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24F8B0B" w14:textId="6E1456DC" w:rsidR="00123ECE" w:rsidRPr="005647EB" w:rsidRDefault="00123ECE" w:rsidP="00826F97">
      <w:pPr>
        <w:pStyle w:val="Heading2"/>
      </w:pPr>
      <w:r w:rsidRPr="005647EB">
        <w:t>8.3</w:t>
      </w:r>
      <w:r w:rsidRPr="005647EB">
        <w:tab/>
        <w:t>E-UTRAN FDD-FDD Inter-frequency Measurements</w:t>
      </w:r>
    </w:p>
    <w:p w14:paraId="709612C3" w14:textId="77777777" w:rsidR="00123ECE" w:rsidRPr="005647EB" w:rsidRDefault="00123ECE" w:rsidP="00826F97">
      <w:pPr>
        <w:pStyle w:val="Heading3"/>
      </w:pPr>
      <w:r w:rsidRPr="005647EB">
        <w:t>8.3.1</w:t>
      </w:r>
      <w:r w:rsidRPr="005647EB">
        <w:tab/>
        <w:t>E-UTRAN FDD-FDD Inter-frequency event triggered reporting under fading propagation conditions in asynchronous cells</w:t>
      </w:r>
    </w:p>
    <w:p w14:paraId="485AC717" w14:textId="77777777" w:rsidR="00123ECE" w:rsidRPr="005647EB" w:rsidRDefault="00123ECE" w:rsidP="00826F97">
      <w:pPr>
        <w:pStyle w:val="Heading4"/>
      </w:pPr>
      <w:r w:rsidRPr="005647EB">
        <w:t>8.3.1.1</w:t>
      </w:r>
      <w:r w:rsidRPr="005647EB">
        <w:tab/>
        <w:t>Test purpose</w:t>
      </w:r>
    </w:p>
    <w:p w14:paraId="5D9487C2" w14:textId="0991371F" w:rsidR="00123ECE" w:rsidRPr="005647EB" w:rsidRDefault="00123ECE" w:rsidP="00826F97">
      <w:r w:rsidRPr="005647EB">
        <w:t>To verify the UE</w:t>
      </w:r>
      <w:r w:rsidR="002570E4" w:rsidRPr="005647EB">
        <w:t>'</w:t>
      </w:r>
      <w:r w:rsidRPr="005647EB">
        <w:t xml:space="preserve">s ability to make a correct reporting of an event under fading propagation conditions in asynchronous cells within the E-UTRA FDD inter-frequency cell search requirements. This test will partly verify the FDD-FDD inter-frequency cell search requirements in </w:t>
      </w:r>
      <w:r w:rsidR="00914A62" w:rsidRPr="005647EB">
        <w:t>clause</w:t>
      </w:r>
      <w:r w:rsidRPr="005647EB">
        <w:t xml:space="preserve"> 8.1.2.3.</w:t>
      </w:r>
    </w:p>
    <w:p w14:paraId="2629057B" w14:textId="77777777" w:rsidR="00123ECE" w:rsidRPr="005647EB" w:rsidRDefault="00123ECE" w:rsidP="00826F97">
      <w:pPr>
        <w:pStyle w:val="Heading4"/>
      </w:pPr>
      <w:r w:rsidRPr="005647EB">
        <w:t>8.3.1.2</w:t>
      </w:r>
      <w:r w:rsidRPr="005647EB">
        <w:tab/>
        <w:t>Test applicability</w:t>
      </w:r>
    </w:p>
    <w:p w14:paraId="0EC3F7A9" w14:textId="77777777" w:rsidR="00123ECE" w:rsidRPr="005647EB" w:rsidRDefault="00123ECE" w:rsidP="00826F97">
      <w:r w:rsidRPr="005647EB">
        <w:t>This test applies to all types of E-UTRA FDD UE release 8 and forward. Applicability requires support for FGI bit 25.</w:t>
      </w:r>
    </w:p>
    <w:p w14:paraId="0F00B5CF" w14:textId="77777777" w:rsidR="00123ECE" w:rsidRPr="005647EB" w:rsidRDefault="00123ECE" w:rsidP="00826F97">
      <w:pPr>
        <w:pStyle w:val="Heading4"/>
      </w:pPr>
      <w:r w:rsidRPr="005647EB">
        <w:t>8.3.1.3</w:t>
      </w:r>
      <w:r w:rsidRPr="005647EB">
        <w:tab/>
        <w:t>Minimum conformance requirements</w:t>
      </w:r>
    </w:p>
    <w:p w14:paraId="294B8E82" w14:textId="77777777" w:rsidR="00123ECE" w:rsidRPr="005647EB" w:rsidRDefault="00123ECE" w:rsidP="00826F97">
      <w:pPr>
        <w:rPr>
          <w:rFonts w:cs="v4.2.0"/>
        </w:rPr>
      </w:pPr>
      <w:r w:rsidRPr="005647EB">
        <w:rPr>
          <w:rFonts w:cs="v4.2.0"/>
        </w:rPr>
        <w:t>When measurement gaps are scheduled the UE shall be able to identify a new FDD inter-frequency within T</w:t>
      </w:r>
      <w:r w:rsidRPr="005647EB">
        <w:rPr>
          <w:rFonts w:cs="v4.2.0"/>
          <w:vertAlign w:val="subscript"/>
        </w:rPr>
        <w:t>Identify_Inter</w:t>
      </w:r>
      <w:r w:rsidRPr="005647EB">
        <w:rPr>
          <w:rFonts w:cs="v4.2.0"/>
        </w:rPr>
        <w:t xml:space="preserve"> according to the following expression:</w:t>
      </w:r>
    </w:p>
    <w:p w14:paraId="52A6CF91" w14:textId="77777777" w:rsidR="00123ECE" w:rsidRPr="005647EB" w:rsidRDefault="00123ECE" w:rsidP="00826F97">
      <w:pPr>
        <w:pStyle w:val="EQ"/>
        <w:rPr>
          <w:noProof w:val="0"/>
        </w:rPr>
      </w:pPr>
      <w:r w:rsidRPr="005647EB">
        <w:rPr>
          <w:noProof w:val="0"/>
        </w:rPr>
        <w:tab/>
      </w:r>
      <w:r w:rsidRPr="005647EB">
        <w:rPr>
          <w:noProof w:val="0"/>
          <w:position w:val="-30"/>
        </w:rPr>
        <w:object w:dxaOrig="4560" w:dyaOrig="680" w14:anchorId="5A8A9A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8pt;height:34.5pt" o:ole="">
            <v:imagedata r:id="rId8" o:title=""/>
          </v:shape>
          <o:OLEObject Type="Embed" ProgID="Equation.3" ShapeID="_x0000_i1025" DrawAspect="Content" ObjectID="_1781977592" r:id="rId9"/>
        </w:object>
      </w:r>
    </w:p>
    <w:p w14:paraId="6475CC4F" w14:textId="77777777" w:rsidR="00123ECE" w:rsidRPr="005647EB" w:rsidRDefault="00123ECE" w:rsidP="00826F97">
      <w:r w:rsidRPr="005647EB">
        <w:t>Where:</w:t>
      </w:r>
    </w:p>
    <w:p w14:paraId="162BDC5A" w14:textId="4BDFECD0" w:rsidR="00123ECE" w:rsidRPr="005647EB" w:rsidRDefault="002570E4" w:rsidP="00826F97">
      <w:pPr>
        <w:pStyle w:val="B1"/>
        <w:rPr>
          <w:rFonts w:cs="v4.2.0"/>
        </w:rPr>
      </w:pPr>
      <w:r w:rsidRPr="005647EB">
        <w:rPr>
          <w:rFonts w:cs="v4.2.0"/>
        </w:rPr>
        <w:tab/>
      </w:r>
      <w:r w:rsidR="00123ECE" w:rsidRPr="005647EB">
        <w:rPr>
          <w:rFonts w:cs="v4.2.0"/>
        </w:rPr>
        <w:t>T</w:t>
      </w:r>
      <w:r w:rsidR="00123ECE" w:rsidRPr="005647EB">
        <w:rPr>
          <w:rFonts w:cs="v4.2.0"/>
          <w:vertAlign w:val="subscript"/>
        </w:rPr>
        <w:t>Basic_Identify_Inter</w:t>
      </w:r>
      <w:r w:rsidR="00123ECE" w:rsidRPr="005647EB">
        <w:rPr>
          <w:rFonts w:cs="v4.2.0"/>
        </w:rPr>
        <w:t xml:space="preserve"> = 480 ms. </w:t>
      </w:r>
      <w:r w:rsidR="00123ECE" w:rsidRPr="005647EB">
        <w:t>It is the time period used in the inter frequency equation where the maximum allowed time for the UE to identify a new FDD inter-frequency cell is defined.</w:t>
      </w:r>
    </w:p>
    <w:p w14:paraId="2BB12085" w14:textId="726AA8C6" w:rsidR="00123ECE" w:rsidRPr="005647EB" w:rsidRDefault="002570E4" w:rsidP="00826F97">
      <w:pPr>
        <w:pStyle w:val="B1"/>
        <w:ind w:left="284" w:firstLine="0"/>
        <w:rPr>
          <w:rFonts w:cs="v4.2.0"/>
        </w:rPr>
      </w:pPr>
      <w:r w:rsidRPr="005647EB">
        <w:rPr>
          <w:rFonts w:cs="v4.2.0"/>
        </w:rPr>
        <w:tab/>
      </w:r>
      <w:r w:rsidR="00123ECE" w:rsidRPr="005647EB">
        <w:rPr>
          <w:rFonts w:cs="v4.2.0"/>
        </w:rPr>
        <w:t>N</w:t>
      </w:r>
      <w:r w:rsidR="00123ECE" w:rsidRPr="005647EB">
        <w:rPr>
          <w:rFonts w:cs="v4.2.0"/>
          <w:vertAlign w:val="subscript"/>
        </w:rPr>
        <w:t xml:space="preserve">freq </w:t>
      </w:r>
      <w:r w:rsidR="00123ECE" w:rsidRPr="005647EB">
        <w:rPr>
          <w:rFonts w:cs="v4.2.0"/>
        </w:rPr>
        <w:t xml:space="preserve">is defined </w:t>
      </w:r>
      <w:r w:rsidRPr="005647EB">
        <w:rPr>
          <w:rFonts w:cs="v4.2.0"/>
        </w:rPr>
        <w:t>in 3GPP TS</w:t>
      </w:r>
      <w:r w:rsidR="00123ECE" w:rsidRPr="005647EB">
        <w:rPr>
          <w:rFonts w:cs="v4.2.0"/>
        </w:rPr>
        <w:t xml:space="preserve"> 36.133 [4] </w:t>
      </w:r>
      <w:r w:rsidR="00914A62" w:rsidRPr="005647EB">
        <w:rPr>
          <w:rFonts w:cs="v4.2.0"/>
        </w:rPr>
        <w:t>clause</w:t>
      </w:r>
      <w:r w:rsidR="00123ECE" w:rsidRPr="005647EB">
        <w:rPr>
          <w:rFonts w:cs="v4.2.0"/>
        </w:rPr>
        <w:t xml:space="preserve"> 8.1.2.1.1 and T</w:t>
      </w:r>
      <w:r w:rsidR="00123ECE" w:rsidRPr="005647EB">
        <w:rPr>
          <w:rFonts w:cs="v4.2.0"/>
          <w:vertAlign w:val="subscript"/>
        </w:rPr>
        <w:t xml:space="preserve">Inter1 </w:t>
      </w:r>
      <w:r w:rsidR="00123ECE" w:rsidRPr="005647EB">
        <w:rPr>
          <w:rFonts w:cs="v4.2.0"/>
        </w:rPr>
        <w:t xml:space="preserve">is defined </w:t>
      </w:r>
      <w:r w:rsidRPr="005647EB">
        <w:rPr>
          <w:rFonts w:cs="v4.2.0"/>
        </w:rPr>
        <w:t>in 3GPP TS</w:t>
      </w:r>
      <w:r w:rsidR="00E52353" w:rsidRPr="005647EB">
        <w:rPr>
          <w:rFonts w:cs="v4.2.0"/>
        </w:rPr>
        <w:t xml:space="preserve"> 3</w:t>
      </w:r>
      <w:r w:rsidR="00123ECE" w:rsidRPr="005647EB">
        <w:rPr>
          <w:rFonts w:cs="v4.2.0"/>
        </w:rPr>
        <w:t xml:space="preserve">6.133 [4] </w:t>
      </w:r>
      <w:r w:rsidR="00914A62" w:rsidRPr="005647EB">
        <w:rPr>
          <w:rFonts w:cs="v4.2.0"/>
        </w:rPr>
        <w:t>clause</w:t>
      </w:r>
      <w:r w:rsidR="00123ECE" w:rsidRPr="005647EB">
        <w:rPr>
          <w:rFonts w:cs="v4.2.0"/>
        </w:rPr>
        <w:t xml:space="preserve"> 8.1.2.1.</w:t>
      </w:r>
    </w:p>
    <w:p w14:paraId="45394E28" w14:textId="77777777" w:rsidR="00123ECE" w:rsidRPr="005647EB" w:rsidRDefault="00123ECE" w:rsidP="00826F97">
      <w:r w:rsidRPr="005647EB">
        <w:t>A cell shall be considered detectable provided following conditions are fulfilled:</w:t>
      </w:r>
    </w:p>
    <w:p w14:paraId="42782514" w14:textId="77777777" w:rsidR="00123ECE" w:rsidRPr="005647EB" w:rsidRDefault="00123ECE" w:rsidP="00826F97">
      <w:pPr>
        <w:pStyle w:val="B1"/>
      </w:pPr>
      <w:r w:rsidRPr="005647EB">
        <w:t>-</w:t>
      </w:r>
      <w:r w:rsidRPr="005647EB">
        <w:tab/>
        <w:t>RSRP and RSRP Ês/Iot according to Annex I.2.3 for a corresponding Band,</w:t>
      </w:r>
    </w:p>
    <w:p w14:paraId="16335439" w14:textId="507DFB07" w:rsidR="00123ECE" w:rsidRPr="005647EB" w:rsidRDefault="00123ECE" w:rsidP="00826F97">
      <w:pPr>
        <w:pStyle w:val="B1"/>
        <w:rPr>
          <w:lang w:eastAsia="zh-CN"/>
        </w:rPr>
      </w:pPr>
      <w:r w:rsidRPr="005647EB">
        <w:t>-</w:t>
      </w:r>
      <w:r w:rsidRPr="005647EB">
        <w:tab/>
        <w:t xml:space="preserve">other RSRP related side conditions given in </w:t>
      </w:r>
      <w:r w:rsidR="00914A62" w:rsidRPr="005647EB">
        <w:t>Clause</w:t>
      </w:r>
      <w:r w:rsidRPr="005647EB">
        <w:t xml:space="preserve">s 9.1.3.1 and 9.1.3.2 and RSRQ related side conditions given in </w:t>
      </w:r>
      <w:r w:rsidR="00914A62" w:rsidRPr="005647EB">
        <w:t>Clause</w:t>
      </w:r>
      <w:r w:rsidRPr="005647EB">
        <w:t>s 9.1.6.1 and 9.1.6.2 are fulfilled</w:t>
      </w:r>
      <w:r w:rsidRPr="005647EB">
        <w:rPr>
          <w:lang w:eastAsia="zh-CN"/>
        </w:rPr>
        <w:t>,</w:t>
      </w:r>
    </w:p>
    <w:p w14:paraId="4A32CE05" w14:textId="77777777" w:rsidR="00123ECE" w:rsidRPr="005647EB" w:rsidRDefault="00123ECE" w:rsidP="00826F97">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1A168251" w14:textId="378D7461" w:rsidR="00123ECE" w:rsidRPr="005647EB" w:rsidRDefault="00123ECE" w:rsidP="00826F97">
      <w:pPr>
        <w:rPr>
          <w:rFonts w:cs="v4.2.0"/>
        </w:rPr>
      </w:pPr>
      <w:r w:rsidRPr="005647EB">
        <w:rPr>
          <w:rFonts w:cs="v4.2.0"/>
        </w:rPr>
        <w:t>When measurement gaps are scheduled for FDD inter frequency measurements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given by table 8.3.1.3-1.</w:t>
      </w:r>
    </w:p>
    <w:p w14:paraId="6C921180" w14:textId="77777777" w:rsidR="00123ECE" w:rsidRPr="005647EB" w:rsidRDefault="00123ECE" w:rsidP="00826F97">
      <w:pPr>
        <w:pStyle w:val="TH"/>
        <w:rPr>
          <w:rFonts w:cs="v4.2.0"/>
        </w:rPr>
      </w:pPr>
      <w:r w:rsidRPr="005647EB">
        <w:rPr>
          <w:rFonts w:cs="v4.2.0"/>
        </w:rPr>
        <w:t>Table 8.3.1.3-1: Measurement period and measurement bandwidth</w:t>
      </w:r>
    </w:p>
    <w:tbl>
      <w:tblPr>
        <w:tblW w:w="9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2"/>
        <w:gridCol w:w="3582"/>
        <w:gridCol w:w="3818"/>
      </w:tblGrid>
      <w:tr w:rsidR="00123ECE" w:rsidRPr="005647EB" w14:paraId="52549B2C" w14:textId="77777777" w:rsidTr="002570E4">
        <w:trPr>
          <w:cantSplit/>
          <w:jc w:val="center"/>
        </w:trPr>
        <w:tc>
          <w:tcPr>
            <w:tcW w:w="1732" w:type="dxa"/>
          </w:tcPr>
          <w:p w14:paraId="3AB63E8E" w14:textId="77777777" w:rsidR="00123ECE" w:rsidRPr="005647EB" w:rsidRDefault="00123ECE" w:rsidP="00826F97">
            <w:pPr>
              <w:pStyle w:val="TAH"/>
              <w:rPr>
                <w:rFonts w:cs="v4.2.0"/>
              </w:rPr>
            </w:pPr>
            <w:r w:rsidRPr="005647EB">
              <w:rPr>
                <w:rFonts w:cs="v4.2.0"/>
              </w:rPr>
              <w:t>Configuration</w:t>
            </w:r>
          </w:p>
        </w:tc>
        <w:tc>
          <w:tcPr>
            <w:tcW w:w="3582" w:type="dxa"/>
          </w:tcPr>
          <w:p w14:paraId="7C8AAC84" w14:textId="4BA0A1F4" w:rsidR="00123ECE" w:rsidRPr="005647EB" w:rsidRDefault="00123ECE" w:rsidP="00826F97">
            <w:pPr>
              <w:pStyle w:val="TAH"/>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330EE1" w:rsidRPr="005647EB">
              <w:rPr>
                <w:rFonts w:cs="v4.2.0"/>
                <w:vertAlign w:val="subscript"/>
              </w:rPr>
              <w:t>_</w:t>
            </w:r>
            <w:r w:rsidRPr="005647EB">
              <w:rPr>
                <w:rFonts w:cs="v4.2.0"/>
                <w:vertAlign w:val="subscript"/>
              </w:rPr>
              <w:t>Inter_FDD</w:t>
            </w:r>
            <w:r w:rsidR="002570E4" w:rsidRPr="005647EB">
              <w:rPr>
                <w:rFonts w:cs="v4.2.0"/>
              </w:rPr>
              <w:t xml:space="preserve"> </w:t>
            </w:r>
            <w:r w:rsidRPr="005647EB">
              <w:rPr>
                <w:rFonts w:cs="v4.2.0"/>
              </w:rPr>
              <w:t>[ms]</w:t>
            </w:r>
          </w:p>
        </w:tc>
        <w:tc>
          <w:tcPr>
            <w:tcW w:w="3818" w:type="dxa"/>
          </w:tcPr>
          <w:p w14:paraId="6F094979" w14:textId="633456DD" w:rsidR="00123ECE" w:rsidRPr="005647EB" w:rsidRDefault="00123ECE" w:rsidP="00826F97">
            <w:pPr>
              <w:pStyle w:val="TAH"/>
              <w:rPr>
                <w:rFonts w:cs="v4.2.0"/>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123ECE" w:rsidRPr="005647EB" w14:paraId="1717FB56" w14:textId="77777777" w:rsidTr="002570E4">
        <w:trPr>
          <w:cantSplit/>
          <w:jc w:val="center"/>
        </w:trPr>
        <w:tc>
          <w:tcPr>
            <w:tcW w:w="1732" w:type="dxa"/>
          </w:tcPr>
          <w:p w14:paraId="12D1B656" w14:textId="77777777" w:rsidR="00123ECE" w:rsidRPr="005647EB" w:rsidRDefault="00123ECE" w:rsidP="00826F97">
            <w:pPr>
              <w:pStyle w:val="TAL"/>
            </w:pPr>
            <w:r w:rsidRPr="005647EB">
              <w:t>0</w:t>
            </w:r>
          </w:p>
        </w:tc>
        <w:tc>
          <w:tcPr>
            <w:tcW w:w="3582" w:type="dxa"/>
          </w:tcPr>
          <w:p w14:paraId="124CC26F" w14:textId="59D6FE19" w:rsidR="00123ECE" w:rsidRPr="005647EB" w:rsidRDefault="00123ECE" w:rsidP="00E52353">
            <w:pPr>
              <w:pStyle w:val="TAL"/>
            </w:pPr>
            <w:r w:rsidRPr="005647EB">
              <w:t>480</w:t>
            </w:r>
            <w:r w:rsidR="002570E4" w:rsidRPr="005647EB">
              <w:t xml:space="preserve"> </w:t>
            </w:r>
            <w:r w:rsidRPr="005647EB">
              <w:t>x</w:t>
            </w:r>
            <w:r w:rsidR="002570E4" w:rsidRPr="005647EB">
              <w:t xml:space="preserve"> </w:t>
            </w:r>
            <w:r w:rsidRPr="005647EB">
              <w:t>N</w:t>
            </w:r>
            <w:r w:rsidRPr="005647EB">
              <w:rPr>
                <w:vertAlign w:val="subscript"/>
              </w:rPr>
              <w:t>freq</w:t>
            </w:r>
          </w:p>
        </w:tc>
        <w:tc>
          <w:tcPr>
            <w:tcW w:w="3818" w:type="dxa"/>
          </w:tcPr>
          <w:p w14:paraId="25CBD0DA" w14:textId="77777777" w:rsidR="00123ECE" w:rsidRPr="005647EB" w:rsidRDefault="00123ECE" w:rsidP="00826F97">
            <w:pPr>
              <w:pStyle w:val="TAL"/>
            </w:pPr>
            <w:r w:rsidRPr="005647EB">
              <w:t>6</w:t>
            </w:r>
          </w:p>
        </w:tc>
      </w:tr>
      <w:tr w:rsidR="00123ECE" w:rsidRPr="005647EB" w14:paraId="47938A7B" w14:textId="77777777" w:rsidTr="002570E4">
        <w:trPr>
          <w:cantSplit/>
          <w:jc w:val="center"/>
        </w:trPr>
        <w:tc>
          <w:tcPr>
            <w:tcW w:w="1732" w:type="dxa"/>
          </w:tcPr>
          <w:p w14:paraId="0E11D84E" w14:textId="2C2C14A2" w:rsidR="00123ECE" w:rsidRPr="005647EB" w:rsidRDefault="00123ECE" w:rsidP="00826F97">
            <w:pPr>
              <w:pStyle w:val="TAL"/>
            </w:pPr>
            <w:r w:rsidRPr="005647EB">
              <w:t>1</w:t>
            </w:r>
            <w:r w:rsidR="002570E4" w:rsidRPr="005647EB">
              <w:t xml:space="preserve"> </w:t>
            </w:r>
            <w:r w:rsidRPr="005647EB">
              <w:t>(Note)</w:t>
            </w:r>
          </w:p>
        </w:tc>
        <w:tc>
          <w:tcPr>
            <w:tcW w:w="3582" w:type="dxa"/>
          </w:tcPr>
          <w:p w14:paraId="5DA3D571" w14:textId="153336EE" w:rsidR="00123ECE" w:rsidRPr="005647EB" w:rsidRDefault="00123ECE" w:rsidP="00E52353">
            <w:pPr>
              <w:pStyle w:val="TAL"/>
            </w:pPr>
            <w:r w:rsidRPr="005647EB">
              <w:t>240</w:t>
            </w:r>
            <w:r w:rsidR="002570E4" w:rsidRPr="005647EB">
              <w:t xml:space="preserve"> </w:t>
            </w:r>
            <w:r w:rsidRPr="005647EB">
              <w:t>x</w:t>
            </w:r>
            <w:r w:rsidR="002570E4" w:rsidRPr="005647EB">
              <w:t xml:space="preserve"> </w:t>
            </w:r>
            <w:r w:rsidRPr="005647EB">
              <w:t>N</w:t>
            </w:r>
            <w:r w:rsidRPr="005647EB">
              <w:rPr>
                <w:vertAlign w:val="subscript"/>
              </w:rPr>
              <w:t>freq</w:t>
            </w:r>
          </w:p>
        </w:tc>
        <w:tc>
          <w:tcPr>
            <w:tcW w:w="3818" w:type="dxa"/>
          </w:tcPr>
          <w:p w14:paraId="71403739" w14:textId="77777777" w:rsidR="00123ECE" w:rsidRPr="005647EB" w:rsidRDefault="00123ECE" w:rsidP="00826F97">
            <w:pPr>
              <w:pStyle w:val="TAL"/>
            </w:pPr>
            <w:r w:rsidRPr="005647EB">
              <w:t>50</w:t>
            </w:r>
          </w:p>
        </w:tc>
      </w:tr>
      <w:tr w:rsidR="00123ECE" w:rsidRPr="005647EB" w14:paraId="2F23F126" w14:textId="77777777" w:rsidTr="002570E4">
        <w:trPr>
          <w:cantSplit/>
          <w:jc w:val="center"/>
        </w:trPr>
        <w:tc>
          <w:tcPr>
            <w:tcW w:w="9132" w:type="dxa"/>
            <w:gridSpan w:val="3"/>
          </w:tcPr>
          <w:p w14:paraId="0234656E" w14:textId="50EA111D" w:rsidR="00123ECE" w:rsidRPr="005647EB" w:rsidRDefault="002570E4" w:rsidP="00826F97">
            <w:pPr>
              <w:pStyle w:val="TAN"/>
            </w:pPr>
            <w:r w:rsidRPr="005647EB">
              <w:t>NOTE:</w:t>
            </w:r>
            <w:r w:rsidR="00123ECE" w:rsidRPr="005647EB">
              <w:tab/>
              <w:t>This</w:t>
            </w:r>
            <w:r w:rsidRPr="005647EB">
              <w:t xml:space="preserve"> </w:t>
            </w:r>
            <w:r w:rsidR="00123ECE" w:rsidRPr="005647EB">
              <w:t>configuration</w:t>
            </w:r>
            <w:r w:rsidRPr="005647EB">
              <w:t xml:space="preserve"> </w:t>
            </w:r>
            <w:r w:rsidR="00123ECE" w:rsidRPr="005647EB">
              <w:t>is</w:t>
            </w:r>
            <w:r w:rsidRPr="005647EB">
              <w:t xml:space="preserve"> </w:t>
            </w:r>
            <w:r w:rsidR="00123ECE" w:rsidRPr="005647EB">
              <w:t>optional.</w:t>
            </w:r>
          </w:p>
        </w:tc>
      </w:tr>
    </w:tbl>
    <w:p w14:paraId="10E6FD86" w14:textId="77777777" w:rsidR="00123ECE" w:rsidRPr="005647EB" w:rsidRDefault="00123ECE" w:rsidP="00826F97"/>
    <w:p w14:paraId="0898C970" w14:textId="77777777" w:rsidR="00123ECE" w:rsidRPr="005647EB" w:rsidRDefault="00123ECE" w:rsidP="00826F97">
      <w:r w:rsidRPr="005647EB">
        <w:t>The UE shall be capable of performing RSRP and RSRQ measurements of at least 4 inter-frequency cells per FDD inter-frequency and the UE physical layer shall be capable of reporting RSRP and RSRQ measurements to higher layers with the measurement period defined in Table 8.3.1.3-1.</w:t>
      </w:r>
    </w:p>
    <w:p w14:paraId="6874734D" w14:textId="7C4CFFE9" w:rsidR="00123ECE" w:rsidRPr="005647EB" w:rsidRDefault="00123ECE" w:rsidP="00826F97">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567831DB" w14:textId="77777777" w:rsidR="00123ECE" w:rsidRPr="005647EB" w:rsidRDefault="00123ECE" w:rsidP="00826F97">
      <w:pPr>
        <w:rPr>
          <w:rFonts w:cs="v4.2.0"/>
        </w:rPr>
      </w:pPr>
      <w:r w:rsidRPr="005647EB">
        <w:rPr>
          <w:rFonts w:cs="v4.2.0"/>
        </w:rPr>
        <w:lastRenderedPageBreak/>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5C1D7314" w14:textId="77777777" w:rsidR="00123ECE" w:rsidRPr="005647EB" w:rsidRDefault="00123ECE" w:rsidP="00826F97">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70D49BE8" w14:textId="4B811EB6" w:rsidR="00123ECE" w:rsidRPr="005647EB" w:rsidRDefault="00154B73" w:rsidP="00826F97">
      <w:pPr>
        <w:rPr>
          <w:rFonts w:cs="v4.2.0"/>
        </w:rPr>
      </w:pPr>
      <w:r w:rsidRPr="005647EB">
        <w:rPr>
          <w:rFonts w:cs="v4.2.0"/>
        </w:rPr>
        <w:t>The event triggered measurement reporting delay, measured without L3 filtering shall be less than T</w:t>
      </w:r>
      <w:r w:rsidRPr="005647EB">
        <w:rPr>
          <w:rFonts w:cs="v4.2.0"/>
          <w:vertAlign w:val="subscript"/>
        </w:rPr>
        <w:t>identify</w:t>
      </w:r>
      <w:r w:rsidRPr="005647EB">
        <w:rPr>
          <w:rFonts w:cs="v4.2.0"/>
          <w:vertAlign w:val="subscript"/>
          <w:lang w:eastAsia="zh-CN"/>
        </w:rPr>
        <w:t>_inter</w:t>
      </w:r>
      <w:r w:rsidRPr="005647EB">
        <w:rPr>
          <w:rFonts w:cs="v4.2.0"/>
        </w:rPr>
        <w:t xml:space="preserve"> defined </w:t>
      </w:r>
      <w:r w:rsidR="002570E4" w:rsidRPr="005647EB">
        <w:rPr>
          <w:rFonts w:cs="v4.2.0"/>
        </w:rPr>
        <w:t>in 3GPP TS</w:t>
      </w:r>
      <w:r w:rsidRPr="005647EB">
        <w:rPr>
          <w:rFonts w:cs="v4.2.0"/>
        </w:rPr>
        <w:t xml:space="preserve"> 36.133 [4] clause 8.1.2.</w:t>
      </w:r>
      <w:r w:rsidRPr="005647EB">
        <w:rPr>
          <w:rFonts w:cs="v4.2.0"/>
          <w:lang w:eastAsia="zh-CN"/>
        </w:rPr>
        <w:t>3</w:t>
      </w:r>
      <w:r w:rsidRPr="005647EB">
        <w:rPr>
          <w:rFonts w:cs="v4.2.0"/>
        </w:rPr>
        <w:t>.1</w:t>
      </w:r>
      <w:r w:rsidRPr="005647EB">
        <w:rPr>
          <w:rFonts w:cs="v4.2.0"/>
          <w:lang w:eastAsia="zh-CN"/>
        </w:rPr>
        <w:t xml:space="preserve">.1. </w:t>
      </w:r>
      <w:r w:rsidR="00123ECE" w:rsidRPr="005647EB">
        <w:rPr>
          <w:rFonts w:cs="v4.2.0"/>
        </w:rPr>
        <w:t>When L3 filtering is used an additional delay can be expected.</w:t>
      </w:r>
    </w:p>
    <w:p w14:paraId="276E04B9" w14:textId="332E7936" w:rsidR="00123ECE" w:rsidRPr="005647EB" w:rsidRDefault="00123ECE" w:rsidP="002570E4">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2570E4"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2570E4" w:rsidRPr="005647EB">
        <w:rPr>
          <w:rFonts w:cs="v4.2.0"/>
        </w:rPr>
        <w:t>.</w:t>
      </w:r>
    </w:p>
    <w:p w14:paraId="42B80759" w14:textId="18ECE03D" w:rsidR="00123ECE" w:rsidRPr="005647EB" w:rsidRDefault="00123ECE" w:rsidP="00826F97">
      <w:r w:rsidRPr="005647EB">
        <w:t xml:space="preserve">The normative reference for this requirement </w:t>
      </w:r>
      <w:r w:rsidR="002570E4" w:rsidRPr="005647EB">
        <w:t>is 3GPP TS</w:t>
      </w:r>
      <w:r w:rsidRPr="005647EB">
        <w:t xml:space="preserve"> 36.133 [4] clause</w:t>
      </w:r>
      <w:r w:rsidR="002570E4" w:rsidRPr="005647EB">
        <w:t>s</w:t>
      </w:r>
      <w:r w:rsidRPr="005647EB">
        <w:t xml:space="preserve"> 8.1.2.3.1 and A.8.3.1.</w:t>
      </w:r>
    </w:p>
    <w:p w14:paraId="28FEA884" w14:textId="77777777" w:rsidR="00123ECE" w:rsidRPr="005647EB" w:rsidRDefault="00123ECE" w:rsidP="00826F97">
      <w:pPr>
        <w:pStyle w:val="Heading4"/>
      </w:pPr>
      <w:r w:rsidRPr="005647EB">
        <w:t>8.3.1.4</w:t>
      </w:r>
      <w:r w:rsidRPr="005647EB">
        <w:tab/>
        <w:t>Test description</w:t>
      </w:r>
    </w:p>
    <w:p w14:paraId="4C9398DC" w14:textId="77777777" w:rsidR="00123ECE" w:rsidRPr="005647EB" w:rsidRDefault="00123ECE" w:rsidP="00826F97">
      <w:pPr>
        <w:pStyle w:val="Heading5"/>
      </w:pPr>
      <w:r w:rsidRPr="005647EB">
        <w:t>8.3.1.4.1</w:t>
      </w:r>
      <w:r w:rsidRPr="005647EB">
        <w:tab/>
        <w:t>Initial conditions</w:t>
      </w:r>
    </w:p>
    <w:p w14:paraId="555BFFA5" w14:textId="38F88E62" w:rsidR="00123ECE" w:rsidRPr="005647EB" w:rsidRDefault="00123ECE" w:rsidP="00826F97">
      <w:r w:rsidRPr="005647EB">
        <w:t xml:space="preserve">Test Environment: Normal, as defined </w:t>
      </w:r>
      <w:r w:rsidR="002570E4" w:rsidRPr="005647EB">
        <w:t>in 3GPP TS</w:t>
      </w:r>
      <w:r w:rsidRPr="005647EB">
        <w:t xml:space="preserve"> 36.508 [7] clause 4.1.</w:t>
      </w:r>
    </w:p>
    <w:p w14:paraId="456B40F8" w14:textId="04B15A9D" w:rsidR="00123ECE" w:rsidRPr="005647EB" w:rsidRDefault="00123ECE" w:rsidP="00826F97">
      <w:r w:rsidRPr="005647EB">
        <w:t xml:space="preserve">Frequencies to be tested: According to Annex E table E-1 </w:t>
      </w:r>
      <w:r w:rsidR="00EC0475" w:rsidRPr="005647EB">
        <w:t>and 3GPP TS</w:t>
      </w:r>
      <w:r w:rsidRPr="005647EB">
        <w:t xml:space="preserve"> 36.508 [7] clauses 4.4.2 and 4.3.1.</w:t>
      </w:r>
    </w:p>
    <w:p w14:paraId="3EA856BD" w14:textId="359AC471" w:rsidR="00123ECE" w:rsidRPr="005647EB" w:rsidRDefault="00123ECE" w:rsidP="00826F97">
      <w:r w:rsidRPr="005647EB">
        <w:t xml:space="preserve">Channel Bandwidth to be tested: 10 MHz as defined </w:t>
      </w:r>
      <w:r w:rsidR="002570E4" w:rsidRPr="005647EB">
        <w:t>in 3GPP TS</w:t>
      </w:r>
      <w:r w:rsidRPr="005647EB">
        <w:t xml:space="preserve"> 36.508 [7] clause 4.3.1.</w:t>
      </w:r>
    </w:p>
    <w:p w14:paraId="5B147909" w14:textId="256FB398" w:rsidR="00123ECE" w:rsidRPr="005647EB" w:rsidRDefault="00123ECE" w:rsidP="002570E4">
      <w:pPr>
        <w:pStyle w:val="B1"/>
      </w:pPr>
      <w:r w:rsidRPr="005647EB">
        <w:t>1.</w:t>
      </w:r>
      <w:r w:rsidR="002570E4"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w:t>
      </w:r>
      <w:r w:rsidR="004A51F2" w:rsidRPr="005647EB">
        <w:rPr>
          <w:rFonts w:ascii="Segoe UI" w:hAnsi="Segoe UI" w:cs="Segoe UI"/>
        </w:rPr>
        <w:t xml:space="preserve"> </w:t>
      </w:r>
      <w:r w:rsidR="004A51F2" w:rsidRPr="005647EB">
        <w:t>for UE with 2Rx RF band and Annex A, Figure A.78 for 4Rx capable UE without any 2Rx RF bands</w:t>
      </w:r>
      <w:r w:rsidRPr="005647EB">
        <w:t>.</w:t>
      </w:r>
    </w:p>
    <w:p w14:paraId="3B742915" w14:textId="25434CDA" w:rsidR="00123ECE" w:rsidRPr="005647EB" w:rsidRDefault="00123ECE" w:rsidP="002570E4">
      <w:pPr>
        <w:pStyle w:val="B1"/>
      </w:pPr>
      <w:r w:rsidRPr="005647EB">
        <w:t>2.</w:t>
      </w:r>
      <w:r w:rsidR="002570E4" w:rsidRPr="005647EB">
        <w:tab/>
      </w:r>
      <w:r w:rsidRPr="005647EB">
        <w:t>The general test parameter settings are set up according to Table 8.3.1.4.1-1.</w:t>
      </w:r>
    </w:p>
    <w:p w14:paraId="7258EA29" w14:textId="6108EAC9" w:rsidR="00123ECE" w:rsidRPr="005647EB" w:rsidRDefault="00123ECE" w:rsidP="002570E4">
      <w:pPr>
        <w:pStyle w:val="B1"/>
      </w:pPr>
      <w:r w:rsidRPr="005647EB">
        <w:t>3.</w:t>
      </w:r>
      <w:r w:rsidR="002570E4" w:rsidRPr="005647EB">
        <w:tab/>
      </w:r>
      <w:r w:rsidRPr="005647EB">
        <w:t>Propagation conditions are set according to Annex B clauses B.0.</w:t>
      </w:r>
    </w:p>
    <w:p w14:paraId="581C1770" w14:textId="37610451" w:rsidR="00123ECE" w:rsidRPr="005647EB" w:rsidRDefault="00123ECE" w:rsidP="002570E4">
      <w:pPr>
        <w:pStyle w:val="B1"/>
      </w:pPr>
      <w:r w:rsidRPr="005647EB">
        <w:t>4.</w:t>
      </w:r>
      <w:r w:rsidR="002570E4" w:rsidRPr="005647EB">
        <w:tab/>
      </w:r>
      <w:r w:rsidRPr="005647EB">
        <w:t>Message contents are defined in clause 8.3.1.4.3.</w:t>
      </w:r>
    </w:p>
    <w:p w14:paraId="48BBF6EF" w14:textId="7760D641" w:rsidR="00123ECE" w:rsidRPr="005647EB" w:rsidRDefault="00123ECE" w:rsidP="002570E4">
      <w:pPr>
        <w:pStyle w:val="B1"/>
        <w:rPr>
          <w:rFonts w:cs="v3.7.0"/>
        </w:rPr>
      </w:pPr>
      <w:r w:rsidRPr="005647EB">
        <w:t>5.</w:t>
      </w:r>
      <w:r w:rsidR="002570E4" w:rsidRPr="005647EB">
        <w:tab/>
      </w:r>
      <w:r w:rsidRPr="005647EB">
        <w:t xml:space="preserve">There are two E-UTRA FDD carriers and two cells specified in the test. Cell 1 is the cell used for connection setup with the power level set according to </w:t>
      </w:r>
      <w:r w:rsidR="002570E4" w:rsidRPr="005647EB">
        <w:t>clauses</w:t>
      </w:r>
      <w:r w:rsidRPr="005647EB">
        <w:t xml:space="preserve"> C.0 and C.1 for this test.</w:t>
      </w:r>
    </w:p>
    <w:p w14:paraId="6DFD0118" w14:textId="77777777" w:rsidR="00123ECE" w:rsidRPr="005647EB" w:rsidRDefault="00123ECE" w:rsidP="00826F97">
      <w:pPr>
        <w:pStyle w:val="TH"/>
      </w:pPr>
      <w:r w:rsidRPr="005647EB">
        <w:t>Table 8.3.1.4.1-1: General test parameters for E-UTRAN FDD-FDD inter frequency event triggered reporting in fading propagation conditions</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2"/>
        <w:gridCol w:w="603"/>
        <w:gridCol w:w="2969"/>
        <w:gridCol w:w="3642"/>
      </w:tblGrid>
      <w:tr w:rsidR="00123ECE" w:rsidRPr="005647EB" w14:paraId="0379BD1E" w14:textId="77777777" w:rsidTr="006D30B7">
        <w:trPr>
          <w:cantSplit/>
          <w:tblHeader/>
          <w:jc w:val="center"/>
        </w:trPr>
        <w:tc>
          <w:tcPr>
            <w:tcW w:w="2512" w:type="dxa"/>
          </w:tcPr>
          <w:p w14:paraId="1E1FE07E" w14:textId="77777777" w:rsidR="00123ECE" w:rsidRPr="005647EB" w:rsidRDefault="00123ECE" w:rsidP="006D30B7">
            <w:pPr>
              <w:pStyle w:val="TAH"/>
              <w:keepNext w:val="0"/>
              <w:rPr>
                <w:rFonts w:cs="Arial"/>
                <w:szCs w:val="18"/>
              </w:rPr>
            </w:pPr>
            <w:r w:rsidRPr="005647EB">
              <w:rPr>
                <w:rFonts w:cs="Arial"/>
                <w:szCs w:val="18"/>
              </w:rPr>
              <w:t>Parameter</w:t>
            </w:r>
          </w:p>
        </w:tc>
        <w:tc>
          <w:tcPr>
            <w:tcW w:w="603" w:type="dxa"/>
          </w:tcPr>
          <w:p w14:paraId="47F41578" w14:textId="77777777" w:rsidR="00123ECE" w:rsidRPr="005647EB" w:rsidRDefault="00123ECE" w:rsidP="006D30B7">
            <w:pPr>
              <w:pStyle w:val="TAH"/>
              <w:keepNext w:val="0"/>
              <w:rPr>
                <w:rFonts w:cs="Arial"/>
                <w:szCs w:val="18"/>
              </w:rPr>
            </w:pPr>
            <w:r w:rsidRPr="005647EB">
              <w:rPr>
                <w:rFonts w:cs="Arial"/>
                <w:szCs w:val="18"/>
              </w:rPr>
              <w:t>Unit</w:t>
            </w:r>
          </w:p>
        </w:tc>
        <w:tc>
          <w:tcPr>
            <w:tcW w:w="2969" w:type="dxa"/>
          </w:tcPr>
          <w:p w14:paraId="79E8724F" w14:textId="77777777" w:rsidR="00123ECE" w:rsidRPr="005647EB" w:rsidRDefault="00123ECE" w:rsidP="006D30B7">
            <w:pPr>
              <w:pStyle w:val="TAH"/>
              <w:keepNext w:val="0"/>
              <w:rPr>
                <w:rFonts w:cs="Arial"/>
                <w:szCs w:val="18"/>
              </w:rPr>
            </w:pPr>
            <w:r w:rsidRPr="005647EB">
              <w:rPr>
                <w:rFonts w:cs="Arial"/>
                <w:szCs w:val="18"/>
              </w:rPr>
              <w:t>Value</w:t>
            </w:r>
          </w:p>
        </w:tc>
        <w:tc>
          <w:tcPr>
            <w:tcW w:w="3642" w:type="dxa"/>
          </w:tcPr>
          <w:p w14:paraId="6576391B" w14:textId="77777777" w:rsidR="00123ECE" w:rsidRPr="005647EB" w:rsidRDefault="00123ECE" w:rsidP="006D30B7">
            <w:pPr>
              <w:pStyle w:val="TAH"/>
              <w:keepNext w:val="0"/>
              <w:rPr>
                <w:rFonts w:cs="Arial"/>
                <w:szCs w:val="18"/>
              </w:rPr>
            </w:pPr>
            <w:r w:rsidRPr="005647EB">
              <w:rPr>
                <w:rFonts w:cs="Arial"/>
                <w:szCs w:val="18"/>
              </w:rPr>
              <w:t>Comment</w:t>
            </w:r>
          </w:p>
        </w:tc>
      </w:tr>
      <w:tr w:rsidR="00123ECE" w:rsidRPr="005647EB" w14:paraId="2B5CAB8A" w14:textId="77777777" w:rsidTr="002570E4">
        <w:trPr>
          <w:cantSplit/>
          <w:jc w:val="center"/>
        </w:trPr>
        <w:tc>
          <w:tcPr>
            <w:tcW w:w="2512" w:type="dxa"/>
          </w:tcPr>
          <w:p w14:paraId="7058E87C" w14:textId="459AB955" w:rsidR="00123ECE" w:rsidRPr="005647EB" w:rsidRDefault="00123ECE" w:rsidP="006D30B7">
            <w:pPr>
              <w:pStyle w:val="TAL"/>
              <w:keepNext w:val="0"/>
            </w:pPr>
            <w:r w:rsidRPr="005647EB">
              <w:t>PDSCH</w:t>
            </w:r>
            <w:r w:rsidR="002570E4" w:rsidRPr="005647EB">
              <w:t xml:space="preserve"> </w:t>
            </w:r>
            <w:r w:rsidRPr="005647EB">
              <w:t>parameters</w:t>
            </w:r>
          </w:p>
        </w:tc>
        <w:tc>
          <w:tcPr>
            <w:tcW w:w="603" w:type="dxa"/>
          </w:tcPr>
          <w:p w14:paraId="1DDBCCEB" w14:textId="77777777" w:rsidR="00123ECE" w:rsidRPr="005647EB" w:rsidRDefault="00123ECE" w:rsidP="006D30B7">
            <w:pPr>
              <w:pStyle w:val="TAL"/>
              <w:keepNext w:val="0"/>
            </w:pPr>
          </w:p>
        </w:tc>
        <w:tc>
          <w:tcPr>
            <w:tcW w:w="2969" w:type="dxa"/>
          </w:tcPr>
          <w:p w14:paraId="14510E31" w14:textId="64CA806A" w:rsidR="00123ECE" w:rsidRPr="005647EB" w:rsidRDefault="00123ECE" w:rsidP="006D30B7">
            <w:pPr>
              <w:pStyle w:val="TAL"/>
              <w:keepNext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FDD</w:t>
            </w:r>
          </w:p>
        </w:tc>
        <w:tc>
          <w:tcPr>
            <w:tcW w:w="3642" w:type="dxa"/>
          </w:tcPr>
          <w:p w14:paraId="049A37D5" w14:textId="03840AE0" w:rsidR="00123ECE" w:rsidRPr="005647EB" w:rsidRDefault="00123ECE" w:rsidP="006D30B7">
            <w:pPr>
              <w:pStyle w:val="TAL"/>
              <w:keepNext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p>
        </w:tc>
      </w:tr>
      <w:tr w:rsidR="00123ECE" w:rsidRPr="005647EB" w14:paraId="6F32E6AB" w14:textId="77777777" w:rsidTr="002570E4">
        <w:trPr>
          <w:cantSplit/>
          <w:jc w:val="center"/>
        </w:trPr>
        <w:tc>
          <w:tcPr>
            <w:tcW w:w="2512" w:type="dxa"/>
          </w:tcPr>
          <w:p w14:paraId="1D2D99B6" w14:textId="0F13547F" w:rsidR="00123ECE" w:rsidRPr="005647EB" w:rsidRDefault="00123ECE" w:rsidP="006D30B7">
            <w:pPr>
              <w:pStyle w:val="TAL"/>
              <w:keepNext w:val="0"/>
            </w:pPr>
            <w:r w:rsidRPr="005647EB">
              <w:t>PCFICH/PDCCH/PHICH</w:t>
            </w:r>
            <w:r w:rsidR="002570E4" w:rsidRPr="005647EB">
              <w:t xml:space="preserve"> </w:t>
            </w:r>
            <w:r w:rsidRPr="005647EB">
              <w:t>parameters</w:t>
            </w:r>
          </w:p>
        </w:tc>
        <w:tc>
          <w:tcPr>
            <w:tcW w:w="603" w:type="dxa"/>
          </w:tcPr>
          <w:p w14:paraId="796EA704" w14:textId="77777777" w:rsidR="00123ECE" w:rsidRPr="005647EB" w:rsidRDefault="00123ECE" w:rsidP="006D30B7">
            <w:pPr>
              <w:pStyle w:val="TAL"/>
              <w:keepNext w:val="0"/>
            </w:pPr>
          </w:p>
        </w:tc>
        <w:tc>
          <w:tcPr>
            <w:tcW w:w="2969" w:type="dxa"/>
          </w:tcPr>
          <w:p w14:paraId="250A44BB" w14:textId="586B9565" w:rsidR="00123ECE" w:rsidRPr="005647EB" w:rsidRDefault="00123ECE" w:rsidP="006D30B7">
            <w:pPr>
              <w:pStyle w:val="TAL"/>
              <w:keepNext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642" w:type="dxa"/>
          </w:tcPr>
          <w:p w14:paraId="15FB9294" w14:textId="17E9C502" w:rsidR="00123ECE" w:rsidRPr="005647EB" w:rsidRDefault="00123ECE" w:rsidP="006D30B7">
            <w:pPr>
              <w:pStyle w:val="TAL"/>
              <w:keepNext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p>
        </w:tc>
      </w:tr>
      <w:tr w:rsidR="00123ECE" w:rsidRPr="005647EB" w14:paraId="1953A451" w14:textId="77777777" w:rsidTr="002570E4">
        <w:trPr>
          <w:cantSplit/>
          <w:jc w:val="center"/>
        </w:trPr>
        <w:tc>
          <w:tcPr>
            <w:tcW w:w="2512" w:type="dxa"/>
          </w:tcPr>
          <w:p w14:paraId="0EC82316" w14:textId="37DCCF80" w:rsidR="00123ECE" w:rsidRPr="005647EB" w:rsidRDefault="00123ECE" w:rsidP="006D30B7">
            <w:pPr>
              <w:pStyle w:val="TAH"/>
              <w:keepNext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603" w:type="dxa"/>
          </w:tcPr>
          <w:p w14:paraId="2EF6CB4D" w14:textId="77777777" w:rsidR="00123ECE" w:rsidRPr="005647EB" w:rsidRDefault="00123ECE" w:rsidP="006D30B7">
            <w:pPr>
              <w:pStyle w:val="TAH"/>
              <w:keepNext w:val="0"/>
              <w:jc w:val="left"/>
              <w:rPr>
                <w:rFonts w:cs="v4.2.0"/>
                <w:b w:val="0"/>
                <w:bCs/>
              </w:rPr>
            </w:pPr>
          </w:p>
        </w:tc>
        <w:tc>
          <w:tcPr>
            <w:tcW w:w="2969" w:type="dxa"/>
          </w:tcPr>
          <w:p w14:paraId="4CE20750" w14:textId="085F22EB" w:rsidR="00123ECE" w:rsidRPr="005647EB" w:rsidRDefault="00123ECE" w:rsidP="006D30B7">
            <w:pPr>
              <w:pStyle w:val="TAH"/>
              <w:keepNext w:val="0"/>
              <w:jc w:val="left"/>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42" w:type="dxa"/>
          </w:tcPr>
          <w:p w14:paraId="163F66B3" w14:textId="457A42B8" w:rsidR="00123ECE" w:rsidRPr="005647EB" w:rsidRDefault="00123ECE" w:rsidP="006D30B7">
            <w:pPr>
              <w:pStyle w:val="TAH"/>
              <w:keepNext w:val="0"/>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123ECE" w:rsidRPr="005647EB" w14:paraId="0DC251B1" w14:textId="77777777" w:rsidTr="002570E4">
        <w:trPr>
          <w:cantSplit/>
          <w:jc w:val="center"/>
        </w:trPr>
        <w:tc>
          <w:tcPr>
            <w:tcW w:w="2512" w:type="dxa"/>
          </w:tcPr>
          <w:p w14:paraId="38D36F40" w14:textId="7B68CDA4" w:rsidR="00123ECE" w:rsidRPr="005647EB" w:rsidRDefault="00123ECE" w:rsidP="006D30B7">
            <w:pPr>
              <w:pStyle w:val="TAH"/>
              <w:keepNext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t>)</w:t>
            </w:r>
          </w:p>
        </w:tc>
        <w:tc>
          <w:tcPr>
            <w:tcW w:w="603" w:type="dxa"/>
          </w:tcPr>
          <w:p w14:paraId="225FAA17" w14:textId="77777777" w:rsidR="00123ECE" w:rsidRPr="005647EB" w:rsidRDefault="00123ECE" w:rsidP="006D30B7">
            <w:pPr>
              <w:pStyle w:val="TAH"/>
              <w:keepNext w:val="0"/>
              <w:jc w:val="left"/>
              <w:rPr>
                <w:rFonts w:cs="v4.2.0"/>
                <w:b w:val="0"/>
                <w:bCs/>
              </w:rPr>
            </w:pPr>
            <w:r w:rsidRPr="005647EB">
              <w:rPr>
                <w:rFonts w:cs="v4.2.0"/>
                <w:b w:val="0"/>
                <w:bCs/>
              </w:rPr>
              <w:t>MHz</w:t>
            </w:r>
          </w:p>
        </w:tc>
        <w:tc>
          <w:tcPr>
            <w:tcW w:w="2969" w:type="dxa"/>
          </w:tcPr>
          <w:p w14:paraId="4B0D04E7" w14:textId="77777777" w:rsidR="00123ECE" w:rsidRPr="005647EB" w:rsidRDefault="00123ECE" w:rsidP="006D30B7">
            <w:pPr>
              <w:pStyle w:val="TAH"/>
              <w:keepNext w:val="0"/>
              <w:jc w:val="left"/>
              <w:rPr>
                <w:rFonts w:cs="v4.2.0"/>
                <w:b w:val="0"/>
                <w:bCs/>
              </w:rPr>
            </w:pPr>
            <w:r w:rsidRPr="005647EB">
              <w:rPr>
                <w:rFonts w:cs="v4.2.0"/>
                <w:b w:val="0"/>
                <w:bCs/>
              </w:rPr>
              <w:t>10</w:t>
            </w:r>
          </w:p>
        </w:tc>
        <w:tc>
          <w:tcPr>
            <w:tcW w:w="3642" w:type="dxa"/>
          </w:tcPr>
          <w:p w14:paraId="4D81F5DF" w14:textId="77777777" w:rsidR="00123ECE" w:rsidRPr="005647EB" w:rsidRDefault="00123ECE" w:rsidP="006D30B7">
            <w:pPr>
              <w:pStyle w:val="TAL"/>
              <w:keepNext w:val="0"/>
              <w:rPr>
                <w:rFonts w:cs="Arial"/>
                <w:szCs w:val="18"/>
              </w:rPr>
            </w:pPr>
          </w:p>
        </w:tc>
      </w:tr>
      <w:tr w:rsidR="00123ECE" w:rsidRPr="005647EB" w14:paraId="37127A92" w14:textId="77777777" w:rsidTr="002570E4">
        <w:trPr>
          <w:cantSplit/>
          <w:jc w:val="center"/>
        </w:trPr>
        <w:tc>
          <w:tcPr>
            <w:tcW w:w="2512" w:type="dxa"/>
          </w:tcPr>
          <w:p w14:paraId="72C4B96E" w14:textId="43B2617D" w:rsidR="00123ECE" w:rsidRPr="005647EB" w:rsidRDefault="00123ECE" w:rsidP="006D30B7">
            <w:pPr>
              <w:pStyle w:val="TAL"/>
              <w:keepNext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603" w:type="dxa"/>
          </w:tcPr>
          <w:p w14:paraId="000AB1C4" w14:textId="77777777" w:rsidR="00123ECE" w:rsidRPr="005647EB" w:rsidRDefault="00123ECE" w:rsidP="006D30B7">
            <w:pPr>
              <w:pStyle w:val="TAL"/>
              <w:keepNext w:val="0"/>
              <w:rPr>
                <w:rFonts w:cs="Arial"/>
                <w:szCs w:val="18"/>
              </w:rPr>
            </w:pPr>
          </w:p>
        </w:tc>
        <w:tc>
          <w:tcPr>
            <w:tcW w:w="2969" w:type="dxa"/>
          </w:tcPr>
          <w:p w14:paraId="355268F9" w14:textId="5DDCECF9" w:rsidR="00123ECE" w:rsidRPr="005647EB" w:rsidRDefault="00123ECE" w:rsidP="006D30B7">
            <w:pPr>
              <w:pStyle w:val="TAL"/>
              <w:keepNext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42" w:type="dxa"/>
          </w:tcPr>
          <w:p w14:paraId="3591D7D9" w14:textId="7C3D50EA" w:rsidR="00123ECE" w:rsidRPr="005647EB" w:rsidRDefault="00123ECE" w:rsidP="006D30B7">
            <w:pPr>
              <w:pStyle w:val="TAL"/>
              <w:keepNext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123ECE" w:rsidRPr="005647EB" w14:paraId="2E840C1E" w14:textId="77777777" w:rsidTr="002570E4">
        <w:trPr>
          <w:cantSplit/>
          <w:jc w:val="center"/>
        </w:trPr>
        <w:tc>
          <w:tcPr>
            <w:tcW w:w="2512" w:type="dxa"/>
          </w:tcPr>
          <w:p w14:paraId="5AF50B9A" w14:textId="1E6A449C" w:rsidR="00123ECE" w:rsidRPr="005647EB" w:rsidRDefault="00123ECE" w:rsidP="006D30B7">
            <w:pPr>
              <w:pStyle w:val="TAL"/>
              <w:keepNext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603" w:type="dxa"/>
          </w:tcPr>
          <w:p w14:paraId="05CB079D" w14:textId="77777777" w:rsidR="00123ECE" w:rsidRPr="005647EB" w:rsidRDefault="00123ECE" w:rsidP="006D30B7">
            <w:pPr>
              <w:pStyle w:val="TAL"/>
              <w:keepNext w:val="0"/>
              <w:rPr>
                <w:rFonts w:cs="Arial"/>
                <w:szCs w:val="18"/>
              </w:rPr>
            </w:pPr>
          </w:p>
        </w:tc>
        <w:tc>
          <w:tcPr>
            <w:tcW w:w="2969" w:type="dxa"/>
          </w:tcPr>
          <w:p w14:paraId="58EFBE64" w14:textId="6730244A" w:rsidR="00123ECE" w:rsidRPr="005647EB" w:rsidRDefault="00123ECE" w:rsidP="006D30B7">
            <w:pPr>
              <w:pStyle w:val="TAL"/>
              <w:keepNext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42" w:type="dxa"/>
          </w:tcPr>
          <w:p w14:paraId="0067F08D" w14:textId="05623332" w:rsidR="00123ECE" w:rsidRPr="005647EB" w:rsidRDefault="00123ECE" w:rsidP="006D30B7">
            <w:pPr>
              <w:pStyle w:val="TAL"/>
              <w:keepNext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123ECE" w:rsidRPr="005647EB" w14:paraId="7E7CA955" w14:textId="77777777" w:rsidTr="002570E4">
        <w:trPr>
          <w:cantSplit/>
          <w:jc w:val="center"/>
        </w:trPr>
        <w:tc>
          <w:tcPr>
            <w:tcW w:w="2512" w:type="dxa"/>
          </w:tcPr>
          <w:p w14:paraId="1AD1ABE6" w14:textId="6C9FE5C0" w:rsidR="00123ECE" w:rsidRPr="005647EB" w:rsidRDefault="00123ECE" w:rsidP="006D30B7">
            <w:pPr>
              <w:pStyle w:val="TAL"/>
              <w:keepNext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603" w:type="dxa"/>
          </w:tcPr>
          <w:p w14:paraId="78BC65FA" w14:textId="77777777" w:rsidR="00123ECE" w:rsidRPr="005647EB" w:rsidRDefault="00123ECE" w:rsidP="006D30B7">
            <w:pPr>
              <w:pStyle w:val="TAL"/>
              <w:keepNext w:val="0"/>
              <w:rPr>
                <w:rFonts w:cs="Arial"/>
                <w:szCs w:val="18"/>
              </w:rPr>
            </w:pPr>
          </w:p>
        </w:tc>
        <w:tc>
          <w:tcPr>
            <w:tcW w:w="2969" w:type="dxa"/>
          </w:tcPr>
          <w:p w14:paraId="6EA11656" w14:textId="77777777" w:rsidR="00123ECE" w:rsidRPr="005647EB" w:rsidRDefault="00123ECE" w:rsidP="006D30B7">
            <w:pPr>
              <w:pStyle w:val="TAL"/>
              <w:keepNext w:val="0"/>
              <w:rPr>
                <w:rFonts w:cs="Arial"/>
                <w:szCs w:val="18"/>
              </w:rPr>
            </w:pPr>
            <w:r w:rsidRPr="005647EB">
              <w:rPr>
                <w:rFonts w:cs="Arial"/>
                <w:szCs w:val="18"/>
                <w:lang w:eastAsia="zh-CN"/>
              </w:rPr>
              <w:t>0</w:t>
            </w:r>
          </w:p>
        </w:tc>
        <w:tc>
          <w:tcPr>
            <w:tcW w:w="3642" w:type="dxa"/>
          </w:tcPr>
          <w:p w14:paraId="34E2DE73" w14:textId="473E4170" w:rsidR="00123ECE" w:rsidRPr="005647EB" w:rsidRDefault="00123ECE" w:rsidP="006D30B7">
            <w:pPr>
              <w:pStyle w:val="TAL"/>
              <w:keepNext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r w:rsidRPr="005647EB">
              <w:rPr>
                <w:rFonts w:cs="Arial"/>
                <w:szCs w:val="18"/>
              </w:rPr>
              <w:t>8.1.2.1.</w:t>
            </w:r>
            <w:r w:rsidR="002570E4" w:rsidRPr="005647EB">
              <w:rPr>
                <w:rFonts w:cs="Arial"/>
                <w:szCs w:val="18"/>
              </w:rPr>
              <w:t xml:space="preserve"> </w:t>
            </w:r>
          </w:p>
        </w:tc>
      </w:tr>
      <w:tr w:rsidR="00123ECE" w:rsidRPr="005647EB" w14:paraId="39228983" w14:textId="77777777" w:rsidTr="002570E4">
        <w:trPr>
          <w:cantSplit/>
          <w:jc w:val="center"/>
        </w:trPr>
        <w:tc>
          <w:tcPr>
            <w:tcW w:w="2512" w:type="dxa"/>
          </w:tcPr>
          <w:p w14:paraId="0F790DA1" w14:textId="77777777" w:rsidR="00123ECE" w:rsidRPr="005647EB" w:rsidRDefault="00123ECE" w:rsidP="006D30B7">
            <w:pPr>
              <w:pStyle w:val="TAL"/>
              <w:keepNext w:val="0"/>
              <w:rPr>
                <w:rFonts w:cs="Arial"/>
                <w:szCs w:val="18"/>
              </w:rPr>
            </w:pPr>
            <w:r w:rsidRPr="005647EB">
              <w:rPr>
                <w:rFonts w:cs="Arial"/>
                <w:szCs w:val="18"/>
              </w:rPr>
              <w:t>A3-Offset</w:t>
            </w:r>
          </w:p>
        </w:tc>
        <w:tc>
          <w:tcPr>
            <w:tcW w:w="603" w:type="dxa"/>
          </w:tcPr>
          <w:p w14:paraId="320C94C2" w14:textId="77777777" w:rsidR="00123ECE" w:rsidRPr="005647EB" w:rsidRDefault="00123ECE" w:rsidP="006D30B7">
            <w:pPr>
              <w:pStyle w:val="TAL"/>
              <w:keepNext w:val="0"/>
              <w:rPr>
                <w:rFonts w:cs="Arial"/>
                <w:szCs w:val="18"/>
              </w:rPr>
            </w:pPr>
            <w:r w:rsidRPr="005647EB">
              <w:rPr>
                <w:rFonts w:cs="Arial"/>
                <w:szCs w:val="18"/>
              </w:rPr>
              <w:t>dB</w:t>
            </w:r>
          </w:p>
        </w:tc>
        <w:tc>
          <w:tcPr>
            <w:tcW w:w="2969" w:type="dxa"/>
          </w:tcPr>
          <w:p w14:paraId="27B3A3F4" w14:textId="77777777" w:rsidR="00123ECE" w:rsidRPr="005647EB" w:rsidRDefault="00123ECE" w:rsidP="006D30B7">
            <w:pPr>
              <w:pStyle w:val="TAL"/>
              <w:keepNext w:val="0"/>
              <w:rPr>
                <w:rFonts w:cs="Arial"/>
                <w:szCs w:val="18"/>
              </w:rPr>
            </w:pPr>
            <w:r w:rsidRPr="005647EB">
              <w:rPr>
                <w:rFonts w:cs="Arial"/>
                <w:szCs w:val="18"/>
              </w:rPr>
              <w:t>-6</w:t>
            </w:r>
          </w:p>
        </w:tc>
        <w:tc>
          <w:tcPr>
            <w:tcW w:w="3642" w:type="dxa"/>
          </w:tcPr>
          <w:p w14:paraId="31A59A70" w14:textId="77777777" w:rsidR="00123ECE" w:rsidRPr="005647EB" w:rsidRDefault="00123ECE" w:rsidP="006D30B7">
            <w:pPr>
              <w:pStyle w:val="TAL"/>
              <w:keepNext w:val="0"/>
              <w:rPr>
                <w:rFonts w:cs="Arial"/>
                <w:szCs w:val="18"/>
              </w:rPr>
            </w:pPr>
          </w:p>
        </w:tc>
      </w:tr>
      <w:tr w:rsidR="00123ECE" w:rsidRPr="005647EB" w14:paraId="2C090285" w14:textId="77777777" w:rsidTr="002570E4">
        <w:trPr>
          <w:cantSplit/>
          <w:jc w:val="center"/>
        </w:trPr>
        <w:tc>
          <w:tcPr>
            <w:tcW w:w="2512" w:type="dxa"/>
          </w:tcPr>
          <w:p w14:paraId="7D0243B9" w14:textId="77777777" w:rsidR="00123ECE" w:rsidRPr="005647EB" w:rsidRDefault="00123ECE" w:rsidP="006D30B7">
            <w:pPr>
              <w:pStyle w:val="TAL"/>
              <w:keepNext w:val="0"/>
              <w:rPr>
                <w:rFonts w:cs="Arial"/>
                <w:szCs w:val="18"/>
              </w:rPr>
            </w:pPr>
            <w:r w:rsidRPr="005647EB">
              <w:rPr>
                <w:rFonts w:cs="Arial"/>
                <w:szCs w:val="18"/>
              </w:rPr>
              <w:t>Hysteresis</w:t>
            </w:r>
          </w:p>
        </w:tc>
        <w:tc>
          <w:tcPr>
            <w:tcW w:w="603" w:type="dxa"/>
          </w:tcPr>
          <w:p w14:paraId="5AED07F1" w14:textId="77777777" w:rsidR="00123ECE" w:rsidRPr="005647EB" w:rsidRDefault="00123ECE" w:rsidP="006D30B7">
            <w:pPr>
              <w:pStyle w:val="TAL"/>
              <w:keepNext w:val="0"/>
              <w:rPr>
                <w:rFonts w:cs="Arial"/>
                <w:szCs w:val="18"/>
              </w:rPr>
            </w:pPr>
            <w:r w:rsidRPr="005647EB">
              <w:rPr>
                <w:rFonts w:cs="Arial"/>
                <w:szCs w:val="18"/>
              </w:rPr>
              <w:t>dB</w:t>
            </w:r>
          </w:p>
        </w:tc>
        <w:tc>
          <w:tcPr>
            <w:tcW w:w="2969" w:type="dxa"/>
          </w:tcPr>
          <w:p w14:paraId="52568C94" w14:textId="77777777" w:rsidR="00123ECE" w:rsidRPr="005647EB" w:rsidRDefault="00123ECE" w:rsidP="006D30B7">
            <w:pPr>
              <w:pStyle w:val="TAL"/>
              <w:keepNext w:val="0"/>
              <w:rPr>
                <w:rFonts w:cs="Arial"/>
                <w:szCs w:val="18"/>
              </w:rPr>
            </w:pPr>
            <w:r w:rsidRPr="005647EB">
              <w:rPr>
                <w:rFonts w:cs="Arial"/>
                <w:szCs w:val="18"/>
              </w:rPr>
              <w:t>0</w:t>
            </w:r>
          </w:p>
        </w:tc>
        <w:tc>
          <w:tcPr>
            <w:tcW w:w="3642" w:type="dxa"/>
          </w:tcPr>
          <w:p w14:paraId="5D5BF669" w14:textId="77777777" w:rsidR="00123ECE" w:rsidRPr="005647EB" w:rsidRDefault="00123ECE" w:rsidP="006D30B7">
            <w:pPr>
              <w:pStyle w:val="TAL"/>
              <w:keepNext w:val="0"/>
              <w:rPr>
                <w:rFonts w:cs="Arial"/>
                <w:szCs w:val="18"/>
              </w:rPr>
            </w:pPr>
          </w:p>
        </w:tc>
      </w:tr>
      <w:tr w:rsidR="00123ECE" w:rsidRPr="005647EB" w14:paraId="51E0030A" w14:textId="77777777" w:rsidTr="002570E4">
        <w:trPr>
          <w:cantSplit/>
          <w:jc w:val="center"/>
        </w:trPr>
        <w:tc>
          <w:tcPr>
            <w:tcW w:w="2512" w:type="dxa"/>
          </w:tcPr>
          <w:p w14:paraId="70B28320" w14:textId="40CEC435" w:rsidR="00123ECE" w:rsidRPr="005647EB" w:rsidRDefault="00123ECE" w:rsidP="006D30B7">
            <w:pPr>
              <w:pStyle w:val="TAL"/>
              <w:keepNext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603" w:type="dxa"/>
          </w:tcPr>
          <w:p w14:paraId="0B5D6887" w14:textId="77777777" w:rsidR="00123ECE" w:rsidRPr="005647EB" w:rsidRDefault="00123ECE" w:rsidP="006D30B7">
            <w:pPr>
              <w:pStyle w:val="TAL"/>
              <w:keepNext w:val="0"/>
              <w:rPr>
                <w:rFonts w:cs="Arial"/>
                <w:szCs w:val="18"/>
              </w:rPr>
            </w:pPr>
          </w:p>
        </w:tc>
        <w:tc>
          <w:tcPr>
            <w:tcW w:w="2969" w:type="dxa"/>
          </w:tcPr>
          <w:p w14:paraId="197FA6F0" w14:textId="77777777" w:rsidR="00123ECE" w:rsidRPr="005647EB" w:rsidRDefault="00123ECE" w:rsidP="006D30B7">
            <w:pPr>
              <w:pStyle w:val="TAL"/>
              <w:keepNext w:val="0"/>
              <w:rPr>
                <w:rFonts w:cs="Arial"/>
                <w:szCs w:val="18"/>
              </w:rPr>
            </w:pPr>
            <w:r w:rsidRPr="005647EB">
              <w:rPr>
                <w:rFonts w:cs="Arial"/>
                <w:szCs w:val="18"/>
              </w:rPr>
              <w:t>Normal</w:t>
            </w:r>
          </w:p>
        </w:tc>
        <w:tc>
          <w:tcPr>
            <w:tcW w:w="3642" w:type="dxa"/>
          </w:tcPr>
          <w:p w14:paraId="5133F8E3" w14:textId="77777777" w:rsidR="00123ECE" w:rsidRPr="005647EB" w:rsidRDefault="00123ECE" w:rsidP="006D30B7">
            <w:pPr>
              <w:pStyle w:val="TAL"/>
              <w:keepNext w:val="0"/>
              <w:rPr>
                <w:rFonts w:cs="Arial"/>
                <w:szCs w:val="18"/>
              </w:rPr>
            </w:pPr>
          </w:p>
        </w:tc>
      </w:tr>
      <w:tr w:rsidR="00123ECE" w:rsidRPr="005647EB" w14:paraId="6D86710D" w14:textId="77777777" w:rsidTr="002570E4">
        <w:trPr>
          <w:cantSplit/>
          <w:jc w:val="center"/>
        </w:trPr>
        <w:tc>
          <w:tcPr>
            <w:tcW w:w="2512" w:type="dxa"/>
          </w:tcPr>
          <w:p w14:paraId="19E18A06" w14:textId="77777777" w:rsidR="00123ECE" w:rsidRPr="005647EB" w:rsidRDefault="00123ECE" w:rsidP="006D30B7">
            <w:pPr>
              <w:pStyle w:val="TAL"/>
              <w:keepNext w:val="0"/>
              <w:rPr>
                <w:rFonts w:cs="Arial"/>
                <w:szCs w:val="18"/>
              </w:rPr>
            </w:pPr>
            <w:r w:rsidRPr="005647EB">
              <w:rPr>
                <w:rFonts w:cs="Arial"/>
                <w:szCs w:val="18"/>
              </w:rPr>
              <w:t>TimeToTrigger</w:t>
            </w:r>
          </w:p>
        </w:tc>
        <w:tc>
          <w:tcPr>
            <w:tcW w:w="603" w:type="dxa"/>
          </w:tcPr>
          <w:p w14:paraId="7C78D786" w14:textId="77777777" w:rsidR="00123ECE" w:rsidRPr="005647EB" w:rsidRDefault="00123ECE" w:rsidP="006D30B7">
            <w:pPr>
              <w:pStyle w:val="TAL"/>
              <w:keepNext w:val="0"/>
              <w:rPr>
                <w:rFonts w:cs="Arial"/>
                <w:szCs w:val="18"/>
              </w:rPr>
            </w:pPr>
            <w:r w:rsidRPr="005647EB">
              <w:rPr>
                <w:rFonts w:cs="Arial"/>
                <w:szCs w:val="18"/>
              </w:rPr>
              <w:t>s</w:t>
            </w:r>
          </w:p>
        </w:tc>
        <w:tc>
          <w:tcPr>
            <w:tcW w:w="2969" w:type="dxa"/>
          </w:tcPr>
          <w:p w14:paraId="42F13D98" w14:textId="77777777" w:rsidR="00123ECE" w:rsidRPr="005647EB" w:rsidRDefault="00123ECE" w:rsidP="006D30B7">
            <w:pPr>
              <w:pStyle w:val="TAL"/>
              <w:keepNext w:val="0"/>
              <w:rPr>
                <w:rFonts w:cs="Arial"/>
                <w:szCs w:val="18"/>
              </w:rPr>
            </w:pPr>
            <w:r w:rsidRPr="005647EB">
              <w:rPr>
                <w:rFonts w:cs="Arial"/>
                <w:szCs w:val="18"/>
              </w:rPr>
              <w:t>0</w:t>
            </w:r>
          </w:p>
        </w:tc>
        <w:tc>
          <w:tcPr>
            <w:tcW w:w="3642" w:type="dxa"/>
          </w:tcPr>
          <w:p w14:paraId="3BD4CB42" w14:textId="77777777" w:rsidR="00123ECE" w:rsidRPr="005647EB" w:rsidRDefault="00123ECE" w:rsidP="006D30B7">
            <w:pPr>
              <w:pStyle w:val="TAL"/>
              <w:keepNext w:val="0"/>
              <w:rPr>
                <w:rFonts w:cs="Arial"/>
                <w:szCs w:val="18"/>
              </w:rPr>
            </w:pPr>
          </w:p>
        </w:tc>
      </w:tr>
      <w:tr w:rsidR="00123ECE" w:rsidRPr="005647EB" w14:paraId="0A2A4663" w14:textId="77777777" w:rsidTr="002570E4">
        <w:trPr>
          <w:cantSplit/>
          <w:jc w:val="center"/>
        </w:trPr>
        <w:tc>
          <w:tcPr>
            <w:tcW w:w="2512" w:type="dxa"/>
          </w:tcPr>
          <w:p w14:paraId="59ABE3E7" w14:textId="4981D348" w:rsidR="00123ECE" w:rsidRPr="005647EB" w:rsidRDefault="00123ECE" w:rsidP="006D30B7">
            <w:pPr>
              <w:pStyle w:val="TAL"/>
              <w:keepNext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3" w:type="dxa"/>
          </w:tcPr>
          <w:p w14:paraId="3252E937" w14:textId="77777777" w:rsidR="00123ECE" w:rsidRPr="005647EB" w:rsidRDefault="00123ECE" w:rsidP="006D30B7">
            <w:pPr>
              <w:pStyle w:val="TAL"/>
              <w:keepNext w:val="0"/>
              <w:rPr>
                <w:rFonts w:cs="Arial"/>
                <w:szCs w:val="18"/>
              </w:rPr>
            </w:pPr>
          </w:p>
        </w:tc>
        <w:tc>
          <w:tcPr>
            <w:tcW w:w="2969" w:type="dxa"/>
          </w:tcPr>
          <w:p w14:paraId="31C9A3B8" w14:textId="77777777" w:rsidR="00123ECE" w:rsidRPr="005647EB" w:rsidRDefault="00123ECE" w:rsidP="006D30B7">
            <w:pPr>
              <w:pStyle w:val="TAL"/>
              <w:keepNext w:val="0"/>
              <w:rPr>
                <w:rFonts w:cs="Arial"/>
                <w:szCs w:val="18"/>
              </w:rPr>
            </w:pPr>
            <w:r w:rsidRPr="005647EB">
              <w:rPr>
                <w:rFonts w:cs="Arial"/>
                <w:szCs w:val="18"/>
              </w:rPr>
              <w:t>0</w:t>
            </w:r>
          </w:p>
        </w:tc>
        <w:tc>
          <w:tcPr>
            <w:tcW w:w="3642" w:type="dxa"/>
          </w:tcPr>
          <w:p w14:paraId="1F9AA14A" w14:textId="5F6ECAD6" w:rsidR="00123ECE" w:rsidRPr="005647EB" w:rsidRDefault="00123ECE" w:rsidP="006D30B7">
            <w:pPr>
              <w:pStyle w:val="TAL"/>
              <w:keepNext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02410F44" w14:textId="77777777" w:rsidTr="002570E4">
        <w:trPr>
          <w:cantSplit/>
          <w:jc w:val="center"/>
        </w:trPr>
        <w:tc>
          <w:tcPr>
            <w:tcW w:w="2512" w:type="dxa"/>
          </w:tcPr>
          <w:p w14:paraId="12DB07C7" w14:textId="77777777" w:rsidR="00123ECE" w:rsidRPr="005647EB" w:rsidRDefault="00123ECE" w:rsidP="006D30B7">
            <w:pPr>
              <w:pStyle w:val="TAL"/>
              <w:keepNext w:val="0"/>
              <w:rPr>
                <w:rFonts w:cs="Arial"/>
                <w:szCs w:val="18"/>
              </w:rPr>
            </w:pPr>
            <w:r w:rsidRPr="005647EB">
              <w:rPr>
                <w:rFonts w:cs="Arial"/>
                <w:szCs w:val="18"/>
              </w:rPr>
              <w:t>DRX</w:t>
            </w:r>
          </w:p>
        </w:tc>
        <w:tc>
          <w:tcPr>
            <w:tcW w:w="603" w:type="dxa"/>
          </w:tcPr>
          <w:p w14:paraId="77C61F87" w14:textId="77777777" w:rsidR="00123ECE" w:rsidRPr="005647EB" w:rsidRDefault="00123ECE" w:rsidP="006D30B7">
            <w:pPr>
              <w:pStyle w:val="TAL"/>
              <w:keepNext w:val="0"/>
              <w:rPr>
                <w:rFonts w:cs="Arial"/>
                <w:szCs w:val="18"/>
              </w:rPr>
            </w:pPr>
          </w:p>
        </w:tc>
        <w:tc>
          <w:tcPr>
            <w:tcW w:w="2969" w:type="dxa"/>
          </w:tcPr>
          <w:p w14:paraId="06B46DC4" w14:textId="77777777" w:rsidR="00123ECE" w:rsidRPr="005647EB" w:rsidRDefault="00123ECE" w:rsidP="006D30B7">
            <w:pPr>
              <w:pStyle w:val="TAL"/>
              <w:keepNext w:val="0"/>
              <w:rPr>
                <w:rFonts w:cs="Arial"/>
                <w:szCs w:val="18"/>
              </w:rPr>
            </w:pPr>
            <w:r w:rsidRPr="005647EB">
              <w:rPr>
                <w:rFonts w:cs="Arial"/>
                <w:szCs w:val="18"/>
              </w:rPr>
              <w:t>OFF</w:t>
            </w:r>
          </w:p>
        </w:tc>
        <w:tc>
          <w:tcPr>
            <w:tcW w:w="3642" w:type="dxa"/>
          </w:tcPr>
          <w:p w14:paraId="52E3A516" w14:textId="77777777" w:rsidR="00123ECE" w:rsidRPr="005647EB" w:rsidRDefault="00123ECE" w:rsidP="006D30B7">
            <w:pPr>
              <w:pStyle w:val="TAL"/>
              <w:keepNext w:val="0"/>
              <w:rPr>
                <w:rFonts w:cs="Arial"/>
                <w:szCs w:val="18"/>
              </w:rPr>
            </w:pPr>
            <w:r w:rsidRPr="005647EB">
              <w:rPr>
                <w:rFonts w:cs="Arial"/>
                <w:szCs w:val="18"/>
              </w:rPr>
              <w:t>OFF</w:t>
            </w:r>
          </w:p>
        </w:tc>
      </w:tr>
      <w:tr w:rsidR="00123ECE" w:rsidRPr="005647EB" w14:paraId="44B8B1B2" w14:textId="77777777" w:rsidTr="002570E4">
        <w:trPr>
          <w:cantSplit/>
          <w:jc w:val="center"/>
        </w:trPr>
        <w:tc>
          <w:tcPr>
            <w:tcW w:w="2512" w:type="dxa"/>
          </w:tcPr>
          <w:p w14:paraId="14F3681E" w14:textId="0579337C" w:rsidR="00123ECE" w:rsidRPr="005647EB" w:rsidRDefault="00123ECE" w:rsidP="006D30B7">
            <w:pPr>
              <w:pStyle w:val="TAL"/>
              <w:keepNext w:val="0"/>
              <w:rPr>
                <w:rFonts w:cs="Arial"/>
                <w:szCs w:val="18"/>
              </w:rPr>
            </w:pPr>
            <w:r w:rsidRPr="005647EB">
              <w:rPr>
                <w:rFonts w:cs="Arial"/>
                <w:szCs w:val="18"/>
              </w:rPr>
              <w:lastRenderedPageBreak/>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3" w:type="dxa"/>
          </w:tcPr>
          <w:p w14:paraId="58EDF428" w14:textId="77777777" w:rsidR="00123ECE" w:rsidRPr="005647EB" w:rsidRDefault="00123ECE" w:rsidP="006D30B7">
            <w:pPr>
              <w:pStyle w:val="TAL"/>
              <w:keepNext w:val="0"/>
              <w:rPr>
                <w:rFonts w:cs="Arial"/>
                <w:szCs w:val="18"/>
              </w:rPr>
            </w:pPr>
            <w:r w:rsidRPr="005647EB">
              <w:rPr>
                <w:rFonts w:cs="Arial"/>
                <w:szCs w:val="18"/>
              </w:rPr>
              <w:t>ms</w:t>
            </w:r>
          </w:p>
        </w:tc>
        <w:tc>
          <w:tcPr>
            <w:tcW w:w="2969" w:type="dxa"/>
          </w:tcPr>
          <w:p w14:paraId="3BBC8849" w14:textId="6CB66818" w:rsidR="00123ECE" w:rsidRPr="005647EB" w:rsidRDefault="00123ECE" w:rsidP="006D30B7">
            <w:pPr>
              <w:pStyle w:val="TAL"/>
              <w:keepNext w:val="0"/>
              <w:rPr>
                <w:rFonts w:cs="Arial"/>
                <w:szCs w:val="18"/>
              </w:rPr>
            </w:pPr>
            <w:r w:rsidRPr="005647EB">
              <w:rPr>
                <w:rFonts w:cs="Arial"/>
                <w:szCs w:val="18"/>
              </w:rPr>
              <w:t>3</w:t>
            </w:r>
            <w:r w:rsidR="002570E4" w:rsidRPr="005647EB">
              <w:rPr>
                <w:rFonts w:cs="Arial"/>
                <w:szCs w:val="18"/>
              </w:rPr>
              <w:t xml:space="preserve"> </w:t>
            </w:r>
          </w:p>
        </w:tc>
        <w:tc>
          <w:tcPr>
            <w:tcW w:w="3642" w:type="dxa"/>
          </w:tcPr>
          <w:p w14:paraId="4AC5259F" w14:textId="0060422E" w:rsidR="00123ECE" w:rsidRPr="005647EB" w:rsidRDefault="00123ECE" w:rsidP="006D30B7">
            <w:pPr>
              <w:pStyle w:val="TAL"/>
              <w:keepNext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p w14:paraId="08411B15" w14:textId="7EF0EED6" w:rsidR="00123ECE" w:rsidRPr="005647EB" w:rsidRDefault="00123ECE" w:rsidP="006D30B7">
            <w:pPr>
              <w:pStyle w:val="TAL"/>
              <w:keepNext w:val="0"/>
              <w:rPr>
                <w:rFonts w:cs="Arial"/>
                <w:szCs w:val="18"/>
              </w:rPr>
            </w:pPr>
            <w:r w:rsidRPr="005647EB">
              <w:rPr>
                <w:rFonts w:cs="v4.2.0"/>
              </w:rPr>
              <w:t>3ms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92160*Ts</w:t>
            </w:r>
          </w:p>
        </w:tc>
      </w:tr>
      <w:tr w:rsidR="00123ECE" w:rsidRPr="005647EB" w14:paraId="568547EA" w14:textId="77777777" w:rsidTr="002570E4">
        <w:trPr>
          <w:cantSplit/>
          <w:jc w:val="center"/>
        </w:trPr>
        <w:tc>
          <w:tcPr>
            <w:tcW w:w="2512" w:type="dxa"/>
          </w:tcPr>
          <w:p w14:paraId="7C85D4EC" w14:textId="77777777" w:rsidR="00123ECE" w:rsidRPr="005647EB" w:rsidRDefault="00123ECE" w:rsidP="006D30B7">
            <w:pPr>
              <w:pStyle w:val="TAL"/>
              <w:keepNext w:val="0"/>
              <w:rPr>
                <w:rFonts w:cs="Arial"/>
                <w:szCs w:val="18"/>
              </w:rPr>
            </w:pPr>
            <w:r w:rsidRPr="005647EB">
              <w:rPr>
                <w:rFonts w:cs="Arial"/>
                <w:szCs w:val="18"/>
              </w:rPr>
              <w:t>T1</w:t>
            </w:r>
          </w:p>
        </w:tc>
        <w:tc>
          <w:tcPr>
            <w:tcW w:w="603" w:type="dxa"/>
          </w:tcPr>
          <w:p w14:paraId="35466B14" w14:textId="77777777" w:rsidR="00123ECE" w:rsidRPr="005647EB" w:rsidRDefault="00123ECE" w:rsidP="006D30B7">
            <w:pPr>
              <w:pStyle w:val="TAL"/>
              <w:keepNext w:val="0"/>
              <w:rPr>
                <w:rFonts w:cs="Arial"/>
                <w:szCs w:val="18"/>
              </w:rPr>
            </w:pPr>
            <w:r w:rsidRPr="005647EB">
              <w:rPr>
                <w:rFonts w:cs="Arial"/>
                <w:szCs w:val="18"/>
              </w:rPr>
              <w:t>s</w:t>
            </w:r>
          </w:p>
        </w:tc>
        <w:tc>
          <w:tcPr>
            <w:tcW w:w="2969" w:type="dxa"/>
          </w:tcPr>
          <w:p w14:paraId="6986B628" w14:textId="77777777" w:rsidR="00123ECE" w:rsidRPr="005647EB" w:rsidRDefault="00123ECE" w:rsidP="006D30B7">
            <w:pPr>
              <w:pStyle w:val="TAL"/>
              <w:keepNext w:val="0"/>
              <w:rPr>
                <w:rFonts w:cs="Arial"/>
                <w:szCs w:val="18"/>
              </w:rPr>
            </w:pPr>
            <w:r w:rsidRPr="005647EB">
              <w:rPr>
                <w:rFonts w:cs="Arial"/>
                <w:szCs w:val="18"/>
              </w:rPr>
              <w:t>5</w:t>
            </w:r>
          </w:p>
        </w:tc>
        <w:tc>
          <w:tcPr>
            <w:tcW w:w="3642" w:type="dxa"/>
          </w:tcPr>
          <w:p w14:paraId="7006F8D7" w14:textId="77777777" w:rsidR="00123ECE" w:rsidRPr="005647EB" w:rsidRDefault="00123ECE" w:rsidP="006D30B7">
            <w:pPr>
              <w:pStyle w:val="TAL"/>
              <w:keepNext w:val="0"/>
              <w:rPr>
                <w:rFonts w:cs="Arial"/>
                <w:szCs w:val="18"/>
              </w:rPr>
            </w:pPr>
          </w:p>
        </w:tc>
      </w:tr>
      <w:tr w:rsidR="00123ECE" w:rsidRPr="005647EB" w14:paraId="5C56E3FD" w14:textId="77777777" w:rsidTr="002570E4">
        <w:trPr>
          <w:cantSplit/>
          <w:jc w:val="center"/>
        </w:trPr>
        <w:tc>
          <w:tcPr>
            <w:tcW w:w="2512" w:type="dxa"/>
          </w:tcPr>
          <w:p w14:paraId="5224C6EE" w14:textId="77777777" w:rsidR="00123ECE" w:rsidRPr="005647EB" w:rsidRDefault="00123ECE" w:rsidP="006D30B7">
            <w:pPr>
              <w:pStyle w:val="TAL"/>
              <w:keepNext w:val="0"/>
              <w:rPr>
                <w:rFonts w:cs="Arial"/>
                <w:szCs w:val="18"/>
              </w:rPr>
            </w:pPr>
            <w:r w:rsidRPr="005647EB">
              <w:rPr>
                <w:rFonts w:cs="Arial"/>
                <w:szCs w:val="18"/>
              </w:rPr>
              <w:t>T2</w:t>
            </w:r>
          </w:p>
        </w:tc>
        <w:tc>
          <w:tcPr>
            <w:tcW w:w="603" w:type="dxa"/>
          </w:tcPr>
          <w:p w14:paraId="67F07A04" w14:textId="77777777" w:rsidR="00123ECE" w:rsidRPr="005647EB" w:rsidRDefault="00123ECE" w:rsidP="006D30B7">
            <w:pPr>
              <w:pStyle w:val="TAL"/>
              <w:keepNext w:val="0"/>
              <w:rPr>
                <w:rFonts w:cs="Arial"/>
                <w:szCs w:val="18"/>
              </w:rPr>
            </w:pPr>
            <w:r w:rsidRPr="005647EB">
              <w:rPr>
                <w:rFonts w:cs="Arial"/>
                <w:szCs w:val="18"/>
              </w:rPr>
              <w:t>s</w:t>
            </w:r>
          </w:p>
        </w:tc>
        <w:tc>
          <w:tcPr>
            <w:tcW w:w="2969" w:type="dxa"/>
          </w:tcPr>
          <w:p w14:paraId="0F85D854" w14:textId="77777777" w:rsidR="00123ECE" w:rsidRPr="005647EB" w:rsidRDefault="00123ECE" w:rsidP="006D30B7">
            <w:pPr>
              <w:pStyle w:val="TAL"/>
              <w:keepNext w:val="0"/>
              <w:rPr>
                <w:rFonts w:cs="Arial"/>
                <w:szCs w:val="18"/>
              </w:rPr>
            </w:pPr>
            <w:r w:rsidRPr="005647EB">
              <w:rPr>
                <w:rFonts w:cs="Arial"/>
                <w:szCs w:val="18"/>
              </w:rPr>
              <w:t>5</w:t>
            </w:r>
          </w:p>
        </w:tc>
        <w:tc>
          <w:tcPr>
            <w:tcW w:w="3642" w:type="dxa"/>
          </w:tcPr>
          <w:p w14:paraId="1CC8BF12" w14:textId="77777777" w:rsidR="00123ECE" w:rsidRPr="005647EB" w:rsidRDefault="00123ECE" w:rsidP="006D30B7">
            <w:pPr>
              <w:pStyle w:val="TAL"/>
              <w:keepNext w:val="0"/>
              <w:rPr>
                <w:rFonts w:cs="Arial"/>
                <w:szCs w:val="18"/>
              </w:rPr>
            </w:pPr>
          </w:p>
        </w:tc>
      </w:tr>
    </w:tbl>
    <w:p w14:paraId="0C754192" w14:textId="77777777" w:rsidR="00123ECE" w:rsidRPr="005647EB" w:rsidRDefault="00123ECE" w:rsidP="00826F97"/>
    <w:p w14:paraId="09613DA8" w14:textId="77777777" w:rsidR="00123ECE" w:rsidRPr="005647EB" w:rsidRDefault="00123ECE" w:rsidP="00826F97">
      <w:pPr>
        <w:pStyle w:val="Heading5"/>
      </w:pPr>
      <w:r w:rsidRPr="005647EB">
        <w:t>8.3.1.4.2</w:t>
      </w:r>
      <w:r w:rsidRPr="005647EB">
        <w:tab/>
        <w:t>Test procedure</w:t>
      </w:r>
    </w:p>
    <w:p w14:paraId="728711AC" w14:textId="77777777" w:rsidR="00123ECE" w:rsidRPr="005647EB" w:rsidRDefault="00123ECE" w:rsidP="00826F97">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42BDE3CD" w14:textId="67F9ABE5" w:rsidR="00123ECE" w:rsidRPr="005647EB" w:rsidRDefault="00123ECE" w:rsidP="002570E4">
      <w:pPr>
        <w:pStyle w:val="B1"/>
        <w:ind w:left="709" w:hanging="425"/>
      </w:pPr>
      <w:r w:rsidRPr="005647EB">
        <w:t>1.</w:t>
      </w:r>
      <w:r w:rsidR="002570E4" w:rsidRPr="005647EB">
        <w:tab/>
      </w:r>
      <w:r w:rsidRPr="005647EB">
        <w:t xml:space="preserve">Ensure the UE is in State 3A-RF according </w:t>
      </w:r>
      <w:r w:rsidR="002570E4" w:rsidRPr="005647EB">
        <w:t>to 3GPP TS</w:t>
      </w:r>
      <w:r w:rsidRPr="005647EB">
        <w:t xml:space="preserve"> 36.508 [7] clause 7.2A.3.</w:t>
      </w:r>
    </w:p>
    <w:p w14:paraId="09D9141B" w14:textId="2F4C24AA" w:rsidR="00123ECE" w:rsidRPr="005647EB" w:rsidRDefault="00123ECE" w:rsidP="002570E4">
      <w:pPr>
        <w:pStyle w:val="B1"/>
        <w:ind w:left="709" w:hanging="425"/>
      </w:pPr>
      <w:r w:rsidRPr="005647EB">
        <w:rPr>
          <w:rFonts w:eastAsia="??"/>
        </w:rPr>
        <w:t>2.</w:t>
      </w:r>
      <w:r w:rsidR="002570E4" w:rsidRPr="005647EB">
        <w:rPr>
          <w:rFonts w:eastAsia="??"/>
        </w:rPr>
        <w:tab/>
      </w:r>
      <w:r w:rsidRPr="005647EB">
        <w:rPr>
          <w:rFonts w:eastAsia="??"/>
        </w:rPr>
        <w:t xml:space="preserve">Set the parameters according to T1 in Table 8.3.1.5-1. </w:t>
      </w:r>
      <w:r w:rsidRPr="005647EB">
        <w:t>Propagation conditions are set according to Annex B clauses B.1.1 and B.2.2. T1 starts.</w:t>
      </w:r>
    </w:p>
    <w:p w14:paraId="67E5011C" w14:textId="5E9000D0" w:rsidR="00123ECE" w:rsidRPr="005647EB" w:rsidRDefault="00123ECE" w:rsidP="002570E4">
      <w:pPr>
        <w:pStyle w:val="B1"/>
        <w:ind w:left="709" w:hanging="425"/>
      </w:pPr>
      <w:r w:rsidRPr="005647EB">
        <w:t>3.</w:t>
      </w:r>
      <w:r w:rsidR="002570E4" w:rsidRPr="005647EB">
        <w:tab/>
      </w:r>
      <w:r w:rsidRPr="005647EB">
        <w:t>SS shall transmit an RRCConnectionReconfiguration message.</w:t>
      </w:r>
    </w:p>
    <w:p w14:paraId="57687CF1" w14:textId="12BFA865" w:rsidR="00123ECE" w:rsidRPr="005647EB" w:rsidRDefault="00123ECE" w:rsidP="002570E4">
      <w:pPr>
        <w:pStyle w:val="B1"/>
        <w:ind w:left="709" w:hanging="425"/>
      </w:pPr>
      <w:r w:rsidRPr="005647EB">
        <w:t>4.</w:t>
      </w:r>
      <w:r w:rsidR="002570E4" w:rsidRPr="005647EB">
        <w:tab/>
      </w:r>
      <w:r w:rsidRPr="005647EB">
        <w:t>The UE shall transmit RRCConnectionReconfigurationComplete message.</w:t>
      </w:r>
    </w:p>
    <w:p w14:paraId="5E8E075C" w14:textId="25124DD2" w:rsidR="00123ECE" w:rsidRPr="005647EB" w:rsidRDefault="00123ECE" w:rsidP="002570E4">
      <w:pPr>
        <w:pStyle w:val="B1"/>
        <w:ind w:left="709" w:hanging="425"/>
      </w:pPr>
      <w:r w:rsidRPr="005647EB">
        <w:t>5.</w:t>
      </w:r>
      <w:r w:rsidR="002570E4" w:rsidRPr="005647EB">
        <w:tab/>
      </w:r>
      <w:r w:rsidRPr="005647EB">
        <w:t>When T1 expires, the SS shall switch the power setting from T1 to T2 as specified in Table 8.3.1.5-1.</w:t>
      </w:r>
    </w:p>
    <w:p w14:paraId="09BD3E26" w14:textId="1E1C3358" w:rsidR="00123ECE" w:rsidRPr="005647EB" w:rsidRDefault="00123ECE" w:rsidP="002570E4">
      <w:pPr>
        <w:pStyle w:val="B1"/>
        <w:ind w:left="709" w:hanging="425"/>
      </w:pPr>
      <w:r w:rsidRPr="005647EB">
        <w:t>6.</w:t>
      </w:r>
      <w:r w:rsidR="002570E4" w:rsidRPr="005647EB">
        <w:tab/>
      </w:r>
      <w:r w:rsidRPr="005647EB">
        <w:t>UE shall transmit a MeasurementReport message triggered by Event A3. If the measurement reporting delay from the beginning of time period T2 is less than 3842ms the number of successful tests is increased by one. If the UE fails to report the event within the measurement reporting delay requirement then the number of failure tests is increased by one.</w:t>
      </w:r>
    </w:p>
    <w:p w14:paraId="3C05F698" w14:textId="52DF1116" w:rsidR="00123ECE" w:rsidRPr="005647EB" w:rsidRDefault="00123ECE" w:rsidP="002570E4">
      <w:pPr>
        <w:pStyle w:val="B1"/>
        <w:ind w:left="709" w:hanging="425"/>
      </w:pPr>
      <w:r w:rsidRPr="005647EB">
        <w:t>7.</w:t>
      </w:r>
      <w:r w:rsidR="002570E4"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4BD2074D" w14:textId="47F407A0" w:rsidR="00123ECE" w:rsidRPr="005647EB" w:rsidRDefault="00123ECE" w:rsidP="002570E4">
      <w:pPr>
        <w:pStyle w:val="B1"/>
        <w:ind w:left="709" w:hanging="425"/>
      </w:pPr>
      <w:r w:rsidRPr="005647EB">
        <w:t>8.</w:t>
      </w:r>
      <w:r w:rsidR="002570E4" w:rsidRPr="005647EB">
        <w:tab/>
      </w:r>
      <w:r w:rsidRPr="005647EB">
        <w:t>Set Cell 2 physical cell identity = ((current cell 2 physical cell identity + 1) mod 14 + 2) for next iteration of the test procedure loop.</w:t>
      </w:r>
    </w:p>
    <w:p w14:paraId="7B4F0300" w14:textId="77777777" w:rsidR="002570E4" w:rsidRPr="005647EB" w:rsidRDefault="00123ECE" w:rsidP="002570E4">
      <w:pPr>
        <w:pStyle w:val="B1"/>
        <w:ind w:left="709" w:hanging="425"/>
      </w:pPr>
      <w:r w:rsidRPr="005647EB">
        <w:t>9.</w:t>
      </w:r>
      <w:r w:rsidR="002570E4" w:rsidRPr="005647EB">
        <w:tab/>
      </w:r>
      <w:r w:rsidRPr="005647EB">
        <w:t>After the RRC connection release, the SS:</w:t>
      </w:r>
    </w:p>
    <w:p w14:paraId="75D23684" w14:textId="053B1985" w:rsidR="002570E4" w:rsidRPr="005647EB" w:rsidRDefault="00123ECE" w:rsidP="002570E4">
      <w:pPr>
        <w:pStyle w:val="B2"/>
      </w:pPr>
      <w:r w:rsidRPr="005647EB">
        <w:t>-</w:t>
      </w:r>
      <w:r w:rsidR="002570E4"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2570E4" w:rsidRPr="005647EB">
        <w:t xml:space="preserve">; </w:t>
      </w:r>
      <w:r w:rsidRPr="005647EB">
        <w:t>or</w:t>
      </w:r>
    </w:p>
    <w:p w14:paraId="536EE5E5" w14:textId="338D86FC" w:rsidR="00123ECE" w:rsidRPr="005647EB" w:rsidRDefault="00123ECE" w:rsidP="002570E4">
      <w:pPr>
        <w:pStyle w:val="B2"/>
      </w:pPr>
      <w:r w:rsidRPr="005647EB">
        <w:t>-</w:t>
      </w:r>
      <w:r w:rsidR="002570E4" w:rsidRPr="005647EB">
        <w:tab/>
      </w:r>
      <w:r w:rsidRPr="005647EB">
        <w:t xml:space="preserve">switches off and on the UE and ensures the UE is in State 3A-RF according </w:t>
      </w:r>
      <w:r w:rsidR="002570E4" w:rsidRPr="005647EB">
        <w:t>to 3GPP TS</w:t>
      </w:r>
      <w:r w:rsidRPr="005647EB">
        <w:t xml:space="preserve"> 36.508 [7] clause</w:t>
      </w:r>
      <w:r w:rsidR="002570E4" w:rsidRPr="005647EB">
        <w:t> </w:t>
      </w:r>
      <w:r w:rsidRPr="005647EB">
        <w:t>7.2A.3.</w:t>
      </w:r>
    </w:p>
    <w:p w14:paraId="6076629F" w14:textId="163F2879" w:rsidR="00123ECE" w:rsidRPr="005647EB" w:rsidRDefault="00123ECE" w:rsidP="002570E4">
      <w:pPr>
        <w:pStyle w:val="B1"/>
        <w:ind w:left="709" w:hanging="425"/>
      </w:pPr>
      <w:r w:rsidRPr="005647EB">
        <w:t>10.</w:t>
      </w:r>
      <w:r w:rsidR="002570E4" w:rsidRPr="005647EB">
        <w:tab/>
      </w:r>
      <w:r w:rsidRPr="005647EB">
        <w:t xml:space="preserve">Repeat step 2-9 until the confidence level according to </w:t>
      </w:r>
      <w:r w:rsidRPr="005647EB">
        <w:rPr>
          <w:rFonts w:eastAsia="??"/>
        </w:rPr>
        <w:t>Tables G.2.3-1 in Annex G clause G.2 is achieved.</w:t>
      </w:r>
    </w:p>
    <w:p w14:paraId="38B26533" w14:textId="77777777" w:rsidR="00123ECE" w:rsidRPr="005647EB" w:rsidRDefault="00123ECE" w:rsidP="00826F97">
      <w:pPr>
        <w:pStyle w:val="Heading5"/>
      </w:pPr>
      <w:r w:rsidRPr="005647EB">
        <w:t>8.3.1.4.3</w:t>
      </w:r>
      <w:r w:rsidRPr="005647EB">
        <w:tab/>
        <w:t>Message contents</w:t>
      </w:r>
    </w:p>
    <w:p w14:paraId="2EE11D89" w14:textId="6B0CAAF5" w:rsidR="00123ECE" w:rsidRPr="005647EB" w:rsidRDefault="00123ECE" w:rsidP="00826F97">
      <w:r w:rsidRPr="005647EB">
        <w:t xml:space="preserve">Message contents are according </w:t>
      </w:r>
      <w:r w:rsidR="002570E4" w:rsidRPr="005647EB">
        <w:t>to 3GPP TS</w:t>
      </w:r>
      <w:r w:rsidRPr="005647EB">
        <w:t xml:space="preserve"> 36.508 [7] clause 4.6 with the following exceptions: </w:t>
      </w:r>
    </w:p>
    <w:p w14:paraId="0D36D99A" w14:textId="77777777" w:rsidR="00123ECE" w:rsidRPr="005647EB" w:rsidRDefault="00123ECE" w:rsidP="00826F97">
      <w:pPr>
        <w:pStyle w:val="TH"/>
        <w:rPr>
          <w:rFonts w:eastAsia="SimSun"/>
          <w:lang w:eastAsia="zh-CN"/>
        </w:rPr>
      </w:pPr>
      <w:r w:rsidRPr="005647EB">
        <w:t xml:space="preserve">Table </w:t>
      </w:r>
      <w:r w:rsidRPr="005647EB">
        <w:rPr>
          <w:rFonts w:eastAsia="SimSun"/>
          <w:lang w:eastAsia="zh-CN"/>
        </w:rPr>
        <w:t>8.3.1.4.3</w:t>
      </w:r>
      <w:r w:rsidRPr="005647EB">
        <w:t xml:space="preserve">-1: Common </w:t>
      </w:r>
      <w:r w:rsidRPr="005647EB">
        <w:rPr>
          <w:rFonts w:eastAsia="SimSun"/>
          <w:lang w:eastAsia="zh-CN"/>
        </w:rPr>
        <w:t>Exception messages for E-UTRAN FDD-FDD intra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0F1C082E" w14:textId="77777777" w:rsidTr="002570E4">
        <w:trPr>
          <w:cantSplit/>
          <w:jc w:val="center"/>
        </w:trPr>
        <w:tc>
          <w:tcPr>
            <w:tcW w:w="8022" w:type="dxa"/>
            <w:gridSpan w:val="2"/>
          </w:tcPr>
          <w:p w14:paraId="0C46B1B4" w14:textId="48EB36DE" w:rsidR="00123ECE" w:rsidRPr="005647EB" w:rsidRDefault="00123ECE" w:rsidP="00826F97">
            <w:pPr>
              <w:pStyle w:val="TAH"/>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4CD863AA" w14:textId="77777777" w:rsidTr="002570E4">
        <w:trPr>
          <w:cantSplit/>
          <w:jc w:val="center"/>
        </w:trPr>
        <w:tc>
          <w:tcPr>
            <w:tcW w:w="5692" w:type="dxa"/>
          </w:tcPr>
          <w:p w14:paraId="4172929F" w14:textId="56EFD093" w:rsidR="00123ECE" w:rsidRPr="005647EB" w:rsidRDefault="00123ECE" w:rsidP="00826F97">
            <w:pPr>
              <w:pStyle w:val="TAL"/>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36FA34B" w14:textId="77777777" w:rsidR="00123ECE" w:rsidRPr="005647EB" w:rsidRDefault="00123ECE" w:rsidP="00826F97">
            <w:pPr>
              <w:pStyle w:val="TAL"/>
              <w:rPr>
                <w:rFonts w:eastAsia="SimSun"/>
                <w:lang w:eastAsia="zh-CN"/>
              </w:rPr>
            </w:pPr>
          </w:p>
        </w:tc>
      </w:tr>
      <w:tr w:rsidR="00123ECE" w:rsidRPr="005647EB" w14:paraId="76F3AC80" w14:textId="77777777" w:rsidTr="002570E4">
        <w:trPr>
          <w:cantSplit/>
          <w:jc w:val="center"/>
        </w:trPr>
        <w:tc>
          <w:tcPr>
            <w:tcW w:w="5692" w:type="dxa"/>
          </w:tcPr>
          <w:p w14:paraId="24744E6C" w14:textId="7147491C" w:rsidR="00123ECE" w:rsidRPr="005647EB" w:rsidRDefault="00123ECE" w:rsidP="00826F97">
            <w:pPr>
              <w:pStyle w:val="TAL"/>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1CF13AA9" w14:textId="06CBEDD1" w:rsidR="00123ECE" w:rsidRPr="005647EB" w:rsidRDefault="00123ECE" w:rsidP="00826F97">
            <w:pPr>
              <w:pStyle w:val="TAL"/>
            </w:pPr>
            <w:r w:rsidRPr="005647EB">
              <w:t>Table</w:t>
            </w:r>
            <w:r w:rsidR="002570E4" w:rsidRPr="005647EB">
              <w:t xml:space="preserve"> </w:t>
            </w:r>
            <w:r w:rsidRPr="005647EB">
              <w:t>H.3.1-1</w:t>
            </w:r>
          </w:p>
          <w:p w14:paraId="6D642C6D" w14:textId="38029D35" w:rsidR="00123ECE" w:rsidRPr="005647EB" w:rsidRDefault="00123ECE" w:rsidP="00826F97">
            <w:pPr>
              <w:pStyle w:val="TAL"/>
            </w:pPr>
            <w:r w:rsidRPr="005647EB">
              <w:t>Table</w:t>
            </w:r>
            <w:r w:rsidR="002570E4" w:rsidRPr="005647EB">
              <w:t xml:space="preserve"> </w:t>
            </w:r>
            <w:r w:rsidRPr="005647EB">
              <w:t>H.3.1-7</w:t>
            </w:r>
          </w:p>
          <w:p w14:paraId="370932EE" w14:textId="0F04B8F1" w:rsidR="00123ECE" w:rsidRPr="005647EB" w:rsidRDefault="00123ECE" w:rsidP="00826F97">
            <w:pPr>
              <w:pStyle w:val="TAL"/>
            </w:pPr>
            <w:r w:rsidRPr="005647EB">
              <w:t>Table</w:t>
            </w:r>
            <w:r w:rsidR="002570E4" w:rsidRPr="005647EB">
              <w:t xml:space="preserve"> </w:t>
            </w:r>
            <w:r w:rsidRPr="005647EB">
              <w:t>H.3.1-9</w:t>
            </w:r>
          </w:p>
        </w:tc>
      </w:tr>
    </w:tbl>
    <w:p w14:paraId="7D2D94BF" w14:textId="77777777" w:rsidR="00123ECE" w:rsidRPr="005647EB" w:rsidRDefault="00123ECE" w:rsidP="00826F97"/>
    <w:p w14:paraId="58B0531B" w14:textId="77777777" w:rsidR="00123ECE" w:rsidRPr="005647EB" w:rsidRDefault="00123ECE" w:rsidP="00826F97">
      <w:pPr>
        <w:pStyle w:val="TH"/>
      </w:pPr>
      <w:r w:rsidRPr="005647EB">
        <w:lastRenderedPageBreak/>
        <w:t xml:space="preserve">Table 8.3.1.4.3-2: </w:t>
      </w:r>
      <w:r w:rsidRPr="005647EB">
        <w:rPr>
          <w:i/>
        </w:rPr>
        <w:t>ReportConfigEUTRA-A3</w:t>
      </w:r>
      <w:r w:rsidRPr="005647EB">
        <w:t>: Additional E-UTRAN FDD-FDD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2E02195C" w14:textId="77777777" w:rsidTr="002570E4">
        <w:trPr>
          <w:jc w:val="center"/>
        </w:trPr>
        <w:tc>
          <w:tcPr>
            <w:tcW w:w="9527" w:type="dxa"/>
            <w:gridSpan w:val="4"/>
            <w:tcBorders>
              <w:bottom w:val="single" w:sz="4" w:space="0" w:color="auto"/>
            </w:tcBorders>
          </w:tcPr>
          <w:p w14:paraId="7F71060D" w14:textId="523DCD89" w:rsidR="00123ECE" w:rsidRPr="005647EB" w:rsidRDefault="00123ECE" w:rsidP="00826F97">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1081C59B" w14:textId="77777777" w:rsidTr="002570E4">
        <w:trPr>
          <w:jc w:val="center"/>
        </w:trPr>
        <w:tc>
          <w:tcPr>
            <w:tcW w:w="4427" w:type="dxa"/>
            <w:tcBorders>
              <w:right w:val="single" w:sz="4" w:space="0" w:color="auto"/>
            </w:tcBorders>
          </w:tcPr>
          <w:p w14:paraId="2193A2FC" w14:textId="5AE13ED6" w:rsidR="00123ECE" w:rsidRPr="005647EB" w:rsidRDefault="00123ECE" w:rsidP="00826F97">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7E058BE" w14:textId="77777777" w:rsidR="00123ECE" w:rsidRPr="005647EB" w:rsidRDefault="00123ECE" w:rsidP="00826F97">
            <w:pPr>
              <w:pStyle w:val="TAH"/>
            </w:pPr>
            <w:r w:rsidRPr="005647EB">
              <w:t>Value/remark</w:t>
            </w:r>
          </w:p>
        </w:tc>
        <w:tc>
          <w:tcPr>
            <w:tcW w:w="1700" w:type="dxa"/>
            <w:tcBorders>
              <w:left w:val="single" w:sz="4" w:space="0" w:color="auto"/>
              <w:right w:val="single" w:sz="4" w:space="0" w:color="auto"/>
            </w:tcBorders>
          </w:tcPr>
          <w:p w14:paraId="34B93788" w14:textId="77777777" w:rsidR="00123ECE" w:rsidRPr="005647EB" w:rsidRDefault="00123ECE" w:rsidP="00826F97">
            <w:pPr>
              <w:pStyle w:val="TAH"/>
            </w:pPr>
            <w:r w:rsidRPr="005647EB">
              <w:t>Comment</w:t>
            </w:r>
          </w:p>
        </w:tc>
        <w:tc>
          <w:tcPr>
            <w:tcW w:w="1133" w:type="dxa"/>
            <w:tcBorders>
              <w:left w:val="single" w:sz="4" w:space="0" w:color="auto"/>
            </w:tcBorders>
          </w:tcPr>
          <w:p w14:paraId="40943353" w14:textId="77777777" w:rsidR="00123ECE" w:rsidRPr="005647EB" w:rsidRDefault="00123ECE" w:rsidP="00826F97">
            <w:pPr>
              <w:pStyle w:val="TAH"/>
            </w:pPr>
            <w:r w:rsidRPr="005647EB">
              <w:t>Condition</w:t>
            </w:r>
          </w:p>
        </w:tc>
      </w:tr>
      <w:tr w:rsidR="00123ECE" w:rsidRPr="005647EB" w14:paraId="08F13E61" w14:textId="77777777" w:rsidTr="002570E4">
        <w:trPr>
          <w:jc w:val="center"/>
        </w:trPr>
        <w:tc>
          <w:tcPr>
            <w:tcW w:w="4427" w:type="dxa"/>
            <w:tcBorders>
              <w:right w:val="single" w:sz="4" w:space="0" w:color="auto"/>
            </w:tcBorders>
          </w:tcPr>
          <w:p w14:paraId="5D86859A" w14:textId="7D72814A" w:rsidR="00123ECE" w:rsidRPr="005647EB" w:rsidRDefault="00123ECE" w:rsidP="00826F97">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0CC04AED" w14:textId="77777777" w:rsidR="00123ECE" w:rsidRPr="005647EB" w:rsidRDefault="00123ECE" w:rsidP="00826F97">
            <w:pPr>
              <w:pStyle w:val="TAL"/>
            </w:pPr>
          </w:p>
        </w:tc>
        <w:tc>
          <w:tcPr>
            <w:tcW w:w="1700" w:type="dxa"/>
            <w:tcBorders>
              <w:left w:val="single" w:sz="4" w:space="0" w:color="auto"/>
              <w:right w:val="single" w:sz="4" w:space="0" w:color="auto"/>
            </w:tcBorders>
          </w:tcPr>
          <w:p w14:paraId="480721BE" w14:textId="77777777" w:rsidR="00123ECE" w:rsidRPr="005647EB" w:rsidRDefault="00123ECE" w:rsidP="00826F97">
            <w:pPr>
              <w:pStyle w:val="TAL"/>
            </w:pPr>
          </w:p>
        </w:tc>
        <w:tc>
          <w:tcPr>
            <w:tcW w:w="1133" w:type="dxa"/>
            <w:tcBorders>
              <w:left w:val="single" w:sz="4" w:space="0" w:color="auto"/>
            </w:tcBorders>
          </w:tcPr>
          <w:p w14:paraId="54A63FFA" w14:textId="77777777" w:rsidR="00123ECE" w:rsidRPr="005647EB" w:rsidRDefault="00123ECE" w:rsidP="00826F97">
            <w:pPr>
              <w:pStyle w:val="TAL"/>
            </w:pPr>
          </w:p>
        </w:tc>
      </w:tr>
      <w:tr w:rsidR="00123ECE" w:rsidRPr="005647EB" w14:paraId="3D964415" w14:textId="77777777" w:rsidTr="002570E4">
        <w:trPr>
          <w:jc w:val="center"/>
        </w:trPr>
        <w:tc>
          <w:tcPr>
            <w:tcW w:w="4427" w:type="dxa"/>
            <w:tcBorders>
              <w:right w:val="single" w:sz="4" w:space="0" w:color="auto"/>
            </w:tcBorders>
          </w:tcPr>
          <w:p w14:paraId="29F2B993" w14:textId="1A7BF8D6" w:rsidR="00123ECE" w:rsidRPr="005647EB" w:rsidRDefault="002570E4" w:rsidP="00826F97">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5FC607EE" w14:textId="77777777" w:rsidR="00123ECE" w:rsidRPr="005647EB" w:rsidRDefault="00123ECE" w:rsidP="00826F97">
            <w:pPr>
              <w:pStyle w:val="TAL"/>
            </w:pPr>
          </w:p>
        </w:tc>
        <w:tc>
          <w:tcPr>
            <w:tcW w:w="1700" w:type="dxa"/>
            <w:tcBorders>
              <w:left w:val="single" w:sz="4" w:space="0" w:color="auto"/>
              <w:right w:val="single" w:sz="4" w:space="0" w:color="auto"/>
            </w:tcBorders>
          </w:tcPr>
          <w:p w14:paraId="4B2B12E5" w14:textId="77777777" w:rsidR="00123ECE" w:rsidRPr="005647EB" w:rsidRDefault="00123ECE" w:rsidP="00826F97">
            <w:pPr>
              <w:pStyle w:val="TAL"/>
            </w:pPr>
          </w:p>
        </w:tc>
        <w:tc>
          <w:tcPr>
            <w:tcW w:w="1133" w:type="dxa"/>
            <w:tcBorders>
              <w:left w:val="single" w:sz="4" w:space="0" w:color="auto"/>
            </w:tcBorders>
          </w:tcPr>
          <w:p w14:paraId="4E80C870" w14:textId="77777777" w:rsidR="00123ECE" w:rsidRPr="005647EB" w:rsidRDefault="00123ECE" w:rsidP="00826F97">
            <w:pPr>
              <w:pStyle w:val="TAL"/>
            </w:pPr>
          </w:p>
        </w:tc>
      </w:tr>
      <w:tr w:rsidR="00123ECE" w:rsidRPr="005647EB" w14:paraId="5CA19E08" w14:textId="77777777" w:rsidTr="002570E4">
        <w:trPr>
          <w:jc w:val="center"/>
        </w:trPr>
        <w:tc>
          <w:tcPr>
            <w:tcW w:w="4427" w:type="dxa"/>
            <w:tcBorders>
              <w:right w:val="single" w:sz="4" w:space="0" w:color="auto"/>
            </w:tcBorders>
          </w:tcPr>
          <w:p w14:paraId="48BEB9D6" w14:textId="32C2B470" w:rsidR="00123ECE" w:rsidRPr="005647EB" w:rsidRDefault="002570E4" w:rsidP="00826F97">
            <w:pPr>
              <w:pStyle w:val="TAL"/>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57EC2946" w14:textId="77777777" w:rsidR="00123ECE" w:rsidRPr="005647EB" w:rsidRDefault="00123ECE" w:rsidP="00826F97">
            <w:pPr>
              <w:pStyle w:val="TAL"/>
            </w:pPr>
          </w:p>
        </w:tc>
        <w:tc>
          <w:tcPr>
            <w:tcW w:w="1700" w:type="dxa"/>
            <w:tcBorders>
              <w:left w:val="single" w:sz="4" w:space="0" w:color="auto"/>
              <w:right w:val="single" w:sz="4" w:space="0" w:color="auto"/>
            </w:tcBorders>
          </w:tcPr>
          <w:p w14:paraId="19F836CD" w14:textId="77777777" w:rsidR="00123ECE" w:rsidRPr="005647EB" w:rsidRDefault="00123ECE" w:rsidP="00826F97">
            <w:pPr>
              <w:pStyle w:val="TAL"/>
            </w:pPr>
          </w:p>
        </w:tc>
        <w:tc>
          <w:tcPr>
            <w:tcW w:w="1133" w:type="dxa"/>
            <w:tcBorders>
              <w:left w:val="single" w:sz="4" w:space="0" w:color="auto"/>
            </w:tcBorders>
          </w:tcPr>
          <w:p w14:paraId="625B1E2D" w14:textId="77777777" w:rsidR="00123ECE" w:rsidRPr="005647EB" w:rsidRDefault="00123ECE" w:rsidP="00826F97">
            <w:pPr>
              <w:pStyle w:val="TAL"/>
            </w:pPr>
          </w:p>
        </w:tc>
      </w:tr>
      <w:tr w:rsidR="00123ECE" w:rsidRPr="005647EB" w14:paraId="5DF0FA8C" w14:textId="77777777" w:rsidTr="002570E4">
        <w:trPr>
          <w:jc w:val="center"/>
        </w:trPr>
        <w:tc>
          <w:tcPr>
            <w:tcW w:w="4427" w:type="dxa"/>
            <w:tcBorders>
              <w:right w:val="single" w:sz="4" w:space="0" w:color="auto"/>
            </w:tcBorders>
          </w:tcPr>
          <w:p w14:paraId="3F387225" w14:textId="0764BFAC" w:rsidR="00123ECE" w:rsidRPr="005647EB" w:rsidRDefault="002570E4" w:rsidP="00826F97">
            <w:pPr>
              <w:pStyle w:val="TAL"/>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737FDC17" w14:textId="77777777" w:rsidR="00123ECE" w:rsidRPr="005647EB" w:rsidRDefault="00123ECE" w:rsidP="00826F97">
            <w:pPr>
              <w:pStyle w:val="TAL"/>
            </w:pPr>
          </w:p>
        </w:tc>
        <w:tc>
          <w:tcPr>
            <w:tcW w:w="1700" w:type="dxa"/>
            <w:tcBorders>
              <w:left w:val="single" w:sz="4" w:space="0" w:color="auto"/>
              <w:right w:val="single" w:sz="4" w:space="0" w:color="auto"/>
            </w:tcBorders>
          </w:tcPr>
          <w:p w14:paraId="0B2B58B8" w14:textId="77777777" w:rsidR="00123ECE" w:rsidRPr="005647EB" w:rsidRDefault="00123ECE" w:rsidP="00826F97">
            <w:pPr>
              <w:pStyle w:val="TAL"/>
            </w:pPr>
          </w:p>
        </w:tc>
        <w:tc>
          <w:tcPr>
            <w:tcW w:w="1133" w:type="dxa"/>
            <w:tcBorders>
              <w:left w:val="single" w:sz="4" w:space="0" w:color="auto"/>
            </w:tcBorders>
          </w:tcPr>
          <w:p w14:paraId="18F72FC9" w14:textId="77777777" w:rsidR="00123ECE" w:rsidRPr="005647EB" w:rsidRDefault="00123ECE" w:rsidP="00826F97">
            <w:pPr>
              <w:pStyle w:val="TAL"/>
            </w:pPr>
          </w:p>
        </w:tc>
      </w:tr>
      <w:tr w:rsidR="00123ECE" w:rsidRPr="005647EB" w14:paraId="73345C6F" w14:textId="77777777" w:rsidTr="002570E4">
        <w:trPr>
          <w:jc w:val="center"/>
        </w:trPr>
        <w:tc>
          <w:tcPr>
            <w:tcW w:w="4427" w:type="dxa"/>
            <w:tcBorders>
              <w:right w:val="single" w:sz="4" w:space="0" w:color="auto"/>
            </w:tcBorders>
          </w:tcPr>
          <w:p w14:paraId="00C8C679" w14:textId="2B7E04B9" w:rsidR="00123ECE" w:rsidRPr="005647EB" w:rsidRDefault="002570E4" w:rsidP="00826F97">
            <w:pPr>
              <w:pStyle w:val="TAL"/>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3172BBDE" w14:textId="77777777" w:rsidR="00123ECE" w:rsidRPr="005647EB" w:rsidRDefault="00123ECE" w:rsidP="00826F97">
            <w:pPr>
              <w:pStyle w:val="TAL"/>
            </w:pPr>
          </w:p>
        </w:tc>
        <w:tc>
          <w:tcPr>
            <w:tcW w:w="1700" w:type="dxa"/>
            <w:tcBorders>
              <w:left w:val="single" w:sz="4" w:space="0" w:color="auto"/>
              <w:right w:val="single" w:sz="4" w:space="0" w:color="auto"/>
            </w:tcBorders>
          </w:tcPr>
          <w:p w14:paraId="199DF810" w14:textId="77777777" w:rsidR="00123ECE" w:rsidRPr="005647EB" w:rsidRDefault="00123ECE" w:rsidP="00826F97">
            <w:pPr>
              <w:pStyle w:val="TAL"/>
            </w:pPr>
          </w:p>
        </w:tc>
        <w:tc>
          <w:tcPr>
            <w:tcW w:w="1133" w:type="dxa"/>
            <w:tcBorders>
              <w:left w:val="single" w:sz="4" w:space="0" w:color="auto"/>
            </w:tcBorders>
          </w:tcPr>
          <w:p w14:paraId="5C423692" w14:textId="77777777" w:rsidR="00123ECE" w:rsidRPr="005647EB" w:rsidRDefault="00123ECE" w:rsidP="00826F97">
            <w:pPr>
              <w:pStyle w:val="TAL"/>
            </w:pPr>
          </w:p>
        </w:tc>
      </w:tr>
      <w:tr w:rsidR="00123ECE" w:rsidRPr="005647EB" w14:paraId="724F4F0B" w14:textId="77777777" w:rsidTr="002570E4">
        <w:trPr>
          <w:jc w:val="center"/>
        </w:trPr>
        <w:tc>
          <w:tcPr>
            <w:tcW w:w="4427" w:type="dxa"/>
            <w:tcBorders>
              <w:right w:val="single" w:sz="4" w:space="0" w:color="auto"/>
            </w:tcBorders>
          </w:tcPr>
          <w:p w14:paraId="3ACB0B4E" w14:textId="296CD0B9" w:rsidR="00123ECE" w:rsidRPr="005647EB" w:rsidRDefault="002570E4" w:rsidP="00826F97">
            <w:pPr>
              <w:pStyle w:val="TAL"/>
            </w:pPr>
            <w:r w:rsidRPr="005647EB">
              <w:t xml:space="preserve">       </w:t>
            </w:r>
            <w:r w:rsidR="00123ECE" w:rsidRPr="005647EB">
              <w:t>a3-Offset</w:t>
            </w:r>
          </w:p>
        </w:tc>
        <w:tc>
          <w:tcPr>
            <w:tcW w:w="2267" w:type="dxa"/>
            <w:tcBorders>
              <w:left w:val="single" w:sz="4" w:space="0" w:color="auto"/>
              <w:right w:val="single" w:sz="4" w:space="0" w:color="auto"/>
            </w:tcBorders>
          </w:tcPr>
          <w:p w14:paraId="1A7D8847" w14:textId="0550257E" w:rsidR="00123ECE" w:rsidRPr="005647EB" w:rsidRDefault="00123ECE" w:rsidP="00826F97">
            <w:pPr>
              <w:pStyle w:val="TAL"/>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5CE1D692" w14:textId="31DA8EA4" w:rsidR="00123ECE" w:rsidRPr="005647EB" w:rsidRDefault="00123ECE" w:rsidP="00826F97">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5EF18384" w14:textId="77777777" w:rsidR="00123ECE" w:rsidRPr="005647EB" w:rsidRDefault="00123ECE" w:rsidP="00826F97">
            <w:pPr>
              <w:pStyle w:val="TAL"/>
            </w:pPr>
          </w:p>
        </w:tc>
      </w:tr>
      <w:tr w:rsidR="00123ECE" w:rsidRPr="005647EB" w14:paraId="05528C5C" w14:textId="77777777" w:rsidTr="002570E4">
        <w:trPr>
          <w:jc w:val="center"/>
        </w:trPr>
        <w:tc>
          <w:tcPr>
            <w:tcW w:w="4427" w:type="dxa"/>
            <w:tcBorders>
              <w:right w:val="single" w:sz="4" w:space="0" w:color="auto"/>
            </w:tcBorders>
          </w:tcPr>
          <w:p w14:paraId="67984F02" w14:textId="75357187" w:rsidR="00123ECE" w:rsidRPr="005647EB" w:rsidRDefault="002570E4" w:rsidP="00826F97">
            <w:pPr>
              <w:pStyle w:val="TAL"/>
            </w:pPr>
            <w:r w:rsidRPr="005647EB">
              <w:t xml:space="preserve">       </w:t>
            </w:r>
            <w:r w:rsidR="00123ECE" w:rsidRPr="005647EB">
              <w:t>reportOnLeave</w:t>
            </w:r>
          </w:p>
        </w:tc>
        <w:tc>
          <w:tcPr>
            <w:tcW w:w="2267" w:type="dxa"/>
            <w:tcBorders>
              <w:left w:val="single" w:sz="4" w:space="0" w:color="auto"/>
              <w:right w:val="single" w:sz="4" w:space="0" w:color="auto"/>
            </w:tcBorders>
          </w:tcPr>
          <w:p w14:paraId="591BDCDC" w14:textId="77777777" w:rsidR="00123ECE" w:rsidRPr="005647EB" w:rsidRDefault="00123ECE" w:rsidP="00826F97">
            <w:pPr>
              <w:pStyle w:val="TAL"/>
            </w:pPr>
            <w:r w:rsidRPr="005647EB">
              <w:t>FALSE</w:t>
            </w:r>
          </w:p>
        </w:tc>
        <w:tc>
          <w:tcPr>
            <w:tcW w:w="1700" w:type="dxa"/>
            <w:tcBorders>
              <w:left w:val="single" w:sz="4" w:space="0" w:color="auto"/>
              <w:right w:val="single" w:sz="4" w:space="0" w:color="auto"/>
            </w:tcBorders>
          </w:tcPr>
          <w:p w14:paraId="1CF4DBA9" w14:textId="77777777" w:rsidR="00123ECE" w:rsidRPr="005647EB" w:rsidRDefault="00123ECE" w:rsidP="00826F97">
            <w:pPr>
              <w:pStyle w:val="TAL"/>
            </w:pPr>
          </w:p>
        </w:tc>
        <w:tc>
          <w:tcPr>
            <w:tcW w:w="1133" w:type="dxa"/>
            <w:tcBorders>
              <w:left w:val="single" w:sz="4" w:space="0" w:color="auto"/>
            </w:tcBorders>
          </w:tcPr>
          <w:p w14:paraId="789B9FE8" w14:textId="77777777" w:rsidR="00123ECE" w:rsidRPr="005647EB" w:rsidRDefault="00123ECE" w:rsidP="00826F97">
            <w:pPr>
              <w:pStyle w:val="TAL"/>
            </w:pPr>
          </w:p>
        </w:tc>
      </w:tr>
      <w:tr w:rsidR="00123ECE" w:rsidRPr="005647EB" w14:paraId="5A844F97" w14:textId="77777777" w:rsidTr="002570E4">
        <w:trPr>
          <w:jc w:val="center"/>
        </w:trPr>
        <w:tc>
          <w:tcPr>
            <w:tcW w:w="4427" w:type="dxa"/>
            <w:tcBorders>
              <w:right w:val="single" w:sz="4" w:space="0" w:color="auto"/>
            </w:tcBorders>
          </w:tcPr>
          <w:p w14:paraId="4ADF4950" w14:textId="00724194" w:rsidR="00123ECE" w:rsidRPr="005647EB" w:rsidRDefault="002570E4" w:rsidP="00826F97">
            <w:pPr>
              <w:pStyle w:val="TAL"/>
            </w:pPr>
            <w:r w:rsidRPr="005647EB">
              <w:t xml:space="preserve">      </w:t>
            </w:r>
            <w:r w:rsidR="00123ECE" w:rsidRPr="005647EB">
              <w:t>}</w:t>
            </w:r>
          </w:p>
        </w:tc>
        <w:tc>
          <w:tcPr>
            <w:tcW w:w="2267" w:type="dxa"/>
            <w:tcBorders>
              <w:left w:val="single" w:sz="4" w:space="0" w:color="auto"/>
              <w:right w:val="single" w:sz="4" w:space="0" w:color="auto"/>
            </w:tcBorders>
          </w:tcPr>
          <w:p w14:paraId="730C5C20" w14:textId="77777777" w:rsidR="00123ECE" w:rsidRPr="005647EB" w:rsidRDefault="00123ECE" w:rsidP="00826F97">
            <w:pPr>
              <w:pStyle w:val="TAL"/>
            </w:pPr>
          </w:p>
        </w:tc>
        <w:tc>
          <w:tcPr>
            <w:tcW w:w="1700" w:type="dxa"/>
            <w:tcBorders>
              <w:left w:val="single" w:sz="4" w:space="0" w:color="auto"/>
              <w:right w:val="single" w:sz="4" w:space="0" w:color="auto"/>
            </w:tcBorders>
          </w:tcPr>
          <w:p w14:paraId="3C371E34" w14:textId="77777777" w:rsidR="00123ECE" w:rsidRPr="005647EB" w:rsidRDefault="00123ECE" w:rsidP="00826F97">
            <w:pPr>
              <w:pStyle w:val="TAL"/>
            </w:pPr>
          </w:p>
        </w:tc>
        <w:tc>
          <w:tcPr>
            <w:tcW w:w="1133" w:type="dxa"/>
            <w:tcBorders>
              <w:left w:val="single" w:sz="4" w:space="0" w:color="auto"/>
            </w:tcBorders>
          </w:tcPr>
          <w:p w14:paraId="298E7DFE" w14:textId="77777777" w:rsidR="00123ECE" w:rsidRPr="005647EB" w:rsidRDefault="00123ECE" w:rsidP="00826F97">
            <w:pPr>
              <w:pStyle w:val="TAL"/>
            </w:pPr>
          </w:p>
        </w:tc>
      </w:tr>
      <w:tr w:rsidR="00123ECE" w:rsidRPr="005647EB" w14:paraId="66D8CA1E" w14:textId="77777777" w:rsidTr="002570E4">
        <w:trPr>
          <w:jc w:val="center"/>
        </w:trPr>
        <w:tc>
          <w:tcPr>
            <w:tcW w:w="4427" w:type="dxa"/>
            <w:tcBorders>
              <w:right w:val="single" w:sz="4" w:space="0" w:color="auto"/>
            </w:tcBorders>
          </w:tcPr>
          <w:p w14:paraId="20EE374A" w14:textId="552A2403" w:rsidR="00123ECE" w:rsidRPr="005647EB" w:rsidRDefault="002570E4" w:rsidP="00826F97">
            <w:pPr>
              <w:pStyle w:val="TAL"/>
            </w:pPr>
            <w:r w:rsidRPr="005647EB">
              <w:t xml:space="preserve">    </w:t>
            </w:r>
            <w:r w:rsidR="00123ECE" w:rsidRPr="005647EB">
              <w:t>}</w:t>
            </w:r>
          </w:p>
        </w:tc>
        <w:tc>
          <w:tcPr>
            <w:tcW w:w="2267" w:type="dxa"/>
            <w:tcBorders>
              <w:left w:val="single" w:sz="4" w:space="0" w:color="auto"/>
              <w:right w:val="single" w:sz="4" w:space="0" w:color="auto"/>
            </w:tcBorders>
          </w:tcPr>
          <w:p w14:paraId="6DCBC6C8" w14:textId="77777777" w:rsidR="00123ECE" w:rsidRPr="005647EB" w:rsidRDefault="00123ECE" w:rsidP="00826F97">
            <w:pPr>
              <w:pStyle w:val="TAL"/>
            </w:pPr>
          </w:p>
        </w:tc>
        <w:tc>
          <w:tcPr>
            <w:tcW w:w="1700" w:type="dxa"/>
            <w:tcBorders>
              <w:left w:val="single" w:sz="4" w:space="0" w:color="auto"/>
              <w:right w:val="single" w:sz="4" w:space="0" w:color="auto"/>
            </w:tcBorders>
          </w:tcPr>
          <w:p w14:paraId="3D95C9A3" w14:textId="77777777" w:rsidR="00123ECE" w:rsidRPr="005647EB" w:rsidRDefault="00123ECE" w:rsidP="00826F97">
            <w:pPr>
              <w:pStyle w:val="TAL"/>
            </w:pPr>
          </w:p>
        </w:tc>
        <w:tc>
          <w:tcPr>
            <w:tcW w:w="1133" w:type="dxa"/>
            <w:tcBorders>
              <w:left w:val="single" w:sz="4" w:space="0" w:color="auto"/>
            </w:tcBorders>
          </w:tcPr>
          <w:p w14:paraId="36654A1B" w14:textId="77777777" w:rsidR="00123ECE" w:rsidRPr="005647EB" w:rsidRDefault="00123ECE" w:rsidP="00826F97">
            <w:pPr>
              <w:pStyle w:val="TAL"/>
            </w:pPr>
          </w:p>
        </w:tc>
      </w:tr>
      <w:tr w:rsidR="00123ECE" w:rsidRPr="005647EB" w14:paraId="74AD5198" w14:textId="77777777" w:rsidTr="002570E4">
        <w:trPr>
          <w:jc w:val="center"/>
        </w:trPr>
        <w:tc>
          <w:tcPr>
            <w:tcW w:w="4427" w:type="dxa"/>
            <w:tcBorders>
              <w:right w:val="single" w:sz="4" w:space="0" w:color="auto"/>
            </w:tcBorders>
          </w:tcPr>
          <w:p w14:paraId="25CED8B6" w14:textId="5AD341D5" w:rsidR="00123ECE" w:rsidRPr="005647EB" w:rsidRDefault="002570E4" w:rsidP="00826F97">
            <w:pPr>
              <w:pStyle w:val="TAL"/>
            </w:pPr>
            <w:r w:rsidRPr="005647EB">
              <w:t xml:space="preserve">    </w:t>
            </w:r>
            <w:r w:rsidR="00123ECE" w:rsidRPr="005647EB">
              <w:t>Hysteresis</w:t>
            </w:r>
          </w:p>
        </w:tc>
        <w:tc>
          <w:tcPr>
            <w:tcW w:w="2267" w:type="dxa"/>
            <w:tcBorders>
              <w:left w:val="single" w:sz="4" w:space="0" w:color="auto"/>
              <w:right w:val="single" w:sz="4" w:space="0" w:color="auto"/>
            </w:tcBorders>
          </w:tcPr>
          <w:p w14:paraId="0B5C829B" w14:textId="06E8A220" w:rsidR="00123ECE" w:rsidRPr="005647EB" w:rsidRDefault="00123ECE" w:rsidP="00826F97">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770B2888" w14:textId="23FA5A18" w:rsidR="00123ECE" w:rsidRPr="005647EB" w:rsidRDefault="00123ECE" w:rsidP="00826F97">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21EDA67" w14:textId="77777777" w:rsidR="00123ECE" w:rsidRPr="005647EB" w:rsidRDefault="00123ECE" w:rsidP="00826F97">
            <w:pPr>
              <w:pStyle w:val="TAL"/>
            </w:pPr>
          </w:p>
        </w:tc>
      </w:tr>
      <w:tr w:rsidR="00123ECE" w:rsidRPr="005647EB" w14:paraId="0B0EB795"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8202C8F" w14:textId="0F2D0CE7" w:rsidR="00123ECE" w:rsidRPr="005647EB" w:rsidRDefault="002570E4" w:rsidP="00826F97">
            <w:pPr>
              <w:pStyle w:val="TAH"/>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455A2990" w14:textId="696909DA" w:rsidR="00123ECE" w:rsidRPr="005647EB" w:rsidRDefault="00123ECE" w:rsidP="00826F97">
            <w:pPr>
              <w:pStyle w:val="TAH"/>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2EF95B52" w14:textId="77777777" w:rsidR="00123ECE" w:rsidRPr="005647EB" w:rsidRDefault="00123ECE" w:rsidP="00826F97">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F3122BF" w14:textId="77777777" w:rsidR="00123ECE" w:rsidRPr="005647EB" w:rsidRDefault="00123ECE" w:rsidP="00826F97">
            <w:pPr>
              <w:pStyle w:val="TAH"/>
              <w:jc w:val="left"/>
              <w:rPr>
                <w:b w:val="0"/>
              </w:rPr>
            </w:pPr>
          </w:p>
        </w:tc>
      </w:tr>
      <w:tr w:rsidR="00123ECE" w:rsidRPr="005647EB" w14:paraId="6D39A93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EA57976" w14:textId="3C92D727" w:rsidR="00123ECE" w:rsidRPr="005647EB" w:rsidRDefault="002570E4" w:rsidP="00826F97">
            <w:pPr>
              <w:pStyle w:val="TAH"/>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D3195C2" w14:textId="77777777" w:rsidR="00123ECE" w:rsidRPr="005647EB" w:rsidRDefault="00123ECE" w:rsidP="00826F97">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24B10EA" w14:textId="77777777" w:rsidR="00123ECE" w:rsidRPr="005647EB" w:rsidRDefault="00123ECE" w:rsidP="00826F97">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4D4A7E5" w14:textId="77777777" w:rsidR="00123ECE" w:rsidRPr="005647EB" w:rsidRDefault="00123ECE" w:rsidP="00826F97">
            <w:pPr>
              <w:pStyle w:val="TAH"/>
              <w:jc w:val="left"/>
              <w:rPr>
                <w:b w:val="0"/>
              </w:rPr>
            </w:pPr>
          </w:p>
        </w:tc>
      </w:tr>
      <w:tr w:rsidR="00123ECE" w:rsidRPr="005647EB" w14:paraId="57A4B05C"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81DCFEA" w14:textId="5978FEE3" w:rsidR="00123ECE" w:rsidRPr="005647EB" w:rsidRDefault="002570E4" w:rsidP="00826F97">
            <w:pPr>
              <w:pStyle w:val="TAH"/>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ABE268B" w14:textId="77777777" w:rsidR="00123ECE" w:rsidRPr="005647EB" w:rsidRDefault="00123ECE" w:rsidP="00826F97">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BD95081" w14:textId="77777777" w:rsidR="00123ECE" w:rsidRPr="005647EB" w:rsidRDefault="00123ECE" w:rsidP="00826F97">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AF22C92" w14:textId="77777777" w:rsidR="00123ECE" w:rsidRPr="005647EB" w:rsidRDefault="00123ECE" w:rsidP="00826F97">
            <w:pPr>
              <w:pStyle w:val="TAH"/>
              <w:jc w:val="left"/>
              <w:rPr>
                <w:b w:val="0"/>
              </w:rPr>
            </w:pPr>
          </w:p>
        </w:tc>
      </w:tr>
    </w:tbl>
    <w:p w14:paraId="640E92A9" w14:textId="77777777" w:rsidR="00123ECE" w:rsidRPr="005647EB" w:rsidRDefault="00123ECE" w:rsidP="00826F97"/>
    <w:p w14:paraId="1E1D440C" w14:textId="77777777" w:rsidR="00123ECE" w:rsidRPr="005647EB" w:rsidRDefault="00123ECE" w:rsidP="00826F97">
      <w:pPr>
        <w:pStyle w:val="TH"/>
      </w:pPr>
      <w:r w:rsidRPr="005647EB">
        <w:t xml:space="preserve">Table 8.3.1.4.3-3: </w:t>
      </w:r>
      <w:r w:rsidRPr="005647EB">
        <w:rPr>
          <w:i/>
        </w:rPr>
        <w:t>MeasResults</w:t>
      </w:r>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1758F24A" w14:textId="77777777" w:rsidTr="002570E4">
        <w:trPr>
          <w:cantSplit/>
          <w:jc w:val="center"/>
        </w:trPr>
        <w:tc>
          <w:tcPr>
            <w:tcW w:w="9536" w:type="dxa"/>
            <w:gridSpan w:val="4"/>
          </w:tcPr>
          <w:p w14:paraId="63C8545A" w14:textId="73DC879A" w:rsidR="00123ECE" w:rsidRPr="005647EB" w:rsidRDefault="00123ECE" w:rsidP="00826F97">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33D9BB2E" w14:textId="77777777" w:rsidTr="002570E4">
        <w:trPr>
          <w:jc w:val="center"/>
        </w:trPr>
        <w:tc>
          <w:tcPr>
            <w:tcW w:w="4436" w:type="dxa"/>
          </w:tcPr>
          <w:p w14:paraId="4A53C272" w14:textId="66B52116" w:rsidR="00123ECE" w:rsidRPr="005647EB" w:rsidRDefault="00123ECE" w:rsidP="00826F97">
            <w:pPr>
              <w:pStyle w:val="TAH"/>
            </w:pPr>
            <w:r w:rsidRPr="005647EB">
              <w:t>Information</w:t>
            </w:r>
            <w:r w:rsidR="002570E4" w:rsidRPr="005647EB">
              <w:t xml:space="preserve"> </w:t>
            </w:r>
            <w:r w:rsidRPr="005647EB">
              <w:t>Element</w:t>
            </w:r>
          </w:p>
        </w:tc>
        <w:tc>
          <w:tcPr>
            <w:tcW w:w="2267" w:type="dxa"/>
          </w:tcPr>
          <w:p w14:paraId="0A5766C9" w14:textId="77777777" w:rsidR="00123ECE" w:rsidRPr="005647EB" w:rsidRDefault="00123ECE" w:rsidP="00826F97">
            <w:pPr>
              <w:pStyle w:val="TAH"/>
            </w:pPr>
            <w:r w:rsidRPr="005647EB">
              <w:t>Value/remark</w:t>
            </w:r>
          </w:p>
        </w:tc>
        <w:tc>
          <w:tcPr>
            <w:tcW w:w="1700" w:type="dxa"/>
          </w:tcPr>
          <w:p w14:paraId="560ED88D" w14:textId="77777777" w:rsidR="00123ECE" w:rsidRPr="005647EB" w:rsidRDefault="00123ECE" w:rsidP="00826F97">
            <w:pPr>
              <w:pStyle w:val="TAH"/>
            </w:pPr>
            <w:r w:rsidRPr="005647EB">
              <w:t>Comment</w:t>
            </w:r>
          </w:p>
        </w:tc>
        <w:tc>
          <w:tcPr>
            <w:tcW w:w="1133" w:type="dxa"/>
          </w:tcPr>
          <w:p w14:paraId="12968785" w14:textId="77777777" w:rsidR="00123ECE" w:rsidRPr="005647EB" w:rsidRDefault="00123ECE" w:rsidP="00826F97">
            <w:pPr>
              <w:pStyle w:val="TAH"/>
            </w:pPr>
            <w:r w:rsidRPr="005647EB">
              <w:t>Condition</w:t>
            </w:r>
          </w:p>
        </w:tc>
      </w:tr>
      <w:tr w:rsidR="00123ECE" w:rsidRPr="005647EB" w14:paraId="02722EFB" w14:textId="77777777" w:rsidTr="002570E4">
        <w:trPr>
          <w:jc w:val="center"/>
        </w:trPr>
        <w:tc>
          <w:tcPr>
            <w:tcW w:w="4436" w:type="dxa"/>
          </w:tcPr>
          <w:p w14:paraId="42EEA096" w14:textId="6890CDBC" w:rsidR="00123ECE" w:rsidRPr="005647EB" w:rsidRDefault="002570E4" w:rsidP="00826F97">
            <w:pPr>
              <w:pStyle w:val="TAL"/>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57938244" w14:textId="77777777" w:rsidR="00123ECE" w:rsidRPr="005647EB" w:rsidRDefault="00123ECE" w:rsidP="00826F97">
            <w:pPr>
              <w:pStyle w:val="TAL"/>
            </w:pPr>
          </w:p>
        </w:tc>
        <w:tc>
          <w:tcPr>
            <w:tcW w:w="1700" w:type="dxa"/>
          </w:tcPr>
          <w:p w14:paraId="50F95A7F" w14:textId="77777777" w:rsidR="00123ECE" w:rsidRPr="005647EB" w:rsidRDefault="00123ECE" w:rsidP="00826F97">
            <w:pPr>
              <w:pStyle w:val="TAL"/>
            </w:pPr>
          </w:p>
        </w:tc>
        <w:tc>
          <w:tcPr>
            <w:tcW w:w="1133" w:type="dxa"/>
          </w:tcPr>
          <w:p w14:paraId="09119447" w14:textId="77777777" w:rsidR="00123ECE" w:rsidRPr="005647EB" w:rsidRDefault="00123ECE" w:rsidP="00826F97">
            <w:pPr>
              <w:pStyle w:val="TAL"/>
            </w:pPr>
          </w:p>
        </w:tc>
      </w:tr>
      <w:tr w:rsidR="00123ECE" w:rsidRPr="005647EB" w14:paraId="08B4E27A" w14:textId="77777777" w:rsidTr="002570E4">
        <w:trPr>
          <w:jc w:val="center"/>
        </w:trPr>
        <w:tc>
          <w:tcPr>
            <w:tcW w:w="4436" w:type="dxa"/>
          </w:tcPr>
          <w:p w14:paraId="7180F5B9" w14:textId="7F195B3D" w:rsidR="00123ECE" w:rsidRPr="005647EB" w:rsidRDefault="002570E4" w:rsidP="00826F97">
            <w:pPr>
              <w:pStyle w:val="TAL"/>
            </w:pPr>
            <w:r w:rsidRPr="005647EB">
              <w:t xml:space="preserve">   </w:t>
            </w:r>
            <w:r w:rsidR="00123ECE" w:rsidRPr="005647EB">
              <w:t>measId</w:t>
            </w:r>
          </w:p>
        </w:tc>
        <w:tc>
          <w:tcPr>
            <w:tcW w:w="2267" w:type="dxa"/>
          </w:tcPr>
          <w:p w14:paraId="7B5FB04B" w14:textId="77777777" w:rsidR="00123ECE" w:rsidRPr="005647EB" w:rsidRDefault="00123ECE" w:rsidP="00826F97">
            <w:pPr>
              <w:pStyle w:val="TAL"/>
            </w:pPr>
          </w:p>
        </w:tc>
        <w:tc>
          <w:tcPr>
            <w:tcW w:w="1700" w:type="dxa"/>
          </w:tcPr>
          <w:p w14:paraId="20FB285B" w14:textId="77777777" w:rsidR="00123ECE" w:rsidRPr="005647EB" w:rsidRDefault="00123ECE" w:rsidP="00826F97">
            <w:pPr>
              <w:pStyle w:val="TAL"/>
            </w:pPr>
          </w:p>
        </w:tc>
        <w:tc>
          <w:tcPr>
            <w:tcW w:w="1133" w:type="dxa"/>
          </w:tcPr>
          <w:p w14:paraId="5E47EF51" w14:textId="77777777" w:rsidR="00123ECE" w:rsidRPr="005647EB" w:rsidRDefault="00123ECE" w:rsidP="00826F97">
            <w:pPr>
              <w:pStyle w:val="TAL"/>
            </w:pPr>
          </w:p>
        </w:tc>
      </w:tr>
      <w:tr w:rsidR="00123ECE" w:rsidRPr="005647EB" w14:paraId="40FC3639" w14:textId="77777777" w:rsidTr="002570E4">
        <w:trPr>
          <w:jc w:val="center"/>
        </w:trPr>
        <w:tc>
          <w:tcPr>
            <w:tcW w:w="4436" w:type="dxa"/>
          </w:tcPr>
          <w:p w14:paraId="1E6112F3" w14:textId="63D900F8" w:rsidR="00123ECE" w:rsidRPr="005647EB" w:rsidRDefault="002570E4" w:rsidP="00826F97">
            <w:pPr>
              <w:pStyle w:val="TAL"/>
            </w:pPr>
            <w:r w:rsidRPr="005647EB">
              <w:t xml:space="preserve">   </w:t>
            </w:r>
            <w:r w:rsidR="00123ECE" w:rsidRPr="005647EB">
              <w:t>measResultServCell</w:t>
            </w:r>
            <w:r w:rsidRPr="005647EB">
              <w:t xml:space="preserve"> </w:t>
            </w:r>
            <w:r w:rsidR="00123ECE" w:rsidRPr="005647EB">
              <w:t>SEQUENCE</w:t>
            </w:r>
            <w:r w:rsidRPr="005647EB">
              <w:t xml:space="preserve"> </w:t>
            </w:r>
            <w:r w:rsidR="00123ECE" w:rsidRPr="005647EB">
              <w:t>{</w:t>
            </w:r>
          </w:p>
        </w:tc>
        <w:tc>
          <w:tcPr>
            <w:tcW w:w="2267" w:type="dxa"/>
          </w:tcPr>
          <w:p w14:paraId="0D20C9B3" w14:textId="77777777" w:rsidR="00123ECE" w:rsidRPr="005647EB" w:rsidRDefault="00123ECE" w:rsidP="00826F97">
            <w:pPr>
              <w:pStyle w:val="TAL"/>
            </w:pPr>
          </w:p>
        </w:tc>
        <w:tc>
          <w:tcPr>
            <w:tcW w:w="1700" w:type="dxa"/>
          </w:tcPr>
          <w:p w14:paraId="3DE68E33" w14:textId="77777777" w:rsidR="00123ECE" w:rsidRPr="005647EB" w:rsidRDefault="00123ECE" w:rsidP="00826F97">
            <w:pPr>
              <w:pStyle w:val="TAL"/>
            </w:pPr>
          </w:p>
        </w:tc>
        <w:tc>
          <w:tcPr>
            <w:tcW w:w="1133" w:type="dxa"/>
          </w:tcPr>
          <w:p w14:paraId="50EA20E1" w14:textId="77777777" w:rsidR="00123ECE" w:rsidRPr="005647EB" w:rsidRDefault="00123ECE" w:rsidP="00826F97">
            <w:pPr>
              <w:pStyle w:val="TAL"/>
            </w:pPr>
          </w:p>
        </w:tc>
      </w:tr>
      <w:tr w:rsidR="00123ECE" w:rsidRPr="005647EB" w14:paraId="0A9ABF39" w14:textId="77777777" w:rsidTr="002570E4">
        <w:trPr>
          <w:jc w:val="center"/>
        </w:trPr>
        <w:tc>
          <w:tcPr>
            <w:tcW w:w="4436" w:type="dxa"/>
          </w:tcPr>
          <w:p w14:paraId="26B9046C" w14:textId="4CB912DE" w:rsidR="00123ECE" w:rsidRPr="005647EB" w:rsidRDefault="002570E4" w:rsidP="00826F97">
            <w:pPr>
              <w:pStyle w:val="TAL"/>
            </w:pPr>
            <w:r w:rsidRPr="005647EB">
              <w:t xml:space="preserve">     </w:t>
            </w:r>
            <w:r w:rsidR="00123ECE" w:rsidRPr="005647EB">
              <w:t>rsrpResult</w:t>
            </w:r>
          </w:p>
        </w:tc>
        <w:tc>
          <w:tcPr>
            <w:tcW w:w="2267" w:type="dxa"/>
          </w:tcPr>
          <w:p w14:paraId="22EB634D" w14:textId="77777777" w:rsidR="00123ECE" w:rsidRPr="005647EB" w:rsidRDefault="00123ECE" w:rsidP="00826F97">
            <w:pPr>
              <w:pStyle w:val="TAL"/>
            </w:pPr>
          </w:p>
        </w:tc>
        <w:tc>
          <w:tcPr>
            <w:tcW w:w="1700" w:type="dxa"/>
          </w:tcPr>
          <w:p w14:paraId="3B4D4010" w14:textId="184B2EA1" w:rsidR="00123ECE" w:rsidRPr="005647EB" w:rsidRDefault="00123ECE" w:rsidP="00826F97">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D9F7D68" w14:textId="77777777" w:rsidR="00123ECE" w:rsidRPr="005647EB" w:rsidRDefault="00123ECE" w:rsidP="00826F97">
            <w:pPr>
              <w:pStyle w:val="TAL"/>
            </w:pPr>
          </w:p>
        </w:tc>
      </w:tr>
      <w:tr w:rsidR="00123ECE" w:rsidRPr="005647EB" w14:paraId="7DFF7EB3" w14:textId="77777777" w:rsidTr="002570E4">
        <w:trPr>
          <w:jc w:val="center"/>
        </w:trPr>
        <w:tc>
          <w:tcPr>
            <w:tcW w:w="4436" w:type="dxa"/>
          </w:tcPr>
          <w:p w14:paraId="6DA6A946" w14:textId="4676AC06" w:rsidR="00123ECE" w:rsidRPr="005647EB" w:rsidRDefault="002570E4" w:rsidP="00826F97">
            <w:pPr>
              <w:pStyle w:val="TAL"/>
            </w:pPr>
            <w:r w:rsidRPr="005647EB">
              <w:t xml:space="preserve">     </w:t>
            </w:r>
            <w:r w:rsidR="00123ECE" w:rsidRPr="005647EB">
              <w:t>rsrqResult</w:t>
            </w:r>
          </w:p>
        </w:tc>
        <w:tc>
          <w:tcPr>
            <w:tcW w:w="2267" w:type="dxa"/>
          </w:tcPr>
          <w:p w14:paraId="2DB8CBC8" w14:textId="77777777" w:rsidR="00123ECE" w:rsidRPr="005647EB" w:rsidRDefault="00123ECE" w:rsidP="00826F97">
            <w:pPr>
              <w:pStyle w:val="TAL"/>
            </w:pPr>
          </w:p>
        </w:tc>
        <w:tc>
          <w:tcPr>
            <w:tcW w:w="1700" w:type="dxa"/>
          </w:tcPr>
          <w:p w14:paraId="256E7A1F" w14:textId="7D468716" w:rsidR="00123ECE" w:rsidRPr="005647EB" w:rsidRDefault="00123ECE" w:rsidP="00826F97">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A4FAF29" w14:textId="77777777" w:rsidR="00123ECE" w:rsidRPr="005647EB" w:rsidRDefault="00123ECE" w:rsidP="00826F97">
            <w:pPr>
              <w:pStyle w:val="TAL"/>
            </w:pPr>
          </w:p>
        </w:tc>
      </w:tr>
      <w:tr w:rsidR="00123ECE" w:rsidRPr="005647EB" w14:paraId="26534D8F" w14:textId="77777777" w:rsidTr="002570E4">
        <w:trPr>
          <w:jc w:val="center"/>
        </w:trPr>
        <w:tc>
          <w:tcPr>
            <w:tcW w:w="4436" w:type="dxa"/>
          </w:tcPr>
          <w:p w14:paraId="4DAC8BD1" w14:textId="67709C76" w:rsidR="00123ECE" w:rsidRPr="005647EB" w:rsidRDefault="002570E4" w:rsidP="00826F97">
            <w:pPr>
              <w:pStyle w:val="TAL"/>
            </w:pPr>
            <w:r w:rsidRPr="005647EB">
              <w:t xml:space="preserve">   </w:t>
            </w:r>
            <w:r w:rsidR="00123ECE" w:rsidRPr="005647EB">
              <w:t>}</w:t>
            </w:r>
          </w:p>
        </w:tc>
        <w:tc>
          <w:tcPr>
            <w:tcW w:w="2267" w:type="dxa"/>
          </w:tcPr>
          <w:p w14:paraId="6F7CB541" w14:textId="77777777" w:rsidR="00123ECE" w:rsidRPr="005647EB" w:rsidRDefault="00123ECE" w:rsidP="00826F97">
            <w:pPr>
              <w:pStyle w:val="TAL"/>
            </w:pPr>
          </w:p>
        </w:tc>
        <w:tc>
          <w:tcPr>
            <w:tcW w:w="1700" w:type="dxa"/>
          </w:tcPr>
          <w:p w14:paraId="1E4260C6" w14:textId="77777777" w:rsidR="00123ECE" w:rsidRPr="005647EB" w:rsidRDefault="00123ECE" w:rsidP="00826F97">
            <w:pPr>
              <w:pStyle w:val="TAL"/>
            </w:pPr>
          </w:p>
        </w:tc>
        <w:tc>
          <w:tcPr>
            <w:tcW w:w="1133" w:type="dxa"/>
          </w:tcPr>
          <w:p w14:paraId="73873D9B" w14:textId="77777777" w:rsidR="00123ECE" w:rsidRPr="005647EB" w:rsidRDefault="00123ECE" w:rsidP="00826F97">
            <w:pPr>
              <w:pStyle w:val="TAL"/>
            </w:pPr>
          </w:p>
        </w:tc>
      </w:tr>
      <w:tr w:rsidR="00123ECE" w:rsidRPr="005647EB" w14:paraId="2BE4646F" w14:textId="77777777" w:rsidTr="002570E4">
        <w:trPr>
          <w:jc w:val="center"/>
        </w:trPr>
        <w:tc>
          <w:tcPr>
            <w:tcW w:w="4436" w:type="dxa"/>
          </w:tcPr>
          <w:p w14:paraId="64D3304D" w14:textId="1DE603DF" w:rsidR="00123ECE" w:rsidRPr="005647EB" w:rsidRDefault="002570E4" w:rsidP="00826F97">
            <w:pPr>
              <w:pStyle w:val="TAL"/>
            </w:pPr>
            <w:r w:rsidRPr="005647EB">
              <w:t xml:space="preserve">   </w:t>
            </w:r>
            <w:r w:rsidR="00123ECE" w:rsidRPr="005647EB">
              <w:t>measResultNeighCells</w:t>
            </w:r>
            <w:r w:rsidRPr="005647EB">
              <w:t xml:space="preserve"> </w:t>
            </w:r>
            <w:r w:rsidR="00123ECE" w:rsidRPr="005647EB">
              <w:t>CHOICE</w:t>
            </w:r>
            <w:r w:rsidRPr="005647EB">
              <w:t xml:space="preserve"> </w:t>
            </w:r>
            <w:r w:rsidR="00123ECE" w:rsidRPr="005647EB">
              <w:t>{</w:t>
            </w:r>
          </w:p>
        </w:tc>
        <w:tc>
          <w:tcPr>
            <w:tcW w:w="2267" w:type="dxa"/>
          </w:tcPr>
          <w:p w14:paraId="14F0F382" w14:textId="77777777" w:rsidR="00123ECE" w:rsidRPr="005647EB" w:rsidRDefault="00123ECE" w:rsidP="00826F97">
            <w:pPr>
              <w:pStyle w:val="TAL"/>
            </w:pPr>
          </w:p>
        </w:tc>
        <w:tc>
          <w:tcPr>
            <w:tcW w:w="1700" w:type="dxa"/>
          </w:tcPr>
          <w:p w14:paraId="7ABA8D87" w14:textId="77777777" w:rsidR="00123ECE" w:rsidRPr="005647EB" w:rsidRDefault="00123ECE" w:rsidP="00826F97">
            <w:pPr>
              <w:pStyle w:val="TAL"/>
            </w:pPr>
          </w:p>
        </w:tc>
        <w:tc>
          <w:tcPr>
            <w:tcW w:w="1133" w:type="dxa"/>
          </w:tcPr>
          <w:p w14:paraId="61D462EF" w14:textId="77777777" w:rsidR="00123ECE" w:rsidRPr="005647EB" w:rsidRDefault="00123ECE" w:rsidP="00826F97">
            <w:pPr>
              <w:pStyle w:val="TAL"/>
            </w:pPr>
          </w:p>
        </w:tc>
      </w:tr>
      <w:tr w:rsidR="00123ECE" w:rsidRPr="005647EB" w14:paraId="4F4D989C" w14:textId="77777777" w:rsidTr="002570E4">
        <w:trPr>
          <w:jc w:val="center"/>
        </w:trPr>
        <w:tc>
          <w:tcPr>
            <w:tcW w:w="4436" w:type="dxa"/>
          </w:tcPr>
          <w:p w14:paraId="73EDC898" w14:textId="0445802E" w:rsidR="00123ECE" w:rsidRPr="005647EB" w:rsidRDefault="002570E4" w:rsidP="00826F97">
            <w:pPr>
              <w:pStyle w:val="TAL"/>
            </w:pPr>
            <w:r w:rsidRPr="005647EB">
              <w:t xml:space="preserve">      </w:t>
            </w:r>
            <w:r w:rsidR="00123ECE" w:rsidRPr="005647EB">
              <w:t>measResultListEUTRA</w:t>
            </w:r>
          </w:p>
        </w:tc>
        <w:tc>
          <w:tcPr>
            <w:tcW w:w="2267" w:type="dxa"/>
          </w:tcPr>
          <w:p w14:paraId="043559FF" w14:textId="013E98DC" w:rsidR="00123ECE" w:rsidRPr="005647EB" w:rsidRDefault="00123ECE" w:rsidP="00826F97">
            <w:pPr>
              <w:pStyle w:val="TAL"/>
            </w:pPr>
            <w:r w:rsidRPr="005647EB">
              <w:t>MeasResultListEUTRA</w:t>
            </w:r>
            <w:r w:rsidR="002570E4" w:rsidRPr="005647EB">
              <w:t xml:space="preserve"> </w:t>
            </w:r>
          </w:p>
        </w:tc>
        <w:tc>
          <w:tcPr>
            <w:tcW w:w="1700" w:type="dxa"/>
          </w:tcPr>
          <w:p w14:paraId="0DCA38F9" w14:textId="77777777" w:rsidR="00123ECE" w:rsidRPr="005647EB" w:rsidRDefault="00123ECE" w:rsidP="00826F97">
            <w:pPr>
              <w:pStyle w:val="TAL"/>
            </w:pPr>
          </w:p>
        </w:tc>
        <w:tc>
          <w:tcPr>
            <w:tcW w:w="1133" w:type="dxa"/>
          </w:tcPr>
          <w:p w14:paraId="21F857D0" w14:textId="77777777" w:rsidR="00123ECE" w:rsidRPr="005647EB" w:rsidRDefault="00123ECE" w:rsidP="00826F97">
            <w:pPr>
              <w:pStyle w:val="TAL"/>
            </w:pPr>
          </w:p>
        </w:tc>
      </w:tr>
      <w:tr w:rsidR="00123ECE" w:rsidRPr="005647EB" w14:paraId="7BC253FA" w14:textId="77777777" w:rsidTr="002570E4">
        <w:trPr>
          <w:jc w:val="center"/>
        </w:trPr>
        <w:tc>
          <w:tcPr>
            <w:tcW w:w="4436" w:type="dxa"/>
          </w:tcPr>
          <w:p w14:paraId="6EE46E8A" w14:textId="42BE8C0E" w:rsidR="00123ECE" w:rsidRPr="005647EB" w:rsidRDefault="002570E4" w:rsidP="00826F97">
            <w:pPr>
              <w:pStyle w:val="TAL"/>
            </w:pPr>
            <w:r w:rsidRPr="005647EB">
              <w:t xml:space="preserve">   </w:t>
            </w:r>
            <w:r w:rsidR="00123ECE" w:rsidRPr="005647EB">
              <w:t>}</w:t>
            </w:r>
          </w:p>
        </w:tc>
        <w:tc>
          <w:tcPr>
            <w:tcW w:w="2267" w:type="dxa"/>
          </w:tcPr>
          <w:p w14:paraId="4C71841E" w14:textId="77777777" w:rsidR="00123ECE" w:rsidRPr="005647EB" w:rsidRDefault="00123ECE" w:rsidP="00826F97">
            <w:pPr>
              <w:pStyle w:val="TAL"/>
            </w:pPr>
          </w:p>
        </w:tc>
        <w:tc>
          <w:tcPr>
            <w:tcW w:w="1700" w:type="dxa"/>
          </w:tcPr>
          <w:p w14:paraId="39E6409A" w14:textId="77777777" w:rsidR="00123ECE" w:rsidRPr="005647EB" w:rsidRDefault="00123ECE" w:rsidP="00826F97">
            <w:pPr>
              <w:pStyle w:val="TAL"/>
            </w:pPr>
          </w:p>
        </w:tc>
        <w:tc>
          <w:tcPr>
            <w:tcW w:w="1133" w:type="dxa"/>
          </w:tcPr>
          <w:p w14:paraId="51491548" w14:textId="77777777" w:rsidR="00123ECE" w:rsidRPr="005647EB" w:rsidRDefault="00123ECE" w:rsidP="00826F97">
            <w:pPr>
              <w:pStyle w:val="TAL"/>
            </w:pPr>
          </w:p>
        </w:tc>
      </w:tr>
      <w:tr w:rsidR="00123ECE" w:rsidRPr="005647EB" w14:paraId="55AFFED9" w14:textId="77777777" w:rsidTr="002570E4">
        <w:trPr>
          <w:jc w:val="center"/>
        </w:trPr>
        <w:tc>
          <w:tcPr>
            <w:tcW w:w="4436" w:type="dxa"/>
          </w:tcPr>
          <w:p w14:paraId="691CA271" w14:textId="77777777" w:rsidR="00123ECE" w:rsidRPr="005647EB" w:rsidRDefault="00123ECE" w:rsidP="00826F97">
            <w:pPr>
              <w:pStyle w:val="TAL"/>
            </w:pPr>
            <w:r w:rsidRPr="005647EB">
              <w:t>}</w:t>
            </w:r>
          </w:p>
        </w:tc>
        <w:tc>
          <w:tcPr>
            <w:tcW w:w="2267" w:type="dxa"/>
          </w:tcPr>
          <w:p w14:paraId="0A90B660" w14:textId="77777777" w:rsidR="00123ECE" w:rsidRPr="005647EB" w:rsidRDefault="00123ECE" w:rsidP="00826F97">
            <w:pPr>
              <w:pStyle w:val="TAL"/>
            </w:pPr>
          </w:p>
        </w:tc>
        <w:tc>
          <w:tcPr>
            <w:tcW w:w="1700" w:type="dxa"/>
          </w:tcPr>
          <w:p w14:paraId="6CB134DF" w14:textId="77777777" w:rsidR="00123ECE" w:rsidRPr="005647EB" w:rsidRDefault="00123ECE" w:rsidP="00826F97">
            <w:pPr>
              <w:pStyle w:val="TAL"/>
            </w:pPr>
          </w:p>
        </w:tc>
        <w:tc>
          <w:tcPr>
            <w:tcW w:w="1133" w:type="dxa"/>
          </w:tcPr>
          <w:p w14:paraId="65465176" w14:textId="77777777" w:rsidR="00123ECE" w:rsidRPr="005647EB" w:rsidRDefault="00123ECE" w:rsidP="00826F97">
            <w:pPr>
              <w:pStyle w:val="TAL"/>
            </w:pPr>
          </w:p>
        </w:tc>
      </w:tr>
    </w:tbl>
    <w:p w14:paraId="5BD0A2A6" w14:textId="77777777" w:rsidR="00123ECE" w:rsidRPr="005647EB" w:rsidRDefault="00123ECE" w:rsidP="00826F97"/>
    <w:p w14:paraId="6DFC8FA5" w14:textId="77777777" w:rsidR="00123ECE" w:rsidRPr="005647EB" w:rsidRDefault="00123ECE" w:rsidP="00826F97">
      <w:pPr>
        <w:pStyle w:val="TH"/>
      </w:pPr>
      <w:r w:rsidRPr="005647EB">
        <w:t xml:space="preserve">Table 8.3.1.4.3-4: </w:t>
      </w:r>
      <w:r w:rsidRPr="005647EB">
        <w:rPr>
          <w:i/>
        </w:rPr>
        <w:t>MeasResultListEUTRA</w:t>
      </w:r>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129E5DA3" w14:textId="77777777" w:rsidTr="002570E4">
        <w:trPr>
          <w:cantSplit/>
          <w:jc w:val="center"/>
        </w:trPr>
        <w:tc>
          <w:tcPr>
            <w:tcW w:w="9536" w:type="dxa"/>
            <w:gridSpan w:val="4"/>
          </w:tcPr>
          <w:p w14:paraId="0D1FA8E0" w14:textId="51F6F223" w:rsidR="00123ECE" w:rsidRPr="005647EB" w:rsidRDefault="00123ECE" w:rsidP="00826F97">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49FFBDDE" w14:textId="77777777" w:rsidTr="002570E4">
        <w:trPr>
          <w:jc w:val="center"/>
        </w:trPr>
        <w:tc>
          <w:tcPr>
            <w:tcW w:w="4436" w:type="dxa"/>
          </w:tcPr>
          <w:p w14:paraId="607AFBE6" w14:textId="39477CED" w:rsidR="00123ECE" w:rsidRPr="005647EB" w:rsidRDefault="00123ECE" w:rsidP="00826F97">
            <w:pPr>
              <w:pStyle w:val="TAH"/>
            </w:pPr>
            <w:r w:rsidRPr="005647EB">
              <w:t>Information</w:t>
            </w:r>
            <w:r w:rsidR="002570E4" w:rsidRPr="005647EB">
              <w:t xml:space="preserve"> </w:t>
            </w:r>
            <w:r w:rsidRPr="005647EB">
              <w:t>Element</w:t>
            </w:r>
          </w:p>
        </w:tc>
        <w:tc>
          <w:tcPr>
            <w:tcW w:w="2267" w:type="dxa"/>
          </w:tcPr>
          <w:p w14:paraId="691E7D8B" w14:textId="77777777" w:rsidR="00123ECE" w:rsidRPr="005647EB" w:rsidRDefault="00123ECE" w:rsidP="00826F97">
            <w:pPr>
              <w:pStyle w:val="TAH"/>
            </w:pPr>
            <w:r w:rsidRPr="005647EB">
              <w:t>Value/remark</w:t>
            </w:r>
          </w:p>
        </w:tc>
        <w:tc>
          <w:tcPr>
            <w:tcW w:w="1700" w:type="dxa"/>
          </w:tcPr>
          <w:p w14:paraId="51C33947" w14:textId="77777777" w:rsidR="00123ECE" w:rsidRPr="005647EB" w:rsidRDefault="00123ECE" w:rsidP="00826F97">
            <w:pPr>
              <w:pStyle w:val="TAH"/>
            </w:pPr>
            <w:r w:rsidRPr="005647EB">
              <w:t>Comment</w:t>
            </w:r>
          </w:p>
        </w:tc>
        <w:tc>
          <w:tcPr>
            <w:tcW w:w="1133" w:type="dxa"/>
          </w:tcPr>
          <w:p w14:paraId="49793554" w14:textId="77777777" w:rsidR="00123ECE" w:rsidRPr="005647EB" w:rsidRDefault="00123ECE" w:rsidP="00826F97">
            <w:pPr>
              <w:pStyle w:val="TAH"/>
            </w:pPr>
            <w:r w:rsidRPr="005647EB">
              <w:t>Condition</w:t>
            </w:r>
          </w:p>
        </w:tc>
      </w:tr>
      <w:tr w:rsidR="00123ECE" w:rsidRPr="005647EB" w14:paraId="06E19FA1" w14:textId="77777777" w:rsidTr="002570E4">
        <w:trPr>
          <w:jc w:val="center"/>
        </w:trPr>
        <w:tc>
          <w:tcPr>
            <w:tcW w:w="4436" w:type="dxa"/>
          </w:tcPr>
          <w:p w14:paraId="7323CC21" w14:textId="5CD70FD5" w:rsidR="00123ECE" w:rsidRPr="005647EB" w:rsidRDefault="00123ECE" w:rsidP="00826F97">
            <w:pPr>
              <w:pStyle w:val="TAL"/>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3F5B1010" w14:textId="77777777" w:rsidR="00123ECE" w:rsidRPr="005647EB" w:rsidRDefault="00123ECE" w:rsidP="00826F97">
            <w:pPr>
              <w:pStyle w:val="TAL"/>
            </w:pPr>
          </w:p>
        </w:tc>
        <w:tc>
          <w:tcPr>
            <w:tcW w:w="1700" w:type="dxa"/>
          </w:tcPr>
          <w:p w14:paraId="23841C3E" w14:textId="77777777" w:rsidR="00123ECE" w:rsidRPr="005647EB" w:rsidRDefault="00123ECE" w:rsidP="00826F97">
            <w:pPr>
              <w:pStyle w:val="TAL"/>
            </w:pPr>
          </w:p>
        </w:tc>
        <w:tc>
          <w:tcPr>
            <w:tcW w:w="1133" w:type="dxa"/>
          </w:tcPr>
          <w:p w14:paraId="1E3C359E" w14:textId="77777777" w:rsidR="00123ECE" w:rsidRPr="005647EB" w:rsidRDefault="00123ECE" w:rsidP="00826F97">
            <w:pPr>
              <w:pStyle w:val="TAL"/>
            </w:pPr>
          </w:p>
        </w:tc>
      </w:tr>
      <w:tr w:rsidR="00123ECE" w:rsidRPr="005647EB" w14:paraId="59637A2F" w14:textId="77777777" w:rsidTr="002570E4">
        <w:trPr>
          <w:jc w:val="center"/>
        </w:trPr>
        <w:tc>
          <w:tcPr>
            <w:tcW w:w="4436" w:type="dxa"/>
          </w:tcPr>
          <w:p w14:paraId="18B5A3EE" w14:textId="6B1336DE" w:rsidR="00123ECE" w:rsidRPr="005647EB" w:rsidRDefault="002570E4" w:rsidP="00826F97">
            <w:pPr>
              <w:pStyle w:val="TAL"/>
            </w:pPr>
            <w:r w:rsidRPr="005647EB">
              <w:t xml:space="preserve">  </w:t>
            </w:r>
            <w:r w:rsidR="00123ECE" w:rsidRPr="005647EB">
              <w:t>physCellId</w:t>
            </w:r>
          </w:p>
        </w:tc>
        <w:tc>
          <w:tcPr>
            <w:tcW w:w="2267" w:type="dxa"/>
          </w:tcPr>
          <w:p w14:paraId="0B5E9D08" w14:textId="77777777" w:rsidR="00123ECE" w:rsidRPr="005647EB" w:rsidRDefault="00123ECE" w:rsidP="00826F97">
            <w:pPr>
              <w:pStyle w:val="TAL"/>
            </w:pPr>
            <w:r w:rsidRPr="005647EB">
              <w:t>PhysicalCellIdentity</w:t>
            </w:r>
          </w:p>
        </w:tc>
        <w:tc>
          <w:tcPr>
            <w:tcW w:w="1700" w:type="dxa"/>
          </w:tcPr>
          <w:p w14:paraId="47BAFEE4" w14:textId="77777777" w:rsidR="00123ECE" w:rsidRPr="005647EB" w:rsidRDefault="00123ECE" w:rsidP="00826F97">
            <w:pPr>
              <w:pStyle w:val="TAL"/>
            </w:pPr>
          </w:p>
        </w:tc>
        <w:tc>
          <w:tcPr>
            <w:tcW w:w="1133" w:type="dxa"/>
          </w:tcPr>
          <w:p w14:paraId="6BD15980" w14:textId="77777777" w:rsidR="00123ECE" w:rsidRPr="005647EB" w:rsidRDefault="00123ECE" w:rsidP="00826F97">
            <w:pPr>
              <w:pStyle w:val="TAL"/>
            </w:pPr>
          </w:p>
        </w:tc>
      </w:tr>
      <w:tr w:rsidR="00123ECE" w:rsidRPr="005647EB" w14:paraId="00D1E188" w14:textId="77777777" w:rsidTr="002570E4">
        <w:trPr>
          <w:jc w:val="center"/>
        </w:trPr>
        <w:tc>
          <w:tcPr>
            <w:tcW w:w="4436" w:type="dxa"/>
          </w:tcPr>
          <w:p w14:paraId="5853527C" w14:textId="4703DB32" w:rsidR="00123ECE" w:rsidRPr="005647EB" w:rsidRDefault="002570E4" w:rsidP="00826F97">
            <w:pPr>
              <w:pStyle w:val="TAL"/>
            </w:pPr>
            <w:r w:rsidRPr="005647EB">
              <w:t xml:space="preserve">  </w:t>
            </w:r>
            <w:r w:rsidR="00123ECE" w:rsidRPr="005647EB">
              <w:t>measResult</w:t>
            </w:r>
            <w:r w:rsidRPr="005647EB">
              <w:t xml:space="preserve"> </w:t>
            </w:r>
            <w:r w:rsidR="00123ECE" w:rsidRPr="005647EB">
              <w:t>SEQUENCE</w:t>
            </w:r>
            <w:r w:rsidRPr="005647EB">
              <w:t xml:space="preserve"> </w:t>
            </w:r>
            <w:r w:rsidR="00123ECE" w:rsidRPr="005647EB">
              <w:t>{</w:t>
            </w:r>
          </w:p>
        </w:tc>
        <w:tc>
          <w:tcPr>
            <w:tcW w:w="2267" w:type="dxa"/>
          </w:tcPr>
          <w:p w14:paraId="0F905117" w14:textId="77777777" w:rsidR="00123ECE" w:rsidRPr="005647EB" w:rsidRDefault="00123ECE" w:rsidP="00826F97">
            <w:pPr>
              <w:pStyle w:val="TAL"/>
            </w:pPr>
          </w:p>
        </w:tc>
        <w:tc>
          <w:tcPr>
            <w:tcW w:w="1700" w:type="dxa"/>
          </w:tcPr>
          <w:p w14:paraId="2E83A45E" w14:textId="73FDBCA4" w:rsidR="00123ECE" w:rsidRPr="005647EB" w:rsidRDefault="002570E4" w:rsidP="00826F97">
            <w:pPr>
              <w:pStyle w:val="TAL"/>
            </w:pPr>
            <w:r w:rsidRPr="005647EB">
              <w:t xml:space="preserve"> </w:t>
            </w:r>
          </w:p>
        </w:tc>
        <w:tc>
          <w:tcPr>
            <w:tcW w:w="1133" w:type="dxa"/>
          </w:tcPr>
          <w:p w14:paraId="0B4568CB" w14:textId="77777777" w:rsidR="00123ECE" w:rsidRPr="005647EB" w:rsidRDefault="00123ECE" w:rsidP="00826F97">
            <w:pPr>
              <w:pStyle w:val="TAL"/>
            </w:pPr>
          </w:p>
        </w:tc>
      </w:tr>
      <w:tr w:rsidR="00123ECE" w:rsidRPr="005647EB" w14:paraId="0816122B" w14:textId="77777777" w:rsidTr="002570E4">
        <w:trPr>
          <w:jc w:val="center"/>
        </w:trPr>
        <w:tc>
          <w:tcPr>
            <w:tcW w:w="4436" w:type="dxa"/>
          </w:tcPr>
          <w:p w14:paraId="0EC5D136" w14:textId="0DA35231" w:rsidR="00123ECE" w:rsidRPr="005647EB" w:rsidRDefault="002570E4" w:rsidP="00826F97">
            <w:pPr>
              <w:pStyle w:val="TAL"/>
            </w:pPr>
            <w:r w:rsidRPr="005647EB">
              <w:t xml:space="preserve">    </w:t>
            </w:r>
            <w:r w:rsidR="00123ECE" w:rsidRPr="005647EB">
              <w:t>rsrpResult</w:t>
            </w:r>
          </w:p>
        </w:tc>
        <w:tc>
          <w:tcPr>
            <w:tcW w:w="2267" w:type="dxa"/>
          </w:tcPr>
          <w:p w14:paraId="55F7BDF0" w14:textId="77777777" w:rsidR="00123ECE" w:rsidRPr="005647EB" w:rsidRDefault="00123ECE" w:rsidP="00826F97">
            <w:pPr>
              <w:pStyle w:val="TAL"/>
            </w:pPr>
          </w:p>
        </w:tc>
        <w:tc>
          <w:tcPr>
            <w:tcW w:w="1700" w:type="dxa"/>
          </w:tcPr>
          <w:p w14:paraId="1C3E83CF" w14:textId="1093847D" w:rsidR="00123ECE" w:rsidRPr="005647EB" w:rsidRDefault="00123ECE" w:rsidP="00826F97">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5534F4D" w14:textId="77777777" w:rsidR="00123ECE" w:rsidRPr="005647EB" w:rsidRDefault="00123ECE" w:rsidP="00826F97">
            <w:pPr>
              <w:pStyle w:val="TAL"/>
            </w:pPr>
          </w:p>
        </w:tc>
      </w:tr>
      <w:tr w:rsidR="00123ECE" w:rsidRPr="005647EB" w14:paraId="5B2B9F5E" w14:textId="77777777" w:rsidTr="002570E4">
        <w:trPr>
          <w:jc w:val="center"/>
        </w:trPr>
        <w:tc>
          <w:tcPr>
            <w:tcW w:w="4436" w:type="dxa"/>
          </w:tcPr>
          <w:p w14:paraId="51C3C340" w14:textId="227C7FA5" w:rsidR="00123ECE" w:rsidRPr="005647EB" w:rsidRDefault="002570E4" w:rsidP="00826F97">
            <w:pPr>
              <w:pStyle w:val="TAL"/>
            </w:pPr>
            <w:r w:rsidRPr="005647EB">
              <w:t xml:space="preserve">    </w:t>
            </w:r>
            <w:r w:rsidR="00123ECE" w:rsidRPr="005647EB">
              <w:t>rsrqResult</w:t>
            </w:r>
          </w:p>
        </w:tc>
        <w:tc>
          <w:tcPr>
            <w:tcW w:w="2267" w:type="dxa"/>
          </w:tcPr>
          <w:p w14:paraId="5E2660F7" w14:textId="77777777" w:rsidR="00123ECE" w:rsidRPr="005647EB" w:rsidRDefault="00123ECE" w:rsidP="00826F97">
            <w:pPr>
              <w:pStyle w:val="TAL"/>
            </w:pPr>
          </w:p>
        </w:tc>
        <w:tc>
          <w:tcPr>
            <w:tcW w:w="1700" w:type="dxa"/>
          </w:tcPr>
          <w:p w14:paraId="0162C118" w14:textId="0AFE8780" w:rsidR="00123ECE" w:rsidRPr="005647EB" w:rsidRDefault="00123ECE" w:rsidP="00826F97">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49675A2" w14:textId="77777777" w:rsidR="00123ECE" w:rsidRPr="005647EB" w:rsidRDefault="00123ECE" w:rsidP="00826F97">
            <w:pPr>
              <w:pStyle w:val="TAL"/>
            </w:pPr>
          </w:p>
        </w:tc>
      </w:tr>
      <w:tr w:rsidR="00123ECE" w:rsidRPr="005647EB" w14:paraId="588B3F39" w14:textId="77777777" w:rsidTr="002570E4">
        <w:trPr>
          <w:jc w:val="center"/>
        </w:trPr>
        <w:tc>
          <w:tcPr>
            <w:tcW w:w="4436" w:type="dxa"/>
          </w:tcPr>
          <w:p w14:paraId="338DC472" w14:textId="3DF6075C" w:rsidR="00123ECE" w:rsidRPr="005647EB" w:rsidRDefault="002570E4" w:rsidP="00826F97">
            <w:pPr>
              <w:pStyle w:val="TAL"/>
            </w:pPr>
            <w:r w:rsidRPr="005647EB">
              <w:t xml:space="preserve">  </w:t>
            </w:r>
            <w:r w:rsidR="00123ECE" w:rsidRPr="005647EB">
              <w:t>}</w:t>
            </w:r>
          </w:p>
        </w:tc>
        <w:tc>
          <w:tcPr>
            <w:tcW w:w="2267" w:type="dxa"/>
          </w:tcPr>
          <w:p w14:paraId="60B62773" w14:textId="77777777" w:rsidR="00123ECE" w:rsidRPr="005647EB" w:rsidRDefault="00123ECE" w:rsidP="00826F97">
            <w:pPr>
              <w:pStyle w:val="TAL"/>
            </w:pPr>
          </w:p>
        </w:tc>
        <w:tc>
          <w:tcPr>
            <w:tcW w:w="1700" w:type="dxa"/>
          </w:tcPr>
          <w:p w14:paraId="47143F0B" w14:textId="77777777" w:rsidR="00123ECE" w:rsidRPr="005647EB" w:rsidRDefault="00123ECE" w:rsidP="00826F97">
            <w:pPr>
              <w:pStyle w:val="TAL"/>
            </w:pPr>
          </w:p>
        </w:tc>
        <w:tc>
          <w:tcPr>
            <w:tcW w:w="1133" w:type="dxa"/>
          </w:tcPr>
          <w:p w14:paraId="6EC361C9" w14:textId="77777777" w:rsidR="00123ECE" w:rsidRPr="005647EB" w:rsidRDefault="00123ECE" w:rsidP="00826F97">
            <w:pPr>
              <w:pStyle w:val="TAL"/>
            </w:pPr>
          </w:p>
        </w:tc>
      </w:tr>
      <w:tr w:rsidR="00123ECE" w:rsidRPr="005647EB" w14:paraId="3FD0C0A2" w14:textId="77777777" w:rsidTr="002570E4">
        <w:trPr>
          <w:jc w:val="center"/>
        </w:trPr>
        <w:tc>
          <w:tcPr>
            <w:tcW w:w="4436" w:type="dxa"/>
          </w:tcPr>
          <w:p w14:paraId="71055A6D" w14:textId="77777777" w:rsidR="00123ECE" w:rsidRPr="005647EB" w:rsidRDefault="00123ECE" w:rsidP="00826F97">
            <w:pPr>
              <w:pStyle w:val="TAL"/>
            </w:pPr>
            <w:r w:rsidRPr="005647EB">
              <w:t>}</w:t>
            </w:r>
          </w:p>
        </w:tc>
        <w:tc>
          <w:tcPr>
            <w:tcW w:w="2267" w:type="dxa"/>
          </w:tcPr>
          <w:p w14:paraId="756AF6F0" w14:textId="77777777" w:rsidR="00123ECE" w:rsidRPr="005647EB" w:rsidRDefault="00123ECE" w:rsidP="00826F97">
            <w:pPr>
              <w:pStyle w:val="TAL"/>
            </w:pPr>
          </w:p>
        </w:tc>
        <w:tc>
          <w:tcPr>
            <w:tcW w:w="1700" w:type="dxa"/>
          </w:tcPr>
          <w:p w14:paraId="23905265" w14:textId="77777777" w:rsidR="00123ECE" w:rsidRPr="005647EB" w:rsidRDefault="00123ECE" w:rsidP="00826F97">
            <w:pPr>
              <w:pStyle w:val="TAL"/>
            </w:pPr>
          </w:p>
        </w:tc>
        <w:tc>
          <w:tcPr>
            <w:tcW w:w="1133" w:type="dxa"/>
          </w:tcPr>
          <w:p w14:paraId="72B5B43F" w14:textId="77777777" w:rsidR="00123ECE" w:rsidRPr="005647EB" w:rsidRDefault="00123ECE" w:rsidP="00826F97">
            <w:pPr>
              <w:pStyle w:val="TAL"/>
            </w:pPr>
          </w:p>
        </w:tc>
      </w:tr>
    </w:tbl>
    <w:p w14:paraId="467AE87C" w14:textId="77777777" w:rsidR="00123ECE" w:rsidRPr="005647EB" w:rsidRDefault="00123ECE" w:rsidP="00826F97"/>
    <w:p w14:paraId="7435AA85" w14:textId="77777777" w:rsidR="00123ECE" w:rsidRPr="005647EB" w:rsidRDefault="00123ECE" w:rsidP="00826F97">
      <w:pPr>
        <w:pStyle w:val="Heading4"/>
      </w:pPr>
      <w:r w:rsidRPr="005647EB">
        <w:t>8.3.1.5</w:t>
      </w:r>
      <w:r w:rsidRPr="005647EB">
        <w:tab/>
        <w:t>Test requirement</w:t>
      </w:r>
    </w:p>
    <w:p w14:paraId="49DBA97A" w14:textId="77777777" w:rsidR="00123ECE" w:rsidRPr="005647EB" w:rsidRDefault="00123ECE" w:rsidP="00826F97">
      <w:r w:rsidRPr="005647EB">
        <w:t>Tables 8.3.1.4.1-1 and 8.3.1.5-1 define the primary level settings including test tolerances for event triggered reporting under fading propagation conditions in asynchronous inter frequency cells test.</w:t>
      </w:r>
    </w:p>
    <w:p w14:paraId="0B017C39" w14:textId="77777777" w:rsidR="00123ECE" w:rsidRPr="005647EB" w:rsidRDefault="00123ECE" w:rsidP="002570E4">
      <w:pPr>
        <w:pStyle w:val="TH"/>
        <w:keepNext w:val="0"/>
        <w:keepLines w:val="0"/>
      </w:pPr>
      <w:r w:rsidRPr="005647EB">
        <w:lastRenderedPageBreak/>
        <w:t>Table 8.3.1.5-1: Cell specific test requirement parameters for E-UTRAN FDD-FDD inter frequency event triggered reporting under fading propagation conditions in asynchronous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123ECE" w:rsidRPr="005647EB" w14:paraId="2994099F" w14:textId="77777777" w:rsidTr="002570E4">
        <w:trPr>
          <w:cantSplit/>
          <w:tblHeader/>
          <w:jc w:val="center"/>
        </w:trPr>
        <w:tc>
          <w:tcPr>
            <w:tcW w:w="2093" w:type="dxa"/>
            <w:vMerge w:val="restart"/>
            <w:tcBorders>
              <w:top w:val="single" w:sz="4" w:space="0" w:color="auto"/>
              <w:left w:val="single" w:sz="4" w:space="0" w:color="auto"/>
            </w:tcBorders>
          </w:tcPr>
          <w:p w14:paraId="53075472" w14:textId="77777777" w:rsidR="00123ECE" w:rsidRPr="005647EB" w:rsidRDefault="00123ECE" w:rsidP="002570E4">
            <w:pPr>
              <w:pStyle w:val="TAH"/>
              <w:keepNext w:val="0"/>
              <w:keepLines w:val="0"/>
              <w:rPr>
                <w:rFonts w:cs="v4.2.0"/>
              </w:rPr>
            </w:pPr>
            <w:r w:rsidRPr="005647EB">
              <w:rPr>
                <w:rFonts w:cs="v4.2.0"/>
              </w:rPr>
              <w:t>Parameter</w:t>
            </w:r>
          </w:p>
        </w:tc>
        <w:tc>
          <w:tcPr>
            <w:tcW w:w="1559" w:type="dxa"/>
            <w:vMerge w:val="restart"/>
            <w:tcBorders>
              <w:top w:val="single" w:sz="4" w:space="0" w:color="auto"/>
            </w:tcBorders>
          </w:tcPr>
          <w:p w14:paraId="5B3F8D07" w14:textId="77777777" w:rsidR="00123ECE" w:rsidRPr="005647EB" w:rsidRDefault="00123ECE" w:rsidP="002570E4">
            <w:pPr>
              <w:pStyle w:val="TAH"/>
              <w:keepNext w:val="0"/>
              <w:keepLines w:val="0"/>
              <w:rPr>
                <w:rFonts w:cs="v4.2.0"/>
              </w:rPr>
            </w:pPr>
            <w:r w:rsidRPr="005647EB">
              <w:rPr>
                <w:rFonts w:cs="v4.2.0"/>
              </w:rPr>
              <w:t>Unit</w:t>
            </w:r>
          </w:p>
        </w:tc>
        <w:tc>
          <w:tcPr>
            <w:tcW w:w="2552" w:type="dxa"/>
            <w:gridSpan w:val="2"/>
            <w:tcBorders>
              <w:top w:val="single" w:sz="4" w:space="0" w:color="auto"/>
            </w:tcBorders>
          </w:tcPr>
          <w:p w14:paraId="301229CC" w14:textId="6B692535"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43DA524C" w14:textId="1AA77EFC"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16A7DD9D" w14:textId="77777777" w:rsidTr="002570E4">
        <w:trPr>
          <w:cantSplit/>
          <w:tblHeader/>
          <w:jc w:val="center"/>
        </w:trPr>
        <w:tc>
          <w:tcPr>
            <w:tcW w:w="2093" w:type="dxa"/>
            <w:vMerge/>
            <w:tcBorders>
              <w:left w:val="single" w:sz="4" w:space="0" w:color="auto"/>
              <w:bottom w:val="single" w:sz="4" w:space="0" w:color="auto"/>
            </w:tcBorders>
          </w:tcPr>
          <w:p w14:paraId="2F41F4B3" w14:textId="77777777" w:rsidR="00123ECE" w:rsidRPr="005647EB" w:rsidRDefault="00123ECE" w:rsidP="002570E4">
            <w:pPr>
              <w:pStyle w:val="TAH"/>
              <w:keepNext w:val="0"/>
              <w:keepLines w:val="0"/>
              <w:rPr>
                <w:rFonts w:cs="v4.2.0"/>
              </w:rPr>
            </w:pPr>
          </w:p>
        </w:tc>
        <w:tc>
          <w:tcPr>
            <w:tcW w:w="1559" w:type="dxa"/>
            <w:vMerge/>
            <w:tcBorders>
              <w:bottom w:val="single" w:sz="4" w:space="0" w:color="auto"/>
            </w:tcBorders>
          </w:tcPr>
          <w:p w14:paraId="10554C00" w14:textId="77777777" w:rsidR="00123ECE" w:rsidRPr="005647EB" w:rsidRDefault="00123ECE" w:rsidP="002570E4">
            <w:pPr>
              <w:pStyle w:val="TAH"/>
              <w:keepNext w:val="0"/>
              <w:keepLines w:val="0"/>
              <w:rPr>
                <w:rFonts w:cs="v4.2.0"/>
              </w:rPr>
            </w:pPr>
          </w:p>
        </w:tc>
        <w:tc>
          <w:tcPr>
            <w:tcW w:w="1276" w:type="dxa"/>
            <w:tcBorders>
              <w:bottom w:val="single" w:sz="4" w:space="0" w:color="auto"/>
            </w:tcBorders>
          </w:tcPr>
          <w:p w14:paraId="33514EBA" w14:textId="77777777" w:rsidR="00123ECE" w:rsidRPr="005647EB" w:rsidRDefault="00123ECE" w:rsidP="002570E4">
            <w:pPr>
              <w:pStyle w:val="TAH"/>
              <w:keepNext w:val="0"/>
              <w:keepLines w:val="0"/>
              <w:rPr>
                <w:rFonts w:cs="v4.2.0"/>
              </w:rPr>
            </w:pPr>
            <w:r w:rsidRPr="005647EB">
              <w:rPr>
                <w:rFonts w:cs="v4.2.0"/>
              </w:rPr>
              <w:t>T1</w:t>
            </w:r>
          </w:p>
        </w:tc>
        <w:tc>
          <w:tcPr>
            <w:tcW w:w="1276" w:type="dxa"/>
            <w:tcBorders>
              <w:bottom w:val="single" w:sz="4" w:space="0" w:color="auto"/>
            </w:tcBorders>
          </w:tcPr>
          <w:p w14:paraId="51460E49" w14:textId="77777777" w:rsidR="00123ECE" w:rsidRPr="005647EB" w:rsidRDefault="00123ECE" w:rsidP="002570E4">
            <w:pPr>
              <w:pStyle w:val="TAH"/>
              <w:keepNext w:val="0"/>
              <w:keepLines w:val="0"/>
              <w:rPr>
                <w:rFonts w:cs="v4.2.0"/>
              </w:rPr>
            </w:pPr>
            <w:r w:rsidRPr="005647EB">
              <w:rPr>
                <w:rFonts w:cs="v4.2.0"/>
              </w:rPr>
              <w:t>T2</w:t>
            </w:r>
          </w:p>
        </w:tc>
        <w:tc>
          <w:tcPr>
            <w:tcW w:w="1275" w:type="dxa"/>
            <w:tcBorders>
              <w:bottom w:val="single" w:sz="4" w:space="0" w:color="auto"/>
            </w:tcBorders>
          </w:tcPr>
          <w:p w14:paraId="079EE2C3" w14:textId="77777777" w:rsidR="00123ECE" w:rsidRPr="005647EB" w:rsidRDefault="00123ECE" w:rsidP="002570E4">
            <w:pPr>
              <w:pStyle w:val="TAH"/>
              <w:keepNext w:val="0"/>
              <w:keepLines w:val="0"/>
              <w:rPr>
                <w:rFonts w:cs="v4.2.0"/>
              </w:rPr>
            </w:pPr>
            <w:r w:rsidRPr="005647EB">
              <w:rPr>
                <w:rFonts w:cs="v4.2.0"/>
              </w:rPr>
              <w:t>T1</w:t>
            </w:r>
          </w:p>
        </w:tc>
        <w:tc>
          <w:tcPr>
            <w:tcW w:w="1560" w:type="dxa"/>
            <w:tcBorders>
              <w:bottom w:val="single" w:sz="4" w:space="0" w:color="auto"/>
            </w:tcBorders>
          </w:tcPr>
          <w:p w14:paraId="756DF6F4" w14:textId="77777777" w:rsidR="00123ECE" w:rsidRPr="005647EB" w:rsidRDefault="00123ECE" w:rsidP="002570E4">
            <w:pPr>
              <w:pStyle w:val="TAH"/>
              <w:keepNext w:val="0"/>
              <w:keepLines w:val="0"/>
              <w:rPr>
                <w:rFonts w:cs="v4.2.0"/>
              </w:rPr>
            </w:pPr>
            <w:r w:rsidRPr="005647EB">
              <w:rPr>
                <w:rFonts w:cs="v4.2.0"/>
              </w:rPr>
              <w:t>T2</w:t>
            </w:r>
          </w:p>
        </w:tc>
      </w:tr>
      <w:tr w:rsidR="00123ECE" w:rsidRPr="005647EB" w14:paraId="53CE4DCE" w14:textId="77777777" w:rsidTr="002570E4">
        <w:trPr>
          <w:cantSplit/>
          <w:jc w:val="center"/>
        </w:trPr>
        <w:tc>
          <w:tcPr>
            <w:tcW w:w="2093" w:type="dxa"/>
            <w:tcBorders>
              <w:left w:val="single" w:sz="4" w:space="0" w:color="auto"/>
              <w:bottom w:val="single" w:sz="4" w:space="0" w:color="auto"/>
            </w:tcBorders>
          </w:tcPr>
          <w:p w14:paraId="40ED83F6" w14:textId="14BEC676"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72EC497C" w14:textId="77777777" w:rsidR="00123ECE" w:rsidRPr="005647EB" w:rsidRDefault="00123ECE" w:rsidP="002570E4">
            <w:pPr>
              <w:pStyle w:val="TAC"/>
              <w:keepNext w:val="0"/>
              <w:keepLines w:val="0"/>
            </w:pPr>
          </w:p>
        </w:tc>
        <w:tc>
          <w:tcPr>
            <w:tcW w:w="2552" w:type="dxa"/>
            <w:gridSpan w:val="2"/>
            <w:tcBorders>
              <w:bottom w:val="single" w:sz="4" w:space="0" w:color="auto"/>
            </w:tcBorders>
          </w:tcPr>
          <w:p w14:paraId="6DCC0112"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46520673" w14:textId="77777777" w:rsidR="00123ECE" w:rsidRPr="005647EB" w:rsidRDefault="00123ECE" w:rsidP="002570E4">
            <w:pPr>
              <w:pStyle w:val="TAH"/>
              <w:keepNext w:val="0"/>
              <w:keepLines w:val="0"/>
              <w:rPr>
                <w:rFonts w:cs="v4.2.0"/>
                <w:b w:val="0"/>
                <w:bCs/>
              </w:rPr>
            </w:pPr>
            <w:r w:rsidRPr="005647EB">
              <w:rPr>
                <w:rFonts w:cs="v4.2.0"/>
                <w:b w:val="0"/>
                <w:bCs/>
              </w:rPr>
              <w:t>2</w:t>
            </w:r>
          </w:p>
        </w:tc>
      </w:tr>
      <w:tr w:rsidR="00123ECE" w:rsidRPr="005647EB" w14:paraId="76B0218E" w14:textId="77777777" w:rsidTr="002570E4">
        <w:trPr>
          <w:cantSplit/>
          <w:jc w:val="center"/>
        </w:trPr>
        <w:tc>
          <w:tcPr>
            <w:tcW w:w="2093" w:type="dxa"/>
            <w:tcBorders>
              <w:left w:val="single" w:sz="4" w:space="0" w:color="auto"/>
              <w:bottom w:val="single" w:sz="4" w:space="0" w:color="auto"/>
            </w:tcBorders>
          </w:tcPr>
          <w:p w14:paraId="2C8BC47C"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08FD8B10"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01CC9944"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21207EE0"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631338" w:rsidRPr="005647EB" w14:paraId="64658FD5"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E042EAF" w14:textId="407199E8" w:rsidR="00631338" w:rsidRPr="005647EB" w:rsidRDefault="00631338"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617FD134" w14:textId="77777777" w:rsidR="00631338" w:rsidRPr="005647EB" w:rsidRDefault="00631338"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vAlign w:val="center"/>
            <w:hideMark/>
          </w:tcPr>
          <w:p w14:paraId="7F89ABBA" w14:textId="294E9113"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5F8DF7BA" w14:textId="625F1532"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r>
      <w:tr w:rsidR="00123ECE" w:rsidRPr="005647EB" w14:paraId="1B577DF9" w14:textId="77777777" w:rsidTr="002570E4">
        <w:trPr>
          <w:cantSplit/>
          <w:jc w:val="center"/>
        </w:trPr>
        <w:tc>
          <w:tcPr>
            <w:tcW w:w="2093" w:type="dxa"/>
            <w:tcBorders>
              <w:left w:val="single" w:sz="4" w:space="0" w:color="auto"/>
              <w:bottom w:val="single" w:sz="4" w:space="0" w:color="auto"/>
            </w:tcBorders>
          </w:tcPr>
          <w:p w14:paraId="274BC27C" w14:textId="7BA536ED"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2070DC4D" w14:textId="77777777" w:rsidR="00123ECE" w:rsidRPr="005647EB" w:rsidRDefault="00123ECE" w:rsidP="002570E4">
            <w:pPr>
              <w:pStyle w:val="TAH"/>
              <w:keepNext w:val="0"/>
              <w:keepLines w:val="0"/>
              <w:rPr>
                <w:rFonts w:cs="v4.2.0"/>
                <w:b w:val="0"/>
                <w:bCs/>
              </w:rPr>
            </w:pPr>
          </w:p>
        </w:tc>
        <w:tc>
          <w:tcPr>
            <w:tcW w:w="2552" w:type="dxa"/>
            <w:gridSpan w:val="2"/>
            <w:tcBorders>
              <w:bottom w:val="single" w:sz="4" w:space="0" w:color="auto"/>
            </w:tcBorders>
            <w:vAlign w:val="center"/>
          </w:tcPr>
          <w:p w14:paraId="24C033DE" w14:textId="07BD4C19"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vAlign w:val="center"/>
          </w:tcPr>
          <w:p w14:paraId="7C928078" w14:textId="6B766217"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123ECE" w:rsidRPr="005647EB" w14:paraId="1080F527" w14:textId="77777777" w:rsidTr="002570E4">
        <w:trPr>
          <w:cantSplit/>
          <w:jc w:val="center"/>
        </w:trPr>
        <w:tc>
          <w:tcPr>
            <w:tcW w:w="2093" w:type="dxa"/>
            <w:tcBorders>
              <w:left w:val="single" w:sz="4" w:space="0" w:color="auto"/>
              <w:bottom w:val="single" w:sz="4" w:space="0" w:color="auto"/>
            </w:tcBorders>
          </w:tcPr>
          <w:p w14:paraId="06886F09"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3B185AE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30631C77"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6547D9F2"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63F8CAC2" w14:textId="77777777" w:rsidTr="002570E4">
        <w:trPr>
          <w:cantSplit/>
          <w:jc w:val="center"/>
        </w:trPr>
        <w:tc>
          <w:tcPr>
            <w:tcW w:w="2093" w:type="dxa"/>
            <w:tcBorders>
              <w:left w:val="single" w:sz="4" w:space="0" w:color="auto"/>
              <w:bottom w:val="single" w:sz="4" w:space="0" w:color="auto"/>
            </w:tcBorders>
          </w:tcPr>
          <w:p w14:paraId="3E49A3A6"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2A17DFE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0F5C7DB" w14:textId="77777777" w:rsidR="00123ECE" w:rsidRPr="005647EB" w:rsidRDefault="00123ECE" w:rsidP="002570E4">
            <w:pPr>
              <w:pStyle w:val="TAH"/>
              <w:keepNext w:val="0"/>
              <w:keepLines w:val="0"/>
              <w:rPr>
                <w:rFonts w:cs="v4.2.0"/>
                <w:b w:val="0"/>
                <w:bCs/>
              </w:rPr>
            </w:pPr>
          </w:p>
        </w:tc>
        <w:tc>
          <w:tcPr>
            <w:tcW w:w="2835" w:type="dxa"/>
            <w:gridSpan w:val="2"/>
            <w:vMerge/>
          </w:tcPr>
          <w:p w14:paraId="20011113" w14:textId="77777777" w:rsidR="00123ECE" w:rsidRPr="005647EB" w:rsidRDefault="00123ECE" w:rsidP="002570E4">
            <w:pPr>
              <w:pStyle w:val="TAH"/>
              <w:keepNext w:val="0"/>
              <w:keepLines w:val="0"/>
              <w:rPr>
                <w:rFonts w:cs="v4.2.0"/>
                <w:b w:val="0"/>
                <w:bCs/>
              </w:rPr>
            </w:pPr>
          </w:p>
        </w:tc>
      </w:tr>
      <w:tr w:rsidR="00123ECE" w:rsidRPr="005647EB" w14:paraId="505D722D" w14:textId="77777777" w:rsidTr="002570E4">
        <w:trPr>
          <w:cantSplit/>
          <w:jc w:val="center"/>
        </w:trPr>
        <w:tc>
          <w:tcPr>
            <w:tcW w:w="2093" w:type="dxa"/>
            <w:tcBorders>
              <w:left w:val="single" w:sz="4" w:space="0" w:color="auto"/>
              <w:bottom w:val="single" w:sz="4" w:space="0" w:color="auto"/>
            </w:tcBorders>
          </w:tcPr>
          <w:p w14:paraId="5A8771E8"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1929ADA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EF85189" w14:textId="77777777" w:rsidR="00123ECE" w:rsidRPr="005647EB" w:rsidRDefault="00123ECE" w:rsidP="002570E4">
            <w:pPr>
              <w:pStyle w:val="TAH"/>
              <w:keepNext w:val="0"/>
              <w:keepLines w:val="0"/>
              <w:rPr>
                <w:rFonts w:cs="v4.2.0"/>
                <w:b w:val="0"/>
                <w:bCs/>
              </w:rPr>
            </w:pPr>
          </w:p>
        </w:tc>
        <w:tc>
          <w:tcPr>
            <w:tcW w:w="2835" w:type="dxa"/>
            <w:gridSpan w:val="2"/>
            <w:vMerge/>
          </w:tcPr>
          <w:p w14:paraId="475CDB7F" w14:textId="77777777" w:rsidR="00123ECE" w:rsidRPr="005647EB" w:rsidRDefault="00123ECE" w:rsidP="002570E4">
            <w:pPr>
              <w:pStyle w:val="TAH"/>
              <w:keepNext w:val="0"/>
              <w:keepLines w:val="0"/>
              <w:rPr>
                <w:rFonts w:cs="v4.2.0"/>
                <w:b w:val="0"/>
                <w:bCs/>
              </w:rPr>
            </w:pPr>
          </w:p>
        </w:tc>
      </w:tr>
      <w:tr w:rsidR="00123ECE" w:rsidRPr="005647EB" w14:paraId="2D255308" w14:textId="77777777" w:rsidTr="002570E4">
        <w:trPr>
          <w:cantSplit/>
          <w:jc w:val="center"/>
        </w:trPr>
        <w:tc>
          <w:tcPr>
            <w:tcW w:w="2093" w:type="dxa"/>
            <w:tcBorders>
              <w:left w:val="single" w:sz="4" w:space="0" w:color="auto"/>
              <w:bottom w:val="single" w:sz="4" w:space="0" w:color="auto"/>
            </w:tcBorders>
          </w:tcPr>
          <w:p w14:paraId="2BF1F66D"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7C87716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316C3B9" w14:textId="77777777" w:rsidR="00123ECE" w:rsidRPr="005647EB" w:rsidRDefault="00123ECE" w:rsidP="002570E4">
            <w:pPr>
              <w:pStyle w:val="TAH"/>
              <w:keepNext w:val="0"/>
              <w:keepLines w:val="0"/>
              <w:rPr>
                <w:rFonts w:cs="v4.2.0"/>
                <w:b w:val="0"/>
                <w:bCs/>
              </w:rPr>
            </w:pPr>
          </w:p>
        </w:tc>
        <w:tc>
          <w:tcPr>
            <w:tcW w:w="2835" w:type="dxa"/>
            <w:gridSpan w:val="2"/>
            <w:vMerge/>
          </w:tcPr>
          <w:p w14:paraId="4B5F96B4" w14:textId="77777777" w:rsidR="00123ECE" w:rsidRPr="005647EB" w:rsidRDefault="00123ECE" w:rsidP="002570E4">
            <w:pPr>
              <w:pStyle w:val="TAH"/>
              <w:keepNext w:val="0"/>
              <w:keepLines w:val="0"/>
              <w:rPr>
                <w:rFonts w:cs="v4.2.0"/>
                <w:b w:val="0"/>
                <w:bCs/>
              </w:rPr>
            </w:pPr>
          </w:p>
        </w:tc>
      </w:tr>
      <w:tr w:rsidR="00123ECE" w:rsidRPr="005647EB" w14:paraId="0B3FC262" w14:textId="77777777" w:rsidTr="002570E4">
        <w:trPr>
          <w:cantSplit/>
          <w:jc w:val="center"/>
        </w:trPr>
        <w:tc>
          <w:tcPr>
            <w:tcW w:w="2093" w:type="dxa"/>
            <w:tcBorders>
              <w:left w:val="single" w:sz="4" w:space="0" w:color="auto"/>
              <w:bottom w:val="single" w:sz="4" w:space="0" w:color="auto"/>
            </w:tcBorders>
          </w:tcPr>
          <w:p w14:paraId="0BEF1301"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6DB8D092"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6266E9E" w14:textId="77777777" w:rsidR="00123ECE" w:rsidRPr="005647EB" w:rsidRDefault="00123ECE" w:rsidP="002570E4">
            <w:pPr>
              <w:pStyle w:val="TAH"/>
              <w:keepNext w:val="0"/>
              <w:keepLines w:val="0"/>
              <w:rPr>
                <w:rFonts w:cs="v4.2.0"/>
                <w:b w:val="0"/>
                <w:bCs/>
              </w:rPr>
            </w:pPr>
          </w:p>
        </w:tc>
        <w:tc>
          <w:tcPr>
            <w:tcW w:w="2835" w:type="dxa"/>
            <w:gridSpan w:val="2"/>
            <w:vMerge/>
          </w:tcPr>
          <w:p w14:paraId="6B6E8DB8" w14:textId="77777777" w:rsidR="00123ECE" w:rsidRPr="005647EB" w:rsidRDefault="00123ECE" w:rsidP="002570E4">
            <w:pPr>
              <w:pStyle w:val="TAH"/>
              <w:keepNext w:val="0"/>
              <w:keepLines w:val="0"/>
              <w:rPr>
                <w:rFonts w:cs="v4.2.0"/>
                <w:b w:val="0"/>
                <w:bCs/>
              </w:rPr>
            </w:pPr>
          </w:p>
        </w:tc>
      </w:tr>
      <w:tr w:rsidR="00123ECE" w:rsidRPr="005647EB" w14:paraId="6F26A3EB" w14:textId="77777777" w:rsidTr="002570E4">
        <w:trPr>
          <w:cantSplit/>
          <w:jc w:val="center"/>
        </w:trPr>
        <w:tc>
          <w:tcPr>
            <w:tcW w:w="2093" w:type="dxa"/>
            <w:tcBorders>
              <w:left w:val="single" w:sz="4" w:space="0" w:color="auto"/>
              <w:bottom w:val="single" w:sz="4" w:space="0" w:color="auto"/>
            </w:tcBorders>
          </w:tcPr>
          <w:p w14:paraId="2810EADE"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2C0F0225"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56D20175" w14:textId="77777777" w:rsidR="00123ECE" w:rsidRPr="005647EB" w:rsidRDefault="00123ECE" w:rsidP="002570E4">
            <w:pPr>
              <w:pStyle w:val="TAH"/>
              <w:keepNext w:val="0"/>
              <w:keepLines w:val="0"/>
              <w:rPr>
                <w:rFonts w:cs="v4.2.0"/>
                <w:b w:val="0"/>
                <w:bCs/>
              </w:rPr>
            </w:pPr>
          </w:p>
        </w:tc>
        <w:tc>
          <w:tcPr>
            <w:tcW w:w="2835" w:type="dxa"/>
            <w:gridSpan w:val="2"/>
            <w:vMerge/>
          </w:tcPr>
          <w:p w14:paraId="518ED24D" w14:textId="77777777" w:rsidR="00123ECE" w:rsidRPr="005647EB" w:rsidRDefault="00123ECE" w:rsidP="002570E4">
            <w:pPr>
              <w:pStyle w:val="TAH"/>
              <w:keepNext w:val="0"/>
              <w:keepLines w:val="0"/>
              <w:rPr>
                <w:rFonts w:cs="v4.2.0"/>
                <w:b w:val="0"/>
                <w:bCs/>
              </w:rPr>
            </w:pPr>
          </w:p>
        </w:tc>
      </w:tr>
      <w:tr w:rsidR="00123ECE" w:rsidRPr="005647EB" w14:paraId="510DBF52" w14:textId="77777777" w:rsidTr="002570E4">
        <w:trPr>
          <w:cantSplit/>
          <w:jc w:val="center"/>
        </w:trPr>
        <w:tc>
          <w:tcPr>
            <w:tcW w:w="2093" w:type="dxa"/>
            <w:tcBorders>
              <w:left w:val="single" w:sz="4" w:space="0" w:color="auto"/>
              <w:bottom w:val="single" w:sz="4" w:space="0" w:color="auto"/>
            </w:tcBorders>
          </w:tcPr>
          <w:p w14:paraId="386B674E"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0B66FBC6"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8D585A4" w14:textId="77777777" w:rsidR="00123ECE" w:rsidRPr="005647EB" w:rsidRDefault="00123ECE" w:rsidP="002570E4">
            <w:pPr>
              <w:pStyle w:val="TAH"/>
              <w:keepNext w:val="0"/>
              <w:keepLines w:val="0"/>
              <w:rPr>
                <w:rFonts w:cs="v4.2.0"/>
                <w:b w:val="0"/>
                <w:bCs/>
              </w:rPr>
            </w:pPr>
          </w:p>
        </w:tc>
        <w:tc>
          <w:tcPr>
            <w:tcW w:w="2835" w:type="dxa"/>
            <w:gridSpan w:val="2"/>
            <w:vMerge/>
          </w:tcPr>
          <w:p w14:paraId="0274AC97" w14:textId="77777777" w:rsidR="00123ECE" w:rsidRPr="005647EB" w:rsidRDefault="00123ECE" w:rsidP="002570E4">
            <w:pPr>
              <w:pStyle w:val="TAH"/>
              <w:keepNext w:val="0"/>
              <w:keepLines w:val="0"/>
              <w:rPr>
                <w:rFonts w:cs="v4.2.0"/>
                <w:b w:val="0"/>
                <w:bCs/>
              </w:rPr>
            </w:pPr>
          </w:p>
        </w:tc>
      </w:tr>
      <w:tr w:rsidR="00123ECE" w:rsidRPr="005647EB" w14:paraId="7CC11A41" w14:textId="77777777" w:rsidTr="002570E4">
        <w:trPr>
          <w:cantSplit/>
          <w:jc w:val="center"/>
        </w:trPr>
        <w:tc>
          <w:tcPr>
            <w:tcW w:w="2093" w:type="dxa"/>
            <w:tcBorders>
              <w:left w:val="single" w:sz="4" w:space="0" w:color="auto"/>
              <w:bottom w:val="single" w:sz="4" w:space="0" w:color="auto"/>
            </w:tcBorders>
          </w:tcPr>
          <w:p w14:paraId="17719BEA"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7C77126E" w14:textId="77777777" w:rsidR="00123ECE" w:rsidRPr="005647EB" w:rsidRDefault="00123ECE" w:rsidP="002570E4">
            <w:pPr>
              <w:pStyle w:val="TAC"/>
              <w:keepNext w:val="0"/>
              <w:keepLines w:val="0"/>
              <w:rPr>
                <w:b/>
              </w:rPr>
            </w:pPr>
            <w:r w:rsidRPr="005647EB">
              <w:t>dB</w:t>
            </w:r>
          </w:p>
        </w:tc>
        <w:tc>
          <w:tcPr>
            <w:tcW w:w="2552" w:type="dxa"/>
            <w:gridSpan w:val="2"/>
            <w:vMerge/>
          </w:tcPr>
          <w:p w14:paraId="7F0B0F87" w14:textId="77777777" w:rsidR="00123ECE" w:rsidRPr="005647EB" w:rsidRDefault="00123ECE" w:rsidP="002570E4">
            <w:pPr>
              <w:pStyle w:val="TAH"/>
              <w:keepNext w:val="0"/>
              <w:keepLines w:val="0"/>
              <w:rPr>
                <w:rFonts w:cs="v4.2.0"/>
                <w:b w:val="0"/>
                <w:bCs/>
              </w:rPr>
            </w:pPr>
          </w:p>
        </w:tc>
        <w:tc>
          <w:tcPr>
            <w:tcW w:w="2835" w:type="dxa"/>
            <w:gridSpan w:val="2"/>
            <w:vMerge/>
          </w:tcPr>
          <w:p w14:paraId="665F9AC3" w14:textId="77777777" w:rsidR="00123ECE" w:rsidRPr="005647EB" w:rsidRDefault="00123ECE" w:rsidP="002570E4">
            <w:pPr>
              <w:pStyle w:val="TAH"/>
              <w:keepNext w:val="0"/>
              <w:keepLines w:val="0"/>
              <w:rPr>
                <w:rFonts w:cs="v4.2.0"/>
                <w:b w:val="0"/>
                <w:bCs/>
              </w:rPr>
            </w:pPr>
          </w:p>
        </w:tc>
      </w:tr>
      <w:tr w:rsidR="00123ECE" w:rsidRPr="005647EB" w14:paraId="7164F78C" w14:textId="77777777" w:rsidTr="002570E4">
        <w:trPr>
          <w:cantSplit/>
          <w:jc w:val="center"/>
        </w:trPr>
        <w:tc>
          <w:tcPr>
            <w:tcW w:w="2093" w:type="dxa"/>
            <w:tcBorders>
              <w:left w:val="single" w:sz="4" w:space="0" w:color="auto"/>
              <w:bottom w:val="single" w:sz="4" w:space="0" w:color="auto"/>
            </w:tcBorders>
          </w:tcPr>
          <w:p w14:paraId="171933A4"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3CDED027" w14:textId="77777777" w:rsidR="00123ECE" w:rsidRPr="005647EB" w:rsidRDefault="00123ECE" w:rsidP="002570E4">
            <w:pPr>
              <w:pStyle w:val="TAC"/>
              <w:keepNext w:val="0"/>
              <w:keepLines w:val="0"/>
              <w:rPr>
                <w:b/>
              </w:rPr>
            </w:pPr>
            <w:r w:rsidRPr="005647EB">
              <w:t>dB</w:t>
            </w:r>
          </w:p>
        </w:tc>
        <w:tc>
          <w:tcPr>
            <w:tcW w:w="2552" w:type="dxa"/>
            <w:gridSpan w:val="2"/>
            <w:vMerge/>
          </w:tcPr>
          <w:p w14:paraId="4AE43D23" w14:textId="77777777" w:rsidR="00123ECE" w:rsidRPr="005647EB" w:rsidRDefault="00123ECE" w:rsidP="002570E4">
            <w:pPr>
              <w:pStyle w:val="TAH"/>
              <w:keepNext w:val="0"/>
              <w:keepLines w:val="0"/>
              <w:rPr>
                <w:rFonts w:cs="v4.2.0"/>
                <w:b w:val="0"/>
                <w:bCs/>
              </w:rPr>
            </w:pPr>
          </w:p>
        </w:tc>
        <w:tc>
          <w:tcPr>
            <w:tcW w:w="2835" w:type="dxa"/>
            <w:gridSpan w:val="2"/>
            <w:vMerge/>
          </w:tcPr>
          <w:p w14:paraId="310A40CE" w14:textId="77777777" w:rsidR="00123ECE" w:rsidRPr="005647EB" w:rsidRDefault="00123ECE" w:rsidP="002570E4">
            <w:pPr>
              <w:pStyle w:val="TAH"/>
              <w:keepNext w:val="0"/>
              <w:keepLines w:val="0"/>
              <w:rPr>
                <w:rFonts w:cs="v4.2.0"/>
                <w:b w:val="0"/>
                <w:bCs/>
              </w:rPr>
            </w:pPr>
          </w:p>
        </w:tc>
      </w:tr>
      <w:tr w:rsidR="00123ECE" w:rsidRPr="005647EB" w14:paraId="36599DC6" w14:textId="77777777" w:rsidTr="002570E4">
        <w:trPr>
          <w:cantSplit/>
          <w:jc w:val="center"/>
        </w:trPr>
        <w:tc>
          <w:tcPr>
            <w:tcW w:w="2093" w:type="dxa"/>
            <w:tcBorders>
              <w:left w:val="single" w:sz="4" w:space="0" w:color="auto"/>
              <w:bottom w:val="single" w:sz="4" w:space="0" w:color="auto"/>
            </w:tcBorders>
          </w:tcPr>
          <w:p w14:paraId="4979B876"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5DA6516B" w14:textId="77777777" w:rsidR="00123ECE" w:rsidRPr="005647EB" w:rsidRDefault="00123ECE" w:rsidP="002570E4">
            <w:pPr>
              <w:pStyle w:val="TAC"/>
              <w:keepNext w:val="0"/>
              <w:keepLines w:val="0"/>
              <w:rPr>
                <w:b/>
              </w:rPr>
            </w:pPr>
            <w:r w:rsidRPr="005647EB">
              <w:t>dB</w:t>
            </w:r>
          </w:p>
        </w:tc>
        <w:tc>
          <w:tcPr>
            <w:tcW w:w="2552" w:type="dxa"/>
            <w:gridSpan w:val="2"/>
            <w:vMerge/>
          </w:tcPr>
          <w:p w14:paraId="508E6BCF" w14:textId="77777777" w:rsidR="00123ECE" w:rsidRPr="005647EB" w:rsidRDefault="00123ECE" w:rsidP="002570E4">
            <w:pPr>
              <w:pStyle w:val="TAH"/>
              <w:keepNext w:val="0"/>
              <w:keepLines w:val="0"/>
              <w:rPr>
                <w:rFonts w:cs="v4.2.0"/>
                <w:b w:val="0"/>
                <w:bCs/>
              </w:rPr>
            </w:pPr>
          </w:p>
        </w:tc>
        <w:tc>
          <w:tcPr>
            <w:tcW w:w="2835" w:type="dxa"/>
            <w:gridSpan w:val="2"/>
            <w:vMerge/>
          </w:tcPr>
          <w:p w14:paraId="02CABA4C" w14:textId="77777777" w:rsidR="00123ECE" w:rsidRPr="005647EB" w:rsidRDefault="00123ECE" w:rsidP="002570E4">
            <w:pPr>
              <w:pStyle w:val="TAH"/>
              <w:keepNext w:val="0"/>
              <w:keepLines w:val="0"/>
              <w:rPr>
                <w:rFonts w:cs="v4.2.0"/>
                <w:b w:val="0"/>
                <w:bCs/>
              </w:rPr>
            </w:pPr>
          </w:p>
        </w:tc>
      </w:tr>
      <w:tr w:rsidR="00123ECE" w:rsidRPr="005647EB" w14:paraId="49B05DC0" w14:textId="77777777" w:rsidTr="002570E4">
        <w:trPr>
          <w:cantSplit/>
          <w:jc w:val="center"/>
        </w:trPr>
        <w:tc>
          <w:tcPr>
            <w:tcW w:w="2093" w:type="dxa"/>
            <w:tcBorders>
              <w:left w:val="single" w:sz="4" w:space="0" w:color="auto"/>
              <w:bottom w:val="single" w:sz="4" w:space="0" w:color="auto"/>
            </w:tcBorders>
          </w:tcPr>
          <w:p w14:paraId="27067632"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3DF12EA9" w14:textId="77777777" w:rsidR="00123ECE" w:rsidRPr="005647EB" w:rsidRDefault="00123ECE" w:rsidP="002570E4">
            <w:pPr>
              <w:pStyle w:val="TAC"/>
              <w:keepNext w:val="0"/>
              <w:keepLines w:val="0"/>
              <w:rPr>
                <w:b/>
              </w:rPr>
            </w:pPr>
            <w:r w:rsidRPr="005647EB">
              <w:t>dB</w:t>
            </w:r>
          </w:p>
        </w:tc>
        <w:tc>
          <w:tcPr>
            <w:tcW w:w="2552" w:type="dxa"/>
            <w:gridSpan w:val="2"/>
            <w:vMerge/>
          </w:tcPr>
          <w:p w14:paraId="6897E2B5" w14:textId="77777777" w:rsidR="00123ECE" w:rsidRPr="005647EB" w:rsidRDefault="00123ECE" w:rsidP="002570E4">
            <w:pPr>
              <w:pStyle w:val="TAH"/>
              <w:keepNext w:val="0"/>
              <w:keepLines w:val="0"/>
              <w:rPr>
                <w:rFonts w:cs="v4.2.0"/>
                <w:b w:val="0"/>
                <w:bCs/>
              </w:rPr>
            </w:pPr>
          </w:p>
        </w:tc>
        <w:tc>
          <w:tcPr>
            <w:tcW w:w="2835" w:type="dxa"/>
            <w:gridSpan w:val="2"/>
            <w:vMerge/>
          </w:tcPr>
          <w:p w14:paraId="25E12760" w14:textId="77777777" w:rsidR="00123ECE" w:rsidRPr="005647EB" w:rsidRDefault="00123ECE" w:rsidP="002570E4">
            <w:pPr>
              <w:pStyle w:val="TAH"/>
              <w:keepNext w:val="0"/>
              <w:keepLines w:val="0"/>
              <w:rPr>
                <w:rFonts w:cs="v4.2.0"/>
                <w:b w:val="0"/>
                <w:bCs/>
              </w:rPr>
            </w:pPr>
          </w:p>
        </w:tc>
      </w:tr>
      <w:tr w:rsidR="00123ECE" w:rsidRPr="005647EB" w14:paraId="7A179B03" w14:textId="77777777" w:rsidTr="002570E4">
        <w:trPr>
          <w:cantSplit/>
          <w:jc w:val="center"/>
        </w:trPr>
        <w:tc>
          <w:tcPr>
            <w:tcW w:w="2093" w:type="dxa"/>
            <w:tcBorders>
              <w:left w:val="single" w:sz="4" w:space="0" w:color="auto"/>
              <w:bottom w:val="single" w:sz="4" w:space="0" w:color="auto"/>
            </w:tcBorders>
            <w:vAlign w:val="center"/>
          </w:tcPr>
          <w:p w14:paraId="0E095A5B" w14:textId="43FE8B03" w:rsidR="00123ECE" w:rsidRPr="005647EB" w:rsidRDefault="00123ECE" w:rsidP="002570E4">
            <w:pPr>
              <w:pStyle w:val="TAL"/>
              <w:keepNext w:val="0"/>
              <w:keepLines w:val="0"/>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17DC131A" w14:textId="77777777" w:rsidR="00123ECE" w:rsidRPr="005647EB" w:rsidRDefault="00123ECE" w:rsidP="002570E4">
            <w:pPr>
              <w:pStyle w:val="TAC"/>
              <w:keepNext w:val="0"/>
              <w:keepLines w:val="0"/>
              <w:rPr>
                <w:b/>
              </w:rPr>
            </w:pPr>
            <w:r w:rsidRPr="005647EB">
              <w:t>dB</w:t>
            </w:r>
          </w:p>
        </w:tc>
        <w:tc>
          <w:tcPr>
            <w:tcW w:w="2552" w:type="dxa"/>
            <w:gridSpan w:val="2"/>
            <w:vMerge/>
          </w:tcPr>
          <w:p w14:paraId="70D58F34" w14:textId="77777777" w:rsidR="00123ECE" w:rsidRPr="005647EB" w:rsidRDefault="00123ECE" w:rsidP="002570E4">
            <w:pPr>
              <w:pStyle w:val="TAH"/>
              <w:keepNext w:val="0"/>
              <w:keepLines w:val="0"/>
              <w:rPr>
                <w:rFonts w:cs="v4.2.0"/>
                <w:b w:val="0"/>
                <w:bCs/>
              </w:rPr>
            </w:pPr>
          </w:p>
        </w:tc>
        <w:tc>
          <w:tcPr>
            <w:tcW w:w="2835" w:type="dxa"/>
            <w:gridSpan w:val="2"/>
            <w:vMerge/>
          </w:tcPr>
          <w:p w14:paraId="4BE3B806" w14:textId="77777777" w:rsidR="00123ECE" w:rsidRPr="005647EB" w:rsidRDefault="00123ECE" w:rsidP="002570E4">
            <w:pPr>
              <w:pStyle w:val="TAH"/>
              <w:keepNext w:val="0"/>
              <w:keepLines w:val="0"/>
              <w:rPr>
                <w:rFonts w:cs="v4.2.0"/>
                <w:b w:val="0"/>
                <w:bCs/>
              </w:rPr>
            </w:pPr>
          </w:p>
        </w:tc>
      </w:tr>
      <w:tr w:rsidR="00123ECE" w:rsidRPr="005647EB" w14:paraId="1616DC31" w14:textId="77777777" w:rsidTr="002570E4">
        <w:trPr>
          <w:cantSplit/>
          <w:jc w:val="center"/>
        </w:trPr>
        <w:tc>
          <w:tcPr>
            <w:tcW w:w="2093" w:type="dxa"/>
            <w:tcBorders>
              <w:left w:val="single" w:sz="4" w:space="0" w:color="auto"/>
              <w:bottom w:val="single" w:sz="4" w:space="0" w:color="auto"/>
            </w:tcBorders>
            <w:vAlign w:val="center"/>
          </w:tcPr>
          <w:p w14:paraId="76A2C450" w14:textId="1C8F7F87"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5D522593" w14:textId="77777777" w:rsidR="00123ECE" w:rsidRPr="005647EB" w:rsidRDefault="00123ECE" w:rsidP="002570E4">
            <w:pPr>
              <w:pStyle w:val="TAC"/>
              <w:keepNext w:val="0"/>
              <w:keepLines w:val="0"/>
              <w:rPr>
                <w:b/>
              </w:rPr>
            </w:pPr>
            <w:r w:rsidRPr="005647EB">
              <w:t>dB</w:t>
            </w:r>
          </w:p>
        </w:tc>
        <w:tc>
          <w:tcPr>
            <w:tcW w:w="2552" w:type="dxa"/>
            <w:gridSpan w:val="2"/>
            <w:vMerge/>
            <w:tcBorders>
              <w:bottom w:val="single" w:sz="4" w:space="0" w:color="auto"/>
            </w:tcBorders>
          </w:tcPr>
          <w:p w14:paraId="337863A0" w14:textId="77777777" w:rsidR="00123ECE" w:rsidRPr="005647EB" w:rsidRDefault="00123ECE" w:rsidP="002570E4">
            <w:pPr>
              <w:pStyle w:val="TAH"/>
              <w:keepNext w:val="0"/>
              <w:keepLines w:val="0"/>
              <w:rPr>
                <w:rFonts w:cs="v4.2.0"/>
                <w:b w:val="0"/>
                <w:bCs/>
              </w:rPr>
            </w:pPr>
          </w:p>
        </w:tc>
        <w:tc>
          <w:tcPr>
            <w:tcW w:w="2835" w:type="dxa"/>
            <w:gridSpan w:val="2"/>
            <w:vMerge/>
            <w:tcBorders>
              <w:bottom w:val="single" w:sz="4" w:space="0" w:color="auto"/>
            </w:tcBorders>
          </w:tcPr>
          <w:p w14:paraId="2C92C831" w14:textId="77777777" w:rsidR="00123ECE" w:rsidRPr="005647EB" w:rsidRDefault="00123ECE" w:rsidP="002570E4">
            <w:pPr>
              <w:pStyle w:val="TAH"/>
              <w:keepNext w:val="0"/>
              <w:keepLines w:val="0"/>
              <w:rPr>
                <w:rFonts w:cs="v4.2.0"/>
                <w:b w:val="0"/>
                <w:bCs/>
              </w:rPr>
            </w:pPr>
          </w:p>
        </w:tc>
      </w:tr>
      <w:tr w:rsidR="00123ECE" w:rsidRPr="005647EB" w14:paraId="22699423" w14:textId="77777777" w:rsidTr="002570E4">
        <w:trPr>
          <w:cantSplit/>
          <w:jc w:val="center"/>
        </w:trPr>
        <w:tc>
          <w:tcPr>
            <w:tcW w:w="2093" w:type="dxa"/>
          </w:tcPr>
          <w:p w14:paraId="0609F5DB" w14:textId="4EF851ED" w:rsidR="00123ECE" w:rsidRPr="005647EB" w:rsidRDefault="00123ECE" w:rsidP="002570E4">
            <w:pPr>
              <w:pStyle w:val="TAL"/>
              <w:keepNext w:val="0"/>
              <w:keepLines w:val="0"/>
              <w:rPr>
                <w:rFonts w:cs="Arial"/>
                <w:szCs w:val="18"/>
              </w:rPr>
            </w:pPr>
            <w:r w:rsidRPr="005647EB">
              <w:rPr>
                <w:rFonts w:cs="Arial"/>
                <w:position w:val="-12"/>
                <w:szCs w:val="18"/>
              </w:rPr>
              <w:object w:dxaOrig="400" w:dyaOrig="360" w14:anchorId="1263D6DF">
                <v:shape id="_x0000_i1026" type="#_x0000_t75" style="width:20.5pt;height:18pt" o:ole="" fillcolor="window">
                  <v:imagedata r:id="rId10" o:title=""/>
                </v:shape>
                <o:OLEObject Type="Embed" ProgID="Equation.3" ShapeID="_x0000_i1026" DrawAspect="Content" ObjectID="_1781977593" r:id="rId11"/>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472992EC" w14:textId="6DE7C443" w:rsidR="00123ECE" w:rsidRPr="005647EB" w:rsidRDefault="00123ECE" w:rsidP="002570E4">
            <w:pPr>
              <w:pStyle w:val="TAC"/>
              <w:keepNext w:val="0"/>
              <w:keepLines w:val="0"/>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vAlign w:val="center"/>
          </w:tcPr>
          <w:p w14:paraId="20F642B3" w14:textId="77777777" w:rsidR="00123ECE" w:rsidRPr="005647EB" w:rsidRDefault="00123ECE" w:rsidP="002570E4">
            <w:pPr>
              <w:pStyle w:val="TAL"/>
              <w:keepNext w:val="0"/>
              <w:keepLines w:val="0"/>
              <w:ind w:left="284"/>
              <w:jc w:val="center"/>
              <w:rPr>
                <w:rFonts w:cs="Arial"/>
                <w:szCs w:val="18"/>
              </w:rPr>
            </w:pPr>
            <w:r w:rsidRPr="005647EB">
              <w:rPr>
                <w:rFonts w:cs="Arial"/>
                <w:szCs w:val="18"/>
              </w:rPr>
              <w:t>-98</w:t>
            </w:r>
          </w:p>
        </w:tc>
      </w:tr>
      <w:tr w:rsidR="00123ECE" w:rsidRPr="005647EB" w14:paraId="7D63213E" w14:textId="77777777" w:rsidTr="002570E4">
        <w:trPr>
          <w:cantSplit/>
          <w:jc w:val="center"/>
        </w:trPr>
        <w:tc>
          <w:tcPr>
            <w:tcW w:w="2093" w:type="dxa"/>
          </w:tcPr>
          <w:p w14:paraId="4764C4A7" w14:textId="50B1495E" w:rsidR="00123ECE" w:rsidRPr="005647EB" w:rsidRDefault="00123ECE"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4</w:t>
            </w:r>
          </w:p>
        </w:tc>
        <w:tc>
          <w:tcPr>
            <w:tcW w:w="1559" w:type="dxa"/>
          </w:tcPr>
          <w:p w14:paraId="7FD90E82" w14:textId="271A1044" w:rsidR="00123ECE" w:rsidRPr="005647EB" w:rsidRDefault="00123ECE" w:rsidP="002570E4">
            <w:pPr>
              <w:pStyle w:val="TAC"/>
              <w:keepNext w:val="0"/>
              <w:keepLines w:val="0"/>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vAlign w:val="center"/>
          </w:tcPr>
          <w:p w14:paraId="450E9B3F"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6" w:type="dxa"/>
            <w:vAlign w:val="center"/>
          </w:tcPr>
          <w:p w14:paraId="5C6689D7"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5" w:type="dxa"/>
            <w:vAlign w:val="center"/>
          </w:tcPr>
          <w:p w14:paraId="64C2E1A8"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2357E118" w14:textId="77777777" w:rsidR="00123ECE" w:rsidRPr="005647EB" w:rsidRDefault="00123ECE" w:rsidP="002570E4">
            <w:pPr>
              <w:pStyle w:val="TAL"/>
              <w:keepNext w:val="0"/>
              <w:keepLines w:val="0"/>
              <w:jc w:val="center"/>
              <w:rPr>
                <w:rFonts w:cs="Arial"/>
                <w:szCs w:val="18"/>
              </w:rPr>
            </w:pPr>
            <w:r w:rsidRPr="005647EB">
              <w:rPr>
                <w:rFonts w:cs="Arial"/>
                <w:szCs w:val="18"/>
              </w:rPr>
              <w:t>-90.</w:t>
            </w:r>
            <w:r w:rsidR="00D21642" w:rsidRPr="005647EB">
              <w:rPr>
                <w:rFonts w:cs="Arial"/>
                <w:szCs w:val="18"/>
              </w:rPr>
              <w:t>30</w:t>
            </w:r>
          </w:p>
        </w:tc>
      </w:tr>
      <w:tr w:rsidR="00123ECE" w:rsidRPr="005647EB" w14:paraId="73657029" w14:textId="77777777" w:rsidTr="002570E4">
        <w:trPr>
          <w:cantSplit/>
          <w:jc w:val="center"/>
        </w:trPr>
        <w:tc>
          <w:tcPr>
            <w:tcW w:w="2093" w:type="dxa"/>
          </w:tcPr>
          <w:p w14:paraId="5EFF4B52" w14:textId="77777777" w:rsidR="00123ECE" w:rsidRPr="005647EB" w:rsidRDefault="00123ECE" w:rsidP="002570E4">
            <w:pPr>
              <w:pStyle w:val="TAL"/>
              <w:keepNext w:val="0"/>
              <w:keepLines w:val="0"/>
              <w:rPr>
                <w:rFonts w:cs="Arial"/>
                <w:szCs w:val="18"/>
              </w:rPr>
            </w:pPr>
            <w:r w:rsidRPr="005647EB">
              <w:rPr>
                <w:rFonts w:cs="Arial"/>
                <w:position w:val="-12"/>
                <w:szCs w:val="18"/>
              </w:rPr>
              <w:object w:dxaOrig="620" w:dyaOrig="380" w14:anchorId="1B36E089">
                <v:shape id="_x0000_i1027" type="#_x0000_t75" style="width:31pt;height:19.5pt" o:ole="" fillcolor="window">
                  <v:imagedata r:id="rId12" o:title=""/>
                </v:shape>
                <o:OLEObject Type="Embed" ProgID="Equation.3" ShapeID="_x0000_i1027" DrawAspect="Content" ObjectID="_1781977594" r:id="rId13"/>
              </w:object>
            </w:r>
          </w:p>
        </w:tc>
        <w:tc>
          <w:tcPr>
            <w:tcW w:w="1559" w:type="dxa"/>
          </w:tcPr>
          <w:p w14:paraId="02F9761D"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1276" w:type="dxa"/>
            <w:vAlign w:val="center"/>
          </w:tcPr>
          <w:p w14:paraId="3734EA89"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6" w:type="dxa"/>
            <w:vAlign w:val="center"/>
          </w:tcPr>
          <w:p w14:paraId="041665DD"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5" w:type="dxa"/>
            <w:vAlign w:val="center"/>
          </w:tcPr>
          <w:p w14:paraId="6A4E7C77"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6009CF60" w14:textId="77777777" w:rsidR="00123ECE" w:rsidRPr="005647EB" w:rsidRDefault="00123ECE" w:rsidP="002570E4">
            <w:pPr>
              <w:pStyle w:val="TAL"/>
              <w:keepNext w:val="0"/>
              <w:keepLines w:val="0"/>
              <w:jc w:val="center"/>
              <w:rPr>
                <w:rFonts w:cs="Arial"/>
                <w:szCs w:val="18"/>
              </w:rPr>
            </w:pPr>
            <w:r w:rsidRPr="005647EB">
              <w:rPr>
                <w:rFonts w:cs="Arial"/>
                <w:szCs w:val="18"/>
              </w:rPr>
              <w:t>7.</w:t>
            </w:r>
            <w:r w:rsidR="00D21642" w:rsidRPr="005647EB">
              <w:rPr>
                <w:rFonts w:cs="Arial"/>
                <w:szCs w:val="18"/>
              </w:rPr>
              <w:t>70</w:t>
            </w:r>
          </w:p>
        </w:tc>
      </w:tr>
      <w:tr w:rsidR="00123ECE" w:rsidRPr="005647EB" w14:paraId="0B99DDF6" w14:textId="77777777" w:rsidTr="002570E4">
        <w:trPr>
          <w:cantSplit/>
          <w:jc w:val="center"/>
        </w:trPr>
        <w:tc>
          <w:tcPr>
            <w:tcW w:w="2093" w:type="dxa"/>
          </w:tcPr>
          <w:p w14:paraId="158CD061" w14:textId="77777777" w:rsidR="00123ECE" w:rsidRPr="005647EB" w:rsidRDefault="00123ECE" w:rsidP="002570E4">
            <w:pPr>
              <w:pStyle w:val="TAL"/>
              <w:keepNext w:val="0"/>
              <w:keepLines w:val="0"/>
              <w:rPr>
                <w:rFonts w:cs="Arial"/>
                <w:szCs w:val="18"/>
              </w:rPr>
            </w:pPr>
            <w:r w:rsidRPr="005647EB">
              <w:rPr>
                <w:rFonts w:cs="Arial"/>
                <w:szCs w:val="18"/>
              </w:rPr>
              <w:t>SCH_RP</w:t>
            </w:r>
          </w:p>
        </w:tc>
        <w:tc>
          <w:tcPr>
            <w:tcW w:w="1559" w:type="dxa"/>
          </w:tcPr>
          <w:p w14:paraId="5622D9E6" w14:textId="3E5FC263" w:rsidR="00123ECE" w:rsidRPr="005647EB" w:rsidRDefault="00123ECE" w:rsidP="002570E4">
            <w:pPr>
              <w:pStyle w:val="TAC"/>
              <w:keepNext w:val="0"/>
              <w:keepLines w:val="0"/>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vAlign w:val="center"/>
          </w:tcPr>
          <w:p w14:paraId="120E4365"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6" w:type="dxa"/>
            <w:vAlign w:val="center"/>
          </w:tcPr>
          <w:p w14:paraId="483C3050"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5" w:type="dxa"/>
            <w:vAlign w:val="center"/>
          </w:tcPr>
          <w:p w14:paraId="481656DC"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1C0F220C" w14:textId="77777777" w:rsidR="00123ECE" w:rsidRPr="005647EB" w:rsidRDefault="00123ECE" w:rsidP="002570E4">
            <w:pPr>
              <w:pStyle w:val="TAL"/>
              <w:keepNext w:val="0"/>
              <w:keepLines w:val="0"/>
              <w:jc w:val="center"/>
              <w:rPr>
                <w:rFonts w:cs="Arial"/>
                <w:szCs w:val="18"/>
              </w:rPr>
            </w:pPr>
            <w:r w:rsidRPr="005647EB">
              <w:rPr>
                <w:rFonts w:cs="Arial"/>
                <w:szCs w:val="18"/>
              </w:rPr>
              <w:t>-90.</w:t>
            </w:r>
            <w:r w:rsidR="00D21642" w:rsidRPr="005647EB">
              <w:rPr>
                <w:rFonts w:cs="Arial"/>
                <w:szCs w:val="18"/>
              </w:rPr>
              <w:t>30</w:t>
            </w:r>
          </w:p>
        </w:tc>
      </w:tr>
      <w:tr w:rsidR="00123ECE" w:rsidRPr="005647EB" w:rsidDel="004B51DC" w14:paraId="1C728CF0" w14:textId="77777777" w:rsidTr="002570E4">
        <w:trPr>
          <w:cantSplit/>
          <w:jc w:val="center"/>
        </w:trPr>
        <w:tc>
          <w:tcPr>
            <w:tcW w:w="2093" w:type="dxa"/>
          </w:tcPr>
          <w:p w14:paraId="28E4D14E" w14:textId="77777777" w:rsidR="00123ECE" w:rsidRPr="005647EB" w:rsidRDefault="00123ECE" w:rsidP="002570E4">
            <w:pPr>
              <w:pStyle w:val="TAL"/>
              <w:keepNext w:val="0"/>
              <w:keepLines w:val="0"/>
              <w:rPr>
                <w:rFonts w:cs="Arial"/>
                <w:szCs w:val="18"/>
              </w:rPr>
            </w:pPr>
            <w:r w:rsidRPr="005647EB">
              <w:rPr>
                <w:rFonts w:cs="v4.2.0"/>
                <w:position w:val="-12"/>
              </w:rPr>
              <w:object w:dxaOrig="800" w:dyaOrig="380" w14:anchorId="2350B21A">
                <v:shape id="_x0000_i1028" type="#_x0000_t75" style="width:40pt;height:19.5pt" o:ole="" fillcolor="window">
                  <v:imagedata r:id="rId14" o:title=""/>
                </v:shape>
                <o:OLEObject Type="Embed" ProgID="Equation.3" ShapeID="_x0000_i1028" DrawAspect="Content" ObjectID="_1781977595" r:id="rId15"/>
              </w:object>
            </w:r>
          </w:p>
        </w:tc>
        <w:tc>
          <w:tcPr>
            <w:tcW w:w="1559" w:type="dxa"/>
          </w:tcPr>
          <w:p w14:paraId="6D3E53E2"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1276" w:type="dxa"/>
          </w:tcPr>
          <w:p w14:paraId="0B24E7EF"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6" w:type="dxa"/>
          </w:tcPr>
          <w:p w14:paraId="21E285C8"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5" w:type="dxa"/>
          </w:tcPr>
          <w:p w14:paraId="0A3307DA" w14:textId="77777777" w:rsidR="00123ECE" w:rsidRPr="005647EB" w:rsidDel="00B36E6D" w:rsidRDefault="00123ECE" w:rsidP="002570E4">
            <w:pPr>
              <w:pStyle w:val="TAL"/>
              <w:keepNext w:val="0"/>
              <w:keepLines w:val="0"/>
              <w:jc w:val="center"/>
              <w:rPr>
                <w:rFonts w:cs="Arial"/>
                <w:szCs w:val="18"/>
              </w:rPr>
            </w:pPr>
            <w:r w:rsidRPr="005647EB">
              <w:rPr>
                <w:rFonts w:cs="Arial"/>
                <w:szCs w:val="18"/>
              </w:rPr>
              <w:t>-Infinity</w:t>
            </w:r>
          </w:p>
        </w:tc>
        <w:tc>
          <w:tcPr>
            <w:tcW w:w="1560" w:type="dxa"/>
          </w:tcPr>
          <w:p w14:paraId="62C0E087"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7.</w:t>
            </w:r>
            <w:r w:rsidR="00D21642" w:rsidRPr="005647EB">
              <w:rPr>
                <w:rFonts w:cs="Arial"/>
                <w:szCs w:val="18"/>
              </w:rPr>
              <w:t>70</w:t>
            </w:r>
          </w:p>
        </w:tc>
      </w:tr>
      <w:tr w:rsidR="00123ECE" w:rsidRPr="005647EB" w14:paraId="73C07664" w14:textId="77777777" w:rsidTr="002570E4">
        <w:trPr>
          <w:cantSplit/>
          <w:jc w:val="center"/>
        </w:trPr>
        <w:tc>
          <w:tcPr>
            <w:tcW w:w="2093" w:type="dxa"/>
          </w:tcPr>
          <w:p w14:paraId="71958A42" w14:textId="49E89606"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10E5F33A" w14:textId="77777777" w:rsidR="00123ECE" w:rsidRPr="005647EB" w:rsidRDefault="00123ECE" w:rsidP="002570E4">
            <w:pPr>
              <w:pStyle w:val="TAC"/>
              <w:keepNext w:val="0"/>
              <w:keepLines w:val="0"/>
            </w:pPr>
          </w:p>
        </w:tc>
        <w:tc>
          <w:tcPr>
            <w:tcW w:w="5387" w:type="dxa"/>
            <w:gridSpan w:val="4"/>
            <w:vAlign w:val="center"/>
          </w:tcPr>
          <w:p w14:paraId="60B0A540" w14:textId="77777777" w:rsidR="00123ECE" w:rsidRPr="005647EB" w:rsidRDefault="00123ECE" w:rsidP="002570E4">
            <w:pPr>
              <w:pStyle w:val="TAL"/>
              <w:keepNext w:val="0"/>
              <w:keepLines w:val="0"/>
              <w:jc w:val="center"/>
              <w:rPr>
                <w:rFonts w:cs="v4.2.0"/>
              </w:rPr>
            </w:pPr>
            <w:r w:rsidRPr="005647EB">
              <w:rPr>
                <w:rFonts w:cs="v4.2.0"/>
              </w:rPr>
              <w:t>ETU70</w:t>
            </w:r>
          </w:p>
        </w:tc>
      </w:tr>
      <w:tr w:rsidR="00123ECE" w:rsidRPr="005647EB" w14:paraId="78AECC25" w14:textId="77777777" w:rsidTr="002570E4">
        <w:trPr>
          <w:cantSplit/>
          <w:jc w:val="center"/>
        </w:trPr>
        <w:tc>
          <w:tcPr>
            <w:tcW w:w="9039" w:type="dxa"/>
            <w:gridSpan w:val="6"/>
          </w:tcPr>
          <w:p w14:paraId="398ADAFB" w14:textId="62948F95" w:rsidR="00123ECE" w:rsidRPr="005647EB" w:rsidRDefault="002570E4" w:rsidP="002570E4">
            <w:pPr>
              <w:pStyle w:val="TAN"/>
              <w:keepNext w:val="0"/>
              <w:keepLines w:val="0"/>
            </w:pPr>
            <w:r w:rsidRPr="005647EB">
              <w:t>NOTE 1:</w:t>
            </w:r>
            <w:r w:rsidR="00123ECE" w:rsidRPr="005647EB">
              <w:ta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1EFFA461" w14:textId="15CC6AA7" w:rsidR="00123ECE" w:rsidRPr="005647EB" w:rsidRDefault="002570E4" w:rsidP="002570E4">
            <w:pPr>
              <w:pStyle w:val="TAN"/>
              <w:keepNext w:val="0"/>
              <w:keepLines w:val="0"/>
            </w:pPr>
            <w:r w:rsidRPr="005647EB">
              <w:t>NOTE 2:</w:t>
            </w:r>
            <w:r w:rsidR="00123ECE" w:rsidRPr="005647EB">
              <w:tab/>
              <w:t>The</w:t>
            </w:r>
            <w:r w:rsidRPr="005647EB">
              <w:t xml:space="preserve"> </w:t>
            </w:r>
            <w:r w:rsidR="00123ECE" w:rsidRPr="005647EB">
              <w:t>resources</w:t>
            </w:r>
            <w:r w:rsidRPr="005647EB">
              <w:t xml:space="preserve"> </w:t>
            </w:r>
            <w:r w:rsidR="00123ECE" w:rsidRPr="005647EB">
              <w:t>for</w:t>
            </w:r>
            <w:r w:rsidRPr="005647EB">
              <w:t xml:space="preserve"> </w:t>
            </w:r>
            <w:r w:rsidR="00123ECE" w:rsidRPr="005647EB">
              <w:t>uplink</w:t>
            </w:r>
            <w:r w:rsidRPr="005647EB">
              <w:t xml:space="preserve"> </w:t>
            </w:r>
            <w:r w:rsidR="00123ECE" w:rsidRPr="005647EB">
              <w:t>transmission</w:t>
            </w:r>
            <w:r w:rsidRPr="005647EB">
              <w:t xml:space="preserve"> </w:t>
            </w:r>
            <w:r w:rsidR="00123ECE" w:rsidRPr="005647EB">
              <w:t>are</w:t>
            </w:r>
            <w:r w:rsidRPr="005647EB">
              <w:t xml:space="preserve"> </w:t>
            </w:r>
            <w:r w:rsidR="00123ECE" w:rsidRPr="005647EB">
              <w:t>assigned</w:t>
            </w:r>
            <w:r w:rsidRPr="005647EB">
              <w:t xml:space="preserve"> </w:t>
            </w:r>
            <w:r w:rsidR="00123ECE" w:rsidRPr="005647EB">
              <w:t>to</w:t>
            </w:r>
            <w:r w:rsidRPr="005647EB">
              <w:t xml:space="preserve"> </w:t>
            </w:r>
            <w:r w:rsidR="00123ECE" w:rsidRPr="005647EB">
              <w:t>the</w:t>
            </w:r>
            <w:r w:rsidRPr="005647EB">
              <w:t xml:space="preserve"> </w:t>
            </w:r>
            <w:r w:rsidR="00123ECE" w:rsidRPr="005647EB">
              <w:t>UE</w:t>
            </w:r>
            <w:r w:rsidRPr="005647EB">
              <w:t xml:space="preserve"> </w:t>
            </w:r>
            <w:r w:rsidR="00123ECE" w:rsidRPr="005647EB">
              <w:t>prior</w:t>
            </w:r>
            <w:r w:rsidRPr="005647EB">
              <w:t xml:space="preserve"> </w:t>
            </w:r>
            <w:r w:rsidR="00123ECE" w:rsidRPr="005647EB">
              <w:t>to</w:t>
            </w:r>
            <w:r w:rsidRPr="005647EB">
              <w:t xml:space="preserve"> </w:t>
            </w:r>
            <w:r w:rsidR="00123ECE" w:rsidRPr="005647EB">
              <w:t>the</w:t>
            </w:r>
            <w:r w:rsidRPr="005647EB">
              <w:t xml:space="preserve"> </w:t>
            </w:r>
            <w:r w:rsidR="00123ECE" w:rsidRPr="005647EB">
              <w:t>start</w:t>
            </w:r>
            <w:r w:rsidRPr="005647EB">
              <w:t xml:space="preserve"> </w:t>
            </w:r>
            <w:r w:rsidR="00123ECE" w:rsidRPr="005647EB">
              <w:t>of</w:t>
            </w:r>
            <w:r w:rsidRPr="005647EB">
              <w:t xml:space="preserve"> </w:t>
            </w:r>
            <w:r w:rsidR="00123ECE" w:rsidRPr="005647EB">
              <w:t>time</w:t>
            </w:r>
            <w:r w:rsidRPr="005647EB">
              <w:t xml:space="preserve"> </w:t>
            </w:r>
            <w:r w:rsidR="00123ECE" w:rsidRPr="005647EB">
              <w:t>period</w:t>
            </w:r>
            <w:r w:rsidRPr="005647EB">
              <w:t xml:space="preserve"> </w:t>
            </w:r>
            <w:r w:rsidR="00123ECE" w:rsidRPr="005647EB">
              <w:t>T2.</w:t>
            </w:r>
          </w:p>
          <w:p w14:paraId="5051E4DE" w14:textId="10BF29FE" w:rsidR="00123ECE" w:rsidRPr="005647EB" w:rsidRDefault="002570E4" w:rsidP="002570E4">
            <w:pPr>
              <w:pStyle w:val="TAN"/>
              <w:keepNext w:val="0"/>
              <w:keepLines w:val="0"/>
            </w:pPr>
            <w:r w:rsidRPr="005647EB">
              <w:t>NOTE 3:</w:t>
            </w:r>
            <w:r w:rsidR="00123ECE" w:rsidRPr="005647EB">
              <w:ta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position w:val="-12"/>
              </w:rPr>
              <w:object w:dxaOrig="400" w:dyaOrig="360" w14:anchorId="69CD4A1D">
                <v:shape id="_x0000_i1029" type="#_x0000_t75" style="width:20.5pt;height:18pt" o:ole="" fillcolor="window">
                  <v:imagedata r:id="rId10" o:title=""/>
                </v:shape>
                <o:OLEObject Type="Embed" ProgID="Equation.3" ShapeID="_x0000_i1029" DrawAspect="Content" ObjectID="_1781977596" r:id="rId16"/>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70C60B5C" w14:textId="21BEDD90" w:rsidR="00123ECE" w:rsidRPr="005647EB" w:rsidRDefault="002570E4" w:rsidP="002570E4">
            <w:pPr>
              <w:pStyle w:val="TAN"/>
              <w:keepNext w:val="0"/>
              <w:keepLines w:val="0"/>
            </w:pPr>
            <w:r w:rsidRPr="005647EB">
              <w:t>NOTE 4:</w:t>
            </w:r>
            <w:r w:rsidR="00123ECE" w:rsidRPr="005647EB">
              <w:ta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64DA8DDE" w14:textId="77777777" w:rsidR="00123ECE" w:rsidRPr="005647EB" w:rsidRDefault="00123ECE" w:rsidP="002570E4"/>
    <w:p w14:paraId="2F81632D" w14:textId="77777777" w:rsidR="00123ECE" w:rsidRPr="005647EB" w:rsidRDefault="00123ECE" w:rsidP="002570E4">
      <w:pPr>
        <w:rPr>
          <w:rFonts w:cs="v4.2.0"/>
        </w:rPr>
      </w:pPr>
      <w:r w:rsidRPr="005647EB">
        <w:rPr>
          <w:rFonts w:cs="v4.2.0"/>
        </w:rPr>
        <w:t>The UE shall send one Event A3 triggered measurement report, with a measurement reporting delay less than 3842 ms from the beginning of time period T2.</w:t>
      </w:r>
    </w:p>
    <w:p w14:paraId="11C693E9" w14:textId="77777777" w:rsidR="00123ECE" w:rsidRPr="005647EB" w:rsidRDefault="00123ECE" w:rsidP="002570E4">
      <w:r w:rsidRPr="005647EB">
        <w:t>The overall delays measured is defined as the time from the beginning of time period T2, to the moment the UE send one Event A3 triggered measurement report to Cell 2.</w:t>
      </w:r>
    </w:p>
    <w:p w14:paraId="0A250DF7" w14:textId="77777777" w:rsidR="00123ECE" w:rsidRPr="005647EB" w:rsidRDefault="00123ECE"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4A9578AC" w14:textId="77777777" w:rsidR="00123ECE" w:rsidRPr="005647EB" w:rsidRDefault="00123ECE" w:rsidP="002570E4">
      <w:pPr>
        <w:rPr>
          <w:rFonts w:cs="v4.2.0"/>
        </w:rPr>
      </w:pPr>
      <w:r w:rsidRPr="005647EB">
        <w:t>The overall delays measured tes</w:t>
      </w:r>
      <w:r w:rsidR="00E52353" w:rsidRPr="005647EB">
        <w:t>t requirement is expressed as:</w:t>
      </w:r>
    </w:p>
    <w:p w14:paraId="6343444F" w14:textId="77777777" w:rsidR="00123ECE" w:rsidRPr="005647EB" w:rsidRDefault="00123ECE" w:rsidP="002570E4">
      <w:pPr>
        <w:pStyle w:val="B1"/>
        <w:ind w:left="576" w:hanging="288"/>
      </w:pPr>
      <w:r w:rsidRPr="005647EB">
        <w:t xml:space="preserve">Overall delays measured = </w:t>
      </w:r>
      <w:r w:rsidRPr="005647EB">
        <w:rPr>
          <w:rFonts w:cs="v4.2.0"/>
        </w:rPr>
        <w:t>measurement reporting delay + TTI insertion</w:t>
      </w:r>
      <w:r w:rsidRPr="005647EB">
        <w:t xml:space="preserve"> uncertainty </w:t>
      </w:r>
    </w:p>
    <w:p w14:paraId="26A08522" w14:textId="77777777" w:rsidR="00123ECE" w:rsidRPr="005647EB" w:rsidRDefault="00123ECE" w:rsidP="002570E4">
      <w:pPr>
        <w:pStyle w:val="B1"/>
        <w:ind w:left="576" w:hanging="288"/>
      </w:pPr>
      <w:r w:rsidRPr="005647EB">
        <w:t>Measurement reporting delay = 3840 ms</w:t>
      </w:r>
    </w:p>
    <w:p w14:paraId="77203B8B" w14:textId="77777777" w:rsidR="00123ECE" w:rsidRPr="005647EB" w:rsidRDefault="00123ECE" w:rsidP="002570E4">
      <w:pPr>
        <w:pStyle w:val="B1"/>
        <w:ind w:left="576" w:hanging="288"/>
      </w:pPr>
      <w:r w:rsidRPr="005647EB">
        <w:t>TTI insertion uncertainty = TTI</w:t>
      </w:r>
      <w:r w:rsidRPr="005647EB">
        <w:rPr>
          <w:vertAlign w:val="subscript"/>
        </w:rPr>
        <w:t xml:space="preserve">DCCH </w:t>
      </w:r>
      <w:r w:rsidRPr="005647EB">
        <w:t>= 1 ms; 2xTTI</w:t>
      </w:r>
      <w:r w:rsidRPr="005647EB">
        <w:rPr>
          <w:vertAlign w:val="subscript"/>
        </w:rPr>
        <w:t>DCCH</w:t>
      </w:r>
      <w:r w:rsidRPr="005647EB">
        <w:t xml:space="preserve"> = 2 ms</w:t>
      </w:r>
    </w:p>
    <w:p w14:paraId="2A994DAA" w14:textId="77777777" w:rsidR="00123ECE" w:rsidRPr="005647EB" w:rsidRDefault="00123ECE" w:rsidP="002570E4">
      <w:r w:rsidRPr="005647EB">
        <w:t>The overall delays measured shall be less than a total of 3842 ms in this test case (note: this gives a total of 3840 ms for measurement reporting delay plus 2 ms for TTI insertion uncertainty).</w:t>
      </w:r>
    </w:p>
    <w:p w14:paraId="56454A7F" w14:textId="77777777" w:rsidR="00123ECE" w:rsidRPr="005647EB" w:rsidRDefault="00123ECE" w:rsidP="002570E4">
      <w:pPr>
        <w:rPr>
          <w:rFonts w:cs="v4.2.0"/>
        </w:rPr>
      </w:pPr>
      <w:r w:rsidRPr="005647EB">
        <w:rPr>
          <w:rFonts w:cs="v4.2.0"/>
        </w:rPr>
        <w:t>The rate of correct events observed during repeated tests shall be at least 90% with a confidence level of 95%.</w:t>
      </w:r>
    </w:p>
    <w:p w14:paraId="3B47DEE0" w14:textId="77777777" w:rsidR="00123ECE" w:rsidRPr="005647EB" w:rsidRDefault="00123ECE" w:rsidP="002570E4">
      <w:pPr>
        <w:pStyle w:val="NO"/>
        <w:keepLines w:val="0"/>
      </w:pPr>
      <w:r w:rsidRPr="005647EB">
        <w:lastRenderedPageBreak/>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4F3E1110" w14:textId="77777777" w:rsidR="00334C6A" w:rsidRPr="005647EB" w:rsidRDefault="00334C6A" w:rsidP="002570E4">
      <w:pPr>
        <w:pStyle w:val="Heading3"/>
        <w:keepNext w:val="0"/>
        <w:keepLines w:val="0"/>
      </w:pPr>
      <w:r w:rsidRPr="005647EB">
        <w:t>8.3.1_2</w:t>
      </w:r>
      <w:r w:rsidRPr="005647EB">
        <w:tab/>
        <w:t>E-UTRAN FDD-FDD Inter-frequency event triggered reporting under fading propagation conditions in asynchronous cells for UE category 1bis</w:t>
      </w:r>
    </w:p>
    <w:p w14:paraId="1B217CEA" w14:textId="77777777" w:rsidR="00334C6A" w:rsidRPr="005647EB" w:rsidRDefault="00334C6A" w:rsidP="002570E4">
      <w:pPr>
        <w:pStyle w:val="Heading4"/>
        <w:keepNext w:val="0"/>
        <w:keepLines w:val="0"/>
      </w:pPr>
      <w:r w:rsidRPr="005647EB">
        <w:t>8.3.1_2.1</w:t>
      </w:r>
      <w:r w:rsidRPr="005647EB">
        <w:tab/>
        <w:t>Test purpose</w:t>
      </w:r>
    </w:p>
    <w:p w14:paraId="6EC1D846" w14:textId="485B6658" w:rsidR="00334C6A" w:rsidRPr="005647EB" w:rsidRDefault="00334C6A" w:rsidP="002570E4">
      <w:r w:rsidRPr="005647EB">
        <w:t>To verify the UE</w:t>
      </w:r>
      <w:r w:rsidR="002570E4" w:rsidRPr="005647EB">
        <w:t>'</w:t>
      </w:r>
      <w:r w:rsidRPr="005647EB">
        <w:t xml:space="preserve">s ability to make a correct reporting of an event under fading propagation conditions in asynchronous cells within the E-UTRA FDD inter-frequency cell search requirements. This test will partly verify the FDD-FDD inter-frequency cell search requirements in </w:t>
      </w:r>
      <w:r w:rsidR="00914A62" w:rsidRPr="005647EB">
        <w:t>clause</w:t>
      </w:r>
      <w:r w:rsidRPr="005647EB">
        <w:t xml:space="preserve"> 8.1.2.3.</w:t>
      </w:r>
    </w:p>
    <w:p w14:paraId="1D92E945" w14:textId="77777777" w:rsidR="00334C6A" w:rsidRPr="005647EB" w:rsidRDefault="00334C6A" w:rsidP="002570E4">
      <w:pPr>
        <w:pStyle w:val="Heading4"/>
        <w:keepNext w:val="0"/>
        <w:keepLines w:val="0"/>
      </w:pPr>
      <w:r w:rsidRPr="005647EB">
        <w:t>8.3.1_2.2</w:t>
      </w:r>
      <w:r w:rsidRPr="005647EB">
        <w:tab/>
        <w:t>Test applicability</w:t>
      </w:r>
    </w:p>
    <w:p w14:paraId="280BCF04" w14:textId="77777777" w:rsidR="00334C6A" w:rsidRPr="005647EB" w:rsidRDefault="00334C6A" w:rsidP="002570E4">
      <w:r w:rsidRPr="005647EB">
        <w:t>This test applies to all types of E-UTRA FDD UE release 13 and forward. Applicability requires support for FGI bit 25 of UE category 1bis.</w:t>
      </w:r>
    </w:p>
    <w:p w14:paraId="681182D9" w14:textId="77777777" w:rsidR="00334C6A" w:rsidRPr="005647EB" w:rsidRDefault="00334C6A" w:rsidP="002570E4">
      <w:pPr>
        <w:pStyle w:val="Heading4"/>
        <w:keepNext w:val="0"/>
        <w:keepLines w:val="0"/>
      </w:pPr>
      <w:r w:rsidRPr="005647EB">
        <w:t>8.3.1_2.3</w:t>
      </w:r>
      <w:r w:rsidRPr="005647EB">
        <w:tab/>
        <w:t>Minimum conformance requirements</w:t>
      </w:r>
    </w:p>
    <w:p w14:paraId="02D5BA18" w14:textId="77777777" w:rsidR="00334C6A" w:rsidRPr="005647EB" w:rsidRDefault="00334C6A" w:rsidP="002570E4">
      <w:pPr>
        <w:rPr>
          <w:rFonts w:cs="v4.2.0"/>
        </w:rPr>
      </w:pPr>
      <w:r w:rsidRPr="005647EB">
        <w:rPr>
          <w:rFonts w:cs="v4.2.0"/>
        </w:rPr>
        <w:t>When measurement gaps are scheduled the UE shall be able to identify a new FDD inter-frequency within T</w:t>
      </w:r>
      <w:r w:rsidRPr="005647EB">
        <w:rPr>
          <w:rFonts w:cs="v4.2.0"/>
          <w:vertAlign w:val="subscript"/>
        </w:rPr>
        <w:t>Identify_Inter</w:t>
      </w:r>
      <w:r w:rsidRPr="005647EB">
        <w:rPr>
          <w:rFonts w:cs="v4.2.0"/>
        </w:rPr>
        <w:t xml:space="preserve"> according to the following expression:</w:t>
      </w:r>
    </w:p>
    <w:p w14:paraId="5C50D67A" w14:textId="28C57672" w:rsidR="00334C6A" w:rsidRPr="005647EB" w:rsidRDefault="002570E4" w:rsidP="002570E4">
      <w:pPr>
        <w:pStyle w:val="EQ"/>
        <w:rPr>
          <w:noProof w:val="0"/>
        </w:rPr>
      </w:pPr>
      <w:r w:rsidRPr="005647EB">
        <w:rPr>
          <w:noProof w:val="0"/>
        </w:rPr>
        <w:tab/>
      </w:r>
      <w:r w:rsidR="00334C6A" w:rsidRPr="005647EB">
        <w:rPr>
          <w:noProof w:val="0"/>
        </w:rPr>
        <w:object w:dxaOrig="4560" w:dyaOrig="680" w14:anchorId="03A11CFF">
          <v:shape id="_x0000_i1030" type="#_x0000_t75" style="width:228pt;height:34.5pt" o:ole="">
            <v:imagedata r:id="rId8" o:title=""/>
          </v:shape>
          <o:OLEObject Type="Embed" ProgID="Equation.3" ShapeID="_x0000_i1030" DrawAspect="Content" ObjectID="_1781977597" r:id="rId17"/>
        </w:object>
      </w:r>
    </w:p>
    <w:p w14:paraId="2440E329" w14:textId="77777777" w:rsidR="00334C6A" w:rsidRPr="005647EB" w:rsidRDefault="00334C6A" w:rsidP="002570E4">
      <w:pPr>
        <w:keepNext/>
        <w:keepLines/>
      </w:pPr>
      <w:r w:rsidRPr="005647EB">
        <w:t>Where:</w:t>
      </w:r>
    </w:p>
    <w:p w14:paraId="68576865" w14:textId="77777777" w:rsidR="00334C6A" w:rsidRPr="005647EB" w:rsidRDefault="00334C6A" w:rsidP="002570E4">
      <w:pPr>
        <w:pStyle w:val="B1"/>
        <w:rPr>
          <w:rFonts w:cs="v4.2.0"/>
        </w:rPr>
      </w:pPr>
      <w:r w:rsidRPr="005647EB">
        <w:rPr>
          <w:rFonts w:cs="v4.2.0"/>
        </w:rPr>
        <w:t>T</w:t>
      </w:r>
      <w:r w:rsidRPr="005647EB">
        <w:rPr>
          <w:rFonts w:cs="v4.2.0"/>
          <w:vertAlign w:val="subscript"/>
        </w:rPr>
        <w:t>Basic_Identify_Inter</w:t>
      </w:r>
      <w:r w:rsidRPr="005647EB">
        <w:rPr>
          <w:rFonts w:cs="v4.2.0"/>
        </w:rPr>
        <w:t xml:space="preserve"> = 480 ms. </w:t>
      </w:r>
      <w:r w:rsidRPr="005647EB">
        <w:t>It is the time period used in the inter frequency equation where the maximum allowed time for the UE to identify a new FDD inter-frequency cell is defined.</w:t>
      </w:r>
    </w:p>
    <w:p w14:paraId="7C4CD5FC" w14:textId="7C4C8EE8" w:rsidR="00334C6A" w:rsidRPr="005647EB" w:rsidRDefault="00334C6A" w:rsidP="002570E4">
      <w:pPr>
        <w:pStyle w:val="B1"/>
        <w:ind w:left="284" w:firstLine="0"/>
        <w:rPr>
          <w:rFonts w:cs="v4.2.0"/>
        </w:rPr>
      </w:pPr>
      <w:r w:rsidRPr="005647EB">
        <w:rPr>
          <w:rFonts w:cs="v4.2.0"/>
        </w:rPr>
        <w:t>N</w:t>
      </w:r>
      <w:r w:rsidRPr="005647EB">
        <w:rPr>
          <w:rFonts w:cs="v4.2.0"/>
          <w:vertAlign w:val="subscript"/>
        </w:rPr>
        <w:t xml:space="preserve">freq </w:t>
      </w:r>
      <w:r w:rsidRPr="005647EB">
        <w:rPr>
          <w:rFonts w:cs="v4.2.0"/>
        </w:rPr>
        <w:t xml:space="preserve">is defined </w:t>
      </w:r>
      <w:r w:rsidR="002570E4" w:rsidRPr="005647EB">
        <w:rPr>
          <w:rFonts w:cs="v4.2.0"/>
        </w:rPr>
        <w:t>in 3GPP TS</w:t>
      </w:r>
      <w:r w:rsidRPr="005647EB">
        <w:rPr>
          <w:rFonts w:cs="v4.2.0"/>
        </w:rPr>
        <w:t xml:space="preserve"> 36.133 [4] </w:t>
      </w:r>
      <w:r w:rsidR="00914A62" w:rsidRPr="005647EB">
        <w:rPr>
          <w:rFonts w:cs="v4.2.0"/>
        </w:rPr>
        <w:t>clause</w:t>
      </w:r>
      <w:r w:rsidRPr="005647EB">
        <w:rPr>
          <w:rFonts w:cs="v4.2.0"/>
        </w:rPr>
        <w:t xml:space="preserve"> 8.1.2.1.1 and T</w:t>
      </w:r>
      <w:r w:rsidRPr="005647EB">
        <w:rPr>
          <w:rFonts w:cs="v4.2.0"/>
          <w:vertAlign w:val="subscript"/>
        </w:rPr>
        <w:t xml:space="preserve">Inter1 </w:t>
      </w:r>
      <w:r w:rsidRPr="005647EB">
        <w:rPr>
          <w:rFonts w:cs="v4.2.0"/>
        </w:rPr>
        <w:t xml:space="preserve">is defined </w:t>
      </w:r>
      <w:r w:rsidR="002570E4" w:rsidRPr="005647EB">
        <w:rPr>
          <w:rFonts w:cs="v4.2.0"/>
        </w:rPr>
        <w:t>in 3GPP TS</w:t>
      </w:r>
      <w:r w:rsidRPr="005647EB">
        <w:rPr>
          <w:rFonts w:cs="v4.2.0"/>
        </w:rPr>
        <w:t xml:space="preserve"> 36.133 [4] </w:t>
      </w:r>
      <w:r w:rsidR="00914A62" w:rsidRPr="005647EB">
        <w:rPr>
          <w:rFonts w:cs="v4.2.0"/>
        </w:rPr>
        <w:t>clause</w:t>
      </w:r>
      <w:r w:rsidRPr="005647EB">
        <w:rPr>
          <w:rFonts w:cs="v4.2.0"/>
        </w:rPr>
        <w:t xml:space="preserve"> 8.1.2.1.</w:t>
      </w:r>
    </w:p>
    <w:p w14:paraId="2ABA28F2" w14:textId="77777777" w:rsidR="00334C6A" w:rsidRPr="005647EB" w:rsidRDefault="00334C6A" w:rsidP="002570E4">
      <w:r w:rsidRPr="005647EB">
        <w:t>A cell shall be considered detectable provided following conditions are fulfilled:</w:t>
      </w:r>
    </w:p>
    <w:p w14:paraId="42C1A441" w14:textId="77777777" w:rsidR="00334C6A" w:rsidRPr="005647EB" w:rsidRDefault="00334C6A" w:rsidP="002570E4">
      <w:pPr>
        <w:pStyle w:val="B1"/>
      </w:pPr>
      <w:r w:rsidRPr="005647EB">
        <w:t>-</w:t>
      </w:r>
      <w:r w:rsidRPr="005647EB">
        <w:tab/>
        <w:t>RSRP and RSRP Ês/Iot according to Annex I.2.3 for a corresponding Band,</w:t>
      </w:r>
    </w:p>
    <w:p w14:paraId="19C73160" w14:textId="7BDEC498" w:rsidR="00334C6A" w:rsidRPr="005647EB" w:rsidRDefault="00334C6A" w:rsidP="002570E4">
      <w:pPr>
        <w:pStyle w:val="B1"/>
        <w:rPr>
          <w:lang w:eastAsia="zh-CN"/>
        </w:rPr>
      </w:pPr>
      <w:r w:rsidRPr="005647EB">
        <w:t>-</w:t>
      </w:r>
      <w:r w:rsidRPr="005647EB">
        <w:tab/>
        <w:t xml:space="preserve">other RSRP related side conditions given in </w:t>
      </w:r>
      <w:r w:rsidR="00914A62" w:rsidRPr="005647EB">
        <w:t>Clause</w:t>
      </w:r>
      <w:r w:rsidRPr="005647EB">
        <w:t xml:space="preserve">s 9.1.3.3 and 9.1.3.4 and RSRQ related side conditions given in </w:t>
      </w:r>
      <w:r w:rsidR="00914A62" w:rsidRPr="005647EB">
        <w:t>Clause</w:t>
      </w:r>
      <w:r w:rsidRPr="005647EB">
        <w:t>s 9.1.6.5 and 9.1.6.6 are fulfilled</w:t>
      </w:r>
      <w:r w:rsidRPr="005647EB">
        <w:rPr>
          <w:lang w:eastAsia="zh-CN"/>
        </w:rPr>
        <w:t>,</w:t>
      </w:r>
    </w:p>
    <w:p w14:paraId="09BDE899" w14:textId="77777777" w:rsidR="00334C6A" w:rsidRPr="005647EB" w:rsidRDefault="00334C6A"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5590FC50" w14:textId="143D5058" w:rsidR="00334C6A" w:rsidRPr="005647EB" w:rsidRDefault="00334C6A" w:rsidP="002570E4">
      <w:pPr>
        <w:rPr>
          <w:rFonts w:cs="v4.2.0"/>
        </w:rPr>
      </w:pPr>
      <w:r w:rsidRPr="005647EB">
        <w:rPr>
          <w:rFonts w:cs="v4.2.0"/>
        </w:rPr>
        <w:t>When measurement gaps are scheduled for FDD inter frequency measurements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 </w:t>
      </w:r>
      <w:r w:rsidRPr="005647EB">
        <w:rPr>
          <w:rFonts w:cs="v4.2.0"/>
        </w:rPr>
        <w:t xml:space="preserve">36.133 </w:t>
      </w:r>
      <w:r w:rsidR="00914A62" w:rsidRPr="005647EB">
        <w:rPr>
          <w:rFonts w:cs="v4.2.0"/>
        </w:rPr>
        <w:t>clause</w:t>
      </w:r>
      <w:r w:rsidRPr="005647EB">
        <w:rPr>
          <w:rFonts w:cs="v4.2.0"/>
        </w:rPr>
        <w:t>s 9.1.3.3, 9.1.3.4, 9.1.6.5, and 9.1.6.6, respectively, with measurement period given by table</w:t>
      </w:r>
      <w:r w:rsidR="002570E4" w:rsidRPr="005647EB">
        <w:rPr>
          <w:rFonts w:cs="v4.2.0"/>
        </w:rPr>
        <w:t> </w:t>
      </w:r>
      <w:r w:rsidRPr="005647EB">
        <w:rPr>
          <w:rFonts w:cs="v4.2.0"/>
        </w:rPr>
        <w:t>8.3.1_2.3-1.</w:t>
      </w:r>
    </w:p>
    <w:p w14:paraId="362C74E3" w14:textId="77777777" w:rsidR="00334C6A" w:rsidRPr="005647EB" w:rsidRDefault="00334C6A" w:rsidP="002570E4">
      <w:pPr>
        <w:pStyle w:val="TH"/>
        <w:keepNext w:val="0"/>
        <w:keepLines w:val="0"/>
        <w:rPr>
          <w:rFonts w:cs="v4.2.0"/>
        </w:rPr>
      </w:pPr>
      <w:r w:rsidRPr="005647EB">
        <w:rPr>
          <w:rFonts w:cs="v4.2.0"/>
        </w:rPr>
        <w:t>Table 8.3.1_2.3-1: Measurement period and measurement bandwidth</w:t>
      </w:r>
      <w:r w:rsidR="00E44ECA" w:rsidRPr="005647EB">
        <w:rPr>
          <w:rFonts w:cs="v4.2.0"/>
        </w:rPr>
        <w:t xml:space="preserve"> (category 1bis UE)</w:t>
      </w:r>
    </w:p>
    <w:tbl>
      <w:tblPr>
        <w:tblW w:w="9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2"/>
        <w:gridCol w:w="3582"/>
        <w:gridCol w:w="3818"/>
      </w:tblGrid>
      <w:tr w:rsidR="00E44ECA" w:rsidRPr="005647EB" w14:paraId="6585E6D8" w14:textId="77777777" w:rsidTr="002570E4">
        <w:trPr>
          <w:cantSplit/>
          <w:jc w:val="center"/>
        </w:trPr>
        <w:tc>
          <w:tcPr>
            <w:tcW w:w="1732" w:type="dxa"/>
          </w:tcPr>
          <w:p w14:paraId="628CEA8D" w14:textId="77777777" w:rsidR="00E44ECA" w:rsidRPr="005647EB" w:rsidRDefault="00E44ECA" w:rsidP="002570E4">
            <w:pPr>
              <w:pStyle w:val="TAH"/>
              <w:keepNext w:val="0"/>
              <w:keepLines w:val="0"/>
              <w:rPr>
                <w:rFonts w:cs="v4.2.0"/>
              </w:rPr>
            </w:pPr>
            <w:r w:rsidRPr="005647EB">
              <w:rPr>
                <w:rFonts w:cs="v4.2.0"/>
              </w:rPr>
              <w:t>Configuration</w:t>
            </w:r>
          </w:p>
        </w:tc>
        <w:tc>
          <w:tcPr>
            <w:tcW w:w="3582" w:type="dxa"/>
          </w:tcPr>
          <w:p w14:paraId="530F0501" w14:textId="5C871B56" w:rsidR="00E44ECA" w:rsidRPr="005647EB" w:rsidRDefault="00E44ECA" w:rsidP="002570E4">
            <w:pPr>
              <w:pStyle w:val="TAH"/>
              <w:keepNext w:val="0"/>
              <w:keepLines w:val="0"/>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Measurement_Period_Inter_FDD</w:t>
            </w:r>
            <w:r w:rsidR="002570E4" w:rsidRPr="005647EB">
              <w:rPr>
                <w:rFonts w:cs="v4.2.0"/>
              </w:rPr>
              <w:t xml:space="preserve"> </w:t>
            </w:r>
            <w:r w:rsidRPr="005647EB">
              <w:rPr>
                <w:rFonts w:cs="v4.2.0"/>
              </w:rPr>
              <w:t>[ms]</w:t>
            </w:r>
          </w:p>
        </w:tc>
        <w:tc>
          <w:tcPr>
            <w:tcW w:w="3818" w:type="dxa"/>
          </w:tcPr>
          <w:p w14:paraId="023FD2C8" w14:textId="375B61AC" w:rsidR="00E44ECA" w:rsidRPr="005647EB" w:rsidRDefault="00E44ECA" w:rsidP="002570E4">
            <w:pPr>
              <w:pStyle w:val="TAH"/>
              <w:keepNext w:val="0"/>
              <w:keepLines w:val="0"/>
              <w:rPr>
                <w:rFonts w:cs="v4.2.0"/>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E44ECA" w:rsidRPr="005647EB" w14:paraId="643F4B9D" w14:textId="77777777" w:rsidTr="002570E4">
        <w:trPr>
          <w:cantSplit/>
          <w:jc w:val="center"/>
        </w:trPr>
        <w:tc>
          <w:tcPr>
            <w:tcW w:w="1732" w:type="dxa"/>
            <w:vAlign w:val="center"/>
          </w:tcPr>
          <w:p w14:paraId="5CF5E268" w14:textId="77777777" w:rsidR="00E44ECA" w:rsidRPr="005647EB" w:rsidRDefault="00E44ECA" w:rsidP="002570E4">
            <w:pPr>
              <w:pStyle w:val="TAL"/>
              <w:keepNext w:val="0"/>
              <w:keepLines w:val="0"/>
              <w:jc w:val="center"/>
            </w:pPr>
            <w:r w:rsidRPr="005647EB">
              <w:t>0</w:t>
            </w:r>
          </w:p>
        </w:tc>
        <w:tc>
          <w:tcPr>
            <w:tcW w:w="3582" w:type="dxa"/>
            <w:vAlign w:val="center"/>
          </w:tcPr>
          <w:p w14:paraId="5FFB9CE0" w14:textId="2AD04771" w:rsidR="00E44ECA" w:rsidRPr="005647EB" w:rsidRDefault="00E44ECA" w:rsidP="002570E4">
            <w:pPr>
              <w:pStyle w:val="TAL"/>
              <w:keepNext w:val="0"/>
              <w:keepLines w:val="0"/>
              <w:jc w:val="center"/>
            </w:pPr>
            <w:r w:rsidRPr="005647EB">
              <w:t>960</w:t>
            </w:r>
            <w:r w:rsidR="002570E4" w:rsidRPr="005647EB">
              <w:t xml:space="preserve"> </w:t>
            </w:r>
            <w:r w:rsidRPr="005647EB">
              <w:t>x</w:t>
            </w:r>
            <w:r w:rsidR="002570E4" w:rsidRPr="005647EB">
              <w:t xml:space="preserve"> </w:t>
            </w:r>
            <w:r w:rsidRPr="005647EB">
              <w:t>N</w:t>
            </w:r>
            <w:r w:rsidRPr="005647EB">
              <w:rPr>
                <w:vertAlign w:val="subscript"/>
              </w:rPr>
              <w:t>freq</w:t>
            </w:r>
          </w:p>
        </w:tc>
        <w:tc>
          <w:tcPr>
            <w:tcW w:w="3818" w:type="dxa"/>
            <w:vAlign w:val="center"/>
          </w:tcPr>
          <w:p w14:paraId="52BE2932" w14:textId="77777777" w:rsidR="00E44ECA" w:rsidRPr="005647EB" w:rsidRDefault="00E44ECA" w:rsidP="002570E4">
            <w:pPr>
              <w:pStyle w:val="TAL"/>
              <w:keepNext w:val="0"/>
              <w:keepLines w:val="0"/>
              <w:jc w:val="center"/>
            </w:pPr>
            <w:r w:rsidRPr="005647EB">
              <w:t>6</w:t>
            </w:r>
          </w:p>
        </w:tc>
      </w:tr>
      <w:tr w:rsidR="00E44ECA" w:rsidRPr="005647EB" w14:paraId="2EA49078" w14:textId="77777777" w:rsidTr="002570E4">
        <w:trPr>
          <w:cantSplit/>
          <w:jc w:val="center"/>
        </w:trPr>
        <w:tc>
          <w:tcPr>
            <w:tcW w:w="1732" w:type="dxa"/>
            <w:vAlign w:val="center"/>
          </w:tcPr>
          <w:p w14:paraId="6B44A7D0" w14:textId="377333BD" w:rsidR="00E44ECA" w:rsidRPr="005647EB" w:rsidRDefault="00E44ECA" w:rsidP="002570E4">
            <w:pPr>
              <w:pStyle w:val="TAL"/>
              <w:keepNext w:val="0"/>
              <w:keepLines w:val="0"/>
              <w:jc w:val="center"/>
            </w:pPr>
            <w:r w:rsidRPr="005647EB">
              <w:t>1</w:t>
            </w:r>
            <w:r w:rsidR="002570E4" w:rsidRPr="005647EB">
              <w:t xml:space="preserve"> </w:t>
            </w:r>
            <w:r w:rsidRPr="005647EB">
              <w:t>(Note)</w:t>
            </w:r>
          </w:p>
        </w:tc>
        <w:tc>
          <w:tcPr>
            <w:tcW w:w="3582" w:type="dxa"/>
            <w:vAlign w:val="center"/>
          </w:tcPr>
          <w:p w14:paraId="43E6D857" w14:textId="1475D2FC" w:rsidR="00E44ECA" w:rsidRPr="005647EB" w:rsidRDefault="00E44ECA" w:rsidP="002570E4">
            <w:pPr>
              <w:pStyle w:val="TAL"/>
              <w:keepNext w:val="0"/>
              <w:keepLines w:val="0"/>
              <w:jc w:val="center"/>
            </w:pPr>
            <w:r w:rsidRPr="005647EB">
              <w:t>480</w:t>
            </w:r>
            <w:r w:rsidR="002570E4" w:rsidRPr="005647EB">
              <w:t xml:space="preserve"> </w:t>
            </w:r>
            <w:r w:rsidRPr="005647EB">
              <w:t>x</w:t>
            </w:r>
            <w:r w:rsidR="002570E4" w:rsidRPr="005647EB">
              <w:t xml:space="preserve"> </w:t>
            </w:r>
            <w:r w:rsidRPr="005647EB">
              <w:t>N</w:t>
            </w:r>
            <w:r w:rsidRPr="005647EB">
              <w:rPr>
                <w:vertAlign w:val="subscript"/>
              </w:rPr>
              <w:t>freq</w:t>
            </w:r>
          </w:p>
        </w:tc>
        <w:tc>
          <w:tcPr>
            <w:tcW w:w="3818" w:type="dxa"/>
            <w:vAlign w:val="center"/>
          </w:tcPr>
          <w:p w14:paraId="0A064C2A" w14:textId="77777777" w:rsidR="00E44ECA" w:rsidRPr="005647EB" w:rsidRDefault="00E44ECA" w:rsidP="002570E4">
            <w:pPr>
              <w:pStyle w:val="TAL"/>
              <w:keepNext w:val="0"/>
              <w:keepLines w:val="0"/>
              <w:jc w:val="center"/>
            </w:pPr>
            <w:r w:rsidRPr="005647EB">
              <w:t>50</w:t>
            </w:r>
          </w:p>
        </w:tc>
      </w:tr>
      <w:tr w:rsidR="00E44ECA" w:rsidRPr="005647EB" w14:paraId="15E42B77" w14:textId="77777777" w:rsidTr="002570E4">
        <w:trPr>
          <w:cantSplit/>
          <w:jc w:val="center"/>
        </w:trPr>
        <w:tc>
          <w:tcPr>
            <w:tcW w:w="9132" w:type="dxa"/>
            <w:gridSpan w:val="3"/>
          </w:tcPr>
          <w:p w14:paraId="7A4721AF" w14:textId="017CCA2D" w:rsidR="00E44ECA" w:rsidRPr="005647EB" w:rsidRDefault="002570E4" w:rsidP="002570E4">
            <w:pPr>
              <w:pStyle w:val="TAN"/>
              <w:keepNext w:val="0"/>
              <w:keepLines w:val="0"/>
            </w:pPr>
            <w:r w:rsidRPr="005647EB">
              <w:t>NOTE:</w:t>
            </w:r>
            <w:r w:rsidR="00E44ECA" w:rsidRPr="005647EB">
              <w:tab/>
              <w:t>This</w:t>
            </w:r>
            <w:r w:rsidRPr="005647EB">
              <w:t xml:space="preserve"> </w:t>
            </w:r>
            <w:r w:rsidR="00E44ECA" w:rsidRPr="005647EB">
              <w:t>configuration</w:t>
            </w:r>
            <w:r w:rsidRPr="005647EB">
              <w:t xml:space="preserve"> </w:t>
            </w:r>
            <w:r w:rsidR="00E44ECA" w:rsidRPr="005647EB">
              <w:t>is</w:t>
            </w:r>
            <w:r w:rsidRPr="005647EB">
              <w:t xml:space="preserve"> </w:t>
            </w:r>
            <w:r w:rsidR="00E44ECA" w:rsidRPr="005647EB">
              <w:t>optional.</w:t>
            </w:r>
          </w:p>
        </w:tc>
      </w:tr>
    </w:tbl>
    <w:p w14:paraId="6D64357E" w14:textId="77777777" w:rsidR="00334C6A" w:rsidRPr="005647EB" w:rsidRDefault="00334C6A" w:rsidP="002570E4"/>
    <w:p w14:paraId="386504A1" w14:textId="77777777" w:rsidR="00334C6A" w:rsidRPr="005647EB" w:rsidRDefault="00334C6A" w:rsidP="002570E4">
      <w:r w:rsidRPr="005647EB">
        <w:t>The UE shall be capable of performing RSRP and RSRQ measurements of at least 4 inter-frequency cells per FDD inter-frequency and the UE physical layer shall be capable of reporting RSRP and RSRQ measurements to higher layers with the measurement period defined in Table 8.3.1_2.3-1.</w:t>
      </w:r>
    </w:p>
    <w:p w14:paraId="166F7706" w14:textId="4E6794B9" w:rsidR="00334C6A" w:rsidRPr="005647EB" w:rsidRDefault="00334C6A" w:rsidP="002570E4">
      <w:pPr>
        <w:rPr>
          <w:rFonts w:cs="v4.2.0"/>
        </w:rPr>
      </w:pPr>
      <w:r w:rsidRPr="005647EB">
        <w:rPr>
          <w:rFonts w:cs="v4.2.0"/>
        </w:rPr>
        <w:lastRenderedPageBreak/>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9.1.3.3, 9.1.3.4, 9.1.6.5, and 9.1.6.6, respectively.</w:t>
      </w:r>
    </w:p>
    <w:p w14:paraId="4D35CF2F"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245A2C25" w14:textId="77777777" w:rsidR="00334C6A" w:rsidRPr="005647EB" w:rsidRDefault="00334C6A"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325C5AC3" w14:textId="724F17DD" w:rsidR="00334C6A" w:rsidRPr="005647EB" w:rsidRDefault="00334C6A"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w:t>
      </w:r>
      <w:r w:rsidRPr="005647EB">
        <w:rPr>
          <w:rFonts w:cs="v4.2.0"/>
          <w:vertAlign w:val="subscript"/>
          <w:lang w:eastAsia="zh-CN"/>
        </w:rPr>
        <w:t>_inter</w:t>
      </w:r>
      <w:r w:rsidRPr="005647EB">
        <w:rPr>
          <w:rFonts w:cs="v4.2.0"/>
        </w:rPr>
        <w:t xml:space="preserve"> defined </w:t>
      </w:r>
      <w:r w:rsidR="002570E4" w:rsidRPr="005647EB">
        <w:rPr>
          <w:rFonts w:cs="v4.2.0"/>
        </w:rPr>
        <w:t>in 3GPP TS</w:t>
      </w:r>
      <w:r w:rsidRPr="005647EB">
        <w:rPr>
          <w:rFonts w:cs="v4.2.0"/>
        </w:rPr>
        <w:t xml:space="preserve"> 36.133 [4] clause 8.1.2.</w:t>
      </w:r>
      <w:r w:rsidRPr="005647EB">
        <w:rPr>
          <w:rFonts w:cs="v4.2.0"/>
          <w:lang w:eastAsia="zh-CN"/>
        </w:rPr>
        <w:t>3</w:t>
      </w:r>
      <w:r w:rsidRPr="005647EB">
        <w:rPr>
          <w:rFonts w:cs="v4.2.0"/>
        </w:rPr>
        <w:t>.1</w:t>
      </w:r>
      <w:r w:rsidRPr="005647EB">
        <w:rPr>
          <w:rFonts w:cs="v4.2.0"/>
          <w:lang w:eastAsia="zh-CN"/>
        </w:rPr>
        <w:t xml:space="preserve">.1. </w:t>
      </w:r>
      <w:r w:rsidRPr="005647EB">
        <w:rPr>
          <w:rFonts w:cs="v4.2.0"/>
        </w:rPr>
        <w:t>When L3 filtering is used an additional delay can be expected.</w:t>
      </w:r>
    </w:p>
    <w:p w14:paraId="1C12C415" w14:textId="171FBAD2" w:rsidR="00334C6A" w:rsidRPr="005647EB" w:rsidRDefault="00334C6A" w:rsidP="002570E4">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2570E4"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2570E4" w:rsidRPr="005647EB">
        <w:rPr>
          <w:rFonts w:cs="v4.2.0"/>
        </w:rPr>
        <w:t>.</w:t>
      </w:r>
    </w:p>
    <w:p w14:paraId="16F919EC" w14:textId="374EBF0A" w:rsidR="00334C6A" w:rsidRPr="005647EB" w:rsidRDefault="00334C6A" w:rsidP="002570E4">
      <w:r w:rsidRPr="005647EB">
        <w:t xml:space="preserve">The normative reference for this requirement </w:t>
      </w:r>
      <w:r w:rsidR="002570E4" w:rsidRPr="005647EB">
        <w:t>is 3GPP TS</w:t>
      </w:r>
      <w:r w:rsidRPr="005647EB">
        <w:t xml:space="preserve"> 36.133 [4] clause</w:t>
      </w:r>
      <w:r w:rsidR="002570E4" w:rsidRPr="005647EB">
        <w:t>s</w:t>
      </w:r>
      <w:r w:rsidRPr="005647EB">
        <w:t xml:space="preserve"> 8.1.2.3.1 and A.8.3.1.</w:t>
      </w:r>
    </w:p>
    <w:p w14:paraId="6D64205D" w14:textId="77777777" w:rsidR="00334C6A" w:rsidRPr="005647EB" w:rsidRDefault="00334C6A" w:rsidP="002570E4">
      <w:pPr>
        <w:pStyle w:val="Heading4"/>
      </w:pPr>
      <w:r w:rsidRPr="005647EB">
        <w:t>8.3.1_2.4</w:t>
      </w:r>
      <w:r w:rsidRPr="005647EB">
        <w:tab/>
        <w:t>Test description</w:t>
      </w:r>
    </w:p>
    <w:p w14:paraId="353A8161" w14:textId="77777777" w:rsidR="00334C6A" w:rsidRPr="005647EB" w:rsidRDefault="00334C6A" w:rsidP="002570E4">
      <w:pPr>
        <w:pStyle w:val="Heading5"/>
      </w:pPr>
      <w:r w:rsidRPr="005647EB">
        <w:t>8.3.1_2.4.1</w:t>
      </w:r>
      <w:r w:rsidRPr="005647EB">
        <w:tab/>
        <w:t>Initial conditions</w:t>
      </w:r>
    </w:p>
    <w:p w14:paraId="208227CE" w14:textId="7D996F5D" w:rsidR="00334C6A" w:rsidRPr="005647EB" w:rsidRDefault="00334C6A" w:rsidP="002570E4">
      <w:pPr>
        <w:keepNext/>
        <w:keepLines/>
      </w:pPr>
      <w:r w:rsidRPr="005647EB">
        <w:t xml:space="preserve">Test Environment: Normal, as defined </w:t>
      </w:r>
      <w:r w:rsidR="002570E4" w:rsidRPr="005647EB">
        <w:t>in 3GPP TS</w:t>
      </w:r>
      <w:r w:rsidRPr="005647EB">
        <w:t xml:space="preserve"> 36.508 [7] clause 4.1.</w:t>
      </w:r>
    </w:p>
    <w:p w14:paraId="3C3DBAD7" w14:textId="1F09D312" w:rsidR="00334C6A" w:rsidRPr="005647EB" w:rsidRDefault="00334C6A" w:rsidP="002570E4">
      <w:pPr>
        <w:keepNext/>
        <w:keepLines/>
      </w:pPr>
      <w:r w:rsidRPr="005647EB">
        <w:t xml:space="preserve">Frequencies to be tested: According to Annex E table E-1 </w:t>
      </w:r>
      <w:r w:rsidR="00EC0475" w:rsidRPr="005647EB">
        <w:t>and 3GPP TS</w:t>
      </w:r>
      <w:r w:rsidRPr="005647EB">
        <w:t xml:space="preserve"> 36.508 [7] clauses 4.4.2 and 4.3.1.  </w:t>
      </w:r>
    </w:p>
    <w:p w14:paraId="27359C01" w14:textId="263D33FA" w:rsidR="00334C6A" w:rsidRPr="005647EB" w:rsidRDefault="00334C6A" w:rsidP="002570E4">
      <w:pPr>
        <w:keepNext/>
        <w:keepLines/>
      </w:pPr>
      <w:r w:rsidRPr="005647EB">
        <w:t xml:space="preserve">Channel Bandwidth to be tested: 10 MHz as defined </w:t>
      </w:r>
      <w:r w:rsidR="002570E4" w:rsidRPr="005647EB">
        <w:t>in 3GPP TS</w:t>
      </w:r>
      <w:r w:rsidRPr="005647EB">
        <w:t xml:space="preserve"> 36.508 [7] clause 4.3.1.</w:t>
      </w:r>
    </w:p>
    <w:p w14:paraId="4EAE9A4B" w14:textId="20AA47E8" w:rsidR="00334C6A" w:rsidRPr="005647EB" w:rsidRDefault="00334C6A" w:rsidP="002570E4">
      <w:pPr>
        <w:pStyle w:val="B1"/>
      </w:pPr>
      <w:r w:rsidRPr="005647EB">
        <w:t>1.</w:t>
      </w:r>
      <w:r w:rsidR="002570E4"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1B621779" w14:textId="612564FC" w:rsidR="00334C6A" w:rsidRPr="005647EB" w:rsidRDefault="00334C6A" w:rsidP="002570E4">
      <w:pPr>
        <w:pStyle w:val="B1"/>
      </w:pPr>
      <w:r w:rsidRPr="005647EB">
        <w:t>2.</w:t>
      </w:r>
      <w:r w:rsidR="002570E4" w:rsidRPr="005647EB">
        <w:tab/>
      </w:r>
      <w:r w:rsidRPr="005647EB">
        <w:t>The general test parameter settings are set up according to Table 8.3.1_2.4.1-1.</w:t>
      </w:r>
    </w:p>
    <w:p w14:paraId="1D2B49D6" w14:textId="7FE79302" w:rsidR="00334C6A" w:rsidRPr="005647EB" w:rsidRDefault="00334C6A" w:rsidP="002570E4">
      <w:pPr>
        <w:pStyle w:val="B1"/>
      </w:pPr>
      <w:r w:rsidRPr="005647EB">
        <w:t>3.</w:t>
      </w:r>
      <w:r w:rsidR="002570E4" w:rsidRPr="005647EB">
        <w:tab/>
      </w:r>
      <w:r w:rsidRPr="005647EB">
        <w:t>Propagation conditions are set according to Annex B clauses B.0.</w:t>
      </w:r>
    </w:p>
    <w:p w14:paraId="20BC5828" w14:textId="7A027F11" w:rsidR="00334C6A" w:rsidRPr="005647EB" w:rsidRDefault="00334C6A" w:rsidP="002570E4">
      <w:pPr>
        <w:pStyle w:val="B1"/>
      </w:pPr>
      <w:r w:rsidRPr="005647EB">
        <w:t>4.</w:t>
      </w:r>
      <w:r w:rsidR="002570E4" w:rsidRPr="005647EB">
        <w:tab/>
      </w:r>
      <w:r w:rsidRPr="005647EB">
        <w:t>Message contents are defined in clause 8.3.1_2.4.3.</w:t>
      </w:r>
    </w:p>
    <w:p w14:paraId="748EBFF5" w14:textId="2BBB42E7" w:rsidR="00334C6A" w:rsidRPr="005647EB" w:rsidRDefault="00334C6A" w:rsidP="002570E4">
      <w:pPr>
        <w:pStyle w:val="B1"/>
        <w:rPr>
          <w:rFonts w:cs="v3.7.0"/>
        </w:rPr>
      </w:pPr>
      <w:r w:rsidRPr="005647EB">
        <w:t>5.</w:t>
      </w:r>
      <w:r w:rsidR="002570E4" w:rsidRPr="005647EB">
        <w:tab/>
      </w:r>
      <w:r w:rsidRPr="005647EB">
        <w:t xml:space="preserve">There are two E-UTRA FDD carriers and two cells specified in the test. Cell 1 is the cell used for connection setup with the power level set according to </w:t>
      </w:r>
      <w:r w:rsidR="002570E4" w:rsidRPr="005647EB">
        <w:t>clauses</w:t>
      </w:r>
      <w:r w:rsidRPr="005647EB">
        <w:t xml:space="preserve"> C.0 and C.1 for this test.</w:t>
      </w:r>
    </w:p>
    <w:p w14:paraId="23671A82" w14:textId="77777777" w:rsidR="00334C6A" w:rsidRPr="005647EB" w:rsidRDefault="00334C6A" w:rsidP="002570E4">
      <w:pPr>
        <w:pStyle w:val="TH"/>
        <w:keepNext w:val="0"/>
        <w:keepLines w:val="0"/>
      </w:pPr>
      <w:r w:rsidRPr="005647EB">
        <w:t>Table 8.3.1_2.4.1-1: General test parameters for E-UTRAN FDD-FDD inter frequency event triggered reporting in fading propagation conditions</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2"/>
        <w:gridCol w:w="603"/>
        <w:gridCol w:w="2969"/>
        <w:gridCol w:w="3642"/>
      </w:tblGrid>
      <w:tr w:rsidR="00334C6A" w:rsidRPr="005647EB" w14:paraId="484E0711" w14:textId="77777777" w:rsidTr="002570E4">
        <w:trPr>
          <w:cantSplit/>
          <w:tblHeader/>
          <w:jc w:val="center"/>
        </w:trPr>
        <w:tc>
          <w:tcPr>
            <w:tcW w:w="2512" w:type="dxa"/>
          </w:tcPr>
          <w:p w14:paraId="4570B47C" w14:textId="77777777" w:rsidR="00334C6A" w:rsidRPr="005647EB" w:rsidRDefault="00334C6A" w:rsidP="002570E4">
            <w:pPr>
              <w:pStyle w:val="TAH"/>
              <w:keepNext w:val="0"/>
              <w:keepLines w:val="0"/>
              <w:rPr>
                <w:rFonts w:cs="Arial"/>
                <w:szCs w:val="18"/>
              </w:rPr>
            </w:pPr>
            <w:r w:rsidRPr="005647EB">
              <w:rPr>
                <w:rFonts w:cs="Arial"/>
                <w:szCs w:val="18"/>
              </w:rPr>
              <w:t>Parameter</w:t>
            </w:r>
          </w:p>
        </w:tc>
        <w:tc>
          <w:tcPr>
            <w:tcW w:w="603" w:type="dxa"/>
          </w:tcPr>
          <w:p w14:paraId="0FC8C8EC" w14:textId="77777777" w:rsidR="00334C6A" w:rsidRPr="005647EB" w:rsidRDefault="00334C6A" w:rsidP="002570E4">
            <w:pPr>
              <w:pStyle w:val="TAH"/>
              <w:keepNext w:val="0"/>
              <w:keepLines w:val="0"/>
              <w:rPr>
                <w:rFonts w:cs="Arial"/>
                <w:szCs w:val="18"/>
              </w:rPr>
            </w:pPr>
            <w:r w:rsidRPr="005647EB">
              <w:rPr>
                <w:rFonts w:cs="Arial"/>
                <w:szCs w:val="18"/>
              </w:rPr>
              <w:t>Unit</w:t>
            </w:r>
          </w:p>
        </w:tc>
        <w:tc>
          <w:tcPr>
            <w:tcW w:w="2969" w:type="dxa"/>
          </w:tcPr>
          <w:p w14:paraId="24D0D157" w14:textId="77777777" w:rsidR="00334C6A" w:rsidRPr="005647EB" w:rsidRDefault="00334C6A" w:rsidP="002570E4">
            <w:pPr>
              <w:pStyle w:val="TAH"/>
              <w:keepNext w:val="0"/>
              <w:keepLines w:val="0"/>
              <w:rPr>
                <w:rFonts w:cs="Arial"/>
                <w:szCs w:val="18"/>
              </w:rPr>
            </w:pPr>
            <w:r w:rsidRPr="005647EB">
              <w:rPr>
                <w:rFonts w:cs="Arial"/>
                <w:szCs w:val="18"/>
              </w:rPr>
              <w:t>Value</w:t>
            </w:r>
          </w:p>
        </w:tc>
        <w:tc>
          <w:tcPr>
            <w:tcW w:w="3642" w:type="dxa"/>
          </w:tcPr>
          <w:p w14:paraId="79FBB4A5" w14:textId="77777777" w:rsidR="00334C6A" w:rsidRPr="005647EB" w:rsidRDefault="00334C6A" w:rsidP="002570E4">
            <w:pPr>
              <w:pStyle w:val="TAH"/>
              <w:keepNext w:val="0"/>
              <w:keepLines w:val="0"/>
              <w:rPr>
                <w:rFonts w:cs="Arial"/>
                <w:szCs w:val="18"/>
              </w:rPr>
            </w:pPr>
            <w:r w:rsidRPr="005647EB">
              <w:rPr>
                <w:rFonts w:cs="Arial"/>
                <w:szCs w:val="18"/>
              </w:rPr>
              <w:t>Comment</w:t>
            </w:r>
          </w:p>
        </w:tc>
      </w:tr>
      <w:tr w:rsidR="00334C6A" w:rsidRPr="005647EB" w14:paraId="561C3539" w14:textId="77777777" w:rsidTr="002570E4">
        <w:trPr>
          <w:cantSplit/>
          <w:jc w:val="center"/>
        </w:trPr>
        <w:tc>
          <w:tcPr>
            <w:tcW w:w="2512" w:type="dxa"/>
          </w:tcPr>
          <w:p w14:paraId="7471EB05" w14:textId="07790B42" w:rsidR="00334C6A" w:rsidRPr="005647EB" w:rsidRDefault="00334C6A" w:rsidP="002570E4">
            <w:pPr>
              <w:pStyle w:val="TAL"/>
              <w:keepNext w:val="0"/>
              <w:keepLines w:val="0"/>
            </w:pPr>
            <w:r w:rsidRPr="005647EB">
              <w:t>PDSCH</w:t>
            </w:r>
            <w:r w:rsidR="002570E4" w:rsidRPr="005647EB">
              <w:t xml:space="preserve"> </w:t>
            </w:r>
            <w:r w:rsidRPr="005647EB">
              <w:t>parameters</w:t>
            </w:r>
          </w:p>
        </w:tc>
        <w:tc>
          <w:tcPr>
            <w:tcW w:w="603" w:type="dxa"/>
          </w:tcPr>
          <w:p w14:paraId="51520278" w14:textId="77777777" w:rsidR="00334C6A" w:rsidRPr="005647EB" w:rsidRDefault="00334C6A" w:rsidP="002570E4">
            <w:pPr>
              <w:pStyle w:val="TAL"/>
              <w:keepNext w:val="0"/>
              <w:keepLines w:val="0"/>
            </w:pPr>
          </w:p>
        </w:tc>
        <w:tc>
          <w:tcPr>
            <w:tcW w:w="2969" w:type="dxa"/>
          </w:tcPr>
          <w:p w14:paraId="5235A5E9" w14:textId="18771DF5" w:rsidR="00334C6A" w:rsidRPr="005647EB" w:rsidRDefault="00334C6A"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FDD</w:t>
            </w:r>
          </w:p>
        </w:tc>
        <w:tc>
          <w:tcPr>
            <w:tcW w:w="3642" w:type="dxa"/>
          </w:tcPr>
          <w:p w14:paraId="6F2AC032" w14:textId="7019F2E3" w:rsidR="00334C6A" w:rsidRPr="005647EB" w:rsidRDefault="00334C6A"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p>
        </w:tc>
      </w:tr>
      <w:tr w:rsidR="00334C6A" w:rsidRPr="005647EB" w14:paraId="1B17AED0" w14:textId="77777777" w:rsidTr="002570E4">
        <w:trPr>
          <w:cantSplit/>
          <w:jc w:val="center"/>
        </w:trPr>
        <w:tc>
          <w:tcPr>
            <w:tcW w:w="2512" w:type="dxa"/>
          </w:tcPr>
          <w:p w14:paraId="1332BDAD" w14:textId="3020E4C4" w:rsidR="00334C6A" w:rsidRPr="005647EB" w:rsidRDefault="00334C6A" w:rsidP="002570E4">
            <w:pPr>
              <w:pStyle w:val="TAL"/>
              <w:keepNext w:val="0"/>
              <w:keepLines w:val="0"/>
            </w:pPr>
            <w:r w:rsidRPr="005647EB">
              <w:t>PCFICH/PDCCH/PHICH</w:t>
            </w:r>
            <w:r w:rsidR="002570E4" w:rsidRPr="005647EB">
              <w:t xml:space="preserve"> </w:t>
            </w:r>
            <w:r w:rsidRPr="005647EB">
              <w:t>parameters</w:t>
            </w:r>
          </w:p>
        </w:tc>
        <w:tc>
          <w:tcPr>
            <w:tcW w:w="603" w:type="dxa"/>
          </w:tcPr>
          <w:p w14:paraId="1CA353E4" w14:textId="77777777" w:rsidR="00334C6A" w:rsidRPr="005647EB" w:rsidRDefault="00334C6A" w:rsidP="002570E4">
            <w:pPr>
              <w:pStyle w:val="TAL"/>
              <w:keepNext w:val="0"/>
              <w:keepLines w:val="0"/>
            </w:pPr>
          </w:p>
        </w:tc>
        <w:tc>
          <w:tcPr>
            <w:tcW w:w="2969" w:type="dxa"/>
          </w:tcPr>
          <w:p w14:paraId="40D61497" w14:textId="0CDAF89D" w:rsidR="00334C6A" w:rsidRPr="005647EB" w:rsidRDefault="00334C6A"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642" w:type="dxa"/>
          </w:tcPr>
          <w:p w14:paraId="6FE0B89F" w14:textId="1A1482EC" w:rsidR="00334C6A" w:rsidRPr="005647EB" w:rsidRDefault="00334C6A"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p>
        </w:tc>
      </w:tr>
      <w:tr w:rsidR="00334C6A" w:rsidRPr="005647EB" w14:paraId="3340527D" w14:textId="77777777" w:rsidTr="002570E4">
        <w:trPr>
          <w:cantSplit/>
          <w:jc w:val="center"/>
        </w:trPr>
        <w:tc>
          <w:tcPr>
            <w:tcW w:w="2512" w:type="dxa"/>
          </w:tcPr>
          <w:p w14:paraId="769A2F8F" w14:textId="5562E3C1"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603" w:type="dxa"/>
          </w:tcPr>
          <w:p w14:paraId="141F8487" w14:textId="77777777" w:rsidR="00334C6A" w:rsidRPr="005647EB" w:rsidRDefault="00334C6A" w:rsidP="000424D3">
            <w:pPr>
              <w:pStyle w:val="TAH"/>
              <w:keepNext w:val="0"/>
              <w:keepLines w:val="0"/>
              <w:jc w:val="left"/>
              <w:rPr>
                <w:rFonts w:cs="v4.2.0"/>
                <w:b w:val="0"/>
                <w:bCs/>
              </w:rPr>
            </w:pPr>
          </w:p>
        </w:tc>
        <w:tc>
          <w:tcPr>
            <w:tcW w:w="2969" w:type="dxa"/>
          </w:tcPr>
          <w:p w14:paraId="182BE106" w14:textId="182A338B" w:rsidR="00334C6A" w:rsidRPr="005647EB" w:rsidRDefault="00334C6A" w:rsidP="002570E4">
            <w:pPr>
              <w:pStyle w:val="TAH"/>
              <w:keepNext w:val="0"/>
              <w:keepLines w:val="0"/>
              <w:jc w:val="left"/>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42" w:type="dxa"/>
          </w:tcPr>
          <w:p w14:paraId="66645C93" w14:textId="46F2FF4A" w:rsidR="00334C6A" w:rsidRPr="005647EB" w:rsidRDefault="00334C6A" w:rsidP="002570E4">
            <w:pPr>
              <w:pStyle w:val="TAH"/>
              <w:keepNext w:val="0"/>
              <w:keepLines w:val="0"/>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334C6A" w:rsidRPr="005647EB" w14:paraId="12B74ADB" w14:textId="77777777" w:rsidTr="002570E4">
        <w:trPr>
          <w:cantSplit/>
          <w:jc w:val="center"/>
        </w:trPr>
        <w:tc>
          <w:tcPr>
            <w:tcW w:w="2512" w:type="dxa"/>
          </w:tcPr>
          <w:p w14:paraId="45A94C24" w14:textId="3E3C25BC" w:rsidR="00334C6A" w:rsidRPr="005647EB" w:rsidRDefault="00334C6A"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t>)</w:t>
            </w:r>
          </w:p>
        </w:tc>
        <w:tc>
          <w:tcPr>
            <w:tcW w:w="603" w:type="dxa"/>
          </w:tcPr>
          <w:p w14:paraId="0ADAECE7" w14:textId="77777777" w:rsidR="00334C6A" w:rsidRPr="005647EB" w:rsidRDefault="00334C6A" w:rsidP="000424D3">
            <w:pPr>
              <w:pStyle w:val="TAH"/>
              <w:keepNext w:val="0"/>
              <w:keepLines w:val="0"/>
              <w:jc w:val="left"/>
              <w:rPr>
                <w:rFonts w:cs="v4.2.0"/>
                <w:b w:val="0"/>
                <w:bCs/>
              </w:rPr>
            </w:pPr>
            <w:r w:rsidRPr="005647EB">
              <w:rPr>
                <w:rFonts w:cs="v4.2.0"/>
                <w:b w:val="0"/>
                <w:bCs/>
              </w:rPr>
              <w:t>MHz</w:t>
            </w:r>
          </w:p>
        </w:tc>
        <w:tc>
          <w:tcPr>
            <w:tcW w:w="2969" w:type="dxa"/>
          </w:tcPr>
          <w:p w14:paraId="0BBF1C02" w14:textId="77777777" w:rsidR="00334C6A" w:rsidRPr="005647EB" w:rsidRDefault="00334C6A" w:rsidP="002570E4">
            <w:pPr>
              <w:pStyle w:val="TAH"/>
              <w:keepNext w:val="0"/>
              <w:keepLines w:val="0"/>
              <w:jc w:val="left"/>
              <w:rPr>
                <w:rFonts w:cs="v4.2.0"/>
                <w:b w:val="0"/>
                <w:bCs/>
              </w:rPr>
            </w:pPr>
            <w:r w:rsidRPr="005647EB">
              <w:rPr>
                <w:rFonts w:cs="v4.2.0"/>
                <w:b w:val="0"/>
                <w:bCs/>
              </w:rPr>
              <w:t>10</w:t>
            </w:r>
          </w:p>
        </w:tc>
        <w:tc>
          <w:tcPr>
            <w:tcW w:w="3642" w:type="dxa"/>
          </w:tcPr>
          <w:p w14:paraId="3DA23425" w14:textId="77777777" w:rsidR="00334C6A" w:rsidRPr="005647EB" w:rsidRDefault="00334C6A" w:rsidP="002570E4">
            <w:pPr>
              <w:pStyle w:val="TAL"/>
              <w:keepNext w:val="0"/>
              <w:keepLines w:val="0"/>
              <w:rPr>
                <w:rFonts w:cs="Arial"/>
                <w:szCs w:val="18"/>
              </w:rPr>
            </w:pPr>
          </w:p>
        </w:tc>
      </w:tr>
      <w:tr w:rsidR="00334C6A" w:rsidRPr="005647EB" w14:paraId="523209A4" w14:textId="77777777" w:rsidTr="002570E4">
        <w:trPr>
          <w:cantSplit/>
          <w:jc w:val="center"/>
        </w:trPr>
        <w:tc>
          <w:tcPr>
            <w:tcW w:w="2512" w:type="dxa"/>
          </w:tcPr>
          <w:p w14:paraId="1CBF7E1D" w14:textId="6F224E7D" w:rsidR="00334C6A" w:rsidRPr="005647EB" w:rsidRDefault="00334C6A"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603" w:type="dxa"/>
          </w:tcPr>
          <w:p w14:paraId="7955EE1B" w14:textId="77777777" w:rsidR="00334C6A" w:rsidRPr="005647EB" w:rsidRDefault="00334C6A" w:rsidP="002570E4">
            <w:pPr>
              <w:pStyle w:val="TAL"/>
              <w:keepNext w:val="0"/>
              <w:keepLines w:val="0"/>
              <w:rPr>
                <w:rFonts w:cs="Arial"/>
                <w:szCs w:val="18"/>
              </w:rPr>
            </w:pPr>
          </w:p>
        </w:tc>
        <w:tc>
          <w:tcPr>
            <w:tcW w:w="2969" w:type="dxa"/>
          </w:tcPr>
          <w:p w14:paraId="709C7E43" w14:textId="7074627D"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42" w:type="dxa"/>
          </w:tcPr>
          <w:p w14:paraId="3EA4C54E" w14:textId="5012CA3F"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334C6A" w:rsidRPr="005647EB" w14:paraId="79D1018E" w14:textId="77777777" w:rsidTr="002570E4">
        <w:trPr>
          <w:cantSplit/>
          <w:jc w:val="center"/>
        </w:trPr>
        <w:tc>
          <w:tcPr>
            <w:tcW w:w="2512" w:type="dxa"/>
          </w:tcPr>
          <w:p w14:paraId="64A8BD48" w14:textId="379E5088" w:rsidR="00334C6A" w:rsidRPr="005647EB" w:rsidRDefault="00334C6A"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603" w:type="dxa"/>
          </w:tcPr>
          <w:p w14:paraId="387251CB" w14:textId="77777777" w:rsidR="00334C6A" w:rsidRPr="005647EB" w:rsidRDefault="00334C6A" w:rsidP="002570E4">
            <w:pPr>
              <w:pStyle w:val="TAL"/>
              <w:keepNext w:val="0"/>
              <w:keepLines w:val="0"/>
              <w:rPr>
                <w:rFonts w:cs="Arial"/>
                <w:szCs w:val="18"/>
              </w:rPr>
            </w:pPr>
          </w:p>
        </w:tc>
        <w:tc>
          <w:tcPr>
            <w:tcW w:w="2969" w:type="dxa"/>
          </w:tcPr>
          <w:p w14:paraId="14B89C09" w14:textId="22167840"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42" w:type="dxa"/>
          </w:tcPr>
          <w:p w14:paraId="0946BD18" w14:textId="00950A88"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334C6A" w:rsidRPr="005647EB" w14:paraId="1F111C10" w14:textId="77777777" w:rsidTr="002570E4">
        <w:trPr>
          <w:cantSplit/>
          <w:jc w:val="center"/>
        </w:trPr>
        <w:tc>
          <w:tcPr>
            <w:tcW w:w="2512" w:type="dxa"/>
          </w:tcPr>
          <w:p w14:paraId="62359B7F" w14:textId="14703F98" w:rsidR="00334C6A" w:rsidRPr="005647EB" w:rsidRDefault="00334C6A"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603" w:type="dxa"/>
          </w:tcPr>
          <w:p w14:paraId="3D9B3B2B" w14:textId="77777777" w:rsidR="00334C6A" w:rsidRPr="005647EB" w:rsidRDefault="00334C6A" w:rsidP="002570E4">
            <w:pPr>
              <w:pStyle w:val="TAL"/>
              <w:keepNext w:val="0"/>
              <w:keepLines w:val="0"/>
              <w:rPr>
                <w:rFonts w:cs="Arial"/>
                <w:szCs w:val="18"/>
              </w:rPr>
            </w:pPr>
          </w:p>
        </w:tc>
        <w:tc>
          <w:tcPr>
            <w:tcW w:w="2969" w:type="dxa"/>
          </w:tcPr>
          <w:p w14:paraId="0739A6E8" w14:textId="77777777" w:rsidR="00334C6A" w:rsidRPr="005647EB" w:rsidRDefault="00334C6A" w:rsidP="002570E4">
            <w:pPr>
              <w:pStyle w:val="TAL"/>
              <w:keepNext w:val="0"/>
              <w:keepLines w:val="0"/>
              <w:rPr>
                <w:rFonts w:cs="Arial"/>
                <w:szCs w:val="18"/>
              </w:rPr>
            </w:pPr>
            <w:r w:rsidRPr="005647EB">
              <w:rPr>
                <w:rFonts w:cs="Arial"/>
                <w:szCs w:val="18"/>
                <w:lang w:eastAsia="zh-CN"/>
              </w:rPr>
              <w:t>0</w:t>
            </w:r>
          </w:p>
        </w:tc>
        <w:tc>
          <w:tcPr>
            <w:tcW w:w="3642" w:type="dxa"/>
          </w:tcPr>
          <w:p w14:paraId="49C4D44B" w14:textId="206EA9AE" w:rsidR="00334C6A" w:rsidRPr="005647EB" w:rsidRDefault="00334C6A" w:rsidP="002570E4">
            <w:pPr>
              <w:pStyle w:val="TAL"/>
              <w:keepNext w:val="0"/>
              <w:keepLines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r w:rsidRPr="005647EB">
              <w:rPr>
                <w:rFonts w:cs="Arial"/>
                <w:szCs w:val="18"/>
              </w:rPr>
              <w:t>8.1.2.1.</w:t>
            </w:r>
            <w:r w:rsidR="002570E4" w:rsidRPr="005647EB">
              <w:rPr>
                <w:rFonts w:cs="Arial"/>
                <w:szCs w:val="18"/>
              </w:rPr>
              <w:t xml:space="preserve"> </w:t>
            </w:r>
          </w:p>
        </w:tc>
      </w:tr>
      <w:tr w:rsidR="00334C6A" w:rsidRPr="005647EB" w14:paraId="38C869F0" w14:textId="77777777" w:rsidTr="002570E4">
        <w:trPr>
          <w:cantSplit/>
          <w:jc w:val="center"/>
        </w:trPr>
        <w:tc>
          <w:tcPr>
            <w:tcW w:w="2512" w:type="dxa"/>
          </w:tcPr>
          <w:p w14:paraId="6E6E4AFB" w14:textId="77777777" w:rsidR="00334C6A" w:rsidRPr="005647EB" w:rsidRDefault="00334C6A" w:rsidP="002570E4">
            <w:pPr>
              <w:pStyle w:val="TAL"/>
              <w:keepNext w:val="0"/>
              <w:keepLines w:val="0"/>
              <w:rPr>
                <w:rFonts w:cs="Arial"/>
                <w:szCs w:val="18"/>
              </w:rPr>
            </w:pPr>
            <w:r w:rsidRPr="005647EB">
              <w:rPr>
                <w:rFonts w:cs="Arial"/>
                <w:szCs w:val="18"/>
              </w:rPr>
              <w:t>A3-Offset</w:t>
            </w:r>
          </w:p>
        </w:tc>
        <w:tc>
          <w:tcPr>
            <w:tcW w:w="603" w:type="dxa"/>
          </w:tcPr>
          <w:p w14:paraId="183F6FBB" w14:textId="77777777" w:rsidR="00334C6A" w:rsidRPr="005647EB" w:rsidRDefault="00334C6A" w:rsidP="002570E4">
            <w:pPr>
              <w:pStyle w:val="TAL"/>
              <w:keepNext w:val="0"/>
              <w:keepLines w:val="0"/>
              <w:rPr>
                <w:rFonts w:cs="Arial"/>
                <w:szCs w:val="18"/>
              </w:rPr>
            </w:pPr>
            <w:r w:rsidRPr="005647EB">
              <w:rPr>
                <w:rFonts w:cs="Arial"/>
                <w:szCs w:val="18"/>
              </w:rPr>
              <w:t>dB</w:t>
            </w:r>
          </w:p>
        </w:tc>
        <w:tc>
          <w:tcPr>
            <w:tcW w:w="2969" w:type="dxa"/>
          </w:tcPr>
          <w:p w14:paraId="54AE05D1" w14:textId="77777777" w:rsidR="00334C6A" w:rsidRPr="005647EB" w:rsidRDefault="00334C6A" w:rsidP="002570E4">
            <w:pPr>
              <w:pStyle w:val="TAL"/>
              <w:keepNext w:val="0"/>
              <w:keepLines w:val="0"/>
              <w:rPr>
                <w:rFonts w:cs="Arial"/>
                <w:szCs w:val="18"/>
              </w:rPr>
            </w:pPr>
            <w:r w:rsidRPr="005647EB">
              <w:rPr>
                <w:rFonts w:cs="Arial"/>
                <w:szCs w:val="18"/>
              </w:rPr>
              <w:t>-6</w:t>
            </w:r>
          </w:p>
        </w:tc>
        <w:tc>
          <w:tcPr>
            <w:tcW w:w="3642" w:type="dxa"/>
          </w:tcPr>
          <w:p w14:paraId="3321F533" w14:textId="77777777" w:rsidR="00334C6A" w:rsidRPr="005647EB" w:rsidRDefault="00334C6A" w:rsidP="002570E4">
            <w:pPr>
              <w:pStyle w:val="TAL"/>
              <w:keepNext w:val="0"/>
              <w:keepLines w:val="0"/>
              <w:rPr>
                <w:rFonts w:cs="Arial"/>
                <w:szCs w:val="18"/>
              </w:rPr>
            </w:pPr>
          </w:p>
        </w:tc>
      </w:tr>
      <w:tr w:rsidR="00334C6A" w:rsidRPr="005647EB" w14:paraId="286E91AE" w14:textId="77777777" w:rsidTr="002570E4">
        <w:trPr>
          <w:cantSplit/>
          <w:jc w:val="center"/>
        </w:trPr>
        <w:tc>
          <w:tcPr>
            <w:tcW w:w="2512" w:type="dxa"/>
          </w:tcPr>
          <w:p w14:paraId="7B94EFCE" w14:textId="77777777" w:rsidR="00334C6A" w:rsidRPr="005647EB" w:rsidRDefault="00334C6A" w:rsidP="002570E4">
            <w:pPr>
              <w:pStyle w:val="TAL"/>
              <w:keepNext w:val="0"/>
              <w:keepLines w:val="0"/>
              <w:rPr>
                <w:rFonts w:cs="Arial"/>
                <w:szCs w:val="18"/>
              </w:rPr>
            </w:pPr>
            <w:r w:rsidRPr="005647EB">
              <w:rPr>
                <w:rFonts w:cs="Arial"/>
                <w:szCs w:val="18"/>
              </w:rPr>
              <w:t>Hysteresis</w:t>
            </w:r>
          </w:p>
        </w:tc>
        <w:tc>
          <w:tcPr>
            <w:tcW w:w="603" w:type="dxa"/>
          </w:tcPr>
          <w:p w14:paraId="1BC0A6F4" w14:textId="77777777" w:rsidR="00334C6A" w:rsidRPr="005647EB" w:rsidRDefault="00334C6A" w:rsidP="002570E4">
            <w:pPr>
              <w:pStyle w:val="TAL"/>
              <w:keepNext w:val="0"/>
              <w:keepLines w:val="0"/>
              <w:rPr>
                <w:rFonts w:cs="Arial"/>
                <w:szCs w:val="18"/>
              </w:rPr>
            </w:pPr>
            <w:r w:rsidRPr="005647EB">
              <w:rPr>
                <w:rFonts w:cs="Arial"/>
                <w:szCs w:val="18"/>
              </w:rPr>
              <w:t>dB</w:t>
            </w:r>
          </w:p>
        </w:tc>
        <w:tc>
          <w:tcPr>
            <w:tcW w:w="2969" w:type="dxa"/>
          </w:tcPr>
          <w:p w14:paraId="48D18E85"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42" w:type="dxa"/>
          </w:tcPr>
          <w:p w14:paraId="2A5560C8" w14:textId="77777777" w:rsidR="00334C6A" w:rsidRPr="005647EB" w:rsidRDefault="00334C6A" w:rsidP="002570E4">
            <w:pPr>
              <w:pStyle w:val="TAL"/>
              <w:keepNext w:val="0"/>
              <w:keepLines w:val="0"/>
              <w:rPr>
                <w:rFonts w:cs="Arial"/>
                <w:szCs w:val="18"/>
              </w:rPr>
            </w:pPr>
          </w:p>
        </w:tc>
      </w:tr>
      <w:tr w:rsidR="00334C6A" w:rsidRPr="005647EB" w14:paraId="4947FF8F" w14:textId="77777777" w:rsidTr="002570E4">
        <w:trPr>
          <w:cantSplit/>
          <w:jc w:val="center"/>
        </w:trPr>
        <w:tc>
          <w:tcPr>
            <w:tcW w:w="2512" w:type="dxa"/>
          </w:tcPr>
          <w:p w14:paraId="34D77C74" w14:textId="7DF4C651" w:rsidR="00334C6A" w:rsidRPr="005647EB" w:rsidRDefault="00334C6A"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603" w:type="dxa"/>
          </w:tcPr>
          <w:p w14:paraId="49CE497A" w14:textId="77777777" w:rsidR="00334C6A" w:rsidRPr="005647EB" w:rsidRDefault="00334C6A" w:rsidP="002570E4">
            <w:pPr>
              <w:pStyle w:val="TAL"/>
              <w:keepNext w:val="0"/>
              <w:keepLines w:val="0"/>
              <w:rPr>
                <w:rFonts w:cs="Arial"/>
                <w:szCs w:val="18"/>
              </w:rPr>
            </w:pPr>
          </w:p>
        </w:tc>
        <w:tc>
          <w:tcPr>
            <w:tcW w:w="2969" w:type="dxa"/>
          </w:tcPr>
          <w:p w14:paraId="09E5B746" w14:textId="77777777" w:rsidR="00334C6A" w:rsidRPr="005647EB" w:rsidRDefault="00334C6A" w:rsidP="002570E4">
            <w:pPr>
              <w:pStyle w:val="TAL"/>
              <w:keepNext w:val="0"/>
              <w:keepLines w:val="0"/>
              <w:rPr>
                <w:rFonts w:cs="Arial"/>
                <w:szCs w:val="18"/>
              </w:rPr>
            </w:pPr>
            <w:r w:rsidRPr="005647EB">
              <w:rPr>
                <w:rFonts w:cs="Arial"/>
                <w:szCs w:val="18"/>
              </w:rPr>
              <w:t>Normal</w:t>
            </w:r>
          </w:p>
        </w:tc>
        <w:tc>
          <w:tcPr>
            <w:tcW w:w="3642" w:type="dxa"/>
          </w:tcPr>
          <w:p w14:paraId="4CB4A5C3" w14:textId="77777777" w:rsidR="00334C6A" w:rsidRPr="005647EB" w:rsidRDefault="00334C6A" w:rsidP="002570E4">
            <w:pPr>
              <w:pStyle w:val="TAL"/>
              <w:keepNext w:val="0"/>
              <w:keepLines w:val="0"/>
              <w:rPr>
                <w:rFonts w:cs="Arial"/>
                <w:szCs w:val="18"/>
              </w:rPr>
            </w:pPr>
          </w:p>
        </w:tc>
      </w:tr>
      <w:tr w:rsidR="00334C6A" w:rsidRPr="005647EB" w14:paraId="3809A51C" w14:textId="77777777" w:rsidTr="002570E4">
        <w:trPr>
          <w:cantSplit/>
          <w:jc w:val="center"/>
        </w:trPr>
        <w:tc>
          <w:tcPr>
            <w:tcW w:w="2512" w:type="dxa"/>
          </w:tcPr>
          <w:p w14:paraId="6A23E2FE" w14:textId="77777777" w:rsidR="00334C6A" w:rsidRPr="005647EB" w:rsidRDefault="00334C6A" w:rsidP="002570E4">
            <w:pPr>
              <w:pStyle w:val="TAL"/>
              <w:keepNext w:val="0"/>
              <w:keepLines w:val="0"/>
              <w:rPr>
                <w:rFonts w:cs="Arial"/>
                <w:szCs w:val="18"/>
              </w:rPr>
            </w:pPr>
            <w:r w:rsidRPr="005647EB">
              <w:rPr>
                <w:rFonts w:cs="Arial"/>
                <w:szCs w:val="18"/>
              </w:rPr>
              <w:t>TimeToTrigger</w:t>
            </w:r>
          </w:p>
        </w:tc>
        <w:tc>
          <w:tcPr>
            <w:tcW w:w="603" w:type="dxa"/>
          </w:tcPr>
          <w:p w14:paraId="7DC82680" w14:textId="77777777" w:rsidR="00334C6A" w:rsidRPr="005647EB" w:rsidRDefault="00334C6A" w:rsidP="002570E4">
            <w:pPr>
              <w:pStyle w:val="TAL"/>
              <w:keepNext w:val="0"/>
              <w:keepLines w:val="0"/>
              <w:rPr>
                <w:rFonts w:cs="Arial"/>
                <w:szCs w:val="18"/>
              </w:rPr>
            </w:pPr>
            <w:r w:rsidRPr="005647EB">
              <w:rPr>
                <w:rFonts w:cs="Arial"/>
                <w:szCs w:val="18"/>
              </w:rPr>
              <w:t>s</w:t>
            </w:r>
          </w:p>
        </w:tc>
        <w:tc>
          <w:tcPr>
            <w:tcW w:w="2969" w:type="dxa"/>
          </w:tcPr>
          <w:p w14:paraId="027A02DA"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42" w:type="dxa"/>
          </w:tcPr>
          <w:p w14:paraId="1DCC0C89" w14:textId="77777777" w:rsidR="00334C6A" w:rsidRPr="005647EB" w:rsidRDefault="00334C6A" w:rsidP="002570E4">
            <w:pPr>
              <w:pStyle w:val="TAL"/>
              <w:keepNext w:val="0"/>
              <w:keepLines w:val="0"/>
              <w:rPr>
                <w:rFonts w:cs="Arial"/>
                <w:szCs w:val="18"/>
              </w:rPr>
            </w:pPr>
          </w:p>
        </w:tc>
      </w:tr>
      <w:tr w:rsidR="00334C6A" w:rsidRPr="005647EB" w14:paraId="59E9DE4D" w14:textId="77777777" w:rsidTr="002570E4">
        <w:trPr>
          <w:cantSplit/>
          <w:jc w:val="center"/>
        </w:trPr>
        <w:tc>
          <w:tcPr>
            <w:tcW w:w="2512" w:type="dxa"/>
          </w:tcPr>
          <w:p w14:paraId="650FFCA2" w14:textId="030A0859" w:rsidR="00334C6A" w:rsidRPr="005647EB" w:rsidRDefault="00334C6A"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3" w:type="dxa"/>
          </w:tcPr>
          <w:p w14:paraId="315BCE69" w14:textId="77777777" w:rsidR="00334C6A" w:rsidRPr="005647EB" w:rsidRDefault="00334C6A" w:rsidP="002570E4">
            <w:pPr>
              <w:pStyle w:val="TAL"/>
              <w:keepNext w:val="0"/>
              <w:keepLines w:val="0"/>
              <w:rPr>
                <w:rFonts w:cs="Arial"/>
                <w:szCs w:val="18"/>
              </w:rPr>
            </w:pPr>
          </w:p>
        </w:tc>
        <w:tc>
          <w:tcPr>
            <w:tcW w:w="2969" w:type="dxa"/>
          </w:tcPr>
          <w:p w14:paraId="2A0A59C7"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42" w:type="dxa"/>
          </w:tcPr>
          <w:p w14:paraId="6A22F3A5" w14:textId="508178B4" w:rsidR="00334C6A" w:rsidRPr="005647EB" w:rsidRDefault="00334C6A"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334C6A" w:rsidRPr="005647EB" w14:paraId="1E3F88A3" w14:textId="77777777" w:rsidTr="002570E4">
        <w:trPr>
          <w:cantSplit/>
          <w:jc w:val="center"/>
        </w:trPr>
        <w:tc>
          <w:tcPr>
            <w:tcW w:w="2512" w:type="dxa"/>
          </w:tcPr>
          <w:p w14:paraId="7C02163F" w14:textId="77777777" w:rsidR="00334C6A" w:rsidRPr="005647EB" w:rsidRDefault="00334C6A" w:rsidP="002570E4">
            <w:pPr>
              <w:pStyle w:val="TAL"/>
              <w:keepNext w:val="0"/>
              <w:keepLines w:val="0"/>
              <w:rPr>
                <w:rFonts w:cs="Arial"/>
                <w:szCs w:val="18"/>
              </w:rPr>
            </w:pPr>
            <w:r w:rsidRPr="005647EB">
              <w:rPr>
                <w:rFonts w:cs="Arial"/>
                <w:szCs w:val="18"/>
              </w:rPr>
              <w:lastRenderedPageBreak/>
              <w:t>DRX</w:t>
            </w:r>
          </w:p>
        </w:tc>
        <w:tc>
          <w:tcPr>
            <w:tcW w:w="603" w:type="dxa"/>
          </w:tcPr>
          <w:p w14:paraId="771C6CC3" w14:textId="77777777" w:rsidR="00334C6A" w:rsidRPr="005647EB" w:rsidRDefault="00334C6A" w:rsidP="002570E4">
            <w:pPr>
              <w:pStyle w:val="TAL"/>
              <w:keepNext w:val="0"/>
              <w:keepLines w:val="0"/>
              <w:rPr>
                <w:rFonts w:cs="Arial"/>
                <w:szCs w:val="18"/>
              </w:rPr>
            </w:pPr>
          </w:p>
        </w:tc>
        <w:tc>
          <w:tcPr>
            <w:tcW w:w="2969" w:type="dxa"/>
          </w:tcPr>
          <w:p w14:paraId="18857B0A" w14:textId="77777777" w:rsidR="00334C6A" w:rsidRPr="005647EB" w:rsidRDefault="00334C6A" w:rsidP="002570E4">
            <w:pPr>
              <w:pStyle w:val="TAL"/>
              <w:keepNext w:val="0"/>
              <w:keepLines w:val="0"/>
              <w:rPr>
                <w:rFonts w:cs="Arial"/>
                <w:szCs w:val="18"/>
              </w:rPr>
            </w:pPr>
            <w:r w:rsidRPr="005647EB">
              <w:rPr>
                <w:rFonts w:cs="Arial"/>
                <w:szCs w:val="18"/>
              </w:rPr>
              <w:t>OFF</w:t>
            </w:r>
          </w:p>
        </w:tc>
        <w:tc>
          <w:tcPr>
            <w:tcW w:w="3642" w:type="dxa"/>
          </w:tcPr>
          <w:p w14:paraId="53CDEE65" w14:textId="77777777" w:rsidR="00334C6A" w:rsidRPr="005647EB" w:rsidRDefault="00334C6A" w:rsidP="002570E4">
            <w:pPr>
              <w:pStyle w:val="TAL"/>
              <w:keepNext w:val="0"/>
              <w:keepLines w:val="0"/>
              <w:rPr>
                <w:rFonts w:cs="Arial"/>
                <w:szCs w:val="18"/>
              </w:rPr>
            </w:pPr>
            <w:r w:rsidRPr="005647EB">
              <w:rPr>
                <w:rFonts w:cs="Arial"/>
                <w:szCs w:val="18"/>
              </w:rPr>
              <w:t>OFF</w:t>
            </w:r>
          </w:p>
        </w:tc>
      </w:tr>
      <w:tr w:rsidR="00334C6A" w:rsidRPr="005647EB" w14:paraId="62A52517" w14:textId="77777777" w:rsidTr="002570E4">
        <w:trPr>
          <w:cantSplit/>
          <w:jc w:val="center"/>
        </w:trPr>
        <w:tc>
          <w:tcPr>
            <w:tcW w:w="2512" w:type="dxa"/>
          </w:tcPr>
          <w:p w14:paraId="066996EE" w14:textId="0005DA37" w:rsidR="00334C6A" w:rsidRPr="005647EB" w:rsidRDefault="00334C6A"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3" w:type="dxa"/>
          </w:tcPr>
          <w:p w14:paraId="1BCFE767" w14:textId="77777777" w:rsidR="00334C6A" w:rsidRPr="005647EB" w:rsidRDefault="00334C6A" w:rsidP="002570E4">
            <w:pPr>
              <w:pStyle w:val="TAL"/>
              <w:keepNext w:val="0"/>
              <w:keepLines w:val="0"/>
              <w:rPr>
                <w:rFonts w:cs="Arial"/>
                <w:szCs w:val="18"/>
              </w:rPr>
            </w:pPr>
            <w:r w:rsidRPr="005647EB">
              <w:rPr>
                <w:rFonts w:cs="Arial"/>
                <w:szCs w:val="18"/>
              </w:rPr>
              <w:t>ms</w:t>
            </w:r>
          </w:p>
        </w:tc>
        <w:tc>
          <w:tcPr>
            <w:tcW w:w="2969" w:type="dxa"/>
          </w:tcPr>
          <w:p w14:paraId="11ED2413" w14:textId="0815E7AF" w:rsidR="00334C6A" w:rsidRPr="005647EB" w:rsidRDefault="00334C6A" w:rsidP="002570E4">
            <w:pPr>
              <w:pStyle w:val="TAL"/>
              <w:keepNext w:val="0"/>
              <w:keepLines w:val="0"/>
              <w:rPr>
                <w:rFonts w:cs="Arial"/>
                <w:szCs w:val="18"/>
              </w:rPr>
            </w:pPr>
            <w:r w:rsidRPr="005647EB">
              <w:rPr>
                <w:rFonts w:cs="Arial"/>
                <w:szCs w:val="18"/>
              </w:rPr>
              <w:t>3</w:t>
            </w:r>
            <w:r w:rsidR="002570E4" w:rsidRPr="005647EB">
              <w:rPr>
                <w:rFonts w:cs="Arial"/>
                <w:szCs w:val="18"/>
              </w:rPr>
              <w:t xml:space="preserve"> </w:t>
            </w:r>
          </w:p>
        </w:tc>
        <w:tc>
          <w:tcPr>
            <w:tcW w:w="3642" w:type="dxa"/>
          </w:tcPr>
          <w:p w14:paraId="518DB595" w14:textId="1D5D798D" w:rsidR="00334C6A" w:rsidRPr="005647EB" w:rsidRDefault="00334C6A"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p w14:paraId="447BF650" w14:textId="53EE44FB" w:rsidR="00334C6A" w:rsidRPr="005647EB" w:rsidRDefault="00334C6A" w:rsidP="002570E4">
            <w:pPr>
              <w:pStyle w:val="TAL"/>
              <w:keepNext w:val="0"/>
              <w:keepLines w:val="0"/>
              <w:rPr>
                <w:rFonts w:cs="Arial"/>
                <w:szCs w:val="18"/>
              </w:rPr>
            </w:pPr>
            <w:r w:rsidRPr="005647EB">
              <w:rPr>
                <w:rFonts w:cs="v4.2.0"/>
              </w:rPr>
              <w:t>3ms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92160*Ts</w:t>
            </w:r>
          </w:p>
        </w:tc>
      </w:tr>
      <w:tr w:rsidR="00334C6A" w:rsidRPr="005647EB" w14:paraId="4F6D4162" w14:textId="77777777" w:rsidTr="002570E4">
        <w:trPr>
          <w:cantSplit/>
          <w:jc w:val="center"/>
        </w:trPr>
        <w:tc>
          <w:tcPr>
            <w:tcW w:w="2512" w:type="dxa"/>
          </w:tcPr>
          <w:p w14:paraId="748CCEE0" w14:textId="77777777" w:rsidR="00334C6A" w:rsidRPr="005647EB" w:rsidRDefault="00334C6A" w:rsidP="002570E4">
            <w:pPr>
              <w:pStyle w:val="TAL"/>
              <w:keepNext w:val="0"/>
              <w:keepLines w:val="0"/>
              <w:rPr>
                <w:rFonts w:cs="Arial"/>
                <w:szCs w:val="18"/>
              </w:rPr>
            </w:pPr>
            <w:r w:rsidRPr="005647EB">
              <w:rPr>
                <w:rFonts w:cs="Arial"/>
                <w:szCs w:val="18"/>
              </w:rPr>
              <w:t>T1</w:t>
            </w:r>
          </w:p>
        </w:tc>
        <w:tc>
          <w:tcPr>
            <w:tcW w:w="603" w:type="dxa"/>
          </w:tcPr>
          <w:p w14:paraId="58E95A50" w14:textId="77777777" w:rsidR="00334C6A" w:rsidRPr="005647EB" w:rsidRDefault="00334C6A" w:rsidP="002570E4">
            <w:pPr>
              <w:pStyle w:val="TAL"/>
              <w:keepNext w:val="0"/>
              <w:keepLines w:val="0"/>
              <w:rPr>
                <w:rFonts w:cs="Arial"/>
                <w:szCs w:val="18"/>
              </w:rPr>
            </w:pPr>
            <w:r w:rsidRPr="005647EB">
              <w:rPr>
                <w:rFonts w:cs="Arial"/>
                <w:szCs w:val="18"/>
              </w:rPr>
              <w:t>s</w:t>
            </w:r>
          </w:p>
        </w:tc>
        <w:tc>
          <w:tcPr>
            <w:tcW w:w="2969" w:type="dxa"/>
          </w:tcPr>
          <w:p w14:paraId="0B3AA17B" w14:textId="77777777" w:rsidR="00334C6A" w:rsidRPr="005647EB" w:rsidRDefault="00334C6A" w:rsidP="002570E4">
            <w:pPr>
              <w:pStyle w:val="TAL"/>
              <w:keepNext w:val="0"/>
              <w:keepLines w:val="0"/>
              <w:rPr>
                <w:rFonts w:cs="Arial"/>
                <w:szCs w:val="18"/>
              </w:rPr>
            </w:pPr>
            <w:r w:rsidRPr="005647EB">
              <w:rPr>
                <w:rFonts w:cs="Arial"/>
                <w:szCs w:val="18"/>
              </w:rPr>
              <w:t>5</w:t>
            </w:r>
          </w:p>
        </w:tc>
        <w:tc>
          <w:tcPr>
            <w:tcW w:w="3642" w:type="dxa"/>
          </w:tcPr>
          <w:p w14:paraId="6351AD2B" w14:textId="77777777" w:rsidR="00334C6A" w:rsidRPr="005647EB" w:rsidRDefault="00334C6A" w:rsidP="002570E4">
            <w:pPr>
              <w:pStyle w:val="TAL"/>
              <w:keepNext w:val="0"/>
              <w:keepLines w:val="0"/>
              <w:rPr>
                <w:rFonts w:cs="Arial"/>
                <w:szCs w:val="18"/>
              </w:rPr>
            </w:pPr>
          </w:p>
        </w:tc>
      </w:tr>
      <w:tr w:rsidR="00334C6A" w:rsidRPr="005647EB" w14:paraId="74924021" w14:textId="77777777" w:rsidTr="002570E4">
        <w:trPr>
          <w:cantSplit/>
          <w:jc w:val="center"/>
        </w:trPr>
        <w:tc>
          <w:tcPr>
            <w:tcW w:w="2512" w:type="dxa"/>
          </w:tcPr>
          <w:p w14:paraId="2D72229F" w14:textId="77777777" w:rsidR="00334C6A" w:rsidRPr="005647EB" w:rsidRDefault="00334C6A" w:rsidP="002570E4">
            <w:pPr>
              <w:pStyle w:val="TAL"/>
              <w:keepNext w:val="0"/>
              <w:keepLines w:val="0"/>
              <w:rPr>
                <w:rFonts w:cs="Arial"/>
                <w:szCs w:val="18"/>
              </w:rPr>
            </w:pPr>
            <w:r w:rsidRPr="005647EB">
              <w:rPr>
                <w:rFonts w:cs="Arial"/>
                <w:szCs w:val="18"/>
              </w:rPr>
              <w:t>T2</w:t>
            </w:r>
          </w:p>
        </w:tc>
        <w:tc>
          <w:tcPr>
            <w:tcW w:w="603" w:type="dxa"/>
          </w:tcPr>
          <w:p w14:paraId="0EA6F552" w14:textId="77777777" w:rsidR="00334C6A" w:rsidRPr="005647EB" w:rsidRDefault="00334C6A" w:rsidP="002570E4">
            <w:pPr>
              <w:pStyle w:val="TAL"/>
              <w:keepNext w:val="0"/>
              <w:keepLines w:val="0"/>
              <w:rPr>
                <w:rFonts w:cs="Arial"/>
                <w:szCs w:val="18"/>
              </w:rPr>
            </w:pPr>
            <w:r w:rsidRPr="005647EB">
              <w:rPr>
                <w:rFonts w:cs="Arial"/>
                <w:szCs w:val="18"/>
              </w:rPr>
              <w:t>s</w:t>
            </w:r>
          </w:p>
        </w:tc>
        <w:tc>
          <w:tcPr>
            <w:tcW w:w="2969" w:type="dxa"/>
          </w:tcPr>
          <w:p w14:paraId="361E102C" w14:textId="77777777" w:rsidR="00334C6A" w:rsidRPr="005647EB" w:rsidRDefault="00334C6A" w:rsidP="002570E4">
            <w:pPr>
              <w:pStyle w:val="TAL"/>
              <w:keepNext w:val="0"/>
              <w:keepLines w:val="0"/>
              <w:rPr>
                <w:rFonts w:cs="Arial"/>
                <w:szCs w:val="18"/>
              </w:rPr>
            </w:pPr>
            <w:r w:rsidRPr="005647EB">
              <w:rPr>
                <w:rFonts w:cs="Arial"/>
                <w:szCs w:val="18"/>
              </w:rPr>
              <w:t>5</w:t>
            </w:r>
          </w:p>
        </w:tc>
        <w:tc>
          <w:tcPr>
            <w:tcW w:w="3642" w:type="dxa"/>
          </w:tcPr>
          <w:p w14:paraId="3A5F4977" w14:textId="77777777" w:rsidR="00334C6A" w:rsidRPr="005647EB" w:rsidRDefault="00334C6A" w:rsidP="002570E4">
            <w:pPr>
              <w:pStyle w:val="TAL"/>
              <w:keepNext w:val="0"/>
              <w:keepLines w:val="0"/>
              <w:rPr>
                <w:rFonts w:cs="Arial"/>
                <w:szCs w:val="18"/>
              </w:rPr>
            </w:pPr>
          </w:p>
        </w:tc>
      </w:tr>
    </w:tbl>
    <w:p w14:paraId="29B33364" w14:textId="77777777" w:rsidR="00334C6A" w:rsidRPr="005647EB" w:rsidRDefault="00334C6A" w:rsidP="002570E4"/>
    <w:p w14:paraId="5AC7517A" w14:textId="77777777" w:rsidR="00334C6A" w:rsidRPr="005647EB" w:rsidRDefault="00334C6A" w:rsidP="002570E4">
      <w:pPr>
        <w:pStyle w:val="Heading5"/>
        <w:keepNext w:val="0"/>
        <w:keepLines w:val="0"/>
      </w:pPr>
      <w:r w:rsidRPr="005647EB">
        <w:t>8.3.1_2.4.2</w:t>
      </w:r>
      <w:r w:rsidRPr="005647EB">
        <w:tab/>
        <w:t>Test procedure</w:t>
      </w:r>
    </w:p>
    <w:p w14:paraId="2B8DA078" w14:textId="77777777" w:rsidR="00334C6A" w:rsidRPr="005647EB" w:rsidRDefault="00334C6A"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7351EBB0" w14:textId="253AAD73" w:rsidR="00334C6A" w:rsidRPr="005647EB" w:rsidRDefault="00334C6A" w:rsidP="002570E4">
      <w:pPr>
        <w:pStyle w:val="B1"/>
        <w:ind w:left="709" w:hanging="425"/>
      </w:pPr>
      <w:r w:rsidRPr="005647EB">
        <w:t>1.</w:t>
      </w:r>
      <w:r w:rsidR="002570E4" w:rsidRPr="005647EB">
        <w:tab/>
      </w:r>
      <w:r w:rsidRPr="005647EB">
        <w:t xml:space="preserve">Ensure the UE is in State 3A-RF according </w:t>
      </w:r>
      <w:r w:rsidR="002570E4" w:rsidRPr="005647EB">
        <w:t>to 3GPP TS</w:t>
      </w:r>
      <w:r w:rsidRPr="005647EB">
        <w:t xml:space="preserve"> 36.508 [7] clause 7.2A.3.</w:t>
      </w:r>
    </w:p>
    <w:p w14:paraId="28CBC5CF" w14:textId="0B9C1957" w:rsidR="00334C6A" w:rsidRPr="005647EB" w:rsidRDefault="00334C6A" w:rsidP="002570E4">
      <w:pPr>
        <w:pStyle w:val="B1"/>
        <w:ind w:left="709" w:hanging="425"/>
      </w:pPr>
      <w:r w:rsidRPr="005647EB">
        <w:rPr>
          <w:rFonts w:eastAsia="??"/>
        </w:rPr>
        <w:t>2.</w:t>
      </w:r>
      <w:r w:rsidR="002570E4" w:rsidRPr="005647EB">
        <w:rPr>
          <w:rFonts w:eastAsia="??"/>
        </w:rPr>
        <w:tab/>
      </w:r>
      <w:r w:rsidRPr="005647EB">
        <w:rPr>
          <w:rFonts w:eastAsia="??"/>
        </w:rPr>
        <w:t xml:space="preserve">Set the parameters according to T1 in Table 8.3.1_2.5-1. </w:t>
      </w:r>
      <w:r w:rsidRPr="005647EB">
        <w:t>Propagation conditions are set according to Annex B clauses B.1.1 and B.2.2. T1 starts.</w:t>
      </w:r>
    </w:p>
    <w:p w14:paraId="2C706E3E" w14:textId="4B8CFDFF" w:rsidR="00334C6A" w:rsidRPr="005647EB" w:rsidRDefault="00334C6A" w:rsidP="002570E4">
      <w:pPr>
        <w:pStyle w:val="B1"/>
        <w:ind w:left="709" w:hanging="425"/>
      </w:pPr>
      <w:r w:rsidRPr="005647EB">
        <w:t>3.</w:t>
      </w:r>
      <w:r w:rsidR="002570E4" w:rsidRPr="005647EB">
        <w:tab/>
      </w:r>
      <w:r w:rsidRPr="005647EB">
        <w:t>SS shall transmit an RRCConnectionReconfiguration message.</w:t>
      </w:r>
    </w:p>
    <w:p w14:paraId="70420468" w14:textId="3A99253D" w:rsidR="00334C6A" w:rsidRPr="005647EB" w:rsidRDefault="00334C6A" w:rsidP="002570E4">
      <w:pPr>
        <w:pStyle w:val="B1"/>
        <w:ind w:left="709" w:hanging="425"/>
      </w:pPr>
      <w:r w:rsidRPr="005647EB">
        <w:t>4.</w:t>
      </w:r>
      <w:r w:rsidR="002570E4" w:rsidRPr="005647EB">
        <w:tab/>
      </w:r>
      <w:r w:rsidRPr="005647EB">
        <w:t>The UE shall transmit RRCConnectionReconfigurationComplete message.</w:t>
      </w:r>
    </w:p>
    <w:p w14:paraId="2FAFF95A" w14:textId="603F47D9" w:rsidR="00334C6A" w:rsidRPr="005647EB" w:rsidRDefault="00334C6A" w:rsidP="002570E4">
      <w:pPr>
        <w:pStyle w:val="B1"/>
        <w:ind w:left="709" w:hanging="425"/>
      </w:pPr>
      <w:r w:rsidRPr="005647EB">
        <w:t>5.</w:t>
      </w:r>
      <w:r w:rsidR="002570E4" w:rsidRPr="005647EB">
        <w:tab/>
      </w:r>
      <w:r w:rsidRPr="005647EB">
        <w:t>When T1 expires, the SS shall switch the power setting from T1 to T2 as specified in Table 8.3.1_2.5-1.</w:t>
      </w:r>
    </w:p>
    <w:p w14:paraId="0CFDB702" w14:textId="79E02F72" w:rsidR="00334C6A" w:rsidRPr="005647EB" w:rsidRDefault="00334C6A" w:rsidP="002570E4">
      <w:pPr>
        <w:pStyle w:val="B1"/>
        <w:ind w:left="709" w:hanging="425"/>
      </w:pPr>
      <w:r w:rsidRPr="005647EB">
        <w:t>6.</w:t>
      </w:r>
      <w:r w:rsidR="002570E4" w:rsidRPr="005647EB">
        <w:tab/>
      </w:r>
      <w:r w:rsidRPr="005647EB">
        <w:t>UE shall transmit a MeasurementReport message triggered by Event A3. If the measurement reporting delay from the beginning of time period T2 is less than 3842ms the number of successful tests is increased by one. If the UE fails to report the event within the measurement reporting delay requirement then the number of failure tests is increased by one.</w:t>
      </w:r>
    </w:p>
    <w:p w14:paraId="7C627BE0" w14:textId="2E9DA187" w:rsidR="00334C6A" w:rsidRPr="005647EB" w:rsidRDefault="00334C6A" w:rsidP="002570E4">
      <w:pPr>
        <w:pStyle w:val="B1"/>
        <w:ind w:left="709" w:hanging="425"/>
      </w:pPr>
      <w:r w:rsidRPr="005647EB">
        <w:t>7.</w:t>
      </w:r>
      <w:r w:rsidR="002570E4" w:rsidRPr="005647EB">
        <w:tab/>
      </w:r>
      <w:r w:rsidRPr="005647EB">
        <w:t>After the SS receive the MeasurementReport message in step 6) or when T2 expires, the SS shall transmit an RRCConnectionRelease message to release the RRC connection which includes the release of the established radio bearers as well as all radio resources.</w:t>
      </w:r>
    </w:p>
    <w:p w14:paraId="69372A65" w14:textId="7846F736" w:rsidR="00334C6A" w:rsidRPr="005647EB" w:rsidRDefault="00334C6A" w:rsidP="002570E4">
      <w:pPr>
        <w:pStyle w:val="B1"/>
        <w:ind w:left="709" w:hanging="425"/>
      </w:pPr>
      <w:r w:rsidRPr="005647EB">
        <w:t>8.</w:t>
      </w:r>
      <w:r w:rsidR="002570E4" w:rsidRPr="005647EB">
        <w:tab/>
      </w:r>
      <w:r w:rsidRPr="005647EB">
        <w:t>Set Cell 2 physical cell identity = ((current cell 2 physical cell identity + 1) mod 14 + 2) for next iteration of the test procedure loop.</w:t>
      </w:r>
    </w:p>
    <w:p w14:paraId="39E2F24D" w14:textId="77777777" w:rsidR="002570E4" w:rsidRPr="005647EB" w:rsidRDefault="00334C6A" w:rsidP="002570E4">
      <w:pPr>
        <w:pStyle w:val="B1"/>
        <w:ind w:left="709" w:hanging="425"/>
      </w:pPr>
      <w:r w:rsidRPr="005647EB">
        <w:t>9.</w:t>
      </w:r>
      <w:r w:rsidR="002570E4" w:rsidRPr="005647EB">
        <w:tab/>
      </w:r>
      <w:r w:rsidRPr="005647EB">
        <w:t>After the RRC connection release, the SS:</w:t>
      </w:r>
    </w:p>
    <w:p w14:paraId="26C9A96A" w14:textId="77777777" w:rsidR="002570E4" w:rsidRPr="005647EB" w:rsidRDefault="00334C6A" w:rsidP="002570E4">
      <w:pPr>
        <w:pStyle w:val="B2"/>
      </w:pPr>
      <w:r w:rsidRPr="005647EB">
        <w:t>-</w:t>
      </w:r>
      <w:r w:rsidR="002570E4"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2570E4" w:rsidRPr="005647EB">
        <w:t xml:space="preserve">; </w:t>
      </w:r>
      <w:r w:rsidRPr="005647EB">
        <w:t>or</w:t>
      </w:r>
    </w:p>
    <w:p w14:paraId="046265CC" w14:textId="1858B458" w:rsidR="00334C6A" w:rsidRPr="005647EB" w:rsidRDefault="00334C6A" w:rsidP="002570E4">
      <w:pPr>
        <w:pStyle w:val="B2"/>
      </w:pPr>
      <w:r w:rsidRPr="005647EB">
        <w:t>-</w:t>
      </w:r>
      <w:r w:rsidR="002570E4" w:rsidRPr="005647EB">
        <w:tab/>
      </w:r>
      <w:r w:rsidRPr="005647EB">
        <w:t xml:space="preserve">switches off and on the UE and ensures the UE is in State 3A-RF according </w:t>
      </w:r>
      <w:r w:rsidR="002570E4" w:rsidRPr="005647EB">
        <w:t>to 3GPP TS</w:t>
      </w:r>
      <w:r w:rsidRPr="005647EB">
        <w:t xml:space="preserve"> 36.508 [7] clause</w:t>
      </w:r>
      <w:r w:rsidR="002570E4" w:rsidRPr="005647EB">
        <w:t> </w:t>
      </w:r>
      <w:r w:rsidRPr="005647EB">
        <w:t>7.2A.3.</w:t>
      </w:r>
    </w:p>
    <w:p w14:paraId="4DE7F550" w14:textId="60AC53D3" w:rsidR="00334C6A" w:rsidRPr="005647EB" w:rsidRDefault="00334C6A" w:rsidP="002570E4">
      <w:pPr>
        <w:pStyle w:val="B1"/>
        <w:ind w:left="709" w:hanging="425"/>
      </w:pPr>
      <w:r w:rsidRPr="005647EB">
        <w:t>10.</w:t>
      </w:r>
      <w:r w:rsidR="002570E4" w:rsidRPr="005647EB">
        <w:tab/>
      </w:r>
      <w:r w:rsidRPr="005647EB">
        <w:t xml:space="preserve">Repeat step 2-9 until the confidence level according to </w:t>
      </w:r>
      <w:r w:rsidRPr="005647EB">
        <w:rPr>
          <w:rFonts w:eastAsia="??"/>
        </w:rPr>
        <w:t>Tables G.2.3-1 in Annex G clause G.2 is achieved.</w:t>
      </w:r>
    </w:p>
    <w:p w14:paraId="56BACC5D" w14:textId="77777777" w:rsidR="00334C6A" w:rsidRPr="005647EB" w:rsidRDefault="00334C6A" w:rsidP="002570E4">
      <w:pPr>
        <w:pStyle w:val="Heading5"/>
        <w:keepNext w:val="0"/>
        <w:keepLines w:val="0"/>
      </w:pPr>
      <w:r w:rsidRPr="005647EB">
        <w:t>8.3.1_2.4.3</w:t>
      </w:r>
      <w:r w:rsidRPr="005647EB">
        <w:tab/>
        <w:t>Message contents</w:t>
      </w:r>
    </w:p>
    <w:p w14:paraId="573EDE81" w14:textId="22681F98"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 </w:t>
      </w:r>
    </w:p>
    <w:p w14:paraId="21EAE916" w14:textId="77777777" w:rsidR="00334C6A" w:rsidRPr="005647EB" w:rsidRDefault="00334C6A" w:rsidP="002570E4">
      <w:pPr>
        <w:pStyle w:val="TH"/>
        <w:keepNext w:val="0"/>
        <w:keepLines w:val="0"/>
        <w:rPr>
          <w:rFonts w:eastAsia="SimSun"/>
          <w:lang w:eastAsia="zh-CN"/>
        </w:rPr>
      </w:pPr>
      <w:r w:rsidRPr="005647EB">
        <w:t xml:space="preserve">Table </w:t>
      </w:r>
      <w:r w:rsidRPr="005647EB">
        <w:rPr>
          <w:rFonts w:eastAsia="SimSun"/>
          <w:lang w:eastAsia="zh-CN"/>
        </w:rPr>
        <w:t>8.3.1_2.4.3</w:t>
      </w:r>
      <w:r w:rsidRPr="005647EB">
        <w:t xml:space="preserve">-1: Common </w:t>
      </w:r>
      <w:r w:rsidRPr="005647EB">
        <w:rPr>
          <w:rFonts w:eastAsia="SimSun"/>
          <w:lang w:eastAsia="zh-CN"/>
        </w:rPr>
        <w:t>Exception messages for E-UTRAN FDD-FDD intra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375AF477" w14:textId="77777777" w:rsidTr="002570E4">
        <w:trPr>
          <w:cantSplit/>
          <w:jc w:val="center"/>
        </w:trPr>
        <w:tc>
          <w:tcPr>
            <w:tcW w:w="8022" w:type="dxa"/>
            <w:gridSpan w:val="2"/>
          </w:tcPr>
          <w:p w14:paraId="4BFCABE3" w14:textId="4358DD39" w:rsidR="00334C6A" w:rsidRPr="005647EB" w:rsidRDefault="00334C6A"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334C6A" w:rsidRPr="005647EB" w14:paraId="6AF62632" w14:textId="77777777" w:rsidTr="002570E4">
        <w:trPr>
          <w:cantSplit/>
          <w:jc w:val="center"/>
        </w:trPr>
        <w:tc>
          <w:tcPr>
            <w:tcW w:w="5692" w:type="dxa"/>
          </w:tcPr>
          <w:p w14:paraId="37613A45" w14:textId="241E2D72" w:rsidR="00334C6A" w:rsidRPr="005647EB" w:rsidRDefault="00334C6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28053605" w14:textId="77777777" w:rsidR="00334C6A" w:rsidRPr="005647EB" w:rsidRDefault="00334C6A" w:rsidP="002570E4">
            <w:pPr>
              <w:pStyle w:val="TAL"/>
              <w:keepNext w:val="0"/>
              <w:keepLines w:val="0"/>
              <w:rPr>
                <w:rFonts w:eastAsia="SimSun"/>
                <w:lang w:eastAsia="zh-CN"/>
              </w:rPr>
            </w:pPr>
          </w:p>
        </w:tc>
      </w:tr>
      <w:tr w:rsidR="00334C6A" w:rsidRPr="005647EB" w14:paraId="50BDD1B9" w14:textId="77777777" w:rsidTr="002570E4">
        <w:trPr>
          <w:cantSplit/>
          <w:jc w:val="center"/>
        </w:trPr>
        <w:tc>
          <w:tcPr>
            <w:tcW w:w="5692" w:type="dxa"/>
          </w:tcPr>
          <w:p w14:paraId="002437D7" w14:textId="206BD632" w:rsidR="00334C6A" w:rsidRPr="005647EB" w:rsidRDefault="00334C6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087EE756" w14:textId="2D810BB5" w:rsidR="00334C6A" w:rsidRPr="005647EB" w:rsidRDefault="00334C6A" w:rsidP="002570E4">
            <w:pPr>
              <w:pStyle w:val="TAL"/>
              <w:keepNext w:val="0"/>
              <w:keepLines w:val="0"/>
            </w:pPr>
            <w:r w:rsidRPr="005647EB">
              <w:t>Table</w:t>
            </w:r>
            <w:r w:rsidR="002570E4" w:rsidRPr="005647EB">
              <w:t xml:space="preserve"> </w:t>
            </w:r>
            <w:r w:rsidRPr="005647EB">
              <w:t>H.3.1-1</w:t>
            </w:r>
          </w:p>
          <w:p w14:paraId="077D7283" w14:textId="19946D79" w:rsidR="00334C6A" w:rsidRPr="005647EB" w:rsidRDefault="00334C6A" w:rsidP="002570E4">
            <w:pPr>
              <w:pStyle w:val="TAL"/>
              <w:keepNext w:val="0"/>
              <w:keepLines w:val="0"/>
            </w:pPr>
            <w:r w:rsidRPr="005647EB">
              <w:t>Table</w:t>
            </w:r>
            <w:r w:rsidR="002570E4" w:rsidRPr="005647EB">
              <w:t xml:space="preserve"> </w:t>
            </w:r>
            <w:r w:rsidRPr="005647EB">
              <w:t>H.3.1-7</w:t>
            </w:r>
          </w:p>
          <w:p w14:paraId="729ECA25" w14:textId="0A2199C3" w:rsidR="00334C6A" w:rsidRPr="005647EB" w:rsidRDefault="00334C6A" w:rsidP="002570E4">
            <w:pPr>
              <w:pStyle w:val="TAL"/>
              <w:keepNext w:val="0"/>
              <w:keepLines w:val="0"/>
            </w:pPr>
            <w:r w:rsidRPr="005647EB">
              <w:t>Table</w:t>
            </w:r>
            <w:r w:rsidR="002570E4" w:rsidRPr="005647EB">
              <w:t xml:space="preserve"> </w:t>
            </w:r>
            <w:r w:rsidRPr="005647EB">
              <w:t>H.3.1-9</w:t>
            </w:r>
          </w:p>
        </w:tc>
      </w:tr>
    </w:tbl>
    <w:p w14:paraId="1D2388E4" w14:textId="77777777" w:rsidR="00334C6A" w:rsidRPr="005647EB" w:rsidRDefault="00334C6A" w:rsidP="002570E4"/>
    <w:p w14:paraId="77474EC5" w14:textId="77777777" w:rsidR="00334C6A" w:rsidRPr="005647EB" w:rsidRDefault="00334C6A" w:rsidP="006D30B7">
      <w:pPr>
        <w:pStyle w:val="TH"/>
      </w:pPr>
      <w:r w:rsidRPr="005647EB">
        <w:lastRenderedPageBreak/>
        <w:t xml:space="preserve">Table 8.3.1_2.4.3-2: </w:t>
      </w:r>
      <w:r w:rsidRPr="005647EB">
        <w:rPr>
          <w:i/>
        </w:rPr>
        <w:t>ReportConfigEUTRA-A3</w:t>
      </w:r>
      <w:r w:rsidRPr="005647EB">
        <w:t>: Additional E-UTRAN FDD-FDD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42F913D6" w14:textId="77777777" w:rsidTr="002570E4">
        <w:trPr>
          <w:jc w:val="center"/>
        </w:trPr>
        <w:tc>
          <w:tcPr>
            <w:tcW w:w="9527" w:type="dxa"/>
            <w:gridSpan w:val="4"/>
            <w:tcBorders>
              <w:bottom w:val="single" w:sz="4" w:space="0" w:color="auto"/>
            </w:tcBorders>
          </w:tcPr>
          <w:p w14:paraId="05A5C166" w14:textId="12CB2A5A"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30CC9B06" w14:textId="77777777" w:rsidTr="002570E4">
        <w:trPr>
          <w:jc w:val="center"/>
        </w:trPr>
        <w:tc>
          <w:tcPr>
            <w:tcW w:w="4427" w:type="dxa"/>
            <w:tcBorders>
              <w:right w:val="single" w:sz="4" w:space="0" w:color="auto"/>
            </w:tcBorders>
          </w:tcPr>
          <w:p w14:paraId="687AD1E8" w14:textId="7F93AEA3"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AD390F7" w14:textId="77777777" w:rsidR="00334C6A" w:rsidRPr="005647EB" w:rsidRDefault="00334C6A" w:rsidP="002570E4">
            <w:pPr>
              <w:pStyle w:val="TAH"/>
              <w:keepNext w:val="0"/>
              <w:keepLines w:val="0"/>
            </w:pPr>
            <w:r w:rsidRPr="005647EB">
              <w:t>Value/remark</w:t>
            </w:r>
          </w:p>
        </w:tc>
        <w:tc>
          <w:tcPr>
            <w:tcW w:w="1700" w:type="dxa"/>
            <w:tcBorders>
              <w:left w:val="single" w:sz="4" w:space="0" w:color="auto"/>
              <w:right w:val="single" w:sz="4" w:space="0" w:color="auto"/>
            </w:tcBorders>
          </w:tcPr>
          <w:p w14:paraId="316D2BD9" w14:textId="77777777" w:rsidR="00334C6A" w:rsidRPr="005647EB" w:rsidRDefault="00334C6A" w:rsidP="002570E4">
            <w:pPr>
              <w:pStyle w:val="TAH"/>
              <w:keepNext w:val="0"/>
              <w:keepLines w:val="0"/>
            </w:pPr>
            <w:r w:rsidRPr="005647EB">
              <w:t>Comment</w:t>
            </w:r>
          </w:p>
        </w:tc>
        <w:tc>
          <w:tcPr>
            <w:tcW w:w="1133" w:type="dxa"/>
            <w:tcBorders>
              <w:left w:val="single" w:sz="4" w:space="0" w:color="auto"/>
            </w:tcBorders>
          </w:tcPr>
          <w:p w14:paraId="4437EEAF" w14:textId="77777777" w:rsidR="00334C6A" w:rsidRPr="005647EB" w:rsidRDefault="00334C6A" w:rsidP="002570E4">
            <w:pPr>
              <w:pStyle w:val="TAH"/>
              <w:keepNext w:val="0"/>
              <w:keepLines w:val="0"/>
            </w:pPr>
            <w:r w:rsidRPr="005647EB">
              <w:t>Condition</w:t>
            </w:r>
          </w:p>
        </w:tc>
      </w:tr>
      <w:tr w:rsidR="00334C6A" w:rsidRPr="005647EB" w14:paraId="058F4F07" w14:textId="77777777" w:rsidTr="002570E4">
        <w:trPr>
          <w:jc w:val="center"/>
        </w:trPr>
        <w:tc>
          <w:tcPr>
            <w:tcW w:w="4427" w:type="dxa"/>
            <w:tcBorders>
              <w:right w:val="single" w:sz="4" w:space="0" w:color="auto"/>
            </w:tcBorders>
          </w:tcPr>
          <w:p w14:paraId="3463FACA" w14:textId="0DF07026" w:rsidR="00334C6A" w:rsidRPr="005647EB" w:rsidRDefault="00334C6A"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A98E767"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56F25A52" w14:textId="77777777" w:rsidR="00334C6A" w:rsidRPr="005647EB" w:rsidRDefault="00334C6A" w:rsidP="002570E4">
            <w:pPr>
              <w:pStyle w:val="TAL"/>
              <w:keepNext w:val="0"/>
              <w:keepLines w:val="0"/>
            </w:pPr>
          </w:p>
        </w:tc>
        <w:tc>
          <w:tcPr>
            <w:tcW w:w="1133" w:type="dxa"/>
            <w:tcBorders>
              <w:left w:val="single" w:sz="4" w:space="0" w:color="auto"/>
            </w:tcBorders>
          </w:tcPr>
          <w:p w14:paraId="2A7FD807" w14:textId="77777777" w:rsidR="00334C6A" w:rsidRPr="005647EB" w:rsidRDefault="00334C6A" w:rsidP="002570E4">
            <w:pPr>
              <w:pStyle w:val="TAL"/>
              <w:keepNext w:val="0"/>
              <w:keepLines w:val="0"/>
            </w:pPr>
          </w:p>
        </w:tc>
      </w:tr>
      <w:tr w:rsidR="00334C6A" w:rsidRPr="005647EB" w14:paraId="5B1EB9E9" w14:textId="77777777" w:rsidTr="002570E4">
        <w:trPr>
          <w:jc w:val="center"/>
        </w:trPr>
        <w:tc>
          <w:tcPr>
            <w:tcW w:w="4427" w:type="dxa"/>
            <w:tcBorders>
              <w:right w:val="single" w:sz="4" w:space="0" w:color="auto"/>
            </w:tcBorders>
          </w:tcPr>
          <w:p w14:paraId="65D761C9" w14:textId="57B26551" w:rsidR="00334C6A" w:rsidRPr="005647EB" w:rsidRDefault="002570E4" w:rsidP="002570E4">
            <w:pPr>
              <w:pStyle w:val="TAL"/>
              <w:keepNext w:val="0"/>
              <w:keepLines w:val="0"/>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12CF363C"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326069F3" w14:textId="77777777" w:rsidR="00334C6A" w:rsidRPr="005647EB" w:rsidRDefault="00334C6A" w:rsidP="002570E4">
            <w:pPr>
              <w:pStyle w:val="TAL"/>
              <w:keepNext w:val="0"/>
              <w:keepLines w:val="0"/>
            </w:pPr>
          </w:p>
        </w:tc>
        <w:tc>
          <w:tcPr>
            <w:tcW w:w="1133" w:type="dxa"/>
            <w:tcBorders>
              <w:left w:val="single" w:sz="4" w:space="0" w:color="auto"/>
            </w:tcBorders>
          </w:tcPr>
          <w:p w14:paraId="37CD5410" w14:textId="77777777" w:rsidR="00334C6A" w:rsidRPr="005647EB" w:rsidRDefault="00334C6A" w:rsidP="002570E4">
            <w:pPr>
              <w:pStyle w:val="TAL"/>
              <w:keepNext w:val="0"/>
              <w:keepLines w:val="0"/>
            </w:pPr>
          </w:p>
        </w:tc>
      </w:tr>
      <w:tr w:rsidR="00334C6A" w:rsidRPr="005647EB" w14:paraId="6F19C0C5" w14:textId="77777777" w:rsidTr="002570E4">
        <w:trPr>
          <w:jc w:val="center"/>
        </w:trPr>
        <w:tc>
          <w:tcPr>
            <w:tcW w:w="4427" w:type="dxa"/>
            <w:tcBorders>
              <w:right w:val="single" w:sz="4" w:space="0" w:color="auto"/>
            </w:tcBorders>
          </w:tcPr>
          <w:p w14:paraId="44CF0027" w14:textId="548EA772" w:rsidR="00334C6A" w:rsidRPr="005647EB" w:rsidRDefault="002570E4" w:rsidP="002570E4">
            <w:pPr>
              <w:pStyle w:val="TAL"/>
              <w:keepNext w:val="0"/>
              <w:keepLines w:val="0"/>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5445B035"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1085CB81" w14:textId="77777777" w:rsidR="00334C6A" w:rsidRPr="005647EB" w:rsidRDefault="00334C6A" w:rsidP="002570E4">
            <w:pPr>
              <w:pStyle w:val="TAL"/>
              <w:keepNext w:val="0"/>
              <w:keepLines w:val="0"/>
            </w:pPr>
          </w:p>
        </w:tc>
        <w:tc>
          <w:tcPr>
            <w:tcW w:w="1133" w:type="dxa"/>
            <w:tcBorders>
              <w:left w:val="single" w:sz="4" w:space="0" w:color="auto"/>
            </w:tcBorders>
          </w:tcPr>
          <w:p w14:paraId="77DCDD11" w14:textId="77777777" w:rsidR="00334C6A" w:rsidRPr="005647EB" w:rsidRDefault="00334C6A" w:rsidP="002570E4">
            <w:pPr>
              <w:pStyle w:val="TAL"/>
              <w:keepNext w:val="0"/>
              <w:keepLines w:val="0"/>
            </w:pPr>
          </w:p>
        </w:tc>
      </w:tr>
      <w:tr w:rsidR="00334C6A" w:rsidRPr="005647EB" w14:paraId="175A2CBD" w14:textId="77777777" w:rsidTr="002570E4">
        <w:trPr>
          <w:jc w:val="center"/>
        </w:trPr>
        <w:tc>
          <w:tcPr>
            <w:tcW w:w="4427" w:type="dxa"/>
            <w:tcBorders>
              <w:right w:val="single" w:sz="4" w:space="0" w:color="auto"/>
            </w:tcBorders>
          </w:tcPr>
          <w:p w14:paraId="4A053F79" w14:textId="18D81EC1" w:rsidR="00334C6A" w:rsidRPr="005647EB" w:rsidRDefault="002570E4" w:rsidP="002570E4">
            <w:pPr>
              <w:pStyle w:val="TAL"/>
              <w:keepNext w:val="0"/>
              <w:keepLines w:val="0"/>
            </w:pPr>
            <w:r w:rsidRPr="005647EB">
              <w:t xml:space="preserve">    </w:t>
            </w:r>
            <w:r w:rsidR="00334C6A" w:rsidRPr="005647EB">
              <w:t>eventId</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4660F32D"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105DE69C" w14:textId="77777777" w:rsidR="00334C6A" w:rsidRPr="005647EB" w:rsidRDefault="00334C6A" w:rsidP="002570E4">
            <w:pPr>
              <w:pStyle w:val="TAL"/>
              <w:keepNext w:val="0"/>
              <w:keepLines w:val="0"/>
            </w:pPr>
          </w:p>
        </w:tc>
        <w:tc>
          <w:tcPr>
            <w:tcW w:w="1133" w:type="dxa"/>
            <w:tcBorders>
              <w:left w:val="single" w:sz="4" w:space="0" w:color="auto"/>
            </w:tcBorders>
          </w:tcPr>
          <w:p w14:paraId="7D64994D" w14:textId="77777777" w:rsidR="00334C6A" w:rsidRPr="005647EB" w:rsidRDefault="00334C6A" w:rsidP="002570E4">
            <w:pPr>
              <w:pStyle w:val="TAL"/>
              <w:keepNext w:val="0"/>
              <w:keepLines w:val="0"/>
            </w:pPr>
          </w:p>
        </w:tc>
      </w:tr>
      <w:tr w:rsidR="00334C6A" w:rsidRPr="005647EB" w14:paraId="551FFF83" w14:textId="77777777" w:rsidTr="002570E4">
        <w:trPr>
          <w:jc w:val="center"/>
        </w:trPr>
        <w:tc>
          <w:tcPr>
            <w:tcW w:w="4427" w:type="dxa"/>
            <w:tcBorders>
              <w:right w:val="single" w:sz="4" w:space="0" w:color="auto"/>
            </w:tcBorders>
          </w:tcPr>
          <w:p w14:paraId="79731B9C" w14:textId="772EA461" w:rsidR="00334C6A" w:rsidRPr="005647EB" w:rsidRDefault="002570E4" w:rsidP="002570E4">
            <w:pPr>
              <w:pStyle w:val="TAL"/>
              <w:keepNext w:val="0"/>
              <w:keepLines w:val="0"/>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4FF71E6A"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5656B454" w14:textId="77777777" w:rsidR="00334C6A" w:rsidRPr="005647EB" w:rsidRDefault="00334C6A" w:rsidP="002570E4">
            <w:pPr>
              <w:pStyle w:val="TAL"/>
              <w:keepNext w:val="0"/>
              <w:keepLines w:val="0"/>
            </w:pPr>
          </w:p>
        </w:tc>
        <w:tc>
          <w:tcPr>
            <w:tcW w:w="1133" w:type="dxa"/>
            <w:tcBorders>
              <w:left w:val="single" w:sz="4" w:space="0" w:color="auto"/>
            </w:tcBorders>
          </w:tcPr>
          <w:p w14:paraId="5750E2F7" w14:textId="77777777" w:rsidR="00334C6A" w:rsidRPr="005647EB" w:rsidRDefault="00334C6A" w:rsidP="002570E4">
            <w:pPr>
              <w:pStyle w:val="TAL"/>
              <w:keepNext w:val="0"/>
              <w:keepLines w:val="0"/>
            </w:pPr>
          </w:p>
        </w:tc>
      </w:tr>
      <w:tr w:rsidR="00334C6A" w:rsidRPr="005647EB" w14:paraId="775CD2FD" w14:textId="77777777" w:rsidTr="002570E4">
        <w:trPr>
          <w:jc w:val="center"/>
        </w:trPr>
        <w:tc>
          <w:tcPr>
            <w:tcW w:w="4427" w:type="dxa"/>
            <w:tcBorders>
              <w:right w:val="single" w:sz="4" w:space="0" w:color="auto"/>
            </w:tcBorders>
          </w:tcPr>
          <w:p w14:paraId="479A2001" w14:textId="414DCB66" w:rsidR="00334C6A" w:rsidRPr="005647EB" w:rsidRDefault="002570E4" w:rsidP="002570E4">
            <w:pPr>
              <w:pStyle w:val="TAL"/>
              <w:keepNext w:val="0"/>
              <w:keepLines w:val="0"/>
            </w:pPr>
            <w:r w:rsidRPr="005647EB">
              <w:t xml:space="preserve">       </w:t>
            </w:r>
            <w:r w:rsidR="00334C6A" w:rsidRPr="005647EB">
              <w:t>a3-Offset</w:t>
            </w:r>
          </w:p>
        </w:tc>
        <w:tc>
          <w:tcPr>
            <w:tcW w:w="2267" w:type="dxa"/>
            <w:tcBorders>
              <w:left w:val="single" w:sz="4" w:space="0" w:color="auto"/>
              <w:right w:val="single" w:sz="4" w:space="0" w:color="auto"/>
            </w:tcBorders>
          </w:tcPr>
          <w:p w14:paraId="7ECA90EA" w14:textId="241311F1" w:rsidR="00334C6A" w:rsidRPr="005647EB" w:rsidRDefault="00334C6A"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3C2656F2" w14:textId="02F84023" w:rsidR="00334C6A" w:rsidRPr="005647EB" w:rsidRDefault="00334C6A"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5E25829" w14:textId="77777777" w:rsidR="00334C6A" w:rsidRPr="005647EB" w:rsidRDefault="00334C6A" w:rsidP="002570E4">
            <w:pPr>
              <w:pStyle w:val="TAL"/>
              <w:keepNext w:val="0"/>
              <w:keepLines w:val="0"/>
            </w:pPr>
          </w:p>
        </w:tc>
      </w:tr>
      <w:tr w:rsidR="00334C6A" w:rsidRPr="005647EB" w14:paraId="302816E2" w14:textId="77777777" w:rsidTr="002570E4">
        <w:trPr>
          <w:jc w:val="center"/>
        </w:trPr>
        <w:tc>
          <w:tcPr>
            <w:tcW w:w="4427" w:type="dxa"/>
            <w:tcBorders>
              <w:right w:val="single" w:sz="4" w:space="0" w:color="auto"/>
            </w:tcBorders>
          </w:tcPr>
          <w:p w14:paraId="3F1739A8" w14:textId="47B722F2" w:rsidR="00334C6A" w:rsidRPr="005647EB" w:rsidRDefault="002570E4" w:rsidP="002570E4">
            <w:pPr>
              <w:pStyle w:val="TAL"/>
              <w:keepNext w:val="0"/>
              <w:keepLines w:val="0"/>
            </w:pPr>
            <w:r w:rsidRPr="005647EB">
              <w:t xml:space="preserve">       </w:t>
            </w:r>
            <w:r w:rsidR="00334C6A" w:rsidRPr="005647EB">
              <w:t>reportOnLeave</w:t>
            </w:r>
          </w:p>
        </w:tc>
        <w:tc>
          <w:tcPr>
            <w:tcW w:w="2267" w:type="dxa"/>
            <w:tcBorders>
              <w:left w:val="single" w:sz="4" w:space="0" w:color="auto"/>
              <w:right w:val="single" w:sz="4" w:space="0" w:color="auto"/>
            </w:tcBorders>
          </w:tcPr>
          <w:p w14:paraId="790BC4B5" w14:textId="77777777" w:rsidR="00334C6A" w:rsidRPr="005647EB" w:rsidRDefault="00334C6A" w:rsidP="002570E4">
            <w:pPr>
              <w:pStyle w:val="TAL"/>
              <w:keepNext w:val="0"/>
              <w:keepLines w:val="0"/>
            </w:pPr>
            <w:r w:rsidRPr="005647EB">
              <w:t>FALSE</w:t>
            </w:r>
          </w:p>
        </w:tc>
        <w:tc>
          <w:tcPr>
            <w:tcW w:w="1700" w:type="dxa"/>
            <w:tcBorders>
              <w:left w:val="single" w:sz="4" w:space="0" w:color="auto"/>
              <w:right w:val="single" w:sz="4" w:space="0" w:color="auto"/>
            </w:tcBorders>
          </w:tcPr>
          <w:p w14:paraId="53865C6C" w14:textId="77777777" w:rsidR="00334C6A" w:rsidRPr="005647EB" w:rsidRDefault="00334C6A" w:rsidP="002570E4">
            <w:pPr>
              <w:pStyle w:val="TAL"/>
              <w:keepNext w:val="0"/>
              <w:keepLines w:val="0"/>
            </w:pPr>
          </w:p>
        </w:tc>
        <w:tc>
          <w:tcPr>
            <w:tcW w:w="1133" w:type="dxa"/>
            <w:tcBorders>
              <w:left w:val="single" w:sz="4" w:space="0" w:color="auto"/>
            </w:tcBorders>
          </w:tcPr>
          <w:p w14:paraId="6494810F" w14:textId="77777777" w:rsidR="00334C6A" w:rsidRPr="005647EB" w:rsidRDefault="00334C6A" w:rsidP="002570E4">
            <w:pPr>
              <w:pStyle w:val="TAL"/>
              <w:keepNext w:val="0"/>
              <w:keepLines w:val="0"/>
            </w:pPr>
          </w:p>
        </w:tc>
      </w:tr>
      <w:tr w:rsidR="00334C6A" w:rsidRPr="005647EB" w14:paraId="0148FFD1" w14:textId="77777777" w:rsidTr="002570E4">
        <w:trPr>
          <w:jc w:val="center"/>
        </w:trPr>
        <w:tc>
          <w:tcPr>
            <w:tcW w:w="4427" w:type="dxa"/>
            <w:tcBorders>
              <w:right w:val="single" w:sz="4" w:space="0" w:color="auto"/>
            </w:tcBorders>
          </w:tcPr>
          <w:p w14:paraId="0D02AE4D" w14:textId="424F8294"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3AE57D6A"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11092341" w14:textId="77777777" w:rsidR="00334C6A" w:rsidRPr="005647EB" w:rsidRDefault="00334C6A" w:rsidP="002570E4">
            <w:pPr>
              <w:pStyle w:val="TAL"/>
              <w:keepNext w:val="0"/>
              <w:keepLines w:val="0"/>
            </w:pPr>
          </w:p>
        </w:tc>
        <w:tc>
          <w:tcPr>
            <w:tcW w:w="1133" w:type="dxa"/>
            <w:tcBorders>
              <w:left w:val="single" w:sz="4" w:space="0" w:color="auto"/>
            </w:tcBorders>
          </w:tcPr>
          <w:p w14:paraId="269A1CA0" w14:textId="77777777" w:rsidR="00334C6A" w:rsidRPr="005647EB" w:rsidRDefault="00334C6A" w:rsidP="002570E4">
            <w:pPr>
              <w:pStyle w:val="TAL"/>
              <w:keepNext w:val="0"/>
              <w:keepLines w:val="0"/>
            </w:pPr>
          </w:p>
        </w:tc>
      </w:tr>
      <w:tr w:rsidR="00334C6A" w:rsidRPr="005647EB" w14:paraId="32151422" w14:textId="77777777" w:rsidTr="002570E4">
        <w:trPr>
          <w:jc w:val="center"/>
        </w:trPr>
        <w:tc>
          <w:tcPr>
            <w:tcW w:w="4427" w:type="dxa"/>
            <w:tcBorders>
              <w:right w:val="single" w:sz="4" w:space="0" w:color="auto"/>
            </w:tcBorders>
          </w:tcPr>
          <w:p w14:paraId="688AB8A9" w14:textId="54B7F9F5"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2CDB0D07"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6A8F9E7B" w14:textId="77777777" w:rsidR="00334C6A" w:rsidRPr="005647EB" w:rsidRDefault="00334C6A" w:rsidP="002570E4">
            <w:pPr>
              <w:pStyle w:val="TAL"/>
              <w:keepNext w:val="0"/>
              <w:keepLines w:val="0"/>
            </w:pPr>
          </w:p>
        </w:tc>
        <w:tc>
          <w:tcPr>
            <w:tcW w:w="1133" w:type="dxa"/>
            <w:tcBorders>
              <w:left w:val="single" w:sz="4" w:space="0" w:color="auto"/>
            </w:tcBorders>
          </w:tcPr>
          <w:p w14:paraId="22BFC5D4" w14:textId="77777777" w:rsidR="00334C6A" w:rsidRPr="005647EB" w:rsidRDefault="00334C6A" w:rsidP="002570E4">
            <w:pPr>
              <w:pStyle w:val="TAL"/>
              <w:keepNext w:val="0"/>
              <w:keepLines w:val="0"/>
            </w:pPr>
          </w:p>
        </w:tc>
      </w:tr>
      <w:tr w:rsidR="00334C6A" w:rsidRPr="005647EB" w14:paraId="3671CD42" w14:textId="77777777" w:rsidTr="002570E4">
        <w:trPr>
          <w:jc w:val="center"/>
        </w:trPr>
        <w:tc>
          <w:tcPr>
            <w:tcW w:w="4427" w:type="dxa"/>
            <w:tcBorders>
              <w:right w:val="single" w:sz="4" w:space="0" w:color="auto"/>
            </w:tcBorders>
          </w:tcPr>
          <w:p w14:paraId="6DB22614" w14:textId="3A524F15" w:rsidR="00334C6A" w:rsidRPr="005647EB" w:rsidRDefault="002570E4" w:rsidP="002570E4">
            <w:pPr>
              <w:pStyle w:val="TAL"/>
              <w:keepNext w:val="0"/>
              <w:keepLines w:val="0"/>
            </w:pPr>
            <w:r w:rsidRPr="005647EB">
              <w:t xml:space="preserve">    </w:t>
            </w:r>
            <w:r w:rsidR="00334C6A" w:rsidRPr="005647EB">
              <w:t>Hysteresis</w:t>
            </w:r>
          </w:p>
        </w:tc>
        <w:tc>
          <w:tcPr>
            <w:tcW w:w="2267" w:type="dxa"/>
            <w:tcBorders>
              <w:left w:val="single" w:sz="4" w:space="0" w:color="auto"/>
              <w:right w:val="single" w:sz="4" w:space="0" w:color="auto"/>
            </w:tcBorders>
          </w:tcPr>
          <w:p w14:paraId="666BC347" w14:textId="0726A596"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4F2F57EE" w14:textId="7B5C4F57" w:rsidR="00334C6A" w:rsidRPr="005647EB" w:rsidRDefault="00334C6A"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64D16D5" w14:textId="77777777" w:rsidR="00334C6A" w:rsidRPr="005647EB" w:rsidRDefault="00334C6A" w:rsidP="002570E4">
            <w:pPr>
              <w:pStyle w:val="TAL"/>
              <w:keepNext w:val="0"/>
              <w:keepLines w:val="0"/>
            </w:pPr>
          </w:p>
        </w:tc>
      </w:tr>
      <w:tr w:rsidR="00334C6A" w:rsidRPr="005647EB" w14:paraId="1DA1D55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6DC3BB0" w14:textId="2800BC4F"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09EA9932" w14:textId="333ECC1F" w:rsidR="00334C6A" w:rsidRPr="005647EB" w:rsidRDefault="00334C6A"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0803C6DE" w14:textId="77777777" w:rsidR="00334C6A" w:rsidRPr="005647EB" w:rsidRDefault="00334C6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3F0F2DD" w14:textId="77777777" w:rsidR="00334C6A" w:rsidRPr="005647EB" w:rsidRDefault="00334C6A" w:rsidP="002570E4">
            <w:pPr>
              <w:pStyle w:val="TAH"/>
              <w:keepNext w:val="0"/>
              <w:keepLines w:val="0"/>
              <w:jc w:val="left"/>
              <w:rPr>
                <w:b w:val="0"/>
              </w:rPr>
            </w:pPr>
          </w:p>
        </w:tc>
      </w:tr>
      <w:tr w:rsidR="00334C6A" w:rsidRPr="005647EB" w14:paraId="23BB1BA1"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4812D69" w14:textId="1636BA14"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AB7FCB2" w14:textId="77777777" w:rsidR="00334C6A" w:rsidRPr="005647EB" w:rsidRDefault="00334C6A"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F66138E" w14:textId="77777777" w:rsidR="00334C6A" w:rsidRPr="005647EB" w:rsidRDefault="00334C6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A08EEB9" w14:textId="77777777" w:rsidR="00334C6A" w:rsidRPr="005647EB" w:rsidRDefault="00334C6A" w:rsidP="002570E4">
            <w:pPr>
              <w:pStyle w:val="TAH"/>
              <w:keepNext w:val="0"/>
              <w:keepLines w:val="0"/>
              <w:jc w:val="left"/>
              <w:rPr>
                <w:b w:val="0"/>
              </w:rPr>
            </w:pPr>
          </w:p>
        </w:tc>
      </w:tr>
      <w:tr w:rsidR="00334C6A" w:rsidRPr="005647EB" w14:paraId="2160F5E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C1FC2F5" w14:textId="4091EB04"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987182E" w14:textId="77777777" w:rsidR="00334C6A" w:rsidRPr="005647EB" w:rsidRDefault="00334C6A"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5EB77B1E" w14:textId="77777777" w:rsidR="00334C6A" w:rsidRPr="005647EB" w:rsidRDefault="00334C6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FFB2902" w14:textId="77777777" w:rsidR="00334C6A" w:rsidRPr="005647EB" w:rsidRDefault="00334C6A" w:rsidP="002570E4">
            <w:pPr>
              <w:pStyle w:val="TAH"/>
              <w:keepNext w:val="0"/>
              <w:keepLines w:val="0"/>
              <w:jc w:val="left"/>
              <w:rPr>
                <w:b w:val="0"/>
              </w:rPr>
            </w:pPr>
          </w:p>
        </w:tc>
      </w:tr>
    </w:tbl>
    <w:p w14:paraId="1FC6D0BA" w14:textId="77777777" w:rsidR="00334C6A" w:rsidRPr="005647EB" w:rsidRDefault="00334C6A" w:rsidP="002570E4"/>
    <w:p w14:paraId="29422452" w14:textId="77777777" w:rsidR="00334C6A" w:rsidRPr="005647EB" w:rsidRDefault="00334C6A" w:rsidP="002570E4">
      <w:pPr>
        <w:pStyle w:val="TH"/>
      </w:pPr>
      <w:r w:rsidRPr="005647EB">
        <w:t xml:space="preserve">Table 8.3.1_2.4.3-3: </w:t>
      </w:r>
      <w:r w:rsidRPr="005647EB">
        <w:rPr>
          <w:i/>
        </w:rPr>
        <w:t>MeasResults</w:t>
      </w:r>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4342F570" w14:textId="77777777" w:rsidTr="002570E4">
        <w:trPr>
          <w:cantSplit/>
          <w:jc w:val="center"/>
        </w:trPr>
        <w:tc>
          <w:tcPr>
            <w:tcW w:w="9536" w:type="dxa"/>
            <w:gridSpan w:val="4"/>
          </w:tcPr>
          <w:p w14:paraId="697832D5" w14:textId="595458F2" w:rsidR="00334C6A" w:rsidRPr="005647EB" w:rsidRDefault="00334C6A" w:rsidP="002570E4">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13383D16" w14:textId="77777777" w:rsidTr="002570E4">
        <w:trPr>
          <w:jc w:val="center"/>
        </w:trPr>
        <w:tc>
          <w:tcPr>
            <w:tcW w:w="4436" w:type="dxa"/>
          </w:tcPr>
          <w:p w14:paraId="7ACE9E47" w14:textId="6310A67A" w:rsidR="00334C6A" w:rsidRPr="005647EB" w:rsidRDefault="00334C6A" w:rsidP="002570E4">
            <w:pPr>
              <w:pStyle w:val="TAH"/>
            </w:pPr>
            <w:r w:rsidRPr="005647EB">
              <w:t>Information</w:t>
            </w:r>
            <w:r w:rsidR="002570E4" w:rsidRPr="005647EB">
              <w:t xml:space="preserve"> </w:t>
            </w:r>
            <w:r w:rsidRPr="005647EB">
              <w:t>Element</w:t>
            </w:r>
          </w:p>
        </w:tc>
        <w:tc>
          <w:tcPr>
            <w:tcW w:w="2267" w:type="dxa"/>
          </w:tcPr>
          <w:p w14:paraId="639B0CC4" w14:textId="77777777" w:rsidR="00334C6A" w:rsidRPr="005647EB" w:rsidRDefault="00334C6A" w:rsidP="002570E4">
            <w:pPr>
              <w:pStyle w:val="TAH"/>
            </w:pPr>
            <w:r w:rsidRPr="005647EB">
              <w:t>Value/remark</w:t>
            </w:r>
          </w:p>
        </w:tc>
        <w:tc>
          <w:tcPr>
            <w:tcW w:w="1700" w:type="dxa"/>
          </w:tcPr>
          <w:p w14:paraId="4E45A886" w14:textId="77777777" w:rsidR="00334C6A" w:rsidRPr="005647EB" w:rsidRDefault="00334C6A" w:rsidP="002570E4">
            <w:pPr>
              <w:pStyle w:val="TAH"/>
            </w:pPr>
            <w:r w:rsidRPr="005647EB">
              <w:t>Comment</w:t>
            </w:r>
          </w:p>
        </w:tc>
        <w:tc>
          <w:tcPr>
            <w:tcW w:w="1133" w:type="dxa"/>
          </w:tcPr>
          <w:p w14:paraId="615EF70B" w14:textId="77777777" w:rsidR="00334C6A" w:rsidRPr="005647EB" w:rsidRDefault="00334C6A" w:rsidP="002570E4">
            <w:pPr>
              <w:pStyle w:val="TAH"/>
            </w:pPr>
            <w:r w:rsidRPr="005647EB">
              <w:t>Condition</w:t>
            </w:r>
          </w:p>
        </w:tc>
      </w:tr>
      <w:tr w:rsidR="00334C6A" w:rsidRPr="005647EB" w14:paraId="3158B614" w14:textId="77777777" w:rsidTr="002570E4">
        <w:trPr>
          <w:jc w:val="center"/>
        </w:trPr>
        <w:tc>
          <w:tcPr>
            <w:tcW w:w="4436" w:type="dxa"/>
          </w:tcPr>
          <w:p w14:paraId="6F8C3188" w14:textId="295EDDB5" w:rsidR="00334C6A" w:rsidRPr="005647EB" w:rsidRDefault="002570E4" w:rsidP="002570E4">
            <w:pPr>
              <w:pStyle w:val="TAL"/>
            </w:pPr>
            <w:r w:rsidRPr="005647EB">
              <w:t xml:space="preserve"> </w:t>
            </w:r>
            <w:r w:rsidR="00334C6A" w:rsidRPr="005647EB">
              <w:t>MeasResults</w:t>
            </w:r>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7055259D" w14:textId="77777777" w:rsidR="00334C6A" w:rsidRPr="005647EB" w:rsidRDefault="00334C6A" w:rsidP="002570E4">
            <w:pPr>
              <w:pStyle w:val="TAL"/>
            </w:pPr>
          </w:p>
        </w:tc>
        <w:tc>
          <w:tcPr>
            <w:tcW w:w="1700" w:type="dxa"/>
          </w:tcPr>
          <w:p w14:paraId="0D90F7F1" w14:textId="77777777" w:rsidR="00334C6A" w:rsidRPr="005647EB" w:rsidRDefault="00334C6A" w:rsidP="002570E4">
            <w:pPr>
              <w:pStyle w:val="TAL"/>
            </w:pPr>
          </w:p>
        </w:tc>
        <w:tc>
          <w:tcPr>
            <w:tcW w:w="1133" w:type="dxa"/>
          </w:tcPr>
          <w:p w14:paraId="0D848E6D" w14:textId="77777777" w:rsidR="00334C6A" w:rsidRPr="005647EB" w:rsidRDefault="00334C6A" w:rsidP="002570E4">
            <w:pPr>
              <w:pStyle w:val="TAL"/>
            </w:pPr>
          </w:p>
        </w:tc>
      </w:tr>
      <w:tr w:rsidR="00334C6A" w:rsidRPr="005647EB" w14:paraId="65C56A05" w14:textId="77777777" w:rsidTr="002570E4">
        <w:trPr>
          <w:jc w:val="center"/>
        </w:trPr>
        <w:tc>
          <w:tcPr>
            <w:tcW w:w="4436" w:type="dxa"/>
          </w:tcPr>
          <w:p w14:paraId="334DE5DF" w14:textId="63A7076C" w:rsidR="00334C6A" w:rsidRPr="005647EB" w:rsidRDefault="002570E4" w:rsidP="002570E4">
            <w:pPr>
              <w:pStyle w:val="TAL"/>
            </w:pPr>
            <w:r w:rsidRPr="005647EB">
              <w:t xml:space="preserve">   </w:t>
            </w:r>
            <w:r w:rsidR="00334C6A" w:rsidRPr="005647EB">
              <w:t>measId</w:t>
            </w:r>
          </w:p>
        </w:tc>
        <w:tc>
          <w:tcPr>
            <w:tcW w:w="2267" w:type="dxa"/>
          </w:tcPr>
          <w:p w14:paraId="4E78763A" w14:textId="77777777" w:rsidR="00334C6A" w:rsidRPr="005647EB" w:rsidRDefault="00334C6A" w:rsidP="002570E4">
            <w:pPr>
              <w:pStyle w:val="TAL"/>
            </w:pPr>
          </w:p>
        </w:tc>
        <w:tc>
          <w:tcPr>
            <w:tcW w:w="1700" w:type="dxa"/>
          </w:tcPr>
          <w:p w14:paraId="7E5C5D38" w14:textId="77777777" w:rsidR="00334C6A" w:rsidRPr="005647EB" w:rsidRDefault="00334C6A" w:rsidP="002570E4">
            <w:pPr>
              <w:pStyle w:val="TAL"/>
            </w:pPr>
          </w:p>
        </w:tc>
        <w:tc>
          <w:tcPr>
            <w:tcW w:w="1133" w:type="dxa"/>
          </w:tcPr>
          <w:p w14:paraId="3871187E" w14:textId="77777777" w:rsidR="00334C6A" w:rsidRPr="005647EB" w:rsidRDefault="00334C6A" w:rsidP="002570E4">
            <w:pPr>
              <w:pStyle w:val="TAL"/>
            </w:pPr>
          </w:p>
        </w:tc>
      </w:tr>
      <w:tr w:rsidR="00334C6A" w:rsidRPr="005647EB" w14:paraId="54A3D554" w14:textId="77777777" w:rsidTr="002570E4">
        <w:trPr>
          <w:jc w:val="center"/>
        </w:trPr>
        <w:tc>
          <w:tcPr>
            <w:tcW w:w="4436" w:type="dxa"/>
          </w:tcPr>
          <w:p w14:paraId="61813042" w14:textId="4A237859" w:rsidR="00334C6A" w:rsidRPr="005647EB" w:rsidRDefault="002570E4" w:rsidP="002570E4">
            <w:pPr>
              <w:pStyle w:val="TAL"/>
            </w:pPr>
            <w:r w:rsidRPr="005647EB">
              <w:t xml:space="preserve">   </w:t>
            </w:r>
            <w:r w:rsidR="00334C6A" w:rsidRPr="005647EB">
              <w:t>measResultServCell</w:t>
            </w:r>
            <w:r w:rsidRPr="005647EB">
              <w:t xml:space="preserve"> </w:t>
            </w:r>
            <w:r w:rsidR="00334C6A" w:rsidRPr="005647EB">
              <w:t>SEQUENCE</w:t>
            </w:r>
            <w:r w:rsidRPr="005647EB">
              <w:t xml:space="preserve"> </w:t>
            </w:r>
            <w:r w:rsidR="00334C6A" w:rsidRPr="005647EB">
              <w:t>{</w:t>
            </w:r>
          </w:p>
        </w:tc>
        <w:tc>
          <w:tcPr>
            <w:tcW w:w="2267" w:type="dxa"/>
          </w:tcPr>
          <w:p w14:paraId="34254A24" w14:textId="77777777" w:rsidR="00334C6A" w:rsidRPr="005647EB" w:rsidRDefault="00334C6A" w:rsidP="002570E4">
            <w:pPr>
              <w:pStyle w:val="TAL"/>
            </w:pPr>
          </w:p>
        </w:tc>
        <w:tc>
          <w:tcPr>
            <w:tcW w:w="1700" w:type="dxa"/>
          </w:tcPr>
          <w:p w14:paraId="159A0BB7" w14:textId="77777777" w:rsidR="00334C6A" w:rsidRPr="005647EB" w:rsidRDefault="00334C6A" w:rsidP="002570E4">
            <w:pPr>
              <w:pStyle w:val="TAL"/>
            </w:pPr>
          </w:p>
        </w:tc>
        <w:tc>
          <w:tcPr>
            <w:tcW w:w="1133" w:type="dxa"/>
          </w:tcPr>
          <w:p w14:paraId="51C02DA4" w14:textId="77777777" w:rsidR="00334C6A" w:rsidRPr="005647EB" w:rsidRDefault="00334C6A" w:rsidP="002570E4">
            <w:pPr>
              <w:pStyle w:val="TAL"/>
            </w:pPr>
          </w:p>
        </w:tc>
      </w:tr>
      <w:tr w:rsidR="00334C6A" w:rsidRPr="005647EB" w14:paraId="4DE93C72" w14:textId="77777777" w:rsidTr="002570E4">
        <w:trPr>
          <w:jc w:val="center"/>
        </w:trPr>
        <w:tc>
          <w:tcPr>
            <w:tcW w:w="4436" w:type="dxa"/>
          </w:tcPr>
          <w:p w14:paraId="2C3BCECF" w14:textId="4203C9D1"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0D79A622" w14:textId="77777777" w:rsidR="00334C6A" w:rsidRPr="005647EB" w:rsidRDefault="00334C6A" w:rsidP="002570E4">
            <w:pPr>
              <w:pStyle w:val="TAL"/>
              <w:keepNext w:val="0"/>
              <w:keepLines w:val="0"/>
            </w:pPr>
          </w:p>
        </w:tc>
        <w:tc>
          <w:tcPr>
            <w:tcW w:w="1700" w:type="dxa"/>
          </w:tcPr>
          <w:p w14:paraId="0EE70C0B" w14:textId="3F34CAB8"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0C5C37C" w14:textId="77777777" w:rsidR="00334C6A" w:rsidRPr="005647EB" w:rsidRDefault="00334C6A" w:rsidP="002570E4">
            <w:pPr>
              <w:pStyle w:val="TAL"/>
              <w:keepNext w:val="0"/>
              <w:keepLines w:val="0"/>
            </w:pPr>
          </w:p>
        </w:tc>
      </w:tr>
      <w:tr w:rsidR="00334C6A" w:rsidRPr="005647EB" w14:paraId="4E996DF2" w14:textId="77777777" w:rsidTr="002570E4">
        <w:trPr>
          <w:jc w:val="center"/>
        </w:trPr>
        <w:tc>
          <w:tcPr>
            <w:tcW w:w="4436" w:type="dxa"/>
          </w:tcPr>
          <w:p w14:paraId="07C0B76F" w14:textId="010BE613"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0749E4E2" w14:textId="77777777" w:rsidR="00334C6A" w:rsidRPr="005647EB" w:rsidRDefault="00334C6A" w:rsidP="002570E4">
            <w:pPr>
              <w:pStyle w:val="TAL"/>
              <w:keepNext w:val="0"/>
              <w:keepLines w:val="0"/>
            </w:pPr>
          </w:p>
        </w:tc>
        <w:tc>
          <w:tcPr>
            <w:tcW w:w="1700" w:type="dxa"/>
          </w:tcPr>
          <w:p w14:paraId="38DE777C" w14:textId="5F626269"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99AB187" w14:textId="77777777" w:rsidR="00334C6A" w:rsidRPr="005647EB" w:rsidRDefault="00334C6A" w:rsidP="002570E4">
            <w:pPr>
              <w:pStyle w:val="TAL"/>
              <w:keepNext w:val="0"/>
              <w:keepLines w:val="0"/>
            </w:pPr>
          </w:p>
        </w:tc>
      </w:tr>
      <w:tr w:rsidR="00334C6A" w:rsidRPr="005647EB" w14:paraId="13B672F4" w14:textId="77777777" w:rsidTr="002570E4">
        <w:trPr>
          <w:jc w:val="center"/>
        </w:trPr>
        <w:tc>
          <w:tcPr>
            <w:tcW w:w="4436" w:type="dxa"/>
          </w:tcPr>
          <w:p w14:paraId="6F1BB7F3" w14:textId="4BF12212" w:rsidR="00334C6A" w:rsidRPr="005647EB" w:rsidRDefault="002570E4" w:rsidP="002570E4">
            <w:pPr>
              <w:pStyle w:val="TAL"/>
              <w:keepNext w:val="0"/>
              <w:keepLines w:val="0"/>
            </w:pPr>
            <w:r w:rsidRPr="005647EB">
              <w:t xml:space="preserve">   </w:t>
            </w:r>
            <w:r w:rsidR="00334C6A" w:rsidRPr="005647EB">
              <w:t>}</w:t>
            </w:r>
          </w:p>
        </w:tc>
        <w:tc>
          <w:tcPr>
            <w:tcW w:w="2267" w:type="dxa"/>
          </w:tcPr>
          <w:p w14:paraId="156CD9B8" w14:textId="77777777" w:rsidR="00334C6A" w:rsidRPr="005647EB" w:rsidRDefault="00334C6A" w:rsidP="002570E4">
            <w:pPr>
              <w:pStyle w:val="TAL"/>
              <w:keepNext w:val="0"/>
              <w:keepLines w:val="0"/>
            </w:pPr>
          </w:p>
        </w:tc>
        <w:tc>
          <w:tcPr>
            <w:tcW w:w="1700" w:type="dxa"/>
          </w:tcPr>
          <w:p w14:paraId="0BE925D0" w14:textId="77777777" w:rsidR="00334C6A" w:rsidRPr="005647EB" w:rsidRDefault="00334C6A" w:rsidP="002570E4">
            <w:pPr>
              <w:pStyle w:val="TAL"/>
              <w:keepNext w:val="0"/>
              <w:keepLines w:val="0"/>
            </w:pPr>
          </w:p>
        </w:tc>
        <w:tc>
          <w:tcPr>
            <w:tcW w:w="1133" w:type="dxa"/>
          </w:tcPr>
          <w:p w14:paraId="0A5C585C" w14:textId="77777777" w:rsidR="00334C6A" w:rsidRPr="005647EB" w:rsidRDefault="00334C6A" w:rsidP="002570E4">
            <w:pPr>
              <w:pStyle w:val="TAL"/>
              <w:keepNext w:val="0"/>
              <w:keepLines w:val="0"/>
            </w:pPr>
          </w:p>
        </w:tc>
      </w:tr>
      <w:tr w:rsidR="00334C6A" w:rsidRPr="005647EB" w14:paraId="1B104A5F" w14:textId="77777777" w:rsidTr="002570E4">
        <w:trPr>
          <w:jc w:val="center"/>
        </w:trPr>
        <w:tc>
          <w:tcPr>
            <w:tcW w:w="4436" w:type="dxa"/>
          </w:tcPr>
          <w:p w14:paraId="5964B096" w14:textId="3DF47065" w:rsidR="00334C6A" w:rsidRPr="005647EB" w:rsidRDefault="002570E4" w:rsidP="002570E4">
            <w:pPr>
              <w:pStyle w:val="TAL"/>
              <w:keepNext w:val="0"/>
              <w:keepLines w:val="0"/>
            </w:pPr>
            <w:r w:rsidRPr="005647EB">
              <w:t xml:space="preserve">   </w:t>
            </w:r>
            <w:r w:rsidR="00334C6A" w:rsidRPr="005647EB">
              <w:t>measResultNeighCells</w:t>
            </w:r>
            <w:r w:rsidRPr="005647EB">
              <w:t xml:space="preserve"> </w:t>
            </w:r>
            <w:r w:rsidR="00334C6A" w:rsidRPr="005647EB">
              <w:t>CHOICE</w:t>
            </w:r>
            <w:r w:rsidRPr="005647EB">
              <w:t xml:space="preserve"> </w:t>
            </w:r>
            <w:r w:rsidR="00334C6A" w:rsidRPr="005647EB">
              <w:t>{</w:t>
            </w:r>
          </w:p>
        </w:tc>
        <w:tc>
          <w:tcPr>
            <w:tcW w:w="2267" w:type="dxa"/>
          </w:tcPr>
          <w:p w14:paraId="06D7624E" w14:textId="77777777" w:rsidR="00334C6A" w:rsidRPr="005647EB" w:rsidRDefault="00334C6A" w:rsidP="002570E4">
            <w:pPr>
              <w:pStyle w:val="TAL"/>
              <w:keepNext w:val="0"/>
              <w:keepLines w:val="0"/>
            </w:pPr>
          </w:p>
        </w:tc>
        <w:tc>
          <w:tcPr>
            <w:tcW w:w="1700" w:type="dxa"/>
          </w:tcPr>
          <w:p w14:paraId="0FE30ED3" w14:textId="77777777" w:rsidR="00334C6A" w:rsidRPr="005647EB" w:rsidRDefault="00334C6A" w:rsidP="002570E4">
            <w:pPr>
              <w:pStyle w:val="TAL"/>
              <w:keepNext w:val="0"/>
              <w:keepLines w:val="0"/>
            </w:pPr>
          </w:p>
        </w:tc>
        <w:tc>
          <w:tcPr>
            <w:tcW w:w="1133" w:type="dxa"/>
          </w:tcPr>
          <w:p w14:paraId="14BC68E1" w14:textId="77777777" w:rsidR="00334C6A" w:rsidRPr="005647EB" w:rsidRDefault="00334C6A" w:rsidP="002570E4">
            <w:pPr>
              <w:pStyle w:val="TAL"/>
              <w:keepNext w:val="0"/>
              <w:keepLines w:val="0"/>
            </w:pPr>
          </w:p>
        </w:tc>
      </w:tr>
      <w:tr w:rsidR="00334C6A" w:rsidRPr="005647EB" w14:paraId="7ACB64E1" w14:textId="77777777" w:rsidTr="002570E4">
        <w:trPr>
          <w:jc w:val="center"/>
        </w:trPr>
        <w:tc>
          <w:tcPr>
            <w:tcW w:w="4436" w:type="dxa"/>
          </w:tcPr>
          <w:p w14:paraId="5B01CEB0" w14:textId="69EABFF4" w:rsidR="00334C6A" w:rsidRPr="005647EB" w:rsidRDefault="002570E4" w:rsidP="002570E4">
            <w:pPr>
              <w:pStyle w:val="TAL"/>
              <w:keepNext w:val="0"/>
              <w:keepLines w:val="0"/>
            </w:pPr>
            <w:r w:rsidRPr="005647EB">
              <w:t xml:space="preserve">      </w:t>
            </w:r>
            <w:r w:rsidR="00334C6A" w:rsidRPr="005647EB">
              <w:t>measResultListEUTRA</w:t>
            </w:r>
          </w:p>
        </w:tc>
        <w:tc>
          <w:tcPr>
            <w:tcW w:w="2267" w:type="dxa"/>
          </w:tcPr>
          <w:p w14:paraId="6F632E45" w14:textId="4D9FDCA5" w:rsidR="00334C6A" w:rsidRPr="005647EB" w:rsidRDefault="00334C6A" w:rsidP="002570E4">
            <w:pPr>
              <w:pStyle w:val="TAL"/>
              <w:keepNext w:val="0"/>
              <w:keepLines w:val="0"/>
            </w:pPr>
            <w:r w:rsidRPr="005647EB">
              <w:t>MeasResultListEUTRA</w:t>
            </w:r>
            <w:r w:rsidR="002570E4" w:rsidRPr="005647EB">
              <w:t xml:space="preserve"> </w:t>
            </w:r>
          </w:p>
        </w:tc>
        <w:tc>
          <w:tcPr>
            <w:tcW w:w="1700" w:type="dxa"/>
          </w:tcPr>
          <w:p w14:paraId="4AF30254" w14:textId="77777777" w:rsidR="00334C6A" w:rsidRPr="005647EB" w:rsidRDefault="00334C6A" w:rsidP="002570E4">
            <w:pPr>
              <w:pStyle w:val="TAL"/>
              <w:keepNext w:val="0"/>
              <w:keepLines w:val="0"/>
            </w:pPr>
          </w:p>
        </w:tc>
        <w:tc>
          <w:tcPr>
            <w:tcW w:w="1133" w:type="dxa"/>
          </w:tcPr>
          <w:p w14:paraId="67AD34B1" w14:textId="77777777" w:rsidR="00334C6A" w:rsidRPr="005647EB" w:rsidRDefault="00334C6A" w:rsidP="002570E4">
            <w:pPr>
              <w:pStyle w:val="TAL"/>
              <w:keepNext w:val="0"/>
              <w:keepLines w:val="0"/>
            </w:pPr>
          </w:p>
        </w:tc>
      </w:tr>
      <w:tr w:rsidR="00334C6A" w:rsidRPr="005647EB" w14:paraId="5FE900A6" w14:textId="77777777" w:rsidTr="002570E4">
        <w:trPr>
          <w:jc w:val="center"/>
        </w:trPr>
        <w:tc>
          <w:tcPr>
            <w:tcW w:w="4436" w:type="dxa"/>
          </w:tcPr>
          <w:p w14:paraId="67EA123C" w14:textId="71BBF26C" w:rsidR="00334C6A" w:rsidRPr="005647EB" w:rsidRDefault="002570E4" w:rsidP="002570E4">
            <w:pPr>
              <w:pStyle w:val="TAL"/>
              <w:keepNext w:val="0"/>
              <w:keepLines w:val="0"/>
            </w:pPr>
            <w:r w:rsidRPr="005647EB">
              <w:t xml:space="preserve">   </w:t>
            </w:r>
            <w:r w:rsidR="00334C6A" w:rsidRPr="005647EB">
              <w:t>}</w:t>
            </w:r>
          </w:p>
        </w:tc>
        <w:tc>
          <w:tcPr>
            <w:tcW w:w="2267" w:type="dxa"/>
          </w:tcPr>
          <w:p w14:paraId="19CA6370" w14:textId="77777777" w:rsidR="00334C6A" w:rsidRPr="005647EB" w:rsidRDefault="00334C6A" w:rsidP="002570E4">
            <w:pPr>
              <w:pStyle w:val="TAL"/>
              <w:keepNext w:val="0"/>
              <w:keepLines w:val="0"/>
            </w:pPr>
          </w:p>
        </w:tc>
        <w:tc>
          <w:tcPr>
            <w:tcW w:w="1700" w:type="dxa"/>
          </w:tcPr>
          <w:p w14:paraId="045578C9" w14:textId="77777777" w:rsidR="00334C6A" w:rsidRPr="005647EB" w:rsidRDefault="00334C6A" w:rsidP="002570E4">
            <w:pPr>
              <w:pStyle w:val="TAL"/>
              <w:keepNext w:val="0"/>
              <w:keepLines w:val="0"/>
            </w:pPr>
          </w:p>
        </w:tc>
        <w:tc>
          <w:tcPr>
            <w:tcW w:w="1133" w:type="dxa"/>
          </w:tcPr>
          <w:p w14:paraId="5E077A3B" w14:textId="77777777" w:rsidR="00334C6A" w:rsidRPr="005647EB" w:rsidRDefault="00334C6A" w:rsidP="002570E4">
            <w:pPr>
              <w:pStyle w:val="TAL"/>
              <w:keepNext w:val="0"/>
              <w:keepLines w:val="0"/>
            </w:pPr>
          </w:p>
        </w:tc>
      </w:tr>
      <w:tr w:rsidR="00334C6A" w:rsidRPr="005647EB" w14:paraId="60143F15" w14:textId="77777777" w:rsidTr="002570E4">
        <w:trPr>
          <w:jc w:val="center"/>
        </w:trPr>
        <w:tc>
          <w:tcPr>
            <w:tcW w:w="4436" w:type="dxa"/>
          </w:tcPr>
          <w:p w14:paraId="08CACAA2" w14:textId="77777777" w:rsidR="00334C6A" w:rsidRPr="005647EB" w:rsidRDefault="00334C6A" w:rsidP="002570E4">
            <w:pPr>
              <w:pStyle w:val="TAL"/>
              <w:keepNext w:val="0"/>
              <w:keepLines w:val="0"/>
            </w:pPr>
            <w:r w:rsidRPr="005647EB">
              <w:t>}</w:t>
            </w:r>
          </w:p>
        </w:tc>
        <w:tc>
          <w:tcPr>
            <w:tcW w:w="2267" w:type="dxa"/>
          </w:tcPr>
          <w:p w14:paraId="66CC52A9" w14:textId="77777777" w:rsidR="00334C6A" w:rsidRPr="005647EB" w:rsidRDefault="00334C6A" w:rsidP="002570E4">
            <w:pPr>
              <w:pStyle w:val="TAL"/>
              <w:keepNext w:val="0"/>
              <w:keepLines w:val="0"/>
            </w:pPr>
          </w:p>
        </w:tc>
        <w:tc>
          <w:tcPr>
            <w:tcW w:w="1700" w:type="dxa"/>
          </w:tcPr>
          <w:p w14:paraId="478C04DF" w14:textId="77777777" w:rsidR="00334C6A" w:rsidRPr="005647EB" w:rsidRDefault="00334C6A" w:rsidP="002570E4">
            <w:pPr>
              <w:pStyle w:val="TAL"/>
              <w:keepNext w:val="0"/>
              <w:keepLines w:val="0"/>
            </w:pPr>
          </w:p>
        </w:tc>
        <w:tc>
          <w:tcPr>
            <w:tcW w:w="1133" w:type="dxa"/>
          </w:tcPr>
          <w:p w14:paraId="61A3B2EE" w14:textId="77777777" w:rsidR="00334C6A" w:rsidRPr="005647EB" w:rsidRDefault="00334C6A" w:rsidP="002570E4">
            <w:pPr>
              <w:pStyle w:val="TAL"/>
              <w:keepNext w:val="0"/>
              <w:keepLines w:val="0"/>
            </w:pPr>
          </w:p>
        </w:tc>
      </w:tr>
    </w:tbl>
    <w:p w14:paraId="03C4F4AE" w14:textId="77777777" w:rsidR="00334C6A" w:rsidRPr="005647EB" w:rsidRDefault="00334C6A" w:rsidP="002570E4"/>
    <w:p w14:paraId="35EB67D7" w14:textId="77777777" w:rsidR="00334C6A" w:rsidRPr="005647EB" w:rsidRDefault="00334C6A" w:rsidP="002570E4">
      <w:pPr>
        <w:pStyle w:val="TH"/>
        <w:keepNext w:val="0"/>
        <w:keepLines w:val="0"/>
      </w:pPr>
      <w:r w:rsidRPr="005647EB">
        <w:t xml:space="preserve">Table 8.3.1_2.4.3-4: </w:t>
      </w:r>
      <w:r w:rsidRPr="005647EB">
        <w:rPr>
          <w:i/>
        </w:rPr>
        <w:t>MeasResultListEUTRA</w:t>
      </w:r>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244B8938" w14:textId="77777777" w:rsidTr="002570E4">
        <w:trPr>
          <w:cantSplit/>
          <w:jc w:val="center"/>
        </w:trPr>
        <w:tc>
          <w:tcPr>
            <w:tcW w:w="9536" w:type="dxa"/>
            <w:gridSpan w:val="4"/>
          </w:tcPr>
          <w:p w14:paraId="22FB7887" w14:textId="5A9C6F73"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5191CEEA" w14:textId="77777777" w:rsidTr="002570E4">
        <w:trPr>
          <w:jc w:val="center"/>
        </w:trPr>
        <w:tc>
          <w:tcPr>
            <w:tcW w:w="4436" w:type="dxa"/>
          </w:tcPr>
          <w:p w14:paraId="00DBE956" w14:textId="5F4DC800"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0F93405E" w14:textId="77777777" w:rsidR="00334C6A" w:rsidRPr="005647EB" w:rsidRDefault="00334C6A" w:rsidP="002570E4">
            <w:pPr>
              <w:pStyle w:val="TAH"/>
              <w:keepNext w:val="0"/>
              <w:keepLines w:val="0"/>
            </w:pPr>
            <w:r w:rsidRPr="005647EB">
              <w:t>Value/remark</w:t>
            </w:r>
          </w:p>
        </w:tc>
        <w:tc>
          <w:tcPr>
            <w:tcW w:w="1700" w:type="dxa"/>
          </w:tcPr>
          <w:p w14:paraId="1F190B80" w14:textId="77777777" w:rsidR="00334C6A" w:rsidRPr="005647EB" w:rsidRDefault="00334C6A" w:rsidP="002570E4">
            <w:pPr>
              <w:pStyle w:val="TAH"/>
              <w:keepNext w:val="0"/>
              <w:keepLines w:val="0"/>
            </w:pPr>
            <w:r w:rsidRPr="005647EB">
              <w:t>Comment</w:t>
            </w:r>
          </w:p>
        </w:tc>
        <w:tc>
          <w:tcPr>
            <w:tcW w:w="1133" w:type="dxa"/>
          </w:tcPr>
          <w:p w14:paraId="1EDAF911" w14:textId="77777777" w:rsidR="00334C6A" w:rsidRPr="005647EB" w:rsidRDefault="00334C6A" w:rsidP="002570E4">
            <w:pPr>
              <w:pStyle w:val="TAH"/>
              <w:keepNext w:val="0"/>
              <w:keepLines w:val="0"/>
            </w:pPr>
            <w:r w:rsidRPr="005647EB">
              <w:t>Condition</w:t>
            </w:r>
          </w:p>
        </w:tc>
      </w:tr>
      <w:tr w:rsidR="00334C6A" w:rsidRPr="005647EB" w14:paraId="74187A49" w14:textId="77777777" w:rsidTr="002570E4">
        <w:trPr>
          <w:jc w:val="center"/>
        </w:trPr>
        <w:tc>
          <w:tcPr>
            <w:tcW w:w="4436" w:type="dxa"/>
          </w:tcPr>
          <w:p w14:paraId="61BBBF02" w14:textId="435C1C45" w:rsidR="00334C6A" w:rsidRPr="005647EB" w:rsidRDefault="00334C6A" w:rsidP="002570E4">
            <w:pPr>
              <w:pStyle w:val="TAL"/>
              <w:keepNext w:val="0"/>
              <w:keepLines w:val="0"/>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7A9BA9B5" w14:textId="77777777" w:rsidR="00334C6A" w:rsidRPr="005647EB" w:rsidRDefault="00334C6A" w:rsidP="002570E4">
            <w:pPr>
              <w:pStyle w:val="TAL"/>
              <w:keepNext w:val="0"/>
              <w:keepLines w:val="0"/>
            </w:pPr>
          </w:p>
        </w:tc>
        <w:tc>
          <w:tcPr>
            <w:tcW w:w="1700" w:type="dxa"/>
          </w:tcPr>
          <w:p w14:paraId="40CA79DE" w14:textId="77777777" w:rsidR="00334C6A" w:rsidRPr="005647EB" w:rsidRDefault="00334C6A" w:rsidP="002570E4">
            <w:pPr>
              <w:pStyle w:val="TAL"/>
              <w:keepNext w:val="0"/>
              <w:keepLines w:val="0"/>
            </w:pPr>
          </w:p>
        </w:tc>
        <w:tc>
          <w:tcPr>
            <w:tcW w:w="1133" w:type="dxa"/>
          </w:tcPr>
          <w:p w14:paraId="32B20FE4" w14:textId="77777777" w:rsidR="00334C6A" w:rsidRPr="005647EB" w:rsidRDefault="00334C6A" w:rsidP="002570E4">
            <w:pPr>
              <w:pStyle w:val="TAL"/>
              <w:keepNext w:val="0"/>
              <w:keepLines w:val="0"/>
            </w:pPr>
          </w:p>
        </w:tc>
      </w:tr>
      <w:tr w:rsidR="00334C6A" w:rsidRPr="005647EB" w14:paraId="7A65C83D" w14:textId="77777777" w:rsidTr="002570E4">
        <w:trPr>
          <w:jc w:val="center"/>
        </w:trPr>
        <w:tc>
          <w:tcPr>
            <w:tcW w:w="4436" w:type="dxa"/>
          </w:tcPr>
          <w:p w14:paraId="6A184844" w14:textId="5A4BDEBB" w:rsidR="00334C6A" w:rsidRPr="005647EB" w:rsidRDefault="002570E4" w:rsidP="002570E4">
            <w:pPr>
              <w:pStyle w:val="TAL"/>
              <w:keepNext w:val="0"/>
              <w:keepLines w:val="0"/>
            </w:pPr>
            <w:r w:rsidRPr="005647EB">
              <w:t xml:space="preserve">  </w:t>
            </w:r>
            <w:r w:rsidR="00334C6A" w:rsidRPr="005647EB">
              <w:t>physCellId</w:t>
            </w:r>
          </w:p>
        </w:tc>
        <w:tc>
          <w:tcPr>
            <w:tcW w:w="2267" w:type="dxa"/>
          </w:tcPr>
          <w:p w14:paraId="40993B62" w14:textId="77777777" w:rsidR="00334C6A" w:rsidRPr="005647EB" w:rsidRDefault="00334C6A" w:rsidP="002570E4">
            <w:pPr>
              <w:pStyle w:val="TAL"/>
              <w:keepNext w:val="0"/>
              <w:keepLines w:val="0"/>
            </w:pPr>
            <w:r w:rsidRPr="005647EB">
              <w:t>PhysicalCellIdentity</w:t>
            </w:r>
          </w:p>
        </w:tc>
        <w:tc>
          <w:tcPr>
            <w:tcW w:w="1700" w:type="dxa"/>
          </w:tcPr>
          <w:p w14:paraId="518800E8" w14:textId="77777777" w:rsidR="00334C6A" w:rsidRPr="005647EB" w:rsidRDefault="00334C6A" w:rsidP="002570E4">
            <w:pPr>
              <w:pStyle w:val="TAL"/>
              <w:keepNext w:val="0"/>
              <w:keepLines w:val="0"/>
            </w:pPr>
          </w:p>
        </w:tc>
        <w:tc>
          <w:tcPr>
            <w:tcW w:w="1133" w:type="dxa"/>
          </w:tcPr>
          <w:p w14:paraId="6997AA1B" w14:textId="77777777" w:rsidR="00334C6A" w:rsidRPr="005647EB" w:rsidRDefault="00334C6A" w:rsidP="002570E4">
            <w:pPr>
              <w:pStyle w:val="TAL"/>
              <w:keepNext w:val="0"/>
              <w:keepLines w:val="0"/>
            </w:pPr>
          </w:p>
        </w:tc>
      </w:tr>
      <w:tr w:rsidR="00334C6A" w:rsidRPr="005647EB" w14:paraId="767A1230" w14:textId="77777777" w:rsidTr="002570E4">
        <w:trPr>
          <w:jc w:val="center"/>
        </w:trPr>
        <w:tc>
          <w:tcPr>
            <w:tcW w:w="4436" w:type="dxa"/>
          </w:tcPr>
          <w:p w14:paraId="2DBFC4B9" w14:textId="4498A9E1" w:rsidR="00334C6A" w:rsidRPr="005647EB" w:rsidRDefault="002570E4" w:rsidP="002570E4">
            <w:pPr>
              <w:pStyle w:val="TAL"/>
              <w:keepNext w:val="0"/>
              <w:keepLines w:val="0"/>
            </w:pPr>
            <w:r w:rsidRPr="005647EB">
              <w:t xml:space="preserve">  </w:t>
            </w:r>
            <w:r w:rsidR="00334C6A" w:rsidRPr="005647EB">
              <w:t>measResult</w:t>
            </w:r>
            <w:r w:rsidRPr="005647EB">
              <w:t xml:space="preserve"> </w:t>
            </w:r>
            <w:r w:rsidR="00334C6A" w:rsidRPr="005647EB">
              <w:t>SEQUENCE</w:t>
            </w:r>
            <w:r w:rsidRPr="005647EB">
              <w:t xml:space="preserve"> </w:t>
            </w:r>
            <w:r w:rsidR="00334C6A" w:rsidRPr="005647EB">
              <w:t>{</w:t>
            </w:r>
          </w:p>
        </w:tc>
        <w:tc>
          <w:tcPr>
            <w:tcW w:w="2267" w:type="dxa"/>
          </w:tcPr>
          <w:p w14:paraId="30EAAAB9" w14:textId="77777777" w:rsidR="00334C6A" w:rsidRPr="005647EB" w:rsidRDefault="00334C6A" w:rsidP="002570E4">
            <w:pPr>
              <w:pStyle w:val="TAL"/>
              <w:keepNext w:val="0"/>
              <w:keepLines w:val="0"/>
            </w:pPr>
          </w:p>
        </w:tc>
        <w:tc>
          <w:tcPr>
            <w:tcW w:w="1700" w:type="dxa"/>
          </w:tcPr>
          <w:p w14:paraId="35A459EB" w14:textId="0AE7EC71" w:rsidR="00334C6A" w:rsidRPr="005647EB" w:rsidRDefault="002570E4" w:rsidP="002570E4">
            <w:pPr>
              <w:pStyle w:val="TAL"/>
              <w:keepNext w:val="0"/>
              <w:keepLines w:val="0"/>
            </w:pPr>
            <w:r w:rsidRPr="005647EB">
              <w:t xml:space="preserve"> </w:t>
            </w:r>
          </w:p>
        </w:tc>
        <w:tc>
          <w:tcPr>
            <w:tcW w:w="1133" w:type="dxa"/>
          </w:tcPr>
          <w:p w14:paraId="7D1A569F" w14:textId="77777777" w:rsidR="00334C6A" w:rsidRPr="005647EB" w:rsidRDefault="00334C6A" w:rsidP="002570E4">
            <w:pPr>
              <w:pStyle w:val="TAL"/>
              <w:keepNext w:val="0"/>
              <w:keepLines w:val="0"/>
            </w:pPr>
          </w:p>
        </w:tc>
      </w:tr>
      <w:tr w:rsidR="00334C6A" w:rsidRPr="005647EB" w14:paraId="0832CFF9" w14:textId="77777777" w:rsidTr="002570E4">
        <w:trPr>
          <w:jc w:val="center"/>
        </w:trPr>
        <w:tc>
          <w:tcPr>
            <w:tcW w:w="4436" w:type="dxa"/>
          </w:tcPr>
          <w:p w14:paraId="4418A22A" w14:textId="105D5DB0"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0012004D" w14:textId="77777777" w:rsidR="00334C6A" w:rsidRPr="005647EB" w:rsidRDefault="00334C6A" w:rsidP="002570E4">
            <w:pPr>
              <w:pStyle w:val="TAL"/>
              <w:keepNext w:val="0"/>
              <w:keepLines w:val="0"/>
            </w:pPr>
          </w:p>
        </w:tc>
        <w:tc>
          <w:tcPr>
            <w:tcW w:w="1700" w:type="dxa"/>
          </w:tcPr>
          <w:p w14:paraId="4DA231AF" w14:textId="45597AC1"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258EAC1" w14:textId="77777777" w:rsidR="00334C6A" w:rsidRPr="005647EB" w:rsidRDefault="00334C6A" w:rsidP="002570E4">
            <w:pPr>
              <w:pStyle w:val="TAL"/>
              <w:keepNext w:val="0"/>
              <w:keepLines w:val="0"/>
            </w:pPr>
          </w:p>
        </w:tc>
      </w:tr>
      <w:tr w:rsidR="00334C6A" w:rsidRPr="005647EB" w14:paraId="5DCC38E2" w14:textId="77777777" w:rsidTr="002570E4">
        <w:trPr>
          <w:jc w:val="center"/>
        </w:trPr>
        <w:tc>
          <w:tcPr>
            <w:tcW w:w="4436" w:type="dxa"/>
          </w:tcPr>
          <w:p w14:paraId="20613F7A" w14:textId="58944692"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4DCCF1C1" w14:textId="77777777" w:rsidR="00334C6A" w:rsidRPr="005647EB" w:rsidRDefault="00334C6A" w:rsidP="002570E4">
            <w:pPr>
              <w:pStyle w:val="TAL"/>
              <w:keepNext w:val="0"/>
              <w:keepLines w:val="0"/>
            </w:pPr>
          </w:p>
        </w:tc>
        <w:tc>
          <w:tcPr>
            <w:tcW w:w="1700" w:type="dxa"/>
          </w:tcPr>
          <w:p w14:paraId="4A634910" w14:textId="63455BCA"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DF6BD62" w14:textId="77777777" w:rsidR="00334C6A" w:rsidRPr="005647EB" w:rsidRDefault="00334C6A" w:rsidP="002570E4">
            <w:pPr>
              <w:pStyle w:val="TAL"/>
              <w:keepNext w:val="0"/>
              <w:keepLines w:val="0"/>
            </w:pPr>
          </w:p>
        </w:tc>
      </w:tr>
      <w:tr w:rsidR="00334C6A" w:rsidRPr="005647EB" w14:paraId="62E08776" w14:textId="77777777" w:rsidTr="002570E4">
        <w:trPr>
          <w:jc w:val="center"/>
        </w:trPr>
        <w:tc>
          <w:tcPr>
            <w:tcW w:w="4436" w:type="dxa"/>
          </w:tcPr>
          <w:p w14:paraId="7EAF1F99" w14:textId="3D8A60DF" w:rsidR="00334C6A" w:rsidRPr="005647EB" w:rsidRDefault="002570E4" w:rsidP="002570E4">
            <w:pPr>
              <w:pStyle w:val="TAL"/>
              <w:keepNext w:val="0"/>
              <w:keepLines w:val="0"/>
            </w:pPr>
            <w:r w:rsidRPr="005647EB">
              <w:t xml:space="preserve">  </w:t>
            </w:r>
            <w:r w:rsidR="00334C6A" w:rsidRPr="005647EB">
              <w:t>}</w:t>
            </w:r>
          </w:p>
        </w:tc>
        <w:tc>
          <w:tcPr>
            <w:tcW w:w="2267" w:type="dxa"/>
          </w:tcPr>
          <w:p w14:paraId="1F5C2732" w14:textId="77777777" w:rsidR="00334C6A" w:rsidRPr="005647EB" w:rsidRDefault="00334C6A" w:rsidP="002570E4">
            <w:pPr>
              <w:pStyle w:val="TAL"/>
              <w:keepNext w:val="0"/>
              <w:keepLines w:val="0"/>
            </w:pPr>
          </w:p>
        </w:tc>
        <w:tc>
          <w:tcPr>
            <w:tcW w:w="1700" w:type="dxa"/>
          </w:tcPr>
          <w:p w14:paraId="2D587152" w14:textId="77777777" w:rsidR="00334C6A" w:rsidRPr="005647EB" w:rsidRDefault="00334C6A" w:rsidP="002570E4">
            <w:pPr>
              <w:pStyle w:val="TAL"/>
              <w:keepNext w:val="0"/>
              <w:keepLines w:val="0"/>
            </w:pPr>
          </w:p>
        </w:tc>
        <w:tc>
          <w:tcPr>
            <w:tcW w:w="1133" w:type="dxa"/>
          </w:tcPr>
          <w:p w14:paraId="35002D8F" w14:textId="77777777" w:rsidR="00334C6A" w:rsidRPr="005647EB" w:rsidRDefault="00334C6A" w:rsidP="002570E4">
            <w:pPr>
              <w:pStyle w:val="TAL"/>
              <w:keepNext w:val="0"/>
              <w:keepLines w:val="0"/>
            </w:pPr>
          </w:p>
        </w:tc>
      </w:tr>
      <w:tr w:rsidR="00334C6A" w:rsidRPr="005647EB" w14:paraId="59ACD1A2" w14:textId="77777777" w:rsidTr="002570E4">
        <w:trPr>
          <w:jc w:val="center"/>
        </w:trPr>
        <w:tc>
          <w:tcPr>
            <w:tcW w:w="4436" w:type="dxa"/>
          </w:tcPr>
          <w:p w14:paraId="5AB9A2C4" w14:textId="77777777" w:rsidR="00334C6A" w:rsidRPr="005647EB" w:rsidRDefault="00334C6A" w:rsidP="002570E4">
            <w:pPr>
              <w:pStyle w:val="TAL"/>
              <w:keepNext w:val="0"/>
              <w:keepLines w:val="0"/>
            </w:pPr>
            <w:r w:rsidRPr="005647EB">
              <w:t>}</w:t>
            </w:r>
          </w:p>
        </w:tc>
        <w:tc>
          <w:tcPr>
            <w:tcW w:w="2267" w:type="dxa"/>
          </w:tcPr>
          <w:p w14:paraId="1EA61E6F" w14:textId="77777777" w:rsidR="00334C6A" w:rsidRPr="005647EB" w:rsidRDefault="00334C6A" w:rsidP="002570E4">
            <w:pPr>
              <w:pStyle w:val="TAL"/>
              <w:keepNext w:val="0"/>
              <w:keepLines w:val="0"/>
            </w:pPr>
          </w:p>
        </w:tc>
        <w:tc>
          <w:tcPr>
            <w:tcW w:w="1700" w:type="dxa"/>
          </w:tcPr>
          <w:p w14:paraId="65EA4B02" w14:textId="77777777" w:rsidR="00334C6A" w:rsidRPr="005647EB" w:rsidRDefault="00334C6A" w:rsidP="002570E4">
            <w:pPr>
              <w:pStyle w:val="TAL"/>
              <w:keepNext w:val="0"/>
              <w:keepLines w:val="0"/>
            </w:pPr>
          </w:p>
        </w:tc>
        <w:tc>
          <w:tcPr>
            <w:tcW w:w="1133" w:type="dxa"/>
          </w:tcPr>
          <w:p w14:paraId="684C7EE4" w14:textId="77777777" w:rsidR="00334C6A" w:rsidRPr="005647EB" w:rsidRDefault="00334C6A" w:rsidP="002570E4">
            <w:pPr>
              <w:pStyle w:val="TAL"/>
              <w:keepNext w:val="0"/>
              <w:keepLines w:val="0"/>
            </w:pPr>
          </w:p>
        </w:tc>
      </w:tr>
    </w:tbl>
    <w:p w14:paraId="55F327C4" w14:textId="77777777" w:rsidR="00334C6A" w:rsidRPr="005647EB" w:rsidRDefault="00334C6A" w:rsidP="002570E4"/>
    <w:p w14:paraId="6C4963F7" w14:textId="77777777" w:rsidR="00334C6A" w:rsidRPr="005647EB" w:rsidRDefault="00334C6A" w:rsidP="002570E4">
      <w:pPr>
        <w:pStyle w:val="Heading4"/>
        <w:keepNext w:val="0"/>
        <w:keepLines w:val="0"/>
      </w:pPr>
      <w:r w:rsidRPr="005647EB">
        <w:t>8.3.1_2.5</w:t>
      </w:r>
      <w:r w:rsidRPr="005647EB">
        <w:tab/>
        <w:t>Test requirement</w:t>
      </w:r>
    </w:p>
    <w:p w14:paraId="568CEBCC" w14:textId="77777777" w:rsidR="00334C6A" w:rsidRPr="005647EB" w:rsidRDefault="00334C6A" w:rsidP="002570E4">
      <w:r w:rsidRPr="005647EB">
        <w:t>Tables 8.3.1_2.4.1-1 and 8.3.1_2.5-1 define the primary level settings including test tolerances for event triggered reporting under fading propagation conditions in asynchronous inter frequency cells test.</w:t>
      </w:r>
    </w:p>
    <w:p w14:paraId="773ECEB1" w14:textId="77777777" w:rsidR="00334C6A" w:rsidRPr="005647EB" w:rsidRDefault="00334C6A" w:rsidP="006D30B7">
      <w:pPr>
        <w:pStyle w:val="TH"/>
      </w:pPr>
      <w:r w:rsidRPr="005647EB">
        <w:lastRenderedPageBreak/>
        <w:t>Table 8.3.1_2.5-1: Cell specific test requirement parameters for E-UTRAN FDD-FDD inter frequency event triggered reporting under fading propagation conditions in asynchronous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334C6A" w:rsidRPr="005647EB" w14:paraId="27AB5D4B" w14:textId="77777777" w:rsidTr="002570E4">
        <w:trPr>
          <w:cantSplit/>
          <w:tblHeader/>
          <w:jc w:val="center"/>
        </w:trPr>
        <w:tc>
          <w:tcPr>
            <w:tcW w:w="2093" w:type="dxa"/>
            <w:vMerge w:val="restart"/>
            <w:tcBorders>
              <w:top w:val="single" w:sz="4" w:space="0" w:color="auto"/>
              <w:left w:val="single" w:sz="4" w:space="0" w:color="auto"/>
            </w:tcBorders>
          </w:tcPr>
          <w:p w14:paraId="3F8C577C" w14:textId="77777777" w:rsidR="00334C6A" w:rsidRPr="005647EB" w:rsidRDefault="00334C6A" w:rsidP="006D30B7">
            <w:pPr>
              <w:pStyle w:val="TAH"/>
              <w:rPr>
                <w:rFonts w:cs="v4.2.0"/>
              </w:rPr>
            </w:pPr>
            <w:r w:rsidRPr="005647EB">
              <w:rPr>
                <w:rFonts w:cs="v4.2.0"/>
              </w:rPr>
              <w:t>Parameter</w:t>
            </w:r>
          </w:p>
        </w:tc>
        <w:tc>
          <w:tcPr>
            <w:tcW w:w="1559" w:type="dxa"/>
            <w:vMerge w:val="restart"/>
            <w:tcBorders>
              <w:top w:val="single" w:sz="4" w:space="0" w:color="auto"/>
            </w:tcBorders>
          </w:tcPr>
          <w:p w14:paraId="0604FB34" w14:textId="77777777" w:rsidR="00334C6A" w:rsidRPr="005647EB" w:rsidRDefault="00334C6A" w:rsidP="006D30B7">
            <w:pPr>
              <w:pStyle w:val="TAH"/>
              <w:rPr>
                <w:rFonts w:cs="v4.2.0"/>
              </w:rPr>
            </w:pPr>
            <w:r w:rsidRPr="005647EB">
              <w:rPr>
                <w:rFonts w:cs="v4.2.0"/>
              </w:rPr>
              <w:t>Unit</w:t>
            </w:r>
          </w:p>
        </w:tc>
        <w:tc>
          <w:tcPr>
            <w:tcW w:w="2552" w:type="dxa"/>
            <w:gridSpan w:val="2"/>
            <w:tcBorders>
              <w:top w:val="single" w:sz="4" w:space="0" w:color="auto"/>
            </w:tcBorders>
          </w:tcPr>
          <w:p w14:paraId="0825B47D" w14:textId="739990DD" w:rsidR="00334C6A" w:rsidRPr="005647EB" w:rsidRDefault="00334C6A" w:rsidP="006D30B7">
            <w:pPr>
              <w:pStyle w:val="TAH"/>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2989D489" w14:textId="66254F78" w:rsidR="00334C6A" w:rsidRPr="005647EB" w:rsidRDefault="00334C6A" w:rsidP="006D30B7">
            <w:pPr>
              <w:pStyle w:val="TAH"/>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4AD05B7A" w14:textId="77777777" w:rsidTr="002570E4">
        <w:trPr>
          <w:cantSplit/>
          <w:tblHeader/>
          <w:jc w:val="center"/>
        </w:trPr>
        <w:tc>
          <w:tcPr>
            <w:tcW w:w="2093" w:type="dxa"/>
            <w:vMerge/>
            <w:tcBorders>
              <w:left w:val="single" w:sz="4" w:space="0" w:color="auto"/>
              <w:bottom w:val="single" w:sz="4" w:space="0" w:color="auto"/>
            </w:tcBorders>
          </w:tcPr>
          <w:p w14:paraId="7426D1B2" w14:textId="77777777" w:rsidR="00334C6A" w:rsidRPr="005647EB" w:rsidRDefault="00334C6A" w:rsidP="006D30B7">
            <w:pPr>
              <w:pStyle w:val="TAH"/>
              <w:rPr>
                <w:rFonts w:cs="v4.2.0"/>
              </w:rPr>
            </w:pPr>
          </w:p>
        </w:tc>
        <w:tc>
          <w:tcPr>
            <w:tcW w:w="1559" w:type="dxa"/>
            <w:vMerge/>
            <w:tcBorders>
              <w:bottom w:val="single" w:sz="4" w:space="0" w:color="auto"/>
            </w:tcBorders>
          </w:tcPr>
          <w:p w14:paraId="1047967F" w14:textId="77777777" w:rsidR="00334C6A" w:rsidRPr="005647EB" w:rsidRDefault="00334C6A" w:rsidP="006D30B7">
            <w:pPr>
              <w:pStyle w:val="TAH"/>
              <w:rPr>
                <w:rFonts w:cs="v4.2.0"/>
              </w:rPr>
            </w:pPr>
          </w:p>
        </w:tc>
        <w:tc>
          <w:tcPr>
            <w:tcW w:w="1276" w:type="dxa"/>
            <w:tcBorders>
              <w:bottom w:val="single" w:sz="4" w:space="0" w:color="auto"/>
            </w:tcBorders>
          </w:tcPr>
          <w:p w14:paraId="2565514B" w14:textId="77777777" w:rsidR="00334C6A" w:rsidRPr="005647EB" w:rsidRDefault="00334C6A" w:rsidP="006D30B7">
            <w:pPr>
              <w:pStyle w:val="TAH"/>
              <w:rPr>
                <w:rFonts w:cs="v4.2.0"/>
              </w:rPr>
            </w:pPr>
            <w:r w:rsidRPr="005647EB">
              <w:rPr>
                <w:rFonts w:cs="v4.2.0"/>
              </w:rPr>
              <w:t>T1</w:t>
            </w:r>
          </w:p>
        </w:tc>
        <w:tc>
          <w:tcPr>
            <w:tcW w:w="1276" w:type="dxa"/>
            <w:tcBorders>
              <w:bottom w:val="single" w:sz="4" w:space="0" w:color="auto"/>
            </w:tcBorders>
          </w:tcPr>
          <w:p w14:paraId="3AEC64D7" w14:textId="77777777" w:rsidR="00334C6A" w:rsidRPr="005647EB" w:rsidRDefault="00334C6A" w:rsidP="006D30B7">
            <w:pPr>
              <w:pStyle w:val="TAH"/>
              <w:rPr>
                <w:rFonts w:cs="v4.2.0"/>
              </w:rPr>
            </w:pPr>
            <w:r w:rsidRPr="005647EB">
              <w:rPr>
                <w:rFonts w:cs="v4.2.0"/>
              </w:rPr>
              <w:t>T2</w:t>
            </w:r>
          </w:p>
        </w:tc>
        <w:tc>
          <w:tcPr>
            <w:tcW w:w="1275" w:type="dxa"/>
            <w:tcBorders>
              <w:bottom w:val="single" w:sz="4" w:space="0" w:color="auto"/>
            </w:tcBorders>
          </w:tcPr>
          <w:p w14:paraId="19E56798" w14:textId="77777777" w:rsidR="00334C6A" w:rsidRPr="005647EB" w:rsidRDefault="00334C6A" w:rsidP="006D30B7">
            <w:pPr>
              <w:pStyle w:val="TAH"/>
              <w:rPr>
                <w:rFonts w:cs="v4.2.0"/>
              </w:rPr>
            </w:pPr>
            <w:r w:rsidRPr="005647EB">
              <w:rPr>
                <w:rFonts w:cs="v4.2.0"/>
              </w:rPr>
              <w:t>T1</w:t>
            </w:r>
          </w:p>
        </w:tc>
        <w:tc>
          <w:tcPr>
            <w:tcW w:w="1560" w:type="dxa"/>
            <w:tcBorders>
              <w:bottom w:val="single" w:sz="4" w:space="0" w:color="auto"/>
            </w:tcBorders>
          </w:tcPr>
          <w:p w14:paraId="10C403BE" w14:textId="77777777" w:rsidR="00334C6A" w:rsidRPr="005647EB" w:rsidRDefault="00334C6A" w:rsidP="006D30B7">
            <w:pPr>
              <w:pStyle w:val="TAH"/>
              <w:rPr>
                <w:rFonts w:cs="v4.2.0"/>
              </w:rPr>
            </w:pPr>
            <w:r w:rsidRPr="005647EB">
              <w:rPr>
                <w:rFonts w:cs="v4.2.0"/>
              </w:rPr>
              <w:t>T2</w:t>
            </w:r>
          </w:p>
        </w:tc>
      </w:tr>
      <w:tr w:rsidR="00334C6A" w:rsidRPr="005647EB" w14:paraId="72901490" w14:textId="77777777" w:rsidTr="002570E4">
        <w:trPr>
          <w:cantSplit/>
          <w:jc w:val="center"/>
        </w:trPr>
        <w:tc>
          <w:tcPr>
            <w:tcW w:w="2093" w:type="dxa"/>
            <w:tcBorders>
              <w:left w:val="single" w:sz="4" w:space="0" w:color="auto"/>
              <w:bottom w:val="single" w:sz="4" w:space="0" w:color="auto"/>
            </w:tcBorders>
          </w:tcPr>
          <w:p w14:paraId="36522DCA" w14:textId="2BE71B10"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09B36964" w14:textId="77777777" w:rsidR="00334C6A" w:rsidRPr="005647EB" w:rsidRDefault="00334C6A" w:rsidP="002570E4">
            <w:pPr>
              <w:pStyle w:val="TAC"/>
              <w:keepNext w:val="0"/>
              <w:keepLines w:val="0"/>
            </w:pPr>
          </w:p>
        </w:tc>
        <w:tc>
          <w:tcPr>
            <w:tcW w:w="2552" w:type="dxa"/>
            <w:gridSpan w:val="2"/>
            <w:tcBorders>
              <w:bottom w:val="single" w:sz="4" w:space="0" w:color="auto"/>
            </w:tcBorders>
          </w:tcPr>
          <w:p w14:paraId="42DECDFC" w14:textId="77777777" w:rsidR="00334C6A" w:rsidRPr="005647EB" w:rsidRDefault="00334C6A"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78912046" w14:textId="77777777" w:rsidR="00334C6A" w:rsidRPr="005647EB" w:rsidRDefault="00334C6A" w:rsidP="002570E4">
            <w:pPr>
              <w:pStyle w:val="TAH"/>
              <w:keepNext w:val="0"/>
              <w:keepLines w:val="0"/>
              <w:rPr>
                <w:rFonts w:cs="v4.2.0"/>
                <w:b w:val="0"/>
                <w:bCs/>
              </w:rPr>
            </w:pPr>
            <w:r w:rsidRPr="005647EB">
              <w:rPr>
                <w:rFonts w:cs="v4.2.0"/>
                <w:b w:val="0"/>
                <w:bCs/>
              </w:rPr>
              <w:t>2</w:t>
            </w:r>
          </w:p>
        </w:tc>
      </w:tr>
      <w:tr w:rsidR="00334C6A" w:rsidRPr="005647EB" w14:paraId="60DEBB51" w14:textId="77777777" w:rsidTr="002570E4">
        <w:trPr>
          <w:cantSplit/>
          <w:jc w:val="center"/>
        </w:trPr>
        <w:tc>
          <w:tcPr>
            <w:tcW w:w="2093" w:type="dxa"/>
            <w:tcBorders>
              <w:left w:val="single" w:sz="4" w:space="0" w:color="auto"/>
              <w:bottom w:val="single" w:sz="4" w:space="0" w:color="auto"/>
            </w:tcBorders>
          </w:tcPr>
          <w:p w14:paraId="1C71D153" w14:textId="77777777" w:rsidR="00334C6A" w:rsidRPr="005647EB" w:rsidRDefault="00334C6A"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55781E1D" w14:textId="77777777" w:rsidR="00334C6A" w:rsidRPr="005647EB" w:rsidRDefault="00334C6A"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7C282AE1"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2C01EC9B" w14:textId="77777777" w:rsidR="00334C6A" w:rsidRPr="005647EB" w:rsidRDefault="00334C6A" w:rsidP="002570E4">
            <w:pPr>
              <w:pStyle w:val="TAH"/>
              <w:keepNext w:val="0"/>
              <w:keepLines w:val="0"/>
              <w:rPr>
                <w:rFonts w:cs="v4.2.0"/>
                <w:b w:val="0"/>
                <w:bCs/>
              </w:rPr>
            </w:pPr>
            <w:r w:rsidRPr="005647EB">
              <w:rPr>
                <w:rFonts w:cs="v4.2.0"/>
                <w:b w:val="0"/>
                <w:bCs/>
              </w:rPr>
              <w:t>10</w:t>
            </w:r>
          </w:p>
        </w:tc>
      </w:tr>
      <w:tr w:rsidR="00334C6A" w:rsidRPr="005647EB" w14:paraId="2D45E832"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BC4F76E" w14:textId="135DA34E" w:rsidR="00334C6A" w:rsidRPr="005647EB" w:rsidRDefault="00334C6A"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2E550B1B" w14:textId="77777777" w:rsidR="00334C6A" w:rsidRPr="005647EB" w:rsidRDefault="00334C6A"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vAlign w:val="center"/>
            <w:hideMark/>
          </w:tcPr>
          <w:p w14:paraId="0F97E3FA" w14:textId="07676EC7"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5111A724" w14:textId="07EB6490"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r>
      <w:tr w:rsidR="00334C6A" w:rsidRPr="005647EB" w14:paraId="22F4E880" w14:textId="77777777" w:rsidTr="002570E4">
        <w:trPr>
          <w:cantSplit/>
          <w:jc w:val="center"/>
        </w:trPr>
        <w:tc>
          <w:tcPr>
            <w:tcW w:w="2093" w:type="dxa"/>
            <w:tcBorders>
              <w:left w:val="single" w:sz="4" w:space="0" w:color="auto"/>
              <w:bottom w:val="single" w:sz="4" w:space="0" w:color="auto"/>
            </w:tcBorders>
          </w:tcPr>
          <w:p w14:paraId="6DE99104" w14:textId="0FE03AF5" w:rsidR="00334C6A" w:rsidRPr="005647EB" w:rsidRDefault="00334C6A"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346D31E7"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vAlign w:val="center"/>
          </w:tcPr>
          <w:p w14:paraId="5C2030AD" w14:textId="1A40E5C3" w:rsidR="00334C6A" w:rsidRPr="005647EB" w:rsidRDefault="00334C6A"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vAlign w:val="center"/>
          </w:tcPr>
          <w:p w14:paraId="59F83ACE" w14:textId="164EBC59" w:rsidR="00334C6A" w:rsidRPr="005647EB" w:rsidRDefault="00334C6A"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334C6A" w:rsidRPr="005647EB" w14:paraId="3C64A7EE" w14:textId="77777777" w:rsidTr="002570E4">
        <w:trPr>
          <w:cantSplit/>
          <w:jc w:val="center"/>
        </w:trPr>
        <w:tc>
          <w:tcPr>
            <w:tcW w:w="2093" w:type="dxa"/>
            <w:tcBorders>
              <w:left w:val="single" w:sz="4" w:space="0" w:color="auto"/>
              <w:bottom w:val="single" w:sz="4" w:space="0" w:color="auto"/>
            </w:tcBorders>
          </w:tcPr>
          <w:p w14:paraId="28882D0D"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0B35083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0C8809AF" w14:textId="77777777" w:rsidR="00334C6A" w:rsidRPr="005647EB" w:rsidRDefault="00334C6A"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59E835CC" w14:textId="77777777" w:rsidR="00334C6A" w:rsidRPr="005647EB" w:rsidRDefault="00334C6A" w:rsidP="002570E4">
            <w:pPr>
              <w:pStyle w:val="TAH"/>
              <w:keepNext w:val="0"/>
              <w:keepLines w:val="0"/>
              <w:rPr>
                <w:rFonts w:cs="v4.2.0"/>
                <w:b w:val="0"/>
                <w:bCs/>
              </w:rPr>
            </w:pPr>
            <w:r w:rsidRPr="005647EB">
              <w:rPr>
                <w:rFonts w:cs="v4.2.0"/>
                <w:b w:val="0"/>
                <w:bCs/>
              </w:rPr>
              <w:t>0</w:t>
            </w:r>
          </w:p>
        </w:tc>
      </w:tr>
      <w:tr w:rsidR="00334C6A" w:rsidRPr="005647EB" w14:paraId="5F85E27B" w14:textId="77777777" w:rsidTr="002570E4">
        <w:trPr>
          <w:cantSplit/>
          <w:jc w:val="center"/>
        </w:trPr>
        <w:tc>
          <w:tcPr>
            <w:tcW w:w="2093" w:type="dxa"/>
            <w:tcBorders>
              <w:left w:val="single" w:sz="4" w:space="0" w:color="auto"/>
              <w:bottom w:val="single" w:sz="4" w:space="0" w:color="auto"/>
            </w:tcBorders>
          </w:tcPr>
          <w:p w14:paraId="7C8B209C"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006F07FF"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E9276E9" w14:textId="77777777" w:rsidR="00334C6A" w:rsidRPr="005647EB" w:rsidRDefault="00334C6A" w:rsidP="002570E4">
            <w:pPr>
              <w:pStyle w:val="TAH"/>
              <w:keepNext w:val="0"/>
              <w:keepLines w:val="0"/>
              <w:rPr>
                <w:rFonts w:cs="v4.2.0"/>
                <w:b w:val="0"/>
                <w:bCs/>
              </w:rPr>
            </w:pPr>
          </w:p>
        </w:tc>
        <w:tc>
          <w:tcPr>
            <w:tcW w:w="2835" w:type="dxa"/>
            <w:gridSpan w:val="2"/>
            <w:vMerge/>
          </w:tcPr>
          <w:p w14:paraId="13E8A81B" w14:textId="77777777" w:rsidR="00334C6A" w:rsidRPr="005647EB" w:rsidRDefault="00334C6A" w:rsidP="002570E4">
            <w:pPr>
              <w:pStyle w:val="TAH"/>
              <w:keepNext w:val="0"/>
              <w:keepLines w:val="0"/>
              <w:rPr>
                <w:rFonts w:cs="v4.2.0"/>
                <w:b w:val="0"/>
                <w:bCs/>
              </w:rPr>
            </w:pPr>
          </w:p>
        </w:tc>
      </w:tr>
      <w:tr w:rsidR="00334C6A" w:rsidRPr="005647EB" w14:paraId="302DEEA0" w14:textId="77777777" w:rsidTr="002570E4">
        <w:trPr>
          <w:cantSplit/>
          <w:jc w:val="center"/>
        </w:trPr>
        <w:tc>
          <w:tcPr>
            <w:tcW w:w="2093" w:type="dxa"/>
            <w:tcBorders>
              <w:left w:val="single" w:sz="4" w:space="0" w:color="auto"/>
              <w:bottom w:val="single" w:sz="4" w:space="0" w:color="auto"/>
            </w:tcBorders>
          </w:tcPr>
          <w:p w14:paraId="2E4E7E3F"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144E108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1DBE1A2" w14:textId="77777777" w:rsidR="00334C6A" w:rsidRPr="005647EB" w:rsidRDefault="00334C6A" w:rsidP="002570E4">
            <w:pPr>
              <w:pStyle w:val="TAH"/>
              <w:keepNext w:val="0"/>
              <w:keepLines w:val="0"/>
              <w:rPr>
                <w:rFonts w:cs="v4.2.0"/>
                <w:b w:val="0"/>
                <w:bCs/>
              </w:rPr>
            </w:pPr>
          </w:p>
        </w:tc>
        <w:tc>
          <w:tcPr>
            <w:tcW w:w="2835" w:type="dxa"/>
            <w:gridSpan w:val="2"/>
            <w:vMerge/>
          </w:tcPr>
          <w:p w14:paraId="3B6BC33E" w14:textId="77777777" w:rsidR="00334C6A" w:rsidRPr="005647EB" w:rsidRDefault="00334C6A" w:rsidP="002570E4">
            <w:pPr>
              <w:pStyle w:val="TAH"/>
              <w:keepNext w:val="0"/>
              <w:keepLines w:val="0"/>
              <w:rPr>
                <w:rFonts w:cs="v4.2.0"/>
                <w:b w:val="0"/>
                <w:bCs/>
              </w:rPr>
            </w:pPr>
          </w:p>
        </w:tc>
      </w:tr>
      <w:tr w:rsidR="00334C6A" w:rsidRPr="005647EB" w14:paraId="0D19F1E7" w14:textId="77777777" w:rsidTr="002570E4">
        <w:trPr>
          <w:cantSplit/>
          <w:jc w:val="center"/>
        </w:trPr>
        <w:tc>
          <w:tcPr>
            <w:tcW w:w="2093" w:type="dxa"/>
            <w:tcBorders>
              <w:left w:val="single" w:sz="4" w:space="0" w:color="auto"/>
              <w:bottom w:val="single" w:sz="4" w:space="0" w:color="auto"/>
            </w:tcBorders>
          </w:tcPr>
          <w:p w14:paraId="6D284671"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3D23407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C6D8A06" w14:textId="77777777" w:rsidR="00334C6A" w:rsidRPr="005647EB" w:rsidRDefault="00334C6A" w:rsidP="002570E4">
            <w:pPr>
              <w:pStyle w:val="TAH"/>
              <w:keepNext w:val="0"/>
              <w:keepLines w:val="0"/>
              <w:rPr>
                <w:rFonts w:cs="v4.2.0"/>
                <w:b w:val="0"/>
                <w:bCs/>
              </w:rPr>
            </w:pPr>
          </w:p>
        </w:tc>
        <w:tc>
          <w:tcPr>
            <w:tcW w:w="2835" w:type="dxa"/>
            <w:gridSpan w:val="2"/>
            <w:vMerge/>
          </w:tcPr>
          <w:p w14:paraId="6154CBC3" w14:textId="77777777" w:rsidR="00334C6A" w:rsidRPr="005647EB" w:rsidRDefault="00334C6A" w:rsidP="002570E4">
            <w:pPr>
              <w:pStyle w:val="TAH"/>
              <w:keepNext w:val="0"/>
              <w:keepLines w:val="0"/>
              <w:rPr>
                <w:rFonts w:cs="v4.2.0"/>
                <w:b w:val="0"/>
                <w:bCs/>
              </w:rPr>
            </w:pPr>
          </w:p>
        </w:tc>
      </w:tr>
      <w:tr w:rsidR="00334C6A" w:rsidRPr="005647EB" w14:paraId="42473CDC" w14:textId="77777777" w:rsidTr="002570E4">
        <w:trPr>
          <w:cantSplit/>
          <w:jc w:val="center"/>
        </w:trPr>
        <w:tc>
          <w:tcPr>
            <w:tcW w:w="2093" w:type="dxa"/>
            <w:tcBorders>
              <w:left w:val="single" w:sz="4" w:space="0" w:color="auto"/>
              <w:bottom w:val="single" w:sz="4" w:space="0" w:color="auto"/>
            </w:tcBorders>
          </w:tcPr>
          <w:p w14:paraId="3761DA46"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3FFF817A"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4816FB30" w14:textId="77777777" w:rsidR="00334C6A" w:rsidRPr="005647EB" w:rsidRDefault="00334C6A" w:rsidP="002570E4">
            <w:pPr>
              <w:pStyle w:val="TAH"/>
              <w:keepNext w:val="0"/>
              <w:keepLines w:val="0"/>
              <w:rPr>
                <w:rFonts w:cs="v4.2.0"/>
                <w:b w:val="0"/>
                <w:bCs/>
              </w:rPr>
            </w:pPr>
          </w:p>
        </w:tc>
        <w:tc>
          <w:tcPr>
            <w:tcW w:w="2835" w:type="dxa"/>
            <w:gridSpan w:val="2"/>
            <w:vMerge/>
          </w:tcPr>
          <w:p w14:paraId="34AF406C" w14:textId="77777777" w:rsidR="00334C6A" w:rsidRPr="005647EB" w:rsidRDefault="00334C6A" w:rsidP="002570E4">
            <w:pPr>
              <w:pStyle w:val="TAH"/>
              <w:keepNext w:val="0"/>
              <w:keepLines w:val="0"/>
              <w:rPr>
                <w:rFonts w:cs="v4.2.0"/>
                <w:b w:val="0"/>
                <w:bCs/>
              </w:rPr>
            </w:pPr>
          </w:p>
        </w:tc>
      </w:tr>
      <w:tr w:rsidR="00334C6A" w:rsidRPr="005647EB" w14:paraId="77D1F5D7" w14:textId="77777777" w:rsidTr="002570E4">
        <w:trPr>
          <w:cantSplit/>
          <w:jc w:val="center"/>
        </w:trPr>
        <w:tc>
          <w:tcPr>
            <w:tcW w:w="2093" w:type="dxa"/>
            <w:tcBorders>
              <w:left w:val="single" w:sz="4" w:space="0" w:color="auto"/>
              <w:bottom w:val="single" w:sz="4" w:space="0" w:color="auto"/>
            </w:tcBorders>
          </w:tcPr>
          <w:p w14:paraId="41F6A4A8"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2E17879D"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7BA6FEB" w14:textId="77777777" w:rsidR="00334C6A" w:rsidRPr="005647EB" w:rsidRDefault="00334C6A" w:rsidP="002570E4">
            <w:pPr>
              <w:pStyle w:val="TAH"/>
              <w:keepNext w:val="0"/>
              <w:keepLines w:val="0"/>
              <w:rPr>
                <w:rFonts w:cs="v4.2.0"/>
                <w:b w:val="0"/>
                <w:bCs/>
              </w:rPr>
            </w:pPr>
          </w:p>
        </w:tc>
        <w:tc>
          <w:tcPr>
            <w:tcW w:w="2835" w:type="dxa"/>
            <w:gridSpan w:val="2"/>
            <w:vMerge/>
          </w:tcPr>
          <w:p w14:paraId="26647B11" w14:textId="77777777" w:rsidR="00334C6A" w:rsidRPr="005647EB" w:rsidRDefault="00334C6A" w:rsidP="002570E4">
            <w:pPr>
              <w:pStyle w:val="TAH"/>
              <w:keepNext w:val="0"/>
              <w:keepLines w:val="0"/>
              <w:rPr>
                <w:rFonts w:cs="v4.2.0"/>
                <w:b w:val="0"/>
                <w:bCs/>
              </w:rPr>
            </w:pPr>
          </w:p>
        </w:tc>
      </w:tr>
      <w:tr w:rsidR="00334C6A" w:rsidRPr="005647EB" w14:paraId="3F6C411C" w14:textId="77777777" w:rsidTr="002570E4">
        <w:trPr>
          <w:cantSplit/>
          <w:jc w:val="center"/>
        </w:trPr>
        <w:tc>
          <w:tcPr>
            <w:tcW w:w="2093" w:type="dxa"/>
            <w:tcBorders>
              <w:left w:val="single" w:sz="4" w:space="0" w:color="auto"/>
              <w:bottom w:val="single" w:sz="4" w:space="0" w:color="auto"/>
            </w:tcBorders>
          </w:tcPr>
          <w:p w14:paraId="4CD141ED"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12DAEEA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4023011" w14:textId="77777777" w:rsidR="00334C6A" w:rsidRPr="005647EB" w:rsidRDefault="00334C6A" w:rsidP="002570E4">
            <w:pPr>
              <w:pStyle w:val="TAH"/>
              <w:keepNext w:val="0"/>
              <w:keepLines w:val="0"/>
              <w:rPr>
                <w:rFonts w:cs="v4.2.0"/>
                <w:b w:val="0"/>
                <w:bCs/>
              </w:rPr>
            </w:pPr>
          </w:p>
        </w:tc>
        <w:tc>
          <w:tcPr>
            <w:tcW w:w="2835" w:type="dxa"/>
            <w:gridSpan w:val="2"/>
            <w:vMerge/>
          </w:tcPr>
          <w:p w14:paraId="12FAED3F" w14:textId="77777777" w:rsidR="00334C6A" w:rsidRPr="005647EB" w:rsidRDefault="00334C6A" w:rsidP="002570E4">
            <w:pPr>
              <w:pStyle w:val="TAH"/>
              <w:keepNext w:val="0"/>
              <w:keepLines w:val="0"/>
              <w:rPr>
                <w:rFonts w:cs="v4.2.0"/>
                <w:b w:val="0"/>
                <w:bCs/>
              </w:rPr>
            </w:pPr>
          </w:p>
        </w:tc>
      </w:tr>
      <w:tr w:rsidR="00334C6A" w:rsidRPr="005647EB" w14:paraId="07D0216E" w14:textId="77777777" w:rsidTr="002570E4">
        <w:trPr>
          <w:cantSplit/>
          <w:jc w:val="center"/>
        </w:trPr>
        <w:tc>
          <w:tcPr>
            <w:tcW w:w="2093" w:type="dxa"/>
            <w:tcBorders>
              <w:left w:val="single" w:sz="4" w:space="0" w:color="auto"/>
              <w:bottom w:val="single" w:sz="4" w:space="0" w:color="auto"/>
            </w:tcBorders>
          </w:tcPr>
          <w:p w14:paraId="370AA3FE"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2E42126E"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7C9C08E" w14:textId="77777777" w:rsidR="00334C6A" w:rsidRPr="005647EB" w:rsidRDefault="00334C6A" w:rsidP="002570E4">
            <w:pPr>
              <w:pStyle w:val="TAH"/>
              <w:keepNext w:val="0"/>
              <w:keepLines w:val="0"/>
              <w:rPr>
                <w:rFonts w:cs="v4.2.0"/>
                <w:b w:val="0"/>
                <w:bCs/>
              </w:rPr>
            </w:pPr>
          </w:p>
        </w:tc>
        <w:tc>
          <w:tcPr>
            <w:tcW w:w="2835" w:type="dxa"/>
            <w:gridSpan w:val="2"/>
            <w:vMerge/>
          </w:tcPr>
          <w:p w14:paraId="51ECE313" w14:textId="77777777" w:rsidR="00334C6A" w:rsidRPr="005647EB" w:rsidRDefault="00334C6A" w:rsidP="002570E4">
            <w:pPr>
              <w:pStyle w:val="TAH"/>
              <w:keepNext w:val="0"/>
              <w:keepLines w:val="0"/>
              <w:rPr>
                <w:rFonts w:cs="v4.2.0"/>
                <w:b w:val="0"/>
                <w:bCs/>
              </w:rPr>
            </w:pPr>
          </w:p>
        </w:tc>
      </w:tr>
      <w:tr w:rsidR="00334C6A" w:rsidRPr="005647EB" w14:paraId="30871F4A" w14:textId="77777777" w:rsidTr="002570E4">
        <w:trPr>
          <w:cantSplit/>
          <w:jc w:val="center"/>
        </w:trPr>
        <w:tc>
          <w:tcPr>
            <w:tcW w:w="2093" w:type="dxa"/>
            <w:tcBorders>
              <w:left w:val="single" w:sz="4" w:space="0" w:color="auto"/>
              <w:bottom w:val="single" w:sz="4" w:space="0" w:color="auto"/>
            </w:tcBorders>
          </w:tcPr>
          <w:p w14:paraId="569F1E0D"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3150AF3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F5DB5CD" w14:textId="77777777" w:rsidR="00334C6A" w:rsidRPr="005647EB" w:rsidRDefault="00334C6A" w:rsidP="002570E4">
            <w:pPr>
              <w:pStyle w:val="TAH"/>
              <w:keepNext w:val="0"/>
              <w:keepLines w:val="0"/>
              <w:rPr>
                <w:rFonts w:cs="v4.2.0"/>
                <w:b w:val="0"/>
                <w:bCs/>
              </w:rPr>
            </w:pPr>
          </w:p>
        </w:tc>
        <w:tc>
          <w:tcPr>
            <w:tcW w:w="2835" w:type="dxa"/>
            <w:gridSpan w:val="2"/>
            <w:vMerge/>
          </w:tcPr>
          <w:p w14:paraId="491472DB" w14:textId="77777777" w:rsidR="00334C6A" w:rsidRPr="005647EB" w:rsidRDefault="00334C6A" w:rsidP="002570E4">
            <w:pPr>
              <w:pStyle w:val="TAH"/>
              <w:keepNext w:val="0"/>
              <w:keepLines w:val="0"/>
              <w:rPr>
                <w:rFonts w:cs="v4.2.0"/>
                <w:b w:val="0"/>
                <w:bCs/>
              </w:rPr>
            </w:pPr>
          </w:p>
        </w:tc>
      </w:tr>
      <w:tr w:rsidR="00334C6A" w:rsidRPr="005647EB" w14:paraId="44302C29" w14:textId="77777777" w:rsidTr="002570E4">
        <w:trPr>
          <w:cantSplit/>
          <w:jc w:val="center"/>
        </w:trPr>
        <w:tc>
          <w:tcPr>
            <w:tcW w:w="2093" w:type="dxa"/>
            <w:tcBorders>
              <w:left w:val="single" w:sz="4" w:space="0" w:color="auto"/>
              <w:bottom w:val="single" w:sz="4" w:space="0" w:color="auto"/>
            </w:tcBorders>
          </w:tcPr>
          <w:p w14:paraId="4AC82AA8"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7C194186"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6FF3B15B" w14:textId="77777777" w:rsidR="00334C6A" w:rsidRPr="005647EB" w:rsidRDefault="00334C6A" w:rsidP="002570E4">
            <w:pPr>
              <w:pStyle w:val="TAH"/>
              <w:keepNext w:val="0"/>
              <w:keepLines w:val="0"/>
              <w:rPr>
                <w:rFonts w:cs="v4.2.0"/>
                <w:b w:val="0"/>
                <w:bCs/>
              </w:rPr>
            </w:pPr>
          </w:p>
        </w:tc>
        <w:tc>
          <w:tcPr>
            <w:tcW w:w="2835" w:type="dxa"/>
            <w:gridSpan w:val="2"/>
            <w:vMerge/>
          </w:tcPr>
          <w:p w14:paraId="72E7DDAD" w14:textId="77777777" w:rsidR="00334C6A" w:rsidRPr="005647EB" w:rsidRDefault="00334C6A" w:rsidP="002570E4">
            <w:pPr>
              <w:pStyle w:val="TAH"/>
              <w:keepNext w:val="0"/>
              <w:keepLines w:val="0"/>
              <w:rPr>
                <w:rFonts w:cs="v4.2.0"/>
                <w:b w:val="0"/>
                <w:bCs/>
              </w:rPr>
            </w:pPr>
          </w:p>
        </w:tc>
      </w:tr>
      <w:tr w:rsidR="00334C6A" w:rsidRPr="005647EB" w14:paraId="216BE2C3" w14:textId="77777777" w:rsidTr="002570E4">
        <w:trPr>
          <w:cantSplit/>
          <w:jc w:val="center"/>
        </w:trPr>
        <w:tc>
          <w:tcPr>
            <w:tcW w:w="2093" w:type="dxa"/>
            <w:tcBorders>
              <w:left w:val="single" w:sz="4" w:space="0" w:color="auto"/>
              <w:bottom w:val="single" w:sz="4" w:space="0" w:color="auto"/>
            </w:tcBorders>
          </w:tcPr>
          <w:p w14:paraId="071AF38B"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2FFDDC63"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8FC80FB" w14:textId="77777777" w:rsidR="00334C6A" w:rsidRPr="005647EB" w:rsidRDefault="00334C6A" w:rsidP="002570E4">
            <w:pPr>
              <w:pStyle w:val="TAH"/>
              <w:keepNext w:val="0"/>
              <w:keepLines w:val="0"/>
              <w:rPr>
                <w:rFonts w:cs="v4.2.0"/>
                <w:b w:val="0"/>
                <w:bCs/>
              </w:rPr>
            </w:pPr>
          </w:p>
        </w:tc>
        <w:tc>
          <w:tcPr>
            <w:tcW w:w="2835" w:type="dxa"/>
            <w:gridSpan w:val="2"/>
            <w:vMerge/>
          </w:tcPr>
          <w:p w14:paraId="49ECEDCE" w14:textId="77777777" w:rsidR="00334C6A" w:rsidRPr="005647EB" w:rsidRDefault="00334C6A" w:rsidP="002570E4">
            <w:pPr>
              <w:pStyle w:val="TAH"/>
              <w:keepNext w:val="0"/>
              <w:keepLines w:val="0"/>
              <w:rPr>
                <w:rFonts w:cs="v4.2.0"/>
                <w:b w:val="0"/>
                <w:bCs/>
              </w:rPr>
            </w:pPr>
          </w:p>
        </w:tc>
      </w:tr>
      <w:tr w:rsidR="00334C6A" w:rsidRPr="005647EB" w14:paraId="67D1B4D5" w14:textId="77777777" w:rsidTr="002570E4">
        <w:trPr>
          <w:cantSplit/>
          <w:jc w:val="center"/>
        </w:trPr>
        <w:tc>
          <w:tcPr>
            <w:tcW w:w="2093" w:type="dxa"/>
            <w:tcBorders>
              <w:left w:val="single" w:sz="4" w:space="0" w:color="auto"/>
              <w:bottom w:val="single" w:sz="4" w:space="0" w:color="auto"/>
            </w:tcBorders>
            <w:vAlign w:val="center"/>
          </w:tcPr>
          <w:p w14:paraId="42E70E09" w14:textId="394CDB1B" w:rsidR="00334C6A" w:rsidRPr="005647EB" w:rsidRDefault="00334C6A" w:rsidP="002570E4">
            <w:pPr>
              <w:pStyle w:val="TAL"/>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351235C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6A5EA36" w14:textId="77777777" w:rsidR="00334C6A" w:rsidRPr="005647EB" w:rsidRDefault="00334C6A" w:rsidP="002570E4">
            <w:pPr>
              <w:pStyle w:val="TAH"/>
              <w:keepNext w:val="0"/>
              <w:keepLines w:val="0"/>
              <w:rPr>
                <w:rFonts w:cs="v4.2.0"/>
                <w:b w:val="0"/>
                <w:bCs/>
              </w:rPr>
            </w:pPr>
          </w:p>
        </w:tc>
        <w:tc>
          <w:tcPr>
            <w:tcW w:w="2835" w:type="dxa"/>
            <w:gridSpan w:val="2"/>
            <w:vMerge/>
          </w:tcPr>
          <w:p w14:paraId="7616E810" w14:textId="77777777" w:rsidR="00334C6A" w:rsidRPr="005647EB" w:rsidRDefault="00334C6A" w:rsidP="002570E4">
            <w:pPr>
              <w:pStyle w:val="TAH"/>
              <w:keepNext w:val="0"/>
              <w:keepLines w:val="0"/>
              <w:rPr>
                <w:rFonts w:cs="v4.2.0"/>
                <w:b w:val="0"/>
                <w:bCs/>
              </w:rPr>
            </w:pPr>
          </w:p>
        </w:tc>
      </w:tr>
      <w:tr w:rsidR="00334C6A" w:rsidRPr="005647EB" w14:paraId="672549B6" w14:textId="77777777" w:rsidTr="002570E4">
        <w:trPr>
          <w:cantSplit/>
          <w:jc w:val="center"/>
        </w:trPr>
        <w:tc>
          <w:tcPr>
            <w:tcW w:w="2093" w:type="dxa"/>
            <w:tcBorders>
              <w:left w:val="single" w:sz="4" w:space="0" w:color="auto"/>
              <w:bottom w:val="single" w:sz="4" w:space="0" w:color="auto"/>
            </w:tcBorders>
            <w:vAlign w:val="center"/>
          </w:tcPr>
          <w:p w14:paraId="73133581" w14:textId="0DD0E0FC"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42F885CE"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5332180F" w14:textId="77777777" w:rsidR="00334C6A" w:rsidRPr="005647EB" w:rsidRDefault="00334C6A" w:rsidP="002570E4">
            <w:pPr>
              <w:pStyle w:val="TAH"/>
              <w:keepNext w:val="0"/>
              <w:keepLines w:val="0"/>
              <w:rPr>
                <w:rFonts w:cs="v4.2.0"/>
                <w:b w:val="0"/>
                <w:bCs/>
              </w:rPr>
            </w:pPr>
          </w:p>
        </w:tc>
        <w:tc>
          <w:tcPr>
            <w:tcW w:w="2835" w:type="dxa"/>
            <w:gridSpan w:val="2"/>
            <w:vMerge/>
            <w:tcBorders>
              <w:bottom w:val="single" w:sz="4" w:space="0" w:color="auto"/>
            </w:tcBorders>
          </w:tcPr>
          <w:p w14:paraId="43D1EAB0" w14:textId="77777777" w:rsidR="00334C6A" w:rsidRPr="005647EB" w:rsidRDefault="00334C6A" w:rsidP="002570E4">
            <w:pPr>
              <w:pStyle w:val="TAH"/>
              <w:keepNext w:val="0"/>
              <w:keepLines w:val="0"/>
              <w:rPr>
                <w:rFonts w:cs="v4.2.0"/>
                <w:b w:val="0"/>
                <w:bCs/>
              </w:rPr>
            </w:pPr>
          </w:p>
        </w:tc>
      </w:tr>
      <w:tr w:rsidR="00334C6A" w:rsidRPr="005647EB" w14:paraId="2603A7F3" w14:textId="77777777" w:rsidTr="002570E4">
        <w:trPr>
          <w:cantSplit/>
          <w:jc w:val="center"/>
        </w:trPr>
        <w:tc>
          <w:tcPr>
            <w:tcW w:w="2093" w:type="dxa"/>
          </w:tcPr>
          <w:p w14:paraId="1C89BAEA" w14:textId="40152ADD" w:rsidR="00334C6A" w:rsidRPr="005647EB" w:rsidRDefault="00334C6A" w:rsidP="002570E4">
            <w:pPr>
              <w:pStyle w:val="TAL"/>
              <w:keepNext w:val="0"/>
              <w:keepLines w:val="0"/>
              <w:rPr>
                <w:rFonts w:cs="Arial"/>
                <w:szCs w:val="18"/>
              </w:rPr>
            </w:pPr>
            <w:r w:rsidRPr="005647EB">
              <w:rPr>
                <w:rFonts w:cs="Arial"/>
                <w:position w:val="-12"/>
                <w:szCs w:val="18"/>
              </w:rPr>
              <w:object w:dxaOrig="400" w:dyaOrig="360" w14:anchorId="56E209AC">
                <v:shape id="_x0000_i1031" type="#_x0000_t75" style="width:20.5pt;height:18pt" o:ole="" fillcolor="window">
                  <v:imagedata r:id="rId10" o:title=""/>
                </v:shape>
                <o:OLEObject Type="Embed" ProgID="Equation.3" ShapeID="_x0000_i1031" DrawAspect="Content" ObjectID="_1781977598" r:id="rId18"/>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6AD456C8" w14:textId="165F7657" w:rsidR="00334C6A" w:rsidRPr="005647EB" w:rsidRDefault="00334C6A" w:rsidP="002570E4">
            <w:pPr>
              <w:pStyle w:val="TAC"/>
            </w:pPr>
            <w:r w:rsidRPr="005647EB">
              <w:t>dBm/15</w:t>
            </w:r>
            <w:r w:rsidR="002570E4" w:rsidRPr="005647EB">
              <w:t xml:space="preserve"> </w:t>
            </w:r>
            <w:r w:rsidRPr="005647EB">
              <w:t>kHz</w:t>
            </w:r>
          </w:p>
        </w:tc>
        <w:tc>
          <w:tcPr>
            <w:tcW w:w="5387" w:type="dxa"/>
            <w:gridSpan w:val="4"/>
            <w:vAlign w:val="center"/>
          </w:tcPr>
          <w:p w14:paraId="6F122433" w14:textId="77777777" w:rsidR="00334C6A" w:rsidRPr="005647EB" w:rsidRDefault="00334C6A" w:rsidP="002570E4">
            <w:pPr>
              <w:pStyle w:val="TAL"/>
              <w:keepNext w:val="0"/>
              <w:keepLines w:val="0"/>
              <w:ind w:left="284"/>
              <w:jc w:val="center"/>
              <w:rPr>
                <w:rFonts w:cs="Arial"/>
                <w:szCs w:val="18"/>
              </w:rPr>
            </w:pPr>
            <w:r w:rsidRPr="005647EB">
              <w:rPr>
                <w:rFonts w:cs="Arial"/>
                <w:szCs w:val="18"/>
              </w:rPr>
              <w:t>-98</w:t>
            </w:r>
          </w:p>
        </w:tc>
      </w:tr>
      <w:tr w:rsidR="00E44ECA" w:rsidRPr="005647EB" w14:paraId="4CAB7A11" w14:textId="77777777" w:rsidTr="002570E4">
        <w:trPr>
          <w:cantSplit/>
          <w:jc w:val="center"/>
        </w:trPr>
        <w:tc>
          <w:tcPr>
            <w:tcW w:w="2093" w:type="dxa"/>
          </w:tcPr>
          <w:p w14:paraId="754ECCA5" w14:textId="6A2BB592" w:rsidR="00E44ECA" w:rsidRPr="005647EB" w:rsidRDefault="00E44ECA"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4</w:t>
            </w:r>
          </w:p>
        </w:tc>
        <w:tc>
          <w:tcPr>
            <w:tcW w:w="1559" w:type="dxa"/>
          </w:tcPr>
          <w:p w14:paraId="6B0DDF0F" w14:textId="4DD83030" w:rsidR="00E44ECA" w:rsidRPr="005647EB" w:rsidRDefault="00E44ECA" w:rsidP="002570E4">
            <w:pPr>
              <w:pStyle w:val="TAC"/>
            </w:pPr>
            <w:r w:rsidRPr="005647EB">
              <w:t>dBm/15</w:t>
            </w:r>
            <w:r w:rsidR="002570E4" w:rsidRPr="005647EB">
              <w:t xml:space="preserve"> </w:t>
            </w:r>
            <w:r w:rsidRPr="005647EB">
              <w:t>kHz</w:t>
            </w:r>
          </w:p>
        </w:tc>
        <w:tc>
          <w:tcPr>
            <w:tcW w:w="1276" w:type="dxa"/>
            <w:vAlign w:val="center"/>
          </w:tcPr>
          <w:p w14:paraId="0E332BE0"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6" w:type="dxa"/>
            <w:vAlign w:val="center"/>
          </w:tcPr>
          <w:p w14:paraId="5C26F9BA"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5" w:type="dxa"/>
            <w:vAlign w:val="center"/>
          </w:tcPr>
          <w:p w14:paraId="5E474E1A"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708C2D1C" w14:textId="77777777" w:rsidR="00E44ECA" w:rsidRPr="005647EB" w:rsidRDefault="00E44ECA" w:rsidP="002570E4">
            <w:pPr>
              <w:pStyle w:val="TAL"/>
              <w:keepNext w:val="0"/>
              <w:keepLines w:val="0"/>
              <w:jc w:val="center"/>
              <w:rPr>
                <w:rFonts w:cs="Arial"/>
                <w:szCs w:val="18"/>
              </w:rPr>
            </w:pPr>
            <w:r w:rsidRPr="005647EB">
              <w:rPr>
                <w:rFonts w:cs="Arial"/>
                <w:szCs w:val="18"/>
              </w:rPr>
              <w:t>-89.30</w:t>
            </w:r>
          </w:p>
        </w:tc>
      </w:tr>
      <w:tr w:rsidR="00E44ECA" w:rsidRPr="005647EB" w14:paraId="68E0330B" w14:textId="77777777" w:rsidTr="002570E4">
        <w:trPr>
          <w:cantSplit/>
          <w:jc w:val="center"/>
        </w:trPr>
        <w:tc>
          <w:tcPr>
            <w:tcW w:w="2093" w:type="dxa"/>
          </w:tcPr>
          <w:p w14:paraId="6976B16B" w14:textId="77777777" w:rsidR="00E44ECA" w:rsidRPr="005647EB" w:rsidRDefault="00E44ECA" w:rsidP="002570E4">
            <w:pPr>
              <w:pStyle w:val="TAL"/>
              <w:keepNext w:val="0"/>
              <w:keepLines w:val="0"/>
              <w:rPr>
                <w:rFonts w:cs="Arial"/>
                <w:szCs w:val="18"/>
              </w:rPr>
            </w:pPr>
            <w:r w:rsidRPr="005647EB">
              <w:rPr>
                <w:rFonts w:cs="Arial"/>
                <w:position w:val="-12"/>
                <w:szCs w:val="18"/>
              </w:rPr>
              <w:object w:dxaOrig="620" w:dyaOrig="380" w14:anchorId="3899FDAD">
                <v:shape id="_x0000_i1032" type="#_x0000_t75" style="width:31pt;height:19.5pt" o:ole="" fillcolor="window">
                  <v:imagedata r:id="rId12" o:title=""/>
                </v:shape>
                <o:OLEObject Type="Embed" ProgID="Equation.3" ShapeID="_x0000_i1032" DrawAspect="Content" ObjectID="_1781977599" r:id="rId19"/>
              </w:object>
            </w:r>
          </w:p>
        </w:tc>
        <w:tc>
          <w:tcPr>
            <w:tcW w:w="1559" w:type="dxa"/>
          </w:tcPr>
          <w:p w14:paraId="09814E82" w14:textId="77777777" w:rsidR="00E44ECA" w:rsidRPr="005647EB" w:rsidRDefault="00E44ECA" w:rsidP="002570E4">
            <w:pPr>
              <w:pStyle w:val="TAC"/>
            </w:pPr>
            <w:r w:rsidRPr="005647EB">
              <w:t>dB</w:t>
            </w:r>
          </w:p>
        </w:tc>
        <w:tc>
          <w:tcPr>
            <w:tcW w:w="1276" w:type="dxa"/>
            <w:vAlign w:val="center"/>
          </w:tcPr>
          <w:p w14:paraId="40AD95A3"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6" w:type="dxa"/>
            <w:vAlign w:val="center"/>
          </w:tcPr>
          <w:p w14:paraId="5E5261D5"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5" w:type="dxa"/>
            <w:vAlign w:val="center"/>
          </w:tcPr>
          <w:p w14:paraId="19801D7F"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62F840F0" w14:textId="77777777" w:rsidR="00E44ECA" w:rsidRPr="005647EB" w:rsidRDefault="00E44ECA" w:rsidP="002570E4">
            <w:pPr>
              <w:pStyle w:val="TAL"/>
              <w:keepNext w:val="0"/>
              <w:keepLines w:val="0"/>
              <w:jc w:val="center"/>
              <w:rPr>
                <w:rFonts w:cs="Arial"/>
                <w:szCs w:val="18"/>
              </w:rPr>
            </w:pPr>
            <w:r w:rsidRPr="005647EB">
              <w:rPr>
                <w:rFonts w:cs="Arial"/>
                <w:szCs w:val="18"/>
              </w:rPr>
              <w:t>8.70</w:t>
            </w:r>
          </w:p>
        </w:tc>
      </w:tr>
      <w:tr w:rsidR="00E44ECA" w:rsidRPr="005647EB" w14:paraId="1EF13AE0" w14:textId="77777777" w:rsidTr="002570E4">
        <w:trPr>
          <w:cantSplit/>
          <w:jc w:val="center"/>
        </w:trPr>
        <w:tc>
          <w:tcPr>
            <w:tcW w:w="2093" w:type="dxa"/>
          </w:tcPr>
          <w:p w14:paraId="7C13107F" w14:textId="77777777" w:rsidR="00E44ECA" w:rsidRPr="005647EB" w:rsidRDefault="00E44ECA" w:rsidP="002570E4">
            <w:pPr>
              <w:pStyle w:val="TAL"/>
              <w:keepNext w:val="0"/>
              <w:keepLines w:val="0"/>
              <w:rPr>
                <w:rFonts w:cs="Arial"/>
                <w:szCs w:val="18"/>
              </w:rPr>
            </w:pPr>
            <w:r w:rsidRPr="005647EB">
              <w:rPr>
                <w:rFonts w:cs="Arial"/>
                <w:szCs w:val="18"/>
              </w:rPr>
              <w:t>SCH_RP</w:t>
            </w:r>
          </w:p>
        </w:tc>
        <w:tc>
          <w:tcPr>
            <w:tcW w:w="1559" w:type="dxa"/>
          </w:tcPr>
          <w:p w14:paraId="026CE0BC" w14:textId="7884DE0D" w:rsidR="00E44ECA" w:rsidRPr="005647EB" w:rsidRDefault="00E44ECA" w:rsidP="002570E4">
            <w:pPr>
              <w:pStyle w:val="TAC"/>
            </w:pPr>
            <w:r w:rsidRPr="005647EB">
              <w:t>dBm/15</w:t>
            </w:r>
            <w:r w:rsidR="002570E4" w:rsidRPr="005647EB">
              <w:t xml:space="preserve"> </w:t>
            </w:r>
            <w:r w:rsidRPr="005647EB">
              <w:t>kHz</w:t>
            </w:r>
          </w:p>
        </w:tc>
        <w:tc>
          <w:tcPr>
            <w:tcW w:w="1276" w:type="dxa"/>
            <w:vAlign w:val="center"/>
          </w:tcPr>
          <w:p w14:paraId="25F644DF"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6" w:type="dxa"/>
            <w:vAlign w:val="center"/>
          </w:tcPr>
          <w:p w14:paraId="73BCD7CF"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5" w:type="dxa"/>
            <w:vAlign w:val="center"/>
          </w:tcPr>
          <w:p w14:paraId="2EB004E7"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31B8F08E" w14:textId="77777777" w:rsidR="00E44ECA" w:rsidRPr="005647EB" w:rsidRDefault="00E44ECA" w:rsidP="002570E4">
            <w:pPr>
              <w:pStyle w:val="TAL"/>
              <w:keepNext w:val="0"/>
              <w:keepLines w:val="0"/>
              <w:jc w:val="center"/>
              <w:rPr>
                <w:rFonts w:cs="Arial"/>
                <w:szCs w:val="18"/>
              </w:rPr>
            </w:pPr>
            <w:r w:rsidRPr="005647EB">
              <w:rPr>
                <w:rFonts w:cs="Arial"/>
                <w:szCs w:val="18"/>
              </w:rPr>
              <w:t>-89.30</w:t>
            </w:r>
          </w:p>
        </w:tc>
      </w:tr>
      <w:tr w:rsidR="00E44ECA" w:rsidRPr="005647EB" w:rsidDel="004B51DC" w14:paraId="045F28EE" w14:textId="77777777" w:rsidTr="002570E4">
        <w:trPr>
          <w:cantSplit/>
          <w:jc w:val="center"/>
        </w:trPr>
        <w:tc>
          <w:tcPr>
            <w:tcW w:w="2093" w:type="dxa"/>
          </w:tcPr>
          <w:p w14:paraId="276C5B33" w14:textId="77777777" w:rsidR="00E44ECA" w:rsidRPr="005647EB" w:rsidRDefault="00E44ECA" w:rsidP="002570E4">
            <w:pPr>
              <w:pStyle w:val="TAL"/>
              <w:keepNext w:val="0"/>
              <w:keepLines w:val="0"/>
              <w:rPr>
                <w:rFonts w:cs="Arial"/>
                <w:szCs w:val="18"/>
              </w:rPr>
            </w:pPr>
            <w:r w:rsidRPr="005647EB">
              <w:rPr>
                <w:rFonts w:cs="v4.2.0"/>
                <w:position w:val="-12"/>
              </w:rPr>
              <w:object w:dxaOrig="800" w:dyaOrig="380" w14:anchorId="06A5A8CC">
                <v:shape id="_x0000_i1033" type="#_x0000_t75" style="width:40pt;height:19.5pt" o:ole="" fillcolor="window">
                  <v:imagedata r:id="rId14" o:title=""/>
                </v:shape>
                <o:OLEObject Type="Embed" ProgID="Equation.3" ShapeID="_x0000_i1033" DrawAspect="Content" ObjectID="_1781977600" r:id="rId20"/>
              </w:object>
            </w:r>
          </w:p>
        </w:tc>
        <w:tc>
          <w:tcPr>
            <w:tcW w:w="1559" w:type="dxa"/>
          </w:tcPr>
          <w:p w14:paraId="02F3735F" w14:textId="77777777" w:rsidR="00E44ECA" w:rsidRPr="005647EB" w:rsidRDefault="00E44ECA" w:rsidP="002570E4">
            <w:pPr>
              <w:pStyle w:val="TAC"/>
            </w:pPr>
            <w:r w:rsidRPr="005647EB">
              <w:t>dB</w:t>
            </w:r>
          </w:p>
        </w:tc>
        <w:tc>
          <w:tcPr>
            <w:tcW w:w="1276" w:type="dxa"/>
          </w:tcPr>
          <w:p w14:paraId="509DADB2"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6" w:type="dxa"/>
          </w:tcPr>
          <w:p w14:paraId="4C1D699F"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5" w:type="dxa"/>
          </w:tcPr>
          <w:p w14:paraId="1F69CF15" w14:textId="77777777" w:rsidR="00E44ECA" w:rsidRPr="005647EB" w:rsidDel="00B36E6D" w:rsidRDefault="00E44ECA" w:rsidP="002570E4">
            <w:pPr>
              <w:pStyle w:val="TAL"/>
              <w:keepNext w:val="0"/>
              <w:keepLines w:val="0"/>
              <w:jc w:val="center"/>
              <w:rPr>
                <w:rFonts w:cs="Arial"/>
                <w:szCs w:val="18"/>
              </w:rPr>
            </w:pPr>
            <w:r w:rsidRPr="005647EB">
              <w:rPr>
                <w:rFonts w:cs="Arial"/>
                <w:szCs w:val="18"/>
              </w:rPr>
              <w:t>-Infinity</w:t>
            </w:r>
          </w:p>
        </w:tc>
        <w:tc>
          <w:tcPr>
            <w:tcW w:w="1560" w:type="dxa"/>
          </w:tcPr>
          <w:p w14:paraId="393A15B2"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8.70</w:t>
            </w:r>
          </w:p>
        </w:tc>
      </w:tr>
      <w:tr w:rsidR="00334C6A" w:rsidRPr="005647EB" w14:paraId="41787206" w14:textId="77777777" w:rsidTr="002570E4">
        <w:trPr>
          <w:cantSplit/>
          <w:jc w:val="center"/>
        </w:trPr>
        <w:tc>
          <w:tcPr>
            <w:tcW w:w="2093" w:type="dxa"/>
          </w:tcPr>
          <w:p w14:paraId="51B1EF14" w14:textId="79C7930A"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322DAA15" w14:textId="77777777" w:rsidR="00334C6A" w:rsidRPr="005647EB" w:rsidRDefault="00334C6A" w:rsidP="002570E4">
            <w:pPr>
              <w:pStyle w:val="TAC"/>
            </w:pPr>
          </w:p>
        </w:tc>
        <w:tc>
          <w:tcPr>
            <w:tcW w:w="5387" w:type="dxa"/>
            <w:gridSpan w:val="4"/>
            <w:vAlign w:val="center"/>
          </w:tcPr>
          <w:p w14:paraId="1CE2BCFA" w14:textId="77777777" w:rsidR="00334C6A" w:rsidRPr="005647EB" w:rsidRDefault="00334C6A" w:rsidP="002570E4">
            <w:pPr>
              <w:pStyle w:val="TAL"/>
              <w:keepNext w:val="0"/>
              <w:keepLines w:val="0"/>
              <w:jc w:val="center"/>
              <w:rPr>
                <w:rFonts w:cs="v4.2.0"/>
              </w:rPr>
            </w:pPr>
            <w:r w:rsidRPr="005647EB">
              <w:rPr>
                <w:rFonts w:cs="v4.2.0"/>
              </w:rPr>
              <w:t>ETU70</w:t>
            </w:r>
          </w:p>
        </w:tc>
      </w:tr>
      <w:tr w:rsidR="00334C6A" w:rsidRPr="005647EB" w14:paraId="05A463B3" w14:textId="77777777" w:rsidTr="002570E4">
        <w:trPr>
          <w:cantSplit/>
          <w:jc w:val="center"/>
        </w:trPr>
        <w:tc>
          <w:tcPr>
            <w:tcW w:w="9039" w:type="dxa"/>
            <w:gridSpan w:val="6"/>
          </w:tcPr>
          <w:p w14:paraId="44BB3AA7" w14:textId="75F84F17" w:rsidR="00334C6A" w:rsidRPr="005647EB" w:rsidRDefault="002570E4" w:rsidP="002570E4">
            <w:pPr>
              <w:pStyle w:val="TAN"/>
              <w:keepNext w:val="0"/>
              <w:keepLines w:val="0"/>
            </w:pPr>
            <w:r w:rsidRPr="005647EB">
              <w:t>NOTE 1:</w:t>
            </w:r>
            <w:r w:rsidR="00334C6A" w:rsidRPr="005647EB">
              <w:ta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5DC5F6C7" w14:textId="31E1898F" w:rsidR="00334C6A" w:rsidRPr="005647EB" w:rsidRDefault="002570E4" w:rsidP="002570E4">
            <w:pPr>
              <w:pStyle w:val="TAN"/>
              <w:keepNext w:val="0"/>
              <w:keepLines w:val="0"/>
            </w:pPr>
            <w:r w:rsidRPr="005647EB">
              <w:t>NOTE 2:</w:t>
            </w:r>
            <w:r w:rsidR="00334C6A" w:rsidRPr="005647EB">
              <w:tab/>
              <w:t>The</w:t>
            </w:r>
            <w:r w:rsidRPr="005647EB">
              <w:t xml:space="preserve"> </w:t>
            </w:r>
            <w:r w:rsidR="00334C6A" w:rsidRPr="005647EB">
              <w:t>resources</w:t>
            </w:r>
            <w:r w:rsidRPr="005647EB">
              <w:t xml:space="preserve"> </w:t>
            </w:r>
            <w:r w:rsidR="00334C6A" w:rsidRPr="005647EB">
              <w:t>for</w:t>
            </w:r>
            <w:r w:rsidRPr="005647EB">
              <w:t xml:space="preserve"> </w:t>
            </w:r>
            <w:r w:rsidR="00334C6A" w:rsidRPr="005647EB">
              <w:t>uplink</w:t>
            </w:r>
            <w:r w:rsidRPr="005647EB">
              <w:t xml:space="preserve"> </w:t>
            </w:r>
            <w:r w:rsidR="00334C6A" w:rsidRPr="005647EB">
              <w:t>transmission</w:t>
            </w:r>
            <w:r w:rsidRPr="005647EB">
              <w:t xml:space="preserve"> </w:t>
            </w:r>
            <w:r w:rsidR="00334C6A" w:rsidRPr="005647EB">
              <w:t>are</w:t>
            </w:r>
            <w:r w:rsidRPr="005647EB">
              <w:t xml:space="preserve"> </w:t>
            </w:r>
            <w:r w:rsidR="00334C6A" w:rsidRPr="005647EB">
              <w:t>assigned</w:t>
            </w:r>
            <w:r w:rsidRPr="005647EB">
              <w:t xml:space="preserve"> </w:t>
            </w:r>
            <w:r w:rsidR="00334C6A" w:rsidRPr="005647EB">
              <w:t>to</w:t>
            </w:r>
            <w:r w:rsidRPr="005647EB">
              <w:t xml:space="preserve"> </w:t>
            </w:r>
            <w:r w:rsidR="00334C6A" w:rsidRPr="005647EB">
              <w:t>the</w:t>
            </w:r>
            <w:r w:rsidRPr="005647EB">
              <w:t xml:space="preserve"> </w:t>
            </w:r>
            <w:r w:rsidR="00334C6A" w:rsidRPr="005647EB">
              <w:t>UE</w:t>
            </w:r>
            <w:r w:rsidRPr="005647EB">
              <w:t xml:space="preserve"> </w:t>
            </w:r>
            <w:r w:rsidR="00334C6A" w:rsidRPr="005647EB">
              <w:t>prior</w:t>
            </w:r>
            <w:r w:rsidRPr="005647EB">
              <w:t xml:space="preserve"> </w:t>
            </w:r>
            <w:r w:rsidR="00334C6A" w:rsidRPr="005647EB">
              <w:t>to</w:t>
            </w:r>
            <w:r w:rsidRPr="005647EB">
              <w:t xml:space="preserve"> </w:t>
            </w:r>
            <w:r w:rsidR="00334C6A" w:rsidRPr="005647EB">
              <w:t>the</w:t>
            </w:r>
            <w:r w:rsidRPr="005647EB">
              <w:t xml:space="preserve"> </w:t>
            </w:r>
            <w:r w:rsidR="00334C6A" w:rsidRPr="005647EB">
              <w:t>start</w:t>
            </w:r>
            <w:r w:rsidRPr="005647EB">
              <w:t xml:space="preserve"> </w:t>
            </w:r>
            <w:r w:rsidR="00334C6A" w:rsidRPr="005647EB">
              <w:t>of</w:t>
            </w:r>
            <w:r w:rsidRPr="005647EB">
              <w:t xml:space="preserve"> </w:t>
            </w:r>
            <w:r w:rsidR="00334C6A" w:rsidRPr="005647EB">
              <w:t>time</w:t>
            </w:r>
            <w:r w:rsidRPr="005647EB">
              <w:t xml:space="preserve"> </w:t>
            </w:r>
            <w:r w:rsidR="00334C6A" w:rsidRPr="005647EB">
              <w:t>period</w:t>
            </w:r>
            <w:r w:rsidRPr="005647EB">
              <w:t xml:space="preserve"> </w:t>
            </w:r>
            <w:r w:rsidR="00334C6A" w:rsidRPr="005647EB">
              <w:t>T2.</w:t>
            </w:r>
          </w:p>
          <w:p w14:paraId="0E990F88" w14:textId="646CD979" w:rsidR="00334C6A" w:rsidRPr="005647EB" w:rsidRDefault="002570E4" w:rsidP="002570E4">
            <w:pPr>
              <w:pStyle w:val="TAN"/>
              <w:keepNext w:val="0"/>
              <w:keepLines w:val="0"/>
            </w:pPr>
            <w:r w:rsidRPr="005647EB">
              <w:t>NOTE 3:</w:t>
            </w:r>
            <w:r w:rsidR="00334C6A" w:rsidRPr="005647EB">
              <w:ta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position w:val="-12"/>
              </w:rPr>
              <w:object w:dxaOrig="400" w:dyaOrig="360" w14:anchorId="1C495083">
                <v:shape id="_x0000_i1034" type="#_x0000_t75" style="width:20.5pt;height:18pt" o:ole="" fillcolor="window">
                  <v:imagedata r:id="rId10" o:title=""/>
                </v:shape>
                <o:OLEObject Type="Embed" ProgID="Equation.3" ShapeID="_x0000_i1034" DrawAspect="Content" ObjectID="_1781977601" r:id="rId21"/>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20F582B7" w14:textId="5960F937" w:rsidR="00334C6A" w:rsidRPr="005647EB" w:rsidRDefault="002570E4" w:rsidP="002570E4">
            <w:pPr>
              <w:pStyle w:val="TAN"/>
              <w:keepNext w:val="0"/>
              <w:keepLines w:val="0"/>
            </w:pPr>
            <w:r w:rsidRPr="005647EB">
              <w:t>NOTE 4:</w:t>
            </w:r>
            <w:r w:rsidR="00334C6A" w:rsidRPr="005647EB">
              <w:ta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0E918CDE" w14:textId="77777777" w:rsidR="00334C6A" w:rsidRPr="005647EB" w:rsidRDefault="00334C6A" w:rsidP="002570E4"/>
    <w:p w14:paraId="00D5D507" w14:textId="77777777" w:rsidR="00334C6A" w:rsidRPr="005647EB" w:rsidRDefault="00334C6A" w:rsidP="002570E4">
      <w:pPr>
        <w:rPr>
          <w:rFonts w:cs="v4.2.0"/>
        </w:rPr>
      </w:pPr>
      <w:r w:rsidRPr="005647EB">
        <w:rPr>
          <w:rFonts w:cs="v4.2.0"/>
        </w:rPr>
        <w:t>The UE shall send one Event A3 triggered measurement report, with a measurement reporting delay less than 3842 ms from the beginning of time period T2.</w:t>
      </w:r>
    </w:p>
    <w:p w14:paraId="265A1FBF" w14:textId="77777777" w:rsidR="00334C6A" w:rsidRPr="005647EB" w:rsidRDefault="00334C6A" w:rsidP="002570E4">
      <w:r w:rsidRPr="005647EB">
        <w:t>The overall delays measured is defined as the time from the beginning of time period T2, to the moment the UE send one Event A3 triggered measurement report to Cell 2.</w:t>
      </w:r>
    </w:p>
    <w:p w14:paraId="6A80B0B0" w14:textId="77777777" w:rsidR="00334C6A" w:rsidRPr="005647EB" w:rsidRDefault="00334C6A"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66072E28" w14:textId="77777777" w:rsidR="00334C6A" w:rsidRPr="005647EB" w:rsidRDefault="00334C6A" w:rsidP="002570E4">
      <w:pPr>
        <w:rPr>
          <w:rFonts w:cs="v4.2.0"/>
        </w:rPr>
      </w:pPr>
      <w:r w:rsidRPr="005647EB">
        <w:t>The overall delays measured test requirement is expressed as:</w:t>
      </w:r>
    </w:p>
    <w:p w14:paraId="3C82B15D" w14:textId="77777777" w:rsidR="00334C6A" w:rsidRPr="005647EB" w:rsidRDefault="00334C6A" w:rsidP="002570E4">
      <w:pPr>
        <w:pStyle w:val="B1"/>
        <w:ind w:left="576" w:hanging="288"/>
      </w:pPr>
      <w:r w:rsidRPr="005647EB">
        <w:t xml:space="preserve">Overall delays measured = </w:t>
      </w:r>
      <w:r w:rsidRPr="005647EB">
        <w:rPr>
          <w:rFonts w:cs="v4.2.0"/>
        </w:rPr>
        <w:t>measurement reporting delay + TTI insertion</w:t>
      </w:r>
      <w:r w:rsidRPr="005647EB">
        <w:t xml:space="preserve"> uncertainty </w:t>
      </w:r>
    </w:p>
    <w:p w14:paraId="7CDB07C9" w14:textId="77777777" w:rsidR="00334C6A" w:rsidRPr="005647EB" w:rsidRDefault="00334C6A" w:rsidP="002570E4">
      <w:pPr>
        <w:pStyle w:val="B1"/>
        <w:ind w:left="576" w:hanging="288"/>
      </w:pPr>
      <w:r w:rsidRPr="005647EB">
        <w:t>Measurement reporting delay = 3840 ms</w:t>
      </w:r>
    </w:p>
    <w:p w14:paraId="79C6A366" w14:textId="77777777" w:rsidR="00334C6A" w:rsidRPr="005647EB" w:rsidRDefault="00334C6A" w:rsidP="002570E4">
      <w:pPr>
        <w:pStyle w:val="B1"/>
        <w:ind w:left="576" w:hanging="288"/>
      </w:pPr>
      <w:r w:rsidRPr="005647EB">
        <w:t>TTI insertion uncertainty = TTI</w:t>
      </w:r>
      <w:r w:rsidRPr="005647EB">
        <w:rPr>
          <w:vertAlign w:val="subscript"/>
        </w:rPr>
        <w:t xml:space="preserve">DCCH </w:t>
      </w:r>
      <w:r w:rsidRPr="005647EB">
        <w:t>= 1 ms; 2xTTI</w:t>
      </w:r>
      <w:r w:rsidRPr="005647EB">
        <w:rPr>
          <w:vertAlign w:val="subscript"/>
        </w:rPr>
        <w:t>DCCH</w:t>
      </w:r>
      <w:r w:rsidRPr="005647EB">
        <w:t xml:space="preserve"> = 2 ms</w:t>
      </w:r>
    </w:p>
    <w:p w14:paraId="54778A26" w14:textId="77777777" w:rsidR="00334C6A" w:rsidRPr="005647EB" w:rsidRDefault="00334C6A" w:rsidP="002570E4">
      <w:r w:rsidRPr="005647EB">
        <w:t>The overall delays measured shall be less than a total of 3842 ms in this test case (note: this gives a total of 3840 ms for measurement reporting delay plus 2 ms for TTI insertion uncertainty).</w:t>
      </w:r>
    </w:p>
    <w:p w14:paraId="08FBA4A8" w14:textId="77777777" w:rsidR="00334C6A" w:rsidRPr="005647EB" w:rsidRDefault="00334C6A" w:rsidP="002570E4">
      <w:pPr>
        <w:rPr>
          <w:rFonts w:cs="v4.2.0"/>
        </w:rPr>
      </w:pPr>
      <w:r w:rsidRPr="005647EB">
        <w:rPr>
          <w:rFonts w:cs="v4.2.0"/>
        </w:rPr>
        <w:t>The rate of correct events observed during repeated tests shall be at least 90% with a confidence level of 95%.</w:t>
      </w:r>
    </w:p>
    <w:p w14:paraId="38E87422" w14:textId="77777777" w:rsidR="00334C6A" w:rsidRPr="005647EB" w:rsidRDefault="00334C6A" w:rsidP="002570E4">
      <w:pPr>
        <w:pStyle w:val="NO"/>
        <w:keepLines w:val="0"/>
      </w:pPr>
      <w:r w:rsidRPr="005647EB">
        <w:lastRenderedPageBreak/>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48BC118B" w14:textId="77777777" w:rsidR="00123ECE" w:rsidRPr="005647EB" w:rsidRDefault="00123ECE" w:rsidP="002570E4">
      <w:pPr>
        <w:pStyle w:val="Heading3"/>
        <w:keepNext w:val="0"/>
        <w:keepLines w:val="0"/>
      </w:pPr>
      <w:r w:rsidRPr="005647EB">
        <w:t>8.3.2</w:t>
      </w:r>
      <w:r w:rsidRPr="005647EB">
        <w:tab/>
        <w:t>E-UTRAN FDD-FDD Inter-frequency event triggered reporting when DRX is used under fading propagation conditions in asynchronous cells</w:t>
      </w:r>
    </w:p>
    <w:p w14:paraId="71F9EF7D" w14:textId="77777777" w:rsidR="00123ECE" w:rsidRPr="005647EB" w:rsidRDefault="00123ECE" w:rsidP="002570E4">
      <w:pPr>
        <w:pStyle w:val="Heading4"/>
        <w:keepNext w:val="0"/>
        <w:keepLines w:val="0"/>
      </w:pPr>
      <w:r w:rsidRPr="005647EB">
        <w:t>8.3.2.1</w:t>
      </w:r>
      <w:r w:rsidRPr="005647EB">
        <w:tab/>
        <w:t>Test purpose</w:t>
      </w:r>
    </w:p>
    <w:p w14:paraId="1C658121" w14:textId="368F2049" w:rsidR="00123ECE" w:rsidRPr="005647EB" w:rsidRDefault="00123ECE" w:rsidP="002570E4">
      <w:r w:rsidRPr="005647EB">
        <w:t>To verify the UE</w:t>
      </w:r>
      <w:r w:rsidR="002570E4" w:rsidRPr="005647EB">
        <w:t>'</w:t>
      </w:r>
      <w:r w:rsidRPr="005647EB">
        <w:t xml:space="preserve">s ability to make a correct reporting of an event in DRX under fading propagation conditions in asynchronous cells within the E-UTRA FDD-FDD </w:t>
      </w:r>
      <w:r w:rsidR="00D21642" w:rsidRPr="005647EB">
        <w:t>inter-</w:t>
      </w:r>
      <w:r w:rsidRPr="005647EB">
        <w:t>frequency cell search requirements.</w:t>
      </w:r>
    </w:p>
    <w:p w14:paraId="7D17860F" w14:textId="77777777" w:rsidR="00123ECE" w:rsidRPr="005647EB" w:rsidRDefault="00123ECE" w:rsidP="002570E4">
      <w:pPr>
        <w:pStyle w:val="Heading4"/>
        <w:keepNext w:val="0"/>
        <w:keepLines w:val="0"/>
      </w:pPr>
      <w:r w:rsidRPr="005647EB">
        <w:t>8.3.2.2</w:t>
      </w:r>
      <w:r w:rsidRPr="005647EB">
        <w:tab/>
        <w:t>Test applicability</w:t>
      </w:r>
    </w:p>
    <w:p w14:paraId="0A7EDAB3" w14:textId="77777777" w:rsidR="00123ECE" w:rsidRPr="005647EB" w:rsidRDefault="00123ECE" w:rsidP="002570E4">
      <w:r w:rsidRPr="005647EB">
        <w:t>This test applies to all types of E-UTRA FDD UE release 8 and forward. Applicability requires support for FGI bits 5, and 25.</w:t>
      </w:r>
    </w:p>
    <w:p w14:paraId="3F98B236" w14:textId="77777777" w:rsidR="00123ECE" w:rsidRPr="005647EB" w:rsidRDefault="00123ECE" w:rsidP="002570E4">
      <w:pPr>
        <w:pStyle w:val="Heading4"/>
        <w:keepNext w:val="0"/>
        <w:keepLines w:val="0"/>
      </w:pPr>
      <w:r w:rsidRPr="005647EB">
        <w:t>8.3.2.3</w:t>
      </w:r>
      <w:r w:rsidRPr="005647EB">
        <w:tab/>
        <w:t>Minimum conformance requirements</w:t>
      </w:r>
    </w:p>
    <w:p w14:paraId="5FF98966" w14:textId="77777777" w:rsidR="00123ECE" w:rsidRPr="005647EB" w:rsidRDefault="00123ECE" w:rsidP="002570E4">
      <w:pPr>
        <w:rPr>
          <w:rFonts w:cs="v4.2.0"/>
        </w:rPr>
      </w:pPr>
      <w:r w:rsidRPr="005647EB">
        <w:rPr>
          <w:rFonts w:cs="v4.2.0"/>
        </w:rPr>
        <w:t>When measurement gaps are scheduled the UE shall be able to identify a new FDD inter-frequency within T</w:t>
      </w:r>
      <w:r w:rsidRPr="005647EB">
        <w:rPr>
          <w:rFonts w:cs="v4.2.0"/>
          <w:vertAlign w:val="subscript"/>
        </w:rPr>
        <w:t>Identify_Inter</w:t>
      </w:r>
      <w:r w:rsidRPr="005647EB">
        <w:rPr>
          <w:rFonts w:cs="v4.2.0"/>
        </w:rPr>
        <w:t xml:space="preserve"> as shown in table 8.3.2.3-1:</w:t>
      </w:r>
    </w:p>
    <w:p w14:paraId="0318E859" w14:textId="77777777" w:rsidR="00123ECE" w:rsidRPr="005647EB" w:rsidRDefault="00123ECE" w:rsidP="002570E4">
      <w:pPr>
        <w:pStyle w:val="TH"/>
        <w:keepNext w:val="0"/>
        <w:keepLines w:val="0"/>
      </w:pPr>
      <w:r w:rsidRPr="005647EB">
        <w:rPr>
          <w:snapToGrid w:val="0"/>
        </w:rPr>
        <w:t xml:space="preserve">Table </w:t>
      </w:r>
      <w:r w:rsidRPr="005647EB">
        <w:rPr>
          <w:rFonts w:cs="v4.2.0"/>
        </w:rPr>
        <w:t>8.3.2.3</w:t>
      </w:r>
      <w:r w:rsidRPr="005647EB">
        <w:rPr>
          <w:snapToGrid w:val="0"/>
        </w:rPr>
        <w:t xml:space="preserve">-1: </w:t>
      </w:r>
      <w:r w:rsidRPr="005647EB">
        <w:t>Requirement to identify a newly detectable FDD inter-frequency cell</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64"/>
        <w:gridCol w:w="3675"/>
        <w:gridCol w:w="3848"/>
      </w:tblGrid>
      <w:tr w:rsidR="002570E4" w:rsidRPr="005647EB" w14:paraId="4C5DA34B" w14:textId="77777777" w:rsidTr="002570E4">
        <w:trPr>
          <w:cantSplit/>
          <w:jc w:val="center"/>
        </w:trPr>
        <w:tc>
          <w:tcPr>
            <w:tcW w:w="1117" w:type="pct"/>
            <w:vMerge w:val="restart"/>
          </w:tcPr>
          <w:p w14:paraId="6D964D16" w14:textId="0727B82B" w:rsidR="002570E4" w:rsidRPr="005647EB" w:rsidRDefault="002570E4" w:rsidP="002570E4">
            <w:pPr>
              <w:pStyle w:val="TAH"/>
              <w:keepNext w:val="0"/>
              <w:keepLines w:val="0"/>
              <w:rPr>
                <w:rFonts w:cs="Arial"/>
                <w:szCs w:val="18"/>
              </w:rPr>
            </w:pPr>
            <w:r w:rsidRPr="005647EB">
              <w:rPr>
                <w:rFonts w:cs="Arial"/>
                <w:szCs w:val="18"/>
              </w:rPr>
              <w:t>DRX cycle length (s)</w:t>
            </w:r>
          </w:p>
        </w:tc>
        <w:tc>
          <w:tcPr>
            <w:tcW w:w="3883" w:type="pct"/>
            <w:gridSpan w:val="2"/>
          </w:tcPr>
          <w:p w14:paraId="3A182C06" w14:textId="1A4CCAC2" w:rsidR="002570E4" w:rsidRPr="005647EB" w:rsidRDefault="002570E4" w:rsidP="002570E4">
            <w:pPr>
              <w:pStyle w:val="TAH"/>
              <w:keepNext w:val="0"/>
              <w:keepLines w:val="0"/>
              <w:rPr>
                <w:rFonts w:cs="Arial"/>
                <w:szCs w:val="18"/>
              </w:rPr>
            </w:pPr>
            <w:r w:rsidRPr="005647EB">
              <w:rPr>
                <w:rFonts w:cs="Arial"/>
                <w:szCs w:val="18"/>
              </w:rPr>
              <w:t>T</w:t>
            </w:r>
            <w:r w:rsidRPr="005647EB">
              <w:rPr>
                <w:rFonts w:cs="Arial"/>
                <w:szCs w:val="18"/>
                <w:vertAlign w:val="subscript"/>
              </w:rPr>
              <w:t xml:space="preserve">identify_inter </w:t>
            </w:r>
            <w:r w:rsidRPr="005647EB">
              <w:rPr>
                <w:rFonts w:cs="Arial"/>
                <w:szCs w:val="18"/>
              </w:rPr>
              <w:t>(s) (DRX cycles)</w:t>
            </w:r>
          </w:p>
        </w:tc>
      </w:tr>
      <w:tr w:rsidR="002570E4" w:rsidRPr="005647EB" w14:paraId="1F4B3203" w14:textId="77777777" w:rsidTr="002570E4">
        <w:trPr>
          <w:cantSplit/>
          <w:jc w:val="center"/>
        </w:trPr>
        <w:tc>
          <w:tcPr>
            <w:tcW w:w="1117" w:type="pct"/>
            <w:vMerge/>
          </w:tcPr>
          <w:p w14:paraId="3F4E482B" w14:textId="77777777" w:rsidR="002570E4" w:rsidRPr="005647EB" w:rsidRDefault="002570E4" w:rsidP="002570E4">
            <w:pPr>
              <w:rPr>
                <w:rFonts w:ascii="Arial" w:hAnsi="Arial" w:cs="Arial"/>
                <w:sz w:val="18"/>
                <w:szCs w:val="18"/>
              </w:rPr>
            </w:pPr>
          </w:p>
        </w:tc>
        <w:tc>
          <w:tcPr>
            <w:tcW w:w="1897" w:type="pct"/>
            <w:shd w:val="clear" w:color="auto" w:fill="auto"/>
          </w:tcPr>
          <w:p w14:paraId="39335DE2" w14:textId="5905690B" w:rsidR="002570E4" w:rsidRPr="005647EB" w:rsidRDefault="002570E4" w:rsidP="002570E4">
            <w:pPr>
              <w:pStyle w:val="TAH"/>
            </w:pPr>
            <w:r w:rsidRPr="005647EB">
              <w:t>Gap period = 40 ms</w:t>
            </w:r>
          </w:p>
        </w:tc>
        <w:tc>
          <w:tcPr>
            <w:tcW w:w="1986" w:type="pct"/>
            <w:shd w:val="clear" w:color="auto" w:fill="auto"/>
          </w:tcPr>
          <w:p w14:paraId="02A56CCA" w14:textId="5B06400B" w:rsidR="002570E4" w:rsidRPr="005647EB" w:rsidRDefault="002570E4" w:rsidP="002570E4">
            <w:pPr>
              <w:pStyle w:val="TAH"/>
            </w:pPr>
            <w:r w:rsidRPr="005647EB">
              <w:t>Gap period = 80 ms</w:t>
            </w:r>
          </w:p>
        </w:tc>
      </w:tr>
      <w:tr w:rsidR="00123ECE" w:rsidRPr="005647EB" w14:paraId="5B0FFEB8" w14:textId="77777777" w:rsidTr="002570E4">
        <w:trPr>
          <w:cantSplit/>
          <w:jc w:val="center"/>
        </w:trPr>
        <w:tc>
          <w:tcPr>
            <w:tcW w:w="1117" w:type="pct"/>
          </w:tcPr>
          <w:p w14:paraId="22CA7283" w14:textId="12E546F1" w:rsidR="00123ECE" w:rsidRPr="005647EB" w:rsidRDefault="00123ECE" w:rsidP="002570E4">
            <w:pPr>
              <w:pStyle w:val="TAL"/>
              <w:keepNext w:val="0"/>
              <w:keepLines w:val="0"/>
            </w:pPr>
            <w:r w:rsidRPr="005647EB">
              <w:t>≤</w:t>
            </w:r>
            <w:r w:rsidR="002570E4" w:rsidRPr="005647EB">
              <w:t xml:space="preserve"> </w:t>
            </w:r>
            <w:r w:rsidRPr="005647EB">
              <w:t>0.16</w:t>
            </w:r>
          </w:p>
        </w:tc>
        <w:tc>
          <w:tcPr>
            <w:tcW w:w="1897" w:type="pct"/>
            <w:shd w:val="clear" w:color="auto" w:fill="auto"/>
          </w:tcPr>
          <w:p w14:paraId="4B97D8C4" w14:textId="7A3D56A5" w:rsidR="00123ECE" w:rsidRPr="005647EB" w:rsidRDefault="00123ECE"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t>8.1.2.3.1.1</w:t>
            </w:r>
            <w:r w:rsidR="002570E4" w:rsidRPr="005647EB">
              <w:t xml:space="preserve"> </w:t>
            </w:r>
            <w:r w:rsidRPr="005647EB">
              <w:t>are</w:t>
            </w:r>
            <w:r w:rsidR="002570E4" w:rsidRPr="005647EB">
              <w:t xml:space="preserve"> </w:t>
            </w:r>
            <w:r w:rsidRPr="005647EB">
              <w:t>applicable</w:t>
            </w:r>
          </w:p>
        </w:tc>
        <w:tc>
          <w:tcPr>
            <w:tcW w:w="1986" w:type="pct"/>
            <w:shd w:val="clear" w:color="auto" w:fill="auto"/>
          </w:tcPr>
          <w:p w14:paraId="1B63B47E" w14:textId="7C5A4895" w:rsidR="00123ECE" w:rsidRPr="005647EB" w:rsidRDefault="00123ECE"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t>8.1.2.3.1.1</w:t>
            </w:r>
            <w:r w:rsidR="002570E4" w:rsidRPr="005647EB">
              <w:t xml:space="preserve"> </w:t>
            </w:r>
            <w:r w:rsidRPr="005647EB">
              <w:t>are</w:t>
            </w:r>
            <w:r w:rsidR="002570E4" w:rsidRPr="005647EB">
              <w:t xml:space="preserve"> </w:t>
            </w:r>
            <w:r w:rsidRPr="005647EB">
              <w:t>applicable</w:t>
            </w:r>
          </w:p>
        </w:tc>
      </w:tr>
      <w:tr w:rsidR="00123ECE" w:rsidRPr="005647EB" w14:paraId="1184F5E3" w14:textId="77777777" w:rsidTr="002570E4">
        <w:trPr>
          <w:cantSplit/>
          <w:jc w:val="center"/>
        </w:trPr>
        <w:tc>
          <w:tcPr>
            <w:tcW w:w="1117" w:type="pct"/>
          </w:tcPr>
          <w:p w14:paraId="0FABB47C" w14:textId="77777777" w:rsidR="00123ECE" w:rsidRPr="005647EB" w:rsidRDefault="00123ECE" w:rsidP="002570E4">
            <w:pPr>
              <w:pStyle w:val="TAL"/>
              <w:keepNext w:val="0"/>
              <w:keepLines w:val="0"/>
              <w:rPr>
                <w:snapToGrid w:val="0"/>
              </w:rPr>
            </w:pPr>
            <w:r w:rsidRPr="005647EB">
              <w:t>0.256</w:t>
            </w:r>
          </w:p>
        </w:tc>
        <w:tc>
          <w:tcPr>
            <w:tcW w:w="1897" w:type="pct"/>
            <w:shd w:val="clear" w:color="auto" w:fill="auto"/>
          </w:tcPr>
          <w:p w14:paraId="4937B224" w14:textId="2724A50C" w:rsidR="00123ECE" w:rsidRPr="005647EB" w:rsidRDefault="00123ECE" w:rsidP="002570E4">
            <w:pPr>
              <w:pStyle w:val="TAC"/>
              <w:keepNext w:val="0"/>
              <w:keepLines w:val="0"/>
              <w:rPr>
                <w:snapToGrid w:val="0"/>
              </w:rPr>
            </w:pPr>
            <w:r w:rsidRPr="005647EB">
              <w:rPr>
                <w:snapToGrid w:val="0"/>
              </w:rPr>
              <w:t>5.12</w:t>
            </w:r>
            <w:r w:rsidRPr="005647EB">
              <w:t>*N</w:t>
            </w:r>
            <w:r w:rsidRPr="005647EB">
              <w:rPr>
                <w:vertAlign w:val="subscript"/>
              </w:rPr>
              <w:t>freq</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c>
          <w:tcPr>
            <w:tcW w:w="1986" w:type="pct"/>
            <w:shd w:val="clear" w:color="auto" w:fill="auto"/>
          </w:tcPr>
          <w:p w14:paraId="78B9F8A6" w14:textId="7C8DF725" w:rsidR="00123ECE" w:rsidRPr="005647EB" w:rsidRDefault="00123ECE" w:rsidP="002570E4">
            <w:pPr>
              <w:pStyle w:val="TAC"/>
              <w:keepNext w:val="0"/>
              <w:keepLines w:val="0"/>
              <w:rPr>
                <w:snapToGrid w:val="0"/>
              </w:rPr>
            </w:pPr>
            <w:r w:rsidRPr="005647EB">
              <w:rPr>
                <w:snapToGrid w:val="0"/>
              </w:rPr>
              <w:t>7.68</w:t>
            </w:r>
            <w:r w:rsidRPr="005647EB">
              <w:t>*N</w:t>
            </w:r>
            <w:r w:rsidRPr="005647EB">
              <w:rPr>
                <w:vertAlign w:val="subscript"/>
              </w:rPr>
              <w:t>freq</w:t>
            </w:r>
            <w:r w:rsidR="002570E4" w:rsidRPr="005647EB">
              <w:rPr>
                <w:snapToGrid w:val="0"/>
              </w:rPr>
              <w:t xml:space="preserve"> </w:t>
            </w:r>
            <w:r w:rsidRPr="005647EB">
              <w:rPr>
                <w:snapToGrid w:val="0"/>
              </w:rPr>
              <w:t>(30</w:t>
            </w:r>
            <w:r w:rsidRPr="005647EB">
              <w:t>*N</w:t>
            </w:r>
            <w:r w:rsidRPr="005647EB">
              <w:rPr>
                <w:vertAlign w:val="subscript"/>
              </w:rPr>
              <w:t>freq</w:t>
            </w:r>
            <w:r w:rsidRPr="005647EB">
              <w:rPr>
                <w:snapToGrid w:val="0"/>
              </w:rPr>
              <w:t>)</w:t>
            </w:r>
          </w:p>
        </w:tc>
      </w:tr>
      <w:tr w:rsidR="00123ECE" w:rsidRPr="005647EB" w14:paraId="07220CEB" w14:textId="77777777" w:rsidTr="002570E4">
        <w:trPr>
          <w:cantSplit/>
          <w:jc w:val="center"/>
        </w:trPr>
        <w:tc>
          <w:tcPr>
            <w:tcW w:w="1117" w:type="pct"/>
          </w:tcPr>
          <w:p w14:paraId="34D9C96D" w14:textId="77777777" w:rsidR="00123ECE" w:rsidRPr="005647EB" w:rsidRDefault="00123ECE" w:rsidP="002570E4">
            <w:pPr>
              <w:pStyle w:val="TAL"/>
              <w:keepNext w:val="0"/>
              <w:keepLines w:val="0"/>
              <w:rPr>
                <w:snapToGrid w:val="0"/>
              </w:rPr>
            </w:pPr>
            <w:r w:rsidRPr="005647EB">
              <w:t>0.32</w:t>
            </w:r>
          </w:p>
        </w:tc>
        <w:tc>
          <w:tcPr>
            <w:tcW w:w="1897" w:type="pct"/>
            <w:shd w:val="clear" w:color="auto" w:fill="auto"/>
          </w:tcPr>
          <w:p w14:paraId="22112AC6" w14:textId="13E04A81" w:rsidR="00123ECE" w:rsidRPr="005647EB" w:rsidRDefault="00123ECE" w:rsidP="002570E4">
            <w:pPr>
              <w:pStyle w:val="TAC"/>
              <w:keepNext w:val="0"/>
              <w:keepLines w:val="0"/>
              <w:rPr>
                <w:snapToGrid w:val="0"/>
              </w:rPr>
            </w:pPr>
            <w:r w:rsidRPr="005647EB">
              <w:rPr>
                <w:snapToGrid w:val="0"/>
              </w:rPr>
              <w:t>6.4</w:t>
            </w:r>
            <w:r w:rsidRPr="005647EB">
              <w:t>*N</w:t>
            </w:r>
            <w:r w:rsidRPr="005647EB">
              <w:rPr>
                <w:vertAlign w:val="subscript"/>
              </w:rPr>
              <w:t>freq</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c>
          <w:tcPr>
            <w:tcW w:w="1986" w:type="pct"/>
            <w:shd w:val="clear" w:color="auto" w:fill="auto"/>
          </w:tcPr>
          <w:p w14:paraId="07A2AF0C" w14:textId="1F72143A" w:rsidR="00123ECE" w:rsidRPr="005647EB" w:rsidRDefault="00123ECE" w:rsidP="002570E4">
            <w:pPr>
              <w:pStyle w:val="TAC"/>
              <w:keepNext w:val="0"/>
              <w:keepLines w:val="0"/>
              <w:rPr>
                <w:snapToGrid w:val="0"/>
              </w:rPr>
            </w:pPr>
            <w:r w:rsidRPr="005647EB">
              <w:rPr>
                <w:snapToGrid w:val="0"/>
              </w:rPr>
              <w:t>7.68</w:t>
            </w:r>
            <w:r w:rsidRPr="005647EB">
              <w:t>*N</w:t>
            </w:r>
            <w:r w:rsidRPr="005647EB">
              <w:rPr>
                <w:vertAlign w:val="subscript"/>
              </w:rPr>
              <w:t>freq</w:t>
            </w:r>
            <w:r w:rsidR="002570E4" w:rsidRPr="005647EB">
              <w:rPr>
                <w:snapToGrid w:val="0"/>
              </w:rPr>
              <w:t xml:space="preserve"> </w:t>
            </w:r>
            <w:r w:rsidRPr="005647EB">
              <w:rPr>
                <w:snapToGrid w:val="0"/>
              </w:rPr>
              <w:t>(24</w:t>
            </w:r>
            <w:r w:rsidRPr="005647EB">
              <w:t>*N</w:t>
            </w:r>
            <w:r w:rsidRPr="005647EB">
              <w:rPr>
                <w:vertAlign w:val="subscript"/>
              </w:rPr>
              <w:t>freq</w:t>
            </w:r>
            <w:r w:rsidRPr="005647EB">
              <w:rPr>
                <w:snapToGrid w:val="0"/>
              </w:rPr>
              <w:t>)</w:t>
            </w:r>
          </w:p>
        </w:tc>
      </w:tr>
      <w:tr w:rsidR="00123ECE" w:rsidRPr="005647EB" w14:paraId="72D75341" w14:textId="77777777" w:rsidTr="002570E4">
        <w:trPr>
          <w:cantSplit/>
          <w:jc w:val="center"/>
        </w:trPr>
        <w:tc>
          <w:tcPr>
            <w:tcW w:w="1117" w:type="pct"/>
          </w:tcPr>
          <w:p w14:paraId="405657A2" w14:textId="5076AF9E" w:rsidR="00123ECE" w:rsidRPr="005647EB" w:rsidRDefault="00123ECE" w:rsidP="002570E4">
            <w:pPr>
              <w:pStyle w:val="TAL"/>
              <w:keepNext w:val="0"/>
              <w:keepLines w:val="0"/>
              <w:rPr>
                <w:snapToGrid w:val="0"/>
              </w:rPr>
            </w:pPr>
            <w:r w:rsidRPr="005647EB">
              <w:t>0.32</w:t>
            </w:r>
            <w:r w:rsidR="002570E4" w:rsidRPr="005647EB">
              <w:t xml:space="preserve"> </w:t>
            </w:r>
            <w:r w:rsidRPr="005647EB">
              <w:t>&lt;</w:t>
            </w:r>
            <w:r w:rsidR="002570E4" w:rsidRPr="005647EB">
              <w:t xml:space="preserve"> </w:t>
            </w:r>
            <w:r w:rsidRPr="005647EB">
              <w:t>DRX-cycle</w:t>
            </w:r>
            <w:r w:rsidR="002570E4" w:rsidRPr="005647EB">
              <w:t xml:space="preserve"> </w:t>
            </w:r>
            <w:r w:rsidRPr="005647EB">
              <w:t>≤</w:t>
            </w:r>
            <w:r w:rsidR="002570E4" w:rsidRPr="005647EB">
              <w:t xml:space="preserve"> </w:t>
            </w:r>
            <w:r w:rsidRPr="005647EB">
              <w:t>2.56</w:t>
            </w:r>
          </w:p>
        </w:tc>
        <w:tc>
          <w:tcPr>
            <w:tcW w:w="1897" w:type="pct"/>
            <w:shd w:val="clear" w:color="auto" w:fill="auto"/>
          </w:tcPr>
          <w:p w14:paraId="4B6CA789" w14:textId="40518D22" w:rsidR="00123ECE" w:rsidRPr="005647EB" w:rsidRDefault="00123ECE" w:rsidP="002570E4">
            <w:pPr>
              <w:pStyle w:val="TAC"/>
              <w:keepNext w:val="0"/>
              <w:keepLines w:val="0"/>
              <w:rPr>
                <w:snapToGrid w:val="0"/>
              </w:rPr>
            </w:pPr>
            <w:r w:rsidRPr="005647EB">
              <w:rPr>
                <w:snapToGrid w:val="0"/>
              </w:rPr>
              <w:t>Note</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c>
          <w:tcPr>
            <w:tcW w:w="1986" w:type="pct"/>
            <w:shd w:val="clear" w:color="auto" w:fill="auto"/>
          </w:tcPr>
          <w:p w14:paraId="226409C3" w14:textId="04EA6E5A" w:rsidR="00123ECE" w:rsidRPr="005647EB" w:rsidRDefault="00123ECE" w:rsidP="002570E4">
            <w:pPr>
              <w:pStyle w:val="TAC"/>
              <w:keepNext w:val="0"/>
              <w:keepLines w:val="0"/>
              <w:rPr>
                <w:snapToGrid w:val="0"/>
              </w:rPr>
            </w:pPr>
            <w:r w:rsidRPr="005647EB">
              <w:rPr>
                <w:snapToGrid w:val="0"/>
              </w:rPr>
              <w:t>Note</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r>
      <w:tr w:rsidR="00123ECE" w:rsidRPr="005647EB" w14:paraId="633B7304" w14:textId="77777777" w:rsidTr="002570E4">
        <w:trPr>
          <w:cantSplit/>
          <w:jc w:val="center"/>
        </w:trPr>
        <w:tc>
          <w:tcPr>
            <w:tcW w:w="5000" w:type="pct"/>
            <w:gridSpan w:val="3"/>
          </w:tcPr>
          <w:p w14:paraId="49A1E783" w14:textId="5C4BEB0B" w:rsidR="00123ECE" w:rsidRPr="005647EB" w:rsidDel="00290A29" w:rsidRDefault="002570E4" w:rsidP="002570E4">
            <w:pPr>
              <w:pStyle w:val="TAN"/>
              <w:keepNext w:val="0"/>
              <w:keepLines w:val="0"/>
              <w:rPr>
                <w:snapToGrid w:val="0"/>
              </w:rPr>
            </w:pPr>
            <w:r w:rsidRPr="005647EB">
              <w:t>NOTE:</w:t>
            </w:r>
            <w:r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Pr="005647EB">
              <w:t>.</w:t>
            </w:r>
          </w:p>
        </w:tc>
      </w:tr>
    </w:tbl>
    <w:p w14:paraId="7AB845E7" w14:textId="77777777" w:rsidR="00123ECE" w:rsidRPr="005647EB" w:rsidRDefault="00123ECE" w:rsidP="002570E4">
      <w:pPr>
        <w:rPr>
          <w:rFonts w:cs="v4.2.0"/>
          <w:sz w:val="18"/>
        </w:rPr>
      </w:pPr>
    </w:p>
    <w:p w14:paraId="0A5EACE0" w14:textId="391267CD" w:rsidR="00123ECE" w:rsidRPr="005647EB" w:rsidRDefault="00123ECE" w:rsidP="002570E4">
      <w:pPr>
        <w:rPr>
          <w:rFonts w:cs="v4.2.0"/>
          <w:sz w:val="18"/>
        </w:rPr>
      </w:pPr>
      <w:r w:rsidRPr="005647EB">
        <w:rPr>
          <w:rFonts w:cs="v4.2.0"/>
          <w:sz w:val="18"/>
        </w:rPr>
        <w:t xml:space="preserve">The non DRX requirements </w:t>
      </w:r>
      <w:r w:rsidR="002570E4" w:rsidRPr="005647EB">
        <w:rPr>
          <w:rFonts w:cs="v4.2.0"/>
          <w:sz w:val="18"/>
        </w:rPr>
        <w:t>in 3GPP TS</w:t>
      </w:r>
      <w:r w:rsidRPr="005647EB">
        <w:rPr>
          <w:rFonts w:cs="v4.2.0"/>
          <w:sz w:val="18"/>
        </w:rPr>
        <w:t xml:space="preserve"> 36.133 [4] clause 8.1.2.3.1.1 states that when measurement gaps are scheduled the UE shall be able to identify a new FDD inter-frequency within T</w:t>
      </w:r>
      <w:r w:rsidRPr="005647EB">
        <w:rPr>
          <w:rFonts w:cs="v4.2.0"/>
          <w:sz w:val="18"/>
          <w:vertAlign w:val="subscript"/>
        </w:rPr>
        <w:t>Identify Inter</w:t>
      </w:r>
      <w:r w:rsidRPr="005647EB">
        <w:rPr>
          <w:rFonts w:cs="v4.2.0"/>
          <w:sz w:val="18"/>
        </w:rPr>
        <w:t xml:space="preserve"> according to the following expression:</w:t>
      </w:r>
    </w:p>
    <w:p w14:paraId="6D1ACDE3" w14:textId="6784F7D2" w:rsidR="00123ECE" w:rsidRPr="005647EB" w:rsidRDefault="002570E4" w:rsidP="002570E4">
      <w:pPr>
        <w:pStyle w:val="EQ"/>
        <w:rPr>
          <w:noProof w:val="0"/>
        </w:rPr>
      </w:pPr>
      <w:r w:rsidRPr="005647EB">
        <w:rPr>
          <w:noProof w:val="0"/>
        </w:rPr>
        <w:tab/>
      </w:r>
      <w:r w:rsidR="00123ECE" w:rsidRPr="005647EB">
        <w:rPr>
          <w:noProof w:val="0"/>
        </w:rPr>
        <w:object w:dxaOrig="4560" w:dyaOrig="680" w14:anchorId="43A2601F">
          <v:shape id="_x0000_i1035" type="#_x0000_t75" style="width:228pt;height:34.5pt" o:ole="">
            <v:imagedata r:id="rId8" o:title=""/>
          </v:shape>
          <o:OLEObject Type="Embed" ProgID="Equation.3" ShapeID="_x0000_i1035" DrawAspect="Content" ObjectID="_1781977602" r:id="rId22"/>
        </w:object>
      </w:r>
    </w:p>
    <w:p w14:paraId="3859665E" w14:textId="77777777" w:rsidR="00123ECE" w:rsidRPr="005647EB" w:rsidRDefault="00123ECE" w:rsidP="002570E4">
      <w:r w:rsidRPr="005647EB">
        <w:t>Where:</w:t>
      </w:r>
    </w:p>
    <w:p w14:paraId="58B8E303" w14:textId="73242E52" w:rsidR="00123ECE" w:rsidRPr="005647EB" w:rsidRDefault="002570E4" w:rsidP="002570E4">
      <w:pPr>
        <w:pStyle w:val="B1"/>
        <w:rPr>
          <w:rFonts w:cs="v4.2.0"/>
        </w:rPr>
      </w:pPr>
      <w:r w:rsidRPr="005647EB">
        <w:rPr>
          <w:rFonts w:cs="v4.2.0"/>
        </w:rPr>
        <w:tab/>
      </w:r>
      <w:r w:rsidR="00123ECE" w:rsidRPr="005647EB">
        <w:rPr>
          <w:rFonts w:cs="v4.2.0"/>
        </w:rPr>
        <w:t>T</w:t>
      </w:r>
      <w:r w:rsidR="00123ECE" w:rsidRPr="005647EB">
        <w:rPr>
          <w:rFonts w:cs="v4.2.0"/>
          <w:vertAlign w:val="subscript"/>
        </w:rPr>
        <w:t>Basic_Identify_Inter</w:t>
      </w:r>
      <w:r w:rsidR="00123ECE" w:rsidRPr="005647EB">
        <w:rPr>
          <w:rFonts w:cs="v4.2.0"/>
        </w:rPr>
        <w:t xml:space="preserve"> = 480 ms. </w:t>
      </w:r>
      <w:r w:rsidR="00123ECE" w:rsidRPr="005647EB">
        <w:t>It is the time period used in the inter frequency equation where the maximum allowed time for the UE to identify a new FDD inter-frequency cell is defined.</w:t>
      </w:r>
    </w:p>
    <w:p w14:paraId="47E9D324" w14:textId="4E11E35E" w:rsidR="00123ECE" w:rsidRPr="005647EB" w:rsidRDefault="002570E4" w:rsidP="002570E4">
      <w:pPr>
        <w:pStyle w:val="B1"/>
        <w:rPr>
          <w:rFonts w:cs="v4.2.0"/>
        </w:rPr>
      </w:pPr>
      <w:r w:rsidRPr="005647EB">
        <w:tab/>
      </w:r>
      <w:r w:rsidR="00123ECE" w:rsidRPr="005647EB">
        <w:t>N</w:t>
      </w:r>
      <w:r w:rsidR="00123ECE" w:rsidRPr="005647EB">
        <w:rPr>
          <w:vertAlign w:val="subscript"/>
        </w:rPr>
        <w:t xml:space="preserve">freq </w:t>
      </w:r>
      <w:r w:rsidR="00123ECE" w:rsidRPr="005647EB">
        <w:t xml:space="preserve">is defined </w:t>
      </w:r>
      <w:r w:rsidRPr="005647EB">
        <w:t>in 3GPP TS</w:t>
      </w:r>
      <w:r w:rsidR="00123ECE" w:rsidRPr="005647EB">
        <w:t xml:space="preserve"> 36.133 [4] </w:t>
      </w:r>
      <w:r w:rsidR="00914A62" w:rsidRPr="005647EB">
        <w:t>clause</w:t>
      </w:r>
      <w:r w:rsidR="00123ECE" w:rsidRPr="005647EB">
        <w:t xml:space="preserve"> 8.1.2.1.1 and T</w:t>
      </w:r>
      <w:r w:rsidR="00123ECE" w:rsidRPr="005647EB">
        <w:rPr>
          <w:vertAlign w:val="subscript"/>
        </w:rPr>
        <w:t xml:space="preserve">Inter1 </w:t>
      </w:r>
      <w:r w:rsidR="00123ECE" w:rsidRPr="005647EB">
        <w:t xml:space="preserve">is defined </w:t>
      </w:r>
      <w:r w:rsidRPr="005647EB">
        <w:t>in 3GPP TS</w:t>
      </w:r>
      <w:r w:rsidR="00E52353" w:rsidRPr="005647EB">
        <w:t xml:space="preserve"> 3</w:t>
      </w:r>
      <w:r w:rsidR="00123ECE" w:rsidRPr="005647EB">
        <w:t xml:space="preserve">6.133 [4] </w:t>
      </w:r>
      <w:r w:rsidR="00914A62" w:rsidRPr="005647EB">
        <w:t>clause</w:t>
      </w:r>
      <w:r w:rsidR="00123ECE" w:rsidRPr="005647EB">
        <w:t xml:space="preserve"> 8.1.2.1.</w:t>
      </w:r>
    </w:p>
    <w:p w14:paraId="7055D8E1" w14:textId="77777777" w:rsidR="00123ECE" w:rsidRPr="005647EB" w:rsidRDefault="00123ECE" w:rsidP="002570E4">
      <w:pPr>
        <w:rPr>
          <w:rFonts w:cs="v4.2.0"/>
        </w:rPr>
      </w:pPr>
      <w:r w:rsidRPr="005647EB">
        <w:rPr>
          <w:rFonts w:cs="v4.2.0"/>
        </w:rPr>
        <w:t>A cell shall be considered detectable provided following conditions are fulfilled:</w:t>
      </w:r>
    </w:p>
    <w:p w14:paraId="286E108C" w14:textId="77777777" w:rsidR="00123ECE" w:rsidRPr="005647EB" w:rsidRDefault="00123ECE" w:rsidP="002570E4">
      <w:pPr>
        <w:pStyle w:val="B1"/>
      </w:pPr>
      <w:r w:rsidRPr="005647EB">
        <w:t>-</w:t>
      </w:r>
      <w:r w:rsidRPr="005647EB">
        <w:tab/>
        <w:t>RSRP and RSRP Ês/Iot according to Annex I.2.3 for a corresponding Band,</w:t>
      </w:r>
    </w:p>
    <w:p w14:paraId="217D986A" w14:textId="2D4B3079" w:rsidR="00123ECE" w:rsidRPr="005647EB" w:rsidRDefault="00123ECE" w:rsidP="002570E4">
      <w:pPr>
        <w:pStyle w:val="B1"/>
        <w:rPr>
          <w:u w:val="single"/>
          <w:lang w:eastAsia="zh-CN"/>
        </w:rPr>
      </w:pPr>
      <w:r w:rsidRPr="005647EB">
        <w:t>-</w:t>
      </w:r>
      <w:r w:rsidRPr="005647EB">
        <w:tab/>
        <w:t xml:space="preserve">other RSRP related side conditions given in </w:t>
      </w:r>
      <w:r w:rsidR="00914A62" w:rsidRPr="005647EB">
        <w:t>Clause</w:t>
      </w:r>
      <w:r w:rsidRPr="005647EB">
        <w:t xml:space="preserve">s 9.1.3.1 and 9.1.3.2 and RSRQ related side conditions given in </w:t>
      </w:r>
      <w:r w:rsidR="00914A62" w:rsidRPr="005647EB">
        <w:t>Clause</w:t>
      </w:r>
      <w:r w:rsidRPr="005647EB">
        <w:t>s 9.1.6.1 and 9.1.6.2 are fulfilled</w:t>
      </w:r>
      <w:r w:rsidRPr="005647EB">
        <w:rPr>
          <w:u w:val="single"/>
          <w:lang w:eastAsia="zh-CN"/>
        </w:rPr>
        <w:t>,</w:t>
      </w:r>
    </w:p>
    <w:p w14:paraId="6A4CCDE8" w14:textId="77777777" w:rsidR="00123ECE" w:rsidRPr="005647EB" w:rsidRDefault="00123ECE"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1F842E5A" w14:textId="77777777" w:rsidR="00123ECE" w:rsidRPr="005647EB" w:rsidRDefault="00123ECE" w:rsidP="002570E4">
      <w:pPr>
        <w:rPr>
          <w:rFonts w:cs="v4.2.0"/>
        </w:rPr>
      </w:pPr>
      <w:r w:rsidRPr="005647EB">
        <w:rPr>
          <w:rFonts w:cs="v4.2.0"/>
        </w:rPr>
        <w:t>The UE shall be capable of performing RSRP and RSRQ measurements of at least 4 inter-frequency cells per FDD inter-frequency and the UE physical layer shall be capable of reporting RSRP and RSRQ measurements to higher layers with the measurement period defined in Table 8.3.2.3-2.</w:t>
      </w:r>
    </w:p>
    <w:p w14:paraId="2CF2E9D8" w14:textId="77777777" w:rsidR="00123ECE" w:rsidRPr="005647EB" w:rsidRDefault="00123ECE" w:rsidP="002570E4">
      <w:pPr>
        <w:pStyle w:val="TH"/>
        <w:keepNext w:val="0"/>
        <w:keepLines w:val="0"/>
      </w:pPr>
      <w:r w:rsidRPr="005647EB">
        <w:rPr>
          <w:snapToGrid w:val="0"/>
        </w:rPr>
        <w:lastRenderedPageBreak/>
        <w:t xml:space="preserve">Table </w:t>
      </w:r>
      <w:r w:rsidRPr="005647EB">
        <w:rPr>
          <w:rFonts w:cs="v4.2.0"/>
        </w:rPr>
        <w:t>8.3.2.3</w:t>
      </w:r>
      <w:r w:rsidRPr="005647EB">
        <w:rPr>
          <w:snapToGrid w:val="0"/>
        </w:rPr>
        <w:t xml:space="preserve">-2: </w:t>
      </w:r>
      <w:r w:rsidRPr="005647EB">
        <w:t>Requirement to measure FDD inter-frequency cells</w:t>
      </w:r>
    </w:p>
    <w:tbl>
      <w:tblPr>
        <w:tblW w:w="44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6"/>
        <w:gridCol w:w="6472"/>
      </w:tblGrid>
      <w:tr w:rsidR="00123ECE" w:rsidRPr="005647EB" w14:paraId="629D748B" w14:textId="77777777" w:rsidTr="002570E4">
        <w:trPr>
          <w:cantSplit/>
          <w:jc w:val="center"/>
        </w:trPr>
        <w:tc>
          <w:tcPr>
            <w:tcW w:w="1258" w:type="pct"/>
          </w:tcPr>
          <w:p w14:paraId="7E01D151" w14:textId="7BA360C3" w:rsidR="00123ECE" w:rsidRPr="005647EB" w:rsidRDefault="00123ECE"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742" w:type="pct"/>
          </w:tcPr>
          <w:p w14:paraId="26C80611" w14:textId="420A5E44" w:rsidR="00123ECE" w:rsidRPr="005647EB" w:rsidRDefault="00123ECE"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123ECE" w:rsidRPr="005647EB" w14:paraId="24FCAA85" w14:textId="77777777" w:rsidTr="002570E4">
        <w:trPr>
          <w:cantSplit/>
          <w:jc w:val="center"/>
        </w:trPr>
        <w:tc>
          <w:tcPr>
            <w:tcW w:w="1258" w:type="pct"/>
          </w:tcPr>
          <w:p w14:paraId="4D8CE571" w14:textId="5367EEF1" w:rsidR="00123ECE" w:rsidRPr="005647EB" w:rsidRDefault="00123ECE" w:rsidP="002570E4">
            <w:pPr>
              <w:pStyle w:val="TAC"/>
              <w:keepNext w:val="0"/>
              <w:keepLines w:val="0"/>
            </w:pPr>
            <w:r w:rsidRPr="005647EB">
              <w:rPr>
                <w:rFonts w:cs="Arial"/>
              </w:rPr>
              <w:t>≤</w:t>
            </w:r>
            <w:r w:rsidR="002570E4" w:rsidRPr="005647EB">
              <w:rPr>
                <w:rFonts w:cs="Arial"/>
              </w:rPr>
              <w:t xml:space="preserve"> </w:t>
            </w:r>
            <w:r w:rsidRPr="005647EB">
              <w:t>0.08</w:t>
            </w:r>
          </w:p>
        </w:tc>
        <w:tc>
          <w:tcPr>
            <w:tcW w:w="3742" w:type="pct"/>
          </w:tcPr>
          <w:p w14:paraId="314AFDF0" w14:textId="2FC48D3B" w:rsidR="00123ECE" w:rsidRPr="005647EB" w:rsidRDefault="00123ECE"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123ECE" w:rsidRPr="005647EB" w14:paraId="7D827BC3" w14:textId="77777777" w:rsidTr="002570E4">
        <w:trPr>
          <w:cantSplit/>
          <w:jc w:val="center"/>
        </w:trPr>
        <w:tc>
          <w:tcPr>
            <w:tcW w:w="1258" w:type="pct"/>
          </w:tcPr>
          <w:p w14:paraId="0C266AFD" w14:textId="6AB69581" w:rsidR="00123ECE" w:rsidRPr="005647EB" w:rsidRDefault="00123ECE" w:rsidP="002570E4">
            <w:pPr>
              <w:pStyle w:val="TAC"/>
              <w:keepNext w:val="0"/>
              <w:keepLines w:val="0"/>
              <w:rPr>
                <w:snapToGrid w:val="0"/>
                <w:sz w:val="20"/>
              </w:rPr>
            </w:pPr>
            <w:r w:rsidRPr="005647EB">
              <w:t>0.0</w:t>
            </w:r>
            <w:r w:rsidRPr="005647EB">
              <w:rPr>
                <w:lang w:eastAsia="zh-CN"/>
              </w:rPr>
              <w:t>8</w:t>
            </w:r>
            <w:r w:rsidR="002570E4" w:rsidRPr="005647EB">
              <w:t xml:space="preserve"> </w:t>
            </w:r>
            <w:r w:rsidRPr="005647EB">
              <w:t>&lt;</w:t>
            </w:r>
            <w:r w:rsidR="002570E4" w:rsidRPr="005647EB">
              <w:t xml:space="preserve"> </w:t>
            </w:r>
            <w:r w:rsidRPr="005647EB">
              <w:t>DRX-cycle</w:t>
            </w:r>
            <w:r w:rsidR="002570E4" w:rsidRPr="005647EB">
              <w:t xml:space="preserve"> </w:t>
            </w:r>
            <w:r w:rsidRPr="005647EB">
              <w:rPr>
                <w:rFonts w:cs="Arial"/>
              </w:rPr>
              <w:t>≤</w:t>
            </w:r>
            <w:r w:rsidR="002570E4" w:rsidRPr="005647EB">
              <w:t xml:space="preserve"> </w:t>
            </w:r>
            <w:r w:rsidRPr="005647EB">
              <w:t>2.56</w:t>
            </w:r>
          </w:p>
        </w:tc>
        <w:tc>
          <w:tcPr>
            <w:tcW w:w="3742" w:type="pct"/>
          </w:tcPr>
          <w:p w14:paraId="38E32801" w14:textId="0201E4C6" w:rsidR="00123ECE" w:rsidRPr="005647EB" w:rsidRDefault="00123ECE" w:rsidP="002570E4">
            <w:pPr>
              <w:pStyle w:val="TAC"/>
              <w:keepNext w:val="0"/>
              <w:keepLines w:val="0"/>
              <w:rPr>
                <w:snapToGrid w:val="0"/>
                <w:sz w:val="20"/>
              </w:rPr>
            </w:pPr>
            <w:r w:rsidRPr="005647EB">
              <w:t>Note</w:t>
            </w:r>
            <w:r w:rsidR="002570E4" w:rsidRPr="005647EB">
              <w:t xml:space="preserve"> </w:t>
            </w:r>
            <w:r w:rsidRPr="005647EB">
              <w:t>(</w:t>
            </w:r>
            <w:r w:rsidRPr="005647EB">
              <w:rPr>
                <w:lang w:eastAsia="zh-CN"/>
              </w:rPr>
              <w:t>5</w:t>
            </w:r>
            <w:r w:rsidRPr="005647EB">
              <w:t>*N</w:t>
            </w:r>
            <w:r w:rsidRPr="005647EB">
              <w:rPr>
                <w:vertAlign w:val="subscript"/>
              </w:rPr>
              <w:t>freq</w:t>
            </w:r>
            <w:r w:rsidRPr="005647EB">
              <w:t>)</w:t>
            </w:r>
          </w:p>
        </w:tc>
      </w:tr>
      <w:tr w:rsidR="00123ECE" w:rsidRPr="005647EB" w14:paraId="610337DA" w14:textId="77777777" w:rsidTr="002570E4">
        <w:trPr>
          <w:cantSplit/>
          <w:jc w:val="center"/>
        </w:trPr>
        <w:tc>
          <w:tcPr>
            <w:tcW w:w="5000" w:type="pct"/>
            <w:gridSpan w:val="2"/>
          </w:tcPr>
          <w:p w14:paraId="11D2DA09" w14:textId="1F4C766D" w:rsidR="00123ECE" w:rsidRPr="005647EB" w:rsidRDefault="002570E4" w:rsidP="002570E4">
            <w:pPr>
              <w:pStyle w:val="TAN"/>
              <w:keepNext w:val="0"/>
              <w:keepLines w:val="0"/>
            </w:pPr>
            <w:r w:rsidRPr="005647EB">
              <w:t>NOTE:</w:t>
            </w:r>
            <w:r w:rsidR="00123ECE" w:rsidRPr="005647EB">
              <w:ta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Pr="005647EB">
              <w:t>.</w:t>
            </w:r>
          </w:p>
        </w:tc>
      </w:tr>
    </w:tbl>
    <w:p w14:paraId="538282F5" w14:textId="77777777" w:rsidR="00123ECE" w:rsidRPr="005647EB" w:rsidRDefault="00123ECE" w:rsidP="002570E4"/>
    <w:p w14:paraId="50E6C5E6" w14:textId="77B6531C" w:rsidR="00123ECE" w:rsidRPr="005647EB" w:rsidRDefault="00123ECE"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clauses 9.1.3.1 and 9.1.3.2, and the RSRQ measurement accuracy for all measured cells shall be as specified in the </w:t>
      </w:r>
      <w:r w:rsidR="00914A62" w:rsidRPr="005647EB">
        <w:rPr>
          <w:rFonts w:cs="v4.2.0"/>
        </w:rPr>
        <w:t>clause</w:t>
      </w:r>
      <w:r w:rsidRPr="005647EB">
        <w:rPr>
          <w:rFonts w:cs="v4.2.0"/>
        </w:rPr>
        <w:t>s 9.1.6.1 and 9.1.6.2.</w:t>
      </w:r>
    </w:p>
    <w:p w14:paraId="4042DAAD" w14:textId="059619CB" w:rsidR="00123ECE" w:rsidRPr="005647EB" w:rsidRDefault="00123ECE"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5FCBFBAF" w14:textId="77777777" w:rsidR="00123ECE" w:rsidRPr="005647EB" w:rsidRDefault="00123ECE" w:rsidP="002570E4">
      <w:pPr>
        <w:rPr>
          <w:rFonts w:cs="v4.2.0"/>
        </w:rPr>
      </w:pPr>
      <w:r w:rsidRPr="005647EB">
        <w:rPr>
          <w:rFonts w:cs="v4.2.0"/>
        </w:rPr>
        <w:t>The UE shall not send any event triggered measurement reports, as long as no reporting criteria are fulfilled.</w:t>
      </w:r>
    </w:p>
    <w:p w14:paraId="2F834470" w14:textId="77777777" w:rsidR="00123ECE" w:rsidRPr="005647EB" w:rsidRDefault="00123ECE" w:rsidP="002570E4">
      <w:pPr>
        <w:rPr>
          <w:rFonts w:cs="v4.2.0"/>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 DCCH. This measurement reporting delay excludes a delay which caused by no UL resources for UE to send the measurement report.</w:t>
      </w:r>
    </w:p>
    <w:p w14:paraId="59E54AB0" w14:textId="3B745733" w:rsidR="00123ECE" w:rsidRPr="005647EB" w:rsidRDefault="00123ECE"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 inter</w:t>
      </w:r>
      <w:r w:rsidRPr="005647EB">
        <w:rPr>
          <w:rFonts w:cs="v4.2.0"/>
        </w:rPr>
        <w:t xml:space="preserve"> defined </w:t>
      </w:r>
      <w:r w:rsidR="002570E4" w:rsidRPr="005647EB">
        <w:rPr>
          <w:rFonts w:cs="v4.2.0"/>
        </w:rPr>
        <w:t>in 3GPP TS</w:t>
      </w:r>
      <w:r w:rsidRPr="005647EB">
        <w:rPr>
          <w:rFonts w:cs="v4.2.0"/>
        </w:rPr>
        <w:t xml:space="preserve"> 36.133 [4] clause 8.1.2.2.1.1. When L3 filtering is used an additional delay can be expected.</w:t>
      </w:r>
    </w:p>
    <w:p w14:paraId="4C6F1F26" w14:textId="56B17C43" w:rsidR="00123ECE" w:rsidRPr="005647EB" w:rsidRDefault="00123ECE" w:rsidP="002570E4">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2570E4"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2570E4" w:rsidRPr="005647EB">
        <w:rPr>
          <w:rFonts w:cs="v4.2.0"/>
        </w:rPr>
        <w:t>.</w:t>
      </w:r>
    </w:p>
    <w:p w14:paraId="5E0ACD25" w14:textId="71F8EFF4" w:rsidR="00123ECE" w:rsidRPr="005647EB" w:rsidRDefault="00123ECE" w:rsidP="002570E4">
      <w:r w:rsidRPr="005647EB">
        <w:t xml:space="preserve">The normative reference for this requirement </w:t>
      </w:r>
      <w:r w:rsidR="002570E4" w:rsidRPr="005647EB">
        <w:t>is 3GPP TS</w:t>
      </w:r>
      <w:r w:rsidRPr="005647EB">
        <w:t xml:space="preserve"> 36.133 [4] clause</w:t>
      </w:r>
      <w:r w:rsidR="002570E4" w:rsidRPr="005647EB">
        <w:t>s</w:t>
      </w:r>
      <w:r w:rsidRPr="005647EB">
        <w:t xml:space="preserve"> 8.1.2.3.1 and A.8.3.2.</w:t>
      </w:r>
    </w:p>
    <w:p w14:paraId="5F6CE433" w14:textId="77777777" w:rsidR="00123ECE" w:rsidRPr="005647EB" w:rsidRDefault="00123ECE" w:rsidP="002570E4">
      <w:pPr>
        <w:pStyle w:val="Heading4"/>
        <w:keepNext w:val="0"/>
        <w:keepLines w:val="0"/>
      </w:pPr>
      <w:r w:rsidRPr="005647EB">
        <w:t>8.3.2.4</w:t>
      </w:r>
      <w:r w:rsidRPr="005647EB">
        <w:tab/>
        <w:t>Test description</w:t>
      </w:r>
    </w:p>
    <w:p w14:paraId="6F7B579C" w14:textId="77777777" w:rsidR="00123ECE" w:rsidRPr="005647EB" w:rsidRDefault="00123ECE" w:rsidP="002570E4">
      <w:pPr>
        <w:pStyle w:val="Heading5"/>
        <w:keepNext w:val="0"/>
        <w:keepLines w:val="0"/>
      </w:pPr>
      <w:r w:rsidRPr="005647EB">
        <w:t>8.3.2.4.1</w:t>
      </w:r>
      <w:r w:rsidRPr="005647EB">
        <w:tab/>
        <w:t>Initial conditions</w:t>
      </w:r>
    </w:p>
    <w:p w14:paraId="69DCE8C4" w14:textId="724B9813"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5ADA9306" w14:textId="488E7E5D"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4.4.2 and 4.3.1.</w:t>
      </w:r>
    </w:p>
    <w:p w14:paraId="0E4735A2" w14:textId="3D05BCDE"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5CE14345" w14:textId="6919D964" w:rsidR="00123ECE" w:rsidRPr="005647EB" w:rsidRDefault="00123ECE" w:rsidP="002570E4">
      <w:pPr>
        <w:pStyle w:val="B1"/>
      </w:pPr>
      <w:r w:rsidRPr="005647EB">
        <w:t>1.</w:t>
      </w:r>
      <w:r w:rsidR="002570E4"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w:t>
      </w:r>
      <w:r w:rsidR="004A51F2" w:rsidRPr="005647EB">
        <w:rPr>
          <w:rFonts w:ascii="Segoe UI" w:hAnsi="Segoe UI" w:cs="Segoe UI"/>
        </w:rPr>
        <w:t xml:space="preserve"> </w:t>
      </w:r>
      <w:r w:rsidR="004A51F2" w:rsidRPr="005647EB">
        <w:t>for UE with 2Rx RF band and Annex A, Figure A.78 for 4Rx capable UE without any 2Rx RF bands</w:t>
      </w:r>
      <w:r w:rsidRPr="005647EB">
        <w:t>.</w:t>
      </w:r>
    </w:p>
    <w:p w14:paraId="48DE897B" w14:textId="1C59A9E9" w:rsidR="00123ECE" w:rsidRPr="005647EB" w:rsidRDefault="00123ECE" w:rsidP="002570E4">
      <w:pPr>
        <w:pStyle w:val="B1"/>
      </w:pPr>
      <w:r w:rsidRPr="005647EB">
        <w:t>2.</w:t>
      </w:r>
      <w:r w:rsidR="002570E4" w:rsidRPr="005647EB">
        <w:tab/>
      </w:r>
      <w:r w:rsidRPr="005647EB">
        <w:t>The general test parameter settings are set up according to Table 8.3.2.4.1-1.</w:t>
      </w:r>
    </w:p>
    <w:p w14:paraId="1C4CFE3D" w14:textId="719BE726" w:rsidR="00123ECE" w:rsidRPr="005647EB" w:rsidRDefault="00123ECE" w:rsidP="002570E4">
      <w:pPr>
        <w:pStyle w:val="B1"/>
      </w:pPr>
      <w:r w:rsidRPr="005647EB">
        <w:t>3.</w:t>
      </w:r>
      <w:r w:rsidR="002570E4" w:rsidRPr="005647EB">
        <w:tab/>
      </w:r>
      <w:r w:rsidRPr="005647EB">
        <w:t>Propagation conditions are set according to Annex B claus</w:t>
      </w:r>
      <w:r w:rsidR="002570E4" w:rsidRPr="005647EB">
        <w:t>e</w:t>
      </w:r>
      <w:r w:rsidRPr="005647EB">
        <w:t xml:space="preserve"> B.0.</w:t>
      </w:r>
    </w:p>
    <w:p w14:paraId="50C239BC" w14:textId="32A2F306" w:rsidR="00123ECE" w:rsidRPr="005647EB" w:rsidRDefault="00123ECE" w:rsidP="002570E4">
      <w:pPr>
        <w:pStyle w:val="B1"/>
      </w:pPr>
      <w:r w:rsidRPr="005647EB">
        <w:t>4.</w:t>
      </w:r>
      <w:r w:rsidR="002570E4" w:rsidRPr="005647EB">
        <w:tab/>
      </w:r>
      <w:r w:rsidRPr="005647EB">
        <w:t>Message contents are defined in clause 8.3.2.4.3.</w:t>
      </w:r>
    </w:p>
    <w:p w14:paraId="462DB764" w14:textId="52DBFF68" w:rsidR="00123ECE" w:rsidRPr="005647EB" w:rsidRDefault="00123ECE" w:rsidP="002570E4">
      <w:pPr>
        <w:pStyle w:val="B1"/>
      </w:pPr>
      <w:r w:rsidRPr="005647EB">
        <w:t>5.</w:t>
      </w:r>
      <w:r w:rsidR="002570E4" w:rsidRPr="005647EB">
        <w:tab/>
      </w:r>
      <w:r w:rsidRPr="005647EB">
        <w:t>There are two E-UTRA FDD carrier and two cells specified in the test. Cell 1 is the cell used for connection setup with the power level set according to Annex C.0 and C.1 for this test.</w:t>
      </w:r>
    </w:p>
    <w:p w14:paraId="62E145DA" w14:textId="77777777" w:rsidR="00123ECE" w:rsidRPr="005647EB" w:rsidRDefault="00123ECE" w:rsidP="006D30B7">
      <w:pPr>
        <w:pStyle w:val="TH"/>
        <w:rPr>
          <w:rFonts w:cs="v4.2.0"/>
          <w:lang w:eastAsia="zh-CN"/>
        </w:rPr>
      </w:pPr>
      <w:r w:rsidRPr="005647EB">
        <w:rPr>
          <w:rFonts w:cs="v4.2.0"/>
        </w:rPr>
        <w:lastRenderedPageBreak/>
        <w:t xml:space="preserve">Table 8.3.2.4.1-1: General Test Parameters for E-UTRAN FDD-FDD inter-frequency event triggered reporting </w:t>
      </w:r>
      <w:r w:rsidRPr="005647EB">
        <w:rPr>
          <w:rFonts w:cs="v4.2.0"/>
          <w:lang w:eastAsia="zh-CN"/>
        </w:rPr>
        <w:t xml:space="preserve">when DRX is used under </w:t>
      </w:r>
      <w:r w:rsidRPr="005647EB">
        <w:rPr>
          <w:rFonts w:cs="v4.2.0"/>
        </w:rPr>
        <w:t>fading propagation conditions</w:t>
      </w:r>
      <w:r w:rsidRPr="005647EB">
        <w:rPr>
          <w:rFonts w:cs="v4.2.0"/>
          <w:lang w:eastAsia="zh-CN"/>
        </w:rPr>
        <w:t xml:space="preserve"> in asynchronous cells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1488"/>
        <w:gridCol w:w="1489"/>
        <w:gridCol w:w="3652"/>
      </w:tblGrid>
      <w:tr w:rsidR="00123ECE" w:rsidRPr="005647EB" w14:paraId="42792E87" w14:textId="77777777" w:rsidTr="002570E4">
        <w:trPr>
          <w:cantSplit/>
          <w:tblHeader/>
          <w:jc w:val="center"/>
        </w:trPr>
        <w:tc>
          <w:tcPr>
            <w:tcW w:w="2518" w:type="dxa"/>
            <w:vMerge w:val="restart"/>
          </w:tcPr>
          <w:p w14:paraId="7741A3D1" w14:textId="77777777" w:rsidR="00123ECE" w:rsidRPr="005647EB" w:rsidRDefault="00123ECE" w:rsidP="006D30B7">
            <w:pPr>
              <w:pStyle w:val="TAH"/>
              <w:rPr>
                <w:rFonts w:cs="Arial"/>
                <w:szCs w:val="18"/>
              </w:rPr>
            </w:pPr>
            <w:r w:rsidRPr="005647EB">
              <w:rPr>
                <w:rFonts w:cs="Arial"/>
                <w:szCs w:val="18"/>
              </w:rPr>
              <w:t>Parameter</w:t>
            </w:r>
          </w:p>
        </w:tc>
        <w:tc>
          <w:tcPr>
            <w:tcW w:w="709" w:type="dxa"/>
            <w:vMerge w:val="restart"/>
          </w:tcPr>
          <w:p w14:paraId="2C369126" w14:textId="77777777" w:rsidR="00123ECE" w:rsidRPr="005647EB" w:rsidRDefault="00123ECE" w:rsidP="006D30B7">
            <w:pPr>
              <w:pStyle w:val="TAH"/>
              <w:rPr>
                <w:rFonts w:cs="Arial"/>
                <w:szCs w:val="18"/>
              </w:rPr>
            </w:pPr>
            <w:r w:rsidRPr="005647EB">
              <w:rPr>
                <w:rFonts w:cs="Arial"/>
                <w:szCs w:val="18"/>
              </w:rPr>
              <w:t>Unit</w:t>
            </w:r>
          </w:p>
        </w:tc>
        <w:tc>
          <w:tcPr>
            <w:tcW w:w="1488" w:type="dxa"/>
          </w:tcPr>
          <w:p w14:paraId="446B1AF9" w14:textId="1B5F57CD" w:rsidR="00123ECE" w:rsidRPr="005647EB" w:rsidRDefault="00123ECE" w:rsidP="006D30B7">
            <w:pPr>
              <w:pStyle w:val="TAH"/>
              <w:rPr>
                <w:rFonts w:cs="Arial"/>
                <w:szCs w:val="18"/>
              </w:rPr>
            </w:pPr>
            <w:r w:rsidRPr="005647EB">
              <w:rPr>
                <w:rFonts w:cs="Arial"/>
                <w:szCs w:val="18"/>
              </w:rPr>
              <w:t>Test</w:t>
            </w:r>
            <w:r w:rsidR="002570E4" w:rsidRPr="005647EB">
              <w:rPr>
                <w:rFonts w:cs="Arial"/>
                <w:szCs w:val="18"/>
              </w:rPr>
              <w:t xml:space="preserve"> </w:t>
            </w:r>
            <w:r w:rsidRPr="005647EB">
              <w:rPr>
                <w:rFonts w:cs="Arial"/>
                <w:szCs w:val="18"/>
              </w:rPr>
              <w:t>1</w:t>
            </w:r>
          </w:p>
        </w:tc>
        <w:tc>
          <w:tcPr>
            <w:tcW w:w="1489" w:type="dxa"/>
          </w:tcPr>
          <w:p w14:paraId="5BF696D3" w14:textId="36F7DE0D" w:rsidR="00123ECE" w:rsidRPr="005647EB" w:rsidRDefault="00123ECE" w:rsidP="006D30B7">
            <w:pPr>
              <w:pStyle w:val="TAH"/>
              <w:rPr>
                <w:rFonts w:cs="Arial"/>
                <w:szCs w:val="18"/>
              </w:rPr>
            </w:pPr>
            <w:r w:rsidRPr="005647EB">
              <w:rPr>
                <w:rFonts w:cs="Arial"/>
                <w:szCs w:val="18"/>
              </w:rPr>
              <w:t>Test</w:t>
            </w:r>
            <w:r w:rsidR="002570E4" w:rsidRPr="005647EB">
              <w:rPr>
                <w:rFonts w:cs="Arial"/>
                <w:szCs w:val="18"/>
              </w:rPr>
              <w:t xml:space="preserve"> </w:t>
            </w:r>
            <w:r w:rsidRPr="005647EB">
              <w:rPr>
                <w:rFonts w:cs="Arial"/>
                <w:szCs w:val="18"/>
              </w:rPr>
              <w:t>2</w:t>
            </w:r>
          </w:p>
        </w:tc>
        <w:tc>
          <w:tcPr>
            <w:tcW w:w="3652" w:type="dxa"/>
            <w:vMerge w:val="restart"/>
          </w:tcPr>
          <w:p w14:paraId="1E050AB9" w14:textId="77777777" w:rsidR="00123ECE" w:rsidRPr="005647EB" w:rsidRDefault="00123ECE" w:rsidP="006D30B7">
            <w:pPr>
              <w:pStyle w:val="TAH"/>
              <w:rPr>
                <w:rFonts w:cs="Arial"/>
                <w:szCs w:val="18"/>
              </w:rPr>
            </w:pPr>
            <w:r w:rsidRPr="005647EB">
              <w:rPr>
                <w:rFonts w:cs="Arial"/>
                <w:szCs w:val="18"/>
              </w:rPr>
              <w:t>Comment</w:t>
            </w:r>
          </w:p>
        </w:tc>
      </w:tr>
      <w:tr w:rsidR="00123ECE" w:rsidRPr="005647EB" w14:paraId="69EE2440" w14:textId="77777777" w:rsidTr="002570E4">
        <w:trPr>
          <w:cantSplit/>
          <w:tblHeader/>
          <w:jc w:val="center"/>
        </w:trPr>
        <w:tc>
          <w:tcPr>
            <w:tcW w:w="2518" w:type="dxa"/>
            <w:vMerge/>
          </w:tcPr>
          <w:p w14:paraId="3DFACA48" w14:textId="77777777" w:rsidR="00123ECE" w:rsidRPr="005647EB" w:rsidRDefault="00123ECE" w:rsidP="006D30B7">
            <w:pPr>
              <w:pStyle w:val="TAH"/>
              <w:rPr>
                <w:rFonts w:cs="Arial"/>
                <w:szCs w:val="18"/>
              </w:rPr>
            </w:pPr>
          </w:p>
        </w:tc>
        <w:tc>
          <w:tcPr>
            <w:tcW w:w="709" w:type="dxa"/>
            <w:vMerge/>
          </w:tcPr>
          <w:p w14:paraId="592F12CF" w14:textId="77777777" w:rsidR="00123ECE" w:rsidRPr="005647EB" w:rsidRDefault="00123ECE" w:rsidP="006D30B7">
            <w:pPr>
              <w:pStyle w:val="TAH"/>
              <w:rPr>
                <w:rFonts w:cs="Arial"/>
                <w:szCs w:val="18"/>
              </w:rPr>
            </w:pPr>
          </w:p>
        </w:tc>
        <w:tc>
          <w:tcPr>
            <w:tcW w:w="2977" w:type="dxa"/>
            <w:gridSpan w:val="2"/>
          </w:tcPr>
          <w:p w14:paraId="7DF16331" w14:textId="77777777" w:rsidR="00123ECE" w:rsidRPr="005647EB" w:rsidRDefault="00123ECE" w:rsidP="006D30B7">
            <w:pPr>
              <w:pStyle w:val="TAH"/>
              <w:rPr>
                <w:rFonts w:cs="Arial"/>
                <w:szCs w:val="18"/>
              </w:rPr>
            </w:pPr>
            <w:r w:rsidRPr="005647EB">
              <w:rPr>
                <w:rFonts w:cs="Arial"/>
                <w:szCs w:val="18"/>
              </w:rPr>
              <w:t>Value</w:t>
            </w:r>
          </w:p>
        </w:tc>
        <w:tc>
          <w:tcPr>
            <w:tcW w:w="3652" w:type="dxa"/>
            <w:vMerge/>
          </w:tcPr>
          <w:p w14:paraId="30774065" w14:textId="77777777" w:rsidR="00123ECE" w:rsidRPr="005647EB" w:rsidRDefault="00123ECE" w:rsidP="006D30B7">
            <w:pPr>
              <w:pStyle w:val="TAH"/>
              <w:rPr>
                <w:rFonts w:cs="Arial"/>
                <w:szCs w:val="18"/>
              </w:rPr>
            </w:pPr>
          </w:p>
        </w:tc>
      </w:tr>
      <w:tr w:rsidR="00123ECE" w:rsidRPr="005647EB" w14:paraId="5CA79B1D" w14:textId="77777777" w:rsidTr="002570E4">
        <w:trPr>
          <w:cantSplit/>
          <w:jc w:val="center"/>
        </w:trPr>
        <w:tc>
          <w:tcPr>
            <w:tcW w:w="2518" w:type="dxa"/>
          </w:tcPr>
          <w:p w14:paraId="6FF1A8FA" w14:textId="6BE90900"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709" w:type="dxa"/>
          </w:tcPr>
          <w:p w14:paraId="24EC7715" w14:textId="77777777" w:rsidR="00123ECE" w:rsidRPr="005647EB" w:rsidRDefault="00123ECE" w:rsidP="002570E4">
            <w:pPr>
              <w:pStyle w:val="TAC"/>
              <w:keepNext w:val="0"/>
              <w:keepLines w:val="0"/>
            </w:pPr>
          </w:p>
        </w:tc>
        <w:tc>
          <w:tcPr>
            <w:tcW w:w="2977" w:type="dxa"/>
            <w:gridSpan w:val="2"/>
          </w:tcPr>
          <w:p w14:paraId="1EA128A3" w14:textId="7A257EF6" w:rsidR="00123ECE" w:rsidRPr="005647EB" w:rsidRDefault="00123ECE" w:rsidP="002570E4">
            <w:pPr>
              <w:pStyle w:val="TAL"/>
              <w:keepNext w:val="0"/>
              <w:keepLines w:val="0"/>
              <w:jc w:val="center"/>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FDD</w:t>
            </w:r>
          </w:p>
        </w:tc>
        <w:tc>
          <w:tcPr>
            <w:tcW w:w="3652" w:type="dxa"/>
          </w:tcPr>
          <w:p w14:paraId="27A0BE0C" w14:textId="45CCEA94"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r w:rsidR="002570E4" w:rsidRPr="005647EB">
              <w:rPr>
                <w:rFonts w:cs="v4.2.0"/>
              </w:rPr>
              <w:t xml:space="preserve"> </w:t>
            </w:r>
            <w:r w:rsidRPr="005647EB">
              <w:rPr>
                <w:rFonts w:cs="v4.2.0"/>
              </w:rPr>
              <w:t>Note</w:t>
            </w:r>
            <w:r w:rsidR="002570E4" w:rsidRPr="005647EB">
              <w:rPr>
                <w:rFonts w:cs="v4.2.0"/>
              </w:rPr>
              <w:t xml:space="preserve"> </w:t>
            </w:r>
            <w:r w:rsidRPr="005647EB">
              <w:rPr>
                <w:rFonts w:cs="v4.2.0"/>
              </w:rPr>
              <w:t>that</w:t>
            </w:r>
            <w:r w:rsidR="002570E4" w:rsidRPr="005647EB">
              <w:rPr>
                <w:rFonts w:cs="v4.2.0"/>
              </w:rPr>
              <w:t xml:space="preserve"> </w:t>
            </w:r>
            <w:r w:rsidRPr="005647EB">
              <w:rPr>
                <w:rFonts w:cs="v4.2.0"/>
              </w:rPr>
              <w:t>UE</w:t>
            </w:r>
            <w:r w:rsidR="002570E4" w:rsidRPr="005647EB">
              <w:rPr>
                <w:rFonts w:cs="v4.2.0"/>
              </w:rPr>
              <w:t xml:space="preserve"> </w:t>
            </w:r>
            <w:r w:rsidRPr="005647EB">
              <w:rPr>
                <w:rFonts w:cs="v4.2.0"/>
              </w:rPr>
              <w:t>may</w:t>
            </w:r>
            <w:r w:rsidR="002570E4" w:rsidRPr="005647EB">
              <w:rPr>
                <w:rFonts w:cs="v4.2.0"/>
              </w:rPr>
              <w:t xml:space="preserve"> </w:t>
            </w:r>
            <w:r w:rsidRPr="005647EB">
              <w:rPr>
                <w:rFonts w:cs="v4.2.0"/>
              </w:rPr>
              <w:t>only</w:t>
            </w:r>
            <w:r w:rsidR="002570E4" w:rsidRPr="005647EB">
              <w:rPr>
                <w:rFonts w:cs="v4.2.0"/>
              </w:rPr>
              <w:t xml:space="preserve"> </w:t>
            </w:r>
            <w:r w:rsidRPr="005647EB">
              <w:rPr>
                <w:rFonts w:cs="v4.2.0"/>
              </w:rPr>
              <w:t>be</w:t>
            </w:r>
            <w:r w:rsidR="002570E4" w:rsidRPr="005647EB">
              <w:rPr>
                <w:rFonts w:cs="v4.2.0"/>
              </w:rPr>
              <w:t xml:space="preserve"> </w:t>
            </w:r>
            <w:r w:rsidRPr="005647EB">
              <w:rPr>
                <w:rFonts w:cs="v4.2.0"/>
              </w:rPr>
              <w:t>allocated</w:t>
            </w:r>
            <w:r w:rsidR="002570E4" w:rsidRPr="005647EB">
              <w:rPr>
                <w:rFonts w:cs="v4.2.0"/>
              </w:rPr>
              <w:t xml:space="preserve"> </w:t>
            </w:r>
            <w:r w:rsidRPr="005647EB">
              <w:rPr>
                <w:rFonts w:cs="v4.2.0"/>
              </w:rPr>
              <w:t>at</w:t>
            </w:r>
            <w:r w:rsidR="002570E4" w:rsidRPr="005647EB">
              <w:rPr>
                <w:rFonts w:cs="v4.2.0"/>
              </w:rPr>
              <w:t xml:space="preserve"> </w:t>
            </w:r>
            <w:r w:rsidRPr="005647EB">
              <w:rPr>
                <w:rFonts w:cs="v4.2.0"/>
                <w:i/>
              </w:rPr>
              <w:t>On</w:t>
            </w:r>
            <w:r w:rsidR="002570E4" w:rsidRPr="005647EB">
              <w:rPr>
                <w:rFonts w:cs="v4.2.0"/>
                <w:i/>
              </w:rPr>
              <w:t xml:space="preserve"> </w:t>
            </w:r>
            <w:r w:rsidRPr="005647EB">
              <w:rPr>
                <w:rFonts w:cs="v4.2.0"/>
                <w:i/>
              </w:rPr>
              <w:t>Duration</w:t>
            </w:r>
            <w:r w:rsidR="002570E4" w:rsidRPr="005647EB">
              <w:rPr>
                <w:rFonts w:cs="v4.2.0"/>
              </w:rPr>
              <w:t>.</w:t>
            </w:r>
          </w:p>
        </w:tc>
      </w:tr>
      <w:tr w:rsidR="00123ECE" w:rsidRPr="005647EB" w14:paraId="49A23D8D" w14:textId="77777777" w:rsidTr="002570E4">
        <w:trPr>
          <w:cantSplit/>
          <w:jc w:val="center"/>
        </w:trPr>
        <w:tc>
          <w:tcPr>
            <w:tcW w:w="2518" w:type="dxa"/>
          </w:tcPr>
          <w:p w14:paraId="24F68FB0" w14:textId="3B069CF4"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709" w:type="dxa"/>
          </w:tcPr>
          <w:p w14:paraId="21F318D9" w14:textId="77777777" w:rsidR="00123ECE" w:rsidRPr="005647EB" w:rsidRDefault="00123ECE" w:rsidP="002570E4">
            <w:pPr>
              <w:pStyle w:val="TAC"/>
              <w:keepNext w:val="0"/>
              <w:keepLines w:val="0"/>
            </w:pPr>
          </w:p>
        </w:tc>
        <w:tc>
          <w:tcPr>
            <w:tcW w:w="2977" w:type="dxa"/>
            <w:gridSpan w:val="2"/>
          </w:tcPr>
          <w:p w14:paraId="060D025F" w14:textId="5F87FDE4" w:rsidR="00123ECE" w:rsidRPr="005647EB" w:rsidRDefault="00123ECE" w:rsidP="002570E4">
            <w:pPr>
              <w:pStyle w:val="TAL"/>
              <w:keepNext w:val="0"/>
              <w:keepLines w:val="0"/>
              <w:jc w:val="center"/>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652" w:type="dxa"/>
          </w:tcPr>
          <w:p w14:paraId="3C209934" w14:textId="17DA29B6"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r w:rsidR="002570E4" w:rsidRPr="005647EB">
              <w:rPr>
                <w:rFonts w:cs="v4.2.0"/>
              </w:rPr>
              <w:t xml:space="preserve"> </w:t>
            </w:r>
          </w:p>
        </w:tc>
      </w:tr>
      <w:tr w:rsidR="00123ECE" w:rsidRPr="005647EB" w14:paraId="4F6A0F5B" w14:textId="77777777" w:rsidTr="002570E4">
        <w:trPr>
          <w:cantSplit/>
          <w:jc w:val="center"/>
        </w:trPr>
        <w:tc>
          <w:tcPr>
            <w:tcW w:w="2518" w:type="dxa"/>
          </w:tcPr>
          <w:p w14:paraId="70202602" w14:textId="2BFCB544"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Pr>
          <w:p w14:paraId="1C5F0820" w14:textId="77777777" w:rsidR="00123ECE" w:rsidRPr="005647EB" w:rsidRDefault="00123ECE" w:rsidP="002570E4">
            <w:pPr>
              <w:pStyle w:val="TAC"/>
              <w:keepNext w:val="0"/>
              <w:keepLines w:val="0"/>
              <w:rPr>
                <w:rFonts w:cs="v4.2.0"/>
                <w:bCs/>
              </w:rPr>
            </w:pPr>
          </w:p>
        </w:tc>
        <w:tc>
          <w:tcPr>
            <w:tcW w:w="2977" w:type="dxa"/>
            <w:gridSpan w:val="2"/>
          </w:tcPr>
          <w:p w14:paraId="04C76E99" w14:textId="023E59BC" w:rsidR="00123ECE" w:rsidRPr="005647EB" w:rsidRDefault="00123ECE" w:rsidP="002570E4">
            <w:pPr>
              <w:pStyle w:val="TAH"/>
              <w:keepNext w:val="0"/>
              <w:keepLines w:val="0"/>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Pr>
          <w:p w14:paraId="71EA952F" w14:textId="1AD9FD64" w:rsidR="00123ECE" w:rsidRPr="005647EB" w:rsidRDefault="00123ECE" w:rsidP="002570E4">
            <w:pPr>
              <w:pStyle w:val="TAH"/>
              <w:keepNext w:val="0"/>
              <w:keepLines w:val="0"/>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123ECE" w:rsidRPr="005647EB" w14:paraId="56DD0C38" w14:textId="77777777" w:rsidTr="002570E4">
        <w:trPr>
          <w:cantSplit/>
          <w:jc w:val="center"/>
        </w:trPr>
        <w:tc>
          <w:tcPr>
            <w:tcW w:w="2518" w:type="dxa"/>
          </w:tcPr>
          <w:p w14:paraId="32DBE376" w14:textId="40003E55" w:rsidR="00123ECE" w:rsidRPr="005647EB" w:rsidRDefault="00123ECE"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t>)</w:t>
            </w:r>
          </w:p>
        </w:tc>
        <w:tc>
          <w:tcPr>
            <w:tcW w:w="709" w:type="dxa"/>
          </w:tcPr>
          <w:p w14:paraId="38B1F1B2" w14:textId="77777777" w:rsidR="00123ECE" w:rsidRPr="005647EB" w:rsidRDefault="00123ECE" w:rsidP="002570E4">
            <w:pPr>
              <w:pStyle w:val="TAC"/>
              <w:keepNext w:val="0"/>
              <w:keepLines w:val="0"/>
              <w:rPr>
                <w:rFonts w:cs="v4.2.0"/>
                <w:bCs/>
              </w:rPr>
            </w:pPr>
            <w:r w:rsidRPr="005647EB">
              <w:rPr>
                <w:rFonts w:cs="v4.2.0"/>
                <w:bCs/>
              </w:rPr>
              <w:t>MHz</w:t>
            </w:r>
          </w:p>
        </w:tc>
        <w:tc>
          <w:tcPr>
            <w:tcW w:w="2977" w:type="dxa"/>
            <w:gridSpan w:val="2"/>
          </w:tcPr>
          <w:p w14:paraId="1D920C9D"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3652" w:type="dxa"/>
          </w:tcPr>
          <w:p w14:paraId="06FA9970" w14:textId="77777777" w:rsidR="00123ECE" w:rsidRPr="005647EB" w:rsidRDefault="00123ECE" w:rsidP="002570E4">
            <w:pPr>
              <w:pStyle w:val="TAL"/>
              <w:keepNext w:val="0"/>
              <w:keepLines w:val="0"/>
              <w:rPr>
                <w:rFonts w:cs="Arial"/>
                <w:szCs w:val="18"/>
              </w:rPr>
            </w:pPr>
          </w:p>
        </w:tc>
      </w:tr>
      <w:tr w:rsidR="00123ECE" w:rsidRPr="005647EB" w14:paraId="3917BAD4" w14:textId="77777777" w:rsidTr="002570E4">
        <w:trPr>
          <w:cantSplit/>
          <w:jc w:val="center"/>
        </w:trPr>
        <w:tc>
          <w:tcPr>
            <w:tcW w:w="2518" w:type="dxa"/>
          </w:tcPr>
          <w:p w14:paraId="792A9276" w14:textId="71B3F93C" w:rsidR="00123ECE" w:rsidRPr="005647EB" w:rsidRDefault="00123ECE"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709" w:type="dxa"/>
          </w:tcPr>
          <w:p w14:paraId="7141BC10" w14:textId="77777777" w:rsidR="00123ECE" w:rsidRPr="005647EB" w:rsidRDefault="00123ECE" w:rsidP="002570E4">
            <w:pPr>
              <w:pStyle w:val="TAC"/>
              <w:keepNext w:val="0"/>
              <w:keepLines w:val="0"/>
              <w:rPr>
                <w:rFonts w:cs="Arial"/>
                <w:szCs w:val="18"/>
              </w:rPr>
            </w:pPr>
          </w:p>
        </w:tc>
        <w:tc>
          <w:tcPr>
            <w:tcW w:w="2977" w:type="dxa"/>
            <w:gridSpan w:val="2"/>
          </w:tcPr>
          <w:p w14:paraId="01D8B41E" w14:textId="1FE1EFC5" w:rsidR="00123ECE" w:rsidRPr="005647EB" w:rsidRDefault="00123ECE"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Pr>
          <w:p w14:paraId="71829193" w14:textId="1834C159"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123ECE" w:rsidRPr="005647EB" w14:paraId="2FF4CB63" w14:textId="77777777" w:rsidTr="002570E4">
        <w:trPr>
          <w:cantSplit/>
          <w:jc w:val="center"/>
        </w:trPr>
        <w:tc>
          <w:tcPr>
            <w:tcW w:w="2518" w:type="dxa"/>
          </w:tcPr>
          <w:p w14:paraId="5E671C53" w14:textId="47801B19" w:rsidR="00123ECE" w:rsidRPr="005647EB" w:rsidRDefault="00123ECE"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709" w:type="dxa"/>
          </w:tcPr>
          <w:p w14:paraId="34B676AB" w14:textId="77777777" w:rsidR="00123ECE" w:rsidRPr="005647EB" w:rsidRDefault="00123ECE" w:rsidP="002570E4">
            <w:pPr>
              <w:pStyle w:val="TAC"/>
              <w:keepNext w:val="0"/>
              <w:keepLines w:val="0"/>
              <w:rPr>
                <w:rFonts w:cs="Arial"/>
                <w:szCs w:val="18"/>
              </w:rPr>
            </w:pPr>
          </w:p>
        </w:tc>
        <w:tc>
          <w:tcPr>
            <w:tcW w:w="2977" w:type="dxa"/>
            <w:gridSpan w:val="2"/>
          </w:tcPr>
          <w:p w14:paraId="56F341C8" w14:textId="44F7E723" w:rsidR="00123ECE" w:rsidRPr="005647EB" w:rsidRDefault="00123ECE"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Pr>
          <w:p w14:paraId="4D2F7052" w14:textId="0E13A01F"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123ECE" w:rsidRPr="005647EB" w14:paraId="2AEB5D59" w14:textId="77777777" w:rsidTr="002570E4">
        <w:trPr>
          <w:cantSplit/>
          <w:jc w:val="center"/>
        </w:trPr>
        <w:tc>
          <w:tcPr>
            <w:tcW w:w="2518" w:type="dxa"/>
          </w:tcPr>
          <w:p w14:paraId="5D2B6762" w14:textId="4A17B741" w:rsidR="00123ECE" w:rsidRPr="005647EB" w:rsidRDefault="00123ECE"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709" w:type="dxa"/>
          </w:tcPr>
          <w:p w14:paraId="652A134F" w14:textId="77777777" w:rsidR="00123ECE" w:rsidRPr="005647EB" w:rsidRDefault="00123ECE" w:rsidP="002570E4">
            <w:pPr>
              <w:pStyle w:val="TAC"/>
              <w:keepNext w:val="0"/>
              <w:keepLines w:val="0"/>
              <w:rPr>
                <w:rFonts w:cs="Arial"/>
                <w:szCs w:val="18"/>
              </w:rPr>
            </w:pPr>
          </w:p>
        </w:tc>
        <w:tc>
          <w:tcPr>
            <w:tcW w:w="2977" w:type="dxa"/>
            <w:gridSpan w:val="2"/>
          </w:tcPr>
          <w:p w14:paraId="1A33AF71" w14:textId="77777777" w:rsidR="00123ECE" w:rsidRPr="005647EB" w:rsidRDefault="00123ECE" w:rsidP="002570E4">
            <w:pPr>
              <w:pStyle w:val="TAL"/>
              <w:keepNext w:val="0"/>
              <w:keepLines w:val="0"/>
              <w:jc w:val="center"/>
              <w:rPr>
                <w:rFonts w:cs="Arial"/>
                <w:szCs w:val="18"/>
              </w:rPr>
            </w:pPr>
            <w:r w:rsidRPr="005647EB">
              <w:rPr>
                <w:rFonts w:cs="Arial"/>
                <w:szCs w:val="18"/>
                <w:lang w:eastAsia="zh-CN"/>
              </w:rPr>
              <w:t>0</w:t>
            </w:r>
          </w:p>
        </w:tc>
        <w:tc>
          <w:tcPr>
            <w:tcW w:w="3652" w:type="dxa"/>
          </w:tcPr>
          <w:p w14:paraId="4BDE518D" w14:textId="5F35A269" w:rsidR="00123ECE" w:rsidRPr="005647EB" w:rsidRDefault="00123ECE" w:rsidP="002570E4">
            <w:pPr>
              <w:pStyle w:val="TAL"/>
              <w:keepNext w:val="0"/>
              <w:keepLines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w:t>
            </w:r>
            <w:r w:rsidRPr="005647EB">
              <w:rPr>
                <w:rFonts w:cs="Arial"/>
                <w:szCs w:val="18"/>
              </w:rPr>
              <w:t>8.1.2.1</w:t>
            </w:r>
          </w:p>
        </w:tc>
      </w:tr>
      <w:tr w:rsidR="00123ECE" w:rsidRPr="005647EB" w14:paraId="5377AC32" w14:textId="77777777" w:rsidTr="002570E4">
        <w:trPr>
          <w:cantSplit/>
          <w:jc w:val="center"/>
        </w:trPr>
        <w:tc>
          <w:tcPr>
            <w:tcW w:w="2518" w:type="dxa"/>
          </w:tcPr>
          <w:p w14:paraId="2268F1FB"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709" w:type="dxa"/>
          </w:tcPr>
          <w:p w14:paraId="2F17EB13"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977" w:type="dxa"/>
            <w:gridSpan w:val="2"/>
          </w:tcPr>
          <w:p w14:paraId="43A1F6EB" w14:textId="77777777" w:rsidR="00123ECE" w:rsidRPr="005647EB" w:rsidRDefault="00123ECE" w:rsidP="002570E4">
            <w:pPr>
              <w:pStyle w:val="TAL"/>
              <w:keepNext w:val="0"/>
              <w:keepLines w:val="0"/>
              <w:jc w:val="center"/>
              <w:rPr>
                <w:rFonts w:cs="Arial"/>
                <w:szCs w:val="18"/>
              </w:rPr>
            </w:pPr>
            <w:r w:rsidRPr="005647EB">
              <w:rPr>
                <w:rFonts w:cs="Arial"/>
                <w:szCs w:val="18"/>
              </w:rPr>
              <w:t>-6</w:t>
            </w:r>
          </w:p>
        </w:tc>
        <w:tc>
          <w:tcPr>
            <w:tcW w:w="3652" w:type="dxa"/>
          </w:tcPr>
          <w:p w14:paraId="378A65FF" w14:textId="77777777" w:rsidR="00123ECE" w:rsidRPr="005647EB" w:rsidRDefault="00123ECE" w:rsidP="002570E4">
            <w:pPr>
              <w:pStyle w:val="TAL"/>
              <w:keepNext w:val="0"/>
              <w:keepLines w:val="0"/>
              <w:rPr>
                <w:rFonts w:cs="Arial"/>
                <w:szCs w:val="18"/>
              </w:rPr>
            </w:pPr>
          </w:p>
        </w:tc>
      </w:tr>
      <w:tr w:rsidR="00123ECE" w:rsidRPr="005647EB" w14:paraId="3EC97185" w14:textId="77777777" w:rsidTr="002570E4">
        <w:trPr>
          <w:cantSplit/>
          <w:jc w:val="center"/>
        </w:trPr>
        <w:tc>
          <w:tcPr>
            <w:tcW w:w="2518" w:type="dxa"/>
          </w:tcPr>
          <w:p w14:paraId="3115DBB9"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709" w:type="dxa"/>
          </w:tcPr>
          <w:p w14:paraId="2E9B0EB7"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977" w:type="dxa"/>
            <w:gridSpan w:val="2"/>
          </w:tcPr>
          <w:p w14:paraId="0D905967"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Pr>
          <w:p w14:paraId="75C26C80" w14:textId="77777777" w:rsidR="00123ECE" w:rsidRPr="005647EB" w:rsidRDefault="00123ECE" w:rsidP="002570E4">
            <w:pPr>
              <w:pStyle w:val="TAL"/>
              <w:keepNext w:val="0"/>
              <w:keepLines w:val="0"/>
              <w:rPr>
                <w:rFonts w:cs="Arial"/>
                <w:szCs w:val="18"/>
              </w:rPr>
            </w:pPr>
          </w:p>
        </w:tc>
      </w:tr>
      <w:tr w:rsidR="00123ECE" w:rsidRPr="005647EB" w14:paraId="6C2364DE" w14:textId="77777777" w:rsidTr="002570E4">
        <w:trPr>
          <w:cantSplit/>
          <w:jc w:val="center"/>
        </w:trPr>
        <w:tc>
          <w:tcPr>
            <w:tcW w:w="2518" w:type="dxa"/>
          </w:tcPr>
          <w:p w14:paraId="5114E171" w14:textId="537E3F12" w:rsidR="00123ECE" w:rsidRPr="005647EB" w:rsidRDefault="00123ECE"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709" w:type="dxa"/>
          </w:tcPr>
          <w:p w14:paraId="29199BFF" w14:textId="77777777" w:rsidR="00123ECE" w:rsidRPr="005647EB" w:rsidRDefault="00123ECE" w:rsidP="002570E4">
            <w:pPr>
              <w:pStyle w:val="TAC"/>
              <w:keepNext w:val="0"/>
              <w:keepLines w:val="0"/>
              <w:rPr>
                <w:rFonts w:cs="Arial"/>
                <w:szCs w:val="18"/>
              </w:rPr>
            </w:pPr>
          </w:p>
        </w:tc>
        <w:tc>
          <w:tcPr>
            <w:tcW w:w="2977" w:type="dxa"/>
            <w:gridSpan w:val="2"/>
          </w:tcPr>
          <w:p w14:paraId="56824759" w14:textId="77777777" w:rsidR="00123ECE" w:rsidRPr="005647EB" w:rsidRDefault="00123ECE" w:rsidP="002570E4">
            <w:pPr>
              <w:pStyle w:val="TAL"/>
              <w:keepNext w:val="0"/>
              <w:keepLines w:val="0"/>
              <w:jc w:val="center"/>
              <w:rPr>
                <w:rFonts w:cs="Arial"/>
                <w:szCs w:val="18"/>
              </w:rPr>
            </w:pPr>
            <w:r w:rsidRPr="005647EB">
              <w:rPr>
                <w:rFonts w:cs="Arial"/>
                <w:szCs w:val="18"/>
              </w:rPr>
              <w:t>Normal</w:t>
            </w:r>
          </w:p>
        </w:tc>
        <w:tc>
          <w:tcPr>
            <w:tcW w:w="3652" w:type="dxa"/>
          </w:tcPr>
          <w:p w14:paraId="5EF806A2" w14:textId="77777777" w:rsidR="00123ECE" w:rsidRPr="005647EB" w:rsidRDefault="00123ECE" w:rsidP="002570E4">
            <w:pPr>
              <w:pStyle w:val="TAL"/>
              <w:keepNext w:val="0"/>
              <w:keepLines w:val="0"/>
              <w:rPr>
                <w:rFonts w:cs="Arial"/>
                <w:szCs w:val="18"/>
              </w:rPr>
            </w:pPr>
          </w:p>
        </w:tc>
      </w:tr>
      <w:tr w:rsidR="00123ECE" w:rsidRPr="005647EB" w14:paraId="11FF8753" w14:textId="77777777" w:rsidTr="002570E4">
        <w:trPr>
          <w:cantSplit/>
          <w:jc w:val="center"/>
        </w:trPr>
        <w:tc>
          <w:tcPr>
            <w:tcW w:w="2518" w:type="dxa"/>
          </w:tcPr>
          <w:p w14:paraId="24E187B2"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709" w:type="dxa"/>
          </w:tcPr>
          <w:p w14:paraId="7B1F72A1"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977" w:type="dxa"/>
            <w:gridSpan w:val="2"/>
          </w:tcPr>
          <w:p w14:paraId="007D88D2"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Pr>
          <w:p w14:paraId="6AF69D5A" w14:textId="77777777" w:rsidR="00123ECE" w:rsidRPr="005647EB" w:rsidRDefault="00123ECE" w:rsidP="002570E4">
            <w:pPr>
              <w:pStyle w:val="TAL"/>
              <w:keepNext w:val="0"/>
              <w:keepLines w:val="0"/>
              <w:rPr>
                <w:rFonts w:cs="Arial"/>
                <w:szCs w:val="18"/>
              </w:rPr>
            </w:pPr>
          </w:p>
        </w:tc>
      </w:tr>
      <w:tr w:rsidR="00123ECE" w:rsidRPr="005647EB" w14:paraId="71EC58FB" w14:textId="77777777" w:rsidTr="002570E4">
        <w:trPr>
          <w:cantSplit/>
          <w:jc w:val="center"/>
        </w:trPr>
        <w:tc>
          <w:tcPr>
            <w:tcW w:w="2518" w:type="dxa"/>
          </w:tcPr>
          <w:p w14:paraId="12F74350" w14:textId="04F76DB6"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709" w:type="dxa"/>
          </w:tcPr>
          <w:p w14:paraId="32DE0478" w14:textId="77777777" w:rsidR="00123ECE" w:rsidRPr="005647EB" w:rsidRDefault="00123ECE" w:rsidP="002570E4">
            <w:pPr>
              <w:pStyle w:val="TAC"/>
              <w:keepNext w:val="0"/>
              <w:keepLines w:val="0"/>
              <w:rPr>
                <w:rFonts w:cs="Arial"/>
                <w:szCs w:val="18"/>
              </w:rPr>
            </w:pPr>
          </w:p>
        </w:tc>
        <w:tc>
          <w:tcPr>
            <w:tcW w:w="2977" w:type="dxa"/>
            <w:gridSpan w:val="2"/>
          </w:tcPr>
          <w:p w14:paraId="0A5E301C"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Pr>
          <w:p w14:paraId="5A6864B5" w14:textId="6759316A"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36BBC4E9" w14:textId="77777777" w:rsidTr="002570E4">
        <w:trPr>
          <w:cantSplit/>
          <w:jc w:val="center"/>
        </w:trPr>
        <w:tc>
          <w:tcPr>
            <w:tcW w:w="2518" w:type="dxa"/>
          </w:tcPr>
          <w:p w14:paraId="131E7E3C" w14:textId="48EE473E" w:rsidR="00123ECE" w:rsidRPr="005647EB" w:rsidRDefault="00123ECE" w:rsidP="002570E4">
            <w:pPr>
              <w:pStyle w:val="TAL"/>
              <w:keepNext w:val="0"/>
              <w:keepLines w:val="0"/>
              <w:rPr>
                <w:rFonts w:cs="Arial"/>
                <w:szCs w:val="18"/>
              </w:rPr>
            </w:pPr>
            <w:r w:rsidRPr="005647EB">
              <w:t>PRACH</w:t>
            </w:r>
            <w:r w:rsidR="002570E4" w:rsidRPr="005647EB">
              <w:t xml:space="preserve"> </w:t>
            </w:r>
            <w:r w:rsidRPr="005647EB">
              <w:t>configuration</w:t>
            </w:r>
          </w:p>
        </w:tc>
        <w:tc>
          <w:tcPr>
            <w:tcW w:w="709" w:type="dxa"/>
          </w:tcPr>
          <w:p w14:paraId="13DD90C0" w14:textId="77777777" w:rsidR="00123ECE" w:rsidRPr="005647EB" w:rsidRDefault="00123ECE" w:rsidP="002570E4">
            <w:pPr>
              <w:pStyle w:val="TAC"/>
              <w:keepNext w:val="0"/>
              <w:keepLines w:val="0"/>
              <w:rPr>
                <w:rFonts w:cs="Arial"/>
                <w:szCs w:val="18"/>
              </w:rPr>
            </w:pPr>
          </w:p>
        </w:tc>
        <w:tc>
          <w:tcPr>
            <w:tcW w:w="2977" w:type="dxa"/>
            <w:gridSpan w:val="2"/>
          </w:tcPr>
          <w:p w14:paraId="3606DE22" w14:textId="77777777" w:rsidR="00123ECE" w:rsidRPr="005647EB" w:rsidRDefault="00123ECE" w:rsidP="002570E4">
            <w:pPr>
              <w:pStyle w:val="TAL"/>
              <w:keepNext w:val="0"/>
              <w:keepLines w:val="0"/>
              <w:jc w:val="center"/>
              <w:rPr>
                <w:rFonts w:cs="Arial"/>
                <w:szCs w:val="18"/>
              </w:rPr>
            </w:pPr>
            <w:r w:rsidRPr="005647EB">
              <w:rPr>
                <w:rFonts w:cs="v4.2.0"/>
              </w:rPr>
              <w:t>4</w:t>
            </w:r>
          </w:p>
        </w:tc>
        <w:tc>
          <w:tcPr>
            <w:tcW w:w="3652" w:type="dxa"/>
          </w:tcPr>
          <w:p w14:paraId="408483A9" w14:textId="6B7CDBCD"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5.7.1-2</w:t>
            </w:r>
            <w:r w:rsidR="002570E4" w:rsidRPr="005647EB">
              <w:rPr>
                <w:rFonts w:cs="v4.2.0"/>
              </w:rPr>
              <w:t xml:space="preserve"> in 3GPP TS </w:t>
            </w:r>
            <w:r w:rsidRPr="005647EB">
              <w:rPr>
                <w:rFonts w:cs="v4.2.0"/>
              </w:rPr>
              <w:t>36.211</w:t>
            </w:r>
          </w:p>
        </w:tc>
      </w:tr>
      <w:tr w:rsidR="00123ECE" w:rsidRPr="005647EB" w14:paraId="15AD0AB6" w14:textId="77777777" w:rsidTr="002570E4">
        <w:trPr>
          <w:cantSplit/>
          <w:jc w:val="center"/>
        </w:trPr>
        <w:tc>
          <w:tcPr>
            <w:tcW w:w="2518" w:type="dxa"/>
          </w:tcPr>
          <w:p w14:paraId="5C7DE24E" w14:textId="20954421" w:rsidR="00123ECE" w:rsidRPr="005647EB" w:rsidRDefault="00123ECE" w:rsidP="002570E4">
            <w:pPr>
              <w:pStyle w:val="TAL"/>
              <w:keepNext w:val="0"/>
              <w:keepLines w:val="0"/>
              <w:rPr>
                <w:rFonts w:cs="Arial"/>
                <w:szCs w:val="18"/>
              </w:rPr>
            </w:pPr>
            <w:r w:rsidRPr="005647EB">
              <w:t>Access</w:t>
            </w:r>
            <w:r w:rsidR="002570E4" w:rsidRPr="005647EB">
              <w:t xml:space="preserve"> </w:t>
            </w:r>
            <w:r w:rsidRPr="005647EB">
              <w:t>Barring</w:t>
            </w:r>
            <w:r w:rsidR="002570E4" w:rsidRPr="005647EB">
              <w:t xml:space="preserve"> </w:t>
            </w:r>
            <w:r w:rsidRPr="005647EB">
              <w:t>Information</w:t>
            </w:r>
          </w:p>
        </w:tc>
        <w:tc>
          <w:tcPr>
            <w:tcW w:w="709" w:type="dxa"/>
          </w:tcPr>
          <w:p w14:paraId="645FA4FF" w14:textId="77777777" w:rsidR="00123ECE" w:rsidRPr="005647EB" w:rsidRDefault="00123ECE" w:rsidP="002570E4">
            <w:pPr>
              <w:pStyle w:val="TAC"/>
              <w:keepNext w:val="0"/>
              <w:keepLines w:val="0"/>
              <w:rPr>
                <w:rFonts w:cs="Arial"/>
                <w:szCs w:val="18"/>
              </w:rPr>
            </w:pPr>
            <w:r w:rsidRPr="005647EB">
              <w:rPr>
                <w:rFonts w:cs="v4.2.0"/>
              </w:rPr>
              <w:t>-</w:t>
            </w:r>
          </w:p>
        </w:tc>
        <w:tc>
          <w:tcPr>
            <w:tcW w:w="2977" w:type="dxa"/>
            <w:gridSpan w:val="2"/>
          </w:tcPr>
          <w:p w14:paraId="4449C299" w14:textId="183484D0" w:rsidR="00123ECE" w:rsidRPr="005647EB" w:rsidRDefault="00123ECE" w:rsidP="002570E4">
            <w:pPr>
              <w:pStyle w:val="TAL"/>
              <w:keepNext w:val="0"/>
              <w:keepLines w:val="0"/>
              <w:jc w:val="center"/>
              <w:rPr>
                <w:rFonts w:cs="Arial"/>
                <w:szCs w:val="18"/>
              </w:rPr>
            </w:pPr>
            <w:r w:rsidRPr="005647EB">
              <w:rPr>
                <w:rFonts w:cs="v4.2.0"/>
              </w:rPr>
              <w:t>Not</w:t>
            </w:r>
            <w:r w:rsidR="002570E4" w:rsidRPr="005647EB">
              <w:rPr>
                <w:rFonts w:cs="v4.2.0"/>
              </w:rPr>
              <w:t xml:space="preserve"> </w:t>
            </w:r>
            <w:r w:rsidRPr="005647EB">
              <w:rPr>
                <w:rFonts w:cs="v4.2.0"/>
              </w:rPr>
              <w:t>Sent</w:t>
            </w:r>
          </w:p>
        </w:tc>
        <w:tc>
          <w:tcPr>
            <w:tcW w:w="3652" w:type="dxa"/>
          </w:tcPr>
          <w:p w14:paraId="5CBB3A00" w14:textId="194BD06B" w:rsidR="00123ECE" w:rsidRPr="005647EB" w:rsidRDefault="00123ECE" w:rsidP="002570E4">
            <w:pPr>
              <w:pStyle w:val="TAL"/>
              <w:keepNext w:val="0"/>
              <w:keepLines w:val="0"/>
              <w:rPr>
                <w:rFonts w:cs="Arial"/>
                <w:szCs w:val="18"/>
              </w:rPr>
            </w:pPr>
            <w:r w:rsidRPr="005647EB">
              <w:rPr>
                <w:rFonts w:cs="v4.2.0"/>
              </w:rPr>
              <w:t>No</w:t>
            </w:r>
            <w:r w:rsidR="002570E4" w:rsidRPr="005647EB">
              <w:rPr>
                <w:rFonts w:cs="v4.2.0"/>
              </w:rPr>
              <w:t xml:space="preserve"> </w:t>
            </w:r>
            <w:r w:rsidRPr="005647EB">
              <w:rPr>
                <w:rFonts w:cs="v4.2.0"/>
              </w:rPr>
              <w:t>additional</w:t>
            </w:r>
            <w:r w:rsidR="002570E4" w:rsidRPr="005647EB">
              <w:rPr>
                <w:rFonts w:cs="v4.2.0"/>
              </w:rPr>
              <w:t xml:space="preserve"> </w:t>
            </w:r>
            <w:r w:rsidRPr="005647EB">
              <w:rPr>
                <w:rFonts w:cs="v4.2.0"/>
              </w:rPr>
              <w:t>delays</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random</w:t>
            </w:r>
            <w:r w:rsidR="002570E4" w:rsidRPr="005647EB">
              <w:rPr>
                <w:rFonts w:cs="v4.2.0"/>
              </w:rPr>
              <w:t xml:space="preserve"> </w:t>
            </w:r>
            <w:r w:rsidRPr="005647EB">
              <w:rPr>
                <w:rFonts w:cs="v4.2.0"/>
              </w:rPr>
              <w:t>access</w:t>
            </w:r>
            <w:r w:rsidR="002570E4" w:rsidRPr="005647EB">
              <w:rPr>
                <w:rFonts w:cs="v4.2.0"/>
              </w:rPr>
              <w:t xml:space="preserve"> </w:t>
            </w:r>
            <w:r w:rsidRPr="005647EB">
              <w:rPr>
                <w:rFonts w:cs="v4.2.0"/>
              </w:rPr>
              <w:t>procedure.</w:t>
            </w:r>
          </w:p>
        </w:tc>
      </w:tr>
      <w:tr w:rsidR="00123ECE" w:rsidRPr="005647EB" w14:paraId="5359DC80" w14:textId="77777777" w:rsidTr="002570E4">
        <w:trPr>
          <w:cantSplit/>
          <w:jc w:val="center"/>
        </w:trPr>
        <w:tc>
          <w:tcPr>
            <w:tcW w:w="2518" w:type="dxa"/>
          </w:tcPr>
          <w:p w14:paraId="2A80B37F" w14:textId="77777777" w:rsidR="00123ECE" w:rsidRPr="005647EB" w:rsidRDefault="00123ECE" w:rsidP="002570E4">
            <w:pPr>
              <w:pStyle w:val="TAL"/>
              <w:keepNext w:val="0"/>
              <w:keepLines w:val="0"/>
              <w:rPr>
                <w:rFonts w:cs="Arial"/>
                <w:szCs w:val="18"/>
              </w:rPr>
            </w:pPr>
            <w:r w:rsidRPr="005647EB">
              <w:rPr>
                <w:rFonts w:cs="Arial"/>
                <w:szCs w:val="18"/>
              </w:rPr>
              <w:t>DRX</w:t>
            </w:r>
          </w:p>
        </w:tc>
        <w:tc>
          <w:tcPr>
            <w:tcW w:w="709" w:type="dxa"/>
          </w:tcPr>
          <w:p w14:paraId="2672DEA3" w14:textId="77777777" w:rsidR="00123ECE" w:rsidRPr="005647EB" w:rsidRDefault="00123ECE" w:rsidP="002570E4">
            <w:pPr>
              <w:pStyle w:val="TAC"/>
              <w:keepNext w:val="0"/>
              <w:keepLines w:val="0"/>
              <w:rPr>
                <w:rFonts w:cs="Arial"/>
                <w:szCs w:val="18"/>
              </w:rPr>
            </w:pPr>
          </w:p>
        </w:tc>
        <w:tc>
          <w:tcPr>
            <w:tcW w:w="2977" w:type="dxa"/>
            <w:gridSpan w:val="2"/>
          </w:tcPr>
          <w:p w14:paraId="1FD3E257" w14:textId="77777777" w:rsidR="00123ECE" w:rsidRPr="005647EB" w:rsidRDefault="00123ECE" w:rsidP="002570E4">
            <w:pPr>
              <w:pStyle w:val="TAL"/>
              <w:keepNext w:val="0"/>
              <w:keepLines w:val="0"/>
              <w:jc w:val="center"/>
              <w:rPr>
                <w:rFonts w:cs="Arial"/>
                <w:szCs w:val="18"/>
              </w:rPr>
            </w:pPr>
            <w:r w:rsidRPr="005647EB">
              <w:rPr>
                <w:rFonts w:cs="Arial"/>
                <w:szCs w:val="18"/>
              </w:rPr>
              <w:t>ON</w:t>
            </w:r>
          </w:p>
        </w:tc>
        <w:tc>
          <w:tcPr>
            <w:tcW w:w="3652" w:type="dxa"/>
          </w:tcPr>
          <w:p w14:paraId="1E9EF641" w14:textId="79E6BC58" w:rsidR="00123ECE" w:rsidRPr="005647EB" w:rsidRDefault="00123ECE"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Table</w:t>
            </w:r>
            <w:r w:rsidR="002570E4" w:rsidRPr="005647EB">
              <w:rPr>
                <w:rFonts w:cs="Arial"/>
                <w:szCs w:val="18"/>
              </w:rPr>
              <w:t xml:space="preserve"> </w:t>
            </w:r>
            <w:r w:rsidRPr="005647EB">
              <w:rPr>
                <w:rFonts w:cs="v4.2.0"/>
              </w:rPr>
              <w:t>8.3.2.5-2</w:t>
            </w:r>
          </w:p>
        </w:tc>
      </w:tr>
      <w:tr w:rsidR="00123ECE" w:rsidRPr="005647EB" w14:paraId="42504D24" w14:textId="77777777" w:rsidTr="002570E4">
        <w:trPr>
          <w:cantSplit/>
          <w:jc w:val="center"/>
        </w:trPr>
        <w:tc>
          <w:tcPr>
            <w:tcW w:w="2518" w:type="dxa"/>
          </w:tcPr>
          <w:p w14:paraId="396CFFE1" w14:textId="318EFC5F"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709" w:type="dxa"/>
          </w:tcPr>
          <w:p w14:paraId="25A12B5D" w14:textId="77777777" w:rsidR="00123ECE" w:rsidRPr="005647EB" w:rsidRDefault="00123ECE" w:rsidP="002570E4">
            <w:pPr>
              <w:pStyle w:val="TAC"/>
              <w:keepNext w:val="0"/>
              <w:keepLines w:val="0"/>
              <w:rPr>
                <w:rFonts w:cs="Arial"/>
                <w:szCs w:val="18"/>
              </w:rPr>
            </w:pPr>
          </w:p>
        </w:tc>
        <w:tc>
          <w:tcPr>
            <w:tcW w:w="2977" w:type="dxa"/>
            <w:gridSpan w:val="2"/>
          </w:tcPr>
          <w:p w14:paraId="33095358" w14:textId="76B3264C" w:rsidR="00123ECE" w:rsidRPr="005647EB" w:rsidRDefault="00123ECE" w:rsidP="002570E4">
            <w:pPr>
              <w:pStyle w:val="TAL"/>
              <w:keepNext w:val="0"/>
              <w:keepLines w:val="0"/>
              <w:jc w:val="center"/>
              <w:rPr>
                <w:rFonts w:cs="Arial"/>
                <w:szCs w:val="18"/>
              </w:rPr>
            </w:pPr>
            <w:r w:rsidRPr="005647EB">
              <w:rPr>
                <w:rFonts w:cs="Arial"/>
                <w:szCs w:val="18"/>
              </w:rPr>
              <w:t>3</w:t>
            </w:r>
            <w:r w:rsidR="002570E4" w:rsidRPr="005647EB">
              <w:rPr>
                <w:rFonts w:cs="Arial"/>
                <w:szCs w:val="18"/>
              </w:rPr>
              <w:t xml:space="preserve"> </w:t>
            </w:r>
            <w:r w:rsidRPr="005647EB">
              <w:rPr>
                <w:rFonts w:cs="Arial"/>
                <w:szCs w:val="18"/>
              </w:rPr>
              <w:t>ms</w:t>
            </w:r>
          </w:p>
        </w:tc>
        <w:tc>
          <w:tcPr>
            <w:tcW w:w="3652" w:type="dxa"/>
          </w:tcPr>
          <w:p w14:paraId="07CF3887" w14:textId="5D3DBAAD" w:rsidR="00123ECE" w:rsidRPr="005647EB" w:rsidRDefault="00123ECE"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p w14:paraId="33B8598D" w14:textId="2936EAEE" w:rsidR="00123ECE" w:rsidRPr="005647EB" w:rsidRDefault="00123ECE" w:rsidP="002570E4">
            <w:pPr>
              <w:pStyle w:val="TAL"/>
              <w:keepNext w:val="0"/>
              <w:keepLines w:val="0"/>
              <w:rPr>
                <w:rFonts w:cs="Arial"/>
                <w:szCs w:val="18"/>
              </w:rPr>
            </w:pPr>
            <w:r w:rsidRPr="005647EB">
              <w:rPr>
                <w:rFonts w:cs="v4.2.0"/>
              </w:rPr>
              <w:t>3ms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92160*Ts</w:t>
            </w:r>
          </w:p>
        </w:tc>
      </w:tr>
      <w:tr w:rsidR="00123ECE" w:rsidRPr="005647EB" w14:paraId="2FD08257" w14:textId="77777777" w:rsidTr="002570E4">
        <w:trPr>
          <w:cantSplit/>
          <w:jc w:val="center"/>
        </w:trPr>
        <w:tc>
          <w:tcPr>
            <w:tcW w:w="2518" w:type="dxa"/>
          </w:tcPr>
          <w:p w14:paraId="1DAC2C88"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709" w:type="dxa"/>
          </w:tcPr>
          <w:p w14:paraId="713517B3"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977" w:type="dxa"/>
            <w:gridSpan w:val="2"/>
          </w:tcPr>
          <w:p w14:paraId="1CDB1402" w14:textId="77777777" w:rsidR="00123ECE" w:rsidRPr="005647EB" w:rsidRDefault="00123ECE" w:rsidP="002570E4">
            <w:pPr>
              <w:pStyle w:val="TAL"/>
              <w:keepNext w:val="0"/>
              <w:keepLines w:val="0"/>
              <w:jc w:val="center"/>
              <w:rPr>
                <w:rFonts w:cs="Arial"/>
                <w:szCs w:val="18"/>
              </w:rPr>
            </w:pPr>
            <w:r w:rsidRPr="005647EB">
              <w:rPr>
                <w:rFonts w:cs="Arial"/>
                <w:szCs w:val="18"/>
              </w:rPr>
              <w:t>5</w:t>
            </w:r>
          </w:p>
        </w:tc>
        <w:tc>
          <w:tcPr>
            <w:tcW w:w="3652" w:type="dxa"/>
          </w:tcPr>
          <w:p w14:paraId="1B9B4C72" w14:textId="77777777" w:rsidR="00123ECE" w:rsidRPr="005647EB" w:rsidRDefault="00123ECE" w:rsidP="002570E4">
            <w:pPr>
              <w:pStyle w:val="TAL"/>
              <w:keepNext w:val="0"/>
              <w:keepLines w:val="0"/>
              <w:rPr>
                <w:rFonts w:cs="Arial"/>
                <w:szCs w:val="18"/>
              </w:rPr>
            </w:pPr>
          </w:p>
        </w:tc>
      </w:tr>
      <w:tr w:rsidR="00123ECE" w:rsidRPr="005647EB" w14:paraId="3D137F5C" w14:textId="77777777" w:rsidTr="002570E4">
        <w:trPr>
          <w:cantSplit/>
          <w:jc w:val="center"/>
        </w:trPr>
        <w:tc>
          <w:tcPr>
            <w:tcW w:w="2518" w:type="dxa"/>
          </w:tcPr>
          <w:p w14:paraId="6D24FDAC"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709" w:type="dxa"/>
          </w:tcPr>
          <w:p w14:paraId="3F24A6EC"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1488" w:type="dxa"/>
          </w:tcPr>
          <w:p w14:paraId="7C2473E3" w14:textId="77777777" w:rsidR="00123ECE" w:rsidRPr="005647EB" w:rsidRDefault="00123ECE" w:rsidP="002570E4">
            <w:pPr>
              <w:pStyle w:val="TAL"/>
              <w:keepNext w:val="0"/>
              <w:keepLines w:val="0"/>
              <w:jc w:val="center"/>
              <w:rPr>
                <w:rFonts w:cs="Arial"/>
                <w:szCs w:val="18"/>
              </w:rPr>
            </w:pPr>
            <w:r w:rsidRPr="005647EB">
              <w:rPr>
                <w:rFonts w:cs="Arial"/>
                <w:szCs w:val="18"/>
              </w:rPr>
              <w:t>5</w:t>
            </w:r>
          </w:p>
        </w:tc>
        <w:tc>
          <w:tcPr>
            <w:tcW w:w="1489" w:type="dxa"/>
          </w:tcPr>
          <w:p w14:paraId="1D7EC899" w14:textId="77777777" w:rsidR="00123ECE" w:rsidRPr="005647EB" w:rsidRDefault="00123ECE" w:rsidP="002570E4">
            <w:pPr>
              <w:pStyle w:val="TAL"/>
              <w:keepNext w:val="0"/>
              <w:keepLines w:val="0"/>
              <w:jc w:val="center"/>
              <w:rPr>
                <w:rFonts w:cs="Arial"/>
                <w:szCs w:val="18"/>
              </w:rPr>
            </w:pPr>
            <w:r w:rsidRPr="005647EB">
              <w:rPr>
                <w:rFonts w:cs="Arial"/>
                <w:szCs w:val="18"/>
              </w:rPr>
              <w:t>30</w:t>
            </w:r>
          </w:p>
        </w:tc>
        <w:tc>
          <w:tcPr>
            <w:tcW w:w="3652" w:type="dxa"/>
          </w:tcPr>
          <w:p w14:paraId="23E2563F" w14:textId="77777777" w:rsidR="00123ECE" w:rsidRPr="005647EB" w:rsidRDefault="00123ECE" w:rsidP="002570E4">
            <w:pPr>
              <w:pStyle w:val="TAL"/>
              <w:keepNext w:val="0"/>
              <w:keepLines w:val="0"/>
              <w:rPr>
                <w:rFonts w:cs="Arial"/>
                <w:szCs w:val="18"/>
              </w:rPr>
            </w:pPr>
          </w:p>
        </w:tc>
      </w:tr>
    </w:tbl>
    <w:p w14:paraId="3009C969" w14:textId="77777777" w:rsidR="00123ECE" w:rsidRPr="005647EB" w:rsidRDefault="00123ECE" w:rsidP="002570E4">
      <w:pPr>
        <w:rPr>
          <w:lang w:eastAsia="zh-CN"/>
        </w:rPr>
      </w:pPr>
    </w:p>
    <w:p w14:paraId="02808496" w14:textId="77777777" w:rsidR="00123ECE" w:rsidRPr="005647EB" w:rsidRDefault="00123ECE" w:rsidP="002570E4">
      <w:pPr>
        <w:pStyle w:val="Heading5"/>
        <w:keepNext w:val="0"/>
        <w:keepLines w:val="0"/>
      </w:pPr>
      <w:r w:rsidRPr="005647EB">
        <w:t>8.3.2.4.2</w:t>
      </w:r>
      <w:r w:rsidRPr="005647EB">
        <w:tab/>
        <w:t>Test procedure</w:t>
      </w:r>
    </w:p>
    <w:p w14:paraId="176B0DE4" w14:textId="77777777" w:rsidR="00123ECE" w:rsidRPr="005647EB" w:rsidRDefault="00123ECE" w:rsidP="002570E4">
      <w:r w:rsidRPr="005647EB">
        <w:t>The test consists of one active cell and one neighbour cell. In the measurement control information it is indicated to the UE that event-triggered reporting with Event A3 is used. The test consists of two successive time periods, with time durations of T1 and T2 respectively. During time duration T1, the UE shall not have any timing information of Cell 2.</w:t>
      </w:r>
    </w:p>
    <w:p w14:paraId="01009B6E" w14:textId="25F6BE85" w:rsidR="00123ECE" w:rsidRPr="005647EB" w:rsidRDefault="00123ECE" w:rsidP="002570E4">
      <w:r w:rsidRPr="005647EB">
        <w:t>In Test 1 when DRX = 40 ms is used, UE needs to be provided at least once every 500 ms with new Timing Advance Command MAC control element to restart the Timer Alignment Timer to keep the UE uplink time alignment. Furthermore, the UE is allocated with PUSCH resource at every DRX cycle. In Test 2 when DRX = 1</w:t>
      </w:r>
      <w:r w:rsidR="002570E4" w:rsidRPr="005647EB">
        <w:t xml:space="preserve"> </w:t>
      </w:r>
      <w:r w:rsidRPr="005647EB">
        <w:t>280 ms is used, the uplink time alignment is not maintained and the UE needs to use RACH to obtain uplink allocation for measurement reporting.</w:t>
      </w:r>
    </w:p>
    <w:p w14:paraId="0F578CE7" w14:textId="0C59A0FA" w:rsidR="00123ECE" w:rsidRPr="005647EB" w:rsidRDefault="00123ECE" w:rsidP="002570E4">
      <w:pPr>
        <w:pStyle w:val="B1"/>
        <w:ind w:left="709" w:hanging="425"/>
      </w:pPr>
      <w:r w:rsidRPr="005647EB">
        <w:t>1.</w:t>
      </w:r>
      <w:r w:rsidR="002570E4" w:rsidRPr="005647EB">
        <w:tab/>
      </w:r>
      <w:r w:rsidRPr="005647EB">
        <w:t xml:space="preserve">Ensure the UE is in State 3A-RF according </w:t>
      </w:r>
      <w:r w:rsidR="002570E4" w:rsidRPr="005647EB">
        <w:t>to 3GPP TS</w:t>
      </w:r>
      <w:r w:rsidRPr="005647EB">
        <w:t xml:space="preserve"> 36.508 [7] clause 7.2A.3.</w:t>
      </w:r>
    </w:p>
    <w:p w14:paraId="2CC52767" w14:textId="2D56A869" w:rsidR="00123ECE" w:rsidRPr="005647EB" w:rsidRDefault="00123ECE" w:rsidP="002570E4">
      <w:pPr>
        <w:pStyle w:val="B1"/>
        <w:ind w:left="709" w:hanging="425"/>
        <w:rPr>
          <w:rFonts w:eastAsia="??"/>
        </w:rPr>
      </w:pPr>
      <w:r w:rsidRPr="005647EB">
        <w:rPr>
          <w:rFonts w:eastAsia="??"/>
        </w:rPr>
        <w:t>2.</w:t>
      </w:r>
      <w:r w:rsidR="002570E4" w:rsidRPr="005647EB">
        <w:rPr>
          <w:rFonts w:eastAsia="??"/>
        </w:rPr>
        <w:tab/>
      </w:r>
      <w:r w:rsidRPr="005647EB">
        <w:rPr>
          <w:rFonts w:eastAsia="??"/>
        </w:rPr>
        <w:t>Set the parameters according to T1 in Table 8.3.2.5-1.</w:t>
      </w:r>
      <w:r w:rsidRPr="005647EB">
        <w:t xml:space="preserve"> Propagation conditions are set according to Annex B clauses B.1.1 and B.</w:t>
      </w:r>
      <w:r w:rsidRPr="005647EB">
        <w:rPr>
          <w:lang w:eastAsia="zh-CN"/>
        </w:rPr>
        <w:t>2</w:t>
      </w:r>
      <w:r w:rsidRPr="005647EB">
        <w:t>.</w:t>
      </w:r>
      <w:r w:rsidRPr="005647EB">
        <w:rPr>
          <w:lang w:eastAsia="zh-CN"/>
        </w:rPr>
        <w:t>2</w:t>
      </w:r>
      <w:r w:rsidRPr="005647EB">
        <w:t>.</w:t>
      </w:r>
      <w:r w:rsidRPr="005647EB">
        <w:rPr>
          <w:lang w:eastAsia="zh-CN"/>
        </w:rPr>
        <w:t xml:space="preserve"> </w:t>
      </w:r>
      <w:r w:rsidRPr="005647EB">
        <w:rPr>
          <w:rFonts w:eastAsia="??"/>
        </w:rPr>
        <w:t>T1 starts.</w:t>
      </w:r>
    </w:p>
    <w:p w14:paraId="22856337" w14:textId="1BAB1668" w:rsidR="00123ECE" w:rsidRPr="005647EB" w:rsidRDefault="00123ECE" w:rsidP="002570E4">
      <w:pPr>
        <w:pStyle w:val="B1"/>
        <w:ind w:left="709" w:hanging="425"/>
      </w:pPr>
      <w:r w:rsidRPr="005647EB">
        <w:t>3.</w:t>
      </w:r>
      <w:r w:rsidR="002570E4" w:rsidRPr="005647EB">
        <w:tab/>
      </w:r>
      <w:r w:rsidRPr="005647EB">
        <w:t>SS shall transmit an RRCConnectionReconfiguration message.</w:t>
      </w:r>
    </w:p>
    <w:p w14:paraId="723BE711" w14:textId="1A387B7A" w:rsidR="00123ECE" w:rsidRPr="005647EB" w:rsidRDefault="00123ECE" w:rsidP="002570E4">
      <w:pPr>
        <w:pStyle w:val="B1"/>
        <w:ind w:left="709" w:hanging="425"/>
      </w:pPr>
      <w:r w:rsidRPr="005647EB">
        <w:t>4.</w:t>
      </w:r>
      <w:r w:rsidR="002570E4" w:rsidRPr="005647EB">
        <w:tab/>
      </w:r>
      <w:r w:rsidRPr="005647EB">
        <w:t>The UE shall transmit RRCConnectionReconfigurationComplete message.</w:t>
      </w:r>
    </w:p>
    <w:p w14:paraId="7F1C7491" w14:textId="20CFB801" w:rsidR="00123ECE" w:rsidRPr="005647EB" w:rsidRDefault="00123ECE" w:rsidP="002570E4">
      <w:pPr>
        <w:pStyle w:val="B1"/>
        <w:ind w:left="709" w:hanging="425"/>
      </w:pPr>
      <w:r w:rsidRPr="005647EB">
        <w:t>5.</w:t>
      </w:r>
      <w:r w:rsidR="002570E4" w:rsidRPr="005647EB">
        <w:tab/>
      </w:r>
      <w:r w:rsidRPr="005647EB">
        <w:t>When T1 expires, the SS shall switch the power setting from T1 to T2 as specified in Table 8.3.2.5-1.</w:t>
      </w:r>
    </w:p>
    <w:p w14:paraId="01B0CACD" w14:textId="227968BF" w:rsidR="00123ECE" w:rsidRPr="005647EB" w:rsidRDefault="00123ECE" w:rsidP="002570E4">
      <w:pPr>
        <w:pStyle w:val="B1"/>
        <w:ind w:left="709" w:hanging="425"/>
      </w:pPr>
      <w:r w:rsidRPr="005647EB">
        <w:t>6.</w:t>
      </w:r>
      <w:r w:rsidR="002570E4" w:rsidRPr="005647EB">
        <w:tab/>
        <w:t>U</w:t>
      </w:r>
      <w:r w:rsidRPr="005647EB">
        <w:t>E shall transmit a MeasurementReport message triggered by Event A3. If the overall delays measured from the beginning of time period T2 is less than 3882 ms for Test 1 or less than 26882 ms for Test 2</w:t>
      </w:r>
      <w:r w:rsidRPr="005647EB" w:rsidDel="00E56229">
        <w:t xml:space="preserve"> </w:t>
      </w:r>
      <w:r w:rsidRPr="005647EB">
        <w:t>then the number of successful tests is increased by one. If the UE fails to report the event within the overall delays measured requirement then the number of failure tests is increased by one.</w:t>
      </w:r>
    </w:p>
    <w:p w14:paraId="7660D224" w14:textId="64609A94" w:rsidR="00123ECE" w:rsidRPr="005647EB" w:rsidRDefault="00123ECE" w:rsidP="002570E4">
      <w:pPr>
        <w:pStyle w:val="B1"/>
        <w:ind w:left="709" w:hanging="425"/>
      </w:pPr>
      <w:r w:rsidRPr="005647EB">
        <w:t>7.</w:t>
      </w:r>
      <w:r w:rsidR="002570E4" w:rsidRPr="005647EB">
        <w:tab/>
        <w:t>A</w:t>
      </w:r>
      <w:r w:rsidRPr="005647EB">
        <w:t>fter the SS receive the MeasurementReport message in step 6) or when T2 expires, the SS shall transmit RRCConnectionRelease message to release the RRC connection which includes the release of the established radio bearers as well as all radio resources.</w:t>
      </w:r>
    </w:p>
    <w:p w14:paraId="7B6AADB5" w14:textId="34E7D926" w:rsidR="00123ECE" w:rsidRPr="005647EB" w:rsidRDefault="00123ECE" w:rsidP="002570E4">
      <w:pPr>
        <w:pStyle w:val="B1"/>
        <w:ind w:left="709" w:hanging="425"/>
        <w:rPr>
          <w:rFonts w:eastAsia="??"/>
        </w:rPr>
      </w:pPr>
      <w:r w:rsidRPr="005647EB">
        <w:lastRenderedPageBreak/>
        <w:t>8.</w:t>
      </w:r>
      <w:r w:rsidR="002570E4" w:rsidRPr="005647EB">
        <w:tab/>
      </w:r>
      <w:r w:rsidRPr="005647EB">
        <w:t>Set Cell 2 physical cell identity = ((current cell 2 physical cell identity + 1) mod 14 + 2) for next iteration of the test procedure loop.</w:t>
      </w:r>
    </w:p>
    <w:p w14:paraId="605D87F4" w14:textId="77777777" w:rsidR="002570E4" w:rsidRPr="005647EB" w:rsidRDefault="00123ECE" w:rsidP="002570E4">
      <w:pPr>
        <w:pStyle w:val="B1"/>
        <w:ind w:left="709" w:hanging="425"/>
      </w:pPr>
      <w:r w:rsidRPr="005647EB">
        <w:rPr>
          <w:rFonts w:eastAsia="??"/>
        </w:rPr>
        <w:t>9.</w:t>
      </w:r>
      <w:r w:rsidR="002570E4" w:rsidRPr="005647EB">
        <w:rPr>
          <w:rFonts w:eastAsia="??"/>
        </w:rPr>
        <w:tab/>
      </w:r>
      <w:r w:rsidRPr="005647EB">
        <w:t>After the RRC connection release, the SS:</w:t>
      </w:r>
    </w:p>
    <w:p w14:paraId="1E4137B6" w14:textId="77777777" w:rsidR="002570E4" w:rsidRPr="005647EB" w:rsidRDefault="00123ECE" w:rsidP="002570E4">
      <w:pPr>
        <w:pStyle w:val="B2"/>
      </w:pPr>
      <w:r w:rsidRPr="005647EB">
        <w:t>-</w:t>
      </w:r>
      <w:r w:rsidR="002570E4"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2570E4" w:rsidRPr="005647EB">
        <w:t xml:space="preserve">; </w:t>
      </w:r>
      <w:r w:rsidRPr="005647EB">
        <w:t>or</w:t>
      </w:r>
    </w:p>
    <w:p w14:paraId="4696E89F" w14:textId="3152C611" w:rsidR="00123ECE" w:rsidRPr="005647EB" w:rsidRDefault="00123ECE" w:rsidP="002570E4">
      <w:pPr>
        <w:pStyle w:val="B2"/>
      </w:pPr>
      <w:r w:rsidRPr="005647EB">
        <w:t>-</w:t>
      </w:r>
      <w:r w:rsidR="002570E4" w:rsidRPr="005647EB">
        <w:tab/>
      </w:r>
      <w:r w:rsidRPr="005647EB">
        <w:t xml:space="preserve">switches off and on the UE and ensures the UE is in State 3A-RF according </w:t>
      </w:r>
      <w:r w:rsidR="002570E4" w:rsidRPr="005647EB">
        <w:t>to 3GPP TS</w:t>
      </w:r>
      <w:r w:rsidRPr="005647EB">
        <w:t xml:space="preserve"> 36.508 [7] clause</w:t>
      </w:r>
      <w:r w:rsidR="002570E4" w:rsidRPr="005647EB">
        <w:t> </w:t>
      </w:r>
      <w:r w:rsidRPr="005647EB">
        <w:t>7.2A.3.</w:t>
      </w:r>
    </w:p>
    <w:p w14:paraId="2666FCF2" w14:textId="49598A99" w:rsidR="00123ECE" w:rsidRPr="005647EB" w:rsidRDefault="00123ECE" w:rsidP="002570E4">
      <w:pPr>
        <w:pStyle w:val="B1"/>
        <w:ind w:left="709" w:hanging="425"/>
        <w:rPr>
          <w:rFonts w:eastAsia="??"/>
        </w:rPr>
      </w:pPr>
      <w:r w:rsidRPr="005647EB">
        <w:rPr>
          <w:rFonts w:eastAsia="??"/>
        </w:rPr>
        <w:t>10.</w:t>
      </w:r>
      <w:r w:rsidR="002570E4" w:rsidRPr="005647EB">
        <w:rPr>
          <w:rFonts w:eastAsia="??"/>
        </w:rPr>
        <w:tab/>
      </w:r>
      <w:r w:rsidRPr="005647EB">
        <w:rPr>
          <w:rFonts w:eastAsia="??"/>
        </w:rPr>
        <w:t>Repeat step 2-9 until the confidence level according to Tables G.2.3-1 in Annex G clause G.2 is achieved.</w:t>
      </w:r>
    </w:p>
    <w:p w14:paraId="580299F1" w14:textId="7025F6C6" w:rsidR="00123ECE" w:rsidRPr="005647EB" w:rsidRDefault="00123ECE" w:rsidP="002570E4">
      <w:pPr>
        <w:pStyle w:val="B1"/>
        <w:ind w:left="709" w:hanging="425"/>
        <w:rPr>
          <w:rFonts w:eastAsia="??"/>
        </w:rPr>
      </w:pPr>
      <w:r w:rsidRPr="005647EB">
        <w:rPr>
          <w:rFonts w:eastAsia="??"/>
        </w:rPr>
        <w:t>11.</w:t>
      </w:r>
      <w:r w:rsidR="002570E4" w:rsidRPr="005647EB">
        <w:rPr>
          <w:rFonts w:eastAsia="??"/>
        </w:rPr>
        <w:tab/>
      </w:r>
      <w:r w:rsidRPr="005647EB">
        <w:rPr>
          <w:rFonts w:eastAsia="??"/>
        </w:rPr>
        <w:t>Repeat step 1-10 for each sub-test in Table 8.3.2.4.1-1 as appropriate.</w:t>
      </w:r>
    </w:p>
    <w:p w14:paraId="76D89E12" w14:textId="77777777" w:rsidR="00123ECE" w:rsidRPr="005647EB" w:rsidRDefault="00123ECE" w:rsidP="002570E4">
      <w:pPr>
        <w:pStyle w:val="Heading5"/>
      </w:pPr>
      <w:r w:rsidRPr="005647EB">
        <w:t>8.3.2.4.3</w:t>
      </w:r>
      <w:r w:rsidRPr="005647EB">
        <w:tab/>
        <w:t>Message contents</w:t>
      </w:r>
    </w:p>
    <w:p w14:paraId="6F350B7A" w14:textId="67E31DE2" w:rsidR="00123ECE" w:rsidRPr="005647EB" w:rsidRDefault="00123ECE" w:rsidP="002570E4">
      <w:pPr>
        <w:keepNext/>
        <w:keepLines/>
      </w:pPr>
      <w:r w:rsidRPr="005647EB">
        <w:t xml:space="preserve">Message contents are according </w:t>
      </w:r>
      <w:r w:rsidR="002570E4" w:rsidRPr="005647EB">
        <w:t>to 3GPP TS</w:t>
      </w:r>
      <w:r w:rsidRPr="005647EB">
        <w:t xml:space="preserve"> 36.508 [7] clause 4.6 with the following exceptions:</w:t>
      </w:r>
    </w:p>
    <w:p w14:paraId="610639BC" w14:textId="77777777" w:rsidR="00123ECE" w:rsidRPr="005647EB" w:rsidRDefault="00123ECE" w:rsidP="002570E4">
      <w:pPr>
        <w:pStyle w:val="TH"/>
        <w:rPr>
          <w:lang w:eastAsia="zh-CN"/>
        </w:rPr>
      </w:pPr>
      <w:r w:rsidRPr="005647EB">
        <w:t xml:space="preserve">Table </w:t>
      </w:r>
      <w:r w:rsidRPr="005647EB">
        <w:rPr>
          <w:lang w:eastAsia="zh-CN"/>
        </w:rPr>
        <w:t>8.3.2.4.3</w:t>
      </w:r>
      <w:r w:rsidRPr="005647EB">
        <w:t xml:space="preserve">-1: Common </w:t>
      </w:r>
      <w:r w:rsidRPr="005647EB">
        <w:rPr>
          <w:lang w:eastAsia="zh-CN"/>
        </w:rPr>
        <w:t xml:space="preserve">Exception messages for </w:t>
      </w:r>
      <w:r w:rsidRPr="005647EB">
        <w:t>E-UTRAN FDD-FDD inter-frequency event triggered reporting when DRX is used in fading propagation conditions test 1 and 2 requirements</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5EF16712" w14:textId="77777777" w:rsidTr="002570E4">
        <w:trPr>
          <w:cantSplit/>
          <w:jc w:val="center"/>
        </w:trPr>
        <w:tc>
          <w:tcPr>
            <w:tcW w:w="8022" w:type="dxa"/>
            <w:gridSpan w:val="2"/>
          </w:tcPr>
          <w:p w14:paraId="46E1C939" w14:textId="5C07533B" w:rsidR="00123ECE" w:rsidRPr="005647EB" w:rsidRDefault="00123ECE" w:rsidP="002570E4">
            <w:pPr>
              <w:pStyle w:val="TAH"/>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6CE754A4" w14:textId="77777777" w:rsidTr="002570E4">
        <w:trPr>
          <w:cantSplit/>
          <w:jc w:val="center"/>
        </w:trPr>
        <w:tc>
          <w:tcPr>
            <w:tcW w:w="5692" w:type="dxa"/>
          </w:tcPr>
          <w:p w14:paraId="6E0C15CC" w14:textId="085369A0" w:rsidR="00123ECE" w:rsidRPr="005647EB" w:rsidRDefault="00123ECE" w:rsidP="002570E4">
            <w:pPr>
              <w:pStyle w:val="TAL"/>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0AD2167" w14:textId="77777777" w:rsidR="00123ECE" w:rsidRPr="005647EB" w:rsidRDefault="00123ECE" w:rsidP="002570E4">
            <w:pPr>
              <w:pStyle w:val="TAL"/>
              <w:rPr>
                <w:rFonts w:eastAsia="SimSun"/>
                <w:lang w:eastAsia="zh-CN"/>
              </w:rPr>
            </w:pPr>
          </w:p>
        </w:tc>
      </w:tr>
      <w:tr w:rsidR="00123ECE" w:rsidRPr="005647EB" w14:paraId="488D8D5A" w14:textId="77777777" w:rsidTr="002570E4">
        <w:trPr>
          <w:cantSplit/>
          <w:jc w:val="center"/>
        </w:trPr>
        <w:tc>
          <w:tcPr>
            <w:tcW w:w="5692" w:type="dxa"/>
          </w:tcPr>
          <w:p w14:paraId="01A70AD2" w14:textId="5F7D1822" w:rsidR="00123ECE" w:rsidRPr="005647EB" w:rsidRDefault="00123ECE" w:rsidP="002570E4">
            <w:pPr>
              <w:pStyle w:val="TAL"/>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0056DBDB" w14:textId="5AF5979D" w:rsidR="00123ECE" w:rsidRPr="005647EB" w:rsidRDefault="00123ECE" w:rsidP="002570E4">
            <w:pPr>
              <w:pStyle w:val="TAL"/>
            </w:pPr>
            <w:r w:rsidRPr="005647EB">
              <w:t>Table</w:t>
            </w:r>
            <w:r w:rsidR="002570E4" w:rsidRPr="005647EB">
              <w:t xml:space="preserve"> </w:t>
            </w:r>
            <w:r w:rsidRPr="005647EB">
              <w:t>H.3.1-7</w:t>
            </w:r>
          </w:p>
          <w:p w14:paraId="1F3D1191" w14:textId="417277DE" w:rsidR="00123ECE" w:rsidRPr="005647EB" w:rsidRDefault="00123ECE" w:rsidP="002570E4">
            <w:pPr>
              <w:pStyle w:val="TAL"/>
            </w:pPr>
            <w:r w:rsidRPr="005647EB">
              <w:t>Table</w:t>
            </w:r>
            <w:r w:rsidR="002570E4" w:rsidRPr="005647EB">
              <w:t xml:space="preserve"> </w:t>
            </w:r>
            <w:r w:rsidRPr="005647EB">
              <w:t>H.3.1-9</w:t>
            </w:r>
          </w:p>
          <w:p w14:paraId="04D79EB6" w14:textId="00094DDB" w:rsidR="00123ECE" w:rsidRPr="005647EB" w:rsidRDefault="00123ECE" w:rsidP="002570E4">
            <w:pPr>
              <w:pStyle w:val="TAL"/>
            </w:pPr>
            <w:r w:rsidRPr="005647EB">
              <w:t>Table</w:t>
            </w:r>
            <w:r w:rsidR="002570E4" w:rsidRPr="005647EB">
              <w:t xml:space="preserve"> </w:t>
            </w:r>
            <w:r w:rsidRPr="005647EB">
              <w:t>H.3.7-1</w:t>
            </w:r>
          </w:p>
          <w:p w14:paraId="5EF06E94" w14:textId="13202098" w:rsidR="00123ECE" w:rsidRPr="005647EB" w:rsidRDefault="00123ECE" w:rsidP="002570E4">
            <w:pPr>
              <w:pStyle w:val="TAL"/>
            </w:pPr>
            <w:r w:rsidRPr="005647EB">
              <w:t>Table</w:t>
            </w:r>
            <w:r w:rsidR="002570E4" w:rsidRPr="005647EB">
              <w:t xml:space="preserve"> </w:t>
            </w:r>
            <w:r w:rsidRPr="005647EB">
              <w:t>H.3.7-2</w:t>
            </w:r>
          </w:p>
          <w:p w14:paraId="48CF0206" w14:textId="58F9D993" w:rsidR="00123ECE" w:rsidRPr="005647EB" w:rsidRDefault="00123ECE" w:rsidP="002570E4">
            <w:pPr>
              <w:pStyle w:val="TAL"/>
            </w:pPr>
            <w:r w:rsidRPr="005647EB">
              <w:t>Table</w:t>
            </w:r>
            <w:r w:rsidR="002570E4" w:rsidRPr="005647EB">
              <w:t xml:space="preserve"> </w:t>
            </w:r>
            <w:r w:rsidRPr="005647EB">
              <w:t>H.3.7-3</w:t>
            </w:r>
          </w:p>
        </w:tc>
      </w:tr>
    </w:tbl>
    <w:p w14:paraId="7974821E" w14:textId="77777777" w:rsidR="00123ECE" w:rsidRPr="005647EB" w:rsidRDefault="00123ECE" w:rsidP="002570E4">
      <w:pPr>
        <w:rPr>
          <w:lang w:eastAsia="zh-CN"/>
        </w:rPr>
      </w:pPr>
    </w:p>
    <w:p w14:paraId="05B0C398" w14:textId="77777777" w:rsidR="00123ECE" w:rsidRPr="005647EB" w:rsidRDefault="00123ECE" w:rsidP="002570E4">
      <w:pPr>
        <w:pStyle w:val="TH"/>
        <w:keepNext w:val="0"/>
        <w:keepLines w:val="0"/>
        <w:rPr>
          <w:lang w:eastAsia="zh-CN"/>
        </w:rPr>
      </w:pPr>
      <w:r w:rsidRPr="005647EB">
        <w:t xml:space="preserve">Table </w:t>
      </w:r>
      <w:r w:rsidRPr="005647EB">
        <w:rPr>
          <w:lang w:eastAsia="zh-CN"/>
        </w:rPr>
        <w:t>8.3.</w:t>
      </w:r>
      <w:r w:rsidRPr="005647EB">
        <w:t>2</w:t>
      </w:r>
      <w:r w:rsidRPr="005647EB">
        <w:rPr>
          <w:lang w:eastAsia="zh-CN"/>
        </w:rPr>
        <w:t>.4.3</w:t>
      </w:r>
      <w:r w:rsidRPr="005647EB">
        <w:t xml:space="preserve">-2: </w:t>
      </w:r>
      <w:r w:rsidRPr="005647EB">
        <w:rPr>
          <w:i/>
        </w:rPr>
        <w:t>RRCConnectionReconfiguration</w:t>
      </w:r>
      <w:r w:rsidRPr="005647EB">
        <w:t>: Additional E-UTRAN FDD-FDD inter-frequency event triggered reporting when DRX is used in fading propagation conditions test 1 and 2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123ECE" w:rsidRPr="005647EB" w14:paraId="3128DCDA" w14:textId="77777777" w:rsidTr="002570E4">
        <w:trPr>
          <w:jc w:val="center"/>
        </w:trPr>
        <w:tc>
          <w:tcPr>
            <w:tcW w:w="9639" w:type="dxa"/>
            <w:gridSpan w:val="4"/>
          </w:tcPr>
          <w:p w14:paraId="694C5A16" w14:textId="6E845967"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1935B415" w14:textId="77777777" w:rsidTr="002570E4">
        <w:trPr>
          <w:jc w:val="center"/>
        </w:trPr>
        <w:tc>
          <w:tcPr>
            <w:tcW w:w="4427" w:type="dxa"/>
          </w:tcPr>
          <w:p w14:paraId="07AD6F64" w14:textId="7542AA62"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396FACA" w14:textId="77777777" w:rsidR="00123ECE" w:rsidRPr="005647EB" w:rsidRDefault="00123ECE" w:rsidP="002570E4">
            <w:pPr>
              <w:pStyle w:val="TAH"/>
              <w:keepNext w:val="0"/>
              <w:keepLines w:val="0"/>
            </w:pPr>
            <w:r w:rsidRPr="005647EB">
              <w:t>Value/remark</w:t>
            </w:r>
          </w:p>
        </w:tc>
        <w:tc>
          <w:tcPr>
            <w:tcW w:w="1700" w:type="dxa"/>
          </w:tcPr>
          <w:p w14:paraId="721FD858" w14:textId="77777777" w:rsidR="00123ECE" w:rsidRPr="005647EB" w:rsidRDefault="00123ECE" w:rsidP="002570E4">
            <w:pPr>
              <w:pStyle w:val="TAH"/>
              <w:keepNext w:val="0"/>
              <w:keepLines w:val="0"/>
            </w:pPr>
            <w:r w:rsidRPr="005647EB">
              <w:t>Comment</w:t>
            </w:r>
          </w:p>
        </w:tc>
        <w:tc>
          <w:tcPr>
            <w:tcW w:w="1245" w:type="dxa"/>
          </w:tcPr>
          <w:p w14:paraId="4ABB9451" w14:textId="77777777" w:rsidR="00123ECE" w:rsidRPr="005647EB" w:rsidRDefault="00123ECE" w:rsidP="002570E4">
            <w:pPr>
              <w:pStyle w:val="TAH"/>
              <w:keepNext w:val="0"/>
              <w:keepLines w:val="0"/>
            </w:pPr>
            <w:r w:rsidRPr="005647EB">
              <w:t>Condition</w:t>
            </w:r>
          </w:p>
        </w:tc>
      </w:tr>
      <w:tr w:rsidR="00123ECE" w:rsidRPr="005647EB" w14:paraId="07F7D16E" w14:textId="77777777" w:rsidTr="002570E4">
        <w:trPr>
          <w:jc w:val="center"/>
        </w:trPr>
        <w:tc>
          <w:tcPr>
            <w:tcW w:w="4427" w:type="dxa"/>
          </w:tcPr>
          <w:p w14:paraId="3C4A3623" w14:textId="6A234159" w:rsidR="00123ECE" w:rsidRPr="005647EB" w:rsidRDefault="00123ECE"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060BB283" w14:textId="77777777" w:rsidR="00123ECE" w:rsidRPr="005647EB" w:rsidRDefault="00123ECE" w:rsidP="002570E4">
            <w:pPr>
              <w:pStyle w:val="TAL"/>
              <w:keepNext w:val="0"/>
              <w:keepLines w:val="0"/>
            </w:pPr>
          </w:p>
        </w:tc>
        <w:tc>
          <w:tcPr>
            <w:tcW w:w="1700" w:type="dxa"/>
          </w:tcPr>
          <w:p w14:paraId="09CBFE3F" w14:textId="77777777" w:rsidR="00123ECE" w:rsidRPr="005647EB" w:rsidRDefault="00123ECE" w:rsidP="002570E4">
            <w:pPr>
              <w:pStyle w:val="TAL"/>
              <w:keepNext w:val="0"/>
              <w:keepLines w:val="0"/>
            </w:pPr>
          </w:p>
        </w:tc>
        <w:tc>
          <w:tcPr>
            <w:tcW w:w="1245" w:type="dxa"/>
          </w:tcPr>
          <w:p w14:paraId="71E56244" w14:textId="77777777" w:rsidR="00123ECE" w:rsidRPr="005647EB" w:rsidRDefault="00123ECE" w:rsidP="002570E4">
            <w:pPr>
              <w:pStyle w:val="TAL"/>
              <w:keepNext w:val="0"/>
              <w:keepLines w:val="0"/>
            </w:pPr>
          </w:p>
        </w:tc>
      </w:tr>
      <w:tr w:rsidR="00123ECE" w:rsidRPr="005647EB" w14:paraId="307A7942" w14:textId="77777777" w:rsidTr="002570E4">
        <w:trPr>
          <w:jc w:val="center"/>
        </w:trPr>
        <w:tc>
          <w:tcPr>
            <w:tcW w:w="4427" w:type="dxa"/>
          </w:tcPr>
          <w:p w14:paraId="492A0CDA" w14:textId="1F439E4B" w:rsidR="00123ECE" w:rsidRPr="005647EB" w:rsidRDefault="002570E4" w:rsidP="002570E4">
            <w:pPr>
              <w:pStyle w:val="TAL"/>
              <w:keepNext w:val="0"/>
              <w:keepLines w:val="0"/>
              <w:rPr>
                <w:snapToGrid w:val="0"/>
              </w:rPr>
            </w:pPr>
            <w:r w:rsidRPr="005647EB">
              <w:rPr>
                <w:snapToGrid w:val="0"/>
              </w:rPr>
              <w:t xml:space="preserve">  </w:t>
            </w:r>
            <w:r w:rsidR="00123ECE" w:rsidRPr="005647EB">
              <w:rPr>
                <w:snapToGrid w:val="0"/>
              </w:rPr>
              <w:t>rrc-TransactionIdentifier</w:t>
            </w:r>
          </w:p>
        </w:tc>
        <w:tc>
          <w:tcPr>
            <w:tcW w:w="2267" w:type="dxa"/>
          </w:tcPr>
          <w:p w14:paraId="6D3BE142" w14:textId="5A4BE7F9" w:rsidR="00123ECE" w:rsidRPr="005647EB" w:rsidRDefault="00123ECE"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2D3D878E" w14:textId="77777777" w:rsidR="00123ECE" w:rsidRPr="005647EB" w:rsidRDefault="00123ECE" w:rsidP="002570E4">
            <w:pPr>
              <w:pStyle w:val="TAL"/>
              <w:keepNext w:val="0"/>
              <w:keepLines w:val="0"/>
              <w:rPr>
                <w:snapToGrid w:val="0"/>
              </w:rPr>
            </w:pPr>
          </w:p>
        </w:tc>
        <w:tc>
          <w:tcPr>
            <w:tcW w:w="1245" w:type="dxa"/>
          </w:tcPr>
          <w:p w14:paraId="2C861FB0" w14:textId="77777777" w:rsidR="00123ECE" w:rsidRPr="005647EB" w:rsidRDefault="00123ECE" w:rsidP="002570E4">
            <w:pPr>
              <w:pStyle w:val="TAL"/>
              <w:keepNext w:val="0"/>
              <w:keepLines w:val="0"/>
              <w:rPr>
                <w:snapToGrid w:val="0"/>
              </w:rPr>
            </w:pPr>
          </w:p>
        </w:tc>
      </w:tr>
      <w:tr w:rsidR="00123ECE" w:rsidRPr="005647EB" w14:paraId="3DDF54A2" w14:textId="77777777" w:rsidTr="002570E4">
        <w:trPr>
          <w:jc w:val="center"/>
        </w:trPr>
        <w:tc>
          <w:tcPr>
            <w:tcW w:w="4427" w:type="dxa"/>
          </w:tcPr>
          <w:p w14:paraId="658A960B" w14:textId="4FB839FE" w:rsidR="00123ECE" w:rsidRPr="005647EB" w:rsidRDefault="002570E4" w:rsidP="002570E4">
            <w:pPr>
              <w:pStyle w:val="TAL"/>
              <w:keepNext w:val="0"/>
              <w:keepLines w:val="0"/>
            </w:pPr>
            <w:r w:rsidRPr="005647EB">
              <w:t xml:space="preserve">  </w:t>
            </w:r>
            <w:r w:rsidR="00123ECE" w:rsidRPr="005647EB">
              <w:t>criticalExtensions</w:t>
            </w:r>
            <w:r w:rsidRPr="005647EB">
              <w:t xml:space="preserve"> </w:t>
            </w:r>
            <w:r w:rsidR="00123ECE" w:rsidRPr="005647EB">
              <w:t>CHOICE</w:t>
            </w:r>
            <w:r w:rsidRPr="005647EB">
              <w:t xml:space="preserve"> </w:t>
            </w:r>
            <w:r w:rsidR="00123ECE" w:rsidRPr="005647EB">
              <w:t>{</w:t>
            </w:r>
          </w:p>
        </w:tc>
        <w:tc>
          <w:tcPr>
            <w:tcW w:w="2267" w:type="dxa"/>
          </w:tcPr>
          <w:p w14:paraId="10AAFF43" w14:textId="77777777" w:rsidR="00123ECE" w:rsidRPr="005647EB" w:rsidRDefault="00123ECE" w:rsidP="002570E4">
            <w:pPr>
              <w:pStyle w:val="TAL"/>
              <w:keepNext w:val="0"/>
              <w:keepLines w:val="0"/>
            </w:pPr>
          </w:p>
        </w:tc>
        <w:tc>
          <w:tcPr>
            <w:tcW w:w="1700" w:type="dxa"/>
          </w:tcPr>
          <w:p w14:paraId="0B0F69F6" w14:textId="77777777" w:rsidR="00123ECE" w:rsidRPr="005647EB" w:rsidRDefault="00123ECE" w:rsidP="002570E4">
            <w:pPr>
              <w:pStyle w:val="TAL"/>
              <w:keepNext w:val="0"/>
              <w:keepLines w:val="0"/>
            </w:pPr>
          </w:p>
        </w:tc>
        <w:tc>
          <w:tcPr>
            <w:tcW w:w="1245" w:type="dxa"/>
          </w:tcPr>
          <w:p w14:paraId="6960B3D1" w14:textId="77777777" w:rsidR="00123ECE" w:rsidRPr="005647EB" w:rsidRDefault="00123ECE" w:rsidP="002570E4">
            <w:pPr>
              <w:pStyle w:val="TAL"/>
              <w:keepNext w:val="0"/>
              <w:keepLines w:val="0"/>
            </w:pPr>
          </w:p>
        </w:tc>
      </w:tr>
      <w:tr w:rsidR="00123ECE" w:rsidRPr="005647EB" w14:paraId="280C062C" w14:textId="77777777" w:rsidTr="002570E4">
        <w:trPr>
          <w:jc w:val="center"/>
        </w:trPr>
        <w:tc>
          <w:tcPr>
            <w:tcW w:w="4427" w:type="dxa"/>
          </w:tcPr>
          <w:p w14:paraId="3BBEA06C" w14:textId="39D36622" w:rsidR="00123ECE" w:rsidRPr="005647EB" w:rsidRDefault="002570E4" w:rsidP="002570E4">
            <w:pPr>
              <w:pStyle w:val="TAL"/>
              <w:keepNext w:val="0"/>
              <w:keepLines w:val="0"/>
            </w:pPr>
            <w:r w:rsidRPr="005647EB">
              <w:t xml:space="preserve">     </w:t>
            </w:r>
            <w:r w:rsidR="00123ECE" w:rsidRPr="005647EB">
              <w:t>c1</w:t>
            </w:r>
            <w:r w:rsidRPr="005647EB">
              <w:t xml:space="preserve"> </w:t>
            </w:r>
            <w:r w:rsidR="00123ECE" w:rsidRPr="005647EB">
              <w:t>CHOICE{</w:t>
            </w:r>
          </w:p>
        </w:tc>
        <w:tc>
          <w:tcPr>
            <w:tcW w:w="2267" w:type="dxa"/>
          </w:tcPr>
          <w:p w14:paraId="1B1D1359" w14:textId="77777777" w:rsidR="00123ECE" w:rsidRPr="005647EB" w:rsidRDefault="00123ECE" w:rsidP="002570E4">
            <w:pPr>
              <w:pStyle w:val="TAL"/>
              <w:keepNext w:val="0"/>
              <w:keepLines w:val="0"/>
            </w:pPr>
          </w:p>
        </w:tc>
        <w:tc>
          <w:tcPr>
            <w:tcW w:w="1700" w:type="dxa"/>
          </w:tcPr>
          <w:p w14:paraId="457BF514" w14:textId="77777777" w:rsidR="00123ECE" w:rsidRPr="005647EB" w:rsidRDefault="00123ECE" w:rsidP="002570E4">
            <w:pPr>
              <w:pStyle w:val="TAL"/>
              <w:keepNext w:val="0"/>
              <w:keepLines w:val="0"/>
            </w:pPr>
          </w:p>
        </w:tc>
        <w:tc>
          <w:tcPr>
            <w:tcW w:w="1245" w:type="dxa"/>
          </w:tcPr>
          <w:p w14:paraId="3F75DF80" w14:textId="77777777" w:rsidR="00123ECE" w:rsidRPr="005647EB" w:rsidRDefault="00123ECE" w:rsidP="002570E4">
            <w:pPr>
              <w:pStyle w:val="TAL"/>
              <w:keepNext w:val="0"/>
              <w:keepLines w:val="0"/>
            </w:pPr>
          </w:p>
        </w:tc>
      </w:tr>
      <w:tr w:rsidR="00123ECE" w:rsidRPr="005647EB" w14:paraId="11685002" w14:textId="77777777" w:rsidTr="002570E4">
        <w:trPr>
          <w:jc w:val="center"/>
        </w:trPr>
        <w:tc>
          <w:tcPr>
            <w:tcW w:w="4427" w:type="dxa"/>
          </w:tcPr>
          <w:p w14:paraId="70558333" w14:textId="743030F9" w:rsidR="00123ECE" w:rsidRPr="005647EB" w:rsidRDefault="002570E4" w:rsidP="002570E4">
            <w:pPr>
              <w:pStyle w:val="TAL"/>
              <w:keepNext w:val="0"/>
              <w:keepLines w:val="0"/>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1B9724BB" w14:textId="77777777" w:rsidR="00123ECE" w:rsidRPr="005647EB" w:rsidRDefault="00123ECE" w:rsidP="002570E4">
            <w:pPr>
              <w:pStyle w:val="TAL"/>
              <w:keepNext w:val="0"/>
              <w:keepLines w:val="0"/>
            </w:pPr>
          </w:p>
        </w:tc>
        <w:tc>
          <w:tcPr>
            <w:tcW w:w="1700" w:type="dxa"/>
          </w:tcPr>
          <w:p w14:paraId="1068CE50" w14:textId="77777777" w:rsidR="00123ECE" w:rsidRPr="005647EB" w:rsidRDefault="00123ECE" w:rsidP="002570E4">
            <w:pPr>
              <w:pStyle w:val="TAL"/>
              <w:keepNext w:val="0"/>
              <w:keepLines w:val="0"/>
            </w:pPr>
          </w:p>
        </w:tc>
        <w:tc>
          <w:tcPr>
            <w:tcW w:w="1245" w:type="dxa"/>
          </w:tcPr>
          <w:p w14:paraId="1FBF8544" w14:textId="77777777" w:rsidR="00123ECE" w:rsidRPr="005647EB" w:rsidRDefault="00123ECE" w:rsidP="002570E4">
            <w:pPr>
              <w:pStyle w:val="TAL"/>
              <w:keepNext w:val="0"/>
              <w:keepLines w:val="0"/>
            </w:pPr>
          </w:p>
        </w:tc>
      </w:tr>
      <w:tr w:rsidR="00123ECE" w:rsidRPr="005647EB" w14:paraId="14288919" w14:textId="77777777" w:rsidTr="002570E4">
        <w:trPr>
          <w:jc w:val="center"/>
        </w:trPr>
        <w:tc>
          <w:tcPr>
            <w:tcW w:w="4427" w:type="dxa"/>
          </w:tcPr>
          <w:p w14:paraId="69D20915" w14:textId="6BC9C182" w:rsidR="00123ECE" w:rsidRPr="005647EB" w:rsidRDefault="002570E4" w:rsidP="002570E4">
            <w:pPr>
              <w:pStyle w:val="TAL"/>
              <w:keepNext w:val="0"/>
              <w:keepLines w:val="0"/>
            </w:pPr>
            <w:r w:rsidRPr="005647EB">
              <w:t xml:space="preserve">        </w:t>
            </w:r>
            <w:r w:rsidR="00123ECE" w:rsidRPr="005647EB">
              <w:t>measConfig</w:t>
            </w:r>
            <w:r w:rsidRPr="005647EB">
              <w:t xml:space="preserve"> </w:t>
            </w:r>
          </w:p>
        </w:tc>
        <w:tc>
          <w:tcPr>
            <w:tcW w:w="2267" w:type="dxa"/>
          </w:tcPr>
          <w:p w14:paraId="39B358D9" w14:textId="59BBA09B" w:rsidR="00123ECE" w:rsidRPr="005647EB" w:rsidRDefault="00123ECE" w:rsidP="002570E4">
            <w:pPr>
              <w:pStyle w:val="TAL"/>
              <w:keepNext w:val="0"/>
              <w:keepLines w:val="0"/>
            </w:pPr>
            <w:r w:rsidRPr="005647EB">
              <w:t>MeasConfig</w:t>
            </w:r>
            <w:r w:rsidR="002570E4" w:rsidRPr="005647EB">
              <w:t xml:space="preserve"> </w:t>
            </w:r>
            <w:r w:rsidRPr="005647EB">
              <w:t>-DEFAULT</w:t>
            </w:r>
          </w:p>
        </w:tc>
        <w:tc>
          <w:tcPr>
            <w:tcW w:w="1700" w:type="dxa"/>
          </w:tcPr>
          <w:p w14:paraId="30645E17" w14:textId="77777777" w:rsidR="00123ECE" w:rsidRPr="005647EB" w:rsidRDefault="00123ECE" w:rsidP="002570E4">
            <w:pPr>
              <w:pStyle w:val="TAL"/>
              <w:keepNext w:val="0"/>
              <w:keepLines w:val="0"/>
            </w:pPr>
          </w:p>
        </w:tc>
        <w:tc>
          <w:tcPr>
            <w:tcW w:w="1245" w:type="dxa"/>
          </w:tcPr>
          <w:p w14:paraId="157A695B" w14:textId="77777777" w:rsidR="00123ECE" w:rsidRPr="005647EB" w:rsidRDefault="00123ECE" w:rsidP="002570E4">
            <w:pPr>
              <w:pStyle w:val="TAL"/>
              <w:keepNext w:val="0"/>
              <w:keepLines w:val="0"/>
            </w:pPr>
          </w:p>
        </w:tc>
      </w:tr>
      <w:tr w:rsidR="00123ECE" w:rsidRPr="005647EB" w14:paraId="0E8710D6" w14:textId="77777777" w:rsidTr="002570E4">
        <w:trPr>
          <w:jc w:val="center"/>
        </w:trPr>
        <w:tc>
          <w:tcPr>
            <w:tcW w:w="4427" w:type="dxa"/>
          </w:tcPr>
          <w:p w14:paraId="72205108" w14:textId="4C532952" w:rsidR="00123ECE" w:rsidRPr="005647EB" w:rsidRDefault="002570E4" w:rsidP="002570E4">
            <w:pPr>
              <w:pStyle w:val="TAL"/>
              <w:keepNext w:val="0"/>
              <w:keepLines w:val="0"/>
              <w:rPr>
                <w:lang w:eastAsia="zh-CN"/>
              </w:rPr>
            </w:pPr>
            <w:r w:rsidRPr="005647EB">
              <w:rPr>
                <w:lang w:eastAsia="zh-CN"/>
              </w:rPr>
              <w:t xml:space="preserve">        </w:t>
            </w:r>
            <w:r w:rsidR="00123ECE" w:rsidRPr="005647EB">
              <w:t>radioResourceConfigDedicated</w:t>
            </w:r>
          </w:p>
        </w:tc>
        <w:tc>
          <w:tcPr>
            <w:tcW w:w="2267" w:type="dxa"/>
          </w:tcPr>
          <w:p w14:paraId="5CD18EA6" w14:textId="77777777" w:rsidR="00123ECE" w:rsidRPr="005647EB" w:rsidRDefault="00123ECE" w:rsidP="002570E4">
            <w:pPr>
              <w:pStyle w:val="TAL"/>
              <w:keepNext w:val="0"/>
              <w:keepLines w:val="0"/>
            </w:pPr>
            <w:r w:rsidRPr="005647EB">
              <w:t>RadioResourceConfigDedicated-HO</w:t>
            </w:r>
          </w:p>
        </w:tc>
        <w:tc>
          <w:tcPr>
            <w:tcW w:w="1700" w:type="dxa"/>
          </w:tcPr>
          <w:p w14:paraId="6E5A6220" w14:textId="77777777" w:rsidR="00123ECE" w:rsidRPr="005647EB" w:rsidRDefault="00123ECE" w:rsidP="002570E4">
            <w:pPr>
              <w:pStyle w:val="TAL"/>
              <w:keepNext w:val="0"/>
              <w:keepLines w:val="0"/>
            </w:pPr>
          </w:p>
        </w:tc>
        <w:tc>
          <w:tcPr>
            <w:tcW w:w="1245" w:type="dxa"/>
          </w:tcPr>
          <w:p w14:paraId="1C734E14" w14:textId="77777777" w:rsidR="00123ECE" w:rsidRPr="005647EB" w:rsidRDefault="00123ECE" w:rsidP="002570E4">
            <w:pPr>
              <w:pStyle w:val="TAL"/>
              <w:keepNext w:val="0"/>
              <w:keepLines w:val="0"/>
              <w:rPr>
                <w:lang w:eastAsia="zh-CN"/>
              </w:rPr>
            </w:pPr>
          </w:p>
        </w:tc>
      </w:tr>
      <w:tr w:rsidR="00123ECE" w:rsidRPr="005647EB" w14:paraId="235938B1" w14:textId="77777777" w:rsidTr="002570E4">
        <w:trPr>
          <w:jc w:val="center"/>
        </w:trPr>
        <w:tc>
          <w:tcPr>
            <w:tcW w:w="4427" w:type="dxa"/>
          </w:tcPr>
          <w:p w14:paraId="6E9DA4BA" w14:textId="436B67DA" w:rsidR="00123ECE" w:rsidRPr="005647EB" w:rsidRDefault="002570E4" w:rsidP="002570E4">
            <w:pPr>
              <w:pStyle w:val="TAL"/>
              <w:keepNext w:val="0"/>
              <w:keepLines w:val="0"/>
            </w:pPr>
            <w:r w:rsidRPr="005647EB">
              <w:rPr>
                <w:lang w:eastAsia="zh-CN"/>
              </w:rPr>
              <w:t xml:space="preserve">   </w:t>
            </w:r>
            <w:r w:rsidR="00123ECE" w:rsidRPr="005647EB">
              <w:rPr>
                <w:lang w:eastAsia="zh-CN"/>
              </w:rPr>
              <w:t>}</w:t>
            </w:r>
          </w:p>
        </w:tc>
        <w:tc>
          <w:tcPr>
            <w:tcW w:w="2267" w:type="dxa"/>
          </w:tcPr>
          <w:p w14:paraId="30C55C3F" w14:textId="77777777" w:rsidR="00123ECE" w:rsidRPr="005647EB" w:rsidRDefault="00123ECE" w:rsidP="002570E4">
            <w:pPr>
              <w:pStyle w:val="TAL"/>
              <w:keepNext w:val="0"/>
              <w:keepLines w:val="0"/>
            </w:pPr>
          </w:p>
        </w:tc>
        <w:tc>
          <w:tcPr>
            <w:tcW w:w="1700" w:type="dxa"/>
          </w:tcPr>
          <w:p w14:paraId="1E70AD4A" w14:textId="77777777" w:rsidR="00123ECE" w:rsidRPr="005647EB" w:rsidRDefault="00123ECE" w:rsidP="002570E4">
            <w:pPr>
              <w:pStyle w:val="TAL"/>
              <w:keepNext w:val="0"/>
              <w:keepLines w:val="0"/>
            </w:pPr>
          </w:p>
        </w:tc>
        <w:tc>
          <w:tcPr>
            <w:tcW w:w="1245" w:type="dxa"/>
          </w:tcPr>
          <w:p w14:paraId="63B49F89" w14:textId="77777777" w:rsidR="00123ECE" w:rsidRPr="005647EB" w:rsidRDefault="00123ECE" w:rsidP="002570E4">
            <w:pPr>
              <w:pStyle w:val="TAL"/>
              <w:keepNext w:val="0"/>
              <w:keepLines w:val="0"/>
            </w:pPr>
          </w:p>
        </w:tc>
      </w:tr>
      <w:tr w:rsidR="00123ECE" w:rsidRPr="005647EB" w14:paraId="56DB745A" w14:textId="77777777" w:rsidTr="002570E4">
        <w:trPr>
          <w:jc w:val="center"/>
        </w:trPr>
        <w:tc>
          <w:tcPr>
            <w:tcW w:w="4427" w:type="dxa"/>
          </w:tcPr>
          <w:p w14:paraId="30E0A3B0" w14:textId="64ECE04F"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34F4520F" w14:textId="77777777" w:rsidR="00123ECE" w:rsidRPr="005647EB" w:rsidRDefault="00123ECE" w:rsidP="002570E4">
            <w:pPr>
              <w:pStyle w:val="TAL"/>
              <w:keepNext w:val="0"/>
              <w:keepLines w:val="0"/>
            </w:pPr>
          </w:p>
        </w:tc>
        <w:tc>
          <w:tcPr>
            <w:tcW w:w="1700" w:type="dxa"/>
          </w:tcPr>
          <w:p w14:paraId="1BFCC8FE" w14:textId="77777777" w:rsidR="00123ECE" w:rsidRPr="005647EB" w:rsidRDefault="00123ECE" w:rsidP="002570E4">
            <w:pPr>
              <w:pStyle w:val="TAL"/>
              <w:keepNext w:val="0"/>
              <w:keepLines w:val="0"/>
            </w:pPr>
          </w:p>
        </w:tc>
        <w:tc>
          <w:tcPr>
            <w:tcW w:w="1245" w:type="dxa"/>
          </w:tcPr>
          <w:p w14:paraId="4BB76CF3" w14:textId="77777777" w:rsidR="00123ECE" w:rsidRPr="005647EB" w:rsidRDefault="00123ECE" w:rsidP="002570E4">
            <w:pPr>
              <w:pStyle w:val="TAL"/>
              <w:keepNext w:val="0"/>
              <w:keepLines w:val="0"/>
            </w:pPr>
          </w:p>
        </w:tc>
      </w:tr>
      <w:tr w:rsidR="00123ECE" w:rsidRPr="005647EB" w14:paraId="4454909E" w14:textId="77777777" w:rsidTr="002570E4">
        <w:trPr>
          <w:jc w:val="center"/>
        </w:trPr>
        <w:tc>
          <w:tcPr>
            <w:tcW w:w="4427" w:type="dxa"/>
          </w:tcPr>
          <w:p w14:paraId="3C0B84E0" w14:textId="5F24B251" w:rsidR="00123ECE" w:rsidRPr="005647EB" w:rsidRDefault="002570E4" w:rsidP="002570E4">
            <w:pPr>
              <w:pStyle w:val="TAL"/>
              <w:keepNext w:val="0"/>
              <w:keepLines w:val="0"/>
            </w:pPr>
            <w:r w:rsidRPr="005647EB">
              <w:t xml:space="preserve"> </w:t>
            </w:r>
            <w:r w:rsidR="00123ECE" w:rsidRPr="005647EB">
              <w:t>}</w:t>
            </w:r>
          </w:p>
        </w:tc>
        <w:tc>
          <w:tcPr>
            <w:tcW w:w="2267" w:type="dxa"/>
          </w:tcPr>
          <w:p w14:paraId="20F55999" w14:textId="77777777" w:rsidR="00123ECE" w:rsidRPr="005647EB" w:rsidRDefault="00123ECE" w:rsidP="002570E4">
            <w:pPr>
              <w:pStyle w:val="TAL"/>
              <w:keepNext w:val="0"/>
              <w:keepLines w:val="0"/>
            </w:pPr>
          </w:p>
        </w:tc>
        <w:tc>
          <w:tcPr>
            <w:tcW w:w="1700" w:type="dxa"/>
          </w:tcPr>
          <w:p w14:paraId="7F7AFC59" w14:textId="77777777" w:rsidR="00123ECE" w:rsidRPr="005647EB" w:rsidRDefault="00123ECE" w:rsidP="002570E4">
            <w:pPr>
              <w:pStyle w:val="TAL"/>
              <w:keepNext w:val="0"/>
              <w:keepLines w:val="0"/>
            </w:pPr>
          </w:p>
        </w:tc>
        <w:tc>
          <w:tcPr>
            <w:tcW w:w="1245" w:type="dxa"/>
          </w:tcPr>
          <w:p w14:paraId="2C2FE442" w14:textId="77777777" w:rsidR="00123ECE" w:rsidRPr="005647EB" w:rsidRDefault="00123ECE" w:rsidP="002570E4">
            <w:pPr>
              <w:pStyle w:val="TAL"/>
              <w:keepNext w:val="0"/>
              <w:keepLines w:val="0"/>
            </w:pPr>
          </w:p>
        </w:tc>
      </w:tr>
      <w:tr w:rsidR="00123ECE" w:rsidRPr="005647EB" w14:paraId="4FACAAE1" w14:textId="77777777" w:rsidTr="002570E4">
        <w:trPr>
          <w:jc w:val="center"/>
        </w:trPr>
        <w:tc>
          <w:tcPr>
            <w:tcW w:w="4427" w:type="dxa"/>
          </w:tcPr>
          <w:p w14:paraId="7B3CD2AA" w14:textId="77777777" w:rsidR="00123ECE" w:rsidRPr="005647EB" w:rsidRDefault="00123ECE" w:rsidP="002570E4">
            <w:pPr>
              <w:pStyle w:val="TAL"/>
              <w:keepNext w:val="0"/>
              <w:keepLines w:val="0"/>
            </w:pPr>
            <w:r w:rsidRPr="005647EB">
              <w:t>}</w:t>
            </w:r>
          </w:p>
        </w:tc>
        <w:tc>
          <w:tcPr>
            <w:tcW w:w="2267" w:type="dxa"/>
          </w:tcPr>
          <w:p w14:paraId="676AB8B8" w14:textId="77777777" w:rsidR="00123ECE" w:rsidRPr="005647EB" w:rsidRDefault="00123ECE" w:rsidP="002570E4">
            <w:pPr>
              <w:pStyle w:val="TAL"/>
              <w:keepNext w:val="0"/>
              <w:keepLines w:val="0"/>
            </w:pPr>
          </w:p>
        </w:tc>
        <w:tc>
          <w:tcPr>
            <w:tcW w:w="1700" w:type="dxa"/>
          </w:tcPr>
          <w:p w14:paraId="043D5984" w14:textId="77777777" w:rsidR="00123ECE" w:rsidRPr="005647EB" w:rsidRDefault="00123ECE" w:rsidP="002570E4">
            <w:pPr>
              <w:pStyle w:val="TAL"/>
              <w:keepNext w:val="0"/>
              <w:keepLines w:val="0"/>
            </w:pPr>
          </w:p>
        </w:tc>
        <w:tc>
          <w:tcPr>
            <w:tcW w:w="1245" w:type="dxa"/>
          </w:tcPr>
          <w:p w14:paraId="409FDB4B" w14:textId="77777777" w:rsidR="00123ECE" w:rsidRPr="005647EB" w:rsidRDefault="00123ECE" w:rsidP="002570E4">
            <w:pPr>
              <w:pStyle w:val="TAL"/>
              <w:keepNext w:val="0"/>
              <w:keepLines w:val="0"/>
            </w:pPr>
          </w:p>
        </w:tc>
      </w:tr>
      <w:tr w:rsidR="00123ECE" w:rsidRPr="005647EB" w14:paraId="7CAE9961" w14:textId="77777777" w:rsidTr="002570E4">
        <w:trPr>
          <w:jc w:val="center"/>
        </w:trPr>
        <w:tc>
          <w:tcPr>
            <w:tcW w:w="4427" w:type="dxa"/>
          </w:tcPr>
          <w:p w14:paraId="2E246363" w14:textId="77777777" w:rsidR="00123ECE" w:rsidRPr="005647EB" w:rsidRDefault="00123ECE" w:rsidP="002570E4">
            <w:pPr>
              <w:pStyle w:val="TAL"/>
              <w:keepNext w:val="0"/>
              <w:keepLines w:val="0"/>
            </w:pPr>
          </w:p>
        </w:tc>
        <w:tc>
          <w:tcPr>
            <w:tcW w:w="2267" w:type="dxa"/>
          </w:tcPr>
          <w:p w14:paraId="4505AB26" w14:textId="77777777" w:rsidR="00123ECE" w:rsidRPr="005647EB" w:rsidRDefault="00123ECE" w:rsidP="002570E4">
            <w:pPr>
              <w:pStyle w:val="TAL"/>
              <w:keepNext w:val="0"/>
              <w:keepLines w:val="0"/>
            </w:pPr>
          </w:p>
        </w:tc>
        <w:tc>
          <w:tcPr>
            <w:tcW w:w="1700" w:type="dxa"/>
          </w:tcPr>
          <w:p w14:paraId="0583B703" w14:textId="77777777" w:rsidR="00123ECE" w:rsidRPr="005647EB" w:rsidRDefault="00123ECE" w:rsidP="002570E4">
            <w:pPr>
              <w:pStyle w:val="TAL"/>
              <w:keepNext w:val="0"/>
              <w:keepLines w:val="0"/>
            </w:pPr>
          </w:p>
        </w:tc>
        <w:tc>
          <w:tcPr>
            <w:tcW w:w="1245" w:type="dxa"/>
          </w:tcPr>
          <w:p w14:paraId="29109847" w14:textId="77777777" w:rsidR="00123ECE" w:rsidRPr="005647EB" w:rsidRDefault="00123ECE" w:rsidP="002570E4">
            <w:pPr>
              <w:pStyle w:val="TAL"/>
              <w:keepNext w:val="0"/>
              <w:keepLines w:val="0"/>
            </w:pPr>
          </w:p>
        </w:tc>
      </w:tr>
    </w:tbl>
    <w:p w14:paraId="513F2A47" w14:textId="77777777" w:rsidR="00123ECE" w:rsidRPr="005647EB" w:rsidRDefault="00123ECE" w:rsidP="002570E4"/>
    <w:p w14:paraId="7F45D25C" w14:textId="77777777" w:rsidR="00123ECE" w:rsidRPr="005647EB" w:rsidRDefault="00123ECE" w:rsidP="006D30B7">
      <w:pPr>
        <w:pStyle w:val="TH"/>
      </w:pPr>
      <w:r w:rsidRPr="005647EB">
        <w:lastRenderedPageBreak/>
        <w:t xml:space="preserve">Table 8.3.2.4.3-3: </w:t>
      </w:r>
      <w:r w:rsidRPr="005647EB">
        <w:rPr>
          <w:i/>
        </w:rPr>
        <w:t>ReportConfigEUTRA-A3</w:t>
      </w:r>
      <w:r w:rsidRPr="005647EB">
        <w:t>: Additional E-UTRAN FDD-FDD inter-frequency event triggered reporting when DRX is used in fading propagation conditions test 1 and 2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946"/>
        <w:gridCol w:w="887"/>
      </w:tblGrid>
      <w:tr w:rsidR="00123ECE" w:rsidRPr="005647EB" w14:paraId="16B405BD" w14:textId="77777777" w:rsidTr="002570E4">
        <w:trPr>
          <w:jc w:val="center"/>
        </w:trPr>
        <w:tc>
          <w:tcPr>
            <w:tcW w:w="9527" w:type="dxa"/>
            <w:gridSpan w:val="4"/>
            <w:tcBorders>
              <w:bottom w:val="single" w:sz="4" w:space="0" w:color="auto"/>
            </w:tcBorders>
          </w:tcPr>
          <w:p w14:paraId="34A41B31" w14:textId="0ADD6FA0" w:rsidR="00123ECE" w:rsidRPr="005647EB" w:rsidRDefault="00123ECE" w:rsidP="006D30B7">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611AC28B" w14:textId="77777777" w:rsidTr="002570E4">
        <w:trPr>
          <w:jc w:val="center"/>
        </w:trPr>
        <w:tc>
          <w:tcPr>
            <w:tcW w:w="4427" w:type="dxa"/>
            <w:tcBorders>
              <w:right w:val="single" w:sz="4" w:space="0" w:color="auto"/>
            </w:tcBorders>
          </w:tcPr>
          <w:p w14:paraId="134CDC75" w14:textId="2DA4A994" w:rsidR="00123ECE" w:rsidRPr="005647EB" w:rsidRDefault="00123ECE" w:rsidP="006D30B7">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06B24235" w14:textId="77777777" w:rsidR="00123ECE" w:rsidRPr="005647EB" w:rsidRDefault="00123ECE" w:rsidP="006D30B7">
            <w:pPr>
              <w:pStyle w:val="TAH"/>
            </w:pPr>
            <w:r w:rsidRPr="005647EB">
              <w:t>Value/remark</w:t>
            </w:r>
          </w:p>
        </w:tc>
        <w:tc>
          <w:tcPr>
            <w:tcW w:w="1946" w:type="dxa"/>
            <w:tcBorders>
              <w:left w:val="single" w:sz="4" w:space="0" w:color="auto"/>
              <w:right w:val="single" w:sz="4" w:space="0" w:color="auto"/>
            </w:tcBorders>
          </w:tcPr>
          <w:p w14:paraId="7FA2AC96" w14:textId="77777777" w:rsidR="00123ECE" w:rsidRPr="005647EB" w:rsidRDefault="00123ECE" w:rsidP="006D30B7">
            <w:pPr>
              <w:pStyle w:val="TAH"/>
            </w:pPr>
            <w:r w:rsidRPr="005647EB">
              <w:t>Comment</w:t>
            </w:r>
          </w:p>
        </w:tc>
        <w:tc>
          <w:tcPr>
            <w:tcW w:w="887" w:type="dxa"/>
            <w:tcBorders>
              <w:left w:val="single" w:sz="4" w:space="0" w:color="auto"/>
            </w:tcBorders>
          </w:tcPr>
          <w:p w14:paraId="1EC405AF" w14:textId="77777777" w:rsidR="00123ECE" w:rsidRPr="005647EB" w:rsidRDefault="00123ECE" w:rsidP="006D30B7">
            <w:pPr>
              <w:pStyle w:val="TAH"/>
            </w:pPr>
            <w:r w:rsidRPr="005647EB">
              <w:t>Condition</w:t>
            </w:r>
          </w:p>
        </w:tc>
      </w:tr>
      <w:tr w:rsidR="00123ECE" w:rsidRPr="005647EB" w14:paraId="587D216D" w14:textId="77777777" w:rsidTr="002570E4">
        <w:trPr>
          <w:jc w:val="center"/>
        </w:trPr>
        <w:tc>
          <w:tcPr>
            <w:tcW w:w="4427" w:type="dxa"/>
            <w:tcBorders>
              <w:right w:val="single" w:sz="4" w:space="0" w:color="auto"/>
            </w:tcBorders>
          </w:tcPr>
          <w:p w14:paraId="5AA642A2" w14:textId="568AD49E" w:rsidR="00123ECE" w:rsidRPr="005647EB" w:rsidRDefault="00123ECE" w:rsidP="006D30B7">
            <w:pPr>
              <w:pStyle w:val="TAL"/>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37572F86" w14:textId="77777777" w:rsidR="00123ECE" w:rsidRPr="005647EB" w:rsidRDefault="00123ECE" w:rsidP="006D30B7">
            <w:pPr>
              <w:pStyle w:val="TAL"/>
            </w:pPr>
          </w:p>
        </w:tc>
        <w:tc>
          <w:tcPr>
            <w:tcW w:w="1946" w:type="dxa"/>
            <w:tcBorders>
              <w:left w:val="single" w:sz="4" w:space="0" w:color="auto"/>
              <w:right w:val="single" w:sz="4" w:space="0" w:color="auto"/>
            </w:tcBorders>
          </w:tcPr>
          <w:p w14:paraId="26C6E606" w14:textId="77777777" w:rsidR="00123ECE" w:rsidRPr="005647EB" w:rsidRDefault="00123ECE" w:rsidP="006D30B7">
            <w:pPr>
              <w:pStyle w:val="TAL"/>
            </w:pPr>
          </w:p>
        </w:tc>
        <w:tc>
          <w:tcPr>
            <w:tcW w:w="887" w:type="dxa"/>
            <w:tcBorders>
              <w:left w:val="single" w:sz="4" w:space="0" w:color="auto"/>
            </w:tcBorders>
          </w:tcPr>
          <w:p w14:paraId="37732C74" w14:textId="77777777" w:rsidR="00123ECE" w:rsidRPr="005647EB" w:rsidRDefault="00123ECE" w:rsidP="006D30B7">
            <w:pPr>
              <w:pStyle w:val="TAL"/>
            </w:pPr>
          </w:p>
        </w:tc>
      </w:tr>
      <w:tr w:rsidR="00123ECE" w:rsidRPr="005647EB" w14:paraId="65C271AF" w14:textId="77777777" w:rsidTr="002570E4">
        <w:trPr>
          <w:jc w:val="center"/>
        </w:trPr>
        <w:tc>
          <w:tcPr>
            <w:tcW w:w="4427" w:type="dxa"/>
            <w:tcBorders>
              <w:right w:val="single" w:sz="4" w:space="0" w:color="auto"/>
            </w:tcBorders>
          </w:tcPr>
          <w:p w14:paraId="537830C8" w14:textId="36AB2928" w:rsidR="00123ECE" w:rsidRPr="005647EB" w:rsidRDefault="002570E4" w:rsidP="006D30B7">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44F44EDC" w14:textId="77777777" w:rsidR="00123ECE" w:rsidRPr="005647EB" w:rsidRDefault="00123ECE" w:rsidP="006D30B7">
            <w:pPr>
              <w:pStyle w:val="TAL"/>
            </w:pPr>
          </w:p>
        </w:tc>
        <w:tc>
          <w:tcPr>
            <w:tcW w:w="1946" w:type="dxa"/>
            <w:tcBorders>
              <w:left w:val="single" w:sz="4" w:space="0" w:color="auto"/>
              <w:right w:val="single" w:sz="4" w:space="0" w:color="auto"/>
            </w:tcBorders>
          </w:tcPr>
          <w:p w14:paraId="6B821E78" w14:textId="77777777" w:rsidR="00123ECE" w:rsidRPr="005647EB" w:rsidRDefault="00123ECE" w:rsidP="006D30B7">
            <w:pPr>
              <w:pStyle w:val="TAL"/>
            </w:pPr>
          </w:p>
        </w:tc>
        <w:tc>
          <w:tcPr>
            <w:tcW w:w="887" w:type="dxa"/>
            <w:tcBorders>
              <w:left w:val="single" w:sz="4" w:space="0" w:color="auto"/>
            </w:tcBorders>
          </w:tcPr>
          <w:p w14:paraId="79D7C58B" w14:textId="77777777" w:rsidR="00123ECE" w:rsidRPr="005647EB" w:rsidRDefault="00123ECE" w:rsidP="006D30B7">
            <w:pPr>
              <w:pStyle w:val="TAL"/>
            </w:pPr>
          </w:p>
        </w:tc>
      </w:tr>
      <w:tr w:rsidR="00123ECE" w:rsidRPr="005647EB" w14:paraId="0AC50BE7" w14:textId="77777777" w:rsidTr="002570E4">
        <w:trPr>
          <w:jc w:val="center"/>
        </w:trPr>
        <w:tc>
          <w:tcPr>
            <w:tcW w:w="4427" w:type="dxa"/>
            <w:tcBorders>
              <w:right w:val="single" w:sz="4" w:space="0" w:color="auto"/>
            </w:tcBorders>
          </w:tcPr>
          <w:p w14:paraId="6F904114" w14:textId="3C3F5A3C" w:rsidR="00123ECE" w:rsidRPr="005647EB" w:rsidRDefault="002570E4" w:rsidP="006D30B7">
            <w:pPr>
              <w:pStyle w:val="TAL"/>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C1D9BCC" w14:textId="77777777" w:rsidR="00123ECE" w:rsidRPr="005647EB" w:rsidRDefault="00123ECE" w:rsidP="006D30B7">
            <w:pPr>
              <w:pStyle w:val="TAL"/>
            </w:pPr>
          </w:p>
        </w:tc>
        <w:tc>
          <w:tcPr>
            <w:tcW w:w="1946" w:type="dxa"/>
            <w:tcBorders>
              <w:left w:val="single" w:sz="4" w:space="0" w:color="auto"/>
              <w:right w:val="single" w:sz="4" w:space="0" w:color="auto"/>
            </w:tcBorders>
          </w:tcPr>
          <w:p w14:paraId="66EE9A94" w14:textId="77777777" w:rsidR="00123ECE" w:rsidRPr="005647EB" w:rsidRDefault="00123ECE" w:rsidP="006D30B7">
            <w:pPr>
              <w:pStyle w:val="TAL"/>
            </w:pPr>
          </w:p>
        </w:tc>
        <w:tc>
          <w:tcPr>
            <w:tcW w:w="887" w:type="dxa"/>
            <w:tcBorders>
              <w:left w:val="single" w:sz="4" w:space="0" w:color="auto"/>
            </w:tcBorders>
          </w:tcPr>
          <w:p w14:paraId="6AAD05D1" w14:textId="77777777" w:rsidR="00123ECE" w:rsidRPr="005647EB" w:rsidRDefault="00123ECE" w:rsidP="006D30B7">
            <w:pPr>
              <w:pStyle w:val="TAL"/>
            </w:pPr>
          </w:p>
        </w:tc>
      </w:tr>
      <w:tr w:rsidR="00123ECE" w:rsidRPr="005647EB" w14:paraId="3142B18F" w14:textId="77777777" w:rsidTr="002570E4">
        <w:trPr>
          <w:jc w:val="center"/>
        </w:trPr>
        <w:tc>
          <w:tcPr>
            <w:tcW w:w="4427" w:type="dxa"/>
            <w:tcBorders>
              <w:right w:val="single" w:sz="4" w:space="0" w:color="auto"/>
            </w:tcBorders>
          </w:tcPr>
          <w:p w14:paraId="446662C0" w14:textId="1A4BCDB7" w:rsidR="00123ECE" w:rsidRPr="005647EB" w:rsidRDefault="002570E4" w:rsidP="006D30B7">
            <w:pPr>
              <w:pStyle w:val="TAL"/>
            </w:pPr>
            <w:r w:rsidRPr="005647EB">
              <w:t xml:space="preserve">    </w:t>
            </w:r>
            <w:r w:rsidR="00123ECE" w:rsidRPr="005647EB">
              <w:t>eventide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26E744AE" w14:textId="77777777" w:rsidR="00123ECE" w:rsidRPr="005647EB" w:rsidRDefault="00123ECE" w:rsidP="006D30B7">
            <w:pPr>
              <w:pStyle w:val="TAL"/>
            </w:pPr>
          </w:p>
        </w:tc>
        <w:tc>
          <w:tcPr>
            <w:tcW w:w="1946" w:type="dxa"/>
            <w:tcBorders>
              <w:left w:val="single" w:sz="4" w:space="0" w:color="auto"/>
              <w:right w:val="single" w:sz="4" w:space="0" w:color="auto"/>
            </w:tcBorders>
          </w:tcPr>
          <w:p w14:paraId="11429464" w14:textId="77777777" w:rsidR="00123ECE" w:rsidRPr="005647EB" w:rsidRDefault="00123ECE" w:rsidP="006D30B7">
            <w:pPr>
              <w:pStyle w:val="TAL"/>
            </w:pPr>
          </w:p>
        </w:tc>
        <w:tc>
          <w:tcPr>
            <w:tcW w:w="887" w:type="dxa"/>
            <w:tcBorders>
              <w:left w:val="single" w:sz="4" w:space="0" w:color="auto"/>
            </w:tcBorders>
          </w:tcPr>
          <w:p w14:paraId="42437740" w14:textId="77777777" w:rsidR="00123ECE" w:rsidRPr="005647EB" w:rsidRDefault="00123ECE" w:rsidP="006D30B7">
            <w:pPr>
              <w:pStyle w:val="TAL"/>
            </w:pPr>
          </w:p>
        </w:tc>
      </w:tr>
      <w:tr w:rsidR="00123ECE" w:rsidRPr="005647EB" w14:paraId="62413E77" w14:textId="77777777" w:rsidTr="002570E4">
        <w:trPr>
          <w:jc w:val="center"/>
        </w:trPr>
        <w:tc>
          <w:tcPr>
            <w:tcW w:w="4427" w:type="dxa"/>
            <w:tcBorders>
              <w:right w:val="single" w:sz="4" w:space="0" w:color="auto"/>
            </w:tcBorders>
          </w:tcPr>
          <w:p w14:paraId="66A29696" w14:textId="5507DFC8" w:rsidR="00123ECE" w:rsidRPr="005647EB" w:rsidRDefault="002570E4" w:rsidP="006D30B7">
            <w:pPr>
              <w:pStyle w:val="TAL"/>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677D7F4" w14:textId="77777777" w:rsidR="00123ECE" w:rsidRPr="005647EB" w:rsidRDefault="00123ECE" w:rsidP="006D30B7">
            <w:pPr>
              <w:pStyle w:val="TAL"/>
            </w:pPr>
          </w:p>
        </w:tc>
        <w:tc>
          <w:tcPr>
            <w:tcW w:w="1946" w:type="dxa"/>
            <w:tcBorders>
              <w:left w:val="single" w:sz="4" w:space="0" w:color="auto"/>
              <w:right w:val="single" w:sz="4" w:space="0" w:color="auto"/>
            </w:tcBorders>
          </w:tcPr>
          <w:p w14:paraId="3EA46EDA" w14:textId="77777777" w:rsidR="00123ECE" w:rsidRPr="005647EB" w:rsidRDefault="00123ECE" w:rsidP="006D30B7">
            <w:pPr>
              <w:pStyle w:val="TAL"/>
            </w:pPr>
          </w:p>
        </w:tc>
        <w:tc>
          <w:tcPr>
            <w:tcW w:w="887" w:type="dxa"/>
            <w:tcBorders>
              <w:left w:val="single" w:sz="4" w:space="0" w:color="auto"/>
            </w:tcBorders>
          </w:tcPr>
          <w:p w14:paraId="453D7869" w14:textId="77777777" w:rsidR="00123ECE" w:rsidRPr="005647EB" w:rsidRDefault="00123ECE" w:rsidP="006D30B7">
            <w:pPr>
              <w:pStyle w:val="TAL"/>
            </w:pPr>
          </w:p>
        </w:tc>
      </w:tr>
      <w:tr w:rsidR="00123ECE" w:rsidRPr="005647EB" w14:paraId="14E8809D" w14:textId="77777777" w:rsidTr="002570E4">
        <w:trPr>
          <w:jc w:val="center"/>
        </w:trPr>
        <w:tc>
          <w:tcPr>
            <w:tcW w:w="4427" w:type="dxa"/>
            <w:tcBorders>
              <w:right w:val="single" w:sz="4" w:space="0" w:color="auto"/>
            </w:tcBorders>
          </w:tcPr>
          <w:p w14:paraId="7C0651C4" w14:textId="6AF72235"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197BB3AF" w14:textId="4DF90258" w:rsidR="00123ECE" w:rsidRPr="005647EB" w:rsidRDefault="00123ECE"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946" w:type="dxa"/>
            <w:tcBorders>
              <w:left w:val="single" w:sz="4" w:space="0" w:color="auto"/>
              <w:right w:val="single" w:sz="4" w:space="0" w:color="auto"/>
            </w:tcBorders>
          </w:tcPr>
          <w:p w14:paraId="39A8EE35" w14:textId="470F25E5" w:rsidR="00123ECE" w:rsidRPr="005647EB" w:rsidRDefault="00123ECE"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887" w:type="dxa"/>
            <w:tcBorders>
              <w:left w:val="single" w:sz="4" w:space="0" w:color="auto"/>
            </w:tcBorders>
          </w:tcPr>
          <w:p w14:paraId="20C7327C" w14:textId="77777777" w:rsidR="00123ECE" w:rsidRPr="005647EB" w:rsidRDefault="00123ECE" w:rsidP="002570E4">
            <w:pPr>
              <w:pStyle w:val="TAL"/>
              <w:keepNext w:val="0"/>
              <w:keepLines w:val="0"/>
            </w:pPr>
          </w:p>
        </w:tc>
      </w:tr>
      <w:tr w:rsidR="00123ECE" w:rsidRPr="005647EB" w14:paraId="74D5858B" w14:textId="77777777" w:rsidTr="002570E4">
        <w:trPr>
          <w:jc w:val="center"/>
        </w:trPr>
        <w:tc>
          <w:tcPr>
            <w:tcW w:w="4427" w:type="dxa"/>
            <w:tcBorders>
              <w:right w:val="single" w:sz="4" w:space="0" w:color="auto"/>
            </w:tcBorders>
          </w:tcPr>
          <w:p w14:paraId="369AB80A" w14:textId="4BE40FD8" w:rsidR="00123ECE" w:rsidRPr="005647EB" w:rsidRDefault="002570E4" w:rsidP="002570E4">
            <w:pPr>
              <w:pStyle w:val="TAL"/>
              <w:keepNext w:val="0"/>
              <w:keepLines w:val="0"/>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68932987" w14:textId="77777777" w:rsidR="00123ECE" w:rsidRPr="005647EB" w:rsidRDefault="00123ECE" w:rsidP="002570E4">
            <w:pPr>
              <w:pStyle w:val="TAL"/>
              <w:keepNext w:val="0"/>
              <w:keepLines w:val="0"/>
            </w:pPr>
            <w:r w:rsidRPr="005647EB">
              <w:t>FALSE</w:t>
            </w:r>
          </w:p>
        </w:tc>
        <w:tc>
          <w:tcPr>
            <w:tcW w:w="1946" w:type="dxa"/>
            <w:tcBorders>
              <w:left w:val="single" w:sz="4" w:space="0" w:color="auto"/>
              <w:right w:val="single" w:sz="4" w:space="0" w:color="auto"/>
            </w:tcBorders>
          </w:tcPr>
          <w:p w14:paraId="70AD0E56" w14:textId="77777777" w:rsidR="00123ECE" w:rsidRPr="005647EB" w:rsidRDefault="00123ECE" w:rsidP="002570E4">
            <w:pPr>
              <w:pStyle w:val="TAL"/>
              <w:keepNext w:val="0"/>
              <w:keepLines w:val="0"/>
            </w:pPr>
          </w:p>
        </w:tc>
        <w:tc>
          <w:tcPr>
            <w:tcW w:w="887" w:type="dxa"/>
            <w:tcBorders>
              <w:left w:val="single" w:sz="4" w:space="0" w:color="auto"/>
            </w:tcBorders>
          </w:tcPr>
          <w:p w14:paraId="3A0BE178" w14:textId="77777777" w:rsidR="00123ECE" w:rsidRPr="005647EB" w:rsidRDefault="00123ECE" w:rsidP="002570E4">
            <w:pPr>
              <w:pStyle w:val="TAL"/>
              <w:keepNext w:val="0"/>
              <w:keepLines w:val="0"/>
            </w:pPr>
          </w:p>
        </w:tc>
      </w:tr>
      <w:tr w:rsidR="00123ECE" w:rsidRPr="005647EB" w14:paraId="76F3B643" w14:textId="77777777" w:rsidTr="002570E4">
        <w:trPr>
          <w:jc w:val="center"/>
        </w:trPr>
        <w:tc>
          <w:tcPr>
            <w:tcW w:w="4427" w:type="dxa"/>
            <w:tcBorders>
              <w:right w:val="single" w:sz="4" w:space="0" w:color="auto"/>
            </w:tcBorders>
          </w:tcPr>
          <w:p w14:paraId="3E71143E" w14:textId="026F3B42"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132253FC" w14:textId="77777777" w:rsidR="00123ECE" w:rsidRPr="005647EB" w:rsidRDefault="00123ECE" w:rsidP="002570E4">
            <w:pPr>
              <w:pStyle w:val="TAL"/>
              <w:keepNext w:val="0"/>
              <w:keepLines w:val="0"/>
            </w:pPr>
          </w:p>
        </w:tc>
        <w:tc>
          <w:tcPr>
            <w:tcW w:w="1946" w:type="dxa"/>
            <w:tcBorders>
              <w:left w:val="single" w:sz="4" w:space="0" w:color="auto"/>
              <w:right w:val="single" w:sz="4" w:space="0" w:color="auto"/>
            </w:tcBorders>
          </w:tcPr>
          <w:p w14:paraId="26FCACA3" w14:textId="77777777" w:rsidR="00123ECE" w:rsidRPr="005647EB" w:rsidRDefault="00123ECE" w:rsidP="002570E4">
            <w:pPr>
              <w:pStyle w:val="TAL"/>
              <w:keepNext w:val="0"/>
              <w:keepLines w:val="0"/>
            </w:pPr>
          </w:p>
        </w:tc>
        <w:tc>
          <w:tcPr>
            <w:tcW w:w="887" w:type="dxa"/>
            <w:tcBorders>
              <w:left w:val="single" w:sz="4" w:space="0" w:color="auto"/>
            </w:tcBorders>
          </w:tcPr>
          <w:p w14:paraId="4677A4A2" w14:textId="77777777" w:rsidR="00123ECE" w:rsidRPr="005647EB" w:rsidRDefault="00123ECE" w:rsidP="002570E4">
            <w:pPr>
              <w:pStyle w:val="TAL"/>
              <w:keepNext w:val="0"/>
              <w:keepLines w:val="0"/>
            </w:pPr>
          </w:p>
        </w:tc>
      </w:tr>
      <w:tr w:rsidR="00123ECE" w:rsidRPr="005647EB" w14:paraId="18F34FDF" w14:textId="77777777" w:rsidTr="002570E4">
        <w:trPr>
          <w:jc w:val="center"/>
        </w:trPr>
        <w:tc>
          <w:tcPr>
            <w:tcW w:w="4427" w:type="dxa"/>
            <w:tcBorders>
              <w:right w:val="single" w:sz="4" w:space="0" w:color="auto"/>
            </w:tcBorders>
          </w:tcPr>
          <w:p w14:paraId="7EA41941" w14:textId="23901968"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7869C89F" w14:textId="77777777" w:rsidR="00123ECE" w:rsidRPr="005647EB" w:rsidRDefault="00123ECE" w:rsidP="002570E4">
            <w:pPr>
              <w:pStyle w:val="TAL"/>
              <w:keepNext w:val="0"/>
              <w:keepLines w:val="0"/>
            </w:pPr>
          </w:p>
        </w:tc>
        <w:tc>
          <w:tcPr>
            <w:tcW w:w="1946" w:type="dxa"/>
            <w:tcBorders>
              <w:left w:val="single" w:sz="4" w:space="0" w:color="auto"/>
              <w:right w:val="single" w:sz="4" w:space="0" w:color="auto"/>
            </w:tcBorders>
          </w:tcPr>
          <w:p w14:paraId="0D427F44" w14:textId="77777777" w:rsidR="00123ECE" w:rsidRPr="005647EB" w:rsidRDefault="00123ECE" w:rsidP="002570E4">
            <w:pPr>
              <w:pStyle w:val="TAL"/>
              <w:keepNext w:val="0"/>
              <w:keepLines w:val="0"/>
            </w:pPr>
          </w:p>
        </w:tc>
        <w:tc>
          <w:tcPr>
            <w:tcW w:w="887" w:type="dxa"/>
            <w:tcBorders>
              <w:left w:val="single" w:sz="4" w:space="0" w:color="auto"/>
            </w:tcBorders>
          </w:tcPr>
          <w:p w14:paraId="4B18FEC9" w14:textId="77777777" w:rsidR="00123ECE" w:rsidRPr="005647EB" w:rsidRDefault="00123ECE" w:rsidP="002570E4">
            <w:pPr>
              <w:pStyle w:val="TAL"/>
              <w:keepNext w:val="0"/>
              <w:keepLines w:val="0"/>
            </w:pPr>
          </w:p>
        </w:tc>
      </w:tr>
      <w:tr w:rsidR="00123ECE" w:rsidRPr="005647EB" w14:paraId="60EEEA4F" w14:textId="77777777" w:rsidTr="002570E4">
        <w:trPr>
          <w:jc w:val="center"/>
        </w:trPr>
        <w:tc>
          <w:tcPr>
            <w:tcW w:w="4427" w:type="dxa"/>
            <w:tcBorders>
              <w:right w:val="single" w:sz="4" w:space="0" w:color="auto"/>
            </w:tcBorders>
          </w:tcPr>
          <w:p w14:paraId="494BD23D" w14:textId="0990AD0F" w:rsidR="00123ECE" w:rsidRPr="005647EB" w:rsidRDefault="002570E4" w:rsidP="002570E4">
            <w:pPr>
              <w:pStyle w:val="TAL"/>
              <w:keepNext w:val="0"/>
              <w:keepLines w:val="0"/>
            </w:pPr>
            <w:r w:rsidRPr="005647EB">
              <w:t xml:space="preserve">    </w:t>
            </w:r>
            <w:r w:rsidR="00123ECE" w:rsidRPr="005647EB">
              <w:t>Hysteresis</w:t>
            </w:r>
          </w:p>
        </w:tc>
        <w:tc>
          <w:tcPr>
            <w:tcW w:w="2267" w:type="dxa"/>
            <w:tcBorders>
              <w:left w:val="single" w:sz="4" w:space="0" w:color="auto"/>
              <w:right w:val="single" w:sz="4" w:space="0" w:color="auto"/>
            </w:tcBorders>
          </w:tcPr>
          <w:p w14:paraId="7CCD38C9" w14:textId="2AAD089D"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946" w:type="dxa"/>
            <w:tcBorders>
              <w:left w:val="single" w:sz="4" w:space="0" w:color="auto"/>
              <w:right w:val="single" w:sz="4" w:space="0" w:color="auto"/>
            </w:tcBorders>
          </w:tcPr>
          <w:p w14:paraId="680873EC" w14:textId="234C988A" w:rsidR="00123ECE" w:rsidRPr="005647EB" w:rsidRDefault="00123EC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887" w:type="dxa"/>
            <w:tcBorders>
              <w:left w:val="single" w:sz="4" w:space="0" w:color="auto"/>
            </w:tcBorders>
          </w:tcPr>
          <w:p w14:paraId="27541D25" w14:textId="77777777" w:rsidR="00123ECE" w:rsidRPr="005647EB" w:rsidRDefault="00123ECE" w:rsidP="002570E4">
            <w:pPr>
              <w:pStyle w:val="TAL"/>
              <w:keepNext w:val="0"/>
              <w:keepLines w:val="0"/>
            </w:pPr>
          </w:p>
        </w:tc>
      </w:tr>
      <w:tr w:rsidR="00123ECE" w:rsidRPr="005647EB" w14:paraId="514F93C5"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89FB8AF" w14:textId="29E4A50E"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327CDF33" w14:textId="6A422B81"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946" w:type="dxa"/>
            <w:tcBorders>
              <w:top w:val="single" w:sz="4" w:space="0" w:color="auto"/>
              <w:left w:val="single" w:sz="4" w:space="0" w:color="auto"/>
              <w:bottom w:val="single" w:sz="4" w:space="0" w:color="auto"/>
              <w:right w:val="single" w:sz="4" w:space="0" w:color="auto"/>
            </w:tcBorders>
          </w:tcPr>
          <w:p w14:paraId="7B8B8842" w14:textId="77777777" w:rsidR="00123ECE" w:rsidRPr="005647EB" w:rsidRDefault="00123ECE"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32F738EC" w14:textId="77777777" w:rsidR="00123ECE" w:rsidRPr="005647EB" w:rsidRDefault="00123ECE" w:rsidP="002570E4">
            <w:pPr>
              <w:pStyle w:val="TAH"/>
              <w:keepNext w:val="0"/>
              <w:keepLines w:val="0"/>
              <w:jc w:val="left"/>
              <w:rPr>
                <w:b w:val="0"/>
              </w:rPr>
            </w:pPr>
          </w:p>
        </w:tc>
      </w:tr>
      <w:tr w:rsidR="00123ECE" w:rsidRPr="005647EB" w14:paraId="3F02E0B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4E4C4D4" w14:textId="420AB4BE"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75FF82C" w14:textId="77777777" w:rsidR="00123ECE" w:rsidRPr="005647EB" w:rsidRDefault="00123ECE" w:rsidP="002570E4">
            <w:pPr>
              <w:pStyle w:val="TAH"/>
              <w:keepNext w:val="0"/>
              <w:keepLines w:val="0"/>
              <w:jc w:val="left"/>
              <w:rPr>
                <w:b w:val="0"/>
              </w:rPr>
            </w:pPr>
          </w:p>
        </w:tc>
        <w:tc>
          <w:tcPr>
            <w:tcW w:w="1946" w:type="dxa"/>
            <w:tcBorders>
              <w:top w:val="single" w:sz="4" w:space="0" w:color="auto"/>
              <w:left w:val="single" w:sz="4" w:space="0" w:color="auto"/>
              <w:bottom w:val="single" w:sz="4" w:space="0" w:color="auto"/>
              <w:right w:val="single" w:sz="4" w:space="0" w:color="auto"/>
            </w:tcBorders>
          </w:tcPr>
          <w:p w14:paraId="07C06CE8" w14:textId="77777777" w:rsidR="00123ECE" w:rsidRPr="005647EB" w:rsidRDefault="00123ECE"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7C1EA73E" w14:textId="77777777" w:rsidR="00123ECE" w:rsidRPr="005647EB" w:rsidRDefault="00123ECE" w:rsidP="002570E4">
            <w:pPr>
              <w:pStyle w:val="TAH"/>
              <w:keepNext w:val="0"/>
              <w:keepLines w:val="0"/>
              <w:jc w:val="left"/>
              <w:rPr>
                <w:b w:val="0"/>
              </w:rPr>
            </w:pPr>
          </w:p>
        </w:tc>
      </w:tr>
      <w:tr w:rsidR="00123ECE" w:rsidRPr="005647EB" w14:paraId="514E87B2"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C74D687" w14:textId="20FF4F10"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5956DC66" w14:textId="77777777" w:rsidR="00123ECE" w:rsidRPr="005647EB" w:rsidRDefault="00123ECE" w:rsidP="002570E4">
            <w:pPr>
              <w:pStyle w:val="TAH"/>
              <w:keepNext w:val="0"/>
              <w:keepLines w:val="0"/>
              <w:jc w:val="left"/>
              <w:rPr>
                <w:b w:val="0"/>
              </w:rPr>
            </w:pPr>
          </w:p>
        </w:tc>
        <w:tc>
          <w:tcPr>
            <w:tcW w:w="1946" w:type="dxa"/>
            <w:tcBorders>
              <w:top w:val="single" w:sz="4" w:space="0" w:color="auto"/>
              <w:left w:val="single" w:sz="4" w:space="0" w:color="auto"/>
              <w:bottom w:val="single" w:sz="4" w:space="0" w:color="auto"/>
              <w:right w:val="single" w:sz="4" w:space="0" w:color="auto"/>
            </w:tcBorders>
          </w:tcPr>
          <w:p w14:paraId="7452097F" w14:textId="77777777" w:rsidR="00123ECE" w:rsidRPr="005647EB" w:rsidRDefault="00123ECE"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0A43422E" w14:textId="77777777" w:rsidR="00123ECE" w:rsidRPr="005647EB" w:rsidRDefault="00123ECE" w:rsidP="002570E4">
            <w:pPr>
              <w:pStyle w:val="TAH"/>
              <w:keepNext w:val="0"/>
              <w:keepLines w:val="0"/>
              <w:jc w:val="left"/>
              <w:rPr>
                <w:b w:val="0"/>
              </w:rPr>
            </w:pPr>
          </w:p>
        </w:tc>
      </w:tr>
    </w:tbl>
    <w:p w14:paraId="4CB89F37" w14:textId="77777777" w:rsidR="00123ECE" w:rsidRPr="005647EB" w:rsidRDefault="00123ECE" w:rsidP="002570E4"/>
    <w:p w14:paraId="61C0DBDE" w14:textId="77777777" w:rsidR="00123ECE" w:rsidRPr="005647EB" w:rsidRDefault="00123ECE" w:rsidP="002570E4">
      <w:pPr>
        <w:pStyle w:val="TH"/>
        <w:keepNext w:val="0"/>
        <w:keepLines w:val="0"/>
      </w:pPr>
      <w:r w:rsidRPr="005647EB">
        <w:t xml:space="preserve">Table 8.3.2.4.3-4: </w:t>
      </w:r>
      <w:r w:rsidRPr="005647EB">
        <w:rPr>
          <w:i/>
        </w:rPr>
        <w:t>SchedulingRequest-Config-DEFAULT</w:t>
      </w:r>
      <w:r w:rsidRPr="005647EB">
        <w:t>: Additional  E-UTRAN FDD-FDD inter-frequency event triggered reporting when DRX is used in fading propagation conditions test 1 and 2 requirements</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5C553039" w14:textId="77777777" w:rsidTr="002570E4">
        <w:trPr>
          <w:gridBefore w:val="1"/>
          <w:wBefore w:w="9" w:type="dxa"/>
          <w:jc w:val="center"/>
        </w:trPr>
        <w:tc>
          <w:tcPr>
            <w:tcW w:w="9781" w:type="dxa"/>
            <w:gridSpan w:val="5"/>
          </w:tcPr>
          <w:p w14:paraId="3EBFBA27" w14:textId="3CF105BF"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123ECE" w:rsidRPr="005647EB" w14:paraId="082463A2" w14:textId="77777777" w:rsidTr="002570E4">
        <w:trPr>
          <w:gridAfter w:val="1"/>
          <w:wAfter w:w="9" w:type="dxa"/>
          <w:jc w:val="center"/>
        </w:trPr>
        <w:tc>
          <w:tcPr>
            <w:tcW w:w="4537" w:type="dxa"/>
            <w:gridSpan w:val="2"/>
          </w:tcPr>
          <w:p w14:paraId="4B27F48A" w14:textId="28768217"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8" w:type="dxa"/>
          </w:tcPr>
          <w:p w14:paraId="56DD394F" w14:textId="77777777" w:rsidR="00123ECE" w:rsidRPr="005647EB" w:rsidRDefault="00123ECE" w:rsidP="002570E4">
            <w:pPr>
              <w:pStyle w:val="TAH"/>
              <w:keepNext w:val="0"/>
              <w:keepLines w:val="0"/>
            </w:pPr>
            <w:r w:rsidRPr="005647EB">
              <w:t>Value/remark</w:t>
            </w:r>
          </w:p>
        </w:tc>
        <w:tc>
          <w:tcPr>
            <w:tcW w:w="1701" w:type="dxa"/>
          </w:tcPr>
          <w:p w14:paraId="7FEC6A1B" w14:textId="77777777" w:rsidR="00123ECE" w:rsidRPr="005647EB" w:rsidRDefault="00123ECE" w:rsidP="002570E4">
            <w:pPr>
              <w:pStyle w:val="TAH"/>
              <w:keepNext w:val="0"/>
              <w:keepLines w:val="0"/>
            </w:pPr>
            <w:r w:rsidRPr="005647EB">
              <w:t>Comment</w:t>
            </w:r>
          </w:p>
        </w:tc>
        <w:tc>
          <w:tcPr>
            <w:tcW w:w="1275" w:type="dxa"/>
          </w:tcPr>
          <w:p w14:paraId="2BAF88EB" w14:textId="77777777" w:rsidR="00123ECE" w:rsidRPr="005647EB" w:rsidRDefault="00123ECE" w:rsidP="002570E4">
            <w:pPr>
              <w:pStyle w:val="TAH"/>
              <w:keepNext w:val="0"/>
              <w:keepLines w:val="0"/>
            </w:pPr>
            <w:r w:rsidRPr="005647EB">
              <w:t>Condition</w:t>
            </w:r>
          </w:p>
        </w:tc>
      </w:tr>
      <w:tr w:rsidR="00123ECE" w:rsidRPr="005647EB" w14:paraId="4412F8D5"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70F0388" w14:textId="4BEB5B67" w:rsidR="00123ECE" w:rsidRPr="005647EB" w:rsidRDefault="00123EC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160775C4"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73D8F55"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FB09362" w14:textId="77777777" w:rsidR="00123ECE" w:rsidRPr="005647EB" w:rsidRDefault="00123ECE" w:rsidP="002570E4">
            <w:pPr>
              <w:pStyle w:val="TAL"/>
              <w:keepNext w:val="0"/>
              <w:keepLines w:val="0"/>
            </w:pPr>
          </w:p>
        </w:tc>
      </w:tr>
      <w:tr w:rsidR="00123ECE" w:rsidRPr="005647EB" w14:paraId="1602CF2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6E0E23D" w14:textId="73D1A72D" w:rsidR="00123ECE" w:rsidRPr="005647EB"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1C54165A"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0EA4C84"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7864B48" w14:textId="77777777" w:rsidR="00123ECE" w:rsidRPr="005647EB" w:rsidRDefault="00123ECE" w:rsidP="002570E4">
            <w:pPr>
              <w:pStyle w:val="TAL"/>
              <w:keepNext w:val="0"/>
              <w:keepLines w:val="0"/>
            </w:pPr>
          </w:p>
        </w:tc>
      </w:tr>
      <w:tr w:rsidR="00123ECE" w:rsidRPr="005647EB" w14:paraId="7334FCB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4D16495" w14:textId="27740082" w:rsidR="00123ECE" w:rsidRPr="005647EB" w:rsidRDefault="002570E4" w:rsidP="002570E4">
            <w:pPr>
              <w:pStyle w:val="TAL"/>
              <w:keepNext w:val="0"/>
              <w:keepLines w:val="0"/>
            </w:pPr>
            <w:r w:rsidRPr="005647EB">
              <w:t xml:space="preserve">    </w:t>
            </w:r>
            <w:r w:rsidR="00123ECE"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700C6D0F" w14:textId="77777777" w:rsidR="00123ECE" w:rsidRPr="005647EB" w:rsidRDefault="00123ECE"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27C0DCD9" w14:textId="1B33FA27" w:rsidR="00123ECE" w:rsidRPr="005647EB" w:rsidRDefault="00123ECE"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2CE5492D" w14:textId="77777777" w:rsidR="00123ECE" w:rsidRPr="005647EB" w:rsidRDefault="00123ECE" w:rsidP="002570E4">
            <w:pPr>
              <w:pStyle w:val="TAL"/>
              <w:keepNext w:val="0"/>
              <w:keepLines w:val="0"/>
            </w:pPr>
          </w:p>
        </w:tc>
      </w:tr>
      <w:tr w:rsidR="00123ECE" w:rsidRPr="005647EB" w14:paraId="1BEC6029"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2D0E41B" w14:textId="074FD2A3" w:rsidR="00123ECE" w:rsidRPr="005647EB" w:rsidRDefault="002570E4" w:rsidP="002570E4">
            <w:pPr>
              <w:pStyle w:val="TAL"/>
              <w:keepNext w:val="0"/>
              <w:keepLines w:val="0"/>
            </w:pPr>
            <w:r w:rsidRPr="005647EB">
              <w:t xml:space="preserve">    </w:t>
            </w:r>
            <w:r w:rsidR="00123EC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32CBCCFB" w14:textId="77777777" w:rsidR="00123ECE" w:rsidRPr="005647EB" w:rsidRDefault="00123ECE"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4F83859C"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3A99601" w14:textId="77777777" w:rsidR="00123ECE" w:rsidRPr="005647EB" w:rsidRDefault="00123ECE" w:rsidP="002570E4">
            <w:pPr>
              <w:pStyle w:val="TAL"/>
              <w:keepNext w:val="0"/>
              <w:keepLines w:val="0"/>
            </w:pPr>
          </w:p>
        </w:tc>
      </w:tr>
      <w:tr w:rsidR="00123ECE" w:rsidRPr="005647EB" w14:paraId="77242DC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631B66C" w14:textId="0CE113B4" w:rsidR="00123ECE" w:rsidRPr="005647EB" w:rsidRDefault="002570E4" w:rsidP="002570E4">
            <w:pPr>
              <w:pStyle w:val="TAL"/>
              <w:keepNext w:val="0"/>
              <w:keepLines w:val="0"/>
            </w:pPr>
            <w:r w:rsidRPr="005647EB">
              <w:t xml:space="preserve">    </w:t>
            </w:r>
            <w:r w:rsidR="00123ECE"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4C30298C"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6EB6B14E"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1BCE82E" w14:textId="77777777" w:rsidR="00123ECE" w:rsidRPr="005647EB" w:rsidRDefault="00123ECE" w:rsidP="002570E4">
            <w:pPr>
              <w:pStyle w:val="TAL"/>
              <w:keepNext w:val="0"/>
              <w:keepLines w:val="0"/>
            </w:pPr>
          </w:p>
        </w:tc>
      </w:tr>
      <w:tr w:rsidR="00123ECE" w:rsidRPr="005647EB" w14:paraId="1A99AC2A"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1FE5D34" w14:textId="480B17E0"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564A693C"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FB3F85D"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364BF242" w14:textId="77777777" w:rsidR="00123ECE" w:rsidRPr="005647EB" w:rsidRDefault="00123ECE" w:rsidP="002570E4">
            <w:pPr>
              <w:pStyle w:val="TAL"/>
              <w:keepNext w:val="0"/>
              <w:keepLines w:val="0"/>
            </w:pPr>
          </w:p>
        </w:tc>
      </w:tr>
      <w:tr w:rsidR="00123ECE" w:rsidRPr="005647EB" w14:paraId="5D18B5C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46E871A"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6F419AA1"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2D5F671"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55C32E1" w14:textId="77777777" w:rsidR="00123ECE" w:rsidRPr="005647EB" w:rsidRDefault="00123ECE" w:rsidP="002570E4">
            <w:pPr>
              <w:pStyle w:val="TAL"/>
              <w:keepNext w:val="0"/>
              <w:keepLines w:val="0"/>
            </w:pPr>
          </w:p>
        </w:tc>
      </w:tr>
    </w:tbl>
    <w:p w14:paraId="18039866" w14:textId="77777777" w:rsidR="00123ECE" w:rsidRPr="005647EB" w:rsidRDefault="00123ECE" w:rsidP="002570E4"/>
    <w:p w14:paraId="5CFA3E7F" w14:textId="77777777" w:rsidR="00123ECE" w:rsidRPr="005647EB" w:rsidRDefault="00123ECE" w:rsidP="002570E4">
      <w:pPr>
        <w:pStyle w:val="TH"/>
        <w:keepNext w:val="0"/>
        <w:keepLines w:val="0"/>
      </w:pPr>
      <w:r w:rsidRPr="005647EB">
        <w:t xml:space="preserve">Table 8.3.2.4.3-5: </w:t>
      </w:r>
      <w:r w:rsidRPr="005647EB">
        <w:rPr>
          <w:i/>
        </w:rPr>
        <w:t>MeasResults</w:t>
      </w:r>
      <w:r w:rsidRPr="005647EB">
        <w:t>: Additional  E-UTRAN FDD-FDD inter-frequency event triggered reporting when DRX is used in fading propagation conditions test 1 and 2 requirements</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331D371D" w14:textId="77777777" w:rsidTr="002570E4">
        <w:trPr>
          <w:cantSplit/>
          <w:jc w:val="center"/>
        </w:trPr>
        <w:tc>
          <w:tcPr>
            <w:tcW w:w="9536" w:type="dxa"/>
            <w:gridSpan w:val="4"/>
          </w:tcPr>
          <w:p w14:paraId="073C65E2" w14:textId="63D31A95"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3F43C3A2" w14:textId="77777777" w:rsidTr="002570E4">
        <w:trPr>
          <w:jc w:val="center"/>
        </w:trPr>
        <w:tc>
          <w:tcPr>
            <w:tcW w:w="4436" w:type="dxa"/>
          </w:tcPr>
          <w:p w14:paraId="02D82D3A" w14:textId="464C8A6B"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3A4BCDCE" w14:textId="77777777" w:rsidR="00123ECE" w:rsidRPr="005647EB" w:rsidRDefault="00123ECE" w:rsidP="002570E4">
            <w:pPr>
              <w:pStyle w:val="TAH"/>
              <w:keepNext w:val="0"/>
              <w:keepLines w:val="0"/>
            </w:pPr>
            <w:r w:rsidRPr="005647EB">
              <w:t>Value/remark</w:t>
            </w:r>
          </w:p>
        </w:tc>
        <w:tc>
          <w:tcPr>
            <w:tcW w:w="1700" w:type="dxa"/>
          </w:tcPr>
          <w:p w14:paraId="09233979" w14:textId="77777777" w:rsidR="00123ECE" w:rsidRPr="005647EB" w:rsidRDefault="00123ECE" w:rsidP="002570E4">
            <w:pPr>
              <w:pStyle w:val="TAH"/>
              <w:keepNext w:val="0"/>
              <w:keepLines w:val="0"/>
            </w:pPr>
            <w:r w:rsidRPr="005647EB">
              <w:t>Comment</w:t>
            </w:r>
          </w:p>
        </w:tc>
        <w:tc>
          <w:tcPr>
            <w:tcW w:w="1133" w:type="dxa"/>
          </w:tcPr>
          <w:p w14:paraId="27609513" w14:textId="77777777" w:rsidR="00123ECE" w:rsidRPr="005647EB" w:rsidRDefault="00123ECE" w:rsidP="002570E4">
            <w:pPr>
              <w:pStyle w:val="TAH"/>
              <w:keepNext w:val="0"/>
              <w:keepLines w:val="0"/>
            </w:pPr>
            <w:r w:rsidRPr="005647EB">
              <w:t>Condition</w:t>
            </w:r>
          </w:p>
        </w:tc>
      </w:tr>
      <w:tr w:rsidR="00123ECE" w:rsidRPr="005647EB" w14:paraId="19E85305" w14:textId="77777777" w:rsidTr="002570E4">
        <w:trPr>
          <w:jc w:val="center"/>
        </w:trPr>
        <w:tc>
          <w:tcPr>
            <w:tcW w:w="4436" w:type="dxa"/>
          </w:tcPr>
          <w:p w14:paraId="25B4ED81" w14:textId="2D5B6FA2"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29082490" w14:textId="77777777" w:rsidR="00123ECE" w:rsidRPr="005647EB" w:rsidRDefault="00123ECE" w:rsidP="002570E4">
            <w:pPr>
              <w:pStyle w:val="TAL"/>
              <w:keepNext w:val="0"/>
              <w:keepLines w:val="0"/>
            </w:pPr>
          </w:p>
        </w:tc>
        <w:tc>
          <w:tcPr>
            <w:tcW w:w="1700" w:type="dxa"/>
          </w:tcPr>
          <w:p w14:paraId="386F72B8" w14:textId="77777777" w:rsidR="00123ECE" w:rsidRPr="005647EB" w:rsidRDefault="00123ECE" w:rsidP="002570E4">
            <w:pPr>
              <w:pStyle w:val="TAL"/>
              <w:keepNext w:val="0"/>
              <w:keepLines w:val="0"/>
            </w:pPr>
          </w:p>
        </w:tc>
        <w:tc>
          <w:tcPr>
            <w:tcW w:w="1133" w:type="dxa"/>
          </w:tcPr>
          <w:p w14:paraId="2690BE7C" w14:textId="77777777" w:rsidR="00123ECE" w:rsidRPr="005647EB" w:rsidRDefault="00123ECE" w:rsidP="002570E4">
            <w:pPr>
              <w:pStyle w:val="TAL"/>
              <w:keepNext w:val="0"/>
              <w:keepLines w:val="0"/>
            </w:pPr>
          </w:p>
        </w:tc>
      </w:tr>
      <w:tr w:rsidR="00123ECE" w:rsidRPr="005647EB" w14:paraId="51DA89A8" w14:textId="77777777" w:rsidTr="002570E4">
        <w:trPr>
          <w:jc w:val="center"/>
        </w:trPr>
        <w:tc>
          <w:tcPr>
            <w:tcW w:w="4436" w:type="dxa"/>
          </w:tcPr>
          <w:p w14:paraId="00C5B499" w14:textId="3AF8DB73" w:rsidR="00123ECE" w:rsidRPr="005647EB" w:rsidRDefault="002570E4" w:rsidP="002570E4">
            <w:pPr>
              <w:pStyle w:val="TAL"/>
              <w:keepNext w:val="0"/>
              <w:keepLines w:val="0"/>
            </w:pPr>
            <w:r w:rsidRPr="005647EB">
              <w:t xml:space="preserve">   </w:t>
            </w:r>
            <w:r w:rsidR="00123ECE" w:rsidRPr="005647EB">
              <w:t>measId</w:t>
            </w:r>
          </w:p>
        </w:tc>
        <w:tc>
          <w:tcPr>
            <w:tcW w:w="2267" w:type="dxa"/>
          </w:tcPr>
          <w:p w14:paraId="3BADF386" w14:textId="77777777" w:rsidR="00123ECE" w:rsidRPr="005647EB" w:rsidRDefault="00123ECE" w:rsidP="002570E4">
            <w:pPr>
              <w:pStyle w:val="TAL"/>
              <w:keepNext w:val="0"/>
              <w:keepLines w:val="0"/>
            </w:pPr>
            <w:r w:rsidRPr="005647EB">
              <w:t>1</w:t>
            </w:r>
          </w:p>
        </w:tc>
        <w:tc>
          <w:tcPr>
            <w:tcW w:w="1700" w:type="dxa"/>
          </w:tcPr>
          <w:p w14:paraId="1B644063" w14:textId="4872ABC5"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7006D9B3" w14:textId="77777777" w:rsidR="00123ECE" w:rsidRPr="005647EB" w:rsidRDefault="00123ECE" w:rsidP="002570E4">
            <w:pPr>
              <w:pStyle w:val="TAL"/>
              <w:keepNext w:val="0"/>
              <w:keepLines w:val="0"/>
            </w:pPr>
          </w:p>
        </w:tc>
      </w:tr>
      <w:tr w:rsidR="00123ECE" w:rsidRPr="005647EB" w14:paraId="2F181D0A" w14:textId="77777777" w:rsidTr="002570E4">
        <w:trPr>
          <w:jc w:val="center"/>
        </w:trPr>
        <w:tc>
          <w:tcPr>
            <w:tcW w:w="4436" w:type="dxa"/>
          </w:tcPr>
          <w:p w14:paraId="47DFE5F2" w14:textId="095EF4F8" w:rsidR="00123ECE" w:rsidRPr="005647EB" w:rsidRDefault="002570E4" w:rsidP="002570E4">
            <w:pPr>
              <w:pStyle w:val="TAL"/>
              <w:keepNext w:val="0"/>
              <w:keepLines w:val="0"/>
            </w:pPr>
            <w:r w:rsidRPr="005647EB">
              <w:t xml:space="preserve">    </w:t>
            </w:r>
            <w:r w:rsidR="00123ECE" w:rsidRPr="005647EB">
              <w:t>measResultServ</w:t>
            </w:r>
            <w:r w:rsidR="00123ECE" w:rsidRPr="005647EB">
              <w:rPr>
                <w:lang w:eastAsia="zh-CN"/>
              </w:rPr>
              <w:t>Cell</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73854EAD" w14:textId="77777777" w:rsidR="00123ECE" w:rsidRPr="005647EB" w:rsidRDefault="00123ECE" w:rsidP="002570E4">
            <w:pPr>
              <w:pStyle w:val="TAL"/>
              <w:keepNext w:val="0"/>
              <w:keepLines w:val="0"/>
            </w:pPr>
          </w:p>
        </w:tc>
        <w:tc>
          <w:tcPr>
            <w:tcW w:w="1700" w:type="dxa"/>
          </w:tcPr>
          <w:p w14:paraId="5C2833EA" w14:textId="77777777" w:rsidR="00123ECE" w:rsidRPr="005647EB" w:rsidRDefault="00123ECE" w:rsidP="002570E4">
            <w:pPr>
              <w:pStyle w:val="TAL"/>
              <w:keepNext w:val="0"/>
              <w:keepLines w:val="0"/>
            </w:pPr>
          </w:p>
        </w:tc>
        <w:tc>
          <w:tcPr>
            <w:tcW w:w="1133" w:type="dxa"/>
          </w:tcPr>
          <w:p w14:paraId="0D5C7599" w14:textId="77777777" w:rsidR="00123ECE" w:rsidRPr="005647EB" w:rsidRDefault="00123ECE" w:rsidP="002570E4">
            <w:pPr>
              <w:pStyle w:val="TAL"/>
              <w:keepNext w:val="0"/>
              <w:keepLines w:val="0"/>
            </w:pPr>
          </w:p>
        </w:tc>
      </w:tr>
      <w:tr w:rsidR="00123ECE" w:rsidRPr="005647EB" w14:paraId="3227DE08" w14:textId="77777777" w:rsidTr="002570E4">
        <w:trPr>
          <w:jc w:val="center"/>
        </w:trPr>
        <w:tc>
          <w:tcPr>
            <w:tcW w:w="4436" w:type="dxa"/>
          </w:tcPr>
          <w:p w14:paraId="4B1ED3C9" w14:textId="5393371D"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78AFA6F9" w14:textId="77777777" w:rsidR="00123ECE" w:rsidRPr="005647EB" w:rsidRDefault="00123ECE" w:rsidP="002570E4">
            <w:pPr>
              <w:pStyle w:val="TAL"/>
              <w:keepNext w:val="0"/>
              <w:keepLines w:val="0"/>
            </w:pPr>
          </w:p>
        </w:tc>
        <w:tc>
          <w:tcPr>
            <w:tcW w:w="1700" w:type="dxa"/>
          </w:tcPr>
          <w:p w14:paraId="05A5A050" w14:textId="152638BE"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E03C84C" w14:textId="77777777" w:rsidR="00123ECE" w:rsidRPr="005647EB" w:rsidRDefault="00123ECE" w:rsidP="002570E4">
            <w:pPr>
              <w:pStyle w:val="TAL"/>
              <w:keepNext w:val="0"/>
              <w:keepLines w:val="0"/>
            </w:pPr>
          </w:p>
        </w:tc>
      </w:tr>
      <w:tr w:rsidR="00123ECE" w:rsidRPr="005647EB" w14:paraId="406CD49A" w14:textId="77777777" w:rsidTr="002570E4">
        <w:trPr>
          <w:jc w:val="center"/>
        </w:trPr>
        <w:tc>
          <w:tcPr>
            <w:tcW w:w="4436" w:type="dxa"/>
          </w:tcPr>
          <w:p w14:paraId="3E7DAB41" w14:textId="7338C821"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761FA7FD" w14:textId="77777777" w:rsidR="00123ECE" w:rsidRPr="005647EB" w:rsidRDefault="00123ECE" w:rsidP="002570E4">
            <w:pPr>
              <w:pStyle w:val="TAL"/>
              <w:keepNext w:val="0"/>
              <w:keepLines w:val="0"/>
            </w:pPr>
          </w:p>
        </w:tc>
        <w:tc>
          <w:tcPr>
            <w:tcW w:w="1700" w:type="dxa"/>
          </w:tcPr>
          <w:p w14:paraId="377C8AC6" w14:textId="6306051F"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FE49D21" w14:textId="77777777" w:rsidR="00123ECE" w:rsidRPr="005647EB" w:rsidRDefault="00123ECE" w:rsidP="002570E4">
            <w:pPr>
              <w:pStyle w:val="TAL"/>
              <w:keepNext w:val="0"/>
              <w:keepLines w:val="0"/>
            </w:pPr>
          </w:p>
        </w:tc>
      </w:tr>
      <w:tr w:rsidR="00123ECE" w:rsidRPr="005647EB" w14:paraId="114DE48E" w14:textId="77777777" w:rsidTr="002570E4">
        <w:trPr>
          <w:jc w:val="center"/>
        </w:trPr>
        <w:tc>
          <w:tcPr>
            <w:tcW w:w="4436" w:type="dxa"/>
          </w:tcPr>
          <w:p w14:paraId="2A24FB14" w14:textId="6E2354B7" w:rsidR="00123ECE" w:rsidRPr="005647EB" w:rsidRDefault="002570E4" w:rsidP="002570E4">
            <w:pPr>
              <w:pStyle w:val="TAL"/>
              <w:keepNext w:val="0"/>
              <w:keepLines w:val="0"/>
            </w:pPr>
            <w:r w:rsidRPr="005647EB">
              <w:t xml:space="preserve">   </w:t>
            </w:r>
            <w:r w:rsidR="00123ECE" w:rsidRPr="005647EB">
              <w:t>}</w:t>
            </w:r>
          </w:p>
        </w:tc>
        <w:tc>
          <w:tcPr>
            <w:tcW w:w="2267" w:type="dxa"/>
          </w:tcPr>
          <w:p w14:paraId="67C0EDA7" w14:textId="77777777" w:rsidR="00123ECE" w:rsidRPr="005647EB" w:rsidRDefault="00123ECE" w:rsidP="002570E4">
            <w:pPr>
              <w:pStyle w:val="TAL"/>
              <w:keepNext w:val="0"/>
              <w:keepLines w:val="0"/>
            </w:pPr>
          </w:p>
        </w:tc>
        <w:tc>
          <w:tcPr>
            <w:tcW w:w="1700" w:type="dxa"/>
          </w:tcPr>
          <w:p w14:paraId="6F6A1321" w14:textId="77777777" w:rsidR="00123ECE" w:rsidRPr="005647EB" w:rsidRDefault="00123ECE" w:rsidP="002570E4">
            <w:pPr>
              <w:pStyle w:val="TAL"/>
              <w:keepNext w:val="0"/>
              <w:keepLines w:val="0"/>
            </w:pPr>
          </w:p>
        </w:tc>
        <w:tc>
          <w:tcPr>
            <w:tcW w:w="1133" w:type="dxa"/>
          </w:tcPr>
          <w:p w14:paraId="536CD5AB" w14:textId="77777777" w:rsidR="00123ECE" w:rsidRPr="005647EB" w:rsidRDefault="00123ECE" w:rsidP="002570E4">
            <w:pPr>
              <w:pStyle w:val="TAL"/>
              <w:keepNext w:val="0"/>
              <w:keepLines w:val="0"/>
            </w:pPr>
          </w:p>
        </w:tc>
      </w:tr>
      <w:tr w:rsidR="00123ECE" w:rsidRPr="005647EB" w14:paraId="79D830A9" w14:textId="77777777" w:rsidTr="002570E4">
        <w:trPr>
          <w:jc w:val="center"/>
        </w:trPr>
        <w:tc>
          <w:tcPr>
            <w:tcW w:w="4436" w:type="dxa"/>
          </w:tcPr>
          <w:p w14:paraId="7445D07C" w14:textId="0DFA5636"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355C0807" w14:textId="77777777" w:rsidR="00123ECE" w:rsidRPr="005647EB" w:rsidRDefault="00123ECE" w:rsidP="002570E4">
            <w:pPr>
              <w:pStyle w:val="TAL"/>
              <w:keepNext w:val="0"/>
              <w:keepLines w:val="0"/>
            </w:pPr>
          </w:p>
        </w:tc>
        <w:tc>
          <w:tcPr>
            <w:tcW w:w="1700" w:type="dxa"/>
          </w:tcPr>
          <w:p w14:paraId="26ACCC70" w14:textId="77777777" w:rsidR="00123ECE" w:rsidRPr="005647EB" w:rsidRDefault="00123ECE" w:rsidP="002570E4">
            <w:pPr>
              <w:pStyle w:val="TAL"/>
              <w:keepNext w:val="0"/>
              <w:keepLines w:val="0"/>
            </w:pPr>
          </w:p>
        </w:tc>
        <w:tc>
          <w:tcPr>
            <w:tcW w:w="1133" w:type="dxa"/>
          </w:tcPr>
          <w:p w14:paraId="4E2B9AA3" w14:textId="77777777" w:rsidR="00123ECE" w:rsidRPr="005647EB" w:rsidRDefault="00123ECE" w:rsidP="002570E4">
            <w:pPr>
              <w:pStyle w:val="TAL"/>
              <w:keepNext w:val="0"/>
              <w:keepLines w:val="0"/>
            </w:pPr>
          </w:p>
        </w:tc>
      </w:tr>
      <w:tr w:rsidR="00123ECE" w:rsidRPr="005647EB" w14:paraId="1214D3BE" w14:textId="77777777" w:rsidTr="002570E4">
        <w:trPr>
          <w:jc w:val="center"/>
        </w:trPr>
        <w:tc>
          <w:tcPr>
            <w:tcW w:w="4436" w:type="dxa"/>
          </w:tcPr>
          <w:p w14:paraId="75CFAE3D" w14:textId="164F158B"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3B5C5B43" w14:textId="065566B6" w:rsidR="00123ECE" w:rsidRPr="005647EB" w:rsidRDefault="00123ECE" w:rsidP="002570E4">
            <w:pPr>
              <w:pStyle w:val="TAL"/>
              <w:keepNext w:val="0"/>
              <w:keepLines w:val="0"/>
            </w:pPr>
            <w:r w:rsidRPr="005647EB">
              <w:t>MeasResultListEUTRA</w:t>
            </w:r>
            <w:r w:rsidR="002570E4" w:rsidRPr="005647EB">
              <w:t xml:space="preserve"> </w:t>
            </w:r>
          </w:p>
        </w:tc>
        <w:tc>
          <w:tcPr>
            <w:tcW w:w="1700" w:type="dxa"/>
          </w:tcPr>
          <w:p w14:paraId="6125F1FA" w14:textId="77777777" w:rsidR="00123ECE" w:rsidRPr="005647EB" w:rsidRDefault="00123ECE" w:rsidP="002570E4">
            <w:pPr>
              <w:pStyle w:val="TAL"/>
              <w:keepNext w:val="0"/>
              <w:keepLines w:val="0"/>
            </w:pPr>
          </w:p>
        </w:tc>
        <w:tc>
          <w:tcPr>
            <w:tcW w:w="1133" w:type="dxa"/>
          </w:tcPr>
          <w:p w14:paraId="07C0FF75" w14:textId="77777777" w:rsidR="00123ECE" w:rsidRPr="005647EB" w:rsidRDefault="00123ECE" w:rsidP="002570E4">
            <w:pPr>
              <w:pStyle w:val="TAL"/>
              <w:keepNext w:val="0"/>
              <w:keepLines w:val="0"/>
            </w:pPr>
          </w:p>
        </w:tc>
      </w:tr>
      <w:tr w:rsidR="00123ECE" w:rsidRPr="005647EB" w14:paraId="4C1D8369" w14:textId="77777777" w:rsidTr="002570E4">
        <w:trPr>
          <w:jc w:val="center"/>
        </w:trPr>
        <w:tc>
          <w:tcPr>
            <w:tcW w:w="4436" w:type="dxa"/>
          </w:tcPr>
          <w:p w14:paraId="440BE841" w14:textId="3E11EE92" w:rsidR="00123ECE" w:rsidRPr="005647EB" w:rsidRDefault="002570E4" w:rsidP="002570E4">
            <w:pPr>
              <w:pStyle w:val="TAL"/>
              <w:keepNext w:val="0"/>
              <w:keepLines w:val="0"/>
            </w:pPr>
            <w:r w:rsidRPr="005647EB">
              <w:t xml:space="preserve">   </w:t>
            </w:r>
            <w:r w:rsidR="00123ECE" w:rsidRPr="005647EB">
              <w:t>}</w:t>
            </w:r>
          </w:p>
        </w:tc>
        <w:tc>
          <w:tcPr>
            <w:tcW w:w="2267" w:type="dxa"/>
          </w:tcPr>
          <w:p w14:paraId="17D9E35A" w14:textId="77777777" w:rsidR="00123ECE" w:rsidRPr="005647EB" w:rsidRDefault="00123ECE" w:rsidP="002570E4">
            <w:pPr>
              <w:pStyle w:val="TAL"/>
              <w:keepNext w:val="0"/>
              <w:keepLines w:val="0"/>
            </w:pPr>
          </w:p>
        </w:tc>
        <w:tc>
          <w:tcPr>
            <w:tcW w:w="1700" w:type="dxa"/>
          </w:tcPr>
          <w:p w14:paraId="1CF3B017" w14:textId="77777777" w:rsidR="00123ECE" w:rsidRPr="005647EB" w:rsidRDefault="00123ECE" w:rsidP="002570E4">
            <w:pPr>
              <w:pStyle w:val="TAL"/>
              <w:keepNext w:val="0"/>
              <w:keepLines w:val="0"/>
            </w:pPr>
          </w:p>
        </w:tc>
        <w:tc>
          <w:tcPr>
            <w:tcW w:w="1133" w:type="dxa"/>
          </w:tcPr>
          <w:p w14:paraId="4BB72544" w14:textId="77777777" w:rsidR="00123ECE" w:rsidRPr="005647EB" w:rsidRDefault="00123ECE" w:rsidP="002570E4">
            <w:pPr>
              <w:pStyle w:val="TAL"/>
              <w:keepNext w:val="0"/>
              <w:keepLines w:val="0"/>
            </w:pPr>
          </w:p>
        </w:tc>
      </w:tr>
      <w:tr w:rsidR="00123ECE" w:rsidRPr="005647EB" w14:paraId="70CFB9BC" w14:textId="77777777" w:rsidTr="002570E4">
        <w:trPr>
          <w:jc w:val="center"/>
        </w:trPr>
        <w:tc>
          <w:tcPr>
            <w:tcW w:w="4436" w:type="dxa"/>
          </w:tcPr>
          <w:p w14:paraId="23472797" w14:textId="77777777" w:rsidR="00123ECE" w:rsidRPr="005647EB" w:rsidRDefault="00123ECE" w:rsidP="002570E4">
            <w:pPr>
              <w:pStyle w:val="TAL"/>
              <w:keepNext w:val="0"/>
              <w:keepLines w:val="0"/>
            </w:pPr>
            <w:r w:rsidRPr="005647EB">
              <w:t>}</w:t>
            </w:r>
          </w:p>
        </w:tc>
        <w:tc>
          <w:tcPr>
            <w:tcW w:w="2267" w:type="dxa"/>
          </w:tcPr>
          <w:p w14:paraId="7BC69A87" w14:textId="77777777" w:rsidR="00123ECE" w:rsidRPr="005647EB" w:rsidRDefault="00123ECE" w:rsidP="002570E4">
            <w:pPr>
              <w:pStyle w:val="TAL"/>
              <w:keepNext w:val="0"/>
              <w:keepLines w:val="0"/>
            </w:pPr>
          </w:p>
        </w:tc>
        <w:tc>
          <w:tcPr>
            <w:tcW w:w="1700" w:type="dxa"/>
          </w:tcPr>
          <w:p w14:paraId="0D23229C" w14:textId="77777777" w:rsidR="00123ECE" w:rsidRPr="005647EB" w:rsidRDefault="00123ECE" w:rsidP="002570E4">
            <w:pPr>
              <w:pStyle w:val="TAL"/>
              <w:keepNext w:val="0"/>
              <w:keepLines w:val="0"/>
            </w:pPr>
          </w:p>
        </w:tc>
        <w:tc>
          <w:tcPr>
            <w:tcW w:w="1133" w:type="dxa"/>
          </w:tcPr>
          <w:p w14:paraId="17F36E00" w14:textId="77777777" w:rsidR="00123ECE" w:rsidRPr="005647EB" w:rsidRDefault="00123ECE" w:rsidP="002570E4">
            <w:pPr>
              <w:pStyle w:val="TAL"/>
              <w:keepNext w:val="0"/>
              <w:keepLines w:val="0"/>
            </w:pPr>
          </w:p>
        </w:tc>
      </w:tr>
    </w:tbl>
    <w:p w14:paraId="6C1542ED" w14:textId="77777777" w:rsidR="00123ECE" w:rsidRPr="005647EB" w:rsidRDefault="00123ECE" w:rsidP="002570E4"/>
    <w:p w14:paraId="06B57204" w14:textId="77777777" w:rsidR="00123ECE" w:rsidRPr="005647EB" w:rsidRDefault="00123ECE" w:rsidP="006D30B7">
      <w:pPr>
        <w:pStyle w:val="TH"/>
        <w:keepLines w:val="0"/>
      </w:pPr>
      <w:r w:rsidRPr="005647EB">
        <w:lastRenderedPageBreak/>
        <w:t xml:space="preserve">Table 8.3.2.4.3-6: </w:t>
      </w:r>
      <w:r w:rsidRPr="005647EB">
        <w:rPr>
          <w:i/>
        </w:rPr>
        <w:t>MeasResultListEUTRA</w:t>
      </w:r>
      <w:r w:rsidRPr="005647EB">
        <w:t>: Additional  E-UTRAN FDD-FDD inter-frequency event triggered reporting when DRX is used in fading propagation conditions test 1 and 2 requirements</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FED9A22" w14:textId="77777777" w:rsidTr="002570E4">
        <w:trPr>
          <w:cantSplit/>
          <w:jc w:val="center"/>
        </w:trPr>
        <w:tc>
          <w:tcPr>
            <w:tcW w:w="9536" w:type="dxa"/>
            <w:gridSpan w:val="4"/>
          </w:tcPr>
          <w:p w14:paraId="79E3B6ED" w14:textId="50CC7C70"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5698F43A" w14:textId="77777777" w:rsidTr="002570E4">
        <w:trPr>
          <w:jc w:val="center"/>
        </w:trPr>
        <w:tc>
          <w:tcPr>
            <w:tcW w:w="4436" w:type="dxa"/>
          </w:tcPr>
          <w:p w14:paraId="493EE3E4" w14:textId="02098E63"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CB97DFE" w14:textId="77777777" w:rsidR="00123ECE" w:rsidRPr="005647EB" w:rsidRDefault="00123ECE" w:rsidP="002570E4">
            <w:pPr>
              <w:pStyle w:val="TAH"/>
              <w:keepNext w:val="0"/>
              <w:keepLines w:val="0"/>
            </w:pPr>
            <w:r w:rsidRPr="005647EB">
              <w:t>Value/remark</w:t>
            </w:r>
          </w:p>
        </w:tc>
        <w:tc>
          <w:tcPr>
            <w:tcW w:w="1700" w:type="dxa"/>
          </w:tcPr>
          <w:p w14:paraId="43233CC9" w14:textId="77777777" w:rsidR="00123ECE" w:rsidRPr="005647EB" w:rsidRDefault="00123ECE" w:rsidP="002570E4">
            <w:pPr>
              <w:pStyle w:val="TAH"/>
              <w:keepNext w:val="0"/>
              <w:keepLines w:val="0"/>
            </w:pPr>
            <w:r w:rsidRPr="005647EB">
              <w:t>Comment</w:t>
            </w:r>
          </w:p>
        </w:tc>
        <w:tc>
          <w:tcPr>
            <w:tcW w:w="1133" w:type="dxa"/>
          </w:tcPr>
          <w:p w14:paraId="39DFB7BF" w14:textId="77777777" w:rsidR="00123ECE" w:rsidRPr="005647EB" w:rsidRDefault="00123ECE" w:rsidP="002570E4">
            <w:pPr>
              <w:pStyle w:val="TAH"/>
              <w:keepNext w:val="0"/>
              <w:keepLines w:val="0"/>
            </w:pPr>
            <w:r w:rsidRPr="005647EB">
              <w:t>Condition</w:t>
            </w:r>
          </w:p>
        </w:tc>
      </w:tr>
      <w:tr w:rsidR="00123ECE" w:rsidRPr="005647EB" w14:paraId="15BCA6B4" w14:textId="77777777" w:rsidTr="002570E4">
        <w:trPr>
          <w:jc w:val="center"/>
        </w:trPr>
        <w:tc>
          <w:tcPr>
            <w:tcW w:w="4436" w:type="dxa"/>
          </w:tcPr>
          <w:p w14:paraId="44DE26BE" w14:textId="544BD7EA"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1981206A" w14:textId="77777777" w:rsidR="00123ECE" w:rsidRPr="005647EB" w:rsidRDefault="00123ECE" w:rsidP="002570E4">
            <w:pPr>
              <w:pStyle w:val="TAL"/>
              <w:keepNext w:val="0"/>
              <w:keepLines w:val="0"/>
            </w:pPr>
          </w:p>
        </w:tc>
        <w:tc>
          <w:tcPr>
            <w:tcW w:w="1700" w:type="dxa"/>
          </w:tcPr>
          <w:p w14:paraId="09C550BD" w14:textId="77777777" w:rsidR="00123ECE" w:rsidRPr="005647EB" w:rsidRDefault="00123ECE" w:rsidP="002570E4">
            <w:pPr>
              <w:pStyle w:val="TAL"/>
              <w:keepNext w:val="0"/>
              <w:keepLines w:val="0"/>
            </w:pPr>
          </w:p>
        </w:tc>
        <w:tc>
          <w:tcPr>
            <w:tcW w:w="1133" w:type="dxa"/>
          </w:tcPr>
          <w:p w14:paraId="71B7080C" w14:textId="77777777" w:rsidR="00123ECE" w:rsidRPr="005647EB" w:rsidRDefault="00123ECE" w:rsidP="002570E4">
            <w:pPr>
              <w:pStyle w:val="TAL"/>
              <w:keepNext w:val="0"/>
              <w:keepLines w:val="0"/>
            </w:pPr>
          </w:p>
        </w:tc>
      </w:tr>
      <w:tr w:rsidR="00123ECE" w:rsidRPr="005647EB" w14:paraId="189D6F7A" w14:textId="77777777" w:rsidTr="002570E4">
        <w:trPr>
          <w:jc w:val="center"/>
        </w:trPr>
        <w:tc>
          <w:tcPr>
            <w:tcW w:w="4436" w:type="dxa"/>
          </w:tcPr>
          <w:p w14:paraId="01540210" w14:textId="2F36F709" w:rsidR="00123ECE" w:rsidRPr="005647EB" w:rsidDel="003F6218" w:rsidRDefault="002570E4" w:rsidP="002570E4">
            <w:pPr>
              <w:pStyle w:val="TAL"/>
              <w:keepNext w:val="0"/>
              <w:keepLines w:val="0"/>
            </w:pPr>
            <w:r w:rsidRPr="005647EB">
              <w:t xml:space="preserve">  </w:t>
            </w:r>
            <w:r w:rsidR="00123ECE" w:rsidRPr="005647EB">
              <w:t>physCellId</w:t>
            </w:r>
          </w:p>
        </w:tc>
        <w:tc>
          <w:tcPr>
            <w:tcW w:w="2267" w:type="dxa"/>
          </w:tcPr>
          <w:p w14:paraId="0EDFDBE9" w14:textId="77777777" w:rsidR="00123ECE" w:rsidRPr="005647EB" w:rsidRDefault="00123ECE" w:rsidP="002570E4">
            <w:pPr>
              <w:pStyle w:val="TAL"/>
              <w:keepNext w:val="0"/>
              <w:keepLines w:val="0"/>
            </w:pPr>
            <w:r w:rsidRPr="005647EB">
              <w:t>PhysCellId</w:t>
            </w:r>
          </w:p>
        </w:tc>
        <w:tc>
          <w:tcPr>
            <w:tcW w:w="1700" w:type="dxa"/>
          </w:tcPr>
          <w:p w14:paraId="3D0420AF" w14:textId="77777777" w:rsidR="00123ECE" w:rsidRPr="005647EB" w:rsidRDefault="00123ECE" w:rsidP="002570E4">
            <w:pPr>
              <w:pStyle w:val="TAL"/>
              <w:keepNext w:val="0"/>
              <w:keepLines w:val="0"/>
            </w:pPr>
          </w:p>
        </w:tc>
        <w:tc>
          <w:tcPr>
            <w:tcW w:w="1133" w:type="dxa"/>
          </w:tcPr>
          <w:p w14:paraId="6266B0E7" w14:textId="77777777" w:rsidR="00123ECE" w:rsidRPr="005647EB" w:rsidRDefault="00123ECE" w:rsidP="002570E4">
            <w:pPr>
              <w:pStyle w:val="TAL"/>
              <w:keepNext w:val="0"/>
              <w:keepLines w:val="0"/>
            </w:pPr>
          </w:p>
        </w:tc>
      </w:tr>
      <w:tr w:rsidR="00123ECE" w:rsidRPr="005647EB" w14:paraId="284B46D8" w14:textId="77777777" w:rsidTr="002570E4">
        <w:trPr>
          <w:jc w:val="center"/>
        </w:trPr>
        <w:tc>
          <w:tcPr>
            <w:tcW w:w="4436" w:type="dxa"/>
          </w:tcPr>
          <w:p w14:paraId="6ACA61D3" w14:textId="162FF74E" w:rsidR="00123ECE" w:rsidRPr="005647EB" w:rsidRDefault="002570E4" w:rsidP="002570E4">
            <w:pPr>
              <w:pStyle w:val="TAL"/>
              <w:keepNext w:val="0"/>
              <w:keepLines w:val="0"/>
            </w:pPr>
            <w:r w:rsidRPr="005647EB">
              <w:t xml:space="preserve">  </w:t>
            </w:r>
            <w:r w:rsidR="00123ECE" w:rsidRPr="005647EB">
              <w:t>measResult</w:t>
            </w:r>
            <w:r w:rsidRPr="005647EB">
              <w:t xml:space="preserve"> </w:t>
            </w:r>
            <w:r w:rsidR="00123ECE" w:rsidRPr="005647EB">
              <w:t>SEQUENCE</w:t>
            </w:r>
            <w:r w:rsidRPr="005647EB">
              <w:t xml:space="preserve"> </w:t>
            </w:r>
            <w:r w:rsidR="00123ECE" w:rsidRPr="005647EB">
              <w:t>{</w:t>
            </w:r>
          </w:p>
        </w:tc>
        <w:tc>
          <w:tcPr>
            <w:tcW w:w="2267" w:type="dxa"/>
          </w:tcPr>
          <w:p w14:paraId="7117D8EE" w14:textId="77777777" w:rsidR="00123ECE" w:rsidRPr="005647EB" w:rsidRDefault="00123ECE" w:rsidP="002570E4">
            <w:pPr>
              <w:pStyle w:val="TAL"/>
              <w:keepNext w:val="0"/>
              <w:keepLines w:val="0"/>
            </w:pPr>
          </w:p>
        </w:tc>
        <w:tc>
          <w:tcPr>
            <w:tcW w:w="1700" w:type="dxa"/>
          </w:tcPr>
          <w:p w14:paraId="3AEA1746" w14:textId="77777777" w:rsidR="00123ECE" w:rsidRPr="005647EB" w:rsidRDefault="00123ECE" w:rsidP="002570E4">
            <w:pPr>
              <w:pStyle w:val="TAL"/>
              <w:keepNext w:val="0"/>
              <w:keepLines w:val="0"/>
            </w:pPr>
          </w:p>
        </w:tc>
        <w:tc>
          <w:tcPr>
            <w:tcW w:w="1133" w:type="dxa"/>
          </w:tcPr>
          <w:p w14:paraId="418BB92A" w14:textId="77777777" w:rsidR="00123ECE" w:rsidRPr="005647EB" w:rsidRDefault="00123ECE" w:rsidP="002570E4">
            <w:pPr>
              <w:pStyle w:val="TAL"/>
              <w:keepNext w:val="0"/>
              <w:keepLines w:val="0"/>
            </w:pPr>
          </w:p>
        </w:tc>
      </w:tr>
      <w:tr w:rsidR="00123ECE" w:rsidRPr="005647EB" w14:paraId="689D8F31" w14:textId="77777777" w:rsidTr="002570E4">
        <w:trPr>
          <w:jc w:val="center"/>
        </w:trPr>
        <w:tc>
          <w:tcPr>
            <w:tcW w:w="4436" w:type="dxa"/>
          </w:tcPr>
          <w:p w14:paraId="6AE983FD" w14:textId="456FEEF0"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1B79719B" w14:textId="77777777" w:rsidR="00123ECE" w:rsidRPr="005647EB" w:rsidRDefault="00123ECE" w:rsidP="002570E4">
            <w:pPr>
              <w:pStyle w:val="TAL"/>
              <w:keepNext w:val="0"/>
              <w:keepLines w:val="0"/>
            </w:pPr>
          </w:p>
        </w:tc>
        <w:tc>
          <w:tcPr>
            <w:tcW w:w="1700" w:type="dxa"/>
          </w:tcPr>
          <w:p w14:paraId="1D0801FB" w14:textId="6848A33C"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5740B646" w14:textId="77777777" w:rsidR="00123ECE" w:rsidRPr="005647EB" w:rsidRDefault="00123ECE" w:rsidP="002570E4">
            <w:pPr>
              <w:pStyle w:val="TAL"/>
              <w:keepNext w:val="0"/>
              <w:keepLines w:val="0"/>
            </w:pPr>
          </w:p>
        </w:tc>
      </w:tr>
      <w:tr w:rsidR="00123ECE" w:rsidRPr="005647EB" w14:paraId="5BA30967" w14:textId="77777777" w:rsidTr="002570E4">
        <w:trPr>
          <w:jc w:val="center"/>
        </w:trPr>
        <w:tc>
          <w:tcPr>
            <w:tcW w:w="4436" w:type="dxa"/>
          </w:tcPr>
          <w:p w14:paraId="7F8B3CFD" w14:textId="143CB9D7"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1BAFAF39" w14:textId="77777777" w:rsidR="00123ECE" w:rsidRPr="005647EB" w:rsidRDefault="00123ECE" w:rsidP="002570E4">
            <w:pPr>
              <w:pStyle w:val="TAL"/>
              <w:keepNext w:val="0"/>
              <w:keepLines w:val="0"/>
            </w:pPr>
          </w:p>
        </w:tc>
        <w:tc>
          <w:tcPr>
            <w:tcW w:w="1700" w:type="dxa"/>
          </w:tcPr>
          <w:p w14:paraId="3DE1D42E" w14:textId="6AE7F59A"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1B95C493" w14:textId="77777777" w:rsidR="00123ECE" w:rsidRPr="005647EB" w:rsidRDefault="00123ECE" w:rsidP="002570E4">
            <w:pPr>
              <w:pStyle w:val="TAL"/>
              <w:keepNext w:val="0"/>
              <w:keepLines w:val="0"/>
            </w:pPr>
          </w:p>
        </w:tc>
      </w:tr>
      <w:tr w:rsidR="00123ECE" w:rsidRPr="005647EB" w14:paraId="75F6DC2F" w14:textId="77777777" w:rsidTr="002570E4">
        <w:trPr>
          <w:jc w:val="center"/>
        </w:trPr>
        <w:tc>
          <w:tcPr>
            <w:tcW w:w="4436" w:type="dxa"/>
          </w:tcPr>
          <w:p w14:paraId="18AC91A2" w14:textId="1CFCA579" w:rsidR="00123ECE" w:rsidRPr="005647EB" w:rsidRDefault="002570E4" w:rsidP="002570E4">
            <w:pPr>
              <w:pStyle w:val="TAL"/>
              <w:keepNext w:val="0"/>
              <w:keepLines w:val="0"/>
            </w:pPr>
            <w:r w:rsidRPr="005647EB">
              <w:t xml:space="preserve">  </w:t>
            </w:r>
            <w:r w:rsidR="00123ECE" w:rsidRPr="005647EB">
              <w:t>}</w:t>
            </w:r>
          </w:p>
        </w:tc>
        <w:tc>
          <w:tcPr>
            <w:tcW w:w="2267" w:type="dxa"/>
          </w:tcPr>
          <w:p w14:paraId="2F5BA5D5" w14:textId="77777777" w:rsidR="00123ECE" w:rsidRPr="005647EB" w:rsidRDefault="00123ECE" w:rsidP="002570E4">
            <w:pPr>
              <w:pStyle w:val="TAL"/>
              <w:keepNext w:val="0"/>
              <w:keepLines w:val="0"/>
            </w:pPr>
          </w:p>
        </w:tc>
        <w:tc>
          <w:tcPr>
            <w:tcW w:w="1700" w:type="dxa"/>
          </w:tcPr>
          <w:p w14:paraId="69F595C6" w14:textId="77777777" w:rsidR="00123ECE" w:rsidRPr="005647EB" w:rsidRDefault="00123ECE" w:rsidP="002570E4">
            <w:pPr>
              <w:pStyle w:val="TAL"/>
              <w:keepNext w:val="0"/>
              <w:keepLines w:val="0"/>
            </w:pPr>
          </w:p>
        </w:tc>
        <w:tc>
          <w:tcPr>
            <w:tcW w:w="1133" w:type="dxa"/>
          </w:tcPr>
          <w:p w14:paraId="0D7FAC04" w14:textId="77777777" w:rsidR="00123ECE" w:rsidRPr="005647EB" w:rsidRDefault="00123ECE" w:rsidP="002570E4">
            <w:pPr>
              <w:pStyle w:val="TAL"/>
              <w:keepNext w:val="0"/>
              <w:keepLines w:val="0"/>
            </w:pPr>
          </w:p>
        </w:tc>
      </w:tr>
      <w:tr w:rsidR="00123ECE" w:rsidRPr="005647EB" w14:paraId="0021FC3F" w14:textId="77777777" w:rsidTr="002570E4">
        <w:trPr>
          <w:jc w:val="center"/>
        </w:trPr>
        <w:tc>
          <w:tcPr>
            <w:tcW w:w="4436" w:type="dxa"/>
          </w:tcPr>
          <w:p w14:paraId="1A69E2E6" w14:textId="77777777" w:rsidR="00123ECE" w:rsidRPr="005647EB" w:rsidRDefault="00123ECE" w:rsidP="002570E4">
            <w:pPr>
              <w:pStyle w:val="TAL"/>
              <w:keepNext w:val="0"/>
              <w:keepLines w:val="0"/>
            </w:pPr>
            <w:r w:rsidRPr="005647EB">
              <w:t>}</w:t>
            </w:r>
          </w:p>
        </w:tc>
        <w:tc>
          <w:tcPr>
            <w:tcW w:w="2267" w:type="dxa"/>
          </w:tcPr>
          <w:p w14:paraId="6B3253B7" w14:textId="77777777" w:rsidR="00123ECE" w:rsidRPr="005647EB" w:rsidRDefault="00123ECE" w:rsidP="002570E4">
            <w:pPr>
              <w:pStyle w:val="TAL"/>
              <w:keepNext w:val="0"/>
              <w:keepLines w:val="0"/>
            </w:pPr>
          </w:p>
        </w:tc>
        <w:tc>
          <w:tcPr>
            <w:tcW w:w="1700" w:type="dxa"/>
          </w:tcPr>
          <w:p w14:paraId="04C27C3C" w14:textId="77777777" w:rsidR="00123ECE" w:rsidRPr="005647EB" w:rsidRDefault="00123ECE" w:rsidP="002570E4">
            <w:pPr>
              <w:pStyle w:val="TAL"/>
              <w:keepNext w:val="0"/>
              <w:keepLines w:val="0"/>
            </w:pPr>
          </w:p>
        </w:tc>
        <w:tc>
          <w:tcPr>
            <w:tcW w:w="1133" w:type="dxa"/>
          </w:tcPr>
          <w:p w14:paraId="3424BAE0" w14:textId="77777777" w:rsidR="00123ECE" w:rsidRPr="005647EB" w:rsidRDefault="00123ECE" w:rsidP="002570E4">
            <w:pPr>
              <w:pStyle w:val="TAL"/>
              <w:keepNext w:val="0"/>
              <w:keepLines w:val="0"/>
            </w:pPr>
          </w:p>
        </w:tc>
      </w:tr>
    </w:tbl>
    <w:p w14:paraId="32D69A56" w14:textId="77777777" w:rsidR="00123ECE" w:rsidRPr="005647EB" w:rsidRDefault="00123ECE" w:rsidP="002570E4"/>
    <w:p w14:paraId="6DEB977A" w14:textId="77777777" w:rsidR="00123ECE" w:rsidRPr="005647EB" w:rsidRDefault="00123ECE" w:rsidP="002570E4">
      <w:pPr>
        <w:pStyle w:val="TH"/>
        <w:keepNext w:val="0"/>
        <w:keepLines w:val="0"/>
      </w:pPr>
      <w:r w:rsidRPr="005647EB">
        <w:t xml:space="preserve">Table 8.3.2.4.3-7: </w:t>
      </w:r>
      <w:r w:rsidRPr="005647EB">
        <w:rPr>
          <w:i/>
        </w:rPr>
        <w:t>PRACH-Config-DEFAULT</w:t>
      </w:r>
      <w:r w:rsidRPr="005647EB">
        <w:t>: Additional E-UTRAN FDD-FDD inter-frequency event triggered reporting when DRX is used in fading propagation conditions test 1 and 2 requirements</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7F52210B" w14:textId="77777777" w:rsidTr="002570E4">
        <w:trPr>
          <w:jc w:val="center"/>
        </w:trPr>
        <w:tc>
          <w:tcPr>
            <w:tcW w:w="9527" w:type="dxa"/>
            <w:gridSpan w:val="4"/>
            <w:tcBorders>
              <w:bottom w:val="single" w:sz="4" w:space="0" w:color="auto"/>
            </w:tcBorders>
          </w:tcPr>
          <w:p w14:paraId="021F216E" w14:textId="269A1E47"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7.3.2</w:t>
            </w:r>
            <w:r w:rsidR="002570E4" w:rsidRPr="005647EB">
              <w:t xml:space="preserve"> </w:t>
            </w:r>
            <w:r w:rsidRPr="005647EB">
              <w:t>Table</w:t>
            </w:r>
            <w:r w:rsidR="002570E4" w:rsidRPr="005647EB">
              <w:t xml:space="preserve"> </w:t>
            </w:r>
            <w:r w:rsidRPr="005647EB">
              <w:t>7.3.2-1</w:t>
            </w:r>
          </w:p>
        </w:tc>
      </w:tr>
      <w:tr w:rsidR="00123ECE" w:rsidRPr="005647EB" w14:paraId="344A1D71" w14:textId="77777777" w:rsidTr="002570E4">
        <w:trPr>
          <w:jc w:val="center"/>
        </w:trPr>
        <w:tc>
          <w:tcPr>
            <w:tcW w:w="4427" w:type="dxa"/>
            <w:tcBorders>
              <w:right w:val="single" w:sz="4" w:space="0" w:color="auto"/>
            </w:tcBorders>
          </w:tcPr>
          <w:p w14:paraId="0CCAAA06" w14:textId="0B23911C"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5E95882" w14:textId="77777777" w:rsidR="00123ECE" w:rsidRPr="005647EB" w:rsidRDefault="00123ECE" w:rsidP="002570E4">
            <w:pPr>
              <w:pStyle w:val="TAH"/>
              <w:keepNext w:val="0"/>
              <w:keepLines w:val="0"/>
            </w:pPr>
            <w:r w:rsidRPr="005647EB">
              <w:t>Value/remark</w:t>
            </w:r>
          </w:p>
        </w:tc>
        <w:tc>
          <w:tcPr>
            <w:tcW w:w="1700" w:type="dxa"/>
            <w:tcBorders>
              <w:left w:val="single" w:sz="4" w:space="0" w:color="auto"/>
              <w:right w:val="single" w:sz="4" w:space="0" w:color="auto"/>
            </w:tcBorders>
          </w:tcPr>
          <w:p w14:paraId="73F55322" w14:textId="77777777" w:rsidR="00123ECE" w:rsidRPr="005647EB" w:rsidRDefault="00123ECE" w:rsidP="002570E4">
            <w:pPr>
              <w:pStyle w:val="TAH"/>
              <w:keepNext w:val="0"/>
              <w:keepLines w:val="0"/>
            </w:pPr>
            <w:r w:rsidRPr="005647EB">
              <w:t>Comment</w:t>
            </w:r>
          </w:p>
        </w:tc>
        <w:tc>
          <w:tcPr>
            <w:tcW w:w="1133" w:type="dxa"/>
            <w:tcBorders>
              <w:left w:val="single" w:sz="4" w:space="0" w:color="auto"/>
            </w:tcBorders>
          </w:tcPr>
          <w:p w14:paraId="25832C60" w14:textId="77777777" w:rsidR="00123ECE" w:rsidRPr="005647EB" w:rsidRDefault="00123ECE" w:rsidP="002570E4">
            <w:pPr>
              <w:pStyle w:val="TAH"/>
              <w:keepNext w:val="0"/>
              <w:keepLines w:val="0"/>
            </w:pPr>
            <w:r w:rsidRPr="005647EB">
              <w:t>Condition</w:t>
            </w:r>
          </w:p>
        </w:tc>
      </w:tr>
      <w:tr w:rsidR="00123ECE" w:rsidRPr="005647EB" w14:paraId="59B3B88D" w14:textId="77777777" w:rsidTr="002570E4">
        <w:trPr>
          <w:jc w:val="center"/>
        </w:trPr>
        <w:tc>
          <w:tcPr>
            <w:tcW w:w="4427" w:type="dxa"/>
            <w:tcBorders>
              <w:right w:val="single" w:sz="4" w:space="0" w:color="auto"/>
            </w:tcBorders>
          </w:tcPr>
          <w:p w14:paraId="1A58453B" w14:textId="7507EBAA" w:rsidR="00123ECE" w:rsidRPr="005647EB" w:rsidRDefault="00123ECE" w:rsidP="002570E4">
            <w:pPr>
              <w:pStyle w:val="TAL"/>
              <w:keepNext w:val="0"/>
              <w:keepLines w:val="0"/>
            </w:pPr>
            <w:r w:rsidRPr="005647EB">
              <w:t>PRACH-Config-DEFAULT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7649F5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A42455D" w14:textId="77777777" w:rsidR="00123ECE" w:rsidRPr="005647EB" w:rsidRDefault="00123ECE" w:rsidP="002570E4">
            <w:pPr>
              <w:pStyle w:val="TAL"/>
              <w:keepNext w:val="0"/>
              <w:keepLines w:val="0"/>
            </w:pPr>
          </w:p>
        </w:tc>
        <w:tc>
          <w:tcPr>
            <w:tcW w:w="1133" w:type="dxa"/>
            <w:tcBorders>
              <w:left w:val="single" w:sz="4" w:space="0" w:color="auto"/>
            </w:tcBorders>
          </w:tcPr>
          <w:p w14:paraId="5B6C02C9" w14:textId="77777777" w:rsidR="00123ECE" w:rsidRPr="005647EB" w:rsidRDefault="00123ECE" w:rsidP="002570E4">
            <w:pPr>
              <w:pStyle w:val="TAL"/>
              <w:keepNext w:val="0"/>
              <w:keepLines w:val="0"/>
            </w:pPr>
          </w:p>
        </w:tc>
      </w:tr>
      <w:tr w:rsidR="00123ECE" w:rsidRPr="005647EB" w14:paraId="4BF5F791" w14:textId="77777777" w:rsidTr="002570E4">
        <w:trPr>
          <w:jc w:val="center"/>
        </w:trPr>
        <w:tc>
          <w:tcPr>
            <w:tcW w:w="4427" w:type="dxa"/>
            <w:tcBorders>
              <w:right w:val="single" w:sz="4" w:space="0" w:color="auto"/>
            </w:tcBorders>
          </w:tcPr>
          <w:p w14:paraId="5EBBE9C3" w14:textId="4E116692" w:rsidR="00123ECE" w:rsidRPr="005647EB" w:rsidRDefault="002570E4" w:rsidP="002570E4">
            <w:pPr>
              <w:pStyle w:val="TAL"/>
              <w:keepNext w:val="0"/>
              <w:keepLines w:val="0"/>
            </w:pPr>
            <w:r w:rsidRPr="005647EB">
              <w:t xml:space="preserve">  </w:t>
            </w:r>
            <w:r w:rsidR="00123ECE" w:rsidRPr="005647EB">
              <w:t>prach-ConfigIndex</w:t>
            </w:r>
          </w:p>
        </w:tc>
        <w:tc>
          <w:tcPr>
            <w:tcW w:w="2267" w:type="dxa"/>
            <w:tcBorders>
              <w:left w:val="single" w:sz="4" w:space="0" w:color="auto"/>
              <w:right w:val="single" w:sz="4" w:space="0" w:color="auto"/>
            </w:tcBorders>
          </w:tcPr>
          <w:p w14:paraId="6A03D74C" w14:textId="77777777" w:rsidR="00123ECE" w:rsidRPr="005647EB" w:rsidRDefault="00123ECE" w:rsidP="002570E4">
            <w:pPr>
              <w:pStyle w:val="TAL"/>
              <w:keepNext w:val="0"/>
              <w:keepLines w:val="0"/>
            </w:pPr>
            <w:r w:rsidRPr="005647EB">
              <w:t>4</w:t>
            </w:r>
          </w:p>
        </w:tc>
        <w:tc>
          <w:tcPr>
            <w:tcW w:w="1700" w:type="dxa"/>
            <w:tcBorders>
              <w:left w:val="single" w:sz="4" w:space="0" w:color="auto"/>
              <w:right w:val="single" w:sz="4" w:space="0" w:color="auto"/>
            </w:tcBorders>
          </w:tcPr>
          <w:p w14:paraId="3067694F" w14:textId="77777777" w:rsidR="00123ECE" w:rsidRPr="005647EB" w:rsidRDefault="00123ECE" w:rsidP="002570E4">
            <w:pPr>
              <w:pStyle w:val="TAL"/>
              <w:keepNext w:val="0"/>
              <w:keepLines w:val="0"/>
            </w:pPr>
          </w:p>
        </w:tc>
        <w:tc>
          <w:tcPr>
            <w:tcW w:w="1133" w:type="dxa"/>
            <w:tcBorders>
              <w:left w:val="single" w:sz="4" w:space="0" w:color="auto"/>
            </w:tcBorders>
          </w:tcPr>
          <w:p w14:paraId="0A3FC85B" w14:textId="77777777" w:rsidR="00123ECE" w:rsidRPr="005647EB" w:rsidRDefault="00123ECE" w:rsidP="002570E4">
            <w:pPr>
              <w:pStyle w:val="TAL"/>
              <w:keepNext w:val="0"/>
              <w:keepLines w:val="0"/>
            </w:pPr>
          </w:p>
        </w:tc>
      </w:tr>
      <w:tr w:rsidR="00123ECE" w:rsidRPr="005647EB" w14:paraId="53FCE789" w14:textId="77777777" w:rsidTr="002570E4">
        <w:trPr>
          <w:jc w:val="center"/>
        </w:trPr>
        <w:tc>
          <w:tcPr>
            <w:tcW w:w="4427" w:type="dxa"/>
            <w:tcBorders>
              <w:right w:val="single" w:sz="4" w:space="0" w:color="auto"/>
            </w:tcBorders>
          </w:tcPr>
          <w:p w14:paraId="36274B78" w14:textId="77777777" w:rsidR="00123ECE" w:rsidRPr="005647EB" w:rsidRDefault="00123ECE" w:rsidP="002570E4">
            <w:pPr>
              <w:pStyle w:val="TAL"/>
              <w:keepNext w:val="0"/>
              <w:keepLines w:val="0"/>
            </w:pPr>
            <w:r w:rsidRPr="005647EB">
              <w:t>}</w:t>
            </w:r>
          </w:p>
        </w:tc>
        <w:tc>
          <w:tcPr>
            <w:tcW w:w="2267" w:type="dxa"/>
            <w:tcBorders>
              <w:left w:val="single" w:sz="4" w:space="0" w:color="auto"/>
              <w:right w:val="single" w:sz="4" w:space="0" w:color="auto"/>
            </w:tcBorders>
          </w:tcPr>
          <w:p w14:paraId="1C87139C"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0508196C" w14:textId="77777777" w:rsidR="00123ECE" w:rsidRPr="005647EB" w:rsidRDefault="00123ECE" w:rsidP="002570E4">
            <w:pPr>
              <w:pStyle w:val="TAL"/>
              <w:keepNext w:val="0"/>
              <w:keepLines w:val="0"/>
            </w:pPr>
          </w:p>
        </w:tc>
        <w:tc>
          <w:tcPr>
            <w:tcW w:w="1133" w:type="dxa"/>
            <w:tcBorders>
              <w:left w:val="single" w:sz="4" w:space="0" w:color="auto"/>
            </w:tcBorders>
          </w:tcPr>
          <w:p w14:paraId="22C3FE3B" w14:textId="77777777" w:rsidR="00123ECE" w:rsidRPr="005647EB" w:rsidRDefault="00123ECE" w:rsidP="002570E4">
            <w:pPr>
              <w:pStyle w:val="TAL"/>
              <w:keepNext w:val="0"/>
              <w:keepLines w:val="0"/>
            </w:pPr>
          </w:p>
        </w:tc>
      </w:tr>
    </w:tbl>
    <w:p w14:paraId="284B6543" w14:textId="77777777" w:rsidR="00123ECE" w:rsidRPr="005647EB" w:rsidRDefault="00123ECE" w:rsidP="002570E4"/>
    <w:p w14:paraId="6F7883CB" w14:textId="77777777" w:rsidR="00123ECE" w:rsidRPr="005647EB" w:rsidRDefault="00123ECE" w:rsidP="002570E4">
      <w:pPr>
        <w:pStyle w:val="Heading4"/>
      </w:pPr>
      <w:r w:rsidRPr="005647EB">
        <w:t>8.3.2.5</w:t>
      </w:r>
      <w:r w:rsidRPr="005647EB">
        <w:tab/>
        <w:t>Test requirement</w:t>
      </w:r>
    </w:p>
    <w:p w14:paraId="7D64F562" w14:textId="7B78F3E0" w:rsidR="00123ECE" w:rsidRPr="005647EB" w:rsidRDefault="00123ECE" w:rsidP="002570E4">
      <w:pPr>
        <w:keepNext/>
        <w:keepLines/>
      </w:pPr>
      <w:r w:rsidRPr="005647EB">
        <w:t>Tables 8.3.2.4.1-1, 8.3.2.5-1, 8.3.2.5-2 and 8.3.2.5-3 define the primary level settings including test tolerances for E-UTRAN FDD-FDD inter-frequency event triggered reporting when DRX is used under fading propagation conditions in asynchronous cells test.</w:t>
      </w:r>
    </w:p>
    <w:p w14:paraId="2526AD82" w14:textId="77777777" w:rsidR="00123ECE" w:rsidRPr="005647EB" w:rsidRDefault="00123ECE" w:rsidP="002570E4">
      <w:pPr>
        <w:pStyle w:val="TH"/>
        <w:keepNext w:val="0"/>
        <w:keepLines w:val="0"/>
        <w:rPr>
          <w:rFonts w:cs="v4.2.0"/>
        </w:rPr>
      </w:pPr>
      <w:r w:rsidRPr="005647EB">
        <w:rPr>
          <w:rFonts w:cs="v4.2.0"/>
        </w:rPr>
        <w:t>Table 8.3.2.5-1: Cell Specific Test Parameters for E-UTRAN FDD-FDD inter-frequency event triggered reporting when DRX is used in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123ECE" w:rsidRPr="005647EB" w14:paraId="3B164334" w14:textId="77777777" w:rsidTr="006D30B7">
        <w:trPr>
          <w:cantSplit/>
          <w:tblHeader/>
          <w:jc w:val="center"/>
        </w:trPr>
        <w:tc>
          <w:tcPr>
            <w:tcW w:w="2093" w:type="dxa"/>
            <w:vMerge w:val="restart"/>
            <w:tcBorders>
              <w:top w:val="single" w:sz="4" w:space="0" w:color="auto"/>
              <w:left w:val="single" w:sz="4" w:space="0" w:color="auto"/>
            </w:tcBorders>
          </w:tcPr>
          <w:p w14:paraId="57DB2646" w14:textId="77777777" w:rsidR="00123ECE" w:rsidRPr="005647EB" w:rsidRDefault="00123ECE" w:rsidP="002570E4">
            <w:pPr>
              <w:pStyle w:val="TAH"/>
              <w:keepNext w:val="0"/>
              <w:keepLines w:val="0"/>
              <w:rPr>
                <w:rFonts w:cs="v4.2.0"/>
              </w:rPr>
            </w:pPr>
            <w:r w:rsidRPr="005647EB">
              <w:rPr>
                <w:rFonts w:cs="v4.2.0"/>
              </w:rPr>
              <w:t>Parameter</w:t>
            </w:r>
          </w:p>
        </w:tc>
        <w:tc>
          <w:tcPr>
            <w:tcW w:w="1559" w:type="dxa"/>
            <w:vMerge w:val="restart"/>
            <w:tcBorders>
              <w:top w:val="single" w:sz="4" w:space="0" w:color="auto"/>
            </w:tcBorders>
          </w:tcPr>
          <w:p w14:paraId="0D58214D" w14:textId="77777777" w:rsidR="00123ECE" w:rsidRPr="005647EB" w:rsidRDefault="00123ECE" w:rsidP="002570E4">
            <w:pPr>
              <w:pStyle w:val="TAH"/>
              <w:keepNext w:val="0"/>
              <w:keepLines w:val="0"/>
              <w:rPr>
                <w:rFonts w:cs="v4.2.0"/>
              </w:rPr>
            </w:pPr>
            <w:r w:rsidRPr="005647EB">
              <w:rPr>
                <w:rFonts w:cs="v4.2.0"/>
              </w:rPr>
              <w:t>Unit</w:t>
            </w:r>
          </w:p>
        </w:tc>
        <w:tc>
          <w:tcPr>
            <w:tcW w:w="2552" w:type="dxa"/>
            <w:gridSpan w:val="2"/>
            <w:tcBorders>
              <w:top w:val="single" w:sz="4" w:space="0" w:color="auto"/>
            </w:tcBorders>
          </w:tcPr>
          <w:p w14:paraId="09024099" w14:textId="5F0872C2"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3674D4D8" w14:textId="1D32300E"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45C80FDA" w14:textId="77777777" w:rsidTr="006D30B7">
        <w:trPr>
          <w:cantSplit/>
          <w:tblHeader/>
          <w:jc w:val="center"/>
        </w:trPr>
        <w:tc>
          <w:tcPr>
            <w:tcW w:w="2093" w:type="dxa"/>
            <w:vMerge/>
            <w:tcBorders>
              <w:left w:val="single" w:sz="4" w:space="0" w:color="auto"/>
              <w:bottom w:val="single" w:sz="4" w:space="0" w:color="auto"/>
            </w:tcBorders>
          </w:tcPr>
          <w:p w14:paraId="601CE879" w14:textId="77777777" w:rsidR="00123ECE" w:rsidRPr="005647EB" w:rsidRDefault="00123ECE" w:rsidP="002570E4">
            <w:pPr>
              <w:pStyle w:val="TAH"/>
              <w:keepNext w:val="0"/>
              <w:keepLines w:val="0"/>
              <w:rPr>
                <w:rFonts w:cs="v4.2.0"/>
              </w:rPr>
            </w:pPr>
          </w:p>
        </w:tc>
        <w:tc>
          <w:tcPr>
            <w:tcW w:w="1559" w:type="dxa"/>
            <w:vMerge/>
            <w:tcBorders>
              <w:bottom w:val="single" w:sz="4" w:space="0" w:color="auto"/>
            </w:tcBorders>
          </w:tcPr>
          <w:p w14:paraId="500F47D7" w14:textId="77777777" w:rsidR="00123ECE" w:rsidRPr="005647EB" w:rsidRDefault="00123ECE" w:rsidP="002570E4">
            <w:pPr>
              <w:pStyle w:val="TAH"/>
              <w:keepNext w:val="0"/>
              <w:keepLines w:val="0"/>
              <w:rPr>
                <w:rFonts w:cs="v4.2.0"/>
              </w:rPr>
            </w:pPr>
          </w:p>
        </w:tc>
        <w:tc>
          <w:tcPr>
            <w:tcW w:w="1276" w:type="dxa"/>
            <w:tcBorders>
              <w:bottom w:val="single" w:sz="4" w:space="0" w:color="auto"/>
            </w:tcBorders>
          </w:tcPr>
          <w:p w14:paraId="7543F3CB" w14:textId="77777777" w:rsidR="00123ECE" w:rsidRPr="005647EB" w:rsidRDefault="00123ECE" w:rsidP="002570E4">
            <w:pPr>
              <w:pStyle w:val="TAH"/>
              <w:keepNext w:val="0"/>
              <w:keepLines w:val="0"/>
              <w:rPr>
                <w:rFonts w:cs="v4.2.0"/>
              </w:rPr>
            </w:pPr>
            <w:r w:rsidRPr="005647EB">
              <w:rPr>
                <w:rFonts w:cs="v4.2.0"/>
              </w:rPr>
              <w:t>T1</w:t>
            </w:r>
          </w:p>
        </w:tc>
        <w:tc>
          <w:tcPr>
            <w:tcW w:w="1276" w:type="dxa"/>
            <w:tcBorders>
              <w:bottom w:val="single" w:sz="4" w:space="0" w:color="auto"/>
            </w:tcBorders>
          </w:tcPr>
          <w:p w14:paraId="4AECBA24" w14:textId="77777777" w:rsidR="00123ECE" w:rsidRPr="005647EB" w:rsidRDefault="00123ECE" w:rsidP="002570E4">
            <w:pPr>
              <w:pStyle w:val="TAH"/>
              <w:keepNext w:val="0"/>
              <w:keepLines w:val="0"/>
              <w:rPr>
                <w:rFonts w:cs="v4.2.0"/>
              </w:rPr>
            </w:pPr>
            <w:r w:rsidRPr="005647EB">
              <w:rPr>
                <w:rFonts w:cs="v4.2.0"/>
              </w:rPr>
              <w:t>T2</w:t>
            </w:r>
          </w:p>
        </w:tc>
        <w:tc>
          <w:tcPr>
            <w:tcW w:w="1275" w:type="dxa"/>
            <w:tcBorders>
              <w:bottom w:val="single" w:sz="4" w:space="0" w:color="auto"/>
            </w:tcBorders>
          </w:tcPr>
          <w:p w14:paraId="76ADD99B" w14:textId="77777777" w:rsidR="00123ECE" w:rsidRPr="005647EB" w:rsidRDefault="00123ECE" w:rsidP="002570E4">
            <w:pPr>
              <w:pStyle w:val="TAH"/>
              <w:keepNext w:val="0"/>
              <w:keepLines w:val="0"/>
              <w:rPr>
                <w:rFonts w:cs="v4.2.0"/>
              </w:rPr>
            </w:pPr>
            <w:r w:rsidRPr="005647EB">
              <w:rPr>
                <w:rFonts w:cs="v4.2.0"/>
              </w:rPr>
              <w:t>T1</w:t>
            </w:r>
          </w:p>
        </w:tc>
        <w:tc>
          <w:tcPr>
            <w:tcW w:w="1560" w:type="dxa"/>
            <w:tcBorders>
              <w:bottom w:val="single" w:sz="4" w:space="0" w:color="auto"/>
            </w:tcBorders>
          </w:tcPr>
          <w:p w14:paraId="06820A0C" w14:textId="77777777" w:rsidR="00123ECE" w:rsidRPr="005647EB" w:rsidRDefault="00123ECE" w:rsidP="002570E4">
            <w:pPr>
              <w:pStyle w:val="TAH"/>
              <w:keepNext w:val="0"/>
              <w:keepLines w:val="0"/>
              <w:rPr>
                <w:rFonts w:cs="v4.2.0"/>
              </w:rPr>
            </w:pPr>
            <w:r w:rsidRPr="005647EB">
              <w:rPr>
                <w:rFonts w:cs="v4.2.0"/>
              </w:rPr>
              <w:t>T2</w:t>
            </w:r>
          </w:p>
        </w:tc>
      </w:tr>
      <w:tr w:rsidR="00123ECE" w:rsidRPr="005647EB" w14:paraId="6611B693" w14:textId="77777777" w:rsidTr="002570E4">
        <w:trPr>
          <w:cantSplit/>
          <w:jc w:val="center"/>
        </w:trPr>
        <w:tc>
          <w:tcPr>
            <w:tcW w:w="2093" w:type="dxa"/>
            <w:tcBorders>
              <w:left w:val="single" w:sz="4" w:space="0" w:color="auto"/>
              <w:bottom w:val="single" w:sz="4" w:space="0" w:color="auto"/>
            </w:tcBorders>
          </w:tcPr>
          <w:p w14:paraId="2714FF74" w14:textId="7E722324"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6B98D623" w14:textId="77777777" w:rsidR="00123ECE" w:rsidRPr="005647EB" w:rsidRDefault="00123ECE" w:rsidP="002570E4">
            <w:pPr>
              <w:pStyle w:val="TAC"/>
              <w:keepNext w:val="0"/>
              <w:keepLines w:val="0"/>
            </w:pPr>
          </w:p>
        </w:tc>
        <w:tc>
          <w:tcPr>
            <w:tcW w:w="2552" w:type="dxa"/>
            <w:gridSpan w:val="2"/>
            <w:tcBorders>
              <w:bottom w:val="single" w:sz="4" w:space="0" w:color="auto"/>
            </w:tcBorders>
          </w:tcPr>
          <w:p w14:paraId="615BE41D"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1D4B1FDA" w14:textId="77777777" w:rsidR="00123ECE" w:rsidRPr="005647EB" w:rsidRDefault="00123ECE" w:rsidP="002570E4">
            <w:pPr>
              <w:pStyle w:val="TAH"/>
              <w:keepNext w:val="0"/>
              <w:keepLines w:val="0"/>
              <w:rPr>
                <w:rFonts w:cs="v4.2.0"/>
                <w:b w:val="0"/>
                <w:bCs/>
              </w:rPr>
            </w:pPr>
            <w:r w:rsidRPr="005647EB">
              <w:rPr>
                <w:rFonts w:cs="v4.2.0"/>
                <w:b w:val="0"/>
                <w:bCs/>
              </w:rPr>
              <w:t>2</w:t>
            </w:r>
          </w:p>
        </w:tc>
      </w:tr>
      <w:tr w:rsidR="00123ECE" w:rsidRPr="005647EB" w14:paraId="44C3DC23" w14:textId="77777777" w:rsidTr="002570E4">
        <w:trPr>
          <w:cantSplit/>
          <w:jc w:val="center"/>
        </w:trPr>
        <w:tc>
          <w:tcPr>
            <w:tcW w:w="2093" w:type="dxa"/>
            <w:tcBorders>
              <w:left w:val="single" w:sz="4" w:space="0" w:color="auto"/>
              <w:bottom w:val="single" w:sz="4" w:space="0" w:color="auto"/>
            </w:tcBorders>
          </w:tcPr>
          <w:p w14:paraId="50961113"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2819E06B"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03C32C89"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71903811"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631338" w:rsidRPr="005647EB" w14:paraId="280BB678"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28E0FD36" w14:textId="21982D9A" w:rsidR="00631338" w:rsidRPr="005647EB" w:rsidRDefault="00631338"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5A5ED9EE" w14:textId="77777777" w:rsidR="00631338" w:rsidRPr="005647EB" w:rsidRDefault="00631338"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03DB6D16" w14:textId="1315A403"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hideMark/>
          </w:tcPr>
          <w:p w14:paraId="13F48E81" w14:textId="37E0B8D8"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r>
      <w:tr w:rsidR="00123ECE" w:rsidRPr="005647EB" w14:paraId="3F27977F" w14:textId="77777777" w:rsidTr="002570E4">
        <w:trPr>
          <w:cantSplit/>
          <w:jc w:val="center"/>
        </w:trPr>
        <w:tc>
          <w:tcPr>
            <w:tcW w:w="2093" w:type="dxa"/>
            <w:tcBorders>
              <w:left w:val="single" w:sz="4" w:space="0" w:color="auto"/>
              <w:bottom w:val="single" w:sz="4" w:space="0" w:color="auto"/>
            </w:tcBorders>
          </w:tcPr>
          <w:p w14:paraId="6463D7A2" w14:textId="67D3128E"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65544AF9" w14:textId="77777777" w:rsidR="00123ECE" w:rsidRPr="005647EB" w:rsidRDefault="00123ECE" w:rsidP="002570E4">
            <w:pPr>
              <w:pStyle w:val="TAH"/>
              <w:keepNext w:val="0"/>
              <w:keepLines w:val="0"/>
              <w:rPr>
                <w:rFonts w:cs="v4.2.0"/>
                <w:b w:val="0"/>
                <w:bCs/>
              </w:rPr>
            </w:pPr>
          </w:p>
        </w:tc>
        <w:tc>
          <w:tcPr>
            <w:tcW w:w="2552" w:type="dxa"/>
            <w:gridSpan w:val="2"/>
            <w:tcBorders>
              <w:bottom w:val="single" w:sz="4" w:space="0" w:color="auto"/>
            </w:tcBorders>
          </w:tcPr>
          <w:p w14:paraId="6DCD2C96" w14:textId="4EF08052"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tcPr>
          <w:p w14:paraId="7334798A" w14:textId="3812260F"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123ECE" w:rsidRPr="005647EB" w14:paraId="22F8DFC6" w14:textId="77777777" w:rsidTr="002570E4">
        <w:trPr>
          <w:cantSplit/>
          <w:jc w:val="center"/>
        </w:trPr>
        <w:tc>
          <w:tcPr>
            <w:tcW w:w="2093" w:type="dxa"/>
            <w:tcBorders>
              <w:left w:val="single" w:sz="4" w:space="0" w:color="auto"/>
              <w:bottom w:val="single" w:sz="4" w:space="0" w:color="auto"/>
            </w:tcBorders>
          </w:tcPr>
          <w:p w14:paraId="6CEBC06C"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2B41CE8B"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169D8623"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342FA5D0"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4B2AC89D" w14:textId="77777777" w:rsidTr="002570E4">
        <w:trPr>
          <w:cantSplit/>
          <w:jc w:val="center"/>
        </w:trPr>
        <w:tc>
          <w:tcPr>
            <w:tcW w:w="2093" w:type="dxa"/>
            <w:tcBorders>
              <w:left w:val="single" w:sz="4" w:space="0" w:color="auto"/>
              <w:bottom w:val="single" w:sz="4" w:space="0" w:color="auto"/>
            </w:tcBorders>
          </w:tcPr>
          <w:p w14:paraId="40AD8626"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5C0023C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C68E661" w14:textId="77777777" w:rsidR="00123ECE" w:rsidRPr="005647EB" w:rsidRDefault="00123ECE" w:rsidP="002570E4">
            <w:pPr>
              <w:pStyle w:val="TAH"/>
              <w:keepNext w:val="0"/>
              <w:keepLines w:val="0"/>
              <w:rPr>
                <w:rFonts w:cs="v4.2.0"/>
                <w:b w:val="0"/>
                <w:bCs/>
              </w:rPr>
            </w:pPr>
          </w:p>
        </w:tc>
        <w:tc>
          <w:tcPr>
            <w:tcW w:w="2835" w:type="dxa"/>
            <w:gridSpan w:val="2"/>
            <w:vMerge/>
          </w:tcPr>
          <w:p w14:paraId="2F5AD85A" w14:textId="77777777" w:rsidR="00123ECE" w:rsidRPr="005647EB" w:rsidRDefault="00123ECE" w:rsidP="002570E4">
            <w:pPr>
              <w:pStyle w:val="TAH"/>
              <w:keepNext w:val="0"/>
              <w:keepLines w:val="0"/>
              <w:rPr>
                <w:rFonts w:cs="v4.2.0"/>
                <w:b w:val="0"/>
                <w:bCs/>
              </w:rPr>
            </w:pPr>
          </w:p>
        </w:tc>
      </w:tr>
      <w:tr w:rsidR="00123ECE" w:rsidRPr="005647EB" w14:paraId="3639203B" w14:textId="77777777" w:rsidTr="002570E4">
        <w:trPr>
          <w:cantSplit/>
          <w:jc w:val="center"/>
        </w:trPr>
        <w:tc>
          <w:tcPr>
            <w:tcW w:w="2093" w:type="dxa"/>
            <w:tcBorders>
              <w:left w:val="single" w:sz="4" w:space="0" w:color="auto"/>
              <w:bottom w:val="single" w:sz="4" w:space="0" w:color="auto"/>
            </w:tcBorders>
          </w:tcPr>
          <w:p w14:paraId="435F19A9"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32682E1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1BC8C41" w14:textId="77777777" w:rsidR="00123ECE" w:rsidRPr="005647EB" w:rsidRDefault="00123ECE" w:rsidP="002570E4">
            <w:pPr>
              <w:pStyle w:val="TAH"/>
              <w:keepNext w:val="0"/>
              <w:keepLines w:val="0"/>
              <w:rPr>
                <w:rFonts w:cs="v4.2.0"/>
                <w:b w:val="0"/>
                <w:bCs/>
              </w:rPr>
            </w:pPr>
          </w:p>
        </w:tc>
        <w:tc>
          <w:tcPr>
            <w:tcW w:w="2835" w:type="dxa"/>
            <w:gridSpan w:val="2"/>
            <w:vMerge/>
          </w:tcPr>
          <w:p w14:paraId="195D9566" w14:textId="77777777" w:rsidR="00123ECE" w:rsidRPr="005647EB" w:rsidRDefault="00123ECE" w:rsidP="002570E4">
            <w:pPr>
              <w:pStyle w:val="TAH"/>
              <w:keepNext w:val="0"/>
              <w:keepLines w:val="0"/>
              <w:rPr>
                <w:rFonts w:cs="v4.2.0"/>
                <w:b w:val="0"/>
                <w:bCs/>
              </w:rPr>
            </w:pPr>
          </w:p>
        </w:tc>
      </w:tr>
      <w:tr w:rsidR="00123ECE" w:rsidRPr="005647EB" w14:paraId="4ABD948B" w14:textId="77777777" w:rsidTr="002570E4">
        <w:trPr>
          <w:cantSplit/>
          <w:jc w:val="center"/>
        </w:trPr>
        <w:tc>
          <w:tcPr>
            <w:tcW w:w="2093" w:type="dxa"/>
            <w:tcBorders>
              <w:left w:val="single" w:sz="4" w:space="0" w:color="auto"/>
              <w:bottom w:val="single" w:sz="4" w:space="0" w:color="auto"/>
            </w:tcBorders>
          </w:tcPr>
          <w:p w14:paraId="4896376C"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45D908B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3230568F" w14:textId="77777777" w:rsidR="00123ECE" w:rsidRPr="005647EB" w:rsidRDefault="00123ECE" w:rsidP="002570E4">
            <w:pPr>
              <w:pStyle w:val="TAH"/>
              <w:keepNext w:val="0"/>
              <w:keepLines w:val="0"/>
              <w:rPr>
                <w:rFonts w:cs="v4.2.0"/>
                <w:b w:val="0"/>
                <w:bCs/>
              </w:rPr>
            </w:pPr>
          </w:p>
        </w:tc>
        <w:tc>
          <w:tcPr>
            <w:tcW w:w="2835" w:type="dxa"/>
            <w:gridSpan w:val="2"/>
            <w:vMerge/>
          </w:tcPr>
          <w:p w14:paraId="03756C04" w14:textId="77777777" w:rsidR="00123ECE" w:rsidRPr="005647EB" w:rsidRDefault="00123ECE" w:rsidP="002570E4">
            <w:pPr>
              <w:pStyle w:val="TAH"/>
              <w:keepNext w:val="0"/>
              <w:keepLines w:val="0"/>
              <w:rPr>
                <w:rFonts w:cs="v4.2.0"/>
                <w:b w:val="0"/>
                <w:bCs/>
              </w:rPr>
            </w:pPr>
          </w:p>
        </w:tc>
      </w:tr>
      <w:tr w:rsidR="00123ECE" w:rsidRPr="005647EB" w14:paraId="151103D8" w14:textId="77777777" w:rsidTr="002570E4">
        <w:trPr>
          <w:cantSplit/>
          <w:jc w:val="center"/>
        </w:trPr>
        <w:tc>
          <w:tcPr>
            <w:tcW w:w="2093" w:type="dxa"/>
            <w:tcBorders>
              <w:left w:val="single" w:sz="4" w:space="0" w:color="auto"/>
              <w:bottom w:val="single" w:sz="4" w:space="0" w:color="auto"/>
            </w:tcBorders>
          </w:tcPr>
          <w:p w14:paraId="65F87016"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06F0E2C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23967AD" w14:textId="77777777" w:rsidR="00123ECE" w:rsidRPr="005647EB" w:rsidRDefault="00123ECE" w:rsidP="002570E4">
            <w:pPr>
              <w:pStyle w:val="TAH"/>
              <w:keepNext w:val="0"/>
              <w:keepLines w:val="0"/>
              <w:rPr>
                <w:rFonts w:cs="v4.2.0"/>
                <w:b w:val="0"/>
                <w:bCs/>
              </w:rPr>
            </w:pPr>
          </w:p>
        </w:tc>
        <w:tc>
          <w:tcPr>
            <w:tcW w:w="2835" w:type="dxa"/>
            <w:gridSpan w:val="2"/>
            <w:vMerge/>
          </w:tcPr>
          <w:p w14:paraId="4F4B4132" w14:textId="77777777" w:rsidR="00123ECE" w:rsidRPr="005647EB" w:rsidRDefault="00123ECE" w:rsidP="002570E4">
            <w:pPr>
              <w:pStyle w:val="TAH"/>
              <w:keepNext w:val="0"/>
              <w:keepLines w:val="0"/>
              <w:rPr>
                <w:rFonts w:cs="v4.2.0"/>
                <w:b w:val="0"/>
                <w:bCs/>
              </w:rPr>
            </w:pPr>
          </w:p>
        </w:tc>
      </w:tr>
      <w:tr w:rsidR="00123ECE" w:rsidRPr="005647EB" w14:paraId="18C150C9" w14:textId="77777777" w:rsidTr="002570E4">
        <w:trPr>
          <w:cantSplit/>
          <w:jc w:val="center"/>
        </w:trPr>
        <w:tc>
          <w:tcPr>
            <w:tcW w:w="2093" w:type="dxa"/>
            <w:tcBorders>
              <w:left w:val="single" w:sz="4" w:space="0" w:color="auto"/>
              <w:bottom w:val="single" w:sz="4" w:space="0" w:color="auto"/>
            </w:tcBorders>
          </w:tcPr>
          <w:p w14:paraId="48CD1F6E"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003B8E0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7C3D4C5" w14:textId="77777777" w:rsidR="00123ECE" w:rsidRPr="005647EB" w:rsidRDefault="00123ECE" w:rsidP="002570E4">
            <w:pPr>
              <w:pStyle w:val="TAH"/>
              <w:keepNext w:val="0"/>
              <w:keepLines w:val="0"/>
              <w:rPr>
                <w:rFonts w:cs="v4.2.0"/>
                <w:b w:val="0"/>
                <w:bCs/>
              </w:rPr>
            </w:pPr>
          </w:p>
        </w:tc>
        <w:tc>
          <w:tcPr>
            <w:tcW w:w="2835" w:type="dxa"/>
            <w:gridSpan w:val="2"/>
            <w:vMerge/>
          </w:tcPr>
          <w:p w14:paraId="7EC64E93" w14:textId="77777777" w:rsidR="00123ECE" w:rsidRPr="005647EB" w:rsidRDefault="00123ECE" w:rsidP="002570E4">
            <w:pPr>
              <w:pStyle w:val="TAH"/>
              <w:keepNext w:val="0"/>
              <w:keepLines w:val="0"/>
              <w:rPr>
                <w:rFonts w:cs="v4.2.0"/>
                <w:b w:val="0"/>
                <w:bCs/>
              </w:rPr>
            </w:pPr>
          </w:p>
        </w:tc>
      </w:tr>
      <w:tr w:rsidR="00123ECE" w:rsidRPr="005647EB" w14:paraId="28E15643" w14:textId="77777777" w:rsidTr="002570E4">
        <w:trPr>
          <w:cantSplit/>
          <w:jc w:val="center"/>
        </w:trPr>
        <w:tc>
          <w:tcPr>
            <w:tcW w:w="2093" w:type="dxa"/>
            <w:tcBorders>
              <w:left w:val="single" w:sz="4" w:space="0" w:color="auto"/>
              <w:bottom w:val="single" w:sz="4" w:space="0" w:color="auto"/>
            </w:tcBorders>
          </w:tcPr>
          <w:p w14:paraId="4B44EF3C"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2E9A9DD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CA576FF" w14:textId="77777777" w:rsidR="00123ECE" w:rsidRPr="005647EB" w:rsidRDefault="00123ECE" w:rsidP="002570E4">
            <w:pPr>
              <w:pStyle w:val="TAH"/>
              <w:keepNext w:val="0"/>
              <w:keepLines w:val="0"/>
              <w:rPr>
                <w:rFonts w:cs="v4.2.0"/>
                <w:b w:val="0"/>
                <w:bCs/>
              </w:rPr>
            </w:pPr>
          </w:p>
        </w:tc>
        <w:tc>
          <w:tcPr>
            <w:tcW w:w="2835" w:type="dxa"/>
            <w:gridSpan w:val="2"/>
            <w:vMerge/>
          </w:tcPr>
          <w:p w14:paraId="72D3228C" w14:textId="77777777" w:rsidR="00123ECE" w:rsidRPr="005647EB" w:rsidRDefault="00123ECE" w:rsidP="002570E4">
            <w:pPr>
              <w:pStyle w:val="TAH"/>
              <w:keepNext w:val="0"/>
              <w:keepLines w:val="0"/>
              <w:rPr>
                <w:rFonts w:cs="v4.2.0"/>
                <w:b w:val="0"/>
                <w:bCs/>
              </w:rPr>
            </w:pPr>
          </w:p>
        </w:tc>
      </w:tr>
      <w:tr w:rsidR="00123ECE" w:rsidRPr="005647EB" w14:paraId="1E575A90" w14:textId="77777777" w:rsidTr="002570E4">
        <w:trPr>
          <w:cantSplit/>
          <w:jc w:val="center"/>
        </w:trPr>
        <w:tc>
          <w:tcPr>
            <w:tcW w:w="2093" w:type="dxa"/>
            <w:tcBorders>
              <w:left w:val="single" w:sz="4" w:space="0" w:color="auto"/>
              <w:bottom w:val="single" w:sz="4" w:space="0" w:color="auto"/>
            </w:tcBorders>
          </w:tcPr>
          <w:p w14:paraId="67B7167D"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75E6A48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2C43D20D" w14:textId="77777777" w:rsidR="00123ECE" w:rsidRPr="005647EB" w:rsidRDefault="00123ECE" w:rsidP="002570E4">
            <w:pPr>
              <w:pStyle w:val="TAH"/>
              <w:keepNext w:val="0"/>
              <w:keepLines w:val="0"/>
              <w:rPr>
                <w:rFonts w:cs="v4.2.0"/>
                <w:b w:val="0"/>
                <w:bCs/>
              </w:rPr>
            </w:pPr>
          </w:p>
        </w:tc>
        <w:tc>
          <w:tcPr>
            <w:tcW w:w="2835" w:type="dxa"/>
            <w:gridSpan w:val="2"/>
            <w:vMerge/>
          </w:tcPr>
          <w:p w14:paraId="40DDF6F1" w14:textId="77777777" w:rsidR="00123ECE" w:rsidRPr="005647EB" w:rsidRDefault="00123ECE" w:rsidP="002570E4">
            <w:pPr>
              <w:pStyle w:val="TAH"/>
              <w:keepNext w:val="0"/>
              <w:keepLines w:val="0"/>
              <w:rPr>
                <w:rFonts w:cs="v4.2.0"/>
                <w:b w:val="0"/>
                <w:bCs/>
              </w:rPr>
            </w:pPr>
          </w:p>
        </w:tc>
      </w:tr>
      <w:tr w:rsidR="00123ECE" w:rsidRPr="005647EB" w14:paraId="08737B22" w14:textId="77777777" w:rsidTr="002570E4">
        <w:trPr>
          <w:cantSplit/>
          <w:jc w:val="center"/>
        </w:trPr>
        <w:tc>
          <w:tcPr>
            <w:tcW w:w="2093" w:type="dxa"/>
            <w:tcBorders>
              <w:left w:val="single" w:sz="4" w:space="0" w:color="auto"/>
              <w:bottom w:val="single" w:sz="4" w:space="0" w:color="auto"/>
            </w:tcBorders>
          </w:tcPr>
          <w:p w14:paraId="183A0614"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0507F6D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D95A48C" w14:textId="77777777" w:rsidR="00123ECE" w:rsidRPr="005647EB" w:rsidRDefault="00123ECE" w:rsidP="002570E4">
            <w:pPr>
              <w:pStyle w:val="TAH"/>
              <w:keepNext w:val="0"/>
              <w:keepLines w:val="0"/>
              <w:rPr>
                <w:rFonts w:cs="v4.2.0"/>
                <w:b w:val="0"/>
                <w:bCs/>
              </w:rPr>
            </w:pPr>
          </w:p>
        </w:tc>
        <w:tc>
          <w:tcPr>
            <w:tcW w:w="2835" w:type="dxa"/>
            <w:gridSpan w:val="2"/>
            <w:vMerge/>
          </w:tcPr>
          <w:p w14:paraId="10D64DCD" w14:textId="77777777" w:rsidR="00123ECE" w:rsidRPr="005647EB" w:rsidRDefault="00123ECE" w:rsidP="002570E4">
            <w:pPr>
              <w:pStyle w:val="TAH"/>
              <w:keepNext w:val="0"/>
              <w:keepLines w:val="0"/>
              <w:rPr>
                <w:rFonts w:cs="v4.2.0"/>
                <w:b w:val="0"/>
                <w:bCs/>
              </w:rPr>
            </w:pPr>
          </w:p>
        </w:tc>
      </w:tr>
      <w:tr w:rsidR="00123ECE" w:rsidRPr="005647EB" w14:paraId="74BA3A46" w14:textId="77777777" w:rsidTr="002570E4">
        <w:trPr>
          <w:cantSplit/>
          <w:jc w:val="center"/>
        </w:trPr>
        <w:tc>
          <w:tcPr>
            <w:tcW w:w="2093" w:type="dxa"/>
            <w:tcBorders>
              <w:left w:val="single" w:sz="4" w:space="0" w:color="auto"/>
              <w:bottom w:val="single" w:sz="4" w:space="0" w:color="auto"/>
            </w:tcBorders>
          </w:tcPr>
          <w:p w14:paraId="514769AB"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3BADA64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FD1C85E" w14:textId="77777777" w:rsidR="00123ECE" w:rsidRPr="005647EB" w:rsidRDefault="00123ECE" w:rsidP="002570E4">
            <w:pPr>
              <w:pStyle w:val="TAH"/>
              <w:keepNext w:val="0"/>
              <w:keepLines w:val="0"/>
              <w:rPr>
                <w:rFonts w:cs="v4.2.0"/>
                <w:b w:val="0"/>
                <w:bCs/>
              </w:rPr>
            </w:pPr>
          </w:p>
        </w:tc>
        <w:tc>
          <w:tcPr>
            <w:tcW w:w="2835" w:type="dxa"/>
            <w:gridSpan w:val="2"/>
            <w:vMerge/>
          </w:tcPr>
          <w:p w14:paraId="7E00834E" w14:textId="77777777" w:rsidR="00123ECE" w:rsidRPr="005647EB" w:rsidRDefault="00123ECE" w:rsidP="002570E4">
            <w:pPr>
              <w:pStyle w:val="TAH"/>
              <w:keepNext w:val="0"/>
              <w:keepLines w:val="0"/>
              <w:rPr>
                <w:rFonts w:cs="v4.2.0"/>
                <w:b w:val="0"/>
                <w:bCs/>
              </w:rPr>
            </w:pPr>
          </w:p>
        </w:tc>
      </w:tr>
      <w:tr w:rsidR="00123ECE" w:rsidRPr="005647EB" w14:paraId="65FF4443" w14:textId="77777777" w:rsidTr="002570E4">
        <w:trPr>
          <w:cantSplit/>
          <w:jc w:val="center"/>
        </w:trPr>
        <w:tc>
          <w:tcPr>
            <w:tcW w:w="2093" w:type="dxa"/>
            <w:tcBorders>
              <w:left w:val="single" w:sz="4" w:space="0" w:color="auto"/>
              <w:bottom w:val="single" w:sz="4" w:space="0" w:color="auto"/>
            </w:tcBorders>
          </w:tcPr>
          <w:p w14:paraId="275A81D9"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56342365"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293EB10F" w14:textId="77777777" w:rsidR="00123ECE" w:rsidRPr="005647EB" w:rsidRDefault="00123ECE" w:rsidP="002570E4">
            <w:pPr>
              <w:pStyle w:val="TAH"/>
              <w:keepNext w:val="0"/>
              <w:keepLines w:val="0"/>
              <w:rPr>
                <w:rFonts w:cs="v4.2.0"/>
                <w:b w:val="0"/>
                <w:bCs/>
              </w:rPr>
            </w:pPr>
          </w:p>
        </w:tc>
        <w:tc>
          <w:tcPr>
            <w:tcW w:w="2835" w:type="dxa"/>
            <w:gridSpan w:val="2"/>
            <w:vMerge/>
          </w:tcPr>
          <w:p w14:paraId="651B5E58" w14:textId="77777777" w:rsidR="00123ECE" w:rsidRPr="005647EB" w:rsidRDefault="00123ECE" w:rsidP="002570E4">
            <w:pPr>
              <w:pStyle w:val="TAH"/>
              <w:keepNext w:val="0"/>
              <w:keepLines w:val="0"/>
              <w:rPr>
                <w:rFonts w:cs="v4.2.0"/>
                <w:b w:val="0"/>
                <w:bCs/>
              </w:rPr>
            </w:pPr>
          </w:p>
        </w:tc>
      </w:tr>
      <w:tr w:rsidR="00123ECE" w:rsidRPr="005647EB" w14:paraId="74769519" w14:textId="77777777" w:rsidTr="002570E4">
        <w:trPr>
          <w:cantSplit/>
          <w:jc w:val="center"/>
        </w:trPr>
        <w:tc>
          <w:tcPr>
            <w:tcW w:w="2093" w:type="dxa"/>
            <w:tcBorders>
              <w:left w:val="single" w:sz="4" w:space="0" w:color="auto"/>
              <w:bottom w:val="single" w:sz="4" w:space="0" w:color="auto"/>
            </w:tcBorders>
            <w:vAlign w:val="center"/>
          </w:tcPr>
          <w:p w14:paraId="0CEAA692" w14:textId="70397A5A" w:rsidR="00123ECE" w:rsidRPr="005647EB" w:rsidRDefault="00123ECE" w:rsidP="002570E4">
            <w:pPr>
              <w:rPr>
                <w:rFonts w:cs="Arial"/>
                <w:szCs w:val="18"/>
              </w:rPr>
            </w:pPr>
            <w:r w:rsidRPr="005647EB">
              <w:rPr>
                <w:rFonts w:cs="Arial"/>
                <w:szCs w:val="18"/>
              </w:rPr>
              <w:t>OCNG_RA</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p>
        </w:tc>
        <w:tc>
          <w:tcPr>
            <w:tcW w:w="1559" w:type="dxa"/>
            <w:tcBorders>
              <w:bottom w:val="single" w:sz="4" w:space="0" w:color="auto"/>
            </w:tcBorders>
          </w:tcPr>
          <w:p w14:paraId="2104D58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518169FF" w14:textId="77777777" w:rsidR="00123ECE" w:rsidRPr="005647EB" w:rsidRDefault="00123ECE" w:rsidP="002570E4">
            <w:pPr>
              <w:pStyle w:val="TAH"/>
              <w:keepNext w:val="0"/>
              <w:keepLines w:val="0"/>
              <w:rPr>
                <w:rFonts w:cs="v4.2.0"/>
                <w:b w:val="0"/>
                <w:bCs/>
              </w:rPr>
            </w:pPr>
          </w:p>
        </w:tc>
        <w:tc>
          <w:tcPr>
            <w:tcW w:w="2835" w:type="dxa"/>
            <w:gridSpan w:val="2"/>
            <w:vMerge/>
          </w:tcPr>
          <w:p w14:paraId="6CCC4B6D" w14:textId="77777777" w:rsidR="00123ECE" w:rsidRPr="005647EB" w:rsidRDefault="00123ECE" w:rsidP="002570E4">
            <w:pPr>
              <w:pStyle w:val="TAH"/>
              <w:keepNext w:val="0"/>
              <w:keepLines w:val="0"/>
              <w:rPr>
                <w:rFonts w:cs="v4.2.0"/>
                <w:b w:val="0"/>
                <w:bCs/>
              </w:rPr>
            </w:pPr>
          </w:p>
        </w:tc>
      </w:tr>
      <w:tr w:rsidR="00123ECE" w:rsidRPr="005647EB" w14:paraId="20467611" w14:textId="77777777" w:rsidTr="002570E4">
        <w:trPr>
          <w:cantSplit/>
          <w:jc w:val="center"/>
        </w:trPr>
        <w:tc>
          <w:tcPr>
            <w:tcW w:w="2093" w:type="dxa"/>
            <w:tcBorders>
              <w:left w:val="single" w:sz="4" w:space="0" w:color="auto"/>
              <w:bottom w:val="single" w:sz="4" w:space="0" w:color="auto"/>
            </w:tcBorders>
            <w:vAlign w:val="center"/>
          </w:tcPr>
          <w:p w14:paraId="0442CDB5" w14:textId="084A6E7A"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11DA425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7D2FD62C" w14:textId="77777777" w:rsidR="00123ECE" w:rsidRPr="005647EB" w:rsidRDefault="00123ECE" w:rsidP="002570E4">
            <w:pPr>
              <w:pStyle w:val="TAH"/>
              <w:keepNext w:val="0"/>
              <w:keepLines w:val="0"/>
              <w:rPr>
                <w:rFonts w:cs="v4.2.0"/>
                <w:b w:val="0"/>
                <w:bCs/>
              </w:rPr>
            </w:pPr>
          </w:p>
        </w:tc>
        <w:tc>
          <w:tcPr>
            <w:tcW w:w="2835" w:type="dxa"/>
            <w:gridSpan w:val="2"/>
            <w:vMerge/>
            <w:tcBorders>
              <w:bottom w:val="single" w:sz="4" w:space="0" w:color="auto"/>
            </w:tcBorders>
          </w:tcPr>
          <w:p w14:paraId="2F385CA2" w14:textId="77777777" w:rsidR="00123ECE" w:rsidRPr="005647EB" w:rsidRDefault="00123ECE" w:rsidP="002570E4">
            <w:pPr>
              <w:pStyle w:val="TAH"/>
              <w:keepNext w:val="0"/>
              <w:keepLines w:val="0"/>
              <w:rPr>
                <w:rFonts w:cs="v4.2.0"/>
                <w:b w:val="0"/>
                <w:bCs/>
              </w:rPr>
            </w:pPr>
          </w:p>
        </w:tc>
      </w:tr>
      <w:tr w:rsidR="00123ECE" w:rsidRPr="005647EB" w14:paraId="116A50C5" w14:textId="77777777" w:rsidTr="002570E4">
        <w:trPr>
          <w:cantSplit/>
          <w:jc w:val="center"/>
        </w:trPr>
        <w:tc>
          <w:tcPr>
            <w:tcW w:w="2093" w:type="dxa"/>
          </w:tcPr>
          <w:p w14:paraId="4A2C1B07" w14:textId="22345558" w:rsidR="00123ECE" w:rsidRPr="005647EB" w:rsidRDefault="00123ECE" w:rsidP="002570E4">
            <w:pPr>
              <w:pStyle w:val="TAL"/>
              <w:keepNext w:val="0"/>
              <w:keepLines w:val="0"/>
              <w:rPr>
                <w:rFonts w:cs="Arial"/>
                <w:szCs w:val="18"/>
              </w:rPr>
            </w:pPr>
            <w:r w:rsidRPr="005647EB">
              <w:rPr>
                <w:rFonts w:cs="Arial"/>
                <w:position w:val="-12"/>
                <w:szCs w:val="18"/>
              </w:rPr>
              <w:object w:dxaOrig="400" w:dyaOrig="360" w14:anchorId="474E5762">
                <v:shape id="_x0000_i1036" type="#_x0000_t75" style="width:20.5pt;height:18pt" o:ole="" fillcolor="window">
                  <v:imagedata r:id="rId10" o:title=""/>
                </v:shape>
                <o:OLEObject Type="Embed" ProgID="Equation.3" ShapeID="_x0000_i1036" DrawAspect="Content" ObjectID="_1781977603" r:id="rId23"/>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1915C5DE" w14:textId="34319989"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tcPr>
          <w:p w14:paraId="7354A5D2" w14:textId="77777777" w:rsidR="00123ECE" w:rsidRPr="005647EB" w:rsidRDefault="00123ECE" w:rsidP="002570E4">
            <w:pPr>
              <w:pStyle w:val="TAL"/>
              <w:keepNext w:val="0"/>
              <w:keepLines w:val="0"/>
              <w:jc w:val="center"/>
              <w:rPr>
                <w:rFonts w:cs="Arial"/>
                <w:szCs w:val="18"/>
              </w:rPr>
            </w:pPr>
            <w:r w:rsidRPr="005647EB">
              <w:rPr>
                <w:rFonts w:cs="Arial"/>
                <w:szCs w:val="18"/>
              </w:rPr>
              <w:t>-98</w:t>
            </w:r>
          </w:p>
        </w:tc>
      </w:tr>
      <w:tr w:rsidR="00123ECE" w:rsidRPr="005647EB" w14:paraId="44188E46" w14:textId="77777777" w:rsidTr="002570E4">
        <w:trPr>
          <w:cantSplit/>
          <w:jc w:val="center"/>
        </w:trPr>
        <w:tc>
          <w:tcPr>
            <w:tcW w:w="2093" w:type="dxa"/>
          </w:tcPr>
          <w:p w14:paraId="36A94333" w14:textId="6ACEAD6B" w:rsidR="00123ECE" w:rsidRPr="005647EB" w:rsidRDefault="00123ECE" w:rsidP="002570E4">
            <w:pPr>
              <w:pStyle w:val="TAL"/>
              <w:keepNext w:val="0"/>
              <w:keepLines w:val="0"/>
              <w:rPr>
                <w:rFonts w:cs="Arial"/>
                <w:szCs w:val="18"/>
              </w:rPr>
            </w:pPr>
            <w:r w:rsidRPr="005647EB">
              <w:rPr>
                <w:rFonts w:cs="Arial"/>
                <w:szCs w:val="18"/>
              </w:rPr>
              <w:lastRenderedPageBreak/>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1683C6C2" w14:textId="479D93E9"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Pr>
          <w:p w14:paraId="586CC20A"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6" w:type="dxa"/>
          </w:tcPr>
          <w:p w14:paraId="5F5CD0FF"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5" w:type="dxa"/>
          </w:tcPr>
          <w:p w14:paraId="06CABEE7"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Pr>
          <w:p w14:paraId="2B0A457D" w14:textId="77777777" w:rsidR="00123ECE" w:rsidRPr="005647EB" w:rsidRDefault="00123ECE" w:rsidP="002570E4">
            <w:pPr>
              <w:pStyle w:val="TAL"/>
              <w:keepNext w:val="0"/>
              <w:keepLines w:val="0"/>
              <w:jc w:val="center"/>
              <w:rPr>
                <w:rFonts w:cs="Arial"/>
                <w:szCs w:val="18"/>
              </w:rPr>
            </w:pPr>
            <w:r w:rsidRPr="005647EB">
              <w:rPr>
                <w:rFonts w:cs="Arial"/>
                <w:szCs w:val="18"/>
              </w:rPr>
              <w:t>-90.</w:t>
            </w:r>
            <w:r w:rsidR="00D21642" w:rsidRPr="005647EB">
              <w:rPr>
                <w:rFonts w:cs="Arial"/>
                <w:szCs w:val="18"/>
              </w:rPr>
              <w:t>30</w:t>
            </w:r>
          </w:p>
        </w:tc>
      </w:tr>
      <w:tr w:rsidR="00123ECE" w:rsidRPr="005647EB" w14:paraId="219890D6" w14:textId="77777777" w:rsidTr="002570E4">
        <w:trPr>
          <w:cantSplit/>
          <w:jc w:val="center"/>
        </w:trPr>
        <w:tc>
          <w:tcPr>
            <w:tcW w:w="2093" w:type="dxa"/>
          </w:tcPr>
          <w:p w14:paraId="7D16E04D" w14:textId="77777777" w:rsidR="00123ECE" w:rsidRPr="005647EB" w:rsidRDefault="00123ECE" w:rsidP="002570E4">
            <w:pPr>
              <w:pStyle w:val="TAL"/>
              <w:keepNext w:val="0"/>
              <w:keepLines w:val="0"/>
              <w:rPr>
                <w:rFonts w:cs="Arial"/>
                <w:szCs w:val="18"/>
              </w:rPr>
            </w:pPr>
            <w:r w:rsidRPr="005647EB">
              <w:rPr>
                <w:rFonts w:cs="Arial"/>
                <w:position w:val="-12"/>
                <w:szCs w:val="18"/>
              </w:rPr>
              <w:object w:dxaOrig="620" w:dyaOrig="380" w14:anchorId="237B2771">
                <v:shape id="_x0000_i1037" type="#_x0000_t75" style="width:31pt;height:19.5pt" o:ole="" fillcolor="window">
                  <v:imagedata r:id="rId12" o:title=""/>
                </v:shape>
                <o:OLEObject Type="Embed" ProgID="Equation.3" ShapeID="_x0000_i1037" DrawAspect="Content" ObjectID="_1781977604" r:id="rId24"/>
              </w:object>
            </w:r>
          </w:p>
        </w:tc>
        <w:tc>
          <w:tcPr>
            <w:tcW w:w="1559" w:type="dxa"/>
          </w:tcPr>
          <w:p w14:paraId="71A7F81C" w14:textId="77777777" w:rsidR="00123ECE" w:rsidRPr="005647EB" w:rsidRDefault="00123ECE" w:rsidP="002570E4">
            <w:pPr>
              <w:pStyle w:val="TAL"/>
              <w:keepNext w:val="0"/>
              <w:keepLines w:val="0"/>
              <w:jc w:val="center"/>
              <w:rPr>
                <w:rFonts w:cs="Arial"/>
                <w:szCs w:val="18"/>
              </w:rPr>
            </w:pPr>
            <w:r w:rsidRPr="005647EB">
              <w:rPr>
                <w:rFonts w:cs="Arial"/>
                <w:szCs w:val="18"/>
              </w:rPr>
              <w:t>dB</w:t>
            </w:r>
          </w:p>
        </w:tc>
        <w:tc>
          <w:tcPr>
            <w:tcW w:w="1276" w:type="dxa"/>
          </w:tcPr>
          <w:p w14:paraId="53E63A0A"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6" w:type="dxa"/>
          </w:tcPr>
          <w:p w14:paraId="424D72D1"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5" w:type="dxa"/>
          </w:tcPr>
          <w:p w14:paraId="303A85F5" w14:textId="77777777" w:rsidR="00123ECE" w:rsidRPr="005647EB" w:rsidDel="00B36E6D" w:rsidRDefault="00123ECE" w:rsidP="002570E4">
            <w:pPr>
              <w:pStyle w:val="TAL"/>
              <w:keepNext w:val="0"/>
              <w:keepLines w:val="0"/>
              <w:jc w:val="center"/>
              <w:rPr>
                <w:rFonts w:cs="Arial"/>
                <w:szCs w:val="18"/>
              </w:rPr>
            </w:pPr>
            <w:r w:rsidRPr="005647EB">
              <w:rPr>
                <w:rFonts w:cs="Arial"/>
                <w:szCs w:val="18"/>
              </w:rPr>
              <w:t>-Infinity</w:t>
            </w:r>
          </w:p>
        </w:tc>
        <w:tc>
          <w:tcPr>
            <w:tcW w:w="1560" w:type="dxa"/>
          </w:tcPr>
          <w:p w14:paraId="5031CD29"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7.</w:t>
            </w:r>
            <w:r w:rsidR="00D21642" w:rsidRPr="005647EB">
              <w:rPr>
                <w:rFonts w:cs="Arial"/>
                <w:szCs w:val="18"/>
              </w:rPr>
              <w:t>70</w:t>
            </w:r>
          </w:p>
        </w:tc>
      </w:tr>
      <w:tr w:rsidR="00123ECE" w:rsidRPr="005647EB" w14:paraId="387520D9" w14:textId="77777777" w:rsidTr="002570E4">
        <w:trPr>
          <w:cantSplit/>
          <w:jc w:val="center"/>
        </w:trPr>
        <w:tc>
          <w:tcPr>
            <w:tcW w:w="2093" w:type="dxa"/>
          </w:tcPr>
          <w:p w14:paraId="74F92DA4" w14:textId="2B0E4C02" w:rsidR="00123ECE" w:rsidRPr="005647EB" w:rsidRDefault="00123ECE" w:rsidP="002570E4">
            <w:pPr>
              <w:pStyle w:val="TAL"/>
              <w:keepNext w:val="0"/>
              <w:keepLines w:val="0"/>
              <w:rPr>
                <w:rFonts w:cs="Arial"/>
                <w:szCs w:val="18"/>
              </w:rPr>
            </w:pPr>
            <w:r w:rsidRPr="005647EB">
              <w:rPr>
                <w:rFonts w:cs="Arial"/>
                <w:szCs w:val="18"/>
              </w:rPr>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1658ECDC" w14:textId="70DD9DA0"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Pr>
          <w:p w14:paraId="6C836632"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-94</w:t>
            </w:r>
          </w:p>
        </w:tc>
        <w:tc>
          <w:tcPr>
            <w:tcW w:w="1276" w:type="dxa"/>
          </w:tcPr>
          <w:p w14:paraId="07F487CD"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-94</w:t>
            </w:r>
          </w:p>
        </w:tc>
        <w:tc>
          <w:tcPr>
            <w:tcW w:w="1275" w:type="dxa"/>
          </w:tcPr>
          <w:p w14:paraId="4B0A6BDC"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Pr>
          <w:p w14:paraId="69D8AD16"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-90.</w:t>
            </w:r>
            <w:r w:rsidR="00D21642" w:rsidRPr="005647EB">
              <w:rPr>
                <w:rFonts w:cs="Arial"/>
                <w:szCs w:val="18"/>
              </w:rPr>
              <w:t>30</w:t>
            </w:r>
          </w:p>
        </w:tc>
      </w:tr>
      <w:tr w:rsidR="00123ECE" w:rsidRPr="005647EB" w14:paraId="341569FE" w14:textId="77777777" w:rsidTr="002570E4">
        <w:trPr>
          <w:cantSplit/>
          <w:jc w:val="center"/>
        </w:trPr>
        <w:tc>
          <w:tcPr>
            <w:tcW w:w="2093" w:type="dxa"/>
          </w:tcPr>
          <w:p w14:paraId="007A0857" w14:textId="77777777" w:rsidR="00123ECE" w:rsidRPr="005647EB" w:rsidRDefault="00123ECE" w:rsidP="002570E4">
            <w:pPr>
              <w:pStyle w:val="TAL"/>
              <w:keepNext w:val="0"/>
              <w:keepLines w:val="0"/>
              <w:rPr>
                <w:rFonts w:cs="Arial"/>
                <w:szCs w:val="18"/>
              </w:rPr>
            </w:pPr>
            <w:r w:rsidRPr="005647EB">
              <w:rPr>
                <w:rFonts w:cs="v4.2.0"/>
                <w:position w:val="-12"/>
              </w:rPr>
              <w:object w:dxaOrig="800" w:dyaOrig="380" w14:anchorId="46A4CF8D">
                <v:shape id="_x0000_i1038" type="#_x0000_t75" style="width:40pt;height:19.5pt" o:ole="" fillcolor="window">
                  <v:imagedata r:id="rId14" o:title=""/>
                </v:shape>
                <o:OLEObject Type="Embed" ProgID="Equation.3" ShapeID="_x0000_i1038" DrawAspect="Content" ObjectID="_1781977605" r:id="rId25"/>
              </w:object>
            </w:r>
          </w:p>
        </w:tc>
        <w:tc>
          <w:tcPr>
            <w:tcW w:w="1559" w:type="dxa"/>
          </w:tcPr>
          <w:p w14:paraId="649EAD79" w14:textId="77777777" w:rsidR="00123ECE" w:rsidRPr="005647EB" w:rsidRDefault="00123ECE" w:rsidP="002570E4">
            <w:pPr>
              <w:pStyle w:val="TAL"/>
              <w:keepNext w:val="0"/>
              <w:keepLines w:val="0"/>
              <w:jc w:val="center"/>
              <w:rPr>
                <w:rFonts w:cs="Arial"/>
                <w:szCs w:val="18"/>
              </w:rPr>
            </w:pPr>
            <w:r w:rsidRPr="005647EB">
              <w:rPr>
                <w:rFonts w:cs="Arial"/>
                <w:szCs w:val="18"/>
              </w:rPr>
              <w:t>dB</w:t>
            </w:r>
          </w:p>
        </w:tc>
        <w:tc>
          <w:tcPr>
            <w:tcW w:w="1276" w:type="dxa"/>
          </w:tcPr>
          <w:p w14:paraId="3671D9D1"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6" w:type="dxa"/>
          </w:tcPr>
          <w:p w14:paraId="48BE0A95"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5" w:type="dxa"/>
          </w:tcPr>
          <w:p w14:paraId="3DA8BFEF" w14:textId="77777777" w:rsidR="00123ECE" w:rsidRPr="005647EB" w:rsidDel="00B36E6D" w:rsidRDefault="00123ECE" w:rsidP="002570E4">
            <w:pPr>
              <w:pStyle w:val="TAL"/>
              <w:keepNext w:val="0"/>
              <w:keepLines w:val="0"/>
              <w:jc w:val="center"/>
              <w:rPr>
                <w:rFonts w:cs="Arial"/>
                <w:szCs w:val="18"/>
              </w:rPr>
            </w:pPr>
            <w:r w:rsidRPr="005647EB">
              <w:rPr>
                <w:rFonts w:cs="Arial"/>
                <w:szCs w:val="18"/>
              </w:rPr>
              <w:t>-Infinity</w:t>
            </w:r>
          </w:p>
        </w:tc>
        <w:tc>
          <w:tcPr>
            <w:tcW w:w="1560" w:type="dxa"/>
          </w:tcPr>
          <w:p w14:paraId="0DD80A72"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7.</w:t>
            </w:r>
            <w:r w:rsidR="00D21642" w:rsidRPr="005647EB">
              <w:rPr>
                <w:rFonts w:cs="Arial"/>
                <w:szCs w:val="18"/>
              </w:rPr>
              <w:t>70</w:t>
            </w:r>
          </w:p>
        </w:tc>
      </w:tr>
      <w:tr w:rsidR="00123ECE" w:rsidRPr="005647EB" w14:paraId="22C8366A" w14:textId="77777777" w:rsidTr="002570E4">
        <w:trPr>
          <w:cantSplit/>
          <w:jc w:val="center"/>
        </w:trPr>
        <w:tc>
          <w:tcPr>
            <w:tcW w:w="2093" w:type="dxa"/>
          </w:tcPr>
          <w:p w14:paraId="3490000E" w14:textId="6CEDFB70"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135ED734" w14:textId="77777777" w:rsidR="00123ECE" w:rsidRPr="005647EB" w:rsidRDefault="00123ECE" w:rsidP="002570E4">
            <w:pPr>
              <w:pStyle w:val="TAL"/>
              <w:keepNext w:val="0"/>
              <w:keepLines w:val="0"/>
              <w:jc w:val="center"/>
              <w:rPr>
                <w:rFonts w:cs="v4.2.0"/>
              </w:rPr>
            </w:pPr>
          </w:p>
        </w:tc>
        <w:tc>
          <w:tcPr>
            <w:tcW w:w="5387" w:type="dxa"/>
            <w:gridSpan w:val="4"/>
          </w:tcPr>
          <w:p w14:paraId="3872AF9F" w14:textId="77777777" w:rsidR="00123ECE" w:rsidRPr="005647EB" w:rsidRDefault="00123ECE" w:rsidP="002570E4">
            <w:pPr>
              <w:pStyle w:val="TAL"/>
              <w:keepNext w:val="0"/>
              <w:keepLines w:val="0"/>
              <w:jc w:val="center"/>
              <w:rPr>
                <w:rFonts w:cs="v4.2.0"/>
              </w:rPr>
            </w:pPr>
            <w:r w:rsidRPr="005647EB">
              <w:rPr>
                <w:rFonts w:cs="v4.2.0"/>
              </w:rPr>
              <w:t>ETU70</w:t>
            </w:r>
          </w:p>
        </w:tc>
      </w:tr>
      <w:tr w:rsidR="00123ECE" w:rsidRPr="005647EB" w14:paraId="629F781C" w14:textId="77777777" w:rsidTr="002570E4">
        <w:trPr>
          <w:cantSplit/>
          <w:jc w:val="center"/>
        </w:trPr>
        <w:tc>
          <w:tcPr>
            <w:tcW w:w="9039" w:type="dxa"/>
            <w:gridSpan w:val="6"/>
          </w:tcPr>
          <w:p w14:paraId="75DC3734" w14:textId="1771E8A8" w:rsidR="00123ECE" w:rsidRPr="005647EB" w:rsidRDefault="002570E4" w:rsidP="002570E4">
            <w:pPr>
              <w:pStyle w:val="TAN"/>
              <w:keepNext w:val="0"/>
              <w:keepLines w:val="0"/>
            </w:pPr>
            <w:r w:rsidRPr="005647EB">
              <w:t>NOTE 1:</w:t>
            </w:r>
            <w:r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1C3EB6A9" w14:textId="6ABE704F" w:rsidR="00123ECE" w:rsidRPr="005647EB" w:rsidRDefault="002570E4" w:rsidP="002570E4">
            <w:pPr>
              <w:pStyle w:val="TAN"/>
              <w:keepNext w:val="0"/>
              <w:keepLines w:val="0"/>
            </w:pPr>
            <w:r w:rsidRPr="005647EB">
              <w:t>NOTE 2:</w:t>
            </w:r>
            <w:r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3BBB2239">
                <v:shape id="_x0000_i1039" type="#_x0000_t75" style="width:20.5pt;height:18pt" o:ole="" fillcolor="window">
                  <v:imagedata r:id="rId10" o:title=""/>
                </v:shape>
                <o:OLEObject Type="Embed" ProgID="Equation.3" ShapeID="_x0000_i1039" DrawAspect="Content" ObjectID="_1781977606" r:id="rId26"/>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2CF2331C" w14:textId="6E0B81DB" w:rsidR="00123ECE" w:rsidRPr="005647EB" w:rsidRDefault="002570E4" w:rsidP="002570E4">
            <w:pPr>
              <w:pStyle w:val="TAN"/>
              <w:keepNext w:val="0"/>
              <w:keepLines w:val="0"/>
            </w:pPr>
            <w:r w:rsidRPr="005647EB">
              <w:t>NOTE 3:</w:t>
            </w:r>
            <w:r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1ACFBA31" w14:textId="77777777" w:rsidR="00123ECE" w:rsidRPr="005647EB" w:rsidRDefault="00123ECE" w:rsidP="002570E4"/>
    <w:p w14:paraId="2E26B27C" w14:textId="77777777" w:rsidR="00123ECE" w:rsidRPr="005647EB" w:rsidRDefault="00123ECE" w:rsidP="002570E4">
      <w:pPr>
        <w:pStyle w:val="TH"/>
        <w:keepNext w:val="0"/>
        <w:keepLines w:val="0"/>
      </w:pPr>
      <w:r w:rsidRPr="005647EB">
        <w:t xml:space="preserve">Table </w:t>
      </w:r>
      <w:r w:rsidRPr="005647EB">
        <w:rPr>
          <w:rFonts w:cs="v4.2.0"/>
        </w:rPr>
        <w:t>8.3.2.5-2</w:t>
      </w:r>
      <w:r w:rsidRPr="005647EB">
        <w:t xml:space="preserve">: DRX-Configuration to be used in </w:t>
      </w:r>
      <w:r w:rsidRPr="005647EB">
        <w:rPr>
          <w:rFonts w:cs="v4.2.0"/>
        </w:rPr>
        <w:t>E-UTRAN FDD-FDD inter-frequency event triggered reporting when DRX is used in fading propagation conditions</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1"/>
        <w:gridCol w:w="1021"/>
        <w:gridCol w:w="1021"/>
        <w:gridCol w:w="3192"/>
      </w:tblGrid>
      <w:tr w:rsidR="00123ECE" w:rsidRPr="005647EB" w14:paraId="68E9AA42" w14:textId="77777777" w:rsidTr="002570E4">
        <w:trPr>
          <w:jc w:val="center"/>
        </w:trPr>
        <w:tc>
          <w:tcPr>
            <w:tcW w:w="3401" w:type="dxa"/>
            <w:vMerge w:val="restart"/>
            <w:vAlign w:val="center"/>
          </w:tcPr>
          <w:p w14:paraId="1D99F9DE" w14:textId="77777777" w:rsidR="00123ECE" w:rsidRPr="005647EB" w:rsidRDefault="00123ECE" w:rsidP="002570E4">
            <w:pPr>
              <w:pStyle w:val="TAH"/>
              <w:keepNext w:val="0"/>
              <w:keepLines w:val="0"/>
            </w:pPr>
            <w:r w:rsidRPr="005647EB">
              <w:t>Field</w:t>
            </w:r>
          </w:p>
        </w:tc>
        <w:tc>
          <w:tcPr>
            <w:tcW w:w="1021" w:type="dxa"/>
            <w:vAlign w:val="center"/>
          </w:tcPr>
          <w:p w14:paraId="371383AE" w14:textId="77777777" w:rsidR="00123ECE" w:rsidRPr="005647EB" w:rsidRDefault="00123ECE" w:rsidP="002570E4">
            <w:pPr>
              <w:pStyle w:val="TAH"/>
              <w:keepNext w:val="0"/>
              <w:keepLines w:val="0"/>
            </w:pPr>
            <w:r w:rsidRPr="005647EB">
              <w:t>Test1</w:t>
            </w:r>
          </w:p>
        </w:tc>
        <w:tc>
          <w:tcPr>
            <w:tcW w:w="1021" w:type="dxa"/>
            <w:vAlign w:val="center"/>
          </w:tcPr>
          <w:p w14:paraId="02AF6F60" w14:textId="77777777" w:rsidR="00123ECE" w:rsidRPr="005647EB" w:rsidRDefault="00123ECE" w:rsidP="002570E4">
            <w:pPr>
              <w:pStyle w:val="TAH"/>
              <w:keepNext w:val="0"/>
              <w:keepLines w:val="0"/>
            </w:pPr>
            <w:r w:rsidRPr="005647EB">
              <w:t>Test2</w:t>
            </w:r>
          </w:p>
        </w:tc>
        <w:tc>
          <w:tcPr>
            <w:tcW w:w="3192" w:type="dxa"/>
            <w:vMerge w:val="restart"/>
          </w:tcPr>
          <w:p w14:paraId="1F505C17" w14:textId="77777777" w:rsidR="00123ECE" w:rsidRPr="005647EB" w:rsidRDefault="00123ECE" w:rsidP="002570E4">
            <w:pPr>
              <w:pStyle w:val="TAH"/>
              <w:keepNext w:val="0"/>
              <w:keepLines w:val="0"/>
            </w:pPr>
            <w:r w:rsidRPr="005647EB">
              <w:t>Comment</w:t>
            </w:r>
          </w:p>
        </w:tc>
      </w:tr>
      <w:tr w:rsidR="00123ECE" w:rsidRPr="005647EB" w14:paraId="5D91DCFA" w14:textId="77777777" w:rsidTr="002570E4">
        <w:trPr>
          <w:jc w:val="center"/>
        </w:trPr>
        <w:tc>
          <w:tcPr>
            <w:tcW w:w="3401" w:type="dxa"/>
            <w:vMerge/>
            <w:vAlign w:val="center"/>
          </w:tcPr>
          <w:p w14:paraId="673596E4" w14:textId="77777777" w:rsidR="00123ECE" w:rsidRPr="005647EB" w:rsidRDefault="00123ECE" w:rsidP="002570E4">
            <w:pPr>
              <w:pStyle w:val="TAH"/>
              <w:keepNext w:val="0"/>
              <w:keepLines w:val="0"/>
            </w:pPr>
          </w:p>
        </w:tc>
        <w:tc>
          <w:tcPr>
            <w:tcW w:w="1021" w:type="dxa"/>
            <w:vAlign w:val="center"/>
          </w:tcPr>
          <w:p w14:paraId="0DEA9EC5" w14:textId="77777777" w:rsidR="00123ECE" w:rsidRPr="005647EB" w:rsidRDefault="00123ECE" w:rsidP="002570E4">
            <w:pPr>
              <w:pStyle w:val="TAH"/>
              <w:keepNext w:val="0"/>
              <w:keepLines w:val="0"/>
            </w:pPr>
            <w:r w:rsidRPr="005647EB">
              <w:t>Value</w:t>
            </w:r>
          </w:p>
        </w:tc>
        <w:tc>
          <w:tcPr>
            <w:tcW w:w="1021" w:type="dxa"/>
            <w:vAlign w:val="center"/>
          </w:tcPr>
          <w:p w14:paraId="7CD99B4B" w14:textId="77777777" w:rsidR="00123ECE" w:rsidRPr="005647EB" w:rsidRDefault="00123ECE" w:rsidP="002570E4">
            <w:pPr>
              <w:pStyle w:val="TAH"/>
              <w:keepNext w:val="0"/>
              <w:keepLines w:val="0"/>
            </w:pPr>
            <w:r w:rsidRPr="005647EB">
              <w:t>Value</w:t>
            </w:r>
          </w:p>
        </w:tc>
        <w:tc>
          <w:tcPr>
            <w:tcW w:w="3192" w:type="dxa"/>
            <w:vMerge/>
          </w:tcPr>
          <w:p w14:paraId="43278122" w14:textId="77777777" w:rsidR="00123ECE" w:rsidRPr="005647EB" w:rsidRDefault="00123ECE" w:rsidP="002570E4">
            <w:pPr>
              <w:pStyle w:val="TAH"/>
              <w:keepNext w:val="0"/>
              <w:keepLines w:val="0"/>
            </w:pPr>
          </w:p>
        </w:tc>
      </w:tr>
      <w:tr w:rsidR="00123ECE" w:rsidRPr="005647EB" w14:paraId="5F4ED827" w14:textId="77777777" w:rsidTr="002570E4">
        <w:trPr>
          <w:jc w:val="center"/>
        </w:trPr>
        <w:tc>
          <w:tcPr>
            <w:tcW w:w="3401" w:type="dxa"/>
            <w:vAlign w:val="center"/>
          </w:tcPr>
          <w:p w14:paraId="3FD744AD" w14:textId="77777777" w:rsidR="00123ECE" w:rsidRPr="005647EB" w:rsidRDefault="00123ECE" w:rsidP="002570E4">
            <w:pPr>
              <w:pStyle w:val="TAL"/>
              <w:keepNext w:val="0"/>
              <w:keepLines w:val="0"/>
            </w:pPr>
            <w:r w:rsidRPr="005647EB">
              <w:t>onDurationTimer</w:t>
            </w:r>
          </w:p>
        </w:tc>
        <w:tc>
          <w:tcPr>
            <w:tcW w:w="1021" w:type="dxa"/>
            <w:vAlign w:val="center"/>
          </w:tcPr>
          <w:p w14:paraId="4072833B" w14:textId="77777777" w:rsidR="00123ECE" w:rsidRPr="005647EB" w:rsidRDefault="00123ECE" w:rsidP="002570E4">
            <w:pPr>
              <w:pStyle w:val="TAC"/>
              <w:keepNext w:val="0"/>
              <w:keepLines w:val="0"/>
            </w:pPr>
            <w:r w:rsidRPr="005647EB">
              <w:t>psf1</w:t>
            </w:r>
          </w:p>
        </w:tc>
        <w:tc>
          <w:tcPr>
            <w:tcW w:w="1021" w:type="dxa"/>
            <w:vAlign w:val="center"/>
          </w:tcPr>
          <w:p w14:paraId="042134DF" w14:textId="77777777" w:rsidR="00123ECE" w:rsidRPr="005647EB" w:rsidRDefault="00123ECE" w:rsidP="002570E4">
            <w:pPr>
              <w:pStyle w:val="TAC"/>
              <w:keepNext w:val="0"/>
              <w:keepLines w:val="0"/>
            </w:pPr>
            <w:r w:rsidRPr="005647EB">
              <w:t>psf1</w:t>
            </w:r>
          </w:p>
        </w:tc>
        <w:tc>
          <w:tcPr>
            <w:tcW w:w="3192" w:type="dxa"/>
          </w:tcPr>
          <w:p w14:paraId="08F5F89A" w14:textId="77777777" w:rsidR="00123ECE" w:rsidRPr="005647EB" w:rsidRDefault="00123ECE" w:rsidP="002570E4">
            <w:pPr>
              <w:pStyle w:val="TAL"/>
              <w:keepNext w:val="0"/>
              <w:keepLines w:val="0"/>
            </w:pPr>
          </w:p>
        </w:tc>
      </w:tr>
      <w:tr w:rsidR="00123ECE" w:rsidRPr="005647EB" w14:paraId="5E1CC210" w14:textId="77777777" w:rsidTr="002570E4">
        <w:trPr>
          <w:jc w:val="center"/>
        </w:trPr>
        <w:tc>
          <w:tcPr>
            <w:tcW w:w="3401" w:type="dxa"/>
            <w:vAlign w:val="center"/>
          </w:tcPr>
          <w:p w14:paraId="6EC73073" w14:textId="77777777" w:rsidR="00123ECE" w:rsidRPr="005647EB" w:rsidRDefault="00123ECE" w:rsidP="002570E4">
            <w:pPr>
              <w:pStyle w:val="TAL"/>
              <w:keepNext w:val="0"/>
              <w:keepLines w:val="0"/>
            </w:pPr>
            <w:r w:rsidRPr="005647EB">
              <w:t>drx-InactivityTimer</w:t>
            </w:r>
          </w:p>
        </w:tc>
        <w:tc>
          <w:tcPr>
            <w:tcW w:w="1021" w:type="dxa"/>
            <w:vAlign w:val="center"/>
          </w:tcPr>
          <w:p w14:paraId="6A9A9546" w14:textId="77777777" w:rsidR="00123ECE" w:rsidRPr="005647EB" w:rsidRDefault="00123ECE" w:rsidP="002570E4">
            <w:pPr>
              <w:pStyle w:val="TAC"/>
              <w:keepNext w:val="0"/>
              <w:keepLines w:val="0"/>
            </w:pPr>
            <w:r w:rsidRPr="005647EB">
              <w:t>psf1</w:t>
            </w:r>
          </w:p>
        </w:tc>
        <w:tc>
          <w:tcPr>
            <w:tcW w:w="1021" w:type="dxa"/>
            <w:vAlign w:val="center"/>
          </w:tcPr>
          <w:p w14:paraId="475D950B" w14:textId="77777777" w:rsidR="00123ECE" w:rsidRPr="005647EB" w:rsidRDefault="00123ECE" w:rsidP="002570E4">
            <w:pPr>
              <w:pStyle w:val="TAC"/>
              <w:keepNext w:val="0"/>
              <w:keepLines w:val="0"/>
            </w:pPr>
            <w:r w:rsidRPr="005647EB">
              <w:t>psf1</w:t>
            </w:r>
          </w:p>
        </w:tc>
        <w:tc>
          <w:tcPr>
            <w:tcW w:w="3192" w:type="dxa"/>
          </w:tcPr>
          <w:p w14:paraId="6C2B8F13" w14:textId="77777777" w:rsidR="00123ECE" w:rsidRPr="005647EB" w:rsidRDefault="00123ECE" w:rsidP="002570E4">
            <w:pPr>
              <w:pStyle w:val="TAL"/>
              <w:keepNext w:val="0"/>
              <w:keepLines w:val="0"/>
            </w:pPr>
          </w:p>
        </w:tc>
      </w:tr>
      <w:tr w:rsidR="00123ECE" w:rsidRPr="005647EB" w14:paraId="5A5C8FE8" w14:textId="77777777" w:rsidTr="002570E4">
        <w:trPr>
          <w:jc w:val="center"/>
        </w:trPr>
        <w:tc>
          <w:tcPr>
            <w:tcW w:w="3401" w:type="dxa"/>
            <w:vAlign w:val="center"/>
          </w:tcPr>
          <w:p w14:paraId="104DCAE3" w14:textId="77777777" w:rsidR="00123ECE" w:rsidRPr="005647EB" w:rsidRDefault="00123ECE" w:rsidP="002570E4">
            <w:pPr>
              <w:pStyle w:val="TAL"/>
              <w:keepNext w:val="0"/>
              <w:keepLines w:val="0"/>
            </w:pPr>
            <w:r w:rsidRPr="005647EB">
              <w:t>drx-RetransmissionTimer</w:t>
            </w:r>
          </w:p>
        </w:tc>
        <w:tc>
          <w:tcPr>
            <w:tcW w:w="1021" w:type="dxa"/>
            <w:vAlign w:val="center"/>
          </w:tcPr>
          <w:p w14:paraId="136D2F99" w14:textId="77777777" w:rsidR="00123ECE" w:rsidRPr="005647EB" w:rsidRDefault="00123ECE" w:rsidP="002570E4">
            <w:pPr>
              <w:pStyle w:val="TAC"/>
              <w:keepNext w:val="0"/>
              <w:keepLines w:val="0"/>
            </w:pPr>
            <w:r w:rsidRPr="005647EB">
              <w:t>psf1</w:t>
            </w:r>
          </w:p>
        </w:tc>
        <w:tc>
          <w:tcPr>
            <w:tcW w:w="1021" w:type="dxa"/>
            <w:vAlign w:val="center"/>
          </w:tcPr>
          <w:p w14:paraId="5EC7BED9" w14:textId="77777777" w:rsidR="00123ECE" w:rsidRPr="005647EB" w:rsidRDefault="00123ECE" w:rsidP="002570E4">
            <w:pPr>
              <w:pStyle w:val="TAC"/>
              <w:keepNext w:val="0"/>
              <w:keepLines w:val="0"/>
            </w:pPr>
            <w:r w:rsidRPr="005647EB">
              <w:t>psf1</w:t>
            </w:r>
          </w:p>
        </w:tc>
        <w:tc>
          <w:tcPr>
            <w:tcW w:w="3192" w:type="dxa"/>
          </w:tcPr>
          <w:p w14:paraId="2FF16280" w14:textId="77777777" w:rsidR="00123ECE" w:rsidRPr="005647EB" w:rsidRDefault="00123ECE" w:rsidP="002570E4">
            <w:pPr>
              <w:pStyle w:val="TAL"/>
              <w:keepNext w:val="0"/>
              <w:keepLines w:val="0"/>
            </w:pPr>
          </w:p>
        </w:tc>
      </w:tr>
      <w:tr w:rsidR="00123ECE" w:rsidRPr="005647EB" w14:paraId="6833D890" w14:textId="77777777" w:rsidTr="002570E4">
        <w:trPr>
          <w:jc w:val="center"/>
        </w:trPr>
        <w:tc>
          <w:tcPr>
            <w:tcW w:w="3401" w:type="dxa"/>
            <w:vAlign w:val="center"/>
          </w:tcPr>
          <w:p w14:paraId="2C099518" w14:textId="77777777" w:rsidR="00123ECE" w:rsidRPr="005647EB" w:rsidRDefault="00123ECE" w:rsidP="002570E4">
            <w:pPr>
              <w:pStyle w:val="TAL"/>
              <w:keepNext w:val="0"/>
              <w:keepLines w:val="0"/>
              <w:rPr>
                <w:vertAlign w:val="superscript"/>
              </w:rPr>
            </w:pPr>
            <w:r w:rsidRPr="005647EB">
              <w:t>longDRX-CycleStartOffset</w:t>
            </w:r>
          </w:p>
        </w:tc>
        <w:tc>
          <w:tcPr>
            <w:tcW w:w="1021" w:type="dxa"/>
            <w:vAlign w:val="center"/>
          </w:tcPr>
          <w:p w14:paraId="06A97D15" w14:textId="77777777" w:rsidR="00123ECE" w:rsidRPr="005647EB" w:rsidRDefault="00123ECE" w:rsidP="002570E4">
            <w:pPr>
              <w:pStyle w:val="TAC"/>
              <w:keepNext w:val="0"/>
              <w:keepLines w:val="0"/>
            </w:pPr>
            <w:r w:rsidRPr="005647EB">
              <w:t>sf40</w:t>
            </w:r>
          </w:p>
        </w:tc>
        <w:tc>
          <w:tcPr>
            <w:tcW w:w="1021" w:type="dxa"/>
            <w:vAlign w:val="center"/>
          </w:tcPr>
          <w:p w14:paraId="2F304D6C" w14:textId="77777777" w:rsidR="00123ECE" w:rsidRPr="005647EB" w:rsidRDefault="00123ECE" w:rsidP="002570E4">
            <w:pPr>
              <w:pStyle w:val="TAC"/>
              <w:keepNext w:val="0"/>
              <w:keepLines w:val="0"/>
            </w:pPr>
            <w:r w:rsidRPr="005647EB">
              <w:t>sf1280</w:t>
            </w:r>
          </w:p>
        </w:tc>
        <w:tc>
          <w:tcPr>
            <w:tcW w:w="3192" w:type="dxa"/>
          </w:tcPr>
          <w:p w14:paraId="6B16E3F3" w14:textId="77777777" w:rsidR="00123ECE" w:rsidRPr="005647EB" w:rsidRDefault="00123ECE" w:rsidP="002570E4">
            <w:pPr>
              <w:pStyle w:val="TAL"/>
              <w:keepNext w:val="0"/>
              <w:keepLines w:val="0"/>
            </w:pPr>
          </w:p>
        </w:tc>
      </w:tr>
      <w:tr w:rsidR="00123ECE" w:rsidRPr="005647EB" w14:paraId="440AEE02" w14:textId="77777777" w:rsidTr="002570E4">
        <w:trPr>
          <w:jc w:val="center"/>
        </w:trPr>
        <w:tc>
          <w:tcPr>
            <w:tcW w:w="3401" w:type="dxa"/>
            <w:vAlign w:val="center"/>
          </w:tcPr>
          <w:p w14:paraId="2807ECBF" w14:textId="77777777" w:rsidR="00123ECE" w:rsidRPr="005647EB" w:rsidRDefault="00123ECE" w:rsidP="002570E4">
            <w:pPr>
              <w:pStyle w:val="TAL"/>
              <w:keepNext w:val="0"/>
              <w:keepLines w:val="0"/>
            </w:pPr>
            <w:r w:rsidRPr="005647EB">
              <w:t>shortDRX</w:t>
            </w:r>
          </w:p>
        </w:tc>
        <w:tc>
          <w:tcPr>
            <w:tcW w:w="1021" w:type="dxa"/>
            <w:vAlign w:val="center"/>
          </w:tcPr>
          <w:p w14:paraId="53122C75" w14:textId="77777777" w:rsidR="00123ECE" w:rsidRPr="005647EB" w:rsidRDefault="00123ECE" w:rsidP="002570E4">
            <w:pPr>
              <w:pStyle w:val="TAC"/>
              <w:keepNext w:val="0"/>
              <w:keepLines w:val="0"/>
            </w:pPr>
            <w:r w:rsidRPr="005647EB">
              <w:t>disable</w:t>
            </w:r>
          </w:p>
        </w:tc>
        <w:tc>
          <w:tcPr>
            <w:tcW w:w="1021" w:type="dxa"/>
            <w:vAlign w:val="center"/>
          </w:tcPr>
          <w:p w14:paraId="7B4072DF" w14:textId="77777777" w:rsidR="00123ECE" w:rsidRPr="005647EB" w:rsidRDefault="00123ECE" w:rsidP="002570E4">
            <w:pPr>
              <w:pStyle w:val="TAC"/>
              <w:keepNext w:val="0"/>
              <w:keepLines w:val="0"/>
            </w:pPr>
            <w:r w:rsidRPr="005647EB">
              <w:t>disable</w:t>
            </w:r>
          </w:p>
        </w:tc>
        <w:tc>
          <w:tcPr>
            <w:tcW w:w="3192" w:type="dxa"/>
          </w:tcPr>
          <w:p w14:paraId="7283C434" w14:textId="77777777" w:rsidR="00123ECE" w:rsidRPr="005647EB" w:rsidRDefault="00123ECE" w:rsidP="002570E4">
            <w:pPr>
              <w:pStyle w:val="TAL"/>
              <w:keepNext w:val="0"/>
              <w:keepLines w:val="0"/>
            </w:pPr>
          </w:p>
        </w:tc>
      </w:tr>
      <w:tr w:rsidR="00123ECE" w:rsidRPr="005647EB" w14:paraId="75001F84" w14:textId="77777777" w:rsidTr="002570E4">
        <w:trPr>
          <w:jc w:val="center"/>
        </w:trPr>
        <w:tc>
          <w:tcPr>
            <w:tcW w:w="8635" w:type="dxa"/>
            <w:gridSpan w:val="4"/>
            <w:vAlign w:val="center"/>
          </w:tcPr>
          <w:p w14:paraId="7259AAF3" w14:textId="34380297" w:rsidR="00123ECE" w:rsidRPr="005647EB" w:rsidRDefault="002570E4" w:rsidP="002570E4">
            <w:pPr>
              <w:pStyle w:val="TAN"/>
              <w:keepNext w:val="0"/>
              <w:keepLines w:val="0"/>
            </w:pPr>
            <w:r w:rsidRPr="005647EB">
              <w:t>NOTE:</w:t>
            </w:r>
            <w:r w:rsidRPr="005647EB">
              <w:tab/>
            </w:r>
            <w:r w:rsidR="00123ECE" w:rsidRPr="005647EB">
              <w:t>For</w:t>
            </w:r>
            <w:r w:rsidRPr="005647EB">
              <w:t xml:space="preserve"> </w:t>
            </w:r>
            <w:r w:rsidR="00123ECE" w:rsidRPr="005647EB">
              <w:t>further</w:t>
            </w:r>
            <w:r w:rsidRPr="005647EB">
              <w:t xml:space="preserve"> </w:t>
            </w:r>
            <w:r w:rsidR="00123ECE" w:rsidRPr="005647EB">
              <w:t>information</w:t>
            </w:r>
            <w:r w:rsidRPr="005647EB">
              <w:t xml:space="preserve"> </w:t>
            </w:r>
            <w:r w:rsidR="00123ECE" w:rsidRPr="005647EB">
              <w:t>see</w:t>
            </w:r>
            <w:r w:rsidRPr="005647EB">
              <w:t xml:space="preserve"> </w:t>
            </w:r>
            <w:r w:rsidR="00914A62" w:rsidRPr="005647EB">
              <w:t>clause</w:t>
            </w:r>
            <w:r w:rsidRPr="005647EB">
              <w:t xml:space="preserve"> </w:t>
            </w:r>
            <w:r w:rsidR="00123ECE" w:rsidRPr="005647EB">
              <w:t>6.3.2</w:t>
            </w:r>
            <w:r w:rsidRPr="005647EB">
              <w:t xml:space="preserve"> </w:t>
            </w:r>
            <w:r w:rsidR="00123ECE" w:rsidRPr="005647EB">
              <w:t>in</w:t>
            </w:r>
            <w:r w:rsidRPr="005647EB">
              <w:t xml:space="preserve"> </w:t>
            </w:r>
            <w:r w:rsidR="00123ECE" w:rsidRPr="005647EB">
              <w:t>3GPP</w:t>
            </w:r>
            <w:r w:rsidRPr="005647EB">
              <w:t xml:space="preserve"> </w:t>
            </w:r>
            <w:r w:rsidR="00123ECE" w:rsidRPr="005647EB">
              <w:t>TS</w:t>
            </w:r>
            <w:r w:rsidRPr="005647EB">
              <w:t xml:space="preserve"> </w:t>
            </w:r>
            <w:r w:rsidR="00123ECE" w:rsidRPr="005647EB">
              <w:t>36.331</w:t>
            </w:r>
            <w:r w:rsidRPr="005647EB">
              <w:t xml:space="preserve"> </w:t>
            </w:r>
            <w:r w:rsidR="00123ECE" w:rsidRPr="005647EB">
              <w:t>[5].</w:t>
            </w:r>
          </w:p>
        </w:tc>
      </w:tr>
    </w:tbl>
    <w:p w14:paraId="20C5F2E2" w14:textId="77777777" w:rsidR="00123ECE" w:rsidRPr="005647EB" w:rsidRDefault="00123ECE" w:rsidP="002570E4"/>
    <w:p w14:paraId="6503792D" w14:textId="77777777" w:rsidR="00123ECE" w:rsidRPr="005647EB" w:rsidRDefault="00123ECE" w:rsidP="002570E4">
      <w:pPr>
        <w:pStyle w:val="TH"/>
        <w:keepNext w:val="0"/>
        <w:keepLines w:val="0"/>
      </w:pPr>
      <w:r w:rsidRPr="005647EB">
        <w:t xml:space="preserve">Table </w:t>
      </w:r>
      <w:r w:rsidRPr="005647EB">
        <w:rPr>
          <w:rFonts w:cs="v4.2.0"/>
        </w:rPr>
        <w:t>8.3.2.5</w:t>
      </w:r>
      <w:r w:rsidRPr="005647EB">
        <w:t xml:space="preserve">-3: </w:t>
      </w:r>
      <w:r w:rsidRPr="005647EB">
        <w:rPr>
          <w:i/>
        </w:rPr>
        <w:t>TimeAlignmentTimer</w:t>
      </w:r>
      <w:r w:rsidRPr="005647EB">
        <w:t xml:space="preserve"> and </w:t>
      </w:r>
      <w:r w:rsidRPr="005647EB">
        <w:rPr>
          <w:i/>
        </w:rPr>
        <w:t>sr-ConfigIndex</w:t>
      </w:r>
      <w:r w:rsidRPr="005647EB">
        <w:t xml:space="preserve">-Configuration to be used in </w:t>
      </w:r>
      <w:r w:rsidRPr="005647EB">
        <w:rPr>
          <w:rFonts w:cs="v4.2.0"/>
        </w:rPr>
        <w:t>E-UTRAN FDD-FDD inter-frequency event triggered reporting when DRX is used in fading propagation conditions</w:t>
      </w:r>
    </w:p>
    <w:tbl>
      <w:tblPr>
        <w:tblW w:w="9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1"/>
        <w:gridCol w:w="992"/>
        <w:gridCol w:w="851"/>
        <w:gridCol w:w="5329"/>
      </w:tblGrid>
      <w:tr w:rsidR="00123ECE" w:rsidRPr="005647EB" w14:paraId="7625B003" w14:textId="77777777" w:rsidTr="002570E4">
        <w:trPr>
          <w:jc w:val="center"/>
        </w:trPr>
        <w:tc>
          <w:tcPr>
            <w:tcW w:w="1961" w:type="dxa"/>
            <w:vMerge w:val="restart"/>
            <w:vAlign w:val="center"/>
          </w:tcPr>
          <w:p w14:paraId="514CB293" w14:textId="77777777" w:rsidR="00123ECE" w:rsidRPr="005647EB" w:rsidRDefault="00123ECE" w:rsidP="002570E4">
            <w:pPr>
              <w:pStyle w:val="TAH"/>
              <w:keepNext w:val="0"/>
              <w:keepLines w:val="0"/>
            </w:pPr>
            <w:r w:rsidRPr="005647EB">
              <w:t>Field</w:t>
            </w:r>
          </w:p>
        </w:tc>
        <w:tc>
          <w:tcPr>
            <w:tcW w:w="992" w:type="dxa"/>
            <w:vAlign w:val="center"/>
          </w:tcPr>
          <w:p w14:paraId="066B9B94" w14:textId="77777777" w:rsidR="00123ECE" w:rsidRPr="005647EB" w:rsidRDefault="00123ECE" w:rsidP="002570E4">
            <w:pPr>
              <w:pStyle w:val="TAH"/>
              <w:keepNext w:val="0"/>
              <w:keepLines w:val="0"/>
            </w:pPr>
            <w:r w:rsidRPr="005647EB">
              <w:t>Test1</w:t>
            </w:r>
          </w:p>
        </w:tc>
        <w:tc>
          <w:tcPr>
            <w:tcW w:w="851" w:type="dxa"/>
            <w:vAlign w:val="center"/>
          </w:tcPr>
          <w:p w14:paraId="693C3F00" w14:textId="77777777" w:rsidR="00123ECE" w:rsidRPr="005647EB" w:rsidRDefault="00123ECE" w:rsidP="002570E4">
            <w:pPr>
              <w:pStyle w:val="TAH"/>
              <w:keepNext w:val="0"/>
              <w:keepLines w:val="0"/>
            </w:pPr>
            <w:r w:rsidRPr="005647EB">
              <w:t>Test2</w:t>
            </w:r>
          </w:p>
        </w:tc>
        <w:tc>
          <w:tcPr>
            <w:tcW w:w="5329" w:type="dxa"/>
            <w:vMerge w:val="restart"/>
          </w:tcPr>
          <w:p w14:paraId="4749D2B8" w14:textId="77777777" w:rsidR="00123ECE" w:rsidRPr="005647EB" w:rsidRDefault="00123ECE" w:rsidP="002570E4">
            <w:pPr>
              <w:pStyle w:val="TAH"/>
              <w:keepNext w:val="0"/>
              <w:keepLines w:val="0"/>
            </w:pPr>
            <w:r w:rsidRPr="005647EB">
              <w:t>Comment</w:t>
            </w:r>
          </w:p>
        </w:tc>
      </w:tr>
      <w:tr w:rsidR="00123ECE" w:rsidRPr="005647EB" w14:paraId="621FA68B" w14:textId="77777777" w:rsidTr="002570E4">
        <w:trPr>
          <w:jc w:val="center"/>
        </w:trPr>
        <w:tc>
          <w:tcPr>
            <w:tcW w:w="1961" w:type="dxa"/>
            <w:vMerge/>
            <w:vAlign w:val="center"/>
          </w:tcPr>
          <w:p w14:paraId="1EDE54C2" w14:textId="77777777" w:rsidR="00123ECE" w:rsidRPr="005647EB" w:rsidRDefault="00123ECE" w:rsidP="002570E4">
            <w:pPr>
              <w:pStyle w:val="TAH"/>
              <w:keepNext w:val="0"/>
              <w:keepLines w:val="0"/>
            </w:pPr>
          </w:p>
        </w:tc>
        <w:tc>
          <w:tcPr>
            <w:tcW w:w="992" w:type="dxa"/>
            <w:vAlign w:val="center"/>
          </w:tcPr>
          <w:p w14:paraId="52665F15" w14:textId="77777777" w:rsidR="00123ECE" w:rsidRPr="005647EB" w:rsidRDefault="00123ECE" w:rsidP="002570E4">
            <w:pPr>
              <w:pStyle w:val="TAH"/>
              <w:keepNext w:val="0"/>
              <w:keepLines w:val="0"/>
            </w:pPr>
            <w:r w:rsidRPr="005647EB">
              <w:t>Value</w:t>
            </w:r>
          </w:p>
        </w:tc>
        <w:tc>
          <w:tcPr>
            <w:tcW w:w="851" w:type="dxa"/>
            <w:vAlign w:val="center"/>
          </w:tcPr>
          <w:p w14:paraId="3C5A82D8" w14:textId="77777777" w:rsidR="00123ECE" w:rsidRPr="005647EB" w:rsidRDefault="00123ECE" w:rsidP="002570E4">
            <w:pPr>
              <w:pStyle w:val="TAH"/>
              <w:keepNext w:val="0"/>
              <w:keepLines w:val="0"/>
            </w:pPr>
            <w:r w:rsidRPr="005647EB">
              <w:t>Value</w:t>
            </w:r>
          </w:p>
        </w:tc>
        <w:tc>
          <w:tcPr>
            <w:tcW w:w="5329" w:type="dxa"/>
            <w:vMerge/>
          </w:tcPr>
          <w:p w14:paraId="775A669E" w14:textId="77777777" w:rsidR="00123ECE" w:rsidRPr="005647EB" w:rsidRDefault="00123ECE" w:rsidP="002570E4">
            <w:pPr>
              <w:pStyle w:val="TAH"/>
              <w:keepNext w:val="0"/>
              <w:keepLines w:val="0"/>
            </w:pPr>
          </w:p>
        </w:tc>
      </w:tr>
      <w:tr w:rsidR="00123ECE" w:rsidRPr="005647EB" w14:paraId="10BCCC63" w14:textId="77777777" w:rsidTr="002570E4">
        <w:trPr>
          <w:jc w:val="center"/>
        </w:trPr>
        <w:tc>
          <w:tcPr>
            <w:tcW w:w="1961" w:type="dxa"/>
            <w:vAlign w:val="center"/>
          </w:tcPr>
          <w:p w14:paraId="7345191B" w14:textId="77777777" w:rsidR="00123ECE" w:rsidRPr="005647EB" w:rsidRDefault="00123ECE" w:rsidP="002570E4">
            <w:pPr>
              <w:pStyle w:val="TAL"/>
              <w:keepNext w:val="0"/>
              <w:keepLines w:val="0"/>
            </w:pPr>
            <w:r w:rsidRPr="005647EB">
              <w:t>TimeAlignmentTimer</w:t>
            </w:r>
          </w:p>
        </w:tc>
        <w:tc>
          <w:tcPr>
            <w:tcW w:w="992" w:type="dxa"/>
            <w:vAlign w:val="center"/>
          </w:tcPr>
          <w:p w14:paraId="3CE10F41" w14:textId="77777777" w:rsidR="00123ECE" w:rsidRPr="005647EB" w:rsidRDefault="00123ECE" w:rsidP="002570E4">
            <w:pPr>
              <w:pStyle w:val="TAC"/>
              <w:keepNext w:val="0"/>
              <w:keepLines w:val="0"/>
            </w:pPr>
            <w:r w:rsidRPr="005647EB">
              <w:t>sf500</w:t>
            </w:r>
          </w:p>
        </w:tc>
        <w:tc>
          <w:tcPr>
            <w:tcW w:w="851" w:type="dxa"/>
            <w:vAlign w:val="center"/>
          </w:tcPr>
          <w:p w14:paraId="21130090" w14:textId="77777777" w:rsidR="00123ECE" w:rsidRPr="005647EB" w:rsidRDefault="00123ECE" w:rsidP="002570E4">
            <w:pPr>
              <w:pStyle w:val="TAC"/>
              <w:keepNext w:val="0"/>
              <w:keepLines w:val="0"/>
            </w:pPr>
            <w:r w:rsidRPr="005647EB">
              <w:t>sf500</w:t>
            </w:r>
          </w:p>
        </w:tc>
        <w:tc>
          <w:tcPr>
            <w:tcW w:w="5329" w:type="dxa"/>
          </w:tcPr>
          <w:p w14:paraId="710966E1" w14:textId="38F5A1BA"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r w:rsidRPr="005647EB">
              <w:t>6.3.2</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11458272" w14:textId="77777777" w:rsidTr="002570E4">
        <w:trPr>
          <w:jc w:val="center"/>
        </w:trPr>
        <w:tc>
          <w:tcPr>
            <w:tcW w:w="1961" w:type="dxa"/>
            <w:vAlign w:val="center"/>
          </w:tcPr>
          <w:p w14:paraId="35F9B52D" w14:textId="77777777" w:rsidR="00123ECE" w:rsidRPr="005647EB" w:rsidRDefault="00123ECE" w:rsidP="002570E4">
            <w:pPr>
              <w:pStyle w:val="TAL"/>
              <w:keepNext w:val="0"/>
              <w:keepLines w:val="0"/>
            </w:pPr>
            <w:r w:rsidRPr="005647EB">
              <w:t>sr-ConfigIndex</w:t>
            </w:r>
          </w:p>
        </w:tc>
        <w:tc>
          <w:tcPr>
            <w:tcW w:w="992" w:type="dxa"/>
            <w:vAlign w:val="center"/>
          </w:tcPr>
          <w:p w14:paraId="47A85690" w14:textId="77777777" w:rsidR="00123ECE" w:rsidRPr="005647EB" w:rsidRDefault="00123ECE" w:rsidP="002570E4">
            <w:pPr>
              <w:pStyle w:val="TAC"/>
              <w:keepNext w:val="0"/>
              <w:keepLines w:val="0"/>
            </w:pPr>
            <w:r w:rsidRPr="005647EB">
              <w:t>0</w:t>
            </w:r>
          </w:p>
        </w:tc>
        <w:tc>
          <w:tcPr>
            <w:tcW w:w="851" w:type="dxa"/>
            <w:vAlign w:val="center"/>
          </w:tcPr>
          <w:p w14:paraId="200DBCA3" w14:textId="77777777" w:rsidR="00123ECE" w:rsidRPr="005647EB" w:rsidRDefault="00123ECE" w:rsidP="002570E4">
            <w:pPr>
              <w:pStyle w:val="TAC"/>
              <w:keepNext w:val="0"/>
              <w:keepLines w:val="0"/>
            </w:pPr>
            <w:r w:rsidRPr="005647EB">
              <w:t>0</w:t>
            </w:r>
          </w:p>
        </w:tc>
        <w:tc>
          <w:tcPr>
            <w:tcW w:w="5329" w:type="dxa"/>
          </w:tcPr>
          <w:p w14:paraId="4A0A8963" w14:textId="408EF067"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r w:rsidRPr="005647EB">
              <w:t>6.3.2</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and</w:t>
            </w:r>
            <w:r w:rsidR="002570E4" w:rsidRPr="005647EB">
              <w:t xml:space="preserve"> </w:t>
            </w:r>
            <w:r w:rsidR="00914A62" w:rsidRPr="005647EB">
              <w:t>clause</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32A9FCF9" w14:textId="77777777" w:rsidR="00123ECE" w:rsidRPr="005647EB" w:rsidRDefault="00123ECE" w:rsidP="002570E4"/>
    <w:p w14:paraId="3E5AA0B8" w14:textId="77777777" w:rsidR="00123ECE" w:rsidRPr="005647EB" w:rsidRDefault="00123ECE" w:rsidP="002570E4">
      <w:r w:rsidRPr="005647EB">
        <w:t>In Test 1 when DRX cycle length = 40 ms is used, the overall delays measured is defined as the time from the beginning of time period T2, to the moment the UE send one Event A3 triggered measurement report to Cell 2 on PUSCH.</w:t>
      </w:r>
    </w:p>
    <w:p w14:paraId="35D47887" w14:textId="77777777" w:rsidR="00123ECE" w:rsidRPr="005647EB" w:rsidRDefault="00123ECE" w:rsidP="002570E4">
      <w:r w:rsidRPr="005647EB">
        <w:t>In Test 2 when DRX cycle length = 1280 ms is used, the overall delays measured is defined as the time from the beginning of time period T2, to the moment the UE starts to send preambles on the PRACH for Scheduling Request (SR) to obtain allocation to send the measurement report to Cell 2 on PUSCH.</w:t>
      </w:r>
    </w:p>
    <w:p w14:paraId="3320AA09" w14:textId="77777777" w:rsidR="00123ECE" w:rsidRPr="005647EB" w:rsidRDefault="00123ECE" w:rsidP="002570E4">
      <w:r w:rsidRPr="005647EB">
        <w:t>For both tests:</w:t>
      </w:r>
    </w:p>
    <w:p w14:paraId="0727F0B1" w14:textId="2AAC8565" w:rsidR="00123ECE" w:rsidRPr="005647EB" w:rsidRDefault="002570E4" w:rsidP="002570E4">
      <w:pPr>
        <w:pStyle w:val="B1"/>
      </w:pPr>
      <w:r w:rsidRPr="005647EB">
        <w:tab/>
      </w:r>
      <w:r w:rsidR="00123ECE" w:rsidRPr="005647EB">
        <w:t>The overall delay measured may be up to 2xTTI</w:t>
      </w:r>
      <w:r w:rsidR="00123ECE" w:rsidRPr="005647EB">
        <w:rPr>
          <w:vertAlign w:val="subscript"/>
        </w:rPr>
        <w:t>DCCH</w:t>
      </w:r>
      <w:r w:rsidR="00123ECE" w:rsidRPr="005647EB">
        <w:t xml:space="preserve"> higher than the measurement reporting delays because of TTI insertion uncertainty of the measurement report in DCCH.</w:t>
      </w:r>
    </w:p>
    <w:p w14:paraId="22496C7A" w14:textId="13DA7240" w:rsidR="00123ECE" w:rsidRPr="005647EB" w:rsidRDefault="00123ECE" w:rsidP="002570E4">
      <w:pPr>
        <w:pStyle w:val="NO"/>
        <w:keepLines w:val="0"/>
      </w:pPr>
      <w:r w:rsidRPr="005647EB">
        <w:t>NOTE 1:</w:t>
      </w:r>
      <w:r w:rsidR="002570E4"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75D3444E" w14:textId="3A252ED9" w:rsidR="00123ECE" w:rsidRPr="005647EB" w:rsidRDefault="00123ECE" w:rsidP="002570E4">
      <w:pPr>
        <w:pStyle w:val="NO"/>
        <w:keepLines w:val="0"/>
      </w:pPr>
      <w:r w:rsidRPr="005647EB">
        <w:t>NOTE 2:</w:t>
      </w:r>
      <w:r w:rsidR="002570E4" w:rsidRPr="005647EB">
        <w:tab/>
      </w:r>
      <w:r w:rsidRPr="005647EB">
        <w:t xml:space="preserve">In order to calculate the rate of correct events the system simulator </w:t>
      </w:r>
      <w:commentRangeStart w:id="0"/>
      <w:r w:rsidRPr="00814289">
        <w:rPr>
          <w:highlight w:val="yellow"/>
        </w:rPr>
        <w:t>shall</w:t>
      </w:r>
      <w:r w:rsidRPr="005647EB">
        <w:t xml:space="preserve"> </w:t>
      </w:r>
      <w:commentRangeEnd w:id="0"/>
      <w:r w:rsidR="00CC020A">
        <w:rPr>
          <w:rStyle w:val="CommentReference"/>
          <w:rFonts w:eastAsia="SimSun"/>
          <w:lang w:val="x-none"/>
        </w:rPr>
        <w:commentReference w:id="0"/>
      </w:r>
      <w:r w:rsidRPr="005647EB">
        <w:t>verify that it has received correct Event A3 measurement report.</w:t>
      </w:r>
    </w:p>
    <w:p w14:paraId="44F0692F" w14:textId="77777777" w:rsidR="00123ECE" w:rsidRPr="005647EB" w:rsidRDefault="00123ECE" w:rsidP="002570E4">
      <w:pPr>
        <w:rPr>
          <w:rFonts w:cs="v4.2.0"/>
        </w:rPr>
      </w:pPr>
      <w:r w:rsidRPr="005647EB">
        <w:t>The overall delay measured when DRX cycle length is 40 ms test requirement is expressed as:</w:t>
      </w:r>
    </w:p>
    <w:p w14:paraId="56000BDC" w14:textId="2D0730EF" w:rsidR="00123ECE" w:rsidRPr="005647EB" w:rsidRDefault="002570E4" w:rsidP="002570E4">
      <w:pPr>
        <w:pStyle w:val="B1"/>
        <w:ind w:left="576" w:hanging="288"/>
      </w:pPr>
      <w:r w:rsidRPr="005647EB">
        <w:tab/>
      </w:r>
      <w:r w:rsidR="00123ECE" w:rsidRPr="005647EB">
        <w:t xml:space="preserve">Overall delay measured = </w:t>
      </w:r>
      <w:r w:rsidR="00123ECE" w:rsidRPr="005647EB">
        <w:rPr>
          <w:rFonts w:cs="v4.2.0"/>
        </w:rPr>
        <w:t>measurement reporting delay + TTI insertion</w:t>
      </w:r>
      <w:r w:rsidR="00123ECE" w:rsidRPr="005647EB">
        <w:t xml:space="preserve"> uncertainty+ DRX cycle length</w:t>
      </w:r>
    </w:p>
    <w:p w14:paraId="5AD3E451" w14:textId="07ED0384" w:rsidR="00123ECE" w:rsidRPr="005647EB" w:rsidRDefault="002570E4" w:rsidP="002570E4">
      <w:pPr>
        <w:pStyle w:val="B1"/>
      </w:pPr>
      <w:r w:rsidRPr="005647EB">
        <w:lastRenderedPageBreak/>
        <w:tab/>
      </w:r>
      <w:r w:rsidR="00123ECE" w:rsidRPr="005647EB">
        <w:t>Measurement reporting delay = T</w:t>
      </w:r>
      <w:r w:rsidR="00123ECE" w:rsidRPr="005647EB">
        <w:rPr>
          <w:vertAlign w:val="subscript"/>
        </w:rPr>
        <w:t>Identify</w:t>
      </w:r>
      <w:r w:rsidR="00123ECE" w:rsidRPr="005647EB">
        <w:rPr>
          <w:rFonts w:eastAsia="SimSun"/>
          <w:vertAlign w:val="subscript"/>
          <w:lang w:eastAsia="zh-CN"/>
        </w:rPr>
        <w:t>_</w:t>
      </w:r>
      <w:r w:rsidR="00123ECE" w:rsidRPr="005647EB">
        <w:rPr>
          <w:vertAlign w:val="subscript"/>
        </w:rPr>
        <w:t>In</w:t>
      </w:r>
      <w:r w:rsidR="00123ECE" w:rsidRPr="005647EB">
        <w:rPr>
          <w:vertAlign w:val="subscript"/>
          <w:lang w:eastAsia="zh-CN"/>
        </w:rPr>
        <w:t xml:space="preserve">ter </w:t>
      </w:r>
    </w:p>
    <w:p w14:paraId="0DEAD8C3" w14:textId="3F830709" w:rsidR="00123ECE" w:rsidRPr="005647EB" w:rsidRDefault="002570E4" w:rsidP="002570E4">
      <w:pPr>
        <w:pStyle w:val="EQ"/>
        <w:rPr>
          <w:noProof w:val="0"/>
        </w:rPr>
      </w:pPr>
      <w:r w:rsidRPr="005647EB">
        <w:rPr>
          <w:noProof w:val="0"/>
        </w:rPr>
        <w:tab/>
      </w:r>
      <w:r w:rsidR="00123ECE" w:rsidRPr="005647EB">
        <w:rPr>
          <w:noProof w:val="0"/>
        </w:rPr>
        <w:object w:dxaOrig="4560" w:dyaOrig="680" w14:anchorId="151CC1EC">
          <v:shape id="_x0000_i1040" type="#_x0000_t75" style="width:228pt;height:34.5pt" o:ole="">
            <v:imagedata r:id="rId8" o:title=""/>
          </v:shape>
          <o:OLEObject Type="Embed" ProgID="Equation.3" ShapeID="_x0000_i1040" DrawAspect="Content" ObjectID="_1781977607" r:id="rId31"/>
        </w:object>
      </w:r>
    </w:p>
    <w:p w14:paraId="058A6272" w14:textId="77777777" w:rsidR="00123ECE" w:rsidRPr="005647EB" w:rsidRDefault="00123ECE" w:rsidP="002570E4">
      <w:r w:rsidRPr="005647EB">
        <w:t>Where:</w:t>
      </w:r>
    </w:p>
    <w:p w14:paraId="28EF6C55" w14:textId="20B1B3B2" w:rsidR="00123ECE" w:rsidRPr="005647EB" w:rsidRDefault="002570E4" w:rsidP="002570E4">
      <w:pPr>
        <w:pStyle w:val="B1"/>
        <w:rPr>
          <w:rFonts w:cs="v4.2.0"/>
        </w:rPr>
      </w:pPr>
      <w:r w:rsidRPr="005647EB">
        <w:rPr>
          <w:rFonts w:cs="v4.2.0"/>
        </w:rPr>
        <w:tab/>
      </w:r>
      <w:r w:rsidR="00123ECE" w:rsidRPr="005647EB">
        <w:rPr>
          <w:rFonts w:cs="v4.2.0"/>
        </w:rPr>
        <w:t>T</w:t>
      </w:r>
      <w:r w:rsidR="00123ECE" w:rsidRPr="005647EB">
        <w:rPr>
          <w:rFonts w:cs="v4.2.0"/>
          <w:vertAlign w:val="subscript"/>
        </w:rPr>
        <w:t>Basic_Identify_Inter</w:t>
      </w:r>
      <w:r w:rsidR="00123ECE" w:rsidRPr="005647EB">
        <w:rPr>
          <w:rFonts w:cs="v4.2.0"/>
        </w:rPr>
        <w:t xml:space="preserve"> = 480 ms. </w:t>
      </w:r>
      <w:r w:rsidR="00123ECE" w:rsidRPr="005647EB">
        <w:t>It is the time period used in the inter frequency equation where the maximum allowed time for the UE to identify a new FDD inter-frequency cell is defined.</w:t>
      </w:r>
    </w:p>
    <w:p w14:paraId="041BC635" w14:textId="3DCD6BAD" w:rsidR="00123ECE" w:rsidRPr="005647EB" w:rsidRDefault="002570E4" w:rsidP="002570E4">
      <w:pPr>
        <w:pStyle w:val="B1"/>
      </w:pPr>
      <w:r w:rsidRPr="005647EB">
        <w:tab/>
      </w:r>
      <w:r w:rsidR="00123ECE" w:rsidRPr="005647EB">
        <w:t>T</w:t>
      </w:r>
      <w:r w:rsidR="00123ECE" w:rsidRPr="005647EB">
        <w:rPr>
          <w:vertAlign w:val="subscript"/>
        </w:rPr>
        <w:t xml:space="preserve">Inter1 </w:t>
      </w:r>
      <w:r w:rsidR="00123ECE" w:rsidRPr="005647EB">
        <w:t xml:space="preserve">= 60 ms. It is defined in table 8.1.2.1-1 </w:t>
      </w:r>
      <w:r w:rsidR="00205F74" w:rsidRPr="005647EB">
        <w:t>of 3GPP TS</w:t>
      </w:r>
      <w:r w:rsidR="00E52353" w:rsidRPr="005647EB">
        <w:t xml:space="preserve"> 3</w:t>
      </w:r>
      <w:r w:rsidR="00123ECE" w:rsidRPr="005647EB">
        <w:t>6.133 [4] clause 8.1.2.1.</w:t>
      </w:r>
    </w:p>
    <w:p w14:paraId="388FA41D" w14:textId="3D65FE0E" w:rsidR="00123ECE" w:rsidRPr="005647EB" w:rsidRDefault="002570E4" w:rsidP="002570E4">
      <w:pPr>
        <w:pStyle w:val="B1"/>
      </w:pPr>
      <w:r w:rsidRPr="005647EB">
        <w:tab/>
      </w:r>
      <w:r w:rsidR="00123ECE" w:rsidRPr="005647EB">
        <w:t>N</w:t>
      </w:r>
      <w:r w:rsidR="00123ECE" w:rsidRPr="005647EB">
        <w:rPr>
          <w:vertAlign w:val="subscript"/>
        </w:rPr>
        <w:t xml:space="preserve">freq </w:t>
      </w:r>
      <w:r w:rsidR="00123ECE" w:rsidRPr="005647EB">
        <w:t xml:space="preserve">= 1. It is defined </w:t>
      </w:r>
      <w:r w:rsidRPr="005647EB">
        <w:t>in 3GPP TS</w:t>
      </w:r>
      <w:r w:rsidR="00123ECE" w:rsidRPr="005647EB">
        <w:t xml:space="preserve"> 36.133 [4] clause 8.1.2.1.1.</w:t>
      </w:r>
    </w:p>
    <w:p w14:paraId="7997C399" w14:textId="0CD045F7" w:rsidR="00123ECE" w:rsidRPr="005647EB" w:rsidRDefault="002570E4" w:rsidP="002570E4">
      <w:pPr>
        <w:pStyle w:val="B1"/>
      </w:pPr>
      <w:r w:rsidRPr="005647EB">
        <w:tab/>
      </w:r>
      <w:r w:rsidR="00123ECE" w:rsidRPr="005647EB">
        <w:t>TTI insertion uncertainty = 2 ms</w:t>
      </w:r>
    </w:p>
    <w:p w14:paraId="4E37C755" w14:textId="2D18D745" w:rsidR="00123ECE" w:rsidRPr="005647EB" w:rsidRDefault="002570E4" w:rsidP="002570E4">
      <w:pPr>
        <w:pStyle w:val="B1"/>
      </w:pPr>
      <w:r w:rsidRPr="005647EB">
        <w:tab/>
      </w:r>
      <w:r w:rsidR="00123ECE" w:rsidRPr="005647EB">
        <w:t>DRX cycle length = 40 ms</w:t>
      </w:r>
    </w:p>
    <w:p w14:paraId="4CE6E05E" w14:textId="77777777" w:rsidR="00123ECE" w:rsidRPr="005647EB" w:rsidRDefault="00123ECE" w:rsidP="002570E4">
      <w:r w:rsidRPr="005647EB">
        <w:t>The overall delays measured when DRX cycle length is 40 ms shall be less than a total of 3882 ms.</w:t>
      </w:r>
    </w:p>
    <w:p w14:paraId="503A63D8" w14:textId="77777777" w:rsidR="00123ECE" w:rsidRPr="005647EB" w:rsidRDefault="00123ECE" w:rsidP="002570E4">
      <w:pPr>
        <w:rPr>
          <w:rFonts w:cs="v4.2.0"/>
        </w:rPr>
      </w:pPr>
      <w:r w:rsidRPr="005647EB">
        <w:t>The overall delay measured when DRX cycle length is 1280 ms test requirement is expressed as:</w:t>
      </w:r>
    </w:p>
    <w:p w14:paraId="6B152C4F" w14:textId="37862E23" w:rsidR="00123ECE" w:rsidRPr="005647EB" w:rsidRDefault="002570E4" w:rsidP="002570E4">
      <w:pPr>
        <w:pStyle w:val="B1"/>
      </w:pPr>
      <w:r w:rsidRPr="005647EB">
        <w:tab/>
      </w:r>
      <w:r w:rsidR="00123ECE" w:rsidRPr="005647EB">
        <w:t xml:space="preserve">Overall delay measured = </w:t>
      </w:r>
      <w:r w:rsidR="00123ECE" w:rsidRPr="005647EB">
        <w:rPr>
          <w:rFonts w:cs="v4.2.0"/>
        </w:rPr>
        <w:t>measurement reporting delay + TTI insertion</w:t>
      </w:r>
      <w:r w:rsidR="00123ECE" w:rsidRPr="005647EB">
        <w:t xml:space="preserve"> uncertainty + DRX cycle length</w:t>
      </w:r>
    </w:p>
    <w:p w14:paraId="2651C08C" w14:textId="31A4C244" w:rsidR="00123ECE" w:rsidRPr="005647EB" w:rsidRDefault="002570E4" w:rsidP="002570E4">
      <w:pPr>
        <w:pStyle w:val="B1"/>
      </w:pPr>
      <w:r w:rsidRPr="005647EB">
        <w:tab/>
      </w:r>
      <w:r w:rsidR="00123ECE" w:rsidRPr="005647EB">
        <w:t>Measurement reporting delay = T</w:t>
      </w:r>
      <w:r w:rsidR="00123ECE" w:rsidRPr="005647EB">
        <w:rPr>
          <w:vertAlign w:val="subscript"/>
        </w:rPr>
        <w:t>identify</w:t>
      </w:r>
      <w:r w:rsidR="00123ECE" w:rsidRPr="005647EB">
        <w:rPr>
          <w:rFonts w:eastAsia="SimSun"/>
          <w:vertAlign w:val="subscript"/>
          <w:lang w:eastAsia="zh-CN"/>
        </w:rPr>
        <w:t>_</w:t>
      </w:r>
      <w:r w:rsidR="00123ECE" w:rsidRPr="005647EB">
        <w:rPr>
          <w:vertAlign w:val="subscript"/>
        </w:rPr>
        <w:t>in</w:t>
      </w:r>
      <w:r w:rsidR="00123ECE" w:rsidRPr="005647EB">
        <w:rPr>
          <w:vertAlign w:val="subscript"/>
          <w:lang w:eastAsia="zh-CN"/>
        </w:rPr>
        <w:t xml:space="preserve">ter  </w:t>
      </w:r>
    </w:p>
    <w:p w14:paraId="2954796D" w14:textId="18BD8478" w:rsidR="00123ECE" w:rsidRPr="005647EB" w:rsidRDefault="002570E4" w:rsidP="002570E4">
      <w:pPr>
        <w:pStyle w:val="B1"/>
        <w:rPr>
          <w:rFonts w:cs="v3.7.0"/>
        </w:rPr>
      </w:pPr>
      <w:r w:rsidRPr="005647EB">
        <w:tab/>
      </w:r>
      <w:r w:rsidR="00123ECE" w:rsidRPr="005647EB">
        <w:t>T</w:t>
      </w:r>
      <w:r w:rsidR="00123ECE" w:rsidRPr="005647EB">
        <w:rPr>
          <w:vertAlign w:val="subscript"/>
        </w:rPr>
        <w:t>identify</w:t>
      </w:r>
      <w:r w:rsidR="00123ECE" w:rsidRPr="005647EB">
        <w:rPr>
          <w:rFonts w:eastAsia="SimSun"/>
          <w:vertAlign w:val="subscript"/>
          <w:lang w:eastAsia="zh-CN"/>
        </w:rPr>
        <w:t>_</w:t>
      </w:r>
      <w:r w:rsidR="00123ECE" w:rsidRPr="005647EB">
        <w:rPr>
          <w:vertAlign w:val="subscript"/>
        </w:rPr>
        <w:t>in</w:t>
      </w:r>
      <w:r w:rsidR="00123ECE" w:rsidRPr="005647EB">
        <w:rPr>
          <w:vertAlign w:val="subscript"/>
          <w:lang w:eastAsia="zh-CN"/>
        </w:rPr>
        <w:t xml:space="preserve">ter </w:t>
      </w:r>
      <w:r w:rsidR="00123ECE" w:rsidRPr="005647EB">
        <w:t>= 25600 ms. When DRX cycle length is 1280 ms then the T</w:t>
      </w:r>
      <w:r w:rsidR="00123ECE" w:rsidRPr="005647EB">
        <w:rPr>
          <w:vertAlign w:val="subscript"/>
        </w:rPr>
        <w:t>identify_inter</w:t>
      </w:r>
      <w:r w:rsidR="00123ECE" w:rsidRPr="005647EB">
        <w:t xml:space="preserve"> is 20 x 1280 ms, as defined in Table 8.3.2.3-1.</w:t>
      </w:r>
    </w:p>
    <w:p w14:paraId="28C317C7" w14:textId="398FBA4C" w:rsidR="00123ECE" w:rsidRPr="005647EB" w:rsidRDefault="002570E4" w:rsidP="002570E4">
      <w:pPr>
        <w:pStyle w:val="B1"/>
      </w:pPr>
      <w:r w:rsidRPr="005647EB">
        <w:tab/>
      </w:r>
      <w:r w:rsidR="00123ECE" w:rsidRPr="005647EB">
        <w:t>TTI insertion uncertainty = 2 ms</w:t>
      </w:r>
    </w:p>
    <w:p w14:paraId="5F73E437" w14:textId="59EAD31E" w:rsidR="00123ECE" w:rsidRPr="005647EB" w:rsidRDefault="002570E4" w:rsidP="002570E4">
      <w:pPr>
        <w:pStyle w:val="B1"/>
      </w:pPr>
      <w:r w:rsidRPr="005647EB">
        <w:tab/>
      </w:r>
      <w:r w:rsidR="00123ECE" w:rsidRPr="005647EB">
        <w:t>DRX cycle length = 1280 ms</w:t>
      </w:r>
    </w:p>
    <w:p w14:paraId="7C06F149" w14:textId="77777777" w:rsidR="00123ECE" w:rsidRPr="005647EB" w:rsidRDefault="00123ECE" w:rsidP="002570E4">
      <w:r w:rsidRPr="005647EB">
        <w:t>The overall delays measured when DRX cycle length is 1280 ms shall be less than a total of 26882 ms.</w:t>
      </w:r>
    </w:p>
    <w:p w14:paraId="31637F85" w14:textId="77777777" w:rsidR="00123ECE" w:rsidRPr="005647EB" w:rsidRDefault="00123ECE" w:rsidP="002570E4">
      <w:r w:rsidRPr="005647EB">
        <w:t>For the test to pass, the total number of successful tests shall be more than 90% of the cases with a confidence level of 95%.</w:t>
      </w:r>
    </w:p>
    <w:p w14:paraId="511FF0D9" w14:textId="77777777" w:rsidR="00334C6A" w:rsidRPr="005647EB" w:rsidRDefault="00334C6A" w:rsidP="002570E4">
      <w:pPr>
        <w:pStyle w:val="Heading3"/>
        <w:keepNext w:val="0"/>
        <w:keepLines w:val="0"/>
      </w:pPr>
      <w:r w:rsidRPr="005647EB">
        <w:t>8.3.2_2</w:t>
      </w:r>
      <w:r w:rsidRPr="005647EB">
        <w:tab/>
        <w:t>E-UTRAN FDD-FDD Inter-frequency event triggered reporting when DRX is used under fading propagation conditions in asynchronous cells for UE category 1bis</w:t>
      </w:r>
    </w:p>
    <w:p w14:paraId="5167A560" w14:textId="77777777" w:rsidR="00334C6A" w:rsidRPr="005647EB" w:rsidRDefault="00334C6A" w:rsidP="002570E4">
      <w:pPr>
        <w:pStyle w:val="Heading4"/>
        <w:keepNext w:val="0"/>
        <w:keepLines w:val="0"/>
      </w:pPr>
      <w:r w:rsidRPr="005647EB">
        <w:t>8.3.2_2.1</w:t>
      </w:r>
      <w:r w:rsidRPr="005647EB">
        <w:tab/>
        <w:t>Test purpose</w:t>
      </w:r>
    </w:p>
    <w:p w14:paraId="104026F9" w14:textId="582EC5F6" w:rsidR="00334C6A" w:rsidRPr="005647EB" w:rsidRDefault="00334C6A" w:rsidP="002570E4">
      <w:r w:rsidRPr="005647EB">
        <w:t>To verify the UE</w:t>
      </w:r>
      <w:r w:rsidR="002570E4" w:rsidRPr="005647EB">
        <w:t>'</w:t>
      </w:r>
      <w:r w:rsidRPr="005647EB">
        <w:t>s ability to make a correct reporting of an event in DRX under fading propagation conditions in asynchronous cells within the E-UTRA FDD-FDD inter-frequency cell search requirements.</w:t>
      </w:r>
    </w:p>
    <w:p w14:paraId="0823E2CC" w14:textId="77777777" w:rsidR="00334C6A" w:rsidRPr="005647EB" w:rsidRDefault="00334C6A" w:rsidP="002570E4">
      <w:pPr>
        <w:pStyle w:val="Heading4"/>
        <w:keepNext w:val="0"/>
        <w:keepLines w:val="0"/>
      </w:pPr>
      <w:r w:rsidRPr="005647EB">
        <w:t>8.3.2_2.2</w:t>
      </w:r>
      <w:r w:rsidRPr="005647EB">
        <w:tab/>
        <w:t>Test applicability</w:t>
      </w:r>
    </w:p>
    <w:p w14:paraId="63C05265" w14:textId="77777777" w:rsidR="00334C6A" w:rsidRPr="005647EB" w:rsidRDefault="00334C6A" w:rsidP="002570E4">
      <w:r w:rsidRPr="005647EB">
        <w:t>This test applies to all types of E-UTRA FDD UE release 13 and forward. Applicability requires support for FGI bits 5, and 25 of UE category 1bis.</w:t>
      </w:r>
    </w:p>
    <w:p w14:paraId="6425E5EC" w14:textId="77777777" w:rsidR="00334C6A" w:rsidRPr="005647EB" w:rsidRDefault="00334C6A" w:rsidP="002570E4">
      <w:pPr>
        <w:pStyle w:val="Heading4"/>
        <w:keepNext w:val="0"/>
        <w:keepLines w:val="0"/>
      </w:pPr>
      <w:r w:rsidRPr="005647EB">
        <w:t>8.3.2_2.3</w:t>
      </w:r>
      <w:r w:rsidRPr="005647EB">
        <w:tab/>
        <w:t>Minimum conformance requirements</w:t>
      </w:r>
    </w:p>
    <w:p w14:paraId="1CF28AE5" w14:textId="77777777" w:rsidR="00334C6A" w:rsidRPr="005647EB" w:rsidRDefault="00334C6A" w:rsidP="002570E4">
      <w:pPr>
        <w:rPr>
          <w:rFonts w:cs="v4.2.0"/>
        </w:rPr>
      </w:pPr>
      <w:r w:rsidRPr="005647EB">
        <w:rPr>
          <w:rFonts w:cs="v4.2.0"/>
        </w:rPr>
        <w:t>When measurement gaps are scheduled the UE shall be able to identify a new FDD inter-frequency within T</w:t>
      </w:r>
      <w:r w:rsidRPr="005647EB">
        <w:rPr>
          <w:rFonts w:cs="v4.2.0"/>
          <w:vertAlign w:val="subscript"/>
        </w:rPr>
        <w:t>Identify_Inter</w:t>
      </w:r>
      <w:r w:rsidRPr="005647EB">
        <w:rPr>
          <w:rFonts w:cs="v4.2.0"/>
        </w:rPr>
        <w:t xml:space="preserve"> as shown in table 8.3.2_2.3-1:</w:t>
      </w:r>
    </w:p>
    <w:p w14:paraId="1FC725D8" w14:textId="77777777" w:rsidR="00334C6A" w:rsidRPr="005647EB" w:rsidRDefault="00334C6A" w:rsidP="006D30B7">
      <w:pPr>
        <w:pStyle w:val="TH"/>
        <w:keepLines w:val="0"/>
      </w:pPr>
      <w:r w:rsidRPr="005647EB">
        <w:rPr>
          <w:snapToGrid w:val="0"/>
        </w:rPr>
        <w:lastRenderedPageBreak/>
        <w:t xml:space="preserve">Table </w:t>
      </w:r>
      <w:r w:rsidRPr="005647EB">
        <w:rPr>
          <w:rFonts w:cs="v4.2.0"/>
        </w:rPr>
        <w:t>8.3.2_2.3</w:t>
      </w:r>
      <w:r w:rsidRPr="005647EB">
        <w:rPr>
          <w:snapToGrid w:val="0"/>
        </w:rPr>
        <w:t xml:space="preserve">-1: </w:t>
      </w:r>
      <w:r w:rsidRPr="005647EB">
        <w:t>Requirement to identify a newly detectable FDD inter-frequency cell</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64"/>
        <w:gridCol w:w="3675"/>
        <w:gridCol w:w="3848"/>
      </w:tblGrid>
      <w:tr w:rsidR="002570E4" w:rsidRPr="005647EB" w14:paraId="49F022B6" w14:textId="77777777" w:rsidTr="002570E4">
        <w:trPr>
          <w:cantSplit/>
          <w:jc w:val="center"/>
        </w:trPr>
        <w:tc>
          <w:tcPr>
            <w:tcW w:w="1117" w:type="pct"/>
            <w:vMerge w:val="restart"/>
          </w:tcPr>
          <w:p w14:paraId="3603A137" w14:textId="71C0C053" w:rsidR="002570E4" w:rsidRPr="005647EB" w:rsidRDefault="002570E4" w:rsidP="006D30B7">
            <w:pPr>
              <w:pStyle w:val="TAH"/>
              <w:keepLines w:val="0"/>
              <w:rPr>
                <w:rFonts w:cs="Arial"/>
                <w:szCs w:val="18"/>
              </w:rPr>
            </w:pPr>
            <w:r w:rsidRPr="005647EB">
              <w:rPr>
                <w:rFonts w:cs="Arial"/>
                <w:szCs w:val="18"/>
              </w:rPr>
              <w:t>DRX cycle length (s)</w:t>
            </w:r>
          </w:p>
        </w:tc>
        <w:tc>
          <w:tcPr>
            <w:tcW w:w="3883" w:type="pct"/>
            <w:gridSpan w:val="2"/>
          </w:tcPr>
          <w:p w14:paraId="444C9B57" w14:textId="56874D5E" w:rsidR="002570E4" w:rsidRPr="005647EB" w:rsidRDefault="002570E4" w:rsidP="006D30B7">
            <w:pPr>
              <w:pStyle w:val="TAH"/>
              <w:keepLines w:val="0"/>
              <w:rPr>
                <w:rFonts w:cs="Arial"/>
                <w:szCs w:val="18"/>
              </w:rPr>
            </w:pPr>
            <w:r w:rsidRPr="005647EB">
              <w:rPr>
                <w:rFonts w:cs="Arial"/>
                <w:szCs w:val="18"/>
              </w:rPr>
              <w:t>T</w:t>
            </w:r>
            <w:r w:rsidRPr="005647EB">
              <w:rPr>
                <w:rFonts w:cs="Arial"/>
                <w:szCs w:val="18"/>
                <w:vertAlign w:val="subscript"/>
              </w:rPr>
              <w:t xml:space="preserve">identify_inter </w:t>
            </w:r>
            <w:r w:rsidRPr="005647EB">
              <w:rPr>
                <w:rFonts w:cs="Arial"/>
                <w:szCs w:val="18"/>
              </w:rPr>
              <w:t>(s) (DRX cycles)</w:t>
            </w:r>
          </w:p>
        </w:tc>
      </w:tr>
      <w:tr w:rsidR="002570E4" w:rsidRPr="005647EB" w14:paraId="6908B047" w14:textId="77777777" w:rsidTr="002570E4">
        <w:trPr>
          <w:cantSplit/>
          <w:jc w:val="center"/>
        </w:trPr>
        <w:tc>
          <w:tcPr>
            <w:tcW w:w="1117" w:type="pct"/>
            <w:vMerge/>
          </w:tcPr>
          <w:p w14:paraId="1C706C3F" w14:textId="77777777" w:rsidR="002570E4" w:rsidRPr="005647EB" w:rsidRDefault="002570E4" w:rsidP="002570E4">
            <w:pPr>
              <w:pStyle w:val="TAH"/>
            </w:pPr>
          </w:p>
        </w:tc>
        <w:tc>
          <w:tcPr>
            <w:tcW w:w="1897" w:type="pct"/>
            <w:shd w:val="clear" w:color="auto" w:fill="auto"/>
          </w:tcPr>
          <w:p w14:paraId="1FF57558" w14:textId="0556BC40" w:rsidR="002570E4" w:rsidRPr="005647EB" w:rsidRDefault="002570E4" w:rsidP="002570E4">
            <w:pPr>
              <w:pStyle w:val="TAH"/>
            </w:pPr>
            <w:r w:rsidRPr="005647EB">
              <w:t>Gap period = 40 ms</w:t>
            </w:r>
          </w:p>
        </w:tc>
        <w:tc>
          <w:tcPr>
            <w:tcW w:w="1986" w:type="pct"/>
            <w:shd w:val="clear" w:color="auto" w:fill="auto"/>
          </w:tcPr>
          <w:p w14:paraId="26A37D3F" w14:textId="3F3BF91A" w:rsidR="002570E4" w:rsidRPr="005647EB" w:rsidRDefault="002570E4" w:rsidP="002570E4">
            <w:pPr>
              <w:pStyle w:val="TAH"/>
            </w:pPr>
            <w:r w:rsidRPr="005647EB">
              <w:t>Gap period = 80 ms</w:t>
            </w:r>
          </w:p>
        </w:tc>
      </w:tr>
      <w:tr w:rsidR="00334C6A" w:rsidRPr="005647EB" w14:paraId="74182C93" w14:textId="77777777" w:rsidTr="002570E4">
        <w:trPr>
          <w:cantSplit/>
          <w:jc w:val="center"/>
        </w:trPr>
        <w:tc>
          <w:tcPr>
            <w:tcW w:w="1117" w:type="pct"/>
          </w:tcPr>
          <w:p w14:paraId="0D5F7E32" w14:textId="36041846" w:rsidR="00334C6A" w:rsidRPr="005647EB" w:rsidRDefault="00334C6A" w:rsidP="002570E4">
            <w:pPr>
              <w:pStyle w:val="TAL"/>
              <w:keepNext w:val="0"/>
              <w:keepLines w:val="0"/>
            </w:pPr>
            <w:r w:rsidRPr="005647EB">
              <w:t>≤</w:t>
            </w:r>
            <w:r w:rsidR="002570E4" w:rsidRPr="005647EB">
              <w:t xml:space="preserve"> </w:t>
            </w:r>
            <w:r w:rsidRPr="005647EB">
              <w:t>0.16</w:t>
            </w:r>
          </w:p>
        </w:tc>
        <w:tc>
          <w:tcPr>
            <w:tcW w:w="1897" w:type="pct"/>
            <w:shd w:val="clear" w:color="auto" w:fill="auto"/>
          </w:tcPr>
          <w:p w14:paraId="2378F4F2" w14:textId="4C22C35E"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t>8.1.2.3.1.1</w:t>
            </w:r>
            <w:r w:rsidR="002570E4" w:rsidRPr="005647EB">
              <w:t xml:space="preserve"> </w:t>
            </w:r>
            <w:r w:rsidRPr="005647EB">
              <w:t>are</w:t>
            </w:r>
            <w:r w:rsidR="002570E4" w:rsidRPr="005647EB">
              <w:t xml:space="preserve"> </w:t>
            </w:r>
            <w:r w:rsidRPr="005647EB">
              <w:t>applicable</w:t>
            </w:r>
          </w:p>
        </w:tc>
        <w:tc>
          <w:tcPr>
            <w:tcW w:w="1986" w:type="pct"/>
            <w:shd w:val="clear" w:color="auto" w:fill="auto"/>
          </w:tcPr>
          <w:p w14:paraId="7259A4E7" w14:textId="6297DF7E"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t>8.1.2.3.1.1</w:t>
            </w:r>
            <w:r w:rsidR="002570E4" w:rsidRPr="005647EB">
              <w:t xml:space="preserve"> </w:t>
            </w:r>
            <w:r w:rsidRPr="005647EB">
              <w:t>are</w:t>
            </w:r>
            <w:r w:rsidR="002570E4" w:rsidRPr="005647EB">
              <w:t xml:space="preserve"> </w:t>
            </w:r>
            <w:r w:rsidRPr="005647EB">
              <w:t>applicable</w:t>
            </w:r>
          </w:p>
        </w:tc>
      </w:tr>
      <w:tr w:rsidR="00334C6A" w:rsidRPr="005647EB" w14:paraId="66B42BCB" w14:textId="77777777" w:rsidTr="002570E4">
        <w:trPr>
          <w:cantSplit/>
          <w:jc w:val="center"/>
        </w:trPr>
        <w:tc>
          <w:tcPr>
            <w:tcW w:w="1117" w:type="pct"/>
          </w:tcPr>
          <w:p w14:paraId="5E72EA94" w14:textId="77777777" w:rsidR="00334C6A" w:rsidRPr="005647EB" w:rsidRDefault="00334C6A" w:rsidP="002570E4">
            <w:pPr>
              <w:pStyle w:val="TAL"/>
              <w:keepNext w:val="0"/>
              <w:keepLines w:val="0"/>
              <w:rPr>
                <w:snapToGrid w:val="0"/>
              </w:rPr>
            </w:pPr>
            <w:r w:rsidRPr="005647EB">
              <w:t>0.256</w:t>
            </w:r>
          </w:p>
        </w:tc>
        <w:tc>
          <w:tcPr>
            <w:tcW w:w="1897" w:type="pct"/>
            <w:shd w:val="clear" w:color="auto" w:fill="auto"/>
          </w:tcPr>
          <w:p w14:paraId="799E0E3F" w14:textId="390629CE" w:rsidR="00334C6A" w:rsidRPr="005647EB" w:rsidRDefault="00334C6A" w:rsidP="002570E4">
            <w:pPr>
              <w:pStyle w:val="TAC"/>
              <w:keepNext w:val="0"/>
              <w:keepLines w:val="0"/>
              <w:rPr>
                <w:snapToGrid w:val="0"/>
              </w:rPr>
            </w:pPr>
            <w:r w:rsidRPr="005647EB">
              <w:rPr>
                <w:snapToGrid w:val="0"/>
              </w:rPr>
              <w:t>5.12</w:t>
            </w:r>
            <w:r w:rsidRPr="005647EB">
              <w:t>*N</w:t>
            </w:r>
            <w:r w:rsidRPr="005647EB">
              <w:rPr>
                <w:vertAlign w:val="subscript"/>
              </w:rPr>
              <w:t>freq</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c>
          <w:tcPr>
            <w:tcW w:w="1986" w:type="pct"/>
            <w:shd w:val="clear" w:color="auto" w:fill="auto"/>
          </w:tcPr>
          <w:p w14:paraId="3F9588F6" w14:textId="5EB91B6F" w:rsidR="00334C6A" w:rsidRPr="005647EB" w:rsidRDefault="00334C6A" w:rsidP="002570E4">
            <w:pPr>
              <w:pStyle w:val="TAC"/>
              <w:keepNext w:val="0"/>
              <w:keepLines w:val="0"/>
              <w:rPr>
                <w:snapToGrid w:val="0"/>
              </w:rPr>
            </w:pPr>
            <w:r w:rsidRPr="005647EB">
              <w:rPr>
                <w:snapToGrid w:val="0"/>
              </w:rPr>
              <w:t>7.68</w:t>
            </w:r>
            <w:r w:rsidRPr="005647EB">
              <w:t>*N</w:t>
            </w:r>
            <w:r w:rsidRPr="005647EB">
              <w:rPr>
                <w:vertAlign w:val="subscript"/>
              </w:rPr>
              <w:t>freq</w:t>
            </w:r>
            <w:r w:rsidR="002570E4" w:rsidRPr="005647EB">
              <w:rPr>
                <w:snapToGrid w:val="0"/>
              </w:rPr>
              <w:t xml:space="preserve"> </w:t>
            </w:r>
            <w:r w:rsidRPr="005647EB">
              <w:rPr>
                <w:snapToGrid w:val="0"/>
              </w:rPr>
              <w:t>(30</w:t>
            </w:r>
            <w:r w:rsidRPr="005647EB">
              <w:t>*N</w:t>
            </w:r>
            <w:r w:rsidRPr="005647EB">
              <w:rPr>
                <w:vertAlign w:val="subscript"/>
              </w:rPr>
              <w:t>freq</w:t>
            </w:r>
            <w:r w:rsidRPr="005647EB">
              <w:rPr>
                <w:snapToGrid w:val="0"/>
              </w:rPr>
              <w:t>)</w:t>
            </w:r>
          </w:p>
        </w:tc>
      </w:tr>
      <w:tr w:rsidR="00334C6A" w:rsidRPr="005647EB" w14:paraId="449D71F5" w14:textId="77777777" w:rsidTr="002570E4">
        <w:trPr>
          <w:cantSplit/>
          <w:jc w:val="center"/>
        </w:trPr>
        <w:tc>
          <w:tcPr>
            <w:tcW w:w="1117" w:type="pct"/>
          </w:tcPr>
          <w:p w14:paraId="2900F033" w14:textId="77777777" w:rsidR="00334C6A" w:rsidRPr="005647EB" w:rsidRDefault="00334C6A" w:rsidP="002570E4">
            <w:pPr>
              <w:pStyle w:val="TAL"/>
              <w:keepNext w:val="0"/>
              <w:keepLines w:val="0"/>
              <w:rPr>
                <w:snapToGrid w:val="0"/>
              </w:rPr>
            </w:pPr>
            <w:r w:rsidRPr="005647EB">
              <w:t>0.32</w:t>
            </w:r>
          </w:p>
        </w:tc>
        <w:tc>
          <w:tcPr>
            <w:tcW w:w="1897" w:type="pct"/>
            <w:shd w:val="clear" w:color="auto" w:fill="auto"/>
          </w:tcPr>
          <w:p w14:paraId="240BAC1F" w14:textId="058438C2" w:rsidR="00334C6A" w:rsidRPr="005647EB" w:rsidRDefault="00334C6A" w:rsidP="002570E4">
            <w:pPr>
              <w:pStyle w:val="TAC"/>
              <w:keepNext w:val="0"/>
              <w:keepLines w:val="0"/>
              <w:rPr>
                <w:snapToGrid w:val="0"/>
              </w:rPr>
            </w:pPr>
            <w:r w:rsidRPr="005647EB">
              <w:rPr>
                <w:snapToGrid w:val="0"/>
              </w:rPr>
              <w:t>6.4</w:t>
            </w:r>
            <w:r w:rsidRPr="005647EB">
              <w:t>*N</w:t>
            </w:r>
            <w:r w:rsidRPr="005647EB">
              <w:rPr>
                <w:vertAlign w:val="subscript"/>
              </w:rPr>
              <w:t>freq</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c>
          <w:tcPr>
            <w:tcW w:w="1986" w:type="pct"/>
            <w:shd w:val="clear" w:color="auto" w:fill="auto"/>
          </w:tcPr>
          <w:p w14:paraId="6ED6E1B3" w14:textId="65767A50" w:rsidR="00334C6A" w:rsidRPr="005647EB" w:rsidRDefault="00334C6A" w:rsidP="002570E4">
            <w:pPr>
              <w:pStyle w:val="TAC"/>
              <w:keepNext w:val="0"/>
              <w:keepLines w:val="0"/>
              <w:rPr>
                <w:snapToGrid w:val="0"/>
              </w:rPr>
            </w:pPr>
            <w:r w:rsidRPr="005647EB">
              <w:rPr>
                <w:snapToGrid w:val="0"/>
              </w:rPr>
              <w:t>7.68</w:t>
            </w:r>
            <w:r w:rsidRPr="005647EB">
              <w:t>*N</w:t>
            </w:r>
            <w:r w:rsidRPr="005647EB">
              <w:rPr>
                <w:vertAlign w:val="subscript"/>
              </w:rPr>
              <w:t>freq</w:t>
            </w:r>
            <w:r w:rsidR="002570E4" w:rsidRPr="005647EB">
              <w:rPr>
                <w:snapToGrid w:val="0"/>
              </w:rPr>
              <w:t xml:space="preserve"> </w:t>
            </w:r>
            <w:r w:rsidRPr="005647EB">
              <w:rPr>
                <w:snapToGrid w:val="0"/>
              </w:rPr>
              <w:t>(24</w:t>
            </w:r>
            <w:r w:rsidRPr="005647EB">
              <w:t>*N</w:t>
            </w:r>
            <w:r w:rsidRPr="005647EB">
              <w:rPr>
                <w:vertAlign w:val="subscript"/>
              </w:rPr>
              <w:t>freq</w:t>
            </w:r>
            <w:r w:rsidRPr="005647EB">
              <w:rPr>
                <w:snapToGrid w:val="0"/>
              </w:rPr>
              <w:t>)</w:t>
            </w:r>
          </w:p>
        </w:tc>
      </w:tr>
      <w:tr w:rsidR="00334C6A" w:rsidRPr="005647EB" w14:paraId="44573AFF" w14:textId="77777777" w:rsidTr="002570E4">
        <w:trPr>
          <w:cantSplit/>
          <w:jc w:val="center"/>
        </w:trPr>
        <w:tc>
          <w:tcPr>
            <w:tcW w:w="1117" w:type="pct"/>
          </w:tcPr>
          <w:p w14:paraId="6729AD6D" w14:textId="453237F8" w:rsidR="00334C6A" w:rsidRPr="005647EB" w:rsidRDefault="00334C6A" w:rsidP="002570E4">
            <w:pPr>
              <w:pStyle w:val="TAL"/>
              <w:keepNext w:val="0"/>
              <w:keepLines w:val="0"/>
              <w:rPr>
                <w:snapToGrid w:val="0"/>
              </w:rPr>
            </w:pPr>
            <w:r w:rsidRPr="005647EB">
              <w:t>0.32</w:t>
            </w:r>
            <w:r w:rsidR="002570E4" w:rsidRPr="005647EB">
              <w:t xml:space="preserve"> </w:t>
            </w:r>
            <w:r w:rsidRPr="005647EB">
              <w:t>&lt;</w:t>
            </w:r>
            <w:r w:rsidR="002570E4" w:rsidRPr="005647EB">
              <w:t xml:space="preserve"> </w:t>
            </w:r>
            <w:r w:rsidRPr="005647EB">
              <w:t>DRX-cycle</w:t>
            </w:r>
            <w:r w:rsidR="002570E4" w:rsidRPr="005647EB">
              <w:t xml:space="preserve"> </w:t>
            </w:r>
            <w:r w:rsidRPr="005647EB">
              <w:t>≤</w:t>
            </w:r>
            <w:r w:rsidR="002570E4" w:rsidRPr="005647EB">
              <w:t xml:space="preserve"> </w:t>
            </w:r>
            <w:r w:rsidRPr="005647EB">
              <w:t>2.56</w:t>
            </w:r>
          </w:p>
        </w:tc>
        <w:tc>
          <w:tcPr>
            <w:tcW w:w="1897" w:type="pct"/>
            <w:shd w:val="clear" w:color="auto" w:fill="auto"/>
          </w:tcPr>
          <w:p w14:paraId="44EF1E3E" w14:textId="56C5004A" w:rsidR="00334C6A" w:rsidRPr="005647EB" w:rsidRDefault="00334C6A" w:rsidP="002570E4">
            <w:pPr>
              <w:pStyle w:val="TAC"/>
              <w:keepNext w:val="0"/>
              <w:keepLines w:val="0"/>
              <w:rPr>
                <w:snapToGrid w:val="0"/>
              </w:rPr>
            </w:pPr>
            <w:r w:rsidRPr="005647EB">
              <w:rPr>
                <w:snapToGrid w:val="0"/>
              </w:rPr>
              <w:t>Note</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c>
          <w:tcPr>
            <w:tcW w:w="1986" w:type="pct"/>
            <w:shd w:val="clear" w:color="auto" w:fill="auto"/>
          </w:tcPr>
          <w:p w14:paraId="2467FCBA" w14:textId="167D48F6" w:rsidR="00334C6A" w:rsidRPr="005647EB" w:rsidRDefault="00334C6A" w:rsidP="002570E4">
            <w:pPr>
              <w:pStyle w:val="TAC"/>
              <w:keepNext w:val="0"/>
              <w:keepLines w:val="0"/>
              <w:rPr>
                <w:snapToGrid w:val="0"/>
              </w:rPr>
            </w:pPr>
            <w:r w:rsidRPr="005647EB">
              <w:rPr>
                <w:snapToGrid w:val="0"/>
              </w:rPr>
              <w:t>Note</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r>
      <w:tr w:rsidR="00334C6A" w:rsidRPr="005647EB" w14:paraId="62B41283" w14:textId="77777777" w:rsidTr="002570E4">
        <w:trPr>
          <w:cantSplit/>
          <w:jc w:val="center"/>
        </w:trPr>
        <w:tc>
          <w:tcPr>
            <w:tcW w:w="5000" w:type="pct"/>
            <w:gridSpan w:val="3"/>
          </w:tcPr>
          <w:p w14:paraId="617F10CA" w14:textId="7E0D5375" w:rsidR="00334C6A" w:rsidRPr="005647EB" w:rsidDel="00290A29" w:rsidRDefault="002570E4" w:rsidP="002570E4">
            <w:pPr>
              <w:pStyle w:val="TAN"/>
              <w:keepNext w:val="0"/>
              <w:keepLines w:val="0"/>
              <w:rPr>
                <w:snapToGrid w:val="0"/>
              </w:rPr>
            </w:pPr>
            <w:r w:rsidRPr="005647EB">
              <w:t>NOTE:</w:t>
            </w:r>
            <w:r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Pr="005647EB">
              <w:t>.</w:t>
            </w:r>
          </w:p>
        </w:tc>
      </w:tr>
    </w:tbl>
    <w:p w14:paraId="31371278" w14:textId="77777777" w:rsidR="00334C6A" w:rsidRPr="005647EB" w:rsidRDefault="00334C6A" w:rsidP="002570E4">
      <w:pPr>
        <w:rPr>
          <w:rFonts w:cs="v4.2.0"/>
          <w:sz w:val="18"/>
        </w:rPr>
      </w:pPr>
    </w:p>
    <w:p w14:paraId="28CC4822" w14:textId="18CF365C" w:rsidR="00334C6A" w:rsidRPr="005647EB" w:rsidRDefault="00334C6A" w:rsidP="002570E4">
      <w:pPr>
        <w:rPr>
          <w:rFonts w:cs="v4.2.0"/>
          <w:sz w:val="18"/>
        </w:rPr>
      </w:pPr>
      <w:r w:rsidRPr="005647EB">
        <w:rPr>
          <w:rFonts w:cs="v4.2.0"/>
          <w:sz w:val="18"/>
        </w:rPr>
        <w:t xml:space="preserve">The non DRX requirements </w:t>
      </w:r>
      <w:r w:rsidR="002570E4" w:rsidRPr="005647EB">
        <w:rPr>
          <w:rFonts w:cs="v4.2.0"/>
          <w:sz w:val="18"/>
        </w:rPr>
        <w:t>in 3GPP TS</w:t>
      </w:r>
      <w:r w:rsidRPr="005647EB">
        <w:rPr>
          <w:rFonts w:cs="v4.2.0"/>
          <w:sz w:val="18"/>
        </w:rPr>
        <w:t xml:space="preserve"> 36.133 [4] clause 8.1.2.3.1.1 states that when measurement gaps are scheduled the UE shall be able to identify a new FDD inter-frequency within T</w:t>
      </w:r>
      <w:r w:rsidRPr="005647EB">
        <w:rPr>
          <w:rFonts w:cs="v4.2.0"/>
          <w:sz w:val="18"/>
          <w:vertAlign w:val="subscript"/>
        </w:rPr>
        <w:t>Identify Inter</w:t>
      </w:r>
      <w:r w:rsidRPr="005647EB">
        <w:rPr>
          <w:rFonts w:cs="v4.2.0"/>
          <w:sz w:val="18"/>
        </w:rPr>
        <w:t xml:space="preserve"> according to the following expression:</w:t>
      </w:r>
    </w:p>
    <w:p w14:paraId="3FF7FF37" w14:textId="77777777" w:rsidR="00334C6A" w:rsidRPr="005647EB" w:rsidRDefault="00334C6A" w:rsidP="002570E4">
      <w:pPr>
        <w:pStyle w:val="EQ"/>
        <w:keepLines w:val="0"/>
        <w:jc w:val="center"/>
        <w:rPr>
          <w:noProof w:val="0"/>
        </w:rPr>
      </w:pPr>
      <w:r w:rsidRPr="005647EB">
        <w:rPr>
          <w:noProof w:val="0"/>
          <w:position w:val="-30"/>
        </w:rPr>
        <w:object w:dxaOrig="4560" w:dyaOrig="680" w14:anchorId="0B482CB7">
          <v:shape id="_x0000_i1041" type="#_x0000_t75" style="width:228pt;height:34.5pt" o:ole="">
            <v:imagedata r:id="rId8" o:title=""/>
          </v:shape>
          <o:OLEObject Type="Embed" ProgID="Equation.3" ShapeID="_x0000_i1041" DrawAspect="Content" ObjectID="_1781977608" r:id="rId32"/>
        </w:object>
      </w:r>
    </w:p>
    <w:p w14:paraId="2806CA08" w14:textId="77777777" w:rsidR="00334C6A" w:rsidRPr="005647EB" w:rsidRDefault="00334C6A" w:rsidP="002570E4">
      <w:r w:rsidRPr="005647EB">
        <w:t>Where:</w:t>
      </w:r>
    </w:p>
    <w:p w14:paraId="278161B6" w14:textId="6047A570" w:rsidR="00334C6A" w:rsidRPr="005647EB" w:rsidRDefault="002570E4" w:rsidP="002570E4">
      <w:pPr>
        <w:pStyle w:val="B1"/>
        <w:rPr>
          <w:rFonts w:cs="v4.2.0"/>
        </w:rPr>
      </w:pPr>
      <w:r w:rsidRPr="005647EB">
        <w:rPr>
          <w:rFonts w:cs="v4.2.0"/>
        </w:rPr>
        <w:tab/>
      </w:r>
      <w:r w:rsidR="00334C6A" w:rsidRPr="005647EB">
        <w:rPr>
          <w:rFonts w:cs="v4.2.0"/>
        </w:rPr>
        <w:t>T</w:t>
      </w:r>
      <w:r w:rsidR="00334C6A" w:rsidRPr="005647EB">
        <w:rPr>
          <w:rFonts w:cs="v4.2.0"/>
          <w:vertAlign w:val="subscript"/>
        </w:rPr>
        <w:t>Basic_Identify_Inter</w:t>
      </w:r>
      <w:r w:rsidR="00334C6A" w:rsidRPr="005647EB">
        <w:rPr>
          <w:rFonts w:cs="v4.2.0"/>
        </w:rPr>
        <w:t xml:space="preserve"> = 480 ms. </w:t>
      </w:r>
      <w:r w:rsidR="00334C6A" w:rsidRPr="005647EB">
        <w:t>It is the time period used in the inter frequency equation where the maximum allowed time for the UE to identify a new FDD inter-frequency cell is defined.</w:t>
      </w:r>
    </w:p>
    <w:p w14:paraId="298E3D90" w14:textId="37A2B64B" w:rsidR="00334C6A" w:rsidRPr="005647EB" w:rsidRDefault="002570E4" w:rsidP="002570E4">
      <w:pPr>
        <w:pStyle w:val="B1"/>
        <w:rPr>
          <w:rFonts w:cs="v4.2.0"/>
        </w:rPr>
      </w:pPr>
      <w:r w:rsidRPr="005647EB">
        <w:tab/>
      </w:r>
      <w:r w:rsidR="00334C6A" w:rsidRPr="005647EB">
        <w:t>N</w:t>
      </w:r>
      <w:r w:rsidR="00334C6A" w:rsidRPr="005647EB">
        <w:rPr>
          <w:vertAlign w:val="subscript"/>
        </w:rPr>
        <w:t xml:space="preserve">freq </w:t>
      </w:r>
      <w:r w:rsidR="00334C6A" w:rsidRPr="005647EB">
        <w:t xml:space="preserve">is defined </w:t>
      </w:r>
      <w:r w:rsidRPr="005647EB">
        <w:t>in 3GPP TS</w:t>
      </w:r>
      <w:r w:rsidR="00334C6A" w:rsidRPr="005647EB">
        <w:t xml:space="preserve"> 36.133 [4] </w:t>
      </w:r>
      <w:r w:rsidR="00914A62" w:rsidRPr="005647EB">
        <w:t>clause</w:t>
      </w:r>
      <w:r w:rsidR="00334C6A" w:rsidRPr="005647EB">
        <w:t xml:space="preserve"> 8.1.2.1.1 and T</w:t>
      </w:r>
      <w:r w:rsidR="00334C6A" w:rsidRPr="005647EB">
        <w:rPr>
          <w:vertAlign w:val="subscript"/>
        </w:rPr>
        <w:t xml:space="preserve">Inter1 </w:t>
      </w:r>
      <w:r w:rsidR="00334C6A" w:rsidRPr="005647EB">
        <w:t xml:space="preserve">is defined </w:t>
      </w:r>
      <w:r w:rsidRPr="005647EB">
        <w:t>in 3GPP TS</w:t>
      </w:r>
      <w:r w:rsidR="00334C6A" w:rsidRPr="005647EB">
        <w:t xml:space="preserve"> 36.133 [4] </w:t>
      </w:r>
      <w:r w:rsidR="00914A62" w:rsidRPr="005647EB">
        <w:t>clause</w:t>
      </w:r>
      <w:r w:rsidR="00334C6A" w:rsidRPr="005647EB">
        <w:t xml:space="preserve"> 8.1.2.1.</w:t>
      </w:r>
    </w:p>
    <w:p w14:paraId="50DC8ADD" w14:textId="77777777" w:rsidR="00334C6A" w:rsidRPr="005647EB" w:rsidRDefault="00334C6A" w:rsidP="002570E4">
      <w:pPr>
        <w:rPr>
          <w:rFonts w:cs="v4.2.0"/>
        </w:rPr>
      </w:pPr>
      <w:r w:rsidRPr="005647EB">
        <w:rPr>
          <w:rFonts w:cs="v4.2.0"/>
        </w:rPr>
        <w:t>A cell shall be considered detectable provided following conditions are fulfilled:</w:t>
      </w:r>
    </w:p>
    <w:p w14:paraId="37C81A0D" w14:textId="77777777" w:rsidR="00334C6A" w:rsidRPr="005647EB" w:rsidRDefault="00334C6A" w:rsidP="002570E4">
      <w:pPr>
        <w:pStyle w:val="B1"/>
      </w:pPr>
      <w:r w:rsidRPr="005647EB">
        <w:t>-</w:t>
      </w:r>
      <w:r w:rsidRPr="005647EB">
        <w:tab/>
        <w:t>RSRP and RSRP Ês/Iot according to Annex I.2.3 for a corresponding Band,</w:t>
      </w:r>
    </w:p>
    <w:p w14:paraId="129C2F6E" w14:textId="42F226DB" w:rsidR="00334C6A" w:rsidRPr="005647EB" w:rsidRDefault="00334C6A" w:rsidP="002570E4">
      <w:pPr>
        <w:pStyle w:val="B1"/>
        <w:rPr>
          <w:u w:val="single"/>
          <w:lang w:eastAsia="zh-CN"/>
        </w:rPr>
      </w:pPr>
      <w:r w:rsidRPr="005647EB">
        <w:t>-</w:t>
      </w:r>
      <w:r w:rsidRPr="005647EB">
        <w:tab/>
        <w:t xml:space="preserve">other RSRP related side conditions given in </w:t>
      </w:r>
      <w:r w:rsidR="00914A62" w:rsidRPr="005647EB">
        <w:t>Clause</w:t>
      </w:r>
      <w:r w:rsidRPr="005647EB">
        <w:t xml:space="preserve">s 9.1.3.3 and 9.1.3.4 and RSRQ related side conditions given in </w:t>
      </w:r>
      <w:r w:rsidR="00914A62" w:rsidRPr="005647EB">
        <w:t>Clause</w:t>
      </w:r>
      <w:r w:rsidRPr="005647EB">
        <w:t>s 9.1.6.5 and 9.1.6.6 are fulfilled</w:t>
      </w:r>
      <w:r w:rsidRPr="005647EB">
        <w:rPr>
          <w:u w:val="single"/>
          <w:lang w:eastAsia="zh-CN"/>
        </w:rPr>
        <w:t>,</w:t>
      </w:r>
    </w:p>
    <w:p w14:paraId="0CD4461D" w14:textId="77777777" w:rsidR="00334C6A" w:rsidRPr="005647EB" w:rsidRDefault="00334C6A"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46926E06" w14:textId="77777777" w:rsidR="00334C6A" w:rsidRPr="005647EB" w:rsidRDefault="00334C6A" w:rsidP="002570E4">
      <w:pPr>
        <w:rPr>
          <w:rFonts w:cs="v4.2.0"/>
        </w:rPr>
      </w:pPr>
      <w:r w:rsidRPr="005647EB">
        <w:rPr>
          <w:rFonts w:cs="v4.2.0"/>
        </w:rPr>
        <w:t>The UE shall be capable of performing RSRP and RSRQ measurements of at least 4 inter-frequency cells per FDD inter-frequency and the UE physical layer shall be capable of reporting RSRP and RSRQ measurements to higher layers with the measurement period defined in Table 8.3.2_2.3-2.</w:t>
      </w:r>
    </w:p>
    <w:p w14:paraId="7A93AB73" w14:textId="77777777" w:rsidR="00334C6A" w:rsidRPr="005647EB" w:rsidRDefault="00334C6A" w:rsidP="002570E4">
      <w:pPr>
        <w:pStyle w:val="TH"/>
        <w:keepNext w:val="0"/>
        <w:keepLines w:val="0"/>
      </w:pPr>
      <w:r w:rsidRPr="005647EB">
        <w:rPr>
          <w:snapToGrid w:val="0"/>
        </w:rPr>
        <w:t xml:space="preserve">Table </w:t>
      </w:r>
      <w:r w:rsidRPr="005647EB">
        <w:rPr>
          <w:rFonts w:cs="v4.2.0"/>
        </w:rPr>
        <w:t>8.3.2_2.3</w:t>
      </w:r>
      <w:r w:rsidRPr="005647EB">
        <w:rPr>
          <w:snapToGrid w:val="0"/>
        </w:rPr>
        <w:t xml:space="preserve">-2: </w:t>
      </w:r>
      <w:r w:rsidRPr="005647EB">
        <w:t>Requirement to measure FDD inter-frequency cells</w:t>
      </w:r>
    </w:p>
    <w:tbl>
      <w:tblPr>
        <w:tblW w:w="44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6"/>
        <w:gridCol w:w="6472"/>
      </w:tblGrid>
      <w:tr w:rsidR="00334C6A" w:rsidRPr="005647EB" w14:paraId="125D64FB" w14:textId="77777777" w:rsidTr="002570E4">
        <w:trPr>
          <w:cantSplit/>
          <w:jc w:val="center"/>
        </w:trPr>
        <w:tc>
          <w:tcPr>
            <w:tcW w:w="1258" w:type="pct"/>
          </w:tcPr>
          <w:p w14:paraId="0E2561BA" w14:textId="5D4CE4BB" w:rsidR="00334C6A" w:rsidRPr="005647EB" w:rsidRDefault="00334C6A"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742" w:type="pct"/>
          </w:tcPr>
          <w:p w14:paraId="4B22D54A" w14:textId="71FAB397" w:rsidR="00334C6A" w:rsidRPr="005647EB" w:rsidRDefault="00334C6A"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334C6A" w:rsidRPr="005647EB" w14:paraId="70EFE052" w14:textId="77777777" w:rsidTr="002570E4">
        <w:trPr>
          <w:cantSplit/>
          <w:jc w:val="center"/>
        </w:trPr>
        <w:tc>
          <w:tcPr>
            <w:tcW w:w="1258" w:type="pct"/>
          </w:tcPr>
          <w:p w14:paraId="23F7B6A5" w14:textId="783837B4" w:rsidR="00334C6A" w:rsidRPr="005647EB" w:rsidRDefault="00334C6A" w:rsidP="002570E4">
            <w:pPr>
              <w:pStyle w:val="TAC"/>
              <w:keepNext w:val="0"/>
              <w:keepLines w:val="0"/>
            </w:pPr>
            <w:r w:rsidRPr="005647EB">
              <w:rPr>
                <w:rFonts w:cs="Arial"/>
              </w:rPr>
              <w:t>≤</w:t>
            </w:r>
            <w:r w:rsidR="002570E4" w:rsidRPr="005647EB">
              <w:rPr>
                <w:rFonts w:cs="Arial"/>
              </w:rPr>
              <w:t xml:space="preserve"> </w:t>
            </w:r>
            <w:r w:rsidRPr="005647EB">
              <w:t>0.08</w:t>
            </w:r>
          </w:p>
        </w:tc>
        <w:tc>
          <w:tcPr>
            <w:tcW w:w="3742" w:type="pct"/>
          </w:tcPr>
          <w:p w14:paraId="71269A07" w14:textId="0A82891C"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289184C5" w14:textId="77777777" w:rsidTr="002570E4">
        <w:trPr>
          <w:cantSplit/>
          <w:jc w:val="center"/>
        </w:trPr>
        <w:tc>
          <w:tcPr>
            <w:tcW w:w="1258" w:type="pct"/>
          </w:tcPr>
          <w:p w14:paraId="3D7DABA4" w14:textId="28AA13E5" w:rsidR="00334C6A" w:rsidRPr="005647EB" w:rsidRDefault="00334C6A" w:rsidP="002570E4">
            <w:pPr>
              <w:pStyle w:val="TAC"/>
              <w:keepNext w:val="0"/>
              <w:keepLines w:val="0"/>
              <w:rPr>
                <w:snapToGrid w:val="0"/>
                <w:sz w:val="20"/>
              </w:rPr>
            </w:pPr>
            <w:r w:rsidRPr="005647EB">
              <w:t>0.0</w:t>
            </w:r>
            <w:r w:rsidRPr="005647EB">
              <w:rPr>
                <w:lang w:eastAsia="zh-CN"/>
              </w:rPr>
              <w:t>8</w:t>
            </w:r>
            <w:r w:rsidR="002570E4" w:rsidRPr="005647EB">
              <w:t xml:space="preserve"> </w:t>
            </w:r>
            <w:r w:rsidRPr="005647EB">
              <w:t>&lt;</w:t>
            </w:r>
            <w:r w:rsidR="002570E4" w:rsidRPr="005647EB">
              <w:t xml:space="preserve"> </w:t>
            </w:r>
            <w:r w:rsidRPr="005647EB">
              <w:t>DRX-cycle</w:t>
            </w:r>
            <w:r w:rsidR="002570E4" w:rsidRPr="005647EB">
              <w:t xml:space="preserve"> </w:t>
            </w:r>
            <w:r w:rsidRPr="005647EB">
              <w:rPr>
                <w:rFonts w:cs="Arial"/>
              </w:rPr>
              <w:t>≤</w:t>
            </w:r>
            <w:r w:rsidR="002570E4" w:rsidRPr="005647EB">
              <w:t xml:space="preserve"> </w:t>
            </w:r>
            <w:r w:rsidRPr="005647EB">
              <w:t>2.56</w:t>
            </w:r>
          </w:p>
        </w:tc>
        <w:tc>
          <w:tcPr>
            <w:tcW w:w="3742" w:type="pct"/>
          </w:tcPr>
          <w:p w14:paraId="192E842D" w14:textId="218AE379" w:rsidR="00334C6A" w:rsidRPr="005647EB" w:rsidRDefault="00334C6A" w:rsidP="002570E4">
            <w:pPr>
              <w:pStyle w:val="TAC"/>
              <w:keepNext w:val="0"/>
              <w:keepLines w:val="0"/>
              <w:rPr>
                <w:snapToGrid w:val="0"/>
                <w:sz w:val="20"/>
              </w:rPr>
            </w:pPr>
            <w:r w:rsidRPr="005647EB">
              <w:t>Note</w:t>
            </w:r>
            <w:r w:rsidR="002570E4" w:rsidRPr="005647EB">
              <w:t xml:space="preserve"> </w:t>
            </w:r>
            <w:r w:rsidRPr="005647EB">
              <w:t>(</w:t>
            </w:r>
            <w:r w:rsidRPr="005647EB">
              <w:rPr>
                <w:lang w:eastAsia="zh-CN"/>
              </w:rPr>
              <w:t>5</w:t>
            </w:r>
            <w:r w:rsidRPr="005647EB">
              <w:t>*N</w:t>
            </w:r>
            <w:r w:rsidRPr="005647EB">
              <w:rPr>
                <w:vertAlign w:val="subscript"/>
              </w:rPr>
              <w:t>freq</w:t>
            </w:r>
            <w:r w:rsidRPr="005647EB">
              <w:t>)</w:t>
            </w:r>
          </w:p>
        </w:tc>
      </w:tr>
      <w:tr w:rsidR="00334C6A" w:rsidRPr="005647EB" w14:paraId="07301B64" w14:textId="77777777" w:rsidTr="002570E4">
        <w:trPr>
          <w:cantSplit/>
          <w:jc w:val="center"/>
        </w:trPr>
        <w:tc>
          <w:tcPr>
            <w:tcW w:w="5000" w:type="pct"/>
            <w:gridSpan w:val="2"/>
          </w:tcPr>
          <w:p w14:paraId="719F4BE9" w14:textId="1FBDFA24" w:rsidR="00334C6A" w:rsidRPr="005647EB" w:rsidRDefault="002570E4" w:rsidP="002570E4">
            <w:pPr>
              <w:pStyle w:val="TAN"/>
              <w:keepNext w:val="0"/>
              <w:keepLines w:val="0"/>
            </w:pPr>
            <w:r w:rsidRPr="005647EB">
              <w:t>NOTE:</w:t>
            </w:r>
            <w:r w:rsidR="00334C6A" w:rsidRPr="005647EB">
              <w:ta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Pr="005647EB">
              <w:t>.</w:t>
            </w:r>
          </w:p>
        </w:tc>
      </w:tr>
    </w:tbl>
    <w:p w14:paraId="5B97749D" w14:textId="77777777" w:rsidR="00334C6A" w:rsidRPr="005647EB" w:rsidRDefault="00334C6A" w:rsidP="002570E4"/>
    <w:p w14:paraId="5C618818" w14:textId="49792D83" w:rsidR="00334C6A" w:rsidRPr="005647EB" w:rsidRDefault="00334C6A"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clauses 9.1.3.3 and 9.1.3.4, and the RSRQ measurement accuracy for all measured cells shall be as specified in the </w:t>
      </w:r>
      <w:r w:rsidR="00914A62" w:rsidRPr="005647EB">
        <w:rPr>
          <w:rFonts w:cs="v4.2.0"/>
        </w:rPr>
        <w:t>clause</w:t>
      </w:r>
      <w:r w:rsidRPr="005647EB">
        <w:rPr>
          <w:rFonts w:cs="v4.2.0"/>
        </w:rPr>
        <w:t>s 9.1.6.5 and 9.1.6.6.</w:t>
      </w:r>
    </w:p>
    <w:p w14:paraId="24AEF17D" w14:textId="7F55EAFA" w:rsidR="00334C6A" w:rsidRPr="005647EB" w:rsidRDefault="00334C6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9.1.3.3, 9.1.3.4, 9.1.6.5, and 9.1.6.6, respectively.</w:t>
      </w:r>
    </w:p>
    <w:p w14:paraId="66730A0C" w14:textId="77777777" w:rsidR="00334C6A" w:rsidRPr="005647EB" w:rsidRDefault="00334C6A" w:rsidP="002570E4">
      <w:pPr>
        <w:rPr>
          <w:rFonts w:cs="v4.2.0"/>
        </w:rPr>
      </w:pPr>
      <w:r w:rsidRPr="005647EB">
        <w:rPr>
          <w:rFonts w:cs="v4.2.0"/>
        </w:rPr>
        <w:t>The UE shall not send any event triggered measurement reports, as long as no reporting criteria are fulfilled.</w:t>
      </w:r>
    </w:p>
    <w:p w14:paraId="66554CB1" w14:textId="77777777" w:rsidR="00334C6A" w:rsidRPr="005647EB" w:rsidRDefault="00334C6A" w:rsidP="002570E4">
      <w:pPr>
        <w:rPr>
          <w:rFonts w:cs="v4.2.0"/>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 DCCH. This measurement reporting delay excludes a delay which caused by no UL resources for UE to send the measurement report.</w:t>
      </w:r>
    </w:p>
    <w:p w14:paraId="716C1670" w14:textId="7882EA14" w:rsidR="00334C6A" w:rsidRPr="005647EB" w:rsidRDefault="00334C6A" w:rsidP="002570E4">
      <w:pPr>
        <w:rPr>
          <w:rFonts w:cs="v4.2.0"/>
        </w:rPr>
      </w:pPr>
      <w:r w:rsidRPr="005647EB">
        <w:rPr>
          <w:rFonts w:cs="v4.2.0"/>
        </w:rPr>
        <w:lastRenderedPageBreak/>
        <w:t>The event triggered measurement reporting delay, measured without L3 filtering shall be less than T</w:t>
      </w:r>
      <w:r w:rsidRPr="005647EB">
        <w:rPr>
          <w:rFonts w:cs="v4.2.0"/>
          <w:vertAlign w:val="subscript"/>
        </w:rPr>
        <w:t>identify inter</w:t>
      </w:r>
      <w:r w:rsidRPr="005647EB">
        <w:rPr>
          <w:rFonts w:cs="v4.2.0"/>
        </w:rPr>
        <w:t xml:space="preserve"> defined </w:t>
      </w:r>
      <w:r w:rsidR="002570E4" w:rsidRPr="005647EB">
        <w:rPr>
          <w:rFonts w:cs="v4.2.0"/>
        </w:rPr>
        <w:t>in 3GPP TS</w:t>
      </w:r>
      <w:r w:rsidRPr="005647EB">
        <w:rPr>
          <w:rFonts w:cs="v4.2.0"/>
        </w:rPr>
        <w:t xml:space="preserve"> 36.133 [4] clause 8.1.2.2.1.1. When L3 filtering is used an additional delay can be expected.</w:t>
      </w:r>
    </w:p>
    <w:p w14:paraId="5AA5B55B" w14:textId="783C9262" w:rsidR="00334C6A" w:rsidRPr="005647EB" w:rsidRDefault="00334C6A" w:rsidP="002570E4">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2570E4"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2570E4" w:rsidRPr="005647EB">
        <w:rPr>
          <w:rFonts w:cs="v4.2.0"/>
        </w:rPr>
        <w:t>.</w:t>
      </w:r>
    </w:p>
    <w:p w14:paraId="222B48D7" w14:textId="46C8B29C" w:rsidR="00334C6A" w:rsidRPr="005647EB" w:rsidRDefault="00334C6A" w:rsidP="002570E4">
      <w:r w:rsidRPr="005647EB">
        <w:t xml:space="preserve">The normative reference for this requirement </w:t>
      </w:r>
      <w:r w:rsidR="002570E4" w:rsidRPr="005647EB">
        <w:t>is 3GPP TS</w:t>
      </w:r>
      <w:r w:rsidRPr="005647EB">
        <w:t xml:space="preserve"> 36.133 [4] clause</w:t>
      </w:r>
      <w:r w:rsidR="002570E4" w:rsidRPr="005647EB">
        <w:t>s</w:t>
      </w:r>
      <w:r w:rsidRPr="005647EB">
        <w:t xml:space="preserve"> 8.1.2.3.1 and A.8.3.2.</w:t>
      </w:r>
    </w:p>
    <w:p w14:paraId="71961F58" w14:textId="77777777" w:rsidR="00334C6A" w:rsidRPr="005647EB" w:rsidRDefault="00334C6A" w:rsidP="002570E4">
      <w:pPr>
        <w:pStyle w:val="Heading4"/>
        <w:keepNext w:val="0"/>
        <w:keepLines w:val="0"/>
      </w:pPr>
      <w:r w:rsidRPr="005647EB">
        <w:t>8.3.2_2.4</w:t>
      </w:r>
      <w:r w:rsidRPr="005647EB">
        <w:tab/>
        <w:t>Test description</w:t>
      </w:r>
    </w:p>
    <w:p w14:paraId="273D5880" w14:textId="77777777" w:rsidR="00334C6A" w:rsidRPr="005647EB" w:rsidRDefault="00334C6A" w:rsidP="002570E4">
      <w:pPr>
        <w:pStyle w:val="Heading5"/>
        <w:keepNext w:val="0"/>
        <w:keepLines w:val="0"/>
      </w:pPr>
      <w:r w:rsidRPr="005647EB">
        <w:t>8.3.2_2.4.1</w:t>
      </w:r>
      <w:r w:rsidRPr="005647EB">
        <w:tab/>
        <w:t>Initial conditions</w:t>
      </w:r>
    </w:p>
    <w:p w14:paraId="7778DEC5" w14:textId="157EFEDF"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73071536" w14:textId="186F17E4"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4.4.2 and 4.3.1.</w:t>
      </w:r>
    </w:p>
    <w:p w14:paraId="71C5BD50" w14:textId="7BB4915C" w:rsidR="00334C6A" w:rsidRPr="005647EB" w:rsidRDefault="00334C6A" w:rsidP="002570E4">
      <w:r w:rsidRPr="005647EB">
        <w:t xml:space="preserve">Channel Bandwidth to be tested: 10 MHz as defined </w:t>
      </w:r>
      <w:r w:rsidR="002570E4" w:rsidRPr="005647EB">
        <w:t>in 3GPP TS</w:t>
      </w:r>
      <w:r w:rsidRPr="005647EB">
        <w:t xml:space="preserve"> 36.508 [7] clause 4.3.1.</w:t>
      </w:r>
    </w:p>
    <w:p w14:paraId="49FC9A47" w14:textId="66E8AFFB" w:rsidR="00334C6A" w:rsidRPr="005647EB" w:rsidRDefault="00334C6A" w:rsidP="002570E4">
      <w:pPr>
        <w:pStyle w:val="B1"/>
      </w:pPr>
      <w:r w:rsidRPr="005647EB">
        <w:t>1.</w:t>
      </w:r>
      <w:r w:rsidR="002570E4"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7AB76524" w14:textId="24B16EA9" w:rsidR="00334C6A" w:rsidRPr="005647EB" w:rsidRDefault="00334C6A" w:rsidP="002570E4">
      <w:pPr>
        <w:pStyle w:val="B1"/>
      </w:pPr>
      <w:r w:rsidRPr="005647EB">
        <w:t>2.</w:t>
      </w:r>
      <w:r w:rsidR="002570E4" w:rsidRPr="005647EB">
        <w:tab/>
      </w:r>
      <w:r w:rsidRPr="005647EB">
        <w:t>The general test parameter settings are set up according to Table 8.3.2_2.4.1-1.</w:t>
      </w:r>
    </w:p>
    <w:p w14:paraId="68AFFDA0" w14:textId="315059E1" w:rsidR="00334C6A" w:rsidRPr="005647EB" w:rsidRDefault="00334C6A" w:rsidP="002570E4">
      <w:pPr>
        <w:pStyle w:val="B1"/>
      </w:pPr>
      <w:r w:rsidRPr="005647EB">
        <w:t>3.</w:t>
      </w:r>
      <w:r w:rsidR="002570E4" w:rsidRPr="005647EB">
        <w:tab/>
      </w:r>
      <w:r w:rsidRPr="005647EB">
        <w:t>Propagation conditions are set according to Annex B clause B.0.</w:t>
      </w:r>
    </w:p>
    <w:p w14:paraId="42A1E487" w14:textId="01E4EF64" w:rsidR="00334C6A" w:rsidRPr="005647EB" w:rsidRDefault="00334C6A" w:rsidP="002570E4">
      <w:pPr>
        <w:pStyle w:val="B1"/>
      </w:pPr>
      <w:r w:rsidRPr="005647EB">
        <w:t>4.</w:t>
      </w:r>
      <w:r w:rsidR="002570E4" w:rsidRPr="005647EB">
        <w:tab/>
      </w:r>
      <w:r w:rsidRPr="005647EB">
        <w:t>Message contents are defined in clause 8.3.2_2.4.3.</w:t>
      </w:r>
    </w:p>
    <w:p w14:paraId="57C8DD1E" w14:textId="6086E01B" w:rsidR="00334C6A" w:rsidRPr="005647EB" w:rsidRDefault="00334C6A" w:rsidP="002570E4">
      <w:pPr>
        <w:pStyle w:val="B1"/>
      </w:pPr>
      <w:r w:rsidRPr="005647EB">
        <w:t>5.</w:t>
      </w:r>
      <w:r w:rsidR="002570E4" w:rsidRPr="005647EB">
        <w:tab/>
      </w:r>
      <w:r w:rsidRPr="005647EB">
        <w:t>There are two E-UTRA FDD carrier and two cells specified in the test. Cell 1 is the cell used for connection setup with the power level set according to Annex C.0 and C.1 for this test.</w:t>
      </w:r>
    </w:p>
    <w:p w14:paraId="4FD7AC14" w14:textId="77777777" w:rsidR="00334C6A" w:rsidRPr="005647EB" w:rsidRDefault="00334C6A" w:rsidP="002570E4">
      <w:pPr>
        <w:pStyle w:val="TH"/>
        <w:rPr>
          <w:rFonts w:cs="v4.2.0"/>
          <w:lang w:eastAsia="zh-CN"/>
        </w:rPr>
      </w:pPr>
      <w:r w:rsidRPr="005647EB">
        <w:rPr>
          <w:rFonts w:cs="v4.2.0"/>
        </w:rPr>
        <w:t xml:space="preserve">Table 8.3.2_2.4.1-1: General Test Parameters for E-UTRAN FDD-FDD inter-frequency event triggered reporting </w:t>
      </w:r>
      <w:r w:rsidRPr="005647EB">
        <w:rPr>
          <w:rFonts w:cs="v4.2.0"/>
          <w:lang w:eastAsia="zh-CN"/>
        </w:rPr>
        <w:t xml:space="preserve">when DRX is used under </w:t>
      </w:r>
      <w:r w:rsidRPr="005647EB">
        <w:rPr>
          <w:rFonts w:cs="v4.2.0"/>
        </w:rPr>
        <w:t>fading propagation conditions</w:t>
      </w:r>
      <w:r w:rsidRPr="005647EB">
        <w:rPr>
          <w:rFonts w:cs="v4.2.0"/>
          <w:lang w:eastAsia="zh-CN"/>
        </w:rPr>
        <w:t xml:space="preserve"> in asynchronous cells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1488"/>
        <w:gridCol w:w="1489"/>
        <w:gridCol w:w="3652"/>
      </w:tblGrid>
      <w:tr w:rsidR="00334C6A" w:rsidRPr="005647EB" w14:paraId="27ABF905" w14:textId="77777777" w:rsidTr="002570E4">
        <w:trPr>
          <w:cantSplit/>
          <w:jc w:val="center"/>
        </w:trPr>
        <w:tc>
          <w:tcPr>
            <w:tcW w:w="2518" w:type="dxa"/>
            <w:vMerge w:val="restart"/>
          </w:tcPr>
          <w:p w14:paraId="1FF14F7D" w14:textId="77777777" w:rsidR="00334C6A" w:rsidRPr="005647EB" w:rsidRDefault="00334C6A" w:rsidP="002570E4">
            <w:pPr>
              <w:pStyle w:val="TAH"/>
              <w:rPr>
                <w:rFonts w:cs="Arial"/>
                <w:szCs w:val="18"/>
              </w:rPr>
            </w:pPr>
            <w:r w:rsidRPr="005647EB">
              <w:rPr>
                <w:rFonts w:cs="Arial"/>
                <w:szCs w:val="18"/>
              </w:rPr>
              <w:t>Parameter</w:t>
            </w:r>
          </w:p>
        </w:tc>
        <w:tc>
          <w:tcPr>
            <w:tcW w:w="709" w:type="dxa"/>
            <w:vMerge w:val="restart"/>
          </w:tcPr>
          <w:p w14:paraId="0783282F" w14:textId="77777777" w:rsidR="00334C6A" w:rsidRPr="005647EB" w:rsidRDefault="00334C6A" w:rsidP="002570E4">
            <w:pPr>
              <w:pStyle w:val="TAH"/>
              <w:rPr>
                <w:rFonts w:cs="Arial"/>
                <w:szCs w:val="18"/>
              </w:rPr>
            </w:pPr>
            <w:r w:rsidRPr="005647EB">
              <w:rPr>
                <w:rFonts w:cs="Arial"/>
                <w:szCs w:val="18"/>
              </w:rPr>
              <w:t>Unit</w:t>
            </w:r>
          </w:p>
        </w:tc>
        <w:tc>
          <w:tcPr>
            <w:tcW w:w="1488" w:type="dxa"/>
          </w:tcPr>
          <w:p w14:paraId="4DA94846" w14:textId="05F559D5" w:rsidR="00334C6A" w:rsidRPr="005647EB" w:rsidRDefault="00334C6A" w:rsidP="002570E4">
            <w:pPr>
              <w:pStyle w:val="TAH"/>
              <w:rPr>
                <w:rFonts w:cs="Arial"/>
                <w:szCs w:val="18"/>
              </w:rPr>
            </w:pPr>
            <w:r w:rsidRPr="005647EB">
              <w:rPr>
                <w:rFonts w:cs="Arial"/>
                <w:szCs w:val="18"/>
              </w:rPr>
              <w:t>Test</w:t>
            </w:r>
            <w:r w:rsidR="002570E4" w:rsidRPr="005647EB">
              <w:rPr>
                <w:rFonts w:cs="Arial"/>
                <w:szCs w:val="18"/>
              </w:rPr>
              <w:t xml:space="preserve"> </w:t>
            </w:r>
            <w:r w:rsidRPr="005647EB">
              <w:rPr>
                <w:rFonts w:cs="Arial"/>
                <w:szCs w:val="18"/>
              </w:rPr>
              <w:t>1</w:t>
            </w:r>
          </w:p>
        </w:tc>
        <w:tc>
          <w:tcPr>
            <w:tcW w:w="1489" w:type="dxa"/>
          </w:tcPr>
          <w:p w14:paraId="72467DEB" w14:textId="53932EAF" w:rsidR="00334C6A" w:rsidRPr="005647EB" w:rsidRDefault="00334C6A" w:rsidP="002570E4">
            <w:pPr>
              <w:pStyle w:val="TAH"/>
              <w:rPr>
                <w:rFonts w:cs="Arial"/>
                <w:szCs w:val="18"/>
              </w:rPr>
            </w:pPr>
            <w:r w:rsidRPr="005647EB">
              <w:rPr>
                <w:rFonts w:cs="Arial"/>
                <w:szCs w:val="18"/>
              </w:rPr>
              <w:t>Test</w:t>
            </w:r>
            <w:r w:rsidR="002570E4" w:rsidRPr="005647EB">
              <w:rPr>
                <w:rFonts w:cs="Arial"/>
                <w:szCs w:val="18"/>
              </w:rPr>
              <w:t xml:space="preserve"> </w:t>
            </w:r>
            <w:r w:rsidRPr="005647EB">
              <w:rPr>
                <w:rFonts w:cs="Arial"/>
                <w:szCs w:val="18"/>
              </w:rPr>
              <w:t>2</w:t>
            </w:r>
          </w:p>
        </w:tc>
        <w:tc>
          <w:tcPr>
            <w:tcW w:w="3652" w:type="dxa"/>
            <w:vMerge w:val="restart"/>
          </w:tcPr>
          <w:p w14:paraId="15598E12" w14:textId="77777777" w:rsidR="00334C6A" w:rsidRPr="005647EB" w:rsidRDefault="00334C6A" w:rsidP="002570E4">
            <w:pPr>
              <w:pStyle w:val="TAH"/>
              <w:rPr>
                <w:rFonts w:cs="Arial"/>
                <w:szCs w:val="18"/>
              </w:rPr>
            </w:pPr>
            <w:r w:rsidRPr="005647EB">
              <w:rPr>
                <w:rFonts w:cs="Arial"/>
                <w:szCs w:val="18"/>
              </w:rPr>
              <w:t>Comment</w:t>
            </w:r>
          </w:p>
        </w:tc>
      </w:tr>
      <w:tr w:rsidR="00334C6A" w:rsidRPr="005647EB" w14:paraId="6364C073" w14:textId="77777777" w:rsidTr="002570E4">
        <w:trPr>
          <w:cantSplit/>
          <w:jc w:val="center"/>
        </w:trPr>
        <w:tc>
          <w:tcPr>
            <w:tcW w:w="2518" w:type="dxa"/>
            <w:vMerge/>
          </w:tcPr>
          <w:p w14:paraId="0B7CFC4D" w14:textId="77777777" w:rsidR="00334C6A" w:rsidRPr="005647EB" w:rsidRDefault="00334C6A" w:rsidP="002570E4">
            <w:pPr>
              <w:pStyle w:val="TAH"/>
              <w:rPr>
                <w:rFonts w:cs="Arial"/>
                <w:szCs w:val="18"/>
              </w:rPr>
            </w:pPr>
          </w:p>
        </w:tc>
        <w:tc>
          <w:tcPr>
            <w:tcW w:w="709" w:type="dxa"/>
            <w:vMerge/>
          </w:tcPr>
          <w:p w14:paraId="54E7D463" w14:textId="77777777" w:rsidR="00334C6A" w:rsidRPr="005647EB" w:rsidRDefault="00334C6A" w:rsidP="002570E4">
            <w:pPr>
              <w:pStyle w:val="TAH"/>
              <w:rPr>
                <w:rFonts w:cs="Arial"/>
                <w:szCs w:val="18"/>
              </w:rPr>
            </w:pPr>
          </w:p>
        </w:tc>
        <w:tc>
          <w:tcPr>
            <w:tcW w:w="2977" w:type="dxa"/>
            <w:gridSpan w:val="2"/>
          </w:tcPr>
          <w:p w14:paraId="5CCBBF91" w14:textId="77777777" w:rsidR="00334C6A" w:rsidRPr="005647EB" w:rsidRDefault="00334C6A" w:rsidP="002570E4">
            <w:pPr>
              <w:pStyle w:val="TAH"/>
              <w:rPr>
                <w:rFonts w:cs="Arial"/>
                <w:szCs w:val="18"/>
              </w:rPr>
            </w:pPr>
            <w:r w:rsidRPr="005647EB">
              <w:rPr>
                <w:rFonts w:cs="Arial"/>
                <w:szCs w:val="18"/>
              </w:rPr>
              <w:t>Value</w:t>
            </w:r>
          </w:p>
        </w:tc>
        <w:tc>
          <w:tcPr>
            <w:tcW w:w="3652" w:type="dxa"/>
            <w:vMerge/>
          </w:tcPr>
          <w:p w14:paraId="0F810335" w14:textId="77777777" w:rsidR="00334C6A" w:rsidRPr="005647EB" w:rsidRDefault="00334C6A" w:rsidP="002570E4">
            <w:pPr>
              <w:pStyle w:val="TAH"/>
              <w:rPr>
                <w:rFonts w:cs="Arial"/>
                <w:szCs w:val="18"/>
              </w:rPr>
            </w:pPr>
          </w:p>
        </w:tc>
      </w:tr>
      <w:tr w:rsidR="00334C6A" w:rsidRPr="005647EB" w14:paraId="40BF8C3B" w14:textId="77777777" w:rsidTr="002570E4">
        <w:trPr>
          <w:cantSplit/>
          <w:jc w:val="center"/>
        </w:trPr>
        <w:tc>
          <w:tcPr>
            <w:tcW w:w="2518" w:type="dxa"/>
          </w:tcPr>
          <w:p w14:paraId="2B37DE76" w14:textId="5F43D211" w:rsidR="00334C6A" w:rsidRPr="005647EB" w:rsidRDefault="00334C6A" w:rsidP="002570E4">
            <w:pPr>
              <w:pStyle w:val="TAL"/>
            </w:pPr>
            <w:r w:rsidRPr="005647EB">
              <w:t>PDSCH</w:t>
            </w:r>
            <w:r w:rsidR="002570E4" w:rsidRPr="005647EB">
              <w:t xml:space="preserve"> </w:t>
            </w:r>
            <w:r w:rsidRPr="005647EB">
              <w:t>parameters</w:t>
            </w:r>
          </w:p>
        </w:tc>
        <w:tc>
          <w:tcPr>
            <w:tcW w:w="709" w:type="dxa"/>
          </w:tcPr>
          <w:p w14:paraId="195E10D0" w14:textId="77777777" w:rsidR="00334C6A" w:rsidRPr="005647EB" w:rsidRDefault="00334C6A" w:rsidP="002570E4">
            <w:pPr>
              <w:pStyle w:val="TAC"/>
            </w:pPr>
          </w:p>
        </w:tc>
        <w:tc>
          <w:tcPr>
            <w:tcW w:w="2977" w:type="dxa"/>
            <w:gridSpan w:val="2"/>
          </w:tcPr>
          <w:p w14:paraId="48B7BB07" w14:textId="2C5E14E3" w:rsidR="00334C6A" w:rsidRPr="005647EB" w:rsidRDefault="00334C6A" w:rsidP="002570E4">
            <w:pPr>
              <w:pStyle w:val="TAL"/>
              <w:jc w:val="center"/>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FDD</w:t>
            </w:r>
          </w:p>
        </w:tc>
        <w:tc>
          <w:tcPr>
            <w:tcW w:w="3652" w:type="dxa"/>
          </w:tcPr>
          <w:p w14:paraId="4B8ECF9D" w14:textId="0A212F20" w:rsidR="00334C6A" w:rsidRPr="005647EB" w:rsidRDefault="00334C6A" w:rsidP="002570E4">
            <w:pPr>
              <w:pStyle w:val="TAL"/>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r w:rsidR="002570E4" w:rsidRPr="005647EB">
              <w:rPr>
                <w:rFonts w:cs="v4.2.0"/>
              </w:rPr>
              <w:t xml:space="preserve"> </w:t>
            </w:r>
            <w:r w:rsidRPr="005647EB">
              <w:rPr>
                <w:rFonts w:cs="v4.2.0"/>
              </w:rPr>
              <w:t>Note</w:t>
            </w:r>
            <w:r w:rsidR="002570E4" w:rsidRPr="005647EB">
              <w:rPr>
                <w:rFonts w:cs="v4.2.0"/>
              </w:rPr>
              <w:t xml:space="preserve"> </w:t>
            </w:r>
            <w:r w:rsidRPr="005647EB">
              <w:rPr>
                <w:rFonts w:cs="v4.2.0"/>
              </w:rPr>
              <w:t>that</w:t>
            </w:r>
            <w:r w:rsidR="002570E4" w:rsidRPr="005647EB">
              <w:rPr>
                <w:rFonts w:cs="v4.2.0"/>
              </w:rPr>
              <w:t xml:space="preserve"> </w:t>
            </w:r>
            <w:r w:rsidRPr="005647EB">
              <w:rPr>
                <w:rFonts w:cs="v4.2.0"/>
              </w:rPr>
              <w:t>UE</w:t>
            </w:r>
            <w:r w:rsidR="002570E4" w:rsidRPr="005647EB">
              <w:rPr>
                <w:rFonts w:cs="v4.2.0"/>
              </w:rPr>
              <w:t xml:space="preserve"> </w:t>
            </w:r>
            <w:r w:rsidRPr="005647EB">
              <w:rPr>
                <w:rFonts w:cs="v4.2.0"/>
              </w:rPr>
              <w:t>may</w:t>
            </w:r>
            <w:r w:rsidR="002570E4" w:rsidRPr="005647EB">
              <w:rPr>
                <w:rFonts w:cs="v4.2.0"/>
              </w:rPr>
              <w:t xml:space="preserve"> </w:t>
            </w:r>
            <w:r w:rsidRPr="005647EB">
              <w:rPr>
                <w:rFonts w:cs="v4.2.0"/>
              </w:rPr>
              <w:t>only</w:t>
            </w:r>
            <w:r w:rsidR="002570E4" w:rsidRPr="005647EB">
              <w:rPr>
                <w:rFonts w:cs="v4.2.0"/>
              </w:rPr>
              <w:t xml:space="preserve"> </w:t>
            </w:r>
            <w:r w:rsidRPr="005647EB">
              <w:rPr>
                <w:rFonts w:cs="v4.2.0"/>
              </w:rPr>
              <w:t>be</w:t>
            </w:r>
            <w:r w:rsidR="002570E4" w:rsidRPr="005647EB">
              <w:rPr>
                <w:rFonts w:cs="v4.2.0"/>
              </w:rPr>
              <w:t xml:space="preserve"> </w:t>
            </w:r>
            <w:r w:rsidRPr="005647EB">
              <w:rPr>
                <w:rFonts w:cs="v4.2.0"/>
              </w:rPr>
              <w:t>allocated</w:t>
            </w:r>
            <w:r w:rsidR="002570E4" w:rsidRPr="005647EB">
              <w:rPr>
                <w:rFonts w:cs="v4.2.0"/>
              </w:rPr>
              <w:t xml:space="preserve"> </w:t>
            </w:r>
            <w:r w:rsidRPr="005647EB">
              <w:rPr>
                <w:rFonts w:cs="v4.2.0"/>
              </w:rPr>
              <w:t>at</w:t>
            </w:r>
            <w:r w:rsidR="002570E4" w:rsidRPr="005647EB">
              <w:rPr>
                <w:rFonts w:cs="v4.2.0"/>
              </w:rPr>
              <w:t xml:space="preserve"> </w:t>
            </w:r>
            <w:r w:rsidRPr="005647EB">
              <w:rPr>
                <w:rFonts w:cs="v4.2.0"/>
                <w:i/>
              </w:rPr>
              <w:t>On</w:t>
            </w:r>
            <w:r w:rsidR="002570E4" w:rsidRPr="005647EB">
              <w:rPr>
                <w:rFonts w:cs="v4.2.0"/>
                <w:i/>
              </w:rPr>
              <w:t xml:space="preserve"> </w:t>
            </w:r>
            <w:r w:rsidRPr="005647EB">
              <w:rPr>
                <w:rFonts w:cs="v4.2.0"/>
                <w:i/>
              </w:rPr>
              <w:t>Duration</w:t>
            </w:r>
            <w:r w:rsidR="002570E4" w:rsidRPr="005647EB">
              <w:rPr>
                <w:rFonts w:cs="v4.2.0"/>
              </w:rPr>
              <w:t xml:space="preserve">  </w:t>
            </w:r>
          </w:p>
        </w:tc>
      </w:tr>
      <w:tr w:rsidR="00334C6A" w:rsidRPr="005647EB" w14:paraId="08D1B2ED" w14:textId="77777777" w:rsidTr="002570E4">
        <w:trPr>
          <w:cantSplit/>
          <w:jc w:val="center"/>
        </w:trPr>
        <w:tc>
          <w:tcPr>
            <w:tcW w:w="2518" w:type="dxa"/>
          </w:tcPr>
          <w:p w14:paraId="0F73973E" w14:textId="0EF27684" w:rsidR="00334C6A" w:rsidRPr="005647EB" w:rsidRDefault="00334C6A" w:rsidP="002570E4">
            <w:pPr>
              <w:pStyle w:val="TAL"/>
            </w:pPr>
            <w:r w:rsidRPr="005647EB">
              <w:t>PCFICH/PDCCH/PHICH</w:t>
            </w:r>
            <w:r w:rsidR="002570E4" w:rsidRPr="005647EB">
              <w:t xml:space="preserve"> </w:t>
            </w:r>
            <w:r w:rsidRPr="005647EB">
              <w:t>parameters</w:t>
            </w:r>
          </w:p>
        </w:tc>
        <w:tc>
          <w:tcPr>
            <w:tcW w:w="709" w:type="dxa"/>
          </w:tcPr>
          <w:p w14:paraId="607DD6E6" w14:textId="77777777" w:rsidR="00334C6A" w:rsidRPr="005647EB" w:rsidRDefault="00334C6A" w:rsidP="002570E4">
            <w:pPr>
              <w:pStyle w:val="TAC"/>
            </w:pPr>
          </w:p>
        </w:tc>
        <w:tc>
          <w:tcPr>
            <w:tcW w:w="2977" w:type="dxa"/>
            <w:gridSpan w:val="2"/>
          </w:tcPr>
          <w:p w14:paraId="56AA2A4B" w14:textId="3D363504" w:rsidR="00334C6A" w:rsidRPr="005647EB" w:rsidRDefault="00334C6A" w:rsidP="002570E4">
            <w:pPr>
              <w:pStyle w:val="TAL"/>
              <w:jc w:val="center"/>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652" w:type="dxa"/>
          </w:tcPr>
          <w:p w14:paraId="592558EF" w14:textId="3274D918" w:rsidR="00334C6A" w:rsidRPr="005647EB" w:rsidRDefault="00334C6A" w:rsidP="002570E4">
            <w:pPr>
              <w:pStyle w:val="TAL"/>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r w:rsidR="002570E4" w:rsidRPr="005647EB">
              <w:rPr>
                <w:rFonts w:cs="v4.2.0"/>
              </w:rPr>
              <w:t xml:space="preserve"> </w:t>
            </w:r>
          </w:p>
        </w:tc>
      </w:tr>
      <w:tr w:rsidR="00334C6A" w:rsidRPr="005647EB" w14:paraId="6FABEEDD" w14:textId="77777777" w:rsidTr="002570E4">
        <w:trPr>
          <w:cantSplit/>
          <w:jc w:val="center"/>
        </w:trPr>
        <w:tc>
          <w:tcPr>
            <w:tcW w:w="2518" w:type="dxa"/>
          </w:tcPr>
          <w:p w14:paraId="6FC9E95D" w14:textId="696B46DD" w:rsidR="00334C6A" w:rsidRPr="005647EB" w:rsidRDefault="00334C6A" w:rsidP="002570E4">
            <w:pPr>
              <w:pStyle w:val="TAH"/>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Pr>
          <w:p w14:paraId="300A88A0" w14:textId="77777777" w:rsidR="00334C6A" w:rsidRPr="005647EB" w:rsidRDefault="00334C6A" w:rsidP="002570E4">
            <w:pPr>
              <w:pStyle w:val="TAC"/>
              <w:rPr>
                <w:rFonts w:cs="v4.2.0"/>
                <w:bCs/>
              </w:rPr>
            </w:pPr>
          </w:p>
        </w:tc>
        <w:tc>
          <w:tcPr>
            <w:tcW w:w="2977" w:type="dxa"/>
            <w:gridSpan w:val="2"/>
          </w:tcPr>
          <w:p w14:paraId="1F283513" w14:textId="025F6A10" w:rsidR="00334C6A" w:rsidRPr="005647EB" w:rsidRDefault="00334C6A" w:rsidP="002570E4">
            <w:pPr>
              <w:pStyle w:val="TAH"/>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Pr>
          <w:p w14:paraId="6488D04C" w14:textId="42F5BDB8" w:rsidR="00334C6A" w:rsidRPr="005647EB" w:rsidRDefault="00334C6A" w:rsidP="002570E4">
            <w:pPr>
              <w:pStyle w:val="TAH"/>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334C6A" w:rsidRPr="005647EB" w14:paraId="639C3834" w14:textId="77777777" w:rsidTr="002570E4">
        <w:trPr>
          <w:cantSplit/>
          <w:jc w:val="center"/>
        </w:trPr>
        <w:tc>
          <w:tcPr>
            <w:tcW w:w="2518" w:type="dxa"/>
          </w:tcPr>
          <w:p w14:paraId="31F78CC5" w14:textId="3E740D7A" w:rsidR="00334C6A" w:rsidRPr="005647EB" w:rsidRDefault="00334C6A"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t>)</w:t>
            </w:r>
          </w:p>
        </w:tc>
        <w:tc>
          <w:tcPr>
            <w:tcW w:w="709" w:type="dxa"/>
          </w:tcPr>
          <w:p w14:paraId="00E03E68" w14:textId="77777777" w:rsidR="00334C6A" w:rsidRPr="005647EB" w:rsidRDefault="00334C6A" w:rsidP="002570E4">
            <w:pPr>
              <w:pStyle w:val="TAC"/>
              <w:keepNext w:val="0"/>
              <w:keepLines w:val="0"/>
              <w:rPr>
                <w:rFonts w:cs="v4.2.0"/>
                <w:bCs/>
              </w:rPr>
            </w:pPr>
            <w:r w:rsidRPr="005647EB">
              <w:rPr>
                <w:rFonts w:cs="v4.2.0"/>
                <w:bCs/>
              </w:rPr>
              <w:t>MHz</w:t>
            </w:r>
          </w:p>
        </w:tc>
        <w:tc>
          <w:tcPr>
            <w:tcW w:w="2977" w:type="dxa"/>
            <w:gridSpan w:val="2"/>
          </w:tcPr>
          <w:p w14:paraId="35C6D148"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3652" w:type="dxa"/>
          </w:tcPr>
          <w:p w14:paraId="27578529" w14:textId="77777777" w:rsidR="00334C6A" w:rsidRPr="005647EB" w:rsidRDefault="00334C6A" w:rsidP="002570E4">
            <w:pPr>
              <w:pStyle w:val="TAL"/>
              <w:keepNext w:val="0"/>
              <w:keepLines w:val="0"/>
              <w:rPr>
                <w:rFonts w:cs="Arial"/>
                <w:szCs w:val="18"/>
              </w:rPr>
            </w:pPr>
          </w:p>
        </w:tc>
      </w:tr>
      <w:tr w:rsidR="00334C6A" w:rsidRPr="005647EB" w14:paraId="6E402F51" w14:textId="77777777" w:rsidTr="002570E4">
        <w:trPr>
          <w:cantSplit/>
          <w:jc w:val="center"/>
        </w:trPr>
        <w:tc>
          <w:tcPr>
            <w:tcW w:w="2518" w:type="dxa"/>
          </w:tcPr>
          <w:p w14:paraId="7B251993" w14:textId="7CBE4CBB" w:rsidR="00334C6A" w:rsidRPr="005647EB" w:rsidRDefault="00334C6A"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709" w:type="dxa"/>
          </w:tcPr>
          <w:p w14:paraId="595311D0" w14:textId="77777777" w:rsidR="00334C6A" w:rsidRPr="005647EB" w:rsidRDefault="00334C6A" w:rsidP="002570E4">
            <w:pPr>
              <w:pStyle w:val="TAC"/>
              <w:keepNext w:val="0"/>
              <w:keepLines w:val="0"/>
              <w:rPr>
                <w:rFonts w:cs="Arial"/>
                <w:szCs w:val="18"/>
              </w:rPr>
            </w:pPr>
          </w:p>
        </w:tc>
        <w:tc>
          <w:tcPr>
            <w:tcW w:w="2977" w:type="dxa"/>
            <w:gridSpan w:val="2"/>
          </w:tcPr>
          <w:p w14:paraId="62DF4AAD" w14:textId="346B5E91" w:rsidR="00334C6A" w:rsidRPr="005647EB" w:rsidRDefault="00334C6A"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Pr>
          <w:p w14:paraId="2B40C131" w14:textId="541A5940"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334C6A" w:rsidRPr="005647EB" w14:paraId="0923F3F2" w14:textId="77777777" w:rsidTr="002570E4">
        <w:trPr>
          <w:cantSplit/>
          <w:jc w:val="center"/>
        </w:trPr>
        <w:tc>
          <w:tcPr>
            <w:tcW w:w="2518" w:type="dxa"/>
          </w:tcPr>
          <w:p w14:paraId="2F64314F" w14:textId="2A39F3D7" w:rsidR="00334C6A" w:rsidRPr="005647EB" w:rsidRDefault="00334C6A"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709" w:type="dxa"/>
          </w:tcPr>
          <w:p w14:paraId="31C47958" w14:textId="77777777" w:rsidR="00334C6A" w:rsidRPr="005647EB" w:rsidRDefault="00334C6A" w:rsidP="002570E4">
            <w:pPr>
              <w:pStyle w:val="TAC"/>
              <w:keepNext w:val="0"/>
              <w:keepLines w:val="0"/>
              <w:rPr>
                <w:rFonts w:cs="Arial"/>
                <w:szCs w:val="18"/>
              </w:rPr>
            </w:pPr>
          </w:p>
        </w:tc>
        <w:tc>
          <w:tcPr>
            <w:tcW w:w="2977" w:type="dxa"/>
            <w:gridSpan w:val="2"/>
          </w:tcPr>
          <w:p w14:paraId="596FF00C" w14:textId="6511AF35" w:rsidR="00334C6A" w:rsidRPr="005647EB" w:rsidRDefault="00334C6A"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Pr>
          <w:p w14:paraId="3658D659" w14:textId="0931DBAD"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334C6A" w:rsidRPr="005647EB" w14:paraId="0B31E38A" w14:textId="77777777" w:rsidTr="002570E4">
        <w:trPr>
          <w:cantSplit/>
          <w:jc w:val="center"/>
        </w:trPr>
        <w:tc>
          <w:tcPr>
            <w:tcW w:w="2518" w:type="dxa"/>
          </w:tcPr>
          <w:p w14:paraId="435235B3" w14:textId="3902CACE" w:rsidR="00334C6A" w:rsidRPr="005647EB" w:rsidRDefault="00334C6A"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709" w:type="dxa"/>
          </w:tcPr>
          <w:p w14:paraId="43E2E300" w14:textId="77777777" w:rsidR="00334C6A" w:rsidRPr="005647EB" w:rsidRDefault="00334C6A" w:rsidP="002570E4">
            <w:pPr>
              <w:pStyle w:val="TAC"/>
              <w:keepNext w:val="0"/>
              <w:keepLines w:val="0"/>
              <w:rPr>
                <w:rFonts w:cs="Arial"/>
                <w:szCs w:val="18"/>
              </w:rPr>
            </w:pPr>
          </w:p>
        </w:tc>
        <w:tc>
          <w:tcPr>
            <w:tcW w:w="2977" w:type="dxa"/>
            <w:gridSpan w:val="2"/>
          </w:tcPr>
          <w:p w14:paraId="722B6212" w14:textId="77777777" w:rsidR="00334C6A" w:rsidRPr="005647EB" w:rsidRDefault="00334C6A" w:rsidP="002570E4">
            <w:pPr>
              <w:pStyle w:val="TAL"/>
              <w:keepNext w:val="0"/>
              <w:keepLines w:val="0"/>
              <w:jc w:val="center"/>
              <w:rPr>
                <w:rFonts w:cs="Arial"/>
                <w:szCs w:val="18"/>
              </w:rPr>
            </w:pPr>
            <w:r w:rsidRPr="005647EB">
              <w:rPr>
                <w:rFonts w:cs="Arial"/>
                <w:szCs w:val="18"/>
                <w:lang w:eastAsia="zh-CN"/>
              </w:rPr>
              <w:t>0</w:t>
            </w:r>
          </w:p>
        </w:tc>
        <w:tc>
          <w:tcPr>
            <w:tcW w:w="3652" w:type="dxa"/>
          </w:tcPr>
          <w:p w14:paraId="055E3C09" w14:textId="7D6A3657" w:rsidR="00334C6A" w:rsidRPr="005647EB" w:rsidRDefault="00334C6A" w:rsidP="002570E4">
            <w:pPr>
              <w:pStyle w:val="TAL"/>
              <w:keepNext w:val="0"/>
              <w:keepLines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r w:rsidRPr="005647EB">
              <w:rPr>
                <w:rFonts w:cs="Arial"/>
                <w:szCs w:val="18"/>
              </w:rPr>
              <w:t>8.1.2.1.</w:t>
            </w:r>
            <w:r w:rsidR="002570E4" w:rsidRPr="005647EB">
              <w:rPr>
                <w:rFonts w:cs="Arial"/>
                <w:szCs w:val="18"/>
              </w:rPr>
              <w:t xml:space="preserve"> </w:t>
            </w:r>
          </w:p>
        </w:tc>
      </w:tr>
      <w:tr w:rsidR="00334C6A" w:rsidRPr="005647EB" w14:paraId="6005846E" w14:textId="77777777" w:rsidTr="002570E4">
        <w:trPr>
          <w:cantSplit/>
          <w:jc w:val="center"/>
        </w:trPr>
        <w:tc>
          <w:tcPr>
            <w:tcW w:w="2518" w:type="dxa"/>
          </w:tcPr>
          <w:p w14:paraId="13F2D670" w14:textId="77777777" w:rsidR="00334C6A" w:rsidRPr="005647EB" w:rsidRDefault="00334C6A" w:rsidP="002570E4">
            <w:pPr>
              <w:pStyle w:val="TAL"/>
              <w:keepNext w:val="0"/>
              <w:keepLines w:val="0"/>
              <w:rPr>
                <w:rFonts w:cs="Arial"/>
                <w:szCs w:val="18"/>
              </w:rPr>
            </w:pPr>
            <w:r w:rsidRPr="005647EB">
              <w:rPr>
                <w:rFonts w:cs="Arial"/>
                <w:szCs w:val="18"/>
              </w:rPr>
              <w:t>A3-Offset</w:t>
            </w:r>
          </w:p>
        </w:tc>
        <w:tc>
          <w:tcPr>
            <w:tcW w:w="709" w:type="dxa"/>
          </w:tcPr>
          <w:p w14:paraId="66194E18"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977" w:type="dxa"/>
            <w:gridSpan w:val="2"/>
          </w:tcPr>
          <w:p w14:paraId="73D5CC87" w14:textId="77777777" w:rsidR="00334C6A" w:rsidRPr="005647EB" w:rsidRDefault="00334C6A" w:rsidP="002570E4">
            <w:pPr>
              <w:pStyle w:val="TAL"/>
              <w:keepNext w:val="0"/>
              <w:keepLines w:val="0"/>
              <w:jc w:val="center"/>
              <w:rPr>
                <w:rFonts w:cs="Arial"/>
                <w:szCs w:val="18"/>
              </w:rPr>
            </w:pPr>
            <w:r w:rsidRPr="005647EB">
              <w:rPr>
                <w:rFonts w:cs="Arial"/>
                <w:szCs w:val="18"/>
              </w:rPr>
              <w:t>-6</w:t>
            </w:r>
          </w:p>
        </w:tc>
        <w:tc>
          <w:tcPr>
            <w:tcW w:w="3652" w:type="dxa"/>
          </w:tcPr>
          <w:p w14:paraId="6C1440C4" w14:textId="77777777" w:rsidR="00334C6A" w:rsidRPr="005647EB" w:rsidRDefault="00334C6A" w:rsidP="002570E4">
            <w:pPr>
              <w:pStyle w:val="TAL"/>
              <w:keepNext w:val="0"/>
              <w:keepLines w:val="0"/>
              <w:rPr>
                <w:rFonts w:cs="Arial"/>
                <w:szCs w:val="18"/>
              </w:rPr>
            </w:pPr>
          </w:p>
        </w:tc>
      </w:tr>
      <w:tr w:rsidR="00334C6A" w:rsidRPr="005647EB" w14:paraId="5B23A956" w14:textId="77777777" w:rsidTr="002570E4">
        <w:trPr>
          <w:cantSplit/>
          <w:jc w:val="center"/>
        </w:trPr>
        <w:tc>
          <w:tcPr>
            <w:tcW w:w="2518" w:type="dxa"/>
          </w:tcPr>
          <w:p w14:paraId="4EB65916" w14:textId="77777777" w:rsidR="00334C6A" w:rsidRPr="005647EB" w:rsidRDefault="00334C6A" w:rsidP="002570E4">
            <w:pPr>
              <w:pStyle w:val="TAL"/>
              <w:keepNext w:val="0"/>
              <w:keepLines w:val="0"/>
              <w:rPr>
                <w:rFonts w:cs="Arial"/>
                <w:szCs w:val="18"/>
              </w:rPr>
            </w:pPr>
            <w:r w:rsidRPr="005647EB">
              <w:rPr>
                <w:rFonts w:cs="Arial"/>
                <w:szCs w:val="18"/>
              </w:rPr>
              <w:t>Hysteresis</w:t>
            </w:r>
          </w:p>
        </w:tc>
        <w:tc>
          <w:tcPr>
            <w:tcW w:w="709" w:type="dxa"/>
          </w:tcPr>
          <w:p w14:paraId="448474C3"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977" w:type="dxa"/>
            <w:gridSpan w:val="2"/>
          </w:tcPr>
          <w:p w14:paraId="28803987"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Pr>
          <w:p w14:paraId="5A2BBDF8" w14:textId="77777777" w:rsidR="00334C6A" w:rsidRPr="005647EB" w:rsidRDefault="00334C6A" w:rsidP="002570E4">
            <w:pPr>
              <w:pStyle w:val="TAL"/>
              <w:keepNext w:val="0"/>
              <w:keepLines w:val="0"/>
              <w:rPr>
                <w:rFonts w:cs="Arial"/>
                <w:szCs w:val="18"/>
              </w:rPr>
            </w:pPr>
          </w:p>
        </w:tc>
      </w:tr>
      <w:tr w:rsidR="00334C6A" w:rsidRPr="005647EB" w14:paraId="1A1A7F0F" w14:textId="77777777" w:rsidTr="002570E4">
        <w:trPr>
          <w:cantSplit/>
          <w:jc w:val="center"/>
        </w:trPr>
        <w:tc>
          <w:tcPr>
            <w:tcW w:w="2518" w:type="dxa"/>
          </w:tcPr>
          <w:p w14:paraId="022424B5" w14:textId="7C00301D" w:rsidR="00334C6A" w:rsidRPr="005647EB" w:rsidRDefault="00334C6A"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709" w:type="dxa"/>
          </w:tcPr>
          <w:p w14:paraId="3FA0ECC6" w14:textId="77777777" w:rsidR="00334C6A" w:rsidRPr="005647EB" w:rsidRDefault="00334C6A" w:rsidP="002570E4">
            <w:pPr>
              <w:pStyle w:val="TAC"/>
              <w:keepNext w:val="0"/>
              <w:keepLines w:val="0"/>
              <w:rPr>
                <w:rFonts w:cs="Arial"/>
                <w:szCs w:val="18"/>
              </w:rPr>
            </w:pPr>
          </w:p>
        </w:tc>
        <w:tc>
          <w:tcPr>
            <w:tcW w:w="2977" w:type="dxa"/>
            <w:gridSpan w:val="2"/>
          </w:tcPr>
          <w:p w14:paraId="1BA84A8A" w14:textId="77777777" w:rsidR="00334C6A" w:rsidRPr="005647EB" w:rsidRDefault="00334C6A" w:rsidP="002570E4">
            <w:pPr>
              <w:pStyle w:val="TAL"/>
              <w:keepNext w:val="0"/>
              <w:keepLines w:val="0"/>
              <w:jc w:val="center"/>
              <w:rPr>
                <w:rFonts w:cs="Arial"/>
                <w:szCs w:val="18"/>
              </w:rPr>
            </w:pPr>
            <w:r w:rsidRPr="005647EB">
              <w:rPr>
                <w:rFonts w:cs="Arial"/>
                <w:szCs w:val="18"/>
              </w:rPr>
              <w:t>Normal</w:t>
            </w:r>
          </w:p>
        </w:tc>
        <w:tc>
          <w:tcPr>
            <w:tcW w:w="3652" w:type="dxa"/>
          </w:tcPr>
          <w:p w14:paraId="22405C1D" w14:textId="77777777" w:rsidR="00334C6A" w:rsidRPr="005647EB" w:rsidRDefault="00334C6A" w:rsidP="002570E4">
            <w:pPr>
              <w:pStyle w:val="TAL"/>
              <w:keepNext w:val="0"/>
              <w:keepLines w:val="0"/>
              <w:rPr>
                <w:rFonts w:cs="Arial"/>
                <w:szCs w:val="18"/>
              </w:rPr>
            </w:pPr>
          </w:p>
        </w:tc>
      </w:tr>
      <w:tr w:rsidR="00334C6A" w:rsidRPr="005647EB" w14:paraId="629B94BA" w14:textId="77777777" w:rsidTr="002570E4">
        <w:trPr>
          <w:cantSplit/>
          <w:jc w:val="center"/>
        </w:trPr>
        <w:tc>
          <w:tcPr>
            <w:tcW w:w="2518" w:type="dxa"/>
          </w:tcPr>
          <w:p w14:paraId="0589109C" w14:textId="77777777" w:rsidR="00334C6A" w:rsidRPr="005647EB" w:rsidRDefault="00334C6A" w:rsidP="002570E4">
            <w:pPr>
              <w:pStyle w:val="TAL"/>
              <w:keepNext w:val="0"/>
              <w:keepLines w:val="0"/>
              <w:rPr>
                <w:rFonts w:cs="Arial"/>
                <w:szCs w:val="18"/>
              </w:rPr>
            </w:pPr>
            <w:r w:rsidRPr="005647EB">
              <w:rPr>
                <w:rFonts w:cs="Arial"/>
                <w:szCs w:val="18"/>
              </w:rPr>
              <w:t>TimeToTrigger</w:t>
            </w:r>
          </w:p>
        </w:tc>
        <w:tc>
          <w:tcPr>
            <w:tcW w:w="709" w:type="dxa"/>
          </w:tcPr>
          <w:p w14:paraId="764EDFF3"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977" w:type="dxa"/>
            <w:gridSpan w:val="2"/>
          </w:tcPr>
          <w:p w14:paraId="4AF25EB8"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Pr>
          <w:p w14:paraId="4F2892FB" w14:textId="77777777" w:rsidR="00334C6A" w:rsidRPr="005647EB" w:rsidRDefault="00334C6A" w:rsidP="002570E4">
            <w:pPr>
              <w:pStyle w:val="TAL"/>
              <w:keepNext w:val="0"/>
              <w:keepLines w:val="0"/>
              <w:rPr>
                <w:rFonts w:cs="Arial"/>
                <w:szCs w:val="18"/>
              </w:rPr>
            </w:pPr>
          </w:p>
        </w:tc>
      </w:tr>
      <w:tr w:rsidR="00334C6A" w:rsidRPr="005647EB" w14:paraId="73358BF3" w14:textId="77777777" w:rsidTr="002570E4">
        <w:trPr>
          <w:cantSplit/>
          <w:jc w:val="center"/>
        </w:trPr>
        <w:tc>
          <w:tcPr>
            <w:tcW w:w="2518" w:type="dxa"/>
          </w:tcPr>
          <w:p w14:paraId="05A592D8" w14:textId="5377C845" w:rsidR="00334C6A" w:rsidRPr="005647EB" w:rsidRDefault="00334C6A"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709" w:type="dxa"/>
          </w:tcPr>
          <w:p w14:paraId="3BFF11D4" w14:textId="77777777" w:rsidR="00334C6A" w:rsidRPr="005647EB" w:rsidRDefault="00334C6A" w:rsidP="002570E4">
            <w:pPr>
              <w:pStyle w:val="TAC"/>
              <w:keepNext w:val="0"/>
              <w:keepLines w:val="0"/>
              <w:rPr>
                <w:rFonts w:cs="Arial"/>
                <w:szCs w:val="18"/>
              </w:rPr>
            </w:pPr>
          </w:p>
        </w:tc>
        <w:tc>
          <w:tcPr>
            <w:tcW w:w="2977" w:type="dxa"/>
            <w:gridSpan w:val="2"/>
          </w:tcPr>
          <w:p w14:paraId="435BD60C"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Pr>
          <w:p w14:paraId="352F50A5" w14:textId="42A005F9" w:rsidR="00334C6A" w:rsidRPr="005647EB" w:rsidRDefault="00334C6A"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334C6A" w:rsidRPr="005647EB" w14:paraId="153458EA" w14:textId="77777777" w:rsidTr="002570E4">
        <w:trPr>
          <w:cantSplit/>
          <w:jc w:val="center"/>
        </w:trPr>
        <w:tc>
          <w:tcPr>
            <w:tcW w:w="2518" w:type="dxa"/>
          </w:tcPr>
          <w:p w14:paraId="6846EA74" w14:textId="1BCB90D4" w:rsidR="00334C6A" w:rsidRPr="005647EB" w:rsidRDefault="00334C6A" w:rsidP="002570E4">
            <w:pPr>
              <w:pStyle w:val="TAL"/>
              <w:keepNext w:val="0"/>
              <w:keepLines w:val="0"/>
              <w:rPr>
                <w:rFonts w:cs="Arial"/>
                <w:szCs w:val="18"/>
              </w:rPr>
            </w:pPr>
            <w:r w:rsidRPr="005647EB">
              <w:t>PRACH</w:t>
            </w:r>
            <w:r w:rsidR="002570E4" w:rsidRPr="005647EB">
              <w:t xml:space="preserve"> </w:t>
            </w:r>
            <w:r w:rsidRPr="005647EB">
              <w:t>configuration</w:t>
            </w:r>
          </w:p>
        </w:tc>
        <w:tc>
          <w:tcPr>
            <w:tcW w:w="709" w:type="dxa"/>
          </w:tcPr>
          <w:p w14:paraId="039D43AE" w14:textId="77777777" w:rsidR="00334C6A" w:rsidRPr="005647EB" w:rsidRDefault="00334C6A" w:rsidP="002570E4">
            <w:pPr>
              <w:pStyle w:val="TAC"/>
              <w:keepNext w:val="0"/>
              <w:keepLines w:val="0"/>
              <w:rPr>
                <w:rFonts w:cs="Arial"/>
                <w:szCs w:val="18"/>
              </w:rPr>
            </w:pPr>
          </w:p>
        </w:tc>
        <w:tc>
          <w:tcPr>
            <w:tcW w:w="2977" w:type="dxa"/>
            <w:gridSpan w:val="2"/>
          </w:tcPr>
          <w:p w14:paraId="433A0E07" w14:textId="77777777" w:rsidR="00334C6A" w:rsidRPr="005647EB" w:rsidRDefault="00334C6A" w:rsidP="002570E4">
            <w:pPr>
              <w:pStyle w:val="TAL"/>
              <w:keepNext w:val="0"/>
              <w:keepLines w:val="0"/>
              <w:jc w:val="center"/>
              <w:rPr>
                <w:rFonts w:cs="Arial"/>
                <w:szCs w:val="18"/>
              </w:rPr>
            </w:pPr>
            <w:r w:rsidRPr="005647EB">
              <w:rPr>
                <w:rFonts w:cs="v4.2.0"/>
              </w:rPr>
              <w:t>4</w:t>
            </w:r>
          </w:p>
        </w:tc>
        <w:tc>
          <w:tcPr>
            <w:tcW w:w="3652" w:type="dxa"/>
          </w:tcPr>
          <w:p w14:paraId="2538F5A4" w14:textId="51220CFC" w:rsidR="00334C6A" w:rsidRPr="005647EB" w:rsidRDefault="00334C6A"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5.7.1-2</w:t>
            </w:r>
            <w:r w:rsidR="002570E4" w:rsidRPr="005647EB">
              <w:rPr>
                <w:rFonts w:cs="v4.2.0"/>
              </w:rPr>
              <w:t xml:space="preserve"> in 3GPP TS </w:t>
            </w:r>
            <w:r w:rsidRPr="005647EB">
              <w:rPr>
                <w:rFonts w:cs="v4.2.0"/>
              </w:rPr>
              <w:t>36.211</w:t>
            </w:r>
          </w:p>
        </w:tc>
      </w:tr>
      <w:tr w:rsidR="00334C6A" w:rsidRPr="005647EB" w14:paraId="0D11BFEB" w14:textId="77777777" w:rsidTr="002570E4">
        <w:trPr>
          <w:cantSplit/>
          <w:jc w:val="center"/>
        </w:trPr>
        <w:tc>
          <w:tcPr>
            <w:tcW w:w="2518" w:type="dxa"/>
          </w:tcPr>
          <w:p w14:paraId="1443D5AA" w14:textId="50ADD7AC" w:rsidR="00334C6A" w:rsidRPr="005647EB" w:rsidRDefault="00334C6A" w:rsidP="002570E4">
            <w:pPr>
              <w:pStyle w:val="TAL"/>
              <w:keepNext w:val="0"/>
              <w:keepLines w:val="0"/>
              <w:rPr>
                <w:rFonts w:cs="Arial"/>
                <w:szCs w:val="18"/>
              </w:rPr>
            </w:pPr>
            <w:r w:rsidRPr="005647EB">
              <w:t>Access</w:t>
            </w:r>
            <w:r w:rsidR="002570E4" w:rsidRPr="005647EB">
              <w:t xml:space="preserve"> </w:t>
            </w:r>
            <w:r w:rsidRPr="005647EB">
              <w:t>Barring</w:t>
            </w:r>
            <w:r w:rsidR="002570E4" w:rsidRPr="005647EB">
              <w:t xml:space="preserve"> </w:t>
            </w:r>
            <w:r w:rsidRPr="005647EB">
              <w:t>Information</w:t>
            </w:r>
          </w:p>
        </w:tc>
        <w:tc>
          <w:tcPr>
            <w:tcW w:w="709" w:type="dxa"/>
          </w:tcPr>
          <w:p w14:paraId="09688745" w14:textId="77777777" w:rsidR="00334C6A" w:rsidRPr="005647EB" w:rsidRDefault="00334C6A" w:rsidP="002570E4">
            <w:pPr>
              <w:pStyle w:val="TAC"/>
              <w:keepNext w:val="0"/>
              <w:keepLines w:val="0"/>
              <w:rPr>
                <w:rFonts w:cs="Arial"/>
                <w:szCs w:val="18"/>
              </w:rPr>
            </w:pPr>
            <w:r w:rsidRPr="005647EB">
              <w:rPr>
                <w:rFonts w:cs="v4.2.0"/>
              </w:rPr>
              <w:t>-</w:t>
            </w:r>
          </w:p>
        </w:tc>
        <w:tc>
          <w:tcPr>
            <w:tcW w:w="2977" w:type="dxa"/>
            <w:gridSpan w:val="2"/>
          </w:tcPr>
          <w:p w14:paraId="0A1A1180" w14:textId="4E424381" w:rsidR="00334C6A" w:rsidRPr="005647EB" w:rsidRDefault="00334C6A" w:rsidP="002570E4">
            <w:pPr>
              <w:pStyle w:val="TAL"/>
              <w:keepNext w:val="0"/>
              <w:keepLines w:val="0"/>
              <w:jc w:val="center"/>
              <w:rPr>
                <w:rFonts w:cs="Arial"/>
                <w:szCs w:val="18"/>
              </w:rPr>
            </w:pPr>
            <w:r w:rsidRPr="005647EB">
              <w:rPr>
                <w:rFonts w:cs="v4.2.0"/>
              </w:rPr>
              <w:t>Not</w:t>
            </w:r>
            <w:r w:rsidR="002570E4" w:rsidRPr="005647EB">
              <w:rPr>
                <w:rFonts w:cs="v4.2.0"/>
              </w:rPr>
              <w:t xml:space="preserve"> </w:t>
            </w:r>
            <w:r w:rsidRPr="005647EB">
              <w:rPr>
                <w:rFonts w:cs="v4.2.0"/>
              </w:rPr>
              <w:t>Sent</w:t>
            </w:r>
          </w:p>
        </w:tc>
        <w:tc>
          <w:tcPr>
            <w:tcW w:w="3652" w:type="dxa"/>
          </w:tcPr>
          <w:p w14:paraId="251E0E27" w14:textId="01C9CBEC" w:rsidR="00334C6A" w:rsidRPr="005647EB" w:rsidRDefault="00334C6A" w:rsidP="002570E4">
            <w:pPr>
              <w:pStyle w:val="TAL"/>
              <w:keepNext w:val="0"/>
              <w:keepLines w:val="0"/>
              <w:rPr>
                <w:rFonts w:cs="Arial"/>
                <w:szCs w:val="18"/>
              </w:rPr>
            </w:pPr>
            <w:r w:rsidRPr="005647EB">
              <w:rPr>
                <w:rFonts w:cs="v4.2.0"/>
              </w:rPr>
              <w:t>No</w:t>
            </w:r>
            <w:r w:rsidR="002570E4" w:rsidRPr="005647EB">
              <w:rPr>
                <w:rFonts w:cs="v4.2.0"/>
              </w:rPr>
              <w:t xml:space="preserve"> </w:t>
            </w:r>
            <w:r w:rsidRPr="005647EB">
              <w:rPr>
                <w:rFonts w:cs="v4.2.0"/>
              </w:rPr>
              <w:t>additional</w:t>
            </w:r>
            <w:r w:rsidR="002570E4" w:rsidRPr="005647EB">
              <w:rPr>
                <w:rFonts w:cs="v4.2.0"/>
              </w:rPr>
              <w:t xml:space="preserve"> </w:t>
            </w:r>
            <w:r w:rsidRPr="005647EB">
              <w:rPr>
                <w:rFonts w:cs="v4.2.0"/>
              </w:rPr>
              <w:t>delays</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random</w:t>
            </w:r>
            <w:r w:rsidR="002570E4" w:rsidRPr="005647EB">
              <w:rPr>
                <w:rFonts w:cs="v4.2.0"/>
              </w:rPr>
              <w:t xml:space="preserve"> </w:t>
            </w:r>
            <w:r w:rsidRPr="005647EB">
              <w:rPr>
                <w:rFonts w:cs="v4.2.0"/>
              </w:rPr>
              <w:t>access</w:t>
            </w:r>
            <w:r w:rsidR="002570E4" w:rsidRPr="005647EB">
              <w:rPr>
                <w:rFonts w:cs="v4.2.0"/>
              </w:rPr>
              <w:t xml:space="preserve"> </w:t>
            </w:r>
            <w:r w:rsidRPr="005647EB">
              <w:rPr>
                <w:rFonts w:cs="v4.2.0"/>
              </w:rPr>
              <w:t>procedure.</w:t>
            </w:r>
          </w:p>
        </w:tc>
      </w:tr>
      <w:tr w:rsidR="00334C6A" w:rsidRPr="005647EB" w14:paraId="5C34A6B8" w14:textId="77777777" w:rsidTr="002570E4">
        <w:trPr>
          <w:cantSplit/>
          <w:jc w:val="center"/>
        </w:trPr>
        <w:tc>
          <w:tcPr>
            <w:tcW w:w="2518" w:type="dxa"/>
          </w:tcPr>
          <w:p w14:paraId="7CFC545D" w14:textId="77777777" w:rsidR="00334C6A" w:rsidRPr="005647EB" w:rsidRDefault="00334C6A" w:rsidP="002570E4">
            <w:pPr>
              <w:pStyle w:val="TAL"/>
              <w:keepNext w:val="0"/>
              <w:keepLines w:val="0"/>
              <w:rPr>
                <w:rFonts w:cs="Arial"/>
                <w:szCs w:val="18"/>
              </w:rPr>
            </w:pPr>
            <w:r w:rsidRPr="005647EB">
              <w:rPr>
                <w:rFonts w:cs="Arial"/>
                <w:szCs w:val="18"/>
              </w:rPr>
              <w:t>DRX</w:t>
            </w:r>
          </w:p>
        </w:tc>
        <w:tc>
          <w:tcPr>
            <w:tcW w:w="709" w:type="dxa"/>
          </w:tcPr>
          <w:p w14:paraId="773D6440" w14:textId="77777777" w:rsidR="00334C6A" w:rsidRPr="005647EB" w:rsidRDefault="00334C6A" w:rsidP="002570E4">
            <w:pPr>
              <w:pStyle w:val="TAC"/>
              <w:keepNext w:val="0"/>
              <w:keepLines w:val="0"/>
              <w:rPr>
                <w:rFonts w:cs="Arial"/>
                <w:szCs w:val="18"/>
              </w:rPr>
            </w:pPr>
          </w:p>
        </w:tc>
        <w:tc>
          <w:tcPr>
            <w:tcW w:w="2977" w:type="dxa"/>
            <w:gridSpan w:val="2"/>
          </w:tcPr>
          <w:p w14:paraId="093BDDD2" w14:textId="77777777" w:rsidR="00334C6A" w:rsidRPr="005647EB" w:rsidRDefault="00334C6A" w:rsidP="002570E4">
            <w:pPr>
              <w:pStyle w:val="TAL"/>
              <w:keepNext w:val="0"/>
              <w:keepLines w:val="0"/>
              <w:jc w:val="center"/>
              <w:rPr>
                <w:rFonts w:cs="Arial"/>
                <w:szCs w:val="18"/>
              </w:rPr>
            </w:pPr>
            <w:r w:rsidRPr="005647EB">
              <w:rPr>
                <w:rFonts w:cs="Arial"/>
                <w:szCs w:val="18"/>
              </w:rPr>
              <w:t>ON</w:t>
            </w:r>
          </w:p>
        </w:tc>
        <w:tc>
          <w:tcPr>
            <w:tcW w:w="3652" w:type="dxa"/>
          </w:tcPr>
          <w:p w14:paraId="58B96A6C" w14:textId="612B2B87" w:rsidR="00334C6A" w:rsidRPr="005647EB" w:rsidRDefault="00334C6A"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Table</w:t>
            </w:r>
            <w:r w:rsidR="002570E4" w:rsidRPr="005647EB">
              <w:rPr>
                <w:rFonts w:cs="Arial"/>
                <w:szCs w:val="18"/>
              </w:rPr>
              <w:t xml:space="preserve"> </w:t>
            </w:r>
            <w:r w:rsidRPr="005647EB">
              <w:rPr>
                <w:rFonts w:cs="v4.2.0"/>
              </w:rPr>
              <w:t>8.3.2_2.5-2</w:t>
            </w:r>
          </w:p>
        </w:tc>
      </w:tr>
      <w:tr w:rsidR="00334C6A" w:rsidRPr="005647EB" w14:paraId="325A663E" w14:textId="77777777" w:rsidTr="002570E4">
        <w:trPr>
          <w:cantSplit/>
          <w:jc w:val="center"/>
        </w:trPr>
        <w:tc>
          <w:tcPr>
            <w:tcW w:w="2518" w:type="dxa"/>
          </w:tcPr>
          <w:p w14:paraId="6AECD9DA" w14:textId="1BC00320" w:rsidR="00334C6A" w:rsidRPr="005647EB" w:rsidRDefault="00334C6A"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709" w:type="dxa"/>
          </w:tcPr>
          <w:p w14:paraId="1B6E6773" w14:textId="77777777" w:rsidR="00334C6A" w:rsidRPr="005647EB" w:rsidRDefault="00334C6A" w:rsidP="002570E4">
            <w:pPr>
              <w:pStyle w:val="TAC"/>
              <w:keepNext w:val="0"/>
              <w:keepLines w:val="0"/>
              <w:rPr>
                <w:rFonts w:cs="Arial"/>
                <w:szCs w:val="18"/>
              </w:rPr>
            </w:pPr>
          </w:p>
        </w:tc>
        <w:tc>
          <w:tcPr>
            <w:tcW w:w="2977" w:type="dxa"/>
            <w:gridSpan w:val="2"/>
          </w:tcPr>
          <w:p w14:paraId="758365F0" w14:textId="53A684F3" w:rsidR="00334C6A" w:rsidRPr="005647EB" w:rsidRDefault="00334C6A" w:rsidP="002570E4">
            <w:pPr>
              <w:pStyle w:val="TAL"/>
              <w:keepNext w:val="0"/>
              <w:keepLines w:val="0"/>
              <w:jc w:val="center"/>
              <w:rPr>
                <w:rFonts w:cs="Arial"/>
                <w:szCs w:val="18"/>
              </w:rPr>
            </w:pPr>
            <w:r w:rsidRPr="005647EB">
              <w:rPr>
                <w:rFonts w:cs="Arial"/>
                <w:szCs w:val="18"/>
              </w:rPr>
              <w:t>3</w:t>
            </w:r>
            <w:r w:rsidR="002570E4" w:rsidRPr="005647EB">
              <w:rPr>
                <w:rFonts w:cs="Arial"/>
                <w:szCs w:val="18"/>
              </w:rPr>
              <w:t xml:space="preserve"> </w:t>
            </w:r>
            <w:r w:rsidRPr="005647EB">
              <w:rPr>
                <w:rFonts w:cs="Arial"/>
                <w:szCs w:val="18"/>
              </w:rPr>
              <w:t>ms</w:t>
            </w:r>
          </w:p>
        </w:tc>
        <w:tc>
          <w:tcPr>
            <w:tcW w:w="3652" w:type="dxa"/>
          </w:tcPr>
          <w:p w14:paraId="4CEAAD1C" w14:textId="6879A374" w:rsidR="00334C6A" w:rsidRPr="005647EB" w:rsidRDefault="00334C6A"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p w14:paraId="61FFEE00" w14:textId="5789F2ED" w:rsidR="00334C6A" w:rsidRPr="005647EB" w:rsidRDefault="00334C6A" w:rsidP="002570E4">
            <w:pPr>
              <w:pStyle w:val="TAL"/>
              <w:keepNext w:val="0"/>
              <w:keepLines w:val="0"/>
              <w:rPr>
                <w:rFonts w:cs="Arial"/>
                <w:szCs w:val="18"/>
              </w:rPr>
            </w:pPr>
            <w:r w:rsidRPr="005647EB">
              <w:rPr>
                <w:rFonts w:cs="v4.2.0"/>
              </w:rPr>
              <w:t>3ms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92160*Ts</w:t>
            </w:r>
          </w:p>
        </w:tc>
      </w:tr>
      <w:tr w:rsidR="00334C6A" w:rsidRPr="005647EB" w14:paraId="382BE813" w14:textId="77777777" w:rsidTr="002570E4">
        <w:trPr>
          <w:cantSplit/>
          <w:jc w:val="center"/>
        </w:trPr>
        <w:tc>
          <w:tcPr>
            <w:tcW w:w="2518" w:type="dxa"/>
          </w:tcPr>
          <w:p w14:paraId="5111361C" w14:textId="77777777" w:rsidR="00334C6A" w:rsidRPr="005647EB" w:rsidRDefault="00334C6A" w:rsidP="002570E4">
            <w:pPr>
              <w:pStyle w:val="TAL"/>
              <w:keepNext w:val="0"/>
              <w:keepLines w:val="0"/>
              <w:rPr>
                <w:rFonts w:cs="Arial"/>
                <w:szCs w:val="18"/>
              </w:rPr>
            </w:pPr>
            <w:r w:rsidRPr="005647EB">
              <w:rPr>
                <w:rFonts w:cs="Arial"/>
                <w:szCs w:val="18"/>
              </w:rPr>
              <w:t>T1</w:t>
            </w:r>
          </w:p>
        </w:tc>
        <w:tc>
          <w:tcPr>
            <w:tcW w:w="709" w:type="dxa"/>
          </w:tcPr>
          <w:p w14:paraId="1C55A4FE"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977" w:type="dxa"/>
            <w:gridSpan w:val="2"/>
          </w:tcPr>
          <w:p w14:paraId="1CA76F6E" w14:textId="77777777" w:rsidR="00334C6A" w:rsidRPr="005647EB" w:rsidRDefault="00334C6A" w:rsidP="002570E4">
            <w:pPr>
              <w:pStyle w:val="TAL"/>
              <w:keepNext w:val="0"/>
              <w:keepLines w:val="0"/>
              <w:jc w:val="center"/>
              <w:rPr>
                <w:rFonts w:cs="Arial"/>
                <w:szCs w:val="18"/>
              </w:rPr>
            </w:pPr>
            <w:r w:rsidRPr="005647EB">
              <w:rPr>
                <w:rFonts w:cs="Arial"/>
                <w:szCs w:val="18"/>
              </w:rPr>
              <w:t>5</w:t>
            </w:r>
          </w:p>
        </w:tc>
        <w:tc>
          <w:tcPr>
            <w:tcW w:w="3652" w:type="dxa"/>
          </w:tcPr>
          <w:p w14:paraId="5E6A898E" w14:textId="77777777" w:rsidR="00334C6A" w:rsidRPr="005647EB" w:rsidRDefault="00334C6A" w:rsidP="002570E4">
            <w:pPr>
              <w:pStyle w:val="TAL"/>
              <w:keepNext w:val="0"/>
              <w:keepLines w:val="0"/>
              <w:rPr>
                <w:rFonts w:cs="Arial"/>
                <w:szCs w:val="18"/>
              </w:rPr>
            </w:pPr>
          </w:p>
        </w:tc>
      </w:tr>
      <w:tr w:rsidR="00334C6A" w:rsidRPr="005647EB" w14:paraId="79BE9C49" w14:textId="77777777" w:rsidTr="002570E4">
        <w:trPr>
          <w:cantSplit/>
          <w:jc w:val="center"/>
        </w:trPr>
        <w:tc>
          <w:tcPr>
            <w:tcW w:w="2518" w:type="dxa"/>
          </w:tcPr>
          <w:p w14:paraId="0772F26E" w14:textId="77777777" w:rsidR="00334C6A" w:rsidRPr="005647EB" w:rsidRDefault="00334C6A" w:rsidP="002570E4">
            <w:pPr>
              <w:pStyle w:val="TAL"/>
              <w:keepNext w:val="0"/>
              <w:keepLines w:val="0"/>
              <w:rPr>
                <w:rFonts w:cs="Arial"/>
                <w:szCs w:val="18"/>
              </w:rPr>
            </w:pPr>
            <w:r w:rsidRPr="005647EB">
              <w:rPr>
                <w:rFonts w:cs="Arial"/>
                <w:szCs w:val="18"/>
              </w:rPr>
              <w:t>T2</w:t>
            </w:r>
          </w:p>
        </w:tc>
        <w:tc>
          <w:tcPr>
            <w:tcW w:w="709" w:type="dxa"/>
          </w:tcPr>
          <w:p w14:paraId="5FCB0B0D"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1488" w:type="dxa"/>
          </w:tcPr>
          <w:p w14:paraId="0B73C832" w14:textId="77777777" w:rsidR="00334C6A" w:rsidRPr="005647EB" w:rsidRDefault="00334C6A" w:rsidP="002570E4">
            <w:pPr>
              <w:pStyle w:val="TAL"/>
              <w:keepNext w:val="0"/>
              <w:keepLines w:val="0"/>
              <w:jc w:val="center"/>
              <w:rPr>
                <w:rFonts w:cs="Arial"/>
                <w:szCs w:val="18"/>
              </w:rPr>
            </w:pPr>
            <w:r w:rsidRPr="005647EB">
              <w:rPr>
                <w:rFonts w:cs="Arial"/>
                <w:szCs w:val="18"/>
              </w:rPr>
              <w:t>5</w:t>
            </w:r>
          </w:p>
        </w:tc>
        <w:tc>
          <w:tcPr>
            <w:tcW w:w="1489" w:type="dxa"/>
          </w:tcPr>
          <w:p w14:paraId="73D3CACD" w14:textId="77777777" w:rsidR="00334C6A" w:rsidRPr="005647EB" w:rsidRDefault="00334C6A" w:rsidP="002570E4">
            <w:pPr>
              <w:pStyle w:val="TAL"/>
              <w:keepNext w:val="0"/>
              <w:keepLines w:val="0"/>
              <w:jc w:val="center"/>
              <w:rPr>
                <w:rFonts w:cs="Arial"/>
                <w:szCs w:val="18"/>
              </w:rPr>
            </w:pPr>
            <w:r w:rsidRPr="005647EB">
              <w:rPr>
                <w:rFonts w:cs="Arial"/>
                <w:szCs w:val="18"/>
              </w:rPr>
              <w:t>30</w:t>
            </w:r>
          </w:p>
        </w:tc>
        <w:tc>
          <w:tcPr>
            <w:tcW w:w="3652" w:type="dxa"/>
          </w:tcPr>
          <w:p w14:paraId="1F1813DC" w14:textId="77777777" w:rsidR="00334C6A" w:rsidRPr="005647EB" w:rsidRDefault="00334C6A" w:rsidP="002570E4">
            <w:pPr>
              <w:pStyle w:val="TAL"/>
              <w:keepNext w:val="0"/>
              <w:keepLines w:val="0"/>
              <w:rPr>
                <w:rFonts w:cs="Arial"/>
                <w:szCs w:val="18"/>
              </w:rPr>
            </w:pPr>
          </w:p>
        </w:tc>
      </w:tr>
    </w:tbl>
    <w:p w14:paraId="207E93A8" w14:textId="77777777" w:rsidR="00334C6A" w:rsidRPr="005647EB" w:rsidRDefault="00334C6A" w:rsidP="002570E4">
      <w:pPr>
        <w:rPr>
          <w:lang w:eastAsia="zh-CN"/>
        </w:rPr>
      </w:pPr>
    </w:p>
    <w:p w14:paraId="32F366AE" w14:textId="77777777" w:rsidR="00334C6A" w:rsidRPr="005647EB" w:rsidRDefault="00334C6A" w:rsidP="002570E4">
      <w:pPr>
        <w:pStyle w:val="Heading5"/>
        <w:keepNext w:val="0"/>
        <w:keepLines w:val="0"/>
      </w:pPr>
      <w:r w:rsidRPr="005647EB">
        <w:lastRenderedPageBreak/>
        <w:t>8.3.2_2.4.2</w:t>
      </w:r>
      <w:r w:rsidRPr="005647EB">
        <w:tab/>
        <w:t>Test procedure</w:t>
      </w:r>
    </w:p>
    <w:p w14:paraId="3EB6E219" w14:textId="77777777" w:rsidR="00334C6A" w:rsidRPr="005647EB" w:rsidRDefault="00334C6A" w:rsidP="002570E4">
      <w:r w:rsidRPr="005647EB">
        <w:t>The test consists of one active cell and one neighbour cell. In the measurement control information it is indicated to the UE that event-triggered reporting with Event A3 is used. The test consists of two successive time periods, with time durations of T1 and T2 respectively. During time duration T1, the UE shall not have any timing information of Cell 2.</w:t>
      </w:r>
    </w:p>
    <w:p w14:paraId="090CBE77" w14:textId="77777777" w:rsidR="00334C6A" w:rsidRPr="005647EB" w:rsidRDefault="00334C6A" w:rsidP="002570E4">
      <w:r w:rsidRPr="005647EB">
        <w:t>In Test 1 when DRX = 40 ms is used, UE needs to be provided at least once every 500 ms with new Timing Advance Command MAC control element to restart the Timer Alignment Timer to keep the UE uplink time alignment. Furthermore, the UE is allocated with PUSCH resource at every DRX cycle. In Test 2 when DRX = 1280 ms is used, the uplink time alignment is not maintained and the UE needs to use RACH to obtain uplink allocation for measurement reporting.</w:t>
      </w:r>
    </w:p>
    <w:p w14:paraId="48F3857D" w14:textId="546478B0" w:rsidR="00334C6A" w:rsidRPr="005647EB" w:rsidRDefault="00334C6A" w:rsidP="002570E4">
      <w:pPr>
        <w:pStyle w:val="B1"/>
        <w:ind w:left="709" w:hanging="425"/>
      </w:pPr>
      <w:r w:rsidRPr="005647EB">
        <w:t>1.</w:t>
      </w:r>
      <w:r w:rsidR="002570E4" w:rsidRPr="005647EB">
        <w:tab/>
      </w:r>
      <w:r w:rsidRPr="005647EB">
        <w:t xml:space="preserve">Ensure the UE is in State 3A-RF according </w:t>
      </w:r>
      <w:r w:rsidR="002570E4" w:rsidRPr="005647EB">
        <w:t>to 3GPP TS</w:t>
      </w:r>
      <w:r w:rsidRPr="005647EB">
        <w:t xml:space="preserve"> 36.508 [7] clause 7.2A.3.</w:t>
      </w:r>
    </w:p>
    <w:p w14:paraId="4154F755" w14:textId="4448FAB9" w:rsidR="00334C6A" w:rsidRPr="005647EB" w:rsidRDefault="00334C6A" w:rsidP="002570E4">
      <w:pPr>
        <w:pStyle w:val="B1"/>
        <w:ind w:left="709" w:hanging="425"/>
        <w:rPr>
          <w:rFonts w:eastAsia="??"/>
        </w:rPr>
      </w:pPr>
      <w:r w:rsidRPr="005647EB">
        <w:rPr>
          <w:rFonts w:eastAsia="??"/>
        </w:rPr>
        <w:t>2.</w:t>
      </w:r>
      <w:r w:rsidR="002570E4" w:rsidRPr="005647EB">
        <w:rPr>
          <w:rFonts w:eastAsia="??"/>
        </w:rPr>
        <w:tab/>
      </w:r>
      <w:r w:rsidRPr="005647EB">
        <w:rPr>
          <w:rFonts w:eastAsia="??"/>
        </w:rPr>
        <w:t>Set the parameters according to T1 in Table 8.3.2_2.5-1.</w:t>
      </w:r>
      <w:r w:rsidRPr="005647EB">
        <w:t xml:space="preserve"> Propagation conditions are set according to Annex B clauses B.1.1 and B.</w:t>
      </w:r>
      <w:r w:rsidRPr="005647EB">
        <w:rPr>
          <w:lang w:eastAsia="zh-CN"/>
        </w:rPr>
        <w:t>2</w:t>
      </w:r>
      <w:r w:rsidRPr="005647EB">
        <w:t>.</w:t>
      </w:r>
      <w:r w:rsidRPr="005647EB">
        <w:rPr>
          <w:lang w:eastAsia="zh-CN"/>
        </w:rPr>
        <w:t>2</w:t>
      </w:r>
      <w:r w:rsidRPr="005647EB">
        <w:t>.</w:t>
      </w:r>
      <w:r w:rsidRPr="005647EB">
        <w:rPr>
          <w:lang w:eastAsia="zh-CN"/>
        </w:rPr>
        <w:t xml:space="preserve"> </w:t>
      </w:r>
      <w:r w:rsidRPr="005647EB">
        <w:rPr>
          <w:rFonts w:eastAsia="??"/>
        </w:rPr>
        <w:t>T1 starts.</w:t>
      </w:r>
    </w:p>
    <w:p w14:paraId="73A1596F" w14:textId="7FADAF5C" w:rsidR="00334C6A" w:rsidRPr="005647EB" w:rsidRDefault="00334C6A" w:rsidP="002570E4">
      <w:pPr>
        <w:pStyle w:val="B1"/>
        <w:ind w:left="709" w:hanging="425"/>
      </w:pPr>
      <w:r w:rsidRPr="005647EB">
        <w:t>3.</w:t>
      </w:r>
      <w:r w:rsidR="002570E4" w:rsidRPr="005647EB">
        <w:tab/>
      </w:r>
      <w:r w:rsidRPr="005647EB">
        <w:t>SS shall transmit an RRCConnectionReconfiguration message.</w:t>
      </w:r>
    </w:p>
    <w:p w14:paraId="0FF0E433" w14:textId="77614237" w:rsidR="00334C6A" w:rsidRPr="005647EB" w:rsidRDefault="00334C6A" w:rsidP="002570E4">
      <w:pPr>
        <w:pStyle w:val="B1"/>
        <w:ind w:left="709" w:hanging="425"/>
      </w:pPr>
      <w:r w:rsidRPr="005647EB">
        <w:t>4.</w:t>
      </w:r>
      <w:r w:rsidR="002570E4" w:rsidRPr="005647EB">
        <w:tab/>
      </w:r>
      <w:r w:rsidRPr="005647EB">
        <w:t>The UE shall transmit RRCConnectionReconfigurationComplete message.</w:t>
      </w:r>
    </w:p>
    <w:p w14:paraId="276F2928" w14:textId="5EBA648B" w:rsidR="00334C6A" w:rsidRPr="005647EB" w:rsidRDefault="00334C6A" w:rsidP="002570E4">
      <w:pPr>
        <w:pStyle w:val="B1"/>
        <w:ind w:left="709" w:hanging="425"/>
      </w:pPr>
      <w:r w:rsidRPr="005647EB">
        <w:t>5.</w:t>
      </w:r>
      <w:r w:rsidR="002570E4" w:rsidRPr="005647EB">
        <w:tab/>
      </w:r>
      <w:r w:rsidRPr="005647EB">
        <w:t>When T1 expires, the SS shall switch the power setting from T1 to T2 as specified in Table 8.3.2_2.5-1.</w:t>
      </w:r>
    </w:p>
    <w:p w14:paraId="6E8AB8F2" w14:textId="1058F7C5" w:rsidR="00334C6A" w:rsidRPr="005647EB" w:rsidRDefault="00334C6A" w:rsidP="002570E4">
      <w:pPr>
        <w:pStyle w:val="B1"/>
        <w:ind w:left="709" w:hanging="425"/>
      </w:pPr>
      <w:r w:rsidRPr="005647EB">
        <w:t>6.</w:t>
      </w:r>
      <w:r w:rsidR="002570E4" w:rsidRPr="005647EB">
        <w:tab/>
      </w:r>
      <w:r w:rsidRPr="005647EB">
        <w:t>UE shall transmit a MeasurementReport message triggered by Event A3. If the overall delays measured from the beginning of time period T2 is less than 3882 ms for Test 1 or less than 26882 ms for Test 2</w:t>
      </w:r>
      <w:r w:rsidRPr="005647EB" w:rsidDel="00E56229">
        <w:t xml:space="preserve"> </w:t>
      </w:r>
      <w:r w:rsidRPr="005647EB">
        <w:t>then the number of successful tests is increased by one. If the UE fails to report the event within the overall delays measured requirement then the number of failure tests is increased by one.</w:t>
      </w:r>
    </w:p>
    <w:p w14:paraId="5AE61ED0" w14:textId="09AE8B94" w:rsidR="00334C6A" w:rsidRPr="005647EB" w:rsidRDefault="00334C6A" w:rsidP="002570E4">
      <w:pPr>
        <w:pStyle w:val="B1"/>
        <w:ind w:left="709" w:hanging="425"/>
      </w:pPr>
      <w:r w:rsidRPr="005647EB">
        <w:t>7.</w:t>
      </w:r>
      <w:r w:rsidR="002570E4" w:rsidRPr="005647EB">
        <w:tab/>
      </w:r>
      <w:r w:rsidRPr="005647EB">
        <w:t>After the SS receive the MeasurementReport message in step 6) or when T2 expires, the SS shall transmit RRCConnectionRelease message to release the RRC connection which includes the release of the established radio bearers as well as all radio resources.</w:t>
      </w:r>
    </w:p>
    <w:p w14:paraId="4938F7FD" w14:textId="50FA0EE0" w:rsidR="00334C6A" w:rsidRPr="005647EB" w:rsidRDefault="00334C6A" w:rsidP="002570E4">
      <w:pPr>
        <w:pStyle w:val="B1"/>
        <w:ind w:left="709" w:hanging="425"/>
        <w:rPr>
          <w:rFonts w:eastAsia="??"/>
        </w:rPr>
      </w:pPr>
      <w:r w:rsidRPr="005647EB">
        <w:t>8.</w:t>
      </w:r>
      <w:r w:rsidR="002570E4" w:rsidRPr="005647EB">
        <w:tab/>
      </w:r>
      <w:r w:rsidRPr="005647EB">
        <w:t>Set Cell 2 physical cell identity = ((current cell 2 physical cell identity + 1) mod 14 + 2) for next iteration of the test procedure loop.</w:t>
      </w:r>
    </w:p>
    <w:p w14:paraId="6447EEFA" w14:textId="77777777" w:rsidR="002570E4" w:rsidRPr="005647EB" w:rsidRDefault="00334C6A" w:rsidP="002570E4">
      <w:pPr>
        <w:pStyle w:val="B1"/>
        <w:ind w:left="709" w:hanging="425"/>
      </w:pPr>
      <w:r w:rsidRPr="005647EB">
        <w:rPr>
          <w:rFonts w:eastAsia="??"/>
        </w:rPr>
        <w:t>9.</w:t>
      </w:r>
      <w:r w:rsidR="002570E4" w:rsidRPr="005647EB">
        <w:rPr>
          <w:rFonts w:eastAsia="??"/>
        </w:rPr>
        <w:tab/>
      </w:r>
      <w:r w:rsidRPr="005647EB">
        <w:t>After the RRC connection release, the SS:</w:t>
      </w:r>
    </w:p>
    <w:p w14:paraId="09AA3888" w14:textId="77777777" w:rsidR="002570E4" w:rsidRPr="005647EB" w:rsidRDefault="00334C6A" w:rsidP="002570E4">
      <w:pPr>
        <w:pStyle w:val="B2"/>
      </w:pPr>
      <w:r w:rsidRPr="005647EB">
        <w:t>-</w:t>
      </w:r>
      <w:r w:rsidR="002570E4"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2570E4" w:rsidRPr="005647EB">
        <w:t xml:space="preserve">; </w:t>
      </w:r>
      <w:r w:rsidRPr="005647EB">
        <w:t>or</w:t>
      </w:r>
    </w:p>
    <w:p w14:paraId="298E8A5D" w14:textId="612A0A0A" w:rsidR="00334C6A" w:rsidRPr="005647EB" w:rsidRDefault="00334C6A" w:rsidP="002570E4">
      <w:pPr>
        <w:pStyle w:val="B2"/>
      </w:pPr>
      <w:r w:rsidRPr="005647EB">
        <w:t>-</w:t>
      </w:r>
      <w:r w:rsidR="002570E4" w:rsidRPr="005647EB">
        <w:tab/>
      </w:r>
      <w:r w:rsidRPr="005647EB">
        <w:t xml:space="preserve">switches off and on the UE and ensures the UE is in State 3A-RF according </w:t>
      </w:r>
      <w:r w:rsidR="002570E4" w:rsidRPr="005647EB">
        <w:t>to 3GPP TS</w:t>
      </w:r>
      <w:r w:rsidRPr="005647EB">
        <w:t xml:space="preserve"> 36.508 [7] clause</w:t>
      </w:r>
      <w:r w:rsidR="002570E4" w:rsidRPr="005647EB">
        <w:t> </w:t>
      </w:r>
      <w:r w:rsidRPr="005647EB">
        <w:t>7.2A.3.</w:t>
      </w:r>
    </w:p>
    <w:p w14:paraId="5C5EE960" w14:textId="0B5481C5" w:rsidR="00334C6A" w:rsidRPr="005647EB" w:rsidRDefault="00334C6A" w:rsidP="002570E4">
      <w:pPr>
        <w:pStyle w:val="B1"/>
        <w:ind w:left="709" w:hanging="425"/>
        <w:rPr>
          <w:rFonts w:eastAsia="??"/>
        </w:rPr>
      </w:pPr>
      <w:r w:rsidRPr="005647EB">
        <w:rPr>
          <w:rFonts w:eastAsia="??"/>
        </w:rPr>
        <w:t>10.</w:t>
      </w:r>
      <w:r w:rsidR="002570E4" w:rsidRPr="005647EB">
        <w:rPr>
          <w:rFonts w:eastAsia="??"/>
        </w:rPr>
        <w:tab/>
      </w:r>
      <w:r w:rsidRPr="005647EB">
        <w:rPr>
          <w:rFonts w:eastAsia="??"/>
        </w:rPr>
        <w:t>Repeat step 2-9 until the confidence level according to Tables G.2.3-1 in Annex G clause G.2 is achieved.</w:t>
      </w:r>
    </w:p>
    <w:p w14:paraId="402BEEAD" w14:textId="486403B8" w:rsidR="00334C6A" w:rsidRPr="005647EB" w:rsidRDefault="00334C6A" w:rsidP="002570E4">
      <w:pPr>
        <w:pStyle w:val="B1"/>
        <w:ind w:left="709" w:hanging="425"/>
        <w:rPr>
          <w:rFonts w:eastAsia="??"/>
        </w:rPr>
      </w:pPr>
      <w:r w:rsidRPr="005647EB">
        <w:rPr>
          <w:rFonts w:eastAsia="??"/>
        </w:rPr>
        <w:t>11.</w:t>
      </w:r>
      <w:r w:rsidR="002570E4" w:rsidRPr="005647EB">
        <w:rPr>
          <w:rFonts w:eastAsia="??"/>
        </w:rPr>
        <w:tab/>
      </w:r>
      <w:r w:rsidRPr="005647EB">
        <w:rPr>
          <w:rFonts w:eastAsia="??"/>
        </w:rPr>
        <w:t>Repeat step 1-10 for each sub-test in Table 8.3.2_2.4.1-1 as appropriate.</w:t>
      </w:r>
    </w:p>
    <w:p w14:paraId="707044C7" w14:textId="77777777" w:rsidR="00334C6A" w:rsidRPr="005647EB" w:rsidRDefault="00334C6A" w:rsidP="002570E4">
      <w:pPr>
        <w:pStyle w:val="Heading5"/>
        <w:keepNext w:val="0"/>
        <w:keepLines w:val="0"/>
      </w:pPr>
      <w:r w:rsidRPr="005647EB">
        <w:t>8.3.2_2.4.3</w:t>
      </w:r>
      <w:r w:rsidRPr="005647EB">
        <w:tab/>
        <w:t>Message contents</w:t>
      </w:r>
    </w:p>
    <w:p w14:paraId="1E0B6FA5" w14:textId="79FD3319"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w:t>
      </w:r>
    </w:p>
    <w:p w14:paraId="37C6CF67" w14:textId="77777777" w:rsidR="00334C6A" w:rsidRPr="005647EB" w:rsidRDefault="00334C6A" w:rsidP="002570E4">
      <w:pPr>
        <w:pStyle w:val="TH"/>
        <w:keepNext w:val="0"/>
        <w:keepLines w:val="0"/>
        <w:rPr>
          <w:lang w:eastAsia="zh-CN"/>
        </w:rPr>
      </w:pPr>
      <w:r w:rsidRPr="005647EB">
        <w:t xml:space="preserve">Table </w:t>
      </w:r>
      <w:r w:rsidRPr="005647EB">
        <w:rPr>
          <w:lang w:eastAsia="zh-CN"/>
        </w:rPr>
        <w:t>8.3.2_2.4.3</w:t>
      </w:r>
      <w:r w:rsidRPr="005647EB">
        <w:t xml:space="preserve">-1: Common </w:t>
      </w:r>
      <w:r w:rsidRPr="005647EB">
        <w:rPr>
          <w:lang w:eastAsia="zh-CN"/>
        </w:rPr>
        <w:t xml:space="preserve">Exception messages for </w:t>
      </w:r>
      <w:r w:rsidRPr="005647EB">
        <w:t>E-UTRAN FDD-FDD inter-frequency event triggered reporting when DRX is used in fading propagation conditions test 1 and 2 requirements</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2AC85A05" w14:textId="77777777" w:rsidTr="00205F74">
        <w:trPr>
          <w:cantSplit/>
          <w:jc w:val="center"/>
        </w:trPr>
        <w:tc>
          <w:tcPr>
            <w:tcW w:w="8022" w:type="dxa"/>
            <w:gridSpan w:val="2"/>
          </w:tcPr>
          <w:p w14:paraId="610F80AD" w14:textId="596AC7C4" w:rsidR="00334C6A" w:rsidRPr="005647EB" w:rsidRDefault="00334C6A"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334C6A" w:rsidRPr="005647EB" w14:paraId="7948F159" w14:textId="77777777" w:rsidTr="00205F74">
        <w:trPr>
          <w:cantSplit/>
          <w:jc w:val="center"/>
        </w:trPr>
        <w:tc>
          <w:tcPr>
            <w:tcW w:w="5692" w:type="dxa"/>
          </w:tcPr>
          <w:p w14:paraId="63323E3E" w14:textId="33559DD9" w:rsidR="00334C6A" w:rsidRPr="005647EB" w:rsidRDefault="00334C6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98AB4DB" w14:textId="77777777" w:rsidR="00334C6A" w:rsidRPr="005647EB" w:rsidRDefault="00334C6A" w:rsidP="002570E4">
            <w:pPr>
              <w:pStyle w:val="TAL"/>
              <w:keepNext w:val="0"/>
              <w:keepLines w:val="0"/>
              <w:rPr>
                <w:rFonts w:eastAsia="SimSun"/>
                <w:lang w:eastAsia="zh-CN"/>
              </w:rPr>
            </w:pPr>
          </w:p>
        </w:tc>
      </w:tr>
      <w:tr w:rsidR="00334C6A" w:rsidRPr="005647EB" w14:paraId="1D2826E3" w14:textId="77777777" w:rsidTr="00205F74">
        <w:trPr>
          <w:cantSplit/>
          <w:jc w:val="center"/>
        </w:trPr>
        <w:tc>
          <w:tcPr>
            <w:tcW w:w="5692" w:type="dxa"/>
          </w:tcPr>
          <w:p w14:paraId="7E5FE195" w14:textId="48123D4D" w:rsidR="00334C6A" w:rsidRPr="005647EB" w:rsidRDefault="00334C6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3F5E13E1" w14:textId="215FC162" w:rsidR="00334C6A" w:rsidRPr="005647EB" w:rsidRDefault="00334C6A" w:rsidP="002570E4">
            <w:pPr>
              <w:pStyle w:val="TAL"/>
              <w:keepNext w:val="0"/>
              <w:keepLines w:val="0"/>
            </w:pPr>
            <w:r w:rsidRPr="005647EB">
              <w:t>Table</w:t>
            </w:r>
            <w:r w:rsidR="002570E4" w:rsidRPr="005647EB">
              <w:t xml:space="preserve"> </w:t>
            </w:r>
            <w:r w:rsidRPr="005647EB">
              <w:t>H.3.1-7</w:t>
            </w:r>
          </w:p>
          <w:p w14:paraId="172D773B" w14:textId="6DBB9EC2" w:rsidR="00334C6A" w:rsidRPr="005647EB" w:rsidRDefault="00334C6A" w:rsidP="002570E4">
            <w:pPr>
              <w:pStyle w:val="TAL"/>
              <w:keepNext w:val="0"/>
              <w:keepLines w:val="0"/>
            </w:pPr>
            <w:r w:rsidRPr="005647EB">
              <w:t>Table</w:t>
            </w:r>
            <w:r w:rsidR="002570E4" w:rsidRPr="005647EB">
              <w:t xml:space="preserve"> </w:t>
            </w:r>
            <w:r w:rsidRPr="005647EB">
              <w:t>H.3.1-9</w:t>
            </w:r>
          </w:p>
          <w:p w14:paraId="4643D9C4" w14:textId="421CAA7B" w:rsidR="00334C6A" w:rsidRPr="005647EB" w:rsidRDefault="00334C6A" w:rsidP="002570E4">
            <w:pPr>
              <w:pStyle w:val="TAL"/>
              <w:keepNext w:val="0"/>
              <w:keepLines w:val="0"/>
            </w:pPr>
            <w:r w:rsidRPr="005647EB">
              <w:t>Table</w:t>
            </w:r>
            <w:r w:rsidR="002570E4" w:rsidRPr="005647EB">
              <w:t xml:space="preserve"> </w:t>
            </w:r>
            <w:r w:rsidRPr="005647EB">
              <w:t>H.3.7-1</w:t>
            </w:r>
          </w:p>
          <w:p w14:paraId="34060B0C" w14:textId="0217A985" w:rsidR="00334C6A" w:rsidRPr="005647EB" w:rsidRDefault="00334C6A" w:rsidP="002570E4">
            <w:pPr>
              <w:pStyle w:val="TAL"/>
              <w:keepNext w:val="0"/>
              <w:keepLines w:val="0"/>
            </w:pPr>
            <w:r w:rsidRPr="005647EB">
              <w:t>Table</w:t>
            </w:r>
            <w:r w:rsidR="002570E4" w:rsidRPr="005647EB">
              <w:t xml:space="preserve"> </w:t>
            </w:r>
            <w:r w:rsidRPr="005647EB">
              <w:t>H.3.7-2</w:t>
            </w:r>
          </w:p>
          <w:p w14:paraId="66E292D7" w14:textId="01024E66" w:rsidR="00334C6A" w:rsidRPr="005647EB" w:rsidRDefault="00334C6A" w:rsidP="002570E4">
            <w:pPr>
              <w:pStyle w:val="TAL"/>
              <w:keepNext w:val="0"/>
              <w:keepLines w:val="0"/>
            </w:pPr>
            <w:r w:rsidRPr="005647EB">
              <w:t>Table</w:t>
            </w:r>
            <w:r w:rsidR="002570E4" w:rsidRPr="005647EB">
              <w:t xml:space="preserve"> </w:t>
            </w:r>
            <w:r w:rsidRPr="005647EB">
              <w:t>H.3.7-3</w:t>
            </w:r>
          </w:p>
        </w:tc>
      </w:tr>
    </w:tbl>
    <w:p w14:paraId="286891B5" w14:textId="77777777" w:rsidR="00334C6A" w:rsidRPr="005647EB" w:rsidRDefault="00334C6A" w:rsidP="002570E4">
      <w:pPr>
        <w:rPr>
          <w:lang w:eastAsia="zh-CN"/>
        </w:rPr>
      </w:pPr>
    </w:p>
    <w:p w14:paraId="4EAA8BEB" w14:textId="77777777" w:rsidR="00334C6A" w:rsidRPr="005647EB" w:rsidRDefault="00334C6A" w:rsidP="002570E4">
      <w:pPr>
        <w:pStyle w:val="TH"/>
        <w:keepNext w:val="0"/>
        <w:keepLines w:val="0"/>
        <w:rPr>
          <w:lang w:eastAsia="zh-CN"/>
        </w:rPr>
      </w:pPr>
      <w:r w:rsidRPr="005647EB">
        <w:lastRenderedPageBreak/>
        <w:t xml:space="preserve">Table </w:t>
      </w:r>
      <w:r w:rsidRPr="005647EB">
        <w:rPr>
          <w:lang w:eastAsia="zh-CN"/>
        </w:rPr>
        <w:t>8.3.2_2.4.3</w:t>
      </w:r>
      <w:r w:rsidRPr="005647EB">
        <w:t xml:space="preserve">-2: </w:t>
      </w:r>
      <w:r w:rsidRPr="005647EB">
        <w:rPr>
          <w:i/>
        </w:rPr>
        <w:t>RRCConnectionReconfiguration</w:t>
      </w:r>
      <w:r w:rsidRPr="005647EB">
        <w:t>: Additional E-UTRAN FDD-FDD inter-frequency event triggered reporting when DRX is used in fading propagation conditions test 1 and 2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334C6A" w:rsidRPr="005647EB" w14:paraId="004C5125" w14:textId="77777777" w:rsidTr="002570E4">
        <w:trPr>
          <w:jc w:val="center"/>
        </w:trPr>
        <w:tc>
          <w:tcPr>
            <w:tcW w:w="9639" w:type="dxa"/>
            <w:gridSpan w:val="4"/>
          </w:tcPr>
          <w:p w14:paraId="7FC694ED" w14:textId="662FA8DF"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334C6A" w:rsidRPr="005647EB" w14:paraId="6734185F" w14:textId="77777777" w:rsidTr="002570E4">
        <w:trPr>
          <w:jc w:val="center"/>
        </w:trPr>
        <w:tc>
          <w:tcPr>
            <w:tcW w:w="4427" w:type="dxa"/>
          </w:tcPr>
          <w:p w14:paraId="0AD1B476" w14:textId="3C283EFE"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2A04D94E" w14:textId="77777777" w:rsidR="00334C6A" w:rsidRPr="005647EB" w:rsidRDefault="00334C6A" w:rsidP="002570E4">
            <w:pPr>
              <w:pStyle w:val="TAH"/>
              <w:keepNext w:val="0"/>
              <w:keepLines w:val="0"/>
            </w:pPr>
            <w:r w:rsidRPr="005647EB">
              <w:t>Value/remark</w:t>
            </w:r>
          </w:p>
        </w:tc>
        <w:tc>
          <w:tcPr>
            <w:tcW w:w="1700" w:type="dxa"/>
          </w:tcPr>
          <w:p w14:paraId="17113D4D" w14:textId="77777777" w:rsidR="00334C6A" w:rsidRPr="005647EB" w:rsidRDefault="00334C6A" w:rsidP="002570E4">
            <w:pPr>
              <w:pStyle w:val="TAH"/>
              <w:keepNext w:val="0"/>
              <w:keepLines w:val="0"/>
            </w:pPr>
            <w:r w:rsidRPr="005647EB">
              <w:t>Comment</w:t>
            </w:r>
          </w:p>
        </w:tc>
        <w:tc>
          <w:tcPr>
            <w:tcW w:w="1245" w:type="dxa"/>
          </w:tcPr>
          <w:p w14:paraId="0B697181" w14:textId="77777777" w:rsidR="00334C6A" w:rsidRPr="005647EB" w:rsidRDefault="00334C6A" w:rsidP="002570E4">
            <w:pPr>
              <w:pStyle w:val="TAH"/>
              <w:keepNext w:val="0"/>
              <w:keepLines w:val="0"/>
            </w:pPr>
            <w:r w:rsidRPr="005647EB">
              <w:t>Condition</w:t>
            </w:r>
          </w:p>
        </w:tc>
      </w:tr>
      <w:tr w:rsidR="00334C6A" w:rsidRPr="005647EB" w14:paraId="7635585B" w14:textId="77777777" w:rsidTr="002570E4">
        <w:trPr>
          <w:jc w:val="center"/>
        </w:trPr>
        <w:tc>
          <w:tcPr>
            <w:tcW w:w="4427" w:type="dxa"/>
          </w:tcPr>
          <w:p w14:paraId="5497E70A" w14:textId="4A74C74D" w:rsidR="00334C6A" w:rsidRPr="005647EB" w:rsidRDefault="00334C6A"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628749CA" w14:textId="77777777" w:rsidR="00334C6A" w:rsidRPr="005647EB" w:rsidRDefault="00334C6A" w:rsidP="002570E4">
            <w:pPr>
              <w:pStyle w:val="TAL"/>
              <w:keepNext w:val="0"/>
              <w:keepLines w:val="0"/>
            </w:pPr>
          </w:p>
        </w:tc>
        <w:tc>
          <w:tcPr>
            <w:tcW w:w="1700" w:type="dxa"/>
          </w:tcPr>
          <w:p w14:paraId="7B26BE72" w14:textId="77777777" w:rsidR="00334C6A" w:rsidRPr="005647EB" w:rsidRDefault="00334C6A" w:rsidP="002570E4">
            <w:pPr>
              <w:pStyle w:val="TAL"/>
              <w:keepNext w:val="0"/>
              <w:keepLines w:val="0"/>
            </w:pPr>
          </w:p>
        </w:tc>
        <w:tc>
          <w:tcPr>
            <w:tcW w:w="1245" w:type="dxa"/>
          </w:tcPr>
          <w:p w14:paraId="1865031E" w14:textId="77777777" w:rsidR="00334C6A" w:rsidRPr="005647EB" w:rsidRDefault="00334C6A" w:rsidP="002570E4">
            <w:pPr>
              <w:pStyle w:val="TAL"/>
              <w:keepNext w:val="0"/>
              <w:keepLines w:val="0"/>
            </w:pPr>
          </w:p>
        </w:tc>
      </w:tr>
      <w:tr w:rsidR="00334C6A" w:rsidRPr="005647EB" w14:paraId="3296B277" w14:textId="77777777" w:rsidTr="002570E4">
        <w:trPr>
          <w:jc w:val="center"/>
        </w:trPr>
        <w:tc>
          <w:tcPr>
            <w:tcW w:w="4427" w:type="dxa"/>
          </w:tcPr>
          <w:p w14:paraId="778B9FAE" w14:textId="633AC1CA" w:rsidR="00334C6A" w:rsidRPr="005647EB" w:rsidRDefault="002570E4" w:rsidP="002570E4">
            <w:pPr>
              <w:pStyle w:val="TAL"/>
              <w:keepNext w:val="0"/>
              <w:keepLines w:val="0"/>
              <w:rPr>
                <w:snapToGrid w:val="0"/>
              </w:rPr>
            </w:pPr>
            <w:r w:rsidRPr="005647EB">
              <w:rPr>
                <w:snapToGrid w:val="0"/>
              </w:rPr>
              <w:t xml:space="preserve">  </w:t>
            </w:r>
            <w:r w:rsidR="00334C6A" w:rsidRPr="005647EB">
              <w:rPr>
                <w:snapToGrid w:val="0"/>
              </w:rPr>
              <w:t>rrc-TransactionIdentifier</w:t>
            </w:r>
          </w:p>
        </w:tc>
        <w:tc>
          <w:tcPr>
            <w:tcW w:w="2267" w:type="dxa"/>
          </w:tcPr>
          <w:p w14:paraId="4279C388" w14:textId="2C39C2E0" w:rsidR="00334C6A" w:rsidRPr="005647EB" w:rsidRDefault="00334C6A"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544F12D8" w14:textId="77777777" w:rsidR="00334C6A" w:rsidRPr="005647EB" w:rsidRDefault="00334C6A" w:rsidP="002570E4">
            <w:pPr>
              <w:pStyle w:val="TAL"/>
              <w:keepNext w:val="0"/>
              <w:keepLines w:val="0"/>
              <w:rPr>
                <w:snapToGrid w:val="0"/>
              </w:rPr>
            </w:pPr>
          </w:p>
        </w:tc>
        <w:tc>
          <w:tcPr>
            <w:tcW w:w="1245" w:type="dxa"/>
          </w:tcPr>
          <w:p w14:paraId="7892CB85" w14:textId="77777777" w:rsidR="00334C6A" w:rsidRPr="005647EB" w:rsidRDefault="00334C6A" w:rsidP="002570E4">
            <w:pPr>
              <w:pStyle w:val="TAL"/>
              <w:keepNext w:val="0"/>
              <w:keepLines w:val="0"/>
              <w:rPr>
                <w:snapToGrid w:val="0"/>
              </w:rPr>
            </w:pPr>
          </w:p>
        </w:tc>
      </w:tr>
      <w:tr w:rsidR="00334C6A" w:rsidRPr="005647EB" w14:paraId="40AC5C54" w14:textId="77777777" w:rsidTr="002570E4">
        <w:trPr>
          <w:jc w:val="center"/>
        </w:trPr>
        <w:tc>
          <w:tcPr>
            <w:tcW w:w="4427" w:type="dxa"/>
          </w:tcPr>
          <w:p w14:paraId="5A495087" w14:textId="35D40DBF" w:rsidR="00334C6A" w:rsidRPr="005647EB" w:rsidRDefault="002570E4" w:rsidP="002570E4">
            <w:pPr>
              <w:pStyle w:val="TAL"/>
              <w:keepNext w:val="0"/>
              <w:keepLines w:val="0"/>
            </w:pPr>
            <w:r w:rsidRPr="005647EB">
              <w:t xml:space="preserve">  </w:t>
            </w:r>
            <w:r w:rsidR="00334C6A" w:rsidRPr="005647EB">
              <w:t>criticalExtensions</w:t>
            </w:r>
            <w:r w:rsidRPr="005647EB">
              <w:t xml:space="preserve"> </w:t>
            </w:r>
            <w:r w:rsidR="00334C6A" w:rsidRPr="005647EB">
              <w:t>CHOICE</w:t>
            </w:r>
            <w:r w:rsidRPr="005647EB">
              <w:t xml:space="preserve"> </w:t>
            </w:r>
            <w:r w:rsidR="00334C6A" w:rsidRPr="005647EB">
              <w:t>{</w:t>
            </w:r>
          </w:p>
        </w:tc>
        <w:tc>
          <w:tcPr>
            <w:tcW w:w="2267" w:type="dxa"/>
          </w:tcPr>
          <w:p w14:paraId="49A327F4" w14:textId="77777777" w:rsidR="00334C6A" w:rsidRPr="005647EB" w:rsidRDefault="00334C6A" w:rsidP="002570E4">
            <w:pPr>
              <w:pStyle w:val="TAL"/>
              <w:keepNext w:val="0"/>
              <w:keepLines w:val="0"/>
            </w:pPr>
          </w:p>
        </w:tc>
        <w:tc>
          <w:tcPr>
            <w:tcW w:w="1700" w:type="dxa"/>
          </w:tcPr>
          <w:p w14:paraId="13409E79" w14:textId="77777777" w:rsidR="00334C6A" w:rsidRPr="005647EB" w:rsidRDefault="00334C6A" w:rsidP="002570E4">
            <w:pPr>
              <w:pStyle w:val="TAL"/>
              <w:keepNext w:val="0"/>
              <w:keepLines w:val="0"/>
            </w:pPr>
          </w:p>
        </w:tc>
        <w:tc>
          <w:tcPr>
            <w:tcW w:w="1245" w:type="dxa"/>
          </w:tcPr>
          <w:p w14:paraId="310C51D6" w14:textId="77777777" w:rsidR="00334C6A" w:rsidRPr="005647EB" w:rsidRDefault="00334C6A" w:rsidP="002570E4">
            <w:pPr>
              <w:pStyle w:val="TAL"/>
              <w:keepNext w:val="0"/>
              <w:keepLines w:val="0"/>
            </w:pPr>
          </w:p>
        </w:tc>
      </w:tr>
      <w:tr w:rsidR="00334C6A" w:rsidRPr="005647EB" w14:paraId="7C367444" w14:textId="77777777" w:rsidTr="002570E4">
        <w:trPr>
          <w:jc w:val="center"/>
        </w:trPr>
        <w:tc>
          <w:tcPr>
            <w:tcW w:w="4427" w:type="dxa"/>
          </w:tcPr>
          <w:p w14:paraId="2F5ED756" w14:textId="768E41B5" w:rsidR="00334C6A" w:rsidRPr="005647EB" w:rsidRDefault="002570E4" w:rsidP="002570E4">
            <w:pPr>
              <w:pStyle w:val="TAL"/>
              <w:keepNext w:val="0"/>
              <w:keepLines w:val="0"/>
            </w:pPr>
            <w:r w:rsidRPr="005647EB">
              <w:t xml:space="preserve">     </w:t>
            </w:r>
            <w:r w:rsidR="00334C6A" w:rsidRPr="005647EB">
              <w:t>c1</w:t>
            </w:r>
            <w:r w:rsidRPr="005647EB">
              <w:t xml:space="preserve"> </w:t>
            </w:r>
            <w:r w:rsidR="00334C6A" w:rsidRPr="005647EB">
              <w:t>CHOICE{</w:t>
            </w:r>
          </w:p>
        </w:tc>
        <w:tc>
          <w:tcPr>
            <w:tcW w:w="2267" w:type="dxa"/>
          </w:tcPr>
          <w:p w14:paraId="6477C965" w14:textId="77777777" w:rsidR="00334C6A" w:rsidRPr="005647EB" w:rsidRDefault="00334C6A" w:rsidP="002570E4">
            <w:pPr>
              <w:pStyle w:val="TAL"/>
              <w:keepNext w:val="0"/>
              <w:keepLines w:val="0"/>
            </w:pPr>
          </w:p>
        </w:tc>
        <w:tc>
          <w:tcPr>
            <w:tcW w:w="1700" w:type="dxa"/>
          </w:tcPr>
          <w:p w14:paraId="627608A6" w14:textId="77777777" w:rsidR="00334C6A" w:rsidRPr="005647EB" w:rsidRDefault="00334C6A" w:rsidP="002570E4">
            <w:pPr>
              <w:pStyle w:val="TAL"/>
              <w:keepNext w:val="0"/>
              <w:keepLines w:val="0"/>
            </w:pPr>
          </w:p>
        </w:tc>
        <w:tc>
          <w:tcPr>
            <w:tcW w:w="1245" w:type="dxa"/>
          </w:tcPr>
          <w:p w14:paraId="6536A3CA" w14:textId="77777777" w:rsidR="00334C6A" w:rsidRPr="005647EB" w:rsidRDefault="00334C6A" w:rsidP="002570E4">
            <w:pPr>
              <w:pStyle w:val="TAL"/>
              <w:keepNext w:val="0"/>
              <w:keepLines w:val="0"/>
            </w:pPr>
          </w:p>
        </w:tc>
      </w:tr>
      <w:tr w:rsidR="00334C6A" w:rsidRPr="005647EB" w14:paraId="4234C176" w14:textId="77777777" w:rsidTr="002570E4">
        <w:trPr>
          <w:jc w:val="center"/>
        </w:trPr>
        <w:tc>
          <w:tcPr>
            <w:tcW w:w="4427" w:type="dxa"/>
          </w:tcPr>
          <w:p w14:paraId="50174685" w14:textId="29A29BE4" w:rsidR="00334C6A" w:rsidRPr="005647EB" w:rsidRDefault="002570E4" w:rsidP="002570E4">
            <w:pPr>
              <w:pStyle w:val="TAL"/>
              <w:keepNext w:val="0"/>
              <w:keepLines w:val="0"/>
            </w:pPr>
            <w:r w:rsidRPr="005647EB">
              <w:t xml:space="preserve">      </w:t>
            </w:r>
            <w:r w:rsidR="00334C6A" w:rsidRPr="005647EB">
              <w:t>rrcConnectionReconfiguration-r8</w:t>
            </w:r>
            <w:r w:rsidRPr="005647EB">
              <w:t xml:space="preserve"> </w:t>
            </w:r>
            <w:r w:rsidR="00334C6A" w:rsidRPr="005647EB">
              <w:t>SEQUENCE</w:t>
            </w:r>
            <w:r w:rsidRPr="005647EB">
              <w:t xml:space="preserve"> </w:t>
            </w:r>
            <w:r w:rsidR="00334C6A" w:rsidRPr="005647EB">
              <w:t>{</w:t>
            </w:r>
          </w:p>
        </w:tc>
        <w:tc>
          <w:tcPr>
            <w:tcW w:w="2267" w:type="dxa"/>
          </w:tcPr>
          <w:p w14:paraId="27F932DC" w14:textId="77777777" w:rsidR="00334C6A" w:rsidRPr="005647EB" w:rsidRDefault="00334C6A" w:rsidP="002570E4">
            <w:pPr>
              <w:pStyle w:val="TAL"/>
              <w:keepNext w:val="0"/>
              <w:keepLines w:val="0"/>
            </w:pPr>
          </w:p>
        </w:tc>
        <w:tc>
          <w:tcPr>
            <w:tcW w:w="1700" w:type="dxa"/>
          </w:tcPr>
          <w:p w14:paraId="1E20F3E5" w14:textId="77777777" w:rsidR="00334C6A" w:rsidRPr="005647EB" w:rsidRDefault="00334C6A" w:rsidP="002570E4">
            <w:pPr>
              <w:pStyle w:val="TAL"/>
              <w:keepNext w:val="0"/>
              <w:keepLines w:val="0"/>
            </w:pPr>
          </w:p>
        </w:tc>
        <w:tc>
          <w:tcPr>
            <w:tcW w:w="1245" w:type="dxa"/>
          </w:tcPr>
          <w:p w14:paraId="71396717" w14:textId="77777777" w:rsidR="00334C6A" w:rsidRPr="005647EB" w:rsidRDefault="00334C6A" w:rsidP="002570E4">
            <w:pPr>
              <w:pStyle w:val="TAL"/>
              <w:keepNext w:val="0"/>
              <w:keepLines w:val="0"/>
            </w:pPr>
          </w:p>
        </w:tc>
      </w:tr>
      <w:tr w:rsidR="00334C6A" w:rsidRPr="005647EB" w14:paraId="2FF4E842" w14:textId="77777777" w:rsidTr="002570E4">
        <w:trPr>
          <w:jc w:val="center"/>
        </w:trPr>
        <w:tc>
          <w:tcPr>
            <w:tcW w:w="4427" w:type="dxa"/>
          </w:tcPr>
          <w:p w14:paraId="7CEE991D" w14:textId="36FC779A" w:rsidR="00334C6A" w:rsidRPr="005647EB" w:rsidRDefault="002570E4" w:rsidP="002570E4">
            <w:pPr>
              <w:pStyle w:val="TAL"/>
              <w:keepNext w:val="0"/>
              <w:keepLines w:val="0"/>
            </w:pPr>
            <w:r w:rsidRPr="005647EB">
              <w:t xml:space="preserve">        </w:t>
            </w:r>
            <w:r w:rsidR="00334C6A" w:rsidRPr="005647EB">
              <w:t>measConfig</w:t>
            </w:r>
            <w:r w:rsidRPr="005647EB">
              <w:t xml:space="preserve"> </w:t>
            </w:r>
          </w:p>
        </w:tc>
        <w:tc>
          <w:tcPr>
            <w:tcW w:w="2267" w:type="dxa"/>
          </w:tcPr>
          <w:p w14:paraId="6874F826" w14:textId="23D9AB72" w:rsidR="00334C6A" w:rsidRPr="005647EB" w:rsidRDefault="00334C6A" w:rsidP="002570E4">
            <w:pPr>
              <w:pStyle w:val="TAL"/>
              <w:keepNext w:val="0"/>
              <w:keepLines w:val="0"/>
            </w:pPr>
            <w:r w:rsidRPr="005647EB">
              <w:t>MeasConfig</w:t>
            </w:r>
            <w:r w:rsidR="002570E4" w:rsidRPr="005647EB">
              <w:t xml:space="preserve"> </w:t>
            </w:r>
            <w:r w:rsidRPr="005647EB">
              <w:t>-DEFAULT</w:t>
            </w:r>
          </w:p>
        </w:tc>
        <w:tc>
          <w:tcPr>
            <w:tcW w:w="1700" w:type="dxa"/>
          </w:tcPr>
          <w:p w14:paraId="6A60CB81" w14:textId="77777777" w:rsidR="00334C6A" w:rsidRPr="005647EB" w:rsidRDefault="00334C6A" w:rsidP="002570E4">
            <w:pPr>
              <w:pStyle w:val="TAL"/>
              <w:keepNext w:val="0"/>
              <w:keepLines w:val="0"/>
            </w:pPr>
          </w:p>
        </w:tc>
        <w:tc>
          <w:tcPr>
            <w:tcW w:w="1245" w:type="dxa"/>
          </w:tcPr>
          <w:p w14:paraId="1E6BFDD0" w14:textId="77777777" w:rsidR="00334C6A" w:rsidRPr="005647EB" w:rsidRDefault="00334C6A" w:rsidP="002570E4">
            <w:pPr>
              <w:pStyle w:val="TAL"/>
              <w:keepNext w:val="0"/>
              <w:keepLines w:val="0"/>
            </w:pPr>
          </w:p>
        </w:tc>
      </w:tr>
      <w:tr w:rsidR="00334C6A" w:rsidRPr="005647EB" w14:paraId="2270E009" w14:textId="77777777" w:rsidTr="002570E4">
        <w:trPr>
          <w:jc w:val="center"/>
        </w:trPr>
        <w:tc>
          <w:tcPr>
            <w:tcW w:w="4427" w:type="dxa"/>
          </w:tcPr>
          <w:p w14:paraId="617F01B1" w14:textId="4B5D1616" w:rsidR="00334C6A" w:rsidRPr="005647EB" w:rsidRDefault="002570E4" w:rsidP="002570E4">
            <w:pPr>
              <w:pStyle w:val="TAL"/>
              <w:keepNext w:val="0"/>
              <w:keepLines w:val="0"/>
              <w:rPr>
                <w:lang w:eastAsia="zh-CN"/>
              </w:rPr>
            </w:pPr>
            <w:r w:rsidRPr="005647EB">
              <w:rPr>
                <w:lang w:eastAsia="zh-CN"/>
              </w:rPr>
              <w:t xml:space="preserve">        </w:t>
            </w:r>
            <w:r w:rsidR="00334C6A" w:rsidRPr="005647EB">
              <w:t>radioResourceConfigDedicated</w:t>
            </w:r>
          </w:p>
        </w:tc>
        <w:tc>
          <w:tcPr>
            <w:tcW w:w="2267" w:type="dxa"/>
          </w:tcPr>
          <w:p w14:paraId="6070DBB5" w14:textId="77777777" w:rsidR="00334C6A" w:rsidRPr="005647EB" w:rsidRDefault="00334C6A" w:rsidP="002570E4">
            <w:pPr>
              <w:pStyle w:val="TAL"/>
              <w:keepNext w:val="0"/>
              <w:keepLines w:val="0"/>
            </w:pPr>
            <w:r w:rsidRPr="005647EB">
              <w:t>RadioResourceConfigDedicated-HO</w:t>
            </w:r>
          </w:p>
        </w:tc>
        <w:tc>
          <w:tcPr>
            <w:tcW w:w="1700" w:type="dxa"/>
          </w:tcPr>
          <w:p w14:paraId="64A9AAFC" w14:textId="77777777" w:rsidR="00334C6A" w:rsidRPr="005647EB" w:rsidRDefault="00334C6A" w:rsidP="002570E4">
            <w:pPr>
              <w:pStyle w:val="TAL"/>
              <w:keepNext w:val="0"/>
              <w:keepLines w:val="0"/>
            </w:pPr>
          </w:p>
        </w:tc>
        <w:tc>
          <w:tcPr>
            <w:tcW w:w="1245" w:type="dxa"/>
          </w:tcPr>
          <w:p w14:paraId="5C116587" w14:textId="77777777" w:rsidR="00334C6A" w:rsidRPr="005647EB" w:rsidRDefault="00334C6A" w:rsidP="002570E4">
            <w:pPr>
              <w:pStyle w:val="TAL"/>
              <w:keepNext w:val="0"/>
              <w:keepLines w:val="0"/>
              <w:rPr>
                <w:lang w:eastAsia="zh-CN"/>
              </w:rPr>
            </w:pPr>
          </w:p>
        </w:tc>
      </w:tr>
      <w:tr w:rsidR="00334C6A" w:rsidRPr="005647EB" w14:paraId="261A5595" w14:textId="77777777" w:rsidTr="002570E4">
        <w:trPr>
          <w:jc w:val="center"/>
        </w:trPr>
        <w:tc>
          <w:tcPr>
            <w:tcW w:w="4427" w:type="dxa"/>
          </w:tcPr>
          <w:p w14:paraId="5F4F73A3" w14:textId="613FAA73" w:rsidR="00334C6A" w:rsidRPr="005647EB" w:rsidRDefault="002570E4" w:rsidP="002570E4">
            <w:pPr>
              <w:pStyle w:val="TAL"/>
              <w:keepNext w:val="0"/>
              <w:keepLines w:val="0"/>
            </w:pPr>
            <w:r w:rsidRPr="005647EB">
              <w:rPr>
                <w:lang w:eastAsia="zh-CN"/>
              </w:rPr>
              <w:t xml:space="preserve">   </w:t>
            </w:r>
            <w:r w:rsidR="00334C6A" w:rsidRPr="005647EB">
              <w:rPr>
                <w:lang w:eastAsia="zh-CN"/>
              </w:rPr>
              <w:t>}</w:t>
            </w:r>
          </w:p>
        </w:tc>
        <w:tc>
          <w:tcPr>
            <w:tcW w:w="2267" w:type="dxa"/>
          </w:tcPr>
          <w:p w14:paraId="0614212A" w14:textId="77777777" w:rsidR="00334C6A" w:rsidRPr="005647EB" w:rsidRDefault="00334C6A" w:rsidP="002570E4">
            <w:pPr>
              <w:pStyle w:val="TAL"/>
              <w:keepNext w:val="0"/>
              <w:keepLines w:val="0"/>
            </w:pPr>
          </w:p>
        </w:tc>
        <w:tc>
          <w:tcPr>
            <w:tcW w:w="1700" w:type="dxa"/>
          </w:tcPr>
          <w:p w14:paraId="4D48FFC7" w14:textId="77777777" w:rsidR="00334C6A" w:rsidRPr="005647EB" w:rsidRDefault="00334C6A" w:rsidP="002570E4">
            <w:pPr>
              <w:pStyle w:val="TAL"/>
              <w:keepNext w:val="0"/>
              <w:keepLines w:val="0"/>
            </w:pPr>
          </w:p>
        </w:tc>
        <w:tc>
          <w:tcPr>
            <w:tcW w:w="1245" w:type="dxa"/>
          </w:tcPr>
          <w:p w14:paraId="048965FD" w14:textId="77777777" w:rsidR="00334C6A" w:rsidRPr="005647EB" w:rsidRDefault="00334C6A" w:rsidP="002570E4">
            <w:pPr>
              <w:pStyle w:val="TAL"/>
              <w:keepNext w:val="0"/>
              <w:keepLines w:val="0"/>
            </w:pPr>
          </w:p>
        </w:tc>
      </w:tr>
      <w:tr w:rsidR="00334C6A" w:rsidRPr="005647EB" w14:paraId="05EA51AE" w14:textId="77777777" w:rsidTr="002570E4">
        <w:trPr>
          <w:jc w:val="center"/>
        </w:trPr>
        <w:tc>
          <w:tcPr>
            <w:tcW w:w="4427" w:type="dxa"/>
          </w:tcPr>
          <w:p w14:paraId="5B51F138" w14:textId="00DDFAE4"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719FE51B" w14:textId="77777777" w:rsidR="00334C6A" w:rsidRPr="005647EB" w:rsidRDefault="00334C6A" w:rsidP="002570E4">
            <w:pPr>
              <w:pStyle w:val="TAL"/>
              <w:keepNext w:val="0"/>
              <w:keepLines w:val="0"/>
            </w:pPr>
          </w:p>
        </w:tc>
        <w:tc>
          <w:tcPr>
            <w:tcW w:w="1700" w:type="dxa"/>
          </w:tcPr>
          <w:p w14:paraId="1E252F00" w14:textId="77777777" w:rsidR="00334C6A" w:rsidRPr="005647EB" w:rsidRDefault="00334C6A" w:rsidP="002570E4">
            <w:pPr>
              <w:pStyle w:val="TAL"/>
              <w:keepNext w:val="0"/>
              <w:keepLines w:val="0"/>
            </w:pPr>
          </w:p>
        </w:tc>
        <w:tc>
          <w:tcPr>
            <w:tcW w:w="1245" w:type="dxa"/>
          </w:tcPr>
          <w:p w14:paraId="1388E5F3" w14:textId="77777777" w:rsidR="00334C6A" w:rsidRPr="005647EB" w:rsidRDefault="00334C6A" w:rsidP="002570E4">
            <w:pPr>
              <w:pStyle w:val="TAL"/>
              <w:keepNext w:val="0"/>
              <w:keepLines w:val="0"/>
            </w:pPr>
          </w:p>
        </w:tc>
      </w:tr>
      <w:tr w:rsidR="00334C6A" w:rsidRPr="005647EB" w14:paraId="78DECB2E" w14:textId="77777777" w:rsidTr="002570E4">
        <w:trPr>
          <w:jc w:val="center"/>
        </w:trPr>
        <w:tc>
          <w:tcPr>
            <w:tcW w:w="4427" w:type="dxa"/>
          </w:tcPr>
          <w:p w14:paraId="094C2EBF" w14:textId="0305F382" w:rsidR="00334C6A" w:rsidRPr="005647EB" w:rsidRDefault="002570E4" w:rsidP="002570E4">
            <w:pPr>
              <w:pStyle w:val="TAL"/>
              <w:keepNext w:val="0"/>
              <w:keepLines w:val="0"/>
            </w:pPr>
            <w:r w:rsidRPr="005647EB">
              <w:t xml:space="preserve"> </w:t>
            </w:r>
            <w:r w:rsidR="00334C6A" w:rsidRPr="005647EB">
              <w:t>}</w:t>
            </w:r>
          </w:p>
        </w:tc>
        <w:tc>
          <w:tcPr>
            <w:tcW w:w="2267" w:type="dxa"/>
          </w:tcPr>
          <w:p w14:paraId="4AAA0125" w14:textId="77777777" w:rsidR="00334C6A" w:rsidRPr="005647EB" w:rsidRDefault="00334C6A" w:rsidP="002570E4">
            <w:pPr>
              <w:pStyle w:val="TAL"/>
              <w:keepNext w:val="0"/>
              <w:keepLines w:val="0"/>
            </w:pPr>
          </w:p>
        </w:tc>
        <w:tc>
          <w:tcPr>
            <w:tcW w:w="1700" w:type="dxa"/>
          </w:tcPr>
          <w:p w14:paraId="76FAC546" w14:textId="77777777" w:rsidR="00334C6A" w:rsidRPr="005647EB" w:rsidRDefault="00334C6A" w:rsidP="002570E4">
            <w:pPr>
              <w:pStyle w:val="TAL"/>
              <w:keepNext w:val="0"/>
              <w:keepLines w:val="0"/>
            </w:pPr>
          </w:p>
        </w:tc>
        <w:tc>
          <w:tcPr>
            <w:tcW w:w="1245" w:type="dxa"/>
          </w:tcPr>
          <w:p w14:paraId="0D6F10A9" w14:textId="77777777" w:rsidR="00334C6A" w:rsidRPr="005647EB" w:rsidRDefault="00334C6A" w:rsidP="002570E4">
            <w:pPr>
              <w:pStyle w:val="TAL"/>
              <w:keepNext w:val="0"/>
              <w:keepLines w:val="0"/>
            </w:pPr>
          </w:p>
        </w:tc>
      </w:tr>
      <w:tr w:rsidR="00334C6A" w:rsidRPr="005647EB" w14:paraId="7C4E8074" w14:textId="77777777" w:rsidTr="002570E4">
        <w:trPr>
          <w:jc w:val="center"/>
        </w:trPr>
        <w:tc>
          <w:tcPr>
            <w:tcW w:w="4427" w:type="dxa"/>
          </w:tcPr>
          <w:p w14:paraId="16258EDC" w14:textId="77777777" w:rsidR="00334C6A" w:rsidRPr="005647EB" w:rsidRDefault="00334C6A" w:rsidP="002570E4">
            <w:pPr>
              <w:pStyle w:val="TAL"/>
              <w:keepNext w:val="0"/>
              <w:keepLines w:val="0"/>
            </w:pPr>
            <w:r w:rsidRPr="005647EB">
              <w:t>}</w:t>
            </w:r>
          </w:p>
        </w:tc>
        <w:tc>
          <w:tcPr>
            <w:tcW w:w="2267" w:type="dxa"/>
          </w:tcPr>
          <w:p w14:paraId="39E65E2C" w14:textId="77777777" w:rsidR="00334C6A" w:rsidRPr="005647EB" w:rsidRDefault="00334C6A" w:rsidP="002570E4">
            <w:pPr>
              <w:pStyle w:val="TAL"/>
              <w:keepNext w:val="0"/>
              <w:keepLines w:val="0"/>
            </w:pPr>
          </w:p>
        </w:tc>
        <w:tc>
          <w:tcPr>
            <w:tcW w:w="1700" w:type="dxa"/>
          </w:tcPr>
          <w:p w14:paraId="55B78610" w14:textId="77777777" w:rsidR="00334C6A" w:rsidRPr="005647EB" w:rsidRDefault="00334C6A" w:rsidP="002570E4">
            <w:pPr>
              <w:pStyle w:val="TAL"/>
              <w:keepNext w:val="0"/>
              <w:keepLines w:val="0"/>
            </w:pPr>
          </w:p>
        </w:tc>
        <w:tc>
          <w:tcPr>
            <w:tcW w:w="1245" w:type="dxa"/>
          </w:tcPr>
          <w:p w14:paraId="7C9F09F9" w14:textId="77777777" w:rsidR="00334C6A" w:rsidRPr="005647EB" w:rsidRDefault="00334C6A" w:rsidP="002570E4">
            <w:pPr>
              <w:pStyle w:val="TAL"/>
              <w:keepNext w:val="0"/>
              <w:keepLines w:val="0"/>
            </w:pPr>
          </w:p>
        </w:tc>
      </w:tr>
      <w:tr w:rsidR="00334C6A" w:rsidRPr="005647EB" w14:paraId="44230F25" w14:textId="77777777" w:rsidTr="002570E4">
        <w:trPr>
          <w:jc w:val="center"/>
        </w:trPr>
        <w:tc>
          <w:tcPr>
            <w:tcW w:w="4427" w:type="dxa"/>
          </w:tcPr>
          <w:p w14:paraId="6AA2CAAA" w14:textId="77777777" w:rsidR="00334C6A" w:rsidRPr="005647EB" w:rsidRDefault="00334C6A" w:rsidP="002570E4">
            <w:pPr>
              <w:pStyle w:val="TAL"/>
              <w:keepNext w:val="0"/>
              <w:keepLines w:val="0"/>
            </w:pPr>
          </w:p>
        </w:tc>
        <w:tc>
          <w:tcPr>
            <w:tcW w:w="2267" w:type="dxa"/>
          </w:tcPr>
          <w:p w14:paraId="0245C496" w14:textId="77777777" w:rsidR="00334C6A" w:rsidRPr="005647EB" w:rsidRDefault="00334C6A" w:rsidP="002570E4">
            <w:pPr>
              <w:pStyle w:val="TAL"/>
              <w:keepNext w:val="0"/>
              <w:keepLines w:val="0"/>
            </w:pPr>
          </w:p>
        </w:tc>
        <w:tc>
          <w:tcPr>
            <w:tcW w:w="1700" w:type="dxa"/>
          </w:tcPr>
          <w:p w14:paraId="49936663" w14:textId="77777777" w:rsidR="00334C6A" w:rsidRPr="005647EB" w:rsidRDefault="00334C6A" w:rsidP="002570E4">
            <w:pPr>
              <w:pStyle w:val="TAL"/>
              <w:keepNext w:val="0"/>
              <w:keepLines w:val="0"/>
            </w:pPr>
          </w:p>
        </w:tc>
        <w:tc>
          <w:tcPr>
            <w:tcW w:w="1245" w:type="dxa"/>
          </w:tcPr>
          <w:p w14:paraId="36CBD123" w14:textId="77777777" w:rsidR="00334C6A" w:rsidRPr="005647EB" w:rsidRDefault="00334C6A" w:rsidP="002570E4">
            <w:pPr>
              <w:pStyle w:val="TAL"/>
              <w:keepNext w:val="0"/>
              <w:keepLines w:val="0"/>
            </w:pPr>
          </w:p>
        </w:tc>
      </w:tr>
    </w:tbl>
    <w:p w14:paraId="1008D9B5" w14:textId="77777777" w:rsidR="00334C6A" w:rsidRPr="005647EB" w:rsidRDefault="00334C6A" w:rsidP="002570E4"/>
    <w:p w14:paraId="3E94B15F" w14:textId="77777777" w:rsidR="00334C6A" w:rsidRPr="005647EB" w:rsidRDefault="00334C6A" w:rsidP="00205F74">
      <w:pPr>
        <w:pStyle w:val="TH"/>
      </w:pPr>
      <w:r w:rsidRPr="005647EB">
        <w:t xml:space="preserve">Table 8.3.2_2.4.3-3: </w:t>
      </w:r>
      <w:r w:rsidRPr="005647EB">
        <w:rPr>
          <w:i/>
        </w:rPr>
        <w:t>ReportConfigEUTRA-A3</w:t>
      </w:r>
      <w:r w:rsidRPr="005647EB">
        <w:t>: Additional E-UTRAN FDD-FDD inter-frequency event triggered reporting when DRX is used in fading propagation conditions test 1 and 2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946"/>
        <w:gridCol w:w="887"/>
      </w:tblGrid>
      <w:tr w:rsidR="00334C6A" w:rsidRPr="005647EB" w14:paraId="7153A8DB" w14:textId="77777777" w:rsidTr="002570E4">
        <w:trPr>
          <w:jc w:val="center"/>
        </w:trPr>
        <w:tc>
          <w:tcPr>
            <w:tcW w:w="9527" w:type="dxa"/>
            <w:gridSpan w:val="4"/>
            <w:tcBorders>
              <w:bottom w:val="single" w:sz="4" w:space="0" w:color="auto"/>
            </w:tcBorders>
          </w:tcPr>
          <w:p w14:paraId="69656153" w14:textId="1BC6617D" w:rsidR="00334C6A" w:rsidRPr="005647EB" w:rsidRDefault="00334C6A" w:rsidP="00205F74">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389D3845" w14:textId="77777777" w:rsidTr="002570E4">
        <w:trPr>
          <w:jc w:val="center"/>
        </w:trPr>
        <w:tc>
          <w:tcPr>
            <w:tcW w:w="4427" w:type="dxa"/>
            <w:tcBorders>
              <w:right w:val="single" w:sz="4" w:space="0" w:color="auto"/>
            </w:tcBorders>
          </w:tcPr>
          <w:p w14:paraId="3181D57E" w14:textId="40E7C20B" w:rsidR="00334C6A" w:rsidRPr="005647EB" w:rsidRDefault="00334C6A" w:rsidP="00205F74">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CE80708" w14:textId="77777777" w:rsidR="00334C6A" w:rsidRPr="005647EB" w:rsidRDefault="00334C6A" w:rsidP="00205F74">
            <w:pPr>
              <w:pStyle w:val="TAH"/>
            </w:pPr>
            <w:r w:rsidRPr="005647EB">
              <w:t>Value/remark</w:t>
            </w:r>
          </w:p>
        </w:tc>
        <w:tc>
          <w:tcPr>
            <w:tcW w:w="1946" w:type="dxa"/>
            <w:tcBorders>
              <w:left w:val="single" w:sz="4" w:space="0" w:color="auto"/>
              <w:right w:val="single" w:sz="4" w:space="0" w:color="auto"/>
            </w:tcBorders>
          </w:tcPr>
          <w:p w14:paraId="4C62A9F4" w14:textId="77777777" w:rsidR="00334C6A" w:rsidRPr="005647EB" w:rsidRDefault="00334C6A" w:rsidP="00205F74">
            <w:pPr>
              <w:pStyle w:val="TAH"/>
            </w:pPr>
            <w:r w:rsidRPr="005647EB">
              <w:t>Comment</w:t>
            </w:r>
          </w:p>
        </w:tc>
        <w:tc>
          <w:tcPr>
            <w:tcW w:w="887" w:type="dxa"/>
            <w:tcBorders>
              <w:left w:val="single" w:sz="4" w:space="0" w:color="auto"/>
            </w:tcBorders>
          </w:tcPr>
          <w:p w14:paraId="001ECCA3" w14:textId="77777777" w:rsidR="00334C6A" w:rsidRPr="005647EB" w:rsidRDefault="00334C6A" w:rsidP="00205F74">
            <w:pPr>
              <w:pStyle w:val="TAH"/>
            </w:pPr>
            <w:r w:rsidRPr="005647EB">
              <w:t>Condition</w:t>
            </w:r>
          </w:p>
        </w:tc>
      </w:tr>
      <w:tr w:rsidR="00334C6A" w:rsidRPr="005647EB" w14:paraId="3DEA549E" w14:textId="77777777" w:rsidTr="002570E4">
        <w:trPr>
          <w:jc w:val="center"/>
        </w:trPr>
        <w:tc>
          <w:tcPr>
            <w:tcW w:w="4427" w:type="dxa"/>
            <w:tcBorders>
              <w:right w:val="single" w:sz="4" w:space="0" w:color="auto"/>
            </w:tcBorders>
          </w:tcPr>
          <w:p w14:paraId="02848B9C" w14:textId="715C0AC8" w:rsidR="00334C6A" w:rsidRPr="005647EB" w:rsidRDefault="00334C6A" w:rsidP="00205F74">
            <w:pPr>
              <w:pStyle w:val="TAL"/>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31EC87AF" w14:textId="77777777" w:rsidR="00334C6A" w:rsidRPr="005647EB" w:rsidRDefault="00334C6A" w:rsidP="00205F74">
            <w:pPr>
              <w:pStyle w:val="TAL"/>
            </w:pPr>
          </w:p>
        </w:tc>
        <w:tc>
          <w:tcPr>
            <w:tcW w:w="1946" w:type="dxa"/>
            <w:tcBorders>
              <w:left w:val="single" w:sz="4" w:space="0" w:color="auto"/>
              <w:right w:val="single" w:sz="4" w:space="0" w:color="auto"/>
            </w:tcBorders>
          </w:tcPr>
          <w:p w14:paraId="5A1E1E44" w14:textId="77777777" w:rsidR="00334C6A" w:rsidRPr="005647EB" w:rsidRDefault="00334C6A" w:rsidP="00205F74">
            <w:pPr>
              <w:pStyle w:val="TAL"/>
            </w:pPr>
          </w:p>
        </w:tc>
        <w:tc>
          <w:tcPr>
            <w:tcW w:w="887" w:type="dxa"/>
            <w:tcBorders>
              <w:left w:val="single" w:sz="4" w:space="0" w:color="auto"/>
            </w:tcBorders>
          </w:tcPr>
          <w:p w14:paraId="507BF171" w14:textId="77777777" w:rsidR="00334C6A" w:rsidRPr="005647EB" w:rsidRDefault="00334C6A" w:rsidP="00205F74">
            <w:pPr>
              <w:pStyle w:val="TAL"/>
            </w:pPr>
          </w:p>
        </w:tc>
      </w:tr>
      <w:tr w:rsidR="00334C6A" w:rsidRPr="005647EB" w14:paraId="3C8E77AC" w14:textId="77777777" w:rsidTr="002570E4">
        <w:trPr>
          <w:jc w:val="center"/>
        </w:trPr>
        <w:tc>
          <w:tcPr>
            <w:tcW w:w="4427" w:type="dxa"/>
            <w:tcBorders>
              <w:right w:val="single" w:sz="4" w:space="0" w:color="auto"/>
            </w:tcBorders>
          </w:tcPr>
          <w:p w14:paraId="61BCFFB2" w14:textId="75E490CA" w:rsidR="00334C6A" w:rsidRPr="005647EB" w:rsidRDefault="002570E4" w:rsidP="00205F74">
            <w:pPr>
              <w:pStyle w:val="TAL"/>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2AAA48C0" w14:textId="77777777" w:rsidR="00334C6A" w:rsidRPr="005647EB" w:rsidRDefault="00334C6A" w:rsidP="00205F74">
            <w:pPr>
              <w:pStyle w:val="TAL"/>
            </w:pPr>
          </w:p>
        </w:tc>
        <w:tc>
          <w:tcPr>
            <w:tcW w:w="1946" w:type="dxa"/>
            <w:tcBorders>
              <w:left w:val="single" w:sz="4" w:space="0" w:color="auto"/>
              <w:right w:val="single" w:sz="4" w:space="0" w:color="auto"/>
            </w:tcBorders>
          </w:tcPr>
          <w:p w14:paraId="61B5B59B" w14:textId="77777777" w:rsidR="00334C6A" w:rsidRPr="005647EB" w:rsidRDefault="00334C6A" w:rsidP="00205F74">
            <w:pPr>
              <w:pStyle w:val="TAL"/>
            </w:pPr>
          </w:p>
        </w:tc>
        <w:tc>
          <w:tcPr>
            <w:tcW w:w="887" w:type="dxa"/>
            <w:tcBorders>
              <w:left w:val="single" w:sz="4" w:space="0" w:color="auto"/>
            </w:tcBorders>
          </w:tcPr>
          <w:p w14:paraId="1304DC92" w14:textId="77777777" w:rsidR="00334C6A" w:rsidRPr="005647EB" w:rsidRDefault="00334C6A" w:rsidP="00205F74">
            <w:pPr>
              <w:pStyle w:val="TAL"/>
            </w:pPr>
          </w:p>
        </w:tc>
      </w:tr>
      <w:tr w:rsidR="00334C6A" w:rsidRPr="005647EB" w14:paraId="123F0853" w14:textId="77777777" w:rsidTr="002570E4">
        <w:trPr>
          <w:jc w:val="center"/>
        </w:trPr>
        <w:tc>
          <w:tcPr>
            <w:tcW w:w="4427" w:type="dxa"/>
            <w:tcBorders>
              <w:right w:val="single" w:sz="4" w:space="0" w:color="auto"/>
            </w:tcBorders>
          </w:tcPr>
          <w:p w14:paraId="4091E8E3" w14:textId="2CCF27D1" w:rsidR="00334C6A" w:rsidRPr="005647EB" w:rsidRDefault="002570E4" w:rsidP="00205F74">
            <w:pPr>
              <w:pStyle w:val="TAL"/>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38A0196B" w14:textId="77777777" w:rsidR="00334C6A" w:rsidRPr="005647EB" w:rsidRDefault="00334C6A" w:rsidP="00205F74">
            <w:pPr>
              <w:pStyle w:val="TAL"/>
            </w:pPr>
          </w:p>
        </w:tc>
        <w:tc>
          <w:tcPr>
            <w:tcW w:w="1946" w:type="dxa"/>
            <w:tcBorders>
              <w:left w:val="single" w:sz="4" w:space="0" w:color="auto"/>
              <w:right w:val="single" w:sz="4" w:space="0" w:color="auto"/>
            </w:tcBorders>
          </w:tcPr>
          <w:p w14:paraId="70FBE640" w14:textId="77777777" w:rsidR="00334C6A" w:rsidRPr="005647EB" w:rsidRDefault="00334C6A" w:rsidP="00205F74">
            <w:pPr>
              <w:pStyle w:val="TAL"/>
            </w:pPr>
          </w:p>
        </w:tc>
        <w:tc>
          <w:tcPr>
            <w:tcW w:w="887" w:type="dxa"/>
            <w:tcBorders>
              <w:left w:val="single" w:sz="4" w:space="0" w:color="auto"/>
            </w:tcBorders>
          </w:tcPr>
          <w:p w14:paraId="0ABD10ED" w14:textId="77777777" w:rsidR="00334C6A" w:rsidRPr="005647EB" w:rsidRDefault="00334C6A" w:rsidP="00205F74">
            <w:pPr>
              <w:pStyle w:val="TAL"/>
            </w:pPr>
          </w:p>
        </w:tc>
      </w:tr>
      <w:tr w:rsidR="00334C6A" w:rsidRPr="005647EB" w14:paraId="582E8928" w14:textId="77777777" w:rsidTr="002570E4">
        <w:trPr>
          <w:jc w:val="center"/>
        </w:trPr>
        <w:tc>
          <w:tcPr>
            <w:tcW w:w="4427" w:type="dxa"/>
            <w:tcBorders>
              <w:right w:val="single" w:sz="4" w:space="0" w:color="auto"/>
            </w:tcBorders>
          </w:tcPr>
          <w:p w14:paraId="172F22C9" w14:textId="27AD503B" w:rsidR="00334C6A" w:rsidRPr="005647EB" w:rsidRDefault="002570E4" w:rsidP="00205F74">
            <w:pPr>
              <w:pStyle w:val="TAL"/>
            </w:pPr>
            <w:r w:rsidRPr="005647EB">
              <w:t xml:space="preserve">    </w:t>
            </w:r>
            <w:r w:rsidR="00334C6A" w:rsidRPr="005647EB">
              <w:t>eventide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06562934" w14:textId="77777777" w:rsidR="00334C6A" w:rsidRPr="005647EB" w:rsidRDefault="00334C6A" w:rsidP="00205F74">
            <w:pPr>
              <w:pStyle w:val="TAL"/>
            </w:pPr>
          </w:p>
        </w:tc>
        <w:tc>
          <w:tcPr>
            <w:tcW w:w="1946" w:type="dxa"/>
            <w:tcBorders>
              <w:left w:val="single" w:sz="4" w:space="0" w:color="auto"/>
              <w:right w:val="single" w:sz="4" w:space="0" w:color="auto"/>
            </w:tcBorders>
          </w:tcPr>
          <w:p w14:paraId="32775B80" w14:textId="77777777" w:rsidR="00334C6A" w:rsidRPr="005647EB" w:rsidRDefault="00334C6A" w:rsidP="00205F74">
            <w:pPr>
              <w:pStyle w:val="TAL"/>
            </w:pPr>
          </w:p>
        </w:tc>
        <w:tc>
          <w:tcPr>
            <w:tcW w:w="887" w:type="dxa"/>
            <w:tcBorders>
              <w:left w:val="single" w:sz="4" w:space="0" w:color="auto"/>
            </w:tcBorders>
          </w:tcPr>
          <w:p w14:paraId="27FE0C67" w14:textId="77777777" w:rsidR="00334C6A" w:rsidRPr="005647EB" w:rsidRDefault="00334C6A" w:rsidP="00205F74">
            <w:pPr>
              <w:pStyle w:val="TAL"/>
            </w:pPr>
          </w:p>
        </w:tc>
      </w:tr>
      <w:tr w:rsidR="00334C6A" w:rsidRPr="005647EB" w14:paraId="48F76931" w14:textId="77777777" w:rsidTr="002570E4">
        <w:trPr>
          <w:jc w:val="center"/>
        </w:trPr>
        <w:tc>
          <w:tcPr>
            <w:tcW w:w="4427" w:type="dxa"/>
            <w:tcBorders>
              <w:right w:val="single" w:sz="4" w:space="0" w:color="auto"/>
            </w:tcBorders>
          </w:tcPr>
          <w:p w14:paraId="0C50B726" w14:textId="69E4B99A" w:rsidR="00334C6A" w:rsidRPr="005647EB" w:rsidRDefault="002570E4" w:rsidP="00205F74">
            <w:pPr>
              <w:pStyle w:val="TAL"/>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0F8EEAB3" w14:textId="77777777" w:rsidR="00334C6A" w:rsidRPr="005647EB" w:rsidRDefault="00334C6A" w:rsidP="00205F74">
            <w:pPr>
              <w:pStyle w:val="TAL"/>
            </w:pPr>
          </w:p>
        </w:tc>
        <w:tc>
          <w:tcPr>
            <w:tcW w:w="1946" w:type="dxa"/>
            <w:tcBorders>
              <w:left w:val="single" w:sz="4" w:space="0" w:color="auto"/>
              <w:right w:val="single" w:sz="4" w:space="0" w:color="auto"/>
            </w:tcBorders>
          </w:tcPr>
          <w:p w14:paraId="78CE89D9" w14:textId="77777777" w:rsidR="00334C6A" w:rsidRPr="005647EB" w:rsidRDefault="00334C6A" w:rsidP="00205F74">
            <w:pPr>
              <w:pStyle w:val="TAL"/>
            </w:pPr>
          </w:p>
        </w:tc>
        <w:tc>
          <w:tcPr>
            <w:tcW w:w="887" w:type="dxa"/>
            <w:tcBorders>
              <w:left w:val="single" w:sz="4" w:space="0" w:color="auto"/>
            </w:tcBorders>
          </w:tcPr>
          <w:p w14:paraId="268B4C36" w14:textId="77777777" w:rsidR="00334C6A" w:rsidRPr="005647EB" w:rsidRDefault="00334C6A" w:rsidP="00205F74">
            <w:pPr>
              <w:pStyle w:val="TAL"/>
            </w:pPr>
          </w:p>
        </w:tc>
      </w:tr>
      <w:tr w:rsidR="00334C6A" w:rsidRPr="005647EB" w14:paraId="2F9B579B" w14:textId="77777777" w:rsidTr="002570E4">
        <w:trPr>
          <w:jc w:val="center"/>
        </w:trPr>
        <w:tc>
          <w:tcPr>
            <w:tcW w:w="4427" w:type="dxa"/>
            <w:tcBorders>
              <w:right w:val="single" w:sz="4" w:space="0" w:color="auto"/>
            </w:tcBorders>
          </w:tcPr>
          <w:p w14:paraId="568B51C5" w14:textId="5B778CB1" w:rsidR="00334C6A" w:rsidRPr="005647EB" w:rsidRDefault="002570E4" w:rsidP="00205F74">
            <w:pPr>
              <w:pStyle w:val="TAL"/>
            </w:pPr>
            <w:r w:rsidRPr="005647EB">
              <w:t xml:space="preserve">       </w:t>
            </w:r>
            <w:r w:rsidR="00334C6A" w:rsidRPr="005647EB">
              <w:t>a3-Offset</w:t>
            </w:r>
          </w:p>
        </w:tc>
        <w:tc>
          <w:tcPr>
            <w:tcW w:w="2267" w:type="dxa"/>
            <w:tcBorders>
              <w:left w:val="single" w:sz="4" w:space="0" w:color="auto"/>
              <w:right w:val="single" w:sz="4" w:space="0" w:color="auto"/>
            </w:tcBorders>
          </w:tcPr>
          <w:p w14:paraId="39CCCBA8" w14:textId="453F2E71" w:rsidR="00334C6A" w:rsidRPr="005647EB" w:rsidRDefault="00334C6A" w:rsidP="00205F74">
            <w:pPr>
              <w:pStyle w:val="TAL"/>
            </w:pPr>
            <w:r w:rsidRPr="005647EB">
              <w:t>-12</w:t>
            </w:r>
            <w:r w:rsidR="002570E4" w:rsidRPr="005647EB">
              <w:t xml:space="preserve"> </w:t>
            </w:r>
            <w:r w:rsidRPr="005647EB">
              <w:t>(-6</w:t>
            </w:r>
            <w:r w:rsidR="002570E4" w:rsidRPr="005647EB">
              <w:t xml:space="preserve"> </w:t>
            </w:r>
            <w:r w:rsidRPr="005647EB">
              <w:t>dB)</w:t>
            </w:r>
          </w:p>
        </w:tc>
        <w:tc>
          <w:tcPr>
            <w:tcW w:w="1946" w:type="dxa"/>
            <w:tcBorders>
              <w:left w:val="single" w:sz="4" w:space="0" w:color="auto"/>
              <w:right w:val="single" w:sz="4" w:space="0" w:color="auto"/>
            </w:tcBorders>
          </w:tcPr>
          <w:p w14:paraId="00ADC4C0" w14:textId="52414A3E" w:rsidR="00334C6A" w:rsidRPr="005647EB" w:rsidRDefault="00334C6A" w:rsidP="00205F74">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887" w:type="dxa"/>
            <w:tcBorders>
              <w:left w:val="single" w:sz="4" w:space="0" w:color="auto"/>
            </w:tcBorders>
          </w:tcPr>
          <w:p w14:paraId="2561AFA0" w14:textId="77777777" w:rsidR="00334C6A" w:rsidRPr="005647EB" w:rsidRDefault="00334C6A" w:rsidP="00205F74">
            <w:pPr>
              <w:pStyle w:val="TAL"/>
            </w:pPr>
          </w:p>
        </w:tc>
      </w:tr>
      <w:tr w:rsidR="00334C6A" w:rsidRPr="005647EB" w14:paraId="796A6FEF" w14:textId="77777777" w:rsidTr="002570E4">
        <w:trPr>
          <w:jc w:val="center"/>
        </w:trPr>
        <w:tc>
          <w:tcPr>
            <w:tcW w:w="4427" w:type="dxa"/>
            <w:tcBorders>
              <w:right w:val="single" w:sz="4" w:space="0" w:color="auto"/>
            </w:tcBorders>
          </w:tcPr>
          <w:p w14:paraId="757CA96A" w14:textId="36469D99" w:rsidR="00334C6A" w:rsidRPr="005647EB" w:rsidRDefault="002570E4" w:rsidP="00205F74">
            <w:pPr>
              <w:pStyle w:val="TAL"/>
            </w:pPr>
            <w:r w:rsidRPr="005647EB">
              <w:t xml:space="preserve">       </w:t>
            </w:r>
            <w:r w:rsidR="00334C6A" w:rsidRPr="005647EB">
              <w:t>reportOnLeave</w:t>
            </w:r>
            <w:r w:rsidRPr="005647EB">
              <w:t xml:space="preserve"> </w:t>
            </w:r>
          </w:p>
        </w:tc>
        <w:tc>
          <w:tcPr>
            <w:tcW w:w="2267" w:type="dxa"/>
            <w:tcBorders>
              <w:left w:val="single" w:sz="4" w:space="0" w:color="auto"/>
              <w:right w:val="single" w:sz="4" w:space="0" w:color="auto"/>
            </w:tcBorders>
          </w:tcPr>
          <w:p w14:paraId="4A7C305F" w14:textId="77777777" w:rsidR="00334C6A" w:rsidRPr="005647EB" w:rsidRDefault="00334C6A" w:rsidP="00205F74">
            <w:pPr>
              <w:pStyle w:val="TAL"/>
            </w:pPr>
            <w:r w:rsidRPr="005647EB">
              <w:t>FALSE</w:t>
            </w:r>
          </w:p>
        </w:tc>
        <w:tc>
          <w:tcPr>
            <w:tcW w:w="1946" w:type="dxa"/>
            <w:tcBorders>
              <w:left w:val="single" w:sz="4" w:space="0" w:color="auto"/>
              <w:right w:val="single" w:sz="4" w:space="0" w:color="auto"/>
            </w:tcBorders>
          </w:tcPr>
          <w:p w14:paraId="19587B1D" w14:textId="77777777" w:rsidR="00334C6A" w:rsidRPr="005647EB" w:rsidRDefault="00334C6A" w:rsidP="00205F74">
            <w:pPr>
              <w:pStyle w:val="TAL"/>
            </w:pPr>
          </w:p>
        </w:tc>
        <w:tc>
          <w:tcPr>
            <w:tcW w:w="887" w:type="dxa"/>
            <w:tcBorders>
              <w:left w:val="single" w:sz="4" w:space="0" w:color="auto"/>
            </w:tcBorders>
          </w:tcPr>
          <w:p w14:paraId="7277CFC3" w14:textId="77777777" w:rsidR="00334C6A" w:rsidRPr="005647EB" w:rsidRDefault="00334C6A" w:rsidP="00205F74">
            <w:pPr>
              <w:pStyle w:val="TAL"/>
            </w:pPr>
          </w:p>
        </w:tc>
      </w:tr>
      <w:tr w:rsidR="00334C6A" w:rsidRPr="005647EB" w14:paraId="68DC260F" w14:textId="77777777" w:rsidTr="002570E4">
        <w:trPr>
          <w:jc w:val="center"/>
        </w:trPr>
        <w:tc>
          <w:tcPr>
            <w:tcW w:w="4427" w:type="dxa"/>
            <w:tcBorders>
              <w:right w:val="single" w:sz="4" w:space="0" w:color="auto"/>
            </w:tcBorders>
          </w:tcPr>
          <w:p w14:paraId="03552D06" w14:textId="305F7A44"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75ACE2C5" w14:textId="77777777" w:rsidR="00334C6A" w:rsidRPr="005647EB" w:rsidRDefault="00334C6A" w:rsidP="002570E4">
            <w:pPr>
              <w:pStyle w:val="TAL"/>
              <w:keepNext w:val="0"/>
              <w:keepLines w:val="0"/>
            </w:pPr>
          </w:p>
        </w:tc>
        <w:tc>
          <w:tcPr>
            <w:tcW w:w="1946" w:type="dxa"/>
            <w:tcBorders>
              <w:left w:val="single" w:sz="4" w:space="0" w:color="auto"/>
              <w:right w:val="single" w:sz="4" w:space="0" w:color="auto"/>
            </w:tcBorders>
          </w:tcPr>
          <w:p w14:paraId="04848420" w14:textId="77777777" w:rsidR="00334C6A" w:rsidRPr="005647EB" w:rsidRDefault="00334C6A" w:rsidP="002570E4">
            <w:pPr>
              <w:pStyle w:val="TAL"/>
              <w:keepNext w:val="0"/>
              <w:keepLines w:val="0"/>
            </w:pPr>
          </w:p>
        </w:tc>
        <w:tc>
          <w:tcPr>
            <w:tcW w:w="887" w:type="dxa"/>
            <w:tcBorders>
              <w:left w:val="single" w:sz="4" w:space="0" w:color="auto"/>
            </w:tcBorders>
          </w:tcPr>
          <w:p w14:paraId="6ACD8109" w14:textId="77777777" w:rsidR="00334C6A" w:rsidRPr="005647EB" w:rsidRDefault="00334C6A" w:rsidP="002570E4">
            <w:pPr>
              <w:pStyle w:val="TAL"/>
              <w:keepNext w:val="0"/>
              <w:keepLines w:val="0"/>
            </w:pPr>
          </w:p>
        </w:tc>
      </w:tr>
      <w:tr w:rsidR="00334C6A" w:rsidRPr="005647EB" w14:paraId="78FE0283" w14:textId="77777777" w:rsidTr="002570E4">
        <w:trPr>
          <w:jc w:val="center"/>
        </w:trPr>
        <w:tc>
          <w:tcPr>
            <w:tcW w:w="4427" w:type="dxa"/>
            <w:tcBorders>
              <w:right w:val="single" w:sz="4" w:space="0" w:color="auto"/>
            </w:tcBorders>
          </w:tcPr>
          <w:p w14:paraId="60AD0DF3" w14:textId="07610BA7"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69FD10D2" w14:textId="77777777" w:rsidR="00334C6A" w:rsidRPr="005647EB" w:rsidRDefault="00334C6A" w:rsidP="002570E4">
            <w:pPr>
              <w:pStyle w:val="TAL"/>
              <w:keepNext w:val="0"/>
              <w:keepLines w:val="0"/>
            </w:pPr>
          </w:p>
        </w:tc>
        <w:tc>
          <w:tcPr>
            <w:tcW w:w="1946" w:type="dxa"/>
            <w:tcBorders>
              <w:left w:val="single" w:sz="4" w:space="0" w:color="auto"/>
              <w:right w:val="single" w:sz="4" w:space="0" w:color="auto"/>
            </w:tcBorders>
          </w:tcPr>
          <w:p w14:paraId="2C7B378F" w14:textId="77777777" w:rsidR="00334C6A" w:rsidRPr="005647EB" w:rsidRDefault="00334C6A" w:rsidP="002570E4">
            <w:pPr>
              <w:pStyle w:val="TAL"/>
              <w:keepNext w:val="0"/>
              <w:keepLines w:val="0"/>
            </w:pPr>
          </w:p>
        </w:tc>
        <w:tc>
          <w:tcPr>
            <w:tcW w:w="887" w:type="dxa"/>
            <w:tcBorders>
              <w:left w:val="single" w:sz="4" w:space="0" w:color="auto"/>
            </w:tcBorders>
          </w:tcPr>
          <w:p w14:paraId="0E0F38AD" w14:textId="77777777" w:rsidR="00334C6A" w:rsidRPr="005647EB" w:rsidRDefault="00334C6A" w:rsidP="002570E4">
            <w:pPr>
              <w:pStyle w:val="TAL"/>
              <w:keepNext w:val="0"/>
              <w:keepLines w:val="0"/>
            </w:pPr>
          </w:p>
        </w:tc>
      </w:tr>
      <w:tr w:rsidR="00334C6A" w:rsidRPr="005647EB" w14:paraId="3B2DF99A" w14:textId="77777777" w:rsidTr="002570E4">
        <w:trPr>
          <w:jc w:val="center"/>
        </w:trPr>
        <w:tc>
          <w:tcPr>
            <w:tcW w:w="4427" w:type="dxa"/>
            <w:tcBorders>
              <w:right w:val="single" w:sz="4" w:space="0" w:color="auto"/>
            </w:tcBorders>
          </w:tcPr>
          <w:p w14:paraId="43B3483C" w14:textId="39598E99" w:rsidR="00334C6A" w:rsidRPr="005647EB" w:rsidRDefault="002570E4" w:rsidP="002570E4">
            <w:pPr>
              <w:pStyle w:val="TAL"/>
              <w:keepNext w:val="0"/>
              <w:keepLines w:val="0"/>
            </w:pPr>
            <w:r w:rsidRPr="005647EB">
              <w:t xml:space="preserve">    </w:t>
            </w:r>
            <w:r w:rsidR="00334C6A" w:rsidRPr="005647EB">
              <w:t>Hysteresis</w:t>
            </w:r>
          </w:p>
        </w:tc>
        <w:tc>
          <w:tcPr>
            <w:tcW w:w="2267" w:type="dxa"/>
            <w:tcBorders>
              <w:left w:val="single" w:sz="4" w:space="0" w:color="auto"/>
              <w:right w:val="single" w:sz="4" w:space="0" w:color="auto"/>
            </w:tcBorders>
          </w:tcPr>
          <w:p w14:paraId="4FE70E52" w14:textId="4CE96690"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946" w:type="dxa"/>
            <w:tcBorders>
              <w:left w:val="single" w:sz="4" w:space="0" w:color="auto"/>
              <w:right w:val="single" w:sz="4" w:space="0" w:color="auto"/>
            </w:tcBorders>
          </w:tcPr>
          <w:p w14:paraId="6E1D4889" w14:textId="72B7337E" w:rsidR="00334C6A" w:rsidRPr="005647EB" w:rsidRDefault="00334C6A"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887" w:type="dxa"/>
            <w:tcBorders>
              <w:left w:val="single" w:sz="4" w:space="0" w:color="auto"/>
            </w:tcBorders>
          </w:tcPr>
          <w:p w14:paraId="7474AD6C" w14:textId="77777777" w:rsidR="00334C6A" w:rsidRPr="005647EB" w:rsidRDefault="00334C6A" w:rsidP="002570E4">
            <w:pPr>
              <w:pStyle w:val="TAL"/>
              <w:keepNext w:val="0"/>
              <w:keepLines w:val="0"/>
            </w:pPr>
          </w:p>
        </w:tc>
      </w:tr>
      <w:tr w:rsidR="00334C6A" w:rsidRPr="005647EB" w14:paraId="28D7FC75"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DCD5C0A" w14:textId="7EC0A50F"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7A50D654" w14:textId="5A672438" w:rsidR="00334C6A" w:rsidRPr="005647EB" w:rsidRDefault="00334C6A"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946" w:type="dxa"/>
            <w:tcBorders>
              <w:top w:val="single" w:sz="4" w:space="0" w:color="auto"/>
              <w:left w:val="single" w:sz="4" w:space="0" w:color="auto"/>
              <w:bottom w:val="single" w:sz="4" w:space="0" w:color="auto"/>
              <w:right w:val="single" w:sz="4" w:space="0" w:color="auto"/>
            </w:tcBorders>
          </w:tcPr>
          <w:p w14:paraId="0A3B4789" w14:textId="77777777" w:rsidR="00334C6A" w:rsidRPr="005647EB" w:rsidRDefault="00334C6A"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1F33FF5B" w14:textId="77777777" w:rsidR="00334C6A" w:rsidRPr="005647EB" w:rsidRDefault="00334C6A" w:rsidP="002570E4">
            <w:pPr>
              <w:pStyle w:val="TAH"/>
              <w:keepNext w:val="0"/>
              <w:keepLines w:val="0"/>
              <w:jc w:val="left"/>
              <w:rPr>
                <w:b w:val="0"/>
              </w:rPr>
            </w:pPr>
          </w:p>
        </w:tc>
      </w:tr>
      <w:tr w:rsidR="00334C6A" w:rsidRPr="005647EB" w14:paraId="35F9EB72"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0FCE967" w14:textId="6D5854DF"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192C02E" w14:textId="77777777" w:rsidR="00334C6A" w:rsidRPr="005647EB" w:rsidRDefault="00334C6A" w:rsidP="002570E4">
            <w:pPr>
              <w:pStyle w:val="TAH"/>
              <w:keepNext w:val="0"/>
              <w:keepLines w:val="0"/>
              <w:jc w:val="left"/>
              <w:rPr>
                <w:b w:val="0"/>
              </w:rPr>
            </w:pPr>
          </w:p>
        </w:tc>
        <w:tc>
          <w:tcPr>
            <w:tcW w:w="1946" w:type="dxa"/>
            <w:tcBorders>
              <w:top w:val="single" w:sz="4" w:space="0" w:color="auto"/>
              <w:left w:val="single" w:sz="4" w:space="0" w:color="auto"/>
              <w:bottom w:val="single" w:sz="4" w:space="0" w:color="auto"/>
              <w:right w:val="single" w:sz="4" w:space="0" w:color="auto"/>
            </w:tcBorders>
          </w:tcPr>
          <w:p w14:paraId="75E35B2F" w14:textId="77777777" w:rsidR="00334C6A" w:rsidRPr="005647EB" w:rsidRDefault="00334C6A"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2E2E0170" w14:textId="77777777" w:rsidR="00334C6A" w:rsidRPr="005647EB" w:rsidRDefault="00334C6A" w:rsidP="002570E4">
            <w:pPr>
              <w:pStyle w:val="TAH"/>
              <w:keepNext w:val="0"/>
              <w:keepLines w:val="0"/>
              <w:jc w:val="left"/>
              <w:rPr>
                <w:b w:val="0"/>
              </w:rPr>
            </w:pPr>
          </w:p>
        </w:tc>
      </w:tr>
      <w:tr w:rsidR="00334C6A" w:rsidRPr="005647EB" w14:paraId="17289E1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FCA5260" w14:textId="501EB99F"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FC6FE2D" w14:textId="77777777" w:rsidR="00334C6A" w:rsidRPr="005647EB" w:rsidRDefault="00334C6A" w:rsidP="002570E4">
            <w:pPr>
              <w:pStyle w:val="TAH"/>
              <w:keepNext w:val="0"/>
              <w:keepLines w:val="0"/>
              <w:jc w:val="left"/>
              <w:rPr>
                <w:b w:val="0"/>
              </w:rPr>
            </w:pPr>
          </w:p>
        </w:tc>
        <w:tc>
          <w:tcPr>
            <w:tcW w:w="1946" w:type="dxa"/>
            <w:tcBorders>
              <w:top w:val="single" w:sz="4" w:space="0" w:color="auto"/>
              <w:left w:val="single" w:sz="4" w:space="0" w:color="auto"/>
              <w:bottom w:val="single" w:sz="4" w:space="0" w:color="auto"/>
              <w:right w:val="single" w:sz="4" w:space="0" w:color="auto"/>
            </w:tcBorders>
          </w:tcPr>
          <w:p w14:paraId="3011BAE6" w14:textId="77777777" w:rsidR="00334C6A" w:rsidRPr="005647EB" w:rsidRDefault="00334C6A"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333BC606" w14:textId="77777777" w:rsidR="00334C6A" w:rsidRPr="005647EB" w:rsidRDefault="00334C6A" w:rsidP="002570E4">
            <w:pPr>
              <w:pStyle w:val="TAH"/>
              <w:keepNext w:val="0"/>
              <w:keepLines w:val="0"/>
              <w:jc w:val="left"/>
              <w:rPr>
                <w:b w:val="0"/>
              </w:rPr>
            </w:pPr>
          </w:p>
        </w:tc>
      </w:tr>
    </w:tbl>
    <w:p w14:paraId="0C44830A" w14:textId="77777777" w:rsidR="00334C6A" w:rsidRPr="005647EB" w:rsidRDefault="00334C6A" w:rsidP="002570E4"/>
    <w:p w14:paraId="3B63C517" w14:textId="77777777" w:rsidR="00334C6A" w:rsidRPr="005647EB" w:rsidRDefault="00334C6A" w:rsidP="002570E4">
      <w:pPr>
        <w:pStyle w:val="TH"/>
        <w:keepNext w:val="0"/>
        <w:keepLines w:val="0"/>
      </w:pPr>
      <w:r w:rsidRPr="005647EB">
        <w:t xml:space="preserve">Table 8.3.2_2.4.3-4: </w:t>
      </w:r>
      <w:r w:rsidRPr="005647EB">
        <w:rPr>
          <w:i/>
        </w:rPr>
        <w:t>SchedulingRequest-Config-DEFAULT</w:t>
      </w:r>
      <w:r w:rsidRPr="005647EB">
        <w:t>: Additional  E-UTRAN FDD-FDD inter-frequency event triggered reporting when DRX is used in fading propagation conditions test 1 and 2 requirements</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334C6A" w:rsidRPr="005647EB" w14:paraId="1DDB3230" w14:textId="77777777" w:rsidTr="002570E4">
        <w:trPr>
          <w:gridBefore w:val="1"/>
          <w:wBefore w:w="9" w:type="dxa"/>
          <w:jc w:val="center"/>
        </w:trPr>
        <w:tc>
          <w:tcPr>
            <w:tcW w:w="9781" w:type="dxa"/>
            <w:gridSpan w:val="5"/>
          </w:tcPr>
          <w:p w14:paraId="7D8CCE81" w14:textId="45B13997"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334C6A" w:rsidRPr="005647EB" w14:paraId="5335863E" w14:textId="77777777" w:rsidTr="002570E4">
        <w:trPr>
          <w:gridAfter w:val="1"/>
          <w:wAfter w:w="9" w:type="dxa"/>
          <w:jc w:val="center"/>
        </w:trPr>
        <w:tc>
          <w:tcPr>
            <w:tcW w:w="4537" w:type="dxa"/>
            <w:gridSpan w:val="2"/>
          </w:tcPr>
          <w:p w14:paraId="7D2110B5" w14:textId="44F89E29"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8" w:type="dxa"/>
          </w:tcPr>
          <w:p w14:paraId="788AF593" w14:textId="77777777" w:rsidR="00334C6A" w:rsidRPr="005647EB" w:rsidRDefault="00334C6A" w:rsidP="002570E4">
            <w:pPr>
              <w:pStyle w:val="TAH"/>
              <w:keepNext w:val="0"/>
              <w:keepLines w:val="0"/>
            </w:pPr>
            <w:r w:rsidRPr="005647EB">
              <w:t>Value/remark</w:t>
            </w:r>
          </w:p>
        </w:tc>
        <w:tc>
          <w:tcPr>
            <w:tcW w:w="1701" w:type="dxa"/>
          </w:tcPr>
          <w:p w14:paraId="05FBF221" w14:textId="77777777" w:rsidR="00334C6A" w:rsidRPr="005647EB" w:rsidRDefault="00334C6A" w:rsidP="002570E4">
            <w:pPr>
              <w:pStyle w:val="TAH"/>
              <w:keepNext w:val="0"/>
              <w:keepLines w:val="0"/>
            </w:pPr>
            <w:r w:rsidRPr="005647EB">
              <w:t>Comment</w:t>
            </w:r>
          </w:p>
        </w:tc>
        <w:tc>
          <w:tcPr>
            <w:tcW w:w="1275" w:type="dxa"/>
          </w:tcPr>
          <w:p w14:paraId="2D849ADB" w14:textId="77777777" w:rsidR="00334C6A" w:rsidRPr="005647EB" w:rsidRDefault="00334C6A" w:rsidP="002570E4">
            <w:pPr>
              <w:pStyle w:val="TAH"/>
              <w:keepNext w:val="0"/>
              <w:keepLines w:val="0"/>
            </w:pPr>
            <w:r w:rsidRPr="005647EB">
              <w:t>Condition</w:t>
            </w:r>
          </w:p>
        </w:tc>
      </w:tr>
      <w:tr w:rsidR="00334C6A" w:rsidRPr="005647EB" w14:paraId="437AD25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76BEBB0" w14:textId="496BC0E8" w:rsidR="00334C6A" w:rsidRPr="005647EB" w:rsidRDefault="00334C6A"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123D9FBF"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1262FF0"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109E3F4" w14:textId="77777777" w:rsidR="00334C6A" w:rsidRPr="005647EB" w:rsidRDefault="00334C6A" w:rsidP="002570E4">
            <w:pPr>
              <w:pStyle w:val="TAL"/>
              <w:keepNext w:val="0"/>
              <w:keepLines w:val="0"/>
            </w:pPr>
          </w:p>
        </w:tc>
      </w:tr>
      <w:tr w:rsidR="00334C6A" w:rsidRPr="005647EB" w14:paraId="6F9E3CC6"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9E4577A" w14:textId="6805DE8F" w:rsidR="00334C6A" w:rsidRPr="005647EB" w:rsidRDefault="002570E4" w:rsidP="002570E4">
            <w:pPr>
              <w:pStyle w:val="TAL"/>
              <w:keepNext w:val="0"/>
              <w:keepLines w:val="0"/>
            </w:pPr>
            <w:r w:rsidRPr="005647EB">
              <w:t xml:space="preserve">  </w:t>
            </w:r>
            <w:r w:rsidR="00334C6A" w:rsidRPr="005647EB">
              <w:t>setup</w:t>
            </w:r>
            <w:r w:rsidRPr="005647EB">
              <w:t xml:space="preserve"> </w:t>
            </w:r>
            <w:r w:rsidR="00334C6A" w:rsidRPr="005647EB">
              <w:t>SEQUENCE</w:t>
            </w: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27FCD789"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9E5720C"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254F094" w14:textId="77777777" w:rsidR="00334C6A" w:rsidRPr="005647EB" w:rsidRDefault="00334C6A" w:rsidP="002570E4">
            <w:pPr>
              <w:pStyle w:val="TAL"/>
              <w:keepNext w:val="0"/>
              <w:keepLines w:val="0"/>
            </w:pPr>
          </w:p>
        </w:tc>
      </w:tr>
      <w:tr w:rsidR="00334C6A" w:rsidRPr="005647EB" w14:paraId="10E19C4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48E5E0F" w14:textId="1C257D9E" w:rsidR="00334C6A" w:rsidRPr="005647EB" w:rsidRDefault="002570E4" w:rsidP="002570E4">
            <w:pPr>
              <w:pStyle w:val="TAL"/>
              <w:keepNext w:val="0"/>
              <w:keepLines w:val="0"/>
            </w:pPr>
            <w:r w:rsidRPr="005647EB">
              <w:t xml:space="preserve">    </w:t>
            </w:r>
            <w:r w:rsidR="00334C6A"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04BB2F1C" w14:textId="77777777" w:rsidR="00334C6A" w:rsidRPr="005647EB" w:rsidRDefault="00334C6A"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1C0AE77E" w14:textId="2AD8A76C" w:rsidR="00334C6A" w:rsidRPr="005647EB" w:rsidRDefault="00334C6A"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695F8797" w14:textId="77777777" w:rsidR="00334C6A" w:rsidRPr="005647EB" w:rsidRDefault="00334C6A" w:rsidP="002570E4">
            <w:pPr>
              <w:pStyle w:val="TAL"/>
              <w:keepNext w:val="0"/>
              <w:keepLines w:val="0"/>
            </w:pPr>
          </w:p>
        </w:tc>
      </w:tr>
      <w:tr w:rsidR="00334C6A" w:rsidRPr="005647EB" w14:paraId="4D8EFD81"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A340869" w14:textId="137976F9" w:rsidR="00334C6A" w:rsidRPr="005647EB" w:rsidRDefault="002570E4" w:rsidP="002570E4">
            <w:pPr>
              <w:pStyle w:val="TAL"/>
              <w:keepNext w:val="0"/>
              <w:keepLines w:val="0"/>
            </w:pPr>
            <w:r w:rsidRPr="005647EB">
              <w:t xml:space="preserve">    </w:t>
            </w:r>
            <w:r w:rsidR="00334C6A"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793370B8" w14:textId="77777777" w:rsidR="00334C6A" w:rsidRPr="005647EB" w:rsidRDefault="00334C6A"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4578351C"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F9A4D29" w14:textId="77777777" w:rsidR="00334C6A" w:rsidRPr="005647EB" w:rsidRDefault="00334C6A" w:rsidP="002570E4">
            <w:pPr>
              <w:pStyle w:val="TAL"/>
              <w:keepNext w:val="0"/>
              <w:keepLines w:val="0"/>
            </w:pPr>
          </w:p>
        </w:tc>
      </w:tr>
      <w:tr w:rsidR="00334C6A" w:rsidRPr="005647EB" w14:paraId="0EED09C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1A00F04" w14:textId="016392A7" w:rsidR="00334C6A" w:rsidRPr="005647EB" w:rsidRDefault="002570E4" w:rsidP="002570E4">
            <w:pPr>
              <w:pStyle w:val="TAL"/>
              <w:keepNext w:val="0"/>
              <w:keepLines w:val="0"/>
            </w:pPr>
            <w:r w:rsidRPr="005647EB">
              <w:t xml:space="preserve">    </w:t>
            </w:r>
            <w:r w:rsidR="00334C6A"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746CB510" w14:textId="77777777" w:rsidR="00334C6A" w:rsidRPr="005647EB" w:rsidRDefault="00334C6A"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096B11E4"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B9A0635" w14:textId="77777777" w:rsidR="00334C6A" w:rsidRPr="005647EB" w:rsidRDefault="00334C6A" w:rsidP="002570E4">
            <w:pPr>
              <w:pStyle w:val="TAL"/>
              <w:keepNext w:val="0"/>
              <w:keepLines w:val="0"/>
            </w:pPr>
          </w:p>
        </w:tc>
      </w:tr>
      <w:tr w:rsidR="00334C6A" w:rsidRPr="005647EB" w14:paraId="3A522719"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69DE2B4" w14:textId="5CAACBC7" w:rsidR="00334C6A" w:rsidRPr="005647EB" w:rsidRDefault="002570E4" w:rsidP="002570E4">
            <w:pPr>
              <w:pStyle w:val="TAL"/>
              <w:keepNext w:val="0"/>
              <w:keepLines w:val="0"/>
            </w:pP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620ED613"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E378A11"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3B88EFB" w14:textId="77777777" w:rsidR="00334C6A" w:rsidRPr="005647EB" w:rsidRDefault="00334C6A" w:rsidP="002570E4">
            <w:pPr>
              <w:pStyle w:val="TAL"/>
              <w:keepNext w:val="0"/>
              <w:keepLines w:val="0"/>
            </w:pPr>
          </w:p>
        </w:tc>
      </w:tr>
      <w:tr w:rsidR="00334C6A" w:rsidRPr="005647EB" w14:paraId="5642A8C3"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CB2C3D8" w14:textId="77777777" w:rsidR="00334C6A" w:rsidRPr="005647EB" w:rsidRDefault="00334C6A"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71102688"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3A3335C"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6F5FEF3" w14:textId="77777777" w:rsidR="00334C6A" w:rsidRPr="005647EB" w:rsidRDefault="00334C6A" w:rsidP="002570E4">
            <w:pPr>
              <w:pStyle w:val="TAL"/>
              <w:keepNext w:val="0"/>
              <w:keepLines w:val="0"/>
            </w:pPr>
          </w:p>
        </w:tc>
      </w:tr>
    </w:tbl>
    <w:p w14:paraId="56511DAD" w14:textId="77777777" w:rsidR="00334C6A" w:rsidRPr="005647EB" w:rsidRDefault="00334C6A" w:rsidP="002570E4"/>
    <w:p w14:paraId="00EC51B7" w14:textId="77777777" w:rsidR="00334C6A" w:rsidRPr="005647EB" w:rsidRDefault="00334C6A" w:rsidP="006D30B7">
      <w:pPr>
        <w:pStyle w:val="TH"/>
        <w:keepLines w:val="0"/>
      </w:pPr>
      <w:r w:rsidRPr="005647EB">
        <w:lastRenderedPageBreak/>
        <w:t xml:space="preserve">Table 8.3.2_2.4.3-5: </w:t>
      </w:r>
      <w:r w:rsidRPr="005647EB">
        <w:rPr>
          <w:i/>
        </w:rPr>
        <w:t>MeasResults</w:t>
      </w:r>
      <w:r w:rsidRPr="005647EB">
        <w:t>: Additional  E-UTRAN FDD-FDD inter-frequency event triggered reporting when DRX is used in fading propagation conditions test 1 and 2 requirements</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0BF1391D" w14:textId="77777777" w:rsidTr="002570E4">
        <w:trPr>
          <w:cantSplit/>
          <w:jc w:val="center"/>
        </w:trPr>
        <w:tc>
          <w:tcPr>
            <w:tcW w:w="9536" w:type="dxa"/>
            <w:gridSpan w:val="4"/>
          </w:tcPr>
          <w:p w14:paraId="0507811F" w14:textId="475ABF18"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195EB8EF" w14:textId="77777777" w:rsidTr="002570E4">
        <w:trPr>
          <w:jc w:val="center"/>
        </w:trPr>
        <w:tc>
          <w:tcPr>
            <w:tcW w:w="4436" w:type="dxa"/>
          </w:tcPr>
          <w:p w14:paraId="4028CB02" w14:textId="02EA021E"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7800F282" w14:textId="77777777" w:rsidR="00334C6A" w:rsidRPr="005647EB" w:rsidRDefault="00334C6A" w:rsidP="002570E4">
            <w:pPr>
              <w:pStyle w:val="TAH"/>
              <w:keepNext w:val="0"/>
              <w:keepLines w:val="0"/>
            </w:pPr>
            <w:r w:rsidRPr="005647EB">
              <w:t>Value/remark</w:t>
            </w:r>
          </w:p>
        </w:tc>
        <w:tc>
          <w:tcPr>
            <w:tcW w:w="1700" w:type="dxa"/>
          </w:tcPr>
          <w:p w14:paraId="57644F06" w14:textId="77777777" w:rsidR="00334C6A" w:rsidRPr="005647EB" w:rsidRDefault="00334C6A" w:rsidP="002570E4">
            <w:pPr>
              <w:pStyle w:val="TAH"/>
              <w:keepNext w:val="0"/>
              <w:keepLines w:val="0"/>
            </w:pPr>
            <w:r w:rsidRPr="005647EB">
              <w:t>Comment</w:t>
            </w:r>
          </w:p>
        </w:tc>
        <w:tc>
          <w:tcPr>
            <w:tcW w:w="1133" w:type="dxa"/>
          </w:tcPr>
          <w:p w14:paraId="3E38854D" w14:textId="77777777" w:rsidR="00334C6A" w:rsidRPr="005647EB" w:rsidRDefault="00334C6A" w:rsidP="002570E4">
            <w:pPr>
              <w:pStyle w:val="TAH"/>
              <w:keepNext w:val="0"/>
              <w:keepLines w:val="0"/>
            </w:pPr>
            <w:r w:rsidRPr="005647EB">
              <w:t>Condition</w:t>
            </w:r>
          </w:p>
        </w:tc>
      </w:tr>
      <w:tr w:rsidR="00334C6A" w:rsidRPr="005647EB" w14:paraId="2A2A796C" w14:textId="77777777" w:rsidTr="002570E4">
        <w:trPr>
          <w:jc w:val="center"/>
        </w:trPr>
        <w:tc>
          <w:tcPr>
            <w:tcW w:w="4436" w:type="dxa"/>
          </w:tcPr>
          <w:p w14:paraId="61E97A1F" w14:textId="39365FE4" w:rsidR="00334C6A" w:rsidRPr="005647EB" w:rsidRDefault="002570E4" w:rsidP="002570E4">
            <w:pPr>
              <w:pStyle w:val="TAL"/>
              <w:keepNext w:val="0"/>
              <w:keepLines w:val="0"/>
            </w:pPr>
            <w:r w:rsidRPr="005647EB">
              <w:t xml:space="preserve"> </w:t>
            </w:r>
            <w:r w:rsidR="00334C6A" w:rsidRPr="005647EB">
              <w:t>MeasResults</w:t>
            </w:r>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54FED42C" w14:textId="77777777" w:rsidR="00334C6A" w:rsidRPr="005647EB" w:rsidRDefault="00334C6A" w:rsidP="002570E4">
            <w:pPr>
              <w:pStyle w:val="TAL"/>
              <w:keepNext w:val="0"/>
              <w:keepLines w:val="0"/>
            </w:pPr>
          </w:p>
        </w:tc>
        <w:tc>
          <w:tcPr>
            <w:tcW w:w="1700" w:type="dxa"/>
          </w:tcPr>
          <w:p w14:paraId="4F1E7ED0" w14:textId="77777777" w:rsidR="00334C6A" w:rsidRPr="005647EB" w:rsidRDefault="00334C6A" w:rsidP="002570E4">
            <w:pPr>
              <w:pStyle w:val="TAL"/>
              <w:keepNext w:val="0"/>
              <w:keepLines w:val="0"/>
            </w:pPr>
          </w:p>
        </w:tc>
        <w:tc>
          <w:tcPr>
            <w:tcW w:w="1133" w:type="dxa"/>
          </w:tcPr>
          <w:p w14:paraId="5FF3E1CE" w14:textId="77777777" w:rsidR="00334C6A" w:rsidRPr="005647EB" w:rsidRDefault="00334C6A" w:rsidP="002570E4">
            <w:pPr>
              <w:pStyle w:val="TAL"/>
              <w:keepNext w:val="0"/>
              <w:keepLines w:val="0"/>
            </w:pPr>
          </w:p>
        </w:tc>
      </w:tr>
      <w:tr w:rsidR="00334C6A" w:rsidRPr="005647EB" w14:paraId="21A50EFE" w14:textId="77777777" w:rsidTr="002570E4">
        <w:trPr>
          <w:jc w:val="center"/>
        </w:trPr>
        <w:tc>
          <w:tcPr>
            <w:tcW w:w="4436" w:type="dxa"/>
          </w:tcPr>
          <w:p w14:paraId="3A80F90E" w14:textId="5D2B2B1E" w:rsidR="00334C6A" w:rsidRPr="005647EB" w:rsidRDefault="002570E4" w:rsidP="002570E4">
            <w:pPr>
              <w:pStyle w:val="TAL"/>
              <w:keepNext w:val="0"/>
              <w:keepLines w:val="0"/>
            </w:pPr>
            <w:r w:rsidRPr="005647EB">
              <w:t xml:space="preserve">   </w:t>
            </w:r>
            <w:r w:rsidR="00334C6A" w:rsidRPr="005647EB">
              <w:t>measId</w:t>
            </w:r>
          </w:p>
        </w:tc>
        <w:tc>
          <w:tcPr>
            <w:tcW w:w="2267" w:type="dxa"/>
          </w:tcPr>
          <w:p w14:paraId="00DF593E" w14:textId="77777777" w:rsidR="00334C6A" w:rsidRPr="005647EB" w:rsidRDefault="00334C6A" w:rsidP="002570E4">
            <w:pPr>
              <w:pStyle w:val="TAL"/>
              <w:keepNext w:val="0"/>
              <w:keepLines w:val="0"/>
            </w:pPr>
            <w:r w:rsidRPr="005647EB">
              <w:t>1</w:t>
            </w:r>
          </w:p>
        </w:tc>
        <w:tc>
          <w:tcPr>
            <w:tcW w:w="1700" w:type="dxa"/>
          </w:tcPr>
          <w:p w14:paraId="136F5A1F" w14:textId="74DFD4EF" w:rsidR="00334C6A" w:rsidRPr="005647EB" w:rsidRDefault="00334C6A"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31E10C63" w14:textId="77777777" w:rsidR="00334C6A" w:rsidRPr="005647EB" w:rsidRDefault="00334C6A" w:rsidP="002570E4">
            <w:pPr>
              <w:pStyle w:val="TAL"/>
              <w:keepNext w:val="0"/>
              <w:keepLines w:val="0"/>
            </w:pPr>
          </w:p>
        </w:tc>
      </w:tr>
      <w:tr w:rsidR="00334C6A" w:rsidRPr="005647EB" w14:paraId="59AE114B" w14:textId="77777777" w:rsidTr="002570E4">
        <w:trPr>
          <w:jc w:val="center"/>
        </w:trPr>
        <w:tc>
          <w:tcPr>
            <w:tcW w:w="4436" w:type="dxa"/>
          </w:tcPr>
          <w:p w14:paraId="543CDA03" w14:textId="5B6EDA72" w:rsidR="00334C6A" w:rsidRPr="005647EB" w:rsidRDefault="002570E4" w:rsidP="002570E4">
            <w:pPr>
              <w:pStyle w:val="TAL"/>
              <w:keepNext w:val="0"/>
              <w:keepLines w:val="0"/>
            </w:pPr>
            <w:r w:rsidRPr="005647EB">
              <w:t xml:space="preserve">    </w:t>
            </w:r>
            <w:r w:rsidR="00334C6A" w:rsidRPr="005647EB">
              <w:t>measResultServ</w:t>
            </w:r>
            <w:r w:rsidR="00334C6A" w:rsidRPr="005647EB">
              <w:rPr>
                <w:lang w:eastAsia="zh-CN"/>
              </w:rPr>
              <w:t>Cell</w:t>
            </w:r>
            <w:r w:rsidRPr="005647EB">
              <w:rPr>
                <w:lang w:eastAsia="zh-CN"/>
              </w:rPr>
              <w:t xml:space="preserve"> </w:t>
            </w:r>
            <w:r w:rsidR="00334C6A" w:rsidRPr="005647EB">
              <w:rPr>
                <w:lang w:eastAsia="zh-CN"/>
              </w:rPr>
              <w:t>SEQUENCE</w:t>
            </w:r>
            <w:r w:rsidRPr="005647EB">
              <w:rPr>
                <w:lang w:eastAsia="zh-CN"/>
              </w:rPr>
              <w:t xml:space="preserve"> </w:t>
            </w:r>
            <w:r w:rsidR="00334C6A" w:rsidRPr="005647EB">
              <w:rPr>
                <w:lang w:eastAsia="zh-CN"/>
              </w:rPr>
              <w:t>{</w:t>
            </w:r>
          </w:p>
        </w:tc>
        <w:tc>
          <w:tcPr>
            <w:tcW w:w="2267" w:type="dxa"/>
          </w:tcPr>
          <w:p w14:paraId="3D847BF8" w14:textId="77777777" w:rsidR="00334C6A" w:rsidRPr="005647EB" w:rsidRDefault="00334C6A" w:rsidP="002570E4">
            <w:pPr>
              <w:pStyle w:val="TAL"/>
              <w:keepNext w:val="0"/>
              <w:keepLines w:val="0"/>
            </w:pPr>
          </w:p>
        </w:tc>
        <w:tc>
          <w:tcPr>
            <w:tcW w:w="1700" w:type="dxa"/>
          </w:tcPr>
          <w:p w14:paraId="1E94B735" w14:textId="77777777" w:rsidR="00334C6A" w:rsidRPr="005647EB" w:rsidRDefault="00334C6A" w:rsidP="002570E4">
            <w:pPr>
              <w:pStyle w:val="TAL"/>
              <w:keepNext w:val="0"/>
              <w:keepLines w:val="0"/>
            </w:pPr>
          </w:p>
        </w:tc>
        <w:tc>
          <w:tcPr>
            <w:tcW w:w="1133" w:type="dxa"/>
          </w:tcPr>
          <w:p w14:paraId="4A452520" w14:textId="77777777" w:rsidR="00334C6A" w:rsidRPr="005647EB" w:rsidRDefault="00334C6A" w:rsidP="002570E4">
            <w:pPr>
              <w:pStyle w:val="TAL"/>
              <w:keepNext w:val="0"/>
              <w:keepLines w:val="0"/>
            </w:pPr>
          </w:p>
        </w:tc>
      </w:tr>
      <w:tr w:rsidR="00334C6A" w:rsidRPr="005647EB" w14:paraId="34581CA1" w14:textId="77777777" w:rsidTr="002570E4">
        <w:trPr>
          <w:jc w:val="center"/>
        </w:trPr>
        <w:tc>
          <w:tcPr>
            <w:tcW w:w="4436" w:type="dxa"/>
          </w:tcPr>
          <w:p w14:paraId="05DA4DD4" w14:textId="5943385D"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22E880DB" w14:textId="77777777" w:rsidR="00334C6A" w:rsidRPr="005647EB" w:rsidRDefault="00334C6A" w:rsidP="002570E4">
            <w:pPr>
              <w:pStyle w:val="TAL"/>
              <w:keepNext w:val="0"/>
              <w:keepLines w:val="0"/>
            </w:pPr>
          </w:p>
        </w:tc>
        <w:tc>
          <w:tcPr>
            <w:tcW w:w="1700" w:type="dxa"/>
          </w:tcPr>
          <w:p w14:paraId="4CA405EF" w14:textId="1F334785"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B847A64" w14:textId="77777777" w:rsidR="00334C6A" w:rsidRPr="005647EB" w:rsidRDefault="00334C6A" w:rsidP="002570E4">
            <w:pPr>
              <w:pStyle w:val="TAL"/>
              <w:keepNext w:val="0"/>
              <w:keepLines w:val="0"/>
            </w:pPr>
          </w:p>
        </w:tc>
      </w:tr>
      <w:tr w:rsidR="00334C6A" w:rsidRPr="005647EB" w14:paraId="3B3438F7" w14:textId="77777777" w:rsidTr="002570E4">
        <w:trPr>
          <w:jc w:val="center"/>
        </w:trPr>
        <w:tc>
          <w:tcPr>
            <w:tcW w:w="4436" w:type="dxa"/>
          </w:tcPr>
          <w:p w14:paraId="334F1F36" w14:textId="69D97603"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7D6D2278" w14:textId="77777777" w:rsidR="00334C6A" w:rsidRPr="005647EB" w:rsidRDefault="00334C6A" w:rsidP="002570E4">
            <w:pPr>
              <w:pStyle w:val="TAL"/>
              <w:keepNext w:val="0"/>
              <w:keepLines w:val="0"/>
            </w:pPr>
          </w:p>
        </w:tc>
        <w:tc>
          <w:tcPr>
            <w:tcW w:w="1700" w:type="dxa"/>
          </w:tcPr>
          <w:p w14:paraId="5ED05D36" w14:textId="3C84B212"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A94D820" w14:textId="77777777" w:rsidR="00334C6A" w:rsidRPr="005647EB" w:rsidRDefault="00334C6A" w:rsidP="002570E4">
            <w:pPr>
              <w:pStyle w:val="TAL"/>
              <w:keepNext w:val="0"/>
              <w:keepLines w:val="0"/>
            </w:pPr>
          </w:p>
        </w:tc>
      </w:tr>
      <w:tr w:rsidR="00334C6A" w:rsidRPr="005647EB" w14:paraId="07FC3994" w14:textId="77777777" w:rsidTr="002570E4">
        <w:trPr>
          <w:jc w:val="center"/>
        </w:trPr>
        <w:tc>
          <w:tcPr>
            <w:tcW w:w="4436" w:type="dxa"/>
          </w:tcPr>
          <w:p w14:paraId="5D7A2097" w14:textId="17A3CF07" w:rsidR="00334C6A" w:rsidRPr="005647EB" w:rsidRDefault="002570E4" w:rsidP="002570E4">
            <w:pPr>
              <w:pStyle w:val="TAL"/>
              <w:keepNext w:val="0"/>
              <w:keepLines w:val="0"/>
            </w:pPr>
            <w:r w:rsidRPr="005647EB">
              <w:t xml:space="preserve">   </w:t>
            </w:r>
            <w:r w:rsidR="00334C6A" w:rsidRPr="005647EB">
              <w:t>}</w:t>
            </w:r>
          </w:p>
        </w:tc>
        <w:tc>
          <w:tcPr>
            <w:tcW w:w="2267" w:type="dxa"/>
          </w:tcPr>
          <w:p w14:paraId="314117EC" w14:textId="77777777" w:rsidR="00334C6A" w:rsidRPr="005647EB" w:rsidRDefault="00334C6A" w:rsidP="002570E4">
            <w:pPr>
              <w:pStyle w:val="TAL"/>
              <w:keepNext w:val="0"/>
              <w:keepLines w:val="0"/>
            </w:pPr>
          </w:p>
        </w:tc>
        <w:tc>
          <w:tcPr>
            <w:tcW w:w="1700" w:type="dxa"/>
          </w:tcPr>
          <w:p w14:paraId="293F951F" w14:textId="77777777" w:rsidR="00334C6A" w:rsidRPr="005647EB" w:rsidRDefault="00334C6A" w:rsidP="002570E4">
            <w:pPr>
              <w:pStyle w:val="TAL"/>
              <w:keepNext w:val="0"/>
              <w:keepLines w:val="0"/>
            </w:pPr>
          </w:p>
        </w:tc>
        <w:tc>
          <w:tcPr>
            <w:tcW w:w="1133" w:type="dxa"/>
          </w:tcPr>
          <w:p w14:paraId="07489EAE" w14:textId="77777777" w:rsidR="00334C6A" w:rsidRPr="005647EB" w:rsidRDefault="00334C6A" w:rsidP="002570E4">
            <w:pPr>
              <w:pStyle w:val="TAL"/>
              <w:keepNext w:val="0"/>
              <w:keepLines w:val="0"/>
            </w:pPr>
          </w:p>
        </w:tc>
      </w:tr>
      <w:tr w:rsidR="00334C6A" w:rsidRPr="005647EB" w14:paraId="153DF1BE" w14:textId="77777777" w:rsidTr="002570E4">
        <w:trPr>
          <w:jc w:val="center"/>
        </w:trPr>
        <w:tc>
          <w:tcPr>
            <w:tcW w:w="4436" w:type="dxa"/>
          </w:tcPr>
          <w:p w14:paraId="7239975D" w14:textId="4137E6F2" w:rsidR="00334C6A" w:rsidRPr="005647EB" w:rsidRDefault="002570E4" w:rsidP="002570E4">
            <w:pPr>
              <w:pStyle w:val="TAL"/>
              <w:keepNext w:val="0"/>
              <w:keepLines w:val="0"/>
            </w:pPr>
            <w:r w:rsidRPr="005647EB">
              <w:t xml:space="preserve">   </w:t>
            </w:r>
            <w:r w:rsidR="00334C6A" w:rsidRPr="005647EB">
              <w:rPr>
                <w:lang w:eastAsia="zh-CN"/>
              </w:rPr>
              <w:t>measResultNeighCells</w:t>
            </w:r>
            <w:r w:rsidRPr="005647EB">
              <w:t xml:space="preserve"> </w:t>
            </w:r>
            <w:r w:rsidR="00334C6A" w:rsidRPr="005647EB">
              <w:t>CHOICE</w:t>
            </w:r>
            <w:r w:rsidRPr="005647EB">
              <w:t xml:space="preserve"> </w:t>
            </w:r>
            <w:r w:rsidR="00334C6A" w:rsidRPr="005647EB">
              <w:t>{</w:t>
            </w:r>
          </w:p>
        </w:tc>
        <w:tc>
          <w:tcPr>
            <w:tcW w:w="2267" w:type="dxa"/>
          </w:tcPr>
          <w:p w14:paraId="2670B842" w14:textId="77777777" w:rsidR="00334C6A" w:rsidRPr="005647EB" w:rsidRDefault="00334C6A" w:rsidP="002570E4">
            <w:pPr>
              <w:pStyle w:val="TAL"/>
              <w:keepNext w:val="0"/>
              <w:keepLines w:val="0"/>
            </w:pPr>
          </w:p>
        </w:tc>
        <w:tc>
          <w:tcPr>
            <w:tcW w:w="1700" w:type="dxa"/>
          </w:tcPr>
          <w:p w14:paraId="4D597DFD" w14:textId="77777777" w:rsidR="00334C6A" w:rsidRPr="005647EB" w:rsidRDefault="00334C6A" w:rsidP="002570E4">
            <w:pPr>
              <w:pStyle w:val="TAL"/>
              <w:keepNext w:val="0"/>
              <w:keepLines w:val="0"/>
            </w:pPr>
          </w:p>
        </w:tc>
        <w:tc>
          <w:tcPr>
            <w:tcW w:w="1133" w:type="dxa"/>
          </w:tcPr>
          <w:p w14:paraId="7D432DB8" w14:textId="77777777" w:rsidR="00334C6A" w:rsidRPr="005647EB" w:rsidRDefault="00334C6A" w:rsidP="002570E4">
            <w:pPr>
              <w:pStyle w:val="TAL"/>
              <w:keepNext w:val="0"/>
              <w:keepLines w:val="0"/>
            </w:pPr>
          </w:p>
        </w:tc>
      </w:tr>
      <w:tr w:rsidR="00334C6A" w:rsidRPr="005647EB" w14:paraId="022D0060" w14:textId="77777777" w:rsidTr="002570E4">
        <w:trPr>
          <w:jc w:val="center"/>
        </w:trPr>
        <w:tc>
          <w:tcPr>
            <w:tcW w:w="4436" w:type="dxa"/>
          </w:tcPr>
          <w:p w14:paraId="046FD048" w14:textId="72190C9E" w:rsidR="00334C6A" w:rsidRPr="005647EB" w:rsidRDefault="002570E4" w:rsidP="002570E4">
            <w:pPr>
              <w:pStyle w:val="TAL"/>
              <w:keepNext w:val="0"/>
              <w:keepLines w:val="0"/>
            </w:pPr>
            <w:r w:rsidRPr="005647EB">
              <w:t xml:space="preserve">      </w:t>
            </w:r>
            <w:r w:rsidR="00334C6A" w:rsidRPr="005647EB">
              <w:t>measResultListEUTRA</w:t>
            </w:r>
          </w:p>
        </w:tc>
        <w:tc>
          <w:tcPr>
            <w:tcW w:w="2267" w:type="dxa"/>
          </w:tcPr>
          <w:p w14:paraId="50960DDB" w14:textId="6D1BF3C3" w:rsidR="00334C6A" w:rsidRPr="005647EB" w:rsidRDefault="00334C6A" w:rsidP="002570E4">
            <w:pPr>
              <w:pStyle w:val="TAL"/>
              <w:keepNext w:val="0"/>
              <w:keepLines w:val="0"/>
            </w:pPr>
            <w:r w:rsidRPr="005647EB">
              <w:t>MeasResultListEUTRA</w:t>
            </w:r>
            <w:r w:rsidR="002570E4" w:rsidRPr="005647EB">
              <w:t xml:space="preserve"> </w:t>
            </w:r>
          </w:p>
        </w:tc>
        <w:tc>
          <w:tcPr>
            <w:tcW w:w="1700" w:type="dxa"/>
          </w:tcPr>
          <w:p w14:paraId="279E7123" w14:textId="77777777" w:rsidR="00334C6A" w:rsidRPr="005647EB" w:rsidRDefault="00334C6A" w:rsidP="002570E4">
            <w:pPr>
              <w:pStyle w:val="TAL"/>
              <w:keepNext w:val="0"/>
              <w:keepLines w:val="0"/>
            </w:pPr>
          </w:p>
        </w:tc>
        <w:tc>
          <w:tcPr>
            <w:tcW w:w="1133" w:type="dxa"/>
          </w:tcPr>
          <w:p w14:paraId="046718BF" w14:textId="77777777" w:rsidR="00334C6A" w:rsidRPr="005647EB" w:rsidRDefault="00334C6A" w:rsidP="002570E4">
            <w:pPr>
              <w:pStyle w:val="TAL"/>
              <w:keepNext w:val="0"/>
              <w:keepLines w:val="0"/>
            </w:pPr>
          </w:p>
        </w:tc>
      </w:tr>
      <w:tr w:rsidR="00334C6A" w:rsidRPr="005647EB" w14:paraId="1AC3B523" w14:textId="77777777" w:rsidTr="002570E4">
        <w:trPr>
          <w:jc w:val="center"/>
        </w:trPr>
        <w:tc>
          <w:tcPr>
            <w:tcW w:w="4436" w:type="dxa"/>
          </w:tcPr>
          <w:p w14:paraId="13742411" w14:textId="7D6A6B54" w:rsidR="00334C6A" w:rsidRPr="005647EB" w:rsidRDefault="002570E4" w:rsidP="002570E4">
            <w:pPr>
              <w:pStyle w:val="TAL"/>
              <w:keepNext w:val="0"/>
              <w:keepLines w:val="0"/>
            </w:pPr>
            <w:r w:rsidRPr="005647EB">
              <w:t xml:space="preserve">   </w:t>
            </w:r>
            <w:r w:rsidR="00334C6A" w:rsidRPr="005647EB">
              <w:t>}</w:t>
            </w:r>
          </w:p>
        </w:tc>
        <w:tc>
          <w:tcPr>
            <w:tcW w:w="2267" w:type="dxa"/>
          </w:tcPr>
          <w:p w14:paraId="699854B3" w14:textId="77777777" w:rsidR="00334C6A" w:rsidRPr="005647EB" w:rsidRDefault="00334C6A" w:rsidP="002570E4">
            <w:pPr>
              <w:pStyle w:val="TAL"/>
              <w:keepNext w:val="0"/>
              <w:keepLines w:val="0"/>
            </w:pPr>
          </w:p>
        </w:tc>
        <w:tc>
          <w:tcPr>
            <w:tcW w:w="1700" w:type="dxa"/>
          </w:tcPr>
          <w:p w14:paraId="13F65489" w14:textId="77777777" w:rsidR="00334C6A" w:rsidRPr="005647EB" w:rsidRDefault="00334C6A" w:rsidP="002570E4">
            <w:pPr>
              <w:pStyle w:val="TAL"/>
              <w:keepNext w:val="0"/>
              <w:keepLines w:val="0"/>
            </w:pPr>
          </w:p>
        </w:tc>
        <w:tc>
          <w:tcPr>
            <w:tcW w:w="1133" w:type="dxa"/>
          </w:tcPr>
          <w:p w14:paraId="6C15C8C2" w14:textId="77777777" w:rsidR="00334C6A" w:rsidRPr="005647EB" w:rsidRDefault="00334C6A" w:rsidP="002570E4">
            <w:pPr>
              <w:pStyle w:val="TAL"/>
              <w:keepNext w:val="0"/>
              <w:keepLines w:val="0"/>
            </w:pPr>
          </w:p>
        </w:tc>
      </w:tr>
      <w:tr w:rsidR="00334C6A" w:rsidRPr="005647EB" w14:paraId="0AFD1063" w14:textId="77777777" w:rsidTr="002570E4">
        <w:trPr>
          <w:jc w:val="center"/>
        </w:trPr>
        <w:tc>
          <w:tcPr>
            <w:tcW w:w="4436" w:type="dxa"/>
          </w:tcPr>
          <w:p w14:paraId="6108C087" w14:textId="77777777" w:rsidR="00334C6A" w:rsidRPr="005647EB" w:rsidRDefault="00334C6A" w:rsidP="002570E4">
            <w:pPr>
              <w:pStyle w:val="TAL"/>
              <w:keepNext w:val="0"/>
              <w:keepLines w:val="0"/>
            </w:pPr>
            <w:r w:rsidRPr="005647EB">
              <w:t>}</w:t>
            </w:r>
          </w:p>
        </w:tc>
        <w:tc>
          <w:tcPr>
            <w:tcW w:w="2267" w:type="dxa"/>
          </w:tcPr>
          <w:p w14:paraId="27CED974" w14:textId="77777777" w:rsidR="00334C6A" w:rsidRPr="005647EB" w:rsidRDefault="00334C6A" w:rsidP="002570E4">
            <w:pPr>
              <w:pStyle w:val="TAL"/>
              <w:keepNext w:val="0"/>
              <w:keepLines w:val="0"/>
            </w:pPr>
          </w:p>
        </w:tc>
        <w:tc>
          <w:tcPr>
            <w:tcW w:w="1700" w:type="dxa"/>
          </w:tcPr>
          <w:p w14:paraId="45790BE2" w14:textId="77777777" w:rsidR="00334C6A" w:rsidRPr="005647EB" w:rsidRDefault="00334C6A" w:rsidP="002570E4">
            <w:pPr>
              <w:pStyle w:val="TAL"/>
              <w:keepNext w:val="0"/>
              <w:keepLines w:val="0"/>
            </w:pPr>
          </w:p>
        </w:tc>
        <w:tc>
          <w:tcPr>
            <w:tcW w:w="1133" w:type="dxa"/>
          </w:tcPr>
          <w:p w14:paraId="4FC9C7A6" w14:textId="77777777" w:rsidR="00334C6A" w:rsidRPr="005647EB" w:rsidRDefault="00334C6A" w:rsidP="002570E4">
            <w:pPr>
              <w:pStyle w:val="TAL"/>
              <w:keepNext w:val="0"/>
              <w:keepLines w:val="0"/>
            </w:pPr>
          </w:p>
        </w:tc>
      </w:tr>
    </w:tbl>
    <w:p w14:paraId="296A5AB7" w14:textId="77777777" w:rsidR="00334C6A" w:rsidRPr="005647EB" w:rsidRDefault="00334C6A" w:rsidP="002570E4"/>
    <w:p w14:paraId="7026F385" w14:textId="77777777" w:rsidR="00334C6A" w:rsidRPr="005647EB" w:rsidRDefault="00334C6A" w:rsidP="00205F74">
      <w:pPr>
        <w:pStyle w:val="TH"/>
      </w:pPr>
      <w:r w:rsidRPr="005647EB">
        <w:t xml:space="preserve">Table 8.3.2_2.4.3-6: </w:t>
      </w:r>
      <w:r w:rsidRPr="005647EB">
        <w:rPr>
          <w:i/>
        </w:rPr>
        <w:t>MeasResultListEUTRA</w:t>
      </w:r>
      <w:r w:rsidRPr="005647EB">
        <w:t>: Additional  E-UTRAN FDD-FDD inter-frequency event triggered reporting when DRX is used in fading propagation conditions test 1 and 2 requirements</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77559667" w14:textId="77777777" w:rsidTr="002570E4">
        <w:trPr>
          <w:cantSplit/>
          <w:jc w:val="center"/>
        </w:trPr>
        <w:tc>
          <w:tcPr>
            <w:tcW w:w="9536" w:type="dxa"/>
            <w:gridSpan w:val="4"/>
          </w:tcPr>
          <w:p w14:paraId="21593BBD" w14:textId="672DE1EA" w:rsidR="00334C6A" w:rsidRPr="005647EB" w:rsidRDefault="00334C6A" w:rsidP="00205F74">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32438504" w14:textId="77777777" w:rsidTr="002570E4">
        <w:trPr>
          <w:jc w:val="center"/>
        </w:trPr>
        <w:tc>
          <w:tcPr>
            <w:tcW w:w="4436" w:type="dxa"/>
          </w:tcPr>
          <w:p w14:paraId="2977D7F8" w14:textId="6627BA0B" w:rsidR="00334C6A" w:rsidRPr="005647EB" w:rsidRDefault="00334C6A" w:rsidP="00205F74">
            <w:pPr>
              <w:pStyle w:val="TAH"/>
            </w:pPr>
            <w:r w:rsidRPr="005647EB">
              <w:t>Information</w:t>
            </w:r>
            <w:r w:rsidR="002570E4" w:rsidRPr="005647EB">
              <w:t xml:space="preserve"> </w:t>
            </w:r>
            <w:r w:rsidRPr="005647EB">
              <w:t>Element</w:t>
            </w:r>
          </w:p>
        </w:tc>
        <w:tc>
          <w:tcPr>
            <w:tcW w:w="2267" w:type="dxa"/>
          </w:tcPr>
          <w:p w14:paraId="75A503F5" w14:textId="77777777" w:rsidR="00334C6A" w:rsidRPr="005647EB" w:rsidRDefault="00334C6A" w:rsidP="00205F74">
            <w:pPr>
              <w:pStyle w:val="TAH"/>
            </w:pPr>
            <w:r w:rsidRPr="005647EB">
              <w:t>Value/remark</w:t>
            </w:r>
          </w:p>
        </w:tc>
        <w:tc>
          <w:tcPr>
            <w:tcW w:w="1700" w:type="dxa"/>
          </w:tcPr>
          <w:p w14:paraId="5695B70D" w14:textId="77777777" w:rsidR="00334C6A" w:rsidRPr="005647EB" w:rsidRDefault="00334C6A" w:rsidP="00205F74">
            <w:pPr>
              <w:pStyle w:val="TAH"/>
            </w:pPr>
            <w:r w:rsidRPr="005647EB">
              <w:t>Comment</w:t>
            </w:r>
          </w:p>
        </w:tc>
        <w:tc>
          <w:tcPr>
            <w:tcW w:w="1133" w:type="dxa"/>
          </w:tcPr>
          <w:p w14:paraId="489C6109" w14:textId="77777777" w:rsidR="00334C6A" w:rsidRPr="005647EB" w:rsidRDefault="00334C6A" w:rsidP="00205F74">
            <w:pPr>
              <w:pStyle w:val="TAH"/>
            </w:pPr>
            <w:r w:rsidRPr="005647EB">
              <w:t>Condition</w:t>
            </w:r>
          </w:p>
        </w:tc>
      </w:tr>
      <w:tr w:rsidR="00334C6A" w:rsidRPr="005647EB" w14:paraId="229D19B2" w14:textId="77777777" w:rsidTr="002570E4">
        <w:trPr>
          <w:jc w:val="center"/>
        </w:trPr>
        <w:tc>
          <w:tcPr>
            <w:tcW w:w="4436" w:type="dxa"/>
          </w:tcPr>
          <w:p w14:paraId="6352AFC3" w14:textId="66B00B6E" w:rsidR="00334C6A" w:rsidRPr="005647EB" w:rsidRDefault="00334C6A"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762DA65A" w14:textId="77777777" w:rsidR="00334C6A" w:rsidRPr="005647EB" w:rsidRDefault="00334C6A" w:rsidP="002570E4">
            <w:pPr>
              <w:pStyle w:val="TAL"/>
              <w:keepNext w:val="0"/>
              <w:keepLines w:val="0"/>
            </w:pPr>
          </w:p>
        </w:tc>
        <w:tc>
          <w:tcPr>
            <w:tcW w:w="1700" w:type="dxa"/>
          </w:tcPr>
          <w:p w14:paraId="5053B4B8" w14:textId="77777777" w:rsidR="00334C6A" w:rsidRPr="005647EB" w:rsidRDefault="00334C6A" w:rsidP="002570E4">
            <w:pPr>
              <w:pStyle w:val="TAL"/>
              <w:keepNext w:val="0"/>
              <w:keepLines w:val="0"/>
            </w:pPr>
          </w:p>
        </w:tc>
        <w:tc>
          <w:tcPr>
            <w:tcW w:w="1133" w:type="dxa"/>
          </w:tcPr>
          <w:p w14:paraId="3648D195" w14:textId="77777777" w:rsidR="00334C6A" w:rsidRPr="005647EB" w:rsidRDefault="00334C6A" w:rsidP="002570E4">
            <w:pPr>
              <w:pStyle w:val="TAL"/>
              <w:keepNext w:val="0"/>
              <w:keepLines w:val="0"/>
            </w:pPr>
          </w:p>
        </w:tc>
      </w:tr>
      <w:tr w:rsidR="00334C6A" w:rsidRPr="005647EB" w14:paraId="46619B30" w14:textId="77777777" w:rsidTr="002570E4">
        <w:trPr>
          <w:jc w:val="center"/>
        </w:trPr>
        <w:tc>
          <w:tcPr>
            <w:tcW w:w="4436" w:type="dxa"/>
          </w:tcPr>
          <w:p w14:paraId="7FEF8FF6" w14:textId="2FD352FB" w:rsidR="00334C6A" w:rsidRPr="005647EB" w:rsidDel="003F6218" w:rsidRDefault="002570E4" w:rsidP="002570E4">
            <w:pPr>
              <w:pStyle w:val="TAL"/>
              <w:keepNext w:val="0"/>
              <w:keepLines w:val="0"/>
            </w:pPr>
            <w:r w:rsidRPr="005647EB">
              <w:t xml:space="preserve">  </w:t>
            </w:r>
            <w:r w:rsidR="00334C6A" w:rsidRPr="005647EB">
              <w:t>physCellId</w:t>
            </w:r>
          </w:p>
        </w:tc>
        <w:tc>
          <w:tcPr>
            <w:tcW w:w="2267" w:type="dxa"/>
          </w:tcPr>
          <w:p w14:paraId="2472C974" w14:textId="77777777" w:rsidR="00334C6A" w:rsidRPr="005647EB" w:rsidRDefault="00334C6A" w:rsidP="002570E4">
            <w:pPr>
              <w:pStyle w:val="TAL"/>
              <w:keepNext w:val="0"/>
              <w:keepLines w:val="0"/>
            </w:pPr>
            <w:r w:rsidRPr="005647EB">
              <w:t>PhysCellId</w:t>
            </w:r>
          </w:p>
        </w:tc>
        <w:tc>
          <w:tcPr>
            <w:tcW w:w="1700" w:type="dxa"/>
          </w:tcPr>
          <w:p w14:paraId="62A72EFF" w14:textId="77777777" w:rsidR="00334C6A" w:rsidRPr="005647EB" w:rsidRDefault="00334C6A" w:rsidP="002570E4">
            <w:pPr>
              <w:pStyle w:val="TAL"/>
              <w:keepNext w:val="0"/>
              <w:keepLines w:val="0"/>
            </w:pPr>
          </w:p>
        </w:tc>
        <w:tc>
          <w:tcPr>
            <w:tcW w:w="1133" w:type="dxa"/>
          </w:tcPr>
          <w:p w14:paraId="42C2CDE5" w14:textId="77777777" w:rsidR="00334C6A" w:rsidRPr="005647EB" w:rsidRDefault="00334C6A" w:rsidP="002570E4">
            <w:pPr>
              <w:pStyle w:val="TAL"/>
              <w:keepNext w:val="0"/>
              <w:keepLines w:val="0"/>
            </w:pPr>
          </w:p>
        </w:tc>
      </w:tr>
      <w:tr w:rsidR="00334C6A" w:rsidRPr="005647EB" w14:paraId="6083D973" w14:textId="77777777" w:rsidTr="002570E4">
        <w:trPr>
          <w:jc w:val="center"/>
        </w:trPr>
        <w:tc>
          <w:tcPr>
            <w:tcW w:w="4436" w:type="dxa"/>
          </w:tcPr>
          <w:p w14:paraId="298B67D7" w14:textId="7E08C3F4" w:rsidR="00334C6A" w:rsidRPr="005647EB" w:rsidRDefault="002570E4" w:rsidP="002570E4">
            <w:pPr>
              <w:pStyle w:val="TAL"/>
              <w:keepNext w:val="0"/>
              <w:keepLines w:val="0"/>
            </w:pPr>
            <w:r w:rsidRPr="005647EB">
              <w:t xml:space="preserve">  </w:t>
            </w:r>
            <w:r w:rsidR="00334C6A" w:rsidRPr="005647EB">
              <w:t>measResult</w:t>
            </w:r>
            <w:r w:rsidRPr="005647EB">
              <w:t xml:space="preserve"> </w:t>
            </w:r>
            <w:r w:rsidR="00334C6A" w:rsidRPr="005647EB">
              <w:t>SEQUENCE</w:t>
            </w:r>
            <w:r w:rsidRPr="005647EB">
              <w:t xml:space="preserve"> </w:t>
            </w:r>
            <w:r w:rsidR="00334C6A" w:rsidRPr="005647EB">
              <w:t>{</w:t>
            </w:r>
          </w:p>
        </w:tc>
        <w:tc>
          <w:tcPr>
            <w:tcW w:w="2267" w:type="dxa"/>
          </w:tcPr>
          <w:p w14:paraId="641B700E" w14:textId="77777777" w:rsidR="00334C6A" w:rsidRPr="005647EB" w:rsidRDefault="00334C6A" w:rsidP="002570E4">
            <w:pPr>
              <w:pStyle w:val="TAL"/>
              <w:keepNext w:val="0"/>
              <w:keepLines w:val="0"/>
            </w:pPr>
          </w:p>
        </w:tc>
        <w:tc>
          <w:tcPr>
            <w:tcW w:w="1700" w:type="dxa"/>
          </w:tcPr>
          <w:p w14:paraId="0BA6B7D5" w14:textId="77777777" w:rsidR="00334C6A" w:rsidRPr="005647EB" w:rsidRDefault="00334C6A" w:rsidP="002570E4">
            <w:pPr>
              <w:pStyle w:val="TAL"/>
              <w:keepNext w:val="0"/>
              <w:keepLines w:val="0"/>
            </w:pPr>
          </w:p>
        </w:tc>
        <w:tc>
          <w:tcPr>
            <w:tcW w:w="1133" w:type="dxa"/>
          </w:tcPr>
          <w:p w14:paraId="15E72BB1" w14:textId="77777777" w:rsidR="00334C6A" w:rsidRPr="005647EB" w:rsidRDefault="00334C6A" w:rsidP="002570E4">
            <w:pPr>
              <w:pStyle w:val="TAL"/>
              <w:keepNext w:val="0"/>
              <w:keepLines w:val="0"/>
            </w:pPr>
          </w:p>
        </w:tc>
      </w:tr>
      <w:tr w:rsidR="00334C6A" w:rsidRPr="005647EB" w14:paraId="747B0343" w14:textId="77777777" w:rsidTr="002570E4">
        <w:trPr>
          <w:jc w:val="center"/>
        </w:trPr>
        <w:tc>
          <w:tcPr>
            <w:tcW w:w="4436" w:type="dxa"/>
          </w:tcPr>
          <w:p w14:paraId="3D39FACD" w14:textId="1DFA2A04"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74576522" w14:textId="77777777" w:rsidR="00334C6A" w:rsidRPr="005647EB" w:rsidRDefault="00334C6A" w:rsidP="002570E4">
            <w:pPr>
              <w:pStyle w:val="TAL"/>
              <w:keepNext w:val="0"/>
              <w:keepLines w:val="0"/>
            </w:pPr>
          </w:p>
        </w:tc>
        <w:tc>
          <w:tcPr>
            <w:tcW w:w="1700" w:type="dxa"/>
          </w:tcPr>
          <w:p w14:paraId="57CFC150" w14:textId="74B44D0D"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5837EC8F" w14:textId="77777777" w:rsidR="00334C6A" w:rsidRPr="005647EB" w:rsidRDefault="00334C6A" w:rsidP="002570E4">
            <w:pPr>
              <w:pStyle w:val="TAL"/>
              <w:keepNext w:val="0"/>
              <w:keepLines w:val="0"/>
            </w:pPr>
          </w:p>
        </w:tc>
      </w:tr>
      <w:tr w:rsidR="00334C6A" w:rsidRPr="005647EB" w14:paraId="6FD34ADE" w14:textId="77777777" w:rsidTr="002570E4">
        <w:trPr>
          <w:jc w:val="center"/>
        </w:trPr>
        <w:tc>
          <w:tcPr>
            <w:tcW w:w="4436" w:type="dxa"/>
          </w:tcPr>
          <w:p w14:paraId="2E390EF6" w14:textId="77F25BC3"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5DFFC350" w14:textId="77777777" w:rsidR="00334C6A" w:rsidRPr="005647EB" w:rsidRDefault="00334C6A" w:rsidP="002570E4">
            <w:pPr>
              <w:pStyle w:val="TAL"/>
              <w:keepNext w:val="0"/>
              <w:keepLines w:val="0"/>
            </w:pPr>
          </w:p>
        </w:tc>
        <w:tc>
          <w:tcPr>
            <w:tcW w:w="1700" w:type="dxa"/>
          </w:tcPr>
          <w:p w14:paraId="37F4CCFF" w14:textId="1942F750"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456932EB" w14:textId="77777777" w:rsidR="00334C6A" w:rsidRPr="005647EB" w:rsidRDefault="00334C6A" w:rsidP="002570E4">
            <w:pPr>
              <w:pStyle w:val="TAL"/>
              <w:keepNext w:val="0"/>
              <w:keepLines w:val="0"/>
            </w:pPr>
          </w:p>
        </w:tc>
      </w:tr>
      <w:tr w:rsidR="00334C6A" w:rsidRPr="005647EB" w14:paraId="16E25DA6" w14:textId="77777777" w:rsidTr="002570E4">
        <w:trPr>
          <w:jc w:val="center"/>
        </w:trPr>
        <w:tc>
          <w:tcPr>
            <w:tcW w:w="4436" w:type="dxa"/>
          </w:tcPr>
          <w:p w14:paraId="17EC1D43" w14:textId="6FCD221F" w:rsidR="00334C6A" w:rsidRPr="005647EB" w:rsidRDefault="002570E4" w:rsidP="002570E4">
            <w:pPr>
              <w:pStyle w:val="TAL"/>
              <w:keepNext w:val="0"/>
              <w:keepLines w:val="0"/>
            </w:pPr>
            <w:r w:rsidRPr="005647EB">
              <w:t xml:space="preserve">  </w:t>
            </w:r>
            <w:r w:rsidR="00334C6A" w:rsidRPr="005647EB">
              <w:t>}</w:t>
            </w:r>
          </w:p>
        </w:tc>
        <w:tc>
          <w:tcPr>
            <w:tcW w:w="2267" w:type="dxa"/>
          </w:tcPr>
          <w:p w14:paraId="582B5B7F" w14:textId="77777777" w:rsidR="00334C6A" w:rsidRPr="005647EB" w:rsidRDefault="00334C6A" w:rsidP="002570E4">
            <w:pPr>
              <w:pStyle w:val="TAL"/>
              <w:keepNext w:val="0"/>
              <w:keepLines w:val="0"/>
            </w:pPr>
          </w:p>
        </w:tc>
        <w:tc>
          <w:tcPr>
            <w:tcW w:w="1700" w:type="dxa"/>
          </w:tcPr>
          <w:p w14:paraId="1261EDE8" w14:textId="77777777" w:rsidR="00334C6A" w:rsidRPr="005647EB" w:rsidRDefault="00334C6A" w:rsidP="002570E4">
            <w:pPr>
              <w:pStyle w:val="TAL"/>
              <w:keepNext w:val="0"/>
              <w:keepLines w:val="0"/>
            </w:pPr>
          </w:p>
        </w:tc>
        <w:tc>
          <w:tcPr>
            <w:tcW w:w="1133" w:type="dxa"/>
          </w:tcPr>
          <w:p w14:paraId="51F09DCB" w14:textId="77777777" w:rsidR="00334C6A" w:rsidRPr="005647EB" w:rsidRDefault="00334C6A" w:rsidP="002570E4">
            <w:pPr>
              <w:pStyle w:val="TAL"/>
              <w:keepNext w:val="0"/>
              <w:keepLines w:val="0"/>
            </w:pPr>
          </w:p>
        </w:tc>
      </w:tr>
      <w:tr w:rsidR="00334C6A" w:rsidRPr="005647EB" w14:paraId="16D36612" w14:textId="77777777" w:rsidTr="002570E4">
        <w:trPr>
          <w:jc w:val="center"/>
        </w:trPr>
        <w:tc>
          <w:tcPr>
            <w:tcW w:w="4436" w:type="dxa"/>
          </w:tcPr>
          <w:p w14:paraId="052F682C" w14:textId="77777777" w:rsidR="00334C6A" w:rsidRPr="005647EB" w:rsidRDefault="00334C6A" w:rsidP="002570E4">
            <w:pPr>
              <w:pStyle w:val="TAL"/>
              <w:keepNext w:val="0"/>
              <w:keepLines w:val="0"/>
            </w:pPr>
            <w:r w:rsidRPr="005647EB">
              <w:t>}</w:t>
            </w:r>
          </w:p>
        </w:tc>
        <w:tc>
          <w:tcPr>
            <w:tcW w:w="2267" w:type="dxa"/>
          </w:tcPr>
          <w:p w14:paraId="06BC22AD" w14:textId="77777777" w:rsidR="00334C6A" w:rsidRPr="005647EB" w:rsidRDefault="00334C6A" w:rsidP="002570E4">
            <w:pPr>
              <w:pStyle w:val="TAL"/>
              <w:keepNext w:val="0"/>
              <w:keepLines w:val="0"/>
            </w:pPr>
          </w:p>
        </w:tc>
        <w:tc>
          <w:tcPr>
            <w:tcW w:w="1700" w:type="dxa"/>
          </w:tcPr>
          <w:p w14:paraId="7A8AED48" w14:textId="77777777" w:rsidR="00334C6A" w:rsidRPr="005647EB" w:rsidRDefault="00334C6A" w:rsidP="002570E4">
            <w:pPr>
              <w:pStyle w:val="TAL"/>
              <w:keepNext w:val="0"/>
              <w:keepLines w:val="0"/>
            </w:pPr>
          </w:p>
        </w:tc>
        <w:tc>
          <w:tcPr>
            <w:tcW w:w="1133" w:type="dxa"/>
          </w:tcPr>
          <w:p w14:paraId="3EBDEA54" w14:textId="77777777" w:rsidR="00334C6A" w:rsidRPr="005647EB" w:rsidRDefault="00334C6A" w:rsidP="002570E4">
            <w:pPr>
              <w:pStyle w:val="TAL"/>
              <w:keepNext w:val="0"/>
              <w:keepLines w:val="0"/>
            </w:pPr>
          </w:p>
        </w:tc>
      </w:tr>
    </w:tbl>
    <w:p w14:paraId="46FF73F1" w14:textId="77777777" w:rsidR="00334C6A" w:rsidRPr="005647EB" w:rsidRDefault="00334C6A" w:rsidP="002570E4"/>
    <w:p w14:paraId="510FAF41" w14:textId="77777777" w:rsidR="00334C6A" w:rsidRPr="005647EB" w:rsidRDefault="00334C6A" w:rsidP="002570E4">
      <w:pPr>
        <w:pStyle w:val="TH"/>
        <w:keepNext w:val="0"/>
        <w:keepLines w:val="0"/>
      </w:pPr>
      <w:r w:rsidRPr="005647EB">
        <w:t xml:space="preserve">Table 8.3.2_2.4.3-7: </w:t>
      </w:r>
      <w:r w:rsidRPr="005647EB">
        <w:rPr>
          <w:i/>
        </w:rPr>
        <w:t>PRACH-Config-DEFAULT</w:t>
      </w:r>
      <w:r w:rsidRPr="005647EB">
        <w:t>: Additional E-UTRAN FDD-FDD inter-frequency event triggered reporting when DRX is used in fading propagation conditions test 1 and 2 requirements</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17CD4F7A" w14:textId="77777777" w:rsidTr="002570E4">
        <w:trPr>
          <w:jc w:val="center"/>
        </w:trPr>
        <w:tc>
          <w:tcPr>
            <w:tcW w:w="9527" w:type="dxa"/>
            <w:gridSpan w:val="4"/>
            <w:tcBorders>
              <w:bottom w:val="single" w:sz="4" w:space="0" w:color="auto"/>
            </w:tcBorders>
          </w:tcPr>
          <w:p w14:paraId="61C32E1F" w14:textId="51FFAA39"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7.3.2</w:t>
            </w:r>
            <w:r w:rsidR="002570E4" w:rsidRPr="005647EB">
              <w:t xml:space="preserve"> </w:t>
            </w:r>
            <w:r w:rsidRPr="005647EB">
              <w:t>Table</w:t>
            </w:r>
            <w:r w:rsidR="002570E4" w:rsidRPr="005647EB">
              <w:t xml:space="preserve"> </w:t>
            </w:r>
            <w:r w:rsidRPr="005647EB">
              <w:t>7.3.2-1</w:t>
            </w:r>
          </w:p>
        </w:tc>
      </w:tr>
      <w:tr w:rsidR="00334C6A" w:rsidRPr="005647EB" w14:paraId="579D3524" w14:textId="77777777" w:rsidTr="002570E4">
        <w:trPr>
          <w:jc w:val="center"/>
        </w:trPr>
        <w:tc>
          <w:tcPr>
            <w:tcW w:w="4427" w:type="dxa"/>
            <w:tcBorders>
              <w:right w:val="single" w:sz="4" w:space="0" w:color="auto"/>
            </w:tcBorders>
          </w:tcPr>
          <w:p w14:paraId="3A6ECA98" w14:textId="2ED1D780"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75F09CD" w14:textId="77777777" w:rsidR="00334C6A" w:rsidRPr="005647EB" w:rsidRDefault="00334C6A" w:rsidP="002570E4">
            <w:pPr>
              <w:pStyle w:val="TAH"/>
              <w:keepNext w:val="0"/>
              <w:keepLines w:val="0"/>
            </w:pPr>
            <w:r w:rsidRPr="005647EB">
              <w:t>Value/remark</w:t>
            </w:r>
          </w:p>
        </w:tc>
        <w:tc>
          <w:tcPr>
            <w:tcW w:w="1700" w:type="dxa"/>
            <w:tcBorders>
              <w:left w:val="single" w:sz="4" w:space="0" w:color="auto"/>
              <w:right w:val="single" w:sz="4" w:space="0" w:color="auto"/>
            </w:tcBorders>
          </w:tcPr>
          <w:p w14:paraId="2407DC7C" w14:textId="77777777" w:rsidR="00334C6A" w:rsidRPr="005647EB" w:rsidRDefault="00334C6A" w:rsidP="002570E4">
            <w:pPr>
              <w:pStyle w:val="TAH"/>
              <w:keepNext w:val="0"/>
              <w:keepLines w:val="0"/>
            </w:pPr>
            <w:r w:rsidRPr="005647EB">
              <w:t>Comment</w:t>
            </w:r>
          </w:p>
        </w:tc>
        <w:tc>
          <w:tcPr>
            <w:tcW w:w="1133" w:type="dxa"/>
            <w:tcBorders>
              <w:left w:val="single" w:sz="4" w:space="0" w:color="auto"/>
            </w:tcBorders>
          </w:tcPr>
          <w:p w14:paraId="5CA240CF" w14:textId="77777777" w:rsidR="00334C6A" w:rsidRPr="005647EB" w:rsidRDefault="00334C6A" w:rsidP="002570E4">
            <w:pPr>
              <w:pStyle w:val="TAH"/>
              <w:keepNext w:val="0"/>
              <w:keepLines w:val="0"/>
            </w:pPr>
            <w:r w:rsidRPr="005647EB">
              <w:t>Condition</w:t>
            </w:r>
          </w:p>
        </w:tc>
      </w:tr>
      <w:tr w:rsidR="00334C6A" w:rsidRPr="005647EB" w14:paraId="6D4022A9" w14:textId="77777777" w:rsidTr="002570E4">
        <w:trPr>
          <w:jc w:val="center"/>
        </w:trPr>
        <w:tc>
          <w:tcPr>
            <w:tcW w:w="4427" w:type="dxa"/>
            <w:tcBorders>
              <w:right w:val="single" w:sz="4" w:space="0" w:color="auto"/>
            </w:tcBorders>
          </w:tcPr>
          <w:p w14:paraId="450C8E27" w14:textId="4341794C" w:rsidR="00334C6A" w:rsidRPr="005647EB" w:rsidRDefault="00334C6A" w:rsidP="002570E4">
            <w:pPr>
              <w:pStyle w:val="TAL"/>
              <w:keepNext w:val="0"/>
              <w:keepLines w:val="0"/>
            </w:pPr>
            <w:r w:rsidRPr="005647EB">
              <w:t>PRACH-Config-DEFAULT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0DB65379"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26AD129D" w14:textId="77777777" w:rsidR="00334C6A" w:rsidRPr="005647EB" w:rsidRDefault="00334C6A" w:rsidP="002570E4">
            <w:pPr>
              <w:pStyle w:val="TAL"/>
              <w:keepNext w:val="0"/>
              <w:keepLines w:val="0"/>
            </w:pPr>
          </w:p>
        </w:tc>
        <w:tc>
          <w:tcPr>
            <w:tcW w:w="1133" w:type="dxa"/>
            <w:tcBorders>
              <w:left w:val="single" w:sz="4" w:space="0" w:color="auto"/>
            </w:tcBorders>
          </w:tcPr>
          <w:p w14:paraId="58AFD9B7" w14:textId="77777777" w:rsidR="00334C6A" w:rsidRPr="005647EB" w:rsidRDefault="00334C6A" w:rsidP="002570E4">
            <w:pPr>
              <w:pStyle w:val="TAL"/>
              <w:keepNext w:val="0"/>
              <w:keepLines w:val="0"/>
            </w:pPr>
          </w:p>
        </w:tc>
      </w:tr>
      <w:tr w:rsidR="00334C6A" w:rsidRPr="005647EB" w14:paraId="30A714C0" w14:textId="77777777" w:rsidTr="002570E4">
        <w:trPr>
          <w:jc w:val="center"/>
        </w:trPr>
        <w:tc>
          <w:tcPr>
            <w:tcW w:w="4427" w:type="dxa"/>
            <w:tcBorders>
              <w:right w:val="single" w:sz="4" w:space="0" w:color="auto"/>
            </w:tcBorders>
          </w:tcPr>
          <w:p w14:paraId="507E9DC9" w14:textId="59FADA6D" w:rsidR="00334C6A" w:rsidRPr="005647EB" w:rsidRDefault="002570E4" w:rsidP="002570E4">
            <w:pPr>
              <w:pStyle w:val="TAL"/>
              <w:keepNext w:val="0"/>
              <w:keepLines w:val="0"/>
            </w:pPr>
            <w:r w:rsidRPr="005647EB">
              <w:t xml:space="preserve">  </w:t>
            </w:r>
            <w:r w:rsidR="00334C6A" w:rsidRPr="005647EB">
              <w:t>prach-ConfigIndex</w:t>
            </w:r>
          </w:p>
        </w:tc>
        <w:tc>
          <w:tcPr>
            <w:tcW w:w="2267" w:type="dxa"/>
            <w:tcBorders>
              <w:left w:val="single" w:sz="4" w:space="0" w:color="auto"/>
              <w:right w:val="single" w:sz="4" w:space="0" w:color="auto"/>
            </w:tcBorders>
          </w:tcPr>
          <w:p w14:paraId="2478138B" w14:textId="77777777" w:rsidR="00334C6A" w:rsidRPr="005647EB" w:rsidRDefault="00334C6A" w:rsidP="002570E4">
            <w:pPr>
              <w:pStyle w:val="TAL"/>
              <w:keepNext w:val="0"/>
              <w:keepLines w:val="0"/>
            </w:pPr>
            <w:r w:rsidRPr="005647EB">
              <w:t>4</w:t>
            </w:r>
          </w:p>
        </w:tc>
        <w:tc>
          <w:tcPr>
            <w:tcW w:w="1700" w:type="dxa"/>
            <w:tcBorders>
              <w:left w:val="single" w:sz="4" w:space="0" w:color="auto"/>
              <w:right w:val="single" w:sz="4" w:space="0" w:color="auto"/>
            </w:tcBorders>
          </w:tcPr>
          <w:p w14:paraId="2D928813" w14:textId="77777777" w:rsidR="00334C6A" w:rsidRPr="005647EB" w:rsidRDefault="00334C6A" w:rsidP="002570E4">
            <w:pPr>
              <w:pStyle w:val="TAL"/>
              <w:keepNext w:val="0"/>
              <w:keepLines w:val="0"/>
            </w:pPr>
          </w:p>
        </w:tc>
        <w:tc>
          <w:tcPr>
            <w:tcW w:w="1133" w:type="dxa"/>
            <w:tcBorders>
              <w:left w:val="single" w:sz="4" w:space="0" w:color="auto"/>
            </w:tcBorders>
          </w:tcPr>
          <w:p w14:paraId="697B0CCD" w14:textId="77777777" w:rsidR="00334C6A" w:rsidRPr="005647EB" w:rsidRDefault="00334C6A" w:rsidP="002570E4">
            <w:pPr>
              <w:pStyle w:val="TAL"/>
              <w:keepNext w:val="0"/>
              <w:keepLines w:val="0"/>
            </w:pPr>
          </w:p>
        </w:tc>
      </w:tr>
      <w:tr w:rsidR="00334C6A" w:rsidRPr="005647EB" w14:paraId="5E356812" w14:textId="77777777" w:rsidTr="002570E4">
        <w:trPr>
          <w:jc w:val="center"/>
        </w:trPr>
        <w:tc>
          <w:tcPr>
            <w:tcW w:w="4427" w:type="dxa"/>
            <w:tcBorders>
              <w:right w:val="single" w:sz="4" w:space="0" w:color="auto"/>
            </w:tcBorders>
          </w:tcPr>
          <w:p w14:paraId="14D3E265" w14:textId="77777777" w:rsidR="00334C6A" w:rsidRPr="005647EB" w:rsidRDefault="00334C6A" w:rsidP="002570E4">
            <w:pPr>
              <w:pStyle w:val="TAL"/>
              <w:keepNext w:val="0"/>
              <w:keepLines w:val="0"/>
            </w:pPr>
            <w:r w:rsidRPr="005647EB">
              <w:t>}</w:t>
            </w:r>
          </w:p>
        </w:tc>
        <w:tc>
          <w:tcPr>
            <w:tcW w:w="2267" w:type="dxa"/>
            <w:tcBorders>
              <w:left w:val="single" w:sz="4" w:space="0" w:color="auto"/>
              <w:right w:val="single" w:sz="4" w:space="0" w:color="auto"/>
            </w:tcBorders>
          </w:tcPr>
          <w:p w14:paraId="1FA0EB99"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7B7B1B2E" w14:textId="77777777" w:rsidR="00334C6A" w:rsidRPr="005647EB" w:rsidRDefault="00334C6A" w:rsidP="002570E4">
            <w:pPr>
              <w:pStyle w:val="TAL"/>
              <w:keepNext w:val="0"/>
              <w:keepLines w:val="0"/>
            </w:pPr>
          </w:p>
        </w:tc>
        <w:tc>
          <w:tcPr>
            <w:tcW w:w="1133" w:type="dxa"/>
            <w:tcBorders>
              <w:left w:val="single" w:sz="4" w:space="0" w:color="auto"/>
            </w:tcBorders>
          </w:tcPr>
          <w:p w14:paraId="3CCEA24E" w14:textId="77777777" w:rsidR="00334C6A" w:rsidRPr="005647EB" w:rsidRDefault="00334C6A" w:rsidP="002570E4">
            <w:pPr>
              <w:pStyle w:val="TAL"/>
              <w:keepNext w:val="0"/>
              <w:keepLines w:val="0"/>
            </w:pPr>
          </w:p>
        </w:tc>
      </w:tr>
    </w:tbl>
    <w:p w14:paraId="41E65D4B" w14:textId="77777777" w:rsidR="00334C6A" w:rsidRPr="005647EB" w:rsidRDefault="00334C6A" w:rsidP="002570E4"/>
    <w:p w14:paraId="3D95EF85" w14:textId="77777777" w:rsidR="00334C6A" w:rsidRPr="005647EB" w:rsidRDefault="00334C6A" w:rsidP="002570E4">
      <w:pPr>
        <w:pStyle w:val="Heading4"/>
        <w:keepNext w:val="0"/>
        <w:keepLines w:val="0"/>
      </w:pPr>
      <w:r w:rsidRPr="005647EB">
        <w:t>8.3.2_2.5</w:t>
      </w:r>
      <w:r w:rsidRPr="005647EB">
        <w:tab/>
        <w:t>Test requirement</w:t>
      </w:r>
    </w:p>
    <w:p w14:paraId="3C12A306" w14:textId="31AC5CEC" w:rsidR="00334C6A" w:rsidRPr="005647EB" w:rsidRDefault="00334C6A" w:rsidP="002570E4">
      <w:r w:rsidRPr="005647EB">
        <w:t>Tables 8.3.2_2.4.1-1, 8.3.2_2.5-1, 8.3.2_2.5-2 and 8.3.2_2.5-3 define the primary level settings including test tolerances for E-UTRAN FDD-FDD inter-frequency event triggered reporting when DRX is used under fading propagation conditions in asynchronous cells test.</w:t>
      </w:r>
    </w:p>
    <w:p w14:paraId="3204F1A0" w14:textId="77777777" w:rsidR="00334C6A" w:rsidRPr="005647EB" w:rsidRDefault="00334C6A" w:rsidP="006D30B7">
      <w:pPr>
        <w:pStyle w:val="TH"/>
        <w:keepLines w:val="0"/>
        <w:rPr>
          <w:rFonts w:cs="v4.2.0"/>
        </w:rPr>
      </w:pPr>
      <w:r w:rsidRPr="005647EB">
        <w:rPr>
          <w:rFonts w:cs="v4.2.0"/>
        </w:rPr>
        <w:lastRenderedPageBreak/>
        <w:t>Table 8.3.2_2.5-1: Cell Specific Test Parameters for E-UTRAN FDD-FDD inter-frequency event triggered reporting when DRX is used in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334C6A" w:rsidRPr="005647EB" w14:paraId="2271F7AB" w14:textId="77777777" w:rsidTr="00CC020A">
        <w:trPr>
          <w:cantSplit/>
          <w:tblHeader/>
          <w:jc w:val="center"/>
        </w:trPr>
        <w:tc>
          <w:tcPr>
            <w:tcW w:w="2093" w:type="dxa"/>
            <w:vMerge w:val="restart"/>
            <w:tcBorders>
              <w:top w:val="single" w:sz="4" w:space="0" w:color="auto"/>
              <w:left w:val="single" w:sz="4" w:space="0" w:color="auto"/>
            </w:tcBorders>
          </w:tcPr>
          <w:p w14:paraId="02B655CE" w14:textId="77777777" w:rsidR="00334C6A" w:rsidRPr="005647EB" w:rsidRDefault="00334C6A" w:rsidP="006D30B7">
            <w:pPr>
              <w:pStyle w:val="TAH"/>
              <w:keepLines w:val="0"/>
              <w:rPr>
                <w:rFonts w:cs="v4.2.0"/>
              </w:rPr>
            </w:pPr>
            <w:r w:rsidRPr="005647EB">
              <w:rPr>
                <w:rFonts w:cs="v4.2.0"/>
              </w:rPr>
              <w:t>Parameter</w:t>
            </w:r>
          </w:p>
        </w:tc>
        <w:tc>
          <w:tcPr>
            <w:tcW w:w="1559" w:type="dxa"/>
            <w:vMerge w:val="restart"/>
            <w:tcBorders>
              <w:top w:val="single" w:sz="4" w:space="0" w:color="auto"/>
            </w:tcBorders>
          </w:tcPr>
          <w:p w14:paraId="280668AC" w14:textId="77777777" w:rsidR="00334C6A" w:rsidRPr="005647EB" w:rsidRDefault="00334C6A" w:rsidP="006D30B7">
            <w:pPr>
              <w:pStyle w:val="TAH"/>
              <w:keepLines w:val="0"/>
              <w:rPr>
                <w:rFonts w:cs="v4.2.0"/>
              </w:rPr>
            </w:pPr>
            <w:r w:rsidRPr="005647EB">
              <w:rPr>
                <w:rFonts w:cs="v4.2.0"/>
              </w:rPr>
              <w:t>Unit</w:t>
            </w:r>
          </w:p>
        </w:tc>
        <w:tc>
          <w:tcPr>
            <w:tcW w:w="2552" w:type="dxa"/>
            <w:gridSpan w:val="2"/>
            <w:tcBorders>
              <w:top w:val="single" w:sz="4" w:space="0" w:color="auto"/>
            </w:tcBorders>
          </w:tcPr>
          <w:p w14:paraId="18EA681B" w14:textId="4BBAD347" w:rsidR="00334C6A" w:rsidRPr="005647EB" w:rsidRDefault="00334C6A" w:rsidP="006D30B7">
            <w:pPr>
              <w:pStyle w:val="TAH"/>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73A88136" w14:textId="3FCC0B5C" w:rsidR="00334C6A" w:rsidRPr="005647EB" w:rsidRDefault="00334C6A" w:rsidP="006D30B7">
            <w:pPr>
              <w:pStyle w:val="TAH"/>
              <w:keepLines w:val="0"/>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023E7BDE" w14:textId="77777777" w:rsidTr="00CC020A">
        <w:trPr>
          <w:cantSplit/>
          <w:tblHeader/>
          <w:jc w:val="center"/>
        </w:trPr>
        <w:tc>
          <w:tcPr>
            <w:tcW w:w="2093" w:type="dxa"/>
            <w:vMerge/>
            <w:tcBorders>
              <w:left w:val="single" w:sz="4" w:space="0" w:color="auto"/>
              <w:bottom w:val="single" w:sz="4" w:space="0" w:color="auto"/>
            </w:tcBorders>
          </w:tcPr>
          <w:p w14:paraId="09372920" w14:textId="77777777" w:rsidR="00334C6A" w:rsidRPr="005647EB" w:rsidRDefault="00334C6A" w:rsidP="006D30B7">
            <w:pPr>
              <w:pStyle w:val="TAH"/>
              <w:keepLines w:val="0"/>
              <w:rPr>
                <w:rFonts w:cs="v4.2.0"/>
              </w:rPr>
            </w:pPr>
          </w:p>
        </w:tc>
        <w:tc>
          <w:tcPr>
            <w:tcW w:w="1559" w:type="dxa"/>
            <w:vMerge/>
            <w:tcBorders>
              <w:bottom w:val="single" w:sz="4" w:space="0" w:color="auto"/>
            </w:tcBorders>
          </w:tcPr>
          <w:p w14:paraId="24316779" w14:textId="77777777" w:rsidR="00334C6A" w:rsidRPr="005647EB" w:rsidRDefault="00334C6A" w:rsidP="006D30B7">
            <w:pPr>
              <w:pStyle w:val="TAH"/>
              <w:keepLines w:val="0"/>
              <w:rPr>
                <w:rFonts w:cs="v4.2.0"/>
              </w:rPr>
            </w:pPr>
          </w:p>
        </w:tc>
        <w:tc>
          <w:tcPr>
            <w:tcW w:w="1276" w:type="dxa"/>
            <w:tcBorders>
              <w:bottom w:val="single" w:sz="4" w:space="0" w:color="auto"/>
            </w:tcBorders>
          </w:tcPr>
          <w:p w14:paraId="165B654D" w14:textId="77777777" w:rsidR="00334C6A" w:rsidRPr="005647EB" w:rsidRDefault="00334C6A" w:rsidP="006D30B7">
            <w:pPr>
              <w:pStyle w:val="TAH"/>
              <w:keepLines w:val="0"/>
              <w:rPr>
                <w:rFonts w:cs="v4.2.0"/>
              </w:rPr>
            </w:pPr>
            <w:r w:rsidRPr="005647EB">
              <w:rPr>
                <w:rFonts w:cs="v4.2.0"/>
              </w:rPr>
              <w:t>T1</w:t>
            </w:r>
          </w:p>
        </w:tc>
        <w:tc>
          <w:tcPr>
            <w:tcW w:w="1276" w:type="dxa"/>
            <w:tcBorders>
              <w:bottom w:val="single" w:sz="4" w:space="0" w:color="auto"/>
            </w:tcBorders>
          </w:tcPr>
          <w:p w14:paraId="4B49F45E" w14:textId="77777777" w:rsidR="00334C6A" w:rsidRPr="005647EB" w:rsidRDefault="00334C6A" w:rsidP="006D30B7">
            <w:pPr>
              <w:pStyle w:val="TAH"/>
              <w:keepLines w:val="0"/>
              <w:rPr>
                <w:rFonts w:cs="v4.2.0"/>
              </w:rPr>
            </w:pPr>
            <w:r w:rsidRPr="005647EB">
              <w:rPr>
                <w:rFonts w:cs="v4.2.0"/>
              </w:rPr>
              <w:t>T2</w:t>
            </w:r>
          </w:p>
        </w:tc>
        <w:tc>
          <w:tcPr>
            <w:tcW w:w="1275" w:type="dxa"/>
            <w:tcBorders>
              <w:bottom w:val="single" w:sz="4" w:space="0" w:color="auto"/>
            </w:tcBorders>
          </w:tcPr>
          <w:p w14:paraId="6F30993B" w14:textId="77777777" w:rsidR="00334C6A" w:rsidRPr="005647EB" w:rsidRDefault="00334C6A" w:rsidP="006D30B7">
            <w:pPr>
              <w:pStyle w:val="TAH"/>
              <w:keepLines w:val="0"/>
              <w:rPr>
                <w:rFonts w:cs="v4.2.0"/>
              </w:rPr>
            </w:pPr>
            <w:r w:rsidRPr="005647EB">
              <w:rPr>
                <w:rFonts w:cs="v4.2.0"/>
              </w:rPr>
              <w:t>T1</w:t>
            </w:r>
          </w:p>
        </w:tc>
        <w:tc>
          <w:tcPr>
            <w:tcW w:w="1560" w:type="dxa"/>
            <w:tcBorders>
              <w:bottom w:val="single" w:sz="4" w:space="0" w:color="auto"/>
            </w:tcBorders>
          </w:tcPr>
          <w:p w14:paraId="36735988" w14:textId="77777777" w:rsidR="00334C6A" w:rsidRPr="005647EB" w:rsidRDefault="00334C6A" w:rsidP="006D30B7">
            <w:pPr>
              <w:pStyle w:val="TAH"/>
              <w:keepLines w:val="0"/>
              <w:rPr>
                <w:rFonts w:cs="v4.2.0"/>
              </w:rPr>
            </w:pPr>
            <w:r w:rsidRPr="005647EB">
              <w:rPr>
                <w:rFonts w:cs="v4.2.0"/>
              </w:rPr>
              <w:t>T2</w:t>
            </w:r>
          </w:p>
        </w:tc>
      </w:tr>
      <w:tr w:rsidR="00334C6A" w:rsidRPr="005647EB" w14:paraId="3ED48915" w14:textId="77777777" w:rsidTr="002570E4">
        <w:trPr>
          <w:cantSplit/>
          <w:jc w:val="center"/>
        </w:trPr>
        <w:tc>
          <w:tcPr>
            <w:tcW w:w="2093" w:type="dxa"/>
            <w:tcBorders>
              <w:left w:val="single" w:sz="4" w:space="0" w:color="auto"/>
              <w:bottom w:val="single" w:sz="4" w:space="0" w:color="auto"/>
            </w:tcBorders>
          </w:tcPr>
          <w:p w14:paraId="3222B5BD" w14:textId="56B64100" w:rsidR="00334C6A" w:rsidRPr="005647EB" w:rsidRDefault="00334C6A" w:rsidP="006D30B7">
            <w:pPr>
              <w:pStyle w:val="TAH"/>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78A2CF14" w14:textId="77777777" w:rsidR="00334C6A" w:rsidRPr="005647EB" w:rsidRDefault="00334C6A" w:rsidP="006D30B7">
            <w:pPr>
              <w:pStyle w:val="TAC"/>
              <w:keepLines w:val="0"/>
            </w:pPr>
          </w:p>
        </w:tc>
        <w:tc>
          <w:tcPr>
            <w:tcW w:w="2552" w:type="dxa"/>
            <w:gridSpan w:val="2"/>
            <w:tcBorders>
              <w:bottom w:val="single" w:sz="4" w:space="0" w:color="auto"/>
            </w:tcBorders>
          </w:tcPr>
          <w:p w14:paraId="18EF24AF" w14:textId="77777777" w:rsidR="00334C6A" w:rsidRPr="005647EB" w:rsidRDefault="00334C6A" w:rsidP="006D30B7">
            <w:pPr>
              <w:pStyle w:val="TAH"/>
              <w:keepLines w:val="0"/>
              <w:rPr>
                <w:rFonts w:cs="v4.2.0"/>
                <w:b w:val="0"/>
                <w:bCs/>
              </w:rPr>
            </w:pPr>
            <w:r w:rsidRPr="005647EB">
              <w:rPr>
                <w:rFonts w:cs="v4.2.0"/>
                <w:b w:val="0"/>
                <w:bCs/>
              </w:rPr>
              <w:t>1</w:t>
            </w:r>
          </w:p>
        </w:tc>
        <w:tc>
          <w:tcPr>
            <w:tcW w:w="2835" w:type="dxa"/>
            <w:gridSpan w:val="2"/>
            <w:tcBorders>
              <w:bottom w:val="single" w:sz="4" w:space="0" w:color="auto"/>
            </w:tcBorders>
          </w:tcPr>
          <w:p w14:paraId="295F0F23" w14:textId="77777777" w:rsidR="00334C6A" w:rsidRPr="005647EB" w:rsidRDefault="00334C6A" w:rsidP="006D30B7">
            <w:pPr>
              <w:pStyle w:val="TAH"/>
              <w:keepLines w:val="0"/>
              <w:rPr>
                <w:rFonts w:cs="v4.2.0"/>
                <w:b w:val="0"/>
                <w:bCs/>
              </w:rPr>
            </w:pPr>
            <w:r w:rsidRPr="005647EB">
              <w:rPr>
                <w:rFonts w:cs="v4.2.0"/>
                <w:b w:val="0"/>
                <w:bCs/>
              </w:rPr>
              <w:t>2</w:t>
            </w:r>
          </w:p>
        </w:tc>
      </w:tr>
      <w:tr w:rsidR="00334C6A" w:rsidRPr="005647EB" w14:paraId="31F2CF8E" w14:textId="77777777" w:rsidTr="002570E4">
        <w:trPr>
          <w:cantSplit/>
          <w:jc w:val="center"/>
        </w:trPr>
        <w:tc>
          <w:tcPr>
            <w:tcW w:w="2093" w:type="dxa"/>
            <w:tcBorders>
              <w:left w:val="single" w:sz="4" w:space="0" w:color="auto"/>
              <w:bottom w:val="single" w:sz="4" w:space="0" w:color="auto"/>
            </w:tcBorders>
          </w:tcPr>
          <w:p w14:paraId="7A9BBC86" w14:textId="77777777" w:rsidR="00334C6A" w:rsidRPr="005647EB" w:rsidRDefault="00334C6A" w:rsidP="006D30B7">
            <w:pPr>
              <w:pStyle w:val="TAH"/>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439C4EF9" w14:textId="77777777" w:rsidR="00334C6A" w:rsidRPr="005647EB" w:rsidRDefault="00334C6A" w:rsidP="006D30B7">
            <w:pPr>
              <w:pStyle w:val="TAH"/>
              <w:keepLines w:val="0"/>
              <w:rPr>
                <w:rFonts w:cs="v4.2.0"/>
                <w:b w:val="0"/>
                <w:bCs/>
              </w:rPr>
            </w:pPr>
            <w:r w:rsidRPr="005647EB">
              <w:rPr>
                <w:rFonts w:cs="v4.2.0"/>
                <w:b w:val="0"/>
                <w:bCs/>
              </w:rPr>
              <w:t>MHz</w:t>
            </w:r>
          </w:p>
        </w:tc>
        <w:tc>
          <w:tcPr>
            <w:tcW w:w="2552" w:type="dxa"/>
            <w:gridSpan w:val="2"/>
            <w:tcBorders>
              <w:bottom w:val="single" w:sz="4" w:space="0" w:color="auto"/>
            </w:tcBorders>
          </w:tcPr>
          <w:p w14:paraId="5E8E8EAE" w14:textId="77777777" w:rsidR="00334C6A" w:rsidRPr="005647EB" w:rsidRDefault="00334C6A" w:rsidP="006D30B7">
            <w:pPr>
              <w:pStyle w:val="TAH"/>
              <w:keepLines w:val="0"/>
              <w:rPr>
                <w:rFonts w:cs="v4.2.0"/>
                <w:b w:val="0"/>
                <w:bCs/>
              </w:rPr>
            </w:pPr>
            <w:r w:rsidRPr="005647EB">
              <w:rPr>
                <w:rFonts w:cs="v4.2.0"/>
                <w:b w:val="0"/>
                <w:bCs/>
              </w:rPr>
              <w:t>10</w:t>
            </w:r>
          </w:p>
        </w:tc>
        <w:tc>
          <w:tcPr>
            <w:tcW w:w="2835" w:type="dxa"/>
            <w:gridSpan w:val="2"/>
            <w:tcBorders>
              <w:bottom w:val="single" w:sz="4" w:space="0" w:color="auto"/>
            </w:tcBorders>
          </w:tcPr>
          <w:p w14:paraId="1E049C74" w14:textId="77777777" w:rsidR="00334C6A" w:rsidRPr="005647EB" w:rsidRDefault="00334C6A" w:rsidP="006D30B7">
            <w:pPr>
              <w:pStyle w:val="TAH"/>
              <w:keepLines w:val="0"/>
              <w:rPr>
                <w:rFonts w:cs="v4.2.0"/>
                <w:b w:val="0"/>
                <w:bCs/>
              </w:rPr>
            </w:pPr>
            <w:r w:rsidRPr="005647EB">
              <w:rPr>
                <w:rFonts w:cs="v4.2.0"/>
                <w:b w:val="0"/>
                <w:bCs/>
              </w:rPr>
              <w:t>10</w:t>
            </w:r>
          </w:p>
        </w:tc>
      </w:tr>
      <w:tr w:rsidR="00334C6A" w:rsidRPr="005647EB" w14:paraId="32FF989E"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B114404" w14:textId="4F770AF6" w:rsidR="00334C6A" w:rsidRPr="005647EB" w:rsidRDefault="00334C6A"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706B2797" w14:textId="77777777" w:rsidR="00334C6A" w:rsidRPr="005647EB" w:rsidRDefault="00334C6A"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59DAB966" w14:textId="186F4BB7"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hideMark/>
          </w:tcPr>
          <w:p w14:paraId="37076D79" w14:textId="3E8F729D"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r>
      <w:tr w:rsidR="00334C6A" w:rsidRPr="005647EB" w14:paraId="2045DA18" w14:textId="77777777" w:rsidTr="002570E4">
        <w:trPr>
          <w:cantSplit/>
          <w:jc w:val="center"/>
        </w:trPr>
        <w:tc>
          <w:tcPr>
            <w:tcW w:w="2093" w:type="dxa"/>
            <w:tcBorders>
              <w:left w:val="single" w:sz="4" w:space="0" w:color="auto"/>
              <w:bottom w:val="single" w:sz="4" w:space="0" w:color="auto"/>
            </w:tcBorders>
          </w:tcPr>
          <w:p w14:paraId="128EC130" w14:textId="4194F40F" w:rsidR="00334C6A" w:rsidRPr="005647EB" w:rsidRDefault="00334C6A"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09961579"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tcPr>
          <w:p w14:paraId="5DC27DED" w14:textId="300B29ED" w:rsidR="00334C6A" w:rsidRPr="005647EB" w:rsidRDefault="00334C6A"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tcPr>
          <w:p w14:paraId="0965C511" w14:textId="34963A02" w:rsidR="00334C6A" w:rsidRPr="005647EB" w:rsidRDefault="00334C6A"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334C6A" w:rsidRPr="005647EB" w14:paraId="5E1571A3" w14:textId="77777777" w:rsidTr="002570E4">
        <w:trPr>
          <w:cantSplit/>
          <w:jc w:val="center"/>
        </w:trPr>
        <w:tc>
          <w:tcPr>
            <w:tcW w:w="2093" w:type="dxa"/>
            <w:tcBorders>
              <w:left w:val="single" w:sz="4" w:space="0" w:color="auto"/>
              <w:bottom w:val="single" w:sz="4" w:space="0" w:color="auto"/>
            </w:tcBorders>
          </w:tcPr>
          <w:p w14:paraId="32CC980C"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6DF1C93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6FC14068" w14:textId="77777777" w:rsidR="00334C6A" w:rsidRPr="005647EB" w:rsidRDefault="00334C6A"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63D0D8AE" w14:textId="77777777" w:rsidR="00334C6A" w:rsidRPr="005647EB" w:rsidRDefault="00334C6A" w:rsidP="002570E4">
            <w:pPr>
              <w:pStyle w:val="TAH"/>
              <w:keepNext w:val="0"/>
              <w:keepLines w:val="0"/>
              <w:rPr>
                <w:rFonts w:cs="v4.2.0"/>
                <w:b w:val="0"/>
                <w:bCs/>
              </w:rPr>
            </w:pPr>
            <w:r w:rsidRPr="005647EB">
              <w:rPr>
                <w:rFonts w:cs="v4.2.0"/>
                <w:b w:val="0"/>
                <w:bCs/>
              </w:rPr>
              <w:t>0</w:t>
            </w:r>
          </w:p>
        </w:tc>
      </w:tr>
      <w:tr w:rsidR="00334C6A" w:rsidRPr="005647EB" w14:paraId="1A986037" w14:textId="77777777" w:rsidTr="002570E4">
        <w:trPr>
          <w:cantSplit/>
          <w:jc w:val="center"/>
        </w:trPr>
        <w:tc>
          <w:tcPr>
            <w:tcW w:w="2093" w:type="dxa"/>
            <w:tcBorders>
              <w:left w:val="single" w:sz="4" w:space="0" w:color="auto"/>
              <w:bottom w:val="single" w:sz="4" w:space="0" w:color="auto"/>
            </w:tcBorders>
          </w:tcPr>
          <w:p w14:paraId="77B55FAA"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0423FAB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355FEFE" w14:textId="77777777" w:rsidR="00334C6A" w:rsidRPr="005647EB" w:rsidRDefault="00334C6A" w:rsidP="002570E4">
            <w:pPr>
              <w:pStyle w:val="TAH"/>
              <w:keepNext w:val="0"/>
              <w:keepLines w:val="0"/>
              <w:rPr>
                <w:rFonts w:cs="v4.2.0"/>
                <w:b w:val="0"/>
                <w:bCs/>
              </w:rPr>
            </w:pPr>
          </w:p>
        </w:tc>
        <w:tc>
          <w:tcPr>
            <w:tcW w:w="2835" w:type="dxa"/>
            <w:gridSpan w:val="2"/>
            <w:vMerge/>
          </w:tcPr>
          <w:p w14:paraId="45243F2C" w14:textId="77777777" w:rsidR="00334C6A" w:rsidRPr="005647EB" w:rsidRDefault="00334C6A" w:rsidP="002570E4">
            <w:pPr>
              <w:pStyle w:val="TAH"/>
              <w:keepNext w:val="0"/>
              <w:keepLines w:val="0"/>
              <w:rPr>
                <w:rFonts w:cs="v4.2.0"/>
                <w:b w:val="0"/>
                <w:bCs/>
              </w:rPr>
            </w:pPr>
          </w:p>
        </w:tc>
      </w:tr>
      <w:tr w:rsidR="00334C6A" w:rsidRPr="005647EB" w14:paraId="11CF2A20" w14:textId="77777777" w:rsidTr="002570E4">
        <w:trPr>
          <w:cantSplit/>
          <w:jc w:val="center"/>
        </w:trPr>
        <w:tc>
          <w:tcPr>
            <w:tcW w:w="2093" w:type="dxa"/>
            <w:tcBorders>
              <w:left w:val="single" w:sz="4" w:space="0" w:color="auto"/>
              <w:bottom w:val="single" w:sz="4" w:space="0" w:color="auto"/>
            </w:tcBorders>
          </w:tcPr>
          <w:p w14:paraId="62AFE0AA"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104ACCED"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20A45A8B" w14:textId="77777777" w:rsidR="00334C6A" w:rsidRPr="005647EB" w:rsidRDefault="00334C6A" w:rsidP="002570E4">
            <w:pPr>
              <w:pStyle w:val="TAH"/>
              <w:keepNext w:val="0"/>
              <w:keepLines w:val="0"/>
              <w:rPr>
                <w:rFonts w:cs="v4.2.0"/>
                <w:b w:val="0"/>
                <w:bCs/>
              </w:rPr>
            </w:pPr>
          </w:p>
        </w:tc>
        <w:tc>
          <w:tcPr>
            <w:tcW w:w="2835" w:type="dxa"/>
            <w:gridSpan w:val="2"/>
            <w:vMerge/>
          </w:tcPr>
          <w:p w14:paraId="5C32540C" w14:textId="77777777" w:rsidR="00334C6A" w:rsidRPr="005647EB" w:rsidRDefault="00334C6A" w:rsidP="002570E4">
            <w:pPr>
              <w:pStyle w:val="TAH"/>
              <w:keepNext w:val="0"/>
              <w:keepLines w:val="0"/>
              <w:rPr>
                <w:rFonts w:cs="v4.2.0"/>
                <w:b w:val="0"/>
                <w:bCs/>
              </w:rPr>
            </w:pPr>
          </w:p>
        </w:tc>
      </w:tr>
      <w:tr w:rsidR="00334C6A" w:rsidRPr="005647EB" w14:paraId="56673750" w14:textId="77777777" w:rsidTr="002570E4">
        <w:trPr>
          <w:cantSplit/>
          <w:jc w:val="center"/>
        </w:trPr>
        <w:tc>
          <w:tcPr>
            <w:tcW w:w="2093" w:type="dxa"/>
            <w:tcBorders>
              <w:left w:val="single" w:sz="4" w:space="0" w:color="auto"/>
              <w:bottom w:val="single" w:sz="4" w:space="0" w:color="auto"/>
            </w:tcBorders>
          </w:tcPr>
          <w:p w14:paraId="538FD854"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506AEC0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0ED9665" w14:textId="77777777" w:rsidR="00334C6A" w:rsidRPr="005647EB" w:rsidRDefault="00334C6A" w:rsidP="002570E4">
            <w:pPr>
              <w:pStyle w:val="TAH"/>
              <w:keepNext w:val="0"/>
              <w:keepLines w:val="0"/>
              <w:rPr>
                <w:rFonts w:cs="v4.2.0"/>
                <w:b w:val="0"/>
                <w:bCs/>
              </w:rPr>
            </w:pPr>
          </w:p>
        </w:tc>
        <w:tc>
          <w:tcPr>
            <w:tcW w:w="2835" w:type="dxa"/>
            <w:gridSpan w:val="2"/>
            <w:vMerge/>
          </w:tcPr>
          <w:p w14:paraId="25AF6FF8" w14:textId="77777777" w:rsidR="00334C6A" w:rsidRPr="005647EB" w:rsidRDefault="00334C6A" w:rsidP="002570E4">
            <w:pPr>
              <w:pStyle w:val="TAH"/>
              <w:keepNext w:val="0"/>
              <w:keepLines w:val="0"/>
              <w:rPr>
                <w:rFonts w:cs="v4.2.0"/>
                <w:b w:val="0"/>
                <w:bCs/>
              </w:rPr>
            </w:pPr>
          </w:p>
        </w:tc>
      </w:tr>
      <w:tr w:rsidR="00334C6A" w:rsidRPr="005647EB" w14:paraId="2BBEA9C0" w14:textId="77777777" w:rsidTr="002570E4">
        <w:trPr>
          <w:cantSplit/>
          <w:jc w:val="center"/>
        </w:trPr>
        <w:tc>
          <w:tcPr>
            <w:tcW w:w="2093" w:type="dxa"/>
            <w:tcBorders>
              <w:left w:val="single" w:sz="4" w:space="0" w:color="auto"/>
              <w:bottom w:val="single" w:sz="4" w:space="0" w:color="auto"/>
            </w:tcBorders>
          </w:tcPr>
          <w:p w14:paraId="50C1D712"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3764B3A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2D4D70B4" w14:textId="77777777" w:rsidR="00334C6A" w:rsidRPr="005647EB" w:rsidRDefault="00334C6A" w:rsidP="002570E4">
            <w:pPr>
              <w:pStyle w:val="TAH"/>
              <w:keepNext w:val="0"/>
              <w:keepLines w:val="0"/>
              <w:rPr>
                <w:rFonts w:cs="v4.2.0"/>
                <w:b w:val="0"/>
                <w:bCs/>
              </w:rPr>
            </w:pPr>
          </w:p>
        </w:tc>
        <w:tc>
          <w:tcPr>
            <w:tcW w:w="2835" w:type="dxa"/>
            <w:gridSpan w:val="2"/>
            <w:vMerge/>
          </w:tcPr>
          <w:p w14:paraId="0EE96B1B" w14:textId="77777777" w:rsidR="00334C6A" w:rsidRPr="005647EB" w:rsidRDefault="00334C6A" w:rsidP="002570E4">
            <w:pPr>
              <w:pStyle w:val="TAH"/>
              <w:keepNext w:val="0"/>
              <w:keepLines w:val="0"/>
              <w:rPr>
                <w:rFonts w:cs="v4.2.0"/>
                <w:b w:val="0"/>
                <w:bCs/>
              </w:rPr>
            </w:pPr>
          </w:p>
        </w:tc>
      </w:tr>
      <w:tr w:rsidR="00334C6A" w:rsidRPr="005647EB" w14:paraId="3CCE1746" w14:textId="77777777" w:rsidTr="002570E4">
        <w:trPr>
          <w:cantSplit/>
          <w:jc w:val="center"/>
        </w:trPr>
        <w:tc>
          <w:tcPr>
            <w:tcW w:w="2093" w:type="dxa"/>
            <w:tcBorders>
              <w:left w:val="single" w:sz="4" w:space="0" w:color="auto"/>
              <w:bottom w:val="single" w:sz="4" w:space="0" w:color="auto"/>
            </w:tcBorders>
          </w:tcPr>
          <w:p w14:paraId="4C82F467"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56E70276"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7564A0C" w14:textId="77777777" w:rsidR="00334C6A" w:rsidRPr="005647EB" w:rsidRDefault="00334C6A" w:rsidP="002570E4">
            <w:pPr>
              <w:pStyle w:val="TAH"/>
              <w:keepNext w:val="0"/>
              <w:keepLines w:val="0"/>
              <w:rPr>
                <w:rFonts w:cs="v4.2.0"/>
                <w:b w:val="0"/>
                <w:bCs/>
              </w:rPr>
            </w:pPr>
          </w:p>
        </w:tc>
        <w:tc>
          <w:tcPr>
            <w:tcW w:w="2835" w:type="dxa"/>
            <w:gridSpan w:val="2"/>
            <w:vMerge/>
          </w:tcPr>
          <w:p w14:paraId="44639EC0" w14:textId="77777777" w:rsidR="00334C6A" w:rsidRPr="005647EB" w:rsidRDefault="00334C6A" w:rsidP="002570E4">
            <w:pPr>
              <w:pStyle w:val="TAH"/>
              <w:keepNext w:val="0"/>
              <w:keepLines w:val="0"/>
              <w:rPr>
                <w:rFonts w:cs="v4.2.0"/>
                <w:b w:val="0"/>
                <w:bCs/>
              </w:rPr>
            </w:pPr>
          </w:p>
        </w:tc>
      </w:tr>
      <w:tr w:rsidR="00334C6A" w:rsidRPr="005647EB" w14:paraId="5619B3B7" w14:textId="77777777" w:rsidTr="002570E4">
        <w:trPr>
          <w:cantSplit/>
          <w:jc w:val="center"/>
        </w:trPr>
        <w:tc>
          <w:tcPr>
            <w:tcW w:w="2093" w:type="dxa"/>
            <w:tcBorders>
              <w:left w:val="single" w:sz="4" w:space="0" w:color="auto"/>
              <w:bottom w:val="single" w:sz="4" w:space="0" w:color="auto"/>
            </w:tcBorders>
          </w:tcPr>
          <w:p w14:paraId="495FA502"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754A09A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4603F67" w14:textId="77777777" w:rsidR="00334C6A" w:rsidRPr="005647EB" w:rsidRDefault="00334C6A" w:rsidP="002570E4">
            <w:pPr>
              <w:pStyle w:val="TAH"/>
              <w:keepNext w:val="0"/>
              <w:keepLines w:val="0"/>
              <w:rPr>
                <w:rFonts w:cs="v4.2.0"/>
                <w:b w:val="0"/>
                <w:bCs/>
              </w:rPr>
            </w:pPr>
          </w:p>
        </w:tc>
        <w:tc>
          <w:tcPr>
            <w:tcW w:w="2835" w:type="dxa"/>
            <w:gridSpan w:val="2"/>
            <w:vMerge/>
          </w:tcPr>
          <w:p w14:paraId="6B6D2B0E" w14:textId="77777777" w:rsidR="00334C6A" w:rsidRPr="005647EB" w:rsidRDefault="00334C6A" w:rsidP="002570E4">
            <w:pPr>
              <w:pStyle w:val="TAH"/>
              <w:keepNext w:val="0"/>
              <w:keepLines w:val="0"/>
              <w:rPr>
                <w:rFonts w:cs="v4.2.0"/>
                <w:b w:val="0"/>
                <w:bCs/>
              </w:rPr>
            </w:pPr>
          </w:p>
        </w:tc>
      </w:tr>
      <w:tr w:rsidR="00334C6A" w:rsidRPr="005647EB" w14:paraId="4FB1A6F5" w14:textId="77777777" w:rsidTr="002570E4">
        <w:trPr>
          <w:cantSplit/>
          <w:jc w:val="center"/>
        </w:trPr>
        <w:tc>
          <w:tcPr>
            <w:tcW w:w="2093" w:type="dxa"/>
            <w:tcBorders>
              <w:left w:val="single" w:sz="4" w:space="0" w:color="auto"/>
              <w:bottom w:val="single" w:sz="4" w:space="0" w:color="auto"/>
            </w:tcBorders>
          </w:tcPr>
          <w:p w14:paraId="33106898"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1789656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D035C76" w14:textId="77777777" w:rsidR="00334C6A" w:rsidRPr="005647EB" w:rsidRDefault="00334C6A" w:rsidP="002570E4">
            <w:pPr>
              <w:pStyle w:val="TAH"/>
              <w:keepNext w:val="0"/>
              <w:keepLines w:val="0"/>
              <w:rPr>
                <w:rFonts w:cs="v4.2.0"/>
                <w:b w:val="0"/>
                <w:bCs/>
              </w:rPr>
            </w:pPr>
          </w:p>
        </w:tc>
        <w:tc>
          <w:tcPr>
            <w:tcW w:w="2835" w:type="dxa"/>
            <w:gridSpan w:val="2"/>
            <w:vMerge/>
          </w:tcPr>
          <w:p w14:paraId="54FED802" w14:textId="77777777" w:rsidR="00334C6A" w:rsidRPr="005647EB" w:rsidRDefault="00334C6A" w:rsidP="002570E4">
            <w:pPr>
              <w:pStyle w:val="TAH"/>
              <w:keepNext w:val="0"/>
              <w:keepLines w:val="0"/>
              <w:rPr>
                <w:rFonts w:cs="v4.2.0"/>
                <w:b w:val="0"/>
                <w:bCs/>
              </w:rPr>
            </w:pPr>
          </w:p>
        </w:tc>
      </w:tr>
      <w:tr w:rsidR="00334C6A" w:rsidRPr="005647EB" w14:paraId="47D2CC87" w14:textId="77777777" w:rsidTr="002570E4">
        <w:trPr>
          <w:cantSplit/>
          <w:jc w:val="center"/>
        </w:trPr>
        <w:tc>
          <w:tcPr>
            <w:tcW w:w="2093" w:type="dxa"/>
            <w:tcBorders>
              <w:left w:val="single" w:sz="4" w:space="0" w:color="auto"/>
              <w:bottom w:val="single" w:sz="4" w:space="0" w:color="auto"/>
            </w:tcBorders>
          </w:tcPr>
          <w:p w14:paraId="6D5EE3DC"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6C586D79"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76CB338" w14:textId="77777777" w:rsidR="00334C6A" w:rsidRPr="005647EB" w:rsidRDefault="00334C6A" w:rsidP="002570E4">
            <w:pPr>
              <w:pStyle w:val="TAH"/>
              <w:keepNext w:val="0"/>
              <w:keepLines w:val="0"/>
              <w:rPr>
                <w:rFonts w:cs="v4.2.0"/>
                <w:b w:val="0"/>
                <w:bCs/>
              </w:rPr>
            </w:pPr>
          </w:p>
        </w:tc>
        <w:tc>
          <w:tcPr>
            <w:tcW w:w="2835" w:type="dxa"/>
            <w:gridSpan w:val="2"/>
            <w:vMerge/>
          </w:tcPr>
          <w:p w14:paraId="4024335A" w14:textId="77777777" w:rsidR="00334C6A" w:rsidRPr="005647EB" w:rsidRDefault="00334C6A" w:rsidP="002570E4">
            <w:pPr>
              <w:pStyle w:val="TAH"/>
              <w:keepNext w:val="0"/>
              <w:keepLines w:val="0"/>
              <w:rPr>
                <w:rFonts w:cs="v4.2.0"/>
                <w:b w:val="0"/>
                <w:bCs/>
              </w:rPr>
            </w:pPr>
          </w:p>
        </w:tc>
      </w:tr>
      <w:tr w:rsidR="00334C6A" w:rsidRPr="005647EB" w14:paraId="3C4128DB" w14:textId="77777777" w:rsidTr="002570E4">
        <w:trPr>
          <w:cantSplit/>
          <w:jc w:val="center"/>
        </w:trPr>
        <w:tc>
          <w:tcPr>
            <w:tcW w:w="2093" w:type="dxa"/>
            <w:tcBorders>
              <w:left w:val="single" w:sz="4" w:space="0" w:color="auto"/>
              <w:bottom w:val="single" w:sz="4" w:space="0" w:color="auto"/>
            </w:tcBorders>
          </w:tcPr>
          <w:p w14:paraId="7CFD1FCC"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15B9BD43"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19E7967" w14:textId="77777777" w:rsidR="00334C6A" w:rsidRPr="005647EB" w:rsidRDefault="00334C6A" w:rsidP="002570E4">
            <w:pPr>
              <w:pStyle w:val="TAH"/>
              <w:keepNext w:val="0"/>
              <w:keepLines w:val="0"/>
              <w:rPr>
                <w:rFonts w:cs="v4.2.0"/>
                <w:b w:val="0"/>
                <w:bCs/>
              </w:rPr>
            </w:pPr>
          </w:p>
        </w:tc>
        <w:tc>
          <w:tcPr>
            <w:tcW w:w="2835" w:type="dxa"/>
            <w:gridSpan w:val="2"/>
            <w:vMerge/>
          </w:tcPr>
          <w:p w14:paraId="07A41187" w14:textId="77777777" w:rsidR="00334C6A" w:rsidRPr="005647EB" w:rsidRDefault="00334C6A" w:rsidP="002570E4">
            <w:pPr>
              <w:pStyle w:val="TAH"/>
              <w:keepNext w:val="0"/>
              <w:keepLines w:val="0"/>
              <w:rPr>
                <w:rFonts w:cs="v4.2.0"/>
                <w:b w:val="0"/>
                <w:bCs/>
              </w:rPr>
            </w:pPr>
          </w:p>
        </w:tc>
      </w:tr>
      <w:tr w:rsidR="00334C6A" w:rsidRPr="005647EB" w14:paraId="4658A07B" w14:textId="77777777" w:rsidTr="002570E4">
        <w:trPr>
          <w:cantSplit/>
          <w:jc w:val="center"/>
        </w:trPr>
        <w:tc>
          <w:tcPr>
            <w:tcW w:w="2093" w:type="dxa"/>
            <w:tcBorders>
              <w:left w:val="single" w:sz="4" w:space="0" w:color="auto"/>
              <w:bottom w:val="single" w:sz="4" w:space="0" w:color="auto"/>
            </w:tcBorders>
          </w:tcPr>
          <w:p w14:paraId="2AC937F8"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0474F9D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6A1714B" w14:textId="77777777" w:rsidR="00334C6A" w:rsidRPr="005647EB" w:rsidRDefault="00334C6A" w:rsidP="002570E4">
            <w:pPr>
              <w:pStyle w:val="TAH"/>
              <w:keepNext w:val="0"/>
              <w:keepLines w:val="0"/>
              <w:rPr>
                <w:rFonts w:cs="v4.2.0"/>
                <w:b w:val="0"/>
                <w:bCs/>
              </w:rPr>
            </w:pPr>
          </w:p>
        </w:tc>
        <w:tc>
          <w:tcPr>
            <w:tcW w:w="2835" w:type="dxa"/>
            <w:gridSpan w:val="2"/>
            <w:vMerge/>
          </w:tcPr>
          <w:p w14:paraId="4A8408F6" w14:textId="77777777" w:rsidR="00334C6A" w:rsidRPr="005647EB" w:rsidRDefault="00334C6A" w:rsidP="002570E4">
            <w:pPr>
              <w:pStyle w:val="TAH"/>
              <w:keepNext w:val="0"/>
              <w:keepLines w:val="0"/>
              <w:rPr>
                <w:rFonts w:cs="v4.2.0"/>
                <w:b w:val="0"/>
                <w:bCs/>
              </w:rPr>
            </w:pPr>
          </w:p>
        </w:tc>
      </w:tr>
      <w:tr w:rsidR="00334C6A" w:rsidRPr="005647EB" w14:paraId="0C22B67C" w14:textId="77777777" w:rsidTr="002570E4">
        <w:trPr>
          <w:cantSplit/>
          <w:jc w:val="center"/>
        </w:trPr>
        <w:tc>
          <w:tcPr>
            <w:tcW w:w="2093" w:type="dxa"/>
            <w:tcBorders>
              <w:left w:val="single" w:sz="4" w:space="0" w:color="auto"/>
              <w:bottom w:val="single" w:sz="4" w:space="0" w:color="auto"/>
            </w:tcBorders>
            <w:vAlign w:val="center"/>
          </w:tcPr>
          <w:p w14:paraId="511163BA" w14:textId="5C91F5FE" w:rsidR="00334C6A" w:rsidRPr="005647EB" w:rsidRDefault="00334C6A" w:rsidP="00205F74">
            <w:pPr>
              <w:pStyle w:val="TAL"/>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232BB6A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F0A1315" w14:textId="77777777" w:rsidR="00334C6A" w:rsidRPr="005647EB" w:rsidRDefault="00334C6A" w:rsidP="002570E4">
            <w:pPr>
              <w:pStyle w:val="TAH"/>
              <w:keepNext w:val="0"/>
              <w:keepLines w:val="0"/>
              <w:rPr>
                <w:rFonts w:cs="v4.2.0"/>
                <w:b w:val="0"/>
                <w:bCs/>
              </w:rPr>
            </w:pPr>
          </w:p>
        </w:tc>
        <w:tc>
          <w:tcPr>
            <w:tcW w:w="2835" w:type="dxa"/>
            <w:gridSpan w:val="2"/>
            <w:vMerge/>
          </w:tcPr>
          <w:p w14:paraId="208AE93E" w14:textId="77777777" w:rsidR="00334C6A" w:rsidRPr="005647EB" w:rsidRDefault="00334C6A" w:rsidP="002570E4">
            <w:pPr>
              <w:pStyle w:val="TAH"/>
              <w:keepNext w:val="0"/>
              <w:keepLines w:val="0"/>
              <w:rPr>
                <w:rFonts w:cs="v4.2.0"/>
                <w:b w:val="0"/>
                <w:bCs/>
              </w:rPr>
            </w:pPr>
          </w:p>
        </w:tc>
      </w:tr>
      <w:tr w:rsidR="00334C6A" w:rsidRPr="005647EB" w14:paraId="5AFCCFAE" w14:textId="77777777" w:rsidTr="002570E4">
        <w:trPr>
          <w:cantSplit/>
          <w:jc w:val="center"/>
        </w:trPr>
        <w:tc>
          <w:tcPr>
            <w:tcW w:w="2093" w:type="dxa"/>
            <w:tcBorders>
              <w:left w:val="single" w:sz="4" w:space="0" w:color="auto"/>
              <w:bottom w:val="single" w:sz="4" w:space="0" w:color="auto"/>
            </w:tcBorders>
            <w:vAlign w:val="center"/>
          </w:tcPr>
          <w:p w14:paraId="2ABF670C" w14:textId="0EFCCE4B"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0BE11373"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54B3DF52" w14:textId="77777777" w:rsidR="00334C6A" w:rsidRPr="005647EB" w:rsidRDefault="00334C6A" w:rsidP="002570E4">
            <w:pPr>
              <w:pStyle w:val="TAH"/>
              <w:keepNext w:val="0"/>
              <w:keepLines w:val="0"/>
              <w:rPr>
                <w:rFonts w:cs="v4.2.0"/>
                <w:b w:val="0"/>
                <w:bCs/>
              </w:rPr>
            </w:pPr>
          </w:p>
        </w:tc>
        <w:tc>
          <w:tcPr>
            <w:tcW w:w="2835" w:type="dxa"/>
            <w:gridSpan w:val="2"/>
            <w:vMerge/>
            <w:tcBorders>
              <w:bottom w:val="single" w:sz="4" w:space="0" w:color="auto"/>
            </w:tcBorders>
          </w:tcPr>
          <w:p w14:paraId="138B1DA4" w14:textId="77777777" w:rsidR="00334C6A" w:rsidRPr="005647EB" w:rsidRDefault="00334C6A" w:rsidP="002570E4">
            <w:pPr>
              <w:pStyle w:val="TAH"/>
              <w:keepNext w:val="0"/>
              <w:keepLines w:val="0"/>
              <w:rPr>
                <w:rFonts w:cs="v4.2.0"/>
                <w:b w:val="0"/>
                <w:bCs/>
              </w:rPr>
            </w:pPr>
          </w:p>
        </w:tc>
      </w:tr>
      <w:tr w:rsidR="00334C6A" w:rsidRPr="005647EB" w14:paraId="580B9748" w14:textId="77777777" w:rsidTr="002570E4">
        <w:trPr>
          <w:cantSplit/>
          <w:jc w:val="center"/>
        </w:trPr>
        <w:tc>
          <w:tcPr>
            <w:tcW w:w="2093" w:type="dxa"/>
          </w:tcPr>
          <w:p w14:paraId="2FB81B68" w14:textId="514723AA" w:rsidR="00334C6A" w:rsidRPr="005647EB" w:rsidRDefault="00334C6A" w:rsidP="002570E4">
            <w:pPr>
              <w:pStyle w:val="TAL"/>
              <w:keepNext w:val="0"/>
              <w:keepLines w:val="0"/>
              <w:rPr>
                <w:rFonts w:cs="Arial"/>
                <w:szCs w:val="18"/>
              </w:rPr>
            </w:pPr>
            <w:r w:rsidRPr="005647EB">
              <w:rPr>
                <w:rFonts w:cs="Arial"/>
                <w:position w:val="-12"/>
                <w:szCs w:val="18"/>
              </w:rPr>
              <w:object w:dxaOrig="400" w:dyaOrig="360" w14:anchorId="6AE821E0">
                <v:shape id="_x0000_i1042" type="#_x0000_t75" style="width:20.5pt;height:18pt" o:ole="" fillcolor="window">
                  <v:imagedata r:id="rId10" o:title=""/>
                </v:shape>
                <o:OLEObject Type="Embed" ProgID="Equation.3" ShapeID="_x0000_i1042" DrawAspect="Content" ObjectID="_1781977609" r:id="rId33"/>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45002C6A" w14:textId="1D244976" w:rsidR="00334C6A" w:rsidRPr="005647EB" w:rsidRDefault="00334C6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tcPr>
          <w:p w14:paraId="32B4AADC" w14:textId="77777777" w:rsidR="00334C6A" w:rsidRPr="005647EB" w:rsidRDefault="00334C6A" w:rsidP="002570E4">
            <w:pPr>
              <w:pStyle w:val="TAL"/>
              <w:keepNext w:val="0"/>
              <w:keepLines w:val="0"/>
              <w:jc w:val="center"/>
              <w:rPr>
                <w:rFonts w:cs="Arial"/>
                <w:szCs w:val="18"/>
              </w:rPr>
            </w:pPr>
            <w:r w:rsidRPr="005647EB">
              <w:rPr>
                <w:rFonts w:cs="Arial"/>
                <w:szCs w:val="18"/>
              </w:rPr>
              <w:t>-98</w:t>
            </w:r>
          </w:p>
        </w:tc>
      </w:tr>
      <w:tr w:rsidR="00E44ECA" w:rsidRPr="005647EB" w14:paraId="09DD38CB" w14:textId="77777777" w:rsidTr="002570E4">
        <w:trPr>
          <w:cantSplit/>
          <w:jc w:val="center"/>
        </w:trPr>
        <w:tc>
          <w:tcPr>
            <w:tcW w:w="2093" w:type="dxa"/>
          </w:tcPr>
          <w:p w14:paraId="4FB78B6F" w14:textId="451C376F" w:rsidR="00E44ECA" w:rsidRPr="005647EB" w:rsidRDefault="00E44ECA"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4F6CF8D7" w14:textId="76EA8CCE" w:rsidR="00E44ECA" w:rsidRPr="005647EB" w:rsidRDefault="00E44EC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Pr>
          <w:p w14:paraId="22932FF1"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6" w:type="dxa"/>
          </w:tcPr>
          <w:p w14:paraId="03A2F03E"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5" w:type="dxa"/>
          </w:tcPr>
          <w:p w14:paraId="1CE73D23"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Pr>
          <w:p w14:paraId="6E212D8C" w14:textId="77777777" w:rsidR="00E44ECA" w:rsidRPr="005647EB" w:rsidRDefault="00E44ECA" w:rsidP="002570E4">
            <w:pPr>
              <w:pStyle w:val="TAL"/>
              <w:keepNext w:val="0"/>
              <w:keepLines w:val="0"/>
              <w:jc w:val="center"/>
              <w:rPr>
                <w:rFonts w:cs="Arial"/>
                <w:szCs w:val="18"/>
              </w:rPr>
            </w:pPr>
            <w:r w:rsidRPr="005647EB">
              <w:rPr>
                <w:rFonts w:cs="Arial"/>
                <w:szCs w:val="18"/>
              </w:rPr>
              <w:t>-89.30</w:t>
            </w:r>
          </w:p>
        </w:tc>
      </w:tr>
      <w:tr w:rsidR="00E44ECA" w:rsidRPr="005647EB" w14:paraId="4ED3E2DD" w14:textId="77777777" w:rsidTr="002570E4">
        <w:trPr>
          <w:cantSplit/>
          <w:jc w:val="center"/>
        </w:trPr>
        <w:tc>
          <w:tcPr>
            <w:tcW w:w="2093" w:type="dxa"/>
          </w:tcPr>
          <w:p w14:paraId="06D86AA3" w14:textId="77777777" w:rsidR="00E44ECA" w:rsidRPr="005647EB" w:rsidRDefault="00E44ECA" w:rsidP="002570E4">
            <w:pPr>
              <w:pStyle w:val="TAL"/>
              <w:keepNext w:val="0"/>
              <w:keepLines w:val="0"/>
              <w:rPr>
                <w:rFonts w:cs="Arial"/>
                <w:szCs w:val="18"/>
              </w:rPr>
            </w:pPr>
            <w:r w:rsidRPr="005647EB">
              <w:rPr>
                <w:rFonts w:cs="Arial"/>
                <w:position w:val="-12"/>
                <w:szCs w:val="18"/>
              </w:rPr>
              <w:object w:dxaOrig="620" w:dyaOrig="380" w14:anchorId="66686D75">
                <v:shape id="_x0000_i1043" type="#_x0000_t75" style="width:31pt;height:19.5pt" o:ole="" fillcolor="window">
                  <v:imagedata r:id="rId12" o:title=""/>
                </v:shape>
                <o:OLEObject Type="Embed" ProgID="Equation.3" ShapeID="_x0000_i1043" DrawAspect="Content" ObjectID="_1781977610" r:id="rId34"/>
              </w:object>
            </w:r>
          </w:p>
        </w:tc>
        <w:tc>
          <w:tcPr>
            <w:tcW w:w="1559" w:type="dxa"/>
          </w:tcPr>
          <w:p w14:paraId="377FAD1B" w14:textId="77777777" w:rsidR="00E44ECA" w:rsidRPr="005647EB" w:rsidRDefault="00E44ECA" w:rsidP="002570E4">
            <w:pPr>
              <w:pStyle w:val="TAL"/>
              <w:keepNext w:val="0"/>
              <w:keepLines w:val="0"/>
              <w:jc w:val="center"/>
              <w:rPr>
                <w:rFonts w:cs="Arial"/>
                <w:szCs w:val="18"/>
              </w:rPr>
            </w:pPr>
            <w:r w:rsidRPr="005647EB">
              <w:rPr>
                <w:rFonts w:cs="Arial"/>
                <w:szCs w:val="18"/>
              </w:rPr>
              <w:t>dB</w:t>
            </w:r>
          </w:p>
        </w:tc>
        <w:tc>
          <w:tcPr>
            <w:tcW w:w="1276" w:type="dxa"/>
          </w:tcPr>
          <w:p w14:paraId="3820BFFF"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6" w:type="dxa"/>
          </w:tcPr>
          <w:p w14:paraId="5B7275A6"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5" w:type="dxa"/>
          </w:tcPr>
          <w:p w14:paraId="51183D3E" w14:textId="77777777" w:rsidR="00E44ECA" w:rsidRPr="005647EB" w:rsidDel="00B36E6D" w:rsidRDefault="00E44ECA" w:rsidP="002570E4">
            <w:pPr>
              <w:pStyle w:val="TAL"/>
              <w:keepNext w:val="0"/>
              <w:keepLines w:val="0"/>
              <w:jc w:val="center"/>
              <w:rPr>
                <w:rFonts w:cs="Arial"/>
                <w:szCs w:val="18"/>
              </w:rPr>
            </w:pPr>
            <w:r w:rsidRPr="005647EB">
              <w:rPr>
                <w:rFonts w:cs="Arial"/>
                <w:szCs w:val="18"/>
              </w:rPr>
              <w:t>-Infinity</w:t>
            </w:r>
          </w:p>
        </w:tc>
        <w:tc>
          <w:tcPr>
            <w:tcW w:w="1560" w:type="dxa"/>
          </w:tcPr>
          <w:p w14:paraId="29F2487E"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8.70</w:t>
            </w:r>
          </w:p>
        </w:tc>
      </w:tr>
      <w:tr w:rsidR="00E44ECA" w:rsidRPr="005647EB" w14:paraId="39728B0E" w14:textId="77777777" w:rsidTr="002570E4">
        <w:trPr>
          <w:cantSplit/>
          <w:jc w:val="center"/>
        </w:trPr>
        <w:tc>
          <w:tcPr>
            <w:tcW w:w="2093" w:type="dxa"/>
          </w:tcPr>
          <w:p w14:paraId="31B31100" w14:textId="2D7502E2" w:rsidR="00E44ECA" w:rsidRPr="005647EB" w:rsidRDefault="00E44ECA" w:rsidP="002570E4">
            <w:pPr>
              <w:pStyle w:val="TAL"/>
              <w:keepNext w:val="0"/>
              <w:keepLines w:val="0"/>
              <w:rPr>
                <w:rFonts w:cs="Arial"/>
                <w:szCs w:val="18"/>
              </w:rPr>
            </w:pPr>
            <w:r w:rsidRPr="005647EB">
              <w:rPr>
                <w:rFonts w:cs="Arial"/>
                <w:szCs w:val="18"/>
              </w:rPr>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3DA0093D" w14:textId="7A478C41" w:rsidR="00E44ECA" w:rsidRPr="005647EB" w:rsidRDefault="00E44EC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Pr>
          <w:p w14:paraId="3F8F33A4"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-94</w:t>
            </w:r>
          </w:p>
        </w:tc>
        <w:tc>
          <w:tcPr>
            <w:tcW w:w="1276" w:type="dxa"/>
          </w:tcPr>
          <w:p w14:paraId="73BCE32E"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-94</w:t>
            </w:r>
          </w:p>
        </w:tc>
        <w:tc>
          <w:tcPr>
            <w:tcW w:w="1275" w:type="dxa"/>
          </w:tcPr>
          <w:p w14:paraId="30645C4A"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Pr>
          <w:p w14:paraId="15355109"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-89.30</w:t>
            </w:r>
          </w:p>
        </w:tc>
      </w:tr>
      <w:tr w:rsidR="00E44ECA" w:rsidRPr="005647EB" w14:paraId="158B2450" w14:textId="77777777" w:rsidTr="002570E4">
        <w:trPr>
          <w:cantSplit/>
          <w:jc w:val="center"/>
        </w:trPr>
        <w:tc>
          <w:tcPr>
            <w:tcW w:w="2093" w:type="dxa"/>
          </w:tcPr>
          <w:p w14:paraId="7A4D682E" w14:textId="77777777" w:rsidR="00E44ECA" w:rsidRPr="005647EB" w:rsidRDefault="00E44ECA" w:rsidP="002570E4">
            <w:pPr>
              <w:pStyle w:val="TAL"/>
              <w:keepNext w:val="0"/>
              <w:keepLines w:val="0"/>
              <w:rPr>
                <w:rFonts w:cs="Arial"/>
                <w:szCs w:val="18"/>
              </w:rPr>
            </w:pPr>
            <w:r w:rsidRPr="005647EB">
              <w:rPr>
                <w:rFonts w:cs="v4.2.0"/>
                <w:position w:val="-12"/>
              </w:rPr>
              <w:object w:dxaOrig="800" w:dyaOrig="380" w14:anchorId="4F3C0EAC">
                <v:shape id="_x0000_i1044" type="#_x0000_t75" style="width:40pt;height:19.5pt" o:ole="" fillcolor="window">
                  <v:imagedata r:id="rId14" o:title=""/>
                </v:shape>
                <o:OLEObject Type="Embed" ProgID="Equation.3" ShapeID="_x0000_i1044" DrawAspect="Content" ObjectID="_1781977611" r:id="rId35"/>
              </w:object>
            </w:r>
          </w:p>
        </w:tc>
        <w:tc>
          <w:tcPr>
            <w:tcW w:w="1559" w:type="dxa"/>
          </w:tcPr>
          <w:p w14:paraId="06A2B396" w14:textId="77777777" w:rsidR="00E44ECA" w:rsidRPr="005647EB" w:rsidRDefault="00E44ECA" w:rsidP="002570E4">
            <w:pPr>
              <w:pStyle w:val="TAL"/>
              <w:keepNext w:val="0"/>
              <w:keepLines w:val="0"/>
              <w:jc w:val="center"/>
              <w:rPr>
                <w:rFonts w:cs="Arial"/>
                <w:szCs w:val="18"/>
              </w:rPr>
            </w:pPr>
            <w:r w:rsidRPr="005647EB">
              <w:rPr>
                <w:rFonts w:cs="Arial"/>
                <w:szCs w:val="18"/>
              </w:rPr>
              <w:t>dB</w:t>
            </w:r>
          </w:p>
        </w:tc>
        <w:tc>
          <w:tcPr>
            <w:tcW w:w="1276" w:type="dxa"/>
          </w:tcPr>
          <w:p w14:paraId="2AD0332C"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6" w:type="dxa"/>
          </w:tcPr>
          <w:p w14:paraId="1047E2DF"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5" w:type="dxa"/>
          </w:tcPr>
          <w:p w14:paraId="30D74E38" w14:textId="77777777" w:rsidR="00E44ECA" w:rsidRPr="005647EB" w:rsidDel="00B36E6D" w:rsidRDefault="00E44ECA" w:rsidP="002570E4">
            <w:pPr>
              <w:pStyle w:val="TAL"/>
              <w:keepNext w:val="0"/>
              <w:keepLines w:val="0"/>
              <w:jc w:val="center"/>
              <w:rPr>
                <w:rFonts w:cs="Arial"/>
                <w:szCs w:val="18"/>
              </w:rPr>
            </w:pPr>
            <w:r w:rsidRPr="005647EB">
              <w:rPr>
                <w:rFonts w:cs="Arial"/>
                <w:szCs w:val="18"/>
              </w:rPr>
              <w:t>-Infinity</w:t>
            </w:r>
          </w:p>
        </w:tc>
        <w:tc>
          <w:tcPr>
            <w:tcW w:w="1560" w:type="dxa"/>
          </w:tcPr>
          <w:p w14:paraId="4EE07F94"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8.70</w:t>
            </w:r>
          </w:p>
        </w:tc>
      </w:tr>
      <w:tr w:rsidR="00334C6A" w:rsidRPr="005647EB" w14:paraId="312FC93F" w14:textId="77777777" w:rsidTr="002570E4">
        <w:trPr>
          <w:cantSplit/>
          <w:jc w:val="center"/>
        </w:trPr>
        <w:tc>
          <w:tcPr>
            <w:tcW w:w="2093" w:type="dxa"/>
          </w:tcPr>
          <w:p w14:paraId="15FCD8D9" w14:textId="7CE30F03"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2017B0C2" w14:textId="77777777" w:rsidR="00334C6A" w:rsidRPr="005647EB" w:rsidRDefault="00334C6A" w:rsidP="002570E4">
            <w:pPr>
              <w:pStyle w:val="TAL"/>
              <w:keepNext w:val="0"/>
              <w:keepLines w:val="0"/>
              <w:jc w:val="center"/>
              <w:rPr>
                <w:rFonts w:cs="v4.2.0"/>
              </w:rPr>
            </w:pPr>
          </w:p>
        </w:tc>
        <w:tc>
          <w:tcPr>
            <w:tcW w:w="5387" w:type="dxa"/>
            <w:gridSpan w:val="4"/>
          </w:tcPr>
          <w:p w14:paraId="47E4D798" w14:textId="77777777" w:rsidR="00334C6A" w:rsidRPr="005647EB" w:rsidRDefault="00334C6A" w:rsidP="002570E4">
            <w:pPr>
              <w:pStyle w:val="TAL"/>
              <w:keepNext w:val="0"/>
              <w:keepLines w:val="0"/>
              <w:jc w:val="center"/>
              <w:rPr>
                <w:rFonts w:cs="v4.2.0"/>
              </w:rPr>
            </w:pPr>
            <w:r w:rsidRPr="005647EB">
              <w:rPr>
                <w:rFonts w:cs="v4.2.0"/>
              </w:rPr>
              <w:t>ETU70</w:t>
            </w:r>
          </w:p>
        </w:tc>
      </w:tr>
      <w:tr w:rsidR="00334C6A" w:rsidRPr="005647EB" w14:paraId="7CEAF0E2" w14:textId="77777777" w:rsidTr="002570E4">
        <w:trPr>
          <w:cantSplit/>
          <w:jc w:val="center"/>
        </w:trPr>
        <w:tc>
          <w:tcPr>
            <w:tcW w:w="9039" w:type="dxa"/>
            <w:gridSpan w:val="6"/>
          </w:tcPr>
          <w:p w14:paraId="1148465D" w14:textId="04CC95B6" w:rsidR="00334C6A" w:rsidRPr="005647EB" w:rsidRDefault="002570E4" w:rsidP="002570E4">
            <w:pPr>
              <w:pStyle w:val="TAN"/>
              <w:keepNext w:val="0"/>
              <w:keepLines w:val="0"/>
            </w:pPr>
            <w:r w:rsidRPr="005647EB">
              <w:t>NOTE 1:</w:t>
            </w:r>
            <w:r w:rsidR="00205F74" w:rsidRPr="005647EB">
              <w:tab/>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1CC01469" w14:textId="62AE1A77" w:rsidR="00334C6A" w:rsidRPr="005647EB" w:rsidRDefault="002570E4" w:rsidP="002570E4">
            <w:pPr>
              <w:pStyle w:val="TAN"/>
              <w:keepNext w:val="0"/>
              <w:keepLines w:val="0"/>
            </w:pPr>
            <w:r w:rsidRPr="005647EB">
              <w:t>NOTE 2:</w:t>
            </w:r>
            <w:r w:rsidR="00205F74" w:rsidRPr="005647EB">
              <w:tab/>
            </w:r>
            <w:r w:rsidR="00334C6A" w:rsidRPr="005647E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cs="v4.2.0"/>
                <w:position w:val="-12"/>
              </w:rPr>
              <w:object w:dxaOrig="400" w:dyaOrig="360" w14:anchorId="4E0BCF46">
                <v:shape id="_x0000_i1045" type="#_x0000_t75" style="width:20.5pt;height:18pt" o:ole="" fillcolor="window">
                  <v:imagedata r:id="rId10" o:title=""/>
                </v:shape>
                <o:OLEObject Type="Embed" ProgID="Equation.3" ShapeID="_x0000_i1045" DrawAspect="Content" ObjectID="_1781977612" r:id="rId36"/>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0FDBC395" w14:textId="6F104A51" w:rsidR="00334C6A" w:rsidRPr="005647EB" w:rsidRDefault="002570E4" w:rsidP="002570E4">
            <w:pPr>
              <w:pStyle w:val="TAN"/>
              <w:keepNext w:val="0"/>
              <w:keepLines w:val="0"/>
            </w:pPr>
            <w:r w:rsidRPr="005647EB">
              <w:t>NOTE 3:</w:t>
            </w:r>
            <w:r w:rsidR="00205F74" w:rsidRPr="005647EB">
              <w:tab/>
            </w:r>
            <w:r w:rsidR="00334C6A" w:rsidRPr="005647E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5C28126C" w14:textId="77777777" w:rsidR="00334C6A" w:rsidRPr="005647EB" w:rsidRDefault="00334C6A" w:rsidP="002570E4"/>
    <w:p w14:paraId="0857B10C" w14:textId="77777777" w:rsidR="00334C6A" w:rsidRPr="005647EB" w:rsidRDefault="00334C6A" w:rsidP="002570E4">
      <w:pPr>
        <w:pStyle w:val="TH"/>
        <w:keepNext w:val="0"/>
        <w:keepLines w:val="0"/>
      </w:pPr>
      <w:r w:rsidRPr="005647EB">
        <w:t xml:space="preserve">Table </w:t>
      </w:r>
      <w:r w:rsidRPr="005647EB">
        <w:rPr>
          <w:rFonts w:cs="v4.2.0"/>
        </w:rPr>
        <w:t>8.3.2_2.5-2</w:t>
      </w:r>
      <w:r w:rsidRPr="005647EB">
        <w:t xml:space="preserve">: DRX-Configuration to be used in </w:t>
      </w:r>
      <w:r w:rsidRPr="005647EB">
        <w:rPr>
          <w:rFonts w:cs="v4.2.0"/>
        </w:rPr>
        <w:t>E-UTRAN FDD-FDD inter-frequency event triggered reporting when DRX is used in fading propagation conditions</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1"/>
        <w:gridCol w:w="1021"/>
        <w:gridCol w:w="1021"/>
        <w:gridCol w:w="3192"/>
      </w:tblGrid>
      <w:tr w:rsidR="00334C6A" w:rsidRPr="005647EB" w14:paraId="50239C2C" w14:textId="77777777" w:rsidTr="002570E4">
        <w:trPr>
          <w:jc w:val="center"/>
        </w:trPr>
        <w:tc>
          <w:tcPr>
            <w:tcW w:w="3401" w:type="dxa"/>
            <w:vMerge w:val="restart"/>
            <w:vAlign w:val="center"/>
          </w:tcPr>
          <w:p w14:paraId="272FDDD8" w14:textId="77777777" w:rsidR="00334C6A" w:rsidRPr="005647EB" w:rsidRDefault="00334C6A" w:rsidP="002570E4">
            <w:pPr>
              <w:pStyle w:val="TAH"/>
              <w:keepNext w:val="0"/>
              <w:keepLines w:val="0"/>
            </w:pPr>
            <w:r w:rsidRPr="005647EB">
              <w:t>Field</w:t>
            </w:r>
          </w:p>
        </w:tc>
        <w:tc>
          <w:tcPr>
            <w:tcW w:w="1021" w:type="dxa"/>
            <w:vAlign w:val="center"/>
          </w:tcPr>
          <w:p w14:paraId="725E820E" w14:textId="77777777" w:rsidR="00334C6A" w:rsidRPr="005647EB" w:rsidRDefault="00334C6A" w:rsidP="002570E4">
            <w:pPr>
              <w:pStyle w:val="TAH"/>
              <w:keepNext w:val="0"/>
              <w:keepLines w:val="0"/>
            </w:pPr>
            <w:r w:rsidRPr="005647EB">
              <w:t>Test1</w:t>
            </w:r>
          </w:p>
        </w:tc>
        <w:tc>
          <w:tcPr>
            <w:tcW w:w="1021" w:type="dxa"/>
            <w:vAlign w:val="center"/>
          </w:tcPr>
          <w:p w14:paraId="2EB04414" w14:textId="77777777" w:rsidR="00334C6A" w:rsidRPr="005647EB" w:rsidRDefault="00334C6A" w:rsidP="002570E4">
            <w:pPr>
              <w:pStyle w:val="TAH"/>
              <w:keepNext w:val="0"/>
              <w:keepLines w:val="0"/>
            </w:pPr>
            <w:r w:rsidRPr="005647EB">
              <w:t>Test2</w:t>
            </w:r>
          </w:p>
        </w:tc>
        <w:tc>
          <w:tcPr>
            <w:tcW w:w="3192" w:type="dxa"/>
            <w:vMerge w:val="restart"/>
          </w:tcPr>
          <w:p w14:paraId="3B3089CF" w14:textId="77777777" w:rsidR="00334C6A" w:rsidRPr="005647EB" w:rsidRDefault="00334C6A" w:rsidP="002570E4">
            <w:pPr>
              <w:pStyle w:val="TAH"/>
              <w:keepNext w:val="0"/>
              <w:keepLines w:val="0"/>
            </w:pPr>
            <w:r w:rsidRPr="005647EB">
              <w:t>Comment</w:t>
            </w:r>
          </w:p>
        </w:tc>
      </w:tr>
      <w:tr w:rsidR="00334C6A" w:rsidRPr="005647EB" w14:paraId="136A450B" w14:textId="77777777" w:rsidTr="002570E4">
        <w:trPr>
          <w:jc w:val="center"/>
        </w:trPr>
        <w:tc>
          <w:tcPr>
            <w:tcW w:w="3401" w:type="dxa"/>
            <w:vMerge/>
            <w:vAlign w:val="center"/>
          </w:tcPr>
          <w:p w14:paraId="012B12E3" w14:textId="77777777" w:rsidR="00334C6A" w:rsidRPr="005647EB" w:rsidRDefault="00334C6A" w:rsidP="002570E4">
            <w:pPr>
              <w:pStyle w:val="TAH"/>
              <w:keepNext w:val="0"/>
              <w:keepLines w:val="0"/>
            </w:pPr>
          </w:p>
        </w:tc>
        <w:tc>
          <w:tcPr>
            <w:tcW w:w="1021" w:type="dxa"/>
            <w:vAlign w:val="center"/>
          </w:tcPr>
          <w:p w14:paraId="6C804C34" w14:textId="77777777" w:rsidR="00334C6A" w:rsidRPr="005647EB" w:rsidRDefault="00334C6A" w:rsidP="002570E4">
            <w:pPr>
              <w:pStyle w:val="TAH"/>
              <w:keepNext w:val="0"/>
              <w:keepLines w:val="0"/>
            </w:pPr>
            <w:r w:rsidRPr="005647EB">
              <w:t>Value</w:t>
            </w:r>
          </w:p>
        </w:tc>
        <w:tc>
          <w:tcPr>
            <w:tcW w:w="1021" w:type="dxa"/>
            <w:vAlign w:val="center"/>
          </w:tcPr>
          <w:p w14:paraId="10F85A82" w14:textId="77777777" w:rsidR="00334C6A" w:rsidRPr="005647EB" w:rsidRDefault="00334C6A" w:rsidP="002570E4">
            <w:pPr>
              <w:pStyle w:val="TAH"/>
              <w:keepNext w:val="0"/>
              <w:keepLines w:val="0"/>
            </w:pPr>
            <w:r w:rsidRPr="005647EB">
              <w:t>Value</w:t>
            </w:r>
          </w:p>
        </w:tc>
        <w:tc>
          <w:tcPr>
            <w:tcW w:w="3192" w:type="dxa"/>
            <w:vMerge/>
          </w:tcPr>
          <w:p w14:paraId="22B4F6BC" w14:textId="77777777" w:rsidR="00334C6A" w:rsidRPr="005647EB" w:rsidRDefault="00334C6A" w:rsidP="002570E4">
            <w:pPr>
              <w:pStyle w:val="TAH"/>
              <w:keepNext w:val="0"/>
              <w:keepLines w:val="0"/>
            </w:pPr>
          </w:p>
        </w:tc>
      </w:tr>
      <w:tr w:rsidR="00334C6A" w:rsidRPr="005647EB" w14:paraId="69F4BB03" w14:textId="77777777" w:rsidTr="002570E4">
        <w:trPr>
          <w:jc w:val="center"/>
        </w:trPr>
        <w:tc>
          <w:tcPr>
            <w:tcW w:w="3401" w:type="dxa"/>
            <w:vAlign w:val="center"/>
          </w:tcPr>
          <w:p w14:paraId="6EE77A0E" w14:textId="77777777" w:rsidR="00334C6A" w:rsidRPr="005647EB" w:rsidRDefault="00334C6A" w:rsidP="002570E4">
            <w:pPr>
              <w:pStyle w:val="TAL"/>
              <w:keepNext w:val="0"/>
              <w:keepLines w:val="0"/>
            </w:pPr>
            <w:r w:rsidRPr="005647EB">
              <w:t>onDurationTimer</w:t>
            </w:r>
          </w:p>
        </w:tc>
        <w:tc>
          <w:tcPr>
            <w:tcW w:w="1021" w:type="dxa"/>
            <w:vAlign w:val="center"/>
          </w:tcPr>
          <w:p w14:paraId="41425ABB" w14:textId="77777777" w:rsidR="00334C6A" w:rsidRPr="005647EB" w:rsidRDefault="00334C6A" w:rsidP="002570E4">
            <w:pPr>
              <w:pStyle w:val="TAC"/>
              <w:keepNext w:val="0"/>
              <w:keepLines w:val="0"/>
            </w:pPr>
            <w:r w:rsidRPr="005647EB">
              <w:t>psf1</w:t>
            </w:r>
          </w:p>
        </w:tc>
        <w:tc>
          <w:tcPr>
            <w:tcW w:w="1021" w:type="dxa"/>
            <w:vAlign w:val="center"/>
          </w:tcPr>
          <w:p w14:paraId="299F844A" w14:textId="77777777" w:rsidR="00334C6A" w:rsidRPr="005647EB" w:rsidRDefault="00334C6A" w:rsidP="002570E4">
            <w:pPr>
              <w:pStyle w:val="TAC"/>
              <w:keepNext w:val="0"/>
              <w:keepLines w:val="0"/>
            </w:pPr>
            <w:r w:rsidRPr="005647EB">
              <w:t>psf1</w:t>
            </w:r>
          </w:p>
        </w:tc>
        <w:tc>
          <w:tcPr>
            <w:tcW w:w="3192" w:type="dxa"/>
          </w:tcPr>
          <w:p w14:paraId="67A2C1E1" w14:textId="77777777" w:rsidR="00334C6A" w:rsidRPr="005647EB" w:rsidRDefault="00334C6A" w:rsidP="002570E4">
            <w:pPr>
              <w:pStyle w:val="TAL"/>
              <w:keepNext w:val="0"/>
              <w:keepLines w:val="0"/>
            </w:pPr>
          </w:p>
        </w:tc>
      </w:tr>
      <w:tr w:rsidR="00334C6A" w:rsidRPr="005647EB" w14:paraId="42441061" w14:textId="77777777" w:rsidTr="002570E4">
        <w:trPr>
          <w:jc w:val="center"/>
        </w:trPr>
        <w:tc>
          <w:tcPr>
            <w:tcW w:w="3401" w:type="dxa"/>
            <w:vAlign w:val="center"/>
          </w:tcPr>
          <w:p w14:paraId="6CB75FF8" w14:textId="77777777" w:rsidR="00334C6A" w:rsidRPr="005647EB" w:rsidRDefault="00334C6A" w:rsidP="002570E4">
            <w:pPr>
              <w:pStyle w:val="TAL"/>
              <w:keepNext w:val="0"/>
              <w:keepLines w:val="0"/>
            </w:pPr>
            <w:r w:rsidRPr="005647EB">
              <w:t>drx-InactivityTimer</w:t>
            </w:r>
          </w:p>
        </w:tc>
        <w:tc>
          <w:tcPr>
            <w:tcW w:w="1021" w:type="dxa"/>
            <w:vAlign w:val="center"/>
          </w:tcPr>
          <w:p w14:paraId="51E98CED" w14:textId="77777777" w:rsidR="00334C6A" w:rsidRPr="005647EB" w:rsidRDefault="00334C6A" w:rsidP="002570E4">
            <w:pPr>
              <w:pStyle w:val="TAC"/>
              <w:keepNext w:val="0"/>
              <w:keepLines w:val="0"/>
            </w:pPr>
            <w:r w:rsidRPr="005647EB">
              <w:t>psf1</w:t>
            </w:r>
          </w:p>
        </w:tc>
        <w:tc>
          <w:tcPr>
            <w:tcW w:w="1021" w:type="dxa"/>
            <w:vAlign w:val="center"/>
          </w:tcPr>
          <w:p w14:paraId="07D0463B" w14:textId="77777777" w:rsidR="00334C6A" w:rsidRPr="005647EB" w:rsidRDefault="00334C6A" w:rsidP="002570E4">
            <w:pPr>
              <w:pStyle w:val="TAC"/>
              <w:keepNext w:val="0"/>
              <w:keepLines w:val="0"/>
            </w:pPr>
            <w:r w:rsidRPr="005647EB">
              <w:t>psf1</w:t>
            </w:r>
          </w:p>
        </w:tc>
        <w:tc>
          <w:tcPr>
            <w:tcW w:w="3192" w:type="dxa"/>
          </w:tcPr>
          <w:p w14:paraId="5C22E8A6" w14:textId="77777777" w:rsidR="00334C6A" w:rsidRPr="005647EB" w:rsidRDefault="00334C6A" w:rsidP="002570E4">
            <w:pPr>
              <w:pStyle w:val="TAL"/>
              <w:keepNext w:val="0"/>
              <w:keepLines w:val="0"/>
            </w:pPr>
          </w:p>
        </w:tc>
      </w:tr>
      <w:tr w:rsidR="00334C6A" w:rsidRPr="005647EB" w14:paraId="3DF0C57C" w14:textId="77777777" w:rsidTr="002570E4">
        <w:trPr>
          <w:jc w:val="center"/>
        </w:trPr>
        <w:tc>
          <w:tcPr>
            <w:tcW w:w="3401" w:type="dxa"/>
            <w:vAlign w:val="center"/>
          </w:tcPr>
          <w:p w14:paraId="48353E8B" w14:textId="77777777" w:rsidR="00334C6A" w:rsidRPr="005647EB" w:rsidRDefault="00334C6A" w:rsidP="002570E4">
            <w:pPr>
              <w:pStyle w:val="TAL"/>
              <w:keepNext w:val="0"/>
              <w:keepLines w:val="0"/>
            </w:pPr>
            <w:r w:rsidRPr="005647EB">
              <w:t>drx-RetransmissionTimer</w:t>
            </w:r>
          </w:p>
        </w:tc>
        <w:tc>
          <w:tcPr>
            <w:tcW w:w="1021" w:type="dxa"/>
            <w:vAlign w:val="center"/>
          </w:tcPr>
          <w:p w14:paraId="3DAD2427" w14:textId="77777777" w:rsidR="00334C6A" w:rsidRPr="005647EB" w:rsidRDefault="00334C6A" w:rsidP="002570E4">
            <w:pPr>
              <w:pStyle w:val="TAC"/>
              <w:keepNext w:val="0"/>
              <w:keepLines w:val="0"/>
            </w:pPr>
            <w:r w:rsidRPr="005647EB">
              <w:t>psf1</w:t>
            </w:r>
          </w:p>
        </w:tc>
        <w:tc>
          <w:tcPr>
            <w:tcW w:w="1021" w:type="dxa"/>
            <w:vAlign w:val="center"/>
          </w:tcPr>
          <w:p w14:paraId="3650B4D9" w14:textId="77777777" w:rsidR="00334C6A" w:rsidRPr="005647EB" w:rsidRDefault="00334C6A" w:rsidP="002570E4">
            <w:pPr>
              <w:pStyle w:val="TAC"/>
              <w:keepNext w:val="0"/>
              <w:keepLines w:val="0"/>
            </w:pPr>
            <w:r w:rsidRPr="005647EB">
              <w:t>psf1</w:t>
            </w:r>
          </w:p>
        </w:tc>
        <w:tc>
          <w:tcPr>
            <w:tcW w:w="3192" w:type="dxa"/>
          </w:tcPr>
          <w:p w14:paraId="5136CA03" w14:textId="77777777" w:rsidR="00334C6A" w:rsidRPr="005647EB" w:rsidRDefault="00334C6A" w:rsidP="002570E4">
            <w:pPr>
              <w:pStyle w:val="TAL"/>
              <w:keepNext w:val="0"/>
              <w:keepLines w:val="0"/>
            </w:pPr>
          </w:p>
        </w:tc>
      </w:tr>
      <w:tr w:rsidR="00334C6A" w:rsidRPr="005647EB" w14:paraId="69A83A0C" w14:textId="77777777" w:rsidTr="002570E4">
        <w:trPr>
          <w:jc w:val="center"/>
        </w:trPr>
        <w:tc>
          <w:tcPr>
            <w:tcW w:w="3401" w:type="dxa"/>
            <w:vAlign w:val="center"/>
          </w:tcPr>
          <w:p w14:paraId="58D4EB34" w14:textId="77777777" w:rsidR="00334C6A" w:rsidRPr="005647EB" w:rsidRDefault="00334C6A" w:rsidP="002570E4">
            <w:pPr>
              <w:pStyle w:val="TAL"/>
              <w:keepNext w:val="0"/>
              <w:keepLines w:val="0"/>
              <w:rPr>
                <w:vertAlign w:val="superscript"/>
              </w:rPr>
            </w:pPr>
            <w:r w:rsidRPr="005647EB">
              <w:t>longDRX-CycleStartOffset</w:t>
            </w:r>
          </w:p>
        </w:tc>
        <w:tc>
          <w:tcPr>
            <w:tcW w:w="1021" w:type="dxa"/>
            <w:vAlign w:val="center"/>
          </w:tcPr>
          <w:p w14:paraId="7B501CD4" w14:textId="77777777" w:rsidR="00334C6A" w:rsidRPr="005647EB" w:rsidRDefault="00334C6A" w:rsidP="002570E4">
            <w:pPr>
              <w:pStyle w:val="TAC"/>
              <w:keepNext w:val="0"/>
              <w:keepLines w:val="0"/>
            </w:pPr>
            <w:r w:rsidRPr="005647EB">
              <w:t>sf40</w:t>
            </w:r>
          </w:p>
        </w:tc>
        <w:tc>
          <w:tcPr>
            <w:tcW w:w="1021" w:type="dxa"/>
            <w:vAlign w:val="center"/>
          </w:tcPr>
          <w:p w14:paraId="4B6EE348" w14:textId="77777777" w:rsidR="00334C6A" w:rsidRPr="005647EB" w:rsidRDefault="00334C6A" w:rsidP="002570E4">
            <w:pPr>
              <w:pStyle w:val="TAC"/>
              <w:keepNext w:val="0"/>
              <w:keepLines w:val="0"/>
            </w:pPr>
            <w:r w:rsidRPr="005647EB">
              <w:t>sf1280</w:t>
            </w:r>
          </w:p>
        </w:tc>
        <w:tc>
          <w:tcPr>
            <w:tcW w:w="3192" w:type="dxa"/>
          </w:tcPr>
          <w:p w14:paraId="78121B24" w14:textId="77777777" w:rsidR="00334C6A" w:rsidRPr="005647EB" w:rsidRDefault="00334C6A" w:rsidP="002570E4">
            <w:pPr>
              <w:pStyle w:val="TAL"/>
              <w:keepNext w:val="0"/>
              <w:keepLines w:val="0"/>
            </w:pPr>
          </w:p>
        </w:tc>
      </w:tr>
      <w:tr w:rsidR="00334C6A" w:rsidRPr="005647EB" w14:paraId="28B82F3D" w14:textId="77777777" w:rsidTr="002570E4">
        <w:trPr>
          <w:jc w:val="center"/>
        </w:trPr>
        <w:tc>
          <w:tcPr>
            <w:tcW w:w="3401" w:type="dxa"/>
            <w:vAlign w:val="center"/>
          </w:tcPr>
          <w:p w14:paraId="75C7D5DE" w14:textId="77777777" w:rsidR="00334C6A" w:rsidRPr="005647EB" w:rsidRDefault="00334C6A" w:rsidP="002570E4">
            <w:pPr>
              <w:pStyle w:val="TAL"/>
              <w:keepNext w:val="0"/>
              <w:keepLines w:val="0"/>
            </w:pPr>
            <w:r w:rsidRPr="005647EB">
              <w:t>shortDRX</w:t>
            </w:r>
          </w:p>
        </w:tc>
        <w:tc>
          <w:tcPr>
            <w:tcW w:w="1021" w:type="dxa"/>
            <w:vAlign w:val="center"/>
          </w:tcPr>
          <w:p w14:paraId="0E649AFD" w14:textId="77777777" w:rsidR="00334C6A" w:rsidRPr="005647EB" w:rsidRDefault="00334C6A" w:rsidP="002570E4">
            <w:pPr>
              <w:pStyle w:val="TAC"/>
              <w:keepNext w:val="0"/>
              <w:keepLines w:val="0"/>
            </w:pPr>
            <w:r w:rsidRPr="005647EB">
              <w:t>disable</w:t>
            </w:r>
          </w:p>
        </w:tc>
        <w:tc>
          <w:tcPr>
            <w:tcW w:w="1021" w:type="dxa"/>
            <w:vAlign w:val="center"/>
          </w:tcPr>
          <w:p w14:paraId="449AA0C5" w14:textId="77777777" w:rsidR="00334C6A" w:rsidRPr="005647EB" w:rsidRDefault="00334C6A" w:rsidP="002570E4">
            <w:pPr>
              <w:pStyle w:val="TAC"/>
              <w:keepNext w:val="0"/>
              <w:keepLines w:val="0"/>
            </w:pPr>
            <w:r w:rsidRPr="005647EB">
              <w:t>disable</w:t>
            </w:r>
          </w:p>
        </w:tc>
        <w:tc>
          <w:tcPr>
            <w:tcW w:w="3192" w:type="dxa"/>
          </w:tcPr>
          <w:p w14:paraId="7B167CA1" w14:textId="77777777" w:rsidR="00334C6A" w:rsidRPr="005647EB" w:rsidRDefault="00334C6A" w:rsidP="002570E4">
            <w:pPr>
              <w:pStyle w:val="TAL"/>
              <w:keepNext w:val="0"/>
              <w:keepLines w:val="0"/>
            </w:pPr>
          </w:p>
        </w:tc>
      </w:tr>
      <w:tr w:rsidR="00334C6A" w:rsidRPr="005647EB" w14:paraId="39DA4100" w14:textId="77777777" w:rsidTr="002570E4">
        <w:trPr>
          <w:jc w:val="center"/>
        </w:trPr>
        <w:tc>
          <w:tcPr>
            <w:tcW w:w="8635" w:type="dxa"/>
            <w:gridSpan w:val="4"/>
            <w:vAlign w:val="center"/>
          </w:tcPr>
          <w:p w14:paraId="3CF90FA7" w14:textId="1EBF64FE" w:rsidR="00334C6A" w:rsidRPr="005647EB" w:rsidRDefault="002570E4" w:rsidP="002570E4">
            <w:pPr>
              <w:pStyle w:val="TAN"/>
              <w:keepNext w:val="0"/>
              <w:keepLines w:val="0"/>
            </w:pPr>
            <w:r w:rsidRPr="005647EB">
              <w:t>NOTE:</w:t>
            </w:r>
            <w:r w:rsidR="00205F74" w:rsidRPr="005647EB">
              <w:tab/>
            </w:r>
            <w:r w:rsidR="00334C6A" w:rsidRPr="005647EB">
              <w:t>For</w:t>
            </w:r>
            <w:r w:rsidRPr="005647EB">
              <w:t xml:space="preserve"> </w:t>
            </w:r>
            <w:r w:rsidR="00334C6A" w:rsidRPr="005647EB">
              <w:t>further</w:t>
            </w:r>
            <w:r w:rsidRPr="005647EB">
              <w:t xml:space="preserve"> </w:t>
            </w:r>
            <w:r w:rsidR="00334C6A" w:rsidRPr="005647EB">
              <w:t>information</w:t>
            </w:r>
            <w:r w:rsidRPr="005647EB">
              <w:t xml:space="preserve"> </w:t>
            </w:r>
            <w:r w:rsidR="00334C6A" w:rsidRPr="005647EB">
              <w:t>see</w:t>
            </w:r>
            <w:r w:rsidRPr="005647EB">
              <w:t xml:space="preserve"> </w:t>
            </w:r>
            <w:r w:rsidR="00914A62" w:rsidRPr="005647EB">
              <w:t>clause</w:t>
            </w:r>
            <w:r w:rsidRPr="005647EB">
              <w:t xml:space="preserve"> </w:t>
            </w:r>
            <w:r w:rsidR="00334C6A" w:rsidRPr="005647EB">
              <w:t>6.3.2</w:t>
            </w:r>
            <w:r w:rsidRPr="005647EB">
              <w:t xml:space="preserve"> </w:t>
            </w:r>
            <w:r w:rsidR="00334C6A" w:rsidRPr="005647EB">
              <w:t>in</w:t>
            </w:r>
            <w:r w:rsidRPr="005647EB">
              <w:t xml:space="preserve"> </w:t>
            </w:r>
            <w:r w:rsidR="00334C6A" w:rsidRPr="005647EB">
              <w:t>3GPP</w:t>
            </w:r>
            <w:r w:rsidRPr="005647EB">
              <w:t xml:space="preserve"> </w:t>
            </w:r>
            <w:r w:rsidR="00334C6A" w:rsidRPr="005647EB">
              <w:t>TS</w:t>
            </w:r>
            <w:r w:rsidRPr="005647EB">
              <w:t xml:space="preserve"> </w:t>
            </w:r>
            <w:r w:rsidR="00334C6A" w:rsidRPr="005647EB">
              <w:t>36.331</w:t>
            </w:r>
            <w:r w:rsidRPr="005647EB">
              <w:t xml:space="preserve"> </w:t>
            </w:r>
            <w:r w:rsidR="00334C6A" w:rsidRPr="005647EB">
              <w:t>[5].</w:t>
            </w:r>
          </w:p>
        </w:tc>
      </w:tr>
    </w:tbl>
    <w:p w14:paraId="04FC73D9" w14:textId="77777777" w:rsidR="00334C6A" w:rsidRPr="005647EB" w:rsidRDefault="00334C6A" w:rsidP="002570E4"/>
    <w:p w14:paraId="63F4ECF3" w14:textId="77777777" w:rsidR="00334C6A" w:rsidRPr="005647EB" w:rsidRDefault="00334C6A" w:rsidP="006D30B7">
      <w:pPr>
        <w:pStyle w:val="TH"/>
        <w:keepLines w:val="0"/>
      </w:pPr>
      <w:r w:rsidRPr="005647EB">
        <w:lastRenderedPageBreak/>
        <w:t xml:space="preserve">Table </w:t>
      </w:r>
      <w:r w:rsidRPr="005647EB">
        <w:rPr>
          <w:rFonts w:cs="v4.2.0"/>
        </w:rPr>
        <w:t>8.3.2_2.5</w:t>
      </w:r>
      <w:r w:rsidRPr="005647EB">
        <w:t xml:space="preserve">-3: </w:t>
      </w:r>
      <w:r w:rsidRPr="005647EB">
        <w:rPr>
          <w:i/>
        </w:rPr>
        <w:t>TimeAlignmentTimer</w:t>
      </w:r>
      <w:r w:rsidRPr="005647EB">
        <w:t xml:space="preserve"> and </w:t>
      </w:r>
      <w:r w:rsidRPr="005647EB">
        <w:rPr>
          <w:i/>
        </w:rPr>
        <w:t>sr-ConfigIndex</w:t>
      </w:r>
      <w:r w:rsidRPr="005647EB">
        <w:t xml:space="preserve">-Configuration to be used in </w:t>
      </w:r>
      <w:r w:rsidRPr="005647EB">
        <w:rPr>
          <w:rFonts w:cs="v4.2.0"/>
        </w:rPr>
        <w:t>E-UTRAN FDD-FDD inter-frequency event triggered reporting when DRX is used in fading propagation conditions</w:t>
      </w:r>
    </w:p>
    <w:tbl>
      <w:tblPr>
        <w:tblW w:w="89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1"/>
        <w:gridCol w:w="850"/>
        <w:gridCol w:w="851"/>
        <w:gridCol w:w="5272"/>
      </w:tblGrid>
      <w:tr w:rsidR="00334C6A" w:rsidRPr="005647EB" w14:paraId="1F7E4D11" w14:textId="77777777" w:rsidTr="00205F74">
        <w:trPr>
          <w:jc w:val="center"/>
        </w:trPr>
        <w:tc>
          <w:tcPr>
            <w:tcW w:w="1961" w:type="dxa"/>
            <w:vMerge w:val="restart"/>
            <w:vAlign w:val="center"/>
          </w:tcPr>
          <w:p w14:paraId="46330B0E" w14:textId="77777777" w:rsidR="00334C6A" w:rsidRPr="005647EB" w:rsidRDefault="00334C6A" w:rsidP="006D30B7">
            <w:pPr>
              <w:pStyle w:val="TAH"/>
              <w:keepLines w:val="0"/>
            </w:pPr>
            <w:r w:rsidRPr="005647EB">
              <w:t>Field</w:t>
            </w:r>
          </w:p>
        </w:tc>
        <w:tc>
          <w:tcPr>
            <w:tcW w:w="850" w:type="dxa"/>
            <w:vAlign w:val="center"/>
          </w:tcPr>
          <w:p w14:paraId="2F3BFDB1" w14:textId="77777777" w:rsidR="00334C6A" w:rsidRPr="005647EB" w:rsidRDefault="00334C6A" w:rsidP="006D30B7">
            <w:pPr>
              <w:pStyle w:val="TAH"/>
              <w:keepLines w:val="0"/>
            </w:pPr>
            <w:r w:rsidRPr="005647EB">
              <w:t>Test1</w:t>
            </w:r>
          </w:p>
        </w:tc>
        <w:tc>
          <w:tcPr>
            <w:tcW w:w="851" w:type="dxa"/>
            <w:vAlign w:val="center"/>
          </w:tcPr>
          <w:p w14:paraId="2B802E78" w14:textId="77777777" w:rsidR="00334C6A" w:rsidRPr="005647EB" w:rsidRDefault="00334C6A" w:rsidP="006D30B7">
            <w:pPr>
              <w:pStyle w:val="TAH"/>
              <w:keepLines w:val="0"/>
            </w:pPr>
            <w:r w:rsidRPr="005647EB">
              <w:t>Test2</w:t>
            </w:r>
          </w:p>
        </w:tc>
        <w:tc>
          <w:tcPr>
            <w:tcW w:w="5272" w:type="dxa"/>
            <w:vMerge w:val="restart"/>
          </w:tcPr>
          <w:p w14:paraId="6F8369CA" w14:textId="77777777" w:rsidR="00334C6A" w:rsidRPr="005647EB" w:rsidRDefault="00334C6A" w:rsidP="006D30B7">
            <w:pPr>
              <w:pStyle w:val="TAH"/>
              <w:keepLines w:val="0"/>
            </w:pPr>
            <w:r w:rsidRPr="005647EB">
              <w:t>Comment</w:t>
            </w:r>
          </w:p>
        </w:tc>
      </w:tr>
      <w:tr w:rsidR="00334C6A" w:rsidRPr="005647EB" w14:paraId="7CDCA840" w14:textId="77777777" w:rsidTr="00205F74">
        <w:trPr>
          <w:jc w:val="center"/>
        </w:trPr>
        <w:tc>
          <w:tcPr>
            <w:tcW w:w="1961" w:type="dxa"/>
            <w:vMerge/>
            <w:vAlign w:val="center"/>
          </w:tcPr>
          <w:p w14:paraId="4B5F4131" w14:textId="77777777" w:rsidR="00334C6A" w:rsidRPr="005647EB" w:rsidRDefault="00334C6A" w:rsidP="006D30B7">
            <w:pPr>
              <w:pStyle w:val="TAH"/>
              <w:keepLines w:val="0"/>
            </w:pPr>
          </w:p>
        </w:tc>
        <w:tc>
          <w:tcPr>
            <w:tcW w:w="850" w:type="dxa"/>
            <w:vAlign w:val="center"/>
          </w:tcPr>
          <w:p w14:paraId="2054E199" w14:textId="77777777" w:rsidR="00334C6A" w:rsidRPr="005647EB" w:rsidRDefault="00334C6A" w:rsidP="006D30B7">
            <w:pPr>
              <w:pStyle w:val="TAH"/>
              <w:keepLines w:val="0"/>
            </w:pPr>
            <w:r w:rsidRPr="005647EB">
              <w:t>Value</w:t>
            </w:r>
          </w:p>
        </w:tc>
        <w:tc>
          <w:tcPr>
            <w:tcW w:w="851" w:type="dxa"/>
            <w:vAlign w:val="center"/>
          </w:tcPr>
          <w:p w14:paraId="735F7A87" w14:textId="77777777" w:rsidR="00334C6A" w:rsidRPr="005647EB" w:rsidRDefault="00334C6A" w:rsidP="006D30B7">
            <w:pPr>
              <w:pStyle w:val="TAH"/>
              <w:keepLines w:val="0"/>
            </w:pPr>
            <w:r w:rsidRPr="005647EB">
              <w:t>Value</w:t>
            </w:r>
          </w:p>
        </w:tc>
        <w:tc>
          <w:tcPr>
            <w:tcW w:w="5272" w:type="dxa"/>
            <w:vMerge/>
          </w:tcPr>
          <w:p w14:paraId="30EC85FA" w14:textId="77777777" w:rsidR="00334C6A" w:rsidRPr="005647EB" w:rsidRDefault="00334C6A" w:rsidP="006D30B7">
            <w:pPr>
              <w:pStyle w:val="TAH"/>
              <w:keepLines w:val="0"/>
            </w:pPr>
          </w:p>
        </w:tc>
      </w:tr>
      <w:tr w:rsidR="00334C6A" w:rsidRPr="005647EB" w14:paraId="2FF35AB6" w14:textId="77777777" w:rsidTr="00205F74">
        <w:trPr>
          <w:jc w:val="center"/>
        </w:trPr>
        <w:tc>
          <w:tcPr>
            <w:tcW w:w="1961" w:type="dxa"/>
            <w:vAlign w:val="center"/>
          </w:tcPr>
          <w:p w14:paraId="382F96B0" w14:textId="77777777" w:rsidR="00334C6A" w:rsidRPr="005647EB" w:rsidRDefault="00334C6A" w:rsidP="006D30B7">
            <w:pPr>
              <w:pStyle w:val="TAL"/>
              <w:keepLines w:val="0"/>
            </w:pPr>
            <w:r w:rsidRPr="005647EB">
              <w:t>TimeAlignmentTimer</w:t>
            </w:r>
          </w:p>
        </w:tc>
        <w:tc>
          <w:tcPr>
            <w:tcW w:w="850" w:type="dxa"/>
            <w:vAlign w:val="center"/>
          </w:tcPr>
          <w:p w14:paraId="14B4A619" w14:textId="77777777" w:rsidR="00334C6A" w:rsidRPr="005647EB" w:rsidRDefault="00334C6A" w:rsidP="006D30B7">
            <w:pPr>
              <w:pStyle w:val="TAC"/>
              <w:keepLines w:val="0"/>
            </w:pPr>
            <w:r w:rsidRPr="005647EB">
              <w:t>sf500</w:t>
            </w:r>
          </w:p>
        </w:tc>
        <w:tc>
          <w:tcPr>
            <w:tcW w:w="851" w:type="dxa"/>
            <w:vAlign w:val="center"/>
          </w:tcPr>
          <w:p w14:paraId="7154BD7C" w14:textId="77777777" w:rsidR="00334C6A" w:rsidRPr="005647EB" w:rsidRDefault="00334C6A" w:rsidP="006D30B7">
            <w:pPr>
              <w:pStyle w:val="TAC"/>
              <w:keepLines w:val="0"/>
            </w:pPr>
            <w:r w:rsidRPr="005647EB">
              <w:t>sf500</w:t>
            </w:r>
          </w:p>
        </w:tc>
        <w:tc>
          <w:tcPr>
            <w:tcW w:w="5272" w:type="dxa"/>
          </w:tcPr>
          <w:p w14:paraId="5AF624EC" w14:textId="75AB23DC" w:rsidR="00334C6A" w:rsidRPr="005647EB" w:rsidRDefault="00334C6A" w:rsidP="006D30B7">
            <w:pPr>
              <w:pStyle w:val="TAL"/>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r w:rsidRPr="005647EB">
              <w:t>6.3.2</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3EB3AB32" w14:textId="77777777" w:rsidTr="00205F74">
        <w:trPr>
          <w:jc w:val="center"/>
        </w:trPr>
        <w:tc>
          <w:tcPr>
            <w:tcW w:w="1961" w:type="dxa"/>
            <w:vAlign w:val="center"/>
          </w:tcPr>
          <w:p w14:paraId="25EBBDF4" w14:textId="77777777" w:rsidR="00334C6A" w:rsidRPr="005647EB" w:rsidRDefault="00334C6A" w:rsidP="002570E4">
            <w:pPr>
              <w:pStyle w:val="TAL"/>
              <w:keepNext w:val="0"/>
              <w:keepLines w:val="0"/>
            </w:pPr>
            <w:r w:rsidRPr="005647EB">
              <w:t>sr-ConfigIndex</w:t>
            </w:r>
          </w:p>
        </w:tc>
        <w:tc>
          <w:tcPr>
            <w:tcW w:w="850" w:type="dxa"/>
            <w:vAlign w:val="center"/>
          </w:tcPr>
          <w:p w14:paraId="5FE2F834" w14:textId="77777777" w:rsidR="00334C6A" w:rsidRPr="005647EB" w:rsidRDefault="00334C6A" w:rsidP="002570E4">
            <w:pPr>
              <w:pStyle w:val="TAC"/>
              <w:keepNext w:val="0"/>
              <w:keepLines w:val="0"/>
            </w:pPr>
            <w:r w:rsidRPr="005647EB">
              <w:t>0</w:t>
            </w:r>
          </w:p>
        </w:tc>
        <w:tc>
          <w:tcPr>
            <w:tcW w:w="851" w:type="dxa"/>
            <w:vAlign w:val="center"/>
          </w:tcPr>
          <w:p w14:paraId="2158D66F" w14:textId="77777777" w:rsidR="00334C6A" w:rsidRPr="005647EB" w:rsidRDefault="00334C6A" w:rsidP="002570E4">
            <w:pPr>
              <w:pStyle w:val="TAC"/>
              <w:keepNext w:val="0"/>
              <w:keepLines w:val="0"/>
            </w:pPr>
            <w:r w:rsidRPr="005647EB">
              <w:t>0</w:t>
            </w:r>
          </w:p>
        </w:tc>
        <w:tc>
          <w:tcPr>
            <w:tcW w:w="5272" w:type="dxa"/>
          </w:tcPr>
          <w:p w14:paraId="6827173F" w14:textId="4A9CAC8D" w:rsidR="00334C6A" w:rsidRPr="005647EB" w:rsidRDefault="00334C6A"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r w:rsidRPr="005647EB">
              <w:t>6.3.2</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and</w:t>
            </w:r>
            <w:r w:rsidR="002570E4" w:rsidRPr="005647EB">
              <w:t xml:space="preserve"> </w:t>
            </w:r>
            <w:r w:rsidR="00914A62" w:rsidRPr="005647EB">
              <w:t>clause</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0DBB78CE" w14:textId="77777777" w:rsidR="00334C6A" w:rsidRPr="005647EB" w:rsidRDefault="00334C6A" w:rsidP="002570E4"/>
    <w:p w14:paraId="6C162FEE" w14:textId="77777777" w:rsidR="00334C6A" w:rsidRPr="005647EB" w:rsidRDefault="00334C6A" w:rsidP="002570E4">
      <w:r w:rsidRPr="005647EB">
        <w:t>In Test 1 when DRX cycle length = 40 ms is used, the overall delays measured is defined as the time from the beginning of time period T2, to the moment the UE send one Event A3 triggered measurement report to Cell 2 on PUSCH.</w:t>
      </w:r>
    </w:p>
    <w:p w14:paraId="2A39A709" w14:textId="77777777" w:rsidR="00334C6A" w:rsidRPr="005647EB" w:rsidRDefault="00334C6A" w:rsidP="002570E4">
      <w:r w:rsidRPr="005647EB">
        <w:t>In Test 2 when DRX cycle length = 1280 ms is used, the overall delays measured is defined as the time from the beginning of time period T2, to the moment the UE starts to send preambles on the PRACH for Scheduling Request (SR) to obtain allocation to send the measurement report to Cell 2 on PUSCH.</w:t>
      </w:r>
    </w:p>
    <w:p w14:paraId="00C9DB91" w14:textId="77777777" w:rsidR="00334C6A" w:rsidRPr="005647EB" w:rsidRDefault="00334C6A" w:rsidP="002570E4">
      <w:r w:rsidRPr="005647EB">
        <w:t>For both tests:</w:t>
      </w:r>
    </w:p>
    <w:p w14:paraId="5AF8EE3D" w14:textId="20FAF1FB" w:rsidR="00334C6A" w:rsidRPr="005647EB" w:rsidRDefault="00205F74" w:rsidP="00205F74">
      <w:pPr>
        <w:pStyle w:val="B1"/>
      </w:pPr>
      <w:r w:rsidRPr="005647EB">
        <w:tab/>
      </w:r>
      <w:r w:rsidR="00334C6A" w:rsidRPr="005647EB">
        <w:t>The overall delay measured may be up to 2xTTI</w:t>
      </w:r>
      <w:r w:rsidR="00334C6A" w:rsidRPr="005647EB">
        <w:rPr>
          <w:vertAlign w:val="subscript"/>
        </w:rPr>
        <w:t>DCCH</w:t>
      </w:r>
      <w:r w:rsidR="00334C6A" w:rsidRPr="005647EB">
        <w:t xml:space="preserve"> higher than the measurement reporting delays because of TTI insertion uncertainty of the measurement report in DCCH.</w:t>
      </w:r>
    </w:p>
    <w:p w14:paraId="1AD88C94" w14:textId="6EDF2FEE" w:rsidR="00334C6A" w:rsidRPr="005647EB" w:rsidRDefault="00334C6A" w:rsidP="002570E4">
      <w:pPr>
        <w:pStyle w:val="NO"/>
        <w:keepLines w:val="0"/>
      </w:pPr>
      <w:r w:rsidRPr="005647EB">
        <w:t>NOTE 1:</w:t>
      </w:r>
      <w:r w:rsidR="00205F74"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0095D6B9" w14:textId="18C2974C" w:rsidR="00334C6A" w:rsidRPr="005647EB" w:rsidRDefault="00334C6A" w:rsidP="002570E4">
      <w:pPr>
        <w:pStyle w:val="NO"/>
        <w:keepLines w:val="0"/>
      </w:pPr>
      <w:r w:rsidRPr="005647EB">
        <w:t>NOTE 2:</w:t>
      </w:r>
      <w:r w:rsidR="00205F74" w:rsidRPr="005647EB">
        <w:tab/>
      </w:r>
      <w:r w:rsidRPr="005647EB">
        <w:t xml:space="preserve">In order to calculate the rate of correct events the system simulator </w:t>
      </w:r>
      <w:commentRangeStart w:id="1"/>
      <w:r w:rsidRPr="00814289">
        <w:rPr>
          <w:highlight w:val="yellow"/>
        </w:rPr>
        <w:t>shall</w:t>
      </w:r>
      <w:r w:rsidRPr="005647EB">
        <w:t xml:space="preserve"> </w:t>
      </w:r>
      <w:commentRangeEnd w:id="1"/>
      <w:r w:rsidR="00CC020A">
        <w:rPr>
          <w:rStyle w:val="CommentReference"/>
          <w:rFonts w:eastAsia="SimSun"/>
          <w:lang w:val="x-none"/>
        </w:rPr>
        <w:commentReference w:id="1"/>
      </w:r>
      <w:r w:rsidRPr="005647EB">
        <w:t>verify that it has received correct Event A3 measurement report.</w:t>
      </w:r>
    </w:p>
    <w:p w14:paraId="0F5B193A" w14:textId="77777777" w:rsidR="00334C6A" w:rsidRPr="005647EB" w:rsidRDefault="00334C6A" w:rsidP="002570E4">
      <w:pPr>
        <w:rPr>
          <w:rFonts w:cs="v4.2.0"/>
        </w:rPr>
      </w:pPr>
      <w:r w:rsidRPr="005647EB">
        <w:t>The overall delay measured when DRX cycle length is 40 ms test requirement is expressed as:</w:t>
      </w:r>
    </w:p>
    <w:p w14:paraId="34E38B62" w14:textId="7C330963" w:rsidR="00334C6A" w:rsidRPr="005647EB" w:rsidRDefault="00205F74" w:rsidP="00205F74">
      <w:pPr>
        <w:pStyle w:val="B1"/>
      </w:pPr>
      <w:r w:rsidRPr="005647EB">
        <w:tab/>
      </w:r>
      <w:r w:rsidR="00334C6A" w:rsidRPr="005647EB">
        <w:t xml:space="preserve">Overall delay measured = </w:t>
      </w:r>
      <w:r w:rsidR="00334C6A" w:rsidRPr="005647EB">
        <w:rPr>
          <w:rFonts w:cs="v4.2.0"/>
        </w:rPr>
        <w:t>measurement reporting delay + TTI insertion</w:t>
      </w:r>
      <w:r w:rsidR="00334C6A" w:rsidRPr="005647EB">
        <w:t xml:space="preserve"> uncertainty+ DRX cycle length</w:t>
      </w:r>
    </w:p>
    <w:p w14:paraId="1866EE42" w14:textId="4CFC1672" w:rsidR="00334C6A" w:rsidRPr="005647EB" w:rsidRDefault="00205F74" w:rsidP="002570E4">
      <w:pPr>
        <w:pStyle w:val="B1"/>
      </w:pPr>
      <w:r w:rsidRPr="005647EB">
        <w:tab/>
      </w:r>
      <w:r w:rsidR="00334C6A" w:rsidRPr="005647EB">
        <w:t>Measurement reporting delay = T</w:t>
      </w:r>
      <w:r w:rsidR="00334C6A" w:rsidRPr="005647EB">
        <w:rPr>
          <w:vertAlign w:val="subscript"/>
        </w:rPr>
        <w:t>Identify</w:t>
      </w:r>
      <w:r w:rsidR="00334C6A" w:rsidRPr="005647EB">
        <w:rPr>
          <w:rFonts w:eastAsia="SimSun"/>
          <w:vertAlign w:val="subscript"/>
          <w:lang w:eastAsia="zh-CN"/>
        </w:rPr>
        <w:t>_</w:t>
      </w:r>
      <w:r w:rsidR="00334C6A" w:rsidRPr="005647EB">
        <w:rPr>
          <w:vertAlign w:val="subscript"/>
        </w:rPr>
        <w:t>In</w:t>
      </w:r>
      <w:r w:rsidR="00334C6A" w:rsidRPr="005647EB">
        <w:rPr>
          <w:vertAlign w:val="subscript"/>
          <w:lang w:eastAsia="zh-CN"/>
        </w:rPr>
        <w:t xml:space="preserve">ter </w:t>
      </w:r>
    </w:p>
    <w:p w14:paraId="3FCF05EC" w14:textId="7DF5FA70" w:rsidR="00334C6A" w:rsidRPr="005647EB" w:rsidRDefault="00205F74" w:rsidP="00205F74">
      <w:pPr>
        <w:pStyle w:val="EQ"/>
        <w:rPr>
          <w:noProof w:val="0"/>
        </w:rPr>
      </w:pPr>
      <w:r w:rsidRPr="005647EB">
        <w:rPr>
          <w:noProof w:val="0"/>
        </w:rPr>
        <w:tab/>
      </w:r>
      <w:r w:rsidR="00334C6A" w:rsidRPr="005647EB">
        <w:rPr>
          <w:noProof w:val="0"/>
        </w:rPr>
        <w:object w:dxaOrig="4560" w:dyaOrig="680" w14:anchorId="361B94C2">
          <v:shape id="_x0000_i1046" type="#_x0000_t75" style="width:228pt;height:34.5pt" o:ole="">
            <v:imagedata r:id="rId8" o:title=""/>
          </v:shape>
          <o:OLEObject Type="Embed" ProgID="Equation.3" ShapeID="_x0000_i1046" DrawAspect="Content" ObjectID="_1781977613" r:id="rId37"/>
        </w:object>
      </w:r>
    </w:p>
    <w:p w14:paraId="042309D0" w14:textId="77777777" w:rsidR="00334C6A" w:rsidRPr="005647EB" w:rsidRDefault="00334C6A" w:rsidP="002570E4">
      <w:r w:rsidRPr="005647EB">
        <w:t>Where:</w:t>
      </w:r>
    </w:p>
    <w:p w14:paraId="4F3C2EE7" w14:textId="60959186" w:rsidR="00334C6A" w:rsidRPr="005647EB" w:rsidRDefault="00205F74" w:rsidP="00205F74">
      <w:pPr>
        <w:pStyle w:val="B1"/>
        <w:rPr>
          <w:rFonts w:cs="v4.2.0"/>
        </w:rPr>
      </w:pPr>
      <w:r w:rsidRPr="005647EB">
        <w:rPr>
          <w:rFonts w:cs="v4.2.0"/>
        </w:rPr>
        <w:tab/>
      </w:r>
      <w:r w:rsidR="00334C6A" w:rsidRPr="005647EB">
        <w:rPr>
          <w:rFonts w:cs="v4.2.0"/>
        </w:rPr>
        <w:t>T</w:t>
      </w:r>
      <w:r w:rsidR="00334C6A" w:rsidRPr="005647EB">
        <w:rPr>
          <w:rFonts w:cs="v4.2.0"/>
          <w:vertAlign w:val="subscript"/>
        </w:rPr>
        <w:t>Basic_Identify_Inter</w:t>
      </w:r>
      <w:r w:rsidR="00334C6A" w:rsidRPr="005647EB">
        <w:rPr>
          <w:rFonts w:cs="v4.2.0"/>
        </w:rPr>
        <w:t xml:space="preserve"> = 480 ms. </w:t>
      </w:r>
      <w:r w:rsidR="00334C6A" w:rsidRPr="005647EB">
        <w:t>It is the time period used in the inter frequency equation where the maximum allowed time for the UE to identify a new FDD inter-frequency cell is defined.</w:t>
      </w:r>
    </w:p>
    <w:p w14:paraId="52E0328D" w14:textId="3D08C130" w:rsidR="00334C6A" w:rsidRPr="005647EB" w:rsidRDefault="00205F74" w:rsidP="00205F74">
      <w:pPr>
        <w:pStyle w:val="B1"/>
        <w:rPr>
          <w:rFonts w:cs="v4.2.0"/>
        </w:rPr>
      </w:pPr>
      <w:r w:rsidRPr="005647EB">
        <w:rPr>
          <w:rFonts w:cs="v4.2.0"/>
        </w:rPr>
        <w:tab/>
      </w:r>
      <w:r w:rsidR="00334C6A" w:rsidRPr="005647EB">
        <w:rPr>
          <w:rFonts w:cs="v4.2.0"/>
        </w:rPr>
        <w:t>T</w:t>
      </w:r>
      <w:r w:rsidR="00334C6A" w:rsidRPr="005647EB">
        <w:rPr>
          <w:rFonts w:cs="v4.2.0"/>
          <w:vertAlign w:val="subscript"/>
        </w:rPr>
        <w:t xml:space="preserve">Inter1 </w:t>
      </w:r>
      <w:r w:rsidR="00334C6A" w:rsidRPr="005647EB">
        <w:rPr>
          <w:rFonts w:cs="v4.2.0"/>
        </w:rPr>
        <w:t xml:space="preserve">= 60 ms. It is defined in table 8.1.2.1-1 </w:t>
      </w:r>
      <w:r w:rsidRPr="005647EB">
        <w:rPr>
          <w:rFonts w:cs="v4.2.0"/>
        </w:rPr>
        <w:t>of 3GPP TS</w:t>
      </w:r>
      <w:r w:rsidR="00334C6A" w:rsidRPr="005647EB">
        <w:rPr>
          <w:rFonts w:cs="v4.2.0"/>
        </w:rPr>
        <w:t xml:space="preserve"> 36.133 [4] clause 8.1.2.1.</w:t>
      </w:r>
    </w:p>
    <w:p w14:paraId="7E0034DE" w14:textId="4A65894C" w:rsidR="00334C6A" w:rsidRPr="005647EB" w:rsidRDefault="00205F74" w:rsidP="00205F74">
      <w:pPr>
        <w:pStyle w:val="B1"/>
        <w:rPr>
          <w:rFonts w:cs="v4.2.0"/>
        </w:rPr>
      </w:pPr>
      <w:r w:rsidRPr="005647EB">
        <w:rPr>
          <w:rFonts w:cs="v4.2.0"/>
        </w:rPr>
        <w:tab/>
      </w:r>
      <w:r w:rsidR="00334C6A" w:rsidRPr="005647EB">
        <w:rPr>
          <w:rFonts w:cs="v4.2.0"/>
        </w:rPr>
        <w:t>N</w:t>
      </w:r>
      <w:r w:rsidR="00334C6A" w:rsidRPr="005647EB">
        <w:rPr>
          <w:rFonts w:cs="v4.2.0"/>
          <w:vertAlign w:val="subscript"/>
        </w:rPr>
        <w:t xml:space="preserve">freq </w:t>
      </w:r>
      <w:r w:rsidR="00334C6A" w:rsidRPr="005647EB">
        <w:rPr>
          <w:rFonts w:cs="v4.2.0"/>
        </w:rPr>
        <w:t xml:space="preserve">= 1. It is defined </w:t>
      </w:r>
      <w:r w:rsidR="002570E4" w:rsidRPr="005647EB">
        <w:rPr>
          <w:rFonts w:cs="v4.2.0"/>
        </w:rPr>
        <w:t>in 3GPP TS</w:t>
      </w:r>
      <w:r w:rsidR="00334C6A" w:rsidRPr="005647EB">
        <w:rPr>
          <w:rFonts w:cs="v4.2.0"/>
        </w:rPr>
        <w:t xml:space="preserve"> 36.133 [4] clause 8.1.2.1.1.</w:t>
      </w:r>
    </w:p>
    <w:p w14:paraId="68F92D32" w14:textId="34510C7D" w:rsidR="00334C6A" w:rsidRPr="005647EB" w:rsidRDefault="00205F74" w:rsidP="00205F74">
      <w:pPr>
        <w:pStyle w:val="B1"/>
      </w:pPr>
      <w:r w:rsidRPr="005647EB">
        <w:tab/>
      </w:r>
      <w:r w:rsidR="00334C6A" w:rsidRPr="005647EB">
        <w:t>TTI insertion uncertainty = 2 ms</w:t>
      </w:r>
    </w:p>
    <w:p w14:paraId="3A47BD71" w14:textId="2458F61F" w:rsidR="00334C6A" w:rsidRPr="005647EB" w:rsidRDefault="00205F74" w:rsidP="00205F74">
      <w:pPr>
        <w:pStyle w:val="B1"/>
      </w:pPr>
      <w:r w:rsidRPr="005647EB">
        <w:tab/>
      </w:r>
      <w:r w:rsidR="00334C6A" w:rsidRPr="005647EB">
        <w:t>DRX cycle length = 40 ms</w:t>
      </w:r>
    </w:p>
    <w:p w14:paraId="6D3B6F91" w14:textId="77777777" w:rsidR="00334C6A" w:rsidRPr="005647EB" w:rsidRDefault="00334C6A" w:rsidP="002570E4">
      <w:r w:rsidRPr="005647EB">
        <w:t>The overall delays measured when DRX cycle length is 40 ms shall be less than a total of 3882 ms.</w:t>
      </w:r>
    </w:p>
    <w:p w14:paraId="1C33ED83" w14:textId="77777777" w:rsidR="00334C6A" w:rsidRPr="005647EB" w:rsidRDefault="00334C6A" w:rsidP="002570E4">
      <w:pPr>
        <w:rPr>
          <w:rFonts w:cs="v4.2.0"/>
        </w:rPr>
      </w:pPr>
      <w:r w:rsidRPr="005647EB">
        <w:t>The overall delay measured when DRX cycle length is 1280 ms test requirement is expressed as:</w:t>
      </w:r>
    </w:p>
    <w:p w14:paraId="0F2B7A5B" w14:textId="03E6CD85" w:rsidR="00334C6A" w:rsidRPr="005647EB" w:rsidRDefault="00205F74" w:rsidP="002570E4">
      <w:pPr>
        <w:pStyle w:val="B1"/>
        <w:ind w:left="576" w:hanging="288"/>
      </w:pPr>
      <w:r w:rsidRPr="005647EB">
        <w:tab/>
      </w:r>
      <w:r w:rsidR="00334C6A" w:rsidRPr="005647EB">
        <w:t xml:space="preserve">Overall delay measured = </w:t>
      </w:r>
      <w:r w:rsidR="00334C6A" w:rsidRPr="005647EB">
        <w:rPr>
          <w:rFonts w:cs="v4.2.0"/>
        </w:rPr>
        <w:t>measurement reporting delay + TTI insertion</w:t>
      </w:r>
      <w:r w:rsidR="00334C6A" w:rsidRPr="005647EB">
        <w:t xml:space="preserve"> uncertainty + DRX cycle length</w:t>
      </w:r>
    </w:p>
    <w:p w14:paraId="1201BEA4" w14:textId="48671B04" w:rsidR="00334C6A" w:rsidRPr="005647EB" w:rsidRDefault="00205F74" w:rsidP="002570E4">
      <w:pPr>
        <w:pStyle w:val="B1"/>
      </w:pPr>
      <w:r w:rsidRPr="005647EB">
        <w:tab/>
      </w:r>
      <w:r w:rsidR="00334C6A" w:rsidRPr="005647EB">
        <w:t>Measurement reporting delay = T</w:t>
      </w:r>
      <w:r w:rsidR="00334C6A" w:rsidRPr="005647EB">
        <w:rPr>
          <w:vertAlign w:val="subscript"/>
        </w:rPr>
        <w:t>identify</w:t>
      </w:r>
      <w:r w:rsidR="00334C6A" w:rsidRPr="005647EB">
        <w:rPr>
          <w:rFonts w:eastAsia="SimSun"/>
          <w:vertAlign w:val="subscript"/>
          <w:lang w:eastAsia="zh-CN"/>
        </w:rPr>
        <w:t>_</w:t>
      </w:r>
      <w:r w:rsidR="00334C6A" w:rsidRPr="005647EB">
        <w:rPr>
          <w:vertAlign w:val="subscript"/>
        </w:rPr>
        <w:t>in</w:t>
      </w:r>
      <w:r w:rsidR="00334C6A" w:rsidRPr="005647EB">
        <w:rPr>
          <w:vertAlign w:val="subscript"/>
          <w:lang w:eastAsia="zh-CN"/>
        </w:rPr>
        <w:t>ter</w:t>
      </w:r>
    </w:p>
    <w:p w14:paraId="67FB5B4A" w14:textId="36844F08" w:rsidR="00334C6A" w:rsidRPr="005647EB" w:rsidRDefault="00205F74" w:rsidP="00205F74">
      <w:pPr>
        <w:pStyle w:val="B1"/>
        <w:rPr>
          <w:rFonts w:cs="v3.7.0"/>
        </w:rPr>
      </w:pPr>
      <w:r w:rsidRPr="005647EB">
        <w:tab/>
      </w:r>
      <w:r w:rsidR="00334C6A" w:rsidRPr="005647EB">
        <w:t>T</w:t>
      </w:r>
      <w:r w:rsidR="00334C6A" w:rsidRPr="005647EB">
        <w:rPr>
          <w:vertAlign w:val="subscript"/>
        </w:rPr>
        <w:t>identify</w:t>
      </w:r>
      <w:r w:rsidR="00334C6A" w:rsidRPr="005647EB">
        <w:rPr>
          <w:rFonts w:eastAsia="SimSun"/>
          <w:vertAlign w:val="subscript"/>
          <w:lang w:eastAsia="zh-CN"/>
        </w:rPr>
        <w:t>_</w:t>
      </w:r>
      <w:r w:rsidR="00334C6A" w:rsidRPr="005647EB">
        <w:rPr>
          <w:vertAlign w:val="subscript"/>
        </w:rPr>
        <w:t>in</w:t>
      </w:r>
      <w:r w:rsidR="00334C6A" w:rsidRPr="005647EB">
        <w:rPr>
          <w:vertAlign w:val="subscript"/>
          <w:lang w:eastAsia="zh-CN"/>
        </w:rPr>
        <w:t xml:space="preserve">ter </w:t>
      </w:r>
      <w:r w:rsidR="00334C6A" w:rsidRPr="005647EB">
        <w:t>= 25600 ms. When DRX cycle length is 1280 ms then the T</w:t>
      </w:r>
      <w:r w:rsidR="00334C6A" w:rsidRPr="005647EB">
        <w:rPr>
          <w:vertAlign w:val="subscript"/>
        </w:rPr>
        <w:t>identify_inter</w:t>
      </w:r>
      <w:r w:rsidR="00334C6A" w:rsidRPr="005647EB">
        <w:t xml:space="preserve"> is 20 x 1280 ms, as defined in Table 8.3.2_2.3-1.</w:t>
      </w:r>
    </w:p>
    <w:p w14:paraId="30EA0B30" w14:textId="0CD8B2F0" w:rsidR="00334C6A" w:rsidRPr="005647EB" w:rsidRDefault="00205F74" w:rsidP="00205F74">
      <w:pPr>
        <w:pStyle w:val="B1"/>
      </w:pPr>
      <w:r w:rsidRPr="005647EB">
        <w:tab/>
      </w:r>
      <w:r w:rsidR="00334C6A" w:rsidRPr="005647EB">
        <w:t>TTI insertion uncertainty = 2 ms</w:t>
      </w:r>
    </w:p>
    <w:p w14:paraId="1DBBFA18" w14:textId="70554A2C" w:rsidR="00334C6A" w:rsidRPr="005647EB" w:rsidRDefault="00205F74" w:rsidP="00205F74">
      <w:pPr>
        <w:pStyle w:val="B1"/>
      </w:pPr>
      <w:r w:rsidRPr="005647EB">
        <w:lastRenderedPageBreak/>
        <w:tab/>
      </w:r>
      <w:r w:rsidR="00334C6A" w:rsidRPr="005647EB">
        <w:t>DRX cycle length = 1280 ms</w:t>
      </w:r>
    </w:p>
    <w:p w14:paraId="4F763366" w14:textId="77777777" w:rsidR="00334C6A" w:rsidRPr="005647EB" w:rsidRDefault="00334C6A" w:rsidP="002570E4">
      <w:r w:rsidRPr="005647EB">
        <w:t>The overall delays measured when DRX cycle length is 1280 ms shall be less than a total of 26882 ms.</w:t>
      </w:r>
    </w:p>
    <w:p w14:paraId="049EB13E" w14:textId="77777777" w:rsidR="00334C6A" w:rsidRPr="005647EB" w:rsidRDefault="00334C6A" w:rsidP="002570E4">
      <w:r w:rsidRPr="005647EB">
        <w:t>For the test to pass, the total number of successful tests shall be more than 90% of the cases with a confidence level of 95%.</w:t>
      </w:r>
    </w:p>
    <w:p w14:paraId="57023B30" w14:textId="77777777" w:rsidR="00123ECE" w:rsidRPr="005647EB" w:rsidRDefault="00123ECE" w:rsidP="002570E4">
      <w:pPr>
        <w:pStyle w:val="Heading3"/>
        <w:keepNext w:val="0"/>
        <w:keepLines w:val="0"/>
      </w:pPr>
      <w:r w:rsidRPr="005647EB">
        <w:t>8.3.3</w:t>
      </w:r>
      <w:r w:rsidRPr="005647EB">
        <w:tab/>
        <w:t>E-UTRAN FDD-FDD Inter frequency event triggered reporting under AWGN propagation conditions in asynchronous cells with DRX when L3 filtering is used</w:t>
      </w:r>
    </w:p>
    <w:p w14:paraId="0BA58BF7" w14:textId="77777777" w:rsidR="00123ECE" w:rsidRPr="005647EB" w:rsidRDefault="00123ECE" w:rsidP="002570E4">
      <w:pPr>
        <w:pStyle w:val="Heading4"/>
        <w:keepNext w:val="0"/>
        <w:keepLines w:val="0"/>
      </w:pPr>
      <w:r w:rsidRPr="005647EB">
        <w:t>8.3.3.1</w:t>
      </w:r>
      <w:r w:rsidRPr="005647EB">
        <w:tab/>
        <w:t>Test purpose</w:t>
      </w:r>
    </w:p>
    <w:p w14:paraId="68F728F1" w14:textId="1C162F53" w:rsidR="00123ECE" w:rsidRPr="005647EB" w:rsidRDefault="00123ECE" w:rsidP="002570E4">
      <w:r w:rsidRPr="005647EB">
        <w:t>To verify the UE</w:t>
      </w:r>
      <w:r w:rsidR="002570E4" w:rsidRPr="005647EB">
        <w:t>'</w:t>
      </w:r>
      <w:r w:rsidRPr="005647EB">
        <w:t>s ability to make a correct reporting of an event in DRX when L3 filtering is used in AWGN propagation conditions in asynchronous cells within the E-UTRA FDD-FDD inter frequency cell search in DRX requirements and the UE behaviour with the filterCoefficent.</w:t>
      </w:r>
    </w:p>
    <w:p w14:paraId="6CEA97D0" w14:textId="77777777" w:rsidR="00123ECE" w:rsidRPr="005647EB" w:rsidRDefault="00123ECE" w:rsidP="002570E4">
      <w:pPr>
        <w:pStyle w:val="Heading4"/>
        <w:keepNext w:val="0"/>
        <w:keepLines w:val="0"/>
      </w:pPr>
      <w:r w:rsidRPr="005647EB">
        <w:t>8.3.3.2</w:t>
      </w:r>
      <w:r w:rsidRPr="005647EB">
        <w:tab/>
        <w:t>Test applicability</w:t>
      </w:r>
    </w:p>
    <w:p w14:paraId="7ECF06D6" w14:textId="77777777" w:rsidR="00123ECE" w:rsidRPr="005647EB" w:rsidRDefault="00123ECE" w:rsidP="002570E4">
      <w:r w:rsidRPr="005647EB">
        <w:t>This test applies to all types of E-UTRA FDD UE release 8 and forward. Applicability requires support for FGI bits 5, and 25.</w:t>
      </w:r>
    </w:p>
    <w:p w14:paraId="67463EBE" w14:textId="77777777" w:rsidR="00123ECE" w:rsidRPr="005647EB" w:rsidRDefault="00123ECE" w:rsidP="002570E4">
      <w:pPr>
        <w:pStyle w:val="Heading4"/>
        <w:keepNext w:val="0"/>
        <w:keepLines w:val="0"/>
      </w:pPr>
      <w:r w:rsidRPr="005647EB">
        <w:t>8.3.3.3</w:t>
      </w:r>
      <w:r w:rsidRPr="005647EB">
        <w:tab/>
        <w:t>Minimum conformance requirements</w:t>
      </w:r>
    </w:p>
    <w:p w14:paraId="0CE1FABC" w14:textId="4B416A45" w:rsidR="00123ECE" w:rsidRPr="005647EB" w:rsidRDefault="00123ECE" w:rsidP="002570E4">
      <w:r w:rsidRPr="005647EB">
        <w:t>When DRX is in use the UE shall be able to identify a new detectable FDD inter frequency cell within T</w:t>
      </w:r>
      <w:r w:rsidRPr="005647EB">
        <w:rPr>
          <w:vertAlign w:val="subscript"/>
        </w:rPr>
        <w:t>identify inter</w:t>
      </w:r>
      <w:r w:rsidRPr="005647EB">
        <w:t xml:space="preserve"> as defined in table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 xml:space="preserve">.3.1.2-1 </w:t>
      </w:r>
      <w:r w:rsidR="00205F74" w:rsidRPr="005647EB">
        <w:t>of 3GPP TS</w:t>
      </w:r>
      <w:r w:rsidRPr="005647EB">
        <w:t xml:space="preserve"> 36.133 [4] clause 8.1.2.3.1.2.</w:t>
      </w:r>
    </w:p>
    <w:p w14:paraId="545CAD80" w14:textId="36A99FCF" w:rsidR="00123ECE" w:rsidRPr="005647EB" w:rsidRDefault="00123ECE" w:rsidP="002570E4">
      <w:r w:rsidRPr="005647EB">
        <w:t>A cell shall be considered detectable when</w:t>
      </w:r>
      <w:r w:rsidR="00205F74" w:rsidRPr="005647EB">
        <w:t>:</w:t>
      </w:r>
    </w:p>
    <w:p w14:paraId="0278F1FA" w14:textId="34B1F5EE" w:rsidR="00123ECE" w:rsidRPr="005647EB" w:rsidRDefault="00123ECE" w:rsidP="002570E4">
      <w:pPr>
        <w:pStyle w:val="B1"/>
      </w:pPr>
      <w:r w:rsidRPr="005647EB">
        <w:t>-</w:t>
      </w:r>
      <w:r w:rsidRPr="005647EB">
        <w:tab/>
        <w:t xml:space="preserve">RSRP and RSRP Ês/Iot according to </w:t>
      </w:r>
      <w:r w:rsidR="00205F74" w:rsidRPr="005647EB">
        <w:t>clause</w:t>
      </w:r>
      <w:r w:rsidRPr="005647EB">
        <w:t xml:space="preserve"> I.2.3 for a corresponding Band,</w:t>
      </w:r>
    </w:p>
    <w:p w14:paraId="74E7BB90" w14:textId="3B6C3256" w:rsidR="00123ECE" w:rsidRPr="005647EB" w:rsidRDefault="00123ECE" w:rsidP="002570E4">
      <w:pPr>
        <w:pStyle w:val="B1"/>
      </w:pPr>
      <w:r w:rsidRPr="005647EB">
        <w:t>-</w:t>
      </w:r>
      <w:r w:rsidRPr="005647EB">
        <w:tab/>
        <w:t xml:space="preserve">other RSRP related side condition given </w:t>
      </w:r>
      <w:r w:rsidR="002570E4" w:rsidRPr="005647EB">
        <w:t>in 3GPP TS</w:t>
      </w:r>
      <w:r w:rsidRPr="005647EB">
        <w:t xml:space="preserve"> 36.133 [4] clauses 9.1.3.1 and 9.1.3.2 and RSRQ related side conditions given in </w:t>
      </w:r>
      <w:r w:rsidR="00205F74" w:rsidRPr="005647EB">
        <w:t>c</w:t>
      </w:r>
      <w:r w:rsidR="00914A62" w:rsidRPr="005647EB">
        <w:t>lause</w:t>
      </w:r>
      <w:r w:rsidRPr="005647EB">
        <w:t>s 9.1.6.1 and 9.1.6.2 are fulfilled,</w:t>
      </w:r>
    </w:p>
    <w:p w14:paraId="791388E9" w14:textId="77777777" w:rsidR="00123ECE" w:rsidRPr="005647EB" w:rsidRDefault="00123ECE" w:rsidP="002570E4">
      <w:pPr>
        <w:pStyle w:val="B1"/>
      </w:pPr>
      <w:r w:rsidRPr="005647EB">
        <w:t>-</w:t>
      </w:r>
      <w:r w:rsidRPr="005647EB">
        <w:tab/>
        <w:t>SCH_RP|</w:t>
      </w:r>
      <w:r w:rsidRPr="005647EB">
        <w:rPr>
          <w:vertAlign w:val="subscript"/>
        </w:rPr>
        <w:t>dBm</w:t>
      </w:r>
      <w:r w:rsidRPr="005647EB">
        <w:t xml:space="preserve"> and SCH Ês/Iot according to Annex I.2.3 for a corresponding Band.</w:t>
      </w:r>
    </w:p>
    <w:p w14:paraId="7D783E50" w14:textId="77777777" w:rsidR="00123ECE" w:rsidRPr="005647EB" w:rsidRDefault="00123ECE" w:rsidP="002570E4">
      <w:pPr>
        <w:rPr>
          <w:rFonts w:cs="v4.2.0"/>
        </w:rPr>
      </w:pPr>
      <w:r w:rsidRPr="005647EB">
        <w:rPr>
          <w:rFonts w:cs="v4.2.0"/>
        </w:rPr>
        <w:t>The UE shall be capable of performing RSRP and RSRQ measurements of at least 4 inter-frequency cells per FDD inter-frequency and the UE physical layer shall be capable of reporting RSRP and RSRQ measurements to higher layers with the measurement period defined in table 8.3.3.3-1.</w:t>
      </w:r>
    </w:p>
    <w:p w14:paraId="08FB8405" w14:textId="77777777" w:rsidR="00123ECE" w:rsidRPr="005647EB" w:rsidRDefault="00123ECE" w:rsidP="002570E4">
      <w:pPr>
        <w:pStyle w:val="TH"/>
        <w:keepNext w:val="0"/>
        <w:keepLines w:val="0"/>
      </w:pPr>
      <w:r w:rsidRPr="005647EB">
        <w:rPr>
          <w:snapToGrid w:val="0"/>
        </w:rPr>
        <w:t xml:space="preserve">Table 8.3.3.3-1: </w:t>
      </w:r>
      <w:r w:rsidRPr="005647EB">
        <w:t>Requirement to measure FDD inter frequency cells</w:t>
      </w:r>
    </w:p>
    <w:tbl>
      <w:tblPr>
        <w:tblW w:w="4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6"/>
        <w:gridCol w:w="5704"/>
      </w:tblGrid>
      <w:tr w:rsidR="00123ECE" w:rsidRPr="005647EB" w14:paraId="71F177D8" w14:textId="77777777" w:rsidTr="00205F74">
        <w:trPr>
          <w:cantSplit/>
          <w:jc w:val="center"/>
        </w:trPr>
        <w:tc>
          <w:tcPr>
            <w:tcW w:w="1381" w:type="pct"/>
          </w:tcPr>
          <w:p w14:paraId="34045828" w14:textId="1DE28817" w:rsidR="00123ECE" w:rsidRPr="005647EB" w:rsidRDefault="00123ECE"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619" w:type="pct"/>
          </w:tcPr>
          <w:p w14:paraId="25B6D40B" w14:textId="1777511A" w:rsidR="00123ECE" w:rsidRPr="005647EB" w:rsidRDefault="00123ECE"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123ECE" w:rsidRPr="005647EB" w14:paraId="60999E14" w14:textId="77777777" w:rsidTr="00205F74">
        <w:trPr>
          <w:cantSplit/>
          <w:jc w:val="center"/>
        </w:trPr>
        <w:tc>
          <w:tcPr>
            <w:tcW w:w="1381" w:type="pct"/>
          </w:tcPr>
          <w:p w14:paraId="578F8F1B" w14:textId="2830FE5B" w:rsidR="00123ECE" w:rsidRPr="005647EB" w:rsidRDefault="00123ECE" w:rsidP="002570E4">
            <w:pPr>
              <w:pStyle w:val="TAC"/>
              <w:keepNext w:val="0"/>
              <w:keepLines w:val="0"/>
            </w:pPr>
            <w:r w:rsidRPr="005647EB">
              <w:rPr>
                <w:rFonts w:cs="Arial"/>
              </w:rPr>
              <w:t>≤</w:t>
            </w:r>
            <w:r w:rsidR="00205F74" w:rsidRPr="005647EB">
              <w:rPr>
                <w:rFonts w:cs="Arial"/>
              </w:rPr>
              <w:t xml:space="preserve"> </w:t>
            </w:r>
            <w:r w:rsidRPr="005647EB">
              <w:t>0.08</w:t>
            </w:r>
          </w:p>
        </w:tc>
        <w:tc>
          <w:tcPr>
            <w:tcW w:w="3619" w:type="pct"/>
          </w:tcPr>
          <w:p w14:paraId="3971DF8B" w14:textId="53592B9B" w:rsidR="00123ECE" w:rsidRPr="005647EB" w:rsidRDefault="00123ECE"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rPr>
                <w:rFonts w:cs="v4.2.0"/>
              </w:rPr>
              <w:t>8.1.2.3.1.1</w:t>
            </w:r>
            <w:r w:rsidR="002570E4" w:rsidRPr="005647EB">
              <w:rPr>
                <w:rFonts w:cs="v4.2.0"/>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rPr>
              <w:t>36.133</w:t>
            </w:r>
            <w:r w:rsidR="002570E4" w:rsidRPr="005647EB">
              <w:rPr>
                <w:rFonts w:cs="Arial"/>
                <w:szCs w:val="18"/>
              </w:rPr>
              <w:t xml:space="preserve"> </w:t>
            </w:r>
            <w:r w:rsidRPr="005647EB">
              <w:rPr>
                <w:rFonts w:cs="Arial"/>
                <w:szCs w:val="18"/>
              </w:rPr>
              <w:t>[4]</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123ECE" w:rsidRPr="005647EB" w14:paraId="2DFE5E2C" w14:textId="77777777" w:rsidTr="00205F74">
        <w:trPr>
          <w:cantSplit/>
          <w:jc w:val="center"/>
        </w:trPr>
        <w:tc>
          <w:tcPr>
            <w:tcW w:w="1381" w:type="pct"/>
          </w:tcPr>
          <w:p w14:paraId="00524328" w14:textId="1E170486" w:rsidR="00123ECE" w:rsidRPr="005647EB" w:rsidRDefault="00123ECE" w:rsidP="002570E4">
            <w:pPr>
              <w:pStyle w:val="TAC"/>
              <w:keepNext w:val="0"/>
              <w:keepLines w:val="0"/>
              <w:rPr>
                <w:snapToGrid w:val="0"/>
                <w:sz w:val="20"/>
              </w:rPr>
            </w:pPr>
            <w:r w:rsidRPr="005647EB">
              <w:t>0.08</w:t>
            </w:r>
            <w:r w:rsidR="00205F74" w:rsidRPr="005647EB">
              <w:t xml:space="preserve"> </w:t>
            </w:r>
            <w:r w:rsidRPr="005647EB">
              <w:t>&lt;</w:t>
            </w:r>
            <w:r w:rsidR="00205F74" w:rsidRPr="005647EB">
              <w:t xml:space="preserve"> </w:t>
            </w:r>
            <w:r w:rsidRPr="005647EB">
              <w:t>DRX-cycle</w:t>
            </w:r>
            <w:r w:rsidR="00205F74" w:rsidRPr="005647EB">
              <w:t xml:space="preserve"> </w:t>
            </w:r>
            <w:r w:rsidRPr="005647EB">
              <w:rPr>
                <w:rFonts w:cs="Arial"/>
              </w:rPr>
              <w:t>≤</w:t>
            </w:r>
            <w:r w:rsidR="00205F74" w:rsidRPr="005647EB">
              <w:rPr>
                <w:rFonts w:cs="Arial"/>
              </w:rPr>
              <w:t xml:space="preserve"> </w:t>
            </w:r>
            <w:r w:rsidRPr="005647EB">
              <w:rPr>
                <w:lang w:eastAsia="zh-CN"/>
              </w:rPr>
              <w:t>2.56</w:t>
            </w:r>
          </w:p>
        </w:tc>
        <w:tc>
          <w:tcPr>
            <w:tcW w:w="3619" w:type="pct"/>
          </w:tcPr>
          <w:p w14:paraId="6EE6F97F" w14:textId="30AA7F27" w:rsidR="00123ECE" w:rsidRPr="005647EB" w:rsidRDefault="00123ECE" w:rsidP="002570E4">
            <w:pPr>
              <w:pStyle w:val="TAC"/>
              <w:keepNext w:val="0"/>
              <w:keepLines w:val="0"/>
              <w:rPr>
                <w:snapToGrid w:val="0"/>
                <w:sz w:val="20"/>
              </w:rPr>
            </w:pPr>
            <w:r w:rsidRPr="005647EB">
              <w:t>Note</w:t>
            </w:r>
            <w:r w:rsidR="002570E4" w:rsidRPr="005647EB">
              <w:t xml:space="preserve"> </w:t>
            </w:r>
            <w:r w:rsidRPr="005647EB">
              <w:t>(5*N</w:t>
            </w:r>
            <w:r w:rsidRPr="005647EB">
              <w:rPr>
                <w:vertAlign w:val="subscript"/>
              </w:rPr>
              <w:t>freq</w:t>
            </w:r>
            <w:r w:rsidRPr="005647EB">
              <w:t>)</w:t>
            </w:r>
          </w:p>
        </w:tc>
      </w:tr>
      <w:tr w:rsidR="00123ECE" w:rsidRPr="005647EB" w14:paraId="5BD5E5B5" w14:textId="77777777" w:rsidTr="00205F74">
        <w:trPr>
          <w:cantSplit/>
          <w:jc w:val="center"/>
        </w:trPr>
        <w:tc>
          <w:tcPr>
            <w:tcW w:w="5000" w:type="pct"/>
            <w:gridSpan w:val="2"/>
          </w:tcPr>
          <w:p w14:paraId="126F888B" w14:textId="1B521954" w:rsidR="00123ECE" w:rsidRPr="005647EB" w:rsidRDefault="002570E4" w:rsidP="002570E4">
            <w:pPr>
              <w:pStyle w:val="TAN"/>
              <w:keepNext w:val="0"/>
              <w:keepLines w:val="0"/>
            </w:pPr>
            <w:r w:rsidRPr="005647EB">
              <w:t>NOTE:</w:t>
            </w:r>
            <w:r w:rsidR="00205F74"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00205F74" w:rsidRPr="005647EB">
              <w:t>.</w:t>
            </w:r>
          </w:p>
        </w:tc>
      </w:tr>
    </w:tbl>
    <w:p w14:paraId="37DA26D9" w14:textId="77777777" w:rsidR="00123ECE" w:rsidRPr="005647EB" w:rsidRDefault="00123ECE" w:rsidP="002570E4"/>
    <w:p w14:paraId="4711215B" w14:textId="12EE98EF" w:rsidR="00123ECE" w:rsidRPr="005647EB" w:rsidRDefault="00123ECE"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clauses 9.1.3.1 and 9.1.3.2, and the RSRQ measurement accuracy for all measured cells shall be as specified in the </w:t>
      </w:r>
      <w:r w:rsidR="00914A62" w:rsidRPr="005647EB">
        <w:rPr>
          <w:rFonts w:cs="v4.2.0"/>
        </w:rPr>
        <w:t>clause</w:t>
      </w:r>
      <w:r w:rsidRPr="005647EB">
        <w:rPr>
          <w:rFonts w:cs="v4.2.0"/>
        </w:rPr>
        <w:t>s 9.1.6.1 and 9.1.6.2.</w:t>
      </w:r>
    </w:p>
    <w:p w14:paraId="773987AE" w14:textId="1E2DA17F" w:rsidR="00123ECE" w:rsidRPr="005647EB" w:rsidRDefault="00123ECE"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7517266D" w14:textId="77777777" w:rsidR="00123ECE" w:rsidRPr="005647EB" w:rsidRDefault="00123ECE"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42A2C7F" w14:textId="77777777" w:rsidR="00123ECE" w:rsidRPr="005647EB" w:rsidRDefault="00123ECE" w:rsidP="006D30B7">
      <w:pPr>
        <w:keepNext/>
        <w:keepLines/>
        <w:rPr>
          <w:rFonts w:cs="v4.2.0"/>
          <w:lang w:eastAsia="zh-CN"/>
        </w:rPr>
      </w:pPr>
      <w:r w:rsidRPr="005647EB">
        <w:rPr>
          <w:rFonts w:cs="v4.2.0"/>
        </w:rPr>
        <w:lastRenderedPageBreak/>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30F9B238" w14:textId="2DD57CEC" w:rsidR="00123ECE" w:rsidRPr="005647EB" w:rsidRDefault="00123ECE"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identify</w:t>
      </w:r>
      <w:r w:rsidR="00E52353" w:rsidRPr="005647EB">
        <w:rPr>
          <w:rFonts w:cs="v4.2.0"/>
          <w:vertAlign w:val="subscript"/>
        </w:rPr>
        <w:t>_</w:t>
      </w:r>
      <w:r w:rsidRPr="005647EB">
        <w:rPr>
          <w:rFonts w:cs="v4.2.0"/>
          <w:vertAlign w:val="subscript"/>
          <w:lang w:eastAsia="zh-CN"/>
        </w:rPr>
        <w:t>inter</w:t>
      </w:r>
      <w:r w:rsidRPr="005647EB">
        <w:rPr>
          <w:rFonts w:cs="v4.2.0"/>
        </w:rPr>
        <w:t xml:space="preserve"> defined </w:t>
      </w:r>
      <w:r w:rsidR="002570E4" w:rsidRPr="005647EB">
        <w:rPr>
          <w:rFonts w:cs="v4.2.0"/>
        </w:rPr>
        <w:t>in 3GPP TS</w:t>
      </w:r>
      <w:r w:rsidRPr="005647EB">
        <w:rPr>
          <w:rFonts w:cs="v4.2.0"/>
        </w:rPr>
        <w:t xml:space="preserve"> 36.133 [4] clause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.3.1</w:t>
      </w:r>
      <w:r w:rsidRPr="005647EB">
        <w:rPr>
          <w:rFonts w:cs="v4.2.0"/>
          <w:lang w:eastAsia="zh-CN"/>
        </w:rPr>
        <w:t xml:space="preserve">.1. </w:t>
      </w:r>
      <w:r w:rsidRPr="005647EB">
        <w:rPr>
          <w:rFonts w:cs="v4.2.0"/>
        </w:rPr>
        <w:t>When L3 filtering is used an additional delay can be expected.</w:t>
      </w:r>
    </w:p>
    <w:p w14:paraId="7636DD04" w14:textId="2ACFBFAC" w:rsidR="00123ECE" w:rsidRPr="005647EB" w:rsidRDefault="00123ECE" w:rsidP="00205F74">
      <w:r w:rsidRPr="005647EB">
        <w:t>If a cell which has been detectable at least for the time period T</w:t>
      </w:r>
      <w:r w:rsidRPr="005647EB">
        <w:rPr>
          <w:vertAlign w:val="subscript"/>
        </w:rPr>
        <w:t>identify_inter</w:t>
      </w:r>
      <w:r w:rsidRPr="005647EB">
        <w:t xml:space="preserve"> defined </w:t>
      </w:r>
      <w:r w:rsidR="002570E4" w:rsidRPr="005647EB">
        <w:t>in 3GPP TS</w:t>
      </w:r>
      <w:r w:rsidRPr="005647EB">
        <w:t xml:space="preserve"> 36.133 [4] clause</w:t>
      </w:r>
      <w:smartTag w:uri="urn:schemas-microsoft-com:office:smarttags" w:element="chsdate">
        <w:smartTagPr>
          <w:attr w:name="Year" w:val="1899"/>
          <w:attr w:name="Month" w:val="12"/>
          <w:attr w:name="Day" w:val="30"/>
          <w:attr w:name="IsLunarDate" w:val="False"/>
          <w:attr w:name="IsROCDate" w:val="False"/>
        </w:smartTagPr>
        <w:r w:rsidR="00205F74" w:rsidRPr="005647EB">
          <w:t> </w:t>
        </w:r>
        <w:r w:rsidRPr="005647EB">
          <w:t>8.1.2</w:t>
        </w:r>
      </w:smartTag>
      <w:r w:rsidRPr="005647EB">
        <w:t>.3.1.1 and then enters or leaves the reporting range, the event triggered measurement reporting delay shall be less than T</w:t>
      </w:r>
      <w:r w:rsidRPr="005647EB">
        <w:rPr>
          <w:vertAlign w:val="subscript"/>
        </w:rPr>
        <w:t>Measurement_Period Inter</w:t>
      </w:r>
      <w:r w:rsidRPr="005647EB">
        <w:t xml:space="preserve"> defined </w:t>
      </w:r>
      <w:r w:rsidR="002570E4" w:rsidRPr="005647EB">
        <w:t>in 3GPP TS</w:t>
      </w:r>
      <w:r w:rsidRPr="005647EB">
        <w:t xml:space="preserve"> 36.133 [4] clause 8.1.2.3.1.1 provided the timing to that cell has not changed more than ±50 Ts while measurement gap has not been available and the L3 filter has not been used. When L3 filtering is used an additional delay can be expected.</w:t>
      </w:r>
    </w:p>
    <w:p w14:paraId="31C9D804" w14:textId="629C8CBB" w:rsidR="00123ECE" w:rsidRPr="005647EB" w:rsidRDefault="00123ECE" w:rsidP="002570E4">
      <w:r w:rsidRPr="005647EB">
        <w:t xml:space="preserve">The normative reference for this requirement </w:t>
      </w:r>
      <w:r w:rsidR="002570E4" w:rsidRPr="005647EB">
        <w:t>is 3GPP TS</w:t>
      </w:r>
      <w:r w:rsidRPr="005647EB">
        <w:t xml:space="preserve"> 36.133 [4] clause</w:t>
      </w:r>
      <w:r w:rsidR="00205F74" w:rsidRPr="005647EB">
        <w:t>s</w:t>
      </w:r>
      <w:r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.3.1 and A.8.3.3.</w:t>
      </w:r>
    </w:p>
    <w:p w14:paraId="2770EB25" w14:textId="77777777" w:rsidR="00123ECE" w:rsidRPr="005647EB" w:rsidRDefault="00123ECE" w:rsidP="002570E4">
      <w:pPr>
        <w:pStyle w:val="Heading4"/>
        <w:keepNext w:val="0"/>
        <w:keepLines w:val="0"/>
      </w:pPr>
      <w:r w:rsidRPr="005647EB">
        <w:t>8.3.3.4</w:t>
      </w:r>
      <w:r w:rsidRPr="005647EB">
        <w:tab/>
        <w:t>Test description</w:t>
      </w:r>
    </w:p>
    <w:p w14:paraId="31F9AE2E" w14:textId="77777777" w:rsidR="00123ECE" w:rsidRPr="005647EB" w:rsidRDefault="00123ECE" w:rsidP="002570E4">
      <w:pPr>
        <w:pStyle w:val="Heading5"/>
        <w:keepNext w:val="0"/>
        <w:keepLines w:val="0"/>
      </w:pPr>
      <w:r w:rsidRPr="005647EB">
        <w:t>8.3.3.4.1</w:t>
      </w:r>
      <w:r w:rsidRPr="005647EB">
        <w:tab/>
        <w:t>Initial conditions</w:t>
      </w:r>
    </w:p>
    <w:p w14:paraId="529BD5FA" w14:textId="2524EEB9"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3F6CCBA9" w14:textId="4B4A4263"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Year" w:val="1899"/>
          <w:attr w:name="Month" w:val="12"/>
          <w:attr w:name="Day" w:val="30"/>
          <w:attr w:name="IsLunarDate" w:val="False"/>
          <w:attr w:name="IsROCDate" w:val="False"/>
        </w:smartTagPr>
        <w:r w:rsidRPr="005647EB">
          <w:t>4.4.2 a</w:t>
        </w:r>
      </w:smartTag>
      <w:r w:rsidRPr="005647EB">
        <w:t>nd 4.3.1.</w:t>
      </w:r>
    </w:p>
    <w:p w14:paraId="4BCDE531" w14:textId="7DCEA8FA"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34DE57A0" w14:textId="2D97ABA7" w:rsidR="00123ECE" w:rsidRPr="005647EB" w:rsidRDefault="00123ECE" w:rsidP="002570E4">
      <w:pPr>
        <w:pStyle w:val="B1"/>
      </w:pPr>
      <w:r w:rsidRPr="005647EB">
        <w:t>1.</w:t>
      </w:r>
      <w:r w:rsidR="00205F74"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A.14</w:t>
      </w:r>
      <w:r w:rsidR="004A51F2" w:rsidRPr="005647EB">
        <w:rPr>
          <w:rFonts w:ascii="Segoe UI" w:hAnsi="Segoe UI" w:cs="Segoe UI"/>
        </w:rPr>
        <w:t xml:space="preserve"> </w:t>
      </w:r>
      <w:r w:rsidR="004A51F2" w:rsidRPr="005647EB">
        <w:t>for UE with 2Rx RF band and Annex A, Figure A.78 (without using the faders) for 4Rx capable UE without any 2Rx RF bands</w:t>
      </w:r>
      <w:r w:rsidRPr="005647EB">
        <w:t>.</w:t>
      </w:r>
    </w:p>
    <w:p w14:paraId="50D47243" w14:textId="6CE7E467" w:rsidR="00123ECE" w:rsidRPr="005647EB" w:rsidRDefault="00123ECE" w:rsidP="002570E4">
      <w:pPr>
        <w:pStyle w:val="B1"/>
      </w:pPr>
      <w:r w:rsidRPr="005647EB">
        <w:t>2.</w:t>
      </w:r>
      <w:r w:rsidR="00205F74" w:rsidRPr="005647EB">
        <w:tab/>
      </w:r>
      <w:r w:rsidRPr="005647EB">
        <w:t>The general test parameter settings are set up according to Table 8.3.3.4.1-1.</w:t>
      </w:r>
    </w:p>
    <w:p w14:paraId="013045B7" w14:textId="7C0E96E3" w:rsidR="00123ECE" w:rsidRPr="005647EB" w:rsidRDefault="00123ECE" w:rsidP="002570E4">
      <w:pPr>
        <w:pStyle w:val="B1"/>
      </w:pPr>
      <w:r w:rsidRPr="005647EB">
        <w:t>3.</w:t>
      </w:r>
      <w:r w:rsidR="00205F74" w:rsidRPr="005647EB">
        <w:tab/>
      </w:r>
      <w:r w:rsidRPr="005647EB">
        <w:t>Propagation conditions are set according to Annex B clauses B.0.</w:t>
      </w:r>
    </w:p>
    <w:p w14:paraId="33EF3AFF" w14:textId="0C804663" w:rsidR="00123ECE" w:rsidRPr="005647EB" w:rsidRDefault="00123ECE" w:rsidP="002570E4">
      <w:pPr>
        <w:pStyle w:val="B1"/>
      </w:pPr>
      <w:r w:rsidRPr="005647EB">
        <w:t>4.</w:t>
      </w:r>
      <w:r w:rsidR="00205F74" w:rsidRPr="005647EB">
        <w:tab/>
      </w:r>
      <w:r w:rsidRPr="005647EB">
        <w:t>Message contents are defined in clause 8.3.3.4.3.</w:t>
      </w:r>
    </w:p>
    <w:p w14:paraId="7BB72758" w14:textId="474FAD71" w:rsidR="00123ECE" w:rsidRPr="005647EB" w:rsidRDefault="00123ECE" w:rsidP="002570E4">
      <w:pPr>
        <w:pStyle w:val="B1"/>
        <w:rPr>
          <w:rFonts w:cs="v3.7.0"/>
        </w:rPr>
      </w:pPr>
      <w:r w:rsidRPr="005647EB">
        <w:t>5.</w:t>
      </w:r>
      <w:r w:rsidR="00205F74" w:rsidRPr="005647EB">
        <w:tab/>
      </w:r>
      <w:r w:rsidRPr="005647EB">
        <w:t>There is one E-UTRA FDD carrier and two cells specified in the test. Cell 1 is the cell used for connection setup with the power level set according to Annex C.0 and C.1 for this test.</w:t>
      </w:r>
    </w:p>
    <w:p w14:paraId="3C6D5717" w14:textId="77777777" w:rsidR="00123ECE" w:rsidRPr="005647EB" w:rsidRDefault="00123ECE" w:rsidP="002570E4">
      <w:pPr>
        <w:pStyle w:val="TH"/>
        <w:keepNext w:val="0"/>
        <w:keepLines w:val="0"/>
      </w:pPr>
      <w:r w:rsidRPr="005647EB">
        <w:t xml:space="preserve">Table 8.3.3.4.1-1: General Test Parameters </w:t>
      </w:r>
      <w:r w:rsidRPr="005647EB">
        <w:rPr>
          <w:rFonts w:cs="v4.2.0"/>
        </w:rPr>
        <w:t>for E-UTRAN FDD-FDD inter-frequency event triggered reporting under AWGN propagation conditions with DRX when L3 filtering is used</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2977"/>
        <w:gridCol w:w="3652"/>
      </w:tblGrid>
      <w:tr w:rsidR="00123ECE" w:rsidRPr="005647EB" w14:paraId="61A49143" w14:textId="77777777" w:rsidTr="006D30B7">
        <w:trPr>
          <w:cantSplit/>
          <w:tblHeader/>
          <w:jc w:val="center"/>
        </w:trPr>
        <w:tc>
          <w:tcPr>
            <w:tcW w:w="2518" w:type="dxa"/>
          </w:tcPr>
          <w:p w14:paraId="49B2CFD1" w14:textId="77777777" w:rsidR="00123ECE" w:rsidRPr="005647EB" w:rsidRDefault="00123ECE" w:rsidP="002570E4">
            <w:pPr>
              <w:pStyle w:val="TAH"/>
              <w:keepNext w:val="0"/>
              <w:keepLines w:val="0"/>
              <w:rPr>
                <w:rFonts w:cs="v4.2.0"/>
              </w:rPr>
            </w:pPr>
            <w:r w:rsidRPr="005647EB">
              <w:rPr>
                <w:rFonts w:cs="v4.2.0"/>
              </w:rPr>
              <w:t>Parameter</w:t>
            </w:r>
          </w:p>
        </w:tc>
        <w:tc>
          <w:tcPr>
            <w:tcW w:w="709" w:type="dxa"/>
          </w:tcPr>
          <w:p w14:paraId="6BDB632F" w14:textId="77777777" w:rsidR="00123ECE" w:rsidRPr="005647EB" w:rsidRDefault="00123ECE" w:rsidP="002570E4">
            <w:pPr>
              <w:pStyle w:val="TAH"/>
              <w:keepNext w:val="0"/>
              <w:keepLines w:val="0"/>
              <w:rPr>
                <w:rFonts w:cs="v4.2.0"/>
              </w:rPr>
            </w:pPr>
            <w:r w:rsidRPr="005647EB">
              <w:rPr>
                <w:rFonts w:cs="v4.2.0"/>
              </w:rPr>
              <w:t>Unit</w:t>
            </w:r>
          </w:p>
        </w:tc>
        <w:tc>
          <w:tcPr>
            <w:tcW w:w="2977" w:type="dxa"/>
          </w:tcPr>
          <w:p w14:paraId="5A78EF3E" w14:textId="77777777" w:rsidR="00123ECE" w:rsidRPr="005647EB" w:rsidRDefault="00123ECE" w:rsidP="002570E4">
            <w:pPr>
              <w:pStyle w:val="TAH"/>
              <w:keepNext w:val="0"/>
              <w:keepLines w:val="0"/>
              <w:rPr>
                <w:rFonts w:cs="v4.2.0"/>
              </w:rPr>
            </w:pPr>
            <w:r w:rsidRPr="005647EB">
              <w:rPr>
                <w:rFonts w:cs="v4.2.0"/>
              </w:rPr>
              <w:t>Value</w:t>
            </w:r>
          </w:p>
        </w:tc>
        <w:tc>
          <w:tcPr>
            <w:tcW w:w="3652" w:type="dxa"/>
          </w:tcPr>
          <w:p w14:paraId="6C7F1063" w14:textId="77777777" w:rsidR="00123ECE" w:rsidRPr="005647EB" w:rsidRDefault="00123ECE" w:rsidP="002570E4">
            <w:pPr>
              <w:pStyle w:val="TAH"/>
              <w:keepNext w:val="0"/>
              <w:keepLines w:val="0"/>
              <w:rPr>
                <w:rFonts w:cs="v4.2.0"/>
              </w:rPr>
            </w:pPr>
            <w:r w:rsidRPr="005647EB">
              <w:rPr>
                <w:rFonts w:cs="v4.2.0"/>
              </w:rPr>
              <w:t>Comment</w:t>
            </w:r>
          </w:p>
        </w:tc>
      </w:tr>
      <w:tr w:rsidR="00123ECE" w:rsidRPr="005647EB" w14:paraId="2351B008" w14:textId="77777777" w:rsidTr="002570E4">
        <w:trPr>
          <w:cantSplit/>
          <w:jc w:val="center"/>
        </w:trPr>
        <w:tc>
          <w:tcPr>
            <w:tcW w:w="2518" w:type="dxa"/>
          </w:tcPr>
          <w:p w14:paraId="01659561" w14:textId="5BD55E6E"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709" w:type="dxa"/>
          </w:tcPr>
          <w:p w14:paraId="31205C24" w14:textId="77777777" w:rsidR="00123ECE" w:rsidRPr="005647EB" w:rsidRDefault="00123ECE" w:rsidP="002570E4">
            <w:pPr>
              <w:pStyle w:val="TAC"/>
              <w:keepNext w:val="0"/>
              <w:keepLines w:val="0"/>
            </w:pPr>
          </w:p>
        </w:tc>
        <w:tc>
          <w:tcPr>
            <w:tcW w:w="2977" w:type="dxa"/>
          </w:tcPr>
          <w:p w14:paraId="417BA9DF" w14:textId="20A28B23" w:rsidR="00123ECE" w:rsidRPr="005647EB" w:rsidRDefault="00123ECE"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R.0</w:t>
            </w:r>
            <w:r w:rsidR="002570E4" w:rsidRPr="005647EB">
              <w:t xml:space="preserve"> </w:t>
            </w:r>
            <w:r w:rsidRPr="005647EB">
              <w:t>FDD</w:t>
            </w:r>
          </w:p>
        </w:tc>
        <w:tc>
          <w:tcPr>
            <w:tcW w:w="3652" w:type="dxa"/>
          </w:tcPr>
          <w:p w14:paraId="4030985B" w14:textId="03616396"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A.1.1</w:t>
              </w:r>
            </w:smartTag>
          </w:p>
        </w:tc>
      </w:tr>
      <w:tr w:rsidR="00123ECE" w:rsidRPr="005647EB" w14:paraId="09365905" w14:textId="77777777" w:rsidTr="002570E4">
        <w:trPr>
          <w:cantSplit/>
          <w:jc w:val="center"/>
        </w:trPr>
        <w:tc>
          <w:tcPr>
            <w:tcW w:w="2518" w:type="dxa"/>
          </w:tcPr>
          <w:p w14:paraId="0FDAD5A3" w14:textId="1C8814FF"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709" w:type="dxa"/>
          </w:tcPr>
          <w:p w14:paraId="59428091" w14:textId="77777777" w:rsidR="00123ECE" w:rsidRPr="005647EB" w:rsidRDefault="00123ECE" w:rsidP="002570E4">
            <w:pPr>
              <w:pStyle w:val="TAC"/>
              <w:keepNext w:val="0"/>
              <w:keepLines w:val="0"/>
            </w:pPr>
          </w:p>
        </w:tc>
        <w:tc>
          <w:tcPr>
            <w:tcW w:w="2977" w:type="dxa"/>
          </w:tcPr>
          <w:p w14:paraId="674B16E9" w14:textId="775593DE" w:rsidR="00123ECE" w:rsidRPr="005647EB" w:rsidRDefault="00123ECE"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R.6</w:t>
            </w:r>
            <w:r w:rsidR="002570E4" w:rsidRPr="005647EB">
              <w:t xml:space="preserve"> </w:t>
            </w:r>
            <w:r w:rsidRPr="005647EB">
              <w:t>FDD</w:t>
            </w:r>
          </w:p>
        </w:tc>
        <w:tc>
          <w:tcPr>
            <w:tcW w:w="3652" w:type="dxa"/>
          </w:tcPr>
          <w:p w14:paraId="46BAD97D" w14:textId="520EED42"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A.2.1</w:t>
              </w:r>
            </w:smartTag>
          </w:p>
        </w:tc>
      </w:tr>
      <w:tr w:rsidR="00123ECE" w:rsidRPr="005647EB" w14:paraId="466335C6" w14:textId="77777777" w:rsidTr="002570E4">
        <w:trPr>
          <w:cantSplit/>
          <w:jc w:val="center"/>
        </w:trPr>
        <w:tc>
          <w:tcPr>
            <w:tcW w:w="2518" w:type="dxa"/>
          </w:tcPr>
          <w:p w14:paraId="0501C8AC" w14:textId="1A9505ED" w:rsidR="00123ECE" w:rsidRPr="005647EB" w:rsidRDefault="00123ECE" w:rsidP="002570E4">
            <w:pPr>
              <w:pStyle w:val="TAL"/>
              <w:keepNext w:val="0"/>
              <w:keepLines w:val="0"/>
              <w:rPr>
                <w:rFonts w:cs="v4.2.0"/>
              </w:rPr>
            </w:pPr>
            <w:r w:rsidRPr="005647EB">
              <w:rPr>
                <w:rFonts w:cs="v4.2.0"/>
              </w:rPr>
              <w:t>Active</w:t>
            </w:r>
            <w:r w:rsidR="002570E4" w:rsidRPr="005647EB">
              <w:rPr>
                <w:rFonts w:cs="v4.2.0"/>
              </w:rPr>
              <w:t xml:space="preserve"> </w:t>
            </w:r>
            <w:r w:rsidRPr="005647EB">
              <w:rPr>
                <w:rFonts w:cs="v4.2.0"/>
              </w:rPr>
              <w:t>cell</w:t>
            </w:r>
          </w:p>
        </w:tc>
        <w:tc>
          <w:tcPr>
            <w:tcW w:w="709" w:type="dxa"/>
          </w:tcPr>
          <w:p w14:paraId="307C1646" w14:textId="77777777" w:rsidR="00123ECE" w:rsidRPr="005647EB" w:rsidRDefault="00123ECE" w:rsidP="002570E4">
            <w:pPr>
              <w:pStyle w:val="TAC"/>
              <w:keepNext w:val="0"/>
              <w:keepLines w:val="0"/>
              <w:rPr>
                <w:rFonts w:cs="v4.2.0"/>
              </w:rPr>
            </w:pPr>
          </w:p>
        </w:tc>
        <w:tc>
          <w:tcPr>
            <w:tcW w:w="2977" w:type="dxa"/>
          </w:tcPr>
          <w:p w14:paraId="236F4037" w14:textId="4282C113" w:rsidR="00123ECE" w:rsidRPr="005647EB" w:rsidRDefault="00123ECE" w:rsidP="002570E4">
            <w:pPr>
              <w:pStyle w:val="TAL"/>
              <w:keepNext w:val="0"/>
              <w:keepLines w:val="0"/>
            </w:pPr>
            <w:r w:rsidRPr="005647EB">
              <w:t>Cell</w:t>
            </w:r>
            <w:r w:rsidR="002570E4" w:rsidRPr="005647EB">
              <w:t xml:space="preserve"> </w:t>
            </w:r>
            <w:r w:rsidRPr="005647EB">
              <w:t>1</w:t>
            </w:r>
          </w:p>
        </w:tc>
        <w:tc>
          <w:tcPr>
            <w:tcW w:w="3652" w:type="dxa"/>
          </w:tcPr>
          <w:p w14:paraId="7DFF4E13" w14:textId="77777777" w:rsidR="00123ECE" w:rsidRPr="005647EB" w:rsidRDefault="00123ECE" w:rsidP="002570E4">
            <w:pPr>
              <w:pStyle w:val="TAL"/>
              <w:keepNext w:val="0"/>
              <w:keepLines w:val="0"/>
            </w:pPr>
          </w:p>
        </w:tc>
      </w:tr>
      <w:tr w:rsidR="00123ECE" w:rsidRPr="005647EB" w14:paraId="68ADA7AC" w14:textId="77777777" w:rsidTr="002570E4">
        <w:trPr>
          <w:cantSplit/>
          <w:jc w:val="center"/>
        </w:trPr>
        <w:tc>
          <w:tcPr>
            <w:tcW w:w="2518" w:type="dxa"/>
          </w:tcPr>
          <w:p w14:paraId="6712C4F8" w14:textId="045E3E7A" w:rsidR="00123ECE" w:rsidRPr="005647EB" w:rsidRDefault="00123ECE" w:rsidP="002570E4">
            <w:pPr>
              <w:pStyle w:val="TAH"/>
              <w:keepNext w:val="0"/>
              <w:keepLines w:val="0"/>
              <w:jc w:val="left"/>
              <w:rPr>
                <w:rFonts w:cs="v4.2.0"/>
                <w:b w:val="0"/>
                <w:bCs/>
              </w:rPr>
            </w:pPr>
            <w:r w:rsidRPr="005647EB">
              <w:rPr>
                <w:rFonts w:cs="v4.2.0"/>
                <w:b w:val="0"/>
                <w:bCs/>
              </w:rPr>
              <w:t>Neighbour</w:t>
            </w:r>
            <w:r w:rsidR="002570E4" w:rsidRPr="005647EB">
              <w:rPr>
                <w:rFonts w:cs="v4.2.0"/>
                <w:b w:val="0"/>
                <w:bCs/>
              </w:rPr>
              <w:t xml:space="preserve"> </w:t>
            </w:r>
            <w:r w:rsidRPr="005647EB">
              <w:rPr>
                <w:rFonts w:cs="v4.2.0"/>
                <w:b w:val="0"/>
                <w:bCs/>
              </w:rPr>
              <w:t>cell</w:t>
            </w:r>
          </w:p>
        </w:tc>
        <w:tc>
          <w:tcPr>
            <w:tcW w:w="709" w:type="dxa"/>
          </w:tcPr>
          <w:p w14:paraId="561B4857" w14:textId="77777777" w:rsidR="00123ECE" w:rsidRPr="005647EB" w:rsidRDefault="00123ECE" w:rsidP="002570E4">
            <w:pPr>
              <w:pStyle w:val="TAC"/>
              <w:keepNext w:val="0"/>
              <w:keepLines w:val="0"/>
            </w:pPr>
          </w:p>
        </w:tc>
        <w:tc>
          <w:tcPr>
            <w:tcW w:w="2977" w:type="dxa"/>
          </w:tcPr>
          <w:p w14:paraId="6FB3212C" w14:textId="5056D918" w:rsidR="00123ECE" w:rsidRPr="005647EB" w:rsidRDefault="00123ECE" w:rsidP="002570E4">
            <w:pPr>
              <w:pStyle w:val="TAL"/>
              <w:keepNext w:val="0"/>
              <w:keepLines w:val="0"/>
              <w:rPr>
                <w:bCs/>
              </w:rPr>
            </w:pPr>
            <w:r w:rsidRPr="005647EB">
              <w:rPr>
                <w:bCs/>
              </w:rPr>
              <w:t>Cell</w:t>
            </w:r>
            <w:r w:rsidR="002570E4" w:rsidRPr="005647EB">
              <w:rPr>
                <w:bCs/>
              </w:rPr>
              <w:t xml:space="preserve"> </w:t>
            </w:r>
            <w:r w:rsidRPr="005647EB">
              <w:rPr>
                <w:bCs/>
              </w:rPr>
              <w:t>2</w:t>
            </w:r>
          </w:p>
        </w:tc>
        <w:tc>
          <w:tcPr>
            <w:tcW w:w="3652" w:type="dxa"/>
          </w:tcPr>
          <w:p w14:paraId="460C8095" w14:textId="5587337D" w:rsidR="00123ECE" w:rsidRPr="005647EB" w:rsidRDefault="00123ECE" w:rsidP="002570E4">
            <w:pPr>
              <w:pStyle w:val="TAL"/>
              <w:keepNext w:val="0"/>
              <w:keepLines w:val="0"/>
              <w:rPr>
                <w:bCs/>
              </w:rPr>
            </w:pPr>
            <w:r w:rsidRPr="005647EB">
              <w:rPr>
                <w:bCs/>
              </w:rPr>
              <w:t>Cell</w:t>
            </w:r>
            <w:r w:rsidR="002570E4" w:rsidRPr="005647EB">
              <w:rPr>
                <w:bCs/>
              </w:rPr>
              <w:t xml:space="preserve"> </w:t>
            </w:r>
            <w:r w:rsidRPr="005647EB">
              <w:rPr>
                <w:bCs/>
              </w:rPr>
              <w:t>to</w:t>
            </w:r>
            <w:r w:rsidR="002570E4" w:rsidRPr="005647EB">
              <w:rPr>
                <w:bCs/>
              </w:rPr>
              <w:t xml:space="preserve"> </w:t>
            </w:r>
            <w:r w:rsidRPr="005647EB">
              <w:rPr>
                <w:bCs/>
              </w:rPr>
              <w:t>be</w:t>
            </w:r>
            <w:r w:rsidR="002570E4" w:rsidRPr="005647EB">
              <w:rPr>
                <w:bCs/>
              </w:rPr>
              <w:t xml:space="preserve"> </w:t>
            </w:r>
            <w:r w:rsidRPr="005647EB">
              <w:rPr>
                <w:bCs/>
              </w:rPr>
              <w:t>identified.</w:t>
            </w:r>
          </w:p>
        </w:tc>
      </w:tr>
      <w:tr w:rsidR="00123ECE" w:rsidRPr="005647EB" w14:paraId="46EA2F88" w14:textId="77777777" w:rsidTr="002570E4">
        <w:trPr>
          <w:cantSplit/>
          <w:jc w:val="center"/>
        </w:trPr>
        <w:tc>
          <w:tcPr>
            <w:tcW w:w="2518" w:type="dxa"/>
          </w:tcPr>
          <w:p w14:paraId="69065FA0" w14:textId="736D1C49"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Pr>
          <w:p w14:paraId="348F7DC7" w14:textId="77777777" w:rsidR="00123ECE" w:rsidRPr="005647EB" w:rsidRDefault="00123ECE" w:rsidP="002570E4">
            <w:pPr>
              <w:pStyle w:val="TAC"/>
              <w:keepNext w:val="0"/>
              <w:keepLines w:val="0"/>
            </w:pPr>
          </w:p>
        </w:tc>
        <w:tc>
          <w:tcPr>
            <w:tcW w:w="2977" w:type="dxa"/>
          </w:tcPr>
          <w:p w14:paraId="7FD91068" w14:textId="10819199" w:rsidR="00123ECE" w:rsidRPr="005647EB" w:rsidRDefault="00123ECE" w:rsidP="002570E4">
            <w:pPr>
              <w:pStyle w:val="TAL"/>
              <w:keepNext w:val="0"/>
              <w:keepLines w:val="0"/>
              <w:rPr>
                <w:bCs/>
              </w:rPr>
            </w:pPr>
            <w:r w:rsidRPr="005647EB">
              <w:rPr>
                <w:bCs/>
              </w:rPr>
              <w:t>1,</w:t>
            </w:r>
            <w:r w:rsidR="002570E4" w:rsidRPr="005647EB">
              <w:rPr>
                <w:bCs/>
              </w:rPr>
              <w:t xml:space="preserve"> </w:t>
            </w:r>
            <w:r w:rsidRPr="005647EB">
              <w:rPr>
                <w:bCs/>
              </w:rPr>
              <w:t>2</w:t>
            </w:r>
          </w:p>
        </w:tc>
        <w:tc>
          <w:tcPr>
            <w:tcW w:w="3652" w:type="dxa"/>
          </w:tcPr>
          <w:p w14:paraId="4557732C" w14:textId="48BB62AB" w:rsidR="00123ECE" w:rsidRPr="005647EB" w:rsidRDefault="00123ECE" w:rsidP="002570E4">
            <w:pPr>
              <w:pStyle w:val="TAL"/>
              <w:keepNext w:val="0"/>
              <w:keepLines w:val="0"/>
              <w:rPr>
                <w:bCs/>
              </w:rPr>
            </w:pPr>
            <w:r w:rsidRPr="005647EB">
              <w:rPr>
                <w:bCs/>
              </w:rPr>
              <w:t>Two</w:t>
            </w:r>
            <w:r w:rsidR="002570E4" w:rsidRPr="005647EB">
              <w:rPr>
                <w:bCs/>
              </w:rPr>
              <w:t xml:space="preserve"> </w:t>
            </w:r>
            <w:r w:rsidRPr="005647EB">
              <w:rPr>
                <w:bCs/>
              </w:rPr>
              <w:t>FDD</w:t>
            </w:r>
            <w:r w:rsidR="002570E4" w:rsidRPr="005647EB">
              <w:rPr>
                <w:bCs/>
              </w:rPr>
              <w:t xml:space="preserve"> </w:t>
            </w:r>
            <w:r w:rsidRPr="005647EB">
              <w:rPr>
                <w:bCs/>
              </w:rPr>
              <w:t>carrier</w:t>
            </w:r>
            <w:r w:rsidR="002570E4" w:rsidRPr="005647EB">
              <w:rPr>
                <w:bCs/>
              </w:rPr>
              <w:t xml:space="preserve"> </w:t>
            </w:r>
            <w:r w:rsidRPr="005647EB">
              <w:rPr>
                <w:bCs/>
              </w:rPr>
              <w:t>frequencies</w:t>
            </w:r>
            <w:r w:rsidR="002570E4" w:rsidRPr="005647EB">
              <w:rPr>
                <w:bCs/>
              </w:rPr>
              <w:t xml:space="preserve"> </w:t>
            </w:r>
            <w:r w:rsidRPr="005647EB">
              <w:rPr>
                <w:bCs/>
              </w:rPr>
              <w:t>are</w:t>
            </w:r>
            <w:r w:rsidR="002570E4" w:rsidRPr="005647EB">
              <w:rPr>
                <w:bCs/>
              </w:rPr>
              <w:t xml:space="preserve"> </w:t>
            </w:r>
            <w:r w:rsidRPr="005647EB">
              <w:rPr>
                <w:bCs/>
              </w:rPr>
              <w:t>used.</w:t>
            </w:r>
          </w:p>
        </w:tc>
      </w:tr>
      <w:tr w:rsidR="00123ECE" w:rsidRPr="005647EB" w14:paraId="26CF1BF3" w14:textId="77777777" w:rsidTr="002570E4">
        <w:trPr>
          <w:cantSplit/>
          <w:jc w:val="center"/>
        </w:trPr>
        <w:tc>
          <w:tcPr>
            <w:tcW w:w="2518" w:type="dxa"/>
          </w:tcPr>
          <w:p w14:paraId="212E585D" w14:textId="3D9F1AC7" w:rsidR="00123ECE" w:rsidRPr="005647EB" w:rsidRDefault="00123ECE" w:rsidP="002570E4">
            <w:pPr>
              <w:pStyle w:val="TAL"/>
              <w:keepNext w:val="0"/>
              <w:keepLines w:val="0"/>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709" w:type="dxa"/>
          </w:tcPr>
          <w:p w14:paraId="0A00A71A" w14:textId="77777777" w:rsidR="00123ECE" w:rsidRPr="005647EB" w:rsidRDefault="00123ECE" w:rsidP="002570E4">
            <w:pPr>
              <w:pStyle w:val="TAC"/>
              <w:keepNext w:val="0"/>
              <w:keepLines w:val="0"/>
            </w:pPr>
            <w:r w:rsidRPr="005647EB">
              <w:t>MHz</w:t>
            </w:r>
          </w:p>
        </w:tc>
        <w:tc>
          <w:tcPr>
            <w:tcW w:w="2977" w:type="dxa"/>
          </w:tcPr>
          <w:p w14:paraId="56175694" w14:textId="77777777" w:rsidR="00123ECE" w:rsidRPr="005647EB" w:rsidRDefault="00123ECE" w:rsidP="002570E4">
            <w:pPr>
              <w:pStyle w:val="TAL"/>
              <w:keepNext w:val="0"/>
              <w:keepLines w:val="0"/>
            </w:pPr>
            <w:r w:rsidRPr="005647EB">
              <w:t>10</w:t>
            </w:r>
          </w:p>
        </w:tc>
        <w:tc>
          <w:tcPr>
            <w:tcW w:w="3652" w:type="dxa"/>
          </w:tcPr>
          <w:p w14:paraId="58614634" w14:textId="77777777" w:rsidR="00123ECE" w:rsidRPr="005647EB" w:rsidRDefault="00123ECE" w:rsidP="002570E4">
            <w:pPr>
              <w:pStyle w:val="TAL"/>
              <w:keepNext w:val="0"/>
              <w:keepLines w:val="0"/>
            </w:pPr>
          </w:p>
        </w:tc>
      </w:tr>
      <w:tr w:rsidR="00123ECE" w:rsidRPr="005647EB" w14:paraId="5C0DC59E" w14:textId="77777777" w:rsidTr="002570E4">
        <w:trPr>
          <w:cantSplit/>
          <w:jc w:val="center"/>
        </w:trPr>
        <w:tc>
          <w:tcPr>
            <w:tcW w:w="2518" w:type="dxa"/>
          </w:tcPr>
          <w:p w14:paraId="726FF1B2" w14:textId="5487EB34" w:rsidR="00123ECE" w:rsidRPr="005647EB" w:rsidRDefault="00123ECE" w:rsidP="002570E4">
            <w:pPr>
              <w:pStyle w:val="TAL"/>
              <w:keepNext w:val="0"/>
              <w:keepLines w:val="0"/>
              <w:rPr>
                <w:rFonts w:cs="v4.2.0"/>
              </w:rPr>
            </w:pPr>
            <w:r w:rsidRPr="005647EB">
              <w:rPr>
                <w:rFonts w:cs="v4.2.0"/>
              </w:rPr>
              <w:t>Gap</w:t>
            </w:r>
            <w:r w:rsidR="002570E4" w:rsidRPr="005647EB">
              <w:rPr>
                <w:rFonts w:cs="v4.2.0"/>
              </w:rPr>
              <w:t xml:space="preserve"> </w:t>
            </w:r>
            <w:r w:rsidRPr="005647EB">
              <w:rPr>
                <w:rFonts w:cs="v4.2.0"/>
              </w:rPr>
              <w:t>Pattern</w:t>
            </w:r>
            <w:r w:rsidR="002570E4" w:rsidRPr="005647EB">
              <w:rPr>
                <w:rFonts w:cs="v4.2.0"/>
              </w:rPr>
              <w:t xml:space="preserve"> </w:t>
            </w:r>
            <w:r w:rsidRPr="005647EB">
              <w:rPr>
                <w:rFonts w:cs="v4.2.0"/>
              </w:rPr>
              <w:t>Id</w:t>
            </w:r>
          </w:p>
        </w:tc>
        <w:tc>
          <w:tcPr>
            <w:tcW w:w="709" w:type="dxa"/>
          </w:tcPr>
          <w:p w14:paraId="4B983140" w14:textId="77777777" w:rsidR="00123ECE" w:rsidRPr="005647EB" w:rsidRDefault="00123ECE" w:rsidP="002570E4">
            <w:pPr>
              <w:pStyle w:val="TAC"/>
              <w:keepNext w:val="0"/>
              <w:keepLines w:val="0"/>
              <w:rPr>
                <w:rFonts w:cs="v4.2.0"/>
              </w:rPr>
            </w:pPr>
          </w:p>
        </w:tc>
        <w:tc>
          <w:tcPr>
            <w:tcW w:w="2977" w:type="dxa"/>
          </w:tcPr>
          <w:p w14:paraId="28A63A32" w14:textId="77777777" w:rsidR="00123ECE" w:rsidRPr="005647EB" w:rsidRDefault="00123ECE" w:rsidP="002570E4">
            <w:pPr>
              <w:pStyle w:val="TAL"/>
              <w:keepNext w:val="0"/>
              <w:keepLines w:val="0"/>
            </w:pPr>
            <w:r w:rsidRPr="005647EB">
              <w:t>1</w:t>
            </w:r>
          </w:p>
        </w:tc>
        <w:tc>
          <w:tcPr>
            <w:tcW w:w="3652" w:type="dxa"/>
          </w:tcPr>
          <w:p w14:paraId="0C1350C1" w14:textId="7C230615"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36.133</w:t>
            </w:r>
            <w:r w:rsidR="002570E4" w:rsidRPr="005647EB">
              <w:t xml:space="preserve"> </w:t>
            </w:r>
            <w:r w:rsidRPr="005647EB">
              <w:t>[4]</w:t>
            </w:r>
            <w:r w:rsidR="002570E4" w:rsidRPr="005647EB">
              <w:t xml:space="preserve"> </w:t>
            </w:r>
            <w:r w:rsidR="00914A62" w:rsidRPr="005647EB">
              <w:t>clause</w:t>
            </w:r>
            <w:r w:rsidR="002570E4" w:rsidRPr="005647EB">
              <w:t xml:space="preserve"> </w:t>
            </w:r>
            <w:r w:rsidRPr="005647EB">
              <w:t>8.1.2.1</w:t>
            </w:r>
          </w:p>
        </w:tc>
      </w:tr>
      <w:tr w:rsidR="00123ECE" w:rsidRPr="005647EB" w14:paraId="780D3E4A" w14:textId="77777777" w:rsidTr="002570E4">
        <w:trPr>
          <w:cantSplit/>
          <w:jc w:val="center"/>
        </w:trPr>
        <w:tc>
          <w:tcPr>
            <w:tcW w:w="2518" w:type="dxa"/>
          </w:tcPr>
          <w:p w14:paraId="17631F82" w14:textId="22845E8B" w:rsidR="00123ECE" w:rsidRPr="005647EB" w:rsidRDefault="00123ECE" w:rsidP="002570E4">
            <w:pPr>
              <w:pStyle w:val="TAL"/>
              <w:keepNext w:val="0"/>
              <w:keepLines w:val="0"/>
              <w:rPr>
                <w:rFonts w:cs="v4.2.0"/>
              </w:rPr>
            </w:pPr>
            <w:r w:rsidRPr="005647EB">
              <w:rPr>
                <w:rFonts w:cs="v4.2.0"/>
              </w:rPr>
              <w:t>Neighbour</w:t>
            </w:r>
            <w:r w:rsidR="002570E4" w:rsidRPr="005647EB">
              <w:rPr>
                <w:rFonts w:cs="v4.2.0"/>
              </w:rPr>
              <w:t xml:space="preserve"> </w:t>
            </w:r>
            <w:r w:rsidRPr="005647EB">
              <w:rPr>
                <w:rFonts w:cs="v4.2.0"/>
              </w:rPr>
              <w:t>A3-Offset</w:t>
            </w:r>
            <w:r w:rsidR="002570E4" w:rsidRPr="005647EB">
              <w:rPr>
                <w:rFonts w:cs="v4.2.0"/>
              </w:rPr>
              <w:t xml:space="preserve"> </w:t>
            </w:r>
            <w:r w:rsidRPr="005647EB">
              <w:rPr>
                <w:rFonts w:cs="v4.2.0"/>
              </w:rPr>
              <w:t>Ofn</w:t>
            </w:r>
          </w:p>
        </w:tc>
        <w:tc>
          <w:tcPr>
            <w:tcW w:w="709" w:type="dxa"/>
          </w:tcPr>
          <w:p w14:paraId="50BC8149" w14:textId="77777777" w:rsidR="00123ECE" w:rsidRPr="005647EB" w:rsidRDefault="00123ECE" w:rsidP="002570E4">
            <w:pPr>
              <w:pStyle w:val="TAC"/>
              <w:keepNext w:val="0"/>
              <w:keepLines w:val="0"/>
              <w:rPr>
                <w:rFonts w:cs="v4.2.0"/>
              </w:rPr>
            </w:pPr>
            <w:r w:rsidRPr="005647EB">
              <w:rPr>
                <w:rFonts w:cs="v4.2.0"/>
              </w:rPr>
              <w:t>dB</w:t>
            </w:r>
          </w:p>
        </w:tc>
        <w:tc>
          <w:tcPr>
            <w:tcW w:w="2977" w:type="dxa"/>
          </w:tcPr>
          <w:p w14:paraId="6AB8BD29" w14:textId="77777777" w:rsidR="00123ECE" w:rsidRPr="005647EB" w:rsidRDefault="00123ECE" w:rsidP="002570E4">
            <w:pPr>
              <w:pStyle w:val="TAL"/>
              <w:keepNext w:val="0"/>
              <w:keepLines w:val="0"/>
            </w:pPr>
            <w:r w:rsidRPr="005647EB">
              <w:t>-14</w:t>
            </w:r>
          </w:p>
        </w:tc>
        <w:tc>
          <w:tcPr>
            <w:tcW w:w="3652" w:type="dxa"/>
          </w:tcPr>
          <w:p w14:paraId="4C3DC076" w14:textId="77777777" w:rsidR="00123ECE" w:rsidRPr="005647EB" w:rsidRDefault="00123ECE" w:rsidP="002570E4">
            <w:pPr>
              <w:pStyle w:val="TAL"/>
              <w:keepNext w:val="0"/>
              <w:keepLines w:val="0"/>
            </w:pPr>
          </w:p>
        </w:tc>
      </w:tr>
      <w:tr w:rsidR="00123ECE" w:rsidRPr="005647EB" w14:paraId="56D92CC7" w14:textId="77777777" w:rsidTr="002570E4">
        <w:trPr>
          <w:cantSplit/>
          <w:jc w:val="center"/>
        </w:trPr>
        <w:tc>
          <w:tcPr>
            <w:tcW w:w="2518" w:type="dxa"/>
          </w:tcPr>
          <w:p w14:paraId="2F1B8B67" w14:textId="68953A68" w:rsidR="00123ECE" w:rsidRPr="005647EB" w:rsidRDefault="00123ECE" w:rsidP="002570E4">
            <w:pPr>
              <w:pStyle w:val="TAL"/>
              <w:keepNext w:val="0"/>
              <w:keepLines w:val="0"/>
              <w:rPr>
                <w:rFonts w:cs="v4.2.0"/>
              </w:rPr>
            </w:pPr>
            <w:r w:rsidRPr="005647EB">
              <w:rPr>
                <w:rFonts w:cs="v4.2.0"/>
              </w:rPr>
              <w:t>CP</w:t>
            </w:r>
            <w:r w:rsidR="002570E4" w:rsidRPr="005647EB">
              <w:rPr>
                <w:rFonts w:cs="v4.2.0"/>
              </w:rPr>
              <w:t xml:space="preserve"> </w:t>
            </w:r>
            <w:r w:rsidRPr="005647EB">
              <w:rPr>
                <w:rFonts w:cs="v4.2.0"/>
              </w:rPr>
              <w:t>length</w:t>
            </w:r>
          </w:p>
        </w:tc>
        <w:tc>
          <w:tcPr>
            <w:tcW w:w="709" w:type="dxa"/>
          </w:tcPr>
          <w:p w14:paraId="4EBFC542" w14:textId="77777777" w:rsidR="00123ECE" w:rsidRPr="005647EB" w:rsidRDefault="00123ECE" w:rsidP="002570E4">
            <w:pPr>
              <w:pStyle w:val="TAC"/>
              <w:keepNext w:val="0"/>
              <w:keepLines w:val="0"/>
              <w:rPr>
                <w:rFonts w:cs="v4.2.0"/>
              </w:rPr>
            </w:pPr>
          </w:p>
        </w:tc>
        <w:tc>
          <w:tcPr>
            <w:tcW w:w="2977" w:type="dxa"/>
          </w:tcPr>
          <w:p w14:paraId="2DFF62D3" w14:textId="77777777" w:rsidR="00123ECE" w:rsidRPr="005647EB" w:rsidRDefault="00123ECE" w:rsidP="002570E4">
            <w:pPr>
              <w:pStyle w:val="TAL"/>
              <w:keepNext w:val="0"/>
              <w:keepLines w:val="0"/>
            </w:pPr>
            <w:r w:rsidRPr="005647EB">
              <w:t>Normal</w:t>
            </w:r>
          </w:p>
        </w:tc>
        <w:tc>
          <w:tcPr>
            <w:tcW w:w="3652" w:type="dxa"/>
          </w:tcPr>
          <w:p w14:paraId="397EF711" w14:textId="77777777" w:rsidR="00123ECE" w:rsidRPr="005647EB" w:rsidRDefault="00123ECE" w:rsidP="002570E4">
            <w:pPr>
              <w:pStyle w:val="TAL"/>
              <w:keepNext w:val="0"/>
              <w:keepLines w:val="0"/>
            </w:pPr>
          </w:p>
        </w:tc>
      </w:tr>
      <w:tr w:rsidR="00123ECE" w:rsidRPr="005647EB" w14:paraId="140D7E06" w14:textId="77777777" w:rsidTr="002570E4">
        <w:trPr>
          <w:cantSplit/>
          <w:jc w:val="center"/>
        </w:trPr>
        <w:tc>
          <w:tcPr>
            <w:tcW w:w="2518" w:type="dxa"/>
          </w:tcPr>
          <w:p w14:paraId="6497B3D2" w14:textId="77777777" w:rsidR="00123ECE" w:rsidRPr="005647EB" w:rsidRDefault="00123ECE" w:rsidP="002570E4">
            <w:pPr>
              <w:pStyle w:val="TAL"/>
              <w:keepNext w:val="0"/>
              <w:keepLines w:val="0"/>
              <w:rPr>
                <w:rFonts w:cs="v4.2.0"/>
              </w:rPr>
            </w:pPr>
            <w:r w:rsidRPr="005647EB">
              <w:rPr>
                <w:rFonts w:cs="v4.2.0"/>
              </w:rPr>
              <w:t>Hysteresis</w:t>
            </w:r>
          </w:p>
        </w:tc>
        <w:tc>
          <w:tcPr>
            <w:tcW w:w="709" w:type="dxa"/>
          </w:tcPr>
          <w:p w14:paraId="2ADA5DDA" w14:textId="77777777" w:rsidR="00123ECE" w:rsidRPr="005647EB" w:rsidRDefault="00123ECE" w:rsidP="002570E4">
            <w:pPr>
              <w:pStyle w:val="TAC"/>
              <w:keepNext w:val="0"/>
              <w:keepLines w:val="0"/>
              <w:rPr>
                <w:rFonts w:cs="v4.2.0"/>
              </w:rPr>
            </w:pPr>
            <w:r w:rsidRPr="005647EB">
              <w:rPr>
                <w:rFonts w:cs="v4.2.0"/>
              </w:rPr>
              <w:t>dB</w:t>
            </w:r>
          </w:p>
        </w:tc>
        <w:tc>
          <w:tcPr>
            <w:tcW w:w="2977" w:type="dxa"/>
          </w:tcPr>
          <w:p w14:paraId="164F3084" w14:textId="77777777" w:rsidR="00123ECE" w:rsidRPr="005647EB" w:rsidRDefault="00123ECE" w:rsidP="002570E4">
            <w:pPr>
              <w:pStyle w:val="TAL"/>
              <w:keepNext w:val="0"/>
              <w:keepLines w:val="0"/>
            </w:pPr>
            <w:r w:rsidRPr="005647EB">
              <w:t>0</w:t>
            </w:r>
          </w:p>
        </w:tc>
        <w:tc>
          <w:tcPr>
            <w:tcW w:w="3652" w:type="dxa"/>
          </w:tcPr>
          <w:p w14:paraId="7704F3E5" w14:textId="77777777" w:rsidR="00123ECE" w:rsidRPr="005647EB" w:rsidRDefault="00123ECE" w:rsidP="002570E4">
            <w:pPr>
              <w:pStyle w:val="TAL"/>
              <w:keepNext w:val="0"/>
              <w:keepLines w:val="0"/>
            </w:pPr>
          </w:p>
        </w:tc>
      </w:tr>
      <w:tr w:rsidR="00123ECE" w:rsidRPr="005647EB" w14:paraId="1D870ED0" w14:textId="77777777" w:rsidTr="002570E4">
        <w:trPr>
          <w:cantSplit/>
          <w:jc w:val="center"/>
        </w:trPr>
        <w:tc>
          <w:tcPr>
            <w:tcW w:w="2518" w:type="dxa"/>
          </w:tcPr>
          <w:p w14:paraId="64A859F5" w14:textId="0DDCFFDB" w:rsidR="00123ECE" w:rsidRPr="005647EB" w:rsidRDefault="00123ECE" w:rsidP="002570E4">
            <w:pPr>
              <w:pStyle w:val="TAL"/>
              <w:keepNext w:val="0"/>
              <w:keepLines w:val="0"/>
              <w:rPr>
                <w:rFonts w:cs="v4.2.0"/>
              </w:rPr>
            </w:pPr>
            <w:r w:rsidRPr="005647EB">
              <w:rPr>
                <w:rFonts w:cs="v4.2.0"/>
              </w:rPr>
              <w:t>Time</w:t>
            </w:r>
            <w:r w:rsidR="002570E4" w:rsidRPr="005647EB">
              <w:rPr>
                <w:rFonts w:cs="v4.2.0"/>
              </w:rPr>
              <w:t xml:space="preserve"> </w:t>
            </w:r>
            <w:r w:rsidRPr="005647EB">
              <w:rPr>
                <w:rFonts w:cs="v4.2.0"/>
              </w:rPr>
              <w:t>To</w:t>
            </w:r>
            <w:r w:rsidR="002570E4" w:rsidRPr="005647EB">
              <w:rPr>
                <w:rFonts w:cs="v4.2.0"/>
              </w:rPr>
              <w:t xml:space="preserve"> </w:t>
            </w:r>
            <w:r w:rsidRPr="005647EB">
              <w:rPr>
                <w:rFonts w:cs="v4.2.0"/>
              </w:rPr>
              <w:t>Trigger</w:t>
            </w:r>
          </w:p>
        </w:tc>
        <w:tc>
          <w:tcPr>
            <w:tcW w:w="709" w:type="dxa"/>
          </w:tcPr>
          <w:p w14:paraId="29900B89" w14:textId="77777777" w:rsidR="00123ECE" w:rsidRPr="005647EB" w:rsidRDefault="00123ECE" w:rsidP="002570E4">
            <w:pPr>
              <w:pStyle w:val="TAC"/>
              <w:keepNext w:val="0"/>
              <w:keepLines w:val="0"/>
              <w:rPr>
                <w:rFonts w:cs="v4.2.0"/>
              </w:rPr>
            </w:pPr>
            <w:r w:rsidRPr="005647EB">
              <w:rPr>
                <w:rFonts w:cs="v4.2.0"/>
              </w:rPr>
              <w:t>dB</w:t>
            </w:r>
          </w:p>
        </w:tc>
        <w:tc>
          <w:tcPr>
            <w:tcW w:w="2977" w:type="dxa"/>
          </w:tcPr>
          <w:p w14:paraId="16174018" w14:textId="77777777" w:rsidR="00123ECE" w:rsidRPr="005647EB" w:rsidRDefault="00123ECE" w:rsidP="002570E4">
            <w:pPr>
              <w:pStyle w:val="TAL"/>
              <w:keepNext w:val="0"/>
              <w:keepLines w:val="0"/>
            </w:pPr>
            <w:r w:rsidRPr="005647EB">
              <w:t>0</w:t>
            </w:r>
          </w:p>
        </w:tc>
        <w:tc>
          <w:tcPr>
            <w:tcW w:w="3652" w:type="dxa"/>
          </w:tcPr>
          <w:p w14:paraId="15028A79" w14:textId="77777777" w:rsidR="00123ECE" w:rsidRPr="005647EB" w:rsidRDefault="00123ECE" w:rsidP="002570E4">
            <w:pPr>
              <w:pStyle w:val="TAL"/>
              <w:keepNext w:val="0"/>
              <w:keepLines w:val="0"/>
            </w:pPr>
          </w:p>
        </w:tc>
      </w:tr>
      <w:tr w:rsidR="00123ECE" w:rsidRPr="005647EB" w14:paraId="6A181593" w14:textId="77777777" w:rsidTr="002570E4">
        <w:trPr>
          <w:cantSplit/>
          <w:jc w:val="center"/>
        </w:trPr>
        <w:tc>
          <w:tcPr>
            <w:tcW w:w="2518" w:type="dxa"/>
          </w:tcPr>
          <w:p w14:paraId="615006A5" w14:textId="0B332F61" w:rsidR="00123ECE" w:rsidRPr="005647EB" w:rsidRDefault="00123ECE" w:rsidP="002570E4">
            <w:pPr>
              <w:pStyle w:val="TAL"/>
              <w:keepNext w:val="0"/>
              <w:keepLines w:val="0"/>
              <w:rPr>
                <w:rFonts w:cs="v4.2.0"/>
              </w:rPr>
            </w:pPr>
            <w:r w:rsidRPr="005647EB">
              <w:t>Filter</w:t>
            </w:r>
            <w:r w:rsidR="002570E4" w:rsidRPr="005647EB">
              <w:t xml:space="preserve"> </w:t>
            </w:r>
            <w:r w:rsidRPr="005647EB">
              <w:t>coefficient</w:t>
            </w:r>
          </w:p>
        </w:tc>
        <w:tc>
          <w:tcPr>
            <w:tcW w:w="709" w:type="dxa"/>
          </w:tcPr>
          <w:p w14:paraId="561BD3E9" w14:textId="77777777" w:rsidR="00123ECE" w:rsidRPr="005647EB" w:rsidRDefault="00123ECE" w:rsidP="002570E4">
            <w:pPr>
              <w:pStyle w:val="TAC"/>
              <w:keepNext w:val="0"/>
              <w:keepLines w:val="0"/>
              <w:rPr>
                <w:rFonts w:cs="v4.2.0"/>
              </w:rPr>
            </w:pPr>
          </w:p>
        </w:tc>
        <w:tc>
          <w:tcPr>
            <w:tcW w:w="2977" w:type="dxa"/>
          </w:tcPr>
          <w:p w14:paraId="049D8809" w14:textId="77777777" w:rsidR="00123ECE" w:rsidRPr="005647EB" w:rsidRDefault="00123ECE" w:rsidP="002570E4">
            <w:pPr>
              <w:pStyle w:val="TAL"/>
              <w:keepNext w:val="0"/>
              <w:keepLines w:val="0"/>
            </w:pPr>
            <w:r w:rsidRPr="005647EB">
              <w:t>9</w:t>
            </w:r>
          </w:p>
        </w:tc>
        <w:tc>
          <w:tcPr>
            <w:tcW w:w="3652" w:type="dxa"/>
          </w:tcPr>
          <w:p w14:paraId="2A787472" w14:textId="569B41E7" w:rsidR="00123ECE" w:rsidRPr="005647EB" w:rsidRDefault="00123ECE" w:rsidP="002570E4">
            <w:pPr>
              <w:pStyle w:val="TAL"/>
              <w:keepNext w:val="0"/>
              <w:keepLines w:val="0"/>
            </w:pPr>
            <w:r w:rsidRPr="005647EB">
              <w:t>L3</w:t>
            </w:r>
            <w:r w:rsidR="002570E4" w:rsidRPr="005647EB">
              <w:t xml:space="preserve"> </w:t>
            </w:r>
            <w:r w:rsidRPr="005647EB">
              <w:t>filtering</w:t>
            </w:r>
            <w:r w:rsidR="002570E4" w:rsidRPr="005647EB">
              <w:t xml:space="preserve"> </w:t>
            </w:r>
            <w:r w:rsidRPr="005647EB">
              <w:t>is</w:t>
            </w:r>
            <w:r w:rsidR="002570E4" w:rsidRPr="005647EB">
              <w:t xml:space="preserve"> </w:t>
            </w:r>
            <w:r w:rsidRPr="005647EB">
              <w:t>used</w:t>
            </w:r>
          </w:p>
        </w:tc>
      </w:tr>
      <w:tr w:rsidR="00123ECE" w:rsidRPr="005647EB" w14:paraId="1F599E48" w14:textId="77777777" w:rsidTr="002570E4">
        <w:trPr>
          <w:cantSplit/>
          <w:jc w:val="center"/>
        </w:trPr>
        <w:tc>
          <w:tcPr>
            <w:tcW w:w="2518" w:type="dxa"/>
          </w:tcPr>
          <w:p w14:paraId="39009247" w14:textId="77777777" w:rsidR="00123ECE" w:rsidRPr="005647EB" w:rsidRDefault="00123ECE" w:rsidP="002570E4">
            <w:pPr>
              <w:pStyle w:val="TAL"/>
              <w:keepNext w:val="0"/>
              <w:keepLines w:val="0"/>
            </w:pPr>
            <w:r w:rsidRPr="005647EB">
              <w:t>DRX</w:t>
            </w:r>
          </w:p>
        </w:tc>
        <w:tc>
          <w:tcPr>
            <w:tcW w:w="709" w:type="dxa"/>
          </w:tcPr>
          <w:p w14:paraId="65F87A84" w14:textId="77777777" w:rsidR="00123ECE" w:rsidRPr="005647EB" w:rsidRDefault="00123ECE" w:rsidP="002570E4">
            <w:pPr>
              <w:pStyle w:val="TAC"/>
              <w:keepNext w:val="0"/>
              <w:keepLines w:val="0"/>
              <w:rPr>
                <w:rFonts w:cs="v4.2.0"/>
              </w:rPr>
            </w:pPr>
          </w:p>
        </w:tc>
        <w:tc>
          <w:tcPr>
            <w:tcW w:w="2977" w:type="dxa"/>
          </w:tcPr>
          <w:p w14:paraId="08811A29" w14:textId="77777777" w:rsidR="00123ECE" w:rsidRPr="005647EB" w:rsidRDefault="00123ECE" w:rsidP="002570E4">
            <w:pPr>
              <w:pStyle w:val="TAL"/>
              <w:keepNext w:val="0"/>
              <w:keepLines w:val="0"/>
            </w:pPr>
            <w:r w:rsidRPr="005647EB">
              <w:t>ON</w:t>
            </w:r>
          </w:p>
        </w:tc>
        <w:tc>
          <w:tcPr>
            <w:tcW w:w="3652" w:type="dxa"/>
          </w:tcPr>
          <w:p w14:paraId="5BD54234" w14:textId="71F523C1" w:rsidR="00123ECE" w:rsidRPr="005647EB" w:rsidRDefault="00123ECE" w:rsidP="002570E4">
            <w:pPr>
              <w:pStyle w:val="TAL"/>
              <w:keepNext w:val="0"/>
              <w:keepLines w:val="0"/>
            </w:pPr>
            <w:r w:rsidRPr="005647EB">
              <w:t>DRX</w:t>
            </w:r>
            <w:r w:rsidR="002570E4" w:rsidRPr="005647EB">
              <w:t xml:space="preserve"> </w:t>
            </w:r>
            <w:r w:rsidRPr="005647EB">
              <w:t>related</w:t>
            </w:r>
            <w:r w:rsidR="002570E4" w:rsidRPr="005647EB">
              <w:t xml:space="preserve"> </w:t>
            </w:r>
            <w:r w:rsidRPr="005647EB">
              <w:t>parameters</w:t>
            </w:r>
            <w:r w:rsidR="002570E4" w:rsidRPr="005647EB">
              <w:t xml:space="preserve"> </w:t>
            </w:r>
            <w:r w:rsidRPr="005647EB">
              <w:t>are</w:t>
            </w:r>
            <w:r w:rsidR="002570E4" w:rsidRPr="005647EB">
              <w:t xml:space="preserve"> </w:t>
            </w:r>
            <w:r w:rsidRPr="005647EB">
              <w:t>defined</w:t>
            </w:r>
            <w:r w:rsidR="002570E4" w:rsidRPr="005647EB">
              <w:t xml:space="preserve"> </w:t>
            </w:r>
            <w:r w:rsidRPr="005647EB">
              <w:t>in</w:t>
            </w:r>
            <w:r w:rsidR="002570E4" w:rsidRPr="005647EB">
              <w:t xml:space="preserve"> </w:t>
            </w:r>
            <w:r w:rsidRPr="005647EB">
              <w:t>Table</w:t>
            </w:r>
            <w:r w:rsidR="002570E4" w:rsidRPr="005647EB">
              <w:t xml:space="preserve"> </w:t>
            </w:r>
            <w:r w:rsidRPr="005647EB">
              <w:t>8.3.3.5-2</w:t>
            </w:r>
          </w:p>
        </w:tc>
      </w:tr>
      <w:tr w:rsidR="00123ECE" w:rsidRPr="005647EB" w14:paraId="5F99AAC3" w14:textId="77777777" w:rsidTr="002570E4">
        <w:trPr>
          <w:cantSplit/>
          <w:jc w:val="center"/>
        </w:trPr>
        <w:tc>
          <w:tcPr>
            <w:tcW w:w="2518" w:type="dxa"/>
          </w:tcPr>
          <w:p w14:paraId="4C19FE62" w14:textId="4ACC4BC7" w:rsidR="00123ECE" w:rsidRPr="005647EB" w:rsidRDefault="00123ECE" w:rsidP="006D30B7">
            <w:pPr>
              <w:pStyle w:val="TAL"/>
              <w:keepLines w:val="0"/>
            </w:pPr>
            <w:r w:rsidRPr="005647EB">
              <w:lastRenderedPageBreak/>
              <w:t>Time</w:t>
            </w:r>
            <w:r w:rsidR="002570E4" w:rsidRPr="005647EB">
              <w:t xml:space="preserve"> </w:t>
            </w:r>
            <w:r w:rsidRPr="005647EB">
              <w:t>offset</w:t>
            </w:r>
            <w:r w:rsidR="002570E4" w:rsidRPr="005647EB">
              <w:t xml:space="preserve"> </w:t>
            </w:r>
            <w:r w:rsidRPr="005647EB">
              <w:t>between</w:t>
            </w:r>
            <w:r w:rsidR="002570E4" w:rsidRPr="005647EB">
              <w:t xml:space="preserve"> </w:t>
            </w:r>
            <w:r w:rsidRPr="005647EB">
              <w:t>cells</w:t>
            </w:r>
          </w:p>
        </w:tc>
        <w:tc>
          <w:tcPr>
            <w:tcW w:w="709" w:type="dxa"/>
          </w:tcPr>
          <w:p w14:paraId="1C40C15B" w14:textId="77777777" w:rsidR="00123ECE" w:rsidRPr="005647EB" w:rsidRDefault="00123ECE" w:rsidP="006D30B7">
            <w:pPr>
              <w:pStyle w:val="TAC"/>
              <w:keepLines w:val="0"/>
              <w:rPr>
                <w:rFonts w:cs="v4.2.0"/>
              </w:rPr>
            </w:pPr>
          </w:p>
        </w:tc>
        <w:tc>
          <w:tcPr>
            <w:tcW w:w="2977" w:type="dxa"/>
          </w:tcPr>
          <w:p w14:paraId="7B468C08" w14:textId="5022BD11" w:rsidR="00123ECE" w:rsidRPr="005647EB" w:rsidRDefault="00123ECE" w:rsidP="006D30B7">
            <w:pPr>
              <w:pStyle w:val="TAL"/>
              <w:keepLines w:val="0"/>
            </w:pPr>
            <w:r w:rsidRPr="005647EB">
              <w:t>3</w:t>
            </w:r>
            <w:r w:rsidR="002570E4" w:rsidRPr="005647EB">
              <w:t xml:space="preserve"> </w:t>
            </w:r>
            <w:r w:rsidRPr="005647EB">
              <w:t>ms</w:t>
            </w:r>
          </w:p>
        </w:tc>
        <w:tc>
          <w:tcPr>
            <w:tcW w:w="3652" w:type="dxa"/>
          </w:tcPr>
          <w:p w14:paraId="5C771627" w14:textId="5044D3D6" w:rsidR="00123ECE" w:rsidRPr="005647EB" w:rsidRDefault="00123ECE" w:rsidP="006D30B7">
            <w:pPr>
              <w:pStyle w:val="TAL"/>
              <w:keepLines w:val="0"/>
            </w:pPr>
            <w:r w:rsidRPr="005647EB">
              <w:t>Asynchronous</w:t>
            </w:r>
            <w:r w:rsidR="002570E4" w:rsidRPr="005647EB">
              <w:t xml:space="preserve"> </w:t>
            </w:r>
            <w:r w:rsidRPr="005647EB">
              <w:t>cells</w:t>
            </w:r>
          </w:p>
        </w:tc>
      </w:tr>
      <w:tr w:rsidR="00123ECE" w:rsidRPr="005647EB" w14:paraId="134B1369" w14:textId="77777777" w:rsidTr="002570E4">
        <w:trPr>
          <w:cantSplit/>
          <w:jc w:val="center"/>
        </w:trPr>
        <w:tc>
          <w:tcPr>
            <w:tcW w:w="2518" w:type="dxa"/>
          </w:tcPr>
          <w:p w14:paraId="2538D774" w14:textId="77777777" w:rsidR="00123ECE" w:rsidRPr="005647EB" w:rsidRDefault="00123ECE" w:rsidP="006D30B7">
            <w:pPr>
              <w:pStyle w:val="TAL"/>
              <w:keepLines w:val="0"/>
              <w:rPr>
                <w:rFonts w:cs="v4.2.0"/>
              </w:rPr>
            </w:pPr>
            <w:r w:rsidRPr="005647EB">
              <w:rPr>
                <w:rFonts w:cs="v4.2.0"/>
              </w:rPr>
              <w:t>T1</w:t>
            </w:r>
          </w:p>
        </w:tc>
        <w:tc>
          <w:tcPr>
            <w:tcW w:w="709" w:type="dxa"/>
          </w:tcPr>
          <w:p w14:paraId="10AE441A" w14:textId="77777777" w:rsidR="00123ECE" w:rsidRPr="005647EB" w:rsidRDefault="00123ECE" w:rsidP="006D30B7">
            <w:pPr>
              <w:pStyle w:val="TAC"/>
              <w:keepLines w:val="0"/>
              <w:rPr>
                <w:rFonts w:cs="v4.2.0"/>
              </w:rPr>
            </w:pPr>
            <w:r w:rsidRPr="005647EB">
              <w:rPr>
                <w:rFonts w:cs="v4.2.0"/>
              </w:rPr>
              <w:t>s</w:t>
            </w:r>
          </w:p>
        </w:tc>
        <w:tc>
          <w:tcPr>
            <w:tcW w:w="2977" w:type="dxa"/>
          </w:tcPr>
          <w:p w14:paraId="08774D73" w14:textId="77777777" w:rsidR="00123ECE" w:rsidRPr="005647EB" w:rsidRDefault="00123ECE" w:rsidP="006D30B7">
            <w:pPr>
              <w:pStyle w:val="TAL"/>
              <w:keepLines w:val="0"/>
            </w:pPr>
            <w:r w:rsidRPr="005647EB">
              <w:t>30</w:t>
            </w:r>
          </w:p>
        </w:tc>
        <w:tc>
          <w:tcPr>
            <w:tcW w:w="3652" w:type="dxa"/>
          </w:tcPr>
          <w:p w14:paraId="63E2EA80" w14:textId="77777777" w:rsidR="00123ECE" w:rsidRPr="005647EB" w:rsidRDefault="00123ECE" w:rsidP="006D30B7">
            <w:pPr>
              <w:pStyle w:val="TAL"/>
              <w:keepLines w:val="0"/>
            </w:pPr>
          </w:p>
        </w:tc>
      </w:tr>
      <w:tr w:rsidR="00123ECE" w:rsidRPr="005647EB" w14:paraId="2BE6EB2D" w14:textId="77777777" w:rsidTr="002570E4">
        <w:trPr>
          <w:cantSplit/>
          <w:jc w:val="center"/>
        </w:trPr>
        <w:tc>
          <w:tcPr>
            <w:tcW w:w="2518" w:type="dxa"/>
          </w:tcPr>
          <w:p w14:paraId="42344DA1" w14:textId="77777777" w:rsidR="00123ECE" w:rsidRPr="005647EB" w:rsidRDefault="00123ECE" w:rsidP="002570E4">
            <w:pPr>
              <w:pStyle w:val="TAL"/>
              <w:keepNext w:val="0"/>
              <w:keepLines w:val="0"/>
              <w:rPr>
                <w:rFonts w:cs="v4.2.0"/>
              </w:rPr>
            </w:pPr>
            <w:r w:rsidRPr="005647EB">
              <w:rPr>
                <w:rFonts w:cs="v4.2.0"/>
              </w:rPr>
              <w:t>T2</w:t>
            </w:r>
          </w:p>
        </w:tc>
        <w:tc>
          <w:tcPr>
            <w:tcW w:w="709" w:type="dxa"/>
          </w:tcPr>
          <w:p w14:paraId="6B92F2F3" w14:textId="77777777" w:rsidR="00123ECE" w:rsidRPr="005647EB" w:rsidRDefault="00123ECE" w:rsidP="002570E4">
            <w:pPr>
              <w:pStyle w:val="TAC"/>
              <w:keepNext w:val="0"/>
              <w:keepLines w:val="0"/>
              <w:rPr>
                <w:rFonts w:cs="v4.2.0"/>
              </w:rPr>
            </w:pPr>
            <w:r w:rsidRPr="005647EB">
              <w:rPr>
                <w:rFonts w:cs="v4.2.0"/>
              </w:rPr>
              <w:t>s</w:t>
            </w:r>
          </w:p>
        </w:tc>
        <w:tc>
          <w:tcPr>
            <w:tcW w:w="2977" w:type="dxa"/>
          </w:tcPr>
          <w:p w14:paraId="7F7F4FD5" w14:textId="77777777" w:rsidR="00123ECE" w:rsidRPr="005647EB" w:rsidRDefault="00123ECE" w:rsidP="002570E4">
            <w:pPr>
              <w:pStyle w:val="TAL"/>
              <w:keepNext w:val="0"/>
              <w:keepLines w:val="0"/>
            </w:pPr>
            <w:r w:rsidRPr="005647EB">
              <w:t>9</w:t>
            </w:r>
          </w:p>
        </w:tc>
        <w:tc>
          <w:tcPr>
            <w:tcW w:w="3652" w:type="dxa"/>
          </w:tcPr>
          <w:p w14:paraId="52268C73" w14:textId="77777777" w:rsidR="00123ECE" w:rsidRPr="005647EB" w:rsidRDefault="00123ECE" w:rsidP="002570E4">
            <w:pPr>
              <w:pStyle w:val="TAL"/>
              <w:keepNext w:val="0"/>
              <w:keepLines w:val="0"/>
            </w:pPr>
          </w:p>
        </w:tc>
      </w:tr>
    </w:tbl>
    <w:p w14:paraId="54D8D731" w14:textId="77777777" w:rsidR="00123ECE" w:rsidRPr="005647EB" w:rsidRDefault="00123ECE" w:rsidP="002570E4"/>
    <w:p w14:paraId="1DC45555" w14:textId="77777777" w:rsidR="00123ECE" w:rsidRPr="005647EB" w:rsidRDefault="00123ECE" w:rsidP="002570E4">
      <w:pPr>
        <w:pStyle w:val="Heading5"/>
        <w:keepNext w:val="0"/>
        <w:keepLines w:val="0"/>
      </w:pPr>
      <w:r w:rsidRPr="005647EB">
        <w:t>8.3.3.4.2</w:t>
      </w:r>
      <w:r w:rsidRPr="005647EB">
        <w:tab/>
        <w:t>Test procedure</w:t>
      </w:r>
    </w:p>
    <w:p w14:paraId="100A7240" w14:textId="77777777" w:rsidR="00123ECE" w:rsidRPr="005647EB" w:rsidRDefault="00123ECE" w:rsidP="002570E4">
      <w:pPr>
        <w:rPr>
          <w:rFonts w:cs="v3.7.0"/>
        </w:rPr>
      </w:pPr>
      <w:r w:rsidRPr="005647EB">
        <w:t xml:space="preserve">The test consists of one active cell and one neighbour cell. In the measurement control information it is indicated to the UE that event-triggered reporting with Event A3 and the filter coefficient is used. The test consists of two successive time periods, with time durations of T1 and T2 respectively. </w:t>
      </w:r>
    </w:p>
    <w:p w14:paraId="7BCDC8F4" w14:textId="77777777" w:rsidR="00123ECE" w:rsidRPr="005647EB" w:rsidRDefault="00123ECE" w:rsidP="002570E4">
      <w:r w:rsidRPr="005647EB">
        <w:rPr>
          <w:rFonts w:cs="v3.7.0"/>
        </w:rPr>
        <w:t>In the Test when DRX = 1280 ms is used, a non-zero L3 filtering is configured. The uplink time alignment is not maintained and UE needs to use RACH to obtain UL allocation for measurement reporting.</w:t>
      </w:r>
    </w:p>
    <w:p w14:paraId="20A33254" w14:textId="015E6959" w:rsidR="00123ECE" w:rsidRPr="005647EB" w:rsidRDefault="00123ECE" w:rsidP="00205F74">
      <w:pPr>
        <w:pStyle w:val="B1"/>
        <w:ind w:left="709" w:hanging="425"/>
      </w:pPr>
      <w:r w:rsidRPr="005647EB">
        <w:t>1.</w:t>
      </w:r>
      <w:r w:rsidR="00205F74" w:rsidRPr="005647EB">
        <w:tab/>
      </w:r>
      <w:r w:rsidRPr="005647EB">
        <w:t xml:space="preserve">Ensure the UE is in State 3A-RF according </w:t>
      </w:r>
      <w:r w:rsidR="002570E4" w:rsidRPr="005647EB">
        <w:t>to 3GPP TS</w:t>
      </w:r>
      <w:r w:rsidRPr="005647EB">
        <w:t xml:space="preserve"> 36.508 [7] clause 7.2A.3.</w:t>
      </w:r>
    </w:p>
    <w:p w14:paraId="2FCE7365" w14:textId="5E6F9093" w:rsidR="00123ECE" w:rsidRPr="005647EB" w:rsidRDefault="00123ECE" w:rsidP="00205F74">
      <w:pPr>
        <w:pStyle w:val="B1"/>
        <w:ind w:left="709" w:hanging="425"/>
        <w:rPr>
          <w:rFonts w:eastAsia="??"/>
        </w:rPr>
      </w:pPr>
      <w:r w:rsidRPr="005647EB">
        <w:rPr>
          <w:rFonts w:eastAsia="??"/>
        </w:rPr>
        <w:t>2.</w:t>
      </w:r>
      <w:r w:rsidR="009F14D9" w:rsidRPr="005647EB">
        <w:rPr>
          <w:rFonts w:eastAsia="??"/>
        </w:rPr>
        <w:tab/>
      </w:r>
      <w:r w:rsidRPr="005647EB">
        <w:rPr>
          <w:rFonts w:eastAsia="??"/>
        </w:rPr>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5647EB">
          <w:rPr>
            <w:rFonts w:eastAsia="??"/>
          </w:rPr>
          <w:t>1 in</w:t>
        </w:r>
      </w:smartTag>
      <w:r w:rsidRPr="005647EB">
        <w:rPr>
          <w:rFonts w:eastAsia="??"/>
        </w:rPr>
        <w:t xml:space="preserve"> Table 8.3.3.5-1. </w:t>
      </w:r>
      <w:r w:rsidRPr="005647EB">
        <w:t>Propagation conditions are set according to Annex B clause B.1.1.</w:t>
      </w:r>
      <w:r w:rsidRPr="005647EB">
        <w:rPr>
          <w:lang w:eastAsia="zh-CN"/>
        </w:rPr>
        <w:t xml:space="preserve"> </w:t>
      </w:r>
      <w:r w:rsidRPr="005647EB">
        <w:rPr>
          <w:rFonts w:eastAsia="??"/>
        </w:rPr>
        <w:t>T1 starts.</w:t>
      </w:r>
    </w:p>
    <w:p w14:paraId="1E2DA9FB" w14:textId="1BFDD06C" w:rsidR="00123ECE" w:rsidRPr="005647EB" w:rsidRDefault="00123ECE" w:rsidP="00205F74">
      <w:pPr>
        <w:pStyle w:val="B1"/>
        <w:ind w:left="709" w:hanging="425"/>
      </w:pPr>
      <w:r w:rsidRPr="005647EB">
        <w:t>3.</w:t>
      </w:r>
      <w:r w:rsidR="009F14D9" w:rsidRPr="005647EB">
        <w:tab/>
      </w:r>
      <w:r w:rsidRPr="005647EB">
        <w:t>SS shall transmit an RRCConnectionReconfiguration message.</w:t>
      </w:r>
    </w:p>
    <w:p w14:paraId="58DED62D" w14:textId="4FD30AB2" w:rsidR="00123ECE" w:rsidRPr="005647EB" w:rsidRDefault="00123ECE" w:rsidP="00205F74">
      <w:pPr>
        <w:pStyle w:val="B1"/>
        <w:ind w:left="709" w:hanging="425"/>
      </w:pPr>
      <w:r w:rsidRPr="005647EB">
        <w:t>4.</w:t>
      </w:r>
      <w:r w:rsidR="009F14D9" w:rsidRPr="005647EB">
        <w:tab/>
      </w:r>
      <w:r w:rsidRPr="005647EB">
        <w:t xml:space="preserve">The UE shall transmit RRCConnectionReconfigurationComplete message. </w:t>
      </w:r>
    </w:p>
    <w:p w14:paraId="77CB6DF0" w14:textId="48C21F88" w:rsidR="00123ECE" w:rsidRPr="005647EB" w:rsidRDefault="00123ECE" w:rsidP="00205F74">
      <w:pPr>
        <w:pStyle w:val="B1"/>
        <w:ind w:left="709" w:hanging="425"/>
      </w:pPr>
      <w:r w:rsidRPr="005647EB">
        <w:t>5.</w:t>
      </w:r>
      <w:r w:rsidR="009F14D9" w:rsidRPr="005647EB">
        <w:tab/>
      </w:r>
      <w:r w:rsidRPr="005647EB">
        <w:t>During T1 the SS continuously checks the absence of  an A3 triggered  measurement report from the neighbour cell. If the UE does not send this during T1, then count neither success nor fail. If the UE sends such a report, then count a fail. Upon a fail in step 5, neither success nor fail are counted in step 7.</w:t>
      </w:r>
    </w:p>
    <w:p w14:paraId="5245781D" w14:textId="7A45E561" w:rsidR="00123ECE" w:rsidRPr="005647EB" w:rsidRDefault="00123ECE" w:rsidP="00205F74">
      <w:pPr>
        <w:pStyle w:val="B1"/>
        <w:ind w:left="709" w:hanging="425"/>
      </w:pPr>
      <w:r w:rsidRPr="005647EB">
        <w:t>6.</w:t>
      </w:r>
      <w:r w:rsidR="009F14D9" w:rsidRPr="005647EB">
        <w:tab/>
      </w:r>
      <w:r w:rsidRPr="005647EB">
        <w:t>When T1 expires, the SS shall switch the power setting from T1 to T2 as specified in Table 8.3.3.5-1 and 8.3.3.5-2.</w:t>
      </w:r>
    </w:p>
    <w:p w14:paraId="4E1DC7FA" w14:textId="61E4291D" w:rsidR="00123ECE" w:rsidRPr="005647EB" w:rsidRDefault="00123ECE" w:rsidP="00205F74">
      <w:pPr>
        <w:pStyle w:val="B1"/>
        <w:ind w:left="709" w:hanging="425"/>
      </w:pPr>
      <w:r w:rsidRPr="005647EB">
        <w:t>7.</w:t>
      </w:r>
      <w:r w:rsidR="009F14D9" w:rsidRPr="005647EB">
        <w:tab/>
      </w:r>
      <w:r w:rsidRPr="005647EB">
        <w:t>UE shall transmit a MeasurementReport message triggered by Event A3. If the overall delays measured from the beginning of time period T2 is less than 7682 ms then the number of “successes” is increased by one, otherwise count a fail.</w:t>
      </w:r>
    </w:p>
    <w:p w14:paraId="678D9AAF" w14:textId="684B8BB4" w:rsidR="00123ECE" w:rsidRPr="005647EB" w:rsidRDefault="00123ECE" w:rsidP="00205F74">
      <w:pPr>
        <w:pStyle w:val="B1"/>
        <w:ind w:left="709" w:hanging="425"/>
      </w:pPr>
      <w:r w:rsidRPr="005647EB">
        <w:t>8.</w:t>
      </w:r>
      <w:r w:rsidR="009F14D9" w:rsidRPr="005647EB">
        <w:tab/>
      </w:r>
      <w:r w:rsidRPr="005647EB">
        <w:t>After the SS receive the MeasurementReport message in step 7) or when T2 expires, the SS shall transmit RRCConnectionRelease message to release the RRC connection which includes the release of the established radio bearers as well as all radio resources.</w:t>
      </w:r>
    </w:p>
    <w:p w14:paraId="3E7415BF" w14:textId="44D6392B" w:rsidR="00123ECE" w:rsidRPr="005647EB" w:rsidRDefault="00123ECE" w:rsidP="00205F74">
      <w:pPr>
        <w:pStyle w:val="B1"/>
        <w:ind w:left="709" w:hanging="425"/>
      </w:pPr>
      <w:r w:rsidRPr="005647EB">
        <w:t>9.</w:t>
      </w:r>
      <w:r w:rsidR="009F14D9" w:rsidRPr="005647EB">
        <w:tab/>
      </w:r>
      <w:r w:rsidRPr="005647EB">
        <w:t>Set Cell 2 physical cell identity = ((current cell 2 physical cell identity + 1) mod 14 + 2) for next iteration of the test procedure loop.</w:t>
      </w:r>
    </w:p>
    <w:p w14:paraId="584F6FB6" w14:textId="77777777" w:rsidR="009F14D9" w:rsidRPr="005647EB" w:rsidRDefault="00123ECE" w:rsidP="009F14D9">
      <w:pPr>
        <w:pStyle w:val="B1"/>
        <w:keepNext/>
        <w:keepLines/>
        <w:ind w:left="709" w:hanging="425"/>
      </w:pPr>
      <w:r w:rsidRPr="005647EB">
        <w:t>10.</w:t>
      </w:r>
      <w:r w:rsidR="009F14D9" w:rsidRPr="005647EB">
        <w:tab/>
      </w:r>
      <w:r w:rsidRPr="005647EB">
        <w:t>After the RRC connection release, the SS:</w:t>
      </w:r>
    </w:p>
    <w:p w14:paraId="575DA693" w14:textId="77777777" w:rsidR="009F14D9" w:rsidRPr="005647EB" w:rsidRDefault="00123ECE" w:rsidP="009F14D9">
      <w:pPr>
        <w:pStyle w:val="B2"/>
      </w:pPr>
      <w:r w:rsidRPr="005647EB">
        <w:t>-</w:t>
      </w:r>
      <w:r w:rsidR="009F14D9"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9F14D9" w:rsidRPr="005647EB">
        <w:t xml:space="preserve">; </w:t>
      </w:r>
      <w:r w:rsidRPr="005647EB">
        <w:t>or</w:t>
      </w:r>
    </w:p>
    <w:p w14:paraId="067328FE" w14:textId="5EA8CA56" w:rsidR="00123ECE" w:rsidRPr="005647EB" w:rsidRDefault="00123ECE" w:rsidP="009F14D9">
      <w:pPr>
        <w:pStyle w:val="B2"/>
      </w:pPr>
      <w:r w:rsidRPr="005647EB">
        <w:t>-</w:t>
      </w:r>
      <w:r w:rsidR="009F14D9" w:rsidRPr="005647EB">
        <w:tab/>
      </w:r>
      <w:r w:rsidRPr="005647EB">
        <w:t xml:space="preserve">switches off and on the UE and ensures the UE is in State 3A-RF according </w:t>
      </w:r>
      <w:r w:rsidR="002570E4" w:rsidRPr="005647EB">
        <w:t>to 3GPP TS</w:t>
      </w:r>
      <w:r w:rsidRPr="005647EB">
        <w:t xml:space="preserve"> 36.508 [7] clause</w:t>
      </w:r>
      <w:r w:rsidR="009F14D9" w:rsidRPr="005647EB">
        <w:t> </w:t>
      </w:r>
      <w:r w:rsidRPr="005647EB">
        <w:t>7.2A.3.</w:t>
      </w:r>
    </w:p>
    <w:p w14:paraId="0AF83B45" w14:textId="03EFF8F4" w:rsidR="00123ECE" w:rsidRPr="005647EB" w:rsidRDefault="00123ECE" w:rsidP="00205F74">
      <w:pPr>
        <w:pStyle w:val="B1"/>
        <w:ind w:left="709" w:hanging="425"/>
        <w:rPr>
          <w:rFonts w:eastAsia="??"/>
        </w:rPr>
      </w:pPr>
      <w:r w:rsidRPr="005647EB">
        <w:t>11.</w:t>
      </w:r>
      <w:r w:rsidR="009F14D9" w:rsidRPr="005647EB">
        <w:tab/>
      </w:r>
      <w:r w:rsidRPr="005647EB">
        <w:t xml:space="preserve">Repeat step 2-10 until the confidence level according to </w:t>
      </w:r>
      <w:r w:rsidRPr="005647EB">
        <w:rPr>
          <w:rFonts w:eastAsia="??"/>
        </w:rPr>
        <w:t>Tables G.2.3</w:t>
      </w:r>
      <w:smartTag w:uri="urn:schemas-microsoft-com:office:smarttags" w:element="chmetcnv">
        <w:smartTagPr>
          <w:attr w:name="TCSC" w:val="0"/>
          <w:attr w:name="NumberType" w:val="1"/>
          <w:attr w:name="Negative" w:val="True"/>
          <w:attr w:name="HasSpace" w:val="True"/>
          <w:attr w:name="SourceValue" w:val="1"/>
          <w:attr w:name="UnitName" w:val="in"/>
        </w:smartTagPr>
        <w:r w:rsidRPr="005647EB">
          <w:rPr>
            <w:rFonts w:eastAsia="??"/>
          </w:rPr>
          <w:t>-1 in</w:t>
        </w:r>
      </w:smartTag>
      <w:r w:rsidRPr="005647EB">
        <w:rPr>
          <w:rFonts w:eastAsia="??"/>
        </w:rPr>
        <w:t xml:space="preserve"> Annex G clause G.2 is achieved.</w:t>
      </w:r>
    </w:p>
    <w:p w14:paraId="700672DF" w14:textId="0526CDAD" w:rsidR="00123ECE" w:rsidRPr="005647EB" w:rsidRDefault="00123ECE" w:rsidP="00205F74">
      <w:pPr>
        <w:pStyle w:val="B1"/>
        <w:ind w:left="709" w:hanging="425"/>
        <w:rPr>
          <w:rFonts w:eastAsia="??"/>
        </w:rPr>
      </w:pPr>
      <w:r w:rsidRPr="005647EB">
        <w:rPr>
          <w:rFonts w:eastAsia="??"/>
        </w:rPr>
        <w:t>12.</w:t>
      </w:r>
      <w:r w:rsidR="009F14D9" w:rsidRPr="005647EB">
        <w:rPr>
          <w:rFonts w:eastAsia="??"/>
        </w:rPr>
        <w:tab/>
        <w:t>R</w:t>
      </w:r>
      <w:r w:rsidRPr="005647EB">
        <w:rPr>
          <w:rFonts w:eastAsia="??"/>
        </w:rPr>
        <w:t>epeat step 1-11 for each sub-test in Table 8.3.3.4.1-1 as appropriate.</w:t>
      </w:r>
    </w:p>
    <w:p w14:paraId="4271C6AE" w14:textId="77777777" w:rsidR="00123ECE" w:rsidRPr="005647EB" w:rsidRDefault="00123ECE" w:rsidP="002570E4">
      <w:pPr>
        <w:pStyle w:val="Heading5"/>
        <w:keepNext w:val="0"/>
        <w:keepLines w:val="0"/>
      </w:pPr>
      <w:r w:rsidRPr="005647EB">
        <w:t>8.3.3.4.3</w:t>
      </w:r>
      <w:r w:rsidRPr="005647EB">
        <w:tab/>
        <w:t>Message contents</w:t>
      </w:r>
    </w:p>
    <w:p w14:paraId="21DFC9D2" w14:textId="5569E2DD"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 </w:t>
      </w:r>
    </w:p>
    <w:p w14:paraId="214E3124" w14:textId="77777777" w:rsidR="00123ECE" w:rsidRPr="005647EB" w:rsidRDefault="00123ECE" w:rsidP="006D30B7">
      <w:pPr>
        <w:pStyle w:val="TH"/>
        <w:keepLines w:val="0"/>
        <w:rPr>
          <w:lang w:eastAsia="zh-CN"/>
        </w:rPr>
      </w:pPr>
      <w:r w:rsidRPr="005647EB">
        <w:lastRenderedPageBreak/>
        <w:t xml:space="preserve">Table </w:t>
      </w:r>
      <w:r w:rsidRPr="005647EB">
        <w:rPr>
          <w:lang w:eastAsia="zh-CN"/>
        </w:rPr>
        <w:t>8.3.3.4.3</w:t>
      </w:r>
      <w:r w:rsidRPr="005647EB">
        <w:t xml:space="preserve">-1: Common </w:t>
      </w:r>
      <w:r w:rsidRPr="005647EB">
        <w:rPr>
          <w:lang w:eastAsia="zh-CN"/>
        </w:rPr>
        <w:t xml:space="preserve">Exception messages for </w:t>
      </w:r>
      <w:r w:rsidRPr="005647EB">
        <w:t>E-UTRAN FDD-FDD inter-frequency event triggered reporting under AWGN propagation conditions with DRX when L3 filtering is used in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13D59C39" w14:textId="77777777" w:rsidTr="009F14D9">
        <w:trPr>
          <w:cantSplit/>
          <w:jc w:val="center"/>
        </w:trPr>
        <w:tc>
          <w:tcPr>
            <w:tcW w:w="8022" w:type="dxa"/>
            <w:gridSpan w:val="2"/>
          </w:tcPr>
          <w:p w14:paraId="4FC0003A" w14:textId="4CD721FC" w:rsidR="00123ECE" w:rsidRPr="005647EB" w:rsidRDefault="00123ECE" w:rsidP="006D30B7">
            <w:pPr>
              <w:pStyle w:val="TAH"/>
              <w:keepLines w:val="0"/>
              <w:rPr>
                <w:lang w:eastAsia="zh-CN"/>
              </w:rPr>
            </w:pPr>
            <w:r w:rsidRPr="005647EB">
              <w:rPr>
                <w:lang w:eastAsia="zh-CN"/>
              </w:rPr>
              <w:t>Default</w:t>
            </w:r>
            <w:r w:rsidR="002570E4" w:rsidRPr="005647EB">
              <w:rPr>
                <w:lang w:eastAsia="zh-CN"/>
              </w:rPr>
              <w:t xml:space="preserve"> </w:t>
            </w:r>
            <w:r w:rsidRPr="005647EB">
              <w:rPr>
                <w:lang w:eastAsia="zh-CN"/>
              </w:rPr>
              <w:t>Message</w:t>
            </w:r>
            <w:r w:rsidR="002570E4" w:rsidRPr="005647EB">
              <w:rPr>
                <w:lang w:eastAsia="zh-CN"/>
              </w:rPr>
              <w:t xml:space="preserve"> </w:t>
            </w:r>
            <w:r w:rsidRPr="005647EB">
              <w:rPr>
                <w:lang w:eastAsia="zh-CN"/>
              </w:rPr>
              <w:t>Contents</w:t>
            </w:r>
          </w:p>
        </w:tc>
      </w:tr>
      <w:tr w:rsidR="00123ECE" w:rsidRPr="005647EB" w14:paraId="71C658FD" w14:textId="77777777" w:rsidTr="009F14D9">
        <w:trPr>
          <w:cantSplit/>
          <w:jc w:val="center"/>
        </w:trPr>
        <w:tc>
          <w:tcPr>
            <w:tcW w:w="5692" w:type="dxa"/>
          </w:tcPr>
          <w:p w14:paraId="04D6E072" w14:textId="1B77A412" w:rsidR="00123ECE" w:rsidRPr="005647EB" w:rsidRDefault="00123ECE" w:rsidP="006D30B7">
            <w:pPr>
              <w:pStyle w:val="TAL"/>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426D2F8F" w14:textId="77777777" w:rsidR="00123ECE" w:rsidRPr="005647EB" w:rsidRDefault="00123ECE" w:rsidP="006D30B7">
            <w:pPr>
              <w:pStyle w:val="TAL"/>
              <w:keepLines w:val="0"/>
              <w:rPr>
                <w:lang w:eastAsia="zh-CN"/>
              </w:rPr>
            </w:pPr>
          </w:p>
        </w:tc>
      </w:tr>
      <w:tr w:rsidR="00123ECE" w:rsidRPr="005647EB" w14:paraId="18FE7468" w14:textId="77777777" w:rsidTr="009F14D9">
        <w:trPr>
          <w:cantSplit/>
          <w:jc w:val="center"/>
        </w:trPr>
        <w:tc>
          <w:tcPr>
            <w:tcW w:w="5692" w:type="dxa"/>
          </w:tcPr>
          <w:p w14:paraId="6150CC28" w14:textId="25ABBD37"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3B50A3F" w14:textId="704A7BE1" w:rsidR="00123ECE" w:rsidRPr="005647EB" w:rsidRDefault="00123ECE" w:rsidP="002570E4">
            <w:pPr>
              <w:pStyle w:val="TAL"/>
              <w:keepNext w:val="0"/>
              <w:keepLines w:val="0"/>
            </w:pPr>
            <w:r w:rsidRPr="005647EB">
              <w:t>Table</w:t>
            </w:r>
            <w:r w:rsidR="002570E4" w:rsidRPr="005647EB">
              <w:t xml:space="preserve"> </w:t>
            </w:r>
            <w:r w:rsidRPr="005647EB">
              <w:t>H.3.1-3</w:t>
            </w:r>
          </w:p>
          <w:p w14:paraId="03570C6D" w14:textId="53782182" w:rsidR="00123ECE" w:rsidRPr="005647EB" w:rsidRDefault="00123ECE" w:rsidP="002570E4">
            <w:pPr>
              <w:pStyle w:val="TAL"/>
              <w:keepNext w:val="0"/>
              <w:keepLines w:val="0"/>
            </w:pPr>
            <w:r w:rsidRPr="005647EB">
              <w:t>Table</w:t>
            </w:r>
            <w:r w:rsidR="002570E4" w:rsidRPr="005647EB">
              <w:t xml:space="preserve"> </w:t>
            </w:r>
            <w:r w:rsidRPr="005647EB">
              <w:t>H.3.7-2</w:t>
            </w:r>
          </w:p>
          <w:p w14:paraId="3D8456B0" w14:textId="1C8B174C" w:rsidR="00123ECE" w:rsidRPr="005647EB" w:rsidRDefault="00123ECE" w:rsidP="002570E4">
            <w:pPr>
              <w:pStyle w:val="TAL"/>
              <w:keepNext w:val="0"/>
              <w:keepLines w:val="0"/>
              <w:rPr>
                <w:b/>
              </w:rPr>
            </w:pPr>
            <w:r w:rsidRPr="005647EB">
              <w:t>Table</w:t>
            </w:r>
            <w:r w:rsidR="002570E4" w:rsidRPr="005647EB">
              <w:t xml:space="preserve"> </w:t>
            </w:r>
            <w:r w:rsidRPr="005647EB">
              <w:t>H.3.7-3</w:t>
            </w:r>
          </w:p>
        </w:tc>
      </w:tr>
    </w:tbl>
    <w:p w14:paraId="74C484C8" w14:textId="77777777" w:rsidR="00123ECE" w:rsidRPr="005647EB" w:rsidRDefault="00123ECE" w:rsidP="002570E4">
      <w:pPr>
        <w:rPr>
          <w:lang w:eastAsia="zh-CN"/>
        </w:rPr>
      </w:pPr>
    </w:p>
    <w:p w14:paraId="3226E60B" w14:textId="77777777" w:rsidR="00123ECE" w:rsidRPr="005647EB" w:rsidRDefault="00123ECE" w:rsidP="002570E4">
      <w:pPr>
        <w:pStyle w:val="TH"/>
        <w:keepNext w:val="0"/>
        <w:keepLines w:val="0"/>
      </w:pPr>
      <w:r w:rsidRPr="005647EB">
        <w:t xml:space="preserve">Table </w:t>
      </w:r>
      <w:r w:rsidRPr="005647EB">
        <w:rPr>
          <w:lang w:eastAsia="zh-CN"/>
        </w:rPr>
        <w:t>8.3.3.4.3</w:t>
      </w:r>
      <w:r w:rsidRPr="005647EB">
        <w:t>-</w:t>
      </w:r>
      <w:r w:rsidRPr="005647EB">
        <w:rPr>
          <w:lang w:eastAsia="zh-CN"/>
        </w:rPr>
        <w:t>2</w:t>
      </w:r>
      <w:r w:rsidRPr="005647EB">
        <w:t xml:space="preserve">: </w:t>
      </w:r>
      <w:r w:rsidRPr="005647EB">
        <w:rPr>
          <w:i/>
        </w:rPr>
        <w:t>RRCConnectionReconfiguration</w:t>
      </w:r>
      <w:r w:rsidRPr="005647EB">
        <w:t>: Additional E-UTRAN FDD-FDD inter-frequency event triggered reporting under AWGN propagation conditions with DRX when L3 filtering is used in test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123ECE" w:rsidRPr="005647EB" w14:paraId="445F4D8F" w14:textId="77777777" w:rsidTr="002570E4">
        <w:trPr>
          <w:jc w:val="center"/>
        </w:trPr>
        <w:tc>
          <w:tcPr>
            <w:tcW w:w="9639" w:type="dxa"/>
            <w:gridSpan w:val="4"/>
          </w:tcPr>
          <w:p w14:paraId="1953F15D" w14:textId="1773753B"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75A70799" w14:textId="77777777" w:rsidTr="002570E4">
        <w:trPr>
          <w:jc w:val="center"/>
        </w:trPr>
        <w:tc>
          <w:tcPr>
            <w:tcW w:w="4427" w:type="dxa"/>
          </w:tcPr>
          <w:p w14:paraId="172F3973" w14:textId="24C9D96D"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9BBA3BB" w14:textId="77777777" w:rsidR="00123ECE" w:rsidRPr="005647EB" w:rsidRDefault="00123ECE" w:rsidP="002570E4">
            <w:pPr>
              <w:pStyle w:val="TAH"/>
              <w:keepNext w:val="0"/>
              <w:keepLines w:val="0"/>
            </w:pPr>
            <w:r w:rsidRPr="005647EB">
              <w:t>Value/remark</w:t>
            </w:r>
          </w:p>
        </w:tc>
        <w:tc>
          <w:tcPr>
            <w:tcW w:w="1700" w:type="dxa"/>
          </w:tcPr>
          <w:p w14:paraId="7E850430" w14:textId="77777777" w:rsidR="00123ECE" w:rsidRPr="005647EB" w:rsidRDefault="00123ECE" w:rsidP="002570E4">
            <w:pPr>
              <w:pStyle w:val="TAH"/>
              <w:keepNext w:val="0"/>
              <w:keepLines w:val="0"/>
            </w:pPr>
            <w:r w:rsidRPr="005647EB">
              <w:t>Comment</w:t>
            </w:r>
          </w:p>
        </w:tc>
        <w:tc>
          <w:tcPr>
            <w:tcW w:w="1245" w:type="dxa"/>
          </w:tcPr>
          <w:p w14:paraId="4FFE9BAC" w14:textId="77777777" w:rsidR="00123ECE" w:rsidRPr="005647EB" w:rsidRDefault="00123ECE" w:rsidP="002570E4">
            <w:pPr>
              <w:pStyle w:val="TAH"/>
              <w:keepNext w:val="0"/>
              <w:keepLines w:val="0"/>
            </w:pPr>
            <w:r w:rsidRPr="005647EB">
              <w:t>Condition</w:t>
            </w:r>
          </w:p>
        </w:tc>
      </w:tr>
      <w:tr w:rsidR="00123ECE" w:rsidRPr="005647EB" w14:paraId="4617C6F0" w14:textId="77777777" w:rsidTr="002570E4">
        <w:trPr>
          <w:jc w:val="center"/>
        </w:trPr>
        <w:tc>
          <w:tcPr>
            <w:tcW w:w="4427" w:type="dxa"/>
          </w:tcPr>
          <w:p w14:paraId="23DB6AED" w14:textId="6D8DD76F" w:rsidR="00123ECE" w:rsidRPr="005647EB" w:rsidRDefault="00123ECE"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33A1C0C5" w14:textId="77777777" w:rsidR="00123ECE" w:rsidRPr="005647EB" w:rsidRDefault="00123ECE" w:rsidP="002570E4">
            <w:pPr>
              <w:pStyle w:val="TAL"/>
              <w:keepNext w:val="0"/>
              <w:keepLines w:val="0"/>
            </w:pPr>
          </w:p>
        </w:tc>
        <w:tc>
          <w:tcPr>
            <w:tcW w:w="1700" w:type="dxa"/>
          </w:tcPr>
          <w:p w14:paraId="5F6D01A8" w14:textId="77777777" w:rsidR="00123ECE" w:rsidRPr="005647EB" w:rsidRDefault="00123ECE" w:rsidP="002570E4">
            <w:pPr>
              <w:pStyle w:val="TAL"/>
              <w:keepNext w:val="0"/>
              <w:keepLines w:val="0"/>
            </w:pPr>
          </w:p>
        </w:tc>
        <w:tc>
          <w:tcPr>
            <w:tcW w:w="1245" w:type="dxa"/>
          </w:tcPr>
          <w:p w14:paraId="73E57DCB" w14:textId="77777777" w:rsidR="00123ECE" w:rsidRPr="005647EB" w:rsidRDefault="00123ECE" w:rsidP="002570E4">
            <w:pPr>
              <w:pStyle w:val="TAL"/>
              <w:keepNext w:val="0"/>
              <w:keepLines w:val="0"/>
            </w:pPr>
          </w:p>
        </w:tc>
      </w:tr>
      <w:tr w:rsidR="00123ECE" w:rsidRPr="005647EB" w14:paraId="4F45AE77" w14:textId="77777777" w:rsidTr="002570E4">
        <w:trPr>
          <w:jc w:val="center"/>
        </w:trPr>
        <w:tc>
          <w:tcPr>
            <w:tcW w:w="4427" w:type="dxa"/>
          </w:tcPr>
          <w:p w14:paraId="1937B823" w14:textId="3CE5BABC" w:rsidR="00123ECE" w:rsidRPr="005647EB" w:rsidRDefault="002570E4" w:rsidP="002570E4">
            <w:pPr>
              <w:pStyle w:val="TAL"/>
              <w:keepNext w:val="0"/>
              <w:keepLines w:val="0"/>
              <w:rPr>
                <w:snapToGrid w:val="0"/>
              </w:rPr>
            </w:pPr>
            <w:r w:rsidRPr="005647EB">
              <w:rPr>
                <w:snapToGrid w:val="0"/>
              </w:rPr>
              <w:t xml:space="preserve">  </w:t>
            </w:r>
            <w:r w:rsidR="00123ECE" w:rsidRPr="005647EB">
              <w:rPr>
                <w:snapToGrid w:val="0"/>
              </w:rPr>
              <w:t>rrc-TransactionIdentifier</w:t>
            </w:r>
          </w:p>
        </w:tc>
        <w:tc>
          <w:tcPr>
            <w:tcW w:w="2267" w:type="dxa"/>
          </w:tcPr>
          <w:p w14:paraId="099FCD1E" w14:textId="3D440E48" w:rsidR="00123ECE" w:rsidRPr="005647EB" w:rsidRDefault="00123ECE"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528CA66E" w14:textId="77777777" w:rsidR="00123ECE" w:rsidRPr="005647EB" w:rsidRDefault="00123ECE" w:rsidP="002570E4">
            <w:pPr>
              <w:pStyle w:val="TAL"/>
              <w:keepNext w:val="0"/>
              <w:keepLines w:val="0"/>
              <w:rPr>
                <w:snapToGrid w:val="0"/>
              </w:rPr>
            </w:pPr>
          </w:p>
        </w:tc>
        <w:tc>
          <w:tcPr>
            <w:tcW w:w="1245" w:type="dxa"/>
          </w:tcPr>
          <w:p w14:paraId="78D99C14" w14:textId="77777777" w:rsidR="00123ECE" w:rsidRPr="005647EB" w:rsidRDefault="00123ECE" w:rsidP="002570E4">
            <w:pPr>
              <w:pStyle w:val="TAL"/>
              <w:keepNext w:val="0"/>
              <w:keepLines w:val="0"/>
              <w:rPr>
                <w:snapToGrid w:val="0"/>
              </w:rPr>
            </w:pPr>
          </w:p>
        </w:tc>
      </w:tr>
      <w:tr w:rsidR="00123ECE" w:rsidRPr="005647EB" w14:paraId="44F31EBA" w14:textId="77777777" w:rsidTr="002570E4">
        <w:trPr>
          <w:jc w:val="center"/>
        </w:trPr>
        <w:tc>
          <w:tcPr>
            <w:tcW w:w="4427" w:type="dxa"/>
          </w:tcPr>
          <w:p w14:paraId="3F42E72B" w14:textId="2D28A161" w:rsidR="00123ECE" w:rsidRPr="005647EB" w:rsidRDefault="002570E4" w:rsidP="002570E4">
            <w:pPr>
              <w:pStyle w:val="TAL"/>
              <w:keepNext w:val="0"/>
              <w:keepLines w:val="0"/>
            </w:pPr>
            <w:r w:rsidRPr="005647EB">
              <w:t xml:space="preserve">  </w:t>
            </w:r>
            <w:r w:rsidR="00123ECE" w:rsidRPr="005647EB">
              <w:t>criticalExtensions</w:t>
            </w:r>
            <w:r w:rsidRPr="005647EB">
              <w:t xml:space="preserve"> </w:t>
            </w:r>
            <w:r w:rsidR="00123ECE" w:rsidRPr="005647EB">
              <w:t>CHOICE</w:t>
            </w:r>
            <w:r w:rsidRPr="005647EB">
              <w:t xml:space="preserve"> </w:t>
            </w:r>
            <w:r w:rsidR="00123ECE" w:rsidRPr="005647EB">
              <w:t>{</w:t>
            </w:r>
          </w:p>
        </w:tc>
        <w:tc>
          <w:tcPr>
            <w:tcW w:w="2267" w:type="dxa"/>
          </w:tcPr>
          <w:p w14:paraId="04AB3198" w14:textId="77777777" w:rsidR="00123ECE" w:rsidRPr="005647EB" w:rsidRDefault="00123ECE" w:rsidP="002570E4">
            <w:pPr>
              <w:pStyle w:val="TAL"/>
              <w:keepNext w:val="0"/>
              <w:keepLines w:val="0"/>
            </w:pPr>
          </w:p>
        </w:tc>
        <w:tc>
          <w:tcPr>
            <w:tcW w:w="1700" w:type="dxa"/>
          </w:tcPr>
          <w:p w14:paraId="369A46F2" w14:textId="77777777" w:rsidR="00123ECE" w:rsidRPr="005647EB" w:rsidRDefault="00123ECE" w:rsidP="002570E4">
            <w:pPr>
              <w:pStyle w:val="TAL"/>
              <w:keepNext w:val="0"/>
              <w:keepLines w:val="0"/>
            </w:pPr>
          </w:p>
        </w:tc>
        <w:tc>
          <w:tcPr>
            <w:tcW w:w="1245" w:type="dxa"/>
          </w:tcPr>
          <w:p w14:paraId="57A08AA1" w14:textId="77777777" w:rsidR="00123ECE" w:rsidRPr="005647EB" w:rsidRDefault="00123ECE" w:rsidP="002570E4">
            <w:pPr>
              <w:pStyle w:val="TAL"/>
              <w:keepNext w:val="0"/>
              <w:keepLines w:val="0"/>
            </w:pPr>
          </w:p>
        </w:tc>
      </w:tr>
      <w:tr w:rsidR="00123ECE" w:rsidRPr="005647EB" w14:paraId="5D1B3BC6" w14:textId="77777777" w:rsidTr="002570E4">
        <w:trPr>
          <w:jc w:val="center"/>
        </w:trPr>
        <w:tc>
          <w:tcPr>
            <w:tcW w:w="4427" w:type="dxa"/>
          </w:tcPr>
          <w:p w14:paraId="3DEE900D" w14:textId="504C4328" w:rsidR="00123ECE" w:rsidRPr="005647EB" w:rsidRDefault="002570E4" w:rsidP="002570E4">
            <w:pPr>
              <w:pStyle w:val="TAL"/>
              <w:keepNext w:val="0"/>
              <w:keepLines w:val="0"/>
            </w:pPr>
            <w:r w:rsidRPr="005647EB">
              <w:t xml:space="preserve">     </w:t>
            </w:r>
            <w:r w:rsidR="00123ECE" w:rsidRPr="005647EB">
              <w:t>c1</w:t>
            </w:r>
            <w:r w:rsidRPr="005647EB">
              <w:t xml:space="preserve"> </w:t>
            </w:r>
            <w:r w:rsidR="00123ECE" w:rsidRPr="005647EB">
              <w:t>CHOICE{</w:t>
            </w:r>
          </w:p>
        </w:tc>
        <w:tc>
          <w:tcPr>
            <w:tcW w:w="2267" w:type="dxa"/>
          </w:tcPr>
          <w:p w14:paraId="04190B55" w14:textId="77777777" w:rsidR="00123ECE" w:rsidRPr="005647EB" w:rsidRDefault="00123ECE" w:rsidP="002570E4">
            <w:pPr>
              <w:pStyle w:val="TAL"/>
              <w:keepNext w:val="0"/>
              <w:keepLines w:val="0"/>
            </w:pPr>
          </w:p>
        </w:tc>
        <w:tc>
          <w:tcPr>
            <w:tcW w:w="1700" w:type="dxa"/>
          </w:tcPr>
          <w:p w14:paraId="4FD46FBB" w14:textId="77777777" w:rsidR="00123ECE" w:rsidRPr="005647EB" w:rsidRDefault="00123ECE" w:rsidP="002570E4">
            <w:pPr>
              <w:pStyle w:val="TAL"/>
              <w:keepNext w:val="0"/>
              <w:keepLines w:val="0"/>
            </w:pPr>
          </w:p>
        </w:tc>
        <w:tc>
          <w:tcPr>
            <w:tcW w:w="1245" w:type="dxa"/>
          </w:tcPr>
          <w:p w14:paraId="23CF2716" w14:textId="77777777" w:rsidR="00123ECE" w:rsidRPr="005647EB" w:rsidRDefault="00123ECE" w:rsidP="002570E4">
            <w:pPr>
              <w:pStyle w:val="TAL"/>
              <w:keepNext w:val="0"/>
              <w:keepLines w:val="0"/>
            </w:pPr>
          </w:p>
        </w:tc>
      </w:tr>
      <w:tr w:rsidR="00123ECE" w:rsidRPr="005647EB" w14:paraId="2C88C5A3" w14:textId="77777777" w:rsidTr="002570E4">
        <w:trPr>
          <w:jc w:val="center"/>
        </w:trPr>
        <w:tc>
          <w:tcPr>
            <w:tcW w:w="4427" w:type="dxa"/>
          </w:tcPr>
          <w:p w14:paraId="78D11163" w14:textId="012E5EC5" w:rsidR="00123ECE" w:rsidRPr="005647EB" w:rsidRDefault="002570E4" w:rsidP="002570E4">
            <w:pPr>
              <w:pStyle w:val="TAL"/>
              <w:keepNext w:val="0"/>
              <w:keepLines w:val="0"/>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079509D7" w14:textId="77777777" w:rsidR="00123ECE" w:rsidRPr="005647EB" w:rsidRDefault="00123ECE" w:rsidP="002570E4">
            <w:pPr>
              <w:pStyle w:val="TAL"/>
              <w:keepNext w:val="0"/>
              <w:keepLines w:val="0"/>
            </w:pPr>
          </w:p>
        </w:tc>
        <w:tc>
          <w:tcPr>
            <w:tcW w:w="1700" w:type="dxa"/>
          </w:tcPr>
          <w:p w14:paraId="7BA72EC8" w14:textId="77777777" w:rsidR="00123ECE" w:rsidRPr="005647EB" w:rsidRDefault="00123ECE" w:rsidP="002570E4">
            <w:pPr>
              <w:pStyle w:val="TAL"/>
              <w:keepNext w:val="0"/>
              <w:keepLines w:val="0"/>
            </w:pPr>
          </w:p>
        </w:tc>
        <w:tc>
          <w:tcPr>
            <w:tcW w:w="1245" w:type="dxa"/>
          </w:tcPr>
          <w:p w14:paraId="57BA98E7" w14:textId="77777777" w:rsidR="00123ECE" w:rsidRPr="005647EB" w:rsidRDefault="00123ECE" w:rsidP="002570E4">
            <w:pPr>
              <w:pStyle w:val="TAL"/>
              <w:keepNext w:val="0"/>
              <w:keepLines w:val="0"/>
            </w:pPr>
          </w:p>
        </w:tc>
      </w:tr>
      <w:tr w:rsidR="00123ECE" w:rsidRPr="005647EB" w14:paraId="45797449" w14:textId="77777777" w:rsidTr="002570E4">
        <w:trPr>
          <w:jc w:val="center"/>
        </w:trPr>
        <w:tc>
          <w:tcPr>
            <w:tcW w:w="4427" w:type="dxa"/>
          </w:tcPr>
          <w:p w14:paraId="1612D163" w14:textId="729BADEF" w:rsidR="00123ECE" w:rsidRPr="005647EB" w:rsidRDefault="002570E4" w:rsidP="002570E4">
            <w:pPr>
              <w:pStyle w:val="TAL"/>
              <w:keepNext w:val="0"/>
              <w:keepLines w:val="0"/>
            </w:pPr>
            <w:r w:rsidRPr="005647EB">
              <w:t xml:space="preserve">        </w:t>
            </w:r>
            <w:r w:rsidR="00123ECE" w:rsidRPr="005647EB">
              <w:t>measConfig</w:t>
            </w:r>
            <w:r w:rsidRPr="005647EB">
              <w:t xml:space="preserve"> </w:t>
            </w:r>
          </w:p>
        </w:tc>
        <w:tc>
          <w:tcPr>
            <w:tcW w:w="2267" w:type="dxa"/>
          </w:tcPr>
          <w:p w14:paraId="6AF78E44" w14:textId="3822A788" w:rsidR="00123ECE" w:rsidRPr="005647EB" w:rsidRDefault="00123ECE" w:rsidP="002570E4">
            <w:pPr>
              <w:pStyle w:val="TAL"/>
              <w:keepNext w:val="0"/>
              <w:keepLines w:val="0"/>
            </w:pPr>
            <w:r w:rsidRPr="005647EB">
              <w:t>MeasConfig</w:t>
            </w:r>
            <w:r w:rsidR="002570E4" w:rsidRPr="005647EB">
              <w:t xml:space="preserve"> </w:t>
            </w:r>
            <w:r w:rsidRPr="005647EB">
              <w:t>-DEFAULT</w:t>
            </w:r>
          </w:p>
        </w:tc>
        <w:tc>
          <w:tcPr>
            <w:tcW w:w="1700" w:type="dxa"/>
          </w:tcPr>
          <w:p w14:paraId="3619B599" w14:textId="77777777" w:rsidR="00123ECE" w:rsidRPr="005647EB" w:rsidRDefault="00123ECE" w:rsidP="002570E4">
            <w:pPr>
              <w:pStyle w:val="TAL"/>
              <w:keepNext w:val="0"/>
              <w:keepLines w:val="0"/>
            </w:pPr>
          </w:p>
        </w:tc>
        <w:tc>
          <w:tcPr>
            <w:tcW w:w="1245" w:type="dxa"/>
          </w:tcPr>
          <w:p w14:paraId="135881D5" w14:textId="77777777" w:rsidR="00123ECE" w:rsidRPr="005647EB" w:rsidRDefault="00123ECE" w:rsidP="002570E4">
            <w:pPr>
              <w:pStyle w:val="TAL"/>
              <w:keepNext w:val="0"/>
              <w:keepLines w:val="0"/>
            </w:pPr>
          </w:p>
        </w:tc>
      </w:tr>
      <w:tr w:rsidR="00123ECE" w:rsidRPr="005647EB" w14:paraId="1F4A0D34" w14:textId="77777777" w:rsidTr="002570E4">
        <w:trPr>
          <w:jc w:val="center"/>
        </w:trPr>
        <w:tc>
          <w:tcPr>
            <w:tcW w:w="4427" w:type="dxa"/>
          </w:tcPr>
          <w:p w14:paraId="5F6EFF4A" w14:textId="0FE3583C" w:rsidR="00123ECE" w:rsidRPr="005647EB" w:rsidRDefault="002570E4" w:rsidP="002570E4">
            <w:pPr>
              <w:pStyle w:val="TAL"/>
              <w:keepNext w:val="0"/>
              <w:keepLines w:val="0"/>
              <w:rPr>
                <w:lang w:eastAsia="zh-CN"/>
              </w:rPr>
            </w:pPr>
            <w:r w:rsidRPr="005647EB">
              <w:rPr>
                <w:lang w:eastAsia="zh-CN"/>
              </w:rPr>
              <w:t xml:space="preserve">        </w:t>
            </w:r>
            <w:r w:rsidR="00123ECE" w:rsidRPr="005647EB">
              <w:t>radioResourceConfigDedicated</w:t>
            </w:r>
          </w:p>
        </w:tc>
        <w:tc>
          <w:tcPr>
            <w:tcW w:w="2267" w:type="dxa"/>
          </w:tcPr>
          <w:p w14:paraId="4044B3DE" w14:textId="77777777" w:rsidR="00123ECE" w:rsidRPr="005647EB" w:rsidRDefault="00123ECE" w:rsidP="002570E4">
            <w:pPr>
              <w:pStyle w:val="TAL"/>
              <w:keepNext w:val="0"/>
              <w:keepLines w:val="0"/>
            </w:pPr>
            <w:r w:rsidRPr="005647EB">
              <w:t>RadioResourceConfigDedicated-HO</w:t>
            </w:r>
          </w:p>
        </w:tc>
        <w:tc>
          <w:tcPr>
            <w:tcW w:w="1700" w:type="dxa"/>
          </w:tcPr>
          <w:p w14:paraId="26B51A66" w14:textId="77777777" w:rsidR="00123ECE" w:rsidRPr="005647EB" w:rsidRDefault="00123ECE" w:rsidP="002570E4">
            <w:pPr>
              <w:pStyle w:val="TAL"/>
              <w:keepNext w:val="0"/>
              <w:keepLines w:val="0"/>
            </w:pPr>
          </w:p>
        </w:tc>
        <w:tc>
          <w:tcPr>
            <w:tcW w:w="1245" w:type="dxa"/>
          </w:tcPr>
          <w:p w14:paraId="0CC2913A" w14:textId="77777777" w:rsidR="00123ECE" w:rsidRPr="005647EB" w:rsidRDefault="00123ECE" w:rsidP="002570E4">
            <w:pPr>
              <w:pStyle w:val="TAL"/>
              <w:keepNext w:val="0"/>
              <w:keepLines w:val="0"/>
              <w:rPr>
                <w:lang w:eastAsia="zh-CN"/>
              </w:rPr>
            </w:pPr>
          </w:p>
        </w:tc>
      </w:tr>
      <w:tr w:rsidR="00123ECE" w:rsidRPr="005647EB" w14:paraId="3A1724CD" w14:textId="77777777" w:rsidTr="002570E4">
        <w:trPr>
          <w:jc w:val="center"/>
        </w:trPr>
        <w:tc>
          <w:tcPr>
            <w:tcW w:w="4427" w:type="dxa"/>
          </w:tcPr>
          <w:p w14:paraId="76E94107" w14:textId="6FCAC797" w:rsidR="00123ECE" w:rsidRPr="005647EB" w:rsidRDefault="002570E4" w:rsidP="002570E4">
            <w:pPr>
              <w:pStyle w:val="TAL"/>
              <w:keepNext w:val="0"/>
              <w:keepLines w:val="0"/>
            </w:pPr>
            <w:r w:rsidRPr="005647EB">
              <w:rPr>
                <w:lang w:eastAsia="zh-CN"/>
              </w:rPr>
              <w:t xml:space="preserve">   </w:t>
            </w:r>
            <w:r w:rsidR="00123ECE" w:rsidRPr="005647EB">
              <w:rPr>
                <w:lang w:eastAsia="zh-CN"/>
              </w:rPr>
              <w:t>}</w:t>
            </w:r>
          </w:p>
        </w:tc>
        <w:tc>
          <w:tcPr>
            <w:tcW w:w="2267" w:type="dxa"/>
          </w:tcPr>
          <w:p w14:paraId="6D70B223" w14:textId="77777777" w:rsidR="00123ECE" w:rsidRPr="005647EB" w:rsidRDefault="00123ECE" w:rsidP="002570E4">
            <w:pPr>
              <w:pStyle w:val="TAL"/>
              <w:keepNext w:val="0"/>
              <w:keepLines w:val="0"/>
            </w:pPr>
          </w:p>
        </w:tc>
        <w:tc>
          <w:tcPr>
            <w:tcW w:w="1700" w:type="dxa"/>
          </w:tcPr>
          <w:p w14:paraId="176EC7A7" w14:textId="77777777" w:rsidR="00123ECE" w:rsidRPr="005647EB" w:rsidRDefault="00123ECE" w:rsidP="002570E4">
            <w:pPr>
              <w:pStyle w:val="TAL"/>
              <w:keepNext w:val="0"/>
              <w:keepLines w:val="0"/>
            </w:pPr>
          </w:p>
        </w:tc>
        <w:tc>
          <w:tcPr>
            <w:tcW w:w="1245" w:type="dxa"/>
          </w:tcPr>
          <w:p w14:paraId="0FEE0A8B" w14:textId="77777777" w:rsidR="00123ECE" w:rsidRPr="005647EB" w:rsidRDefault="00123ECE" w:rsidP="002570E4">
            <w:pPr>
              <w:pStyle w:val="TAL"/>
              <w:keepNext w:val="0"/>
              <w:keepLines w:val="0"/>
            </w:pPr>
          </w:p>
        </w:tc>
      </w:tr>
      <w:tr w:rsidR="00123ECE" w:rsidRPr="005647EB" w14:paraId="644EAF84" w14:textId="77777777" w:rsidTr="002570E4">
        <w:trPr>
          <w:jc w:val="center"/>
        </w:trPr>
        <w:tc>
          <w:tcPr>
            <w:tcW w:w="4427" w:type="dxa"/>
          </w:tcPr>
          <w:p w14:paraId="24EBB00E" w14:textId="4EDEC2A1"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00CDCBED" w14:textId="77777777" w:rsidR="00123ECE" w:rsidRPr="005647EB" w:rsidRDefault="00123ECE" w:rsidP="002570E4">
            <w:pPr>
              <w:pStyle w:val="TAL"/>
              <w:keepNext w:val="0"/>
              <w:keepLines w:val="0"/>
            </w:pPr>
          </w:p>
        </w:tc>
        <w:tc>
          <w:tcPr>
            <w:tcW w:w="1700" w:type="dxa"/>
          </w:tcPr>
          <w:p w14:paraId="7214F778" w14:textId="77777777" w:rsidR="00123ECE" w:rsidRPr="005647EB" w:rsidRDefault="00123ECE" w:rsidP="002570E4">
            <w:pPr>
              <w:pStyle w:val="TAL"/>
              <w:keepNext w:val="0"/>
              <w:keepLines w:val="0"/>
            </w:pPr>
          </w:p>
        </w:tc>
        <w:tc>
          <w:tcPr>
            <w:tcW w:w="1245" w:type="dxa"/>
          </w:tcPr>
          <w:p w14:paraId="2966B586" w14:textId="77777777" w:rsidR="00123ECE" w:rsidRPr="005647EB" w:rsidRDefault="00123ECE" w:rsidP="002570E4">
            <w:pPr>
              <w:pStyle w:val="TAL"/>
              <w:keepNext w:val="0"/>
              <w:keepLines w:val="0"/>
            </w:pPr>
          </w:p>
        </w:tc>
      </w:tr>
      <w:tr w:rsidR="00123ECE" w:rsidRPr="005647EB" w14:paraId="14801F23" w14:textId="77777777" w:rsidTr="002570E4">
        <w:trPr>
          <w:jc w:val="center"/>
        </w:trPr>
        <w:tc>
          <w:tcPr>
            <w:tcW w:w="4427" w:type="dxa"/>
          </w:tcPr>
          <w:p w14:paraId="39B052FD" w14:textId="184843B6" w:rsidR="00123ECE" w:rsidRPr="005647EB" w:rsidRDefault="002570E4" w:rsidP="002570E4">
            <w:pPr>
              <w:pStyle w:val="TAL"/>
              <w:keepNext w:val="0"/>
              <w:keepLines w:val="0"/>
            </w:pPr>
            <w:r w:rsidRPr="005647EB">
              <w:t xml:space="preserve"> </w:t>
            </w:r>
            <w:r w:rsidR="00123ECE" w:rsidRPr="005647EB">
              <w:t>}</w:t>
            </w:r>
          </w:p>
        </w:tc>
        <w:tc>
          <w:tcPr>
            <w:tcW w:w="2267" w:type="dxa"/>
          </w:tcPr>
          <w:p w14:paraId="3C6C8D4D" w14:textId="77777777" w:rsidR="00123ECE" w:rsidRPr="005647EB" w:rsidRDefault="00123ECE" w:rsidP="002570E4">
            <w:pPr>
              <w:pStyle w:val="TAL"/>
              <w:keepNext w:val="0"/>
              <w:keepLines w:val="0"/>
            </w:pPr>
          </w:p>
        </w:tc>
        <w:tc>
          <w:tcPr>
            <w:tcW w:w="1700" w:type="dxa"/>
          </w:tcPr>
          <w:p w14:paraId="2B759133" w14:textId="77777777" w:rsidR="00123ECE" w:rsidRPr="005647EB" w:rsidRDefault="00123ECE" w:rsidP="002570E4">
            <w:pPr>
              <w:pStyle w:val="TAL"/>
              <w:keepNext w:val="0"/>
              <w:keepLines w:val="0"/>
            </w:pPr>
          </w:p>
        </w:tc>
        <w:tc>
          <w:tcPr>
            <w:tcW w:w="1245" w:type="dxa"/>
          </w:tcPr>
          <w:p w14:paraId="58501D47" w14:textId="77777777" w:rsidR="00123ECE" w:rsidRPr="005647EB" w:rsidRDefault="00123ECE" w:rsidP="002570E4">
            <w:pPr>
              <w:pStyle w:val="TAL"/>
              <w:keepNext w:val="0"/>
              <w:keepLines w:val="0"/>
            </w:pPr>
          </w:p>
        </w:tc>
      </w:tr>
      <w:tr w:rsidR="00123ECE" w:rsidRPr="005647EB" w14:paraId="7B7F6741" w14:textId="77777777" w:rsidTr="002570E4">
        <w:trPr>
          <w:jc w:val="center"/>
        </w:trPr>
        <w:tc>
          <w:tcPr>
            <w:tcW w:w="4427" w:type="dxa"/>
          </w:tcPr>
          <w:p w14:paraId="12373C3D" w14:textId="77777777" w:rsidR="00123ECE" w:rsidRPr="005647EB" w:rsidRDefault="00123ECE" w:rsidP="002570E4">
            <w:pPr>
              <w:pStyle w:val="TAL"/>
              <w:keepNext w:val="0"/>
              <w:keepLines w:val="0"/>
            </w:pPr>
            <w:r w:rsidRPr="005647EB">
              <w:t>}</w:t>
            </w:r>
          </w:p>
        </w:tc>
        <w:tc>
          <w:tcPr>
            <w:tcW w:w="2267" w:type="dxa"/>
          </w:tcPr>
          <w:p w14:paraId="6C0E9E50" w14:textId="77777777" w:rsidR="00123ECE" w:rsidRPr="005647EB" w:rsidRDefault="00123ECE" w:rsidP="002570E4">
            <w:pPr>
              <w:pStyle w:val="TAL"/>
              <w:keepNext w:val="0"/>
              <w:keepLines w:val="0"/>
            </w:pPr>
          </w:p>
        </w:tc>
        <w:tc>
          <w:tcPr>
            <w:tcW w:w="1700" w:type="dxa"/>
          </w:tcPr>
          <w:p w14:paraId="07DC5F13" w14:textId="77777777" w:rsidR="00123ECE" w:rsidRPr="005647EB" w:rsidRDefault="00123ECE" w:rsidP="002570E4">
            <w:pPr>
              <w:pStyle w:val="TAL"/>
              <w:keepNext w:val="0"/>
              <w:keepLines w:val="0"/>
            </w:pPr>
          </w:p>
        </w:tc>
        <w:tc>
          <w:tcPr>
            <w:tcW w:w="1245" w:type="dxa"/>
          </w:tcPr>
          <w:p w14:paraId="2C3800B2" w14:textId="77777777" w:rsidR="00123ECE" w:rsidRPr="005647EB" w:rsidRDefault="00123ECE" w:rsidP="002570E4">
            <w:pPr>
              <w:pStyle w:val="TAL"/>
              <w:keepNext w:val="0"/>
              <w:keepLines w:val="0"/>
            </w:pPr>
          </w:p>
        </w:tc>
      </w:tr>
      <w:tr w:rsidR="00123ECE" w:rsidRPr="005647EB" w14:paraId="1A998AA6" w14:textId="77777777" w:rsidTr="002570E4">
        <w:trPr>
          <w:jc w:val="center"/>
        </w:trPr>
        <w:tc>
          <w:tcPr>
            <w:tcW w:w="4427" w:type="dxa"/>
          </w:tcPr>
          <w:p w14:paraId="61A92A76" w14:textId="77777777" w:rsidR="00123ECE" w:rsidRPr="005647EB" w:rsidRDefault="00123ECE" w:rsidP="002570E4">
            <w:pPr>
              <w:pStyle w:val="TAL"/>
              <w:keepNext w:val="0"/>
              <w:keepLines w:val="0"/>
            </w:pPr>
          </w:p>
        </w:tc>
        <w:tc>
          <w:tcPr>
            <w:tcW w:w="2267" w:type="dxa"/>
          </w:tcPr>
          <w:p w14:paraId="31CEE8D4" w14:textId="77777777" w:rsidR="00123ECE" w:rsidRPr="005647EB" w:rsidRDefault="00123ECE" w:rsidP="002570E4">
            <w:pPr>
              <w:pStyle w:val="TAL"/>
              <w:keepNext w:val="0"/>
              <w:keepLines w:val="0"/>
            </w:pPr>
          </w:p>
        </w:tc>
        <w:tc>
          <w:tcPr>
            <w:tcW w:w="1700" w:type="dxa"/>
          </w:tcPr>
          <w:p w14:paraId="69C6DF6F" w14:textId="77777777" w:rsidR="00123ECE" w:rsidRPr="005647EB" w:rsidRDefault="00123ECE" w:rsidP="002570E4">
            <w:pPr>
              <w:pStyle w:val="TAL"/>
              <w:keepNext w:val="0"/>
              <w:keepLines w:val="0"/>
            </w:pPr>
          </w:p>
        </w:tc>
        <w:tc>
          <w:tcPr>
            <w:tcW w:w="1245" w:type="dxa"/>
          </w:tcPr>
          <w:p w14:paraId="0D769E09" w14:textId="77777777" w:rsidR="00123ECE" w:rsidRPr="005647EB" w:rsidRDefault="00123ECE" w:rsidP="002570E4">
            <w:pPr>
              <w:pStyle w:val="TAL"/>
              <w:keepNext w:val="0"/>
              <w:keepLines w:val="0"/>
            </w:pPr>
          </w:p>
        </w:tc>
      </w:tr>
    </w:tbl>
    <w:p w14:paraId="0F68D1CF" w14:textId="77777777" w:rsidR="00123ECE" w:rsidRPr="005647EB" w:rsidRDefault="00123ECE" w:rsidP="002570E4"/>
    <w:p w14:paraId="43459AF6" w14:textId="77777777" w:rsidR="00123ECE" w:rsidRPr="005647EB" w:rsidRDefault="00123ECE" w:rsidP="002570E4">
      <w:pPr>
        <w:pStyle w:val="TH"/>
        <w:keepNext w:val="0"/>
        <w:keepLines w:val="0"/>
      </w:pPr>
      <w:r w:rsidRPr="005647EB">
        <w:t>Table 8.3.3.4.3-</w:t>
      </w:r>
      <w:r w:rsidRPr="005647EB">
        <w:rPr>
          <w:lang w:eastAsia="zh-CN"/>
        </w:rPr>
        <w:t>3</w:t>
      </w:r>
      <w:r w:rsidRPr="005647EB">
        <w:t xml:space="preserve">: </w:t>
      </w:r>
      <w:r w:rsidRPr="005647EB">
        <w:rPr>
          <w:i/>
        </w:rPr>
        <w:t>ReportConfigEUTRA-A3</w:t>
      </w:r>
      <w:r w:rsidRPr="005647EB">
        <w:t>: Additional E-UTRAN FDD-FDD inter-frequency event triggered reporting under AWGN propagation conditions with DRX when L3 filtering is used in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66"/>
        <w:gridCol w:w="1067"/>
      </w:tblGrid>
      <w:tr w:rsidR="00123ECE" w:rsidRPr="005647EB" w14:paraId="76923457" w14:textId="77777777" w:rsidTr="002570E4">
        <w:trPr>
          <w:jc w:val="center"/>
        </w:trPr>
        <w:tc>
          <w:tcPr>
            <w:tcW w:w="9527" w:type="dxa"/>
            <w:gridSpan w:val="4"/>
            <w:tcBorders>
              <w:bottom w:val="single" w:sz="4" w:space="0" w:color="auto"/>
            </w:tcBorders>
          </w:tcPr>
          <w:p w14:paraId="6056A203" w14:textId="19E234A7"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7DD1DFCB" w14:textId="77777777" w:rsidTr="002570E4">
        <w:trPr>
          <w:jc w:val="center"/>
        </w:trPr>
        <w:tc>
          <w:tcPr>
            <w:tcW w:w="4427" w:type="dxa"/>
            <w:tcBorders>
              <w:right w:val="single" w:sz="4" w:space="0" w:color="auto"/>
            </w:tcBorders>
          </w:tcPr>
          <w:p w14:paraId="61EED2FB" w14:textId="138EAB49"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2220DE3F" w14:textId="77777777" w:rsidR="00123ECE" w:rsidRPr="005647EB" w:rsidRDefault="00123ECE" w:rsidP="002570E4">
            <w:pPr>
              <w:pStyle w:val="TAH"/>
              <w:keepNext w:val="0"/>
              <w:keepLines w:val="0"/>
            </w:pPr>
            <w:r w:rsidRPr="005647EB">
              <w:t>Value/remark</w:t>
            </w:r>
          </w:p>
        </w:tc>
        <w:tc>
          <w:tcPr>
            <w:tcW w:w="1766" w:type="dxa"/>
            <w:tcBorders>
              <w:left w:val="single" w:sz="4" w:space="0" w:color="auto"/>
              <w:right w:val="single" w:sz="4" w:space="0" w:color="auto"/>
            </w:tcBorders>
          </w:tcPr>
          <w:p w14:paraId="61FAE26A" w14:textId="77777777" w:rsidR="00123ECE" w:rsidRPr="005647EB" w:rsidRDefault="00123ECE" w:rsidP="002570E4">
            <w:pPr>
              <w:pStyle w:val="TAH"/>
              <w:keepNext w:val="0"/>
              <w:keepLines w:val="0"/>
            </w:pPr>
            <w:r w:rsidRPr="005647EB">
              <w:t>Comment</w:t>
            </w:r>
          </w:p>
        </w:tc>
        <w:tc>
          <w:tcPr>
            <w:tcW w:w="1067" w:type="dxa"/>
            <w:tcBorders>
              <w:left w:val="single" w:sz="4" w:space="0" w:color="auto"/>
            </w:tcBorders>
          </w:tcPr>
          <w:p w14:paraId="70CCD9F1" w14:textId="77777777" w:rsidR="00123ECE" w:rsidRPr="005647EB" w:rsidRDefault="00123ECE" w:rsidP="002570E4">
            <w:pPr>
              <w:pStyle w:val="TAH"/>
              <w:keepNext w:val="0"/>
              <w:keepLines w:val="0"/>
            </w:pPr>
            <w:r w:rsidRPr="005647EB">
              <w:t>Condition</w:t>
            </w:r>
          </w:p>
        </w:tc>
      </w:tr>
      <w:tr w:rsidR="00123ECE" w:rsidRPr="005647EB" w14:paraId="78F1B72E" w14:textId="77777777" w:rsidTr="002570E4">
        <w:trPr>
          <w:jc w:val="center"/>
        </w:trPr>
        <w:tc>
          <w:tcPr>
            <w:tcW w:w="4427" w:type="dxa"/>
            <w:tcBorders>
              <w:right w:val="single" w:sz="4" w:space="0" w:color="auto"/>
            </w:tcBorders>
          </w:tcPr>
          <w:p w14:paraId="778368A7" w14:textId="55F013C6" w:rsidR="00123ECE" w:rsidRPr="005647EB" w:rsidRDefault="00123ECE"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0752BCE4"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0C2531CD" w14:textId="77777777" w:rsidR="00123ECE" w:rsidRPr="005647EB" w:rsidRDefault="00123ECE" w:rsidP="002570E4">
            <w:pPr>
              <w:pStyle w:val="TAL"/>
              <w:keepNext w:val="0"/>
              <w:keepLines w:val="0"/>
            </w:pPr>
          </w:p>
        </w:tc>
        <w:tc>
          <w:tcPr>
            <w:tcW w:w="1067" w:type="dxa"/>
            <w:tcBorders>
              <w:left w:val="single" w:sz="4" w:space="0" w:color="auto"/>
            </w:tcBorders>
          </w:tcPr>
          <w:p w14:paraId="09F43714" w14:textId="77777777" w:rsidR="00123ECE" w:rsidRPr="005647EB" w:rsidRDefault="00123ECE" w:rsidP="002570E4">
            <w:pPr>
              <w:pStyle w:val="TAL"/>
              <w:keepNext w:val="0"/>
              <w:keepLines w:val="0"/>
            </w:pPr>
          </w:p>
        </w:tc>
      </w:tr>
      <w:tr w:rsidR="00123ECE" w:rsidRPr="005647EB" w14:paraId="3670AE02" w14:textId="77777777" w:rsidTr="002570E4">
        <w:trPr>
          <w:jc w:val="center"/>
        </w:trPr>
        <w:tc>
          <w:tcPr>
            <w:tcW w:w="4427" w:type="dxa"/>
            <w:tcBorders>
              <w:right w:val="single" w:sz="4" w:space="0" w:color="auto"/>
            </w:tcBorders>
          </w:tcPr>
          <w:p w14:paraId="6C0D5366" w14:textId="1D6B5AC1"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56455B47"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3DCB89EF" w14:textId="77777777" w:rsidR="00123ECE" w:rsidRPr="005647EB" w:rsidRDefault="00123ECE" w:rsidP="002570E4">
            <w:pPr>
              <w:pStyle w:val="TAL"/>
              <w:keepNext w:val="0"/>
              <w:keepLines w:val="0"/>
            </w:pPr>
          </w:p>
        </w:tc>
        <w:tc>
          <w:tcPr>
            <w:tcW w:w="1067" w:type="dxa"/>
            <w:tcBorders>
              <w:left w:val="single" w:sz="4" w:space="0" w:color="auto"/>
            </w:tcBorders>
          </w:tcPr>
          <w:p w14:paraId="4477792E" w14:textId="77777777" w:rsidR="00123ECE" w:rsidRPr="005647EB" w:rsidRDefault="00123ECE" w:rsidP="002570E4">
            <w:pPr>
              <w:pStyle w:val="TAL"/>
              <w:keepNext w:val="0"/>
              <w:keepLines w:val="0"/>
            </w:pPr>
          </w:p>
        </w:tc>
      </w:tr>
      <w:tr w:rsidR="00123ECE" w:rsidRPr="005647EB" w14:paraId="70D46376" w14:textId="77777777" w:rsidTr="002570E4">
        <w:trPr>
          <w:jc w:val="center"/>
        </w:trPr>
        <w:tc>
          <w:tcPr>
            <w:tcW w:w="4427" w:type="dxa"/>
            <w:tcBorders>
              <w:right w:val="single" w:sz="4" w:space="0" w:color="auto"/>
            </w:tcBorders>
          </w:tcPr>
          <w:p w14:paraId="1BD04378" w14:textId="5883A3D7" w:rsidR="00123ECE" w:rsidRPr="005647EB" w:rsidRDefault="002570E4" w:rsidP="002570E4">
            <w:pPr>
              <w:pStyle w:val="TAL"/>
              <w:keepNext w:val="0"/>
              <w:keepLines w:val="0"/>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1FB903AD"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17CEB65A" w14:textId="77777777" w:rsidR="00123ECE" w:rsidRPr="005647EB" w:rsidRDefault="00123ECE" w:rsidP="002570E4">
            <w:pPr>
              <w:pStyle w:val="TAL"/>
              <w:keepNext w:val="0"/>
              <w:keepLines w:val="0"/>
            </w:pPr>
          </w:p>
        </w:tc>
        <w:tc>
          <w:tcPr>
            <w:tcW w:w="1067" w:type="dxa"/>
            <w:tcBorders>
              <w:left w:val="single" w:sz="4" w:space="0" w:color="auto"/>
            </w:tcBorders>
          </w:tcPr>
          <w:p w14:paraId="70365E81" w14:textId="77777777" w:rsidR="00123ECE" w:rsidRPr="005647EB" w:rsidRDefault="00123ECE" w:rsidP="002570E4">
            <w:pPr>
              <w:pStyle w:val="TAL"/>
              <w:keepNext w:val="0"/>
              <w:keepLines w:val="0"/>
            </w:pPr>
          </w:p>
        </w:tc>
      </w:tr>
      <w:tr w:rsidR="00123ECE" w:rsidRPr="005647EB" w14:paraId="40785C6B" w14:textId="77777777" w:rsidTr="002570E4">
        <w:trPr>
          <w:jc w:val="center"/>
        </w:trPr>
        <w:tc>
          <w:tcPr>
            <w:tcW w:w="4427" w:type="dxa"/>
            <w:tcBorders>
              <w:right w:val="single" w:sz="4" w:space="0" w:color="auto"/>
            </w:tcBorders>
          </w:tcPr>
          <w:p w14:paraId="1EF89596" w14:textId="0972278D" w:rsidR="00123ECE" w:rsidRPr="005647EB" w:rsidRDefault="002570E4" w:rsidP="002570E4">
            <w:pPr>
              <w:pStyle w:val="TAL"/>
              <w:keepNext w:val="0"/>
              <w:keepLines w:val="0"/>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418F6EBD"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36981AEF" w14:textId="77777777" w:rsidR="00123ECE" w:rsidRPr="005647EB" w:rsidRDefault="00123ECE" w:rsidP="002570E4">
            <w:pPr>
              <w:pStyle w:val="TAL"/>
              <w:keepNext w:val="0"/>
              <w:keepLines w:val="0"/>
            </w:pPr>
          </w:p>
        </w:tc>
        <w:tc>
          <w:tcPr>
            <w:tcW w:w="1067" w:type="dxa"/>
            <w:tcBorders>
              <w:left w:val="single" w:sz="4" w:space="0" w:color="auto"/>
            </w:tcBorders>
          </w:tcPr>
          <w:p w14:paraId="044E073D" w14:textId="77777777" w:rsidR="00123ECE" w:rsidRPr="005647EB" w:rsidRDefault="00123ECE" w:rsidP="002570E4">
            <w:pPr>
              <w:pStyle w:val="TAL"/>
              <w:keepNext w:val="0"/>
              <w:keepLines w:val="0"/>
            </w:pPr>
          </w:p>
        </w:tc>
      </w:tr>
      <w:tr w:rsidR="00123ECE" w:rsidRPr="005647EB" w14:paraId="69E148AC" w14:textId="77777777" w:rsidTr="002570E4">
        <w:trPr>
          <w:jc w:val="center"/>
        </w:trPr>
        <w:tc>
          <w:tcPr>
            <w:tcW w:w="4427" w:type="dxa"/>
            <w:tcBorders>
              <w:right w:val="single" w:sz="4" w:space="0" w:color="auto"/>
            </w:tcBorders>
          </w:tcPr>
          <w:p w14:paraId="647E439E" w14:textId="13412BC3" w:rsidR="00123ECE" w:rsidRPr="005647EB" w:rsidRDefault="002570E4" w:rsidP="002570E4">
            <w:pPr>
              <w:pStyle w:val="TAL"/>
              <w:keepNext w:val="0"/>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5AF500EE"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04317FF5" w14:textId="77777777" w:rsidR="00123ECE" w:rsidRPr="005647EB" w:rsidRDefault="00123ECE" w:rsidP="002570E4">
            <w:pPr>
              <w:pStyle w:val="TAL"/>
              <w:keepNext w:val="0"/>
              <w:keepLines w:val="0"/>
            </w:pPr>
          </w:p>
        </w:tc>
        <w:tc>
          <w:tcPr>
            <w:tcW w:w="1067" w:type="dxa"/>
            <w:tcBorders>
              <w:left w:val="single" w:sz="4" w:space="0" w:color="auto"/>
            </w:tcBorders>
          </w:tcPr>
          <w:p w14:paraId="7A069724" w14:textId="77777777" w:rsidR="00123ECE" w:rsidRPr="005647EB" w:rsidRDefault="00123ECE" w:rsidP="002570E4">
            <w:pPr>
              <w:pStyle w:val="TAL"/>
              <w:keepNext w:val="0"/>
              <w:keepLines w:val="0"/>
            </w:pPr>
          </w:p>
        </w:tc>
      </w:tr>
      <w:tr w:rsidR="00123ECE" w:rsidRPr="005647EB" w14:paraId="7DD9ECD8" w14:textId="77777777" w:rsidTr="002570E4">
        <w:trPr>
          <w:jc w:val="center"/>
        </w:trPr>
        <w:tc>
          <w:tcPr>
            <w:tcW w:w="4427" w:type="dxa"/>
            <w:tcBorders>
              <w:right w:val="single" w:sz="4" w:space="0" w:color="auto"/>
            </w:tcBorders>
          </w:tcPr>
          <w:p w14:paraId="02ADCD6C" w14:textId="64324826"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60AE6107" w14:textId="2E67ACDD" w:rsidR="00123ECE" w:rsidRPr="005647EB" w:rsidRDefault="00123ECE" w:rsidP="002570E4">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dB)</w:t>
            </w:r>
          </w:p>
        </w:tc>
        <w:tc>
          <w:tcPr>
            <w:tcW w:w="1766" w:type="dxa"/>
            <w:tcBorders>
              <w:left w:val="single" w:sz="4" w:space="0" w:color="auto"/>
              <w:right w:val="single" w:sz="4" w:space="0" w:color="auto"/>
            </w:tcBorders>
          </w:tcPr>
          <w:p w14:paraId="1CCD3D9D" w14:textId="3E06F763" w:rsidR="00123ECE" w:rsidRPr="005647EB" w:rsidRDefault="00123ECE" w:rsidP="002570E4">
            <w:pPr>
              <w:rPr>
                <w:rFonts w:ascii="Arial" w:hAnsi="Arial"/>
                <w:sz w:val="18"/>
              </w:rPr>
            </w:pPr>
            <w:r w:rsidRPr="005647EB">
              <w:rPr>
                <w:rFonts w:ascii="Arial" w:hAnsi="Arial"/>
                <w:sz w:val="18"/>
              </w:rPr>
              <w:t>The</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IE</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002570E4" w:rsidRPr="005647EB">
              <w:rPr>
                <w:rFonts w:ascii="Arial" w:hAnsi="Arial"/>
                <w:sz w:val="18"/>
                <w:lang w:eastAsia="zh-CN"/>
              </w:rPr>
              <w:t xml:space="preserve"> </w:t>
            </w:r>
            <w:r w:rsidRPr="005647EB">
              <w:rPr>
                <w:rFonts w:ascii="Arial" w:hAnsi="Arial"/>
                <w:sz w:val="18"/>
                <w:lang w:eastAsia="zh-CN"/>
              </w:rPr>
              <w:t>IE</w:t>
            </w:r>
            <w:r w:rsidR="002570E4" w:rsidRPr="005647EB">
              <w:rPr>
                <w:rFonts w:ascii="Arial" w:hAnsi="Arial"/>
                <w:sz w:val="18"/>
                <w:lang w:eastAsia="zh-CN"/>
              </w:rPr>
              <w:t xml:space="preserve"> </w:t>
            </w:r>
            <w:r w:rsidRPr="005647EB">
              <w:rPr>
                <w:rFonts w:ascii="Arial" w:hAnsi="Arial"/>
                <w:sz w:val="18"/>
                <w:lang w:eastAsia="zh-CN"/>
              </w:rPr>
              <w:t>Value</w:t>
            </w:r>
            <w:r w:rsidR="002570E4" w:rsidRPr="005647EB">
              <w:rPr>
                <w:rFonts w:ascii="Arial" w:hAnsi="Arial"/>
                <w:sz w:val="18"/>
                <w:lang w:eastAsia="zh-CN"/>
              </w:rPr>
              <w:t xml:space="preserve"> </w:t>
            </w:r>
            <w:r w:rsidRPr="005647EB">
              <w:rPr>
                <w:rFonts w:ascii="Arial" w:hAnsi="Arial"/>
                <w:sz w:val="18"/>
                <w:lang w:eastAsia="zh-CN"/>
              </w:rPr>
              <w:t>INTEGER</w:t>
            </w:r>
            <w:r w:rsidR="002570E4" w:rsidRPr="005647EB">
              <w:rPr>
                <w:rFonts w:ascii="Arial" w:hAnsi="Arial"/>
                <w:sz w:val="18"/>
                <w:lang w:eastAsia="zh-CN"/>
              </w:rPr>
              <w:t xml:space="preserve"> </w:t>
            </w:r>
            <w:r w:rsidRPr="005647EB">
              <w:rPr>
                <w:rFonts w:ascii="Arial" w:hAnsi="Arial"/>
                <w:sz w:val="18"/>
                <w:lang w:eastAsia="zh-CN"/>
              </w:rPr>
              <w:t>(-30..30)</w:t>
            </w:r>
          </w:p>
        </w:tc>
        <w:tc>
          <w:tcPr>
            <w:tcW w:w="1067" w:type="dxa"/>
            <w:tcBorders>
              <w:left w:val="single" w:sz="4" w:space="0" w:color="auto"/>
            </w:tcBorders>
          </w:tcPr>
          <w:p w14:paraId="08C16204" w14:textId="77777777" w:rsidR="00123ECE" w:rsidRPr="005647EB" w:rsidRDefault="00123ECE" w:rsidP="002570E4">
            <w:pPr>
              <w:pStyle w:val="TAL"/>
              <w:keepNext w:val="0"/>
              <w:keepLines w:val="0"/>
            </w:pPr>
          </w:p>
        </w:tc>
      </w:tr>
      <w:tr w:rsidR="00123ECE" w:rsidRPr="005647EB" w14:paraId="244C7D27" w14:textId="77777777" w:rsidTr="002570E4">
        <w:trPr>
          <w:jc w:val="center"/>
        </w:trPr>
        <w:tc>
          <w:tcPr>
            <w:tcW w:w="4427" w:type="dxa"/>
            <w:tcBorders>
              <w:right w:val="single" w:sz="4" w:space="0" w:color="auto"/>
            </w:tcBorders>
          </w:tcPr>
          <w:p w14:paraId="2C601FEB" w14:textId="309ABCD8" w:rsidR="00123ECE" w:rsidRPr="005647EB" w:rsidRDefault="002570E4" w:rsidP="002570E4">
            <w:pPr>
              <w:pStyle w:val="TAL"/>
              <w:keepNext w:val="0"/>
              <w:keepLines w:val="0"/>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7EB5412D" w14:textId="77777777" w:rsidR="00123ECE" w:rsidRPr="005647EB" w:rsidRDefault="00123ECE" w:rsidP="002570E4">
            <w:pPr>
              <w:pStyle w:val="TAL"/>
              <w:keepNext w:val="0"/>
              <w:keepLines w:val="0"/>
            </w:pPr>
            <w:r w:rsidRPr="005647EB">
              <w:t>FALSE</w:t>
            </w:r>
          </w:p>
        </w:tc>
        <w:tc>
          <w:tcPr>
            <w:tcW w:w="1766" w:type="dxa"/>
            <w:tcBorders>
              <w:left w:val="single" w:sz="4" w:space="0" w:color="auto"/>
              <w:right w:val="single" w:sz="4" w:space="0" w:color="auto"/>
            </w:tcBorders>
          </w:tcPr>
          <w:p w14:paraId="0A924E24" w14:textId="77777777" w:rsidR="00123ECE" w:rsidRPr="005647EB" w:rsidRDefault="00123ECE" w:rsidP="002570E4">
            <w:pPr>
              <w:pStyle w:val="TAL"/>
              <w:keepNext w:val="0"/>
              <w:keepLines w:val="0"/>
            </w:pPr>
          </w:p>
        </w:tc>
        <w:tc>
          <w:tcPr>
            <w:tcW w:w="1067" w:type="dxa"/>
            <w:tcBorders>
              <w:left w:val="single" w:sz="4" w:space="0" w:color="auto"/>
            </w:tcBorders>
          </w:tcPr>
          <w:p w14:paraId="29CC790C" w14:textId="77777777" w:rsidR="00123ECE" w:rsidRPr="005647EB" w:rsidRDefault="00123ECE" w:rsidP="002570E4">
            <w:pPr>
              <w:pStyle w:val="TAL"/>
              <w:keepNext w:val="0"/>
              <w:keepLines w:val="0"/>
            </w:pPr>
          </w:p>
        </w:tc>
      </w:tr>
      <w:tr w:rsidR="00123ECE" w:rsidRPr="005647EB" w14:paraId="41BF299C" w14:textId="77777777" w:rsidTr="002570E4">
        <w:trPr>
          <w:jc w:val="center"/>
        </w:trPr>
        <w:tc>
          <w:tcPr>
            <w:tcW w:w="4427" w:type="dxa"/>
            <w:tcBorders>
              <w:right w:val="single" w:sz="4" w:space="0" w:color="auto"/>
            </w:tcBorders>
          </w:tcPr>
          <w:p w14:paraId="256A1910" w14:textId="3C5C0345"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725030C2"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096B7A4A" w14:textId="77777777" w:rsidR="00123ECE" w:rsidRPr="005647EB" w:rsidRDefault="00123ECE" w:rsidP="002570E4">
            <w:pPr>
              <w:pStyle w:val="TAL"/>
              <w:keepNext w:val="0"/>
              <w:keepLines w:val="0"/>
            </w:pPr>
          </w:p>
        </w:tc>
        <w:tc>
          <w:tcPr>
            <w:tcW w:w="1067" w:type="dxa"/>
            <w:tcBorders>
              <w:left w:val="single" w:sz="4" w:space="0" w:color="auto"/>
            </w:tcBorders>
          </w:tcPr>
          <w:p w14:paraId="7B3F2D70" w14:textId="77777777" w:rsidR="00123ECE" w:rsidRPr="005647EB" w:rsidRDefault="00123ECE" w:rsidP="002570E4">
            <w:pPr>
              <w:pStyle w:val="TAL"/>
              <w:keepNext w:val="0"/>
              <w:keepLines w:val="0"/>
            </w:pPr>
          </w:p>
        </w:tc>
      </w:tr>
      <w:tr w:rsidR="00123ECE" w:rsidRPr="005647EB" w14:paraId="33905F2F" w14:textId="77777777" w:rsidTr="002570E4">
        <w:trPr>
          <w:jc w:val="center"/>
        </w:trPr>
        <w:tc>
          <w:tcPr>
            <w:tcW w:w="4427" w:type="dxa"/>
            <w:tcBorders>
              <w:right w:val="single" w:sz="4" w:space="0" w:color="auto"/>
            </w:tcBorders>
          </w:tcPr>
          <w:p w14:paraId="5DAC0C54" w14:textId="4A0BE0FB"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2C61D75F"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40901DB8" w14:textId="77777777" w:rsidR="00123ECE" w:rsidRPr="005647EB" w:rsidRDefault="00123ECE" w:rsidP="002570E4">
            <w:pPr>
              <w:pStyle w:val="TAL"/>
              <w:keepNext w:val="0"/>
              <w:keepLines w:val="0"/>
            </w:pPr>
          </w:p>
        </w:tc>
        <w:tc>
          <w:tcPr>
            <w:tcW w:w="1067" w:type="dxa"/>
            <w:tcBorders>
              <w:left w:val="single" w:sz="4" w:space="0" w:color="auto"/>
            </w:tcBorders>
          </w:tcPr>
          <w:p w14:paraId="73D0FD3F" w14:textId="77777777" w:rsidR="00123ECE" w:rsidRPr="005647EB" w:rsidRDefault="00123ECE" w:rsidP="002570E4">
            <w:pPr>
              <w:pStyle w:val="TAL"/>
              <w:keepNext w:val="0"/>
              <w:keepLines w:val="0"/>
            </w:pPr>
          </w:p>
        </w:tc>
      </w:tr>
      <w:tr w:rsidR="00123ECE" w:rsidRPr="005647EB" w14:paraId="7094DD4D" w14:textId="77777777" w:rsidTr="002570E4">
        <w:trPr>
          <w:jc w:val="center"/>
        </w:trPr>
        <w:tc>
          <w:tcPr>
            <w:tcW w:w="4427" w:type="dxa"/>
            <w:tcBorders>
              <w:right w:val="single" w:sz="4" w:space="0" w:color="auto"/>
            </w:tcBorders>
          </w:tcPr>
          <w:p w14:paraId="44A06D4F" w14:textId="58BBE546" w:rsidR="00123ECE" w:rsidRPr="005647EB" w:rsidRDefault="002570E4" w:rsidP="002570E4">
            <w:pPr>
              <w:pStyle w:val="TAL"/>
              <w:keepNext w:val="0"/>
              <w:keepLines w:val="0"/>
            </w:pPr>
            <w:r w:rsidRPr="005647EB">
              <w:t xml:space="preserve">    </w:t>
            </w:r>
            <w:r w:rsidR="00123ECE" w:rsidRPr="005647EB">
              <w:rPr>
                <w:lang w:eastAsia="zh-CN"/>
              </w:rPr>
              <w:t>h</w:t>
            </w:r>
            <w:r w:rsidR="00123ECE" w:rsidRPr="005647EB">
              <w:t>ysteresis</w:t>
            </w:r>
          </w:p>
        </w:tc>
        <w:tc>
          <w:tcPr>
            <w:tcW w:w="2267" w:type="dxa"/>
            <w:tcBorders>
              <w:left w:val="single" w:sz="4" w:space="0" w:color="auto"/>
              <w:right w:val="single" w:sz="4" w:space="0" w:color="auto"/>
            </w:tcBorders>
          </w:tcPr>
          <w:p w14:paraId="598E445E" w14:textId="49C5220E"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66" w:type="dxa"/>
            <w:tcBorders>
              <w:left w:val="single" w:sz="4" w:space="0" w:color="auto"/>
              <w:right w:val="single" w:sz="4" w:space="0" w:color="auto"/>
            </w:tcBorders>
          </w:tcPr>
          <w:p w14:paraId="41E1ADBA" w14:textId="5CE0712E" w:rsidR="00123ECE" w:rsidRPr="005647EB" w:rsidRDefault="00123ECE" w:rsidP="002570E4">
            <w:pPr>
              <w:pStyle w:val="TAL"/>
              <w:keepNext w:val="0"/>
              <w:keepLines w:val="0"/>
            </w:pPr>
            <w:r w:rsidRPr="005647EB">
              <w:rPr>
                <w:lang w:eastAsia="zh-CN"/>
              </w:rPr>
              <w:t>The</w:t>
            </w:r>
            <w:r w:rsidR="002570E4" w:rsidRPr="005647EB">
              <w:t xml:space="preserve">  </w:t>
            </w:r>
            <w:r w:rsidRPr="005647EB">
              <w:t>actual</w:t>
            </w:r>
            <w:r w:rsidR="002570E4" w:rsidRPr="005647EB">
              <w:t xml:space="preserve"> </w:t>
            </w:r>
            <w:r w:rsidRPr="005647EB">
              <w:t>value</w:t>
            </w:r>
            <w:r w:rsidR="002570E4" w:rsidRPr="005647EB">
              <w:t xml:space="preserve"> </w:t>
            </w:r>
            <w:r w:rsidRPr="005647EB">
              <w:rPr>
                <w:lang w:eastAsia="zh-CN"/>
              </w:rPr>
              <w:t>is</w:t>
            </w:r>
            <w:r w:rsidR="002570E4" w:rsidRPr="005647EB">
              <w:rPr>
                <w:lang w:eastAsia="zh-CN"/>
              </w:rPr>
              <w:t xml:space="preserve"> </w:t>
            </w:r>
            <w:r w:rsidRPr="005647EB">
              <w:rPr>
                <w:lang w:eastAsia="zh-CN"/>
              </w:rPr>
              <w:t>IE</w:t>
            </w:r>
            <w:r w:rsidR="002570E4" w:rsidRPr="005647EB">
              <w:rPr>
                <w:lang w:eastAsia="zh-CN"/>
              </w:rPr>
              <w:t xml:space="preserve"> </w:t>
            </w:r>
            <w:r w:rsidRPr="005647EB">
              <w:rPr>
                <w:lang w:eastAsia="zh-CN"/>
              </w:rPr>
              <w:t>value</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067" w:type="dxa"/>
            <w:tcBorders>
              <w:left w:val="single" w:sz="4" w:space="0" w:color="auto"/>
            </w:tcBorders>
          </w:tcPr>
          <w:p w14:paraId="09D2A1C6" w14:textId="77777777" w:rsidR="00123ECE" w:rsidRPr="005647EB" w:rsidRDefault="00123ECE" w:rsidP="002570E4">
            <w:pPr>
              <w:pStyle w:val="TAL"/>
              <w:keepNext w:val="0"/>
              <w:keepLines w:val="0"/>
            </w:pPr>
          </w:p>
        </w:tc>
      </w:tr>
      <w:tr w:rsidR="00123ECE" w:rsidRPr="005647EB" w14:paraId="0B1C2492"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9FAD1E7" w14:textId="44BC5A68"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4653595E" w14:textId="78C76FFB"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66" w:type="dxa"/>
            <w:tcBorders>
              <w:top w:val="single" w:sz="4" w:space="0" w:color="auto"/>
              <w:left w:val="single" w:sz="4" w:space="0" w:color="auto"/>
              <w:bottom w:val="single" w:sz="4" w:space="0" w:color="auto"/>
              <w:right w:val="single" w:sz="4" w:space="0" w:color="auto"/>
            </w:tcBorders>
          </w:tcPr>
          <w:p w14:paraId="06984BCF"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1BA103D1" w14:textId="77777777" w:rsidR="00123ECE" w:rsidRPr="005647EB" w:rsidRDefault="00123ECE" w:rsidP="002570E4">
            <w:pPr>
              <w:pStyle w:val="TAH"/>
              <w:keepNext w:val="0"/>
              <w:keepLines w:val="0"/>
              <w:jc w:val="left"/>
              <w:rPr>
                <w:b w:val="0"/>
              </w:rPr>
            </w:pPr>
          </w:p>
        </w:tc>
      </w:tr>
      <w:tr w:rsidR="00123ECE" w:rsidRPr="005647EB" w14:paraId="13CD410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1B3BEFE" w14:textId="7779606A"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7B2FAD3" w14:textId="77777777" w:rsidR="00123ECE" w:rsidRPr="005647EB" w:rsidRDefault="00123ECE"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284D67B7"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3C90A315" w14:textId="77777777" w:rsidR="00123ECE" w:rsidRPr="005647EB" w:rsidRDefault="00123ECE" w:rsidP="002570E4">
            <w:pPr>
              <w:pStyle w:val="TAH"/>
              <w:keepNext w:val="0"/>
              <w:keepLines w:val="0"/>
              <w:jc w:val="left"/>
              <w:rPr>
                <w:b w:val="0"/>
              </w:rPr>
            </w:pPr>
          </w:p>
        </w:tc>
      </w:tr>
      <w:tr w:rsidR="00123ECE" w:rsidRPr="005647EB" w14:paraId="443A5BE8"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444B908" w14:textId="76F239A4"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B7B3BAE" w14:textId="77777777" w:rsidR="00123ECE" w:rsidRPr="005647EB" w:rsidRDefault="00123ECE"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61AD3888"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4D5EADB2" w14:textId="77777777" w:rsidR="00123ECE" w:rsidRPr="005647EB" w:rsidRDefault="00123ECE" w:rsidP="002570E4">
            <w:pPr>
              <w:pStyle w:val="TAH"/>
              <w:keepNext w:val="0"/>
              <w:keepLines w:val="0"/>
              <w:jc w:val="left"/>
              <w:rPr>
                <w:b w:val="0"/>
              </w:rPr>
            </w:pPr>
          </w:p>
        </w:tc>
      </w:tr>
    </w:tbl>
    <w:p w14:paraId="0DE4AFBF" w14:textId="77777777" w:rsidR="00123ECE" w:rsidRPr="005647EB" w:rsidRDefault="00123ECE" w:rsidP="002570E4"/>
    <w:p w14:paraId="1936EB69" w14:textId="77777777" w:rsidR="00123ECE" w:rsidRPr="005647EB" w:rsidRDefault="00123ECE" w:rsidP="006D30B7">
      <w:pPr>
        <w:pStyle w:val="TH"/>
        <w:keepLines w:val="0"/>
      </w:pPr>
      <w:r w:rsidRPr="005647EB">
        <w:lastRenderedPageBreak/>
        <w:t>Table 8.3.3.4.3-</w:t>
      </w:r>
      <w:r w:rsidRPr="005647EB">
        <w:rPr>
          <w:lang w:eastAsia="zh-CN"/>
        </w:rPr>
        <w:t>4</w:t>
      </w:r>
      <w:r w:rsidRPr="005647EB">
        <w:t xml:space="preserve">: </w:t>
      </w:r>
      <w:r w:rsidRPr="005647EB">
        <w:rPr>
          <w:i/>
        </w:rPr>
        <w:t>SchedulingRequest-Config-DEFAULT</w:t>
      </w:r>
      <w:r w:rsidRPr="005647EB">
        <w:t>: Additional  E-UTRAN FDD-FDD inter-frequency event triggered reporting under AWGN propagation conditions with DRX when L3 filtering is used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5AE0CC4D" w14:textId="77777777" w:rsidTr="002570E4">
        <w:trPr>
          <w:gridBefore w:val="1"/>
          <w:wBefore w:w="9" w:type="dxa"/>
          <w:jc w:val="center"/>
        </w:trPr>
        <w:tc>
          <w:tcPr>
            <w:tcW w:w="9781" w:type="dxa"/>
            <w:gridSpan w:val="5"/>
          </w:tcPr>
          <w:p w14:paraId="6AF1D762" w14:textId="2FA12BC8"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123ECE" w:rsidRPr="005647EB" w14:paraId="4595E2FF" w14:textId="77777777" w:rsidTr="002570E4">
        <w:trPr>
          <w:gridAfter w:val="1"/>
          <w:wAfter w:w="9" w:type="dxa"/>
          <w:jc w:val="center"/>
        </w:trPr>
        <w:tc>
          <w:tcPr>
            <w:tcW w:w="4537" w:type="dxa"/>
            <w:gridSpan w:val="2"/>
          </w:tcPr>
          <w:p w14:paraId="7D0A8FFE" w14:textId="1B703F70" w:rsidR="00123ECE" w:rsidRPr="005647EB" w:rsidRDefault="00123ECE" w:rsidP="006D30B7">
            <w:pPr>
              <w:pStyle w:val="TAH"/>
              <w:keepLines w:val="0"/>
            </w:pPr>
            <w:r w:rsidRPr="005647EB">
              <w:t>Information</w:t>
            </w:r>
            <w:r w:rsidR="002570E4" w:rsidRPr="005647EB">
              <w:t xml:space="preserve"> </w:t>
            </w:r>
            <w:r w:rsidRPr="005647EB">
              <w:t>Element</w:t>
            </w:r>
          </w:p>
        </w:tc>
        <w:tc>
          <w:tcPr>
            <w:tcW w:w="2268" w:type="dxa"/>
          </w:tcPr>
          <w:p w14:paraId="1943044D" w14:textId="77777777" w:rsidR="00123ECE" w:rsidRPr="005647EB" w:rsidRDefault="00123ECE" w:rsidP="006D30B7">
            <w:pPr>
              <w:pStyle w:val="TAH"/>
              <w:keepLines w:val="0"/>
            </w:pPr>
            <w:r w:rsidRPr="005647EB">
              <w:t>Value/remark</w:t>
            </w:r>
          </w:p>
        </w:tc>
        <w:tc>
          <w:tcPr>
            <w:tcW w:w="1701" w:type="dxa"/>
          </w:tcPr>
          <w:p w14:paraId="3B08CFB8" w14:textId="77777777" w:rsidR="00123ECE" w:rsidRPr="005647EB" w:rsidRDefault="00123ECE" w:rsidP="006D30B7">
            <w:pPr>
              <w:pStyle w:val="TAH"/>
              <w:keepLines w:val="0"/>
            </w:pPr>
            <w:r w:rsidRPr="005647EB">
              <w:t>Comment</w:t>
            </w:r>
          </w:p>
        </w:tc>
        <w:tc>
          <w:tcPr>
            <w:tcW w:w="1275" w:type="dxa"/>
          </w:tcPr>
          <w:p w14:paraId="5C15A633" w14:textId="77777777" w:rsidR="00123ECE" w:rsidRPr="005647EB" w:rsidRDefault="00123ECE" w:rsidP="006D30B7">
            <w:pPr>
              <w:pStyle w:val="TAH"/>
              <w:keepLines w:val="0"/>
            </w:pPr>
            <w:r w:rsidRPr="005647EB">
              <w:t>Condition</w:t>
            </w:r>
          </w:p>
        </w:tc>
      </w:tr>
      <w:tr w:rsidR="00123ECE" w:rsidRPr="005647EB" w14:paraId="79ABDD96"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2321CC4" w14:textId="283A7D88" w:rsidR="00123ECE" w:rsidRPr="005647EB" w:rsidRDefault="00123EC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778653A8"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74446AB"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1580B08" w14:textId="77777777" w:rsidR="00123ECE" w:rsidRPr="005647EB" w:rsidRDefault="00123ECE" w:rsidP="002570E4">
            <w:pPr>
              <w:pStyle w:val="TAL"/>
              <w:keepNext w:val="0"/>
              <w:keepLines w:val="0"/>
            </w:pPr>
          </w:p>
        </w:tc>
      </w:tr>
      <w:tr w:rsidR="00123ECE" w:rsidRPr="005647EB" w14:paraId="259CBAD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160BFB9" w14:textId="7ACBF2A1" w:rsidR="00123ECE" w:rsidRPr="005647EB"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07A7FC58"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288712B"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76A571C" w14:textId="77777777" w:rsidR="00123ECE" w:rsidRPr="005647EB" w:rsidRDefault="00123ECE" w:rsidP="002570E4">
            <w:pPr>
              <w:pStyle w:val="TAL"/>
              <w:keepNext w:val="0"/>
              <w:keepLines w:val="0"/>
            </w:pPr>
          </w:p>
        </w:tc>
      </w:tr>
      <w:tr w:rsidR="00123ECE" w:rsidRPr="005647EB" w14:paraId="72EE08F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8B9AD7E" w14:textId="05377BD7" w:rsidR="00123ECE" w:rsidRPr="005647EB" w:rsidRDefault="002570E4" w:rsidP="002570E4">
            <w:pPr>
              <w:pStyle w:val="TAL"/>
              <w:keepNext w:val="0"/>
              <w:keepLines w:val="0"/>
            </w:pPr>
            <w:r w:rsidRPr="005647EB">
              <w:t xml:space="preserve">    </w:t>
            </w:r>
            <w:r w:rsidR="00123ECE"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56418241" w14:textId="77777777" w:rsidR="00123ECE" w:rsidRPr="005647EB" w:rsidRDefault="00123ECE"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2A2EDC65" w14:textId="5DCB9DFD" w:rsidR="00123ECE" w:rsidRPr="005647EB" w:rsidRDefault="00123ECE"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62C9CDEE" w14:textId="77777777" w:rsidR="00123ECE" w:rsidRPr="005647EB" w:rsidRDefault="00123ECE" w:rsidP="002570E4">
            <w:pPr>
              <w:pStyle w:val="TAL"/>
              <w:keepNext w:val="0"/>
              <w:keepLines w:val="0"/>
            </w:pPr>
          </w:p>
        </w:tc>
      </w:tr>
      <w:tr w:rsidR="00123ECE" w:rsidRPr="005647EB" w14:paraId="65F926D7"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0DBB079" w14:textId="2FB319AF" w:rsidR="00123ECE" w:rsidRPr="005647EB" w:rsidRDefault="002570E4" w:rsidP="002570E4">
            <w:pPr>
              <w:pStyle w:val="TAL"/>
              <w:keepNext w:val="0"/>
              <w:keepLines w:val="0"/>
            </w:pPr>
            <w:r w:rsidRPr="005647EB">
              <w:t xml:space="preserve">    </w:t>
            </w:r>
            <w:r w:rsidR="00123EC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770DCE6C" w14:textId="77777777" w:rsidR="00123ECE" w:rsidRPr="005647EB" w:rsidRDefault="00123ECE"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67B4F57A"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43A270F" w14:textId="77777777" w:rsidR="00123ECE" w:rsidRPr="005647EB" w:rsidRDefault="00123ECE" w:rsidP="002570E4">
            <w:pPr>
              <w:pStyle w:val="TAL"/>
              <w:keepNext w:val="0"/>
              <w:keepLines w:val="0"/>
            </w:pPr>
          </w:p>
        </w:tc>
      </w:tr>
      <w:tr w:rsidR="00123ECE" w:rsidRPr="005647EB" w14:paraId="6295CF4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253EF62" w14:textId="7173E103" w:rsidR="00123ECE" w:rsidRPr="005647EB" w:rsidRDefault="002570E4" w:rsidP="002570E4">
            <w:pPr>
              <w:pStyle w:val="TAL"/>
              <w:keepNext w:val="0"/>
              <w:keepLines w:val="0"/>
            </w:pPr>
            <w:r w:rsidRPr="005647EB">
              <w:t xml:space="preserve">    </w:t>
            </w:r>
            <w:r w:rsidR="00123ECE"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09133DF3"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423C415C"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CA43519" w14:textId="77777777" w:rsidR="00123ECE" w:rsidRPr="005647EB" w:rsidRDefault="00123ECE" w:rsidP="002570E4">
            <w:pPr>
              <w:pStyle w:val="TAL"/>
              <w:keepNext w:val="0"/>
              <w:keepLines w:val="0"/>
            </w:pPr>
          </w:p>
        </w:tc>
      </w:tr>
      <w:tr w:rsidR="00123ECE" w:rsidRPr="005647EB" w14:paraId="0FCEE7C7"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83DD6C6" w14:textId="47C05601"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676526B2"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E8A606B"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DA1B5FA" w14:textId="77777777" w:rsidR="00123ECE" w:rsidRPr="005647EB" w:rsidRDefault="00123ECE" w:rsidP="002570E4">
            <w:pPr>
              <w:pStyle w:val="TAL"/>
              <w:keepNext w:val="0"/>
              <w:keepLines w:val="0"/>
            </w:pPr>
          </w:p>
        </w:tc>
      </w:tr>
      <w:tr w:rsidR="00123ECE" w:rsidRPr="005647EB" w14:paraId="639951C2"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F9E7A5D"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4DC8F6AF"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1AC7A8E"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0E67167" w14:textId="77777777" w:rsidR="00123ECE" w:rsidRPr="005647EB" w:rsidRDefault="00123ECE" w:rsidP="002570E4">
            <w:pPr>
              <w:pStyle w:val="TAL"/>
              <w:keepNext w:val="0"/>
              <w:keepLines w:val="0"/>
            </w:pPr>
          </w:p>
        </w:tc>
      </w:tr>
    </w:tbl>
    <w:p w14:paraId="0BE27B69" w14:textId="77777777" w:rsidR="00123ECE" w:rsidRPr="005647EB" w:rsidRDefault="00123ECE" w:rsidP="002570E4"/>
    <w:p w14:paraId="0AA52F42" w14:textId="77777777" w:rsidR="00123ECE" w:rsidRPr="005647EB" w:rsidRDefault="00123ECE" w:rsidP="002570E4">
      <w:pPr>
        <w:pStyle w:val="TH"/>
        <w:keepNext w:val="0"/>
        <w:keepLines w:val="0"/>
      </w:pPr>
      <w:r w:rsidRPr="005647EB">
        <w:t>Table 8.3.3.4.3-</w:t>
      </w:r>
      <w:r w:rsidRPr="005647EB">
        <w:rPr>
          <w:lang w:eastAsia="zh-CN"/>
        </w:rPr>
        <w:t>5</w:t>
      </w:r>
      <w:r w:rsidRPr="005647EB">
        <w:t xml:space="preserve">: </w:t>
      </w:r>
      <w:r w:rsidRPr="005647EB">
        <w:rPr>
          <w:i/>
        </w:rPr>
        <w:t>MeaResults</w:t>
      </w:r>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DC5CE71" w14:textId="77777777" w:rsidTr="002570E4">
        <w:trPr>
          <w:cantSplit/>
          <w:jc w:val="center"/>
        </w:trPr>
        <w:tc>
          <w:tcPr>
            <w:tcW w:w="9536" w:type="dxa"/>
            <w:gridSpan w:val="4"/>
          </w:tcPr>
          <w:p w14:paraId="7E12AEB8" w14:textId="59CFFD5D"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12A78DC0" w14:textId="77777777" w:rsidTr="002570E4">
        <w:trPr>
          <w:jc w:val="center"/>
        </w:trPr>
        <w:tc>
          <w:tcPr>
            <w:tcW w:w="4436" w:type="dxa"/>
          </w:tcPr>
          <w:p w14:paraId="188D99CC" w14:textId="37971F30"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B51EB4C" w14:textId="77777777" w:rsidR="00123ECE" w:rsidRPr="005647EB" w:rsidRDefault="00123ECE" w:rsidP="002570E4">
            <w:pPr>
              <w:pStyle w:val="TAH"/>
              <w:keepNext w:val="0"/>
              <w:keepLines w:val="0"/>
            </w:pPr>
            <w:r w:rsidRPr="005647EB">
              <w:t>Value/remark</w:t>
            </w:r>
          </w:p>
        </w:tc>
        <w:tc>
          <w:tcPr>
            <w:tcW w:w="1700" w:type="dxa"/>
          </w:tcPr>
          <w:p w14:paraId="60BC8153" w14:textId="77777777" w:rsidR="00123ECE" w:rsidRPr="005647EB" w:rsidRDefault="00123ECE" w:rsidP="002570E4">
            <w:pPr>
              <w:pStyle w:val="TAH"/>
              <w:keepNext w:val="0"/>
              <w:keepLines w:val="0"/>
            </w:pPr>
            <w:r w:rsidRPr="005647EB">
              <w:t>Comment</w:t>
            </w:r>
          </w:p>
        </w:tc>
        <w:tc>
          <w:tcPr>
            <w:tcW w:w="1133" w:type="dxa"/>
          </w:tcPr>
          <w:p w14:paraId="3ABA2844" w14:textId="77777777" w:rsidR="00123ECE" w:rsidRPr="005647EB" w:rsidRDefault="00123ECE" w:rsidP="002570E4">
            <w:pPr>
              <w:pStyle w:val="TAH"/>
              <w:keepNext w:val="0"/>
              <w:keepLines w:val="0"/>
            </w:pPr>
            <w:r w:rsidRPr="005647EB">
              <w:t>Condition</w:t>
            </w:r>
          </w:p>
        </w:tc>
      </w:tr>
      <w:tr w:rsidR="00123ECE" w:rsidRPr="005647EB" w14:paraId="7E05F9AC" w14:textId="77777777" w:rsidTr="002570E4">
        <w:trPr>
          <w:jc w:val="center"/>
        </w:trPr>
        <w:tc>
          <w:tcPr>
            <w:tcW w:w="4436" w:type="dxa"/>
          </w:tcPr>
          <w:p w14:paraId="40F5B872" w14:textId="3800D0FF"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2DB1C202" w14:textId="77777777" w:rsidR="00123ECE" w:rsidRPr="005647EB" w:rsidRDefault="00123ECE" w:rsidP="002570E4">
            <w:pPr>
              <w:pStyle w:val="TAL"/>
              <w:keepNext w:val="0"/>
              <w:keepLines w:val="0"/>
            </w:pPr>
          </w:p>
        </w:tc>
        <w:tc>
          <w:tcPr>
            <w:tcW w:w="1700" w:type="dxa"/>
          </w:tcPr>
          <w:p w14:paraId="176CA357" w14:textId="77777777" w:rsidR="00123ECE" w:rsidRPr="005647EB" w:rsidRDefault="00123ECE" w:rsidP="002570E4">
            <w:pPr>
              <w:pStyle w:val="TAL"/>
              <w:keepNext w:val="0"/>
              <w:keepLines w:val="0"/>
            </w:pPr>
          </w:p>
        </w:tc>
        <w:tc>
          <w:tcPr>
            <w:tcW w:w="1133" w:type="dxa"/>
          </w:tcPr>
          <w:p w14:paraId="3DC30790" w14:textId="77777777" w:rsidR="00123ECE" w:rsidRPr="005647EB" w:rsidRDefault="00123ECE" w:rsidP="002570E4">
            <w:pPr>
              <w:pStyle w:val="TAL"/>
              <w:keepNext w:val="0"/>
              <w:keepLines w:val="0"/>
            </w:pPr>
          </w:p>
        </w:tc>
      </w:tr>
      <w:tr w:rsidR="00123ECE" w:rsidRPr="005647EB" w14:paraId="297666A9" w14:textId="77777777" w:rsidTr="002570E4">
        <w:trPr>
          <w:jc w:val="center"/>
        </w:trPr>
        <w:tc>
          <w:tcPr>
            <w:tcW w:w="4436" w:type="dxa"/>
          </w:tcPr>
          <w:p w14:paraId="46483DEF" w14:textId="46AB4D27" w:rsidR="00123ECE" w:rsidRPr="005647EB" w:rsidRDefault="002570E4" w:rsidP="002570E4">
            <w:pPr>
              <w:pStyle w:val="TAL"/>
              <w:keepNext w:val="0"/>
              <w:keepLines w:val="0"/>
            </w:pPr>
            <w:r w:rsidRPr="005647EB">
              <w:t xml:space="preserve">   </w:t>
            </w:r>
            <w:r w:rsidR="00123ECE" w:rsidRPr="005647EB">
              <w:t>measId</w:t>
            </w:r>
          </w:p>
        </w:tc>
        <w:tc>
          <w:tcPr>
            <w:tcW w:w="2267" w:type="dxa"/>
          </w:tcPr>
          <w:p w14:paraId="5C7CDCCE" w14:textId="77777777" w:rsidR="00123ECE" w:rsidRPr="005647EB" w:rsidRDefault="00123ECE" w:rsidP="002570E4">
            <w:pPr>
              <w:pStyle w:val="TAL"/>
              <w:keepNext w:val="0"/>
              <w:keepLines w:val="0"/>
            </w:pPr>
            <w:r w:rsidRPr="005647EB">
              <w:t>1</w:t>
            </w:r>
          </w:p>
        </w:tc>
        <w:tc>
          <w:tcPr>
            <w:tcW w:w="1700" w:type="dxa"/>
          </w:tcPr>
          <w:p w14:paraId="3D2FA2A7" w14:textId="716D4C4C"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677FB602" w14:textId="77777777" w:rsidR="00123ECE" w:rsidRPr="005647EB" w:rsidRDefault="00123ECE" w:rsidP="002570E4">
            <w:pPr>
              <w:pStyle w:val="TAL"/>
              <w:keepNext w:val="0"/>
              <w:keepLines w:val="0"/>
            </w:pPr>
          </w:p>
        </w:tc>
      </w:tr>
      <w:tr w:rsidR="00123ECE" w:rsidRPr="005647EB" w14:paraId="3382D5AD" w14:textId="77777777" w:rsidTr="002570E4">
        <w:trPr>
          <w:jc w:val="center"/>
        </w:trPr>
        <w:tc>
          <w:tcPr>
            <w:tcW w:w="4436" w:type="dxa"/>
          </w:tcPr>
          <w:p w14:paraId="3E4D2581" w14:textId="199E4341" w:rsidR="00123ECE" w:rsidRPr="005647EB" w:rsidRDefault="002570E4" w:rsidP="002570E4">
            <w:pPr>
              <w:pStyle w:val="TAL"/>
              <w:keepNext w:val="0"/>
              <w:keepLines w:val="0"/>
            </w:pPr>
            <w:r w:rsidRPr="005647EB">
              <w:t xml:space="preserve">    </w:t>
            </w:r>
            <w:r w:rsidR="00123ECE" w:rsidRPr="005647EB">
              <w:t>measResultServ</w:t>
            </w:r>
            <w:r w:rsidR="00123ECE" w:rsidRPr="005647EB">
              <w:rPr>
                <w:lang w:eastAsia="zh-CN"/>
              </w:rPr>
              <w:t>Cell</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30A4A3F9" w14:textId="77777777" w:rsidR="00123ECE" w:rsidRPr="005647EB" w:rsidRDefault="00123ECE" w:rsidP="002570E4">
            <w:pPr>
              <w:pStyle w:val="TAL"/>
              <w:keepNext w:val="0"/>
              <w:keepLines w:val="0"/>
            </w:pPr>
          </w:p>
        </w:tc>
        <w:tc>
          <w:tcPr>
            <w:tcW w:w="1700" w:type="dxa"/>
          </w:tcPr>
          <w:p w14:paraId="373366B1" w14:textId="77777777" w:rsidR="00123ECE" w:rsidRPr="005647EB" w:rsidRDefault="00123ECE" w:rsidP="002570E4">
            <w:pPr>
              <w:pStyle w:val="TAL"/>
              <w:keepNext w:val="0"/>
              <w:keepLines w:val="0"/>
            </w:pPr>
          </w:p>
        </w:tc>
        <w:tc>
          <w:tcPr>
            <w:tcW w:w="1133" w:type="dxa"/>
          </w:tcPr>
          <w:p w14:paraId="49F768F8" w14:textId="77777777" w:rsidR="00123ECE" w:rsidRPr="005647EB" w:rsidRDefault="00123ECE" w:rsidP="002570E4">
            <w:pPr>
              <w:pStyle w:val="TAL"/>
              <w:keepNext w:val="0"/>
              <w:keepLines w:val="0"/>
            </w:pPr>
          </w:p>
        </w:tc>
      </w:tr>
      <w:tr w:rsidR="00123ECE" w:rsidRPr="005647EB" w14:paraId="2A963F2E" w14:textId="77777777" w:rsidTr="002570E4">
        <w:trPr>
          <w:jc w:val="center"/>
        </w:trPr>
        <w:tc>
          <w:tcPr>
            <w:tcW w:w="4436" w:type="dxa"/>
          </w:tcPr>
          <w:p w14:paraId="3D4C10AF" w14:textId="7029C501"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2A28E450" w14:textId="77777777" w:rsidR="00123ECE" w:rsidRPr="005647EB" w:rsidRDefault="00123ECE" w:rsidP="002570E4">
            <w:pPr>
              <w:pStyle w:val="TAL"/>
              <w:keepNext w:val="0"/>
              <w:keepLines w:val="0"/>
            </w:pPr>
          </w:p>
        </w:tc>
        <w:tc>
          <w:tcPr>
            <w:tcW w:w="1700" w:type="dxa"/>
          </w:tcPr>
          <w:p w14:paraId="7DCBA9A0" w14:textId="2725ADE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93753CB" w14:textId="77777777" w:rsidR="00123ECE" w:rsidRPr="005647EB" w:rsidRDefault="00123ECE" w:rsidP="002570E4">
            <w:pPr>
              <w:pStyle w:val="TAL"/>
              <w:keepNext w:val="0"/>
              <w:keepLines w:val="0"/>
            </w:pPr>
          </w:p>
        </w:tc>
      </w:tr>
      <w:tr w:rsidR="00123ECE" w:rsidRPr="005647EB" w14:paraId="443E4292" w14:textId="77777777" w:rsidTr="002570E4">
        <w:trPr>
          <w:jc w:val="center"/>
        </w:trPr>
        <w:tc>
          <w:tcPr>
            <w:tcW w:w="4436" w:type="dxa"/>
          </w:tcPr>
          <w:p w14:paraId="61029689" w14:textId="1636907F"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3B55E2E8" w14:textId="77777777" w:rsidR="00123ECE" w:rsidRPr="005647EB" w:rsidRDefault="00123ECE" w:rsidP="002570E4">
            <w:pPr>
              <w:pStyle w:val="TAL"/>
              <w:keepNext w:val="0"/>
              <w:keepLines w:val="0"/>
            </w:pPr>
          </w:p>
        </w:tc>
        <w:tc>
          <w:tcPr>
            <w:tcW w:w="1700" w:type="dxa"/>
          </w:tcPr>
          <w:p w14:paraId="68EEAFA7" w14:textId="57B6E273"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7D57D8D" w14:textId="77777777" w:rsidR="00123ECE" w:rsidRPr="005647EB" w:rsidRDefault="00123ECE" w:rsidP="002570E4">
            <w:pPr>
              <w:pStyle w:val="TAL"/>
              <w:keepNext w:val="0"/>
              <w:keepLines w:val="0"/>
            </w:pPr>
          </w:p>
        </w:tc>
      </w:tr>
      <w:tr w:rsidR="00123ECE" w:rsidRPr="005647EB" w14:paraId="5A4C48C4" w14:textId="77777777" w:rsidTr="002570E4">
        <w:trPr>
          <w:jc w:val="center"/>
        </w:trPr>
        <w:tc>
          <w:tcPr>
            <w:tcW w:w="4436" w:type="dxa"/>
          </w:tcPr>
          <w:p w14:paraId="238CA54C" w14:textId="0336B85B" w:rsidR="00123ECE" w:rsidRPr="005647EB" w:rsidRDefault="002570E4" w:rsidP="002570E4">
            <w:pPr>
              <w:pStyle w:val="TAL"/>
              <w:keepNext w:val="0"/>
              <w:keepLines w:val="0"/>
            </w:pPr>
            <w:r w:rsidRPr="005647EB">
              <w:t xml:space="preserve">   </w:t>
            </w:r>
            <w:r w:rsidR="00123ECE" w:rsidRPr="005647EB">
              <w:t>}</w:t>
            </w:r>
          </w:p>
        </w:tc>
        <w:tc>
          <w:tcPr>
            <w:tcW w:w="2267" w:type="dxa"/>
          </w:tcPr>
          <w:p w14:paraId="6081A546" w14:textId="77777777" w:rsidR="00123ECE" w:rsidRPr="005647EB" w:rsidRDefault="00123ECE" w:rsidP="002570E4">
            <w:pPr>
              <w:pStyle w:val="TAL"/>
              <w:keepNext w:val="0"/>
              <w:keepLines w:val="0"/>
            </w:pPr>
          </w:p>
        </w:tc>
        <w:tc>
          <w:tcPr>
            <w:tcW w:w="1700" w:type="dxa"/>
          </w:tcPr>
          <w:p w14:paraId="68AE61D1" w14:textId="77777777" w:rsidR="00123ECE" w:rsidRPr="005647EB" w:rsidRDefault="00123ECE" w:rsidP="002570E4">
            <w:pPr>
              <w:pStyle w:val="TAL"/>
              <w:keepNext w:val="0"/>
              <w:keepLines w:val="0"/>
            </w:pPr>
          </w:p>
        </w:tc>
        <w:tc>
          <w:tcPr>
            <w:tcW w:w="1133" w:type="dxa"/>
          </w:tcPr>
          <w:p w14:paraId="04EB84A4" w14:textId="77777777" w:rsidR="00123ECE" w:rsidRPr="005647EB" w:rsidRDefault="00123ECE" w:rsidP="002570E4">
            <w:pPr>
              <w:pStyle w:val="TAL"/>
              <w:keepNext w:val="0"/>
              <w:keepLines w:val="0"/>
            </w:pPr>
          </w:p>
        </w:tc>
      </w:tr>
      <w:tr w:rsidR="00123ECE" w:rsidRPr="005647EB" w14:paraId="63EABCD8" w14:textId="77777777" w:rsidTr="002570E4">
        <w:trPr>
          <w:jc w:val="center"/>
        </w:trPr>
        <w:tc>
          <w:tcPr>
            <w:tcW w:w="4436" w:type="dxa"/>
          </w:tcPr>
          <w:p w14:paraId="3B906217" w14:textId="34C917B9"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2D0FF2DC" w14:textId="77777777" w:rsidR="00123ECE" w:rsidRPr="005647EB" w:rsidRDefault="00123ECE" w:rsidP="002570E4">
            <w:pPr>
              <w:pStyle w:val="TAL"/>
              <w:keepNext w:val="0"/>
              <w:keepLines w:val="0"/>
            </w:pPr>
          </w:p>
        </w:tc>
        <w:tc>
          <w:tcPr>
            <w:tcW w:w="1700" w:type="dxa"/>
          </w:tcPr>
          <w:p w14:paraId="57E4A7FB" w14:textId="77777777" w:rsidR="00123ECE" w:rsidRPr="005647EB" w:rsidRDefault="00123ECE" w:rsidP="002570E4">
            <w:pPr>
              <w:pStyle w:val="TAL"/>
              <w:keepNext w:val="0"/>
              <w:keepLines w:val="0"/>
            </w:pPr>
          </w:p>
        </w:tc>
        <w:tc>
          <w:tcPr>
            <w:tcW w:w="1133" w:type="dxa"/>
          </w:tcPr>
          <w:p w14:paraId="7A0D1BA7" w14:textId="77777777" w:rsidR="00123ECE" w:rsidRPr="005647EB" w:rsidRDefault="00123ECE" w:rsidP="002570E4">
            <w:pPr>
              <w:pStyle w:val="TAL"/>
              <w:keepNext w:val="0"/>
              <w:keepLines w:val="0"/>
            </w:pPr>
          </w:p>
        </w:tc>
      </w:tr>
      <w:tr w:rsidR="00123ECE" w:rsidRPr="005647EB" w14:paraId="609B4512" w14:textId="77777777" w:rsidTr="002570E4">
        <w:trPr>
          <w:jc w:val="center"/>
        </w:trPr>
        <w:tc>
          <w:tcPr>
            <w:tcW w:w="4436" w:type="dxa"/>
          </w:tcPr>
          <w:p w14:paraId="3F5B88F4" w14:textId="798AA8E1"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35A1D45B" w14:textId="0FAC218B" w:rsidR="00123ECE" w:rsidRPr="005647EB" w:rsidRDefault="00123ECE" w:rsidP="002570E4">
            <w:pPr>
              <w:pStyle w:val="TAL"/>
              <w:keepNext w:val="0"/>
              <w:keepLines w:val="0"/>
            </w:pPr>
            <w:r w:rsidRPr="005647EB">
              <w:t>MeasResultListEUTRA</w:t>
            </w:r>
            <w:r w:rsidR="002570E4" w:rsidRPr="005647EB">
              <w:t xml:space="preserve"> </w:t>
            </w:r>
          </w:p>
        </w:tc>
        <w:tc>
          <w:tcPr>
            <w:tcW w:w="1700" w:type="dxa"/>
          </w:tcPr>
          <w:p w14:paraId="1C5C6720" w14:textId="77777777" w:rsidR="00123ECE" w:rsidRPr="005647EB" w:rsidRDefault="00123ECE" w:rsidP="002570E4">
            <w:pPr>
              <w:pStyle w:val="TAL"/>
              <w:keepNext w:val="0"/>
              <w:keepLines w:val="0"/>
            </w:pPr>
          </w:p>
        </w:tc>
        <w:tc>
          <w:tcPr>
            <w:tcW w:w="1133" w:type="dxa"/>
          </w:tcPr>
          <w:p w14:paraId="1FECF5B8" w14:textId="77777777" w:rsidR="00123ECE" w:rsidRPr="005647EB" w:rsidRDefault="00123ECE" w:rsidP="002570E4">
            <w:pPr>
              <w:pStyle w:val="TAL"/>
              <w:keepNext w:val="0"/>
              <w:keepLines w:val="0"/>
            </w:pPr>
          </w:p>
        </w:tc>
      </w:tr>
      <w:tr w:rsidR="00123ECE" w:rsidRPr="005647EB" w14:paraId="253D5CBA" w14:textId="77777777" w:rsidTr="002570E4">
        <w:trPr>
          <w:jc w:val="center"/>
        </w:trPr>
        <w:tc>
          <w:tcPr>
            <w:tcW w:w="4436" w:type="dxa"/>
          </w:tcPr>
          <w:p w14:paraId="3FB5AA57" w14:textId="39E26E42" w:rsidR="00123ECE" w:rsidRPr="005647EB" w:rsidRDefault="002570E4" w:rsidP="002570E4">
            <w:pPr>
              <w:pStyle w:val="TAL"/>
              <w:keepNext w:val="0"/>
              <w:keepLines w:val="0"/>
            </w:pPr>
            <w:r w:rsidRPr="005647EB">
              <w:t xml:space="preserve">   </w:t>
            </w:r>
            <w:r w:rsidR="00123ECE" w:rsidRPr="005647EB">
              <w:t>}</w:t>
            </w:r>
          </w:p>
        </w:tc>
        <w:tc>
          <w:tcPr>
            <w:tcW w:w="2267" w:type="dxa"/>
          </w:tcPr>
          <w:p w14:paraId="3754AD8A" w14:textId="77777777" w:rsidR="00123ECE" w:rsidRPr="005647EB" w:rsidRDefault="00123ECE" w:rsidP="002570E4">
            <w:pPr>
              <w:pStyle w:val="TAL"/>
              <w:keepNext w:val="0"/>
              <w:keepLines w:val="0"/>
            </w:pPr>
          </w:p>
        </w:tc>
        <w:tc>
          <w:tcPr>
            <w:tcW w:w="1700" w:type="dxa"/>
          </w:tcPr>
          <w:p w14:paraId="46924A1E" w14:textId="77777777" w:rsidR="00123ECE" w:rsidRPr="005647EB" w:rsidRDefault="00123ECE" w:rsidP="002570E4">
            <w:pPr>
              <w:pStyle w:val="TAL"/>
              <w:keepNext w:val="0"/>
              <w:keepLines w:val="0"/>
            </w:pPr>
          </w:p>
        </w:tc>
        <w:tc>
          <w:tcPr>
            <w:tcW w:w="1133" w:type="dxa"/>
          </w:tcPr>
          <w:p w14:paraId="75324992" w14:textId="77777777" w:rsidR="00123ECE" w:rsidRPr="005647EB" w:rsidRDefault="00123ECE" w:rsidP="002570E4">
            <w:pPr>
              <w:pStyle w:val="TAL"/>
              <w:keepNext w:val="0"/>
              <w:keepLines w:val="0"/>
            </w:pPr>
          </w:p>
        </w:tc>
      </w:tr>
      <w:tr w:rsidR="00123ECE" w:rsidRPr="005647EB" w14:paraId="3FB1F349" w14:textId="77777777" w:rsidTr="002570E4">
        <w:trPr>
          <w:jc w:val="center"/>
        </w:trPr>
        <w:tc>
          <w:tcPr>
            <w:tcW w:w="4436" w:type="dxa"/>
          </w:tcPr>
          <w:p w14:paraId="3E1B1A9F" w14:textId="77777777" w:rsidR="00123ECE" w:rsidRPr="005647EB" w:rsidRDefault="00123ECE" w:rsidP="002570E4">
            <w:pPr>
              <w:pStyle w:val="TAL"/>
              <w:keepNext w:val="0"/>
              <w:keepLines w:val="0"/>
            </w:pPr>
            <w:r w:rsidRPr="005647EB">
              <w:t>}</w:t>
            </w:r>
          </w:p>
        </w:tc>
        <w:tc>
          <w:tcPr>
            <w:tcW w:w="2267" w:type="dxa"/>
          </w:tcPr>
          <w:p w14:paraId="30D91171" w14:textId="77777777" w:rsidR="00123ECE" w:rsidRPr="005647EB" w:rsidRDefault="00123ECE" w:rsidP="002570E4">
            <w:pPr>
              <w:pStyle w:val="TAL"/>
              <w:keepNext w:val="0"/>
              <w:keepLines w:val="0"/>
            </w:pPr>
          </w:p>
        </w:tc>
        <w:tc>
          <w:tcPr>
            <w:tcW w:w="1700" w:type="dxa"/>
          </w:tcPr>
          <w:p w14:paraId="127EE110" w14:textId="77777777" w:rsidR="00123ECE" w:rsidRPr="005647EB" w:rsidRDefault="00123ECE" w:rsidP="002570E4">
            <w:pPr>
              <w:pStyle w:val="TAL"/>
              <w:keepNext w:val="0"/>
              <w:keepLines w:val="0"/>
            </w:pPr>
          </w:p>
        </w:tc>
        <w:tc>
          <w:tcPr>
            <w:tcW w:w="1133" w:type="dxa"/>
          </w:tcPr>
          <w:p w14:paraId="288CE174" w14:textId="77777777" w:rsidR="00123ECE" w:rsidRPr="005647EB" w:rsidRDefault="00123ECE" w:rsidP="002570E4">
            <w:pPr>
              <w:pStyle w:val="TAL"/>
              <w:keepNext w:val="0"/>
              <w:keepLines w:val="0"/>
            </w:pPr>
          </w:p>
        </w:tc>
      </w:tr>
    </w:tbl>
    <w:p w14:paraId="28CF10B0" w14:textId="77777777" w:rsidR="00123ECE" w:rsidRPr="005647EB" w:rsidRDefault="00123ECE" w:rsidP="002570E4"/>
    <w:p w14:paraId="2ABFE942" w14:textId="77777777" w:rsidR="00123ECE" w:rsidRPr="005647EB" w:rsidRDefault="00123ECE" w:rsidP="002570E4">
      <w:pPr>
        <w:pStyle w:val="TH"/>
        <w:keepNext w:val="0"/>
        <w:keepLines w:val="0"/>
      </w:pPr>
      <w:r w:rsidRPr="005647EB">
        <w:t>Table 8.3.3.4.3-</w:t>
      </w:r>
      <w:r w:rsidRPr="005647EB">
        <w:rPr>
          <w:lang w:eastAsia="zh-CN"/>
        </w:rPr>
        <w:t>6</w:t>
      </w:r>
      <w:r w:rsidRPr="005647EB">
        <w:t xml:space="preserve">: </w:t>
      </w:r>
      <w:r w:rsidRPr="005647EB">
        <w:rPr>
          <w:i/>
        </w:rPr>
        <w:t>MeasResultListEUTRA</w:t>
      </w:r>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68EDA092" w14:textId="77777777" w:rsidTr="002570E4">
        <w:trPr>
          <w:cantSplit/>
          <w:jc w:val="center"/>
        </w:trPr>
        <w:tc>
          <w:tcPr>
            <w:tcW w:w="9536" w:type="dxa"/>
            <w:gridSpan w:val="4"/>
          </w:tcPr>
          <w:p w14:paraId="1F646118" w14:textId="45F71154"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0EE8A4FF" w14:textId="77777777" w:rsidTr="002570E4">
        <w:trPr>
          <w:jc w:val="center"/>
        </w:trPr>
        <w:tc>
          <w:tcPr>
            <w:tcW w:w="4436" w:type="dxa"/>
          </w:tcPr>
          <w:p w14:paraId="7F35EC7C" w14:textId="5491C144"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52BE3D05" w14:textId="77777777" w:rsidR="00123ECE" w:rsidRPr="005647EB" w:rsidRDefault="00123ECE" w:rsidP="002570E4">
            <w:pPr>
              <w:pStyle w:val="TAH"/>
              <w:keepNext w:val="0"/>
              <w:keepLines w:val="0"/>
            </w:pPr>
            <w:r w:rsidRPr="005647EB">
              <w:t>Value/remark</w:t>
            </w:r>
          </w:p>
        </w:tc>
        <w:tc>
          <w:tcPr>
            <w:tcW w:w="1700" w:type="dxa"/>
          </w:tcPr>
          <w:p w14:paraId="6737B8EA" w14:textId="77777777" w:rsidR="00123ECE" w:rsidRPr="005647EB" w:rsidRDefault="00123ECE" w:rsidP="002570E4">
            <w:pPr>
              <w:pStyle w:val="TAH"/>
              <w:keepNext w:val="0"/>
              <w:keepLines w:val="0"/>
            </w:pPr>
            <w:r w:rsidRPr="005647EB">
              <w:t>Comment</w:t>
            </w:r>
          </w:p>
        </w:tc>
        <w:tc>
          <w:tcPr>
            <w:tcW w:w="1133" w:type="dxa"/>
          </w:tcPr>
          <w:p w14:paraId="5FBDC984" w14:textId="77777777" w:rsidR="00123ECE" w:rsidRPr="005647EB" w:rsidRDefault="00123ECE" w:rsidP="002570E4">
            <w:pPr>
              <w:pStyle w:val="TAH"/>
              <w:keepNext w:val="0"/>
              <w:keepLines w:val="0"/>
            </w:pPr>
            <w:r w:rsidRPr="005647EB">
              <w:t>Condition</w:t>
            </w:r>
          </w:p>
        </w:tc>
      </w:tr>
      <w:tr w:rsidR="00123ECE" w:rsidRPr="005647EB" w14:paraId="249F2D30" w14:textId="77777777" w:rsidTr="002570E4">
        <w:trPr>
          <w:jc w:val="center"/>
        </w:trPr>
        <w:tc>
          <w:tcPr>
            <w:tcW w:w="4436" w:type="dxa"/>
          </w:tcPr>
          <w:p w14:paraId="0E0E8E86" w14:textId="090ABE57"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5F7E73E2" w14:textId="77777777" w:rsidR="00123ECE" w:rsidRPr="005647EB" w:rsidRDefault="00123ECE" w:rsidP="002570E4">
            <w:pPr>
              <w:pStyle w:val="TAL"/>
              <w:keepNext w:val="0"/>
              <w:keepLines w:val="0"/>
            </w:pPr>
          </w:p>
        </w:tc>
        <w:tc>
          <w:tcPr>
            <w:tcW w:w="1700" w:type="dxa"/>
          </w:tcPr>
          <w:p w14:paraId="113090B4" w14:textId="77777777" w:rsidR="00123ECE" w:rsidRPr="005647EB" w:rsidRDefault="00123ECE" w:rsidP="002570E4">
            <w:pPr>
              <w:pStyle w:val="TAL"/>
              <w:keepNext w:val="0"/>
              <w:keepLines w:val="0"/>
            </w:pPr>
          </w:p>
        </w:tc>
        <w:tc>
          <w:tcPr>
            <w:tcW w:w="1133" w:type="dxa"/>
          </w:tcPr>
          <w:p w14:paraId="0F2BF693" w14:textId="77777777" w:rsidR="00123ECE" w:rsidRPr="005647EB" w:rsidRDefault="00123ECE" w:rsidP="002570E4">
            <w:pPr>
              <w:pStyle w:val="TAL"/>
              <w:keepNext w:val="0"/>
              <w:keepLines w:val="0"/>
            </w:pPr>
          </w:p>
        </w:tc>
      </w:tr>
      <w:tr w:rsidR="00123ECE" w:rsidRPr="005647EB" w14:paraId="491A0CF3" w14:textId="77777777" w:rsidTr="002570E4">
        <w:trPr>
          <w:jc w:val="center"/>
        </w:trPr>
        <w:tc>
          <w:tcPr>
            <w:tcW w:w="4436" w:type="dxa"/>
          </w:tcPr>
          <w:p w14:paraId="09953E5E" w14:textId="61ACE4F6" w:rsidR="00123ECE" w:rsidRPr="005647EB" w:rsidDel="003F6218" w:rsidRDefault="002570E4" w:rsidP="002570E4">
            <w:pPr>
              <w:pStyle w:val="TAL"/>
              <w:keepNext w:val="0"/>
              <w:keepLines w:val="0"/>
            </w:pPr>
            <w:r w:rsidRPr="005647EB">
              <w:t xml:space="preserve">  </w:t>
            </w:r>
            <w:r w:rsidR="00123ECE" w:rsidRPr="005647EB">
              <w:t>physCellId</w:t>
            </w:r>
          </w:p>
        </w:tc>
        <w:tc>
          <w:tcPr>
            <w:tcW w:w="2267" w:type="dxa"/>
          </w:tcPr>
          <w:p w14:paraId="3D864AE7" w14:textId="77777777" w:rsidR="00123ECE" w:rsidRPr="005647EB" w:rsidRDefault="00123ECE" w:rsidP="002570E4">
            <w:pPr>
              <w:pStyle w:val="TAL"/>
              <w:keepNext w:val="0"/>
              <w:keepLines w:val="0"/>
            </w:pPr>
            <w:r w:rsidRPr="005647EB">
              <w:t>PhysCellId</w:t>
            </w:r>
          </w:p>
        </w:tc>
        <w:tc>
          <w:tcPr>
            <w:tcW w:w="1700" w:type="dxa"/>
          </w:tcPr>
          <w:p w14:paraId="63F466F1" w14:textId="77777777" w:rsidR="00123ECE" w:rsidRPr="005647EB" w:rsidRDefault="00123ECE" w:rsidP="002570E4">
            <w:pPr>
              <w:pStyle w:val="TAL"/>
              <w:keepNext w:val="0"/>
              <w:keepLines w:val="0"/>
            </w:pPr>
          </w:p>
        </w:tc>
        <w:tc>
          <w:tcPr>
            <w:tcW w:w="1133" w:type="dxa"/>
          </w:tcPr>
          <w:p w14:paraId="321E2263" w14:textId="77777777" w:rsidR="00123ECE" w:rsidRPr="005647EB" w:rsidRDefault="00123ECE" w:rsidP="002570E4">
            <w:pPr>
              <w:pStyle w:val="TAL"/>
              <w:keepNext w:val="0"/>
              <w:keepLines w:val="0"/>
            </w:pPr>
          </w:p>
        </w:tc>
      </w:tr>
      <w:tr w:rsidR="00123ECE" w:rsidRPr="005647EB" w14:paraId="02754ACA" w14:textId="77777777" w:rsidTr="002570E4">
        <w:trPr>
          <w:jc w:val="center"/>
        </w:trPr>
        <w:tc>
          <w:tcPr>
            <w:tcW w:w="4436" w:type="dxa"/>
          </w:tcPr>
          <w:p w14:paraId="076FB014" w14:textId="47005D5A" w:rsidR="00123ECE" w:rsidRPr="005647EB" w:rsidRDefault="002570E4" w:rsidP="002570E4">
            <w:pPr>
              <w:pStyle w:val="TAL"/>
              <w:keepNext w:val="0"/>
              <w:keepLines w:val="0"/>
            </w:pPr>
            <w:r w:rsidRPr="005647EB">
              <w:t xml:space="preserve">  </w:t>
            </w:r>
            <w:r w:rsidR="00123ECE" w:rsidRPr="005647EB">
              <w:t>measResult</w:t>
            </w:r>
            <w:r w:rsidRPr="005647EB">
              <w:t xml:space="preserve"> </w:t>
            </w:r>
            <w:r w:rsidR="00123ECE" w:rsidRPr="005647EB">
              <w:t>SEQUENCE</w:t>
            </w:r>
            <w:r w:rsidRPr="005647EB">
              <w:t xml:space="preserve"> </w:t>
            </w:r>
            <w:r w:rsidR="00123ECE" w:rsidRPr="005647EB">
              <w:t>{</w:t>
            </w:r>
          </w:p>
        </w:tc>
        <w:tc>
          <w:tcPr>
            <w:tcW w:w="2267" w:type="dxa"/>
          </w:tcPr>
          <w:p w14:paraId="62C2B506" w14:textId="77777777" w:rsidR="00123ECE" w:rsidRPr="005647EB" w:rsidRDefault="00123ECE" w:rsidP="002570E4">
            <w:pPr>
              <w:pStyle w:val="TAL"/>
              <w:keepNext w:val="0"/>
              <w:keepLines w:val="0"/>
            </w:pPr>
          </w:p>
        </w:tc>
        <w:tc>
          <w:tcPr>
            <w:tcW w:w="1700" w:type="dxa"/>
          </w:tcPr>
          <w:p w14:paraId="62A78523" w14:textId="4112B757" w:rsidR="00123ECE" w:rsidRPr="005647EB" w:rsidRDefault="002570E4" w:rsidP="002570E4">
            <w:pPr>
              <w:pStyle w:val="TAL"/>
              <w:keepNext w:val="0"/>
              <w:keepLines w:val="0"/>
            </w:pPr>
            <w:r w:rsidRPr="005647EB">
              <w:t xml:space="preserve"> </w:t>
            </w:r>
          </w:p>
        </w:tc>
        <w:tc>
          <w:tcPr>
            <w:tcW w:w="1133" w:type="dxa"/>
          </w:tcPr>
          <w:p w14:paraId="4FAB8760" w14:textId="77777777" w:rsidR="00123ECE" w:rsidRPr="005647EB" w:rsidRDefault="00123ECE" w:rsidP="002570E4">
            <w:pPr>
              <w:pStyle w:val="TAL"/>
              <w:keepNext w:val="0"/>
              <w:keepLines w:val="0"/>
            </w:pPr>
          </w:p>
        </w:tc>
      </w:tr>
      <w:tr w:rsidR="00123ECE" w:rsidRPr="005647EB" w14:paraId="50CD7105" w14:textId="77777777" w:rsidTr="002570E4">
        <w:trPr>
          <w:jc w:val="center"/>
        </w:trPr>
        <w:tc>
          <w:tcPr>
            <w:tcW w:w="4436" w:type="dxa"/>
          </w:tcPr>
          <w:p w14:paraId="68C2E3D9" w14:textId="4FF54988"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17ABEC14" w14:textId="77777777" w:rsidR="00123ECE" w:rsidRPr="005647EB" w:rsidRDefault="00123ECE" w:rsidP="002570E4">
            <w:pPr>
              <w:pStyle w:val="TAL"/>
              <w:keepNext w:val="0"/>
              <w:keepLines w:val="0"/>
            </w:pPr>
          </w:p>
        </w:tc>
        <w:tc>
          <w:tcPr>
            <w:tcW w:w="1700" w:type="dxa"/>
          </w:tcPr>
          <w:p w14:paraId="398C897E" w14:textId="741305BB"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5F837286" w14:textId="77777777" w:rsidR="00123ECE" w:rsidRPr="005647EB" w:rsidRDefault="00123ECE" w:rsidP="002570E4">
            <w:pPr>
              <w:pStyle w:val="TAL"/>
              <w:keepNext w:val="0"/>
              <w:keepLines w:val="0"/>
            </w:pPr>
          </w:p>
        </w:tc>
      </w:tr>
      <w:tr w:rsidR="00123ECE" w:rsidRPr="005647EB" w14:paraId="627E0A8A" w14:textId="77777777" w:rsidTr="002570E4">
        <w:trPr>
          <w:jc w:val="center"/>
        </w:trPr>
        <w:tc>
          <w:tcPr>
            <w:tcW w:w="4436" w:type="dxa"/>
          </w:tcPr>
          <w:p w14:paraId="7475ADB2" w14:textId="11A1506E"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6195808B" w14:textId="77777777" w:rsidR="00123ECE" w:rsidRPr="005647EB" w:rsidRDefault="00123ECE" w:rsidP="002570E4">
            <w:pPr>
              <w:pStyle w:val="TAL"/>
              <w:keepNext w:val="0"/>
              <w:keepLines w:val="0"/>
            </w:pPr>
          </w:p>
        </w:tc>
        <w:tc>
          <w:tcPr>
            <w:tcW w:w="1700" w:type="dxa"/>
          </w:tcPr>
          <w:p w14:paraId="3F715081" w14:textId="2965FAC2"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792A2FF0" w14:textId="77777777" w:rsidR="00123ECE" w:rsidRPr="005647EB" w:rsidRDefault="00123ECE" w:rsidP="002570E4">
            <w:pPr>
              <w:pStyle w:val="TAL"/>
              <w:keepNext w:val="0"/>
              <w:keepLines w:val="0"/>
            </w:pPr>
          </w:p>
        </w:tc>
      </w:tr>
      <w:tr w:rsidR="00123ECE" w:rsidRPr="005647EB" w14:paraId="271260EB" w14:textId="77777777" w:rsidTr="002570E4">
        <w:trPr>
          <w:jc w:val="center"/>
        </w:trPr>
        <w:tc>
          <w:tcPr>
            <w:tcW w:w="4436" w:type="dxa"/>
          </w:tcPr>
          <w:p w14:paraId="18672FD2" w14:textId="0D7D5911" w:rsidR="00123ECE" w:rsidRPr="005647EB" w:rsidRDefault="002570E4" w:rsidP="002570E4">
            <w:pPr>
              <w:pStyle w:val="TAL"/>
              <w:keepNext w:val="0"/>
              <w:keepLines w:val="0"/>
            </w:pPr>
            <w:r w:rsidRPr="005647EB">
              <w:t xml:space="preserve">  </w:t>
            </w:r>
            <w:r w:rsidR="00123ECE" w:rsidRPr="005647EB">
              <w:t>}</w:t>
            </w:r>
          </w:p>
        </w:tc>
        <w:tc>
          <w:tcPr>
            <w:tcW w:w="2267" w:type="dxa"/>
          </w:tcPr>
          <w:p w14:paraId="49A23D0B" w14:textId="77777777" w:rsidR="00123ECE" w:rsidRPr="005647EB" w:rsidRDefault="00123ECE" w:rsidP="002570E4">
            <w:pPr>
              <w:pStyle w:val="TAL"/>
              <w:keepNext w:val="0"/>
              <w:keepLines w:val="0"/>
            </w:pPr>
          </w:p>
        </w:tc>
        <w:tc>
          <w:tcPr>
            <w:tcW w:w="1700" w:type="dxa"/>
          </w:tcPr>
          <w:p w14:paraId="700C99D9" w14:textId="77777777" w:rsidR="00123ECE" w:rsidRPr="005647EB" w:rsidRDefault="00123ECE" w:rsidP="002570E4">
            <w:pPr>
              <w:pStyle w:val="TAL"/>
              <w:keepNext w:val="0"/>
              <w:keepLines w:val="0"/>
            </w:pPr>
          </w:p>
        </w:tc>
        <w:tc>
          <w:tcPr>
            <w:tcW w:w="1133" w:type="dxa"/>
          </w:tcPr>
          <w:p w14:paraId="2E770548" w14:textId="77777777" w:rsidR="00123ECE" w:rsidRPr="005647EB" w:rsidRDefault="00123ECE" w:rsidP="002570E4">
            <w:pPr>
              <w:pStyle w:val="TAL"/>
              <w:keepNext w:val="0"/>
              <w:keepLines w:val="0"/>
            </w:pPr>
          </w:p>
        </w:tc>
      </w:tr>
      <w:tr w:rsidR="00123ECE" w:rsidRPr="005647EB" w14:paraId="10A17E3B" w14:textId="77777777" w:rsidTr="002570E4">
        <w:trPr>
          <w:jc w:val="center"/>
        </w:trPr>
        <w:tc>
          <w:tcPr>
            <w:tcW w:w="4436" w:type="dxa"/>
          </w:tcPr>
          <w:p w14:paraId="071CCEF9" w14:textId="77777777" w:rsidR="00123ECE" w:rsidRPr="005647EB" w:rsidRDefault="00123ECE" w:rsidP="002570E4">
            <w:pPr>
              <w:pStyle w:val="TAL"/>
              <w:keepNext w:val="0"/>
              <w:keepLines w:val="0"/>
            </w:pPr>
            <w:r w:rsidRPr="005647EB">
              <w:t>}</w:t>
            </w:r>
          </w:p>
        </w:tc>
        <w:tc>
          <w:tcPr>
            <w:tcW w:w="2267" w:type="dxa"/>
          </w:tcPr>
          <w:p w14:paraId="773CD163" w14:textId="77777777" w:rsidR="00123ECE" w:rsidRPr="005647EB" w:rsidRDefault="00123ECE" w:rsidP="002570E4">
            <w:pPr>
              <w:pStyle w:val="TAL"/>
              <w:keepNext w:val="0"/>
              <w:keepLines w:val="0"/>
            </w:pPr>
          </w:p>
        </w:tc>
        <w:tc>
          <w:tcPr>
            <w:tcW w:w="1700" w:type="dxa"/>
          </w:tcPr>
          <w:p w14:paraId="7339C63D" w14:textId="77777777" w:rsidR="00123ECE" w:rsidRPr="005647EB" w:rsidRDefault="00123ECE" w:rsidP="002570E4">
            <w:pPr>
              <w:pStyle w:val="TAL"/>
              <w:keepNext w:val="0"/>
              <w:keepLines w:val="0"/>
            </w:pPr>
          </w:p>
        </w:tc>
        <w:tc>
          <w:tcPr>
            <w:tcW w:w="1133" w:type="dxa"/>
          </w:tcPr>
          <w:p w14:paraId="0A76F4FF" w14:textId="77777777" w:rsidR="00123ECE" w:rsidRPr="005647EB" w:rsidRDefault="00123ECE" w:rsidP="002570E4">
            <w:pPr>
              <w:pStyle w:val="TAL"/>
              <w:keepNext w:val="0"/>
              <w:keepLines w:val="0"/>
            </w:pPr>
          </w:p>
        </w:tc>
      </w:tr>
    </w:tbl>
    <w:p w14:paraId="1E745BA0" w14:textId="77777777" w:rsidR="00123ECE" w:rsidRPr="005647EB" w:rsidRDefault="00123ECE" w:rsidP="002570E4"/>
    <w:p w14:paraId="70EBD9D2" w14:textId="77777777" w:rsidR="00123ECE" w:rsidRPr="005647EB" w:rsidRDefault="00123ECE" w:rsidP="006D30B7">
      <w:pPr>
        <w:pStyle w:val="TH"/>
        <w:keepLines w:val="0"/>
      </w:pPr>
      <w:r w:rsidRPr="005647EB">
        <w:lastRenderedPageBreak/>
        <w:t>Table 8.3.3.4.3-</w:t>
      </w:r>
      <w:r w:rsidRPr="005647EB">
        <w:rPr>
          <w:lang w:eastAsia="zh-CN"/>
        </w:rPr>
        <w:t>7</w:t>
      </w:r>
      <w:r w:rsidRPr="005647EB">
        <w:t xml:space="preserve">: </w:t>
      </w:r>
      <w:r w:rsidRPr="005647EB">
        <w:rPr>
          <w:i/>
        </w:rPr>
        <w:t>FilterCoefficient</w:t>
      </w:r>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4154A526" w14:textId="77777777" w:rsidTr="002570E4">
        <w:trPr>
          <w:cantSplit/>
          <w:jc w:val="center"/>
        </w:trPr>
        <w:tc>
          <w:tcPr>
            <w:tcW w:w="9536" w:type="dxa"/>
            <w:gridSpan w:val="4"/>
          </w:tcPr>
          <w:p w14:paraId="23103F2F" w14:textId="3DC111E8"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2D5B9C0D" w14:textId="77777777" w:rsidTr="002570E4">
        <w:trPr>
          <w:jc w:val="center"/>
        </w:trPr>
        <w:tc>
          <w:tcPr>
            <w:tcW w:w="4436" w:type="dxa"/>
          </w:tcPr>
          <w:p w14:paraId="675069AF" w14:textId="6064A39B" w:rsidR="00123ECE" w:rsidRPr="005647EB" w:rsidRDefault="00123ECE" w:rsidP="006D30B7">
            <w:pPr>
              <w:pStyle w:val="TAH"/>
              <w:keepLines w:val="0"/>
              <w:rPr>
                <w:rFonts w:cs="Arial"/>
                <w:szCs w:val="18"/>
              </w:rPr>
            </w:pPr>
            <w:r w:rsidRPr="005647EB">
              <w:rPr>
                <w:rFonts w:cs="Arial"/>
                <w:szCs w:val="18"/>
              </w:rPr>
              <w:t>Information</w:t>
            </w:r>
            <w:r w:rsidR="002570E4" w:rsidRPr="005647EB">
              <w:rPr>
                <w:rFonts w:cs="Arial"/>
                <w:szCs w:val="18"/>
              </w:rPr>
              <w:t xml:space="preserve"> </w:t>
            </w:r>
            <w:r w:rsidRPr="005647EB">
              <w:rPr>
                <w:rFonts w:cs="Arial"/>
                <w:szCs w:val="18"/>
              </w:rPr>
              <w:t>Element</w:t>
            </w:r>
          </w:p>
        </w:tc>
        <w:tc>
          <w:tcPr>
            <w:tcW w:w="2267" w:type="dxa"/>
          </w:tcPr>
          <w:p w14:paraId="12F35856" w14:textId="77777777" w:rsidR="00123ECE" w:rsidRPr="005647EB" w:rsidRDefault="00123ECE" w:rsidP="006D30B7">
            <w:pPr>
              <w:pStyle w:val="TAH"/>
              <w:keepLines w:val="0"/>
              <w:rPr>
                <w:rFonts w:cs="Arial"/>
                <w:szCs w:val="18"/>
              </w:rPr>
            </w:pPr>
            <w:r w:rsidRPr="005647EB">
              <w:rPr>
                <w:rFonts w:cs="Arial"/>
                <w:szCs w:val="18"/>
              </w:rPr>
              <w:t>Value/remark</w:t>
            </w:r>
          </w:p>
        </w:tc>
        <w:tc>
          <w:tcPr>
            <w:tcW w:w="1700" w:type="dxa"/>
          </w:tcPr>
          <w:p w14:paraId="1C909517" w14:textId="77777777" w:rsidR="00123ECE" w:rsidRPr="005647EB" w:rsidRDefault="00123ECE" w:rsidP="006D30B7">
            <w:pPr>
              <w:pStyle w:val="TAH"/>
              <w:keepLines w:val="0"/>
              <w:rPr>
                <w:rFonts w:cs="Arial"/>
                <w:szCs w:val="18"/>
              </w:rPr>
            </w:pPr>
            <w:r w:rsidRPr="005647EB">
              <w:rPr>
                <w:rFonts w:cs="Arial"/>
                <w:szCs w:val="18"/>
              </w:rPr>
              <w:t>Comment</w:t>
            </w:r>
          </w:p>
        </w:tc>
        <w:tc>
          <w:tcPr>
            <w:tcW w:w="1133" w:type="dxa"/>
          </w:tcPr>
          <w:p w14:paraId="71B44F85" w14:textId="77777777" w:rsidR="00123ECE" w:rsidRPr="005647EB" w:rsidRDefault="00123ECE" w:rsidP="006D30B7">
            <w:pPr>
              <w:pStyle w:val="TAH"/>
              <w:keepLines w:val="0"/>
              <w:rPr>
                <w:rFonts w:cs="Arial"/>
                <w:szCs w:val="18"/>
              </w:rPr>
            </w:pPr>
            <w:r w:rsidRPr="005647EB">
              <w:rPr>
                <w:rFonts w:cs="Arial"/>
                <w:szCs w:val="18"/>
              </w:rPr>
              <w:t>Condition</w:t>
            </w:r>
          </w:p>
        </w:tc>
      </w:tr>
      <w:tr w:rsidR="00123ECE" w:rsidRPr="005647EB" w14:paraId="1B4CC3B4" w14:textId="77777777" w:rsidTr="002570E4">
        <w:trPr>
          <w:jc w:val="center"/>
        </w:trPr>
        <w:tc>
          <w:tcPr>
            <w:tcW w:w="4436" w:type="dxa"/>
          </w:tcPr>
          <w:p w14:paraId="2E7E6695" w14:textId="77777777" w:rsidR="00123ECE" w:rsidRPr="005647EB" w:rsidDel="003F6218" w:rsidRDefault="00123ECE" w:rsidP="002570E4">
            <w:pPr>
              <w:rPr>
                <w:rFonts w:ascii="Arial" w:hAnsi="Arial" w:cs="Arial"/>
                <w:sz w:val="18"/>
                <w:szCs w:val="18"/>
              </w:rPr>
            </w:pPr>
            <w:r w:rsidRPr="005647EB">
              <w:rPr>
                <w:rFonts w:ascii="Arial" w:hAnsi="Arial" w:cs="Arial"/>
                <w:sz w:val="18"/>
                <w:szCs w:val="18"/>
              </w:rPr>
              <w:t>filterCoefficient</w:t>
            </w:r>
          </w:p>
        </w:tc>
        <w:tc>
          <w:tcPr>
            <w:tcW w:w="2267" w:type="dxa"/>
          </w:tcPr>
          <w:p w14:paraId="42321D06" w14:textId="77777777" w:rsidR="00123ECE" w:rsidRPr="005647EB" w:rsidRDefault="00123ECE" w:rsidP="002570E4">
            <w:pPr>
              <w:pStyle w:val="TAL"/>
              <w:keepNext w:val="0"/>
              <w:keepLines w:val="0"/>
              <w:rPr>
                <w:rFonts w:cs="Arial"/>
                <w:szCs w:val="18"/>
              </w:rPr>
            </w:pPr>
            <w:r w:rsidRPr="005647EB">
              <w:rPr>
                <w:rFonts w:cs="Arial"/>
                <w:szCs w:val="18"/>
              </w:rPr>
              <w:t>fc9</w:t>
            </w:r>
          </w:p>
        </w:tc>
        <w:tc>
          <w:tcPr>
            <w:tcW w:w="1700" w:type="dxa"/>
          </w:tcPr>
          <w:p w14:paraId="1790402E" w14:textId="77777777" w:rsidR="00123ECE" w:rsidRPr="005647EB" w:rsidRDefault="00123ECE" w:rsidP="002570E4">
            <w:pPr>
              <w:pStyle w:val="TAL"/>
              <w:keepNext w:val="0"/>
              <w:keepLines w:val="0"/>
              <w:rPr>
                <w:rFonts w:cs="Arial"/>
                <w:szCs w:val="18"/>
              </w:rPr>
            </w:pPr>
          </w:p>
        </w:tc>
        <w:tc>
          <w:tcPr>
            <w:tcW w:w="1133" w:type="dxa"/>
          </w:tcPr>
          <w:p w14:paraId="13FAE5C0" w14:textId="77777777" w:rsidR="00123ECE" w:rsidRPr="005647EB" w:rsidRDefault="00123ECE" w:rsidP="002570E4">
            <w:pPr>
              <w:pStyle w:val="TAL"/>
              <w:keepNext w:val="0"/>
              <w:keepLines w:val="0"/>
              <w:rPr>
                <w:rFonts w:cs="Arial"/>
                <w:szCs w:val="18"/>
              </w:rPr>
            </w:pPr>
          </w:p>
        </w:tc>
      </w:tr>
    </w:tbl>
    <w:p w14:paraId="6AFC98C5" w14:textId="77777777" w:rsidR="00123ECE" w:rsidRPr="005647EB" w:rsidRDefault="00123ECE" w:rsidP="002570E4"/>
    <w:p w14:paraId="777DA93C"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8.3.3</w:t>
        </w:r>
      </w:smartTag>
      <w:r w:rsidRPr="005647EB">
        <w:t>.4.3-</w:t>
      </w:r>
      <w:r w:rsidRPr="005647EB">
        <w:rPr>
          <w:lang w:eastAsia="zh-CN"/>
        </w:rPr>
        <w:t>8</w:t>
      </w:r>
      <w:r w:rsidRPr="005647EB">
        <w:t xml:space="preserve">: </w:t>
      </w:r>
      <w:r w:rsidRPr="005647EB">
        <w:rPr>
          <w:i/>
        </w:rPr>
        <w:t>MeasObjectEUTRA-GENERIC(Freq)</w:t>
      </w:r>
      <w:r w:rsidRPr="005647EB">
        <w:t>: Additional E-UTRAN FDD-FDD inter-frequency event triggered reporting under AWGN propagation conditions with DRX when L3 filtering is used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64498774" w14:textId="77777777" w:rsidTr="002570E4">
        <w:trPr>
          <w:jc w:val="center"/>
        </w:trPr>
        <w:tc>
          <w:tcPr>
            <w:tcW w:w="9635" w:type="dxa"/>
            <w:gridSpan w:val="4"/>
            <w:shd w:val="clear" w:color="auto" w:fill="auto"/>
          </w:tcPr>
          <w:p w14:paraId="2AD263C0" w14:textId="47753CBD"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MeasObjectEUTRA-GENERIC(Freq)</w:t>
            </w:r>
          </w:p>
        </w:tc>
      </w:tr>
      <w:tr w:rsidR="00123ECE" w:rsidRPr="005647EB" w14:paraId="3F4AE196" w14:textId="77777777" w:rsidTr="002570E4">
        <w:trPr>
          <w:jc w:val="center"/>
        </w:trPr>
        <w:tc>
          <w:tcPr>
            <w:tcW w:w="4535" w:type="dxa"/>
            <w:shd w:val="clear" w:color="auto" w:fill="auto"/>
          </w:tcPr>
          <w:p w14:paraId="73DE4AA6" w14:textId="0A4DCD06"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31E2B685" w14:textId="77777777" w:rsidR="00123ECE" w:rsidRPr="005647EB" w:rsidRDefault="00123ECE" w:rsidP="002570E4">
            <w:pPr>
              <w:pStyle w:val="TAH"/>
              <w:keepNext w:val="0"/>
              <w:keepLines w:val="0"/>
            </w:pPr>
            <w:r w:rsidRPr="005647EB">
              <w:t>Value/remark</w:t>
            </w:r>
          </w:p>
        </w:tc>
        <w:tc>
          <w:tcPr>
            <w:tcW w:w="1700" w:type="dxa"/>
            <w:shd w:val="clear" w:color="auto" w:fill="auto"/>
          </w:tcPr>
          <w:p w14:paraId="6180DBAA" w14:textId="77777777" w:rsidR="00123ECE" w:rsidRPr="005647EB" w:rsidRDefault="00123ECE" w:rsidP="002570E4">
            <w:pPr>
              <w:pStyle w:val="TAH"/>
              <w:keepNext w:val="0"/>
              <w:keepLines w:val="0"/>
            </w:pPr>
            <w:r w:rsidRPr="005647EB">
              <w:t>Comment</w:t>
            </w:r>
          </w:p>
        </w:tc>
        <w:tc>
          <w:tcPr>
            <w:tcW w:w="1133" w:type="dxa"/>
            <w:shd w:val="clear" w:color="auto" w:fill="auto"/>
          </w:tcPr>
          <w:p w14:paraId="2777F04F" w14:textId="77777777" w:rsidR="00123ECE" w:rsidRPr="005647EB" w:rsidRDefault="00123ECE" w:rsidP="002570E4">
            <w:pPr>
              <w:pStyle w:val="TAH"/>
              <w:keepNext w:val="0"/>
              <w:keepLines w:val="0"/>
            </w:pPr>
            <w:r w:rsidRPr="005647EB">
              <w:t>Condition</w:t>
            </w:r>
          </w:p>
        </w:tc>
      </w:tr>
      <w:tr w:rsidR="00123ECE" w:rsidRPr="005647EB" w14:paraId="0FF6D575" w14:textId="77777777" w:rsidTr="002570E4">
        <w:trPr>
          <w:jc w:val="center"/>
        </w:trPr>
        <w:tc>
          <w:tcPr>
            <w:tcW w:w="4535" w:type="dxa"/>
            <w:shd w:val="clear" w:color="auto" w:fill="auto"/>
          </w:tcPr>
          <w:p w14:paraId="36BD1DFF" w14:textId="4E232124" w:rsidR="00123ECE" w:rsidRPr="005647EB" w:rsidRDefault="00123ECE" w:rsidP="002570E4">
            <w:pPr>
              <w:pStyle w:val="TAL"/>
              <w:keepNext w:val="0"/>
              <w:keepLines w:val="0"/>
            </w:pPr>
            <w:r w:rsidRPr="005647EB">
              <w:t>MeasObjectEUTRA-GENERIC(Freq)</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103485B3" w14:textId="77777777" w:rsidR="00123ECE" w:rsidRPr="005647EB" w:rsidRDefault="00123ECE" w:rsidP="002570E4">
            <w:pPr>
              <w:pStyle w:val="TAL"/>
              <w:keepNext w:val="0"/>
              <w:keepLines w:val="0"/>
            </w:pPr>
          </w:p>
        </w:tc>
        <w:tc>
          <w:tcPr>
            <w:tcW w:w="1700" w:type="dxa"/>
            <w:shd w:val="clear" w:color="auto" w:fill="auto"/>
          </w:tcPr>
          <w:p w14:paraId="49F9D122" w14:textId="77777777" w:rsidR="00123ECE" w:rsidRPr="005647EB" w:rsidRDefault="00123ECE" w:rsidP="002570E4">
            <w:pPr>
              <w:pStyle w:val="TAL"/>
              <w:keepNext w:val="0"/>
              <w:keepLines w:val="0"/>
            </w:pPr>
          </w:p>
        </w:tc>
        <w:tc>
          <w:tcPr>
            <w:tcW w:w="1133" w:type="dxa"/>
            <w:shd w:val="clear" w:color="auto" w:fill="auto"/>
          </w:tcPr>
          <w:p w14:paraId="0FD8EC88" w14:textId="77777777" w:rsidR="00123ECE" w:rsidRPr="005647EB" w:rsidRDefault="00123ECE" w:rsidP="002570E4">
            <w:pPr>
              <w:pStyle w:val="TAL"/>
              <w:keepNext w:val="0"/>
              <w:keepLines w:val="0"/>
            </w:pPr>
          </w:p>
        </w:tc>
      </w:tr>
      <w:tr w:rsidR="00123ECE" w:rsidRPr="005647EB" w14:paraId="023B3F87" w14:textId="77777777" w:rsidTr="002570E4">
        <w:trPr>
          <w:jc w:val="center"/>
        </w:trPr>
        <w:tc>
          <w:tcPr>
            <w:tcW w:w="4535" w:type="dxa"/>
            <w:shd w:val="clear" w:color="auto" w:fill="auto"/>
          </w:tcPr>
          <w:p w14:paraId="0B6797E3" w14:textId="7563FE7B" w:rsidR="00123ECE" w:rsidRPr="005647EB" w:rsidRDefault="002570E4" w:rsidP="002570E4">
            <w:pPr>
              <w:pStyle w:val="TAL"/>
              <w:keepNext w:val="0"/>
              <w:keepLines w:val="0"/>
            </w:pPr>
            <w:r w:rsidRPr="005647EB">
              <w:t xml:space="preserve">  </w:t>
            </w:r>
            <w:r w:rsidR="00123ECE" w:rsidRPr="005647EB">
              <w:t>carrierFreq</w:t>
            </w:r>
            <w:r w:rsidRPr="005647EB">
              <w:t xml:space="preserve"> </w:t>
            </w:r>
          </w:p>
        </w:tc>
        <w:tc>
          <w:tcPr>
            <w:tcW w:w="2267" w:type="dxa"/>
            <w:shd w:val="clear" w:color="auto" w:fill="auto"/>
          </w:tcPr>
          <w:p w14:paraId="203AA3A7" w14:textId="3D27D1AD" w:rsidR="00123ECE" w:rsidRPr="005647EB" w:rsidRDefault="00123ECE" w:rsidP="002570E4">
            <w:pPr>
              <w:pStyle w:val="TAL"/>
              <w:keepNext w:val="0"/>
              <w:keepLines w:val="0"/>
            </w:pPr>
            <w:r w:rsidRPr="005647EB">
              <w:t>Downlink</w:t>
            </w:r>
            <w:r w:rsidR="002570E4" w:rsidRPr="005647EB">
              <w:t xml:space="preserve"> </w:t>
            </w:r>
            <w:r w:rsidRPr="005647EB">
              <w:t>EARFCN</w:t>
            </w:r>
            <w:r w:rsidR="002570E4" w:rsidRPr="005647EB">
              <w:t xml:space="preserve"> </w:t>
            </w:r>
            <w:r w:rsidRPr="005647EB">
              <w:t>for</w:t>
            </w:r>
            <w:r w:rsidR="002570E4" w:rsidRPr="005647EB">
              <w:t xml:space="preserve"> </w:t>
            </w:r>
            <w:r w:rsidRPr="005647EB">
              <w:t>Freq</w:t>
            </w:r>
          </w:p>
        </w:tc>
        <w:tc>
          <w:tcPr>
            <w:tcW w:w="1700" w:type="dxa"/>
            <w:shd w:val="clear" w:color="auto" w:fill="auto"/>
          </w:tcPr>
          <w:p w14:paraId="04A4FC63" w14:textId="77777777" w:rsidR="00123ECE" w:rsidRPr="005647EB" w:rsidRDefault="00123ECE" w:rsidP="002570E4">
            <w:pPr>
              <w:pStyle w:val="TAL"/>
              <w:keepNext w:val="0"/>
              <w:keepLines w:val="0"/>
            </w:pPr>
          </w:p>
        </w:tc>
        <w:tc>
          <w:tcPr>
            <w:tcW w:w="1133" w:type="dxa"/>
            <w:shd w:val="clear" w:color="auto" w:fill="auto"/>
          </w:tcPr>
          <w:p w14:paraId="487316B7" w14:textId="77777777" w:rsidR="00123ECE" w:rsidRPr="005647EB" w:rsidRDefault="00123ECE" w:rsidP="002570E4">
            <w:pPr>
              <w:pStyle w:val="TAL"/>
              <w:keepNext w:val="0"/>
              <w:keepLines w:val="0"/>
            </w:pPr>
          </w:p>
        </w:tc>
      </w:tr>
      <w:tr w:rsidR="00123ECE" w:rsidRPr="005647EB" w14:paraId="5B02AF57" w14:textId="77777777" w:rsidTr="002570E4">
        <w:trPr>
          <w:jc w:val="center"/>
        </w:trPr>
        <w:tc>
          <w:tcPr>
            <w:tcW w:w="4535" w:type="dxa"/>
            <w:shd w:val="clear" w:color="auto" w:fill="auto"/>
          </w:tcPr>
          <w:p w14:paraId="3600D7BD" w14:textId="0AAC72B4" w:rsidR="00123ECE" w:rsidRPr="005647EB" w:rsidRDefault="002570E4" w:rsidP="002570E4">
            <w:pPr>
              <w:pStyle w:val="TAL"/>
              <w:keepNext w:val="0"/>
              <w:keepLines w:val="0"/>
            </w:pPr>
            <w:r w:rsidRPr="005647EB">
              <w:t xml:space="preserve">  </w:t>
            </w:r>
            <w:r w:rsidR="00123ECE" w:rsidRPr="005647EB">
              <w:t>allowedmeasBandwidth</w:t>
            </w:r>
          </w:p>
        </w:tc>
        <w:tc>
          <w:tcPr>
            <w:tcW w:w="2267" w:type="dxa"/>
            <w:shd w:val="clear" w:color="auto" w:fill="auto"/>
          </w:tcPr>
          <w:p w14:paraId="59614241" w14:textId="7D7950A7" w:rsidR="00123ECE" w:rsidRPr="005647EB" w:rsidRDefault="00123ECE" w:rsidP="002570E4">
            <w:pPr>
              <w:pStyle w:val="TAL"/>
              <w:keepNext w:val="0"/>
              <w:keepLines w:val="0"/>
            </w:pPr>
            <w:r w:rsidRPr="005647EB">
              <w:t>The</w:t>
            </w:r>
            <w:r w:rsidR="002570E4" w:rsidRPr="005647EB">
              <w:t xml:space="preserve"> </w:t>
            </w:r>
            <w:r w:rsidRPr="005647EB">
              <w:t>number</w:t>
            </w:r>
            <w:r w:rsidR="002570E4" w:rsidRPr="005647EB">
              <w:t xml:space="preserve"> </w:t>
            </w:r>
            <w:r w:rsidRPr="005647EB">
              <w:t>of</w:t>
            </w:r>
            <w:r w:rsidR="002570E4" w:rsidRPr="005647EB">
              <w:t xml:space="preserve"> </w:t>
            </w:r>
            <w:r w:rsidRPr="005647EB">
              <w:t>the</w:t>
            </w:r>
            <w:r w:rsidR="002570E4" w:rsidRPr="005647EB">
              <w:t xml:space="preserve"> </w:t>
            </w:r>
            <w:r w:rsidRPr="005647EB">
              <w:t>resource</w:t>
            </w:r>
            <w:r w:rsidR="002570E4" w:rsidRPr="005647EB">
              <w:t xml:space="preserve"> </w:t>
            </w:r>
            <w:r w:rsidRPr="005647EB">
              <w:t>blocks</w:t>
            </w:r>
            <w:r w:rsidR="002570E4" w:rsidRPr="005647EB">
              <w:t xml:space="preserve"> </w:t>
            </w:r>
            <w:r w:rsidRPr="005647EB">
              <w:t>for</w:t>
            </w:r>
            <w:r w:rsidR="002570E4" w:rsidRPr="005647EB">
              <w:t xml:space="preserve"> </w:t>
            </w:r>
            <w:r w:rsidRPr="005647EB">
              <w:t>Freq</w:t>
            </w:r>
            <w:r w:rsidR="002570E4" w:rsidRPr="005647EB">
              <w:t xml:space="preserve"> </w:t>
            </w:r>
          </w:p>
        </w:tc>
        <w:tc>
          <w:tcPr>
            <w:tcW w:w="1700" w:type="dxa"/>
            <w:shd w:val="clear" w:color="auto" w:fill="auto"/>
          </w:tcPr>
          <w:p w14:paraId="0337AB3B" w14:textId="77777777" w:rsidR="00123ECE" w:rsidRPr="005647EB" w:rsidRDefault="00123ECE" w:rsidP="002570E4">
            <w:pPr>
              <w:pStyle w:val="TAL"/>
              <w:keepNext w:val="0"/>
              <w:keepLines w:val="0"/>
            </w:pPr>
          </w:p>
        </w:tc>
        <w:tc>
          <w:tcPr>
            <w:tcW w:w="1133" w:type="dxa"/>
            <w:shd w:val="clear" w:color="auto" w:fill="auto"/>
          </w:tcPr>
          <w:p w14:paraId="09B0B454" w14:textId="77777777" w:rsidR="00123ECE" w:rsidRPr="005647EB" w:rsidRDefault="00123ECE" w:rsidP="002570E4">
            <w:pPr>
              <w:pStyle w:val="TAL"/>
              <w:keepNext w:val="0"/>
              <w:keepLines w:val="0"/>
            </w:pPr>
          </w:p>
        </w:tc>
      </w:tr>
      <w:tr w:rsidR="00123ECE" w:rsidRPr="005647EB" w14:paraId="0F43D2C2" w14:textId="77777777" w:rsidTr="002570E4">
        <w:trPr>
          <w:jc w:val="center"/>
        </w:trPr>
        <w:tc>
          <w:tcPr>
            <w:tcW w:w="4535" w:type="dxa"/>
            <w:shd w:val="clear" w:color="auto" w:fill="auto"/>
          </w:tcPr>
          <w:p w14:paraId="110D8F9D" w14:textId="73F81234" w:rsidR="00123ECE" w:rsidRPr="005647EB" w:rsidRDefault="002570E4" w:rsidP="002570E4">
            <w:pPr>
              <w:pStyle w:val="TAL"/>
              <w:keepNext w:val="0"/>
              <w:keepLines w:val="0"/>
            </w:pPr>
            <w:r w:rsidRPr="005647EB">
              <w:t xml:space="preserve">  </w:t>
            </w:r>
            <w:r w:rsidR="00123ECE" w:rsidRPr="005647EB">
              <w:t>presenceAntennaPort1</w:t>
            </w:r>
          </w:p>
        </w:tc>
        <w:tc>
          <w:tcPr>
            <w:tcW w:w="2267" w:type="dxa"/>
            <w:shd w:val="clear" w:color="auto" w:fill="auto"/>
          </w:tcPr>
          <w:p w14:paraId="504B3D9F" w14:textId="77777777" w:rsidR="00123ECE" w:rsidRPr="005647EB" w:rsidRDefault="00123ECE" w:rsidP="002570E4">
            <w:pPr>
              <w:pStyle w:val="TAL"/>
              <w:keepNext w:val="0"/>
              <w:keepLines w:val="0"/>
            </w:pPr>
            <w:r w:rsidRPr="005647EB">
              <w:t>FALSE</w:t>
            </w:r>
          </w:p>
        </w:tc>
        <w:tc>
          <w:tcPr>
            <w:tcW w:w="1700" w:type="dxa"/>
            <w:shd w:val="clear" w:color="auto" w:fill="auto"/>
          </w:tcPr>
          <w:p w14:paraId="7187D074" w14:textId="77777777" w:rsidR="00123ECE" w:rsidRPr="005647EB" w:rsidRDefault="00123ECE" w:rsidP="002570E4">
            <w:pPr>
              <w:pStyle w:val="TAL"/>
              <w:keepNext w:val="0"/>
              <w:keepLines w:val="0"/>
            </w:pPr>
          </w:p>
        </w:tc>
        <w:tc>
          <w:tcPr>
            <w:tcW w:w="1133" w:type="dxa"/>
            <w:shd w:val="clear" w:color="auto" w:fill="auto"/>
          </w:tcPr>
          <w:p w14:paraId="0254EE3A" w14:textId="77777777" w:rsidR="00123ECE" w:rsidRPr="005647EB" w:rsidRDefault="00123ECE" w:rsidP="002570E4">
            <w:pPr>
              <w:pStyle w:val="TAL"/>
              <w:keepNext w:val="0"/>
              <w:keepLines w:val="0"/>
            </w:pPr>
          </w:p>
        </w:tc>
      </w:tr>
      <w:tr w:rsidR="00123ECE" w:rsidRPr="005647EB" w14:paraId="75CD1898" w14:textId="77777777" w:rsidTr="002570E4">
        <w:trPr>
          <w:jc w:val="center"/>
        </w:trPr>
        <w:tc>
          <w:tcPr>
            <w:tcW w:w="4535" w:type="dxa"/>
            <w:shd w:val="clear" w:color="auto" w:fill="auto"/>
          </w:tcPr>
          <w:p w14:paraId="37F90BFC" w14:textId="55830053" w:rsidR="00123ECE" w:rsidRPr="005647EB" w:rsidRDefault="002570E4" w:rsidP="002570E4">
            <w:pPr>
              <w:pStyle w:val="TAL"/>
              <w:keepNext w:val="0"/>
              <w:keepLines w:val="0"/>
            </w:pPr>
            <w:r w:rsidRPr="005647EB">
              <w:t xml:space="preserve">  </w:t>
            </w:r>
            <w:r w:rsidR="00123ECE" w:rsidRPr="005647EB">
              <w:t>neighCellConfig</w:t>
            </w:r>
          </w:p>
        </w:tc>
        <w:tc>
          <w:tcPr>
            <w:tcW w:w="2267" w:type="dxa"/>
            <w:shd w:val="clear" w:color="auto" w:fill="auto"/>
          </w:tcPr>
          <w:p w14:paraId="684D932B" w14:textId="7A3E96A9" w:rsidR="00123ECE" w:rsidRPr="005647EB" w:rsidRDefault="00123ECE" w:rsidP="002570E4">
            <w:pPr>
              <w:pStyle w:val="TAL"/>
              <w:keepNext w:val="0"/>
              <w:keepLines w:val="0"/>
            </w:pPr>
            <w:r w:rsidRPr="005647EB">
              <w:t>'10'B</w:t>
            </w:r>
            <w:r w:rsidR="002570E4" w:rsidRPr="005647EB">
              <w:t xml:space="preserve"> </w:t>
            </w:r>
            <w:r w:rsidRPr="005647EB">
              <w:t>(The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allocations</w:t>
            </w:r>
            <w:r w:rsidR="002570E4" w:rsidRPr="005647EB">
              <w:t xml:space="preserve"> </w:t>
            </w:r>
            <w:r w:rsidRPr="005647EB">
              <w:t>of</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are</w:t>
            </w:r>
            <w:r w:rsidR="002570E4" w:rsidRPr="005647EB">
              <w:t xml:space="preserve"> </w:t>
            </w:r>
            <w:r w:rsidRPr="005647EB">
              <w:t>identical</w:t>
            </w:r>
            <w:r w:rsidR="002570E4" w:rsidRPr="005647EB">
              <w:t xml:space="preserve"> </w:t>
            </w:r>
            <w:r w:rsidRPr="005647EB">
              <w:t>to</w:t>
            </w:r>
            <w:r w:rsidR="002570E4" w:rsidRPr="005647EB">
              <w:t xml:space="preserve"> </w:t>
            </w:r>
            <w:r w:rsidRPr="005647EB">
              <w:t>or</w:t>
            </w:r>
            <w:r w:rsidR="002570E4" w:rsidRPr="005647EB">
              <w:t xml:space="preserve"> </w:t>
            </w:r>
            <w:r w:rsidRPr="005647EB">
              <w:t>subsets</w:t>
            </w:r>
            <w:r w:rsidR="002570E4" w:rsidRPr="005647EB">
              <w:t xml:space="preserve"> </w:t>
            </w:r>
            <w:r w:rsidRPr="005647EB">
              <w:t>of</w:t>
            </w:r>
            <w:r w:rsidR="002570E4" w:rsidRPr="005647EB">
              <w:t xml:space="preserve"> </w:t>
            </w:r>
            <w:r w:rsidRPr="005647EB">
              <w:t>that</w:t>
            </w:r>
            <w:r w:rsidR="002570E4" w:rsidRPr="005647EB">
              <w:t xml:space="preserve"> </w:t>
            </w:r>
            <w:r w:rsidRPr="005647EB">
              <w:t>in</w:t>
            </w:r>
            <w:r w:rsidR="002570E4" w:rsidRPr="005647EB">
              <w:t xml:space="preserve"> </w:t>
            </w:r>
            <w:r w:rsidRPr="005647EB">
              <w:t>the</w:t>
            </w:r>
            <w:r w:rsidR="002570E4" w:rsidRPr="005647EB">
              <w:t xml:space="preserve"> </w:t>
            </w:r>
            <w:r w:rsidRPr="005647EB">
              <w:t>serving</w:t>
            </w:r>
            <w:r w:rsidR="002570E4" w:rsidRPr="005647EB">
              <w:t xml:space="preserve"> </w:t>
            </w:r>
            <w:r w:rsidRPr="005647EB">
              <w:t>cells)</w:t>
            </w:r>
          </w:p>
        </w:tc>
        <w:tc>
          <w:tcPr>
            <w:tcW w:w="1700" w:type="dxa"/>
            <w:shd w:val="clear" w:color="auto" w:fill="auto"/>
          </w:tcPr>
          <w:p w14:paraId="0313C38C" w14:textId="77777777" w:rsidR="00123ECE" w:rsidRPr="005647EB" w:rsidRDefault="00123ECE" w:rsidP="002570E4">
            <w:pPr>
              <w:pStyle w:val="TAL"/>
              <w:keepNext w:val="0"/>
              <w:keepLines w:val="0"/>
            </w:pPr>
          </w:p>
        </w:tc>
        <w:tc>
          <w:tcPr>
            <w:tcW w:w="1133" w:type="dxa"/>
            <w:shd w:val="clear" w:color="auto" w:fill="auto"/>
          </w:tcPr>
          <w:p w14:paraId="28418D0E" w14:textId="77777777" w:rsidR="00123ECE" w:rsidRPr="005647EB" w:rsidRDefault="00123ECE" w:rsidP="002570E4">
            <w:pPr>
              <w:pStyle w:val="TAL"/>
              <w:keepNext w:val="0"/>
              <w:keepLines w:val="0"/>
            </w:pPr>
          </w:p>
        </w:tc>
      </w:tr>
      <w:tr w:rsidR="00123ECE" w:rsidRPr="005647EB" w14:paraId="1FC4D40A" w14:textId="77777777" w:rsidTr="002570E4">
        <w:trPr>
          <w:jc w:val="center"/>
        </w:trPr>
        <w:tc>
          <w:tcPr>
            <w:tcW w:w="4535" w:type="dxa"/>
            <w:shd w:val="clear" w:color="auto" w:fill="auto"/>
          </w:tcPr>
          <w:p w14:paraId="58356D23" w14:textId="36207CD3" w:rsidR="00123ECE" w:rsidRPr="005647EB" w:rsidRDefault="002570E4" w:rsidP="002570E4">
            <w:pPr>
              <w:pStyle w:val="TAL"/>
              <w:keepNext w:val="0"/>
              <w:keepLines w:val="0"/>
            </w:pPr>
            <w:r w:rsidRPr="005647EB">
              <w:t xml:space="preserve">  </w:t>
            </w:r>
            <w:r w:rsidR="00123ECE" w:rsidRPr="005647EB">
              <w:t>offsetFreq</w:t>
            </w:r>
          </w:p>
        </w:tc>
        <w:tc>
          <w:tcPr>
            <w:tcW w:w="2267" w:type="dxa"/>
            <w:shd w:val="clear" w:color="auto" w:fill="auto"/>
          </w:tcPr>
          <w:p w14:paraId="14A8C38A" w14:textId="122A92B3" w:rsidR="00123ECE" w:rsidRPr="005647EB" w:rsidRDefault="00123ECE" w:rsidP="002570E4">
            <w:pPr>
              <w:pStyle w:val="TAL"/>
              <w:keepNext w:val="0"/>
              <w:keepLines w:val="0"/>
            </w:pPr>
            <w:r w:rsidRPr="005647EB">
              <w:t>-14</w:t>
            </w:r>
            <w:r w:rsidR="002570E4" w:rsidRPr="005647EB">
              <w:t xml:space="preserve"> </w:t>
            </w:r>
            <w:r w:rsidRPr="005647EB">
              <w:t>(dB-14)</w:t>
            </w:r>
          </w:p>
        </w:tc>
        <w:tc>
          <w:tcPr>
            <w:tcW w:w="1700" w:type="dxa"/>
            <w:shd w:val="clear" w:color="auto" w:fill="auto"/>
          </w:tcPr>
          <w:p w14:paraId="29624739" w14:textId="18A2F6EE" w:rsidR="00123ECE" w:rsidRPr="005647EB" w:rsidRDefault="00123ECE" w:rsidP="002570E4">
            <w:pPr>
              <w:pStyle w:val="TAL"/>
              <w:keepNext w:val="0"/>
              <w:keepLines w:val="0"/>
            </w:pPr>
            <w:r w:rsidRPr="005647EB">
              <w:t>-14</w:t>
            </w:r>
            <w:r w:rsidR="002570E4" w:rsidRPr="005647EB">
              <w:t xml:space="preserve"> </w:t>
            </w:r>
            <w:r w:rsidRPr="005647EB">
              <w:t>dB</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(Value</w:t>
            </w:r>
            <w:r w:rsidR="002570E4" w:rsidRPr="005647EB">
              <w:t xml:space="preserve"> </w:t>
            </w:r>
            <w:r w:rsidRPr="005647EB">
              <w:t>dB-14</w:t>
            </w:r>
            <w:r w:rsidR="002570E4" w:rsidRPr="005647EB">
              <w:t xml:space="preserve"> </w:t>
            </w:r>
            <w:r w:rsidRPr="005647EB">
              <w:t>corresponds</w:t>
            </w:r>
            <w:r w:rsidR="002570E4" w:rsidRPr="005647EB">
              <w:t xml:space="preserve"> </w:t>
            </w:r>
            <w:r w:rsidRPr="005647EB">
              <w:t>to</w:t>
            </w:r>
            <w:r w:rsidR="002570E4" w:rsidRPr="005647EB">
              <w:t xml:space="preserve"> </w:t>
            </w:r>
            <w:r w:rsidRPr="005647EB">
              <w:t>-14</w:t>
            </w:r>
            <w:r w:rsidR="002570E4" w:rsidRPr="005647EB">
              <w:t xml:space="preserve"> </w:t>
            </w:r>
            <w:r w:rsidRPr="005647EB">
              <w:t>dB)</w:t>
            </w:r>
          </w:p>
        </w:tc>
        <w:tc>
          <w:tcPr>
            <w:tcW w:w="1133" w:type="dxa"/>
            <w:shd w:val="clear" w:color="auto" w:fill="auto"/>
          </w:tcPr>
          <w:p w14:paraId="3A531120" w14:textId="77777777" w:rsidR="00123ECE" w:rsidRPr="005647EB" w:rsidRDefault="00123ECE" w:rsidP="002570E4">
            <w:pPr>
              <w:pStyle w:val="TAL"/>
              <w:keepNext w:val="0"/>
              <w:keepLines w:val="0"/>
            </w:pPr>
          </w:p>
        </w:tc>
      </w:tr>
      <w:tr w:rsidR="00123ECE" w:rsidRPr="005647EB" w14:paraId="056A8E15" w14:textId="77777777" w:rsidTr="002570E4">
        <w:trPr>
          <w:jc w:val="center"/>
        </w:trPr>
        <w:tc>
          <w:tcPr>
            <w:tcW w:w="4535" w:type="dxa"/>
            <w:shd w:val="clear" w:color="auto" w:fill="auto"/>
          </w:tcPr>
          <w:p w14:paraId="5D074E2F" w14:textId="76F131DE" w:rsidR="00123ECE" w:rsidRPr="005647EB" w:rsidRDefault="002570E4" w:rsidP="002570E4">
            <w:pPr>
              <w:pStyle w:val="TAL"/>
              <w:keepNext w:val="0"/>
              <w:keepLines w:val="0"/>
            </w:pPr>
            <w:r w:rsidRPr="005647EB">
              <w:t xml:space="preserve">  </w:t>
            </w:r>
            <w:r w:rsidR="00123ECE" w:rsidRPr="005647EB">
              <w:t>cellsToRemoveList</w:t>
            </w:r>
          </w:p>
        </w:tc>
        <w:tc>
          <w:tcPr>
            <w:tcW w:w="2267" w:type="dxa"/>
            <w:shd w:val="clear" w:color="auto" w:fill="auto"/>
          </w:tcPr>
          <w:p w14:paraId="7C4F5702" w14:textId="58EC149E"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0AC9E430" w14:textId="77777777" w:rsidR="00123ECE" w:rsidRPr="005647EB" w:rsidRDefault="00123ECE" w:rsidP="002570E4">
            <w:pPr>
              <w:pStyle w:val="TAL"/>
              <w:keepNext w:val="0"/>
              <w:keepLines w:val="0"/>
            </w:pPr>
          </w:p>
        </w:tc>
        <w:tc>
          <w:tcPr>
            <w:tcW w:w="1133" w:type="dxa"/>
            <w:shd w:val="clear" w:color="auto" w:fill="auto"/>
          </w:tcPr>
          <w:p w14:paraId="7E43ADAC" w14:textId="77777777" w:rsidR="00123ECE" w:rsidRPr="005647EB" w:rsidRDefault="00123ECE" w:rsidP="002570E4">
            <w:pPr>
              <w:pStyle w:val="TAL"/>
              <w:keepNext w:val="0"/>
              <w:keepLines w:val="0"/>
            </w:pPr>
          </w:p>
        </w:tc>
      </w:tr>
      <w:tr w:rsidR="00123ECE" w:rsidRPr="005647EB" w14:paraId="72179FED" w14:textId="77777777" w:rsidTr="002570E4">
        <w:trPr>
          <w:jc w:val="center"/>
        </w:trPr>
        <w:tc>
          <w:tcPr>
            <w:tcW w:w="4535" w:type="dxa"/>
            <w:shd w:val="clear" w:color="auto" w:fill="auto"/>
          </w:tcPr>
          <w:p w14:paraId="63D97300" w14:textId="651D0C03" w:rsidR="00123ECE" w:rsidRPr="005647EB" w:rsidRDefault="002570E4" w:rsidP="002570E4">
            <w:pPr>
              <w:pStyle w:val="TAL"/>
              <w:keepNext w:val="0"/>
              <w:keepLines w:val="0"/>
            </w:pPr>
            <w:r w:rsidRPr="005647EB">
              <w:t xml:space="preserve">  </w:t>
            </w:r>
            <w:r w:rsidR="00123ECE" w:rsidRPr="005647EB">
              <w:t>cellsToAddModList</w:t>
            </w:r>
          </w:p>
        </w:tc>
        <w:tc>
          <w:tcPr>
            <w:tcW w:w="2267" w:type="dxa"/>
            <w:shd w:val="clear" w:color="auto" w:fill="auto"/>
          </w:tcPr>
          <w:p w14:paraId="281DA9C2" w14:textId="35757BEA"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15063A64" w14:textId="77777777" w:rsidR="00123ECE" w:rsidRPr="005647EB" w:rsidRDefault="00123ECE" w:rsidP="002570E4">
            <w:pPr>
              <w:pStyle w:val="TAL"/>
              <w:keepNext w:val="0"/>
              <w:keepLines w:val="0"/>
            </w:pPr>
          </w:p>
        </w:tc>
        <w:tc>
          <w:tcPr>
            <w:tcW w:w="1133" w:type="dxa"/>
            <w:shd w:val="clear" w:color="auto" w:fill="auto"/>
          </w:tcPr>
          <w:p w14:paraId="2AFAC9AC" w14:textId="77777777" w:rsidR="00123ECE" w:rsidRPr="005647EB" w:rsidRDefault="00123ECE" w:rsidP="002570E4">
            <w:pPr>
              <w:pStyle w:val="TAL"/>
              <w:keepNext w:val="0"/>
              <w:keepLines w:val="0"/>
            </w:pPr>
          </w:p>
        </w:tc>
      </w:tr>
      <w:tr w:rsidR="00123ECE" w:rsidRPr="005647EB" w14:paraId="75E8C5FC" w14:textId="77777777" w:rsidTr="002570E4">
        <w:trPr>
          <w:jc w:val="center"/>
        </w:trPr>
        <w:tc>
          <w:tcPr>
            <w:tcW w:w="4535" w:type="dxa"/>
            <w:shd w:val="clear" w:color="auto" w:fill="auto"/>
          </w:tcPr>
          <w:p w14:paraId="0F5F3C24" w14:textId="63D87C1E" w:rsidR="00123ECE" w:rsidRPr="005647EB" w:rsidRDefault="002570E4" w:rsidP="002570E4">
            <w:pPr>
              <w:pStyle w:val="TAL"/>
              <w:keepNext w:val="0"/>
              <w:keepLines w:val="0"/>
            </w:pPr>
            <w:r w:rsidRPr="005647EB">
              <w:t xml:space="preserve">  </w:t>
            </w:r>
            <w:r w:rsidR="00760210">
              <w:t>excluded</w:t>
            </w:r>
            <w:r w:rsidR="00123ECE" w:rsidRPr="005647EB">
              <w:t>CellsToRemoveList</w:t>
            </w:r>
          </w:p>
        </w:tc>
        <w:tc>
          <w:tcPr>
            <w:tcW w:w="2267" w:type="dxa"/>
            <w:shd w:val="clear" w:color="auto" w:fill="auto"/>
          </w:tcPr>
          <w:p w14:paraId="5392DA10" w14:textId="3A80DE38"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3C47F5D" w14:textId="77777777" w:rsidR="00123ECE" w:rsidRPr="005647EB" w:rsidRDefault="00123ECE" w:rsidP="002570E4">
            <w:pPr>
              <w:pStyle w:val="TAL"/>
              <w:keepNext w:val="0"/>
              <w:keepLines w:val="0"/>
            </w:pPr>
          </w:p>
        </w:tc>
        <w:tc>
          <w:tcPr>
            <w:tcW w:w="1133" w:type="dxa"/>
            <w:shd w:val="clear" w:color="auto" w:fill="auto"/>
          </w:tcPr>
          <w:p w14:paraId="6456EDAC" w14:textId="77777777" w:rsidR="00123ECE" w:rsidRPr="005647EB" w:rsidRDefault="00123ECE" w:rsidP="002570E4">
            <w:pPr>
              <w:pStyle w:val="TAL"/>
              <w:keepNext w:val="0"/>
              <w:keepLines w:val="0"/>
            </w:pPr>
          </w:p>
        </w:tc>
      </w:tr>
      <w:tr w:rsidR="00123ECE" w:rsidRPr="005647EB" w14:paraId="346A4000" w14:textId="77777777" w:rsidTr="002570E4">
        <w:trPr>
          <w:jc w:val="center"/>
        </w:trPr>
        <w:tc>
          <w:tcPr>
            <w:tcW w:w="4535" w:type="dxa"/>
            <w:shd w:val="clear" w:color="auto" w:fill="auto"/>
          </w:tcPr>
          <w:p w14:paraId="7E0040F7" w14:textId="031E7740" w:rsidR="00123ECE" w:rsidRPr="005647EB" w:rsidRDefault="002570E4" w:rsidP="002570E4">
            <w:pPr>
              <w:pStyle w:val="TAL"/>
              <w:keepNext w:val="0"/>
              <w:keepLines w:val="0"/>
            </w:pPr>
            <w:r w:rsidRPr="005647EB">
              <w:t xml:space="preserve">  </w:t>
            </w:r>
            <w:r w:rsidR="00760210">
              <w:t>excluded</w:t>
            </w:r>
            <w:r w:rsidR="00123ECE" w:rsidRPr="005647EB">
              <w:t>CellsToAddModList</w:t>
            </w:r>
          </w:p>
        </w:tc>
        <w:tc>
          <w:tcPr>
            <w:tcW w:w="2267" w:type="dxa"/>
            <w:shd w:val="clear" w:color="auto" w:fill="auto"/>
          </w:tcPr>
          <w:p w14:paraId="6AC93DA3" w14:textId="311AFC62"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54E846F" w14:textId="77777777" w:rsidR="00123ECE" w:rsidRPr="005647EB" w:rsidRDefault="00123ECE" w:rsidP="002570E4">
            <w:pPr>
              <w:pStyle w:val="TAL"/>
              <w:keepNext w:val="0"/>
              <w:keepLines w:val="0"/>
            </w:pPr>
          </w:p>
        </w:tc>
        <w:tc>
          <w:tcPr>
            <w:tcW w:w="1133" w:type="dxa"/>
            <w:shd w:val="clear" w:color="auto" w:fill="auto"/>
          </w:tcPr>
          <w:p w14:paraId="703B77A7" w14:textId="77777777" w:rsidR="00123ECE" w:rsidRPr="005647EB" w:rsidRDefault="00123ECE" w:rsidP="002570E4">
            <w:pPr>
              <w:pStyle w:val="TAL"/>
              <w:keepNext w:val="0"/>
              <w:keepLines w:val="0"/>
            </w:pPr>
          </w:p>
        </w:tc>
      </w:tr>
      <w:tr w:rsidR="00123ECE" w:rsidRPr="005647EB" w14:paraId="287EAE50" w14:textId="77777777" w:rsidTr="002570E4">
        <w:trPr>
          <w:jc w:val="center"/>
        </w:trPr>
        <w:tc>
          <w:tcPr>
            <w:tcW w:w="4535" w:type="dxa"/>
            <w:shd w:val="clear" w:color="auto" w:fill="auto"/>
          </w:tcPr>
          <w:p w14:paraId="6B25FD10" w14:textId="5FD29E53" w:rsidR="00123ECE" w:rsidRPr="005647EB" w:rsidRDefault="002570E4" w:rsidP="002570E4">
            <w:pPr>
              <w:pStyle w:val="TAL"/>
              <w:keepNext w:val="0"/>
              <w:keepLines w:val="0"/>
            </w:pPr>
            <w:r w:rsidRPr="005647EB">
              <w:t xml:space="preserve">  </w:t>
            </w:r>
            <w:r w:rsidR="00123ECE" w:rsidRPr="005647EB">
              <w:t>cellForWhichToReportCGI</w:t>
            </w:r>
          </w:p>
        </w:tc>
        <w:tc>
          <w:tcPr>
            <w:tcW w:w="2267" w:type="dxa"/>
            <w:shd w:val="clear" w:color="auto" w:fill="auto"/>
          </w:tcPr>
          <w:p w14:paraId="2B6A5071" w14:textId="55A34240"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289CBBD2" w14:textId="77777777" w:rsidR="00123ECE" w:rsidRPr="005647EB" w:rsidRDefault="00123ECE" w:rsidP="002570E4">
            <w:pPr>
              <w:pStyle w:val="TAL"/>
              <w:keepNext w:val="0"/>
              <w:keepLines w:val="0"/>
            </w:pPr>
          </w:p>
        </w:tc>
        <w:tc>
          <w:tcPr>
            <w:tcW w:w="1133" w:type="dxa"/>
            <w:shd w:val="clear" w:color="auto" w:fill="auto"/>
          </w:tcPr>
          <w:p w14:paraId="1FDE26AE" w14:textId="77777777" w:rsidR="00123ECE" w:rsidRPr="005647EB" w:rsidRDefault="00123ECE" w:rsidP="002570E4">
            <w:pPr>
              <w:pStyle w:val="TAL"/>
              <w:keepNext w:val="0"/>
              <w:keepLines w:val="0"/>
            </w:pPr>
          </w:p>
        </w:tc>
      </w:tr>
      <w:tr w:rsidR="00123ECE" w:rsidRPr="005647EB" w14:paraId="47FA3DF2" w14:textId="77777777" w:rsidTr="002570E4">
        <w:trPr>
          <w:jc w:val="center"/>
        </w:trPr>
        <w:tc>
          <w:tcPr>
            <w:tcW w:w="4535" w:type="dxa"/>
            <w:shd w:val="clear" w:color="auto" w:fill="auto"/>
          </w:tcPr>
          <w:p w14:paraId="1EF20962" w14:textId="77777777" w:rsidR="00123ECE" w:rsidRPr="005647EB" w:rsidRDefault="00123ECE" w:rsidP="002570E4">
            <w:pPr>
              <w:pStyle w:val="TAL"/>
              <w:keepNext w:val="0"/>
              <w:keepLines w:val="0"/>
            </w:pPr>
            <w:r w:rsidRPr="005647EB">
              <w:t>}</w:t>
            </w:r>
          </w:p>
        </w:tc>
        <w:tc>
          <w:tcPr>
            <w:tcW w:w="2267" w:type="dxa"/>
            <w:shd w:val="clear" w:color="auto" w:fill="auto"/>
          </w:tcPr>
          <w:p w14:paraId="465EB1AB" w14:textId="77777777" w:rsidR="00123ECE" w:rsidRPr="005647EB" w:rsidRDefault="00123ECE" w:rsidP="002570E4">
            <w:pPr>
              <w:pStyle w:val="TAL"/>
              <w:keepNext w:val="0"/>
              <w:keepLines w:val="0"/>
            </w:pPr>
          </w:p>
        </w:tc>
        <w:tc>
          <w:tcPr>
            <w:tcW w:w="1700" w:type="dxa"/>
            <w:shd w:val="clear" w:color="auto" w:fill="auto"/>
          </w:tcPr>
          <w:p w14:paraId="39D2C862" w14:textId="77777777" w:rsidR="00123ECE" w:rsidRPr="005647EB" w:rsidRDefault="00123ECE" w:rsidP="002570E4">
            <w:pPr>
              <w:pStyle w:val="TAL"/>
              <w:keepNext w:val="0"/>
              <w:keepLines w:val="0"/>
            </w:pPr>
          </w:p>
        </w:tc>
        <w:tc>
          <w:tcPr>
            <w:tcW w:w="1133" w:type="dxa"/>
            <w:shd w:val="clear" w:color="auto" w:fill="auto"/>
          </w:tcPr>
          <w:p w14:paraId="665E3A94" w14:textId="77777777" w:rsidR="00123ECE" w:rsidRPr="005647EB" w:rsidRDefault="00123ECE" w:rsidP="002570E4">
            <w:pPr>
              <w:pStyle w:val="TAL"/>
              <w:keepNext w:val="0"/>
              <w:keepLines w:val="0"/>
            </w:pPr>
          </w:p>
        </w:tc>
      </w:tr>
    </w:tbl>
    <w:p w14:paraId="66274241" w14:textId="77777777" w:rsidR="00123ECE" w:rsidRPr="005647EB" w:rsidRDefault="00123ECE" w:rsidP="002570E4"/>
    <w:p w14:paraId="0B25B38C" w14:textId="77777777" w:rsidR="00123ECE" w:rsidRPr="005647EB" w:rsidRDefault="00123ECE" w:rsidP="002570E4">
      <w:pPr>
        <w:pStyle w:val="Heading4"/>
        <w:keepNext w:val="0"/>
        <w:keepLines w:val="0"/>
      </w:pPr>
      <w:r w:rsidRPr="005647EB">
        <w:t>8.3.3.5</w:t>
      </w:r>
      <w:r w:rsidRPr="005647EB">
        <w:tab/>
        <w:t>Test requirement</w:t>
      </w:r>
    </w:p>
    <w:p w14:paraId="4065C5F8" w14:textId="38ACCF4D" w:rsidR="00123ECE" w:rsidRPr="005647EB" w:rsidRDefault="00123ECE" w:rsidP="002570E4">
      <w:r w:rsidRPr="005647EB">
        <w:t>Tables 8.3.3.4.1-1, 8.3.3.5-1, 8.3.3.5-2 and 8.3.3.5-3 define the primary level settings including test tolerances for E-UTRAN FDD-FDD inter-frequency event triggered reporting under AWGN propagation conditions in asynchronous cells with DRX when L3 filtering is used test.</w:t>
      </w:r>
    </w:p>
    <w:p w14:paraId="1B689935" w14:textId="77777777" w:rsidR="00123ECE" w:rsidRPr="005647EB" w:rsidRDefault="00123ECE" w:rsidP="002570E4">
      <w:pPr>
        <w:pStyle w:val="TH"/>
        <w:keepNext w:val="0"/>
        <w:keepLines w:val="0"/>
        <w:rPr>
          <w:rFonts w:cs="v4.2.0"/>
        </w:rPr>
      </w:pPr>
      <w:r w:rsidRPr="005647EB">
        <w:rPr>
          <w:rFonts w:cs="v4.2.0"/>
        </w:rPr>
        <w:t>Table 8.3.3.5-1: Cell Specific Test Parameters for E-UTRAN FDD-FDD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123ECE" w:rsidRPr="005647EB" w14:paraId="12C43FF0" w14:textId="77777777" w:rsidTr="009F14D9">
        <w:trPr>
          <w:cantSplit/>
          <w:tblHeader/>
          <w:jc w:val="center"/>
        </w:trPr>
        <w:tc>
          <w:tcPr>
            <w:tcW w:w="2093" w:type="dxa"/>
            <w:vMerge w:val="restart"/>
            <w:tcBorders>
              <w:top w:val="single" w:sz="4" w:space="0" w:color="auto"/>
              <w:left w:val="single" w:sz="4" w:space="0" w:color="auto"/>
            </w:tcBorders>
          </w:tcPr>
          <w:p w14:paraId="16CA3F21" w14:textId="77777777" w:rsidR="00123ECE" w:rsidRPr="005647EB" w:rsidRDefault="00123ECE" w:rsidP="002570E4">
            <w:pPr>
              <w:pStyle w:val="TAH"/>
              <w:keepNext w:val="0"/>
              <w:keepLines w:val="0"/>
              <w:rPr>
                <w:rFonts w:cs="v4.2.0"/>
              </w:rPr>
            </w:pPr>
            <w:r w:rsidRPr="005647EB">
              <w:rPr>
                <w:rFonts w:cs="v4.2.0"/>
              </w:rPr>
              <w:t>Parameter</w:t>
            </w:r>
          </w:p>
        </w:tc>
        <w:tc>
          <w:tcPr>
            <w:tcW w:w="1559" w:type="dxa"/>
            <w:vMerge w:val="restart"/>
            <w:tcBorders>
              <w:top w:val="single" w:sz="4" w:space="0" w:color="auto"/>
            </w:tcBorders>
          </w:tcPr>
          <w:p w14:paraId="67E4834B" w14:textId="77777777" w:rsidR="00123ECE" w:rsidRPr="005647EB" w:rsidRDefault="00123ECE" w:rsidP="002570E4">
            <w:pPr>
              <w:pStyle w:val="TAH"/>
              <w:keepNext w:val="0"/>
              <w:keepLines w:val="0"/>
              <w:rPr>
                <w:rFonts w:cs="v4.2.0"/>
              </w:rPr>
            </w:pPr>
            <w:r w:rsidRPr="005647EB">
              <w:rPr>
                <w:rFonts w:cs="v4.2.0"/>
              </w:rPr>
              <w:t>Unit</w:t>
            </w:r>
          </w:p>
        </w:tc>
        <w:tc>
          <w:tcPr>
            <w:tcW w:w="2552" w:type="dxa"/>
            <w:gridSpan w:val="2"/>
            <w:tcBorders>
              <w:top w:val="single" w:sz="4" w:space="0" w:color="auto"/>
            </w:tcBorders>
          </w:tcPr>
          <w:p w14:paraId="448DB7D3" w14:textId="4933EB0C"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0BD202DB" w14:textId="3D47DE7A"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6DBEFAF6" w14:textId="77777777" w:rsidTr="009F14D9">
        <w:trPr>
          <w:cantSplit/>
          <w:tblHeader/>
          <w:jc w:val="center"/>
        </w:trPr>
        <w:tc>
          <w:tcPr>
            <w:tcW w:w="2093" w:type="dxa"/>
            <w:vMerge/>
            <w:tcBorders>
              <w:left w:val="single" w:sz="4" w:space="0" w:color="auto"/>
              <w:bottom w:val="single" w:sz="4" w:space="0" w:color="auto"/>
            </w:tcBorders>
          </w:tcPr>
          <w:p w14:paraId="0DD58C65" w14:textId="77777777" w:rsidR="00123ECE" w:rsidRPr="005647EB" w:rsidRDefault="00123ECE" w:rsidP="002570E4">
            <w:pPr>
              <w:pStyle w:val="TAH"/>
              <w:keepNext w:val="0"/>
              <w:keepLines w:val="0"/>
              <w:rPr>
                <w:rFonts w:cs="v4.2.0"/>
              </w:rPr>
            </w:pPr>
          </w:p>
        </w:tc>
        <w:tc>
          <w:tcPr>
            <w:tcW w:w="1559" w:type="dxa"/>
            <w:vMerge/>
            <w:tcBorders>
              <w:bottom w:val="single" w:sz="4" w:space="0" w:color="auto"/>
            </w:tcBorders>
          </w:tcPr>
          <w:p w14:paraId="5477A6A1" w14:textId="77777777" w:rsidR="00123ECE" w:rsidRPr="005647EB" w:rsidRDefault="00123ECE" w:rsidP="002570E4">
            <w:pPr>
              <w:pStyle w:val="TAH"/>
              <w:keepNext w:val="0"/>
              <w:keepLines w:val="0"/>
              <w:rPr>
                <w:rFonts w:cs="v4.2.0"/>
              </w:rPr>
            </w:pPr>
          </w:p>
        </w:tc>
        <w:tc>
          <w:tcPr>
            <w:tcW w:w="1276" w:type="dxa"/>
            <w:tcBorders>
              <w:bottom w:val="single" w:sz="4" w:space="0" w:color="auto"/>
            </w:tcBorders>
          </w:tcPr>
          <w:p w14:paraId="0D404136" w14:textId="77777777" w:rsidR="00123ECE" w:rsidRPr="005647EB" w:rsidRDefault="00123ECE" w:rsidP="002570E4">
            <w:pPr>
              <w:pStyle w:val="TAH"/>
              <w:keepNext w:val="0"/>
              <w:keepLines w:val="0"/>
              <w:rPr>
                <w:rFonts w:cs="v4.2.0"/>
              </w:rPr>
            </w:pPr>
            <w:r w:rsidRPr="005647EB">
              <w:rPr>
                <w:rFonts w:cs="v4.2.0"/>
              </w:rPr>
              <w:t>T1</w:t>
            </w:r>
          </w:p>
        </w:tc>
        <w:tc>
          <w:tcPr>
            <w:tcW w:w="1276" w:type="dxa"/>
            <w:tcBorders>
              <w:bottom w:val="single" w:sz="4" w:space="0" w:color="auto"/>
            </w:tcBorders>
          </w:tcPr>
          <w:p w14:paraId="75127C78" w14:textId="77777777" w:rsidR="00123ECE" w:rsidRPr="005647EB" w:rsidRDefault="00123ECE" w:rsidP="002570E4">
            <w:pPr>
              <w:pStyle w:val="TAH"/>
              <w:keepNext w:val="0"/>
              <w:keepLines w:val="0"/>
              <w:rPr>
                <w:rFonts w:cs="v4.2.0"/>
              </w:rPr>
            </w:pPr>
            <w:r w:rsidRPr="005647EB">
              <w:rPr>
                <w:rFonts w:cs="v4.2.0"/>
              </w:rPr>
              <w:t>T2</w:t>
            </w:r>
          </w:p>
        </w:tc>
        <w:tc>
          <w:tcPr>
            <w:tcW w:w="1275" w:type="dxa"/>
            <w:tcBorders>
              <w:bottom w:val="single" w:sz="4" w:space="0" w:color="auto"/>
            </w:tcBorders>
          </w:tcPr>
          <w:p w14:paraId="613E0F36" w14:textId="77777777" w:rsidR="00123ECE" w:rsidRPr="005647EB" w:rsidRDefault="00123ECE" w:rsidP="002570E4">
            <w:pPr>
              <w:pStyle w:val="TAH"/>
              <w:keepNext w:val="0"/>
              <w:keepLines w:val="0"/>
              <w:rPr>
                <w:rFonts w:cs="v4.2.0"/>
              </w:rPr>
            </w:pPr>
            <w:r w:rsidRPr="005647EB">
              <w:rPr>
                <w:rFonts w:cs="v4.2.0"/>
              </w:rPr>
              <w:t>T1</w:t>
            </w:r>
          </w:p>
        </w:tc>
        <w:tc>
          <w:tcPr>
            <w:tcW w:w="1560" w:type="dxa"/>
            <w:tcBorders>
              <w:bottom w:val="single" w:sz="4" w:space="0" w:color="auto"/>
            </w:tcBorders>
          </w:tcPr>
          <w:p w14:paraId="24DA8221" w14:textId="77777777" w:rsidR="00123ECE" w:rsidRPr="005647EB" w:rsidRDefault="00123ECE" w:rsidP="002570E4">
            <w:pPr>
              <w:pStyle w:val="TAH"/>
              <w:keepNext w:val="0"/>
              <w:keepLines w:val="0"/>
              <w:rPr>
                <w:rFonts w:cs="v4.2.0"/>
              </w:rPr>
            </w:pPr>
            <w:r w:rsidRPr="005647EB">
              <w:rPr>
                <w:rFonts w:cs="v4.2.0"/>
              </w:rPr>
              <w:t>T2</w:t>
            </w:r>
          </w:p>
        </w:tc>
      </w:tr>
      <w:tr w:rsidR="00123ECE" w:rsidRPr="005647EB" w14:paraId="0AF4750B" w14:textId="77777777" w:rsidTr="002570E4">
        <w:trPr>
          <w:cantSplit/>
          <w:jc w:val="center"/>
        </w:trPr>
        <w:tc>
          <w:tcPr>
            <w:tcW w:w="2093" w:type="dxa"/>
            <w:tcBorders>
              <w:left w:val="single" w:sz="4" w:space="0" w:color="auto"/>
              <w:bottom w:val="single" w:sz="4" w:space="0" w:color="auto"/>
            </w:tcBorders>
          </w:tcPr>
          <w:p w14:paraId="52AE9A70" w14:textId="1FD6C16F"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0F67AA42" w14:textId="77777777" w:rsidR="00123ECE" w:rsidRPr="005647EB" w:rsidRDefault="00123ECE" w:rsidP="002570E4">
            <w:pPr>
              <w:pStyle w:val="TAH"/>
              <w:keepNext w:val="0"/>
              <w:keepLines w:val="0"/>
              <w:rPr>
                <w:rFonts w:cs="v4.2.0"/>
                <w:b w:val="0"/>
                <w:bCs/>
              </w:rPr>
            </w:pPr>
          </w:p>
        </w:tc>
        <w:tc>
          <w:tcPr>
            <w:tcW w:w="2552" w:type="dxa"/>
            <w:gridSpan w:val="2"/>
            <w:tcBorders>
              <w:bottom w:val="single" w:sz="4" w:space="0" w:color="auto"/>
            </w:tcBorders>
          </w:tcPr>
          <w:p w14:paraId="16FB6B37"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464CCA2A" w14:textId="77777777" w:rsidR="00123ECE" w:rsidRPr="005647EB" w:rsidRDefault="00123ECE" w:rsidP="002570E4">
            <w:pPr>
              <w:pStyle w:val="TAH"/>
              <w:keepNext w:val="0"/>
              <w:keepLines w:val="0"/>
              <w:rPr>
                <w:rFonts w:cs="v4.2.0"/>
                <w:b w:val="0"/>
                <w:bCs/>
              </w:rPr>
            </w:pPr>
            <w:r w:rsidRPr="005647EB">
              <w:rPr>
                <w:rFonts w:cs="v4.2.0"/>
                <w:b w:val="0"/>
                <w:bCs/>
              </w:rPr>
              <w:t>2</w:t>
            </w:r>
          </w:p>
        </w:tc>
      </w:tr>
      <w:tr w:rsidR="00123ECE" w:rsidRPr="005647EB" w14:paraId="18AF4692" w14:textId="77777777" w:rsidTr="002570E4">
        <w:trPr>
          <w:cantSplit/>
          <w:jc w:val="center"/>
        </w:trPr>
        <w:tc>
          <w:tcPr>
            <w:tcW w:w="2093" w:type="dxa"/>
            <w:tcBorders>
              <w:left w:val="single" w:sz="4" w:space="0" w:color="auto"/>
              <w:bottom w:val="single" w:sz="4" w:space="0" w:color="auto"/>
            </w:tcBorders>
          </w:tcPr>
          <w:p w14:paraId="5F3ADAEB"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6FED64DA"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0142E63A"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7E86E940"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123ECE" w:rsidRPr="005647EB" w14:paraId="1D82F398" w14:textId="77777777" w:rsidTr="002570E4">
        <w:trPr>
          <w:cantSplit/>
          <w:jc w:val="center"/>
        </w:trPr>
        <w:tc>
          <w:tcPr>
            <w:tcW w:w="2093" w:type="dxa"/>
            <w:tcBorders>
              <w:left w:val="single" w:sz="4" w:space="0" w:color="auto"/>
              <w:bottom w:val="single" w:sz="4" w:space="0" w:color="auto"/>
            </w:tcBorders>
          </w:tcPr>
          <w:p w14:paraId="173319E5" w14:textId="6E81F424"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1E752B47" w14:textId="77777777" w:rsidR="00123ECE" w:rsidRPr="005647EB" w:rsidRDefault="00123ECE" w:rsidP="002570E4">
            <w:pPr>
              <w:pStyle w:val="TAH"/>
              <w:keepNext w:val="0"/>
              <w:keepLines w:val="0"/>
              <w:rPr>
                <w:rFonts w:cs="v4.2.0"/>
                <w:b w:val="0"/>
                <w:bCs/>
              </w:rPr>
            </w:pPr>
          </w:p>
        </w:tc>
        <w:tc>
          <w:tcPr>
            <w:tcW w:w="2552" w:type="dxa"/>
            <w:gridSpan w:val="2"/>
            <w:tcBorders>
              <w:bottom w:val="single" w:sz="4" w:space="0" w:color="auto"/>
            </w:tcBorders>
            <w:vAlign w:val="center"/>
          </w:tcPr>
          <w:p w14:paraId="100A0868" w14:textId="6C97C4D6"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vAlign w:val="center"/>
          </w:tcPr>
          <w:p w14:paraId="6BF12770" w14:textId="3207F3DF"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123ECE" w:rsidRPr="005647EB" w14:paraId="68B2FAD3" w14:textId="77777777" w:rsidTr="002570E4">
        <w:trPr>
          <w:cantSplit/>
          <w:jc w:val="center"/>
        </w:trPr>
        <w:tc>
          <w:tcPr>
            <w:tcW w:w="2093" w:type="dxa"/>
            <w:tcBorders>
              <w:left w:val="single" w:sz="4" w:space="0" w:color="auto"/>
              <w:bottom w:val="single" w:sz="4" w:space="0" w:color="auto"/>
            </w:tcBorders>
          </w:tcPr>
          <w:p w14:paraId="43C7C418"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61BA9732"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4E474822"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1FA71A91"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174927CE" w14:textId="77777777" w:rsidTr="002570E4">
        <w:trPr>
          <w:cantSplit/>
          <w:jc w:val="center"/>
        </w:trPr>
        <w:tc>
          <w:tcPr>
            <w:tcW w:w="2093" w:type="dxa"/>
            <w:tcBorders>
              <w:left w:val="single" w:sz="4" w:space="0" w:color="auto"/>
              <w:bottom w:val="single" w:sz="4" w:space="0" w:color="auto"/>
            </w:tcBorders>
          </w:tcPr>
          <w:p w14:paraId="354D5BCD"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73C79791"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4B0E9C8C" w14:textId="77777777" w:rsidR="00123ECE" w:rsidRPr="005647EB" w:rsidRDefault="00123ECE" w:rsidP="002570E4">
            <w:pPr>
              <w:pStyle w:val="TAH"/>
              <w:keepNext w:val="0"/>
              <w:keepLines w:val="0"/>
              <w:rPr>
                <w:rFonts w:cs="v4.2.0"/>
                <w:b w:val="0"/>
                <w:bCs/>
              </w:rPr>
            </w:pPr>
          </w:p>
        </w:tc>
        <w:tc>
          <w:tcPr>
            <w:tcW w:w="2835" w:type="dxa"/>
            <w:gridSpan w:val="2"/>
            <w:vMerge/>
          </w:tcPr>
          <w:p w14:paraId="0A987EE7" w14:textId="77777777" w:rsidR="00123ECE" w:rsidRPr="005647EB" w:rsidRDefault="00123ECE" w:rsidP="002570E4">
            <w:pPr>
              <w:pStyle w:val="TAH"/>
              <w:keepNext w:val="0"/>
              <w:keepLines w:val="0"/>
              <w:rPr>
                <w:rFonts w:cs="v4.2.0"/>
                <w:b w:val="0"/>
                <w:bCs/>
              </w:rPr>
            </w:pPr>
          </w:p>
        </w:tc>
      </w:tr>
      <w:tr w:rsidR="00123ECE" w:rsidRPr="005647EB" w14:paraId="14560606" w14:textId="77777777" w:rsidTr="002570E4">
        <w:trPr>
          <w:cantSplit/>
          <w:jc w:val="center"/>
        </w:trPr>
        <w:tc>
          <w:tcPr>
            <w:tcW w:w="2093" w:type="dxa"/>
            <w:tcBorders>
              <w:left w:val="single" w:sz="4" w:space="0" w:color="auto"/>
              <w:bottom w:val="single" w:sz="4" w:space="0" w:color="auto"/>
            </w:tcBorders>
          </w:tcPr>
          <w:p w14:paraId="6C88D30A"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5815123B"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3B6934FB" w14:textId="77777777" w:rsidR="00123ECE" w:rsidRPr="005647EB" w:rsidRDefault="00123ECE" w:rsidP="002570E4">
            <w:pPr>
              <w:pStyle w:val="TAH"/>
              <w:keepNext w:val="0"/>
              <w:keepLines w:val="0"/>
              <w:rPr>
                <w:rFonts w:cs="v4.2.0"/>
                <w:b w:val="0"/>
                <w:bCs/>
              </w:rPr>
            </w:pPr>
          </w:p>
        </w:tc>
        <w:tc>
          <w:tcPr>
            <w:tcW w:w="2835" w:type="dxa"/>
            <w:gridSpan w:val="2"/>
            <w:vMerge/>
          </w:tcPr>
          <w:p w14:paraId="4E2248F7" w14:textId="77777777" w:rsidR="00123ECE" w:rsidRPr="005647EB" w:rsidRDefault="00123ECE" w:rsidP="002570E4">
            <w:pPr>
              <w:pStyle w:val="TAH"/>
              <w:keepNext w:val="0"/>
              <w:keepLines w:val="0"/>
              <w:rPr>
                <w:rFonts w:cs="v4.2.0"/>
                <w:b w:val="0"/>
                <w:bCs/>
              </w:rPr>
            </w:pPr>
          </w:p>
        </w:tc>
      </w:tr>
      <w:tr w:rsidR="00123ECE" w:rsidRPr="005647EB" w14:paraId="6AB7E6AE" w14:textId="77777777" w:rsidTr="002570E4">
        <w:trPr>
          <w:cantSplit/>
          <w:jc w:val="center"/>
        </w:trPr>
        <w:tc>
          <w:tcPr>
            <w:tcW w:w="2093" w:type="dxa"/>
            <w:tcBorders>
              <w:left w:val="single" w:sz="4" w:space="0" w:color="auto"/>
              <w:bottom w:val="single" w:sz="4" w:space="0" w:color="auto"/>
            </w:tcBorders>
          </w:tcPr>
          <w:p w14:paraId="4331C2EF"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671031D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35548AA" w14:textId="77777777" w:rsidR="00123ECE" w:rsidRPr="005647EB" w:rsidRDefault="00123ECE" w:rsidP="002570E4">
            <w:pPr>
              <w:pStyle w:val="TAH"/>
              <w:keepNext w:val="0"/>
              <w:keepLines w:val="0"/>
              <w:rPr>
                <w:rFonts w:cs="v4.2.0"/>
                <w:b w:val="0"/>
                <w:bCs/>
              </w:rPr>
            </w:pPr>
          </w:p>
        </w:tc>
        <w:tc>
          <w:tcPr>
            <w:tcW w:w="2835" w:type="dxa"/>
            <w:gridSpan w:val="2"/>
            <w:vMerge/>
          </w:tcPr>
          <w:p w14:paraId="29D1A51C" w14:textId="77777777" w:rsidR="00123ECE" w:rsidRPr="005647EB" w:rsidRDefault="00123ECE" w:rsidP="002570E4">
            <w:pPr>
              <w:pStyle w:val="TAH"/>
              <w:keepNext w:val="0"/>
              <w:keepLines w:val="0"/>
              <w:rPr>
                <w:rFonts w:cs="v4.2.0"/>
                <w:b w:val="0"/>
                <w:bCs/>
              </w:rPr>
            </w:pPr>
          </w:p>
        </w:tc>
      </w:tr>
      <w:tr w:rsidR="00123ECE" w:rsidRPr="005647EB" w14:paraId="3B854268" w14:textId="77777777" w:rsidTr="002570E4">
        <w:trPr>
          <w:cantSplit/>
          <w:jc w:val="center"/>
        </w:trPr>
        <w:tc>
          <w:tcPr>
            <w:tcW w:w="2093" w:type="dxa"/>
            <w:tcBorders>
              <w:left w:val="single" w:sz="4" w:space="0" w:color="auto"/>
              <w:bottom w:val="single" w:sz="4" w:space="0" w:color="auto"/>
            </w:tcBorders>
          </w:tcPr>
          <w:p w14:paraId="2C19944D"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6C5B27C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013283D" w14:textId="77777777" w:rsidR="00123ECE" w:rsidRPr="005647EB" w:rsidRDefault="00123ECE" w:rsidP="002570E4">
            <w:pPr>
              <w:pStyle w:val="TAH"/>
              <w:keepNext w:val="0"/>
              <w:keepLines w:val="0"/>
              <w:rPr>
                <w:rFonts w:cs="v4.2.0"/>
                <w:b w:val="0"/>
                <w:bCs/>
              </w:rPr>
            </w:pPr>
          </w:p>
        </w:tc>
        <w:tc>
          <w:tcPr>
            <w:tcW w:w="2835" w:type="dxa"/>
            <w:gridSpan w:val="2"/>
            <w:vMerge/>
          </w:tcPr>
          <w:p w14:paraId="79FB5F55" w14:textId="77777777" w:rsidR="00123ECE" w:rsidRPr="005647EB" w:rsidRDefault="00123ECE" w:rsidP="002570E4">
            <w:pPr>
              <w:pStyle w:val="TAH"/>
              <w:keepNext w:val="0"/>
              <w:keepLines w:val="0"/>
              <w:rPr>
                <w:rFonts w:cs="v4.2.0"/>
                <w:b w:val="0"/>
                <w:bCs/>
              </w:rPr>
            </w:pPr>
          </w:p>
        </w:tc>
      </w:tr>
      <w:tr w:rsidR="00123ECE" w:rsidRPr="005647EB" w14:paraId="417CB6C3" w14:textId="77777777" w:rsidTr="002570E4">
        <w:trPr>
          <w:cantSplit/>
          <w:jc w:val="center"/>
        </w:trPr>
        <w:tc>
          <w:tcPr>
            <w:tcW w:w="2093" w:type="dxa"/>
            <w:tcBorders>
              <w:left w:val="single" w:sz="4" w:space="0" w:color="auto"/>
              <w:bottom w:val="single" w:sz="4" w:space="0" w:color="auto"/>
            </w:tcBorders>
          </w:tcPr>
          <w:p w14:paraId="02516115"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0706192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000B62F" w14:textId="77777777" w:rsidR="00123ECE" w:rsidRPr="005647EB" w:rsidRDefault="00123ECE" w:rsidP="002570E4">
            <w:pPr>
              <w:pStyle w:val="TAH"/>
              <w:keepNext w:val="0"/>
              <w:keepLines w:val="0"/>
              <w:rPr>
                <w:rFonts w:cs="v4.2.0"/>
                <w:b w:val="0"/>
                <w:bCs/>
              </w:rPr>
            </w:pPr>
          </w:p>
        </w:tc>
        <w:tc>
          <w:tcPr>
            <w:tcW w:w="2835" w:type="dxa"/>
            <w:gridSpan w:val="2"/>
            <w:vMerge/>
          </w:tcPr>
          <w:p w14:paraId="0659E396" w14:textId="77777777" w:rsidR="00123ECE" w:rsidRPr="005647EB" w:rsidRDefault="00123ECE" w:rsidP="002570E4">
            <w:pPr>
              <w:pStyle w:val="TAH"/>
              <w:keepNext w:val="0"/>
              <w:keepLines w:val="0"/>
              <w:rPr>
                <w:rFonts w:cs="v4.2.0"/>
                <w:b w:val="0"/>
                <w:bCs/>
              </w:rPr>
            </w:pPr>
          </w:p>
        </w:tc>
      </w:tr>
      <w:tr w:rsidR="00123ECE" w:rsidRPr="005647EB" w14:paraId="08AFCFC9" w14:textId="77777777" w:rsidTr="002570E4">
        <w:trPr>
          <w:cantSplit/>
          <w:jc w:val="center"/>
        </w:trPr>
        <w:tc>
          <w:tcPr>
            <w:tcW w:w="2093" w:type="dxa"/>
            <w:tcBorders>
              <w:left w:val="single" w:sz="4" w:space="0" w:color="auto"/>
              <w:bottom w:val="single" w:sz="4" w:space="0" w:color="auto"/>
            </w:tcBorders>
          </w:tcPr>
          <w:p w14:paraId="687C410C"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01D86897"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6312CAA" w14:textId="77777777" w:rsidR="00123ECE" w:rsidRPr="005647EB" w:rsidRDefault="00123ECE" w:rsidP="002570E4">
            <w:pPr>
              <w:pStyle w:val="TAH"/>
              <w:keepNext w:val="0"/>
              <w:keepLines w:val="0"/>
              <w:rPr>
                <w:rFonts w:cs="v4.2.0"/>
                <w:b w:val="0"/>
                <w:bCs/>
              </w:rPr>
            </w:pPr>
          </w:p>
        </w:tc>
        <w:tc>
          <w:tcPr>
            <w:tcW w:w="2835" w:type="dxa"/>
            <w:gridSpan w:val="2"/>
            <w:vMerge/>
          </w:tcPr>
          <w:p w14:paraId="078B5E5D" w14:textId="77777777" w:rsidR="00123ECE" w:rsidRPr="005647EB" w:rsidRDefault="00123ECE" w:rsidP="002570E4">
            <w:pPr>
              <w:pStyle w:val="TAH"/>
              <w:keepNext w:val="0"/>
              <w:keepLines w:val="0"/>
              <w:rPr>
                <w:rFonts w:cs="v4.2.0"/>
                <w:b w:val="0"/>
                <w:bCs/>
              </w:rPr>
            </w:pPr>
          </w:p>
        </w:tc>
      </w:tr>
      <w:tr w:rsidR="00123ECE" w:rsidRPr="005647EB" w14:paraId="6931390A" w14:textId="77777777" w:rsidTr="002570E4">
        <w:trPr>
          <w:cantSplit/>
          <w:jc w:val="center"/>
        </w:trPr>
        <w:tc>
          <w:tcPr>
            <w:tcW w:w="2093" w:type="dxa"/>
            <w:tcBorders>
              <w:left w:val="single" w:sz="4" w:space="0" w:color="auto"/>
              <w:bottom w:val="single" w:sz="4" w:space="0" w:color="auto"/>
            </w:tcBorders>
          </w:tcPr>
          <w:p w14:paraId="5BC2F5C2"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615B05F7"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C00C38C" w14:textId="77777777" w:rsidR="00123ECE" w:rsidRPr="005647EB" w:rsidRDefault="00123ECE" w:rsidP="002570E4">
            <w:pPr>
              <w:pStyle w:val="TAH"/>
              <w:keepNext w:val="0"/>
              <w:keepLines w:val="0"/>
              <w:rPr>
                <w:rFonts w:cs="v4.2.0"/>
                <w:b w:val="0"/>
                <w:bCs/>
              </w:rPr>
            </w:pPr>
          </w:p>
        </w:tc>
        <w:tc>
          <w:tcPr>
            <w:tcW w:w="2835" w:type="dxa"/>
            <w:gridSpan w:val="2"/>
            <w:vMerge/>
          </w:tcPr>
          <w:p w14:paraId="445AC480" w14:textId="77777777" w:rsidR="00123ECE" w:rsidRPr="005647EB" w:rsidRDefault="00123ECE" w:rsidP="002570E4">
            <w:pPr>
              <w:pStyle w:val="TAH"/>
              <w:keepNext w:val="0"/>
              <w:keepLines w:val="0"/>
              <w:rPr>
                <w:rFonts w:cs="v4.2.0"/>
                <w:b w:val="0"/>
                <w:bCs/>
              </w:rPr>
            </w:pPr>
          </w:p>
        </w:tc>
      </w:tr>
      <w:tr w:rsidR="00123ECE" w:rsidRPr="005647EB" w14:paraId="10CF35AB" w14:textId="77777777" w:rsidTr="002570E4">
        <w:trPr>
          <w:cantSplit/>
          <w:jc w:val="center"/>
        </w:trPr>
        <w:tc>
          <w:tcPr>
            <w:tcW w:w="2093" w:type="dxa"/>
            <w:tcBorders>
              <w:left w:val="single" w:sz="4" w:space="0" w:color="auto"/>
              <w:bottom w:val="single" w:sz="4" w:space="0" w:color="auto"/>
            </w:tcBorders>
          </w:tcPr>
          <w:p w14:paraId="20662CF8"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0AD7F4F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9DE9861" w14:textId="77777777" w:rsidR="00123ECE" w:rsidRPr="005647EB" w:rsidRDefault="00123ECE" w:rsidP="002570E4">
            <w:pPr>
              <w:pStyle w:val="TAH"/>
              <w:keepNext w:val="0"/>
              <w:keepLines w:val="0"/>
              <w:rPr>
                <w:rFonts w:cs="v4.2.0"/>
                <w:b w:val="0"/>
                <w:bCs/>
              </w:rPr>
            </w:pPr>
          </w:p>
        </w:tc>
        <w:tc>
          <w:tcPr>
            <w:tcW w:w="2835" w:type="dxa"/>
            <w:gridSpan w:val="2"/>
            <w:vMerge/>
          </w:tcPr>
          <w:p w14:paraId="0B888E7E" w14:textId="77777777" w:rsidR="00123ECE" w:rsidRPr="005647EB" w:rsidRDefault="00123ECE" w:rsidP="002570E4">
            <w:pPr>
              <w:pStyle w:val="TAH"/>
              <w:keepNext w:val="0"/>
              <w:keepLines w:val="0"/>
              <w:rPr>
                <w:rFonts w:cs="v4.2.0"/>
                <w:b w:val="0"/>
                <w:bCs/>
              </w:rPr>
            </w:pPr>
          </w:p>
        </w:tc>
      </w:tr>
      <w:tr w:rsidR="00123ECE" w:rsidRPr="005647EB" w14:paraId="05F05367" w14:textId="77777777" w:rsidTr="002570E4">
        <w:trPr>
          <w:cantSplit/>
          <w:jc w:val="center"/>
        </w:trPr>
        <w:tc>
          <w:tcPr>
            <w:tcW w:w="2093" w:type="dxa"/>
            <w:tcBorders>
              <w:left w:val="single" w:sz="4" w:space="0" w:color="auto"/>
              <w:bottom w:val="single" w:sz="4" w:space="0" w:color="auto"/>
            </w:tcBorders>
          </w:tcPr>
          <w:p w14:paraId="784A95F1" w14:textId="77777777" w:rsidR="00123ECE" w:rsidRPr="005647EB" w:rsidRDefault="00123ECE" w:rsidP="002570E4">
            <w:pPr>
              <w:pStyle w:val="TAH"/>
              <w:keepNext w:val="0"/>
              <w:keepLines w:val="0"/>
              <w:jc w:val="left"/>
              <w:rPr>
                <w:rFonts w:cs="v4.2.0"/>
                <w:b w:val="0"/>
                <w:bCs/>
              </w:rPr>
            </w:pPr>
            <w:r w:rsidRPr="005647EB">
              <w:rPr>
                <w:rFonts w:cs="v4.2.0"/>
                <w:b w:val="0"/>
                <w:bCs/>
              </w:rPr>
              <w:lastRenderedPageBreak/>
              <w:t>PDSCH_RA</w:t>
            </w:r>
          </w:p>
        </w:tc>
        <w:tc>
          <w:tcPr>
            <w:tcW w:w="1559" w:type="dxa"/>
            <w:tcBorders>
              <w:bottom w:val="single" w:sz="4" w:space="0" w:color="auto"/>
            </w:tcBorders>
          </w:tcPr>
          <w:p w14:paraId="606740ED"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432A008" w14:textId="77777777" w:rsidR="00123ECE" w:rsidRPr="005647EB" w:rsidRDefault="00123ECE" w:rsidP="002570E4">
            <w:pPr>
              <w:pStyle w:val="TAH"/>
              <w:keepNext w:val="0"/>
              <w:keepLines w:val="0"/>
              <w:rPr>
                <w:rFonts w:cs="v4.2.0"/>
                <w:b w:val="0"/>
                <w:bCs/>
              </w:rPr>
            </w:pPr>
          </w:p>
        </w:tc>
        <w:tc>
          <w:tcPr>
            <w:tcW w:w="2835" w:type="dxa"/>
            <w:gridSpan w:val="2"/>
            <w:vMerge/>
          </w:tcPr>
          <w:p w14:paraId="55324E3D" w14:textId="77777777" w:rsidR="00123ECE" w:rsidRPr="005647EB" w:rsidRDefault="00123ECE" w:rsidP="002570E4">
            <w:pPr>
              <w:pStyle w:val="TAH"/>
              <w:keepNext w:val="0"/>
              <w:keepLines w:val="0"/>
              <w:rPr>
                <w:rFonts w:cs="v4.2.0"/>
                <w:b w:val="0"/>
                <w:bCs/>
              </w:rPr>
            </w:pPr>
          </w:p>
        </w:tc>
      </w:tr>
      <w:tr w:rsidR="00123ECE" w:rsidRPr="005647EB" w14:paraId="1D9E0BA5" w14:textId="77777777" w:rsidTr="002570E4">
        <w:trPr>
          <w:cantSplit/>
          <w:jc w:val="center"/>
        </w:trPr>
        <w:tc>
          <w:tcPr>
            <w:tcW w:w="2093" w:type="dxa"/>
            <w:tcBorders>
              <w:left w:val="single" w:sz="4" w:space="0" w:color="auto"/>
              <w:bottom w:val="single" w:sz="4" w:space="0" w:color="auto"/>
            </w:tcBorders>
          </w:tcPr>
          <w:p w14:paraId="6FBC56B4"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275731C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571C5E0D" w14:textId="77777777" w:rsidR="00123ECE" w:rsidRPr="005647EB" w:rsidRDefault="00123ECE" w:rsidP="002570E4">
            <w:pPr>
              <w:pStyle w:val="TAH"/>
              <w:keepNext w:val="0"/>
              <w:keepLines w:val="0"/>
              <w:rPr>
                <w:rFonts w:cs="v4.2.0"/>
                <w:b w:val="0"/>
                <w:bCs/>
              </w:rPr>
            </w:pPr>
          </w:p>
        </w:tc>
        <w:tc>
          <w:tcPr>
            <w:tcW w:w="2835" w:type="dxa"/>
            <w:gridSpan w:val="2"/>
            <w:vMerge/>
          </w:tcPr>
          <w:p w14:paraId="7651079D" w14:textId="77777777" w:rsidR="00123ECE" w:rsidRPr="005647EB" w:rsidRDefault="00123ECE" w:rsidP="002570E4">
            <w:pPr>
              <w:pStyle w:val="TAH"/>
              <w:keepNext w:val="0"/>
              <w:keepLines w:val="0"/>
              <w:rPr>
                <w:rFonts w:cs="v4.2.0"/>
                <w:b w:val="0"/>
                <w:bCs/>
              </w:rPr>
            </w:pPr>
          </w:p>
        </w:tc>
      </w:tr>
      <w:tr w:rsidR="00123ECE" w:rsidRPr="005647EB" w14:paraId="64077B14" w14:textId="77777777" w:rsidTr="002570E4">
        <w:trPr>
          <w:cantSplit/>
          <w:jc w:val="center"/>
        </w:trPr>
        <w:tc>
          <w:tcPr>
            <w:tcW w:w="2093" w:type="dxa"/>
            <w:tcBorders>
              <w:left w:val="single" w:sz="4" w:space="0" w:color="auto"/>
              <w:bottom w:val="single" w:sz="4" w:space="0" w:color="auto"/>
            </w:tcBorders>
            <w:vAlign w:val="center"/>
          </w:tcPr>
          <w:p w14:paraId="53318B49" w14:textId="4BD02658" w:rsidR="00123ECE" w:rsidRPr="005647EB" w:rsidRDefault="00123ECE" w:rsidP="009F14D9">
            <w:pPr>
              <w:pStyle w:val="TAL"/>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2EB9614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8D516D7" w14:textId="77777777" w:rsidR="00123ECE" w:rsidRPr="005647EB" w:rsidRDefault="00123ECE" w:rsidP="002570E4">
            <w:pPr>
              <w:pStyle w:val="TAH"/>
              <w:keepNext w:val="0"/>
              <w:keepLines w:val="0"/>
              <w:rPr>
                <w:rFonts w:cs="v4.2.0"/>
                <w:b w:val="0"/>
                <w:bCs/>
              </w:rPr>
            </w:pPr>
          </w:p>
        </w:tc>
        <w:tc>
          <w:tcPr>
            <w:tcW w:w="2835" w:type="dxa"/>
            <w:gridSpan w:val="2"/>
            <w:vMerge/>
          </w:tcPr>
          <w:p w14:paraId="41DA053B" w14:textId="77777777" w:rsidR="00123ECE" w:rsidRPr="005647EB" w:rsidRDefault="00123ECE" w:rsidP="002570E4">
            <w:pPr>
              <w:pStyle w:val="TAH"/>
              <w:keepNext w:val="0"/>
              <w:keepLines w:val="0"/>
              <w:rPr>
                <w:rFonts w:cs="v4.2.0"/>
                <w:b w:val="0"/>
                <w:bCs/>
              </w:rPr>
            </w:pPr>
          </w:p>
        </w:tc>
      </w:tr>
      <w:tr w:rsidR="00123ECE" w:rsidRPr="005647EB" w14:paraId="2735E0CB" w14:textId="77777777" w:rsidTr="002570E4">
        <w:trPr>
          <w:cantSplit/>
          <w:jc w:val="center"/>
        </w:trPr>
        <w:tc>
          <w:tcPr>
            <w:tcW w:w="2093" w:type="dxa"/>
            <w:tcBorders>
              <w:left w:val="single" w:sz="4" w:space="0" w:color="auto"/>
              <w:bottom w:val="single" w:sz="4" w:space="0" w:color="auto"/>
            </w:tcBorders>
            <w:vAlign w:val="center"/>
          </w:tcPr>
          <w:p w14:paraId="0E099585" w14:textId="5A15AA9B"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20B9CE55"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132D6381" w14:textId="77777777" w:rsidR="00123ECE" w:rsidRPr="005647EB" w:rsidRDefault="00123ECE" w:rsidP="002570E4">
            <w:pPr>
              <w:pStyle w:val="TAH"/>
              <w:keepNext w:val="0"/>
              <w:keepLines w:val="0"/>
              <w:rPr>
                <w:rFonts w:cs="v4.2.0"/>
                <w:b w:val="0"/>
                <w:bCs/>
              </w:rPr>
            </w:pPr>
          </w:p>
        </w:tc>
        <w:tc>
          <w:tcPr>
            <w:tcW w:w="2835" w:type="dxa"/>
            <w:gridSpan w:val="2"/>
            <w:vMerge/>
            <w:tcBorders>
              <w:bottom w:val="single" w:sz="4" w:space="0" w:color="auto"/>
            </w:tcBorders>
          </w:tcPr>
          <w:p w14:paraId="4F4F106C" w14:textId="77777777" w:rsidR="00123ECE" w:rsidRPr="005647EB" w:rsidRDefault="00123ECE" w:rsidP="002570E4">
            <w:pPr>
              <w:pStyle w:val="TAH"/>
              <w:keepNext w:val="0"/>
              <w:keepLines w:val="0"/>
              <w:rPr>
                <w:rFonts w:cs="v4.2.0"/>
                <w:b w:val="0"/>
                <w:bCs/>
              </w:rPr>
            </w:pPr>
          </w:p>
        </w:tc>
      </w:tr>
      <w:tr w:rsidR="00123ECE" w:rsidRPr="005647EB" w14:paraId="77294BE9" w14:textId="77777777" w:rsidTr="002570E4">
        <w:trPr>
          <w:cantSplit/>
          <w:jc w:val="center"/>
        </w:trPr>
        <w:tc>
          <w:tcPr>
            <w:tcW w:w="2093" w:type="dxa"/>
          </w:tcPr>
          <w:p w14:paraId="58FD9241" w14:textId="77777777" w:rsidR="00123ECE" w:rsidRPr="005647EB" w:rsidRDefault="00123ECE" w:rsidP="009F14D9">
            <w:pPr>
              <w:pStyle w:val="TAL"/>
            </w:pPr>
            <w:r w:rsidRPr="005647EB">
              <w:object w:dxaOrig="620" w:dyaOrig="380" w14:anchorId="5B26B8A2">
                <v:shape id="_x0000_i1047" type="#_x0000_t75" style="width:31pt;height:19.5pt" o:ole="" fillcolor="window">
                  <v:imagedata r:id="rId12" o:title=""/>
                </v:shape>
                <o:OLEObject Type="Embed" ProgID="Equation.3" ShapeID="_x0000_i1047" DrawAspect="Content" ObjectID="_1781977614" r:id="rId38"/>
              </w:object>
            </w:r>
          </w:p>
        </w:tc>
        <w:tc>
          <w:tcPr>
            <w:tcW w:w="1559" w:type="dxa"/>
          </w:tcPr>
          <w:p w14:paraId="12E09E88" w14:textId="77777777" w:rsidR="00123ECE" w:rsidRPr="005647EB" w:rsidRDefault="00123ECE" w:rsidP="009F14D9">
            <w:pPr>
              <w:pStyle w:val="TAC"/>
            </w:pPr>
            <w:r w:rsidRPr="005647EB">
              <w:t>dB</w:t>
            </w:r>
          </w:p>
        </w:tc>
        <w:tc>
          <w:tcPr>
            <w:tcW w:w="1276" w:type="dxa"/>
          </w:tcPr>
          <w:p w14:paraId="4E2E95DB" w14:textId="77777777" w:rsidR="00123ECE" w:rsidRPr="005647EB" w:rsidDel="004B51DC" w:rsidRDefault="00123ECE" w:rsidP="002570E4">
            <w:pPr>
              <w:pStyle w:val="TAC"/>
              <w:keepNext w:val="0"/>
              <w:keepLines w:val="0"/>
            </w:pPr>
            <w:r w:rsidRPr="005647EB">
              <w:t>4.00</w:t>
            </w:r>
          </w:p>
        </w:tc>
        <w:tc>
          <w:tcPr>
            <w:tcW w:w="1276" w:type="dxa"/>
          </w:tcPr>
          <w:p w14:paraId="6C37D337" w14:textId="77777777" w:rsidR="00123ECE" w:rsidRPr="005647EB" w:rsidDel="004B51DC" w:rsidRDefault="005024E7" w:rsidP="002570E4">
            <w:pPr>
              <w:pStyle w:val="TAC"/>
              <w:keepNext w:val="0"/>
              <w:keepLines w:val="0"/>
            </w:pPr>
            <w:r w:rsidRPr="005647EB">
              <w:t>0.00</w:t>
            </w:r>
          </w:p>
        </w:tc>
        <w:tc>
          <w:tcPr>
            <w:tcW w:w="1275" w:type="dxa"/>
          </w:tcPr>
          <w:p w14:paraId="34AECAF5" w14:textId="77777777" w:rsidR="00123ECE" w:rsidRPr="005647EB" w:rsidDel="00B36E6D" w:rsidRDefault="00123ECE" w:rsidP="002570E4">
            <w:pPr>
              <w:pStyle w:val="TAC"/>
              <w:keepNext w:val="0"/>
              <w:keepLines w:val="0"/>
            </w:pPr>
            <w:r w:rsidRPr="005647EB">
              <w:t>4.00</w:t>
            </w:r>
          </w:p>
        </w:tc>
        <w:tc>
          <w:tcPr>
            <w:tcW w:w="1560" w:type="dxa"/>
          </w:tcPr>
          <w:p w14:paraId="30ACFB16" w14:textId="77777777" w:rsidR="00123ECE" w:rsidRPr="005647EB" w:rsidDel="004B51DC" w:rsidRDefault="00123ECE" w:rsidP="002570E4">
            <w:pPr>
              <w:pStyle w:val="TAC"/>
              <w:keepNext w:val="0"/>
              <w:keepLines w:val="0"/>
            </w:pPr>
            <w:r w:rsidRPr="005647EB">
              <w:t>24.00</w:t>
            </w:r>
          </w:p>
        </w:tc>
      </w:tr>
      <w:tr w:rsidR="00123ECE" w:rsidRPr="005647EB" w14:paraId="4D1EBEEF" w14:textId="77777777" w:rsidTr="002570E4">
        <w:trPr>
          <w:cantSplit/>
          <w:jc w:val="center"/>
        </w:trPr>
        <w:tc>
          <w:tcPr>
            <w:tcW w:w="2093" w:type="dxa"/>
          </w:tcPr>
          <w:p w14:paraId="06523072" w14:textId="5AE50889" w:rsidR="00123ECE" w:rsidRPr="005647EB" w:rsidRDefault="00123ECE" w:rsidP="009F14D9">
            <w:pPr>
              <w:pStyle w:val="TAL"/>
            </w:pPr>
            <w:r w:rsidRPr="005647EB">
              <w:object w:dxaOrig="400" w:dyaOrig="360" w14:anchorId="7785F6BD">
                <v:shape id="_x0000_i1048" type="#_x0000_t75" style="width:20.5pt;height:18pt" o:ole="" fillcolor="window">
                  <v:imagedata r:id="rId10" o:title=""/>
                </v:shape>
                <o:OLEObject Type="Embed" ProgID="Equation.3" ShapeID="_x0000_i1048" DrawAspect="Content" ObjectID="_1781977615" r:id="rId39"/>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1A193033" w14:textId="589680A3" w:rsidR="00123ECE" w:rsidRPr="005647EB" w:rsidRDefault="00123ECE" w:rsidP="009F14D9">
            <w:pPr>
              <w:pStyle w:val="TAC"/>
            </w:pPr>
            <w:r w:rsidRPr="005647EB">
              <w:t>dBm/15</w:t>
            </w:r>
            <w:r w:rsidR="002570E4" w:rsidRPr="005647EB">
              <w:t xml:space="preserve"> </w:t>
            </w:r>
            <w:r w:rsidRPr="005647EB">
              <w:t>KHz</w:t>
            </w:r>
          </w:p>
        </w:tc>
        <w:tc>
          <w:tcPr>
            <w:tcW w:w="1276" w:type="dxa"/>
          </w:tcPr>
          <w:p w14:paraId="535AE380" w14:textId="77777777" w:rsidR="00123ECE" w:rsidRPr="005647EB" w:rsidRDefault="005024E7" w:rsidP="002570E4">
            <w:pPr>
              <w:pStyle w:val="TAC"/>
              <w:keepNext w:val="0"/>
              <w:keepLines w:val="0"/>
            </w:pPr>
            <w:r w:rsidRPr="005647EB">
              <w:t>-95.50</w:t>
            </w:r>
          </w:p>
        </w:tc>
        <w:tc>
          <w:tcPr>
            <w:tcW w:w="1276" w:type="dxa"/>
          </w:tcPr>
          <w:p w14:paraId="60D69092" w14:textId="77777777" w:rsidR="00123ECE" w:rsidRPr="005647EB" w:rsidRDefault="005024E7" w:rsidP="002570E4">
            <w:pPr>
              <w:pStyle w:val="TAC"/>
              <w:keepNext w:val="0"/>
              <w:keepLines w:val="0"/>
            </w:pPr>
            <w:r w:rsidRPr="005647EB">
              <w:t>-95.50</w:t>
            </w:r>
          </w:p>
        </w:tc>
        <w:tc>
          <w:tcPr>
            <w:tcW w:w="1275" w:type="dxa"/>
          </w:tcPr>
          <w:p w14:paraId="22752089" w14:textId="77777777" w:rsidR="00123ECE" w:rsidRPr="005647EB" w:rsidRDefault="00123ECE" w:rsidP="002570E4">
            <w:pPr>
              <w:pStyle w:val="TAC"/>
              <w:keepNext w:val="0"/>
              <w:keepLines w:val="0"/>
            </w:pPr>
            <w:r w:rsidRPr="005647EB">
              <w:t>-98.00</w:t>
            </w:r>
          </w:p>
        </w:tc>
        <w:tc>
          <w:tcPr>
            <w:tcW w:w="1560" w:type="dxa"/>
          </w:tcPr>
          <w:p w14:paraId="026DE60A" w14:textId="77777777" w:rsidR="00123ECE" w:rsidRPr="005647EB" w:rsidRDefault="00123ECE" w:rsidP="002570E4">
            <w:pPr>
              <w:pStyle w:val="TAC"/>
              <w:keepNext w:val="0"/>
              <w:keepLines w:val="0"/>
            </w:pPr>
            <w:r w:rsidRPr="005647EB">
              <w:t>-98.00</w:t>
            </w:r>
          </w:p>
        </w:tc>
      </w:tr>
      <w:tr w:rsidR="00123ECE" w:rsidRPr="005647EB" w14:paraId="752FB819" w14:textId="77777777" w:rsidTr="002570E4">
        <w:trPr>
          <w:cantSplit/>
          <w:jc w:val="center"/>
        </w:trPr>
        <w:tc>
          <w:tcPr>
            <w:tcW w:w="2093" w:type="dxa"/>
          </w:tcPr>
          <w:p w14:paraId="2F8FC499" w14:textId="77777777" w:rsidR="00123ECE" w:rsidRPr="005647EB" w:rsidRDefault="00123ECE" w:rsidP="009F14D9">
            <w:pPr>
              <w:pStyle w:val="TAL"/>
            </w:pPr>
            <w:r w:rsidRPr="005647EB">
              <w:object w:dxaOrig="800" w:dyaOrig="380" w14:anchorId="6957B355">
                <v:shape id="_x0000_i1049" type="#_x0000_t75" style="width:40pt;height:19.5pt" o:ole="" fillcolor="window">
                  <v:imagedata r:id="rId14" o:title=""/>
                </v:shape>
                <o:OLEObject Type="Embed" ProgID="Equation.3" ShapeID="_x0000_i1049" DrawAspect="Content" ObjectID="_1781977616" r:id="rId40"/>
              </w:object>
            </w:r>
          </w:p>
        </w:tc>
        <w:tc>
          <w:tcPr>
            <w:tcW w:w="1559" w:type="dxa"/>
          </w:tcPr>
          <w:p w14:paraId="3975F008" w14:textId="77777777" w:rsidR="00123ECE" w:rsidRPr="005647EB" w:rsidRDefault="00123ECE" w:rsidP="009F14D9">
            <w:pPr>
              <w:pStyle w:val="TAC"/>
            </w:pPr>
            <w:r w:rsidRPr="005647EB">
              <w:t>dB</w:t>
            </w:r>
          </w:p>
        </w:tc>
        <w:tc>
          <w:tcPr>
            <w:tcW w:w="1276" w:type="dxa"/>
          </w:tcPr>
          <w:p w14:paraId="7C86438F" w14:textId="77777777" w:rsidR="00123ECE" w:rsidRPr="005647EB" w:rsidDel="004B51DC" w:rsidRDefault="00123ECE" w:rsidP="002570E4">
            <w:pPr>
              <w:pStyle w:val="TAC"/>
              <w:keepNext w:val="0"/>
              <w:keepLines w:val="0"/>
            </w:pPr>
            <w:r w:rsidRPr="005647EB">
              <w:t>4.00</w:t>
            </w:r>
          </w:p>
        </w:tc>
        <w:tc>
          <w:tcPr>
            <w:tcW w:w="1276" w:type="dxa"/>
          </w:tcPr>
          <w:p w14:paraId="45DAD14A" w14:textId="77777777" w:rsidR="00123ECE" w:rsidRPr="005647EB" w:rsidDel="004B51DC" w:rsidRDefault="005024E7" w:rsidP="002570E4">
            <w:pPr>
              <w:pStyle w:val="TAC"/>
              <w:keepNext w:val="0"/>
              <w:keepLines w:val="0"/>
            </w:pPr>
            <w:r w:rsidRPr="005647EB">
              <w:t>0.00</w:t>
            </w:r>
          </w:p>
        </w:tc>
        <w:tc>
          <w:tcPr>
            <w:tcW w:w="1275" w:type="dxa"/>
          </w:tcPr>
          <w:p w14:paraId="769BE5F6" w14:textId="77777777" w:rsidR="00123ECE" w:rsidRPr="005647EB" w:rsidDel="00B36E6D" w:rsidRDefault="00123ECE" w:rsidP="002570E4">
            <w:pPr>
              <w:pStyle w:val="TAC"/>
              <w:keepNext w:val="0"/>
              <w:keepLines w:val="0"/>
            </w:pPr>
            <w:r w:rsidRPr="005647EB">
              <w:t>4.00</w:t>
            </w:r>
          </w:p>
        </w:tc>
        <w:tc>
          <w:tcPr>
            <w:tcW w:w="1560" w:type="dxa"/>
          </w:tcPr>
          <w:p w14:paraId="55D205A7" w14:textId="77777777" w:rsidR="00123ECE" w:rsidRPr="005647EB" w:rsidDel="004B51DC" w:rsidRDefault="00123ECE" w:rsidP="002570E4">
            <w:pPr>
              <w:pStyle w:val="TAC"/>
              <w:keepNext w:val="0"/>
              <w:keepLines w:val="0"/>
            </w:pPr>
            <w:r w:rsidRPr="005647EB">
              <w:t>24.00</w:t>
            </w:r>
          </w:p>
        </w:tc>
      </w:tr>
      <w:tr w:rsidR="00123ECE" w:rsidRPr="005647EB" w14:paraId="14AFDC91" w14:textId="77777777" w:rsidTr="002570E4">
        <w:trPr>
          <w:cantSplit/>
          <w:jc w:val="center"/>
        </w:trPr>
        <w:tc>
          <w:tcPr>
            <w:tcW w:w="2093" w:type="dxa"/>
          </w:tcPr>
          <w:p w14:paraId="42B68E85" w14:textId="7F11A4CA" w:rsidR="00123ECE" w:rsidRPr="005647EB" w:rsidRDefault="00123ECE" w:rsidP="009F14D9">
            <w:pPr>
              <w:pStyle w:val="TAL"/>
            </w:pPr>
            <w:r w:rsidRPr="005647EB">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70864C78" w14:textId="09F664A0" w:rsidR="00123ECE" w:rsidRPr="005647EB" w:rsidRDefault="00123ECE" w:rsidP="009F14D9">
            <w:pPr>
              <w:pStyle w:val="TAC"/>
            </w:pPr>
            <w:r w:rsidRPr="005647EB">
              <w:t>dBm/15</w:t>
            </w:r>
            <w:r w:rsidR="002570E4" w:rsidRPr="005647EB">
              <w:t xml:space="preserve"> </w:t>
            </w:r>
            <w:r w:rsidRPr="005647EB">
              <w:t>KHz</w:t>
            </w:r>
          </w:p>
        </w:tc>
        <w:tc>
          <w:tcPr>
            <w:tcW w:w="1276" w:type="dxa"/>
          </w:tcPr>
          <w:p w14:paraId="6B3094B9" w14:textId="77777777" w:rsidR="00123ECE" w:rsidRPr="005647EB" w:rsidRDefault="005024E7" w:rsidP="002570E4">
            <w:pPr>
              <w:pStyle w:val="TAC"/>
              <w:keepNext w:val="0"/>
              <w:keepLines w:val="0"/>
            </w:pPr>
            <w:r w:rsidRPr="005647EB">
              <w:t>-91.50</w:t>
            </w:r>
          </w:p>
        </w:tc>
        <w:tc>
          <w:tcPr>
            <w:tcW w:w="1276" w:type="dxa"/>
          </w:tcPr>
          <w:p w14:paraId="41C6643C" w14:textId="77777777" w:rsidR="00123ECE" w:rsidRPr="005647EB" w:rsidRDefault="005024E7" w:rsidP="002570E4">
            <w:pPr>
              <w:pStyle w:val="TAC"/>
              <w:keepNext w:val="0"/>
              <w:keepLines w:val="0"/>
            </w:pPr>
            <w:r w:rsidRPr="005647EB">
              <w:t>-95.50</w:t>
            </w:r>
          </w:p>
        </w:tc>
        <w:tc>
          <w:tcPr>
            <w:tcW w:w="1275" w:type="dxa"/>
          </w:tcPr>
          <w:p w14:paraId="73002258" w14:textId="77777777" w:rsidR="00123ECE" w:rsidRPr="005647EB" w:rsidRDefault="00123ECE" w:rsidP="002570E4">
            <w:pPr>
              <w:pStyle w:val="TAC"/>
              <w:keepNext w:val="0"/>
              <w:keepLines w:val="0"/>
            </w:pPr>
            <w:r w:rsidRPr="005647EB">
              <w:t>-94.00</w:t>
            </w:r>
          </w:p>
        </w:tc>
        <w:tc>
          <w:tcPr>
            <w:tcW w:w="1560" w:type="dxa"/>
          </w:tcPr>
          <w:p w14:paraId="67326DEC" w14:textId="77777777" w:rsidR="00123ECE" w:rsidRPr="005647EB" w:rsidRDefault="00123ECE" w:rsidP="002570E4">
            <w:pPr>
              <w:pStyle w:val="TAC"/>
              <w:keepNext w:val="0"/>
              <w:keepLines w:val="0"/>
            </w:pPr>
            <w:r w:rsidRPr="005647EB">
              <w:t>-74.00</w:t>
            </w:r>
          </w:p>
        </w:tc>
      </w:tr>
      <w:tr w:rsidR="00123ECE" w:rsidRPr="005647EB" w14:paraId="7A4C2433" w14:textId="77777777" w:rsidTr="002570E4">
        <w:trPr>
          <w:cantSplit/>
          <w:jc w:val="center"/>
        </w:trPr>
        <w:tc>
          <w:tcPr>
            <w:tcW w:w="2093" w:type="dxa"/>
          </w:tcPr>
          <w:p w14:paraId="39AD5462" w14:textId="77A6E226" w:rsidR="00123ECE" w:rsidRPr="005647EB" w:rsidRDefault="00123ECE" w:rsidP="009F14D9">
            <w:pPr>
              <w:pStyle w:val="TAL"/>
            </w:pPr>
            <w:r w:rsidRPr="005647EB">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498B05CC" w14:textId="7AE06929" w:rsidR="00123ECE" w:rsidRPr="005647EB" w:rsidRDefault="00123ECE" w:rsidP="009F14D9">
            <w:pPr>
              <w:pStyle w:val="TAC"/>
            </w:pPr>
            <w:r w:rsidRPr="005647EB">
              <w:t>dBm/15</w:t>
            </w:r>
            <w:r w:rsidR="002570E4" w:rsidRPr="005647EB">
              <w:t xml:space="preserve"> </w:t>
            </w:r>
            <w:r w:rsidRPr="005647EB">
              <w:t>KHz</w:t>
            </w:r>
          </w:p>
        </w:tc>
        <w:tc>
          <w:tcPr>
            <w:tcW w:w="1276" w:type="dxa"/>
          </w:tcPr>
          <w:p w14:paraId="756A46E9" w14:textId="77777777" w:rsidR="00123ECE" w:rsidRPr="005647EB" w:rsidDel="004B51DC" w:rsidRDefault="005024E7" w:rsidP="002570E4">
            <w:pPr>
              <w:pStyle w:val="TAC"/>
              <w:keepNext w:val="0"/>
              <w:keepLines w:val="0"/>
            </w:pPr>
            <w:r w:rsidRPr="005647EB">
              <w:t>-91.50</w:t>
            </w:r>
          </w:p>
        </w:tc>
        <w:tc>
          <w:tcPr>
            <w:tcW w:w="1276" w:type="dxa"/>
          </w:tcPr>
          <w:p w14:paraId="092F56C1" w14:textId="77777777" w:rsidR="00123ECE" w:rsidRPr="005647EB" w:rsidRDefault="005024E7" w:rsidP="002570E4">
            <w:pPr>
              <w:pStyle w:val="TAC"/>
              <w:keepNext w:val="0"/>
              <w:keepLines w:val="0"/>
            </w:pPr>
            <w:r w:rsidRPr="005647EB">
              <w:t>-95.50</w:t>
            </w:r>
          </w:p>
        </w:tc>
        <w:tc>
          <w:tcPr>
            <w:tcW w:w="1275" w:type="dxa"/>
          </w:tcPr>
          <w:p w14:paraId="781FD232" w14:textId="77777777" w:rsidR="00123ECE" w:rsidRPr="005647EB" w:rsidRDefault="00123ECE" w:rsidP="002570E4">
            <w:pPr>
              <w:pStyle w:val="TAC"/>
              <w:keepNext w:val="0"/>
              <w:keepLines w:val="0"/>
            </w:pPr>
            <w:r w:rsidRPr="005647EB">
              <w:t>-94.00</w:t>
            </w:r>
          </w:p>
        </w:tc>
        <w:tc>
          <w:tcPr>
            <w:tcW w:w="1560" w:type="dxa"/>
          </w:tcPr>
          <w:p w14:paraId="77CFCF2F" w14:textId="77777777" w:rsidR="00123ECE" w:rsidRPr="005647EB" w:rsidRDefault="00123ECE" w:rsidP="002570E4">
            <w:pPr>
              <w:pStyle w:val="TAC"/>
              <w:keepNext w:val="0"/>
              <w:keepLines w:val="0"/>
            </w:pPr>
            <w:r w:rsidRPr="005647EB">
              <w:t>-74.00</w:t>
            </w:r>
          </w:p>
        </w:tc>
      </w:tr>
      <w:tr w:rsidR="00123ECE" w:rsidRPr="005647EB" w14:paraId="28EFAD59" w14:textId="77777777" w:rsidTr="002570E4">
        <w:trPr>
          <w:cantSplit/>
          <w:jc w:val="center"/>
        </w:trPr>
        <w:tc>
          <w:tcPr>
            <w:tcW w:w="2093" w:type="dxa"/>
          </w:tcPr>
          <w:p w14:paraId="5615A88B" w14:textId="4D5744F2" w:rsidR="00123ECE" w:rsidRPr="005647EB" w:rsidRDefault="00123ECE" w:rsidP="009F14D9">
            <w:pPr>
              <w:pStyle w:val="TAL"/>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17EFCB9E" w14:textId="77777777" w:rsidR="00123ECE" w:rsidRPr="005647EB" w:rsidRDefault="00123ECE" w:rsidP="009F14D9">
            <w:pPr>
              <w:pStyle w:val="TAC"/>
            </w:pPr>
          </w:p>
        </w:tc>
        <w:tc>
          <w:tcPr>
            <w:tcW w:w="5387" w:type="dxa"/>
            <w:gridSpan w:val="4"/>
          </w:tcPr>
          <w:p w14:paraId="65632E2F" w14:textId="77777777" w:rsidR="00123ECE" w:rsidRPr="005647EB" w:rsidRDefault="00123ECE" w:rsidP="002570E4">
            <w:pPr>
              <w:pStyle w:val="TAL"/>
              <w:keepNext w:val="0"/>
              <w:keepLines w:val="0"/>
              <w:jc w:val="center"/>
              <w:rPr>
                <w:rFonts w:cs="v4.2.0"/>
              </w:rPr>
            </w:pPr>
            <w:r w:rsidRPr="005647EB">
              <w:rPr>
                <w:rFonts w:cs="v4.2.0"/>
              </w:rPr>
              <w:t>AWGN</w:t>
            </w:r>
          </w:p>
        </w:tc>
      </w:tr>
      <w:tr w:rsidR="00123ECE" w:rsidRPr="005647EB" w14:paraId="1414E2AA" w14:textId="77777777" w:rsidTr="002570E4">
        <w:trPr>
          <w:cantSplit/>
          <w:jc w:val="center"/>
        </w:trPr>
        <w:tc>
          <w:tcPr>
            <w:tcW w:w="9039" w:type="dxa"/>
            <w:gridSpan w:val="6"/>
          </w:tcPr>
          <w:p w14:paraId="0DD9F4DE" w14:textId="1877AD03" w:rsidR="00123ECE" w:rsidRPr="005647EB" w:rsidRDefault="002570E4" w:rsidP="002570E4">
            <w:pPr>
              <w:pStyle w:val="TAN"/>
              <w:keepNext w:val="0"/>
              <w:keepLines w:val="0"/>
            </w:pPr>
            <w:r w:rsidRPr="005647EB">
              <w:t>NOTE 1:</w:t>
            </w:r>
            <w:r w:rsidR="009F14D9"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7D93B1B3" w14:textId="073A23F9" w:rsidR="00123ECE" w:rsidRPr="005647EB" w:rsidRDefault="002570E4" w:rsidP="002570E4">
            <w:pPr>
              <w:pStyle w:val="TAN"/>
              <w:keepNext w:val="0"/>
              <w:keepLines w:val="0"/>
            </w:pPr>
            <w:r w:rsidRPr="005647EB">
              <w:t>NOTE 2:</w:t>
            </w:r>
            <w:r w:rsidR="009F14D9"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6487BBB0">
                <v:shape id="_x0000_i1050" type="#_x0000_t75" style="width:20.5pt;height:18pt" o:ole="" fillcolor="window">
                  <v:imagedata r:id="rId10" o:title=""/>
                </v:shape>
                <o:OLEObject Type="Embed" ProgID="Equation.3" ShapeID="_x0000_i1050" DrawAspect="Content" ObjectID="_1781977617" r:id="rId41"/>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2615240E" w14:textId="1B9E1347" w:rsidR="00123ECE" w:rsidRPr="005647EB" w:rsidRDefault="002570E4" w:rsidP="002570E4">
            <w:pPr>
              <w:pStyle w:val="TAN"/>
              <w:keepNext w:val="0"/>
              <w:keepLines w:val="0"/>
            </w:pPr>
            <w:r w:rsidRPr="005647EB">
              <w:t>NOTE 3:</w:t>
            </w:r>
            <w:r w:rsidR="009F14D9"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0048425E" w14:textId="77777777" w:rsidR="00123ECE" w:rsidRPr="005647EB" w:rsidRDefault="00123ECE" w:rsidP="002570E4"/>
    <w:p w14:paraId="6F26C2DF" w14:textId="77777777" w:rsidR="00123ECE" w:rsidRPr="005647EB" w:rsidRDefault="00123ECE" w:rsidP="002570E4">
      <w:pPr>
        <w:pStyle w:val="TH"/>
        <w:keepNext w:val="0"/>
        <w:keepLines w:val="0"/>
      </w:pPr>
      <w:r w:rsidRPr="005647EB">
        <w:t xml:space="preserve">Table </w:t>
      </w:r>
      <w:r w:rsidRPr="005647EB">
        <w:rPr>
          <w:rFonts w:cs="v4.2.0"/>
        </w:rPr>
        <w:t>8.3.3.5-2</w:t>
      </w:r>
      <w:r w:rsidRPr="005647EB">
        <w:t xml:space="preserve">: DRX-Configuration to be used in </w:t>
      </w:r>
      <w:r w:rsidRPr="005647EB">
        <w:rPr>
          <w:rFonts w:cs="v4.2.0"/>
        </w:rPr>
        <w:t>E-UTRAN FDD-FDD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123ECE" w:rsidRPr="005647EB" w14:paraId="2E3665CB" w14:textId="77777777" w:rsidTr="002570E4">
        <w:trPr>
          <w:jc w:val="center"/>
        </w:trPr>
        <w:tc>
          <w:tcPr>
            <w:tcW w:w="3345" w:type="dxa"/>
            <w:vAlign w:val="center"/>
          </w:tcPr>
          <w:p w14:paraId="3D0EE418" w14:textId="77777777" w:rsidR="00123ECE" w:rsidRPr="005647EB" w:rsidRDefault="00123ECE" w:rsidP="002570E4">
            <w:pPr>
              <w:pStyle w:val="TAH"/>
              <w:keepNext w:val="0"/>
              <w:keepLines w:val="0"/>
            </w:pPr>
            <w:r w:rsidRPr="005647EB">
              <w:t>Field</w:t>
            </w:r>
          </w:p>
        </w:tc>
        <w:tc>
          <w:tcPr>
            <w:tcW w:w="1021" w:type="dxa"/>
            <w:vAlign w:val="center"/>
          </w:tcPr>
          <w:p w14:paraId="7F5130FA" w14:textId="77777777" w:rsidR="00123ECE" w:rsidRPr="005647EB" w:rsidRDefault="00123ECE" w:rsidP="002570E4">
            <w:pPr>
              <w:pStyle w:val="TAH"/>
              <w:keepNext w:val="0"/>
              <w:keepLines w:val="0"/>
            </w:pPr>
            <w:r w:rsidRPr="005647EB">
              <w:t>Value</w:t>
            </w:r>
          </w:p>
        </w:tc>
        <w:tc>
          <w:tcPr>
            <w:tcW w:w="3061" w:type="dxa"/>
          </w:tcPr>
          <w:p w14:paraId="68D0D2DD" w14:textId="77777777" w:rsidR="00123ECE" w:rsidRPr="005647EB" w:rsidRDefault="00123ECE" w:rsidP="002570E4">
            <w:pPr>
              <w:pStyle w:val="TAH"/>
              <w:keepNext w:val="0"/>
              <w:keepLines w:val="0"/>
            </w:pPr>
            <w:r w:rsidRPr="005647EB">
              <w:t>Comment</w:t>
            </w:r>
          </w:p>
        </w:tc>
      </w:tr>
      <w:tr w:rsidR="00123ECE" w:rsidRPr="005647EB" w14:paraId="564E7E56" w14:textId="77777777" w:rsidTr="002570E4">
        <w:trPr>
          <w:jc w:val="center"/>
        </w:trPr>
        <w:tc>
          <w:tcPr>
            <w:tcW w:w="3345" w:type="dxa"/>
            <w:vAlign w:val="center"/>
          </w:tcPr>
          <w:p w14:paraId="77EBD9BC" w14:textId="77777777" w:rsidR="00123ECE" w:rsidRPr="005647EB" w:rsidRDefault="00123ECE" w:rsidP="002570E4">
            <w:pPr>
              <w:pStyle w:val="TAL"/>
              <w:keepNext w:val="0"/>
              <w:keepLines w:val="0"/>
            </w:pPr>
            <w:r w:rsidRPr="005647EB">
              <w:t>onDurationTimer</w:t>
            </w:r>
          </w:p>
        </w:tc>
        <w:tc>
          <w:tcPr>
            <w:tcW w:w="1021" w:type="dxa"/>
            <w:vAlign w:val="center"/>
          </w:tcPr>
          <w:p w14:paraId="2E0CFBF5" w14:textId="77777777" w:rsidR="00123ECE" w:rsidRPr="005647EB" w:rsidRDefault="00123ECE" w:rsidP="002570E4">
            <w:pPr>
              <w:pStyle w:val="TAL"/>
              <w:keepNext w:val="0"/>
              <w:keepLines w:val="0"/>
            </w:pPr>
            <w:r w:rsidRPr="005647EB">
              <w:t>psf1</w:t>
            </w:r>
          </w:p>
        </w:tc>
        <w:tc>
          <w:tcPr>
            <w:tcW w:w="3061" w:type="dxa"/>
            <w:vMerge w:val="restart"/>
          </w:tcPr>
          <w:p w14:paraId="432AA6D1" w14:textId="3DAF6303" w:rsidR="00123ECE" w:rsidRPr="005647EB" w:rsidRDefault="00123ECE" w:rsidP="002570E4">
            <w:pPr>
              <w:pStyle w:val="TAL"/>
              <w:keepNext w:val="0"/>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3836E54C" w14:textId="77777777" w:rsidTr="002570E4">
        <w:trPr>
          <w:jc w:val="center"/>
        </w:trPr>
        <w:tc>
          <w:tcPr>
            <w:tcW w:w="3345" w:type="dxa"/>
            <w:vAlign w:val="center"/>
          </w:tcPr>
          <w:p w14:paraId="1C517DFD" w14:textId="77777777" w:rsidR="00123ECE" w:rsidRPr="005647EB" w:rsidRDefault="00123ECE" w:rsidP="002570E4">
            <w:pPr>
              <w:pStyle w:val="TAL"/>
              <w:keepNext w:val="0"/>
              <w:keepLines w:val="0"/>
            </w:pPr>
            <w:r w:rsidRPr="005647EB">
              <w:t>drx-InactivityTimer</w:t>
            </w:r>
          </w:p>
        </w:tc>
        <w:tc>
          <w:tcPr>
            <w:tcW w:w="1021" w:type="dxa"/>
            <w:vAlign w:val="center"/>
          </w:tcPr>
          <w:p w14:paraId="7D5B1717" w14:textId="77777777" w:rsidR="00123ECE" w:rsidRPr="005647EB" w:rsidRDefault="00123ECE" w:rsidP="002570E4">
            <w:pPr>
              <w:pStyle w:val="TAL"/>
              <w:keepNext w:val="0"/>
              <w:keepLines w:val="0"/>
            </w:pPr>
            <w:r w:rsidRPr="005647EB">
              <w:t>psf1</w:t>
            </w:r>
          </w:p>
        </w:tc>
        <w:tc>
          <w:tcPr>
            <w:tcW w:w="3061" w:type="dxa"/>
            <w:vMerge/>
          </w:tcPr>
          <w:p w14:paraId="2A91D8CC" w14:textId="77777777" w:rsidR="00123ECE" w:rsidRPr="005647EB" w:rsidRDefault="00123ECE" w:rsidP="002570E4">
            <w:pPr>
              <w:pStyle w:val="TAL"/>
              <w:keepNext w:val="0"/>
              <w:keepLines w:val="0"/>
            </w:pPr>
          </w:p>
        </w:tc>
      </w:tr>
      <w:tr w:rsidR="00123ECE" w:rsidRPr="005647EB" w14:paraId="520A51BA" w14:textId="77777777" w:rsidTr="002570E4">
        <w:trPr>
          <w:jc w:val="center"/>
        </w:trPr>
        <w:tc>
          <w:tcPr>
            <w:tcW w:w="3345" w:type="dxa"/>
            <w:vAlign w:val="center"/>
          </w:tcPr>
          <w:p w14:paraId="2D07709F" w14:textId="77777777" w:rsidR="00123ECE" w:rsidRPr="005647EB" w:rsidRDefault="00123ECE" w:rsidP="002570E4">
            <w:pPr>
              <w:pStyle w:val="TAL"/>
              <w:keepNext w:val="0"/>
              <w:keepLines w:val="0"/>
            </w:pPr>
            <w:r w:rsidRPr="005647EB">
              <w:t>drx-RetransmissionTimer</w:t>
            </w:r>
          </w:p>
        </w:tc>
        <w:tc>
          <w:tcPr>
            <w:tcW w:w="1021" w:type="dxa"/>
            <w:vAlign w:val="center"/>
          </w:tcPr>
          <w:p w14:paraId="11785FB4" w14:textId="77777777" w:rsidR="00123ECE" w:rsidRPr="005647EB" w:rsidRDefault="00123ECE" w:rsidP="002570E4">
            <w:pPr>
              <w:pStyle w:val="TAL"/>
              <w:keepNext w:val="0"/>
              <w:keepLines w:val="0"/>
            </w:pPr>
            <w:r w:rsidRPr="005647EB">
              <w:t>psf1</w:t>
            </w:r>
          </w:p>
        </w:tc>
        <w:tc>
          <w:tcPr>
            <w:tcW w:w="3061" w:type="dxa"/>
            <w:vMerge/>
          </w:tcPr>
          <w:p w14:paraId="51FC2AFF" w14:textId="77777777" w:rsidR="00123ECE" w:rsidRPr="005647EB" w:rsidRDefault="00123ECE" w:rsidP="002570E4">
            <w:pPr>
              <w:pStyle w:val="TAL"/>
              <w:keepNext w:val="0"/>
              <w:keepLines w:val="0"/>
            </w:pPr>
          </w:p>
        </w:tc>
      </w:tr>
      <w:tr w:rsidR="00123ECE" w:rsidRPr="005647EB" w14:paraId="7BEB308D" w14:textId="77777777" w:rsidTr="002570E4">
        <w:trPr>
          <w:jc w:val="center"/>
        </w:trPr>
        <w:tc>
          <w:tcPr>
            <w:tcW w:w="3345" w:type="dxa"/>
            <w:vAlign w:val="center"/>
          </w:tcPr>
          <w:p w14:paraId="70EE2548" w14:textId="77777777" w:rsidR="00123ECE" w:rsidRPr="005647EB" w:rsidRDefault="00123ECE" w:rsidP="002570E4">
            <w:pPr>
              <w:pStyle w:val="TAL"/>
              <w:keepNext w:val="0"/>
              <w:keepLines w:val="0"/>
              <w:rPr>
                <w:vertAlign w:val="superscript"/>
              </w:rPr>
            </w:pPr>
            <w:r w:rsidRPr="005647EB">
              <w:t>longDRX-CycleStartOffset</w:t>
            </w:r>
          </w:p>
        </w:tc>
        <w:tc>
          <w:tcPr>
            <w:tcW w:w="1021" w:type="dxa"/>
            <w:vAlign w:val="center"/>
          </w:tcPr>
          <w:p w14:paraId="7B193DC1" w14:textId="77777777" w:rsidR="00123ECE" w:rsidRPr="005647EB" w:rsidRDefault="00123ECE" w:rsidP="002570E4">
            <w:pPr>
              <w:pStyle w:val="TAL"/>
              <w:keepNext w:val="0"/>
              <w:keepLines w:val="0"/>
            </w:pPr>
            <w:r w:rsidRPr="005647EB">
              <w:t>sf1280</w:t>
            </w:r>
          </w:p>
        </w:tc>
        <w:tc>
          <w:tcPr>
            <w:tcW w:w="3061" w:type="dxa"/>
            <w:vMerge/>
          </w:tcPr>
          <w:p w14:paraId="12630609" w14:textId="77777777" w:rsidR="00123ECE" w:rsidRPr="005647EB" w:rsidRDefault="00123ECE" w:rsidP="002570E4">
            <w:pPr>
              <w:pStyle w:val="TAL"/>
              <w:keepNext w:val="0"/>
              <w:keepLines w:val="0"/>
            </w:pPr>
          </w:p>
        </w:tc>
      </w:tr>
      <w:tr w:rsidR="00123ECE" w:rsidRPr="005647EB" w14:paraId="667C873A" w14:textId="77777777" w:rsidTr="002570E4">
        <w:trPr>
          <w:jc w:val="center"/>
        </w:trPr>
        <w:tc>
          <w:tcPr>
            <w:tcW w:w="3345" w:type="dxa"/>
            <w:vAlign w:val="center"/>
          </w:tcPr>
          <w:p w14:paraId="08B294A7" w14:textId="77777777" w:rsidR="00123ECE" w:rsidRPr="005647EB" w:rsidRDefault="00123ECE" w:rsidP="002570E4">
            <w:pPr>
              <w:pStyle w:val="TAL"/>
              <w:keepNext w:val="0"/>
              <w:keepLines w:val="0"/>
            </w:pPr>
            <w:r w:rsidRPr="005647EB">
              <w:t>shortDRX</w:t>
            </w:r>
          </w:p>
        </w:tc>
        <w:tc>
          <w:tcPr>
            <w:tcW w:w="1021" w:type="dxa"/>
            <w:vAlign w:val="center"/>
          </w:tcPr>
          <w:p w14:paraId="45FD6EDC" w14:textId="77777777" w:rsidR="00123ECE" w:rsidRPr="005647EB" w:rsidRDefault="00123ECE" w:rsidP="002570E4">
            <w:pPr>
              <w:pStyle w:val="TAL"/>
              <w:keepNext w:val="0"/>
              <w:keepLines w:val="0"/>
            </w:pPr>
            <w:r w:rsidRPr="005647EB">
              <w:t>disable</w:t>
            </w:r>
          </w:p>
        </w:tc>
        <w:tc>
          <w:tcPr>
            <w:tcW w:w="3061" w:type="dxa"/>
            <w:vMerge/>
          </w:tcPr>
          <w:p w14:paraId="2692BD7F" w14:textId="77777777" w:rsidR="00123ECE" w:rsidRPr="005647EB" w:rsidRDefault="00123ECE" w:rsidP="002570E4">
            <w:pPr>
              <w:pStyle w:val="TAL"/>
              <w:keepNext w:val="0"/>
              <w:keepLines w:val="0"/>
            </w:pPr>
          </w:p>
        </w:tc>
      </w:tr>
    </w:tbl>
    <w:p w14:paraId="525CB0F5" w14:textId="77777777" w:rsidR="00123ECE" w:rsidRPr="005647EB" w:rsidRDefault="00123ECE" w:rsidP="002570E4">
      <w:pPr>
        <w:rPr>
          <w:rFonts w:ascii="Arial" w:hAnsi="Arial" w:cs="Arial"/>
          <w:sz w:val="18"/>
          <w:szCs w:val="18"/>
        </w:rPr>
      </w:pPr>
    </w:p>
    <w:p w14:paraId="48FD8EA1" w14:textId="77777777" w:rsidR="00123ECE" w:rsidRPr="005647EB" w:rsidRDefault="00123ECE" w:rsidP="002570E4">
      <w:pPr>
        <w:pStyle w:val="TH"/>
        <w:keepNext w:val="0"/>
        <w:keepLines w:val="0"/>
      </w:pPr>
      <w:r w:rsidRPr="005647EB">
        <w:t xml:space="preserve">Table </w:t>
      </w:r>
      <w:r w:rsidRPr="005647EB">
        <w:rPr>
          <w:rFonts w:cs="v4.2.0"/>
        </w:rPr>
        <w:t>8.3.3.5</w:t>
      </w:r>
      <w:r w:rsidRPr="005647EB">
        <w:t xml:space="preserve">-3: </w:t>
      </w:r>
      <w:r w:rsidRPr="005647EB">
        <w:rPr>
          <w:i/>
        </w:rPr>
        <w:t>TimeAlignmentTimer</w:t>
      </w:r>
      <w:r w:rsidRPr="005647EB">
        <w:t xml:space="preserve"> and </w:t>
      </w:r>
      <w:r w:rsidRPr="005647EB">
        <w:rPr>
          <w:i/>
        </w:rPr>
        <w:t>sr-ConfigIndex</w:t>
      </w:r>
      <w:r w:rsidRPr="005647EB">
        <w:t xml:space="preserve">-Configuration to be used in </w:t>
      </w:r>
      <w:r w:rsidRPr="005647EB">
        <w:rPr>
          <w:rFonts w:cs="v4.2.0"/>
        </w:rPr>
        <w:t>E-UTRAN FDD-FDD inter-frequency event triggered reporting under AWGN propagation conditions with DRX when L3 filtering is used</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00"/>
        <w:gridCol w:w="7163"/>
      </w:tblGrid>
      <w:tr w:rsidR="00123ECE" w:rsidRPr="005647EB" w14:paraId="40BC32F0" w14:textId="77777777" w:rsidTr="009F14D9">
        <w:trPr>
          <w:jc w:val="center"/>
        </w:trPr>
        <w:tc>
          <w:tcPr>
            <w:tcW w:w="1864" w:type="dxa"/>
            <w:vAlign w:val="center"/>
          </w:tcPr>
          <w:p w14:paraId="42559858" w14:textId="77777777" w:rsidR="00123ECE" w:rsidRPr="005647EB" w:rsidRDefault="00123ECE" w:rsidP="002570E4">
            <w:pPr>
              <w:pStyle w:val="TAH"/>
              <w:keepNext w:val="0"/>
              <w:keepLines w:val="0"/>
            </w:pPr>
            <w:r w:rsidRPr="005647EB">
              <w:t>Field</w:t>
            </w:r>
          </w:p>
        </w:tc>
        <w:tc>
          <w:tcPr>
            <w:tcW w:w="700" w:type="dxa"/>
            <w:vAlign w:val="center"/>
          </w:tcPr>
          <w:p w14:paraId="68C24A59" w14:textId="77777777" w:rsidR="00123ECE" w:rsidRPr="005647EB" w:rsidRDefault="00123ECE" w:rsidP="002570E4">
            <w:pPr>
              <w:pStyle w:val="TAH"/>
              <w:keepNext w:val="0"/>
              <w:keepLines w:val="0"/>
            </w:pPr>
            <w:r w:rsidRPr="005647EB">
              <w:t>Value</w:t>
            </w:r>
          </w:p>
        </w:tc>
        <w:tc>
          <w:tcPr>
            <w:tcW w:w="7163" w:type="dxa"/>
          </w:tcPr>
          <w:p w14:paraId="00AB2522" w14:textId="77777777" w:rsidR="00123ECE" w:rsidRPr="005647EB" w:rsidRDefault="00123ECE" w:rsidP="002570E4">
            <w:pPr>
              <w:pStyle w:val="TAH"/>
              <w:keepNext w:val="0"/>
              <w:keepLines w:val="0"/>
            </w:pPr>
            <w:r w:rsidRPr="005647EB">
              <w:t>Comment</w:t>
            </w:r>
          </w:p>
        </w:tc>
      </w:tr>
      <w:tr w:rsidR="00123ECE" w:rsidRPr="005647EB" w14:paraId="18218058" w14:textId="77777777" w:rsidTr="009F14D9">
        <w:trPr>
          <w:jc w:val="center"/>
        </w:trPr>
        <w:tc>
          <w:tcPr>
            <w:tcW w:w="1864" w:type="dxa"/>
            <w:vAlign w:val="center"/>
          </w:tcPr>
          <w:p w14:paraId="0EFAF3C3" w14:textId="77777777" w:rsidR="00123ECE" w:rsidRPr="005647EB" w:rsidRDefault="00123ECE" w:rsidP="002570E4">
            <w:pPr>
              <w:pStyle w:val="TAL"/>
              <w:keepNext w:val="0"/>
              <w:keepLines w:val="0"/>
            </w:pPr>
            <w:r w:rsidRPr="005647EB">
              <w:t>TimeAlignmentTimer</w:t>
            </w:r>
          </w:p>
        </w:tc>
        <w:tc>
          <w:tcPr>
            <w:tcW w:w="700" w:type="dxa"/>
            <w:vAlign w:val="center"/>
          </w:tcPr>
          <w:p w14:paraId="4C664539" w14:textId="77777777" w:rsidR="00123ECE" w:rsidRPr="005647EB" w:rsidRDefault="00123ECE" w:rsidP="002570E4">
            <w:pPr>
              <w:pStyle w:val="TAL"/>
              <w:keepNext w:val="0"/>
              <w:keepLines w:val="0"/>
            </w:pPr>
            <w:r w:rsidRPr="005647EB">
              <w:t>sf500</w:t>
            </w:r>
          </w:p>
        </w:tc>
        <w:tc>
          <w:tcPr>
            <w:tcW w:w="7163" w:type="dxa"/>
          </w:tcPr>
          <w:p w14:paraId="0A7A7D31" w14:textId="7D9625EF"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48F44025" w14:textId="77777777" w:rsidTr="009F14D9">
        <w:trPr>
          <w:jc w:val="center"/>
        </w:trPr>
        <w:tc>
          <w:tcPr>
            <w:tcW w:w="1864" w:type="dxa"/>
            <w:vAlign w:val="center"/>
          </w:tcPr>
          <w:p w14:paraId="584564A4" w14:textId="77777777" w:rsidR="00123ECE" w:rsidRPr="005647EB" w:rsidRDefault="00123ECE" w:rsidP="002570E4">
            <w:pPr>
              <w:pStyle w:val="TAL"/>
              <w:keepNext w:val="0"/>
              <w:keepLines w:val="0"/>
            </w:pPr>
            <w:r w:rsidRPr="005647EB">
              <w:t>sr-ConfigIndex</w:t>
            </w:r>
          </w:p>
        </w:tc>
        <w:tc>
          <w:tcPr>
            <w:tcW w:w="700" w:type="dxa"/>
            <w:vAlign w:val="center"/>
          </w:tcPr>
          <w:p w14:paraId="7932DC03" w14:textId="77777777" w:rsidR="00123ECE" w:rsidRPr="005647EB" w:rsidRDefault="00123ECE" w:rsidP="002570E4">
            <w:pPr>
              <w:pStyle w:val="TAL"/>
              <w:keepNext w:val="0"/>
              <w:keepLines w:val="0"/>
            </w:pPr>
            <w:r w:rsidRPr="005647EB">
              <w:t>0</w:t>
            </w:r>
          </w:p>
        </w:tc>
        <w:tc>
          <w:tcPr>
            <w:tcW w:w="7163" w:type="dxa"/>
          </w:tcPr>
          <w:p w14:paraId="2F2F69A2" w14:textId="4DC9DF4C"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r w:rsidR="002570E4" w:rsidRPr="005647EB">
              <w:t xml:space="preserve"> </w:t>
            </w:r>
            <w:r w:rsidRPr="005647EB">
              <w:t>and</w:t>
            </w:r>
            <w:r w:rsidR="002570E4" w:rsidRPr="005647EB">
              <w:t xml:space="preserve"> </w:t>
            </w:r>
            <w:r w:rsidR="00914A62" w:rsidRPr="005647EB">
              <w:t>clause</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5D4DB28B" w14:textId="77777777" w:rsidR="00123ECE" w:rsidRPr="005647EB" w:rsidRDefault="00123ECE" w:rsidP="002570E4"/>
    <w:p w14:paraId="08C755F1" w14:textId="77777777" w:rsidR="00123ECE" w:rsidRPr="005647EB" w:rsidRDefault="00123ECE" w:rsidP="002570E4">
      <w:r w:rsidRPr="005647EB">
        <w:t>The overall delay measured is defined as the time from the beginning of time period T2, to the moment the UE starts to send preambles on the PRACH for Scheduling Request (SR) to obtain allocation to send the measurement report to Cell 2 on PUSCH.</w:t>
      </w:r>
    </w:p>
    <w:p w14:paraId="6238B10D" w14:textId="77777777" w:rsidR="00123ECE" w:rsidRPr="005647EB" w:rsidRDefault="00123ECE" w:rsidP="002570E4">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33ED29E6" w14:textId="7CD00A02" w:rsidR="00123ECE" w:rsidRPr="005647EB" w:rsidRDefault="00123ECE" w:rsidP="002570E4">
      <w:pPr>
        <w:pStyle w:val="NO"/>
        <w:keepLines w:val="0"/>
      </w:pPr>
      <w:r w:rsidRPr="005647EB">
        <w:t>NOTE 1:</w:t>
      </w:r>
      <w:r w:rsidR="009F14D9"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2C6D1ECB" w14:textId="720A549B" w:rsidR="00123ECE" w:rsidRPr="005647EB" w:rsidRDefault="00123ECE" w:rsidP="002570E4">
      <w:pPr>
        <w:pStyle w:val="NO"/>
        <w:keepLines w:val="0"/>
      </w:pPr>
      <w:r w:rsidRPr="005647EB">
        <w:t>NOTE 2:</w:t>
      </w:r>
      <w:r w:rsidR="009F14D9" w:rsidRPr="005647EB">
        <w:tab/>
      </w:r>
      <w:r w:rsidRPr="005647EB">
        <w:t xml:space="preserve">In order to calculate the rate of correct events the system simulator </w:t>
      </w:r>
      <w:commentRangeStart w:id="2"/>
      <w:r w:rsidRPr="00814289">
        <w:rPr>
          <w:highlight w:val="yellow"/>
        </w:rPr>
        <w:t>shall</w:t>
      </w:r>
      <w:r w:rsidRPr="005647EB">
        <w:t xml:space="preserve"> </w:t>
      </w:r>
      <w:commentRangeEnd w:id="2"/>
      <w:r w:rsidR="00CC020A">
        <w:rPr>
          <w:rStyle w:val="CommentReference"/>
          <w:rFonts w:eastAsia="SimSun"/>
          <w:lang w:val="x-none"/>
        </w:rPr>
        <w:commentReference w:id="2"/>
      </w:r>
      <w:r w:rsidRPr="005647EB">
        <w:t>verify that it has received correct Event A3 measurement report.</w:t>
      </w:r>
    </w:p>
    <w:p w14:paraId="71431B19" w14:textId="77777777" w:rsidR="00123ECE" w:rsidRPr="005647EB" w:rsidRDefault="00123ECE" w:rsidP="002570E4">
      <w:pPr>
        <w:rPr>
          <w:rFonts w:cs="v4.2.0"/>
        </w:rPr>
      </w:pPr>
      <w:r w:rsidRPr="005647EB">
        <w:t>The UE shall not send event triggered measurement reports, as long as the reporting criteria are not fulfilled.</w:t>
      </w:r>
      <w:r w:rsidRPr="005647EB" w:rsidDel="00FE0DBA">
        <w:t xml:space="preserve"> </w:t>
      </w:r>
      <w:r w:rsidRPr="005647EB">
        <w:t>The overall delay measured when DRX cycle length is 1280 ms test requirement is expressed as:</w:t>
      </w:r>
    </w:p>
    <w:p w14:paraId="3673879E" w14:textId="3FD64B8A" w:rsidR="00123ECE" w:rsidRPr="005647EB" w:rsidRDefault="009F14D9" w:rsidP="002570E4">
      <w:pPr>
        <w:pStyle w:val="B1"/>
        <w:ind w:left="576" w:hanging="288"/>
      </w:pPr>
      <w:r w:rsidRPr="005647EB">
        <w:tab/>
      </w:r>
      <w:r w:rsidR="00123ECE" w:rsidRPr="005647EB">
        <w:t xml:space="preserve">Overall delays measured = </w:t>
      </w:r>
      <w:r w:rsidR="00123ECE" w:rsidRPr="005647EB">
        <w:rPr>
          <w:rFonts w:cs="v4.2.0"/>
        </w:rPr>
        <w:t>measurement reporting delay + TTI insertion</w:t>
      </w:r>
      <w:r w:rsidR="00123ECE" w:rsidRPr="005647EB">
        <w:t xml:space="preserve"> uncertainty + DRX cycle length</w:t>
      </w:r>
    </w:p>
    <w:p w14:paraId="092683DB" w14:textId="2C8CEA34" w:rsidR="00123ECE" w:rsidRPr="005647EB" w:rsidRDefault="009F14D9" w:rsidP="002570E4">
      <w:pPr>
        <w:pStyle w:val="B1"/>
      </w:pPr>
      <w:r w:rsidRPr="005647EB">
        <w:tab/>
      </w:r>
      <w:r w:rsidR="00123ECE" w:rsidRPr="005647EB">
        <w:t>Measurement reporting delay = T</w:t>
      </w:r>
      <w:r w:rsidR="00123ECE" w:rsidRPr="005647EB">
        <w:rPr>
          <w:vertAlign w:val="subscript"/>
        </w:rPr>
        <w:t>measure_inter</w:t>
      </w:r>
    </w:p>
    <w:p w14:paraId="259D18AA" w14:textId="13445750" w:rsidR="00123ECE" w:rsidRPr="005647EB" w:rsidRDefault="009F14D9" w:rsidP="009F14D9">
      <w:pPr>
        <w:pStyle w:val="B1"/>
        <w:rPr>
          <w:rFonts w:cs="v3.7.0"/>
        </w:rPr>
      </w:pPr>
      <w:r w:rsidRPr="005647EB">
        <w:lastRenderedPageBreak/>
        <w:tab/>
      </w:r>
      <w:r w:rsidR="00123ECE" w:rsidRPr="005647EB">
        <w:t>T</w:t>
      </w:r>
      <w:r w:rsidR="00123ECE" w:rsidRPr="005647EB">
        <w:rPr>
          <w:vertAlign w:val="subscript"/>
        </w:rPr>
        <w:t>measure_inter</w:t>
      </w:r>
      <w:r w:rsidR="00123ECE" w:rsidRPr="005647EB">
        <w:t xml:space="preserve"> = 6400 ms. When DRX cycle length is 1280 ms then the T</w:t>
      </w:r>
      <w:r w:rsidR="00123ECE" w:rsidRPr="005647EB">
        <w:rPr>
          <w:vertAlign w:val="subscript"/>
        </w:rPr>
        <w:t>measure_inter</w:t>
      </w:r>
      <w:r w:rsidR="00123ECE" w:rsidRPr="005647EB">
        <w:t xml:space="preserve"> is 5 x 1280 ms, as defined in Table </w:t>
      </w:r>
      <w:r w:rsidR="00123ECE" w:rsidRPr="005647EB">
        <w:rPr>
          <w:snapToGrid w:val="0"/>
        </w:rPr>
        <w:t>8.3.3.3-1</w:t>
      </w:r>
      <w:r w:rsidR="00123ECE" w:rsidRPr="005647EB">
        <w:t>.</w:t>
      </w:r>
    </w:p>
    <w:p w14:paraId="16C7FCC4" w14:textId="3501A90E" w:rsidR="00123ECE" w:rsidRPr="005647EB" w:rsidRDefault="009F14D9" w:rsidP="002570E4">
      <w:pPr>
        <w:pStyle w:val="B1"/>
        <w:ind w:left="576" w:hanging="288"/>
      </w:pPr>
      <w:r w:rsidRPr="005647EB">
        <w:tab/>
      </w:r>
      <w:r w:rsidR="00123ECE" w:rsidRPr="005647EB">
        <w:t xml:space="preserve">TTI insertion uncertainty = 2 ms </w:t>
      </w:r>
    </w:p>
    <w:p w14:paraId="113897DD" w14:textId="1BBF4199" w:rsidR="00123ECE" w:rsidRPr="005647EB" w:rsidRDefault="009F14D9" w:rsidP="002570E4">
      <w:pPr>
        <w:pStyle w:val="B1"/>
        <w:ind w:left="576" w:hanging="288"/>
      </w:pPr>
      <w:r w:rsidRPr="005647EB">
        <w:tab/>
      </w:r>
      <w:r w:rsidR="00123ECE" w:rsidRPr="005647EB">
        <w:t>DRX cycle length = 1280 ms</w:t>
      </w:r>
    </w:p>
    <w:p w14:paraId="4326B6A7" w14:textId="77777777" w:rsidR="00123ECE" w:rsidRPr="005647EB" w:rsidRDefault="00123ECE" w:rsidP="002570E4">
      <w:r w:rsidRPr="005647EB">
        <w:t>The overall delay measured when DRX cycle length is 1280 ms shall be less than a total of 7682 ms.</w:t>
      </w:r>
    </w:p>
    <w:p w14:paraId="3F39F571" w14:textId="77777777" w:rsidR="00123ECE" w:rsidRPr="005647EB" w:rsidRDefault="00123ECE" w:rsidP="002570E4">
      <w:r w:rsidRPr="005647EB">
        <w:t>For the test to pass, the total number of successful tests shall be more than 90% of the cases with a confidence level of 95%.</w:t>
      </w:r>
    </w:p>
    <w:p w14:paraId="2D89C28C" w14:textId="77777777" w:rsidR="00334C6A" w:rsidRPr="005647EB" w:rsidRDefault="00334C6A" w:rsidP="002570E4">
      <w:pPr>
        <w:pStyle w:val="Heading3"/>
        <w:keepNext w:val="0"/>
        <w:keepLines w:val="0"/>
      </w:pPr>
      <w:r w:rsidRPr="005647EB">
        <w:t>8.3.3_2</w:t>
      </w:r>
      <w:r w:rsidRPr="005647EB">
        <w:tab/>
        <w:t>E-UTRAN FDD-FDD inter-frequency event triggered reporting under AWGN propagation conditions in asynchronous cells with DRX when L3 filtering is used for UE category 1bis</w:t>
      </w:r>
    </w:p>
    <w:p w14:paraId="18F94E2D" w14:textId="77777777" w:rsidR="00334C6A" w:rsidRPr="005647EB" w:rsidRDefault="00334C6A" w:rsidP="002570E4">
      <w:pPr>
        <w:pStyle w:val="Heading4"/>
        <w:keepNext w:val="0"/>
        <w:keepLines w:val="0"/>
      </w:pPr>
      <w:r w:rsidRPr="005647EB">
        <w:t>8.3.3_2.1</w:t>
      </w:r>
      <w:r w:rsidRPr="005647EB">
        <w:tab/>
        <w:t>Test purpose</w:t>
      </w:r>
    </w:p>
    <w:p w14:paraId="2F38DB9B" w14:textId="314565BE" w:rsidR="00334C6A" w:rsidRPr="005647EB" w:rsidRDefault="00334C6A" w:rsidP="002570E4">
      <w:r w:rsidRPr="005647EB">
        <w:t>To verify the UE</w:t>
      </w:r>
      <w:r w:rsidR="002570E4" w:rsidRPr="005647EB">
        <w:t>'</w:t>
      </w:r>
      <w:r w:rsidRPr="005647EB">
        <w:t>s ability to make a correct reporting of an event in DRX when L3 filtering is used in AWGN propagation conditions in asynchronous cells within the E-UTRA FDD-FDD inter frequency cell search in DRX requirements and the UE behaviour with the filterCoefficent.</w:t>
      </w:r>
    </w:p>
    <w:p w14:paraId="334D992F" w14:textId="77777777" w:rsidR="00334C6A" w:rsidRPr="005647EB" w:rsidRDefault="00334C6A" w:rsidP="002570E4">
      <w:pPr>
        <w:pStyle w:val="Heading4"/>
        <w:keepNext w:val="0"/>
        <w:keepLines w:val="0"/>
      </w:pPr>
      <w:r w:rsidRPr="005647EB">
        <w:t>8.3.3_2.2</w:t>
      </w:r>
      <w:r w:rsidRPr="005647EB">
        <w:tab/>
        <w:t>Test applicability</w:t>
      </w:r>
    </w:p>
    <w:p w14:paraId="42FA6BAD" w14:textId="77777777" w:rsidR="00334C6A" w:rsidRPr="005647EB" w:rsidRDefault="00334C6A" w:rsidP="002570E4">
      <w:r w:rsidRPr="005647EB">
        <w:t>This test applies to all types of E-UTRA FDD UE release 13 and forward. Applicability requires support for FGI bits 5, and 25 of UE category 1bis.</w:t>
      </w:r>
    </w:p>
    <w:p w14:paraId="1C01B041" w14:textId="77777777" w:rsidR="00334C6A" w:rsidRPr="005647EB" w:rsidRDefault="00334C6A" w:rsidP="002570E4">
      <w:pPr>
        <w:pStyle w:val="Heading4"/>
        <w:keepNext w:val="0"/>
        <w:keepLines w:val="0"/>
      </w:pPr>
      <w:r w:rsidRPr="005647EB">
        <w:t>8.3.3_2.3</w:t>
      </w:r>
      <w:r w:rsidRPr="005647EB">
        <w:tab/>
        <w:t>Minimum conformance requirements</w:t>
      </w:r>
    </w:p>
    <w:p w14:paraId="07D37061" w14:textId="41E5DF9C" w:rsidR="00334C6A" w:rsidRPr="005647EB" w:rsidRDefault="00334C6A" w:rsidP="002570E4">
      <w:r w:rsidRPr="005647EB">
        <w:t>When DRX is in use the UE shall be able to identify a new detectable FDD inter frequency cell within T</w:t>
      </w:r>
      <w:r w:rsidRPr="005647EB">
        <w:rPr>
          <w:vertAlign w:val="subscript"/>
        </w:rPr>
        <w:t>identify inter</w:t>
      </w:r>
      <w:r w:rsidRPr="005647EB">
        <w:t xml:space="preserve"> as defined in table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 xml:space="preserve">.3.1.2-1 </w:t>
      </w:r>
      <w:r w:rsidR="00205F74" w:rsidRPr="005647EB">
        <w:t>of 3GPP TS</w:t>
      </w:r>
      <w:r w:rsidRPr="005647EB">
        <w:t xml:space="preserve"> 36.133 [4] clause 8.1.2.3.1.2.</w:t>
      </w:r>
    </w:p>
    <w:p w14:paraId="558AE6A5" w14:textId="38D0BE3A" w:rsidR="00334C6A" w:rsidRPr="005647EB" w:rsidRDefault="00334C6A" w:rsidP="002570E4">
      <w:r w:rsidRPr="005647EB">
        <w:t>A cell shall be considered detectable when</w:t>
      </w:r>
      <w:r w:rsidR="009F14D9" w:rsidRPr="005647EB">
        <w:t>:</w:t>
      </w:r>
    </w:p>
    <w:p w14:paraId="4CBF24A1" w14:textId="3709270F" w:rsidR="00334C6A" w:rsidRPr="005647EB" w:rsidRDefault="00334C6A" w:rsidP="002570E4">
      <w:pPr>
        <w:pStyle w:val="B1"/>
      </w:pPr>
      <w:r w:rsidRPr="005647EB">
        <w:t>-</w:t>
      </w:r>
      <w:r w:rsidRPr="005647EB">
        <w:tab/>
        <w:t xml:space="preserve">RSRP and RSRP Ês/Iot according to </w:t>
      </w:r>
      <w:r w:rsidR="009F14D9" w:rsidRPr="005647EB">
        <w:t>clause</w:t>
      </w:r>
      <w:r w:rsidRPr="005647EB">
        <w:t xml:space="preserve"> I.2.3 for a corresponding Band,</w:t>
      </w:r>
    </w:p>
    <w:p w14:paraId="5BED026A" w14:textId="3E4A5C4C" w:rsidR="00334C6A" w:rsidRPr="005647EB" w:rsidRDefault="00334C6A" w:rsidP="002570E4">
      <w:pPr>
        <w:pStyle w:val="B1"/>
      </w:pPr>
      <w:r w:rsidRPr="005647EB">
        <w:t>-</w:t>
      </w:r>
      <w:r w:rsidRPr="005647EB">
        <w:tab/>
        <w:t xml:space="preserve">other RSRP related side conditions given </w:t>
      </w:r>
      <w:r w:rsidR="002570E4" w:rsidRPr="005647EB">
        <w:t>in 3GPP TS</w:t>
      </w:r>
      <w:r w:rsidRPr="005647EB">
        <w:t xml:space="preserve"> 36.133 [4] clauses 9.1.3.3 and 9.1.3.4 and RSRQ related side conditions given in </w:t>
      </w:r>
      <w:r w:rsidR="009F14D9" w:rsidRPr="005647EB">
        <w:t>c</w:t>
      </w:r>
      <w:r w:rsidR="00914A62" w:rsidRPr="005647EB">
        <w:t>lause</w:t>
      </w:r>
      <w:r w:rsidRPr="005647EB">
        <w:t>s 9.1.6.5 and 9.1.6.6 are fulfilled,</w:t>
      </w:r>
    </w:p>
    <w:p w14:paraId="2E8272C0" w14:textId="604042D6" w:rsidR="00334C6A" w:rsidRPr="005647EB" w:rsidRDefault="00334C6A" w:rsidP="002570E4">
      <w:pPr>
        <w:pStyle w:val="B1"/>
      </w:pPr>
      <w:r w:rsidRPr="005647EB">
        <w:t>-</w:t>
      </w:r>
      <w:r w:rsidRPr="005647EB">
        <w:tab/>
        <w:t>SCH_RP|</w:t>
      </w:r>
      <w:r w:rsidRPr="005647EB">
        <w:rPr>
          <w:vertAlign w:val="subscript"/>
        </w:rPr>
        <w:t>dBm</w:t>
      </w:r>
      <w:r w:rsidRPr="005647EB">
        <w:t xml:space="preserve"> and SCH Ês/Iot according to </w:t>
      </w:r>
      <w:r w:rsidR="009F14D9" w:rsidRPr="005647EB">
        <w:t>clause</w:t>
      </w:r>
      <w:r w:rsidRPr="005647EB">
        <w:t xml:space="preserve"> I.2.3 for a corresponding Band.</w:t>
      </w:r>
    </w:p>
    <w:p w14:paraId="5D790C36" w14:textId="77777777" w:rsidR="00334C6A" w:rsidRPr="005647EB" w:rsidRDefault="00334C6A" w:rsidP="002570E4">
      <w:pPr>
        <w:rPr>
          <w:rFonts w:cs="v4.2.0"/>
        </w:rPr>
      </w:pPr>
      <w:r w:rsidRPr="005647EB">
        <w:rPr>
          <w:rFonts w:cs="v4.2.0"/>
        </w:rPr>
        <w:t>The UE shall be capable of performing RSRP and RSRQ measurements of at least 4 inter-frequency cells per FDD inter-frequency and the UE physical layer shall be capable of reporting RSRP and RSRQ measurements to higher layers with the measurement period defined in table 8.3.3_2.3-1.</w:t>
      </w:r>
    </w:p>
    <w:p w14:paraId="07D65301" w14:textId="77777777" w:rsidR="00334C6A" w:rsidRPr="005647EB" w:rsidRDefault="00334C6A" w:rsidP="002570E4">
      <w:pPr>
        <w:pStyle w:val="TH"/>
        <w:keepNext w:val="0"/>
        <w:keepLines w:val="0"/>
      </w:pPr>
      <w:r w:rsidRPr="005647EB">
        <w:rPr>
          <w:snapToGrid w:val="0"/>
        </w:rPr>
        <w:t xml:space="preserve">Table 8.3.3_2.3-1: </w:t>
      </w:r>
      <w:r w:rsidRPr="005647EB">
        <w:t>Requirement to measure FDD inter frequency cells</w:t>
      </w:r>
    </w:p>
    <w:tbl>
      <w:tblPr>
        <w:tblW w:w="4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5"/>
        <w:gridCol w:w="6652"/>
      </w:tblGrid>
      <w:tr w:rsidR="00334C6A" w:rsidRPr="005647EB" w14:paraId="315E55E4" w14:textId="77777777" w:rsidTr="009F14D9">
        <w:trPr>
          <w:cantSplit/>
          <w:jc w:val="center"/>
        </w:trPr>
        <w:tc>
          <w:tcPr>
            <w:tcW w:w="1232" w:type="pct"/>
          </w:tcPr>
          <w:p w14:paraId="443B099B" w14:textId="3D3A90BD" w:rsidR="00334C6A" w:rsidRPr="005647EB" w:rsidRDefault="00334C6A"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768" w:type="pct"/>
          </w:tcPr>
          <w:p w14:paraId="27EC5AA6" w14:textId="23E68BB8" w:rsidR="00334C6A" w:rsidRPr="005647EB" w:rsidRDefault="00334C6A"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334C6A" w:rsidRPr="005647EB" w14:paraId="1C78341B" w14:textId="77777777" w:rsidTr="009F14D9">
        <w:trPr>
          <w:cantSplit/>
          <w:jc w:val="center"/>
        </w:trPr>
        <w:tc>
          <w:tcPr>
            <w:tcW w:w="1232" w:type="pct"/>
          </w:tcPr>
          <w:p w14:paraId="0B11DF87" w14:textId="5011F9DF" w:rsidR="00334C6A" w:rsidRPr="005647EB" w:rsidRDefault="00334C6A" w:rsidP="002570E4">
            <w:pPr>
              <w:pStyle w:val="TAC"/>
              <w:keepNext w:val="0"/>
              <w:keepLines w:val="0"/>
            </w:pPr>
            <w:r w:rsidRPr="005647EB">
              <w:rPr>
                <w:rFonts w:cs="Arial"/>
              </w:rPr>
              <w:t>≤</w:t>
            </w:r>
            <w:r w:rsidR="009F14D9" w:rsidRPr="005647EB">
              <w:rPr>
                <w:rFonts w:cs="Arial"/>
              </w:rPr>
              <w:t xml:space="preserve"> </w:t>
            </w:r>
            <w:r w:rsidRPr="005647EB">
              <w:t>0.08</w:t>
            </w:r>
          </w:p>
        </w:tc>
        <w:tc>
          <w:tcPr>
            <w:tcW w:w="3768" w:type="pct"/>
          </w:tcPr>
          <w:p w14:paraId="47B8ED66" w14:textId="0345AE49"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rPr>
                <w:rFonts w:cs="v4.2.0"/>
              </w:rPr>
              <w:t>8.1.2.3.1.1</w:t>
            </w:r>
            <w:r w:rsidR="002570E4" w:rsidRPr="005647EB">
              <w:rPr>
                <w:rFonts w:cs="v4.2.0"/>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rPr>
              <w:t>36.133</w:t>
            </w:r>
            <w:r w:rsidR="002570E4" w:rsidRPr="005647EB">
              <w:rPr>
                <w:rFonts w:cs="Arial"/>
                <w:szCs w:val="18"/>
              </w:rPr>
              <w:t xml:space="preserve"> </w:t>
            </w:r>
            <w:r w:rsidRPr="005647EB">
              <w:rPr>
                <w:rFonts w:cs="Arial"/>
                <w:szCs w:val="18"/>
              </w:rPr>
              <w:t>[4]</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160FB9FD" w14:textId="77777777" w:rsidTr="009F14D9">
        <w:trPr>
          <w:cantSplit/>
          <w:jc w:val="center"/>
        </w:trPr>
        <w:tc>
          <w:tcPr>
            <w:tcW w:w="1232" w:type="pct"/>
          </w:tcPr>
          <w:p w14:paraId="4A739F50" w14:textId="13702396" w:rsidR="00334C6A" w:rsidRPr="005647EB" w:rsidRDefault="00334C6A" w:rsidP="002570E4">
            <w:pPr>
              <w:pStyle w:val="TAC"/>
              <w:keepNext w:val="0"/>
              <w:keepLines w:val="0"/>
              <w:rPr>
                <w:snapToGrid w:val="0"/>
                <w:sz w:val="20"/>
              </w:rPr>
            </w:pPr>
            <w:r w:rsidRPr="005647EB">
              <w:t>0.08</w:t>
            </w:r>
            <w:r w:rsidR="009F14D9" w:rsidRPr="005647EB">
              <w:t xml:space="preserve"> </w:t>
            </w:r>
            <w:r w:rsidRPr="005647EB">
              <w:t>&lt;</w:t>
            </w:r>
            <w:r w:rsidR="009F14D9" w:rsidRPr="005647EB">
              <w:t xml:space="preserve"> </w:t>
            </w:r>
            <w:r w:rsidRPr="005647EB">
              <w:t>DRX-cycle</w:t>
            </w:r>
            <w:r w:rsidR="009F14D9" w:rsidRPr="005647EB">
              <w:t xml:space="preserve"> </w:t>
            </w:r>
            <w:r w:rsidRPr="005647EB">
              <w:rPr>
                <w:rFonts w:cs="Arial"/>
              </w:rPr>
              <w:t>≤</w:t>
            </w:r>
            <w:r w:rsidR="009F14D9" w:rsidRPr="005647EB">
              <w:rPr>
                <w:rFonts w:cs="Arial"/>
              </w:rPr>
              <w:t xml:space="preserve"> </w:t>
            </w:r>
            <w:r w:rsidRPr="005647EB">
              <w:rPr>
                <w:lang w:eastAsia="zh-CN"/>
              </w:rPr>
              <w:t>2.56</w:t>
            </w:r>
          </w:p>
        </w:tc>
        <w:tc>
          <w:tcPr>
            <w:tcW w:w="3768" w:type="pct"/>
          </w:tcPr>
          <w:p w14:paraId="50B3A00C" w14:textId="4BB66B56" w:rsidR="00334C6A" w:rsidRPr="005647EB" w:rsidRDefault="00334C6A" w:rsidP="002570E4">
            <w:pPr>
              <w:pStyle w:val="TAC"/>
              <w:keepNext w:val="0"/>
              <w:keepLines w:val="0"/>
              <w:rPr>
                <w:snapToGrid w:val="0"/>
                <w:sz w:val="20"/>
              </w:rPr>
            </w:pPr>
            <w:r w:rsidRPr="005647EB">
              <w:t>Note</w:t>
            </w:r>
            <w:r w:rsidR="002570E4" w:rsidRPr="005647EB">
              <w:t xml:space="preserve"> </w:t>
            </w:r>
            <w:r w:rsidRPr="005647EB">
              <w:t>(5*N</w:t>
            </w:r>
            <w:r w:rsidRPr="005647EB">
              <w:rPr>
                <w:vertAlign w:val="subscript"/>
              </w:rPr>
              <w:t>freq</w:t>
            </w:r>
            <w:r w:rsidRPr="005647EB">
              <w:t>)</w:t>
            </w:r>
          </w:p>
        </w:tc>
      </w:tr>
      <w:tr w:rsidR="00334C6A" w:rsidRPr="005647EB" w14:paraId="75C265BC" w14:textId="77777777" w:rsidTr="009F14D9">
        <w:trPr>
          <w:cantSplit/>
          <w:jc w:val="center"/>
        </w:trPr>
        <w:tc>
          <w:tcPr>
            <w:tcW w:w="5000" w:type="pct"/>
            <w:gridSpan w:val="2"/>
          </w:tcPr>
          <w:p w14:paraId="745ED947" w14:textId="51FBDD04" w:rsidR="00334C6A" w:rsidRPr="005647EB" w:rsidRDefault="002570E4" w:rsidP="002570E4">
            <w:pPr>
              <w:pStyle w:val="TAN"/>
              <w:keepNext w:val="0"/>
              <w:keepLines w:val="0"/>
            </w:pPr>
            <w:r w:rsidRPr="005647EB">
              <w:t>NOTE:</w:t>
            </w:r>
            <w:r w:rsidR="009F14D9"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009F14D9" w:rsidRPr="005647EB">
              <w:t>.</w:t>
            </w:r>
          </w:p>
        </w:tc>
      </w:tr>
    </w:tbl>
    <w:p w14:paraId="3DC5E1B2" w14:textId="77777777" w:rsidR="00334C6A" w:rsidRPr="005647EB" w:rsidRDefault="00334C6A" w:rsidP="002570E4"/>
    <w:p w14:paraId="6B704201" w14:textId="5BCAB493" w:rsidR="00334C6A" w:rsidRPr="005647EB" w:rsidRDefault="00334C6A"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clauses 9.1.3.3 and 9.1.3.4, and the RSRQ measurement accuracy for all measured cells shall be as specified in the </w:t>
      </w:r>
      <w:r w:rsidR="00914A62" w:rsidRPr="005647EB">
        <w:rPr>
          <w:rFonts w:cs="v4.2.0"/>
        </w:rPr>
        <w:t>clause</w:t>
      </w:r>
      <w:r w:rsidRPr="005647EB">
        <w:rPr>
          <w:rFonts w:cs="v4.2.0"/>
        </w:rPr>
        <w:t>s 9.1.6.5 and 9.1.6.6.</w:t>
      </w:r>
    </w:p>
    <w:p w14:paraId="4CA1001F" w14:textId="29138E9F" w:rsidR="00334C6A" w:rsidRPr="005647EB" w:rsidRDefault="00334C6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9.1.3.3, 9.1.3.4, 9.1.6.5, and 9.1.6.6, respectively.</w:t>
      </w:r>
    </w:p>
    <w:p w14:paraId="578E847F"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17DD0CF" w14:textId="77777777" w:rsidR="00334C6A" w:rsidRPr="005647EB" w:rsidRDefault="00334C6A" w:rsidP="002570E4">
      <w:pPr>
        <w:rPr>
          <w:rFonts w:cs="v4.2.0"/>
          <w:lang w:eastAsia="zh-CN"/>
        </w:rPr>
      </w:pPr>
      <w:r w:rsidRPr="005647EB">
        <w:rPr>
          <w:rFonts w:cs="v4.2.0"/>
        </w:rPr>
        <w:lastRenderedPageBreak/>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22C0526B" w14:textId="068F9396" w:rsidR="00334C6A" w:rsidRPr="005647EB" w:rsidRDefault="00334C6A"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identify_</w:t>
      </w:r>
      <w:r w:rsidRPr="005647EB">
        <w:rPr>
          <w:rFonts w:cs="v4.2.0"/>
          <w:vertAlign w:val="subscript"/>
          <w:lang w:eastAsia="zh-CN"/>
        </w:rPr>
        <w:t>inter</w:t>
      </w:r>
      <w:r w:rsidRPr="005647EB">
        <w:rPr>
          <w:rFonts w:cs="v4.2.0"/>
        </w:rPr>
        <w:t xml:space="preserve"> defined </w:t>
      </w:r>
      <w:r w:rsidR="002570E4" w:rsidRPr="005647EB">
        <w:rPr>
          <w:rFonts w:cs="v4.2.0"/>
        </w:rPr>
        <w:t>in 3GPP TS</w:t>
      </w:r>
      <w:r w:rsidRPr="005647EB">
        <w:rPr>
          <w:rFonts w:cs="v4.2.0"/>
        </w:rPr>
        <w:t xml:space="preserve"> 36.133 [4] clause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.3.1</w:t>
      </w:r>
      <w:r w:rsidRPr="005647EB">
        <w:rPr>
          <w:rFonts w:cs="v4.2.0"/>
          <w:lang w:eastAsia="zh-CN"/>
        </w:rPr>
        <w:t xml:space="preserve">.1. </w:t>
      </w:r>
      <w:r w:rsidRPr="005647EB">
        <w:rPr>
          <w:rFonts w:cs="v4.2.0"/>
        </w:rPr>
        <w:t>When L3 filtering is used an additional delay can be expected.</w:t>
      </w:r>
    </w:p>
    <w:p w14:paraId="472695B5" w14:textId="40114F8F" w:rsidR="00334C6A" w:rsidRPr="005647EB" w:rsidRDefault="00334C6A" w:rsidP="009F14D9">
      <w:r w:rsidRPr="005647EB">
        <w:t>If a cell which has been detectable at least for the time period T</w:t>
      </w:r>
      <w:r w:rsidRPr="005647EB">
        <w:rPr>
          <w:vertAlign w:val="subscript"/>
        </w:rPr>
        <w:t>identify_inter</w:t>
      </w:r>
      <w:r w:rsidRPr="005647EB">
        <w:t xml:space="preserve"> defined </w:t>
      </w:r>
      <w:r w:rsidR="002570E4" w:rsidRPr="005647EB">
        <w:t>in 3GPP TS</w:t>
      </w:r>
      <w:r w:rsidRPr="005647EB">
        <w:t xml:space="preserve"> 36.133 [4] clause</w:t>
      </w:r>
      <w:smartTag w:uri="urn:schemas-microsoft-com:office:smarttags" w:element="chsdate">
        <w:smartTagPr>
          <w:attr w:name="IsROCDate" w:val="False"/>
          <w:attr w:name="IsLunarDate" w:val="False"/>
          <w:attr w:name="Day" w:val="30"/>
          <w:attr w:name="Month" w:val="12"/>
          <w:attr w:name="Year" w:val="1899"/>
        </w:smartTagPr>
        <w:r w:rsidR="009F14D9" w:rsidRPr="005647EB">
          <w:t> </w:t>
        </w:r>
        <w:r w:rsidRPr="005647EB">
          <w:t>8.1.2</w:t>
        </w:r>
      </w:smartTag>
      <w:r w:rsidRPr="005647EB">
        <w:t>.3.1.1 and then enters or leaves the reporting range, the event triggered measurement reporting delay shall be less than T</w:t>
      </w:r>
      <w:r w:rsidRPr="005647EB">
        <w:rPr>
          <w:vertAlign w:val="subscript"/>
        </w:rPr>
        <w:t>Measurement_Period Inter</w:t>
      </w:r>
      <w:r w:rsidRPr="005647EB">
        <w:t xml:space="preserve"> defined </w:t>
      </w:r>
      <w:r w:rsidR="002570E4" w:rsidRPr="005647EB">
        <w:t>in 3GPP TS</w:t>
      </w:r>
      <w:r w:rsidRPr="005647EB">
        <w:t xml:space="preserve"> 36.133 [4] clause 8.1.2.3.1.1 provided the timing to that cell has not changed more than ±50 Ts while measurement gap has not been available and the L3 filter has not been used. When L3 filtering is used an additional delay can be expected.</w:t>
      </w:r>
    </w:p>
    <w:p w14:paraId="2E4A1B7E" w14:textId="3A998AAE" w:rsidR="00334C6A" w:rsidRPr="005647EB" w:rsidRDefault="00334C6A" w:rsidP="002570E4">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.3.1 and A.8.3.3.</w:t>
      </w:r>
    </w:p>
    <w:p w14:paraId="6C0D8956" w14:textId="77777777" w:rsidR="00334C6A" w:rsidRPr="005647EB" w:rsidRDefault="00334C6A" w:rsidP="002570E4">
      <w:pPr>
        <w:pStyle w:val="Heading4"/>
        <w:keepNext w:val="0"/>
        <w:keepLines w:val="0"/>
      </w:pPr>
      <w:r w:rsidRPr="005647EB">
        <w:t>8.3.3_2.4</w:t>
      </w:r>
      <w:r w:rsidRPr="005647EB">
        <w:tab/>
        <w:t>Test description</w:t>
      </w:r>
    </w:p>
    <w:p w14:paraId="5E5A9CE7" w14:textId="77777777" w:rsidR="00334C6A" w:rsidRPr="005647EB" w:rsidRDefault="00334C6A" w:rsidP="002570E4">
      <w:pPr>
        <w:pStyle w:val="Heading5"/>
        <w:keepNext w:val="0"/>
        <w:keepLines w:val="0"/>
      </w:pPr>
      <w:r w:rsidRPr="005647EB">
        <w:t>8.3.3_2.4.1</w:t>
      </w:r>
      <w:r w:rsidRPr="005647EB">
        <w:tab/>
        <w:t>Initial conditions</w:t>
      </w:r>
    </w:p>
    <w:p w14:paraId="55424313" w14:textId="3CB939D7"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6A142517" w14:textId="40CB7806"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IsROCDate" w:val="False"/>
          <w:attr w:name="IsLunarDate" w:val="False"/>
          <w:attr w:name="Day" w:val="30"/>
          <w:attr w:name="Month" w:val="12"/>
          <w:attr w:name="Year" w:val="1899"/>
        </w:smartTagPr>
        <w:r w:rsidRPr="005647EB">
          <w:t>4.4.2 a</w:t>
        </w:r>
      </w:smartTag>
      <w:r w:rsidRPr="005647EB">
        <w:t>nd 4.3.1.</w:t>
      </w:r>
    </w:p>
    <w:p w14:paraId="21DFC07E" w14:textId="1DCCECC5" w:rsidR="00334C6A" w:rsidRPr="005647EB" w:rsidRDefault="00334C6A" w:rsidP="002570E4">
      <w:r w:rsidRPr="005647EB">
        <w:t xml:space="preserve">Channel Bandwidth to be tested: 10 MHz as defined </w:t>
      </w:r>
      <w:r w:rsidR="002570E4" w:rsidRPr="005647EB">
        <w:t>in 3GPP TS</w:t>
      </w:r>
      <w:r w:rsidRPr="005647EB">
        <w:t xml:space="preserve"> 36.508 [7] clause 4.3.1.</w:t>
      </w:r>
    </w:p>
    <w:p w14:paraId="1FE87326" w14:textId="11F375FE" w:rsidR="00334C6A" w:rsidRPr="005647EB" w:rsidRDefault="00334C6A" w:rsidP="002570E4">
      <w:pPr>
        <w:pStyle w:val="B1"/>
      </w:pPr>
      <w:r w:rsidRPr="005647EB">
        <w:t>1.</w:t>
      </w:r>
      <w:r w:rsidR="009F14D9"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33963652" w14:textId="248D5D03" w:rsidR="00334C6A" w:rsidRPr="005647EB" w:rsidRDefault="00334C6A" w:rsidP="002570E4">
      <w:pPr>
        <w:pStyle w:val="B1"/>
      </w:pPr>
      <w:r w:rsidRPr="005647EB">
        <w:t>2.</w:t>
      </w:r>
      <w:r w:rsidR="009F14D9" w:rsidRPr="005647EB">
        <w:tab/>
      </w:r>
      <w:r w:rsidRPr="005647EB">
        <w:t>The general test parameter settings are set up according to Table 8.3.3_2.4.1-1.</w:t>
      </w:r>
    </w:p>
    <w:p w14:paraId="24AEC680" w14:textId="59A3F7C6" w:rsidR="00334C6A" w:rsidRPr="005647EB" w:rsidRDefault="00334C6A" w:rsidP="002570E4">
      <w:pPr>
        <w:pStyle w:val="B1"/>
      </w:pPr>
      <w:r w:rsidRPr="005647EB">
        <w:t>3.</w:t>
      </w:r>
      <w:r w:rsidR="009F14D9" w:rsidRPr="005647EB">
        <w:tab/>
      </w:r>
      <w:r w:rsidRPr="005647EB">
        <w:t>Propagation conditions are set according to Annex B clauses B.0.</w:t>
      </w:r>
    </w:p>
    <w:p w14:paraId="6001E6C1" w14:textId="021F0F7C" w:rsidR="00334C6A" w:rsidRPr="005647EB" w:rsidRDefault="00334C6A" w:rsidP="002570E4">
      <w:pPr>
        <w:pStyle w:val="B1"/>
      </w:pPr>
      <w:r w:rsidRPr="005647EB">
        <w:t>4.</w:t>
      </w:r>
      <w:r w:rsidR="009F14D9" w:rsidRPr="005647EB">
        <w:tab/>
      </w:r>
      <w:r w:rsidRPr="005647EB">
        <w:t>Message contents are defined in clause 8.3.3_2.4.3.</w:t>
      </w:r>
    </w:p>
    <w:p w14:paraId="43FE542D" w14:textId="61034A9C" w:rsidR="00334C6A" w:rsidRPr="005647EB" w:rsidRDefault="00334C6A" w:rsidP="002570E4">
      <w:pPr>
        <w:pStyle w:val="B1"/>
        <w:rPr>
          <w:rFonts w:cs="v3.7.0"/>
        </w:rPr>
      </w:pPr>
      <w:r w:rsidRPr="005647EB">
        <w:t>5.</w:t>
      </w:r>
      <w:r w:rsidR="009F14D9" w:rsidRPr="005647EB">
        <w:tab/>
      </w:r>
      <w:r w:rsidRPr="005647EB">
        <w:t>There is one E-UTRA FDD carrier and two cells specified in the test. Cell 1 is the cell used for connection setup with the power level set according to Annex C.0 and C.1 for this test.</w:t>
      </w:r>
    </w:p>
    <w:p w14:paraId="0EF028EE" w14:textId="77777777" w:rsidR="00334C6A" w:rsidRPr="005647EB" w:rsidRDefault="00334C6A" w:rsidP="002570E4">
      <w:pPr>
        <w:pStyle w:val="TH"/>
        <w:keepNext w:val="0"/>
        <w:keepLines w:val="0"/>
      </w:pPr>
      <w:r w:rsidRPr="005647EB">
        <w:t xml:space="preserve">Table 8.3.3_2.4.1-1: General Test Parameters </w:t>
      </w:r>
      <w:r w:rsidRPr="005647EB">
        <w:rPr>
          <w:rFonts w:cs="v4.2.0"/>
        </w:rPr>
        <w:t>for E-UTRAN FDD-FDD inter-frequency event triggered reporting under AWGN propagation conditions with DRX when L3 filtering is used</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2977"/>
        <w:gridCol w:w="3652"/>
      </w:tblGrid>
      <w:tr w:rsidR="00334C6A" w:rsidRPr="005647EB" w14:paraId="72E1BB89" w14:textId="77777777" w:rsidTr="009F14D9">
        <w:trPr>
          <w:cantSplit/>
          <w:tblHeader/>
          <w:jc w:val="center"/>
        </w:trPr>
        <w:tc>
          <w:tcPr>
            <w:tcW w:w="2518" w:type="dxa"/>
          </w:tcPr>
          <w:p w14:paraId="2E5ED920" w14:textId="77777777" w:rsidR="00334C6A" w:rsidRPr="005647EB" w:rsidRDefault="00334C6A" w:rsidP="002570E4">
            <w:pPr>
              <w:pStyle w:val="TAH"/>
              <w:keepNext w:val="0"/>
              <w:keepLines w:val="0"/>
              <w:rPr>
                <w:rFonts w:cs="v4.2.0"/>
              </w:rPr>
            </w:pPr>
            <w:r w:rsidRPr="005647EB">
              <w:rPr>
                <w:rFonts w:cs="v4.2.0"/>
              </w:rPr>
              <w:t>Parameter</w:t>
            </w:r>
          </w:p>
        </w:tc>
        <w:tc>
          <w:tcPr>
            <w:tcW w:w="709" w:type="dxa"/>
          </w:tcPr>
          <w:p w14:paraId="07BC6FFA" w14:textId="77777777" w:rsidR="00334C6A" w:rsidRPr="005647EB" w:rsidRDefault="00334C6A" w:rsidP="002570E4">
            <w:pPr>
              <w:pStyle w:val="TAH"/>
              <w:keepNext w:val="0"/>
              <w:keepLines w:val="0"/>
              <w:rPr>
                <w:rFonts w:cs="v4.2.0"/>
              </w:rPr>
            </w:pPr>
            <w:r w:rsidRPr="005647EB">
              <w:rPr>
                <w:rFonts w:cs="v4.2.0"/>
              </w:rPr>
              <w:t>Unit</w:t>
            </w:r>
          </w:p>
        </w:tc>
        <w:tc>
          <w:tcPr>
            <w:tcW w:w="2977" w:type="dxa"/>
          </w:tcPr>
          <w:p w14:paraId="63208B02" w14:textId="77777777" w:rsidR="00334C6A" w:rsidRPr="005647EB" w:rsidRDefault="00334C6A" w:rsidP="002570E4">
            <w:pPr>
              <w:pStyle w:val="TAH"/>
              <w:keepNext w:val="0"/>
              <w:keepLines w:val="0"/>
              <w:rPr>
                <w:rFonts w:cs="v4.2.0"/>
              </w:rPr>
            </w:pPr>
            <w:r w:rsidRPr="005647EB">
              <w:rPr>
                <w:rFonts w:cs="v4.2.0"/>
              </w:rPr>
              <w:t>Value</w:t>
            </w:r>
          </w:p>
        </w:tc>
        <w:tc>
          <w:tcPr>
            <w:tcW w:w="3652" w:type="dxa"/>
          </w:tcPr>
          <w:p w14:paraId="7281A69D" w14:textId="77777777" w:rsidR="00334C6A" w:rsidRPr="005647EB" w:rsidRDefault="00334C6A" w:rsidP="002570E4">
            <w:pPr>
              <w:pStyle w:val="TAH"/>
              <w:keepNext w:val="0"/>
              <w:keepLines w:val="0"/>
              <w:rPr>
                <w:rFonts w:cs="v4.2.0"/>
              </w:rPr>
            </w:pPr>
            <w:r w:rsidRPr="005647EB">
              <w:rPr>
                <w:rFonts w:cs="v4.2.0"/>
              </w:rPr>
              <w:t>Comment</w:t>
            </w:r>
          </w:p>
        </w:tc>
      </w:tr>
      <w:tr w:rsidR="00334C6A" w:rsidRPr="005647EB" w14:paraId="7FC5D5C4" w14:textId="77777777" w:rsidTr="002570E4">
        <w:trPr>
          <w:cantSplit/>
          <w:jc w:val="center"/>
        </w:trPr>
        <w:tc>
          <w:tcPr>
            <w:tcW w:w="2518" w:type="dxa"/>
          </w:tcPr>
          <w:p w14:paraId="58E46331" w14:textId="6F4EDDE0" w:rsidR="00334C6A" w:rsidRPr="005647EB" w:rsidRDefault="00334C6A" w:rsidP="002570E4">
            <w:pPr>
              <w:pStyle w:val="TAL"/>
              <w:keepNext w:val="0"/>
              <w:keepLines w:val="0"/>
            </w:pPr>
            <w:r w:rsidRPr="005647EB">
              <w:t>PDSCH</w:t>
            </w:r>
            <w:r w:rsidR="002570E4" w:rsidRPr="005647EB">
              <w:t xml:space="preserve"> </w:t>
            </w:r>
            <w:r w:rsidRPr="005647EB">
              <w:t>parameters</w:t>
            </w:r>
          </w:p>
        </w:tc>
        <w:tc>
          <w:tcPr>
            <w:tcW w:w="709" w:type="dxa"/>
          </w:tcPr>
          <w:p w14:paraId="4CBE2258" w14:textId="77777777" w:rsidR="00334C6A" w:rsidRPr="005647EB" w:rsidRDefault="00334C6A" w:rsidP="002570E4">
            <w:pPr>
              <w:pStyle w:val="TAC"/>
              <w:keepNext w:val="0"/>
              <w:keepLines w:val="0"/>
            </w:pPr>
          </w:p>
        </w:tc>
        <w:tc>
          <w:tcPr>
            <w:tcW w:w="2977" w:type="dxa"/>
          </w:tcPr>
          <w:p w14:paraId="3538781D" w14:textId="17A9E51E" w:rsidR="00334C6A" w:rsidRPr="005647EB" w:rsidRDefault="00334C6A"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R.0</w:t>
            </w:r>
            <w:r w:rsidR="002570E4" w:rsidRPr="005647EB">
              <w:t xml:space="preserve"> </w:t>
            </w:r>
            <w:r w:rsidRPr="005647EB">
              <w:t>FDD</w:t>
            </w:r>
          </w:p>
        </w:tc>
        <w:tc>
          <w:tcPr>
            <w:tcW w:w="3652" w:type="dxa"/>
          </w:tcPr>
          <w:p w14:paraId="5264CAD3" w14:textId="504A43F0"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A.1.1</w:t>
              </w:r>
            </w:smartTag>
          </w:p>
        </w:tc>
      </w:tr>
      <w:tr w:rsidR="00334C6A" w:rsidRPr="005647EB" w14:paraId="25C19CC1" w14:textId="77777777" w:rsidTr="002570E4">
        <w:trPr>
          <w:cantSplit/>
          <w:jc w:val="center"/>
        </w:trPr>
        <w:tc>
          <w:tcPr>
            <w:tcW w:w="2518" w:type="dxa"/>
          </w:tcPr>
          <w:p w14:paraId="63A6CD97" w14:textId="181F08FD" w:rsidR="00334C6A" w:rsidRPr="005647EB" w:rsidRDefault="00334C6A" w:rsidP="002570E4">
            <w:pPr>
              <w:pStyle w:val="TAL"/>
              <w:keepNext w:val="0"/>
              <w:keepLines w:val="0"/>
            </w:pPr>
            <w:r w:rsidRPr="005647EB">
              <w:t>PCFICH/PDCCH/PHICH</w:t>
            </w:r>
            <w:r w:rsidR="002570E4" w:rsidRPr="005647EB">
              <w:t xml:space="preserve"> </w:t>
            </w:r>
            <w:r w:rsidRPr="005647EB">
              <w:t>parameters</w:t>
            </w:r>
          </w:p>
        </w:tc>
        <w:tc>
          <w:tcPr>
            <w:tcW w:w="709" w:type="dxa"/>
          </w:tcPr>
          <w:p w14:paraId="112A10C5" w14:textId="77777777" w:rsidR="00334C6A" w:rsidRPr="005647EB" w:rsidRDefault="00334C6A" w:rsidP="002570E4">
            <w:pPr>
              <w:pStyle w:val="TAC"/>
              <w:keepNext w:val="0"/>
              <w:keepLines w:val="0"/>
            </w:pPr>
          </w:p>
        </w:tc>
        <w:tc>
          <w:tcPr>
            <w:tcW w:w="2977" w:type="dxa"/>
          </w:tcPr>
          <w:p w14:paraId="15D21329" w14:textId="07C154EA" w:rsidR="00334C6A" w:rsidRPr="005647EB" w:rsidRDefault="00334C6A"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R.6</w:t>
            </w:r>
            <w:r w:rsidR="002570E4" w:rsidRPr="005647EB">
              <w:t xml:space="preserve"> </w:t>
            </w:r>
            <w:r w:rsidRPr="005647EB">
              <w:t>FDD</w:t>
            </w:r>
          </w:p>
        </w:tc>
        <w:tc>
          <w:tcPr>
            <w:tcW w:w="3652" w:type="dxa"/>
          </w:tcPr>
          <w:p w14:paraId="3735CB36" w14:textId="58CA683F"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A.2.1</w:t>
              </w:r>
            </w:smartTag>
          </w:p>
        </w:tc>
      </w:tr>
      <w:tr w:rsidR="00334C6A" w:rsidRPr="005647EB" w14:paraId="52B980ED" w14:textId="77777777" w:rsidTr="002570E4">
        <w:trPr>
          <w:cantSplit/>
          <w:jc w:val="center"/>
        </w:trPr>
        <w:tc>
          <w:tcPr>
            <w:tcW w:w="2518" w:type="dxa"/>
          </w:tcPr>
          <w:p w14:paraId="0FA74C31" w14:textId="7EB1FE15" w:rsidR="00334C6A" w:rsidRPr="005647EB" w:rsidRDefault="00334C6A" w:rsidP="002570E4">
            <w:pPr>
              <w:pStyle w:val="TAL"/>
              <w:keepNext w:val="0"/>
              <w:keepLines w:val="0"/>
              <w:rPr>
                <w:rFonts w:cs="v4.2.0"/>
              </w:rPr>
            </w:pPr>
            <w:r w:rsidRPr="005647EB">
              <w:rPr>
                <w:rFonts w:cs="v4.2.0"/>
              </w:rPr>
              <w:t>Active</w:t>
            </w:r>
            <w:r w:rsidR="002570E4" w:rsidRPr="005647EB">
              <w:rPr>
                <w:rFonts w:cs="v4.2.0"/>
              </w:rPr>
              <w:t xml:space="preserve"> </w:t>
            </w:r>
            <w:r w:rsidRPr="005647EB">
              <w:rPr>
                <w:rFonts w:cs="v4.2.0"/>
              </w:rPr>
              <w:t>cell</w:t>
            </w:r>
          </w:p>
        </w:tc>
        <w:tc>
          <w:tcPr>
            <w:tcW w:w="709" w:type="dxa"/>
          </w:tcPr>
          <w:p w14:paraId="2022B07F" w14:textId="77777777" w:rsidR="00334C6A" w:rsidRPr="005647EB" w:rsidRDefault="00334C6A" w:rsidP="002570E4">
            <w:pPr>
              <w:pStyle w:val="TAC"/>
              <w:keepNext w:val="0"/>
              <w:keepLines w:val="0"/>
              <w:rPr>
                <w:rFonts w:cs="v4.2.0"/>
              </w:rPr>
            </w:pPr>
          </w:p>
        </w:tc>
        <w:tc>
          <w:tcPr>
            <w:tcW w:w="2977" w:type="dxa"/>
          </w:tcPr>
          <w:p w14:paraId="6DD9B08E" w14:textId="3BD404D9" w:rsidR="00334C6A" w:rsidRPr="005647EB" w:rsidRDefault="00334C6A" w:rsidP="002570E4">
            <w:pPr>
              <w:pStyle w:val="TAL"/>
              <w:keepNext w:val="0"/>
              <w:keepLines w:val="0"/>
            </w:pPr>
            <w:r w:rsidRPr="005647EB">
              <w:t>Cell</w:t>
            </w:r>
            <w:r w:rsidR="002570E4" w:rsidRPr="005647EB">
              <w:t xml:space="preserve"> </w:t>
            </w:r>
            <w:r w:rsidRPr="005647EB">
              <w:t>1</w:t>
            </w:r>
          </w:p>
        </w:tc>
        <w:tc>
          <w:tcPr>
            <w:tcW w:w="3652" w:type="dxa"/>
          </w:tcPr>
          <w:p w14:paraId="53572F2C" w14:textId="77777777" w:rsidR="00334C6A" w:rsidRPr="005647EB" w:rsidRDefault="00334C6A" w:rsidP="002570E4">
            <w:pPr>
              <w:pStyle w:val="TAL"/>
              <w:keepNext w:val="0"/>
              <w:keepLines w:val="0"/>
            </w:pPr>
          </w:p>
        </w:tc>
      </w:tr>
      <w:tr w:rsidR="00334C6A" w:rsidRPr="005647EB" w14:paraId="564B4935" w14:textId="77777777" w:rsidTr="002570E4">
        <w:trPr>
          <w:cantSplit/>
          <w:jc w:val="center"/>
        </w:trPr>
        <w:tc>
          <w:tcPr>
            <w:tcW w:w="2518" w:type="dxa"/>
          </w:tcPr>
          <w:p w14:paraId="3193EB0D" w14:textId="320C8D26" w:rsidR="00334C6A" w:rsidRPr="005647EB" w:rsidRDefault="00334C6A" w:rsidP="002570E4">
            <w:pPr>
              <w:pStyle w:val="TAH"/>
              <w:keepNext w:val="0"/>
              <w:keepLines w:val="0"/>
              <w:jc w:val="left"/>
              <w:rPr>
                <w:rFonts w:cs="v4.2.0"/>
                <w:b w:val="0"/>
                <w:bCs/>
              </w:rPr>
            </w:pPr>
            <w:r w:rsidRPr="005647EB">
              <w:rPr>
                <w:rFonts w:cs="v4.2.0"/>
                <w:b w:val="0"/>
                <w:bCs/>
              </w:rPr>
              <w:t>Neighbour</w:t>
            </w:r>
            <w:r w:rsidR="002570E4" w:rsidRPr="005647EB">
              <w:rPr>
                <w:rFonts w:cs="v4.2.0"/>
                <w:b w:val="0"/>
                <w:bCs/>
              </w:rPr>
              <w:t xml:space="preserve"> </w:t>
            </w:r>
            <w:r w:rsidRPr="005647EB">
              <w:rPr>
                <w:rFonts w:cs="v4.2.0"/>
                <w:b w:val="0"/>
                <w:bCs/>
              </w:rPr>
              <w:t>cell</w:t>
            </w:r>
          </w:p>
        </w:tc>
        <w:tc>
          <w:tcPr>
            <w:tcW w:w="709" w:type="dxa"/>
          </w:tcPr>
          <w:p w14:paraId="12AD1B3B" w14:textId="77777777" w:rsidR="00334C6A" w:rsidRPr="005647EB" w:rsidRDefault="00334C6A" w:rsidP="002570E4">
            <w:pPr>
              <w:pStyle w:val="TAC"/>
              <w:keepNext w:val="0"/>
              <w:keepLines w:val="0"/>
            </w:pPr>
          </w:p>
        </w:tc>
        <w:tc>
          <w:tcPr>
            <w:tcW w:w="2977" w:type="dxa"/>
          </w:tcPr>
          <w:p w14:paraId="15FA612E" w14:textId="752717B9" w:rsidR="00334C6A" w:rsidRPr="005647EB" w:rsidRDefault="00334C6A" w:rsidP="002570E4">
            <w:pPr>
              <w:pStyle w:val="TAL"/>
              <w:keepNext w:val="0"/>
              <w:keepLines w:val="0"/>
              <w:rPr>
                <w:bCs/>
              </w:rPr>
            </w:pPr>
            <w:r w:rsidRPr="005647EB">
              <w:rPr>
                <w:bCs/>
              </w:rPr>
              <w:t>Cell</w:t>
            </w:r>
            <w:r w:rsidR="002570E4" w:rsidRPr="005647EB">
              <w:rPr>
                <w:bCs/>
              </w:rPr>
              <w:t xml:space="preserve"> </w:t>
            </w:r>
            <w:r w:rsidRPr="005647EB">
              <w:rPr>
                <w:bCs/>
              </w:rPr>
              <w:t>2</w:t>
            </w:r>
          </w:p>
        </w:tc>
        <w:tc>
          <w:tcPr>
            <w:tcW w:w="3652" w:type="dxa"/>
          </w:tcPr>
          <w:p w14:paraId="416EE4C6" w14:textId="17A6E57E" w:rsidR="00334C6A" w:rsidRPr="005647EB" w:rsidRDefault="00334C6A" w:rsidP="002570E4">
            <w:pPr>
              <w:pStyle w:val="TAL"/>
              <w:keepNext w:val="0"/>
              <w:keepLines w:val="0"/>
              <w:rPr>
                <w:bCs/>
              </w:rPr>
            </w:pPr>
            <w:r w:rsidRPr="005647EB">
              <w:rPr>
                <w:bCs/>
              </w:rPr>
              <w:t>Cell</w:t>
            </w:r>
            <w:r w:rsidR="002570E4" w:rsidRPr="005647EB">
              <w:rPr>
                <w:bCs/>
              </w:rPr>
              <w:t xml:space="preserve"> </w:t>
            </w:r>
            <w:r w:rsidRPr="005647EB">
              <w:rPr>
                <w:bCs/>
              </w:rPr>
              <w:t>to</w:t>
            </w:r>
            <w:r w:rsidR="002570E4" w:rsidRPr="005647EB">
              <w:rPr>
                <w:bCs/>
              </w:rPr>
              <w:t xml:space="preserve"> </w:t>
            </w:r>
            <w:r w:rsidRPr="005647EB">
              <w:rPr>
                <w:bCs/>
              </w:rPr>
              <w:t>be</w:t>
            </w:r>
            <w:r w:rsidR="002570E4" w:rsidRPr="005647EB">
              <w:rPr>
                <w:bCs/>
              </w:rPr>
              <w:t xml:space="preserve"> </w:t>
            </w:r>
            <w:r w:rsidRPr="005647EB">
              <w:rPr>
                <w:bCs/>
              </w:rPr>
              <w:t>identified.</w:t>
            </w:r>
          </w:p>
        </w:tc>
      </w:tr>
      <w:tr w:rsidR="00334C6A" w:rsidRPr="005647EB" w14:paraId="1FA8FA10" w14:textId="77777777" w:rsidTr="002570E4">
        <w:trPr>
          <w:cantSplit/>
          <w:jc w:val="center"/>
        </w:trPr>
        <w:tc>
          <w:tcPr>
            <w:tcW w:w="2518" w:type="dxa"/>
          </w:tcPr>
          <w:p w14:paraId="214468D2" w14:textId="4B9522EB"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Pr>
          <w:p w14:paraId="58760FB6" w14:textId="77777777" w:rsidR="00334C6A" w:rsidRPr="005647EB" w:rsidRDefault="00334C6A" w:rsidP="002570E4">
            <w:pPr>
              <w:pStyle w:val="TAC"/>
              <w:keepNext w:val="0"/>
              <w:keepLines w:val="0"/>
            </w:pPr>
          </w:p>
        </w:tc>
        <w:tc>
          <w:tcPr>
            <w:tcW w:w="2977" w:type="dxa"/>
          </w:tcPr>
          <w:p w14:paraId="4445A7A3" w14:textId="6FE67568" w:rsidR="00334C6A" w:rsidRPr="005647EB" w:rsidRDefault="00334C6A" w:rsidP="002570E4">
            <w:pPr>
              <w:pStyle w:val="TAL"/>
              <w:keepNext w:val="0"/>
              <w:keepLines w:val="0"/>
              <w:rPr>
                <w:bCs/>
              </w:rPr>
            </w:pPr>
            <w:r w:rsidRPr="005647EB">
              <w:rPr>
                <w:bCs/>
              </w:rPr>
              <w:t>1,</w:t>
            </w:r>
            <w:r w:rsidR="002570E4" w:rsidRPr="005647EB">
              <w:rPr>
                <w:bCs/>
              </w:rPr>
              <w:t xml:space="preserve"> </w:t>
            </w:r>
            <w:r w:rsidRPr="005647EB">
              <w:rPr>
                <w:bCs/>
              </w:rPr>
              <w:t>2</w:t>
            </w:r>
          </w:p>
        </w:tc>
        <w:tc>
          <w:tcPr>
            <w:tcW w:w="3652" w:type="dxa"/>
          </w:tcPr>
          <w:p w14:paraId="3F3CEEFB" w14:textId="0E63275B" w:rsidR="00334C6A" w:rsidRPr="005647EB" w:rsidRDefault="00334C6A" w:rsidP="002570E4">
            <w:pPr>
              <w:pStyle w:val="TAL"/>
              <w:keepNext w:val="0"/>
              <w:keepLines w:val="0"/>
              <w:rPr>
                <w:bCs/>
              </w:rPr>
            </w:pPr>
            <w:r w:rsidRPr="005647EB">
              <w:rPr>
                <w:bCs/>
              </w:rPr>
              <w:t>Two</w:t>
            </w:r>
            <w:r w:rsidR="002570E4" w:rsidRPr="005647EB">
              <w:rPr>
                <w:bCs/>
              </w:rPr>
              <w:t xml:space="preserve"> </w:t>
            </w:r>
            <w:r w:rsidRPr="005647EB">
              <w:rPr>
                <w:bCs/>
              </w:rPr>
              <w:t>FDD</w:t>
            </w:r>
            <w:r w:rsidR="002570E4" w:rsidRPr="005647EB">
              <w:rPr>
                <w:bCs/>
              </w:rPr>
              <w:t xml:space="preserve"> </w:t>
            </w:r>
            <w:r w:rsidRPr="005647EB">
              <w:rPr>
                <w:bCs/>
              </w:rPr>
              <w:t>carrier</w:t>
            </w:r>
            <w:r w:rsidR="002570E4" w:rsidRPr="005647EB">
              <w:rPr>
                <w:bCs/>
              </w:rPr>
              <w:t xml:space="preserve"> </w:t>
            </w:r>
            <w:r w:rsidRPr="005647EB">
              <w:rPr>
                <w:bCs/>
              </w:rPr>
              <w:t>frequencies</w:t>
            </w:r>
            <w:r w:rsidR="002570E4" w:rsidRPr="005647EB">
              <w:rPr>
                <w:bCs/>
              </w:rPr>
              <w:t xml:space="preserve"> </w:t>
            </w:r>
            <w:r w:rsidRPr="005647EB">
              <w:rPr>
                <w:bCs/>
              </w:rPr>
              <w:t>are</w:t>
            </w:r>
            <w:r w:rsidR="002570E4" w:rsidRPr="005647EB">
              <w:rPr>
                <w:bCs/>
              </w:rPr>
              <w:t xml:space="preserve"> </w:t>
            </w:r>
            <w:r w:rsidRPr="005647EB">
              <w:rPr>
                <w:bCs/>
              </w:rPr>
              <w:t>used.</w:t>
            </w:r>
          </w:p>
        </w:tc>
      </w:tr>
      <w:tr w:rsidR="00334C6A" w:rsidRPr="005647EB" w14:paraId="10654549" w14:textId="77777777" w:rsidTr="002570E4">
        <w:trPr>
          <w:cantSplit/>
          <w:jc w:val="center"/>
        </w:trPr>
        <w:tc>
          <w:tcPr>
            <w:tcW w:w="2518" w:type="dxa"/>
          </w:tcPr>
          <w:p w14:paraId="308DFA5A" w14:textId="5576255C" w:rsidR="00334C6A" w:rsidRPr="005647EB" w:rsidRDefault="00334C6A" w:rsidP="002570E4">
            <w:pPr>
              <w:pStyle w:val="TAL"/>
              <w:keepNext w:val="0"/>
              <w:keepLines w:val="0"/>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709" w:type="dxa"/>
          </w:tcPr>
          <w:p w14:paraId="51CA0D8F" w14:textId="77777777" w:rsidR="00334C6A" w:rsidRPr="005647EB" w:rsidRDefault="00334C6A" w:rsidP="002570E4">
            <w:pPr>
              <w:pStyle w:val="TAC"/>
              <w:keepNext w:val="0"/>
              <w:keepLines w:val="0"/>
            </w:pPr>
            <w:r w:rsidRPr="005647EB">
              <w:t>MHz</w:t>
            </w:r>
          </w:p>
        </w:tc>
        <w:tc>
          <w:tcPr>
            <w:tcW w:w="2977" w:type="dxa"/>
          </w:tcPr>
          <w:p w14:paraId="4F771000" w14:textId="77777777" w:rsidR="00334C6A" w:rsidRPr="005647EB" w:rsidRDefault="00334C6A" w:rsidP="002570E4">
            <w:pPr>
              <w:pStyle w:val="TAL"/>
              <w:keepNext w:val="0"/>
              <w:keepLines w:val="0"/>
            </w:pPr>
            <w:r w:rsidRPr="005647EB">
              <w:t>10</w:t>
            </w:r>
          </w:p>
        </w:tc>
        <w:tc>
          <w:tcPr>
            <w:tcW w:w="3652" w:type="dxa"/>
          </w:tcPr>
          <w:p w14:paraId="25AD9CCE" w14:textId="77777777" w:rsidR="00334C6A" w:rsidRPr="005647EB" w:rsidRDefault="00334C6A" w:rsidP="002570E4">
            <w:pPr>
              <w:pStyle w:val="TAL"/>
              <w:keepNext w:val="0"/>
              <w:keepLines w:val="0"/>
            </w:pPr>
          </w:p>
        </w:tc>
      </w:tr>
      <w:tr w:rsidR="00334C6A" w:rsidRPr="005647EB" w14:paraId="5C5FB35D" w14:textId="77777777" w:rsidTr="002570E4">
        <w:trPr>
          <w:cantSplit/>
          <w:jc w:val="center"/>
        </w:trPr>
        <w:tc>
          <w:tcPr>
            <w:tcW w:w="2518" w:type="dxa"/>
          </w:tcPr>
          <w:p w14:paraId="181FA8B6" w14:textId="18D2DC9E" w:rsidR="00334C6A" w:rsidRPr="005647EB" w:rsidRDefault="00334C6A" w:rsidP="002570E4">
            <w:pPr>
              <w:pStyle w:val="TAL"/>
              <w:keepNext w:val="0"/>
              <w:keepLines w:val="0"/>
              <w:rPr>
                <w:rFonts w:cs="v4.2.0"/>
              </w:rPr>
            </w:pPr>
            <w:r w:rsidRPr="005647EB">
              <w:rPr>
                <w:rFonts w:cs="v4.2.0"/>
              </w:rPr>
              <w:t>Gap</w:t>
            </w:r>
            <w:r w:rsidR="002570E4" w:rsidRPr="005647EB">
              <w:rPr>
                <w:rFonts w:cs="v4.2.0"/>
              </w:rPr>
              <w:t xml:space="preserve"> </w:t>
            </w:r>
            <w:r w:rsidRPr="005647EB">
              <w:rPr>
                <w:rFonts w:cs="v4.2.0"/>
              </w:rPr>
              <w:t>Pattern</w:t>
            </w:r>
            <w:r w:rsidR="002570E4" w:rsidRPr="005647EB">
              <w:rPr>
                <w:rFonts w:cs="v4.2.0"/>
              </w:rPr>
              <w:t xml:space="preserve"> </w:t>
            </w:r>
            <w:r w:rsidRPr="005647EB">
              <w:rPr>
                <w:rFonts w:cs="v4.2.0"/>
              </w:rPr>
              <w:t>Id</w:t>
            </w:r>
          </w:p>
        </w:tc>
        <w:tc>
          <w:tcPr>
            <w:tcW w:w="709" w:type="dxa"/>
          </w:tcPr>
          <w:p w14:paraId="11980185" w14:textId="77777777" w:rsidR="00334C6A" w:rsidRPr="005647EB" w:rsidRDefault="00334C6A" w:rsidP="002570E4">
            <w:pPr>
              <w:pStyle w:val="TAC"/>
              <w:keepNext w:val="0"/>
              <w:keepLines w:val="0"/>
              <w:rPr>
                <w:rFonts w:cs="v4.2.0"/>
              </w:rPr>
            </w:pPr>
          </w:p>
        </w:tc>
        <w:tc>
          <w:tcPr>
            <w:tcW w:w="2977" w:type="dxa"/>
          </w:tcPr>
          <w:p w14:paraId="0F7F1606" w14:textId="77777777" w:rsidR="00334C6A" w:rsidRPr="005647EB" w:rsidRDefault="00334C6A" w:rsidP="002570E4">
            <w:pPr>
              <w:pStyle w:val="TAL"/>
              <w:keepNext w:val="0"/>
              <w:keepLines w:val="0"/>
            </w:pPr>
            <w:r w:rsidRPr="005647EB">
              <w:t>1</w:t>
            </w:r>
          </w:p>
        </w:tc>
        <w:tc>
          <w:tcPr>
            <w:tcW w:w="3652" w:type="dxa"/>
          </w:tcPr>
          <w:p w14:paraId="197C9B54" w14:textId="7C37B847"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36.133</w:t>
            </w:r>
            <w:r w:rsidR="002570E4" w:rsidRPr="005647EB">
              <w:t xml:space="preserve"> </w:t>
            </w:r>
            <w:r w:rsidRPr="005647EB">
              <w:t>[4]</w:t>
            </w:r>
            <w:r w:rsidR="002570E4" w:rsidRPr="005647EB">
              <w:t xml:space="preserve"> </w:t>
            </w:r>
            <w:r w:rsidR="00914A62" w:rsidRPr="005647EB">
              <w:t>clause</w:t>
            </w:r>
            <w:r w:rsidR="002570E4" w:rsidRPr="005647EB">
              <w:t xml:space="preserve"> </w:t>
            </w:r>
            <w:r w:rsidRPr="005647EB">
              <w:t>8.1.2.1</w:t>
            </w:r>
          </w:p>
        </w:tc>
      </w:tr>
      <w:tr w:rsidR="00334C6A" w:rsidRPr="005647EB" w14:paraId="1D771F39" w14:textId="77777777" w:rsidTr="002570E4">
        <w:trPr>
          <w:cantSplit/>
          <w:jc w:val="center"/>
        </w:trPr>
        <w:tc>
          <w:tcPr>
            <w:tcW w:w="2518" w:type="dxa"/>
          </w:tcPr>
          <w:p w14:paraId="5E70EC6C" w14:textId="315257EA" w:rsidR="00334C6A" w:rsidRPr="005647EB" w:rsidRDefault="00334C6A" w:rsidP="002570E4">
            <w:pPr>
              <w:pStyle w:val="TAL"/>
              <w:keepNext w:val="0"/>
              <w:keepLines w:val="0"/>
              <w:rPr>
                <w:rFonts w:cs="v4.2.0"/>
              </w:rPr>
            </w:pPr>
            <w:r w:rsidRPr="005647EB">
              <w:rPr>
                <w:rFonts w:cs="v4.2.0"/>
              </w:rPr>
              <w:t>Neighbour</w:t>
            </w:r>
            <w:r w:rsidR="002570E4" w:rsidRPr="005647EB">
              <w:rPr>
                <w:rFonts w:cs="v4.2.0"/>
              </w:rPr>
              <w:t xml:space="preserve"> </w:t>
            </w:r>
            <w:r w:rsidRPr="005647EB">
              <w:rPr>
                <w:rFonts w:cs="v4.2.0"/>
              </w:rPr>
              <w:t>A3-Offset</w:t>
            </w:r>
            <w:r w:rsidR="002570E4" w:rsidRPr="005647EB">
              <w:rPr>
                <w:rFonts w:cs="v4.2.0"/>
              </w:rPr>
              <w:t xml:space="preserve"> </w:t>
            </w:r>
            <w:r w:rsidRPr="005647EB">
              <w:rPr>
                <w:rFonts w:cs="v4.2.0"/>
              </w:rPr>
              <w:t>Ofn</w:t>
            </w:r>
          </w:p>
        </w:tc>
        <w:tc>
          <w:tcPr>
            <w:tcW w:w="709" w:type="dxa"/>
          </w:tcPr>
          <w:p w14:paraId="2D2ACBD2" w14:textId="77777777" w:rsidR="00334C6A" w:rsidRPr="005647EB" w:rsidRDefault="00334C6A" w:rsidP="002570E4">
            <w:pPr>
              <w:pStyle w:val="TAC"/>
              <w:keepNext w:val="0"/>
              <w:keepLines w:val="0"/>
              <w:rPr>
                <w:rFonts w:cs="v4.2.0"/>
              </w:rPr>
            </w:pPr>
            <w:r w:rsidRPr="005647EB">
              <w:rPr>
                <w:rFonts w:cs="v4.2.0"/>
              </w:rPr>
              <w:t>dB</w:t>
            </w:r>
          </w:p>
        </w:tc>
        <w:tc>
          <w:tcPr>
            <w:tcW w:w="2977" w:type="dxa"/>
          </w:tcPr>
          <w:p w14:paraId="5DD9EFEF" w14:textId="77777777" w:rsidR="00334C6A" w:rsidRPr="005647EB" w:rsidRDefault="00334C6A" w:rsidP="002570E4">
            <w:pPr>
              <w:pStyle w:val="TAL"/>
              <w:keepNext w:val="0"/>
              <w:keepLines w:val="0"/>
            </w:pPr>
            <w:r w:rsidRPr="005647EB">
              <w:t>-14</w:t>
            </w:r>
          </w:p>
        </w:tc>
        <w:tc>
          <w:tcPr>
            <w:tcW w:w="3652" w:type="dxa"/>
          </w:tcPr>
          <w:p w14:paraId="0CD689F4" w14:textId="77777777" w:rsidR="00334C6A" w:rsidRPr="005647EB" w:rsidRDefault="00334C6A" w:rsidP="002570E4">
            <w:pPr>
              <w:pStyle w:val="TAL"/>
              <w:keepNext w:val="0"/>
              <w:keepLines w:val="0"/>
            </w:pPr>
          </w:p>
        </w:tc>
      </w:tr>
      <w:tr w:rsidR="00334C6A" w:rsidRPr="005647EB" w14:paraId="4D7C872D" w14:textId="77777777" w:rsidTr="002570E4">
        <w:trPr>
          <w:cantSplit/>
          <w:jc w:val="center"/>
        </w:trPr>
        <w:tc>
          <w:tcPr>
            <w:tcW w:w="2518" w:type="dxa"/>
          </w:tcPr>
          <w:p w14:paraId="7DF58F6A" w14:textId="042473AA" w:rsidR="00334C6A" w:rsidRPr="005647EB" w:rsidRDefault="00334C6A" w:rsidP="002570E4">
            <w:pPr>
              <w:pStyle w:val="TAL"/>
              <w:keepNext w:val="0"/>
              <w:keepLines w:val="0"/>
              <w:rPr>
                <w:rFonts w:cs="v4.2.0"/>
              </w:rPr>
            </w:pPr>
            <w:r w:rsidRPr="005647EB">
              <w:rPr>
                <w:rFonts w:cs="v4.2.0"/>
              </w:rPr>
              <w:t>CP</w:t>
            </w:r>
            <w:r w:rsidR="002570E4" w:rsidRPr="005647EB">
              <w:rPr>
                <w:rFonts w:cs="v4.2.0"/>
              </w:rPr>
              <w:t xml:space="preserve"> </w:t>
            </w:r>
            <w:r w:rsidRPr="005647EB">
              <w:rPr>
                <w:rFonts w:cs="v4.2.0"/>
              </w:rPr>
              <w:t>length</w:t>
            </w:r>
          </w:p>
        </w:tc>
        <w:tc>
          <w:tcPr>
            <w:tcW w:w="709" w:type="dxa"/>
          </w:tcPr>
          <w:p w14:paraId="508BE12C" w14:textId="77777777" w:rsidR="00334C6A" w:rsidRPr="005647EB" w:rsidRDefault="00334C6A" w:rsidP="002570E4">
            <w:pPr>
              <w:pStyle w:val="TAC"/>
              <w:keepNext w:val="0"/>
              <w:keepLines w:val="0"/>
              <w:rPr>
                <w:rFonts w:cs="v4.2.0"/>
              </w:rPr>
            </w:pPr>
          </w:p>
        </w:tc>
        <w:tc>
          <w:tcPr>
            <w:tcW w:w="2977" w:type="dxa"/>
          </w:tcPr>
          <w:p w14:paraId="214A4501" w14:textId="77777777" w:rsidR="00334C6A" w:rsidRPr="005647EB" w:rsidRDefault="00334C6A" w:rsidP="002570E4">
            <w:pPr>
              <w:pStyle w:val="TAL"/>
              <w:keepNext w:val="0"/>
              <w:keepLines w:val="0"/>
            </w:pPr>
            <w:r w:rsidRPr="005647EB">
              <w:t>Normal</w:t>
            </w:r>
          </w:p>
        </w:tc>
        <w:tc>
          <w:tcPr>
            <w:tcW w:w="3652" w:type="dxa"/>
          </w:tcPr>
          <w:p w14:paraId="3946000B" w14:textId="77777777" w:rsidR="00334C6A" w:rsidRPr="005647EB" w:rsidRDefault="00334C6A" w:rsidP="002570E4">
            <w:pPr>
              <w:pStyle w:val="TAL"/>
              <w:keepNext w:val="0"/>
              <w:keepLines w:val="0"/>
            </w:pPr>
          </w:p>
        </w:tc>
      </w:tr>
      <w:tr w:rsidR="00334C6A" w:rsidRPr="005647EB" w14:paraId="781912F3" w14:textId="77777777" w:rsidTr="002570E4">
        <w:trPr>
          <w:cantSplit/>
          <w:jc w:val="center"/>
        </w:trPr>
        <w:tc>
          <w:tcPr>
            <w:tcW w:w="2518" w:type="dxa"/>
          </w:tcPr>
          <w:p w14:paraId="3D5AB9BE" w14:textId="77777777" w:rsidR="00334C6A" w:rsidRPr="005647EB" w:rsidRDefault="00334C6A" w:rsidP="002570E4">
            <w:pPr>
              <w:pStyle w:val="TAL"/>
              <w:keepNext w:val="0"/>
              <w:keepLines w:val="0"/>
              <w:rPr>
                <w:rFonts w:cs="v4.2.0"/>
              </w:rPr>
            </w:pPr>
            <w:r w:rsidRPr="005647EB">
              <w:rPr>
                <w:rFonts w:cs="v4.2.0"/>
              </w:rPr>
              <w:t>Hysteresis</w:t>
            </w:r>
          </w:p>
        </w:tc>
        <w:tc>
          <w:tcPr>
            <w:tcW w:w="709" w:type="dxa"/>
          </w:tcPr>
          <w:p w14:paraId="5C94732E" w14:textId="77777777" w:rsidR="00334C6A" w:rsidRPr="005647EB" w:rsidRDefault="00334C6A" w:rsidP="002570E4">
            <w:pPr>
              <w:pStyle w:val="TAC"/>
              <w:keepNext w:val="0"/>
              <w:keepLines w:val="0"/>
              <w:rPr>
                <w:rFonts w:cs="v4.2.0"/>
              </w:rPr>
            </w:pPr>
            <w:r w:rsidRPr="005647EB">
              <w:rPr>
                <w:rFonts w:cs="v4.2.0"/>
              </w:rPr>
              <w:t>dB</w:t>
            </w:r>
          </w:p>
        </w:tc>
        <w:tc>
          <w:tcPr>
            <w:tcW w:w="2977" w:type="dxa"/>
          </w:tcPr>
          <w:p w14:paraId="46139EA7" w14:textId="77777777" w:rsidR="00334C6A" w:rsidRPr="005647EB" w:rsidRDefault="00334C6A" w:rsidP="002570E4">
            <w:pPr>
              <w:pStyle w:val="TAL"/>
              <w:keepNext w:val="0"/>
              <w:keepLines w:val="0"/>
            </w:pPr>
            <w:r w:rsidRPr="005647EB">
              <w:t>0</w:t>
            </w:r>
          </w:p>
        </w:tc>
        <w:tc>
          <w:tcPr>
            <w:tcW w:w="3652" w:type="dxa"/>
          </w:tcPr>
          <w:p w14:paraId="79BA3891" w14:textId="77777777" w:rsidR="00334C6A" w:rsidRPr="005647EB" w:rsidRDefault="00334C6A" w:rsidP="002570E4">
            <w:pPr>
              <w:pStyle w:val="TAL"/>
              <w:keepNext w:val="0"/>
              <w:keepLines w:val="0"/>
            </w:pPr>
          </w:p>
        </w:tc>
      </w:tr>
      <w:tr w:rsidR="00334C6A" w:rsidRPr="005647EB" w14:paraId="2656A84F" w14:textId="77777777" w:rsidTr="002570E4">
        <w:trPr>
          <w:cantSplit/>
          <w:jc w:val="center"/>
        </w:trPr>
        <w:tc>
          <w:tcPr>
            <w:tcW w:w="2518" w:type="dxa"/>
          </w:tcPr>
          <w:p w14:paraId="74F8F347" w14:textId="46DBA9B2" w:rsidR="00334C6A" w:rsidRPr="005647EB" w:rsidRDefault="00334C6A" w:rsidP="002570E4">
            <w:pPr>
              <w:pStyle w:val="TAL"/>
              <w:keepNext w:val="0"/>
              <w:keepLines w:val="0"/>
              <w:rPr>
                <w:rFonts w:cs="v4.2.0"/>
              </w:rPr>
            </w:pPr>
            <w:r w:rsidRPr="005647EB">
              <w:rPr>
                <w:rFonts w:cs="v4.2.0"/>
              </w:rPr>
              <w:t>Time</w:t>
            </w:r>
            <w:r w:rsidR="002570E4" w:rsidRPr="005647EB">
              <w:rPr>
                <w:rFonts w:cs="v4.2.0"/>
              </w:rPr>
              <w:t xml:space="preserve"> </w:t>
            </w:r>
            <w:r w:rsidRPr="005647EB">
              <w:rPr>
                <w:rFonts w:cs="v4.2.0"/>
              </w:rPr>
              <w:t>To</w:t>
            </w:r>
            <w:r w:rsidR="002570E4" w:rsidRPr="005647EB">
              <w:rPr>
                <w:rFonts w:cs="v4.2.0"/>
              </w:rPr>
              <w:t xml:space="preserve"> </w:t>
            </w:r>
            <w:r w:rsidRPr="005647EB">
              <w:rPr>
                <w:rFonts w:cs="v4.2.0"/>
              </w:rPr>
              <w:t>Trigger</w:t>
            </w:r>
          </w:p>
        </w:tc>
        <w:tc>
          <w:tcPr>
            <w:tcW w:w="709" w:type="dxa"/>
          </w:tcPr>
          <w:p w14:paraId="0D99E681" w14:textId="77777777" w:rsidR="00334C6A" w:rsidRPr="005647EB" w:rsidRDefault="00334C6A" w:rsidP="002570E4">
            <w:pPr>
              <w:pStyle w:val="TAC"/>
              <w:keepNext w:val="0"/>
              <w:keepLines w:val="0"/>
              <w:rPr>
                <w:rFonts w:cs="v4.2.0"/>
              </w:rPr>
            </w:pPr>
            <w:r w:rsidRPr="005647EB">
              <w:rPr>
                <w:rFonts w:cs="v4.2.0"/>
              </w:rPr>
              <w:t>dB</w:t>
            </w:r>
          </w:p>
        </w:tc>
        <w:tc>
          <w:tcPr>
            <w:tcW w:w="2977" w:type="dxa"/>
          </w:tcPr>
          <w:p w14:paraId="642C9224" w14:textId="77777777" w:rsidR="00334C6A" w:rsidRPr="005647EB" w:rsidRDefault="00334C6A" w:rsidP="002570E4">
            <w:pPr>
              <w:pStyle w:val="TAL"/>
              <w:keepNext w:val="0"/>
              <w:keepLines w:val="0"/>
            </w:pPr>
            <w:r w:rsidRPr="005647EB">
              <w:t>0</w:t>
            </w:r>
          </w:p>
        </w:tc>
        <w:tc>
          <w:tcPr>
            <w:tcW w:w="3652" w:type="dxa"/>
          </w:tcPr>
          <w:p w14:paraId="1CEF6086" w14:textId="77777777" w:rsidR="00334C6A" w:rsidRPr="005647EB" w:rsidRDefault="00334C6A" w:rsidP="002570E4">
            <w:pPr>
              <w:pStyle w:val="TAL"/>
              <w:keepNext w:val="0"/>
              <w:keepLines w:val="0"/>
            </w:pPr>
          </w:p>
        </w:tc>
      </w:tr>
      <w:tr w:rsidR="00334C6A" w:rsidRPr="005647EB" w14:paraId="030F87DA" w14:textId="77777777" w:rsidTr="002570E4">
        <w:trPr>
          <w:cantSplit/>
          <w:jc w:val="center"/>
        </w:trPr>
        <w:tc>
          <w:tcPr>
            <w:tcW w:w="2518" w:type="dxa"/>
          </w:tcPr>
          <w:p w14:paraId="658397F1" w14:textId="3946A070" w:rsidR="00334C6A" w:rsidRPr="005647EB" w:rsidRDefault="00334C6A" w:rsidP="002570E4">
            <w:pPr>
              <w:pStyle w:val="TAL"/>
              <w:keepNext w:val="0"/>
              <w:keepLines w:val="0"/>
              <w:rPr>
                <w:rFonts w:cs="v4.2.0"/>
              </w:rPr>
            </w:pPr>
            <w:r w:rsidRPr="005647EB">
              <w:t>Filter</w:t>
            </w:r>
            <w:r w:rsidR="002570E4" w:rsidRPr="005647EB">
              <w:t xml:space="preserve"> </w:t>
            </w:r>
            <w:r w:rsidRPr="005647EB">
              <w:t>coefficient</w:t>
            </w:r>
          </w:p>
        </w:tc>
        <w:tc>
          <w:tcPr>
            <w:tcW w:w="709" w:type="dxa"/>
          </w:tcPr>
          <w:p w14:paraId="0468F011" w14:textId="77777777" w:rsidR="00334C6A" w:rsidRPr="005647EB" w:rsidRDefault="00334C6A" w:rsidP="002570E4">
            <w:pPr>
              <w:pStyle w:val="TAC"/>
              <w:keepNext w:val="0"/>
              <w:keepLines w:val="0"/>
              <w:rPr>
                <w:rFonts w:cs="v4.2.0"/>
              </w:rPr>
            </w:pPr>
          </w:p>
        </w:tc>
        <w:tc>
          <w:tcPr>
            <w:tcW w:w="2977" w:type="dxa"/>
          </w:tcPr>
          <w:p w14:paraId="48CE64C9" w14:textId="77777777" w:rsidR="00334C6A" w:rsidRPr="005647EB" w:rsidRDefault="00334C6A" w:rsidP="002570E4">
            <w:pPr>
              <w:pStyle w:val="TAL"/>
              <w:keepNext w:val="0"/>
              <w:keepLines w:val="0"/>
            </w:pPr>
            <w:r w:rsidRPr="005647EB">
              <w:t>9</w:t>
            </w:r>
          </w:p>
        </w:tc>
        <w:tc>
          <w:tcPr>
            <w:tcW w:w="3652" w:type="dxa"/>
          </w:tcPr>
          <w:p w14:paraId="30FD5E18" w14:textId="6BFD53CB" w:rsidR="00334C6A" w:rsidRPr="005647EB" w:rsidRDefault="00334C6A" w:rsidP="002570E4">
            <w:pPr>
              <w:pStyle w:val="TAL"/>
              <w:keepNext w:val="0"/>
              <w:keepLines w:val="0"/>
            </w:pPr>
            <w:r w:rsidRPr="005647EB">
              <w:t>L3</w:t>
            </w:r>
            <w:r w:rsidR="002570E4" w:rsidRPr="005647EB">
              <w:t xml:space="preserve"> </w:t>
            </w:r>
            <w:r w:rsidRPr="005647EB">
              <w:t>filtering</w:t>
            </w:r>
            <w:r w:rsidR="002570E4" w:rsidRPr="005647EB">
              <w:t xml:space="preserve"> </w:t>
            </w:r>
            <w:r w:rsidRPr="005647EB">
              <w:t>is</w:t>
            </w:r>
            <w:r w:rsidR="002570E4" w:rsidRPr="005647EB">
              <w:t xml:space="preserve"> </w:t>
            </w:r>
            <w:r w:rsidRPr="005647EB">
              <w:t>used</w:t>
            </w:r>
          </w:p>
        </w:tc>
      </w:tr>
      <w:tr w:rsidR="00334C6A" w:rsidRPr="005647EB" w14:paraId="469A0880" w14:textId="77777777" w:rsidTr="002570E4">
        <w:trPr>
          <w:cantSplit/>
          <w:jc w:val="center"/>
        </w:trPr>
        <w:tc>
          <w:tcPr>
            <w:tcW w:w="2518" w:type="dxa"/>
          </w:tcPr>
          <w:p w14:paraId="05DB7477" w14:textId="77777777" w:rsidR="00334C6A" w:rsidRPr="005647EB" w:rsidRDefault="00334C6A" w:rsidP="002570E4">
            <w:pPr>
              <w:pStyle w:val="TAL"/>
              <w:keepNext w:val="0"/>
              <w:keepLines w:val="0"/>
            </w:pPr>
            <w:r w:rsidRPr="005647EB">
              <w:t>DRX</w:t>
            </w:r>
          </w:p>
        </w:tc>
        <w:tc>
          <w:tcPr>
            <w:tcW w:w="709" w:type="dxa"/>
          </w:tcPr>
          <w:p w14:paraId="4F0FAA89" w14:textId="77777777" w:rsidR="00334C6A" w:rsidRPr="005647EB" w:rsidRDefault="00334C6A" w:rsidP="002570E4">
            <w:pPr>
              <w:pStyle w:val="TAC"/>
              <w:keepNext w:val="0"/>
              <w:keepLines w:val="0"/>
              <w:rPr>
                <w:rFonts w:cs="v4.2.0"/>
              </w:rPr>
            </w:pPr>
          </w:p>
        </w:tc>
        <w:tc>
          <w:tcPr>
            <w:tcW w:w="2977" w:type="dxa"/>
          </w:tcPr>
          <w:p w14:paraId="270E282C" w14:textId="77777777" w:rsidR="00334C6A" w:rsidRPr="005647EB" w:rsidRDefault="00334C6A" w:rsidP="002570E4">
            <w:pPr>
              <w:pStyle w:val="TAL"/>
              <w:keepNext w:val="0"/>
              <w:keepLines w:val="0"/>
            </w:pPr>
            <w:r w:rsidRPr="005647EB">
              <w:t>ON</w:t>
            </w:r>
          </w:p>
        </w:tc>
        <w:tc>
          <w:tcPr>
            <w:tcW w:w="3652" w:type="dxa"/>
          </w:tcPr>
          <w:p w14:paraId="6527E571" w14:textId="681296E2" w:rsidR="00334C6A" w:rsidRPr="005647EB" w:rsidRDefault="00334C6A" w:rsidP="002570E4">
            <w:pPr>
              <w:pStyle w:val="TAL"/>
              <w:keepNext w:val="0"/>
              <w:keepLines w:val="0"/>
            </w:pPr>
            <w:r w:rsidRPr="005647EB">
              <w:t>DRX</w:t>
            </w:r>
            <w:r w:rsidR="002570E4" w:rsidRPr="005647EB">
              <w:t xml:space="preserve"> </w:t>
            </w:r>
            <w:r w:rsidRPr="005647EB">
              <w:t>related</w:t>
            </w:r>
            <w:r w:rsidR="002570E4" w:rsidRPr="005647EB">
              <w:t xml:space="preserve"> </w:t>
            </w:r>
            <w:r w:rsidRPr="005647EB">
              <w:t>parameters</w:t>
            </w:r>
            <w:r w:rsidR="002570E4" w:rsidRPr="005647EB">
              <w:t xml:space="preserve"> </w:t>
            </w:r>
            <w:r w:rsidRPr="005647EB">
              <w:t>are</w:t>
            </w:r>
            <w:r w:rsidR="002570E4" w:rsidRPr="005647EB">
              <w:t xml:space="preserve"> </w:t>
            </w:r>
            <w:r w:rsidRPr="005647EB">
              <w:t>defined</w:t>
            </w:r>
            <w:r w:rsidR="002570E4" w:rsidRPr="005647EB">
              <w:t xml:space="preserve"> </w:t>
            </w:r>
            <w:r w:rsidRPr="005647EB">
              <w:t>in</w:t>
            </w:r>
            <w:r w:rsidR="002570E4" w:rsidRPr="005647EB">
              <w:t xml:space="preserve"> </w:t>
            </w:r>
            <w:r w:rsidRPr="005647EB">
              <w:t>Table</w:t>
            </w:r>
            <w:r w:rsidR="002570E4" w:rsidRPr="005647EB">
              <w:t xml:space="preserve"> </w:t>
            </w:r>
            <w:r w:rsidRPr="005647EB">
              <w:t>8.3.3_2.5-2</w:t>
            </w:r>
          </w:p>
        </w:tc>
      </w:tr>
      <w:tr w:rsidR="00334C6A" w:rsidRPr="005647EB" w14:paraId="3048B3D7" w14:textId="77777777" w:rsidTr="002570E4">
        <w:trPr>
          <w:cantSplit/>
          <w:jc w:val="center"/>
        </w:trPr>
        <w:tc>
          <w:tcPr>
            <w:tcW w:w="2518" w:type="dxa"/>
          </w:tcPr>
          <w:p w14:paraId="1E44F849" w14:textId="6DD91789" w:rsidR="00334C6A" w:rsidRPr="005647EB" w:rsidRDefault="00334C6A" w:rsidP="002570E4">
            <w:pPr>
              <w:pStyle w:val="TAL"/>
              <w:keepNext w:val="0"/>
              <w:keepLines w:val="0"/>
            </w:pPr>
            <w:r w:rsidRPr="005647EB">
              <w:t>Time</w:t>
            </w:r>
            <w:r w:rsidR="002570E4" w:rsidRPr="005647EB">
              <w:t xml:space="preserve"> </w:t>
            </w:r>
            <w:r w:rsidRPr="005647EB">
              <w:t>offset</w:t>
            </w:r>
            <w:r w:rsidR="002570E4" w:rsidRPr="005647EB">
              <w:t xml:space="preserve"> </w:t>
            </w:r>
            <w:r w:rsidRPr="005647EB">
              <w:t>between</w:t>
            </w:r>
            <w:r w:rsidR="002570E4" w:rsidRPr="005647EB">
              <w:t xml:space="preserve"> </w:t>
            </w:r>
            <w:r w:rsidRPr="005647EB">
              <w:t>cells</w:t>
            </w:r>
          </w:p>
        </w:tc>
        <w:tc>
          <w:tcPr>
            <w:tcW w:w="709" w:type="dxa"/>
          </w:tcPr>
          <w:p w14:paraId="56F5BD91" w14:textId="77777777" w:rsidR="00334C6A" w:rsidRPr="005647EB" w:rsidRDefault="00334C6A" w:rsidP="002570E4">
            <w:pPr>
              <w:pStyle w:val="TAC"/>
              <w:keepNext w:val="0"/>
              <w:keepLines w:val="0"/>
              <w:rPr>
                <w:rFonts w:cs="v4.2.0"/>
              </w:rPr>
            </w:pPr>
          </w:p>
        </w:tc>
        <w:tc>
          <w:tcPr>
            <w:tcW w:w="2977" w:type="dxa"/>
          </w:tcPr>
          <w:p w14:paraId="2C765498" w14:textId="1C1ADBC3" w:rsidR="00334C6A" w:rsidRPr="005647EB" w:rsidRDefault="00334C6A" w:rsidP="002570E4">
            <w:pPr>
              <w:pStyle w:val="TAL"/>
              <w:keepNext w:val="0"/>
              <w:keepLines w:val="0"/>
            </w:pPr>
            <w:r w:rsidRPr="005647EB">
              <w:t>3</w:t>
            </w:r>
            <w:r w:rsidR="002570E4" w:rsidRPr="005647EB">
              <w:t xml:space="preserve"> </w:t>
            </w:r>
            <w:r w:rsidRPr="005647EB">
              <w:t>ms</w:t>
            </w:r>
          </w:p>
        </w:tc>
        <w:tc>
          <w:tcPr>
            <w:tcW w:w="3652" w:type="dxa"/>
          </w:tcPr>
          <w:p w14:paraId="52981ACB" w14:textId="7E512AE0" w:rsidR="00334C6A" w:rsidRPr="005647EB" w:rsidRDefault="00334C6A" w:rsidP="002570E4">
            <w:pPr>
              <w:pStyle w:val="TAL"/>
              <w:keepNext w:val="0"/>
              <w:keepLines w:val="0"/>
            </w:pPr>
            <w:r w:rsidRPr="005647EB">
              <w:t>Asynchronous</w:t>
            </w:r>
            <w:r w:rsidR="002570E4" w:rsidRPr="005647EB">
              <w:t xml:space="preserve"> </w:t>
            </w:r>
            <w:r w:rsidRPr="005647EB">
              <w:t>cells</w:t>
            </w:r>
          </w:p>
        </w:tc>
      </w:tr>
      <w:tr w:rsidR="00334C6A" w:rsidRPr="005647EB" w14:paraId="1FC16B71" w14:textId="77777777" w:rsidTr="002570E4">
        <w:trPr>
          <w:cantSplit/>
          <w:jc w:val="center"/>
        </w:trPr>
        <w:tc>
          <w:tcPr>
            <w:tcW w:w="2518" w:type="dxa"/>
          </w:tcPr>
          <w:p w14:paraId="70280DA1" w14:textId="77777777" w:rsidR="00334C6A" w:rsidRPr="005647EB" w:rsidRDefault="00334C6A" w:rsidP="002570E4">
            <w:pPr>
              <w:pStyle w:val="TAL"/>
              <w:keepNext w:val="0"/>
              <w:keepLines w:val="0"/>
              <w:rPr>
                <w:rFonts w:cs="v4.2.0"/>
              </w:rPr>
            </w:pPr>
            <w:r w:rsidRPr="005647EB">
              <w:rPr>
                <w:rFonts w:cs="v4.2.0"/>
              </w:rPr>
              <w:t>T1</w:t>
            </w:r>
          </w:p>
        </w:tc>
        <w:tc>
          <w:tcPr>
            <w:tcW w:w="709" w:type="dxa"/>
          </w:tcPr>
          <w:p w14:paraId="4B9FC11D" w14:textId="77777777" w:rsidR="00334C6A" w:rsidRPr="005647EB" w:rsidRDefault="00334C6A" w:rsidP="002570E4">
            <w:pPr>
              <w:pStyle w:val="TAC"/>
              <w:keepNext w:val="0"/>
              <w:keepLines w:val="0"/>
              <w:rPr>
                <w:rFonts w:cs="v4.2.0"/>
              </w:rPr>
            </w:pPr>
            <w:r w:rsidRPr="005647EB">
              <w:rPr>
                <w:rFonts w:cs="v4.2.0"/>
              </w:rPr>
              <w:t>s</w:t>
            </w:r>
          </w:p>
        </w:tc>
        <w:tc>
          <w:tcPr>
            <w:tcW w:w="2977" w:type="dxa"/>
          </w:tcPr>
          <w:p w14:paraId="4AC05777" w14:textId="77777777" w:rsidR="00334C6A" w:rsidRPr="005647EB" w:rsidRDefault="00334C6A" w:rsidP="002570E4">
            <w:pPr>
              <w:pStyle w:val="TAL"/>
              <w:keepNext w:val="0"/>
              <w:keepLines w:val="0"/>
            </w:pPr>
            <w:r w:rsidRPr="005647EB">
              <w:t>30</w:t>
            </w:r>
          </w:p>
        </w:tc>
        <w:tc>
          <w:tcPr>
            <w:tcW w:w="3652" w:type="dxa"/>
          </w:tcPr>
          <w:p w14:paraId="4FE85994" w14:textId="77777777" w:rsidR="00334C6A" w:rsidRPr="005647EB" w:rsidRDefault="00334C6A" w:rsidP="002570E4">
            <w:pPr>
              <w:pStyle w:val="TAL"/>
              <w:keepNext w:val="0"/>
              <w:keepLines w:val="0"/>
            </w:pPr>
          </w:p>
        </w:tc>
      </w:tr>
      <w:tr w:rsidR="00334C6A" w:rsidRPr="005647EB" w14:paraId="0ED803B8" w14:textId="77777777" w:rsidTr="002570E4">
        <w:trPr>
          <w:cantSplit/>
          <w:jc w:val="center"/>
        </w:trPr>
        <w:tc>
          <w:tcPr>
            <w:tcW w:w="2518" w:type="dxa"/>
          </w:tcPr>
          <w:p w14:paraId="5A439E5F" w14:textId="77777777" w:rsidR="00334C6A" w:rsidRPr="005647EB" w:rsidRDefault="00334C6A" w:rsidP="002570E4">
            <w:pPr>
              <w:pStyle w:val="TAL"/>
              <w:keepNext w:val="0"/>
              <w:keepLines w:val="0"/>
              <w:rPr>
                <w:rFonts w:cs="v4.2.0"/>
              </w:rPr>
            </w:pPr>
            <w:r w:rsidRPr="005647EB">
              <w:rPr>
                <w:rFonts w:cs="v4.2.0"/>
              </w:rPr>
              <w:t>T2</w:t>
            </w:r>
          </w:p>
        </w:tc>
        <w:tc>
          <w:tcPr>
            <w:tcW w:w="709" w:type="dxa"/>
          </w:tcPr>
          <w:p w14:paraId="6F1F97EC" w14:textId="77777777" w:rsidR="00334C6A" w:rsidRPr="005647EB" w:rsidRDefault="00334C6A" w:rsidP="002570E4">
            <w:pPr>
              <w:pStyle w:val="TAC"/>
              <w:keepNext w:val="0"/>
              <w:keepLines w:val="0"/>
              <w:rPr>
                <w:rFonts w:cs="v4.2.0"/>
              </w:rPr>
            </w:pPr>
            <w:r w:rsidRPr="005647EB">
              <w:rPr>
                <w:rFonts w:cs="v4.2.0"/>
              </w:rPr>
              <w:t>s</w:t>
            </w:r>
          </w:p>
        </w:tc>
        <w:tc>
          <w:tcPr>
            <w:tcW w:w="2977" w:type="dxa"/>
          </w:tcPr>
          <w:p w14:paraId="2A142AC7" w14:textId="77777777" w:rsidR="00334C6A" w:rsidRPr="005647EB" w:rsidRDefault="00334C6A" w:rsidP="002570E4">
            <w:pPr>
              <w:pStyle w:val="TAL"/>
              <w:keepNext w:val="0"/>
              <w:keepLines w:val="0"/>
            </w:pPr>
            <w:r w:rsidRPr="005647EB">
              <w:t>9</w:t>
            </w:r>
          </w:p>
        </w:tc>
        <w:tc>
          <w:tcPr>
            <w:tcW w:w="3652" w:type="dxa"/>
          </w:tcPr>
          <w:p w14:paraId="62B9D973" w14:textId="77777777" w:rsidR="00334C6A" w:rsidRPr="005647EB" w:rsidRDefault="00334C6A" w:rsidP="002570E4">
            <w:pPr>
              <w:pStyle w:val="TAL"/>
              <w:keepNext w:val="0"/>
              <w:keepLines w:val="0"/>
            </w:pPr>
          </w:p>
        </w:tc>
      </w:tr>
    </w:tbl>
    <w:p w14:paraId="5598FA4D" w14:textId="77777777" w:rsidR="00334C6A" w:rsidRPr="005647EB" w:rsidRDefault="00334C6A" w:rsidP="002570E4">
      <w:pPr>
        <w:pStyle w:val="Heading5"/>
        <w:keepNext w:val="0"/>
        <w:keepLines w:val="0"/>
      </w:pPr>
      <w:r w:rsidRPr="005647EB">
        <w:lastRenderedPageBreak/>
        <w:t>8.3.3_2.4.2</w:t>
      </w:r>
      <w:r w:rsidRPr="005647EB">
        <w:tab/>
        <w:t>Test procedure</w:t>
      </w:r>
    </w:p>
    <w:p w14:paraId="68C7349C" w14:textId="77777777" w:rsidR="00334C6A" w:rsidRPr="005647EB" w:rsidRDefault="00334C6A" w:rsidP="002570E4">
      <w:pPr>
        <w:rPr>
          <w:rFonts w:cs="v3.7.0"/>
        </w:rPr>
      </w:pPr>
      <w:r w:rsidRPr="005647EB">
        <w:t xml:space="preserve">The test consists of one active cell and one neighbour cell. In the measurement control information it is indicated to the UE that event-triggered reporting with Event A3 and the filter coefficient is used. The test consists of two successive time periods, with time durations of T1 and T2 respectively. </w:t>
      </w:r>
    </w:p>
    <w:p w14:paraId="3D3A404E" w14:textId="77777777" w:rsidR="00334C6A" w:rsidRPr="005647EB" w:rsidRDefault="00334C6A" w:rsidP="002570E4">
      <w:r w:rsidRPr="005647EB">
        <w:rPr>
          <w:rFonts w:cs="v3.7.0"/>
        </w:rPr>
        <w:t>In the Test when DRX = 1280 ms is used, a non-zero L3 filtering is configured. The uplink time alignment is not maintained and UE needs to use RACH to obtain UL allocation for measurement reporting.</w:t>
      </w:r>
    </w:p>
    <w:p w14:paraId="7EC1BEEF" w14:textId="50C0FB24" w:rsidR="00334C6A" w:rsidRPr="005647EB" w:rsidRDefault="00334C6A" w:rsidP="009F14D9">
      <w:pPr>
        <w:pStyle w:val="B1"/>
        <w:ind w:left="709" w:hanging="425"/>
      </w:pPr>
      <w:r w:rsidRPr="005647EB">
        <w:t>1.</w:t>
      </w:r>
      <w:r w:rsidR="009F14D9" w:rsidRPr="005647EB">
        <w:tab/>
      </w:r>
      <w:r w:rsidRPr="005647EB">
        <w:t xml:space="preserve">Ensure the UE is in State 3A-RF according </w:t>
      </w:r>
      <w:r w:rsidR="002570E4" w:rsidRPr="005647EB">
        <w:t>to 3GPP TS</w:t>
      </w:r>
      <w:r w:rsidRPr="005647EB">
        <w:t xml:space="preserve"> 36.508 [7] clause 7.2A.3.</w:t>
      </w:r>
    </w:p>
    <w:p w14:paraId="69C6C56B" w14:textId="4F427ABA" w:rsidR="00334C6A" w:rsidRPr="005647EB" w:rsidRDefault="00334C6A" w:rsidP="009F14D9">
      <w:pPr>
        <w:pStyle w:val="B1"/>
        <w:ind w:left="709" w:hanging="425"/>
        <w:rPr>
          <w:rFonts w:eastAsia="??"/>
        </w:rPr>
      </w:pPr>
      <w:r w:rsidRPr="005647EB">
        <w:rPr>
          <w:rFonts w:eastAsia="??"/>
        </w:rPr>
        <w:t>2.</w:t>
      </w:r>
      <w:r w:rsidR="009F14D9" w:rsidRPr="005647EB">
        <w:rPr>
          <w:rFonts w:eastAsia="??"/>
        </w:rPr>
        <w:tab/>
      </w:r>
      <w:r w:rsidRPr="005647EB">
        <w:rPr>
          <w:rFonts w:eastAsia="??"/>
        </w:rPr>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5647EB">
          <w:rPr>
            <w:rFonts w:eastAsia="??"/>
          </w:rPr>
          <w:t>1 in</w:t>
        </w:r>
      </w:smartTag>
      <w:r w:rsidRPr="005647EB">
        <w:rPr>
          <w:rFonts w:eastAsia="??"/>
        </w:rPr>
        <w:t xml:space="preserve"> Table 8.3.3_2.5-1. </w:t>
      </w:r>
      <w:r w:rsidRPr="005647EB">
        <w:t>Propagation conditions are set according to Annex B clause B.1.1.</w:t>
      </w:r>
      <w:r w:rsidRPr="005647EB">
        <w:rPr>
          <w:lang w:eastAsia="zh-CN"/>
        </w:rPr>
        <w:t xml:space="preserve"> </w:t>
      </w:r>
      <w:r w:rsidRPr="005647EB">
        <w:rPr>
          <w:rFonts w:eastAsia="??"/>
        </w:rPr>
        <w:t>T1 starts.</w:t>
      </w:r>
    </w:p>
    <w:p w14:paraId="0990779C" w14:textId="5B8A36D4" w:rsidR="00334C6A" w:rsidRPr="005647EB" w:rsidRDefault="00334C6A" w:rsidP="009F14D9">
      <w:pPr>
        <w:pStyle w:val="B1"/>
        <w:ind w:left="709" w:hanging="425"/>
      </w:pPr>
      <w:r w:rsidRPr="005647EB">
        <w:t>3.</w:t>
      </w:r>
      <w:r w:rsidR="009F14D9" w:rsidRPr="005647EB">
        <w:tab/>
      </w:r>
      <w:r w:rsidRPr="005647EB">
        <w:t>SS shall transmit an RRCConnectionReconfiguration message.</w:t>
      </w:r>
    </w:p>
    <w:p w14:paraId="06495811" w14:textId="5166BF1F" w:rsidR="00334C6A" w:rsidRPr="005647EB" w:rsidRDefault="00334C6A" w:rsidP="009F14D9">
      <w:pPr>
        <w:pStyle w:val="B1"/>
        <w:ind w:left="709" w:hanging="425"/>
      </w:pPr>
      <w:r w:rsidRPr="005647EB">
        <w:t>4.</w:t>
      </w:r>
      <w:r w:rsidR="009F14D9" w:rsidRPr="005647EB">
        <w:tab/>
      </w:r>
      <w:r w:rsidRPr="005647EB">
        <w:t xml:space="preserve">The UE shall transmit RRCConnectionReconfigurationComplete message. </w:t>
      </w:r>
    </w:p>
    <w:p w14:paraId="46C44716" w14:textId="4F1D0F4E" w:rsidR="00334C6A" w:rsidRPr="005647EB" w:rsidRDefault="00334C6A" w:rsidP="009F14D9">
      <w:pPr>
        <w:pStyle w:val="B1"/>
        <w:ind w:left="709" w:hanging="425"/>
      </w:pPr>
      <w:r w:rsidRPr="005647EB">
        <w:t>5.</w:t>
      </w:r>
      <w:r w:rsidR="009F14D9" w:rsidRPr="005647EB">
        <w:tab/>
      </w:r>
      <w:r w:rsidRPr="005647EB">
        <w:t>During T1 the SS continuously checks the absence of  an A3 triggered  measurement report from the neighbour cell. If the UE does not send this during T1, then count neither success nor fail. If the UE sends such a report, then count a fail. Upon a fail in step 5, neither success nor fail are counted in step 7.</w:t>
      </w:r>
    </w:p>
    <w:p w14:paraId="72E7F8B2" w14:textId="143A3477" w:rsidR="00334C6A" w:rsidRPr="005647EB" w:rsidRDefault="00334C6A" w:rsidP="009F14D9">
      <w:pPr>
        <w:pStyle w:val="B1"/>
        <w:ind w:left="709" w:hanging="425"/>
      </w:pPr>
      <w:r w:rsidRPr="005647EB">
        <w:t>6.</w:t>
      </w:r>
      <w:r w:rsidR="009F14D9" w:rsidRPr="005647EB">
        <w:tab/>
      </w:r>
      <w:r w:rsidRPr="005647EB">
        <w:t>When T1 expires, the SS shall switch the power setting from T1 to T2 as specified in Table 8.3.3_2.5-1 and</w:t>
      </w:r>
      <w:r w:rsidR="009F14D9" w:rsidRPr="005647EB">
        <w:t xml:space="preserve"> </w:t>
      </w:r>
      <w:r w:rsidRPr="005647EB">
        <w:t>8.3.3_2.5-2.</w:t>
      </w:r>
    </w:p>
    <w:p w14:paraId="483CBF79" w14:textId="25355A07" w:rsidR="00334C6A" w:rsidRPr="005647EB" w:rsidRDefault="00334C6A" w:rsidP="009F14D9">
      <w:pPr>
        <w:pStyle w:val="B1"/>
        <w:ind w:left="709" w:hanging="425"/>
      </w:pPr>
      <w:r w:rsidRPr="005647EB">
        <w:t>7.</w:t>
      </w:r>
      <w:r w:rsidR="009F14D9" w:rsidRPr="005647EB">
        <w:tab/>
      </w:r>
      <w:r w:rsidRPr="005647EB">
        <w:t>UE shall transmit a MeasurementReport message triggered by Event A3. If the overall delays measured from the beginning of time period T2 is less than 7682 ms then the number of “successes” is increased by one, otherwise count a fail.</w:t>
      </w:r>
    </w:p>
    <w:p w14:paraId="5D8A53B5" w14:textId="0F89D38C" w:rsidR="00334C6A" w:rsidRPr="005647EB" w:rsidRDefault="00334C6A" w:rsidP="009F14D9">
      <w:pPr>
        <w:pStyle w:val="B1"/>
        <w:ind w:left="709" w:hanging="425"/>
      </w:pPr>
      <w:r w:rsidRPr="005647EB">
        <w:t>8.</w:t>
      </w:r>
      <w:r w:rsidR="009F14D9" w:rsidRPr="005647EB">
        <w:tab/>
      </w:r>
      <w:r w:rsidRPr="005647EB">
        <w:t>After the SS receive the MeasurementReport message in step 7) or when T2 expires, the SS shall transmit RRCConnectionRelease message to release the RRC connection which includes the release of the established radio bearers as well as all radio resources.</w:t>
      </w:r>
    </w:p>
    <w:p w14:paraId="1EBA1CEC" w14:textId="5A74AFE4" w:rsidR="00334C6A" w:rsidRPr="005647EB" w:rsidRDefault="00334C6A" w:rsidP="009F14D9">
      <w:pPr>
        <w:pStyle w:val="B1"/>
        <w:ind w:left="709" w:hanging="425"/>
      </w:pPr>
      <w:r w:rsidRPr="005647EB">
        <w:t>9.</w:t>
      </w:r>
      <w:r w:rsidR="009F14D9" w:rsidRPr="005647EB">
        <w:tab/>
      </w:r>
      <w:r w:rsidRPr="005647EB">
        <w:t>Set Cell 2 physical cell identity = ((current cell 2 physical cell identity + 1) mod 14 + 2) for next iteration of the test procedure loop.</w:t>
      </w:r>
    </w:p>
    <w:p w14:paraId="7A88A32D" w14:textId="77777777" w:rsidR="009F14D9" w:rsidRPr="005647EB" w:rsidRDefault="00334C6A" w:rsidP="009F14D9">
      <w:pPr>
        <w:pStyle w:val="B1"/>
        <w:ind w:left="709" w:hanging="425"/>
      </w:pPr>
      <w:r w:rsidRPr="005647EB">
        <w:t>10.</w:t>
      </w:r>
      <w:r w:rsidR="009F14D9" w:rsidRPr="005647EB">
        <w:tab/>
      </w:r>
      <w:r w:rsidRPr="005647EB">
        <w:t>After the RRC connection release, the SS:</w:t>
      </w:r>
    </w:p>
    <w:p w14:paraId="710E8A88" w14:textId="77777777" w:rsidR="009F14D9" w:rsidRPr="005647EB" w:rsidRDefault="00334C6A" w:rsidP="009F14D9">
      <w:pPr>
        <w:pStyle w:val="B2"/>
      </w:pPr>
      <w:r w:rsidRPr="005647EB">
        <w:t>-</w:t>
      </w:r>
      <w:r w:rsidR="009F14D9"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9F14D9" w:rsidRPr="005647EB">
        <w:t xml:space="preserve">; </w:t>
      </w:r>
      <w:r w:rsidRPr="005647EB">
        <w:t>or</w:t>
      </w:r>
    </w:p>
    <w:p w14:paraId="64F45F3A" w14:textId="2AD52D05" w:rsidR="00334C6A" w:rsidRPr="005647EB" w:rsidRDefault="00334C6A" w:rsidP="009F14D9">
      <w:pPr>
        <w:pStyle w:val="B2"/>
      </w:pPr>
      <w:r w:rsidRPr="005647EB">
        <w:t>-</w:t>
      </w:r>
      <w:r w:rsidR="009F14D9" w:rsidRPr="005647EB">
        <w:tab/>
      </w:r>
      <w:r w:rsidRPr="005647EB">
        <w:t xml:space="preserve">switches off and on the UE and ensures the UE is in State 3A-RF according </w:t>
      </w:r>
      <w:r w:rsidR="002570E4" w:rsidRPr="005647EB">
        <w:t>to 3GPP TS</w:t>
      </w:r>
      <w:r w:rsidRPr="005647EB">
        <w:t xml:space="preserve"> 36.508 [7] clause</w:t>
      </w:r>
      <w:r w:rsidR="009F14D9" w:rsidRPr="005647EB">
        <w:t> </w:t>
      </w:r>
      <w:r w:rsidRPr="005647EB">
        <w:t>7.2A.3.</w:t>
      </w:r>
    </w:p>
    <w:p w14:paraId="0DF61794" w14:textId="505BF41D" w:rsidR="00334C6A" w:rsidRPr="005647EB" w:rsidRDefault="00334C6A" w:rsidP="009F14D9">
      <w:pPr>
        <w:pStyle w:val="B1"/>
        <w:ind w:left="709" w:hanging="425"/>
        <w:rPr>
          <w:rFonts w:eastAsia="??"/>
        </w:rPr>
      </w:pPr>
      <w:r w:rsidRPr="005647EB">
        <w:t>11.</w:t>
      </w:r>
      <w:r w:rsidR="009F14D9" w:rsidRPr="005647EB">
        <w:tab/>
      </w:r>
      <w:r w:rsidRPr="005647EB">
        <w:t xml:space="preserve">Repeat step 2-10 until the confidence level according to </w:t>
      </w:r>
      <w:r w:rsidRPr="005647EB">
        <w:rPr>
          <w:rFonts w:eastAsia="??"/>
        </w:rPr>
        <w:t>Tables G.2.3</w:t>
      </w:r>
      <w:smartTag w:uri="urn:schemas-microsoft-com:office:smarttags" w:element="chmetcnv">
        <w:smartTagPr>
          <w:attr w:name="TCSC" w:val="0"/>
          <w:attr w:name="NumberType" w:val="1"/>
          <w:attr w:name="Negative" w:val="True"/>
          <w:attr w:name="HasSpace" w:val="True"/>
          <w:attr w:name="SourceValue" w:val="1"/>
          <w:attr w:name="UnitName" w:val="in"/>
        </w:smartTagPr>
        <w:r w:rsidRPr="005647EB">
          <w:rPr>
            <w:rFonts w:eastAsia="??"/>
          </w:rPr>
          <w:t>-1 in</w:t>
        </w:r>
      </w:smartTag>
      <w:r w:rsidRPr="005647EB">
        <w:rPr>
          <w:rFonts w:eastAsia="??"/>
        </w:rPr>
        <w:t xml:space="preserve"> Annex G clause G.2 is achieved.</w:t>
      </w:r>
    </w:p>
    <w:p w14:paraId="34F344A2" w14:textId="08364EDB" w:rsidR="00334C6A" w:rsidRPr="005647EB" w:rsidRDefault="00334C6A" w:rsidP="009F14D9">
      <w:pPr>
        <w:pStyle w:val="B1"/>
        <w:ind w:left="709" w:hanging="425"/>
        <w:rPr>
          <w:rFonts w:eastAsia="??"/>
        </w:rPr>
      </w:pPr>
      <w:r w:rsidRPr="005647EB">
        <w:rPr>
          <w:rFonts w:eastAsia="??"/>
        </w:rPr>
        <w:t>12.</w:t>
      </w:r>
      <w:r w:rsidR="009F14D9" w:rsidRPr="005647EB">
        <w:rPr>
          <w:rFonts w:eastAsia="??"/>
        </w:rPr>
        <w:tab/>
      </w:r>
      <w:r w:rsidRPr="005647EB">
        <w:rPr>
          <w:rFonts w:eastAsia="??"/>
        </w:rPr>
        <w:t>Repeat step 1-11 for each sub-test in Table 8.3.3_2.4.1-1 as appropriate.</w:t>
      </w:r>
    </w:p>
    <w:p w14:paraId="739CD9B5" w14:textId="77777777" w:rsidR="00334C6A" w:rsidRPr="005647EB" w:rsidRDefault="00334C6A" w:rsidP="002570E4">
      <w:pPr>
        <w:pStyle w:val="Heading5"/>
        <w:keepNext w:val="0"/>
        <w:keepLines w:val="0"/>
      </w:pPr>
      <w:r w:rsidRPr="005647EB">
        <w:t>8.3.3_2.4.3</w:t>
      </w:r>
      <w:r w:rsidRPr="005647EB">
        <w:tab/>
        <w:t>Message contents</w:t>
      </w:r>
    </w:p>
    <w:p w14:paraId="6358F34E" w14:textId="6CAEB68D"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 </w:t>
      </w:r>
    </w:p>
    <w:p w14:paraId="667AEF98" w14:textId="77777777" w:rsidR="00334C6A" w:rsidRPr="005647EB" w:rsidRDefault="00334C6A" w:rsidP="002570E4">
      <w:pPr>
        <w:pStyle w:val="TH"/>
        <w:keepNext w:val="0"/>
        <w:keepLines w:val="0"/>
        <w:rPr>
          <w:lang w:eastAsia="zh-CN"/>
        </w:rPr>
      </w:pPr>
      <w:r w:rsidRPr="005647EB">
        <w:t xml:space="preserve">Table </w:t>
      </w:r>
      <w:r w:rsidRPr="005647EB">
        <w:rPr>
          <w:lang w:eastAsia="zh-CN"/>
        </w:rPr>
        <w:t>8.3.3_2.4.3</w:t>
      </w:r>
      <w:r w:rsidRPr="005647EB">
        <w:t xml:space="preserve">-1: Common </w:t>
      </w:r>
      <w:r w:rsidRPr="005647EB">
        <w:rPr>
          <w:lang w:eastAsia="zh-CN"/>
        </w:rPr>
        <w:t xml:space="preserve">Exception messages for </w:t>
      </w:r>
      <w:r w:rsidRPr="005647EB">
        <w:t>E-UTRAN FDD-FDD inter-frequency event triggered reporting under AWGN propagation conditions with DRX when L3 filtering is used in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4DEFF1D1" w14:textId="77777777" w:rsidTr="009F14D9">
        <w:trPr>
          <w:cantSplit/>
          <w:jc w:val="center"/>
        </w:trPr>
        <w:tc>
          <w:tcPr>
            <w:tcW w:w="8022" w:type="dxa"/>
            <w:gridSpan w:val="2"/>
          </w:tcPr>
          <w:p w14:paraId="15468884" w14:textId="7A3991BF" w:rsidR="00334C6A" w:rsidRPr="005647EB" w:rsidRDefault="00334C6A" w:rsidP="002570E4">
            <w:pPr>
              <w:pStyle w:val="TAH"/>
              <w:keepNext w:val="0"/>
              <w:keepLines w:val="0"/>
              <w:rPr>
                <w:lang w:eastAsia="zh-CN"/>
              </w:rPr>
            </w:pPr>
            <w:r w:rsidRPr="005647EB">
              <w:rPr>
                <w:lang w:eastAsia="zh-CN"/>
              </w:rPr>
              <w:t>Default</w:t>
            </w:r>
            <w:r w:rsidR="002570E4" w:rsidRPr="005647EB">
              <w:rPr>
                <w:lang w:eastAsia="zh-CN"/>
              </w:rPr>
              <w:t xml:space="preserve"> </w:t>
            </w:r>
            <w:r w:rsidRPr="005647EB">
              <w:rPr>
                <w:lang w:eastAsia="zh-CN"/>
              </w:rPr>
              <w:t>Message</w:t>
            </w:r>
            <w:r w:rsidR="002570E4" w:rsidRPr="005647EB">
              <w:rPr>
                <w:lang w:eastAsia="zh-CN"/>
              </w:rPr>
              <w:t xml:space="preserve"> </w:t>
            </w:r>
            <w:r w:rsidRPr="005647EB">
              <w:rPr>
                <w:lang w:eastAsia="zh-CN"/>
              </w:rPr>
              <w:t>Contents</w:t>
            </w:r>
          </w:p>
        </w:tc>
      </w:tr>
      <w:tr w:rsidR="00334C6A" w:rsidRPr="005647EB" w14:paraId="5A70C3AE" w14:textId="77777777" w:rsidTr="009F14D9">
        <w:trPr>
          <w:cantSplit/>
          <w:jc w:val="center"/>
        </w:trPr>
        <w:tc>
          <w:tcPr>
            <w:tcW w:w="5692" w:type="dxa"/>
          </w:tcPr>
          <w:p w14:paraId="091CABCE" w14:textId="66D5F344" w:rsidR="00334C6A" w:rsidRPr="005647EB" w:rsidRDefault="00334C6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2BF7BF40" w14:textId="77777777" w:rsidR="00334C6A" w:rsidRPr="005647EB" w:rsidRDefault="00334C6A" w:rsidP="002570E4">
            <w:pPr>
              <w:pStyle w:val="TAL"/>
              <w:keepNext w:val="0"/>
              <w:keepLines w:val="0"/>
              <w:rPr>
                <w:lang w:eastAsia="zh-CN"/>
              </w:rPr>
            </w:pPr>
          </w:p>
        </w:tc>
      </w:tr>
      <w:tr w:rsidR="00334C6A" w:rsidRPr="005647EB" w14:paraId="02BAD5A9" w14:textId="77777777" w:rsidTr="009F14D9">
        <w:trPr>
          <w:cantSplit/>
          <w:jc w:val="center"/>
        </w:trPr>
        <w:tc>
          <w:tcPr>
            <w:tcW w:w="5692" w:type="dxa"/>
          </w:tcPr>
          <w:p w14:paraId="330FC45A" w14:textId="4E01C7CD" w:rsidR="00334C6A" w:rsidRPr="005647EB" w:rsidRDefault="00334C6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EEC77E0" w14:textId="7825CC09" w:rsidR="00334C6A" w:rsidRPr="005647EB" w:rsidRDefault="00334C6A" w:rsidP="002570E4">
            <w:pPr>
              <w:pStyle w:val="TAL"/>
              <w:keepNext w:val="0"/>
              <w:keepLines w:val="0"/>
            </w:pPr>
            <w:r w:rsidRPr="005647EB">
              <w:t>Table</w:t>
            </w:r>
            <w:r w:rsidR="002570E4" w:rsidRPr="005647EB">
              <w:t xml:space="preserve"> </w:t>
            </w:r>
            <w:r w:rsidRPr="005647EB">
              <w:t>H.3.1-3</w:t>
            </w:r>
          </w:p>
          <w:p w14:paraId="50BFBBA5" w14:textId="00FCDE55" w:rsidR="00334C6A" w:rsidRPr="005647EB" w:rsidRDefault="00334C6A" w:rsidP="002570E4">
            <w:pPr>
              <w:pStyle w:val="TAL"/>
              <w:keepNext w:val="0"/>
              <w:keepLines w:val="0"/>
            </w:pPr>
            <w:r w:rsidRPr="005647EB">
              <w:t>Table</w:t>
            </w:r>
            <w:r w:rsidR="002570E4" w:rsidRPr="005647EB">
              <w:t xml:space="preserve"> </w:t>
            </w:r>
            <w:r w:rsidRPr="005647EB">
              <w:t>H.3.7-2</w:t>
            </w:r>
          </w:p>
          <w:p w14:paraId="668E78BD" w14:textId="52AA8FC2" w:rsidR="00334C6A" w:rsidRPr="005647EB" w:rsidRDefault="00334C6A" w:rsidP="002570E4">
            <w:pPr>
              <w:pStyle w:val="TAL"/>
              <w:keepNext w:val="0"/>
              <w:keepLines w:val="0"/>
              <w:rPr>
                <w:b/>
              </w:rPr>
            </w:pPr>
            <w:r w:rsidRPr="005647EB">
              <w:t>Table</w:t>
            </w:r>
            <w:r w:rsidR="002570E4" w:rsidRPr="005647EB">
              <w:t xml:space="preserve"> </w:t>
            </w:r>
            <w:r w:rsidRPr="005647EB">
              <w:t>H.3.7-3</w:t>
            </w:r>
          </w:p>
        </w:tc>
      </w:tr>
    </w:tbl>
    <w:p w14:paraId="54A3768E" w14:textId="77777777" w:rsidR="00334C6A" w:rsidRPr="005647EB" w:rsidRDefault="00334C6A" w:rsidP="002570E4">
      <w:pPr>
        <w:rPr>
          <w:lang w:eastAsia="zh-CN"/>
        </w:rPr>
      </w:pPr>
    </w:p>
    <w:p w14:paraId="1E080E57" w14:textId="77777777" w:rsidR="00334C6A" w:rsidRPr="005647EB" w:rsidRDefault="00334C6A" w:rsidP="002570E4">
      <w:pPr>
        <w:pStyle w:val="TH"/>
        <w:keepNext w:val="0"/>
        <w:keepLines w:val="0"/>
      </w:pPr>
      <w:r w:rsidRPr="005647EB">
        <w:lastRenderedPageBreak/>
        <w:t xml:space="preserve">Table </w:t>
      </w:r>
      <w:r w:rsidRPr="005647EB">
        <w:rPr>
          <w:lang w:eastAsia="zh-CN"/>
        </w:rPr>
        <w:t>8.3.3_2.4.3</w:t>
      </w:r>
      <w:r w:rsidRPr="005647EB">
        <w:t>-</w:t>
      </w:r>
      <w:r w:rsidRPr="005647EB">
        <w:rPr>
          <w:lang w:eastAsia="zh-CN"/>
        </w:rPr>
        <w:t>2</w:t>
      </w:r>
      <w:r w:rsidRPr="005647EB">
        <w:t xml:space="preserve">: </w:t>
      </w:r>
      <w:r w:rsidRPr="005647EB">
        <w:rPr>
          <w:i/>
        </w:rPr>
        <w:t>RRCConnectionReconfiguration</w:t>
      </w:r>
      <w:r w:rsidRPr="005647EB">
        <w:t>: Additional E-UTRAN FDD-FDD inter-frequency event triggered reporting under AWGN propagation conditions with DRX when L3 filtering is used in test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334C6A" w:rsidRPr="005647EB" w14:paraId="41315AFF" w14:textId="77777777" w:rsidTr="002570E4">
        <w:trPr>
          <w:jc w:val="center"/>
        </w:trPr>
        <w:tc>
          <w:tcPr>
            <w:tcW w:w="9639" w:type="dxa"/>
            <w:gridSpan w:val="4"/>
          </w:tcPr>
          <w:p w14:paraId="361AE78A" w14:textId="00B60688"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334C6A" w:rsidRPr="005647EB" w14:paraId="66FC9F76" w14:textId="77777777" w:rsidTr="002570E4">
        <w:trPr>
          <w:jc w:val="center"/>
        </w:trPr>
        <w:tc>
          <w:tcPr>
            <w:tcW w:w="4427" w:type="dxa"/>
          </w:tcPr>
          <w:p w14:paraId="1D7CB584" w14:textId="0476214E"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544C4A5D" w14:textId="77777777" w:rsidR="00334C6A" w:rsidRPr="005647EB" w:rsidRDefault="00334C6A" w:rsidP="002570E4">
            <w:pPr>
              <w:pStyle w:val="TAH"/>
              <w:keepNext w:val="0"/>
              <w:keepLines w:val="0"/>
            </w:pPr>
            <w:r w:rsidRPr="005647EB">
              <w:t>Value/remark</w:t>
            </w:r>
          </w:p>
        </w:tc>
        <w:tc>
          <w:tcPr>
            <w:tcW w:w="1700" w:type="dxa"/>
          </w:tcPr>
          <w:p w14:paraId="0DCDC195" w14:textId="77777777" w:rsidR="00334C6A" w:rsidRPr="005647EB" w:rsidRDefault="00334C6A" w:rsidP="002570E4">
            <w:pPr>
              <w:pStyle w:val="TAH"/>
              <w:keepNext w:val="0"/>
              <w:keepLines w:val="0"/>
            </w:pPr>
            <w:r w:rsidRPr="005647EB">
              <w:t>Comment</w:t>
            </w:r>
          </w:p>
        </w:tc>
        <w:tc>
          <w:tcPr>
            <w:tcW w:w="1245" w:type="dxa"/>
          </w:tcPr>
          <w:p w14:paraId="298824E8" w14:textId="77777777" w:rsidR="00334C6A" w:rsidRPr="005647EB" w:rsidRDefault="00334C6A" w:rsidP="002570E4">
            <w:pPr>
              <w:pStyle w:val="TAH"/>
              <w:keepNext w:val="0"/>
              <w:keepLines w:val="0"/>
            </w:pPr>
            <w:r w:rsidRPr="005647EB">
              <w:t>Condition</w:t>
            </w:r>
          </w:p>
        </w:tc>
      </w:tr>
      <w:tr w:rsidR="00334C6A" w:rsidRPr="005647EB" w14:paraId="4CB96BDF" w14:textId="77777777" w:rsidTr="002570E4">
        <w:trPr>
          <w:jc w:val="center"/>
        </w:trPr>
        <w:tc>
          <w:tcPr>
            <w:tcW w:w="4427" w:type="dxa"/>
          </w:tcPr>
          <w:p w14:paraId="047E6124" w14:textId="588E3254" w:rsidR="00334C6A" w:rsidRPr="005647EB" w:rsidRDefault="00334C6A"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F614B6F" w14:textId="77777777" w:rsidR="00334C6A" w:rsidRPr="005647EB" w:rsidRDefault="00334C6A" w:rsidP="002570E4">
            <w:pPr>
              <w:pStyle w:val="TAL"/>
              <w:keepNext w:val="0"/>
              <w:keepLines w:val="0"/>
            </w:pPr>
          </w:p>
        </w:tc>
        <w:tc>
          <w:tcPr>
            <w:tcW w:w="1700" w:type="dxa"/>
          </w:tcPr>
          <w:p w14:paraId="5297EBB7" w14:textId="77777777" w:rsidR="00334C6A" w:rsidRPr="005647EB" w:rsidRDefault="00334C6A" w:rsidP="002570E4">
            <w:pPr>
              <w:pStyle w:val="TAL"/>
              <w:keepNext w:val="0"/>
              <w:keepLines w:val="0"/>
            </w:pPr>
          </w:p>
        </w:tc>
        <w:tc>
          <w:tcPr>
            <w:tcW w:w="1245" w:type="dxa"/>
          </w:tcPr>
          <w:p w14:paraId="293AB834" w14:textId="77777777" w:rsidR="00334C6A" w:rsidRPr="005647EB" w:rsidRDefault="00334C6A" w:rsidP="002570E4">
            <w:pPr>
              <w:pStyle w:val="TAL"/>
              <w:keepNext w:val="0"/>
              <w:keepLines w:val="0"/>
            </w:pPr>
          </w:p>
        </w:tc>
      </w:tr>
      <w:tr w:rsidR="00334C6A" w:rsidRPr="005647EB" w14:paraId="3E9EC077" w14:textId="77777777" w:rsidTr="002570E4">
        <w:trPr>
          <w:jc w:val="center"/>
        </w:trPr>
        <w:tc>
          <w:tcPr>
            <w:tcW w:w="4427" w:type="dxa"/>
          </w:tcPr>
          <w:p w14:paraId="006C20B5" w14:textId="0FCB9918" w:rsidR="00334C6A" w:rsidRPr="005647EB" w:rsidRDefault="002570E4" w:rsidP="002570E4">
            <w:pPr>
              <w:pStyle w:val="TAL"/>
              <w:keepNext w:val="0"/>
              <w:keepLines w:val="0"/>
              <w:rPr>
                <w:snapToGrid w:val="0"/>
              </w:rPr>
            </w:pPr>
            <w:r w:rsidRPr="005647EB">
              <w:rPr>
                <w:snapToGrid w:val="0"/>
              </w:rPr>
              <w:t xml:space="preserve">  </w:t>
            </w:r>
            <w:r w:rsidR="00334C6A" w:rsidRPr="005647EB">
              <w:rPr>
                <w:snapToGrid w:val="0"/>
              </w:rPr>
              <w:t>rrc-TransactionIdentifier</w:t>
            </w:r>
          </w:p>
        </w:tc>
        <w:tc>
          <w:tcPr>
            <w:tcW w:w="2267" w:type="dxa"/>
          </w:tcPr>
          <w:p w14:paraId="4F2F794C" w14:textId="3CC4028C" w:rsidR="00334C6A" w:rsidRPr="005647EB" w:rsidRDefault="00334C6A"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6B4D45A1" w14:textId="77777777" w:rsidR="00334C6A" w:rsidRPr="005647EB" w:rsidRDefault="00334C6A" w:rsidP="002570E4">
            <w:pPr>
              <w:pStyle w:val="TAL"/>
              <w:keepNext w:val="0"/>
              <w:keepLines w:val="0"/>
              <w:rPr>
                <w:snapToGrid w:val="0"/>
              </w:rPr>
            </w:pPr>
          </w:p>
        </w:tc>
        <w:tc>
          <w:tcPr>
            <w:tcW w:w="1245" w:type="dxa"/>
          </w:tcPr>
          <w:p w14:paraId="0E7521CF" w14:textId="77777777" w:rsidR="00334C6A" w:rsidRPr="005647EB" w:rsidRDefault="00334C6A" w:rsidP="002570E4">
            <w:pPr>
              <w:pStyle w:val="TAL"/>
              <w:keepNext w:val="0"/>
              <w:keepLines w:val="0"/>
              <w:rPr>
                <w:snapToGrid w:val="0"/>
              </w:rPr>
            </w:pPr>
          </w:p>
        </w:tc>
      </w:tr>
      <w:tr w:rsidR="00334C6A" w:rsidRPr="005647EB" w14:paraId="74173E94" w14:textId="77777777" w:rsidTr="002570E4">
        <w:trPr>
          <w:jc w:val="center"/>
        </w:trPr>
        <w:tc>
          <w:tcPr>
            <w:tcW w:w="4427" w:type="dxa"/>
          </w:tcPr>
          <w:p w14:paraId="6B4A6CE5" w14:textId="027629B4" w:rsidR="00334C6A" w:rsidRPr="005647EB" w:rsidRDefault="002570E4" w:rsidP="002570E4">
            <w:pPr>
              <w:pStyle w:val="TAL"/>
              <w:keepNext w:val="0"/>
              <w:keepLines w:val="0"/>
            </w:pPr>
            <w:r w:rsidRPr="005647EB">
              <w:t xml:space="preserve">  </w:t>
            </w:r>
            <w:r w:rsidR="00334C6A" w:rsidRPr="005647EB">
              <w:t>criticalExtensions</w:t>
            </w:r>
            <w:r w:rsidRPr="005647EB">
              <w:t xml:space="preserve"> </w:t>
            </w:r>
            <w:r w:rsidR="00334C6A" w:rsidRPr="005647EB">
              <w:t>CHOICE</w:t>
            </w:r>
            <w:r w:rsidRPr="005647EB">
              <w:t xml:space="preserve"> </w:t>
            </w:r>
            <w:r w:rsidR="00334C6A" w:rsidRPr="005647EB">
              <w:t>{</w:t>
            </w:r>
          </w:p>
        </w:tc>
        <w:tc>
          <w:tcPr>
            <w:tcW w:w="2267" w:type="dxa"/>
          </w:tcPr>
          <w:p w14:paraId="21407AF7" w14:textId="77777777" w:rsidR="00334C6A" w:rsidRPr="005647EB" w:rsidRDefault="00334C6A" w:rsidP="002570E4">
            <w:pPr>
              <w:pStyle w:val="TAL"/>
              <w:keepNext w:val="0"/>
              <w:keepLines w:val="0"/>
            </w:pPr>
          </w:p>
        </w:tc>
        <w:tc>
          <w:tcPr>
            <w:tcW w:w="1700" w:type="dxa"/>
          </w:tcPr>
          <w:p w14:paraId="41BA0D41" w14:textId="77777777" w:rsidR="00334C6A" w:rsidRPr="005647EB" w:rsidRDefault="00334C6A" w:rsidP="002570E4">
            <w:pPr>
              <w:pStyle w:val="TAL"/>
              <w:keepNext w:val="0"/>
              <w:keepLines w:val="0"/>
            </w:pPr>
          </w:p>
        </w:tc>
        <w:tc>
          <w:tcPr>
            <w:tcW w:w="1245" w:type="dxa"/>
          </w:tcPr>
          <w:p w14:paraId="199B40F2" w14:textId="77777777" w:rsidR="00334C6A" w:rsidRPr="005647EB" w:rsidRDefault="00334C6A" w:rsidP="002570E4">
            <w:pPr>
              <w:pStyle w:val="TAL"/>
              <w:keepNext w:val="0"/>
              <w:keepLines w:val="0"/>
            </w:pPr>
          </w:p>
        </w:tc>
      </w:tr>
      <w:tr w:rsidR="00334C6A" w:rsidRPr="005647EB" w14:paraId="1A716402" w14:textId="77777777" w:rsidTr="002570E4">
        <w:trPr>
          <w:jc w:val="center"/>
        </w:trPr>
        <w:tc>
          <w:tcPr>
            <w:tcW w:w="4427" w:type="dxa"/>
          </w:tcPr>
          <w:p w14:paraId="3AC8BC96" w14:textId="46801E5A" w:rsidR="00334C6A" w:rsidRPr="005647EB" w:rsidRDefault="002570E4" w:rsidP="002570E4">
            <w:pPr>
              <w:pStyle w:val="TAL"/>
              <w:keepNext w:val="0"/>
              <w:keepLines w:val="0"/>
            </w:pPr>
            <w:r w:rsidRPr="005647EB">
              <w:t xml:space="preserve">     </w:t>
            </w:r>
            <w:r w:rsidR="00334C6A" w:rsidRPr="005647EB">
              <w:t>c1</w:t>
            </w:r>
            <w:r w:rsidRPr="005647EB">
              <w:t xml:space="preserve"> </w:t>
            </w:r>
            <w:r w:rsidR="00334C6A" w:rsidRPr="005647EB">
              <w:t>CHOICE{</w:t>
            </w:r>
          </w:p>
        </w:tc>
        <w:tc>
          <w:tcPr>
            <w:tcW w:w="2267" w:type="dxa"/>
          </w:tcPr>
          <w:p w14:paraId="41F7940B" w14:textId="77777777" w:rsidR="00334C6A" w:rsidRPr="005647EB" w:rsidRDefault="00334C6A" w:rsidP="002570E4">
            <w:pPr>
              <w:pStyle w:val="TAL"/>
              <w:keepNext w:val="0"/>
              <w:keepLines w:val="0"/>
            </w:pPr>
          </w:p>
        </w:tc>
        <w:tc>
          <w:tcPr>
            <w:tcW w:w="1700" w:type="dxa"/>
          </w:tcPr>
          <w:p w14:paraId="51F743C2" w14:textId="77777777" w:rsidR="00334C6A" w:rsidRPr="005647EB" w:rsidRDefault="00334C6A" w:rsidP="002570E4">
            <w:pPr>
              <w:pStyle w:val="TAL"/>
              <w:keepNext w:val="0"/>
              <w:keepLines w:val="0"/>
            </w:pPr>
          </w:p>
        </w:tc>
        <w:tc>
          <w:tcPr>
            <w:tcW w:w="1245" w:type="dxa"/>
          </w:tcPr>
          <w:p w14:paraId="15EF5A8C" w14:textId="77777777" w:rsidR="00334C6A" w:rsidRPr="005647EB" w:rsidRDefault="00334C6A" w:rsidP="002570E4">
            <w:pPr>
              <w:pStyle w:val="TAL"/>
              <w:keepNext w:val="0"/>
              <w:keepLines w:val="0"/>
            </w:pPr>
          </w:p>
        </w:tc>
      </w:tr>
      <w:tr w:rsidR="00334C6A" w:rsidRPr="005647EB" w14:paraId="471AFAFC" w14:textId="77777777" w:rsidTr="002570E4">
        <w:trPr>
          <w:jc w:val="center"/>
        </w:trPr>
        <w:tc>
          <w:tcPr>
            <w:tcW w:w="4427" w:type="dxa"/>
          </w:tcPr>
          <w:p w14:paraId="0B166E95" w14:textId="5BE546C0" w:rsidR="00334C6A" w:rsidRPr="005647EB" w:rsidRDefault="002570E4" w:rsidP="002570E4">
            <w:pPr>
              <w:pStyle w:val="TAL"/>
              <w:keepNext w:val="0"/>
              <w:keepLines w:val="0"/>
            </w:pPr>
            <w:r w:rsidRPr="005647EB">
              <w:t xml:space="preserve">      </w:t>
            </w:r>
            <w:r w:rsidR="00334C6A" w:rsidRPr="005647EB">
              <w:t>rrcConnectionReconfiguration-r8</w:t>
            </w:r>
            <w:r w:rsidRPr="005647EB">
              <w:t xml:space="preserve"> </w:t>
            </w:r>
            <w:r w:rsidR="00334C6A" w:rsidRPr="005647EB">
              <w:t>SEQUENCE</w:t>
            </w:r>
            <w:r w:rsidRPr="005647EB">
              <w:t xml:space="preserve"> </w:t>
            </w:r>
            <w:r w:rsidR="00334C6A" w:rsidRPr="005647EB">
              <w:t>{</w:t>
            </w:r>
          </w:p>
        </w:tc>
        <w:tc>
          <w:tcPr>
            <w:tcW w:w="2267" w:type="dxa"/>
          </w:tcPr>
          <w:p w14:paraId="769CF309" w14:textId="77777777" w:rsidR="00334C6A" w:rsidRPr="005647EB" w:rsidRDefault="00334C6A" w:rsidP="002570E4">
            <w:pPr>
              <w:pStyle w:val="TAL"/>
              <w:keepNext w:val="0"/>
              <w:keepLines w:val="0"/>
            </w:pPr>
          </w:p>
        </w:tc>
        <w:tc>
          <w:tcPr>
            <w:tcW w:w="1700" w:type="dxa"/>
          </w:tcPr>
          <w:p w14:paraId="7E24A736" w14:textId="77777777" w:rsidR="00334C6A" w:rsidRPr="005647EB" w:rsidRDefault="00334C6A" w:rsidP="002570E4">
            <w:pPr>
              <w:pStyle w:val="TAL"/>
              <w:keepNext w:val="0"/>
              <w:keepLines w:val="0"/>
            </w:pPr>
          </w:p>
        </w:tc>
        <w:tc>
          <w:tcPr>
            <w:tcW w:w="1245" w:type="dxa"/>
          </w:tcPr>
          <w:p w14:paraId="5F2FC810" w14:textId="77777777" w:rsidR="00334C6A" w:rsidRPr="005647EB" w:rsidRDefault="00334C6A" w:rsidP="002570E4">
            <w:pPr>
              <w:pStyle w:val="TAL"/>
              <w:keepNext w:val="0"/>
              <w:keepLines w:val="0"/>
            </w:pPr>
          </w:p>
        </w:tc>
      </w:tr>
      <w:tr w:rsidR="00334C6A" w:rsidRPr="005647EB" w14:paraId="333AE65D" w14:textId="77777777" w:rsidTr="002570E4">
        <w:trPr>
          <w:jc w:val="center"/>
        </w:trPr>
        <w:tc>
          <w:tcPr>
            <w:tcW w:w="4427" w:type="dxa"/>
          </w:tcPr>
          <w:p w14:paraId="711B61F9" w14:textId="19C5EB68" w:rsidR="00334C6A" w:rsidRPr="005647EB" w:rsidRDefault="002570E4" w:rsidP="002570E4">
            <w:pPr>
              <w:pStyle w:val="TAL"/>
              <w:keepNext w:val="0"/>
              <w:keepLines w:val="0"/>
            </w:pPr>
            <w:r w:rsidRPr="005647EB">
              <w:t xml:space="preserve">        </w:t>
            </w:r>
            <w:r w:rsidR="00334C6A" w:rsidRPr="005647EB">
              <w:t>measConfig</w:t>
            </w:r>
            <w:r w:rsidRPr="005647EB">
              <w:t xml:space="preserve"> </w:t>
            </w:r>
          </w:p>
        </w:tc>
        <w:tc>
          <w:tcPr>
            <w:tcW w:w="2267" w:type="dxa"/>
          </w:tcPr>
          <w:p w14:paraId="428A71C9" w14:textId="59622344" w:rsidR="00334C6A" w:rsidRPr="005647EB" w:rsidRDefault="00334C6A" w:rsidP="002570E4">
            <w:pPr>
              <w:pStyle w:val="TAL"/>
              <w:keepNext w:val="0"/>
              <w:keepLines w:val="0"/>
            </w:pPr>
            <w:r w:rsidRPr="005647EB">
              <w:t>MeasConfig</w:t>
            </w:r>
            <w:r w:rsidR="002570E4" w:rsidRPr="005647EB">
              <w:t xml:space="preserve"> </w:t>
            </w:r>
            <w:r w:rsidRPr="005647EB">
              <w:t>-DEFAULT</w:t>
            </w:r>
          </w:p>
        </w:tc>
        <w:tc>
          <w:tcPr>
            <w:tcW w:w="1700" w:type="dxa"/>
          </w:tcPr>
          <w:p w14:paraId="543C0E40" w14:textId="77777777" w:rsidR="00334C6A" w:rsidRPr="005647EB" w:rsidRDefault="00334C6A" w:rsidP="002570E4">
            <w:pPr>
              <w:pStyle w:val="TAL"/>
              <w:keepNext w:val="0"/>
              <w:keepLines w:val="0"/>
            </w:pPr>
          </w:p>
        </w:tc>
        <w:tc>
          <w:tcPr>
            <w:tcW w:w="1245" w:type="dxa"/>
          </w:tcPr>
          <w:p w14:paraId="1EFB8C1D" w14:textId="77777777" w:rsidR="00334C6A" w:rsidRPr="005647EB" w:rsidRDefault="00334C6A" w:rsidP="002570E4">
            <w:pPr>
              <w:pStyle w:val="TAL"/>
              <w:keepNext w:val="0"/>
              <w:keepLines w:val="0"/>
            </w:pPr>
          </w:p>
        </w:tc>
      </w:tr>
      <w:tr w:rsidR="00334C6A" w:rsidRPr="005647EB" w14:paraId="37CD9DE2" w14:textId="77777777" w:rsidTr="002570E4">
        <w:trPr>
          <w:jc w:val="center"/>
        </w:trPr>
        <w:tc>
          <w:tcPr>
            <w:tcW w:w="4427" w:type="dxa"/>
          </w:tcPr>
          <w:p w14:paraId="75A44F9B" w14:textId="035FD51D" w:rsidR="00334C6A" w:rsidRPr="005647EB" w:rsidRDefault="002570E4" w:rsidP="002570E4">
            <w:pPr>
              <w:pStyle w:val="TAL"/>
              <w:keepNext w:val="0"/>
              <w:keepLines w:val="0"/>
              <w:rPr>
                <w:lang w:eastAsia="zh-CN"/>
              </w:rPr>
            </w:pPr>
            <w:r w:rsidRPr="005647EB">
              <w:rPr>
                <w:lang w:eastAsia="zh-CN"/>
              </w:rPr>
              <w:t xml:space="preserve">        </w:t>
            </w:r>
            <w:r w:rsidR="00334C6A" w:rsidRPr="005647EB">
              <w:t>radioResourceConfigDedicated</w:t>
            </w:r>
          </w:p>
        </w:tc>
        <w:tc>
          <w:tcPr>
            <w:tcW w:w="2267" w:type="dxa"/>
          </w:tcPr>
          <w:p w14:paraId="3B8ED4A3" w14:textId="77777777" w:rsidR="00334C6A" w:rsidRPr="005647EB" w:rsidRDefault="00334C6A" w:rsidP="002570E4">
            <w:pPr>
              <w:pStyle w:val="TAL"/>
              <w:keepNext w:val="0"/>
              <w:keepLines w:val="0"/>
            </w:pPr>
            <w:r w:rsidRPr="005647EB">
              <w:t>RadioResourceConfigDedicated-HO</w:t>
            </w:r>
          </w:p>
        </w:tc>
        <w:tc>
          <w:tcPr>
            <w:tcW w:w="1700" w:type="dxa"/>
          </w:tcPr>
          <w:p w14:paraId="71803745" w14:textId="77777777" w:rsidR="00334C6A" w:rsidRPr="005647EB" w:rsidRDefault="00334C6A" w:rsidP="002570E4">
            <w:pPr>
              <w:pStyle w:val="TAL"/>
              <w:keepNext w:val="0"/>
              <w:keepLines w:val="0"/>
            </w:pPr>
          </w:p>
        </w:tc>
        <w:tc>
          <w:tcPr>
            <w:tcW w:w="1245" w:type="dxa"/>
          </w:tcPr>
          <w:p w14:paraId="5ED54BE6" w14:textId="77777777" w:rsidR="00334C6A" w:rsidRPr="005647EB" w:rsidRDefault="00334C6A" w:rsidP="002570E4">
            <w:pPr>
              <w:pStyle w:val="TAL"/>
              <w:keepNext w:val="0"/>
              <w:keepLines w:val="0"/>
              <w:rPr>
                <w:lang w:eastAsia="zh-CN"/>
              </w:rPr>
            </w:pPr>
          </w:p>
        </w:tc>
      </w:tr>
      <w:tr w:rsidR="00334C6A" w:rsidRPr="005647EB" w14:paraId="2E41D9AB" w14:textId="77777777" w:rsidTr="002570E4">
        <w:trPr>
          <w:jc w:val="center"/>
        </w:trPr>
        <w:tc>
          <w:tcPr>
            <w:tcW w:w="4427" w:type="dxa"/>
          </w:tcPr>
          <w:p w14:paraId="662EAD15" w14:textId="7E03F178" w:rsidR="00334C6A" w:rsidRPr="005647EB" w:rsidRDefault="002570E4" w:rsidP="002570E4">
            <w:pPr>
              <w:pStyle w:val="TAL"/>
              <w:keepNext w:val="0"/>
              <w:keepLines w:val="0"/>
            </w:pPr>
            <w:r w:rsidRPr="005647EB">
              <w:rPr>
                <w:lang w:eastAsia="zh-CN"/>
              </w:rPr>
              <w:t xml:space="preserve">   </w:t>
            </w:r>
            <w:r w:rsidR="00334C6A" w:rsidRPr="005647EB">
              <w:rPr>
                <w:lang w:eastAsia="zh-CN"/>
              </w:rPr>
              <w:t>}</w:t>
            </w:r>
          </w:p>
        </w:tc>
        <w:tc>
          <w:tcPr>
            <w:tcW w:w="2267" w:type="dxa"/>
          </w:tcPr>
          <w:p w14:paraId="27B2F17F" w14:textId="77777777" w:rsidR="00334C6A" w:rsidRPr="005647EB" w:rsidRDefault="00334C6A" w:rsidP="002570E4">
            <w:pPr>
              <w:pStyle w:val="TAL"/>
              <w:keepNext w:val="0"/>
              <w:keepLines w:val="0"/>
            </w:pPr>
          </w:p>
        </w:tc>
        <w:tc>
          <w:tcPr>
            <w:tcW w:w="1700" w:type="dxa"/>
          </w:tcPr>
          <w:p w14:paraId="16E75A13" w14:textId="77777777" w:rsidR="00334C6A" w:rsidRPr="005647EB" w:rsidRDefault="00334C6A" w:rsidP="002570E4">
            <w:pPr>
              <w:pStyle w:val="TAL"/>
              <w:keepNext w:val="0"/>
              <w:keepLines w:val="0"/>
            </w:pPr>
          </w:p>
        </w:tc>
        <w:tc>
          <w:tcPr>
            <w:tcW w:w="1245" w:type="dxa"/>
          </w:tcPr>
          <w:p w14:paraId="44774293" w14:textId="77777777" w:rsidR="00334C6A" w:rsidRPr="005647EB" w:rsidRDefault="00334C6A" w:rsidP="002570E4">
            <w:pPr>
              <w:pStyle w:val="TAL"/>
              <w:keepNext w:val="0"/>
              <w:keepLines w:val="0"/>
            </w:pPr>
          </w:p>
        </w:tc>
      </w:tr>
      <w:tr w:rsidR="00334C6A" w:rsidRPr="005647EB" w14:paraId="5F15F85E" w14:textId="77777777" w:rsidTr="002570E4">
        <w:trPr>
          <w:jc w:val="center"/>
        </w:trPr>
        <w:tc>
          <w:tcPr>
            <w:tcW w:w="4427" w:type="dxa"/>
          </w:tcPr>
          <w:p w14:paraId="2F484DEA" w14:textId="16E44864"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03E1C6DB" w14:textId="77777777" w:rsidR="00334C6A" w:rsidRPr="005647EB" w:rsidRDefault="00334C6A" w:rsidP="002570E4">
            <w:pPr>
              <w:pStyle w:val="TAL"/>
              <w:keepNext w:val="0"/>
              <w:keepLines w:val="0"/>
            </w:pPr>
          </w:p>
        </w:tc>
        <w:tc>
          <w:tcPr>
            <w:tcW w:w="1700" w:type="dxa"/>
          </w:tcPr>
          <w:p w14:paraId="07965F8F" w14:textId="77777777" w:rsidR="00334C6A" w:rsidRPr="005647EB" w:rsidRDefault="00334C6A" w:rsidP="002570E4">
            <w:pPr>
              <w:pStyle w:val="TAL"/>
              <w:keepNext w:val="0"/>
              <w:keepLines w:val="0"/>
            </w:pPr>
          </w:p>
        </w:tc>
        <w:tc>
          <w:tcPr>
            <w:tcW w:w="1245" w:type="dxa"/>
          </w:tcPr>
          <w:p w14:paraId="2EDC9391" w14:textId="77777777" w:rsidR="00334C6A" w:rsidRPr="005647EB" w:rsidRDefault="00334C6A" w:rsidP="002570E4">
            <w:pPr>
              <w:pStyle w:val="TAL"/>
              <w:keepNext w:val="0"/>
              <w:keepLines w:val="0"/>
            </w:pPr>
          </w:p>
        </w:tc>
      </w:tr>
      <w:tr w:rsidR="00334C6A" w:rsidRPr="005647EB" w14:paraId="205BC424" w14:textId="77777777" w:rsidTr="002570E4">
        <w:trPr>
          <w:jc w:val="center"/>
        </w:trPr>
        <w:tc>
          <w:tcPr>
            <w:tcW w:w="4427" w:type="dxa"/>
          </w:tcPr>
          <w:p w14:paraId="68E60E0E" w14:textId="4B0BC656" w:rsidR="00334C6A" w:rsidRPr="005647EB" w:rsidRDefault="002570E4" w:rsidP="002570E4">
            <w:pPr>
              <w:pStyle w:val="TAL"/>
              <w:keepNext w:val="0"/>
              <w:keepLines w:val="0"/>
            </w:pPr>
            <w:r w:rsidRPr="005647EB">
              <w:t xml:space="preserve"> </w:t>
            </w:r>
            <w:r w:rsidR="00334C6A" w:rsidRPr="005647EB">
              <w:t>}</w:t>
            </w:r>
          </w:p>
        </w:tc>
        <w:tc>
          <w:tcPr>
            <w:tcW w:w="2267" w:type="dxa"/>
          </w:tcPr>
          <w:p w14:paraId="5CB61C1B" w14:textId="77777777" w:rsidR="00334C6A" w:rsidRPr="005647EB" w:rsidRDefault="00334C6A" w:rsidP="002570E4">
            <w:pPr>
              <w:pStyle w:val="TAL"/>
              <w:keepNext w:val="0"/>
              <w:keepLines w:val="0"/>
            </w:pPr>
          </w:p>
        </w:tc>
        <w:tc>
          <w:tcPr>
            <w:tcW w:w="1700" w:type="dxa"/>
          </w:tcPr>
          <w:p w14:paraId="51611CA9" w14:textId="77777777" w:rsidR="00334C6A" w:rsidRPr="005647EB" w:rsidRDefault="00334C6A" w:rsidP="002570E4">
            <w:pPr>
              <w:pStyle w:val="TAL"/>
              <w:keepNext w:val="0"/>
              <w:keepLines w:val="0"/>
            </w:pPr>
          </w:p>
        </w:tc>
        <w:tc>
          <w:tcPr>
            <w:tcW w:w="1245" w:type="dxa"/>
          </w:tcPr>
          <w:p w14:paraId="15956BF8" w14:textId="77777777" w:rsidR="00334C6A" w:rsidRPr="005647EB" w:rsidRDefault="00334C6A" w:rsidP="002570E4">
            <w:pPr>
              <w:pStyle w:val="TAL"/>
              <w:keepNext w:val="0"/>
              <w:keepLines w:val="0"/>
            </w:pPr>
          </w:p>
        </w:tc>
      </w:tr>
      <w:tr w:rsidR="00334C6A" w:rsidRPr="005647EB" w14:paraId="5AE5F980" w14:textId="77777777" w:rsidTr="002570E4">
        <w:trPr>
          <w:jc w:val="center"/>
        </w:trPr>
        <w:tc>
          <w:tcPr>
            <w:tcW w:w="4427" w:type="dxa"/>
          </w:tcPr>
          <w:p w14:paraId="7B8051A5" w14:textId="77777777" w:rsidR="00334C6A" w:rsidRPr="005647EB" w:rsidRDefault="00334C6A" w:rsidP="002570E4">
            <w:pPr>
              <w:pStyle w:val="TAL"/>
              <w:keepNext w:val="0"/>
              <w:keepLines w:val="0"/>
            </w:pPr>
            <w:r w:rsidRPr="005647EB">
              <w:t>}</w:t>
            </w:r>
          </w:p>
        </w:tc>
        <w:tc>
          <w:tcPr>
            <w:tcW w:w="2267" w:type="dxa"/>
          </w:tcPr>
          <w:p w14:paraId="04C92C78" w14:textId="77777777" w:rsidR="00334C6A" w:rsidRPr="005647EB" w:rsidRDefault="00334C6A" w:rsidP="002570E4">
            <w:pPr>
              <w:pStyle w:val="TAL"/>
              <w:keepNext w:val="0"/>
              <w:keepLines w:val="0"/>
            </w:pPr>
          </w:p>
        </w:tc>
        <w:tc>
          <w:tcPr>
            <w:tcW w:w="1700" w:type="dxa"/>
          </w:tcPr>
          <w:p w14:paraId="34BB9F15" w14:textId="77777777" w:rsidR="00334C6A" w:rsidRPr="005647EB" w:rsidRDefault="00334C6A" w:rsidP="002570E4">
            <w:pPr>
              <w:pStyle w:val="TAL"/>
              <w:keepNext w:val="0"/>
              <w:keepLines w:val="0"/>
            </w:pPr>
          </w:p>
        </w:tc>
        <w:tc>
          <w:tcPr>
            <w:tcW w:w="1245" w:type="dxa"/>
          </w:tcPr>
          <w:p w14:paraId="1CD2B7E8" w14:textId="77777777" w:rsidR="00334C6A" w:rsidRPr="005647EB" w:rsidRDefault="00334C6A" w:rsidP="002570E4">
            <w:pPr>
              <w:pStyle w:val="TAL"/>
              <w:keepNext w:val="0"/>
              <w:keepLines w:val="0"/>
            </w:pPr>
          </w:p>
        </w:tc>
      </w:tr>
      <w:tr w:rsidR="00334C6A" w:rsidRPr="005647EB" w14:paraId="1853B030" w14:textId="77777777" w:rsidTr="002570E4">
        <w:trPr>
          <w:jc w:val="center"/>
        </w:trPr>
        <w:tc>
          <w:tcPr>
            <w:tcW w:w="4427" w:type="dxa"/>
          </w:tcPr>
          <w:p w14:paraId="43A18282" w14:textId="77777777" w:rsidR="00334C6A" w:rsidRPr="005647EB" w:rsidRDefault="00334C6A" w:rsidP="002570E4">
            <w:pPr>
              <w:pStyle w:val="TAL"/>
              <w:keepNext w:val="0"/>
              <w:keepLines w:val="0"/>
            </w:pPr>
          </w:p>
        </w:tc>
        <w:tc>
          <w:tcPr>
            <w:tcW w:w="2267" w:type="dxa"/>
          </w:tcPr>
          <w:p w14:paraId="26189B5B" w14:textId="77777777" w:rsidR="00334C6A" w:rsidRPr="005647EB" w:rsidRDefault="00334C6A" w:rsidP="002570E4">
            <w:pPr>
              <w:pStyle w:val="TAL"/>
              <w:keepNext w:val="0"/>
              <w:keepLines w:val="0"/>
            </w:pPr>
          </w:p>
        </w:tc>
        <w:tc>
          <w:tcPr>
            <w:tcW w:w="1700" w:type="dxa"/>
          </w:tcPr>
          <w:p w14:paraId="190CBBA4" w14:textId="77777777" w:rsidR="00334C6A" w:rsidRPr="005647EB" w:rsidRDefault="00334C6A" w:rsidP="002570E4">
            <w:pPr>
              <w:pStyle w:val="TAL"/>
              <w:keepNext w:val="0"/>
              <w:keepLines w:val="0"/>
            </w:pPr>
          </w:p>
        </w:tc>
        <w:tc>
          <w:tcPr>
            <w:tcW w:w="1245" w:type="dxa"/>
          </w:tcPr>
          <w:p w14:paraId="1887444B" w14:textId="77777777" w:rsidR="00334C6A" w:rsidRPr="005647EB" w:rsidRDefault="00334C6A" w:rsidP="002570E4">
            <w:pPr>
              <w:pStyle w:val="TAL"/>
              <w:keepNext w:val="0"/>
              <w:keepLines w:val="0"/>
            </w:pPr>
          </w:p>
        </w:tc>
      </w:tr>
    </w:tbl>
    <w:p w14:paraId="5D9AEB17" w14:textId="77777777" w:rsidR="00334C6A" w:rsidRPr="005647EB" w:rsidRDefault="00334C6A" w:rsidP="002570E4"/>
    <w:p w14:paraId="1B39C067" w14:textId="77777777" w:rsidR="00334C6A" w:rsidRPr="005647EB" w:rsidRDefault="00334C6A" w:rsidP="002570E4">
      <w:pPr>
        <w:pStyle w:val="TH"/>
        <w:keepNext w:val="0"/>
        <w:keepLines w:val="0"/>
      </w:pPr>
      <w:r w:rsidRPr="005647EB">
        <w:t>Table 8.3.3_2.4.3-</w:t>
      </w:r>
      <w:r w:rsidRPr="005647EB">
        <w:rPr>
          <w:lang w:eastAsia="zh-CN"/>
        </w:rPr>
        <w:t>3</w:t>
      </w:r>
      <w:r w:rsidRPr="005647EB">
        <w:t xml:space="preserve">: </w:t>
      </w:r>
      <w:r w:rsidRPr="005647EB">
        <w:rPr>
          <w:i/>
        </w:rPr>
        <w:t>ReportConfigEUTRA-A3</w:t>
      </w:r>
      <w:r w:rsidRPr="005647EB">
        <w:t>: Additional E-UTRAN FDD-FDD inter-frequency event triggered reporting under AWGN propagation conditions with DRX when L3 filtering is used in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66"/>
        <w:gridCol w:w="1067"/>
      </w:tblGrid>
      <w:tr w:rsidR="00334C6A" w:rsidRPr="005647EB" w14:paraId="65A4F030" w14:textId="77777777" w:rsidTr="002570E4">
        <w:trPr>
          <w:jc w:val="center"/>
        </w:trPr>
        <w:tc>
          <w:tcPr>
            <w:tcW w:w="9527" w:type="dxa"/>
            <w:gridSpan w:val="4"/>
            <w:tcBorders>
              <w:bottom w:val="single" w:sz="4" w:space="0" w:color="auto"/>
            </w:tcBorders>
          </w:tcPr>
          <w:p w14:paraId="1196EA3D" w14:textId="4A052F77"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76D3CFBF" w14:textId="77777777" w:rsidTr="002570E4">
        <w:trPr>
          <w:jc w:val="center"/>
        </w:trPr>
        <w:tc>
          <w:tcPr>
            <w:tcW w:w="4427" w:type="dxa"/>
            <w:tcBorders>
              <w:right w:val="single" w:sz="4" w:space="0" w:color="auto"/>
            </w:tcBorders>
          </w:tcPr>
          <w:p w14:paraId="039F4CF7" w14:textId="42261478"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115845F2" w14:textId="77777777" w:rsidR="00334C6A" w:rsidRPr="005647EB" w:rsidRDefault="00334C6A" w:rsidP="002570E4">
            <w:pPr>
              <w:pStyle w:val="TAH"/>
              <w:keepNext w:val="0"/>
              <w:keepLines w:val="0"/>
            </w:pPr>
            <w:r w:rsidRPr="005647EB">
              <w:t>Value/remark</w:t>
            </w:r>
          </w:p>
        </w:tc>
        <w:tc>
          <w:tcPr>
            <w:tcW w:w="1766" w:type="dxa"/>
            <w:tcBorders>
              <w:left w:val="single" w:sz="4" w:space="0" w:color="auto"/>
              <w:right w:val="single" w:sz="4" w:space="0" w:color="auto"/>
            </w:tcBorders>
          </w:tcPr>
          <w:p w14:paraId="028020D2" w14:textId="77777777" w:rsidR="00334C6A" w:rsidRPr="005647EB" w:rsidRDefault="00334C6A" w:rsidP="002570E4">
            <w:pPr>
              <w:pStyle w:val="TAH"/>
              <w:keepNext w:val="0"/>
              <w:keepLines w:val="0"/>
            </w:pPr>
            <w:r w:rsidRPr="005647EB">
              <w:t>Comment</w:t>
            </w:r>
          </w:p>
        </w:tc>
        <w:tc>
          <w:tcPr>
            <w:tcW w:w="1067" w:type="dxa"/>
            <w:tcBorders>
              <w:left w:val="single" w:sz="4" w:space="0" w:color="auto"/>
            </w:tcBorders>
          </w:tcPr>
          <w:p w14:paraId="0877CBD8" w14:textId="77777777" w:rsidR="00334C6A" w:rsidRPr="005647EB" w:rsidRDefault="00334C6A" w:rsidP="002570E4">
            <w:pPr>
              <w:pStyle w:val="TAH"/>
              <w:keepNext w:val="0"/>
              <w:keepLines w:val="0"/>
            </w:pPr>
            <w:r w:rsidRPr="005647EB">
              <w:t>Condition</w:t>
            </w:r>
          </w:p>
        </w:tc>
      </w:tr>
      <w:tr w:rsidR="00334C6A" w:rsidRPr="005647EB" w14:paraId="011BCC08" w14:textId="77777777" w:rsidTr="002570E4">
        <w:trPr>
          <w:jc w:val="center"/>
        </w:trPr>
        <w:tc>
          <w:tcPr>
            <w:tcW w:w="4427" w:type="dxa"/>
            <w:tcBorders>
              <w:right w:val="single" w:sz="4" w:space="0" w:color="auto"/>
            </w:tcBorders>
          </w:tcPr>
          <w:p w14:paraId="36D5BEA6" w14:textId="0FF60FEE" w:rsidR="00334C6A" w:rsidRPr="005647EB" w:rsidRDefault="00334C6A"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0FFC2FE"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2EE85833" w14:textId="77777777" w:rsidR="00334C6A" w:rsidRPr="005647EB" w:rsidRDefault="00334C6A" w:rsidP="002570E4">
            <w:pPr>
              <w:pStyle w:val="TAL"/>
              <w:keepNext w:val="0"/>
              <w:keepLines w:val="0"/>
            </w:pPr>
          </w:p>
        </w:tc>
        <w:tc>
          <w:tcPr>
            <w:tcW w:w="1067" w:type="dxa"/>
            <w:tcBorders>
              <w:left w:val="single" w:sz="4" w:space="0" w:color="auto"/>
            </w:tcBorders>
          </w:tcPr>
          <w:p w14:paraId="228C72C6" w14:textId="77777777" w:rsidR="00334C6A" w:rsidRPr="005647EB" w:rsidRDefault="00334C6A" w:rsidP="002570E4">
            <w:pPr>
              <w:pStyle w:val="TAL"/>
              <w:keepNext w:val="0"/>
              <w:keepLines w:val="0"/>
            </w:pPr>
          </w:p>
        </w:tc>
      </w:tr>
      <w:tr w:rsidR="00334C6A" w:rsidRPr="005647EB" w14:paraId="1DE16E31" w14:textId="77777777" w:rsidTr="002570E4">
        <w:trPr>
          <w:jc w:val="center"/>
        </w:trPr>
        <w:tc>
          <w:tcPr>
            <w:tcW w:w="4427" w:type="dxa"/>
            <w:tcBorders>
              <w:right w:val="single" w:sz="4" w:space="0" w:color="auto"/>
            </w:tcBorders>
          </w:tcPr>
          <w:p w14:paraId="226F07EE" w14:textId="3F4420B9" w:rsidR="00334C6A" w:rsidRPr="005647EB" w:rsidRDefault="002570E4" w:rsidP="002570E4">
            <w:pPr>
              <w:pStyle w:val="TAL"/>
              <w:keepNext w:val="0"/>
              <w:keepLines w:val="0"/>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188FF1B5"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65386D3A" w14:textId="77777777" w:rsidR="00334C6A" w:rsidRPr="005647EB" w:rsidRDefault="00334C6A" w:rsidP="002570E4">
            <w:pPr>
              <w:pStyle w:val="TAL"/>
              <w:keepNext w:val="0"/>
              <w:keepLines w:val="0"/>
            </w:pPr>
          </w:p>
        </w:tc>
        <w:tc>
          <w:tcPr>
            <w:tcW w:w="1067" w:type="dxa"/>
            <w:tcBorders>
              <w:left w:val="single" w:sz="4" w:space="0" w:color="auto"/>
            </w:tcBorders>
          </w:tcPr>
          <w:p w14:paraId="40C342AB" w14:textId="77777777" w:rsidR="00334C6A" w:rsidRPr="005647EB" w:rsidRDefault="00334C6A" w:rsidP="002570E4">
            <w:pPr>
              <w:pStyle w:val="TAL"/>
              <w:keepNext w:val="0"/>
              <w:keepLines w:val="0"/>
            </w:pPr>
          </w:p>
        </w:tc>
      </w:tr>
      <w:tr w:rsidR="00334C6A" w:rsidRPr="005647EB" w14:paraId="18AED7F4" w14:textId="77777777" w:rsidTr="002570E4">
        <w:trPr>
          <w:jc w:val="center"/>
        </w:trPr>
        <w:tc>
          <w:tcPr>
            <w:tcW w:w="4427" w:type="dxa"/>
            <w:tcBorders>
              <w:right w:val="single" w:sz="4" w:space="0" w:color="auto"/>
            </w:tcBorders>
          </w:tcPr>
          <w:p w14:paraId="6C4D1FFF" w14:textId="7A1E6C75" w:rsidR="00334C6A" w:rsidRPr="005647EB" w:rsidRDefault="002570E4" w:rsidP="002570E4">
            <w:pPr>
              <w:pStyle w:val="TAL"/>
              <w:keepNext w:val="0"/>
              <w:keepLines w:val="0"/>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65D15D70"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2BFA8FCB" w14:textId="77777777" w:rsidR="00334C6A" w:rsidRPr="005647EB" w:rsidRDefault="00334C6A" w:rsidP="002570E4">
            <w:pPr>
              <w:pStyle w:val="TAL"/>
              <w:keepNext w:val="0"/>
              <w:keepLines w:val="0"/>
            </w:pPr>
          </w:p>
        </w:tc>
        <w:tc>
          <w:tcPr>
            <w:tcW w:w="1067" w:type="dxa"/>
            <w:tcBorders>
              <w:left w:val="single" w:sz="4" w:space="0" w:color="auto"/>
            </w:tcBorders>
          </w:tcPr>
          <w:p w14:paraId="466B2D1F" w14:textId="77777777" w:rsidR="00334C6A" w:rsidRPr="005647EB" w:rsidRDefault="00334C6A" w:rsidP="002570E4">
            <w:pPr>
              <w:pStyle w:val="TAL"/>
              <w:keepNext w:val="0"/>
              <w:keepLines w:val="0"/>
            </w:pPr>
          </w:p>
        </w:tc>
      </w:tr>
      <w:tr w:rsidR="00334C6A" w:rsidRPr="005647EB" w14:paraId="08CC9744" w14:textId="77777777" w:rsidTr="002570E4">
        <w:trPr>
          <w:jc w:val="center"/>
        </w:trPr>
        <w:tc>
          <w:tcPr>
            <w:tcW w:w="4427" w:type="dxa"/>
            <w:tcBorders>
              <w:right w:val="single" w:sz="4" w:space="0" w:color="auto"/>
            </w:tcBorders>
          </w:tcPr>
          <w:p w14:paraId="069F6F61" w14:textId="0E70BA10" w:rsidR="00334C6A" w:rsidRPr="005647EB" w:rsidRDefault="002570E4" w:rsidP="002570E4">
            <w:pPr>
              <w:pStyle w:val="TAL"/>
              <w:keepNext w:val="0"/>
              <w:keepLines w:val="0"/>
            </w:pPr>
            <w:r w:rsidRPr="005647EB">
              <w:t xml:space="preserve">    </w:t>
            </w:r>
            <w:r w:rsidR="00334C6A" w:rsidRPr="005647EB">
              <w:t>eventid</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2D809782"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394123B4" w14:textId="77777777" w:rsidR="00334C6A" w:rsidRPr="005647EB" w:rsidRDefault="00334C6A" w:rsidP="002570E4">
            <w:pPr>
              <w:pStyle w:val="TAL"/>
              <w:keepNext w:val="0"/>
              <w:keepLines w:val="0"/>
            </w:pPr>
          </w:p>
        </w:tc>
        <w:tc>
          <w:tcPr>
            <w:tcW w:w="1067" w:type="dxa"/>
            <w:tcBorders>
              <w:left w:val="single" w:sz="4" w:space="0" w:color="auto"/>
            </w:tcBorders>
          </w:tcPr>
          <w:p w14:paraId="13038331" w14:textId="77777777" w:rsidR="00334C6A" w:rsidRPr="005647EB" w:rsidRDefault="00334C6A" w:rsidP="002570E4">
            <w:pPr>
              <w:pStyle w:val="TAL"/>
              <w:keepNext w:val="0"/>
              <w:keepLines w:val="0"/>
            </w:pPr>
          </w:p>
        </w:tc>
      </w:tr>
      <w:tr w:rsidR="00334C6A" w:rsidRPr="005647EB" w14:paraId="0A86C95D" w14:textId="77777777" w:rsidTr="002570E4">
        <w:trPr>
          <w:jc w:val="center"/>
        </w:trPr>
        <w:tc>
          <w:tcPr>
            <w:tcW w:w="4427" w:type="dxa"/>
            <w:tcBorders>
              <w:right w:val="single" w:sz="4" w:space="0" w:color="auto"/>
            </w:tcBorders>
          </w:tcPr>
          <w:p w14:paraId="2BD3C27A" w14:textId="068F7B42" w:rsidR="00334C6A" w:rsidRPr="005647EB" w:rsidRDefault="002570E4" w:rsidP="002570E4">
            <w:pPr>
              <w:pStyle w:val="TAL"/>
              <w:keepNext w:val="0"/>
              <w:keepLines w:val="0"/>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75D893B1"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10A6D12F" w14:textId="77777777" w:rsidR="00334C6A" w:rsidRPr="005647EB" w:rsidRDefault="00334C6A" w:rsidP="002570E4">
            <w:pPr>
              <w:pStyle w:val="TAL"/>
              <w:keepNext w:val="0"/>
              <w:keepLines w:val="0"/>
            </w:pPr>
          </w:p>
        </w:tc>
        <w:tc>
          <w:tcPr>
            <w:tcW w:w="1067" w:type="dxa"/>
            <w:tcBorders>
              <w:left w:val="single" w:sz="4" w:space="0" w:color="auto"/>
            </w:tcBorders>
          </w:tcPr>
          <w:p w14:paraId="6AB3B07E" w14:textId="77777777" w:rsidR="00334C6A" w:rsidRPr="005647EB" w:rsidRDefault="00334C6A" w:rsidP="002570E4">
            <w:pPr>
              <w:pStyle w:val="TAL"/>
              <w:keepNext w:val="0"/>
              <w:keepLines w:val="0"/>
            </w:pPr>
          </w:p>
        </w:tc>
      </w:tr>
      <w:tr w:rsidR="00334C6A" w:rsidRPr="005647EB" w14:paraId="26E8B6FE" w14:textId="77777777" w:rsidTr="002570E4">
        <w:trPr>
          <w:jc w:val="center"/>
        </w:trPr>
        <w:tc>
          <w:tcPr>
            <w:tcW w:w="4427" w:type="dxa"/>
            <w:tcBorders>
              <w:right w:val="single" w:sz="4" w:space="0" w:color="auto"/>
            </w:tcBorders>
          </w:tcPr>
          <w:p w14:paraId="6FE7A45D" w14:textId="7CD54D49" w:rsidR="00334C6A" w:rsidRPr="005647EB" w:rsidRDefault="002570E4" w:rsidP="002570E4">
            <w:pPr>
              <w:pStyle w:val="TAL"/>
              <w:keepNext w:val="0"/>
              <w:keepLines w:val="0"/>
            </w:pPr>
            <w:r w:rsidRPr="005647EB">
              <w:t xml:space="preserve">       </w:t>
            </w:r>
            <w:r w:rsidR="00334C6A" w:rsidRPr="005647EB">
              <w:t>a3-Offset</w:t>
            </w:r>
          </w:p>
        </w:tc>
        <w:tc>
          <w:tcPr>
            <w:tcW w:w="2267" w:type="dxa"/>
            <w:tcBorders>
              <w:left w:val="single" w:sz="4" w:space="0" w:color="auto"/>
              <w:right w:val="single" w:sz="4" w:space="0" w:color="auto"/>
            </w:tcBorders>
          </w:tcPr>
          <w:p w14:paraId="24996ABD" w14:textId="6F84F1D2" w:rsidR="00334C6A" w:rsidRPr="005647EB" w:rsidRDefault="00334C6A" w:rsidP="002570E4">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dB)</w:t>
            </w:r>
          </w:p>
        </w:tc>
        <w:tc>
          <w:tcPr>
            <w:tcW w:w="1766" w:type="dxa"/>
            <w:tcBorders>
              <w:left w:val="single" w:sz="4" w:space="0" w:color="auto"/>
              <w:right w:val="single" w:sz="4" w:space="0" w:color="auto"/>
            </w:tcBorders>
          </w:tcPr>
          <w:p w14:paraId="2CA09E51" w14:textId="524B26C8" w:rsidR="00334C6A" w:rsidRPr="005647EB" w:rsidRDefault="00334C6A" w:rsidP="002570E4">
            <w:pPr>
              <w:rPr>
                <w:rFonts w:ascii="Arial" w:hAnsi="Arial"/>
                <w:sz w:val="18"/>
              </w:rPr>
            </w:pPr>
            <w:r w:rsidRPr="005647EB">
              <w:rPr>
                <w:rFonts w:ascii="Arial" w:hAnsi="Arial"/>
                <w:sz w:val="18"/>
              </w:rPr>
              <w:t>The</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IE</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002570E4" w:rsidRPr="005647EB">
              <w:rPr>
                <w:rFonts w:ascii="Arial" w:hAnsi="Arial"/>
                <w:sz w:val="18"/>
                <w:lang w:eastAsia="zh-CN"/>
              </w:rPr>
              <w:t xml:space="preserve"> </w:t>
            </w:r>
            <w:r w:rsidRPr="005647EB">
              <w:rPr>
                <w:rFonts w:ascii="Arial" w:hAnsi="Arial"/>
                <w:sz w:val="18"/>
                <w:lang w:eastAsia="zh-CN"/>
              </w:rPr>
              <w:t>IE</w:t>
            </w:r>
            <w:r w:rsidR="002570E4" w:rsidRPr="005647EB">
              <w:rPr>
                <w:rFonts w:ascii="Arial" w:hAnsi="Arial"/>
                <w:sz w:val="18"/>
                <w:lang w:eastAsia="zh-CN"/>
              </w:rPr>
              <w:t xml:space="preserve"> </w:t>
            </w:r>
            <w:r w:rsidRPr="005647EB">
              <w:rPr>
                <w:rFonts w:ascii="Arial" w:hAnsi="Arial"/>
                <w:sz w:val="18"/>
                <w:lang w:eastAsia="zh-CN"/>
              </w:rPr>
              <w:t>Value</w:t>
            </w:r>
            <w:r w:rsidR="002570E4" w:rsidRPr="005647EB">
              <w:rPr>
                <w:rFonts w:ascii="Arial" w:hAnsi="Arial"/>
                <w:sz w:val="18"/>
                <w:lang w:eastAsia="zh-CN"/>
              </w:rPr>
              <w:t xml:space="preserve"> </w:t>
            </w:r>
            <w:r w:rsidRPr="005647EB">
              <w:rPr>
                <w:rFonts w:ascii="Arial" w:hAnsi="Arial"/>
                <w:sz w:val="18"/>
                <w:lang w:eastAsia="zh-CN"/>
              </w:rPr>
              <w:t>INTEGER</w:t>
            </w:r>
            <w:r w:rsidR="002570E4" w:rsidRPr="005647EB">
              <w:rPr>
                <w:rFonts w:ascii="Arial" w:hAnsi="Arial"/>
                <w:sz w:val="18"/>
                <w:lang w:eastAsia="zh-CN"/>
              </w:rPr>
              <w:t xml:space="preserve"> </w:t>
            </w:r>
            <w:r w:rsidRPr="005647EB">
              <w:rPr>
                <w:rFonts w:ascii="Arial" w:hAnsi="Arial"/>
                <w:sz w:val="18"/>
                <w:lang w:eastAsia="zh-CN"/>
              </w:rPr>
              <w:t>(-30..30)</w:t>
            </w:r>
          </w:p>
        </w:tc>
        <w:tc>
          <w:tcPr>
            <w:tcW w:w="1067" w:type="dxa"/>
            <w:tcBorders>
              <w:left w:val="single" w:sz="4" w:space="0" w:color="auto"/>
            </w:tcBorders>
          </w:tcPr>
          <w:p w14:paraId="28E6521C" w14:textId="77777777" w:rsidR="00334C6A" w:rsidRPr="005647EB" w:rsidRDefault="00334C6A" w:rsidP="002570E4">
            <w:pPr>
              <w:pStyle w:val="TAL"/>
              <w:keepNext w:val="0"/>
              <w:keepLines w:val="0"/>
            </w:pPr>
          </w:p>
        </w:tc>
      </w:tr>
      <w:tr w:rsidR="00334C6A" w:rsidRPr="005647EB" w14:paraId="03BE1685" w14:textId="77777777" w:rsidTr="002570E4">
        <w:trPr>
          <w:jc w:val="center"/>
        </w:trPr>
        <w:tc>
          <w:tcPr>
            <w:tcW w:w="4427" w:type="dxa"/>
            <w:tcBorders>
              <w:right w:val="single" w:sz="4" w:space="0" w:color="auto"/>
            </w:tcBorders>
          </w:tcPr>
          <w:p w14:paraId="48C0F84D" w14:textId="55F13AAC" w:rsidR="00334C6A" w:rsidRPr="005647EB" w:rsidRDefault="002570E4" w:rsidP="002570E4">
            <w:pPr>
              <w:pStyle w:val="TAL"/>
              <w:keepNext w:val="0"/>
              <w:keepLines w:val="0"/>
            </w:pPr>
            <w:r w:rsidRPr="005647EB">
              <w:t xml:space="preserve">       </w:t>
            </w:r>
            <w:r w:rsidR="00334C6A" w:rsidRPr="005647EB">
              <w:t>reportOnLeave</w:t>
            </w:r>
            <w:r w:rsidRPr="005647EB">
              <w:t xml:space="preserve"> </w:t>
            </w:r>
          </w:p>
        </w:tc>
        <w:tc>
          <w:tcPr>
            <w:tcW w:w="2267" w:type="dxa"/>
            <w:tcBorders>
              <w:left w:val="single" w:sz="4" w:space="0" w:color="auto"/>
              <w:right w:val="single" w:sz="4" w:space="0" w:color="auto"/>
            </w:tcBorders>
          </w:tcPr>
          <w:p w14:paraId="2E028D7F" w14:textId="77777777" w:rsidR="00334C6A" w:rsidRPr="005647EB" w:rsidRDefault="00334C6A" w:rsidP="002570E4">
            <w:pPr>
              <w:pStyle w:val="TAL"/>
              <w:keepNext w:val="0"/>
              <w:keepLines w:val="0"/>
            </w:pPr>
            <w:r w:rsidRPr="005647EB">
              <w:t>FALSE</w:t>
            </w:r>
          </w:p>
        </w:tc>
        <w:tc>
          <w:tcPr>
            <w:tcW w:w="1766" w:type="dxa"/>
            <w:tcBorders>
              <w:left w:val="single" w:sz="4" w:space="0" w:color="auto"/>
              <w:right w:val="single" w:sz="4" w:space="0" w:color="auto"/>
            </w:tcBorders>
          </w:tcPr>
          <w:p w14:paraId="32FB0DB7" w14:textId="77777777" w:rsidR="00334C6A" w:rsidRPr="005647EB" w:rsidRDefault="00334C6A" w:rsidP="002570E4">
            <w:pPr>
              <w:pStyle w:val="TAL"/>
              <w:keepNext w:val="0"/>
              <w:keepLines w:val="0"/>
            </w:pPr>
          </w:p>
        </w:tc>
        <w:tc>
          <w:tcPr>
            <w:tcW w:w="1067" w:type="dxa"/>
            <w:tcBorders>
              <w:left w:val="single" w:sz="4" w:space="0" w:color="auto"/>
            </w:tcBorders>
          </w:tcPr>
          <w:p w14:paraId="6449F162" w14:textId="77777777" w:rsidR="00334C6A" w:rsidRPr="005647EB" w:rsidRDefault="00334C6A" w:rsidP="002570E4">
            <w:pPr>
              <w:pStyle w:val="TAL"/>
              <w:keepNext w:val="0"/>
              <w:keepLines w:val="0"/>
            </w:pPr>
          </w:p>
        </w:tc>
      </w:tr>
      <w:tr w:rsidR="00334C6A" w:rsidRPr="005647EB" w14:paraId="2708DA66" w14:textId="77777777" w:rsidTr="002570E4">
        <w:trPr>
          <w:jc w:val="center"/>
        </w:trPr>
        <w:tc>
          <w:tcPr>
            <w:tcW w:w="4427" w:type="dxa"/>
            <w:tcBorders>
              <w:right w:val="single" w:sz="4" w:space="0" w:color="auto"/>
            </w:tcBorders>
          </w:tcPr>
          <w:p w14:paraId="2E729E98" w14:textId="435AF358"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7E3B027C"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38DB4403" w14:textId="77777777" w:rsidR="00334C6A" w:rsidRPr="005647EB" w:rsidRDefault="00334C6A" w:rsidP="002570E4">
            <w:pPr>
              <w:pStyle w:val="TAL"/>
              <w:keepNext w:val="0"/>
              <w:keepLines w:val="0"/>
            </w:pPr>
          </w:p>
        </w:tc>
        <w:tc>
          <w:tcPr>
            <w:tcW w:w="1067" w:type="dxa"/>
            <w:tcBorders>
              <w:left w:val="single" w:sz="4" w:space="0" w:color="auto"/>
            </w:tcBorders>
          </w:tcPr>
          <w:p w14:paraId="4ECCEF65" w14:textId="77777777" w:rsidR="00334C6A" w:rsidRPr="005647EB" w:rsidRDefault="00334C6A" w:rsidP="002570E4">
            <w:pPr>
              <w:pStyle w:val="TAL"/>
              <w:keepNext w:val="0"/>
              <w:keepLines w:val="0"/>
            </w:pPr>
          </w:p>
        </w:tc>
      </w:tr>
      <w:tr w:rsidR="00334C6A" w:rsidRPr="005647EB" w14:paraId="114ABB38" w14:textId="77777777" w:rsidTr="002570E4">
        <w:trPr>
          <w:jc w:val="center"/>
        </w:trPr>
        <w:tc>
          <w:tcPr>
            <w:tcW w:w="4427" w:type="dxa"/>
            <w:tcBorders>
              <w:right w:val="single" w:sz="4" w:space="0" w:color="auto"/>
            </w:tcBorders>
          </w:tcPr>
          <w:p w14:paraId="19AF3354" w14:textId="73D99511"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7150E0CC"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46CCF6A8" w14:textId="77777777" w:rsidR="00334C6A" w:rsidRPr="005647EB" w:rsidRDefault="00334C6A" w:rsidP="002570E4">
            <w:pPr>
              <w:pStyle w:val="TAL"/>
              <w:keepNext w:val="0"/>
              <w:keepLines w:val="0"/>
            </w:pPr>
          </w:p>
        </w:tc>
        <w:tc>
          <w:tcPr>
            <w:tcW w:w="1067" w:type="dxa"/>
            <w:tcBorders>
              <w:left w:val="single" w:sz="4" w:space="0" w:color="auto"/>
            </w:tcBorders>
          </w:tcPr>
          <w:p w14:paraId="401F714F" w14:textId="77777777" w:rsidR="00334C6A" w:rsidRPr="005647EB" w:rsidRDefault="00334C6A" w:rsidP="002570E4">
            <w:pPr>
              <w:pStyle w:val="TAL"/>
              <w:keepNext w:val="0"/>
              <w:keepLines w:val="0"/>
            </w:pPr>
          </w:p>
        </w:tc>
      </w:tr>
      <w:tr w:rsidR="00334C6A" w:rsidRPr="005647EB" w14:paraId="38B57F72" w14:textId="77777777" w:rsidTr="002570E4">
        <w:trPr>
          <w:jc w:val="center"/>
        </w:trPr>
        <w:tc>
          <w:tcPr>
            <w:tcW w:w="4427" w:type="dxa"/>
            <w:tcBorders>
              <w:right w:val="single" w:sz="4" w:space="0" w:color="auto"/>
            </w:tcBorders>
          </w:tcPr>
          <w:p w14:paraId="7AFD0CCF" w14:textId="3E9B99E8" w:rsidR="00334C6A" w:rsidRPr="005647EB" w:rsidRDefault="002570E4" w:rsidP="002570E4">
            <w:pPr>
              <w:pStyle w:val="TAL"/>
              <w:keepNext w:val="0"/>
              <w:keepLines w:val="0"/>
            </w:pPr>
            <w:r w:rsidRPr="005647EB">
              <w:t xml:space="preserve">    </w:t>
            </w:r>
            <w:r w:rsidR="00334C6A" w:rsidRPr="005647EB">
              <w:rPr>
                <w:lang w:eastAsia="zh-CN"/>
              </w:rPr>
              <w:t>h</w:t>
            </w:r>
            <w:r w:rsidR="00334C6A" w:rsidRPr="005647EB">
              <w:t>ysteresis</w:t>
            </w:r>
          </w:p>
        </w:tc>
        <w:tc>
          <w:tcPr>
            <w:tcW w:w="2267" w:type="dxa"/>
            <w:tcBorders>
              <w:left w:val="single" w:sz="4" w:space="0" w:color="auto"/>
              <w:right w:val="single" w:sz="4" w:space="0" w:color="auto"/>
            </w:tcBorders>
          </w:tcPr>
          <w:p w14:paraId="58E16D9D" w14:textId="0F5A31CF"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66" w:type="dxa"/>
            <w:tcBorders>
              <w:left w:val="single" w:sz="4" w:space="0" w:color="auto"/>
              <w:right w:val="single" w:sz="4" w:space="0" w:color="auto"/>
            </w:tcBorders>
          </w:tcPr>
          <w:p w14:paraId="5B370929" w14:textId="02C75D79" w:rsidR="00334C6A" w:rsidRPr="005647EB" w:rsidRDefault="00334C6A" w:rsidP="002570E4">
            <w:pPr>
              <w:pStyle w:val="TAL"/>
              <w:keepNext w:val="0"/>
              <w:keepLines w:val="0"/>
            </w:pPr>
            <w:r w:rsidRPr="005647EB">
              <w:rPr>
                <w:lang w:eastAsia="zh-CN"/>
              </w:rPr>
              <w:t>The</w:t>
            </w:r>
            <w:r w:rsidR="002570E4" w:rsidRPr="005647EB">
              <w:t xml:space="preserve">  </w:t>
            </w:r>
            <w:r w:rsidRPr="005647EB">
              <w:t>actual</w:t>
            </w:r>
            <w:r w:rsidR="002570E4" w:rsidRPr="005647EB">
              <w:t xml:space="preserve"> </w:t>
            </w:r>
            <w:r w:rsidRPr="005647EB">
              <w:t>value</w:t>
            </w:r>
            <w:r w:rsidR="002570E4" w:rsidRPr="005647EB">
              <w:t xml:space="preserve"> </w:t>
            </w:r>
            <w:r w:rsidRPr="005647EB">
              <w:rPr>
                <w:lang w:eastAsia="zh-CN"/>
              </w:rPr>
              <w:t>is</w:t>
            </w:r>
            <w:r w:rsidR="002570E4" w:rsidRPr="005647EB">
              <w:rPr>
                <w:lang w:eastAsia="zh-CN"/>
              </w:rPr>
              <w:t xml:space="preserve"> </w:t>
            </w:r>
            <w:r w:rsidRPr="005647EB">
              <w:rPr>
                <w:lang w:eastAsia="zh-CN"/>
              </w:rPr>
              <w:t>IE</w:t>
            </w:r>
            <w:r w:rsidR="002570E4" w:rsidRPr="005647EB">
              <w:rPr>
                <w:lang w:eastAsia="zh-CN"/>
              </w:rPr>
              <w:t xml:space="preserve"> </w:t>
            </w:r>
            <w:r w:rsidRPr="005647EB">
              <w:rPr>
                <w:lang w:eastAsia="zh-CN"/>
              </w:rPr>
              <w:t>value</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067" w:type="dxa"/>
            <w:tcBorders>
              <w:left w:val="single" w:sz="4" w:space="0" w:color="auto"/>
            </w:tcBorders>
          </w:tcPr>
          <w:p w14:paraId="69673DAA" w14:textId="77777777" w:rsidR="00334C6A" w:rsidRPr="005647EB" w:rsidRDefault="00334C6A" w:rsidP="002570E4">
            <w:pPr>
              <w:pStyle w:val="TAL"/>
              <w:keepNext w:val="0"/>
              <w:keepLines w:val="0"/>
            </w:pPr>
          </w:p>
        </w:tc>
      </w:tr>
      <w:tr w:rsidR="00334C6A" w:rsidRPr="005647EB" w14:paraId="6D0C9917"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5E70657" w14:textId="73192E22"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2AEB0DD9" w14:textId="36B73303" w:rsidR="00334C6A" w:rsidRPr="005647EB" w:rsidRDefault="00334C6A"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66" w:type="dxa"/>
            <w:tcBorders>
              <w:top w:val="single" w:sz="4" w:space="0" w:color="auto"/>
              <w:left w:val="single" w:sz="4" w:space="0" w:color="auto"/>
              <w:bottom w:val="single" w:sz="4" w:space="0" w:color="auto"/>
              <w:right w:val="single" w:sz="4" w:space="0" w:color="auto"/>
            </w:tcBorders>
          </w:tcPr>
          <w:p w14:paraId="167F1A4C"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25208EA2" w14:textId="77777777" w:rsidR="00334C6A" w:rsidRPr="005647EB" w:rsidRDefault="00334C6A" w:rsidP="002570E4">
            <w:pPr>
              <w:pStyle w:val="TAH"/>
              <w:keepNext w:val="0"/>
              <w:keepLines w:val="0"/>
              <w:jc w:val="left"/>
              <w:rPr>
                <w:b w:val="0"/>
              </w:rPr>
            </w:pPr>
          </w:p>
        </w:tc>
      </w:tr>
      <w:tr w:rsidR="00334C6A" w:rsidRPr="005647EB" w14:paraId="1321E6C5"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75A090F" w14:textId="05AB25A0"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41A481B" w14:textId="77777777" w:rsidR="00334C6A" w:rsidRPr="005647EB" w:rsidRDefault="00334C6A"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2F4D34D6"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3FF0C77D" w14:textId="77777777" w:rsidR="00334C6A" w:rsidRPr="005647EB" w:rsidRDefault="00334C6A" w:rsidP="002570E4">
            <w:pPr>
              <w:pStyle w:val="TAH"/>
              <w:keepNext w:val="0"/>
              <w:keepLines w:val="0"/>
              <w:jc w:val="left"/>
              <w:rPr>
                <w:b w:val="0"/>
              </w:rPr>
            </w:pPr>
          </w:p>
        </w:tc>
      </w:tr>
      <w:tr w:rsidR="00334C6A" w:rsidRPr="005647EB" w14:paraId="3AA84D1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69EDDAC" w14:textId="41E2C1C5"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67AADB9C" w14:textId="77777777" w:rsidR="00334C6A" w:rsidRPr="005647EB" w:rsidRDefault="00334C6A"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20B7DE7E"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48DF540D" w14:textId="77777777" w:rsidR="00334C6A" w:rsidRPr="005647EB" w:rsidRDefault="00334C6A" w:rsidP="002570E4">
            <w:pPr>
              <w:pStyle w:val="TAH"/>
              <w:keepNext w:val="0"/>
              <w:keepLines w:val="0"/>
              <w:jc w:val="left"/>
              <w:rPr>
                <w:b w:val="0"/>
              </w:rPr>
            </w:pPr>
          </w:p>
        </w:tc>
      </w:tr>
    </w:tbl>
    <w:p w14:paraId="65A33BEE" w14:textId="77777777" w:rsidR="00334C6A" w:rsidRPr="005647EB" w:rsidRDefault="00334C6A" w:rsidP="002570E4"/>
    <w:p w14:paraId="423F16F7" w14:textId="77777777" w:rsidR="00334C6A" w:rsidRPr="005647EB" w:rsidRDefault="00334C6A" w:rsidP="002570E4">
      <w:pPr>
        <w:pStyle w:val="TH"/>
        <w:keepNext w:val="0"/>
        <w:keepLines w:val="0"/>
      </w:pPr>
      <w:r w:rsidRPr="005647EB">
        <w:t>Table 8.3.3_2.4.3-</w:t>
      </w:r>
      <w:r w:rsidRPr="005647EB">
        <w:rPr>
          <w:lang w:eastAsia="zh-CN"/>
        </w:rPr>
        <w:t>4</w:t>
      </w:r>
      <w:r w:rsidRPr="005647EB">
        <w:t xml:space="preserve">: </w:t>
      </w:r>
      <w:r w:rsidRPr="005647EB">
        <w:rPr>
          <w:i/>
        </w:rPr>
        <w:t>SchedulingRequest-Config-DEFAULT</w:t>
      </w:r>
      <w:r w:rsidRPr="005647EB">
        <w:t>: Additional  E-UTRAN FDD-FDD inter-frequency event triggered reporting under AWGN propagation conditions with DRX when L3 filtering is used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334C6A" w:rsidRPr="005647EB" w14:paraId="65415149" w14:textId="77777777" w:rsidTr="002570E4">
        <w:trPr>
          <w:gridBefore w:val="1"/>
          <w:wBefore w:w="9" w:type="dxa"/>
          <w:jc w:val="center"/>
        </w:trPr>
        <w:tc>
          <w:tcPr>
            <w:tcW w:w="9781" w:type="dxa"/>
            <w:gridSpan w:val="5"/>
          </w:tcPr>
          <w:p w14:paraId="0960E517" w14:textId="06081D4F"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334C6A" w:rsidRPr="005647EB" w14:paraId="42D46D32" w14:textId="77777777" w:rsidTr="002570E4">
        <w:trPr>
          <w:gridAfter w:val="1"/>
          <w:wAfter w:w="9" w:type="dxa"/>
          <w:jc w:val="center"/>
        </w:trPr>
        <w:tc>
          <w:tcPr>
            <w:tcW w:w="4537" w:type="dxa"/>
            <w:gridSpan w:val="2"/>
          </w:tcPr>
          <w:p w14:paraId="15D844A0" w14:textId="63912ECE"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8" w:type="dxa"/>
          </w:tcPr>
          <w:p w14:paraId="24CD5F34" w14:textId="77777777" w:rsidR="00334C6A" w:rsidRPr="005647EB" w:rsidRDefault="00334C6A" w:rsidP="002570E4">
            <w:pPr>
              <w:pStyle w:val="TAH"/>
              <w:keepNext w:val="0"/>
              <w:keepLines w:val="0"/>
            </w:pPr>
            <w:r w:rsidRPr="005647EB">
              <w:t>Value/remark</w:t>
            </w:r>
          </w:p>
        </w:tc>
        <w:tc>
          <w:tcPr>
            <w:tcW w:w="1701" w:type="dxa"/>
          </w:tcPr>
          <w:p w14:paraId="75CA26C1" w14:textId="77777777" w:rsidR="00334C6A" w:rsidRPr="005647EB" w:rsidRDefault="00334C6A" w:rsidP="002570E4">
            <w:pPr>
              <w:pStyle w:val="TAH"/>
              <w:keepNext w:val="0"/>
              <w:keepLines w:val="0"/>
            </w:pPr>
            <w:r w:rsidRPr="005647EB">
              <w:t>Comment</w:t>
            </w:r>
          </w:p>
        </w:tc>
        <w:tc>
          <w:tcPr>
            <w:tcW w:w="1275" w:type="dxa"/>
          </w:tcPr>
          <w:p w14:paraId="673DA449" w14:textId="77777777" w:rsidR="00334C6A" w:rsidRPr="005647EB" w:rsidRDefault="00334C6A" w:rsidP="002570E4">
            <w:pPr>
              <w:pStyle w:val="TAH"/>
              <w:keepNext w:val="0"/>
              <w:keepLines w:val="0"/>
            </w:pPr>
            <w:r w:rsidRPr="005647EB">
              <w:t>Condition</w:t>
            </w:r>
          </w:p>
        </w:tc>
      </w:tr>
      <w:tr w:rsidR="00334C6A" w:rsidRPr="005647EB" w14:paraId="2EE29FA7"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A6DE77C" w14:textId="2107EABA" w:rsidR="00334C6A" w:rsidRPr="005647EB" w:rsidRDefault="00334C6A"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15567576"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0E4FB8C"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B92EEDE" w14:textId="77777777" w:rsidR="00334C6A" w:rsidRPr="005647EB" w:rsidRDefault="00334C6A" w:rsidP="002570E4">
            <w:pPr>
              <w:pStyle w:val="TAL"/>
              <w:keepNext w:val="0"/>
              <w:keepLines w:val="0"/>
            </w:pPr>
          </w:p>
        </w:tc>
      </w:tr>
      <w:tr w:rsidR="00334C6A" w:rsidRPr="005647EB" w14:paraId="77A629C9"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7139DD0" w14:textId="78505F8D" w:rsidR="00334C6A" w:rsidRPr="005647EB" w:rsidRDefault="002570E4" w:rsidP="002570E4">
            <w:pPr>
              <w:pStyle w:val="TAL"/>
              <w:keepNext w:val="0"/>
              <w:keepLines w:val="0"/>
            </w:pPr>
            <w:r w:rsidRPr="005647EB">
              <w:t xml:space="preserve">  </w:t>
            </w:r>
            <w:r w:rsidR="00334C6A" w:rsidRPr="005647EB">
              <w:t>setup</w:t>
            </w:r>
            <w:r w:rsidRPr="005647EB">
              <w:t xml:space="preserve"> </w:t>
            </w:r>
            <w:r w:rsidR="00334C6A" w:rsidRPr="005647EB">
              <w:t>SEQUENCE</w:t>
            </w: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569A0DBA"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F0D7840"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2CB2DBA" w14:textId="77777777" w:rsidR="00334C6A" w:rsidRPr="005647EB" w:rsidRDefault="00334C6A" w:rsidP="002570E4">
            <w:pPr>
              <w:pStyle w:val="TAL"/>
              <w:keepNext w:val="0"/>
              <w:keepLines w:val="0"/>
            </w:pPr>
          </w:p>
        </w:tc>
      </w:tr>
      <w:tr w:rsidR="00334C6A" w:rsidRPr="005647EB" w14:paraId="0A8CCEA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C9DEF8B" w14:textId="3A120F3B" w:rsidR="00334C6A" w:rsidRPr="005647EB" w:rsidRDefault="002570E4" w:rsidP="002570E4">
            <w:pPr>
              <w:pStyle w:val="TAL"/>
              <w:keepNext w:val="0"/>
              <w:keepLines w:val="0"/>
            </w:pPr>
            <w:r w:rsidRPr="005647EB">
              <w:t xml:space="preserve">    </w:t>
            </w:r>
            <w:r w:rsidR="00334C6A"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11FB7427" w14:textId="77777777" w:rsidR="00334C6A" w:rsidRPr="005647EB" w:rsidRDefault="00334C6A"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76A3A8AC" w14:textId="385DF555" w:rsidR="00334C6A" w:rsidRPr="005647EB" w:rsidRDefault="00334C6A"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7F8ACAA3" w14:textId="77777777" w:rsidR="00334C6A" w:rsidRPr="005647EB" w:rsidRDefault="00334C6A" w:rsidP="002570E4">
            <w:pPr>
              <w:pStyle w:val="TAL"/>
              <w:keepNext w:val="0"/>
              <w:keepLines w:val="0"/>
            </w:pPr>
          </w:p>
        </w:tc>
      </w:tr>
      <w:tr w:rsidR="00334C6A" w:rsidRPr="005647EB" w14:paraId="6266C95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6E14EE9" w14:textId="2A0C5643" w:rsidR="00334C6A" w:rsidRPr="005647EB" w:rsidRDefault="002570E4" w:rsidP="002570E4">
            <w:pPr>
              <w:pStyle w:val="TAL"/>
              <w:keepNext w:val="0"/>
              <w:keepLines w:val="0"/>
            </w:pPr>
            <w:r w:rsidRPr="005647EB">
              <w:t xml:space="preserve">    </w:t>
            </w:r>
            <w:r w:rsidR="00334C6A"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1C9D23DA" w14:textId="77777777" w:rsidR="00334C6A" w:rsidRPr="005647EB" w:rsidRDefault="00334C6A"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5375288D"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0A19891" w14:textId="77777777" w:rsidR="00334C6A" w:rsidRPr="005647EB" w:rsidRDefault="00334C6A" w:rsidP="002570E4">
            <w:pPr>
              <w:pStyle w:val="TAL"/>
              <w:keepNext w:val="0"/>
              <w:keepLines w:val="0"/>
            </w:pPr>
          </w:p>
        </w:tc>
      </w:tr>
      <w:tr w:rsidR="00334C6A" w:rsidRPr="005647EB" w14:paraId="19A9412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C47FB0F" w14:textId="59ED284B" w:rsidR="00334C6A" w:rsidRPr="005647EB" w:rsidRDefault="002570E4" w:rsidP="002570E4">
            <w:pPr>
              <w:pStyle w:val="TAL"/>
              <w:keepNext w:val="0"/>
              <w:keepLines w:val="0"/>
            </w:pPr>
            <w:r w:rsidRPr="005647EB">
              <w:t xml:space="preserve">    </w:t>
            </w:r>
            <w:r w:rsidR="00334C6A"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1077351C" w14:textId="77777777" w:rsidR="00334C6A" w:rsidRPr="005647EB" w:rsidRDefault="00334C6A"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483D31A9"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EA70CF7" w14:textId="77777777" w:rsidR="00334C6A" w:rsidRPr="005647EB" w:rsidRDefault="00334C6A" w:rsidP="002570E4">
            <w:pPr>
              <w:pStyle w:val="TAL"/>
              <w:keepNext w:val="0"/>
              <w:keepLines w:val="0"/>
            </w:pPr>
          </w:p>
        </w:tc>
      </w:tr>
      <w:tr w:rsidR="00334C6A" w:rsidRPr="005647EB" w14:paraId="28E1DEB9"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D34BAA7" w14:textId="50874275" w:rsidR="00334C6A" w:rsidRPr="005647EB" w:rsidRDefault="002570E4" w:rsidP="002570E4">
            <w:pPr>
              <w:pStyle w:val="TAL"/>
              <w:keepNext w:val="0"/>
              <w:keepLines w:val="0"/>
            </w:pP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3AE95177"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3E70FEF"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25B0529" w14:textId="77777777" w:rsidR="00334C6A" w:rsidRPr="005647EB" w:rsidRDefault="00334C6A" w:rsidP="002570E4">
            <w:pPr>
              <w:pStyle w:val="TAL"/>
              <w:keepNext w:val="0"/>
              <w:keepLines w:val="0"/>
            </w:pPr>
          </w:p>
        </w:tc>
      </w:tr>
      <w:tr w:rsidR="00334C6A" w:rsidRPr="005647EB" w14:paraId="6BD4265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C2A172D" w14:textId="77777777" w:rsidR="00334C6A" w:rsidRPr="005647EB" w:rsidRDefault="00334C6A"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75C80D7C"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6BA3CDE"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1BDDD01" w14:textId="77777777" w:rsidR="00334C6A" w:rsidRPr="005647EB" w:rsidRDefault="00334C6A" w:rsidP="002570E4">
            <w:pPr>
              <w:pStyle w:val="TAL"/>
              <w:keepNext w:val="0"/>
              <w:keepLines w:val="0"/>
            </w:pPr>
          </w:p>
        </w:tc>
      </w:tr>
    </w:tbl>
    <w:p w14:paraId="44D07DB4" w14:textId="77777777" w:rsidR="00334C6A" w:rsidRPr="005647EB" w:rsidRDefault="00334C6A" w:rsidP="002570E4"/>
    <w:p w14:paraId="0D732A8D" w14:textId="77777777" w:rsidR="00334C6A" w:rsidRPr="005647EB" w:rsidRDefault="00334C6A" w:rsidP="002570E4">
      <w:pPr>
        <w:pStyle w:val="TH"/>
        <w:keepNext w:val="0"/>
        <w:keepLines w:val="0"/>
      </w:pPr>
      <w:r w:rsidRPr="005647EB">
        <w:lastRenderedPageBreak/>
        <w:t>Table 8.3.3_2.4.3-</w:t>
      </w:r>
      <w:r w:rsidRPr="005647EB">
        <w:rPr>
          <w:lang w:eastAsia="zh-CN"/>
        </w:rPr>
        <w:t>5</w:t>
      </w:r>
      <w:r w:rsidRPr="005647EB">
        <w:t xml:space="preserve">: </w:t>
      </w:r>
      <w:r w:rsidRPr="005647EB">
        <w:rPr>
          <w:i/>
        </w:rPr>
        <w:t>MeaResults</w:t>
      </w:r>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66E1C800" w14:textId="77777777" w:rsidTr="002570E4">
        <w:trPr>
          <w:cantSplit/>
          <w:jc w:val="center"/>
        </w:trPr>
        <w:tc>
          <w:tcPr>
            <w:tcW w:w="9536" w:type="dxa"/>
            <w:gridSpan w:val="4"/>
          </w:tcPr>
          <w:p w14:paraId="163413A1" w14:textId="407F86BF"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334C6A" w:rsidRPr="005647EB" w14:paraId="504D5349" w14:textId="77777777" w:rsidTr="002570E4">
        <w:trPr>
          <w:jc w:val="center"/>
        </w:trPr>
        <w:tc>
          <w:tcPr>
            <w:tcW w:w="4436" w:type="dxa"/>
          </w:tcPr>
          <w:p w14:paraId="7EC290E5" w14:textId="1650E4DA"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093DACC9" w14:textId="77777777" w:rsidR="00334C6A" w:rsidRPr="005647EB" w:rsidRDefault="00334C6A" w:rsidP="002570E4">
            <w:pPr>
              <w:pStyle w:val="TAH"/>
              <w:keepNext w:val="0"/>
              <w:keepLines w:val="0"/>
            </w:pPr>
            <w:r w:rsidRPr="005647EB">
              <w:t>Value/remark</w:t>
            </w:r>
          </w:p>
        </w:tc>
        <w:tc>
          <w:tcPr>
            <w:tcW w:w="1700" w:type="dxa"/>
          </w:tcPr>
          <w:p w14:paraId="1E1A5DC8" w14:textId="77777777" w:rsidR="00334C6A" w:rsidRPr="005647EB" w:rsidRDefault="00334C6A" w:rsidP="002570E4">
            <w:pPr>
              <w:pStyle w:val="TAH"/>
              <w:keepNext w:val="0"/>
              <w:keepLines w:val="0"/>
            </w:pPr>
            <w:r w:rsidRPr="005647EB">
              <w:t>Comment</w:t>
            </w:r>
          </w:p>
        </w:tc>
        <w:tc>
          <w:tcPr>
            <w:tcW w:w="1133" w:type="dxa"/>
          </w:tcPr>
          <w:p w14:paraId="748C956C" w14:textId="77777777" w:rsidR="00334C6A" w:rsidRPr="005647EB" w:rsidRDefault="00334C6A" w:rsidP="002570E4">
            <w:pPr>
              <w:pStyle w:val="TAH"/>
              <w:keepNext w:val="0"/>
              <w:keepLines w:val="0"/>
            </w:pPr>
            <w:r w:rsidRPr="005647EB">
              <w:t>Condition</w:t>
            </w:r>
          </w:p>
        </w:tc>
      </w:tr>
      <w:tr w:rsidR="00334C6A" w:rsidRPr="005647EB" w14:paraId="5DF07281" w14:textId="77777777" w:rsidTr="002570E4">
        <w:trPr>
          <w:jc w:val="center"/>
        </w:trPr>
        <w:tc>
          <w:tcPr>
            <w:tcW w:w="4436" w:type="dxa"/>
          </w:tcPr>
          <w:p w14:paraId="4180E585" w14:textId="4C179B3B" w:rsidR="00334C6A" w:rsidRPr="005647EB" w:rsidRDefault="002570E4" w:rsidP="002570E4">
            <w:pPr>
              <w:pStyle w:val="TAL"/>
              <w:keepNext w:val="0"/>
              <w:keepLines w:val="0"/>
            </w:pPr>
            <w:r w:rsidRPr="005647EB">
              <w:t xml:space="preserve"> </w:t>
            </w:r>
            <w:r w:rsidR="00334C6A" w:rsidRPr="005647EB">
              <w:t>MeasResults</w:t>
            </w:r>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08F1FC88" w14:textId="77777777" w:rsidR="00334C6A" w:rsidRPr="005647EB" w:rsidRDefault="00334C6A" w:rsidP="002570E4">
            <w:pPr>
              <w:pStyle w:val="TAL"/>
              <w:keepNext w:val="0"/>
              <w:keepLines w:val="0"/>
            </w:pPr>
          </w:p>
        </w:tc>
        <w:tc>
          <w:tcPr>
            <w:tcW w:w="1700" w:type="dxa"/>
          </w:tcPr>
          <w:p w14:paraId="46719F62" w14:textId="77777777" w:rsidR="00334C6A" w:rsidRPr="005647EB" w:rsidRDefault="00334C6A" w:rsidP="002570E4">
            <w:pPr>
              <w:pStyle w:val="TAL"/>
              <w:keepNext w:val="0"/>
              <w:keepLines w:val="0"/>
            </w:pPr>
          </w:p>
        </w:tc>
        <w:tc>
          <w:tcPr>
            <w:tcW w:w="1133" w:type="dxa"/>
          </w:tcPr>
          <w:p w14:paraId="0FFC525D" w14:textId="77777777" w:rsidR="00334C6A" w:rsidRPr="005647EB" w:rsidRDefault="00334C6A" w:rsidP="002570E4">
            <w:pPr>
              <w:pStyle w:val="TAL"/>
              <w:keepNext w:val="0"/>
              <w:keepLines w:val="0"/>
            </w:pPr>
          </w:p>
        </w:tc>
      </w:tr>
      <w:tr w:rsidR="00334C6A" w:rsidRPr="005647EB" w14:paraId="65F5055F" w14:textId="77777777" w:rsidTr="002570E4">
        <w:trPr>
          <w:jc w:val="center"/>
        </w:trPr>
        <w:tc>
          <w:tcPr>
            <w:tcW w:w="4436" w:type="dxa"/>
          </w:tcPr>
          <w:p w14:paraId="6C65ABF5" w14:textId="6706D9A9" w:rsidR="00334C6A" w:rsidRPr="005647EB" w:rsidRDefault="002570E4" w:rsidP="002570E4">
            <w:pPr>
              <w:pStyle w:val="TAL"/>
              <w:keepNext w:val="0"/>
              <w:keepLines w:val="0"/>
            </w:pPr>
            <w:r w:rsidRPr="005647EB">
              <w:t xml:space="preserve">   </w:t>
            </w:r>
            <w:r w:rsidR="00334C6A" w:rsidRPr="005647EB">
              <w:t>measId</w:t>
            </w:r>
          </w:p>
        </w:tc>
        <w:tc>
          <w:tcPr>
            <w:tcW w:w="2267" w:type="dxa"/>
          </w:tcPr>
          <w:p w14:paraId="1382C1D4" w14:textId="77777777" w:rsidR="00334C6A" w:rsidRPr="005647EB" w:rsidRDefault="00334C6A" w:rsidP="002570E4">
            <w:pPr>
              <w:pStyle w:val="TAL"/>
              <w:keepNext w:val="0"/>
              <w:keepLines w:val="0"/>
            </w:pPr>
            <w:r w:rsidRPr="005647EB">
              <w:t>1</w:t>
            </w:r>
          </w:p>
        </w:tc>
        <w:tc>
          <w:tcPr>
            <w:tcW w:w="1700" w:type="dxa"/>
          </w:tcPr>
          <w:p w14:paraId="1A52A42E" w14:textId="613D7506" w:rsidR="00334C6A" w:rsidRPr="005647EB" w:rsidRDefault="00334C6A"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6F713B18" w14:textId="77777777" w:rsidR="00334C6A" w:rsidRPr="005647EB" w:rsidRDefault="00334C6A" w:rsidP="002570E4">
            <w:pPr>
              <w:pStyle w:val="TAL"/>
              <w:keepNext w:val="0"/>
              <w:keepLines w:val="0"/>
            </w:pPr>
          </w:p>
        </w:tc>
      </w:tr>
      <w:tr w:rsidR="00334C6A" w:rsidRPr="005647EB" w14:paraId="6A798F09" w14:textId="77777777" w:rsidTr="002570E4">
        <w:trPr>
          <w:jc w:val="center"/>
        </w:trPr>
        <w:tc>
          <w:tcPr>
            <w:tcW w:w="4436" w:type="dxa"/>
          </w:tcPr>
          <w:p w14:paraId="03DBFEE2" w14:textId="21B33E63" w:rsidR="00334C6A" w:rsidRPr="005647EB" w:rsidRDefault="002570E4" w:rsidP="002570E4">
            <w:pPr>
              <w:pStyle w:val="TAL"/>
              <w:keepNext w:val="0"/>
              <w:keepLines w:val="0"/>
            </w:pPr>
            <w:r w:rsidRPr="005647EB">
              <w:t xml:space="preserve">    </w:t>
            </w:r>
            <w:r w:rsidR="00334C6A" w:rsidRPr="005647EB">
              <w:t>measResultServ</w:t>
            </w:r>
            <w:r w:rsidR="00334C6A" w:rsidRPr="005647EB">
              <w:rPr>
                <w:lang w:eastAsia="zh-CN"/>
              </w:rPr>
              <w:t>Cell</w:t>
            </w:r>
            <w:r w:rsidRPr="005647EB">
              <w:rPr>
                <w:lang w:eastAsia="zh-CN"/>
              </w:rPr>
              <w:t xml:space="preserve"> </w:t>
            </w:r>
            <w:r w:rsidR="00334C6A" w:rsidRPr="005647EB">
              <w:rPr>
                <w:lang w:eastAsia="zh-CN"/>
              </w:rPr>
              <w:t>SEQUENCE</w:t>
            </w:r>
            <w:r w:rsidRPr="005647EB">
              <w:rPr>
                <w:lang w:eastAsia="zh-CN"/>
              </w:rPr>
              <w:t xml:space="preserve"> </w:t>
            </w:r>
            <w:r w:rsidR="00334C6A" w:rsidRPr="005647EB">
              <w:rPr>
                <w:lang w:eastAsia="zh-CN"/>
              </w:rPr>
              <w:t>{</w:t>
            </w:r>
          </w:p>
        </w:tc>
        <w:tc>
          <w:tcPr>
            <w:tcW w:w="2267" w:type="dxa"/>
          </w:tcPr>
          <w:p w14:paraId="29CDD0C3" w14:textId="77777777" w:rsidR="00334C6A" w:rsidRPr="005647EB" w:rsidRDefault="00334C6A" w:rsidP="002570E4">
            <w:pPr>
              <w:pStyle w:val="TAL"/>
              <w:keepNext w:val="0"/>
              <w:keepLines w:val="0"/>
            </w:pPr>
          </w:p>
        </w:tc>
        <w:tc>
          <w:tcPr>
            <w:tcW w:w="1700" w:type="dxa"/>
          </w:tcPr>
          <w:p w14:paraId="57CE8634" w14:textId="77777777" w:rsidR="00334C6A" w:rsidRPr="005647EB" w:rsidRDefault="00334C6A" w:rsidP="002570E4">
            <w:pPr>
              <w:pStyle w:val="TAL"/>
              <w:keepNext w:val="0"/>
              <w:keepLines w:val="0"/>
            </w:pPr>
          </w:p>
        </w:tc>
        <w:tc>
          <w:tcPr>
            <w:tcW w:w="1133" w:type="dxa"/>
          </w:tcPr>
          <w:p w14:paraId="28FF7007" w14:textId="77777777" w:rsidR="00334C6A" w:rsidRPr="005647EB" w:rsidRDefault="00334C6A" w:rsidP="002570E4">
            <w:pPr>
              <w:pStyle w:val="TAL"/>
              <w:keepNext w:val="0"/>
              <w:keepLines w:val="0"/>
            </w:pPr>
          </w:p>
        </w:tc>
      </w:tr>
      <w:tr w:rsidR="00334C6A" w:rsidRPr="005647EB" w14:paraId="1BD288E7" w14:textId="77777777" w:rsidTr="002570E4">
        <w:trPr>
          <w:jc w:val="center"/>
        </w:trPr>
        <w:tc>
          <w:tcPr>
            <w:tcW w:w="4436" w:type="dxa"/>
          </w:tcPr>
          <w:p w14:paraId="54714BF2" w14:textId="6C5BA7D3"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197B7089" w14:textId="77777777" w:rsidR="00334C6A" w:rsidRPr="005647EB" w:rsidRDefault="00334C6A" w:rsidP="002570E4">
            <w:pPr>
              <w:pStyle w:val="TAL"/>
              <w:keepNext w:val="0"/>
              <w:keepLines w:val="0"/>
            </w:pPr>
          </w:p>
        </w:tc>
        <w:tc>
          <w:tcPr>
            <w:tcW w:w="1700" w:type="dxa"/>
          </w:tcPr>
          <w:p w14:paraId="2F9907A5" w14:textId="3044D027"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CC7108C" w14:textId="77777777" w:rsidR="00334C6A" w:rsidRPr="005647EB" w:rsidRDefault="00334C6A" w:rsidP="002570E4">
            <w:pPr>
              <w:pStyle w:val="TAL"/>
              <w:keepNext w:val="0"/>
              <w:keepLines w:val="0"/>
            </w:pPr>
          </w:p>
        </w:tc>
      </w:tr>
      <w:tr w:rsidR="00334C6A" w:rsidRPr="005647EB" w14:paraId="2555C037" w14:textId="77777777" w:rsidTr="002570E4">
        <w:trPr>
          <w:jc w:val="center"/>
        </w:trPr>
        <w:tc>
          <w:tcPr>
            <w:tcW w:w="4436" w:type="dxa"/>
          </w:tcPr>
          <w:p w14:paraId="76DAC8AD" w14:textId="69215F61"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42518EFB" w14:textId="77777777" w:rsidR="00334C6A" w:rsidRPr="005647EB" w:rsidRDefault="00334C6A" w:rsidP="002570E4">
            <w:pPr>
              <w:pStyle w:val="TAL"/>
              <w:keepNext w:val="0"/>
              <w:keepLines w:val="0"/>
            </w:pPr>
          </w:p>
        </w:tc>
        <w:tc>
          <w:tcPr>
            <w:tcW w:w="1700" w:type="dxa"/>
          </w:tcPr>
          <w:p w14:paraId="4DE71005" w14:textId="492B506F"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45E6BAE" w14:textId="77777777" w:rsidR="00334C6A" w:rsidRPr="005647EB" w:rsidRDefault="00334C6A" w:rsidP="002570E4">
            <w:pPr>
              <w:pStyle w:val="TAL"/>
              <w:keepNext w:val="0"/>
              <w:keepLines w:val="0"/>
            </w:pPr>
          </w:p>
        </w:tc>
      </w:tr>
      <w:tr w:rsidR="00334C6A" w:rsidRPr="005647EB" w14:paraId="3E61DD90" w14:textId="77777777" w:rsidTr="002570E4">
        <w:trPr>
          <w:jc w:val="center"/>
        </w:trPr>
        <w:tc>
          <w:tcPr>
            <w:tcW w:w="4436" w:type="dxa"/>
          </w:tcPr>
          <w:p w14:paraId="65BBB4D3" w14:textId="644F171B" w:rsidR="00334C6A" w:rsidRPr="005647EB" w:rsidRDefault="002570E4" w:rsidP="002570E4">
            <w:pPr>
              <w:pStyle w:val="TAL"/>
              <w:keepNext w:val="0"/>
              <w:keepLines w:val="0"/>
            </w:pPr>
            <w:r w:rsidRPr="005647EB">
              <w:t xml:space="preserve">   </w:t>
            </w:r>
            <w:r w:rsidR="00334C6A" w:rsidRPr="005647EB">
              <w:t>}</w:t>
            </w:r>
          </w:p>
        </w:tc>
        <w:tc>
          <w:tcPr>
            <w:tcW w:w="2267" w:type="dxa"/>
          </w:tcPr>
          <w:p w14:paraId="6D15015B" w14:textId="77777777" w:rsidR="00334C6A" w:rsidRPr="005647EB" w:rsidRDefault="00334C6A" w:rsidP="002570E4">
            <w:pPr>
              <w:pStyle w:val="TAL"/>
              <w:keepNext w:val="0"/>
              <w:keepLines w:val="0"/>
            </w:pPr>
          </w:p>
        </w:tc>
        <w:tc>
          <w:tcPr>
            <w:tcW w:w="1700" w:type="dxa"/>
          </w:tcPr>
          <w:p w14:paraId="59E1DFD1" w14:textId="77777777" w:rsidR="00334C6A" w:rsidRPr="005647EB" w:rsidRDefault="00334C6A" w:rsidP="002570E4">
            <w:pPr>
              <w:pStyle w:val="TAL"/>
              <w:keepNext w:val="0"/>
              <w:keepLines w:val="0"/>
            </w:pPr>
          </w:p>
        </w:tc>
        <w:tc>
          <w:tcPr>
            <w:tcW w:w="1133" w:type="dxa"/>
          </w:tcPr>
          <w:p w14:paraId="49543429" w14:textId="77777777" w:rsidR="00334C6A" w:rsidRPr="005647EB" w:rsidRDefault="00334C6A" w:rsidP="002570E4">
            <w:pPr>
              <w:pStyle w:val="TAL"/>
              <w:keepNext w:val="0"/>
              <w:keepLines w:val="0"/>
            </w:pPr>
          </w:p>
        </w:tc>
      </w:tr>
      <w:tr w:rsidR="00334C6A" w:rsidRPr="005647EB" w14:paraId="54B4E482" w14:textId="77777777" w:rsidTr="002570E4">
        <w:trPr>
          <w:jc w:val="center"/>
        </w:trPr>
        <w:tc>
          <w:tcPr>
            <w:tcW w:w="4436" w:type="dxa"/>
          </w:tcPr>
          <w:p w14:paraId="4B7DC0E4" w14:textId="28BAF3D1" w:rsidR="00334C6A" w:rsidRPr="005647EB" w:rsidRDefault="002570E4" w:rsidP="002570E4">
            <w:pPr>
              <w:pStyle w:val="TAL"/>
              <w:keepNext w:val="0"/>
              <w:keepLines w:val="0"/>
            </w:pPr>
            <w:r w:rsidRPr="005647EB">
              <w:t xml:space="preserve">   </w:t>
            </w:r>
            <w:r w:rsidR="00334C6A" w:rsidRPr="005647EB">
              <w:rPr>
                <w:lang w:eastAsia="zh-CN"/>
              </w:rPr>
              <w:t>measResultNeighCells</w:t>
            </w:r>
            <w:r w:rsidRPr="005647EB">
              <w:t xml:space="preserve"> </w:t>
            </w:r>
            <w:r w:rsidR="00334C6A" w:rsidRPr="005647EB">
              <w:t>CHOICE</w:t>
            </w:r>
            <w:r w:rsidRPr="005647EB">
              <w:t xml:space="preserve"> </w:t>
            </w:r>
            <w:r w:rsidR="00334C6A" w:rsidRPr="005647EB">
              <w:t>{</w:t>
            </w:r>
          </w:p>
        </w:tc>
        <w:tc>
          <w:tcPr>
            <w:tcW w:w="2267" w:type="dxa"/>
          </w:tcPr>
          <w:p w14:paraId="325DD407" w14:textId="77777777" w:rsidR="00334C6A" w:rsidRPr="005647EB" w:rsidRDefault="00334C6A" w:rsidP="002570E4">
            <w:pPr>
              <w:pStyle w:val="TAL"/>
              <w:keepNext w:val="0"/>
              <w:keepLines w:val="0"/>
            </w:pPr>
          </w:p>
        </w:tc>
        <w:tc>
          <w:tcPr>
            <w:tcW w:w="1700" w:type="dxa"/>
          </w:tcPr>
          <w:p w14:paraId="549BEB48" w14:textId="77777777" w:rsidR="00334C6A" w:rsidRPr="005647EB" w:rsidRDefault="00334C6A" w:rsidP="002570E4">
            <w:pPr>
              <w:pStyle w:val="TAL"/>
              <w:keepNext w:val="0"/>
              <w:keepLines w:val="0"/>
            </w:pPr>
          </w:p>
        </w:tc>
        <w:tc>
          <w:tcPr>
            <w:tcW w:w="1133" w:type="dxa"/>
          </w:tcPr>
          <w:p w14:paraId="7C9E01B8" w14:textId="77777777" w:rsidR="00334C6A" w:rsidRPr="005647EB" w:rsidRDefault="00334C6A" w:rsidP="002570E4">
            <w:pPr>
              <w:pStyle w:val="TAL"/>
              <w:keepNext w:val="0"/>
              <w:keepLines w:val="0"/>
            </w:pPr>
          </w:p>
        </w:tc>
      </w:tr>
      <w:tr w:rsidR="00334C6A" w:rsidRPr="005647EB" w14:paraId="566E77C3" w14:textId="77777777" w:rsidTr="002570E4">
        <w:trPr>
          <w:jc w:val="center"/>
        </w:trPr>
        <w:tc>
          <w:tcPr>
            <w:tcW w:w="4436" w:type="dxa"/>
          </w:tcPr>
          <w:p w14:paraId="3AAF2206" w14:textId="3F1413C9" w:rsidR="00334C6A" w:rsidRPr="005647EB" w:rsidRDefault="002570E4" w:rsidP="002570E4">
            <w:pPr>
              <w:pStyle w:val="TAL"/>
              <w:keepNext w:val="0"/>
              <w:keepLines w:val="0"/>
            </w:pPr>
            <w:r w:rsidRPr="005647EB">
              <w:t xml:space="preserve">      </w:t>
            </w:r>
            <w:r w:rsidR="00334C6A" w:rsidRPr="005647EB">
              <w:t>measResultListEUTRA</w:t>
            </w:r>
          </w:p>
        </w:tc>
        <w:tc>
          <w:tcPr>
            <w:tcW w:w="2267" w:type="dxa"/>
          </w:tcPr>
          <w:p w14:paraId="6BB90F00" w14:textId="60ABA95C" w:rsidR="00334C6A" w:rsidRPr="005647EB" w:rsidRDefault="00334C6A" w:rsidP="002570E4">
            <w:pPr>
              <w:pStyle w:val="TAL"/>
              <w:keepNext w:val="0"/>
              <w:keepLines w:val="0"/>
            </w:pPr>
            <w:r w:rsidRPr="005647EB">
              <w:t>MeasResultListEUTRA</w:t>
            </w:r>
            <w:r w:rsidR="002570E4" w:rsidRPr="005647EB">
              <w:t xml:space="preserve"> </w:t>
            </w:r>
          </w:p>
        </w:tc>
        <w:tc>
          <w:tcPr>
            <w:tcW w:w="1700" w:type="dxa"/>
          </w:tcPr>
          <w:p w14:paraId="35817680" w14:textId="77777777" w:rsidR="00334C6A" w:rsidRPr="005647EB" w:rsidRDefault="00334C6A" w:rsidP="002570E4">
            <w:pPr>
              <w:pStyle w:val="TAL"/>
              <w:keepNext w:val="0"/>
              <w:keepLines w:val="0"/>
            </w:pPr>
          </w:p>
        </w:tc>
        <w:tc>
          <w:tcPr>
            <w:tcW w:w="1133" w:type="dxa"/>
          </w:tcPr>
          <w:p w14:paraId="42ABDDF2" w14:textId="77777777" w:rsidR="00334C6A" w:rsidRPr="005647EB" w:rsidRDefault="00334C6A" w:rsidP="002570E4">
            <w:pPr>
              <w:pStyle w:val="TAL"/>
              <w:keepNext w:val="0"/>
              <w:keepLines w:val="0"/>
            </w:pPr>
          </w:p>
        </w:tc>
      </w:tr>
      <w:tr w:rsidR="00334C6A" w:rsidRPr="005647EB" w14:paraId="7FE50562" w14:textId="77777777" w:rsidTr="002570E4">
        <w:trPr>
          <w:jc w:val="center"/>
        </w:trPr>
        <w:tc>
          <w:tcPr>
            <w:tcW w:w="4436" w:type="dxa"/>
          </w:tcPr>
          <w:p w14:paraId="66F54E6D" w14:textId="0516B841" w:rsidR="00334C6A" w:rsidRPr="005647EB" w:rsidRDefault="002570E4" w:rsidP="002570E4">
            <w:pPr>
              <w:pStyle w:val="TAL"/>
              <w:keepNext w:val="0"/>
              <w:keepLines w:val="0"/>
            </w:pPr>
            <w:r w:rsidRPr="005647EB">
              <w:t xml:space="preserve">   </w:t>
            </w:r>
            <w:r w:rsidR="00334C6A" w:rsidRPr="005647EB">
              <w:t>}</w:t>
            </w:r>
          </w:p>
        </w:tc>
        <w:tc>
          <w:tcPr>
            <w:tcW w:w="2267" w:type="dxa"/>
          </w:tcPr>
          <w:p w14:paraId="6BCE9C96" w14:textId="77777777" w:rsidR="00334C6A" w:rsidRPr="005647EB" w:rsidRDefault="00334C6A" w:rsidP="002570E4">
            <w:pPr>
              <w:pStyle w:val="TAL"/>
              <w:keepNext w:val="0"/>
              <w:keepLines w:val="0"/>
            </w:pPr>
          </w:p>
        </w:tc>
        <w:tc>
          <w:tcPr>
            <w:tcW w:w="1700" w:type="dxa"/>
          </w:tcPr>
          <w:p w14:paraId="705A2365" w14:textId="77777777" w:rsidR="00334C6A" w:rsidRPr="005647EB" w:rsidRDefault="00334C6A" w:rsidP="002570E4">
            <w:pPr>
              <w:pStyle w:val="TAL"/>
              <w:keepNext w:val="0"/>
              <w:keepLines w:val="0"/>
            </w:pPr>
          </w:p>
        </w:tc>
        <w:tc>
          <w:tcPr>
            <w:tcW w:w="1133" w:type="dxa"/>
          </w:tcPr>
          <w:p w14:paraId="4D0CD21A" w14:textId="77777777" w:rsidR="00334C6A" w:rsidRPr="005647EB" w:rsidRDefault="00334C6A" w:rsidP="002570E4">
            <w:pPr>
              <w:pStyle w:val="TAL"/>
              <w:keepNext w:val="0"/>
              <w:keepLines w:val="0"/>
            </w:pPr>
          </w:p>
        </w:tc>
      </w:tr>
      <w:tr w:rsidR="00334C6A" w:rsidRPr="005647EB" w14:paraId="21A832DC" w14:textId="77777777" w:rsidTr="002570E4">
        <w:trPr>
          <w:jc w:val="center"/>
        </w:trPr>
        <w:tc>
          <w:tcPr>
            <w:tcW w:w="4436" w:type="dxa"/>
          </w:tcPr>
          <w:p w14:paraId="100C8DEB" w14:textId="77777777" w:rsidR="00334C6A" w:rsidRPr="005647EB" w:rsidRDefault="00334C6A" w:rsidP="002570E4">
            <w:pPr>
              <w:pStyle w:val="TAL"/>
              <w:keepNext w:val="0"/>
              <w:keepLines w:val="0"/>
            </w:pPr>
            <w:r w:rsidRPr="005647EB">
              <w:t>}</w:t>
            </w:r>
          </w:p>
        </w:tc>
        <w:tc>
          <w:tcPr>
            <w:tcW w:w="2267" w:type="dxa"/>
          </w:tcPr>
          <w:p w14:paraId="4CAD3A06" w14:textId="77777777" w:rsidR="00334C6A" w:rsidRPr="005647EB" w:rsidRDefault="00334C6A" w:rsidP="002570E4">
            <w:pPr>
              <w:pStyle w:val="TAL"/>
              <w:keepNext w:val="0"/>
              <w:keepLines w:val="0"/>
            </w:pPr>
          </w:p>
        </w:tc>
        <w:tc>
          <w:tcPr>
            <w:tcW w:w="1700" w:type="dxa"/>
          </w:tcPr>
          <w:p w14:paraId="2C97E73A" w14:textId="77777777" w:rsidR="00334C6A" w:rsidRPr="005647EB" w:rsidRDefault="00334C6A" w:rsidP="002570E4">
            <w:pPr>
              <w:pStyle w:val="TAL"/>
              <w:keepNext w:val="0"/>
              <w:keepLines w:val="0"/>
            </w:pPr>
          </w:p>
        </w:tc>
        <w:tc>
          <w:tcPr>
            <w:tcW w:w="1133" w:type="dxa"/>
          </w:tcPr>
          <w:p w14:paraId="5A8E56E3" w14:textId="77777777" w:rsidR="00334C6A" w:rsidRPr="005647EB" w:rsidRDefault="00334C6A" w:rsidP="002570E4">
            <w:pPr>
              <w:pStyle w:val="TAL"/>
              <w:keepNext w:val="0"/>
              <w:keepLines w:val="0"/>
            </w:pPr>
          </w:p>
        </w:tc>
      </w:tr>
    </w:tbl>
    <w:p w14:paraId="4CB3E715" w14:textId="77777777" w:rsidR="00334C6A" w:rsidRPr="005647EB" w:rsidRDefault="00334C6A" w:rsidP="002570E4"/>
    <w:p w14:paraId="2CB4DD35" w14:textId="77777777" w:rsidR="00334C6A" w:rsidRPr="005647EB" w:rsidRDefault="00334C6A" w:rsidP="002570E4">
      <w:pPr>
        <w:pStyle w:val="TH"/>
        <w:keepNext w:val="0"/>
        <w:keepLines w:val="0"/>
      </w:pPr>
      <w:r w:rsidRPr="005647EB">
        <w:t>Table 8.3.3_2.4.3-</w:t>
      </w:r>
      <w:r w:rsidRPr="005647EB">
        <w:rPr>
          <w:lang w:eastAsia="zh-CN"/>
        </w:rPr>
        <w:t>6</w:t>
      </w:r>
      <w:r w:rsidRPr="005647EB">
        <w:t xml:space="preserve">: </w:t>
      </w:r>
      <w:r w:rsidRPr="005647EB">
        <w:rPr>
          <w:i/>
        </w:rPr>
        <w:t>MeasResultListEUTRA</w:t>
      </w:r>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09D40673" w14:textId="77777777" w:rsidTr="002570E4">
        <w:trPr>
          <w:cantSplit/>
          <w:jc w:val="center"/>
        </w:trPr>
        <w:tc>
          <w:tcPr>
            <w:tcW w:w="9536" w:type="dxa"/>
            <w:gridSpan w:val="4"/>
          </w:tcPr>
          <w:p w14:paraId="31970628" w14:textId="64E5B0D8"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334C6A" w:rsidRPr="005647EB" w14:paraId="674BE1DC" w14:textId="77777777" w:rsidTr="002570E4">
        <w:trPr>
          <w:jc w:val="center"/>
        </w:trPr>
        <w:tc>
          <w:tcPr>
            <w:tcW w:w="4436" w:type="dxa"/>
          </w:tcPr>
          <w:p w14:paraId="26081C0E" w14:textId="79393007"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20291A5B" w14:textId="77777777" w:rsidR="00334C6A" w:rsidRPr="005647EB" w:rsidRDefault="00334C6A" w:rsidP="002570E4">
            <w:pPr>
              <w:pStyle w:val="TAH"/>
              <w:keepNext w:val="0"/>
              <w:keepLines w:val="0"/>
            </w:pPr>
            <w:r w:rsidRPr="005647EB">
              <w:t>Value/remark</w:t>
            </w:r>
          </w:p>
        </w:tc>
        <w:tc>
          <w:tcPr>
            <w:tcW w:w="1700" w:type="dxa"/>
          </w:tcPr>
          <w:p w14:paraId="63E4E3A8" w14:textId="77777777" w:rsidR="00334C6A" w:rsidRPr="005647EB" w:rsidRDefault="00334C6A" w:rsidP="002570E4">
            <w:pPr>
              <w:pStyle w:val="TAH"/>
              <w:keepNext w:val="0"/>
              <w:keepLines w:val="0"/>
            </w:pPr>
            <w:r w:rsidRPr="005647EB">
              <w:t>Comment</w:t>
            </w:r>
          </w:p>
        </w:tc>
        <w:tc>
          <w:tcPr>
            <w:tcW w:w="1133" w:type="dxa"/>
          </w:tcPr>
          <w:p w14:paraId="5EFE92A0" w14:textId="77777777" w:rsidR="00334C6A" w:rsidRPr="005647EB" w:rsidRDefault="00334C6A" w:rsidP="002570E4">
            <w:pPr>
              <w:pStyle w:val="TAH"/>
              <w:keepNext w:val="0"/>
              <w:keepLines w:val="0"/>
            </w:pPr>
            <w:r w:rsidRPr="005647EB">
              <w:t>Condition</w:t>
            </w:r>
          </w:p>
        </w:tc>
      </w:tr>
      <w:tr w:rsidR="00334C6A" w:rsidRPr="005647EB" w14:paraId="7F416DCE" w14:textId="77777777" w:rsidTr="002570E4">
        <w:trPr>
          <w:jc w:val="center"/>
        </w:trPr>
        <w:tc>
          <w:tcPr>
            <w:tcW w:w="4436" w:type="dxa"/>
          </w:tcPr>
          <w:p w14:paraId="652497AD" w14:textId="3750E8FE" w:rsidR="00334C6A" w:rsidRPr="005647EB" w:rsidRDefault="00334C6A"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47DBB11F" w14:textId="77777777" w:rsidR="00334C6A" w:rsidRPr="005647EB" w:rsidRDefault="00334C6A" w:rsidP="002570E4">
            <w:pPr>
              <w:pStyle w:val="TAL"/>
              <w:keepNext w:val="0"/>
              <w:keepLines w:val="0"/>
            </w:pPr>
          </w:p>
        </w:tc>
        <w:tc>
          <w:tcPr>
            <w:tcW w:w="1700" w:type="dxa"/>
          </w:tcPr>
          <w:p w14:paraId="5226D3F8" w14:textId="77777777" w:rsidR="00334C6A" w:rsidRPr="005647EB" w:rsidRDefault="00334C6A" w:rsidP="002570E4">
            <w:pPr>
              <w:pStyle w:val="TAL"/>
              <w:keepNext w:val="0"/>
              <w:keepLines w:val="0"/>
            </w:pPr>
          </w:p>
        </w:tc>
        <w:tc>
          <w:tcPr>
            <w:tcW w:w="1133" w:type="dxa"/>
          </w:tcPr>
          <w:p w14:paraId="369EA58A" w14:textId="77777777" w:rsidR="00334C6A" w:rsidRPr="005647EB" w:rsidRDefault="00334C6A" w:rsidP="002570E4">
            <w:pPr>
              <w:pStyle w:val="TAL"/>
              <w:keepNext w:val="0"/>
              <w:keepLines w:val="0"/>
            </w:pPr>
          </w:p>
        </w:tc>
      </w:tr>
      <w:tr w:rsidR="00334C6A" w:rsidRPr="005647EB" w14:paraId="13D52EBF" w14:textId="77777777" w:rsidTr="002570E4">
        <w:trPr>
          <w:jc w:val="center"/>
        </w:trPr>
        <w:tc>
          <w:tcPr>
            <w:tcW w:w="4436" w:type="dxa"/>
          </w:tcPr>
          <w:p w14:paraId="0C1E6D67" w14:textId="4BADE7E6" w:rsidR="00334C6A" w:rsidRPr="005647EB" w:rsidDel="003F6218" w:rsidRDefault="002570E4" w:rsidP="002570E4">
            <w:pPr>
              <w:pStyle w:val="TAL"/>
              <w:keepNext w:val="0"/>
              <w:keepLines w:val="0"/>
            </w:pPr>
            <w:r w:rsidRPr="005647EB">
              <w:t xml:space="preserve">  </w:t>
            </w:r>
            <w:r w:rsidR="00334C6A" w:rsidRPr="005647EB">
              <w:t>physCellId</w:t>
            </w:r>
          </w:p>
        </w:tc>
        <w:tc>
          <w:tcPr>
            <w:tcW w:w="2267" w:type="dxa"/>
          </w:tcPr>
          <w:p w14:paraId="0657BBBF" w14:textId="77777777" w:rsidR="00334C6A" w:rsidRPr="005647EB" w:rsidRDefault="00334C6A" w:rsidP="002570E4">
            <w:pPr>
              <w:pStyle w:val="TAL"/>
              <w:keepNext w:val="0"/>
              <w:keepLines w:val="0"/>
            </w:pPr>
            <w:r w:rsidRPr="005647EB">
              <w:t>PhysCellId</w:t>
            </w:r>
          </w:p>
        </w:tc>
        <w:tc>
          <w:tcPr>
            <w:tcW w:w="1700" w:type="dxa"/>
          </w:tcPr>
          <w:p w14:paraId="6ECA521F" w14:textId="77777777" w:rsidR="00334C6A" w:rsidRPr="005647EB" w:rsidRDefault="00334C6A" w:rsidP="002570E4">
            <w:pPr>
              <w:pStyle w:val="TAL"/>
              <w:keepNext w:val="0"/>
              <w:keepLines w:val="0"/>
            </w:pPr>
          </w:p>
        </w:tc>
        <w:tc>
          <w:tcPr>
            <w:tcW w:w="1133" w:type="dxa"/>
          </w:tcPr>
          <w:p w14:paraId="62BD50E4" w14:textId="77777777" w:rsidR="00334C6A" w:rsidRPr="005647EB" w:rsidRDefault="00334C6A" w:rsidP="002570E4">
            <w:pPr>
              <w:pStyle w:val="TAL"/>
              <w:keepNext w:val="0"/>
              <w:keepLines w:val="0"/>
            </w:pPr>
          </w:p>
        </w:tc>
      </w:tr>
      <w:tr w:rsidR="00334C6A" w:rsidRPr="005647EB" w14:paraId="055108A6" w14:textId="77777777" w:rsidTr="002570E4">
        <w:trPr>
          <w:jc w:val="center"/>
        </w:trPr>
        <w:tc>
          <w:tcPr>
            <w:tcW w:w="4436" w:type="dxa"/>
          </w:tcPr>
          <w:p w14:paraId="746F08C9" w14:textId="33D66783" w:rsidR="00334C6A" w:rsidRPr="005647EB" w:rsidRDefault="002570E4" w:rsidP="002570E4">
            <w:pPr>
              <w:pStyle w:val="TAL"/>
              <w:keepNext w:val="0"/>
              <w:keepLines w:val="0"/>
            </w:pPr>
            <w:r w:rsidRPr="005647EB">
              <w:t xml:space="preserve">  </w:t>
            </w:r>
            <w:r w:rsidR="00334C6A" w:rsidRPr="005647EB">
              <w:t>measResult</w:t>
            </w:r>
            <w:r w:rsidRPr="005647EB">
              <w:t xml:space="preserve"> </w:t>
            </w:r>
            <w:r w:rsidR="00334C6A" w:rsidRPr="005647EB">
              <w:t>SEQUENCE</w:t>
            </w:r>
            <w:r w:rsidRPr="005647EB">
              <w:t xml:space="preserve"> </w:t>
            </w:r>
            <w:r w:rsidR="00334C6A" w:rsidRPr="005647EB">
              <w:t>{</w:t>
            </w:r>
          </w:p>
        </w:tc>
        <w:tc>
          <w:tcPr>
            <w:tcW w:w="2267" w:type="dxa"/>
          </w:tcPr>
          <w:p w14:paraId="62B0F816" w14:textId="77777777" w:rsidR="00334C6A" w:rsidRPr="005647EB" w:rsidRDefault="00334C6A" w:rsidP="002570E4">
            <w:pPr>
              <w:pStyle w:val="TAL"/>
              <w:keepNext w:val="0"/>
              <w:keepLines w:val="0"/>
            </w:pPr>
          </w:p>
        </w:tc>
        <w:tc>
          <w:tcPr>
            <w:tcW w:w="1700" w:type="dxa"/>
          </w:tcPr>
          <w:p w14:paraId="3A2A4194" w14:textId="1F6E118C" w:rsidR="00334C6A" w:rsidRPr="005647EB" w:rsidRDefault="002570E4" w:rsidP="002570E4">
            <w:pPr>
              <w:pStyle w:val="TAL"/>
              <w:keepNext w:val="0"/>
              <w:keepLines w:val="0"/>
            </w:pPr>
            <w:r w:rsidRPr="005647EB">
              <w:t xml:space="preserve"> </w:t>
            </w:r>
          </w:p>
        </w:tc>
        <w:tc>
          <w:tcPr>
            <w:tcW w:w="1133" w:type="dxa"/>
          </w:tcPr>
          <w:p w14:paraId="02229F97" w14:textId="77777777" w:rsidR="00334C6A" w:rsidRPr="005647EB" w:rsidRDefault="00334C6A" w:rsidP="002570E4">
            <w:pPr>
              <w:pStyle w:val="TAL"/>
              <w:keepNext w:val="0"/>
              <w:keepLines w:val="0"/>
            </w:pPr>
          </w:p>
        </w:tc>
      </w:tr>
      <w:tr w:rsidR="00334C6A" w:rsidRPr="005647EB" w14:paraId="0AEF329C" w14:textId="77777777" w:rsidTr="002570E4">
        <w:trPr>
          <w:jc w:val="center"/>
        </w:trPr>
        <w:tc>
          <w:tcPr>
            <w:tcW w:w="4436" w:type="dxa"/>
          </w:tcPr>
          <w:p w14:paraId="10C582E7" w14:textId="5E71DF5C"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043BA40A" w14:textId="77777777" w:rsidR="00334C6A" w:rsidRPr="005647EB" w:rsidRDefault="00334C6A" w:rsidP="002570E4">
            <w:pPr>
              <w:pStyle w:val="TAL"/>
              <w:keepNext w:val="0"/>
              <w:keepLines w:val="0"/>
            </w:pPr>
          </w:p>
        </w:tc>
        <w:tc>
          <w:tcPr>
            <w:tcW w:w="1700" w:type="dxa"/>
          </w:tcPr>
          <w:p w14:paraId="7F10CCD6" w14:textId="5D7F860B"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428F34F3" w14:textId="77777777" w:rsidR="00334C6A" w:rsidRPr="005647EB" w:rsidRDefault="00334C6A" w:rsidP="002570E4">
            <w:pPr>
              <w:pStyle w:val="TAL"/>
              <w:keepNext w:val="0"/>
              <w:keepLines w:val="0"/>
            </w:pPr>
          </w:p>
        </w:tc>
      </w:tr>
      <w:tr w:rsidR="00334C6A" w:rsidRPr="005647EB" w14:paraId="188AB7AF" w14:textId="77777777" w:rsidTr="002570E4">
        <w:trPr>
          <w:jc w:val="center"/>
        </w:trPr>
        <w:tc>
          <w:tcPr>
            <w:tcW w:w="4436" w:type="dxa"/>
          </w:tcPr>
          <w:p w14:paraId="15754678" w14:textId="2FC22E5B"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4F1D1B1F" w14:textId="77777777" w:rsidR="00334C6A" w:rsidRPr="005647EB" w:rsidRDefault="00334C6A" w:rsidP="002570E4">
            <w:pPr>
              <w:pStyle w:val="TAL"/>
              <w:keepNext w:val="0"/>
              <w:keepLines w:val="0"/>
            </w:pPr>
          </w:p>
        </w:tc>
        <w:tc>
          <w:tcPr>
            <w:tcW w:w="1700" w:type="dxa"/>
          </w:tcPr>
          <w:p w14:paraId="2AA65093" w14:textId="1753206F"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496DE8D9" w14:textId="77777777" w:rsidR="00334C6A" w:rsidRPr="005647EB" w:rsidRDefault="00334C6A" w:rsidP="002570E4">
            <w:pPr>
              <w:pStyle w:val="TAL"/>
              <w:keepNext w:val="0"/>
              <w:keepLines w:val="0"/>
            </w:pPr>
          </w:p>
        </w:tc>
      </w:tr>
      <w:tr w:rsidR="00334C6A" w:rsidRPr="005647EB" w14:paraId="0FB6C5F3" w14:textId="77777777" w:rsidTr="002570E4">
        <w:trPr>
          <w:jc w:val="center"/>
        </w:trPr>
        <w:tc>
          <w:tcPr>
            <w:tcW w:w="4436" w:type="dxa"/>
          </w:tcPr>
          <w:p w14:paraId="1CB568CD" w14:textId="778D4536" w:rsidR="00334C6A" w:rsidRPr="005647EB" w:rsidRDefault="002570E4" w:rsidP="002570E4">
            <w:pPr>
              <w:pStyle w:val="TAL"/>
              <w:keepNext w:val="0"/>
              <w:keepLines w:val="0"/>
            </w:pPr>
            <w:r w:rsidRPr="005647EB">
              <w:t xml:space="preserve">  </w:t>
            </w:r>
            <w:r w:rsidR="00334C6A" w:rsidRPr="005647EB">
              <w:t>}</w:t>
            </w:r>
          </w:p>
        </w:tc>
        <w:tc>
          <w:tcPr>
            <w:tcW w:w="2267" w:type="dxa"/>
          </w:tcPr>
          <w:p w14:paraId="76824B19" w14:textId="77777777" w:rsidR="00334C6A" w:rsidRPr="005647EB" w:rsidRDefault="00334C6A" w:rsidP="002570E4">
            <w:pPr>
              <w:pStyle w:val="TAL"/>
              <w:keepNext w:val="0"/>
              <w:keepLines w:val="0"/>
            </w:pPr>
          </w:p>
        </w:tc>
        <w:tc>
          <w:tcPr>
            <w:tcW w:w="1700" w:type="dxa"/>
          </w:tcPr>
          <w:p w14:paraId="7F87FAFC" w14:textId="77777777" w:rsidR="00334C6A" w:rsidRPr="005647EB" w:rsidRDefault="00334C6A" w:rsidP="002570E4">
            <w:pPr>
              <w:pStyle w:val="TAL"/>
              <w:keepNext w:val="0"/>
              <w:keepLines w:val="0"/>
            </w:pPr>
          </w:p>
        </w:tc>
        <w:tc>
          <w:tcPr>
            <w:tcW w:w="1133" w:type="dxa"/>
          </w:tcPr>
          <w:p w14:paraId="1EB48DF6" w14:textId="77777777" w:rsidR="00334C6A" w:rsidRPr="005647EB" w:rsidRDefault="00334C6A" w:rsidP="002570E4">
            <w:pPr>
              <w:pStyle w:val="TAL"/>
              <w:keepNext w:val="0"/>
              <w:keepLines w:val="0"/>
            </w:pPr>
          </w:p>
        </w:tc>
      </w:tr>
      <w:tr w:rsidR="00334C6A" w:rsidRPr="005647EB" w14:paraId="682044BA" w14:textId="77777777" w:rsidTr="002570E4">
        <w:trPr>
          <w:jc w:val="center"/>
        </w:trPr>
        <w:tc>
          <w:tcPr>
            <w:tcW w:w="4436" w:type="dxa"/>
          </w:tcPr>
          <w:p w14:paraId="71D4BBDD" w14:textId="77777777" w:rsidR="00334C6A" w:rsidRPr="005647EB" w:rsidRDefault="00334C6A" w:rsidP="002570E4">
            <w:pPr>
              <w:pStyle w:val="TAL"/>
              <w:keepNext w:val="0"/>
              <w:keepLines w:val="0"/>
            </w:pPr>
            <w:r w:rsidRPr="005647EB">
              <w:t>}</w:t>
            </w:r>
          </w:p>
        </w:tc>
        <w:tc>
          <w:tcPr>
            <w:tcW w:w="2267" w:type="dxa"/>
          </w:tcPr>
          <w:p w14:paraId="0937FD28" w14:textId="77777777" w:rsidR="00334C6A" w:rsidRPr="005647EB" w:rsidRDefault="00334C6A" w:rsidP="002570E4">
            <w:pPr>
              <w:pStyle w:val="TAL"/>
              <w:keepNext w:val="0"/>
              <w:keepLines w:val="0"/>
            </w:pPr>
          </w:p>
        </w:tc>
        <w:tc>
          <w:tcPr>
            <w:tcW w:w="1700" w:type="dxa"/>
          </w:tcPr>
          <w:p w14:paraId="43F7A25A" w14:textId="77777777" w:rsidR="00334C6A" w:rsidRPr="005647EB" w:rsidRDefault="00334C6A" w:rsidP="002570E4">
            <w:pPr>
              <w:pStyle w:val="TAL"/>
              <w:keepNext w:val="0"/>
              <w:keepLines w:val="0"/>
            </w:pPr>
          </w:p>
        </w:tc>
        <w:tc>
          <w:tcPr>
            <w:tcW w:w="1133" w:type="dxa"/>
          </w:tcPr>
          <w:p w14:paraId="0E1C20BA" w14:textId="77777777" w:rsidR="00334C6A" w:rsidRPr="005647EB" w:rsidRDefault="00334C6A" w:rsidP="002570E4">
            <w:pPr>
              <w:pStyle w:val="TAL"/>
              <w:keepNext w:val="0"/>
              <w:keepLines w:val="0"/>
            </w:pPr>
          </w:p>
        </w:tc>
      </w:tr>
    </w:tbl>
    <w:p w14:paraId="38F98683" w14:textId="77777777" w:rsidR="00334C6A" w:rsidRPr="005647EB" w:rsidRDefault="00334C6A" w:rsidP="002570E4"/>
    <w:p w14:paraId="57AA1B7E" w14:textId="77777777" w:rsidR="00334C6A" w:rsidRPr="005647EB" w:rsidRDefault="00334C6A" w:rsidP="002570E4">
      <w:pPr>
        <w:pStyle w:val="TH"/>
        <w:keepNext w:val="0"/>
        <w:keepLines w:val="0"/>
      </w:pPr>
      <w:r w:rsidRPr="005647EB">
        <w:t>Table 8.3.3_2.4.3-</w:t>
      </w:r>
      <w:r w:rsidRPr="005647EB">
        <w:rPr>
          <w:lang w:eastAsia="zh-CN"/>
        </w:rPr>
        <w:t>7</w:t>
      </w:r>
      <w:r w:rsidRPr="005647EB">
        <w:t xml:space="preserve">: </w:t>
      </w:r>
      <w:r w:rsidRPr="005647EB">
        <w:rPr>
          <w:i/>
        </w:rPr>
        <w:t>FilterCoefficient</w:t>
      </w:r>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3AEE5A94" w14:textId="77777777" w:rsidTr="002570E4">
        <w:trPr>
          <w:cantSplit/>
          <w:jc w:val="center"/>
        </w:trPr>
        <w:tc>
          <w:tcPr>
            <w:tcW w:w="9536" w:type="dxa"/>
            <w:gridSpan w:val="4"/>
          </w:tcPr>
          <w:p w14:paraId="33ED8AB0" w14:textId="4F648A9B"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334C6A" w:rsidRPr="005647EB" w14:paraId="594AE1CE" w14:textId="77777777" w:rsidTr="002570E4">
        <w:trPr>
          <w:jc w:val="center"/>
        </w:trPr>
        <w:tc>
          <w:tcPr>
            <w:tcW w:w="4436" w:type="dxa"/>
          </w:tcPr>
          <w:p w14:paraId="6515B508" w14:textId="79869440" w:rsidR="00334C6A" w:rsidRPr="005647EB" w:rsidRDefault="00334C6A" w:rsidP="002570E4">
            <w:pPr>
              <w:pStyle w:val="TAH"/>
              <w:keepNext w:val="0"/>
              <w:keepLines w:val="0"/>
              <w:rPr>
                <w:rFonts w:cs="Arial"/>
                <w:szCs w:val="18"/>
              </w:rPr>
            </w:pPr>
            <w:r w:rsidRPr="005647EB">
              <w:rPr>
                <w:rFonts w:cs="Arial"/>
                <w:szCs w:val="18"/>
              </w:rPr>
              <w:t>Information</w:t>
            </w:r>
            <w:r w:rsidR="002570E4" w:rsidRPr="005647EB">
              <w:rPr>
                <w:rFonts w:cs="Arial"/>
                <w:szCs w:val="18"/>
              </w:rPr>
              <w:t xml:space="preserve"> </w:t>
            </w:r>
            <w:r w:rsidRPr="005647EB">
              <w:rPr>
                <w:rFonts w:cs="Arial"/>
                <w:szCs w:val="18"/>
              </w:rPr>
              <w:t>Element</w:t>
            </w:r>
          </w:p>
        </w:tc>
        <w:tc>
          <w:tcPr>
            <w:tcW w:w="2267" w:type="dxa"/>
          </w:tcPr>
          <w:p w14:paraId="0CCEE8DF" w14:textId="77777777" w:rsidR="00334C6A" w:rsidRPr="005647EB" w:rsidRDefault="00334C6A" w:rsidP="002570E4">
            <w:pPr>
              <w:pStyle w:val="TAH"/>
              <w:keepNext w:val="0"/>
              <w:keepLines w:val="0"/>
              <w:rPr>
                <w:rFonts w:cs="Arial"/>
                <w:szCs w:val="18"/>
              </w:rPr>
            </w:pPr>
            <w:r w:rsidRPr="005647EB">
              <w:rPr>
                <w:rFonts w:cs="Arial"/>
                <w:szCs w:val="18"/>
              </w:rPr>
              <w:t>Value/remark</w:t>
            </w:r>
          </w:p>
        </w:tc>
        <w:tc>
          <w:tcPr>
            <w:tcW w:w="1700" w:type="dxa"/>
          </w:tcPr>
          <w:p w14:paraId="78C87B3D" w14:textId="77777777" w:rsidR="00334C6A" w:rsidRPr="005647EB" w:rsidRDefault="00334C6A" w:rsidP="002570E4">
            <w:pPr>
              <w:pStyle w:val="TAH"/>
              <w:keepNext w:val="0"/>
              <w:keepLines w:val="0"/>
              <w:rPr>
                <w:rFonts w:cs="Arial"/>
                <w:szCs w:val="18"/>
              </w:rPr>
            </w:pPr>
            <w:r w:rsidRPr="005647EB">
              <w:rPr>
                <w:rFonts w:cs="Arial"/>
                <w:szCs w:val="18"/>
              </w:rPr>
              <w:t>Comment</w:t>
            </w:r>
          </w:p>
        </w:tc>
        <w:tc>
          <w:tcPr>
            <w:tcW w:w="1133" w:type="dxa"/>
          </w:tcPr>
          <w:p w14:paraId="3E2CD742" w14:textId="77777777" w:rsidR="00334C6A" w:rsidRPr="005647EB" w:rsidRDefault="00334C6A" w:rsidP="002570E4">
            <w:pPr>
              <w:pStyle w:val="TAH"/>
              <w:keepNext w:val="0"/>
              <w:keepLines w:val="0"/>
              <w:rPr>
                <w:rFonts w:cs="Arial"/>
                <w:szCs w:val="18"/>
              </w:rPr>
            </w:pPr>
            <w:r w:rsidRPr="005647EB">
              <w:rPr>
                <w:rFonts w:cs="Arial"/>
                <w:szCs w:val="18"/>
              </w:rPr>
              <w:t>Condition</w:t>
            </w:r>
          </w:p>
        </w:tc>
      </w:tr>
      <w:tr w:rsidR="00334C6A" w:rsidRPr="005647EB" w14:paraId="5DDD8744" w14:textId="77777777" w:rsidTr="002570E4">
        <w:trPr>
          <w:jc w:val="center"/>
        </w:trPr>
        <w:tc>
          <w:tcPr>
            <w:tcW w:w="4436" w:type="dxa"/>
          </w:tcPr>
          <w:p w14:paraId="28C58C15" w14:textId="77777777" w:rsidR="00334C6A" w:rsidRPr="005647EB" w:rsidDel="003F6218" w:rsidRDefault="00334C6A" w:rsidP="002570E4">
            <w:pPr>
              <w:rPr>
                <w:rFonts w:ascii="Arial" w:hAnsi="Arial" w:cs="Arial"/>
                <w:sz w:val="18"/>
                <w:szCs w:val="18"/>
              </w:rPr>
            </w:pPr>
            <w:r w:rsidRPr="005647EB">
              <w:rPr>
                <w:rFonts w:ascii="Arial" w:hAnsi="Arial" w:cs="Arial"/>
                <w:sz w:val="18"/>
                <w:szCs w:val="18"/>
              </w:rPr>
              <w:t>filterCoefficient</w:t>
            </w:r>
          </w:p>
        </w:tc>
        <w:tc>
          <w:tcPr>
            <w:tcW w:w="2267" w:type="dxa"/>
          </w:tcPr>
          <w:p w14:paraId="3D9BB8DA" w14:textId="77777777" w:rsidR="00334C6A" w:rsidRPr="005647EB" w:rsidRDefault="00334C6A" w:rsidP="002570E4">
            <w:pPr>
              <w:pStyle w:val="TAL"/>
              <w:keepNext w:val="0"/>
              <w:keepLines w:val="0"/>
              <w:rPr>
                <w:rFonts w:cs="Arial"/>
                <w:szCs w:val="18"/>
              </w:rPr>
            </w:pPr>
            <w:r w:rsidRPr="005647EB">
              <w:rPr>
                <w:rFonts w:cs="Arial"/>
                <w:szCs w:val="18"/>
              </w:rPr>
              <w:t>fc9</w:t>
            </w:r>
          </w:p>
        </w:tc>
        <w:tc>
          <w:tcPr>
            <w:tcW w:w="1700" w:type="dxa"/>
          </w:tcPr>
          <w:p w14:paraId="1A0F5804" w14:textId="77777777" w:rsidR="00334C6A" w:rsidRPr="005647EB" w:rsidRDefault="00334C6A" w:rsidP="002570E4">
            <w:pPr>
              <w:pStyle w:val="TAL"/>
              <w:keepNext w:val="0"/>
              <w:keepLines w:val="0"/>
              <w:rPr>
                <w:rFonts w:cs="Arial"/>
                <w:szCs w:val="18"/>
              </w:rPr>
            </w:pPr>
          </w:p>
        </w:tc>
        <w:tc>
          <w:tcPr>
            <w:tcW w:w="1133" w:type="dxa"/>
          </w:tcPr>
          <w:p w14:paraId="59B05C9B" w14:textId="77777777" w:rsidR="00334C6A" w:rsidRPr="005647EB" w:rsidRDefault="00334C6A" w:rsidP="002570E4">
            <w:pPr>
              <w:pStyle w:val="TAL"/>
              <w:keepNext w:val="0"/>
              <w:keepLines w:val="0"/>
              <w:rPr>
                <w:rFonts w:cs="Arial"/>
                <w:szCs w:val="18"/>
              </w:rPr>
            </w:pPr>
          </w:p>
        </w:tc>
      </w:tr>
    </w:tbl>
    <w:p w14:paraId="169B1732" w14:textId="77777777" w:rsidR="00334C6A" w:rsidRPr="005647EB" w:rsidRDefault="00334C6A" w:rsidP="002570E4"/>
    <w:p w14:paraId="56D58452" w14:textId="77777777" w:rsidR="00334C6A" w:rsidRPr="005647EB" w:rsidRDefault="00334C6A" w:rsidP="006D30B7">
      <w:pPr>
        <w:pStyle w:val="TH"/>
      </w:pPr>
      <w:r w:rsidRPr="005647EB">
        <w:lastRenderedPageBreak/>
        <w:t>Table 8.3.3_2.4.3-</w:t>
      </w:r>
      <w:r w:rsidRPr="005647EB">
        <w:rPr>
          <w:lang w:eastAsia="zh-CN"/>
        </w:rPr>
        <w:t>8</w:t>
      </w:r>
      <w:r w:rsidRPr="005647EB">
        <w:t xml:space="preserve">: </w:t>
      </w:r>
      <w:r w:rsidRPr="005647EB">
        <w:rPr>
          <w:i/>
        </w:rPr>
        <w:t>MeasObjectEUTRA-GENERIC(Freq)</w:t>
      </w:r>
      <w:r w:rsidRPr="005647EB">
        <w:t>: Additional E-UTRAN FDD-FDD inter-frequency event triggered reporting under AWGN propagation conditions with DRX when L3 filtering is used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334C6A" w:rsidRPr="005647EB" w14:paraId="7E2923C6" w14:textId="77777777" w:rsidTr="002570E4">
        <w:trPr>
          <w:jc w:val="center"/>
        </w:trPr>
        <w:tc>
          <w:tcPr>
            <w:tcW w:w="9635" w:type="dxa"/>
            <w:gridSpan w:val="4"/>
            <w:shd w:val="clear" w:color="auto" w:fill="auto"/>
          </w:tcPr>
          <w:p w14:paraId="58422F9B" w14:textId="759D475E" w:rsidR="00334C6A" w:rsidRPr="005647EB" w:rsidRDefault="00334C6A" w:rsidP="006D30B7">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MeasObjectEUTRA-GENERIC(Freq)</w:t>
            </w:r>
          </w:p>
        </w:tc>
      </w:tr>
      <w:tr w:rsidR="00334C6A" w:rsidRPr="005647EB" w14:paraId="6D5BA8AB" w14:textId="77777777" w:rsidTr="002570E4">
        <w:trPr>
          <w:jc w:val="center"/>
        </w:trPr>
        <w:tc>
          <w:tcPr>
            <w:tcW w:w="4535" w:type="dxa"/>
            <w:shd w:val="clear" w:color="auto" w:fill="auto"/>
          </w:tcPr>
          <w:p w14:paraId="0B4E544D" w14:textId="4B0A0C51" w:rsidR="00334C6A" w:rsidRPr="005647EB" w:rsidRDefault="00334C6A" w:rsidP="006D30B7">
            <w:pPr>
              <w:pStyle w:val="TAH"/>
            </w:pPr>
            <w:r w:rsidRPr="005647EB">
              <w:t>Information</w:t>
            </w:r>
            <w:r w:rsidR="002570E4" w:rsidRPr="005647EB">
              <w:t xml:space="preserve"> </w:t>
            </w:r>
            <w:r w:rsidRPr="005647EB">
              <w:t>Element</w:t>
            </w:r>
          </w:p>
        </w:tc>
        <w:tc>
          <w:tcPr>
            <w:tcW w:w="2267" w:type="dxa"/>
            <w:shd w:val="clear" w:color="auto" w:fill="auto"/>
          </w:tcPr>
          <w:p w14:paraId="5704BAB4" w14:textId="77777777" w:rsidR="00334C6A" w:rsidRPr="005647EB" w:rsidRDefault="00334C6A" w:rsidP="006D30B7">
            <w:pPr>
              <w:pStyle w:val="TAH"/>
            </w:pPr>
            <w:r w:rsidRPr="005647EB">
              <w:t>Value/remark</w:t>
            </w:r>
          </w:p>
        </w:tc>
        <w:tc>
          <w:tcPr>
            <w:tcW w:w="1700" w:type="dxa"/>
            <w:shd w:val="clear" w:color="auto" w:fill="auto"/>
          </w:tcPr>
          <w:p w14:paraId="6B7B7616" w14:textId="77777777" w:rsidR="00334C6A" w:rsidRPr="005647EB" w:rsidRDefault="00334C6A" w:rsidP="006D30B7">
            <w:pPr>
              <w:pStyle w:val="TAH"/>
            </w:pPr>
            <w:r w:rsidRPr="005647EB">
              <w:t>Comment</w:t>
            </w:r>
          </w:p>
        </w:tc>
        <w:tc>
          <w:tcPr>
            <w:tcW w:w="1133" w:type="dxa"/>
            <w:shd w:val="clear" w:color="auto" w:fill="auto"/>
          </w:tcPr>
          <w:p w14:paraId="7A6E1D01" w14:textId="77777777" w:rsidR="00334C6A" w:rsidRPr="005647EB" w:rsidRDefault="00334C6A" w:rsidP="006D30B7">
            <w:pPr>
              <w:pStyle w:val="TAH"/>
            </w:pPr>
            <w:r w:rsidRPr="005647EB">
              <w:t>Condition</w:t>
            </w:r>
          </w:p>
        </w:tc>
      </w:tr>
      <w:tr w:rsidR="00334C6A" w:rsidRPr="005647EB" w14:paraId="092D8051" w14:textId="77777777" w:rsidTr="002570E4">
        <w:trPr>
          <w:jc w:val="center"/>
        </w:trPr>
        <w:tc>
          <w:tcPr>
            <w:tcW w:w="4535" w:type="dxa"/>
            <w:shd w:val="clear" w:color="auto" w:fill="auto"/>
          </w:tcPr>
          <w:p w14:paraId="7062AB51" w14:textId="6DE00A8E" w:rsidR="00334C6A" w:rsidRPr="005647EB" w:rsidRDefault="00334C6A" w:rsidP="006D30B7">
            <w:pPr>
              <w:pStyle w:val="TAL"/>
            </w:pPr>
            <w:r w:rsidRPr="005647EB">
              <w:t>MeasObjectEUTRA-GENERIC(Freq)</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145344BB" w14:textId="77777777" w:rsidR="00334C6A" w:rsidRPr="005647EB" w:rsidRDefault="00334C6A" w:rsidP="006D30B7">
            <w:pPr>
              <w:pStyle w:val="TAL"/>
            </w:pPr>
          </w:p>
        </w:tc>
        <w:tc>
          <w:tcPr>
            <w:tcW w:w="1700" w:type="dxa"/>
            <w:shd w:val="clear" w:color="auto" w:fill="auto"/>
          </w:tcPr>
          <w:p w14:paraId="5980689D" w14:textId="77777777" w:rsidR="00334C6A" w:rsidRPr="005647EB" w:rsidRDefault="00334C6A" w:rsidP="006D30B7">
            <w:pPr>
              <w:pStyle w:val="TAL"/>
            </w:pPr>
          </w:p>
        </w:tc>
        <w:tc>
          <w:tcPr>
            <w:tcW w:w="1133" w:type="dxa"/>
            <w:shd w:val="clear" w:color="auto" w:fill="auto"/>
          </w:tcPr>
          <w:p w14:paraId="2E3A2F18" w14:textId="77777777" w:rsidR="00334C6A" w:rsidRPr="005647EB" w:rsidRDefault="00334C6A" w:rsidP="006D30B7">
            <w:pPr>
              <w:pStyle w:val="TAL"/>
            </w:pPr>
          </w:p>
        </w:tc>
      </w:tr>
      <w:tr w:rsidR="00334C6A" w:rsidRPr="005647EB" w14:paraId="14D712C2" w14:textId="77777777" w:rsidTr="002570E4">
        <w:trPr>
          <w:jc w:val="center"/>
        </w:trPr>
        <w:tc>
          <w:tcPr>
            <w:tcW w:w="4535" w:type="dxa"/>
            <w:shd w:val="clear" w:color="auto" w:fill="auto"/>
          </w:tcPr>
          <w:p w14:paraId="31A059AD" w14:textId="1A886E53" w:rsidR="00334C6A" w:rsidRPr="005647EB" w:rsidRDefault="002570E4" w:rsidP="006D30B7">
            <w:pPr>
              <w:pStyle w:val="TAL"/>
            </w:pPr>
            <w:r w:rsidRPr="005647EB">
              <w:t xml:space="preserve">  </w:t>
            </w:r>
            <w:r w:rsidR="00334C6A" w:rsidRPr="005647EB">
              <w:t>carrierFreq</w:t>
            </w:r>
            <w:r w:rsidRPr="005647EB">
              <w:t xml:space="preserve"> </w:t>
            </w:r>
          </w:p>
        </w:tc>
        <w:tc>
          <w:tcPr>
            <w:tcW w:w="2267" w:type="dxa"/>
            <w:shd w:val="clear" w:color="auto" w:fill="auto"/>
          </w:tcPr>
          <w:p w14:paraId="6F9D08CD" w14:textId="018FD8CE" w:rsidR="00334C6A" w:rsidRPr="005647EB" w:rsidRDefault="00334C6A" w:rsidP="006D30B7">
            <w:pPr>
              <w:pStyle w:val="TAL"/>
            </w:pPr>
            <w:r w:rsidRPr="005647EB">
              <w:t>Downlink</w:t>
            </w:r>
            <w:r w:rsidR="002570E4" w:rsidRPr="005647EB">
              <w:t xml:space="preserve"> </w:t>
            </w:r>
            <w:r w:rsidRPr="005647EB">
              <w:t>EARFCN</w:t>
            </w:r>
            <w:r w:rsidR="002570E4" w:rsidRPr="005647EB">
              <w:t xml:space="preserve"> </w:t>
            </w:r>
            <w:r w:rsidRPr="005647EB">
              <w:t>for</w:t>
            </w:r>
            <w:r w:rsidR="002570E4" w:rsidRPr="005647EB">
              <w:t xml:space="preserve"> </w:t>
            </w:r>
            <w:r w:rsidRPr="005647EB">
              <w:t>Freq</w:t>
            </w:r>
          </w:p>
        </w:tc>
        <w:tc>
          <w:tcPr>
            <w:tcW w:w="1700" w:type="dxa"/>
            <w:shd w:val="clear" w:color="auto" w:fill="auto"/>
          </w:tcPr>
          <w:p w14:paraId="7667A132" w14:textId="77777777" w:rsidR="00334C6A" w:rsidRPr="005647EB" w:rsidRDefault="00334C6A" w:rsidP="006D30B7">
            <w:pPr>
              <w:pStyle w:val="TAL"/>
            </w:pPr>
          </w:p>
        </w:tc>
        <w:tc>
          <w:tcPr>
            <w:tcW w:w="1133" w:type="dxa"/>
            <w:shd w:val="clear" w:color="auto" w:fill="auto"/>
          </w:tcPr>
          <w:p w14:paraId="009FFDC5" w14:textId="77777777" w:rsidR="00334C6A" w:rsidRPr="005647EB" w:rsidRDefault="00334C6A" w:rsidP="006D30B7">
            <w:pPr>
              <w:pStyle w:val="TAL"/>
            </w:pPr>
          </w:p>
        </w:tc>
      </w:tr>
      <w:tr w:rsidR="00334C6A" w:rsidRPr="005647EB" w14:paraId="1CC3E377" w14:textId="77777777" w:rsidTr="002570E4">
        <w:trPr>
          <w:jc w:val="center"/>
        </w:trPr>
        <w:tc>
          <w:tcPr>
            <w:tcW w:w="4535" w:type="dxa"/>
            <w:shd w:val="clear" w:color="auto" w:fill="auto"/>
          </w:tcPr>
          <w:p w14:paraId="19F76C0E" w14:textId="719AB604" w:rsidR="00334C6A" w:rsidRPr="005647EB" w:rsidRDefault="002570E4" w:rsidP="006D30B7">
            <w:pPr>
              <w:pStyle w:val="TAL"/>
              <w:keepLines w:val="0"/>
            </w:pPr>
            <w:r w:rsidRPr="005647EB">
              <w:t xml:space="preserve">  </w:t>
            </w:r>
            <w:r w:rsidR="00334C6A" w:rsidRPr="005647EB">
              <w:t>allowedmeasBandwidth</w:t>
            </w:r>
          </w:p>
        </w:tc>
        <w:tc>
          <w:tcPr>
            <w:tcW w:w="2267" w:type="dxa"/>
            <w:shd w:val="clear" w:color="auto" w:fill="auto"/>
          </w:tcPr>
          <w:p w14:paraId="43F91051" w14:textId="53F3EBBE" w:rsidR="00334C6A" w:rsidRPr="005647EB" w:rsidRDefault="00334C6A" w:rsidP="006D30B7">
            <w:pPr>
              <w:pStyle w:val="TAL"/>
              <w:keepLines w:val="0"/>
            </w:pPr>
            <w:r w:rsidRPr="005647EB">
              <w:t>The</w:t>
            </w:r>
            <w:r w:rsidR="002570E4" w:rsidRPr="005647EB">
              <w:t xml:space="preserve"> </w:t>
            </w:r>
            <w:r w:rsidRPr="005647EB">
              <w:t>number</w:t>
            </w:r>
            <w:r w:rsidR="002570E4" w:rsidRPr="005647EB">
              <w:t xml:space="preserve"> </w:t>
            </w:r>
            <w:r w:rsidRPr="005647EB">
              <w:t>of</w:t>
            </w:r>
            <w:r w:rsidR="002570E4" w:rsidRPr="005647EB">
              <w:t xml:space="preserve"> </w:t>
            </w:r>
            <w:r w:rsidRPr="005647EB">
              <w:t>the</w:t>
            </w:r>
            <w:r w:rsidR="002570E4" w:rsidRPr="005647EB">
              <w:t xml:space="preserve"> </w:t>
            </w:r>
            <w:r w:rsidRPr="005647EB">
              <w:t>resource</w:t>
            </w:r>
            <w:r w:rsidR="002570E4" w:rsidRPr="005647EB">
              <w:t xml:space="preserve"> </w:t>
            </w:r>
            <w:r w:rsidRPr="005647EB">
              <w:t>blocks</w:t>
            </w:r>
            <w:r w:rsidR="002570E4" w:rsidRPr="005647EB">
              <w:t xml:space="preserve"> </w:t>
            </w:r>
            <w:r w:rsidRPr="005647EB">
              <w:t>for</w:t>
            </w:r>
            <w:r w:rsidR="002570E4" w:rsidRPr="005647EB">
              <w:t xml:space="preserve"> </w:t>
            </w:r>
            <w:r w:rsidRPr="005647EB">
              <w:t>Freq</w:t>
            </w:r>
            <w:r w:rsidR="002570E4" w:rsidRPr="005647EB">
              <w:t xml:space="preserve"> </w:t>
            </w:r>
          </w:p>
        </w:tc>
        <w:tc>
          <w:tcPr>
            <w:tcW w:w="1700" w:type="dxa"/>
            <w:shd w:val="clear" w:color="auto" w:fill="auto"/>
          </w:tcPr>
          <w:p w14:paraId="44F3D099" w14:textId="77777777" w:rsidR="00334C6A" w:rsidRPr="005647EB" w:rsidRDefault="00334C6A" w:rsidP="006D30B7">
            <w:pPr>
              <w:pStyle w:val="TAL"/>
              <w:keepLines w:val="0"/>
            </w:pPr>
          </w:p>
        </w:tc>
        <w:tc>
          <w:tcPr>
            <w:tcW w:w="1133" w:type="dxa"/>
            <w:shd w:val="clear" w:color="auto" w:fill="auto"/>
          </w:tcPr>
          <w:p w14:paraId="58966595" w14:textId="77777777" w:rsidR="00334C6A" w:rsidRPr="005647EB" w:rsidRDefault="00334C6A" w:rsidP="006D30B7">
            <w:pPr>
              <w:pStyle w:val="TAL"/>
              <w:keepLines w:val="0"/>
            </w:pPr>
          </w:p>
        </w:tc>
      </w:tr>
      <w:tr w:rsidR="00334C6A" w:rsidRPr="005647EB" w14:paraId="52F72EFC" w14:textId="77777777" w:rsidTr="002570E4">
        <w:trPr>
          <w:jc w:val="center"/>
        </w:trPr>
        <w:tc>
          <w:tcPr>
            <w:tcW w:w="4535" w:type="dxa"/>
            <w:shd w:val="clear" w:color="auto" w:fill="auto"/>
          </w:tcPr>
          <w:p w14:paraId="21FA1A02" w14:textId="6F6294E5" w:rsidR="00334C6A" w:rsidRPr="005647EB" w:rsidRDefault="002570E4" w:rsidP="006D30B7">
            <w:pPr>
              <w:pStyle w:val="TAL"/>
              <w:keepLines w:val="0"/>
            </w:pPr>
            <w:r w:rsidRPr="005647EB">
              <w:t xml:space="preserve">  </w:t>
            </w:r>
            <w:r w:rsidR="00334C6A" w:rsidRPr="005647EB">
              <w:t>presenceAntennaPort1</w:t>
            </w:r>
          </w:p>
        </w:tc>
        <w:tc>
          <w:tcPr>
            <w:tcW w:w="2267" w:type="dxa"/>
            <w:shd w:val="clear" w:color="auto" w:fill="auto"/>
          </w:tcPr>
          <w:p w14:paraId="12C48709" w14:textId="77777777" w:rsidR="00334C6A" w:rsidRPr="005647EB" w:rsidRDefault="00334C6A" w:rsidP="006D30B7">
            <w:pPr>
              <w:pStyle w:val="TAL"/>
              <w:keepLines w:val="0"/>
            </w:pPr>
            <w:r w:rsidRPr="005647EB">
              <w:t>FALSE</w:t>
            </w:r>
          </w:p>
        </w:tc>
        <w:tc>
          <w:tcPr>
            <w:tcW w:w="1700" w:type="dxa"/>
            <w:shd w:val="clear" w:color="auto" w:fill="auto"/>
          </w:tcPr>
          <w:p w14:paraId="187D229D" w14:textId="77777777" w:rsidR="00334C6A" w:rsidRPr="005647EB" w:rsidRDefault="00334C6A" w:rsidP="006D30B7">
            <w:pPr>
              <w:pStyle w:val="TAL"/>
              <w:keepLines w:val="0"/>
            </w:pPr>
          </w:p>
        </w:tc>
        <w:tc>
          <w:tcPr>
            <w:tcW w:w="1133" w:type="dxa"/>
            <w:shd w:val="clear" w:color="auto" w:fill="auto"/>
          </w:tcPr>
          <w:p w14:paraId="13A5994F" w14:textId="77777777" w:rsidR="00334C6A" w:rsidRPr="005647EB" w:rsidRDefault="00334C6A" w:rsidP="006D30B7">
            <w:pPr>
              <w:pStyle w:val="TAL"/>
              <w:keepLines w:val="0"/>
            </w:pPr>
          </w:p>
        </w:tc>
      </w:tr>
      <w:tr w:rsidR="00334C6A" w:rsidRPr="005647EB" w14:paraId="70EAE2CB" w14:textId="77777777" w:rsidTr="002570E4">
        <w:trPr>
          <w:jc w:val="center"/>
        </w:trPr>
        <w:tc>
          <w:tcPr>
            <w:tcW w:w="4535" w:type="dxa"/>
            <w:shd w:val="clear" w:color="auto" w:fill="auto"/>
          </w:tcPr>
          <w:p w14:paraId="6FD257BB" w14:textId="695E9704" w:rsidR="00334C6A" w:rsidRPr="005647EB" w:rsidRDefault="002570E4" w:rsidP="006D30B7">
            <w:pPr>
              <w:pStyle w:val="TAL"/>
              <w:keepLines w:val="0"/>
            </w:pPr>
            <w:r w:rsidRPr="005647EB">
              <w:t xml:space="preserve">  </w:t>
            </w:r>
            <w:r w:rsidR="00334C6A" w:rsidRPr="005647EB">
              <w:t>neighCellConfig</w:t>
            </w:r>
          </w:p>
        </w:tc>
        <w:tc>
          <w:tcPr>
            <w:tcW w:w="2267" w:type="dxa"/>
            <w:shd w:val="clear" w:color="auto" w:fill="auto"/>
          </w:tcPr>
          <w:p w14:paraId="737C8722" w14:textId="7025C8BD" w:rsidR="00334C6A" w:rsidRPr="005647EB" w:rsidRDefault="00334C6A" w:rsidP="006D30B7">
            <w:pPr>
              <w:pStyle w:val="TAL"/>
              <w:keepLines w:val="0"/>
            </w:pPr>
            <w:r w:rsidRPr="005647EB">
              <w:t>'10'B</w:t>
            </w:r>
            <w:r w:rsidR="002570E4" w:rsidRPr="005647EB">
              <w:t xml:space="preserve"> </w:t>
            </w:r>
            <w:r w:rsidRPr="005647EB">
              <w:t>(The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allocations</w:t>
            </w:r>
            <w:r w:rsidR="002570E4" w:rsidRPr="005647EB">
              <w:t xml:space="preserve"> </w:t>
            </w:r>
            <w:r w:rsidRPr="005647EB">
              <w:t>of</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are</w:t>
            </w:r>
            <w:r w:rsidR="002570E4" w:rsidRPr="005647EB">
              <w:t xml:space="preserve"> </w:t>
            </w:r>
            <w:r w:rsidRPr="005647EB">
              <w:t>identical</w:t>
            </w:r>
            <w:r w:rsidR="002570E4" w:rsidRPr="005647EB">
              <w:t xml:space="preserve"> </w:t>
            </w:r>
            <w:r w:rsidRPr="005647EB">
              <w:t>to</w:t>
            </w:r>
            <w:r w:rsidR="002570E4" w:rsidRPr="005647EB">
              <w:t xml:space="preserve"> </w:t>
            </w:r>
            <w:r w:rsidRPr="005647EB">
              <w:t>or</w:t>
            </w:r>
            <w:r w:rsidR="002570E4" w:rsidRPr="005647EB">
              <w:t xml:space="preserve"> </w:t>
            </w:r>
            <w:r w:rsidRPr="005647EB">
              <w:t>subsets</w:t>
            </w:r>
            <w:r w:rsidR="002570E4" w:rsidRPr="005647EB">
              <w:t xml:space="preserve"> </w:t>
            </w:r>
            <w:r w:rsidRPr="005647EB">
              <w:t>of</w:t>
            </w:r>
            <w:r w:rsidR="002570E4" w:rsidRPr="005647EB">
              <w:t xml:space="preserve"> </w:t>
            </w:r>
            <w:r w:rsidRPr="005647EB">
              <w:t>that</w:t>
            </w:r>
            <w:r w:rsidR="002570E4" w:rsidRPr="005647EB">
              <w:t xml:space="preserve"> </w:t>
            </w:r>
            <w:r w:rsidRPr="005647EB">
              <w:t>in</w:t>
            </w:r>
            <w:r w:rsidR="002570E4" w:rsidRPr="005647EB">
              <w:t xml:space="preserve"> </w:t>
            </w:r>
            <w:r w:rsidRPr="005647EB">
              <w:t>the</w:t>
            </w:r>
            <w:r w:rsidR="002570E4" w:rsidRPr="005647EB">
              <w:t xml:space="preserve"> </w:t>
            </w:r>
            <w:r w:rsidRPr="005647EB">
              <w:t>serving</w:t>
            </w:r>
            <w:r w:rsidR="002570E4" w:rsidRPr="005647EB">
              <w:t xml:space="preserve"> </w:t>
            </w:r>
            <w:r w:rsidRPr="005647EB">
              <w:t>cells)</w:t>
            </w:r>
          </w:p>
        </w:tc>
        <w:tc>
          <w:tcPr>
            <w:tcW w:w="1700" w:type="dxa"/>
            <w:shd w:val="clear" w:color="auto" w:fill="auto"/>
          </w:tcPr>
          <w:p w14:paraId="0B591A44" w14:textId="77777777" w:rsidR="00334C6A" w:rsidRPr="005647EB" w:rsidRDefault="00334C6A" w:rsidP="006D30B7">
            <w:pPr>
              <w:pStyle w:val="TAL"/>
              <w:keepLines w:val="0"/>
            </w:pPr>
          </w:p>
        </w:tc>
        <w:tc>
          <w:tcPr>
            <w:tcW w:w="1133" w:type="dxa"/>
            <w:shd w:val="clear" w:color="auto" w:fill="auto"/>
          </w:tcPr>
          <w:p w14:paraId="7451605E" w14:textId="77777777" w:rsidR="00334C6A" w:rsidRPr="005647EB" w:rsidRDefault="00334C6A" w:rsidP="006D30B7">
            <w:pPr>
              <w:pStyle w:val="TAL"/>
              <w:keepLines w:val="0"/>
            </w:pPr>
          </w:p>
        </w:tc>
      </w:tr>
      <w:tr w:rsidR="00334C6A" w:rsidRPr="005647EB" w14:paraId="6D8A5093" w14:textId="77777777" w:rsidTr="002570E4">
        <w:trPr>
          <w:jc w:val="center"/>
        </w:trPr>
        <w:tc>
          <w:tcPr>
            <w:tcW w:w="4535" w:type="dxa"/>
            <w:shd w:val="clear" w:color="auto" w:fill="auto"/>
          </w:tcPr>
          <w:p w14:paraId="7E0B6E45" w14:textId="5D41EC8E" w:rsidR="00334C6A" w:rsidRPr="005647EB" w:rsidRDefault="002570E4" w:rsidP="002570E4">
            <w:pPr>
              <w:pStyle w:val="TAL"/>
              <w:keepNext w:val="0"/>
              <w:keepLines w:val="0"/>
            </w:pPr>
            <w:r w:rsidRPr="005647EB">
              <w:t xml:space="preserve">  </w:t>
            </w:r>
            <w:r w:rsidR="00334C6A" w:rsidRPr="005647EB">
              <w:t>offsetFreq</w:t>
            </w:r>
          </w:p>
        </w:tc>
        <w:tc>
          <w:tcPr>
            <w:tcW w:w="2267" w:type="dxa"/>
            <w:shd w:val="clear" w:color="auto" w:fill="auto"/>
          </w:tcPr>
          <w:p w14:paraId="179235E5" w14:textId="7F6D3002" w:rsidR="00334C6A" w:rsidRPr="005647EB" w:rsidRDefault="00334C6A" w:rsidP="002570E4">
            <w:pPr>
              <w:pStyle w:val="TAL"/>
              <w:keepNext w:val="0"/>
              <w:keepLines w:val="0"/>
            </w:pPr>
            <w:r w:rsidRPr="005647EB">
              <w:t>-14</w:t>
            </w:r>
            <w:r w:rsidR="002570E4" w:rsidRPr="005647EB">
              <w:t xml:space="preserve"> </w:t>
            </w:r>
            <w:r w:rsidRPr="005647EB">
              <w:t>(dB-14)</w:t>
            </w:r>
          </w:p>
        </w:tc>
        <w:tc>
          <w:tcPr>
            <w:tcW w:w="1700" w:type="dxa"/>
            <w:shd w:val="clear" w:color="auto" w:fill="auto"/>
          </w:tcPr>
          <w:p w14:paraId="5F2A4A29" w14:textId="43B20ADC" w:rsidR="00334C6A" w:rsidRPr="005647EB" w:rsidRDefault="00334C6A" w:rsidP="002570E4">
            <w:pPr>
              <w:pStyle w:val="TAL"/>
              <w:keepNext w:val="0"/>
              <w:keepLines w:val="0"/>
            </w:pPr>
            <w:r w:rsidRPr="005647EB">
              <w:t>-14</w:t>
            </w:r>
            <w:r w:rsidR="002570E4" w:rsidRPr="005647EB">
              <w:t xml:space="preserve"> </w:t>
            </w:r>
            <w:r w:rsidRPr="005647EB">
              <w:t>dB</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(Value</w:t>
            </w:r>
            <w:r w:rsidR="002570E4" w:rsidRPr="005647EB">
              <w:t xml:space="preserve"> </w:t>
            </w:r>
            <w:r w:rsidRPr="005647EB">
              <w:t>dB-14</w:t>
            </w:r>
            <w:r w:rsidR="002570E4" w:rsidRPr="005647EB">
              <w:t xml:space="preserve"> </w:t>
            </w:r>
            <w:r w:rsidRPr="005647EB">
              <w:t>corresponds</w:t>
            </w:r>
            <w:r w:rsidR="002570E4" w:rsidRPr="005647EB">
              <w:t xml:space="preserve"> </w:t>
            </w:r>
            <w:r w:rsidRPr="005647EB">
              <w:t>to</w:t>
            </w:r>
            <w:r w:rsidR="002570E4" w:rsidRPr="005647EB">
              <w:t xml:space="preserve"> </w:t>
            </w:r>
            <w:r w:rsidRPr="005647EB">
              <w:t>-14</w:t>
            </w:r>
            <w:r w:rsidR="002570E4" w:rsidRPr="005647EB">
              <w:t xml:space="preserve"> </w:t>
            </w:r>
            <w:r w:rsidRPr="005647EB">
              <w:t>dB)</w:t>
            </w:r>
          </w:p>
        </w:tc>
        <w:tc>
          <w:tcPr>
            <w:tcW w:w="1133" w:type="dxa"/>
            <w:shd w:val="clear" w:color="auto" w:fill="auto"/>
          </w:tcPr>
          <w:p w14:paraId="746BFB08" w14:textId="77777777" w:rsidR="00334C6A" w:rsidRPr="005647EB" w:rsidRDefault="00334C6A" w:rsidP="002570E4">
            <w:pPr>
              <w:pStyle w:val="TAL"/>
              <w:keepNext w:val="0"/>
              <w:keepLines w:val="0"/>
            </w:pPr>
          </w:p>
        </w:tc>
      </w:tr>
      <w:tr w:rsidR="00334C6A" w:rsidRPr="005647EB" w14:paraId="7C4AA226" w14:textId="77777777" w:rsidTr="002570E4">
        <w:trPr>
          <w:jc w:val="center"/>
        </w:trPr>
        <w:tc>
          <w:tcPr>
            <w:tcW w:w="4535" w:type="dxa"/>
            <w:shd w:val="clear" w:color="auto" w:fill="auto"/>
          </w:tcPr>
          <w:p w14:paraId="6E41FC2E" w14:textId="75E5E0E5" w:rsidR="00334C6A" w:rsidRPr="005647EB" w:rsidRDefault="002570E4" w:rsidP="002570E4">
            <w:pPr>
              <w:pStyle w:val="TAL"/>
              <w:keepNext w:val="0"/>
              <w:keepLines w:val="0"/>
            </w:pPr>
            <w:r w:rsidRPr="005647EB">
              <w:t xml:space="preserve">  </w:t>
            </w:r>
            <w:r w:rsidR="00334C6A" w:rsidRPr="005647EB">
              <w:t>cellsToRemoveList</w:t>
            </w:r>
          </w:p>
        </w:tc>
        <w:tc>
          <w:tcPr>
            <w:tcW w:w="2267" w:type="dxa"/>
            <w:shd w:val="clear" w:color="auto" w:fill="auto"/>
          </w:tcPr>
          <w:p w14:paraId="74745663" w14:textId="66F8FAFD"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2E23008A" w14:textId="77777777" w:rsidR="00334C6A" w:rsidRPr="005647EB" w:rsidRDefault="00334C6A" w:rsidP="002570E4">
            <w:pPr>
              <w:pStyle w:val="TAL"/>
              <w:keepNext w:val="0"/>
              <w:keepLines w:val="0"/>
            </w:pPr>
          </w:p>
        </w:tc>
        <w:tc>
          <w:tcPr>
            <w:tcW w:w="1133" w:type="dxa"/>
            <w:shd w:val="clear" w:color="auto" w:fill="auto"/>
          </w:tcPr>
          <w:p w14:paraId="0FD86941" w14:textId="77777777" w:rsidR="00334C6A" w:rsidRPr="005647EB" w:rsidRDefault="00334C6A" w:rsidP="002570E4">
            <w:pPr>
              <w:pStyle w:val="TAL"/>
              <w:keepNext w:val="0"/>
              <w:keepLines w:val="0"/>
            </w:pPr>
          </w:p>
        </w:tc>
      </w:tr>
      <w:tr w:rsidR="00334C6A" w:rsidRPr="005647EB" w14:paraId="1AE03071" w14:textId="77777777" w:rsidTr="002570E4">
        <w:trPr>
          <w:jc w:val="center"/>
        </w:trPr>
        <w:tc>
          <w:tcPr>
            <w:tcW w:w="4535" w:type="dxa"/>
            <w:shd w:val="clear" w:color="auto" w:fill="auto"/>
          </w:tcPr>
          <w:p w14:paraId="563B8D34" w14:textId="3F9C6D8C" w:rsidR="00334C6A" w:rsidRPr="005647EB" w:rsidRDefault="002570E4" w:rsidP="002570E4">
            <w:pPr>
              <w:pStyle w:val="TAL"/>
              <w:keepNext w:val="0"/>
              <w:keepLines w:val="0"/>
            </w:pPr>
            <w:r w:rsidRPr="005647EB">
              <w:t xml:space="preserve">  </w:t>
            </w:r>
            <w:r w:rsidR="00334C6A" w:rsidRPr="005647EB">
              <w:t>cellsToAddModList</w:t>
            </w:r>
          </w:p>
        </w:tc>
        <w:tc>
          <w:tcPr>
            <w:tcW w:w="2267" w:type="dxa"/>
            <w:shd w:val="clear" w:color="auto" w:fill="auto"/>
          </w:tcPr>
          <w:p w14:paraId="45A4F867" w14:textId="3F67A45A"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64DA7290" w14:textId="77777777" w:rsidR="00334C6A" w:rsidRPr="005647EB" w:rsidRDefault="00334C6A" w:rsidP="002570E4">
            <w:pPr>
              <w:pStyle w:val="TAL"/>
              <w:keepNext w:val="0"/>
              <w:keepLines w:val="0"/>
            </w:pPr>
          </w:p>
        </w:tc>
        <w:tc>
          <w:tcPr>
            <w:tcW w:w="1133" w:type="dxa"/>
            <w:shd w:val="clear" w:color="auto" w:fill="auto"/>
          </w:tcPr>
          <w:p w14:paraId="2B69F4C7" w14:textId="77777777" w:rsidR="00334C6A" w:rsidRPr="005647EB" w:rsidRDefault="00334C6A" w:rsidP="002570E4">
            <w:pPr>
              <w:pStyle w:val="TAL"/>
              <w:keepNext w:val="0"/>
              <w:keepLines w:val="0"/>
            </w:pPr>
          </w:p>
        </w:tc>
      </w:tr>
      <w:tr w:rsidR="00334C6A" w:rsidRPr="005647EB" w14:paraId="72028F0E" w14:textId="77777777" w:rsidTr="002570E4">
        <w:trPr>
          <w:jc w:val="center"/>
        </w:trPr>
        <w:tc>
          <w:tcPr>
            <w:tcW w:w="4535" w:type="dxa"/>
            <w:shd w:val="clear" w:color="auto" w:fill="auto"/>
          </w:tcPr>
          <w:p w14:paraId="25AF10BB" w14:textId="7C76D18F" w:rsidR="00334C6A" w:rsidRPr="005647EB" w:rsidRDefault="002570E4" w:rsidP="002570E4">
            <w:pPr>
              <w:pStyle w:val="TAL"/>
              <w:keepNext w:val="0"/>
              <w:keepLines w:val="0"/>
            </w:pPr>
            <w:r w:rsidRPr="005647EB">
              <w:t xml:space="preserve">  </w:t>
            </w:r>
            <w:r w:rsidR="00760210">
              <w:t>excluded</w:t>
            </w:r>
            <w:r w:rsidR="00334C6A" w:rsidRPr="005647EB">
              <w:t>CellsToRemoveList</w:t>
            </w:r>
          </w:p>
        </w:tc>
        <w:tc>
          <w:tcPr>
            <w:tcW w:w="2267" w:type="dxa"/>
            <w:shd w:val="clear" w:color="auto" w:fill="auto"/>
          </w:tcPr>
          <w:p w14:paraId="482199D2" w14:textId="73FF54D4"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C16D67E" w14:textId="77777777" w:rsidR="00334C6A" w:rsidRPr="005647EB" w:rsidRDefault="00334C6A" w:rsidP="002570E4">
            <w:pPr>
              <w:pStyle w:val="TAL"/>
              <w:keepNext w:val="0"/>
              <w:keepLines w:val="0"/>
            </w:pPr>
          </w:p>
        </w:tc>
        <w:tc>
          <w:tcPr>
            <w:tcW w:w="1133" w:type="dxa"/>
            <w:shd w:val="clear" w:color="auto" w:fill="auto"/>
          </w:tcPr>
          <w:p w14:paraId="232F8B5F" w14:textId="77777777" w:rsidR="00334C6A" w:rsidRPr="005647EB" w:rsidRDefault="00334C6A" w:rsidP="002570E4">
            <w:pPr>
              <w:pStyle w:val="TAL"/>
              <w:keepNext w:val="0"/>
              <w:keepLines w:val="0"/>
            </w:pPr>
          </w:p>
        </w:tc>
      </w:tr>
      <w:tr w:rsidR="00334C6A" w:rsidRPr="005647EB" w14:paraId="71A4FD96" w14:textId="77777777" w:rsidTr="002570E4">
        <w:trPr>
          <w:jc w:val="center"/>
        </w:trPr>
        <w:tc>
          <w:tcPr>
            <w:tcW w:w="4535" w:type="dxa"/>
            <w:shd w:val="clear" w:color="auto" w:fill="auto"/>
          </w:tcPr>
          <w:p w14:paraId="6736FA3A" w14:textId="755250CF" w:rsidR="00334C6A" w:rsidRPr="005647EB" w:rsidRDefault="002570E4" w:rsidP="002570E4">
            <w:pPr>
              <w:pStyle w:val="TAL"/>
              <w:keepNext w:val="0"/>
              <w:keepLines w:val="0"/>
            </w:pPr>
            <w:r w:rsidRPr="005647EB">
              <w:t xml:space="preserve">  </w:t>
            </w:r>
            <w:r w:rsidR="00760210">
              <w:t>excluded</w:t>
            </w:r>
            <w:r w:rsidR="00334C6A" w:rsidRPr="005647EB">
              <w:t>CellsToAddModList</w:t>
            </w:r>
          </w:p>
        </w:tc>
        <w:tc>
          <w:tcPr>
            <w:tcW w:w="2267" w:type="dxa"/>
            <w:shd w:val="clear" w:color="auto" w:fill="auto"/>
          </w:tcPr>
          <w:p w14:paraId="432A83DF" w14:textId="4005015E"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5111E511" w14:textId="77777777" w:rsidR="00334C6A" w:rsidRPr="005647EB" w:rsidRDefault="00334C6A" w:rsidP="002570E4">
            <w:pPr>
              <w:pStyle w:val="TAL"/>
              <w:keepNext w:val="0"/>
              <w:keepLines w:val="0"/>
            </w:pPr>
          </w:p>
        </w:tc>
        <w:tc>
          <w:tcPr>
            <w:tcW w:w="1133" w:type="dxa"/>
            <w:shd w:val="clear" w:color="auto" w:fill="auto"/>
          </w:tcPr>
          <w:p w14:paraId="368D9BF6" w14:textId="77777777" w:rsidR="00334C6A" w:rsidRPr="005647EB" w:rsidRDefault="00334C6A" w:rsidP="002570E4">
            <w:pPr>
              <w:pStyle w:val="TAL"/>
              <w:keepNext w:val="0"/>
              <w:keepLines w:val="0"/>
            </w:pPr>
          </w:p>
        </w:tc>
      </w:tr>
      <w:tr w:rsidR="00334C6A" w:rsidRPr="005647EB" w14:paraId="6E13E208" w14:textId="77777777" w:rsidTr="002570E4">
        <w:trPr>
          <w:jc w:val="center"/>
        </w:trPr>
        <w:tc>
          <w:tcPr>
            <w:tcW w:w="4535" w:type="dxa"/>
            <w:shd w:val="clear" w:color="auto" w:fill="auto"/>
          </w:tcPr>
          <w:p w14:paraId="61A15FCC" w14:textId="1FBD4697" w:rsidR="00334C6A" w:rsidRPr="005647EB" w:rsidRDefault="002570E4" w:rsidP="002570E4">
            <w:pPr>
              <w:pStyle w:val="TAL"/>
              <w:keepNext w:val="0"/>
              <w:keepLines w:val="0"/>
            </w:pPr>
            <w:r w:rsidRPr="005647EB">
              <w:t xml:space="preserve">  </w:t>
            </w:r>
            <w:r w:rsidR="00334C6A" w:rsidRPr="005647EB">
              <w:t>cellForWhichToReportCGI</w:t>
            </w:r>
          </w:p>
        </w:tc>
        <w:tc>
          <w:tcPr>
            <w:tcW w:w="2267" w:type="dxa"/>
            <w:shd w:val="clear" w:color="auto" w:fill="auto"/>
          </w:tcPr>
          <w:p w14:paraId="06E4FC24" w14:textId="1A5A49E7"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19A99B31" w14:textId="77777777" w:rsidR="00334C6A" w:rsidRPr="005647EB" w:rsidRDefault="00334C6A" w:rsidP="002570E4">
            <w:pPr>
              <w:pStyle w:val="TAL"/>
              <w:keepNext w:val="0"/>
              <w:keepLines w:val="0"/>
            </w:pPr>
          </w:p>
        </w:tc>
        <w:tc>
          <w:tcPr>
            <w:tcW w:w="1133" w:type="dxa"/>
            <w:shd w:val="clear" w:color="auto" w:fill="auto"/>
          </w:tcPr>
          <w:p w14:paraId="1AB35D6D" w14:textId="77777777" w:rsidR="00334C6A" w:rsidRPr="005647EB" w:rsidRDefault="00334C6A" w:rsidP="002570E4">
            <w:pPr>
              <w:pStyle w:val="TAL"/>
              <w:keepNext w:val="0"/>
              <w:keepLines w:val="0"/>
            </w:pPr>
          </w:p>
        </w:tc>
      </w:tr>
      <w:tr w:rsidR="00334C6A" w:rsidRPr="005647EB" w14:paraId="30475FDF" w14:textId="77777777" w:rsidTr="002570E4">
        <w:trPr>
          <w:jc w:val="center"/>
        </w:trPr>
        <w:tc>
          <w:tcPr>
            <w:tcW w:w="4535" w:type="dxa"/>
            <w:shd w:val="clear" w:color="auto" w:fill="auto"/>
          </w:tcPr>
          <w:p w14:paraId="0BD33908" w14:textId="77777777" w:rsidR="00334C6A" w:rsidRPr="005647EB" w:rsidRDefault="00334C6A" w:rsidP="002570E4">
            <w:pPr>
              <w:pStyle w:val="TAL"/>
              <w:keepNext w:val="0"/>
              <w:keepLines w:val="0"/>
            </w:pPr>
            <w:r w:rsidRPr="005647EB">
              <w:t>}</w:t>
            </w:r>
          </w:p>
        </w:tc>
        <w:tc>
          <w:tcPr>
            <w:tcW w:w="2267" w:type="dxa"/>
            <w:shd w:val="clear" w:color="auto" w:fill="auto"/>
          </w:tcPr>
          <w:p w14:paraId="413F9F94" w14:textId="77777777" w:rsidR="00334C6A" w:rsidRPr="005647EB" w:rsidRDefault="00334C6A" w:rsidP="002570E4">
            <w:pPr>
              <w:pStyle w:val="TAL"/>
              <w:keepNext w:val="0"/>
              <w:keepLines w:val="0"/>
            </w:pPr>
          </w:p>
        </w:tc>
        <w:tc>
          <w:tcPr>
            <w:tcW w:w="1700" w:type="dxa"/>
            <w:shd w:val="clear" w:color="auto" w:fill="auto"/>
          </w:tcPr>
          <w:p w14:paraId="40D9C908" w14:textId="77777777" w:rsidR="00334C6A" w:rsidRPr="005647EB" w:rsidRDefault="00334C6A" w:rsidP="002570E4">
            <w:pPr>
              <w:pStyle w:val="TAL"/>
              <w:keepNext w:val="0"/>
              <w:keepLines w:val="0"/>
            </w:pPr>
          </w:p>
        </w:tc>
        <w:tc>
          <w:tcPr>
            <w:tcW w:w="1133" w:type="dxa"/>
            <w:shd w:val="clear" w:color="auto" w:fill="auto"/>
          </w:tcPr>
          <w:p w14:paraId="7E0210B1" w14:textId="77777777" w:rsidR="00334C6A" w:rsidRPr="005647EB" w:rsidRDefault="00334C6A" w:rsidP="002570E4">
            <w:pPr>
              <w:pStyle w:val="TAL"/>
              <w:keepNext w:val="0"/>
              <w:keepLines w:val="0"/>
            </w:pPr>
          </w:p>
        </w:tc>
      </w:tr>
    </w:tbl>
    <w:p w14:paraId="3D35B45F" w14:textId="77777777" w:rsidR="00334C6A" w:rsidRPr="005647EB" w:rsidRDefault="00334C6A" w:rsidP="002570E4"/>
    <w:p w14:paraId="5055697E" w14:textId="77777777" w:rsidR="00334C6A" w:rsidRPr="005647EB" w:rsidRDefault="00334C6A" w:rsidP="002570E4">
      <w:pPr>
        <w:pStyle w:val="Heading4"/>
        <w:keepNext w:val="0"/>
        <w:keepLines w:val="0"/>
      </w:pPr>
      <w:r w:rsidRPr="005647EB">
        <w:t>8.3.3_2.5</w:t>
      </w:r>
      <w:r w:rsidRPr="005647EB">
        <w:tab/>
        <w:t>Test requirement</w:t>
      </w:r>
    </w:p>
    <w:p w14:paraId="77BCDD76" w14:textId="38DFD9A6" w:rsidR="00334C6A" w:rsidRPr="005647EB" w:rsidRDefault="00334C6A" w:rsidP="002570E4">
      <w:r w:rsidRPr="005647EB">
        <w:t>Tables 8.3.3_2.4.1-1, 8.3.3_2.5-1, 8.3.3_2.5-2 and 8.3.3_2.5-3 define the primary level settings including test tolerances for E-UTRAN FDD-FDD inter-frequency event triggered reporting under AWGN propagation conditions in asynchronous cells with DRX when L3 filtering is used test.</w:t>
      </w:r>
    </w:p>
    <w:p w14:paraId="2388FE24" w14:textId="77777777" w:rsidR="00334C6A" w:rsidRPr="005647EB" w:rsidRDefault="00334C6A" w:rsidP="002570E4">
      <w:pPr>
        <w:pStyle w:val="TH"/>
        <w:keepNext w:val="0"/>
        <w:keepLines w:val="0"/>
        <w:rPr>
          <w:rFonts w:cs="v4.2.0"/>
        </w:rPr>
      </w:pPr>
      <w:r w:rsidRPr="005647EB">
        <w:rPr>
          <w:rFonts w:cs="v4.2.0"/>
        </w:rPr>
        <w:t>Table 8.3.3_2.5-1: Cell Specific Test Parameters for E-UTRAN FDD-FDD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334C6A" w:rsidRPr="005647EB" w14:paraId="6FEE0116" w14:textId="77777777" w:rsidTr="00CC020A">
        <w:trPr>
          <w:cantSplit/>
          <w:tblHeader/>
          <w:jc w:val="center"/>
        </w:trPr>
        <w:tc>
          <w:tcPr>
            <w:tcW w:w="2093" w:type="dxa"/>
            <w:vMerge w:val="restart"/>
            <w:tcBorders>
              <w:top w:val="single" w:sz="4" w:space="0" w:color="auto"/>
              <w:left w:val="single" w:sz="4" w:space="0" w:color="auto"/>
            </w:tcBorders>
          </w:tcPr>
          <w:p w14:paraId="598A71BC" w14:textId="77777777" w:rsidR="00334C6A" w:rsidRPr="005647EB" w:rsidRDefault="00334C6A" w:rsidP="002570E4">
            <w:pPr>
              <w:pStyle w:val="TAH"/>
              <w:keepNext w:val="0"/>
              <w:keepLines w:val="0"/>
              <w:rPr>
                <w:rFonts w:cs="v4.2.0"/>
              </w:rPr>
            </w:pPr>
            <w:r w:rsidRPr="005647EB">
              <w:rPr>
                <w:rFonts w:cs="v4.2.0"/>
              </w:rPr>
              <w:t>Parameter</w:t>
            </w:r>
          </w:p>
        </w:tc>
        <w:tc>
          <w:tcPr>
            <w:tcW w:w="1559" w:type="dxa"/>
            <w:vMerge w:val="restart"/>
            <w:tcBorders>
              <w:top w:val="single" w:sz="4" w:space="0" w:color="auto"/>
            </w:tcBorders>
          </w:tcPr>
          <w:p w14:paraId="2F3A1E27" w14:textId="77777777" w:rsidR="00334C6A" w:rsidRPr="005647EB" w:rsidRDefault="00334C6A" w:rsidP="002570E4">
            <w:pPr>
              <w:pStyle w:val="TAH"/>
              <w:keepNext w:val="0"/>
              <w:keepLines w:val="0"/>
              <w:rPr>
                <w:rFonts w:cs="v4.2.0"/>
              </w:rPr>
            </w:pPr>
            <w:r w:rsidRPr="005647EB">
              <w:rPr>
                <w:rFonts w:cs="v4.2.0"/>
              </w:rPr>
              <w:t>Unit</w:t>
            </w:r>
          </w:p>
        </w:tc>
        <w:tc>
          <w:tcPr>
            <w:tcW w:w="2552" w:type="dxa"/>
            <w:gridSpan w:val="2"/>
            <w:tcBorders>
              <w:top w:val="single" w:sz="4" w:space="0" w:color="auto"/>
            </w:tcBorders>
          </w:tcPr>
          <w:p w14:paraId="63A38460" w14:textId="5425AF51"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131A3849" w14:textId="1CCD3A86"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3EF668CC" w14:textId="77777777" w:rsidTr="00CC020A">
        <w:trPr>
          <w:cantSplit/>
          <w:tblHeader/>
          <w:jc w:val="center"/>
        </w:trPr>
        <w:tc>
          <w:tcPr>
            <w:tcW w:w="2093" w:type="dxa"/>
            <w:vMerge/>
            <w:tcBorders>
              <w:left w:val="single" w:sz="4" w:space="0" w:color="auto"/>
              <w:bottom w:val="single" w:sz="4" w:space="0" w:color="auto"/>
            </w:tcBorders>
          </w:tcPr>
          <w:p w14:paraId="18ACAE84" w14:textId="77777777" w:rsidR="00334C6A" w:rsidRPr="005647EB" w:rsidRDefault="00334C6A" w:rsidP="002570E4">
            <w:pPr>
              <w:pStyle w:val="TAH"/>
              <w:keepNext w:val="0"/>
              <w:keepLines w:val="0"/>
              <w:rPr>
                <w:rFonts w:cs="v4.2.0"/>
              </w:rPr>
            </w:pPr>
          </w:p>
        </w:tc>
        <w:tc>
          <w:tcPr>
            <w:tcW w:w="1559" w:type="dxa"/>
            <w:vMerge/>
            <w:tcBorders>
              <w:bottom w:val="single" w:sz="4" w:space="0" w:color="auto"/>
            </w:tcBorders>
          </w:tcPr>
          <w:p w14:paraId="33AFCBCE" w14:textId="77777777" w:rsidR="00334C6A" w:rsidRPr="005647EB" w:rsidRDefault="00334C6A" w:rsidP="002570E4">
            <w:pPr>
              <w:pStyle w:val="TAH"/>
              <w:keepNext w:val="0"/>
              <w:keepLines w:val="0"/>
              <w:rPr>
                <w:rFonts w:cs="v4.2.0"/>
              </w:rPr>
            </w:pPr>
          </w:p>
        </w:tc>
        <w:tc>
          <w:tcPr>
            <w:tcW w:w="1276" w:type="dxa"/>
            <w:tcBorders>
              <w:bottom w:val="single" w:sz="4" w:space="0" w:color="auto"/>
            </w:tcBorders>
          </w:tcPr>
          <w:p w14:paraId="7A2A6D1B" w14:textId="77777777" w:rsidR="00334C6A" w:rsidRPr="005647EB" w:rsidRDefault="00334C6A" w:rsidP="002570E4">
            <w:pPr>
              <w:pStyle w:val="TAH"/>
              <w:keepNext w:val="0"/>
              <w:keepLines w:val="0"/>
              <w:rPr>
                <w:rFonts w:cs="v4.2.0"/>
              </w:rPr>
            </w:pPr>
            <w:r w:rsidRPr="005647EB">
              <w:rPr>
                <w:rFonts w:cs="v4.2.0"/>
              </w:rPr>
              <w:t>T1</w:t>
            </w:r>
          </w:p>
        </w:tc>
        <w:tc>
          <w:tcPr>
            <w:tcW w:w="1276" w:type="dxa"/>
            <w:tcBorders>
              <w:bottom w:val="single" w:sz="4" w:space="0" w:color="auto"/>
            </w:tcBorders>
          </w:tcPr>
          <w:p w14:paraId="48A8ABC1" w14:textId="77777777" w:rsidR="00334C6A" w:rsidRPr="005647EB" w:rsidRDefault="00334C6A" w:rsidP="002570E4">
            <w:pPr>
              <w:pStyle w:val="TAH"/>
              <w:keepNext w:val="0"/>
              <w:keepLines w:val="0"/>
              <w:rPr>
                <w:rFonts w:cs="v4.2.0"/>
              </w:rPr>
            </w:pPr>
            <w:r w:rsidRPr="005647EB">
              <w:rPr>
                <w:rFonts w:cs="v4.2.0"/>
              </w:rPr>
              <w:t>T2</w:t>
            </w:r>
          </w:p>
        </w:tc>
        <w:tc>
          <w:tcPr>
            <w:tcW w:w="1275" w:type="dxa"/>
            <w:tcBorders>
              <w:bottom w:val="single" w:sz="4" w:space="0" w:color="auto"/>
            </w:tcBorders>
          </w:tcPr>
          <w:p w14:paraId="09D1EA33" w14:textId="77777777" w:rsidR="00334C6A" w:rsidRPr="005647EB" w:rsidRDefault="00334C6A" w:rsidP="002570E4">
            <w:pPr>
              <w:pStyle w:val="TAH"/>
              <w:keepNext w:val="0"/>
              <w:keepLines w:val="0"/>
              <w:rPr>
                <w:rFonts w:cs="v4.2.0"/>
              </w:rPr>
            </w:pPr>
            <w:r w:rsidRPr="005647EB">
              <w:rPr>
                <w:rFonts w:cs="v4.2.0"/>
              </w:rPr>
              <w:t>T1</w:t>
            </w:r>
          </w:p>
        </w:tc>
        <w:tc>
          <w:tcPr>
            <w:tcW w:w="1560" w:type="dxa"/>
            <w:tcBorders>
              <w:bottom w:val="single" w:sz="4" w:space="0" w:color="auto"/>
            </w:tcBorders>
          </w:tcPr>
          <w:p w14:paraId="55126D42" w14:textId="77777777" w:rsidR="00334C6A" w:rsidRPr="005647EB" w:rsidRDefault="00334C6A" w:rsidP="002570E4">
            <w:pPr>
              <w:pStyle w:val="TAH"/>
              <w:keepNext w:val="0"/>
              <w:keepLines w:val="0"/>
              <w:rPr>
                <w:rFonts w:cs="v4.2.0"/>
              </w:rPr>
            </w:pPr>
            <w:r w:rsidRPr="005647EB">
              <w:rPr>
                <w:rFonts w:cs="v4.2.0"/>
              </w:rPr>
              <w:t>T2</w:t>
            </w:r>
          </w:p>
        </w:tc>
      </w:tr>
      <w:tr w:rsidR="00334C6A" w:rsidRPr="005647EB" w14:paraId="02188A1E" w14:textId="77777777" w:rsidTr="002570E4">
        <w:trPr>
          <w:cantSplit/>
          <w:jc w:val="center"/>
        </w:trPr>
        <w:tc>
          <w:tcPr>
            <w:tcW w:w="2093" w:type="dxa"/>
            <w:tcBorders>
              <w:left w:val="single" w:sz="4" w:space="0" w:color="auto"/>
              <w:bottom w:val="single" w:sz="4" w:space="0" w:color="auto"/>
            </w:tcBorders>
          </w:tcPr>
          <w:p w14:paraId="0E1F4290" w14:textId="64A470D4"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604949BB"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tcPr>
          <w:p w14:paraId="769E6658" w14:textId="77777777" w:rsidR="00334C6A" w:rsidRPr="005647EB" w:rsidRDefault="00334C6A"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35C92EE3" w14:textId="77777777" w:rsidR="00334C6A" w:rsidRPr="005647EB" w:rsidRDefault="00334C6A" w:rsidP="002570E4">
            <w:pPr>
              <w:pStyle w:val="TAH"/>
              <w:keepNext w:val="0"/>
              <w:keepLines w:val="0"/>
              <w:rPr>
                <w:rFonts w:cs="v4.2.0"/>
                <w:b w:val="0"/>
                <w:bCs/>
              </w:rPr>
            </w:pPr>
            <w:r w:rsidRPr="005647EB">
              <w:rPr>
                <w:rFonts w:cs="v4.2.0"/>
                <w:b w:val="0"/>
                <w:bCs/>
              </w:rPr>
              <w:t>2</w:t>
            </w:r>
          </w:p>
        </w:tc>
      </w:tr>
      <w:tr w:rsidR="00334C6A" w:rsidRPr="005647EB" w14:paraId="374309C8" w14:textId="77777777" w:rsidTr="002570E4">
        <w:trPr>
          <w:cantSplit/>
          <w:jc w:val="center"/>
        </w:trPr>
        <w:tc>
          <w:tcPr>
            <w:tcW w:w="2093" w:type="dxa"/>
            <w:tcBorders>
              <w:left w:val="single" w:sz="4" w:space="0" w:color="auto"/>
              <w:bottom w:val="single" w:sz="4" w:space="0" w:color="auto"/>
            </w:tcBorders>
          </w:tcPr>
          <w:p w14:paraId="0277579A" w14:textId="77777777" w:rsidR="00334C6A" w:rsidRPr="005647EB" w:rsidRDefault="00334C6A"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376852FD" w14:textId="77777777" w:rsidR="00334C6A" w:rsidRPr="005647EB" w:rsidRDefault="00334C6A"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38448C8C"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38D0A47C" w14:textId="77777777" w:rsidR="00334C6A" w:rsidRPr="005647EB" w:rsidRDefault="00334C6A" w:rsidP="002570E4">
            <w:pPr>
              <w:pStyle w:val="TAH"/>
              <w:keepNext w:val="0"/>
              <w:keepLines w:val="0"/>
              <w:rPr>
                <w:rFonts w:cs="v4.2.0"/>
                <w:b w:val="0"/>
                <w:bCs/>
              </w:rPr>
            </w:pPr>
            <w:r w:rsidRPr="005647EB">
              <w:rPr>
                <w:rFonts w:cs="v4.2.0"/>
                <w:b w:val="0"/>
                <w:bCs/>
              </w:rPr>
              <w:t>10</w:t>
            </w:r>
          </w:p>
        </w:tc>
      </w:tr>
      <w:tr w:rsidR="00334C6A" w:rsidRPr="005647EB" w14:paraId="5A8E60A0" w14:textId="77777777" w:rsidTr="002570E4">
        <w:trPr>
          <w:cantSplit/>
          <w:jc w:val="center"/>
        </w:trPr>
        <w:tc>
          <w:tcPr>
            <w:tcW w:w="2093" w:type="dxa"/>
            <w:tcBorders>
              <w:left w:val="single" w:sz="4" w:space="0" w:color="auto"/>
              <w:bottom w:val="single" w:sz="4" w:space="0" w:color="auto"/>
            </w:tcBorders>
          </w:tcPr>
          <w:p w14:paraId="21DB043E" w14:textId="4B515888" w:rsidR="00334C6A" w:rsidRPr="005647EB" w:rsidRDefault="00334C6A"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6A3E760B"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vAlign w:val="center"/>
          </w:tcPr>
          <w:p w14:paraId="794374AF" w14:textId="3D1FD0CD" w:rsidR="00334C6A" w:rsidRPr="005647EB" w:rsidRDefault="00334C6A"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vAlign w:val="center"/>
          </w:tcPr>
          <w:p w14:paraId="2BE064F9" w14:textId="1C28E87A" w:rsidR="00334C6A" w:rsidRPr="005647EB" w:rsidRDefault="00334C6A"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334C6A" w:rsidRPr="005647EB" w14:paraId="7D7F327C" w14:textId="77777777" w:rsidTr="002570E4">
        <w:trPr>
          <w:cantSplit/>
          <w:jc w:val="center"/>
        </w:trPr>
        <w:tc>
          <w:tcPr>
            <w:tcW w:w="2093" w:type="dxa"/>
            <w:tcBorders>
              <w:left w:val="single" w:sz="4" w:space="0" w:color="auto"/>
              <w:bottom w:val="single" w:sz="4" w:space="0" w:color="auto"/>
            </w:tcBorders>
          </w:tcPr>
          <w:p w14:paraId="231DAE7F"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44BC05D8"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7C3902C9" w14:textId="77777777" w:rsidR="00334C6A" w:rsidRPr="005647EB" w:rsidRDefault="00334C6A"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322CD8A0" w14:textId="77777777" w:rsidR="00334C6A" w:rsidRPr="005647EB" w:rsidRDefault="00334C6A" w:rsidP="002570E4">
            <w:pPr>
              <w:pStyle w:val="TAH"/>
              <w:keepNext w:val="0"/>
              <w:keepLines w:val="0"/>
              <w:rPr>
                <w:rFonts w:cs="v4.2.0"/>
                <w:b w:val="0"/>
                <w:bCs/>
              </w:rPr>
            </w:pPr>
            <w:r w:rsidRPr="005647EB">
              <w:rPr>
                <w:rFonts w:cs="v4.2.0"/>
                <w:b w:val="0"/>
                <w:bCs/>
              </w:rPr>
              <w:t>0</w:t>
            </w:r>
          </w:p>
        </w:tc>
      </w:tr>
      <w:tr w:rsidR="00334C6A" w:rsidRPr="005647EB" w14:paraId="3FA870E3" w14:textId="77777777" w:rsidTr="002570E4">
        <w:trPr>
          <w:cantSplit/>
          <w:jc w:val="center"/>
        </w:trPr>
        <w:tc>
          <w:tcPr>
            <w:tcW w:w="2093" w:type="dxa"/>
            <w:tcBorders>
              <w:left w:val="single" w:sz="4" w:space="0" w:color="auto"/>
              <w:bottom w:val="single" w:sz="4" w:space="0" w:color="auto"/>
            </w:tcBorders>
          </w:tcPr>
          <w:p w14:paraId="13C0C060"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64A0EA2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C42EA3B" w14:textId="77777777" w:rsidR="00334C6A" w:rsidRPr="005647EB" w:rsidRDefault="00334C6A" w:rsidP="002570E4">
            <w:pPr>
              <w:pStyle w:val="TAH"/>
              <w:keepNext w:val="0"/>
              <w:keepLines w:val="0"/>
              <w:rPr>
                <w:rFonts w:cs="v4.2.0"/>
                <w:b w:val="0"/>
                <w:bCs/>
              </w:rPr>
            </w:pPr>
          </w:p>
        </w:tc>
        <w:tc>
          <w:tcPr>
            <w:tcW w:w="2835" w:type="dxa"/>
            <w:gridSpan w:val="2"/>
            <w:vMerge/>
          </w:tcPr>
          <w:p w14:paraId="7E207EAB" w14:textId="77777777" w:rsidR="00334C6A" w:rsidRPr="005647EB" w:rsidRDefault="00334C6A" w:rsidP="002570E4">
            <w:pPr>
              <w:pStyle w:val="TAH"/>
              <w:keepNext w:val="0"/>
              <w:keepLines w:val="0"/>
              <w:rPr>
                <w:rFonts w:cs="v4.2.0"/>
                <w:b w:val="0"/>
                <w:bCs/>
              </w:rPr>
            </w:pPr>
          </w:p>
        </w:tc>
      </w:tr>
      <w:tr w:rsidR="00334C6A" w:rsidRPr="005647EB" w14:paraId="77247DA6" w14:textId="77777777" w:rsidTr="002570E4">
        <w:trPr>
          <w:cantSplit/>
          <w:jc w:val="center"/>
        </w:trPr>
        <w:tc>
          <w:tcPr>
            <w:tcW w:w="2093" w:type="dxa"/>
            <w:tcBorders>
              <w:left w:val="single" w:sz="4" w:space="0" w:color="auto"/>
              <w:bottom w:val="single" w:sz="4" w:space="0" w:color="auto"/>
            </w:tcBorders>
          </w:tcPr>
          <w:p w14:paraId="3BFF9D97"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584D7DA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2FD93FD0" w14:textId="77777777" w:rsidR="00334C6A" w:rsidRPr="005647EB" w:rsidRDefault="00334C6A" w:rsidP="002570E4">
            <w:pPr>
              <w:pStyle w:val="TAH"/>
              <w:keepNext w:val="0"/>
              <w:keepLines w:val="0"/>
              <w:rPr>
                <w:rFonts w:cs="v4.2.0"/>
                <w:b w:val="0"/>
                <w:bCs/>
              </w:rPr>
            </w:pPr>
          </w:p>
        </w:tc>
        <w:tc>
          <w:tcPr>
            <w:tcW w:w="2835" w:type="dxa"/>
            <w:gridSpan w:val="2"/>
            <w:vMerge/>
          </w:tcPr>
          <w:p w14:paraId="3C71DC7D" w14:textId="77777777" w:rsidR="00334C6A" w:rsidRPr="005647EB" w:rsidRDefault="00334C6A" w:rsidP="002570E4">
            <w:pPr>
              <w:pStyle w:val="TAH"/>
              <w:keepNext w:val="0"/>
              <w:keepLines w:val="0"/>
              <w:rPr>
                <w:rFonts w:cs="v4.2.0"/>
                <w:b w:val="0"/>
                <w:bCs/>
              </w:rPr>
            </w:pPr>
          </w:p>
        </w:tc>
      </w:tr>
      <w:tr w:rsidR="00334C6A" w:rsidRPr="005647EB" w14:paraId="05FEB228" w14:textId="77777777" w:rsidTr="002570E4">
        <w:trPr>
          <w:cantSplit/>
          <w:jc w:val="center"/>
        </w:trPr>
        <w:tc>
          <w:tcPr>
            <w:tcW w:w="2093" w:type="dxa"/>
            <w:tcBorders>
              <w:left w:val="single" w:sz="4" w:space="0" w:color="auto"/>
              <w:bottom w:val="single" w:sz="4" w:space="0" w:color="auto"/>
            </w:tcBorders>
          </w:tcPr>
          <w:p w14:paraId="4DF54C21"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56766D85"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85477DD" w14:textId="77777777" w:rsidR="00334C6A" w:rsidRPr="005647EB" w:rsidRDefault="00334C6A" w:rsidP="002570E4">
            <w:pPr>
              <w:pStyle w:val="TAH"/>
              <w:keepNext w:val="0"/>
              <w:keepLines w:val="0"/>
              <w:rPr>
                <w:rFonts w:cs="v4.2.0"/>
                <w:b w:val="0"/>
                <w:bCs/>
              </w:rPr>
            </w:pPr>
          </w:p>
        </w:tc>
        <w:tc>
          <w:tcPr>
            <w:tcW w:w="2835" w:type="dxa"/>
            <w:gridSpan w:val="2"/>
            <w:vMerge/>
          </w:tcPr>
          <w:p w14:paraId="7B870604" w14:textId="77777777" w:rsidR="00334C6A" w:rsidRPr="005647EB" w:rsidRDefault="00334C6A" w:rsidP="002570E4">
            <w:pPr>
              <w:pStyle w:val="TAH"/>
              <w:keepNext w:val="0"/>
              <w:keepLines w:val="0"/>
              <w:rPr>
                <w:rFonts w:cs="v4.2.0"/>
                <w:b w:val="0"/>
                <w:bCs/>
              </w:rPr>
            </w:pPr>
          </w:p>
        </w:tc>
      </w:tr>
      <w:tr w:rsidR="00334C6A" w:rsidRPr="005647EB" w14:paraId="36652963" w14:textId="77777777" w:rsidTr="002570E4">
        <w:trPr>
          <w:cantSplit/>
          <w:jc w:val="center"/>
        </w:trPr>
        <w:tc>
          <w:tcPr>
            <w:tcW w:w="2093" w:type="dxa"/>
            <w:tcBorders>
              <w:left w:val="single" w:sz="4" w:space="0" w:color="auto"/>
              <w:bottom w:val="single" w:sz="4" w:space="0" w:color="auto"/>
            </w:tcBorders>
          </w:tcPr>
          <w:p w14:paraId="17054ED3"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41ADA129"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D0C77B0" w14:textId="77777777" w:rsidR="00334C6A" w:rsidRPr="005647EB" w:rsidRDefault="00334C6A" w:rsidP="002570E4">
            <w:pPr>
              <w:pStyle w:val="TAH"/>
              <w:keepNext w:val="0"/>
              <w:keepLines w:val="0"/>
              <w:rPr>
                <w:rFonts w:cs="v4.2.0"/>
                <w:b w:val="0"/>
                <w:bCs/>
              </w:rPr>
            </w:pPr>
          </w:p>
        </w:tc>
        <w:tc>
          <w:tcPr>
            <w:tcW w:w="2835" w:type="dxa"/>
            <w:gridSpan w:val="2"/>
            <w:vMerge/>
          </w:tcPr>
          <w:p w14:paraId="225873F4" w14:textId="77777777" w:rsidR="00334C6A" w:rsidRPr="005647EB" w:rsidRDefault="00334C6A" w:rsidP="002570E4">
            <w:pPr>
              <w:pStyle w:val="TAH"/>
              <w:keepNext w:val="0"/>
              <w:keepLines w:val="0"/>
              <w:rPr>
                <w:rFonts w:cs="v4.2.0"/>
                <w:b w:val="0"/>
                <w:bCs/>
              </w:rPr>
            </w:pPr>
          </w:p>
        </w:tc>
      </w:tr>
      <w:tr w:rsidR="00334C6A" w:rsidRPr="005647EB" w14:paraId="5AD6DDFB" w14:textId="77777777" w:rsidTr="002570E4">
        <w:trPr>
          <w:cantSplit/>
          <w:jc w:val="center"/>
        </w:trPr>
        <w:tc>
          <w:tcPr>
            <w:tcW w:w="2093" w:type="dxa"/>
            <w:tcBorders>
              <w:left w:val="single" w:sz="4" w:space="0" w:color="auto"/>
              <w:bottom w:val="single" w:sz="4" w:space="0" w:color="auto"/>
            </w:tcBorders>
          </w:tcPr>
          <w:p w14:paraId="61F19B52"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0CE08943"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CFE751B" w14:textId="77777777" w:rsidR="00334C6A" w:rsidRPr="005647EB" w:rsidRDefault="00334C6A" w:rsidP="002570E4">
            <w:pPr>
              <w:pStyle w:val="TAH"/>
              <w:keepNext w:val="0"/>
              <w:keepLines w:val="0"/>
              <w:rPr>
                <w:rFonts w:cs="v4.2.0"/>
                <w:b w:val="0"/>
                <w:bCs/>
              </w:rPr>
            </w:pPr>
          </w:p>
        </w:tc>
        <w:tc>
          <w:tcPr>
            <w:tcW w:w="2835" w:type="dxa"/>
            <w:gridSpan w:val="2"/>
            <w:vMerge/>
          </w:tcPr>
          <w:p w14:paraId="68DF5543" w14:textId="77777777" w:rsidR="00334C6A" w:rsidRPr="005647EB" w:rsidRDefault="00334C6A" w:rsidP="002570E4">
            <w:pPr>
              <w:pStyle w:val="TAH"/>
              <w:keepNext w:val="0"/>
              <w:keepLines w:val="0"/>
              <w:rPr>
                <w:rFonts w:cs="v4.2.0"/>
                <w:b w:val="0"/>
                <w:bCs/>
              </w:rPr>
            </w:pPr>
          </w:p>
        </w:tc>
      </w:tr>
      <w:tr w:rsidR="00334C6A" w:rsidRPr="005647EB" w14:paraId="0085F317" w14:textId="77777777" w:rsidTr="002570E4">
        <w:trPr>
          <w:cantSplit/>
          <w:jc w:val="center"/>
        </w:trPr>
        <w:tc>
          <w:tcPr>
            <w:tcW w:w="2093" w:type="dxa"/>
            <w:tcBorders>
              <w:left w:val="single" w:sz="4" w:space="0" w:color="auto"/>
              <w:bottom w:val="single" w:sz="4" w:space="0" w:color="auto"/>
            </w:tcBorders>
          </w:tcPr>
          <w:p w14:paraId="000EBC95"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50653DCD"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700B89D" w14:textId="77777777" w:rsidR="00334C6A" w:rsidRPr="005647EB" w:rsidRDefault="00334C6A" w:rsidP="002570E4">
            <w:pPr>
              <w:pStyle w:val="TAH"/>
              <w:keepNext w:val="0"/>
              <w:keepLines w:val="0"/>
              <w:rPr>
                <w:rFonts w:cs="v4.2.0"/>
                <w:b w:val="0"/>
                <w:bCs/>
              </w:rPr>
            </w:pPr>
          </w:p>
        </w:tc>
        <w:tc>
          <w:tcPr>
            <w:tcW w:w="2835" w:type="dxa"/>
            <w:gridSpan w:val="2"/>
            <w:vMerge/>
          </w:tcPr>
          <w:p w14:paraId="51B75007" w14:textId="77777777" w:rsidR="00334C6A" w:rsidRPr="005647EB" w:rsidRDefault="00334C6A" w:rsidP="002570E4">
            <w:pPr>
              <w:pStyle w:val="TAH"/>
              <w:keepNext w:val="0"/>
              <w:keepLines w:val="0"/>
              <w:rPr>
                <w:rFonts w:cs="v4.2.0"/>
                <w:b w:val="0"/>
                <w:bCs/>
              </w:rPr>
            </w:pPr>
          </w:p>
        </w:tc>
      </w:tr>
      <w:tr w:rsidR="00334C6A" w:rsidRPr="005647EB" w14:paraId="40937400" w14:textId="77777777" w:rsidTr="002570E4">
        <w:trPr>
          <w:cantSplit/>
          <w:jc w:val="center"/>
        </w:trPr>
        <w:tc>
          <w:tcPr>
            <w:tcW w:w="2093" w:type="dxa"/>
            <w:tcBorders>
              <w:left w:val="single" w:sz="4" w:space="0" w:color="auto"/>
              <w:bottom w:val="single" w:sz="4" w:space="0" w:color="auto"/>
            </w:tcBorders>
          </w:tcPr>
          <w:p w14:paraId="2DCB64F7"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6EED26A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AEFDE19" w14:textId="77777777" w:rsidR="00334C6A" w:rsidRPr="005647EB" w:rsidRDefault="00334C6A" w:rsidP="002570E4">
            <w:pPr>
              <w:pStyle w:val="TAH"/>
              <w:keepNext w:val="0"/>
              <w:keepLines w:val="0"/>
              <w:rPr>
                <w:rFonts w:cs="v4.2.0"/>
                <w:b w:val="0"/>
                <w:bCs/>
              </w:rPr>
            </w:pPr>
          </w:p>
        </w:tc>
        <w:tc>
          <w:tcPr>
            <w:tcW w:w="2835" w:type="dxa"/>
            <w:gridSpan w:val="2"/>
            <w:vMerge/>
          </w:tcPr>
          <w:p w14:paraId="7F281AA7" w14:textId="77777777" w:rsidR="00334C6A" w:rsidRPr="005647EB" w:rsidRDefault="00334C6A" w:rsidP="002570E4">
            <w:pPr>
              <w:pStyle w:val="TAH"/>
              <w:keepNext w:val="0"/>
              <w:keepLines w:val="0"/>
              <w:rPr>
                <w:rFonts w:cs="v4.2.0"/>
                <w:b w:val="0"/>
                <w:bCs/>
              </w:rPr>
            </w:pPr>
          </w:p>
        </w:tc>
      </w:tr>
      <w:tr w:rsidR="00334C6A" w:rsidRPr="005647EB" w14:paraId="411304ED" w14:textId="77777777" w:rsidTr="002570E4">
        <w:trPr>
          <w:cantSplit/>
          <w:jc w:val="center"/>
        </w:trPr>
        <w:tc>
          <w:tcPr>
            <w:tcW w:w="2093" w:type="dxa"/>
            <w:tcBorders>
              <w:left w:val="single" w:sz="4" w:space="0" w:color="auto"/>
              <w:bottom w:val="single" w:sz="4" w:space="0" w:color="auto"/>
            </w:tcBorders>
          </w:tcPr>
          <w:p w14:paraId="73D5FD3D"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7360F3CF"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697646B4" w14:textId="77777777" w:rsidR="00334C6A" w:rsidRPr="005647EB" w:rsidRDefault="00334C6A" w:rsidP="002570E4">
            <w:pPr>
              <w:pStyle w:val="TAH"/>
              <w:keepNext w:val="0"/>
              <w:keepLines w:val="0"/>
              <w:rPr>
                <w:rFonts w:cs="v4.2.0"/>
                <w:b w:val="0"/>
                <w:bCs/>
              </w:rPr>
            </w:pPr>
          </w:p>
        </w:tc>
        <w:tc>
          <w:tcPr>
            <w:tcW w:w="2835" w:type="dxa"/>
            <w:gridSpan w:val="2"/>
            <w:vMerge/>
          </w:tcPr>
          <w:p w14:paraId="798366FE" w14:textId="77777777" w:rsidR="00334C6A" w:rsidRPr="005647EB" w:rsidRDefault="00334C6A" w:rsidP="002570E4">
            <w:pPr>
              <w:pStyle w:val="TAH"/>
              <w:keepNext w:val="0"/>
              <w:keepLines w:val="0"/>
              <w:rPr>
                <w:rFonts w:cs="v4.2.0"/>
                <w:b w:val="0"/>
                <w:bCs/>
              </w:rPr>
            </w:pPr>
          </w:p>
        </w:tc>
      </w:tr>
      <w:tr w:rsidR="00334C6A" w:rsidRPr="005647EB" w14:paraId="74675397" w14:textId="77777777" w:rsidTr="002570E4">
        <w:trPr>
          <w:cantSplit/>
          <w:jc w:val="center"/>
        </w:trPr>
        <w:tc>
          <w:tcPr>
            <w:tcW w:w="2093" w:type="dxa"/>
            <w:tcBorders>
              <w:left w:val="single" w:sz="4" w:space="0" w:color="auto"/>
              <w:bottom w:val="single" w:sz="4" w:space="0" w:color="auto"/>
            </w:tcBorders>
          </w:tcPr>
          <w:p w14:paraId="11B0CC3F"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46983FB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9D0229F" w14:textId="77777777" w:rsidR="00334C6A" w:rsidRPr="005647EB" w:rsidRDefault="00334C6A" w:rsidP="002570E4">
            <w:pPr>
              <w:pStyle w:val="TAH"/>
              <w:keepNext w:val="0"/>
              <w:keepLines w:val="0"/>
              <w:rPr>
                <w:rFonts w:cs="v4.2.0"/>
                <w:b w:val="0"/>
                <w:bCs/>
              </w:rPr>
            </w:pPr>
          </w:p>
        </w:tc>
        <w:tc>
          <w:tcPr>
            <w:tcW w:w="2835" w:type="dxa"/>
            <w:gridSpan w:val="2"/>
            <w:vMerge/>
          </w:tcPr>
          <w:p w14:paraId="20CD05E1" w14:textId="77777777" w:rsidR="00334C6A" w:rsidRPr="005647EB" w:rsidRDefault="00334C6A" w:rsidP="002570E4">
            <w:pPr>
              <w:pStyle w:val="TAH"/>
              <w:keepNext w:val="0"/>
              <w:keepLines w:val="0"/>
              <w:rPr>
                <w:rFonts w:cs="v4.2.0"/>
                <w:b w:val="0"/>
                <w:bCs/>
              </w:rPr>
            </w:pPr>
          </w:p>
        </w:tc>
      </w:tr>
      <w:tr w:rsidR="00334C6A" w:rsidRPr="005647EB" w14:paraId="18C34337" w14:textId="77777777" w:rsidTr="002570E4">
        <w:trPr>
          <w:cantSplit/>
          <w:jc w:val="center"/>
        </w:trPr>
        <w:tc>
          <w:tcPr>
            <w:tcW w:w="2093" w:type="dxa"/>
            <w:tcBorders>
              <w:left w:val="single" w:sz="4" w:space="0" w:color="auto"/>
              <w:bottom w:val="single" w:sz="4" w:space="0" w:color="auto"/>
            </w:tcBorders>
          </w:tcPr>
          <w:p w14:paraId="3AFEB34E"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58317D18"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D98DFAD" w14:textId="77777777" w:rsidR="00334C6A" w:rsidRPr="005647EB" w:rsidRDefault="00334C6A" w:rsidP="002570E4">
            <w:pPr>
              <w:pStyle w:val="TAH"/>
              <w:keepNext w:val="0"/>
              <w:keepLines w:val="0"/>
              <w:rPr>
                <w:rFonts w:cs="v4.2.0"/>
                <w:b w:val="0"/>
                <w:bCs/>
              </w:rPr>
            </w:pPr>
          </w:p>
        </w:tc>
        <w:tc>
          <w:tcPr>
            <w:tcW w:w="2835" w:type="dxa"/>
            <w:gridSpan w:val="2"/>
            <w:vMerge/>
          </w:tcPr>
          <w:p w14:paraId="6CC9E781" w14:textId="77777777" w:rsidR="00334C6A" w:rsidRPr="005647EB" w:rsidRDefault="00334C6A" w:rsidP="002570E4">
            <w:pPr>
              <w:pStyle w:val="TAH"/>
              <w:keepNext w:val="0"/>
              <w:keepLines w:val="0"/>
              <w:rPr>
                <w:rFonts w:cs="v4.2.0"/>
                <w:b w:val="0"/>
                <w:bCs/>
              </w:rPr>
            </w:pPr>
          </w:p>
        </w:tc>
      </w:tr>
      <w:tr w:rsidR="00334C6A" w:rsidRPr="005647EB" w14:paraId="71209254" w14:textId="77777777" w:rsidTr="002570E4">
        <w:trPr>
          <w:cantSplit/>
          <w:jc w:val="center"/>
        </w:trPr>
        <w:tc>
          <w:tcPr>
            <w:tcW w:w="2093" w:type="dxa"/>
            <w:tcBorders>
              <w:left w:val="single" w:sz="4" w:space="0" w:color="auto"/>
              <w:bottom w:val="single" w:sz="4" w:space="0" w:color="auto"/>
            </w:tcBorders>
            <w:vAlign w:val="center"/>
          </w:tcPr>
          <w:p w14:paraId="15F6587E" w14:textId="7A870791" w:rsidR="00334C6A" w:rsidRPr="005647EB" w:rsidRDefault="00334C6A" w:rsidP="009F14D9">
            <w:pPr>
              <w:pStyle w:val="TAL"/>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26ADA68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6ED95656" w14:textId="77777777" w:rsidR="00334C6A" w:rsidRPr="005647EB" w:rsidRDefault="00334C6A" w:rsidP="002570E4">
            <w:pPr>
              <w:pStyle w:val="TAH"/>
              <w:keepNext w:val="0"/>
              <w:keepLines w:val="0"/>
              <w:rPr>
                <w:rFonts w:cs="v4.2.0"/>
                <w:b w:val="0"/>
                <w:bCs/>
              </w:rPr>
            </w:pPr>
          </w:p>
        </w:tc>
        <w:tc>
          <w:tcPr>
            <w:tcW w:w="2835" w:type="dxa"/>
            <w:gridSpan w:val="2"/>
            <w:vMerge/>
          </w:tcPr>
          <w:p w14:paraId="22D21948" w14:textId="77777777" w:rsidR="00334C6A" w:rsidRPr="005647EB" w:rsidRDefault="00334C6A" w:rsidP="002570E4">
            <w:pPr>
              <w:pStyle w:val="TAH"/>
              <w:keepNext w:val="0"/>
              <w:keepLines w:val="0"/>
              <w:rPr>
                <w:rFonts w:cs="v4.2.0"/>
                <w:b w:val="0"/>
                <w:bCs/>
              </w:rPr>
            </w:pPr>
          </w:p>
        </w:tc>
      </w:tr>
      <w:tr w:rsidR="00334C6A" w:rsidRPr="005647EB" w14:paraId="354E41C3" w14:textId="77777777" w:rsidTr="002570E4">
        <w:trPr>
          <w:cantSplit/>
          <w:jc w:val="center"/>
        </w:trPr>
        <w:tc>
          <w:tcPr>
            <w:tcW w:w="2093" w:type="dxa"/>
            <w:tcBorders>
              <w:left w:val="single" w:sz="4" w:space="0" w:color="auto"/>
              <w:bottom w:val="single" w:sz="4" w:space="0" w:color="auto"/>
            </w:tcBorders>
            <w:vAlign w:val="center"/>
          </w:tcPr>
          <w:p w14:paraId="099AA30B" w14:textId="1B9171B5"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0C6DA0A9"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64B927B1" w14:textId="77777777" w:rsidR="00334C6A" w:rsidRPr="005647EB" w:rsidRDefault="00334C6A" w:rsidP="002570E4">
            <w:pPr>
              <w:pStyle w:val="TAH"/>
              <w:keepNext w:val="0"/>
              <w:keepLines w:val="0"/>
              <w:rPr>
                <w:rFonts w:cs="v4.2.0"/>
                <w:b w:val="0"/>
                <w:bCs/>
              </w:rPr>
            </w:pPr>
          </w:p>
        </w:tc>
        <w:tc>
          <w:tcPr>
            <w:tcW w:w="2835" w:type="dxa"/>
            <w:gridSpan w:val="2"/>
            <w:vMerge/>
            <w:tcBorders>
              <w:bottom w:val="single" w:sz="4" w:space="0" w:color="auto"/>
            </w:tcBorders>
          </w:tcPr>
          <w:p w14:paraId="2E34A943" w14:textId="77777777" w:rsidR="00334C6A" w:rsidRPr="005647EB" w:rsidRDefault="00334C6A" w:rsidP="002570E4">
            <w:pPr>
              <w:pStyle w:val="TAH"/>
              <w:keepNext w:val="0"/>
              <w:keepLines w:val="0"/>
              <w:rPr>
                <w:rFonts w:cs="v4.2.0"/>
                <w:b w:val="0"/>
                <w:bCs/>
              </w:rPr>
            </w:pPr>
          </w:p>
        </w:tc>
      </w:tr>
      <w:tr w:rsidR="001C48A9" w:rsidRPr="005647EB" w14:paraId="4FE180CB" w14:textId="77777777" w:rsidTr="002570E4">
        <w:trPr>
          <w:cantSplit/>
          <w:jc w:val="center"/>
        </w:trPr>
        <w:tc>
          <w:tcPr>
            <w:tcW w:w="2093" w:type="dxa"/>
          </w:tcPr>
          <w:p w14:paraId="163DA830" w14:textId="77777777" w:rsidR="001C48A9" w:rsidRPr="005647EB" w:rsidRDefault="001C48A9" w:rsidP="006D30B7">
            <w:pPr>
              <w:pStyle w:val="TAL"/>
              <w:keepNext w:val="0"/>
            </w:pPr>
            <w:r w:rsidRPr="005647EB">
              <w:object w:dxaOrig="620" w:dyaOrig="380" w14:anchorId="463839C9">
                <v:shape id="_x0000_i1051" type="#_x0000_t75" style="width:31pt;height:19.5pt" o:ole="" fillcolor="window">
                  <v:imagedata r:id="rId12" o:title=""/>
                </v:shape>
                <o:OLEObject Type="Embed" ProgID="Equation.3" ShapeID="_x0000_i1051" DrawAspect="Content" ObjectID="_1781977618" r:id="rId42"/>
              </w:object>
            </w:r>
          </w:p>
        </w:tc>
        <w:tc>
          <w:tcPr>
            <w:tcW w:w="1559" w:type="dxa"/>
          </w:tcPr>
          <w:p w14:paraId="566A04D0" w14:textId="77777777" w:rsidR="001C48A9" w:rsidRPr="005647EB" w:rsidRDefault="001C48A9" w:rsidP="002570E4">
            <w:pPr>
              <w:pStyle w:val="TAC"/>
              <w:keepNext w:val="0"/>
              <w:keepLines w:val="0"/>
            </w:pPr>
            <w:r w:rsidRPr="005647EB">
              <w:t>dB</w:t>
            </w:r>
          </w:p>
        </w:tc>
        <w:tc>
          <w:tcPr>
            <w:tcW w:w="1276" w:type="dxa"/>
          </w:tcPr>
          <w:p w14:paraId="3C47956D" w14:textId="77777777" w:rsidR="001C48A9" w:rsidRPr="005647EB" w:rsidDel="004B51DC" w:rsidRDefault="001C48A9" w:rsidP="002570E4">
            <w:pPr>
              <w:pStyle w:val="TAC"/>
              <w:keepNext w:val="0"/>
              <w:keepLines w:val="0"/>
            </w:pPr>
            <w:r w:rsidRPr="005647EB">
              <w:t>4.00</w:t>
            </w:r>
          </w:p>
        </w:tc>
        <w:tc>
          <w:tcPr>
            <w:tcW w:w="1276" w:type="dxa"/>
          </w:tcPr>
          <w:p w14:paraId="213C45B9" w14:textId="77777777" w:rsidR="001C48A9" w:rsidRPr="005647EB" w:rsidDel="004B51DC" w:rsidRDefault="001C48A9" w:rsidP="002570E4">
            <w:pPr>
              <w:pStyle w:val="TAC"/>
              <w:keepNext w:val="0"/>
              <w:keepLines w:val="0"/>
            </w:pPr>
            <w:r w:rsidRPr="005647EB">
              <w:t>0.00</w:t>
            </w:r>
          </w:p>
        </w:tc>
        <w:tc>
          <w:tcPr>
            <w:tcW w:w="1275" w:type="dxa"/>
          </w:tcPr>
          <w:p w14:paraId="204B9CDB" w14:textId="77777777" w:rsidR="001C48A9" w:rsidRPr="005647EB" w:rsidDel="00B36E6D" w:rsidRDefault="001C48A9" w:rsidP="002570E4">
            <w:pPr>
              <w:pStyle w:val="TAC"/>
              <w:keepNext w:val="0"/>
              <w:keepLines w:val="0"/>
            </w:pPr>
            <w:r w:rsidRPr="005647EB">
              <w:t>4.00</w:t>
            </w:r>
          </w:p>
        </w:tc>
        <w:tc>
          <w:tcPr>
            <w:tcW w:w="1560" w:type="dxa"/>
          </w:tcPr>
          <w:p w14:paraId="0FCD3E73" w14:textId="77777777" w:rsidR="001C48A9" w:rsidRPr="005647EB" w:rsidDel="004B51DC" w:rsidRDefault="001C48A9" w:rsidP="002570E4">
            <w:pPr>
              <w:pStyle w:val="TAC"/>
              <w:keepNext w:val="0"/>
              <w:keepLines w:val="0"/>
            </w:pPr>
            <w:r w:rsidRPr="005647EB">
              <w:t>25.00</w:t>
            </w:r>
          </w:p>
        </w:tc>
      </w:tr>
      <w:tr w:rsidR="001C48A9" w:rsidRPr="005647EB" w14:paraId="2B8BE0E6" w14:textId="77777777" w:rsidTr="002570E4">
        <w:trPr>
          <w:cantSplit/>
          <w:jc w:val="center"/>
        </w:trPr>
        <w:tc>
          <w:tcPr>
            <w:tcW w:w="2093" w:type="dxa"/>
          </w:tcPr>
          <w:p w14:paraId="1916BC5F" w14:textId="7C989BB3" w:rsidR="001C48A9" w:rsidRPr="005647EB" w:rsidRDefault="001C48A9" w:rsidP="006D30B7">
            <w:pPr>
              <w:pStyle w:val="TAL"/>
              <w:keepNext w:val="0"/>
            </w:pPr>
            <w:r w:rsidRPr="005647EB">
              <w:object w:dxaOrig="400" w:dyaOrig="360" w14:anchorId="760DAE9B">
                <v:shape id="_x0000_i1052" type="#_x0000_t75" style="width:20.5pt;height:18pt" o:ole="" fillcolor="window">
                  <v:imagedata r:id="rId10" o:title=""/>
                </v:shape>
                <o:OLEObject Type="Embed" ProgID="Equation.3" ShapeID="_x0000_i1052" DrawAspect="Content" ObjectID="_1781977619" r:id="rId43"/>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18454D13" w14:textId="03B8B36D" w:rsidR="001C48A9" w:rsidRPr="005647EB" w:rsidRDefault="001C48A9" w:rsidP="002570E4">
            <w:pPr>
              <w:pStyle w:val="TAC"/>
              <w:keepNext w:val="0"/>
              <w:keepLines w:val="0"/>
            </w:pPr>
            <w:r w:rsidRPr="005647EB">
              <w:t>dBm/15</w:t>
            </w:r>
            <w:r w:rsidR="002570E4" w:rsidRPr="005647EB">
              <w:t xml:space="preserve"> </w:t>
            </w:r>
            <w:r w:rsidRPr="005647EB">
              <w:t>KHz</w:t>
            </w:r>
          </w:p>
        </w:tc>
        <w:tc>
          <w:tcPr>
            <w:tcW w:w="1276" w:type="dxa"/>
          </w:tcPr>
          <w:p w14:paraId="35AA8D19" w14:textId="77777777" w:rsidR="001C48A9" w:rsidRPr="005647EB" w:rsidRDefault="001C48A9" w:rsidP="002570E4">
            <w:pPr>
              <w:pStyle w:val="TAC"/>
              <w:keepNext w:val="0"/>
              <w:keepLines w:val="0"/>
            </w:pPr>
            <w:r w:rsidRPr="005647EB">
              <w:t>-95.50</w:t>
            </w:r>
          </w:p>
        </w:tc>
        <w:tc>
          <w:tcPr>
            <w:tcW w:w="1276" w:type="dxa"/>
          </w:tcPr>
          <w:p w14:paraId="6AF3BE96" w14:textId="77777777" w:rsidR="001C48A9" w:rsidRPr="005647EB" w:rsidRDefault="001C48A9" w:rsidP="002570E4">
            <w:pPr>
              <w:pStyle w:val="TAC"/>
              <w:keepNext w:val="0"/>
              <w:keepLines w:val="0"/>
            </w:pPr>
            <w:r w:rsidRPr="005647EB">
              <w:t>-95.50</w:t>
            </w:r>
          </w:p>
        </w:tc>
        <w:tc>
          <w:tcPr>
            <w:tcW w:w="1275" w:type="dxa"/>
          </w:tcPr>
          <w:p w14:paraId="23E37DC6" w14:textId="77777777" w:rsidR="001C48A9" w:rsidRPr="005647EB" w:rsidRDefault="001C48A9" w:rsidP="002570E4">
            <w:pPr>
              <w:pStyle w:val="TAC"/>
              <w:keepNext w:val="0"/>
              <w:keepLines w:val="0"/>
            </w:pPr>
            <w:r w:rsidRPr="005647EB">
              <w:t>-98.00</w:t>
            </w:r>
          </w:p>
        </w:tc>
        <w:tc>
          <w:tcPr>
            <w:tcW w:w="1560" w:type="dxa"/>
          </w:tcPr>
          <w:p w14:paraId="695CE361" w14:textId="77777777" w:rsidR="001C48A9" w:rsidRPr="005647EB" w:rsidRDefault="001C48A9" w:rsidP="002570E4">
            <w:pPr>
              <w:pStyle w:val="TAC"/>
              <w:keepNext w:val="0"/>
              <w:keepLines w:val="0"/>
            </w:pPr>
            <w:r w:rsidRPr="005647EB">
              <w:t>-98.00</w:t>
            </w:r>
          </w:p>
        </w:tc>
      </w:tr>
      <w:tr w:rsidR="001C48A9" w:rsidRPr="005647EB" w14:paraId="014A9500" w14:textId="77777777" w:rsidTr="002570E4">
        <w:trPr>
          <w:cantSplit/>
          <w:jc w:val="center"/>
        </w:trPr>
        <w:tc>
          <w:tcPr>
            <w:tcW w:w="2093" w:type="dxa"/>
          </w:tcPr>
          <w:p w14:paraId="303F972C" w14:textId="77777777" w:rsidR="001C48A9" w:rsidRPr="005647EB" w:rsidRDefault="001C48A9" w:rsidP="006D30B7">
            <w:pPr>
              <w:pStyle w:val="TAL"/>
              <w:keepNext w:val="0"/>
            </w:pPr>
            <w:r w:rsidRPr="005647EB">
              <w:object w:dxaOrig="800" w:dyaOrig="380" w14:anchorId="05F0614E">
                <v:shape id="_x0000_i1053" type="#_x0000_t75" style="width:40pt;height:19.5pt" o:ole="" fillcolor="window">
                  <v:imagedata r:id="rId14" o:title=""/>
                </v:shape>
                <o:OLEObject Type="Embed" ProgID="Equation.3" ShapeID="_x0000_i1053" DrawAspect="Content" ObjectID="_1781977620" r:id="rId44"/>
              </w:object>
            </w:r>
          </w:p>
        </w:tc>
        <w:tc>
          <w:tcPr>
            <w:tcW w:w="1559" w:type="dxa"/>
          </w:tcPr>
          <w:p w14:paraId="12972EA1" w14:textId="77777777" w:rsidR="001C48A9" w:rsidRPr="005647EB" w:rsidRDefault="001C48A9" w:rsidP="002570E4">
            <w:pPr>
              <w:pStyle w:val="TAC"/>
              <w:keepNext w:val="0"/>
              <w:keepLines w:val="0"/>
            </w:pPr>
            <w:r w:rsidRPr="005647EB">
              <w:t>dB</w:t>
            </w:r>
          </w:p>
        </w:tc>
        <w:tc>
          <w:tcPr>
            <w:tcW w:w="1276" w:type="dxa"/>
          </w:tcPr>
          <w:p w14:paraId="4CE4A071" w14:textId="77777777" w:rsidR="001C48A9" w:rsidRPr="005647EB" w:rsidDel="004B51DC" w:rsidRDefault="001C48A9" w:rsidP="002570E4">
            <w:pPr>
              <w:pStyle w:val="TAC"/>
              <w:keepNext w:val="0"/>
              <w:keepLines w:val="0"/>
            </w:pPr>
            <w:r w:rsidRPr="005647EB">
              <w:t>4.00</w:t>
            </w:r>
          </w:p>
        </w:tc>
        <w:tc>
          <w:tcPr>
            <w:tcW w:w="1276" w:type="dxa"/>
          </w:tcPr>
          <w:p w14:paraId="79EBF39A" w14:textId="77777777" w:rsidR="001C48A9" w:rsidRPr="005647EB" w:rsidDel="004B51DC" w:rsidRDefault="001C48A9" w:rsidP="002570E4">
            <w:pPr>
              <w:pStyle w:val="TAC"/>
              <w:keepNext w:val="0"/>
              <w:keepLines w:val="0"/>
            </w:pPr>
            <w:r w:rsidRPr="005647EB">
              <w:t>0.00</w:t>
            </w:r>
          </w:p>
        </w:tc>
        <w:tc>
          <w:tcPr>
            <w:tcW w:w="1275" w:type="dxa"/>
          </w:tcPr>
          <w:p w14:paraId="6BED5201" w14:textId="77777777" w:rsidR="001C48A9" w:rsidRPr="005647EB" w:rsidDel="00B36E6D" w:rsidRDefault="001C48A9" w:rsidP="002570E4">
            <w:pPr>
              <w:pStyle w:val="TAC"/>
              <w:keepNext w:val="0"/>
              <w:keepLines w:val="0"/>
            </w:pPr>
            <w:r w:rsidRPr="005647EB">
              <w:t>4.00</w:t>
            </w:r>
          </w:p>
        </w:tc>
        <w:tc>
          <w:tcPr>
            <w:tcW w:w="1560" w:type="dxa"/>
          </w:tcPr>
          <w:p w14:paraId="0A6FE255" w14:textId="77777777" w:rsidR="001C48A9" w:rsidRPr="005647EB" w:rsidDel="004B51DC" w:rsidRDefault="001C48A9" w:rsidP="002570E4">
            <w:pPr>
              <w:pStyle w:val="TAC"/>
              <w:keepNext w:val="0"/>
              <w:keepLines w:val="0"/>
            </w:pPr>
            <w:r w:rsidRPr="005647EB">
              <w:t>25.00</w:t>
            </w:r>
          </w:p>
        </w:tc>
      </w:tr>
      <w:tr w:rsidR="001C48A9" w:rsidRPr="005647EB" w14:paraId="0985DF0B" w14:textId="77777777" w:rsidTr="002570E4">
        <w:trPr>
          <w:cantSplit/>
          <w:jc w:val="center"/>
        </w:trPr>
        <w:tc>
          <w:tcPr>
            <w:tcW w:w="2093" w:type="dxa"/>
          </w:tcPr>
          <w:p w14:paraId="2542C45E" w14:textId="309DFD0F" w:rsidR="001C48A9" w:rsidRPr="005647EB" w:rsidRDefault="001C48A9" w:rsidP="009F14D9">
            <w:pPr>
              <w:pStyle w:val="TAL"/>
            </w:pPr>
            <w:r w:rsidRPr="005647EB">
              <w:lastRenderedPageBreak/>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0D7419CD" w14:textId="402A220A" w:rsidR="001C48A9" w:rsidRPr="005647EB" w:rsidRDefault="001C48A9" w:rsidP="002570E4">
            <w:pPr>
              <w:pStyle w:val="TAC"/>
              <w:keepNext w:val="0"/>
              <w:keepLines w:val="0"/>
            </w:pPr>
            <w:r w:rsidRPr="005647EB">
              <w:t>dBm/15</w:t>
            </w:r>
            <w:r w:rsidR="002570E4" w:rsidRPr="005647EB">
              <w:t xml:space="preserve"> </w:t>
            </w:r>
            <w:r w:rsidRPr="005647EB">
              <w:t>KHz</w:t>
            </w:r>
          </w:p>
        </w:tc>
        <w:tc>
          <w:tcPr>
            <w:tcW w:w="1276" w:type="dxa"/>
          </w:tcPr>
          <w:p w14:paraId="3A0E8FAC" w14:textId="77777777" w:rsidR="001C48A9" w:rsidRPr="005647EB" w:rsidRDefault="001C48A9" w:rsidP="002570E4">
            <w:pPr>
              <w:pStyle w:val="TAC"/>
              <w:keepNext w:val="0"/>
              <w:keepLines w:val="0"/>
            </w:pPr>
            <w:r w:rsidRPr="005647EB">
              <w:t>-91.50</w:t>
            </w:r>
          </w:p>
        </w:tc>
        <w:tc>
          <w:tcPr>
            <w:tcW w:w="1276" w:type="dxa"/>
          </w:tcPr>
          <w:p w14:paraId="5BAA9289" w14:textId="77777777" w:rsidR="001C48A9" w:rsidRPr="005647EB" w:rsidRDefault="001C48A9" w:rsidP="002570E4">
            <w:pPr>
              <w:pStyle w:val="TAC"/>
              <w:keepNext w:val="0"/>
              <w:keepLines w:val="0"/>
            </w:pPr>
            <w:r w:rsidRPr="005647EB">
              <w:t>-95.50</w:t>
            </w:r>
          </w:p>
        </w:tc>
        <w:tc>
          <w:tcPr>
            <w:tcW w:w="1275" w:type="dxa"/>
          </w:tcPr>
          <w:p w14:paraId="39C47A38" w14:textId="77777777" w:rsidR="001C48A9" w:rsidRPr="005647EB" w:rsidRDefault="001C48A9" w:rsidP="002570E4">
            <w:pPr>
              <w:pStyle w:val="TAC"/>
              <w:keepNext w:val="0"/>
              <w:keepLines w:val="0"/>
            </w:pPr>
            <w:r w:rsidRPr="005647EB">
              <w:t>-94.00</w:t>
            </w:r>
          </w:p>
        </w:tc>
        <w:tc>
          <w:tcPr>
            <w:tcW w:w="1560" w:type="dxa"/>
          </w:tcPr>
          <w:p w14:paraId="41919820" w14:textId="77777777" w:rsidR="001C48A9" w:rsidRPr="005647EB" w:rsidRDefault="001C48A9" w:rsidP="002570E4">
            <w:pPr>
              <w:pStyle w:val="TAC"/>
              <w:keepNext w:val="0"/>
              <w:keepLines w:val="0"/>
            </w:pPr>
            <w:r w:rsidRPr="005647EB">
              <w:t>-73.00</w:t>
            </w:r>
          </w:p>
        </w:tc>
      </w:tr>
      <w:tr w:rsidR="001C48A9" w:rsidRPr="005647EB" w14:paraId="4DDAC312" w14:textId="77777777" w:rsidTr="002570E4">
        <w:trPr>
          <w:cantSplit/>
          <w:jc w:val="center"/>
        </w:trPr>
        <w:tc>
          <w:tcPr>
            <w:tcW w:w="2093" w:type="dxa"/>
          </w:tcPr>
          <w:p w14:paraId="6FCA4D2F" w14:textId="2ACB7724" w:rsidR="001C48A9" w:rsidRPr="005647EB" w:rsidRDefault="001C48A9" w:rsidP="009F14D9">
            <w:pPr>
              <w:pStyle w:val="TAL"/>
            </w:pPr>
            <w:r w:rsidRPr="005647EB">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3EFFFA03" w14:textId="3C0DE72B" w:rsidR="001C48A9" w:rsidRPr="005647EB" w:rsidRDefault="001C48A9" w:rsidP="002570E4">
            <w:pPr>
              <w:pStyle w:val="TAC"/>
              <w:keepNext w:val="0"/>
              <w:keepLines w:val="0"/>
            </w:pPr>
            <w:r w:rsidRPr="005647EB">
              <w:t>dBm/15</w:t>
            </w:r>
            <w:r w:rsidR="002570E4" w:rsidRPr="005647EB">
              <w:t xml:space="preserve"> </w:t>
            </w:r>
            <w:r w:rsidRPr="005647EB">
              <w:t>KHz</w:t>
            </w:r>
          </w:p>
        </w:tc>
        <w:tc>
          <w:tcPr>
            <w:tcW w:w="1276" w:type="dxa"/>
          </w:tcPr>
          <w:p w14:paraId="7D271B54" w14:textId="77777777" w:rsidR="001C48A9" w:rsidRPr="005647EB" w:rsidDel="004B51DC" w:rsidRDefault="001C48A9" w:rsidP="002570E4">
            <w:pPr>
              <w:pStyle w:val="TAC"/>
              <w:keepNext w:val="0"/>
              <w:keepLines w:val="0"/>
            </w:pPr>
            <w:r w:rsidRPr="005647EB">
              <w:t>-91.50</w:t>
            </w:r>
          </w:p>
        </w:tc>
        <w:tc>
          <w:tcPr>
            <w:tcW w:w="1276" w:type="dxa"/>
          </w:tcPr>
          <w:p w14:paraId="60506857" w14:textId="77777777" w:rsidR="001C48A9" w:rsidRPr="005647EB" w:rsidRDefault="001C48A9" w:rsidP="002570E4">
            <w:pPr>
              <w:pStyle w:val="TAC"/>
              <w:keepNext w:val="0"/>
              <w:keepLines w:val="0"/>
            </w:pPr>
            <w:r w:rsidRPr="005647EB">
              <w:t>-95.50</w:t>
            </w:r>
          </w:p>
        </w:tc>
        <w:tc>
          <w:tcPr>
            <w:tcW w:w="1275" w:type="dxa"/>
          </w:tcPr>
          <w:p w14:paraId="07BFB125" w14:textId="77777777" w:rsidR="001C48A9" w:rsidRPr="005647EB" w:rsidRDefault="001C48A9" w:rsidP="002570E4">
            <w:pPr>
              <w:pStyle w:val="TAC"/>
              <w:keepNext w:val="0"/>
              <w:keepLines w:val="0"/>
            </w:pPr>
            <w:r w:rsidRPr="005647EB">
              <w:t>-94.00</w:t>
            </w:r>
          </w:p>
        </w:tc>
        <w:tc>
          <w:tcPr>
            <w:tcW w:w="1560" w:type="dxa"/>
          </w:tcPr>
          <w:p w14:paraId="5FFB7C41" w14:textId="77777777" w:rsidR="001C48A9" w:rsidRPr="005647EB" w:rsidRDefault="001C48A9" w:rsidP="002570E4">
            <w:pPr>
              <w:pStyle w:val="TAC"/>
              <w:keepNext w:val="0"/>
              <w:keepLines w:val="0"/>
            </w:pPr>
            <w:r w:rsidRPr="005647EB">
              <w:t>-73.00</w:t>
            </w:r>
          </w:p>
        </w:tc>
      </w:tr>
      <w:tr w:rsidR="00334C6A" w:rsidRPr="005647EB" w14:paraId="1D3A721F" w14:textId="77777777" w:rsidTr="002570E4">
        <w:trPr>
          <w:cantSplit/>
          <w:jc w:val="center"/>
        </w:trPr>
        <w:tc>
          <w:tcPr>
            <w:tcW w:w="2093" w:type="dxa"/>
          </w:tcPr>
          <w:p w14:paraId="5C7A743C" w14:textId="7223702A"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p>
        </w:tc>
        <w:tc>
          <w:tcPr>
            <w:tcW w:w="1559" w:type="dxa"/>
          </w:tcPr>
          <w:p w14:paraId="60CA14CF" w14:textId="77777777" w:rsidR="00334C6A" w:rsidRPr="005647EB" w:rsidRDefault="00334C6A" w:rsidP="002570E4">
            <w:pPr>
              <w:pStyle w:val="TAC"/>
              <w:keepNext w:val="0"/>
              <w:keepLines w:val="0"/>
            </w:pPr>
          </w:p>
        </w:tc>
        <w:tc>
          <w:tcPr>
            <w:tcW w:w="5387" w:type="dxa"/>
            <w:gridSpan w:val="4"/>
          </w:tcPr>
          <w:p w14:paraId="438D426F" w14:textId="77777777" w:rsidR="00334C6A" w:rsidRPr="005647EB" w:rsidRDefault="00334C6A" w:rsidP="002570E4">
            <w:pPr>
              <w:pStyle w:val="TAL"/>
              <w:keepNext w:val="0"/>
              <w:keepLines w:val="0"/>
              <w:jc w:val="center"/>
              <w:rPr>
                <w:rFonts w:cs="v4.2.0"/>
              </w:rPr>
            </w:pPr>
            <w:r w:rsidRPr="005647EB">
              <w:rPr>
                <w:rFonts w:cs="v4.2.0"/>
              </w:rPr>
              <w:t>AWGN</w:t>
            </w:r>
          </w:p>
        </w:tc>
      </w:tr>
      <w:tr w:rsidR="00334C6A" w:rsidRPr="005647EB" w14:paraId="66EC3F0F" w14:textId="77777777" w:rsidTr="002570E4">
        <w:trPr>
          <w:cantSplit/>
          <w:jc w:val="center"/>
        </w:trPr>
        <w:tc>
          <w:tcPr>
            <w:tcW w:w="9039" w:type="dxa"/>
            <w:gridSpan w:val="6"/>
          </w:tcPr>
          <w:p w14:paraId="6638C1E9" w14:textId="628A596C" w:rsidR="00334C6A" w:rsidRPr="005647EB" w:rsidRDefault="002570E4" w:rsidP="002570E4">
            <w:pPr>
              <w:pStyle w:val="TAN"/>
              <w:keepNext w:val="0"/>
              <w:keepLines w:val="0"/>
            </w:pPr>
            <w:r w:rsidRPr="005647EB">
              <w:t>NOTE 1:</w:t>
            </w:r>
            <w:r w:rsidR="009F14D9" w:rsidRPr="005647EB">
              <w:tab/>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2A73FFC2" w14:textId="732A3524" w:rsidR="00334C6A" w:rsidRPr="005647EB" w:rsidRDefault="002570E4" w:rsidP="002570E4">
            <w:pPr>
              <w:pStyle w:val="TAN"/>
              <w:keepNext w:val="0"/>
              <w:keepLines w:val="0"/>
            </w:pPr>
            <w:r w:rsidRPr="005647EB">
              <w:t>NOTE 2:</w:t>
            </w:r>
            <w:r w:rsidR="009F14D9" w:rsidRPr="005647EB">
              <w:tab/>
              <w:t>I</w:t>
            </w:r>
            <w:r w:rsidR="00334C6A" w:rsidRPr="005647EB">
              <w:t>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cs="v4.2.0"/>
                <w:position w:val="-12"/>
              </w:rPr>
              <w:object w:dxaOrig="400" w:dyaOrig="360" w14:anchorId="71D19D83">
                <v:shape id="_x0000_i1054" type="#_x0000_t75" style="width:20.5pt;height:18pt" o:ole="" fillcolor="window">
                  <v:imagedata r:id="rId10" o:title=""/>
                </v:shape>
                <o:OLEObject Type="Embed" ProgID="Equation.3" ShapeID="_x0000_i1054" DrawAspect="Content" ObjectID="_1781977621" r:id="rId45"/>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3F276F79" w14:textId="47D5DA45" w:rsidR="00334C6A" w:rsidRPr="005647EB" w:rsidRDefault="002570E4" w:rsidP="002570E4">
            <w:pPr>
              <w:pStyle w:val="TAN"/>
              <w:keepNext w:val="0"/>
              <w:keepLines w:val="0"/>
            </w:pPr>
            <w:r w:rsidRPr="005647EB">
              <w:t>NOTE 3:</w:t>
            </w:r>
            <w:r w:rsidR="009F14D9" w:rsidRPr="005647EB">
              <w:tab/>
            </w:r>
            <w:r w:rsidR="00334C6A" w:rsidRPr="005647E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103C14F1" w14:textId="77777777" w:rsidR="00334C6A" w:rsidRPr="005647EB" w:rsidRDefault="00334C6A" w:rsidP="002570E4"/>
    <w:p w14:paraId="6BFC2A01" w14:textId="77777777" w:rsidR="00334C6A" w:rsidRPr="005647EB" w:rsidRDefault="00334C6A" w:rsidP="002570E4">
      <w:pPr>
        <w:pStyle w:val="TH"/>
        <w:keepNext w:val="0"/>
        <w:keepLines w:val="0"/>
      </w:pPr>
      <w:r w:rsidRPr="005647EB">
        <w:t xml:space="preserve">Table </w:t>
      </w:r>
      <w:r w:rsidRPr="005647EB">
        <w:rPr>
          <w:rFonts w:cs="v4.2.0"/>
        </w:rPr>
        <w:t>8.3.3_2.5-2</w:t>
      </w:r>
      <w:r w:rsidRPr="005647EB">
        <w:t xml:space="preserve">: DRX-Configuration to be used in </w:t>
      </w:r>
      <w:r w:rsidRPr="005647EB">
        <w:rPr>
          <w:rFonts w:cs="v4.2.0"/>
        </w:rPr>
        <w:t>E-UTRAN FDD-FDD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334C6A" w:rsidRPr="005647EB" w14:paraId="1E6FAD84" w14:textId="77777777" w:rsidTr="002570E4">
        <w:trPr>
          <w:jc w:val="center"/>
        </w:trPr>
        <w:tc>
          <w:tcPr>
            <w:tcW w:w="3345" w:type="dxa"/>
            <w:vAlign w:val="center"/>
          </w:tcPr>
          <w:p w14:paraId="43E45B01" w14:textId="77777777" w:rsidR="00334C6A" w:rsidRPr="005647EB" w:rsidRDefault="00334C6A" w:rsidP="002570E4">
            <w:pPr>
              <w:pStyle w:val="TAH"/>
              <w:keepNext w:val="0"/>
              <w:keepLines w:val="0"/>
            </w:pPr>
            <w:r w:rsidRPr="005647EB">
              <w:t>Field</w:t>
            </w:r>
          </w:p>
        </w:tc>
        <w:tc>
          <w:tcPr>
            <w:tcW w:w="1021" w:type="dxa"/>
            <w:vAlign w:val="center"/>
          </w:tcPr>
          <w:p w14:paraId="2A840BE8" w14:textId="77777777" w:rsidR="00334C6A" w:rsidRPr="005647EB" w:rsidRDefault="00334C6A" w:rsidP="002570E4">
            <w:pPr>
              <w:pStyle w:val="TAH"/>
              <w:keepNext w:val="0"/>
              <w:keepLines w:val="0"/>
            </w:pPr>
            <w:r w:rsidRPr="005647EB">
              <w:t>Value</w:t>
            </w:r>
          </w:p>
        </w:tc>
        <w:tc>
          <w:tcPr>
            <w:tcW w:w="3061" w:type="dxa"/>
          </w:tcPr>
          <w:p w14:paraId="26C99541" w14:textId="77777777" w:rsidR="00334C6A" w:rsidRPr="005647EB" w:rsidRDefault="00334C6A" w:rsidP="002570E4">
            <w:pPr>
              <w:pStyle w:val="TAH"/>
              <w:keepNext w:val="0"/>
              <w:keepLines w:val="0"/>
            </w:pPr>
            <w:r w:rsidRPr="005647EB">
              <w:t>Comment</w:t>
            </w:r>
          </w:p>
        </w:tc>
      </w:tr>
      <w:tr w:rsidR="00334C6A" w:rsidRPr="005647EB" w14:paraId="4D85BD87" w14:textId="77777777" w:rsidTr="002570E4">
        <w:trPr>
          <w:jc w:val="center"/>
        </w:trPr>
        <w:tc>
          <w:tcPr>
            <w:tcW w:w="3345" w:type="dxa"/>
            <w:vAlign w:val="center"/>
          </w:tcPr>
          <w:p w14:paraId="3D605EB2" w14:textId="77777777" w:rsidR="00334C6A" w:rsidRPr="005647EB" w:rsidRDefault="00334C6A" w:rsidP="002570E4">
            <w:pPr>
              <w:pStyle w:val="TAL"/>
              <w:keepNext w:val="0"/>
              <w:keepLines w:val="0"/>
            </w:pPr>
            <w:r w:rsidRPr="005647EB">
              <w:t>onDurationTimer</w:t>
            </w:r>
          </w:p>
        </w:tc>
        <w:tc>
          <w:tcPr>
            <w:tcW w:w="1021" w:type="dxa"/>
            <w:vAlign w:val="center"/>
          </w:tcPr>
          <w:p w14:paraId="351D9FEB" w14:textId="77777777" w:rsidR="00334C6A" w:rsidRPr="005647EB" w:rsidRDefault="00334C6A" w:rsidP="002570E4">
            <w:pPr>
              <w:pStyle w:val="TAL"/>
              <w:keepNext w:val="0"/>
              <w:keepLines w:val="0"/>
            </w:pPr>
            <w:r w:rsidRPr="005647EB">
              <w:t>psf1</w:t>
            </w:r>
          </w:p>
        </w:tc>
        <w:tc>
          <w:tcPr>
            <w:tcW w:w="3061" w:type="dxa"/>
            <w:vMerge w:val="restart"/>
          </w:tcPr>
          <w:p w14:paraId="4C8CB843" w14:textId="7B405579" w:rsidR="00334C6A" w:rsidRPr="005647EB" w:rsidRDefault="00334C6A" w:rsidP="002570E4">
            <w:pPr>
              <w:pStyle w:val="TAL"/>
              <w:keepNext w:val="0"/>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1D48970C" w14:textId="77777777" w:rsidTr="002570E4">
        <w:trPr>
          <w:jc w:val="center"/>
        </w:trPr>
        <w:tc>
          <w:tcPr>
            <w:tcW w:w="3345" w:type="dxa"/>
            <w:vAlign w:val="center"/>
          </w:tcPr>
          <w:p w14:paraId="1EC4C00F" w14:textId="77777777" w:rsidR="00334C6A" w:rsidRPr="005647EB" w:rsidRDefault="00334C6A" w:rsidP="002570E4">
            <w:pPr>
              <w:pStyle w:val="TAL"/>
              <w:keepNext w:val="0"/>
              <w:keepLines w:val="0"/>
            </w:pPr>
            <w:r w:rsidRPr="005647EB">
              <w:t>drx-InactivityTimer</w:t>
            </w:r>
          </w:p>
        </w:tc>
        <w:tc>
          <w:tcPr>
            <w:tcW w:w="1021" w:type="dxa"/>
            <w:vAlign w:val="center"/>
          </w:tcPr>
          <w:p w14:paraId="7D08B505" w14:textId="77777777" w:rsidR="00334C6A" w:rsidRPr="005647EB" w:rsidRDefault="00334C6A" w:rsidP="002570E4">
            <w:pPr>
              <w:pStyle w:val="TAL"/>
              <w:keepNext w:val="0"/>
              <w:keepLines w:val="0"/>
            </w:pPr>
            <w:r w:rsidRPr="005647EB">
              <w:t>psf1</w:t>
            </w:r>
          </w:p>
        </w:tc>
        <w:tc>
          <w:tcPr>
            <w:tcW w:w="3061" w:type="dxa"/>
            <w:vMerge/>
          </w:tcPr>
          <w:p w14:paraId="52157C26" w14:textId="77777777" w:rsidR="00334C6A" w:rsidRPr="005647EB" w:rsidRDefault="00334C6A" w:rsidP="002570E4">
            <w:pPr>
              <w:pStyle w:val="TAL"/>
              <w:keepNext w:val="0"/>
              <w:keepLines w:val="0"/>
            </w:pPr>
          </w:p>
        </w:tc>
      </w:tr>
      <w:tr w:rsidR="00334C6A" w:rsidRPr="005647EB" w14:paraId="47B4C474" w14:textId="77777777" w:rsidTr="002570E4">
        <w:trPr>
          <w:jc w:val="center"/>
        </w:trPr>
        <w:tc>
          <w:tcPr>
            <w:tcW w:w="3345" w:type="dxa"/>
            <w:vAlign w:val="center"/>
          </w:tcPr>
          <w:p w14:paraId="04D767A7" w14:textId="77777777" w:rsidR="00334C6A" w:rsidRPr="005647EB" w:rsidRDefault="00334C6A" w:rsidP="002570E4">
            <w:pPr>
              <w:pStyle w:val="TAL"/>
              <w:keepNext w:val="0"/>
              <w:keepLines w:val="0"/>
            </w:pPr>
            <w:r w:rsidRPr="005647EB">
              <w:t>drx-RetransmissionTimer</w:t>
            </w:r>
          </w:p>
        </w:tc>
        <w:tc>
          <w:tcPr>
            <w:tcW w:w="1021" w:type="dxa"/>
            <w:vAlign w:val="center"/>
          </w:tcPr>
          <w:p w14:paraId="56B01F4C" w14:textId="77777777" w:rsidR="00334C6A" w:rsidRPr="005647EB" w:rsidRDefault="00334C6A" w:rsidP="002570E4">
            <w:pPr>
              <w:pStyle w:val="TAL"/>
              <w:keepNext w:val="0"/>
              <w:keepLines w:val="0"/>
            </w:pPr>
            <w:r w:rsidRPr="005647EB">
              <w:t>psf1</w:t>
            </w:r>
          </w:p>
        </w:tc>
        <w:tc>
          <w:tcPr>
            <w:tcW w:w="3061" w:type="dxa"/>
            <w:vMerge/>
          </w:tcPr>
          <w:p w14:paraId="3DAD9833" w14:textId="77777777" w:rsidR="00334C6A" w:rsidRPr="005647EB" w:rsidRDefault="00334C6A" w:rsidP="002570E4">
            <w:pPr>
              <w:pStyle w:val="TAL"/>
              <w:keepNext w:val="0"/>
              <w:keepLines w:val="0"/>
            </w:pPr>
          </w:p>
        </w:tc>
      </w:tr>
      <w:tr w:rsidR="00334C6A" w:rsidRPr="005647EB" w14:paraId="091E0CC3" w14:textId="77777777" w:rsidTr="002570E4">
        <w:trPr>
          <w:jc w:val="center"/>
        </w:trPr>
        <w:tc>
          <w:tcPr>
            <w:tcW w:w="3345" w:type="dxa"/>
            <w:vAlign w:val="center"/>
          </w:tcPr>
          <w:p w14:paraId="7CE16D81" w14:textId="77777777" w:rsidR="00334C6A" w:rsidRPr="005647EB" w:rsidRDefault="00334C6A" w:rsidP="002570E4">
            <w:pPr>
              <w:pStyle w:val="TAL"/>
              <w:keepNext w:val="0"/>
              <w:keepLines w:val="0"/>
              <w:rPr>
                <w:vertAlign w:val="superscript"/>
              </w:rPr>
            </w:pPr>
            <w:r w:rsidRPr="005647EB">
              <w:t>longDRX-CycleStartOffset</w:t>
            </w:r>
          </w:p>
        </w:tc>
        <w:tc>
          <w:tcPr>
            <w:tcW w:w="1021" w:type="dxa"/>
            <w:vAlign w:val="center"/>
          </w:tcPr>
          <w:p w14:paraId="6F32E61F" w14:textId="77777777" w:rsidR="00334C6A" w:rsidRPr="005647EB" w:rsidRDefault="00334C6A" w:rsidP="002570E4">
            <w:pPr>
              <w:pStyle w:val="TAL"/>
              <w:keepNext w:val="0"/>
              <w:keepLines w:val="0"/>
            </w:pPr>
            <w:r w:rsidRPr="005647EB">
              <w:t>sf1280</w:t>
            </w:r>
          </w:p>
        </w:tc>
        <w:tc>
          <w:tcPr>
            <w:tcW w:w="3061" w:type="dxa"/>
            <w:vMerge/>
          </w:tcPr>
          <w:p w14:paraId="0EB321A2" w14:textId="77777777" w:rsidR="00334C6A" w:rsidRPr="005647EB" w:rsidRDefault="00334C6A" w:rsidP="002570E4">
            <w:pPr>
              <w:pStyle w:val="TAL"/>
              <w:keepNext w:val="0"/>
              <w:keepLines w:val="0"/>
            </w:pPr>
          </w:p>
        </w:tc>
      </w:tr>
      <w:tr w:rsidR="00334C6A" w:rsidRPr="005647EB" w14:paraId="7C7EA1F5" w14:textId="77777777" w:rsidTr="002570E4">
        <w:trPr>
          <w:jc w:val="center"/>
        </w:trPr>
        <w:tc>
          <w:tcPr>
            <w:tcW w:w="3345" w:type="dxa"/>
            <w:vAlign w:val="center"/>
          </w:tcPr>
          <w:p w14:paraId="60DC3E33" w14:textId="77777777" w:rsidR="00334C6A" w:rsidRPr="005647EB" w:rsidRDefault="00334C6A" w:rsidP="002570E4">
            <w:pPr>
              <w:pStyle w:val="TAL"/>
              <w:keepNext w:val="0"/>
              <w:keepLines w:val="0"/>
            </w:pPr>
            <w:r w:rsidRPr="005647EB">
              <w:t>shortDRX</w:t>
            </w:r>
          </w:p>
        </w:tc>
        <w:tc>
          <w:tcPr>
            <w:tcW w:w="1021" w:type="dxa"/>
            <w:vAlign w:val="center"/>
          </w:tcPr>
          <w:p w14:paraId="7C4B0E8E" w14:textId="77777777" w:rsidR="00334C6A" w:rsidRPr="005647EB" w:rsidRDefault="00334C6A" w:rsidP="002570E4">
            <w:pPr>
              <w:pStyle w:val="TAL"/>
              <w:keepNext w:val="0"/>
              <w:keepLines w:val="0"/>
            </w:pPr>
            <w:r w:rsidRPr="005647EB">
              <w:t>disable</w:t>
            </w:r>
          </w:p>
        </w:tc>
        <w:tc>
          <w:tcPr>
            <w:tcW w:w="3061" w:type="dxa"/>
            <w:vMerge/>
          </w:tcPr>
          <w:p w14:paraId="667A4A3B" w14:textId="77777777" w:rsidR="00334C6A" w:rsidRPr="005647EB" w:rsidRDefault="00334C6A" w:rsidP="002570E4">
            <w:pPr>
              <w:pStyle w:val="TAL"/>
              <w:keepNext w:val="0"/>
              <w:keepLines w:val="0"/>
            </w:pPr>
          </w:p>
        </w:tc>
      </w:tr>
    </w:tbl>
    <w:p w14:paraId="21181CC2" w14:textId="77777777" w:rsidR="00334C6A" w:rsidRPr="005647EB" w:rsidRDefault="00334C6A" w:rsidP="002570E4"/>
    <w:p w14:paraId="3513EF8E" w14:textId="77777777" w:rsidR="00334C6A" w:rsidRPr="005647EB" w:rsidRDefault="00334C6A" w:rsidP="002570E4">
      <w:pPr>
        <w:pStyle w:val="TH"/>
        <w:keepNext w:val="0"/>
        <w:keepLines w:val="0"/>
      </w:pPr>
      <w:r w:rsidRPr="005647EB">
        <w:t xml:space="preserve">Table </w:t>
      </w:r>
      <w:r w:rsidRPr="005647EB">
        <w:rPr>
          <w:rFonts w:cs="v4.2.0"/>
        </w:rPr>
        <w:t>8.3.3_2.5</w:t>
      </w:r>
      <w:r w:rsidRPr="005647EB">
        <w:t xml:space="preserve">-3: </w:t>
      </w:r>
      <w:r w:rsidRPr="005647EB">
        <w:rPr>
          <w:i/>
        </w:rPr>
        <w:t>TimeAlignmentTimer</w:t>
      </w:r>
      <w:r w:rsidRPr="005647EB">
        <w:t xml:space="preserve"> and </w:t>
      </w:r>
      <w:r w:rsidRPr="005647EB">
        <w:rPr>
          <w:i/>
        </w:rPr>
        <w:t>sr-ConfigIndex</w:t>
      </w:r>
      <w:r w:rsidRPr="005647EB">
        <w:t xml:space="preserve">-Configuration to be used in </w:t>
      </w:r>
      <w:r w:rsidRPr="005647EB">
        <w:rPr>
          <w:rFonts w:cs="v4.2.0"/>
        </w:rPr>
        <w:t>E-UTRAN FDD-FDD inter-frequency event triggered reporting under AWGN propagation conditions with DRX when L3 filtering is used</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00"/>
        <w:gridCol w:w="7163"/>
      </w:tblGrid>
      <w:tr w:rsidR="00334C6A" w:rsidRPr="005647EB" w14:paraId="405B1718" w14:textId="77777777" w:rsidTr="009F14D9">
        <w:trPr>
          <w:jc w:val="center"/>
        </w:trPr>
        <w:tc>
          <w:tcPr>
            <w:tcW w:w="1864" w:type="dxa"/>
            <w:vAlign w:val="center"/>
          </w:tcPr>
          <w:p w14:paraId="58D9F373" w14:textId="77777777" w:rsidR="00334C6A" w:rsidRPr="005647EB" w:rsidRDefault="00334C6A" w:rsidP="002570E4">
            <w:pPr>
              <w:pStyle w:val="TAH"/>
              <w:keepNext w:val="0"/>
              <w:keepLines w:val="0"/>
            </w:pPr>
            <w:r w:rsidRPr="005647EB">
              <w:t>Field</w:t>
            </w:r>
          </w:p>
        </w:tc>
        <w:tc>
          <w:tcPr>
            <w:tcW w:w="700" w:type="dxa"/>
            <w:vAlign w:val="center"/>
          </w:tcPr>
          <w:p w14:paraId="3C5D6CF4" w14:textId="77777777" w:rsidR="00334C6A" w:rsidRPr="005647EB" w:rsidRDefault="00334C6A" w:rsidP="002570E4">
            <w:pPr>
              <w:pStyle w:val="TAH"/>
              <w:keepNext w:val="0"/>
              <w:keepLines w:val="0"/>
            </w:pPr>
            <w:r w:rsidRPr="005647EB">
              <w:t>Value</w:t>
            </w:r>
          </w:p>
        </w:tc>
        <w:tc>
          <w:tcPr>
            <w:tcW w:w="7163" w:type="dxa"/>
          </w:tcPr>
          <w:p w14:paraId="67298EE0" w14:textId="77777777" w:rsidR="00334C6A" w:rsidRPr="005647EB" w:rsidRDefault="00334C6A" w:rsidP="002570E4">
            <w:pPr>
              <w:pStyle w:val="TAH"/>
              <w:keepNext w:val="0"/>
              <w:keepLines w:val="0"/>
            </w:pPr>
            <w:r w:rsidRPr="005647EB">
              <w:t>Comment</w:t>
            </w:r>
          </w:p>
        </w:tc>
      </w:tr>
      <w:tr w:rsidR="00334C6A" w:rsidRPr="005647EB" w14:paraId="41F320D0" w14:textId="77777777" w:rsidTr="009F14D9">
        <w:trPr>
          <w:jc w:val="center"/>
        </w:trPr>
        <w:tc>
          <w:tcPr>
            <w:tcW w:w="1864" w:type="dxa"/>
            <w:vAlign w:val="center"/>
          </w:tcPr>
          <w:p w14:paraId="0191C6E5" w14:textId="77777777" w:rsidR="00334C6A" w:rsidRPr="005647EB" w:rsidRDefault="00334C6A" w:rsidP="002570E4">
            <w:pPr>
              <w:pStyle w:val="TAL"/>
              <w:keepNext w:val="0"/>
              <w:keepLines w:val="0"/>
            </w:pPr>
            <w:r w:rsidRPr="005647EB">
              <w:t>TimeAlignmentTimer</w:t>
            </w:r>
          </w:p>
        </w:tc>
        <w:tc>
          <w:tcPr>
            <w:tcW w:w="700" w:type="dxa"/>
            <w:vAlign w:val="center"/>
          </w:tcPr>
          <w:p w14:paraId="5087E421" w14:textId="77777777" w:rsidR="00334C6A" w:rsidRPr="005647EB" w:rsidRDefault="00334C6A" w:rsidP="002570E4">
            <w:pPr>
              <w:pStyle w:val="TAL"/>
              <w:keepNext w:val="0"/>
              <w:keepLines w:val="0"/>
            </w:pPr>
            <w:r w:rsidRPr="005647EB">
              <w:t>sf500</w:t>
            </w:r>
          </w:p>
        </w:tc>
        <w:tc>
          <w:tcPr>
            <w:tcW w:w="7163" w:type="dxa"/>
          </w:tcPr>
          <w:p w14:paraId="0847B4E3" w14:textId="3DD66699"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0582C471" w14:textId="77777777" w:rsidTr="009F14D9">
        <w:trPr>
          <w:jc w:val="center"/>
        </w:trPr>
        <w:tc>
          <w:tcPr>
            <w:tcW w:w="1864" w:type="dxa"/>
            <w:vAlign w:val="center"/>
          </w:tcPr>
          <w:p w14:paraId="273E95D1" w14:textId="77777777" w:rsidR="00334C6A" w:rsidRPr="005647EB" w:rsidRDefault="00334C6A" w:rsidP="002570E4">
            <w:pPr>
              <w:pStyle w:val="TAL"/>
              <w:keepNext w:val="0"/>
              <w:keepLines w:val="0"/>
            </w:pPr>
            <w:r w:rsidRPr="005647EB">
              <w:t>sr-ConfigIndex</w:t>
            </w:r>
          </w:p>
        </w:tc>
        <w:tc>
          <w:tcPr>
            <w:tcW w:w="700" w:type="dxa"/>
            <w:vAlign w:val="center"/>
          </w:tcPr>
          <w:p w14:paraId="27064CFE" w14:textId="77777777" w:rsidR="00334C6A" w:rsidRPr="005647EB" w:rsidRDefault="00334C6A" w:rsidP="002570E4">
            <w:pPr>
              <w:pStyle w:val="TAL"/>
              <w:keepNext w:val="0"/>
              <w:keepLines w:val="0"/>
            </w:pPr>
            <w:r w:rsidRPr="005647EB">
              <w:t>0</w:t>
            </w:r>
          </w:p>
        </w:tc>
        <w:tc>
          <w:tcPr>
            <w:tcW w:w="7163" w:type="dxa"/>
          </w:tcPr>
          <w:p w14:paraId="37C46C7D" w14:textId="4529F609" w:rsidR="00334C6A" w:rsidRPr="005647EB" w:rsidRDefault="00334C6A"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r w:rsidR="002570E4" w:rsidRPr="005647EB">
              <w:t xml:space="preserve"> </w:t>
            </w:r>
            <w:r w:rsidRPr="005647EB">
              <w:t>and</w:t>
            </w:r>
            <w:r w:rsidR="002570E4" w:rsidRPr="005647EB">
              <w:t xml:space="preserve"> </w:t>
            </w:r>
            <w:r w:rsidR="00914A62" w:rsidRPr="005647EB">
              <w:t>clause</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04B6CC0A" w14:textId="77777777" w:rsidR="00334C6A" w:rsidRPr="005647EB" w:rsidRDefault="00334C6A" w:rsidP="002570E4"/>
    <w:p w14:paraId="73BE5CD1" w14:textId="77777777" w:rsidR="00334C6A" w:rsidRPr="005647EB" w:rsidRDefault="00334C6A" w:rsidP="002570E4">
      <w:r w:rsidRPr="005647EB">
        <w:t>The overall delay measured is defined as the time from the beginning of time period T2, to the moment the UE starts to send preambles on the PRACH for Scheduling Request (SR) to obtain allocation to send the measurement report to Cell 2 on PUSCH.</w:t>
      </w:r>
    </w:p>
    <w:p w14:paraId="68FBBF2D" w14:textId="77777777" w:rsidR="00334C6A" w:rsidRPr="005647EB" w:rsidRDefault="00334C6A" w:rsidP="002570E4">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1CE207ED" w14:textId="2569B3C1" w:rsidR="00334C6A" w:rsidRPr="005647EB" w:rsidRDefault="00334C6A" w:rsidP="002570E4">
      <w:pPr>
        <w:pStyle w:val="NO"/>
        <w:keepLines w:val="0"/>
      </w:pPr>
      <w:r w:rsidRPr="005647EB">
        <w:t>NOTE 1:</w:t>
      </w:r>
      <w:r w:rsidR="009F14D9"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2656DC20" w14:textId="207EB84F" w:rsidR="00334C6A" w:rsidRPr="005647EB" w:rsidRDefault="00334C6A" w:rsidP="002570E4">
      <w:pPr>
        <w:pStyle w:val="NO"/>
        <w:keepLines w:val="0"/>
      </w:pPr>
      <w:r w:rsidRPr="005647EB">
        <w:t>NOTE 2:</w:t>
      </w:r>
      <w:r w:rsidR="009F14D9" w:rsidRPr="005647EB">
        <w:tab/>
      </w:r>
      <w:r w:rsidRPr="005647EB">
        <w:t xml:space="preserve">In order to calculate the rate of correct events the system simulator </w:t>
      </w:r>
      <w:commentRangeStart w:id="3"/>
      <w:r w:rsidRPr="00814289">
        <w:rPr>
          <w:highlight w:val="yellow"/>
        </w:rPr>
        <w:t>shall</w:t>
      </w:r>
      <w:r w:rsidRPr="005647EB">
        <w:t xml:space="preserve"> </w:t>
      </w:r>
      <w:commentRangeEnd w:id="3"/>
      <w:r w:rsidR="00CC020A">
        <w:rPr>
          <w:rStyle w:val="CommentReference"/>
          <w:rFonts w:eastAsia="SimSun"/>
          <w:lang w:val="x-none"/>
        </w:rPr>
        <w:commentReference w:id="3"/>
      </w:r>
      <w:r w:rsidRPr="005647EB">
        <w:t>verify that it has received correct Event A3 measurement report.</w:t>
      </w:r>
    </w:p>
    <w:p w14:paraId="6D4786F9" w14:textId="77777777" w:rsidR="00334C6A" w:rsidRPr="005647EB" w:rsidRDefault="00334C6A" w:rsidP="002570E4">
      <w:pPr>
        <w:rPr>
          <w:rFonts w:cs="v4.2.0"/>
        </w:rPr>
      </w:pPr>
      <w:r w:rsidRPr="005647EB">
        <w:t>The UE shall not send event triggered measurement reports, as long as the reporting criteria are not fulfilled.</w:t>
      </w:r>
      <w:r w:rsidRPr="005647EB" w:rsidDel="00FE0DBA">
        <w:t xml:space="preserve"> </w:t>
      </w:r>
      <w:r w:rsidRPr="005647EB">
        <w:t>The overall delay measured when DRX cycle length is 1280 ms test requirement is expressed as:</w:t>
      </w:r>
    </w:p>
    <w:p w14:paraId="6C11E601" w14:textId="3871786E" w:rsidR="00334C6A" w:rsidRPr="005647EB" w:rsidRDefault="009F14D9" w:rsidP="009F14D9">
      <w:pPr>
        <w:pStyle w:val="B1"/>
      </w:pPr>
      <w:r w:rsidRPr="005647EB">
        <w:tab/>
      </w:r>
      <w:r w:rsidR="00334C6A" w:rsidRPr="005647EB">
        <w:t xml:space="preserve">Overall delays measured = </w:t>
      </w:r>
      <w:r w:rsidR="00334C6A" w:rsidRPr="005647EB">
        <w:rPr>
          <w:rFonts w:cs="v4.2.0"/>
        </w:rPr>
        <w:t>measurement reporting delay + TTI insertion</w:t>
      </w:r>
      <w:r w:rsidR="00334C6A" w:rsidRPr="005647EB">
        <w:t xml:space="preserve"> uncertainty + DRX cycle length </w:t>
      </w:r>
    </w:p>
    <w:p w14:paraId="05B1B5C5" w14:textId="7425E39B" w:rsidR="00334C6A" w:rsidRPr="005647EB" w:rsidRDefault="009F14D9" w:rsidP="009F14D9">
      <w:pPr>
        <w:pStyle w:val="B1"/>
      </w:pPr>
      <w:r w:rsidRPr="005647EB">
        <w:tab/>
      </w:r>
      <w:r w:rsidR="00334C6A" w:rsidRPr="005647EB">
        <w:t>Measurement reporting delay = T</w:t>
      </w:r>
      <w:r w:rsidR="00334C6A" w:rsidRPr="005647EB">
        <w:rPr>
          <w:vertAlign w:val="subscript"/>
        </w:rPr>
        <w:t>measure_inter</w:t>
      </w:r>
    </w:p>
    <w:p w14:paraId="0D96EE5B" w14:textId="6C99B4BB" w:rsidR="00334C6A" w:rsidRPr="005647EB" w:rsidRDefault="009F14D9" w:rsidP="009F14D9">
      <w:pPr>
        <w:pStyle w:val="B1"/>
        <w:rPr>
          <w:rFonts w:cs="v3.7.0"/>
        </w:rPr>
      </w:pPr>
      <w:r w:rsidRPr="005647EB">
        <w:tab/>
      </w:r>
      <w:r w:rsidR="00334C6A" w:rsidRPr="005647EB">
        <w:t>T</w:t>
      </w:r>
      <w:r w:rsidR="00334C6A" w:rsidRPr="005647EB">
        <w:rPr>
          <w:vertAlign w:val="subscript"/>
        </w:rPr>
        <w:t>measure_inter</w:t>
      </w:r>
      <w:r w:rsidR="00334C6A" w:rsidRPr="005647EB">
        <w:t xml:space="preserve"> = 6400 ms. When DRX cycle length is 1280 ms then the T</w:t>
      </w:r>
      <w:r w:rsidR="00334C6A" w:rsidRPr="005647EB">
        <w:rPr>
          <w:vertAlign w:val="subscript"/>
        </w:rPr>
        <w:t>measure_inter</w:t>
      </w:r>
      <w:r w:rsidR="00334C6A" w:rsidRPr="005647EB">
        <w:t xml:space="preserve"> is 5 x 1280 ms, as defined in Table </w:t>
      </w:r>
      <w:r w:rsidR="00334C6A" w:rsidRPr="005647EB">
        <w:rPr>
          <w:snapToGrid w:val="0"/>
        </w:rPr>
        <w:t>8.3.3_2.3-1</w:t>
      </w:r>
      <w:r w:rsidR="00334C6A" w:rsidRPr="005647EB">
        <w:t>.</w:t>
      </w:r>
    </w:p>
    <w:p w14:paraId="7242DDD7" w14:textId="5FB75AD9" w:rsidR="00334C6A" w:rsidRPr="005647EB" w:rsidRDefault="009F14D9" w:rsidP="009F14D9">
      <w:pPr>
        <w:pStyle w:val="B1"/>
      </w:pPr>
      <w:r w:rsidRPr="005647EB">
        <w:tab/>
      </w:r>
      <w:r w:rsidR="00334C6A" w:rsidRPr="005647EB">
        <w:t xml:space="preserve">TTI insertion uncertainty = 2 ms </w:t>
      </w:r>
    </w:p>
    <w:p w14:paraId="0A457792" w14:textId="18252CD9" w:rsidR="00334C6A" w:rsidRPr="005647EB" w:rsidRDefault="009F14D9" w:rsidP="009F14D9">
      <w:pPr>
        <w:pStyle w:val="B1"/>
      </w:pPr>
      <w:r w:rsidRPr="005647EB">
        <w:tab/>
      </w:r>
      <w:r w:rsidR="00334C6A" w:rsidRPr="005647EB">
        <w:t>DRX cycle length = 1280 ms</w:t>
      </w:r>
    </w:p>
    <w:p w14:paraId="2608D643" w14:textId="77777777" w:rsidR="00334C6A" w:rsidRPr="005647EB" w:rsidRDefault="00334C6A" w:rsidP="002570E4">
      <w:r w:rsidRPr="005647EB">
        <w:t>The overall delay measured when DRX cycle length is 1280 ms shall be less than a total of 7682 ms.</w:t>
      </w:r>
    </w:p>
    <w:p w14:paraId="3C1080FC" w14:textId="77777777" w:rsidR="00334C6A" w:rsidRPr="005647EB" w:rsidRDefault="00334C6A" w:rsidP="002570E4">
      <w:r w:rsidRPr="005647EB">
        <w:lastRenderedPageBreak/>
        <w:t>For the test to pass, the total number of successful tests shall be more than 90% of the cases with a confidence level of 95%.</w:t>
      </w:r>
    </w:p>
    <w:p w14:paraId="603129AC" w14:textId="77777777" w:rsidR="00123ECE" w:rsidRPr="005647EB" w:rsidRDefault="00123ECE" w:rsidP="002570E4">
      <w:pPr>
        <w:pStyle w:val="Heading3"/>
        <w:keepNext w:val="0"/>
        <w:keepLines w:val="0"/>
        <w:rPr>
          <w:lang w:eastAsia="zh-CN"/>
        </w:rPr>
      </w:pPr>
      <w:r w:rsidRPr="005647EB">
        <w:t>8.</w:t>
      </w:r>
      <w:r w:rsidRPr="005647EB">
        <w:rPr>
          <w:lang w:eastAsia="zh-CN"/>
        </w:rPr>
        <w:t>3</w:t>
      </w:r>
      <w:r w:rsidRPr="005647EB">
        <w:t>.</w:t>
      </w:r>
      <w:r w:rsidRPr="005647EB">
        <w:rPr>
          <w:lang w:eastAsia="zh-CN"/>
        </w:rPr>
        <w:t>4</w:t>
      </w:r>
      <w:r w:rsidRPr="005647EB">
        <w:tab/>
      </w:r>
      <w:r w:rsidRPr="005647EB">
        <w:rPr>
          <w:lang w:eastAsia="zh-CN"/>
        </w:rPr>
        <w:t>E-UTRAN FDD - FDD Inter-frequency identification of a new CGI of E-UTRA cell using autonomous gaps</w:t>
      </w:r>
    </w:p>
    <w:p w14:paraId="59189B6D" w14:textId="77777777" w:rsidR="00123ECE" w:rsidRPr="005647EB" w:rsidRDefault="00123ECE" w:rsidP="002570E4">
      <w:pPr>
        <w:pStyle w:val="Heading4"/>
        <w:keepNext w:val="0"/>
        <w:keepLines w:val="0"/>
      </w:pPr>
      <w:r w:rsidRPr="005647EB">
        <w:t>8.3.4.1</w:t>
      </w:r>
      <w:r w:rsidRPr="005647EB">
        <w:tab/>
        <w:t>Test purpose</w:t>
      </w:r>
    </w:p>
    <w:p w14:paraId="200F8CAD" w14:textId="77777777" w:rsidR="00123ECE" w:rsidRPr="005647EB" w:rsidRDefault="00123ECE" w:rsidP="000424D3">
      <w:pPr>
        <w:rPr>
          <w:rFonts w:cs="v4.2.0"/>
        </w:rPr>
      </w:pPr>
      <w:r w:rsidRPr="005647EB">
        <w:rPr>
          <w:rFonts w:cs="v4.2.0"/>
          <w:lang w:eastAsia="zh-CN"/>
        </w:rPr>
        <w:t>T</w:t>
      </w:r>
      <w:r w:rsidRPr="005647EB">
        <w:rPr>
          <w:rFonts w:cs="v4.2.0"/>
        </w:rPr>
        <w:t xml:space="preserve">o verify the requirement for </w:t>
      </w:r>
      <w:r w:rsidRPr="005647EB">
        <w:t>identification of a new CGI of E-UTRA</w:t>
      </w:r>
      <w:r w:rsidRPr="005647EB" w:rsidDel="00BE7BA7">
        <w:t xml:space="preserve"> </w:t>
      </w:r>
      <w:r w:rsidRPr="005647EB">
        <w:t>cell with autonomous gaps.</w:t>
      </w:r>
    </w:p>
    <w:p w14:paraId="0F9487CA" w14:textId="77777777" w:rsidR="00123ECE" w:rsidRPr="005647EB" w:rsidRDefault="00123ECE" w:rsidP="002570E4">
      <w:pPr>
        <w:pStyle w:val="Heading4"/>
        <w:keepNext w:val="0"/>
        <w:keepLines w:val="0"/>
      </w:pPr>
      <w:r w:rsidRPr="005647EB">
        <w:t>8.3.4.2</w:t>
      </w:r>
      <w:r w:rsidRPr="005647EB">
        <w:tab/>
        <w:t>Test applicability</w:t>
      </w:r>
    </w:p>
    <w:p w14:paraId="502A1A09" w14:textId="77777777" w:rsidR="00123ECE" w:rsidRPr="005647EB" w:rsidRDefault="00123ECE" w:rsidP="002570E4">
      <w:r w:rsidRPr="005647EB">
        <w:t xml:space="preserve">This test applies to all types of E-UTRA FDD UE release </w:t>
      </w:r>
      <w:r w:rsidR="00777984" w:rsidRPr="005647EB">
        <w:rPr>
          <w:rFonts w:eastAsia="MS Mincho"/>
          <w:lang w:eastAsia="ja-JP"/>
        </w:rPr>
        <w:t>9</w:t>
      </w:r>
      <w:r w:rsidRPr="005647EB">
        <w:t xml:space="preserve"> and forward</w:t>
      </w:r>
      <w:r w:rsidRPr="005647EB">
        <w:rPr>
          <w:lang w:eastAsia="zh-CN"/>
        </w:rPr>
        <w:t xml:space="preserve"> with support </w:t>
      </w:r>
      <w:r w:rsidRPr="005647EB">
        <w:t xml:space="preserve">of inter-frequency SI acquisition </w:t>
      </w:r>
      <w:r w:rsidR="008137E9" w:rsidRPr="005647EB">
        <w:t xml:space="preserve">in FDD </w:t>
      </w:r>
      <w:r w:rsidRPr="005647EB">
        <w:t>for HO.</w:t>
      </w:r>
    </w:p>
    <w:p w14:paraId="7A35BA4F" w14:textId="77777777" w:rsidR="00123ECE" w:rsidRPr="005647EB" w:rsidRDefault="00123ECE" w:rsidP="002570E4">
      <w:pPr>
        <w:pStyle w:val="Heading4"/>
        <w:keepNext w:val="0"/>
        <w:keepLines w:val="0"/>
      </w:pPr>
      <w:r w:rsidRPr="005647EB">
        <w:t>8.3.4.3</w:t>
      </w:r>
      <w:r w:rsidRPr="005647EB">
        <w:tab/>
        <w:t>Minimum conformance requirements</w:t>
      </w:r>
    </w:p>
    <w:p w14:paraId="7A39703E" w14:textId="2B2D05F6" w:rsidR="00123ECE" w:rsidRPr="005647EB" w:rsidRDefault="00123ECE" w:rsidP="002570E4">
      <w:r w:rsidRPr="005647EB">
        <w:t>No explicit neighbour list is provided to the UE for identifying a new CGI of E-UTRA</w:t>
      </w:r>
      <w:r w:rsidRPr="005647EB" w:rsidDel="00BE7BA7">
        <w:t xml:space="preserve"> </w:t>
      </w:r>
      <w:r w:rsidRPr="005647EB">
        <w:t>cell. The UE shall identify and report the CGI when requested by the network for the purpose of ‘</w:t>
      </w:r>
      <w:r w:rsidRPr="005647EB">
        <w:rPr>
          <w:rFonts w:cs="v4.2.0"/>
        </w:rPr>
        <w:t>reportCGI</w:t>
      </w:r>
      <w:r w:rsidR="002570E4" w:rsidRPr="005647EB">
        <w:rPr>
          <w:rFonts w:cs="v4.2.0"/>
        </w:rPr>
        <w:t>'</w:t>
      </w:r>
      <w:r w:rsidRPr="005647EB">
        <w:t xml:space="preserve">. The UE may make autonomous gaps in both downlink reception and uplink transmission for receiving MIB and SIB1 message according to </w:t>
      </w:r>
      <w:r w:rsidR="00914A62" w:rsidRPr="005647EB">
        <w:t>clause</w:t>
      </w:r>
      <w:r w:rsidRPr="005647EB">
        <w:t xml:space="preserve"> 5.5.3.1 </w:t>
      </w:r>
      <w:r w:rsidR="00205F74" w:rsidRPr="005647EB">
        <w:t>of 3GPP TS</w:t>
      </w:r>
      <w:r w:rsidR="00777984" w:rsidRPr="005647EB">
        <w:rPr>
          <w:rFonts w:eastAsia="MS Mincho"/>
          <w:lang w:eastAsia="ja-JP"/>
        </w:rPr>
        <w:t xml:space="preserve"> </w:t>
      </w:r>
      <w:r w:rsidRPr="005647EB">
        <w:t>36.331 [</w:t>
      </w:r>
      <w:r w:rsidR="00777984" w:rsidRPr="005647EB">
        <w:rPr>
          <w:rFonts w:eastAsia="MS Mincho"/>
          <w:lang w:eastAsia="ja-JP"/>
        </w:rPr>
        <w:t>5</w:t>
      </w:r>
      <w:r w:rsidRPr="005647EB">
        <w:t xml:space="preserve">]. Note that a UE is not required to use autonomous gap if si-RequestForHO is set to false. </w:t>
      </w:r>
      <w:r w:rsidRPr="005647EB">
        <w:rPr>
          <w:rFonts w:cs="v4.2.0"/>
        </w:rPr>
        <w:t>If autonomous gaps are used for measurement with the purpose of ‘reportCGI</w:t>
      </w:r>
      <w:r w:rsidR="002570E4" w:rsidRPr="005647EB">
        <w:rPr>
          <w:rFonts w:cs="v4.2.0"/>
        </w:rPr>
        <w:t>'</w:t>
      </w:r>
      <w:r w:rsidRPr="005647EB">
        <w:rPr>
          <w:rFonts w:cs="v4.2.0"/>
        </w:rPr>
        <w:t xml:space="preserve">, </w:t>
      </w:r>
      <w:r w:rsidRPr="005647EB">
        <w:t>regardless of whether DRX is used or not, the UE shall be able to identify a new CGI of E-UTRA cell within:</w:t>
      </w:r>
    </w:p>
    <w:p w14:paraId="0893EAFF" w14:textId="65363787" w:rsidR="00123ECE" w:rsidRPr="005647EB" w:rsidRDefault="009F14D9" w:rsidP="009F14D9">
      <w:pPr>
        <w:pStyle w:val="EQ"/>
        <w:rPr>
          <w:noProof w:val="0"/>
        </w:rPr>
      </w:pPr>
      <w:r w:rsidRPr="005647EB">
        <w:rPr>
          <w:noProof w:val="0"/>
        </w:rPr>
        <w:tab/>
      </w:r>
      <w:r w:rsidR="00AE0BF4" w:rsidRPr="005647EB">
        <w:rPr>
          <w:noProof w:val="0"/>
        </w:rPr>
        <w:object w:dxaOrig="3700" w:dyaOrig="380" w14:anchorId="1194A2EE">
          <v:shape id="_x0000_i1055" type="#_x0000_t75" style="width:185pt;height:19.5pt" o:ole="">
            <v:imagedata r:id="rId46" o:title=""/>
          </v:shape>
          <o:OLEObject Type="Embed" ProgID="Equation.3" ShapeID="_x0000_i1055" DrawAspect="Content" ObjectID="_1781977622" r:id="rId47"/>
        </w:object>
      </w:r>
    </w:p>
    <w:p w14:paraId="2DAADE7A" w14:textId="77777777" w:rsidR="00123ECE" w:rsidRPr="005647EB" w:rsidRDefault="00123ECE" w:rsidP="002570E4">
      <w:r w:rsidRPr="005647EB">
        <w:t>Where</w:t>
      </w:r>
    </w:p>
    <w:p w14:paraId="0F25BDBF" w14:textId="6BFD26CF" w:rsidR="00123ECE" w:rsidRPr="005647EB" w:rsidRDefault="009F14D9" w:rsidP="009F14D9">
      <w:pPr>
        <w:pStyle w:val="B1"/>
        <w:rPr>
          <w:rFonts w:cs="v4.2.0"/>
        </w:rPr>
      </w:pPr>
      <w:r w:rsidRPr="005647EB">
        <w:tab/>
      </w:r>
      <w:r w:rsidR="00123ECE" w:rsidRPr="005647EB">
        <w:t>T</w:t>
      </w:r>
      <w:r w:rsidR="00123ECE" w:rsidRPr="005647EB">
        <w:rPr>
          <w:vertAlign w:val="subscript"/>
        </w:rPr>
        <w:t>basic_identify_CGI, inter</w:t>
      </w:r>
      <w:r w:rsidR="00123ECE" w:rsidRPr="005647EB">
        <w:t xml:space="preserve"> = 150 ms. This is the time period used in the above equation where the maximum allowed time for the UE to identify a new </w:t>
      </w:r>
      <w:r w:rsidR="00123ECE" w:rsidRPr="005647EB">
        <w:rPr>
          <w:rFonts w:cs="v4.2.0"/>
        </w:rPr>
        <w:t>CGI of E-UTRA</w:t>
      </w:r>
      <w:r w:rsidR="00123ECE" w:rsidRPr="005647EB" w:rsidDel="00BE7BA7">
        <w:rPr>
          <w:rFonts w:cs="v4.2.0"/>
        </w:rPr>
        <w:t xml:space="preserve"> </w:t>
      </w:r>
      <w:r w:rsidR="00123ECE" w:rsidRPr="005647EB">
        <w:rPr>
          <w:rFonts w:cs="v4.2.0"/>
        </w:rPr>
        <w:t xml:space="preserve"> cell</w:t>
      </w:r>
      <w:r w:rsidR="00123ECE" w:rsidRPr="005647EB">
        <w:t xml:space="preserve"> is defined</w:t>
      </w:r>
      <w:r w:rsidR="00AE0BF4" w:rsidRPr="005647EB">
        <w:t>, provided that the E-UTRA cell has been already identified by the UE</w:t>
      </w:r>
      <w:r w:rsidR="00123ECE" w:rsidRPr="005647EB">
        <w:t>.</w:t>
      </w:r>
    </w:p>
    <w:p w14:paraId="35ED108B" w14:textId="77777777" w:rsidR="00123ECE" w:rsidRPr="005647EB" w:rsidRDefault="00123ECE" w:rsidP="002570E4">
      <w:pPr>
        <w:rPr>
          <w:rFonts w:cs="v4.2.0"/>
        </w:rPr>
      </w:pPr>
      <w:r w:rsidRPr="005647EB">
        <w:t xml:space="preserve">A cell shall be considered identifiable </w:t>
      </w:r>
      <w:r w:rsidRPr="005647EB">
        <w:rPr>
          <w:rFonts w:cs="v4.2.0"/>
        </w:rPr>
        <w:t>following conditions are fulfilled:</w:t>
      </w:r>
    </w:p>
    <w:p w14:paraId="62A07B43" w14:textId="38C94CB0" w:rsidR="00123ECE" w:rsidRPr="005647EB" w:rsidRDefault="00123ECE" w:rsidP="002570E4">
      <w:pPr>
        <w:pStyle w:val="B1"/>
      </w:pPr>
      <w:r w:rsidRPr="005647EB">
        <w:t>-</w:t>
      </w:r>
      <w:r w:rsidRPr="005647EB">
        <w:tab/>
        <w:t xml:space="preserve">RSRP related side conditions given </w:t>
      </w:r>
      <w:r w:rsidR="002570E4" w:rsidRPr="005647EB">
        <w:t>in 3GPP TS</w:t>
      </w:r>
      <w:r w:rsidR="00E52353" w:rsidRPr="005647EB">
        <w:rPr>
          <w:lang w:eastAsia="zh-CN"/>
        </w:rPr>
        <w:t xml:space="preserve"> 3</w:t>
      </w:r>
      <w:r w:rsidRPr="005647EB">
        <w:rPr>
          <w:lang w:eastAsia="zh-CN"/>
        </w:rPr>
        <w:t>6.133</w:t>
      </w:r>
      <w:r w:rsidR="00AE0BF4" w:rsidRPr="005647EB">
        <w:rPr>
          <w:lang w:eastAsia="zh-CN"/>
        </w:rPr>
        <w:t xml:space="preserve"> </w:t>
      </w:r>
      <w:r w:rsidRPr="005647EB">
        <w:rPr>
          <w:lang w:eastAsia="zh-CN"/>
        </w:rPr>
        <w:t xml:space="preserve">[4] </w:t>
      </w:r>
      <w:r w:rsidR="00914A62" w:rsidRPr="005647EB">
        <w:t>Clause</w:t>
      </w:r>
      <w:r w:rsidRPr="005647EB">
        <w:t xml:space="preserve"> 9.1 are fulfilled for a corresponding Band,</w:t>
      </w:r>
    </w:p>
    <w:p w14:paraId="41A5A037" w14:textId="77777777" w:rsidR="00123ECE" w:rsidRPr="005647EB" w:rsidRDefault="00123ECE" w:rsidP="002570E4">
      <w:pPr>
        <w:pStyle w:val="B1"/>
        <w:rPr>
          <w:rFonts w:cs="v4.2.0"/>
        </w:rPr>
      </w:pPr>
      <w:r w:rsidRPr="005647EB">
        <w:rPr>
          <w:rFonts w:cs="v4.2.0"/>
        </w:rPr>
        <w:t>-</w:t>
      </w:r>
      <w:r w:rsidRPr="005647EB">
        <w:rPr>
          <w:rFonts w:cs="v4.2.0"/>
        </w:rPr>
        <w:tab/>
      </w:r>
      <w:r w:rsidRPr="005647EB">
        <w:t>SCH_RP|</w:t>
      </w:r>
      <w:r w:rsidRPr="005647EB">
        <w:rPr>
          <w:vertAlign w:val="subscript"/>
        </w:rPr>
        <w:t>dBm</w:t>
      </w:r>
      <w:r w:rsidRPr="005647EB">
        <w:t xml:space="preserve"> and SCH Ês/Iot according to Annex I.2.3 for a corresponding Band</w:t>
      </w:r>
    </w:p>
    <w:p w14:paraId="0A0046E2" w14:textId="77777777" w:rsidR="00123ECE" w:rsidRPr="005647EB" w:rsidRDefault="00123ECE" w:rsidP="002570E4">
      <w:r w:rsidRPr="005647EB">
        <w:rPr>
          <w:rFonts w:cs="v4.2.0"/>
        </w:rPr>
        <w:t>The requirement for identifying a new CGI of an E-UTRA cell within T</w:t>
      </w:r>
      <w:r w:rsidRPr="005647EB">
        <w:rPr>
          <w:rFonts w:cs="v4.2.0"/>
          <w:vertAlign w:val="subscript"/>
        </w:rPr>
        <w:t>basic_identify_CGI,inter</w:t>
      </w:r>
      <w:r w:rsidRPr="005647EB">
        <w:rPr>
          <w:rFonts w:cs="v4.2.0"/>
        </w:rPr>
        <w:t xml:space="preserve"> is applicable when no DRX is used as well as when all the DRX cycles specified in 3GPP TS 36.331 [</w:t>
      </w:r>
      <w:r w:rsidRPr="005647EB">
        <w:rPr>
          <w:rFonts w:cs="v4.2.0"/>
          <w:lang w:eastAsia="zh-CN"/>
        </w:rPr>
        <w:t>5</w:t>
      </w:r>
      <w:r w:rsidRPr="005647EB">
        <w:rPr>
          <w:rFonts w:cs="v4.2.0"/>
        </w:rPr>
        <w:t>] are used.</w:t>
      </w:r>
    </w:p>
    <w:p w14:paraId="47AC0AF7" w14:textId="77777777" w:rsidR="00123ECE" w:rsidRPr="005647EB" w:rsidRDefault="00123ECE" w:rsidP="002570E4">
      <w:pPr>
        <w:rPr>
          <w:lang w:eastAsia="zh-CN"/>
        </w:rPr>
      </w:pPr>
      <w:r w:rsidRPr="005647EB">
        <w:t>Given that continuous DL data allocation and no DRX is used, and no measurement gaps are configured, the UE shall have more than 60 ACK/NACKs transmitted during the identification of a new CGI of E-UTRA</w:t>
      </w:r>
      <w:r w:rsidRPr="005647EB" w:rsidDel="00BE7BA7">
        <w:t xml:space="preserve"> </w:t>
      </w:r>
      <w:r w:rsidRPr="005647EB">
        <w:t>cell.</w:t>
      </w:r>
    </w:p>
    <w:p w14:paraId="2E2D8EC8" w14:textId="77777777" w:rsidR="00123ECE" w:rsidRPr="005647EB" w:rsidRDefault="00123ECE" w:rsidP="002570E4">
      <w:r w:rsidRPr="005647EB">
        <w:t>The ECGI reporting delay occurs due to the delay uncertainty when inserting the ECGI measurement report to the TTI of the uplink DCCH. The delay uncertainty is twice the TTI of the uplink DCCH. In case DRX is used, the ECGI reporting may be delayed until the next DRX cycle.</w:t>
      </w:r>
    </w:p>
    <w:p w14:paraId="24CB5B76" w14:textId="1071B2AF" w:rsidR="00123ECE" w:rsidRPr="005647EB" w:rsidRDefault="00123ECE" w:rsidP="002570E4">
      <w:pPr>
        <w:rPr>
          <w:lang w:eastAsia="zh-CN"/>
        </w:rPr>
      </w:pPr>
      <w:r w:rsidRPr="005647EB">
        <w:t xml:space="preserve">The normative reference for this requirement </w:t>
      </w:r>
      <w:r w:rsidR="002570E4" w:rsidRPr="005647EB">
        <w:t>is 3GPP TS</w:t>
      </w:r>
      <w:r w:rsidRPr="005647EB">
        <w:t xml:space="preserve"> 36.133 [4] clause 8.1.2.</w:t>
      </w:r>
      <w:r w:rsidRPr="005647EB">
        <w:rPr>
          <w:lang w:eastAsia="zh-CN"/>
        </w:rPr>
        <w:t>3.5</w:t>
      </w:r>
      <w:r w:rsidRPr="005647EB">
        <w:t xml:space="preserve"> and A.8.3.4.</w:t>
      </w:r>
    </w:p>
    <w:p w14:paraId="28807850" w14:textId="77777777" w:rsidR="00123ECE" w:rsidRPr="005647EB" w:rsidRDefault="00123ECE" w:rsidP="002570E4">
      <w:pPr>
        <w:pStyle w:val="Heading4"/>
        <w:keepNext w:val="0"/>
        <w:keepLines w:val="0"/>
      </w:pPr>
      <w:r w:rsidRPr="005647EB">
        <w:t>8.3.4.4</w:t>
      </w:r>
      <w:r w:rsidRPr="005647EB">
        <w:tab/>
        <w:t>Test description</w:t>
      </w:r>
    </w:p>
    <w:p w14:paraId="6394629D" w14:textId="77777777" w:rsidR="00123ECE" w:rsidRPr="005647EB" w:rsidRDefault="00123ECE" w:rsidP="006D30B7">
      <w:pPr>
        <w:pStyle w:val="Heading5"/>
        <w:keepNext w:val="0"/>
      </w:pPr>
      <w:r w:rsidRPr="005647EB">
        <w:t>8.3.4.4.1</w:t>
      </w:r>
      <w:r w:rsidRPr="005647EB">
        <w:tab/>
        <w:t>Initial conditions</w:t>
      </w:r>
    </w:p>
    <w:p w14:paraId="4E97FACC" w14:textId="306B1797" w:rsidR="00123ECE" w:rsidRPr="005647EB" w:rsidRDefault="00123ECE" w:rsidP="006D30B7">
      <w:pPr>
        <w:keepLines/>
      </w:pPr>
      <w:r w:rsidRPr="005647EB">
        <w:t xml:space="preserve">Test Environment: Normal, as defined </w:t>
      </w:r>
      <w:r w:rsidR="002570E4" w:rsidRPr="005647EB">
        <w:t>in 3GPP TS</w:t>
      </w:r>
      <w:r w:rsidRPr="005647EB">
        <w:t xml:space="preserve"> 36.508 [7] clause 4.1.</w:t>
      </w:r>
    </w:p>
    <w:p w14:paraId="377D552D" w14:textId="1605AA99" w:rsidR="00123ECE" w:rsidRPr="005647EB" w:rsidRDefault="00123ECE" w:rsidP="006D30B7">
      <w:pPr>
        <w:keepLines/>
      </w:pPr>
      <w:r w:rsidRPr="005647EB">
        <w:t xml:space="preserve">Frequencies to be tested: According to Annex E table E-1 </w:t>
      </w:r>
      <w:r w:rsidR="00EC0475" w:rsidRPr="005647EB">
        <w:t>and 3GPP TS</w:t>
      </w:r>
      <w:r w:rsidRPr="005647EB">
        <w:t xml:space="preserve"> 36.508 [7] clauses 4.4.2 and 4.3.1.</w:t>
      </w:r>
    </w:p>
    <w:p w14:paraId="5E397CDB" w14:textId="7517C349" w:rsidR="00123ECE" w:rsidRPr="005647EB" w:rsidRDefault="00123ECE" w:rsidP="009F14D9">
      <w:pPr>
        <w:keepNext/>
        <w:keepLines/>
      </w:pPr>
      <w:r w:rsidRPr="005647EB">
        <w:lastRenderedPageBreak/>
        <w:t xml:space="preserve">Channel Bandwidth to be tested: 10 MHz as defined </w:t>
      </w:r>
      <w:r w:rsidR="002570E4" w:rsidRPr="005647EB">
        <w:t>in 3GPP TS</w:t>
      </w:r>
      <w:r w:rsidRPr="005647EB">
        <w:t xml:space="preserve"> 36.508 [7] clause 4.3.1.</w:t>
      </w:r>
    </w:p>
    <w:p w14:paraId="5E77D1C5" w14:textId="3EC92AED" w:rsidR="00123ECE" w:rsidRPr="005647EB" w:rsidRDefault="00123ECE" w:rsidP="009F14D9">
      <w:pPr>
        <w:pStyle w:val="B1"/>
        <w:keepNext/>
        <w:keepLines/>
      </w:pPr>
      <w:r w:rsidRPr="005647EB">
        <w:t>1.</w:t>
      </w:r>
      <w:r w:rsidR="009F14D9"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w:t>
      </w:r>
      <w:r w:rsidRPr="005647EB">
        <w:rPr>
          <w:lang w:eastAsia="zh-CN"/>
        </w:rPr>
        <w:t>4</w:t>
      </w:r>
      <w:r w:rsidR="004A51F2" w:rsidRPr="005647EB">
        <w:rPr>
          <w:rFonts w:ascii="Segoe UI" w:hAnsi="Segoe UI" w:cs="Segoe UI"/>
        </w:rPr>
        <w:t xml:space="preserve"> </w:t>
      </w:r>
      <w:r w:rsidR="004A51F2" w:rsidRPr="005647EB">
        <w:t>for UE with 2Rx RF band and Annex A, Figure A.78 (without using the faders) for 4Rx capable UE without any 2Rx RF bands</w:t>
      </w:r>
      <w:r w:rsidRPr="005647EB">
        <w:t>.</w:t>
      </w:r>
    </w:p>
    <w:p w14:paraId="35B76834" w14:textId="5022A4BF" w:rsidR="00123ECE" w:rsidRPr="005647EB" w:rsidRDefault="00123ECE" w:rsidP="002570E4">
      <w:pPr>
        <w:pStyle w:val="B1"/>
      </w:pPr>
      <w:r w:rsidRPr="005647EB">
        <w:t>2.</w:t>
      </w:r>
      <w:r w:rsidR="009F14D9" w:rsidRPr="005647EB">
        <w:tab/>
      </w:r>
      <w:r w:rsidRPr="005647EB">
        <w:t>The general test parameter settings are set up according to Table 8.3.4.4.1-1.</w:t>
      </w:r>
    </w:p>
    <w:p w14:paraId="58257379" w14:textId="7BD91670" w:rsidR="00123ECE" w:rsidRPr="005647EB" w:rsidRDefault="00123ECE" w:rsidP="002570E4">
      <w:pPr>
        <w:pStyle w:val="B1"/>
      </w:pPr>
      <w:r w:rsidRPr="005647EB">
        <w:t>3.</w:t>
      </w:r>
      <w:r w:rsidR="009F14D9" w:rsidRPr="005647EB">
        <w:tab/>
      </w:r>
      <w:r w:rsidRPr="005647EB">
        <w:t>Propagation conditions are set according to Annex B clauses B.0.</w:t>
      </w:r>
    </w:p>
    <w:p w14:paraId="2FCBC7F8" w14:textId="4AFCA632" w:rsidR="00123ECE" w:rsidRPr="005647EB" w:rsidRDefault="00123ECE" w:rsidP="002570E4">
      <w:pPr>
        <w:pStyle w:val="B1"/>
      </w:pPr>
      <w:r w:rsidRPr="005647EB">
        <w:t>4.</w:t>
      </w:r>
      <w:r w:rsidR="009F14D9" w:rsidRPr="005647EB">
        <w:tab/>
      </w:r>
      <w:r w:rsidRPr="005647EB">
        <w:t>Message contents are defined in clause 8.3.4.4.3.</w:t>
      </w:r>
    </w:p>
    <w:p w14:paraId="37C334DC" w14:textId="38C356A5" w:rsidR="00123ECE" w:rsidRPr="005647EB" w:rsidRDefault="00123ECE" w:rsidP="002570E4">
      <w:pPr>
        <w:pStyle w:val="B1"/>
        <w:rPr>
          <w:rFonts w:cs="v3.7.0"/>
        </w:rPr>
      </w:pPr>
      <w:r w:rsidRPr="005647EB">
        <w:t>5.</w:t>
      </w:r>
      <w:r w:rsidR="009F14D9" w:rsidRPr="005647EB">
        <w:tab/>
      </w:r>
      <w:r w:rsidRPr="005647EB">
        <w:t xml:space="preserve">There </w:t>
      </w:r>
      <w:r w:rsidR="00777984" w:rsidRPr="005647EB">
        <w:t>are</w:t>
      </w:r>
      <w:r w:rsidRPr="005647EB">
        <w:t xml:space="preserve"> </w:t>
      </w:r>
      <w:r w:rsidRPr="005647EB">
        <w:rPr>
          <w:lang w:eastAsia="zh-CN"/>
        </w:rPr>
        <w:t>two</w:t>
      </w:r>
      <w:r w:rsidRPr="005647EB">
        <w:t xml:space="preserve"> E-UTRA FDD carrier</w:t>
      </w:r>
      <w:r w:rsidR="00777984" w:rsidRPr="005647EB">
        <w:rPr>
          <w:rFonts w:eastAsia="MS Mincho"/>
          <w:lang w:eastAsia="ja-JP"/>
        </w:rPr>
        <w:t>s</w:t>
      </w:r>
      <w:r w:rsidRPr="005647EB">
        <w:t xml:space="preserve"> and two cells specified in the test. Cell 1 is the cell used for connection setup with the power level set according to Annex C.0 and C.1 for this test.</w:t>
      </w:r>
    </w:p>
    <w:p w14:paraId="56CFA580" w14:textId="77777777" w:rsidR="00123ECE" w:rsidRPr="005647EB" w:rsidRDefault="00123ECE" w:rsidP="002570E4">
      <w:pPr>
        <w:pStyle w:val="TH"/>
        <w:keepNext w:val="0"/>
        <w:keepLines w:val="0"/>
        <w:rPr>
          <w:lang w:eastAsia="zh-CN"/>
        </w:rPr>
      </w:pPr>
      <w:r w:rsidRPr="005647EB">
        <w:t xml:space="preserve">Table 8.3.4.4.1-1: </w:t>
      </w:r>
      <w:r w:rsidRPr="005647EB">
        <w:rPr>
          <w:rFonts w:cs="v4.2.0"/>
        </w:rPr>
        <w:t xml:space="preserve">General test parameters for </w:t>
      </w:r>
      <w:r w:rsidRPr="005647EB">
        <w:t>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p>
    <w:tbl>
      <w:tblPr>
        <w:tblW w:w="97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3148"/>
        <w:gridCol w:w="604"/>
        <w:gridCol w:w="2745"/>
        <w:gridCol w:w="3230"/>
      </w:tblGrid>
      <w:tr w:rsidR="00123ECE" w:rsidRPr="005647EB" w14:paraId="73FDB7FB" w14:textId="77777777" w:rsidTr="009F14D9">
        <w:trPr>
          <w:cantSplit/>
          <w:jc w:val="center"/>
        </w:trPr>
        <w:tc>
          <w:tcPr>
            <w:tcW w:w="3148" w:type="dxa"/>
            <w:shd w:val="clear" w:color="auto" w:fill="auto"/>
          </w:tcPr>
          <w:p w14:paraId="770D0793" w14:textId="77777777" w:rsidR="00123ECE" w:rsidRPr="005647EB" w:rsidRDefault="00123ECE" w:rsidP="002570E4">
            <w:pPr>
              <w:pStyle w:val="TAH"/>
              <w:keepNext w:val="0"/>
              <w:keepLines w:val="0"/>
              <w:rPr>
                <w:rFonts w:cs="Arial"/>
                <w:szCs w:val="18"/>
              </w:rPr>
            </w:pPr>
            <w:r w:rsidRPr="005647EB">
              <w:rPr>
                <w:rFonts w:cs="Arial"/>
                <w:szCs w:val="18"/>
              </w:rPr>
              <w:t>Parameter</w:t>
            </w:r>
          </w:p>
        </w:tc>
        <w:tc>
          <w:tcPr>
            <w:tcW w:w="604" w:type="dxa"/>
            <w:shd w:val="clear" w:color="auto" w:fill="auto"/>
          </w:tcPr>
          <w:p w14:paraId="49E877B5" w14:textId="77777777" w:rsidR="00123ECE" w:rsidRPr="005647EB" w:rsidRDefault="00123ECE" w:rsidP="002570E4">
            <w:pPr>
              <w:pStyle w:val="TAH"/>
              <w:keepNext w:val="0"/>
              <w:keepLines w:val="0"/>
              <w:rPr>
                <w:rFonts w:cs="Arial"/>
                <w:szCs w:val="18"/>
              </w:rPr>
            </w:pPr>
            <w:r w:rsidRPr="005647EB">
              <w:rPr>
                <w:rFonts w:cs="Arial"/>
                <w:szCs w:val="18"/>
              </w:rPr>
              <w:t>Unit</w:t>
            </w:r>
          </w:p>
        </w:tc>
        <w:tc>
          <w:tcPr>
            <w:tcW w:w="2745" w:type="dxa"/>
            <w:shd w:val="clear" w:color="auto" w:fill="auto"/>
          </w:tcPr>
          <w:p w14:paraId="76452468" w14:textId="77777777" w:rsidR="00123ECE" w:rsidRPr="005647EB" w:rsidRDefault="00123ECE" w:rsidP="002570E4">
            <w:pPr>
              <w:pStyle w:val="TAH"/>
              <w:keepNext w:val="0"/>
              <w:keepLines w:val="0"/>
              <w:rPr>
                <w:rFonts w:cs="Arial"/>
                <w:szCs w:val="18"/>
              </w:rPr>
            </w:pPr>
            <w:r w:rsidRPr="005647EB">
              <w:rPr>
                <w:rFonts w:cs="Arial"/>
                <w:szCs w:val="18"/>
              </w:rPr>
              <w:t>Value</w:t>
            </w:r>
          </w:p>
        </w:tc>
        <w:tc>
          <w:tcPr>
            <w:tcW w:w="3230" w:type="dxa"/>
            <w:shd w:val="clear" w:color="auto" w:fill="auto"/>
          </w:tcPr>
          <w:p w14:paraId="559298D3" w14:textId="77777777" w:rsidR="00123ECE" w:rsidRPr="005647EB" w:rsidRDefault="00123ECE" w:rsidP="002570E4">
            <w:pPr>
              <w:pStyle w:val="TAH"/>
              <w:keepNext w:val="0"/>
              <w:keepLines w:val="0"/>
              <w:rPr>
                <w:rFonts w:cs="Arial"/>
                <w:szCs w:val="18"/>
              </w:rPr>
            </w:pPr>
            <w:r w:rsidRPr="005647EB">
              <w:rPr>
                <w:rFonts w:cs="Arial"/>
                <w:szCs w:val="18"/>
              </w:rPr>
              <w:t>Comment</w:t>
            </w:r>
          </w:p>
        </w:tc>
      </w:tr>
      <w:tr w:rsidR="00123ECE" w:rsidRPr="005647EB" w14:paraId="4F096485" w14:textId="77777777" w:rsidTr="009F14D9">
        <w:trPr>
          <w:cantSplit/>
          <w:jc w:val="center"/>
        </w:trPr>
        <w:tc>
          <w:tcPr>
            <w:tcW w:w="3148" w:type="dxa"/>
            <w:shd w:val="clear" w:color="auto" w:fill="auto"/>
          </w:tcPr>
          <w:p w14:paraId="67881683" w14:textId="5BBDC377"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604" w:type="dxa"/>
            <w:shd w:val="clear" w:color="auto" w:fill="auto"/>
          </w:tcPr>
          <w:p w14:paraId="6AD48304" w14:textId="77777777" w:rsidR="00123ECE" w:rsidRPr="005647EB" w:rsidRDefault="00123ECE" w:rsidP="002570E4">
            <w:pPr>
              <w:pStyle w:val="TAL"/>
              <w:keepNext w:val="0"/>
              <w:keepLines w:val="0"/>
            </w:pPr>
          </w:p>
        </w:tc>
        <w:tc>
          <w:tcPr>
            <w:tcW w:w="2745" w:type="dxa"/>
            <w:shd w:val="clear" w:color="auto" w:fill="auto"/>
          </w:tcPr>
          <w:p w14:paraId="75B33213" w14:textId="10E0FBAA"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w:t>
            </w:r>
            <w:r w:rsidR="005E1095" w:rsidRPr="005647EB">
              <w:rPr>
                <w:rFonts w:cs="v4.2.0"/>
              </w:rPr>
              <w:t>3</w:t>
            </w:r>
            <w:r w:rsidR="002570E4" w:rsidRPr="005647EB">
              <w:rPr>
                <w:rFonts w:cs="v4.2.0"/>
              </w:rPr>
              <w:t xml:space="preserve"> </w:t>
            </w:r>
            <w:r w:rsidRPr="005647EB">
              <w:rPr>
                <w:rFonts w:cs="v4.2.0"/>
              </w:rPr>
              <w:t>FDD</w:t>
            </w:r>
          </w:p>
        </w:tc>
        <w:tc>
          <w:tcPr>
            <w:tcW w:w="3230" w:type="dxa"/>
            <w:shd w:val="clear" w:color="auto" w:fill="auto"/>
          </w:tcPr>
          <w:p w14:paraId="76950C65" w14:textId="4709C255"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p>
        </w:tc>
      </w:tr>
      <w:tr w:rsidR="00123ECE" w:rsidRPr="005647EB" w14:paraId="6104532E" w14:textId="77777777" w:rsidTr="009F14D9">
        <w:trPr>
          <w:cantSplit/>
          <w:jc w:val="center"/>
        </w:trPr>
        <w:tc>
          <w:tcPr>
            <w:tcW w:w="3148" w:type="dxa"/>
            <w:shd w:val="clear" w:color="auto" w:fill="auto"/>
          </w:tcPr>
          <w:p w14:paraId="36621676" w14:textId="7A5020DB"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604" w:type="dxa"/>
            <w:shd w:val="clear" w:color="auto" w:fill="auto"/>
          </w:tcPr>
          <w:p w14:paraId="6C048608" w14:textId="77777777" w:rsidR="00123ECE" w:rsidRPr="005647EB" w:rsidRDefault="00123ECE" w:rsidP="002570E4">
            <w:pPr>
              <w:pStyle w:val="TAL"/>
              <w:keepNext w:val="0"/>
              <w:keepLines w:val="0"/>
            </w:pPr>
          </w:p>
        </w:tc>
        <w:tc>
          <w:tcPr>
            <w:tcW w:w="2745" w:type="dxa"/>
            <w:shd w:val="clear" w:color="auto" w:fill="auto"/>
          </w:tcPr>
          <w:p w14:paraId="0496C098" w14:textId="2C901843"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230" w:type="dxa"/>
            <w:shd w:val="clear" w:color="auto" w:fill="auto"/>
          </w:tcPr>
          <w:p w14:paraId="2667390C" w14:textId="18045FE1"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p>
        </w:tc>
      </w:tr>
      <w:tr w:rsidR="00123ECE" w:rsidRPr="005647EB" w14:paraId="6AD6B402" w14:textId="77777777" w:rsidTr="009F14D9">
        <w:trPr>
          <w:cantSplit/>
          <w:jc w:val="center"/>
        </w:trPr>
        <w:tc>
          <w:tcPr>
            <w:tcW w:w="3148" w:type="dxa"/>
            <w:shd w:val="clear" w:color="auto" w:fill="auto"/>
          </w:tcPr>
          <w:p w14:paraId="7DF7F309" w14:textId="73FB1819" w:rsidR="00123ECE" w:rsidRPr="005647EB" w:rsidRDefault="00123ECE" w:rsidP="002570E4">
            <w:pPr>
              <w:pStyle w:val="TAL"/>
              <w:keepNext w:val="0"/>
              <w:keepLines w:val="0"/>
              <w:rPr>
                <w:rFonts w:cs="Arial"/>
                <w:szCs w:val="18"/>
              </w:rPr>
            </w:pPr>
            <w:r w:rsidRPr="005647EB">
              <w:rPr>
                <w:rFonts w:cs="Arial"/>
                <w:szCs w:val="18"/>
              </w:rPr>
              <w:t>E-UTRA</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p>
        </w:tc>
        <w:tc>
          <w:tcPr>
            <w:tcW w:w="604" w:type="dxa"/>
            <w:shd w:val="clear" w:color="auto" w:fill="auto"/>
          </w:tcPr>
          <w:p w14:paraId="2C338C9E" w14:textId="77777777" w:rsidR="00123ECE" w:rsidRPr="005647EB" w:rsidRDefault="00123ECE" w:rsidP="002570E4">
            <w:pPr>
              <w:pStyle w:val="TAL"/>
              <w:keepNext w:val="0"/>
              <w:keepLines w:val="0"/>
              <w:rPr>
                <w:rFonts w:cs="Arial"/>
                <w:szCs w:val="18"/>
              </w:rPr>
            </w:pPr>
          </w:p>
        </w:tc>
        <w:tc>
          <w:tcPr>
            <w:tcW w:w="2745" w:type="dxa"/>
            <w:shd w:val="clear" w:color="auto" w:fill="auto"/>
          </w:tcPr>
          <w:p w14:paraId="50A6560D" w14:textId="44036D19" w:rsidR="00123ECE" w:rsidRPr="005647EB" w:rsidRDefault="00123ECE" w:rsidP="002570E4">
            <w:pPr>
              <w:pStyle w:val="TAL"/>
              <w:keepNext w:val="0"/>
              <w:keepLines w:val="0"/>
              <w:rPr>
                <w:rFonts w:cs="Arial"/>
                <w:szCs w:val="18"/>
              </w:rPr>
            </w:pPr>
            <w:r w:rsidRPr="005647EB">
              <w:rPr>
                <w:rFonts w:cs="Arial"/>
                <w:szCs w:val="18"/>
              </w:rPr>
              <w:t>1,</w:t>
            </w:r>
            <w:r w:rsidR="002570E4" w:rsidRPr="005647EB">
              <w:rPr>
                <w:rFonts w:cs="Arial"/>
                <w:szCs w:val="18"/>
              </w:rPr>
              <w:t xml:space="preserve"> </w:t>
            </w:r>
            <w:r w:rsidRPr="005647EB">
              <w:rPr>
                <w:rFonts w:cs="Arial"/>
                <w:szCs w:val="18"/>
              </w:rPr>
              <w:t>2</w:t>
            </w:r>
          </w:p>
        </w:tc>
        <w:tc>
          <w:tcPr>
            <w:tcW w:w="3230" w:type="dxa"/>
            <w:shd w:val="clear" w:color="auto" w:fill="auto"/>
          </w:tcPr>
          <w:p w14:paraId="18400399" w14:textId="11DEADD0" w:rsidR="00123ECE" w:rsidRPr="005647EB" w:rsidRDefault="00123ECE" w:rsidP="002570E4">
            <w:pPr>
              <w:pStyle w:val="TAL"/>
              <w:keepNext w:val="0"/>
              <w:keepLines w:val="0"/>
              <w:rPr>
                <w:rFonts w:cs="Arial"/>
                <w:szCs w:val="18"/>
                <w:lang w:eastAsia="zh-CN"/>
              </w:rPr>
            </w:pPr>
            <w:r w:rsidRPr="005647EB">
              <w:rPr>
                <w:rFonts w:cs="Arial"/>
                <w:szCs w:val="18"/>
              </w:rPr>
              <w:t>Two</w:t>
            </w:r>
            <w:r w:rsidR="002570E4" w:rsidRPr="005647EB">
              <w:rPr>
                <w:rFonts w:cs="Arial"/>
                <w:szCs w:val="18"/>
              </w:rPr>
              <w:t xml:space="preserve"> </w:t>
            </w:r>
            <w:r w:rsidRPr="005647EB">
              <w:rPr>
                <w:rFonts w:cs="Arial"/>
                <w:szCs w:val="18"/>
              </w:rPr>
              <w:t>FDD</w:t>
            </w:r>
            <w:r w:rsidR="002570E4" w:rsidRPr="005647EB">
              <w:rPr>
                <w:rFonts w:cs="Arial"/>
                <w:szCs w:val="18"/>
              </w:rPr>
              <w:t xml:space="preserve"> </w:t>
            </w:r>
            <w:r w:rsidRPr="005647EB">
              <w:rPr>
                <w:rFonts w:cs="Arial"/>
                <w:szCs w:val="18"/>
              </w:rPr>
              <w:t>carrier</w:t>
            </w:r>
            <w:r w:rsidR="002570E4" w:rsidRPr="005647EB">
              <w:rPr>
                <w:rFonts w:cs="Arial"/>
                <w:szCs w:val="18"/>
                <w:lang w:eastAsia="zh-CN"/>
              </w:rPr>
              <w:t xml:space="preserve"> </w:t>
            </w:r>
            <w:r w:rsidRPr="005647EB">
              <w:rPr>
                <w:rFonts w:cs="Arial"/>
                <w:szCs w:val="18"/>
                <w:lang w:eastAsia="zh-CN"/>
              </w:rPr>
              <w:t>frequencie</w:t>
            </w:r>
            <w:r w:rsidRPr="005647EB">
              <w:rPr>
                <w:rFonts w:cs="Arial"/>
                <w:szCs w:val="18"/>
              </w:rPr>
              <w:t>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used</w:t>
            </w:r>
            <w:r w:rsidRPr="005647EB">
              <w:rPr>
                <w:rFonts w:cs="Arial"/>
                <w:szCs w:val="18"/>
                <w:lang w:eastAsia="zh-CN"/>
              </w:rPr>
              <w:t>.</w:t>
            </w:r>
          </w:p>
        </w:tc>
      </w:tr>
      <w:tr w:rsidR="00123ECE" w:rsidRPr="005647EB" w14:paraId="18EF41F2" w14:textId="77777777" w:rsidTr="009F14D9">
        <w:trPr>
          <w:cantSplit/>
          <w:jc w:val="center"/>
        </w:trPr>
        <w:tc>
          <w:tcPr>
            <w:tcW w:w="3148" w:type="dxa"/>
            <w:shd w:val="clear" w:color="auto" w:fill="auto"/>
          </w:tcPr>
          <w:p w14:paraId="49C4B01B" w14:textId="10295FD2" w:rsidR="00123ECE" w:rsidRPr="005647EB" w:rsidRDefault="00123ECE"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rPr>
                <w:b w:val="0"/>
              </w:rPr>
              <w:t>)</w:t>
            </w:r>
          </w:p>
        </w:tc>
        <w:tc>
          <w:tcPr>
            <w:tcW w:w="604" w:type="dxa"/>
            <w:shd w:val="clear" w:color="auto" w:fill="auto"/>
          </w:tcPr>
          <w:p w14:paraId="19A4CD8F" w14:textId="77777777" w:rsidR="00123ECE" w:rsidRPr="005647EB" w:rsidRDefault="00123ECE" w:rsidP="000424D3">
            <w:pPr>
              <w:pStyle w:val="TAH"/>
              <w:keepNext w:val="0"/>
              <w:keepLines w:val="0"/>
              <w:jc w:val="left"/>
              <w:rPr>
                <w:rFonts w:cs="v4.2.0"/>
                <w:b w:val="0"/>
                <w:bCs/>
              </w:rPr>
            </w:pPr>
            <w:r w:rsidRPr="005647EB">
              <w:rPr>
                <w:rFonts w:cs="v4.2.0"/>
                <w:b w:val="0"/>
                <w:bCs/>
              </w:rPr>
              <w:t>MHz</w:t>
            </w:r>
          </w:p>
        </w:tc>
        <w:tc>
          <w:tcPr>
            <w:tcW w:w="2745" w:type="dxa"/>
            <w:shd w:val="clear" w:color="auto" w:fill="auto"/>
          </w:tcPr>
          <w:p w14:paraId="626EA0F1" w14:textId="77777777" w:rsidR="00123ECE" w:rsidRPr="005647EB" w:rsidRDefault="00123ECE" w:rsidP="002570E4">
            <w:pPr>
              <w:pStyle w:val="TAH"/>
              <w:keepNext w:val="0"/>
              <w:keepLines w:val="0"/>
              <w:jc w:val="left"/>
              <w:rPr>
                <w:rFonts w:cs="v4.2.0"/>
                <w:b w:val="0"/>
                <w:bCs/>
              </w:rPr>
            </w:pPr>
            <w:r w:rsidRPr="005647EB">
              <w:rPr>
                <w:rFonts w:cs="v4.2.0"/>
                <w:b w:val="0"/>
                <w:bCs/>
              </w:rPr>
              <w:t>10</w:t>
            </w:r>
          </w:p>
        </w:tc>
        <w:tc>
          <w:tcPr>
            <w:tcW w:w="3230" w:type="dxa"/>
            <w:shd w:val="clear" w:color="auto" w:fill="auto"/>
          </w:tcPr>
          <w:p w14:paraId="49212E05" w14:textId="77777777" w:rsidR="00123ECE" w:rsidRPr="005647EB" w:rsidRDefault="00123ECE" w:rsidP="002570E4">
            <w:pPr>
              <w:pStyle w:val="TAH"/>
              <w:keepNext w:val="0"/>
              <w:keepLines w:val="0"/>
              <w:rPr>
                <w:rFonts w:cs="v4.2.0"/>
                <w:b w:val="0"/>
                <w:bCs/>
              </w:rPr>
            </w:pPr>
          </w:p>
        </w:tc>
      </w:tr>
      <w:tr w:rsidR="00123ECE" w:rsidRPr="005647EB" w14:paraId="3C811F9A" w14:textId="77777777" w:rsidTr="009F14D9">
        <w:trPr>
          <w:cantSplit/>
          <w:jc w:val="center"/>
        </w:trPr>
        <w:tc>
          <w:tcPr>
            <w:tcW w:w="3148" w:type="dxa"/>
            <w:shd w:val="clear" w:color="auto" w:fill="auto"/>
          </w:tcPr>
          <w:p w14:paraId="2DC1A95F" w14:textId="23D646B8" w:rsidR="00123ECE" w:rsidRPr="005647EB" w:rsidRDefault="00123ECE" w:rsidP="002570E4">
            <w:pPr>
              <w:pStyle w:val="TAH"/>
              <w:keepNext w:val="0"/>
              <w:keepLines w:val="0"/>
              <w:jc w:val="left"/>
              <w:rPr>
                <w:b w:val="0"/>
              </w:rPr>
            </w:pPr>
            <w:r w:rsidRPr="005647EB">
              <w:rPr>
                <w:b w:val="0"/>
              </w:rPr>
              <w:t>Active</w:t>
            </w:r>
            <w:r w:rsidR="002570E4" w:rsidRPr="005647EB">
              <w:rPr>
                <w:b w:val="0"/>
              </w:rPr>
              <w:t xml:space="preserve"> </w:t>
            </w:r>
            <w:r w:rsidRPr="005647EB">
              <w:rPr>
                <w:b w:val="0"/>
              </w:rPr>
              <w:t>cell</w:t>
            </w:r>
          </w:p>
        </w:tc>
        <w:tc>
          <w:tcPr>
            <w:tcW w:w="604" w:type="dxa"/>
            <w:shd w:val="clear" w:color="auto" w:fill="auto"/>
          </w:tcPr>
          <w:p w14:paraId="798B6DC9" w14:textId="77777777" w:rsidR="00123ECE" w:rsidRPr="005647EB" w:rsidRDefault="00123ECE" w:rsidP="000424D3">
            <w:pPr>
              <w:pStyle w:val="TAH"/>
              <w:keepNext w:val="0"/>
              <w:keepLines w:val="0"/>
              <w:jc w:val="left"/>
              <w:rPr>
                <w:b w:val="0"/>
              </w:rPr>
            </w:pPr>
          </w:p>
        </w:tc>
        <w:tc>
          <w:tcPr>
            <w:tcW w:w="2745" w:type="dxa"/>
            <w:shd w:val="clear" w:color="auto" w:fill="auto"/>
          </w:tcPr>
          <w:p w14:paraId="74FFB4C6" w14:textId="05C26498" w:rsidR="00123ECE" w:rsidRPr="005647EB" w:rsidRDefault="00123ECE" w:rsidP="002570E4">
            <w:pPr>
              <w:pStyle w:val="TAH"/>
              <w:keepNext w:val="0"/>
              <w:keepLines w:val="0"/>
              <w:jc w:val="left"/>
              <w:rPr>
                <w:b w:val="0"/>
              </w:rPr>
            </w:pPr>
            <w:r w:rsidRPr="005647EB">
              <w:rPr>
                <w:b w:val="0"/>
              </w:rPr>
              <w:t>Cell</w:t>
            </w:r>
            <w:r w:rsidR="002570E4" w:rsidRPr="005647EB">
              <w:rPr>
                <w:b w:val="0"/>
              </w:rPr>
              <w:t xml:space="preserve"> </w:t>
            </w:r>
            <w:r w:rsidRPr="005647EB">
              <w:rPr>
                <w:b w:val="0"/>
              </w:rPr>
              <w:t>1</w:t>
            </w:r>
          </w:p>
        </w:tc>
        <w:tc>
          <w:tcPr>
            <w:tcW w:w="3230" w:type="dxa"/>
            <w:shd w:val="clear" w:color="auto" w:fill="auto"/>
          </w:tcPr>
          <w:p w14:paraId="10C6FA68" w14:textId="69CB2B5F" w:rsidR="00123ECE" w:rsidRPr="005647EB" w:rsidRDefault="00123ECE" w:rsidP="002570E4">
            <w:pPr>
              <w:pStyle w:val="TAH"/>
              <w:keepNext w:val="0"/>
              <w:keepLines w:val="0"/>
              <w:jc w:val="left"/>
              <w:rPr>
                <w:rFonts w:cs="v4.2.0"/>
                <w:b w:val="0"/>
                <w:lang w:eastAsia="zh-CN"/>
              </w:rPr>
            </w:pPr>
            <w:r w:rsidRPr="005647EB">
              <w:rPr>
                <w:rFonts w:cs="v4.2.0"/>
                <w:b w:val="0"/>
              </w:rPr>
              <w:t>Cell</w:t>
            </w:r>
            <w:r w:rsidR="002570E4" w:rsidRPr="005647EB">
              <w:rPr>
                <w:rFonts w:cs="v4.2.0"/>
                <w:b w:val="0"/>
              </w:rPr>
              <w:t xml:space="preserve"> </w:t>
            </w:r>
            <w:r w:rsidRPr="005647EB">
              <w:rPr>
                <w:rFonts w:cs="v4.2.0"/>
                <w:b w:val="0"/>
              </w:rPr>
              <w:t>1</w:t>
            </w:r>
            <w:r w:rsidR="002570E4" w:rsidRPr="005647EB">
              <w:rPr>
                <w:rFonts w:cs="v4.2.0"/>
                <w:b w:val="0"/>
              </w:rPr>
              <w:t xml:space="preserve"> </w:t>
            </w:r>
            <w:r w:rsidRPr="005647EB">
              <w:rPr>
                <w:rFonts w:cs="v4.2.0"/>
                <w:b w:val="0"/>
              </w:rPr>
              <w:t>is</w:t>
            </w:r>
            <w:r w:rsidR="002570E4" w:rsidRPr="005647EB">
              <w:rPr>
                <w:rFonts w:cs="v4.2.0"/>
                <w:b w:val="0"/>
              </w:rPr>
              <w:t xml:space="preserve"> </w:t>
            </w:r>
            <w:r w:rsidRPr="005647EB">
              <w:rPr>
                <w:rFonts w:cs="v4.2.0"/>
                <w:b w:val="0"/>
              </w:rPr>
              <w:t>on</w:t>
            </w:r>
            <w:r w:rsidR="002570E4" w:rsidRPr="005647EB">
              <w:rPr>
                <w:rFonts w:cs="v4.2.0"/>
                <w:b w:val="0"/>
              </w:rPr>
              <w:t xml:space="preserve"> </w:t>
            </w:r>
            <w:r w:rsidRPr="005647EB">
              <w:rPr>
                <w:rFonts w:cs="v4.2.0"/>
                <w:b w:val="0"/>
              </w:rPr>
              <w:t>RF</w:t>
            </w:r>
            <w:r w:rsidR="002570E4" w:rsidRPr="005647EB">
              <w:rPr>
                <w:rFonts w:cs="v4.2.0"/>
                <w:b w:val="0"/>
              </w:rPr>
              <w:t xml:space="preserve"> </w:t>
            </w:r>
            <w:r w:rsidRPr="005647EB">
              <w:rPr>
                <w:rFonts w:cs="v4.2.0"/>
                <w:b w:val="0"/>
              </w:rPr>
              <w:t>channel</w:t>
            </w:r>
            <w:r w:rsidR="002570E4" w:rsidRPr="005647EB">
              <w:rPr>
                <w:rFonts w:cs="v4.2.0"/>
                <w:b w:val="0"/>
              </w:rPr>
              <w:t xml:space="preserve"> </w:t>
            </w:r>
            <w:r w:rsidRPr="005647EB">
              <w:rPr>
                <w:rFonts w:cs="v4.2.0"/>
                <w:b w:val="0"/>
              </w:rPr>
              <w:t>number</w:t>
            </w:r>
            <w:r w:rsidR="002570E4" w:rsidRPr="005647EB">
              <w:rPr>
                <w:rFonts w:cs="v4.2.0"/>
                <w:b w:val="0"/>
              </w:rPr>
              <w:t xml:space="preserve"> </w:t>
            </w:r>
            <w:r w:rsidRPr="005647EB">
              <w:rPr>
                <w:rFonts w:cs="v4.2.0"/>
                <w:b w:val="0"/>
              </w:rPr>
              <w:t>1</w:t>
            </w:r>
            <w:r w:rsidRPr="005647EB">
              <w:rPr>
                <w:rFonts w:cs="v4.2.0"/>
                <w:b w:val="0"/>
                <w:lang w:eastAsia="zh-CN"/>
              </w:rPr>
              <w:t>.</w:t>
            </w:r>
          </w:p>
        </w:tc>
      </w:tr>
      <w:tr w:rsidR="00123ECE" w:rsidRPr="005647EB" w14:paraId="60EDD1AE" w14:textId="77777777" w:rsidTr="009F14D9">
        <w:trPr>
          <w:cantSplit/>
          <w:jc w:val="center"/>
        </w:trPr>
        <w:tc>
          <w:tcPr>
            <w:tcW w:w="3148" w:type="dxa"/>
            <w:shd w:val="clear" w:color="auto" w:fill="auto"/>
          </w:tcPr>
          <w:p w14:paraId="40A63D26" w14:textId="238C2967" w:rsidR="00123ECE" w:rsidRPr="005647EB" w:rsidRDefault="00123ECE" w:rsidP="002570E4">
            <w:pPr>
              <w:pStyle w:val="TAH"/>
              <w:keepNext w:val="0"/>
              <w:keepLines w:val="0"/>
              <w:jc w:val="left"/>
              <w:rPr>
                <w:b w:val="0"/>
              </w:rPr>
            </w:pPr>
            <w:r w:rsidRPr="005647EB">
              <w:rPr>
                <w:b w:val="0"/>
              </w:rPr>
              <w:t>Neighbour</w:t>
            </w:r>
            <w:r w:rsidR="002570E4" w:rsidRPr="005647EB">
              <w:rPr>
                <w:b w:val="0"/>
              </w:rPr>
              <w:t xml:space="preserve"> </w:t>
            </w:r>
            <w:r w:rsidRPr="005647EB">
              <w:rPr>
                <w:b w:val="0"/>
              </w:rPr>
              <w:t>cell</w:t>
            </w:r>
          </w:p>
        </w:tc>
        <w:tc>
          <w:tcPr>
            <w:tcW w:w="604" w:type="dxa"/>
            <w:shd w:val="clear" w:color="auto" w:fill="auto"/>
          </w:tcPr>
          <w:p w14:paraId="4484AB5A" w14:textId="77777777" w:rsidR="00123ECE" w:rsidRPr="005647EB" w:rsidRDefault="00123ECE" w:rsidP="000424D3">
            <w:pPr>
              <w:pStyle w:val="TAH"/>
              <w:keepNext w:val="0"/>
              <w:keepLines w:val="0"/>
              <w:jc w:val="left"/>
              <w:rPr>
                <w:b w:val="0"/>
              </w:rPr>
            </w:pPr>
          </w:p>
        </w:tc>
        <w:tc>
          <w:tcPr>
            <w:tcW w:w="2745" w:type="dxa"/>
            <w:shd w:val="clear" w:color="auto" w:fill="auto"/>
          </w:tcPr>
          <w:p w14:paraId="30AE7FA7" w14:textId="20C9940F" w:rsidR="00123ECE" w:rsidRPr="005647EB" w:rsidRDefault="00123ECE" w:rsidP="002570E4">
            <w:pPr>
              <w:pStyle w:val="TAH"/>
              <w:keepNext w:val="0"/>
              <w:keepLines w:val="0"/>
              <w:jc w:val="left"/>
              <w:rPr>
                <w:b w:val="0"/>
              </w:rPr>
            </w:pPr>
            <w:r w:rsidRPr="005647EB">
              <w:rPr>
                <w:b w:val="0"/>
              </w:rPr>
              <w:t>Cell</w:t>
            </w:r>
            <w:r w:rsidR="002570E4" w:rsidRPr="005647EB">
              <w:rPr>
                <w:b w:val="0"/>
              </w:rPr>
              <w:t xml:space="preserve"> </w:t>
            </w:r>
            <w:r w:rsidRPr="005647EB">
              <w:rPr>
                <w:b w:val="0"/>
              </w:rPr>
              <w:t>2</w:t>
            </w:r>
          </w:p>
        </w:tc>
        <w:tc>
          <w:tcPr>
            <w:tcW w:w="3230" w:type="dxa"/>
            <w:shd w:val="clear" w:color="auto" w:fill="auto"/>
          </w:tcPr>
          <w:p w14:paraId="3163E8FC" w14:textId="63C90909" w:rsidR="00123ECE" w:rsidRPr="005647EB" w:rsidRDefault="00123ECE" w:rsidP="002570E4">
            <w:pPr>
              <w:pStyle w:val="TAH"/>
              <w:keepNext w:val="0"/>
              <w:keepLines w:val="0"/>
              <w:jc w:val="left"/>
              <w:rPr>
                <w:rFonts w:cs="v4.2.0"/>
                <w:b w:val="0"/>
              </w:rPr>
            </w:pPr>
            <w:r w:rsidRPr="005647EB">
              <w:rPr>
                <w:rFonts w:cs="v4.2.0"/>
                <w:b w:val="0"/>
              </w:rPr>
              <w:t>Cell</w:t>
            </w:r>
            <w:r w:rsidR="002570E4" w:rsidRPr="005647EB">
              <w:rPr>
                <w:rFonts w:cs="v4.2.0"/>
                <w:b w:val="0"/>
              </w:rPr>
              <w:t xml:space="preserve"> </w:t>
            </w:r>
            <w:r w:rsidRPr="005647EB">
              <w:rPr>
                <w:rFonts w:cs="v4.2.0"/>
                <w:b w:val="0"/>
              </w:rPr>
              <w:t>1</w:t>
            </w:r>
            <w:r w:rsidR="002570E4" w:rsidRPr="005647EB">
              <w:rPr>
                <w:rFonts w:cs="v4.2.0"/>
                <w:b w:val="0"/>
              </w:rPr>
              <w:t xml:space="preserve"> </w:t>
            </w:r>
            <w:r w:rsidRPr="005647EB">
              <w:rPr>
                <w:rFonts w:cs="v4.2.0"/>
                <w:b w:val="0"/>
              </w:rPr>
              <w:t>is</w:t>
            </w:r>
            <w:r w:rsidR="002570E4" w:rsidRPr="005647EB">
              <w:rPr>
                <w:rFonts w:cs="v4.2.0"/>
                <w:b w:val="0"/>
              </w:rPr>
              <w:t xml:space="preserve"> </w:t>
            </w:r>
            <w:r w:rsidRPr="005647EB">
              <w:rPr>
                <w:rFonts w:cs="v4.2.0"/>
                <w:b w:val="0"/>
              </w:rPr>
              <w:t>on</w:t>
            </w:r>
            <w:r w:rsidR="002570E4" w:rsidRPr="005647EB">
              <w:rPr>
                <w:rFonts w:cs="v4.2.0"/>
                <w:b w:val="0"/>
              </w:rPr>
              <w:t xml:space="preserve"> </w:t>
            </w:r>
            <w:r w:rsidRPr="005647EB">
              <w:rPr>
                <w:rFonts w:cs="v4.2.0"/>
                <w:b w:val="0"/>
              </w:rPr>
              <w:t>RF</w:t>
            </w:r>
            <w:r w:rsidR="002570E4" w:rsidRPr="005647EB">
              <w:rPr>
                <w:rFonts w:cs="v4.2.0"/>
                <w:b w:val="0"/>
              </w:rPr>
              <w:t xml:space="preserve"> </w:t>
            </w:r>
            <w:r w:rsidRPr="005647EB">
              <w:rPr>
                <w:rFonts w:cs="v4.2.0"/>
                <w:b w:val="0"/>
              </w:rPr>
              <w:t>channel</w:t>
            </w:r>
            <w:r w:rsidR="002570E4" w:rsidRPr="005647EB">
              <w:rPr>
                <w:rFonts w:cs="v4.2.0"/>
                <w:b w:val="0"/>
              </w:rPr>
              <w:t xml:space="preserve"> </w:t>
            </w:r>
            <w:r w:rsidRPr="005647EB">
              <w:rPr>
                <w:rFonts w:cs="v4.2.0"/>
                <w:b w:val="0"/>
              </w:rPr>
              <w:t>number</w:t>
            </w:r>
            <w:r w:rsidR="002570E4" w:rsidRPr="005647EB">
              <w:rPr>
                <w:rFonts w:cs="v4.2.0"/>
                <w:b w:val="0"/>
              </w:rPr>
              <w:t xml:space="preserve"> </w:t>
            </w:r>
            <w:r w:rsidRPr="005647EB">
              <w:rPr>
                <w:rFonts w:cs="v4.2.0"/>
                <w:b w:val="0"/>
              </w:rPr>
              <w:t>2.</w:t>
            </w:r>
          </w:p>
        </w:tc>
      </w:tr>
      <w:tr w:rsidR="00123ECE" w:rsidRPr="005647EB" w14:paraId="79494943" w14:textId="77777777" w:rsidTr="009F14D9">
        <w:trPr>
          <w:cantSplit/>
          <w:jc w:val="center"/>
        </w:trPr>
        <w:tc>
          <w:tcPr>
            <w:tcW w:w="3148" w:type="dxa"/>
            <w:shd w:val="clear" w:color="auto" w:fill="auto"/>
          </w:tcPr>
          <w:p w14:paraId="1E91DAA7" w14:textId="0A986A30" w:rsidR="00123ECE" w:rsidRPr="005647EB" w:rsidRDefault="00123ECE" w:rsidP="002570E4">
            <w:pPr>
              <w:pStyle w:val="TAH"/>
              <w:keepNext w:val="0"/>
              <w:keepLines w:val="0"/>
              <w:jc w:val="left"/>
              <w:rPr>
                <w:b w:val="0"/>
              </w:rPr>
            </w:pPr>
            <w:r w:rsidRPr="005647EB">
              <w:rPr>
                <w:b w:val="0"/>
              </w:rPr>
              <w:t>CP</w:t>
            </w:r>
            <w:r w:rsidR="002570E4" w:rsidRPr="005647EB">
              <w:rPr>
                <w:b w:val="0"/>
              </w:rPr>
              <w:t xml:space="preserve"> </w:t>
            </w:r>
            <w:r w:rsidRPr="005647EB">
              <w:rPr>
                <w:b w:val="0"/>
              </w:rPr>
              <w:t>length</w:t>
            </w:r>
          </w:p>
        </w:tc>
        <w:tc>
          <w:tcPr>
            <w:tcW w:w="604" w:type="dxa"/>
            <w:shd w:val="clear" w:color="auto" w:fill="auto"/>
          </w:tcPr>
          <w:p w14:paraId="5C7DF55C" w14:textId="77777777" w:rsidR="00123ECE" w:rsidRPr="005647EB" w:rsidRDefault="00123ECE" w:rsidP="000424D3">
            <w:pPr>
              <w:pStyle w:val="TAH"/>
              <w:keepNext w:val="0"/>
              <w:keepLines w:val="0"/>
              <w:jc w:val="left"/>
              <w:rPr>
                <w:b w:val="0"/>
              </w:rPr>
            </w:pPr>
          </w:p>
        </w:tc>
        <w:tc>
          <w:tcPr>
            <w:tcW w:w="2745" w:type="dxa"/>
            <w:shd w:val="clear" w:color="auto" w:fill="auto"/>
          </w:tcPr>
          <w:p w14:paraId="673AA934" w14:textId="77777777" w:rsidR="00123ECE" w:rsidRPr="005647EB" w:rsidRDefault="00123ECE" w:rsidP="002570E4">
            <w:pPr>
              <w:pStyle w:val="TAH"/>
              <w:keepNext w:val="0"/>
              <w:keepLines w:val="0"/>
              <w:jc w:val="left"/>
              <w:rPr>
                <w:b w:val="0"/>
              </w:rPr>
            </w:pPr>
            <w:r w:rsidRPr="005647EB">
              <w:rPr>
                <w:b w:val="0"/>
              </w:rPr>
              <w:t>Normal</w:t>
            </w:r>
          </w:p>
        </w:tc>
        <w:tc>
          <w:tcPr>
            <w:tcW w:w="3230" w:type="dxa"/>
            <w:shd w:val="clear" w:color="auto" w:fill="auto"/>
          </w:tcPr>
          <w:p w14:paraId="507A277A" w14:textId="77777777" w:rsidR="00123ECE" w:rsidRPr="005647EB" w:rsidRDefault="00123ECE" w:rsidP="002570E4">
            <w:pPr>
              <w:pStyle w:val="TAH"/>
              <w:keepNext w:val="0"/>
              <w:keepLines w:val="0"/>
              <w:jc w:val="left"/>
              <w:rPr>
                <w:b w:val="0"/>
                <w:lang w:eastAsia="zh-CN"/>
              </w:rPr>
            </w:pPr>
          </w:p>
        </w:tc>
      </w:tr>
      <w:tr w:rsidR="00123ECE" w:rsidRPr="005647EB" w14:paraId="2793893C" w14:textId="77777777" w:rsidTr="009F14D9">
        <w:trPr>
          <w:cantSplit/>
          <w:jc w:val="center"/>
        </w:trPr>
        <w:tc>
          <w:tcPr>
            <w:tcW w:w="3148" w:type="dxa"/>
            <w:shd w:val="clear" w:color="auto" w:fill="auto"/>
          </w:tcPr>
          <w:p w14:paraId="0B8C764B" w14:textId="0C681301" w:rsidR="00123ECE" w:rsidRPr="005647EB" w:rsidRDefault="00123ECE" w:rsidP="002570E4">
            <w:pPr>
              <w:pStyle w:val="TAL"/>
              <w:keepNext w:val="0"/>
              <w:keepLines w:val="0"/>
              <w:rPr>
                <w:rFonts w:cs="Arial"/>
                <w:szCs w:val="18"/>
              </w:rPr>
            </w:pPr>
            <w:r w:rsidRPr="005647EB">
              <w:rPr>
                <w:lang w:eastAsia="zh-CN"/>
              </w:rPr>
              <w:t>Gap</w:t>
            </w:r>
            <w:r w:rsidR="002570E4" w:rsidRPr="005647EB">
              <w:rPr>
                <w:lang w:eastAsia="zh-CN"/>
              </w:rPr>
              <w:t xml:space="preserve"> </w:t>
            </w:r>
            <w:r w:rsidRPr="005647EB">
              <w:rPr>
                <w:lang w:eastAsia="zh-CN"/>
              </w:rPr>
              <w:t>Pattern</w:t>
            </w:r>
            <w:r w:rsidR="002570E4" w:rsidRPr="005647EB">
              <w:rPr>
                <w:lang w:eastAsia="zh-CN"/>
              </w:rPr>
              <w:t xml:space="preserve"> </w:t>
            </w:r>
            <w:r w:rsidRPr="005647EB">
              <w:rPr>
                <w:lang w:eastAsia="zh-CN"/>
              </w:rPr>
              <w:t>Id</w:t>
            </w:r>
          </w:p>
        </w:tc>
        <w:tc>
          <w:tcPr>
            <w:tcW w:w="604" w:type="dxa"/>
            <w:shd w:val="clear" w:color="auto" w:fill="auto"/>
          </w:tcPr>
          <w:p w14:paraId="26A2E4E7" w14:textId="77777777" w:rsidR="00123ECE" w:rsidRPr="005647EB" w:rsidRDefault="00123ECE" w:rsidP="002570E4">
            <w:pPr>
              <w:pStyle w:val="TAL"/>
              <w:keepNext w:val="0"/>
              <w:keepLines w:val="0"/>
              <w:rPr>
                <w:rFonts w:cs="Arial"/>
                <w:szCs w:val="18"/>
              </w:rPr>
            </w:pPr>
          </w:p>
        </w:tc>
        <w:tc>
          <w:tcPr>
            <w:tcW w:w="2745" w:type="dxa"/>
            <w:shd w:val="clear" w:color="auto" w:fill="auto"/>
          </w:tcPr>
          <w:p w14:paraId="52343A99" w14:textId="77777777" w:rsidR="00123ECE" w:rsidRPr="005647EB" w:rsidRDefault="00123ECE" w:rsidP="002570E4">
            <w:pPr>
              <w:pStyle w:val="TAL"/>
              <w:keepNext w:val="0"/>
              <w:keepLines w:val="0"/>
              <w:rPr>
                <w:rFonts w:cs="Arial"/>
                <w:szCs w:val="18"/>
              </w:rPr>
            </w:pPr>
            <w:r w:rsidRPr="005647EB">
              <w:rPr>
                <w:lang w:eastAsia="zh-CN"/>
              </w:rPr>
              <w:t>0</w:t>
            </w:r>
          </w:p>
        </w:tc>
        <w:tc>
          <w:tcPr>
            <w:tcW w:w="3230" w:type="dxa"/>
            <w:shd w:val="clear" w:color="auto" w:fill="auto"/>
          </w:tcPr>
          <w:p w14:paraId="38B8E0C4" w14:textId="41867E11" w:rsidR="00123ECE" w:rsidRPr="005647EB" w:rsidRDefault="00123ECE" w:rsidP="002570E4">
            <w:pPr>
              <w:pStyle w:val="TAL"/>
              <w:keepNext w:val="0"/>
              <w:keepLines w:val="0"/>
              <w:rPr>
                <w:rFonts w:cs="Arial"/>
                <w:szCs w:val="18"/>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rPr>
                <w:lang w:eastAsia="zh-CN"/>
              </w:rPr>
              <w:t>36.133</w:t>
            </w:r>
            <w:r w:rsidR="002570E4" w:rsidRPr="005647EB">
              <w:rPr>
                <w:lang w:eastAsia="zh-CN"/>
              </w:rPr>
              <w:t xml:space="preserve"> </w:t>
            </w:r>
            <w:r w:rsidR="00E52353" w:rsidRPr="005647EB">
              <w:rPr>
                <w:lang w:eastAsia="zh-CN"/>
              </w:rPr>
              <w:t>[4</w:t>
            </w:r>
            <w:r w:rsidRPr="005647EB">
              <w:rPr>
                <w:lang w:eastAsia="zh-CN"/>
              </w:rPr>
              <w:t>]</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.1.</w:t>
            </w:r>
          </w:p>
        </w:tc>
      </w:tr>
      <w:tr w:rsidR="00123ECE" w:rsidRPr="005647EB" w14:paraId="099592EF" w14:textId="77777777" w:rsidTr="009F14D9">
        <w:trPr>
          <w:cantSplit/>
          <w:jc w:val="center"/>
        </w:trPr>
        <w:tc>
          <w:tcPr>
            <w:tcW w:w="3148" w:type="dxa"/>
            <w:shd w:val="clear" w:color="auto" w:fill="auto"/>
          </w:tcPr>
          <w:p w14:paraId="620487F4"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604" w:type="dxa"/>
            <w:shd w:val="clear" w:color="auto" w:fill="auto"/>
          </w:tcPr>
          <w:p w14:paraId="62E08E94"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5BCAB608" w14:textId="77777777" w:rsidR="00123ECE" w:rsidRPr="005647EB" w:rsidRDefault="00123ECE" w:rsidP="002570E4">
            <w:pPr>
              <w:pStyle w:val="TAL"/>
              <w:keepNext w:val="0"/>
              <w:keepLines w:val="0"/>
              <w:rPr>
                <w:rFonts w:cs="Arial"/>
                <w:szCs w:val="18"/>
                <w:lang w:eastAsia="zh-CN"/>
              </w:rPr>
            </w:pPr>
            <w:r w:rsidRPr="005647EB">
              <w:rPr>
                <w:rFonts w:cs="Arial"/>
                <w:szCs w:val="18"/>
              </w:rPr>
              <w:t>-</w:t>
            </w:r>
            <w:r w:rsidRPr="005647EB">
              <w:rPr>
                <w:rFonts w:cs="Arial"/>
                <w:szCs w:val="18"/>
                <w:lang w:eastAsia="zh-CN"/>
              </w:rPr>
              <w:t>6</w:t>
            </w:r>
          </w:p>
        </w:tc>
        <w:tc>
          <w:tcPr>
            <w:tcW w:w="3230" w:type="dxa"/>
            <w:shd w:val="clear" w:color="auto" w:fill="auto"/>
          </w:tcPr>
          <w:p w14:paraId="0AB62AD3" w14:textId="77777777" w:rsidR="00123ECE" w:rsidRPr="005647EB" w:rsidRDefault="00123ECE" w:rsidP="002570E4">
            <w:pPr>
              <w:pStyle w:val="TAL"/>
              <w:keepNext w:val="0"/>
              <w:keepLines w:val="0"/>
              <w:rPr>
                <w:rFonts w:cs="Arial"/>
                <w:szCs w:val="18"/>
              </w:rPr>
            </w:pPr>
          </w:p>
        </w:tc>
      </w:tr>
      <w:tr w:rsidR="00123ECE" w:rsidRPr="005647EB" w14:paraId="1EA8250E" w14:textId="77777777" w:rsidTr="009F14D9">
        <w:trPr>
          <w:cantSplit/>
          <w:jc w:val="center"/>
        </w:trPr>
        <w:tc>
          <w:tcPr>
            <w:tcW w:w="3148" w:type="dxa"/>
            <w:shd w:val="clear" w:color="auto" w:fill="auto"/>
          </w:tcPr>
          <w:p w14:paraId="4A3289BB"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604" w:type="dxa"/>
            <w:shd w:val="clear" w:color="auto" w:fill="auto"/>
          </w:tcPr>
          <w:p w14:paraId="0FDA9989"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5040E500"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649E0EBC" w14:textId="77777777" w:rsidR="00123ECE" w:rsidRPr="005647EB" w:rsidRDefault="00123ECE" w:rsidP="002570E4">
            <w:pPr>
              <w:pStyle w:val="TAL"/>
              <w:keepNext w:val="0"/>
              <w:keepLines w:val="0"/>
              <w:rPr>
                <w:rFonts w:cs="Arial"/>
                <w:szCs w:val="18"/>
              </w:rPr>
            </w:pPr>
          </w:p>
        </w:tc>
      </w:tr>
      <w:tr w:rsidR="00123ECE" w:rsidRPr="005647EB" w14:paraId="5DFDAF25" w14:textId="77777777" w:rsidTr="009F14D9">
        <w:trPr>
          <w:cantSplit/>
          <w:jc w:val="center"/>
        </w:trPr>
        <w:tc>
          <w:tcPr>
            <w:tcW w:w="3148" w:type="dxa"/>
            <w:shd w:val="clear" w:color="auto" w:fill="auto"/>
          </w:tcPr>
          <w:p w14:paraId="33A24CFF"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604" w:type="dxa"/>
            <w:shd w:val="clear" w:color="auto" w:fill="auto"/>
          </w:tcPr>
          <w:p w14:paraId="7470B457"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22C3686A"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3D897942" w14:textId="77777777" w:rsidR="00123ECE" w:rsidRPr="005647EB" w:rsidRDefault="00123ECE" w:rsidP="002570E4">
            <w:pPr>
              <w:pStyle w:val="TAL"/>
              <w:keepNext w:val="0"/>
              <w:keepLines w:val="0"/>
              <w:rPr>
                <w:rFonts w:cs="Arial"/>
                <w:szCs w:val="18"/>
              </w:rPr>
            </w:pPr>
          </w:p>
        </w:tc>
      </w:tr>
      <w:tr w:rsidR="00123ECE" w:rsidRPr="005647EB" w14:paraId="70072E39" w14:textId="77777777" w:rsidTr="009F14D9">
        <w:trPr>
          <w:cantSplit/>
          <w:jc w:val="center"/>
        </w:trPr>
        <w:tc>
          <w:tcPr>
            <w:tcW w:w="3148" w:type="dxa"/>
            <w:shd w:val="clear" w:color="auto" w:fill="auto"/>
          </w:tcPr>
          <w:p w14:paraId="6834F3EF" w14:textId="75380BDA"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4" w:type="dxa"/>
            <w:shd w:val="clear" w:color="auto" w:fill="auto"/>
          </w:tcPr>
          <w:p w14:paraId="527EFB54" w14:textId="77777777" w:rsidR="00123ECE" w:rsidRPr="005647EB" w:rsidRDefault="00123ECE" w:rsidP="002570E4">
            <w:pPr>
              <w:pStyle w:val="TAL"/>
              <w:keepNext w:val="0"/>
              <w:keepLines w:val="0"/>
              <w:rPr>
                <w:rFonts w:cs="Arial"/>
                <w:szCs w:val="18"/>
              </w:rPr>
            </w:pPr>
          </w:p>
        </w:tc>
        <w:tc>
          <w:tcPr>
            <w:tcW w:w="2745" w:type="dxa"/>
            <w:shd w:val="clear" w:color="auto" w:fill="auto"/>
          </w:tcPr>
          <w:p w14:paraId="6C7CA7BF"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053C2940" w14:textId="5245621F"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6417228D" w14:textId="77777777" w:rsidTr="009F14D9">
        <w:trPr>
          <w:cantSplit/>
          <w:jc w:val="center"/>
        </w:trPr>
        <w:tc>
          <w:tcPr>
            <w:tcW w:w="3148" w:type="dxa"/>
            <w:shd w:val="clear" w:color="auto" w:fill="auto"/>
          </w:tcPr>
          <w:p w14:paraId="5E8546D4" w14:textId="77777777" w:rsidR="00123ECE" w:rsidRPr="005647EB" w:rsidRDefault="00123ECE" w:rsidP="002570E4">
            <w:pPr>
              <w:pStyle w:val="TAL"/>
              <w:keepNext w:val="0"/>
              <w:keepLines w:val="0"/>
              <w:rPr>
                <w:rFonts w:cs="Arial"/>
                <w:szCs w:val="18"/>
              </w:rPr>
            </w:pPr>
            <w:r w:rsidRPr="005647EB">
              <w:t>DRX</w:t>
            </w:r>
          </w:p>
        </w:tc>
        <w:tc>
          <w:tcPr>
            <w:tcW w:w="604" w:type="dxa"/>
            <w:shd w:val="clear" w:color="auto" w:fill="auto"/>
          </w:tcPr>
          <w:p w14:paraId="39FB1240" w14:textId="77777777" w:rsidR="00123ECE" w:rsidRPr="005647EB" w:rsidRDefault="00123ECE" w:rsidP="002570E4">
            <w:pPr>
              <w:pStyle w:val="TAL"/>
              <w:keepNext w:val="0"/>
              <w:keepLines w:val="0"/>
              <w:rPr>
                <w:rFonts w:cs="Arial"/>
                <w:szCs w:val="18"/>
              </w:rPr>
            </w:pPr>
          </w:p>
        </w:tc>
        <w:tc>
          <w:tcPr>
            <w:tcW w:w="2745" w:type="dxa"/>
            <w:shd w:val="clear" w:color="auto" w:fill="auto"/>
          </w:tcPr>
          <w:p w14:paraId="6FF7F5EB" w14:textId="77777777" w:rsidR="00123ECE" w:rsidRPr="005647EB" w:rsidRDefault="00123ECE" w:rsidP="002570E4">
            <w:pPr>
              <w:pStyle w:val="TAL"/>
              <w:keepNext w:val="0"/>
              <w:keepLines w:val="0"/>
              <w:rPr>
                <w:rFonts w:cs="Arial"/>
                <w:szCs w:val="18"/>
              </w:rPr>
            </w:pPr>
            <w:r w:rsidRPr="005647EB">
              <w:rPr>
                <w:rFonts w:cs="v4.2.0"/>
              </w:rPr>
              <w:t>OFF</w:t>
            </w:r>
          </w:p>
        </w:tc>
        <w:tc>
          <w:tcPr>
            <w:tcW w:w="3230" w:type="dxa"/>
            <w:shd w:val="clear" w:color="auto" w:fill="auto"/>
          </w:tcPr>
          <w:p w14:paraId="16A21BF4" w14:textId="77777777" w:rsidR="00123ECE" w:rsidRPr="005647EB" w:rsidRDefault="00123ECE" w:rsidP="002570E4">
            <w:pPr>
              <w:pStyle w:val="TAL"/>
              <w:keepNext w:val="0"/>
              <w:keepLines w:val="0"/>
              <w:rPr>
                <w:rFonts w:cs="Arial"/>
                <w:szCs w:val="18"/>
              </w:rPr>
            </w:pPr>
          </w:p>
        </w:tc>
      </w:tr>
      <w:tr w:rsidR="00123ECE" w:rsidRPr="005647EB" w14:paraId="57708681" w14:textId="77777777" w:rsidTr="009F14D9">
        <w:trPr>
          <w:cantSplit/>
          <w:jc w:val="center"/>
        </w:trPr>
        <w:tc>
          <w:tcPr>
            <w:tcW w:w="3148" w:type="dxa"/>
            <w:shd w:val="clear" w:color="auto" w:fill="auto"/>
          </w:tcPr>
          <w:p w14:paraId="66955CED" w14:textId="77777777" w:rsidR="00123ECE" w:rsidRPr="005647EB" w:rsidRDefault="00123ECE" w:rsidP="002570E4">
            <w:pPr>
              <w:pStyle w:val="TAL"/>
              <w:keepNext w:val="0"/>
              <w:keepLines w:val="0"/>
            </w:pPr>
            <w:r w:rsidRPr="005647EB">
              <w:t>si-RequestForHO</w:t>
            </w:r>
          </w:p>
        </w:tc>
        <w:tc>
          <w:tcPr>
            <w:tcW w:w="604" w:type="dxa"/>
            <w:shd w:val="clear" w:color="auto" w:fill="auto"/>
          </w:tcPr>
          <w:p w14:paraId="0B1AEAE9" w14:textId="77777777" w:rsidR="00123ECE" w:rsidRPr="005647EB" w:rsidRDefault="00123ECE" w:rsidP="002570E4">
            <w:pPr>
              <w:pStyle w:val="TAL"/>
              <w:keepNext w:val="0"/>
              <w:keepLines w:val="0"/>
              <w:rPr>
                <w:rFonts w:cs="Arial"/>
                <w:szCs w:val="18"/>
              </w:rPr>
            </w:pPr>
          </w:p>
        </w:tc>
        <w:tc>
          <w:tcPr>
            <w:tcW w:w="2745" w:type="dxa"/>
            <w:shd w:val="clear" w:color="auto" w:fill="auto"/>
          </w:tcPr>
          <w:p w14:paraId="22B294F5" w14:textId="77777777" w:rsidR="00123ECE" w:rsidRPr="005647EB" w:rsidRDefault="00123ECE" w:rsidP="002570E4">
            <w:pPr>
              <w:pStyle w:val="TAL"/>
              <w:keepNext w:val="0"/>
              <w:keepLines w:val="0"/>
              <w:rPr>
                <w:rFonts w:cs="v4.2.0"/>
              </w:rPr>
            </w:pPr>
            <w:r w:rsidRPr="005647EB">
              <w:t>TRUE</w:t>
            </w:r>
          </w:p>
        </w:tc>
        <w:tc>
          <w:tcPr>
            <w:tcW w:w="3230" w:type="dxa"/>
            <w:shd w:val="clear" w:color="auto" w:fill="auto"/>
          </w:tcPr>
          <w:p w14:paraId="38094A34" w14:textId="21AA44D9"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lang w:eastAsia="zh-CN"/>
                </w:rPr>
                <w:t>5.5.3</w:t>
              </w:r>
            </w:smartTag>
            <w:r w:rsidRPr="005647EB">
              <w:rPr>
                <w:rFonts w:cs="v4.2.0"/>
                <w:lang w:eastAsia="zh-CN"/>
              </w:rPr>
              <w:t>.1</w:t>
            </w:r>
            <w:r w:rsidR="002570E4" w:rsidRPr="005647EB">
              <w:rPr>
                <w:rFonts w:cs="v4.2.0"/>
                <w:lang w:eastAsia="zh-CN"/>
              </w:rPr>
              <w:t xml:space="preserve"> </w:t>
            </w:r>
            <w:r w:rsidR="002570E4" w:rsidRPr="005647EB">
              <w:rPr>
                <w:rFonts w:cs="v4.2.0"/>
              </w:rPr>
              <w:t xml:space="preserve">in 3GPP TS </w:t>
            </w:r>
            <w:r w:rsidR="00E52353" w:rsidRPr="005647EB">
              <w:rPr>
                <w:rFonts w:cs="v4.2.0"/>
              </w:rPr>
              <w:t>36.331</w:t>
            </w:r>
            <w:r w:rsidR="002570E4" w:rsidRPr="005647EB">
              <w:rPr>
                <w:rFonts w:cs="v4.2.0"/>
              </w:rPr>
              <w:t xml:space="preserve"> </w:t>
            </w:r>
            <w:r w:rsidR="00E52353" w:rsidRPr="005647EB">
              <w:rPr>
                <w:rFonts w:cs="v4.2.0"/>
              </w:rPr>
              <w:t>[5]</w:t>
            </w:r>
            <w:r w:rsidRPr="005647EB">
              <w:rPr>
                <w:rFonts w:cs="v4.2.0"/>
              </w:rPr>
              <w:t>.</w:t>
            </w:r>
          </w:p>
        </w:tc>
      </w:tr>
      <w:tr w:rsidR="00123ECE" w:rsidRPr="005647EB" w14:paraId="28641B47" w14:textId="77777777" w:rsidTr="009F14D9">
        <w:trPr>
          <w:cantSplit/>
          <w:jc w:val="center"/>
        </w:trPr>
        <w:tc>
          <w:tcPr>
            <w:tcW w:w="3148" w:type="dxa"/>
            <w:shd w:val="clear" w:color="auto" w:fill="auto"/>
          </w:tcPr>
          <w:p w14:paraId="12E4E5FF" w14:textId="54E89412"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4" w:type="dxa"/>
            <w:shd w:val="clear" w:color="auto" w:fill="auto"/>
          </w:tcPr>
          <w:p w14:paraId="72582706" w14:textId="77777777" w:rsidR="00123ECE" w:rsidRPr="005647EB" w:rsidRDefault="00123ECE" w:rsidP="002570E4">
            <w:pPr>
              <w:pStyle w:val="TAL"/>
              <w:keepNext w:val="0"/>
              <w:keepLines w:val="0"/>
              <w:rPr>
                <w:rFonts w:cs="Arial"/>
                <w:szCs w:val="18"/>
              </w:rPr>
            </w:pPr>
            <w:r w:rsidRPr="005647EB">
              <w:rPr>
                <w:rFonts w:cs="Arial"/>
                <w:szCs w:val="18"/>
              </w:rPr>
              <w:t>ms</w:t>
            </w:r>
          </w:p>
        </w:tc>
        <w:tc>
          <w:tcPr>
            <w:tcW w:w="2745" w:type="dxa"/>
            <w:shd w:val="clear" w:color="auto" w:fill="auto"/>
          </w:tcPr>
          <w:p w14:paraId="3ADE04A5" w14:textId="0A07AF50" w:rsidR="00123ECE" w:rsidRPr="005647EB" w:rsidRDefault="00123ECE" w:rsidP="002570E4">
            <w:pPr>
              <w:pStyle w:val="TAL"/>
              <w:keepNext w:val="0"/>
              <w:keepLines w:val="0"/>
              <w:rPr>
                <w:rFonts w:cs="Arial"/>
                <w:szCs w:val="18"/>
              </w:rPr>
            </w:pPr>
            <w:r w:rsidRPr="005647EB">
              <w:rPr>
                <w:rFonts w:cs="Arial"/>
                <w:szCs w:val="18"/>
              </w:rPr>
              <w:t>3</w:t>
            </w:r>
            <w:r w:rsidR="002570E4" w:rsidRPr="005647EB">
              <w:rPr>
                <w:rFonts w:cs="Arial"/>
                <w:szCs w:val="18"/>
              </w:rPr>
              <w:t xml:space="preserve"> </w:t>
            </w:r>
          </w:p>
        </w:tc>
        <w:tc>
          <w:tcPr>
            <w:tcW w:w="3230" w:type="dxa"/>
            <w:shd w:val="clear" w:color="auto" w:fill="auto"/>
          </w:tcPr>
          <w:p w14:paraId="72650455" w14:textId="3863EE9A" w:rsidR="00123ECE" w:rsidRPr="005647EB" w:rsidRDefault="00123ECE"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tc>
      </w:tr>
      <w:tr w:rsidR="00123ECE" w:rsidRPr="005647EB" w14:paraId="3B30C3AC" w14:textId="77777777" w:rsidTr="009F14D9">
        <w:trPr>
          <w:cantSplit/>
          <w:jc w:val="center"/>
        </w:trPr>
        <w:tc>
          <w:tcPr>
            <w:tcW w:w="3148" w:type="dxa"/>
            <w:shd w:val="clear" w:color="auto" w:fill="auto"/>
          </w:tcPr>
          <w:p w14:paraId="237749F0"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604" w:type="dxa"/>
            <w:shd w:val="clear" w:color="auto" w:fill="auto"/>
          </w:tcPr>
          <w:p w14:paraId="325C392E"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170A6E02"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shd w:val="clear" w:color="auto" w:fill="auto"/>
          </w:tcPr>
          <w:p w14:paraId="062B0378" w14:textId="77777777" w:rsidR="00123ECE" w:rsidRPr="005647EB" w:rsidRDefault="00123ECE" w:rsidP="002570E4">
            <w:pPr>
              <w:pStyle w:val="TAL"/>
              <w:keepNext w:val="0"/>
              <w:keepLines w:val="0"/>
              <w:rPr>
                <w:rFonts w:cs="Arial"/>
                <w:szCs w:val="18"/>
              </w:rPr>
            </w:pPr>
          </w:p>
        </w:tc>
      </w:tr>
      <w:tr w:rsidR="00123ECE" w:rsidRPr="005647EB" w14:paraId="206C2EAA" w14:textId="77777777" w:rsidTr="009F14D9">
        <w:trPr>
          <w:cantSplit/>
          <w:jc w:val="center"/>
        </w:trPr>
        <w:tc>
          <w:tcPr>
            <w:tcW w:w="3148" w:type="dxa"/>
            <w:shd w:val="clear" w:color="auto" w:fill="auto"/>
          </w:tcPr>
          <w:p w14:paraId="58CF7659"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604" w:type="dxa"/>
            <w:shd w:val="clear" w:color="auto" w:fill="auto"/>
          </w:tcPr>
          <w:p w14:paraId="29FC1E82"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482B2377" w14:textId="66259A9A" w:rsidR="00123ECE" w:rsidRPr="005647EB" w:rsidRDefault="00123ECE" w:rsidP="002570E4">
            <w:pPr>
              <w:pStyle w:val="TAL"/>
              <w:keepNext w:val="0"/>
              <w:keepLines w:val="0"/>
              <w:rPr>
                <w:rFonts w:cs="Arial"/>
                <w:szCs w:val="18"/>
              </w:rPr>
            </w:pPr>
            <w:r w:rsidRPr="005647EB">
              <w:rPr>
                <w:rFonts w:cs="Arial"/>
                <w:szCs w:val="18"/>
              </w:rPr>
              <w:sym w:font="Symbol" w:char="F0A3"/>
            </w:r>
            <w:r w:rsidR="000424D3" w:rsidRPr="005647EB">
              <w:rPr>
                <w:rFonts w:cs="Arial"/>
                <w:szCs w:val="18"/>
              </w:rPr>
              <w:t xml:space="preserve"> </w:t>
            </w:r>
            <w:r w:rsidRPr="005647EB">
              <w:rPr>
                <w:rFonts w:cs="Arial"/>
                <w:szCs w:val="18"/>
              </w:rPr>
              <w:t>10</w:t>
            </w:r>
          </w:p>
        </w:tc>
        <w:tc>
          <w:tcPr>
            <w:tcW w:w="3230" w:type="dxa"/>
            <w:shd w:val="clear" w:color="auto" w:fill="auto"/>
          </w:tcPr>
          <w:p w14:paraId="39FC5596" w14:textId="77777777" w:rsidR="00123ECE" w:rsidRPr="005647EB" w:rsidRDefault="00123ECE" w:rsidP="002570E4">
            <w:pPr>
              <w:pStyle w:val="TAL"/>
              <w:keepNext w:val="0"/>
              <w:keepLines w:val="0"/>
              <w:rPr>
                <w:rFonts w:cs="Arial"/>
                <w:szCs w:val="18"/>
              </w:rPr>
            </w:pPr>
          </w:p>
        </w:tc>
      </w:tr>
      <w:tr w:rsidR="00123ECE" w:rsidRPr="005647EB" w14:paraId="01EC7E07" w14:textId="77777777" w:rsidTr="009F14D9">
        <w:trPr>
          <w:cantSplit/>
          <w:jc w:val="center"/>
        </w:trPr>
        <w:tc>
          <w:tcPr>
            <w:tcW w:w="3148" w:type="dxa"/>
            <w:shd w:val="clear" w:color="auto" w:fill="auto"/>
          </w:tcPr>
          <w:p w14:paraId="7146FB0F" w14:textId="77777777" w:rsidR="00123ECE" w:rsidRPr="005647EB" w:rsidRDefault="00123ECE" w:rsidP="002570E4">
            <w:pPr>
              <w:pStyle w:val="TAL"/>
              <w:keepNext w:val="0"/>
              <w:keepLines w:val="0"/>
              <w:rPr>
                <w:rFonts w:cs="Arial"/>
                <w:szCs w:val="18"/>
              </w:rPr>
            </w:pPr>
            <w:r w:rsidRPr="005647EB">
              <w:rPr>
                <w:rFonts w:cs="Arial"/>
                <w:szCs w:val="18"/>
              </w:rPr>
              <w:t>T3</w:t>
            </w:r>
          </w:p>
        </w:tc>
        <w:tc>
          <w:tcPr>
            <w:tcW w:w="604" w:type="dxa"/>
            <w:shd w:val="clear" w:color="auto" w:fill="auto"/>
          </w:tcPr>
          <w:p w14:paraId="4B1A5D58"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4D7BCC37"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shd w:val="clear" w:color="auto" w:fill="auto"/>
          </w:tcPr>
          <w:p w14:paraId="21562C41" w14:textId="77777777" w:rsidR="00123ECE" w:rsidRPr="005647EB" w:rsidRDefault="00123ECE" w:rsidP="002570E4">
            <w:pPr>
              <w:pStyle w:val="TAL"/>
              <w:keepNext w:val="0"/>
              <w:keepLines w:val="0"/>
              <w:rPr>
                <w:rFonts w:cs="Arial"/>
                <w:szCs w:val="18"/>
              </w:rPr>
            </w:pPr>
          </w:p>
        </w:tc>
      </w:tr>
    </w:tbl>
    <w:p w14:paraId="68AB7FCC" w14:textId="77777777" w:rsidR="00123ECE" w:rsidRPr="005647EB" w:rsidRDefault="00123ECE" w:rsidP="002570E4">
      <w:pPr>
        <w:rPr>
          <w:lang w:eastAsia="zh-CN"/>
        </w:rPr>
      </w:pPr>
    </w:p>
    <w:p w14:paraId="1652AA3A" w14:textId="77777777" w:rsidR="00123ECE" w:rsidRPr="005647EB" w:rsidRDefault="00123ECE" w:rsidP="002570E4">
      <w:pPr>
        <w:pStyle w:val="Heading5"/>
        <w:keepNext w:val="0"/>
        <w:keepLines w:val="0"/>
      </w:pPr>
      <w:r w:rsidRPr="005647EB">
        <w:t>8.3.4.4.2</w:t>
      </w:r>
      <w:r w:rsidRPr="005647EB">
        <w:tab/>
        <w:t>Test procedure</w:t>
      </w:r>
    </w:p>
    <w:p w14:paraId="7C5939E0" w14:textId="77777777" w:rsidR="00123ECE" w:rsidRPr="005647EB" w:rsidRDefault="00123ECE" w:rsidP="000424D3">
      <w:pPr>
        <w:rPr>
          <w:rFonts w:cs="v4.2.0"/>
        </w:rPr>
      </w:pPr>
      <w:r w:rsidRPr="005647EB">
        <w:rPr>
          <w:rFonts w:cs="v4.2.0"/>
        </w:rPr>
        <w:t xml:space="preserve">The test comprises of </w:t>
      </w:r>
      <w:r w:rsidRPr="005647EB">
        <w:t>one active cell and one neighbour cell</w:t>
      </w:r>
      <w:r w:rsidRPr="005647EB">
        <w:rPr>
          <w:rFonts w:cs="v4.2.0"/>
        </w:rPr>
        <w:t xml:space="preserve">. PDCCHs indicating new transmissions </w:t>
      </w:r>
      <w:r w:rsidR="005E00A1" w:rsidRPr="005647EB">
        <w:rPr>
          <w:rFonts w:cs="v4.2.0"/>
        </w:rPr>
        <w:t xml:space="preserve">shall </w:t>
      </w:r>
      <w:r w:rsidRPr="005647EB">
        <w:rPr>
          <w:rFonts w:cs="v4.2.0"/>
        </w:rPr>
        <w:t>be sent continuously to ensure that the UE would have ACK/NACK sending during identifying a new CGI of E-UTRAN</w:t>
      </w:r>
      <w:r w:rsidRPr="005647EB" w:rsidDel="00BE7BA7">
        <w:rPr>
          <w:rFonts w:cs="v4.2.0"/>
        </w:rPr>
        <w:t xml:space="preserve"> </w:t>
      </w:r>
      <w:r w:rsidRPr="005647EB">
        <w:rPr>
          <w:rFonts w:cs="v4.2.0"/>
        </w:rPr>
        <w:t>cell. The test consists of three successive time periods, with time durations of T1, T2 and T3 respectively. At the start of time duration T1, the UE does not have any timing information of cell 2. Gap pattern configuration is configured before T2 begins to enable inter-frequency monitoring. Starting T2, cell 2 becomes detectable and the UE is expected to detect and send a measurement report.</w:t>
      </w:r>
    </w:p>
    <w:p w14:paraId="060E392B" w14:textId="238F435D" w:rsidR="00123ECE" w:rsidRPr="005647EB" w:rsidRDefault="00123ECE" w:rsidP="000424D3">
      <w:pPr>
        <w:pStyle w:val="B1"/>
        <w:ind w:left="709" w:hanging="425"/>
      </w:pPr>
      <w:r w:rsidRPr="005647EB">
        <w:t>1.</w:t>
      </w:r>
      <w:r w:rsidR="003B76FF" w:rsidRPr="005647EB">
        <w:tab/>
      </w:r>
      <w:r w:rsidRPr="005647EB">
        <w:t xml:space="preserve">Ensure the UE is in </w:t>
      </w:r>
      <w:r w:rsidR="00777984" w:rsidRPr="005647EB">
        <w:t xml:space="preserve">State </w:t>
      </w:r>
      <w:r w:rsidRPr="005647EB">
        <w:t xml:space="preserve">3A-RF according </w:t>
      </w:r>
      <w:r w:rsidR="002570E4" w:rsidRPr="005647EB">
        <w:t>to 3GPP TS</w:t>
      </w:r>
      <w:r w:rsidRPr="005647EB">
        <w:t xml:space="preserve"> 36.508 [7] clause 7.2A.3.</w:t>
      </w:r>
    </w:p>
    <w:p w14:paraId="6AB3E496" w14:textId="77777777" w:rsidR="00123ECE" w:rsidRPr="005647EB" w:rsidRDefault="00123ECE" w:rsidP="000424D3">
      <w:pPr>
        <w:pStyle w:val="B1"/>
        <w:ind w:left="709" w:hanging="425"/>
      </w:pPr>
      <w:r w:rsidRPr="005647EB">
        <w:rPr>
          <w:rFonts w:eastAsia="??"/>
        </w:rPr>
        <w:t>2.</w:t>
      </w:r>
      <w:r w:rsidR="003B76FF" w:rsidRPr="005647EB">
        <w:rPr>
          <w:rFonts w:eastAsia="??"/>
        </w:rPr>
        <w:tab/>
      </w:r>
      <w:r w:rsidRPr="005647EB">
        <w:rPr>
          <w:rFonts w:eastAsia="??"/>
        </w:rPr>
        <w:t xml:space="preserve">Set the parameters according to T1 in Table 8.3.4.5-1. </w:t>
      </w:r>
      <w:r w:rsidRPr="005647EB">
        <w:t xml:space="preserve">Propagation conditions are set according to Annex B clauses B.1.1. </w:t>
      </w:r>
      <w:r w:rsidRPr="005647EB">
        <w:rPr>
          <w:rFonts w:eastAsia="??"/>
        </w:rPr>
        <w:t>T1 starts.</w:t>
      </w:r>
    </w:p>
    <w:p w14:paraId="125530A7" w14:textId="77777777" w:rsidR="00123ECE" w:rsidRPr="005647EB" w:rsidRDefault="00123ECE" w:rsidP="000424D3">
      <w:pPr>
        <w:pStyle w:val="B1"/>
        <w:ind w:left="709" w:hanging="425"/>
      </w:pPr>
      <w:r w:rsidRPr="005647EB">
        <w:t>3.</w:t>
      </w:r>
      <w:r w:rsidR="003B76FF" w:rsidRPr="005647EB">
        <w:tab/>
      </w:r>
      <w:r w:rsidRPr="005647EB">
        <w:t xml:space="preserve">SS shall transmit an RRCConnectionReconfiguration </w:t>
      </w:r>
      <w:r w:rsidRPr="005647EB">
        <w:rPr>
          <w:lang w:eastAsia="zh-CN"/>
        </w:rPr>
        <w:t xml:space="preserve">with event A3 configured </w:t>
      </w:r>
      <w:r w:rsidRPr="005647EB">
        <w:t>message.</w:t>
      </w:r>
    </w:p>
    <w:p w14:paraId="69382832" w14:textId="77777777" w:rsidR="00123ECE" w:rsidRPr="005647EB" w:rsidRDefault="00123ECE" w:rsidP="000424D3">
      <w:pPr>
        <w:pStyle w:val="B1"/>
        <w:ind w:left="709" w:hanging="425"/>
      </w:pPr>
      <w:r w:rsidRPr="005647EB">
        <w:t>4.</w:t>
      </w:r>
      <w:r w:rsidR="003B76FF" w:rsidRPr="005647EB">
        <w:tab/>
      </w:r>
      <w:r w:rsidRPr="005647EB">
        <w:t>The UE shall transmit RRCConnectionReconfigurationComplete message.</w:t>
      </w:r>
    </w:p>
    <w:p w14:paraId="2A6AE27A" w14:textId="77777777" w:rsidR="00123ECE" w:rsidRPr="005647EB" w:rsidRDefault="00123ECE" w:rsidP="000424D3">
      <w:pPr>
        <w:pStyle w:val="B1"/>
        <w:ind w:left="709" w:hanging="425"/>
      </w:pPr>
      <w:r w:rsidRPr="005647EB">
        <w:t>5.</w:t>
      </w:r>
      <w:r w:rsidR="003B76FF" w:rsidRPr="005647EB">
        <w:tab/>
      </w:r>
      <w:r w:rsidRPr="005647EB">
        <w:t>When T1 expires, the SS shall switch the power setting from T1 to T2 as specified in Table 8.3.4.5-1.</w:t>
      </w:r>
    </w:p>
    <w:p w14:paraId="617F33C4" w14:textId="77777777" w:rsidR="003B76FF" w:rsidRPr="005647EB" w:rsidRDefault="00123ECE" w:rsidP="000424D3">
      <w:pPr>
        <w:pStyle w:val="B1"/>
        <w:ind w:left="709" w:hanging="425"/>
        <w:rPr>
          <w:lang w:eastAsia="zh-CN"/>
        </w:rPr>
      </w:pPr>
      <w:r w:rsidRPr="005647EB">
        <w:t>6.</w:t>
      </w:r>
      <w:r w:rsidR="003B76FF" w:rsidRPr="005647EB">
        <w:tab/>
      </w:r>
      <w:r w:rsidRPr="005647EB">
        <w:t>UE shall transmit a MeasurementReport message triggered by Event A3</w:t>
      </w:r>
      <w:r w:rsidRPr="005647EB">
        <w:rPr>
          <w:lang w:eastAsia="zh-CN"/>
        </w:rPr>
        <w:t>.</w:t>
      </w:r>
    </w:p>
    <w:p w14:paraId="67F1D10C" w14:textId="77777777" w:rsidR="003B76FF" w:rsidRPr="005647EB" w:rsidRDefault="003B76FF" w:rsidP="000424D3">
      <w:pPr>
        <w:pStyle w:val="B1"/>
        <w:ind w:left="709" w:hanging="425"/>
        <w:rPr>
          <w:lang w:eastAsia="zh-CN"/>
        </w:rPr>
      </w:pPr>
      <w:r w:rsidRPr="005647EB">
        <w:rPr>
          <w:lang w:eastAsia="zh-CN"/>
        </w:rPr>
        <w:lastRenderedPageBreak/>
        <w:t>7.</w:t>
      </w:r>
      <w:r w:rsidRPr="005647EB">
        <w:rPr>
          <w:lang w:eastAsia="zh-CN"/>
        </w:rPr>
        <w:tab/>
        <w:t>The SS shall transmit an RRCConnectionReconfiguration message during period T2. The RRC message shall release MeasGapConfig according to Table 8.3.4.4.3-6.</w:t>
      </w:r>
    </w:p>
    <w:p w14:paraId="42EDBA50" w14:textId="77777777" w:rsidR="00123ECE" w:rsidRPr="005647EB" w:rsidRDefault="003B76FF" w:rsidP="000424D3">
      <w:pPr>
        <w:pStyle w:val="B1"/>
        <w:ind w:left="709" w:hanging="425"/>
        <w:rPr>
          <w:lang w:eastAsia="zh-CN"/>
        </w:rPr>
      </w:pPr>
      <w:r w:rsidRPr="005647EB">
        <w:rPr>
          <w:lang w:eastAsia="zh-CN"/>
        </w:rPr>
        <w:t>8.</w:t>
      </w:r>
      <w:r w:rsidRPr="005647EB">
        <w:rPr>
          <w:lang w:eastAsia="zh-CN"/>
        </w:rPr>
        <w:tab/>
        <w:t>The UE shall transmit RRCConnectionReconfigurationComplete message.</w:t>
      </w:r>
    </w:p>
    <w:p w14:paraId="351159B1" w14:textId="77777777" w:rsidR="00123ECE" w:rsidRPr="005647EB" w:rsidRDefault="003B76FF" w:rsidP="000424D3">
      <w:pPr>
        <w:pStyle w:val="B1"/>
        <w:ind w:left="709" w:hanging="425"/>
        <w:rPr>
          <w:lang w:eastAsia="zh-CN"/>
        </w:rPr>
      </w:pPr>
      <w:r w:rsidRPr="005647EB">
        <w:rPr>
          <w:lang w:eastAsia="zh-CN"/>
        </w:rPr>
        <w:t>9</w:t>
      </w:r>
      <w:r w:rsidR="00123ECE" w:rsidRPr="005647EB">
        <w:rPr>
          <w:lang w:eastAsia="zh-CN"/>
        </w:rPr>
        <w:t>.</w:t>
      </w:r>
      <w:r w:rsidRPr="005647EB">
        <w:rPr>
          <w:lang w:eastAsia="zh-CN"/>
        </w:rPr>
        <w:tab/>
      </w:r>
      <w:r w:rsidR="00123ECE" w:rsidRPr="005647EB">
        <w:t xml:space="preserve">SS shall transmit an RRCConnectionReconfiguration message during period T2, </w:t>
      </w:r>
      <w:r w:rsidR="00123ECE" w:rsidRPr="005647EB">
        <w:rPr>
          <w:lang w:eastAsia="zh-CN"/>
        </w:rPr>
        <w:t xml:space="preserve">The </w:t>
      </w:r>
      <w:r w:rsidR="00123ECE" w:rsidRPr="005647EB">
        <w:t xml:space="preserve">RRC message shall create a measurement report configuration with purpose </w:t>
      </w:r>
      <w:r w:rsidR="00123ECE" w:rsidRPr="005647EB">
        <w:rPr>
          <w:i/>
        </w:rPr>
        <w:t>reportCGI</w:t>
      </w:r>
      <w:r w:rsidR="00123ECE" w:rsidRPr="005647EB">
        <w:t xml:space="preserve"> and </w:t>
      </w:r>
      <w:r w:rsidR="00123ECE" w:rsidRPr="005647EB">
        <w:rPr>
          <w:i/>
        </w:rPr>
        <w:t>si-RequestForHO</w:t>
      </w:r>
      <w:r w:rsidR="00123ECE" w:rsidRPr="005647EB">
        <w:t xml:space="preserve"> set to TRUE.</w:t>
      </w:r>
    </w:p>
    <w:p w14:paraId="75AAB1D7" w14:textId="77777777" w:rsidR="00123ECE" w:rsidRPr="005647EB" w:rsidRDefault="003B76FF" w:rsidP="000424D3">
      <w:pPr>
        <w:pStyle w:val="B1"/>
        <w:ind w:left="709" w:hanging="425"/>
        <w:rPr>
          <w:lang w:eastAsia="zh-CN"/>
        </w:rPr>
      </w:pPr>
      <w:r w:rsidRPr="005647EB">
        <w:rPr>
          <w:lang w:eastAsia="zh-CN"/>
        </w:rPr>
        <w:t>10</w:t>
      </w:r>
      <w:r w:rsidR="00123ECE" w:rsidRPr="005647EB">
        <w:rPr>
          <w:lang w:eastAsia="zh-CN"/>
        </w:rPr>
        <w:t>.</w:t>
      </w:r>
      <w:r w:rsidRPr="005647EB">
        <w:rPr>
          <w:lang w:eastAsia="zh-CN"/>
        </w:rPr>
        <w:tab/>
      </w:r>
      <w:r w:rsidR="00123ECE" w:rsidRPr="005647EB">
        <w:rPr>
          <w:lang w:eastAsia="zh-CN"/>
        </w:rPr>
        <w:t>The SS shall start T3 timer when the last TTI containing the RRC message implying SI reading is sent to UE.</w:t>
      </w:r>
    </w:p>
    <w:p w14:paraId="30757D71" w14:textId="77777777" w:rsidR="00123ECE" w:rsidRPr="005647EB" w:rsidRDefault="003B76FF" w:rsidP="000424D3">
      <w:pPr>
        <w:pStyle w:val="B1"/>
        <w:ind w:left="709" w:hanging="425"/>
        <w:rPr>
          <w:lang w:eastAsia="zh-CN"/>
        </w:rPr>
      </w:pPr>
      <w:r w:rsidRPr="005647EB">
        <w:t>11</w:t>
      </w:r>
      <w:r w:rsidR="00123ECE" w:rsidRPr="005647EB">
        <w:t>.</w:t>
      </w:r>
      <w:r w:rsidRPr="005647EB">
        <w:tab/>
      </w:r>
      <w:r w:rsidR="00123ECE" w:rsidRPr="005647EB">
        <w:t>The UE shall transmit RRCConnectionReconfigurationComplete message</w:t>
      </w:r>
    </w:p>
    <w:p w14:paraId="265A271A" w14:textId="77777777" w:rsidR="00123ECE" w:rsidRPr="005647EB" w:rsidRDefault="00123ECE" w:rsidP="000424D3">
      <w:pPr>
        <w:pStyle w:val="B1"/>
        <w:ind w:left="709" w:hanging="425"/>
        <w:rPr>
          <w:lang w:eastAsia="zh-CN"/>
        </w:rPr>
      </w:pPr>
      <w:r w:rsidRPr="005647EB">
        <w:rPr>
          <w:lang w:eastAsia="zh-CN"/>
        </w:rPr>
        <w:t>1</w:t>
      </w:r>
      <w:r w:rsidR="003B76FF" w:rsidRPr="005647EB">
        <w:rPr>
          <w:lang w:eastAsia="zh-CN"/>
        </w:rPr>
        <w:t>2</w:t>
      </w:r>
      <w:r w:rsidRPr="005647EB">
        <w:rPr>
          <w:lang w:eastAsia="zh-CN"/>
        </w:rPr>
        <w:t>.</w:t>
      </w:r>
      <w:r w:rsidR="003B76FF" w:rsidRPr="005647EB">
        <w:rPr>
          <w:lang w:eastAsia="zh-CN"/>
        </w:rPr>
        <w:tab/>
      </w:r>
      <w:r w:rsidRPr="005647EB">
        <w:rPr>
          <w:lang w:eastAsia="zh-CN"/>
        </w:rPr>
        <w:t>UE shall transmit a MeasurementReport message containing the cell global identifier of cell 2 within 170 milliseconds from the start of T3. The UE shall be scheduled continuously throughout the test, and from the start of T3 until 170 ms at least 80 ACK/NACK shall be detected as being transmitted by the UE. If the overall delays measured from the beginning of time period T3 is less than 170 ms, and the UE have more than 80 ACK/NACKs transmitted from the start of T3 until 170 ms, then the number of successful tests is increased by one. If the UE fails to report the cell global identifier within the overall delays measured requirement, or the UE have less than 80 ACK/NACKs transmitted from the start of T3 until 170 ms, then the number of failure tests is increased by one.</w:t>
      </w:r>
    </w:p>
    <w:p w14:paraId="6B9ADC1F" w14:textId="77777777" w:rsidR="00123ECE" w:rsidRPr="005647EB" w:rsidRDefault="00123ECE" w:rsidP="000424D3">
      <w:pPr>
        <w:pStyle w:val="B1"/>
        <w:ind w:left="709" w:hanging="425"/>
      </w:pPr>
      <w:r w:rsidRPr="005647EB">
        <w:rPr>
          <w:lang w:eastAsia="zh-CN"/>
        </w:rPr>
        <w:t>1</w:t>
      </w:r>
      <w:r w:rsidR="003B76FF" w:rsidRPr="005647EB">
        <w:rPr>
          <w:lang w:eastAsia="zh-CN"/>
        </w:rPr>
        <w:t>3</w:t>
      </w:r>
      <w:r w:rsidRPr="005647EB">
        <w:t>.</w:t>
      </w:r>
      <w:r w:rsidR="003B76FF" w:rsidRPr="005647EB">
        <w:tab/>
      </w:r>
      <w:r w:rsidRPr="005647EB">
        <w:t xml:space="preserve">After the SS receive the MeasurementReport message </w:t>
      </w:r>
      <w:r w:rsidR="003B76FF" w:rsidRPr="005647EB">
        <w:t>(</w:t>
      </w:r>
      <w:r w:rsidRPr="005647EB">
        <w:t xml:space="preserve">in step </w:t>
      </w:r>
      <w:r w:rsidRPr="005647EB">
        <w:rPr>
          <w:lang w:eastAsia="zh-CN"/>
        </w:rPr>
        <w:t>1</w:t>
      </w:r>
      <w:r w:rsidR="003B76FF" w:rsidRPr="005647EB">
        <w:rPr>
          <w:lang w:eastAsia="zh-CN"/>
        </w:rPr>
        <w:t>2</w:t>
      </w:r>
      <w:r w:rsidRPr="005647EB">
        <w:t>) or when T</w:t>
      </w:r>
      <w:r w:rsidRPr="005647EB">
        <w:rPr>
          <w:lang w:eastAsia="zh-CN"/>
        </w:rPr>
        <w:t>3</w:t>
      </w:r>
      <w:r w:rsidRPr="005647EB">
        <w:t xml:space="preserve"> expires, the SS shall transmit RRCConnectionRelease message to release the RRC connection which includes the release of the established radio bearers as well as all radio resources.</w:t>
      </w:r>
    </w:p>
    <w:p w14:paraId="2EFB7CA3" w14:textId="77777777" w:rsidR="00123ECE" w:rsidRPr="005647EB" w:rsidRDefault="00123ECE" w:rsidP="000424D3">
      <w:pPr>
        <w:pStyle w:val="B1"/>
        <w:ind w:left="709" w:hanging="425"/>
      </w:pPr>
      <w:r w:rsidRPr="005647EB">
        <w:rPr>
          <w:lang w:eastAsia="zh-CN"/>
        </w:rPr>
        <w:t>1</w:t>
      </w:r>
      <w:r w:rsidR="003B76FF" w:rsidRPr="005647EB">
        <w:rPr>
          <w:lang w:eastAsia="zh-CN"/>
        </w:rPr>
        <w:t>4</w:t>
      </w:r>
      <w:r w:rsidRPr="005647EB">
        <w:t>.</w:t>
      </w:r>
      <w:r w:rsidR="003B76FF" w:rsidRPr="005647EB">
        <w:tab/>
      </w:r>
      <w:r w:rsidRPr="005647EB">
        <w:t>Set Cell 2 physical cell identity = ((current cell 2 physical cell identity + 1) mod 14 + 2) for next iteration of the test procedure loop.</w:t>
      </w:r>
    </w:p>
    <w:p w14:paraId="176CC790" w14:textId="77777777" w:rsidR="000424D3" w:rsidRPr="005647EB" w:rsidRDefault="00123ECE" w:rsidP="000424D3">
      <w:pPr>
        <w:pStyle w:val="B1"/>
        <w:ind w:left="709" w:hanging="425"/>
      </w:pPr>
      <w:r w:rsidRPr="005647EB">
        <w:rPr>
          <w:lang w:eastAsia="zh-CN"/>
        </w:rPr>
        <w:t>1</w:t>
      </w:r>
      <w:r w:rsidR="003B76FF" w:rsidRPr="005647EB">
        <w:rPr>
          <w:lang w:eastAsia="zh-CN"/>
        </w:rPr>
        <w:t>5</w:t>
      </w:r>
      <w:r w:rsidRPr="005647EB">
        <w:t>.</w:t>
      </w:r>
      <w:r w:rsidR="003B76FF" w:rsidRPr="005647EB">
        <w:tab/>
      </w:r>
      <w:r w:rsidRPr="005647EB">
        <w:t>After the RRC connection release, the SS:</w:t>
      </w:r>
    </w:p>
    <w:p w14:paraId="1D699E86" w14:textId="77777777" w:rsidR="000424D3" w:rsidRPr="005647EB" w:rsidRDefault="00123ECE" w:rsidP="000424D3">
      <w:pPr>
        <w:pStyle w:val="B2"/>
      </w:pPr>
      <w:r w:rsidRPr="005647EB">
        <w:t>-</w:t>
      </w:r>
      <w:r w:rsidR="000424D3"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0424D3" w:rsidRPr="005647EB">
        <w:t xml:space="preserve">; </w:t>
      </w:r>
      <w:r w:rsidRPr="005647EB">
        <w:t>or</w:t>
      </w:r>
    </w:p>
    <w:p w14:paraId="00E937EF" w14:textId="59F170F8" w:rsidR="00123ECE" w:rsidRPr="005647EB" w:rsidRDefault="00123ECE" w:rsidP="000424D3">
      <w:pPr>
        <w:pStyle w:val="B2"/>
        <w:rPr>
          <w:lang w:eastAsia="zh-CN"/>
        </w:rPr>
      </w:pPr>
      <w:r w:rsidRPr="005647EB">
        <w:t>-</w:t>
      </w:r>
      <w:r w:rsidR="000424D3" w:rsidRPr="005647EB">
        <w:tab/>
      </w:r>
      <w:r w:rsidRPr="005647EB">
        <w:t xml:space="preserve">switches off and on the UE and ensures the UE is in State 3A-RF according </w:t>
      </w:r>
      <w:r w:rsidR="002570E4" w:rsidRPr="005647EB">
        <w:t>to 3GPP TS</w:t>
      </w:r>
      <w:r w:rsidRPr="005647EB">
        <w:t xml:space="preserve"> 36.508 [7] clause</w:t>
      </w:r>
      <w:r w:rsidR="000424D3" w:rsidRPr="005647EB">
        <w:t> </w:t>
      </w:r>
      <w:r w:rsidRPr="005647EB">
        <w:t>7.2A.3.</w:t>
      </w:r>
    </w:p>
    <w:p w14:paraId="0E138094" w14:textId="77777777" w:rsidR="00123ECE" w:rsidRPr="005647EB" w:rsidRDefault="00123ECE" w:rsidP="000424D3">
      <w:pPr>
        <w:pStyle w:val="B1"/>
        <w:ind w:left="709" w:hanging="425"/>
      </w:pPr>
      <w:r w:rsidRPr="005647EB">
        <w:t>1</w:t>
      </w:r>
      <w:r w:rsidR="003B76FF" w:rsidRPr="005647EB">
        <w:rPr>
          <w:lang w:eastAsia="zh-CN"/>
        </w:rPr>
        <w:t>6</w:t>
      </w:r>
      <w:r w:rsidRPr="005647EB">
        <w:t>.</w:t>
      </w:r>
      <w:r w:rsidR="003B76FF" w:rsidRPr="005647EB">
        <w:tab/>
      </w:r>
      <w:r w:rsidRPr="005647EB">
        <w:t>Repeat step 2-</w:t>
      </w:r>
      <w:r w:rsidR="003B76FF" w:rsidRPr="005647EB">
        <w:rPr>
          <w:lang w:eastAsia="zh-CN"/>
        </w:rPr>
        <w:t>15</w:t>
      </w:r>
      <w:r w:rsidR="003B76FF" w:rsidRPr="005647EB">
        <w:t xml:space="preserve"> </w:t>
      </w:r>
      <w:r w:rsidRPr="005647EB">
        <w:t xml:space="preserve">until the confidence level according to </w:t>
      </w:r>
      <w:r w:rsidRPr="005647EB">
        <w:rPr>
          <w:rFonts w:eastAsia="??"/>
        </w:rPr>
        <w:t>Tables G.2.3-1 in Annex G clause G.2 is achieved.</w:t>
      </w:r>
    </w:p>
    <w:p w14:paraId="1D385C73" w14:textId="77777777" w:rsidR="00123ECE" w:rsidRPr="005647EB" w:rsidRDefault="00123ECE" w:rsidP="002570E4">
      <w:pPr>
        <w:pStyle w:val="Heading5"/>
        <w:keepNext w:val="0"/>
        <w:keepLines w:val="0"/>
      </w:pPr>
      <w:r w:rsidRPr="005647EB">
        <w:t>8.3.4.4.3</w:t>
      </w:r>
      <w:r w:rsidRPr="005647EB">
        <w:tab/>
        <w:t>Message contents</w:t>
      </w:r>
    </w:p>
    <w:p w14:paraId="163F6CFA" w14:textId="1B350C5F"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w:t>
      </w:r>
    </w:p>
    <w:p w14:paraId="1A446FB4" w14:textId="77777777" w:rsidR="00123ECE" w:rsidRPr="005647EB" w:rsidRDefault="00123ECE" w:rsidP="002570E4">
      <w:pPr>
        <w:pStyle w:val="TH"/>
        <w:keepNext w:val="0"/>
        <w:keepLines w:val="0"/>
        <w:rPr>
          <w:lang w:eastAsia="zh-CN"/>
        </w:rPr>
      </w:pPr>
      <w:r w:rsidRPr="005647EB">
        <w:t xml:space="preserve">Table </w:t>
      </w:r>
      <w:r w:rsidRPr="005647EB">
        <w:rPr>
          <w:lang w:eastAsia="zh-CN"/>
        </w:rPr>
        <w:t>8.3.4.4.3</w:t>
      </w:r>
      <w:r w:rsidRPr="005647EB">
        <w:t xml:space="preserve">-1: Common </w:t>
      </w:r>
      <w:r w:rsidRPr="005647EB">
        <w:rPr>
          <w:lang w:eastAsia="zh-CN"/>
        </w:rPr>
        <w:t xml:space="preserve">Exception messages </w:t>
      </w:r>
      <w:r w:rsidRPr="005647EB">
        <w:rPr>
          <w:rFonts w:cs="v4.2.0"/>
        </w:rPr>
        <w:t xml:space="preserve">for </w:t>
      </w:r>
      <w:r w:rsidRPr="005647EB">
        <w:t>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5347E3D3" w14:textId="77777777" w:rsidTr="000424D3">
        <w:trPr>
          <w:cantSplit/>
          <w:jc w:val="center"/>
        </w:trPr>
        <w:tc>
          <w:tcPr>
            <w:tcW w:w="8022" w:type="dxa"/>
            <w:gridSpan w:val="2"/>
          </w:tcPr>
          <w:p w14:paraId="4E7E030D" w14:textId="3718BCFA" w:rsidR="00123ECE" w:rsidRPr="005647EB" w:rsidRDefault="00123EC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72BB7B11" w14:textId="77777777" w:rsidTr="000424D3">
        <w:trPr>
          <w:cantSplit/>
          <w:jc w:val="center"/>
        </w:trPr>
        <w:tc>
          <w:tcPr>
            <w:tcW w:w="5692" w:type="dxa"/>
          </w:tcPr>
          <w:p w14:paraId="07FBEC93" w14:textId="67F7F98B"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6AF6B7D" w14:textId="77777777" w:rsidR="00123ECE" w:rsidRPr="005647EB" w:rsidRDefault="00123ECE" w:rsidP="002570E4">
            <w:pPr>
              <w:pStyle w:val="TAL"/>
              <w:keepNext w:val="0"/>
              <w:keepLines w:val="0"/>
              <w:rPr>
                <w:lang w:eastAsia="zh-CN"/>
              </w:rPr>
            </w:pPr>
          </w:p>
        </w:tc>
      </w:tr>
      <w:tr w:rsidR="00123ECE" w:rsidRPr="005647EB" w14:paraId="416BACF2" w14:textId="77777777" w:rsidTr="000424D3">
        <w:trPr>
          <w:cantSplit/>
          <w:jc w:val="center"/>
        </w:trPr>
        <w:tc>
          <w:tcPr>
            <w:tcW w:w="5692" w:type="dxa"/>
          </w:tcPr>
          <w:p w14:paraId="1D6D2128" w14:textId="3D207AC2"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E9DB73F" w14:textId="2FF3665A" w:rsidR="00123ECE" w:rsidRPr="005647EB" w:rsidRDefault="00123ECE" w:rsidP="002570E4">
            <w:pPr>
              <w:pStyle w:val="TAL"/>
              <w:keepNext w:val="0"/>
              <w:keepLines w:val="0"/>
            </w:pPr>
            <w:r w:rsidRPr="005647EB">
              <w:t>Table</w:t>
            </w:r>
            <w:r w:rsidR="002570E4" w:rsidRPr="005647EB">
              <w:t xml:space="preserve"> </w:t>
            </w:r>
            <w:r w:rsidRPr="005647EB">
              <w:t>H.3.1-1</w:t>
            </w:r>
          </w:p>
          <w:p w14:paraId="038BE32D" w14:textId="4B0B798B" w:rsidR="00123ECE" w:rsidRPr="005647EB" w:rsidRDefault="00123ECE" w:rsidP="002570E4">
            <w:pPr>
              <w:pStyle w:val="TAL"/>
              <w:keepNext w:val="0"/>
              <w:keepLines w:val="0"/>
            </w:pPr>
            <w:r w:rsidRPr="005647EB">
              <w:t>Table</w:t>
            </w:r>
            <w:r w:rsidR="002570E4" w:rsidRPr="005647EB">
              <w:t xml:space="preserve"> </w:t>
            </w:r>
            <w:r w:rsidRPr="005647EB">
              <w:t>H.3.1-7</w:t>
            </w:r>
          </w:p>
          <w:p w14:paraId="2896EF6B" w14:textId="1F506523" w:rsidR="00123ECE" w:rsidRPr="005647EB" w:rsidRDefault="00123ECE" w:rsidP="002570E4">
            <w:pPr>
              <w:pStyle w:val="TAL"/>
              <w:keepNext w:val="0"/>
              <w:keepLines w:val="0"/>
            </w:pPr>
            <w:r w:rsidRPr="005647EB">
              <w:t>Table</w:t>
            </w:r>
            <w:r w:rsidR="002570E4" w:rsidRPr="005647EB">
              <w:t xml:space="preserve"> </w:t>
            </w:r>
            <w:r w:rsidRPr="005647EB">
              <w:t>H.3.1-9</w:t>
            </w:r>
          </w:p>
        </w:tc>
      </w:tr>
    </w:tbl>
    <w:p w14:paraId="5AD687EB" w14:textId="77777777" w:rsidR="00123ECE" w:rsidRPr="005647EB" w:rsidRDefault="00123ECE" w:rsidP="002570E4"/>
    <w:p w14:paraId="73293190" w14:textId="77777777" w:rsidR="00123ECE" w:rsidRPr="005647EB" w:rsidRDefault="00123ECE" w:rsidP="006D30B7">
      <w:pPr>
        <w:pStyle w:val="TH"/>
      </w:pPr>
      <w:r w:rsidRPr="005647EB">
        <w:lastRenderedPageBreak/>
        <w:t>Table 8.3.4.4.3-</w:t>
      </w:r>
      <w:r w:rsidRPr="005647EB">
        <w:rPr>
          <w:lang w:eastAsia="zh-CN"/>
        </w:rPr>
        <w:t>2</w:t>
      </w:r>
      <w:r w:rsidRPr="005647EB">
        <w:t xml:space="preserve">: </w:t>
      </w:r>
      <w:r w:rsidRPr="005647EB">
        <w:rPr>
          <w:i/>
        </w:rPr>
        <w:t>ReportConfigEUTRA-A3</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(step3)</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799D742F" w14:textId="77777777" w:rsidTr="002570E4">
        <w:trPr>
          <w:jc w:val="center"/>
        </w:trPr>
        <w:tc>
          <w:tcPr>
            <w:tcW w:w="9527" w:type="dxa"/>
            <w:gridSpan w:val="4"/>
            <w:tcBorders>
              <w:bottom w:val="single" w:sz="4" w:space="0" w:color="auto"/>
            </w:tcBorders>
          </w:tcPr>
          <w:p w14:paraId="0E5F506F" w14:textId="680EBA66" w:rsidR="00123ECE" w:rsidRPr="005647EB" w:rsidRDefault="00123ECE" w:rsidP="006D30B7">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1C768E3C" w14:textId="77777777" w:rsidTr="002570E4">
        <w:trPr>
          <w:jc w:val="center"/>
        </w:trPr>
        <w:tc>
          <w:tcPr>
            <w:tcW w:w="4427" w:type="dxa"/>
            <w:tcBorders>
              <w:right w:val="single" w:sz="4" w:space="0" w:color="auto"/>
            </w:tcBorders>
          </w:tcPr>
          <w:p w14:paraId="287F2251" w14:textId="4DCBFF8E" w:rsidR="00123ECE" w:rsidRPr="005647EB" w:rsidRDefault="00123ECE" w:rsidP="006D30B7">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0543EFD" w14:textId="77777777" w:rsidR="00123ECE" w:rsidRPr="005647EB" w:rsidRDefault="00123ECE" w:rsidP="006D30B7">
            <w:pPr>
              <w:pStyle w:val="TAH"/>
            </w:pPr>
            <w:r w:rsidRPr="005647EB">
              <w:t>Value/remark</w:t>
            </w:r>
          </w:p>
        </w:tc>
        <w:tc>
          <w:tcPr>
            <w:tcW w:w="1700" w:type="dxa"/>
            <w:tcBorders>
              <w:left w:val="single" w:sz="4" w:space="0" w:color="auto"/>
              <w:right w:val="single" w:sz="4" w:space="0" w:color="auto"/>
            </w:tcBorders>
          </w:tcPr>
          <w:p w14:paraId="2B014747" w14:textId="77777777" w:rsidR="00123ECE" w:rsidRPr="005647EB" w:rsidRDefault="00123ECE" w:rsidP="006D30B7">
            <w:pPr>
              <w:pStyle w:val="TAH"/>
            </w:pPr>
            <w:r w:rsidRPr="005647EB">
              <w:t>Comment</w:t>
            </w:r>
          </w:p>
        </w:tc>
        <w:tc>
          <w:tcPr>
            <w:tcW w:w="1133" w:type="dxa"/>
            <w:tcBorders>
              <w:left w:val="single" w:sz="4" w:space="0" w:color="auto"/>
            </w:tcBorders>
          </w:tcPr>
          <w:p w14:paraId="6B1840B0" w14:textId="77777777" w:rsidR="00123ECE" w:rsidRPr="005647EB" w:rsidRDefault="00123ECE" w:rsidP="006D30B7">
            <w:pPr>
              <w:pStyle w:val="TAH"/>
            </w:pPr>
            <w:r w:rsidRPr="005647EB">
              <w:t>Condition</w:t>
            </w:r>
          </w:p>
        </w:tc>
      </w:tr>
      <w:tr w:rsidR="00123ECE" w:rsidRPr="005647EB" w14:paraId="39CB0F91" w14:textId="77777777" w:rsidTr="002570E4">
        <w:trPr>
          <w:jc w:val="center"/>
        </w:trPr>
        <w:tc>
          <w:tcPr>
            <w:tcW w:w="4427" w:type="dxa"/>
            <w:tcBorders>
              <w:right w:val="single" w:sz="4" w:space="0" w:color="auto"/>
            </w:tcBorders>
          </w:tcPr>
          <w:p w14:paraId="0B3B55AA" w14:textId="520445B0" w:rsidR="00123ECE" w:rsidRPr="005647EB" w:rsidRDefault="00123ECE" w:rsidP="006D30B7">
            <w:pPr>
              <w:pStyle w:val="TAL"/>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E520144" w14:textId="77777777" w:rsidR="00123ECE" w:rsidRPr="005647EB" w:rsidRDefault="00123ECE" w:rsidP="006D30B7">
            <w:pPr>
              <w:pStyle w:val="TAL"/>
            </w:pPr>
          </w:p>
        </w:tc>
        <w:tc>
          <w:tcPr>
            <w:tcW w:w="1700" w:type="dxa"/>
            <w:tcBorders>
              <w:left w:val="single" w:sz="4" w:space="0" w:color="auto"/>
              <w:right w:val="single" w:sz="4" w:space="0" w:color="auto"/>
            </w:tcBorders>
          </w:tcPr>
          <w:p w14:paraId="2B079BD8" w14:textId="77777777" w:rsidR="00123ECE" w:rsidRPr="005647EB" w:rsidRDefault="00123ECE" w:rsidP="006D30B7">
            <w:pPr>
              <w:pStyle w:val="TAL"/>
            </w:pPr>
          </w:p>
        </w:tc>
        <w:tc>
          <w:tcPr>
            <w:tcW w:w="1133" w:type="dxa"/>
            <w:tcBorders>
              <w:left w:val="single" w:sz="4" w:space="0" w:color="auto"/>
            </w:tcBorders>
          </w:tcPr>
          <w:p w14:paraId="5DF276F9" w14:textId="77777777" w:rsidR="00123ECE" w:rsidRPr="005647EB" w:rsidRDefault="00123ECE" w:rsidP="006D30B7">
            <w:pPr>
              <w:pStyle w:val="TAL"/>
            </w:pPr>
          </w:p>
        </w:tc>
      </w:tr>
      <w:tr w:rsidR="00123ECE" w:rsidRPr="005647EB" w14:paraId="56D1CD4A" w14:textId="77777777" w:rsidTr="002570E4">
        <w:trPr>
          <w:jc w:val="center"/>
        </w:trPr>
        <w:tc>
          <w:tcPr>
            <w:tcW w:w="4427" w:type="dxa"/>
            <w:tcBorders>
              <w:right w:val="single" w:sz="4" w:space="0" w:color="auto"/>
            </w:tcBorders>
          </w:tcPr>
          <w:p w14:paraId="3E20F0BD" w14:textId="3F45F341" w:rsidR="00123ECE" w:rsidRPr="005647EB" w:rsidRDefault="002570E4" w:rsidP="006D30B7">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10C04BF1" w14:textId="77777777" w:rsidR="00123ECE" w:rsidRPr="005647EB" w:rsidRDefault="00123ECE" w:rsidP="006D30B7">
            <w:pPr>
              <w:pStyle w:val="TAL"/>
            </w:pPr>
          </w:p>
        </w:tc>
        <w:tc>
          <w:tcPr>
            <w:tcW w:w="1700" w:type="dxa"/>
            <w:tcBorders>
              <w:left w:val="single" w:sz="4" w:space="0" w:color="auto"/>
              <w:right w:val="single" w:sz="4" w:space="0" w:color="auto"/>
            </w:tcBorders>
          </w:tcPr>
          <w:p w14:paraId="3C2E28C1" w14:textId="77777777" w:rsidR="00123ECE" w:rsidRPr="005647EB" w:rsidRDefault="00123ECE" w:rsidP="006D30B7">
            <w:pPr>
              <w:pStyle w:val="TAL"/>
            </w:pPr>
          </w:p>
        </w:tc>
        <w:tc>
          <w:tcPr>
            <w:tcW w:w="1133" w:type="dxa"/>
            <w:tcBorders>
              <w:left w:val="single" w:sz="4" w:space="0" w:color="auto"/>
            </w:tcBorders>
          </w:tcPr>
          <w:p w14:paraId="51DE4389" w14:textId="77777777" w:rsidR="00123ECE" w:rsidRPr="005647EB" w:rsidRDefault="00123ECE" w:rsidP="006D30B7">
            <w:pPr>
              <w:pStyle w:val="TAL"/>
            </w:pPr>
          </w:p>
        </w:tc>
      </w:tr>
      <w:tr w:rsidR="00123ECE" w:rsidRPr="005647EB" w14:paraId="655EA69B" w14:textId="77777777" w:rsidTr="002570E4">
        <w:trPr>
          <w:jc w:val="center"/>
        </w:trPr>
        <w:tc>
          <w:tcPr>
            <w:tcW w:w="4427" w:type="dxa"/>
            <w:tcBorders>
              <w:right w:val="single" w:sz="4" w:space="0" w:color="auto"/>
            </w:tcBorders>
          </w:tcPr>
          <w:p w14:paraId="49BD66A6" w14:textId="22AF2E98" w:rsidR="00123ECE" w:rsidRPr="005647EB" w:rsidRDefault="002570E4" w:rsidP="006D30B7">
            <w:pPr>
              <w:pStyle w:val="TAL"/>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217D52F" w14:textId="77777777" w:rsidR="00123ECE" w:rsidRPr="005647EB" w:rsidRDefault="00123ECE" w:rsidP="006D30B7">
            <w:pPr>
              <w:pStyle w:val="TAL"/>
            </w:pPr>
          </w:p>
        </w:tc>
        <w:tc>
          <w:tcPr>
            <w:tcW w:w="1700" w:type="dxa"/>
            <w:tcBorders>
              <w:left w:val="single" w:sz="4" w:space="0" w:color="auto"/>
              <w:right w:val="single" w:sz="4" w:space="0" w:color="auto"/>
            </w:tcBorders>
          </w:tcPr>
          <w:p w14:paraId="675A2E9C" w14:textId="77777777" w:rsidR="00123ECE" w:rsidRPr="005647EB" w:rsidRDefault="00123ECE" w:rsidP="006D30B7">
            <w:pPr>
              <w:pStyle w:val="TAL"/>
            </w:pPr>
          </w:p>
        </w:tc>
        <w:tc>
          <w:tcPr>
            <w:tcW w:w="1133" w:type="dxa"/>
            <w:tcBorders>
              <w:left w:val="single" w:sz="4" w:space="0" w:color="auto"/>
            </w:tcBorders>
          </w:tcPr>
          <w:p w14:paraId="09BAFBE8" w14:textId="77777777" w:rsidR="00123ECE" w:rsidRPr="005647EB" w:rsidRDefault="00123ECE" w:rsidP="006D30B7">
            <w:pPr>
              <w:pStyle w:val="TAL"/>
            </w:pPr>
          </w:p>
        </w:tc>
      </w:tr>
      <w:tr w:rsidR="00123ECE" w:rsidRPr="005647EB" w14:paraId="2FC8B2AF" w14:textId="77777777" w:rsidTr="002570E4">
        <w:trPr>
          <w:jc w:val="center"/>
        </w:trPr>
        <w:tc>
          <w:tcPr>
            <w:tcW w:w="4427" w:type="dxa"/>
            <w:tcBorders>
              <w:right w:val="single" w:sz="4" w:space="0" w:color="auto"/>
            </w:tcBorders>
          </w:tcPr>
          <w:p w14:paraId="7B2A7267" w14:textId="26259629" w:rsidR="00123ECE" w:rsidRPr="005647EB" w:rsidRDefault="002570E4" w:rsidP="006D30B7">
            <w:pPr>
              <w:pStyle w:val="TAL"/>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2673E16A" w14:textId="77777777" w:rsidR="00123ECE" w:rsidRPr="005647EB" w:rsidRDefault="00123ECE" w:rsidP="006D30B7">
            <w:pPr>
              <w:pStyle w:val="TAL"/>
            </w:pPr>
          </w:p>
        </w:tc>
        <w:tc>
          <w:tcPr>
            <w:tcW w:w="1700" w:type="dxa"/>
            <w:tcBorders>
              <w:left w:val="single" w:sz="4" w:space="0" w:color="auto"/>
              <w:right w:val="single" w:sz="4" w:space="0" w:color="auto"/>
            </w:tcBorders>
          </w:tcPr>
          <w:p w14:paraId="469B6D0F" w14:textId="77777777" w:rsidR="00123ECE" w:rsidRPr="005647EB" w:rsidRDefault="00123ECE" w:rsidP="006D30B7">
            <w:pPr>
              <w:pStyle w:val="TAL"/>
            </w:pPr>
          </w:p>
        </w:tc>
        <w:tc>
          <w:tcPr>
            <w:tcW w:w="1133" w:type="dxa"/>
            <w:tcBorders>
              <w:left w:val="single" w:sz="4" w:space="0" w:color="auto"/>
            </w:tcBorders>
          </w:tcPr>
          <w:p w14:paraId="53B3B236" w14:textId="77777777" w:rsidR="00123ECE" w:rsidRPr="005647EB" w:rsidRDefault="00123ECE" w:rsidP="006D30B7">
            <w:pPr>
              <w:pStyle w:val="TAL"/>
            </w:pPr>
          </w:p>
        </w:tc>
      </w:tr>
      <w:tr w:rsidR="00123ECE" w:rsidRPr="005647EB" w14:paraId="7698D151" w14:textId="77777777" w:rsidTr="002570E4">
        <w:trPr>
          <w:jc w:val="center"/>
        </w:trPr>
        <w:tc>
          <w:tcPr>
            <w:tcW w:w="4427" w:type="dxa"/>
            <w:tcBorders>
              <w:right w:val="single" w:sz="4" w:space="0" w:color="auto"/>
            </w:tcBorders>
          </w:tcPr>
          <w:p w14:paraId="417BC116" w14:textId="0BE954BD" w:rsidR="00123ECE" w:rsidRPr="005647EB" w:rsidRDefault="002570E4" w:rsidP="006D30B7">
            <w:pPr>
              <w:pStyle w:val="TAL"/>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43AB36D8" w14:textId="77777777" w:rsidR="00123ECE" w:rsidRPr="005647EB" w:rsidRDefault="00123ECE" w:rsidP="006D30B7">
            <w:pPr>
              <w:pStyle w:val="TAL"/>
              <w:keepLines w:val="0"/>
            </w:pPr>
          </w:p>
        </w:tc>
        <w:tc>
          <w:tcPr>
            <w:tcW w:w="1700" w:type="dxa"/>
            <w:tcBorders>
              <w:left w:val="single" w:sz="4" w:space="0" w:color="auto"/>
              <w:right w:val="single" w:sz="4" w:space="0" w:color="auto"/>
            </w:tcBorders>
          </w:tcPr>
          <w:p w14:paraId="1A63CBBF" w14:textId="77777777" w:rsidR="00123ECE" w:rsidRPr="005647EB" w:rsidRDefault="00123ECE" w:rsidP="006D30B7">
            <w:pPr>
              <w:pStyle w:val="TAL"/>
              <w:keepLines w:val="0"/>
            </w:pPr>
          </w:p>
        </w:tc>
        <w:tc>
          <w:tcPr>
            <w:tcW w:w="1133" w:type="dxa"/>
            <w:tcBorders>
              <w:left w:val="single" w:sz="4" w:space="0" w:color="auto"/>
            </w:tcBorders>
          </w:tcPr>
          <w:p w14:paraId="018C189C" w14:textId="77777777" w:rsidR="00123ECE" w:rsidRPr="005647EB" w:rsidRDefault="00123ECE" w:rsidP="006D30B7">
            <w:pPr>
              <w:pStyle w:val="TAL"/>
              <w:keepLines w:val="0"/>
            </w:pPr>
          </w:p>
        </w:tc>
      </w:tr>
      <w:tr w:rsidR="00123ECE" w:rsidRPr="005647EB" w14:paraId="4955743B" w14:textId="77777777" w:rsidTr="002570E4">
        <w:trPr>
          <w:jc w:val="center"/>
        </w:trPr>
        <w:tc>
          <w:tcPr>
            <w:tcW w:w="4427" w:type="dxa"/>
            <w:tcBorders>
              <w:right w:val="single" w:sz="4" w:space="0" w:color="auto"/>
            </w:tcBorders>
          </w:tcPr>
          <w:p w14:paraId="5FA2F68D" w14:textId="1D7371E2" w:rsidR="00123ECE" w:rsidRPr="005647EB" w:rsidRDefault="002570E4" w:rsidP="006D30B7">
            <w:pPr>
              <w:pStyle w:val="TAL"/>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09D97AC8" w14:textId="0475EFAA" w:rsidR="00123ECE" w:rsidRPr="005647EB" w:rsidRDefault="00123ECE" w:rsidP="006D30B7">
            <w:pPr>
              <w:pStyle w:val="TAL"/>
              <w:keepLines w:val="0"/>
            </w:pPr>
            <w:r w:rsidRPr="005647EB">
              <w:t>-</w:t>
            </w:r>
            <w:r w:rsidRPr="005647EB">
              <w:rPr>
                <w:lang w:eastAsia="zh-CN"/>
              </w:rPr>
              <w:t>12</w:t>
            </w:r>
            <w:r w:rsidR="002570E4" w:rsidRPr="005647EB">
              <w:t xml:space="preserve"> </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77481249" w14:textId="61B8E849" w:rsidR="00123ECE" w:rsidRPr="005647EB" w:rsidRDefault="00123ECE" w:rsidP="006D30B7">
            <w:pPr>
              <w:pStyle w:val="TAL"/>
              <w:keepLines w:val="0"/>
            </w:pPr>
            <w:r w:rsidRPr="005647EB">
              <w:t>-</w:t>
            </w:r>
            <w:r w:rsidRPr="005647EB">
              <w:rPr>
                <w:lang w:eastAsia="zh-CN"/>
              </w:rPr>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2F26D3D" w14:textId="77777777" w:rsidR="00123ECE" w:rsidRPr="005647EB" w:rsidRDefault="00123ECE" w:rsidP="006D30B7">
            <w:pPr>
              <w:pStyle w:val="TAL"/>
              <w:keepLines w:val="0"/>
            </w:pPr>
          </w:p>
        </w:tc>
      </w:tr>
      <w:tr w:rsidR="00123ECE" w:rsidRPr="005647EB" w14:paraId="7369E54E" w14:textId="77777777" w:rsidTr="002570E4">
        <w:trPr>
          <w:jc w:val="center"/>
        </w:trPr>
        <w:tc>
          <w:tcPr>
            <w:tcW w:w="4427" w:type="dxa"/>
            <w:tcBorders>
              <w:right w:val="single" w:sz="4" w:space="0" w:color="auto"/>
            </w:tcBorders>
          </w:tcPr>
          <w:p w14:paraId="6E58E8AD" w14:textId="456EE62A" w:rsidR="00123ECE" w:rsidRPr="005647EB" w:rsidRDefault="002570E4" w:rsidP="002570E4">
            <w:pPr>
              <w:pStyle w:val="TAL"/>
              <w:keepNext w:val="0"/>
              <w:keepLines w:val="0"/>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63E32E9B" w14:textId="77777777" w:rsidR="00123ECE" w:rsidRPr="005647EB" w:rsidRDefault="00123ECE" w:rsidP="002570E4">
            <w:pPr>
              <w:pStyle w:val="TAL"/>
              <w:keepNext w:val="0"/>
              <w:keepLines w:val="0"/>
            </w:pPr>
            <w:r w:rsidRPr="005647EB">
              <w:t>FALSE</w:t>
            </w:r>
          </w:p>
        </w:tc>
        <w:tc>
          <w:tcPr>
            <w:tcW w:w="1700" w:type="dxa"/>
            <w:tcBorders>
              <w:left w:val="single" w:sz="4" w:space="0" w:color="auto"/>
              <w:right w:val="single" w:sz="4" w:space="0" w:color="auto"/>
            </w:tcBorders>
          </w:tcPr>
          <w:p w14:paraId="1D7FD098" w14:textId="77777777" w:rsidR="00123ECE" w:rsidRPr="005647EB" w:rsidRDefault="00123ECE" w:rsidP="002570E4">
            <w:pPr>
              <w:pStyle w:val="TAL"/>
              <w:keepNext w:val="0"/>
              <w:keepLines w:val="0"/>
            </w:pPr>
          </w:p>
        </w:tc>
        <w:tc>
          <w:tcPr>
            <w:tcW w:w="1133" w:type="dxa"/>
            <w:tcBorders>
              <w:left w:val="single" w:sz="4" w:space="0" w:color="auto"/>
            </w:tcBorders>
          </w:tcPr>
          <w:p w14:paraId="4B721A5B" w14:textId="77777777" w:rsidR="00123ECE" w:rsidRPr="005647EB" w:rsidRDefault="00123ECE" w:rsidP="002570E4">
            <w:pPr>
              <w:pStyle w:val="TAL"/>
              <w:keepNext w:val="0"/>
              <w:keepLines w:val="0"/>
            </w:pPr>
          </w:p>
        </w:tc>
      </w:tr>
      <w:tr w:rsidR="00123ECE" w:rsidRPr="005647EB" w14:paraId="1BAA3451" w14:textId="77777777" w:rsidTr="002570E4">
        <w:trPr>
          <w:jc w:val="center"/>
        </w:trPr>
        <w:tc>
          <w:tcPr>
            <w:tcW w:w="4427" w:type="dxa"/>
            <w:tcBorders>
              <w:right w:val="single" w:sz="4" w:space="0" w:color="auto"/>
            </w:tcBorders>
          </w:tcPr>
          <w:p w14:paraId="408ECFC8" w14:textId="47FFFA70"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41C5FB9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63523BE1" w14:textId="77777777" w:rsidR="00123ECE" w:rsidRPr="005647EB" w:rsidRDefault="00123ECE" w:rsidP="002570E4">
            <w:pPr>
              <w:pStyle w:val="TAL"/>
              <w:keepNext w:val="0"/>
              <w:keepLines w:val="0"/>
            </w:pPr>
          </w:p>
        </w:tc>
        <w:tc>
          <w:tcPr>
            <w:tcW w:w="1133" w:type="dxa"/>
            <w:tcBorders>
              <w:left w:val="single" w:sz="4" w:space="0" w:color="auto"/>
            </w:tcBorders>
          </w:tcPr>
          <w:p w14:paraId="64D00705" w14:textId="77777777" w:rsidR="00123ECE" w:rsidRPr="005647EB" w:rsidRDefault="00123ECE" w:rsidP="002570E4">
            <w:pPr>
              <w:pStyle w:val="TAL"/>
              <w:keepNext w:val="0"/>
              <w:keepLines w:val="0"/>
            </w:pPr>
          </w:p>
        </w:tc>
      </w:tr>
      <w:tr w:rsidR="00123ECE" w:rsidRPr="005647EB" w14:paraId="7704B7C3" w14:textId="77777777" w:rsidTr="002570E4">
        <w:trPr>
          <w:jc w:val="center"/>
        </w:trPr>
        <w:tc>
          <w:tcPr>
            <w:tcW w:w="4427" w:type="dxa"/>
            <w:tcBorders>
              <w:right w:val="single" w:sz="4" w:space="0" w:color="auto"/>
            </w:tcBorders>
          </w:tcPr>
          <w:p w14:paraId="6BA5D7AC" w14:textId="3DCB0AE2"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544FCFEE"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14E8AD6A" w14:textId="77777777" w:rsidR="00123ECE" w:rsidRPr="005647EB" w:rsidRDefault="00123ECE" w:rsidP="002570E4">
            <w:pPr>
              <w:pStyle w:val="TAL"/>
              <w:keepNext w:val="0"/>
              <w:keepLines w:val="0"/>
            </w:pPr>
          </w:p>
        </w:tc>
        <w:tc>
          <w:tcPr>
            <w:tcW w:w="1133" w:type="dxa"/>
            <w:tcBorders>
              <w:left w:val="single" w:sz="4" w:space="0" w:color="auto"/>
            </w:tcBorders>
          </w:tcPr>
          <w:p w14:paraId="3D5167B7" w14:textId="77777777" w:rsidR="00123ECE" w:rsidRPr="005647EB" w:rsidRDefault="00123ECE" w:rsidP="002570E4">
            <w:pPr>
              <w:pStyle w:val="TAL"/>
              <w:keepNext w:val="0"/>
              <w:keepLines w:val="0"/>
            </w:pPr>
          </w:p>
        </w:tc>
      </w:tr>
      <w:tr w:rsidR="00123ECE" w:rsidRPr="005647EB" w14:paraId="2902CFF3" w14:textId="77777777" w:rsidTr="002570E4">
        <w:trPr>
          <w:jc w:val="center"/>
        </w:trPr>
        <w:tc>
          <w:tcPr>
            <w:tcW w:w="4427" w:type="dxa"/>
            <w:tcBorders>
              <w:right w:val="single" w:sz="4" w:space="0" w:color="auto"/>
            </w:tcBorders>
          </w:tcPr>
          <w:p w14:paraId="0B0A9D58" w14:textId="31CC121A" w:rsidR="00123ECE" w:rsidRPr="005647EB" w:rsidRDefault="002570E4" w:rsidP="002570E4">
            <w:pPr>
              <w:pStyle w:val="TAL"/>
              <w:keepNext w:val="0"/>
              <w:keepLines w:val="0"/>
            </w:pPr>
            <w:r w:rsidRPr="005647EB">
              <w:t xml:space="preserve">    </w:t>
            </w:r>
            <w:r w:rsidR="00123ECE" w:rsidRPr="005647EB">
              <w:t>hysteresis</w:t>
            </w:r>
          </w:p>
        </w:tc>
        <w:tc>
          <w:tcPr>
            <w:tcW w:w="2267" w:type="dxa"/>
            <w:tcBorders>
              <w:left w:val="single" w:sz="4" w:space="0" w:color="auto"/>
              <w:right w:val="single" w:sz="4" w:space="0" w:color="auto"/>
            </w:tcBorders>
          </w:tcPr>
          <w:p w14:paraId="3142E2DB" w14:textId="5B8E9F1D"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6E05B3A3" w14:textId="13A36BE1" w:rsidR="00123ECE" w:rsidRPr="005647EB" w:rsidRDefault="00123EC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BC96A60" w14:textId="77777777" w:rsidR="00123ECE" w:rsidRPr="005647EB" w:rsidRDefault="00123ECE" w:rsidP="002570E4">
            <w:pPr>
              <w:pStyle w:val="TAL"/>
              <w:keepNext w:val="0"/>
              <w:keepLines w:val="0"/>
            </w:pPr>
          </w:p>
        </w:tc>
      </w:tr>
      <w:tr w:rsidR="00123ECE" w:rsidRPr="005647EB" w14:paraId="02D7E7D1"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BF0667B" w14:textId="5A3B2CE1"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00986849" w14:textId="64242204"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71E565B3"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87B722D" w14:textId="77777777" w:rsidR="00123ECE" w:rsidRPr="005647EB" w:rsidRDefault="00123ECE" w:rsidP="002570E4">
            <w:pPr>
              <w:pStyle w:val="TAH"/>
              <w:keepNext w:val="0"/>
              <w:keepLines w:val="0"/>
              <w:jc w:val="left"/>
              <w:rPr>
                <w:b w:val="0"/>
              </w:rPr>
            </w:pPr>
          </w:p>
        </w:tc>
      </w:tr>
      <w:tr w:rsidR="00123ECE" w:rsidRPr="005647EB" w14:paraId="7F6918AD"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FE4EAA2" w14:textId="6C0B0DDE"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C0A1B0C"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2ABC962B"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FD9BE5F" w14:textId="77777777" w:rsidR="00123ECE" w:rsidRPr="005647EB" w:rsidRDefault="00123ECE" w:rsidP="002570E4">
            <w:pPr>
              <w:pStyle w:val="TAH"/>
              <w:keepNext w:val="0"/>
              <w:keepLines w:val="0"/>
              <w:jc w:val="left"/>
              <w:rPr>
                <w:b w:val="0"/>
              </w:rPr>
            </w:pPr>
          </w:p>
        </w:tc>
      </w:tr>
      <w:tr w:rsidR="00123ECE" w:rsidRPr="005647EB" w14:paraId="37A93801"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DE4A0B3" w14:textId="7B40FAF1"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6F5FCF8"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5F69F5E"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414CBADB" w14:textId="77777777" w:rsidR="00123ECE" w:rsidRPr="005647EB" w:rsidRDefault="00123ECE" w:rsidP="002570E4">
            <w:pPr>
              <w:pStyle w:val="TAH"/>
              <w:keepNext w:val="0"/>
              <w:keepLines w:val="0"/>
              <w:jc w:val="left"/>
              <w:rPr>
                <w:b w:val="0"/>
              </w:rPr>
            </w:pPr>
          </w:p>
        </w:tc>
      </w:tr>
      <w:tr w:rsidR="00777984" w:rsidRPr="005647EB" w14:paraId="60F84D0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1D64D09" w14:textId="77777777" w:rsidR="00777984" w:rsidRPr="005647EB" w:rsidRDefault="00777984" w:rsidP="002570E4">
            <w:pPr>
              <w:pStyle w:val="TAH"/>
              <w:keepNext w:val="0"/>
              <w:keepLines w:val="0"/>
              <w:jc w:val="left"/>
              <w:rPr>
                <w:b w:val="0"/>
              </w:rPr>
            </w:pPr>
            <w:r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55647D5" w14:textId="77777777" w:rsidR="00777984" w:rsidRPr="005647EB" w:rsidRDefault="00777984"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1A0E9012" w14:textId="77777777" w:rsidR="00777984" w:rsidRPr="005647EB" w:rsidRDefault="00777984"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BB9C646" w14:textId="77777777" w:rsidR="00777984" w:rsidRPr="005647EB" w:rsidRDefault="00777984" w:rsidP="002570E4">
            <w:pPr>
              <w:pStyle w:val="TAH"/>
              <w:keepNext w:val="0"/>
              <w:keepLines w:val="0"/>
              <w:jc w:val="left"/>
              <w:rPr>
                <w:b w:val="0"/>
              </w:rPr>
            </w:pPr>
          </w:p>
        </w:tc>
      </w:tr>
    </w:tbl>
    <w:p w14:paraId="30B12C4A" w14:textId="77777777" w:rsidR="00123ECE" w:rsidRPr="005647EB" w:rsidRDefault="00123ECE" w:rsidP="002570E4"/>
    <w:p w14:paraId="17FCE5AE" w14:textId="77777777" w:rsidR="00123ECE" w:rsidRPr="005647EB" w:rsidRDefault="00123ECE" w:rsidP="002570E4">
      <w:pPr>
        <w:pStyle w:val="TH"/>
        <w:keepNext w:val="0"/>
        <w:keepLines w:val="0"/>
      </w:pPr>
      <w:r w:rsidRPr="005647EB">
        <w:t>Table 8.3.4.4.3-</w:t>
      </w:r>
      <w:r w:rsidRPr="005647EB">
        <w:rPr>
          <w:lang w:eastAsia="zh-CN"/>
        </w:rPr>
        <w:t>3</w:t>
      </w:r>
      <w:r w:rsidRPr="005647EB">
        <w:t xml:space="preserve">: </w:t>
      </w:r>
      <w:r w:rsidRPr="005647EB">
        <w:rPr>
          <w:i/>
        </w:rPr>
        <w:t>MeasResults</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35B1D68" w14:textId="77777777" w:rsidTr="002570E4">
        <w:trPr>
          <w:cantSplit/>
          <w:jc w:val="center"/>
        </w:trPr>
        <w:tc>
          <w:tcPr>
            <w:tcW w:w="9536" w:type="dxa"/>
            <w:gridSpan w:val="4"/>
          </w:tcPr>
          <w:p w14:paraId="5C041309" w14:textId="7CA2CC59"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777984" w:rsidRPr="005647EB">
              <w:t>[</w:t>
            </w:r>
            <w:r w:rsidR="00777984" w:rsidRPr="005647EB">
              <w:rPr>
                <w:rFonts w:eastAsia="MS Mincho"/>
                <w:lang w:eastAsia="ja-JP"/>
              </w:rPr>
              <w:t>5</w:t>
            </w:r>
            <w:r w:rsidR="00777984" w:rsidRPr="005647EB">
              <w:t>]</w:t>
            </w:r>
            <w:r w:rsidR="002570E4" w:rsidRPr="005647EB">
              <w:t xml:space="preserve"> </w:t>
            </w:r>
            <w:r w:rsidRPr="005647EB">
              <w:t>clause</w:t>
            </w:r>
            <w:r w:rsidR="002570E4" w:rsidRPr="005647EB">
              <w:t xml:space="preserve"> </w:t>
            </w:r>
            <w:r w:rsidRPr="005647EB">
              <w:t>6.3.5</w:t>
            </w:r>
          </w:p>
        </w:tc>
      </w:tr>
      <w:tr w:rsidR="00123ECE" w:rsidRPr="005647EB" w14:paraId="3AC19AB4" w14:textId="77777777" w:rsidTr="002570E4">
        <w:trPr>
          <w:jc w:val="center"/>
        </w:trPr>
        <w:tc>
          <w:tcPr>
            <w:tcW w:w="4436" w:type="dxa"/>
          </w:tcPr>
          <w:p w14:paraId="7983F026" w14:textId="58D7AB9C"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55A0EC0C" w14:textId="77777777" w:rsidR="00123ECE" w:rsidRPr="005647EB" w:rsidRDefault="00123ECE" w:rsidP="002570E4">
            <w:pPr>
              <w:pStyle w:val="TAH"/>
              <w:keepNext w:val="0"/>
              <w:keepLines w:val="0"/>
            </w:pPr>
            <w:r w:rsidRPr="005647EB">
              <w:t>Value/remark</w:t>
            </w:r>
          </w:p>
        </w:tc>
        <w:tc>
          <w:tcPr>
            <w:tcW w:w="1700" w:type="dxa"/>
          </w:tcPr>
          <w:p w14:paraId="198C6725" w14:textId="77777777" w:rsidR="00123ECE" w:rsidRPr="005647EB" w:rsidRDefault="00123ECE" w:rsidP="002570E4">
            <w:pPr>
              <w:pStyle w:val="TAH"/>
              <w:keepNext w:val="0"/>
              <w:keepLines w:val="0"/>
            </w:pPr>
            <w:r w:rsidRPr="005647EB">
              <w:t>Comment</w:t>
            </w:r>
          </w:p>
        </w:tc>
        <w:tc>
          <w:tcPr>
            <w:tcW w:w="1133" w:type="dxa"/>
          </w:tcPr>
          <w:p w14:paraId="3A5DC7AA" w14:textId="77777777" w:rsidR="00123ECE" w:rsidRPr="005647EB" w:rsidRDefault="00123ECE" w:rsidP="002570E4">
            <w:pPr>
              <w:pStyle w:val="TAH"/>
              <w:keepNext w:val="0"/>
              <w:keepLines w:val="0"/>
            </w:pPr>
            <w:r w:rsidRPr="005647EB">
              <w:t>Condition</w:t>
            </w:r>
          </w:p>
        </w:tc>
      </w:tr>
      <w:tr w:rsidR="00123ECE" w:rsidRPr="005647EB" w14:paraId="634C8D96" w14:textId="77777777" w:rsidTr="002570E4">
        <w:trPr>
          <w:jc w:val="center"/>
        </w:trPr>
        <w:tc>
          <w:tcPr>
            <w:tcW w:w="4436" w:type="dxa"/>
          </w:tcPr>
          <w:p w14:paraId="3058ABFB" w14:textId="4633049D"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54CA85B0" w14:textId="77777777" w:rsidR="00123ECE" w:rsidRPr="005647EB" w:rsidRDefault="00123ECE" w:rsidP="002570E4">
            <w:pPr>
              <w:pStyle w:val="TAL"/>
              <w:keepNext w:val="0"/>
              <w:keepLines w:val="0"/>
            </w:pPr>
          </w:p>
        </w:tc>
        <w:tc>
          <w:tcPr>
            <w:tcW w:w="1700" w:type="dxa"/>
          </w:tcPr>
          <w:p w14:paraId="7877920B" w14:textId="77777777" w:rsidR="00123ECE" w:rsidRPr="005647EB" w:rsidRDefault="00123ECE" w:rsidP="002570E4">
            <w:pPr>
              <w:pStyle w:val="TAL"/>
              <w:keepNext w:val="0"/>
              <w:keepLines w:val="0"/>
            </w:pPr>
          </w:p>
        </w:tc>
        <w:tc>
          <w:tcPr>
            <w:tcW w:w="1133" w:type="dxa"/>
          </w:tcPr>
          <w:p w14:paraId="1E2A996C" w14:textId="77777777" w:rsidR="00123ECE" w:rsidRPr="005647EB" w:rsidRDefault="00123ECE" w:rsidP="002570E4">
            <w:pPr>
              <w:pStyle w:val="TAL"/>
              <w:keepNext w:val="0"/>
              <w:keepLines w:val="0"/>
            </w:pPr>
          </w:p>
        </w:tc>
      </w:tr>
      <w:tr w:rsidR="00123ECE" w:rsidRPr="005647EB" w14:paraId="1B68C141" w14:textId="77777777" w:rsidTr="002570E4">
        <w:trPr>
          <w:jc w:val="center"/>
        </w:trPr>
        <w:tc>
          <w:tcPr>
            <w:tcW w:w="4436" w:type="dxa"/>
          </w:tcPr>
          <w:p w14:paraId="0AE0AD08" w14:textId="3E7DD0CF" w:rsidR="00123ECE" w:rsidRPr="005647EB" w:rsidRDefault="002570E4" w:rsidP="002570E4">
            <w:pPr>
              <w:pStyle w:val="TAL"/>
              <w:keepNext w:val="0"/>
              <w:keepLines w:val="0"/>
            </w:pPr>
            <w:r w:rsidRPr="005647EB">
              <w:t xml:space="preserve">   </w:t>
            </w:r>
            <w:r w:rsidR="00123ECE" w:rsidRPr="005647EB">
              <w:t>measId</w:t>
            </w:r>
          </w:p>
        </w:tc>
        <w:tc>
          <w:tcPr>
            <w:tcW w:w="2267" w:type="dxa"/>
          </w:tcPr>
          <w:p w14:paraId="685AB0D8" w14:textId="77777777" w:rsidR="00123ECE" w:rsidRPr="005647EB" w:rsidRDefault="00123ECE" w:rsidP="002570E4">
            <w:pPr>
              <w:pStyle w:val="TAL"/>
              <w:keepNext w:val="0"/>
              <w:keepLines w:val="0"/>
            </w:pPr>
            <w:r w:rsidRPr="005647EB">
              <w:t>1</w:t>
            </w:r>
          </w:p>
        </w:tc>
        <w:tc>
          <w:tcPr>
            <w:tcW w:w="1700" w:type="dxa"/>
          </w:tcPr>
          <w:p w14:paraId="7A3F3D5C" w14:textId="3BE33E1D"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6721EC07" w14:textId="77777777" w:rsidR="00123ECE" w:rsidRPr="005647EB" w:rsidRDefault="00123ECE" w:rsidP="002570E4">
            <w:pPr>
              <w:pStyle w:val="TAL"/>
              <w:keepNext w:val="0"/>
              <w:keepLines w:val="0"/>
            </w:pPr>
          </w:p>
        </w:tc>
      </w:tr>
      <w:tr w:rsidR="00123ECE" w:rsidRPr="005647EB" w14:paraId="59A9EF2F" w14:textId="77777777" w:rsidTr="002570E4">
        <w:trPr>
          <w:jc w:val="center"/>
        </w:trPr>
        <w:tc>
          <w:tcPr>
            <w:tcW w:w="4436" w:type="dxa"/>
          </w:tcPr>
          <w:p w14:paraId="1CCAA5FE" w14:textId="44AD45A6" w:rsidR="00123ECE" w:rsidRPr="005647EB" w:rsidRDefault="002570E4" w:rsidP="002570E4">
            <w:pPr>
              <w:pStyle w:val="TAL"/>
              <w:keepNext w:val="0"/>
              <w:keepLines w:val="0"/>
            </w:pPr>
            <w:r w:rsidRPr="005647EB">
              <w:t xml:space="preserve">   </w:t>
            </w:r>
            <w:r w:rsidR="00123ECE" w:rsidRPr="005647EB">
              <w:t>measResultServ</w:t>
            </w:r>
            <w:r w:rsidR="00123ECE" w:rsidRPr="005647EB">
              <w:rPr>
                <w:lang w:eastAsia="zh-CN"/>
              </w:rPr>
              <w:t>Cell</w:t>
            </w:r>
            <w:r w:rsidRPr="005647EB">
              <w:t xml:space="preserve"> </w:t>
            </w:r>
            <w:r w:rsidR="00123ECE" w:rsidRPr="005647EB">
              <w:t>SEQUENCE</w:t>
            </w:r>
            <w:r w:rsidRPr="005647EB">
              <w:t xml:space="preserve"> </w:t>
            </w:r>
            <w:r w:rsidR="00123ECE" w:rsidRPr="005647EB">
              <w:t>{</w:t>
            </w:r>
          </w:p>
        </w:tc>
        <w:tc>
          <w:tcPr>
            <w:tcW w:w="2267" w:type="dxa"/>
          </w:tcPr>
          <w:p w14:paraId="254ED0C6" w14:textId="77777777" w:rsidR="00123ECE" w:rsidRPr="005647EB" w:rsidRDefault="00123ECE" w:rsidP="002570E4">
            <w:pPr>
              <w:pStyle w:val="TAL"/>
              <w:keepNext w:val="0"/>
              <w:keepLines w:val="0"/>
            </w:pPr>
          </w:p>
        </w:tc>
        <w:tc>
          <w:tcPr>
            <w:tcW w:w="1700" w:type="dxa"/>
          </w:tcPr>
          <w:p w14:paraId="5BAC0B0D" w14:textId="77777777" w:rsidR="00123ECE" w:rsidRPr="005647EB" w:rsidRDefault="00123ECE" w:rsidP="002570E4">
            <w:pPr>
              <w:pStyle w:val="TAL"/>
              <w:keepNext w:val="0"/>
              <w:keepLines w:val="0"/>
            </w:pPr>
          </w:p>
        </w:tc>
        <w:tc>
          <w:tcPr>
            <w:tcW w:w="1133" w:type="dxa"/>
          </w:tcPr>
          <w:p w14:paraId="7230EABB" w14:textId="77777777" w:rsidR="00123ECE" w:rsidRPr="005647EB" w:rsidRDefault="00123ECE" w:rsidP="002570E4">
            <w:pPr>
              <w:pStyle w:val="TAL"/>
              <w:keepNext w:val="0"/>
              <w:keepLines w:val="0"/>
            </w:pPr>
          </w:p>
        </w:tc>
      </w:tr>
      <w:tr w:rsidR="00123ECE" w:rsidRPr="005647EB" w14:paraId="08C5D84E" w14:textId="77777777" w:rsidTr="002570E4">
        <w:trPr>
          <w:jc w:val="center"/>
        </w:trPr>
        <w:tc>
          <w:tcPr>
            <w:tcW w:w="4436" w:type="dxa"/>
          </w:tcPr>
          <w:p w14:paraId="6749C39A" w14:textId="278098ED"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13E1C982" w14:textId="77777777" w:rsidR="00123ECE" w:rsidRPr="005647EB" w:rsidRDefault="00123ECE" w:rsidP="002570E4">
            <w:pPr>
              <w:pStyle w:val="TAL"/>
              <w:keepNext w:val="0"/>
              <w:keepLines w:val="0"/>
            </w:pPr>
          </w:p>
        </w:tc>
        <w:tc>
          <w:tcPr>
            <w:tcW w:w="1700" w:type="dxa"/>
          </w:tcPr>
          <w:p w14:paraId="57FC3C8B" w14:textId="6CEBA54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2AB82CE" w14:textId="77777777" w:rsidR="00123ECE" w:rsidRPr="005647EB" w:rsidRDefault="00123ECE" w:rsidP="002570E4">
            <w:pPr>
              <w:pStyle w:val="TAL"/>
              <w:keepNext w:val="0"/>
              <w:keepLines w:val="0"/>
            </w:pPr>
          </w:p>
        </w:tc>
      </w:tr>
      <w:tr w:rsidR="00123ECE" w:rsidRPr="005647EB" w14:paraId="5EB21D98" w14:textId="77777777" w:rsidTr="002570E4">
        <w:trPr>
          <w:jc w:val="center"/>
        </w:trPr>
        <w:tc>
          <w:tcPr>
            <w:tcW w:w="4436" w:type="dxa"/>
          </w:tcPr>
          <w:p w14:paraId="2907D60C" w14:textId="5EE9D07B"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2CAB4D30" w14:textId="77777777" w:rsidR="00123ECE" w:rsidRPr="005647EB" w:rsidRDefault="00123ECE" w:rsidP="002570E4">
            <w:pPr>
              <w:pStyle w:val="TAL"/>
              <w:keepNext w:val="0"/>
              <w:keepLines w:val="0"/>
            </w:pPr>
          </w:p>
        </w:tc>
        <w:tc>
          <w:tcPr>
            <w:tcW w:w="1700" w:type="dxa"/>
          </w:tcPr>
          <w:p w14:paraId="42BCF5EE" w14:textId="5AA9F691"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633723B" w14:textId="77777777" w:rsidR="00123ECE" w:rsidRPr="005647EB" w:rsidRDefault="00123ECE" w:rsidP="002570E4">
            <w:pPr>
              <w:pStyle w:val="TAL"/>
              <w:keepNext w:val="0"/>
              <w:keepLines w:val="0"/>
            </w:pPr>
          </w:p>
        </w:tc>
      </w:tr>
      <w:tr w:rsidR="00123ECE" w:rsidRPr="005647EB" w14:paraId="683CB70F" w14:textId="77777777" w:rsidTr="002570E4">
        <w:trPr>
          <w:jc w:val="center"/>
        </w:trPr>
        <w:tc>
          <w:tcPr>
            <w:tcW w:w="4436" w:type="dxa"/>
          </w:tcPr>
          <w:p w14:paraId="72263A17" w14:textId="02D0BAAB" w:rsidR="00123ECE" w:rsidRPr="005647EB" w:rsidRDefault="002570E4" w:rsidP="002570E4">
            <w:pPr>
              <w:pStyle w:val="TAL"/>
              <w:keepNext w:val="0"/>
              <w:keepLines w:val="0"/>
            </w:pPr>
            <w:r w:rsidRPr="005647EB">
              <w:t xml:space="preserve">   </w:t>
            </w:r>
            <w:r w:rsidR="00123ECE" w:rsidRPr="005647EB">
              <w:t>}</w:t>
            </w:r>
          </w:p>
        </w:tc>
        <w:tc>
          <w:tcPr>
            <w:tcW w:w="2267" w:type="dxa"/>
          </w:tcPr>
          <w:p w14:paraId="3F8F7772" w14:textId="77777777" w:rsidR="00123ECE" w:rsidRPr="005647EB" w:rsidRDefault="00123ECE" w:rsidP="002570E4">
            <w:pPr>
              <w:pStyle w:val="TAL"/>
              <w:keepNext w:val="0"/>
              <w:keepLines w:val="0"/>
            </w:pPr>
          </w:p>
        </w:tc>
        <w:tc>
          <w:tcPr>
            <w:tcW w:w="1700" w:type="dxa"/>
          </w:tcPr>
          <w:p w14:paraId="7DE62A40" w14:textId="77777777" w:rsidR="00123ECE" w:rsidRPr="005647EB" w:rsidRDefault="00123ECE" w:rsidP="002570E4">
            <w:pPr>
              <w:pStyle w:val="TAL"/>
              <w:keepNext w:val="0"/>
              <w:keepLines w:val="0"/>
            </w:pPr>
          </w:p>
        </w:tc>
        <w:tc>
          <w:tcPr>
            <w:tcW w:w="1133" w:type="dxa"/>
          </w:tcPr>
          <w:p w14:paraId="01EFD14A" w14:textId="77777777" w:rsidR="00123ECE" w:rsidRPr="005647EB" w:rsidRDefault="00123ECE" w:rsidP="002570E4">
            <w:pPr>
              <w:pStyle w:val="TAL"/>
              <w:keepNext w:val="0"/>
              <w:keepLines w:val="0"/>
            </w:pPr>
          </w:p>
        </w:tc>
      </w:tr>
      <w:tr w:rsidR="00123ECE" w:rsidRPr="005647EB" w14:paraId="43AC67CD" w14:textId="77777777" w:rsidTr="002570E4">
        <w:trPr>
          <w:jc w:val="center"/>
        </w:trPr>
        <w:tc>
          <w:tcPr>
            <w:tcW w:w="4436" w:type="dxa"/>
          </w:tcPr>
          <w:p w14:paraId="7C47969C" w14:textId="18213AA6"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6169DF8C" w14:textId="77777777" w:rsidR="00123ECE" w:rsidRPr="005647EB" w:rsidRDefault="00123ECE" w:rsidP="002570E4">
            <w:pPr>
              <w:pStyle w:val="TAL"/>
              <w:keepNext w:val="0"/>
              <w:keepLines w:val="0"/>
            </w:pPr>
          </w:p>
        </w:tc>
        <w:tc>
          <w:tcPr>
            <w:tcW w:w="1700" w:type="dxa"/>
          </w:tcPr>
          <w:p w14:paraId="35B1E7E2" w14:textId="77777777" w:rsidR="00123ECE" w:rsidRPr="005647EB" w:rsidRDefault="00123ECE" w:rsidP="002570E4">
            <w:pPr>
              <w:pStyle w:val="TAL"/>
              <w:keepNext w:val="0"/>
              <w:keepLines w:val="0"/>
            </w:pPr>
          </w:p>
        </w:tc>
        <w:tc>
          <w:tcPr>
            <w:tcW w:w="1133" w:type="dxa"/>
          </w:tcPr>
          <w:p w14:paraId="0519A3C5" w14:textId="77777777" w:rsidR="00123ECE" w:rsidRPr="005647EB" w:rsidRDefault="00123ECE" w:rsidP="002570E4">
            <w:pPr>
              <w:pStyle w:val="TAL"/>
              <w:keepNext w:val="0"/>
              <w:keepLines w:val="0"/>
            </w:pPr>
          </w:p>
        </w:tc>
      </w:tr>
      <w:tr w:rsidR="00123ECE" w:rsidRPr="005647EB" w14:paraId="7CD1037A" w14:textId="77777777" w:rsidTr="002570E4">
        <w:trPr>
          <w:jc w:val="center"/>
        </w:trPr>
        <w:tc>
          <w:tcPr>
            <w:tcW w:w="4436" w:type="dxa"/>
          </w:tcPr>
          <w:p w14:paraId="4816F5E5" w14:textId="17A3CDCE"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33E4248A" w14:textId="77777777" w:rsidR="00123ECE" w:rsidRPr="005647EB" w:rsidRDefault="00123ECE" w:rsidP="002570E4">
            <w:pPr>
              <w:pStyle w:val="TAL"/>
              <w:keepNext w:val="0"/>
              <w:keepLines w:val="0"/>
            </w:pPr>
            <w:r w:rsidRPr="005647EB">
              <w:t>MeasResultListEUTRA</w:t>
            </w:r>
          </w:p>
        </w:tc>
        <w:tc>
          <w:tcPr>
            <w:tcW w:w="1700" w:type="dxa"/>
          </w:tcPr>
          <w:p w14:paraId="525A8D83" w14:textId="77777777" w:rsidR="00123ECE" w:rsidRPr="005647EB" w:rsidRDefault="00123ECE" w:rsidP="002570E4">
            <w:pPr>
              <w:pStyle w:val="TAL"/>
              <w:keepNext w:val="0"/>
              <w:keepLines w:val="0"/>
            </w:pPr>
          </w:p>
        </w:tc>
        <w:tc>
          <w:tcPr>
            <w:tcW w:w="1133" w:type="dxa"/>
          </w:tcPr>
          <w:p w14:paraId="76F3AA16" w14:textId="77777777" w:rsidR="00123ECE" w:rsidRPr="005647EB" w:rsidRDefault="00123ECE" w:rsidP="002570E4">
            <w:pPr>
              <w:pStyle w:val="TAL"/>
              <w:keepNext w:val="0"/>
              <w:keepLines w:val="0"/>
            </w:pPr>
          </w:p>
        </w:tc>
      </w:tr>
      <w:tr w:rsidR="00123ECE" w:rsidRPr="005647EB" w14:paraId="49C22BC4" w14:textId="77777777" w:rsidTr="002570E4">
        <w:trPr>
          <w:jc w:val="center"/>
        </w:trPr>
        <w:tc>
          <w:tcPr>
            <w:tcW w:w="4436" w:type="dxa"/>
          </w:tcPr>
          <w:p w14:paraId="797F5854" w14:textId="13F684E5" w:rsidR="00123ECE" w:rsidRPr="005647EB" w:rsidRDefault="002570E4" w:rsidP="002570E4">
            <w:pPr>
              <w:pStyle w:val="TAL"/>
              <w:keepNext w:val="0"/>
              <w:keepLines w:val="0"/>
            </w:pPr>
            <w:r w:rsidRPr="005647EB">
              <w:t xml:space="preserve">   </w:t>
            </w:r>
            <w:r w:rsidR="00123ECE" w:rsidRPr="005647EB">
              <w:t>}</w:t>
            </w:r>
          </w:p>
        </w:tc>
        <w:tc>
          <w:tcPr>
            <w:tcW w:w="2267" w:type="dxa"/>
          </w:tcPr>
          <w:p w14:paraId="256C75D8" w14:textId="77777777" w:rsidR="00123ECE" w:rsidRPr="005647EB" w:rsidRDefault="00123ECE" w:rsidP="002570E4">
            <w:pPr>
              <w:pStyle w:val="TAL"/>
              <w:keepNext w:val="0"/>
              <w:keepLines w:val="0"/>
            </w:pPr>
          </w:p>
        </w:tc>
        <w:tc>
          <w:tcPr>
            <w:tcW w:w="1700" w:type="dxa"/>
          </w:tcPr>
          <w:p w14:paraId="4CF1A587" w14:textId="77777777" w:rsidR="00123ECE" w:rsidRPr="005647EB" w:rsidRDefault="00123ECE" w:rsidP="002570E4">
            <w:pPr>
              <w:pStyle w:val="TAL"/>
              <w:keepNext w:val="0"/>
              <w:keepLines w:val="0"/>
            </w:pPr>
          </w:p>
        </w:tc>
        <w:tc>
          <w:tcPr>
            <w:tcW w:w="1133" w:type="dxa"/>
          </w:tcPr>
          <w:p w14:paraId="6D67FF83" w14:textId="77777777" w:rsidR="00123ECE" w:rsidRPr="005647EB" w:rsidRDefault="00123ECE" w:rsidP="002570E4">
            <w:pPr>
              <w:pStyle w:val="TAL"/>
              <w:keepNext w:val="0"/>
              <w:keepLines w:val="0"/>
            </w:pPr>
          </w:p>
        </w:tc>
      </w:tr>
      <w:tr w:rsidR="00123ECE" w:rsidRPr="005647EB" w14:paraId="2EEA458F" w14:textId="77777777" w:rsidTr="002570E4">
        <w:trPr>
          <w:jc w:val="center"/>
        </w:trPr>
        <w:tc>
          <w:tcPr>
            <w:tcW w:w="4436" w:type="dxa"/>
          </w:tcPr>
          <w:p w14:paraId="3915DCB0" w14:textId="77777777" w:rsidR="00123ECE" w:rsidRPr="005647EB" w:rsidRDefault="00123ECE" w:rsidP="002570E4">
            <w:pPr>
              <w:pStyle w:val="TAL"/>
              <w:keepNext w:val="0"/>
              <w:keepLines w:val="0"/>
            </w:pPr>
            <w:r w:rsidRPr="005647EB">
              <w:t>}</w:t>
            </w:r>
          </w:p>
        </w:tc>
        <w:tc>
          <w:tcPr>
            <w:tcW w:w="2267" w:type="dxa"/>
          </w:tcPr>
          <w:p w14:paraId="16C027A7" w14:textId="77777777" w:rsidR="00123ECE" w:rsidRPr="005647EB" w:rsidRDefault="00123ECE" w:rsidP="002570E4">
            <w:pPr>
              <w:pStyle w:val="TAL"/>
              <w:keepNext w:val="0"/>
              <w:keepLines w:val="0"/>
            </w:pPr>
          </w:p>
        </w:tc>
        <w:tc>
          <w:tcPr>
            <w:tcW w:w="1700" w:type="dxa"/>
          </w:tcPr>
          <w:p w14:paraId="64BDF1BB" w14:textId="77777777" w:rsidR="00123ECE" w:rsidRPr="005647EB" w:rsidRDefault="00123ECE" w:rsidP="002570E4">
            <w:pPr>
              <w:pStyle w:val="TAL"/>
              <w:keepNext w:val="0"/>
              <w:keepLines w:val="0"/>
            </w:pPr>
          </w:p>
        </w:tc>
        <w:tc>
          <w:tcPr>
            <w:tcW w:w="1133" w:type="dxa"/>
          </w:tcPr>
          <w:p w14:paraId="65EF7862" w14:textId="77777777" w:rsidR="00123ECE" w:rsidRPr="005647EB" w:rsidRDefault="00123ECE" w:rsidP="002570E4">
            <w:pPr>
              <w:pStyle w:val="TAL"/>
              <w:keepNext w:val="0"/>
              <w:keepLines w:val="0"/>
            </w:pPr>
          </w:p>
        </w:tc>
      </w:tr>
    </w:tbl>
    <w:p w14:paraId="6C7B3F63" w14:textId="77777777" w:rsidR="00123ECE" w:rsidRPr="005647EB" w:rsidRDefault="00123ECE" w:rsidP="002570E4"/>
    <w:p w14:paraId="4F3B9AE5" w14:textId="77777777" w:rsidR="00123ECE" w:rsidRPr="005647EB" w:rsidRDefault="00123ECE" w:rsidP="002570E4">
      <w:pPr>
        <w:pStyle w:val="TH"/>
        <w:keepNext w:val="0"/>
        <w:keepLines w:val="0"/>
      </w:pPr>
      <w:r w:rsidRPr="005647EB">
        <w:t>Table 8.3.4.4.3-</w:t>
      </w:r>
      <w:r w:rsidRPr="005647EB">
        <w:rPr>
          <w:lang w:eastAsia="zh-CN"/>
        </w:rPr>
        <w:t>4</w:t>
      </w:r>
      <w:r w:rsidRPr="005647EB">
        <w:t xml:space="preserve">: </w:t>
      </w:r>
      <w:r w:rsidRPr="005647EB">
        <w:rPr>
          <w:i/>
        </w:rPr>
        <w:t>MeasResultListEUTRA</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(step6)</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1A6672AE" w14:textId="77777777" w:rsidTr="002570E4">
        <w:trPr>
          <w:cantSplit/>
          <w:jc w:val="center"/>
        </w:trPr>
        <w:tc>
          <w:tcPr>
            <w:tcW w:w="9536" w:type="dxa"/>
            <w:gridSpan w:val="4"/>
          </w:tcPr>
          <w:p w14:paraId="3CB22C9E" w14:textId="1CB3E5CB"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777984" w:rsidRPr="005647EB">
              <w:t>[</w:t>
            </w:r>
            <w:r w:rsidR="00777984" w:rsidRPr="005647EB">
              <w:rPr>
                <w:rFonts w:eastAsia="MS Mincho"/>
                <w:lang w:eastAsia="ja-JP"/>
              </w:rPr>
              <w:t>5</w:t>
            </w:r>
            <w:r w:rsidR="00777984" w:rsidRPr="005647EB">
              <w:t>]</w:t>
            </w:r>
            <w:r w:rsidR="002570E4" w:rsidRPr="005647EB">
              <w:t xml:space="preserve"> </w:t>
            </w:r>
            <w:r w:rsidRPr="005647EB">
              <w:t>clause</w:t>
            </w:r>
            <w:r w:rsidR="002570E4" w:rsidRPr="005647EB">
              <w:t xml:space="preserve"> </w:t>
            </w:r>
            <w:r w:rsidRPr="005647EB">
              <w:t>6.3.5</w:t>
            </w:r>
          </w:p>
        </w:tc>
      </w:tr>
      <w:tr w:rsidR="00123ECE" w:rsidRPr="005647EB" w14:paraId="46D27E27" w14:textId="77777777" w:rsidTr="002570E4">
        <w:trPr>
          <w:jc w:val="center"/>
        </w:trPr>
        <w:tc>
          <w:tcPr>
            <w:tcW w:w="4436" w:type="dxa"/>
          </w:tcPr>
          <w:p w14:paraId="674A4969" w14:textId="5A8B8954"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7EF36EF" w14:textId="77777777" w:rsidR="00123ECE" w:rsidRPr="005647EB" w:rsidRDefault="00123ECE" w:rsidP="002570E4">
            <w:pPr>
              <w:pStyle w:val="TAH"/>
              <w:keepNext w:val="0"/>
              <w:keepLines w:val="0"/>
            </w:pPr>
            <w:r w:rsidRPr="005647EB">
              <w:t>Value/remark</w:t>
            </w:r>
          </w:p>
        </w:tc>
        <w:tc>
          <w:tcPr>
            <w:tcW w:w="1700" w:type="dxa"/>
          </w:tcPr>
          <w:p w14:paraId="1F1B36FC" w14:textId="77777777" w:rsidR="00123ECE" w:rsidRPr="005647EB" w:rsidRDefault="00123ECE" w:rsidP="002570E4">
            <w:pPr>
              <w:pStyle w:val="TAH"/>
              <w:keepNext w:val="0"/>
              <w:keepLines w:val="0"/>
            </w:pPr>
            <w:r w:rsidRPr="005647EB">
              <w:t>Comment</w:t>
            </w:r>
          </w:p>
        </w:tc>
        <w:tc>
          <w:tcPr>
            <w:tcW w:w="1133" w:type="dxa"/>
          </w:tcPr>
          <w:p w14:paraId="721911F3" w14:textId="77777777" w:rsidR="00123ECE" w:rsidRPr="005647EB" w:rsidRDefault="00123ECE" w:rsidP="002570E4">
            <w:pPr>
              <w:pStyle w:val="TAH"/>
              <w:keepNext w:val="0"/>
              <w:keepLines w:val="0"/>
            </w:pPr>
            <w:r w:rsidRPr="005647EB">
              <w:t>Condition</w:t>
            </w:r>
          </w:p>
        </w:tc>
      </w:tr>
      <w:tr w:rsidR="00123ECE" w:rsidRPr="005647EB" w14:paraId="35C70705" w14:textId="77777777" w:rsidTr="002570E4">
        <w:trPr>
          <w:jc w:val="center"/>
        </w:trPr>
        <w:tc>
          <w:tcPr>
            <w:tcW w:w="4436" w:type="dxa"/>
          </w:tcPr>
          <w:p w14:paraId="143E8725" w14:textId="330945F8"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3DD35C46" w14:textId="77777777" w:rsidR="00123ECE" w:rsidRPr="005647EB" w:rsidRDefault="00123ECE" w:rsidP="002570E4">
            <w:pPr>
              <w:pStyle w:val="TAL"/>
              <w:keepNext w:val="0"/>
              <w:keepLines w:val="0"/>
            </w:pPr>
          </w:p>
        </w:tc>
        <w:tc>
          <w:tcPr>
            <w:tcW w:w="1700" w:type="dxa"/>
          </w:tcPr>
          <w:p w14:paraId="7087CE5B" w14:textId="77777777" w:rsidR="00123ECE" w:rsidRPr="005647EB" w:rsidRDefault="00123ECE" w:rsidP="002570E4">
            <w:pPr>
              <w:pStyle w:val="TAL"/>
              <w:keepNext w:val="0"/>
              <w:keepLines w:val="0"/>
            </w:pPr>
          </w:p>
        </w:tc>
        <w:tc>
          <w:tcPr>
            <w:tcW w:w="1133" w:type="dxa"/>
          </w:tcPr>
          <w:p w14:paraId="25046C9A" w14:textId="77777777" w:rsidR="00123ECE" w:rsidRPr="005647EB" w:rsidRDefault="00123ECE" w:rsidP="002570E4">
            <w:pPr>
              <w:pStyle w:val="TAL"/>
              <w:keepNext w:val="0"/>
              <w:keepLines w:val="0"/>
            </w:pPr>
          </w:p>
        </w:tc>
      </w:tr>
      <w:tr w:rsidR="00123ECE" w:rsidRPr="005647EB" w14:paraId="1FB1FB80" w14:textId="77777777" w:rsidTr="002570E4">
        <w:trPr>
          <w:jc w:val="center"/>
        </w:trPr>
        <w:tc>
          <w:tcPr>
            <w:tcW w:w="4436" w:type="dxa"/>
          </w:tcPr>
          <w:p w14:paraId="2F6511B3" w14:textId="51752AD9"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5364D36C" w14:textId="77777777" w:rsidR="00123ECE" w:rsidRPr="005647EB" w:rsidRDefault="00123ECE" w:rsidP="002570E4">
            <w:pPr>
              <w:pStyle w:val="TAL"/>
              <w:keepNext w:val="0"/>
              <w:keepLines w:val="0"/>
            </w:pPr>
            <w:r w:rsidRPr="005647EB">
              <w:t>PhysicalCellIdentity</w:t>
            </w:r>
          </w:p>
        </w:tc>
        <w:tc>
          <w:tcPr>
            <w:tcW w:w="1700" w:type="dxa"/>
          </w:tcPr>
          <w:p w14:paraId="5E0FB671" w14:textId="77777777" w:rsidR="00123ECE" w:rsidRPr="005647EB" w:rsidRDefault="00123ECE" w:rsidP="002570E4">
            <w:pPr>
              <w:pStyle w:val="TAL"/>
              <w:keepNext w:val="0"/>
              <w:keepLines w:val="0"/>
            </w:pPr>
          </w:p>
        </w:tc>
        <w:tc>
          <w:tcPr>
            <w:tcW w:w="1133" w:type="dxa"/>
          </w:tcPr>
          <w:p w14:paraId="1BD6EF96" w14:textId="77777777" w:rsidR="00123ECE" w:rsidRPr="005647EB" w:rsidRDefault="00123ECE" w:rsidP="002570E4">
            <w:pPr>
              <w:pStyle w:val="TAL"/>
              <w:keepNext w:val="0"/>
              <w:keepLines w:val="0"/>
            </w:pPr>
          </w:p>
        </w:tc>
      </w:tr>
      <w:tr w:rsidR="00123ECE" w:rsidRPr="005647EB" w14:paraId="6943E66D" w14:textId="77777777" w:rsidTr="002570E4">
        <w:trPr>
          <w:jc w:val="center"/>
        </w:trPr>
        <w:tc>
          <w:tcPr>
            <w:tcW w:w="4436" w:type="dxa"/>
          </w:tcPr>
          <w:p w14:paraId="0A0A2536" w14:textId="7325DBEB" w:rsidR="00123ECE" w:rsidRPr="005647EB" w:rsidRDefault="002570E4" w:rsidP="002570E4">
            <w:pPr>
              <w:pStyle w:val="TAL"/>
              <w:keepNext w:val="0"/>
              <w:keepLines w:val="0"/>
            </w:pPr>
            <w:r w:rsidRPr="005647EB">
              <w:t xml:space="preserve">  </w:t>
            </w:r>
            <w:r w:rsidR="00123ECE" w:rsidRPr="005647EB">
              <w:t>measResult</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42423593" w14:textId="77777777" w:rsidR="00123ECE" w:rsidRPr="005647EB" w:rsidRDefault="00123ECE" w:rsidP="002570E4">
            <w:pPr>
              <w:pStyle w:val="TAL"/>
              <w:keepNext w:val="0"/>
              <w:keepLines w:val="0"/>
            </w:pPr>
          </w:p>
        </w:tc>
        <w:tc>
          <w:tcPr>
            <w:tcW w:w="1700" w:type="dxa"/>
          </w:tcPr>
          <w:p w14:paraId="010E21A5" w14:textId="647DC40B" w:rsidR="00123ECE" w:rsidRPr="005647EB" w:rsidRDefault="002570E4" w:rsidP="002570E4">
            <w:pPr>
              <w:pStyle w:val="TAL"/>
              <w:keepNext w:val="0"/>
              <w:keepLines w:val="0"/>
            </w:pPr>
            <w:r w:rsidRPr="005647EB">
              <w:t xml:space="preserve"> </w:t>
            </w:r>
          </w:p>
        </w:tc>
        <w:tc>
          <w:tcPr>
            <w:tcW w:w="1133" w:type="dxa"/>
          </w:tcPr>
          <w:p w14:paraId="162D773C" w14:textId="77777777" w:rsidR="00123ECE" w:rsidRPr="005647EB" w:rsidRDefault="00123ECE" w:rsidP="002570E4">
            <w:pPr>
              <w:pStyle w:val="TAL"/>
              <w:keepNext w:val="0"/>
              <w:keepLines w:val="0"/>
            </w:pPr>
          </w:p>
        </w:tc>
      </w:tr>
      <w:tr w:rsidR="00123ECE" w:rsidRPr="005647EB" w14:paraId="158485EE" w14:textId="77777777" w:rsidTr="002570E4">
        <w:trPr>
          <w:jc w:val="center"/>
        </w:trPr>
        <w:tc>
          <w:tcPr>
            <w:tcW w:w="4436" w:type="dxa"/>
          </w:tcPr>
          <w:p w14:paraId="6CEBE0B0" w14:textId="089C8389"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3017B67A" w14:textId="77777777" w:rsidR="00123ECE" w:rsidRPr="005647EB" w:rsidRDefault="00123ECE" w:rsidP="002570E4">
            <w:pPr>
              <w:pStyle w:val="TAL"/>
              <w:keepNext w:val="0"/>
              <w:keepLines w:val="0"/>
            </w:pPr>
          </w:p>
        </w:tc>
        <w:tc>
          <w:tcPr>
            <w:tcW w:w="1700" w:type="dxa"/>
          </w:tcPr>
          <w:p w14:paraId="18C02796" w14:textId="17B30EA7"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1EBB60FD" w14:textId="77777777" w:rsidR="00123ECE" w:rsidRPr="005647EB" w:rsidRDefault="00123ECE" w:rsidP="002570E4">
            <w:pPr>
              <w:pStyle w:val="TAL"/>
              <w:keepNext w:val="0"/>
              <w:keepLines w:val="0"/>
            </w:pPr>
          </w:p>
        </w:tc>
      </w:tr>
      <w:tr w:rsidR="00123ECE" w:rsidRPr="005647EB" w14:paraId="2EEC88FE" w14:textId="77777777" w:rsidTr="002570E4">
        <w:trPr>
          <w:jc w:val="center"/>
        </w:trPr>
        <w:tc>
          <w:tcPr>
            <w:tcW w:w="4436" w:type="dxa"/>
          </w:tcPr>
          <w:p w14:paraId="1812C1E5" w14:textId="7F1E5E2C" w:rsidR="00123ECE" w:rsidRPr="005647EB" w:rsidRDefault="002570E4" w:rsidP="002570E4">
            <w:pPr>
              <w:pStyle w:val="TAL"/>
              <w:keepNext w:val="0"/>
              <w:keepLines w:val="0"/>
            </w:pPr>
            <w:r w:rsidRPr="005647EB">
              <w:t xml:space="preserve">    </w:t>
            </w:r>
            <w:r w:rsidR="00123ECE" w:rsidRPr="005647EB">
              <w:t>rsrqResult</w:t>
            </w:r>
            <w:r w:rsidRPr="005647EB">
              <w:t xml:space="preserve"> </w:t>
            </w:r>
          </w:p>
        </w:tc>
        <w:tc>
          <w:tcPr>
            <w:tcW w:w="2267" w:type="dxa"/>
          </w:tcPr>
          <w:p w14:paraId="22A53E24" w14:textId="77777777" w:rsidR="00123ECE" w:rsidRPr="005647EB" w:rsidRDefault="00123ECE" w:rsidP="002570E4">
            <w:pPr>
              <w:pStyle w:val="TAL"/>
              <w:keepNext w:val="0"/>
              <w:keepLines w:val="0"/>
            </w:pPr>
          </w:p>
        </w:tc>
        <w:tc>
          <w:tcPr>
            <w:tcW w:w="1700" w:type="dxa"/>
          </w:tcPr>
          <w:p w14:paraId="384DBDA6" w14:textId="725A0842"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19716997" w14:textId="77777777" w:rsidR="00123ECE" w:rsidRPr="005647EB" w:rsidRDefault="00123ECE" w:rsidP="002570E4">
            <w:pPr>
              <w:pStyle w:val="TAL"/>
              <w:keepNext w:val="0"/>
              <w:keepLines w:val="0"/>
            </w:pPr>
          </w:p>
        </w:tc>
      </w:tr>
      <w:tr w:rsidR="00123ECE" w:rsidRPr="005647EB" w14:paraId="1FA83404" w14:textId="77777777" w:rsidTr="002570E4">
        <w:trPr>
          <w:jc w:val="center"/>
        </w:trPr>
        <w:tc>
          <w:tcPr>
            <w:tcW w:w="4436" w:type="dxa"/>
          </w:tcPr>
          <w:p w14:paraId="43504886" w14:textId="419A3E68" w:rsidR="00123ECE" w:rsidRPr="005647EB" w:rsidRDefault="002570E4" w:rsidP="002570E4">
            <w:pPr>
              <w:pStyle w:val="TAL"/>
              <w:keepNext w:val="0"/>
              <w:keepLines w:val="0"/>
            </w:pPr>
            <w:r w:rsidRPr="005647EB">
              <w:t xml:space="preserve">  </w:t>
            </w:r>
            <w:r w:rsidR="00123ECE" w:rsidRPr="005647EB">
              <w:t>}</w:t>
            </w:r>
          </w:p>
        </w:tc>
        <w:tc>
          <w:tcPr>
            <w:tcW w:w="2267" w:type="dxa"/>
          </w:tcPr>
          <w:p w14:paraId="79FB04C2" w14:textId="77777777" w:rsidR="00123ECE" w:rsidRPr="005647EB" w:rsidRDefault="00123ECE" w:rsidP="002570E4">
            <w:pPr>
              <w:pStyle w:val="TAL"/>
              <w:keepNext w:val="0"/>
              <w:keepLines w:val="0"/>
            </w:pPr>
          </w:p>
        </w:tc>
        <w:tc>
          <w:tcPr>
            <w:tcW w:w="1700" w:type="dxa"/>
          </w:tcPr>
          <w:p w14:paraId="2DF27CA4" w14:textId="77777777" w:rsidR="00123ECE" w:rsidRPr="005647EB" w:rsidRDefault="00123ECE" w:rsidP="002570E4">
            <w:pPr>
              <w:pStyle w:val="TAL"/>
              <w:keepNext w:val="0"/>
              <w:keepLines w:val="0"/>
            </w:pPr>
          </w:p>
        </w:tc>
        <w:tc>
          <w:tcPr>
            <w:tcW w:w="1133" w:type="dxa"/>
          </w:tcPr>
          <w:p w14:paraId="4AA46449" w14:textId="77777777" w:rsidR="00123ECE" w:rsidRPr="005647EB" w:rsidRDefault="00123ECE" w:rsidP="002570E4">
            <w:pPr>
              <w:pStyle w:val="TAL"/>
              <w:keepNext w:val="0"/>
              <w:keepLines w:val="0"/>
            </w:pPr>
          </w:p>
        </w:tc>
      </w:tr>
      <w:tr w:rsidR="00123ECE" w:rsidRPr="005647EB" w14:paraId="5C452823" w14:textId="77777777" w:rsidTr="002570E4">
        <w:trPr>
          <w:jc w:val="center"/>
        </w:trPr>
        <w:tc>
          <w:tcPr>
            <w:tcW w:w="4436" w:type="dxa"/>
          </w:tcPr>
          <w:p w14:paraId="12E03BB9" w14:textId="77777777" w:rsidR="00123ECE" w:rsidRPr="005647EB" w:rsidRDefault="00123ECE" w:rsidP="002570E4">
            <w:pPr>
              <w:pStyle w:val="TAL"/>
              <w:keepNext w:val="0"/>
              <w:keepLines w:val="0"/>
            </w:pPr>
            <w:r w:rsidRPr="005647EB">
              <w:t>}</w:t>
            </w:r>
          </w:p>
        </w:tc>
        <w:tc>
          <w:tcPr>
            <w:tcW w:w="2267" w:type="dxa"/>
          </w:tcPr>
          <w:p w14:paraId="3F5FD983" w14:textId="77777777" w:rsidR="00123ECE" w:rsidRPr="005647EB" w:rsidRDefault="00123ECE" w:rsidP="002570E4">
            <w:pPr>
              <w:pStyle w:val="TAL"/>
              <w:keepNext w:val="0"/>
              <w:keepLines w:val="0"/>
            </w:pPr>
          </w:p>
        </w:tc>
        <w:tc>
          <w:tcPr>
            <w:tcW w:w="1700" w:type="dxa"/>
          </w:tcPr>
          <w:p w14:paraId="5B283DFF" w14:textId="77777777" w:rsidR="00123ECE" w:rsidRPr="005647EB" w:rsidRDefault="00123ECE" w:rsidP="002570E4">
            <w:pPr>
              <w:pStyle w:val="TAL"/>
              <w:keepNext w:val="0"/>
              <w:keepLines w:val="0"/>
            </w:pPr>
          </w:p>
        </w:tc>
        <w:tc>
          <w:tcPr>
            <w:tcW w:w="1133" w:type="dxa"/>
          </w:tcPr>
          <w:p w14:paraId="31DF3D73" w14:textId="77777777" w:rsidR="00123ECE" w:rsidRPr="005647EB" w:rsidRDefault="00123ECE" w:rsidP="002570E4">
            <w:pPr>
              <w:pStyle w:val="TAL"/>
              <w:keepNext w:val="0"/>
              <w:keepLines w:val="0"/>
            </w:pPr>
          </w:p>
        </w:tc>
      </w:tr>
    </w:tbl>
    <w:p w14:paraId="6421ABDE" w14:textId="77777777" w:rsidR="00123ECE" w:rsidRPr="005647EB" w:rsidRDefault="00123ECE" w:rsidP="002570E4">
      <w:pPr>
        <w:rPr>
          <w:lang w:eastAsia="zh-CN"/>
        </w:rPr>
      </w:pPr>
    </w:p>
    <w:p w14:paraId="7ACB45BA" w14:textId="77777777" w:rsidR="00123ECE" w:rsidRPr="005647EB" w:rsidRDefault="00123ECE" w:rsidP="000424D3">
      <w:pPr>
        <w:pStyle w:val="TH"/>
        <w:rPr>
          <w:lang w:eastAsia="zh-CN"/>
        </w:rPr>
      </w:pPr>
      <w:r w:rsidRPr="005647EB">
        <w:lastRenderedPageBreak/>
        <w:t>Table 8.3.4.4.3-</w:t>
      </w:r>
      <w:r w:rsidRPr="005647EB">
        <w:rPr>
          <w:lang w:eastAsia="zh-CN"/>
        </w:rPr>
        <w:t>5</w:t>
      </w:r>
      <w:r w:rsidRPr="005647EB">
        <w:t xml:space="preserve">: </w:t>
      </w:r>
      <w:r w:rsidRPr="005647EB">
        <w:rPr>
          <w:i/>
        </w:rPr>
        <w:t>ReportConfigEUTRA-PERIODICAL</w:t>
      </w:r>
      <w:r w:rsidRPr="005647EB">
        <w:rPr>
          <w:lang w:eastAsia="zh-CN"/>
        </w:rPr>
        <w:t>:</w:t>
      </w:r>
      <w:r w:rsidRPr="005647EB">
        <w:t xml:space="preserve">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w:t>
      </w:r>
      <w:r w:rsidR="003B76FF" w:rsidRPr="005647EB">
        <w:rPr>
          <w:lang w:eastAsia="zh-CN"/>
        </w:rPr>
        <w:t>step9</w:t>
      </w:r>
      <w:r w:rsidRPr="005647EB">
        <w:rPr>
          <w:lang w:eastAsia="zh-CN"/>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7F519CFD" w14:textId="77777777" w:rsidTr="002570E4">
        <w:trPr>
          <w:jc w:val="center"/>
        </w:trPr>
        <w:tc>
          <w:tcPr>
            <w:tcW w:w="9635" w:type="dxa"/>
            <w:gridSpan w:val="4"/>
            <w:shd w:val="clear" w:color="auto" w:fill="auto"/>
          </w:tcPr>
          <w:p w14:paraId="633EE7DB" w14:textId="15AF009D" w:rsidR="00123ECE" w:rsidRPr="005647EB" w:rsidRDefault="00123ECE" w:rsidP="000424D3">
            <w:pPr>
              <w:pStyle w:val="TAL"/>
            </w:pPr>
            <w:r w:rsidRPr="005647EB">
              <w:t>Derivation</w:t>
            </w:r>
            <w:r w:rsidR="002570E4" w:rsidRPr="005647EB">
              <w:t xml:space="preserve"> </w:t>
            </w:r>
            <w:r w:rsidRPr="005647EB">
              <w:t>Path</w:t>
            </w:r>
            <w:r w:rsidR="009F14D9" w:rsidRPr="005647EB">
              <w:t>: 3GPP TS 3</w:t>
            </w:r>
            <w:r w:rsidR="00AE3DAF" w:rsidRPr="005647EB">
              <w:rPr>
                <w:rFonts w:eastAsia="MS Mincho"/>
                <w:lang w:eastAsia="ja-JP"/>
              </w:rPr>
              <w:t>6.508</w:t>
            </w:r>
            <w:r w:rsidR="002570E4" w:rsidRPr="005647EB">
              <w:rPr>
                <w:rFonts w:eastAsia="MS Mincho"/>
                <w:lang w:eastAsia="ja-JP"/>
              </w:rPr>
              <w:t xml:space="preserve"> </w:t>
            </w:r>
            <w:r w:rsidR="00AE3DAF" w:rsidRPr="005647EB">
              <w:rPr>
                <w:rFonts w:eastAsia="MS Mincho"/>
                <w:lang w:eastAsia="ja-JP"/>
              </w:rPr>
              <w:t>[7]</w:t>
            </w:r>
            <w:r w:rsidR="002570E4" w:rsidRPr="005647EB">
              <w:rPr>
                <w:rFonts w:eastAsia="MS Mincho"/>
                <w:lang w:eastAsia="ja-JP"/>
              </w:rPr>
              <w:t xml:space="preserve"> </w:t>
            </w:r>
            <w:r w:rsidR="00AE3DAF" w:rsidRPr="005647EB">
              <w:rPr>
                <w:rFonts w:eastAsia="MS Mincho"/>
                <w:lang w:eastAsia="ja-JP"/>
              </w:rPr>
              <w:t>clause</w:t>
            </w:r>
            <w:r w:rsidR="002570E4" w:rsidRPr="005647EB">
              <w:rPr>
                <w:rFonts w:eastAsia="MS Mincho"/>
                <w:lang w:eastAsia="ja-JP"/>
              </w:rPr>
              <w:t xml:space="preserve"> </w:t>
            </w:r>
            <w:r w:rsidR="00777984" w:rsidRPr="005647EB">
              <w:rPr>
                <w:rFonts w:eastAsia="MS Mincho"/>
                <w:lang w:eastAsia="ja-JP"/>
              </w:rPr>
              <w:t>4.6.6,</w:t>
            </w:r>
            <w:r w:rsidR="002570E4" w:rsidRPr="005647EB">
              <w:rPr>
                <w:rFonts w:eastAsia="MS Mincho"/>
                <w:lang w:eastAsia="ja-JP"/>
              </w:rPr>
              <w:t xml:space="preserve"> </w:t>
            </w:r>
            <w:r w:rsidR="00777984" w:rsidRPr="005647EB">
              <w:rPr>
                <w:rFonts w:eastAsia="MS Mincho"/>
                <w:lang w:eastAsia="ja-JP"/>
              </w:rPr>
              <w:t>Table</w:t>
            </w:r>
            <w:r w:rsidR="002570E4" w:rsidRPr="005647EB">
              <w:rPr>
                <w:rFonts w:eastAsia="MS Mincho"/>
                <w:lang w:eastAsia="ja-JP"/>
              </w:rPr>
              <w:t xml:space="preserve"> </w:t>
            </w:r>
            <w:r w:rsidR="00777984" w:rsidRPr="005647EB">
              <w:rPr>
                <w:rFonts w:eastAsia="MS Mincho"/>
                <w:lang w:eastAsia="ja-JP"/>
              </w:rPr>
              <w:t>4.6.6-7</w:t>
            </w:r>
            <w:r w:rsidR="002570E4" w:rsidRPr="005647EB">
              <w:rPr>
                <w:rFonts w:eastAsia="MS Mincho"/>
                <w:lang w:eastAsia="ja-JP"/>
              </w:rPr>
              <w:t xml:space="preserve"> </w:t>
            </w:r>
            <w:r w:rsidR="00777984" w:rsidRPr="005647EB">
              <w:rPr>
                <w:rFonts w:eastAsia="MS Mincho"/>
                <w:lang w:eastAsia="ja-JP"/>
              </w:rPr>
              <w:t>ReportConfigEUTRA-PERIODICAL</w:t>
            </w:r>
          </w:p>
        </w:tc>
      </w:tr>
      <w:tr w:rsidR="00123ECE" w:rsidRPr="005647EB" w14:paraId="1DB123A6" w14:textId="77777777" w:rsidTr="002570E4">
        <w:trPr>
          <w:jc w:val="center"/>
        </w:trPr>
        <w:tc>
          <w:tcPr>
            <w:tcW w:w="4535" w:type="dxa"/>
            <w:shd w:val="clear" w:color="auto" w:fill="auto"/>
          </w:tcPr>
          <w:p w14:paraId="79008D58" w14:textId="55929605" w:rsidR="00123ECE" w:rsidRPr="005647EB" w:rsidRDefault="00123ECE" w:rsidP="000424D3">
            <w:pPr>
              <w:pStyle w:val="TAH"/>
            </w:pPr>
            <w:r w:rsidRPr="005647EB">
              <w:t>Information</w:t>
            </w:r>
            <w:r w:rsidR="002570E4" w:rsidRPr="005647EB">
              <w:t xml:space="preserve"> </w:t>
            </w:r>
            <w:r w:rsidRPr="005647EB">
              <w:t>Element</w:t>
            </w:r>
          </w:p>
        </w:tc>
        <w:tc>
          <w:tcPr>
            <w:tcW w:w="2267" w:type="dxa"/>
            <w:shd w:val="clear" w:color="auto" w:fill="auto"/>
          </w:tcPr>
          <w:p w14:paraId="253B577D" w14:textId="77777777" w:rsidR="00123ECE" w:rsidRPr="005647EB" w:rsidRDefault="00123ECE" w:rsidP="000424D3">
            <w:pPr>
              <w:pStyle w:val="TAH"/>
            </w:pPr>
            <w:r w:rsidRPr="005647EB">
              <w:t>Value/remark</w:t>
            </w:r>
          </w:p>
        </w:tc>
        <w:tc>
          <w:tcPr>
            <w:tcW w:w="1700" w:type="dxa"/>
            <w:shd w:val="clear" w:color="auto" w:fill="auto"/>
          </w:tcPr>
          <w:p w14:paraId="70982D40" w14:textId="77777777" w:rsidR="00123ECE" w:rsidRPr="005647EB" w:rsidRDefault="00123ECE" w:rsidP="000424D3">
            <w:pPr>
              <w:pStyle w:val="TAH"/>
            </w:pPr>
            <w:r w:rsidRPr="005647EB">
              <w:t>Comment</w:t>
            </w:r>
          </w:p>
        </w:tc>
        <w:tc>
          <w:tcPr>
            <w:tcW w:w="1133" w:type="dxa"/>
            <w:shd w:val="clear" w:color="auto" w:fill="auto"/>
          </w:tcPr>
          <w:p w14:paraId="190CDE19" w14:textId="77777777" w:rsidR="00123ECE" w:rsidRPr="005647EB" w:rsidRDefault="00123ECE" w:rsidP="000424D3">
            <w:pPr>
              <w:pStyle w:val="TAH"/>
            </w:pPr>
            <w:r w:rsidRPr="005647EB">
              <w:t>Condition</w:t>
            </w:r>
          </w:p>
        </w:tc>
      </w:tr>
      <w:tr w:rsidR="00123ECE" w:rsidRPr="005647EB" w14:paraId="43A9638B" w14:textId="77777777" w:rsidTr="002570E4">
        <w:trPr>
          <w:jc w:val="center"/>
        </w:trPr>
        <w:tc>
          <w:tcPr>
            <w:tcW w:w="4535" w:type="dxa"/>
            <w:shd w:val="clear" w:color="auto" w:fill="auto"/>
          </w:tcPr>
          <w:p w14:paraId="2FB1647B" w14:textId="65352415" w:rsidR="00123ECE" w:rsidRPr="005647EB" w:rsidRDefault="00123ECE" w:rsidP="000424D3">
            <w:pPr>
              <w:pStyle w:val="TAL"/>
            </w:pPr>
            <w:r w:rsidRPr="005647EB">
              <w:t>ReportConfigEUTRA-PERIODICAL</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43689FF8" w14:textId="77777777" w:rsidR="00123ECE" w:rsidRPr="005647EB" w:rsidRDefault="00123ECE" w:rsidP="000424D3">
            <w:pPr>
              <w:pStyle w:val="TAL"/>
            </w:pPr>
          </w:p>
        </w:tc>
        <w:tc>
          <w:tcPr>
            <w:tcW w:w="1700" w:type="dxa"/>
            <w:shd w:val="clear" w:color="auto" w:fill="auto"/>
          </w:tcPr>
          <w:p w14:paraId="1FCDCC68" w14:textId="77777777" w:rsidR="00123ECE" w:rsidRPr="005647EB" w:rsidRDefault="00123ECE" w:rsidP="000424D3">
            <w:pPr>
              <w:pStyle w:val="TAL"/>
            </w:pPr>
          </w:p>
        </w:tc>
        <w:tc>
          <w:tcPr>
            <w:tcW w:w="1133" w:type="dxa"/>
            <w:shd w:val="clear" w:color="auto" w:fill="auto"/>
          </w:tcPr>
          <w:p w14:paraId="3527670E" w14:textId="77777777" w:rsidR="00123ECE" w:rsidRPr="005647EB" w:rsidRDefault="00123ECE" w:rsidP="000424D3">
            <w:pPr>
              <w:pStyle w:val="TAL"/>
            </w:pPr>
          </w:p>
        </w:tc>
      </w:tr>
      <w:tr w:rsidR="00123ECE" w:rsidRPr="005647EB" w14:paraId="1C2D8F8D" w14:textId="77777777" w:rsidTr="002570E4">
        <w:trPr>
          <w:jc w:val="center"/>
        </w:trPr>
        <w:tc>
          <w:tcPr>
            <w:tcW w:w="4535" w:type="dxa"/>
            <w:shd w:val="clear" w:color="auto" w:fill="auto"/>
          </w:tcPr>
          <w:p w14:paraId="545CB512" w14:textId="1CAE146A" w:rsidR="00123ECE" w:rsidRPr="005647EB" w:rsidRDefault="002570E4" w:rsidP="000424D3">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039B4AC2" w14:textId="77777777" w:rsidR="00123ECE" w:rsidRPr="005647EB" w:rsidRDefault="00123ECE" w:rsidP="000424D3">
            <w:pPr>
              <w:pStyle w:val="TAL"/>
            </w:pPr>
          </w:p>
        </w:tc>
        <w:tc>
          <w:tcPr>
            <w:tcW w:w="1700" w:type="dxa"/>
            <w:shd w:val="clear" w:color="auto" w:fill="auto"/>
          </w:tcPr>
          <w:p w14:paraId="778FB86F" w14:textId="77777777" w:rsidR="00123ECE" w:rsidRPr="005647EB" w:rsidRDefault="00123ECE" w:rsidP="000424D3">
            <w:pPr>
              <w:pStyle w:val="TAL"/>
            </w:pPr>
          </w:p>
        </w:tc>
        <w:tc>
          <w:tcPr>
            <w:tcW w:w="1133" w:type="dxa"/>
            <w:shd w:val="clear" w:color="auto" w:fill="auto"/>
          </w:tcPr>
          <w:p w14:paraId="5FA370DC" w14:textId="77777777" w:rsidR="00123ECE" w:rsidRPr="005647EB" w:rsidRDefault="00123ECE" w:rsidP="000424D3">
            <w:pPr>
              <w:pStyle w:val="TAL"/>
            </w:pPr>
          </w:p>
        </w:tc>
      </w:tr>
      <w:tr w:rsidR="00123ECE" w:rsidRPr="005647EB" w14:paraId="1DD26152" w14:textId="77777777" w:rsidTr="002570E4">
        <w:trPr>
          <w:jc w:val="center"/>
        </w:trPr>
        <w:tc>
          <w:tcPr>
            <w:tcW w:w="4535" w:type="dxa"/>
            <w:shd w:val="clear" w:color="auto" w:fill="auto"/>
          </w:tcPr>
          <w:p w14:paraId="1AE8CFB8" w14:textId="0C2BAF5D" w:rsidR="00123ECE" w:rsidRPr="005647EB" w:rsidRDefault="002570E4" w:rsidP="002570E4">
            <w:pPr>
              <w:pStyle w:val="TAL"/>
              <w:keepNext w:val="0"/>
              <w:keepLines w:val="0"/>
            </w:pPr>
            <w:r w:rsidRPr="005647EB">
              <w:t xml:space="preserve">    </w:t>
            </w:r>
            <w:r w:rsidR="00123ECE" w:rsidRPr="005647EB">
              <w:t>periodical</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707581DC" w14:textId="77777777" w:rsidR="00123ECE" w:rsidRPr="005647EB" w:rsidRDefault="00123ECE" w:rsidP="002570E4">
            <w:pPr>
              <w:pStyle w:val="TAL"/>
              <w:keepNext w:val="0"/>
              <w:keepLines w:val="0"/>
            </w:pPr>
          </w:p>
        </w:tc>
        <w:tc>
          <w:tcPr>
            <w:tcW w:w="1700" w:type="dxa"/>
            <w:shd w:val="clear" w:color="auto" w:fill="auto"/>
          </w:tcPr>
          <w:p w14:paraId="6703C1B7" w14:textId="77777777" w:rsidR="00123ECE" w:rsidRPr="005647EB" w:rsidRDefault="00123ECE" w:rsidP="002570E4">
            <w:pPr>
              <w:pStyle w:val="TAL"/>
              <w:keepNext w:val="0"/>
              <w:keepLines w:val="0"/>
            </w:pPr>
          </w:p>
        </w:tc>
        <w:tc>
          <w:tcPr>
            <w:tcW w:w="1133" w:type="dxa"/>
            <w:shd w:val="clear" w:color="auto" w:fill="auto"/>
          </w:tcPr>
          <w:p w14:paraId="162B7FCC" w14:textId="77777777" w:rsidR="00123ECE" w:rsidRPr="005647EB" w:rsidRDefault="00123ECE" w:rsidP="002570E4">
            <w:pPr>
              <w:pStyle w:val="TAL"/>
              <w:keepNext w:val="0"/>
              <w:keepLines w:val="0"/>
            </w:pPr>
          </w:p>
        </w:tc>
      </w:tr>
      <w:tr w:rsidR="00123ECE" w:rsidRPr="005647EB" w14:paraId="3B2995F3" w14:textId="77777777" w:rsidTr="002570E4">
        <w:trPr>
          <w:jc w:val="center"/>
        </w:trPr>
        <w:tc>
          <w:tcPr>
            <w:tcW w:w="4535" w:type="dxa"/>
            <w:shd w:val="clear" w:color="auto" w:fill="auto"/>
          </w:tcPr>
          <w:p w14:paraId="2AEC40B6" w14:textId="4A9393F4" w:rsidR="00123ECE" w:rsidRPr="005647EB" w:rsidRDefault="002570E4" w:rsidP="002570E4">
            <w:pPr>
              <w:pStyle w:val="TAL"/>
              <w:keepNext w:val="0"/>
              <w:keepLines w:val="0"/>
            </w:pPr>
            <w:r w:rsidRPr="005647EB">
              <w:t xml:space="preserve">      </w:t>
            </w:r>
            <w:r w:rsidR="00123ECE" w:rsidRPr="005647EB">
              <w:t>purpose</w:t>
            </w:r>
            <w:r w:rsidRPr="005647EB">
              <w:t xml:space="preserve"> </w:t>
            </w:r>
          </w:p>
        </w:tc>
        <w:tc>
          <w:tcPr>
            <w:tcW w:w="2267" w:type="dxa"/>
            <w:shd w:val="clear" w:color="auto" w:fill="auto"/>
          </w:tcPr>
          <w:p w14:paraId="447B4941" w14:textId="77777777" w:rsidR="00123ECE" w:rsidRPr="005647EB" w:rsidRDefault="00123ECE" w:rsidP="002570E4">
            <w:pPr>
              <w:pStyle w:val="TAL"/>
              <w:keepNext w:val="0"/>
              <w:keepLines w:val="0"/>
            </w:pPr>
            <w:r w:rsidRPr="005647EB">
              <w:t>reportCGI</w:t>
            </w:r>
          </w:p>
        </w:tc>
        <w:tc>
          <w:tcPr>
            <w:tcW w:w="1700" w:type="dxa"/>
            <w:shd w:val="clear" w:color="auto" w:fill="auto"/>
          </w:tcPr>
          <w:p w14:paraId="48B612DC" w14:textId="77777777" w:rsidR="00123ECE" w:rsidRPr="005647EB" w:rsidRDefault="00123ECE" w:rsidP="002570E4">
            <w:pPr>
              <w:pStyle w:val="TAL"/>
              <w:keepNext w:val="0"/>
              <w:keepLines w:val="0"/>
            </w:pPr>
          </w:p>
        </w:tc>
        <w:tc>
          <w:tcPr>
            <w:tcW w:w="1133" w:type="dxa"/>
            <w:shd w:val="clear" w:color="auto" w:fill="auto"/>
          </w:tcPr>
          <w:p w14:paraId="0BFE705F" w14:textId="77777777" w:rsidR="00123ECE" w:rsidRPr="005647EB" w:rsidRDefault="00123ECE" w:rsidP="002570E4">
            <w:pPr>
              <w:pStyle w:val="TAL"/>
              <w:keepNext w:val="0"/>
              <w:keepLines w:val="0"/>
            </w:pPr>
          </w:p>
        </w:tc>
      </w:tr>
      <w:tr w:rsidR="00123ECE" w:rsidRPr="005647EB" w14:paraId="49D1D8C4" w14:textId="77777777" w:rsidTr="002570E4">
        <w:trPr>
          <w:jc w:val="center"/>
        </w:trPr>
        <w:tc>
          <w:tcPr>
            <w:tcW w:w="4535" w:type="dxa"/>
            <w:shd w:val="clear" w:color="auto" w:fill="auto"/>
          </w:tcPr>
          <w:p w14:paraId="456A4FE9" w14:textId="1E679D4B"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1A88862C" w14:textId="77777777" w:rsidR="00123ECE" w:rsidRPr="005647EB" w:rsidRDefault="00123ECE" w:rsidP="002570E4">
            <w:pPr>
              <w:pStyle w:val="TAL"/>
              <w:keepNext w:val="0"/>
              <w:keepLines w:val="0"/>
            </w:pPr>
          </w:p>
        </w:tc>
        <w:tc>
          <w:tcPr>
            <w:tcW w:w="1700" w:type="dxa"/>
            <w:shd w:val="clear" w:color="auto" w:fill="auto"/>
          </w:tcPr>
          <w:p w14:paraId="02900860" w14:textId="77777777" w:rsidR="00123ECE" w:rsidRPr="005647EB" w:rsidRDefault="00123ECE" w:rsidP="002570E4">
            <w:pPr>
              <w:pStyle w:val="TAL"/>
              <w:keepNext w:val="0"/>
              <w:keepLines w:val="0"/>
            </w:pPr>
          </w:p>
        </w:tc>
        <w:tc>
          <w:tcPr>
            <w:tcW w:w="1133" w:type="dxa"/>
            <w:shd w:val="clear" w:color="auto" w:fill="auto"/>
          </w:tcPr>
          <w:p w14:paraId="6A9DFBCD" w14:textId="77777777" w:rsidR="00123ECE" w:rsidRPr="005647EB" w:rsidRDefault="00123ECE" w:rsidP="002570E4">
            <w:pPr>
              <w:pStyle w:val="TAL"/>
              <w:keepNext w:val="0"/>
              <w:keepLines w:val="0"/>
            </w:pPr>
          </w:p>
        </w:tc>
      </w:tr>
      <w:tr w:rsidR="00123ECE" w:rsidRPr="005647EB" w14:paraId="6ACCC011" w14:textId="77777777" w:rsidTr="002570E4">
        <w:trPr>
          <w:jc w:val="center"/>
        </w:trPr>
        <w:tc>
          <w:tcPr>
            <w:tcW w:w="4535" w:type="dxa"/>
            <w:shd w:val="clear" w:color="auto" w:fill="auto"/>
          </w:tcPr>
          <w:p w14:paraId="1275BA43" w14:textId="751326AA"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497754C3" w14:textId="77777777" w:rsidR="00123ECE" w:rsidRPr="005647EB" w:rsidRDefault="00123ECE" w:rsidP="002570E4">
            <w:pPr>
              <w:pStyle w:val="TAL"/>
              <w:keepNext w:val="0"/>
              <w:keepLines w:val="0"/>
            </w:pPr>
          </w:p>
        </w:tc>
        <w:tc>
          <w:tcPr>
            <w:tcW w:w="1700" w:type="dxa"/>
            <w:shd w:val="clear" w:color="auto" w:fill="auto"/>
          </w:tcPr>
          <w:p w14:paraId="01FB8E11" w14:textId="77777777" w:rsidR="00123ECE" w:rsidRPr="005647EB" w:rsidRDefault="00123ECE" w:rsidP="002570E4">
            <w:pPr>
              <w:pStyle w:val="TAL"/>
              <w:keepNext w:val="0"/>
              <w:keepLines w:val="0"/>
            </w:pPr>
          </w:p>
        </w:tc>
        <w:tc>
          <w:tcPr>
            <w:tcW w:w="1133" w:type="dxa"/>
            <w:shd w:val="clear" w:color="auto" w:fill="auto"/>
          </w:tcPr>
          <w:p w14:paraId="2A85D1C2" w14:textId="77777777" w:rsidR="00123ECE" w:rsidRPr="005647EB" w:rsidRDefault="00123ECE" w:rsidP="002570E4">
            <w:pPr>
              <w:pStyle w:val="TAL"/>
              <w:keepNext w:val="0"/>
              <w:keepLines w:val="0"/>
            </w:pPr>
          </w:p>
        </w:tc>
      </w:tr>
      <w:tr w:rsidR="00123ECE" w:rsidRPr="005647EB" w14:paraId="16F0938C" w14:textId="77777777" w:rsidTr="002570E4">
        <w:trPr>
          <w:jc w:val="center"/>
        </w:trPr>
        <w:tc>
          <w:tcPr>
            <w:tcW w:w="4535" w:type="dxa"/>
            <w:shd w:val="clear" w:color="auto" w:fill="auto"/>
          </w:tcPr>
          <w:p w14:paraId="4BF12CAF" w14:textId="25B1B099" w:rsidR="00123ECE" w:rsidRPr="005647EB" w:rsidRDefault="002570E4" w:rsidP="002570E4">
            <w:pPr>
              <w:pStyle w:val="TAL"/>
              <w:keepNext w:val="0"/>
              <w:keepLines w:val="0"/>
            </w:pPr>
            <w:r w:rsidRPr="005647EB">
              <w:t xml:space="preserve">  </w:t>
            </w:r>
            <w:r w:rsidR="00123ECE" w:rsidRPr="005647EB">
              <w:t>reportAmount</w:t>
            </w:r>
          </w:p>
        </w:tc>
        <w:tc>
          <w:tcPr>
            <w:tcW w:w="2267" w:type="dxa"/>
            <w:shd w:val="clear" w:color="auto" w:fill="auto"/>
          </w:tcPr>
          <w:p w14:paraId="7E4C0D9D" w14:textId="77777777" w:rsidR="00123ECE" w:rsidRPr="005647EB" w:rsidRDefault="001D1792" w:rsidP="002570E4">
            <w:pPr>
              <w:pStyle w:val="TAL"/>
              <w:keepNext w:val="0"/>
              <w:keepLines w:val="0"/>
            </w:pPr>
            <w:r w:rsidRPr="005647EB">
              <w:rPr>
                <w:rFonts w:eastAsia="MS Mincho"/>
                <w:lang w:eastAsia="ja-JP"/>
              </w:rPr>
              <w:t>1</w:t>
            </w:r>
          </w:p>
        </w:tc>
        <w:tc>
          <w:tcPr>
            <w:tcW w:w="1700" w:type="dxa"/>
            <w:shd w:val="clear" w:color="auto" w:fill="auto"/>
          </w:tcPr>
          <w:p w14:paraId="46B32A49" w14:textId="77777777" w:rsidR="00123ECE" w:rsidRPr="005647EB" w:rsidRDefault="00123ECE" w:rsidP="002570E4">
            <w:pPr>
              <w:pStyle w:val="TAL"/>
              <w:keepNext w:val="0"/>
              <w:keepLines w:val="0"/>
            </w:pPr>
          </w:p>
        </w:tc>
        <w:tc>
          <w:tcPr>
            <w:tcW w:w="1133" w:type="dxa"/>
            <w:shd w:val="clear" w:color="auto" w:fill="auto"/>
          </w:tcPr>
          <w:p w14:paraId="6269FBDF" w14:textId="77777777" w:rsidR="00123ECE" w:rsidRPr="005647EB" w:rsidRDefault="00123ECE" w:rsidP="002570E4">
            <w:pPr>
              <w:pStyle w:val="TAL"/>
              <w:keepNext w:val="0"/>
              <w:keepLines w:val="0"/>
            </w:pPr>
          </w:p>
        </w:tc>
      </w:tr>
      <w:tr w:rsidR="00123ECE" w:rsidRPr="005647EB" w14:paraId="682FDB3F" w14:textId="77777777" w:rsidTr="002570E4">
        <w:trPr>
          <w:jc w:val="center"/>
        </w:trPr>
        <w:tc>
          <w:tcPr>
            <w:tcW w:w="4535" w:type="dxa"/>
            <w:shd w:val="clear" w:color="auto" w:fill="auto"/>
          </w:tcPr>
          <w:p w14:paraId="26592D2A" w14:textId="77777777" w:rsidR="00123ECE" w:rsidRPr="005647EB" w:rsidRDefault="00123ECE" w:rsidP="002570E4">
            <w:pPr>
              <w:pStyle w:val="TAL"/>
              <w:keepNext w:val="0"/>
              <w:keepLines w:val="0"/>
              <w:ind w:firstLineChars="50" w:firstLine="90"/>
            </w:pPr>
            <w:r w:rsidRPr="005647EB">
              <w:t>si-RequestForHO-r9</w:t>
            </w:r>
          </w:p>
        </w:tc>
        <w:tc>
          <w:tcPr>
            <w:tcW w:w="2267" w:type="dxa"/>
            <w:shd w:val="clear" w:color="auto" w:fill="auto"/>
          </w:tcPr>
          <w:p w14:paraId="46266CCA" w14:textId="77777777" w:rsidR="00123ECE" w:rsidRPr="005647EB" w:rsidRDefault="00123ECE" w:rsidP="002570E4">
            <w:pPr>
              <w:pStyle w:val="TAL"/>
              <w:keepNext w:val="0"/>
              <w:keepLines w:val="0"/>
              <w:rPr>
                <w:lang w:eastAsia="zh-CN"/>
              </w:rPr>
            </w:pPr>
            <w:r w:rsidRPr="005647EB">
              <w:rPr>
                <w:lang w:eastAsia="zh-CN"/>
              </w:rPr>
              <w:t>setup</w:t>
            </w:r>
          </w:p>
        </w:tc>
        <w:tc>
          <w:tcPr>
            <w:tcW w:w="1700" w:type="dxa"/>
            <w:shd w:val="clear" w:color="auto" w:fill="auto"/>
          </w:tcPr>
          <w:p w14:paraId="4B2854A1" w14:textId="77777777" w:rsidR="00123ECE" w:rsidRPr="005647EB" w:rsidRDefault="00123ECE" w:rsidP="002570E4">
            <w:pPr>
              <w:pStyle w:val="TAL"/>
              <w:keepNext w:val="0"/>
              <w:keepLines w:val="0"/>
            </w:pPr>
          </w:p>
        </w:tc>
        <w:tc>
          <w:tcPr>
            <w:tcW w:w="1133" w:type="dxa"/>
            <w:shd w:val="clear" w:color="auto" w:fill="auto"/>
          </w:tcPr>
          <w:p w14:paraId="654376C2" w14:textId="77777777" w:rsidR="00123ECE" w:rsidRPr="005647EB" w:rsidRDefault="00123ECE" w:rsidP="002570E4">
            <w:pPr>
              <w:pStyle w:val="TAL"/>
              <w:keepNext w:val="0"/>
              <w:keepLines w:val="0"/>
            </w:pPr>
          </w:p>
        </w:tc>
      </w:tr>
      <w:tr w:rsidR="00123ECE" w:rsidRPr="005647EB" w14:paraId="6882CED9" w14:textId="77777777" w:rsidTr="002570E4">
        <w:trPr>
          <w:jc w:val="center"/>
        </w:trPr>
        <w:tc>
          <w:tcPr>
            <w:tcW w:w="4535" w:type="dxa"/>
            <w:shd w:val="clear" w:color="auto" w:fill="auto"/>
          </w:tcPr>
          <w:p w14:paraId="0EFAF9E0" w14:textId="77777777" w:rsidR="00123ECE" w:rsidRPr="005647EB" w:rsidRDefault="00123ECE" w:rsidP="002570E4">
            <w:pPr>
              <w:pStyle w:val="TAL"/>
              <w:keepNext w:val="0"/>
              <w:keepLines w:val="0"/>
            </w:pPr>
            <w:r w:rsidRPr="005647EB">
              <w:t>}</w:t>
            </w:r>
          </w:p>
        </w:tc>
        <w:tc>
          <w:tcPr>
            <w:tcW w:w="2267" w:type="dxa"/>
            <w:shd w:val="clear" w:color="auto" w:fill="auto"/>
          </w:tcPr>
          <w:p w14:paraId="4D50AEC3" w14:textId="77777777" w:rsidR="00123ECE" w:rsidRPr="005647EB" w:rsidRDefault="00123ECE" w:rsidP="002570E4">
            <w:pPr>
              <w:pStyle w:val="TAL"/>
              <w:keepNext w:val="0"/>
              <w:keepLines w:val="0"/>
            </w:pPr>
          </w:p>
        </w:tc>
        <w:tc>
          <w:tcPr>
            <w:tcW w:w="1700" w:type="dxa"/>
            <w:shd w:val="clear" w:color="auto" w:fill="auto"/>
          </w:tcPr>
          <w:p w14:paraId="2B4D4502" w14:textId="77777777" w:rsidR="00123ECE" w:rsidRPr="005647EB" w:rsidRDefault="00123ECE" w:rsidP="002570E4">
            <w:pPr>
              <w:pStyle w:val="TAL"/>
              <w:keepNext w:val="0"/>
              <w:keepLines w:val="0"/>
            </w:pPr>
          </w:p>
        </w:tc>
        <w:tc>
          <w:tcPr>
            <w:tcW w:w="1133" w:type="dxa"/>
            <w:shd w:val="clear" w:color="auto" w:fill="auto"/>
          </w:tcPr>
          <w:p w14:paraId="4E5D3338" w14:textId="77777777" w:rsidR="00123ECE" w:rsidRPr="005647EB" w:rsidRDefault="00123ECE" w:rsidP="002570E4">
            <w:pPr>
              <w:pStyle w:val="TAL"/>
              <w:keepNext w:val="0"/>
              <w:keepLines w:val="0"/>
            </w:pPr>
          </w:p>
        </w:tc>
      </w:tr>
    </w:tbl>
    <w:p w14:paraId="7D463D0F" w14:textId="77777777" w:rsidR="00123ECE" w:rsidRPr="005647EB" w:rsidRDefault="00123ECE" w:rsidP="002570E4">
      <w:pPr>
        <w:rPr>
          <w:lang w:eastAsia="zh-CN"/>
        </w:rPr>
      </w:pPr>
    </w:p>
    <w:p w14:paraId="0AA16DAD" w14:textId="77777777" w:rsidR="00C14963" w:rsidRPr="005647EB" w:rsidRDefault="00C14963" w:rsidP="002570E4">
      <w:pPr>
        <w:pStyle w:val="TH"/>
        <w:keepNext w:val="0"/>
        <w:keepLines w:val="0"/>
      </w:pPr>
      <w:r w:rsidRPr="005647EB">
        <w:t>Table 8.3.4.4.3-</w:t>
      </w:r>
      <w:r w:rsidRPr="005647EB">
        <w:rPr>
          <w:lang w:eastAsia="zh-CN"/>
        </w:rPr>
        <w:t>6</w:t>
      </w:r>
      <w:r w:rsidRPr="005647EB">
        <w:t>: MeasGapConfig-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(step7)</w:t>
      </w:r>
    </w:p>
    <w:tbl>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3"/>
        <w:gridCol w:w="2266"/>
        <w:gridCol w:w="1699"/>
        <w:gridCol w:w="1132"/>
      </w:tblGrid>
      <w:tr w:rsidR="00C14963" w:rsidRPr="005647EB" w14:paraId="0CDF796A" w14:textId="77777777" w:rsidTr="002570E4">
        <w:trPr>
          <w:cantSplit/>
          <w:jc w:val="center"/>
        </w:trPr>
        <w:tc>
          <w:tcPr>
            <w:tcW w:w="9630" w:type="dxa"/>
            <w:gridSpan w:val="4"/>
            <w:tcBorders>
              <w:top w:val="single" w:sz="4" w:space="0" w:color="000000"/>
              <w:left w:val="single" w:sz="4" w:space="0" w:color="000000"/>
              <w:bottom w:val="single" w:sz="4" w:space="0" w:color="000000"/>
              <w:right w:val="single" w:sz="4" w:space="0" w:color="000000"/>
            </w:tcBorders>
          </w:tcPr>
          <w:p w14:paraId="6DF937D3" w14:textId="0ABC24D4" w:rsidR="00C14963" w:rsidRPr="005647EB" w:rsidRDefault="00C14963" w:rsidP="002570E4">
            <w:pPr>
              <w:pStyle w:val="TAL"/>
              <w:keepNext w:val="0"/>
              <w:keepLines w:val="0"/>
              <w:rPr>
                <w:lang w:eastAsia="ja-JP"/>
              </w:rPr>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14963" w:rsidRPr="005647EB" w14:paraId="200B90C9"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74419060" w14:textId="0393B827" w:rsidR="00C14963" w:rsidRPr="005647EB" w:rsidRDefault="00C14963" w:rsidP="002570E4">
            <w:pPr>
              <w:pStyle w:val="TAH"/>
              <w:keepNext w:val="0"/>
              <w:keepLines w:val="0"/>
              <w:rPr>
                <w:lang w:eastAsia="ja-JP"/>
              </w:rPr>
            </w:pPr>
            <w:r w:rsidRPr="005647EB">
              <w:t>Information</w:t>
            </w:r>
            <w:r w:rsidR="002570E4" w:rsidRPr="005647EB">
              <w:t xml:space="preserve"> </w:t>
            </w:r>
            <w:r w:rsidRPr="005647EB">
              <w:t>Element</w:t>
            </w:r>
          </w:p>
        </w:tc>
        <w:tc>
          <w:tcPr>
            <w:tcW w:w="2266" w:type="dxa"/>
            <w:tcBorders>
              <w:top w:val="single" w:sz="4" w:space="0" w:color="000000"/>
              <w:left w:val="single" w:sz="4" w:space="0" w:color="000000"/>
              <w:bottom w:val="single" w:sz="4" w:space="0" w:color="000000"/>
              <w:right w:val="single" w:sz="4" w:space="0" w:color="000000"/>
            </w:tcBorders>
          </w:tcPr>
          <w:p w14:paraId="124CADE9" w14:textId="77777777" w:rsidR="00C14963" w:rsidRPr="005647EB" w:rsidRDefault="00C14963" w:rsidP="002570E4">
            <w:pPr>
              <w:pStyle w:val="TAH"/>
              <w:keepNext w:val="0"/>
              <w:keepLines w:val="0"/>
              <w:rPr>
                <w:lang w:eastAsia="ja-JP"/>
              </w:rPr>
            </w:pPr>
            <w:r w:rsidRPr="005647EB">
              <w:t>Value/remark</w:t>
            </w:r>
          </w:p>
        </w:tc>
        <w:tc>
          <w:tcPr>
            <w:tcW w:w="1699" w:type="dxa"/>
            <w:tcBorders>
              <w:top w:val="single" w:sz="4" w:space="0" w:color="000000"/>
              <w:left w:val="single" w:sz="4" w:space="0" w:color="000000"/>
              <w:bottom w:val="single" w:sz="4" w:space="0" w:color="000000"/>
              <w:right w:val="single" w:sz="4" w:space="0" w:color="000000"/>
            </w:tcBorders>
          </w:tcPr>
          <w:p w14:paraId="22B88103" w14:textId="77777777" w:rsidR="00C14963" w:rsidRPr="005647EB" w:rsidRDefault="00C14963" w:rsidP="002570E4">
            <w:pPr>
              <w:pStyle w:val="TAH"/>
              <w:keepNext w:val="0"/>
              <w:keepLines w:val="0"/>
              <w:rPr>
                <w:lang w:eastAsia="ja-JP"/>
              </w:rPr>
            </w:pPr>
            <w:r w:rsidRPr="005647EB">
              <w:t>Comment</w:t>
            </w:r>
          </w:p>
        </w:tc>
        <w:tc>
          <w:tcPr>
            <w:tcW w:w="1132" w:type="dxa"/>
            <w:tcBorders>
              <w:top w:val="single" w:sz="4" w:space="0" w:color="000000"/>
              <w:left w:val="single" w:sz="4" w:space="0" w:color="000000"/>
              <w:bottom w:val="single" w:sz="4" w:space="0" w:color="000000"/>
              <w:right w:val="single" w:sz="4" w:space="0" w:color="000000"/>
            </w:tcBorders>
          </w:tcPr>
          <w:p w14:paraId="1B3A20DD" w14:textId="77777777" w:rsidR="00C14963" w:rsidRPr="005647EB" w:rsidRDefault="00C14963" w:rsidP="002570E4">
            <w:pPr>
              <w:pStyle w:val="TAH"/>
              <w:keepNext w:val="0"/>
              <w:keepLines w:val="0"/>
              <w:rPr>
                <w:lang w:eastAsia="ja-JP"/>
              </w:rPr>
            </w:pPr>
            <w:r w:rsidRPr="005647EB">
              <w:t>Condition</w:t>
            </w:r>
          </w:p>
        </w:tc>
      </w:tr>
      <w:tr w:rsidR="00C14963" w:rsidRPr="005647EB" w14:paraId="48B2F78F"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76BE21F8" w14:textId="57CFACAD" w:rsidR="00C14963" w:rsidRPr="005647EB" w:rsidRDefault="00C14963" w:rsidP="002570E4">
            <w:pPr>
              <w:pStyle w:val="TAL"/>
              <w:keepNext w:val="0"/>
              <w:keepLines w:val="0"/>
              <w:rPr>
                <w:lang w:eastAsia="ja-JP"/>
              </w:rPr>
            </w:pPr>
            <w:r w:rsidRPr="005647EB">
              <w:t>MeasGapConfig</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6" w:type="dxa"/>
            <w:tcBorders>
              <w:top w:val="single" w:sz="4" w:space="0" w:color="000000"/>
              <w:left w:val="single" w:sz="4" w:space="0" w:color="000000"/>
              <w:bottom w:val="single" w:sz="4" w:space="0" w:color="000000"/>
              <w:right w:val="single" w:sz="4" w:space="0" w:color="000000"/>
            </w:tcBorders>
          </w:tcPr>
          <w:p w14:paraId="772A14B6"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2469806E"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7E70CE9A" w14:textId="77777777" w:rsidR="00C14963" w:rsidRPr="005647EB" w:rsidRDefault="00C14963" w:rsidP="002570E4">
            <w:pPr>
              <w:pStyle w:val="TAL"/>
              <w:keepNext w:val="0"/>
              <w:keepLines w:val="0"/>
              <w:rPr>
                <w:lang w:eastAsia="ja-JP"/>
              </w:rPr>
            </w:pPr>
          </w:p>
        </w:tc>
      </w:tr>
      <w:tr w:rsidR="00C14963" w:rsidRPr="005647EB" w14:paraId="0789192E"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14D00E7B" w14:textId="11CFAC5E" w:rsidR="00C14963" w:rsidRPr="005647EB" w:rsidRDefault="002570E4" w:rsidP="002570E4">
            <w:pPr>
              <w:pStyle w:val="TAL"/>
              <w:keepNext w:val="0"/>
              <w:keepLines w:val="0"/>
              <w:rPr>
                <w:lang w:eastAsia="ja-JP"/>
              </w:rPr>
            </w:pPr>
            <w:r w:rsidRPr="005647EB">
              <w:t xml:space="preserve">                  </w:t>
            </w:r>
            <w:r w:rsidR="00C14963" w:rsidRPr="005647EB">
              <w:t>release</w:t>
            </w:r>
          </w:p>
        </w:tc>
        <w:tc>
          <w:tcPr>
            <w:tcW w:w="2266" w:type="dxa"/>
            <w:tcBorders>
              <w:top w:val="single" w:sz="4" w:space="0" w:color="000000"/>
              <w:left w:val="single" w:sz="4" w:space="0" w:color="000000"/>
              <w:bottom w:val="single" w:sz="4" w:space="0" w:color="000000"/>
              <w:right w:val="single" w:sz="4" w:space="0" w:color="000000"/>
            </w:tcBorders>
          </w:tcPr>
          <w:p w14:paraId="0CC83CE2" w14:textId="77777777" w:rsidR="00C14963" w:rsidRPr="005647EB" w:rsidRDefault="00C14963" w:rsidP="002570E4">
            <w:pPr>
              <w:pStyle w:val="TAL"/>
              <w:keepNext w:val="0"/>
              <w:keepLines w:val="0"/>
              <w:rPr>
                <w:lang w:eastAsia="ja-JP"/>
              </w:rPr>
            </w:pPr>
            <w:r w:rsidRPr="005647EB">
              <w:rPr>
                <w:lang w:eastAsia="ja-JP"/>
              </w:rPr>
              <w:t>NULL</w:t>
            </w:r>
          </w:p>
        </w:tc>
        <w:tc>
          <w:tcPr>
            <w:tcW w:w="1699" w:type="dxa"/>
            <w:tcBorders>
              <w:top w:val="single" w:sz="4" w:space="0" w:color="000000"/>
              <w:left w:val="single" w:sz="4" w:space="0" w:color="000000"/>
              <w:bottom w:val="single" w:sz="4" w:space="0" w:color="000000"/>
              <w:right w:val="single" w:sz="4" w:space="0" w:color="000000"/>
            </w:tcBorders>
          </w:tcPr>
          <w:p w14:paraId="78D4666A"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0769F92E" w14:textId="77777777" w:rsidR="00C14963" w:rsidRPr="005647EB" w:rsidRDefault="00C14963" w:rsidP="002570E4">
            <w:pPr>
              <w:pStyle w:val="TAL"/>
              <w:keepNext w:val="0"/>
              <w:keepLines w:val="0"/>
              <w:rPr>
                <w:lang w:eastAsia="ja-JP"/>
              </w:rPr>
            </w:pPr>
          </w:p>
        </w:tc>
      </w:tr>
      <w:tr w:rsidR="00C14963" w:rsidRPr="005647EB" w14:paraId="63763B79"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3197A76B" w14:textId="46E6E0E3" w:rsidR="00C14963" w:rsidRPr="005647EB" w:rsidRDefault="002570E4" w:rsidP="002570E4">
            <w:pPr>
              <w:pStyle w:val="TAL"/>
              <w:keepNext w:val="0"/>
              <w:keepLines w:val="0"/>
              <w:rPr>
                <w:lang w:eastAsia="ja-JP"/>
              </w:rPr>
            </w:pPr>
            <w:r w:rsidRPr="005647EB">
              <w:t xml:space="preserve">   </w:t>
            </w:r>
            <w:r w:rsidR="00C14963" w:rsidRPr="005647EB">
              <w:t>}</w:t>
            </w:r>
          </w:p>
        </w:tc>
        <w:tc>
          <w:tcPr>
            <w:tcW w:w="2266" w:type="dxa"/>
            <w:tcBorders>
              <w:top w:val="single" w:sz="4" w:space="0" w:color="000000"/>
              <w:left w:val="single" w:sz="4" w:space="0" w:color="000000"/>
              <w:bottom w:val="single" w:sz="4" w:space="0" w:color="000000"/>
              <w:right w:val="single" w:sz="4" w:space="0" w:color="000000"/>
            </w:tcBorders>
          </w:tcPr>
          <w:p w14:paraId="21FE8612"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3C6A1DFB"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4E0CFDED" w14:textId="77777777" w:rsidR="00C14963" w:rsidRPr="005647EB" w:rsidRDefault="00C14963" w:rsidP="002570E4">
            <w:pPr>
              <w:pStyle w:val="TAL"/>
              <w:keepNext w:val="0"/>
              <w:keepLines w:val="0"/>
              <w:rPr>
                <w:lang w:eastAsia="ja-JP"/>
              </w:rPr>
            </w:pPr>
          </w:p>
        </w:tc>
      </w:tr>
    </w:tbl>
    <w:p w14:paraId="49D46AA5" w14:textId="77777777" w:rsidR="00C14963" w:rsidRPr="005647EB" w:rsidRDefault="00C14963" w:rsidP="002570E4">
      <w:pPr>
        <w:rPr>
          <w:lang w:eastAsia="zh-CN"/>
        </w:rPr>
      </w:pPr>
    </w:p>
    <w:p w14:paraId="750C2609" w14:textId="77777777" w:rsidR="00123ECE" w:rsidRPr="005647EB" w:rsidRDefault="00123ECE" w:rsidP="002570E4">
      <w:pPr>
        <w:pStyle w:val="TH"/>
        <w:keepNext w:val="0"/>
        <w:keepLines w:val="0"/>
      </w:pPr>
      <w:r w:rsidRPr="005647EB">
        <w:t>Table 8.3.4.4.3-</w:t>
      </w:r>
      <w:r w:rsidR="00C14963" w:rsidRPr="005647EB">
        <w:rPr>
          <w:lang w:eastAsia="zh-CN"/>
        </w:rPr>
        <w:t>7</w:t>
      </w:r>
      <w:r w:rsidRPr="005647EB">
        <w:t xml:space="preserve">: </w:t>
      </w:r>
      <w:r w:rsidRPr="005647EB">
        <w:rPr>
          <w:i/>
        </w:rPr>
        <w:t>MeasResultListEUTRA</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w:t>
      </w:r>
      <w:r w:rsidR="003B76FF" w:rsidRPr="005647EB">
        <w:rPr>
          <w:lang w:eastAsia="zh-CN"/>
        </w:rPr>
        <w:t>step12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4A4E1141" w14:textId="77777777" w:rsidTr="002570E4">
        <w:trPr>
          <w:cantSplit/>
          <w:jc w:val="center"/>
        </w:trPr>
        <w:tc>
          <w:tcPr>
            <w:tcW w:w="9536" w:type="dxa"/>
            <w:gridSpan w:val="4"/>
          </w:tcPr>
          <w:p w14:paraId="6E1C2F43" w14:textId="1285D72B"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1D1792" w:rsidRPr="005647EB">
              <w:t>[</w:t>
            </w:r>
            <w:r w:rsidR="001D1792" w:rsidRPr="005647EB">
              <w:rPr>
                <w:rFonts w:eastAsia="MS Mincho"/>
                <w:lang w:eastAsia="ja-JP"/>
              </w:rPr>
              <w:t>5</w:t>
            </w:r>
            <w:r w:rsidR="001D1792" w:rsidRPr="005647EB">
              <w:t>]</w:t>
            </w:r>
            <w:r w:rsidR="002570E4" w:rsidRPr="005647EB">
              <w:t xml:space="preserve"> </w:t>
            </w:r>
            <w:r w:rsidRPr="005647EB">
              <w:t>clause</w:t>
            </w:r>
            <w:r w:rsidR="002570E4" w:rsidRPr="005647EB">
              <w:t xml:space="preserve"> </w:t>
            </w:r>
            <w:r w:rsidRPr="005647EB">
              <w:t>6.3.5</w:t>
            </w:r>
          </w:p>
        </w:tc>
      </w:tr>
      <w:tr w:rsidR="00123ECE" w:rsidRPr="005647EB" w14:paraId="09FA3D5A" w14:textId="77777777" w:rsidTr="002570E4">
        <w:trPr>
          <w:jc w:val="center"/>
        </w:trPr>
        <w:tc>
          <w:tcPr>
            <w:tcW w:w="4436" w:type="dxa"/>
          </w:tcPr>
          <w:p w14:paraId="2FF8C474" w14:textId="65F8F7B2"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759567CF" w14:textId="77777777" w:rsidR="00123ECE" w:rsidRPr="005647EB" w:rsidRDefault="00123ECE" w:rsidP="002570E4">
            <w:pPr>
              <w:pStyle w:val="TAH"/>
              <w:keepNext w:val="0"/>
              <w:keepLines w:val="0"/>
            </w:pPr>
            <w:r w:rsidRPr="005647EB">
              <w:t>Value/remark</w:t>
            </w:r>
          </w:p>
        </w:tc>
        <w:tc>
          <w:tcPr>
            <w:tcW w:w="1700" w:type="dxa"/>
          </w:tcPr>
          <w:p w14:paraId="7FBC6FF3" w14:textId="77777777" w:rsidR="00123ECE" w:rsidRPr="005647EB" w:rsidRDefault="00123ECE" w:rsidP="002570E4">
            <w:pPr>
              <w:pStyle w:val="TAH"/>
              <w:keepNext w:val="0"/>
              <w:keepLines w:val="0"/>
            </w:pPr>
            <w:r w:rsidRPr="005647EB">
              <w:t>Comment</w:t>
            </w:r>
          </w:p>
        </w:tc>
        <w:tc>
          <w:tcPr>
            <w:tcW w:w="1133" w:type="dxa"/>
          </w:tcPr>
          <w:p w14:paraId="7B1FB1F0" w14:textId="77777777" w:rsidR="00123ECE" w:rsidRPr="005647EB" w:rsidRDefault="00123ECE" w:rsidP="002570E4">
            <w:pPr>
              <w:pStyle w:val="TAH"/>
              <w:keepNext w:val="0"/>
              <w:keepLines w:val="0"/>
            </w:pPr>
            <w:r w:rsidRPr="005647EB">
              <w:t>Condition</w:t>
            </w:r>
          </w:p>
        </w:tc>
      </w:tr>
      <w:tr w:rsidR="00123ECE" w:rsidRPr="005647EB" w14:paraId="3555DB9E" w14:textId="77777777" w:rsidTr="002570E4">
        <w:trPr>
          <w:jc w:val="center"/>
        </w:trPr>
        <w:tc>
          <w:tcPr>
            <w:tcW w:w="4436" w:type="dxa"/>
          </w:tcPr>
          <w:p w14:paraId="60104E3B" w14:textId="131B9A95"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6C961189" w14:textId="77777777" w:rsidR="00123ECE" w:rsidRPr="005647EB" w:rsidRDefault="00123ECE" w:rsidP="002570E4">
            <w:pPr>
              <w:pStyle w:val="TAL"/>
              <w:keepNext w:val="0"/>
              <w:keepLines w:val="0"/>
            </w:pPr>
          </w:p>
        </w:tc>
        <w:tc>
          <w:tcPr>
            <w:tcW w:w="1700" w:type="dxa"/>
          </w:tcPr>
          <w:p w14:paraId="542BA862" w14:textId="77777777" w:rsidR="00123ECE" w:rsidRPr="005647EB" w:rsidRDefault="00123ECE" w:rsidP="002570E4">
            <w:pPr>
              <w:pStyle w:val="TAL"/>
              <w:keepNext w:val="0"/>
              <w:keepLines w:val="0"/>
            </w:pPr>
          </w:p>
        </w:tc>
        <w:tc>
          <w:tcPr>
            <w:tcW w:w="1133" w:type="dxa"/>
          </w:tcPr>
          <w:p w14:paraId="29E79BEF" w14:textId="77777777" w:rsidR="00123ECE" w:rsidRPr="005647EB" w:rsidRDefault="00123ECE" w:rsidP="002570E4">
            <w:pPr>
              <w:pStyle w:val="TAL"/>
              <w:keepNext w:val="0"/>
              <w:keepLines w:val="0"/>
            </w:pPr>
          </w:p>
        </w:tc>
      </w:tr>
      <w:tr w:rsidR="00123ECE" w:rsidRPr="005647EB" w14:paraId="54AA21E7" w14:textId="77777777" w:rsidTr="002570E4">
        <w:trPr>
          <w:jc w:val="center"/>
        </w:trPr>
        <w:tc>
          <w:tcPr>
            <w:tcW w:w="4436" w:type="dxa"/>
          </w:tcPr>
          <w:p w14:paraId="39D7144A" w14:textId="4B6B6C71"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0B323733" w14:textId="77777777" w:rsidR="00123ECE" w:rsidRPr="005647EB" w:rsidRDefault="00123ECE" w:rsidP="002570E4">
            <w:pPr>
              <w:pStyle w:val="TAL"/>
              <w:keepNext w:val="0"/>
              <w:keepLines w:val="0"/>
            </w:pPr>
            <w:r w:rsidRPr="005647EB">
              <w:t>PhysicalCellIdentity</w:t>
            </w:r>
          </w:p>
        </w:tc>
        <w:tc>
          <w:tcPr>
            <w:tcW w:w="1700" w:type="dxa"/>
          </w:tcPr>
          <w:p w14:paraId="207C4A9D" w14:textId="77777777" w:rsidR="00123ECE" w:rsidRPr="005647EB" w:rsidRDefault="00123ECE" w:rsidP="002570E4">
            <w:pPr>
              <w:pStyle w:val="TAL"/>
              <w:keepNext w:val="0"/>
              <w:keepLines w:val="0"/>
            </w:pPr>
          </w:p>
        </w:tc>
        <w:tc>
          <w:tcPr>
            <w:tcW w:w="1133" w:type="dxa"/>
          </w:tcPr>
          <w:p w14:paraId="5B472D85" w14:textId="77777777" w:rsidR="00123ECE" w:rsidRPr="005647EB" w:rsidRDefault="00123ECE" w:rsidP="002570E4">
            <w:pPr>
              <w:pStyle w:val="TAL"/>
              <w:keepNext w:val="0"/>
              <w:keepLines w:val="0"/>
            </w:pPr>
          </w:p>
        </w:tc>
      </w:tr>
      <w:tr w:rsidR="00123ECE" w:rsidRPr="005647EB" w14:paraId="3464A41A" w14:textId="77777777" w:rsidTr="002570E4">
        <w:trPr>
          <w:jc w:val="center"/>
        </w:trPr>
        <w:tc>
          <w:tcPr>
            <w:tcW w:w="4436" w:type="dxa"/>
          </w:tcPr>
          <w:p w14:paraId="1DE38BEA" w14:textId="788E29F9" w:rsidR="00123ECE" w:rsidRPr="005647EB" w:rsidRDefault="00123ECE" w:rsidP="002570E4">
            <w:pPr>
              <w:pStyle w:val="TAL"/>
              <w:keepNext w:val="0"/>
              <w:keepLines w:val="0"/>
              <w:ind w:firstLineChars="50" w:firstLine="90"/>
              <w:rPr>
                <w:lang w:eastAsia="zh-CN"/>
              </w:rPr>
            </w:pPr>
            <w:r w:rsidRPr="005647EB">
              <w:t>cgi-Info</w:t>
            </w:r>
            <w:r w:rsidR="002570E4" w:rsidRPr="005647EB">
              <w:rPr>
                <w:lang w:eastAsia="zh-CN"/>
              </w:rPr>
              <w:t xml:space="preserve"> </w:t>
            </w:r>
            <w:r w:rsidRPr="005647EB">
              <w:rPr>
                <w:lang w:eastAsia="zh-CN"/>
              </w:rPr>
              <w:t>SEQUENCE{</w:t>
            </w:r>
          </w:p>
        </w:tc>
        <w:tc>
          <w:tcPr>
            <w:tcW w:w="2267" w:type="dxa"/>
          </w:tcPr>
          <w:p w14:paraId="3D7B4030" w14:textId="77777777" w:rsidR="00123ECE" w:rsidRPr="005647EB" w:rsidRDefault="00123ECE" w:rsidP="002570E4">
            <w:pPr>
              <w:pStyle w:val="TAL"/>
              <w:keepNext w:val="0"/>
              <w:keepLines w:val="0"/>
            </w:pPr>
          </w:p>
        </w:tc>
        <w:tc>
          <w:tcPr>
            <w:tcW w:w="1700" w:type="dxa"/>
          </w:tcPr>
          <w:p w14:paraId="3C5A4369" w14:textId="77777777" w:rsidR="00123ECE" w:rsidRPr="005647EB" w:rsidRDefault="00123ECE" w:rsidP="002570E4">
            <w:pPr>
              <w:pStyle w:val="TAL"/>
              <w:keepNext w:val="0"/>
              <w:keepLines w:val="0"/>
            </w:pPr>
          </w:p>
        </w:tc>
        <w:tc>
          <w:tcPr>
            <w:tcW w:w="1133" w:type="dxa"/>
          </w:tcPr>
          <w:p w14:paraId="6DD8E20B" w14:textId="77777777" w:rsidR="00123ECE" w:rsidRPr="005647EB" w:rsidRDefault="00123ECE" w:rsidP="002570E4">
            <w:pPr>
              <w:pStyle w:val="TAL"/>
              <w:keepNext w:val="0"/>
              <w:keepLines w:val="0"/>
            </w:pPr>
          </w:p>
        </w:tc>
      </w:tr>
      <w:tr w:rsidR="00123ECE" w:rsidRPr="005647EB" w14:paraId="63A5564D" w14:textId="77777777" w:rsidTr="002570E4">
        <w:trPr>
          <w:jc w:val="center"/>
        </w:trPr>
        <w:tc>
          <w:tcPr>
            <w:tcW w:w="4436" w:type="dxa"/>
          </w:tcPr>
          <w:p w14:paraId="13F846B3" w14:textId="28109C0E" w:rsidR="00123ECE" w:rsidRPr="005647EB" w:rsidRDefault="00123ECE" w:rsidP="002570E4">
            <w:pPr>
              <w:pStyle w:val="TAL"/>
              <w:keepNext w:val="0"/>
              <w:keepLines w:val="0"/>
              <w:ind w:firstLineChars="150" w:firstLine="270"/>
              <w:rPr>
                <w:lang w:eastAsia="zh-CN"/>
              </w:rPr>
            </w:pPr>
            <w:r w:rsidRPr="005647EB">
              <w:t>cellGlobalId</w:t>
            </w:r>
            <w:r w:rsidR="002570E4" w:rsidRPr="005647EB">
              <w:rPr>
                <w:lang w:eastAsia="zh-CN"/>
              </w:rPr>
              <w:t xml:space="preserve"> </w:t>
            </w:r>
            <w:r w:rsidRPr="005647EB">
              <w:rPr>
                <w:lang w:eastAsia="zh-CN"/>
              </w:rPr>
              <w:t>SEQUENCE{</w:t>
            </w:r>
          </w:p>
        </w:tc>
        <w:tc>
          <w:tcPr>
            <w:tcW w:w="2267" w:type="dxa"/>
          </w:tcPr>
          <w:p w14:paraId="36BCFEEB" w14:textId="77777777" w:rsidR="00123ECE" w:rsidRPr="005647EB" w:rsidRDefault="00123ECE" w:rsidP="002570E4">
            <w:pPr>
              <w:pStyle w:val="TAL"/>
              <w:keepNext w:val="0"/>
              <w:keepLines w:val="0"/>
            </w:pPr>
          </w:p>
        </w:tc>
        <w:tc>
          <w:tcPr>
            <w:tcW w:w="1700" w:type="dxa"/>
          </w:tcPr>
          <w:p w14:paraId="0B8C5890" w14:textId="77777777" w:rsidR="00123ECE" w:rsidRPr="005647EB" w:rsidRDefault="00123ECE" w:rsidP="002570E4">
            <w:pPr>
              <w:pStyle w:val="TAL"/>
              <w:keepNext w:val="0"/>
              <w:keepLines w:val="0"/>
            </w:pPr>
          </w:p>
        </w:tc>
        <w:tc>
          <w:tcPr>
            <w:tcW w:w="1133" w:type="dxa"/>
          </w:tcPr>
          <w:p w14:paraId="222E41F7" w14:textId="77777777" w:rsidR="00123ECE" w:rsidRPr="005647EB" w:rsidRDefault="00123ECE" w:rsidP="002570E4">
            <w:pPr>
              <w:pStyle w:val="TAL"/>
              <w:keepNext w:val="0"/>
              <w:keepLines w:val="0"/>
            </w:pPr>
          </w:p>
        </w:tc>
      </w:tr>
      <w:tr w:rsidR="00123ECE" w:rsidRPr="005647EB" w14:paraId="23772774" w14:textId="77777777" w:rsidTr="002570E4">
        <w:trPr>
          <w:jc w:val="center"/>
        </w:trPr>
        <w:tc>
          <w:tcPr>
            <w:tcW w:w="4436" w:type="dxa"/>
          </w:tcPr>
          <w:p w14:paraId="58ECC34E" w14:textId="033E76B7"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plmn-Identity</w:t>
            </w:r>
          </w:p>
        </w:tc>
        <w:tc>
          <w:tcPr>
            <w:tcW w:w="2267" w:type="dxa"/>
          </w:tcPr>
          <w:p w14:paraId="0E0D606E" w14:textId="77777777" w:rsidR="00123ECE" w:rsidRPr="005647EB" w:rsidRDefault="00123ECE" w:rsidP="002570E4">
            <w:pPr>
              <w:pStyle w:val="TAL"/>
              <w:keepNext w:val="0"/>
              <w:keepLines w:val="0"/>
            </w:pPr>
            <w:r w:rsidRPr="005647EB">
              <w:t>plmn-Identity</w:t>
            </w:r>
          </w:p>
        </w:tc>
        <w:tc>
          <w:tcPr>
            <w:tcW w:w="1700" w:type="dxa"/>
          </w:tcPr>
          <w:p w14:paraId="32390E50" w14:textId="77777777" w:rsidR="00123ECE" w:rsidRPr="005647EB" w:rsidRDefault="00123ECE" w:rsidP="002570E4">
            <w:pPr>
              <w:pStyle w:val="TAL"/>
              <w:keepNext w:val="0"/>
              <w:keepLines w:val="0"/>
            </w:pPr>
          </w:p>
        </w:tc>
        <w:tc>
          <w:tcPr>
            <w:tcW w:w="1133" w:type="dxa"/>
          </w:tcPr>
          <w:p w14:paraId="51E6EF4C" w14:textId="77777777" w:rsidR="00123ECE" w:rsidRPr="005647EB" w:rsidRDefault="00123ECE" w:rsidP="002570E4">
            <w:pPr>
              <w:pStyle w:val="TAL"/>
              <w:keepNext w:val="0"/>
              <w:keepLines w:val="0"/>
            </w:pPr>
          </w:p>
        </w:tc>
      </w:tr>
      <w:tr w:rsidR="00123ECE" w:rsidRPr="005647EB" w14:paraId="5676DFE5" w14:textId="77777777" w:rsidTr="002570E4">
        <w:trPr>
          <w:jc w:val="center"/>
        </w:trPr>
        <w:tc>
          <w:tcPr>
            <w:tcW w:w="4436" w:type="dxa"/>
          </w:tcPr>
          <w:p w14:paraId="2D3155BF" w14:textId="7A395765"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cellIdentity</w:t>
            </w:r>
          </w:p>
        </w:tc>
        <w:tc>
          <w:tcPr>
            <w:tcW w:w="2267" w:type="dxa"/>
          </w:tcPr>
          <w:p w14:paraId="58B35A99" w14:textId="77777777" w:rsidR="00123ECE" w:rsidRPr="005647EB" w:rsidRDefault="00123ECE" w:rsidP="002570E4">
            <w:pPr>
              <w:pStyle w:val="TAL"/>
              <w:keepNext w:val="0"/>
              <w:keepLines w:val="0"/>
            </w:pPr>
            <w:r w:rsidRPr="005647EB">
              <w:t>cellIdentity</w:t>
            </w:r>
          </w:p>
        </w:tc>
        <w:tc>
          <w:tcPr>
            <w:tcW w:w="1700" w:type="dxa"/>
          </w:tcPr>
          <w:p w14:paraId="73A79418" w14:textId="77777777" w:rsidR="00123ECE" w:rsidRPr="005647EB" w:rsidRDefault="00123ECE" w:rsidP="002570E4">
            <w:pPr>
              <w:pStyle w:val="TAL"/>
              <w:keepNext w:val="0"/>
              <w:keepLines w:val="0"/>
            </w:pPr>
          </w:p>
        </w:tc>
        <w:tc>
          <w:tcPr>
            <w:tcW w:w="1133" w:type="dxa"/>
          </w:tcPr>
          <w:p w14:paraId="7EE947DD" w14:textId="77777777" w:rsidR="00123ECE" w:rsidRPr="005647EB" w:rsidRDefault="00123ECE" w:rsidP="002570E4">
            <w:pPr>
              <w:pStyle w:val="TAL"/>
              <w:keepNext w:val="0"/>
              <w:keepLines w:val="0"/>
            </w:pPr>
          </w:p>
        </w:tc>
      </w:tr>
      <w:tr w:rsidR="00123ECE" w:rsidRPr="005647EB" w14:paraId="005F4D14" w14:textId="77777777" w:rsidTr="002570E4">
        <w:trPr>
          <w:jc w:val="center"/>
        </w:trPr>
        <w:tc>
          <w:tcPr>
            <w:tcW w:w="4436" w:type="dxa"/>
          </w:tcPr>
          <w:p w14:paraId="297842B6" w14:textId="77777777" w:rsidR="00123ECE" w:rsidRPr="005647EB" w:rsidRDefault="00123ECE" w:rsidP="002570E4">
            <w:pPr>
              <w:pStyle w:val="TAL"/>
              <w:keepNext w:val="0"/>
              <w:keepLines w:val="0"/>
              <w:ind w:firstLineChars="150" w:firstLine="270"/>
              <w:rPr>
                <w:lang w:eastAsia="zh-CN"/>
              </w:rPr>
            </w:pPr>
            <w:r w:rsidRPr="005647EB">
              <w:rPr>
                <w:lang w:eastAsia="zh-CN"/>
              </w:rPr>
              <w:t>}</w:t>
            </w:r>
          </w:p>
        </w:tc>
        <w:tc>
          <w:tcPr>
            <w:tcW w:w="2267" w:type="dxa"/>
          </w:tcPr>
          <w:p w14:paraId="05A416E3" w14:textId="77777777" w:rsidR="00123ECE" w:rsidRPr="005647EB" w:rsidRDefault="00123ECE" w:rsidP="002570E4">
            <w:pPr>
              <w:pStyle w:val="TAL"/>
              <w:keepNext w:val="0"/>
              <w:keepLines w:val="0"/>
            </w:pPr>
          </w:p>
        </w:tc>
        <w:tc>
          <w:tcPr>
            <w:tcW w:w="1700" w:type="dxa"/>
          </w:tcPr>
          <w:p w14:paraId="030EC2FB" w14:textId="77777777" w:rsidR="00123ECE" w:rsidRPr="005647EB" w:rsidRDefault="00123ECE" w:rsidP="002570E4">
            <w:pPr>
              <w:pStyle w:val="TAL"/>
              <w:keepNext w:val="0"/>
              <w:keepLines w:val="0"/>
            </w:pPr>
          </w:p>
        </w:tc>
        <w:tc>
          <w:tcPr>
            <w:tcW w:w="1133" w:type="dxa"/>
          </w:tcPr>
          <w:p w14:paraId="685AD9B8" w14:textId="77777777" w:rsidR="00123ECE" w:rsidRPr="005647EB" w:rsidRDefault="00123ECE" w:rsidP="002570E4">
            <w:pPr>
              <w:pStyle w:val="TAL"/>
              <w:keepNext w:val="0"/>
              <w:keepLines w:val="0"/>
            </w:pPr>
          </w:p>
        </w:tc>
      </w:tr>
      <w:tr w:rsidR="00123ECE" w:rsidRPr="005647EB" w14:paraId="6223B315" w14:textId="77777777" w:rsidTr="002570E4">
        <w:trPr>
          <w:jc w:val="center"/>
        </w:trPr>
        <w:tc>
          <w:tcPr>
            <w:tcW w:w="4436" w:type="dxa"/>
          </w:tcPr>
          <w:p w14:paraId="631CAB97" w14:textId="77777777" w:rsidR="00123ECE" w:rsidRPr="005647EB" w:rsidRDefault="00123ECE" w:rsidP="002570E4">
            <w:pPr>
              <w:pStyle w:val="TAL"/>
              <w:keepNext w:val="0"/>
              <w:keepLines w:val="0"/>
              <w:ind w:firstLineChars="150" w:firstLine="270"/>
            </w:pPr>
            <w:r w:rsidRPr="005647EB">
              <w:t>trackingAreaCode</w:t>
            </w:r>
          </w:p>
        </w:tc>
        <w:tc>
          <w:tcPr>
            <w:tcW w:w="2267" w:type="dxa"/>
          </w:tcPr>
          <w:p w14:paraId="5DEFA9F4" w14:textId="77777777" w:rsidR="00123ECE" w:rsidRPr="005647EB" w:rsidRDefault="00123ECE" w:rsidP="002570E4">
            <w:pPr>
              <w:pStyle w:val="TAL"/>
              <w:keepNext w:val="0"/>
              <w:keepLines w:val="0"/>
            </w:pPr>
          </w:p>
        </w:tc>
        <w:tc>
          <w:tcPr>
            <w:tcW w:w="1700" w:type="dxa"/>
          </w:tcPr>
          <w:p w14:paraId="4E57E5A8" w14:textId="77777777" w:rsidR="00123ECE" w:rsidRPr="005647EB" w:rsidRDefault="00123ECE" w:rsidP="002570E4">
            <w:pPr>
              <w:pStyle w:val="TAL"/>
              <w:keepNext w:val="0"/>
              <w:keepLines w:val="0"/>
            </w:pPr>
          </w:p>
        </w:tc>
        <w:tc>
          <w:tcPr>
            <w:tcW w:w="1133" w:type="dxa"/>
          </w:tcPr>
          <w:p w14:paraId="1D124D14" w14:textId="77777777" w:rsidR="00123ECE" w:rsidRPr="005647EB" w:rsidRDefault="00123ECE" w:rsidP="002570E4">
            <w:pPr>
              <w:pStyle w:val="TAL"/>
              <w:keepNext w:val="0"/>
              <w:keepLines w:val="0"/>
            </w:pPr>
          </w:p>
        </w:tc>
      </w:tr>
      <w:tr w:rsidR="00123ECE" w:rsidRPr="005647EB" w14:paraId="1ACB18BD" w14:textId="77777777" w:rsidTr="002570E4">
        <w:trPr>
          <w:jc w:val="center"/>
        </w:trPr>
        <w:tc>
          <w:tcPr>
            <w:tcW w:w="4436" w:type="dxa"/>
          </w:tcPr>
          <w:p w14:paraId="0E9A1D06" w14:textId="77777777" w:rsidR="00123ECE" w:rsidRPr="005647EB" w:rsidRDefault="00123ECE" w:rsidP="002570E4">
            <w:pPr>
              <w:pStyle w:val="TAL"/>
              <w:keepNext w:val="0"/>
              <w:keepLines w:val="0"/>
              <w:ind w:firstLineChars="150" w:firstLine="270"/>
            </w:pPr>
            <w:r w:rsidRPr="005647EB">
              <w:t>plmn-IdentityList</w:t>
            </w:r>
          </w:p>
        </w:tc>
        <w:tc>
          <w:tcPr>
            <w:tcW w:w="2267" w:type="dxa"/>
          </w:tcPr>
          <w:p w14:paraId="49583457" w14:textId="77777777" w:rsidR="00123ECE" w:rsidRPr="005647EB" w:rsidRDefault="00123ECE" w:rsidP="002570E4">
            <w:pPr>
              <w:pStyle w:val="TAL"/>
              <w:keepNext w:val="0"/>
              <w:keepLines w:val="0"/>
            </w:pPr>
          </w:p>
        </w:tc>
        <w:tc>
          <w:tcPr>
            <w:tcW w:w="1700" w:type="dxa"/>
          </w:tcPr>
          <w:p w14:paraId="57DCBA2E" w14:textId="77777777" w:rsidR="00123ECE" w:rsidRPr="005647EB" w:rsidRDefault="00123ECE" w:rsidP="002570E4">
            <w:pPr>
              <w:pStyle w:val="TAL"/>
              <w:keepNext w:val="0"/>
              <w:keepLines w:val="0"/>
            </w:pPr>
          </w:p>
        </w:tc>
        <w:tc>
          <w:tcPr>
            <w:tcW w:w="1133" w:type="dxa"/>
          </w:tcPr>
          <w:p w14:paraId="49DF68FA" w14:textId="77777777" w:rsidR="00123ECE" w:rsidRPr="005647EB" w:rsidRDefault="00123ECE" w:rsidP="002570E4">
            <w:pPr>
              <w:pStyle w:val="TAL"/>
              <w:keepNext w:val="0"/>
              <w:keepLines w:val="0"/>
            </w:pPr>
          </w:p>
        </w:tc>
      </w:tr>
      <w:tr w:rsidR="00123ECE" w:rsidRPr="005647EB" w14:paraId="2251DC06" w14:textId="77777777" w:rsidTr="002570E4">
        <w:trPr>
          <w:jc w:val="center"/>
        </w:trPr>
        <w:tc>
          <w:tcPr>
            <w:tcW w:w="4436" w:type="dxa"/>
          </w:tcPr>
          <w:p w14:paraId="7C80BCEF" w14:textId="77777777" w:rsidR="00123ECE" w:rsidRPr="005647EB" w:rsidRDefault="00123ECE" w:rsidP="002570E4">
            <w:pPr>
              <w:pStyle w:val="TAL"/>
              <w:keepNext w:val="0"/>
              <w:keepLines w:val="0"/>
              <w:ind w:firstLineChars="50" w:firstLine="90"/>
              <w:rPr>
                <w:lang w:eastAsia="zh-CN"/>
              </w:rPr>
            </w:pPr>
            <w:r w:rsidRPr="005647EB">
              <w:rPr>
                <w:lang w:eastAsia="zh-CN"/>
              </w:rPr>
              <w:t>}</w:t>
            </w:r>
          </w:p>
        </w:tc>
        <w:tc>
          <w:tcPr>
            <w:tcW w:w="2267" w:type="dxa"/>
          </w:tcPr>
          <w:p w14:paraId="71DD1874" w14:textId="77777777" w:rsidR="00123ECE" w:rsidRPr="005647EB" w:rsidRDefault="00123ECE" w:rsidP="002570E4">
            <w:pPr>
              <w:pStyle w:val="TAL"/>
              <w:keepNext w:val="0"/>
              <w:keepLines w:val="0"/>
            </w:pPr>
          </w:p>
        </w:tc>
        <w:tc>
          <w:tcPr>
            <w:tcW w:w="1700" w:type="dxa"/>
          </w:tcPr>
          <w:p w14:paraId="4A000F41" w14:textId="77777777" w:rsidR="00123ECE" w:rsidRPr="005647EB" w:rsidRDefault="00123ECE" w:rsidP="002570E4">
            <w:pPr>
              <w:pStyle w:val="TAL"/>
              <w:keepNext w:val="0"/>
              <w:keepLines w:val="0"/>
            </w:pPr>
          </w:p>
        </w:tc>
        <w:tc>
          <w:tcPr>
            <w:tcW w:w="1133" w:type="dxa"/>
          </w:tcPr>
          <w:p w14:paraId="7F5606DA" w14:textId="77777777" w:rsidR="00123ECE" w:rsidRPr="005647EB" w:rsidRDefault="00123ECE" w:rsidP="002570E4">
            <w:pPr>
              <w:pStyle w:val="TAL"/>
              <w:keepNext w:val="0"/>
              <w:keepLines w:val="0"/>
            </w:pPr>
          </w:p>
        </w:tc>
      </w:tr>
      <w:tr w:rsidR="00123ECE" w:rsidRPr="005647EB" w14:paraId="5B5CD4C4" w14:textId="77777777" w:rsidTr="002570E4">
        <w:trPr>
          <w:jc w:val="center"/>
        </w:trPr>
        <w:tc>
          <w:tcPr>
            <w:tcW w:w="4436" w:type="dxa"/>
          </w:tcPr>
          <w:p w14:paraId="39728B5A" w14:textId="77777777" w:rsidR="00123ECE" w:rsidRPr="005647EB" w:rsidRDefault="00123ECE" w:rsidP="002570E4">
            <w:pPr>
              <w:pStyle w:val="TAL"/>
              <w:keepNext w:val="0"/>
              <w:keepLines w:val="0"/>
            </w:pPr>
            <w:r w:rsidRPr="005647EB">
              <w:t>}</w:t>
            </w:r>
          </w:p>
        </w:tc>
        <w:tc>
          <w:tcPr>
            <w:tcW w:w="2267" w:type="dxa"/>
          </w:tcPr>
          <w:p w14:paraId="7A58C5DF" w14:textId="77777777" w:rsidR="00123ECE" w:rsidRPr="005647EB" w:rsidRDefault="00123ECE" w:rsidP="002570E4">
            <w:pPr>
              <w:pStyle w:val="TAL"/>
              <w:keepNext w:val="0"/>
              <w:keepLines w:val="0"/>
            </w:pPr>
          </w:p>
        </w:tc>
        <w:tc>
          <w:tcPr>
            <w:tcW w:w="1700" w:type="dxa"/>
          </w:tcPr>
          <w:p w14:paraId="3AABF579" w14:textId="77777777" w:rsidR="00123ECE" w:rsidRPr="005647EB" w:rsidRDefault="00123ECE" w:rsidP="002570E4">
            <w:pPr>
              <w:pStyle w:val="TAL"/>
              <w:keepNext w:val="0"/>
              <w:keepLines w:val="0"/>
            </w:pPr>
          </w:p>
        </w:tc>
        <w:tc>
          <w:tcPr>
            <w:tcW w:w="1133" w:type="dxa"/>
          </w:tcPr>
          <w:p w14:paraId="71F4E75D" w14:textId="77777777" w:rsidR="00123ECE" w:rsidRPr="005647EB" w:rsidRDefault="00123ECE" w:rsidP="002570E4">
            <w:pPr>
              <w:pStyle w:val="TAL"/>
              <w:keepNext w:val="0"/>
              <w:keepLines w:val="0"/>
            </w:pPr>
          </w:p>
        </w:tc>
      </w:tr>
    </w:tbl>
    <w:p w14:paraId="135B5852" w14:textId="77777777" w:rsidR="001D1792" w:rsidRPr="005647EB" w:rsidRDefault="001D1792" w:rsidP="002570E4">
      <w:pPr>
        <w:rPr>
          <w:lang w:eastAsia="zh-CN"/>
        </w:rPr>
      </w:pPr>
    </w:p>
    <w:p w14:paraId="3257F198" w14:textId="77777777" w:rsidR="001D1792" w:rsidRPr="005647EB" w:rsidRDefault="001D1792" w:rsidP="002570E4">
      <w:pPr>
        <w:pStyle w:val="TH"/>
        <w:keepNext w:val="0"/>
        <w:keepLines w:val="0"/>
      </w:pPr>
      <w:r w:rsidRPr="005647EB">
        <w:t>Table 8.3.4.4.3-</w:t>
      </w:r>
      <w:r w:rsidR="00C14963" w:rsidRPr="005647EB">
        <w:t>8</w:t>
      </w:r>
      <w:r w:rsidRPr="005647EB">
        <w:t xml:space="preserve">: </w:t>
      </w:r>
      <w:r w:rsidRPr="005647EB">
        <w:rPr>
          <w:i/>
        </w:rPr>
        <w:t>MeasObjectEUTRA-GENERIC</w:t>
      </w:r>
      <w:r w:rsidRPr="005647EB">
        <w:t>: Additional E-UTRAN FDD - FDD Inter-frequency identification of a new CGI of E-UTRA cell using autonomous gaps test requirement</w:t>
      </w:r>
      <w:r w:rsidR="00826F97" w:rsidRPr="005647EB">
        <w:rPr>
          <w:lang w:eastAsia="ja-JP"/>
        </w:rPr>
        <w:t xml:space="preserve"> </w:t>
      </w:r>
      <w:r w:rsidR="00826F97" w:rsidRPr="005647EB">
        <w:rPr>
          <w:lang w:eastAsia="zh-CN"/>
        </w:rPr>
        <w:t>(</w:t>
      </w:r>
      <w:r w:rsidR="003B76FF" w:rsidRPr="005647EB">
        <w:rPr>
          <w:lang w:eastAsia="zh-CN"/>
        </w:rPr>
        <w:t>step9</w:t>
      </w:r>
      <w:r w:rsidR="00826F97" w:rsidRPr="005647EB">
        <w:rPr>
          <w:lang w:eastAsia="zh-CN"/>
        </w:rPr>
        <w: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D1792" w:rsidRPr="005647EB" w14:paraId="03390EA0" w14:textId="77777777" w:rsidTr="002570E4">
        <w:trPr>
          <w:jc w:val="center"/>
        </w:trPr>
        <w:tc>
          <w:tcPr>
            <w:tcW w:w="9635" w:type="dxa"/>
            <w:gridSpan w:val="4"/>
            <w:shd w:val="clear" w:color="auto" w:fill="auto"/>
          </w:tcPr>
          <w:p w14:paraId="72DC29B6" w14:textId="0DF1BE22" w:rsidR="001D1792" w:rsidRPr="005647EB" w:rsidRDefault="001D1792"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w:t>
            </w:r>
          </w:p>
        </w:tc>
      </w:tr>
      <w:tr w:rsidR="001D1792" w:rsidRPr="005647EB" w14:paraId="06482B30" w14:textId="77777777" w:rsidTr="002570E4">
        <w:trPr>
          <w:jc w:val="center"/>
        </w:trPr>
        <w:tc>
          <w:tcPr>
            <w:tcW w:w="4535" w:type="dxa"/>
            <w:shd w:val="clear" w:color="auto" w:fill="auto"/>
          </w:tcPr>
          <w:p w14:paraId="3EF2CBFE" w14:textId="4A41283D" w:rsidR="001D1792" w:rsidRPr="005647EB" w:rsidRDefault="001D1792"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shd w:val="clear" w:color="auto" w:fill="auto"/>
          </w:tcPr>
          <w:p w14:paraId="0388AE24" w14:textId="77777777" w:rsidR="001D1792" w:rsidRPr="005647EB" w:rsidRDefault="001D1792" w:rsidP="002570E4">
            <w:pPr>
              <w:pStyle w:val="TAH"/>
              <w:keepNext w:val="0"/>
              <w:keepLines w:val="0"/>
              <w:rPr>
                <w:lang w:eastAsia="ko-KR"/>
              </w:rPr>
            </w:pPr>
            <w:r w:rsidRPr="005647EB">
              <w:rPr>
                <w:lang w:eastAsia="ko-KR"/>
              </w:rPr>
              <w:t>Value/remark</w:t>
            </w:r>
          </w:p>
        </w:tc>
        <w:tc>
          <w:tcPr>
            <w:tcW w:w="1700" w:type="dxa"/>
            <w:shd w:val="clear" w:color="auto" w:fill="auto"/>
          </w:tcPr>
          <w:p w14:paraId="2D8D3D8C" w14:textId="77777777" w:rsidR="001D1792" w:rsidRPr="005647EB" w:rsidRDefault="001D1792" w:rsidP="002570E4">
            <w:pPr>
              <w:pStyle w:val="TAH"/>
              <w:keepNext w:val="0"/>
              <w:keepLines w:val="0"/>
              <w:rPr>
                <w:lang w:eastAsia="ko-KR"/>
              </w:rPr>
            </w:pPr>
            <w:r w:rsidRPr="005647EB">
              <w:rPr>
                <w:lang w:eastAsia="ko-KR"/>
              </w:rPr>
              <w:t>Comment</w:t>
            </w:r>
          </w:p>
        </w:tc>
        <w:tc>
          <w:tcPr>
            <w:tcW w:w="1133" w:type="dxa"/>
            <w:shd w:val="clear" w:color="auto" w:fill="auto"/>
          </w:tcPr>
          <w:p w14:paraId="1E7EEC9E" w14:textId="77777777" w:rsidR="001D1792" w:rsidRPr="005647EB" w:rsidRDefault="001D1792" w:rsidP="002570E4">
            <w:pPr>
              <w:pStyle w:val="TAH"/>
              <w:keepNext w:val="0"/>
              <w:keepLines w:val="0"/>
              <w:rPr>
                <w:lang w:eastAsia="ko-KR"/>
              </w:rPr>
            </w:pPr>
            <w:r w:rsidRPr="005647EB">
              <w:rPr>
                <w:lang w:eastAsia="ko-KR"/>
              </w:rPr>
              <w:t>Condition</w:t>
            </w:r>
          </w:p>
        </w:tc>
      </w:tr>
      <w:tr w:rsidR="001D1792" w:rsidRPr="005647EB" w14:paraId="27DF1B83" w14:textId="77777777" w:rsidTr="002570E4">
        <w:trPr>
          <w:jc w:val="center"/>
        </w:trPr>
        <w:tc>
          <w:tcPr>
            <w:tcW w:w="4535" w:type="dxa"/>
            <w:shd w:val="clear" w:color="auto" w:fill="auto"/>
          </w:tcPr>
          <w:p w14:paraId="19AD9659" w14:textId="4879915D" w:rsidR="001D1792" w:rsidRPr="005647EB" w:rsidRDefault="001D1792" w:rsidP="002570E4">
            <w:pPr>
              <w:pStyle w:val="TAL"/>
              <w:keepNext w:val="0"/>
              <w:keepLines w:val="0"/>
              <w:rPr>
                <w:lang w:eastAsia="ko-KR"/>
              </w:rPr>
            </w:pPr>
            <w:r w:rsidRPr="005647EB">
              <w:rPr>
                <w:lang w:eastAsia="ko-KR"/>
              </w:rPr>
              <w:t>MeasObjectEUTRA-GENERIC(</w:t>
            </w:r>
            <w:r w:rsidR="00826F97" w:rsidRPr="005647EB">
              <w:rPr>
                <w:lang w:eastAsia="ja-JP"/>
              </w:rPr>
              <w:t>f1</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336D99DE" w14:textId="77777777" w:rsidR="001D1792" w:rsidRPr="005647EB" w:rsidRDefault="001D1792" w:rsidP="002570E4">
            <w:pPr>
              <w:pStyle w:val="TAL"/>
              <w:keepNext w:val="0"/>
              <w:keepLines w:val="0"/>
              <w:rPr>
                <w:lang w:eastAsia="ko-KR"/>
              </w:rPr>
            </w:pPr>
          </w:p>
        </w:tc>
        <w:tc>
          <w:tcPr>
            <w:tcW w:w="1700" w:type="dxa"/>
            <w:shd w:val="clear" w:color="auto" w:fill="auto"/>
          </w:tcPr>
          <w:p w14:paraId="0EB4A2B5" w14:textId="2DFBFC30" w:rsidR="001D1792" w:rsidRPr="005647EB" w:rsidRDefault="00826F97" w:rsidP="002570E4">
            <w:pPr>
              <w:pStyle w:val="TAL"/>
              <w:keepNext w:val="0"/>
              <w:keepLines w:val="0"/>
              <w:rPr>
                <w:lang w:eastAsia="ko-KR"/>
              </w:rPr>
            </w:pPr>
            <w:r w:rsidRPr="005647EB">
              <w:rPr>
                <w:lang w:eastAsia="zh-CN"/>
              </w:rPr>
              <w:t>f1</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serving</w:t>
            </w:r>
            <w:r w:rsidR="002570E4" w:rsidRPr="005647EB">
              <w:rPr>
                <w:lang w:eastAsia="zh-CN"/>
              </w:rPr>
              <w:t xml:space="preserve"> </w:t>
            </w:r>
            <w:r w:rsidRPr="005647EB">
              <w:rPr>
                <w:lang w:eastAsia="zh-CN"/>
              </w:rPr>
              <w:t>cell</w:t>
            </w:r>
          </w:p>
        </w:tc>
        <w:tc>
          <w:tcPr>
            <w:tcW w:w="1133" w:type="dxa"/>
            <w:shd w:val="clear" w:color="auto" w:fill="auto"/>
          </w:tcPr>
          <w:p w14:paraId="42D2B10D" w14:textId="77777777" w:rsidR="001D1792" w:rsidRPr="005647EB" w:rsidRDefault="001D1792" w:rsidP="002570E4">
            <w:pPr>
              <w:pStyle w:val="TAL"/>
              <w:keepNext w:val="0"/>
              <w:keepLines w:val="0"/>
              <w:rPr>
                <w:lang w:eastAsia="ko-KR"/>
              </w:rPr>
            </w:pPr>
          </w:p>
        </w:tc>
      </w:tr>
      <w:tr w:rsidR="001D1792" w:rsidRPr="005647EB" w14:paraId="67F4EAA0" w14:textId="77777777" w:rsidTr="002570E4">
        <w:trPr>
          <w:jc w:val="center"/>
        </w:trPr>
        <w:tc>
          <w:tcPr>
            <w:tcW w:w="4535" w:type="dxa"/>
            <w:shd w:val="clear" w:color="auto" w:fill="auto"/>
          </w:tcPr>
          <w:p w14:paraId="352F379F" w14:textId="087D7F79" w:rsidR="001D1792" w:rsidRPr="005647EB" w:rsidRDefault="002570E4" w:rsidP="002570E4">
            <w:pPr>
              <w:pStyle w:val="TAL"/>
              <w:keepNext w:val="0"/>
              <w:keepLines w:val="0"/>
              <w:rPr>
                <w:lang w:eastAsia="ko-KR"/>
              </w:rPr>
            </w:pPr>
            <w:r w:rsidRPr="005647EB">
              <w:t xml:space="preserve">  </w:t>
            </w:r>
            <w:r w:rsidR="001D1792" w:rsidRPr="005647EB">
              <w:t>neighCellConfig</w:t>
            </w:r>
          </w:p>
        </w:tc>
        <w:tc>
          <w:tcPr>
            <w:tcW w:w="2267" w:type="dxa"/>
            <w:shd w:val="clear" w:color="auto" w:fill="auto"/>
          </w:tcPr>
          <w:p w14:paraId="6F75B017" w14:textId="5335A635" w:rsidR="001D1792" w:rsidRPr="005647EB" w:rsidRDefault="00051756" w:rsidP="002570E4">
            <w:pPr>
              <w:pStyle w:val="TAL"/>
              <w:keepNext w:val="0"/>
              <w:keepLines w:val="0"/>
              <w:rPr>
                <w:lang w:eastAsia="ko-KR"/>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1700" w:type="dxa"/>
            <w:shd w:val="clear" w:color="auto" w:fill="auto"/>
          </w:tcPr>
          <w:p w14:paraId="10F160B0" w14:textId="77777777" w:rsidR="001D1792" w:rsidRPr="005647EB" w:rsidRDefault="001D1792" w:rsidP="002570E4">
            <w:pPr>
              <w:pStyle w:val="TAL"/>
              <w:keepNext w:val="0"/>
              <w:keepLines w:val="0"/>
              <w:rPr>
                <w:lang w:eastAsia="ko-KR"/>
              </w:rPr>
            </w:pPr>
          </w:p>
        </w:tc>
        <w:tc>
          <w:tcPr>
            <w:tcW w:w="1133" w:type="dxa"/>
            <w:shd w:val="clear" w:color="auto" w:fill="auto"/>
          </w:tcPr>
          <w:p w14:paraId="1716FD02" w14:textId="77777777" w:rsidR="001D1792" w:rsidRPr="005647EB" w:rsidRDefault="001D1792" w:rsidP="002570E4">
            <w:pPr>
              <w:pStyle w:val="TAL"/>
              <w:keepNext w:val="0"/>
              <w:keepLines w:val="0"/>
              <w:rPr>
                <w:lang w:eastAsia="ko-KR"/>
              </w:rPr>
            </w:pPr>
          </w:p>
        </w:tc>
      </w:tr>
      <w:tr w:rsidR="00826F97" w:rsidRPr="005647EB" w14:paraId="0B4BE13E" w14:textId="77777777" w:rsidTr="002570E4">
        <w:trPr>
          <w:jc w:val="center"/>
        </w:trPr>
        <w:tc>
          <w:tcPr>
            <w:tcW w:w="4535" w:type="dxa"/>
            <w:shd w:val="clear" w:color="auto" w:fill="auto"/>
          </w:tcPr>
          <w:p w14:paraId="39D9DF1B" w14:textId="77777777" w:rsidR="00826F97" w:rsidRPr="005647EB" w:rsidRDefault="00826F97" w:rsidP="002570E4">
            <w:pPr>
              <w:pStyle w:val="TAL"/>
              <w:keepNext w:val="0"/>
              <w:keepLines w:val="0"/>
              <w:rPr>
                <w:lang w:eastAsia="ja-JP"/>
              </w:rPr>
            </w:pPr>
            <w:r w:rsidRPr="005647EB">
              <w:rPr>
                <w:lang w:eastAsia="ja-JP"/>
              </w:rPr>
              <w:t>}</w:t>
            </w:r>
          </w:p>
        </w:tc>
        <w:tc>
          <w:tcPr>
            <w:tcW w:w="2267" w:type="dxa"/>
            <w:shd w:val="clear" w:color="auto" w:fill="auto"/>
          </w:tcPr>
          <w:p w14:paraId="7650E69F" w14:textId="77777777" w:rsidR="00826F97" w:rsidRPr="005647EB" w:rsidRDefault="00826F97" w:rsidP="002570E4">
            <w:pPr>
              <w:pStyle w:val="TAL"/>
              <w:keepNext w:val="0"/>
              <w:keepLines w:val="0"/>
            </w:pPr>
          </w:p>
        </w:tc>
        <w:tc>
          <w:tcPr>
            <w:tcW w:w="1700" w:type="dxa"/>
            <w:shd w:val="clear" w:color="auto" w:fill="auto"/>
          </w:tcPr>
          <w:p w14:paraId="18AC5D79" w14:textId="77777777" w:rsidR="00826F97" w:rsidRPr="005647EB" w:rsidRDefault="00826F97" w:rsidP="002570E4">
            <w:pPr>
              <w:pStyle w:val="TAL"/>
              <w:keepNext w:val="0"/>
              <w:keepLines w:val="0"/>
              <w:rPr>
                <w:lang w:eastAsia="ko-KR"/>
              </w:rPr>
            </w:pPr>
          </w:p>
        </w:tc>
        <w:tc>
          <w:tcPr>
            <w:tcW w:w="1133" w:type="dxa"/>
            <w:shd w:val="clear" w:color="auto" w:fill="auto"/>
          </w:tcPr>
          <w:p w14:paraId="278A9A3D" w14:textId="77777777" w:rsidR="00826F97" w:rsidRPr="005647EB" w:rsidRDefault="00826F97" w:rsidP="002570E4">
            <w:pPr>
              <w:pStyle w:val="TAL"/>
              <w:keepNext w:val="0"/>
              <w:keepLines w:val="0"/>
            </w:pPr>
          </w:p>
        </w:tc>
      </w:tr>
      <w:tr w:rsidR="00826F97" w:rsidRPr="005647EB" w14:paraId="003A8850" w14:textId="77777777" w:rsidTr="002570E4">
        <w:trPr>
          <w:jc w:val="center"/>
        </w:trPr>
        <w:tc>
          <w:tcPr>
            <w:tcW w:w="4535" w:type="dxa"/>
            <w:shd w:val="clear" w:color="auto" w:fill="auto"/>
          </w:tcPr>
          <w:p w14:paraId="790CBB25" w14:textId="6870D9AD" w:rsidR="00826F97" w:rsidRPr="005647EB" w:rsidRDefault="00826F97" w:rsidP="002570E4">
            <w:pPr>
              <w:pStyle w:val="TAL"/>
              <w:keepNext w:val="0"/>
              <w:keepLines w:val="0"/>
            </w:pPr>
            <w:r w:rsidRPr="005647EB">
              <w:rPr>
                <w:lang w:eastAsia="ko-KR"/>
              </w:rPr>
              <w:t>MeasObjectEUTRA-GENERIC(</w:t>
            </w:r>
            <w:r w:rsidRPr="005647EB">
              <w:rPr>
                <w:lang w:eastAsia="ja-JP"/>
              </w:rPr>
              <w:t>f2</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78748069" w14:textId="77777777" w:rsidR="00826F97" w:rsidRPr="005647EB" w:rsidRDefault="00826F97" w:rsidP="002570E4">
            <w:pPr>
              <w:pStyle w:val="TAL"/>
              <w:keepNext w:val="0"/>
              <w:keepLines w:val="0"/>
            </w:pPr>
          </w:p>
        </w:tc>
        <w:tc>
          <w:tcPr>
            <w:tcW w:w="1700" w:type="dxa"/>
            <w:shd w:val="clear" w:color="auto" w:fill="auto"/>
          </w:tcPr>
          <w:p w14:paraId="286F33A8" w14:textId="260DC0A1" w:rsidR="00826F97" w:rsidRPr="005647EB" w:rsidRDefault="00826F97" w:rsidP="002570E4">
            <w:pPr>
              <w:pStyle w:val="TAL"/>
              <w:keepNext w:val="0"/>
              <w:keepLines w:val="0"/>
              <w:rPr>
                <w:lang w:eastAsia="ko-KR"/>
              </w:rPr>
            </w:pPr>
            <w:r w:rsidRPr="005647EB">
              <w:rPr>
                <w:lang w:eastAsia="zh-CN"/>
              </w:rPr>
              <w:t>f2</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neighbouring</w:t>
            </w:r>
            <w:r w:rsidR="002570E4" w:rsidRPr="005647EB">
              <w:rPr>
                <w:lang w:eastAsia="zh-CN"/>
              </w:rPr>
              <w:t xml:space="preserve"> </w:t>
            </w:r>
            <w:r w:rsidRPr="005647EB">
              <w:rPr>
                <w:lang w:eastAsia="zh-CN"/>
              </w:rPr>
              <w:t>cell</w:t>
            </w:r>
          </w:p>
        </w:tc>
        <w:tc>
          <w:tcPr>
            <w:tcW w:w="1133" w:type="dxa"/>
            <w:shd w:val="clear" w:color="auto" w:fill="auto"/>
          </w:tcPr>
          <w:p w14:paraId="4D1D8315" w14:textId="77777777" w:rsidR="00826F97" w:rsidRPr="005647EB" w:rsidRDefault="00826F97" w:rsidP="002570E4">
            <w:pPr>
              <w:pStyle w:val="TAL"/>
              <w:keepNext w:val="0"/>
              <w:keepLines w:val="0"/>
            </w:pPr>
          </w:p>
        </w:tc>
      </w:tr>
      <w:tr w:rsidR="001D1792" w:rsidRPr="005647EB" w14:paraId="18FC47A9" w14:textId="77777777" w:rsidTr="002570E4">
        <w:trPr>
          <w:jc w:val="center"/>
        </w:trPr>
        <w:tc>
          <w:tcPr>
            <w:tcW w:w="4535" w:type="dxa"/>
            <w:shd w:val="clear" w:color="auto" w:fill="auto"/>
          </w:tcPr>
          <w:p w14:paraId="608C03B5" w14:textId="28E3A02A" w:rsidR="001D1792" w:rsidRPr="005647EB" w:rsidRDefault="002570E4" w:rsidP="002570E4">
            <w:pPr>
              <w:pStyle w:val="TAL"/>
              <w:keepNext w:val="0"/>
              <w:keepLines w:val="0"/>
              <w:rPr>
                <w:lang w:eastAsia="ko-KR"/>
              </w:rPr>
            </w:pPr>
            <w:r w:rsidRPr="005647EB">
              <w:t xml:space="preserve">  </w:t>
            </w:r>
            <w:r w:rsidR="00826F97" w:rsidRPr="005647EB">
              <w:t>neighCellConfig</w:t>
            </w:r>
          </w:p>
        </w:tc>
        <w:tc>
          <w:tcPr>
            <w:tcW w:w="2267" w:type="dxa"/>
            <w:shd w:val="clear" w:color="auto" w:fill="auto"/>
          </w:tcPr>
          <w:p w14:paraId="76771BC1" w14:textId="526A9F85" w:rsidR="001D1792" w:rsidRPr="005647EB" w:rsidRDefault="001D1792" w:rsidP="002570E4">
            <w:pPr>
              <w:pStyle w:val="TAL"/>
              <w:keepNext w:val="0"/>
              <w:keepLines w:val="0"/>
              <w:rPr>
                <w:lang w:eastAsia="ko-KR"/>
              </w:rPr>
            </w:pPr>
            <w:r w:rsidRPr="005647EB">
              <w:t>‘01</w:t>
            </w:r>
            <w:r w:rsidR="002570E4" w:rsidRPr="005647EB">
              <w:t>'</w:t>
            </w:r>
            <w:r w:rsidRPr="005647EB">
              <w:t>B</w:t>
            </w:r>
            <w:r w:rsidR="002570E4" w:rsidRPr="005647EB">
              <w:t xml:space="preserve"> </w:t>
            </w:r>
            <w:r w:rsidRPr="005647EB">
              <w:t>(No</w:t>
            </w:r>
            <w:r w:rsidR="002570E4" w:rsidRPr="005647EB">
              <w:t xml:space="preserve"> </w:t>
            </w:r>
            <w:r w:rsidRPr="005647EB">
              <w:t>MBSFN</w:t>
            </w:r>
            <w:r w:rsidR="002570E4" w:rsidRPr="005647EB">
              <w:t xml:space="preserve"> </w:t>
            </w:r>
            <w:r w:rsidRPr="005647EB">
              <w:t>subframes</w:t>
            </w:r>
            <w:r w:rsidR="002570E4" w:rsidRPr="005647EB">
              <w:t xml:space="preserve"> </w:t>
            </w:r>
            <w:r w:rsidRPr="005647EB">
              <w:t>are</w:t>
            </w:r>
            <w:r w:rsidR="002570E4" w:rsidRPr="005647EB">
              <w:t xml:space="preserve"> </w:t>
            </w:r>
            <w:r w:rsidRPr="005647EB">
              <w:t>present</w:t>
            </w:r>
            <w:r w:rsidR="002570E4" w:rsidRPr="005647EB">
              <w:t xml:space="preserve"> </w:t>
            </w:r>
            <w:r w:rsidRPr="005647EB">
              <w:t>in</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p>
        </w:tc>
        <w:tc>
          <w:tcPr>
            <w:tcW w:w="1700" w:type="dxa"/>
            <w:shd w:val="clear" w:color="auto" w:fill="auto"/>
          </w:tcPr>
          <w:p w14:paraId="5270C402" w14:textId="77777777" w:rsidR="001D1792" w:rsidRPr="005647EB" w:rsidRDefault="001D1792" w:rsidP="002570E4">
            <w:pPr>
              <w:pStyle w:val="TAL"/>
              <w:keepNext w:val="0"/>
              <w:keepLines w:val="0"/>
              <w:rPr>
                <w:lang w:eastAsia="ko-KR"/>
              </w:rPr>
            </w:pPr>
          </w:p>
        </w:tc>
        <w:tc>
          <w:tcPr>
            <w:tcW w:w="1133" w:type="dxa"/>
            <w:shd w:val="clear" w:color="auto" w:fill="auto"/>
          </w:tcPr>
          <w:p w14:paraId="4B1C552C" w14:textId="77777777" w:rsidR="001D1792" w:rsidRPr="005647EB" w:rsidRDefault="001D1792" w:rsidP="002570E4">
            <w:pPr>
              <w:pStyle w:val="TAL"/>
              <w:keepNext w:val="0"/>
              <w:keepLines w:val="0"/>
              <w:rPr>
                <w:lang w:eastAsia="ko-KR"/>
              </w:rPr>
            </w:pPr>
          </w:p>
        </w:tc>
      </w:tr>
      <w:tr w:rsidR="001D1792" w:rsidRPr="005647EB" w14:paraId="06AF8529" w14:textId="77777777" w:rsidTr="002570E4">
        <w:trPr>
          <w:jc w:val="center"/>
        </w:trPr>
        <w:tc>
          <w:tcPr>
            <w:tcW w:w="4535" w:type="dxa"/>
            <w:shd w:val="clear" w:color="auto" w:fill="auto"/>
          </w:tcPr>
          <w:p w14:paraId="2155ED99" w14:textId="52F64DB0" w:rsidR="001D1792" w:rsidRPr="005647EB" w:rsidRDefault="002570E4" w:rsidP="002570E4">
            <w:pPr>
              <w:pStyle w:val="TAL"/>
              <w:keepNext w:val="0"/>
              <w:keepLines w:val="0"/>
              <w:rPr>
                <w:lang w:eastAsia="ko-KR"/>
              </w:rPr>
            </w:pPr>
            <w:r w:rsidRPr="005647EB">
              <w:t xml:space="preserve">  </w:t>
            </w:r>
            <w:r w:rsidR="001D1792" w:rsidRPr="005647EB">
              <w:t>cellForWhichToReportCGI</w:t>
            </w:r>
          </w:p>
        </w:tc>
        <w:tc>
          <w:tcPr>
            <w:tcW w:w="2267" w:type="dxa"/>
            <w:shd w:val="clear" w:color="auto" w:fill="auto"/>
          </w:tcPr>
          <w:p w14:paraId="7888B9D4" w14:textId="62FDE34F" w:rsidR="001D1792" w:rsidRPr="005647EB" w:rsidRDefault="001D1792" w:rsidP="002570E4">
            <w:pPr>
              <w:pStyle w:val="TAL"/>
              <w:keepNext w:val="0"/>
              <w:keepLines w:val="0"/>
              <w:rPr>
                <w:lang w:eastAsia="ko-KR"/>
              </w:rPr>
            </w:pPr>
            <w:r w:rsidRPr="005647EB">
              <w:rPr>
                <w:rFonts w:cs="Arial"/>
                <w:szCs w:val="18"/>
              </w:rPr>
              <w:t>Physical</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ID</w:t>
            </w:r>
            <w:r w:rsidR="002570E4" w:rsidRPr="005647EB">
              <w:rPr>
                <w:rFonts w:cs="Arial"/>
                <w:szCs w:val="18"/>
              </w:rPr>
              <w:t xml:space="preserve"> </w:t>
            </w:r>
            <w:r w:rsidRPr="005647EB">
              <w:rPr>
                <w:rFonts w:cs="Arial"/>
                <w:szCs w:val="18"/>
              </w:rPr>
              <w:t>of</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2</w:t>
            </w:r>
          </w:p>
        </w:tc>
        <w:tc>
          <w:tcPr>
            <w:tcW w:w="1700" w:type="dxa"/>
            <w:shd w:val="clear" w:color="auto" w:fill="auto"/>
          </w:tcPr>
          <w:p w14:paraId="304E0383" w14:textId="77777777" w:rsidR="001D1792" w:rsidRPr="005647EB" w:rsidRDefault="001D1792" w:rsidP="002570E4">
            <w:pPr>
              <w:pStyle w:val="TAL"/>
              <w:keepNext w:val="0"/>
              <w:keepLines w:val="0"/>
              <w:rPr>
                <w:lang w:eastAsia="ko-KR"/>
              </w:rPr>
            </w:pPr>
          </w:p>
        </w:tc>
        <w:tc>
          <w:tcPr>
            <w:tcW w:w="1133" w:type="dxa"/>
            <w:shd w:val="clear" w:color="auto" w:fill="auto"/>
          </w:tcPr>
          <w:p w14:paraId="3BE9780E" w14:textId="77777777" w:rsidR="001D1792" w:rsidRPr="005647EB" w:rsidRDefault="001D1792" w:rsidP="002570E4">
            <w:pPr>
              <w:pStyle w:val="TAL"/>
              <w:keepNext w:val="0"/>
              <w:keepLines w:val="0"/>
              <w:rPr>
                <w:lang w:eastAsia="ko-KR"/>
              </w:rPr>
            </w:pPr>
          </w:p>
        </w:tc>
      </w:tr>
      <w:tr w:rsidR="001D1792" w:rsidRPr="005647EB" w14:paraId="4B397E9E" w14:textId="77777777" w:rsidTr="002570E4">
        <w:trPr>
          <w:jc w:val="center"/>
        </w:trPr>
        <w:tc>
          <w:tcPr>
            <w:tcW w:w="4535" w:type="dxa"/>
            <w:shd w:val="clear" w:color="auto" w:fill="auto"/>
          </w:tcPr>
          <w:p w14:paraId="169421BB" w14:textId="77777777" w:rsidR="001D1792" w:rsidRPr="005647EB" w:rsidRDefault="001D1792" w:rsidP="002570E4">
            <w:pPr>
              <w:pStyle w:val="TAL"/>
              <w:keepNext w:val="0"/>
              <w:keepLines w:val="0"/>
              <w:rPr>
                <w:lang w:eastAsia="ko-KR"/>
              </w:rPr>
            </w:pPr>
            <w:r w:rsidRPr="005647EB">
              <w:rPr>
                <w:lang w:eastAsia="ko-KR"/>
              </w:rPr>
              <w:t>}</w:t>
            </w:r>
          </w:p>
        </w:tc>
        <w:tc>
          <w:tcPr>
            <w:tcW w:w="2267" w:type="dxa"/>
            <w:shd w:val="clear" w:color="auto" w:fill="auto"/>
          </w:tcPr>
          <w:p w14:paraId="4BDEC060" w14:textId="77777777" w:rsidR="001D1792" w:rsidRPr="005647EB" w:rsidRDefault="001D1792" w:rsidP="002570E4">
            <w:pPr>
              <w:pStyle w:val="TAL"/>
              <w:keepNext w:val="0"/>
              <w:keepLines w:val="0"/>
              <w:rPr>
                <w:lang w:eastAsia="ko-KR"/>
              </w:rPr>
            </w:pPr>
          </w:p>
        </w:tc>
        <w:tc>
          <w:tcPr>
            <w:tcW w:w="1700" w:type="dxa"/>
            <w:shd w:val="clear" w:color="auto" w:fill="auto"/>
          </w:tcPr>
          <w:p w14:paraId="3B86FA9E" w14:textId="77777777" w:rsidR="001D1792" w:rsidRPr="005647EB" w:rsidRDefault="001D1792" w:rsidP="002570E4">
            <w:pPr>
              <w:pStyle w:val="TAL"/>
              <w:keepNext w:val="0"/>
              <w:keepLines w:val="0"/>
              <w:rPr>
                <w:lang w:eastAsia="ko-KR"/>
              </w:rPr>
            </w:pPr>
          </w:p>
        </w:tc>
        <w:tc>
          <w:tcPr>
            <w:tcW w:w="1133" w:type="dxa"/>
            <w:shd w:val="clear" w:color="auto" w:fill="auto"/>
          </w:tcPr>
          <w:p w14:paraId="44494DC6" w14:textId="77777777" w:rsidR="001D1792" w:rsidRPr="005647EB" w:rsidRDefault="001D1792" w:rsidP="002570E4">
            <w:pPr>
              <w:pStyle w:val="TAL"/>
              <w:keepNext w:val="0"/>
              <w:keepLines w:val="0"/>
              <w:rPr>
                <w:lang w:eastAsia="ko-KR"/>
              </w:rPr>
            </w:pPr>
          </w:p>
        </w:tc>
      </w:tr>
    </w:tbl>
    <w:p w14:paraId="69FEB2C4" w14:textId="77777777" w:rsidR="00002A09" w:rsidRPr="005647EB" w:rsidRDefault="00002A09" w:rsidP="000424D3">
      <w:pPr>
        <w:pStyle w:val="TH"/>
      </w:pPr>
      <w:r w:rsidRPr="005647EB">
        <w:lastRenderedPageBreak/>
        <w:t>Table 8.3.4.4.3-</w:t>
      </w:r>
      <w:r w:rsidR="00C14963" w:rsidRPr="005647EB">
        <w:rPr>
          <w:lang w:eastAsia="zh-CN"/>
        </w:rPr>
        <w:t>9</w:t>
      </w:r>
      <w:r w:rsidRPr="005647EB">
        <w:t xml:space="preserve">: </w:t>
      </w:r>
      <w:r w:rsidRPr="005647EB">
        <w:rPr>
          <w:i/>
        </w:rPr>
        <w:t>SystemInformationBlockType2</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002A09" w:rsidRPr="005647EB" w14:paraId="522741A9" w14:textId="77777777" w:rsidTr="002570E4">
        <w:trPr>
          <w:gridBefore w:val="1"/>
          <w:wBefore w:w="9" w:type="dxa"/>
          <w:jc w:val="center"/>
        </w:trPr>
        <w:tc>
          <w:tcPr>
            <w:tcW w:w="9639" w:type="dxa"/>
            <w:gridSpan w:val="5"/>
          </w:tcPr>
          <w:p w14:paraId="6B1CFD1D" w14:textId="45D62149" w:rsidR="00002A09" w:rsidRPr="005647EB" w:rsidRDefault="00002A09" w:rsidP="000424D3">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7.2.1.3-1</w:t>
            </w:r>
            <w:r w:rsidR="002570E4" w:rsidRPr="005647EB">
              <w:t xml:space="preserve"> </w:t>
            </w:r>
            <w:r w:rsidRPr="005647EB">
              <w:t>SystemInformationBlockType2</w:t>
            </w:r>
            <w:r w:rsidR="002570E4" w:rsidRPr="005647EB">
              <w:t xml:space="preserve"> </w:t>
            </w:r>
            <w:r w:rsidRPr="005647EB">
              <w:t>exceptions</w:t>
            </w:r>
          </w:p>
        </w:tc>
      </w:tr>
      <w:tr w:rsidR="00002A09" w:rsidRPr="005647EB" w14:paraId="304C08D0" w14:textId="77777777" w:rsidTr="002570E4">
        <w:trPr>
          <w:gridAfter w:val="1"/>
          <w:wAfter w:w="9" w:type="dxa"/>
          <w:jc w:val="center"/>
        </w:trPr>
        <w:tc>
          <w:tcPr>
            <w:tcW w:w="3969" w:type="dxa"/>
            <w:gridSpan w:val="2"/>
          </w:tcPr>
          <w:p w14:paraId="470EE19C" w14:textId="22276AAD" w:rsidR="00002A09" w:rsidRPr="005647EB" w:rsidRDefault="00002A09" w:rsidP="000424D3">
            <w:pPr>
              <w:pStyle w:val="TAH"/>
            </w:pPr>
            <w:r w:rsidRPr="005647EB">
              <w:t>Information</w:t>
            </w:r>
            <w:r w:rsidR="002570E4" w:rsidRPr="005647EB">
              <w:t xml:space="preserve"> </w:t>
            </w:r>
            <w:r w:rsidRPr="005647EB">
              <w:t>Element</w:t>
            </w:r>
          </w:p>
        </w:tc>
        <w:tc>
          <w:tcPr>
            <w:tcW w:w="1701" w:type="dxa"/>
          </w:tcPr>
          <w:p w14:paraId="20F2091F" w14:textId="77777777" w:rsidR="00002A09" w:rsidRPr="005647EB" w:rsidRDefault="00002A09" w:rsidP="000424D3">
            <w:pPr>
              <w:pStyle w:val="TAH"/>
            </w:pPr>
            <w:r w:rsidRPr="005647EB">
              <w:t>Value/remark</w:t>
            </w:r>
          </w:p>
        </w:tc>
        <w:tc>
          <w:tcPr>
            <w:tcW w:w="2694" w:type="dxa"/>
          </w:tcPr>
          <w:p w14:paraId="0054AFE0" w14:textId="77777777" w:rsidR="00002A09" w:rsidRPr="005647EB" w:rsidRDefault="00002A09" w:rsidP="000424D3">
            <w:pPr>
              <w:pStyle w:val="TAH"/>
            </w:pPr>
            <w:r w:rsidRPr="005647EB">
              <w:t>Comment</w:t>
            </w:r>
          </w:p>
        </w:tc>
        <w:tc>
          <w:tcPr>
            <w:tcW w:w="1275" w:type="dxa"/>
          </w:tcPr>
          <w:p w14:paraId="4BEBCE09" w14:textId="77777777" w:rsidR="00002A09" w:rsidRPr="005647EB" w:rsidRDefault="00002A09" w:rsidP="000424D3">
            <w:pPr>
              <w:pStyle w:val="TAH"/>
            </w:pPr>
            <w:r w:rsidRPr="005647EB">
              <w:t>Condition</w:t>
            </w:r>
          </w:p>
        </w:tc>
      </w:tr>
      <w:tr w:rsidR="00002A09" w:rsidRPr="005647EB" w14:paraId="7CC7D909" w14:textId="77777777" w:rsidTr="002570E4">
        <w:trPr>
          <w:gridAfter w:val="1"/>
          <w:wAfter w:w="9" w:type="dxa"/>
          <w:jc w:val="center"/>
        </w:trPr>
        <w:tc>
          <w:tcPr>
            <w:tcW w:w="3969" w:type="dxa"/>
            <w:gridSpan w:val="2"/>
          </w:tcPr>
          <w:p w14:paraId="6FFAD7BF" w14:textId="75D73792" w:rsidR="00002A09" w:rsidRPr="005647EB" w:rsidRDefault="00002A09" w:rsidP="000424D3">
            <w:pPr>
              <w:pStyle w:val="TAL"/>
            </w:pPr>
            <w:r w:rsidRPr="005647EB">
              <w:t>SystemInformationBlockType2</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05339F78" w14:textId="77777777" w:rsidR="00002A09" w:rsidRPr="005647EB" w:rsidRDefault="00002A09" w:rsidP="000424D3">
            <w:pPr>
              <w:pStyle w:val="TAL"/>
            </w:pPr>
          </w:p>
        </w:tc>
        <w:tc>
          <w:tcPr>
            <w:tcW w:w="2694" w:type="dxa"/>
          </w:tcPr>
          <w:p w14:paraId="2879736C" w14:textId="77777777" w:rsidR="00002A09" w:rsidRPr="005647EB" w:rsidRDefault="00002A09" w:rsidP="000424D3">
            <w:pPr>
              <w:pStyle w:val="TAL"/>
            </w:pPr>
          </w:p>
        </w:tc>
        <w:tc>
          <w:tcPr>
            <w:tcW w:w="1275" w:type="dxa"/>
          </w:tcPr>
          <w:p w14:paraId="564DABE2" w14:textId="77777777" w:rsidR="00002A09" w:rsidRPr="005647EB" w:rsidRDefault="00002A09" w:rsidP="000424D3">
            <w:pPr>
              <w:pStyle w:val="TAL"/>
            </w:pPr>
          </w:p>
        </w:tc>
      </w:tr>
      <w:tr w:rsidR="00002A09" w:rsidRPr="005647EB" w14:paraId="5ED29FA5" w14:textId="77777777" w:rsidTr="002570E4">
        <w:trPr>
          <w:gridAfter w:val="1"/>
          <w:wAfter w:w="9" w:type="dxa"/>
          <w:jc w:val="center"/>
        </w:trPr>
        <w:tc>
          <w:tcPr>
            <w:tcW w:w="3969" w:type="dxa"/>
            <w:gridSpan w:val="2"/>
          </w:tcPr>
          <w:p w14:paraId="19DE299B" w14:textId="03025238" w:rsidR="00002A09" w:rsidRPr="005647EB" w:rsidRDefault="002570E4" w:rsidP="002570E4">
            <w:pPr>
              <w:pStyle w:val="TAL"/>
              <w:keepNext w:val="0"/>
              <w:keepLines w:val="0"/>
            </w:pPr>
            <w:r w:rsidRPr="005647EB">
              <w:t xml:space="preserve">  </w:t>
            </w:r>
            <w:r w:rsidR="00002A09" w:rsidRPr="005647EB">
              <w:t>mbsfn-SubframeConfig</w:t>
            </w:r>
          </w:p>
        </w:tc>
        <w:tc>
          <w:tcPr>
            <w:tcW w:w="1701" w:type="dxa"/>
          </w:tcPr>
          <w:p w14:paraId="7AEED22E" w14:textId="53AD71B2" w:rsidR="00002A09" w:rsidRPr="005647EB" w:rsidRDefault="00002A09" w:rsidP="002570E4">
            <w:pPr>
              <w:pStyle w:val="TAL"/>
              <w:keepNext w:val="0"/>
              <w:keepLines w:val="0"/>
            </w:pPr>
            <w:r w:rsidRPr="005647EB">
              <w:t>Not</w:t>
            </w:r>
            <w:r w:rsidR="002570E4" w:rsidRPr="005647EB">
              <w:t xml:space="preserve"> </w:t>
            </w:r>
            <w:r w:rsidRPr="005647EB">
              <w:t>present</w:t>
            </w:r>
          </w:p>
        </w:tc>
        <w:tc>
          <w:tcPr>
            <w:tcW w:w="2694" w:type="dxa"/>
          </w:tcPr>
          <w:p w14:paraId="37023BBA" w14:textId="77777777" w:rsidR="00002A09" w:rsidRPr="005647EB" w:rsidRDefault="00002A09" w:rsidP="002570E4">
            <w:pPr>
              <w:pStyle w:val="TAL"/>
              <w:keepNext w:val="0"/>
              <w:keepLines w:val="0"/>
            </w:pPr>
          </w:p>
        </w:tc>
        <w:tc>
          <w:tcPr>
            <w:tcW w:w="1275" w:type="dxa"/>
          </w:tcPr>
          <w:p w14:paraId="6BBA22B6" w14:textId="67DFD028" w:rsidR="00002A09" w:rsidRPr="005647EB" w:rsidRDefault="00002A09" w:rsidP="002570E4">
            <w:pPr>
              <w:pStyle w:val="TAL"/>
              <w:keepNext w:val="0"/>
              <w:keepLines w:val="0"/>
            </w:pPr>
            <w:r w:rsidRPr="005647EB">
              <w:t>Cell</w:t>
            </w:r>
            <w:r w:rsidR="002570E4" w:rsidRPr="005647EB">
              <w:t xml:space="preserve"> </w:t>
            </w:r>
            <w:r w:rsidRPr="005647EB">
              <w:t>1</w:t>
            </w:r>
          </w:p>
        </w:tc>
      </w:tr>
      <w:tr w:rsidR="00002A09" w:rsidRPr="005647EB" w14:paraId="1F7BED80" w14:textId="77777777" w:rsidTr="002570E4">
        <w:trPr>
          <w:gridAfter w:val="1"/>
          <w:wAfter w:w="9" w:type="dxa"/>
          <w:jc w:val="center"/>
        </w:trPr>
        <w:tc>
          <w:tcPr>
            <w:tcW w:w="3969" w:type="dxa"/>
            <w:gridSpan w:val="2"/>
          </w:tcPr>
          <w:p w14:paraId="51435CC6" w14:textId="77777777" w:rsidR="00002A09" w:rsidRPr="005647EB" w:rsidRDefault="00002A09" w:rsidP="002570E4">
            <w:pPr>
              <w:pStyle w:val="TAL"/>
              <w:keepNext w:val="0"/>
              <w:keepLines w:val="0"/>
            </w:pPr>
            <w:r w:rsidRPr="005647EB">
              <w:t>}</w:t>
            </w:r>
          </w:p>
        </w:tc>
        <w:tc>
          <w:tcPr>
            <w:tcW w:w="1701" w:type="dxa"/>
          </w:tcPr>
          <w:p w14:paraId="204AFDFC" w14:textId="77777777" w:rsidR="00002A09" w:rsidRPr="005647EB" w:rsidRDefault="00002A09" w:rsidP="002570E4">
            <w:pPr>
              <w:pStyle w:val="TAL"/>
              <w:keepNext w:val="0"/>
              <w:keepLines w:val="0"/>
            </w:pPr>
          </w:p>
        </w:tc>
        <w:tc>
          <w:tcPr>
            <w:tcW w:w="2694" w:type="dxa"/>
          </w:tcPr>
          <w:p w14:paraId="77FE6F28" w14:textId="77777777" w:rsidR="00002A09" w:rsidRPr="005647EB" w:rsidRDefault="00002A09" w:rsidP="002570E4">
            <w:pPr>
              <w:pStyle w:val="TAL"/>
              <w:keepNext w:val="0"/>
              <w:keepLines w:val="0"/>
            </w:pPr>
          </w:p>
        </w:tc>
        <w:tc>
          <w:tcPr>
            <w:tcW w:w="1275" w:type="dxa"/>
          </w:tcPr>
          <w:p w14:paraId="76FB3DBA" w14:textId="77777777" w:rsidR="00002A09" w:rsidRPr="005647EB" w:rsidRDefault="00002A09" w:rsidP="002570E4">
            <w:pPr>
              <w:pStyle w:val="TAL"/>
              <w:keepNext w:val="0"/>
              <w:keepLines w:val="0"/>
            </w:pPr>
          </w:p>
        </w:tc>
      </w:tr>
    </w:tbl>
    <w:p w14:paraId="705314C0" w14:textId="77777777" w:rsidR="00002A09" w:rsidRPr="005647EB" w:rsidRDefault="00002A09" w:rsidP="002570E4">
      <w:pPr>
        <w:rPr>
          <w:lang w:eastAsia="zh-CN"/>
        </w:rPr>
      </w:pPr>
    </w:p>
    <w:p w14:paraId="3E4FEE01" w14:textId="77777777" w:rsidR="00002A09" w:rsidRPr="005647EB" w:rsidRDefault="00002A09" w:rsidP="002570E4">
      <w:pPr>
        <w:pStyle w:val="TH"/>
        <w:keepNext w:val="0"/>
        <w:keepLines w:val="0"/>
      </w:pPr>
      <w:r w:rsidRPr="005647EB">
        <w:t>Table 8.3.4.4.3-</w:t>
      </w:r>
      <w:r w:rsidR="00C14963" w:rsidRPr="005647EB">
        <w:rPr>
          <w:lang w:eastAsia="zh-CN"/>
        </w:rPr>
        <w:t>10</w:t>
      </w:r>
      <w:r w:rsidRPr="005647EB">
        <w:t xml:space="preserve">: </w:t>
      </w:r>
      <w:r w:rsidRPr="005647EB">
        <w:rPr>
          <w:i/>
        </w:rPr>
        <w:t>SystemInformationBlockType3</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002A09" w:rsidRPr="005647EB" w14:paraId="5E7EF7F9" w14:textId="77777777" w:rsidTr="002570E4">
        <w:trPr>
          <w:gridBefore w:val="1"/>
          <w:wBefore w:w="9" w:type="dxa"/>
          <w:jc w:val="center"/>
        </w:trPr>
        <w:tc>
          <w:tcPr>
            <w:tcW w:w="9639" w:type="dxa"/>
            <w:gridSpan w:val="5"/>
          </w:tcPr>
          <w:p w14:paraId="1B6A77B4" w14:textId="07994AAE" w:rsidR="00002A09" w:rsidRPr="005647EB" w:rsidRDefault="00002A09"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7.2.1.3-2</w:t>
            </w:r>
            <w:r w:rsidR="002570E4" w:rsidRPr="005647EB">
              <w:t xml:space="preserve"> </w:t>
            </w:r>
            <w:r w:rsidRPr="005647EB">
              <w:t>SystemInformationBlockType3</w:t>
            </w:r>
            <w:r w:rsidR="002570E4" w:rsidRPr="005647EB">
              <w:t xml:space="preserve"> </w:t>
            </w:r>
            <w:r w:rsidRPr="005647EB">
              <w:t>exceptions</w:t>
            </w:r>
          </w:p>
        </w:tc>
      </w:tr>
      <w:tr w:rsidR="00002A09" w:rsidRPr="005647EB" w14:paraId="4FE5D66A" w14:textId="77777777" w:rsidTr="002570E4">
        <w:trPr>
          <w:gridAfter w:val="1"/>
          <w:wAfter w:w="9" w:type="dxa"/>
          <w:jc w:val="center"/>
        </w:trPr>
        <w:tc>
          <w:tcPr>
            <w:tcW w:w="3969" w:type="dxa"/>
            <w:gridSpan w:val="2"/>
          </w:tcPr>
          <w:p w14:paraId="47FC0584" w14:textId="124DA1EF" w:rsidR="00002A09" w:rsidRPr="005647EB" w:rsidRDefault="00002A09" w:rsidP="002570E4">
            <w:pPr>
              <w:pStyle w:val="TAH"/>
              <w:keepNext w:val="0"/>
              <w:keepLines w:val="0"/>
            </w:pPr>
            <w:r w:rsidRPr="005647EB">
              <w:t>Information</w:t>
            </w:r>
            <w:r w:rsidR="002570E4" w:rsidRPr="005647EB">
              <w:t xml:space="preserve"> </w:t>
            </w:r>
            <w:r w:rsidRPr="005647EB">
              <w:t>Element</w:t>
            </w:r>
          </w:p>
        </w:tc>
        <w:tc>
          <w:tcPr>
            <w:tcW w:w="1701" w:type="dxa"/>
          </w:tcPr>
          <w:p w14:paraId="2A6C6EAC" w14:textId="77777777" w:rsidR="00002A09" w:rsidRPr="005647EB" w:rsidRDefault="00002A09" w:rsidP="002570E4">
            <w:pPr>
              <w:pStyle w:val="TAH"/>
              <w:keepNext w:val="0"/>
              <w:keepLines w:val="0"/>
            </w:pPr>
            <w:r w:rsidRPr="005647EB">
              <w:t>Value/remark</w:t>
            </w:r>
          </w:p>
        </w:tc>
        <w:tc>
          <w:tcPr>
            <w:tcW w:w="2694" w:type="dxa"/>
          </w:tcPr>
          <w:p w14:paraId="1CDE8E89" w14:textId="77777777" w:rsidR="00002A09" w:rsidRPr="005647EB" w:rsidRDefault="00002A09" w:rsidP="002570E4">
            <w:pPr>
              <w:pStyle w:val="TAH"/>
              <w:keepNext w:val="0"/>
              <w:keepLines w:val="0"/>
            </w:pPr>
            <w:r w:rsidRPr="005647EB">
              <w:t>Comment</w:t>
            </w:r>
          </w:p>
        </w:tc>
        <w:tc>
          <w:tcPr>
            <w:tcW w:w="1275" w:type="dxa"/>
          </w:tcPr>
          <w:p w14:paraId="210ECD47" w14:textId="77777777" w:rsidR="00002A09" w:rsidRPr="005647EB" w:rsidRDefault="00002A09" w:rsidP="002570E4">
            <w:pPr>
              <w:pStyle w:val="TAH"/>
              <w:keepNext w:val="0"/>
              <w:keepLines w:val="0"/>
            </w:pPr>
            <w:r w:rsidRPr="005647EB">
              <w:t>Condition</w:t>
            </w:r>
          </w:p>
        </w:tc>
      </w:tr>
      <w:tr w:rsidR="00002A09" w:rsidRPr="005647EB" w14:paraId="5EB7DF36" w14:textId="77777777" w:rsidTr="002570E4">
        <w:trPr>
          <w:gridAfter w:val="1"/>
          <w:wAfter w:w="9" w:type="dxa"/>
          <w:jc w:val="center"/>
        </w:trPr>
        <w:tc>
          <w:tcPr>
            <w:tcW w:w="3969" w:type="dxa"/>
            <w:gridSpan w:val="2"/>
          </w:tcPr>
          <w:p w14:paraId="3F5F6E22" w14:textId="62AEB0DA" w:rsidR="00002A09" w:rsidRPr="005647EB" w:rsidRDefault="00002A09" w:rsidP="002570E4">
            <w:pPr>
              <w:pStyle w:val="TAL"/>
              <w:keepNext w:val="0"/>
              <w:keepLines w:val="0"/>
            </w:pPr>
            <w:r w:rsidRPr="005647EB">
              <w:t>SystemInformationBlockType3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4B10EF15" w14:textId="77777777" w:rsidR="00002A09" w:rsidRPr="005647EB" w:rsidRDefault="00002A09" w:rsidP="002570E4">
            <w:pPr>
              <w:pStyle w:val="TAL"/>
              <w:keepNext w:val="0"/>
              <w:keepLines w:val="0"/>
            </w:pPr>
          </w:p>
        </w:tc>
        <w:tc>
          <w:tcPr>
            <w:tcW w:w="2694" w:type="dxa"/>
          </w:tcPr>
          <w:p w14:paraId="63B0E593" w14:textId="77777777" w:rsidR="00002A09" w:rsidRPr="005647EB" w:rsidRDefault="00002A09" w:rsidP="002570E4">
            <w:pPr>
              <w:pStyle w:val="TAL"/>
              <w:keepNext w:val="0"/>
              <w:keepLines w:val="0"/>
            </w:pPr>
          </w:p>
        </w:tc>
        <w:tc>
          <w:tcPr>
            <w:tcW w:w="1275" w:type="dxa"/>
          </w:tcPr>
          <w:p w14:paraId="1464164A" w14:textId="77777777" w:rsidR="00002A09" w:rsidRPr="005647EB" w:rsidRDefault="00002A09" w:rsidP="002570E4">
            <w:pPr>
              <w:pStyle w:val="TAL"/>
              <w:keepNext w:val="0"/>
              <w:keepLines w:val="0"/>
            </w:pPr>
          </w:p>
        </w:tc>
      </w:tr>
      <w:tr w:rsidR="00002A09" w:rsidRPr="005647EB" w14:paraId="5101B8A4" w14:textId="77777777" w:rsidTr="002570E4">
        <w:trPr>
          <w:gridAfter w:val="1"/>
          <w:wAfter w:w="9" w:type="dxa"/>
          <w:jc w:val="center"/>
        </w:trPr>
        <w:tc>
          <w:tcPr>
            <w:tcW w:w="3969" w:type="dxa"/>
            <w:gridSpan w:val="2"/>
          </w:tcPr>
          <w:p w14:paraId="4EFAFBA6" w14:textId="5833ECE1" w:rsidR="00002A09" w:rsidRPr="005647EB" w:rsidRDefault="002570E4" w:rsidP="002570E4">
            <w:pPr>
              <w:pStyle w:val="TAL"/>
              <w:keepNext w:val="0"/>
              <w:keepLines w:val="0"/>
            </w:pPr>
            <w:r w:rsidRPr="005647EB">
              <w:t xml:space="preserve">  </w:t>
            </w:r>
            <w:r w:rsidR="00002A09" w:rsidRPr="005647EB">
              <w:t>neighCellConfig</w:t>
            </w:r>
          </w:p>
        </w:tc>
        <w:tc>
          <w:tcPr>
            <w:tcW w:w="1701" w:type="dxa"/>
          </w:tcPr>
          <w:p w14:paraId="0D94F1C4" w14:textId="625228DD" w:rsidR="00002A09" w:rsidRPr="005647EB" w:rsidRDefault="00002A09" w:rsidP="002570E4">
            <w:pPr>
              <w:pStyle w:val="TAL"/>
              <w:keepNext w:val="0"/>
              <w:keepLines w:val="0"/>
              <w:rPr>
                <w:lang w:eastAsia="zh-CN"/>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260B933E" w14:textId="77777777" w:rsidR="00002A09" w:rsidRPr="005647EB" w:rsidRDefault="00002A09" w:rsidP="002570E4">
            <w:pPr>
              <w:pStyle w:val="TAL"/>
              <w:keepNext w:val="0"/>
              <w:keepLines w:val="0"/>
            </w:pPr>
          </w:p>
        </w:tc>
        <w:tc>
          <w:tcPr>
            <w:tcW w:w="1275" w:type="dxa"/>
          </w:tcPr>
          <w:p w14:paraId="251C7D5A" w14:textId="6D590B2B" w:rsidR="00002A09" w:rsidRPr="005647EB" w:rsidRDefault="00002A09" w:rsidP="002570E4">
            <w:pPr>
              <w:pStyle w:val="TAL"/>
              <w:keepNext w:val="0"/>
              <w:keepLines w:val="0"/>
            </w:pPr>
            <w:r w:rsidRPr="005647EB">
              <w:t>Cell</w:t>
            </w:r>
            <w:r w:rsidR="002570E4" w:rsidRPr="005647EB">
              <w:t xml:space="preserve"> </w:t>
            </w:r>
            <w:r w:rsidRPr="005647EB">
              <w:t>1</w:t>
            </w:r>
          </w:p>
        </w:tc>
      </w:tr>
      <w:tr w:rsidR="00002A09" w:rsidRPr="005647EB" w14:paraId="1800D772" w14:textId="77777777" w:rsidTr="002570E4">
        <w:trPr>
          <w:gridAfter w:val="1"/>
          <w:wAfter w:w="9" w:type="dxa"/>
          <w:jc w:val="center"/>
        </w:trPr>
        <w:tc>
          <w:tcPr>
            <w:tcW w:w="3969" w:type="dxa"/>
            <w:gridSpan w:val="2"/>
          </w:tcPr>
          <w:p w14:paraId="4A154857" w14:textId="77777777" w:rsidR="00002A09" w:rsidRPr="005647EB" w:rsidRDefault="00002A09" w:rsidP="002570E4">
            <w:pPr>
              <w:pStyle w:val="TAL"/>
              <w:keepNext w:val="0"/>
              <w:keepLines w:val="0"/>
            </w:pPr>
          </w:p>
        </w:tc>
        <w:tc>
          <w:tcPr>
            <w:tcW w:w="1701" w:type="dxa"/>
          </w:tcPr>
          <w:p w14:paraId="2D850680" w14:textId="03C88D52" w:rsidR="00002A09" w:rsidRPr="005647EB" w:rsidRDefault="00051756" w:rsidP="002570E4">
            <w:pPr>
              <w:pStyle w:val="TAL"/>
              <w:keepNext w:val="0"/>
              <w:keepLines w:val="0"/>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63572E9F" w14:textId="77777777" w:rsidR="00002A09" w:rsidRPr="005647EB" w:rsidRDefault="00002A09" w:rsidP="002570E4">
            <w:pPr>
              <w:pStyle w:val="TAL"/>
              <w:keepNext w:val="0"/>
              <w:keepLines w:val="0"/>
            </w:pPr>
          </w:p>
        </w:tc>
        <w:tc>
          <w:tcPr>
            <w:tcW w:w="1275" w:type="dxa"/>
          </w:tcPr>
          <w:p w14:paraId="22A4669A" w14:textId="53323BBE" w:rsidR="00002A09" w:rsidRPr="005647EB" w:rsidRDefault="00002A09" w:rsidP="002570E4">
            <w:pPr>
              <w:pStyle w:val="TAL"/>
              <w:keepNext w:val="0"/>
              <w:keepLines w:val="0"/>
            </w:pPr>
            <w:r w:rsidRPr="005647EB">
              <w:t>Cell</w:t>
            </w:r>
            <w:r w:rsidR="002570E4" w:rsidRPr="005647EB">
              <w:t xml:space="preserve"> </w:t>
            </w:r>
            <w:r w:rsidRPr="005647EB">
              <w:t>2</w:t>
            </w:r>
          </w:p>
        </w:tc>
      </w:tr>
      <w:tr w:rsidR="00002A09" w:rsidRPr="005647EB" w14:paraId="510DE876" w14:textId="77777777" w:rsidTr="002570E4">
        <w:trPr>
          <w:gridAfter w:val="1"/>
          <w:wAfter w:w="9" w:type="dxa"/>
          <w:jc w:val="center"/>
        </w:trPr>
        <w:tc>
          <w:tcPr>
            <w:tcW w:w="3969" w:type="dxa"/>
            <w:gridSpan w:val="2"/>
          </w:tcPr>
          <w:p w14:paraId="7355FE69" w14:textId="77777777" w:rsidR="00002A09" w:rsidRPr="005647EB" w:rsidRDefault="00002A09" w:rsidP="002570E4">
            <w:pPr>
              <w:pStyle w:val="TAL"/>
              <w:keepNext w:val="0"/>
              <w:keepLines w:val="0"/>
            </w:pPr>
            <w:r w:rsidRPr="005647EB">
              <w:t>}</w:t>
            </w:r>
          </w:p>
        </w:tc>
        <w:tc>
          <w:tcPr>
            <w:tcW w:w="1701" w:type="dxa"/>
          </w:tcPr>
          <w:p w14:paraId="450E05B8" w14:textId="77777777" w:rsidR="00002A09" w:rsidRPr="005647EB" w:rsidRDefault="00002A09" w:rsidP="002570E4">
            <w:pPr>
              <w:pStyle w:val="TAL"/>
              <w:keepNext w:val="0"/>
              <w:keepLines w:val="0"/>
            </w:pPr>
          </w:p>
        </w:tc>
        <w:tc>
          <w:tcPr>
            <w:tcW w:w="2694" w:type="dxa"/>
          </w:tcPr>
          <w:p w14:paraId="45FE3C2F" w14:textId="77777777" w:rsidR="00002A09" w:rsidRPr="005647EB" w:rsidRDefault="00002A09" w:rsidP="002570E4">
            <w:pPr>
              <w:pStyle w:val="TAL"/>
              <w:keepNext w:val="0"/>
              <w:keepLines w:val="0"/>
            </w:pPr>
          </w:p>
        </w:tc>
        <w:tc>
          <w:tcPr>
            <w:tcW w:w="1275" w:type="dxa"/>
          </w:tcPr>
          <w:p w14:paraId="4557B6D5" w14:textId="77777777" w:rsidR="00002A09" w:rsidRPr="005647EB" w:rsidRDefault="00002A09" w:rsidP="002570E4">
            <w:pPr>
              <w:pStyle w:val="TAL"/>
              <w:keepNext w:val="0"/>
              <w:keepLines w:val="0"/>
            </w:pPr>
          </w:p>
        </w:tc>
      </w:tr>
    </w:tbl>
    <w:p w14:paraId="1D9BE3F7" w14:textId="77777777" w:rsidR="00002A09" w:rsidRPr="005647EB" w:rsidRDefault="00002A09" w:rsidP="002570E4">
      <w:pPr>
        <w:rPr>
          <w:lang w:eastAsia="zh-CN"/>
        </w:rPr>
      </w:pPr>
    </w:p>
    <w:p w14:paraId="00854031" w14:textId="77777777" w:rsidR="00002A09" w:rsidRPr="005647EB" w:rsidRDefault="00002A09" w:rsidP="002570E4">
      <w:pPr>
        <w:pStyle w:val="TH"/>
        <w:keepNext w:val="0"/>
        <w:keepLines w:val="0"/>
      </w:pPr>
      <w:r w:rsidRPr="005647EB">
        <w:t>Table 8.3.4.4.3-</w:t>
      </w:r>
      <w:r w:rsidRPr="005647EB">
        <w:rPr>
          <w:lang w:eastAsia="zh-CN"/>
        </w:rPr>
        <w:t>1</w:t>
      </w:r>
      <w:r w:rsidR="00C14963" w:rsidRPr="005647EB">
        <w:rPr>
          <w:lang w:eastAsia="zh-CN"/>
        </w:rPr>
        <w:t>1</w:t>
      </w:r>
      <w:r w:rsidRPr="005647EB">
        <w:t xml:space="preserve">: </w:t>
      </w:r>
      <w:r w:rsidRPr="005647EB">
        <w:rPr>
          <w:i/>
        </w:rPr>
        <w:t>SystemInformationBlockType5</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002A09" w:rsidRPr="005647EB" w14:paraId="76113B3F" w14:textId="77777777" w:rsidTr="002570E4">
        <w:trPr>
          <w:gridBefore w:val="1"/>
          <w:wBefore w:w="9" w:type="dxa"/>
          <w:jc w:val="center"/>
        </w:trPr>
        <w:tc>
          <w:tcPr>
            <w:tcW w:w="9639" w:type="dxa"/>
            <w:gridSpan w:val="5"/>
          </w:tcPr>
          <w:p w14:paraId="12FC59E4" w14:textId="13DA6B63" w:rsidR="00002A09" w:rsidRPr="005647EB" w:rsidRDefault="00002A09"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7.2.1.3-3</w:t>
            </w:r>
            <w:r w:rsidR="002570E4" w:rsidRPr="005647EB">
              <w:t xml:space="preserve"> </w:t>
            </w:r>
            <w:r w:rsidRPr="005647EB">
              <w:t>SystemInformationBlockType5</w:t>
            </w:r>
            <w:r w:rsidR="002570E4" w:rsidRPr="005647EB">
              <w:t xml:space="preserve"> </w:t>
            </w:r>
            <w:r w:rsidRPr="005647EB">
              <w:t>exceptions</w:t>
            </w:r>
          </w:p>
        </w:tc>
      </w:tr>
      <w:tr w:rsidR="00002A09" w:rsidRPr="005647EB" w14:paraId="2F68BB8B" w14:textId="77777777" w:rsidTr="002570E4">
        <w:trPr>
          <w:gridAfter w:val="1"/>
          <w:wAfter w:w="9" w:type="dxa"/>
          <w:jc w:val="center"/>
        </w:trPr>
        <w:tc>
          <w:tcPr>
            <w:tcW w:w="3969" w:type="dxa"/>
            <w:gridSpan w:val="2"/>
          </w:tcPr>
          <w:p w14:paraId="0E1AC6CE" w14:textId="3861CD7B" w:rsidR="00002A09" w:rsidRPr="005647EB" w:rsidRDefault="00002A09" w:rsidP="002570E4">
            <w:pPr>
              <w:pStyle w:val="TAH"/>
              <w:keepNext w:val="0"/>
              <w:keepLines w:val="0"/>
            </w:pPr>
            <w:r w:rsidRPr="005647EB">
              <w:t>Information</w:t>
            </w:r>
            <w:r w:rsidR="002570E4" w:rsidRPr="005647EB">
              <w:t xml:space="preserve"> </w:t>
            </w:r>
            <w:r w:rsidRPr="005647EB">
              <w:t>Element</w:t>
            </w:r>
          </w:p>
        </w:tc>
        <w:tc>
          <w:tcPr>
            <w:tcW w:w="1701" w:type="dxa"/>
          </w:tcPr>
          <w:p w14:paraId="34497FB7" w14:textId="77777777" w:rsidR="00002A09" w:rsidRPr="005647EB" w:rsidRDefault="00002A09" w:rsidP="002570E4">
            <w:pPr>
              <w:pStyle w:val="TAH"/>
              <w:keepNext w:val="0"/>
              <w:keepLines w:val="0"/>
            </w:pPr>
            <w:r w:rsidRPr="005647EB">
              <w:t>Value/remark</w:t>
            </w:r>
          </w:p>
        </w:tc>
        <w:tc>
          <w:tcPr>
            <w:tcW w:w="2694" w:type="dxa"/>
          </w:tcPr>
          <w:p w14:paraId="02B54FC6" w14:textId="77777777" w:rsidR="00002A09" w:rsidRPr="005647EB" w:rsidRDefault="00002A09" w:rsidP="002570E4">
            <w:pPr>
              <w:pStyle w:val="TAH"/>
              <w:keepNext w:val="0"/>
              <w:keepLines w:val="0"/>
            </w:pPr>
            <w:r w:rsidRPr="005647EB">
              <w:t>Comment</w:t>
            </w:r>
          </w:p>
        </w:tc>
        <w:tc>
          <w:tcPr>
            <w:tcW w:w="1275" w:type="dxa"/>
          </w:tcPr>
          <w:p w14:paraId="00C20C91" w14:textId="77777777" w:rsidR="00002A09" w:rsidRPr="005647EB" w:rsidRDefault="00002A09" w:rsidP="002570E4">
            <w:pPr>
              <w:pStyle w:val="TAH"/>
              <w:keepNext w:val="0"/>
              <w:keepLines w:val="0"/>
            </w:pPr>
            <w:r w:rsidRPr="005647EB">
              <w:t>Condition</w:t>
            </w:r>
          </w:p>
        </w:tc>
      </w:tr>
      <w:tr w:rsidR="00002A09" w:rsidRPr="005647EB" w14:paraId="75E56610" w14:textId="77777777" w:rsidTr="002570E4">
        <w:trPr>
          <w:gridAfter w:val="1"/>
          <w:wAfter w:w="9" w:type="dxa"/>
          <w:jc w:val="center"/>
        </w:trPr>
        <w:tc>
          <w:tcPr>
            <w:tcW w:w="3969" w:type="dxa"/>
            <w:gridSpan w:val="2"/>
          </w:tcPr>
          <w:p w14:paraId="5FEF9C0E" w14:textId="079A9C5B" w:rsidR="00002A09" w:rsidRPr="005647EB" w:rsidRDefault="00002A09" w:rsidP="002570E4">
            <w:pPr>
              <w:pStyle w:val="TAL"/>
              <w:keepNext w:val="0"/>
              <w:keepLines w:val="0"/>
            </w:pPr>
            <w:r w:rsidRPr="005647EB">
              <w:t>SystemInformationBlockType5</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0642A69C" w14:textId="77777777" w:rsidR="00002A09" w:rsidRPr="005647EB" w:rsidRDefault="00002A09" w:rsidP="002570E4">
            <w:pPr>
              <w:pStyle w:val="TAL"/>
              <w:keepNext w:val="0"/>
              <w:keepLines w:val="0"/>
            </w:pPr>
          </w:p>
        </w:tc>
        <w:tc>
          <w:tcPr>
            <w:tcW w:w="2694" w:type="dxa"/>
          </w:tcPr>
          <w:p w14:paraId="45FE5E7A" w14:textId="77777777" w:rsidR="00002A09" w:rsidRPr="005647EB" w:rsidRDefault="00002A09" w:rsidP="002570E4">
            <w:pPr>
              <w:pStyle w:val="TAL"/>
              <w:keepNext w:val="0"/>
              <w:keepLines w:val="0"/>
            </w:pPr>
          </w:p>
        </w:tc>
        <w:tc>
          <w:tcPr>
            <w:tcW w:w="1275" w:type="dxa"/>
          </w:tcPr>
          <w:p w14:paraId="4A7B43D0" w14:textId="77777777" w:rsidR="00002A09" w:rsidRPr="005647EB" w:rsidRDefault="00002A09" w:rsidP="002570E4">
            <w:pPr>
              <w:pStyle w:val="TAL"/>
              <w:keepNext w:val="0"/>
              <w:keepLines w:val="0"/>
            </w:pPr>
          </w:p>
        </w:tc>
      </w:tr>
      <w:tr w:rsidR="00002A09" w:rsidRPr="005647EB" w14:paraId="54AA9589" w14:textId="77777777" w:rsidTr="002570E4">
        <w:trPr>
          <w:gridAfter w:val="1"/>
          <w:wAfter w:w="9" w:type="dxa"/>
          <w:jc w:val="center"/>
        </w:trPr>
        <w:tc>
          <w:tcPr>
            <w:tcW w:w="3969" w:type="dxa"/>
            <w:gridSpan w:val="2"/>
          </w:tcPr>
          <w:p w14:paraId="7C897C67" w14:textId="706974CA" w:rsidR="00002A09" w:rsidRPr="005647EB" w:rsidRDefault="002570E4" w:rsidP="002570E4">
            <w:pPr>
              <w:pStyle w:val="TAL"/>
              <w:keepNext w:val="0"/>
              <w:keepLines w:val="0"/>
            </w:pPr>
            <w:r w:rsidRPr="005647EB">
              <w:t xml:space="preserve">  </w:t>
            </w:r>
            <w:r w:rsidR="00002A09" w:rsidRPr="005647EB">
              <w:t>neighCellConfig[</w:t>
            </w:r>
            <w:r w:rsidR="00002A09" w:rsidRPr="005647EB">
              <w:rPr>
                <w:i/>
              </w:rPr>
              <w:t>n</w:t>
            </w:r>
            <w:r w:rsidR="00002A09" w:rsidRPr="005647EB">
              <w:t>]</w:t>
            </w:r>
          </w:p>
        </w:tc>
        <w:tc>
          <w:tcPr>
            <w:tcW w:w="1701" w:type="dxa"/>
          </w:tcPr>
          <w:p w14:paraId="417680B7" w14:textId="650EF773" w:rsidR="00002A09" w:rsidRPr="005647EB" w:rsidRDefault="00002A09" w:rsidP="002570E4">
            <w:pPr>
              <w:pStyle w:val="TAL"/>
              <w:keepNext w:val="0"/>
              <w:keepLines w:val="0"/>
              <w:rPr>
                <w:lang w:eastAsia="zh-CN"/>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7A34CBB6" w14:textId="77777777" w:rsidR="00002A09" w:rsidRPr="005647EB" w:rsidRDefault="00002A09" w:rsidP="002570E4">
            <w:pPr>
              <w:pStyle w:val="TAL"/>
              <w:keepNext w:val="0"/>
              <w:keepLines w:val="0"/>
            </w:pPr>
          </w:p>
        </w:tc>
        <w:tc>
          <w:tcPr>
            <w:tcW w:w="1275" w:type="dxa"/>
          </w:tcPr>
          <w:p w14:paraId="56780026" w14:textId="53DB707C" w:rsidR="00002A09" w:rsidRPr="005647EB" w:rsidRDefault="00002A09" w:rsidP="002570E4">
            <w:pPr>
              <w:pStyle w:val="TAL"/>
              <w:keepNext w:val="0"/>
              <w:keepLines w:val="0"/>
            </w:pPr>
            <w:r w:rsidRPr="005647EB">
              <w:t>Cell</w:t>
            </w:r>
            <w:r w:rsidR="002570E4" w:rsidRPr="005647EB">
              <w:t xml:space="preserve"> </w:t>
            </w:r>
            <w:r w:rsidRPr="005647EB">
              <w:t>1</w:t>
            </w:r>
          </w:p>
        </w:tc>
      </w:tr>
      <w:tr w:rsidR="00002A09" w:rsidRPr="005647EB" w14:paraId="21ACE869" w14:textId="77777777" w:rsidTr="002570E4">
        <w:trPr>
          <w:gridAfter w:val="1"/>
          <w:wAfter w:w="9" w:type="dxa"/>
          <w:jc w:val="center"/>
        </w:trPr>
        <w:tc>
          <w:tcPr>
            <w:tcW w:w="3969" w:type="dxa"/>
            <w:gridSpan w:val="2"/>
          </w:tcPr>
          <w:p w14:paraId="2F37798B" w14:textId="77777777" w:rsidR="00002A09" w:rsidRPr="005647EB" w:rsidRDefault="00002A09" w:rsidP="002570E4">
            <w:pPr>
              <w:pStyle w:val="TAL"/>
              <w:keepNext w:val="0"/>
              <w:keepLines w:val="0"/>
            </w:pPr>
          </w:p>
        </w:tc>
        <w:tc>
          <w:tcPr>
            <w:tcW w:w="1701" w:type="dxa"/>
          </w:tcPr>
          <w:p w14:paraId="7E3E9BFD" w14:textId="1D9B08EC" w:rsidR="00002A09" w:rsidRPr="005647EB" w:rsidRDefault="00051756" w:rsidP="002570E4">
            <w:pPr>
              <w:pStyle w:val="TAL"/>
              <w:keepNext w:val="0"/>
              <w:keepLines w:val="0"/>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42F33897" w14:textId="77777777" w:rsidR="00002A09" w:rsidRPr="005647EB" w:rsidRDefault="00002A09" w:rsidP="002570E4">
            <w:pPr>
              <w:pStyle w:val="TAL"/>
              <w:keepNext w:val="0"/>
              <w:keepLines w:val="0"/>
            </w:pPr>
          </w:p>
        </w:tc>
        <w:tc>
          <w:tcPr>
            <w:tcW w:w="1275" w:type="dxa"/>
          </w:tcPr>
          <w:p w14:paraId="07CEC01E" w14:textId="43BB1DDD" w:rsidR="00002A09" w:rsidRPr="005647EB" w:rsidRDefault="00002A09" w:rsidP="002570E4">
            <w:pPr>
              <w:pStyle w:val="TAL"/>
              <w:keepNext w:val="0"/>
              <w:keepLines w:val="0"/>
            </w:pPr>
            <w:r w:rsidRPr="005647EB">
              <w:t>Cell</w:t>
            </w:r>
            <w:r w:rsidR="002570E4" w:rsidRPr="005647EB">
              <w:t xml:space="preserve"> </w:t>
            </w:r>
            <w:r w:rsidRPr="005647EB">
              <w:t>2</w:t>
            </w:r>
          </w:p>
        </w:tc>
      </w:tr>
      <w:tr w:rsidR="00002A09" w:rsidRPr="005647EB" w14:paraId="0E4DE18A" w14:textId="77777777" w:rsidTr="002570E4">
        <w:trPr>
          <w:gridAfter w:val="1"/>
          <w:wAfter w:w="9" w:type="dxa"/>
          <w:jc w:val="center"/>
        </w:trPr>
        <w:tc>
          <w:tcPr>
            <w:tcW w:w="3969" w:type="dxa"/>
            <w:gridSpan w:val="2"/>
          </w:tcPr>
          <w:p w14:paraId="015CCFC0" w14:textId="77777777" w:rsidR="00002A09" w:rsidRPr="005647EB" w:rsidRDefault="00002A09" w:rsidP="002570E4">
            <w:pPr>
              <w:pStyle w:val="TAL"/>
              <w:keepNext w:val="0"/>
              <w:keepLines w:val="0"/>
            </w:pPr>
            <w:r w:rsidRPr="005647EB">
              <w:t>}</w:t>
            </w:r>
          </w:p>
        </w:tc>
        <w:tc>
          <w:tcPr>
            <w:tcW w:w="1701" w:type="dxa"/>
          </w:tcPr>
          <w:p w14:paraId="609AB6CA" w14:textId="77777777" w:rsidR="00002A09" w:rsidRPr="005647EB" w:rsidRDefault="00002A09" w:rsidP="002570E4">
            <w:pPr>
              <w:pStyle w:val="TAL"/>
              <w:keepNext w:val="0"/>
              <w:keepLines w:val="0"/>
            </w:pPr>
          </w:p>
        </w:tc>
        <w:tc>
          <w:tcPr>
            <w:tcW w:w="2694" w:type="dxa"/>
          </w:tcPr>
          <w:p w14:paraId="2A634C83" w14:textId="77777777" w:rsidR="00002A09" w:rsidRPr="005647EB" w:rsidRDefault="00002A09" w:rsidP="002570E4">
            <w:pPr>
              <w:pStyle w:val="TAL"/>
              <w:keepNext w:val="0"/>
              <w:keepLines w:val="0"/>
            </w:pPr>
          </w:p>
        </w:tc>
        <w:tc>
          <w:tcPr>
            <w:tcW w:w="1275" w:type="dxa"/>
          </w:tcPr>
          <w:p w14:paraId="3E7AF676" w14:textId="77777777" w:rsidR="00002A09" w:rsidRPr="005647EB" w:rsidRDefault="00002A09" w:rsidP="002570E4">
            <w:pPr>
              <w:pStyle w:val="TAL"/>
              <w:keepNext w:val="0"/>
              <w:keepLines w:val="0"/>
            </w:pPr>
          </w:p>
        </w:tc>
      </w:tr>
    </w:tbl>
    <w:p w14:paraId="5CD22859" w14:textId="77777777" w:rsidR="00123ECE" w:rsidRPr="005647EB" w:rsidRDefault="00123ECE" w:rsidP="002570E4">
      <w:pPr>
        <w:rPr>
          <w:lang w:eastAsia="zh-CN"/>
        </w:rPr>
      </w:pPr>
    </w:p>
    <w:p w14:paraId="0562C789" w14:textId="77777777" w:rsidR="0046604E" w:rsidRPr="005647EB" w:rsidRDefault="0046604E" w:rsidP="002570E4">
      <w:pPr>
        <w:pStyle w:val="TH"/>
        <w:keepNext w:val="0"/>
        <w:keepLines w:val="0"/>
      </w:pPr>
      <w:r w:rsidRPr="005647EB">
        <w:t>Table 8.3.4.4.3-</w:t>
      </w:r>
      <w:r w:rsidR="00B82CC1" w:rsidRPr="005647EB">
        <w:rPr>
          <w:lang w:eastAsia="zh-CN"/>
        </w:rPr>
        <w:t>1</w:t>
      </w:r>
      <w:r w:rsidR="00B82CC1" w:rsidRPr="005647EB">
        <w:rPr>
          <w:rFonts w:eastAsia="MS Mincho"/>
          <w:lang w:eastAsia="ja-JP"/>
        </w:rPr>
        <w:t>2</w:t>
      </w:r>
      <w:r w:rsidRPr="005647EB">
        <w:t xml:space="preserve">: </w:t>
      </w:r>
      <w:r w:rsidRPr="005647EB">
        <w:rPr>
          <w:i/>
        </w:rPr>
        <w:t>MeasConfig-DEFAULT</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r w:rsidRPr="005647EB" w:rsidDel="00B20CBE">
        <w:t xml:space="preserve"> </w:t>
      </w:r>
      <w:r w:rsidRPr="005647EB">
        <w:rPr>
          <w:lang w:eastAsia="zh-CN"/>
        </w:rPr>
        <w:t>(step</w:t>
      </w:r>
      <w:r w:rsidRPr="005647EB">
        <w:rPr>
          <w:rFonts w:eastAsia="MS Mincho"/>
          <w:lang w:eastAsia="ja-JP"/>
        </w:rPr>
        <w:t>3</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05866F03" w14:textId="77777777" w:rsidTr="002570E4">
        <w:trPr>
          <w:cantSplit/>
          <w:jc w:val="center"/>
        </w:trPr>
        <w:tc>
          <w:tcPr>
            <w:tcW w:w="9623" w:type="dxa"/>
            <w:gridSpan w:val="4"/>
          </w:tcPr>
          <w:p w14:paraId="398D8725" w14:textId="37EE7D58"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7F6C563F" w14:textId="77777777" w:rsidTr="002570E4">
        <w:trPr>
          <w:jc w:val="center"/>
        </w:trPr>
        <w:tc>
          <w:tcPr>
            <w:tcW w:w="4436" w:type="dxa"/>
          </w:tcPr>
          <w:p w14:paraId="115D6E08" w14:textId="425B9093"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4852D543" w14:textId="77777777" w:rsidR="0046604E" w:rsidRPr="005647EB" w:rsidRDefault="0046604E" w:rsidP="002570E4">
            <w:pPr>
              <w:pStyle w:val="TAH"/>
              <w:keepNext w:val="0"/>
              <w:keepLines w:val="0"/>
            </w:pPr>
            <w:r w:rsidRPr="005647EB">
              <w:t>Value/remark</w:t>
            </w:r>
          </w:p>
        </w:tc>
        <w:tc>
          <w:tcPr>
            <w:tcW w:w="1569" w:type="dxa"/>
          </w:tcPr>
          <w:p w14:paraId="2CCC5990" w14:textId="77777777" w:rsidR="0046604E" w:rsidRPr="005647EB" w:rsidRDefault="0046604E" w:rsidP="002570E4">
            <w:pPr>
              <w:pStyle w:val="TAH"/>
              <w:keepNext w:val="0"/>
              <w:keepLines w:val="0"/>
            </w:pPr>
            <w:r w:rsidRPr="005647EB">
              <w:t>Comment</w:t>
            </w:r>
          </w:p>
        </w:tc>
        <w:tc>
          <w:tcPr>
            <w:tcW w:w="1133" w:type="dxa"/>
          </w:tcPr>
          <w:p w14:paraId="3694A435" w14:textId="77777777" w:rsidR="0046604E" w:rsidRPr="005647EB" w:rsidRDefault="0046604E" w:rsidP="002570E4">
            <w:pPr>
              <w:pStyle w:val="TAH"/>
              <w:keepNext w:val="0"/>
              <w:keepLines w:val="0"/>
            </w:pPr>
            <w:r w:rsidRPr="005647EB">
              <w:t>Condition</w:t>
            </w:r>
          </w:p>
        </w:tc>
      </w:tr>
      <w:tr w:rsidR="0046604E" w:rsidRPr="005647EB" w14:paraId="33FC111A" w14:textId="77777777" w:rsidTr="002570E4">
        <w:trPr>
          <w:jc w:val="center"/>
        </w:trPr>
        <w:tc>
          <w:tcPr>
            <w:tcW w:w="4436" w:type="dxa"/>
          </w:tcPr>
          <w:p w14:paraId="7A35BCA6" w14:textId="24E51ECC"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7A931F9E" w14:textId="77777777" w:rsidR="0046604E" w:rsidRPr="005647EB" w:rsidRDefault="0046604E" w:rsidP="002570E4">
            <w:pPr>
              <w:pStyle w:val="TAL"/>
              <w:keepNext w:val="0"/>
              <w:keepLines w:val="0"/>
            </w:pPr>
          </w:p>
        </w:tc>
        <w:tc>
          <w:tcPr>
            <w:tcW w:w="1569" w:type="dxa"/>
          </w:tcPr>
          <w:p w14:paraId="7930DF37" w14:textId="77777777" w:rsidR="0046604E" w:rsidRPr="005647EB" w:rsidRDefault="0046604E" w:rsidP="002570E4">
            <w:pPr>
              <w:pStyle w:val="TAL"/>
              <w:keepNext w:val="0"/>
              <w:keepLines w:val="0"/>
            </w:pPr>
          </w:p>
        </w:tc>
        <w:tc>
          <w:tcPr>
            <w:tcW w:w="1133" w:type="dxa"/>
          </w:tcPr>
          <w:p w14:paraId="62F033B2" w14:textId="77777777" w:rsidR="0046604E" w:rsidRPr="005647EB" w:rsidRDefault="0046604E" w:rsidP="002570E4">
            <w:pPr>
              <w:pStyle w:val="TAL"/>
              <w:keepNext w:val="0"/>
              <w:keepLines w:val="0"/>
            </w:pPr>
          </w:p>
        </w:tc>
      </w:tr>
      <w:tr w:rsidR="0046604E" w:rsidRPr="005647EB" w14:paraId="1979D3F2" w14:textId="77777777" w:rsidTr="002570E4">
        <w:trPr>
          <w:jc w:val="center"/>
        </w:trPr>
        <w:tc>
          <w:tcPr>
            <w:tcW w:w="4436" w:type="dxa"/>
          </w:tcPr>
          <w:p w14:paraId="6828D953" w14:textId="1248ABC4" w:rsidR="0046604E" w:rsidRPr="005647EB" w:rsidRDefault="002570E4" w:rsidP="002570E4">
            <w:pPr>
              <w:pStyle w:val="TAL"/>
              <w:keepNext w:val="0"/>
              <w:keepLines w:val="0"/>
            </w:pPr>
            <w:r w:rsidRPr="005647EB">
              <w:t xml:space="preserve">  </w:t>
            </w:r>
            <w:r w:rsidR="0046604E" w:rsidRPr="005647EB">
              <w:t>measGapConfig</w:t>
            </w:r>
          </w:p>
        </w:tc>
        <w:tc>
          <w:tcPr>
            <w:tcW w:w="2485" w:type="dxa"/>
          </w:tcPr>
          <w:p w14:paraId="02263EEA" w14:textId="77777777" w:rsidR="0046604E" w:rsidRPr="005647EB" w:rsidRDefault="0046604E" w:rsidP="002570E4">
            <w:pPr>
              <w:pStyle w:val="TAL"/>
              <w:keepNext w:val="0"/>
              <w:keepLines w:val="0"/>
            </w:pPr>
            <w:r w:rsidRPr="005647EB">
              <w:t>MeasGapConfig-GP1</w:t>
            </w:r>
          </w:p>
        </w:tc>
        <w:tc>
          <w:tcPr>
            <w:tcW w:w="1569" w:type="dxa"/>
          </w:tcPr>
          <w:p w14:paraId="104850DB" w14:textId="77777777" w:rsidR="0046604E" w:rsidRPr="005647EB" w:rsidRDefault="0046604E" w:rsidP="002570E4">
            <w:pPr>
              <w:pStyle w:val="TAL"/>
              <w:keepNext w:val="0"/>
              <w:keepLines w:val="0"/>
            </w:pPr>
          </w:p>
        </w:tc>
        <w:tc>
          <w:tcPr>
            <w:tcW w:w="1133" w:type="dxa"/>
          </w:tcPr>
          <w:p w14:paraId="41529DBB" w14:textId="3DDF9C45" w:rsidR="0046604E" w:rsidRPr="005647EB" w:rsidRDefault="0046604E" w:rsidP="002570E4">
            <w:pPr>
              <w:pStyle w:val="TAL"/>
              <w:keepNext w:val="0"/>
              <w:keepLines w:val="0"/>
            </w:pPr>
            <w:r w:rsidRPr="005647EB">
              <w:t>Gap</w:t>
            </w:r>
            <w:r w:rsidR="002570E4" w:rsidRPr="005647EB">
              <w:t xml:space="preserve"> </w:t>
            </w:r>
            <w:r w:rsidRPr="005647EB">
              <w:t>Pattern</w:t>
            </w:r>
            <w:r w:rsidR="002570E4" w:rsidRPr="005647EB">
              <w:t xml:space="preserve"> </w:t>
            </w:r>
            <w:r w:rsidRPr="005647EB">
              <w:t>Id</w:t>
            </w:r>
            <w:r w:rsidR="002570E4" w:rsidRPr="005647EB">
              <w:t xml:space="preserve"> </w:t>
            </w:r>
            <w:r w:rsidRPr="005647EB">
              <w:t>=</w:t>
            </w:r>
            <w:r w:rsidR="002570E4" w:rsidRPr="005647EB">
              <w:t xml:space="preserve"> </w:t>
            </w:r>
            <w:r w:rsidRPr="005647EB">
              <w:t>0</w:t>
            </w:r>
          </w:p>
        </w:tc>
      </w:tr>
      <w:tr w:rsidR="0046604E" w:rsidRPr="005647EB" w14:paraId="45F79E36" w14:textId="77777777" w:rsidTr="002570E4">
        <w:trPr>
          <w:jc w:val="center"/>
        </w:trPr>
        <w:tc>
          <w:tcPr>
            <w:tcW w:w="4436" w:type="dxa"/>
          </w:tcPr>
          <w:p w14:paraId="71C4A98D" w14:textId="77777777" w:rsidR="0046604E" w:rsidRPr="005647EB" w:rsidRDefault="0046604E" w:rsidP="002570E4">
            <w:pPr>
              <w:pStyle w:val="TAL"/>
              <w:keepNext w:val="0"/>
              <w:keepLines w:val="0"/>
            </w:pPr>
            <w:r w:rsidRPr="005647EB">
              <w:t>}</w:t>
            </w:r>
          </w:p>
        </w:tc>
        <w:tc>
          <w:tcPr>
            <w:tcW w:w="2485" w:type="dxa"/>
          </w:tcPr>
          <w:p w14:paraId="20A980BC" w14:textId="77777777" w:rsidR="0046604E" w:rsidRPr="005647EB" w:rsidRDefault="0046604E" w:rsidP="002570E4">
            <w:pPr>
              <w:pStyle w:val="TAL"/>
              <w:keepNext w:val="0"/>
              <w:keepLines w:val="0"/>
            </w:pPr>
          </w:p>
        </w:tc>
        <w:tc>
          <w:tcPr>
            <w:tcW w:w="1569" w:type="dxa"/>
          </w:tcPr>
          <w:p w14:paraId="21BC5F2D" w14:textId="77777777" w:rsidR="0046604E" w:rsidRPr="005647EB" w:rsidRDefault="0046604E" w:rsidP="002570E4">
            <w:pPr>
              <w:pStyle w:val="TAL"/>
              <w:keepNext w:val="0"/>
              <w:keepLines w:val="0"/>
            </w:pPr>
          </w:p>
        </w:tc>
        <w:tc>
          <w:tcPr>
            <w:tcW w:w="1133" w:type="dxa"/>
          </w:tcPr>
          <w:p w14:paraId="529C01A3" w14:textId="77777777" w:rsidR="0046604E" w:rsidRPr="005647EB" w:rsidRDefault="0046604E" w:rsidP="002570E4">
            <w:pPr>
              <w:pStyle w:val="TAL"/>
              <w:keepNext w:val="0"/>
              <w:keepLines w:val="0"/>
            </w:pPr>
          </w:p>
        </w:tc>
      </w:tr>
    </w:tbl>
    <w:p w14:paraId="477D48D8" w14:textId="77777777" w:rsidR="0046604E" w:rsidRPr="005647EB" w:rsidRDefault="0046604E" w:rsidP="002570E4"/>
    <w:p w14:paraId="2C606E65" w14:textId="77777777" w:rsidR="0046604E" w:rsidRPr="005647EB" w:rsidRDefault="0046604E" w:rsidP="000424D3">
      <w:pPr>
        <w:pStyle w:val="TH"/>
      </w:pPr>
      <w:r w:rsidRPr="005647EB">
        <w:lastRenderedPageBreak/>
        <w:t>Table 8.3.4.4.3-</w:t>
      </w:r>
      <w:r w:rsidR="00B82CC1" w:rsidRPr="005647EB">
        <w:rPr>
          <w:lang w:eastAsia="zh-CN"/>
        </w:rPr>
        <w:t>1</w:t>
      </w:r>
      <w:r w:rsidR="00B82CC1" w:rsidRPr="005647EB">
        <w:rPr>
          <w:rFonts w:eastAsia="MS Mincho"/>
          <w:lang w:eastAsia="ja-JP"/>
        </w:rPr>
        <w:t>3</w:t>
      </w:r>
      <w:r w:rsidRPr="005647EB">
        <w:t xml:space="preserve">: </w:t>
      </w:r>
      <w:r w:rsidRPr="005647EB">
        <w:rPr>
          <w:i/>
        </w:rPr>
        <w:t>MeasConfig-DEFAULT</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r w:rsidRPr="005647EB" w:rsidDel="00B20CBE">
        <w:t xml:space="preserve"> </w:t>
      </w:r>
      <w:r w:rsidRPr="005647EB">
        <w:rPr>
          <w:lang w:eastAsia="zh-CN"/>
        </w:rPr>
        <w:t>(</w:t>
      </w:r>
      <w:r w:rsidR="003B76FF" w:rsidRPr="005647EB">
        <w:rPr>
          <w:lang w:eastAsia="zh-CN"/>
        </w:rPr>
        <w:t>step</w:t>
      </w:r>
      <w:r w:rsidR="003B76FF" w:rsidRPr="005647EB">
        <w:rPr>
          <w:rFonts w:eastAsia="MS Mincho"/>
          <w:lang w:eastAsia="ja-JP"/>
        </w:rPr>
        <w:t>9</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36414159" w14:textId="77777777" w:rsidTr="002570E4">
        <w:trPr>
          <w:cantSplit/>
          <w:jc w:val="center"/>
        </w:trPr>
        <w:tc>
          <w:tcPr>
            <w:tcW w:w="9623" w:type="dxa"/>
            <w:gridSpan w:val="4"/>
          </w:tcPr>
          <w:p w14:paraId="0A77F010" w14:textId="0DD41FA7" w:rsidR="0046604E" w:rsidRPr="005647EB" w:rsidRDefault="0046604E" w:rsidP="000424D3">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2B4CAE9E" w14:textId="77777777" w:rsidTr="002570E4">
        <w:trPr>
          <w:jc w:val="center"/>
        </w:trPr>
        <w:tc>
          <w:tcPr>
            <w:tcW w:w="4436" w:type="dxa"/>
          </w:tcPr>
          <w:p w14:paraId="0074BB44" w14:textId="2705B5A6" w:rsidR="0046604E" w:rsidRPr="005647EB" w:rsidRDefault="0046604E" w:rsidP="000424D3">
            <w:pPr>
              <w:pStyle w:val="TAH"/>
            </w:pPr>
            <w:r w:rsidRPr="005647EB">
              <w:t>Information</w:t>
            </w:r>
            <w:r w:rsidR="002570E4" w:rsidRPr="005647EB">
              <w:t xml:space="preserve"> </w:t>
            </w:r>
            <w:r w:rsidRPr="005647EB">
              <w:t>Element</w:t>
            </w:r>
          </w:p>
        </w:tc>
        <w:tc>
          <w:tcPr>
            <w:tcW w:w="2485" w:type="dxa"/>
          </w:tcPr>
          <w:p w14:paraId="1940E191" w14:textId="77777777" w:rsidR="0046604E" w:rsidRPr="005647EB" w:rsidRDefault="0046604E" w:rsidP="000424D3">
            <w:pPr>
              <w:pStyle w:val="TAH"/>
            </w:pPr>
            <w:r w:rsidRPr="005647EB">
              <w:t>Value/remark</w:t>
            </w:r>
          </w:p>
        </w:tc>
        <w:tc>
          <w:tcPr>
            <w:tcW w:w="1569" w:type="dxa"/>
          </w:tcPr>
          <w:p w14:paraId="691A448D" w14:textId="77777777" w:rsidR="0046604E" w:rsidRPr="005647EB" w:rsidRDefault="0046604E" w:rsidP="000424D3">
            <w:pPr>
              <w:pStyle w:val="TAH"/>
            </w:pPr>
            <w:r w:rsidRPr="005647EB">
              <w:t>Comment</w:t>
            </w:r>
          </w:p>
        </w:tc>
        <w:tc>
          <w:tcPr>
            <w:tcW w:w="1133" w:type="dxa"/>
          </w:tcPr>
          <w:p w14:paraId="2FC4C880" w14:textId="77777777" w:rsidR="0046604E" w:rsidRPr="005647EB" w:rsidRDefault="0046604E" w:rsidP="000424D3">
            <w:pPr>
              <w:pStyle w:val="TAH"/>
            </w:pPr>
            <w:r w:rsidRPr="005647EB">
              <w:t>Condition</w:t>
            </w:r>
          </w:p>
        </w:tc>
      </w:tr>
      <w:tr w:rsidR="0046604E" w:rsidRPr="005647EB" w14:paraId="35CD16B3" w14:textId="77777777" w:rsidTr="002570E4">
        <w:trPr>
          <w:jc w:val="center"/>
        </w:trPr>
        <w:tc>
          <w:tcPr>
            <w:tcW w:w="4436" w:type="dxa"/>
          </w:tcPr>
          <w:p w14:paraId="37D3AE41" w14:textId="7935849A" w:rsidR="0046604E" w:rsidRPr="005647EB" w:rsidRDefault="0046604E" w:rsidP="000424D3">
            <w:pPr>
              <w:pStyle w:val="TAL"/>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4ED0B8B2" w14:textId="77777777" w:rsidR="0046604E" w:rsidRPr="005647EB" w:rsidRDefault="0046604E" w:rsidP="000424D3">
            <w:pPr>
              <w:pStyle w:val="TAL"/>
            </w:pPr>
          </w:p>
        </w:tc>
        <w:tc>
          <w:tcPr>
            <w:tcW w:w="1569" w:type="dxa"/>
          </w:tcPr>
          <w:p w14:paraId="384A70A3" w14:textId="77777777" w:rsidR="0046604E" w:rsidRPr="005647EB" w:rsidRDefault="0046604E" w:rsidP="000424D3">
            <w:pPr>
              <w:pStyle w:val="TAL"/>
            </w:pPr>
          </w:p>
        </w:tc>
        <w:tc>
          <w:tcPr>
            <w:tcW w:w="1133" w:type="dxa"/>
          </w:tcPr>
          <w:p w14:paraId="1ACFED3E" w14:textId="77777777" w:rsidR="0046604E" w:rsidRPr="005647EB" w:rsidRDefault="0046604E" w:rsidP="000424D3">
            <w:pPr>
              <w:pStyle w:val="TAL"/>
            </w:pPr>
          </w:p>
        </w:tc>
      </w:tr>
      <w:tr w:rsidR="00B82CC1" w:rsidRPr="005647EB" w14:paraId="49853461" w14:textId="77777777" w:rsidTr="002570E4">
        <w:trPr>
          <w:jc w:val="center"/>
        </w:trPr>
        <w:tc>
          <w:tcPr>
            <w:tcW w:w="4436" w:type="dxa"/>
          </w:tcPr>
          <w:p w14:paraId="17ECAD31" w14:textId="2A68BD36" w:rsidR="00B82CC1" w:rsidRPr="005647EB" w:rsidRDefault="002570E4" w:rsidP="000424D3">
            <w:pPr>
              <w:pStyle w:val="TAL"/>
            </w:pPr>
            <w:r w:rsidRPr="005647EB">
              <w:t xml:space="preserve">  </w:t>
            </w:r>
            <w:r w:rsidR="00B82CC1" w:rsidRPr="005647EB">
              <w:t>reportConfigToAddModList</w:t>
            </w:r>
            <w:r w:rsidRPr="005647EB">
              <w:t xml:space="preserve"> </w:t>
            </w:r>
            <w:r w:rsidRPr="005647EB">
              <w:rPr>
                <w:lang w:eastAsia="zh-CN"/>
              </w:rPr>
              <w:t xml:space="preserve"> </w:t>
            </w:r>
            <w:r w:rsidR="00B82CC1" w:rsidRPr="005647EB">
              <w:rPr>
                <w:lang w:eastAsia="zh-CN"/>
              </w:rPr>
              <w:t>SEQUENCE</w:t>
            </w:r>
            <w:r w:rsidRPr="005647EB">
              <w:rPr>
                <w:lang w:eastAsia="zh-CN"/>
              </w:rPr>
              <w:t xml:space="preserve"> </w:t>
            </w:r>
            <w:r w:rsidR="00B82CC1" w:rsidRPr="005647EB">
              <w:rPr>
                <w:lang w:eastAsia="zh-CN"/>
              </w:rPr>
              <w:t>(SIZE</w:t>
            </w:r>
            <w:r w:rsidRPr="005647EB">
              <w:rPr>
                <w:lang w:eastAsia="zh-CN"/>
              </w:rPr>
              <w:t xml:space="preserve"> </w:t>
            </w:r>
            <w:r w:rsidR="00B82CC1" w:rsidRPr="005647EB">
              <w:rPr>
                <w:lang w:eastAsia="zh-CN"/>
              </w:rPr>
              <w:t>(1..maxReportConfigId)</w:t>
            </w:r>
            <w:r w:rsidRPr="005647EB">
              <w:rPr>
                <w:lang w:eastAsia="zh-CN"/>
              </w:rPr>
              <w:t xml:space="preserve"> </w:t>
            </w:r>
            <w:r w:rsidR="00B82CC1" w:rsidRPr="005647EB">
              <w:rPr>
                <w:lang w:eastAsia="zh-CN"/>
              </w:rPr>
              <w:t>)OF</w:t>
            </w:r>
            <w:r w:rsidRPr="005647EB">
              <w:rPr>
                <w:lang w:eastAsia="zh-CN"/>
              </w:rPr>
              <w:t xml:space="preserve"> </w:t>
            </w:r>
            <w:r w:rsidR="00B82CC1" w:rsidRPr="005647EB">
              <w:rPr>
                <w:lang w:eastAsia="zh-CN"/>
              </w:rPr>
              <w:t>SEQUENCE</w:t>
            </w:r>
            <w:r w:rsidRPr="005647EB">
              <w:rPr>
                <w:lang w:eastAsia="zh-CN"/>
              </w:rPr>
              <w:t xml:space="preserve"> </w:t>
            </w:r>
            <w:r w:rsidR="00B82CC1" w:rsidRPr="005647EB">
              <w:rPr>
                <w:lang w:eastAsia="zh-CN"/>
              </w:rPr>
              <w:t>{</w:t>
            </w:r>
          </w:p>
        </w:tc>
        <w:tc>
          <w:tcPr>
            <w:tcW w:w="2485" w:type="dxa"/>
          </w:tcPr>
          <w:p w14:paraId="6DBCF44F" w14:textId="2F1499E3" w:rsidR="00B82CC1" w:rsidRPr="005647EB" w:rsidRDefault="00B82CC1" w:rsidP="000424D3">
            <w:pPr>
              <w:pStyle w:val="TAL"/>
            </w:pPr>
            <w:r w:rsidRPr="005647EB">
              <w:t>1</w:t>
            </w:r>
            <w:r w:rsidR="002570E4" w:rsidRPr="005647EB">
              <w:t xml:space="preserve"> </w:t>
            </w:r>
            <w:r w:rsidRPr="005647EB">
              <w:t>entry</w:t>
            </w:r>
          </w:p>
        </w:tc>
        <w:tc>
          <w:tcPr>
            <w:tcW w:w="1569" w:type="dxa"/>
          </w:tcPr>
          <w:p w14:paraId="04F56DCB" w14:textId="77777777" w:rsidR="00B82CC1" w:rsidRPr="005647EB" w:rsidRDefault="00B82CC1" w:rsidP="000424D3">
            <w:pPr>
              <w:pStyle w:val="TAL"/>
            </w:pPr>
          </w:p>
        </w:tc>
        <w:tc>
          <w:tcPr>
            <w:tcW w:w="1133" w:type="dxa"/>
          </w:tcPr>
          <w:p w14:paraId="5681B839" w14:textId="77777777" w:rsidR="00B82CC1" w:rsidRPr="005647EB" w:rsidRDefault="00B82CC1" w:rsidP="000424D3">
            <w:pPr>
              <w:pStyle w:val="TAL"/>
            </w:pPr>
          </w:p>
        </w:tc>
      </w:tr>
      <w:tr w:rsidR="00B82CC1" w:rsidRPr="005647EB" w14:paraId="25C955F7" w14:textId="77777777" w:rsidTr="002570E4">
        <w:trPr>
          <w:jc w:val="center"/>
        </w:trPr>
        <w:tc>
          <w:tcPr>
            <w:tcW w:w="4436" w:type="dxa"/>
          </w:tcPr>
          <w:p w14:paraId="163746A1" w14:textId="4FC759A1" w:rsidR="00B82CC1" w:rsidRPr="005647EB" w:rsidRDefault="002570E4" w:rsidP="002570E4">
            <w:pPr>
              <w:pStyle w:val="TAL"/>
              <w:keepNext w:val="0"/>
              <w:keepLines w:val="0"/>
            </w:pPr>
            <w:r w:rsidRPr="005647EB">
              <w:rPr>
                <w:lang w:eastAsia="zh-CN"/>
              </w:rPr>
              <w:t xml:space="preserve">     </w:t>
            </w:r>
            <w:r w:rsidR="00B82CC1" w:rsidRPr="005647EB">
              <w:rPr>
                <w:lang w:eastAsia="zh-CN"/>
              </w:rPr>
              <w:t>reportConfigId</w:t>
            </w:r>
          </w:p>
        </w:tc>
        <w:tc>
          <w:tcPr>
            <w:tcW w:w="2485" w:type="dxa"/>
          </w:tcPr>
          <w:p w14:paraId="619D5CB6" w14:textId="77777777" w:rsidR="00B82CC1" w:rsidRPr="005647EB" w:rsidRDefault="00B82CC1" w:rsidP="002570E4">
            <w:pPr>
              <w:pStyle w:val="TAL"/>
              <w:keepNext w:val="0"/>
              <w:keepLines w:val="0"/>
            </w:pPr>
            <w:r w:rsidRPr="005647EB">
              <w:rPr>
                <w:lang w:eastAsia="zh-CN"/>
              </w:rPr>
              <w:t>idReportConfig-P</w:t>
            </w:r>
          </w:p>
        </w:tc>
        <w:tc>
          <w:tcPr>
            <w:tcW w:w="1569" w:type="dxa"/>
          </w:tcPr>
          <w:p w14:paraId="6CFAA43B" w14:textId="77777777" w:rsidR="00B82CC1" w:rsidRPr="005647EB" w:rsidRDefault="00B82CC1" w:rsidP="002570E4">
            <w:pPr>
              <w:pStyle w:val="TAL"/>
              <w:keepNext w:val="0"/>
              <w:keepLines w:val="0"/>
            </w:pPr>
          </w:p>
        </w:tc>
        <w:tc>
          <w:tcPr>
            <w:tcW w:w="1133" w:type="dxa"/>
          </w:tcPr>
          <w:p w14:paraId="667B5DC6" w14:textId="77777777" w:rsidR="00B82CC1" w:rsidRPr="005647EB" w:rsidRDefault="00B82CC1" w:rsidP="002570E4">
            <w:pPr>
              <w:pStyle w:val="TAL"/>
              <w:keepNext w:val="0"/>
              <w:keepLines w:val="0"/>
            </w:pPr>
          </w:p>
        </w:tc>
      </w:tr>
      <w:tr w:rsidR="00B82CC1" w:rsidRPr="005647EB" w14:paraId="63D1A466" w14:textId="77777777" w:rsidTr="002570E4">
        <w:trPr>
          <w:jc w:val="center"/>
        </w:trPr>
        <w:tc>
          <w:tcPr>
            <w:tcW w:w="4436" w:type="dxa"/>
          </w:tcPr>
          <w:p w14:paraId="37F3A0D3" w14:textId="15DABC4B" w:rsidR="00B82CC1" w:rsidRPr="005647EB" w:rsidRDefault="002570E4" w:rsidP="002570E4">
            <w:pPr>
              <w:pStyle w:val="TAL"/>
              <w:keepNext w:val="0"/>
              <w:keepLines w:val="0"/>
            </w:pPr>
            <w:r w:rsidRPr="005647EB">
              <w:rPr>
                <w:lang w:eastAsia="zh-CN"/>
              </w:rPr>
              <w:t xml:space="preserve">     </w:t>
            </w:r>
            <w:r w:rsidR="00B82CC1" w:rsidRPr="005647EB">
              <w:rPr>
                <w:lang w:eastAsia="zh-CN"/>
              </w:rPr>
              <w:t>reportConfig</w:t>
            </w:r>
          </w:p>
        </w:tc>
        <w:tc>
          <w:tcPr>
            <w:tcW w:w="2485" w:type="dxa"/>
          </w:tcPr>
          <w:p w14:paraId="186D8C0E" w14:textId="6B772632" w:rsidR="00B82CC1" w:rsidRPr="005647EB" w:rsidRDefault="00B82CC1" w:rsidP="002570E4">
            <w:pPr>
              <w:pStyle w:val="TAL"/>
              <w:keepNext w:val="0"/>
              <w:keepLines w:val="0"/>
            </w:pPr>
            <w:r w:rsidRPr="005647EB">
              <w:t>ReportConfigEUTRA-</w:t>
            </w:r>
            <w:r w:rsidR="002570E4" w:rsidRPr="005647EB">
              <w:t xml:space="preserve"> </w:t>
            </w:r>
            <w:r w:rsidRPr="005647EB">
              <w:t>PERIODICAL</w:t>
            </w:r>
          </w:p>
        </w:tc>
        <w:tc>
          <w:tcPr>
            <w:tcW w:w="1569" w:type="dxa"/>
          </w:tcPr>
          <w:p w14:paraId="3DA2C0EA" w14:textId="77777777" w:rsidR="00B82CC1" w:rsidRPr="005647EB" w:rsidRDefault="00B82CC1" w:rsidP="002570E4">
            <w:pPr>
              <w:pStyle w:val="TAL"/>
              <w:keepNext w:val="0"/>
              <w:keepLines w:val="0"/>
            </w:pPr>
          </w:p>
        </w:tc>
        <w:tc>
          <w:tcPr>
            <w:tcW w:w="1133" w:type="dxa"/>
          </w:tcPr>
          <w:p w14:paraId="27CFA3F5" w14:textId="77777777" w:rsidR="00B82CC1" w:rsidRPr="005647EB" w:rsidRDefault="00B82CC1" w:rsidP="002570E4">
            <w:pPr>
              <w:pStyle w:val="TAL"/>
              <w:keepNext w:val="0"/>
              <w:keepLines w:val="0"/>
            </w:pPr>
          </w:p>
        </w:tc>
      </w:tr>
      <w:tr w:rsidR="00B82CC1" w:rsidRPr="005647EB" w14:paraId="3D32F961" w14:textId="77777777" w:rsidTr="002570E4">
        <w:trPr>
          <w:jc w:val="center"/>
        </w:trPr>
        <w:tc>
          <w:tcPr>
            <w:tcW w:w="4436" w:type="dxa"/>
          </w:tcPr>
          <w:p w14:paraId="7C9CD84F" w14:textId="7D3C92FC" w:rsidR="00B82CC1" w:rsidRPr="005647EB" w:rsidRDefault="002570E4" w:rsidP="002570E4">
            <w:pPr>
              <w:pStyle w:val="TAL"/>
              <w:keepNext w:val="0"/>
              <w:keepLines w:val="0"/>
            </w:pPr>
            <w:r w:rsidRPr="005647EB">
              <w:rPr>
                <w:lang w:eastAsia="zh-CN"/>
              </w:rPr>
              <w:t xml:space="preserve">  </w:t>
            </w:r>
            <w:r w:rsidR="00B82CC1" w:rsidRPr="005647EB">
              <w:rPr>
                <w:lang w:eastAsia="zh-CN"/>
              </w:rPr>
              <w:t>}</w:t>
            </w:r>
          </w:p>
        </w:tc>
        <w:tc>
          <w:tcPr>
            <w:tcW w:w="2485" w:type="dxa"/>
          </w:tcPr>
          <w:p w14:paraId="28234730" w14:textId="77777777" w:rsidR="00B82CC1" w:rsidRPr="005647EB" w:rsidRDefault="00B82CC1" w:rsidP="002570E4">
            <w:pPr>
              <w:pStyle w:val="TAL"/>
              <w:keepNext w:val="0"/>
              <w:keepLines w:val="0"/>
            </w:pPr>
          </w:p>
        </w:tc>
        <w:tc>
          <w:tcPr>
            <w:tcW w:w="1569" w:type="dxa"/>
          </w:tcPr>
          <w:p w14:paraId="6C6EB2E8" w14:textId="77777777" w:rsidR="00B82CC1" w:rsidRPr="005647EB" w:rsidRDefault="00B82CC1" w:rsidP="002570E4">
            <w:pPr>
              <w:pStyle w:val="TAL"/>
              <w:keepNext w:val="0"/>
              <w:keepLines w:val="0"/>
            </w:pPr>
          </w:p>
        </w:tc>
        <w:tc>
          <w:tcPr>
            <w:tcW w:w="1133" w:type="dxa"/>
          </w:tcPr>
          <w:p w14:paraId="6DD27081" w14:textId="77777777" w:rsidR="00B82CC1" w:rsidRPr="005647EB" w:rsidRDefault="00B82CC1" w:rsidP="002570E4">
            <w:pPr>
              <w:pStyle w:val="TAL"/>
              <w:keepNext w:val="0"/>
              <w:keepLines w:val="0"/>
            </w:pPr>
          </w:p>
        </w:tc>
      </w:tr>
      <w:tr w:rsidR="0046604E" w:rsidRPr="005647EB" w14:paraId="28311394" w14:textId="77777777" w:rsidTr="002570E4">
        <w:trPr>
          <w:jc w:val="center"/>
        </w:trPr>
        <w:tc>
          <w:tcPr>
            <w:tcW w:w="4436" w:type="dxa"/>
          </w:tcPr>
          <w:p w14:paraId="6795C318" w14:textId="53302174" w:rsidR="0046604E" w:rsidRPr="005647EB" w:rsidRDefault="002570E4" w:rsidP="002570E4">
            <w:pPr>
              <w:pStyle w:val="TAL"/>
              <w:keepNext w:val="0"/>
              <w:keepLines w:val="0"/>
              <w:rPr>
                <w:lang w:eastAsia="zh-CN"/>
              </w:rPr>
            </w:pPr>
            <w:r w:rsidRPr="005647EB">
              <w:t xml:space="preserve">  </w:t>
            </w:r>
            <w:r w:rsidR="0046604E" w:rsidRPr="005647EB">
              <w:t>measIdToAddModList</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(SIZE</w:t>
            </w:r>
            <w:r w:rsidRPr="005647EB">
              <w:rPr>
                <w:lang w:eastAsia="zh-CN"/>
              </w:rPr>
              <w:t xml:space="preserve"> </w:t>
            </w:r>
            <w:r w:rsidR="0046604E" w:rsidRPr="005647EB">
              <w:rPr>
                <w:lang w:eastAsia="zh-CN"/>
              </w:rPr>
              <w:t>(1..maxMeasId))</w:t>
            </w:r>
            <w:r w:rsidRPr="005647EB">
              <w:rPr>
                <w:lang w:eastAsia="zh-CN"/>
              </w:rPr>
              <w:t xml:space="preserve"> </w:t>
            </w:r>
            <w:r w:rsidR="0046604E" w:rsidRPr="005647EB">
              <w:rPr>
                <w:lang w:eastAsia="zh-CN"/>
              </w:rPr>
              <w:t>of</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w:t>
            </w:r>
          </w:p>
        </w:tc>
        <w:tc>
          <w:tcPr>
            <w:tcW w:w="2485" w:type="dxa"/>
          </w:tcPr>
          <w:p w14:paraId="776A6D25" w14:textId="6D21C3CE" w:rsidR="0046604E" w:rsidRPr="005647EB" w:rsidRDefault="0046604E" w:rsidP="002570E4">
            <w:pPr>
              <w:pStyle w:val="TAL"/>
              <w:keepNext w:val="0"/>
              <w:keepLines w:val="0"/>
            </w:pPr>
            <w:r w:rsidRPr="005647EB">
              <w:t>1</w:t>
            </w:r>
            <w:r w:rsidR="002570E4" w:rsidRPr="005647EB">
              <w:t xml:space="preserve"> </w:t>
            </w:r>
            <w:r w:rsidRPr="005647EB">
              <w:t>entry</w:t>
            </w:r>
          </w:p>
        </w:tc>
        <w:tc>
          <w:tcPr>
            <w:tcW w:w="1569" w:type="dxa"/>
          </w:tcPr>
          <w:p w14:paraId="48EA2731" w14:textId="77777777" w:rsidR="0046604E" w:rsidRPr="005647EB" w:rsidRDefault="0046604E" w:rsidP="002570E4">
            <w:pPr>
              <w:pStyle w:val="TAL"/>
              <w:keepNext w:val="0"/>
              <w:keepLines w:val="0"/>
            </w:pPr>
          </w:p>
        </w:tc>
        <w:tc>
          <w:tcPr>
            <w:tcW w:w="1133" w:type="dxa"/>
          </w:tcPr>
          <w:p w14:paraId="59EE5B4A" w14:textId="77777777" w:rsidR="0046604E" w:rsidRPr="005647EB" w:rsidRDefault="0046604E" w:rsidP="002570E4">
            <w:pPr>
              <w:pStyle w:val="TAL"/>
              <w:keepNext w:val="0"/>
              <w:keepLines w:val="0"/>
            </w:pPr>
          </w:p>
        </w:tc>
      </w:tr>
      <w:tr w:rsidR="0046604E" w:rsidRPr="005647EB" w14:paraId="25AAA544" w14:textId="77777777" w:rsidTr="002570E4">
        <w:trPr>
          <w:jc w:val="center"/>
        </w:trPr>
        <w:tc>
          <w:tcPr>
            <w:tcW w:w="4436" w:type="dxa"/>
          </w:tcPr>
          <w:p w14:paraId="7DC8EB9B" w14:textId="4329776F" w:rsidR="0046604E" w:rsidRPr="005647EB" w:rsidRDefault="002570E4" w:rsidP="002570E4">
            <w:pPr>
              <w:pStyle w:val="TAL"/>
              <w:keepNext w:val="0"/>
              <w:keepLines w:val="0"/>
            </w:pPr>
            <w:r w:rsidRPr="005647EB">
              <w:rPr>
                <w:lang w:eastAsia="zh-CN"/>
              </w:rPr>
              <w:t xml:space="preserve">   </w:t>
            </w:r>
            <w:r w:rsidR="0046604E" w:rsidRPr="005647EB">
              <w:rPr>
                <w:lang w:eastAsia="zh-CN"/>
              </w:rPr>
              <w:t>measId</w:t>
            </w:r>
          </w:p>
        </w:tc>
        <w:tc>
          <w:tcPr>
            <w:tcW w:w="2485" w:type="dxa"/>
          </w:tcPr>
          <w:p w14:paraId="20038728"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569" w:type="dxa"/>
          </w:tcPr>
          <w:p w14:paraId="4264C819" w14:textId="77777777" w:rsidR="0046604E" w:rsidRPr="005647EB" w:rsidRDefault="0046604E" w:rsidP="002570E4">
            <w:pPr>
              <w:pStyle w:val="TAL"/>
              <w:keepNext w:val="0"/>
              <w:keepLines w:val="0"/>
            </w:pPr>
          </w:p>
        </w:tc>
        <w:tc>
          <w:tcPr>
            <w:tcW w:w="1133" w:type="dxa"/>
          </w:tcPr>
          <w:p w14:paraId="2F5D3442" w14:textId="77777777" w:rsidR="0046604E" w:rsidRPr="005647EB" w:rsidRDefault="0046604E" w:rsidP="002570E4">
            <w:pPr>
              <w:pStyle w:val="TAL"/>
              <w:keepNext w:val="0"/>
              <w:keepLines w:val="0"/>
            </w:pPr>
          </w:p>
        </w:tc>
      </w:tr>
      <w:tr w:rsidR="0046604E" w:rsidRPr="005647EB" w14:paraId="1A975C32"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1E92DAA7" w14:textId="76C73BE9" w:rsidR="0046604E" w:rsidRPr="005647EB" w:rsidRDefault="002570E4" w:rsidP="002570E4">
            <w:pPr>
              <w:pStyle w:val="TAL"/>
              <w:keepNext w:val="0"/>
              <w:keepLines w:val="0"/>
            </w:pPr>
            <w:r w:rsidRPr="005647EB">
              <w:rPr>
                <w:lang w:eastAsia="zh-CN"/>
              </w:rPr>
              <w:t xml:space="preserve">   </w:t>
            </w:r>
            <w:r w:rsidR="0046604E" w:rsidRPr="005647EB">
              <w:t>measObjectId</w:t>
            </w:r>
          </w:p>
        </w:tc>
        <w:tc>
          <w:tcPr>
            <w:tcW w:w="2485" w:type="dxa"/>
            <w:tcBorders>
              <w:top w:val="single" w:sz="4" w:space="0" w:color="000000"/>
              <w:left w:val="single" w:sz="4" w:space="0" w:color="000000"/>
              <w:bottom w:val="single" w:sz="4" w:space="0" w:color="000000"/>
              <w:right w:val="single" w:sz="4" w:space="0" w:color="000000"/>
            </w:tcBorders>
          </w:tcPr>
          <w:p w14:paraId="02DAEDF2" w14:textId="77777777" w:rsidR="0046604E" w:rsidRPr="005647EB" w:rsidDel="008F6C32" w:rsidRDefault="0046604E" w:rsidP="002570E4">
            <w:pPr>
              <w:pStyle w:val="TAL"/>
              <w:keepNext w:val="0"/>
              <w:keepLines w:val="0"/>
              <w:rPr>
                <w:rFonts w:eastAsia="MS Mincho"/>
                <w:lang w:eastAsia="ja-JP"/>
              </w:rPr>
            </w:pPr>
            <w:r w:rsidRPr="005647EB">
              <w:t>IdMeasObject</w:t>
            </w:r>
            <w:r w:rsidR="00B82CC1" w:rsidRPr="005647EB">
              <w:t>-f2</w:t>
            </w:r>
          </w:p>
        </w:tc>
        <w:tc>
          <w:tcPr>
            <w:tcW w:w="1569" w:type="dxa"/>
            <w:tcBorders>
              <w:top w:val="single" w:sz="4" w:space="0" w:color="000000"/>
              <w:left w:val="single" w:sz="4" w:space="0" w:color="000000"/>
              <w:bottom w:val="single" w:sz="4" w:space="0" w:color="000000"/>
              <w:right w:val="single" w:sz="4" w:space="0" w:color="000000"/>
            </w:tcBorders>
          </w:tcPr>
          <w:p w14:paraId="23E71603"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7344344D" w14:textId="77777777" w:rsidR="0046604E" w:rsidRPr="005647EB" w:rsidRDefault="0046604E" w:rsidP="002570E4">
            <w:pPr>
              <w:pStyle w:val="TAL"/>
              <w:keepNext w:val="0"/>
              <w:keepLines w:val="0"/>
            </w:pPr>
          </w:p>
        </w:tc>
      </w:tr>
      <w:tr w:rsidR="0046604E" w:rsidRPr="005647EB" w14:paraId="26CE1E7D"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3BB8A522" w14:textId="5582B914" w:rsidR="0046604E" w:rsidRPr="005647EB" w:rsidRDefault="002570E4" w:rsidP="002570E4">
            <w:pPr>
              <w:pStyle w:val="TAL"/>
              <w:keepNext w:val="0"/>
              <w:keepLines w:val="0"/>
            </w:pPr>
            <w:r w:rsidRPr="005647EB">
              <w:rPr>
                <w:lang w:eastAsia="zh-CN"/>
              </w:rPr>
              <w:t xml:space="preserve">   </w:t>
            </w:r>
            <w:r w:rsidR="0046604E" w:rsidRPr="005647EB">
              <w:t>reportConfigId</w:t>
            </w:r>
          </w:p>
        </w:tc>
        <w:tc>
          <w:tcPr>
            <w:tcW w:w="2485" w:type="dxa"/>
            <w:tcBorders>
              <w:top w:val="single" w:sz="4" w:space="0" w:color="000000"/>
              <w:left w:val="single" w:sz="4" w:space="0" w:color="000000"/>
              <w:bottom w:val="single" w:sz="4" w:space="0" w:color="000000"/>
              <w:right w:val="single" w:sz="4" w:space="0" w:color="000000"/>
            </w:tcBorders>
          </w:tcPr>
          <w:p w14:paraId="35A3E151" w14:textId="77777777" w:rsidR="0046604E" w:rsidRPr="005647EB" w:rsidDel="008F6C32" w:rsidRDefault="0046604E" w:rsidP="002570E4">
            <w:pPr>
              <w:pStyle w:val="TAL"/>
              <w:keepNext w:val="0"/>
              <w:keepLines w:val="0"/>
              <w:rPr>
                <w:rFonts w:eastAsia="MS Mincho"/>
                <w:lang w:eastAsia="ja-JP"/>
              </w:rPr>
            </w:pPr>
            <w:r w:rsidRPr="005647EB">
              <w:t>IdReportConfig</w:t>
            </w:r>
            <w:r w:rsidR="00B82CC1" w:rsidRPr="005647EB">
              <w:t>-P</w:t>
            </w:r>
          </w:p>
        </w:tc>
        <w:tc>
          <w:tcPr>
            <w:tcW w:w="1569" w:type="dxa"/>
            <w:tcBorders>
              <w:top w:val="single" w:sz="4" w:space="0" w:color="000000"/>
              <w:left w:val="single" w:sz="4" w:space="0" w:color="000000"/>
              <w:bottom w:val="single" w:sz="4" w:space="0" w:color="000000"/>
              <w:right w:val="single" w:sz="4" w:space="0" w:color="000000"/>
            </w:tcBorders>
          </w:tcPr>
          <w:p w14:paraId="6B07C3B4"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23EBC415" w14:textId="77777777" w:rsidR="0046604E" w:rsidRPr="005647EB" w:rsidRDefault="0046604E" w:rsidP="002570E4">
            <w:pPr>
              <w:pStyle w:val="TAL"/>
              <w:keepNext w:val="0"/>
              <w:keepLines w:val="0"/>
            </w:pPr>
          </w:p>
        </w:tc>
      </w:tr>
      <w:tr w:rsidR="0046604E" w:rsidRPr="005647EB" w14:paraId="7BC48D4B" w14:textId="77777777" w:rsidTr="002570E4">
        <w:trPr>
          <w:jc w:val="center"/>
        </w:trPr>
        <w:tc>
          <w:tcPr>
            <w:tcW w:w="4436" w:type="dxa"/>
          </w:tcPr>
          <w:p w14:paraId="4C74787A" w14:textId="1B21200E" w:rsidR="0046604E" w:rsidRPr="005647EB" w:rsidRDefault="002570E4" w:rsidP="002570E4">
            <w:pPr>
              <w:pStyle w:val="TAL"/>
              <w:keepNext w:val="0"/>
              <w:keepLines w:val="0"/>
            </w:pPr>
            <w:r w:rsidRPr="005647EB">
              <w:rPr>
                <w:lang w:eastAsia="zh-CN"/>
              </w:rPr>
              <w:t xml:space="preserve">   </w:t>
            </w:r>
            <w:r w:rsidR="0046604E" w:rsidRPr="005647EB">
              <w:rPr>
                <w:lang w:eastAsia="zh-CN"/>
              </w:rPr>
              <w:t>}</w:t>
            </w:r>
          </w:p>
        </w:tc>
        <w:tc>
          <w:tcPr>
            <w:tcW w:w="2485" w:type="dxa"/>
          </w:tcPr>
          <w:p w14:paraId="2B3EBCB5" w14:textId="77777777" w:rsidR="0046604E" w:rsidRPr="005647EB" w:rsidRDefault="0046604E" w:rsidP="002570E4">
            <w:pPr>
              <w:pStyle w:val="TAL"/>
              <w:keepNext w:val="0"/>
              <w:keepLines w:val="0"/>
            </w:pPr>
          </w:p>
        </w:tc>
        <w:tc>
          <w:tcPr>
            <w:tcW w:w="1569" w:type="dxa"/>
          </w:tcPr>
          <w:p w14:paraId="20DA442C" w14:textId="77777777" w:rsidR="0046604E" w:rsidRPr="005647EB" w:rsidRDefault="0046604E" w:rsidP="002570E4">
            <w:pPr>
              <w:pStyle w:val="TAL"/>
              <w:keepNext w:val="0"/>
              <w:keepLines w:val="0"/>
            </w:pPr>
          </w:p>
        </w:tc>
        <w:tc>
          <w:tcPr>
            <w:tcW w:w="1133" w:type="dxa"/>
          </w:tcPr>
          <w:p w14:paraId="70760C58" w14:textId="77777777" w:rsidR="0046604E" w:rsidRPr="005647EB" w:rsidRDefault="0046604E" w:rsidP="002570E4">
            <w:pPr>
              <w:pStyle w:val="TAL"/>
              <w:keepNext w:val="0"/>
              <w:keepLines w:val="0"/>
            </w:pPr>
          </w:p>
        </w:tc>
      </w:tr>
      <w:tr w:rsidR="0046604E" w:rsidRPr="005647EB" w14:paraId="09B5F45B" w14:textId="77777777" w:rsidTr="002570E4">
        <w:trPr>
          <w:jc w:val="center"/>
        </w:trPr>
        <w:tc>
          <w:tcPr>
            <w:tcW w:w="4436" w:type="dxa"/>
          </w:tcPr>
          <w:p w14:paraId="3E6D63DE" w14:textId="77777777" w:rsidR="0046604E" w:rsidRPr="005647EB" w:rsidRDefault="0046604E" w:rsidP="002570E4">
            <w:pPr>
              <w:pStyle w:val="TAL"/>
              <w:keepNext w:val="0"/>
              <w:keepLines w:val="0"/>
            </w:pPr>
            <w:r w:rsidRPr="005647EB">
              <w:t>}</w:t>
            </w:r>
          </w:p>
        </w:tc>
        <w:tc>
          <w:tcPr>
            <w:tcW w:w="2485" w:type="dxa"/>
          </w:tcPr>
          <w:p w14:paraId="059D0B9A" w14:textId="77777777" w:rsidR="0046604E" w:rsidRPr="005647EB" w:rsidRDefault="0046604E" w:rsidP="002570E4">
            <w:pPr>
              <w:pStyle w:val="TAL"/>
              <w:keepNext w:val="0"/>
              <w:keepLines w:val="0"/>
            </w:pPr>
          </w:p>
        </w:tc>
        <w:tc>
          <w:tcPr>
            <w:tcW w:w="1569" w:type="dxa"/>
          </w:tcPr>
          <w:p w14:paraId="74D2BF26" w14:textId="77777777" w:rsidR="0046604E" w:rsidRPr="005647EB" w:rsidRDefault="0046604E" w:rsidP="002570E4">
            <w:pPr>
              <w:pStyle w:val="TAL"/>
              <w:keepNext w:val="0"/>
              <w:keepLines w:val="0"/>
            </w:pPr>
          </w:p>
        </w:tc>
        <w:tc>
          <w:tcPr>
            <w:tcW w:w="1133" w:type="dxa"/>
          </w:tcPr>
          <w:p w14:paraId="53FC1B73" w14:textId="77777777" w:rsidR="0046604E" w:rsidRPr="005647EB" w:rsidRDefault="0046604E" w:rsidP="002570E4">
            <w:pPr>
              <w:pStyle w:val="TAL"/>
              <w:keepNext w:val="0"/>
              <w:keepLines w:val="0"/>
            </w:pPr>
          </w:p>
        </w:tc>
      </w:tr>
    </w:tbl>
    <w:p w14:paraId="246BF7EA" w14:textId="77777777" w:rsidR="0046604E" w:rsidRPr="005647EB" w:rsidRDefault="0046604E" w:rsidP="002570E4">
      <w:pPr>
        <w:rPr>
          <w:rFonts w:eastAsia="MS Mincho"/>
          <w:lang w:eastAsia="ja-JP"/>
        </w:rPr>
      </w:pPr>
    </w:p>
    <w:p w14:paraId="5D128FF7" w14:textId="77777777" w:rsidR="0046604E" w:rsidRPr="005647EB" w:rsidRDefault="0046604E" w:rsidP="002570E4">
      <w:pPr>
        <w:pStyle w:val="TH"/>
        <w:keepNext w:val="0"/>
        <w:keepLines w:val="0"/>
      </w:pPr>
      <w:r w:rsidRPr="005647EB">
        <w:t>Table 8.3.4.4.3-</w:t>
      </w:r>
      <w:r w:rsidR="00B82CC1" w:rsidRPr="005647EB">
        <w:rPr>
          <w:lang w:eastAsia="zh-CN"/>
        </w:rPr>
        <w:t>1</w:t>
      </w:r>
      <w:r w:rsidR="00B82CC1" w:rsidRPr="005647EB">
        <w:rPr>
          <w:rFonts w:eastAsia="MS Mincho"/>
          <w:lang w:eastAsia="ja-JP"/>
        </w:rPr>
        <w:t>4</w:t>
      </w:r>
      <w:r w:rsidRPr="005647EB">
        <w:t xml:space="preserve">: </w:t>
      </w:r>
      <w:r w:rsidRPr="005647EB">
        <w:rPr>
          <w:i/>
        </w:rPr>
        <w:t>MeasResults</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r w:rsidRPr="005647EB" w:rsidDel="00B20CBE">
        <w:t xml:space="preserve"> </w:t>
      </w:r>
      <w:r w:rsidRPr="005647EB">
        <w:rPr>
          <w:lang w:eastAsia="zh-CN"/>
        </w:rPr>
        <w:t>(</w:t>
      </w:r>
      <w:r w:rsidR="003B76FF" w:rsidRPr="005647EB">
        <w:rPr>
          <w:lang w:eastAsia="zh-CN"/>
        </w:rPr>
        <w:t>step</w:t>
      </w:r>
      <w:r w:rsidR="003B76FF" w:rsidRPr="005647EB">
        <w:rPr>
          <w:rFonts w:eastAsia="MS Mincho"/>
          <w:lang w:eastAsia="ja-JP"/>
        </w:rPr>
        <w:t>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6604E" w:rsidRPr="005647EB" w14:paraId="5F80312D" w14:textId="77777777" w:rsidTr="002570E4">
        <w:trPr>
          <w:cantSplit/>
          <w:jc w:val="center"/>
        </w:trPr>
        <w:tc>
          <w:tcPr>
            <w:tcW w:w="9536" w:type="dxa"/>
            <w:gridSpan w:val="4"/>
          </w:tcPr>
          <w:p w14:paraId="2C29ED45" w14:textId="2C02A163"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Pr="005647EB">
              <w:t>[</w:t>
            </w:r>
            <w:r w:rsidRPr="005647EB">
              <w:rPr>
                <w:rFonts w:eastAsia="MS Mincho"/>
                <w:lang w:eastAsia="ja-JP"/>
              </w:rPr>
              <w:t>5</w:t>
            </w:r>
            <w:r w:rsidRPr="005647EB">
              <w:t>]</w:t>
            </w:r>
            <w:r w:rsidR="002570E4" w:rsidRPr="005647EB">
              <w:t xml:space="preserve"> </w:t>
            </w:r>
            <w:r w:rsidRPr="005647EB">
              <w:t>clause</w:t>
            </w:r>
            <w:r w:rsidR="002570E4" w:rsidRPr="005647EB">
              <w:t xml:space="preserve"> </w:t>
            </w:r>
            <w:r w:rsidRPr="005647EB">
              <w:t>6.3.5</w:t>
            </w:r>
          </w:p>
        </w:tc>
      </w:tr>
      <w:tr w:rsidR="0046604E" w:rsidRPr="005647EB" w14:paraId="4D4481BC" w14:textId="77777777" w:rsidTr="002570E4">
        <w:trPr>
          <w:jc w:val="center"/>
        </w:trPr>
        <w:tc>
          <w:tcPr>
            <w:tcW w:w="4436" w:type="dxa"/>
          </w:tcPr>
          <w:p w14:paraId="53EB85A1" w14:textId="552E1C9E"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267" w:type="dxa"/>
          </w:tcPr>
          <w:p w14:paraId="0D725C1D" w14:textId="77777777" w:rsidR="0046604E" w:rsidRPr="005647EB" w:rsidRDefault="0046604E" w:rsidP="002570E4">
            <w:pPr>
              <w:pStyle w:val="TAH"/>
              <w:keepNext w:val="0"/>
              <w:keepLines w:val="0"/>
            </w:pPr>
            <w:r w:rsidRPr="005647EB">
              <w:t>Value/remark</w:t>
            </w:r>
          </w:p>
        </w:tc>
        <w:tc>
          <w:tcPr>
            <w:tcW w:w="1700" w:type="dxa"/>
          </w:tcPr>
          <w:p w14:paraId="77448A37" w14:textId="77777777" w:rsidR="0046604E" w:rsidRPr="005647EB" w:rsidRDefault="0046604E" w:rsidP="002570E4">
            <w:pPr>
              <w:pStyle w:val="TAH"/>
              <w:keepNext w:val="0"/>
              <w:keepLines w:val="0"/>
            </w:pPr>
            <w:r w:rsidRPr="005647EB">
              <w:t>Comment</w:t>
            </w:r>
          </w:p>
        </w:tc>
        <w:tc>
          <w:tcPr>
            <w:tcW w:w="1133" w:type="dxa"/>
          </w:tcPr>
          <w:p w14:paraId="1B775D57" w14:textId="77777777" w:rsidR="0046604E" w:rsidRPr="005647EB" w:rsidRDefault="0046604E" w:rsidP="002570E4">
            <w:pPr>
              <w:pStyle w:val="TAH"/>
              <w:keepNext w:val="0"/>
              <w:keepLines w:val="0"/>
            </w:pPr>
            <w:r w:rsidRPr="005647EB">
              <w:t>Condition</w:t>
            </w:r>
          </w:p>
        </w:tc>
      </w:tr>
      <w:tr w:rsidR="0046604E" w:rsidRPr="005647EB" w14:paraId="485E59DF" w14:textId="77777777" w:rsidTr="002570E4">
        <w:trPr>
          <w:jc w:val="center"/>
        </w:trPr>
        <w:tc>
          <w:tcPr>
            <w:tcW w:w="4436" w:type="dxa"/>
          </w:tcPr>
          <w:p w14:paraId="5831ECCD" w14:textId="33EAEC33" w:rsidR="0046604E" w:rsidRPr="005647EB" w:rsidRDefault="002570E4" w:rsidP="002570E4">
            <w:pPr>
              <w:pStyle w:val="TAL"/>
              <w:keepNext w:val="0"/>
              <w:keepLines w:val="0"/>
            </w:pPr>
            <w:r w:rsidRPr="005647EB">
              <w:t xml:space="preserve"> </w:t>
            </w:r>
            <w:r w:rsidR="0046604E" w:rsidRPr="005647EB">
              <w:t>MeasResults</w:t>
            </w:r>
            <w:r w:rsidRPr="005647EB">
              <w:t xml:space="preserve"> </w:t>
            </w:r>
            <w:r w:rsidR="0046604E" w:rsidRPr="005647EB">
              <w:t>::=</w:t>
            </w:r>
            <w:r w:rsidRPr="005647EB">
              <w:t xml:space="preserve"> </w:t>
            </w:r>
            <w:r w:rsidR="0046604E" w:rsidRPr="005647EB">
              <w:t>SEQUENCE</w:t>
            </w:r>
            <w:r w:rsidRPr="005647EB">
              <w:t xml:space="preserve"> </w:t>
            </w:r>
            <w:r w:rsidR="0046604E" w:rsidRPr="005647EB">
              <w:t>{</w:t>
            </w:r>
          </w:p>
        </w:tc>
        <w:tc>
          <w:tcPr>
            <w:tcW w:w="2267" w:type="dxa"/>
          </w:tcPr>
          <w:p w14:paraId="0E5656B5" w14:textId="77777777" w:rsidR="0046604E" w:rsidRPr="005647EB" w:rsidRDefault="0046604E" w:rsidP="002570E4">
            <w:pPr>
              <w:pStyle w:val="TAL"/>
              <w:keepNext w:val="0"/>
              <w:keepLines w:val="0"/>
            </w:pPr>
          </w:p>
        </w:tc>
        <w:tc>
          <w:tcPr>
            <w:tcW w:w="1700" w:type="dxa"/>
          </w:tcPr>
          <w:p w14:paraId="21491641" w14:textId="77777777" w:rsidR="0046604E" w:rsidRPr="005647EB" w:rsidRDefault="0046604E" w:rsidP="002570E4">
            <w:pPr>
              <w:pStyle w:val="TAL"/>
              <w:keepNext w:val="0"/>
              <w:keepLines w:val="0"/>
            </w:pPr>
          </w:p>
        </w:tc>
        <w:tc>
          <w:tcPr>
            <w:tcW w:w="1133" w:type="dxa"/>
          </w:tcPr>
          <w:p w14:paraId="0BE76D72" w14:textId="77777777" w:rsidR="0046604E" w:rsidRPr="005647EB" w:rsidRDefault="0046604E" w:rsidP="002570E4">
            <w:pPr>
              <w:pStyle w:val="TAL"/>
              <w:keepNext w:val="0"/>
              <w:keepLines w:val="0"/>
            </w:pPr>
          </w:p>
        </w:tc>
      </w:tr>
      <w:tr w:rsidR="0046604E" w:rsidRPr="005647EB" w14:paraId="56DA0E18" w14:textId="77777777" w:rsidTr="002570E4">
        <w:trPr>
          <w:jc w:val="center"/>
        </w:trPr>
        <w:tc>
          <w:tcPr>
            <w:tcW w:w="4436" w:type="dxa"/>
          </w:tcPr>
          <w:p w14:paraId="66AAA756" w14:textId="457F3577" w:rsidR="0046604E" w:rsidRPr="005647EB" w:rsidRDefault="002570E4" w:rsidP="002570E4">
            <w:pPr>
              <w:pStyle w:val="TAL"/>
              <w:keepNext w:val="0"/>
              <w:keepLines w:val="0"/>
            </w:pPr>
            <w:r w:rsidRPr="005647EB">
              <w:t xml:space="preserve">   </w:t>
            </w:r>
            <w:r w:rsidR="0046604E" w:rsidRPr="005647EB">
              <w:t>measId</w:t>
            </w:r>
          </w:p>
        </w:tc>
        <w:tc>
          <w:tcPr>
            <w:tcW w:w="2267" w:type="dxa"/>
          </w:tcPr>
          <w:p w14:paraId="3BE27A97"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700" w:type="dxa"/>
          </w:tcPr>
          <w:p w14:paraId="7A85BF5B" w14:textId="1D853C65" w:rsidR="0046604E" w:rsidRPr="005647EB" w:rsidRDefault="0046604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780AF15A" w14:textId="77777777" w:rsidR="0046604E" w:rsidRPr="005647EB" w:rsidRDefault="0046604E" w:rsidP="002570E4">
            <w:pPr>
              <w:pStyle w:val="TAL"/>
              <w:keepNext w:val="0"/>
              <w:keepLines w:val="0"/>
            </w:pPr>
          </w:p>
        </w:tc>
      </w:tr>
      <w:tr w:rsidR="0046604E" w:rsidRPr="005647EB" w14:paraId="61CF8F73" w14:textId="77777777" w:rsidTr="002570E4">
        <w:trPr>
          <w:jc w:val="center"/>
        </w:trPr>
        <w:tc>
          <w:tcPr>
            <w:tcW w:w="4436" w:type="dxa"/>
          </w:tcPr>
          <w:p w14:paraId="065B8710" w14:textId="28E51C4C" w:rsidR="0046604E" w:rsidRPr="005647EB" w:rsidRDefault="002570E4" w:rsidP="002570E4">
            <w:pPr>
              <w:pStyle w:val="TAL"/>
              <w:keepNext w:val="0"/>
              <w:keepLines w:val="0"/>
            </w:pPr>
            <w:r w:rsidRPr="005647EB">
              <w:t xml:space="preserve">   </w:t>
            </w:r>
            <w:r w:rsidR="0046604E" w:rsidRPr="005647EB">
              <w:t>measResult</w:t>
            </w:r>
            <w:r w:rsidR="0046604E" w:rsidRPr="005647EB">
              <w:rPr>
                <w:lang w:eastAsia="ja-JP"/>
              </w:rPr>
              <w:t>Serv</w:t>
            </w:r>
            <w:r w:rsidR="0046604E" w:rsidRPr="005647EB">
              <w:rPr>
                <w:lang w:eastAsia="zh-CN"/>
              </w:rPr>
              <w:t>Cell</w:t>
            </w:r>
            <w:r w:rsidRPr="005647EB">
              <w:t xml:space="preserve"> </w:t>
            </w:r>
            <w:r w:rsidR="0046604E" w:rsidRPr="005647EB">
              <w:t>SEQUENCE</w:t>
            </w:r>
            <w:r w:rsidRPr="005647EB">
              <w:t xml:space="preserve"> </w:t>
            </w:r>
            <w:r w:rsidR="0046604E" w:rsidRPr="005647EB">
              <w:t>{</w:t>
            </w:r>
          </w:p>
        </w:tc>
        <w:tc>
          <w:tcPr>
            <w:tcW w:w="2267" w:type="dxa"/>
          </w:tcPr>
          <w:p w14:paraId="00592A36" w14:textId="77777777" w:rsidR="0046604E" w:rsidRPr="005647EB" w:rsidRDefault="0046604E" w:rsidP="002570E4">
            <w:pPr>
              <w:pStyle w:val="TAL"/>
              <w:keepNext w:val="0"/>
              <w:keepLines w:val="0"/>
            </w:pPr>
          </w:p>
        </w:tc>
        <w:tc>
          <w:tcPr>
            <w:tcW w:w="1700" w:type="dxa"/>
          </w:tcPr>
          <w:p w14:paraId="77B51256" w14:textId="77777777" w:rsidR="0046604E" w:rsidRPr="005647EB" w:rsidRDefault="0046604E" w:rsidP="002570E4">
            <w:pPr>
              <w:pStyle w:val="TAL"/>
              <w:keepNext w:val="0"/>
              <w:keepLines w:val="0"/>
            </w:pPr>
          </w:p>
        </w:tc>
        <w:tc>
          <w:tcPr>
            <w:tcW w:w="1133" w:type="dxa"/>
          </w:tcPr>
          <w:p w14:paraId="788D5A56" w14:textId="77777777" w:rsidR="0046604E" w:rsidRPr="005647EB" w:rsidRDefault="0046604E" w:rsidP="002570E4">
            <w:pPr>
              <w:pStyle w:val="TAL"/>
              <w:keepNext w:val="0"/>
              <w:keepLines w:val="0"/>
            </w:pPr>
          </w:p>
        </w:tc>
      </w:tr>
      <w:tr w:rsidR="0046604E" w:rsidRPr="005647EB" w14:paraId="24FDCA2E" w14:textId="77777777" w:rsidTr="002570E4">
        <w:trPr>
          <w:jc w:val="center"/>
        </w:trPr>
        <w:tc>
          <w:tcPr>
            <w:tcW w:w="4436" w:type="dxa"/>
          </w:tcPr>
          <w:p w14:paraId="72BF1281" w14:textId="1FBCFCE6" w:rsidR="0046604E" w:rsidRPr="005647EB" w:rsidRDefault="002570E4" w:rsidP="002570E4">
            <w:pPr>
              <w:pStyle w:val="TAL"/>
              <w:keepNext w:val="0"/>
              <w:keepLines w:val="0"/>
            </w:pPr>
            <w:r w:rsidRPr="005647EB">
              <w:t xml:space="preserve">     </w:t>
            </w:r>
            <w:r w:rsidR="0046604E" w:rsidRPr="005647EB">
              <w:t>rsrpResult</w:t>
            </w:r>
          </w:p>
        </w:tc>
        <w:tc>
          <w:tcPr>
            <w:tcW w:w="2267" w:type="dxa"/>
          </w:tcPr>
          <w:p w14:paraId="2735D600" w14:textId="77777777" w:rsidR="0046604E" w:rsidRPr="005647EB" w:rsidRDefault="0046604E" w:rsidP="002570E4">
            <w:pPr>
              <w:pStyle w:val="TAL"/>
              <w:keepNext w:val="0"/>
              <w:keepLines w:val="0"/>
            </w:pPr>
          </w:p>
        </w:tc>
        <w:tc>
          <w:tcPr>
            <w:tcW w:w="1700" w:type="dxa"/>
          </w:tcPr>
          <w:p w14:paraId="575F90A5" w14:textId="1A4396A8"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83CF132" w14:textId="77777777" w:rsidR="0046604E" w:rsidRPr="005647EB" w:rsidRDefault="0046604E" w:rsidP="002570E4">
            <w:pPr>
              <w:pStyle w:val="TAL"/>
              <w:keepNext w:val="0"/>
              <w:keepLines w:val="0"/>
            </w:pPr>
          </w:p>
        </w:tc>
      </w:tr>
      <w:tr w:rsidR="0046604E" w:rsidRPr="005647EB" w14:paraId="3947E22B" w14:textId="77777777" w:rsidTr="002570E4">
        <w:trPr>
          <w:jc w:val="center"/>
        </w:trPr>
        <w:tc>
          <w:tcPr>
            <w:tcW w:w="4436" w:type="dxa"/>
          </w:tcPr>
          <w:p w14:paraId="37421756" w14:textId="7465BB98" w:rsidR="0046604E" w:rsidRPr="005647EB" w:rsidRDefault="002570E4" w:rsidP="002570E4">
            <w:pPr>
              <w:pStyle w:val="TAL"/>
              <w:keepNext w:val="0"/>
              <w:keepLines w:val="0"/>
            </w:pPr>
            <w:r w:rsidRPr="005647EB">
              <w:t xml:space="preserve">     </w:t>
            </w:r>
            <w:r w:rsidR="0046604E" w:rsidRPr="005647EB">
              <w:t>rsrqResult</w:t>
            </w:r>
          </w:p>
        </w:tc>
        <w:tc>
          <w:tcPr>
            <w:tcW w:w="2267" w:type="dxa"/>
          </w:tcPr>
          <w:p w14:paraId="7D8602CC" w14:textId="77777777" w:rsidR="0046604E" w:rsidRPr="005647EB" w:rsidRDefault="0046604E" w:rsidP="002570E4">
            <w:pPr>
              <w:pStyle w:val="TAL"/>
              <w:keepNext w:val="0"/>
              <w:keepLines w:val="0"/>
            </w:pPr>
          </w:p>
        </w:tc>
        <w:tc>
          <w:tcPr>
            <w:tcW w:w="1700" w:type="dxa"/>
          </w:tcPr>
          <w:p w14:paraId="19265408" w14:textId="29B677A0"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E727D90" w14:textId="77777777" w:rsidR="0046604E" w:rsidRPr="005647EB" w:rsidRDefault="0046604E" w:rsidP="002570E4">
            <w:pPr>
              <w:pStyle w:val="TAL"/>
              <w:keepNext w:val="0"/>
              <w:keepLines w:val="0"/>
            </w:pPr>
          </w:p>
        </w:tc>
      </w:tr>
      <w:tr w:rsidR="0046604E" w:rsidRPr="005647EB" w14:paraId="6A5DC20A" w14:textId="77777777" w:rsidTr="002570E4">
        <w:trPr>
          <w:jc w:val="center"/>
        </w:trPr>
        <w:tc>
          <w:tcPr>
            <w:tcW w:w="4436" w:type="dxa"/>
          </w:tcPr>
          <w:p w14:paraId="15BC51FB" w14:textId="6CB8D6AA" w:rsidR="0046604E" w:rsidRPr="005647EB" w:rsidRDefault="002570E4" w:rsidP="002570E4">
            <w:pPr>
              <w:pStyle w:val="TAL"/>
              <w:keepNext w:val="0"/>
              <w:keepLines w:val="0"/>
            </w:pPr>
            <w:r w:rsidRPr="005647EB">
              <w:t xml:space="preserve">   </w:t>
            </w:r>
            <w:r w:rsidR="0046604E" w:rsidRPr="005647EB">
              <w:t>}</w:t>
            </w:r>
          </w:p>
        </w:tc>
        <w:tc>
          <w:tcPr>
            <w:tcW w:w="2267" w:type="dxa"/>
          </w:tcPr>
          <w:p w14:paraId="74A1D329" w14:textId="77777777" w:rsidR="0046604E" w:rsidRPr="005647EB" w:rsidRDefault="0046604E" w:rsidP="002570E4">
            <w:pPr>
              <w:pStyle w:val="TAL"/>
              <w:keepNext w:val="0"/>
              <w:keepLines w:val="0"/>
            </w:pPr>
          </w:p>
        </w:tc>
        <w:tc>
          <w:tcPr>
            <w:tcW w:w="1700" w:type="dxa"/>
          </w:tcPr>
          <w:p w14:paraId="7F2EC8F2" w14:textId="77777777" w:rsidR="0046604E" w:rsidRPr="005647EB" w:rsidRDefault="0046604E" w:rsidP="002570E4">
            <w:pPr>
              <w:pStyle w:val="TAL"/>
              <w:keepNext w:val="0"/>
              <w:keepLines w:val="0"/>
            </w:pPr>
          </w:p>
        </w:tc>
        <w:tc>
          <w:tcPr>
            <w:tcW w:w="1133" w:type="dxa"/>
          </w:tcPr>
          <w:p w14:paraId="40DFF243" w14:textId="77777777" w:rsidR="0046604E" w:rsidRPr="005647EB" w:rsidRDefault="0046604E" w:rsidP="002570E4">
            <w:pPr>
              <w:pStyle w:val="TAL"/>
              <w:keepNext w:val="0"/>
              <w:keepLines w:val="0"/>
            </w:pPr>
          </w:p>
        </w:tc>
      </w:tr>
      <w:tr w:rsidR="0046604E" w:rsidRPr="005647EB" w14:paraId="3A2B46BF" w14:textId="77777777" w:rsidTr="002570E4">
        <w:trPr>
          <w:jc w:val="center"/>
        </w:trPr>
        <w:tc>
          <w:tcPr>
            <w:tcW w:w="4436" w:type="dxa"/>
          </w:tcPr>
          <w:p w14:paraId="29E9E156" w14:textId="4B24893B" w:rsidR="0046604E" w:rsidRPr="005647EB" w:rsidRDefault="002570E4" w:rsidP="002570E4">
            <w:pPr>
              <w:pStyle w:val="TAL"/>
              <w:keepNext w:val="0"/>
              <w:keepLines w:val="0"/>
            </w:pPr>
            <w:r w:rsidRPr="005647EB">
              <w:t xml:space="preserve">   </w:t>
            </w:r>
            <w:r w:rsidR="0046604E" w:rsidRPr="005647EB">
              <w:rPr>
                <w:lang w:eastAsia="zh-CN"/>
              </w:rPr>
              <w:t>measResultNeighCells</w:t>
            </w:r>
            <w:r w:rsidRPr="005647EB">
              <w:t xml:space="preserve"> </w:t>
            </w:r>
            <w:r w:rsidR="0046604E" w:rsidRPr="005647EB">
              <w:t>CHOICE</w:t>
            </w:r>
            <w:r w:rsidRPr="005647EB">
              <w:t xml:space="preserve"> </w:t>
            </w:r>
            <w:r w:rsidR="0046604E" w:rsidRPr="005647EB">
              <w:t>{</w:t>
            </w:r>
          </w:p>
        </w:tc>
        <w:tc>
          <w:tcPr>
            <w:tcW w:w="2267" w:type="dxa"/>
          </w:tcPr>
          <w:p w14:paraId="0C7662B5" w14:textId="77777777" w:rsidR="0046604E" w:rsidRPr="005647EB" w:rsidRDefault="0046604E" w:rsidP="002570E4">
            <w:pPr>
              <w:pStyle w:val="TAL"/>
              <w:keepNext w:val="0"/>
              <w:keepLines w:val="0"/>
            </w:pPr>
          </w:p>
        </w:tc>
        <w:tc>
          <w:tcPr>
            <w:tcW w:w="1700" w:type="dxa"/>
          </w:tcPr>
          <w:p w14:paraId="34B571A7" w14:textId="77777777" w:rsidR="0046604E" w:rsidRPr="005647EB" w:rsidRDefault="0046604E" w:rsidP="002570E4">
            <w:pPr>
              <w:pStyle w:val="TAL"/>
              <w:keepNext w:val="0"/>
              <w:keepLines w:val="0"/>
            </w:pPr>
          </w:p>
        </w:tc>
        <w:tc>
          <w:tcPr>
            <w:tcW w:w="1133" w:type="dxa"/>
          </w:tcPr>
          <w:p w14:paraId="2FD5DA7A" w14:textId="77777777" w:rsidR="0046604E" w:rsidRPr="005647EB" w:rsidRDefault="0046604E" w:rsidP="002570E4">
            <w:pPr>
              <w:pStyle w:val="TAL"/>
              <w:keepNext w:val="0"/>
              <w:keepLines w:val="0"/>
            </w:pPr>
          </w:p>
        </w:tc>
      </w:tr>
      <w:tr w:rsidR="0046604E" w:rsidRPr="005647EB" w14:paraId="06A71295" w14:textId="77777777" w:rsidTr="002570E4">
        <w:trPr>
          <w:jc w:val="center"/>
        </w:trPr>
        <w:tc>
          <w:tcPr>
            <w:tcW w:w="4436" w:type="dxa"/>
          </w:tcPr>
          <w:p w14:paraId="2945F1B8" w14:textId="52B50D36" w:rsidR="0046604E" w:rsidRPr="005647EB" w:rsidRDefault="002570E4" w:rsidP="002570E4">
            <w:pPr>
              <w:pStyle w:val="TAL"/>
              <w:keepNext w:val="0"/>
              <w:keepLines w:val="0"/>
            </w:pPr>
            <w:r w:rsidRPr="005647EB">
              <w:t xml:space="preserve">      </w:t>
            </w:r>
            <w:r w:rsidR="0046604E" w:rsidRPr="005647EB">
              <w:t>measResultListEUTRA</w:t>
            </w:r>
          </w:p>
        </w:tc>
        <w:tc>
          <w:tcPr>
            <w:tcW w:w="2267" w:type="dxa"/>
          </w:tcPr>
          <w:p w14:paraId="7B56DBA2" w14:textId="77777777" w:rsidR="0046604E" w:rsidRPr="005647EB" w:rsidRDefault="0046604E" w:rsidP="002570E4">
            <w:pPr>
              <w:pStyle w:val="TAL"/>
              <w:keepNext w:val="0"/>
              <w:keepLines w:val="0"/>
            </w:pPr>
            <w:r w:rsidRPr="005647EB">
              <w:t>MeasResultListEUTRA</w:t>
            </w:r>
          </w:p>
        </w:tc>
        <w:tc>
          <w:tcPr>
            <w:tcW w:w="1700" w:type="dxa"/>
          </w:tcPr>
          <w:p w14:paraId="4E34D41B" w14:textId="77777777" w:rsidR="0046604E" w:rsidRPr="005647EB" w:rsidRDefault="0046604E" w:rsidP="002570E4">
            <w:pPr>
              <w:pStyle w:val="TAL"/>
              <w:keepNext w:val="0"/>
              <w:keepLines w:val="0"/>
            </w:pPr>
          </w:p>
        </w:tc>
        <w:tc>
          <w:tcPr>
            <w:tcW w:w="1133" w:type="dxa"/>
          </w:tcPr>
          <w:p w14:paraId="5BB9EC32" w14:textId="77777777" w:rsidR="0046604E" w:rsidRPr="005647EB" w:rsidRDefault="0046604E" w:rsidP="002570E4">
            <w:pPr>
              <w:pStyle w:val="TAL"/>
              <w:keepNext w:val="0"/>
              <w:keepLines w:val="0"/>
            </w:pPr>
          </w:p>
        </w:tc>
      </w:tr>
      <w:tr w:rsidR="0046604E" w:rsidRPr="005647EB" w14:paraId="32D13EB6" w14:textId="77777777" w:rsidTr="002570E4">
        <w:trPr>
          <w:jc w:val="center"/>
        </w:trPr>
        <w:tc>
          <w:tcPr>
            <w:tcW w:w="4436" w:type="dxa"/>
          </w:tcPr>
          <w:p w14:paraId="52809E7E" w14:textId="16D9D821" w:rsidR="0046604E" w:rsidRPr="005647EB" w:rsidRDefault="002570E4" w:rsidP="002570E4">
            <w:pPr>
              <w:pStyle w:val="TAL"/>
              <w:keepNext w:val="0"/>
              <w:keepLines w:val="0"/>
            </w:pPr>
            <w:r w:rsidRPr="005647EB">
              <w:t xml:space="preserve">   </w:t>
            </w:r>
            <w:r w:rsidR="0046604E" w:rsidRPr="005647EB">
              <w:t>}</w:t>
            </w:r>
          </w:p>
        </w:tc>
        <w:tc>
          <w:tcPr>
            <w:tcW w:w="2267" w:type="dxa"/>
          </w:tcPr>
          <w:p w14:paraId="2B4D22BD" w14:textId="77777777" w:rsidR="0046604E" w:rsidRPr="005647EB" w:rsidRDefault="0046604E" w:rsidP="002570E4">
            <w:pPr>
              <w:pStyle w:val="TAL"/>
              <w:keepNext w:val="0"/>
              <w:keepLines w:val="0"/>
            </w:pPr>
          </w:p>
        </w:tc>
        <w:tc>
          <w:tcPr>
            <w:tcW w:w="1700" w:type="dxa"/>
          </w:tcPr>
          <w:p w14:paraId="493A73C4" w14:textId="77777777" w:rsidR="0046604E" w:rsidRPr="005647EB" w:rsidRDefault="0046604E" w:rsidP="002570E4">
            <w:pPr>
              <w:pStyle w:val="TAL"/>
              <w:keepNext w:val="0"/>
              <w:keepLines w:val="0"/>
            </w:pPr>
          </w:p>
        </w:tc>
        <w:tc>
          <w:tcPr>
            <w:tcW w:w="1133" w:type="dxa"/>
          </w:tcPr>
          <w:p w14:paraId="62780E80" w14:textId="77777777" w:rsidR="0046604E" w:rsidRPr="005647EB" w:rsidRDefault="0046604E" w:rsidP="002570E4">
            <w:pPr>
              <w:pStyle w:val="TAL"/>
              <w:keepNext w:val="0"/>
              <w:keepLines w:val="0"/>
            </w:pPr>
          </w:p>
        </w:tc>
      </w:tr>
      <w:tr w:rsidR="0046604E" w:rsidRPr="005647EB" w14:paraId="5DEFD721" w14:textId="77777777" w:rsidTr="002570E4">
        <w:trPr>
          <w:jc w:val="center"/>
        </w:trPr>
        <w:tc>
          <w:tcPr>
            <w:tcW w:w="4436" w:type="dxa"/>
          </w:tcPr>
          <w:p w14:paraId="205F8969" w14:textId="77777777" w:rsidR="0046604E" w:rsidRPr="005647EB" w:rsidRDefault="0046604E" w:rsidP="002570E4">
            <w:pPr>
              <w:pStyle w:val="TAL"/>
              <w:keepNext w:val="0"/>
              <w:keepLines w:val="0"/>
            </w:pPr>
            <w:r w:rsidRPr="005647EB">
              <w:t>}</w:t>
            </w:r>
          </w:p>
        </w:tc>
        <w:tc>
          <w:tcPr>
            <w:tcW w:w="2267" w:type="dxa"/>
          </w:tcPr>
          <w:p w14:paraId="0C274AF4" w14:textId="77777777" w:rsidR="0046604E" w:rsidRPr="005647EB" w:rsidRDefault="0046604E" w:rsidP="002570E4">
            <w:pPr>
              <w:pStyle w:val="TAL"/>
              <w:keepNext w:val="0"/>
              <w:keepLines w:val="0"/>
            </w:pPr>
          </w:p>
        </w:tc>
        <w:tc>
          <w:tcPr>
            <w:tcW w:w="1700" w:type="dxa"/>
          </w:tcPr>
          <w:p w14:paraId="5A7322E5" w14:textId="77777777" w:rsidR="0046604E" w:rsidRPr="005647EB" w:rsidRDefault="0046604E" w:rsidP="002570E4">
            <w:pPr>
              <w:pStyle w:val="TAL"/>
              <w:keepNext w:val="0"/>
              <w:keepLines w:val="0"/>
            </w:pPr>
          </w:p>
        </w:tc>
        <w:tc>
          <w:tcPr>
            <w:tcW w:w="1133" w:type="dxa"/>
          </w:tcPr>
          <w:p w14:paraId="0E0E8422" w14:textId="77777777" w:rsidR="0046604E" w:rsidRPr="005647EB" w:rsidRDefault="0046604E" w:rsidP="002570E4">
            <w:pPr>
              <w:pStyle w:val="TAL"/>
              <w:keepNext w:val="0"/>
              <w:keepLines w:val="0"/>
            </w:pPr>
          </w:p>
        </w:tc>
      </w:tr>
    </w:tbl>
    <w:p w14:paraId="551CF177" w14:textId="77777777" w:rsidR="0046604E" w:rsidRPr="005647EB" w:rsidDel="00A2330D" w:rsidRDefault="0046604E" w:rsidP="002570E4">
      <w:pPr>
        <w:rPr>
          <w:lang w:eastAsia="zh-CN"/>
        </w:rPr>
      </w:pPr>
    </w:p>
    <w:p w14:paraId="52685253" w14:textId="77777777" w:rsidR="00826F97" w:rsidRPr="005647EB" w:rsidRDefault="00826F97" w:rsidP="002570E4">
      <w:pPr>
        <w:pStyle w:val="TH"/>
        <w:keepNext w:val="0"/>
        <w:keepLines w:val="0"/>
        <w:rPr>
          <w:lang w:eastAsia="ja-JP"/>
        </w:rPr>
      </w:pPr>
      <w:r w:rsidRPr="005647EB">
        <w:t>Table 8.3.4.4.3-</w:t>
      </w:r>
      <w:r w:rsidRPr="005647EB">
        <w:rPr>
          <w:lang w:eastAsia="ja-JP"/>
        </w:rPr>
        <w:t>15</w:t>
      </w:r>
      <w:r w:rsidRPr="005647EB">
        <w:t xml:space="preserve">: </w:t>
      </w:r>
      <w:r w:rsidRPr="005647EB">
        <w:rPr>
          <w:i/>
        </w:rPr>
        <w:t>MeasObjectEUTRA-GENERIC</w:t>
      </w:r>
      <w:r w:rsidRPr="005647EB">
        <w:t>: Additional E-UTRAN FDD - FDD Inter-frequency identification of a new CGI of E-UTRA cell using autonomous gaps test requirement</w:t>
      </w:r>
      <w:r w:rsidRPr="005647EB">
        <w:rPr>
          <w:lang w:eastAsia="ja-JP"/>
        </w:rPr>
        <w:t xml:space="preserve"> </w:t>
      </w:r>
      <w:r w:rsidRPr="005647EB">
        <w:rPr>
          <w:lang w:eastAsia="zh-CN"/>
        </w:rPr>
        <w:t>(step</w:t>
      </w:r>
      <w:r w:rsidRPr="005647EB">
        <w:rPr>
          <w:lang w:eastAsia="ja-JP"/>
        </w:rPr>
        <w:t>3</w:t>
      </w:r>
      <w:r w:rsidRPr="005647EB">
        <w:rPr>
          <w:lang w:eastAsia="zh-CN"/>
        </w:rPr>
        <w: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826F97" w:rsidRPr="005647EB" w14:paraId="1923DA89" w14:textId="77777777" w:rsidTr="002570E4">
        <w:trPr>
          <w:jc w:val="center"/>
        </w:trPr>
        <w:tc>
          <w:tcPr>
            <w:tcW w:w="9635" w:type="dxa"/>
            <w:gridSpan w:val="4"/>
            <w:shd w:val="clear" w:color="auto" w:fill="auto"/>
          </w:tcPr>
          <w:p w14:paraId="072B09CE" w14:textId="2B250EE9" w:rsidR="00826F97" w:rsidRPr="005647EB" w:rsidRDefault="00826F97"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w:t>
            </w:r>
          </w:p>
        </w:tc>
      </w:tr>
      <w:tr w:rsidR="00826F97" w:rsidRPr="005647EB" w14:paraId="4736470B" w14:textId="77777777" w:rsidTr="002570E4">
        <w:trPr>
          <w:jc w:val="center"/>
        </w:trPr>
        <w:tc>
          <w:tcPr>
            <w:tcW w:w="4535" w:type="dxa"/>
            <w:shd w:val="clear" w:color="auto" w:fill="auto"/>
          </w:tcPr>
          <w:p w14:paraId="0F83842D" w14:textId="5F8125C9" w:rsidR="00826F97" w:rsidRPr="005647EB" w:rsidRDefault="00826F97"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shd w:val="clear" w:color="auto" w:fill="auto"/>
          </w:tcPr>
          <w:p w14:paraId="437273FC" w14:textId="77777777" w:rsidR="00826F97" w:rsidRPr="005647EB" w:rsidRDefault="00826F97" w:rsidP="002570E4">
            <w:pPr>
              <w:pStyle w:val="TAH"/>
              <w:keepNext w:val="0"/>
              <w:keepLines w:val="0"/>
              <w:rPr>
                <w:lang w:eastAsia="ko-KR"/>
              </w:rPr>
            </w:pPr>
            <w:r w:rsidRPr="005647EB">
              <w:rPr>
                <w:lang w:eastAsia="ko-KR"/>
              </w:rPr>
              <w:t>Value/remark</w:t>
            </w:r>
          </w:p>
        </w:tc>
        <w:tc>
          <w:tcPr>
            <w:tcW w:w="1700" w:type="dxa"/>
            <w:shd w:val="clear" w:color="auto" w:fill="auto"/>
          </w:tcPr>
          <w:p w14:paraId="18D868E2" w14:textId="77777777" w:rsidR="00826F97" w:rsidRPr="005647EB" w:rsidRDefault="00826F97" w:rsidP="002570E4">
            <w:pPr>
              <w:pStyle w:val="TAH"/>
              <w:keepNext w:val="0"/>
              <w:keepLines w:val="0"/>
              <w:rPr>
                <w:lang w:eastAsia="ko-KR"/>
              </w:rPr>
            </w:pPr>
            <w:r w:rsidRPr="005647EB">
              <w:rPr>
                <w:lang w:eastAsia="ko-KR"/>
              </w:rPr>
              <w:t>Comment</w:t>
            </w:r>
          </w:p>
        </w:tc>
        <w:tc>
          <w:tcPr>
            <w:tcW w:w="1133" w:type="dxa"/>
            <w:shd w:val="clear" w:color="auto" w:fill="auto"/>
          </w:tcPr>
          <w:p w14:paraId="413C73E1" w14:textId="77777777" w:rsidR="00826F97" w:rsidRPr="005647EB" w:rsidRDefault="00826F97" w:rsidP="002570E4">
            <w:pPr>
              <w:pStyle w:val="TAH"/>
              <w:keepNext w:val="0"/>
              <w:keepLines w:val="0"/>
              <w:rPr>
                <w:lang w:eastAsia="ko-KR"/>
              </w:rPr>
            </w:pPr>
            <w:r w:rsidRPr="005647EB">
              <w:rPr>
                <w:lang w:eastAsia="ko-KR"/>
              </w:rPr>
              <w:t>Condition</w:t>
            </w:r>
          </w:p>
        </w:tc>
      </w:tr>
      <w:tr w:rsidR="00826F97" w:rsidRPr="005647EB" w14:paraId="4ED77DEA" w14:textId="77777777" w:rsidTr="002570E4">
        <w:trPr>
          <w:jc w:val="center"/>
        </w:trPr>
        <w:tc>
          <w:tcPr>
            <w:tcW w:w="4535" w:type="dxa"/>
            <w:shd w:val="clear" w:color="auto" w:fill="auto"/>
          </w:tcPr>
          <w:p w14:paraId="085055B4" w14:textId="4E04BBC7" w:rsidR="00826F97" w:rsidRPr="005647EB" w:rsidRDefault="00826F97" w:rsidP="002570E4">
            <w:pPr>
              <w:pStyle w:val="TAL"/>
              <w:keepNext w:val="0"/>
              <w:keepLines w:val="0"/>
              <w:rPr>
                <w:lang w:eastAsia="ko-KR"/>
              </w:rPr>
            </w:pPr>
            <w:r w:rsidRPr="005647EB">
              <w:rPr>
                <w:lang w:eastAsia="ko-KR"/>
              </w:rPr>
              <w:t>MeasObjectEUTRA-GENERIC(</w:t>
            </w:r>
            <w:r w:rsidRPr="005647EB">
              <w:rPr>
                <w:lang w:eastAsia="ja-JP"/>
              </w:rPr>
              <w:t>f1</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0CF492AA" w14:textId="77777777" w:rsidR="00826F97" w:rsidRPr="005647EB" w:rsidRDefault="00826F97" w:rsidP="002570E4">
            <w:pPr>
              <w:pStyle w:val="TAL"/>
              <w:keepNext w:val="0"/>
              <w:keepLines w:val="0"/>
              <w:rPr>
                <w:lang w:eastAsia="ko-KR"/>
              </w:rPr>
            </w:pPr>
          </w:p>
        </w:tc>
        <w:tc>
          <w:tcPr>
            <w:tcW w:w="1700" w:type="dxa"/>
            <w:shd w:val="clear" w:color="auto" w:fill="auto"/>
          </w:tcPr>
          <w:p w14:paraId="1DAB470C" w14:textId="2C36BD0E" w:rsidR="00826F97" w:rsidRPr="005647EB" w:rsidRDefault="00826F97" w:rsidP="002570E4">
            <w:pPr>
              <w:pStyle w:val="TAL"/>
              <w:keepNext w:val="0"/>
              <w:keepLines w:val="0"/>
              <w:rPr>
                <w:lang w:eastAsia="ko-KR"/>
              </w:rPr>
            </w:pPr>
            <w:r w:rsidRPr="005647EB">
              <w:rPr>
                <w:lang w:eastAsia="zh-CN"/>
              </w:rPr>
              <w:t>f1</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serving</w:t>
            </w:r>
            <w:r w:rsidR="002570E4" w:rsidRPr="005647EB">
              <w:rPr>
                <w:lang w:eastAsia="zh-CN"/>
              </w:rPr>
              <w:t xml:space="preserve"> </w:t>
            </w:r>
            <w:r w:rsidRPr="005647EB">
              <w:rPr>
                <w:lang w:eastAsia="zh-CN"/>
              </w:rPr>
              <w:t>cell</w:t>
            </w:r>
          </w:p>
        </w:tc>
        <w:tc>
          <w:tcPr>
            <w:tcW w:w="1133" w:type="dxa"/>
            <w:shd w:val="clear" w:color="auto" w:fill="auto"/>
          </w:tcPr>
          <w:p w14:paraId="4ED14F2E" w14:textId="77777777" w:rsidR="00826F97" w:rsidRPr="005647EB" w:rsidRDefault="00826F97" w:rsidP="002570E4">
            <w:pPr>
              <w:pStyle w:val="TAL"/>
              <w:keepNext w:val="0"/>
              <w:keepLines w:val="0"/>
              <w:rPr>
                <w:lang w:eastAsia="ko-KR"/>
              </w:rPr>
            </w:pPr>
          </w:p>
        </w:tc>
      </w:tr>
      <w:tr w:rsidR="00826F97" w:rsidRPr="005647EB" w14:paraId="36F2C01A" w14:textId="77777777" w:rsidTr="002570E4">
        <w:trPr>
          <w:jc w:val="center"/>
        </w:trPr>
        <w:tc>
          <w:tcPr>
            <w:tcW w:w="4535" w:type="dxa"/>
            <w:shd w:val="clear" w:color="auto" w:fill="auto"/>
          </w:tcPr>
          <w:p w14:paraId="3C064A8E" w14:textId="14F97F61" w:rsidR="00826F97" w:rsidRPr="005647EB" w:rsidRDefault="002570E4" w:rsidP="002570E4">
            <w:pPr>
              <w:pStyle w:val="TAL"/>
              <w:keepNext w:val="0"/>
              <w:keepLines w:val="0"/>
              <w:rPr>
                <w:lang w:eastAsia="ko-KR"/>
              </w:rPr>
            </w:pPr>
            <w:r w:rsidRPr="005647EB">
              <w:t xml:space="preserve">  </w:t>
            </w:r>
            <w:r w:rsidR="00826F97" w:rsidRPr="005647EB">
              <w:t>neighCellConfig</w:t>
            </w:r>
          </w:p>
        </w:tc>
        <w:tc>
          <w:tcPr>
            <w:tcW w:w="2267" w:type="dxa"/>
            <w:shd w:val="clear" w:color="auto" w:fill="auto"/>
          </w:tcPr>
          <w:p w14:paraId="58670D8A" w14:textId="4B6A2A80" w:rsidR="00826F97" w:rsidRPr="005647EB" w:rsidRDefault="00826F97" w:rsidP="002570E4">
            <w:pPr>
              <w:pStyle w:val="TAL"/>
              <w:keepNext w:val="0"/>
              <w:keepLines w:val="0"/>
              <w:rPr>
                <w:lang w:eastAsia="ko-KR"/>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1700" w:type="dxa"/>
            <w:shd w:val="clear" w:color="auto" w:fill="auto"/>
          </w:tcPr>
          <w:p w14:paraId="047F4CD1" w14:textId="77777777" w:rsidR="00826F97" w:rsidRPr="005647EB" w:rsidRDefault="00826F97" w:rsidP="002570E4">
            <w:pPr>
              <w:pStyle w:val="TAL"/>
              <w:keepNext w:val="0"/>
              <w:keepLines w:val="0"/>
              <w:rPr>
                <w:lang w:eastAsia="ko-KR"/>
              </w:rPr>
            </w:pPr>
          </w:p>
        </w:tc>
        <w:tc>
          <w:tcPr>
            <w:tcW w:w="1133" w:type="dxa"/>
            <w:shd w:val="clear" w:color="auto" w:fill="auto"/>
          </w:tcPr>
          <w:p w14:paraId="22B28DB3" w14:textId="77777777" w:rsidR="00826F97" w:rsidRPr="005647EB" w:rsidRDefault="00826F97" w:rsidP="002570E4">
            <w:pPr>
              <w:pStyle w:val="TAL"/>
              <w:keepNext w:val="0"/>
              <w:keepLines w:val="0"/>
              <w:rPr>
                <w:lang w:eastAsia="ja-JP"/>
              </w:rPr>
            </w:pPr>
          </w:p>
        </w:tc>
      </w:tr>
      <w:tr w:rsidR="00826F97" w:rsidRPr="005647EB" w14:paraId="2E9A12AF" w14:textId="77777777" w:rsidTr="002570E4">
        <w:trPr>
          <w:jc w:val="center"/>
        </w:trPr>
        <w:tc>
          <w:tcPr>
            <w:tcW w:w="4535" w:type="dxa"/>
            <w:shd w:val="clear" w:color="auto" w:fill="auto"/>
          </w:tcPr>
          <w:p w14:paraId="19C08881" w14:textId="77777777" w:rsidR="00826F97" w:rsidRPr="005647EB" w:rsidRDefault="00826F97" w:rsidP="002570E4">
            <w:pPr>
              <w:pStyle w:val="TAL"/>
              <w:keepNext w:val="0"/>
              <w:keepLines w:val="0"/>
              <w:rPr>
                <w:lang w:eastAsia="ja-JP"/>
              </w:rPr>
            </w:pPr>
            <w:r w:rsidRPr="005647EB">
              <w:rPr>
                <w:lang w:eastAsia="ja-JP"/>
              </w:rPr>
              <w:t>}</w:t>
            </w:r>
          </w:p>
        </w:tc>
        <w:tc>
          <w:tcPr>
            <w:tcW w:w="2267" w:type="dxa"/>
            <w:shd w:val="clear" w:color="auto" w:fill="auto"/>
          </w:tcPr>
          <w:p w14:paraId="0A41754A" w14:textId="77777777" w:rsidR="00826F97" w:rsidRPr="005647EB" w:rsidRDefault="00826F97" w:rsidP="002570E4">
            <w:pPr>
              <w:pStyle w:val="TAL"/>
              <w:keepNext w:val="0"/>
              <w:keepLines w:val="0"/>
            </w:pPr>
          </w:p>
        </w:tc>
        <w:tc>
          <w:tcPr>
            <w:tcW w:w="1700" w:type="dxa"/>
            <w:shd w:val="clear" w:color="auto" w:fill="auto"/>
          </w:tcPr>
          <w:p w14:paraId="0C3D42BF" w14:textId="77777777" w:rsidR="00826F97" w:rsidRPr="005647EB" w:rsidRDefault="00826F97" w:rsidP="002570E4">
            <w:pPr>
              <w:pStyle w:val="TAL"/>
              <w:keepNext w:val="0"/>
              <w:keepLines w:val="0"/>
              <w:rPr>
                <w:lang w:eastAsia="ko-KR"/>
              </w:rPr>
            </w:pPr>
          </w:p>
        </w:tc>
        <w:tc>
          <w:tcPr>
            <w:tcW w:w="1133" w:type="dxa"/>
            <w:shd w:val="clear" w:color="auto" w:fill="auto"/>
          </w:tcPr>
          <w:p w14:paraId="253648F8" w14:textId="77777777" w:rsidR="00826F97" w:rsidRPr="005647EB" w:rsidRDefault="00826F97" w:rsidP="002570E4">
            <w:pPr>
              <w:pStyle w:val="TAL"/>
              <w:keepNext w:val="0"/>
              <w:keepLines w:val="0"/>
            </w:pPr>
          </w:p>
        </w:tc>
      </w:tr>
      <w:tr w:rsidR="00826F97" w:rsidRPr="005647EB" w14:paraId="772E11CB" w14:textId="77777777" w:rsidTr="002570E4">
        <w:trPr>
          <w:jc w:val="center"/>
        </w:trPr>
        <w:tc>
          <w:tcPr>
            <w:tcW w:w="4535" w:type="dxa"/>
            <w:shd w:val="clear" w:color="auto" w:fill="auto"/>
          </w:tcPr>
          <w:p w14:paraId="67CB8D14" w14:textId="12DAEEE0" w:rsidR="00826F97" w:rsidRPr="005647EB" w:rsidRDefault="00826F97" w:rsidP="002570E4">
            <w:pPr>
              <w:pStyle w:val="TAL"/>
              <w:keepNext w:val="0"/>
              <w:keepLines w:val="0"/>
              <w:rPr>
                <w:lang w:eastAsia="ja-JP"/>
              </w:rPr>
            </w:pPr>
            <w:r w:rsidRPr="005647EB">
              <w:rPr>
                <w:lang w:eastAsia="ko-KR"/>
              </w:rPr>
              <w:t>MeasObjectEUTRA-GENERIC(</w:t>
            </w:r>
            <w:r w:rsidRPr="005647EB">
              <w:rPr>
                <w:lang w:eastAsia="ja-JP"/>
              </w:rPr>
              <w:t>f2</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06F01960" w14:textId="77777777" w:rsidR="00826F97" w:rsidRPr="005647EB" w:rsidRDefault="00826F97" w:rsidP="002570E4">
            <w:pPr>
              <w:pStyle w:val="TAL"/>
              <w:keepNext w:val="0"/>
              <w:keepLines w:val="0"/>
            </w:pPr>
          </w:p>
        </w:tc>
        <w:tc>
          <w:tcPr>
            <w:tcW w:w="1700" w:type="dxa"/>
            <w:shd w:val="clear" w:color="auto" w:fill="auto"/>
          </w:tcPr>
          <w:p w14:paraId="440A3AF0" w14:textId="3DB417BB" w:rsidR="00826F97" w:rsidRPr="005647EB" w:rsidRDefault="00826F97" w:rsidP="002570E4">
            <w:pPr>
              <w:pStyle w:val="TAL"/>
              <w:keepNext w:val="0"/>
              <w:keepLines w:val="0"/>
              <w:rPr>
                <w:lang w:eastAsia="ko-KR"/>
              </w:rPr>
            </w:pPr>
            <w:r w:rsidRPr="005647EB">
              <w:rPr>
                <w:lang w:eastAsia="zh-CN"/>
              </w:rPr>
              <w:t>f2</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neighbouring</w:t>
            </w:r>
            <w:r w:rsidR="002570E4" w:rsidRPr="005647EB">
              <w:rPr>
                <w:lang w:eastAsia="zh-CN"/>
              </w:rPr>
              <w:t xml:space="preserve"> </w:t>
            </w:r>
            <w:r w:rsidRPr="005647EB">
              <w:rPr>
                <w:lang w:eastAsia="zh-CN"/>
              </w:rPr>
              <w:t>cell</w:t>
            </w:r>
          </w:p>
        </w:tc>
        <w:tc>
          <w:tcPr>
            <w:tcW w:w="1133" w:type="dxa"/>
            <w:shd w:val="clear" w:color="auto" w:fill="auto"/>
          </w:tcPr>
          <w:p w14:paraId="5783D277" w14:textId="77777777" w:rsidR="00826F97" w:rsidRPr="005647EB" w:rsidRDefault="00826F97" w:rsidP="002570E4">
            <w:pPr>
              <w:pStyle w:val="TAL"/>
              <w:keepNext w:val="0"/>
              <w:keepLines w:val="0"/>
            </w:pPr>
          </w:p>
        </w:tc>
      </w:tr>
      <w:tr w:rsidR="00826F97" w:rsidRPr="005647EB" w14:paraId="25E301DF" w14:textId="77777777" w:rsidTr="002570E4">
        <w:trPr>
          <w:jc w:val="center"/>
        </w:trPr>
        <w:tc>
          <w:tcPr>
            <w:tcW w:w="4535" w:type="dxa"/>
            <w:shd w:val="clear" w:color="auto" w:fill="auto"/>
          </w:tcPr>
          <w:p w14:paraId="3D6D8E89" w14:textId="2B08F045" w:rsidR="00826F97" w:rsidRPr="005647EB" w:rsidRDefault="002570E4" w:rsidP="002570E4">
            <w:pPr>
              <w:pStyle w:val="TAL"/>
              <w:keepNext w:val="0"/>
              <w:keepLines w:val="0"/>
              <w:rPr>
                <w:lang w:eastAsia="ko-KR"/>
              </w:rPr>
            </w:pPr>
            <w:r w:rsidRPr="005647EB">
              <w:t xml:space="preserve">  </w:t>
            </w:r>
            <w:r w:rsidR="00826F97" w:rsidRPr="005647EB">
              <w:t>neighCellConfig</w:t>
            </w:r>
          </w:p>
        </w:tc>
        <w:tc>
          <w:tcPr>
            <w:tcW w:w="2267" w:type="dxa"/>
            <w:shd w:val="clear" w:color="auto" w:fill="auto"/>
          </w:tcPr>
          <w:p w14:paraId="2F01E5ED" w14:textId="277738AE" w:rsidR="00826F97" w:rsidRPr="005647EB" w:rsidRDefault="00051756" w:rsidP="002570E4">
            <w:pPr>
              <w:pStyle w:val="TAL"/>
              <w:keepNext w:val="0"/>
              <w:keepLines w:val="0"/>
              <w:rPr>
                <w:lang w:eastAsia="ko-KR"/>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1700" w:type="dxa"/>
            <w:shd w:val="clear" w:color="auto" w:fill="auto"/>
          </w:tcPr>
          <w:p w14:paraId="76DE8BDD" w14:textId="77777777" w:rsidR="00826F97" w:rsidRPr="005647EB" w:rsidRDefault="00826F97" w:rsidP="002570E4">
            <w:pPr>
              <w:pStyle w:val="TAL"/>
              <w:keepNext w:val="0"/>
              <w:keepLines w:val="0"/>
              <w:rPr>
                <w:lang w:eastAsia="ko-KR"/>
              </w:rPr>
            </w:pPr>
          </w:p>
        </w:tc>
        <w:tc>
          <w:tcPr>
            <w:tcW w:w="1133" w:type="dxa"/>
            <w:shd w:val="clear" w:color="auto" w:fill="auto"/>
          </w:tcPr>
          <w:p w14:paraId="52A88429" w14:textId="77777777" w:rsidR="00826F97" w:rsidRPr="005647EB" w:rsidRDefault="00826F97" w:rsidP="002570E4">
            <w:pPr>
              <w:pStyle w:val="TAL"/>
              <w:keepNext w:val="0"/>
              <w:keepLines w:val="0"/>
              <w:rPr>
                <w:lang w:eastAsia="ja-JP"/>
              </w:rPr>
            </w:pPr>
          </w:p>
        </w:tc>
      </w:tr>
      <w:tr w:rsidR="00826F97" w:rsidRPr="005647EB" w14:paraId="733747E4" w14:textId="77777777" w:rsidTr="002570E4">
        <w:trPr>
          <w:jc w:val="center"/>
        </w:trPr>
        <w:tc>
          <w:tcPr>
            <w:tcW w:w="4535" w:type="dxa"/>
            <w:shd w:val="clear" w:color="auto" w:fill="auto"/>
          </w:tcPr>
          <w:p w14:paraId="10CB8DD9" w14:textId="77777777" w:rsidR="00826F97" w:rsidRPr="005647EB" w:rsidRDefault="00826F97" w:rsidP="002570E4">
            <w:pPr>
              <w:pStyle w:val="TAL"/>
              <w:keepNext w:val="0"/>
              <w:keepLines w:val="0"/>
              <w:rPr>
                <w:lang w:eastAsia="ko-KR"/>
              </w:rPr>
            </w:pPr>
            <w:r w:rsidRPr="005647EB">
              <w:rPr>
                <w:lang w:eastAsia="ko-KR"/>
              </w:rPr>
              <w:t>}</w:t>
            </w:r>
          </w:p>
        </w:tc>
        <w:tc>
          <w:tcPr>
            <w:tcW w:w="2267" w:type="dxa"/>
            <w:shd w:val="clear" w:color="auto" w:fill="auto"/>
          </w:tcPr>
          <w:p w14:paraId="6C0D7C65" w14:textId="77777777" w:rsidR="00826F97" w:rsidRPr="005647EB" w:rsidRDefault="00826F97" w:rsidP="002570E4">
            <w:pPr>
              <w:pStyle w:val="TAL"/>
              <w:keepNext w:val="0"/>
              <w:keepLines w:val="0"/>
              <w:rPr>
                <w:lang w:eastAsia="ko-KR"/>
              </w:rPr>
            </w:pPr>
          </w:p>
        </w:tc>
        <w:tc>
          <w:tcPr>
            <w:tcW w:w="1700" w:type="dxa"/>
            <w:shd w:val="clear" w:color="auto" w:fill="auto"/>
          </w:tcPr>
          <w:p w14:paraId="5C6A223B" w14:textId="77777777" w:rsidR="00826F97" w:rsidRPr="005647EB" w:rsidRDefault="00826F97" w:rsidP="002570E4">
            <w:pPr>
              <w:pStyle w:val="TAL"/>
              <w:keepNext w:val="0"/>
              <w:keepLines w:val="0"/>
              <w:rPr>
                <w:lang w:eastAsia="ko-KR"/>
              </w:rPr>
            </w:pPr>
          </w:p>
        </w:tc>
        <w:tc>
          <w:tcPr>
            <w:tcW w:w="1133" w:type="dxa"/>
            <w:shd w:val="clear" w:color="auto" w:fill="auto"/>
          </w:tcPr>
          <w:p w14:paraId="6EB00EDE" w14:textId="77777777" w:rsidR="00826F97" w:rsidRPr="005647EB" w:rsidRDefault="00826F97" w:rsidP="002570E4">
            <w:pPr>
              <w:pStyle w:val="TAL"/>
              <w:keepNext w:val="0"/>
              <w:keepLines w:val="0"/>
              <w:rPr>
                <w:lang w:eastAsia="ko-KR"/>
              </w:rPr>
            </w:pPr>
          </w:p>
        </w:tc>
      </w:tr>
    </w:tbl>
    <w:p w14:paraId="2ACDEFBD" w14:textId="77777777" w:rsidR="00826F97" w:rsidRPr="005647EB" w:rsidDel="00A2330D" w:rsidRDefault="00826F97" w:rsidP="002570E4">
      <w:pPr>
        <w:rPr>
          <w:lang w:eastAsia="zh-CN"/>
        </w:rPr>
      </w:pPr>
    </w:p>
    <w:p w14:paraId="3972ED84" w14:textId="77777777" w:rsidR="00123ECE" w:rsidRPr="005647EB" w:rsidRDefault="00123ECE" w:rsidP="002570E4">
      <w:pPr>
        <w:pStyle w:val="Heading4"/>
        <w:keepNext w:val="0"/>
        <w:keepLines w:val="0"/>
      </w:pPr>
      <w:r w:rsidRPr="005647EB">
        <w:lastRenderedPageBreak/>
        <w:t>8.3.4.5</w:t>
      </w:r>
      <w:r w:rsidRPr="005647EB">
        <w:tab/>
        <w:t>Test requirement</w:t>
      </w:r>
    </w:p>
    <w:p w14:paraId="090EC237" w14:textId="77777777" w:rsidR="00123ECE" w:rsidRPr="005647EB" w:rsidRDefault="00123ECE" w:rsidP="002570E4">
      <w:pPr>
        <w:rPr>
          <w:lang w:eastAsia="zh-CN"/>
        </w:rPr>
      </w:pPr>
      <w:r w:rsidRPr="005647EB">
        <w:t>Tables 8.3.4.4.1-1 and 8.3.4.5-1 define the primary level settings including test tolerances for E-UTRAN FDD - FDD Inter-frequency identification of a new CGI of E-UTRA cell using autonomous gaps</w:t>
      </w:r>
      <w:r w:rsidRPr="005647EB">
        <w:rPr>
          <w:lang w:eastAsia="zh-CN"/>
        </w:rPr>
        <w:t xml:space="preserve"> test.</w:t>
      </w:r>
    </w:p>
    <w:p w14:paraId="163D629E" w14:textId="77777777" w:rsidR="00123ECE" w:rsidRPr="005647EB" w:rsidRDefault="00123ECE" w:rsidP="002570E4">
      <w:pPr>
        <w:pStyle w:val="TH"/>
        <w:keepNext w:val="0"/>
        <w:keepLines w:val="0"/>
      </w:pPr>
      <w:r w:rsidRPr="005647EB">
        <w:t>Table 8.3.4.5-1: Cell Specific Test requirement Parameters for E-UTRAN FDD - FDD Inter-frequency identification of a new CGI of E-UTRA cell using autonomous gaps</w:t>
      </w:r>
    </w:p>
    <w:tbl>
      <w:tblPr>
        <w:tblW w:w="4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77"/>
        <w:gridCol w:w="1447"/>
        <w:gridCol w:w="966"/>
        <w:gridCol w:w="966"/>
        <w:gridCol w:w="968"/>
        <w:gridCol w:w="933"/>
        <w:gridCol w:w="962"/>
        <w:gridCol w:w="962"/>
      </w:tblGrid>
      <w:tr w:rsidR="00123ECE" w:rsidRPr="005647EB" w14:paraId="6E85855C" w14:textId="77777777" w:rsidTr="002570E4">
        <w:trPr>
          <w:cantSplit/>
          <w:jc w:val="center"/>
        </w:trPr>
        <w:tc>
          <w:tcPr>
            <w:tcW w:w="1241" w:type="pct"/>
            <w:vMerge w:val="restart"/>
            <w:tcBorders>
              <w:top w:val="single" w:sz="4" w:space="0" w:color="auto"/>
              <w:left w:val="single" w:sz="4" w:space="0" w:color="auto"/>
            </w:tcBorders>
          </w:tcPr>
          <w:p w14:paraId="4BFD0870" w14:textId="77777777" w:rsidR="00123ECE" w:rsidRPr="005647EB" w:rsidRDefault="00123ECE" w:rsidP="002570E4">
            <w:pPr>
              <w:pStyle w:val="TAH"/>
              <w:keepNext w:val="0"/>
              <w:keepLines w:val="0"/>
              <w:rPr>
                <w:rFonts w:cs="v4.2.0"/>
              </w:rPr>
            </w:pPr>
            <w:r w:rsidRPr="005647EB">
              <w:rPr>
                <w:rFonts w:cs="v4.2.0"/>
              </w:rPr>
              <w:t>Parameter</w:t>
            </w:r>
          </w:p>
        </w:tc>
        <w:tc>
          <w:tcPr>
            <w:tcW w:w="755" w:type="pct"/>
            <w:vMerge w:val="restart"/>
            <w:tcBorders>
              <w:top w:val="single" w:sz="4" w:space="0" w:color="auto"/>
            </w:tcBorders>
          </w:tcPr>
          <w:p w14:paraId="45397DA4" w14:textId="77777777" w:rsidR="00123ECE" w:rsidRPr="005647EB" w:rsidRDefault="00123ECE" w:rsidP="002570E4">
            <w:pPr>
              <w:pStyle w:val="TAH"/>
              <w:keepNext w:val="0"/>
              <w:keepLines w:val="0"/>
              <w:rPr>
                <w:rFonts w:cs="v4.2.0"/>
              </w:rPr>
            </w:pPr>
            <w:r w:rsidRPr="005647EB">
              <w:rPr>
                <w:rFonts w:cs="v4.2.0"/>
              </w:rPr>
              <w:t>Unit</w:t>
            </w:r>
          </w:p>
        </w:tc>
        <w:tc>
          <w:tcPr>
            <w:tcW w:w="1513" w:type="pct"/>
            <w:gridSpan w:val="3"/>
            <w:tcBorders>
              <w:top w:val="single" w:sz="4" w:space="0" w:color="auto"/>
            </w:tcBorders>
          </w:tcPr>
          <w:p w14:paraId="4995C4F5" w14:textId="1F511B74"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1491" w:type="pct"/>
            <w:gridSpan w:val="3"/>
            <w:tcBorders>
              <w:top w:val="single" w:sz="4" w:space="0" w:color="auto"/>
              <w:right w:val="single" w:sz="4" w:space="0" w:color="auto"/>
            </w:tcBorders>
          </w:tcPr>
          <w:p w14:paraId="11B1D6AE" w14:textId="0A31C30A"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723F01A0" w14:textId="77777777" w:rsidTr="002570E4">
        <w:trPr>
          <w:cantSplit/>
          <w:jc w:val="center"/>
        </w:trPr>
        <w:tc>
          <w:tcPr>
            <w:tcW w:w="1241" w:type="pct"/>
            <w:vMerge/>
            <w:tcBorders>
              <w:left w:val="single" w:sz="4" w:space="0" w:color="auto"/>
              <w:bottom w:val="single" w:sz="4" w:space="0" w:color="auto"/>
            </w:tcBorders>
          </w:tcPr>
          <w:p w14:paraId="135A0473" w14:textId="77777777" w:rsidR="00123ECE" w:rsidRPr="005647EB" w:rsidRDefault="00123ECE" w:rsidP="002570E4">
            <w:pPr>
              <w:pStyle w:val="TAH"/>
              <w:keepNext w:val="0"/>
              <w:keepLines w:val="0"/>
              <w:rPr>
                <w:rFonts w:cs="v4.2.0"/>
              </w:rPr>
            </w:pPr>
          </w:p>
        </w:tc>
        <w:tc>
          <w:tcPr>
            <w:tcW w:w="755" w:type="pct"/>
            <w:vMerge/>
            <w:tcBorders>
              <w:bottom w:val="single" w:sz="4" w:space="0" w:color="auto"/>
            </w:tcBorders>
          </w:tcPr>
          <w:p w14:paraId="7F696426" w14:textId="77777777" w:rsidR="00123ECE" w:rsidRPr="005647EB" w:rsidRDefault="00123ECE" w:rsidP="002570E4">
            <w:pPr>
              <w:pStyle w:val="TAH"/>
              <w:keepNext w:val="0"/>
              <w:keepLines w:val="0"/>
              <w:rPr>
                <w:rFonts w:cs="v4.2.0"/>
              </w:rPr>
            </w:pPr>
          </w:p>
        </w:tc>
        <w:tc>
          <w:tcPr>
            <w:tcW w:w="504" w:type="pct"/>
            <w:tcBorders>
              <w:bottom w:val="single" w:sz="4" w:space="0" w:color="auto"/>
            </w:tcBorders>
          </w:tcPr>
          <w:p w14:paraId="093404BD" w14:textId="77777777" w:rsidR="00123ECE" w:rsidRPr="005647EB" w:rsidRDefault="00123ECE" w:rsidP="002570E4">
            <w:pPr>
              <w:pStyle w:val="TAH"/>
              <w:keepNext w:val="0"/>
              <w:keepLines w:val="0"/>
              <w:rPr>
                <w:rFonts w:cs="v4.2.0"/>
                <w:lang w:eastAsia="zh-CN"/>
              </w:rPr>
            </w:pPr>
            <w:r w:rsidRPr="005647EB">
              <w:rPr>
                <w:rFonts w:cs="v4.2.0"/>
                <w:lang w:eastAsia="zh-CN"/>
              </w:rPr>
              <w:t>T1</w:t>
            </w:r>
          </w:p>
        </w:tc>
        <w:tc>
          <w:tcPr>
            <w:tcW w:w="504" w:type="pct"/>
            <w:tcBorders>
              <w:bottom w:val="single" w:sz="4" w:space="0" w:color="auto"/>
            </w:tcBorders>
          </w:tcPr>
          <w:p w14:paraId="2BA66EC0" w14:textId="77777777" w:rsidR="00123ECE" w:rsidRPr="005647EB" w:rsidRDefault="00123ECE" w:rsidP="002570E4">
            <w:pPr>
              <w:pStyle w:val="TAH"/>
              <w:keepNext w:val="0"/>
              <w:keepLines w:val="0"/>
              <w:rPr>
                <w:rFonts w:cs="v4.2.0"/>
                <w:lang w:eastAsia="zh-CN"/>
              </w:rPr>
            </w:pPr>
            <w:r w:rsidRPr="005647EB">
              <w:rPr>
                <w:rFonts w:cs="v4.2.0"/>
                <w:lang w:eastAsia="zh-CN"/>
              </w:rPr>
              <w:t>T2</w:t>
            </w:r>
          </w:p>
        </w:tc>
        <w:tc>
          <w:tcPr>
            <w:tcW w:w="505" w:type="pct"/>
            <w:tcBorders>
              <w:bottom w:val="single" w:sz="4" w:space="0" w:color="auto"/>
            </w:tcBorders>
          </w:tcPr>
          <w:p w14:paraId="2AF3760C" w14:textId="77777777" w:rsidR="00123ECE" w:rsidRPr="005647EB" w:rsidRDefault="00123ECE" w:rsidP="002570E4">
            <w:pPr>
              <w:pStyle w:val="TAH"/>
              <w:keepNext w:val="0"/>
              <w:keepLines w:val="0"/>
              <w:rPr>
                <w:rFonts w:cs="v4.2.0"/>
                <w:lang w:eastAsia="zh-CN"/>
              </w:rPr>
            </w:pPr>
            <w:r w:rsidRPr="005647EB">
              <w:rPr>
                <w:rFonts w:cs="v4.2.0"/>
                <w:lang w:eastAsia="zh-CN"/>
              </w:rPr>
              <w:t>T3</w:t>
            </w:r>
          </w:p>
        </w:tc>
        <w:tc>
          <w:tcPr>
            <w:tcW w:w="487" w:type="pct"/>
            <w:tcBorders>
              <w:bottom w:val="single" w:sz="4" w:space="0" w:color="auto"/>
            </w:tcBorders>
          </w:tcPr>
          <w:p w14:paraId="590469F9" w14:textId="77777777" w:rsidR="00123ECE" w:rsidRPr="005647EB" w:rsidRDefault="00123ECE" w:rsidP="002570E4">
            <w:pPr>
              <w:pStyle w:val="TAH"/>
              <w:keepNext w:val="0"/>
              <w:keepLines w:val="0"/>
              <w:rPr>
                <w:rFonts w:cs="v4.2.0"/>
                <w:lang w:eastAsia="zh-CN"/>
              </w:rPr>
            </w:pPr>
            <w:r w:rsidRPr="005647EB">
              <w:rPr>
                <w:rFonts w:cs="v4.2.0"/>
                <w:lang w:eastAsia="zh-CN"/>
              </w:rPr>
              <w:t>T1</w:t>
            </w:r>
          </w:p>
        </w:tc>
        <w:tc>
          <w:tcPr>
            <w:tcW w:w="502" w:type="pct"/>
            <w:tcBorders>
              <w:bottom w:val="single" w:sz="4" w:space="0" w:color="auto"/>
            </w:tcBorders>
          </w:tcPr>
          <w:p w14:paraId="19625777" w14:textId="77777777" w:rsidR="00123ECE" w:rsidRPr="005647EB" w:rsidRDefault="00123ECE" w:rsidP="002570E4">
            <w:pPr>
              <w:pStyle w:val="TAH"/>
              <w:keepNext w:val="0"/>
              <w:keepLines w:val="0"/>
              <w:rPr>
                <w:rFonts w:cs="v4.2.0"/>
                <w:lang w:eastAsia="zh-CN"/>
              </w:rPr>
            </w:pPr>
            <w:r w:rsidRPr="005647EB">
              <w:rPr>
                <w:rFonts w:cs="v4.2.0"/>
                <w:lang w:eastAsia="zh-CN"/>
              </w:rPr>
              <w:t>T2</w:t>
            </w:r>
          </w:p>
        </w:tc>
        <w:tc>
          <w:tcPr>
            <w:tcW w:w="502" w:type="pct"/>
            <w:tcBorders>
              <w:bottom w:val="single" w:sz="4" w:space="0" w:color="auto"/>
            </w:tcBorders>
          </w:tcPr>
          <w:p w14:paraId="6CC23A2F" w14:textId="77777777" w:rsidR="00123ECE" w:rsidRPr="005647EB" w:rsidRDefault="00123ECE" w:rsidP="002570E4">
            <w:pPr>
              <w:pStyle w:val="TAH"/>
              <w:keepNext w:val="0"/>
              <w:keepLines w:val="0"/>
              <w:rPr>
                <w:rFonts w:cs="v4.2.0"/>
                <w:lang w:eastAsia="zh-CN"/>
              </w:rPr>
            </w:pPr>
            <w:r w:rsidRPr="005647EB">
              <w:rPr>
                <w:rFonts w:cs="v4.2.0"/>
                <w:lang w:eastAsia="zh-CN"/>
              </w:rPr>
              <w:t>T3</w:t>
            </w:r>
          </w:p>
        </w:tc>
      </w:tr>
      <w:tr w:rsidR="00123ECE" w:rsidRPr="005647EB" w14:paraId="0BFA2C3E" w14:textId="77777777" w:rsidTr="002570E4">
        <w:trPr>
          <w:cantSplit/>
          <w:jc w:val="center"/>
        </w:trPr>
        <w:tc>
          <w:tcPr>
            <w:tcW w:w="1241" w:type="pct"/>
            <w:tcBorders>
              <w:left w:val="single" w:sz="4" w:space="0" w:color="auto"/>
              <w:bottom w:val="single" w:sz="4" w:space="0" w:color="auto"/>
            </w:tcBorders>
          </w:tcPr>
          <w:p w14:paraId="762E4E55" w14:textId="587572E8"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55" w:type="pct"/>
            <w:tcBorders>
              <w:bottom w:val="single" w:sz="4" w:space="0" w:color="auto"/>
            </w:tcBorders>
          </w:tcPr>
          <w:p w14:paraId="698012C7" w14:textId="77777777" w:rsidR="00123ECE" w:rsidRPr="005647EB" w:rsidRDefault="00123ECE" w:rsidP="002570E4">
            <w:pPr>
              <w:pStyle w:val="TAH"/>
              <w:keepNext w:val="0"/>
              <w:keepLines w:val="0"/>
              <w:rPr>
                <w:rFonts w:cs="v4.2.0"/>
                <w:b w:val="0"/>
                <w:bCs/>
              </w:rPr>
            </w:pPr>
          </w:p>
        </w:tc>
        <w:tc>
          <w:tcPr>
            <w:tcW w:w="1513" w:type="pct"/>
            <w:gridSpan w:val="3"/>
          </w:tcPr>
          <w:p w14:paraId="715D5EE4"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1491" w:type="pct"/>
            <w:gridSpan w:val="3"/>
            <w:tcBorders>
              <w:bottom w:val="single" w:sz="4" w:space="0" w:color="auto"/>
            </w:tcBorders>
          </w:tcPr>
          <w:p w14:paraId="260E41AC" w14:textId="77777777" w:rsidR="00123ECE" w:rsidRPr="005647EB" w:rsidRDefault="00123ECE" w:rsidP="002570E4">
            <w:pPr>
              <w:pStyle w:val="TAH"/>
              <w:keepNext w:val="0"/>
              <w:keepLines w:val="0"/>
              <w:rPr>
                <w:rFonts w:cs="v4.2.0"/>
                <w:b w:val="0"/>
                <w:bCs/>
                <w:lang w:eastAsia="zh-CN"/>
              </w:rPr>
            </w:pPr>
            <w:r w:rsidRPr="005647EB">
              <w:rPr>
                <w:rFonts w:cs="v4.2.0"/>
                <w:b w:val="0"/>
                <w:bCs/>
                <w:lang w:eastAsia="zh-CN"/>
              </w:rPr>
              <w:t>2</w:t>
            </w:r>
          </w:p>
        </w:tc>
      </w:tr>
      <w:tr w:rsidR="00123ECE" w:rsidRPr="005647EB" w14:paraId="7F66182C" w14:textId="77777777" w:rsidTr="002570E4">
        <w:trPr>
          <w:cantSplit/>
          <w:jc w:val="center"/>
        </w:trPr>
        <w:tc>
          <w:tcPr>
            <w:tcW w:w="1241" w:type="pct"/>
            <w:tcBorders>
              <w:left w:val="single" w:sz="4" w:space="0" w:color="auto"/>
              <w:bottom w:val="single" w:sz="4" w:space="0" w:color="auto"/>
            </w:tcBorders>
          </w:tcPr>
          <w:p w14:paraId="17800850"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755" w:type="pct"/>
            <w:tcBorders>
              <w:bottom w:val="single" w:sz="4" w:space="0" w:color="auto"/>
            </w:tcBorders>
          </w:tcPr>
          <w:p w14:paraId="25CBAAF9"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1513" w:type="pct"/>
            <w:gridSpan w:val="3"/>
          </w:tcPr>
          <w:p w14:paraId="116AD7FE"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1491" w:type="pct"/>
            <w:gridSpan w:val="3"/>
            <w:tcBorders>
              <w:bottom w:val="single" w:sz="4" w:space="0" w:color="auto"/>
            </w:tcBorders>
          </w:tcPr>
          <w:p w14:paraId="4AECF454"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123ECE" w:rsidRPr="005647EB" w14:paraId="560EB647" w14:textId="77777777" w:rsidTr="002570E4">
        <w:trPr>
          <w:cantSplit/>
          <w:jc w:val="center"/>
        </w:trPr>
        <w:tc>
          <w:tcPr>
            <w:tcW w:w="1241" w:type="pct"/>
            <w:tcBorders>
              <w:left w:val="single" w:sz="4" w:space="0" w:color="auto"/>
              <w:bottom w:val="single" w:sz="4" w:space="0" w:color="auto"/>
            </w:tcBorders>
          </w:tcPr>
          <w:p w14:paraId="0ABA5223" w14:textId="519F2AE4"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.1.1</w:t>
            </w:r>
            <w:r w:rsidR="00002A09" w:rsidRPr="005647EB">
              <w:rPr>
                <w:rFonts w:cs="v4.2.0"/>
                <w:b w:val="0"/>
                <w:bCs/>
              </w:rPr>
              <w:t>0</w:t>
            </w:r>
            <w:r w:rsidR="002570E4" w:rsidRPr="005647EB">
              <w:rPr>
                <w:rFonts w:cs="v4.2.0"/>
                <w:b w:val="0"/>
                <w:bCs/>
              </w:rPr>
              <w:t xml:space="preserve"> </w:t>
            </w:r>
            <w:r w:rsidRPr="005647EB">
              <w:rPr>
                <w:rFonts w:cs="v4.2.0"/>
                <w:b w:val="0"/>
                <w:bCs/>
              </w:rPr>
              <w:t>(OP.1</w:t>
            </w:r>
            <w:r w:rsidR="00002A09" w:rsidRPr="005647EB">
              <w:rPr>
                <w:rFonts w:cs="v4.2.0"/>
                <w:b w:val="0"/>
                <w:bCs/>
              </w:rPr>
              <w:t>0</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755" w:type="pct"/>
            <w:tcBorders>
              <w:bottom w:val="single" w:sz="4" w:space="0" w:color="auto"/>
            </w:tcBorders>
          </w:tcPr>
          <w:p w14:paraId="28EDCFD3" w14:textId="77777777" w:rsidR="00123ECE" w:rsidRPr="005647EB" w:rsidRDefault="00123ECE" w:rsidP="002570E4">
            <w:pPr>
              <w:pStyle w:val="TAH"/>
              <w:keepNext w:val="0"/>
              <w:keepLines w:val="0"/>
              <w:rPr>
                <w:rFonts w:cs="v4.2.0"/>
                <w:b w:val="0"/>
                <w:bCs/>
              </w:rPr>
            </w:pPr>
          </w:p>
        </w:tc>
        <w:tc>
          <w:tcPr>
            <w:tcW w:w="504" w:type="pct"/>
          </w:tcPr>
          <w:p w14:paraId="464A9397" w14:textId="62DB6AA8" w:rsidR="00123ECE" w:rsidRPr="005647EB" w:rsidRDefault="00123ECE" w:rsidP="002570E4">
            <w:pPr>
              <w:pStyle w:val="TAH"/>
              <w:keepNext w:val="0"/>
              <w:keepLines w:val="0"/>
              <w:rPr>
                <w:rFonts w:cs="v4.2.0"/>
                <w:b w:val="0"/>
                <w:bCs/>
              </w:rPr>
            </w:pPr>
            <w:r w:rsidRPr="005647EB">
              <w:rPr>
                <w:b w:val="0"/>
                <w:bCs/>
              </w:rPr>
              <w:t>OP.1</w:t>
            </w:r>
            <w:r w:rsidR="00002A09" w:rsidRPr="005647EB">
              <w:rPr>
                <w:b w:val="0"/>
                <w:bCs/>
              </w:rPr>
              <w:t>0</w:t>
            </w:r>
            <w:r w:rsidR="002570E4" w:rsidRPr="005647EB">
              <w:rPr>
                <w:b w:val="0"/>
                <w:bCs/>
              </w:rPr>
              <w:t xml:space="preserve"> </w:t>
            </w:r>
            <w:r w:rsidRPr="005647EB">
              <w:rPr>
                <w:b w:val="0"/>
                <w:bCs/>
              </w:rPr>
              <w:t>FDD</w:t>
            </w:r>
          </w:p>
        </w:tc>
        <w:tc>
          <w:tcPr>
            <w:tcW w:w="504" w:type="pct"/>
          </w:tcPr>
          <w:p w14:paraId="360CDBB3" w14:textId="4E7BE3E8" w:rsidR="00123ECE" w:rsidRPr="005647EB" w:rsidRDefault="00123ECE" w:rsidP="002570E4">
            <w:pPr>
              <w:pStyle w:val="TAH"/>
              <w:keepNext w:val="0"/>
              <w:keepLines w:val="0"/>
              <w:rPr>
                <w:rFonts w:cs="v4.2.0"/>
                <w:b w:val="0"/>
                <w:bCs/>
              </w:rPr>
            </w:pPr>
            <w:r w:rsidRPr="005647EB">
              <w:rPr>
                <w:b w:val="0"/>
                <w:bCs/>
              </w:rPr>
              <w:t>OP.1</w:t>
            </w:r>
            <w:r w:rsidR="00002A09" w:rsidRPr="005647EB">
              <w:rPr>
                <w:b w:val="0"/>
                <w:bCs/>
              </w:rPr>
              <w:t>0</w:t>
            </w:r>
            <w:r w:rsidR="002570E4" w:rsidRPr="005647EB">
              <w:rPr>
                <w:b w:val="0"/>
                <w:bCs/>
              </w:rPr>
              <w:t xml:space="preserve"> </w:t>
            </w:r>
            <w:r w:rsidRPr="005647EB">
              <w:rPr>
                <w:b w:val="0"/>
                <w:bCs/>
              </w:rPr>
              <w:t>FDD</w:t>
            </w:r>
          </w:p>
        </w:tc>
        <w:tc>
          <w:tcPr>
            <w:tcW w:w="505" w:type="pct"/>
          </w:tcPr>
          <w:p w14:paraId="265545AF" w14:textId="01A8012D" w:rsidR="00123ECE" w:rsidRPr="005647EB" w:rsidRDefault="00123ECE" w:rsidP="002570E4">
            <w:pPr>
              <w:pStyle w:val="TAH"/>
              <w:keepNext w:val="0"/>
              <w:keepLines w:val="0"/>
              <w:rPr>
                <w:rFonts w:cs="v4.2.0"/>
                <w:b w:val="0"/>
                <w:bCs/>
              </w:rPr>
            </w:pPr>
            <w:r w:rsidRPr="005647EB">
              <w:rPr>
                <w:b w:val="0"/>
                <w:bCs/>
              </w:rPr>
              <w:t>OP.1</w:t>
            </w:r>
            <w:r w:rsidR="00002A09" w:rsidRPr="005647EB">
              <w:rPr>
                <w:b w:val="0"/>
                <w:bCs/>
              </w:rPr>
              <w:t>0</w:t>
            </w:r>
            <w:r w:rsidR="002570E4" w:rsidRPr="005647EB">
              <w:rPr>
                <w:b w:val="0"/>
                <w:bCs/>
              </w:rPr>
              <w:t xml:space="preserve"> </w:t>
            </w:r>
            <w:r w:rsidRPr="005647EB">
              <w:rPr>
                <w:b w:val="0"/>
                <w:bCs/>
              </w:rPr>
              <w:t>FDD</w:t>
            </w:r>
          </w:p>
        </w:tc>
        <w:tc>
          <w:tcPr>
            <w:tcW w:w="487" w:type="pct"/>
            <w:tcBorders>
              <w:bottom w:val="single" w:sz="4" w:space="0" w:color="auto"/>
            </w:tcBorders>
          </w:tcPr>
          <w:p w14:paraId="305F1461" w14:textId="692117E3"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c>
          <w:tcPr>
            <w:tcW w:w="502" w:type="pct"/>
            <w:tcBorders>
              <w:bottom w:val="single" w:sz="4" w:space="0" w:color="auto"/>
            </w:tcBorders>
          </w:tcPr>
          <w:p w14:paraId="4A9DA3DB" w14:textId="164C15F8"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c>
          <w:tcPr>
            <w:tcW w:w="502" w:type="pct"/>
            <w:tcBorders>
              <w:bottom w:val="single" w:sz="4" w:space="0" w:color="auto"/>
            </w:tcBorders>
          </w:tcPr>
          <w:p w14:paraId="1CA3E180" w14:textId="3D176405"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123ECE" w:rsidRPr="005647EB" w14:paraId="41CC025A" w14:textId="77777777" w:rsidTr="002570E4">
        <w:trPr>
          <w:cantSplit/>
          <w:jc w:val="center"/>
        </w:trPr>
        <w:tc>
          <w:tcPr>
            <w:tcW w:w="1241" w:type="pct"/>
            <w:tcBorders>
              <w:left w:val="single" w:sz="4" w:space="0" w:color="auto"/>
              <w:bottom w:val="single" w:sz="4" w:space="0" w:color="auto"/>
            </w:tcBorders>
          </w:tcPr>
          <w:p w14:paraId="0D73A646"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755" w:type="pct"/>
            <w:tcBorders>
              <w:bottom w:val="single" w:sz="4" w:space="0" w:color="auto"/>
            </w:tcBorders>
          </w:tcPr>
          <w:p w14:paraId="28BE952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val="restart"/>
            <w:vAlign w:val="center"/>
          </w:tcPr>
          <w:p w14:paraId="326D158B"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1491" w:type="pct"/>
            <w:gridSpan w:val="3"/>
            <w:vMerge w:val="restart"/>
            <w:vAlign w:val="center"/>
          </w:tcPr>
          <w:p w14:paraId="1DE0528F"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435AEE49" w14:textId="77777777" w:rsidTr="002570E4">
        <w:trPr>
          <w:cantSplit/>
          <w:jc w:val="center"/>
        </w:trPr>
        <w:tc>
          <w:tcPr>
            <w:tcW w:w="1241" w:type="pct"/>
            <w:tcBorders>
              <w:left w:val="single" w:sz="4" w:space="0" w:color="auto"/>
              <w:bottom w:val="single" w:sz="4" w:space="0" w:color="auto"/>
            </w:tcBorders>
          </w:tcPr>
          <w:p w14:paraId="4A831EB2"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755" w:type="pct"/>
            <w:tcBorders>
              <w:bottom w:val="single" w:sz="4" w:space="0" w:color="auto"/>
            </w:tcBorders>
          </w:tcPr>
          <w:p w14:paraId="233D710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724DAC8" w14:textId="77777777" w:rsidR="00123ECE" w:rsidRPr="005647EB" w:rsidRDefault="00123ECE" w:rsidP="002570E4">
            <w:pPr>
              <w:pStyle w:val="TAH"/>
              <w:keepNext w:val="0"/>
              <w:keepLines w:val="0"/>
              <w:rPr>
                <w:rFonts w:cs="v4.2.0"/>
                <w:b w:val="0"/>
                <w:bCs/>
              </w:rPr>
            </w:pPr>
          </w:p>
        </w:tc>
        <w:tc>
          <w:tcPr>
            <w:tcW w:w="1491" w:type="pct"/>
            <w:gridSpan w:val="3"/>
            <w:vMerge/>
          </w:tcPr>
          <w:p w14:paraId="2BE9CC9A" w14:textId="77777777" w:rsidR="00123ECE" w:rsidRPr="005647EB" w:rsidRDefault="00123ECE" w:rsidP="002570E4">
            <w:pPr>
              <w:pStyle w:val="TAH"/>
              <w:keepNext w:val="0"/>
              <w:keepLines w:val="0"/>
              <w:rPr>
                <w:rFonts w:cs="v4.2.0"/>
                <w:b w:val="0"/>
                <w:bCs/>
              </w:rPr>
            </w:pPr>
          </w:p>
        </w:tc>
      </w:tr>
      <w:tr w:rsidR="00123ECE" w:rsidRPr="005647EB" w14:paraId="78D7B56B" w14:textId="77777777" w:rsidTr="002570E4">
        <w:trPr>
          <w:cantSplit/>
          <w:jc w:val="center"/>
        </w:trPr>
        <w:tc>
          <w:tcPr>
            <w:tcW w:w="1241" w:type="pct"/>
            <w:tcBorders>
              <w:left w:val="single" w:sz="4" w:space="0" w:color="auto"/>
              <w:bottom w:val="single" w:sz="4" w:space="0" w:color="auto"/>
            </w:tcBorders>
          </w:tcPr>
          <w:p w14:paraId="12744528"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755" w:type="pct"/>
            <w:tcBorders>
              <w:bottom w:val="single" w:sz="4" w:space="0" w:color="auto"/>
            </w:tcBorders>
          </w:tcPr>
          <w:p w14:paraId="118DD2D2"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8DD7A1D" w14:textId="77777777" w:rsidR="00123ECE" w:rsidRPr="005647EB" w:rsidRDefault="00123ECE" w:rsidP="002570E4">
            <w:pPr>
              <w:pStyle w:val="TAH"/>
              <w:keepNext w:val="0"/>
              <w:keepLines w:val="0"/>
              <w:rPr>
                <w:rFonts w:cs="v4.2.0"/>
                <w:b w:val="0"/>
                <w:bCs/>
              </w:rPr>
            </w:pPr>
          </w:p>
        </w:tc>
        <w:tc>
          <w:tcPr>
            <w:tcW w:w="1491" w:type="pct"/>
            <w:gridSpan w:val="3"/>
            <w:vMerge/>
          </w:tcPr>
          <w:p w14:paraId="33A26A60" w14:textId="77777777" w:rsidR="00123ECE" w:rsidRPr="005647EB" w:rsidRDefault="00123ECE" w:rsidP="002570E4">
            <w:pPr>
              <w:pStyle w:val="TAH"/>
              <w:keepNext w:val="0"/>
              <w:keepLines w:val="0"/>
              <w:rPr>
                <w:rFonts w:cs="v4.2.0"/>
                <w:b w:val="0"/>
                <w:bCs/>
              </w:rPr>
            </w:pPr>
          </w:p>
        </w:tc>
      </w:tr>
      <w:tr w:rsidR="00123ECE" w:rsidRPr="005647EB" w14:paraId="399DE03F" w14:textId="77777777" w:rsidTr="002570E4">
        <w:trPr>
          <w:cantSplit/>
          <w:jc w:val="center"/>
        </w:trPr>
        <w:tc>
          <w:tcPr>
            <w:tcW w:w="1241" w:type="pct"/>
            <w:tcBorders>
              <w:left w:val="single" w:sz="4" w:space="0" w:color="auto"/>
              <w:bottom w:val="single" w:sz="4" w:space="0" w:color="auto"/>
            </w:tcBorders>
          </w:tcPr>
          <w:p w14:paraId="0657D431"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755" w:type="pct"/>
            <w:tcBorders>
              <w:bottom w:val="single" w:sz="4" w:space="0" w:color="auto"/>
            </w:tcBorders>
          </w:tcPr>
          <w:p w14:paraId="72741B4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6B46D3C5" w14:textId="77777777" w:rsidR="00123ECE" w:rsidRPr="005647EB" w:rsidRDefault="00123ECE" w:rsidP="002570E4">
            <w:pPr>
              <w:pStyle w:val="TAH"/>
              <w:keepNext w:val="0"/>
              <w:keepLines w:val="0"/>
              <w:rPr>
                <w:rFonts w:cs="v4.2.0"/>
                <w:b w:val="0"/>
                <w:bCs/>
              </w:rPr>
            </w:pPr>
          </w:p>
        </w:tc>
        <w:tc>
          <w:tcPr>
            <w:tcW w:w="1491" w:type="pct"/>
            <w:gridSpan w:val="3"/>
            <w:vMerge/>
          </w:tcPr>
          <w:p w14:paraId="17372547" w14:textId="77777777" w:rsidR="00123ECE" w:rsidRPr="005647EB" w:rsidRDefault="00123ECE" w:rsidP="002570E4">
            <w:pPr>
              <w:pStyle w:val="TAH"/>
              <w:keepNext w:val="0"/>
              <w:keepLines w:val="0"/>
              <w:rPr>
                <w:rFonts w:cs="v4.2.0"/>
                <w:b w:val="0"/>
                <w:bCs/>
              </w:rPr>
            </w:pPr>
          </w:p>
        </w:tc>
      </w:tr>
      <w:tr w:rsidR="00123ECE" w:rsidRPr="005647EB" w14:paraId="258114D6" w14:textId="77777777" w:rsidTr="002570E4">
        <w:trPr>
          <w:cantSplit/>
          <w:jc w:val="center"/>
        </w:trPr>
        <w:tc>
          <w:tcPr>
            <w:tcW w:w="1241" w:type="pct"/>
            <w:tcBorders>
              <w:left w:val="single" w:sz="4" w:space="0" w:color="auto"/>
              <w:bottom w:val="single" w:sz="4" w:space="0" w:color="auto"/>
            </w:tcBorders>
          </w:tcPr>
          <w:p w14:paraId="78B0A75A"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755" w:type="pct"/>
            <w:tcBorders>
              <w:bottom w:val="single" w:sz="4" w:space="0" w:color="auto"/>
            </w:tcBorders>
          </w:tcPr>
          <w:p w14:paraId="2C11191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6FB4DE9" w14:textId="77777777" w:rsidR="00123ECE" w:rsidRPr="005647EB" w:rsidRDefault="00123ECE" w:rsidP="002570E4">
            <w:pPr>
              <w:pStyle w:val="TAH"/>
              <w:keepNext w:val="0"/>
              <w:keepLines w:val="0"/>
              <w:rPr>
                <w:rFonts w:cs="v4.2.0"/>
                <w:b w:val="0"/>
                <w:bCs/>
              </w:rPr>
            </w:pPr>
          </w:p>
        </w:tc>
        <w:tc>
          <w:tcPr>
            <w:tcW w:w="1491" w:type="pct"/>
            <w:gridSpan w:val="3"/>
            <w:vMerge/>
          </w:tcPr>
          <w:p w14:paraId="11E8A7FB" w14:textId="77777777" w:rsidR="00123ECE" w:rsidRPr="005647EB" w:rsidRDefault="00123ECE" w:rsidP="002570E4">
            <w:pPr>
              <w:pStyle w:val="TAH"/>
              <w:keepNext w:val="0"/>
              <w:keepLines w:val="0"/>
              <w:rPr>
                <w:rFonts w:cs="v4.2.0"/>
                <w:b w:val="0"/>
                <w:bCs/>
              </w:rPr>
            </w:pPr>
          </w:p>
        </w:tc>
      </w:tr>
      <w:tr w:rsidR="00123ECE" w:rsidRPr="005647EB" w14:paraId="4AAADD07" w14:textId="77777777" w:rsidTr="002570E4">
        <w:trPr>
          <w:cantSplit/>
          <w:jc w:val="center"/>
        </w:trPr>
        <w:tc>
          <w:tcPr>
            <w:tcW w:w="1241" w:type="pct"/>
            <w:tcBorders>
              <w:left w:val="single" w:sz="4" w:space="0" w:color="auto"/>
              <w:bottom w:val="single" w:sz="4" w:space="0" w:color="auto"/>
            </w:tcBorders>
          </w:tcPr>
          <w:p w14:paraId="6409289C"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755" w:type="pct"/>
            <w:tcBorders>
              <w:bottom w:val="single" w:sz="4" w:space="0" w:color="auto"/>
            </w:tcBorders>
          </w:tcPr>
          <w:p w14:paraId="4E67E4D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2C27209" w14:textId="77777777" w:rsidR="00123ECE" w:rsidRPr="005647EB" w:rsidRDefault="00123ECE" w:rsidP="002570E4">
            <w:pPr>
              <w:pStyle w:val="TAH"/>
              <w:keepNext w:val="0"/>
              <w:keepLines w:val="0"/>
              <w:rPr>
                <w:rFonts w:cs="v4.2.0"/>
                <w:b w:val="0"/>
                <w:bCs/>
              </w:rPr>
            </w:pPr>
          </w:p>
        </w:tc>
        <w:tc>
          <w:tcPr>
            <w:tcW w:w="1491" w:type="pct"/>
            <w:gridSpan w:val="3"/>
            <w:vMerge/>
          </w:tcPr>
          <w:p w14:paraId="789D6EA6" w14:textId="77777777" w:rsidR="00123ECE" w:rsidRPr="005647EB" w:rsidRDefault="00123ECE" w:rsidP="002570E4">
            <w:pPr>
              <w:pStyle w:val="TAH"/>
              <w:keepNext w:val="0"/>
              <w:keepLines w:val="0"/>
              <w:rPr>
                <w:rFonts w:cs="v4.2.0"/>
                <w:b w:val="0"/>
                <w:bCs/>
              </w:rPr>
            </w:pPr>
          </w:p>
        </w:tc>
      </w:tr>
      <w:tr w:rsidR="00123ECE" w:rsidRPr="005647EB" w14:paraId="55ABDE04" w14:textId="77777777" w:rsidTr="002570E4">
        <w:trPr>
          <w:cantSplit/>
          <w:jc w:val="center"/>
        </w:trPr>
        <w:tc>
          <w:tcPr>
            <w:tcW w:w="1241" w:type="pct"/>
            <w:tcBorders>
              <w:left w:val="single" w:sz="4" w:space="0" w:color="auto"/>
              <w:bottom w:val="single" w:sz="4" w:space="0" w:color="auto"/>
            </w:tcBorders>
          </w:tcPr>
          <w:p w14:paraId="17EE36BA" w14:textId="77777777" w:rsidR="00123ECE" w:rsidRPr="005647EB" w:rsidRDefault="00123ECE" w:rsidP="002570E4">
            <w:pPr>
              <w:pStyle w:val="TAH"/>
              <w:keepNext w:val="0"/>
              <w:keepLines w:val="0"/>
              <w:jc w:val="left"/>
              <w:rPr>
                <w:rFonts w:cs="v4.2.0"/>
                <w:b w:val="0"/>
                <w:bCs/>
              </w:rPr>
            </w:pPr>
            <w:r w:rsidRPr="005647EB">
              <w:rPr>
                <w:rFonts w:cs="v4.2.0"/>
                <w:b w:val="0"/>
                <w:bCs/>
              </w:rPr>
              <w:t>PHICH_</w:t>
            </w:r>
            <w:r w:rsidR="006848A9" w:rsidRPr="005647EB">
              <w:rPr>
                <w:rFonts w:eastAsia="MS Mincho" w:cs="v4.2.0"/>
                <w:b w:val="0"/>
                <w:bCs/>
                <w:lang w:eastAsia="ja-JP"/>
              </w:rPr>
              <w:t>R</w:t>
            </w:r>
            <w:r w:rsidRPr="005647EB">
              <w:rPr>
                <w:rFonts w:cs="v4.2.0"/>
                <w:b w:val="0"/>
                <w:bCs/>
              </w:rPr>
              <w:t>B</w:t>
            </w:r>
          </w:p>
        </w:tc>
        <w:tc>
          <w:tcPr>
            <w:tcW w:w="755" w:type="pct"/>
            <w:tcBorders>
              <w:bottom w:val="single" w:sz="4" w:space="0" w:color="auto"/>
            </w:tcBorders>
          </w:tcPr>
          <w:p w14:paraId="28B6479A"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3E5A41A" w14:textId="77777777" w:rsidR="00123ECE" w:rsidRPr="005647EB" w:rsidRDefault="00123ECE" w:rsidP="002570E4">
            <w:pPr>
              <w:pStyle w:val="TAH"/>
              <w:keepNext w:val="0"/>
              <w:keepLines w:val="0"/>
              <w:rPr>
                <w:rFonts w:cs="v4.2.0"/>
                <w:b w:val="0"/>
                <w:bCs/>
              </w:rPr>
            </w:pPr>
          </w:p>
        </w:tc>
        <w:tc>
          <w:tcPr>
            <w:tcW w:w="1491" w:type="pct"/>
            <w:gridSpan w:val="3"/>
            <w:vMerge/>
          </w:tcPr>
          <w:p w14:paraId="4BD56C63" w14:textId="77777777" w:rsidR="00123ECE" w:rsidRPr="005647EB" w:rsidRDefault="00123ECE" w:rsidP="002570E4">
            <w:pPr>
              <w:pStyle w:val="TAH"/>
              <w:keepNext w:val="0"/>
              <w:keepLines w:val="0"/>
              <w:rPr>
                <w:rFonts w:cs="v4.2.0"/>
                <w:b w:val="0"/>
                <w:bCs/>
              </w:rPr>
            </w:pPr>
          </w:p>
        </w:tc>
      </w:tr>
      <w:tr w:rsidR="00123ECE" w:rsidRPr="005647EB" w14:paraId="79347401" w14:textId="77777777" w:rsidTr="002570E4">
        <w:trPr>
          <w:cantSplit/>
          <w:jc w:val="center"/>
        </w:trPr>
        <w:tc>
          <w:tcPr>
            <w:tcW w:w="1241" w:type="pct"/>
            <w:tcBorders>
              <w:left w:val="single" w:sz="4" w:space="0" w:color="auto"/>
              <w:bottom w:val="single" w:sz="4" w:space="0" w:color="auto"/>
            </w:tcBorders>
          </w:tcPr>
          <w:p w14:paraId="3D71274E"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755" w:type="pct"/>
            <w:tcBorders>
              <w:bottom w:val="single" w:sz="4" w:space="0" w:color="auto"/>
            </w:tcBorders>
          </w:tcPr>
          <w:p w14:paraId="38FDABB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6B22150" w14:textId="77777777" w:rsidR="00123ECE" w:rsidRPr="005647EB" w:rsidRDefault="00123ECE" w:rsidP="002570E4">
            <w:pPr>
              <w:pStyle w:val="TAH"/>
              <w:keepNext w:val="0"/>
              <w:keepLines w:val="0"/>
              <w:rPr>
                <w:rFonts w:cs="v4.2.0"/>
                <w:b w:val="0"/>
                <w:bCs/>
              </w:rPr>
            </w:pPr>
          </w:p>
        </w:tc>
        <w:tc>
          <w:tcPr>
            <w:tcW w:w="1491" w:type="pct"/>
            <w:gridSpan w:val="3"/>
            <w:vMerge/>
          </w:tcPr>
          <w:p w14:paraId="2AB4E7FC" w14:textId="77777777" w:rsidR="00123ECE" w:rsidRPr="005647EB" w:rsidRDefault="00123ECE" w:rsidP="002570E4">
            <w:pPr>
              <w:pStyle w:val="TAH"/>
              <w:keepNext w:val="0"/>
              <w:keepLines w:val="0"/>
              <w:rPr>
                <w:rFonts w:cs="v4.2.0"/>
                <w:b w:val="0"/>
                <w:bCs/>
              </w:rPr>
            </w:pPr>
          </w:p>
        </w:tc>
      </w:tr>
      <w:tr w:rsidR="00123ECE" w:rsidRPr="005647EB" w14:paraId="05A8E068" w14:textId="77777777" w:rsidTr="002570E4">
        <w:trPr>
          <w:cantSplit/>
          <w:jc w:val="center"/>
        </w:trPr>
        <w:tc>
          <w:tcPr>
            <w:tcW w:w="1241" w:type="pct"/>
            <w:tcBorders>
              <w:left w:val="single" w:sz="4" w:space="0" w:color="auto"/>
              <w:bottom w:val="single" w:sz="4" w:space="0" w:color="auto"/>
            </w:tcBorders>
          </w:tcPr>
          <w:p w14:paraId="6C5332D0" w14:textId="77777777" w:rsidR="00123ECE" w:rsidRPr="005647EB" w:rsidRDefault="00123ECE" w:rsidP="002570E4">
            <w:pPr>
              <w:pStyle w:val="TAH"/>
              <w:keepNext w:val="0"/>
              <w:keepLines w:val="0"/>
              <w:jc w:val="left"/>
              <w:rPr>
                <w:rFonts w:cs="v4.2.0"/>
                <w:b w:val="0"/>
                <w:bCs/>
              </w:rPr>
            </w:pPr>
            <w:r w:rsidRPr="005647EB">
              <w:rPr>
                <w:rFonts w:cs="v4.2.0"/>
                <w:b w:val="0"/>
                <w:bCs/>
              </w:rPr>
              <w:t>PDCCH_</w:t>
            </w:r>
            <w:r w:rsidR="006848A9" w:rsidRPr="005647EB">
              <w:rPr>
                <w:rFonts w:eastAsia="MS Mincho" w:cs="v4.2.0"/>
                <w:b w:val="0"/>
                <w:bCs/>
                <w:lang w:eastAsia="ja-JP"/>
              </w:rPr>
              <w:t>R</w:t>
            </w:r>
            <w:r w:rsidRPr="005647EB">
              <w:rPr>
                <w:rFonts w:cs="v4.2.0"/>
                <w:b w:val="0"/>
                <w:bCs/>
              </w:rPr>
              <w:t>B</w:t>
            </w:r>
          </w:p>
        </w:tc>
        <w:tc>
          <w:tcPr>
            <w:tcW w:w="755" w:type="pct"/>
            <w:tcBorders>
              <w:bottom w:val="single" w:sz="4" w:space="0" w:color="auto"/>
            </w:tcBorders>
          </w:tcPr>
          <w:p w14:paraId="4ED1377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4B4AC632" w14:textId="77777777" w:rsidR="00123ECE" w:rsidRPr="005647EB" w:rsidRDefault="00123ECE" w:rsidP="002570E4">
            <w:pPr>
              <w:pStyle w:val="TAH"/>
              <w:keepNext w:val="0"/>
              <w:keepLines w:val="0"/>
              <w:rPr>
                <w:rFonts w:cs="v4.2.0"/>
                <w:b w:val="0"/>
                <w:bCs/>
              </w:rPr>
            </w:pPr>
          </w:p>
        </w:tc>
        <w:tc>
          <w:tcPr>
            <w:tcW w:w="1491" w:type="pct"/>
            <w:gridSpan w:val="3"/>
            <w:vMerge/>
          </w:tcPr>
          <w:p w14:paraId="0EA25BD0" w14:textId="77777777" w:rsidR="00123ECE" w:rsidRPr="005647EB" w:rsidRDefault="00123ECE" w:rsidP="002570E4">
            <w:pPr>
              <w:pStyle w:val="TAH"/>
              <w:keepNext w:val="0"/>
              <w:keepLines w:val="0"/>
              <w:rPr>
                <w:rFonts w:cs="v4.2.0"/>
                <w:b w:val="0"/>
                <w:bCs/>
              </w:rPr>
            </w:pPr>
          </w:p>
        </w:tc>
      </w:tr>
      <w:tr w:rsidR="00123ECE" w:rsidRPr="005647EB" w14:paraId="05A81B4B" w14:textId="77777777" w:rsidTr="002570E4">
        <w:trPr>
          <w:cantSplit/>
          <w:jc w:val="center"/>
        </w:trPr>
        <w:tc>
          <w:tcPr>
            <w:tcW w:w="1241" w:type="pct"/>
            <w:tcBorders>
              <w:left w:val="single" w:sz="4" w:space="0" w:color="auto"/>
              <w:bottom w:val="single" w:sz="4" w:space="0" w:color="auto"/>
            </w:tcBorders>
          </w:tcPr>
          <w:p w14:paraId="3AB59ED8"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755" w:type="pct"/>
            <w:tcBorders>
              <w:bottom w:val="single" w:sz="4" w:space="0" w:color="auto"/>
            </w:tcBorders>
          </w:tcPr>
          <w:p w14:paraId="649B8C9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3E6EACE4" w14:textId="77777777" w:rsidR="00123ECE" w:rsidRPr="005647EB" w:rsidRDefault="00123ECE" w:rsidP="002570E4">
            <w:pPr>
              <w:pStyle w:val="TAH"/>
              <w:keepNext w:val="0"/>
              <w:keepLines w:val="0"/>
              <w:rPr>
                <w:rFonts w:cs="v4.2.0"/>
                <w:b w:val="0"/>
                <w:bCs/>
              </w:rPr>
            </w:pPr>
          </w:p>
        </w:tc>
        <w:tc>
          <w:tcPr>
            <w:tcW w:w="1491" w:type="pct"/>
            <w:gridSpan w:val="3"/>
            <w:vMerge/>
          </w:tcPr>
          <w:p w14:paraId="36EB8DB5" w14:textId="77777777" w:rsidR="00123ECE" w:rsidRPr="005647EB" w:rsidRDefault="00123ECE" w:rsidP="002570E4">
            <w:pPr>
              <w:pStyle w:val="TAH"/>
              <w:keepNext w:val="0"/>
              <w:keepLines w:val="0"/>
              <w:rPr>
                <w:rFonts w:cs="v4.2.0"/>
                <w:b w:val="0"/>
                <w:bCs/>
              </w:rPr>
            </w:pPr>
          </w:p>
        </w:tc>
      </w:tr>
      <w:tr w:rsidR="00123ECE" w:rsidRPr="005647EB" w14:paraId="264F23D2" w14:textId="77777777" w:rsidTr="002570E4">
        <w:trPr>
          <w:cantSplit/>
          <w:jc w:val="center"/>
        </w:trPr>
        <w:tc>
          <w:tcPr>
            <w:tcW w:w="1241" w:type="pct"/>
            <w:tcBorders>
              <w:left w:val="single" w:sz="4" w:space="0" w:color="auto"/>
              <w:bottom w:val="single" w:sz="4" w:space="0" w:color="auto"/>
            </w:tcBorders>
          </w:tcPr>
          <w:p w14:paraId="1D2BCB1D"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755" w:type="pct"/>
            <w:tcBorders>
              <w:bottom w:val="single" w:sz="4" w:space="0" w:color="auto"/>
            </w:tcBorders>
          </w:tcPr>
          <w:p w14:paraId="341BDA3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B8F8983" w14:textId="77777777" w:rsidR="00123ECE" w:rsidRPr="005647EB" w:rsidRDefault="00123ECE" w:rsidP="002570E4">
            <w:pPr>
              <w:pStyle w:val="TAH"/>
              <w:keepNext w:val="0"/>
              <w:keepLines w:val="0"/>
              <w:rPr>
                <w:rFonts w:cs="v4.2.0"/>
                <w:b w:val="0"/>
                <w:bCs/>
              </w:rPr>
            </w:pPr>
          </w:p>
        </w:tc>
        <w:tc>
          <w:tcPr>
            <w:tcW w:w="1491" w:type="pct"/>
            <w:gridSpan w:val="3"/>
            <w:vMerge/>
          </w:tcPr>
          <w:p w14:paraId="3C9B2109" w14:textId="77777777" w:rsidR="00123ECE" w:rsidRPr="005647EB" w:rsidRDefault="00123ECE" w:rsidP="002570E4">
            <w:pPr>
              <w:pStyle w:val="TAH"/>
              <w:keepNext w:val="0"/>
              <w:keepLines w:val="0"/>
              <w:rPr>
                <w:rFonts w:cs="v4.2.0"/>
                <w:b w:val="0"/>
                <w:bCs/>
              </w:rPr>
            </w:pPr>
          </w:p>
        </w:tc>
      </w:tr>
      <w:tr w:rsidR="00123ECE" w:rsidRPr="005647EB" w14:paraId="69853245" w14:textId="77777777" w:rsidTr="002570E4">
        <w:trPr>
          <w:cantSplit/>
          <w:jc w:val="center"/>
        </w:trPr>
        <w:tc>
          <w:tcPr>
            <w:tcW w:w="1241" w:type="pct"/>
            <w:tcBorders>
              <w:left w:val="single" w:sz="4" w:space="0" w:color="auto"/>
              <w:bottom w:val="single" w:sz="4" w:space="0" w:color="auto"/>
            </w:tcBorders>
            <w:vAlign w:val="center"/>
          </w:tcPr>
          <w:p w14:paraId="451E090E" w14:textId="4ADEA4A3" w:rsidR="00123ECE" w:rsidRPr="005647EB" w:rsidRDefault="00123ECE" w:rsidP="002570E4">
            <w:pPr>
              <w:pStyle w:val="TAC"/>
              <w:keepNext w:val="0"/>
              <w:keepLines w:val="0"/>
              <w:jc w:val="left"/>
              <w:rPr>
                <w:rFonts w:cs="Arial"/>
                <w:szCs w:val="18"/>
              </w:rPr>
            </w:pPr>
            <w:r w:rsidRPr="005647EB">
              <w:rPr>
                <w:rFonts w:cs="Arial"/>
                <w:szCs w:val="18"/>
              </w:rPr>
              <w:t>OCNG_RA</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p>
        </w:tc>
        <w:tc>
          <w:tcPr>
            <w:tcW w:w="755" w:type="pct"/>
            <w:tcBorders>
              <w:bottom w:val="single" w:sz="4" w:space="0" w:color="auto"/>
            </w:tcBorders>
          </w:tcPr>
          <w:p w14:paraId="2C4E28CA"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4D7FAAE5" w14:textId="77777777" w:rsidR="00123ECE" w:rsidRPr="005647EB" w:rsidRDefault="00123ECE" w:rsidP="002570E4">
            <w:pPr>
              <w:pStyle w:val="TAH"/>
              <w:keepNext w:val="0"/>
              <w:keepLines w:val="0"/>
              <w:rPr>
                <w:rFonts w:cs="v4.2.0"/>
                <w:b w:val="0"/>
                <w:bCs/>
              </w:rPr>
            </w:pPr>
          </w:p>
        </w:tc>
        <w:tc>
          <w:tcPr>
            <w:tcW w:w="1491" w:type="pct"/>
            <w:gridSpan w:val="3"/>
            <w:vMerge/>
          </w:tcPr>
          <w:p w14:paraId="35CBE10B" w14:textId="77777777" w:rsidR="00123ECE" w:rsidRPr="005647EB" w:rsidRDefault="00123ECE" w:rsidP="002570E4">
            <w:pPr>
              <w:pStyle w:val="TAH"/>
              <w:keepNext w:val="0"/>
              <w:keepLines w:val="0"/>
              <w:rPr>
                <w:rFonts w:cs="v4.2.0"/>
                <w:b w:val="0"/>
                <w:bCs/>
              </w:rPr>
            </w:pPr>
          </w:p>
        </w:tc>
      </w:tr>
      <w:tr w:rsidR="00123ECE" w:rsidRPr="005647EB" w14:paraId="35839551" w14:textId="77777777" w:rsidTr="002570E4">
        <w:trPr>
          <w:cantSplit/>
          <w:jc w:val="center"/>
        </w:trPr>
        <w:tc>
          <w:tcPr>
            <w:tcW w:w="1241" w:type="pct"/>
            <w:tcBorders>
              <w:left w:val="single" w:sz="4" w:space="0" w:color="auto"/>
              <w:bottom w:val="single" w:sz="4" w:space="0" w:color="auto"/>
            </w:tcBorders>
            <w:vAlign w:val="center"/>
          </w:tcPr>
          <w:p w14:paraId="35E661A6" w14:textId="229136E5"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755" w:type="pct"/>
            <w:tcBorders>
              <w:bottom w:val="single" w:sz="4" w:space="0" w:color="auto"/>
            </w:tcBorders>
          </w:tcPr>
          <w:p w14:paraId="623CFC5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Borders>
              <w:bottom w:val="single" w:sz="4" w:space="0" w:color="auto"/>
            </w:tcBorders>
          </w:tcPr>
          <w:p w14:paraId="58A86F30" w14:textId="77777777" w:rsidR="00123ECE" w:rsidRPr="005647EB" w:rsidRDefault="00123ECE" w:rsidP="002570E4">
            <w:pPr>
              <w:pStyle w:val="TAH"/>
              <w:keepNext w:val="0"/>
              <w:keepLines w:val="0"/>
              <w:rPr>
                <w:rFonts w:cs="v4.2.0"/>
                <w:b w:val="0"/>
                <w:bCs/>
              </w:rPr>
            </w:pPr>
          </w:p>
        </w:tc>
        <w:tc>
          <w:tcPr>
            <w:tcW w:w="1491" w:type="pct"/>
            <w:gridSpan w:val="3"/>
            <w:vMerge/>
            <w:tcBorders>
              <w:bottom w:val="single" w:sz="4" w:space="0" w:color="auto"/>
            </w:tcBorders>
          </w:tcPr>
          <w:p w14:paraId="50BE7461" w14:textId="77777777" w:rsidR="00123ECE" w:rsidRPr="005647EB" w:rsidRDefault="00123ECE" w:rsidP="002570E4">
            <w:pPr>
              <w:pStyle w:val="TAH"/>
              <w:keepNext w:val="0"/>
              <w:keepLines w:val="0"/>
              <w:rPr>
                <w:rFonts w:cs="v4.2.0"/>
                <w:b w:val="0"/>
                <w:bCs/>
              </w:rPr>
            </w:pPr>
          </w:p>
        </w:tc>
      </w:tr>
      <w:tr w:rsidR="00123ECE" w:rsidRPr="005647EB" w14:paraId="2CEE11FD" w14:textId="77777777" w:rsidTr="002570E4">
        <w:trPr>
          <w:cantSplit/>
          <w:jc w:val="center"/>
        </w:trPr>
        <w:tc>
          <w:tcPr>
            <w:tcW w:w="1241" w:type="pct"/>
          </w:tcPr>
          <w:p w14:paraId="1404035E" w14:textId="77777777" w:rsidR="00123ECE" w:rsidRPr="005647EB" w:rsidRDefault="00123ECE" w:rsidP="002570E4">
            <w:pPr>
              <w:pStyle w:val="TAL"/>
              <w:keepNext w:val="0"/>
              <w:keepLines w:val="0"/>
              <w:rPr>
                <w:rFonts w:cs="v4.2.0"/>
              </w:rPr>
            </w:pPr>
            <w:r w:rsidRPr="005647EB">
              <w:rPr>
                <w:rFonts w:cs="v4.2.0"/>
                <w:position w:val="-12"/>
              </w:rPr>
              <w:object w:dxaOrig="620" w:dyaOrig="380" w14:anchorId="0E3B2D26">
                <v:shape id="_x0000_i1056" type="#_x0000_t75" style="width:31pt;height:19.5pt" o:ole="" fillcolor="window">
                  <v:imagedata r:id="rId12" o:title=""/>
                </v:shape>
                <o:OLEObject Type="Embed" ProgID="Equation.3" ShapeID="_x0000_i1056" DrawAspect="Content" ObjectID="_1781977623" r:id="rId48"/>
              </w:object>
            </w:r>
          </w:p>
        </w:tc>
        <w:tc>
          <w:tcPr>
            <w:tcW w:w="755" w:type="pct"/>
          </w:tcPr>
          <w:p w14:paraId="7901F6CD" w14:textId="77777777" w:rsidR="00123ECE" w:rsidRPr="005647EB" w:rsidRDefault="00123ECE" w:rsidP="002570E4">
            <w:pPr>
              <w:pStyle w:val="TAL"/>
              <w:keepNext w:val="0"/>
              <w:keepLines w:val="0"/>
              <w:jc w:val="center"/>
              <w:rPr>
                <w:rFonts w:cs="v4.2.0"/>
              </w:rPr>
            </w:pPr>
            <w:r w:rsidRPr="005647EB">
              <w:rPr>
                <w:rFonts w:cs="v4.2.0"/>
              </w:rPr>
              <w:t>dB</w:t>
            </w:r>
          </w:p>
        </w:tc>
        <w:tc>
          <w:tcPr>
            <w:tcW w:w="504" w:type="pct"/>
          </w:tcPr>
          <w:p w14:paraId="5B660584"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73EE7A48"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1ED61A7D"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16C2EA7B" w14:textId="77777777" w:rsidR="00123ECE" w:rsidRPr="005647EB" w:rsidDel="004B51DC" w:rsidRDefault="00123ECE" w:rsidP="002570E4">
            <w:pPr>
              <w:pStyle w:val="TAL"/>
              <w:keepNext w:val="0"/>
              <w:keepLines w:val="0"/>
              <w:jc w:val="center"/>
              <w:rPr>
                <w:rFonts w:cs="v4.2.0"/>
              </w:rPr>
            </w:pPr>
            <w:r w:rsidRPr="005647EB">
              <w:rPr>
                <w:rFonts w:cs="v4.2.0"/>
              </w:rPr>
              <w:t>-Infinity</w:t>
            </w:r>
          </w:p>
        </w:tc>
        <w:tc>
          <w:tcPr>
            <w:tcW w:w="502" w:type="pct"/>
          </w:tcPr>
          <w:p w14:paraId="4EAA2595"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7070A81B"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2FA9232F" w14:textId="77777777" w:rsidTr="002570E4">
        <w:trPr>
          <w:cantSplit/>
          <w:jc w:val="center"/>
        </w:trPr>
        <w:tc>
          <w:tcPr>
            <w:tcW w:w="1241" w:type="pct"/>
          </w:tcPr>
          <w:p w14:paraId="4434EC41" w14:textId="4C626E6A" w:rsidR="00123ECE" w:rsidRPr="005647EB" w:rsidRDefault="00123ECE" w:rsidP="002570E4">
            <w:pPr>
              <w:pStyle w:val="TAL"/>
              <w:keepNext w:val="0"/>
              <w:keepLines w:val="0"/>
              <w:rPr>
                <w:lang w:eastAsia="zh-CN"/>
              </w:rPr>
            </w:pPr>
            <w:r w:rsidRPr="005647EB">
              <w:rPr>
                <w:rFonts w:cs="v4.2.0"/>
                <w:position w:val="-12"/>
              </w:rPr>
              <w:object w:dxaOrig="400" w:dyaOrig="360" w14:anchorId="0F3FD67C">
                <v:shape id="_x0000_i1057" type="#_x0000_t75" style="width:20.5pt;height:18pt" o:ole="" fillcolor="window">
                  <v:imagedata r:id="rId10" o:title=""/>
                </v:shape>
                <o:OLEObject Type="Embed" ProgID="Equation.3" ShapeID="_x0000_i1057" DrawAspect="Content" ObjectID="_1781977624" r:id="rId49"/>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2</w:t>
            </w:r>
          </w:p>
        </w:tc>
        <w:tc>
          <w:tcPr>
            <w:tcW w:w="755" w:type="pct"/>
          </w:tcPr>
          <w:p w14:paraId="3D584F2F" w14:textId="70C27D0D"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3004" w:type="pct"/>
            <w:gridSpan w:val="6"/>
          </w:tcPr>
          <w:p w14:paraId="7FE2822E" w14:textId="77777777" w:rsidR="00123ECE" w:rsidRPr="005647EB" w:rsidRDefault="00123ECE" w:rsidP="002570E4">
            <w:pPr>
              <w:pStyle w:val="TAL"/>
              <w:keepNext w:val="0"/>
              <w:keepLines w:val="0"/>
              <w:jc w:val="center"/>
              <w:rPr>
                <w:rFonts w:cs="v4.2.0"/>
              </w:rPr>
            </w:pPr>
            <w:r w:rsidRPr="005647EB">
              <w:rPr>
                <w:rFonts w:cs="v4.2.0"/>
              </w:rPr>
              <w:t>-98</w:t>
            </w:r>
          </w:p>
        </w:tc>
      </w:tr>
      <w:tr w:rsidR="00123ECE" w:rsidRPr="005647EB" w14:paraId="778BE407" w14:textId="77777777" w:rsidTr="002570E4">
        <w:trPr>
          <w:cantSplit/>
          <w:jc w:val="center"/>
        </w:trPr>
        <w:tc>
          <w:tcPr>
            <w:tcW w:w="1241" w:type="pct"/>
          </w:tcPr>
          <w:p w14:paraId="06B7A150" w14:textId="77777777" w:rsidR="00123ECE" w:rsidRPr="005647EB" w:rsidRDefault="00123ECE" w:rsidP="002570E4">
            <w:pPr>
              <w:pStyle w:val="TAL"/>
              <w:keepNext w:val="0"/>
              <w:keepLines w:val="0"/>
              <w:rPr>
                <w:rFonts w:cs="v4.2.0"/>
              </w:rPr>
            </w:pPr>
            <w:r w:rsidRPr="005647EB">
              <w:rPr>
                <w:rFonts w:cs="v4.2.0"/>
                <w:position w:val="-12"/>
              </w:rPr>
              <w:object w:dxaOrig="800" w:dyaOrig="380" w14:anchorId="1F14180F">
                <v:shape id="_x0000_i1058" type="#_x0000_t75" style="width:40pt;height:19.5pt" o:ole="" fillcolor="window">
                  <v:imagedata r:id="rId14" o:title=""/>
                </v:shape>
                <o:OLEObject Type="Embed" ProgID="Equation.3" ShapeID="_x0000_i1058" DrawAspect="Content" ObjectID="_1781977625" r:id="rId50"/>
              </w:object>
            </w:r>
          </w:p>
        </w:tc>
        <w:tc>
          <w:tcPr>
            <w:tcW w:w="755" w:type="pct"/>
          </w:tcPr>
          <w:p w14:paraId="4DB4285E" w14:textId="77777777" w:rsidR="00123ECE" w:rsidRPr="005647EB" w:rsidRDefault="00123ECE" w:rsidP="002570E4">
            <w:pPr>
              <w:pStyle w:val="TAL"/>
              <w:keepNext w:val="0"/>
              <w:keepLines w:val="0"/>
              <w:jc w:val="center"/>
              <w:rPr>
                <w:rFonts w:cs="v4.2.0"/>
                <w:lang w:eastAsia="zh-CN"/>
              </w:rPr>
            </w:pPr>
            <w:r w:rsidRPr="005647EB">
              <w:rPr>
                <w:rFonts w:cs="v4.2.0"/>
                <w:lang w:eastAsia="zh-CN"/>
              </w:rPr>
              <w:t>dB</w:t>
            </w:r>
          </w:p>
        </w:tc>
        <w:tc>
          <w:tcPr>
            <w:tcW w:w="504" w:type="pct"/>
          </w:tcPr>
          <w:p w14:paraId="137D81BB"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50E6A5C5"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3B72514E"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2BA5F5E7"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18D76D39"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1B85D011"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18C37C61" w14:textId="77777777" w:rsidTr="002570E4">
        <w:trPr>
          <w:cantSplit/>
          <w:jc w:val="center"/>
        </w:trPr>
        <w:tc>
          <w:tcPr>
            <w:tcW w:w="1241" w:type="pct"/>
          </w:tcPr>
          <w:p w14:paraId="4CB7E82A" w14:textId="02C20E02" w:rsidR="00123ECE" w:rsidRPr="005647EB" w:rsidRDefault="00123ECE" w:rsidP="002570E4">
            <w:pPr>
              <w:pStyle w:val="TAL"/>
              <w:keepNext w:val="0"/>
              <w:keepLines w:val="0"/>
              <w:rPr>
                <w:rFonts w:cs="v4.2.0"/>
                <w:lang w:eastAsia="zh-CN"/>
              </w:rPr>
            </w:pPr>
            <w:r w:rsidRPr="005647EB">
              <w:rPr>
                <w:rFonts w:cs="v4.2.0"/>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3</w:t>
            </w:r>
          </w:p>
        </w:tc>
        <w:tc>
          <w:tcPr>
            <w:tcW w:w="755" w:type="pct"/>
          </w:tcPr>
          <w:p w14:paraId="46526468" w14:textId="3D7ADAD3"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504" w:type="pct"/>
          </w:tcPr>
          <w:p w14:paraId="61E2B8C1"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51D6AF2F"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340B8D92"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3A42D84E"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31710001"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5719EDC5"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640734A7" w14:textId="77777777" w:rsidTr="002570E4">
        <w:trPr>
          <w:cantSplit/>
          <w:jc w:val="center"/>
        </w:trPr>
        <w:tc>
          <w:tcPr>
            <w:tcW w:w="1241" w:type="pct"/>
          </w:tcPr>
          <w:p w14:paraId="1E87589A" w14:textId="315C2282" w:rsidR="00123ECE" w:rsidRPr="005647EB" w:rsidRDefault="00123ECE" w:rsidP="002570E4">
            <w:pPr>
              <w:pStyle w:val="TAL"/>
              <w:keepNext w:val="0"/>
              <w:keepLines w:val="0"/>
              <w:rPr>
                <w:rFonts w:cs="v4.2.0"/>
                <w:lang w:eastAsia="zh-CN"/>
              </w:rPr>
            </w:pPr>
            <w:r w:rsidRPr="005647EB">
              <w:t>SCH_RP</w:t>
            </w:r>
            <w:r w:rsidR="002570E4" w:rsidRPr="005647EB">
              <w:rPr>
                <w:rFonts w:cs="Arial"/>
                <w:szCs w:val="18"/>
                <w:vertAlign w:val="superscript"/>
              </w:rPr>
              <w:t xml:space="preserve"> </w:t>
            </w:r>
            <w:r w:rsidRPr="005647EB">
              <w:rPr>
                <w:rFonts w:cs="Arial"/>
                <w:szCs w:val="18"/>
                <w:vertAlign w:val="superscript"/>
              </w:rPr>
              <w:t>Note</w:t>
            </w:r>
            <w:r w:rsidRPr="005647EB">
              <w:rPr>
                <w:rFonts w:cs="Arial"/>
                <w:szCs w:val="18"/>
                <w:vertAlign w:val="superscript"/>
                <w:lang w:eastAsia="zh-CN"/>
              </w:rPr>
              <w:t>3</w:t>
            </w:r>
          </w:p>
        </w:tc>
        <w:tc>
          <w:tcPr>
            <w:tcW w:w="755" w:type="pct"/>
          </w:tcPr>
          <w:p w14:paraId="495ECABC" w14:textId="65EE5B94"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504" w:type="pct"/>
          </w:tcPr>
          <w:p w14:paraId="54947061"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5DA80A29"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129AA755"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52121296"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1A5FF2DD"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6DF4D11D"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217FC913" w14:textId="77777777" w:rsidTr="002570E4">
        <w:trPr>
          <w:cantSplit/>
          <w:jc w:val="center"/>
        </w:trPr>
        <w:tc>
          <w:tcPr>
            <w:tcW w:w="1241" w:type="pct"/>
          </w:tcPr>
          <w:p w14:paraId="037BD2E6" w14:textId="39C8D282"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755" w:type="pct"/>
          </w:tcPr>
          <w:p w14:paraId="40566811" w14:textId="77777777" w:rsidR="00123ECE" w:rsidRPr="005647EB" w:rsidRDefault="00123ECE" w:rsidP="002570E4">
            <w:pPr>
              <w:pStyle w:val="TAL"/>
              <w:keepNext w:val="0"/>
              <w:keepLines w:val="0"/>
              <w:jc w:val="center"/>
              <w:rPr>
                <w:rFonts w:cs="v4.2.0"/>
              </w:rPr>
            </w:pPr>
          </w:p>
        </w:tc>
        <w:tc>
          <w:tcPr>
            <w:tcW w:w="3004" w:type="pct"/>
            <w:gridSpan w:val="6"/>
          </w:tcPr>
          <w:p w14:paraId="4DE33BF3" w14:textId="77777777" w:rsidR="00123ECE" w:rsidRPr="005647EB" w:rsidRDefault="00123ECE" w:rsidP="002570E4">
            <w:pPr>
              <w:pStyle w:val="TAL"/>
              <w:keepNext w:val="0"/>
              <w:keepLines w:val="0"/>
              <w:jc w:val="center"/>
              <w:rPr>
                <w:rFonts w:cs="v4.2.0"/>
                <w:lang w:eastAsia="zh-CN"/>
              </w:rPr>
            </w:pPr>
            <w:r w:rsidRPr="005647EB">
              <w:rPr>
                <w:rFonts w:cs="v4.2.0"/>
                <w:lang w:eastAsia="zh-CN"/>
              </w:rPr>
              <w:t>AWGN</w:t>
            </w:r>
          </w:p>
        </w:tc>
      </w:tr>
      <w:tr w:rsidR="00123ECE" w:rsidRPr="005647EB" w14:paraId="337D1B4F" w14:textId="77777777" w:rsidTr="002570E4">
        <w:trPr>
          <w:cantSplit/>
          <w:jc w:val="center"/>
        </w:trPr>
        <w:tc>
          <w:tcPr>
            <w:tcW w:w="5000" w:type="pct"/>
            <w:gridSpan w:val="8"/>
          </w:tcPr>
          <w:p w14:paraId="3E5191AE" w14:textId="5819FD78" w:rsidR="00123ECE" w:rsidRPr="005647EB" w:rsidRDefault="002570E4" w:rsidP="002570E4">
            <w:pPr>
              <w:pStyle w:val="TAN"/>
              <w:keepNext w:val="0"/>
              <w:keepLines w:val="0"/>
            </w:pPr>
            <w:r w:rsidRPr="005647EB">
              <w:t>NOTE 1:</w:t>
            </w:r>
            <w:r w:rsidR="000424D3"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5A4E8764" w14:textId="281C9A21" w:rsidR="00123ECE" w:rsidRPr="005647EB" w:rsidRDefault="002570E4" w:rsidP="002570E4">
            <w:pPr>
              <w:pStyle w:val="TAN"/>
              <w:keepNext w:val="0"/>
              <w:keepLines w:val="0"/>
            </w:pPr>
            <w:r w:rsidRPr="005647EB">
              <w:t>NOTE 2:</w:t>
            </w:r>
            <w:r w:rsidR="000424D3"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60EBB616">
                <v:shape id="_x0000_i1059" type="#_x0000_t75" style="width:20.5pt;height:18pt" o:ole="" fillcolor="window">
                  <v:imagedata r:id="rId10" o:title=""/>
                </v:shape>
                <o:OLEObject Type="Embed" ProgID="Equation.3" ShapeID="_x0000_i1059" DrawAspect="Content" ObjectID="_1781977626" r:id="rId51"/>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11ACF69A" w14:textId="5E01633C" w:rsidR="00123ECE" w:rsidRPr="005647EB" w:rsidRDefault="002570E4" w:rsidP="002570E4">
            <w:pPr>
              <w:pStyle w:val="TAN"/>
              <w:keepNext w:val="0"/>
              <w:keepLines w:val="0"/>
            </w:pPr>
            <w:r w:rsidRPr="005647EB">
              <w:t>NOTE 3:</w:t>
            </w:r>
            <w:r w:rsidR="000424D3"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618D635D" w14:textId="77777777" w:rsidR="00123ECE" w:rsidRPr="005647EB" w:rsidRDefault="00123ECE" w:rsidP="002570E4"/>
    <w:p w14:paraId="0829D36F" w14:textId="77777777" w:rsidR="00123ECE" w:rsidRPr="005647EB" w:rsidRDefault="00123ECE" w:rsidP="000424D3">
      <w:pPr>
        <w:rPr>
          <w:rFonts w:cs="v4.2.0"/>
          <w:lang w:eastAsia="zh-CN"/>
        </w:rPr>
      </w:pPr>
      <w:r w:rsidRPr="005647EB">
        <w:rPr>
          <w:rFonts w:cs="v4.2.0"/>
        </w:rPr>
        <w:t xml:space="preserve">The UE shall transmit a measurement report containing the </w:t>
      </w:r>
      <w:r w:rsidRPr="005647EB">
        <w:rPr>
          <w:rFonts w:cs="v4.2.0"/>
          <w:lang w:eastAsia="zh-CN"/>
        </w:rPr>
        <w:t xml:space="preserve">cell </w:t>
      </w:r>
      <w:r w:rsidRPr="005647EB">
        <w:rPr>
          <w:rFonts w:cs="v4.2.0"/>
        </w:rPr>
        <w:t xml:space="preserve">global </w:t>
      </w:r>
      <w:r w:rsidRPr="005647EB">
        <w:rPr>
          <w:lang w:eastAsia="zh-CN"/>
        </w:rPr>
        <w:t>i</w:t>
      </w:r>
      <w:r w:rsidRPr="005647EB">
        <w:t>dentifier</w:t>
      </w:r>
      <w:r w:rsidRPr="005647EB">
        <w:rPr>
          <w:rFonts w:cs="v4.2.0"/>
        </w:rPr>
        <w:t xml:space="preserve"> of cell 2 within 170 milliseconds from the start of T3</w:t>
      </w:r>
      <w:r w:rsidRPr="005647EB">
        <w:rPr>
          <w:rFonts w:cs="v4.2.0"/>
          <w:lang w:eastAsia="zh-CN"/>
        </w:rPr>
        <w:t>.</w:t>
      </w:r>
    </w:p>
    <w:p w14:paraId="47A10B56" w14:textId="77777777" w:rsidR="00123ECE" w:rsidRPr="005647EB" w:rsidRDefault="00123ECE"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083CBD0F" w14:textId="77777777" w:rsidR="00123ECE" w:rsidRPr="005647EB" w:rsidRDefault="00123ECE" w:rsidP="002570E4">
      <w:pPr>
        <w:rPr>
          <w:lang w:eastAsia="zh-CN"/>
        </w:rPr>
      </w:pPr>
      <w:r w:rsidRPr="005647EB">
        <w:t>The overall delays measured test requirement is expressed as:</w:t>
      </w:r>
    </w:p>
    <w:p w14:paraId="1D2DA19F" w14:textId="77777777" w:rsidR="00123ECE" w:rsidRPr="005647EB" w:rsidRDefault="00123ECE" w:rsidP="000424D3">
      <w:pPr>
        <w:pStyle w:val="B1"/>
        <w:rPr>
          <w:lang w:eastAsia="zh-CN"/>
        </w:rPr>
      </w:pPr>
      <w:r w:rsidRPr="005647EB">
        <w:t xml:space="preserve">Test requirement = RRC Procedure delay + </w:t>
      </w:r>
      <w:r w:rsidRPr="005647EB">
        <w:rPr>
          <w:position w:val="-14"/>
        </w:rPr>
        <w:object w:dxaOrig="1260" w:dyaOrig="380" w14:anchorId="4DB56480">
          <v:shape id="_x0000_i1060" type="#_x0000_t75" style="width:63pt;height:19.5pt" o:ole="">
            <v:imagedata r:id="rId52" o:title=""/>
          </v:shape>
          <o:OLEObject Type="Embed" ProgID="Equation.3" ShapeID="_x0000_i1060" DrawAspect="Content" ObjectID="_1781977627" r:id="rId53"/>
        </w:object>
      </w:r>
      <w:r w:rsidRPr="005647EB">
        <w:t>+ TTI insertion uncertainty</w:t>
      </w:r>
    </w:p>
    <w:p w14:paraId="7A9E1AF0" w14:textId="77777777" w:rsidR="00123ECE" w:rsidRPr="005647EB" w:rsidRDefault="00123ECE" w:rsidP="000424D3">
      <w:pPr>
        <w:pStyle w:val="B1"/>
        <w:rPr>
          <w:lang w:eastAsia="zh-CN"/>
        </w:rPr>
      </w:pPr>
      <w:r w:rsidRPr="005647EB">
        <w:rPr>
          <w:lang w:eastAsia="zh-CN"/>
        </w:rPr>
        <w:t>RRC procedure delay=15ms</w:t>
      </w:r>
    </w:p>
    <w:p w14:paraId="1E7C62A6" w14:textId="77777777" w:rsidR="00123ECE" w:rsidRPr="005647EB" w:rsidRDefault="00123ECE" w:rsidP="000424D3">
      <w:pPr>
        <w:pStyle w:val="B1"/>
        <w:rPr>
          <w:lang w:eastAsia="zh-CN"/>
        </w:rPr>
      </w:pPr>
      <w:r w:rsidRPr="005647EB">
        <w:rPr>
          <w:position w:val="-14"/>
        </w:rPr>
        <w:object w:dxaOrig="3640" w:dyaOrig="380" w14:anchorId="42DD5BAA">
          <v:shape id="_x0000_i1061" type="#_x0000_t75" style="width:181.5pt;height:19.5pt" o:ole="">
            <v:imagedata r:id="rId54" o:title=""/>
          </v:shape>
          <o:OLEObject Type="Embed" ProgID="Equation.3" ShapeID="_x0000_i1061" DrawAspect="Content" ObjectID="_1781977628" r:id="rId55"/>
        </w:object>
      </w:r>
    </w:p>
    <w:p w14:paraId="24E13EB7" w14:textId="77777777" w:rsidR="00123ECE" w:rsidRPr="005647EB" w:rsidRDefault="00123ECE" w:rsidP="000424D3">
      <w:pPr>
        <w:pStyle w:val="B1"/>
        <w:rPr>
          <w:lang w:eastAsia="zh-CN"/>
        </w:rPr>
      </w:pPr>
      <w:r w:rsidRPr="005647EB">
        <w:t>T</w:t>
      </w:r>
      <w:r w:rsidRPr="005647EB">
        <w:rPr>
          <w:vertAlign w:val="subscript"/>
        </w:rPr>
        <w:t xml:space="preserve">basic_identify_CGI, </w:t>
      </w:r>
      <w:r w:rsidR="006848A9" w:rsidRPr="005647EB">
        <w:rPr>
          <w:vertAlign w:val="subscript"/>
        </w:rPr>
        <w:t>int</w:t>
      </w:r>
      <w:r w:rsidR="006848A9" w:rsidRPr="005647EB">
        <w:rPr>
          <w:rFonts w:eastAsia="MS Mincho"/>
          <w:vertAlign w:val="subscript"/>
          <w:lang w:eastAsia="ja-JP"/>
        </w:rPr>
        <w:t>e</w:t>
      </w:r>
      <w:r w:rsidR="006848A9" w:rsidRPr="005647EB">
        <w:rPr>
          <w:vertAlign w:val="subscript"/>
        </w:rPr>
        <w:t>r</w:t>
      </w:r>
      <w:r w:rsidRPr="005647EB">
        <w:t xml:space="preserve"> = 150 ms</w:t>
      </w:r>
    </w:p>
    <w:p w14:paraId="702FC619" w14:textId="77777777" w:rsidR="00123ECE" w:rsidRPr="005647EB" w:rsidRDefault="00123ECE" w:rsidP="000424D3">
      <w:pPr>
        <w:pStyle w:val="B1"/>
      </w:pPr>
      <w:r w:rsidRPr="005647EB">
        <w:t>TTI insertion uncertainty = 2 ms</w:t>
      </w:r>
    </w:p>
    <w:p w14:paraId="73CFA231" w14:textId="77777777" w:rsidR="00123ECE" w:rsidRPr="005647EB" w:rsidRDefault="00123ECE" w:rsidP="000424D3">
      <w:pPr>
        <w:rPr>
          <w:rFonts w:cs="v4.2.0"/>
          <w:lang w:eastAsia="zh-CN"/>
        </w:rPr>
      </w:pPr>
      <w:r w:rsidRPr="005647EB">
        <w:rPr>
          <w:rFonts w:cs="v4.2.0"/>
          <w:lang w:eastAsia="zh-CN"/>
        </w:rPr>
        <w:lastRenderedPageBreak/>
        <w:t>The overall delays measured is</w:t>
      </w:r>
      <w:r w:rsidRPr="005647EB">
        <w:rPr>
          <w:rFonts w:cs="v4.2.0"/>
        </w:rPr>
        <w:t xml:space="preserve"> 167 ms, allow 170 ms.</w:t>
      </w:r>
      <w:r w:rsidRPr="005647EB">
        <w:rPr>
          <w:rFonts w:cs="v4.2.0"/>
          <w:lang w:eastAsia="zh-CN"/>
        </w:rPr>
        <w:t xml:space="preserve"> </w:t>
      </w:r>
      <w:r w:rsidRPr="005647EB">
        <w:rPr>
          <w:rFonts w:cs="v4.2.0"/>
        </w:rPr>
        <w:t>The UE shall be scheduled continuously throughout the test</w:t>
      </w:r>
      <w:r w:rsidRPr="005647EB">
        <w:rPr>
          <w:rFonts w:cs="v4.2.0"/>
          <w:lang w:eastAsia="zh-CN"/>
        </w:rPr>
        <w:t>,</w:t>
      </w:r>
      <w:r w:rsidRPr="005647EB">
        <w:rPr>
          <w:rFonts w:cs="v4.2.0"/>
        </w:rPr>
        <w:t xml:space="preserve"> and from the start of T3 until </w:t>
      </w:r>
      <w:r w:rsidRPr="005647EB">
        <w:rPr>
          <w:rFonts w:cs="v4.2.0"/>
          <w:lang w:eastAsia="zh-CN"/>
        </w:rPr>
        <w:t>170 ms</w:t>
      </w:r>
      <w:r w:rsidRPr="005647EB">
        <w:rPr>
          <w:rFonts w:cs="v4.2.0"/>
        </w:rPr>
        <w:t xml:space="preserve"> at least </w:t>
      </w:r>
      <w:r w:rsidRPr="005647EB">
        <w:rPr>
          <w:rFonts w:cs="v4.2.0"/>
          <w:lang w:eastAsia="zh-CN"/>
        </w:rPr>
        <w:t>80</w:t>
      </w:r>
      <w:r w:rsidRPr="005647EB">
        <w:rPr>
          <w:rFonts w:cs="v4.2.0"/>
        </w:rPr>
        <w:t xml:space="preserve"> ACK/NACK shall be detected as being transmitted by the UE</w:t>
      </w:r>
      <w:r w:rsidRPr="005647EB">
        <w:rPr>
          <w:rFonts w:cs="v4.2.0"/>
          <w:lang w:eastAsia="zh-CN"/>
        </w:rPr>
        <w:t>.</w:t>
      </w:r>
    </w:p>
    <w:p w14:paraId="7F8E2E67" w14:textId="77777777" w:rsidR="00123ECE" w:rsidRPr="005647EB" w:rsidRDefault="00123ECE" w:rsidP="002570E4">
      <w:r w:rsidRPr="005647EB">
        <w:t>For the test to pass, the total number of successful tests shall be more than 90% of the cases with a confidence level of 95%.</w:t>
      </w:r>
    </w:p>
    <w:p w14:paraId="0C972852" w14:textId="099CDFEC" w:rsidR="00123ECE" w:rsidRPr="005647EB" w:rsidRDefault="00123ECE" w:rsidP="002570E4">
      <w:pPr>
        <w:pStyle w:val="NO"/>
        <w:keepLines w:val="0"/>
        <w:rPr>
          <w:lang w:eastAsia="zh-CN"/>
        </w:rPr>
      </w:pPr>
      <w:r w:rsidRPr="005647EB">
        <w:t>NOTE:</w:t>
      </w:r>
      <w:r w:rsidRPr="005647EB">
        <w:tab/>
        <w:t xml:space="preserve">The overall </w:t>
      </w:r>
      <w:r w:rsidRPr="005647EB">
        <w:rPr>
          <w:lang w:eastAsia="zh-CN"/>
        </w:rPr>
        <w:t xml:space="preserve">80 ACK/NACK number is caused by two parts. Firstly, at least 60 ACK/NACK </w:t>
      </w:r>
      <w:commentRangeStart w:id="4"/>
      <w:r w:rsidRPr="00814289">
        <w:rPr>
          <w:highlight w:val="yellow"/>
          <w:lang w:eastAsia="zh-CN"/>
        </w:rPr>
        <w:t>shall</w:t>
      </w:r>
      <w:r w:rsidRPr="005647EB">
        <w:rPr>
          <w:lang w:eastAsia="zh-CN"/>
        </w:rPr>
        <w:t xml:space="preserve"> </w:t>
      </w:r>
      <w:commentRangeEnd w:id="4"/>
      <w:r w:rsidR="00CC020A">
        <w:rPr>
          <w:rStyle w:val="CommentReference"/>
          <w:rFonts w:eastAsia="SimSun"/>
          <w:lang w:val="x-none"/>
        </w:rPr>
        <w:commentReference w:id="4"/>
      </w:r>
      <w:r w:rsidRPr="005647EB">
        <w:rPr>
          <w:lang w:eastAsia="zh-CN"/>
        </w:rPr>
        <w:t xml:space="preserve">be sent during identifying the cell global identifier of cell 2 according to the requirement </w:t>
      </w:r>
      <w:r w:rsidR="002570E4" w:rsidRPr="005647EB">
        <w:rPr>
          <w:lang w:eastAsia="zh-CN"/>
        </w:rPr>
        <w:t>in 3GPP TS</w:t>
      </w:r>
      <w:r w:rsidR="000424D3" w:rsidRPr="005647EB">
        <w:rPr>
          <w:lang w:eastAsia="zh-CN"/>
        </w:rPr>
        <w:t> </w:t>
      </w:r>
      <w:r w:rsidR="006848A9" w:rsidRPr="005647EB">
        <w:rPr>
          <w:lang w:eastAsia="zh-CN"/>
        </w:rPr>
        <w:t>36.133</w:t>
      </w:r>
      <w:r w:rsidR="000424D3" w:rsidRPr="005647EB">
        <w:t> </w:t>
      </w:r>
      <w:r w:rsidR="006848A9" w:rsidRPr="005647EB">
        <w:t>[4]</w:t>
      </w:r>
      <w:r w:rsidR="006848A9" w:rsidRPr="005647EB">
        <w:rPr>
          <w:rFonts w:eastAsia="MS Mincho"/>
          <w:lang w:eastAsia="ja-JP"/>
        </w:rPr>
        <w:t xml:space="preserve"> </w:t>
      </w:r>
      <w:r w:rsidR="000424D3" w:rsidRPr="005647EB">
        <w:rPr>
          <w:lang w:eastAsia="zh-CN"/>
        </w:rPr>
        <w:t>c</w:t>
      </w:r>
      <w:r w:rsidR="00914A62" w:rsidRPr="005647EB">
        <w:rPr>
          <w:lang w:eastAsia="zh-CN"/>
        </w:rPr>
        <w:t>lause</w:t>
      </w:r>
      <w:r w:rsidRPr="005647EB">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lang w:eastAsia="zh-CN"/>
          </w:rPr>
          <w:t>8.1.2</w:t>
        </w:r>
      </w:smartTag>
      <w:r w:rsidRPr="005647EB">
        <w:rPr>
          <w:lang w:eastAsia="zh-CN"/>
        </w:rPr>
        <w:t xml:space="preserve">.2.3.1. Secondly, given that </w:t>
      </w:r>
      <w:r w:rsidRPr="005647EB">
        <w:t>continuous DL data allocation</w:t>
      </w:r>
      <w:r w:rsidRPr="005647EB">
        <w:rPr>
          <w:lang w:eastAsia="zh-CN"/>
        </w:rPr>
        <w:t xml:space="preserve">, additional 20 ACK/NACK </w:t>
      </w:r>
      <w:commentRangeStart w:id="5"/>
      <w:r w:rsidRPr="00814289">
        <w:rPr>
          <w:highlight w:val="yellow"/>
          <w:lang w:eastAsia="zh-CN"/>
        </w:rPr>
        <w:t>shall</w:t>
      </w:r>
      <w:r w:rsidRPr="005647EB">
        <w:rPr>
          <w:lang w:eastAsia="zh-CN"/>
        </w:rPr>
        <w:t xml:space="preserve"> </w:t>
      </w:r>
      <w:commentRangeEnd w:id="5"/>
      <w:r w:rsidR="00CC020A">
        <w:rPr>
          <w:rStyle w:val="CommentReference"/>
          <w:rFonts w:eastAsia="SimSun"/>
          <w:lang w:val="x-none"/>
        </w:rPr>
        <w:commentReference w:id="5"/>
      </w:r>
      <w:r w:rsidRPr="005647EB">
        <w:rPr>
          <w:lang w:eastAsia="zh-CN"/>
        </w:rPr>
        <w:t xml:space="preserve">be sent </w:t>
      </w:r>
      <w:r w:rsidRPr="005647EB">
        <w:t xml:space="preserve">from the start of T3 until </w:t>
      </w:r>
      <w:r w:rsidRPr="005647EB">
        <w:rPr>
          <w:lang w:eastAsia="zh-CN"/>
        </w:rPr>
        <w:t>170 ms excludes 150 ms for identifying the cell global identifier of cell 2.</w:t>
      </w:r>
    </w:p>
    <w:p w14:paraId="1DF291DB" w14:textId="77777777" w:rsidR="00123ECE" w:rsidRPr="005647EB" w:rsidRDefault="00123ECE" w:rsidP="002570E4">
      <w:pPr>
        <w:pStyle w:val="Heading3"/>
        <w:keepNext w:val="0"/>
        <w:keepLines w:val="0"/>
        <w:rPr>
          <w:lang w:eastAsia="zh-CN"/>
        </w:rPr>
      </w:pPr>
      <w:r w:rsidRPr="005647EB">
        <w:t>8.</w:t>
      </w:r>
      <w:r w:rsidRPr="005647EB">
        <w:rPr>
          <w:lang w:eastAsia="zh-CN"/>
        </w:rPr>
        <w:t>3</w:t>
      </w:r>
      <w:r w:rsidRPr="005647EB">
        <w:t>.</w:t>
      </w:r>
      <w:r w:rsidRPr="005647EB">
        <w:rPr>
          <w:lang w:eastAsia="zh-CN"/>
        </w:rPr>
        <w:t>5</w:t>
      </w:r>
      <w:r w:rsidRPr="005647EB">
        <w:tab/>
      </w:r>
      <w:r w:rsidRPr="005647EB">
        <w:rPr>
          <w:lang w:eastAsia="zh-CN"/>
        </w:rPr>
        <w:t>E-UTRAN FDD - FDD Inter-frequency identification of a new CGI of E-UTRA cell using autonomous gaps with DRX</w:t>
      </w:r>
    </w:p>
    <w:p w14:paraId="7DD23DA5" w14:textId="77777777" w:rsidR="00123ECE" w:rsidRPr="005647EB" w:rsidRDefault="00123ECE" w:rsidP="002570E4">
      <w:pPr>
        <w:pStyle w:val="Heading4"/>
        <w:keepNext w:val="0"/>
        <w:keepLines w:val="0"/>
      </w:pPr>
      <w:r w:rsidRPr="005647EB">
        <w:t>8.</w:t>
      </w:r>
      <w:r w:rsidRPr="005647EB">
        <w:rPr>
          <w:lang w:eastAsia="zh-CN"/>
        </w:rPr>
        <w:t>3</w:t>
      </w:r>
      <w:r w:rsidRPr="005647EB">
        <w:t>.</w:t>
      </w:r>
      <w:r w:rsidRPr="005647EB">
        <w:rPr>
          <w:lang w:eastAsia="zh-CN"/>
        </w:rPr>
        <w:t>5</w:t>
      </w:r>
      <w:r w:rsidRPr="005647EB">
        <w:t>.1</w:t>
      </w:r>
      <w:r w:rsidRPr="005647EB">
        <w:tab/>
        <w:t>Test purpose</w:t>
      </w:r>
    </w:p>
    <w:p w14:paraId="0593E0E6" w14:textId="77777777" w:rsidR="00123ECE" w:rsidRPr="005647EB" w:rsidRDefault="00123ECE" w:rsidP="000424D3">
      <w:pPr>
        <w:rPr>
          <w:rFonts w:cs="v4.2.0"/>
        </w:rPr>
      </w:pPr>
      <w:r w:rsidRPr="005647EB">
        <w:rPr>
          <w:rFonts w:cs="v4.2.0"/>
          <w:lang w:eastAsia="zh-CN"/>
        </w:rPr>
        <w:t>T</w:t>
      </w:r>
      <w:r w:rsidRPr="005647EB">
        <w:rPr>
          <w:rFonts w:cs="v4.2.0"/>
        </w:rPr>
        <w:t xml:space="preserve">o verify the requirement for </w:t>
      </w:r>
      <w:r w:rsidRPr="005647EB">
        <w:t>identification of a new CGI of E-UTRA</w:t>
      </w:r>
      <w:r w:rsidRPr="005647EB" w:rsidDel="00BE7BA7">
        <w:t xml:space="preserve"> </w:t>
      </w:r>
      <w:r w:rsidRPr="005647EB">
        <w:t>cell with autonomous gaps</w:t>
      </w:r>
      <w:r w:rsidRPr="005647EB">
        <w:rPr>
          <w:lang w:eastAsia="zh-CN"/>
        </w:rPr>
        <w:t xml:space="preserve"> in DRX</w:t>
      </w:r>
      <w:r w:rsidRPr="005647EB">
        <w:t>.</w:t>
      </w:r>
    </w:p>
    <w:p w14:paraId="15279812" w14:textId="77777777" w:rsidR="00123ECE" w:rsidRPr="005647EB" w:rsidRDefault="00123ECE" w:rsidP="002570E4">
      <w:pPr>
        <w:pStyle w:val="Heading4"/>
        <w:keepNext w:val="0"/>
        <w:keepLines w:val="0"/>
      </w:pPr>
      <w:r w:rsidRPr="005647EB">
        <w:t>8.</w:t>
      </w:r>
      <w:r w:rsidRPr="005647EB">
        <w:rPr>
          <w:lang w:eastAsia="zh-CN"/>
        </w:rPr>
        <w:t>3</w:t>
      </w:r>
      <w:r w:rsidRPr="005647EB">
        <w:t>.</w:t>
      </w:r>
      <w:r w:rsidRPr="005647EB">
        <w:rPr>
          <w:lang w:eastAsia="zh-CN"/>
        </w:rPr>
        <w:t>5</w:t>
      </w:r>
      <w:r w:rsidRPr="005647EB">
        <w:t>.2</w:t>
      </w:r>
      <w:r w:rsidRPr="005647EB">
        <w:tab/>
        <w:t>Test applicability</w:t>
      </w:r>
    </w:p>
    <w:p w14:paraId="2B01AD14" w14:textId="77777777" w:rsidR="00123ECE" w:rsidRPr="005647EB" w:rsidRDefault="00123ECE" w:rsidP="002570E4">
      <w:r w:rsidRPr="005647EB">
        <w:t xml:space="preserve">This test applies to all types of E-UTRA FDD UE release </w:t>
      </w:r>
      <w:r w:rsidR="006848A9" w:rsidRPr="005647EB">
        <w:rPr>
          <w:rFonts w:eastAsia="MS Mincho"/>
          <w:lang w:eastAsia="ja-JP"/>
        </w:rPr>
        <w:t>9</w:t>
      </w:r>
      <w:r w:rsidRPr="005647EB">
        <w:t xml:space="preserve"> and forward</w:t>
      </w:r>
      <w:r w:rsidRPr="005647EB">
        <w:rPr>
          <w:lang w:eastAsia="zh-CN"/>
        </w:rPr>
        <w:t xml:space="preserve"> with</w:t>
      </w:r>
      <w:r w:rsidRPr="005647EB">
        <w:t xml:space="preserve"> support of inter-frequency SI acquisition </w:t>
      </w:r>
      <w:r w:rsidR="008137E9" w:rsidRPr="005647EB">
        <w:t xml:space="preserve">in FDD </w:t>
      </w:r>
      <w:r w:rsidRPr="005647EB">
        <w:t>for HO.</w:t>
      </w:r>
      <w:r w:rsidR="00BF21BC" w:rsidRPr="005647EB">
        <w:t xml:space="preserve"> Applicability requires support for FGI bit 5.</w:t>
      </w:r>
    </w:p>
    <w:p w14:paraId="7A599721" w14:textId="77777777" w:rsidR="00123ECE" w:rsidRPr="005647EB" w:rsidRDefault="00123ECE" w:rsidP="002570E4">
      <w:pPr>
        <w:pStyle w:val="Heading4"/>
        <w:keepNext w:val="0"/>
        <w:keepLines w:val="0"/>
      </w:pPr>
      <w:r w:rsidRPr="005647EB">
        <w:t>8.</w:t>
      </w:r>
      <w:r w:rsidRPr="005647EB">
        <w:rPr>
          <w:lang w:eastAsia="zh-CN"/>
        </w:rPr>
        <w:t>3</w:t>
      </w:r>
      <w:r w:rsidRPr="005647EB">
        <w:t>.</w:t>
      </w:r>
      <w:r w:rsidRPr="005647EB">
        <w:rPr>
          <w:lang w:eastAsia="zh-CN"/>
        </w:rPr>
        <w:t>5</w:t>
      </w:r>
      <w:r w:rsidRPr="005647EB">
        <w:t>.3</w:t>
      </w:r>
      <w:r w:rsidRPr="005647EB">
        <w:tab/>
        <w:t>Minimum conformance requirements</w:t>
      </w:r>
    </w:p>
    <w:p w14:paraId="5A07B609" w14:textId="3B9A47F4" w:rsidR="00123ECE" w:rsidRPr="005647EB" w:rsidRDefault="00123ECE" w:rsidP="000424D3">
      <w:r w:rsidRPr="005647EB">
        <w:t>No explicit neighbour list is provided to the UE for identifying a new CGI of E-UTRA</w:t>
      </w:r>
      <w:r w:rsidRPr="005647EB" w:rsidDel="00BE7BA7">
        <w:t xml:space="preserve"> </w:t>
      </w:r>
      <w:r w:rsidRPr="005647EB">
        <w:t>cell. The UE shall identify and report the CGI when requested by the network for the purpose ‘reportCGI</w:t>
      </w:r>
      <w:r w:rsidR="002570E4" w:rsidRPr="005647EB">
        <w:t>'</w:t>
      </w:r>
      <w:r w:rsidRPr="005647EB">
        <w:t xml:space="preserve">. The UE may make autonomous gaps in downlink reception and uplink transmission for receiving MIB and SIB1 message according to </w:t>
      </w:r>
      <w:r w:rsidR="00914A62" w:rsidRPr="005647EB">
        <w:t>clause</w:t>
      </w:r>
      <w:r w:rsidRPr="005647EB">
        <w:t xml:space="preserve"> 5.5.3.1 </w:t>
      </w:r>
      <w:r w:rsidR="00205F74" w:rsidRPr="005647EB">
        <w:t>of 3GPP TS</w:t>
      </w:r>
      <w:r w:rsidR="006848A9" w:rsidRPr="005647EB">
        <w:rPr>
          <w:rFonts w:eastAsia="MS Mincho"/>
          <w:lang w:eastAsia="ja-JP"/>
        </w:rPr>
        <w:t xml:space="preserve"> </w:t>
      </w:r>
      <w:r w:rsidRPr="005647EB">
        <w:t>36.331 [</w:t>
      </w:r>
      <w:r w:rsidRPr="005647EB">
        <w:rPr>
          <w:lang w:eastAsia="zh-CN"/>
        </w:rPr>
        <w:t>5</w:t>
      </w:r>
      <w:r w:rsidRPr="005647EB">
        <w:t>]. Note that a UE is not required to use autonomous gap if si-RequestForHO is set to false. If autonomous gaps are used for measurement with the purpose of ‘reportCGI</w:t>
      </w:r>
      <w:r w:rsidR="002570E4" w:rsidRPr="005647EB">
        <w:t>'</w:t>
      </w:r>
      <w:r w:rsidRPr="005647EB">
        <w:t>, the UE shall be able to identify a new CGI of E-UTRA cell within:</w:t>
      </w:r>
    </w:p>
    <w:p w14:paraId="74DF6A95" w14:textId="62471AA7" w:rsidR="00123ECE" w:rsidRPr="005647EB" w:rsidRDefault="000424D3" w:rsidP="000424D3">
      <w:pPr>
        <w:pStyle w:val="EQ"/>
        <w:rPr>
          <w:noProof w:val="0"/>
        </w:rPr>
      </w:pPr>
      <w:r w:rsidRPr="005647EB">
        <w:rPr>
          <w:noProof w:val="0"/>
        </w:rPr>
        <w:tab/>
      </w:r>
      <w:r w:rsidR="00123ECE" w:rsidRPr="005647EB">
        <w:rPr>
          <w:noProof w:val="0"/>
        </w:rPr>
        <w:object w:dxaOrig="3660" w:dyaOrig="380" w14:anchorId="41126871">
          <v:shape id="_x0000_i1062" type="#_x0000_t75" style="width:183pt;height:19.5pt" o:ole="">
            <v:imagedata r:id="rId56" o:title=""/>
          </v:shape>
          <o:OLEObject Type="Embed" ProgID="Equation.3" ShapeID="_x0000_i1062" DrawAspect="Content" ObjectID="_1781977629" r:id="rId57"/>
        </w:object>
      </w:r>
    </w:p>
    <w:p w14:paraId="3A08C4E0" w14:textId="77777777" w:rsidR="00123ECE" w:rsidRPr="005647EB" w:rsidRDefault="00123ECE" w:rsidP="002570E4">
      <w:r w:rsidRPr="005647EB">
        <w:t>Where</w:t>
      </w:r>
    </w:p>
    <w:p w14:paraId="7D758AD5" w14:textId="5CD6622A" w:rsidR="00123ECE" w:rsidRPr="005647EB" w:rsidRDefault="000424D3" w:rsidP="000424D3">
      <w:pPr>
        <w:pStyle w:val="B1"/>
        <w:rPr>
          <w:rFonts w:cs="v4.2.0"/>
        </w:rPr>
      </w:pPr>
      <w:r w:rsidRPr="005647EB">
        <w:tab/>
      </w:r>
      <w:r w:rsidR="00123ECE" w:rsidRPr="005647EB">
        <w:t>T</w:t>
      </w:r>
      <w:r w:rsidR="00123ECE" w:rsidRPr="005647EB">
        <w:rPr>
          <w:vertAlign w:val="subscript"/>
        </w:rPr>
        <w:t>basic_identify_CGI, inter</w:t>
      </w:r>
      <w:r w:rsidR="00123ECE" w:rsidRPr="005647EB">
        <w:t xml:space="preserve"> = 150 ms. This is the time period used in the above equation where the maximum allowed time for the UE to identify a new </w:t>
      </w:r>
      <w:r w:rsidR="00123ECE" w:rsidRPr="005647EB">
        <w:rPr>
          <w:rFonts w:cs="v4.2.0"/>
        </w:rPr>
        <w:t>CGI of an E-UTRA cell</w:t>
      </w:r>
      <w:r w:rsidR="00123ECE" w:rsidRPr="005647EB">
        <w:t xml:space="preserve"> is defined</w:t>
      </w:r>
      <w:r w:rsidR="00AE0BF4" w:rsidRPr="005647EB">
        <w:t>, provided that the E-UTRA cell has been already identified by the UE</w:t>
      </w:r>
      <w:r w:rsidR="00123ECE" w:rsidRPr="005647EB">
        <w:t>.</w:t>
      </w:r>
    </w:p>
    <w:p w14:paraId="215BF5D5" w14:textId="77777777" w:rsidR="00123ECE" w:rsidRPr="005647EB" w:rsidRDefault="00123ECE" w:rsidP="002570E4">
      <w:pPr>
        <w:rPr>
          <w:rFonts w:cs="v4.2.0"/>
        </w:rPr>
      </w:pPr>
      <w:r w:rsidRPr="005647EB">
        <w:t xml:space="preserve">A cell shall be considered identifiable </w:t>
      </w:r>
      <w:r w:rsidRPr="005647EB">
        <w:rPr>
          <w:rFonts w:cs="v4.2.0"/>
        </w:rPr>
        <w:t>following conditions are fulfilled:</w:t>
      </w:r>
    </w:p>
    <w:p w14:paraId="5FF2A7F2" w14:textId="2ED8BF52" w:rsidR="00123ECE" w:rsidRPr="005647EB" w:rsidRDefault="00123ECE" w:rsidP="002570E4">
      <w:pPr>
        <w:pStyle w:val="B1"/>
      </w:pPr>
      <w:r w:rsidRPr="005647EB">
        <w:t>-</w:t>
      </w:r>
      <w:r w:rsidRPr="005647EB">
        <w:tab/>
        <w:t xml:space="preserve">RSRP related side conditions given </w:t>
      </w:r>
      <w:r w:rsidR="002570E4" w:rsidRPr="005647EB">
        <w:t>in 3GPP TS</w:t>
      </w:r>
      <w:r w:rsidRPr="005647EB">
        <w:t xml:space="preserve"> 36.133 [4] </w:t>
      </w:r>
      <w:r w:rsidR="00914A62" w:rsidRPr="005647EB">
        <w:t>Clause</w:t>
      </w:r>
      <w:r w:rsidRPr="005647EB">
        <w:t xml:space="preserve"> 9.1 are fulfilled for a corresponding Band,</w:t>
      </w:r>
    </w:p>
    <w:p w14:paraId="7B21D843" w14:textId="77777777" w:rsidR="00123ECE" w:rsidRPr="005647EB" w:rsidRDefault="00123ECE" w:rsidP="002570E4">
      <w:pPr>
        <w:pStyle w:val="B1"/>
        <w:rPr>
          <w:rFonts w:cs="v4.2.0"/>
        </w:rPr>
      </w:pPr>
      <w:r w:rsidRPr="005647EB">
        <w:rPr>
          <w:rFonts w:cs="v4.2.0"/>
        </w:rPr>
        <w:t>-</w:t>
      </w:r>
      <w:r w:rsidRPr="005647EB">
        <w:rPr>
          <w:rFonts w:cs="v4.2.0"/>
        </w:rPr>
        <w:tab/>
      </w:r>
      <w:r w:rsidRPr="005647EB">
        <w:t>SCH_RP and SCH Ês/Iot according to Annex I.2</w:t>
      </w:r>
      <w:r w:rsidR="00F65F31" w:rsidRPr="005647EB">
        <w:t>.3</w:t>
      </w:r>
      <w:r w:rsidRPr="005647EB">
        <w:t xml:space="preserve"> for a corresponding Band</w:t>
      </w:r>
    </w:p>
    <w:p w14:paraId="5C726B03" w14:textId="77777777" w:rsidR="00123ECE" w:rsidRPr="005647EB" w:rsidRDefault="00123ECE" w:rsidP="002570E4">
      <w:r w:rsidRPr="005647EB">
        <w:rPr>
          <w:rFonts w:cs="v4.2.0"/>
        </w:rPr>
        <w:t xml:space="preserve">The requirement for identifying a new CGI of an E-UTRA cell within </w:t>
      </w:r>
      <w:r w:rsidRPr="005647EB">
        <w:t>T</w:t>
      </w:r>
      <w:r w:rsidRPr="005647EB">
        <w:rPr>
          <w:vertAlign w:val="subscript"/>
        </w:rPr>
        <w:t>basic_identify_CGI, inter</w:t>
      </w:r>
      <w:r w:rsidRPr="005647EB">
        <w:t xml:space="preserve"> </w:t>
      </w:r>
      <w:r w:rsidRPr="005647EB">
        <w:rPr>
          <w:rFonts w:cs="v4.2.0"/>
        </w:rPr>
        <w:t>is applicable when no DRX is used as well as when all the DRX cycles specified in 3GPP TS 36.331 [</w:t>
      </w:r>
      <w:r w:rsidRPr="005647EB">
        <w:rPr>
          <w:rFonts w:cs="v4.2.0"/>
          <w:lang w:eastAsia="zh-CN"/>
        </w:rPr>
        <w:t>5</w:t>
      </w:r>
      <w:r w:rsidRPr="005647EB">
        <w:rPr>
          <w:rFonts w:cs="v4.2.0"/>
        </w:rPr>
        <w:t>] are used.</w:t>
      </w:r>
    </w:p>
    <w:p w14:paraId="2C8048DA" w14:textId="77777777" w:rsidR="00123ECE" w:rsidRPr="005647EB" w:rsidRDefault="00123ECE" w:rsidP="002570E4">
      <w:r w:rsidRPr="005647EB">
        <w:t>The ECGI reporting delay occurs due to the delay uncertainty when inserting the ECGI measurement report to the TTI of the uplink DCCH. The delay uncertainty is twice the TTI of the uplink DCCH. In case DRX is used, the ECGI reporting may be delayed until the next DRX cycle.</w:t>
      </w:r>
    </w:p>
    <w:p w14:paraId="5077A936" w14:textId="6AD29411" w:rsidR="00123ECE" w:rsidRPr="005647EB" w:rsidRDefault="00123ECE" w:rsidP="002570E4">
      <w:pPr>
        <w:rPr>
          <w:lang w:eastAsia="zh-CN"/>
        </w:rPr>
      </w:pPr>
      <w:r w:rsidRPr="005647EB">
        <w:t xml:space="preserve">The normative reference for this requirement </w:t>
      </w:r>
      <w:r w:rsidR="002570E4" w:rsidRPr="005647EB">
        <w:t>is 3GPP TS</w:t>
      </w:r>
      <w:r w:rsidRPr="005647EB">
        <w:t xml:space="preserve"> 36.133 [4] clause 8.1.2.</w:t>
      </w:r>
      <w:r w:rsidRPr="005647EB">
        <w:rPr>
          <w:lang w:eastAsia="zh-CN"/>
        </w:rPr>
        <w:t>3</w:t>
      </w:r>
      <w:r w:rsidRPr="005647EB">
        <w:t>.</w:t>
      </w:r>
      <w:r w:rsidRPr="005647EB">
        <w:rPr>
          <w:lang w:eastAsia="zh-CN"/>
        </w:rPr>
        <w:t>5</w:t>
      </w:r>
      <w:r w:rsidRPr="005647EB">
        <w:t xml:space="preserve"> and A.8.</w:t>
      </w:r>
      <w:r w:rsidRPr="005647EB">
        <w:rPr>
          <w:lang w:eastAsia="zh-CN"/>
        </w:rPr>
        <w:t>3</w:t>
      </w:r>
      <w:r w:rsidRPr="005647EB">
        <w:t>.</w:t>
      </w:r>
      <w:r w:rsidRPr="005647EB">
        <w:rPr>
          <w:lang w:eastAsia="zh-CN"/>
        </w:rPr>
        <w:t>5</w:t>
      </w:r>
      <w:r w:rsidRPr="005647EB">
        <w:t>.</w:t>
      </w:r>
    </w:p>
    <w:p w14:paraId="19A36A8A" w14:textId="77777777" w:rsidR="00123ECE" w:rsidRPr="005647EB" w:rsidRDefault="00123ECE" w:rsidP="000424D3">
      <w:pPr>
        <w:pStyle w:val="Heading4"/>
      </w:pPr>
      <w:r w:rsidRPr="005647EB">
        <w:lastRenderedPageBreak/>
        <w:t>8.</w:t>
      </w:r>
      <w:r w:rsidRPr="005647EB">
        <w:rPr>
          <w:lang w:eastAsia="zh-CN"/>
        </w:rPr>
        <w:t>3</w:t>
      </w:r>
      <w:r w:rsidRPr="005647EB">
        <w:t>.</w:t>
      </w:r>
      <w:r w:rsidRPr="005647EB">
        <w:rPr>
          <w:lang w:eastAsia="zh-CN"/>
        </w:rPr>
        <w:t>5</w:t>
      </w:r>
      <w:r w:rsidRPr="005647EB">
        <w:t>.4</w:t>
      </w:r>
      <w:r w:rsidRPr="005647EB">
        <w:tab/>
        <w:t>Test description</w:t>
      </w:r>
    </w:p>
    <w:p w14:paraId="2D3AF585" w14:textId="77777777" w:rsidR="00123ECE" w:rsidRPr="005647EB" w:rsidRDefault="00123ECE" w:rsidP="000424D3">
      <w:pPr>
        <w:pStyle w:val="Heading5"/>
      </w:pPr>
      <w:r w:rsidRPr="005647EB">
        <w:t>8.</w:t>
      </w:r>
      <w:r w:rsidRPr="005647EB">
        <w:rPr>
          <w:lang w:eastAsia="zh-CN"/>
        </w:rPr>
        <w:t>3</w:t>
      </w:r>
      <w:r w:rsidRPr="005647EB">
        <w:t>.</w:t>
      </w:r>
      <w:r w:rsidRPr="005647EB">
        <w:rPr>
          <w:lang w:eastAsia="zh-CN"/>
        </w:rPr>
        <w:t>5</w:t>
      </w:r>
      <w:r w:rsidRPr="005647EB">
        <w:t>.4.1</w:t>
      </w:r>
      <w:r w:rsidRPr="005647EB">
        <w:tab/>
        <w:t>Initial conditions</w:t>
      </w:r>
    </w:p>
    <w:p w14:paraId="49E9AA6F" w14:textId="799043DA" w:rsidR="00123ECE" w:rsidRPr="005647EB" w:rsidRDefault="00123ECE" w:rsidP="000424D3">
      <w:pPr>
        <w:keepNext/>
        <w:keepLines/>
      </w:pPr>
      <w:r w:rsidRPr="005647EB">
        <w:t xml:space="preserve">Test Environment: Normal, as defined </w:t>
      </w:r>
      <w:r w:rsidR="002570E4" w:rsidRPr="005647EB">
        <w:t>in 3GPP TS</w:t>
      </w:r>
      <w:r w:rsidRPr="005647EB">
        <w:t xml:space="preserve"> 36.508 [7] clause 4.1.</w:t>
      </w:r>
    </w:p>
    <w:p w14:paraId="243C4A3B" w14:textId="12A9A7CB" w:rsidR="00123ECE" w:rsidRPr="005647EB" w:rsidRDefault="00123ECE" w:rsidP="000424D3">
      <w:pPr>
        <w:keepNext/>
        <w:keepLines/>
      </w:pPr>
      <w:r w:rsidRPr="005647EB">
        <w:t xml:space="preserve">Frequencies to be tested: According to Annex E table E-1 </w:t>
      </w:r>
      <w:r w:rsidR="00EC0475" w:rsidRPr="005647EB">
        <w:t>and 3GPP TS</w:t>
      </w:r>
      <w:r w:rsidRPr="005647EB">
        <w:t xml:space="preserve"> 36.508 [7] clauses 4.4.2 and 4.3.1.</w:t>
      </w:r>
    </w:p>
    <w:p w14:paraId="37F86E1C" w14:textId="30BA2CDB"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50A4F63F" w14:textId="157FC218" w:rsidR="00123ECE" w:rsidRPr="005647EB" w:rsidRDefault="00123ECE" w:rsidP="002570E4">
      <w:pPr>
        <w:pStyle w:val="B1"/>
      </w:pPr>
      <w:r w:rsidRPr="005647EB">
        <w:t>1.</w:t>
      </w:r>
      <w:r w:rsidR="000424D3"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w:t>
      </w:r>
      <w:r w:rsidRPr="005647EB">
        <w:rPr>
          <w:lang w:eastAsia="zh-CN"/>
        </w:rPr>
        <w:t>4</w:t>
      </w:r>
      <w:r w:rsidR="004A51F2" w:rsidRPr="005647EB">
        <w:rPr>
          <w:rFonts w:ascii="Segoe UI" w:hAnsi="Segoe UI" w:cs="Segoe UI"/>
        </w:rPr>
        <w:t xml:space="preserve"> </w:t>
      </w:r>
      <w:r w:rsidR="004A51F2" w:rsidRPr="005647EB">
        <w:t>for UE with 2Rx RF band and Annex A, Figure A.78 (without using the faders) for 4Rx capable UE without any 2Rx RF bands</w:t>
      </w:r>
      <w:r w:rsidRPr="005647EB">
        <w:t>.</w:t>
      </w:r>
    </w:p>
    <w:p w14:paraId="6387B310" w14:textId="510FCCF3" w:rsidR="00123ECE" w:rsidRPr="005647EB" w:rsidRDefault="00123ECE" w:rsidP="002570E4">
      <w:pPr>
        <w:pStyle w:val="B1"/>
      </w:pPr>
      <w:r w:rsidRPr="005647EB">
        <w:t>2.</w:t>
      </w:r>
      <w:r w:rsidR="000424D3" w:rsidRPr="005647EB">
        <w:tab/>
      </w:r>
      <w:r w:rsidRPr="005647EB">
        <w:t>The general test parameter settings are set up according to Table 8.</w:t>
      </w:r>
      <w:r w:rsidRPr="005647EB">
        <w:rPr>
          <w:lang w:eastAsia="zh-CN"/>
        </w:rPr>
        <w:t>3</w:t>
      </w:r>
      <w:r w:rsidRPr="005647EB">
        <w:t>.</w:t>
      </w:r>
      <w:r w:rsidRPr="005647EB">
        <w:rPr>
          <w:lang w:eastAsia="zh-CN"/>
        </w:rPr>
        <w:t>5</w:t>
      </w:r>
      <w:r w:rsidRPr="005647EB">
        <w:t>.4.1-1.</w:t>
      </w:r>
    </w:p>
    <w:p w14:paraId="67ED6765" w14:textId="68B6C951" w:rsidR="00123ECE" w:rsidRPr="005647EB" w:rsidRDefault="00123ECE" w:rsidP="002570E4">
      <w:pPr>
        <w:pStyle w:val="B1"/>
      </w:pPr>
      <w:r w:rsidRPr="005647EB">
        <w:t>3.</w:t>
      </w:r>
      <w:r w:rsidR="000424D3" w:rsidRPr="005647EB">
        <w:tab/>
      </w:r>
      <w:r w:rsidRPr="005647EB">
        <w:t>Propagation conditions are set according to Annex B clause B.0.</w:t>
      </w:r>
    </w:p>
    <w:p w14:paraId="19A46DD4" w14:textId="777BF3ED" w:rsidR="00123ECE" w:rsidRPr="005647EB" w:rsidRDefault="00123ECE" w:rsidP="002570E4">
      <w:pPr>
        <w:pStyle w:val="B1"/>
      </w:pPr>
      <w:r w:rsidRPr="005647EB">
        <w:t>4.</w:t>
      </w:r>
      <w:r w:rsidR="000424D3" w:rsidRPr="005647EB">
        <w:tab/>
      </w:r>
      <w:r w:rsidRPr="005647EB">
        <w:t>Message contents are defined in clause 8.</w:t>
      </w:r>
      <w:r w:rsidRPr="005647EB">
        <w:rPr>
          <w:lang w:eastAsia="zh-CN"/>
        </w:rPr>
        <w:t>3</w:t>
      </w:r>
      <w:r w:rsidRPr="005647EB">
        <w:t>.</w:t>
      </w:r>
      <w:r w:rsidRPr="005647EB">
        <w:rPr>
          <w:lang w:eastAsia="zh-CN"/>
        </w:rPr>
        <w:t>5</w:t>
      </w:r>
      <w:r w:rsidRPr="005647EB">
        <w:t>.4.3.</w:t>
      </w:r>
    </w:p>
    <w:p w14:paraId="54161337" w14:textId="4CF83284" w:rsidR="00123ECE" w:rsidRPr="005647EB" w:rsidRDefault="00123ECE" w:rsidP="002570E4">
      <w:pPr>
        <w:pStyle w:val="B1"/>
        <w:rPr>
          <w:rFonts w:cs="v3.7.0"/>
        </w:rPr>
      </w:pPr>
      <w:r w:rsidRPr="005647EB">
        <w:t>5.</w:t>
      </w:r>
      <w:r w:rsidR="000424D3" w:rsidRPr="005647EB">
        <w:tab/>
      </w:r>
      <w:r w:rsidRPr="005647EB">
        <w:t xml:space="preserve">There are </w:t>
      </w:r>
      <w:r w:rsidRPr="005647EB">
        <w:rPr>
          <w:lang w:eastAsia="zh-CN"/>
        </w:rPr>
        <w:t>two</w:t>
      </w:r>
      <w:r w:rsidRPr="005647EB">
        <w:t xml:space="preserve"> E-UTRA FDD carrier</w:t>
      </w:r>
      <w:r w:rsidRPr="005647EB">
        <w:rPr>
          <w:lang w:eastAsia="zh-CN"/>
        </w:rPr>
        <w:t>s</w:t>
      </w:r>
      <w:r w:rsidRPr="005647EB">
        <w:t xml:space="preserve"> and two cells specified in the test. Cell 1 is the cell used for connection setup with the power level set according to Annex C.0 and C.1 for this test.</w:t>
      </w:r>
    </w:p>
    <w:p w14:paraId="6DEBFD78" w14:textId="77777777" w:rsidR="00123ECE" w:rsidRPr="005647EB" w:rsidRDefault="00123ECE" w:rsidP="002570E4">
      <w:pPr>
        <w:pStyle w:val="TH"/>
        <w:keepNext w:val="0"/>
        <w:keepLines w:val="0"/>
        <w:rPr>
          <w:lang w:eastAsia="zh-CN"/>
        </w:rPr>
      </w:pPr>
      <w:r w:rsidRPr="005647EB">
        <w:t>Table 8.</w:t>
      </w:r>
      <w:r w:rsidRPr="005647EB">
        <w:rPr>
          <w:lang w:eastAsia="zh-CN"/>
        </w:rPr>
        <w:t>3</w:t>
      </w:r>
      <w:r w:rsidRPr="005647EB">
        <w:t>.</w:t>
      </w:r>
      <w:r w:rsidRPr="005647EB">
        <w:rPr>
          <w:lang w:eastAsia="zh-CN"/>
        </w:rPr>
        <w:t>5</w:t>
      </w:r>
      <w:r w:rsidRPr="005647EB">
        <w:t xml:space="preserve">.4.1-1: </w:t>
      </w:r>
      <w:r w:rsidRPr="005647EB">
        <w:rPr>
          <w:rFonts w:cs="v4.2.0"/>
        </w:rPr>
        <w:t xml:space="preserve">General test parameters for </w:t>
      </w:r>
      <w:r w:rsidRPr="005647EB">
        <w:t>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 when DRX is used</w:t>
      </w:r>
    </w:p>
    <w:tbl>
      <w:tblPr>
        <w:tblW w:w="97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3148"/>
        <w:gridCol w:w="604"/>
        <w:gridCol w:w="2745"/>
        <w:gridCol w:w="3230"/>
      </w:tblGrid>
      <w:tr w:rsidR="00123ECE" w:rsidRPr="005647EB" w14:paraId="5D84612D" w14:textId="77777777" w:rsidTr="000424D3">
        <w:trPr>
          <w:cantSplit/>
          <w:jc w:val="center"/>
        </w:trPr>
        <w:tc>
          <w:tcPr>
            <w:tcW w:w="3148" w:type="dxa"/>
            <w:shd w:val="clear" w:color="auto" w:fill="auto"/>
          </w:tcPr>
          <w:p w14:paraId="1167D24B" w14:textId="77777777" w:rsidR="00123ECE" w:rsidRPr="005647EB" w:rsidRDefault="00123ECE" w:rsidP="002570E4">
            <w:pPr>
              <w:pStyle w:val="TAH"/>
              <w:keepNext w:val="0"/>
              <w:keepLines w:val="0"/>
              <w:rPr>
                <w:rFonts w:cs="Arial"/>
                <w:szCs w:val="18"/>
              </w:rPr>
            </w:pPr>
            <w:r w:rsidRPr="005647EB">
              <w:rPr>
                <w:rFonts w:cs="Arial"/>
                <w:szCs w:val="18"/>
              </w:rPr>
              <w:t>Parameter</w:t>
            </w:r>
          </w:p>
        </w:tc>
        <w:tc>
          <w:tcPr>
            <w:tcW w:w="604" w:type="dxa"/>
            <w:shd w:val="clear" w:color="auto" w:fill="auto"/>
          </w:tcPr>
          <w:p w14:paraId="56FB37B9" w14:textId="77777777" w:rsidR="00123ECE" w:rsidRPr="005647EB" w:rsidRDefault="00123ECE" w:rsidP="002570E4">
            <w:pPr>
              <w:pStyle w:val="TAH"/>
              <w:keepNext w:val="0"/>
              <w:keepLines w:val="0"/>
              <w:rPr>
                <w:rFonts w:cs="Arial"/>
                <w:szCs w:val="18"/>
              </w:rPr>
            </w:pPr>
            <w:r w:rsidRPr="005647EB">
              <w:rPr>
                <w:rFonts w:cs="Arial"/>
                <w:szCs w:val="18"/>
              </w:rPr>
              <w:t>Unit</w:t>
            </w:r>
          </w:p>
        </w:tc>
        <w:tc>
          <w:tcPr>
            <w:tcW w:w="2745" w:type="dxa"/>
            <w:shd w:val="clear" w:color="auto" w:fill="auto"/>
          </w:tcPr>
          <w:p w14:paraId="7E95A20C" w14:textId="77777777" w:rsidR="00123ECE" w:rsidRPr="005647EB" w:rsidRDefault="00123ECE" w:rsidP="002570E4">
            <w:pPr>
              <w:pStyle w:val="TAH"/>
              <w:keepNext w:val="0"/>
              <w:keepLines w:val="0"/>
              <w:rPr>
                <w:rFonts w:cs="Arial"/>
                <w:szCs w:val="18"/>
              </w:rPr>
            </w:pPr>
            <w:r w:rsidRPr="005647EB">
              <w:rPr>
                <w:rFonts w:cs="Arial"/>
                <w:szCs w:val="18"/>
              </w:rPr>
              <w:t>Value</w:t>
            </w:r>
          </w:p>
        </w:tc>
        <w:tc>
          <w:tcPr>
            <w:tcW w:w="3230" w:type="dxa"/>
            <w:shd w:val="clear" w:color="auto" w:fill="auto"/>
          </w:tcPr>
          <w:p w14:paraId="4D76B180" w14:textId="77777777" w:rsidR="00123ECE" w:rsidRPr="005647EB" w:rsidRDefault="00123ECE" w:rsidP="002570E4">
            <w:pPr>
              <w:pStyle w:val="TAH"/>
              <w:keepNext w:val="0"/>
              <w:keepLines w:val="0"/>
              <w:rPr>
                <w:rFonts w:cs="Arial"/>
                <w:szCs w:val="18"/>
              </w:rPr>
            </w:pPr>
            <w:r w:rsidRPr="005647EB">
              <w:rPr>
                <w:rFonts w:cs="Arial"/>
                <w:szCs w:val="18"/>
              </w:rPr>
              <w:t>Comment</w:t>
            </w:r>
          </w:p>
        </w:tc>
      </w:tr>
      <w:tr w:rsidR="00123ECE" w:rsidRPr="005647EB" w14:paraId="66CA25C4" w14:textId="77777777" w:rsidTr="000424D3">
        <w:trPr>
          <w:cantSplit/>
          <w:jc w:val="center"/>
        </w:trPr>
        <w:tc>
          <w:tcPr>
            <w:tcW w:w="3148" w:type="dxa"/>
            <w:shd w:val="clear" w:color="auto" w:fill="auto"/>
          </w:tcPr>
          <w:p w14:paraId="3A90E7D8" w14:textId="77EE697E"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604" w:type="dxa"/>
            <w:shd w:val="clear" w:color="auto" w:fill="auto"/>
          </w:tcPr>
          <w:p w14:paraId="641B23E8" w14:textId="77777777" w:rsidR="00123ECE" w:rsidRPr="005647EB" w:rsidRDefault="00123ECE" w:rsidP="002570E4">
            <w:pPr>
              <w:pStyle w:val="TAL"/>
              <w:keepNext w:val="0"/>
              <w:keepLines w:val="0"/>
            </w:pPr>
          </w:p>
        </w:tc>
        <w:tc>
          <w:tcPr>
            <w:tcW w:w="2745" w:type="dxa"/>
            <w:shd w:val="clear" w:color="auto" w:fill="auto"/>
          </w:tcPr>
          <w:p w14:paraId="003D5E57" w14:textId="40A7DCD4"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FDD</w:t>
            </w:r>
          </w:p>
        </w:tc>
        <w:tc>
          <w:tcPr>
            <w:tcW w:w="3230" w:type="dxa"/>
            <w:shd w:val="clear" w:color="auto" w:fill="auto"/>
          </w:tcPr>
          <w:p w14:paraId="4D58E807" w14:textId="470EDCED"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p>
        </w:tc>
      </w:tr>
      <w:tr w:rsidR="00123ECE" w:rsidRPr="005647EB" w14:paraId="38732A1F" w14:textId="77777777" w:rsidTr="000424D3">
        <w:trPr>
          <w:cantSplit/>
          <w:jc w:val="center"/>
        </w:trPr>
        <w:tc>
          <w:tcPr>
            <w:tcW w:w="3148" w:type="dxa"/>
            <w:shd w:val="clear" w:color="auto" w:fill="auto"/>
          </w:tcPr>
          <w:p w14:paraId="7417B487" w14:textId="106810B5"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604" w:type="dxa"/>
            <w:shd w:val="clear" w:color="auto" w:fill="auto"/>
          </w:tcPr>
          <w:p w14:paraId="4C75A790" w14:textId="77777777" w:rsidR="00123ECE" w:rsidRPr="005647EB" w:rsidRDefault="00123ECE" w:rsidP="002570E4">
            <w:pPr>
              <w:pStyle w:val="TAL"/>
              <w:keepNext w:val="0"/>
              <w:keepLines w:val="0"/>
            </w:pPr>
          </w:p>
        </w:tc>
        <w:tc>
          <w:tcPr>
            <w:tcW w:w="2745" w:type="dxa"/>
            <w:shd w:val="clear" w:color="auto" w:fill="auto"/>
          </w:tcPr>
          <w:p w14:paraId="58AA175A" w14:textId="77D28D4B"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230" w:type="dxa"/>
            <w:shd w:val="clear" w:color="auto" w:fill="auto"/>
          </w:tcPr>
          <w:p w14:paraId="104EC1F2" w14:textId="44BA036E"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p>
        </w:tc>
      </w:tr>
      <w:tr w:rsidR="00123ECE" w:rsidRPr="005647EB" w14:paraId="66AF1073" w14:textId="77777777" w:rsidTr="000424D3">
        <w:trPr>
          <w:cantSplit/>
          <w:jc w:val="center"/>
        </w:trPr>
        <w:tc>
          <w:tcPr>
            <w:tcW w:w="3148" w:type="dxa"/>
            <w:shd w:val="clear" w:color="auto" w:fill="auto"/>
          </w:tcPr>
          <w:p w14:paraId="3523AC7F" w14:textId="62C3D763" w:rsidR="00123ECE" w:rsidRPr="005647EB" w:rsidRDefault="00123ECE" w:rsidP="002570E4">
            <w:pPr>
              <w:pStyle w:val="TAL"/>
              <w:keepNext w:val="0"/>
              <w:keepLines w:val="0"/>
              <w:rPr>
                <w:rFonts w:cs="Arial"/>
                <w:szCs w:val="18"/>
              </w:rPr>
            </w:pPr>
            <w:r w:rsidRPr="005647EB">
              <w:rPr>
                <w:rFonts w:cs="Arial"/>
                <w:szCs w:val="18"/>
              </w:rPr>
              <w:t>E-UTRA</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p>
        </w:tc>
        <w:tc>
          <w:tcPr>
            <w:tcW w:w="604" w:type="dxa"/>
            <w:shd w:val="clear" w:color="auto" w:fill="auto"/>
          </w:tcPr>
          <w:p w14:paraId="349D57AF" w14:textId="77777777" w:rsidR="00123ECE" w:rsidRPr="005647EB" w:rsidRDefault="00123ECE" w:rsidP="002570E4">
            <w:pPr>
              <w:pStyle w:val="TAL"/>
              <w:keepNext w:val="0"/>
              <w:keepLines w:val="0"/>
              <w:rPr>
                <w:rFonts w:cs="Arial"/>
                <w:szCs w:val="18"/>
              </w:rPr>
            </w:pPr>
          </w:p>
        </w:tc>
        <w:tc>
          <w:tcPr>
            <w:tcW w:w="2745" w:type="dxa"/>
            <w:shd w:val="clear" w:color="auto" w:fill="auto"/>
          </w:tcPr>
          <w:p w14:paraId="13399C5C" w14:textId="1C3A00EC" w:rsidR="00123ECE" w:rsidRPr="005647EB" w:rsidRDefault="00123ECE" w:rsidP="002570E4">
            <w:pPr>
              <w:pStyle w:val="TAL"/>
              <w:keepNext w:val="0"/>
              <w:keepLines w:val="0"/>
              <w:rPr>
                <w:rFonts w:cs="Arial"/>
                <w:szCs w:val="18"/>
              </w:rPr>
            </w:pPr>
            <w:r w:rsidRPr="005647EB">
              <w:rPr>
                <w:rFonts w:cs="Arial"/>
                <w:szCs w:val="18"/>
              </w:rPr>
              <w:t>1,</w:t>
            </w:r>
            <w:r w:rsidR="002570E4" w:rsidRPr="005647EB">
              <w:rPr>
                <w:rFonts w:cs="Arial"/>
                <w:szCs w:val="18"/>
              </w:rPr>
              <w:t xml:space="preserve"> </w:t>
            </w:r>
            <w:r w:rsidRPr="005647EB">
              <w:rPr>
                <w:rFonts w:cs="Arial"/>
                <w:szCs w:val="18"/>
              </w:rPr>
              <w:t>2</w:t>
            </w:r>
          </w:p>
        </w:tc>
        <w:tc>
          <w:tcPr>
            <w:tcW w:w="3230" w:type="dxa"/>
            <w:shd w:val="clear" w:color="auto" w:fill="auto"/>
          </w:tcPr>
          <w:p w14:paraId="24302959" w14:textId="780EAFF9" w:rsidR="00123ECE" w:rsidRPr="005647EB" w:rsidRDefault="00123ECE" w:rsidP="002570E4">
            <w:pPr>
              <w:pStyle w:val="TAL"/>
              <w:keepNext w:val="0"/>
              <w:keepLines w:val="0"/>
              <w:rPr>
                <w:rFonts w:cs="Arial"/>
                <w:szCs w:val="18"/>
              </w:rPr>
            </w:pPr>
            <w:r w:rsidRPr="005647EB">
              <w:rPr>
                <w:rFonts w:cs="Arial"/>
                <w:szCs w:val="18"/>
              </w:rPr>
              <w:t>Two</w:t>
            </w:r>
            <w:r w:rsidR="002570E4" w:rsidRPr="005647EB">
              <w:rPr>
                <w:rFonts w:cs="Arial"/>
                <w:szCs w:val="18"/>
              </w:rPr>
              <w:t xml:space="preserve"> </w:t>
            </w:r>
            <w:r w:rsidRPr="005647EB">
              <w:rPr>
                <w:rFonts w:cs="Arial"/>
                <w:szCs w:val="18"/>
              </w:rPr>
              <w:t>FDD</w:t>
            </w:r>
            <w:r w:rsidR="002570E4" w:rsidRPr="005647EB">
              <w:rPr>
                <w:rFonts w:cs="Arial"/>
                <w:szCs w:val="18"/>
              </w:rPr>
              <w:t xml:space="preserve"> </w:t>
            </w:r>
            <w:r w:rsidRPr="005647EB">
              <w:rPr>
                <w:rFonts w:cs="Arial"/>
                <w:szCs w:val="18"/>
              </w:rPr>
              <w:t>carrier</w:t>
            </w:r>
            <w:r w:rsidR="002570E4" w:rsidRPr="005647EB">
              <w:rPr>
                <w:rFonts w:cs="Arial"/>
                <w:szCs w:val="18"/>
                <w:lang w:eastAsia="zh-CN"/>
              </w:rPr>
              <w:t xml:space="preserve"> </w:t>
            </w:r>
            <w:r w:rsidRPr="005647EB">
              <w:rPr>
                <w:rFonts w:cs="Arial"/>
                <w:szCs w:val="18"/>
                <w:lang w:eastAsia="zh-CN"/>
              </w:rPr>
              <w:t>frequencie</w:t>
            </w:r>
            <w:r w:rsidRPr="005647EB">
              <w:rPr>
                <w:rFonts w:cs="Arial"/>
                <w:szCs w:val="18"/>
              </w:rPr>
              <w:t>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used</w:t>
            </w:r>
            <w:r w:rsidRPr="005647EB">
              <w:rPr>
                <w:rFonts w:cs="Arial"/>
                <w:szCs w:val="18"/>
                <w:lang w:eastAsia="zh-CN"/>
              </w:rPr>
              <w:t>.</w:t>
            </w:r>
          </w:p>
        </w:tc>
      </w:tr>
      <w:tr w:rsidR="00123ECE" w:rsidRPr="005647EB" w14:paraId="3FBC67A2" w14:textId="77777777" w:rsidTr="000424D3">
        <w:trPr>
          <w:cantSplit/>
          <w:jc w:val="center"/>
        </w:trPr>
        <w:tc>
          <w:tcPr>
            <w:tcW w:w="3148" w:type="dxa"/>
            <w:shd w:val="clear" w:color="auto" w:fill="auto"/>
          </w:tcPr>
          <w:p w14:paraId="6516F2CD" w14:textId="0E9DEEF0" w:rsidR="00123ECE" w:rsidRPr="005647EB" w:rsidRDefault="00123ECE"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rPr>
                <w:b w:val="0"/>
              </w:rPr>
              <w:t>)</w:t>
            </w:r>
          </w:p>
        </w:tc>
        <w:tc>
          <w:tcPr>
            <w:tcW w:w="604" w:type="dxa"/>
            <w:shd w:val="clear" w:color="auto" w:fill="auto"/>
          </w:tcPr>
          <w:p w14:paraId="3C6D994F" w14:textId="77777777" w:rsidR="00123ECE" w:rsidRPr="005647EB" w:rsidRDefault="00123ECE" w:rsidP="000424D3">
            <w:pPr>
              <w:pStyle w:val="TAH"/>
              <w:keepNext w:val="0"/>
              <w:keepLines w:val="0"/>
              <w:jc w:val="left"/>
              <w:rPr>
                <w:rFonts w:cs="v4.2.0"/>
                <w:b w:val="0"/>
                <w:bCs/>
              </w:rPr>
            </w:pPr>
            <w:r w:rsidRPr="005647EB">
              <w:rPr>
                <w:rFonts w:cs="v4.2.0"/>
                <w:b w:val="0"/>
                <w:bCs/>
              </w:rPr>
              <w:t>MHz</w:t>
            </w:r>
          </w:p>
        </w:tc>
        <w:tc>
          <w:tcPr>
            <w:tcW w:w="2745" w:type="dxa"/>
            <w:shd w:val="clear" w:color="auto" w:fill="auto"/>
          </w:tcPr>
          <w:p w14:paraId="539F48AF" w14:textId="77777777" w:rsidR="00123ECE" w:rsidRPr="005647EB" w:rsidRDefault="00123ECE" w:rsidP="002570E4">
            <w:pPr>
              <w:pStyle w:val="TAH"/>
              <w:keepNext w:val="0"/>
              <w:keepLines w:val="0"/>
              <w:jc w:val="left"/>
              <w:rPr>
                <w:rFonts w:cs="v4.2.0"/>
                <w:b w:val="0"/>
                <w:bCs/>
              </w:rPr>
            </w:pPr>
            <w:r w:rsidRPr="005647EB">
              <w:rPr>
                <w:rFonts w:cs="v4.2.0"/>
                <w:b w:val="0"/>
                <w:bCs/>
              </w:rPr>
              <w:t>10</w:t>
            </w:r>
          </w:p>
        </w:tc>
        <w:tc>
          <w:tcPr>
            <w:tcW w:w="3230" w:type="dxa"/>
            <w:shd w:val="clear" w:color="auto" w:fill="auto"/>
          </w:tcPr>
          <w:p w14:paraId="20B44B60" w14:textId="77777777" w:rsidR="00123ECE" w:rsidRPr="005647EB" w:rsidRDefault="00123ECE" w:rsidP="002570E4">
            <w:pPr>
              <w:pStyle w:val="TAH"/>
              <w:keepNext w:val="0"/>
              <w:keepLines w:val="0"/>
              <w:rPr>
                <w:rFonts w:cs="v4.2.0"/>
                <w:b w:val="0"/>
                <w:bCs/>
              </w:rPr>
            </w:pPr>
          </w:p>
        </w:tc>
      </w:tr>
      <w:tr w:rsidR="00123ECE" w:rsidRPr="005647EB" w14:paraId="0C08D693" w14:textId="77777777" w:rsidTr="000424D3">
        <w:trPr>
          <w:cantSplit/>
          <w:jc w:val="center"/>
        </w:trPr>
        <w:tc>
          <w:tcPr>
            <w:tcW w:w="3148" w:type="dxa"/>
            <w:shd w:val="clear" w:color="auto" w:fill="auto"/>
          </w:tcPr>
          <w:p w14:paraId="39E08FD0" w14:textId="5CBFA928" w:rsidR="00123ECE" w:rsidRPr="005647EB" w:rsidRDefault="00123ECE" w:rsidP="002570E4">
            <w:pPr>
              <w:pStyle w:val="TAH"/>
              <w:keepNext w:val="0"/>
              <w:keepLines w:val="0"/>
              <w:jc w:val="left"/>
              <w:rPr>
                <w:b w:val="0"/>
              </w:rPr>
            </w:pPr>
            <w:r w:rsidRPr="005647EB">
              <w:rPr>
                <w:b w:val="0"/>
              </w:rPr>
              <w:t>Active</w:t>
            </w:r>
            <w:r w:rsidR="002570E4" w:rsidRPr="005647EB">
              <w:rPr>
                <w:b w:val="0"/>
              </w:rPr>
              <w:t xml:space="preserve"> </w:t>
            </w:r>
            <w:r w:rsidRPr="005647EB">
              <w:rPr>
                <w:b w:val="0"/>
              </w:rPr>
              <w:t>cell</w:t>
            </w:r>
          </w:p>
        </w:tc>
        <w:tc>
          <w:tcPr>
            <w:tcW w:w="604" w:type="dxa"/>
            <w:shd w:val="clear" w:color="auto" w:fill="auto"/>
          </w:tcPr>
          <w:p w14:paraId="76F9EFDB" w14:textId="77777777" w:rsidR="00123ECE" w:rsidRPr="005647EB" w:rsidRDefault="00123ECE" w:rsidP="000424D3">
            <w:pPr>
              <w:pStyle w:val="TAH"/>
              <w:keepNext w:val="0"/>
              <w:keepLines w:val="0"/>
              <w:jc w:val="left"/>
              <w:rPr>
                <w:b w:val="0"/>
              </w:rPr>
            </w:pPr>
          </w:p>
        </w:tc>
        <w:tc>
          <w:tcPr>
            <w:tcW w:w="2745" w:type="dxa"/>
            <w:shd w:val="clear" w:color="auto" w:fill="auto"/>
          </w:tcPr>
          <w:p w14:paraId="6D73A7D5" w14:textId="2943B4A8" w:rsidR="00123ECE" w:rsidRPr="005647EB" w:rsidRDefault="00123ECE" w:rsidP="002570E4">
            <w:pPr>
              <w:pStyle w:val="TAH"/>
              <w:keepNext w:val="0"/>
              <w:keepLines w:val="0"/>
              <w:jc w:val="left"/>
              <w:rPr>
                <w:b w:val="0"/>
              </w:rPr>
            </w:pPr>
            <w:r w:rsidRPr="005647EB">
              <w:rPr>
                <w:b w:val="0"/>
              </w:rPr>
              <w:t>Cell</w:t>
            </w:r>
            <w:r w:rsidR="002570E4" w:rsidRPr="005647EB">
              <w:rPr>
                <w:b w:val="0"/>
              </w:rPr>
              <w:t xml:space="preserve"> </w:t>
            </w:r>
            <w:r w:rsidRPr="005647EB">
              <w:rPr>
                <w:b w:val="0"/>
              </w:rPr>
              <w:t>1</w:t>
            </w:r>
          </w:p>
        </w:tc>
        <w:tc>
          <w:tcPr>
            <w:tcW w:w="3230" w:type="dxa"/>
            <w:shd w:val="clear" w:color="auto" w:fill="auto"/>
          </w:tcPr>
          <w:p w14:paraId="08FA7937" w14:textId="41116A4A" w:rsidR="00123ECE" w:rsidRPr="005647EB" w:rsidRDefault="00123ECE" w:rsidP="002570E4">
            <w:pPr>
              <w:pStyle w:val="TAH"/>
              <w:keepNext w:val="0"/>
              <w:keepLines w:val="0"/>
              <w:jc w:val="left"/>
              <w:rPr>
                <w:rFonts w:cs="v4.2.0"/>
                <w:b w:val="0"/>
                <w:lang w:eastAsia="zh-CN"/>
              </w:rPr>
            </w:pPr>
            <w:r w:rsidRPr="005647EB">
              <w:rPr>
                <w:rFonts w:cs="v4.2.0"/>
                <w:b w:val="0"/>
              </w:rPr>
              <w:t>Cell</w:t>
            </w:r>
            <w:r w:rsidR="002570E4" w:rsidRPr="005647EB">
              <w:rPr>
                <w:rFonts w:cs="v4.2.0"/>
                <w:b w:val="0"/>
              </w:rPr>
              <w:t xml:space="preserve"> </w:t>
            </w:r>
            <w:r w:rsidRPr="005647EB">
              <w:rPr>
                <w:rFonts w:cs="v4.2.0"/>
                <w:b w:val="0"/>
              </w:rPr>
              <w:t>1</w:t>
            </w:r>
            <w:r w:rsidR="002570E4" w:rsidRPr="005647EB">
              <w:rPr>
                <w:rFonts w:cs="v4.2.0"/>
                <w:b w:val="0"/>
              </w:rPr>
              <w:t xml:space="preserve"> </w:t>
            </w:r>
            <w:r w:rsidRPr="005647EB">
              <w:rPr>
                <w:rFonts w:cs="v4.2.0"/>
                <w:b w:val="0"/>
              </w:rPr>
              <w:t>is</w:t>
            </w:r>
            <w:r w:rsidR="002570E4" w:rsidRPr="005647EB">
              <w:rPr>
                <w:rFonts w:cs="v4.2.0"/>
                <w:b w:val="0"/>
              </w:rPr>
              <w:t xml:space="preserve"> </w:t>
            </w:r>
            <w:r w:rsidRPr="005647EB">
              <w:rPr>
                <w:rFonts w:cs="v4.2.0"/>
                <w:b w:val="0"/>
              </w:rPr>
              <w:t>on</w:t>
            </w:r>
            <w:r w:rsidR="002570E4" w:rsidRPr="005647EB">
              <w:rPr>
                <w:rFonts w:cs="v4.2.0"/>
                <w:b w:val="0"/>
              </w:rPr>
              <w:t xml:space="preserve"> </w:t>
            </w:r>
            <w:r w:rsidRPr="005647EB">
              <w:rPr>
                <w:rFonts w:cs="v4.2.0"/>
                <w:b w:val="0"/>
              </w:rPr>
              <w:t>RF</w:t>
            </w:r>
            <w:r w:rsidR="002570E4" w:rsidRPr="005647EB">
              <w:rPr>
                <w:rFonts w:cs="v4.2.0"/>
                <w:b w:val="0"/>
              </w:rPr>
              <w:t xml:space="preserve"> </w:t>
            </w:r>
            <w:r w:rsidRPr="005647EB">
              <w:rPr>
                <w:rFonts w:cs="v4.2.0"/>
                <w:b w:val="0"/>
              </w:rPr>
              <w:t>channel</w:t>
            </w:r>
            <w:r w:rsidR="002570E4" w:rsidRPr="005647EB">
              <w:rPr>
                <w:rFonts w:cs="v4.2.0"/>
                <w:b w:val="0"/>
              </w:rPr>
              <w:t xml:space="preserve"> </w:t>
            </w:r>
            <w:r w:rsidRPr="005647EB">
              <w:rPr>
                <w:rFonts w:cs="v4.2.0"/>
                <w:b w:val="0"/>
              </w:rPr>
              <w:t>number</w:t>
            </w:r>
            <w:r w:rsidR="002570E4" w:rsidRPr="005647EB">
              <w:rPr>
                <w:rFonts w:cs="v4.2.0"/>
                <w:b w:val="0"/>
              </w:rPr>
              <w:t xml:space="preserve"> </w:t>
            </w:r>
            <w:r w:rsidRPr="005647EB">
              <w:rPr>
                <w:rFonts w:cs="v4.2.0"/>
                <w:b w:val="0"/>
              </w:rPr>
              <w:t>1</w:t>
            </w:r>
            <w:r w:rsidRPr="005647EB">
              <w:rPr>
                <w:rFonts w:cs="v4.2.0"/>
                <w:b w:val="0"/>
                <w:lang w:eastAsia="zh-CN"/>
              </w:rPr>
              <w:t>.</w:t>
            </w:r>
          </w:p>
        </w:tc>
      </w:tr>
      <w:tr w:rsidR="00123ECE" w:rsidRPr="005647EB" w14:paraId="6EADD327" w14:textId="77777777" w:rsidTr="000424D3">
        <w:trPr>
          <w:cantSplit/>
          <w:jc w:val="center"/>
        </w:trPr>
        <w:tc>
          <w:tcPr>
            <w:tcW w:w="3148" w:type="dxa"/>
            <w:shd w:val="clear" w:color="auto" w:fill="auto"/>
          </w:tcPr>
          <w:p w14:paraId="4A1C8398" w14:textId="06AB68EE" w:rsidR="00123ECE" w:rsidRPr="005647EB" w:rsidRDefault="00123ECE" w:rsidP="002570E4">
            <w:pPr>
              <w:pStyle w:val="TAH"/>
              <w:keepNext w:val="0"/>
              <w:keepLines w:val="0"/>
              <w:jc w:val="left"/>
              <w:rPr>
                <w:b w:val="0"/>
              </w:rPr>
            </w:pPr>
            <w:r w:rsidRPr="005647EB">
              <w:rPr>
                <w:b w:val="0"/>
              </w:rPr>
              <w:t>Neighbour</w:t>
            </w:r>
            <w:r w:rsidR="002570E4" w:rsidRPr="005647EB">
              <w:rPr>
                <w:b w:val="0"/>
              </w:rPr>
              <w:t xml:space="preserve"> </w:t>
            </w:r>
            <w:r w:rsidRPr="005647EB">
              <w:rPr>
                <w:b w:val="0"/>
              </w:rPr>
              <w:t>cell</w:t>
            </w:r>
          </w:p>
        </w:tc>
        <w:tc>
          <w:tcPr>
            <w:tcW w:w="604" w:type="dxa"/>
            <w:shd w:val="clear" w:color="auto" w:fill="auto"/>
          </w:tcPr>
          <w:p w14:paraId="42F12EEB" w14:textId="77777777" w:rsidR="00123ECE" w:rsidRPr="005647EB" w:rsidRDefault="00123ECE" w:rsidP="000424D3">
            <w:pPr>
              <w:pStyle w:val="TAH"/>
              <w:keepNext w:val="0"/>
              <w:keepLines w:val="0"/>
              <w:jc w:val="left"/>
              <w:rPr>
                <w:b w:val="0"/>
              </w:rPr>
            </w:pPr>
          </w:p>
        </w:tc>
        <w:tc>
          <w:tcPr>
            <w:tcW w:w="2745" w:type="dxa"/>
            <w:shd w:val="clear" w:color="auto" w:fill="auto"/>
          </w:tcPr>
          <w:p w14:paraId="39A1B8E6" w14:textId="07D971CA" w:rsidR="00123ECE" w:rsidRPr="005647EB" w:rsidRDefault="00123ECE" w:rsidP="002570E4">
            <w:pPr>
              <w:pStyle w:val="TAH"/>
              <w:keepNext w:val="0"/>
              <w:keepLines w:val="0"/>
              <w:jc w:val="left"/>
              <w:rPr>
                <w:b w:val="0"/>
              </w:rPr>
            </w:pPr>
            <w:r w:rsidRPr="005647EB">
              <w:rPr>
                <w:b w:val="0"/>
              </w:rPr>
              <w:t>Cell</w:t>
            </w:r>
            <w:r w:rsidR="002570E4" w:rsidRPr="005647EB">
              <w:rPr>
                <w:b w:val="0"/>
              </w:rPr>
              <w:t xml:space="preserve"> </w:t>
            </w:r>
            <w:r w:rsidRPr="005647EB">
              <w:rPr>
                <w:b w:val="0"/>
              </w:rPr>
              <w:t>2</w:t>
            </w:r>
          </w:p>
        </w:tc>
        <w:tc>
          <w:tcPr>
            <w:tcW w:w="3230" w:type="dxa"/>
            <w:shd w:val="clear" w:color="auto" w:fill="auto"/>
          </w:tcPr>
          <w:p w14:paraId="0C3F2CFE" w14:textId="5957F973" w:rsidR="00123ECE" w:rsidRPr="005647EB" w:rsidRDefault="00123ECE" w:rsidP="002570E4">
            <w:pPr>
              <w:pStyle w:val="TAH"/>
              <w:keepNext w:val="0"/>
              <w:keepLines w:val="0"/>
              <w:jc w:val="left"/>
              <w:rPr>
                <w:rFonts w:cs="v4.2.0"/>
                <w:b w:val="0"/>
              </w:rPr>
            </w:pPr>
            <w:r w:rsidRPr="005647EB">
              <w:rPr>
                <w:rFonts w:cs="v4.2.0"/>
                <w:b w:val="0"/>
              </w:rPr>
              <w:t>Cell</w:t>
            </w:r>
            <w:r w:rsidR="002570E4" w:rsidRPr="005647EB">
              <w:rPr>
                <w:rFonts w:cs="v4.2.0"/>
                <w:b w:val="0"/>
              </w:rPr>
              <w:t xml:space="preserve"> </w:t>
            </w:r>
            <w:r w:rsidRPr="005647EB">
              <w:rPr>
                <w:rFonts w:cs="v4.2.0"/>
                <w:b w:val="0"/>
              </w:rPr>
              <w:t>1</w:t>
            </w:r>
            <w:r w:rsidR="002570E4" w:rsidRPr="005647EB">
              <w:rPr>
                <w:rFonts w:cs="v4.2.0"/>
                <w:b w:val="0"/>
              </w:rPr>
              <w:t xml:space="preserve"> </w:t>
            </w:r>
            <w:r w:rsidRPr="005647EB">
              <w:rPr>
                <w:rFonts w:cs="v4.2.0"/>
                <w:b w:val="0"/>
              </w:rPr>
              <w:t>is</w:t>
            </w:r>
            <w:r w:rsidR="002570E4" w:rsidRPr="005647EB">
              <w:rPr>
                <w:rFonts w:cs="v4.2.0"/>
                <w:b w:val="0"/>
              </w:rPr>
              <w:t xml:space="preserve"> </w:t>
            </w:r>
            <w:r w:rsidRPr="005647EB">
              <w:rPr>
                <w:rFonts w:cs="v4.2.0"/>
                <w:b w:val="0"/>
              </w:rPr>
              <w:t>on</w:t>
            </w:r>
            <w:r w:rsidR="002570E4" w:rsidRPr="005647EB">
              <w:rPr>
                <w:rFonts w:cs="v4.2.0"/>
                <w:b w:val="0"/>
              </w:rPr>
              <w:t xml:space="preserve"> </w:t>
            </w:r>
            <w:r w:rsidRPr="005647EB">
              <w:rPr>
                <w:rFonts w:cs="v4.2.0"/>
                <w:b w:val="0"/>
              </w:rPr>
              <w:t>RF</w:t>
            </w:r>
            <w:r w:rsidR="002570E4" w:rsidRPr="005647EB">
              <w:rPr>
                <w:rFonts w:cs="v4.2.0"/>
                <w:b w:val="0"/>
              </w:rPr>
              <w:t xml:space="preserve"> </w:t>
            </w:r>
            <w:r w:rsidRPr="005647EB">
              <w:rPr>
                <w:rFonts w:cs="v4.2.0"/>
                <w:b w:val="0"/>
              </w:rPr>
              <w:t>channel</w:t>
            </w:r>
            <w:r w:rsidR="002570E4" w:rsidRPr="005647EB">
              <w:rPr>
                <w:rFonts w:cs="v4.2.0"/>
                <w:b w:val="0"/>
              </w:rPr>
              <w:t xml:space="preserve"> </w:t>
            </w:r>
            <w:r w:rsidRPr="005647EB">
              <w:rPr>
                <w:rFonts w:cs="v4.2.0"/>
                <w:b w:val="0"/>
              </w:rPr>
              <w:t>number</w:t>
            </w:r>
            <w:r w:rsidR="002570E4" w:rsidRPr="005647EB">
              <w:rPr>
                <w:rFonts w:cs="v4.2.0"/>
                <w:b w:val="0"/>
              </w:rPr>
              <w:t xml:space="preserve"> </w:t>
            </w:r>
            <w:r w:rsidRPr="005647EB">
              <w:rPr>
                <w:rFonts w:cs="v4.2.0"/>
                <w:b w:val="0"/>
              </w:rPr>
              <w:t>2.</w:t>
            </w:r>
          </w:p>
        </w:tc>
      </w:tr>
      <w:tr w:rsidR="00123ECE" w:rsidRPr="005647EB" w14:paraId="44497ABA" w14:textId="77777777" w:rsidTr="000424D3">
        <w:trPr>
          <w:cantSplit/>
          <w:jc w:val="center"/>
        </w:trPr>
        <w:tc>
          <w:tcPr>
            <w:tcW w:w="3148" w:type="dxa"/>
            <w:shd w:val="clear" w:color="auto" w:fill="auto"/>
          </w:tcPr>
          <w:p w14:paraId="1D8A78EE" w14:textId="4EACC353" w:rsidR="00123ECE" w:rsidRPr="005647EB" w:rsidRDefault="00123ECE" w:rsidP="002570E4">
            <w:pPr>
              <w:pStyle w:val="TAH"/>
              <w:keepNext w:val="0"/>
              <w:keepLines w:val="0"/>
              <w:jc w:val="left"/>
              <w:rPr>
                <w:b w:val="0"/>
              </w:rPr>
            </w:pPr>
            <w:r w:rsidRPr="005647EB">
              <w:rPr>
                <w:b w:val="0"/>
              </w:rPr>
              <w:t>CP</w:t>
            </w:r>
            <w:r w:rsidR="002570E4" w:rsidRPr="005647EB">
              <w:rPr>
                <w:b w:val="0"/>
              </w:rPr>
              <w:t xml:space="preserve"> </w:t>
            </w:r>
            <w:r w:rsidRPr="005647EB">
              <w:rPr>
                <w:b w:val="0"/>
              </w:rPr>
              <w:t>length</w:t>
            </w:r>
          </w:p>
        </w:tc>
        <w:tc>
          <w:tcPr>
            <w:tcW w:w="604" w:type="dxa"/>
            <w:shd w:val="clear" w:color="auto" w:fill="auto"/>
          </w:tcPr>
          <w:p w14:paraId="644DFC61" w14:textId="77777777" w:rsidR="00123ECE" w:rsidRPr="005647EB" w:rsidRDefault="00123ECE" w:rsidP="000424D3">
            <w:pPr>
              <w:pStyle w:val="TAH"/>
              <w:keepNext w:val="0"/>
              <w:keepLines w:val="0"/>
              <w:jc w:val="left"/>
              <w:rPr>
                <w:b w:val="0"/>
              </w:rPr>
            </w:pPr>
          </w:p>
        </w:tc>
        <w:tc>
          <w:tcPr>
            <w:tcW w:w="2745" w:type="dxa"/>
            <w:shd w:val="clear" w:color="auto" w:fill="auto"/>
          </w:tcPr>
          <w:p w14:paraId="1ED7FEBD" w14:textId="77777777" w:rsidR="00123ECE" w:rsidRPr="005647EB" w:rsidRDefault="00123ECE" w:rsidP="002570E4">
            <w:pPr>
              <w:pStyle w:val="TAH"/>
              <w:keepNext w:val="0"/>
              <w:keepLines w:val="0"/>
              <w:jc w:val="left"/>
              <w:rPr>
                <w:b w:val="0"/>
              </w:rPr>
            </w:pPr>
            <w:r w:rsidRPr="005647EB">
              <w:rPr>
                <w:b w:val="0"/>
              </w:rPr>
              <w:t>Normal</w:t>
            </w:r>
          </w:p>
        </w:tc>
        <w:tc>
          <w:tcPr>
            <w:tcW w:w="3230" w:type="dxa"/>
            <w:shd w:val="clear" w:color="auto" w:fill="auto"/>
          </w:tcPr>
          <w:p w14:paraId="5F5468E8" w14:textId="77777777" w:rsidR="00123ECE" w:rsidRPr="005647EB" w:rsidRDefault="00123ECE" w:rsidP="002570E4">
            <w:pPr>
              <w:pStyle w:val="TAH"/>
              <w:keepNext w:val="0"/>
              <w:keepLines w:val="0"/>
              <w:jc w:val="left"/>
              <w:rPr>
                <w:b w:val="0"/>
                <w:lang w:eastAsia="zh-CN"/>
              </w:rPr>
            </w:pPr>
          </w:p>
        </w:tc>
      </w:tr>
      <w:tr w:rsidR="00123ECE" w:rsidRPr="005647EB" w14:paraId="0A3A22FB" w14:textId="77777777" w:rsidTr="000424D3">
        <w:trPr>
          <w:cantSplit/>
          <w:jc w:val="center"/>
        </w:trPr>
        <w:tc>
          <w:tcPr>
            <w:tcW w:w="3148" w:type="dxa"/>
            <w:shd w:val="clear" w:color="auto" w:fill="auto"/>
          </w:tcPr>
          <w:p w14:paraId="51F6015E" w14:textId="7C416DC2" w:rsidR="00123ECE" w:rsidRPr="005647EB" w:rsidRDefault="00123ECE" w:rsidP="002570E4">
            <w:pPr>
              <w:pStyle w:val="TAL"/>
              <w:keepNext w:val="0"/>
              <w:keepLines w:val="0"/>
              <w:rPr>
                <w:rFonts w:cs="Arial"/>
                <w:szCs w:val="18"/>
              </w:rPr>
            </w:pPr>
            <w:r w:rsidRPr="005647EB">
              <w:rPr>
                <w:lang w:eastAsia="zh-CN"/>
              </w:rPr>
              <w:t>Gap</w:t>
            </w:r>
            <w:r w:rsidR="002570E4" w:rsidRPr="005647EB">
              <w:rPr>
                <w:lang w:eastAsia="zh-CN"/>
              </w:rPr>
              <w:t xml:space="preserve"> </w:t>
            </w:r>
            <w:r w:rsidRPr="005647EB">
              <w:rPr>
                <w:lang w:eastAsia="zh-CN"/>
              </w:rPr>
              <w:t>Pattern</w:t>
            </w:r>
            <w:r w:rsidR="002570E4" w:rsidRPr="005647EB">
              <w:rPr>
                <w:lang w:eastAsia="zh-CN"/>
              </w:rPr>
              <w:t xml:space="preserve"> </w:t>
            </w:r>
            <w:r w:rsidRPr="005647EB">
              <w:rPr>
                <w:lang w:eastAsia="zh-CN"/>
              </w:rPr>
              <w:t>Id</w:t>
            </w:r>
          </w:p>
        </w:tc>
        <w:tc>
          <w:tcPr>
            <w:tcW w:w="604" w:type="dxa"/>
            <w:shd w:val="clear" w:color="auto" w:fill="auto"/>
          </w:tcPr>
          <w:p w14:paraId="659F5E25" w14:textId="77777777" w:rsidR="00123ECE" w:rsidRPr="005647EB" w:rsidRDefault="00123ECE" w:rsidP="002570E4">
            <w:pPr>
              <w:pStyle w:val="TAL"/>
              <w:keepNext w:val="0"/>
              <w:keepLines w:val="0"/>
              <w:rPr>
                <w:rFonts w:cs="Arial"/>
                <w:szCs w:val="18"/>
              </w:rPr>
            </w:pPr>
          </w:p>
        </w:tc>
        <w:tc>
          <w:tcPr>
            <w:tcW w:w="2745" w:type="dxa"/>
            <w:shd w:val="clear" w:color="auto" w:fill="auto"/>
          </w:tcPr>
          <w:p w14:paraId="2DEB99F8" w14:textId="77777777" w:rsidR="00123ECE" w:rsidRPr="005647EB" w:rsidRDefault="00123ECE" w:rsidP="002570E4">
            <w:pPr>
              <w:pStyle w:val="TAL"/>
              <w:keepNext w:val="0"/>
              <w:keepLines w:val="0"/>
              <w:rPr>
                <w:rFonts w:cs="Arial"/>
                <w:szCs w:val="18"/>
              </w:rPr>
            </w:pPr>
            <w:r w:rsidRPr="005647EB">
              <w:rPr>
                <w:lang w:eastAsia="zh-CN"/>
              </w:rPr>
              <w:t>0</w:t>
            </w:r>
          </w:p>
        </w:tc>
        <w:tc>
          <w:tcPr>
            <w:tcW w:w="3230" w:type="dxa"/>
            <w:shd w:val="clear" w:color="auto" w:fill="auto"/>
          </w:tcPr>
          <w:p w14:paraId="427E817B" w14:textId="02D0C11D" w:rsidR="00123ECE" w:rsidRPr="005647EB" w:rsidRDefault="00123ECE" w:rsidP="002570E4">
            <w:pPr>
              <w:pStyle w:val="TAL"/>
              <w:keepNext w:val="0"/>
              <w:keepLines w:val="0"/>
              <w:rPr>
                <w:rFonts w:cs="Arial"/>
                <w:szCs w:val="18"/>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rPr>
                <w:lang w:eastAsia="zh-CN"/>
              </w:rPr>
              <w:t>36</w:t>
            </w:r>
            <w:r w:rsidRPr="005647EB">
              <w:t>.1</w:t>
            </w:r>
            <w:r w:rsidRPr="005647EB">
              <w:rPr>
                <w:lang w:eastAsia="zh-CN"/>
              </w:rPr>
              <w:t>33</w:t>
            </w:r>
            <w:r w:rsidR="002570E4" w:rsidRPr="005647EB">
              <w:t xml:space="preserve"> </w:t>
            </w:r>
            <w:r w:rsidR="002570E4" w:rsidRPr="005647EB">
              <w:rPr>
                <w:rFonts w:cs="v4.2.0"/>
              </w:rPr>
              <w:t xml:space="preserve"> </w:t>
            </w:r>
            <w:r w:rsidR="006848A9" w:rsidRPr="005647EB">
              <w:rPr>
                <w:rFonts w:cs="v4.2.0"/>
              </w:rPr>
              <w:t>[</w:t>
            </w:r>
            <w:r w:rsidR="006848A9" w:rsidRPr="005647EB">
              <w:rPr>
                <w:rFonts w:eastAsia="MS Mincho" w:cs="v4.2.0"/>
                <w:lang w:eastAsia="ja-JP"/>
              </w:rPr>
              <w:t>4</w:t>
            </w:r>
            <w:r w:rsidR="006848A9" w:rsidRPr="005647EB">
              <w:rPr>
                <w:rFonts w:cs="v4.2.0"/>
              </w:rPr>
              <w:t>]</w:t>
            </w:r>
            <w:r w:rsidR="002570E4" w:rsidRPr="005647EB">
              <w:rPr>
                <w:rFonts w:eastAsia="MS Mincho" w:cs="v4.2.0"/>
                <w:lang w:eastAsia="ja-JP"/>
              </w:rPr>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.1.</w:t>
            </w:r>
          </w:p>
        </w:tc>
      </w:tr>
      <w:tr w:rsidR="00123ECE" w:rsidRPr="005647EB" w14:paraId="6084A121" w14:textId="77777777" w:rsidTr="000424D3">
        <w:trPr>
          <w:cantSplit/>
          <w:jc w:val="center"/>
        </w:trPr>
        <w:tc>
          <w:tcPr>
            <w:tcW w:w="3148" w:type="dxa"/>
            <w:shd w:val="clear" w:color="auto" w:fill="auto"/>
          </w:tcPr>
          <w:p w14:paraId="735C9BBF"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604" w:type="dxa"/>
            <w:shd w:val="clear" w:color="auto" w:fill="auto"/>
          </w:tcPr>
          <w:p w14:paraId="42CFE0CD"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3BF00066" w14:textId="77777777" w:rsidR="00123ECE" w:rsidRPr="005647EB" w:rsidRDefault="00123ECE" w:rsidP="002570E4">
            <w:pPr>
              <w:pStyle w:val="TAL"/>
              <w:keepNext w:val="0"/>
              <w:keepLines w:val="0"/>
              <w:rPr>
                <w:rFonts w:cs="Arial"/>
                <w:szCs w:val="18"/>
                <w:lang w:eastAsia="zh-CN"/>
              </w:rPr>
            </w:pPr>
            <w:r w:rsidRPr="005647EB">
              <w:rPr>
                <w:rFonts w:cs="Arial"/>
                <w:szCs w:val="18"/>
              </w:rPr>
              <w:t>-</w:t>
            </w:r>
            <w:r w:rsidRPr="005647EB">
              <w:rPr>
                <w:rFonts w:cs="Arial"/>
                <w:szCs w:val="18"/>
                <w:lang w:eastAsia="zh-CN"/>
              </w:rPr>
              <w:t>6</w:t>
            </w:r>
          </w:p>
        </w:tc>
        <w:tc>
          <w:tcPr>
            <w:tcW w:w="3230" w:type="dxa"/>
            <w:shd w:val="clear" w:color="auto" w:fill="auto"/>
          </w:tcPr>
          <w:p w14:paraId="014C206D" w14:textId="77777777" w:rsidR="00123ECE" w:rsidRPr="005647EB" w:rsidRDefault="00123ECE" w:rsidP="002570E4">
            <w:pPr>
              <w:pStyle w:val="TAL"/>
              <w:keepNext w:val="0"/>
              <w:keepLines w:val="0"/>
              <w:rPr>
                <w:rFonts w:cs="Arial"/>
                <w:szCs w:val="18"/>
              </w:rPr>
            </w:pPr>
          </w:p>
        </w:tc>
      </w:tr>
      <w:tr w:rsidR="00123ECE" w:rsidRPr="005647EB" w14:paraId="6084AA89" w14:textId="77777777" w:rsidTr="000424D3">
        <w:trPr>
          <w:cantSplit/>
          <w:jc w:val="center"/>
        </w:trPr>
        <w:tc>
          <w:tcPr>
            <w:tcW w:w="3148" w:type="dxa"/>
            <w:shd w:val="clear" w:color="auto" w:fill="auto"/>
          </w:tcPr>
          <w:p w14:paraId="5B265D48"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604" w:type="dxa"/>
            <w:shd w:val="clear" w:color="auto" w:fill="auto"/>
          </w:tcPr>
          <w:p w14:paraId="69D586D8"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3FA2F7B1"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6A05185D" w14:textId="77777777" w:rsidR="00123ECE" w:rsidRPr="005647EB" w:rsidRDefault="00123ECE" w:rsidP="002570E4">
            <w:pPr>
              <w:pStyle w:val="TAL"/>
              <w:keepNext w:val="0"/>
              <w:keepLines w:val="0"/>
              <w:rPr>
                <w:rFonts w:cs="Arial"/>
                <w:szCs w:val="18"/>
              </w:rPr>
            </w:pPr>
          </w:p>
        </w:tc>
      </w:tr>
      <w:tr w:rsidR="00123ECE" w:rsidRPr="005647EB" w14:paraId="2C19E8CA" w14:textId="77777777" w:rsidTr="000424D3">
        <w:trPr>
          <w:cantSplit/>
          <w:jc w:val="center"/>
        </w:trPr>
        <w:tc>
          <w:tcPr>
            <w:tcW w:w="3148" w:type="dxa"/>
            <w:shd w:val="clear" w:color="auto" w:fill="auto"/>
          </w:tcPr>
          <w:p w14:paraId="5C8F222F"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604" w:type="dxa"/>
            <w:shd w:val="clear" w:color="auto" w:fill="auto"/>
          </w:tcPr>
          <w:p w14:paraId="7A1F4BCC"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1DABD270"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63B4D9F1" w14:textId="77777777" w:rsidR="00123ECE" w:rsidRPr="005647EB" w:rsidRDefault="00123ECE" w:rsidP="002570E4">
            <w:pPr>
              <w:pStyle w:val="TAL"/>
              <w:keepNext w:val="0"/>
              <w:keepLines w:val="0"/>
              <w:rPr>
                <w:rFonts w:cs="Arial"/>
                <w:szCs w:val="18"/>
              </w:rPr>
            </w:pPr>
          </w:p>
        </w:tc>
      </w:tr>
      <w:tr w:rsidR="00123ECE" w:rsidRPr="005647EB" w14:paraId="22B4AB20" w14:textId="77777777" w:rsidTr="000424D3">
        <w:trPr>
          <w:cantSplit/>
          <w:jc w:val="center"/>
        </w:trPr>
        <w:tc>
          <w:tcPr>
            <w:tcW w:w="3148" w:type="dxa"/>
            <w:shd w:val="clear" w:color="auto" w:fill="auto"/>
          </w:tcPr>
          <w:p w14:paraId="790458FB" w14:textId="495D216E"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4" w:type="dxa"/>
            <w:shd w:val="clear" w:color="auto" w:fill="auto"/>
          </w:tcPr>
          <w:p w14:paraId="36D69FF4" w14:textId="77777777" w:rsidR="00123ECE" w:rsidRPr="005647EB" w:rsidRDefault="00123ECE" w:rsidP="002570E4">
            <w:pPr>
              <w:pStyle w:val="TAL"/>
              <w:keepNext w:val="0"/>
              <w:keepLines w:val="0"/>
              <w:rPr>
                <w:rFonts w:cs="Arial"/>
                <w:szCs w:val="18"/>
              </w:rPr>
            </w:pPr>
          </w:p>
        </w:tc>
        <w:tc>
          <w:tcPr>
            <w:tcW w:w="2745" w:type="dxa"/>
            <w:shd w:val="clear" w:color="auto" w:fill="auto"/>
          </w:tcPr>
          <w:p w14:paraId="62C31666"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713F412F" w14:textId="050BF805"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5740A88C" w14:textId="77777777" w:rsidTr="000424D3">
        <w:trPr>
          <w:cantSplit/>
          <w:jc w:val="center"/>
        </w:trPr>
        <w:tc>
          <w:tcPr>
            <w:tcW w:w="3148" w:type="dxa"/>
            <w:shd w:val="clear" w:color="auto" w:fill="auto"/>
          </w:tcPr>
          <w:p w14:paraId="0815B8A1" w14:textId="77777777" w:rsidR="00123ECE" w:rsidRPr="005647EB" w:rsidRDefault="00123ECE" w:rsidP="002570E4">
            <w:pPr>
              <w:pStyle w:val="TAL"/>
              <w:keepNext w:val="0"/>
              <w:keepLines w:val="0"/>
              <w:rPr>
                <w:rFonts w:cs="Arial"/>
                <w:szCs w:val="18"/>
              </w:rPr>
            </w:pPr>
            <w:r w:rsidRPr="005647EB">
              <w:t>DRX</w:t>
            </w:r>
          </w:p>
        </w:tc>
        <w:tc>
          <w:tcPr>
            <w:tcW w:w="604" w:type="dxa"/>
            <w:shd w:val="clear" w:color="auto" w:fill="auto"/>
          </w:tcPr>
          <w:p w14:paraId="4458AF56" w14:textId="77777777" w:rsidR="00123ECE" w:rsidRPr="005647EB" w:rsidRDefault="00123ECE" w:rsidP="002570E4">
            <w:pPr>
              <w:pStyle w:val="TAL"/>
              <w:keepNext w:val="0"/>
              <w:keepLines w:val="0"/>
              <w:rPr>
                <w:rFonts w:cs="Arial"/>
                <w:szCs w:val="18"/>
              </w:rPr>
            </w:pPr>
          </w:p>
        </w:tc>
        <w:tc>
          <w:tcPr>
            <w:tcW w:w="2745" w:type="dxa"/>
            <w:shd w:val="clear" w:color="auto" w:fill="auto"/>
          </w:tcPr>
          <w:p w14:paraId="194B4E96" w14:textId="77777777" w:rsidR="00123ECE" w:rsidRPr="005647EB" w:rsidRDefault="00123ECE" w:rsidP="002570E4">
            <w:pPr>
              <w:pStyle w:val="TAL"/>
              <w:keepNext w:val="0"/>
              <w:keepLines w:val="0"/>
              <w:rPr>
                <w:rFonts w:cs="Arial"/>
                <w:szCs w:val="18"/>
              </w:rPr>
            </w:pPr>
            <w:r w:rsidRPr="005647EB">
              <w:rPr>
                <w:rFonts w:cs="v4.2.0"/>
              </w:rPr>
              <w:t>ON</w:t>
            </w:r>
          </w:p>
        </w:tc>
        <w:tc>
          <w:tcPr>
            <w:tcW w:w="3230" w:type="dxa"/>
            <w:shd w:val="clear" w:color="auto" w:fill="auto"/>
          </w:tcPr>
          <w:p w14:paraId="791289E2" w14:textId="1E695E50" w:rsidR="00123ECE" w:rsidRPr="005647EB" w:rsidRDefault="00123ECE"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v4.2.0"/>
              </w:rPr>
              <w:t>Table</w:t>
            </w:r>
            <w:r w:rsidR="002570E4" w:rsidRPr="005647EB">
              <w:rPr>
                <w:rFonts w:cs="v4.2.0"/>
              </w:rPr>
              <w:t xml:space="preserve"> </w:t>
            </w:r>
            <w:r w:rsidR="006848A9" w:rsidRPr="005647EB">
              <w:rPr>
                <w:rFonts w:cs="v4.2.0"/>
                <w:lang w:eastAsia="zh-CN"/>
              </w:rPr>
              <w:t>8.3.5.5-2</w:t>
            </w:r>
          </w:p>
        </w:tc>
      </w:tr>
      <w:tr w:rsidR="00123ECE" w:rsidRPr="005647EB" w14:paraId="3BBB8F09" w14:textId="77777777" w:rsidTr="000424D3">
        <w:trPr>
          <w:cantSplit/>
          <w:jc w:val="center"/>
        </w:trPr>
        <w:tc>
          <w:tcPr>
            <w:tcW w:w="3148" w:type="dxa"/>
            <w:shd w:val="clear" w:color="auto" w:fill="auto"/>
          </w:tcPr>
          <w:p w14:paraId="668EF007" w14:textId="77777777" w:rsidR="00123ECE" w:rsidRPr="005647EB" w:rsidRDefault="00123ECE" w:rsidP="002570E4">
            <w:pPr>
              <w:pStyle w:val="TAL"/>
              <w:keepNext w:val="0"/>
              <w:keepLines w:val="0"/>
            </w:pPr>
            <w:r w:rsidRPr="005647EB">
              <w:t>si-RequestForHO</w:t>
            </w:r>
          </w:p>
        </w:tc>
        <w:tc>
          <w:tcPr>
            <w:tcW w:w="604" w:type="dxa"/>
            <w:shd w:val="clear" w:color="auto" w:fill="auto"/>
          </w:tcPr>
          <w:p w14:paraId="149B2F56" w14:textId="77777777" w:rsidR="00123ECE" w:rsidRPr="005647EB" w:rsidRDefault="00123ECE" w:rsidP="002570E4">
            <w:pPr>
              <w:pStyle w:val="TAL"/>
              <w:keepNext w:val="0"/>
              <w:keepLines w:val="0"/>
              <w:rPr>
                <w:rFonts w:cs="Arial"/>
                <w:szCs w:val="18"/>
              </w:rPr>
            </w:pPr>
          </w:p>
        </w:tc>
        <w:tc>
          <w:tcPr>
            <w:tcW w:w="2745" w:type="dxa"/>
            <w:shd w:val="clear" w:color="auto" w:fill="auto"/>
          </w:tcPr>
          <w:p w14:paraId="2073B436" w14:textId="77777777" w:rsidR="00123ECE" w:rsidRPr="005647EB" w:rsidRDefault="00123ECE" w:rsidP="002570E4">
            <w:pPr>
              <w:pStyle w:val="TAL"/>
              <w:keepNext w:val="0"/>
              <w:keepLines w:val="0"/>
              <w:rPr>
                <w:rFonts w:cs="v4.2.0"/>
              </w:rPr>
            </w:pPr>
            <w:r w:rsidRPr="005647EB">
              <w:t>TRUE</w:t>
            </w:r>
          </w:p>
        </w:tc>
        <w:tc>
          <w:tcPr>
            <w:tcW w:w="3230" w:type="dxa"/>
            <w:shd w:val="clear" w:color="auto" w:fill="auto"/>
          </w:tcPr>
          <w:p w14:paraId="11D5376A" w14:textId="46B43013"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lang w:eastAsia="zh-CN"/>
                </w:rPr>
                <w:t>5.5.</w:t>
              </w:r>
              <w:smartTag w:uri="urn:schemas-microsoft-com:office:smarttags" w:element="chmetcnv">
                <w:smartTagPr>
                  <w:attr w:name="TCSC" w:val="0"/>
                  <w:attr w:name="NumberType" w:val="1"/>
                  <w:attr w:name="Negative" w:val="False"/>
                  <w:attr w:name="HasSpace" w:val="True"/>
                  <w:attr w:name="SourceValue" w:val="3.1"/>
                  <w:attr w:name="UnitName" w:val="in"/>
                </w:smartTagPr>
                <w:r w:rsidRPr="005647EB">
                  <w:rPr>
                    <w:rFonts w:cs="v4.2.0"/>
                    <w:lang w:eastAsia="zh-CN"/>
                  </w:rPr>
                  <w:t>3</w:t>
                </w:r>
              </w:smartTag>
            </w:smartTag>
            <w:r w:rsidRPr="005647EB">
              <w:rPr>
                <w:rFonts w:cs="v4.2.0"/>
                <w:lang w:eastAsia="zh-CN"/>
              </w:rPr>
              <w:t>.1</w:t>
            </w:r>
            <w:r w:rsidR="002570E4" w:rsidRPr="005647EB">
              <w:rPr>
                <w:rFonts w:cs="v4.2.0"/>
                <w:lang w:eastAsia="zh-CN"/>
              </w:rPr>
              <w:t xml:space="preserve"> </w:t>
            </w:r>
            <w:r w:rsidR="002570E4" w:rsidRPr="005647EB">
              <w:rPr>
                <w:rFonts w:cs="v4.2.0"/>
              </w:rPr>
              <w:t xml:space="preserve">in 3GPP TS </w:t>
            </w:r>
            <w:r w:rsidRPr="005647EB">
              <w:rPr>
                <w:rFonts w:cs="v4.2.0"/>
              </w:rPr>
              <w:t>36.</w:t>
            </w:r>
            <w:r w:rsidRPr="005647EB">
              <w:rPr>
                <w:rFonts w:cs="v4.2.0"/>
                <w:lang w:eastAsia="zh-CN"/>
              </w:rPr>
              <w:t>33</w:t>
            </w:r>
            <w:r w:rsidRPr="005647EB">
              <w:rPr>
                <w:rFonts w:cs="v4.2.0"/>
              </w:rPr>
              <w:t>1</w:t>
            </w:r>
            <w:r w:rsidR="002570E4" w:rsidRPr="005647EB">
              <w:rPr>
                <w:rFonts w:cs="v4.2.0"/>
              </w:rPr>
              <w:t xml:space="preserve"> </w:t>
            </w:r>
            <w:r w:rsidR="006848A9" w:rsidRPr="005647EB">
              <w:rPr>
                <w:rFonts w:cs="v4.2.0"/>
              </w:rPr>
              <w:t>[5]</w:t>
            </w:r>
            <w:r w:rsidRPr="005647EB">
              <w:rPr>
                <w:rFonts w:cs="v4.2.0"/>
              </w:rPr>
              <w:t>.</w:t>
            </w:r>
          </w:p>
        </w:tc>
      </w:tr>
      <w:tr w:rsidR="00123ECE" w:rsidRPr="005647EB" w14:paraId="155F72BD" w14:textId="77777777" w:rsidTr="000424D3">
        <w:trPr>
          <w:cantSplit/>
          <w:jc w:val="center"/>
        </w:trPr>
        <w:tc>
          <w:tcPr>
            <w:tcW w:w="3148" w:type="dxa"/>
            <w:shd w:val="clear" w:color="auto" w:fill="auto"/>
          </w:tcPr>
          <w:p w14:paraId="256B2895" w14:textId="2075A3D4"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4" w:type="dxa"/>
            <w:shd w:val="clear" w:color="auto" w:fill="auto"/>
          </w:tcPr>
          <w:p w14:paraId="1B00AD94" w14:textId="77777777" w:rsidR="00123ECE" w:rsidRPr="005647EB" w:rsidRDefault="00123ECE" w:rsidP="002570E4">
            <w:pPr>
              <w:pStyle w:val="TAL"/>
              <w:keepNext w:val="0"/>
              <w:keepLines w:val="0"/>
              <w:rPr>
                <w:rFonts w:cs="Arial"/>
                <w:szCs w:val="18"/>
              </w:rPr>
            </w:pPr>
            <w:r w:rsidRPr="005647EB">
              <w:rPr>
                <w:rFonts w:cs="Arial"/>
                <w:szCs w:val="18"/>
              </w:rPr>
              <w:t>ms</w:t>
            </w:r>
          </w:p>
        </w:tc>
        <w:tc>
          <w:tcPr>
            <w:tcW w:w="2745" w:type="dxa"/>
            <w:shd w:val="clear" w:color="auto" w:fill="auto"/>
          </w:tcPr>
          <w:p w14:paraId="040FCB41" w14:textId="07E4F9C6" w:rsidR="00123ECE" w:rsidRPr="005647EB" w:rsidRDefault="00123ECE" w:rsidP="002570E4">
            <w:pPr>
              <w:pStyle w:val="TAL"/>
              <w:keepNext w:val="0"/>
              <w:keepLines w:val="0"/>
              <w:rPr>
                <w:rFonts w:cs="Arial"/>
                <w:szCs w:val="18"/>
              </w:rPr>
            </w:pPr>
            <w:r w:rsidRPr="005647EB">
              <w:rPr>
                <w:rFonts w:cs="Arial"/>
                <w:szCs w:val="18"/>
              </w:rPr>
              <w:t>3</w:t>
            </w:r>
            <w:r w:rsidR="002570E4" w:rsidRPr="005647EB">
              <w:rPr>
                <w:rFonts w:cs="Arial"/>
                <w:szCs w:val="18"/>
              </w:rPr>
              <w:t xml:space="preserve"> </w:t>
            </w:r>
          </w:p>
        </w:tc>
        <w:tc>
          <w:tcPr>
            <w:tcW w:w="3230" w:type="dxa"/>
            <w:shd w:val="clear" w:color="auto" w:fill="auto"/>
          </w:tcPr>
          <w:p w14:paraId="6CF530D6" w14:textId="4BDDCCEF" w:rsidR="00123ECE" w:rsidRPr="005647EB" w:rsidRDefault="00123ECE"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tc>
      </w:tr>
      <w:tr w:rsidR="00123ECE" w:rsidRPr="005647EB" w14:paraId="2599EC0A" w14:textId="77777777" w:rsidTr="000424D3">
        <w:trPr>
          <w:cantSplit/>
          <w:jc w:val="center"/>
        </w:trPr>
        <w:tc>
          <w:tcPr>
            <w:tcW w:w="3148" w:type="dxa"/>
            <w:shd w:val="clear" w:color="auto" w:fill="auto"/>
          </w:tcPr>
          <w:p w14:paraId="09C16CD8"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604" w:type="dxa"/>
            <w:shd w:val="clear" w:color="auto" w:fill="auto"/>
          </w:tcPr>
          <w:p w14:paraId="5C794613"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33823C2B"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shd w:val="clear" w:color="auto" w:fill="auto"/>
          </w:tcPr>
          <w:p w14:paraId="264AFB5D" w14:textId="77777777" w:rsidR="00123ECE" w:rsidRPr="005647EB" w:rsidRDefault="00123ECE" w:rsidP="002570E4">
            <w:pPr>
              <w:pStyle w:val="TAL"/>
              <w:keepNext w:val="0"/>
              <w:keepLines w:val="0"/>
              <w:rPr>
                <w:rFonts w:cs="Arial"/>
                <w:szCs w:val="18"/>
              </w:rPr>
            </w:pPr>
          </w:p>
        </w:tc>
      </w:tr>
      <w:tr w:rsidR="00123ECE" w:rsidRPr="005647EB" w14:paraId="5920B8D9" w14:textId="77777777" w:rsidTr="000424D3">
        <w:trPr>
          <w:cantSplit/>
          <w:jc w:val="center"/>
        </w:trPr>
        <w:tc>
          <w:tcPr>
            <w:tcW w:w="3148" w:type="dxa"/>
            <w:shd w:val="clear" w:color="auto" w:fill="auto"/>
          </w:tcPr>
          <w:p w14:paraId="1D00F987"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604" w:type="dxa"/>
            <w:shd w:val="clear" w:color="auto" w:fill="auto"/>
          </w:tcPr>
          <w:p w14:paraId="497164DE"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1E3774AA" w14:textId="77777777" w:rsidR="00123ECE" w:rsidRPr="005647EB" w:rsidRDefault="00123ECE" w:rsidP="002570E4">
            <w:pPr>
              <w:pStyle w:val="TAL"/>
              <w:keepNext w:val="0"/>
              <w:keepLines w:val="0"/>
              <w:rPr>
                <w:rFonts w:cs="Arial"/>
                <w:szCs w:val="18"/>
              </w:rPr>
            </w:pPr>
            <w:r w:rsidRPr="005647EB">
              <w:rPr>
                <w:rFonts w:cs="Arial"/>
                <w:szCs w:val="18"/>
              </w:rPr>
              <w:sym w:font="Symbol" w:char="F0A3"/>
            </w:r>
            <w:r w:rsidRPr="005647EB">
              <w:rPr>
                <w:rFonts w:cs="Arial"/>
                <w:szCs w:val="18"/>
              </w:rPr>
              <w:t>30</w:t>
            </w:r>
          </w:p>
        </w:tc>
        <w:tc>
          <w:tcPr>
            <w:tcW w:w="3230" w:type="dxa"/>
            <w:shd w:val="clear" w:color="auto" w:fill="auto"/>
          </w:tcPr>
          <w:p w14:paraId="50835355" w14:textId="07782130" w:rsidR="00123ECE" w:rsidRPr="005647EB" w:rsidRDefault="00123ECE" w:rsidP="002570E4">
            <w:pPr>
              <w:pStyle w:val="TAL"/>
              <w:keepNext w:val="0"/>
              <w:keepLines w:val="0"/>
              <w:rPr>
                <w:rFonts w:cs="Arial"/>
                <w:szCs w:val="18"/>
                <w:lang w:eastAsia="zh-CN"/>
              </w:rPr>
            </w:pPr>
            <w:r w:rsidRPr="005647EB">
              <w:rPr>
                <w:rFonts w:cs="Arial"/>
                <w:szCs w:val="18"/>
              </w:rPr>
              <w:t>UE</w:t>
            </w:r>
            <w:r w:rsidR="002570E4" w:rsidRPr="005647EB">
              <w:rPr>
                <w:rFonts w:cs="Arial"/>
                <w:szCs w:val="18"/>
              </w:rPr>
              <w:t xml:space="preserve"> </w:t>
            </w:r>
            <w:r w:rsidR="005E00A1" w:rsidRPr="005647EB">
              <w:rPr>
                <w:rFonts w:cs="Arial"/>
                <w:szCs w:val="18"/>
              </w:rPr>
              <w:t>shall</w:t>
            </w:r>
            <w:r w:rsidR="002570E4" w:rsidRPr="005647EB">
              <w:rPr>
                <w:rFonts w:cs="Arial"/>
                <w:szCs w:val="18"/>
              </w:rPr>
              <w:t xml:space="preserve"> </w:t>
            </w:r>
            <w:r w:rsidRPr="005647EB">
              <w:rPr>
                <w:rFonts w:cs="Arial"/>
                <w:szCs w:val="18"/>
              </w:rPr>
              <w:t>report</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within</w:t>
            </w:r>
            <w:r w:rsidR="002570E4" w:rsidRPr="005647EB">
              <w:rPr>
                <w:rFonts w:cs="Arial"/>
                <w:szCs w:val="18"/>
              </w:rPr>
              <w:t xml:space="preserve"> </w:t>
            </w:r>
            <w:r w:rsidRPr="005647EB">
              <w:rPr>
                <w:rFonts w:cs="Arial"/>
                <w:szCs w:val="18"/>
              </w:rPr>
              <w:t>25.6s</w:t>
            </w:r>
            <w:r w:rsidR="002570E4" w:rsidRPr="005647EB">
              <w:rPr>
                <w:rFonts w:cs="Arial"/>
                <w:szCs w:val="18"/>
                <w:lang w:eastAsia="zh-CN"/>
              </w:rPr>
              <w:t xml:space="preserve"> </w:t>
            </w:r>
            <w:r w:rsidRPr="005647EB">
              <w:rPr>
                <w:rFonts w:cs="Arial"/>
                <w:szCs w:val="18"/>
                <w:lang w:eastAsia="zh-CN"/>
              </w:rPr>
              <w:t>(</w:t>
            </w:r>
            <w:r w:rsidRPr="005647EB">
              <w:rPr>
                <w:rFonts w:cs="Arial"/>
                <w:szCs w:val="18"/>
              </w:rPr>
              <w:t>20</w:t>
            </w:r>
            <w:r w:rsidR="002570E4" w:rsidRPr="005647EB">
              <w:rPr>
                <w:rFonts w:cs="Arial"/>
                <w:szCs w:val="18"/>
              </w:rPr>
              <w:t xml:space="preserve"> </w:t>
            </w:r>
            <w:r w:rsidRPr="005647EB">
              <w:rPr>
                <w:rFonts w:cs="Arial"/>
                <w:szCs w:val="18"/>
              </w:rPr>
              <w:t>DRX</w:t>
            </w:r>
            <w:r w:rsidR="002570E4" w:rsidRPr="005647EB">
              <w:rPr>
                <w:rFonts w:cs="Arial"/>
                <w:szCs w:val="18"/>
              </w:rPr>
              <w:t xml:space="preserve"> </w:t>
            </w:r>
            <w:r w:rsidRPr="005647EB">
              <w:rPr>
                <w:rFonts w:cs="Arial"/>
                <w:szCs w:val="18"/>
              </w:rPr>
              <w:t>cycles</w:t>
            </w:r>
            <w:r w:rsidRPr="005647EB">
              <w:rPr>
                <w:rFonts w:cs="Arial"/>
                <w:szCs w:val="18"/>
                <w:lang w:eastAsia="zh-CN"/>
              </w:rPr>
              <w:t>)</w:t>
            </w:r>
          </w:p>
        </w:tc>
      </w:tr>
      <w:tr w:rsidR="00123ECE" w:rsidRPr="005647EB" w14:paraId="3517BB6E" w14:textId="77777777" w:rsidTr="000424D3">
        <w:trPr>
          <w:cantSplit/>
          <w:jc w:val="center"/>
        </w:trPr>
        <w:tc>
          <w:tcPr>
            <w:tcW w:w="3148" w:type="dxa"/>
            <w:shd w:val="clear" w:color="auto" w:fill="auto"/>
          </w:tcPr>
          <w:p w14:paraId="576035EC" w14:textId="77777777" w:rsidR="00123ECE" w:rsidRPr="005647EB" w:rsidRDefault="00123ECE" w:rsidP="002570E4">
            <w:pPr>
              <w:pStyle w:val="TAL"/>
              <w:keepNext w:val="0"/>
              <w:keepLines w:val="0"/>
              <w:rPr>
                <w:rFonts w:cs="Arial"/>
                <w:szCs w:val="18"/>
              </w:rPr>
            </w:pPr>
            <w:r w:rsidRPr="005647EB">
              <w:rPr>
                <w:rFonts w:cs="Arial"/>
                <w:szCs w:val="18"/>
              </w:rPr>
              <w:t>T3</w:t>
            </w:r>
          </w:p>
        </w:tc>
        <w:tc>
          <w:tcPr>
            <w:tcW w:w="604" w:type="dxa"/>
            <w:shd w:val="clear" w:color="auto" w:fill="auto"/>
          </w:tcPr>
          <w:p w14:paraId="21017774"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50505303"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shd w:val="clear" w:color="auto" w:fill="auto"/>
          </w:tcPr>
          <w:p w14:paraId="348D8AEF" w14:textId="77777777" w:rsidR="00123ECE" w:rsidRPr="005647EB" w:rsidRDefault="00123ECE" w:rsidP="002570E4">
            <w:pPr>
              <w:pStyle w:val="TAL"/>
              <w:keepNext w:val="0"/>
              <w:keepLines w:val="0"/>
              <w:rPr>
                <w:rFonts w:cs="Arial"/>
                <w:szCs w:val="18"/>
              </w:rPr>
            </w:pPr>
          </w:p>
        </w:tc>
      </w:tr>
    </w:tbl>
    <w:p w14:paraId="6A7E452C" w14:textId="77777777" w:rsidR="00123ECE" w:rsidRPr="005647EB" w:rsidRDefault="00123ECE" w:rsidP="002570E4">
      <w:pPr>
        <w:rPr>
          <w:lang w:eastAsia="zh-CN"/>
        </w:rPr>
      </w:pPr>
    </w:p>
    <w:p w14:paraId="09309D80" w14:textId="77777777" w:rsidR="00123ECE" w:rsidRPr="005647EB" w:rsidRDefault="00123ECE" w:rsidP="002570E4">
      <w:pPr>
        <w:pStyle w:val="Heading5"/>
        <w:keepNext w:val="0"/>
        <w:keepLines w:val="0"/>
      </w:pPr>
      <w:r w:rsidRPr="005647EB">
        <w:t>8.</w:t>
      </w:r>
      <w:r w:rsidRPr="005647EB">
        <w:rPr>
          <w:lang w:eastAsia="zh-CN"/>
        </w:rPr>
        <w:t>3</w:t>
      </w:r>
      <w:r w:rsidRPr="005647EB">
        <w:t>.</w:t>
      </w:r>
      <w:r w:rsidRPr="005647EB">
        <w:rPr>
          <w:lang w:eastAsia="zh-CN"/>
        </w:rPr>
        <w:t>5</w:t>
      </w:r>
      <w:r w:rsidRPr="005647EB">
        <w:t>.4.2</w:t>
      </w:r>
      <w:r w:rsidRPr="005647EB">
        <w:tab/>
        <w:t>Test procedure</w:t>
      </w:r>
    </w:p>
    <w:p w14:paraId="2916FC49" w14:textId="77777777" w:rsidR="00123ECE" w:rsidRPr="005647EB" w:rsidRDefault="00123ECE" w:rsidP="000424D3">
      <w:pPr>
        <w:rPr>
          <w:rFonts w:cs="v4.2.0"/>
          <w:lang w:eastAsia="zh-CN"/>
        </w:rPr>
      </w:pPr>
      <w:r w:rsidRPr="005647EB">
        <w:rPr>
          <w:rFonts w:cs="v4.2.0"/>
        </w:rPr>
        <w:t xml:space="preserve">The test comprises of </w:t>
      </w:r>
      <w:r w:rsidRPr="005647EB">
        <w:t>one active cell and one neighbour cell</w:t>
      </w:r>
      <w:r w:rsidRPr="005647EB">
        <w:rPr>
          <w:rFonts w:cs="v4.2.0"/>
        </w:rPr>
        <w:t xml:space="preserve">. The test consists of three successive time periods, with time durations of T1, T2 and T3 respectively. At the start of time duration T1, the UE does not have any timing information of cell 2. </w:t>
      </w:r>
      <w:r w:rsidR="006848A9" w:rsidRPr="005647EB">
        <w:rPr>
          <w:rFonts w:cs="v4.2.0"/>
        </w:rPr>
        <w:t xml:space="preserve">Gap pattern configuration is configured before T2 begins to enable inter-frequency monitoring. </w:t>
      </w:r>
      <w:r w:rsidRPr="005647EB">
        <w:rPr>
          <w:rFonts w:cs="v4.2.0"/>
        </w:rPr>
        <w:t>Starting T2, cell 2 becomes detectable and the UE is expected to detect and send a measurement report.</w:t>
      </w:r>
    </w:p>
    <w:p w14:paraId="71D94C9D" w14:textId="77777777" w:rsidR="00123ECE" w:rsidRPr="005647EB" w:rsidRDefault="00123ECE" w:rsidP="000424D3">
      <w:pPr>
        <w:keepNext/>
        <w:keepLines/>
        <w:rPr>
          <w:lang w:eastAsia="zh-CN"/>
        </w:rPr>
      </w:pPr>
      <w:r w:rsidRPr="005647EB">
        <w:lastRenderedPageBreak/>
        <w:t xml:space="preserve">In </w:t>
      </w:r>
      <w:r w:rsidRPr="005647EB">
        <w:rPr>
          <w:lang w:eastAsia="zh-CN"/>
        </w:rPr>
        <w:t>the test</w:t>
      </w:r>
      <w:r w:rsidRPr="005647EB">
        <w:t xml:space="preserve"> UE needs to be provided at least once every </w:t>
      </w:r>
      <w:r w:rsidRPr="005647EB">
        <w:rPr>
          <w:lang w:eastAsia="zh-CN"/>
        </w:rPr>
        <w:t>1280</w:t>
      </w:r>
      <w:r w:rsidRPr="005647EB">
        <w:t>ms with new Timing Advance Command MAC control element to restart the Time alig</w:t>
      </w:r>
      <w:r w:rsidRPr="005647EB">
        <w:rPr>
          <w:lang w:eastAsia="zh-CN"/>
        </w:rPr>
        <w:t>n</w:t>
      </w:r>
      <w:r w:rsidRPr="005647EB">
        <w:t>ment timer to keep UE uplink time alignment. Fur</w:t>
      </w:r>
      <w:r w:rsidRPr="005647EB">
        <w:rPr>
          <w:lang w:eastAsia="zh-CN"/>
        </w:rPr>
        <w:t>th</w:t>
      </w:r>
      <w:r w:rsidRPr="005647EB">
        <w:t xml:space="preserve">ermore UE sends </w:t>
      </w:r>
      <w:r w:rsidRPr="005647EB">
        <w:rPr>
          <w:lang w:eastAsia="zh-CN"/>
        </w:rPr>
        <w:t>scheduling request (SR)</w:t>
      </w:r>
      <w:r w:rsidRPr="005647EB">
        <w:t xml:space="preserve"> to obtain allocation to send the measurement report on PUSCH.</w:t>
      </w:r>
    </w:p>
    <w:p w14:paraId="385D29E8" w14:textId="6FD2453E" w:rsidR="00123ECE" w:rsidRPr="005647EB" w:rsidRDefault="00123ECE" w:rsidP="000424D3">
      <w:pPr>
        <w:pStyle w:val="B1"/>
        <w:keepNext/>
        <w:keepLines/>
        <w:ind w:left="709" w:hanging="425"/>
      </w:pPr>
      <w:r w:rsidRPr="005647EB">
        <w:t>1.</w:t>
      </w:r>
      <w:r w:rsidR="00EB52EE" w:rsidRPr="005647EB">
        <w:tab/>
      </w:r>
      <w:r w:rsidRPr="005647EB">
        <w:t xml:space="preserve">Ensure the UE is in </w:t>
      </w:r>
      <w:r w:rsidRPr="005647EB">
        <w:rPr>
          <w:lang w:eastAsia="zh-CN"/>
        </w:rPr>
        <w:t xml:space="preserve">State </w:t>
      </w:r>
      <w:r w:rsidRPr="005647EB">
        <w:t xml:space="preserve">3A-RF according </w:t>
      </w:r>
      <w:r w:rsidR="002570E4" w:rsidRPr="005647EB">
        <w:t>to 3GPP TS</w:t>
      </w:r>
      <w:r w:rsidRPr="005647EB">
        <w:t xml:space="preserve"> 36.508 [7] clause 7.2A.3.</w:t>
      </w:r>
    </w:p>
    <w:p w14:paraId="691D8152" w14:textId="475620B0" w:rsidR="00123ECE" w:rsidRPr="005647EB" w:rsidRDefault="00123ECE" w:rsidP="000424D3">
      <w:pPr>
        <w:pStyle w:val="B1"/>
        <w:ind w:left="709" w:hanging="425"/>
      </w:pPr>
      <w:r w:rsidRPr="005647EB">
        <w:rPr>
          <w:rFonts w:eastAsia="??"/>
        </w:rPr>
        <w:t>2.</w:t>
      </w:r>
      <w:r w:rsidR="00EB52EE" w:rsidRPr="005647EB">
        <w:rPr>
          <w:rFonts w:eastAsia="??"/>
        </w:rPr>
        <w:tab/>
      </w:r>
      <w:r w:rsidRPr="005647EB">
        <w:rPr>
          <w:rFonts w:eastAsia="??"/>
        </w:rPr>
        <w:t xml:space="preserve">Set the parameters according to T1 in Table </w:t>
      </w:r>
      <w:r w:rsidR="006848A9" w:rsidRPr="005647EB">
        <w:rPr>
          <w:rFonts w:eastAsia="??"/>
          <w:lang w:eastAsia="ja-JP"/>
        </w:rPr>
        <w:t>8.3.5.5-1</w:t>
      </w:r>
      <w:r w:rsidRPr="005647EB">
        <w:rPr>
          <w:rFonts w:eastAsia="??"/>
        </w:rPr>
        <w:t xml:space="preserve">. </w:t>
      </w:r>
      <w:r w:rsidRPr="005647EB">
        <w:t xml:space="preserve">Propagation conditions are set according to Annex B clause B.1.1. </w:t>
      </w:r>
      <w:r w:rsidRPr="005647EB">
        <w:rPr>
          <w:rFonts w:eastAsia="??"/>
        </w:rPr>
        <w:t>T1 starts.</w:t>
      </w:r>
    </w:p>
    <w:p w14:paraId="2BF7110A" w14:textId="77777777" w:rsidR="00123ECE" w:rsidRPr="005647EB" w:rsidRDefault="00123ECE" w:rsidP="000424D3">
      <w:pPr>
        <w:pStyle w:val="B1"/>
        <w:ind w:left="709" w:hanging="425"/>
      </w:pPr>
      <w:r w:rsidRPr="005647EB">
        <w:t>3.</w:t>
      </w:r>
      <w:r w:rsidR="00EB52EE" w:rsidRPr="005647EB">
        <w:tab/>
      </w:r>
      <w:r w:rsidRPr="005647EB">
        <w:t xml:space="preserve">SS shall transmit an RRCConnectionReconfiguration </w:t>
      </w:r>
      <w:r w:rsidRPr="005647EB">
        <w:rPr>
          <w:lang w:eastAsia="zh-CN"/>
        </w:rPr>
        <w:t xml:space="preserve">with event A3 configured </w:t>
      </w:r>
      <w:r w:rsidRPr="005647EB">
        <w:t>message.</w:t>
      </w:r>
    </w:p>
    <w:p w14:paraId="405575D7" w14:textId="77777777" w:rsidR="00123ECE" w:rsidRPr="005647EB" w:rsidRDefault="00123ECE" w:rsidP="000424D3">
      <w:pPr>
        <w:pStyle w:val="B1"/>
        <w:ind w:left="709" w:hanging="425"/>
      </w:pPr>
      <w:r w:rsidRPr="005647EB">
        <w:t>4.</w:t>
      </w:r>
      <w:r w:rsidR="00EB52EE" w:rsidRPr="005647EB">
        <w:tab/>
      </w:r>
      <w:r w:rsidRPr="005647EB">
        <w:t>The UE shall transmit RRCConnectionReconfigurationComplete message.</w:t>
      </w:r>
    </w:p>
    <w:p w14:paraId="29967E57" w14:textId="77777777" w:rsidR="00123ECE" w:rsidRPr="005647EB" w:rsidRDefault="00123ECE" w:rsidP="000424D3">
      <w:pPr>
        <w:pStyle w:val="B1"/>
        <w:ind w:left="709" w:hanging="425"/>
      </w:pPr>
      <w:r w:rsidRPr="005647EB">
        <w:t>5.</w:t>
      </w:r>
      <w:r w:rsidR="00EB52EE" w:rsidRPr="005647EB">
        <w:tab/>
      </w:r>
      <w:r w:rsidRPr="005647EB">
        <w:t>When T1 expires, the SS shall switch the power setting from T1 to T2 as specified in Table 8.</w:t>
      </w:r>
      <w:r w:rsidRPr="005647EB">
        <w:rPr>
          <w:lang w:eastAsia="zh-CN"/>
        </w:rPr>
        <w:t>3</w:t>
      </w:r>
      <w:r w:rsidRPr="005647EB">
        <w:t>.</w:t>
      </w:r>
      <w:r w:rsidRPr="005647EB">
        <w:rPr>
          <w:lang w:eastAsia="zh-CN"/>
        </w:rPr>
        <w:t>5</w:t>
      </w:r>
      <w:r w:rsidRPr="005647EB">
        <w:t>.5-1.</w:t>
      </w:r>
    </w:p>
    <w:p w14:paraId="0D79A327" w14:textId="77777777" w:rsidR="00EB52EE" w:rsidRPr="005647EB" w:rsidRDefault="00123ECE" w:rsidP="000424D3">
      <w:pPr>
        <w:pStyle w:val="B1"/>
        <w:ind w:left="709" w:hanging="425"/>
        <w:rPr>
          <w:lang w:eastAsia="zh-CN"/>
        </w:rPr>
      </w:pPr>
      <w:r w:rsidRPr="005647EB">
        <w:t>6.</w:t>
      </w:r>
      <w:r w:rsidR="00EB52EE" w:rsidRPr="005647EB">
        <w:tab/>
      </w:r>
      <w:r w:rsidRPr="005647EB">
        <w:t>UE shall transmit a MeasurementReport message triggered by Event A3</w:t>
      </w:r>
      <w:r w:rsidRPr="005647EB">
        <w:rPr>
          <w:lang w:eastAsia="zh-CN"/>
        </w:rPr>
        <w:t>.</w:t>
      </w:r>
    </w:p>
    <w:p w14:paraId="0E74D6F4" w14:textId="77777777" w:rsidR="00EB52EE" w:rsidRPr="005647EB" w:rsidRDefault="00EB52EE" w:rsidP="000424D3">
      <w:pPr>
        <w:pStyle w:val="B1"/>
        <w:ind w:left="709" w:hanging="425"/>
        <w:rPr>
          <w:lang w:eastAsia="zh-CN"/>
        </w:rPr>
      </w:pPr>
      <w:r w:rsidRPr="005647EB">
        <w:rPr>
          <w:lang w:eastAsia="zh-CN"/>
        </w:rPr>
        <w:t>7.</w:t>
      </w:r>
      <w:r w:rsidRPr="005647EB">
        <w:rPr>
          <w:lang w:eastAsia="zh-CN"/>
        </w:rPr>
        <w:tab/>
        <w:t>The SS shall transmit an RRCConnectionReconfiguration message during period T2. The RRC message shall release MeasGapConfig according to Table 8.3.5.4.3-10.</w:t>
      </w:r>
    </w:p>
    <w:p w14:paraId="33670291" w14:textId="77777777" w:rsidR="00123ECE" w:rsidRPr="005647EB" w:rsidRDefault="00EB52EE" w:rsidP="000424D3">
      <w:pPr>
        <w:pStyle w:val="B1"/>
        <w:ind w:left="709" w:hanging="425"/>
        <w:rPr>
          <w:lang w:eastAsia="zh-CN"/>
        </w:rPr>
      </w:pPr>
      <w:r w:rsidRPr="005647EB">
        <w:rPr>
          <w:lang w:eastAsia="zh-CN"/>
        </w:rPr>
        <w:t>8.</w:t>
      </w:r>
      <w:r w:rsidRPr="005647EB">
        <w:rPr>
          <w:lang w:eastAsia="zh-CN"/>
        </w:rPr>
        <w:tab/>
        <w:t>The UE shall transmit RRCConnectionReconfigurationComplete message.</w:t>
      </w:r>
    </w:p>
    <w:p w14:paraId="11DA49CC" w14:textId="77777777" w:rsidR="00123ECE" w:rsidRPr="005647EB" w:rsidRDefault="00EB52EE" w:rsidP="000424D3">
      <w:pPr>
        <w:pStyle w:val="B1"/>
        <w:ind w:left="709" w:hanging="425"/>
        <w:rPr>
          <w:lang w:eastAsia="zh-CN"/>
        </w:rPr>
      </w:pPr>
      <w:r w:rsidRPr="005647EB">
        <w:rPr>
          <w:lang w:eastAsia="zh-CN"/>
        </w:rPr>
        <w:t>9</w:t>
      </w:r>
      <w:r w:rsidR="00123ECE" w:rsidRPr="005647EB">
        <w:rPr>
          <w:lang w:eastAsia="zh-CN"/>
        </w:rPr>
        <w:t>.</w:t>
      </w:r>
      <w:r w:rsidRPr="005647EB">
        <w:rPr>
          <w:lang w:eastAsia="zh-CN"/>
        </w:rPr>
        <w:tab/>
      </w:r>
      <w:r w:rsidR="00123ECE" w:rsidRPr="005647EB">
        <w:t xml:space="preserve">SS shall transmit an RRCConnectionReconfiguration message during period T2, </w:t>
      </w:r>
      <w:r w:rsidR="00123ECE" w:rsidRPr="005647EB">
        <w:rPr>
          <w:lang w:eastAsia="zh-CN"/>
        </w:rPr>
        <w:t xml:space="preserve">The </w:t>
      </w:r>
      <w:r w:rsidR="00123ECE" w:rsidRPr="005647EB">
        <w:t xml:space="preserve">RRC message shall create a measurement report configuration with purpose </w:t>
      </w:r>
      <w:r w:rsidR="00123ECE" w:rsidRPr="005647EB">
        <w:rPr>
          <w:i/>
        </w:rPr>
        <w:t>reportCGI</w:t>
      </w:r>
      <w:r w:rsidR="00123ECE" w:rsidRPr="005647EB">
        <w:t xml:space="preserve"> and </w:t>
      </w:r>
      <w:r w:rsidR="00123ECE" w:rsidRPr="005647EB">
        <w:rPr>
          <w:i/>
        </w:rPr>
        <w:t>si-RequestForHO</w:t>
      </w:r>
      <w:r w:rsidR="00123ECE" w:rsidRPr="005647EB">
        <w:t xml:space="preserve"> set to TRUE.</w:t>
      </w:r>
    </w:p>
    <w:p w14:paraId="7E4DD7C5" w14:textId="77777777" w:rsidR="00123ECE" w:rsidRPr="005647EB" w:rsidRDefault="00EB52EE" w:rsidP="000424D3">
      <w:pPr>
        <w:pStyle w:val="B1"/>
        <w:ind w:left="709" w:hanging="425"/>
        <w:rPr>
          <w:lang w:eastAsia="zh-CN"/>
        </w:rPr>
      </w:pPr>
      <w:r w:rsidRPr="005647EB">
        <w:rPr>
          <w:lang w:eastAsia="zh-CN"/>
        </w:rPr>
        <w:t>10</w:t>
      </w:r>
      <w:r w:rsidR="00123ECE" w:rsidRPr="005647EB">
        <w:rPr>
          <w:lang w:eastAsia="zh-CN"/>
        </w:rPr>
        <w:t>.</w:t>
      </w:r>
      <w:r w:rsidRPr="005647EB">
        <w:rPr>
          <w:lang w:eastAsia="zh-CN"/>
        </w:rPr>
        <w:tab/>
      </w:r>
      <w:r w:rsidR="00123ECE" w:rsidRPr="005647EB">
        <w:rPr>
          <w:lang w:eastAsia="zh-CN"/>
        </w:rPr>
        <w:t>The SS shall start T3 timer when the last TTI containing the RRC message implying SI reading is sent to UE.</w:t>
      </w:r>
    </w:p>
    <w:p w14:paraId="0B5B9768" w14:textId="77777777" w:rsidR="00123ECE" w:rsidRPr="005647EB" w:rsidRDefault="00EB52EE" w:rsidP="000424D3">
      <w:pPr>
        <w:pStyle w:val="B1"/>
        <w:ind w:left="709" w:hanging="425"/>
        <w:rPr>
          <w:lang w:eastAsia="zh-CN"/>
        </w:rPr>
      </w:pPr>
      <w:r w:rsidRPr="005647EB">
        <w:t>11</w:t>
      </w:r>
      <w:r w:rsidR="00123ECE" w:rsidRPr="005647EB">
        <w:t>.</w:t>
      </w:r>
      <w:r w:rsidRPr="005647EB">
        <w:tab/>
      </w:r>
      <w:r w:rsidR="00123ECE" w:rsidRPr="005647EB">
        <w:t>The UE shall transmit RRCConnectionReconfigurationComplete message.</w:t>
      </w:r>
    </w:p>
    <w:p w14:paraId="53CC278E" w14:textId="77777777" w:rsidR="00123ECE" w:rsidRPr="005647EB" w:rsidRDefault="00123ECE" w:rsidP="000424D3">
      <w:pPr>
        <w:pStyle w:val="B1"/>
        <w:ind w:left="709" w:hanging="425"/>
      </w:pPr>
      <w:r w:rsidRPr="005647EB">
        <w:rPr>
          <w:lang w:eastAsia="zh-CN"/>
        </w:rPr>
        <w:t>1</w:t>
      </w:r>
      <w:r w:rsidR="00EB52EE" w:rsidRPr="005647EB">
        <w:rPr>
          <w:lang w:eastAsia="zh-CN"/>
        </w:rPr>
        <w:t>2</w:t>
      </w:r>
      <w:r w:rsidRPr="005647EB">
        <w:rPr>
          <w:lang w:eastAsia="zh-CN"/>
        </w:rPr>
        <w:t>.</w:t>
      </w:r>
      <w:r w:rsidR="00EB52EE" w:rsidRPr="005647EB">
        <w:rPr>
          <w:lang w:eastAsia="zh-CN"/>
        </w:rPr>
        <w:tab/>
      </w:r>
      <w:r w:rsidRPr="005647EB">
        <w:t>UE shall transmit a measurement report containing the cell global identifier of cell 2 within 170 milliseconds from the start of T3.</w:t>
      </w:r>
      <w:r w:rsidRPr="005647EB">
        <w:rPr>
          <w:lang w:eastAsia="zh-CN"/>
        </w:rPr>
        <w:t xml:space="preserve"> </w:t>
      </w:r>
      <w:r w:rsidRPr="005647EB">
        <w:t>If the overall delays measured from the beginning of time period T</w:t>
      </w:r>
      <w:r w:rsidRPr="005647EB">
        <w:rPr>
          <w:lang w:eastAsia="zh-CN"/>
        </w:rPr>
        <w:t>3</w:t>
      </w:r>
      <w:r w:rsidRPr="005647EB">
        <w:t xml:space="preserve"> is less than </w:t>
      </w:r>
      <w:r w:rsidRPr="005647EB">
        <w:rPr>
          <w:lang w:eastAsia="zh-CN"/>
        </w:rPr>
        <w:t>170</w:t>
      </w:r>
      <w:r w:rsidRPr="005647EB">
        <w:t xml:space="preserve"> ms then the number of successful tests is increased by one. If the UE fails to report</w:t>
      </w:r>
      <w:r w:rsidRPr="005647EB">
        <w:rPr>
          <w:lang w:eastAsia="zh-CN"/>
        </w:rPr>
        <w:t xml:space="preserve"> the cell global identifier </w:t>
      </w:r>
      <w:r w:rsidRPr="005647EB">
        <w:t>within the overall delays measured requirement then the number of failure tests is increased by one.</w:t>
      </w:r>
    </w:p>
    <w:p w14:paraId="5A1643F5" w14:textId="77777777" w:rsidR="00123ECE" w:rsidRPr="005647EB" w:rsidRDefault="00123ECE" w:rsidP="000424D3">
      <w:pPr>
        <w:pStyle w:val="B1"/>
        <w:ind w:left="709" w:hanging="425"/>
      </w:pPr>
      <w:r w:rsidRPr="005647EB">
        <w:rPr>
          <w:lang w:eastAsia="zh-CN"/>
        </w:rPr>
        <w:t>1</w:t>
      </w:r>
      <w:r w:rsidR="00EB52EE" w:rsidRPr="005647EB">
        <w:rPr>
          <w:lang w:eastAsia="zh-CN"/>
        </w:rPr>
        <w:t>3</w:t>
      </w:r>
      <w:r w:rsidRPr="005647EB">
        <w:t>.</w:t>
      </w:r>
      <w:r w:rsidR="00EB52EE" w:rsidRPr="005647EB">
        <w:tab/>
      </w:r>
      <w:r w:rsidRPr="005647EB">
        <w:t xml:space="preserve">After the SS receive the MeasurementReport message </w:t>
      </w:r>
      <w:r w:rsidR="00EB52EE" w:rsidRPr="005647EB">
        <w:t>(</w:t>
      </w:r>
      <w:r w:rsidRPr="005647EB">
        <w:t xml:space="preserve">in step </w:t>
      </w:r>
      <w:r w:rsidRPr="005647EB">
        <w:rPr>
          <w:lang w:eastAsia="zh-CN"/>
        </w:rPr>
        <w:t>1</w:t>
      </w:r>
      <w:r w:rsidR="00EB52EE" w:rsidRPr="005647EB">
        <w:rPr>
          <w:lang w:eastAsia="zh-CN"/>
        </w:rPr>
        <w:t>2</w:t>
      </w:r>
      <w:r w:rsidRPr="005647EB">
        <w:t>) or when T</w:t>
      </w:r>
      <w:r w:rsidRPr="005647EB">
        <w:rPr>
          <w:lang w:eastAsia="zh-CN"/>
        </w:rPr>
        <w:t>3</w:t>
      </w:r>
      <w:r w:rsidRPr="005647EB">
        <w:t xml:space="preserve"> expires, the SS shall transmit RRCConnectionRelease message to release the RRC connection which includes the release of the established radio bearers as well as all radio resources.</w:t>
      </w:r>
    </w:p>
    <w:p w14:paraId="2339F1E3" w14:textId="77777777" w:rsidR="00123ECE" w:rsidRPr="005647EB" w:rsidRDefault="00123ECE" w:rsidP="000424D3">
      <w:pPr>
        <w:pStyle w:val="B1"/>
        <w:ind w:left="709" w:hanging="425"/>
      </w:pPr>
      <w:r w:rsidRPr="005647EB">
        <w:rPr>
          <w:lang w:eastAsia="zh-CN"/>
        </w:rPr>
        <w:t>1</w:t>
      </w:r>
      <w:r w:rsidR="00EB52EE" w:rsidRPr="005647EB">
        <w:rPr>
          <w:lang w:eastAsia="zh-CN"/>
        </w:rPr>
        <w:t>4</w:t>
      </w:r>
      <w:r w:rsidRPr="005647EB">
        <w:t>.</w:t>
      </w:r>
      <w:r w:rsidR="00EB52EE" w:rsidRPr="005647EB">
        <w:tab/>
      </w:r>
      <w:r w:rsidRPr="005647EB">
        <w:t>Set Cell 2 physical cell identity = ((current cell 2 physical cell identity + 1) mod 14 + 2) for next iteration of the test procedure loop.</w:t>
      </w:r>
    </w:p>
    <w:p w14:paraId="407077E0" w14:textId="77777777" w:rsidR="000424D3" w:rsidRPr="005647EB" w:rsidRDefault="00123ECE" w:rsidP="000424D3">
      <w:pPr>
        <w:pStyle w:val="B1"/>
        <w:ind w:left="709" w:hanging="425"/>
      </w:pPr>
      <w:r w:rsidRPr="005647EB">
        <w:rPr>
          <w:lang w:eastAsia="zh-CN"/>
        </w:rPr>
        <w:t>1</w:t>
      </w:r>
      <w:r w:rsidR="00EB52EE" w:rsidRPr="005647EB">
        <w:rPr>
          <w:lang w:eastAsia="zh-CN"/>
        </w:rPr>
        <w:t>5</w:t>
      </w:r>
      <w:r w:rsidRPr="005647EB">
        <w:t>.</w:t>
      </w:r>
      <w:r w:rsidR="00EB52EE" w:rsidRPr="005647EB">
        <w:tab/>
      </w:r>
      <w:r w:rsidRPr="005647EB">
        <w:t>After the RRC connection release, the SS:</w:t>
      </w:r>
    </w:p>
    <w:p w14:paraId="439C69FD" w14:textId="77777777" w:rsidR="000424D3" w:rsidRPr="005647EB" w:rsidRDefault="00123ECE" w:rsidP="000424D3">
      <w:pPr>
        <w:pStyle w:val="B2"/>
      </w:pPr>
      <w:r w:rsidRPr="005647EB">
        <w:t>-</w:t>
      </w:r>
      <w:r w:rsidR="000424D3"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0424D3" w:rsidRPr="005647EB">
        <w:t xml:space="preserve">; </w:t>
      </w:r>
      <w:r w:rsidRPr="005647EB">
        <w:t>or</w:t>
      </w:r>
    </w:p>
    <w:p w14:paraId="010149D1" w14:textId="7257A8E7" w:rsidR="00123ECE" w:rsidRPr="005647EB" w:rsidRDefault="00123ECE" w:rsidP="000424D3">
      <w:pPr>
        <w:pStyle w:val="B2"/>
      </w:pPr>
      <w:r w:rsidRPr="005647EB">
        <w:t>-</w:t>
      </w:r>
      <w:r w:rsidR="000424D3" w:rsidRPr="005647EB">
        <w:tab/>
      </w:r>
      <w:r w:rsidRPr="005647EB">
        <w:t xml:space="preserve">switches off and on the UE and ensures the UE is in State 3A-RF according </w:t>
      </w:r>
      <w:r w:rsidR="002570E4" w:rsidRPr="005647EB">
        <w:t>to 3GPP TS</w:t>
      </w:r>
      <w:r w:rsidRPr="005647EB">
        <w:t xml:space="preserve"> 36.508 [7] clause</w:t>
      </w:r>
      <w:r w:rsidR="000424D3" w:rsidRPr="005647EB">
        <w:t> </w:t>
      </w:r>
      <w:r w:rsidRPr="005647EB">
        <w:t>7.2A.3.</w:t>
      </w:r>
    </w:p>
    <w:p w14:paraId="29797AD1" w14:textId="77777777" w:rsidR="00123ECE" w:rsidRPr="005647EB" w:rsidRDefault="00123ECE" w:rsidP="000424D3">
      <w:pPr>
        <w:pStyle w:val="B1"/>
        <w:ind w:left="709" w:hanging="425"/>
      </w:pPr>
      <w:r w:rsidRPr="005647EB">
        <w:t>1</w:t>
      </w:r>
      <w:r w:rsidR="00EB52EE" w:rsidRPr="005647EB">
        <w:rPr>
          <w:lang w:eastAsia="zh-CN"/>
        </w:rPr>
        <w:t>6</w:t>
      </w:r>
      <w:r w:rsidRPr="005647EB">
        <w:t>.</w:t>
      </w:r>
      <w:r w:rsidR="00EB52EE" w:rsidRPr="005647EB">
        <w:tab/>
      </w:r>
      <w:r w:rsidRPr="005647EB">
        <w:t>Repeat step 2-</w:t>
      </w:r>
      <w:r w:rsidR="00EB52EE" w:rsidRPr="005647EB">
        <w:rPr>
          <w:lang w:eastAsia="zh-CN"/>
        </w:rPr>
        <w:t>15</w:t>
      </w:r>
      <w:r w:rsidR="00EB52EE" w:rsidRPr="005647EB">
        <w:t xml:space="preserve"> </w:t>
      </w:r>
      <w:r w:rsidRPr="005647EB">
        <w:t xml:space="preserve">until the confidence level according to </w:t>
      </w:r>
      <w:r w:rsidRPr="005647EB">
        <w:rPr>
          <w:rFonts w:eastAsia="??"/>
        </w:rPr>
        <w:t>Tables G.2.3-1 in Annex G clause G.2 is achieved.</w:t>
      </w:r>
    </w:p>
    <w:p w14:paraId="34697DFE" w14:textId="77777777" w:rsidR="00123ECE" w:rsidRPr="005647EB" w:rsidRDefault="00123ECE" w:rsidP="002570E4">
      <w:pPr>
        <w:pStyle w:val="Heading5"/>
        <w:keepNext w:val="0"/>
        <w:keepLines w:val="0"/>
      </w:pPr>
      <w:r w:rsidRPr="005647EB">
        <w:t>8.</w:t>
      </w:r>
      <w:r w:rsidRPr="005647EB">
        <w:rPr>
          <w:lang w:eastAsia="zh-CN"/>
        </w:rPr>
        <w:t>3</w:t>
      </w:r>
      <w:r w:rsidRPr="005647EB">
        <w:t>.</w:t>
      </w:r>
      <w:r w:rsidRPr="005647EB">
        <w:rPr>
          <w:lang w:eastAsia="zh-CN"/>
        </w:rPr>
        <w:t>5</w:t>
      </w:r>
      <w:r w:rsidRPr="005647EB">
        <w:t>.4.3</w:t>
      </w:r>
      <w:r w:rsidRPr="005647EB">
        <w:tab/>
        <w:t>Message contents</w:t>
      </w:r>
    </w:p>
    <w:p w14:paraId="4E1344FD" w14:textId="09C334DF"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w:t>
      </w:r>
    </w:p>
    <w:p w14:paraId="544A7996" w14:textId="77777777" w:rsidR="00123ECE" w:rsidRPr="005647EB" w:rsidRDefault="00123ECE" w:rsidP="002570E4">
      <w:pPr>
        <w:pStyle w:val="TH"/>
        <w:keepNext w:val="0"/>
        <w:keepLines w:val="0"/>
        <w:rPr>
          <w:lang w:eastAsia="zh-CN"/>
        </w:rPr>
      </w:pPr>
      <w:r w:rsidRPr="005647EB">
        <w:t xml:space="preserve">Table </w:t>
      </w:r>
      <w:r w:rsidRPr="005647EB">
        <w:rPr>
          <w:lang w:eastAsia="zh-CN"/>
        </w:rPr>
        <w:t>8.3.5.4.3</w:t>
      </w:r>
      <w:r w:rsidRPr="005647EB">
        <w:t xml:space="preserve">-1: Common </w:t>
      </w:r>
      <w:r w:rsidRPr="005647EB">
        <w:rPr>
          <w:lang w:eastAsia="zh-CN"/>
        </w:rPr>
        <w:t xml:space="preserve">Exception messages </w:t>
      </w:r>
      <w:r w:rsidRPr="005647EB">
        <w:rPr>
          <w:rFonts w:cs="v4.2.0"/>
        </w:rPr>
        <w:t xml:space="preserve">for </w:t>
      </w:r>
      <w:r w:rsidRPr="005647EB">
        <w:t>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24B10503" w14:textId="77777777" w:rsidTr="000424D3">
        <w:trPr>
          <w:cantSplit/>
          <w:jc w:val="center"/>
        </w:trPr>
        <w:tc>
          <w:tcPr>
            <w:tcW w:w="8022" w:type="dxa"/>
            <w:gridSpan w:val="2"/>
          </w:tcPr>
          <w:p w14:paraId="48273F37" w14:textId="3FE6E767" w:rsidR="00123ECE" w:rsidRPr="005647EB" w:rsidRDefault="00123EC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2536CD48" w14:textId="77777777" w:rsidTr="000424D3">
        <w:trPr>
          <w:cantSplit/>
          <w:jc w:val="center"/>
        </w:trPr>
        <w:tc>
          <w:tcPr>
            <w:tcW w:w="5692" w:type="dxa"/>
          </w:tcPr>
          <w:p w14:paraId="361A0A60" w14:textId="796098A8"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200CC6E4" w14:textId="77777777" w:rsidR="00123ECE" w:rsidRPr="005647EB" w:rsidRDefault="00123ECE" w:rsidP="002570E4">
            <w:pPr>
              <w:pStyle w:val="TAL"/>
              <w:keepNext w:val="0"/>
              <w:keepLines w:val="0"/>
              <w:rPr>
                <w:lang w:eastAsia="zh-CN"/>
              </w:rPr>
            </w:pPr>
          </w:p>
        </w:tc>
      </w:tr>
      <w:tr w:rsidR="00123ECE" w:rsidRPr="005647EB" w14:paraId="652F6C2C" w14:textId="77777777" w:rsidTr="000424D3">
        <w:trPr>
          <w:cantSplit/>
          <w:jc w:val="center"/>
        </w:trPr>
        <w:tc>
          <w:tcPr>
            <w:tcW w:w="5692" w:type="dxa"/>
          </w:tcPr>
          <w:p w14:paraId="426DFC54" w14:textId="534C3A1F"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1075ECB3" w14:textId="7E0DF74F" w:rsidR="00123ECE" w:rsidRPr="005647EB" w:rsidRDefault="00123ECE" w:rsidP="002570E4">
            <w:pPr>
              <w:pStyle w:val="TAL"/>
              <w:keepNext w:val="0"/>
              <w:keepLines w:val="0"/>
            </w:pPr>
            <w:r w:rsidRPr="005647EB">
              <w:t>Table</w:t>
            </w:r>
            <w:r w:rsidR="002570E4" w:rsidRPr="005647EB">
              <w:t xml:space="preserve"> </w:t>
            </w:r>
            <w:r w:rsidRPr="005647EB">
              <w:t>H.3.1-7</w:t>
            </w:r>
          </w:p>
          <w:p w14:paraId="17063BC3" w14:textId="3653652F" w:rsidR="00123ECE" w:rsidRPr="005647EB" w:rsidRDefault="00123ECE" w:rsidP="002570E4">
            <w:pPr>
              <w:pStyle w:val="TAL"/>
              <w:keepNext w:val="0"/>
              <w:keepLines w:val="0"/>
              <w:rPr>
                <w:lang w:eastAsia="zh-CN"/>
              </w:rPr>
            </w:pPr>
            <w:r w:rsidRPr="005647EB">
              <w:t>Table</w:t>
            </w:r>
            <w:r w:rsidR="002570E4" w:rsidRPr="005647EB">
              <w:t xml:space="preserve"> </w:t>
            </w:r>
            <w:r w:rsidRPr="005647EB">
              <w:t>H.3.1-9</w:t>
            </w:r>
          </w:p>
        </w:tc>
      </w:tr>
    </w:tbl>
    <w:p w14:paraId="6755C6FF" w14:textId="77777777" w:rsidR="00123ECE" w:rsidRPr="005647EB" w:rsidRDefault="00123ECE" w:rsidP="002570E4">
      <w:pPr>
        <w:rPr>
          <w:lang w:eastAsia="zh-CN"/>
        </w:rPr>
      </w:pPr>
    </w:p>
    <w:p w14:paraId="60C01DDE" w14:textId="77777777" w:rsidR="00123ECE" w:rsidRPr="005647EB" w:rsidRDefault="00123ECE" w:rsidP="002570E4">
      <w:pPr>
        <w:pStyle w:val="TH"/>
        <w:keepNext w:val="0"/>
        <w:keepLines w:val="0"/>
      </w:pPr>
      <w:r w:rsidRPr="005647EB">
        <w:lastRenderedPageBreak/>
        <w:t xml:space="preserve">Table </w:t>
      </w:r>
      <w:r w:rsidRPr="005647EB">
        <w:rPr>
          <w:lang w:eastAsia="zh-CN"/>
        </w:rPr>
        <w:t>8.3.5.4.3</w:t>
      </w:r>
      <w:r w:rsidRPr="005647EB">
        <w:t>-</w:t>
      </w:r>
      <w:r w:rsidRPr="005647EB">
        <w:rPr>
          <w:lang w:eastAsia="zh-CN"/>
        </w:rPr>
        <w:t>2</w:t>
      </w:r>
      <w:r w:rsidRPr="005647EB">
        <w:t xml:space="preserve">: </w:t>
      </w:r>
      <w:r w:rsidRPr="005647EB">
        <w:rPr>
          <w:i/>
        </w:rPr>
        <w:t>RRCConnectionReconfiguration</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123ECE" w:rsidRPr="005647EB" w14:paraId="47B8BCDA" w14:textId="77777777" w:rsidTr="002570E4">
        <w:trPr>
          <w:jc w:val="center"/>
        </w:trPr>
        <w:tc>
          <w:tcPr>
            <w:tcW w:w="9639" w:type="dxa"/>
            <w:gridSpan w:val="4"/>
          </w:tcPr>
          <w:p w14:paraId="4546C9CE" w14:textId="3D7BB5B0"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2ADFBA32" w14:textId="77777777" w:rsidTr="002570E4">
        <w:trPr>
          <w:jc w:val="center"/>
        </w:trPr>
        <w:tc>
          <w:tcPr>
            <w:tcW w:w="4427" w:type="dxa"/>
          </w:tcPr>
          <w:p w14:paraId="1531C8F2" w14:textId="6160D2F9"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31F6A5E9" w14:textId="77777777" w:rsidR="00123ECE" w:rsidRPr="005647EB" w:rsidRDefault="00123ECE" w:rsidP="002570E4">
            <w:pPr>
              <w:pStyle w:val="TAH"/>
              <w:keepNext w:val="0"/>
              <w:keepLines w:val="0"/>
            </w:pPr>
            <w:r w:rsidRPr="005647EB">
              <w:t>Value/remark</w:t>
            </w:r>
          </w:p>
        </w:tc>
        <w:tc>
          <w:tcPr>
            <w:tcW w:w="1700" w:type="dxa"/>
          </w:tcPr>
          <w:p w14:paraId="5E47A5BF" w14:textId="77777777" w:rsidR="00123ECE" w:rsidRPr="005647EB" w:rsidRDefault="00123ECE" w:rsidP="002570E4">
            <w:pPr>
              <w:pStyle w:val="TAH"/>
              <w:keepNext w:val="0"/>
              <w:keepLines w:val="0"/>
            </w:pPr>
            <w:r w:rsidRPr="005647EB">
              <w:t>Comment</w:t>
            </w:r>
          </w:p>
        </w:tc>
        <w:tc>
          <w:tcPr>
            <w:tcW w:w="1245" w:type="dxa"/>
          </w:tcPr>
          <w:p w14:paraId="7DAE82E0" w14:textId="77777777" w:rsidR="00123ECE" w:rsidRPr="005647EB" w:rsidRDefault="00123ECE" w:rsidP="002570E4">
            <w:pPr>
              <w:pStyle w:val="TAH"/>
              <w:keepNext w:val="0"/>
              <w:keepLines w:val="0"/>
            </w:pPr>
            <w:r w:rsidRPr="005647EB">
              <w:t>Condition</w:t>
            </w:r>
          </w:p>
        </w:tc>
      </w:tr>
      <w:tr w:rsidR="00123ECE" w:rsidRPr="005647EB" w14:paraId="44985218" w14:textId="77777777" w:rsidTr="002570E4">
        <w:trPr>
          <w:jc w:val="center"/>
        </w:trPr>
        <w:tc>
          <w:tcPr>
            <w:tcW w:w="4427" w:type="dxa"/>
          </w:tcPr>
          <w:p w14:paraId="63F6DC84" w14:textId="027BB755" w:rsidR="00123ECE" w:rsidRPr="005647EB" w:rsidRDefault="00123ECE"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10769151" w14:textId="77777777" w:rsidR="00123ECE" w:rsidRPr="005647EB" w:rsidRDefault="00123ECE" w:rsidP="002570E4">
            <w:pPr>
              <w:pStyle w:val="TAL"/>
              <w:keepNext w:val="0"/>
              <w:keepLines w:val="0"/>
            </w:pPr>
          </w:p>
        </w:tc>
        <w:tc>
          <w:tcPr>
            <w:tcW w:w="1700" w:type="dxa"/>
          </w:tcPr>
          <w:p w14:paraId="2FB19057" w14:textId="77777777" w:rsidR="00123ECE" w:rsidRPr="005647EB" w:rsidRDefault="00123ECE" w:rsidP="002570E4">
            <w:pPr>
              <w:pStyle w:val="TAL"/>
              <w:keepNext w:val="0"/>
              <w:keepLines w:val="0"/>
            </w:pPr>
          </w:p>
        </w:tc>
        <w:tc>
          <w:tcPr>
            <w:tcW w:w="1245" w:type="dxa"/>
          </w:tcPr>
          <w:p w14:paraId="49FB311F" w14:textId="77777777" w:rsidR="00123ECE" w:rsidRPr="005647EB" w:rsidRDefault="00123ECE" w:rsidP="002570E4">
            <w:pPr>
              <w:pStyle w:val="TAL"/>
              <w:keepNext w:val="0"/>
              <w:keepLines w:val="0"/>
            </w:pPr>
          </w:p>
        </w:tc>
      </w:tr>
      <w:tr w:rsidR="00123ECE" w:rsidRPr="005647EB" w14:paraId="29DE6998" w14:textId="77777777" w:rsidTr="002570E4">
        <w:trPr>
          <w:jc w:val="center"/>
        </w:trPr>
        <w:tc>
          <w:tcPr>
            <w:tcW w:w="4427" w:type="dxa"/>
          </w:tcPr>
          <w:p w14:paraId="229248C6" w14:textId="57988DF2" w:rsidR="00123ECE" w:rsidRPr="005647EB" w:rsidRDefault="002570E4" w:rsidP="002570E4">
            <w:pPr>
              <w:pStyle w:val="TAL"/>
              <w:keepNext w:val="0"/>
              <w:keepLines w:val="0"/>
              <w:rPr>
                <w:snapToGrid w:val="0"/>
              </w:rPr>
            </w:pPr>
            <w:r w:rsidRPr="005647EB">
              <w:rPr>
                <w:snapToGrid w:val="0"/>
              </w:rPr>
              <w:t xml:space="preserve">  </w:t>
            </w:r>
            <w:r w:rsidR="00123ECE" w:rsidRPr="005647EB">
              <w:rPr>
                <w:snapToGrid w:val="0"/>
              </w:rPr>
              <w:t>rrc-TransactionIdentifier</w:t>
            </w:r>
          </w:p>
        </w:tc>
        <w:tc>
          <w:tcPr>
            <w:tcW w:w="2267" w:type="dxa"/>
          </w:tcPr>
          <w:p w14:paraId="60FE968A" w14:textId="6142EF5E" w:rsidR="00123ECE" w:rsidRPr="005647EB" w:rsidRDefault="00123ECE"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21E21855" w14:textId="77777777" w:rsidR="00123ECE" w:rsidRPr="005647EB" w:rsidRDefault="00123ECE" w:rsidP="002570E4">
            <w:pPr>
              <w:pStyle w:val="TAL"/>
              <w:keepNext w:val="0"/>
              <w:keepLines w:val="0"/>
              <w:rPr>
                <w:snapToGrid w:val="0"/>
              </w:rPr>
            </w:pPr>
          </w:p>
        </w:tc>
        <w:tc>
          <w:tcPr>
            <w:tcW w:w="1245" w:type="dxa"/>
          </w:tcPr>
          <w:p w14:paraId="79CC3371" w14:textId="77777777" w:rsidR="00123ECE" w:rsidRPr="005647EB" w:rsidRDefault="00123ECE" w:rsidP="002570E4">
            <w:pPr>
              <w:pStyle w:val="TAL"/>
              <w:keepNext w:val="0"/>
              <w:keepLines w:val="0"/>
              <w:rPr>
                <w:snapToGrid w:val="0"/>
              </w:rPr>
            </w:pPr>
          </w:p>
        </w:tc>
      </w:tr>
      <w:tr w:rsidR="00123ECE" w:rsidRPr="005647EB" w14:paraId="2214AEBB" w14:textId="77777777" w:rsidTr="002570E4">
        <w:trPr>
          <w:jc w:val="center"/>
        </w:trPr>
        <w:tc>
          <w:tcPr>
            <w:tcW w:w="4427" w:type="dxa"/>
          </w:tcPr>
          <w:p w14:paraId="5485A34A" w14:textId="15A4F6A2" w:rsidR="00123ECE" w:rsidRPr="005647EB" w:rsidRDefault="002570E4" w:rsidP="002570E4">
            <w:pPr>
              <w:pStyle w:val="TAL"/>
              <w:keepNext w:val="0"/>
              <w:keepLines w:val="0"/>
            </w:pPr>
            <w:r w:rsidRPr="005647EB">
              <w:t xml:space="preserve">  </w:t>
            </w:r>
            <w:r w:rsidR="00123ECE" w:rsidRPr="005647EB">
              <w:t>criticalExtensions</w:t>
            </w:r>
            <w:r w:rsidRPr="005647EB">
              <w:t xml:space="preserve"> </w:t>
            </w:r>
            <w:r w:rsidR="00123ECE" w:rsidRPr="005647EB">
              <w:t>CHOICE</w:t>
            </w:r>
            <w:r w:rsidRPr="005647EB">
              <w:t xml:space="preserve"> </w:t>
            </w:r>
            <w:r w:rsidR="00123ECE" w:rsidRPr="005647EB">
              <w:t>{</w:t>
            </w:r>
          </w:p>
        </w:tc>
        <w:tc>
          <w:tcPr>
            <w:tcW w:w="2267" w:type="dxa"/>
          </w:tcPr>
          <w:p w14:paraId="25D63B21" w14:textId="77777777" w:rsidR="00123ECE" w:rsidRPr="005647EB" w:rsidRDefault="00123ECE" w:rsidP="002570E4">
            <w:pPr>
              <w:pStyle w:val="TAL"/>
              <w:keepNext w:val="0"/>
              <w:keepLines w:val="0"/>
            </w:pPr>
          </w:p>
        </w:tc>
        <w:tc>
          <w:tcPr>
            <w:tcW w:w="1700" w:type="dxa"/>
          </w:tcPr>
          <w:p w14:paraId="26A73463" w14:textId="77777777" w:rsidR="00123ECE" w:rsidRPr="005647EB" w:rsidRDefault="00123ECE" w:rsidP="002570E4">
            <w:pPr>
              <w:pStyle w:val="TAL"/>
              <w:keepNext w:val="0"/>
              <w:keepLines w:val="0"/>
            </w:pPr>
          </w:p>
        </w:tc>
        <w:tc>
          <w:tcPr>
            <w:tcW w:w="1245" w:type="dxa"/>
          </w:tcPr>
          <w:p w14:paraId="779173CE" w14:textId="77777777" w:rsidR="00123ECE" w:rsidRPr="005647EB" w:rsidRDefault="00123ECE" w:rsidP="002570E4">
            <w:pPr>
              <w:pStyle w:val="TAL"/>
              <w:keepNext w:val="0"/>
              <w:keepLines w:val="0"/>
            </w:pPr>
          </w:p>
        </w:tc>
      </w:tr>
      <w:tr w:rsidR="00123ECE" w:rsidRPr="005647EB" w14:paraId="4E2C2CC7" w14:textId="77777777" w:rsidTr="002570E4">
        <w:trPr>
          <w:jc w:val="center"/>
        </w:trPr>
        <w:tc>
          <w:tcPr>
            <w:tcW w:w="4427" w:type="dxa"/>
          </w:tcPr>
          <w:p w14:paraId="0E801062" w14:textId="0A0E984C" w:rsidR="00123ECE" w:rsidRPr="005647EB" w:rsidRDefault="002570E4" w:rsidP="002570E4">
            <w:pPr>
              <w:pStyle w:val="TAL"/>
              <w:keepNext w:val="0"/>
              <w:keepLines w:val="0"/>
            </w:pPr>
            <w:r w:rsidRPr="005647EB">
              <w:t xml:space="preserve">     </w:t>
            </w:r>
            <w:r w:rsidR="00123ECE" w:rsidRPr="005647EB">
              <w:t>c1</w:t>
            </w:r>
            <w:r w:rsidRPr="005647EB">
              <w:t xml:space="preserve"> </w:t>
            </w:r>
            <w:r w:rsidR="00123ECE" w:rsidRPr="005647EB">
              <w:t>CHOICE{</w:t>
            </w:r>
          </w:p>
        </w:tc>
        <w:tc>
          <w:tcPr>
            <w:tcW w:w="2267" w:type="dxa"/>
          </w:tcPr>
          <w:p w14:paraId="620127E9" w14:textId="77777777" w:rsidR="00123ECE" w:rsidRPr="005647EB" w:rsidRDefault="00123ECE" w:rsidP="002570E4">
            <w:pPr>
              <w:pStyle w:val="TAL"/>
              <w:keepNext w:val="0"/>
              <w:keepLines w:val="0"/>
            </w:pPr>
          </w:p>
        </w:tc>
        <w:tc>
          <w:tcPr>
            <w:tcW w:w="1700" w:type="dxa"/>
          </w:tcPr>
          <w:p w14:paraId="61650B35" w14:textId="77777777" w:rsidR="00123ECE" w:rsidRPr="005647EB" w:rsidRDefault="00123ECE" w:rsidP="002570E4">
            <w:pPr>
              <w:pStyle w:val="TAL"/>
              <w:keepNext w:val="0"/>
              <w:keepLines w:val="0"/>
            </w:pPr>
          </w:p>
        </w:tc>
        <w:tc>
          <w:tcPr>
            <w:tcW w:w="1245" w:type="dxa"/>
          </w:tcPr>
          <w:p w14:paraId="7C6BC9DD" w14:textId="77777777" w:rsidR="00123ECE" w:rsidRPr="005647EB" w:rsidRDefault="00123ECE" w:rsidP="002570E4">
            <w:pPr>
              <w:pStyle w:val="TAL"/>
              <w:keepNext w:val="0"/>
              <w:keepLines w:val="0"/>
            </w:pPr>
          </w:p>
        </w:tc>
      </w:tr>
      <w:tr w:rsidR="00123ECE" w:rsidRPr="005647EB" w14:paraId="1A67DB7F" w14:textId="77777777" w:rsidTr="002570E4">
        <w:trPr>
          <w:jc w:val="center"/>
        </w:trPr>
        <w:tc>
          <w:tcPr>
            <w:tcW w:w="4427" w:type="dxa"/>
          </w:tcPr>
          <w:p w14:paraId="0FBEB420" w14:textId="328DF8DC" w:rsidR="00123ECE" w:rsidRPr="005647EB" w:rsidRDefault="002570E4" w:rsidP="002570E4">
            <w:pPr>
              <w:pStyle w:val="TAL"/>
              <w:keepNext w:val="0"/>
              <w:keepLines w:val="0"/>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2210DD55" w14:textId="77777777" w:rsidR="00123ECE" w:rsidRPr="005647EB" w:rsidRDefault="00123ECE" w:rsidP="002570E4">
            <w:pPr>
              <w:pStyle w:val="TAL"/>
              <w:keepNext w:val="0"/>
              <w:keepLines w:val="0"/>
            </w:pPr>
          </w:p>
        </w:tc>
        <w:tc>
          <w:tcPr>
            <w:tcW w:w="1700" w:type="dxa"/>
          </w:tcPr>
          <w:p w14:paraId="7C07D812" w14:textId="77777777" w:rsidR="00123ECE" w:rsidRPr="005647EB" w:rsidRDefault="00123ECE" w:rsidP="002570E4">
            <w:pPr>
              <w:pStyle w:val="TAL"/>
              <w:keepNext w:val="0"/>
              <w:keepLines w:val="0"/>
            </w:pPr>
          </w:p>
        </w:tc>
        <w:tc>
          <w:tcPr>
            <w:tcW w:w="1245" w:type="dxa"/>
          </w:tcPr>
          <w:p w14:paraId="53F934B5" w14:textId="77777777" w:rsidR="00123ECE" w:rsidRPr="005647EB" w:rsidRDefault="00123ECE" w:rsidP="002570E4">
            <w:pPr>
              <w:pStyle w:val="TAL"/>
              <w:keepNext w:val="0"/>
              <w:keepLines w:val="0"/>
            </w:pPr>
          </w:p>
        </w:tc>
      </w:tr>
      <w:tr w:rsidR="00123ECE" w:rsidRPr="005647EB" w14:paraId="60606957" w14:textId="77777777" w:rsidTr="002570E4">
        <w:trPr>
          <w:jc w:val="center"/>
        </w:trPr>
        <w:tc>
          <w:tcPr>
            <w:tcW w:w="4427" w:type="dxa"/>
          </w:tcPr>
          <w:p w14:paraId="1D5C6584" w14:textId="6AE18C57" w:rsidR="00123ECE" w:rsidRPr="005647EB" w:rsidRDefault="002570E4" w:rsidP="002570E4">
            <w:pPr>
              <w:pStyle w:val="TAL"/>
              <w:keepNext w:val="0"/>
              <w:keepLines w:val="0"/>
            </w:pPr>
            <w:r w:rsidRPr="005647EB">
              <w:t xml:space="preserve">        </w:t>
            </w:r>
            <w:r w:rsidR="00123ECE" w:rsidRPr="005647EB">
              <w:t>measConfig</w:t>
            </w:r>
            <w:r w:rsidRPr="005647EB">
              <w:t xml:space="preserve"> </w:t>
            </w:r>
          </w:p>
        </w:tc>
        <w:tc>
          <w:tcPr>
            <w:tcW w:w="2267" w:type="dxa"/>
          </w:tcPr>
          <w:p w14:paraId="7CAF2C47" w14:textId="2F3FC370" w:rsidR="00123ECE" w:rsidRPr="005647EB" w:rsidRDefault="00123ECE" w:rsidP="002570E4">
            <w:pPr>
              <w:pStyle w:val="TAL"/>
              <w:keepNext w:val="0"/>
              <w:keepLines w:val="0"/>
            </w:pPr>
            <w:r w:rsidRPr="005647EB">
              <w:t>MeasConfig</w:t>
            </w:r>
            <w:r w:rsidR="002570E4" w:rsidRPr="005647EB">
              <w:t xml:space="preserve"> </w:t>
            </w:r>
            <w:r w:rsidRPr="005647EB">
              <w:t>-DEFAULT</w:t>
            </w:r>
          </w:p>
        </w:tc>
        <w:tc>
          <w:tcPr>
            <w:tcW w:w="1700" w:type="dxa"/>
          </w:tcPr>
          <w:p w14:paraId="674289E4" w14:textId="77777777" w:rsidR="00123ECE" w:rsidRPr="005647EB" w:rsidRDefault="00123ECE" w:rsidP="002570E4">
            <w:pPr>
              <w:pStyle w:val="TAL"/>
              <w:keepNext w:val="0"/>
              <w:keepLines w:val="0"/>
            </w:pPr>
          </w:p>
        </w:tc>
        <w:tc>
          <w:tcPr>
            <w:tcW w:w="1245" w:type="dxa"/>
          </w:tcPr>
          <w:p w14:paraId="7EB0D175" w14:textId="77777777" w:rsidR="00123ECE" w:rsidRPr="005647EB" w:rsidRDefault="00123ECE" w:rsidP="002570E4">
            <w:pPr>
              <w:pStyle w:val="TAL"/>
              <w:keepNext w:val="0"/>
              <w:keepLines w:val="0"/>
            </w:pPr>
          </w:p>
        </w:tc>
      </w:tr>
      <w:tr w:rsidR="00123ECE" w:rsidRPr="005647EB" w14:paraId="23054AEA" w14:textId="77777777" w:rsidTr="002570E4">
        <w:trPr>
          <w:jc w:val="center"/>
        </w:trPr>
        <w:tc>
          <w:tcPr>
            <w:tcW w:w="4427" w:type="dxa"/>
          </w:tcPr>
          <w:p w14:paraId="6DB627E9" w14:textId="62E12BD5" w:rsidR="00123ECE" w:rsidRPr="005647EB" w:rsidRDefault="002570E4" w:rsidP="002570E4">
            <w:pPr>
              <w:pStyle w:val="TAL"/>
              <w:keepNext w:val="0"/>
              <w:keepLines w:val="0"/>
              <w:rPr>
                <w:lang w:eastAsia="zh-CN"/>
              </w:rPr>
            </w:pPr>
            <w:r w:rsidRPr="005647EB">
              <w:rPr>
                <w:lang w:eastAsia="zh-CN"/>
              </w:rPr>
              <w:t xml:space="preserve">        </w:t>
            </w:r>
            <w:r w:rsidR="00123ECE" w:rsidRPr="005647EB">
              <w:t>radioResourceConfigDedicated</w:t>
            </w:r>
          </w:p>
        </w:tc>
        <w:tc>
          <w:tcPr>
            <w:tcW w:w="2267" w:type="dxa"/>
          </w:tcPr>
          <w:p w14:paraId="002618C6" w14:textId="77777777" w:rsidR="00123ECE" w:rsidRPr="005647EB" w:rsidRDefault="00123ECE" w:rsidP="002570E4">
            <w:pPr>
              <w:pStyle w:val="TAL"/>
              <w:keepNext w:val="0"/>
              <w:keepLines w:val="0"/>
            </w:pPr>
            <w:r w:rsidRPr="005647EB">
              <w:t>RadioResourceConfigDedicated-HO</w:t>
            </w:r>
          </w:p>
        </w:tc>
        <w:tc>
          <w:tcPr>
            <w:tcW w:w="1700" w:type="dxa"/>
          </w:tcPr>
          <w:p w14:paraId="5091129C" w14:textId="77777777" w:rsidR="00123ECE" w:rsidRPr="005647EB" w:rsidRDefault="00123ECE" w:rsidP="002570E4">
            <w:pPr>
              <w:pStyle w:val="TAL"/>
              <w:keepNext w:val="0"/>
              <w:keepLines w:val="0"/>
            </w:pPr>
          </w:p>
        </w:tc>
        <w:tc>
          <w:tcPr>
            <w:tcW w:w="1245" w:type="dxa"/>
          </w:tcPr>
          <w:p w14:paraId="6883CABB" w14:textId="77777777" w:rsidR="00123ECE" w:rsidRPr="005647EB" w:rsidRDefault="00123ECE" w:rsidP="002570E4">
            <w:pPr>
              <w:pStyle w:val="TAL"/>
              <w:keepNext w:val="0"/>
              <w:keepLines w:val="0"/>
              <w:rPr>
                <w:lang w:eastAsia="zh-CN"/>
              </w:rPr>
            </w:pPr>
          </w:p>
        </w:tc>
      </w:tr>
      <w:tr w:rsidR="00123ECE" w:rsidRPr="005647EB" w14:paraId="20D723E6" w14:textId="77777777" w:rsidTr="002570E4">
        <w:trPr>
          <w:jc w:val="center"/>
        </w:trPr>
        <w:tc>
          <w:tcPr>
            <w:tcW w:w="4427" w:type="dxa"/>
          </w:tcPr>
          <w:p w14:paraId="1D17CAD4" w14:textId="2F5F29F9" w:rsidR="00123ECE" w:rsidRPr="005647EB" w:rsidRDefault="002570E4" w:rsidP="002570E4">
            <w:pPr>
              <w:pStyle w:val="TAL"/>
              <w:keepNext w:val="0"/>
              <w:keepLines w:val="0"/>
            </w:pPr>
            <w:r w:rsidRPr="005647EB">
              <w:rPr>
                <w:lang w:eastAsia="zh-CN"/>
              </w:rPr>
              <w:t xml:space="preserve">      </w:t>
            </w:r>
            <w:r w:rsidR="00123ECE" w:rsidRPr="005647EB">
              <w:rPr>
                <w:lang w:eastAsia="zh-CN"/>
              </w:rPr>
              <w:t>}</w:t>
            </w:r>
          </w:p>
        </w:tc>
        <w:tc>
          <w:tcPr>
            <w:tcW w:w="2267" w:type="dxa"/>
          </w:tcPr>
          <w:p w14:paraId="34CCD5FF" w14:textId="77777777" w:rsidR="00123ECE" w:rsidRPr="005647EB" w:rsidRDefault="00123ECE" w:rsidP="002570E4">
            <w:pPr>
              <w:pStyle w:val="TAL"/>
              <w:keepNext w:val="0"/>
              <w:keepLines w:val="0"/>
            </w:pPr>
          </w:p>
        </w:tc>
        <w:tc>
          <w:tcPr>
            <w:tcW w:w="1700" w:type="dxa"/>
          </w:tcPr>
          <w:p w14:paraId="313A6D35" w14:textId="77777777" w:rsidR="00123ECE" w:rsidRPr="005647EB" w:rsidRDefault="00123ECE" w:rsidP="002570E4">
            <w:pPr>
              <w:pStyle w:val="TAL"/>
              <w:keepNext w:val="0"/>
              <w:keepLines w:val="0"/>
            </w:pPr>
          </w:p>
        </w:tc>
        <w:tc>
          <w:tcPr>
            <w:tcW w:w="1245" w:type="dxa"/>
          </w:tcPr>
          <w:p w14:paraId="297C4E5E" w14:textId="77777777" w:rsidR="00123ECE" w:rsidRPr="005647EB" w:rsidRDefault="00123ECE" w:rsidP="002570E4">
            <w:pPr>
              <w:pStyle w:val="TAL"/>
              <w:keepNext w:val="0"/>
              <w:keepLines w:val="0"/>
            </w:pPr>
          </w:p>
        </w:tc>
      </w:tr>
      <w:tr w:rsidR="00123ECE" w:rsidRPr="005647EB" w14:paraId="59CF7594" w14:textId="77777777" w:rsidTr="002570E4">
        <w:trPr>
          <w:jc w:val="center"/>
        </w:trPr>
        <w:tc>
          <w:tcPr>
            <w:tcW w:w="4427" w:type="dxa"/>
          </w:tcPr>
          <w:p w14:paraId="7888E76C" w14:textId="5F2523C9"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37231544" w14:textId="77777777" w:rsidR="00123ECE" w:rsidRPr="005647EB" w:rsidRDefault="00123ECE" w:rsidP="002570E4">
            <w:pPr>
              <w:pStyle w:val="TAL"/>
              <w:keepNext w:val="0"/>
              <w:keepLines w:val="0"/>
            </w:pPr>
          </w:p>
        </w:tc>
        <w:tc>
          <w:tcPr>
            <w:tcW w:w="1700" w:type="dxa"/>
          </w:tcPr>
          <w:p w14:paraId="57F3B56E" w14:textId="77777777" w:rsidR="00123ECE" w:rsidRPr="005647EB" w:rsidRDefault="00123ECE" w:rsidP="002570E4">
            <w:pPr>
              <w:pStyle w:val="TAL"/>
              <w:keepNext w:val="0"/>
              <w:keepLines w:val="0"/>
            </w:pPr>
          </w:p>
        </w:tc>
        <w:tc>
          <w:tcPr>
            <w:tcW w:w="1245" w:type="dxa"/>
          </w:tcPr>
          <w:p w14:paraId="3B843419" w14:textId="77777777" w:rsidR="00123ECE" w:rsidRPr="005647EB" w:rsidRDefault="00123ECE" w:rsidP="002570E4">
            <w:pPr>
              <w:pStyle w:val="TAL"/>
              <w:keepNext w:val="0"/>
              <w:keepLines w:val="0"/>
            </w:pPr>
          </w:p>
        </w:tc>
      </w:tr>
      <w:tr w:rsidR="00123ECE" w:rsidRPr="005647EB" w14:paraId="7F724EBB" w14:textId="77777777" w:rsidTr="002570E4">
        <w:trPr>
          <w:jc w:val="center"/>
        </w:trPr>
        <w:tc>
          <w:tcPr>
            <w:tcW w:w="4427" w:type="dxa"/>
          </w:tcPr>
          <w:p w14:paraId="06DE8815" w14:textId="1B8FE36F" w:rsidR="00123ECE" w:rsidRPr="005647EB" w:rsidRDefault="002570E4" w:rsidP="002570E4">
            <w:pPr>
              <w:pStyle w:val="TAL"/>
              <w:keepNext w:val="0"/>
              <w:keepLines w:val="0"/>
            </w:pPr>
            <w:r w:rsidRPr="005647EB">
              <w:t xml:space="preserve"> </w:t>
            </w:r>
            <w:r w:rsidR="00123ECE" w:rsidRPr="005647EB">
              <w:t>}</w:t>
            </w:r>
          </w:p>
        </w:tc>
        <w:tc>
          <w:tcPr>
            <w:tcW w:w="2267" w:type="dxa"/>
          </w:tcPr>
          <w:p w14:paraId="221754E3" w14:textId="77777777" w:rsidR="00123ECE" w:rsidRPr="005647EB" w:rsidRDefault="00123ECE" w:rsidP="002570E4">
            <w:pPr>
              <w:pStyle w:val="TAL"/>
              <w:keepNext w:val="0"/>
              <w:keepLines w:val="0"/>
            </w:pPr>
          </w:p>
        </w:tc>
        <w:tc>
          <w:tcPr>
            <w:tcW w:w="1700" w:type="dxa"/>
          </w:tcPr>
          <w:p w14:paraId="74205856" w14:textId="77777777" w:rsidR="00123ECE" w:rsidRPr="005647EB" w:rsidRDefault="00123ECE" w:rsidP="002570E4">
            <w:pPr>
              <w:pStyle w:val="TAL"/>
              <w:keepNext w:val="0"/>
              <w:keepLines w:val="0"/>
            </w:pPr>
          </w:p>
        </w:tc>
        <w:tc>
          <w:tcPr>
            <w:tcW w:w="1245" w:type="dxa"/>
          </w:tcPr>
          <w:p w14:paraId="17E9CD36" w14:textId="77777777" w:rsidR="00123ECE" w:rsidRPr="005647EB" w:rsidRDefault="00123ECE" w:rsidP="002570E4">
            <w:pPr>
              <w:pStyle w:val="TAL"/>
              <w:keepNext w:val="0"/>
              <w:keepLines w:val="0"/>
            </w:pPr>
          </w:p>
        </w:tc>
      </w:tr>
      <w:tr w:rsidR="00123ECE" w:rsidRPr="005647EB" w14:paraId="4D2FBBF0" w14:textId="77777777" w:rsidTr="002570E4">
        <w:trPr>
          <w:jc w:val="center"/>
        </w:trPr>
        <w:tc>
          <w:tcPr>
            <w:tcW w:w="4427" w:type="dxa"/>
          </w:tcPr>
          <w:p w14:paraId="5F434C06" w14:textId="77777777" w:rsidR="00123ECE" w:rsidRPr="005647EB" w:rsidRDefault="00123ECE" w:rsidP="002570E4">
            <w:pPr>
              <w:pStyle w:val="TAL"/>
              <w:keepNext w:val="0"/>
              <w:keepLines w:val="0"/>
            </w:pPr>
            <w:r w:rsidRPr="005647EB">
              <w:t>}</w:t>
            </w:r>
          </w:p>
        </w:tc>
        <w:tc>
          <w:tcPr>
            <w:tcW w:w="2267" w:type="dxa"/>
          </w:tcPr>
          <w:p w14:paraId="33C87831" w14:textId="77777777" w:rsidR="00123ECE" w:rsidRPr="005647EB" w:rsidRDefault="00123ECE" w:rsidP="002570E4">
            <w:pPr>
              <w:pStyle w:val="TAL"/>
              <w:keepNext w:val="0"/>
              <w:keepLines w:val="0"/>
            </w:pPr>
          </w:p>
        </w:tc>
        <w:tc>
          <w:tcPr>
            <w:tcW w:w="1700" w:type="dxa"/>
          </w:tcPr>
          <w:p w14:paraId="2CB7CCDD" w14:textId="77777777" w:rsidR="00123ECE" w:rsidRPr="005647EB" w:rsidRDefault="00123ECE" w:rsidP="002570E4">
            <w:pPr>
              <w:pStyle w:val="TAL"/>
              <w:keepNext w:val="0"/>
              <w:keepLines w:val="0"/>
            </w:pPr>
          </w:p>
        </w:tc>
        <w:tc>
          <w:tcPr>
            <w:tcW w:w="1245" w:type="dxa"/>
          </w:tcPr>
          <w:p w14:paraId="223B04B1" w14:textId="77777777" w:rsidR="00123ECE" w:rsidRPr="005647EB" w:rsidRDefault="00123ECE" w:rsidP="002570E4">
            <w:pPr>
              <w:pStyle w:val="TAL"/>
              <w:keepNext w:val="0"/>
              <w:keepLines w:val="0"/>
            </w:pPr>
          </w:p>
        </w:tc>
      </w:tr>
    </w:tbl>
    <w:p w14:paraId="3B49C486" w14:textId="77777777" w:rsidR="00123ECE" w:rsidRPr="005647EB" w:rsidRDefault="00123ECE" w:rsidP="002570E4">
      <w:pPr>
        <w:rPr>
          <w:lang w:eastAsia="zh-CN"/>
        </w:rPr>
      </w:pPr>
    </w:p>
    <w:p w14:paraId="18051675" w14:textId="77777777" w:rsidR="00123ECE" w:rsidRPr="005647EB" w:rsidRDefault="00123ECE" w:rsidP="002570E4">
      <w:pPr>
        <w:pStyle w:val="TH"/>
        <w:keepNext w:val="0"/>
        <w:keepLines w:val="0"/>
      </w:pPr>
      <w:r w:rsidRPr="005647EB">
        <w:t xml:space="preserve">Table </w:t>
      </w:r>
      <w:r w:rsidRPr="005647EB">
        <w:rPr>
          <w:lang w:eastAsia="zh-CN"/>
        </w:rPr>
        <w:t>8.3.5.4.3</w:t>
      </w:r>
      <w:r w:rsidRPr="005647EB">
        <w:t>-</w:t>
      </w:r>
      <w:r w:rsidRPr="005647EB">
        <w:rPr>
          <w:lang w:eastAsia="zh-CN"/>
        </w:rPr>
        <w:t>3</w:t>
      </w:r>
      <w:r w:rsidRPr="005647EB">
        <w:t xml:space="preserve">: </w:t>
      </w:r>
      <w:r w:rsidRPr="005647EB">
        <w:rPr>
          <w:i/>
        </w:rPr>
        <w:t>MAC-MainConfig-RBC</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245"/>
      </w:tblGrid>
      <w:tr w:rsidR="00123ECE" w:rsidRPr="005647EB" w14:paraId="7C4B3FE6" w14:textId="77777777" w:rsidTr="002570E4">
        <w:trPr>
          <w:jc w:val="center"/>
        </w:trPr>
        <w:tc>
          <w:tcPr>
            <w:tcW w:w="9738" w:type="dxa"/>
            <w:gridSpan w:val="4"/>
          </w:tcPr>
          <w:p w14:paraId="163B4ED0" w14:textId="70ED329A"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8.2.1.5,</w:t>
            </w:r>
            <w:r w:rsidR="002570E4" w:rsidRPr="005647EB">
              <w:t xml:space="preserve"> </w:t>
            </w:r>
            <w:r w:rsidRPr="005647EB">
              <w:t>Table</w:t>
            </w:r>
            <w:r w:rsidR="002570E4" w:rsidRPr="005647EB">
              <w:t xml:space="preserve"> </w:t>
            </w:r>
            <w:r w:rsidRPr="005647EB">
              <w:t>4.8.2.1.</w:t>
            </w:r>
            <w:r w:rsidR="006848A9" w:rsidRPr="005647EB">
              <w:rPr>
                <w:rFonts w:eastAsia="MS Mincho"/>
                <w:lang w:eastAsia="ja-JP"/>
              </w:rPr>
              <w:t>5</w:t>
            </w:r>
            <w:r w:rsidRPr="005647EB">
              <w:t>-1</w:t>
            </w:r>
            <w:r w:rsidR="002570E4" w:rsidRPr="005647EB">
              <w:t xml:space="preserve"> </w:t>
            </w:r>
            <w:r w:rsidRPr="005647EB">
              <w:t>MAC-MainConfig-RBC</w:t>
            </w:r>
          </w:p>
        </w:tc>
      </w:tr>
      <w:tr w:rsidR="00123ECE" w:rsidRPr="005647EB" w14:paraId="343A06CA" w14:textId="77777777" w:rsidTr="002570E4">
        <w:trPr>
          <w:jc w:val="center"/>
        </w:trPr>
        <w:tc>
          <w:tcPr>
            <w:tcW w:w="4535" w:type="dxa"/>
            <w:shd w:val="clear" w:color="auto" w:fill="auto"/>
          </w:tcPr>
          <w:p w14:paraId="6DDF5F8D" w14:textId="23285C68"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2D618DF3" w14:textId="77777777" w:rsidR="00123ECE" w:rsidRPr="005647EB" w:rsidRDefault="00123ECE" w:rsidP="002570E4">
            <w:pPr>
              <w:pStyle w:val="TAH"/>
              <w:keepNext w:val="0"/>
              <w:keepLines w:val="0"/>
            </w:pPr>
            <w:r w:rsidRPr="005647EB">
              <w:t>Value/remark</w:t>
            </w:r>
          </w:p>
        </w:tc>
        <w:tc>
          <w:tcPr>
            <w:tcW w:w="1700" w:type="dxa"/>
            <w:shd w:val="clear" w:color="auto" w:fill="auto"/>
          </w:tcPr>
          <w:p w14:paraId="128F6225" w14:textId="77777777" w:rsidR="00123ECE" w:rsidRPr="005647EB" w:rsidRDefault="00123ECE" w:rsidP="002570E4">
            <w:pPr>
              <w:pStyle w:val="TAH"/>
              <w:keepNext w:val="0"/>
              <w:keepLines w:val="0"/>
            </w:pPr>
            <w:r w:rsidRPr="005647EB">
              <w:t>Comment</w:t>
            </w:r>
          </w:p>
        </w:tc>
        <w:tc>
          <w:tcPr>
            <w:tcW w:w="1245" w:type="dxa"/>
            <w:shd w:val="clear" w:color="auto" w:fill="auto"/>
          </w:tcPr>
          <w:p w14:paraId="21B4E821" w14:textId="77777777" w:rsidR="00123ECE" w:rsidRPr="005647EB" w:rsidRDefault="00123ECE" w:rsidP="002570E4">
            <w:pPr>
              <w:pStyle w:val="TAH"/>
              <w:keepNext w:val="0"/>
              <w:keepLines w:val="0"/>
            </w:pPr>
            <w:r w:rsidRPr="005647EB">
              <w:t>Condition</w:t>
            </w:r>
          </w:p>
        </w:tc>
      </w:tr>
      <w:tr w:rsidR="00123ECE" w:rsidRPr="005647EB" w14:paraId="7646868C" w14:textId="77777777" w:rsidTr="002570E4">
        <w:trPr>
          <w:jc w:val="center"/>
        </w:trPr>
        <w:tc>
          <w:tcPr>
            <w:tcW w:w="4535" w:type="dxa"/>
            <w:shd w:val="clear" w:color="auto" w:fill="auto"/>
          </w:tcPr>
          <w:p w14:paraId="31235431" w14:textId="0ECF0C37" w:rsidR="00123ECE" w:rsidRPr="005647EB" w:rsidRDefault="00123ECE" w:rsidP="002570E4">
            <w:pPr>
              <w:pStyle w:val="TAL"/>
              <w:keepNext w:val="0"/>
              <w:keepLines w:val="0"/>
            </w:pPr>
            <w:r w:rsidRPr="005647EB">
              <w:t>MAC-MainConfig-RBC</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3361A95A" w14:textId="77777777" w:rsidR="00123ECE" w:rsidRPr="005647EB" w:rsidRDefault="00123ECE" w:rsidP="002570E4">
            <w:pPr>
              <w:pStyle w:val="TAL"/>
              <w:keepNext w:val="0"/>
              <w:keepLines w:val="0"/>
            </w:pPr>
          </w:p>
        </w:tc>
        <w:tc>
          <w:tcPr>
            <w:tcW w:w="1700" w:type="dxa"/>
            <w:shd w:val="clear" w:color="auto" w:fill="auto"/>
          </w:tcPr>
          <w:p w14:paraId="44AABB76" w14:textId="77777777" w:rsidR="00123ECE" w:rsidRPr="005647EB" w:rsidRDefault="00123ECE" w:rsidP="002570E4">
            <w:pPr>
              <w:pStyle w:val="TAL"/>
              <w:keepNext w:val="0"/>
              <w:keepLines w:val="0"/>
            </w:pPr>
          </w:p>
        </w:tc>
        <w:tc>
          <w:tcPr>
            <w:tcW w:w="1245" w:type="dxa"/>
            <w:shd w:val="clear" w:color="auto" w:fill="auto"/>
          </w:tcPr>
          <w:p w14:paraId="64E66892" w14:textId="77777777" w:rsidR="00123ECE" w:rsidRPr="005647EB" w:rsidRDefault="00123ECE" w:rsidP="002570E4">
            <w:pPr>
              <w:pStyle w:val="TAL"/>
              <w:keepNext w:val="0"/>
              <w:keepLines w:val="0"/>
            </w:pPr>
          </w:p>
        </w:tc>
      </w:tr>
      <w:tr w:rsidR="00123ECE" w:rsidRPr="005647EB" w14:paraId="198D79ED" w14:textId="77777777" w:rsidTr="002570E4">
        <w:trPr>
          <w:jc w:val="center"/>
        </w:trPr>
        <w:tc>
          <w:tcPr>
            <w:tcW w:w="4535" w:type="dxa"/>
            <w:shd w:val="clear" w:color="auto" w:fill="auto"/>
          </w:tcPr>
          <w:p w14:paraId="0AA49D14" w14:textId="2F449F73" w:rsidR="00123ECE" w:rsidRPr="005647EB" w:rsidRDefault="002570E4" w:rsidP="002570E4">
            <w:pPr>
              <w:pStyle w:val="TAL"/>
              <w:keepNext w:val="0"/>
              <w:keepLines w:val="0"/>
            </w:pPr>
            <w:r w:rsidRPr="005647EB">
              <w:t xml:space="preserve">  </w:t>
            </w:r>
            <w:r w:rsidR="00123ECE" w:rsidRPr="005647EB">
              <w:t>ul-SCH-Config</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682AB140" w14:textId="77777777" w:rsidR="00123ECE" w:rsidRPr="005647EB" w:rsidRDefault="00123ECE" w:rsidP="002570E4">
            <w:pPr>
              <w:pStyle w:val="TAL"/>
              <w:keepNext w:val="0"/>
              <w:keepLines w:val="0"/>
            </w:pPr>
          </w:p>
        </w:tc>
        <w:tc>
          <w:tcPr>
            <w:tcW w:w="1700" w:type="dxa"/>
            <w:shd w:val="clear" w:color="auto" w:fill="auto"/>
          </w:tcPr>
          <w:p w14:paraId="48DECBCD" w14:textId="77777777" w:rsidR="00123ECE" w:rsidRPr="005647EB" w:rsidRDefault="00123ECE" w:rsidP="002570E4">
            <w:pPr>
              <w:pStyle w:val="TAL"/>
              <w:keepNext w:val="0"/>
              <w:keepLines w:val="0"/>
            </w:pPr>
          </w:p>
        </w:tc>
        <w:tc>
          <w:tcPr>
            <w:tcW w:w="1245" w:type="dxa"/>
            <w:shd w:val="clear" w:color="auto" w:fill="auto"/>
          </w:tcPr>
          <w:p w14:paraId="263D525D" w14:textId="77777777" w:rsidR="00123ECE" w:rsidRPr="005647EB" w:rsidRDefault="00123ECE" w:rsidP="002570E4">
            <w:pPr>
              <w:pStyle w:val="TAL"/>
              <w:keepNext w:val="0"/>
              <w:keepLines w:val="0"/>
            </w:pPr>
          </w:p>
        </w:tc>
      </w:tr>
      <w:tr w:rsidR="00123ECE" w:rsidRPr="005647EB" w14:paraId="73965B17" w14:textId="77777777" w:rsidTr="002570E4">
        <w:trPr>
          <w:jc w:val="center"/>
        </w:trPr>
        <w:tc>
          <w:tcPr>
            <w:tcW w:w="4535" w:type="dxa"/>
            <w:shd w:val="clear" w:color="auto" w:fill="auto"/>
          </w:tcPr>
          <w:p w14:paraId="638B3F27" w14:textId="16B4B432" w:rsidR="00123ECE" w:rsidRPr="005647EB" w:rsidRDefault="002570E4" w:rsidP="002570E4">
            <w:pPr>
              <w:pStyle w:val="TAL"/>
              <w:keepNext w:val="0"/>
              <w:keepLines w:val="0"/>
            </w:pPr>
            <w:r w:rsidRPr="005647EB">
              <w:t xml:space="preserve">    </w:t>
            </w:r>
            <w:r w:rsidR="00123ECE" w:rsidRPr="005647EB">
              <w:t>maxHARQ-Tx</w:t>
            </w:r>
          </w:p>
        </w:tc>
        <w:tc>
          <w:tcPr>
            <w:tcW w:w="2267" w:type="dxa"/>
            <w:shd w:val="clear" w:color="auto" w:fill="auto"/>
          </w:tcPr>
          <w:p w14:paraId="7002B500" w14:textId="77777777" w:rsidR="00123ECE" w:rsidRPr="005647EB" w:rsidRDefault="00123ECE" w:rsidP="002570E4">
            <w:pPr>
              <w:pStyle w:val="TAL"/>
              <w:keepNext w:val="0"/>
              <w:keepLines w:val="0"/>
            </w:pPr>
            <w:r w:rsidRPr="005647EB">
              <w:t>n5</w:t>
            </w:r>
          </w:p>
        </w:tc>
        <w:tc>
          <w:tcPr>
            <w:tcW w:w="1700" w:type="dxa"/>
            <w:shd w:val="clear" w:color="auto" w:fill="auto"/>
          </w:tcPr>
          <w:p w14:paraId="32E6A82D" w14:textId="77777777" w:rsidR="00123ECE" w:rsidRPr="005647EB" w:rsidRDefault="00123ECE" w:rsidP="002570E4">
            <w:pPr>
              <w:pStyle w:val="TAL"/>
              <w:keepNext w:val="0"/>
              <w:keepLines w:val="0"/>
            </w:pPr>
          </w:p>
        </w:tc>
        <w:tc>
          <w:tcPr>
            <w:tcW w:w="1245" w:type="dxa"/>
            <w:shd w:val="clear" w:color="auto" w:fill="auto"/>
          </w:tcPr>
          <w:p w14:paraId="55CEA4D5" w14:textId="77777777" w:rsidR="00123ECE" w:rsidRPr="005647EB" w:rsidRDefault="00123ECE" w:rsidP="002570E4">
            <w:pPr>
              <w:pStyle w:val="TAL"/>
              <w:keepNext w:val="0"/>
              <w:keepLines w:val="0"/>
            </w:pPr>
          </w:p>
        </w:tc>
      </w:tr>
      <w:tr w:rsidR="00123ECE" w:rsidRPr="005647EB" w14:paraId="3A6A86B6" w14:textId="77777777" w:rsidTr="002570E4">
        <w:trPr>
          <w:jc w:val="center"/>
        </w:trPr>
        <w:tc>
          <w:tcPr>
            <w:tcW w:w="4535" w:type="dxa"/>
            <w:tcBorders>
              <w:bottom w:val="single" w:sz="4" w:space="0" w:color="000000"/>
            </w:tcBorders>
            <w:shd w:val="clear" w:color="auto" w:fill="auto"/>
          </w:tcPr>
          <w:p w14:paraId="6A3167C8" w14:textId="42CC024E" w:rsidR="00123ECE" w:rsidRPr="005647EB" w:rsidRDefault="002570E4" w:rsidP="002570E4">
            <w:pPr>
              <w:pStyle w:val="TAL"/>
              <w:keepNext w:val="0"/>
              <w:keepLines w:val="0"/>
            </w:pPr>
            <w:r w:rsidRPr="005647EB">
              <w:t xml:space="preserve">    </w:t>
            </w:r>
            <w:r w:rsidR="00123ECE" w:rsidRPr="005647EB">
              <w:t>periodicBSR-Timer</w:t>
            </w:r>
          </w:p>
        </w:tc>
        <w:tc>
          <w:tcPr>
            <w:tcW w:w="2267" w:type="dxa"/>
            <w:tcBorders>
              <w:bottom w:val="single" w:sz="4" w:space="0" w:color="000000"/>
            </w:tcBorders>
            <w:shd w:val="clear" w:color="auto" w:fill="auto"/>
          </w:tcPr>
          <w:p w14:paraId="04674930" w14:textId="77777777" w:rsidR="00123ECE" w:rsidRPr="005647EB" w:rsidRDefault="00123ECE" w:rsidP="002570E4">
            <w:pPr>
              <w:pStyle w:val="TAL"/>
              <w:keepNext w:val="0"/>
              <w:keepLines w:val="0"/>
            </w:pPr>
            <w:r w:rsidRPr="005647EB">
              <w:t>sf20</w:t>
            </w:r>
          </w:p>
        </w:tc>
        <w:tc>
          <w:tcPr>
            <w:tcW w:w="1700" w:type="dxa"/>
            <w:tcBorders>
              <w:bottom w:val="single" w:sz="4" w:space="0" w:color="000000"/>
            </w:tcBorders>
            <w:shd w:val="clear" w:color="auto" w:fill="auto"/>
          </w:tcPr>
          <w:p w14:paraId="096F6EA3" w14:textId="77777777" w:rsidR="00123ECE" w:rsidRPr="005647EB" w:rsidRDefault="00123ECE" w:rsidP="002570E4">
            <w:pPr>
              <w:pStyle w:val="TAL"/>
              <w:keepNext w:val="0"/>
              <w:keepLines w:val="0"/>
            </w:pPr>
          </w:p>
        </w:tc>
        <w:tc>
          <w:tcPr>
            <w:tcW w:w="1245" w:type="dxa"/>
            <w:tcBorders>
              <w:bottom w:val="single" w:sz="4" w:space="0" w:color="000000"/>
            </w:tcBorders>
            <w:shd w:val="clear" w:color="auto" w:fill="auto"/>
          </w:tcPr>
          <w:p w14:paraId="12F41F89" w14:textId="77777777" w:rsidR="00123ECE" w:rsidRPr="005647EB" w:rsidRDefault="00123ECE" w:rsidP="002570E4">
            <w:pPr>
              <w:pStyle w:val="TAL"/>
              <w:keepNext w:val="0"/>
              <w:keepLines w:val="0"/>
            </w:pPr>
          </w:p>
        </w:tc>
      </w:tr>
      <w:tr w:rsidR="00123ECE" w:rsidRPr="005647EB" w14:paraId="69A181A0" w14:textId="77777777" w:rsidTr="002570E4">
        <w:trPr>
          <w:jc w:val="center"/>
        </w:trPr>
        <w:tc>
          <w:tcPr>
            <w:tcW w:w="4535" w:type="dxa"/>
            <w:shd w:val="clear" w:color="auto" w:fill="auto"/>
          </w:tcPr>
          <w:p w14:paraId="23BED9F2" w14:textId="560F9019" w:rsidR="00123ECE" w:rsidRPr="005647EB" w:rsidRDefault="002570E4" w:rsidP="002570E4">
            <w:pPr>
              <w:pStyle w:val="TAL"/>
              <w:keepNext w:val="0"/>
              <w:keepLines w:val="0"/>
            </w:pPr>
            <w:r w:rsidRPr="005647EB">
              <w:t xml:space="preserve">    </w:t>
            </w:r>
            <w:r w:rsidR="00123ECE" w:rsidRPr="005647EB">
              <w:t>retxBSR-Timer</w:t>
            </w:r>
          </w:p>
        </w:tc>
        <w:tc>
          <w:tcPr>
            <w:tcW w:w="2267" w:type="dxa"/>
            <w:shd w:val="clear" w:color="auto" w:fill="auto"/>
          </w:tcPr>
          <w:p w14:paraId="6BBBECFB" w14:textId="77777777" w:rsidR="00123ECE" w:rsidRPr="005647EB" w:rsidRDefault="00123ECE" w:rsidP="002570E4">
            <w:pPr>
              <w:pStyle w:val="TAL"/>
              <w:keepNext w:val="0"/>
              <w:keepLines w:val="0"/>
            </w:pPr>
            <w:r w:rsidRPr="005647EB">
              <w:t>sf1280</w:t>
            </w:r>
          </w:p>
        </w:tc>
        <w:tc>
          <w:tcPr>
            <w:tcW w:w="1700" w:type="dxa"/>
            <w:shd w:val="clear" w:color="auto" w:fill="auto"/>
          </w:tcPr>
          <w:p w14:paraId="237F51BF" w14:textId="77777777" w:rsidR="00123ECE" w:rsidRPr="005647EB" w:rsidRDefault="00123ECE" w:rsidP="002570E4">
            <w:pPr>
              <w:pStyle w:val="TAL"/>
              <w:keepNext w:val="0"/>
              <w:keepLines w:val="0"/>
            </w:pPr>
          </w:p>
        </w:tc>
        <w:tc>
          <w:tcPr>
            <w:tcW w:w="1245" w:type="dxa"/>
            <w:shd w:val="clear" w:color="auto" w:fill="auto"/>
          </w:tcPr>
          <w:p w14:paraId="666FC9E7" w14:textId="77777777" w:rsidR="00123ECE" w:rsidRPr="005647EB" w:rsidRDefault="00123ECE" w:rsidP="002570E4">
            <w:pPr>
              <w:pStyle w:val="TAL"/>
              <w:keepNext w:val="0"/>
              <w:keepLines w:val="0"/>
            </w:pPr>
          </w:p>
        </w:tc>
      </w:tr>
      <w:tr w:rsidR="00123ECE" w:rsidRPr="005647EB" w14:paraId="0BDABD4F" w14:textId="77777777" w:rsidTr="002570E4">
        <w:trPr>
          <w:jc w:val="center"/>
        </w:trPr>
        <w:tc>
          <w:tcPr>
            <w:tcW w:w="4535" w:type="dxa"/>
            <w:shd w:val="clear" w:color="auto" w:fill="auto"/>
          </w:tcPr>
          <w:p w14:paraId="73F6C7BD" w14:textId="522324A4" w:rsidR="00123ECE" w:rsidRPr="005647EB" w:rsidRDefault="002570E4" w:rsidP="002570E4">
            <w:pPr>
              <w:pStyle w:val="TAL"/>
              <w:keepNext w:val="0"/>
              <w:keepLines w:val="0"/>
            </w:pPr>
            <w:r w:rsidRPr="005647EB">
              <w:t xml:space="preserve">    </w:t>
            </w:r>
            <w:r w:rsidR="00123ECE" w:rsidRPr="005647EB">
              <w:t>ttiBundling</w:t>
            </w:r>
          </w:p>
        </w:tc>
        <w:tc>
          <w:tcPr>
            <w:tcW w:w="2267" w:type="dxa"/>
            <w:shd w:val="clear" w:color="auto" w:fill="auto"/>
          </w:tcPr>
          <w:p w14:paraId="5D599E16" w14:textId="77777777" w:rsidR="00123ECE" w:rsidRPr="005647EB" w:rsidRDefault="00123ECE" w:rsidP="002570E4">
            <w:pPr>
              <w:pStyle w:val="TAL"/>
              <w:keepNext w:val="0"/>
              <w:keepLines w:val="0"/>
            </w:pPr>
            <w:r w:rsidRPr="005647EB">
              <w:t>FALSE</w:t>
            </w:r>
          </w:p>
        </w:tc>
        <w:tc>
          <w:tcPr>
            <w:tcW w:w="1700" w:type="dxa"/>
            <w:shd w:val="clear" w:color="auto" w:fill="auto"/>
          </w:tcPr>
          <w:p w14:paraId="521298B8" w14:textId="77777777" w:rsidR="00123ECE" w:rsidRPr="005647EB" w:rsidRDefault="00123ECE" w:rsidP="002570E4">
            <w:pPr>
              <w:pStyle w:val="TAL"/>
              <w:keepNext w:val="0"/>
              <w:keepLines w:val="0"/>
            </w:pPr>
          </w:p>
        </w:tc>
        <w:tc>
          <w:tcPr>
            <w:tcW w:w="1245" w:type="dxa"/>
            <w:shd w:val="clear" w:color="auto" w:fill="auto"/>
          </w:tcPr>
          <w:p w14:paraId="2E79A5CF" w14:textId="77777777" w:rsidR="00123ECE" w:rsidRPr="005647EB" w:rsidRDefault="00123ECE" w:rsidP="002570E4">
            <w:pPr>
              <w:pStyle w:val="TAL"/>
              <w:keepNext w:val="0"/>
              <w:keepLines w:val="0"/>
            </w:pPr>
          </w:p>
        </w:tc>
      </w:tr>
      <w:tr w:rsidR="00123ECE" w:rsidRPr="005647EB" w14:paraId="44A48FA7" w14:textId="77777777" w:rsidTr="002570E4">
        <w:trPr>
          <w:jc w:val="center"/>
        </w:trPr>
        <w:tc>
          <w:tcPr>
            <w:tcW w:w="4535" w:type="dxa"/>
            <w:shd w:val="clear" w:color="auto" w:fill="auto"/>
          </w:tcPr>
          <w:p w14:paraId="619D41A2" w14:textId="0A061365"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68EBDE0F" w14:textId="77777777" w:rsidR="00123ECE" w:rsidRPr="005647EB" w:rsidRDefault="00123ECE" w:rsidP="002570E4">
            <w:pPr>
              <w:pStyle w:val="TAL"/>
              <w:keepNext w:val="0"/>
              <w:keepLines w:val="0"/>
            </w:pPr>
          </w:p>
        </w:tc>
        <w:tc>
          <w:tcPr>
            <w:tcW w:w="1700" w:type="dxa"/>
            <w:shd w:val="clear" w:color="auto" w:fill="auto"/>
          </w:tcPr>
          <w:p w14:paraId="3BB2C91B" w14:textId="77777777" w:rsidR="00123ECE" w:rsidRPr="005647EB" w:rsidRDefault="00123ECE" w:rsidP="002570E4">
            <w:pPr>
              <w:pStyle w:val="TAL"/>
              <w:keepNext w:val="0"/>
              <w:keepLines w:val="0"/>
            </w:pPr>
          </w:p>
        </w:tc>
        <w:tc>
          <w:tcPr>
            <w:tcW w:w="1245" w:type="dxa"/>
            <w:shd w:val="clear" w:color="auto" w:fill="auto"/>
          </w:tcPr>
          <w:p w14:paraId="54D9DA9D" w14:textId="77777777" w:rsidR="00123ECE" w:rsidRPr="005647EB" w:rsidRDefault="00123ECE" w:rsidP="002570E4">
            <w:pPr>
              <w:pStyle w:val="TAL"/>
              <w:keepNext w:val="0"/>
              <w:keepLines w:val="0"/>
            </w:pPr>
          </w:p>
        </w:tc>
      </w:tr>
      <w:tr w:rsidR="00123ECE" w:rsidRPr="005647EB" w14:paraId="2D34052F" w14:textId="77777777" w:rsidTr="002570E4">
        <w:trPr>
          <w:jc w:val="center"/>
        </w:trPr>
        <w:tc>
          <w:tcPr>
            <w:tcW w:w="4535" w:type="dxa"/>
            <w:shd w:val="clear" w:color="auto" w:fill="auto"/>
          </w:tcPr>
          <w:p w14:paraId="7827D29B" w14:textId="49B45965" w:rsidR="00123ECE" w:rsidRPr="005647EB" w:rsidRDefault="002570E4" w:rsidP="002570E4">
            <w:pPr>
              <w:pStyle w:val="TAL"/>
              <w:keepNext w:val="0"/>
              <w:keepLines w:val="0"/>
            </w:pPr>
            <w:r w:rsidRPr="005647EB">
              <w:t xml:space="preserve">  </w:t>
            </w:r>
            <w:r w:rsidR="00123ECE" w:rsidRPr="005647EB">
              <w:t>drx-Config</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2AC77574" w14:textId="77777777" w:rsidR="00123ECE" w:rsidRPr="005647EB" w:rsidRDefault="00123ECE" w:rsidP="002570E4">
            <w:pPr>
              <w:pStyle w:val="TAL"/>
              <w:keepNext w:val="0"/>
              <w:keepLines w:val="0"/>
            </w:pPr>
          </w:p>
        </w:tc>
        <w:tc>
          <w:tcPr>
            <w:tcW w:w="1700" w:type="dxa"/>
            <w:shd w:val="clear" w:color="auto" w:fill="auto"/>
          </w:tcPr>
          <w:p w14:paraId="40F1A168" w14:textId="77777777" w:rsidR="00123ECE" w:rsidRPr="005647EB" w:rsidRDefault="00123ECE" w:rsidP="002570E4">
            <w:pPr>
              <w:pStyle w:val="TAL"/>
              <w:keepNext w:val="0"/>
              <w:keepLines w:val="0"/>
            </w:pPr>
          </w:p>
        </w:tc>
        <w:tc>
          <w:tcPr>
            <w:tcW w:w="1245" w:type="dxa"/>
            <w:shd w:val="clear" w:color="auto" w:fill="auto"/>
          </w:tcPr>
          <w:p w14:paraId="10C9EA73" w14:textId="77777777" w:rsidR="00123ECE" w:rsidRPr="005647EB" w:rsidRDefault="00123ECE" w:rsidP="002570E4">
            <w:pPr>
              <w:pStyle w:val="TAL"/>
              <w:keepNext w:val="0"/>
              <w:keepLines w:val="0"/>
            </w:pPr>
          </w:p>
        </w:tc>
      </w:tr>
      <w:tr w:rsidR="00123ECE" w:rsidRPr="005647EB" w14:paraId="110D8F4C" w14:textId="77777777" w:rsidTr="002570E4">
        <w:trPr>
          <w:jc w:val="center"/>
        </w:trPr>
        <w:tc>
          <w:tcPr>
            <w:tcW w:w="4535" w:type="dxa"/>
            <w:shd w:val="clear" w:color="auto" w:fill="auto"/>
          </w:tcPr>
          <w:p w14:paraId="3FB7B9E3" w14:textId="574A4326" w:rsidR="00123ECE" w:rsidRPr="005647EB" w:rsidDel="00D63DD8"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0662FCD4" w14:textId="77777777" w:rsidR="00123ECE" w:rsidRPr="005647EB" w:rsidDel="00D63DD8" w:rsidRDefault="00123ECE" w:rsidP="002570E4">
            <w:pPr>
              <w:pStyle w:val="TAL"/>
              <w:keepNext w:val="0"/>
              <w:keepLines w:val="0"/>
            </w:pPr>
          </w:p>
        </w:tc>
        <w:tc>
          <w:tcPr>
            <w:tcW w:w="1700" w:type="dxa"/>
            <w:shd w:val="clear" w:color="auto" w:fill="auto"/>
          </w:tcPr>
          <w:p w14:paraId="1E8A0FCF" w14:textId="77777777" w:rsidR="00123ECE" w:rsidRPr="005647EB" w:rsidDel="00D63DD8" w:rsidRDefault="00123ECE" w:rsidP="002570E4">
            <w:pPr>
              <w:pStyle w:val="TAL"/>
              <w:keepNext w:val="0"/>
              <w:keepLines w:val="0"/>
            </w:pPr>
          </w:p>
        </w:tc>
        <w:tc>
          <w:tcPr>
            <w:tcW w:w="1245" w:type="dxa"/>
            <w:shd w:val="clear" w:color="auto" w:fill="auto"/>
          </w:tcPr>
          <w:p w14:paraId="318D33EB" w14:textId="77777777" w:rsidR="00123ECE" w:rsidRPr="005647EB" w:rsidRDefault="00123ECE" w:rsidP="002570E4">
            <w:pPr>
              <w:pStyle w:val="TAL"/>
              <w:keepNext w:val="0"/>
              <w:keepLines w:val="0"/>
            </w:pPr>
          </w:p>
        </w:tc>
      </w:tr>
      <w:tr w:rsidR="00123ECE" w:rsidRPr="005647EB" w14:paraId="25E46D22" w14:textId="77777777" w:rsidTr="002570E4">
        <w:trPr>
          <w:jc w:val="center"/>
        </w:trPr>
        <w:tc>
          <w:tcPr>
            <w:tcW w:w="4535" w:type="dxa"/>
            <w:shd w:val="clear" w:color="auto" w:fill="auto"/>
          </w:tcPr>
          <w:p w14:paraId="503F10AE" w14:textId="01BC7CAF" w:rsidR="00123ECE" w:rsidRPr="005647EB" w:rsidRDefault="002570E4" w:rsidP="002570E4">
            <w:pPr>
              <w:pStyle w:val="TAL"/>
              <w:keepNext w:val="0"/>
              <w:keepLines w:val="0"/>
            </w:pPr>
            <w:r w:rsidRPr="005647EB">
              <w:t xml:space="preserve">      </w:t>
            </w:r>
            <w:r w:rsidR="00123ECE" w:rsidRPr="005647EB">
              <w:t>onDurationTimer</w:t>
            </w:r>
          </w:p>
        </w:tc>
        <w:tc>
          <w:tcPr>
            <w:tcW w:w="2267" w:type="dxa"/>
            <w:shd w:val="clear" w:color="auto" w:fill="auto"/>
          </w:tcPr>
          <w:p w14:paraId="1E6FB449" w14:textId="77777777" w:rsidR="00123ECE" w:rsidRPr="005647EB" w:rsidRDefault="00123ECE" w:rsidP="002570E4">
            <w:pPr>
              <w:pStyle w:val="TAL"/>
              <w:keepNext w:val="0"/>
              <w:keepLines w:val="0"/>
            </w:pPr>
            <w:r w:rsidRPr="005647EB">
              <w:t>psf1</w:t>
            </w:r>
          </w:p>
        </w:tc>
        <w:tc>
          <w:tcPr>
            <w:tcW w:w="1700" w:type="dxa"/>
            <w:shd w:val="clear" w:color="auto" w:fill="auto"/>
          </w:tcPr>
          <w:p w14:paraId="3E641C87" w14:textId="77777777" w:rsidR="00123ECE" w:rsidRPr="005647EB" w:rsidRDefault="00123ECE" w:rsidP="002570E4">
            <w:pPr>
              <w:pStyle w:val="TAL"/>
              <w:keepNext w:val="0"/>
              <w:keepLines w:val="0"/>
            </w:pPr>
          </w:p>
        </w:tc>
        <w:tc>
          <w:tcPr>
            <w:tcW w:w="1245" w:type="dxa"/>
            <w:shd w:val="clear" w:color="auto" w:fill="auto"/>
          </w:tcPr>
          <w:p w14:paraId="21A72FE0" w14:textId="77777777" w:rsidR="00123ECE" w:rsidRPr="005647EB" w:rsidRDefault="00123ECE" w:rsidP="002570E4">
            <w:pPr>
              <w:pStyle w:val="TAL"/>
              <w:keepNext w:val="0"/>
              <w:keepLines w:val="0"/>
            </w:pPr>
          </w:p>
        </w:tc>
      </w:tr>
      <w:tr w:rsidR="00123ECE" w:rsidRPr="005647EB" w14:paraId="03E39B42" w14:textId="77777777" w:rsidTr="002570E4">
        <w:trPr>
          <w:jc w:val="center"/>
        </w:trPr>
        <w:tc>
          <w:tcPr>
            <w:tcW w:w="4535" w:type="dxa"/>
            <w:shd w:val="clear" w:color="auto" w:fill="auto"/>
          </w:tcPr>
          <w:p w14:paraId="473B7323" w14:textId="30B255CD" w:rsidR="00123ECE" w:rsidRPr="005647EB" w:rsidRDefault="002570E4" w:rsidP="002570E4">
            <w:pPr>
              <w:pStyle w:val="TAL"/>
              <w:keepNext w:val="0"/>
              <w:keepLines w:val="0"/>
            </w:pPr>
            <w:r w:rsidRPr="005647EB">
              <w:t xml:space="preserve">      </w:t>
            </w:r>
            <w:r w:rsidR="00123ECE" w:rsidRPr="005647EB">
              <w:t>drx-InactivityTimer</w:t>
            </w:r>
          </w:p>
        </w:tc>
        <w:tc>
          <w:tcPr>
            <w:tcW w:w="2267" w:type="dxa"/>
            <w:shd w:val="clear" w:color="auto" w:fill="auto"/>
          </w:tcPr>
          <w:p w14:paraId="4EBCF1FC" w14:textId="77777777" w:rsidR="00123ECE" w:rsidRPr="005647EB" w:rsidRDefault="00123ECE" w:rsidP="002570E4">
            <w:pPr>
              <w:pStyle w:val="TAL"/>
              <w:keepNext w:val="0"/>
              <w:keepLines w:val="0"/>
            </w:pPr>
            <w:r w:rsidRPr="005647EB">
              <w:t>psf1</w:t>
            </w:r>
          </w:p>
        </w:tc>
        <w:tc>
          <w:tcPr>
            <w:tcW w:w="1700" w:type="dxa"/>
            <w:shd w:val="clear" w:color="auto" w:fill="auto"/>
          </w:tcPr>
          <w:p w14:paraId="419C3C72" w14:textId="77777777" w:rsidR="00123ECE" w:rsidRPr="005647EB" w:rsidRDefault="00123ECE" w:rsidP="002570E4">
            <w:pPr>
              <w:pStyle w:val="TAL"/>
              <w:keepNext w:val="0"/>
              <w:keepLines w:val="0"/>
            </w:pPr>
          </w:p>
        </w:tc>
        <w:tc>
          <w:tcPr>
            <w:tcW w:w="1245" w:type="dxa"/>
            <w:shd w:val="clear" w:color="auto" w:fill="auto"/>
          </w:tcPr>
          <w:p w14:paraId="21C7AA79" w14:textId="77777777" w:rsidR="00123ECE" w:rsidRPr="005647EB" w:rsidRDefault="00123ECE" w:rsidP="002570E4">
            <w:pPr>
              <w:pStyle w:val="TAL"/>
              <w:keepNext w:val="0"/>
              <w:keepLines w:val="0"/>
            </w:pPr>
          </w:p>
        </w:tc>
      </w:tr>
      <w:tr w:rsidR="00123ECE" w:rsidRPr="005647EB" w14:paraId="2315FEFF" w14:textId="77777777" w:rsidTr="002570E4">
        <w:trPr>
          <w:jc w:val="center"/>
        </w:trPr>
        <w:tc>
          <w:tcPr>
            <w:tcW w:w="4535" w:type="dxa"/>
            <w:shd w:val="clear" w:color="auto" w:fill="auto"/>
          </w:tcPr>
          <w:p w14:paraId="4DC7E866" w14:textId="485D835E" w:rsidR="00123ECE" w:rsidRPr="005647EB" w:rsidRDefault="002570E4" w:rsidP="002570E4">
            <w:pPr>
              <w:pStyle w:val="TAL"/>
              <w:keepNext w:val="0"/>
              <w:keepLines w:val="0"/>
            </w:pPr>
            <w:r w:rsidRPr="005647EB">
              <w:t xml:space="preserve">      </w:t>
            </w:r>
            <w:r w:rsidR="00123ECE" w:rsidRPr="005647EB">
              <w:t>drx-RetransmissionTimer</w:t>
            </w:r>
          </w:p>
        </w:tc>
        <w:tc>
          <w:tcPr>
            <w:tcW w:w="2267" w:type="dxa"/>
            <w:shd w:val="clear" w:color="auto" w:fill="auto"/>
          </w:tcPr>
          <w:p w14:paraId="092B7E74" w14:textId="77777777" w:rsidR="00123ECE" w:rsidRPr="005647EB" w:rsidRDefault="00123ECE" w:rsidP="002570E4">
            <w:pPr>
              <w:pStyle w:val="TAL"/>
              <w:keepNext w:val="0"/>
              <w:keepLines w:val="0"/>
            </w:pPr>
            <w:r w:rsidRPr="005647EB">
              <w:rPr>
                <w:lang w:eastAsia="zh-CN"/>
              </w:rPr>
              <w:t>p</w:t>
            </w:r>
            <w:r w:rsidRPr="005647EB">
              <w:t>sf1</w:t>
            </w:r>
          </w:p>
        </w:tc>
        <w:tc>
          <w:tcPr>
            <w:tcW w:w="1700" w:type="dxa"/>
            <w:shd w:val="clear" w:color="auto" w:fill="auto"/>
          </w:tcPr>
          <w:p w14:paraId="649EE31B" w14:textId="77777777" w:rsidR="00123ECE" w:rsidRPr="005647EB" w:rsidRDefault="00123ECE" w:rsidP="002570E4">
            <w:pPr>
              <w:pStyle w:val="TAL"/>
              <w:keepNext w:val="0"/>
              <w:keepLines w:val="0"/>
            </w:pPr>
          </w:p>
        </w:tc>
        <w:tc>
          <w:tcPr>
            <w:tcW w:w="1245" w:type="dxa"/>
            <w:shd w:val="clear" w:color="auto" w:fill="auto"/>
          </w:tcPr>
          <w:p w14:paraId="3E7B8123" w14:textId="77777777" w:rsidR="00123ECE" w:rsidRPr="005647EB" w:rsidRDefault="00123ECE" w:rsidP="002570E4">
            <w:pPr>
              <w:pStyle w:val="TAL"/>
              <w:keepNext w:val="0"/>
              <w:keepLines w:val="0"/>
            </w:pPr>
          </w:p>
        </w:tc>
      </w:tr>
      <w:tr w:rsidR="00123ECE" w:rsidRPr="005647EB" w14:paraId="0FDD7FAE" w14:textId="77777777" w:rsidTr="002570E4">
        <w:trPr>
          <w:jc w:val="center"/>
        </w:trPr>
        <w:tc>
          <w:tcPr>
            <w:tcW w:w="4535" w:type="dxa"/>
            <w:shd w:val="clear" w:color="auto" w:fill="auto"/>
          </w:tcPr>
          <w:p w14:paraId="1DE449F7" w14:textId="0A028481" w:rsidR="00123ECE" w:rsidRPr="005647EB" w:rsidRDefault="002570E4" w:rsidP="002570E4">
            <w:pPr>
              <w:pStyle w:val="TAL"/>
              <w:keepNext w:val="0"/>
              <w:keepLines w:val="0"/>
            </w:pPr>
            <w:r w:rsidRPr="005647EB">
              <w:t xml:space="preserve">      </w:t>
            </w:r>
            <w:r w:rsidR="00123ECE" w:rsidRPr="005647EB">
              <w:t>longDRX-CycleStartOffset</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59F64D97" w14:textId="6A71663E" w:rsidR="00123ECE" w:rsidRPr="005647EB" w:rsidRDefault="002570E4" w:rsidP="002570E4">
            <w:pPr>
              <w:pStyle w:val="TAL"/>
              <w:keepNext w:val="0"/>
              <w:keepLines w:val="0"/>
            </w:pPr>
            <w:r w:rsidRPr="005647EB">
              <w:t xml:space="preserve"> </w:t>
            </w:r>
          </w:p>
        </w:tc>
        <w:tc>
          <w:tcPr>
            <w:tcW w:w="1700" w:type="dxa"/>
            <w:shd w:val="clear" w:color="auto" w:fill="auto"/>
          </w:tcPr>
          <w:p w14:paraId="590B70EC" w14:textId="38F0B5E7" w:rsidR="00123ECE" w:rsidRPr="005647EB" w:rsidRDefault="00123ECE" w:rsidP="002570E4">
            <w:pPr>
              <w:pStyle w:val="TAL"/>
              <w:keepNext w:val="0"/>
              <w:keepLines w:val="0"/>
            </w:pPr>
            <w:r w:rsidRPr="005647EB">
              <w:t>sf1280</w:t>
            </w:r>
            <w:r w:rsidR="002570E4" w:rsidRPr="005647EB">
              <w:t xml:space="preserve"> </w:t>
            </w:r>
            <w:r w:rsidRPr="005647EB">
              <w:t>typical</w:t>
            </w:r>
            <w:r w:rsidR="002570E4" w:rsidRPr="005647EB">
              <w:t xml:space="preserve"> </w:t>
            </w:r>
            <w:r w:rsidRPr="005647EB">
              <w:t>value</w:t>
            </w:r>
            <w:r w:rsidR="002570E4" w:rsidRPr="005647EB">
              <w:t xml:space="preserve"> </w:t>
            </w:r>
            <w:r w:rsidRPr="005647EB">
              <w:t>in</w:t>
            </w:r>
            <w:r w:rsidR="002570E4" w:rsidRPr="005647EB">
              <w:t xml:space="preserve"> </w:t>
            </w:r>
            <w:r w:rsidRPr="005647EB">
              <w:t>real</w:t>
            </w:r>
            <w:r w:rsidR="002570E4" w:rsidRPr="005647EB">
              <w:t xml:space="preserve"> </w:t>
            </w:r>
            <w:r w:rsidRPr="005647EB">
              <w:t>network</w:t>
            </w:r>
            <w:r w:rsidR="002570E4" w:rsidRPr="005647EB">
              <w:t xml:space="preserve"> </w:t>
            </w:r>
            <w:r w:rsidRPr="005647EB">
              <w:t>for</w:t>
            </w:r>
            <w:r w:rsidR="002570E4" w:rsidRPr="005647EB">
              <w:t xml:space="preserve"> </w:t>
            </w:r>
            <w:r w:rsidRPr="005647EB">
              <w:t>real-time</w:t>
            </w:r>
            <w:r w:rsidR="002570E4" w:rsidRPr="005647EB">
              <w:t xml:space="preserve"> </w:t>
            </w:r>
            <w:r w:rsidRPr="005647EB">
              <w:t>services.</w:t>
            </w:r>
          </w:p>
        </w:tc>
        <w:tc>
          <w:tcPr>
            <w:tcW w:w="1245" w:type="dxa"/>
            <w:shd w:val="clear" w:color="auto" w:fill="auto"/>
          </w:tcPr>
          <w:p w14:paraId="26F7EA1F" w14:textId="77777777" w:rsidR="00123ECE" w:rsidRPr="005647EB" w:rsidRDefault="00123ECE" w:rsidP="002570E4">
            <w:pPr>
              <w:pStyle w:val="TAL"/>
              <w:keepNext w:val="0"/>
              <w:keepLines w:val="0"/>
            </w:pPr>
          </w:p>
        </w:tc>
      </w:tr>
      <w:tr w:rsidR="00123ECE" w:rsidRPr="005647EB" w14:paraId="32537AB9" w14:textId="77777777" w:rsidTr="002570E4">
        <w:trPr>
          <w:jc w:val="center"/>
        </w:trPr>
        <w:tc>
          <w:tcPr>
            <w:tcW w:w="4535" w:type="dxa"/>
            <w:shd w:val="clear" w:color="auto" w:fill="auto"/>
          </w:tcPr>
          <w:p w14:paraId="3F77F693" w14:textId="25F35332" w:rsidR="00123ECE" w:rsidRPr="005647EB" w:rsidRDefault="002570E4" w:rsidP="002570E4">
            <w:pPr>
              <w:pStyle w:val="TAL"/>
              <w:keepNext w:val="0"/>
              <w:keepLines w:val="0"/>
            </w:pPr>
            <w:r w:rsidRPr="005647EB">
              <w:t xml:space="preserve">        </w:t>
            </w:r>
            <w:r w:rsidR="00123ECE" w:rsidRPr="005647EB">
              <w:t>sf1280</w:t>
            </w:r>
          </w:p>
        </w:tc>
        <w:tc>
          <w:tcPr>
            <w:tcW w:w="2267" w:type="dxa"/>
            <w:shd w:val="clear" w:color="auto" w:fill="auto"/>
          </w:tcPr>
          <w:p w14:paraId="783B405D" w14:textId="77777777" w:rsidR="00123ECE" w:rsidRPr="005647EB" w:rsidRDefault="00C14963" w:rsidP="002570E4">
            <w:pPr>
              <w:pStyle w:val="TAL"/>
              <w:keepNext w:val="0"/>
              <w:keepLines w:val="0"/>
            </w:pPr>
            <w:r w:rsidRPr="005647EB">
              <w:t>9</w:t>
            </w:r>
          </w:p>
        </w:tc>
        <w:tc>
          <w:tcPr>
            <w:tcW w:w="1700" w:type="dxa"/>
            <w:shd w:val="clear" w:color="auto" w:fill="auto"/>
          </w:tcPr>
          <w:p w14:paraId="14211D42" w14:textId="77777777" w:rsidR="00123ECE" w:rsidRPr="005647EB" w:rsidRDefault="00123ECE" w:rsidP="002570E4">
            <w:pPr>
              <w:pStyle w:val="TAL"/>
              <w:keepNext w:val="0"/>
              <w:keepLines w:val="0"/>
            </w:pPr>
          </w:p>
        </w:tc>
        <w:tc>
          <w:tcPr>
            <w:tcW w:w="1245" w:type="dxa"/>
            <w:shd w:val="clear" w:color="auto" w:fill="auto"/>
          </w:tcPr>
          <w:p w14:paraId="556C2EFD" w14:textId="77777777" w:rsidR="00123ECE" w:rsidRPr="005647EB" w:rsidRDefault="00123ECE" w:rsidP="002570E4">
            <w:pPr>
              <w:pStyle w:val="TAL"/>
              <w:keepNext w:val="0"/>
              <w:keepLines w:val="0"/>
            </w:pPr>
          </w:p>
        </w:tc>
      </w:tr>
      <w:tr w:rsidR="00123ECE" w:rsidRPr="005647EB" w14:paraId="6FBE1189" w14:textId="77777777" w:rsidTr="002570E4">
        <w:trPr>
          <w:jc w:val="center"/>
        </w:trPr>
        <w:tc>
          <w:tcPr>
            <w:tcW w:w="4535" w:type="dxa"/>
            <w:shd w:val="clear" w:color="auto" w:fill="auto"/>
          </w:tcPr>
          <w:p w14:paraId="4797EABE" w14:textId="2F67C0D0"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2A154534" w14:textId="77777777" w:rsidR="00123ECE" w:rsidRPr="005647EB" w:rsidRDefault="00123ECE" w:rsidP="002570E4">
            <w:pPr>
              <w:pStyle w:val="TAL"/>
              <w:keepNext w:val="0"/>
              <w:keepLines w:val="0"/>
            </w:pPr>
          </w:p>
        </w:tc>
        <w:tc>
          <w:tcPr>
            <w:tcW w:w="1700" w:type="dxa"/>
            <w:shd w:val="clear" w:color="auto" w:fill="auto"/>
          </w:tcPr>
          <w:p w14:paraId="0D0CAEFD" w14:textId="77777777" w:rsidR="00123ECE" w:rsidRPr="005647EB" w:rsidRDefault="00123ECE" w:rsidP="002570E4">
            <w:pPr>
              <w:pStyle w:val="TAL"/>
              <w:keepNext w:val="0"/>
              <w:keepLines w:val="0"/>
            </w:pPr>
          </w:p>
        </w:tc>
        <w:tc>
          <w:tcPr>
            <w:tcW w:w="1245" w:type="dxa"/>
            <w:shd w:val="clear" w:color="auto" w:fill="auto"/>
          </w:tcPr>
          <w:p w14:paraId="3AA1E43F" w14:textId="77777777" w:rsidR="00123ECE" w:rsidRPr="005647EB" w:rsidRDefault="00123ECE" w:rsidP="002570E4">
            <w:pPr>
              <w:pStyle w:val="TAL"/>
              <w:keepNext w:val="0"/>
              <w:keepLines w:val="0"/>
            </w:pPr>
          </w:p>
        </w:tc>
      </w:tr>
      <w:tr w:rsidR="00123ECE" w:rsidRPr="005647EB" w14:paraId="4BA5A012" w14:textId="77777777" w:rsidTr="002570E4">
        <w:trPr>
          <w:jc w:val="center"/>
        </w:trPr>
        <w:tc>
          <w:tcPr>
            <w:tcW w:w="4535" w:type="dxa"/>
            <w:shd w:val="clear" w:color="auto" w:fill="auto"/>
          </w:tcPr>
          <w:p w14:paraId="69B3AE00" w14:textId="6984F594" w:rsidR="00123ECE" w:rsidRPr="005647EB" w:rsidRDefault="002570E4" w:rsidP="002570E4">
            <w:pPr>
              <w:pStyle w:val="TAL"/>
              <w:keepNext w:val="0"/>
              <w:keepLines w:val="0"/>
            </w:pPr>
            <w:r w:rsidRPr="005647EB">
              <w:t xml:space="preserve">      </w:t>
            </w:r>
            <w:r w:rsidR="00123ECE" w:rsidRPr="005647EB">
              <w:t>shortDRX</w:t>
            </w:r>
            <w:r w:rsidRPr="005647EB">
              <w:t xml:space="preserve"> </w:t>
            </w:r>
          </w:p>
        </w:tc>
        <w:tc>
          <w:tcPr>
            <w:tcW w:w="2267" w:type="dxa"/>
            <w:shd w:val="clear" w:color="auto" w:fill="auto"/>
          </w:tcPr>
          <w:p w14:paraId="2D27324F" w14:textId="7BF85CC1"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53C1C149" w14:textId="77777777" w:rsidR="00123ECE" w:rsidRPr="005647EB" w:rsidRDefault="00123ECE" w:rsidP="002570E4">
            <w:pPr>
              <w:pStyle w:val="TAL"/>
              <w:keepNext w:val="0"/>
              <w:keepLines w:val="0"/>
            </w:pPr>
          </w:p>
        </w:tc>
        <w:tc>
          <w:tcPr>
            <w:tcW w:w="1245" w:type="dxa"/>
            <w:shd w:val="clear" w:color="auto" w:fill="auto"/>
          </w:tcPr>
          <w:p w14:paraId="4B20FD63" w14:textId="77777777" w:rsidR="00123ECE" w:rsidRPr="005647EB" w:rsidRDefault="00123ECE" w:rsidP="002570E4">
            <w:pPr>
              <w:pStyle w:val="TAL"/>
              <w:keepNext w:val="0"/>
              <w:keepLines w:val="0"/>
            </w:pPr>
          </w:p>
        </w:tc>
      </w:tr>
      <w:tr w:rsidR="00123ECE" w:rsidRPr="005647EB" w14:paraId="1AA50DA5" w14:textId="77777777" w:rsidTr="002570E4">
        <w:trPr>
          <w:jc w:val="center"/>
        </w:trPr>
        <w:tc>
          <w:tcPr>
            <w:tcW w:w="4535" w:type="dxa"/>
            <w:shd w:val="clear" w:color="auto" w:fill="auto"/>
          </w:tcPr>
          <w:p w14:paraId="2BFABBF7" w14:textId="6BD4C4AE"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4D09BC03" w14:textId="77777777" w:rsidR="00123ECE" w:rsidRPr="005647EB" w:rsidRDefault="00123ECE" w:rsidP="002570E4">
            <w:pPr>
              <w:pStyle w:val="TAL"/>
              <w:keepNext w:val="0"/>
              <w:keepLines w:val="0"/>
            </w:pPr>
          </w:p>
        </w:tc>
        <w:tc>
          <w:tcPr>
            <w:tcW w:w="1700" w:type="dxa"/>
            <w:shd w:val="clear" w:color="auto" w:fill="auto"/>
          </w:tcPr>
          <w:p w14:paraId="097E8B4C" w14:textId="77777777" w:rsidR="00123ECE" w:rsidRPr="005647EB" w:rsidRDefault="00123ECE" w:rsidP="002570E4">
            <w:pPr>
              <w:pStyle w:val="TAL"/>
              <w:keepNext w:val="0"/>
              <w:keepLines w:val="0"/>
            </w:pPr>
          </w:p>
        </w:tc>
        <w:tc>
          <w:tcPr>
            <w:tcW w:w="1245" w:type="dxa"/>
            <w:shd w:val="clear" w:color="auto" w:fill="auto"/>
          </w:tcPr>
          <w:p w14:paraId="56B28BAB" w14:textId="77777777" w:rsidR="00123ECE" w:rsidRPr="005647EB" w:rsidRDefault="00123ECE" w:rsidP="002570E4">
            <w:pPr>
              <w:pStyle w:val="TAL"/>
              <w:keepNext w:val="0"/>
              <w:keepLines w:val="0"/>
            </w:pPr>
          </w:p>
        </w:tc>
      </w:tr>
      <w:tr w:rsidR="00123ECE" w:rsidRPr="005647EB" w14:paraId="6A5F3AEC" w14:textId="77777777" w:rsidTr="002570E4">
        <w:trPr>
          <w:jc w:val="center"/>
        </w:trPr>
        <w:tc>
          <w:tcPr>
            <w:tcW w:w="4535" w:type="dxa"/>
            <w:shd w:val="clear" w:color="auto" w:fill="auto"/>
          </w:tcPr>
          <w:p w14:paraId="49092358" w14:textId="6E3638B0"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7E9DCDD8" w14:textId="77777777" w:rsidR="00123ECE" w:rsidRPr="005647EB" w:rsidRDefault="00123ECE" w:rsidP="002570E4">
            <w:pPr>
              <w:pStyle w:val="TAL"/>
              <w:keepNext w:val="0"/>
              <w:keepLines w:val="0"/>
            </w:pPr>
          </w:p>
        </w:tc>
        <w:tc>
          <w:tcPr>
            <w:tcW w:w="1700" w:type="dxa"/>
            <w:shd w:val="clear" w:color="auto" w:fill="auto"/>
          </w:tcPr>
          <w:p w14:paraId="06EEC05F" w14:textId="77777777" w:rsidR="00123ECE" w:rsidRPr="005647EB" w:rsidRDefault="00123ECE" w:rsidP="002570E4">
            <w:pPr>
              <w:pStyle w:val="TAL"/>
              <w:keepNext w:val="0"/>
              <w:keepLines w:val="0"/>
            </w:pPr>
          </w:p>
        </w:tc>
        <w:tc>
          <w:tcPr>
            <w:tcW w:w="1245" w:type="dxa"/>
            <w:shd w:val="clear" w:color="auto" w:fill="auto"/>
          </w:tcPr>
          <w:p w14:paraId="1056BB61" w14:textId="77777777" w:rsidR="00123ECE" w:rsidRPr="005647EB" w:rsidRDefault="00123ECE" w:rsidP="002570E4">
            <w:pPr>
              <w:pStyle w:val="TAL"/>
              <w:keepNext w:val="0"/>
              <w:keepLines w:val="0"/>
            </w:pPr>
          </w:p>
        </w:tc>
      </w:tr>
      <w:tr w:rsidR="00123ECE" w:rsidRPr="005647EB" w14:paraId="520ADF94" w14:textId="77777777" w:rsidTr="002570E4">
        <w:trPr>
          <w:jc w:val="center"/>
        </w:trPr>
        <w:tc>
          <w:tcPr>
            <w:tcW w:w="4535" w:type="dxa"/>
            <w:shd w:val="clear" w:color="auto" w:fill="auto"/>
          </w:tcPr>
          <w:p w14:paraId="626462E6" w14:textId="3594F367" w:rsidR="00123ECE" w:rsidRPr="005647EB" w:rsidRDefault="002570E4" w:rsidP="002570E4">
            <w:pPr>
              <w:pStyle w:val="TAL"/>
              <w:keepNext w:val="0"/>
              <w:keepLines w:val="0"/>
            </w:pPr>
            <w:r w:rsidRPr="005647EB">
              <w:t xml:space="preserve">  </w:t>
            </w:r>
            <w:r w:rsidR="00123ECE" w:rsidRPr="005647EB">
              <w:t>timeAlignmentTimerDedicated</w:t>
            </w:r>
          </w:p>
        </w:tc>
        <w:tc>
          <w:tcPr>
            <w:tcW w:w="2267" w:type="dxa"/>
            <w:shd w:val="clear" w:color="auto" w:fill="auto"/>
          </w:tcPr>
          <w:p w14:paraId="4032F25D" w14:textId="77777777" w:rsidR="00123ECE" w:rsidRPr="005647EB" w:rsidRDefault="00A60DDE" w:rsidP="002570E4">
            <w:pPr>
              <w:pStyle w:val="TAL"/>
              <w:keepNext w:val="0"/>
              <w:keepLines w:val="0"/>
              <w:rPr>
                <w:lang w:eastAsia="zh-CN"/>
              </w:rPr>
            </w:pPr>
            <w:r w:rsidRPr="005647EB">
              <w:rPr>
                <w:lang w:eastAsia="zh-CN"/>
              </w:rPr>
              <w:t>Infinity</w:t>
            </w:r>
          </w:p>
        </w:tc>
        <w:tc>
          <w:tcPr>
            <w:tcW w:w="1700" w:type="dxa"/>
            <w:shd w:val="clear" w:color="auto" w:fill="auto"/>
          </w:tcPr>
          <w:p w14:paraId="7D88A755" w14:textId="77777777" w:rsidR="00123ECE" w:rsidRPr="005647EB" w:rsidRDefault="00123ECE" w:rsidP="002570E4">
            <w:pPr>
              <w:pStyle w:val="TAL"/>
              <w:keepNext w:val="0"/>
              <w:keepLines w:val="0"/>
            </w:pPr>
          </w:p>
        </w:tc>
        <w:tc>
          <w:tcPr>
            <w:tcW w:w="1245" w:type="dxa"/>
            <w:shd w:val="clear" w:color="auto" w:fill="auto"/>
          </w:tcPr>
          <w:p w14:paraId="7E886801" w14:textId="77777777" w:rsidR="00123ECE" w:rsidRPr="005647EB" w:rsidRDefault="00123ECE" w:rsidP="002570E4">
            <w:pPr>
              <w:pStyle w:val="TAL"/>
              <w:keepNext w:val="0"/>
              <w:keepLines w:val="0"/>
            </w:pPr>
          </w:p>
        </w:tc>
      </w:tr>
      <w:tr w:rsidR="00FF39B8" w:rsidRPr="005647EB" w14:paraId="46FABF32" w14:textId="77777777" w:rsidTr="002570E4">
        <w:trPr>
          <w:jc w:val="center"/>
        </w:trPr>
        <w:tc>
          <w:tcPr>
            <w:tcW w:w="4535" w:type="dxa"/>
            <w:shd w:val="clear" w:color="auto" w:fill="auto"/>
          </w:tcPr>
          <w:p w14:paraId="06301C4B" w14:textId="77777777" w:rsidR="00FF39B8" w:rsidRPr="005647EB" w:rsidRDefault="00FF39B8" w:rsidP="002570E4">
            <w:pPr>
              <w:pStyle w:val="TAL"/>
              <w:keepNext w:val="0"/>
              <w:keepLines w:val="0"/>
            </w:pPr>
            <w:r w:rsidRPr="005647EB">
              <w:t>}</w:t>
            </w:r>
          </w:p>
        </w:tc>
        <w:tc>
          <w:tcPr>
            <w:tcW w:w="2267" w:type="dxa"/>
            <w:shd w:val="clear" w:color="auto" w:fill="auto"/>
          </w:tcPr>
          <w:p w14:paraId="7EBA0F75" w14:textId="77777777" w:rsidR="00FF39B8" w:rsidRPr="005647EB" w:rsidRDefault="00FF39B8" w:rsidP="002570E4">
            <w:pPr>
              <w:pStyle w:val="TAL"/>
              <w:keepNext w:val="0"/>
              <w:keepLines w:val="0"/>
              <w:rPr>
                <w:lang w:eastAsia="zh-CN"/>
              </w:rPr>
            </w:pPr>
          </w:p>
        </w:tc>
        <w:tc>
          <w:tcPr>
            <w:tcW w:w="1700" w:type="dxa"/>
            <w:shd w:val="clear" w:color="auto" w:fill="auto"/>
          </w:tcPr>
          <w:p w14:paraId="42EFEDC5" w14:textId="77777777" w:rsidR="00FF39B8" w:rsidRPr="005647EB" w:rsidRDefault="00FF39B8" w:rsidP="002570E4">
            <w:pPr>
              <w:pStyle w:val="TAL"/>
              <w:keepNext w:val="0"/>
              <w:keepLines w:val="0"/>
            </w:pPr>
          </w:p>
        </w:tc>
        <w:tc>
          <w:tcPr>
            <w:tcW w:w="1245" w:type="dxa"/>
            <w:shd w:val="clear" w:color="auto" w:fill="auto"/>
          </w:tcPr>
          <w:p w14:paraId="0981788F" w14:textId="77777777" w:rsidR="00FF39B8" w:rsidRPr="005647EB" w:rsidRDefault="00FF39B8" w:rsidP="002570E4">
            <w:pPr>
              <w:pStyle w:val="TAL"/>
              <w:keepNext w:val="0"/>
              <w:keepLines w:val="0"/>
            </w:pPr>
          </w:p>
        </w:tc>
      </w:tr>
    </w:tbl>
    <w:p w14:paraId="1C85B250" w14:textId="77777777" w:rsidR="00123ECE" w:rsidRPr="005647EB" w:rsidRDefault="00123ECE" w:rsidP="002570E4"/>
    <w:p w14:paraId="50167609" w14:textId="77777777" w:rsidR="00123ECE" w:rsidRPr="005647EB" w:rsidRDefault="00123ECE" w:rsidP="002570E4">
      <w:pPr>
        <w:pStyle w:val="TH"/>
        <w:keepNext w:val="0"/>
        <w:keepLines w:val="0"/>
      </w:pPr>
      <w:r w:rsidRPr="005647EB">
        <w:t xml:space="preserve">Table </w:t>
      </w:r>
      <w:r w:rsidRPr="005647EB">
        <w:rPr>
          <w:lang w:eastAsia="zh-CN"/>
        </w:rPr>
        <w:t>8.3.5.4.3</w:t>
      </w:r>
      <w:r w:rsidRPr="005647EB">
        <w:t>-</w:t>
      </w:r>
      <w:r w:rsidRPr="005647EB">
        <w:rPr>
          <w:lang w:eastAsia="zh-CN"/>
        </w:rPr>
        <w:t>4</w:t>
      </w:r>
      <w:r w:rsidRPr="005647EB">
        <w:t xml:space="preserve">: </w:t>
      </w:r>
      <w:r w:rsidRPr="005647EB">
        <w:rPr>
          <w:i/>
        </w:rPr>
        <w:t>PhysicalConfigDedicated-DEFAULT</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123ECE" w:rsidRPr="005647EB" w14:paraId="0E21531A" w14:textId="77777777" w:rsidTr="002570E4">
        <w:trPr>
          <w:gridBefore w:val="1"/>
          <w:wBefore w:w="9" w:type="dxa"/>
          <w:jc w:val="center"/>
        </w:trPr>
        <w:tc>
          <w:tcPr>
            <w:tcW w:w="9738" w:type="dxa"/>
            <w:gridSpan w:val="4"/>
          </w:tcPr>
          <w:p w14:paraId="08BB2259" w14:textId="63ABBED5"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8.2.1.6,</w:t>
            </w:r>
            <w:r w:rsidR="002570E4" w:rsidRPr="005647EB">
              <w:t xml:space="preserve"> </w:t>
            </w:r>
            <w:r w:rsidRPr="005647EB">
              <w:t>Table</w:t>
            </w:r>
            <w:r w:rsidR="002570E4" w:rsidRPr="005647EB">
              <w:t xml:space="preserve"> </w:t>
            </w:r>
            <w:r w:rsidRPr="005647EB">
              <w:t>4.8.2.1.6-1</w:t>
            </w:r>
            <w:r w:rsidR="002570E4" w:rsidRPr="005647EB">
              <w:t xml:space="preserve"> </w:t>
            </w:r>
            <w:r w:rsidRPr="005647EB">
              <w:t>PhysicalConfigDedicated-DEFAULT</w:t>
            </w:r>
          </w:p>
        </w:tc>
      </w:tr>
      <w:tr w:rsidR="00123ECE" w:rsidRPr="005647EB" w14:paraId="4C2F1781" w14:textId="77777777" w:rsidTr="002570E4">
        <w:trPr>
          <w:jc w:val="center"/>
        </w:trPr>
        <w:tc>
          <w:tcPr>
            <w:tcW w:w="4535" w:type="dxa"/>
            <w:gridSpan w:val="2"/>
            <w:shd w:val="clear" w:color="auto" w:fill="auto"/>
          </w:tcPr>
          <w:p w14:paraId="2F7DCAB6" w14:textId="72868817"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07D67FC9" w14:textId="77777777" w:rsidR="00123ECE" w:rsidRPr="005647EB" w:rsidRDefault="00123ECE" w:rsidP="002570E4">
            <w:pPr>
              <w:pStyle w:val="TAH"/>
              <w:keepNext w:val="0"/>
              <w:keepLines w:val="0"/>
            </w:pPr>
            <w:r w:rsidRPr="005647EB">
              <w:t>Value/remark</w:t>
            </w:r>
          </w:p>
        </w:tc>
        <w:tc>
          <w:tcPr>
            <w:tcW w:w="1700" w:type="dxa"/>
            <w:shd w:val="clear" w:color="auto" w:fill="auto"/>
          </w:tcPr>
          <w:p w14:paraId="4AF1096D" w14:textId="77777777" w:rsidR="00123ECE" w:rsidRPr="005647EB" w:rsidRDefault="00123ECE" w:rsidP="002570E4">
            <w:pPr>
              <w:pStyle w:val="TAH"/>
              <w:keepNext w:val="0"/>
              <w:keepLines w:val="0"/>
            </w:pPr>
            <w:r w:rsidRPr="005647EB">
              <w:t>Comment</w:t>
            </w:r>
          </w:p>
        </w:tc>
        <w:tc>
          <w:tcPr>
            <w:tcW w:w="1245" w:type="dxa"/>
            <w:shd w:val="clear" w:color="auto" w:fill="auto"/>
          </w:tcPr>
          <w:p w14:paraId="1C037869" w14:textId="77777777" w:rsidR="00123ECE" w:rsidRPr="005647EB" w:rsidRDefault="00123ECE" w:rsidP="002570E4">
            <w:pPr>
              <w:pStyle w:val="TAH"/>
              <w:keepNext w:val="0"/>
              <w:keepLines w:val="0"/>
            </w:pPr>
            <w:r w:rsidRPr="005647EB">
              <w:t>Condition</w:t>
            </w:r>
          </w:p>
        </w:tc>
      </w:tr>
      <w:tr w:rsidR="00123ECE" w:rsidRPr="005647EB" w14:paraId="70402F5E" w14:textId="77777777" w:rsidTr="002570E4">
        <w:trPr>
          <w:jc w:val="center"/>
        </w:trPr>
        <w:tc>
          <w:tcPr>
            <w:tcW w:w="4535" w:type="dxa"/>
            <w:gridSpan w:val="2"/>
            <w:shd w:val="clear" w:color="auto" w:fill="auto"/>
          </w:tcPr>
          <w:p w14:paraId="45A59504" w14:textId="2EB82776" w:rsidR="00123ECE" w:rsidRPr="005647EB" w:rsidRDefault="00123ECE" w:rsidP="002570E4">
            <w:pPr>
              <w:pStyle w:val="TAL"/>
              <w:keepNext w:val="0"/>
              <w:keepLines w:val="0"/>
            </w:pPr>
            <w:r w:rsidRPr="005647EB">
              <w:t>PhysicalConfigDedicated-DEFAULT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7C529C88" w14:textId="77777777" w:rsidR="00123ECE" w:rsidRPr="005647EB" w:rsidRDefault="00123ECE" w:rsidP="002570E4">
            <w:pPr>
              <w:pStyle w:val="TAL"/>
              <w:keepNext w:val="0"/>
              <w:keepLines w:val="0"/>
            </w:pPr>
          </w:p>
        </w:tc>
        <w:tc>
          <w:tcPr>
            <w:tcW w:w="1700" w:type="dxa"/>
            <w:shd w:val="clear" w:color="auto" w:fill="auto"/>
          </w:tcPr>
          <w:p w14:paraId="084C04B2" w14:textId="77777777" w:rsidR="00123ECE" w:rsidRPr="005647EB" w:rsidRDefault="00123ECE" w:rsidP="002570E4">
            <w:pPr>
              <w:pStyle w:val="TAL"/>
              <w:keepNext w:val="0"/>
              <w:keepLines w:val="0"/>
            </w:pPr>
          </w:p>
        </w:tc>
        <w:tc>
          <w:tcPr>
            <w:tcW w:w="1245" w:type="dxa"/>
            <w:shd w:val="clear" w:color="auto" w:fill="auto"/>
          </w:tcPr>
          <w:p w14:paraId="675CDABB" w14:textId="77777777" w:rsidR="00123ECE" w:rsidRPr="005647EB" w:rsidRDefault="00123ECE" w:rsidP="002570E4">
            <w:pPr>
              <w:pStyle w:val="TAL"/>
              <w:keepNext w:val="0"/>
              <w:keepLines w:val="0"/>
            </w:pPr>
          </w:p>
        </w:tc>
      </w:tr>
      <w:tr w:rsidR="00123ECE" w:rsidRPr="005647EB" w14:paraId="69635D8E" w14:textId="77777777" w:rsidTr="002570E4">
        <w:trPr>
          <w:jc w:val="center"/>
        </w:trPr>
        <w:tc>
          <w:tcPr>
            <w:tcW w:w="4535" w:type="dxa"/>
            <w:gridSpan w:val="2"/>
            <w:tcBorders>
              <w:bottom w:val="single" w:sz="4" w:space="0" w:color="000000"/>
            </w:tcBorders>
            <w:shd w:val="clear" w:color="auto" w:fill="auto"/>
          </w:tcPr>
          <w:p w14:paraId="69661784" w14:textId="6187FCCA" w:rsidR="00123ECE" w:rsidRPr="005647EB" w:rsidRDefault="002570E4" w:rsidP="002570E4">
            <w:pPr>
              <w:pStyle w:val="TAL"/>
              <w:keepNext w:val="0"/>
              <w:keepLines w:val="0"/>
            </w:pPr>
            <w:r w:rsidRPr="005647EB">
              <w:t xml:space="preserve">  </w:t>
            </w:r>
            <w:r w:rsidR="00123ECE" w:rsidRPr="005647EB">
              <w:t>…</w:t>
            </w:r>
          </w:p>
        </w:tc>
        <w:tc>
          <w:tcPr>
            <w:tcW w:w="2267" w:type="dxa"/>
            <w:tcBorders>
              <w:bottom w:val="single" w:sz="4" w:space="0" w:color="000000"/>
            </w:tcBorders>
            <w:shd w:val="clear" w:color="auto" w:fill="auto"/>
          </w:tcPr>
          <w:p w14:paraId="0CA1123A" w14:textId="77777777" w:rsidR="00123ECE" w:rsidRPr="005647EB" w:rsidRDefault="00123ECE" w:rsidP="002570E4">
            <w:pPr>
              <w:pStyle w:val="TAL"/>
              <w:keepNext w:val="0"/>
              <w:keepLines w:val="0"/>
            </w:pPr>
          </w:p>
        </w:tc>
        <w:tc>
          <w:tcPr>
            <w:tcW w:w="1700" w:type="dxa"/>
            <w:tcBorders>
              <w:bottom w:val="single" w:sz="4" w:space="0" w:color="000000"/>
            </w:tcBorders>
            <w:shd w:val="clear" w:color="auto" w:fill="auto"/>
          </w:tcPr>
          <w:p w14:paraId="1A44E46F" w14:textId="77777777" w:rsidR="00123ECE" w:rsidRPr="005647EB" w:rsidRDefault="00123ECE" w:rsidP="002570E4">
            <w:pPr>
              <w:pStyle w:val="TAL"/>
              <w:keepNext w:val="0"/>
              <w:keepLines w:val="0"/>
            </w:pPr>
          </w:p>
        </w:tc>
        <w:tc>
          <w:tcPr>
            <w:tcW w:w="1245" w:type="dxa"/>
            <w:tcBorders>
              <w:bottom w:val="single" w:sz="4" w:space="0" w:color="000000"/>
            </w:tcBorders>
            <w:shd w:val="clear" w:color="auto" w:fill="auto"/>
          </w:tcPr>
          <w:p w14:paraId="5FFC33FD" w14:textId="77777777" w:rsidR="00123ECE" w:rsidRPr="005647EB" w:rsidRDefault="00123ECE" w:rsidP="002570E4">
            <w:pPr>
              <w:pStyle w:val="TAL"/>
              <w:keepNext w:val="0"/>
              <w:keepLines w:val="0"/>
            </w:pPr>
          </w:p>
        </w:tc>
      </w:tr>
      <w:tr w:rsidR="00123ECE" w:rsidRPr="005647EB" w14:paraId="63F0C245" w14:textId="77777777" w:rsidTr="002570E4">
        <w:trPr>
          <w:jc w:val="center"/>
        </w:trPr>
        <w:tc>
          <w:tcPr>
            <w:tcW w:w="4535" w:type="dxa"/>
            <w:gridSpan w:val="2"/>
            <w:shd w:val="clear" w:color="auto" w:fill="auto"/>
          </w:tcPr>
          <w:p w14:paraId="2408F8F7" w14:textId="5DF69480" w:rsidR="00123ECE" w:rsidRPr="005647EB" w:rsidRDefault="002570E4" w:rsidP="002570E4">
            <w:pPr>
              <w:pStyle w:val="TAL"/>
              <w:keepNext w:val="0"/>
              <w:keepLines w:val="0"/>
            </w:pPr>
            <w:r w:rsidRPr="005647EB">
              <w:t xml:space="preserve">  </w:t>
            </w:r>
            <w:r w:rsidR="00123ECE" w:rsidRPr="005647EB">
              <w:t>schedulingRequestConfig</w:t>
            </w:r>
            <w:r w:rsidRPr="005647EB">
              <w:t xml:space="preserve"> </w:t>
            </w:r>
          </w:p>
        </w:tc>
        <w:tc>
          <w:tcPr>
            <w:tcW w:w="2267" w:type="dxa"/>
            <w:shd w:val="clear" w:color="auto" w:fill="auto"/>
          </w:tcPr>
          <w:p w14:paraId="0743D02F" w14:textId="76DEBF59" w:rsidR="00123ECE" w:rsidRPr="005647EB" w:rsidRDefault="002570E4" w:rsidP="002570E4">
            <w:pPr>
              <w:pStyle w:val="TAL"/>
              <w:keepNext w:val="0"/>
              <w:keepLines w:val="0"/>
            </w:pPr>
            <w:r w:rsidRPr="005647EB">
              <w:t xml:space="preserve"> </w:t>
            </w:r>
            <w:r w:rsidR="00123ECE" w:rsidRPr="005647EB">
              <w:t>SchedulingRequest-Config-DEFAULT</w:t>
            </w:r>
          </w:p>
        </w:tc>
        <w:tc>
          <w:tcPr>
            <w:tcW w:w="1700" w:type="dxa"/>
            <w:shd w:val="clear" w:color="auto" w:fill="auto"/>
          </w:tcPr>
          <w:p w14:paraId="4F96543E" w14:textId="77777777" w:rsidR="00123ECE" w:rsidRPr="005647EB" w:rsidRDefault="00123ECE" w:rsidP="002570E4">
            <w:pPr>
              <w:pStyle w:val="TAL"/>
              <w:keepNext w:val="0"/>
              <w:keepLines w:val="0"/>
            </w:pPr>
          </w:p>
        </w:tc>
        <w:tc>
          <w:tcPr>
            <w:tcW w:w="1245" w:type="dxa"/>
            <w:shd w:val="clear" w:color="auto" w:fill="auto"/>
          </w:tcPr>
          <w:p w14:paraId="552ABF11" w14:textId="260726F7" w:rsidR="00123ECE" w:rsidRPr="005647EB" w:rsidRDefault="002570E4" w:rsidP="002570E4">
            <w:pPr>
              <w:pStyle w:val="TAL"/>
              <w:keepNext w:val="0"/>
              <w:keepLines w:val="0"/>
            </w:pPr>
            <w:r w:rsidRPr="005647EB">
              <w:t xml:space="preserve"> </w:t>
            </w:r>
          </w:p>
        </w:tc>
      </w:tr>
      <w:tr w:rsidR="00123ECE" w:rsidRPr="005647EB" w14:paraId="67A97820" w14:textId="77777777" w:rsidTr="002570E4">
        <w:trPr>
          <w:jc w:val="center"/>
        </w:trPr>
        <w:tc>
          <w:tcPr>
            <w:tcW w:w="4535" w:type="dxa"/>
            <w:gridSpan w:val="2"/>
            <w:shd w:val="clear" w:color="auto" w:fill="auto"/>
          </w:tcPr>
          <w:p w14:paraId="2659BBC4" w14:textId="77777777" w:rsidR="00123ECE" w:rsidRPr="005647EB" w:rsidRDefault="00123ECE" w:rsidP="002570E4">
            <w:pPr>
              <w:pStyle w:val="TAL"/>
              <w:keepNext w:val="0"/>
              <w:keepLines w:val="0"/>
            </w:pPr>
            <w:r w:rsidRPr="005647EB">
              <w:t>}</w:t>
            </w:r>
          </w:p>
        </w:tc>
        <w:tc>
          <w:tcPr>
            <w:tcW w:w="2267" w:type="dxa"/>
            <w:shd w:val="clear" w:color="auto" w:fill="auto"/>
          </w:tcPr>
          <w:p w14:paraId="5B851ADA" w14:textId="77777777" w:rsidR="00123ECE" w:rsidRPr="005647EB" w:rsidRDefault="00123ECE" w:rsidP="002570E4">
            <w:pPr>
              <w:pStyle w:val="TAL"/>
              <w:keepNext w:val="0"/>
              <w:keepLines w:val="0"/>
            </w:pPr>
          </w:p>
        </w:tc>
        <w:tc>
          <w:tcPr>
            <w:tcW w:w="1700" w:type="dxa"/>
            <w:shd w:val="clear" w:color="auto" w:fill="auto"/>
          </w:tcPr>
          <w:p w14:paraId="1C64166F" w14:textId="77777777" w:rsidR="00123ECE" w:rsidRPr="005647EB" w:rsidRDefault="00123ECE" w:rsidP="002570E4">
            <w:pPr>
              <w:pStyle w:val="TAL"/>
              <w:keepNext w:val="0"/>
              <w:keepLines w:val="0"/>
            </w:pPr>
          </w:p>
        </w:tc>
        <w:tc>
          <w:tcPr>
            <w:tcW w:w="1245" w:type="dxa"/>
            <w:shd w:val="clear" w:color="auto" w:fill="auto"/>
          </w:tcPr>
          <w:p w14:paraId="46BD4FC1" w14:textId="77777777" w:rsidR="00123ECE" w:rsidRPr="005647EB" w:rsidRDefault="00123ECE" w:rsidP="002570E4">
            <w:pPr>
              <w:pStyle w:val="TAL"/>
              <w:keepNext w:val="0"/>
              <w:keepLines w:val="0"/>
            </w:pPr>
          </w:p>
        </w:tc>
      </w:tr>
    </w:tbl>
    <w:p w14:paraId="6B725BBC" w14:textId="77777777" w:rsidR="00123ECE" w:rsidRPr="005647EB" w:rsidRDefault="00123ECE" w:rsidP="002570E4"/>
    <w:p w14:paraId="1D361BA8" w14:textId="77777777" w:rsidR="00123ECE" w:rsidRPr="005647EB" w:rsidRDefault="00123ECE" w:rsidP="002570E4">
      <w:pPr>
        <w:pStyle w:val="TH"/>
        <w:keepNext w:val="0"/>
        <w:keepLines w:val="0"/>
      </w:pPr>
      <w:r w:rsidRPr="005647EB">
        <w:lastRenderedPageBreak/>
        <w:t>Table 8.</w:t>
      </w:r>
      <w:r w:rsidRPr="005647EB">
        <w:rPr>
          <w:lang w:eastAsia="zh-CN"/>
        </w:rPr>
        <w:t>3</w:t>
      </w:r>
      <w:r w:rsidRPr="005647EB">
        <w:t>.</w:t>
      </w:r>
      <w:r w:rsidRPr="005647EB">
        <w:rPr>
          <w:lang w:eastAsia="zh-CN"/>
        </w:rPr>
        <w:t>5</w:t>
      </w:r>
      <w:r w:rsidRPr="005647EB">
        <w:t>.4.3-</w:t>
      </w:r>
      <w:r w:rsidRPr="005647EB">
        <w:rPr>
          <w:lang w:eastAsia="zh-CN"/>
        </w:rPr>
        <w:t>5</w:t>
      </w:r>
      <w:r w:rsidRPr="005647EB">
        <w:t xml:space="preserve">: </w:t>
      </w:r>
      <w:r w:rsidRPr="005647EB">
        <w:rPr>
          <w:i/>
        </w:rPr>
        <w:t>SchedulingRequest-Config-DEFAULT</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20F6B896" w14:textId="77777777" w:rsidTr="002570E4">
        <w:trPr>
          <w:gridBefore w:val="1"/>
          <w:wBefore w:w="9" w:type="dxa"/>
          <w:jc w:val="center"/>
        </w:trPr>
        <w:tc>
          <w:tcPr>
            <w:tcW w:w="9781" w:type="dxa"/>
            <w:gridSpan w:val="5"/>
          </w:tcPr>
          <w:p w14:paraId="3FCFC649" w14:textId="712A78B1"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123ECE" w:rsidRPr="005647EB" w14:paraId="14E30666" w14:textId="77777777" w:rsidTr="002570E4">
        <w:trPr>
          <w:gridAfter w:val="1"/>
          <w:wAfter w:w="9" w:type="dxa"/>
          <w:jc w:val="center"/>
        </w:trPr>
        <w:tc>
          <w:tcPr>
            <w:tcW w:w="4537" w:type="dxa"/>
            <w:gridSpan w:val="2"/>
          </w:tcPr>
          <w:p w14:paraId="341412B5" w14:textId="264C4E62"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8" w:type="dxa"/>
          </w:tcPr>
          <w:p w14:paraId="011E76C9" w14:textId="77777777" w:rsidR="00123ECE" w:rsidRPr="005647EB" w:rsidRDefault="00123ECE" w:rsidP="002570E4">
            <w:pPr>
              <w:pStyle w:val="TAH"/>
              <w:keepNext w:val="0"/>
              <w:keepLines w:val="0"/>
            </w:pPr>
            <w:r w:rsidRPr="005647EB">
              <w:t>Value/remark</w:t>
            </w:r>
          </w:p>
        </w:tc>
        <w:tc>
          <w:tcPr>
            <w:tcW w:w="1701" w:type="dxa"/>
          </w:tcPr>
          <w:p w14:paraId="08BFA602" w14:textId="77777777" w:rsidR="00123ECE" w:rsidRPr="005647EB" w:rsidRDefault="00123ECE" w:rsidP="002570E4">
            <w:pPr>
              <w:pStyle w:val="TAH"/>
              <w:keepNext w:val="0"/>
              <w:keepLines w:val="0"/>
            </w:pPr>
            <w:r w:rsidRPr="005647EB">
              <w:t>Comment</w:t>
            </w:r>
          </w:p>
        </w:tc>
        <w:tc>
          <w:tcPr>
            <w:tcW w:w="1275" w:type="dxa"/>
          </w:tcPr>
          <w:p w14:paraId="3B505BEA" w14:textId="77777777" w:rsidR="00123ECE" w:rsidRPr="005647EB" w:rsidRDefault="00123ECE" w:rsidP="002570E4">
            <w:pPr>
              <w:pStyle w:val="TAH"/>
              <w:keepNext w:val="0"/>
              <w:keepLines w:val="0"/>
            </w:pPr>
            <w:r w:rsidRPr="005647EB">
              <w:t>Condition</w:t>
            </w:r>
          </w:p>
        </w:tc>
      </w:tr>
      <w:tr w:rsidR="00123ECE" w:rsidRPr="005647EB" w14:paraId="2FAFD16A"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47945E1" w14:textId="1B1B6A27" w:rsidR="00123ECE" w:rsidRPr="005647EB" w:rsidRDefault="00123EC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1B7AA5E0"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B3A53BF"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7ABAA45" w14:textId="77777777" w:rsidR="00123ECE" w:rsidRPr="005647EB" w:rsidRDefault="00123ECE" w:rsidP="002570E4">
            <w:pPr>
              <w:pStyle w:val="TAL"/>
              <w:keepNext w:val="0"/>
              <w:keepLines w:val="0"/>
            </w:pPr>
          </w:p>
        </w:tc>
      </w:tr>
      <w:tr w:rsidR="00123ECE" w:rsidRPr="005647EB" w14:paraId="50C3629B"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70199C4" w14:textId="4D2E3BDD" w:rsidR="00123ECE" w:rsidRPr="005647EB"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6374A7E7"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D5A2F80"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7DCE829" w14:textId="77777777" w:rsidR="00123ECE" w:rsidRPr="005647EB" w:rsidRDefault="00123ECE" w:rsidP="002570E4">
            <w:pPr>
              <w:pStyle w:val="TAL"/>
              <w:keepNext w:val="0"/>
              <w:keepLines w:val="0"/>
            </w:pPr>
          </w:p>
        </w:tc>
      </w:tr>
      <w:tr w:rsidR="00123ECE" w:rsidRPr="005647EB" w14:paraId="7CBE2422"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2AABBDB" w14:textId="58033722" w:rsidR="00123ECE" w:rsidRPr="005647EB" w:rsidRDefault="002570E4" w:rsidP="002570E4">
            <w:pPr>
              <w:pStyle w:val="TAL"/>
              <w:keepNext w:val="0"/>
              <w:keepLines w:val="0"/>
            </w:pPr>
            <w:r w:rsidRPr="005647EB">
              <w:t xml:space="preserve">    </w:t>
            </w:r>
            <w:r w:rsidR="00123ECE"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1AF5C1D0" w14:textId="77777777" w:rsidR="00123ECE" w:rsidRPr="005647EB" w:rsidRDefault="00123ECE"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611908C6" w14:textId="1C090DB8" w:rsidR="00123ECE" w:rsidRPr="005647EB" w:rsidRDefault="00123ECE"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18728752" w14:textId="77777777" w:rsidR="00123ECE" w:rsidRPr="005647EB" w:rsidRDefault="00123ECE" w:rsidP="002570E4">
            <w:pPr>
              <w:pStyle w:val="TAL"/>
              <w:keepNext w:val="0"/>
              <w:keepLines w:val="0"/>
            </w:pPr>
          </w:p>
        </w:tc>
      </w:tr>
      <w:tr w:rsidR="00123ECE" w:rsidRPr="005647EB" w14:paraId="04C5659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57D3A45" w14:textId="2176ABEA" w:rsidR="00123ECE" w:rsidRPr="005647EB" w:rsidRDefault="002570E4" w:rsidP="002570E4">
            <w:pPr>
              <w:pStyle w:val="TAL"/>
              <w:keepNext w:val="0"/>
              <w:keepLines w:val="0"/>
            </w:pPr>
            <w:r w:rsidRPr="005647EB">
              <w:t xml:space="preserve">    </w:t>
            </w:r>
            <w:r w:rsidR="00123EC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50311DBE" w14:textId="77777777" w:rsidR="00123ECE" w:rsidRPr="005647EB" w:rsidRDefault="00123ECE"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074ED01A"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5923342" w14:textId="77777777" w:rsidR="00123ECE" w:rsidRPr="005647EB" w:rsidRDefault="00123ECE" w:rsidP="002570E4">
            <w:pPr>
              <w:pStyle w:val="TAL"/>
              <w:keepNext w:val="0"/>
              <w:keepLines w:val="0"/>
            </w:pPr>
          </w:p>
        </w:tc>
      </w:tr>
      <w:tr w:rsidR="00123ECE" w:rsidRPr="005647EB" w14:paraId="14245C9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3D5FF16" w14:textId="6D82EAFD" w:rsidR="00123ECE" w:rsidRPr="005647EB" w:rsidRDefault="002570E4" w:rsidP="002570E4">
            <w:pPr>
              <w:pStyle w:val="TAL"/>
              <w:keepNext w:val="0"/>
              <w:keepLines w:val="0"/>
            </w:pPr>
            <w:r w:rsidRPr="005647EB">
              <w:t xml:space="preserve">    </w:t>
            </w:r>
            <w:r w:rsidR="00123ECE"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63A7A430"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3152C44B"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F413894" w14:textId="77777777" w:rsidR="00123ECE" w:rsidRPr="005647EB" w:rsidRDefault="00123ECE" w:rsidP="002570E4">
            <w:pPr>
              <w:pStyle w:val="TAL"/>
              <w:keepNext w:val="0"/>
              <w:keepLines w:val="0"/>
            </w:pPr>
          </w:p>
        </w:tc>
      </w:tr>
      <w:tr w:rsidR="00123ECE" w:rsidRPr="005647EB" w14:paraId="3F9DD73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2019427" w14:textId="5A6D44BF"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219D80F3"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268A985"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43C127A" w14:textId="77777777" w:rsidR="00123ECE" w:rsidRPr="005647EB" w:rsidRDefault="00123ECE" w:rsidP="002570E4">
            <w:pPr>
              <w:pStyle w:val="TAL"/>
              <w:keepNext w:val="0"/>
              <w:keepLines w:val="0"/>
            </w:pPr>
          </w:p>
        </w:tc>
      </w:tr>
      <w:tr w:rsidR="00123ECE" w:rsidRPr="005647EB" w14:paraId="249268E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557485B"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207F94F1"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98198C6"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BCEB8BF" w14:textId="77777777" w:rsidR="00123ECE" w:rsidRPr="005647EB" w:rsidRDefault="00123ECE" w:rsidP="002570E4">
            <w:pPr>
              <w:pStyle w:val="TAL"/>
              <w:keepNext w:val="0"/>
              <w:keepLines w:val="0"/>
            </w:pPr>
          </w:p>
        </w:tc>
      </w:tr>
    </w:tbl>
    <w:p w14:paraId="1FCF46E1" w14:textId="77777777" w:rsidR="00123ECE" w:rsidRPr="005647EB" w:rsidRDefault="00123ECE" w:rsidP="002570E4">
      <w:pPr>
        <w:rPr>
          <w:lang w:eastAsia="zh-CN"/>
        </w:rPr>
      </w:pPr>
    </w:p>
    <w:p w14:paraId="6DDEDADC" w14:textId="77777777" w:rsidR="00123ECE" w:rsidRPr="005647EB" w:rsidRDefault="00123ECE" w:rsidP="002570E4">
      <w:pPr>
        <w:pStyle w:val="TH"/>
        <w:keepNext w:val="0"/>
        <w:keepLines w:val="0"/>
      </w:pPr>
      <w:r w:rsidRPr="005647EB">
        <w:t>Table 8.</w:t>
      </w:r>
      <w:r w:rsidRPr="005647EB">
        <w:rPr>
          <w:lang w:eastAsia="zh-CN"/>
        </w:rPr>
        <w:t>3</w:t>
      </w:r>
      <w:r w:rsidRPr="005647EB">
        <w:t>.</w:t>
      </w:r>
      <w:r w:rsidRPr="005647EB">
        <w:rPr>
          <w:lang w:eastAsia="zh-CN"/>
        </w:rPr>
        <w:t>5</w:t>
      </w:r>
      <w:r w:rsidRPr="005647EB">
        <w:t>.4.3-</w:t>
      </w:r>
      <w:r w:rsidRPr="005647EB">
        <w:rPr>
          <w:lang w:eastAsia="zh-CN"/>
        </w:rPr>
        <w:t>6</w:t>
      </w:r>
      <w:r w:rsidRPr="005647EB">
        <w:t xml:space="preserve">: </w:t>
      </w:r>
      <w:r w:rsidRPr="005647EB">
        <w:rPr>
          <w:i/>
        </w:rPr>
        <w:t>ReportConfigEUTRA-A3</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3D40CDA7" w14:textId="77777777" w:rsidTr="002570E4">
        <w:trPr>
          <w:jc w:val="center"/>
        </w:trPr>
        <w:tc>
          <w:tcPr>
            <w:tcW w:w="9527" w:type="dxa"/>
            <w:gridSpan w:val="4"/>
            <w:tcBorders>
              <w:bottom w:val="single" w:sz="4" w:space="0" w:color="auto"/>
            </w:tcBorders>
          </w:tcPr>
          <w:p w14:paraId="197F21CF" w14:textId="1039901A"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6E621DFC" w14:textId="77777777" w:rsidTr="002570E4">
        <w:trPr>
          <w:jc w:val="center"/>
        </w:trPr>
        <w:tc>
          <w:tcPr>
            <w:tcW w:w="4427" w:type="dxa"/>
            <w:tcBorders>
              <w:right w:val="single" w:sz="4" w:space="0" w:color="auto"/>
            </w:tcBorders>
          </w:tcPr>
          <w:p w14:paraId="7A1E5622" w14:textId="44EEDFE4"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78DB47B7" w14:textId="77777777" w:rsidR="00123ECE" w:rsidRPr="005647EB" w:rsidRDefault="00123ECE" w:rsidP="002570E4">
            <w:pPr>
              <w:pStyle w:val="TAH"/>
              <w:keepNext w:val="0"/>
              <w:keepLines w:val="0"/>
            </w:pPr>
            <w:r w:rsidRPr="005647EB">
              <w:t>Value/remark</w:t>
            </w:r>
          </w:p>
        </w:tc>
        <w:tc>
          <w:tcPr>
            <w:tcW w:w="1700" w:type="dxa"/>
            <w:tcBorders>
              <w:left w:val="single" w:sz="4" w:space="0" w:color="auto"/>
              <w:right w:val="single" w:sz="4" w:space="0" w:color="auto"/>
            </w:tcBorders>
          </w:tcPr>
          <w:p w14:paraId="0F5B30F1" w14:textId="77777777" w:rsidR="00123ECE" w:rsidRPr="005647EB" w:rsidRDefault="00123ECE" w:rsidP="002570E4">
            <w:pPr>
              <w:pStyle w:val="TAH"/>
              <w:keepNext w:val="0"/>
              <w:keepLines w:val="0"/>
            </w:pPr>
            <w:r w:rsidRPr="005647EB">
              <w:t>Comment</w:t>
            </w:r>
          </w:p>
        </w:tc>
        <w:tc>
          <w:tcPr>
            <w:tcW w:w="1133" w:type="dxa"/>
            <w:tcBorders>
              <w:left w:val="single" w:sz="4" w:space="0" w:color="auto"/>
            </w:tcBorders>
          </w:tcPr>
          <w:p w14:paraId="387151F6" w14:textId="77777777" w:rsidR="00123ECE" w:rsidRPr="005647EB" w:rsidRDefault="00123ECE" w:rsidP="002570E4">
            <w:pPr>
              <w:pStyle w:val="TAH"/>
              <w:keepNext w:val="0"/>
              <w:keepLines w:val="0"/>
            </w:pPr>
            <w:r w:rsidRPr="005647EB">
              <w:t>Condition</w:t>
            </w:r>
          </w:p>
        </w:tc>
      </w:tr>
      <w:tr w:rsidR="00123ECE" w:rsidRPr="005647EB" w14:paraId="3BF9051D" w14:textId="77777777" w:rsidTr="002570E4">
        <w:trPr>
          <w:jc w:val="center"/>
        </w:trPr>
        <w:tc>
          <w:tcPr>
            <w:tcW w:w="4427" w:type="dxa"/>
            <w:tcBorders>
              <w:right w:val="single" w:sz="4" w:space="0" w:color="auto"/>
            </w:tcBorders>
          </w:tcPr>
          <w:p w14:paraId="452541A9" w14:textId="0B4C8285" w:rsidR="00123ECE" w:rsidRPr="005647EB" w:rsidRDefault="00123ECE"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154C6A3"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6C5537AD" w14:textId="77777777" w:rsidR="00123ECE" w:rsidRPr="005647EB" w:rsidRDefault="00123ECE" w:rsidP="002570E4">
            <w:pPr>
              <w:pStyle w:val="TAL"/>
              <w:keepNext w:val="0"/>
              <w:keepLines w:val="0"/>
            </w:pPr>
          </w:p>
        </w:tc>
        <w:tc>
          <w:tcPr>
            <w:tcW w:w="1133" w:type="dxa"/>
            <w:tcBorders>
              <w:left w:val="single" w:sz="4" w:space="0" w:color="auto"/>
            </w:tcBorders>
          </w:tcPr>
          <w:p w14:paraId="1C45C73C" w14:textId="77777777" w:rsidR="00123ECE" w:rsidRPr="005647EB" w:rsidRDefault="00123ECE" w:rsidP="002570E4">
            <w:pPr>
              <w:pStyle w:val="TAL"/>
              <w:keepNext w:val="0"/>
              <w:keepLines w:val="0"/>
            </w:pPr>
          </w:p>
        </w:tc>
      </w:tr>
      <w:tr w:rsidR="00123ECE" w:rsidRPr="005647EB" w14:paraId="58D7C0C5" w14:textId="77777777" w:rsidTr="002570E4">
        <w:trPr>
          <w:jc w:val="center"/>
        </w:trPr>
        <w:tc>
          <w:tcPr>
            <w:tcW w:w="4427" w:type="dxa"/>
            <w:tcBorders>
              <w:right w:val="single" w:sz="4" w:space="0" w:color="auto"/>
            </w:tcBorders>
          </w:tcPr>
          <w:p w14:paraId="5B460BD7" w14:textId="69903D48"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29411CEF"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41FFD0E5" w14:textId="77777777" w:rsidR="00123ECE" w:rsidRPr="005647EB" w:rsidRDefault="00123ECE" w:rsidP="002570E4">
            <w:pPr>
              <w:pStyle w:val="TAL"/>
              <w:keepNext w:val="0"/>
              <w:keepLines w:val="0"/>
            </w:pPr>
          </w:p>
        </w:tc>
        <w:tc>
          <w:tcPr>
            <w:tcW w:w="1133" w:type="dxa"/>
            <w:tcBorders>
              <w:left w:val="single" w:sz="4" w:space="0" w:color="auto"/>
            </w:tcBorders>
          </w:tcPr>
          <w:p w14:paraId="0DFDB364" w14:textId="77777777" w:rsidR="00123ECE" w:rsidRPr="005647EB" w:rsidRDefault="00123ECE" w:rsidP="002570E4">
            <w:pPr>
              <w:pStyle w:val="TAL"/>
              <w:keepNext w:val="0"/>
              <w:keepLines w:val="0"/>
            </w:pPr>
          </w:p>
        </w:tc>
      </w:tr>
      <w:tr w:rsidR="00123ECE" w:rsidRPr="005647EB" w14:paraId="32743C46" w14:textId="77777777" w:rsidTr="002570E4">
        <w:trPr>
          <w:jc w:val="center"/>
        </w:trPr>
        <w:tc>
          <w:tcPr>
            <w:tcW w:w="4427" w:type="dxa"/>
            <w:tcBorders>
              <w:right w:val="single" w:sz="4" w:space="0" w:color="auto"/>
            </w:tcBorders>
          </w:tcPr>
          <w:p w14:paraId="680B1D4E" w14:textId="1264C92E" w:rsidR="00123ECE" w:rsidRPr="005647EB" w:rsidRDefault="002570E4" w:rsidP="002570E4">
            <w:pPr>
              <w:pStyle w:val="TAL"/>
              <w:keepNext w:val="0"/>
              <w:keepLines w:val="0"/>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D702E14"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23A46898" w14:textId="77777777" w:rsidR="00123ECE" w:rsidRPr="005647EB" w:rsidRDefault="00123ECE" w:rsidP="002570E4">
            <w:pPr>
              <w:pStyle w:val="TAL"/>
              <w:keepNext w:val="0"/>
              <w:keepLines w:val="0"/>
            </w:pPr>
          </w:p>
        </w:tc>
        <w:tc>
          <w:tcPr>
            <w:tcW w:w="1133" w:type="dxa"/>
            <w:tcBorders>
              <w:left w:val="single" w:sz="4" w:space="0" w:color="auto"/>
            </w:tcBorders>
          </w:tcPr>
          <w:p w14:paraId="754D52F3" w14:textId="77777777" w:rsidR="00123ECE" w:rsidRPr="005647EB" w:rsidRDefault="00123ECE" w:rsidP="002570E4">
            <w:pPr>
              <w:pStyle w:val="TAL"/>
              <w:keepNext w:val="0"/>
              <w:keepLines w:val="0"/>
            </w:pPr>
          </w:p>
        </w:tc>
      </w:tr>
      <w:tr w:rsidR="00123ECE" w:rsidRPr="005647EB" w14:paraId="4040E484" w14:textId="77777777" w:rsidTr="002570E4">
        <w:trPr>
          <w:jc w:val="center"/>
        </w:trPr>
        <w:tc>
          <w:tcPr>
            <w:tcW w:w="4427" w:type="dxa"/>
            <w:tcBorders>
              <w:right w:val="single" w:sz="4" w:space="0" w:color="auto"/>
            </w:tcBorders>
          </w:tcPr>
          <w:p w14:paraId="303916FB" w14:textId="027083DC" w:rsidR="00123ECE" w:rsidRPr="005647EB" w:rsidRDefault="002570E4" w:rsidP="002570E4">
            <w:pPr>
              <w:pStyle w:val="TAL"/>
              <w:keepNext w:val="0"/>
              <w:keepLines w:val="0"/>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193374F3"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661A58FB" w14:textId="77777777" w:rsidR="00123ECE" w:rsidRPr="005647EB" w:rsidRDefault="00123ECE" w:rsidP="002570E4">
            <w:pPr>
              <w:pStyle w:val="TAL"/>
              <w:keepNext w:val="0"/>
              <w:keepLines w:val="0"/>
            </w:pPr>
          </w:p>
        </w:tc>
        <w:tc>
          <w:tcPr>
            <w:tcW w:w="1133" w:type="dxa"/>
            <w:tcBorders>
              <w:left w:val="single" w:sz="4" w:space="0" w:color="auto"/>
            </w:tcBorders>
          </w:tcPr>
          <w:p w14:paraId="1BD472B2" w14:textId="77777777" w:rsidR="00123ECE" w:rsidRPr="005647EB" w:rsidRDefault="00123ECE" w:rsidP="002570E4">
            <w:pPr>
              <w:pStyle w:val="TAL"/>
              <w:keepNext w:val="0"/>
              <w:keepLines w:val="0"/>
            </w:pPr>
          </w:p>
        </w:tc>
      </w:tr>
      <w:tr w:rsidR="00123ECE" w:rsidRPr="005647EB" w14:paraId="02DD8767" w14:textId="77777777" w:rsidTr="002570E4">
        <w:trPr>
          <w:jc w:val="center"/>
        </w:trPr>
        <w:tc>
          <w:tcPr>
            <w:tcW w:w="4427" w:type="dxa"/>
            <w:tcBorders>
              <w:right w:val="single" w:sz="4" w:space="0" w:color="auto"/>
            </w:tcBorders>
          </w:tcPr>
          <w:p w14:paraId="148B6B3B" w14:textId="503A1865" w:rsidR="00123ECE" w:rsidRPr="005647EB" w:rsidRDefault="002570E4" w:rsidP="002570E4">
            <w:pPr>
              <w:pStyle w:val="TAL"/>
              <w:keepNext w:val="0"/>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439D70A7"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09F795AE" w14:textId="77777777" w:rsidR="00123ECE" w:rsidRPr="005647EB" w:rsidRDefault="00123ECE" w:rsidP="002570E4">
            <w:pPr>
              <w:pStyle w:val="TAL"/>
              <w:keepNext w:val="0"/>
              <w:keepLines w:val="0"/>
            </w:pPr>
          </w:p>
        </w:tc>
        <w:tc>
          <w:tcPr>
            <w:tcW w:w="1133" w:type="dxa"/>
            <w:tcBorders>
              <w:left w:val="single" w:sz="4" w:space="0" w:color="auto"/>
            </w:tcBorders>
          </w:tcPr>
          <w:p w14:paraId="7A35F3F9" w14:textId="77777777" w:rsidR="00123ECE" w:rsidRPr="005647EB" w:rsidRDefault="00123ECE" w:rsidP="002570E4">
            <w:pPr>
              <w:pStyle w:val="TAL"/>
              <w:keepNext w:val="0"/>
              <w:keepLines w:val="0"/>
            </w:pPr>
          </w:p>
        </w:tc>
      </w:tr>
      <w:tr w:rsidR="00123ECE" w:rsidRPr="005647EB" w14:paraId="1CFAFBB0" w14:textId="77777777" w:rsidTr="002570E4">
        <w:trPr>
          <w:jc w:val="center"/>
        </w:trPr>
        <w:tc>
          <w:tcPr>
            <w:tcW w:w="4427" w:type="dxa"/>
            <w:tcBorders>
              <w:right w:val="single" w:sz="4" w:space="0" w:color="auto"/>
            </w:tcBorders>
          </w:tcPr>
          <w:p w14:paraId="07A03C49" w14:textId="44C62BF4"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29356309" w14:textId="31EC5EF7" w:rsidR="00123ECE" w:rsidRPr="005647EB" w:rsidRDefault="00123ECE" w:rsidP="002570E4">
            <w:pPr>
              <w:pStyle w:val="TAL"/>
              <w:keepNext w:val="0"/>
              <w:keepLines w:val="0"/>
            </w:pPr>
            <w:r w:rsidRPr="005647EB">
              <w:t>-</w:t>
            </w:r>
            <w:r w:rsidRPr="005647EB">
              <w:rPr>
                <w:lang w:eastAsia="zh-CN"/>
              </w:rPr>
              <w:t>12</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002528AE" w14:textId="23F04FDF" w:rsidR="00123ECE" w:rsidRPr="005647EB" w:rsidRDefault="00123ECE" w:rsidP="002570E4">
            <w:pPr>
              <w:pStyle w:val="TAL"/>
              <w:keepNext w:val="0"/>
              <w:keepLines w:val="0"/>
            </w:pPr>
            <w:r w:rsidRPr="005647EB">
              <w:t>-</w:t>
            </w:r>
            <w:r w:rsidRPr="005647EB">
              <w:rPr>
                <w:lang w:eastAsia="zh-CN"/>
              </w:rPr>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C964C54" w14:textId="77777777" w:rsidR="00123ECE" w:rsidRPr="005647EB" w:rsidRDefault="00123ECE" w:rsidP="002570E4">
            <w:pPr>
              <w:pStyle w:val="TAL"/>
              <w:keepNext w:val="0"/>
              <w:keepLines w:val="0"/>
            </w:pPr>
          </w:p>
        </w:tc>
      </w:tr>
      <w:tr w:rsidR="00123ECE" w:rsidRPr="005647EB" w14:paraId="5296CE5C" w14:textId="77777777" w:rsidTr="002570E4">
        <w:trPr>
          <w:jc w:val="center"/>
        </w:trPr>
        <w:tc>
          <w:tcPr>
            <w:tcW w:w="4427" w:type="dxa"/>
            <w:tcBorders>
              <w:right w:val="single" w:sz="4" w:space="0" w:color="auto"/>
            </w:tcBorders>
          </w:tcPr>
          <w:p w14:paraId="63964BE4" w14:textId="5DBF9AB3" w:rsidR="00123ECE" w:rsidRPr="005647EB" w:rsidRDefault="002570E4" w:rsidP="002570E4">
            <w:pPr>
              <w:pStyle w:val="TAL"/>
              <w:keepNext w:val="0"/>
              <w:keepLines w:val="0"/>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17EA4DD3" w14:textId="77777777" w:rsidR="00123ECE" w:rsidRPr="005647EB" w:rsidRDefault="00123ECE" w:rsidP="002570E4">
            <w:pPr>
              <w:pStyle w:val="TAL"/>
              <w:keepNext w:val="0"/>
              <w:keepLines w:val="0"/>
            </w:pPr>
            <w:r w:rsidRPr="005647EB">
              <w:t>FALSE</w:t>
            </w:r>
          </w:p>
        </w:tc>
        <w:tc>
          <w:tcPr>
            <w:tcW w:w="1700" w:type="dxa"/>
            <w:tcBorders>
              <w:left w:val="single" w:sz="4" w:space="0" w:color="auto"/>
              <w:right w:val="single" w:sz="4" w:space="0" w:color="auto"/>
            </w:tcBorders>
          </w:tcPr>
          <w:p w14:paraId="12B8474F" w14:textId="77777777" w:rsidR="00123ECE" w:rsidRPr="005647EB" w:rsidRDefault="00123ECE" w:rsidP="002570E4">
            <w:pPr>
              <w:pStyle w:val="TAL"/>
              <w:keepNext w:val="0"/>
              <w:keepLines w:val="0"/>
            </w:pPr>
          </w:p>
        </w:tc>
        <w:tc>
          <w:tcPr>
            <w:tcW w:w="1133" w:type="dxa"/>
            <w:tcBorders>
              <w:left w:val="single" w:sz="4" w:space="0" w:color="auto"/>
            </w:tcBorders>
          </w:tcPr>
          <w:p w14:paraId="42946942" w14:textId="77777777" w:rsidR="00123ECE" w:rsidRPr="005647EB" w:rsidRDefault="00123ECE" w:rsidP="002570E4">
            <w:pPr>
              <w:pStyle w:val="TAL"/>
              <w:keepNext w:val="0"/>
              <w:keepLines w:val="0"/>
            </w:pPr>
          </w:p>
        </w:tc>
      </w:tr>
      <w:tr w:rsidR="00123ECE" w:rsidRPr="005647EB" w14:paraId="279E1309" w14:textId="77777777" w:rsidTr="002570E4">
        <w:trPr>
          <w:jc w:val="center"/>
        </w:trPr>
        <w:tc>
          <w:tcPr>
            <w:tcW w:w="4427" w:type="dxa"/>
            <w:tcBorders>
              <w:right w:val="single" w:sz="4" w:space="0" w:color="auto"/>
            </w:tcBorders>
          </w:tcPr>
          <w:p w14:paraId="7E7780E6" w14:textId="0F02F651"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499903D2"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0E346A55" w14:textId="77777777" w:rsidR="00123ECE" w:rsidRPr="005647EB" w:rsidRDefault="00123ECE" w:rsidP="002570E4">
            <w:pPr>
              <w:pStyle w:val="TAL"/>
              <w:keepNext w:val="0"/>
              <w:keepLines w:val="0"/>
            </w:pPr>
          </w:p>
        </w:tc>
        <w:tc>
          <w:tcPr>
            <w:tcW w:w="1133" w:type="dxa"/>
            <w:tcBorders>
              <w:left w:val="single" w:sz="4" w:space="0" w:color="auto"/>
            </w:tcBorders>
          </w:tcPr>
          <w:p w14:paraId="0BDFE698" w14:textId="77777777" w:rsidR="00123ECE" w:rsidRPr="005647EB" w:rsidRDefault="00123ECE" w:rsidP="002570E4">
            <w:pPr>
              <w:pStyle w:val="TAL"/>
              <w:keepNext w:val="0"/>
              <w:keepLines w:val="0"/>
            </w:pPr>
          </w:p>
        </w:tc>
      </w:tr>
      <w:tr w:rsidR="00123ECE" w:rsidRPr="005647EB" w14:paraId="296F34C6" w14:textId="77777777" w:rsidTr="002570E4">
        <w:trPr>
          <w:jc w:val="center"/>
        </w:trPr>
        <w:tc>
          <w:tcPr>
            <w:tcW w:w="4427" w:type="dxa"/>
            <w:tcBorders>
              <w:right w:val="single" w:sz="4" w:space="0" w:color="auto"/>
            </w:tcBorders>
          </w:tcPr>
          <w:p w14:paraId="764D147C" w14:textId="59454D2F"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0617DF8C"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5CE7B322" w14:textId="77777777" w:rsidR="00123ECE" w:rsidRPr="005647EB" w:rsidRDefault="00123ECE" w:rsidP="002570E4">
            <w:pPr>
              <w:pStyle w:val="TAL"/>
              <w:keepNext w:val="0"/>
              <w:keepLines w:val="0"/>
            </w:pPr>
          </w:p>
        </w:tc>
        <w:tc>
          <w:tcPr>
            <w:tcW w:w="1133" w:type="dxa"/>
            <w:tcBorders>
              <w:left w:val="single" w:sz="4" w:space="0" w:color="auto"/>
            </w:tcBorders>
          </w:tcPr>
          <w:p w14:paraId="3FCFFECF" w14:textId="77777777" w:rsidR="00123ECE" w:rsidRPr="005647EB" w:rsidRDefault="00123ECE" w:rsidP="002570E4">
            <w:pPr>
              <w:pStyle w:val="TAL"/>
              <w:keepNext w:val="0"/>
              <w:keepLines w:val="0"/>
            </w:pPr>
          </w:p>
        </w:tc>
      </w:tr>
      <w:tr w:rsidR="00123ECE" w:rsidRPr="005647EB" w14:paraId="7323799D" w14:textId="77777777" w:rsidTr="002570E4">
        <w:trPr>
          <w:jc w:val="center"/>
        </w:trPr>
        <w:tc>
          <w:tcPr>
            <w:tcW w:w="4427" w:type="dxa"/>
            <w:tcBorders>
              <w:right w:val="single" w:sz="4" w:space="0" w:color="auto"/>
            </w:tcBorders>
          </w:tcPr>
          <w:p w14:paraId="2A486726" w14:textId="093C32B0" w:rsidR="00123ECE" w:rsidRPr="005647EB" w:rsidRDefault="002570E4" w:rsidP="002570E4">
            <w:pPr>
              <w:pStyle w:val="TAL"/>
              <w:keepNext w:val="0"/>
              <w:keepLines w:val="0"/>
            </w:pPr>
            <w:r w:rsidRPr="005647EB">
              <w:t xml:space="preserve">    </w:t>
            </w:r>
            <w:r w:rsidR="00123ECE" w:rsidRPr="005647EB">
              <w:t>Hysteresis</w:t>
            </w:r>
          </w:p>
        </w:tc>
        <w:tc>
          <w:tcPr>
            <w:tcW w:w="2267" w:type="dxa"/>
            <w:tcBorders>
              <w:left w:val="single" w:sz="4" w:space="0" w:color="auto"/>
              <w:right w:val="single" w:sz="4" w:space="0" w:color="auto"/>
            </w:tcBorders>
          </w:tcPr>
          <w:p w14:paraId="36A9E0C4" w14:textId="567785F8"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2E208F61" w14:textId="4F39D6D7" w:rsidR="00123ECE" w:rsidRPr="005647EB" w:rsidRDefault="00123EC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2293D5A" w14:textId="77777777" w:rsidR="00123ECE" w:rsidRPr="005647EB" w:rsidRDefault="00123ECE" w:rsidP="002570E4">
            <w:pPr>
              <w:pStyle w:val="TAL"/>
              <w:keepNext w:val="0"/>
              <w:keepLines w:val="0"/>
            </w:pPr>
          </w:p>
        </w:tc>
      </w:tr>
      <w:tr w:rsidR="00123ECE" w:rsidRPr="005647EB" w14:paraId="2ABD4D6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2FD66A9" w14:textId="02A13B51"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3E582727" w14:textId="663D8CF7"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56E2E121"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8E38049" w14:textId="77777777" w:rsidR="00123ECE" w:rsidRPr="005647EB" w:rsidRDefault="00123ECE" w:rsidP="002570E4">
            <w:pPr>
              <w:pStyle w:val="TAH"/>
              <w:keepNext w:val="0"/>
              <w:keepLines w:val="0"/>
              <w:jc w:val="left"/>
              <w:rPr>
                <w:b w:val="0"/>
              </w:rPr>
            </w:pPr>
          </w:p>
        </w:tc>
      </w:tr>
      <w:tr w:rsidR="00123ECE" w:rsidRPr="005647EB" w14:paraId="701E1357"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B5057CB" w14:textId="2E7B8D01"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444D0A1"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2F0467B6"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70B85EF" w14:textId="77777777" w:rsidR="00123ECE" w:rsidRPr="005647EB" w:rsidRDefault="00123ECE" w:rsidP="002570E4">
            <w:pPr>
              <w:pStyle w:val="TAH"/>
              <w:keepNext w:val="0"/>
              <w:keepLines w:val="0"/>
              <w:jc w:val="left"/>
              <w:rPr>
                <w:b w:val="0"/>
              </w:rPr>
            </w:pPr>
          </w:p>
        </w:tc>
      </w:tr>
      <w:tr w:rsidR="00123ECE" w:rsidRPr="005647EB" w14:paraId="4A4E003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CD8D190" w14:textId="77A8E2E7"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4EC5CF3"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AB6B5BC"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E66D6DE" w14:textId="77777777" w:rsidR="00123ECE" w:rsidRPr="005647EB" w:rsidRDefault="00123ECE" w:rsidP="002570E4">
            <w:pPr>
              <w:pStyle w:val="TAH"/>
              <w:keepNext w:val="0"/>
              <w:keepLines w:val="0"/>
              <w:jc w:val="left"/>
              <w:rPr>
                <w:b w:val="0"/>
              </w:rPr>
            </w:pPr>
          </w:p>
        </w:tc>
      </w:tr>
      <w:tr w:rsidR="00FF39B8" w:rsidRPr="005647EB" w14:paraId="55DD8B1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D6B9B65" w14:textId="77777777" w:rsidR="00FF39B8" w:rsidRPr="005647EB" w:rsidRDefault="00FF39B8" w:rsidP="002570E4">
            <w:pPr>
              <w:pStyle w:val="TAH"/>
              <w:keepNext w:val="0"/>
              <w:keepLines w:val="0"/>
              <w:jc w:val="left"/>
              <w:rPr>
                <w:b w:val="0"/>
              </w:rPr>
            </w:pPr>
            <w:r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43541DE" w14:textId="77777777" w:rsidR="00FF39B8" w:rsidRPr="005647EB" w:rsidRDefault="00FF39B8"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5A2CA2C3" w14:textId="77777777" w:rsidR="00FF39B8" w:rsidRPr="005647EB" w:rsidRDefault="00FF39B8"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D6CE6C2" w14:textId="77777777" w:rsidR="00FF39B8" w:rsidRPr="005647EB" w:rsidRDefault="00FF39B8" w:rsidP="002570E4">
            <w:pPr>
              <w:pStyle w:val="TAH"/>
              <w:keepNext w:val="0"/>
              <w:keepLines w:val="0"/>
              <w:jc w:val="left"/>
              <w:rPr>
                <w:b w:val="0"/>
              </w:rPr>
            </w:pPr>
          </w:p>
        </w:tc>
      </w:tr>
    </w:tbl>
    <w:p w14:paraId="2F2E2A34" w14:textId="77777777" w:rsidR="00123ECE" w:rsidRPr="005647EB" w:rsidRDefault="00123ECE" w:rsidP="002570E4">
      <w:pPr>
        <w:rPr>
          <w:lang w:eastAsia="zh-CN"/>
        </w:rPr>
      </w:pPr>
    </w:p>
    <w:p w14:paraId="1915EADA" w14:textId="77777777" w:rsidR="00123ECE" w:rsidRPr="005647EB" w:rsidRDefault="00123ECE" w:rsidP="002570E4">
      <w:pPr>
        <w:pStyle w:val="TH"/>
        <w:keepNext w:val="0"/>
        <w:keepLines w:val="0"/>
        <w:rPr>
          <w:lang w:eastAsia="zh-CN"/>
        </w:rPr>
      </w:pPr>
      <w:r w:rsidRPr="005647EB">
        <w:t>Table 8.</w:t>
      </w:r>
      <w:r w:rsidRPr="005647EB">
        <w:rPr>
          <w:lang w:eastAsia="zh-CN"/>
        </w:rPr>
        <w:t>3</w:t>
      </w:r>
      <w:r w:rsidRPr="005647EB">
        <w:t>.</w:t>
      </w:r>
      <w:r w:rsidRPr="005647EB">
        <w:rPr>
          <w:lang w:eastAsia="zh-CN"/>
        </w:rPr>
        <w:t>5</w:t>
      </w:r>
      <w:r w:rsidRPr="005647EB">
        <w:t>.4.3-</w:t>
      </w:r>
      <w:r w:rsidRPr="005647EB">
        <w:rPr>
          <w:lang w:eastAsia="zh-CN"/>
        </w:rPr>
        <w:t>7</w:t>
      </w:r>
      <w:r w:rsidRPr="005647EB">
        <w:t xml:space="preserve">: </w:t>
      </w:r>
      <w:r w:rsidRPr="005647EB">
        <w:rPr>
          <w:i/>
        </w:rPr>
        <w:t>MeasResults</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310484B0" w14:textId="77777777" w:rsidTr="002570E4">
        <w:trPr>
          <w:cantSplit/>
          <w:jc w:val="center"/>
        </w:trPr>
        <w:tc>
          <w:tcPr>
            <w:tcW w:w="9536" w:type="dxa"/>
            <w:gridSpan w:val="4"/>
          </w:tcPr>
          <w:p w14:paraId="78DF7E7D" w14:textId="1654745D"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FF39B8" w:rsidRPr="005647EB">
              <w:t>[</w:t>
            </w:r>
            <w:r w:rsidR="00FF39B8" w:rsidRPr="005647EB">
              <w:rPr>
                <w:rFonts w:eastAsia="MS Mincho"/>
                <w:lang w:eastAsia="ja-JP"/>
              </w:rPr>
              <w:t>5</w:t>
            </w:r>
            <w:r w:rsidR="00FF39B8" w:rsidRPr="005647EB">
              <w:t>]</w:t>
            </w:r>
            <w:r w:rsidR="002570E4" w:rsidRPr="005647EB">
              <w:t xml:space="preserve"> </w:t>
            </w:r>
            <w:r w:rsidRPr="005647EB">
              <w:t>clause</w:t>
            </w:r>
            <w:r w:rsidR="002570E4" w:rsidRPr="005647EB">
              <w:t xml:space="preserve"> </w:t>
            </w:r>
            <w:r w:rsidRPr="005647EB">
              <w:t>6.3.5</w:t>
            </w:r>
          </w:p>
        </w:tc>
      </w:tr>
      <w:tr w:rsidR="00123ECE" w:rsidRPr="005647EB" w14:paraId="1BCDF685" w14:textId="77777777" w:rsidTr="002570E4">
        <w:trPr>
          <w:jc w:val="center"/>
        </w:trPr>
        <w:tc>
          <w:tcPr>
            <w:tcW w:w="4436" w:type="dxa"/>
          </w:tcPr>
          <w:p w14:paraId="15631068" w14:textId="6F27065D"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14792FAA" w14:textId="77777777" w:rsidR="00123ECE" w:rsidRPr="005647EB" w:rsidRDefault="00123ECE" w:rsidP="002570E4">
            <w:pPr>
              <w:pStyle w:val="TAH"/>
              <w:keepNext w:val="0"/>
              <w:keepLines w:val="0"/>
            </w:pPr>
            <w:r w:rsidRPr="005647EB">
              <w:t>Value/remark</w:t>
            </w:r>
          </w:p>
        </w:tc>
        <w:tc>
          <w:tcPr>
            <w:tcW w:w="1700" w:type="dxa"/>
          </w:tcPr>
          <w:p w14:paraId="082643FC" w14:textId="77777777" w:rsidR="00123ECE" w:rsidRPr="005647EB" w:rsidRDefault="00123ECE" w:rsidP="002570E4">
            <w:pPr>
              <w:pStyle w:val="TAH"/>
              <w:keepNext w:val="0"/>
              <w:keepLines w:val="0"/>
            </w:pPr>
            <w:r w:rsidRPr="005647EB">
              <w:t>Comment</w:t>
            </w:r>
          </w:p>
        </w:tc>
        <w:tc>
          <w:tcPr>
            <w:tcW w:w="1133" w:type="dxa"/>
          </w:tcPr>
          <w:p w14:paraId="3F0AC901" w14:textId="77777777" w:rsidR="00123ECE" w:rsidRPr="005647EB" w:rsidRDefault="00123ECE" w:rsidP="002570E4">
            <w:pPr>
              <w:pStyle w:val="TAH"/>
              <w:keepNext w:val="0"/>
              <w:keepLines w:val="0"/>
            </w:pPr>
            <w:r w:rsidRPr="005647EB">
              <w:t>Condition</w:t>
            </w:r>
          </w:p>
        </w:tc>
      </w:tr>
      <w:tr w:rsidR="00123ECE" w:rsidRPr="005647EB" w14:paraId="35F5BC7C" w14:textId="77777777" w:rsidTr="002570E4">
        <w:trPr>
          <w:jc w:val="center"/>
        </w:trPr>
        <w:tc>
          <w:tcPr>
            <w:tcW w:w="4436" w:type="dxa"/>
          </w:tcPr>
          <w:p w14:paraId="477706E9" w14:textId="39A047F7"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3C50F422" w14:textId="77777777" w:rsidR="00123ECE" w:rsidRPr="005647EB" w:rsidRDefault="00123ECE" w:rsidP="002570E4">
            <w:pPr>
              <w:pStyle w:val="TAL"/>
              <w:keepNext w:val="0"/>
              <w:keepLines w:val="0"/>
            </w:pPr>
          </w:p>
        </w:tc>
        <w:tc>
          <w:tcPr>
            <w:tcW w:w="1700" w:type="dxa"/>
          </w:tcPr>
          <w:p w14:paraId="08B28DE1" w14:textId="77777777" w:rsidR="00123ECE" w:rsidRPr="005647EB" w:rsidRDefault="00123ECE" w:rsidP="002570E4">
            <w:pPr>
              <w:pStyle w:val="TAL"/>
              <w:keepNext w:val="0"/>
              <w:keepLines w:val="0"/>
            </w:pPr>
          </w:p>
        </w:tc>
        <w:tc>
          <w:tcPr>
            <w:tcW w:w="1133" w:type="dxa"/>
          </w:tcPr>
          <w:p w14:paraId="44F995D4" w14:textId="77777777" w:rsidR="00123ECE" w:rsidRPr="005647EB" w:rsidRDefault="00123ECE" w:rsidP="002570E4">
            <w:pPr>
              <w:pStyle w:val="TAL"/>
              <w:keepNext w:val="0"/>
              <w:keepLines w:val="0"/>
            </w:pPr>
          </w:p>
        </w:tc>
      </w:tr>
      <w:tr w:rsidR="00123ECE" w:rsidRPr="005647EB" w14:paraId="12A3A3F7" w14:textId="77777777" w:rsidTr="002570E4">
        <w:trPr>
          <w:jc w:val="center"/>
        </w:trPr>
        <w:tc>
          <w:tcPr>
            <w:tcW w:w="4436" w:type="dxa"/>
          </w:tcPr>
          <w:p w14:paraId="2F4CAC0D" w14:textId="0E4033A1" w:rsidR="00123ECE" w:rsidRPr="005647EB" w:rsidRDefault="002570E4" w:rsidP="002570E4">
            <w:pPr>
              <w:pStyle w:val="TAL"/>
              <w:keepNext w:val="0"/>
              <w:keepLines w:val="0"/>
            </w:pPr>
            <w:r w:rsidRPr="005647EB">
              <w:t xml:space="preserve">   </w:t>
            </w:r>
            <w:r w:rsidR="00123ECE" w:rsidRPr="005647EB">
              <w:t>measId</w:t>
            </w:r>
          </w:p>
        </w:tc>
        <w:tc>
          <w:tcPr>
            <w:tcW w:w="2267" w:type="dxa"/>
          </w:tcPr>
          <w:p w14:paraId="2B7141BF" w14:textId="77777777" w:rsidR="00123ECE" w:rsidRPr="005647EB" w:rsidRDefault="00123ECE" w:rsidP="002570E4">
            <w:pPr>
              <w:pStyle w:val="TAL"/>
              <w:keepNext w:val="0"/>
              <w:keepLines w:val="0"/>
            </w:pPr>
            <w:r w:rsidRPr="005647EB">
              <w:t>1</w:t>
            </w:r>
          </w:p>
        </w:tc>
        <w:tc>
          <w:tcPr>
            <w:tcW w:w="1700" w:type="dxa"/>
          </w:tcPr>
          <w:p w14:paraId="32F3F9C1" w14:textId="650A8D0C"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54C131E3" w14:textId="77777777" w:rsidR="00123ECE" w:rsidRPr="005647EB" w:rsidRDefault="00123ECE" w:rsidP="002570E4">
            <w:pPr>
              <w:pStyle w:val="TAL"/>
              <w:keepNext w:val="0"/>
              <w:keepLines w:val="0"/>
            </w:pPr>
          </w:p>
        </w:tc>
      </w:tr>
      <w:tr w:rsidR="00123ECE" w:rsidRPr="005647EB" w14:paraId="5692F720" w14:textId="77777777" w:rsidTr="002570E4">
        <w:trPr>
          <w:jc w:val="center"/>
        </w:trPr>
        <w:tc>
          <w:tcPr>
            <w:tcW w:w="4436" w:type="dxa"/>
          </w:tcPr>
          <w:p w14:paraId="2AD5EDAF" w14:textId="3FB4498F" w:rsidR="00123ECE" w:rsidRPr="005647EB" w:rsidRDefault="002570E4" w:rsidP="002570E4">
            <w:pPr>
              <w:pStyle w:val="TAL"/>
              <w:keepNext w:val="0"/>
              <w:keepLines w:val="0"/>
            </w:pPr>
            <w:r w:rsidRPr="005647EB">
              <w:t xml:space="preserve">   </w:t>
            </w:r>
            <w:r w:rsidR="00123ECE" w:rsidRPr="005647EB">
              <w:t>measResultServ</w:t>
            </w:r>
            <w:r w:rsidR="00123ECE" w:rsidRPr="005647EB">
              <w:rPr>
                <w:lang w:eastAsia="zh-CN"/>
              </w:rPr>
              <w:t>Cell</w:t>
            </w:r>
            <w:r w:rsidRPr="005647EB">
              <w:t xml:space="preserve"> </w:t>
            </w:r>
            <w:r w:rsidR="00123ECE" w:rsidRPr="005647EB">
              <w:t>SEQUENCE</w:t>
            </w:r>
            <w:r w:rsidRPr="005647EB">
              <w:t xml:space="preserve"> </w:t>
            </w:r>
            <w:r w:rsidR="00123ECE" w:rsidRPr="005647EB">
              <w:t>{</w:t>
            </w:r>
          </w:p>
        </w:tc>
        <w:tc>
          <w:tcPr>
            <w:tcW w:w="2267" w:type="dxa"/>
          </w:tcPr>
          <w:p w14:paraId="6C0C19D4" w14:textId="77777777" w:rsidR="00123ECE" w:rsidRPr="005647EB" w:rsidRDefault="00123ECE" w:rsidP="002570E4">
            <w:pPr>
              <w:pStyle w:val="TAL"/>
              <w:keepNext w:val="0"/>
              <w:keepLines w:val="0"/>
            </w:pPr>
          </w:p>
        </w:tc>
        <w:tc>
          <w:tcPr>
            <w:tcW w:w="1700" w:type="dxa"/>
          </w:tcPr>
          <w:p w14:paraId="2747D041" w14:textId="77777777" w:rsidR="00123ECE" w:rsidRPr="005647EB" w:rsidRDefault="00123ECE" w:rsidP="002570E4">
            <w:pPr>
              <w:pStyle w:val="TAL"/>
              <w:keepNext w:val="0"/>
              <w:keepLines w:val="0"/>
            </w:pPr>
          </w:p>
        </w:tc>
        <w:tc>
          <w:tcPr>
            <w:tcW w:w="1133" w:type="dxa"/>
          </w:tcPr>
          <w:p w14:paraId="090D195F" w14:textId="77777777" w:rsidR="00123ECE" w:rsidRPr="005647EB" w:rsidRDefault="00123ECE" w:rsidP="002570E4">
            <w:pPr>
              <w:pStyle w:val="TAL"/>
              <w:keepNext w:val="0"/>
              <w:keepLines w:val="0"/>
            </w:pPr>
          </w:p>
        </w:tc>
      </w:tr>
      <w:tr w:rsidR="00123ECE" w:rsidRPr="005647EB" w14:paraId="4A3105AF" w14:textId="77777777" w:rsidTr="002570E4">
        <w:trPr>
          <w:jc w:val="center"/>
        </w:trPr>
        <w:tc>
          <w:tcPr>
            <w:tcW w:w="4436" w:type="dxa"/>
          </w:tcPr>
          <w:p w14:paraId="5F1F6781" w14:textId="4DDE14B9"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52D2BABF" w14:textId="77777777" w:rsidR="00123ECE" w:rsidRPr="005647EB" w:rsidRDefault="00123ECE" w:rsidP="002570E4">
            <w:pPr>
              <w:pStyle w:val="TAL"/>
              <w:keepNext w:val="0"/>
              <w:keepLines w:val="0"/>
            </w:pPr>
          </w:p>
        </w:tc>
        <w:tc>
          <w:tcPr>
            <w:tcW w:w="1700" w:type="dxa"/>
          </w:tcPr>
          <w:p w14:paraId="79530707" w14:textId="3DF514BD"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14188FD" w14:textId="77777777" w:rsidR="00123ECE" w:rsidRPr="005647EB" w:rsidRDefault="00123ECE" w:rsidP="002570E4">
            <w:pPr>
              <w:pStyle w:val="TAL"/>
              <w:keepNext w:val="0"/>
              <w:keepLines w:val="0"/>
            </w:pPr>
          </w:p>
        </w:tc>
      </w:tr>
      <w:tr w:rsidR="00123ECE" w:rsidRPr="005647EB" w14:paraId="7334802D" w14:textId="77777777" w:rsidTr="002570E4">
        <w:trPr>
          <w:jc w:val="center"/>
        </w:trPr>
        <w:tc>
          <w:tcPr>
            <w:tcW w:w="4436" w:type="dxa"/>
          </w:tcPr>
          <w:p w14:paraId="55B3F81F" w14:textId="2D89D5A3"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744291A1" w14:textId="77777777" w:rsidR="00123ECE" w:rsidRPr="005647EB" w:rsidRDefault="00123ECE" w:rsidP="002570E4">
            <w:pPr>
              <w:pStyle w:val="TAL"/>
              <w:keepNext w:val="0"/>
              <w:keepLines w:val="0"/>
            </w:pPr>
          </w:p>
        </w:tc>
        <w:tc>
          <w:tcPr>
            <w:tcW w:w="1700" w:type="dxa"/>
          </w:tcPr>
          <w:p w14:paraId="38D9BB8F" w14:textId="25C49AFF"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3FD3059" w14:textId="77777777" w:rsidR="00123ECE" w:rsidRPr="005647EB" w:rsidRDefault="00123ECE" w:rsidP="002570E4">
            <w:pPr>
              <w:pStyle w:val="TAL"/>
              <w:keepNext w:val="0"/>
              <w:keepLines w:val="0"/>
            </w:pPr>
          </w:p>
        </w:tc>
      </w:tr>
      <w:tr w:rsidR="00123ECE" w:rsidRPr="005647EB" w14:paraId="755744E3" w14:textId="77777777" w:rsidTr="002570E4">
        <w:trPr>
          <w:jc w:val="center"/>
        </w:trPr>
        <w:tc>
          <w:tcPr>
            <w:tcW w:w="4436" w:type="dxa"/>
          </w:tcPr>
          <w:p w14:paraId="402620E1" w14:textId="0D65699B" w:rsidR="00123ECE" w:rsidRPr="005647EB" w:rsidRDefault="002570E4" w:rsidP="002570E4">
            <w:pPr>
              <w:pStyle w:val="TAL"/>
              <w:keepNext w:val="0"/>
              <w:keepLines w:val="0"/>
            </w:pPr>
            <w:r w:rsidRPr="005647EB">
              <w:t xml:space="preserve">   </w:t>
            </w:r>
            <w:r w:rsidR="00123ECE" w:rsidRPr="005647EB">
              <w:t>}</w:t>
            </w:r>
          </w:p>
        </w:tc>
        <w:tc>
          <w:tcPr>
            <w:tcW w:w="2267" w:type="dxa"/>
          </w:tcPr>
          <w:p w14:paraId="11C82C30" w14:textId="77777777" w:rsidR="00123ECE" w:rsidRPr="005647EB" w:rsidRDefault="00123ECE" w:rsidP="002570E4">
            <w:pPr>
              <w:pStyle w:val="TAL"/>
              <w:keepNext w:val="0"/>
              <w:keepLines w:val="0"/>
            </w:pPr>
          </w:p>
        </w:tc>
        <w:tc>
          <w:tcPr>
            <w:tcW w:w="1700" w:type="dxa"/>
          </w:tcPr>
          <w:p w14:paraId="4753D5C0" w14:textId="77777777" w:rsidR="00123ECE" w:rsidRPr="005647EB" w:rsidRDefault="00123ECE" w:rsidP="002570E4">
            <w:pPr>
              <w:pStyle w:val="TAL"/>
              <w:keepNext w:val="0"/>
              <w:keepLines w:val="0"/>
            </w:pPr>
          </w:p>
        </w:tc>
        <w:tc>
          <w:tcPr>
            <w:tcW w:w="1133" w:type="dxa"/>
          </w:tcPr>
          <w:p w14:paraId="763BF5F2" w14:textId="77777777" w:rsidR="00123ECE" w:rsidRPr="005647EB" w:rsidRDefault="00123ECE" w:rsidP="002570E4">
            <w:pPr>
              <w:pStyle w:val="TAL"/>
              <w:keepNext w:val="0"/>
              <w:keepLines w:val="0"/>
            </w:pPr>
          </w:p>
        </w:tc>
      </w:tr>
      <w:tr w:rsidR="00123ECE" w:rsidRPr="005647EB" w14:paraId="58668143" w14:textId="77777777" w:rsidTr="002570E4">
        <w:trPr>
          <w:jc w:val="center"/>
        </w:trPr>
        <w:tc>
          <w:tcPr>
            <w:tcW w:w="4436" w:type="dxa"/>
          </w:tcPr>
          <w:p w14:paraId="2FFAC1F6" w14:textId="27991A79"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41EFB9D5" w14:textId="77777777" w:rsidR="00123ECE" w:rsidRPr="005647EB" w:rsidRDefault="00123ECE" w:rsidP="002570E4">
            <w:pPr>
              <w:pStyle w:val="TAL"/>
              <w:keepNext w:val="0"/>
              <w:keepLines w:val="0"/>
            </w:pPr>
          </w:p>
        </w:tc>
        <w:tc>
          <w:tcPr>
            <w:tcW w:w="1700" w:type="dxa"/>
          </w:tcPr>
          <w:p w14:paraId="24B8F473" w14:textId="77777777" w:rsidR="00123ECE" w:rsidRPr="005647EB" w:rsidRDefault="00123ECE" w:rsidP="002570E4">
            <w:pPr>
              <w:pStyle w:val="TAL"/>
              <w:keepNext w:val="0"/>
              <w:keepLines w:val="0"/>
            </w:pPr>
          </w:p>
        </w:tc>
        <w:tc>
          <w:tcPr>
            <w:tcW w:w="1133" w:type="dxa"/>
          </w:tcPr>
          <w:p w14:paraId="6686B1F9" w14:textId="77777777" w:rsidR="00123ECE" w:rsidRPr="005647EB" w:rsidRDefault="00123ECE" w:rsidP="002570E4">
            <w:pPr>
              <w:pStyle w:val="TAL"/>
              <w:keepNext w:val="0"/>
              <w:keepLines w:val="0"/>
            </w:pPr>
          </w:p>
        </w:tc>
      </w:tr>
      <w:tr w:rsidR="00123ECE" w:rsidRPr="005647EB" w14:paraId="4F29CCB4" w14:textId="77777777" w:rsidTr="002570E4">
        <w:trPr>
          <w:jc w:val="center"/>
        </w:trPr>
        <w:tc>
          <w:tcPr>
            <w:tcW w:w="4436" w:type="dxa"/>
          </w:tcPr>
          <w:p w14:paraId="6F79BF14" w14:textId="4F42EFD4"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2CA45701" w14:textId="77777777" w:rsidR="00123ECE" w:rsidRPr="005647EB" w:rsidRDefault="00123ECE" w:rsidP="002570E4">
            <w:pPr>
              <w:pStyle w:val="TAL"/>
              <w:keepNext w:val="0"/>
              <w:keepLines w:val="0"/>
            </w:pPr>
            <w:r w:rsidRPr="005647EB">
              <w:t>MeasResultListEUTRA</w:t>
            </w:r>
          </w:p>
        </w:tc>
        <w:tc>
          <w:tcPr>
            <w:tcW w:w="1700" w:type="dxa"/>
          </w:tcPr>
          <w:p w14:paraId="37AA9B34" w14:textId="77777777" w:rsidR="00123ECE" w:rsidRPr="005647EB" w:rsidRDefault="00123ECE" w:rsidP="002570E4">
            <w:pPr>
              <w:pStyle w:val="TAL"/>
              <w:keepNext w:val="0"/>
              <w:keepLines w:val="0"/>
            </w:pPr>
          </w:p>
        </w:tc>
        <w:tc>
          <w:tcPr>
            <w:tcW w:w="1133" w:type="dxa"/>
          </w:tcPr>
          <w:p w14:paraId="2710EB90" w14:textId="77777777" w:rsidR="00123ECE" w:rsidRPr="005647EB" w:rsidRDefault="00123ECE" w:rsidP="002570E4">
            <w:pPr>
              <w:pStyle w:val="TAL"/>
              <w:keepNext w:val="0"/>
              <w:keepLines w:val="0"/>
            </w:pPr>
          </w:p>
        </w:tc>
      </w:tr>
      <w:tr w:rsidR="00123ECE" w:rsidRPr="005647EB" w14:paraId="7ED3F4AB" w14:textId="77777777" w:rsidTr="002570E4">
        <w:trPr>
          <w:jc w:val="center"/>
        </w:trPr>
        <w:tc>
          <w:tcPr>
            <w:tcW w:w="4436" w:type="dxa"/>
          </w:tcPr>
          <w:p w14:paraId="119EE39E" w14:textId="613CD06E" w:rsidR="00123ECE" w:rsidRPr="005647EB" w:rsidRDefault="002570E4" w:rsidP="002570E4">
            <w:pPr>
              <w:pStyle w:val="TAL"/>
              <w:keepNext w:val="0"/>
              <w:keepLines w:val="0"/>
            </w:pPr>
            <w:r w:rsidRPr="005647EB">
              <w:t xml:space="preserve">   </w:t>
            </w:r>
            <w:r w:rsidR="00123ECE" w:rsidRPr="005647EB">
              <w:t>}</w:t>
            </w:r>
          </w:p>
        </w:tc>
        <w:tc>
          <w:tcPr>
            <w:tcW w:w="2267" w:type="dxa"/>
          </w:tcPr>
          <w:p w14:paraId="178EF027" w14:textId="77777777" w:rsidR="00123ECE" w:rsidRPr="005647EB" w:rsidRDefault="00123ECE" w:rsidP="002570E4">
            <w:pPr>
              <w:pStyle w:val="TAL"/>
              <w:keepNext w:val="0"/>
              <w:keepLines w:val="0"/>
            </w:pPr>
          </w:p>
        </w:tc>
        <w:tc>
          <w:tcPr>
            <w:tcW w:w="1700" w:type="dxa"/>
          </w:tcPr>
          <w:p w14:paraId="619FD425" w14:textId="77777777" w:rsidR="00123ECE" w:rsidRPr="005647EB" w:rsidRDefault="00123ECE" w:rsidP="002570E4">
            <w:pPr>
              <w:pStyle w:val="TAL"/>
              <w:keepNext w:val="0"/>
              <w:keepLines w:val="0"/>
            </w:pPr>
          </w:p>
        </w:tc>
        <w:tc>
          <w:tcPr>
            <w:tcW w:w="1133" w:type="dxa"/>
          </w:tcPr>
          <w:p w14:paraId="4B9A7053" w14:textId="77777777" w:rsidR="00123ECE" w:rsidRPr="005647EB" w:rsidRDefault="00123ECE" w:rsidP="002570E4">
            <w:pPr>
              <w:pStyle w:val="TAL"/>
              <w:keepNext w:val="0"/>
              <w:keepLines w:val="0"/>
            </w:pPr>
          </w:p>
        </w:tc>
      </w:tr>
      <w:tr w:rsidR="00123ECE" w:rsidRPr="005647EB" w14:paraId="4AC4AF13" w14:textId="77777777" w:rsidTr="002570E4">
        <w:trPr>
          <w:jc w:val="center"/>
        </w:trPr>
        <w:tc>
          <w:tcPr>
            <w:tcW w:w="4436" w:type="dxa"/>
          </w:tcPr>
          <w:p w14:paraId="245E4021" w14:textId="77777777" w:rsidR="00123ECE" w:rsidRPr="005647EB" w:rsidRDefault="00123ECE" w:rsidP="002570E4">
            <w:pPr>
              <w:pStyle w:val="TAL"/>
              <w:keepNext w:val="0"/>
              <w:keepLines w:val="0"/>
            </w:pPr>
            <w:r w:rsidRPr="005647EB">
              <w:t>}</w:t>
            </w:r>
          </w:p>
        </w:tc>
        <w:tc>
          <w:tcPr>
            <w:tcW w:w="2267" w:type="dxa"/>
          </w:tcPr>
          <w:p w14:paraId="4ECEFD24" w14:textId="77777777" w:rsidR="00123ECE" w:rsidRPr="005647EB" w:rsidRDefault="00123ECE" w:rsidP="002570E4">
            <w:pPr>
              <w:pStyle w:val="TAL"/>
              <w:keepNext w:val="0"/>
              <w:keepLines w:val="0"/>
            </w:pPr>
          </w:p>
        </w:tc>
        <w:tc>
          <w:tcPr>
            <w:tcW w:w="1700" w:type="dxa"/>
          </w:tcPr>
          <w:p w14:paraId="75D22F08" w14:textId="77777777" w:rsidR="00123ECE" w:rsidRPr="005647EB" w:rsidRDefault="00123ECE" w:rsidP="002570E4">
            <w:pPr>
              <w:pStyle w:val="TAL"/>
              <w:keepNext w:val="0"/>
              <w:keepLines w:val="0"/>
            </w:pPr>
          </w:p>
        </w:tc>
        <w:tc>
          <w:tcPr>
            <w:tcW w:w="1133" w:type="dxa"/>
          </w:tcPr>
          <w:p w14:paraId="1B6347C2" w14:textId="77777777" w:rsidR="00123ECE" w:rsidRPr="005647EB" w:rsidRDefault="00123ECE" w:rsidP="002570E4">
            <w:pPr>
              <w:pStyle w:val="TAL"/>
              <w:keepNext w:val="0"/>
              <w:keepLines w:val="0"/>
            </w:pPr>
          </w:p>
        </w:tc>
      </w:tr>
    </w:tbl>
    <w:p w14:paraId="767D3E52" w14:textId="77777777" w:rsidR="00123ECE" w:rsidRPr="005647EB" w:rsidRDefault="00123ECE" w:rsidP="002570E4"/>
    <w:p w14:paraId="3DCCC880" w14:textId="77777777" w:rsidR="00123ECE" w:rsidRPr="005647EB" w:rsidRDefault="00123ECE" w:rsidP="000424D3">
      <w:pPr>
        <w:pStyle w:val="TH"/>
      </w:pPr>
      <w:r w:rsidRPr="005647EB">
        <w:lastRenderedPageBreak/>
        <w:t>Table 8.</w:t>
      </w:r>
      <w:r w:rsidRPr="005647EB">
        <w:rPr>
          <w:lang w:eastAsia="zh-CN"/>
        </w:rPr>
        <w:t>3</w:t>
      </w:r>
      <w:r w:rsidRPr="005647EB">
        <w:t>.</w:t>
      </w:r>
      <w:r w:rsidRPr="005647EB">
        <w:rPr>
          <w:lang w:eastAsia="zh-CN"/>
        </w:rPr>
        <w:t>5</w:t>
      </w:r>
      <w:r w:rsidRPr="005647EB">
        <w:t xml:space="preserve">.4.3-8: </w:t>
      </w:r>
      <w:r w:rsidRPr="005647EB">
        <w:rPr>
          <w:i/>
        </w:rPr>
        <w:t>MeasResultListEUTRA</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(step6)</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235E41C" w14:textId="77777777" w:rsidTr="002570E4">
        <w:trPr>
          <w:cantSplit/>
          <w:jc w:val="center"/>
        </w:trPr>
        <w:tc>
          <w:tcPr>
            <w:tcW w:w="9536" w:type="dxa"/>
            <w:gridSpan w:val="4"/>
          </w:tcPr>
          <w:p w14:paraId="7434A1F3" w14:textId="55340F29" w:rsidR="00123ECE" w:rsidRPr="005647EB" w:rsidRDefault="00123ECE" w:rsidP="000424D3">
            <w:pPr>
              <w:pStyle w:val="TAL"/>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FF39B8" w:rsidRPr="005647EB">
              <w:t>[</w:t>
            </w:r>
            <w:r w:rsidR="00FF39B8" w:rsidRPr="005647EB">
              <w:rPr>
                <w:rFonts w:eastAsia="MS Mincho"/>
                <w:lang w:eastAsia="ja-JP"/>
              </w:rPr>
              <w:t>5</w:t>
            </w:r>
            <w:r w:rsidR="00FF39B8" w:rsidRPr="005647EB">
              <w:t>]</w:t>
            </w:r>
            <w:r w:rsidR="002570E4" w:rsidRPr="005647EB">
              <w:t xml:space="preserve"> </w:t>
            </w:r>
            <w:r w:rsidRPr="005647EB">
              <w:t>clause</w:t>
            </w:r>
            <w:r w:rsidR="002570E4" w:rsidRPr="005647EB">
              <w:t xml:space="preserve"> </w:t>
            </w:r>
            <w:r w:rsidRPr="005647EB">
              <w:t>6.3.5</w:t>
            </w:r>
          </w:p>
        </w:tc>
      </w:tr>
      <w:tr w:rsidR="00123ECE" w:rsidRPr="005647EB" w14:paraId="032381D4" w14:textId="77777777" w:rsidTr="002570E4">
        <w:trPr>
          <w:jc w:val="center"/>
        </w:trPr>
        <w:tc>
          <w:tcPr>
            <w:tcW w:w="4436" w:type="dxa"/>
          </w:tcPr>
          <w:p w14:paraId="087CD154" w14:textId="79F1477E" w:rsidR="00123ECE" w:rsidRPr="005647EB" w:rsidRDefault="00123ECE" w:rsidP="000424D3">
            <w:pPr>
              <w:pStyle w:val="TAH"/>
            </w:pPr>
            <w:r w:rsidRPr="005647EB">
              <w:t>Information</w:t>
            </w:r>
            <w:r w:rsidR="002570E4" w:rsidRPr="005647EB">
              <w:t xml:space="preserve"> </w:t>
            </w:r>
            <w:r w:rsidRPr="005647EB">
              <w:t>Element</w:t>
            </w:r>
          </w:p>
        </w:tc>
        <w:tc>
          <w:tcPr>
            <w:tcW w:w="2267" w:type="dxa"/>
          </w:tcPr>
          <w:p w14:paraId="37773E1C" w14:textId="77777777" w:rsidR="00123ECE" w:rsidRPr="005647EB" w:rsidRDefault="00123ECE" w:rsidP="000424D3">
            <w:pPr>
              <w:pStyle w:val="TAH"/>
            </w:pPr>
            <w:r w:rsidRPr="005647EB">
              <w:t>Value/remark</w:t>
            </w:r>
          </w:p>
        </w:tc>
        <w:tc>
          <w:tcPr>
            <w:tcW w:w="1700" w:type="dxa"/>
          </w:tcPr>
          <w:p w14:paraId="749693A8" w14:textId="77777777" w:rsidR="00123ECE" w:rsidRPr="005647EB" w:rsidRDefault="00123ECE" w:rsidP="000424D3">
            <w:pPr>
              <w:pStyle w:val="TAH"/>
            </w:pPr>
            <w:r w:rsidRPr="005647EB">
              <w:t>Comment</w:t>
            </w:r>
          </w:p>
        </w:tc>
        <w:tc>
          <w:tcPr>
            <w:tcW w:w="1133" w:type="dxa"/>
          </w:tcPr>
          <w:p w14:paraId="4FAB8BEA" w14:textId="77777777" w:rsidR="00123ECE" w:rsidRPr="005647EB" w:rsidRDefault="00123ECE" w:rsidP="000424D3">
            <w:pPr>
              <w:pStyle w:val="TAH"/>
            </w:pPr>
            <w:r w:rsidRPr="005647EB">
              <w:t>Condition</w:t>
            </w:r>
          </w:p>
        </w:tc>
      </w:tr>
      <w:tr w:rsidR="00123ECE" w:rsidRPr="005647EB" w14:paraId="01DBEC15" w14:textId="77777777" w:rsidTr="002570E4">
        <w:trPr>
          <w:jc w:val="center"/>
        </w:trPr>
        <w:tc>
          <w:tcPr>
            <w:tcW w:w="4436" w:type="dxa"/>
          </w:tcPr>
          <w:p w14:paraId="04385220" w14:textId="275FC737" w:rsidR="00123ECE" w:rsidRPr="005647EB" w:rsidRDefault="00123ECE" w:rsidP="000424D3">
            <w:pPr>
              <w:pStyle w:val="TAL"/>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7FB33A44" w14:textId="77777777" w:rsidR="00123ECE" w:rsidRPr="005647EB" w:rsidRDefault="00123ECE" w:rsidP="000424D3">
            <w:pPr>
              <w:pStyle w:val="TAL"/>
            </w:pPr>
          </w:p>
        </w:tc>
        <w:tc>
          <w:tcPr>
            <w:tcW w:w="1700" w:type="dxa"/>
          </w:tcPr>
          <w:p w14:paraId="19CF2CB8" w14:textId="77777777" w:rsidR="00123ECE" w:rsidRPr="005647EB" w:rsidRDefault="00123ECE" w:rsidP="000424D3">
            <w:pPr>
              <w:pStyle w:val="TAL"/>
            </w:pPr>
          </w:p>
        </w:tc>
        <w:tc>
          <w:tcPr>
            <w:tcW w:w="1133" w:type="dxa"/>
          </w:tcPr>
          <w:p w14:paraId="3BF35A4C" w14:textId="77777777" w:rsidR="00123ECE" w:rsidRPr="005647EB" w:rsidRDefault="00123ECE" w:rsidP="000424D3">
            <w:pPr>
              <w:pStyle w:val="TAL"/>
            </w:pPr>
          </w:p>
        </w:tc>
      </w:tr>
      <w:tr w:rsidR="00123ECE" w:rsidRPr="005647EB" w14:paraId="7FB8BA00" w14:textId="77777777" w:rsidTr="002570E4">
        <w:trPr>
          <w:jc w:val="center"/>
        </w:trPr>
        <w:tc>
          <w:tcPr>
            <w:tcW w:w="4436" w:type="dxa"/>
          </w:tcPr>
          <w:p w14:paraId="6CFC8644" w14:textId="50D91942"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2EB7D817" w14:textId="77777777" w:rsidR="00123ECE" w:rsidRPr="005647EB" w:rsidRDefault="00123ECE" w:rsidP="002570E4">
            <w:pPr>
              <w:pStyle w:val="TAL"/>
              <w:keepNext w:val="0"/>
              <w:keepLines w:val="0"/>
            </w:pPr>
            <w:r w:rsidRPr="005647EB">
              <w:t>PhysicalCellIdentity</w:t>
            </w:r>
          </w:p>
        </w:tc>
        <w:tc>
          <w:tcPr>
            <w:tcW w:w="1700" w:type="dxa"/>
          </w:tcPr>
          <w:p w14:paraId="5DE9BECC" w14:textId="77777777" w:rsidR="00123ECE" w:rsidRPr="005647EB" w:rsidRDefault="00123ECE" w:rsidP="002570E4">
            <w:pPr>
              <w:pStyle w:val="TAL"/>
              <w:keepNext w:val="0"/>
              <w:keepLines w:val="0"/>
            </w:pPr>
          </w:p>
        </w:tc>
        <w:tc>
          <w:tcPr>
            <w:tcW w:w="1133" w:type="dxa"/>
          </w:tcPr>
          <w:p w14:paraId="6B498D25" w14:textId="77777777" w:rsidR="00123ECE" w:rsidRPr="005647EB" w:rsidRDefault="00123ECE" w:rsidP="002570E4">
            <w:pPr>
              <w:pStyle w:val="TAL"/>
              <w:keepNext w:val="0"/>
              <w:keepLines w:val="0"/>
            </w:pPr>
          </w:p>
        </w:tc>
      </w:tr>
      <w:tr w:rsidR="00123ECE" w:rsidRPr="005647EB" w14:paraId="2873A282" w14:textId="77777777" w:rsidTr="002570E4">
        <w:trPr>
          <w:jc w:val="center"/>
        </w:trPr>
        <w:tc>
          <w:tcPr>
            <w:tcW w:w="4436" w:type="dxa"/>
          </w:tcPr>
          <w:p w14:paraId="6CC4920D" w14:textId="33D328D5" w:rsidR="00123ECE" w:rsidRPr="005647EB" w:rsidRDefault="002570E4" w:rsidP="002570E4">
            <w:pPr>
              <w:pStyle w:val="TAL"/>
              <w:keepNext w:val="0"/>
              <w:keepLines w:val="0"/>
            </w:pPr>
            <w:r w:rsidRPr="005647EB">
              <w:t xml:space="preserve">  </w:t>
            </w:r>
            <w:r w:rsidR="00123ECE" w:rsidRPr="005647EB">
              <w:t>measResult</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4C23E6E5" w14:textId="77777777" w:rsidR="00123ECE" w:rsidRPr="005647EB" w:rsidRDefault="00123ECE" w:rsidP="002570E4">
            <w:pPr>
              <w:pStyle w:val="TAL"/>
              <w:keepNext w:val="0"/>
              <w:keepLines w:val="0"/>
            </w:pPr>
          </w:p>
        </w:tc>
        <w:tc>
          <w:tcPr>
            <w:tcW w:w="1700" w:type="dxa"/>
          </w:tcPr>
          <w:p w14:paraId="185DC7DE" w14:textId="09E111F0" w:rsidR="00123ECE" w:rsidRPr="005647EB" w:rsidRDefault="002570E4" w:rsidP="002570E4">
            <w:pPr>
              <w:pStyle w:val="TAL"/>
              <w:keepNext w:val="0"/>
              <w:keepLines w:val="0"/>
            </w:pPr>
            <w:r w:rsidRPr="005647EB">
              <w:t xml:space="preserve"> </w:t>
            </w:r>
          </w:p>
        </w:tc>
        <w:tc>
          <w:tcPr>
            <w:tcW w:w="1133" w:type="dxa"/>
          </w:tcPr>
          <w:p w14:paraId="60C95FF8" w14:textId="77777777" w:rsidR="00123ECE" w:rsidRPr="005647EB" w:rsidRDefault="00123ECE" w:rsidP="002570E4">
            <w:pPr>
              <w:pStyle w:val="TAL"/>
              <w:keepNext w:val="0"/>
              <w:keepLines w:val="0"/>
            </w:pPr>
          </w:p>
        </w:tc>
      </w:tr>
      <w:tr w:rsidR="00123ECE" w:rsidRPr="005647EB" w14:paraId="0E1FFBBB" w14:textId="77777777" w:rsidTr="002570E4">
        <w:trPr>
          <w:jc w:val="center"/>
        </w:trPr>
        <w:tc>
          <w:tcPr>
            <w:tcW w:w="4436" w:type="dxa"/>
          </w:tcPr>
          <w:p w14:paraId="772E20E7" w14:textId="023DA0BD"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3FB1294A" w14:textId="77777777" w:rsidR="00123ECE" w:rsidRPr="005647EB" w:rsidRDefault="00123ECE" w:rsidP="002570E4">
            <w:pPr>
              <w:pStyle w:val="TAL"/>
              <w:keepNext w:val="0"/>
              <w:keepLines w:val="0"/>
            </w:pPr>
          </w:p>
        </w:tc>
        <w:tc>
          <w:tcPr>
            <w:tcW w:w="1700" w:type="dxa"/>
          </w:tcPr>
          <w:p w14:paraId="0A89E0F7" w14:textId="14EE39FF"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6688187A" w14:textId="77777777" w:rsidR="00123ECE" w:rsidRPr="005647EB" w:rsidRDefault="00123ECE" w:rsidP="002570E4">
            <w:pPr>
              <w:pStyle w:val="TAL"/>
              <w:keepNext w:val="0"/>
              <w:keepLines w:val="0"/>
            </w:pPr>
          </w:p>
        </w:tc>
      </w:tr>
      <w:tr w:rsidR="00123ECE" w:rsidRPr="005647EB" w14:paraId="272B68D0" w14:textId="77777777" w:rsidTr="002570E4">
        <w:trPr>
          <w:jc w:val="center"/>
        </w:trPr>
        <w:tc>
          <w:tcPr>
            <w:tcW w:w="4436" w:type="dxa"/>
          </w:tcPr>
          <w:p w14:paraId="7C08EEA0" w14:textId="6859ADCD" w:rsidR="00123ECE" w:rsidRPr="005647EB" w:rsidRDefault="002570E4" w:rsidP="002570E4">
            <w:pPr>
              <w:pStyle w:val="TAL"/>
              <w:keepNext w:val="0"/>
              <w:keepLines w:val="0"/>
            </w:pPr>
            <w:r w:rsidRPr="005647EB">
              <w:t xml:space="preserve">    </w:t>
            </w:r>
            <w:r w:rsidR="00123ECE" w:rsidRPr="005647EB">
              <w:t>rsrqResult</w:t>
            </w:r>
            <w:r w:rsidRPr="005647EB">
              <w:t xml:space="preserve"> </w:t>
            </w:r>
          </w:p>
        </w:tc>
        <w:tc>
          <w:tcPr>
            <w:tcW w:w="2267" w:type="dxa"/>
          </w:tcPr>
          <w:p w14:paraId="7DB76B14" w14:textId="77777777" w:rsidR="00123ECE" w:rsidRPr="005647EB" w:rsidRDefault="00123ECE" w:rsidP="002570E4">
            <w:pPr>
              <w:pStyle w:val="TAL"/>
              <w:keepNext w:val="0"/>
              <w:keepLines w:val="0"/>
            </w:pPr>
          </w:p>
        </w:tc>
        <w:tc>
          <w:tcPr>
            <w:tcW w:w="1700" w:type="dxa"/>
          </w:tcPr>
          <w:p w14:paraId="0093E152" w14:textId="61D071D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4437AE6D" w14:textId="77777777" w:rsidR="00123ECE" w:rsidRPr="005647EB" w:rsidRDefault="00123ECE" w:rsidP="002570E4">
            <w:pPr>
              <w:pStyle w:val="TAL"/>
              <w:keepNext w:val="0"/>
              <w:keepLines w:val="0"/>
            </w:pPr>
          </w:p>
        </w:tc>
      </w:tr>
      <w:tr w:rsidR="00123ECE" w:rsidRPr="005647EB" w14:paraId="114197F1" w14:textId="77777777" w:rsidTr="002570E4">
        <w:trPr>
          <w:jc w:val="center"/>
        </w:trPr>
        <w:tc>
          <w:tcPr>
            <w:tcW w:w="4436" w:type="dxa"/>
          </w:tcPr>
          <w:p w14:paraId="4760B101" w14:textId="1DBD24E0" w:rsidR="00123ECE" w:rsidRPr="005647EB" w:rsidRDefault="002570E4" w:rsidP="002570E4">
            <w:pPr>
              <w:pStyle w:val="TAL"/>
              <w:keepNext w:val="0"/>
              <w:keepLines w:val="0"/>
            </w:pPr>
            <w:r w:rsidRPr="005647EB">
              <w:t xml:space="preserve">  </w:t>
            </w:r>
            <w:r w:rsidR="00123ECE" w:rsidRPr="005647EB">
              <w:t>}</w:t>
            </w:r>
          </w:p>
        </w:tc>
        <w:tc>
          <w:tcPr>
            <w:tcW w:w="2267" w:type="dxa"/>
          </w:tcPr>
          <w:p w14:paraId="63734B1A" w14:textId="77777777" w:rsidR="00123ECE" w:rsidRPr="005647EB" w:rsidRDefault="00123ECE" w:rsidP="002570E4">
            <w:pPr>
              <w:pStyle w:val="TAL"/>
              <w:keepNext w:val="0"/>
              <w:keepLines w:val="0"/>
            </w:pPr>
          </w:p>
        </w:tc>
        <w:tc>
          <w:tcPr>
            <w:tcW w:w="1700" w:type="dxa"/>
          </w:tcPr>
          <w:p w14:paraId="5915192F" w14:textId="77777777" w:rsidR="00123ECE" w:rsidRPr="005647EB" w:rsidRDefault="00123ECE" w:rsidP="002570E4">
            <w:pPr>
              <w:pStyle w:val="TAL"/>
              <w:keepNext w:val="0"/>
              <w:keepLines w:val="0"/>
            </w:pPr>
          </w:p>
        </w:tc>
        <w:tc>
          <w:tcPr>
            <w:tcW w:w="1133" w:type="dxa"/>
          </w:tcPr>
          <w:p w14:paraId="1973F9C4" w14:textId="77777777" w:rsidR="00123ECE" w:rsidRPr="005647EB" w:rsidRDefault="00123ECE" w:rsidP="002570E4">
            <w:pPr>
              <w:pStyle w:val="TAL"/>
              <w:keepNext w:val="0"/>
              <w:keepLines w:val="0"/>
            </w:pPr>
          </w:p>
        </w:tc>
      </w:tr>
      <w:tr w:rsidR="00123ECE" w:rsidRPr="005647EB" w14:paraId="3B9D0FCA" w14:textId="77777777" w:rsidTr="002570E4">
        <w:trPr>
          <w:jc w:val="center"/>
        </w:trPr>
        <w:tc>
          <w:tcPr>
            <w:tcW w:w="4436" w:type="dxa"/>
          </w:tcPr>
          <w:p w14:paraId="1C6EB3D2" w14:textId="77777777" w:rsidR="00123ECE" w:rsidRPr="005647EB" w:rsidRDefault="00123ECE" w:rsidP="002570E4">
            <w:pPr>
              <w:pStyle w:val="TAL"/>
              <w:keepNext w:val="0"/>
              <w:keepLines w:val="0"/>
            </w:pPr>
            <w:r w:rsidRPr="005647EB">
              <w:t>}</w:t>
            </w:r>
          </w:p>
        </w:tc>
        <w:tc>
          <w:tcPr>
            <w:tcW w:w="2267" w:type="dxa"/>
          </w:tcPr>
          <w:p w14:paraId="5DF54CC3" w14:textId="77777777" w:rsidR="00123ECE" w:rsidRPr="005647EB" w:rsidRDefault="00123ECE" w:rsidP="002570E4">
            <w:pPr>
              <w:pStyle w:val="TAL"/>
              <w:keepNext w:val="0"/>
              <w:keepLines w:val="0"/>
            </w:pPr>
          </w:p>
        </w:tc>
        <w:tc>
          <w:tcPr>
            <w:tcW w:w="1700" w:type="dxa"/>
          </w:tcPr>
          <w:p w14:paraId="268ECE00" w14:textId="77777777" w:rsidR="00123ECE" w:rsidRPr="005647EB" w:rsidRDefault="00123ECE" w:rsidP="002570E4">
            <w:pPr>
              <w:pStyle w:val="TAL"/>
              <w:keepNext w:val="0"/>
              <w:keepLines w:val="0"/>
            </w:pPr>
          </w:p>
        </w:tc>
        <w:tc>
          <w:tcPr>
            <w:tcW w:w="1133" w:type="dxa"/>
          </w:tcPr>
          <w:p w14:paraId="4F81A4D3" w14:textId="77777777" w:rsidR="00123ECE" w:rsidRPr="005647EB" w:rsidRDefault="00123ECE" w:rsidP="002570E4">
            <w:pPr>
              <w:pStyle w:val="TAL"/>
              <w:keepNext w:val="0"/>
              <w:keepLines w:val="0"/>
            </w:pPr>
          </w:p>
        </w:tc>
      </w:tr>
    </w:tbl>
    <w:p w14:paraId="137389C2" w14:textId="77777777" w:rsidR="00123ECE" w:rsidRPr="005647EB" w:rsidRDefault="00123ECE" w:rsidP="002570E4">
      <w:pPr>
        <w:rPr>
          <w:lang w:eastAsia="zh-CN"/>
        </w:rPr>
      </w:pPr>
    </w:p>
    <w:p w14:paraId="527894FE" w14:textId="77777777" w:rsidR="00123ECE" w:rsidRPr="005647EB" w:rsidRDefault="00123ECE" w:rsidP="002570E4">
      <w:pPr>
        <w:pStyle w:val="TH"/>
        <w:keepNext w:val="0"/>
        <w:keepLines w:val="0"/>
        <w:rPr>
          <w:lang w:eastAsia="zh-CN"/>
        </w:rPr>
      </w:pPr>
      <w:r w:rsidRPr="005647EB">
        <w:t>Table 8.</w:t>
      </w:r>
      <w:r w:rsidRPr="005647EB">
        <w:rPr>
          <w:lang w:eastAsia="zh-CN"/>
        </w:rPr>
        <w:t>3</w:t>
      </w:r>
      <w:r w:rsidRPr="005647EB">
        <w:t>.</w:t>
      </w:r>
      <w:r w:rsidRPr="005647EB">
        <w:rPr>
          <w:lang w:eastAsia="zh-CN"/>
        </w:rPr>
        <w:t>5</w:t>
      </w:r>
      <w:r w:rsidRPr="005647EB">
        <w:t>.4.3-</w:t>
      </w:r>
      <w:r w:rsidRPr="005647EB">
        <w:rPr>
          <w:lang w:eastAsia="zh-CN"/>
        </w:rPr>
        <w:t>9</w:t>
      </w:r>
      <w:r w:rsidRPr="005647EB">
        <w:t xml:space="preserve">: </w:t>
      </w:r>
      <w:r w:rsidRPr="005647EB">
        <w:rPr>
          <w:i/>
        </w:rPr>
        <w:t>ReportConfigEUTRA-PERIODICAL</w:t>
      </w:r>
      <w:r w:rsidRPr="005647EB">
        <w:rPr>
          <w:lang w:eastAsia="zh-CN"/>
        </w:rPr>
        <w:t>:</w:t>
      </w:r>
      <w:r w:rsidRPr="005647EB">
        <w:t xml:space="preserve">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w:t>
      </w:r>
      <w:r w:rsidR="00EB52EE" w:rsidRPr="005647EB">
        <w:rPr>
          <w:lang w:eastAsia="zh-CN"/>
        </w:rPr>
        <w:t>step9</w:t>
      </w:r>
      <w:r w:rsidRPr="005647EB">
        <w:rPr>
          <w:lang w:eastAsia="zh-CN"/>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3DF737CD" w14:textId="77777777" w:rsidTr="002570E4">
        <w:trPr>
          <w:jc w:val="center"/>
        </w:trPr>
        <w:tc>
          <w:tcPr>
            <w:tcW w:w="9635" w:type="dxa"/>
            <w:gridSpan w:val="4"/>
            <w:shd w:val="clear" w:color="auto" w:fill="auto"/>
          </w:tcPr>
          <w:p w14:paraId="76F8B2FB" w14:textId="474EBB22"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00FF39B8" w:rsidRPr="005647EB">
              <w:rPr>
                <w:rFonts w:eastAsia="MS Mincho"/>
                <w:lang w:eastAsia="ja-JP"/>
              </w:rPr>
              <w:t>6.508</w:t>
            </w:r>
            <w:r w:rsidR="002570E4" w:rsidRPr="005647EB">
              <w:rPr>
                <w:rFonts w:eastAsia="MS Mincho"/>
                <w:lang w:eastAsia="ja-JP"/>
              </w:rPr>
              <w:t xml:space="preserve"> </w:t>
            </w:r>
            <w:r w:rsidR="00FF39B8" w:rsidRPr="005647EB">
              <w:rPr>
                <w:rFonts w:eastAsia="MS Mincho"/>
                <w:lang w:eastAsia="ja-JP"/>
              </w:rPr>
              <w:t>[7]</w:t>
            </w:r>
            <w:r w:rsidR="002570E4" w:rsidRPr="005647EB">
              <w:rPr>
                <w:rFonts w:eastAsia="MS Mincho"/>
                <w:lang w:eastAsia="ja-JP"/>
              </w:rPr>
              <w:t xml:space="preserve"> </w:t>
            </w:r>
            <w:r w:rsidR="00FF39B8" w:rsidRPr="005647EB">
              <w:rPr>
                <w:rFonts w:eastAsia="MS Mincho"/>
                <w:lang w:eastAsia="ja-JP"/>
              </w:rPr>
              <w:t>clause</w:t>
            </w:r>
            <w:r w:rsidR="002570E4" w:rsidRPr="005647EB">
              <w:rPr>
                <w:rFonts w:eastAsia="MS Mincho"/>
                <w:lang w:eastAsia="ja-JP"/>
              </w:rPr>
              <w:t xml:space="preserve"> </w:t>
            </w:r>
            <w:r w:rsidR="00FF39B8" w:rsidRPr="005647EB">
              <w:rPr>
                <w:rFonts w:eastAsia="MS Mincho"/>
                <w:lang w:eastAsia="ja-JP"/>
              </w:rPr>
              <w:t>4.6.6,</w:t>
            </w:r>
            <w:r w:rsidR="002570E4" w:rsidRPr="005647EB">
              <w:rPr>
                <w:rFonts w:eastAsia="MS Mincho"/>
                <w:lang w:eastAsia="ja-JP"/>
              </w:rPr>
              <w:t xml:space="preserve"> </w:t>
            </w:r>
            <w:r w:rsidR="00FF39B8" w:rsidRPr="005647EB">
              <w:rPr>
                <w:rFonts w:eastAsia="MS Mincho"/>
                <w:lang w:eastAsia="ja-JP"/>
              </w:rPr>
              <w:t>Table</w:t>
            </w:r>
            <w:r w:rsidR="002570E4" w:rsidRPr="005647EB">
              <w:rPr>
                <w:rFonts w:eastAsia="MS Mincho"/>
                <w:lang w:eastAsia="ja-JP"/>
              </w:rPr>
              <w:t xml:space="preserve"> </w:t>
            </w:r>
            <w:r w:rsidR="00FF39B8" w:rsidRPr="005647EB">
              <w:rPr>
                <w:rFonts w:eastAsia="MS Mincho"/>
                <w:lang w:eastAsia="ja-JP"/>
              </w:rPr>
              <w:t>4.6.6-7</w:t>
            </w:r>
            <w:r w:rsidR="002570E4" w:rsidRPr="005647EB">
              <w:rPr>
                <w:rFonts w:eastAsia="MS Mincho"/>
                <w:lang w:eastAsia="ja-JP"/>
              </w:rPr>
              <w:t xml:space="preserve"> </w:t>
            </w:r>
            <w:r w:rsidR="00FF39B8" w:rsidRPr="005647EB">
              <w:rPr>
                <w:rFonts w:eastAsia="MS Mincho"/>
                <w:lang w:eastAsia="ja-JP"/>
              </w:rPr>
              <w:t>ReportConfigEUTRA-PERIODICAL</w:t>
            </w:r>
          </w:p>
        </w:tc>
      </w:tr>
      <w:tr w:rsidR="00123ECE" w:rsidRPr="005647EB" w14:paraId="2F8A3A7D" w14:textId="77777777" w:rsidTr="002570E4">
        <w:trPr>
          <w:jc w:val="center"/>
        </w:trPr>
        <w:tc>
          <w:tcPr>
            <w:tcW w:w="4535" w:type="dxa"/>
            <w:shd w:val="clear" w:color="auto" w:fill="auto"/>
          </w:tcPr>
          <w:p w14:paraId="50248D9C" w14:textId="7CED5B80"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25598738" w14:textId="77777777" w:rsidR="00123ECE" w:rsidRPr="005647EB" w:rsidRDefault="00123ECE" w:rsidP="002570E4">
            <w:pPr>
              <w:pStyle w:val="TAH"/>
              <w:keepNext w:val="0"/>
              <w:keepLines w:val="0"/>
            </w:pPr>
            <w:r w:rsidRPr="005647EB">
              <w:t>Value/remark</w:t>
            </w:r>
          </w:p>
        </w:tc>
        <w:tc>
          <w:tcPr>
            <w:tcW w:w="1700" w:type="dxa"/>
            <w:shd w:val="clear" w:color="auto" w:fill="auto"/>
          </w:tcPr>
          <w:p w14:paraId="76A5383F" w14:textId="77777777" w:rsidR="00123ECE" w:rsidRPr="005647EB" w:rsidRDefault="00123ECE" w:rsidP="002570E4">
            <w:pPr>
              <w:pStyle w:val="TAH"/>
              <w:keepNext w:val="0"/>
              <w:keepLines w:val="0"/>
            </w:pPr>
            <w:r w:rsidRPr="005647EB">
              <w:t>Comment</w:t>
            </w:r>
          </w:p>
        </w:tc>
        <w:tc>
          <w:tcPr>
            <w:tcW w:w="1133" w:type="dxa"/>
            <w:shd w:val="clear" w:color="auto" w:fill="auto"/>
          </w:tcPr>
          <w:p w14:paraId="3B6BBEF9" w14:textId="77777777" w:rsidR="00123ECE" w:rsidRPr="005647EB" w:rsidRDefault="00123ECE" w:rsidP="002570E4">
            <w:pPr>
              <w:pStyle w:val="TAH"/>
              <w:keepNext w:val="0"/>
              <w:keepLines w:val="0"/>
            </w:pPr>
            <w:r w:rsidRPr="005647EB">
              <w:t>Condition</w:t>
            </w:r>
          </w:p>
        </w:tc>
      </w:tr>
      <w:tr w:rsidR="00123ECE" w:rsidRPr="005647EB" w14:paraId="71BE06A3" w14:textId="77777777" w:rsidTr="002570E4">
        <w:trPr>
          <w:jc w:val="center"/>
        </w:trPr>
        <w:tc>
          <w:tcPr>
            <w:tcW w:w="4535" w:type="dxa"/>
            <w:shd w:val="clear" w:color="auto" w:fill="auto"/>
          </w:tcPr>
          <w:p w14:paraId="64F293B1" w14:textId="433295EA" w:rsidR="00123ECE" w:rsidRPr="005647EB" w:rsidRDefault="00123ECE" w:rsidP="002570E4">
            <w:pPr>
              <w:pStyle w:val="TAL"/>
              <w:keepNext w:val="0"/>
              <w:keepLines w:val="0"/>
            </w:pPr>
            <w:r w:rsidRPr="005647EB">
              <w:t>ReportConfigEUTRA-PERIODICAL</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4918D5AD" w14:textId="77777777" w:rsidR="00123ECE" w:rsidRPr="005647EB" w:rsidRDefault="00123ECE" w:rsidP="002570E4">
            <w:pPr>
              <w:pStyle w:val="TAL"/>
              <w:keepNext w:val="0"/>
              <w:keepLines w:val="0"/>
            </w:pPr>
          </w:p>
        </w:tc>
        <w:tc>
          <w:tcPr>
            <w:tcW w:w="1700" w:type="dxa"/>
            <w:shd w:val="clear" w:color="auto" w:fill="auto"/>
          </w:tcPr>
          <w:p w14:paraId="58CA28A9" w14:textId="77777777" w:rsidR="00123ECE" w:rsidRPr="005647EB" w:rsidRDefault="00123ECE" w:rsidP="002570E4">
            <w:pPr>
              <w:pStyle w:val="TAL"/>
              <w:keepNext w:val="0"/>
              <w:keepLines w:val="0"/>
            </w:pPr>
          </w:p>
        </w:tc>
        <w:tc>
          <w:tcPr>
            <w:tcW w:w="1133" w:type="dxa"/>
            <w:shd w:val="clear" w:color="auto" w:fill="auto"/>
          </w:tcPr>
          <w:p w14:paraId="5E86BAED" w14:textId="77777777" w:rsidR="00123ECE" w:rsidRPr="005647EB" w:rsidRDefault="00123ECE" w:rsidP="002570E4">
            <w:pPr>
              <w:pStyle w:val="TAL"/>
              <w:keepNext w:val="0"/>
              <w:keepLines w:val="0"/>
            </w:pPr>
          </w:p>
        </w:tc>
      </w:tr>
      <w:tr w:rsidR="00123ECE" w:rsidRPr="005647EB" w14:paraId="5FDCD70B" w14:textId="77777777" w:rsidTr="002570E4">
        <w:trPr>
          <w:jc w:val="center"/>
        </w:trPr>
        <w:tc>
          <w:tcPr>
            <w:tcW w:w="4535" w:type="dxa"/>
            <w:shd w:val="clear" w:color="auto" w:fill="auto"/>
          </w:tcPr>
          <w:p w14:paraId="221194AD" w14:textId="52958E7A"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17817543" w14:textId="77777777" w:rsidR="00123ECE" w:rsidRPr="005647EB" w:rsidRDefault="00123ECE" w:rsidP="002570E4">
            <w:pPr>
              <w:pStyle w:val="TAL"/>
              <w:keepNext w:val="0"/>
              <w:keepLines w:val="0"/>
            </w:pPr>
          </w:p>
        </w:tc>
        <w:tc>
          <w:tcPr>
            <w:tcW w:w="1700" w:type="dxa"/>
            <w:shd w:val="clear" w:color="auto" w:fill="auto"/>
          </w:tcPr>
          <w:p w14:paraId="5C7C3898" w14:textId="77777777" w:rsidR="00123ECE" w:rsidRPr="005647EB" w:rsidRDefault="00123ECE" w:rsidP="002570E4">
            <w:pPr>
              <w:pStyle w:val="TAL"/>
              <w:keepNext w:val="0"/>
              <w:keepLines w:val="0"/>
            </w:pPr>
          </w:p>
        </w:tc>
        <w:tc>
          <w:tcPr>
            <w:tcW w:w="1133" w:type="dxa"/>
            <w:shd w:val="clear" w:color="auto" w:fill="auto"/>
          </w:tcPr>
          <w:p w14:paraId="24941455" w14:textId="77777777" w:rsidR="00123ECE" w:rsidRPr="005647EB" w:rsidRDefault="00123ECE" w:rsidP="002570E4">
            <w:pPr>
              <w:pStyle w:val="TAL"/>
              <w:keepNext w:val="0"/>
              <w:keepLines w:val="0"/>
            </w:pPr>
          </w:p>
        </w:tc>
      </w:tr>
      <w:tr w:rsidR="00123ECE" w:rsidRPr="005647EB" w14:paraId="52EEC2EF" w14:textId="77777777" w:rsidTr="002570E4">
        <w:trPr>
          <w:jc w:val="center"/>
        </w:trPr>
        <w:tc>
          <w:tcPr>
            <w:tcW w:w="4535" w:type="dxa"/>
            <w:shd w:val="clear" w:color="auto" w:fill="auto"/>
          </w:tcPr>
          <w:p w14:paraId="3632BCDA" w14:textId="6EE3CFD7" w:rsidR="00123ECE" w:rsidRPr="005647EB" w:rsidRDefault="002570E4" w:rsidP="002570E4">
            <w:pPr>
              <w:pStyle w:val="TAL"/>
              <w:keepNext w:val="0"/>
              <w:keepLines w:val="0"/>
            </w:pPr>
            <w:r w:rsidRPr="005647EB">
              <w:t xml:space="preserve">    </w:t>
            </w:r>
            <w:r w:rsidR="00123ECE" w:rsidRPr="005647EB">
              <w:t>periodical</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5383DAB3" w14:textId="77777777" w:rsidR="00123ECE" w:rsidRPr="005647EB" w:rsidRDefault="00123ECE" w:rsidP="002570E4">
            <w:pPr>
              <w:pStyle w:val="TAL"/>
              <w:keepNext w:val="0"/>
              <w:keepLines w:val="0"/>
            </w:pPr>
          </w:p>
        </w:tc>
        <w:tc>
          <w:tcPr>
            <w:tcW w:w="1700" w:type="dxa"/>
            <w:shd w:val="clear" w:color="auto" w:fill="auto"/>
          </w:tcPr>
          <w:p w14:paraId="0469E743" w14:textId="77777777" w:rsidR="00123ECE" w:rsidRPr="005647EB" w:rsidRDefault="00123ECE" w:rsidP="002570E4">
            <w:pPr>
              <w:pStyle w:val="TAL"/>
              <w:keepNext w:val="0"/>
              <w:keepLines w:val="0"/>
            </w:pPr>
          </w:p>
        </w:tc>
        <w:tc>
          <w:tcPr>
            <w:tcW w:w="1133" w:type="dxa"/>
            <w:shd w:val="clear" w:color="auto" w:fill="auto"/>
          </w:tcPr>
          <w:p w14:paraId="6DD9ADD5" w14:textId="77777777" w:rsidR="00123ECE" w:rsidRPr="005647EB" w:rsidRDefault="00123ECE" w:rsidP="002570E4">
            <w:pPr>
              <w:pStyle w:val="TAL"/>
              <w:keepNext w:val="0"/>
              <w:keepLines w:val="0"/>
            </w:pPr>
          </w:p>
        </w:tc>
      </w:tr>
      <w:tr w:rsidR="00123ECE" w:rsidRPr="005647EB" w14:paraId="3CE27660" w14:textId="77777777" w:rsidTr="002570E4">
        <w:trPr>
          <w:jc w:val="center"/>
        </w:trPr>
        <w:tc>
          <w:tcPr>
            <w:tcW w:w="4535" w:type="dxa"/>
            <w:shd w:val="clear" w:color="auto" w:fill="auto"/>
          </w:tcPr>
          <w:p w14:paraId="2CB91CB9" w14:textId="5F05861D" w:rsidR="00123ECE" w:rsidRPr="005647EB" w:rsidRDefault="002570E4" w:rsidP="002570E4">
            <w:pPr>
              <w:pStyle w:val="TAL"/>
              <w:keepNext w:val="0"/>
              <w:keepLines w:val="0"/>
            </w:pPr>
            <w:r w:rsidRPr="005647EB">
              <w:t xml:space="preserve">      </w:t>
            </w:r>
            <w:r w:rsidR="00123ECE" w:rsidRPr="005647EB">
              <w:t>purpose</w:t>
            </w:r>
            <w:r w:rsidRPr="005647EB">
              <w:t xml:space="preserve"> </w:t>
            </w:r>
          </w:p>
        </w:tc>
        <w:tc>
          <w:tcPr>
            <w:tcW w:w="2267" w:type="dxa"/>
            <w:shd w:val="clear" w:color="auto" w:fill="auto"/>
          </w:tcPr>
          <w:p w14:paraId="548FAD23" w14:textId="77777777" w:rsidR="00123ECE" w:rsidRPr="005647EB" w:rsidRDefault="00123ECE" w:rsidP="002570E4">
            <w:pPr>
              <w:pStyle w:val="TAL"/>
              <w:keepNext w:val="0"/>
              <w:keepLines w:val="0"/>
            </w:pPr>
            <w:r w:rsidRPr="005647EB">
              <w:t>reportCGI</w:t>
            </w:r>
          </w:p>
        </w:tc>
        <w:tc>
          <w:tcPr>
            <w:tcW w:w="1700" w:type="dxa"/>
            <w:shd w:val="clear" w:color="auto" w:fill="auto"/>
          </w:tcPr>
          <w:p w14:paraId="26F1FFF1" w14:textId="77777777" w:rsidR="00123ECE" w:rsidRPr="005647EB" w:rsidRDefault="00123ECE" w:rsidP="002570E4">
            <w:pPr>
              <w:pStyle w:val="TAL"/>
              <w:keepNext w:val="0"/>
              <w:keepLines w:val="0"/>
            </w:pPr>
          </w:p>
        </w:tc>
        <w:tc>
          <w:tcPr>
            <w:tcW w:w="1133" w:type="dxa"/>
            <w:shd w:val="clear" w:color="auto" w:fill="auto"/>
          </w:tcPr>
          <w:p w14:paraId="2CF48D6E" w14:textId="77777777" w:rsidR="00123ECE" w:rsidRPr="005647EB" w:rsidRDefault="00123ECE" w:rsidP="002570E4">
            <w:pPr>
              <w:pStyle w:val="TAL"/>
              <w:keepNext w:val="0"/>
              <w:keepLines w:val="0"/>
            </w:pPr>
          </w:p>
        </w:tc>
      </w:tr>
      <w:tr w:rsidR="00123ECE" w:rsidRPr="005647EB" w14:paraId="0615814B" w14:textId="77777777" w:rsidTr="002570E4">
        <w:trPr>
          <w:jc w:val="center"/>
        </w:trPr>
        <w:tc>
          <w:tcPr>
            <w:tcW w:w="4535" w:type="dxa"/>
            <w:shd w:val="clear" w:color="auto" w:fill="auto"/>
          </w:tcPr>
          <w:p w14:paraId="56E40A4E" w14:textId="39A2F79F"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056C2C7B" w14:textId="77777777" w:rsidR="00123ECE" w:rsidRPr="005647EB" w:rsidRDefault="00123ECE" w:rsidP="002570E4">
            <w:pPr>
              <w:pStyle w:val="TAL"/>
              <w:keepNext w:val="0"/>
              <w:keepLines w:val="0"/>
            </w:pPr>
          </w:p>
        </w:tc>
        <w:tc>
          <w:tcPr>
            <w:tcW w:w="1700" w:type="dxa"/>
            <w:shd w:val="clear" w:color="auto" w:fill="auto"/>
          </w:tcPr>
          <w:p w14:paraId="21F30B81" w14:textId="77777777" w:rsidR="00123ECE" w:rsidRPr="005647EB" w:rsidRDefault="00123ECE" w:rsidP="002570E4">
            <w:pPr>
              <w:pStyle w:val="TAL"/>
              <w:keepNext w:val="0"/>
              <w:keepLines w:val="0"/>
            </w:pPr>
          </w:p>
        </w:tc>
        <w:tc>
          <w:tcPr>
            <w:tcW w:w="1133" w:type="dxa"/>
            <w:shd w:val="clear" w:color="auto" w:fill="auto"/>
          </w:tcPr>
          <w:p w14:paraId="040D1CC6" w14:textId="77777777" w:rsidR="00123ECE" w:rsidRPr="005647EB" w:rsidRDefault="00123ECE" w:rsidP="002570E4">
            <w:pPr>
              <w:pStyle w:val="TAL"/>
              <w:keepNext w:val="0"/>
              <w:keepLines w:val="0"/>
            </w:pPr>
          </w:p>
        </w:tc>
      </w:tr>
      <w:tr w:rsidR="00123ECE" w:rsidRPr="005647EB" w14:paraId="4FE39436" w14:textId="77777777" w:rsidTr="002570E4">
        <w:trPr>
          <w:jc w:val="center"/>
        </w:trPr>
        <w:tc>
          <w:tcPr>
            <w:tcW w:w="4535" w:type="dxa"/>
            <w:shd w:val="clear" w:color="auto" w:fill="auto"/>
          </w:tcPr>
          <w:p w14:paraId="020DD7EB" w14:textId="5CEFBFE1"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6820F24A" w14:textId="77777777" w:rsidR="00123ECE" w:rsidRPr="005647EB" w:rsidRDefault="00123ECE" w:rsidP="002570E4">
            <w:pPr>
              <w:pStyle w:val="TAL"/>
              <w:keepNext w:val="0"/>
              <w:keepLines w:val="0"/>
            </w:pPr>
          </w:p>
        </w:tc>
        <w:tc>
          <w:tcPr>
            <w:tcW w:w="1700" w:type="dxa"/>
            <w:shd w:val="clear" w:color="auto" w:fill="auto"/>
          </w:tcPr>
          <w:p w14:paraId="52FBE942" w14:textId="77777777" w:rsidR="00123ECE" w:rsidRPr="005647EB" w:rsidRDefault="00123ECE" w:rsidP="002570E4">
            <w:pPr>
              <w:pStyle w:val="TAL"/>
              <w:keepNext w:val="0"/>
              <w:keepLines w:val="0"/>
            </w:pPr>
          </w:p>
        </w:tc>
        <w:tc>
          <w:tcPr>
            <w:tcW w:w="1133" w:type="dxa"/>
            <w:shd w:val="clear" w:color="auto" w:fill="auto"/>
          </w:tcPr>
          <w:p w14:paraId="25307ACB" w14:textId="77777777" w:rsidR="00123ECE" w:rsidRPr="005647EB" w:rsidRDefault="00123ECE" w:rsidP="002570E4">
            <w:pPr>
              <w:pStyle w:val="TAL"/>
              <w:keepNext w:val="0"/>
              <w:keepLines w:val="0"/>
            </w:pPr>
          </w:p>
        </w:tc>
      </w:tr>
      <w:tr w:rsidR="00123ECE" w:rsidRPr="005647EB" w14:paraId="5A5BB015" w14:textId="77777777" w:rsidTr="002570E4">
        <w:trPr>
          <w:jc w:val="center"/>
        </w:trPr>
        <w:tc>
          <w:tcPr>
            <w:tcW w:w="4535" w:type="dxa"/>
            <w:shd w:val="clear" w:color="auto" w:fill="auto"/>
          </w:tcPr>
          <w:p w14:paraId="68B9CCFB" w14:textId="5AA80086" w:rsidR="00123ECE" w:rsidRPr="005647EB" w:rsidRDefault="002570E4" w:rsidP="002570E4">
            <w:pPr>
              <w:pStyle w:val="TAL"/>
              <w:keepNext w:val="0"/>
              <w:keepLines w:val="0"/>
            </w:pPr>
            <w:r w:rsidRPr="005647EB">
              <w:t xml:space="preserve">  </w:t>
            </w:r>
            <w:r w:rsidR="00123ECE" w:rsidRPr="005647EB">
              <w:t>reportAmount</w:t>
            </w:r>
            <w:r w:rsidRPr="005647EB">
              <w:t xml:space="preserve"> </w:t>
            </w:r>
          </w:p>
        </w:tc>
        <w:tc>
          <w:tcPr>
            <w:tcW w:w="2267" w:type="dxa"/>
            <w:shd w:val="clear" w:color="auto" w:fill="auto"/>
          </w:tcPr>
          <w:p w14:paraId="3AF9B291" w14:textId="77777777" w:rsidR="00123ECE" w:rsidRPr="005647EB" w:rsidRDefault="008674B0" w:rsidP="002570E4">
            <w:pPr>
              <w:pStyle w:val="TAL"/>
              <w:keepNext w:val="0"/>
              <w:keepLines w:val="0"/>
            </w:pPr>
            <w:r w:rsidRPr="005647EB">
              <w:rPr>
                <w:rFonts w:eastAsia="MS Mincho"/>
                <w:lang w:eastAsia="ja-JP"/>
              </w:rPr>
              <w:t>1</w:t>
            </w:r>
          </w:p>
        </w:tc>
        <w:tc>
          <w:tcPr>
            <w:tcW w:w="1700" w:type="dxa"/>
            <w:shd w:val="clear" w:color="auto" w:fill="auto"/>
          </w:tcPr>
          <w:p w14:paraId="18444868" w14:textId="77777777" w:rsidR="00123ECE" w:rsidRPr="005647EB" w:rsidRDefault="00123ECE" w:rsidP="002570E4">
            <w:pPr>
              <w:pStyle w:val="TAL"/>
              <w:keepNext w:val="0"/>
              <w:keepLines w:val="0"/>
            </w:pPr>
          </w:p>
        </w:tc>
        <w:tc>
          <w:tcPr>
            <w:tcW w:w="1133" w:type="dxa"/>
            <w:shd w:val="clear" w:color="auto" w:fill="auto"/>
          </w:tcPr>
          <w:p w14:paraId="0E9A8E8F" w14:textId="77777777" w:rsidR="00123ECE" w:rsidRPr="005647EB" w:rsidRDefault="00123ECE" w:rsidP="002570E4">
            <w:pPr>
              <w:pStyle w:val="TAL"/>
              <w:keepNext w:val="0"/>
              <w:keepLines w:val="0"/>
            </w:pPr>
          </w:p>
        </w:tc>
      </w:tr>
      <w:tr w:rsidR="00123ECE" w:rsidRPr="005647EB" w14:paraId="00E93416" w14:textId="77777777" w:rsidTr="002570E4">
        <w:trPr>
          <w:jc w:val="center"/>
        </w:trPr>
        <w:tc>
          <w:tcPr>
            <w:tcW w:w="4535" w:type="dxa"/>
            <w:shd w:val="clear" w:color="auto" w:fill="auto"/>
          </w:tcPr>
          <w:p w14:paraId="0A7EEEF2" w14:textId="77777777" w:rsidR="00123ECE" w:rsidRPr="005647EB" w:rsidRDefault="00123ECE" w:rsidP="002570E4">
            <w:pPr>
              <w:pStyle w:val="TAL"/>
              <w:keepNext w:val="0"/>
              <w:keepLines w:val="0"/>
              <w:ind w:firstLineChars="50" w:firstLine="90"/>
            </w:pPr>
            <w:r w:rsidRPr="005647EB">
              <w:t>si-RequestForHO-r9</w:t>
            </w:r>
          </w:p>
        </w:tc>
        <w:tc>
          <w:tcPr>
            <w:tcW w:w="2267" w:type="dxa"/>
            <w:shd w:val="clear" w:color="auto" w:fill="auto"/>
          </w:tcPr>
          <w:p w14:paraId="42A1812C" w14:textId="77777777" w:rsidR="00123ECE" w:rsidRPr="005647EB" w:rsidRDefault="00123ECE" w:rsidP="002570E4">
            <w:pPr>
              <w:pStyle w:val="TAL"/>
              <w:keepNext w:val="0"/>
              <w:keepLines w:val="0"/>
              <w:rPr>
                <w:lang w:eastAsia="zh-CN"/>
              </w:rPr>
            </w:pPr>
            <w:r w:rsidRPr="005647EB">
              <w:rPr>
                <w:lang w:eastAsia="zh-CN"/>
              </w:rPr>
              <w:t>setup</w:t>
            </w:r>
          </w:p>
        </w:tc>
        <w:tc>
          <w:tcPr>
            <w:tcW w:w="1700" w:type="dxa"/>
            <w:shd w:val="clear" w:color="auto" w:fill="auto"/>
          </w:tcPr>
          <w:p w14:paraId="48E544DC" w14:textId="77777777" w:rsidR="00123ECE" w:rsidRPr="005647EB" w:rsidRDefault="00123ECE" w:rsidP="002570E4">
            <w:pPr>
              <w:pStyle w:val="TAL"/>
              <w:keepNext w:val="0"/>
              <w:keepLines w:val="0"/>
            </w:pPr>
          </w:p>
        </w:tc>
        <w:tc>
          <w:tcPr>
            <w:tcW w:w="1133" w:type="dxa"/>
            <w:shd w:val="clear" w:color="auto" w:fill="auto"/>
          </w:tcPr>
          <w:p w14:paraId="1E8F7787" w14:textId="77777777" w:rsidR="00123ECE" w:rsidRPr="005647EB" w:rsidRDefault="00123ECE" w:rsidP="002570E4">
            <w:pPr>
              <w:pStyle w:val="TAL"/>
              <w:keepNext w:val="0"/>
              <w:keepLines w:val="0"/>
            </w:pPr>
          </w:p>
        </w:tc>
      </w:tr>
      <w:tr w:rsidR="00123ECE" w:rsidRPr="005647EB" w14:paraId="6CA674A8" w14:textId="77777777" w:rsidTr="002570E4">
        <w:trPr>
          <w:jc w:val="center"/>
        </w:trPr>
        <w:tc>
          <w:tcPr>
            <w:tcW w:w="4535" w:type="dxa"/>
            <w:shd w:val="clear" w:color="auto" w:fill="auto"/>
          </w:tcPr>
          <w:p w14:paraId="0D7FF2C2" w14:textId="77777777" w:rsidR="00123ECE" w:rsidRPr="005647EB" w:rsidRDefault="00123ECE" w:rsidP="002570E4">
            <w:pPr>
              <w:pStyle w:val="TAL"/>
              <w:keepNext w:val="0"/>
              <w:keepLines w:val="0"/>
            </w:pPr>
            <w:r w:rsidRPr="005647EB">
              <w:t>}</w:t>
            </w:r>
          </w:p>
        </w:tc>
        <w:tc>
          <w:tcPr>
            <w:tcW w:w="2267" w:type="dxa"/>
            <w:shd w:val="clear" w:color="auto" w:fill="auto"/>
          </w:tcPr>
          <w:p w14:paraId="0090A9E3" w14:textId="77777777" w:rsidR="00123ECE" w:rsidRPr="005647EB" w:rsidRDefault="00123ECE" w:rsidP="002570E4">
            <w:pPr>
              <w:pStyle w:val="TAL"/>
              <w:keepNext w:val="0"/>
              <w:keepLines w:val="0"/>
            </w:pPr>
          </w:p>
        </w:tc>
        <w:tc>
          <w:tcPr>
            <w:tcW w:w="1700" w:type="dxa"/>
            <w:shd w:val="clear" w:color="auto" w:fill="auto"/>
          </w:tcPr>
          <w:p w14:paraId="48D22B4A" w14:textId="77777777" w:rsidR="00123ECE" w:rsidRPr="005647EB" w:rsidRDefault="00123ECE" w:rsidP="002570E4">
            <w:pPr>
              <w:pStyle w:val="TAL"/>
              <w:keepNext w:val="0"/>
              <w:keepLines w:val="0"/>
            </w:pPr>
          </w:p>
        </w:tc>
        <w:tc>
          <w:tcPr>
            <w:tcW w:w="1133" w:type="dxa"/>
            <w:shd w:val="clear" w:color="auto" w:fill="auto"/>
          </w:tcPr>
          <w:p w14:paraId="41D39275" w14:textId="77777777" w:rsidR="00123ECE" w:rsidRPr="005647EB" w:rsidRDefault="00123ECE" w:rsidP="002570E4">
            <w:pPr>
              <w:pStyle w:val="TAL"/>
              <w:keepNext w:val="0"/>
              <w:keepLines w:val="0"/>
            </w:pPr>
          </w:p>
        </w:tc>
      </w:tr>
    </w:tbl>
    <w:p w14:paraId="48D64F49" w14:textId="77777777" w:rsidR="00123ECE" w:rsidRPr="005647EB" w:rsidRDefault="00123ECE" w:rsidP="002570E4">
      <w:pPr>
        <w:rPr>
          <w:lang w:eastAsia="zh-CN"/>
        </w:rPr>
      </w:pPr>
    </w:p>
    <w:p w14:paraId="60AC7FE8" w14:textId="77777777" w:rsidR="00C14963" w:rsidRPr="005647EB" w:rsidRDefault="00C14963" w:rsidP="002570E4">
      <w:pPr>
        <w:pStyle w:val="TH"/>
        <w:keepNext w:val="0"/>
        <w:keepLines w:val="0"/>
      </w:pPr>
      <w:r w:rsidRPr="005647EB">
        <w:t>Table 8.</w:t>
      </w:r>
      <w:r w:rsidRPr="005647EB">
        <w:rPr>
          <w:lang w:eastAsia="zh-CN"/>
        </w:rPr>
        <w:t>3</w:t>
      </w:r>
      <w:r w:rsidRPr="005647EB">
        <w:t>.</w:t>
      </w:r>
      <w:r w:rsidRPr="005647EB">
        <w:rPr>
          <w:lang w:eastAsia="zh-CN"/>
        </w:rPr>
        <w:t>5</w:t>
      </w:r>
      <w:r w:rsidRPr="005647EB">
        <w:t>.4.3-</w:t>
      </w:r>
      <w:r w:rsidRPr="005647EB">
        <w:rPr>
          <w:lang w:eastAsia="zh-CN"/>
        </w:rPr>
        <w:t>10</w:t>
      </w:r>
      <w:r w:rsidRPr="005647EB">
        <w:t>: MeasGapConfig-Additional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(step7)</w:t>
      </w:r>
    </w:p>
    <w:tbl>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3"/>
        <w:gridCol w:w="2266"/>
        <w:gridCol w:w="1699"/>
        <w:gridCol w:w="1132"/>
      </w:tblGrid>
      <w:tr w:rsidR="00C14963" w:rsidRPr="005647EB" w14:paraId="0ECDF665" w14:textId="77777777" w:rsidTr="002570E4">
        <w:trPr>
          <w:cantSplit/>
          <w:jc w:val="center"/>
        </w:trPr>
        <w:tc>
          <w:tcPr>
            <w:tcW w:w="9630" w:type="dxa"/>
            <w:gridSpan w:val="4"/>
            <w:tcBorders>
              <w:top w:val="single" w:sz="4" w:space="0" w:color="000000"/>
              <w:left w:val="single" w:sz="4" w:space="0" w:color="000000"/>
              <w:bottom w:val="single" w:sz="4" w:space="0" w:color="000000"/>
              <w:right w:val="single" w:sz="4" w:space="0" w:color="000000"/>
            </w:tcBorders>
          </w:tcPr>
          <w:p w14:paraId="54B3BFB2" w14:textId="430A9EF7" w:rsidR="00C14963" w:rsidRPr="005647EB" w:rsidRDefault="00C14963" w:rsidP="002570E4">
            <w:pPr>
              <w:pStyle w:val="TAL"/>
              <w:keepNext w:val="0"/>
              <w:keepLines w:val="0"/>
              <w:rPr>
                <w:lang w:eastAsia="ja-JP"/>
              </w:rPr>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14963" w:rsidRPr="005647EB" w14:paraId="64DAD156"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0E72354B" w14:textId="079E5467" w:rsidR="00C14963" w:rsidRPr="005647EB" w:rsidRDefault="00C14963" w:rsidP="002570E4">
            <w:pPr>
              <w:pStyle w:val="TAH"/>
              <w:keepNext w:val="0"/>
              <w:keepLines w:val="0"/>
              <w:rPr>
                <w:lang w:eastAsia="ja-JP"/>
              </w:rPr>
            </w:pPr>
            <w:r w:rsidRPr="005647EB">
              <w:t>Information</w:t>
            </w:r>
            <w:r w:rsidR="002570E4" w:rsidRPr="005647EB">
              <w:t xml:space="preserve"> </w:t>
            </w:r>
            <w:r w:rsidRPr="005647EB">
              <w:t>Element</w:t>
            </w:r>
          </w:p>
        </w:tc>
        <w:tc>
          <w:tcPr>
            <w:tcW w:w="2266" w:type="dxa"/>
            <w:tcBorders>
              <w:top w:val="single" w:sz="4" w:space="0" w:color="000000"/>
              <w:left w:val="single" w:sz="4" w:space="0" w:color="000000"/>
              <w:bottom w:val="single" w:sz="4" w:space="0" w:color="000000"/>
              <w:right w:val="single" w:sz="4" w:space="0" w:color="000000"/>
            </w:tcBorders>
          </w:tcPr>
          <w:p w14:paraId="4E73455A" w14:textId="77777777" w:rsidR="00C14963" w:rsidRPr="005647EB" w:rsidRDefault="00C14963" w:rsidP="002570E4">
            <w:pPr>
              <w:pStyle w:val="TAH"/>
              <w:keepNext w:val="0"/>
              <w:keepLines w:val="0"/>
              <w:rPr>
                <w:lang w:eastAsia="ja-JP"/>
              </w:rPr>
            </w:pPr>
            <w:r w:rsidRPr="005647EB">
              <w:t>Value/remark</w:t>
            </w:r>
          </w:p>
        </w:tc>
        <w:tc>
          <w:tcPr>
            <w:tcW w:w="1699" w:type="dxa"/>
            <w:tcBorders>
              <w:top w:val="single" w:sz="4" w:space="0" w:color="000000"/>
              <w:left w:val="single" w:sz="4" w:space="0" w:color="000000"/>
              <w:bottom w:val="single" w:sz="4" w:space="0" w:color="000000"/>
              <w:right w:val="single" w:sz="4" w:space="0" w:color="000000"/>
            </w:tcBorders>
          </w:tcPr>
          <w:p w14:paraId="373875FF" w14:textId="77777777" w:rsidR="00C14963" w:rsidRPr="005647EB" w:rsidRDefault="00C14963" w:rsidP="002570E4">
            <w:pPr>
              <w:pStyle w:val="TAH"/>
              <w:keepNext w:val="0"/>
              <w:keepLines w:val="0"/>
              <w:rPr>
                <w:lang w:eastAsia="ja-JP"/>
              </w:rPr>
            </w:pPr>
            <w:r w:rsidRPr="005647EB">
              <w:t>Comment</w:t>
            </w:r>
          </w:p>
        </w:tc>
        <w:tc>
          <w:tcPr>
            <w:tcW w:w="1132" w:type="dxa"/>
            <w:tcBorders>
              <w:top w:val="single" w:sz="4" w:space="0" w:color="000000"/>
              <w:left w:val="single" w:sz="4" w:space="0" w:color="000000"/>
              <w:bottom w:val="single" w:sz="4" w:space="0" w:color="000000"/>
              <w:right w:val="single" w:sz="4" w:space="0" w:color="000000"/>
            </w:tcBorders>
          </w:tcPr>
          <w:p w14:paraId="0C138B7C" w14:textId="77777777" w:rsidR="00C14963" w:rsidRPr="005647EB" w:rsidRDefault="00C14963" w:rsidP="002570E4">
            <w:pPr>
              <w:pStyle w:val="TAH"/>
              <w:keepNext w:val="0"/>
              <w:keepLines w:val="0"/>
              <w:rPr>
                <w:lang w:eastAsia="ja-JP"/>
              </w:rPr>
            </w:pPr>
            <w:r w:rsidRPr="005647EB">
              <w:t>Condition</w:t>
            </w:r>
          </w:p>
        </w:tc>
      </w:tr>
      <w:tr w:rsidR="00C14963" w:rsidRPr="005647EB" w14:paraId="15D830AD"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399DC069" w14:textId="341845A2" w:rsidR="00C14963" w:rsidRPr="005647EB" w:rsidRDefault="00C14963" w:rsidP="002570E4">
            <w:pPr>
              <w:pStyle w:val="TAL"/>
              <w:keepNext w:val="0"/>
              <w:keepLines w:val="0"/>
              <w:rPr>
                <w:lang w:eastAsia="ja-JP"/>
              </w:rPr>
            </w:pPr>
            <w:r w:rsidRPr="005647EB">
              <w:t>MeasGapConfig</w:t>
            </w:r>
            <w:r w:rsidR="002570E4" w:rsidRPr="005647EB">
              <w:t xml:space="preserve"> </w:t>
            </w:r>
            <w:r w:rsidRPr="005647EB">
              <w:t>::=</w:t>
            </w:r>
            <w:r w:rsidRPr="005647EB">
              <w:tab/>
              <w:t>CHOICE</w:t>
            </w:r>
            <w:r w:rsidR="002570E4" w:rsidRPr="005647EB">
              <w:t xml:space="preserve"> </w:t>
            </w:r>
            <w:r w:rsidRPr="005647EB">
              <w:t>{</w:t>
            </w:r>
          </w:p>
        </w:tc>
        <w:tc>
          <w:tcPr>
            <w:tcW w:w="2266" w:type="dxa"/>
            <w:tcBorders>
              <w:top w:val="single" w:sz="4" w:space="0" w:color="000000"/>
              <w:left w:val="single" w:sz="4" w:space="0" w:color="000000"/>
              <w:bottom w:val="single" w:sz="4" w:space="0" w:color="000000"/>
              <w:right w:val="single" w:sz="4" w:space="0" w:color="000000"/>
            </w:tcBorders>
          </w:tcPr>
          <w:p w14:paraId="73EB52C2"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25D2DBC8"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25465283" w14:textId="77777777" w:rsidR="00C14963" w:rsidRPr="005647EB" w:rsidRDefault="00C14963" w:rsidP="002570E4">
            <w:pPr>
              <w:pStyle w:val="TAL"/>
              <w:keepNext w:val="0"/>
              <w:keepLines w:val="0"/>
              <w:rPr>
                <w:lang w:eastAsia="ja-JP"/>
              </w:rPr>
            </w:pPr>
          </w:p>
        </w:tc>
      </w:tr>
      <w:tr w:rsidR="00C14963" w:rsidRPr="005647EB" w14:paraId="31AE9EC2"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21D02275" w14:textId="07DBF54B" w:rsidR="00C14963" w:rsidRPr="005647EB" w:rsidRDefault="002570E4" w:rsidP="002570E4">
            <w:pPr>
              <w:pStyle w:val="TAL"/>
              <w:keepNext w:val="0"/>
              <w:keepLines w:val="0"/>
              <w:rPr>
                <w:lang w:eastAsia="ja-JP"/>
              </w:rPr>
            </w:pPr>
            <w:r w:rsidRPr="005647EB">
              <w:t xml:space="preserve">                  </w:t>
            </w:r>
            <w:r w:rsidR="00C14963" w:rsidRPr="005647EB">
              <w:t>release</w:t>
            </w:r>
          </w:p>
        </w:tc>
        <w:tc>
          <w:tcPr>
            <w:tcW w:w="2266" w:type="dxa"/>
            <w:tcBorders>
              <w:top w:val="single" w:sz="4" w:space="0" w:color="000000"/>
              <w:left w:val="single" w:sz="4" w:space="0" w:color="000000"/>
              <w:bottom w:val="single" w:sz="4" w:space="0" w:color="000000"/>
              <w:right w:val="single" w:sz="4" w:space="0" w:color="000000"/>
            </w:tcBorders>
          </w:tcPr>
          <w:p w14:paraId="48C6B287" w14:textId="77777777" w:rsidR="00C14963" w:rsidRPr="005647EB" w:rsidRDefault="00C14963" w:rsidP="002570E4">
            <w:pPr>
              <w:pStyle w:val="TAL"/>
              <w:keepNext w:val="0"/>
              <w:keepLines w:val="0"/>
              <w:rPr>
                <w:lang w:eastAsia="ja-JP"/>
              </w:rPr>
            </w:pPr>
            <w:r w:rsidRPr="005647EB">
              <w:rPr>
                <w:lang w:eastAsia="ja-JP"/>
              </w:rPr>
              <w:t>NULL</w:t>
            </w:r>
          </w:p>
        </w:tc>
        <w:tc>
          <w:tcPr>
            <w:tcW w:w="1699" w:type="dxa"/>
            <w:tcBorders>
              <w:top w:val="single" w:sz="4" w:space="0" w:color="000000"/>
              <w:left w:val="single" w:sz="4" w:space="0" w:color="000000"/>
              <w:bottom w:val="single" w:sz="4" w:space="0" w:color="000000"/>
              <w:right w:val="single" w:sz="4" w:space="0" w:color="000000"/>
            </w:tcBorders>
          </w:tcPr>
          <w:p w14:paraId="09BBBE96"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028B364B" w14:textId="77777777" w:rsidR="00C14963" w:rsidRPr="005647EB" w:rsidRDefault="00C14963" w:rsidP="002570E4">
            <w:pPr>
              <w:pStyle w:val="TAL"/>
              <w:keepNext w:val="0"/>
              <w:keepLines w:val="0"/>
              <w:rPr>
                <w:lang w:eastAsia="ja-JP"/>
              </w:rPr>
            </w:pPr>
          </w:p>
        </w:tc>
      </w:tr>
      <w:tr w:rsidR="00C14963" w:rsidRPr="005647EB" w14:paraId="0186EE60"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130D4535" w14:textId="2347CD37" w:rsidR="00C14963" w:rsidRPr="005647EB" w:rsidRDefault="002570E4" w:rsidP="002570E4">
            <w:pPr>
              <w:pStyle w:val="TAL"/>
              <w:keepNext w:val="0"/>
              <w:keepLines w:val="0"/>
              <w:rPr>
                <w:lang w:eastAsia="ja-JP"/>
              </w:rPr>
            </w:pPr>
            <w:r w:rsidRPr="005647EB">
              <w:t xml:space="preserve">   </w:t>
            </w:r>
            <w:r w:rsidR="00C14963" w:rsidRPr="005647EB">
              <w:t>}</w:t>
            </w:r>
          </w:p>
        </w:tc>
        <w:tc>
          <w:tcPr>
            <w:tcW w:w="2266" w:type="dxa"/>
            <w:tcBorders>
              <w:top w:val="single" w:sz="4" w:space="0" w:color="000000"/>
              <w:left w:val="single" w:sz="4" w:space="0" w:color="000000"/>
              <w:bottom w:val="single" w:sz="4" w:space="0" w:color="000000"/>
              <w:right w:val="single" w:sz="4" w:space="0" w:color="000000"/>
            </w:tcBorders>
          </w:tcPr>
          <w:p w14:paraId="7F24CCBB"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41CF10E7"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3FC84835" w14:textId="77777777" w:rsidR="00C14963" w:rsidRPr="005647EB" w:rsidRDefault="00C14963" w:rsidP="002570E4">
            <w:pPr>
              <w:pStyle w:val="TAL"/>
              <w:keepNext w:val="0"/>
              <w:keepLines w:val="0"/>
              <w:rPr>
                <w:lang w:eastAsia="ja-JP"/>
              </w:rPr>
            </w:pPr>
          </w:p>
        </w:tc>
      </w:tr>
    </w:tbl>
    <w:p w14:paraId="3073998A" w14:textId="77777777" w:rsidR="00C14963" w:rsidRPr="005647EB" w:rsidRDefault="00C14963" w:rsidP="002570E4">
      <w:pPr>
        <w:rPr>
          <w:lang w:eastAsia="zh-CN"/>
        </w:rPr>
      </w:pPr>
    </w:p>
    <w:p w14:paraId="5DD6139B" w14:textId="77777777" w:rsidR="00123ECE" w:rsidRPr="005647EB" w:rsidRDefault="00123ECE" w:rsidP="002570E4">
      <w:pPr>
        <w:pStyle w:val="TH"/>
        <w:keepNext w:val="0"/>
        <w:keepLines w:val="0"/>
      </w:pPr>
      <w:r w:rsidRPr="005647EB">
        <w:t>Table 8.</w:t>
      </w:r>
      <w:r w:rsidRPr="005647EB">
        <w:rPr>
          <w:lang w:eastAsia="zh-CN"/>
        </w:rPr>
        <w:t>3</w:t>
      </w:r>
      <w:r w:rsidRPr="005647EB">
        <w:t>.</w:t>
      </w:r>
      <w:r w:rsidRPr="005647EB">
        <w:rPr>
          <w:lang w:eastAsia="zh-CN"/>
        </w:rPr>
        <w:t>5</w:t>
      </w:r>
      <w:r w:rsidRPr="005647EB">
        <w:t>.4.3-</w:t>
      </w:r>
      <w:r w:rsidRPr="005647EB">
        <w:rPr>
          <w:lang w:eastAsia="zh-CN"/>
        </w:rPr>
        <w:t>1</w:t>
      </w:r>
      <w:r w:rsidR="00C14963" w:rsidRPr="005647EB">
        <w:rPr>
          <w:lang w:eastAsia="zh-CN"/>
        </w:rPr>
        <w:t>1</w:t>
      </w:r>
      <w:r w:rsidRPr="005647EB">
        <w:t xml:space="preserve">: </w:t>
      </w:r>
      <w:r w:rsidRPr="005647EB">
        <w:rPr>
          <w:i/>
        </w:rPr>
        <w:t>MeasResultListEUTRA</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w:t>
      </w:r>
      <w:r w:rsidR="00EB52EE" w:rsidRPr="005647EB">
        <w:rPr>
          <w:lang w:eastAsia="zh-CN"/>
        </w:rPr>
        <w:t>step12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3A73A93B" w14:textId="77777777" w:rsidTr="002570E4">
        <w:trPr>
          <w:cantSplit/>
          <w:jc w:val="center"/>
        </w:trPr>
        <w:tc>
          <w:tcPr>
            <w:tcW w:w="9536" w:type="dxa"/>
            <w:gridSpan w:val="4"/>
          </w:tcPr>
          <w:p w14:paraId="78BB09CB" w14:textId="5B8A3859"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8674B0" w:rsidRPr="005647EB">
              <w:t>[</w:t>
            </w:r>
            <w:r w:rsidR="008674B0" w:rsidRPr="005647EB">
              <w:rPr>
                <w:rFonts w:eastAsia="MS Mincho"/>
                <w:lang w:eastAsia="ja-JP"/>
              </w:rPr>
              <w:t>5</w:t>
            </w:r>
            <w:r w:rsidR="008674B0" w:rsidRPr="005647EB">
              <w:t>]</w:t>
            </w:r>
            <w:r w:rsidR="002570E4" w:rsidRPr="005647EB">
              <w:t xml:space="preserve"> </w:t>
            </w:r>
            <w:r w:rsidRPr="005647EB">
              <w:t>clause</w:t>
            </w:r>
            <w:r w:rsidR="002570E4" w:rsidRPr="005647EB">
              <w:t xml:space="preserve"> </w:t>
            </w:r>
            <w:r w:rsidRPr="005647EB">
              <w:t>6.3.5</w:t>
            </w:r>
          </w:p>
        </w:tc>
      </w:tr>
      <w:tr w:rsidR="00123ECE" w:rsidRPr="005647EB" w14:paraId="4AE06AE4" w14:textId="77777777" w:rsidTr="002570E4">
        <w:trPr>
          <w:jc w:val="center"/>
        </w:trPr>
        <w:tc>
          <w:tcPr>
            <w:tcW w:w="4436" w:type="dxa"/>
          </w:tcPr>
          <w:p w14:paraId="02301946" w14:textId="73A7C0A7"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A4647EF" w14:textId="77777777" w:rsidR="00123ECE" w:rsidRPr="005647EB" w:rsidRDefault="00123ECE" w:rsidP="002570E4">
            <w:pPr>
              <w:pStyle w:val="TAH"/>
              <w:keepNext w:val="0"/>
              <w:keepLines w:val="0"/>
            </w:pPr>
            <w:r w:rsidRPr="005647EB">
              <w:t>Value/remark</w:t>
            </w:r>
          </w:p>
        </w:tc>
        <w:tc>
          <w:tcPr>
            <w:tcW w:w="1700" w:type="dxa"/>
          </w:tcPr>
          <w:p w14:paraId="45424377" w14:textId="77777777" w:rsidR="00123ECE" w:rsidRPr="005647EB" w:rsidRDefault="00123ECE" w:rsidP="002570E4">
            <w:pPr>
              <w:pStyle w:val="TAH"/>
              <w:keepNext w:val="0"/>
              <w:keepLines w:val="0"/>
            </w:pPr>
            <w:r w:rsidRPr="005647EB">
              <w:t>Comment</w:t>
            </w:r>
          </w:p>
        </w:tc>
        <w:tc>
          <w:tcPr>
            <w:tcW w:w="1133" w:type="dxa"/>
          </w:tcPr>
          <w:p w14:paraId="1A22FA13" w14:textId="77777777" w:rsidR="00123ECE" w:rsidRPr="005647EB" w:rsidRDefault="00123ECE" w:rsidP="002570E4">
            <w:pPr>
              <w:pStyle w:val="TAH"/>
              <w:keepNext w:val="0"/>
              <w:keepLines w:val="0"/>
            </w:pPr>
            <w:r w:rsidRPr="005647EB">
              <w:t>Condition</w:t>
            </w:r>
          </w:p>
        </w:tc>
      </w:tr>
      <w:tr w:rsidR="00123ECE" w:rsidRPr="005647EB" w14:paraId="7606362E" w14:textId="77777777" w:rsidTr="002570E4">
        <w:trPr>
          <w:jc w:val="center"/>
        </w:trPr>
        <w:tc>
          <w:tcPr>
            <w:tcW w:w="4436" w:type="dxa"/>
          </w:tcPr>
          <w:p w14:paraId="1E718B51" w14:textId="67861BAB"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04FA57C7" w14:textId="77777777" w:rsidR="00123ECE" w:rsidRPr="005647EB" w:rsidRDefault="00123ECE" w:rsidP="002570E4">
            <w:pPr>
              <w:pStyle w:val="TAL"/>
              <w:keepNext w:val="0"/>
              <w:keepLines w:val="0"/>
            </w:pPr>
          </w:p>
        </w:tc>
        <w:tc>
          <w:tcPr>
            <w:tcW w:w="1700" w:type="dxa"/>
          </w:tcPr>
          <w:p w14:paraId="13062D5C" w14:textId="77777777" w:rsidR="00123ECE" w:rsidRPr="005647EB" w:rsidRDefault="00123ECE" w:rsidP="002570E4">
            <w:pPr>
              <w:pStyle w:val="TAL"/>
              <w:keepNext w:val="0"/>
              <w:keepLines w:val="0"/>
            </w:pPr>
          </w:p>
        </w:tc>
        <w:tc>
          <w:tcPr>
            <w:tcW w:w="1133" w:type="dxa"/>
          </w:tcPr>
          <w:p w14:paraId="6F06E182" w14:textId="77777777" w:rsidR="00123ECE" w:rsidRPr="005647EB" w:rsidRDefault="00123ECE" w:rsidP="002570E4">
            <w:pPr>
              <w:pStyle w:val="TAL"/>
              <w:keepNext w:val="0"/>
              <w:keepLines w:val="0"/>
            </w:pPr>
          </w:p>
        </w:tc>
      </w:tr>
      <w:tr w:rsidR="00123ECE" w:rsidRPr="005647EB" w14:paraId="09444B39" w14:textId="77777777" w:rsidTr="002570E4">
        <w:trPr>
          <w:jc w:val="center"/>
        </w:trPr>
        <w:tc>
          <w:tcPr>
            <w:tcW w:w="4436" w:type="dxa"/>
          </w:tcPr>
          <w:p w14:paraId="67596996" w14:textId="19936CAA"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6C348877" w14:textId="77777777" w:rsidR="00123ECE" w:rsidRPr="005647EB" w:rsidRDefault="00123ECE" w:rsidP="002570E4">
            <w:pPr>
              <w:pStyle w:val="TAL"/>
              <w:keepNext w:val="0"/>
              <w:keepLines w:val="0"/>
            </w:pPr>
            <w:r w:rsidRPr="005647EB">
              <w:t>PhysicalCellIdentity</w:t>
            </w:r>
          </w:p>
        </w:tc>
        <w:tc>
          <w:tcPr>
            <w:tcW w:w="1700" w:type="dxa"/>
          </w:tcPr>
          <w:p w14:paraId="3664296E" w14:textId="77777777" w:rsidR="00123ECE" w:rsidRPr="005647EB" w:rsidRDefault="00123ECE" w:rsidP="002570E4">
            <w:pPr>
              <w:pStyle w:val="TAL"/>
              <w:keepNext w:val="0"/>
              <w:keepLines w:val="0"/>
            </w:pPr>
          </w:p>
        </w:tc>
        <w:tc>
          <w:tcPr>
            <w:tcW w:w="1133" w:type="dxa"/>
          </w:tcPr>
          <w:p w14:paraId="3B961F87" w14:textId="77777777" w:rsidR="00123ECE" w:rsidRPr="005647EB" w:rsidRDefault="00123ECE" w:rsidP="002570E4">
            <w:pPr>
              <w:pStyle w:val="TAL"/>
              <w:keepNext w:val="0"/>
              <w:keepLines w:val="0"/>
            </w:pPr>
          </w:p>
        </w:tc>
      </w:tr>
      <w:tr w:rsidR="00123ECE" w:rsidRPr="005647EB" w14:paraId="74451E0A" w14:textId="77777777" w:rsidTr="002570E4">
        <w:trPr>
          <w:jc w:val="center"/>
        </w:trPr>
        <w:tc>
          <w:tcPr>
            <w:tcW w:w="4436" w:type="dxa"/>
          </w:tcPr>
          <w:p w14:paraId="1C0680A2" w14:textId="262E85A8" w:rsidR="00123ECE" w:rsidRPr="005647EB" w:rsidRDefault="00123ECE" w:rsidP="002570E4">
            <w:pPr>
              <w:pStyle w:val="TAL"/>
              <w:keepNext w:val="0"/>
              <w:keepLines w:val="0"/>
              <w:ind w:firstLineChars="50" w:firstLine="90"/>
              <w:rPr>
                <w:lang w:eastAsia="zh-CN"/>
              </w:rPr>
            </w:pPr>
            <w:r w:rsidRPr="005647EB">
              <w:t>cgi-Info</w:t>
            </w:r>
            <w:r w:rsidR="002570E4" w:rsidRPr="005647EB">
              <w:rPr>
                <w:lang w:eastAsia="zh-CN"/>
              </w:rPr>
              <w:t xml:space="preserve"> </w:t>
            </w:r>
            <w:r w:rsidRPr="005647EB">
              <w:rPr>
                <w:lang w:eastAsia="zh-CN"/>
              </w:rPr>
              <w:t>SEQUENCE{</w:t>
            </w:r>
          </w:p>
        </w:tc>
        <w:tc>
          <w:tcPr>
            <w:tcW w:w="2267" w:type="dxa"/>
          </w:tcPr>
          <w:p w14:paraId="40817FCC" w14:textId="77777777" w:rsidR="00123ECE" w:rsidRPr="005647EB" w:rsidRDefault="00123ECE" w:rsidP="002570E4">
            <w:pPr>
              <w:pStyle w:val="TAL"/>
              <w:keepNext w:val="0"/>
              <w:keepLines w:val="0"/>
            </w:pPr>
          </w:p>
        </w:tc>
        <w:tc>
          <w:tcPr>
            <w:tcW w:w="1700" w:type="dxa"/>
          </w:tcPr>
          <w:p w14:paraId="431090BF" w14:textId="77777777" w:rsidR="00123ECE" w:rsidRPr="005647EB" w:rsidRDefault="00123ECE" w:rsidP="002570E4">
            <w:pPr>
              <w:pStyle w:val="TAL"/>
              <w:keepNext w:val="0"/>
              <w:keepLines w:val="0"/>
            </w:pPr>
          </w:p>
        </w:tc>
        <w:tc>
          <w:tcPr>
            <w:tcW w:w="1133" w:type="dxa"/>
          </w:tcPr>
          <w:p w14:paraId="6D8DCED8" w14:textId="77777777" w:rsidR="00123ECE" w:rsidRPr="005647EB" w:rsidRDefault="00123ECE" w:rsidP="002570E4">
            <w:pPr>
              <w:pStyle w:val="TAL"/>
              <w:keepNext w:val="0"/>
              <w:keepLines w:val="0"/>
            </w:pPr>
          </w:p>
        </w:tc>
      </w:tr>
      <w:tr w:rsidR="00123ECE" w:rsidRPr="005647EB" w14:paraId="6E4E4210" w14:textId="77777777" w:rsidTr="002570E4">
        <w:trPr>
          <w:jc w:val="center"/>
        </w:trPr>
        <w:tc>
          <w:tcPr>
            <w:tcW w:w="4436" w:type="dxa"/>
          </w:tcPr>
          <w:p w14:paraId="1A9E634A" w14:textId="256F932D" w:rsidR="00123ECE" w:rsidRPr="005647EB" w:rsidRDefault="00123ECE" w:rsidP="002570E4">
            <w:pPr>
              <w:pStyle w:val="TAL"/>
              <w:keepNext w:val="0"/>
              <w:keepLines w:val="0"/>
              <w:ind w:firstLineChars="150" w:firstLine="270"/>
              <w:rPr>
                <w:lang w:eastAsia="zh-CN"/>
              </w:rPr>
            </w:pPr>
            <w:r w:rsidRPr="005647EB">
              <w:t>cellGlobalId</w:t>
            </w:r>
            <w:r w:rsidR="002570E4" w:rsidRPr="005647EB">
              <w:rPr>
                <w:lang w:eastAsia="zh-CN"/>
              </w:rPr>
              <w:t xml:space="preserve"> </w:t>
            </w:r>
            <w:r w:rsidRPr="005647EB">
              <w:rPr>
                <w:lang w:eastAsia="zh-CN"/>
              </w:rPr>
              <w:t>SEQUENCE{</w:t>
            </w:r>
          </w:p>
        </w:tc>
        <w:tc>
          <w:tcPr>
            <w:tcW w:w="2267" w:type="dxa"/>
          </w:tcPr>
          <w:p w14:paraId="4953D8E3" w14:textId="77777777" w:rsidR="00123ECE" w:rsidRPr="005647EB" w:rsidRDefault="00123ECE" w:rsidP="002570E4">
            <w:pPr>
              <w:pStyle w:val="TAL"/>
              <w:keepNext w:val="0"/>
              <w:keepLines w:val="0"/>
            </w:pPr>
          </w:p>
        </w:tc>
        <w:tc>
          <w:tcPr>
            <w:tcW w:w="1700" w:type="dxa"/>
          </w:tcPr>
          <w:p w14:paraId="30B44F7D" w14:textId="77777777" w:rsidR="00123ECE" w:rsidRPr="005647EB" w:rsidRDefault="00123ECE" w:rsidP="002570E4">
            <w:pPr>
              <w:pStyle w:val="TAL"/>
              <w:keepNext w:val="0"/>
              <w:keepLines w:val="0"/>
            </w:pPr>
          </w:p>
        </w:tc>
        <w:tc>
          <w:tcPr>
            <w:tcW w:w="1133" w:type="dxa"/>
          </w:tcPr>
          <w:p w14:paraId="105A2BC8" w14:textId="77777777" w:rsidR="00123ECE" w:rsidRPr="005647EB" w:rsidRDefault="00123ECE" w:rsidP="002570E4">
            <w:pPr>
              <w:pStyle w:val="TAL"/>
              <w:keepNext w:val="0"/>
              <w:keepLines w:val="0"/>
            </w:pPr>
          </w:p>
        </w:tc>
      </w:tr>
      <w:tr w:rsidR="00123ECE" w:rsidRPr="005647EB" w14:paraId="79172C00" w14:textId="77777777" w:rsidTr="002570E4">
        <w:trPr>
          <w:jc w:val="center"/>
        </w:trPr>
        <w:tc>
          <w:tcPr>
            <w:tcW w:w="4436" w:type="dxa"/>
          </w:tcPr>
          <w:p w14:paraId="4B4958AC" w14:textId="3F08D97E"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plmn-Identity</w:t>
            </w:r>
          </w:p>
        </w:tc>
        <w:tc>
          <w:tcPr>
            <w:tcW w:w="2267" w:type="dxa"/>
          </w:tcPr>
          <w:p w14:paraId="57DB97DF" w14:textId="77777777" w:rsidR="00123ECE" w:rsidRPr="005647EB" w:rsidRDefault="00123ECE" w:rsidP="002570E4">
            <w:pPr>
              <w:pStyle w:val="TAL"/>
              <w:keepNext w:val="0"/>
              <w:keepLines w:val="0"/>
            </w:pPr>
            <w:r w:rsidRPr="005647EB">
              <w:t>plmn-Identity</w:t>
            </w:r>
          </w:p>
        </w:tc>
        <w:tc>
          <w:tcPr>
            <w:tcW w:w="1700" w:type="dxa"/>
          </w:tcPr>
          <w:p w14:paraId="1E5E3A9A" w14:textId="77777777" w:rsidR="00123ECE" w:rsidRPr="005647EB" w:rsidRDefault="00123ECE" w:rsidP="002570E4">
            <w:pPr>
              <w:pStyle w:val="TAL"/>
              <w:keepNext w:val="0"/>
              <w:keepLines w:val="0"/>
            </w:pPr>
          </w:p>
        </w:tc>
        <w:tc>
          <w:tcPr>
            <w:tcW w:w="1133" w:type="dxa"/>
          </w:tcPr>
          <w:p w14:paraId="1FFAF1B3" w14:textId="77777777" w:rsidR="00123ECE" w:rsidRPr="005647EB" w:rsidRDefault="00123ECE" w:rsidP="002570E4">
            <w:pPr>
              <w:pStyle w:val="TAL"/>
              <w:keepNext w:val="0"/>
              <w:keepLines w:val="0"/>
            </w:pPr>
          </w:p>
        </w:tc>
      </w:tr>
      <w:tr w:rsidR="00123ECE" w:rsidRPr="005647EB" w14:paraId="6AA58609" w14:textId="77777777" w:rsidTr="002570E4">
        <w:trPr>
          <w:jc w:val="center"/>
        </w:trPr>
        <w:tc>
          <w:tcPr>
            <w:tcW w:w="4436" w:type="dxa"/>
          </w:tcPr>
          <w:p w14:paraId="09000340" w14:textId="77F939DF"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cellIdentity</w:t>
            </w:r>
          </w:p>
        </w:tc>
        <w:tc>
          <w:tcPr>
            <w:tcW w:w="2267" w:type="dxa"/>
          </w:tcPr>
          <w:p w14:paraId="60895C7B" w14:textId="77777777" w:rsidR="00123ECE" w:rsidRPr="005647EB" w:rsidRDefault="00123ECE" w:rsidP="002570E4">
            <w:pPr>
              <w:pStyle w:val="TAL"/>
              <w:keepNext w:val="0"/>
              <w:keepLines w:val="0"/>
            </w:pPr>
            <w:r w:rsidRPr="005647EB">
              <w:t>cellIdentity</w:t>
            </w:r>
          </w:p>
        </w:tc>
        <w:tc>
          <w:tcPr>
            <w:tcW w:w="1700" w:type="dxa"/>
          </w:tcPr>
          <w:p w14:paraId="10ADB74C" w14:textId="77777777" w:rsidR="00123ECE" w:rsidRPr="005647EB" w:rsidRDefault="00123ECE" w:rsidP="002570E4">
            <w:pPr>
              <w:pStyle w:val="TAL"/>
              <w:keepNext w:val="0"/>
              <w:keepLines w:val="0"/>
            </w:pPr>
          </w:p>
        </w:tc>
        <w:tc>
          <w:tcPr>
            <w:tcW w:w="1133" w:type="dxa"/>
          </w:tcPr>
          <w:p w14:paraId="735DA590" w14:textId="77777777" w:rsidR="00123ECE" w:rsidRPr="005647EB" w:rsidRDefault="00123ECE" w:rsidP="002570E4">
            <w:pPr>
              <w:pStyle w:val="TAL"/>
              <w:keepNext w:val="0"/>
              <w:keepLines w:val="0"/>
            </w:pPr>
          </w:p>
        </w:tc>
      </w:tr>
      <w:tr w:rsidR="00123ECE" w:rsidRPr="005647EB" w14:paraId="4EFAB704" w14:textId="77777777" w:rsidTr="002570E4">
        <w:trPr>
          <w:jc w:val="center"/>
        </w:trPr>
        <w:tc>
          <w:tcPr>
            <w:tcW w:w="4436" w:type="dxa"/>
          </w:tcPr>
          <w:p w14:paraId="6B1409DE" w14:textId="77777777" w:rsidR="00123ECE" w:rsidRPr="005647EB" w:rsidRDefault="00123ECE" w:rsidP="002570E4">
            <w:pPr>
              <w:pStyle w:val="TAL"/>
              <w:keepNext w:val="0"/>
              <w:keepLines w:val="0"/>
              <w:ind w:firstLineChars="150" w:firstLine="270"/>
              <w:rPr>
                <w:lang w:eastAsia="zh-CN"/>
              </w:rPr>
            </w:pPr>
            <w:r w:rsidRPr="005647EB">
              <w:rPr>
                <w:lang w:eastAsia="zh-CN"/>
              </w:rPr>
              <w:t>}</w:t>
            </w:r>
          </w:p>
        </w:tc>
        <w:tc>
          <w:tcPr>
            <w:tcW w:w="2267" w:type="dxa"/>
          </w:tcPr>
          <w:p w14:paraId="7ACB7A7D" w14:textId="77777777" w:rsidR="00123ECE" w:rsidRPr="005647EB" w:rsidRDefault="00123ECE" w:rsidP="002570E4">
            <w:pPr>
              <w:pStyle w:val="TAL"/>
              <w:keepNext w:val="0"/>
              <w:keepLines w:val="0"/>
            </w:pPr>
          </w:p>
        </w:tc>
        <w:tc>
          <w:tcPr>
            <w:tcW w:w="1700" w:type="dxa"/>
          </w:tcPr>
          <w:p w14:paraId="6B26FC87" w14:textId="77777777" w:rsidR="00123ECE" w:rsidRPr="005647EB" w:rsidRDefault="00123ECE" w:rsidP="002570E4">
            <w:pPr>
              <w:pStyle w:val="TAL"/>
              <w:keepNext w:val="0"/>
              <w:keepLines w:val="0"/>
            </w:pPr>
          </w:p>
        </w:tc>
        <w:tc>
          <w:tcPr>
            <w:tcW w:w="1133" w:type="dxa"/>
          </w:tcPr>
          <w:p w14:paraId="51B2AF44" w14:textId="77777777" w:rsidR="00123ECE" w:rsidRPr="005647EB" w:rsidRDefault="00123ECE" w:rsidP="002570E4">
            <w:pPr>
              <w:pStyle w:val="TAL"/>
              <w:keepNext w:val="0"/>
              <w:keepLines w:val="0"/>
            </w:pPr>
          </w:p>
        </w:tc>
      </w:tr>
      <w:tr w:rsidR="00123ECE" w:rsidRPr="005647EB" w14:paraId="11CF3754" w14:textId="77777777" w:rsidTr="002570E4">
        <w:trPr>
          <w:jc w:val="center"/>
        </w:trPr>
        <w:tc>
          <w:tcPr>
            <w:tcW w:w="4436" w:type="dxa"/>
          </w:tcPr>
          <w:p w14:paraId="034C0333" w14:textId="77777777" w:rsidR="00123ECE" w:rsidRPr="005647EB" w:rsidRDefault="00123ECE" w:rsidP="002570E4">
            <w:pPr>
              <w:pStyle w:val="TAL"/>
              <w:keepNext w:val="0"/>
              <w:keepLines w:val="0"/>
              <w:ind w:firstLineChars="150" w:firstLine="270"/>
            </w:pPr>
            <w:r w:rsidRPr="005647EB">
              <w:t>trackingAreaCode</w:t>
            </w:r>
          </w:p>
        </w:tc>
        <w:tc>
          <w:tcPr>
            <w:tcW w:w="2267" w:type="dxa"/>
          </w:tcPr>
          <w:p w14:paraId="162380D7" w14:textId="77777777" w:rsidR="00123ECE" w:rsidRPr="005647EB" w:rsidRDefault="00123ECE" w:rsidP="002570E4">
            <w:pPr>
              <w:pStyle w:val="TAL"/>
              <w:keepNext w:val="0"/>
              <w:keepLines w:val="0"/>
            </w:pPr>
          </w:p>
        </w:tc>
        <w:tc>
          <w:tcPr>
            <w:tcW w:w="1700" w:type="dxa"/>
          </w:tcPr>
          <w:p w14:paraId="6B126C41" w14:textId="77777777" w:rsidR="00123ECE" w:rsidRPr="005647EB" w:rsidRDefault="00123ECE" w:rsidP="002570E4">
            <w:pPr>
              <w:pStyle w:val="TAL"/>
              <w:keepNext w:val="0"/>
              <w:keepLines w:val="0"/>
            </w:pPr>
          </w:p>
        </w:tc>
        <w:tc>
          <w:tcPr>
            <w:tcW w:w="1133" w:type="dxa"/>
          </w:tcPr>
          <w:p w14:paraId="3CCFFAA4" w14:textId="77777777" w:rsidR="00123ECE" w:rsidRPr="005647EB" w:rsidRDefault="00123ECE" w:rsidP="002570E4">
            <w:pPr>
              <w:pStyle w:val="TAL"/>
              <w:keepNext w:val="0"/>
              <w:keepLines w:val="0"/>
            </w:pPr>
          </w:p>
        </w:tc>
      </w:tr>
      <w:tr w:rsidR="00123ECE" w:rsidRPr="005647EB" w14:paraId="4762053E" w14:textId="77777777" w:rsidTr="002570E4">
        <w:trPr>
          <w:jc w:val="center"/>
        </w:trPr>
        <w:tc>
          <w:tcPr>
            <w:tcW w:w="4436" w:type="dxa"/>
          </w:tcPr>
          <w:p w14:paraId="558A4B82" w14:textId="77777777" w:rsidR="00123ECE" w:rsidRPr="005647EB" w:rsidRDefault="00123ECE" w:rsidP="002570E4">
            <w:pPr>
              <w:pStyle w:val="TAL"/>
              <w:keepNext w:val="0"/>
              <w:keepLines w:val="0"/>
              <w:ind w:firstLineChars="150" w:firstLine="270"/>
            </w:pPr>
            <w:r w:rsidRPr="005647EB">
              <w:t>plmn-IdentityList</w:t>
            </w:r>
          </w:p>
        </w:tc>
        <w:tc>
          <w:tcPr>
            <w:tcW w:w="2267" w:type="dxa"/>
          </w:tcPr>
          <w:p w14:paraId="357FAAB2" w14:textId="77777777" w:rsidR="00123ECE" w:rsidRPr="005647EB" w:rsidRDefault="00123ECE" w:rsidP="002570E4">
            <w:pPr>
              <w:pStyle w:val="TAL"/>
              <w:keepNext w:val="0"/>
              <w:keepLines w:val="0"/>
            </w:pPr>
          </w:p>
        </w:tc>
        <w:tc>
          <w:tcPr>
            <w:tcW w:w="1700" w:type="dxa"/>
          </w:tcPr>
          <w:p w14:paraId="7DC43ACA" w14:textId="77777777" w:rsidR="00123ECE" w:rsidRPr="005647EB" w:rsidRDefault="00123ECE" w:rsidP="002570E4">
            <w:pPr>
              <w:pStyle w:val="TAL"/>
              <w:keepNext w:val="0"/>
              <w:keepLines w:val="0"/>
            </w:pPr>
          </w:p>
        </w:tc>
        <w:tc>
          <w:tcPr>
            <w:tcW w:w="1133" w:type="dxa"/>
          </w:tcPr>
          <w:p w14:paraId="6C104633" w14:textId="77777777" w:rsidR="00123ECE" w:rsidRPr="005647EB" w:rsidRDefault="00123ECE" w:rsidP="002570E4">
            <w:pPr>
              <w:pStyle w:val="TAL"/>
              <w:keepNext w:val="0"/>
              <w:keepLines w:val="0"/>
            </w:pPr>
          </w:p>
        </w:tc>
      </w:tr>
      <w:tr w:rsidR="00123ECE" w:rsidRPr="005647EB" w14:paraId="4DBC6C56" w14:textId="77777777" w:rsidTr="002570E4">
        <w:trPr>
          <w:jc w:val="center"/>
        </w:trPr>
        <w:tc>
          <w:tcPr>
            <w:tcW w:w="4436" w:type="dxa"/>
          </w:tcPr>
          <w:p w14:paraId="166FF8F6" w14:textId="77777777" w:rsidR="00123ECE" w:rsidRPr="005647EB" w:rsidRDefault="00123ECE" w:rsidP="002570E4">
            <w:pPr>
              <w:pStyle w:val="TAL"/>
              <w:keepNext w:val="0"/>
              <w:keepLines w:val="0"/>
              <w:ind w:firstLineChars="50" w:firstLine="90"/>
              <w:rPr>
                <w:lang w:eastAsia="zh-CN"/>
              </w:rPr>
            </w:pPr>
            <w:r w:rsidRPr="005647EB">
              <w:rPr>
                <w:lang w:eastAsia="zh-CN"/>
              </w:rPr>
              <w:t>}</w:t>
            </w:r>
          </w:p>
        </w:tc>
        <w:tc>
          <w:tcPr>
            <w:tcW w:w="2267" w:type="dxa"/>
          </w:tcPr>
          <w:p w14:paraId="60AEBC3F" w14:textId="77777777" w:rsidR="00123ECE" w:rsidRPr="005647EB" w:rsidRDefault="00123ECE" w:rsidP="002570E4">
            <w:pPr>
              <w:pStyle w:val="TAL"/>
              <w:keepNext w:val="0"/>
              <w:keepLines w:val="0"/>
            </w:pPr>
          </w:p>
        </w:tc>
        <w:tc>
          <w:tcPr>
            <w:tcW w:w="1700" w:type="dxa"/>
          </w:tcPr>
          <w:p w14:paraId="2A78B6A6" w14:textId="77777777" w:rsidR="00123ECE" w:rsidRPr="005647EB" w:rsidRDefault="00123ECE" w:rsidP="002570E4">
            <w:pPr>
              <w:pStyle w:val="TAL"/>
              <w:keepNext w:val="0"/>
              <w:keepLines w:val="0"/>
            </w:pPr>
          </w:p>
        </w:tc>
        <w:tc>
          <w:tcPr>
            <w:tcW w:w="1133" w:type="dxa"/>
          </w:tcPr>
          <w:p w14:paraId="7403B825" w14:textId="77777777" w:rsidR="00123ECE" w:rsidRPr="005647EB" w:rsidRDefault="00123ECE" w:rsidP="002570E4">
            <w:pPr>
              <w:pStyle w:val="TAL"/>
              <w:keepNext w:val="0"/>
              <w:keepLines w:val="0"/>
            </w:pPr>
          </w:p>
        </w:tc>
      </w:tr>
      <w:tr w:rsidR="00123ECE" w:rsidRPr="005647EB" w14:paraId="22116926" w14:textId="77777777" w:rsidTr="002570E4">
        <w:trPr>
          <w:jc w:val="center"/>
        </w:trPr>
        <w:tc>
          <w:tcPr>
            <w:tcW w:w="4436" w:type="dxa"/>
          </w:tcPr>
          <w:p w14:paraId="5094F3B0" w14:textId="77777777" w:rsidR="00123ECE" w:rsidRPr="005647EB" w:rsidRDefault="00123ECE" w:rsidP="002570E4">
            <w:pPr>
              <w:pStyle w:val="TAL"/>
              <w:keepNext w:val="0"/>
              <w:keepLines w:val="0"/>
            </w:pPr>
            <w:r w:rsidRPr="005647EB">
              <w:t>}</w:t>
            </w:r>
          </w:p>
        </w:tc>
        <w:tc>
          <w:tcPr>
            <w:tcW w:w="2267" w:type="dxa"/>
          </w:tcPr>
          <w:p w14:paraId="7D55759C" w14:textId="77777777" w:rsidR="00123ECE" w:rsidRPr="005647EB" w:rsidRDefault="00123ECE" w:rsidP="002570E4">
            <w:pPr>
              <w:pStyle w:val="TAL"/>
              <w:keepNext w:val="0"/>
              <w:keepLines w:val="0"/>
            </w:pPr>
          </w:p>
        </w:tc>
        <w:tc>
          <w:tcPr>
            <w:tcW w:w="1700" w:type="dxa"/>
          </w:tcPr>
          <w:p w14:paraId="528DD73C" w14:textId="77777777" w:rsidR="00123ECE" w:rsidRPr="005647EB" w:rsidRDefault="00123ECE" w:rsidP="002570E4">
            <w:pPr>
              <w:pStyle w:val="TAL"/>
              <w:keepNext w:val="0"/>
              <w:keepLines w:val="0"/>
            </w:pPr>
          </w:p>
        </w:tc>
        <w:tc>
          <w:tcPr>
            <w:tcW w:w="1133" w:type="dxa"/>
          </w:tcPr>
          <w:p w14:paraId="2686F27D" w14:textId="77777777" w:rsidR="00123ECE" w:rsidRPr="005647EB" w:rsidRDefault="00123ECE" w:rsidP="002570E4">
            <w:pPr>
              <w:pStyle w:val="TAL"/>
              <w:keepNext w:val="0"/>
              <w:keepLines w:val="0"/>
            </w:pPr>
          </w:p>
        </w:tc>
      </w:tr>
    </w:tbl>
    <w:p w14:paraId="10FB9213" w14:textId="77777777" w:rsidR="00307565" w:rsidRPr="005647EB" w:rsidRDefault="00307565" w:rsidP="002570E4">
      <w:pPr>
        <w:rPr>
          <w:lang w:eastAsia="zh-CN"/>
        </w:rPr>
      </w:pPr>
    </w:p>
    <w:p w14:paraId="1E1FB061" w14:textId="77777777" w:rsidR="00307565" w:rsidRPr="005647EB" w:rsidRDefault="00307565" w:rsidP="002570E4">
      <w:pPr>
        <w:pStyle w:val="TH"/>
        <w:keepNext w:val="0"/>
        <w:keepLines w:val="0"/>
      </w:pPr>
      <w:r w:rsidRPr="005647EB">
        <w:lastRenderedPageBreak/>
        <w:t>Table 8.3.5.4.3-</w:t>
      </w:r>
      <w:r w:rsidR="00C14963" w:rsidRPr="005647EB">
        <w:t>12</w:t>
      </w:r>
      <w:r w:rsidRPr="005647EB">
        <w:t xml:space="preserve">: </w:t>
      </w:r>
      <w:r w:rsidRPr="005647EB">
        <w:rPr>
          <w:i/>
        </w:rPr>
        <w:t>MeasObjectEUTRA-GENERIC</w:t>
      </w:r>
      <w:r w:rsidRPr="005647EB">
        <w:t>: Additional E-UTRAN FDD - FDD Inter-frequency identification of a new CGI of E-UTRA cell using autonomous gaps with DRX test requirement</w:t>
      </w:r>
      <w:r w:rsidR="00826F97" w:rsidRPr="005647EB">
        <w:rPr>
          <w:lang w:eastAsia="zh-CN"/>
        </w:rPr>
        <w:t xml:space="preserve"> (</w:t>
      </w:r>
      <w:r w:rsidR="00EB52EE" w:rsidRPr="005647EB">
        <w:rPr>
          <w:lang w:eastAsia="zh-CN"/>
        </w:rPr>
        <w:t>step9</w:t>
      </w:r>
      <w:r w:rsidR="00826F97" w:rsidRPr="005647EB">
        <w:rPr>
          <w:lang w:eastAsia="zh-CN"/>
        </w:rPr>
        <w: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307565" w:rsidRPr="005647EB" w14:paraId="5F77C418" w14:textId="77777777" w:rsidTr="002570E4">
        <w:trPr>
          <w:jc w:val="center"/>
        </w:trPr>
        <w:tc>
          <w:tcPr>
            <w:tcW w:w="9635" w:type="dxa"/>
            <w:gridSpan w:val="4"/>
            <w:shd w:val="clear" w:color="auto" w:fill="auto"/>
          </w:tcPr>
          <w:p w14:paraId="40BE4C09" w14:textId="0E579AD3" w:rsidR="00307565" w:rsidRPr="005647EB" w:rsidRDefault="00307565"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w:t>
            </w:r>
          </w:p>
        </w:tc>
      </w:tr>
      <w:tr w:rsidR="00307565" w:rsidRPr="005647EB" w14:paraId="09B1B6A1" w14:textId="77777777" w:rsidTr="002570E4">
        <w:trPr>
          <w:jc w:val="center"/>
        </w:trPr>
        <w:tc>
          <w:tcPr>
            <w:tcW w:w="4535" w:type="dxa"/>
            <w:shd w:val="clear" w:color="auto" w:fill="auto"/>
          </w:tcPr>
          <w:p w14:paraId="10AAA9DC" w14:textId="56D672A3" w:rsidR="00307565" w:rsidRPr="005647EB" w:rsidRDefault="00307565"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shd w:val="clear" w:color="auto" w:fill="auto"/>
          </w:tcPr>
          <w:p w14:paraId="7E4307ED" w14:textId="77777777" w:rsidR="00307565" w:rsidRPr="005647EB" w:rsidRDefault="00307565" w:rsidP="002570E4">
            <w:pPr>
              <w:pStyle w:val="TAH"/>
              <w:keepNext w:val="0"/>
              <w:keepLines w:val="0"/>
              <w:rPr>
                <w:lang w:eastAsia="ko-KR"/>
              </w:rPr>
            </w:pPr>
            <w:r w:rsidRPr="005647EB">
              <w:rPr>
                <w:lang w:eastAsia="ko-KR"/>
              </w:rPr>
              <w:t>Value/remark</w:t>
            </w:r>
          </w:p>
        </w:tc>
        <w:tc>
          <w:tcPr>
            <w:tcW w:w="1700" w:type="dxa"/>
            <w:shd w:val="clear" w:color="auto" w:fill="auto"/>
          </w:tcPr>
          <w:p w14:paraId="6C941957" w14:textId="77777777" w:rsidR="00307565" w:rsidRPr="005647EB" w:rsidRDefault="00307565" w:rsidP="002570E4">
            <w:pPr>
              <w:pStyle w:val="TAH"/>
              <w:keepNext w:val="0"/>
              <w:keepLines w:val="0"/>
              <w:rPr>
                <w:lang w:eastAsia="ko-KR"/>
              </w:rPr>
            </w:pPr>
            <w:r w:rsidRPr="005647EB">
              <w:rPr>
                <w:lang w:eastAsia="ko-KR"/>
              </w:rPr>
              <w:t>Comment</w:t>
            </w:r>
          </w:p>
        </w:tc>
        <w:tc>
          <w:tcPr>
            <w:tcW w:w="1133" w:type="dxa"/>
            <w:shd w:val="clear" w:color="auto" w:fill="auto"/>
          </w:tcPr>
          <w:p w14:paraId="089CFD65" w14:textId="77777777" w:rsidR="00307565" w:rsidRPr="005647EB" w:rsidRDefault="00307565" w:rsidP="002570E4">
            <w:pPr>
              <w:pStyle w:val="TAH"/>
              <w:keepNext w:val="0"/>
              <w:keepLines w:val="0"/>
              <w:rPr>
                <w:lang w:eastAsia="ko-KR"/>
              </w:rPr>
            </w:pPr>
            <w:r w:rsidRPr="005647EB">
              <w:rPr>
                <w:lang w:eastAsia="ko-KR"/>
              </w:rPr>
              <w:t>Condition</w:t>
            </w:r>
          </w:p>
        </w:tc>
      </w:tr>
      <w:tr w:rsidR="00307565" w:rsidRPr="005647EB" w14:paraId="7F6FD4CA" w14:textId="77777777" w:rsidTr="002570E4">
        <w:trPr>
          <w:jc w:val="center"/>
        </w:trPr>
        <w:tc>
          <w:tcPr>
            <w:tcW w:w="4535" w:type="dxa"/>
            <w:shd w:val="clear" w:color="auto" w:fill="auto"/>
          </w:tcPr>
          <w:p w14:paraId="01B7F50A" w14:textId="3896BB1F" w:rsidR="00307565" w:rsidRPr="005647EB" w:rsidRDefault="00307565" w:rsidP="002570E4">
            <w:pPr>
              <w:pStyle w:val="TAL"/>
              <w:keepNext w:val="0"/>
              <w:keepLines w:val="0"/>
              <w:rPr>
                <w:lang w:eastAsia="ko-KR"/>
              </w:rPr>
            </w:pPr>
            <w:r w:rsidRPr="005647EB">
              <w:rPr>
                <w:lang w:eastAsia="ko-KR"/>
              </w:rPr>
              <w:t>MeasObjectEUTRA-GENERIC(</w:t>
            </w:r>
            <w:r w:rsidR="00826F97" w:rsidRPr="005647EB">
              <w:rPr>
                <w:lang w:eastAsia="ko-KR"/>
              </w:rPr>
              <w:t>f2</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09403D1B" w14:textId="77777777" w:rsidR="00307565" w:rsidRPr="005647EB" w:rsidRDefault="00307565" w:rsidP="002570E4">
            <w:pPr>
              <w:pStyle w:val="TAL"/>
              <w:keepNext w:val="0"/>
              <w:keepLines w:val="0"/>
              <w:rPr>
                <w:lang w:eastAsia="ko-KR"/>
              </w:rPr>
            </w:pPr>
          </w:p>
        </w:tc>
        <w:tc>
          <w:tcPr>
            <w:tcW w:w="1700" w:type="dxa"/>
            <w:shd w:val="clear" w:color="auto" w:fill="auto"/>
          </w:tcPr>
          <w:p w14:paraId="0074D855" w14:textId="3EB96790" w:rsidR="00307565" w:rsidRPr="005647EB" w:rsidRDefault="00826F97" w:rsidP="002570E4">
            <w:pPr>
              <w:pStyle w:val="TAL"/>
              <w:keepNext w:val="0"/>
              <w:keepLines w:val="0"/>
              <w:rPr>
                <w:lang w:eastAsia="ko-KR"/>
              </w:rPr>
            </w:pPr>
            <w:r w:rsidRPr="005647EB">
              <w:rPr>
                <w:lang w:eastAsia="zh-CN"/>
              </w:rPr>
              <w:t>f2</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neighbouring</w:t>
            </w:r>
            <w:r w:rsidR="002570E4" w:rsidRPr="005647EB">
              <w:rPr>
                <w:lang w:eastAsia="zh-CN"/>
              </w:rPr>
              <w:t xml:space="preserve"> </w:t>
            </w:r>
            <w:r w:rsidRPr="005647EB">
              <w:rPr>
                <w:lang w:eastAsia="zh-CN"/>
              </w:rPr>
              <w:t>cell</w:t>
            </w:r>
          </w:p>
        </w:tc>
        <w:tc>
          <w:tcPr>
            <w:tcW w:w="1133" w:type="dxa"/>
            <w:shd w:val="clear" w:color="auto" w:fill="auto"/>
          </w:tcPr>
          <w:p w14:paraId="1D9BDCBC" w14:textId="77777777" w:rsidR="00307565" w:rsidRPr="005647EB" w:rsidRDefault="00307565" w:rsidP="002570E4">
            <w:pPr>
              <w:pStyle w:val="TAL"/>
              <w:keepNext w:val="0"/>
              <w:keepLines w:val="0"/>
              <w:rPr>
                <w:lang w:eastAsia="ko-KR"/>
              </w:rPr>
            </w:pPr>
          </w:p>
        </w:tc>
      </w:tr>
      <w:tr w:rsidR="00307565" w:rsidRPr="005647EB" w14:paraId="448A56B5" w14:textId="77777777" w:rsidTr="002570E4">
        <w:trPr>
          <w:jc w:val="center"/>
        </w:trPr>
        <w:tc>
          <w:tcPr>
            <w:tcW w:w="4535" w:type="dxa"/>
            <w:shd w:val="clear" w:color="auto" w:fill="auto"/>
          </w:tcPr>
          <w:p w14:paraId="00434C8D" w14:textId="7B459F92" w:rsidR="00307565" w:rsidRPr="005647EB" w:rsidRDefault="002570E4" w:rsidP="002570E4">
            <w:pPr>
              <w:pStyle w:val="TAL"/>
              <w:keepNext w:val="0"/>
              <w:keepLines w:val="0"/>
              <w:rPr>
                <w:lang w:eastAsia="ko-KR"/>
              </w:rPr>
            </w:pPr>
            <w:r w:rsidRPr="005647EB">
              <w:t xml:space="preserve">  </w:t>
            </w:r>
            <w:r w:rsidR="00307565" w:rsidRPr="005647EB">
              <w:t>cellForWhichToReportCGI</w:t>
            </w:r>
          </w:p>
        </w:tc>
        <w:tc>
          <w:tcPr>
            <w:tcW w:w="2267" w:type="dxa"/>
            <w:shd w:val="clear" w:color="auto" w:fill="auto"/>
          </w:tcPr>
          <w:p w14:paraId="30DC5C2B" w14:textId="5AABB46F" w:rsidR="00307565" w:rsidRPr="005647EB" w:rsidRDefault="00307565" w:rsidP="002570E4">
            <w:pPr>
              <w:pStyle w:val="TAL"/>
              <w:keepNext w:val="0"/>
              <w:keepLines w:val="0"/>
              <w:rPr>
                <w:lang w:eastAsia="ko-KR"/>
              </w:rPr>
            </w:pPr>
            <w:r w:rsidRPr="005647EB">
              <w:rPr>
                <w:rFonts w:cs="Arial"/>
                <w:szCs w:val="18"/>
              </w:rPr>
              <w:t>Physical</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ID</w:t>
            </w:r>
            <w:r w:rsidR="002570E4" w:rsidRPr="005647EB">
              <w:rPr>
                <w:rFonts w:cs="Arial"/>
                <w:szCs w:val="18"/>
              </w:rPr>
              <w:t xml:space="preserve"> </w:t>
            </w:r>
            <w:r w:rsidRPr="005647EB">
              <w:rPr>
                <w:rFonts w:cs="Arial"/>
                <w:szCs w:val="18"/>
              </w:rPr>
              <w:t>of</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2</w:t>
            </w:r>
          </w:p>
        </w:tc>
        <w:tc>
          <w:tcPr>
            <w:tcW w:w="1700" w:type="dxa"/>
            <w:shd w:val="clear" w:color="auto" w:fill="auto"/>
          </w:tcPr>
          <w:p w14:paraId="10C8B824" w14:textId="77777777" w:rsidR="00307565" w:rsidRPr="005647EB" w:rsidRDefault="00307565" w:rsidP="002570E4">
            <w:pPr>
              <w:pStyle w:val="TAL"/>
              <w:keepNext w:val="0"/>
              <w:keepLines w:val="0"/>
              <w:rPr>
                <w:lang w:eastAsia="ko-KR"/>
              </w:rPr>
            </w:pPr>
          </w:p>
        </w:tc>
        <w:tc>
          <w:tcPr>
            <w:tcW w:w="1133" w:type="dxa"/>
            <w:shd w:val="clear" w:color="auto" w:fill="auto"/>
          </w:tcPr>
          <w:p w14:paraId="7F4CE8C2" w14:textId="77777777" w:rsidR="00307565" w:rsidRPr="005647EB" w:rsidRDefault="00307565" w:rsidP="002570E4">
            <w:pPr>
              <w:pStyle w:val="TAL"/>
              <w:keepNext w:val="0"/>
              <w:keepLines w:val="0"/>
              <w:rPr>
                <w:lang w:eastAsia="ko-KR"/>
              </w:rPr>
            </w:pPr>
          </w:p>
        </w:tc>
      </w:tr>
      <w:tr w:rsidR="00307565" w:rsidRPr="005647EB" w14:paraId="4C6384C9" w14:textId="77777777" w:rsidTr="002570E4">
        <w:trPr>
          <w:jc w:val="center"/>
        </w:trPr>
        <w:tc>
          <w:tcPr>
            <w:tcW w:w="4535" w:type="dxa"/>
            <w:shd w:val="clear" w:color="auto" w:fill="auto"/>
          </w:tcPr>
          <w:p w14:paraId="0A2D3DE4" w14:textId="77777777" w:rsidR="00307565" w:rsidRPr="005647EB" w:rsidRDefault="00307565" w:rsidP="002570E4">
            <w:pPr>
              <w:pStyle w:val="TAL"/>
              <w:keepNext w:val="0"/>
              <w:keepLines w:val="0"/>
              <w:rPr>
                <w:lang w:eastAsia="ko-KR"/>
              </w:rPr>
            </w:pPr>
            <w:r w:rsidRPr="005647EB">
              <w:rPr>
                <w:lang w:eastAsia="ko-KR"/>
              </w:rPr>
              <w:t>}</w:t>
            </w:r>
          </w:p>
        </w:tc>
        <w:tc>
          <w:tcPr>
            <w:tcW w:w="2267" w:type="dxa"/>
            <w:shd w:val="clear" w:color="auto" w:fill="auto"/>
          </w:tcPr>
          <w:p w14:paraId="04AC0908" w14:textId="77777777" w:rsidR="00307565" w:rsidRPr="005647EB" w:rsidRDefault="00307565" w:rsidP="002570E4">
            <w:pPr>
              <w:pStyle w:val="TAL"/>
              <w:keepNext w:val="0"/>
              <w:keepLines w:val="0"/>
              <w:rPr>
                <w:lang w:eastAsia="ko-KR"/>
              </w:rPr>
            </w:pPr>
          </w:p>
        </w:tc>
        <w:tc>
          <w:tcPr>
            <w:tcW w:w="1700" w:type="dxa"/>
            <w:shd w:val="clear" w:color="auto" w:fill="auto"/>
          </w:tcPr>
          <w:p w14:paraId="56E32A08" w14:textId="77777777" w:rsidR="00307565" w:rsidRPr="005647EB" w:rsidRDefault="00307565" w:rsidP="002570E4">
            <w:pPr>
              <w:pStyle w:val="TAL"/>
              <w:keepNext w:val="0"/>
              <w:keepLines w:val="0"/>
              <w:rPr>
                <w:lang w:eastAsia="ko-KR"/>
              </w:rPr>
            </w:pPr>
          </w:p>
        </w:tc>
        <w:tc>
          <w:tcPr>
            <w:tcW w:w="1133" w:type="dxa"/>
            <w:shd w:val="clear" w:color="auto" w:fill="auto"/>
          </w:tcPr>
          <w:p w14:paraId="63D06299" w14:textId="77777777" w:rsidR="00307565" w:rsidRPr="005647EB" w:rsidRDefault="00307565" w:rsidP="002570E4">
            <w:pPr>
              <w:pStyle w:val="TAL"/>
              <w:keepNext w:val="0"/>
              <w:keepLines w:val="0"/>
              <w:rPr>
                <w:lang w:eastAsia="ko-KR"/>
              </w:rPr>
            </w:pPr>
          </w:p>
        </w:tc>
      </w:tr>
    </w:tbl>
    <w:p w14:paraId="20EA00DE" w14:textId="77777777" w:rsidR="00123ECE" w:rsidRPr="005647EB" w:rsidRDefault="00123ECE" w:rsidP="002570E4">
      <w:pPr>
        <w:rPr>
          <w:lang w:eastAsia="zh-CN"/>
        </w:rPr>
      </w:pPr>
    </w:p>
    <w:p w14:paraId="4C300310" w14:textId="77777777" w:rsidR="0046604E" w:rsidRPr="005647EB" w:rsidRDefault="0046604E" w:rsidP="002570E4">
      <w:pPr>
        <w:pStyle w:val="TH"/>
        <w:keepNext w:val="0"/>
        <w:keepLines w:val="0"/>
      </w:pPr>
      <w:r w:rsidRPr="005647EB">
        <w:t>Table 8.3.</w:t>
      </w:r>
      <w:r w:rsidRPr="005647EB">
        <w:rPr>
          <w:rFonts w:eastAsia="MS Mincho"/>
          <w:lang w:eastAsia="ja-JP"/>
        </w:rPr>
        <w:t>5</w:t>
      </w:r>
      <w:r w:rsidRPr="005647EB">
        <w:t>.4.3-</w:t>
      </w:r>
      <w:r w:rsidR="00B54238" w:rsidRPr="005647EB">
        <w:rPr>
          <w:lang w:eastAsia="zh-CN"/>
        </w:rPr>
        <w:t>1</w:t>
      </w:r>
      <w:r w:rsidR="00B54238" w:rsidRPr="005647EB">
        <w:rPr>
          <w:rFonts w:eastAsia="MS Mincho"/>
          <w:lang w:eastAsia="ja-JP"/>
        </w:rPr>
        <w:t>3</w:t>
      </w:r>
      <w:r w:rsidRPr="005647EB">
        <w:t xml:space="preserve">: </w:t>
      </w:r>
      <w:r w:rsidRPr="005647EB">
        <w:rPr>
          <w:i/>
        </w:rPr>
        <w:t>MeasConfig-DEFAULT</w:t>
      </w:r>
      <w:r w:rsidRPr="005647EB">
        <w:t>: Additional E-UTRAN FDD - FDD Inter-frequency identification of a new CGI of E-UTRA cell using autonomous gaps with DRX test requirement</w:t>
      </w:r>
      <w:r w:rsidRPr="005647EB" w:rsidDel="00B20CBE">
        <w:t xml:space="preserve"> </w:t>
      </w:r>
      <w:r w:rsidRPr="005647EB">
        <w:rPr>
          <w:lang w:eastAsia="zh-CN"/>
        </w:rPr>
        <w:t>(step</w:t>
      </w:r>
      <w:r w:rsidRPr="005647EB">
        <w:rPr>
          <w:rFonts w:eastAsia="MS Mincho"/>
          <w:lang w:eastAsia="ja-JP"/>
        </w:rPr>
        <w:t>3</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35B66209" w14:textId="77777777" w:rsidTr="002570E4">
        <w:trPr>
          <w:cantSplit/>
          <w:jc w:val="center"/>
        </w:trPr>
        <w:tc>
          <w:tcPr>
            <w:tcW w:w="9623" w:type="dxa"/>
            <w:gridSpan w:val="4"/>
          </w:tcPr>
          <w:p w14:paraId="68F2626A" w14:textId="665B1A6E"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666206CD" w14:textId="77777777" w:rsidTr="002570E4">
        <w:trPr>
          <w:jc w:val="center"/>
        </w:trPr>
        <w:tc>
          <w:tcPr>
            <w:tcW w:w="4436" w:type="dxa"/>
          </w:tcPr>
          <w:p w14:paraId="30DBD1D5" w14:textId="12B4EA32"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7C0D94B1" w14:textId="77777777" w:rsidR="0046604E" w:rsidRPr="005647EB" w:rsidRDefault="0046604E" w:rsidP="002570E4">
            <w:pPr>
              <w:pStyle w:val="TAH"/>
              <w:keepNext w:val="0"/>
              <w:keepLines w:val="0"/>
            </w:pPr>
            <w:r w:rsidRPr="005647EB">
              <w:t>Value/remark</w:t>
            </w:r>
          </w:p>
        </w:tc>
        <w:tc>
          <w:tcPr>
            <w:tcW w:w="1569" w:type="dxa"/>
          </w:tcPr>
          <w:p w14:paraId="300E52F9" w14:textId="77777777" w:rsidR="0046604E" w:rsidRPr="005647EB" w:rsidRDefault="0046604E" w:rsidP="002570E4">
            <w:pPr>
              <w:pStyle w:val="TAH"/>
              <w:keepNext w:val="0"/>
              <w:keepLines w:val="0"/>
            </w:pPr>
            <w:r w:rsidRPr="005647EB">
              <w:t>Comment</w:t>
            </w:r>
          </w:p>
        </w:tc>
        <w:tc>
          <w:tcPr>
            <w:tcW w:w="1133" w:type="dxa"/>
          </w:tcPr>
          <w:p w14:paraId="3091D9EC" w14:textId="77777777" w:rsidR="0046604E" w:rsidRPr="005647EB" w:rsidRDefault="0046604E" w:rsidP="002570E4">
            <w:pPr>
              <w:pStyle w:val="TAH"/>
              <w:keepNext w:val="0"/>
              <w:keepLines w:val="0"/>
            </w:pPr>
            <w:r w:rsidRPr="005647EB">
              <w:t>Condition</w:t>
            </w:r>
          </w:p>
        </w:tc>
      </w:tr>
      <w:tr w:rsidR="0046604E" w:rsidRPr="005647EB" w14:paraId="3F856D4D" w14:textId="77777777" w:rsidTr="002570E4">
        <w:trPr>
          <w:jc w:val="center"/>
        </w:trPr>
        <w:tc>
          <w:tcPr>
            <w:tcW w:w="4436" w:type="dxa"/>
          </w:tcPr>
          <w:p w14:paraId="59ABDF08" w14:textId="0BE11C1E"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319819B6" w14:textId="77777777" w:rsidR="0046604E" w:rsidRPr="005647EB" w:rsidRDefault="0046604E" w:rsidP="002570E4">
            <w:pPr>
              <w:pStyle w:val="TAL"/>
              <w:keepNext w:val="0"/>
              <w:keepLines w:val="0"/>
            </w:pPr>
          </w:p>
        </w:tc>
        <w:tc>
          <w:tcPr>
            <w:tcW w:w="1569" w:type="dxa"/>
          </w:tcPr>
          <w:p w14:paraId="331F32DC" w14:textId="77777777" w:rsidR="0046604E" w:rsidRPr="005647EB" w:rsidRDefault="0046604E" w:rsidP="002570E4">
            <w:pPr>
              <w:pStyle w:val="TAL"/>
              <w:keepNext w:val="0"/>
              <w:keepLines w:val="0"/>
            </w:pPr>
          </w:p>
        </w:tc>
        <w:tc>
          <w:tcPr>
            <w:tcW w:w="1133" w:type="dxa"/>
          </w:tcPr>
          <w:p w14:paraId="4EEEF04C" w14:textId="77777777" w:rsidR="0046604E" w:rsidRPr="005647EB" w:rsidRDefault="0046604E" w:rsidP="002570E4">
            <w:pPr>
              <w:pStyle w:val="TAL"/>
              <w:keepNext w:val="0"/>
              <w:keepLines w:val="0"/>
            </w:pPr>
          </w:p>
        </w:tc>
      </w:tr>
      <w:tr w:rsidR="0046604E" w:rsidRPr="005647EB" w14:paraId="1CE6A08D" w14:textId="77777777" w:rsidTr="002570E4">
        <w:trPr>
          <w:jc w:val="center"/>
        </w:trPr>
        <w:tc>
          <w:tcPr>
            <w:tcW w:w="4436" w:type="dxa"/>
          </w:tcPr>
          <w:p w14:paraId="7CBEE6B4" w14:textId="24101BA0" w:rsidR="0046604E" w:rsidRPr="005647EB" w:rsidRDefault="002570E4" w:rsidP="002570E4">
            <w:pPr>
              <w:pStyle w:val="TAL"/>
              <w:keepNext w:val="0"/>
              <w:keepLines w:val="0"/>
            </w:pPr>
            <w:r w:rsidRPr="005647EB">
              <w:t xml:space="preserve">  </w:t>
            </w:r>
            <w:r w:rsidR="0046604E" w:rsidRPr="005647EB">
              <w:t>measGapConfig</w:t>
            </w:r>
          </w:p>
        </w:tc>
        <w:tc>
          <w:tcPr>
            <w:tcW w:w="2485" w:type="dxa"/>
          </w:tcPr>
          <w:p w14:paraId="42A58F63" w14:textId="77777777" w:rsidR="0046604E" w:rsidRPr="005647EB" w:rsidRDefault="0046604E" w:rsidP="002570E4">
            <w:pPr>
              <w:pStyle w:val="TAL"/>
              <w:keepNext w:val="0"/>
              <w:keepLines w:val="0"/>
            </w:pPr>
            <w:r w:rsidRPr="005647EB">
              <w:t>MeasGapConfig-GP1</w:t>
            </w:r>
          </w:p>
        </w:tc>
        <w:tc>
          <w:tcPr>
            <w:tcW w:w="1569" w:type="dxa"/>
          </w:tcPr>
          <w:p w14:paraId="647A9684" w14:textId="77777777" w:rsidR="0046604E" w:rsidRPr="005647EB" w:rsidRDefault="0046604E" w:rsidP="002570E4">
            <w:pPr>
              <w:pStyle w:val="TAL"/>
              <w:keepNext w:val="0"/>
              <w:keepLines w:val="0"/>
            </w:pPr>
          </w:p>
        </w:tc>
        <w:tc>
          <w:tcPr>
            <w:tcW w:w="1133" w:type="dxa"/>
          </w:tcPr>
          <w:p w14:paraId="4DED1FB7" w14:textId="20C1FC0C" w:rsidR="0046604E" w:rsidRPr="005647EB" w:rsidRDefault="0046604E" w:rsidP="002570E4">
            <w:pPr>
              <w:pStyle w:val="TAL"/>
              <w:keepNext w:val="0"/>
              <w:keepLines w:val="0"/>
            </w:pPr>
            <w:r w:rsidRPr="005647EB">
              <w:t>Gap</w:t>
            </w:r>
            <w:r w:rsidR="002570E4" w:rsidRPr="005647EB">
              <w:t xml:space="preserve"> </w:t>
            </w:r>
            <w:r w:rsidRPr="005647EB">
              <w:t>Pattern</w:t>
            </w:r>
            <w:r w:rsidR="002570E4" w:rsidRPr="005647EB">
              <w:t xml:space="preserve"> </w:t>
            </w:r>
            <w:r w:rsidRPr="005647EB">
              <w:t>Id</w:t>
            </w:r>
            <w:r w:rsidR="002570E4" w:rsidRPr="005647EB">
              <w:t xml:space="preserve"> </w:t>
            </w:r>
            <w:r w:rsidRPr="005647EB">
              <w:t>=</w:t>
            </w:r>
            <w:r w:rsidR="002570E4" w:rsidRPr="005647EB">
              <w:t xml:space="preserve"> </w:t>
            </w:r>
            <w:r w:rsidRPr="005647EB">
              <w:t>0</w:t>
            </w:r>
          </w:p>
        </w:tc>
      </w:tr>
      <w:tr w:rsidR="0046604E" w:rsidRPr="005647EB" w14:paraId="3F3252EA" w14:textId="77777777" w:rsidTr="002570E4">
        <w:trPr>
          <w:jc w:val="center"/>
        </w:trPr>
        <w:tc>
          <w:tcPr>
            <w:tcW w:w="4436" w:type="dxa"/>
          </w:tcPr>
          <w:p w14:paraId="56A9F85E" w14:textId="77777777" w:rsidR="0046604E" w:rsidRPr="005647EB" w:rsidRDefault="0046604E" w:rsidP="002570E4">
            <w:pPr>
              <w:pStyle w:val="TAL"/>
              <w:keepNext w:val="0"/>
              <w:keepLines w:val="0"/>
            </w:pPr>
            <w:r w:rsidRPr="005647EB">
              <w:t>}</w:t>
            </w:r>
          </w:p>
        </w:tc>
        <w:tc>
          <w:tcPr>
            <w:tcW w:w="2485" w:type="dxa"/>
          </w:tcPr>
          <w:p w14:paraId="51AA225D" w14:textId="77777777" w:rsidR="0046604E" w:rsidRPr="005647EB" w:rsidRDefault="0046604E" w:rsidP="002570E4">
            <w:pPr>
              <w:pStyle w:val="TAL"/>
              <w:keepNext w:val="0"/>
              <w:keepLines w:val="0"/>
            </w:pPr>
          </w:p>
        </w:tc>
        <w:tc>
          <w:tcPr>
            <w:tcW w:w="1569" w:type="dxa"/>
          </w:tcPr>
          <w:p w14:paraId="06F51910" w14:textId="77777777" w:rsidR="0046604E" w:rsidRPr="005647EB" w:rsidRDefault="0046604E" w:rsidP="002570E4">
            <w:pPr>
              <w:pStyle w:val="TAL"/>
              <w:keepNext w:val="0"/>
              <w:keepLines w:val="0"/>
            </w:pPr>
          </w:p>
        </w:tc>
        <w:tc>
          <w:tcPr>
            <w:tcW w:w="1133" w:type="dxa"/>
          </w:tcPr>
          <w:p w14:paraId="03CF3509" w14:textId="77777777" w:rsidR="0046604E" w:rsidRPr="005647EB" w:rsidRDefault="0046604E" w:rsidP="002570E4">
            <w:pPr>
              <w:pStyle w:val="TAL"/>
              <w:keepNext w:val="0"/>
              <w:keepLines w:val="0"/>
            </w:pPr>
          </w:p>
        </w:tc>
      </w:tr>
    </w:tbl>
    <w:p w14:paraId="08A3C124" w14:textId="77777777" w:rsidR="0046604E" w:rsidRPr="005647EB" w:rsidRDefault="0046604E" w:rsidP="002570E4"/>
    <w:p w14:paraId="0D35254C" w14:textId="77777777" w:rsidR="0046604E" w:rsidRPr="005647EB" w:rsidRDefault="0046604E" w:rsidP="002570E4">
      <w:pPr>
        <w:pStyle w:val="TH"/>
        <w:keepNext w:val="0"/>
        <w:keepLines w:val="0"/>
      </w:pPr>
      <w:r w:rsidRPr="005647EB">
        <w:t>Table 8.3.</w:t>
      </w:r>
      <w:r w:rsidRPr="005647EB">
        <w:rPr>
          <w:rFonts w:eastAsia="MS Mincho"/>
          <w:lang w:eastAsia="ja-JP"/>
        </w:rPr>
        <w:t>5</w:t>
      </w:r>
      <w:r w:rsidRPr="005647EB">
        <w:t>.4.3-</w:t>
      </w:r>
      <w:r w:rsidR="00B54238" w:rsidRPr="005647EB">
        <w:rPr>
          <w:lang w:eastAsia="zh-CN"/>
        </w:rPr>
        <w:t>1</w:t>
      </w:r>
      <w:r w:rsidR="00B54238" w:rsidRPr="005647EB">
        <w:rPr>
          <w:rFonts w:eastAsia="MS Mincho"/>
          <w:lang w:eastAsia="ja-JP"/>
        </w:rPr>
        <w:t>4</w:t>
      </w:r>
      <w:r w:rsidRPr="005647EB">
        <w:t xml:space="preserve">: </w:t>
      </w:r>
      <w:r w:rsidRPr="005647EB">
        <w:rPr>
          <w:i/>
        </w:rPr>
        <w:t>MeasConfig-DEFAULT</w:t>
      </w:r>
      <w:r w:rsidRPr="005647EB">
        <w:t>: Additional E-UTRAN FDD - FDD Inter-frequency identification of a new CGI of E-UTRA cell using autonomous gaps with DRX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9</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3E67AD18" w14:textId="77777777" w:rsidTr="002570E4">
        <w:trPr>
          <w:cantSplit/>
          <w:jc w:val="center"/>
        </w:trPr>
        <w:tc>
          <w:tcPr>
            <w:tcW w:w="9623" w:type="dxa"/>
            <w:gridSpan w:val="4"/>
          </w:tcPr>
          <w:p w14:paraId="4AE49652" w14:textId="59412612"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3F8DAF9D" w14:textId="77777777" w:rsidTr="002570E4">
        <w:trPr>
          <w:jc w:val="center"/>
        </w:trPr>
        <w:tc>
          <w:tcPr>
            <w:tcW w:w="4436" w:type="dxa"/>
          </w:tcPr>
          <w:p w14:paraId="2A683B60" w14:textId="5E401FE8"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7BBA9A8D" w14:textId="77777777" w:rsidR="0046604E" w:rsidRPr="005647EB" w:rsidRDefault="0046604E" w:rsidP="002570E4">
            <w:pPr>
              <w:pStyle w:val="TAH"/>
              <w:keepNext w:val="0"/>
              <w:keepLines w:val="0"/>
            </w:pPr>
            <w:r w:rsidRPr="005647EB">
              <w:t>Value/remark</w:t>
            </w:r>
          </w:p>
        </w:tc>
        <w:tc>
          <w:tcPr>
            <w:tcW w:w="1569" w:type="dxa"/>
          </w:tcPr>
          <w:p w14:paraId="40C81AC5" w14:textId="77777777" w:rsidR="0046604E" w:rsidRPr="005647EB" w:rsidRDefault="0046604E" w:rsidP="002570E4">
            <w:pPr>
              <w:pStyle w:val="TAH"/>
              <w:keepNext w:val="0"/>
              <w:keepLines w:val="0"/>
            </w:pPr>
            <w:r w:rsidRPr="005647EB">
              <w:t>Comment</w:t>
            </w:r>
          </w:p>
        </w:tc>
        <w:tc>
          <w:tcPr>
            <w:tcW w:w="1133" w:type="dxa"/>
          </w:tcPr>
          <w:p w14:paraId="57B7C1AB" w14:textId="77777777" w:rsidR="0046604E" w:rsidRPr="005647EB" w:rsidRDefault="0046604E" w:rsidP="002570E4">
            <w:pPr>
              <w:pStyle w:val="TAH"/>
              <w:keepNext w:val="0"/>
              <w:keepLines w:val="0"/>
            </w:pPr>
            <w:r w:rsidRPr="005647EB">
              <w:t>Condition</w:t>
            </w:r>
          </w:p>
        </w:tc>
      </w:tr>
      <w:tr w:rsidR="0046604E" w:rsidRPr="005647EB" w14:paraId="4AF03AD6" w14:textId="77777777" w:rsidTr="002570E4">
        <w:trPr>
          <w:jc w:val="center"/>
        </w:trPr>
        <w:tc>
          <w:tcPr>
            <w:tcW w:w="4436" w:type="dxa"/>
          </w:tcPr>
          <w:p w14:paraId="3996E27E" w14:textId="74AAB6FD"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6C7BC80C" w14:textId="77777777" w:rsidR="0046604E" w:rsidRPr="005647EB" w:rsidRDefault="0046604E" w:rsidP="002570E4">
            <w:pPr>
              <w:pStyle w:val="TAL"/>
              <w:keepNext w:val="0"/>
              <w:keepLines w:val="0"/>
            </w:pPr>
          </w:p>
        </w:tc>
        <w:tc>
          <w:tcPr>
            <w:tcW w:w="1569" w:type="dxa"/>
          </w:tcPr>
          <w:p w14:paraId="63B6711D" w14:textId="77777777" w:rsidR="0046604E" w:rsidRPr="005647EB" w:rsidRDefault="0046604E" w:rsidP="002570E4">
            <w:pPr>
              <w:pStyle w:val="TAL"/>
              <w:keepNext w:val="0"/>
              <w:keepLines w:val="0"/>
            </w:pPr>
          </w:p>
        </w:tc>
        <w:tc>
          <w:tcPr>
            <w:tcW w:w="1133" w:type="dxa"/>
          </w:tcPr>
          <w:p w14:paraId="691E5002" w14:textId="77777777" w:rsidR="0046604E" w:rsidRPr="005647EB" w:rsidRDefault="0046604E" w:rsidP="002570E4">
            <w:pPr>
              <w:pStyle w:val="TAL"/>
              <w:keepNext w:val="0"/>
              <w:keepLines w:val="0"/>
            </w:pPr>
          </w:p>
        </w:tc>
      </w:tr>
      <w:tr w:rsidR="00B54238" w:rsidRPr="005647EB" w14:paraId="08B0AED8" w14:textId="77777777" w:rsidTr="002570E4">
        <w:trPr>
          <w:jc w:val="center"/>
        </w:trPr>
        <w:tc>
          <w:tcPr>
            <w:tcW w:w="4436" w:type="dxa"/>
          </w:tcPr>
          <w:p w14:paraId="7D0E02F9" w14:textId="4DE1B4F8" w:rsidR="00B54238" w:rsidRPr="005647EB" w:rsidRDefault="002570E4" w:rsidP="002570E4">
            <w:pPr>
              <w:pStyle w:val="TAL"/>
              <w:keepNext w:val="0"/>
              <w:keepLines w:val="0"/>
            </w:pPr>
            <w:r w:rsidRPr="005647EB">
              <w:t xml:space="preserve">  </w:t>
            </w:r>
            <w:r w:rsidR="00B54238" w:rsidRPr="005647EB">
              <w:t>reportConfigToAddModList</w:t>
            </w:r>
            <w:r w:rsidRPr="005647EB">
              <w:t xml:space="preserve"> </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(SIZE</w:t>
            </w:r>
            <w:r w:rsidRPr="005647EB">
              <w:rPr>
                <w:lang w:eastAsia="zh-CN"/>
              </w:rPr>
              <w:t xml:space="preserve"> </w:t>
            </w:r>
            <w:r w:rsidR="00B54238" w:rsidRPr="005647EB">
              <w:rPr>
                <w:lang w:eastAsia="zh-CN"/>
              </w:rPr>
              <w:t>(1..maxReportConfigId)</w:t>
            </w:r>
            <w:r w:rsidRPr="005647EB">
              <w:rPr>
                <w:lang w:eastAsia="zh-CN"/>
              </w:rPr>
              <w:t xml:space="preserve"> </w:t>
            </w:r>
            <w:r w:rsidR="00B54238" w:rsidRPr="005647EB">
              <w:rPr>
                <w:lang w:eastAsia="zh-CN"/>
              </w:rPr>
              <w:t>)OF</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w:t>
            </w:r>
          </w:p>
        </w:tc>
        <w:tc>
          <w:tcPr>
            <w:tcW w:w="2485" w:type="dxa"/>
          </w:tcPr>
          <w:p w14:paraId="1D95057E" w14:textId="7CDF6DE1" w:rsidR="00B54238" w:rsidRPr="005647EB" w:rsidRDefault="00B54238" w:rsidP="002570E4">
            <w:pPr>
              <w:pStyle w:val="TAL"/>
              <w:keepNext w:val="0"/>
              <w:keepLines w:val="0"/>
            </w:pPr>
            <w:r w:rsidRPr="005647EB">
              <w:t>1</w:t>
            </w:r>
            <w:r w:rsidR="002570E4" w:rsidRPr="005647EB">
              <w:t xml:space="preserve"> </w:t>
            </w:r>
            <w:r w:rsidRPr="005647EB">
              <w:t>entry</w:t>
            </w:r>
          </w:p>
        </w:tc>
        <w:tc>
          <w:tcPr>
            <w:tcW w:w="1569" w:type="dxa"/>
          </w:tcPr>
          <w:p w14:paraId="79007023" w14:textId="77777777" w:rsidR="00B54238" w:rsidRPr="005647EB" w:rsidRDefault="00B54238" w:rsidP="002570E4">
            <w:pPr>
              <w:pStyle w:val="TAL"/>
              <w:keepNext w:val="0"/>
              <w:keepLines w:val="0"/>
            </w:pPr>
          </w:p>
        </w:tc>
        <w:tc>
          <w:tcPr>
            <w:tcW w:w="1133" w:type="dxa"/>
          </w:tcPr>
          <w:p w14:paraId="20DAE5DA" w14:textId="77777777" w:rsidR="00B54238" w:rsidRPr="005647EB" w:rsidRDefault="00B54238" w:rsidP="002570E4">
            <w:pPr>
              <w:pStyle w:val="TAL"/>
              <w:keepNext w:val="0"/>
              <w:keepLines w:val="0"/>
            </w:pPr>
          </w:p>
        </w:tc>
      </w:tr>
      <w:tr w:rsidR="00B54238" w:rsidRPr="005647EB" w14:paraId="79AE6A35" w14:textId="77777777" w:rsidTr="002570E4">
        <w:trPr>
          <w:jc w:val="center"/>
        </w:trPr>
        <w:tc>
          <w:tcPr>
            <w:tcW w:w="4436" w:type="dxa"/>
          </w:tcPr>
          <w:p w14:paraId="7D30555A" w14:textId="67456A55" w:rsidR="00B54238" w:rsidRPr="005647EB" w:rsidRDefault="002570E4" w:rsidP="002570E4">
            <w:pPr>
              <w:pStyle w:val="TAL"/>
              <w:keepNext w:val="0"/>
              <w:keepLines w:val="0"/>
            </w:pPr>
            <w:r w:rsidRPr="005647EB">
              <w:rPr>
                <w:lang w:eastAsia="zh-CN"/>
              </w:rPr>
              <w:t xml:space="preserve">     </w:t>
            </w:r>
            <w:r w:rsidR="00B54238" w:rsidRPr="005647EB">
              <w:rPr>
                <w:lang w:eastAsia="zh-CN"/>
              </w:rPr>
              <w:t>reportConfigId</w:t>
            </w:r>
          </w:p>
        </w:tc>
        <w:tc>
          <w:tcPr>
            <w:tcW w:w="2485" w:type="dxa"/>
          </w:tcPr>
          <w:p w14:paraId="42476970" w14:textId="77777777" w:rsidR="00B54238" w:rsidRPr="005647EB" w:rsidRDefault="00B54238" w:rsidP="002570E4">
            <w:pPr>
              <w:pStyle w:val="TAL"/>
              <w:keepNext w:val="0"/>
              <w:keepLines w:val="0"/>
            </w:pPr>
            <w:r w:rsidRPr="005647EB">
              <w:rPr>
                <w:lang w:eastAsia="zh-CN"/>
              </w:rPr>
              <w:t>idReportConfig-P</w:t>
            </w:r>
          </w:p>
        </w:tc>
        <w:tc>
          <w:tcPr>
            <w:tcW w:w="1569" w:type="dxa"/>
          </w:tcPr>
          <w:p w14:paraId="48A4BE63" w14:textId="77777777" w:rsidR="00B54238" w:rsidRPr="005647EB" w:rsidRDefault="00B54238" w:rsidP="002570E4">
            <w:pPr>
              <w:pStyle w:val="TAL"/>
              <w:keepNext w:val="0"/>
              <w:keepLines w:val="0"/>
            </w:pPr>
          </w:p>
        </w:tc>
        <w:tc>
          <w:tcPr>
            <w:tcW w:w="1133" w:type="dxa"/>
          </w:tcPr>
          <w:p w14:paraId="7328A77D" w14:textId="77777777" w:rsidR="00B54238" w:rsidRPr="005647EB" w:rsidRDefault="00B54238" w:rsidP="002570E4">
            <w:pPr>
              <w:pStyle w:val="TAL"/>
              <w:keepNext w:val="0"/>
              <w:keepLines w:val="0"/>
            </w:pPr>
          </w:p>
        </w:tc>
      </w:tr>
      <w:tr w:rsidR="00B54238" w:rsidRPr="005647EB" w14:paraId="5001B340" w14:textId="77777777" w:rsidTr="002570E4">
        <w:trPr>
          <w:jc w:val="center"/>
        </w:trPr>
        <w:tc>
          <w:tcPr>
            <w:tcW w:w="4436" w:type="dxa"/>
          </w:tcPr>
          <w:p w14:paraId="332D6093" w14:textId="45863F66" w:rsidR="00B54238" w:rsidRPr="005647EB" w:rsidRDefault="002570E4" w:rsidP="002570E4">
            <w:pPr>
              <w:pStyle w:val="TAL"/>
              <w:keepNext w:val="0"/>
              <w:keepLines w:val="0"/>
            </w:pPr>
            <w:r w:rsidRPr="005647EB">
              <w:rPr>
                <w:lang w:eastAsia="zh-CN"/>
              </w:rPr>
              <w:t xml:space="preserve">     </w:t>
            </w:r>
            <w:r w:rsidR="00B54238" w:rsidRPr="005647EB">
              <w:rPr>
                <w:lang w:eastAsia="zh-CN"/>
              </w:rPr>
              <w:t>reportConfig</w:t>
            </w:r>
          </w:p>
        </w:tc>
        <w:tc>
          <w:tcPr>
            <w:tcW w:w="2485" w:type="dxa"/>
          </w:tcPr>
          <w:p w14:paraId="6EDEC1D7" w14:textId="53C0067C" w:rsidR="00B54238" w:rsidRPr="005647EB" w:rsidRDefault="00B54238" w:rsidP="002570E4">
            <w:pPr>
              <w:pStyle w:val="TAL"/>
              <w:keepNext w:val="0"/>
              <w:keepLines w:val="0"/>
            </w:pPr>
            <w:r w:rsidRPr="005647EB">
              <w:t>ReportConfigEUTRA-</w:t>
            </w:r>
            <w:r w:rsidR="002570E4" w:rsidRPr="005647EB">
              <w:t xml:space="preserve"> </w:t>
            </w:r>
            <w:r w:rsidRPr="005647EB">
              <w:t>PERIODICAL</w:t>
            </w:r>
          </w:p>
        </w:tc>
        <w:tc>
          <w:tcPr>
            <w:tcW w:w="1569" w:type="dxa"/>
          </w:tcPr>
          <w:p w14:paraId="72BF3828" w14:textId="77777777" w:rsidR="00B54238" w:rsidRPr="005647EB" w:rsidRDefault="00B54238" w:rsidP="002570E4">
            <w:pPr>
              <w:pStyle w:val="TAL"/>
              <w:keepNext w:val="0"/>
              <w:keepLines w:val="0"/>
            </w:pPr>
          </w:p>
        </w:tc>
        <w:tc>
          <w:tcPr>
            <w:tcW w:w="1133" w:type="dxa"/>
          </w:tcPr>
          <w:p w14:paraId="2CDA5BD5" w14:textId="77777777" w:rsidR="00B54238" w:rsidRPr="005647EB" w:rsidRDefault="00B54238" w:rsidP="002570E4">
            <w:pPr>
              <w:pStyle w:val="TAL"/>
              <w:keepNext w:val="0"/>
              <w:keepLines w:val="0"/>
            </w:pPr>
          </w:p>
        </w:tc>
      </w:tr>
      <w:tr w:rsidR="00B54238" w:rsidRPr="005647EB" w14:paraId="3B79F7E8" w14:textId="77777777" w:rsidTr="002570E4">
        <w:trPr>
          <w:jc w:val="center"/>
        </w:trPr>
        <w:tc>
          <w:tcPr>
            <w:tcW w:w="4436" w:type="dxa"/>
          </w:tcPr>
          <w:p w14:paraId="6C4672EB" w14:textId="5B74F37B" w:rsidR="00B54238" w:rsidRPr="005647EB" w:rsidRDefault="002570E4" w:rsidP="002570E4">
            <w:pPr>
              <w:pStyle w:val="TAL"/>
              <w:keepNext w:val="0"/>
              <w:keepLines w:val="0"/>
            </w:pPr>
            <w:r w:rsidRPr="005647EB">
              <w:rPr>
                <w:lang w:eastAsia="zh-CN"/>
              </w:rPr>
              <w:t xml:space="preserve">  </w:t>
            </w:r>
            <w:r w:rsidR="00B54238" w:rsidRPr="005647EB">
              <w:rPr>
                <w:lang w:eastAsia="zh-CN"/>
              </w:rPr>
              <w:t>}</w:t>
            </w:r>
          </w:p>
        </w:tc>
        <w:tc>
          <w:tcPr>
            <w:tcW w:w="2485" w:type="dxa"/>
          </w:tcPr>
          <w:p w14:paraId="65B384F3" w14:textId="77777777" w:rsidR="00B54238" w:rsidRPr="005647EB" w:rsidRDefault="00B54238" w:rsidP="002570E4">
            <w:pPr>
              <w:pStyle w:val="TAL"/>
              <w:keepNext w:val="0"/>
              <w:keepLines w:val="0"/>
            </w:pPr>
          </w:p>
        </w:tc>
        <w:tc>
          <w:tcPr>
            <w:tcW w:w="1569" w:type="dxa"/>
          </w:tcPr>
          <w:p w14:paraId="3300478D" w14:textId="77777777" w:rsidR="00B54238" w:rsidRPr="005647EB" w:rsidRDefault="00B54238" w:rsidP="002570E4">
            <w:pPr>
              <w:pStyle w:val="TAL"/>
              <w:keepNext w:val="0"/>
              <w:keepLines w:val="0"/>
            </w:pPr>
          </w:p>
        </w:tc>
        <w:tc>
          <w:tcPr>
            <w:tcW w:w="1133" w:type="dxa"/>
          </w:tcPr>
          <w:p w14:paraId="2CC5CDEE" w14:textId="77777777" w:rsidR="00B54238" w:rsidRPr="005647EB" w:rsidRDefault="00B54238" w:rsidP="002570E4">
            <w:pPr>
              <w:pStyle w:val="TAL"/>
              <w:keepNext w:val="0"/>
              <w:keepLines w:val="0"/>
            </w:pPr>
          </w:p>
        </w:tc>
      </w:tr>
      <w:tr w:rsidR="0046604E" w:rsidRPr="005647EB" w14:paraId="5DE33006" w14:textId="77777777" w:rsidTr="002570E4">
        <w:trPr>
          <w:jc w:val="center"/>
        </w:trPr>
        <w:tc>
          <w:tcPr>
            <w:tcW w:w="4436" w:type="dxa"/>
          </w:tcPr>
          <w:p w14:paraId="51284DF5" w14:textId="68F16801" w:rsidR="0046604E" w:rsidRPr="005647EB" w:rsidRDefault="002570E4" w:rsidP="002570E4">
            <w:pPr>
              <w:pStyle w:val="TAL"/>
              <w:keepNext w:val="0"/>
              <w:keepLines w:val="0"/>
              <w:rPr>
                <w:lang w:eastAsia="zh-CN"/>
              </w:rPr>
            </w:pPr>
            <w:r w:rsidRPr="005647EB">
              <w:t xml:space="preserve">  </w:t>
            </w:r>
            <w:r w:rsidR="0046604E" w:rsidRPr="005647EB">
              <w:t>measIdToAddModList</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(SIZE</w:t>
            </w:r>
            <w:r w:rsidRPr="005647EB">
              <w:rPr>
                <w:lang w:eastAsia="zh-CN"/>
              </w:rPr>
              <w:t xml:space="preserve"> </w:t>
            </w:r>
            <w:r w:rsidR="0046604E" w:rsidRPr="005647EB">
              <w:rPr>
                <w:lang w:eastAsia="zh-CN"/>
              </w:rPr>
              <w:t>(1..maxMeasId))</w:t>
            </w:r>
            <w:r w:rsidRPr="005647EB">
              <w:rPr>
                <w:lang w:eastAsia="zh-CN"/>
              </w:rPr>
              <w:t xml:space="preserve"> </w:t>
            </w:r>
            <w:r w:rsidR="0046604E" w:rsidRPr="005647EB">
              <w:rPr>
                <w:lang w:eastAsia="zh-CN"/>
              </w:rPr>
              <w:t>of</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w:t>
            </w:r>
          </w:p>
        </w:tc>
        <w:tc>
          <w:tcPr>
            <w:tcW w:w="2485" w:type="dxa"/>
          </w:tcPr>
          <w:p w14:paraId="12437F35" w14:textId="16ACC735" w:rsidR="0046604E" w:rsidRPr="005647EB" w:rsidRDefault="0046604E" w:rsidP="002570E4">
            <w:pPr>
              <w:pStyle w:val="TAL"/>
              <w:keepNext w:val="0"/>
              <w:keepLines w:val="0"/>
            </w:pPr>
            <w:r w:rsidRPr="005647EB">
              <w:t>1</w:t>
            </w:r>
            <w:r w:rsidR="002570E4" w:rsidRPr="005647EB">
              <w:t xml:space="preserve"> </w:t>
            </w:r>
            <w:r w:rsidRPr="005647EB">
              <w:t>entry</w:t>
            </w:r>
          </w:p>
        </w:tc>
        <w:tc>
          <w:tcPr>
            <w:tcW w:w="1569" w:type="dxa"/>
          </w:tcPr>
          <w:p w14:paraId="4273C781" w14:textId="77777777" w:rsidR="0046604E" w:rsidRPr="005647EB" w:rsidRDefault="0046604E" w:rsidP="002570E4">
            <w:pPr>
              <w:pStyle w:val="TAL"/>
              <w:keepNext w:val="0"/>
              <w:keepLines w:val="0"/>
            </w:pPr>
          </w:p>
        </w:tc>
        <w:tc>
          <w:tcPr>
            <w:tcW w:w="1133" w:type="dxa"/>
          </w:tcPr>
          <w:p w14:paraId="6EB982FE" w14:textId="77777777" w:rsidR="0046604E" w:rsidRPr="005647EB" w:rsidRDefault="0046604E" w:rsidP="002570E4">
            <w:pPr>
              <w:pStyle w:val="TAL"/>
              <w:keepNext w:val="0"/>
              <w:keepLines w:val="0"/>
            </w:pPr>
          </w:p>
        </w:tc>
      </w:tr>
      <w:tr w:rsidR="0046604E" w:rsidRPr="005647EB" w14:paraId="6131C07E" w14:textId="77777777" w:rsidTr="002570E4">
        <w:trPr>
          <w:jc w:val="center"/>
        </w:trPr>
        <w:tc>
          <w:tcPr>
            <w:tcW w:w="4436" w:type="dxa"/>
          </w:tcPr>
          <w:p w14:paraId="6FB649CB" w14:textId="6CDC0B28" w:rsidR="0046604E" w:rsidRPr="005647EB" w:rsidRDefault="002570E4" w:rsidP="002570E4">
            <w:pPr>
              <w:pStyle w:val="TAL"/>
              <w:keepNext w:val="0"/>
              <w:keepLines w:val="0"/>
            </w:pPr>
            <w:r w:rsidRPr="005647EB">
              <w:rPr>
                <w:lang w:eastAsia="zh-CN"/>
              </w:rPr>
              <w:t xml:space="preserve">   </w:t>
            </w:r>
            <w:r w:rsidR="0046604E" w:rsidRPr="005647EB">
              <w:rPr>
                <w:lang w:eastAsia="zh-CN"/>
              </w:rPr>
              <w:t>measId</w:t>
            </w:r>
          </w:p>
        </w:tc>
        <w:tc>
          <w:tcPr>
            <w:tcW w:w="2485" w:type="dxa"/>
          </w:tcPr>
          <w:p w14:paraId="3F39D500"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569" w:type="dxa"/>
          </w:tcPr>
          <w:p w14:paraId="28AD3C57" w14:textId="77777777" w:rsidR="0046604E" w:rsidRPr="005647EB" w:rsidRDefault="0046604E" w:rsidP="002570E4">
            <w:pPr>
              <w:pStyle w:val="TAL"/>
              <w:keepNext w:val="0"/>
              <w:keepLines w:val="0"/>
            </w:pPr>
          </w:p>
        </w:tc>
        <w:tc>
          <w:tcPr>
            <w:tcW w:w="1133" w:type="dxa"/>
          </w:tcPr>
          <w:p w14:paraId="18F09932" w14:textId="77777777" w:rsidR="0046604E" w:rsidRPr="005647EB" w:rsidRDefault="0046604E" w:rsidP="002570E4">
            <w:pPr>
              <w:pStyle w:val="TAL"/>
              <w:keepNext w:val="0"/>
              <w:keepLines w:val="0"/>
            </w:pPr>
          </w:p>
        </w:tc>
      </w:tr>
      <w:tr w:rsidR="0046604E" w:rsidRPr="005647EB" w14:paraId="5D0D9C52"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4CB29DDB" w14:textId="51A90F41" w:rsidR="0046604E" w:rsidRPr="005647EB" w:rsidRDefault="002570E4" w:rsidP="002570E4">
            <w:pPr>
              <w:pStyle w:val="TAL"/>
              <w:keepNext w:val="0"/>
              <w:keepLines w:val="0"/>
            </w:pPr>
            <w:r w:rsidRPr="005647EB">
              <w:rPr>
                <w:lang w:eastAsia="zh-CN"/>
              </w:rPr>
              <w:t xml:space="preserve">   </w:t>
            </w:r>
            <w:r w:rsidR="0046604E" w:rsidRPr="005647EB">
              <w:t>measObjectId</w:t>
            </w:r>
          </w:p>
        </w:tc>
        <w:tc>
          <w:tcPr>
            <w:tcW w:w="2485" w:type="dxa"/>
            <w:tcBorders>
              <w:top w:val="single" w:sz="4" w:space="0" w:color="000000"/>
              <w:left w:val="single" w:sz="4" w:space="0" w:color="000000"/>
              <w:bottom w:val="single" w:sz="4" w:space="0" w:color="000000"/>
              <w:right w:val="single" w:sz="4" w:space="0" w:color="000000"/>
            </w:tcBorders>
          </w:tcPr>
          <w:p w14:paraId="7B5EAC9A" w14:textId="77777777" w:rsidR="0046604E" w:rsidRPr="005647EB" w:rsidDel="008F6C32" w:rsidRDefault="0046604E" w:rsidP="002570E4">
            <w:pPr>
              <w:pStyle w:val="TAL"/>
              <w:keepNext w:val="0"/>
              <w:keepLines w:val="0"/>
              <w:rPr>
                <w:rFonts w:eastAsia="MS Mincho"/>
                <w:lang w:eastAsia="ja-JP"/>
              </w:rPr>
            </w:pPr>
            <w:r w:rsidRPr="005647EB">
              <w:t>IdMeasObject</w:t>
            </w:r>
            <w:r w:rsidR="00B54238" w:rsidRPr="005647EB">
              <w:t>-f2</w:t>
            </w:r>
          </w:p>
        </w:tc>
        <w:tc>
          <w:tcPr>
            <w:tcW w:w="1569" w:type="dxa"/>
            <w:tcBorders>
              <w:top w:val="single" w:sz="4" w:space="0" w:color="000000"/>
              <w:left w:val="single" w:sz="4" w:space="0" w:color="000000"/>
              <w:bottom w:val="single" w:sz="4" w:space="0" w:color="000000"/>
              <w:right w:val="single" w:sz="4" w:space="0" w:color="000000"/>
            </w:tcBorders>
          </w:tcPr>
          <w:p w14:paraId="7A108C2C"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67DE7A7B" w14:textId="77777777" w:rsidR="0046604E" w:rsidRPr="005647EB" w:rsidRDefault="0046604E" w:rsidP="002570E4">
            <w:pPr>
              <w:pStyle w:val="TAL"/>
              <w:keepNext w:val="0"/>
              <w:keepLines w:val="0"/>
            </w:pPr>
          </w:p>
        </w:tc>
      </w:tr>
      <w:tr w:rsidR="0046604E" w:rsidRPr="005647EB" w14:paraId="455F1AB4"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6E32D53F" w14:textId="00D03500" w:rsidR="0046604E" w:rsidRPr="005647EB" w:rsidRDefault="002570E4" w:rsidP="002570E4">
            <w:pPr>
              <w:pStyle w:val="TAL"/>
              <w:keepNext w:val="0"/>
              <w:keepLines w:val="0"/>
            </w:pPr>
            <w:r w:rsidRPr="005647EB">
              <w:rPr>
                <w:lang w:eastAsia="zh-CN"/>
              </w:rPr>
              <w:t xml:space="preserve">   </w:t>
            </w:r>
            <w:r w:rsidR="0046604E" w:rsidRPr="005647EB">
              <w:t>reportConfigId</w:t>
            </w:r>
          </w:p>
        </w:tc>
        <w:tc>
          <w:tcPr>
            <w:tcW w:w="2485" w:type="dxa"/>
            <w:tcBorders>
              <w:top w:val="single" w:sz="4" w:space="0" w:color="000000"/>
              <w:left w:val="single" w:sz="4" w:space="0" w:color="000000"/>
              <w:bottom w:val="single" w:sz="4" w:space="0" w:color="000000"/>
              <w:right w:val="single" w:sz="4" w:space="0" w:color="000000"/>
            </w:tcBorders>
          </w:tcPr>
          <w:p w14:paraId="2F2BBB76" w14:textId="77777777" w:rsidR="0046604E" w:rsidRPr="005647EB" w:rsidDel="008F6C32" w:rsidRDefault="0046604E" w:rsidP="002570E4">
            <w:pPr>
              <w:pStyle w:val="TAL"/>
              <w:keepNext w:val="0"/>
              <w:keepLines w:val="0"/>
              <w:rPr>
                <w:rFonts w:eastAsia="MS Mincho"/>
                <w:lang w:eastAsia="ja-JP"/>
              </w:rPr>
            </w:pPr>
            <w:r w:rsidRPr="005647EB">
              <w:t>IdReportConfig</w:t>
            </w:r>
            <w:r w:rsidR="00B54238" w:rsidRPr="005647EB">
              <w:t>-P</w:t>
            </w:r>
          </w:p>
        </w:tc>
        <w:tc>
          <w:tcPr>
            <w:tcW w:w="1569" w:type="dxa"/>
            <w:tcBorders>
              <w:top w:val="single" w:sz="4" w:space="0" w:color="000000"/>
              <w:left w:val="single" w:sz="4" w:space="0" w:color="000000"/>
              <w:bottom w:val="single" w:sz="4" w:space="0" w:color="000000"/>
              <w:right w:val="single" w:sz="4" w:space="0" w:color="000000"/>
            </w:tcBorders>
          </w:tcPr>
          <w:p w14:paraId="3BC37529"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547270D2" w14:textId="77777777" w:rsidR="0046604E" w:rsidRPr="005647EB" w:rsidRDefault="0046604E" w:rsidP="002570E4">
            <w:pPr>
              <w:pStyle w:val="TAL"/>
              <w:keepNext w:val="0"/>
              <w:keepLines w:val="0"/>
            </w:pPr>
          </w:p>
        </w:tc>
      </w:tr>
      <w:tr w:rsidR="0046604E" w:rsidRPr="005647EB" w14:paraId="609E2CB4" w14:textId="77777777" w:rsidTr="002570E4">
        <w:trPr>
          <w:jc w:val="center"/>
        </w:trPr>
        <w:tc>
          <w:tcPr>
            <w:tcW w:w="4436" w:type="dxa"/>
          </w:tcPr>
          <w:p w14:paraId="6C90533D" w14:textId="4AF35652" w:rsidR="0046604E" w:rsidRPr="005647EB" w:rsidRDefault="002570E4" w:rsidP="002570E4">
            <w:pPr>
              <w:pStyle w:val="TAL"/>
              <w:keepNext w:val="0"/>
              <w:keepLines w:val="0"/>
            </w:pPr>
            <w:r w:rsidRPr="005647EB">
              <w:rPr>
                <w:lang w:eastAsia="zh-CN"/>
              </w:rPr>
              <w:t xml:space="preserve">   </w:t>
            </w:r>
            <w:r w:rsidR="0046604E" w:rsidRPr="005647EB">
              <w:rPr>
                <w:lang w:eastAsia="zh-CN"/>
              </w:rPr>
              <w:t>}</w:t>
            </w:r>
          </w:p>
        </w:tc>
        <w:tc>
          <w:tcPr>
            <w:tcW w:w="2485" w:type="dxa"/>
          </w:tcPr>
          <w:p w14:paraId="77D641EB" w14:textId="77777777" w:rsidR="0046604E" w:rsidRPr="005647EB" w:rsidRDefault="0046604E" w:rsidP="002570E4">
            <w:pPr>
              <w:pStyle w:val="TAL"/>
              <w:keepNext w:val="0"/>
              <w:keepLines w:val="0"/>
            </w:pPr>
          </w:p>
        </w:tc>
        <w:tc>
          <w:tcPr>
            <w:tcW w:w="1569" w:type="dxa"/>
          </w:tcPr>
          <w:p w14:paraId="71ABD0D3" w14:textId="77777777" w:rsidR="0046604E" w:rsidRPr="005647EB" w:rsidRDefault="0046604E" w:rsidP="002570E4">
            <w:pPr>
              <w:pStyle w:val="TAL"/>
              <w:keepNext w:val="0"/>
              <w:keepLines w:val="0"/>
            </w:pPr>
          </w:p>
        </w:tc>
        <w:tc>
          <w:tcPr>
            <w:tcW w:w="1133" w:type="dxa"/>
          </w:tcPr>
          <w:p w14:paraId="6777239D" w14:textId="77777777" w:rsidR="0046604E" w:rsidRPr="005647EB" w:rsidRDefault="0046604E" w:rsidP="002570E4">
            <w:pPr>
              <w:pStyle w:val="TAL"/>
              <w:keepNext w:val="0"/>
              <w:keepLines w:val="0"/>
            </w:pPr>
          </w:p>
        </w:tc>
      </w:tr>
      <w:tr w:rsidR="0046604E" w:rsidRPr="005647EB" w14:paraId="228D3772" w14:textId="77777777" w:rsidTr="002570E4">
        <w:trPr>
          <w:jc w:val="center"/>
        </w:trPr>
        <w:tc>
          <w:tcPr>
            <w:tcW w:w="4436" w:type="dxa"/>
          </w:tcPr>
          <w:p w14:paraId="2F25DA18" w14:textId="77777777" w:rsidR="0046604E" w:rsidRPr="005647EB" w:rsidRDefault="0046604E" w:rsidP="002570E4">
            <w:pPr>
              <w:pStyle w:val="TAL"/>
              <w:keepNext w:val="0"/>
              <w:keepLines w:val="0"/>
            </w:pPr>
            <w:r w:rsidRPr="005647EB">
              <w:t>}</w:t>
            </w:r>
          </w:p>
        </w:tc>
        <w:tc>
          <w:tcPr>
            <w:tcW w:w="2485" w:type="dxa"/>
          </w:tcPr>
          <w:p w14:paraId="5A2CA95A" w14:textId="77777777" w:rsidR="0046604E" w:rsidRPr="005647EB" w:rsidRDefault="0046604E" w:rsidP="002570E4">
            <w:pPr>
              <w:pStyle w:val="TAL"/>
              <w:keepNext w:val="0"/>
              <w:keepLines w:val="0"/>
            </w:pPr>
          </w:p>
        </w:tc>
        <w:tc>
          <w:tcPr>
            <w:tcW w:w="1569" w:type="dxa"/>
          </w:tcPr>
          <w:p w14:paraId="7E69CB57" w14:textId="77777777" w:rsidR="0046604E" w:rsidRPr="005647EB" w:rsidRDefault="0046604E" w:rsidP="002570E4">
            <w:pPr>
              <w:pStyle w:val="TAL"/>
              <w:keepNext w:val="0"/>
              <w:keepLines w:val="0"/>
            </w:pPr>
          </w:p>
        </w:tc>
        <w:tc>
          <w:tcPr>
            <w:tcW w:w="1133" w:type="dxa"/>
          </w:tcPr>
          <w:p w14:paraId="3BAACD27" w14:textId="77777777" w:rsidR="0046604E" w:rsidRPr="005647EB" w:rsidRDefault="0046604E" w:rsidP="002570E4">
            <w:pPr>
              <w:pStyle w:val="TAL"/>
              <w:keepNext w:val="0"/>
              <w:keepLines w:val="0"/>
            </w:pPr>
          </w:p>
        </w:tc>
      </w:tr>
    </w:tbl>
    <w:p w14:paraId="1E94E7EF" w14:textId="77777777" w:rsidR="0046604E" w:rsidRPr="005647EB" w:rsidRDefault="0046604E" w:rsidP="002570E4">
      <w:pPr>
        <w:rPr>
          <w:rFonts w:eastAsia="MS Mincho"/>
          <w:lang w:eastAsia="ja-JP"/>
        </w:rPr>
      </w:pPr>
    </w:p>
    <w:p w14:paraId="5192754B" w14:textId="77777777" w:rsidR="0046604E" w:rsidRPr="005647EB" w:rsidRDefault="0046604E" w:rsidP="002570E4">
      <w:pPr>
        <w:pStyle w:val="TH"/>
        <w:keepNext w:val="0"/>
        <w:keepLines w:val="0"/>
      </w:pPr>
      <w:r w:rsidRPr="005647EB">
        <w:t>Table 8.3.</w:t>
      </w:r>
      <w:r w:rsidRPr="005647EB">
        <w:rPr>
          <w:rFonts w:eastAsia="MS Mincho"/>
          <w:lang w:eastAsia="ja-JP"/>
        </w:rPr>
        <w:t>5</w:t>
      </w:r>
      <w:r w:rsidRPr="005647EB">
        <w:t>.4.3-</w:t>
      </w:r>
      <w:r w:rsidR="00B54238" w:rsidRPr="005647EB">
        <w:rPr>
          <w:lang w:eastAsia="zh-CN"/>
        </w:rPr>
        <w:t>1</w:t>
      </w:r>
      <w:r w:rsidR="00B54238" w:rsidRPr="005647EB">
        <w:rPr>
          <w:rFonts w:eastAsia="MS Mincho"/>
          <w:lang w:eastAsia="ja-JP"/>
        </w:rPr>
        <w:t>5</w:t>
      </w:r>
      <w:r w:rsidRPr="005647EB">
        <w:t xml:space="preserve">: </w:t>
      </w:r>
      <w:r w:rsidRPr="005647EB">
        <w:rPr>
          <w:i/>
        </w:rPr>
        <w:t>MeasResults</w:t>
      </w:r>
      <w:r w:rsidRPr="005647EB">
        <w:t>: Additional E-UTRAN FDD - FDD Inter-frequency identification of a new CGI of E-UTRA cell using autonomous gaps with DRX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6604E" w:rsidRPr="005647EB" w14:paraId="7F6DE095" w14:textId="77777777" w:rsidTr="002570E4">
        <w:trPr>
          <w:cantSplit/>
          <w:jc w:val="center"/>
        </w:trPr>
        <w:tc>
          <w:tcPr>
            <w:tcW w:w="9536" w:type="dxa"/>
            <w:gridSpan w:val="4"/>
          </w:tcPr>
          <w:p w14:paraId="7AAAA44C" w14:textId="45175469"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Pr="005647EB">
              <w:t>[</w:t>
            </w:r>
            <w:r w:rsidRPr="005647EB">
              <w:rPr>
                <w:rFonts w:eastAsia="MS Mincho"/>
                <w:lang w:eastAsia="ja-JP"/>
              </w:rPr>
              <w:t>5</w:t>
            </w:r>
            <w:r w:rsidRPr="005647EB">
              <w:t>]</w:t>
            </w:r>
            <w:r w:rsidR="002570E4" w:rsidRPr="005647EB">
              <w:t xml:space="preserve"> </w:t>
            </w:r>
            <w:r w:rsidRPr="005647EB">
              <w:t>clause</w:t>
            </w:r>
            <w:r w:rsidR="002570E4" w:rsidRPr="005647EB">
              <w:t xml:space="preserve"> </w:t>
            </w:r>
            <w:r w:rsidRPr="005647EB">
              <w:t>6.3.5</w:t>
            </w:r>
          </w:p>
        </w:tc>
      </w:tr>
      <w:tr w:rsidR="0046604E" w:rsidRPr="005647EB" w14:paraId="359F4325" w14:textId="77777777" w:rsidTr="002570E4">
        <w:trPr>
          <w:jc w:val="center"/>
        </w:trPr>
        <w:tc>
          <w:tcPr>
            <w:tcW w:w="4436" w:type="dxa"/>
          </w:tcPr>
          <w:p w14:paraId="354DA067" w14:textId="4D9B1728"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267" w:type="dxa"/>
          </w:tcPr>
          <w:p w14:paraId="7E0F5506" w14:textId="77777777" w:rsidR="0046604E" w:rsidRPr="005647EB" w:rsidRDefault="0046604E" w:rsidP="002570E4">
            <w:pPr>
              <w:pStyle w:val="TAH"/>
              <w:keepNext w:val="0"/>
              <w:keepLines w:val="0"/>
            </w:pPr>
            <w:r w:rsidRPr="005647EB">
              <w:t>Value/remark</w:t>
            </w:r>
          </w:p>
        </w:tc>
        <w:tc>
          <w:tcPr>
            <w:tcW w:w="1700" w:type="dxa"/>
          </w:tcPr>
          <w:p w14:paraId="2D3DBD91" w14:textId="77777777" w:rsidR="0046604E" w:rsidRPr="005647EB" w:rsidRDefault="0046604E" w:rsidP="002570E4">
            <w:pPr>
              <w:pStyle w:val="TAH"/>
              <w:keepNext w:val="0"/>
              <w:keepLines w:val="0"/>
            </w:pPr>
            <w:r w:rsidRPr="005647EB">
              <w:t>Comment</w:t>
            </w:r>
          </w:p>
        </w:tc>
        <w:tc>
          <w:tcPr>
            <w:tcW w:w="1133" w:type="dxa"/>
          </w:tcPr>
          <w:p w14:paraId="349E3D37" w14:textId="77777777" w:rsidR="0046604E" w:rsidRPr="005647EB" w:rsidRDefault="0046604E" w:rsidP="002570E4">
            <w:pPr>
              <w:pStyle w:val="TAH"/>
              <w:keepNext w:val="0"/>
              <w:keepLines w:val="0"/>
            </w:pPr>
            <w:r w:rsidRPr="005647EB">
              <w:t>Condition</w:t>
            </w:r>
          </w:p>
        </w:tc>
      </w:tr>
      <w:tr w:rsidR="0046604E" w:rsidRPr="005647EB" w14:paraId="1A8349AC" w14:textId="77777777" w:rsidTr="002570E4">
        <w:trPr>
          <w:jc w:val="center"/>
        </w:trPr>
        <w:tc>
          <w:tcPr>
            <w:tcW w:w="4436" w:type="dxa"/>
          </w:tcPr>
          <w:p w14:paraId="39DFA5F4" w14:textId="3FD4618D" w:rsidR="0046604E" w:rsidRPr="005647EB" w:rsidRDefault="002570E4" w:rsidP="002570E4">
            <w:pPr>
              <w:pStyle w:val="TAL"/>
              <w:keepNext w:val="0"/>
              <w:keepLines w:val="0"/>
            </w:pPr>
            <w:r w:rsidRPr="005647EB">
              <w:t xml:space="preserve"> </w:t>
            </w:r>
            <w:r w:rsidR="0046604E" w:rsidRPr="005647EB">
              <w:t>MeasResults</w:t>
            </w:r>
            <w:r w:rsidRPr="005647EB">
              <w:t xml:space="preserve"> </w:t>
            </w:r>
            <w:r w:rsidR="0046604E" w:rsidRPr="005647EB">
              <w:t>::=</w:t>
            </w:r>
            <w:r w:rsidRPr="005647EB">
              <w:t xml:space="preserve"> </w:t>
            </w:r>
            <w:r w:rsidR="0046604E" w:rsidRPr="005647EB">
              <w:t>SEQUENCE</w:t>
            </w:r>
            <w:r w:rsidRPr="005647EB">
              <w:t xml:space="preserve"> </w:t>
            </w:r>
            <w:r w:rsidR="0046604E" w:rsidRPr="005647EB">
              <w:t>{</w:t>
            </w:r>
          </w:p>
        </w:tc>
        <w:tc>
          <w:tcPr>
            <w:tcW w:w="2267" w:type="dxa"/>
          </w:tcPr>
          <w:p w14:paraId="53EE4E5E" w14:textId="77777777" w:rsidR="0046604E" w:rsidRPr="005647EB" w:rsidRDefault="0046604E" w:rsidP="002570E4">
            <w:pPr>
              <w:pStyle w:val="TAL"/>
              <w:keepNext w:val="0"/>
              <w:keepLines w:val="0"/>
            </w:pPr>
          </w:p>
        </w:tc>
        <w:tc>
          <w:tcPr>
            <w:tcW w:w="1700" w:type="dxa"/>
          </w:tcPr>
          <w:p w14:paraId="784145FC" w14:textId="77777777" w:rsidR="0046604E" w:rsidRPr="005647EB" w:rsidRDefault="0046604E" w:rsidP="002570E4">
            <w:pPr>
              <w:pStyle w:val="TAL"/>
              <w:keepNext w:val="0"/>
              <w:keepLines w:val="0"/>
            </w:pPr>
          </w:p>
        </w:tc>
        <w:tc>
          <w:tcPr>
            <w:tcW w:w="1133" w:type="dxa"/>
          </w:tcPr>
          <w:p w14:paraId="7B26CC94" w14:textId="77777777" w:rsidR="0046604E" w:rsidRPr="005647EB" w:rsidRDefault="0046604E" w:rsidP="002570E4">
            <w:pPr>
              <w:pStyle w:val="TAL"/>
              <w:keepNext w:val="0"/>
              <w:keepLines w:val="0"/>
            </w:pPr>
          </w:p>
        </w:tc>
      </w:tr>
      <w:tr w:rsidR="0046604E" w:rsidRPr="005647EB" w14:paraId="76D15B57" w14:textId="77777777" w:rsidTr="002570E4">
        <w:trPr>
          <w:jc w:val="center"/>
        </w:trPr>
        <w:tc>
          <w:tcPr>
            <w:tcW w:w="4436" w:type="dxa"/>
          </w:tcPr>
          <w:p w14:paraId="39AE015C" w14:textId="738FDF6C" w:rsidR="0046604E" w:rsidRPr="005647EB" w:rsidRDefault="002570E4" w:rsidP="002570E4">
            <w:pPr>
              <w:pStyle w:val="TAL"/>
              <w:keepNext w:val="0"/>
              <w:keepLines w:val="0"/>
            </w:pPr>
            <w:r w:rsidRPr="005647EB">
              <w:t xml:space="preserve">   </w:t>
            </w:r>
            <w:r w:rsidR="0046604E" w:rsidRPr="005647EB">
              <w:t>measId</w:t>
            </w:r>
          </w:p>
        </w:tc>
        <w:tc>
          <w:tcPr>
            <w:tcW w:w="2267" w:type="dxa"/>
          </w:tcPr>
          <w:p w14:paraId="6376F0E6"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700" w:type="dxa"/>
          </w:tcPr>
          <w:p w14:paraId="65049686" w14:textId="640658C2" w:rsidR="0046604E" w:rsidRPr="005647EB" w:rsidRDefault="0046604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7C0F6CE4" w14:textId="77777777" w:rsidR="0046604E" w:rsidRPr="005647EB" w:rsidRDefault="0046604E" w:rsidP="002570E4">
            <w:pPr>
              <w:pStyle w:val="TAL"/>
              <w:keepNext w:val="0"/>
              <w:keepLines w:val="0"/>
            </w:pPr>
          </w:p>
        </w:tc>
      </w:tr>
      <w:tr w:rsidR="0046604E" w:rsidRPr="005647EB" w14:paraId="1FEE99A8" w14:textId="77777777" w:rsidTr="002570E4">
        <w:trPr>
          <w:jc w:val="center"/>
        </w:trPr>
        <w:tc>
          <w:tcPr>
            <w:tcW w:w="4436" w:type="dxa"/>
          </w:tcPr>
          <w:p w14:paraId="58AA03D4" w14:textId="04F15D37" w:rsidR="0046604E" w:rsidRPr="005647EB" w:rsidRDefault="002570E4" w:rsidP="002570E4">
            <w:pPr>
              <w:pStyle w:val="TAL"/>
              <w:keepNext w:val="0"/>
              <w:keepLines w:val="0"/>
            </w:pPr>
            <w:r w:rsidRPr="005647EB">
              <w:t xml:space="preserve">   </w:t>
            </w:r>
            <w:r w:rsidR="0046604E" w:rsidRPr="005647EB">
              <w:t>measResult</w:t>
            </w:r>
            <w:r w:rsidR="0046604E" w:rsidRPr="005647EB">
              <w:rPr>
                <w:lang w:eastAsia="ja-JP"/>
              </w:rPr>
              <w:t>Serv</w:t>
            </w:r>
            <w:r w:rsidR="0046604E" w:rsidRPr="005647EB">
              <w:rPr>
                <w:lang w:eastAsia="zh-CN"/>
              </w:rPr>
              <w:t>Cell</w:t>
            </w:r>
            <w:r w:rsidRPr="005647EB">
              <w:t xml:space="preserve"> </w:t>
            </w:r>
            <w:r w:rsidR="0046604E" w:rsidRPr="005647EB">
              <w:t>SEQUENCE</w:t>
            </w:r>
            <w:r w:rsidRPr="005647EB">
              <w:t xml:space="preserve"> </w:t>
            </w:r>
            <w:r w:rsidR="0046604E" w:rsidRPr="005647EB">
              <w:t>{</w:t>
            </w:r>
          </w:p>
        </w:tc>
        <w:tc>
          <w:tcPr>
            <w:tcW w:w="2267" w:type="dxa"/>
          </w:tcPr>
          <w:p w14:paraId="0D61B329" w14:textId="77777777" w:rsidR="0046604E" w:rsidRPr="005647EB" w:rsidRDefault="0046604E" w:rsidP="002570E4">
            <w:pPr>
              <w:pStyle w:val="TAL"/>
              <w:keepNext w:val="0"/>
              <w:keepLines w:val="0"/>
            </w:pPr>
          </w:p>
        </w:tc>
        <w:tc>
          <w:tcPr>
            <w:tcW w:w="1700" w:type="dxa"/>
          </w:tcPr>
          <w:p w14:paraId="7822E8E2" w14:textId="77777777" w:rsidR="0046604E" w:rsidRPr="005647EB" w:rsidRDefault="0046604E" w:rsidP="002570E4">
            <w:pPr>
              <w:pStyle w:val="TAL"/>
              <w:keepNext w:val="0"/>
              <w:keepLines w:val="0"/>
            </w:pPr>
          </w:p>
        </w:tc>
        <w:tc>
          <w:tcPr>
            <w:tcW w:w="1133" w:type="dxa"/>
          </w:tcPr>
          <w:p w14:paraId="6E4D20C2" w14:textId="77777777" w:rsidR="0046604E" w:rsidRPr="005647EB" w:rsidRDefault="0046604E" w:rsidP="002570E4">
            <w:pPr>
              <w:pStyle w:val="TAL"/>
              <w:keepNext w:val="0"/>
              <w:keepLines w:val="0"/>
            </w:pPr>
          </w:p>
        </w:tc>
      </w:tr>
      <w:tr w:rsidR="0046604E" w:rsidRPr="005647EB" w14:paraId="6A0B94A7" w14:textId="77777777" w:rsidTr="002570E4">
        <w:trPr>
          <w:jc w:val="center"/>
        </w:trPr>
        <w:tc>
          <w:tcPr>
            <w:tcW w:w="4436" w:type="dxa"/>
          </w:tcPr>
          <w:p w14:paraId="1F897A28" w14:textId="123726AB" w:rsidR="0046604E" w:rsidRPr="005647EB" w:rsidRDefault="002570E4" w:rsidP="002570E4">
            <w:pPr>
              <w:pStyle w:val="TAL"/>
              <w:keepNext w:val="0"/>
              <w:keepLines w:val="0"/>
            </w:pPr>
            <w:r w:rsidRPr="005647EB">
              <w:t xml:space="preserve">     </w:t>
            </w:r>
            <w:r w:rsidR="0046604E" w:rsidRPr="005647EB">
              <w:t>rsrpResult</w:t>
            </w:r>
          </w:p>
        </w:tc>
        <w:tc>
          <w:tcPr>
            <w:tcW w:w="2267" w:type="dxa"/>
          </w:tcPr>
          <w:p w14:paraId="782005E1" w14:textId="77777777" w:rsidR="0046604E" w:rsidRPr="005647EB" w:rsidRDefault="0046604E" w:rsidP="002570E4">
            <w:pPr>
              <w:pStyle w:val="TAL"/>
              <w:keepNext w:val="0"/>
              <w:keepLines w:val="0"/>
            </w:pPr>
          </w:p>
        </w:tc>
        <w:tc>
          <w:tcPr>
            <w:tcW w:w="1700" w:type="dxa"/>
          </w:tcPr>
          <w:p w14:paraId="7F8E6F29" w14:textId="6AF8BC27"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64B83CA" w14:textId="77777777" w:rsidR="0046604E" w:rsidRPr="005647EB" w:rsidRDefault="0046604E" w:rsidP="002570E4">
            <w:pPr>
              <w:pStyle w:val="TAL"/>
              <w:keepNext w:val="0"/>
              <w:keepLines w:val="0"/>
            </w:pPr>
          </w:p>
        </w:tc>
      </w:tr>
      <w:tr w:rsidR="0046604E" w:rsidRPr="005647EB" w14:paraId="44CE6DB0" w14:textId="77777777" w:rsidTr="002570E4">
        <w:trPr>
          <w:jc w:val="center"/>
        </w:trPr>
        <w:tc>
          <w:tcPr>
            <w:tcW w:w="4436" w:type="dxa"/>
          </w:tcPr>
          <w:p w14:paraId="5952B451" w14:textId="166006CA" w:rsidR="0046604E" w:rsidRPr="005647EB" w:rsidRDefault="002570E4" w:rsidP="002570E4">
            <w:pPr>
              <w:pStyle w:val="TAL"/>
              <w:keepNext w:val="0"/>
              <w:keepLines w:val="0"/>
            </w:pPr>
            <w:r w:rsidRPr="005647EB">
              <w:t xml:space="preserve">     </w:t>
            </w:r>
            <w:r w:rsidR="0046604E" w:rsidRPr="005647EB">
              <w:t>rsrqResult</w:t>
            </w:r>
          </w:p>
        </w:tc>
        <w:tc>
          <w:tcPr>
            <w:tcW w:w="2267" w:type="dxa"/>
          </w:tcPr>
          <w:p w14:paraId="54DC659C" w14:textId="77777777" w:rsidR="0046604E" w:rsidRPr="005647EB" w:rsidRDefault="0046604E" w:rsidP="002570E4">
            <w:pPr>
              <w:pStyle w:val="TAL"/>
              <w:keepNext w:val="0"/>
              <w:keepLines w:val="0"/>
            </w:pPr>
          </w:p>
        </w:tc>
        <w:tc>
          <w:tcPr>
            <w:tcW w:w="1700" w:type="dxa"/>
          </w:tcPr>
          <w:p w14:paraId="2632F7E0" w14:textId="7F48A038"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C5C1CED" w14:textId="77777777" w:rsidR="0046604E" w:rsidRPr="005647EB" w:rsidRDefault="0046604E" w:rsidP="002570E4">
            <w:pPr>
              <w:pStyle w:val="TAL"/>
              <w:keepNext w:val="0"/>
              <w:keepLines w:val="0"/>
            </w:pPr>
          </w:p>
        </w:tc>
      </w:tr>
      <w:tr w:rsidR="0046604E" w:rsidRPr="005647EB" w14:paraId="50656077" w14:textId="77777777" w:rsidTr="002570E4">
        <w:trPr>
          <w:jc w:val="center"/>
        </w:trPr>
        <w:tc>
          <w:tcPr>
            <w:tcW w:w="4436" w:type="dxa"/>
          </w:tcPr>
          <w:p w14:paraId="3E52DE9E" w14:textId="409BF221" w:rsidR="0046604E" w:rsidRPr="005647EB" w:rsidRDefault="002570E4" w:rsidP="002570E4">
            <w:pPr>
              <w:pStyle w:val="TAL"/>
              <w:keepNext w:val="0"/>
              <w:keepLines w:val="0"/>
            </w:pPr>
            <w:r w:rsidRPr="005647EB">
              <w:t xml:space="preserve">   </w:t>
            </w:r>
            <w:r w:rsidR="0046604E" w:rsidRPr="005647EB">
              <w:t>}</w:t>
            </w:r>
          </w:p>
        </w:tc>
        <w:tc>
          <w:tcPr>
            <w:tcW w:w="2267" w:type="dxa"/>
          </w:tcPr>
          <w:p w14:paraId="0C331989" w14:textId="77777777" w:rsidR="0046604E" w:rsidRPr="005647EB" w:rsidRDefault="0046604E" w:rsidP="002570E4">
            <w:pPr>
              <w:pStyle w:val="TAL"/>
              <w:keepNext w:val="0"/>
              <w:keepLines w:val="0"/>
            </w:pPr>
          </w:p>
        </w:tc>
        <w:tc>
          <w:tcPr>
            <w:tcW w:w="1700" w:type="dxa"/>
          </w:tcPr>
          <w:p w14:paraId="1F6750D9" w14:textId="77777777" w:rsidR="0046604E" w:rsidRPr="005647EB" w:rsidRDefault="0046604E" w:rsidP="002570E4">
            <w:pPr>
              <w:pStyle w:val="TAL"/>
              <w:keepNext w:val="0"/>
              <w:keepLines w:val="0"/>
            </w:pPr>
          </w:p>
        </w:tc>
        <w:tc>
          <w:tcPr>
            <w:tcW w:w="1133" w:type="dxa"/>
          </w:tcPr>
          <w:p w14:paraId="59955186" w14:textId="77777777" w:rsidR="0046604E" w:rsidRPr="005647EB" w:rsidRDefault="0046604E" w:rsidP="002570E4">
            <w:pPr>
              <w:pStyle w:val="TAL"/>
              <w:keepNext w:val="0"/>
              <w:keepLines w:val="0"/>
            </w:pPr>
          </w:p>
        </w:tc>
      </w:tr>
      <w:tr w:rsidR="0046604E" w:rsidRPr="005647EB" w14:paraId="5E2A9AF5" w14:textId="77777777" w:rsidTr="002570E4">
        <w:trPr>
          <w:jc w:val="center"/>
        </w:trPr>
        <w:tc>
          <w:tcPr>
            <w:tcW w:w="4436" w:type="dxa"/>
          </w:tcPr>
          <w:p w14:paraId="5C328674" w14:textId="0F512917" w:rsidR="0046604E" w:rsidRPr="005647EB" w:rsidRDefault="002570E4" w:rsidP="002570E4">
            <w:pPr>
              <w:pStyle w:val="TAL"/>
              <w:keepNext w:val="0"/>
              <w:keepLines w:val="0"/>
            </w:pPr>
            <w:r w:rsidRPr="005647EB">
              <w:t xml:space="preserve">   </w:t>
            </w:r>
            <w:r w:rsidR="0046604E" w:rsidRPr="005647EB">
              <w:rPr>
                <w:lang w:eastAsia="zh-CN"/>
              </w:rPr>
              <w:t>measResultNeighCells</w:t>
            </w:r>
            <w:r w:rsidRPr="005647EB">
              <w:t xml:space="preserve"> </w:t>
            </w:r>
            <w:r w:rsidR="0046604E" w:rsidRPr="005647EB">
              <w:t>CHOICE</w:t>
            </w:r>
            <w:r w:rsidRPr="005647EB">
              <w:t xml:space="preserve"> </w:t>
            </w:r>
            <w:r w:rsidR="0046604E" w:rsidRPr="005647EB">
              <w:t>{</w:t>
            </w:r>
          </w:p>
        </w:tc>
        <w:tc>
          <w:tcPr>
            <w:tcW w:w="2267" w:type="dxa"/>
          </w:tcPr>
          <w:p w14:paraId="195CE616" w14:textId="77777777" w:rsidR="0046604E" w:rsidRPr="005647EB" w:rsidRDefault="0046604E" w:rsidP="002570E4">
            <w:pPr>
              <w:pStyle w:val="TAL"/>
              <w:keepNext w:val="0"/>
              <w:keepLines w:val="0"/>
            </w:pPr>
          </w:p>
        </w:tc>
        <w:tc>
          <w:tcPr>
            <w:tcW w:w="1700" w:type="dxa"/>
          </w:tcPr>
          <w:p w14:paraId="1BF39A95" w14:textId="77777777" w:rsidR="0046604E" w:rsidRPr="005647EB" w:rsidRDefault="0046604E" w:rsidP="002570E4">
            <w:pPr>
              <w:pStyle w:val="TAL"/>
              <w:keepNext w:val="0"/>
              <w:keepLines w:val="0"/>
            </w:pPr>
          </w:p>
        </w:tc>
        <w:tc>
          <w:tcPr>
            <w:tcW w:w="1133" w:type="dxa"/>
          </w:tcPr>
          <w:p w14:paraId="6B7E0FA2" w14:textId="77777777" w:rsidR="0046604E" w:rsidRPr="005647EB" w:rsidRDefault="0046604E" w:rsidP="002570E4">
            <w:pPr>
              <w:pStyle w:val="TAL"/>
              <w:keepNext w:val="0"/>
              <w:keepLines w:val="0"/>
            </w:pPr>
          </w:p>
        </w:tc>
      </w:tr>
      <w:tr w:rsidR="0046604E" w:rsidRPr="005647EB" w14:paraId="114A05CC" w14:textId="77777777" w:rsidTr="002570E4">
        <w:trPr>
          <w:jc w:val="center"/>
        </w:trPr>
        <w:tc>
          <w:tcPr>
            <w:tcW w:w="4436" w:type="dxa"/>
          </w:tcPr>
          <w:p w14:paraId="2387926E" w14:textId="640F0B09" w:rsidR="0046604E" w:rsidRPr="005647EB" w:rsidRDefault="002570E4" w:rsidP="002570E4">
            <w:pPr>
              <w:pStyle w:val="TAL"/>
              <w:keepNext w:val="0"/>
              <w:keepLines w:val="0"/>
            </w:pPr>
            <w:r w:rsidRPr="005647EB">
              <w:t xml:space="preserve">      </w:t>
            </w:r>
            <w:r w:rsidR="0046604E" w:rsidRPr="005647EB">
              <w:t>measResultListEUTRA</w:t>
            </w:r>
          </w:p>
        </w:tc>
        <w:tc>
          <w:tcPr>
            <w:tcW w:w="2267" w:type="dxa"/>
          </w:tcPr>
          <w:p w14:paraId="23094F3E" w14:textId="77777777" w:rsidR="0046604E" w:rsidRPr="005647EB" w:rsidRDefault="0046604E" w:rsidP="002570E4">
            <w:pPr>
              <w:pStyle w:val="TAL"/>
              <w:keepNext w:val="0"/>
              <w:keepLines w:val="0"/>
            </w:pPr>
            <w:r w:rsidRPr="005647EB">
              <w:t>MeasResultListEUTRA</w:t>
            </w:r>
          </w:p>
        </w:tc>
        <w:tc>
          <w:tcPr>
            <w:tcW w:w="1700" w:type="dxa"/>
          </w:tcPr>
          <w:p w14:paraId="3731C9BA" w14:textId="77777777" w:rsidR="0046604E" w:rsidRPr="005647EB" w:rsidRDefault="0046604E" w:rsidP="002570E4">
            <w:pPr>
              <w:pStyle w:val="TAL"/>
              <w:keepNext w:val="0"/>
              <w:keepLines w:val="0"/>
            </w:pPr>
          </w:p>
        </w:tc>
        <w:tc>
          <w:tcPr>
            <w:tcW w:w="1133" w:type="dxa"/>
          </w:tcPr>
          <w:p w14:paraId="0C14B3FF" w14:textId="77777777" w:rsidR="0046604E" w:rsidRPr="005647EB" w:rsidRDefault="0046604E" w:rsidP="002570E4">
            <w:pPr>
              <w:pStyle w:val="TAL"/>
              <w:keepNext w:val="0"/>
              <w:keepLines w:val="0"/>
            </w:pPr>
          </w:p>
        </w:tc>
      </w:tr>
      <w:tr w:rsidR="0046604E" w:rsidRPr="005647EB" w14:paraId="78D79B07" w14:textId="77777777" w:rsidTr="002570E4">
        <w:trPr>
          <w:jc w:val="center"/>
        </w:trPr>
        <w:tc>
          <w:tcPr>
            <w:tcW w:w="4436" w:type="dxa"/>
          </w:tcPr>
          <w:p w14:paraId="5FCD1383" w14:textId="2719A1E9" w:rsidR="0046604E" w:rsidRPr="005647EB" w:rsidRDefault="002570E4" w:rsidP="002570E4">
            <w:pPr>
              <w:pStyle w:val="TAL"/>
              <w:keepNext w:val="0"/>
              <w:keepLines w:val="0"/>
            </w:pPr>
            <w:r w:rsidRPr="005647EB">
              <w:t xml:space="preserve">   </w:t>
            </w:r>
            <w:r w:rsidR="0046604E" w:rsidRPr="005647EB">
              <w:t>}</w:t>
            </w:r>
          </w:p>
        </w:tc>
        <w:tc>
          <w:tcPr>
            <w:tcW w:w="2267" w:type="dxa"/>
          </w:tcPr>
          <w:p w14:paraId="59726F77" w14:textId="77777777" w:rsidR="0046604E" w:rsidRPr="005647EB" w:rsidRDefault="0046604E" w:rsidP="002570E4">
            <w:pPr>
              <w:pStyle w:val="TAL"/>
              <w:keepNext w:val="0"/>
              <w:keepLines w:val="0"/>
            </w:pPr>
          </w:p>
        </w:tc>
        <w:tc>
          <w:tcPr>
            <w:tcW w:w="1700" w:type="dxa"/>
          </w:tcPr>
          <w:p w14:paraId="162B1122" w14:textId="77777777" w:rsidR="0046604E" w:rsidRPr="005647EB" w:rsidRDefault="0046604E" w:rsidP="002570E4">
            <w:pPr>
              <w:pStyle w:val="TAL"/>
              <w:keepNext w:val="0"/>
              <w:keepLines w:val="0"/>
            </w:pPr>
          </w:p>
        </w:tc>
        <w:tc>
          <w:tcPr>
            <w:tcW w:w="1133" w:type="dxa"/>
          </w:tcPr>
          <w:p w14:paraId="0D3D0438" w14:textId="77777777" w:rsidR="0046604E" w:rsidRPr="005647EB" w:rsidRDefault="0046604E" w:rsidP="002570E4">
            <w:pPr>
              <w:pStyle w:val="TAL"/>
              <w:keepNext w:val="0"/>
              <w:keepLines w:val="0"/>
            </w:pPr>
          </w:p>
        </w:tc>
      </w:tr>
      <w:tr w:rsidR="0046604E" w:rsidRPr="005647EB" w14:paraId="522874ED" w14:textId="77777777" w:rsidTr="002570E4">
        <w:trPr>
          <w:jc w:val="center"/>
        </w:trPr>
        <w:tc>
          <w:tcPr>
            <w:tcW w:w="4436" w:type="dxa"/>
          </w:tcPr>
          <w:p w14:paraId="02634EB6" w14:textId="77777777" w:rsidR="0046604E" w:rsidRPr="005647EB" w:rsidRDefault="0046604E" w:rsidP="002570E4">
            <w:pPr>
              <w:pStyle w:val="TAL"/>
              <w:keepNext w:val="0"/>
              <w:keepLines w:val="0"/>
            </w:pPr>
            <w:r w:rsidRPr="005647EB">
              <w:t>}</w:t>
            </w:r>
          </w:p>
        </w:tc>
        <w:tc>
          <w:tcPr>
            <w:tcW w:w="2267" w:type="dxa"/>
          </w:tcPr>
          <w:p w14:paraId="36CF56A3" w14:textId="77777777" w:rsidR="0046604E" w:rsidRPr="005647EB" w:rsidRDefault="0046604E" w:rsidP="002570E4">
            <w:pPr>
              <w:pStyle w:val="TAL"/>
              <w:keepNext w:val="0"/>
              <w:keepLines w:val="0"/>
            </w:pPr>
          </w:p>
        </w:tc>
        <w:tc>
          <w:tcPr>
            <w:tcW w:w="1700" w:type="dxa"/>
          </w:tcPr>
          <w:p w14:paraId="4B3B7FBC" w14:textId="77777777" w:rsidR="0046604E" w:rsidRPr="005647EB" w:rsidRDefault="0046604E" w:rsidP="002570E4">
            <w:pPr>
              <w:pStyle w:val="TAL"/>
              <w:keepNext w:val="0"/>
              <w:keepLines w:val="0"/>
            </w:pPr>
          </w:p>
        </w:tc>
        <w:tc>
          <w:tcPr>
            <w:tcW w:w="1133" w:type="dxa"/>
          </w:tcPr>
          <w:p w14:paraId="44A03BF1" w14:textId="77777777" w:rsidR="0046604E" w:rsidRPr="005647EB" w:rsidRDefault="0046604E" w:rsidP="002570E4">
            <w:pPr>
              <w:pStyle w:val="TAL"/>
              <w:keepNext w:val="0"/>
              <w:keepLines w:val="0"/>
            </w:pPr>
          </w:p>
        </w:tc>
      </w:tr>
    </w:tbl>
    <w:p w14:paraId="751A82E8" w14:textId="77777777" w:rsidR="0046604E" w:rsidRPr="005647EB" w:rsidRDefault="0046604E" w:rsidP="002570E4">
      <w:pPr>
        <w:rPr>
          <w:lang w:eastAsia="zh-CN"/>
        </w:rPr>
      </w:pPr>
    </w:p>
    <w:p w14:paraId="151D042E" w14:textId="77777777" w:rsidR="00123ECE" w:rsidRPr="005647EB" w:rsidRDefault="00123ECE" w:rsidP="002570E4">
      <w:pPr>
        <w:pStyle w:val="Heading4"/>
        <w:keepNext w:val="0"/>
        <w:keepLines w:val="0"/>
      </w:pPr>
      <w:r w:rsidRPr="005647EB">
        <w:lastRenderedPageBreak/>
        <w:t>8.</w:t>
      </w:r>
      <w:r w:rsidRPr="005647EB">
        <w:rPr>
          <w:lang w:eastAsia="zh-CN"/>
        </w:rPr>
        <w:t>3</w:t>
      </w:r>
      <w:r w:rsidRPr="005647EB">
        <w:t>.</w:t>
      </w:r>
      <w:r w:rsidRPr="005647EB">
        <w:rPr>
          <w:lang w:eastAsia="zh-CN"/>
        </w:rPr>
        <w:t>5</w:t>
      </w:r>
      <w:r w:rsidRPr="005647EB">
        <w:t>.5</w:t>
      </w:r>
      <w:r w:rsidRPr="005647EB">
        <w:tab/>
        <w:t>Test requirement</w:t>
      </w:r>
    </w:p>
    <w:p w14:paraId="153622F8" w14:textId="77777777" w:rsidR="00123ECE" w:rsidRPr="005647EB" w:rsidRDefault="00123ECE" w:rsidP="002570E4">
      <w:pPr>
        <w:rPr>
          <w:lang w:eastAsia="zh-CN"/>
        </w:rPr>
      </w:pPr>
      <w:r w:rsidRPr="005647EB">
        <w:t>Tables 8.</w:t>
      </w:r>
      <w:r w:rsidRPr="005647EB">
        <w:rPr>
          <w:lang w:eastAsia="zh-CN"/>
        </w:rPr>
        <w:t>3</w:t>
      </w:r>
      <w:r w:rsidRPr="005647EB">
        <w:t>.</w:t>
      </w:r>
      <w:r w:rsidRPr="005647EB">
        <w:rPr>
          <w:lang w:eastAsia="zh-CN"/>
        </w:rPr>
        <w:t>5</w:t>
      </w:r>
      <w:r w:rsidRPr="005647EB">
        <w:t>.4.1-1</w:t>
      </w:r>
      <w:r w:rsidRPr="005647EB">
        <w:rPr>
          <w:lang w:eastAsia="zh-CN"/>
        </w:rPr>
        <w:t>,</w:t>
      </w:r>
      <w:r w:rsidRPr="005647EB">
        <w:t xml:space="preserve"> 8.</w:t>
      </w:r>
      <w:r w:rsidRPr="005647EB">
        <w:rPr>
          <w:lang w:eastAsia="zh-CN"/>
        </w:rPr>
        <w:t>3</w:t>
      </w:r>
      <w:r w:rsidRPr="005647EB">
        <w:t>.</w:t>
      </w:r>
      <w:r w:rsidRPr="005647EB">
        <w:rPr>
          <w:lang w:eastAsia="zh-CN"/>
        </w:rPr>
        <w:t>5</w:t>
      </w:r>
      <w:r w:rsidRPr="005647EB">
        <w:t>.5-</w:t>
      </w:r>
      <w:r w:rsidRPr="005647EB">
        <w:rPr>
          <w:lang w:eastAsia="zh-CN"/>
        </w:rPr>
        <w:t xml:space="preserve">2 and </w:t>
      </w:r>
      <w:r w:rsidRPr="005647EB">
        <w:t>8.</w:t>
      </w:r>
      <w:r w:rsidRPr="005647EB">
        <w:rPr>
          <w:lang w:eastAsia="zh-CN"/>
        </w:rPr>
        <w:t>3</w:t>
      </w:r>
      <w:r w:rsidRPr="005647EB">
        <w:t>.</w:t>
      </w:r>
      <w:r w:rsidRPr="005647EB">
        <w:rPr>
          <w:lang w:eastAsia="zh-CN"/>
        </w:rPr>
        <w:t>5</w:t>
      </w:r>
      <w:r w:rsidRPr="005647EB">
        <w:t>.5-</w:t>
      </w:r>
      <w:r w:rsidRPr="005647EB">
        <w:rPr>
          <w:lang w:eastAsia="zh-CN"/>
        </w:rPr>
        <w:t>3</w:t>
      </w:r>
      <w:r w:rsidRPr="005647EB">
        <w:t xml:space="preserve"> define the primary level settings including test tolerances for E-UTRAN FDD - FDD Int</w:t>
      </w:r>
      <w:r w:rsidRPr="005647EB">
        <w:rPr>
          <w:lang w:eastAsia="zh-CN"/>
        </w:rPr>
        <w:t>er</w:t>
      </w:r>
      <w:r w:rsidRPr="005647EB">
        <w:t>-frequency identification of a new CGI of E-UTRA cell using autonomous gaps</w:t>
      </w:r>
      <w:r w:rsidRPr="005647EB">
        <w:rPr>
          <w:lang w:eastAsia="zh-CN"/>
        </w:rPr>
        <w:t xml:space="preserve"> when DRX is used test.</w:t>
      </w:r>
    </w:p>
    <w:p w14:paraId="58E837CB" w14:textId="77777777" w:rsidR="00123ECE" w:rsidRPr="005647EB" w:rsidRDefault="00123ECE" w:rsidP="002570E4">
      <w:pPr>
        <w:pStyle w:val="TH"/>
        <w:keepNext w:val="0"/>
        <w:keepLines w:val="0"/>
        <w:rPr>
          <w:lang w:eastAsia="zh-CN"/>
        </w:rPr>
      </w:pPr>
      <w:r w:rsidRPr="005647EB">
        <w:t>Table 8.</w:t>
      </w:r>
      <w:r w:rsidRPr="005647EB">
        <w:rPr>
          <w:lang w:eastAsia="zh-CN"/>
        </w:rPr>
        <w:t>3</w:t>
      </w:r>
      <w:r w:rsidRPr="005647EB">
        <w:t>.</w:t>
      </w:r>
      <w:r w:rsidRPr="005647EB">
        <w:rPr>
          <w:lang w:eastAsia="zh-CN"/>
        </w:rPr>
        <w:t>5</w:t>
      </w:r>
      <w:r w:rsidRPr="005647EB">
        <w:t>.5-1: Cell Specific Test requirement Parameters for E-UTRAN FDD - FDD Int</w:t>
      </w:r>
      <w:r w:rsidRPr="005647EB">
        <w:rPr>
          <w:lang w:eastAsia="zh-CN"/>
        </w:rPr>
        <w:t>er</w:t>
      </w:r>
      <w:r w:rsidRPr="005647EB">
        <w:t>-frequency identification of a new CGI of E-UTRA cell using autonomous gaps</w:t>
      </w:r>
      <w:r w:rsidRPr="005647EB">
        <w:rPr>
          <w:lang w:eastAsia="zh-CN"/>
        </w:rPr>
        <w:t xml:space="preserve"> with DRX</w:t>
      </w:r>
    </w:p>
    <w:tbl>
      <w:tblPr>
        <w:tblW w:w="4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77"/>
        <w:gridCol w:w="1447"/>
        <w:gridCol w:w="966"/>
        <w:gridCol w:w="966"/>
        <w:gridCol w:w="968"/>
        <w:gridCol w:w="933"/>
        <w:gridCol w:w="962"/>
        <w:gridCol w:w="962"/>
      </w:tblGrid>
      <w:tr w:rsidR="00123ECE" w:rsidRPr="005647EB" w14:paraId="659567E3" w14:textId="77777777" w:rsidTr="002570E4">
        <w:trPr>
          <w:cantSplit/>
          <w:jc w:val="center"/>
        </w:trPr>
        <w:tc>
          <w:tcPr>
            <w:tcW w:w="1241" w:type="pct"/>
            <w:vMerge w:val="restart"/>
            <w:tcBorders>
              <w:top w:val="single" w:sz="4" w:space="0" w:color="auto"/>
              <w:left w:val="single" w:sz="4" w:space="0" w:color="auto"/>
            </w:tcBorders>
          </w:tcPr>
          <w:p w14:paraId="5FB14D52" w14:textId="77777777" w:rsidR="00123ECE" w:rsidRPr="005647EB" w:rsidRDefault="00123ECE" w:rsidP="002570E4">
            <w:pPr>
              <w:pStyle w:val="TAH"/>
              <w:keepNext w:val="0"/>
              <w:keepLines w:val="0"/>
              <w:rPr>
                <w:rFonts w:cs="v4.2.0"/>
              </w:rPr>
            </w:pPr>
            <w:r w:rsidRPr="005647EB">
              <w:rPr>
                <w:rFonts w:cs="v4.2.0"/>
              </w:rPr>
              <w:t>Parameter</w:t>
            </w:r>
          </w:p>
        </w:tc>
        <w:tc>
          <w:tcPr>
            <w:tcW w:w="755" w:type="pct"/>
            <w:vMerge w:val="restart"/>
            <w:tcBorders>
              <w:top w:val="single" w:sz="4" w:space="0" w:color="auto"/>
            </w:tcBorders>
          </w:tcPr>
          <w:p w14:paraId="2FF0362E" w14:textId="77777777" w:rsidR="00123ECE" w:rsidRPr="005647EB" w:rsidRDefault="00123ECE" w:rsidP="002570E4">
            <w:pPr>
              <w:pStyle w:val="TAH"/>
              <w:keepNext w:val="0"/>
              <w:keepLines w:val="0"/>
              <w:rPr>
                <w:rFonts w:cs="v4.2.0"/>
              </w:rPr>
            </w:pPr>
            <w:r w:rsidRPr="005647EB">
              <w:rPr>
                <w:rFonts w:cs="v4.2.0"/>
              </w:rPr>
              <w:t>Unit</w:t>
            </w:r>
          </w:p>
        </w:tc>
        <w:tc>
          <w:tcPr>
            <w:tcW w:w="1513" w:type="pct"/>
            <w:gridSpan w:val="3"/>
            <w:tcBorders>
              <w:top w:val="single" w:sz="4" w:space="0" w:color="auto"/>
            </w:tcBorders>
          </w:tcPr>
          <w:p w14:paraId="2D5B5210" w14:textId="4E23FF86"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1492" w:type="pct"/>
            <w:gridSpan w:val="3"/>
            <w:tcBorders>
              <w:top w:val="single" w:sz="4" w:space="0" w:color="auto"/>
              <w:right w:val="single" w:sz="4" w:space="0" w:color="auto"/>
            </w:tcBorders>
          </w:tcPr>
          <w:p w14:paraId="2367F101" w14:textId="086D076E"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5EA9220D" w14:textId="77777777" w:rsidTr="002570E4">
        <w:trPr>
          <w:cantSplit/>
          <w:jc w:val="center"/>
        </w:trPr>
        <w:tc>
          <w:tcPr>
            <w:tcW w:w="1241" w:type="pct"/>
            <w:vMerge/>
            <w:tcBorders>
              <w:left w:val="single" w:sz="4" w:space="0" w:color="auto"/>
              <w:bottom w:val="single" w:sz="4" w:space="0" w:color="auto"/>
            </w:tcBorders>
          </w:tcPr>
          <w:p w14:paraId="2FBF55F8" w14:textId="77777777" w:rsidR="00123ECE" w:rsidRPr="005647EB" w:rsidRDefault="00123ECE" w:rsidP="002570E4">
            <w:pPr>
              <w:pStyle w:val="TAH"/>
              <w:keepNext w:val="0"/>
              <w:keepLines w:val="0"/>
              <w:rPr>
                <w:rFonts w:cs="v4.2.0"/>
              </w:rPr>
            </w:pPr>
          </w:p>
        </w:tc>
        <w:tc>
          <w:tcPr>
            <w:tcW w:w="755" w:type="pct"/>
            <w:vMerge/>
            <w:tcBorders>
              <w:bottom w:val="single" w:sz="4" w:space="0" w:color="auto"/>
            </w:tcBorders>
          </w:tcPr>
          <w:p w14:paraId="5A51D127" w14:textId="77777777" w:rsidR="00123ECE" w:rsidRPr="005647EB" w:rsidRDefault="00123ECE" w:rsidP="002570E4">
            <w:pPr>
              <w:pStyle w:val="TAH"/>
              <w:keepNext w:val="0"/>
              <w:keepLines w:val="0"/>
              <w:rPr>
                <w:rFonts w:cs="v4.2.0"/>
              </w:rPr>
            </w:pPr>
          </w:p>
        </w:tc>
        <w:tc>
          <w:tcPr>
            <w:tcW w:w="504" w:type="pct"/>
            <w:tcBorders>
              <w:bottom w:val="single" w:sz="4" w:space="0" w:color="auto"/>
            </w:tcBorders>
          </w:tcPr>
          <w:p w14:paraId="0FD198A4" w14:textId="77777777" w:rsidR="00123ECE" w:rsidRPr="005647EB" w:rsidRDefault="00123ECE" w:rsidP="002570E4">
            <w:pPr>
              <w:pStyle w:val="TAH"/>
              <w:keepNext w:val="0"/>
              <w:keepLines w:val="0"/>
              <w:rPr>
                <w:rFonts w:cs="v4.2.0"/>
                <w:lang w:eastAsia="zh-CN"/>
              </w:rPr>
            </w:pPr>
            <w:r w:rsidRPr="005647EB">
              <w:rPr>
                <w:rFonts w:cs="v4.2.0"/>
                <w:lang w:eastAsia="zh-CN"/>
              </w:rPr>
              <w:t>T1</w:t>
            </w:r>
          </w:p>
        </w:tc>
        <w:tc>
          <w:tcPr>
            <w:tcW w:w="504" w:type="pct"/>
            <w:tcBorders>
              <w:bottom w:val="single" w:sz="4" w:space="0" w:color="auto"/>
            </w:tcBorders>
          </w:tcPr>
          <w:p w14:paraId="76D98C63" w14:textId="77777777" w:rsidR="00123ECE" w:rsidRPr="005647EB" w:rsidRDefault="00123ECE" w:rsidP="002570E4">
            <w:pPr>
              <w:pStyle w:val="TAH"/>
              <w:keepNext w:val="0"/>
              <w:keepLines w:val="0"/>
              <w:rPr>
                <w:rFonts w:cs="v4.2.0"/>
                <w:lang w:eastAsia="zh-CN"/>
              </w:rPr>
            </w:pPr>
            <w:r w:rsidRPr="005647EB">
              <w:rPr>
                <w:rFonts w:cs="v4.2.0"/>
                <w:lang w:eastAsia="zh-CN"/>
              </w:rPr>
              <w:t>T2</w:t>
            </w:r>
          </w:p>
        </w:tc>
        <w:tc>
          <w:tcPr>
            <w:tcW w:w="505" w:type="pct"/>
            <w:tcBorders>
              <w:bottom w:val="single" w:sz="4" w:space="0" w:color="auto"/>
            </w:tcBorders>
          </w:tcPr>
          <w:p w14:paraId="12EBB6BE" w14:textId="77777777" w:rsidR="00123ECE" w:rsidRPr="005647EB" w:rsidRDefault="00123ECE" w:rsidP="002570E4">
            <w:pPr>
              <w:pStyle w:val="TAH"/>
              <w:keepNext w:val="0"/>
              <w:keepLines w:val="0"/>
              <w:rPr>
                <w:rFonts w:cs="v4.2.0"/>
                <w:lang w:eastAsia="zh-CN"/>
              </w:rPr>
            </w:pPr>
            <w:r w:rsidRPr="005647EB">
              <w:rPr>
                <w:rFonts w:cs="v4.2.0"/>
                <w:lang w:eastAsia="zh-CN"/>
              </w:rPr>
              <w:t>T3</w:t>
            </w:r>
          </w:p>
        </w:tc>
        <w:tc>
          <w:tcPr>
            <w:tcW w:w="487" w:type="pct"/>
            <w:tcBorders>
              <w:bottom w:val="single" w:sz="4" w:space="0" w:color="auto"/>
            </w:tcBorders>
          </w:tcPr>
          <w:p w14:paraId="77CE4567" w14:textId="77777777" w:rsidR="00123ECE" w:rsidRPr="005647EB" w:rsidRDefault="00123ECE" w:rsidP="002570E4">
            <w:pPr>
              <w:pStyle w:val="TAH"/>
              <w:keepNext w:val="0"/>
              <w:keepLines w:val="0"/>
              <w:rPr>
                <w:rFonts w:cs="v4.2.0"/>
                <w:lang w:eastAsia="zh-CN"/>
              </w:rPr>
            </w:pPr>
            <w:r w:rsidRPr="005647EB">
              <w:rPr>
                <w:rFonts w:cs="v4.2.0"/>
                <w:lang w:eastAsia="zh-CN"/>
              </w:rPr>
              <w:t>T1</w:t>
            </w:r>
          </w:p>
        </w:tc>
        <w:tc>
          <w:tcPr>
            <w:tcW w:w="502" w:type="pct"/>
            <w:tcBorders>
              <w:bottom w:val="single" w:sz="4" w:space="0" w:color="auto"/>
            </w:tcBorders>
          </w:tcPr>
          <w:p w14:paraId="3F496AF7" w14:textId="77777777" w:rsidR="00123ECE" w:rsidRPr="005647EB" w:rsidRDefault="00123ECE" w:rsidP="002570E4">
            <w:pPr>
              <w:pStyle w:val="TAH"/>
              <w:keepNext w:val="0"/>
              <w:keepLines w:val="0"/>
              <w:rPr>
                <w:rFonts w:cs="v4.2.0"/>
                <w:lang w:eastAsia="zh-CN"/>
              </w:rPr>
            </w:pPr>
            <w:r w:rsidRPr="005647EB">
              <w:rPr>
                <w:rFonts w:cs="v4.2.0"/>
                <w:lang w:eastAsia="zh-CN"/>
              </w:rPr>
              <w:t>T2</w:t>
            </w:r>
          </w:p>
        </w:tc>
        <w:tc>
          <w:tcPr>
            <w:tcW w:w="502" w:type="pct"/>
            <w:tcBorders>
              <w:bottom w:val="single" w:sz="4" w:space="0" w:color="auto"/>
            </w:tcBorders>
          </w:tcPr>
          <w:p w14:paraId="7E996AF5" w14:textId="77777777" w:rsidR="00123ECE" w:rsidRPr="005647EB" w:rsidRDefault="00123ECE" w:rsidP="002570E4">
            <w:pPr>
              <w:pStyle w:val="TAH"/>
              <w:keepNext w:val="0"/>
              <w:keepLines w:val="0"/>
              <w:rPr>
                <w:rFonts w:cs="v4.2.0"/>
                <w:lang w:eastAsia="zh-CN"/>
              </w:rPr>
            </w:pPr>
            <w:r w:rsidRPr="005647EB">
              <w:rPr>
                <w:rFonts w:cs="v4.2.0"/>
                <w:lang w:eastAsia="zh-CN"/>
              </w:rPr>
              <w:t>T3</w:t>
            </w:r>
          </w:p>
        </w:tc>
      </w:tr>
      <w:tr w:rsidR="00123ECE" w:rsidRPr="005647EB" w14:paraId="46E1C3B8" w14:textId="77777777" w:rsidTr="002570E4">
        <w:trPr>
          <w:cantSplit/>
          <w:jc w:val="center"/>
        </w:trPr>
        <w:tc>
          <w:tcPr>
            <w:tcW w:w="1241" w:type="pct"/>
            <w:tcBorders>
              <w:left w:val="single" w:sz="4" w:space="0" w:color="auto"/>
              <w:bottom w:val="single" w:sz="4" w:space="0" w:color="auto"/>
            </w:tcBorders>
          </w:tcPr>
          <w:p w14:paraId="198C400A" w14:textId="132C3403"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55" w:type="pct"/>
            <w:tcBorders>
              <w:bottom w:val="single" w:sz="4" w:space="0" w:color="auto"/>
            </w:tcBorders>
          </w:tcPr>
          <w:p w14:paraId="34818804" w14:textId="77777777" w:rsidR="00123ECE" w:rsidRPr="005647EB" w:rsidRDefault="00123ECE" w:rsidP="002570E4">
            <w:pPr>
              <w:pStyle w:val="TAH"/>
              <w:keepNext w:val="0"/>
              <w:keepLines w:val="0"/>
              <w:rPr>
                <w:rFonts w:cs="v4.2.0"/>
                <w:b w:val="0"/>
                <w:bCs/>
              </w:rPr>
            </w:pPr>
          </w:p>
        </w:tc>
        <w:tc>
          <w:tcPr>
            <w:tcW w:w="1513" w:type="pct"/>
            <w:gridSpan w:val="3"/>
          </w:tcPr>
          <w:p w14:paraId="684BC6C2"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1492" w:type="pct"/>
            <w:gridSpan w:val="3"/>
            <w:tcBorders>
              <w:bottom w:val="single" w:sz="4" w:space="0" w:color="auto"/>
            </w:tcBorders>
          </w:tcPr>
          <w:p w14:paraId="3E15015B" w14:textId="77777777" w:rsidR="00123ECE" w:rsidRPr="005647EB" w:rsidRDefault="00123ECE" w:rsidP="002570E4">
            <w:pPr>
              <w:pStyle w:val="TAH"/>
              <w:keepNext w:val="0"/>
              <w:keepLines w:val="0"/>
              <w:rPr>
                <w:rFonts w:cs="v4.2.0"/>
                <w:b w:val="0"/>
                <w:bCs/>
                <w:lang w:eastAsia="zh-CN"/>
              </w:rPr>
            </w:pPr>
            <w:r w:rsidRPr="005647EB">
              <w:rPr>
                <w:rFonts w:cs="v4.2.0"/>
                <w:b w:val="0"/>
                <w:bCs/>
                <w:lang w:eastAsia="zh-CN"/>
              </w:rPr>
              <w:t>2</w:t>
            </w:r>
          </w:p>
        </w:tc>
      </w:tr>
      <w:tr w:rsidR="00123ECE" w:rsidRPr="005647EB" w14:paraId="228E3AA1" w14:textId="77777777" w:rsidTr="002570E4">
        <w:trPr>
          <w:cantSplit/>
          <w:jc w:val="center"/>
        </w:trPr>
        <w:tc>
          <w:tcPr>
            <w:tcW w:w="1241" w:type="pct"/>
            <w:tcBorders>
              <w:left w:val="single" w:sz="4" w:space="0" w:color="auto"/>
              <w:bottom w:val="single" w:sz="4" w:space="0" w:color="auto"/>
            </w:tcBorders>
          </w:tcPr>
          <w:p w14:paraId="5E1E4481"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755" w:type="pct"/>
            <w:tcBorders>
              <w:bottom w:val="single" w:sz="4" w:space="0" w:color="auto"/>
            </w:tcBorders>
          </w:tcPr>
          <w:p w14:paraId="4A3700D3"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1513" w:type="pct"/>
            <w:gridSpan w:val="3"/>
          </w:tcPr>
          <w:p w14:paraId="3B277113"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1492" w:type="pct"/>
            <w:gridSpan w:val="3"/>
            <w:tcBorders>
              <w:bottom w:val="single" w:sz="4" w:space="0" w:color="auto"/>
            </w:tcBorders>
          </w:tcPr>
          <w:p w14:paraId="7329B83F"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123ECE" w:rsidRPr="005647EB" w14:paraId="488BA0F3" w14:textId="77777777" w:rsidTr="002570E4">
        <w:trPr>
          <w:cantSplit/>
          <w:jc w:val="center"/>
        </w:trPr>
        <w:tc>
          <w:tcPr>
            <w:tcW w:w="1241" w:type="pct"/>
            <w:tcBorders>
              <w:left w:val="single" w:sz="4" w:space="0" w:color="auto"/>
              <w:bottom w:val="single" w:sz="4" w:space="0" w:color="auto"/>
            </w:tcBorders>
          </w:tcPr>
          <w:p w14:paraId="456C0223" w14:textId="102D2944"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755" w:type="pct"/>
            <w:tcBorders>
              <w:bottom w:val="single" w:sz="4" w:space="0" w:color="auto"/>
            </w:tcBorders>
          </w:tcPr>
          <w:p w14:paraId="5B9AD5C6" w14:textId="77777777" w:rsidR="00123ECE" w:rsidRPr="005647EB" w:rsidRDefault="00123ECE" w:rsidP="002570E4">
            <w:pPr>
              <w:pStyle w:val="TAH"/>
              <w:keepNext w:val="0"/>
              <w:keepLines w:val="0"/>
              <w:rPr>
                <w:rFonts w:cs="v4.2.0"/>
                <w:b w:val="0"/>
                <w:bCs/>
              </w:rPr>
            </w:pPr>
          </w:p>
        </w:tc>
        <w:tc>
          <w:tcPr>
            <w:tcW w:w="504" w:type="pct"/>
          </w:tcPr>
          <w:p w14:paraId="5E07FDB2" w14:textId="78672D5B"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504" w:type="pct"/>
          </w:tcPr>
          <w:p w14:paraId="739C7DA9" w14:textId="2FBB8D77"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505" w:type="pct"/>
          </w:tcPr>
          <w:p w14:paraId="558DC117" w14:textId="26227C61"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487" w:type="pct"/>
            <w:tcBorders>
              <w:bottom w:val="single" w:sz="4" w:space="0" w:color="auto"/>
            </w:tcBorders>
          </w:tcPr>
          <w:p w14:paraId="3A358392" w14:textId="6BF8AA9B"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c>
          <w:tcPr>
            <w:tcW w:w="502" w:type="pct"/>
            <w:tcBorders>
              <w:bottom w:val="single" w:sz="4" w:space="0" w:color="auto"/>
            </w:tcBorders>
          </w:tcPr>
          <w:p w14:paraId="32054750" w14:textId="04835A84"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c>
          <w:tcPr>
            <w:tcW w:w="502" w:type="pct"/>
            <w:tcBorders>
              <w:bottom w:val="single" w:sz="4" w:space="0" w:color="auto"/>
            </w:tcBorders>
          </w:tcPr>
          <w:p w14:paraId="0F8DA8A6" w14:textId="754C2946"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123ECE" w:rsidRPr="005647EB" w14:paraId="3A8215B5" w14:textId="77777777" w:rsidTr="002570E4">
        <w:trPr>
          <w:cantSplit/>
          <w:jc w:val="center"/>
        </w:trPr>
        <w:tc>
          <w:tcPr>
            <w:tcW w:w="1241" w:type="pct"/>
            <w:tcBorders>
              <w:left w:val="single" w:sz="4" w:space="0" w:color="auto"/>
              <w:bottom w:val="single" w:sz="4" w:space="0" w:color="auto"/>
            </w:tcBorders>
          </w:tcPr>
          <w:p w14:paraId="2FAA7068"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755" w:type="pct"/>
            <w:tcBorders>
              <w:bottom w:val="single" w:sz="4" w:space="0" w:color="auto"/>
            </w:tcBorders>
          </w:tcPr>
          <w:p w14:paraId="38A70F5D"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val="restart"/>
            <w:vAlign w:val="center"/>
          </w:tcPr>
          <w:p w14:paraId="7C05247E"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1492" w:type="pct"/>
            <w:gridSpan w:val="3"/>
            <w:vMerge w:val="restart"/>
            <w:vAlign w:val="center"/>
          </w:tcPr>
          <w:p w14:paraId="6C560170"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30FCDCA9" w14:textId="77777777" w:rsidTr="002570E4">
        <w:trPr>
          <w:cantSplit/>
          <w:jc w:val="center"/>
        </w:trPr>
        <w:tc>
          <w:tcPr>
            <w:tcW w:w="1241" w:type="pct"/>
            <w:tcBorders>
              <w:left w:val="single" w:sz="4" w:space="0" w:color="auto"/>
              <w:bottom w:val="single" w:sz="4" w:space="0" w:color="auto"/>
            </w:tcBorders>
          </w:tcPr>
          <w:p w14:paraId="2B878983"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755" w:type="pct"/>
            <w:tcBorders>
              <w:bottom w:val="single" w:sz="4" w:space="0" w:color="auto"/>
            </w:tcBorders>
          </w:tcPr>
          <w:p w14:paraId="09B32861"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3920D726" w14:textId="77777777" w:rsidR="00123ECE" w:rsidRPr="005647EB" w:rsidRDefault="00123ECE" w:rsidP="002570E4">
            <w:pPr>
              <w:pStyle w:val="TAH"/>
              <w:keepNext w:val="0"/>
              <w:keepLines w:val="0"/>
              <w:rPr>
                <w:rFonts w:cs="v4.2.0"/>
                <w:b w:val="0"/>
                <w:bCs/>
              </w:rPr>
            </w:pPr>
          </w:p>
        </w:tc>
        <w:tc>
          <w:tcPr>
            <w:tcW w:w="1492" w:type="pct"/>
            <w:gridSpan w:val="3"/>
            <w:vMerge/>
          </w:tcPr>
          <w:p w14:paraId="3BEA9257" w14:textId="77777777" w:rsidR="00123ECE" w:rsidRPr="005647EB" w:rsidRDefault="00123ECE" w:rsidP="002570E4">
            <w:pPr>
              <w:pStyle w:val="TAH"/>
              <w:keepNext w:val="0"/>
              <w:keepLines w:val="0"/>
              <w:rPr>
                <w:rFonts w:cs="v4.2.0"/>
                <w:b w:val="0"/>
                <w:bCs/>
              </w:rPr>
            </w:pPr>
          </w:p>
        </w:tc>
      </w:tr>
      <w:tr w:rsidR="00123ECE" w:rsidRPr="005647EB" w14:paraId="602E3E43" w14:textId="77777777" w:rsidTr="002570E4">
        <w:trPr>
          <w:cantSplit/>
          <w:jc w:val="center"/>
        </w:trPr>
        <w:tc>
          <w:tcPr>
            <w:tcW w:w="1241" w:type="pct"/>
            <w:tcBorders>
              <w:left w:val="single" w:sz="4" w:space="0" w:color="auto"/>
              <w:bottom w:val="single" w:sz="4" w:space="0" w:color="auto"/>
            </w:tcBorders>
          </w:tcPr>
          <w:p w14:paraId="6FAA1D0D"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755" w:type="pct"/>
            <w:tcBorders>
              <w:bottom w:val="single" w:sz="4" w:space="0" w:color="auto"/>
            </w:tcBorders>
          </w:tcPr>
          <w:p w14:paraId="6C297DD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ECEC17C" w14:textId="77777777" w:rsidR="00123ECE" w:rsidRPr="005647EB" w:rsidRDefault="00123ECE" w:rsidP="002570E4">
            <w:pPr>
              <w:pStyle w:val="TAH"/>
              <w:keepNext w:val="0"/>
              <w:keepLines w:val="0"/>
              <w:rPr>
                <w:rFonts w:cs="v4.2.0"/>
                <w:b w:val="0"/>
                <w:bCs/>
              </w:rPr>
            </w:pPr>
          </w:p>
        </w:tc>
        <w:tc>
          <w:tcPr>
            <w:tcW w:w="1492" w:type="pct"/>
            <w:gridSpan w:val="3"/>
            <w:vMerge/>
          </w:tcPr>
          <w:p w14:paraId="2CE1740F" w14:textId="77777777" w:rsidR="00123ECE" w:rsidRPr="005647EB" w:rsidRDefault="00123ECE" w:rsidP="002570E4">
            <w:pPr>
              <w:pStyle w:val="TAH"/>
              <w:keepNext w:val="0"/>
              <w:keepLines w:val="0"/>
              <w:rPr>
                <w:rFonts w:cs="v4.2.0"/>
                <w:b w:val="0"/>
                <w:bCs/>
              </w:rPr>
            </w:pPr>
          </w:p>
        </w:tc>
      </w:tr>
      <w:tr w:rsidR="00123ECE" w:rsidRPr="005647EB" w14:paraId="7CAA704B" w14:textId="77777777" w:rsidTr="002570E4">
        <w:trPr>
          <w:cantSplit/>
          <w:jc w:val="center"/>
        </w:trPr>
        <w:tc>
          <w:tcPr>
            <w:tcW w:w="1241" w:type="pct"/>
            <w:tcBorders>
              <w:left w:val="single" w:sz="4" w:space="0" w:color="auto"/>
              <w:bottom w:val="single" w:sz="4" w:space="0" w:color="auto"/>
            </w:tcBorders>
          </w:tcPr>
          <w:p w14:paraId="69176FDF"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755" w:type="pct"/>
            <w:tcBorders>
              <w:bottom w:val="single" w:sz="4" w:space="0" w:color="auto"/>
            </w:tcBorders>
          </w:tcPr>
          <w:p w14:paraId="432BAE8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DD450AE" w14:textId="77777777" w:rsidR="00123ECE" w:rsidRPr="005647EB" w:rsidRDefault="00123ECE" w:rsidP="002570E4">
            <w:pPr>
              <w:pStyle w:val="TAH"/>
              <w:keepNext w:val="0"/>
              <w:keepLines w:val="0"/>
              <w:rPr>
                <w:rFonts w:cs="v4.2.0"/>
                <w:b w:val="0"/>
                <w:bCs/>
              </w:rPr>
            </w:pPr>
          </w:p>
        </w:tc>
        <w:tc>
          <w:tcPr>
            <w:tcW w:w="1492" w:type="pct"/>
            <w:gridSpan w:val="3"/>
            <w:vMerge/>
          </w:tcPr>
          <w:p w14:paraId="55280DE8" w14:textId="77777777" w:rsidR="00123ECE" w:rsidRPr="005647EB" w:rsidRDefault="00123ECE" w:rsidP="002570E4">
            <w:pPr>
              <w:pStyle w:val="TAH"/>
              <w:keepNext w:val="0"/>
              <w:keepLines w:val="0"/>
              <w:rPr>
                <w:rFonts w:cs="v4.2.0"/>
                <w:b w:val="0"/>
                <w:bCs/>
              </w:rPr>
            </w:pPr>
          </w:p>
        </w:tc>
      </w:tr>
      <w:tr w:rsidR="00123ECE" w:rsidRPr="005647EB" w14:paraId="01EBD1C1" w14:textId="77777777" w:rsidTr="002570E4">
        <w:trPr>
          <w:cantSplit/>
          <w:jc w:val="center"/>
        </w:trPr>
        <w:tc>
          <w:tcPr>
            <w:tcW w:w="1241" w:type="pct"/>
            <w:tcBorders>
              <w:left w:val="single" w:sz="4" w:space="0" w:color="auto"/>
              <w:bottom w:val="single" w:sz="4" w:space="0" w:color="auto"/>
            </w:tcBorders>
          </w:tcPr>
          <w:p w14:paraId="31A2E67B"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755" w:type="pct"/>
            <w:tcBorders>
              <w:bottom w:val="single" w:sz="4" w:space="0" w:color="auto"/>
            </w:tcBorders>
          </w:tcPr>
          <w:p w14:paraId="5170D2A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04D2B13" w14:textId="77777777" w:rsidR="00123ECE" w:rsidRPr="005647EB" w:rsidRDefault="00123ECE" w:rsidP="002570E4">
            <w:pPr>
              <w:pStyle w:val="TAH"/>
              <w:keepNext w:val="0"/>
              <w:keepLines w:val="0"/>
              <w:rPr>
                <w:rFonts w:cs="v4.2.0"/>
                <w:b w:val="0"/>
                <w:bCs/>
              </w:rPr>
            </w:pPr>
          </w:p>
        </w:tc>
        <w:tc>
          <w:tcPr>
            <w:tcW w:w="1492" w:type="pct"/>
            <w:gridSpan w:val="3"/>
            <w:vMerge/>
          </w:tcPr>
          <w:p w14:paraId="5B7A67C5" w14:textId="77777777" w:rsidR="00123ECE" w:rsidRPr="005647EB" w:rsidRDefault="00123ECE" w:rsidP="002570E4">
            <w:pPr>
              <w:pStyle w:val="TAH"/>
              <w:keepNext w:val="0"/>
              <w:keepLines w:val="0"/>
              <w:rPr>
                <w:rFonts w:cs="v4.2.0"/>
                <w:b w:val="0"/>
                <w:bCs/>
              </w:rPr>
            </w:pPr>
          </w:p>
        </w:tc>
      </w:tr>
      <w:tr w:rsidR="00123ECE" w:rsidRPr="005647EB" w14:paraId="3D91508D" w14:textId="77777777" w:rsidTr="002570E4">
        <w:trPr>
          <w:cantSplit/>
          <w:jc w:val="center"/>
        </w:trPr>
        <w:tc>
          <w:tcPr>
            <w:tcW w:w="1241" w:type="pct"/>
            <w:tcBorders>
              <w:left w:val="single" w:sz="4" w:space="0" w:color="auto"/>
              <w:bottom w:val="single" w:sz="4" w:space="0" w:color="auto"/>
            </w:tcBorders>
          </w:tcPr>
          <w:p w14:paraId="4EDA7CC7"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755" w:type="pct"/>
            <w:tcBorders>
              <w:bottom w:val="single" w:sz="4" w:space="0" w:color="auto"/>
            </w:tcBorders>
          </w:tcPr>
          <w:p w14:paraId="2EF1C9D2"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CD83A82" w14:textId="77777777" w:rsidR="00123ECE" w:rsidRPr="005647EB" w:rsidRDefault="00123ECE" w:rsidP="002570E4">
            <w:pPr>
              <w:pStyle w:val="TAH"/>
              <w:keepNext w:val="0"/>
              <w:keepLines w:val="0"/>
              <w:rPr>
                <w:rFonts w:cs="v4.2.0"/>
                <w:b w:val="0"/>
                <w:bCs/>
              </w:rPr>
            </w:pPr>
          </w:p>
        </w:tc>
        <w:tc>
          <w:tcPr>
            <w:tcW w:w="1492" w:type="pct"/>
            <w:gridSpan w:val="3"/>
            <w:vMerge/>
          </w:tcPr>
          <w:p w14:paraId="5E495010" w14:textId="77777777" w:rsidR="00123ECE" w:rsidRPr="005647EB" w:rsidRDefault="00123ECE" w:rsidP="002570E4">
            <w:pPr>
              <w:pStyle w:val="TAH"/>
              <w:keepNext w:val="0"/>
              <w:keepLines w:val="0"/>
              <w:rPr>
                <w:rFonts w:cs="v4.2.0"/>
                <w:b w:val="0"/>
                <w:bCs/>
              </w:rPr>
            </w:pPr>
          </w:p>
        </w:tc>
      </w:tr>
      <w:tr w:rsidR="00123ECE" w:rsidRPr="005647EB" w14:paraId="02AE797E" w14:textId="77777777" w:rsidTr="002570E4">
        <w:trPr>
          <w:cantSplit/>
          <w:jc w:val="center"/>
        </w:trPr>
        <w:tc>
          <w:tcPr>
            <w:tcW w:w="1241" w:type="pct"/>
            <w:tcBorders>
              <w:left w:val="single" w:sz="4" w:space="0" w:color="auto"/>
              <w:bottom w:val="single" w:sz="4" w:space="0" w:color="auto"/>
            </w:tcBorders>
          </w:tcPr>
          <w:p w14:paraId="0ACC09CB" w14:textId="77777777" w:rsidR="00123ECE" w:rsidRPr="005647EB" w:rsidRDefault="00123ECE" w:rsidP="002570E4">
            <w:pPr>
              <w:pStyle w:val="TAH"/>
              <w:keepNext w:val="0"/>
              <w:keepLines w:val="0"/>
              <w:jc w:val="left"/>
              <w:rPr>
                <w:rFonts w:cs="v4.2.0"/>
                <w:b w:val="0"/>
                <w:bCs/>
              </w:rPr>
            </w:pPr>
            <w:r w:rsidRPr="005647EB">
              <w:rPr>
                <w:rFonts w:cs="v4.2.0"/>
                <w:b w:val="0"/>
                <w:bCs/>
              </w:rPr>
              <w:t>PHICH_</w:t>
            </w:r>
            <w:r w:rsidR="00307565" w:rsidRPr="005647EB">
              <w:rPr>
                <w:rFonts w:eastAsia="MS Mincho" w:cs="v4.2.0"/>
                <w:b w:val="0"/>
                <w:bCs/>
                <w:lang w:eastAsia="ja-JP"/>
              </w:rPr>
              <w:t>R</w:t>
            </w:r>
            <w:r w:rsidRPr="005647EB">
              <w:rPr>
                <w:rFonts w:cs="v4.2.0"/>
                <w:b w:val="0"/>
                <w:bCs/>
              </w:rPr>
              <w:t>B</w:t>
            </w:r>
          </w:p>
        </w:tc>
        <w:tc>
          <w:tcPr>
            <w:tcW w:w="755" w:type="pct"/>
            <w:tcBorders>
              <w:bottom w:val="single" w:sz="4" w:space="0" w:color="auto"/>
            </w:tcBorders>
          </w:tcPr>
          <w:p w14:paraId="50A058A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3277044C" w14:textId="77777777" w:rsidR="00123ECE" w:rsidRPr="005647EB" w:rsidRDefault="00123ECE" w:rsidP="002570E4">
            <w:pPr>
              <w:pStyle w:val="TAH"/>
              <w:keepNext w:val="0"/>
              <w:keepLines w:val="0"/>
              <w:rPr>
                <w:rFonts w:cs="v4.2.0"/>
                <w:b w:val="0"/>
                <w:bCs/>
              </w:rPr>
            </w:pPr>
          </w:p>
        </w:tc>
        <w:tc>
          <w:tcPr>
            <w:tcW w:w="1492" w:type="pct"/>
            <w:gridSpan w:val="3"/>
            <w:vMerge/>
          </w:tcPr>
          <w:p w14:paraId="1AEC9F78" w14:textId="77777777" w:rsidR="00123ECE" w:rsidRPr="005647EB" w:rsidRDefault="00123ECE" w:rsidP="002570E4">
            <w:pPr>
              <w:pStyle w:val="TAH"/>
              <w:keepNext w:val="0"/>
              <w:keepLines w:val="0"/>
              <w:rPr>
                <w:rFonts w:cs="v4.2.0"/>
                <w:b w:val="0"/>
                <w:bCs/>
              </w:rPr>
            </w:pPr>
          </w:p>
        </w:tc>
      </w:tr>
      <w:tr w:rsidR="00123ECE" w:rsidRPr="005647EB" w14:paraId="3B200DBB" w14:textId="77777777" w:rsidTr="002570E4">
        <w:trPr>
          <w:cantSplit/>
          <w:jc w:val="center"/>
        </w:trPr>
        <w:tc>
          <w:tcPr>
            <w:tcW w:w="1241" w:type="pct"/>
            <w:tcBorders>
              <w:left w:val="single" w:sz="4" w:space="0" w:color="auto"/>
              <w:bottom w:val="single" w:sz="4" w:space="0" w:color="auto"/>
            </w:tcBorders>
          </w:tcPr>
          <w:p w14:paraId="7A778168"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755" w:type="pct"/>
            <w:tcBorders>
              <w:bottom w:val="single" w:sz="4" w:space="0" w:color="auto"/>
            </w:tcBorders>
          </w:tcPr>
          <w:p w14:paraId="55AC5A2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500CA11A" w14:textId="77777777" w:rsidR="00123ECE" w:rsidRPr="005647EB" w:rsidRDefault="00123ECE" w:rsidP="002570E4">
            <w:pPr>
              <w:pStyle w:val="TAH"/>
              <w:keepNext w:val="0"/>
              <w:keepLines w:val="0"/>
              <w:rPr>
                <w:rFonts w:cs="v4.2.0"/>
                <w:b w:val="0"/>
                <w:bCs/>
              </w:rPr>
            </w:pPr>
          </w:p>
        </w:tc>
        <w:tc>
          <w:tcPr>
            <w:tcW w:w="1492" w:type="pct"/>
            <w:gridSpan w:val="3"/>
            <w:vMerge/>
          </w:tcPr>
          <w:p w14:paraId="0F8D4F18" w14:textId="77777777" w:rsidR="00123ECE" w:rsidRPr="005647EB" w:rsidRDefault="00123ECE" w:rsidP="002570E4">
            <w:pPr>
              <w:pStyle w:val="TAH"/>
              <w:keepNext w:val="0"/>
              <w:keepLines w:val="0"/>
              <w:rPr>
                <w:rFonts w:cs="v4.2.0"/>
                <w:b w:val="0"/>
                <w:bCs/>
              </w:rPr>
            </w:pPr>
          </w:p>
        </w:tc>
      </w:tr>
      <w:tr w:rsidR="00123ECE" w:rsidRPr="005647EB" w14:paraId="1CDEA225" w14:textId="77777777" w:rsidTr="002570E4">
        <w:trPr>
          <w:cantSplit/>
          <w:jc w:val="center"/>
        </w:trPr>
        <w:tc>
          <w:tcPr>
            <w:tcW w:w="1241" w:type="pct"/>
            <w:tcBorders>
              <w:left w:val="single" w:sz="4" w:space="0" w:color="auto"/>
              <w:bottom w:val="single" w:sz="4" w:space="0" w:color="auto"/>
            </w:tcBorders>
          </w:tcPr>
          <w:p w14:paraId="57BB99BF" w14:textId="77777777" w:rsidR="00123ECE" w:rsidRPr="005647EB" w:rsidRDefault="00123ECE" w:rsidP="002570E4">
            <w:pPr>
              <w:pStyle w:val="TAH"/>
              <w:keepNext w:val="0"/>
              <w:keepLines w:val="0"/>
              <w:jc w:val="left"/>
              <w:rPr>
                <w:rFonts w:cs="v4.2.0"/>
                <w:b w:val="0"/>
                <w:bCs/>
              </w:rPr>
            </w:pPr>
            <w:r w:rsidRPr="005647EB">
              <w:rPr>
                <w:rFonts w:cs="v4.2.0"/>
                <w:b w:val="0"/>
                <w:bCs/>
              </w:rPr>
              <w:t>PDCCH_</w:t>
            </w:r>
            <w:r w:rsidR="00307565" w:rsidRPr="005647EB">
              <w:rPr>
                <w:rFonts w:eastAsia="MS Mincho" w:cs="v4.2.0"/>
                <w:b w:val="0"/>
                <w:bCs/>
                <w:lang w:eastAsia="ja-JP"/>
              </w:rPr>
              <w:t>R</w:t>
            </w:r>
            <w:r w:rsidRPr="005647EB">
              <w:rPr>
                <w:rFonts w:cs="v4.2.0"/>
                <w:b w:val="0"/>
                <w:bCs/>
              </w:rPr>
              <w:t>B</w:t>
            </w:r>
          </w:p>
        </w:tc>
        <w:tc>
          <w:tcPr>
            <w:tcW w:w="755" w:type="pct"/>
            <w:tcBorders>
              <w:bottom w:val="single" w:sz="4" w:space="0" w:color="auto"/>
            </w:tcBorders>
          </w:tcPr>
          <w:p w14:paraId="530613EB"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B370EEA" w14:textId="77777777" w:rsidR="00123ECE" w:rsidRPr="005647EB" w:rsidRDefault="00123ECE" w:rsidP="002570E4">
            <w:pPr>
              <w:pStyle w:val="TAH"/>
              <w:keepNext w:val="0"/>
              <w:keepLines w:val="0"/>
              <w:rPr>
                <w:rFonts w:cs="v4.2.0"/>
                <w:b w:val="0"/>
                <w:bCs/>
              </w:rPr>
            </w:pPr>
          </w:p>
        </w:tc>
        <w:tc>
          <w:tcPr>
            <w:tcW w:w="1492" w:type="pct"/>
            <w:gridSpan w:val="3"/>
            <w:vMerge/>
          </w:tcPr>
          <w:p w14:paraId="7A43FA1A" w14:textId="77777777" w:rsidR="00123ECE" w:rsidRPr="005647EB" w:rsidRDefault="00123ECE" w:rsidP="002570E4">
            <w:pPr>
              <w:pStyle w:val="TAH"/>
              <w:keepNext w:val="0"/>
              <w:keepLines w:val="0"/>
              <w:rPr>
                <w:rFonts w:cs="v4.2.0"/>
                <w:b w:val="0"/>
                <w:bCs/>
              </w:rPr>
            </w:pPr>
          </w:p>
        </w:tc>
      </w:tr>
      <w:tr w:rsidR="00123ECE" w:rsidRPr="005647EB" w14:paraId="7498DF88" w14:textId="77777777" w:rsidTr="002570E4">
        <w:trPr>
          <w:cantSplit/>
          <w:jc w:val="center"/>
        </w:trPr>
        <w:tc>
          <w:tcPr>
            <w:tcW w:w="1241" w:type="pct"/>
            <w:tcBorders>
              <w:left w:val="single" w:sz="4" w:space="0" w:color="auto"/>
              <w:bottom w:val="single" w:sz="4" w:space="0" w:color="auto"/>
            </w:tcBorders>
          </w:tcPr>
          <w:p w14:paraId="23FF3218"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755" w:type="pct"/>
            <w:tcBorders>
              <w:bottom w:val="single" w:sz="4" w:space="0" w:color="auto"/>
            </w:tcBorders>
          </w:tcPr>
          <w:p w14:paraId="1031959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594497A6" w14:textId="77777777" w:rsidR="00123ECE" w:rsidRPr="005647EB" w:rsidRDefault="00123ECE" w:rsidP="002570E4">
            <w:pPr>
              <w:pStyle w:val="TAH"/>
              <w:keepNext w:val="0"/>
              <w:keepLines w:val="0"/>
              <w:rPr>
                <w:rFonts w:cs="v4.2.0"/>
                <w:b w:val="0"/>
                <w:bCs/>
              </w:rPr>
            </w:pPr>
          </w:p>
        </w:tc>
        <w:tc>
          <w:tcPr>
            <w:tcW w:w="1492" w:type="pct"/>
            <w:gridSpan w:val="3"/>
            <w:vMerge/>
          </w:tcPr>
          <w:p w14:paraId="377A9452" w14:textId="77777777" w:rsidR="00123ECE" w:rsidRPr="005647EB" w:rsidRDefault="00123ECE" w:rsidP="002570E4">
            <w:pPr>
              <w:pStyle w:val="TAH"/>
              <w:keepNext w:val="0"/>
              <w:keepLines w:val="0"/>
              <w:rPr>
                <w:rFonts w:cs="v4.2.0"/>
                <w:b w:val="0"/>
                <w:bCs/>
              </w:rPr>
            </w:pPr>
          </w:p>
        </w:tc>
      </w:tr>
      <w:tr w:rsidR="00123ECE" w:rsidRPr="005647EB" w14:paraId="64E70790" w14:textId="77777777" w:rsidTr="002570E4">
        <w:trPr>
          <w:cantSplit/>
          <w:jc w:val="center"/>
        </w:trPr>
        <w:tc>
          <w:tcPr>
            <w:tcW w:w="1241" w:type="pct"/>
            <w:tcBorders>
              <w:left w:val="single" w:sz="4" w:space="0" w:color="auto"/>
              <w:bottom w:val="single" w:sz="4" w:space="0" w:color="auto"/>
            </w:tcBorders>
          </w:tcPr>
          <w:p w14:paraId="27C46B21"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755" w:type="pct"/>
            <w:tcBorders>
              <w:bottom w:val="single" w:sz="4" w:space="0" w:color="auto"/>
            </w:tcBorders>
          </w:tcPr>
          <w:p w14:paraId="354E9B3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3A67397" w14:textId="77777777" w:rsidR="00123ECE" w:rsidRPr="005647EB" w:rsidRDefault="00123ECE" w:rsidP="002570E4">
            <w:pPr>
              <w:pStyle w:val="TAH"/>
              <w:keepNext w:val="0"/>
              <w:keepLines w:val="0"/>
              <w:rPr>
                <w:rFonts w:cs="v4.2.0"/>
                <w:b w:val="0"/>
                <w:bCs/>
              </w:rPr>
            </w:pPr>
          </w:p>
        </w:tc>
        <w:tc>
          <w:tcPr>
            <w:tcW w:w="1492" w:type="pct"/>
            <w:gridSpan w:val="3"/>
            <w:vMerge/>
          </w:tcPr>
          <w:p w14:paraId="43AD2812" w14:textId="77777777" w:rsidR="00123ECE" w:rsidRPr="005647EB" w:rsidRDefault="00123ECE" w:rsidP="002570E4">
            <w:pPr>
              <w:pStyle w:val="TAH"/>
              <w:keepNext w:val="0"/>
              <w:keepLines w:val="0"/>
              <w:rPr>
                <w:rFonts w:cs="v4.2.0"/>
                <w:b w:val="0"/>
                <w:bCs/>
              </w:rPr>
            </w:pPr>
          </w:p>
        </w:tc>
      </w:tr>
      <w:tr w:rsidR="00123ECE" w:rsidRPr="005647EB" w14:paraId="18E05DCF" w14:textId="77777777" w:rsidTr="002570E4">
        <w:trPr>
          <w:cantSplit/>
          <w:jc w:val="center"/>
        </w:trPr>
        <w:tc>
          <w:tcPr>
            <w:tcW w:w="1241" w:type="pct"/>
            <w:tcBorders>
              <w:left w:val="single" w:sz="4" w:space="0" w:color="auto"/>
              <w:bottom w:val="single" w:sz="4" w:space="0" w:color="auto"/>
            </w:tcBorders>
            <w:vAlign w:val="center"/>
          </w:tcPr>
          <w:p w14:paraId="0E1A1507" w14:textId="57052CC7" w:rsidR="00123ECE" w:rsidRPr="005647EB" w:rsidRDefault="00123ECE" w:rsidP="002570E4">
            <w:pPr>
              <w:pStyle w:val="TAC"/>
              <w:keepNext w:val="0"/>
              <w:keepLines w:val="0"/>
              <w:jc w:val="left"/>
              <w:rPr>
                <w:rFonts w:cs="Arial"/>
                <w:szCs w:val="18"/>
              </w:rPr>
            </w:pPr>
            <w:r w:rsidRPr="005647EB">
              <w:rPr>
                <w:rFonts w:cs="Arial"/>
                <w:szCs w:val="18"/>
              </w:rPr>
              <w:t>OCNG_RA</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p>
        </w:tc>
        <w:tc>
          <w:tcPr>
            <w:tcW w:w="755" w:type="pct"/>
            <w:tcBorders>
              <w:bottom w:val="single" w:sz="4" w:space="0" w:color="auto"/>
            </w:tcBorders>
          </w:tcPr>
          <w:p w14:paraId="19A56EB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A95D6D2" w14:textId="77777777" w:rsidR="00123ECE" w:rsidRPr="005647EB" w:rsidRDefault="00123ECE" w:rsidP="002570E4">
            <w:pPr>
              <w:pStyle w:val="TAH"/>
              <w:keepNext w:val="0"/>
              <w:keepLines w:val="0"/>
              <w:rPr>
                <w:rFonts w:cs="v4.2.0"/>
                <w:b w:val="0"/>
                <w:bCs/>
              </w:rPr>
            </w:pPr>
          </w:p>
        </w:tc>
        <w:tc>
          <w:tcPr>
            <w:tcW w:w="1492" w:type="pct"/>
            <w:gridSpan w:val="3"/>
            <w:vMerge/>
          </w:tcPr>
          <w:p w14:paraId="615F1CCA" w14:textId="77777777" w:rsidR="00123ECE" w:rsidRPr="005647EB" w:rsidRDefault="00123ECE" w:rsidP="002570E4">
            <w:pPr>
              <w:pStyle w:val="TAH"/>
              <w:keepNext w:val="0"/>
              <w:keepLines w:val="0"/>
              <w:rPr>
                <w:rFonts w:cs="v4.2.0"/>
                <w:b w:val="0"/>
                <w:bCs/>
              </w:rPr>
            </w:pPr>
          </w:p>
        </w:tc>
      </w:tr>
      <w:tr w:rsidR="00123ECE" w:rsidRPr="005647EB" w14:paraId="4754AF76" w14:textId="77777777" w:rsidTr="002570E4">
        <w:trPr>
          <w:cantSplit/>
          <w:jc w:val="center"/>
        </w:trPr>
        <w:tc>
          <w:tcPr>
            <w:tcW w:w="1241" w:type="pct"/>
            <w:tcBorders>
              <w:left w:val="single" w:sz="4" w:space="0" w:color="auto"/>
              <w:bottom w:val="single" w:sz="4" w:space="0" w:color="auto"/>
            </w:tcBorders>
            <w:vAlign w:val="center"/>
          </w:tcPr>
          <w:p w14:paraId="727B7B4E" w14:textId="72260ED7"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755" w:type="pct"/>
            <w:tcBorders>
              <w:bottom w:val="single" w:sz="4" w:space="0" w:color="auto"/>
            </w:tcBorders>
          </w:tcPr>
          <w:p w14:paraId="0636468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Borders>
              <w:bottom w:val="single" w:sz="4" w:space="0" w:color="auto"/>
            </w:tcBorders>
          </w:tcPr>
          <w:p w14:paraId="6B3BEE12" w14:textId="77777777" w:rsidR="00123ECE" w:rsidRPr="005647EB" w:rsidRDefault="00123ECE" w:rsidP="002570E4">
            <w:pPr>
              <w:pStyle w:val="TAH"/>
              <w:keepNext w:val="0"/>
              <w:keepLines w:val="0"/>
              <w:rPr>
                <w:rFonts w:cs="v4.2.0"/>
                <w:b w:val="0"/>
                <w:bCs/>
              </w:rPr>
            </w:pPr>
          </w:p>
        </w:tc>
        <w:tc>
          <w:tcPr>
            <w:tcW w:w="1492" w:type="pct"/>
            <w:gridSpan w:val="3"/>
            <w:vMerge/>
            <w:tcBorders>
              <w:bottom w:val="single" w:sz="4" w:space="0" w:color="auto"/>
            </w:tcBorders>
          </w:tcPr>
          <w:p w14:paraId="75292A9D" w14:textId="77777777" w:rsidR="00123ECE" w:rsidRPr="005647EB" w:rsidRDefault="00123ECE" w:rsidP="002570E4">
            <w:pPr>
              <w:pStyle w:val="TAH"/>
              <w:keepNext w:val="0"/>
              <w:keepLines w:val="0"/>
              <w:rPr>
                <w:rFonts w:cs="v4.2.0"/>
                <w:b w:val="0"/>
                <w:bCs/>
              </w:rPr>
            </w:pPr>
          </w:p>
        </w:tc>
      </w:tr>
      <w:tr w:rsidR="00123ECE" w:rsidRPr="005647EB" w14:paraId="6B61F1B7" w14:textId="77777777" w:rsidTr="002570E4">
        <w:trPr>
          <w:cantSplit/>
          <w:jc w:val="center"/>
        </w:trPr>
        <w:tc>
          <w:tcPr>
            <w:tcW w:w="1241" w:type="pct"/>
          </w:tcPr>
          <w:p w14:paraId="16DC2766" w14:textId="77777777" w:rsidR="00123ECE" w:rsidRPr="005647EB" w:rsidRDefault="00123ECE" w:rsidP="002570E4">
            <w:pPr>
              <w:pStyle w:val="TAL"/>
              <w:keepNext w:val="0"/>
              <w:keepLines w:val="0"/>
              <w:rPr>
                <w:rFonts w:cs="v4.2.0"/>
              </w:rPr>
            </w:pPr>
            <w:r w:rsidRPr="005647EB">
              <w:rPr>
                <w:rFonts w:cs="v4.2.0"/>
                <w:position w:val="-12"/>
              </w:rPr>
              <w:object w:dxaOrig="620" w:dyaOrig="380" w14:anchorId="7A3D8F2A">
                <v:shape id="_x0000_i1063" type="#_x0000_t75" style="width:31pt;height:19.5pt" o:ole="" fillcolor="window">
                  <v:imagedata r:id="rId12" o:title=""/>
                </v:shape>
                <o:OLEObject Type="Embed" ProgID="Equation.3" ShapeID="_x0000_i1063" DrawAspect="Content" ObjectID="_1781977630" r:id="rId58"/>
              </w:object>
            </w:r>
          </w:p>
        </w:tc>
        <w:tc>
          <w:tcPr>
            <w:tcW w:w="755" w:type="pct"/>
          </w:tcPr>
          <w:p w14:paraId="16E02C41" w14:textId="77777777" w:rsidR="00123ECE" w:rsidRPr="005647EB" w:rsidRDefault="00123ECE" w:rsidP="002570E4">
            <w:pPr>
              <w:pStyle w:val="TAL"/>
              <w:keepNext w:val="0"/>
              <w:keepLines w:val="0"/>
              <w:jc w:val="center"/>
              <w:rPr>
                <w:rFonts w:cs="v4.2.0"/>
              </w:rPr>
            </w:pPr>
            <w:r w:rsidRPr="005647EB">
              <w:rPr>
                <w:rFonts w:cs="v4.2.0"/>
              </w:rPr>
              <w:t>dB</w:t>
            </w:r>
          </w:p>
        </w:tc>
        <w:tc>
          <w:tcPr>
            <w:tcW w:w="504" w:type="pct"/>
          </w:tcPr>
          <w:p w14:paraId="310E75EF"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12CF0DC5"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2C4FFE08"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13D14CFB" w14:textId="77777777" w:rsidR="00123ECE" w:rsidRPr="005647EB" w:rsidDel="004B51DC" w:rsidRDefault="00123ECE" w:rsidP="002570E4">
            <w:pPr>
              <w:pStyle w:val="TAL"/>
              <w:keepNext w:val="0"/>
              <w:keepLines w:val="0"/>
              <w:jc w:val="center"/>
              <w:rPr>
                <w:rFonts w:cs="v4.2.0"/>
              </w:rPr>
            </w:pPr>
            <w:r w:rsidRPr="005647EB">
              <w:rPr>
                <w:rFonts w:cs="v4.2.0"/>
              </w:rPr>
              <w:t>-Infinity</w:t>
            </w:r>
          </w:p>
        </w:tc>
        <w:tc>
          <w:tcPr>
            <w:tcW w:w="502" w:type="pct"/>
          </w:tcPr>
          <w:p w14:paraId="5F82E504"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3B98AE42"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51FAB8C7" w14:textId="77777777" w:rsidTr="002570E4">
        <w:trPr>
          <w:cantSplit/>
          <w:jc w:val="center"/>
        </w:trPr>
        <w:tc>
          <w:tcPr>
            <w:tcW w:w="1241" w:type="pct"/>
          </w:tcPr>
          <w:p w14:paraId="2782EE38" w14:textId="132E3612" w:rsidR="00123ECE" w:rsidRPr="005647EB" w:rsidRDefault="00123ECE" w:rsidP="002570E4">
            <w:pPr>
              <w:pStyle w:val="TAL"/>
              <w:keepNext w:val="0"/>
              <w:keepLines w:val="0"/>
              <w:rPr>
                <w:lang w:eastAsia="zh-CN"/>
              </w:rPr>
            </w:pPr>
            <w:r w:rsidRPr="005647EB">
              <w:rPr>
                <w:rFonts w:cs="v4.2.0"/>
                <w:position w:val="-12"/>
              </w:rPr>
              <w:object w:dxaOrig="400" w:dyaOrig="360" w14:anchorId="26AA2F7A">
                <v:shape id="_x0000_i1064" type="#_x0000_t75" style="width:20.5pt;height:18pt" o:ole="" fillcolor="window">
                  <v:imagedata r:id="rId10" o:title=""/>
                </v:shape>
                <o:OLEObject Type="Embed" ProgID="Equation.3" ShapeID="_x0000_i1064" DrawAspect="Content" ObjectID="_1781977631" r:id="rId59"/>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2</w:t>
            </w:r>
          </w:p>
        </w:tc>
        <w:tc>
          <w:tcPr>
            <w:tcW w:w="755" w:type="pct"/>
          </w:tcPr>
          <w:p w14:paraId="64F9B42E" w14:textId="2F8B43A7"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3005" w:type="pct"/>
            <w:gridSpan w:val="6"/>
          </w:tcPr>
          <w:p w14:paraId="5A8240BF" w14:textId="77777777" w:rsidR="00123ECE" w:rsidRPr="005647EB" w:rsidRDefault="00123ECE" w:rsidP="002570E4">
            <w:pPr>
              <w:pStyle w:val="TAL"/>
              <w:keepNext w:val="0"/>
              <w:keepLines w:val="0"/>
              <w:jc w:val="center"/>
              <w:rPr>
                <w:rFonts w:cs="v4.2.0"/>
              </w:rPr>
            </w:pPr>
            <w:r w:rsidRPr="005647EB">
              <w:rPr>
                <w:rFonts w:cs="v4.2.0"/>
              </w:rPr>
              <w:t>-98</w:t>
            </w:r>
          </w:p>
        </w:tc>
      </w:tr>
      <w:tr w:rsidR="00123ECE" w:rsidRPr="005647EB" w14:paraId="07622AE4" w14:textId="77777777" w:rsidTr="002570E4">
        <w:trPr>
          <w:cantSplit/>
          <w:jc w:val="center"/>
        </w:trPr>
        <w:tc>
          <w:tcPr>
            <w:tcW w:w="1241" w:type="pct"/>
          </w:tcPr>
          <w:p w14:paraId="1A8F7885" w14:textId="77777777" w:rsidR="00123ECE" w:rsidRPr="005647EB" w:rsidRDefault="00123ECE" w:rsidP="002570E4">
            <w:pPr>
              <w:pStyle w:val="TAL"/>
              <w:keepNext w:val="0"/>
              <w:keepLines w:val="0"/>
              <w:rPr>
                <w:rFonts w:cs="v4.2.0"/>
              </w:rPr>
            </w:pPr>
            <w:r w:rsidRPr="005647EB">
              <w:rPr>
                <w:rFonts w:cs="v4.2.0"/>
                <w:position w:val="-12"/>
              </w:rPr>
              <w:object w:dxaOrig="800" w:dyaOrig="380" w14:anchorId="69EC207A">
                <v:shape id="_x0000_i1065" type="#_x0000_t75" style="width:40pt;height:19.5pt" o:ole="" fillcolor="window">
                  <v:imagedata r:id="rId14" o:title=""/>
                </v:shape>
                <o:OLEObject Type="Embed" ProgID="Equation.3" ShapeID="_x0000_i1065" DrawAspect="Content" ObjectID="_1781977632" r:id="rId60"/>
              </w:object>
            </w:r>
          </w:p>
        </w:tc>
        <w:tc>
          <w:tcPr>
            <w:tcW w:w="755" w:type="pct"/>
          </w:tcPr>
          <w:p w14:paraId="0D0F5213" w14:textId="77777777" w:rsidR="00123ECE" w:rsidRPr="005647EB" w:rsidRDefault="00123ECE" w:rsidP="002570E4">
            <w:pPr>
              <w:pStyle w:val="TAL"/>
              <w:keepNext w:val="0"/>
              <w:keepLines w:val="0"/>
              <w:jc w:val="center"/>
              <w:rPr>
                <w:rFonts w:cs="v4.2.0"/>
                <w:lang w:eastAsia="zh-CN"/>
              </w:rPr>
            </w:pPr>
            <w:r w:rsidRPr="005647EB">
              <w:rPr>
                <w:rFonts w:cs="v4.2.0"/>
                <w:lang w:eastAsia="zh-CN"/>
              </w:rPr>
              <w:t>dB</w:t>
            </w:r>
          </w:p>
        </w:tc>
        <w:tc>
          <w:tcPr>
            <w:tcW w:w="504" w:type="pct"/>
          </w:tcPr>
          <w:p w14:paraId="1FCC4885"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7B06D0D5"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4F867643"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7473BDFB"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174C37A1"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61FECF43"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7D10072B" w14:textId="77777777" w:rsidTr="002570E4">
        <w:trPr>
          <w:cantSplit/>
          <w:jc w:val="center"/>
        </w:trPr>
        <w:tc>
          <w:tcPr>
            <w:tcW w:w="1241" w:type="pct"/>
          </w:tcPr>
          <w:p w14:paraId="5C140F5E" w14:textId="2AF4C730" w:rsidR="00123ECE" w:rsidRPr="005647EB" w:rsidRDefault="00123ECE" w:rsidP="002570E4">
            <w:pPr>
              <w:pStyle w:val="TAL"/>
              <w:keepNext w:val="0"/>
              <w:keepLines w:val="0"/>
              <w:rPr>
                <w:rFonts w:cs="v4.2.0"/>
                <w:lang w:eastAsia="zh-CN"/>
              </w:rPr>
            </w:pPr>
            <w:r w:rsidRPr="005647EB">
              <w:rPr>
                <w:rFonts w:cs="v4.2.0"/>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3</w:t>
            </w:r>
          </w:p>
        </w:tc>
        <w:tc>
          <w:tcPr>
            <w:tcW w:w="755" w:type="pct"/>
          </w:tcPr>
          <w:p w14:paraId="089E7F3D" w14:textId="51905C55"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504" w:type="pct"/>
          </w:tcPr>
          <w:p w14:paraId="438404D4"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3AB9FF4D"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0C83EEFD"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3C74145C"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4C3DECF4"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7EB83D2E"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304DD03A" w14:textId="77777777" w:rsidTr="002570E4">
        <w:trPr>
          <w:cantSplit/>
          <w:jc w:val="center"/>
        </w:trPr>
        <w:tc>
          <w:tcPr>
            <w:tcW w:w="1241" w:type="pct"/>
          </w:tcPr>
          <w:p w14:paraId="6AEFE764" w14:textId="019A62EB" w:rsidR="00123ECE" w:rsidRPr="005647EB" w:rsidRDefault="00123ECE" w:rsidP="002570E4">
            <w:pPr>
              <w:pStyle w:val="TAL"/>
              <w:keepNext w:val="0"/>
              <w:keepLines w:val="0"/>
              <w:rPr>
                <w:rFonts w:cs="v4.2.0"/>
                <w:lang w:eastAsia="zh-CN"/>
              </w:rPr>
            </w:pPr>
            <w:r w:rsidRPr="005647EB">
              <w:t>SCH_RP</w:t>
            </w:r>
            <w:r w:rsidR="002570E4" w:rsidRPr="005647EB">
              <w:rPr>
                <w:rFonts w:cs="Arial"/>
                <w:szCs w:val="18"/>
                <w:vertAlign w:val="superscript"/>
              </w:rPr>
              <w:t xml:space="preserve"> </w:t>
            </w:r>
            <w:r w:rsidRPr="005647EB">
              <w:rPr>
                <w:rFonts w:cs="Arial"/>
                <w:szCs w:val="18"/>
                <w:vertAlign w:val="superscript"/>
              </w:rPr>
              <w:t>Note</w:t>
            </w:r>
            <w:r w:rsidRPr="005647EB">
              <w:rPr>
                <w:rFonts w:cs="Arial"/>
                <w:szCs w:val="18"/>
                <w:vertAlign w:val="superscript"/>
                <w:lang w:eastAsia="zh-CN"/>
              </w:rPr>
              <w:t>3</w:t>
            </w:r>
          </w:p>
        </w:tc>
        <w:tc>
          <w:tcPr>
            <w:tcW w:w="755" w:type="pct"/>
          </w:tcPr>
          <w:p w14:paraId="108CE164" w14:textId="70D1624C"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504" w:type="pct"/>
          </w:tcPr>
          <w:p w14:paraId="07AF68C3"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6F52B37D"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52BCBA85"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2D4C60C0"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662876D2"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396344A9"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6A695BEB" w14:textId="77777777" w:rsidTr="002570E4">
        <w:trPr>
          <w:cantSplit/>
          <w:jc w:val="center"/>
        </w:trPr>
        <w:tc>
          <w:tcPr>
            <w:tcW w:w="1241" w:type="pct"/>
          </w:tcPr>
          <w:p w14:paraId="343A09D4" w14:textId="498CED13"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755" w:type="pct"/>
          </w:tcPr>
          <w:p w14:paraId="3197CBCE" w14:textId="77777777" w:rsidR="00123ECE" w:rsidRPr="005647EB" w:rsidRDefault="00123ECE" w:rsidP="002570E4">
            <w:pPr>
              <w:pStyle w:val="TAL"/>
              <w:keepNext w:val="0"/>
              <w:keepLines w:val="0"/>
              <w:jc w:val="center"/>
              <w:rPr>
                <w:rFonts w:cs="v4.2.0"/>
              </w:rPr>
            </w:pPr>
          </w:p>
        </w:tc>
        <w:tc>
          <w:tcPr>
            <w:tcW w:w="3005" w:type="pct"/>
            <w:gridSpan w:val="6"/>
          </w:tcPr>
          <w:p w14:paraId="277263BF" w14:textId="77777777" w:rsidR="00123ECE" w:rsidRPr="005647EB" w:rsidRDefault="00123ECE" w:rsidP="002570E4">
            <w:pPr>
              <w:pStyle w:val="TAL"/>
              <w:keepNext w:val="0"/>
              <w:keepLines w:val="0"/>
              <w:jc w:val="center"/>
              <w:rPr>
                <w:rFonts w:cs="v4.2.0"/>
                <w:lang w:eastAsia="zh-CN"/>
              </w:rPr>
            </w:pPr>
            <w:r w:rsidRPr="005647EB">
              <w:rPr>
                <w:rFonts w:cs="v4.2.0"/>
                <w:lang w:eastAsia="zh-CN"/>
              </w:rPr>
              <w:t>AWGN</w:t>
            </w:r>
          </w:p>
        </w:tc>
      </w:tr>
      <w:tr w:rsidR="00123ECE" w:rsidRPr="005647EB" w14:paraId="7C8C470C" w14:textId="77777777" w:rsidTr="002570E4">
        <w:trPr>
          <w:cantSplit/>
          <w:jc w:val="center"/>
        </w:trPr>
        <w:tc>
          <w:tcPr>
            <w:tcW w:w="5000" w:type="pct"/>
            <w:gridSpan w:val="8"/>
          </w:tcPr>
          <w:p w14:paraId="66F835CA" w14:textId="5ED5B13D" w:rsidR="00123ECE" w:rsidRPr="005647EB" w:rsidRDefault="002570E4" w:rsidP="002570E4">
            <w:pPr>
              <w:pStyle w:val="TAN"/>
              <w:keepNext w:val="0"/>
              <w:keepLines w:val="0"/>
            </w:pPr>
            <w:r w:rsidRPr="005647EB">
              <w:t>NOTE 1:</w:t>
            </w:r>
            <w:r w:rsidR="000424D3"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5B34640B" w14:textId="7DABF6BF" w:rsidR="00123ECE" w:rsidRPr="005647EB" w:rsidRDefault="002570E4" w:rsidP="002570E4">
            <w:pPr>
              <w:pStyle w:val="TAN"/>
              <w:keepNext w:val="0"/>
              <w:keepLines w:val="0"/>
            </w:pPr>
            <w:r w:rsidRPr="005647EB">
              <w:t>NOTE 2:</w:t>
            </w:r>
            <w:r w:rsidR="000424D3"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22A6DB43">
                <v:shape id="_x0000_i1066" type="#_x0000_t75" style="width:20.5pt;height:18pt" o:ole="" fillcolor="window">
                  <v:imagedata r:id="rId10" o:title=""/>
                </v:shape>
                <o:OLEObject Type="Embed" ProgID="Equation.3" ShapeID="_x0000_i1066" DrawAspect="Content" ObjectID="_1781977633" r:id="rId61"/>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03EED5CA" w14:textId="51B4F938" w:rsidR="00123ECE" w:rsidRPr="005647EB" w:rsidRDefault="002570E4" w:rsidP="002570E4">
            <w:pPr>
              <w:pStyle w:val="TAN"/>
              <w:keepNext w:val="0"/>
              <w:keepLines w:val="0"/>
            </w:pPr>
            <w:r w:rsidRPr="005647EB">
              <w:t>NOTE 3:</w:t>
            </w:r>
            <w:r w:rsidR="000424D3"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2C8E9F0E" w14:textId="77777777" w:rsidR="00123ECE" w:rsidRPr="005647EB" w:rsidRDefault="00123ECE" w:rsidP="002570E4">
      <w:pPr>
        <w:rPr>
          <w:lang w:eastAsia="zh-CN"/>
        </w:rPr>
      </w:pPr>
    </w:p>
    <w:p w14:paraId="7678B420" w14:textId="77777777" w:rsidR="00123ECE" w:rsidRPr="005647EB" w:rsidRDefault="00123ECE" w:rsidP="002570E4">
      <w:pPr>
        <w:pStyle w:val="TH"/>
        <w:keepNext w:val="0"/>
        <w:keepLines w:val="0"/>
        <w:rPr>
          <w:rFonts w:cs="v4.2.0"/>
          <w:lang w:eastAsia="zh-CN"/>
        </w:rPr>
      </w:pPr>
      <w:r w:rsidRPr="005647EB">
        <w:rPr>
          <w:rFonts w:cs="v4.2.0"/>
        </w:rPr>
        <w:t xml:space="preserve">Table </w:t>
      </w:r>
      <w:r w:rsidRPr="005647EB">
        <w:t>8.</w:t>
      </w:r>
      <w:r w:rsidRPr="005647EB">
        <w:rPr>
          <w:lang w:eastAsia="zh-CN"/>
        </w:rPr>
        <w:t>3</w:t>
      </w:r>
      <w:r w:rsidRPr="005647EB">
        <w:t>.</w:t>
      </w:r>
      <w:r w:rsidRPr="005647EB">
        <w:rPr>
          <w:lang w:eastAsia="zh-CN"/>
        </w:rPr>
        <w:t>5</w:t>
      </w:r>
      <w:r w:rsidRPr="005647EB">
        <w:t>.5-</w:t>
      </w:r>
      <w:r w:rsidRPr="005647EB">
        <w:rPr>
          <w:lang w:eastAsia="zh-CN"/>
        </w:rPr>
        <w:t>2</w:t>
      </w:r>
      <w:r w:rsidRPr="005647EB">
        <w:rPr>
          <w:rFonts w:cs="v4.2.0"/>
        </w:rPr>
        <w:t xml:space="preserve">: DRX configuration for E-UTRAN </w:t>
      </w:r>
      <w:r w:rsidRPr="005647EB">
        <w:t>FDD - FDD Int</w:t>
      </w:r>
      <w:r w:rsidRPr="005647EB">
        <w:rPr>
          <w:lang w:eastAsia="zh-CN"/>
        </w:rPr>
        <w:t>er-</w:t>
      </w:r>
      <w:r w:rsidRPr="005647EB">
        <w:t>frequency identification of a new CGI of E-UTRA</w:t>
      </w:r>
      <w:r w:rsidRPr="005647EB" w:rsidDel="00BE7BA7">
        <w:t xml:space="preserve"> </w:t>
      </w:r>
      <w:r w:rsidRPr="005647EB">
        <w:t>cell using autonomous gaps</w:t>
      </w:r>
      <w:r w:rsidRPr="005647EB">
        <w:rPr>
          <w:rFonts w:cs="v4.2.0"/>
        </w:rPr>
        <w:t xml:space="preserve"> with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123ECE" w:rsidRPr="005647EB" w14:paraId="13ABD344" w14:textId="77777777" w:rsidTr="002570E4">
        <w:trPr>
          <w:jc w:val="center"/>
        </w:trPr>
        <w:tc>
          <w:tcPr>
            <w:tcW w:w="3345" w:type="dxa"/>
            <w:vAlign w:val="center"/>
          </w:tcPr>
          <w:p w14:paraId="0FA319E0" w14:textId="77777777" w:rsidR="00123ECE" w:rsidRPr="005647EB" w:rsidRDefault="00123ECE" w:rsidP="002570E4">
            <w:pPr>
              <w:pStyle w:val="TAH"/>
              <w:keepNext w:val="0"/>
              <w:keepLines w:val="0"/>
            </w:pPr>
            <w:r w:rsidRPr="005647EB">
              <w:t>Field</w:t>
            </w:r>
          </w:p>
        </w:tc>
        <w:tc>
          <w:tcPr>
            <w:tcW w:w="1021" w:type="dxa"/>
            <w:vAlign w:val="center"/>
          </w:tcPr>
          <w:p w14:paraId="7F246FBA" w14:textId="77777777" w:rsidR="00123ECE" w:rsidRPr="005647EB" w:rsidRDefault="00123ECE" w:rsidP="002570E4">
            <w:pPr>
              <w:pStyle w:val="TAC"/>
              <w:keepNext w:val="0"/>
              <w:keepLines w:val="0"/>
              <w:rPr>
                <w:b/>
                <w:lang w:eastAsia="zh-CN"/>
              </w:rPr>
            </w:pPr>
            <w:r w:rsidRPr="005647EB">
              <w:rPr>
                <w:b/>
              </w:rPr>
              <w:t>Value</w:t>
            </w:r>
          </w:p>
        </w:tc>
        <w:tc>
          <w:tcPr>
            <w:tcW w:w="3061" w:type="dxa"/>
            <w:vAlign w:val="center"/>
          </w:tcPr>
          <w:p w14:paraId="33DF2C1B" w14:textId="77777777" w:rsidR="00123ECE" w:rsidRPr="005647EB" w:rsidRDefault="00123ECE" w:rsidP="002570E4">
            <w:pPr>
              <w:pStyle w:val="TAC"/>
              <w:keepNext w:val="0"/>
              <w:keepLines w:val="0"/>
              <w:rPr>
                <w:b/>
              </w:rPr>
            </w:pPr>
            <w:r w:rsidRPr="005647EB">
              <w:rPr>
                <w:b/>
              </w:rPr>
              <w:t>Comment</w:t>
            </w:r>
          </w:p>
        </w:tc>
      </w:tr>
      <w:tr w:rsidR="00123ECE" w:rsidRPr="005647EB" w14:paraId="768FCA5F" w14:textId="77777777" w:rsidTr="002570E4">
        <w:trPr>
          <w:jc w:val="center"/>
        </w:trPr>
        <w:tc>
          <w:tcPr>
            <w:tcW w:w="3345" w:type="dxa"/>
            <w:vAlign w:val="center"/>
          </w:tcPr>
          <w:p w14:paraId="41D487CF" w14:textId="77777777" w:rsidR="00123ECE" w:rsidRPr="005647EB" w:rsidRDefault="00123ECE" w:rsidP="002570E4">
            <w:pPr>
              <w:pStyle w:val="TAC"/>
              <w:keepNext w:val="0"/>
              <w:keepLines w:val="0"/>
              <w:jc w:val="left"/>
              <w:rPr>
                <w:rFonts w:cs="v4.2.0"/>
              </w:rPr>
            </w:pPr>
            <w:r w:rsidRPr="005647EB">
              <w:t>onDurationTimer</w:t>
            </w:r>
          </w:p>
        </w:tc>
        <w:tc>
          <w:tcPr>
            <w:tcW w:w="1021" w:type="dxa"/>
          </w:tcPr>
          <w:p w14:paraId="116ADB35" w14:textId="77777777" w:rsidR="00123ECE" w:rsidRPr="005647EB" w:rsidRDefault="00123ECE" w:rsidP="002570E4">
            <w:pPr>
              <w:pStyle w:val="TAC"/>
              <w:keepNext w:val="0"/>
              <w:keepLines w:val="0"/>
            </w:pPr>
            <w:r w:rsidRPr="005647EB">
              <w:t>psf1</w:t>
            </w:r>
          </w:p>
        </w:tc>
        <w:tc>
          <w:tcPr>
            <w:tcW w:w="3061" w:type="dxa"/>
            <w:vMerge w:val="restart"/>
          </w:tcPr>
          <w:p w14:paraId="4B682CE9" w14:textId="41F34918" w:rsidR="00123ECE" w:rsidRPr="005647EB" w:rsidRDefault="00123ECE" w:rsidP="002570E4">
            <w:pPr>
              <w:pStyle w:val="TAC"/>
              <w:keepNext w:val="0"/>
              <w:keepLines w:val="0"/>
              <w:jc w:val="left"/>
              <w:rPr>
                <w:lang w:eastAsia="zh-CN"/>
              </w:rPr>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p>
        </w:tc>
      </w:tr>
      <w:tr w:rsidR="00123ECE" w:rsidRPr="005647EB" w14:paraId="771E3891" w14:textId="77777777" w:rsidTr="002570E4">
        <w:trPr>
          <w:jc w:val="center"/>
        </w:trPr>
        <w:tc>
          <w:tcPr>
            <w:tcW w:w="3345" w:type="dxa"/>
            <w:vAlign w:val="center"/>
          </w:tcPr>
          <w:p w14:paraId="055395A7" w14:textId="77777777" w:rsidR="00123ECE" w:rsidRPr="005647EB" w:rsidRDefault="00123ECE" w:rsidP="002570E4">
            <w:pPr>
              <w:pStyle w:val="TAC"/>
              <w:keepNext w:val="0"/>
              <w:keepLines w:val="0"/>
              <w:jc w:val="left"/>
            </w:pPr>
            <w:r w:rsidRPr="005647EB">
              <w:t>drx-InactivityTimer</w:t>
            </w:r>
          </w:p>
        </w:tc>
        <w:tc>
          <w:tcPr>
            <w:tcW w:w="1021" w:type="dxa"/>
          </w:tcPr>
          <w:p w14:paraId="72A0D3F3" w14:textId="77777777" w:rsidR="00123ECE" w:rsidRPr="005647EB" w:rsidRDefault="00123ECE" w:rsidP="002570E4">
            <w:pPr>
              <w:pStyle w:val="TAC"/>
              <w:keepNext w:val="0"/>
              <w:keepLines w:val="0"/>
            </w:pPr>
            <w:r w:rsidRPr="005647EB">
              <w:t>psf1</w:t>
            </w:r>
          </w:p>
        </w:tc>
        <w:tc>
          <w:tcPr>
            <w:tcW w:w="3061" w:type="dxa"/>
            <w:vMerge/>
          </w:tcPr>
          <w:p w14:paraId="1EEFF888" w14:textId="77777777" w:rsidR="00123ECE" w:rsidRPr="005647EB" w:rsidRDefault="00123ECE" w:rsidP="002570E4">
            <w:pPr>
              <w:pStyle w:val="TAC"/>
              <w:keepNext w:val="0"/>
              <w:keepLines w:val="0"/>
              <w:jc w:val="left"/>
            </w:pPr>
          </w:p>
        </w:tc>
      </w:tr>
      <w:tr w:rsidR="00123ECE" w:rsidRPr="005647EB" w14:paraId="27D5F28D" w14:textId="77777777" w:rsidTr="002570E4">
        <w:trPr>
          <w:jc w:val="center"/>
        </w:trPr>
        <w:tc>
          <w:tcPr>
            <w:tcW w:w="3345" w:type="dxa"/>
            <w:vAlign w:val="center"/>
          </w:tcPr>
          <w:p w14:paraId="5D6D1799" w14:textId="77777777" w:rsidR="00123ECE" w:rsidRPr="005647EB" w:rsidRDefault="00123ECE" w:rsidP="002570E4">
            <w:pPr>
              <w:pStyle w:val="TAC"/>
              <w:keepNext w:val="0"/>
              <w:keepLines w:val="0"/>
              <w:jc w:val="left"/>
            </w:pPr>
            <w:r w:rsidRPr="005647EB">
              <w:t>drx-RetransmissionTimer</w:t>
            </w:r>
          </w:p>
        </w:tc>
        <w:tc>
          <w:tcPr>
            <w:tcW w:w="1021" w:type="dxa"/>
          </w:tcPr>
          <w:p w14:paraId="3D2F2B6A" w14:textId="77777777" w:rsidR="00123ECE" w:rsidRPr="005647EB" w:rsidRDefault="00123ECE" w:rsidP="002570E4">
            <w:pPr>
              <w:pStyle w:val="TAC"/>
              <w:keepNext w:val="0"/>
              <w:keepLines w:val="0"/>
            </w:pPr>
            <w:r w:rsidRPr="005647EB">
              <w:rPr>
                <w:lang w:eastAsia="zh-CN"/>
              </w:rPr>
              <w:t>p</w:t>
            </w:r>
            <w:r w:rsidRPr="005647EB">
              <w:t>sf1</w:t>
            </w:r>
          </w:p>
        </w:tc>
        <w:tc>
          <w:tcPr>
            <w:tcW w:w="3061" w:type="dxa"/>
            <w:vMerge/>
          </w:tcPr>
          <w:p w14:paraId="55A14B63" w14:textId="77777777" w:rsidR="00123ECE" w:rsidRPr="005647EB" w:rsidRDefault="00123ECE" w:rsidP="002570E4">
            <w:pPr>
              <w:pStyle w:val="TAC"/>
              <w:keepNext w:val="0"/>
              <w:keepLines w:val="0"/>
              <w:jc w:val="left"/>
            </w:pPr>
          </w:p>
        </w:tc>
      </w:tr>
      <w:tr w:rsidR="00123ECE" w:rsidRPr="005647EB" w14:paraId="153B3755" w14:textId="77777777" w:rsidTr="002570E4">
        <w:trPr>
          <w:jc w:val="center"/>
        </w:trPr>
        <w:tc>
          <w:tcPr>
            <w:tcW w:w="3345" w:type="dxa"/>
            <w:vAlign w:val="center"/>
          </w:tcPr>
          <w:p w14:paraId="55C6E00A" w14:textId="77777777" w:rsidR="00123ECE" w:rsidRPr="005647EB" w:rsidRDefault="00123ECE" w:rsidP="002570E4">
            <w:pPr>
              <w:pStyle w:val="TAC"/>
              <w:keepNext w:val="0"/>
              <w:keepLines w:val="0"/>
              <w:jc w:val="left"/>
              <w:rPr>
                <w:vertAlign w:val="superscript"/>
              </w:rPr>
            </w:pPr>
            <w:r w:rsidRPr="005647EB">
              <w:t>longDRX-CycleStartOffset</w:t>
            </w:r>
          </w:p>
        </w:tc>
        <w:tc>
          <w:tcPr>
            <w:tcW w:w="1021" w:type="dxa"/>
          </w:tcPr>
          <w:p w14:paraId="498DD126" w14:textId="77777777" w:rsidR="00123ECE" w:rsidRPr="005647EB" w:rsidRDefault="00123ECE" w:rsidP="002570E4">
            <w:pPr>
              <w:pStyle w:val="TAC"/>
              <w:keepNext w:val="0"/>
              <w:keepLines w:val="0"/>
            </w:pPr>
            <w:r w:rsidRPr="005647EB">
              <w:t>sf1280</w:t>
            </w:r>
          </w:p>
        </w:tc>
        <w:tc>
          <w:tcPr>
            <w:tcW w:w="3061" w:type="dxa"/>
            <w:vMerge/>
          </w:tcPr>
          <w:p w14:paraId="609D7FC3" w14:textId="77777777" w:rsidR="00123ECE" w:rsidRPr="005647EB" w:rsidRDefault="00123ECE" w:rsidP="002570E4">
            <w:pPr>
              <w:pStyle w:val="TAC"/>
              <w:keepNext w:val="0"/>
              <w:keepLines w:val="0"/>
              <w:jc w:val="left"/>
            </w:pPr>
          </w:p>
        </w:tc>
      </w:tr>
      <w:tr w:rsidR="00123ECE" w:rsidRPr="005647EB" w14:paraId="36D6A5DF" w14:textId="77777777" w:rsidTr="002570E4">
        <w:trPr>
          <w:jc w:val="center"/>
        </w:trPr>
        <w:tc>
          <w:tcPr>
            <w:tcW w:w="3345" w:type="dxa"/>
            <w:vAlign w:val="center"/>
          </w:tcPr>
          <w:p w14:paraId="1BC6630A" w14:textId="77777777" w:rsidR="00123ECE" w:rsidRPr="005647EB" w:rsidRDefault="00123ECE" w:rsidP="002570E4">
            <w:pPr>
              <w:pStyle w:val="TAC"/>
              <w:keepNext w:val="0"/>
              <w:keepLines w:val="0"/>
              <w:jc w:val="left"/>
            </w:pPr>
            <w:r w:rsidRPr="005647EB">
              <w:t>shortDRX</w:t>
            </w:r>
          </w:p>
        </w:tc>
        <w:tc>
          <w:tcPr>
            <w:tcW w:w="1021" w:type="dxa"/>
          </w:tcPr>
          <w:p w14:paraId="24D24216" w14:textId="77777777" w:rsidR="00123ECE" w:rsidRPr="005647EB" w:rsidRDefault="00123ECE" w:rsidP="002570E4">
            <w:pPr>
              <w:pStyle w:val="TAC"/>
              <w:keepNext w:val="0"/>
              <w:keepLines w:val="0"/>
            </w:pPr>
            <w:r w:rsidRPr="005647EB">
              <w:t>disable</w:t>
            </w:r>
          </w:p>
        </w:tc>
        <w:tc>
          <w:tcPr>
            <w:tcW w:w="3061" w:type="dxa"/>
            <w:vMerge/>
          </w:tcPr>
          <w:p w14:paraId="313E1C76" w14:textId="77777777" w:rsidR="00123ECE" w:rsidRPr="005647EB" w:rsidRDefault="00123ECE" w:rsidP="002570E4">
            <w:pPr>
              <w:pStyle w:val="TAC"/>
              <w:keepNext w:val="0"/>
              <w:keepLines w:val="0"/>
              <w:jc w:val="left"/>
            </w:pPr>
          </w:p>
        </w:tc>
      </w:tr>
    </w:tbl>
    <w:p w14:paraId="63A62F08" w14:textId="77777777" w:rsidR="00123ECE" w:rsidRPr="005647EB" w:rsidRDefault="00123ECE" w:rsidP="002570E4">
      <w:pPr>
        <w:rPr>
          <w:lang w:eastAsia="zh-CN"/>
        </w:rPr>
      </w:pPr>
    </w:p>
    <w:p w14:paraId="796729A2" w14:textId="77777777" w:rsidR="00123ECE" w:rsidRPr="005647EB" w:rsidRDefault="00123ECE" w:rsidP="002570E4">
      <w:pPr>
        <w:pStyle w:val="TH"/>
        <w:keepNext w:val="0"/>
        <w:keepLines w:val="0"/>
      </w:pPr>
      <w:r w:rsidRPr="005647EB">
        <w:rPr>
          <w:rFonts w:cs="v4.2.0"/>
        </w:rPr>
        <w:t xml:space="preserve">Table </w:t>
      </w:r>
      <w:r w:rsidRPr="005647EB">
        <w:t>8.</w:t>
      </w:r>
      <w:r w:rsidRPr="005647EB">
        <w:rPr>
          <w:lang w:eastAsia="zh-CN"/>
        </w:rPr>
        <w:t>3</w:t>
      </w:r>
      <w:r w:rsidRPr="005647EB">
        <w:t>.</w:t>
      </w:r>
      <w:r w:rsidRPr="005647EB">
        <w:rPr>
          <w:lang w:eastAsia="zh-CN"/>
        </w:rPr>
        <w:t>5</w:t>
      </w:r>
      <w:r w:rsidRPr="005647EB">
        <w:t>.5-</w:t>
      </w:r>
      <w:r w:rsidRPr="005647EB">
        <w:rPr>
          <w:lang w:eastAsia="zh-CN"/>
        </w:rPr>
        <w:t>3</w:t>
      </w:r>
      <w:r w:rsidRPr="005647EB">
        <w:t xml:space="preserve">: </w:t>
      </w:r>
      <w:r w:rsidRPr="005647EB">
        <w:rPr>
          <w:i/>
        </w:rPr>
        <w:t>TimeAlignmentTimer</w:t>
      </w:r>
      <w:r w:rsidRPr="005647EB">
        <w:t xml:space="preserve"> -Configuration</w:t>
      </w:r>
      <w:r w:rsidRPr="005647EB">
        <w:rPr>
          <w:rFonts w:cs="v4.2.0"/>
        </w:rPr>
        <w:t xml:space="preserve"> for E-UTRAN </w:t>
      </w:r>
      <w:r w:rsidRPr="005647EB">
        <w:t>FDD - FDD Int</w:t>
      </w:r>
      <w:r w:rsidRPr="005647EB">
        <w:rPr>
          <w:lang w:eastAsia="zh-CN"/>
        </w:rPr>
        <w:t>er-</w:t>
      </w:r>
      <w:r w:rsidRPr="005647EB">
        <w:t>frequency identification of a new CGI of E-UTRA</w:t>
      </w:r>
      <w:r w:rsidRPr="005647EB" w:rsidDel="00BE7BA7">
        <w:t xml:space="preserve"> </w:t>
      </w:r>
      <w:r w:rsidRPr="005647EB">
        <w:t>cell using autonomous gaps</w:t>
      </w:r>
      <w:r w:rsidRPr="005647EB">
        <w:rPr>
          <w:rFonts w:cs="v4.2.0"/>
        </w:rPr>
        <w:t xml:space="preserve"> with DRX</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48"/>
        <w:gridCol w:w="7115"/>
      </w:tblGrid>
      <w:tr w:rsidR="00123ECE" w:rsidRPr="005647EB" w14:paraId="4226F31F" w14:textId="77777777" w:rsidTr="000424D3">
        <w:trPr>
          <w:jc w:val="center"/>
        </w:trPr>
        <w:tc>
          <w:tcPr>
            <w:tcW w:w="1864" w:type="dxa"/>
            <w:vAlign w:val="center"/>
          </w:tcPr>
          <w:p w14:paraId="05B522FE" w14:textId="77777777" w:rsidR="00123ECE" w:rsidRPr="005647EB" w:rsidRDefault="00123ECE" w:rsidP="002570E4">
            <w:pPr>
              <w:pStyle w:val="TAH"/>
              <w:keepNext w:val="0"/>
              <w:keepLines w:val="0"/>
            </w:pPr>
            <w:r w:rsidRPr="005647EB">
              <w:t>Field</w:t>
            </w:r>
          </w:p>
        </w:tc>
        <w:tc>
          <w:tcPr>
            <w:tcW w:w="748" w:type="dxa"/>
            <w:vAlign w:val="center"/>
          </w:tcPr>
          <w:p w14:paraId="110C168F" w14:textId="77777777" w:rsidR="00123ECE" w:rsidRPr="005647EB" w:rsidRDefault="00123ECE" w:rsidP="002570E4">
            <w:pPr>
              <w:pStyle w:val="TAH"/>
              <w:keepNext w:val="0"/>
              <w:keepLines w:val="0"/>
              <w:rPr>
                <w:lang w:eastAsia="zh-CN"/>
              </w:rPr>
            </w:pPr>
            <w:r w:rsidRPr="005647EB">
              <w:t>Value</w:t>
            </w:r>
          </w:p>
        </w:tc>
        <w:tc>
          <w:tcPr>
            <w:tcW w:w="7115" w:type="dxa"/>
            <w:vAlign w:val="center"/>
          </w:tcPr>
          <w:p w14:paraId="17CA2CD7" w14:textId="77777777" w:rsidR="00123ECE" w:rsidRPr="005647EB" w:rsidRDefault="00123ECE" w:rsidP="002570E4">
            <w:pPr>
              <w:pStyle w:val="TAH"/>
              <w:keepNext w:val="0"/>
              <w:keepLines w:val="0"/>
            </w:pPr>
            <w:r w:rsidRPr="005647EB">
              <w:t>Comment</w:t>
            </w:r>
          </w:p>
        </w:tc>
      </w:tr>
      <w:tr w:rsidR="00123ECE" w:rsidRPr="005647EB" w14:paraId="7B28C109" w14:textId="77777777" w:rsidTr="000424D3">
        <w:trPr>
          <w:jc w:val="center"/>
        </w:trPr>
        <w:tc>
          <w:tcPr>
            <w:tcW w:w="1864" w:type="dxa"/>
            <w:vAlign w:val="center"/>
          </w:tcPr>
          <w:p w14:paraId="6B49BCE2" w14:textId="77777777" w:rsidR="00123ECE" w:rsidRPr="005647EB" w:rsidRDefault="00123ECE" w:rsidP="002570E4">
            <w:pPr>
              <w:pStyle w:val="TAC"/>
              <w:keepNext w:val="0"/>
              <w:keepLines w:val="0"/>
              <w:jc w:val="left"/>
              <w:rPr>
                <w:rFonts w:cs="v4.2.0"/>
              </w:rPr>
            </w:pPr>
            <w:r w:rsidRPr="005647EB">
              <w:t>TimeAlignmentTimer</w:t>
            </w:r>
          </w:p>
        </w:tc>
        <w:tc>
          <w:tcPr>
            <w:tcW w:w="748" w:type="dxa"/>
            <w:vAlign w:val="center"/>
          </w:tcPr>
          <w:p w14:paraId="06E01507" w14:textId="77777777" w:rsidR="00123ECE" w:rsidRPr="005647EB" w:rsidRDefault="00A60DDE" w:rsidP="002570E4">
            <w:pPr>
              <w:pStyle w:val="TAC"/>
              <w:keepNext w:val="0"/>
              <w:keepLines w:val="0"/>
            </w:pPr>
            <w:r w:rsidRPr="005647EB">
              <w:rPr>
                <w:lang w:eastAsia="zh-CN"/>
              </w:rPr>
              <w:t>Infinity</w:t>
            </w:r>
          </w:p>
        </w:tc>
        <w:tc>
          <w:tcPr>
            <w:tcW w:w="7115" w:type="dxa"/>
          </w:tcPr>
          <w:p w14:paraId="5D9368CF" w14:textId="76F7F4E9" w:rsidR="00123ECE" w:rsidRPr="005647EB" w:rsidRDefault="00123ECE" w:rsidP="002570E4">
            <w:pPr>
              <w:pStyle w:val="TAC"/>
              <w:keepNext w:val="0"/>
              <w:keepLines w:val="0"/>
              <w:jc w:val="left"/>
              <w:rPr>
                <w:lang w:eastAsia="zh-CN"/>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p>
        </w:tc>
      </w:tr>
      <w:tr w:rsidR="00123ECE" w:rsidRPr="005647EB" w14:paraId="48440ACB" w14:textId="77777777" w:rsidTr="000424D3">
        <w:trPr>
          <w:jc w:val="center"/>
        </w:trPr>
        <w:tc>
          <w:tcPr>
            <w:tcW w:w="1864" w:type="dxa"/>
            <w:vAlign w:val="center"/>
          </w:tcPr>
          <w:p w14:paraId="65826F6D" w14:textId="77777777" w:rsidR="00123ECE" w:rsidRPr="005647EB" w:rsidRDefault="00123ECE" w:rsidP="002570E4">
            <w:pPr>
              <w:pStyle w:val="TAC"/>
              <w:keepNext w:val="0"/>
              <w:keepLines w:val="0"/>
              <w:jc w:val="left"/>
            </w:pPr>
            <w:r w:rsidRPr="005647EB">
              <w:t>sr-ConfigIndex</w:t>
            </w:r>
          </w:p>
        </w:tc>
        <w:tc>
          <w:tcPr>
            <w:tcW w:w="748" w:type="dxa"/>
            <w:vAlign w:val="center"/>
          </w:tcPr>
          <w:p w14:paraId="57F99DDC" w14:textId="77777777" w:rsidR="00123ECE" w:rsidRPr="005647EB" w:rsidRDefault="00123ECE" w:rsidP="002570E4">
            <w:pPr>
              <w:pStyle w:val="TAC"/>
              <w:keepNext w:val="0"/>
              <w:keepLines w:val="0"/>
            </w:pPr>
            <w:r w:rsidRPr="005647EB">
              <w:t>0</w:t>
            </w:r>
          </w:p>
        </w:tc>
        <w:tc>
          <w:tcPr>
            <w:tcW w:w="7115" w:type="dxa"/>
          </w:tcPr>
          <w:p w14:paraId="1E29E507" w14:textId="22308AF7" w:rsidR="00123ECE" w:rsidRPr="005647EB" w:rsidRDefault="00123ECE" w:rsidP="002570E4">
            <w:pPr>
              <w:pStyle w:val="TAC"/>
              <w:keepNext w:val="0"/>
              <w:keepLines w:val="0"/>
              <w:jc w:val="left"/>
              <w:rPr>
                <w:lang w:eastAsia="zh-CN"/>
              </w:rPr>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r w:rsidR="002570E4" w:rsidRPr="005647EB">
              <w:t xml:space="preserve"> </w:t>
            </w:r>
            <w:r w:rsidRPr="005647EB">
              <w:t>and</w:t>
            </w:r>
            <w:r w:rsidR="002570E4" w:rsidRPr="005647EB">
              <w:t xml:space="preserve"> </w:t>
            </w:r>
            <w:r w:rsidR="00914A62" w:rsidRPr="005647EB">
              <w:t>clause</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rPr>
                <w:lang w:eastAsia="zh-CN"/>
              </w:rPr>
              <w:t xml:space="preserve"> </w:t>
            </w:r>
            <w:r w:rsidRPr="005647EB">
              <w:rPr>
                <w:lang w:eastAsia="zh-CN"/>
              </w:rPr>
              <w:t>[8]</w:t>
            </w:r>
            <w:r w:rsidR="002570E4" w:rsidRPr="005647EB">
              <w:t xml:space="preserve"> </w:t>
            </w:r>
          </w:p>
        </w:tc>
      </w:tr>
    </w:tbl>
    <w:p w14:paraId="5676C530" w14:textId="77777777" w:rsidR="00123ECE" w:rsidRPr="005647EB" w:rsidRDefault="00123ECE" w:rsidP="000424D3">
      <w:pPr>
        <w:rPr>
          <w:rFonts w:cs="v4.2.0"/>
          <w:lang w:eastAsia="zh-CN"/>
        </w:rPr>
      </w:pPr>
      <w:r w:rsidRPr="005647EB">
        <w:rPr>
          <w:rFonts w:cs="v4.2.0"/>
        </w:rPr>
        <w:lastRenderedPageBreak/>
        <w:t xml:space="preserve">The UE shall transmit a measurement report containing the </w:t>
      </w:r>
      <w:r w:rsidRPr="005647EB">
        <w:rPr>
          <w:rFonts w:cs="v4.2.0"/>
          <w:lang w:eastAsia="zh-CN"/>
        </w:rPr>
        <w:t xml:space="preserve">cell </w:t>
      </w:r>
      <w:r w:rsidRPr="005647EB">
        <w:rPr>
          <w:rFonts w:cs="v4.2.0"/>
        </w:rPr>
        <w:t xml:space="preserve">global </w:t>
      </w:r>
      <w:r w:rsidRPr="005647EB">
        <w:rPr>
          <w:lang w:eastAsia="zh-CN"/>
        </w:rPr>
        <w:t>i</w:t>
      </w:r>
      <w:r w:rsidRPr="005647EB">
        <w:t>dentifier</w:t>
      </w:r>
      <w:r w:rsidRPr="005647EB">
        <w:rPr>
          <w:rFonts w:cs="v4.2.0"/>
        </w:rPr>
        <w:t xml:space="preserve"> of cell 2 within 170 milliseconds from the start of T3</w:t>
      </w:r>
      <w:r w:rsidRPr="005647EB">
        <w:rPr>
          <w:rFonts w:cs="v4.2.0"/>
          <w:lang w:eastAsia="zh-CN"/>
        </w:rPr>
        <w:t>.</w:t>
      </w:r>
    </w:p>
    <w:p w14:paraId="25779E87" w14:textId="77777777" w:rsidR="00123ECE" w:rsidRPr="005647EB" w:rsidRDefault="00123ECE"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79095D95" w14:textId="77777777" w:rsidR="00123ECE" w:rsidRPr="005647EB" w:rsidRDefault="00123ECE" w:rsidP="002570E4">
      <w:pPr>
        <w:rPr>
          <w:lang w:eastAsia="zh-CN"/>
        </w:rPr>
      </w:pPr>
      <w:r w:rsidRPr="005647EB">
        <w:t>The overall delays measured test requirement is expressed as:</w:t>
      </w:r>
    </w:p>
    <w:p w14:paraId="77581456" w14:textId="26C9BF19" w:rsidR="00123ECE" w:rsidRPr="005647EB" w:rsidRDefault="000424D3" w:rsidP="000424D3">
      <w:pPr>
        <w:pStyle w:val="B1"/>
        <w:rPr>
          <w:lang w:eastAsia="zh-CN"/>
        </w:rPr>
      </w:pPr>
      <w:r w:rsidRPr="005647EB">
        <w:tab/>
      </w:r>
      <w:r w:rsidR="00123ECE" w:rsidRPr="005647EB">
        <w:t xml:space="preserve">Test requirement = RRC Procedure delay + </w:t>
      </w:r>
      <w:r w:rsidR="00123ECE" w:rsidRPr="005647EB">
        <w:rPr>
          <w:position w:val="-14"/>
        </w:rPr>
        <w:object w:dxaOrig="1260" w:dyaOrig="380" w14:anchorId="7636653D">
          <v:shape id="_x0000_i1067" type="#_x0000_t75" style="width:63pt;height:19.5pt" o:ole="">
            <v:imagedata r:id="rId62" o:title=""/>
          </v:shape>
          <o:OLEObject Type="Embed" ProgID="Equation.3" ShapeID="_x0000_i1067" DrawAspect="Content" ObjectID="_1781977634" r:id="rId63"/>
        </w:object>
      </w:r>
      <w:r w:rsidR="00123ECE" w:rsidRPr="005647EB">
        <w:t>+ TTI insertion uncertainty</w:t>
      </w:r>
    </w:p>
    <w:p w14:paraId="09112726" w14:textId="0E6440BB" w:rsidR="00123ECE" w:rsidRPr="005647EB" w:rsidRDefault="000424D3" w:rsidP="000424D3">
      <w:pPr>
        <w:pStyle w:val="B1"/>
        <w:rPr>
          <w:lang w:eastAsia="zh-CN"/>
        </w:rPr>
      </w:pPr>
      <w:r w:rsidRPr="005647EB">
        <w:rPr>
          <w:lang w:eastAsia="zh-CN"/>
        </w:rPr>
        <w:tab/>
      </w:r>
      <w:r w:rsidR="00123ECE" w:rsidRPr="005647EB">
        <w:rPr>
          <w:lang w:eastAsia="zh-CN"/>
        </w:rPr>
        <w:t>RRC procedure delay=15ms</w:t>
      </w:r>
    </w:p>
    <w:p w14:paraId="721792AD" w14:textId="37140A6B" w:rsidR="00123ECE" w:rsidRPr="005647EB" w:rsidRDefault="000424D3" w:rsidP="000424D3">
      <w:pPr>
        <w:pStyle w:val="EQ"/>
        <w:rPr>
          <w:noProof w:val="0"/>
          <w:lang w:eastAsia="zh-CN"/>
        </w:rPr>
      </w:pPr>
      <w:r w:rsidRPr="005647EB">
        <w:rPr>
          <w:noProof w:val="0"/>
        </w:rPr>
        <w:tab/>
      </w:r>
      <w:r w:rsidR="00123ECE" w:rsidRPr="005647EB">
        <w:rPr>
          <w:noProof w:val="0"/>
        </w:rPr>
        <w:object w:dxaOrig="3660" w:dyaOrig="380" w14:anchorId="1FD6D571">
          <v:shape id="_x0000_i1068" type="#_x0000_t75" style="width:183pt;height:19.5pt" o:ole="">
            <v:imagedata r:id="rId56" o:title=""/>
          </v:shape>
          <o:OLEObject Type="Embed" ProgID="Equation.3" ShapeID="_x0000_i1068" DrawAspect="Content" ObjectID="_1781977635" r:id="rId64"/>
        </w:object>
      </w:r>
    </w:p>
    <w:p w14:paraId="0D62E7B1" w14:textId="16E08576" w:rsidR="00123ECE" w:rsidRPr="005647EB" w:rsidRDefault="000424D3" w:rsidP="000424D3">
      <w:pPr>
        <w:pStyle w:val="B1"/>
        <w:rPr>
          <w:rFonts w:cs="v4.2.0"/>
          <w:lang w:eastAsia="zh-CN"/>
        </w:rPr>
      </w:pPr>
      <w:r w:rsidRPr="005647EB">
        <w:tab/>
      </w:r>
      <w:r w:rsidR="00123ECE" w:rsidRPr="005647EB">
        <w:t>T</w:t>
      </w:r>
      <w:r w:rsidR="00123ECE" w:rsidRPr="005647EB">
        <w:rPr>
          <w:vertAlign w:val="subscript"/>
        </w:rPr>
        <w:t>basic_identify_CGI, int</w:t>
      </w:r>
      <w:r w:rsidR="00123ECE" w:rsidRPr="005647EB">
        <w:rPr>
          <w:vertAlign w:val="subscript"/>
          <w:lang w:eastAsia="zh-CN"/>
        </w:rPr>
        <w:t>er</w:t>
      </w:r>
      <w:r w:rsidR="00123ECE" w:rsidRPr="005647EB">
        <w:t xml:space="preserve"> = 150 ms</w:t>
      </w:r>
    </w:p>
    <w:p w14:paraId="265F3A0F" w14:textId="3E6CCA7F" w:rsidR="00123ECE" w:rsidRPr="005647EB" w:rsidRDefault="000424D3" w:rsidP="000424D3">
      <w:pPr>
        <w:pStyle w:val="B1"/>
      </w:pPr>
      <w:r w:rsidRPr="005647EB">
        <w:tab/>
      </w:r>
      <w:r w:rsidR="00123ECE" w:rsidRPr="005647EB">
        <w:t>TTI insertion uncertainty = 2 ms</w:t>
      </w:r>
    </w:p>
    <w:p w14:paraId="2E43133D" w14:textId="77777777" w:rsidR="00123ECE" w:rsidRPr="005647EB" w:rsidRDefault="00123ECE" w:rsidP="000424D3">
      <w:pPr>
        <w:rPr>
          <w:rFonts w:cs="v4.2.0"/>
          <w:lang w:eastAsia="zh-CN"/>
        </w:rPr>
      </w:pPr>
      <w:r w:rsidRPr="005647EB">
        <w:rPr>
          <w:rFonts w:cs="v4.2.0"/>
          <w:lang w:eastAsia="zh-CN"/>
        </w:rPr>
        <w:t xml:space="preserve">The overall </w:t>
      </w:r>
      <w:r w:rsidR="001212A4" w:rsidRPr="005647EB">
        <w:rPr>
          <w:rFonts w:cs="v4.2.0"/>
          <w:lang w:eastAsia="zh-CN"/>
        </w:rPr>
        <w:t>delay measured is</w:t>
      </w:r>
      <w:r w:rsidRPr="005647EB">
        <w:rPr>
          <w:rFonts w:cs="v4.2.0"/>
        </w:rPr>
        <w:t xml:space="preserve"> 167 ms, allow 170 ms.</w:t>
      </w:r>
    </w:p>
    <w:p w14:paraId="5E45D111" w14:textId="77777777" w:rsidR="00123ECE" w:rsidRPr="005647EB" w:rsidRDefault="00123ECE" w:rsidP="002570E4">
      <w:r w:rsidRPr="005647EB">
        <w:t>For the test to pass, the total number of successful tests shall be more than 90% of the cases with a confidence level of 95%.</w:t>
      </w:r>
    </w:p>
    <w:p w14:paraId="37726513" w14:textId="77777777" w:rsidR="007B2717" w:rsidRPr="005647EB" w:rsidRDefault="007B2717" w:rsidP="002570E4">
      <w:pPr>
        <w:pStyle w:val="Heading3"/>
        <w:keepNext w:val="0"/>
        <w:keepLines w:val="0"/>
        <w:rPr>
          <w:lang w:eastAsia="ja-JP"/>
        </w:rPr>
      </w:pPr>
      <w:r w:rsidRPr="005647EB">
        <w:t>8.3.</w:t>
      </w:r>
      <w:r w:rsidRPr="005647EB">
        <w:rPr>
          <w:lang w:eastAsia="ja-JP"/>
        </w:rPr>
        <w:t>6</w:t>
      </w:r>
      <w:r w:rsidRPr="005647EB">
        <w:tab/>
        <w:t>E-UTRAN FDD-FDD Inter-frequency event triggered reporting without measurement gaps under AWGN propagation conditions in asynchronous cells</w:t>
      </w:r>
    </w:p>
    <w:p w14:paraId="3A9C52F5" w14:textId="77777777" w:rsidR="007B2717" w:rsidRPr="005647EB" w:rsidRDefault="007B2717" w:rsidP="002570E4">
      <w:pPr>
        <w:pStyle w:val="Heading4"/>
        <w:keepNext w:val="0"/>
        <w:keepLines w:val="0"/>
      </w:pPr>
      <w:r w:rsidRPr="005647EB">
        <w:t>8.3.</w:t>
      </w:r>
      <w:r w:rsidRPr="005647EB">
        <w:rPr>
          <w:lang w:eastAsia="ja-JP"/>
        </w:rPr>
        <w:t>6</w:t>
      </w:r>
      <w:r w:rsidRPr="005647EB">
        <w:t>.1</w:t>
      </w:r>
      <w:r w:rsidRPr="005647EB">
        <w:tab/>
        <w:t>Test purpose</w:t>
      </w:r>
    </w:p>
    <w:p w14:paraId="1A275EAB" w14:textId="262C48C8" w:rsidR="007B2717" w:rsidRPr="005647EB" w:rsidRDefault="007B2717" w:rsidP="000424D3">
      <w:pPr>
        <w:rPr>
          <w:rFonts w:cs="v4.2.0"/>
          <w:lang w:eastAsia="ja-JP"/>
        </w:rPr>
      </w:pPr>
      <w:r w:rsidRPr="005647EB">
        <w:rPr>
          <w:rFonts w:cs="v4.2.0"/>
          <w:lang w:eastAsia="zh-CN"/>
        </w:rPr>
        <w:t>T</w:t>
      </w:r>
      <w:r w:rsidRPr="005647EB">
        <w:rPr>
          <w:rFonts w:cs="v4.2.0"/>
        </w:rPr>
        <w:t>o verify the</w:t>
      </w:r>
      <w:r w:rsidRPr="005647EB">
        <w:rPr>
          <w:rFonts w:cs="v4.2.0"/>
          <w:lang w:eastAsia="ja-JP"/>
        </w:rPr>
        <w:t>UE</w:t>
      </w:r>
      <w:r w:rsidR="002570E4" w:rsidRPr="005647EB">
        <w:rPr>
          <w:rFonts w:cs="v4.2.0"/>
          <w:lang w:eastAsia="ja-JP"/>
        </w:rPr>
        <w:t>'</w:t>
      </w:r>
      <w:r w:rsidRPr="005647EB">
        <w:rPr>
          <w:rFonts w:cs="v4.2.0"/>
          <w:lang w:eastAsia="ja-JP"/>
        </w:rPr>
        <w:t xml:space="preserve">s ability to make a correct reporting of an event without measurement gaps </w:t>
      </w:r>
      <w:r w:rsidRPr="005647EB">
        <w:t>within the E-UTRA FDD inter-frequency cell search requirements</w:t>
      </w:r>
      <w:r w:rsidRPr="005647EB">
        <w:rPr>
          <w:rFonts w:cs="v4.2.0"/>
          <w:lang w:eastAsia="ja-JP"/>
        </w:rPr>
        <w:t>.</w:t>
      </w:r>
    </w:p>
    <w:p w14:paraId="73677B8B" w14:textId="77777777" w:rsidR="007B2717" w:rsidRPr="005647EB" w:rsidRDefault="007B2717" w:rsidP="002570E4">
      <w:pPr>
        <w:pStyle w:val="Heading4"/>
        <w:keepNext w:val="0"/>
        <w:keepLines w:val="0"/>
        <w:rPr>
          <w:lang w:eastAsia="ja-JP"/>
        </w:rPr>
      </w:pPr>
      <w:r w:rsidRPr="005647EB">
        <w:t>8.</w:t>
      </w:r>
      <w:r w:rsidRPr="005647EB">
        <w:rPr>
          <w:lang w:eastAsia="zh-CN"/>
        </w:rPr>
        <w:t>3</w:t>
      </w:r>
      <w:r w:rsidRPr="005647EB">
        <w:t>.</w:t>
      </w:r>
      <w:r w:rsidRPr="005647EB">
        <w:rPr>
          <w:lang w:eastAsia="ja-JP"/>
        </w:rPr>
        <w:t>6</w:t>
      </w:r>
      <w:r w:rsidRPr="005647EB">
        <w:t>.2</w:t>
      </w:r>
      <w:r w:rsidRPr="005647EB">
        <w:tab/>
        <w:t>Test applicability</w:t>
      </w:r>
    </w:p>
    <w:p w14:paraId="63FB70E4" w14:textId="77777777" w:rsidR="007B2717" w:rsidRPr="005647EB" w:rsidRDefault="007B2717" w:rsidP="002570E4">
      <w:r w:rsidRPr="005647EB">
        <w:t xml:space="preserve">This test applies to all types of E-UTRA FDD UE release </w:t>
      </w:r>
      <w:r w:rsidRPr="005647EB">
        <w:rPr>
          <w:lang w:eastAsia="ja-JP"/>
        </w:rPr>
        <w:t>10</w:t>
      </w:r>
      <w:r w:rsidRPr="005647EB">
        <w:t xml:space="preserve"> and forward</w:t>
      </w:r>
      <w:r w:rsidR="00B74492" w:rsidRPr="005647EB">
        <w:rPr>
          <w:lang w:eastAsia="ja-JP"/>
        </w:rPr>
        <w:t xml:space="preserve"> </w:t>
      </w:r>
      <w:r w:rsidR="00B74492" w:rsidRPr="005647EB">
        <w:rPr>
          <w:lang w:eastAsia="zh-CN"/>
        </w:rPr>
        <w:t>with</w:t>
      </w:r>
      <w:r w:rsidR="00B74492" w:rsidRPr="005647EB">
        <w:t xml:space="preserve"> support of</w:t>
      </w:r>
      <w:r w:rsidR="00B74492" w:rsidRPr="005647EB">
        <w:rPr>
          <w:lang w:eastAsia="ja-JP"/>
        </w:rPr>
        <w:t xml:space="preserve"> M</w:t>
      </w:r>
      <w:r w:rsidR="00B74492" w:rsidRPr="005647EB">
        <w:rPr>
          <w:rFonts w:cs="Arial"/>
        </w:rPr>
        <w:t>easurement without gaps</w:t>
      </w:r>
      <w:r w:rsidRPr="005647EB">
        <w:t>.</w:t>
      </w:r>
      <w:r w:rsidR="00B74492" w:rsidRPr="005647EB">
        <w:t xml:space="preserve"> Applicability requires support for FGI bits 25.</w:t>
      </w:r>
    </w:p>
    <w:p w14:paraId="4026BC29" w14:textId="77777777" w:rsidR="007B2717" w:rsidRPr="005647EB" w:rsidRDefault="007B2717" w:rsidP="002570E4">
      <w:pPr>
        <w:pStyle w:val="Heading4"/>
        <w:keepNext w:val="0"/>
        <w:keepLines w:val="0"/>
        <w:rPr>
          <w:lang w:eastAsia="ja-JP"/>
        </w:rPr>
      </w:pPr>
      <w:r w:rsidRPr="005647EB">
        <w:t>8.</w:t>
      </w:r>
      <w:r w:rsidRPr="005647EB">
        <w:rPr>
          <w:lang w:eastAsia="zh-CN"/>
        </w:rPr>
        <w:t>3</w:t>
      </w:r>
      <w:r w:rsidRPr="005647EB">
        <w:t>.</w:t>
      </w:r>
      <w:r w:rsidRPr="005647EB">
        <w:rPr>
          <w:lang w:eastAsia="ja-JP"/>
        </w:rPr>
        <w:t>6</w:t>
      </w:r>
      <w:r w:rsidRPr="005647EB">
        <w:t>.3</w:t>
      </w:r>
      <w:r w:rsidRPr="005647EB">
        <w:tab/>
        <w:t>Minimum conformance requirements</w:t>
      </w:r>
    </w:p>
    <w:p w14:paraId="290D48DD" w14:textId="77777777" w:rsidR="007B2717" w:rsidRPr="005647EB" w:rsidRDefault="007B2717" w:rsidP="002570E4">
      <w:pPr>
        <w:rPr>
          <w:rFonts w:cs="v4.2.0"/>
        </w:rPr>
      </w:pPr>
      <w:r w:rsidRPr="005647EB">
        <w:rPr>
          <w:rFonts w:cs="v4.2.0"/>
        </w:rPr>
        <w:t>When measurement gaps are scheduled, or the UE supports capability of conducting such measurements without gaps, the UE shall be able to identify a new FDD inter-frequency within T</w:t>
      </w:r>
      <w:r w:rsidRPr="005647EB">
        <w:rPr>
          <w:rFonts w:cs="v4.2.0"/>
          <w:vertAlign w:val="subscript"/>
        </w:rPr>
        <w:t>Identify_Inter</w:t>
      </w:r>
      <w:r w:rsidRPr="005647EB">
        <w:rPr>
          <w:rFonts w:cs="v4.2.0"/>
        </w:rPr>
        <w:t xml:space="preserve"> according to the following expression:</w:t>
      </w:r>
    </w:p>
    <w:p w14:paraId="7DB10333" w14:textId="77777777" w:rsidR="007B2717" w:rsidRPr="005647EB" w:rsidRDefault="007B2717" w:rsidP="002570E4">
      <w:pPr>
        <w:pStyle w:val="EQ"/>
        <w:keepLines w:val="0"/>
        <w:rPr>
          <w:rFonts w:cs="v4.2.0"/>
          <w:noProof w:val="0"/>
        </w:rPr>
      </w:pPr>
      <w:r w:rsidRPr="005647EB">
        <w:rPr>
          <w:rFonts w:cs="v4.2.0"/>
          <w:noProof w:val="0"/>
        </w:rPr>
        <w:tab/>
      </w:r>
      <w:r w:rsidRPr="005647EB">
        <w:rPr>
          <w:noProof w:val="0"/>
          <w:position w:val="-30"/>
        </w:rPr>
        <w:object w:dxaOrig="4239" w:dyaOrig="680" w14:anchorId="0FC70255">
          <v:shape id="_x0000_i1069" type="#_x0000_t75" style="width:212pt;height:34.5pt" o:ole="">
            <v:imagedata r:id="rId65" o:title=""/>
          </v:shape>
          <o:OLEObject Type="Embed" ProgID="Equation.3" ShapeID="_x0000_i1069" DrawAspect="Content" ObjectID="_1781977636" r:id="rId66"/>
        </w:object>
      </w:r>
    </w:p>
    <w:p w14:paraId="0AD4AF38" w14:textId="77777777" w:rsidR="007B2717" w:rsidRPr="005647EB" w:rsidRDefault="007B2717" w:rsidP="002570E4">
      <w:r w:rsidRPr="005647EB">
        <w:t>Where:</w:t>
      </w:r>
    </w:p>
    <w:p w14:paraId="1C52BC35" w14:textId="6EA140AD" w:rsidR="007B2717" w:rsidRPr="005647EB" w:rsidRDefault="000424D3" w:rsidP="000424D3">
      <w:pPr>
        <w:pStyle w:val="B1"/>
      </w:pPr>
      <w:r w:rsidRPr="005647EB">
        <w:rPr>
          <w:rFonts w:cs="v4.2.0"/>
        </w:rPr>
        <w:tab/>
      </w:r>
      <w:r w:rsidR="007B2717" w:rsidRPr="005647EB">
        <w:rPr>
          <w:rFonts w:cs="v4.2.0"/>
        </w:rPr>
        <w:t>T</w:t>
      </w:r>
      <w:r w:rsidR="007B2717" w:rsidRPr="005647EB">
        <w:rPr>
          <w:rFonts w:cs="v4.2.0"/>
          <w:vertAlign w:val="subscript"/>
        </w:rPr>
        <w:t>Basic_Identify_Inter</w:t>
      </w:r>
      <w:r w:rsidR="007B2717" w:rsidRPr="005647EB">
        <w:rPr>
          <w:rFonts w:cs="v4.2.0"/>
        </w:rPr>
        <w:t xml:space="preserve"> = 480 ms. </w:t>
      </w:r>
      <w:r w:rsidR="007B2717" w:rsidRPr="005647EB">
        <w:t>It is the time period used in the inter frequency equation where the maximum allowed time for the UE to identify a new FDD inter-frequency cell is defined.</w:t>
      </w:r>
    </w:p>
    <w:p w14:paraId="2D0AEDF5" w14:textId="2A64D64E" w:rsidR="007B2717" w:rsidRPr="005647EB" w:rsidRDefault="000424D3" w:rsidP="000424D3">
      <w:pPr>
        <w:pStyle w:val="B1"/>
      </w:pPr>
      <w:r w:rsidRPr="005647EB">
        <w:tab/>
      </w:r>
      <w:r w:rsidR="007B2717" w:rsidRPr="005647EB">
        <w:t>N</w:t>
      </w:r>
      <w:r w:rsidR="007B2717" w:rsidRPr="005647EB">
        <w:rPr>
          <w:vertAlign w:val="subscript"/>
        </w:rPr>
        <w:t>freq</w:t>
      </w:r>
      <w:r w:rsidR="007B2717" w:rsidRPr="005647EB">
        <w:t xml:space="preserve"> </w:t>
      </w:r>
      <w:r w:rsidR="007B2717" w:rsidRPr="005647EB">
        <w:rPr>
          <w:lang w:eastAsia="zh-CN"/>
        </w:rPr>
        <w:t xml:space="preserve">is defined </w:t>
      </w:r>
      <w:r w:rsidR="002570E4" w:rsidRPr="005647EB">
        <w:rPr>
          <w:lang w:eastAsia="zh-CN"/>
        </w:rPr>
        <w:t>in 3GPP TS</w:t>
      </w:r>
      <w:r w:rsidR="007B2717" w:rsidRPr="005647EB">
        <w:rPr>
          <w:lang w:eastAsia="ja-JP"/>
        </w:rPr>
        <w:t xml:space="preserve"> 36.133 [4] </w:t>
      </w:r>
      <w:r w:rsidR="00914A62" w:rsidRPr="005647EB">
        <w:rPr>
          <w:lang w:eastAsia="ja-JP"/>
        </w:rPr>
        <w:t>clause</w:t>
      </w:r>
      <w:r w:rsidR="007B2717" w:rsidRPr="005647EB">
        <w:rPr>
          <w:lang w:eastAsia="zh-CN"/>
        </w:rPr>
        <w:t xml:space="preserve"> 8.1.2.1.1 </w:t>
      </w:r>
      <w:r w:rsidR="007B2717" w:rsidRPr="005647EB">
        <w:t>and T</w:t>
      </w:r>
      <w:r w:rsidR="007B2717" w:rsidRPr="005647EB">
        <w:rPr>
          <w:vertAlign w:val="subscript"/>
        </w:rPr>
        <w:t>inter1</w:t>
      </w:r>
      <w:r w:rsidR="007B2717" w:rsidRPr="005647EB">
        <w:t xml:space="preserve"> </w:t>
      </w:r>
      <w:r w:rsidR="007B2717" w:rsidRPr="005647EB">
        <w:rPr>
          <w:lang w:eastAsia="zh-CN"/>
        </w:rPr>
        <w:t>is</w:t>
      </w:r>
      <w:r w:rsidR="007B2717" w:rsidRPr="005647EB">
        <w:t xml:space="preserve"> defined </w:t>
      </w:r>
      <w:r w:rsidR="002570E4" w:rsidRPr="005647EB">
        <w:t>in 3GPP TS</w:t>
      </w:r>
      <w:r w:rsidR="007B2717" w:rsidRPr="005647EB">
        <w:rPr>
          <w:lang w:eastAsia="ja-JP"/>
        </w:rPr>
        <w:t xml:space="preserve"> 36.133 [4] </w:t>
      </w:r>
      <w:r w:rsidR="00914A62" w:rsidRPr="005647EB">
        <w:rPr>
          <w:lang w:eastAsia="ja-JP"/>
        </w:rPr>
        <w:t>clause</w:t>
      </w:r>
      <w:r w:rsidRPr="005647EB">
        <w:t> </w:t>
      </w:r>
      <w:r w:rsidR="007B2717" w:rsidRPr="005647EB">
        <w:t>8.1.2.1</w:t>
      </w:r>
    </w:p>
    <w:p w14:paraId="1757AC65" w14:textId="77777777" w:rsidR="007B2717" w:rsidRPr="005647EB" w:rsidRDefault="007B2717" w:rsidP="002570E4">
      <w:pPr>
        <w:rPr>
          <w:rFonts w:cs="v4.2.0"/>
        </w:rPr>
      </w:pPr>
      <w:r w:rsidRPr="005647EB">
        <w:rPr>
          <w:rFonts w:cs="v4.2.0"/>
        </w:rPr>
        <w:t>A cell shall be considered detectable provided following conditions are fulfilled:</w:t>
      </w:r>
    </w:p>
    <w:p w14:paraId="197D50BF" w14:textId="77777777" w:rsidR="007B2717" w:rsidRPr="005647EB" w:rsidRDefault="007B2717" w:rsidP="002570E4">
      <w:pPr>
        <w:pStyle w:val="B1"/>
      </w:pPr>
      <w:r w:rsidRPr="005647EB">
        <w:t>-</w:t>
      </w:r>
      <w:r w:rsidRPr="005647EB">
        <w:tab/>
        <w:t>RSRP and RSRP Ês/Iot according to Annex B.2.3 for a corresponding Band</w:t>
      </w:r>
    </w:p>
    <w:p w14:paraId="778F6FBF" w14:textId="195DCF03" w:rsidR="007B2717" w:rsidRPr="005647EB" w:rsidRDefault="007B2717" w:rsidP="002570E4">
      <w:pPr>
        <w:pStyle w:val="B1"/>
        <w:rPr>
          <w:lang w:eastAsia="zh-CN"/>
        </w:rPr>
      </w:pPr>
      <w:r w:rsidRPr="005647EB">
        <w:t>-</w:t>
      </w:r>
      <w:r w:rsidRPr="005647EB">
        <w:tab/>
        <w:t xml:space="preserve">other RSRP related side conditions given in </w:t>
      </w:r>
      <w:r w:rsidR="00914A62" w:rsidRPr="005647EB">
        <w:t>Clause</w:t>
      </w:r>
      <w:r w:rsidRPr="005647EB">
        <w:t xml:space="preserve">s 9.1.3.1 and 9.1.3.2 and RSRQ related side conditions given </w:t>
      </w:r>
      <w:r w:rsidR="002570E4" w:rsidRPr="005647EB">
        <w:t>in 3GPP TS</w:t>
      </w:r>
      <w:r w:rsidRPr="005647EB">
        <w:rPr>
          <w:rFonts w:cs="v4.2.0"/>
          <w:lang w:eastAsia="ja-JP"/>
        </w:rPr>
        <w:t xml:space="preserve"> 36.133 [4] </w:t>
      </w:r>
      <w:r w:rsidR="00914A62" w:rsidRPr="005647EB">
        <w:rPr>
          <w:rFonts w:cs="v4.2.0"/>
          <w:lang w:eastAsia="ja-JP"/>
        </w:rPr>
        <w:t>clause</w:t>
      </w:r>
      <w:r w:rsidRPr="005647EB">
        <w:rPr>
          <w:rFonts w:cs="v4.2.0"/>
          <w:lang w:eastAsia="ja-JP"/>
        </w:rPr>
        <w:t>s</w:t>
      </w:r>
      <w:r w:rsidRPr="005647EB">
        <w:t xml:space="preserve"> 9.1.6.1 and 9.1.6.2 are fulfilled</w:t>
      </w:r>
      <w:r w:rsidRPr="005647EB">
        <w:rPr>
          <w:u w:val="single"/>
          <w:lang w:eastAsia="zh-CN"/>
        </w:rPr>
        <w:t>,</w:t>
      </w:r>
    </w:p>
    <w:p w14:paraId="54BEF3B6" w14:textId="77777777" w:rsidR="007B2717" w:rsidRPr="005647EB" w:rsidRDefault="007B2717" w:rsidP="002570E4">
      <w:pPr>
        <w:pStyle w:val="B1"/>
        <w:rPr>
          <w:lang w:eastAsia="zh-CN"/>
        </w:rPr>
      </w:pPr>
      <w:r w:rsidRPr="005647EB">
        <w:t>-</w:t>
      </w:r>
      <w:r w:rsidRPr="005647EB">
        <w:tab/>
        <w:t>SCH_RP|</w:t>
      </w:r>
      <w:r w:rsidRPr="005647EB">
        <w:rPr>
          <w:vertAlign w:val="subscript"/>
        </w:rPr>
        <w:t>dBm</w:t>
      </w:r>
      <w:r w:rsidRPr="005647EB">
        <w:t xml:space="preserve"> and SCH Ês/Iot according to Annex </w:t>
      </w:r>
      <w:r w:rsidRPr="005647EB">
        <w:rPr>
          <w:lang w:eastAsia="ja-JP"/>
        </w:rPr>
        <w:t>I</w:t>
      </w:r>
      <w:r w:rsidRPr="005647EB">
        <w:t>.2.3 for a corresponding Band</w:t>
      </w:r>
    </w:p>
    <w:p w14:paraId="3C987ABD" w14:textId="0388B901" w:rsidR="007B2717" w:rsidRPr="005647EB" w:rsidRDefault="007B2717" w:rsidP="002570E4">
      <w:pPr>
        <w:rPr>
          <w:rFonts w:cs="v4.2.0"/>
        </w:rPr>
      </w:pPr>
      <w:r w:rsidRPr="005647EB">
        <w:rPr>
          <w:rFonts w:cs="v4.2.0"/>
        </w:rPr>
        <w:lastRenderedPageBreak/>
        <w:t xml:space="preserve">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w:t>
      </w:r>
      <w:r w:rsidR="002570E4" w:rsidRPr="005647EB">
        <w:rPr>
          <w:rFonts w:cs="v4.2.0"/>
        </w:rPr>
        <w:t>in 3GPP TS</w:t>
      </w:r>
      <w:r w:rsidR="00E52353" w:rsidRPr="005647EB">
        <w:rPr>
          <w:rFonts w:cs="v4.2.0"/>
          <w:lang w:eastAsia="ja-JP"/>
        </w:rPr>
        <w:t xml:space="preserve"> 3</w:t>
      </w:r>
      <w:r w:rsidRPr="005647EB">
        <w:rPr>
          <w:rFonts w:cs="v4.2.0"/>
          <w:lang w:eastAsia="ja-JP"/>
        </w:rPr>
        <w:t xml:space="preserve">6.133 [4] </w:t>
      </w:r>
      <w:r w:rsidR="00914A62" w:rsidRPr="005647EB">
        <w:rPr>
          <w:rFonts w:cs="v4.2.0"/>
        </w:rPr>
        <w:t>clause</w:t>
      </w:r>
      <w:r w:rsidRPr="005647EB">
        <w:rPr>
          <w:rFonts w:cs="v4.2.0"/>
        </w:rPr>
        <w:t>s 9.1.3.1, 9.1.3.2, 9.1.6.1, and 9.1.6.2, respectively, with measurement period given by table 8.</w:t>
      </w:r>
      <w:r w:rsidRPr="005647EB">
        <w:rPr>
          <w:rFonts w:cs="v4.2.0"/>
          <w:lang w:eastAsia="ja-JP"/>
        </w:rPr>
        <w:t>3</w:t>
      </w:r>
      <w:r w:rsidRPr="005647EB">
        <w:rPr>
          <w:rFonts w:cs="v4.2.0"/>
        </w:rPr>
        <w:t>.</w:t>
      </w:r>
      <w:r w:rsidRPr="005647EB">
        <w:rPr>
          <w:rFonts w:cs="v4.2.0"/>
          <w:lang w:eastAsia="ja-JP"/>
        </w:rPr>
        <w:t>6.</w:t>
      </w:r>
      <w:r w:rsidRPr="005647EB">
        <w:rPr>
          <w:rFonts w:cs="v4.2.0"/>
        </w:rPr>
        <w:t>3-1.</w:t>
      </w:r>
    </w:p>
    <w:p w14:paraId="40A97489" w14:textId="77777777" w:rsidR="007B2717" w:rsidRPr="005647EB" w:rsidRDefault="007B2717" w:rsidP="002570E4">
      <w:pPr>
        <w:pStyle w:val="TH"/>
        <w:keepNext w:val="0"/>
        <w:keepLines w:val="0"/>
      </w:pPr>
      <w:r w:rsidRPr="005647EB">
        <w:rPr>
          <w:rFonts w:cs="v4.2.0"/>
        </w:rPr>
        <w:t>Table 8.</w:t>
      </w:r>
      <w:r w:rsidRPr="005647EB">
        <w:rPr>
          <w:rFonts w:cs="v4.2.0"/>
          <w:lang w:eastAsia="ja-JP"/>
        </w:rPr>
        <w:t>3</w:t>
      </w:r>
      <w:r w:rsidRPr="005647EB">
        <w:rPr>
          <w:rFonts w:cs="v4.2.0"/>
        </w:rPr>
        <w:t>.</w:t>
      </w:r>
      <w:r w:rsidRPr="005647EB">
        <w:rPr>
          <w:rFonts w:cs="v4.2.0"/>
          <w:lang w:eastAsia="ja-JP"/>
        </w:rPr>
        <w:t>6</w:t>
      </w:r>
      <w:r w:rsidRPr="005647EB">
        <w:rPr>
          <w:rFonts w:cs="v4.2.0"/>
        </w:rPr>
        <w:t>.3-1: Measurement period and measurement bandwidth</w:t>
      </w:r>
    </w:p>
    <w:tbl>
      <w:tblPr>
        <w:tblW w:w="8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2"/>
        <w:gridCol w:w="3582"/>
        <w:gridCol w:w="3226"/>
      </w:tblGrid>
      <w:tr w:rsidR="007B2717" w:rsidRPr="005647EB" w14:paraId="3B0A311F" w14:textId="77777777" w:rsidTr="000424D3">
        <w:trPr>
          <w:cantSplit/>
          <w:jc w:val="center"/>
        </w:trPr>
        <w:tc>
          <w:tcPr>
            <w:tcW w:w="1732" w:type="dxa"/>
          </w:tcPr>
          <w:p w14:paraId="3FE8775F" w14:textId="77777777" w:rsidR="007B2717" w:rsidRPr="005647EB" w:rsidRDefault="007B2717" w:rsidP="002570E4">
            <w:pPr>
              <w:pStyle w:val="TAH"/>
              <w:keepNext w:val="0"/>
              <w:keepLines w:val="0"/>
            </w:pPr>
            <w:r w:rsidRPr="005647EB">
              <w:rPr>
                <w:rFonts w:cs="v4.2.0"/>
              </w:rPr>
              <w:t>Configuration</w:t>
            </w:r>
          </w:p>
        </w:tc>
        <w:tc>
          <w:tcPr>
            <w:tcW w:w="3582" w:type="dxa"/>
          </w:tcPr>
          <w:p w14:paraId="54385BEA" w14:textId="1A1E71BC" w:rsidR="007B2717" w:rsidRPr="005647EB" w:rsidRDefault="007B2717" w:rsidP="002570E4">
            <w:pPr>
              <w:pStyle w:val="TAH"/>
              <w:keepNext w:val="0"/>
              <w:keepLines w:val="0"/>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330EE1" w:rsidRPr="005647EB">
              <w:rPr>
                <w:rFonts w:cs="v4.2.0"/>
                <w:vertAlign w:val="subscript"/>
              </w:rPr>
              <w:t>_</w:t>
            </w:r>
            <w:r w:rsidRPr="005647EB">
              <w:rPr>
                <w:rFonts w:cs="v4.2.0"/>
                <w:vertAlign w:val="subscript"/>
              </w:rPr>
              <w:t>Inter_FDD</w:t>
            </w:r>
            <w:r w:rsidR="002570E4" w:rsidRPr="005647EB">
              <w:rPr>
                <w:rFonts w:cs="v4.2.0"/>
              </w:rPr>
              <w:t xml:space="preserve"> </w:t>
            </w:r>
            <w:r w:rsidRPr="005647EB">
              <w:rPr>
                <w:rFonts w:cs="v4.2.0"/>
              </w:rPr>
              <w:t>[ms]</w:t>
            </w:r>
          </w:p>
        </w:tc>
        <w:tc>
          <w:tcPr>
            <w:tcW w:w="3226" w:type="dxa"/>
          </w:tcPr>
          <w:p w14:paraId="112B0923" w14:textId="56139472" w:rsidR="007B2717" w:rsidRPr="005647EB" w:rsidRDefault="007B2717" w:rsidP="002570E4">
            <w:pPr>
              <w:pStyle w:val="TAH"/>
              <w:keepNext w:val="0"/>
              <w:keepLines w:val="0"/>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7B2717" w:rsidRPr="005647EB" w14:paraId="6D9BEFE3" w14:textId="77777777" w:rsidTr="000424D3">
        <w:trPr>
          <w:cantSplit/>
          <w:jc w:val="center"/>
        </w:trPr>
        <w:tc>
          <w:tcPr>
            <w:tcW w:w="1732" w:type="dxa"/>
          </w:tcPr>
          <w:p w14:paraId="110B4EF4" w14:textId="77777777" w:rsidR="007B2717" w:rsidRPr="005647EB" w:rsidRDefault="007B2717" w:rsidP="002570E4">
            <w:pPr>
              <w:pStyle w:val="TAC"/>
              <w:keepNext w:val="0"/>
              <w:keepLines w:val="0"/>
            </w:pPr>
            <w:r w:rsidRPr="005647EB">
              <w:t>0</w:t>
            </w:r>
          </w:p>
        </w:tc>
        <w:tc>
          <w:tcPr>
            <w:tcW w:w="3582" w:type="dxa"/>
          </w:tcPr>
          <w:p w14:paraId="79E08E33" w14:textId="140A830B" w:rsidR="007B2717" w:rsidRPr="005647EB" w:rsidRDefault="007B2717" w:rsidP="002570E4">
            <w:pPr>
              <w:pStyle w:val="TAC"/>
              <w:keepNext w:val="0"/>
              <w:keepLines w:val="0"/>
            </w:pPr>
            <w:r w:rsidRPr="005647EB">
              <w:t>480</w:t>
            </w:r>
            <w:r w:rsidR="002570E4" w:rsidRPr="005647EB">
              <w:t xml:space="preserve"> </w:t>
            </w:r>
            <w:r w:rsidRPr="005647EB">
              <w:t>x</w:t>
            </w:r>
            <w:r w:rsidR="002570E4" w:rsidRPr="005647EB">
              <w:t xml:space="preserve"> </w:t>
            </w:r>
            <w:r w:rsidRPr="005647EB">
              <w:t>N</w:t>
            </w:r>
            <w:r w:rsidRPr="005647EB">
              <w:rPr>
                <w:vertAlign w:val="subscript"/>
              </w:rPr>
              <w:t>freq</w:t>
            </w:r>
          </w:p>
        </w:tc>
        <w:tc>
          <w:tcPr>
            <w:tcW w:w="3226" w:type="dxa"/>
          </w:tcPr>
          <w:p w14:paraId="36BC3722" w14:textId="77777777" w:rsidR="007B2717" w:rsidRPr="005647EB" w:rsidRDefault="007B2717" w:rsidP="002570E4">
            <w:pPr>
              <w:pStyle w:val="TAC"/>
              <w:keepNext w:val="0"/>
              <w:keepLines w:val="0"/>
            </w:pPr>
            <w:r w:rsidRPr="005647EB">
              <w:t>6</w:t>
            </w:r>
          </w:p>
        </w:tc>
      </w:tr>
      <w:tr w:rsidR="007B2717" w:rsidRPr="005647EB" w14:paraId="7ADAC7EA" w14:textId="77777777" w:rsidTr="000424D3">
        <w:trPr>
          <w:cantSplit/>
          <w:jc w:val="center"/>
        </w:trPr>
        <w:tc>
          <w:tcPr>
            <w:tcW w:w="1732" w:type="dxa"/>
          </w:tcPr>
          <w:p w14:paraId="124EBDD2" w14:textId="4DF5F2F2" w:rsidR="007B2717" w:rsidRPr="005647EB" w:rsidRDefault="007B2717" w:rsidP="002570E4">
            <w:pPr>
              <w:pStyle w:val="TAC"/>
              <w:keepNext w:val="0"/>
              <w:keepLines w:val="0"/>
            </w:pPr>
            <w:r w:rsidRPr="005647EB">
              <w:t>1</w:t>
            </w:r>
            <w:r w:rsidR="002570E4" w:rsidRPr="005647EB">
              <w:t xml:space="preserve"> </w:t>
            </w:r>
            <w:r w:rsidRPr="005647EB">
              <w:t>(Note)</w:t>
            </w:r>
          </w:p>
        </w:tc>
        <w:tc>
          <w:tcPr>
            <w:tcW w:w="3582" w:type="dxa"/>
          </w:tcPr>
          <w:p w14:paraId="71D4D98F" w14:textId="09E837E7" w:rsidR="007B2717" w:rsidRPr="005647EB" w:rsidRDefault="007B2717" w:rsidP="002570E4">
            <w:pPr>
              <w:pStyle w:val="TAC"/>
              <w:keepNext w:val="0"/>
              <w:keepLines w:val="0"/>
            </w:pPr>
            <w:r w:rsidRPr="005647EB">
              <w:t>240</w:t>
            </w:r>
            <w:r w:rsidR="002570E4" w:rsidRPr="005647EB">
              <w:t xml:space="preserve"> </w:t>
            </w:r>
            <w:r w:rsidRPr="005647EB">
              <w:t>x</w:t>
            </w:r>
            <w:r w:rsidR="002570E4" w:rsidRPr="005647EB">
              <w:t xml:space="preserve"> </w:t>
            </w:r>
            <w:r w:rsidRPr="005647EB">
              <w:t>N</w:t>
            </w:r>
            <w:r w:rsidRPr="005647EB">
              <w:rPr>
                <w:vertAlign w:val="subscript"/>
              </w:rPr>
              <w:t>freq</w:t>
            </w:r>
          </w:p>
        </w:tc>
        <w:tc>
          <w:tcPr>
            <w:tcW w:w="3226" w:type="dxa"/>
          </w:tcPr>
          <w:p w14:paraId="0DAB2C9A" w14:textId="77777777" w:rsidR="007B2717" w:rsidRPr="005647EB" w:rsidRDefault="007B2717" w:rsidP="002570E4">
            <w:pPr>
              <w:pStyle w:val="TAC"/>
              <w:keepNext w:val="0"/>
              <w:keepLines w:val="0"/>
            </w:pPr>
            <w:r w:rsidRPr="005647EB">
              <w:t>50</w:t>
            </w:r>
          </w:p>
        </w:tc>
      </w:tr>
      <w:tr w:rsidR="007B2717" w:rsidRPr="005647EB" w14:paraId="0FF38A43" w14:textId="77777777" w:rsidTr="000424D3">
        <w:trPr>
          <w:cantSplit/>
          <w:jc w:val="center"/>
        </w:trPr>
        <w:tc>
          <w:tcPr>
            <w:tcW w:w="8540" w:type="dxa"/>
            <w:gridSpan w:val="3"/>
          </w:tcPr>
          <w:p w14:paraId="36345026" w14:textId="79849BF8" w:rsidR="007B2717" w:rsidRPr="005647EB" w:rsidRDefault="002570E4" w:rsidP="000424D3">
            <w:pPr>
              <w:pStyle w:val="TAN"/>
            </w:pPr>
            <w:r w:rsidRPr="005647EB">
              <w:t>NOTE:</w:t>
            </w:r>
            <w:r w:rsidR="000424D3" w:rsidRPr="005647EB">
              <w:tab/>
            </w:r>
            <w:r w:rsidR="007B2717" w:rsidRPr="005647EB">
              <w:t>This</w:t>
            </w:r>
            <w:r w:rsidRPr="005647EB">
              <w:t xml:space="preserve"> </w:t>
            </w:r>
            <w:r w:rsidR="007B2717" w:rsidRPr="005647EB">
              <w:t>configuration</w:t>
            </w:r>
            <w:r w:rsidRPr="005647EB">
              <w:t xml:space="preserve"> </w:t>
            </w:r>
            <w:r w:rsidR="007B2717" w:rsidRPr="005647EB">
              <w:t>is</w:t>
            </w:r>
            <w:r w:rsidRPr="005647EB">
              <w:t xml:space="preserve"> </w:t>
            </w:r>
            <w:r w:rsidR="007B2717" w:rsidRPr="005647EB">
              <w:t>optional</w:t>
            </w:r>
          </w:p>
        </w:tc>
      </w:tr>
    </w:tbl>
    <w:p w14:paraId="0D0BF89F" w14:textId="77777777" w:rsidR="007B2717" w:rsidRPr="005647EB" w:rsidRDefault="007B2717" w:rsidP="002570E4"/>
    <w:p w14:paraId="1F4D9BCB" w14:textId="77777777" w:rsidR="007B2717" w:rsidRPr="005647EB" w:rsidRDefault="007B2717" w:rsidP="000424D3">
      <w:r w:rsidRPr="005647EB">
        <w:t xml:space="preserve">The UE shall be capable of performing RSRP and RSRQ measurements of at least 4 inter-frequency cells per FDD inter-frequency for up to 3 FDD inter-frequencies and the UE physical layer shall be capable of reporting RSRP and RSRQ measurements to higher layers with the measurement period defined in Table </w:t>
      </w:r>
      <w:r w:rsidRPr="005647EB">
        <w:rPr>
          <w:rFonts w:cs="v4.2.0"/>
        </w:rPr>
        <w:t>8.</w:t>
      </w:r>
      <w:r w:rsidRPr="005647EB">
        <w:rPr>
          <w:rFonts w:cs="v4.2.0"/>
          <w:lang w:eastAsia="ja-JP"/>
        </w:rPr>
        <w:t>3</w:t>
      </w:r>
      <w:r w:rsidRPr="005647EB">
        <w:rPr>
          <w:rFonts w:cs="v4.2.0"/>
        </w:rPr>
        <w:t>.</w:t>
      </w:r>
      <w:r w:rsidRPr="005647EB">
        <w:rPr>
          <w:rFonts w:cs="v4.2.0"/>
          <w:lang w:eastAsia="ja-JP"/>
        </w:rPr>
        <w:t>6.</w:t>
      </w:r>
      <w:r w:rsidRPr="005647EB">
        <w:rPr>
          <w:rFonts w:cs="v4.2.0"/>
        </w:rPr>
        <w:t>3-1</w:t>
      </w:r>
      <w:r w:rsidRPr="005647EB">
        <w:t>.</w:t>
      </w:r>
    </w:p>
    <w:p w14:paraId="7F5E7EC7" w14:textId="11F402B3" w:rsidR="007B2717" w:rsidRPr="005647EB" w:rsidRDefault="007B2717"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lang w:eastAsia="ja-JP"/>
        </w:rPr>
        <w:t xml:space="preserve"> 36.133 [4]</w:t>
      </w:r>
      <w:r w:rsidRPr="005647EB">
        <w:rPr>
          <w:rFonts w:cs="v4.2.0"/>
        </w:rPr>
        <w:t xml:space="preserve"> </w:t>
      </w:r>
      <w:r w:rsidR="00914A62" w:rsidRPr="005647EB">
        <w:rPr>
          <w:rFonts w:cs="v4.2.0"/>
        </w:rPr>
        <w:t>clause</w:t>
      </w:r>
      <w:r w:rsidRPr="005647EB">
        <w:rPr>
          <w:rFonts w:cs="v4.2.0"/>
        </w:rPr>
        <w:t>s 9.1.3.1, 9.1.3.2, 9.1.6.1, and 9.1.6.2, respectively.</w:t>
      </w:r>
    </w:p>
    <w:p w14:paraId="673295CC" w14:textId="77777777" w:rsidR="007B2717" w:rsidRPr="005647EB" w:rsidRDefault="007B2717"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AA9968B" w14:textId="77777777" w:rsidR="007B2717" w:rsidRPr="005647EB" w:rsidRDefault="007B2717"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w:t>
      </w:r>
      <w:r w:rsidR="00E52353" w:rsidRPr="005647EB">
        <w:rPr>
          <w:rFonts w:cs="v4.2.0"/>
        </w:rPr>
        <w:t>.</w:t>
      </w:r>
      <w:r w:rsidRPr="005647EB">
        <w:rPr>
          <w:rFonts w:cs="v4.2.0"/>
        </w:rPr>
        <w:t xml:space="preserve">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77010764" w14:textId="1263E70E" w:rsidR="007B2717" w:rsidRPr="005647EB" w:rsidRDefault="007B2717"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 xml:space="preserve">identify </w:t>
      </w:r>
      <w:r w:rsidRPr="005647EB">
        <w:rPr>
          <w:rFonts w:cs="v4.2.0"/>
          <w:vertAlign w:val="subscript"/>
          <w:lang w:eastAsia="zh-CN"/>
        </w:rPr>
        <w:t>-inter</w:t>
      </w:r>
      <w:r w:rsidRPr="005647EB">
        <w:rPr>
          <w:rFonts w:cs="v4.2.0"/>
        </w:rPr>
        <w:t xml:space="preserve"> defined </w:t>
      </w:r>
      <w:r w:rsidR="002570E4" w:rsidRPr="005647EB">
        <w:rPr>
          <w:rFonts w:cs="v4.2.0"/>
        </w:rPr>
        <w:t>in 3GPP TS</w:t>
      </w:r>
      <w:r w:rsidR="00E52353" w:rsidRPr="005647EB">
        <w:rPr>
          <w:rFonts w:cs="v4.2.0"/>
          <w:lang w:eastAsia="ja-JP"/>
        </w:rPr>
        <w:t xml:space="preserve"> 3</w:t>
      </w:r>
      <w:r w:rsidRPr="005647EB">
        <w:rPr>
          <w:rFonts w:cs="v4.2.0"/>
          <w:lang w:eastAsia="ja-JP"/>
        </w:rPr>
        <w:t xml:space="preserve">6.133 [4] </w:t>
      </w:r>
      <w:r w:rsidRPr="005647EB">
        <w:rPr>
          <w:rFonts w:cs="v4.2.0"/>
        </w:rPr>
        <w:t>clause 8.1.2.</w:t>
      </w:r>
      <w:r w:rsidRPr="005647EB">
        <w:rPr>
          <w:rFonts w:cs="v4.2.0"/>
          <w:lang w:eastAsia="zh-CN"/>
        </w:rPr>
        <w:t>3</w:t>
      </w:r>
      <w:r w:rsidRPr="005647EB">
        <w:rPr>
          <w:rFonts w:cs="v4.2.0"/>
        </w:rPr>
        <w:t>.1</w:t>
      </w:r>
      <w:r w:rsidRPr="005647EB">
        <w:rPr>
          <w:rFonts w:cs="v4.2.0"/>
          <w:lang w:eastAsia="zh-CN"/>
        </w:rPr>
        <w:t>.1.</w:t>
      </w:r>
      <w:r w:rsidRPr="005647EB">
        <w:rPr>
          <w:rFonts w:cs="v4.2.0"/>
          <w:vertAlign w:val="subscript"/>
        </w:rPr>
        <w:t xml:space="preserve"> </w:t>
      </w:r>
      <w:r w:rsidRPr="005647EB">
        <w:rPr>
          <w:rFonts w:cs="v4.2.0"/>
        </w:rPr>
        <w:t>When L3 filtering is used or IDC autonomous denial is configured an additional delay can be expected.</w:t>
      </w:r>
    </w:p>
    <w:p w14:paraId="7D8590AB" w14:textId="1F435CCF" w:rsidR="007B2717" w:rsidRPr="005647EB" w:rsidRDefault="007B2717" w:rsidP="000424D3">
      <w:pPr>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w:t>
      </w:r>
      <w:r w:rsidRPr="005647EB">
        <w:rPr>
          <w:rFonts w:ascii="SimSun" w:eastAsia="SimSun" w:hAnsi="SimSun"/>
          <w:vertAlign w:val="subscript"/>
          <w:lang w:eastAsia="zh-CN"/>
        </w:rPr>
        <w:t>er</w:t>
      </w:r>
      <w:r w:rsidRPr="005647EB">
        <w:t xml:space="preserve"> </w:t>
      </w:r>
      <w:r w:rsidRPr="005647EB">
        <w:rPr>
          <w:rFonts w:cs="v4.2.0"/>
        </w:rPr>
        <w:t xml:space="preserve">defined </w:t>
      </w:r>
      <w:r w:rsidR="002570E4" w:rsidRPr="005647EB">
        <w:rPr>
          <w:rFonts w:cs="v4.2.0"/>
        </w:rPr>
        <w:t>in 3GPP TS</w:t>
      </w:r>
      <w:r w:rsidR="00E52353" w:rsidRPr="005647EB">
        <w:rPr>
          <w:rFonts w:cs="v4.2.0"/>
          <w:lang w:eastAsia="ja-JP"/>
        </w:rPr>
        <w:t xml:space="preserve"> 3</w:t>
      </w:r>
      <w:r w:rsidRPr="005647EB">
        <w:rPr>
          <w:rFonts w:cs="v4.2.0"/>
          <w:lang w:eastAsia="ja-JP"/>
        </w:rPr>
        <w:t xml:space="preserve">6.133 [4] </w:t>
      </w:r>
      <w:r w:rsidRPr="005647EB">
        <w:rPr>
          <w:rFonts w:cs="v4.2.0"/>
        </w:rPr>
        <w:t>clause </w:t>
      </w:r>
      <w:r w:rsidRPr="005647EB">
        <w:t xml:space="preserve">8.1.2.3.1.1 and then </w:t>
      </w:r>
      <w:r w:rsidRPr="005647EB">
        <w:rPr>
          <w:rFonts w:cs="v4.2.0"/>
        </w:rPr>
        <w:t xml:space="preserve">triggers the measurement report as </w:t>
      </w:r>
      <w:r w:rsidRPr="005647EB">
        <w:rPr>
          <w:rFonts w:eastAsia="SimSun" w:cs="v4.2.0"/>
          <w:lang w:eastAsia="zh-CN"/>
        </w:rPr>
        <w:t xml:space="preserve">per </w:t>
      </w:r>
      <w:r w:rsidRPr="005647EB">
        <w:t>TS 36.331 [2], the event triggered measurement reporting delay shall be less than</w:t>
      </w:r>
      <w:r w:rsidRPr="005647EB">
        <w:rPr>
          <w:rFonts w:cs="v4.2.0"/>
        </w:rPr>
        <w:t xml:space="preserve"> T</w:t>
      </w:r>
      <w:r w:rsidRPr="005647EB">
        <w:rPr>
          <w:rFonts w:cs="v4.2.0"/>
          <w:vertAlign w:val="subscript"/>
        </w:rPr>
        <w:t>Measurement_Period_Inter_FDD</w:t>
      </w:r>
      <w:r w:rsidRPr="005647EB">
        <w:t xml:space="preserve"> </w:t>
      </w:r>
      <w:r w:rsidRPr="005647EB">
        <w:rPr>
          <w:rFonts w:cs="v4.2.0"/>
        </w:rPr>
        <w:t xml:space="preserve">defined </w:t>
      </w:r>
      <w:r w:rsidR="002570E4" w:rsidRPr="005647EB">
        <w:rPr>
          <w:rFonts w:cs="v4.2.0"/>
        </w:rPr>
        <w:t>in 3GPP TS</w:t>
      </w:r>
      <w:r w:rsidRPr="005647EB">
        <w:rPr>
          <w:rFonts w:cs="v4.2.0"/>
          <w:lang w:eastAsia="ja-JP"/>
        </w:rPr>
        <w:t xml:space="preserve"> 36.133 [4] </w:t>
      </w:r>
      <w:r w:rsidRPr="005647EB">
        <w:rPr>
          <w:rFonts w:cs="v4.2.0"/>
        </w:rPr>
        <w:t>clause </w:t>
      </w:r>
      <w:r w:rsidRPr="005647EB">
        <w:t xml:space="preserve">8.1.2.3.1.1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sidDel="00FC1530">
        <w:rPr>
          <w:lang w:eastAsia="zh-CN"/>
        </w:rPr>
        <w:t xml:space="preserve"> </w:t>
      </w:r>
      <w:r w:rsidRPr="005647EB">
        <w:t xml:space="preserve">while </w:t>
      </w:r>
      <w:r w:rsidRPr="005647EB">
        <w:rPr>
          <w:rFonts w:cs="v4.2.0"/>
        </w:rPr>
        <w:t>measurement</w:t>
      </w:r>
      <w:r w:rsidRPr="005647EB">
        <w:t xml:space="preserve"> gap has not been available and the L3 filter has not been used. </w:t>
      </w:r>
      <w:r w:rsidRPr="005647EB">
        <w:rPr>
          <w:rFonts w:cs="v4.2.0"/>
        </w:rPr>
        <w:t>When L3 filtering is used or IDC autonomous denial is configured, an additional delay can be expected.</w:t>
      </w:r>
    </w:p>
    <w:p w14:paraId="080BEE61" w14:textId="4826AF34" w:rsidR="007B2717" w:rsidRPr="005647EB" w:rsidRDefault="007B2717" w:rsidP="000424D3">
      <w:r w:rsidRPr="005647EB">
        <w:t xml:space="preserve">The normative reference for this requirement </w:t>
      </w:r>
      <w:r w:rsidR="002570E4" w:rsidRPr="005647EB">
        <w:t>is 3GPP TS</w:t>
      </w:r>
      <w:r w:rsidRPr="005647EB">
        <w:t xml:space="preserve"> 36.133 [4] clause</w:t>
      </w:r>
      <w:r w:rsidR="000424D3" w:rsidRPr="005647EB">
        <w:t>s</w:t>
      </w:r>
      <w:r w:rsidRPr="005647EB">
        <w:t xml:space="preserve"> 8.1.2.</w:t>
      </w:r>
      <w:r w:rsidRPr="005647EB">
        <w:rPr>
          <w:lang w:eastAsia="zh-CN"/>
        </w:rPr>
        <w:t>3</w:t>
      </w:r>
      <w:r w:rsidRPr="005647EB">
        <w:t xml:space="preserve"> and A.8.</w:t>
      </w:r>
      <w:r w:rsidRPr="005647EB">
        <w:rPr>
          <w:lang w:eastAsia="zh-CN"/>
        </w:rPr>
        <w:t>3</w:t>
      </w:r>
      <w:r w:rsidRPr="005647EB">
        <w:t>.</w:t>
      </w:r>
      <w:r w:rsidRPr="005647EB">
        <w:rPr>
          <w:lang w:eastAsia="ja-JP"/>
        </w:rPr>
        <w:t>6</w:t>
      </w:r>
      <w:r w:rsidRPr="005647EB">
        <w:t>.</w:t>
      </w:r>
    </w:p>
    <w:p w14:paraId="4CC4B543" w14:textId="77777777" w:rsidR="007B2717" w:rsidRPr="005647EB" w:rsidRDefault="007B2717" w:rsidP="002570E4">
      <w:pPr>
        <w:pStyle w:val="Heading4"/>
        <w:keepNext w:val="0"/>
        <w:keepLines w:val="0"/>
      </w:pPr>
      <w:r w:rsidRPr="005647EB">
        <w:t>8.</w:t>
      </w:r>
      <w:r w:rsidRPr="005647EB">
        <w:rPr>
          <w:lang w:eastAsia="zh-CN"/>
        </w:rPr>
        <w:t>3</w:t>
      </w:r>
      <w:r w:rsidRPr="005647EB">
        <w:t>.</w:t>
      </w:r>
      <w:r w:rsidRPr="005647EB">
        <w:rPr>
          <w:lang w:eastAsia="ja-JP"/>
        </w:rPr>
        <w:t>6</w:t>
      </w:r>
      <w:r w:rsidRPr="005647EB">
        <w:t>.4</w:t>
      </w:r>
      <w:r w:rsidRPr="005647EB">
        <w:tab/>
        <w:t>Test description</w:t>
      </w:r>
    </w:p>
    <w:p w14:paraId="316AA3C2" w14:textId="77777777" w:rsidR="007B2717" w:rsidRPr="005647EB" w:rsidRDefault="007B2717" w:rsidP="002570E4">
      <w:pPr>
        <w:pStyle w:val="Heading5"/>
        <w:keepNext w:val="0"/>
        <w:keepLines w:val="0"/>
        <w:rPr>
          <w:lang w:eastAsia="ja-JP"/>
        </w:rPr>
      </w:pPr>
      <w:r w:rsidRPr="005647EB">
        <w:t>8.</w:t>
      </w:r>
      <w:r w:rsidRPr="005647EB">
        <w:rPr>
          <w:lang w:eastAsia="zh-CN"/>
        </w:rPr>
        <w:t>3</w:t>
      </w:r>
      <w:r w:rsidRPr="005647EB">
        <w:t>.</w:t>
      </w:r>
      <w:r w:rsidRPr="005647EB">
        <w:rPr>
          <w:lang w:eastAsia="ja-JP"/>
        </w:rPr>
        <w:t>6</w:t>
      </w:r>
      <w:r w:rsidRPr="005647EB">
        <w:t>.4.1</w:t>
      </w:r>
      <w:r w:rsidRPr="005647EB">
        <w:tab/>
        <w:t>Initial conditions</w:t>
      </w:r>
    </w:p>
    <w:p w14:paraId="631909D7" w14:textId="621C5309" w:rsidR="007B2717" w:rsidRPr="005647EB" w:rsidRDefault="007B2717" w:rsidP="002570E4">
      <w:r w:rsidRPr="005647EB">
        <w:t xml:space="preserve">Test Environment: Normal, as defined </w:t>
      </w:r>
      <w:r w:rsidR="002570E4" w:rsidRPr="005647EB">
        <w:t>in 3GPP TS</w:t>
      </w:r>
      <w:r w:rsidRPr="005647EB">
        <w:t xml:space="preserve"> 36.508 [7] clause 4.1.</w:t>
      </w:r>
    </w:p>
    <w:p w14:paraId="529B5811" w14:textId="619C3595" w:rsidR="007B2717" w:rsidRPr="005647EB" w:rsidRDefault="007B2717" w:rsidP="002570E4">
      <w:r w:rsidRPr="005647EB">
        <w:t xml:space="preserve">Frequencies to be tested: According to Annex E table E-1 </w:t>
      </w:r>
      <w:r w:rsidR="00EC0475" w:rsidRPr="005647EB">
        <w:t>and 3GPP TS</w:t>
      </w:r>
      <w:r w:rsidRPr="005647EB">
        <w:t xml:space="preserve"> 36.508 [7] clauses 4.4.2 and 4.3.1.</w:t>
      </w:r>
    </w:p>
    <w:p w14:paraId="2C8E71A6" w14:textId="6BBC99E8" w:rsidR="007B2717" w:rsidRPr="005647EB" w:rsidRDefault="007B2717" w:rsidP="002570E4">
      <w:r w:rsidRPr="005647EB">
        <w:t xml:space="preserve">Channel Bandwidth to be tested: 10 MHz as defined </w:t>
      </w:r>
      <w:r w:rsidR="002570E4" w:rsidRPr="005647EB">
        <w:t>in 3GPP TS</w:t>
      </w:r>
      <w:r w:rsidRPr="005647EB">
        <w:t xml:space="preserve"> 36.508 [7] clause 4.3.1.</w:t>
      </w:r>
    </w:p>
    <w:p w14:paraId="6FAAAF3D" w14:textId="4A0B61AA" w:rsidR="007B2717" w:rsidRPr="005647EB" w:rsidRDefault="007B2717" w:rsidP="000424D3">
      <w:pPr>
        <w:pStyle w:val="B1"/>
      </w:pPr>
      <w:r w:rsidRPr="005647EB">
        <w:t>1.</w:t>
      </w:r>
      <w:r w:rsidR="000424D3"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w:t>
      </w:r>
      <w:r w:rsidR="007C25E6" w:rsidRPr="005647EB">
        <w:t>4</w:t>
      </w:r>
      <w:r w:rsidR="0059272E" w:rsidRPr="005647EB">
        <w:rPr>
          <w:rFonts w:ascii="Segoe UI" w:hAnsi="Segoe UI" w:cs="Segoe UI"/>
        </w:rPr>
        <w:t xml:space="preserve"> </w:t>
      </w:r>
      <w:r w:rsidR="0059272E" w:rsidRPr="005647EB">
        <w:t>for UE with 2Rx RF band and Annex A, Figure A.78 (without using the faders) for 4Rx capable UE without any 2Rx RF bands</w:t>
      </w:r>
      <w:r w:rsidRPr="005647EB">
        <w:t>.</w:t>
      </w:r>
    </w:p>
    <w:p w14:paraId="0211B15F" w14:textId="107274D1" w:rsidR="007B2717" w:rsidRPr="005647EB" w:rsidRDefault="007B2717" w:rsidP="000424D3">
      <w:pPr>
        <w:pStyle w:val="B1"/>
      </w:pPr>
      <w:r w:rsidRPr="005647EB">
        <w:t>2.</w:t>
      </w:r>
      <w:r w:rsidR="000424D3" w:rsidRPr="005647EB">
        <w:tab/>
      </w:r>
      <w:r w:rsidRPr="005647EB">
        <w:t>The general test parameter settings are set up according to Table 8.3.</w:t>
      </w:r>
      <w:r w:rsidRPr="005647EB">
        <w:rPr>
          <w:lang w:eastAsia="ja-JP"/>
        </w:rPr>
        <w:t>6</w:t>
      </w:r>
      <w:r w:rsidRPr="005647EB">
        <w:t>.4.1-1.</w:t>
      </w:r>
    </w:p>
    <w:p w14:paraId="7BCE46E0" w14:textId="7BD71DDE" w:rsidR="007B2717" w:rsidRPr="005647EB" w:rsidRDefault="007B2717" w:rsidP="000424D3">
      <w:pPr>
        <w:pStyle w:val="B1"/>
      </w:pPr>
      <w:r w:rsidRPr="005647EB">
        <w:t>3.</w:t>
      </w:r>
      <w:r w:rsidR="000424D3" w:rsidRPr="005647EB">
        <w:tab/>
      </w:r>
      <w:r w:rsidRPr="005647EB">
        <w:t>Propagation conditions are set according to Annex B clauses B.</w:t>
      </w:r>
      <w:r w:rsidRPr="005647EB">
        <w:rPr>
          <w:lang w:eastAsia="ja-JP"/>
        </w:rPr>
        <w:t>0</w:t>
      </w:r>
      <w:r w:rsidRPr="005647EB">
        <w:t>.</w:t>
      </w:r>
    </w:p>
    <w:p w14:paraId="3381F684" w14:textId="05F8F1AD" w:rsidR="007B2717" w:rsidRPr="005647EB" w:rsidRDefault="007B2717" w:rsidP="000424D3">
      <w:pPr>
        <w:pStyle w:val="B1"/>
      </w:pPr>
      <w:r w:rsidRPr="005647EB">
        <w:t>4.</w:t>
      </w:r>
      <w:r w:rsidR="000424D3" w:rsidRPr="005647EB">
        <w:tab/>
      </w:r>
      <w:r w:rsidRPr="005647EB">
        <w:t>Message contents are defined in clause 8.3.</w:t>
      </w:r>
      <w:r w:rsidRPr="005647EB">
        <w:rPr>
          <w:lang w:eastAsia="ja-JP"/>
        </w:rPr>
        <w:t>6</w:t>
      </w:r>
      <w:r w:rsidRPr="005647EB">
        <w:t>.4.3.</w:t>
      </w:r>
    </w:p>
    <w:p w14:paraId="1BDAE92B" w14:textId="7DBF3542" w:rsidR="007B2717" w:rsidRPr="005647EB" w:rsidRDefault="007B2717" w:rsidP="000424D3">
      <w:pPr>
        <w:pStyle w:val="B1"/>
        <w:rPr>
          <w:rFonts w:cs="v3.7.0"/>
        </w:rPr>
      </w:pPr>
      <w:r w:rsidRPr="005647EB">
        <w:lastRenderedPageBreak/>
        <w:t>5.</w:t>
      </w:r>
      <w:r w:rsidR="000424D3" w:rsidRPr="005647EB">
        <w:tab/>
      </w:r>
      <w:r w:rsidRPr="005647EB">
        <w:t xml:space="preserve">There are two E-UTRA FDD carriers and two cells </w:t>
      </w:r>
      <w:r w:rsidRPr="005647EB">
        <w:rPr>
          <w:rFonts w:cs="v4.2.0"/>
        </w:rPr>
        <w:t>on different carrier frequencies and no gaps are configured in this test</w:t>
      </w:r>
      <w:r w:rsidRPr="005647EB">
        <w:t>. Cell 1 is the cell used for connection setup with the power level set according to Annex C.0 and C.1 for this test.</w:t>
      </w:r>
    </w:p>
    <w:p w14:paraId="382FC77A" w14:textId="77777777" w:rsidR="007B2717" w:rsidRPr="005647EB" w:rsidRDefault="007B2717" w:rsidP="002570E4">
      <w:pPr>
        <w:pStyle w:val="TH"/>
        <w:keepNext w:val="0"/>
        <w:keepLines w:val="0"/>
        <w:rPr>
          <w:rFonts w:cs="v4.2.0"/>
          <w:lang w:eastAsia="ja-JP"/>
        </w:rPr>
      </w:pPr>
      <w:r w:rsidRPr="005647EB">
        <w:rPr>
          <w:rFonts w:cs="v4.2.0"/>
        </w:rPr>
        <w:t>Table 8.</w:t>
      </w:r>
      <w:r w:rsidRPr="005647EB">
        <w:rPr>
          <w:rFonts w:cs="v4.2.0"/>
          <w:lang w:eastAsia="ja-JP"/>
        </w:rPr>
        <w:t>3</w:t>
      </w:r>
      <w:r w:rsidRPr="005647EB">
        <w:rPr>
          <w:rFonts w:cs="v4.2.0"/>
        </w:rPr>
        <w:t>.</w:t>
      </w:r>
      <w:r w:rsidRPr="005647EB">
        <w:rPr>
          <w:rFonts w:cs="v4.2.0"/>
          <w:lang w:eastAsia="ja-JP"/>
        </w:rPr>
        <w:t>6</w:t>
      </w:r>
      <w:r w:rsidRPr="005647EB">
        <w:rPr>
          <w:rFonts w:cs="v4.2.0"/>
        </w:rPr>
        <w:t>.</w:t>
      </w:r>
      <w:r w:rsidRPr="005647EB">
        <w:rPr>
          <w:rFonts w:cs="v4.2.0"/>
          <w:lang w:eastAsia="ja-JP"/>
        </w:rPr>
        <w:t>4.1</w:t>
      </w:r>
      <w:r w:rsidRPr="005647EB">
        <w:rPr>
          <w:rFonts w:cs="v4.2.0"/>
        </w:rPr>
        <w:t xml:space="preserve">-1: General test parameters for E-UTRAN FDD-FDD inter-frequency event triggered reporting </w:t>
      </w:r>
      <w:r w:rsidRPr="005647EB">
        <w:rPr>
          <w:rFonts w:cs="v4.2.0"/>
          <w:lang w:eastAsia="ja-JP"/>
        </w:rPr>
        <w:t>without measurement gaps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7"/>
        <w:gridCol w:w="709"/>
        <w:gridCol w:w="2977"/>
        <w:gridCol w:w="3652"/>
      </w:tblGrid>
      <w:tr w:rsidR="007B2717" w:rsidRPr="005647EB" w14:paraId="4A0A244B"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1C045748" w14:textId="77777777" w:rsidR="007B2717" w:rsidRPr="005647EB" w:rsidRDefault="007B2717" w:rsidP="002570E4">
            <w:pPr>
              <w:pStyle w:val="TAH"/>
              <w:keepNext w:val="0"/>
              <w:keepLines w:val="0"/>
              <w:rPr>
                <w:rFonts w:cs="Arial"/>
                <w:szCs w:val="18"/>
              </w:rPr>
            </w:pPr>
            <w:r w:rsidRPr="005647EB">
              <w:rPr>
                <w:rFonts w:cs="Arial"/>
                <w:szCs w:val="18"/>
              </w:rPr>
              <w:t>Parameter</w:t>
            </w:r>
          </w:p>
        </w:tc>
        <w:tc>
          <w:tcPr>
            <w:tcW w:w="709" w:type="dxa"/>
            <w:tcBorders>
              <w:top w:val="single" w:sz="4" w:space="0" w:color="auto"/>
              <w:left w:val="single" w:sz="4" w:space="0" w:color="auto"/>
              <w:bottom w:val="single" w:sz="4" w:space="0" w:color="auto"/>
              <w:right w:val="single" w:sz="4" w:space="0" w:color="auto"/>
            </w:tcBorders>
          </w:tcPr>
          <w:p w14:paraId="6D953554" w14:textId="77777777" w:rsidR="007B2717" w:rsidRPr="005647EB" w:rsidRDefault="007B2717" w:rsidP="002570E4">
            <w:pPr>
              <w:pStyle w:val="TAH"/>
              <w:keepNext w:val="0"/>
              <w:keepLines w:val="0"/>
              <w:rPr>
                <w:rFonts w:cs="Arial"/>
                <w:szCs w:val="18"/>
              </w:rPr>
            </w:pPr>
            <w:r w:rsidRPr="005647EB">
              <w:rPr>
                <w:rFonts w:cs="Arial"/>
                <w:szCs w:val="18"/>
              </w:rPr>
              <w:t>Unit</w:t>
            </w:r>
          </w:p>
        </w:tc>
        <w:tc>
          <w:tcPr>
            <w:tcW w:w="2977" w:type="dxa"/>
            <w:tcBorders>
              <w:top w:val="single" w:sz="4" w:space="0" w:color="auto"/>
              <w:left w:val="single" w:sz="4" w:space="0" w:color="auto"/>
              <w:bottom w:val="single" w:sz="4" w:space="0" w:color="auto"/>
              <w:right w:val="single" w:sz="4" w:space="0" w:color="auto"/>
            </w:tcBorders>
          </w:tcPr>
          <w:p w14:paraId="102BBEFF" w14:textId="77777777" w:rsidR="007B2717" w:rsidRPr="005647EB" w:rsidRDefault="007B2717" w:rsidP="002570E4">
            <w:pPr>
              <w:pStyle w:val="TAH"/>
              <w:keepNext w:val="0"/>
              <w:keepLines w:val="0"/>
              <w:rPr>
                <w:rFonts w:cs="Arial"/>
                <w:szCs w:val="18"/>
              </w:rPr>
            </w:pPr>
            <w:r w:rsidRPr="005647EB">
              <w:rPr>
                <w:rFonts w:cs="Arial"/>
                <w:szCs w:val="18"/>
              </w:rPr>
              <w:t>Value</w:t>
            </w:r>
          </w:p>
        </w:tc>
        <w:tc>
          <w:tcPr>
            <w:tcW w:w="3652" w:type="dxa"/>
            <w:tcBorders>
              <w:top w:val="single" w:sz="4" w:space="0" w:color="auto"/>
              <w:left w:val="single" w:sz="4" w:space="0" w:color="auto"/>
              <w:bottom w:val="single" w:sz="4" w:space="0" w:color="auto"/>
              <w:right w:val="single" w:sz="4" w:space="0" w:color="auto"/>
            </w:tcBorders>
          </w:tcPr>
          <w:p w14:paraId="794AEA44" w14:textId="77777777" w:rsidR="007B2717" w:rsidRPr="005647EB" w:rsidRDefault="007B2717" w:rsidP="002570E4">
            <w:pPr>
              <w:pStyle w:val="TAH"/>
              <w:keepNext w:val="0"/>
              <w:keepLines w:val="0"/>
              <w:rPr>
                <w:rFonts w:cs="Arial"/>
                <w:szCs w:val="18"/>
              </w:rPr>
            </w:pPr>
            <w:r w:rsidRPr="005647EB">
              <w:rPr>
                <w:rFonts w:cs="Arial"/>
                <w:szCs w:val="18"/>
              </w:rPr>
              <w:t>Comment</w:t>
            </w:r>
          </w:p>
        </w:tc>
      </w:tr>
      <w:tr w:rsidR="007B2717" w:rsidRPr="005647EB" w14:paraId="456CC957"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021F392D" w14:textId="42A3E6AC" w:rsidR="007B2717" w:rsidRPr="005647EB" w:rsidRDefault="007B2717" w:rsidP="002570E4">
            <w:pPr>
              <w:pStyle w:val="TAL"/>
              <w:keepNext w:val="0"/>
              <w:keepLines w:val="0"/>
            </w:pPr>
            <w:r w:rsidRPr="005647EB">
              <w:t>PDSCH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02E1245B" w14:textId="77777777" w:rsidR="007B2717" w:rsidRPr="005647EB" w:rsidRDefault="007B2717" w:rsidP="002570E4">
            <w:pPr>
              <w:pStyle w:val="TAL"/>
              <w:keepNext w:val="0"/>
              <w:keepLines w:val="0"/>
            </w:pPr>
          </w:p>
        </w:tc>
        <w:tc>
          <w:tcPr>
            <w:tcW w:w="2977" w:type="dxa"/>
            <w:tcBorders>
              <w:top w:val="single" w:sz="4" w:space="0" w:color="auto"/>
              <w:left w:val="single" w:sz="4" w:space="0" w:color="auto"/>
              <w:bottom w:val="single" w:sz="4" w:space="0" w:color="auto"/>
              <w:right w:val="single" w:sz="4" w:space="0" w:color="auto"/>
            </w:tcBorders>
          </w:tcPr>
          <w:p w14:paraId="123C6299" w14:textId="5B679A26" w:rsidR="007B2717" w:rsidRPr="005647EB" w:rsidRDefault="007B2717"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w:t>
            </w:r>
            <w:r w:rsidR="009B10A9" w:rsidRPr="005647EB">
              <w:rPr>
                <w:rFonts w:cs="v4.2.0"/>
              </w:rPr>
              <w:t>3</w:t>
            </w:r>
            <w:r w:rsidR="002570E4" w:rsidRPr="005647EB">
              <w:rPr>
                <w:rFonts w:cs="v4.2.0"/>
              </w:rPr>
              <w:t xml:space="preserve"> </w:t>
            </w:r>
            <w:r w:rsidRPr="005647EB">
              <w:rPr>
                <w:rFonts w:cs="v4.2.0"/>
              </w:rPr>
              <w:t>FDD</w:t>
            </w:r>
          </w:p>
        </w:tc>
        <w:tc>
          <w:tcPr>
            <w:tcW w:w="3652" w:type="dxa"/>
            <w:tcBorders>
              <w:top w:val="single" w:sz="4" w:space="0" w:color="auto"/>
              <w:left w:val="single" w:sz="4" w:space="0" w:color="auto"/>
              <w:bottom w:val="single" w:sz="4" w:space="0" w:color="auto"/>
              <w:right w:val="single" w:sz="4" w:space="0" w:color="auto"/>
            </w:tcBorders>
          </w:tcPr>
          <w:p w14:paraId="319F4026" w14:textId="107E2A05" w:rsidR="007B2717" w:rsidRPr="005647EB" w:rsidRDefault="007B2717"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p>
        </w:tc>
      </w:tr>
      <w:tr w:rsidR="007B2717" w:rsidRPr="005647EB" w14:paraId="121D5370"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7974E691" w14:textId="5E6B1568" w:rsidR="007B2717" w:rsidRPr="005647EB" w:rsidRDefault="007B2717" w:rsidP="002570E4">
            <w:pPr>
              <w:pStyle w:val="TAL"/>
              <w:keepNext w:val="0"/>
              <w:keepLines w:val="0"/>
            </w:pPr>
            <w:r w:rsidRPr="005647EB">
              <w:t>PCFICH/PDCCH/PHICH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14BE5252" w14:textId="77777777" w:rsidR="007B2717" w:rsidRPr="005647EB" w:rsidRDefault="007B2717" w:rsidP="002570E4">
            <w:pPr>
              <w:pStyle w:val="TAL"/>
              <w:keepNext w:val="0"/>
              <w:keepLines w:val="0"/>
            </w:pPr>
          </w:p>
        </w:tc>
        <w:tc>
          <w:tcPr>
            <w:tcW w:w="2977" w:type="dxa"/>
            <w:tcBorders>
              <w:top w:val="single" w:sz="4" w:space="0" w:color="auto"/>
              <w:left w:val="single" w:sz="4" w:space="0" w:color="auto"/>
              <w:bottom w:val="single" w:sz="4" w:space="0" w:color="auto"/>
              <w:right w:val="single" w:sz="4" w:space="0" w:color="auto"/>
            </w:tcBorders>
          </w:tcPr>
          <w:p w14:paraId="6468E130" w14:textId="75048922" w:rsidR="007B2717" w:rsidRPr="005647EB" w:rsidRDefault="007B2717"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652" w:type="dxa"/>
            <w:tcBorders>
              <w:top w:val="single" w:sz="4" w:space="0" w:color="auto"/>
              <w:left w:val="single" w:sz="4" w:space="0" w:color="auto"/>
              <w:bottom w:val="single" w:sz="4" w:space="0" w:color="auto"/>
              <w:right w:val="single" w:sz="4" w:space="0" w:color="auto"/>
            </w:tcBorders>
          </w:tcPr>
          <w:p w14:paraId="2693E0A1" w14:textId="2FE833CC" w:rsidR="007B2717" w:rsidRPr="005647EB" w:rsidRDefault="007B2717"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w:t>
            </w:r>
            <w:r w:rsidRPr="005647EB">
              <w:rPr>
                <w:rFonts w:cs="v4.2.0"/>
                <w:lang w:eastAsia="ja-JP"/>
              </w:rPr>
              <w:t>.</w:t>
            </w:r>
            <w:r w:rsidRPr="005647EB">
              <w:rPr>
                <w:rFonts w:cs="v4.2.0"/>
              </w:rPr>
              <w:t>2.1</w:t>
            </w:r>
          </w:p>
        </w:tc>
      </w:tr>
      <w:tr w:rsidR="007B2717" w:rsidRPr="005647EB" w14:paraId="65363960"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0A16A617" w14:textId="5D1922E0" w:rsidR="007B2717" w:rsidRPr="005647EB" w:rsidRDefault="007B2717"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Borders>
              <w:top w:val="single" w:sz="4" w:space="0" w:color="auto"/>
              <w:left w:val="single" w:sz="4" w:space="0" w:color="auto"/>
              <w:bottom w:val="single" w:sz="4" w:space="0" w:color="auto"/>
              <w:right w:val="single" w:sz="4" w:space="0" w:color="auto"/>
            </w:tcBorders>
          </w:tcPr>
          <w:p w14:paraId="21EE6EE3" w14:textId="77777777" w:rsidR="007B2717" w:rsidRPr="005647EB" w:rsidRDefault="007B2717" w:rsidP="000424D3">
            <w:pPr>
              <w:pStyle w:val="TAH"/>
              <w:keepNext w:val="0"/>
              <w:keepLines w:val="0"/>
              <w:jc w:val="left"/>
              <w:rPr>
                <w:rFonts w:cs="v4.2.0"/>
                <w:b w:val="0"/>
                <w:bCs/>
              </w:rPr>
            </w:pPr>
          </w:p>
        </w:tc>
        <w:tc>
          <w:tcPr>
            <w:tcW w:w="2977" w:type="dxa"/>
            <w:tcBorders>
              <w:top w:val="single" w:sz="4" w:space="0" w:color="auto"/>
              <w:left w:val="single" w:sz="4" w:space="0" w:color="auto"/>
              <w:bottom w:val="single" w:sz="4" w:space="0" w:color="auto"/>
              <w:right w:val="single" w:sz="4" w:space="0" w:color="auto"/>
            </w:tcBorders>
          </w:tcPr>
          <w:p w14:paraId="5320CC96" w14:textId="68276CEB" w:rsidR="007B2717" w:rsidRPr="005647EB" w:rsidRDefault="007B2717" w:rsidP="002570E4">
            <w:pPr>
              <w:pStyle w:val="TAH"/>
              <w:keepNext w:val="0"/>
              <w:keepLines w:val="0"/>
              <w:jc w:val="left"/>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Borders>
              <w:top w:val="single" w:sz="4" w:space="0" w:color="auto"/>
              <w:left w:val="single" w:sz="4" w:space="0" w:color="auto"/>
              <w:bottom w:val="single" w:sz="4" w:space="0" w:color="auto"/>
              <w:right w:val="single" w:sz="4" w:space="0" w:color="auto"/>
            </w:tcBorders>
          </w:tcPr>
          <w:p w14:paraId="2C557354" w14:textId="0C7F0836" w:rsidR="007B2717" w:rsidRPr="005647EB" w:rsidRDefault="007B2717" w:rsidP="002570E4">
            <w:pPr>
              <w:pStyle w:val="TAH"/>
              <w:keepNext w:val="0"/>
              <w:keepLines w:val="0"/>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lang w:eastAsia="zh-CN"/>
              </w:rPr>
              <w:t>FDD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7B2717" w:rsidRPr="005647EB" w14:paraId="3ED716BA"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6C440C3C" w14:textId="4D4E4C3F" w:rsidR="007B2717" w:rsidRPr="005647EB" w:rsidRDefault="007B2717"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b w:val="0"/>
                <w:vertAlign w:val="subscript"/>
              </w:rPr>
              <w:t>channel</w:t>
            </w:r>
            <w:r w:rsidRPr="005647EB">
              <w:rPr>
                <w:b w:val="0"/>
              </w:rPr>
              <w:t>)</w:t>
            </w:r>
          </w:p>
        </w:tc>
        <w:tc>
          <w:tcPr>
            <w:tcW w:w="709" w:type="dxa"/>
            <w:tcBorders>
              <w:top w:val="single" w:sz="4" w:space="0" w:color="auto"/>
              <w:left w:val="single" w:sz="4" w:space="0" w:color="auto"/>
              <w:bottom w:val="single" w:sz="4" w:space="0" w:color="auto"/>
              <w:right w:val="single" w:sz="4" w:space="0" w:color="auto"/>
            </w:tcBorders>
          </w:tcPr>
          <w:p w14:paraId="09965D60" w14:textId="77777777" w:rsidR="007B2717" w:rsidRPr="005647EB" w:rsidRDefault="007B2717" w:rsidP="000424D3">
            <w:pPr>
              <w:pStyle w:val="TAH"/>
              <w:keepNext w:val="0"/>
              <w:keepLines w:val="0"/>
              <w:jc w:val="left"/>
              <w:rPr>
                <w:rFonts w:cs="v4.2.0"/>
                <w:b w:val="0"/>
                <w:bCs/>
              </w:rPr>
            </w:pPr>
            <w:r w:rsidRPr="005647EB">
              <w:rPr>
                <w:rFonts w:cs="v4.2.0"/>
                <w:b w:val="0"/>
                <w:bCs/>
              </w:rPr>
              <w:t>MHz</w:t>
            </w:r>
          </w:p>
        </w:tc>
        <w:tc>
          <w:tcPr>
            <w:tcW w:w="2977" w:type="dxa"/>
            <w:tcBorders>
              <w:top w:val="single" w:sz="4" w:space="0" w:color="auto"/>
              <w:left w:val="single" w:sz="4" w:space="0" w:color="auto"/>
              <w:bottom w:val="single" w:sz="4" w:space="0" w:color="auto"/>
              <w:right w:val="single" w:sz="4" w:space="0" w:color="auto"/>
            </w:tcBorders>
          </w:tcPr>
          <w:p w14:paraId="6888DDDA" w14:textId="77777777" w:rsidR="007B2717" w:rsidRPr="005647EB" w:rsidRDefault="007B2717" w:rsidP="002570E4">
            <w:pPr>
              <w:pStyle w:val="TAH"/>
              <w:keepNext w:val="0"/>
              <w:keepLines w:val="0"/>
              <w:jc w:val="left"/>
              <w:rPr>
                <w:rFonts w:cs="v4.2.0"/>
                <w:b w:val="0"/>
                <w:bCs/>
              </w:rPr>
            </w:pPr>
            <w:r w:rsidRPr="005647EB">
              <w:rPr>
                <w:rFonts w:cs="v4.2.0"/>
                <w:b w:val="0"/>
                <w:bCs/>
              </w:rPr>
              <w:t>10</w:t>
            </w:r>
          </w:p>
        </w:tc>
        <w:tc>
          <w:tcPr>
            <w:tcW w:w="3652" w:type="dxa"/>
            <w:tcBorders>
              <w:top w:val="single" w:sz="4" w:space="0" w:color="auto"/>
              <w:left w:val="single" w:sz="4" w:space="0" w:color="auto"/>
              <w:bottom w:val="single" w:sz="4" w:space="0" w:color="auto"/>
              <w:right w:val="single" w:sz="4" w:space="0" w:color="auto"/>
            </w:tcBorders>
          </w:tcPr>
          <w:p w14:paraId="65B3D3F4" w14:textId="77777777" w:rsidR="007B2717" w:rsidRPr="005647EB" w:rsidRDefault="007B2717" w:rsidP="002570E4">
            <w:pPr>
              <w:pStyle w:val="TAL"/>
              <w:keepNext w:val="0"/>
              <w:keepLines w:val="0"/>
              <w:rPr>
                <w:rFonts w:cs="Arial"/>
                <w:szCs w:val="18"/>
              </w:rPr>
            </w:pPr>
          </w:p>
        </w:tc>
      </w:tr>
      <w:tr w:rsidR="007B2717" w:rsidRPr="005647EB" w14:paraId="63DDC353"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5C8FA44D" w14:textId="786131DB" w:rsidR="007B2717" w:rsidRPr="005647EB" w:rsidRDefault="007B2717" w:rsidP="002570E4">
            <w:pPr>
              <w:pStyle w:val="TAL"/>
              <w:keepNext w:val="0"/>
              <w:keepLines w:val="0"/>
              <w:rPr>
                <w:rFonts w:cs="Arial"/>
                <w:szCs w:val="18"/>
                <w:lang w:eastAsia="ja-JP"/>
              </w:rPr>
            </w:pPr>
            <w:r w:rsidRPr="005647EB">
              <w:rPr>
                <w:rFonts w:cs="Arial"/>
                <w:szCs w:val="18"/>
              </w:rPr>
              <w:t>Active</w:t>
            </w:r>
            <w:r w:rsidR="002570E4" w:rsidRPr="005647EB">
              <w:rPr>
                <w:rFonts w:cs="Arial"/>
                <w:szCs w:val="18"/>
              </w:rPr>
              <w:t xml:space="preserve"> </w:t>
            </w:r>
            <w:r w:rsidRPr="005647EB">
              <w:rPr>
                <w:rFonts w:cs="Arial"/>
                <w:szCs w:val="18"/>
                <w:lang w:eastAsia="ja-JP"/>
              </w:rPr>
              <w:t>PC</w:t>
            </w:r>
            <w:r w:rsidRPr="005647EB">
              <w:rPr>
                <w:rFonts w:cs="Arial"/>
                <w:szCs w:val="18"/>
              </w:rPr>
              <w:t>ell</w:t>
            </w:r>
          </w:p>
        </w:tc>
        <w:tc>
          <w:tcPr>
            <w:tcW w:w="709" w:type="dxa"/>
            <w:tcBorders>
              <w:top w:val="single" w:sz="4" w:space="0" w:color="auto"/>
              <w:left w:val="single" w:sz="4" w:space="0" w:color="auto"/>
              <w:bottom w:val="single" w:sz="4" w:space="0" w:color="auto"/>
              <w:right w:val="single" w:sz="4" w:space="0" w:color="auto"/>
            </w:tcBorders>
          </w:tcPr>
          <w:p w14:paraId="0D9F09CC"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29479933" w14:textId="1A408863" w:rsidR="007B2717" w:rsidRPr="005647EB" w:rsidRDefault="007B2717"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Borders>
              <w:top w:val="single" w:sz="4" w:space="0" w:color="auto"/>
              <w:left w:val="single" w:sz="4" w:space="0" w:color="auto"/>
              <w:bottom w:val="single" w:sz="4" w:space="0" w:color="auto"/>
              <w:right w:val="single" w:sz="4" w:space="0" w:color="auto"/>
            </w:tcBorders>
          </w:tcPr>
          <w:p w14:paraId="3ACCF4F2" w14:textId="136EC3C9" w:rsidR="007B2717" w:rsidRPr="005647EB" w:rsidRDefault="007B2717"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7B2717" w:rsidRPr="005647EB" w14:paraId="4E838DB7"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4D9B3812" w14:textId="5CD61BA1" w:rsidR="007B2717" w:rsidRPr="005647EB" w:rsidRDefault="007B2717"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709" w:type="dxa"/>
            <w:tcBorders>
              <w:top w:val="single" w:sz="4" w:space="0" w:color="auto"/>
              <w:left w:val="single" w:sz="4" w:space="0" w:color="auto"/>
              <w:bottom w:val="single" w:sz="4" w:space="0" w:color="auto"/>
              <w:right w:val="single" w:sz="4" w:space="0" w:color="auto"/>
            </w:tcBorders>
          </w:tcPr>
          <w:p w14:paraId="56C2DA1D"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0C3660A2" w14:textId="141AFA3C" w:rsidR="007B2717" w:rsidRPr="005647EB" w:rsidRDefault="007B2717"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Borders>
              <w:top w:val="single" w:sz="4" w:space="0" w:color="auto"/>
              <w:left w:val="single" w:sz="4" w:space="0" w:color="auto"/>
              <w:bottom w:val="single" w:sz="4" w:space="0" w:color="auto"/>
              <w:right w:val="single" w:sz="4" w:space="0" w:color="auto"/>
            </w:tcBorders>
          </w:tcPr>
          <w:p w14:paraId="1D25CF04" w14:textId="0792D25A" w:rsidR="007B2717" w:rsidRPr="005647EB" w:rsidRDefault="007B2717"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7B2717" w:rsidRPr="005647EB" w14:paraId="0A504321"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27E08757" w14:textId="77777777" w:rsidR="007B2717" w:rsidRPr="005647EB" w:rsidRDefault="007B2717" w:rsidP="002570E4">
            <w:pPr>
              <w:pStyle w:val="TAL"/>
              <w:keepNext w:val="0"/>
              <w:keepLines w:val="0"/>
              <w:rPr>
                <w:rFonts w:cs="Arial"/>
                <w:szCs w:val="18"/>
              </w:rPr>
            </w:pPr>
            <w:r w:rsidRPr="005647EB">
              <w:rPr>
                <w:rFonts w:cs="Arial"/>
                <w:szCs w:val="18"/>
              </w:rPr>
              <w:t>A3-Offset</w:t>
            </w:r>
          </w:p>
        </w:tc>
        <w:tc>
          <w:tcPr>
            <w:tcW w:w="709" w:type="dxa"/>
            <w:tcBorders>
              <w:top w:val="single" w:sz="4" w:space="0" w:color="auto"/>
              <w:left w:val="single" w:sz="4" w:space="0" w:color="auto"/>
              <w:bottom w:val="single" w:sz="4" w:space="0" w:color="auto"/>
              <w:right w:val="single" w:sz="4" w:space="0" w:color="auto"/>
            </w:tcBorders>
          </w:tcPr>
          <w:p w14:paraId="6BB4D09F" w14:textId="77777777" w:rsidR="007B2717" w:rsidRPr="005647EB" w:rsidRDefault="007B2717" w:rsidP="002570E4">
            <w:pPr>
              <w:pStyle w:val="TAL"/>
              <w:keepNext w:val="0"/>
              <w:keepLines w:val="0"/>
              <w:rPr>
                <w:rFonts w:cs="Arial"/>
                <w:szCs w:val="18"/>
              </w:rPr>
            </w:pPr>
            <w:r w:rsidRPr="005647EB">
              <w:rPr>
                <w:rFonts w:cs="Arial"/>
                <w:szCs w:val="18"/>
              </w:rPr>
              <w:t>dB</w:t>
            </w:r>
          </w:p>
        </w:tc>
        <w:tc>
          <w:tcPr>
            <w:tcW w:w="2977" w:type="dxa"/>
            <w:tcBorders>
              <w:top w:val="single" w:sz="4" w:space="0" w:color="auto"/>
              <w:left w:val="single" w:sz="4" w:space="0" w:color="auto"/>
              <w:bottom w:val="single" w:sz="4" w:space="0" w:color="auto"/>
              <w:right w:val="single" w:sz="4" w:space="0" w:color="auto"/>
            </w:tcBorders>
          </w:tcPr>
          <w:p w14:paraId="12B45090" w14:textId="77777777" w:rsidR="007B2717" w:rsidRPr="005647EB" w:rsidRDefault="007B2717" w:rsidP="002570E4">
            <w:pPr>
              <w:pStyle w:val="TAL"/>
              <w:keepNext w:val="0"/>
              <w:keepLines w:val="0"/>
              <w:rPr>
                <w:rFonts w:cs="Arial"/>
                <w:szCs w:val="18"/>
              </w:rPr>
            </w:pPr>
            <w:r w:rsidRPr="005647EB">
              <w:rPr>
                <w:rFonts w:cs="Arial"/>
                <w:szCs w:val="18"/>
              </w:rPr>
              <w:t>-6</w:t>
            </w:r>
          </w:p>
        </w:tc>
        <w:tc>
          <w:tcPr>
            <w:tcW w:w="3652" w:type="dxa"/>
            <w:tcBorders>
              <w:top w:val="single" w:sz="4" w:space="0" w:color="auto"/>
              <w:left w:val="single" w:sz="4" w:space="0" w:color="auto"/>
              <w:bottom w:val="single" w:sz="4" w:space="0" w:color="auto"/>
              <w:right w:val="single" w:sz="4" w:space="0" w:color="auto"/>
            </w:tcBorders>
          </w:tcPr>
          <w:p w14:paraId="2A834DE6" w14:textId="77777777" w:rsidR="007B2717" w:rsidRPr="005647EB" w:rsidRDefault="007B2717" w:rsidP="002570E4">
            <w:pPr>
              <w:pStyle w:val="TAL"/>
              <w:keepNext w:val="0"/>
              <w:keepLines w:val="0"/>
              <w:rPr>
                <w:rFonts w:cs="Arial"/>
                <w:szCs w:val="18"/>
              </w:rPr>
            </w:pPr>
          </w:p>
        </w:tc>
      </w:tr>
      <w:tr w:rsidR="007B2717" w:rsidRPr="005647EB" w14:paraId="2739A696"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442C02E8" w14:textId="77777777" w:rsidR="007B2717" w:rsidRPr="005647EB" w:rsidRDefault="007B2717" w:rsidP="002570E4">
            <w:pPr>
              <w:pStyle w:val="TAL"/>
              <w:keepNext w:val="0"/>
              <w:keepLines w:val="0"/>
              <w:rPr>
                <w:rFonts w:cs="Arial"/>
                <w:szCs w:val="18"/>
              </w:rPr>
            </w:pPr>
            <w:r w:rsidRPr="005647EB">
              <w:rPr>
                <w:rFonts w:cs="Arial"/>
                <w:szCs w:val="18"/>
              </w:rPr>
              <w:t>Hysteresis</w:t>
            </w:r>
          </w:p>
        </w:tc>
        <w:tc>
          <w:tcPr>
            <w:tcW w:w="709" w:type="dxa"/>
            <w:tcBorders>
              <w:top w:val="single" w:sz="4" w:space="0" w:color="auto"/>
              <w:left w:val="single" w:sz="4" w:space="0" w:color="auto"/>
              <w:bottom w:val="single" w:sz="4" w:space="0" w:color="auto"/>
              <w:right w:val="single" w:sz="4" w:space="0" w:color="auto"/>
            </w:tcBorders>
          </w:tcPr>
          <w:p w14:paraId="677867C7" w14:textId="77777777" w:rsidR="007B2717" w:rsidRPr="005647EB" w:rsidRDefault="007B2717" w:rsidP="002570E4">
            <w:pPr>
              <w:pStyle w:val="TAL"/>
              <w:keepNext w:val="0"/>
              <w:keepLines w:val="0"/>
              <w:rPr>
                <w:rFonts w:cs="Arial"/>
                <w:szCs w:val="18"/>
              </w:rPr>
            </w:pPr>
            <w:r w:rsidRPr="005647EB">
              <w:rPr>
                <w:rFonts w:cs="Arial"/>
                <w:szCs w:val="18"/>
              </w:rPr>
              <w:t>dB</w:t>
            </w:r>
          </w:p>
        </w:tc>
        <w:tc>
          <w:tcPr>
            <w:tcW w:w="2977" w:type="dxa"/>
            <w:tcBorders>
              <w:top w:val="single" w:sz="4" w:space="0" w:color="auto"/>
              <w:left w:val="single" w:sz="4" w:space="0" w:color="auto"/>
              <w:bottom w:val="single" w:sz="4" w:space="0" w:color="auto"/>
              <w:right w:val="single" w:sz="4" w:space="0" w:color="auto"/>
            </w:tcBorders>
          </w:tcPr>
          <w:p w14:paraId="113233E8" w14:textId="77777777" w:rsidR="007B2717" w:rsidRPr="005647EB" w:rsidRDefault="007B2717" w:rsidP="002570E4">
            <w:pPr>
              <w:pStyle w:val="TAL"/>
              <w:keepNext w:val="0"/>
              <w:keepLines w:val="0"/>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4DFE135D" w14:textId="77777777" w:rsidR="007B2717" w:rsidRPr="005647EB" w:rsidRDefault="007B2717" w:rsidP="002570E4">
            <w:pPr>
              <w:pStyle w:val="TAL"/>
              <w:keepNext w:val="0"/>
              <w:keepLines w:val="0"/>
              <w:rPr>
                <w:rFonts w:cs="Arial"/>
                <w:szCs w:val="18"/>
              </w:rPr>
            </w:pPr>
          </w:p>
        </w:tc>
      </w:tr>
      <w:tr w:rsidR="007B2717" w:rsidRPr="005647EB" w14:paraId="52B2F3AA"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69B88D20" w14:textId="5BA04050" w:rsidR="007B2717" w:rsidRPr="005647EB" w:rsidRDefault="007B2717"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709" w:type="dxa"/>
            <w:tcBorders>
              <w:top w:val="single" w:sz="4" w:space="0" w:color="auto"/>
              <w:left w:val="single" w:sz="4" w:space="0" w:color="auto"/>
              <w:bottom w:val="single" w:sz="4" w:space="0" w:color="auto"/>
              <w:right w:val="single" w:sz="4" w:space="0" w:color="auto"/>
            </w:tcBorders>
          </w:tcPr>
          <w:p w14:paraId="680AED26"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0638B38F" w14:textId="77777777" w:rsidR="007B2717" w:rsidRPr="005647EB" w:rsidRDefault="007B2717" w:rsidP="002570E4">
            <w:pPr>
              <w:pStyle w:val="TAL"/>
              <w:keepNext w:val="0"/>
              <w:keepLines w:val="0"/>
              <w:rPr>
                <w:rFonts w:cs="Arial"/>
                <w:szCs w:val="18"/>
              </w:rPr>
            </w:pPr>
            <w:r w:rsidRPr="005647EB">
              <w:rPr>
                <w:rFonts w:cs="Arial"/>
                <w:szCs w:val="18"/>
              </w:rPr>
              <w:t>Normal</w:t>
            </w:r>
          </w:p>
        </w:tc>
        <w:tc>
          <w:tcPr>
            <w:tcW w:w="3652" w:type="dxa"/>
            <w:tcBorders>
              <w:top w:val="single" w:sz="4" w:space="0" w:color="auto"/>
              <w:left w:val="single" w:sz="4" w:space="0" w:color="auto"/>
              <w:bottom w:val="single" w:sz="4" w:space="0" w:color="auto"/>
              <w:right w:val="single" w:sz="4" w:space="0" w:color="auto"/>
            </w:tcBorders>
          </w:tcPr>
          <w:p w14:paraId="484D25E1" w14:textId="77777777" w:rsidR="007B2717" w:rsidRPr="005647EB" w:rsidRDefault="007B2717" w:rsidP="002570E4">
            <w:pPr>
              <w:pStyle w:val="TAL"/>
              <w:keepNext w:val="0"/>
              <w:keepLines w:val="0"/>
              <w:rPr>
                <w:rFonts w:cs="Arial"/>
                <w:szCs w:val="18"/>
              </w:rPr>
            </w:pPr>
          </w:p>
        </w:tc>
      </w:tr>
      <w:tr w:rsidR="007B2717" w:rsidRPr="005647EB" w14:paraId="701405A3"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363AB32D" w14:textId="77777777" w:rsidR="007B2717" w:rsidRPr="005647EB" w:rsidRDefault="007B2717" w:rsidP="002570E4">
            <w:pPr>
              <w:pStyle w:val="TAL"/>
              <w:keepNext w:val="0"/>
              <w:keepLines w:val="0"/>
              <w:rPr>
                <w:rFonts w:cs="Arial"/>
                <w:szCs w:val="18"/>
              </w:rPr>
            </w:pPr>
            <w:r w:rsidRPr="005647EB">
              <w:rPr>
                <w:rFonts w:cs="Arial"/>
                <w:szCs w:val="18"/>
              </w:rPr>
              <w:t>TimeToTrigger</w:t>
            </w:r>
          </w:p>
        </w:tc>
        <w:tc>
          <w:tcPr>
            <w:tcW w:w="709" w:type="dxa"/>
            <w:tcBorders>
              <w:top w:val="single" w:sz="4" w:space="0" w:color="auto"/>
              <w:left w:val="single" w:sz="4" w:space="0" w:color="auto"/>
              <w:bottom w:val="single" w:sz="4" w:space="0" w:color="auto"/>
              <w:right w:val="single" w:sz="4" w:space="0" w:color="auto"/>
            </w:tcBorders>
          </w:tcPr>
          <w:p w14:paraId="04F886D7" w14:textId="77777777" w:rsidR="007B2717" w:rsidRPr="005647EB" w:rsidRDefault="007B2717" w:rsidP="002570E4">
            <w:pPr>
              <w:pStyle w:val="TAL"/>
              <w:keepNext w:val="0"/>
              <w:keepLines w:val="0"/>
              <w:rPr>
                <w:rFonts w:cs="Arial"/>
                <w:szCs w:val="18"/>
              </w:rPr>
            </w:pPr>
            <w:r w:rsidRPr="005647EB">
              <w:rPr>
                <w:rFonts w:cs="Arial"/>
                <w:szCs w:val="18"/>
              </w:rPr>
              <w:t>s</w:t>
            </w:r>
          </w:p>
        </w:tc>
        <w:tc>
          <w:tcPr>
            <w:tcW w:w="2977" w:type="dxa"/>
            <w:tcBorders>
              <w:top w:val="single" w:sz="4" w:space="0" w:color="auto"/>
              <w:left w:val="single" w:sz="4" w:space="0" w:color="auto"/>
              <w:bottom w:val="single" w:sz="4" w:space="0" w:color="auto"/>
              <w:right w:val="single" w:sz="4" w:space="0" w:color="auto"/>
            </w:tcBorders>
          </w:tcPr>
          <w:p w14:paraId="4D599024" w14:textId="77777777" w:rsidR="007B2717" w:rsidRPr="005647EB" w:rsidRDefault="007B2717" w:rsidP="002570E4">
            <w:pPr>
              <w:pStyle w:val="TAL"/>
              <w:keepNext w:val="0"/>
              <w:keepLines w:val="0"/>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7FFB8B18" w14:textId="77777777" w:rsidR="007B2717" w:rsidRPr="005647EB" w:rsidRDefault="007B2717" w:rsidP="002570E4">
            <w:pPr>
              <w:pStyle w:val="TAL"/>
              <w:keepNext w:val="0"/>
              <w:keepLines w:val="0"/>
              <w:rPr>
                <w:rFonts w:cs="Arial"/>
                <w:szCs w:val="18"/>
              </w:rPr>
            </w:pPr>
          </w:p>
        </w:tc>
      </w:tr>
      <w:tr w:rsidR="007B2717" w:rsidRPr="005647EB" w14:paraId="1864CCE4"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4B292A09" w14:textId="2236B729" w:rsidR="007B2717" w:rsidRPr="005647EB" w:rsidRDefault="007B2717"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709" w:type="dxa"/>
            <w:tcBorders>
              <w:top w:val="single" w:sz="4" w:space="0" w:color="auto"/>
              <w:left w:val="single" w:sz="4" w:space="0" w:color="auto"/>
              <w:bottom w:val="single" w:sz="4" w:space="0" w:color="auto"/>
              <w:right w:val="single" w:sz="4" w:space="0" w:color="auto"/>
            </w:tcBorders>
          </w:tcPr>
          <w:p w14:paraId="053E83CC"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4A52EB7F" w14:textId="77777777" w:rsidR="007B2717" w:rsidRPr="005647EB" w:rsidRDefault="007B2717" w:rsidP="002570E4">
            <w:pPr>
              <w:pStyle w:val="TAL"/>
              <w:keepNext w:val="0"/>
              <w:keepLines w:val="0"/>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6A213E6D" w14:textId="54F6904A" w:rsidR="007B2717" w:rsidRPr="005647EB" w:rsidRDefault="007B2717"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7B2717" w:rsidRPr="005647EB" w14:paraId="0B8ACF31"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6E1512E1" w14:textId="77777777" w:rsidR="007B2717" w:rsidRPr="005647EB" w:rsidRDefault="007B2717" w:rsidP="002570E4">
            <w:pPr>
              <w:pStyle w:val="TAL"/>
              <w:keepNext w:val="0"/>
              <w:keepLines w:val="0"/>
              <w:rPr>
                <w:rFonts w:cs="Arial"/>
                <w:szCs w:val="18"/>
              </w:rPr>
            </w:pPr>
            <w:r w:rsidRPr="005647EB">
              <w:rPr>
                <w:rFonts w:cs="Arial"/>
                <w:szCs w:val="18"/>
              </w:rPr>
              <w:t>DRX</w:t>
            </w:r>
          </w:p>
        </w:tc>
        <w:tc>
          <w:tcPr>
            <w:tcW w:w="709" w:type="dxa"/>
            <w:tcBorders>
              <w:top w:val="single" w:sz="4" w:space="0" w:color="auto"/>
              <w:left w:val="single" w:sz="4" w:space="0" w:color="auto"/>
              <w:bottom w:val="single" w:sz="4" w:space="0" w:color="auto"/>
              <w:right w:val="single" w:sz="4" w:space="0" w:color="auto"/>
            </w:tcBorders>
          </w:tcPr>
          <w:p w14:paraId="39822997"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51825667" w14:textId="77777777" w:rsidR="007B2717" w:rsidRPr="005647EB" w:rsidRDefault="007B2717" w:rsidP="002570E4">
            <w:pPr>
              <w:pStyle w:val="TAL"/>
              <w:keepNext w:val="0"/>
              <w:keepLines w:val="0"/>
              <w:rPr>
                <w:rFonts w:cs="Arial"/>
                <w:szCs w:val="18"/>
              </w:rPr>
            </w:pPr>
            <w:r w:rsidRPr="005647EB">
              <w:rPr>
                <w:rFonts w:cs="Arial"/>
                <w:szCs w:val="18"/>
              </w:rPr>
              <w:t>OFF</w:t>
            </w:r>
          </w:p>
        </w:tc>
        <w:tc>
          <w:tcPr>
            <w:tcW w:w="3652" w:type="dxa"/>
            <w:tcBorders>
              <w:top w:val="single" w:sz="4" w:space="0" w:color="auto"/>
              <w:left w:val="single" w:sz="4" w:space="0" w:color="auto"/>
              <w:bottom w:val="single" w:sz="4" w:space="0" w:color="auto"/>
              <w:right w:val="single" w:sz="4" w:space="0" w:color="auto"/>
            </w:tcBorders>
          </w:tcPr>
          <w:p w14:paraId="10399160" w14:textId="77777777" w:rsidR="007B2717" w:rsidRPr="005647EB" w:rsidRDefault="007B2717" w:rsidP="002570E4">
            <w:pPr>
              <w:pStyle w:val="TAL"/>
              <w:keepNext w:val="0"/>
              <w:keepLines w:val="0"/>
              <w:rPr>
                <w:rFonts w:cs="Arial"/>
                <w:szCs w:val="18"/>
              </w:rPr>
            </w:pPr>
            <w:r w:rsidRPr="005647EB">
              <w:rPr>
                <w:rFonts w:cs="Arial"/>
                <w:szCs w:val="18"/>
              </w:rPr>
              <w:t>OFF</w:t>
            </w:r>
          </w:p>
        </w:tc>
      </w:tr>
      <w:tr w:rsidR="007B2717" w:rsidRPr="005647EB" w14:paraId="4492328B"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673B50EE" w14:textId="2BF8BC82" w:rsidR="007B2717" w:rsidRPr="005647EB" w:rsidRDefault="007B2717"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709" w:type="dxa"/>
            <w:tcBorders>
              <w:top w:val="single" w:sz="4" w:space="0" w:color="auto"/>
              <w:left w:val="single" w:sz="4" w:space="0" w:color="auto"/>
              <w:bottom w:val="single" w:sz="4" w:space="0" w:color="auto"/>
              <w:right w:val="single" w:sz="4" w:space="0" w:color="auto"/>
            </w:tcBorders>
          </w:tcPr>
          <w:p w14:paraId="699CBB43"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3CC8DC65" w14:textId="2EE2E217" w:rsidR="007B2717" w:rsidRPr="005647EB" w:rsidRDefault="007B2717" w:rsidP="002570E4">
            <w:pPr>
              <w:pStyle w:val="TAL"/>
              <w:keepNext w:val="0"/>
              <w:keepLines w:val="0"/>
              <w:rPr>
                <w:rFonts w:cs="Arial"/>
                <w:szCs w:val="18"/>
              </w:rPr>
            </w:pPr>
            <w:r w:rsidRPr="005647EB">
              <w:rPr>
                <w:rFonts w:cs="Arial"/>
                <w:szCs w:val="18"/>
                <w:lang w:eastAsia="ja-JP"/>
              </w:rPr>
              <w:t>3</w:t>
            </w:r>
            <w:r w:rsidR="002570E4" w:rsidRPr="005647EB">
              <w:rPr>
                <w:rFonts w:cs="Arial"/>
                <w:szCs w:val="18"/>
              </w:rPr>
              <w:t xml:space="preserve"> </w:t>
            </w:r>
            <w:r w:rsidRPr="005647EB">
              <w:rPr>
                <w:rFonts w:cs="Arial"/>
                <w:szCs w:val="18"/>
              </w:rPr>
              <w:t>ms</w:t>
            </w:r>
          </w:p>
        </w:tc>
        <w:tc>
          <w:tcPr>
            <w:tcW w:w="3652" w:type="dxa"/>
            <w:tcBorders>
              <w:top w:val="single" w:sz="4" w:space="0" w:color="auto"/>
              <w:left w:val="single" w:sz="4" w:space="0" w:color="auto"/>
              <w:bottom w:val="single" w:sz="4" w:space="0" w:color="auto"/>
              <w:right w:val="single" w:sz="4" w:space="0" w:color="auto"/>
            </w:tcBorders>
          </w:tcPr>
          <w:p w14:paraId="00BBED7B" w14:textId="4A4B2BF7" w:rsidR="007B2717" w:rsidRPr="005647EB" w:rsidRDefault="007B2717"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tc>
      </w:tr>
      <w:tr w:rsidR="007B2717" w:rsidRPr="005647EB" w14:paraId="4DB8B6BE"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37A9D471" w14:textId="77777777" w:rsidR="007B2717" w:rsidRPr="005647EB" w:rsidRDefault="007B2717" w:rsidP="002570E4">
            <w:pPr>
              <w:pStyle w:val="TAL"/>
              <w:keepNext w:val="0"/>
              <w:keepLines w:val="0"/>
              <w:rPr>
                <w:rFonts w:cs="Arial"/>
                <w:szCs w:val="18"/>
              </w:rPr>
            </w:pPr>
            <w:r w:rsidRPr="005647EB">
              <w:rPr>
                <w:rFonts w:cs="Arial"/>
                <w:szCs w:val="18"/>
              </w:rPr>
              <w:t>T1</w:t>
            </w:r>
          </w:p>
        </w:tc>
        <w:tc>
          <w:tcPr>
            <w:tcW w:w="709" w:type="dxa"/>
            <w:tcBorders>
              <w:top w:val="single" w:sz="4" w:space="0" w:color="auto"/>
              <w:left w:val="single" w:sz="4" w:space="0" w:color="auto"/>
              <w:bottom w:val="single" w:sz="4" w:space="0" w:color="auto"/>
              <w:right w:val="single" w:sz="4" w:space="0" w:color="auto"/>
            </w:tcBorders>
          </w:tcPr>
          <w:p w14:paraId="0947BF1B" w14:textId="77777777" w:rsidR="007B2717" w:rsidRPr="005647EB" w:rsidRDefault="007B2717" w:rsidP="002570E4">
            <w:pPr>
              <w:pStyle w:val="TAL"/>
              <w:keepNext w:val="0"/>
              <w:keepLines w:val="0"/>
              <w:rPr>
                <w:rFonts w:cs="Arial"/>
                <w:szCs w:val="18"/>
              </w:rPr>
            </w:pPr>
            <w:r w:rsidRPr="005647EB">
              <w:rPr>
                <w:rFonts w:cs="Arial"/>
                <w:szCs w:val="18"/>
              </w:rPr>
              <w:t>s</w:t>
            </w:r>
          </w:p>
        </w:tc>
        <w:tc>
          <w:tcPr>
            <w:tcW w:w="2977" w:type="dxa"/>
            <w:tcBorders>
              <w:top w:val="single" w:sz="4" w:space="0" w:color="auto"/>
              <w:left w:val="single" w:sz="4" w:space="0" w:color="auto"/>
              <w:bottom w:val="single" w:sz="4" w:space="0" w:color="auto"/>
              <w:right w:val="single" w:sz="4" w:space="0" w:color="auto"/>
            </w:tcBorders>
          </w:tcPr>
          <w:p w14:paraId="207B304C" w14:textId="77777777" w:rsidR="007B2717" w:rsidRPr="005647EB" w:rsidRDefault="007B2717" w:rsidP="002570E4">
            <w:pPr>
              <w:pStyle w:val="TAL"/>
              <w:keepNext w:val="0"/>
              <w:keepLines w:val="0"/>
              <w:rPr>
                <w:rFonts w:cs="Arial"/>
                <w:szCs w:val="18"/>
              </w:rPr>
            </w:pPr>
            <w:r w:rsidRPr="005647EB">
              <w:rPr>
                <w:rFonts w:cs="Arial"/>
                <w:szCs w:val="18"/>
              </w:rPr>
              <w:t>5</w:t>
            </w:r>
          </w:p>
        </w:tc>
        <w:tc>
          <w:tcPr>
            <w:tcW w:w="3652" w:type="dxa"/>
            <w:tcBorders>
              <w:top w:val="single" w:sz="4" w:space="0" w:color="auto"/>
              <w:left w:val="single" w:sz="4" w:space="0" w:color="auto"/>
              <w:bottom w:val="single" w:sz="4" w:space="0" w:color="auto"/>
              <w:right w:val="single" w:sz="4" w:space="0" w:color="auto"/>
            </w:tcBorders>
          </w:tcPr>
          <w:p w14:paraId="30F8A402" w14:textId="77777777" w:rsidR="007B2717" w:rsidRPr="005647EB" w:rsidRDefault="007B2717" w:rsidP="002570E4">
            <w:pPr>
              <w:pStyle w:val="TAL"/>
              <w:keepNext w:val="0"/>
              <w:keepLines w:val="0"/>
              <w:rPr>
                <w:rFonts w:cs="Arial"/>
                <w:szCs w:val="18"/>
              </w:rPr>
            </w:pPr>
          </w:p>
        </w:tc>
      </w:tr>
      <w:tr w:rsidR="007B2717" w:rsidRPr="005647EB" w14:paraId="2D91D504"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424784F2" w14:textId="77777777" w:rsidR="007B2717" w:rsidRPr="005647EB" w:rsidRDefault="007B2717" w:rsidP="002570E4">
            <w:pPr>
              <w:pStyle w:val="TAL"/>
              <w:keepNext w:val="0"/>
              <w:keepLines w:val="0"/>
              <w:rPr>
                <w:rFonts w:cs="Arial"/>
                <w:szCs w:val="18"/>
              </w:rPr>
            </w:pPr>
            <w:r w:rsidRPr="005647EB">
              <w:rPr>
                <w:rFonts w:cs="Arial"/>
                <w:szCs w:val="18"/>
              </w:rPr>
              <w:t>T2</w:t>
            </w:r>
          </w:p>
        </w:tc>
        <w:tc>
          <w:tcPr>
            <w:tcW w:w="709" w:type="dxa"/>
            <w:tcBorders>
              <w:top w:val="single" w:sz="4" w:space="0" w:color="auto"/>
              <w:left w:val="single" w:sz="4" w:space="0" w:color="auto"/>
              <w:bottom w:val="single" w:sz="4" w:space="0" w:color="auto"/>
              <w:right w:val="single" w:sz="4" w:space="0" w:color="auto"/>
            </w:tcBorders>
          </w:tcPr>
          <w:p w14:paraId="4CC3FD4C" w14:textId="77777777" w:rsidR="007B2717" w:rsidRPr="005647EB" w:rsidRDefault="007B2717" w:rsidP="002570E4">
            <w:pPr>
              <w:pStyle w:val="TAL"/>
              <w:keepNext w:val="0"/>
              <w:keepLines w:val="0"/>
              <w:rPr>
                <w:rFonts w:cs="Arial"/>
                <w:szCs w:val="18"/>
              </w:rPr>
            </w:pPr>
            <w:r w:rsidRPr="005647EB">
              <w:rPr>
                <w:rFonts w:cs="Arial"/>
                <w:szCs w:val="18"/>
              </w:rPr>
              <w:t>s</w:t>
            </w:r>
          </w:p>
        </w:tc>
        <w:tc>
          <w:tcPr>
            <w:tcW w:w="2977" w:type="dxa"/>
            <w:tcBorders>
              <w:top w:val="single" w:sz="4" w:space="0" w:color="auto"/>
              <w:left w:val="single" w:sz="4" w:space="0" w:color="auto"/>
              <w:bottom w:val="single" w:sz="4" w:space="0" w:color="auto"/>
              <w:right w:val="single" w:sz="4" w:space="0" w:color="auto"/>
            </w:tcBorders>
          </w:tcPr>
          <w:p w14:paraId="15D92E18" w14:textId="77777777" w:rsidR="007B2717" w:rsidRPr="005647EB" w:rsidRDefault="007B2717" w:rsidP="002570E4">
            <w:pPr>
              <w:pStyle w:val="TAL"/>
              <w:keepNext w:val="0"/>
              <w:keepLines w:val="0"/>
              <w:rPr>
                <w:rFonts w:cs="Arial"/>
                <w:szCs w:val="18"/>
              </w:rPr>
            </w:pPr>
            <w:r w:rsidRPr="005647EB">
              <w:rPr>
                <w:rFonts w:cs="Arial"/>
                <w:szCs w:val="18"/>
              </w:rPr>
              <w:t>5</w:t>
            </w:r>
          </w:p>
        </w:tc>
        <w:tc>
          <w:tcPr>
            <w:tcW w:w="3652" w:type="dxa"/>
            <w:tcBorders>
              <w:top w:val="single" w:sz="4" w:space="0" w:color="auto"/>
              <w:left w:val="single" w:sz="4" w:space="0" w:color="auto"/>
              <w:bottom w:val="single" w:sz="4" w:space="0" w:color="auto"/>
              <w:right w:val="single" w:sz="4" w:space="0" w:color="auto"/>
            </w:tcBorders>
          </w:tcPr>
          <w:p w14:paraId="47CA0E42" w14:textId="77777777" w:rsidR="007B2717" w:rsidRPr="005647EB" w:rsidRDefault="007B2717" w:rsidP="002570E4">
            <w:pPr>
              <w:pStyle w:val="TAL"/>
              <w:keepNext w:val="0"/>
              <w:keepLines w:val="0"/>
              <w:rPr>
                <w:rFonts w:cs="Arial"/>
                <w:szCs w:val="18"/>
              </w:rPr>
            </w:pPr>
          </w:p>
        </w:tc>
      </w:tr>
    </w:tbl>
    <w:p w14:paraId="4EA5C887" w14:textId="77777777" w:rsidR="007B2717" w:rsidRPr="005647EB" w:rsidRDefault="007B2717" w:rsidP="002570E4"/>
    <w:p w14:paraId="490AC739" w14:textId="77777777" w:rsidR="007B2717" w:rsidRPr="005647EB" w:rsidRDefault="007B2717" w:rsidP="002570E4">
      <w:pPr>
        <w:pStyle w:val="Heading5"/>
        <w:keepNext w:val="0"/>
        <w:keepLines w:val="0"/>
        <w:rPr>
          <w:lang w:eastAsia="ja-JP"/>
        </w:rPr>
      </w:pPr>
      <w:r w:rsidRPr="005647EB">
        <w:t>8.3.</w:t>
      </w:r>
      <w:r w:rsidRPr="005647EB">
        <w:rPr>
          <w:lang w:eastAsia="ja-JP"/>
        </w:rPr>
        <w:t>6</w:t>
      </w:r>
      <w:r w:rsidRPr="005647EB">
        <w:t>.4.2</w:t>
      </w:r>
      <w:r w:rsidRPr="005647EB">
        <w:tab/>
        <w:t>Test procedure</w:t>
      </w:r>
    </w:p>
    <w:p w14:paraId="3D89A9ED" w14:textId="77777777" w:rsidR="007B2717" w:rsidRPr="005647EB" w:rsidRDefault="007B2717" w:rsidP="002570E4">
      <w:pPr>
        <w:rPr>
          <w:lang w:eastAsia="ja-JP"/>
        </w:rPr>
      </w:pPr>
      <w:r w:rsidRPr="005647EB">
        <w:t>The test consists of two successive time periods, with time duration of T1, and T2 respectively. During time duration T1, the UE shall not have any timing information of cell 2. PDCCH on the PCell shall be sent continuously to ensure that the UE sends ACK/NACKs throughout the test.</w:t>
      </w:r>
    </w:p>
    <w:p w14:paraId="6548C93B" w14:textId="2B6B3358" w:rsidR="007B2717" w:rsidRPr="005647EB" w:rsidRDefault="007B2717" w:rsidP="000424D3">
      <w:pPr>
        <w:pStyle w:val="B1"/>
        <w:ind w:left="709" w:hanging="425"/>
      </w:pPr>
      <w:r w:rsidRPr="005647EB">
        <w:t>1.</w:t>
      </w:r>
      <w:r w:rsidRPr="005647EB">
        <w:rPr>
          <w:lang w:eastAsia="ja-JP"/>
        </w:rPr>
        <w:tab/>
      </w:r>
      <w:r w:rsidRPr="005647EB">
        <w:t xml:space="preserve">Ensure the UE is in State 3A-RF according </w:t>
      </w:r>
      <w:r w:rsidR="002570E4" w:rsidRPr="005647EB">
        <w:t>to 3GPP TS</w:t>
      </w:r>
      <w:r w:rsidRPr="005647EB">
        <w:t xml:space="preserve"> 36.508 [7] clause 7.2A.3.</w:t>
      </w:r>
    </w:p>
    <w:p w14:paraId="345CB7FF" w14:textId="4A9D6EF1" w:rsidR="007B2717" w:rsidRPr="005647EB" w:rsidRDefault="007B2717" w:rsidP="000424D3">
      <w:pPr>
        <w:pStyle w:val="B1"/>
        <w:ind w:left="709" w:hanging="425"/>
      </w:pPr>
      <w:r w:rsidRPr="005647EB">
        <w:rPr>
          <w:rFonts w:eastAsia="??"/>
        </w:rPr>
        <w:t>2.</w:t>
      </w:r>
      <w:r w:rsidRPr="005647EB">
        <w:rPr>
          <w:rFonts w:eastAsia="??"/>
          <w:lang w:eastAsia="ja-JP"/>
        </w:rPr>
        <w:tab/>
      </w:r>
      <w:r w:rsidRPr="005647EB">
        <w:rPr>
          <w:rFonts w:eastAsia="??"/>
        </w:rPr>
        <w:t>Set the parameters according to T1 in Table 8.3.</w:t>
      </w:r>
      <w:r w:rsidRPr="005647EB">
        <w:rPr>
          <w:rFonts w:eastAsia="??"/>
          <w:lang w:eastAsia="ja-JP"/>
        </w:rPr>
        <w:t>6</w:t>
      </w:r>
      <w:r w:rsidRPr="005647EB">
        <w:rPr>
          <w:rFonts w:eastAsia="??"/>
        </w:rPr>
        <w:t xml:space="preserve">.5-1. </w:t>
      </w:r>
      <w:r w:rsidRPr="005647EB">
        <w:t>Propagation conditions are set according to Annex B clauses B.1.1. T1 starts.</w:t>
      </w:r>
    </w:p>
    <w:p w14:paraId="640B8A20" w14:textId="14B5E154" w:rsidR="007B2717" w:rsidRPr="005647EB" w:rsidRDefault="007B2717" w:rsidP="000424D3">
      <w:pPr>
        <w:pStyle w:val="B1"/>
        <w:ind w:left="709" w:hanging="425"/>
      </w:pPr>
      <w:r w:rsidRPr="005647EB">
        <w:t>3.</w:t>
      </w:r>
      <w:r w:rsidRPr="005647EB">
        <w:rPr>
          <w:lang w:eastAsia="ja-JP"/>
        </w:rPr>
        <w:tab/>
      </w:r>
      <w:r w:rsidRPr="005647EB">
        <w:t>SS shall transmit an RRCConnectionReconfiguration message.</w:t>
      </w:r>
    </w:p>
    <w:p w14:paraId="29BEDB52" w14:textId="20921BD3" w:rsidR="007B2717" w:rsidRPr="005647EB" w:rsidRDefault="007B2717" w:rsidP="000424D3">
      <w:pPr>
        <w:pStyle w:val="B1"/>
        <w:ind w:left="709" w:hanging="425"/>
      </w:pPr>
      <w:r w:rsidRPr="005647EB">
        <w:t>4.</w:t>
      </w:r>
      <w:r w:rsidRPr="005647EB">
        <w:rPr>
          <w:lang w:eastAsia="ja-JP"/>
        </w:rPr>
        <w:tab/>
      </w:r>
      <w:r w:rsidRPr="005647EB">
        <w:t>The UE shall transmit RRCConnectionReconfigurationComplete message.</w:t>
      </w:r>
    </w:p>
    <w:p w14:paraId="19F0AFA2" w14:textId="77777777" w:rsidR="007B2717" w:rsidRPr="005647EB" w:rsidRDefault="007B2717" w:rsidP="000424D3">
      <w:pPr>
        <w:pStyle w:val="B1"/>
        <w:ind w:left="709" w:hanging="425"/>
        <w:rPr>
          <w:lang w:eastAsia="ja-JP"/>
        </w:rPr>
      </w:pPr>
      <w:r w:rsidRPr="005647EB">
        <w:t>5.</w:t>
      </w:r>
      <w:r w:rsidRPr="005647EB">
        <w:rPr>
          <w:lang w:eastAsia="ja-JP"/>
        </w:rPr>
        <w:tab/>
      </w:r>
      <w:r w:rsidRPr="005647EB">
        <w:t>When T1 expires, the SS shall switch the power setting from T1 to T2 as specified in Table 8.3.</w:t>
      </w:r>
      <w:r w:rsidRPr="005647EB">
        <w:rPr>
          <w:lang w:eastAsia="ja-JP"/>
        </w:rPr>
        <w:t>6</w:t>
      </w:r>
      <w:r w:rsidRPr="005647EB">
        <w:t>.5-1.</w:t>
      </w:r>
    </w:p>
    <w:p w14:paraId="418EA155" w14:textId="77777777" w:rsidR="007B2717" w:rsidRPr="005647EB" w:rsidRDefault="007B2717" w:rsidP="000424D3">
      <w:pPr>
        <w:pStyle w:val="B1"/>
        <w:ind w:left="709" w:hanging="425"/>
        <w:rPr>
          <w:lang w:eastAsia="ja-JP"/>
        </w:rPr>
      </w:pPr>
      <w:r w:rsidRPr="005647EB">
        <w:t>6.</w:t>
      </w:r>
      <w:r w:rsidRPr="005647EB">
        <w:rPr>
          <w:lang w:eastAsia="ja-JP"/>
        </w:rPr>
        <w:tab/>
      </w:r>
      <w:r w:rsidRPr="005647EB">
        <w:t xml:space="preserve">UE shall transmit a MeasurementReport message triggered by Event A3. If the measurement reporting delay from the beginning of time period T2 is less than 3842ms and at least </w:t>
      </w:r>
      <w:r w:rsidRPr="005647EB">
        <w:rPr>
          <w:lang w:eastAsia="ja-JP"/>
        </w:rPr>
        <w:t>8</w:t>
      </w:r>
      <w:r w:rsidRPr="005647EB">
        <w:t xml:space="preserve">5% of all ACK/NACKS transmitted by the UE are detected by the system simulator </w:t>
      </w:r>
      <w:r w:rsidRPr="005647EB">
        <w:rPr>
          <w:lang w:eastAsia="zh-CN"/>
        </w:rPr>
        <w:t xml:space="preserve">until the measurement report is received during T2 </w:t>
      </w:r>
      <w:r w:rsidRPr="005647EB">
        <w:t>the number of successful tests is increased by one.</w:t>
      </w:r>
      <w:r w:rsidRPr="005647EB">
        <w:rPr>
          <w:lang w:eastAsia="ja-JP"/>
        </w:rPr>
        <w:t xml:space="preserve"> </w:t>
      </w:r>
      <w:r w:rsidRPr="005647EB">
        <w:t xml:space="preserve">If the UE fails to report the event within the overall delays measured requirement or </w:t>
      </w:r>
      <w:r w:rsidRPr="005647EB">
        <w:rPr>
          <w:lang w:eastAsia="zh-CN"/>
        </w:rPr>
        <w:t xml:space="preserve">less than </w:t>
      </w:r>
      <w:r w:rsidRPr="005647EB">
        <w:rPr>
          <w:lang w:eastAsia="ja-JP"/>
        </w:rPr>
        <w:t>8</w:t>
      </w:r>
      <w:r w:rsidRPr="005647EB">
        <w:t>5% of all ACK/NACKS transmitted by the UE are detected by the system simulator then the number of failure tests is increased by one.</w:t>
      </w:r>
    </w:p>
    <w:p w14:paraId="17D01EA9" w14:textId="20422BFF" w:rsidR="007B2717" w:rsidRPr="005647EB" w:rsidRDefault="007B2717" w:rsidP="000424D3">
      <w:pPr>
        <w:pStyle w:val="B1"/>
        <w:ind w:left="709" w:hanging="425"/>
      </w:pPr>
      <w:r w:rsidRPr="005647EB">
        <w:rPr>
          <w:lang w:eastAsia="ja-JP"/>
        </w:rPr>
        <w:t>7</w:t>
      </w:r>
      <w:r w:rsidRPr="005647EB">
        <w:t>.</w:t>
      </w:r>
      <w:r w:rsidRPr="005647EB">
        <w:rPr>
          <w:lang w:eastAsia="ja-JP"/>
        </w:rPr>
        <w:tab/>
      </w:r>
      <w:r w:rsidRPr="005647EB">
        <w:t xml:space="preserve">After the SS receives the MeasurementReport message in step </w:t>
      </w:r>
      <w:r w:rsidRPr="005647EB">
        <w:rPr>
          <w:lang w:eastAsia="ja-JP"/>
        </w:rPr>
        <w:t>6</w:t>
      </w:r>
      <w:r w:rsidRPr="005647EB">
        <w:t>) or when T2 expires, the SS shall transmit RRCConnectionRelease message to release the RRC connection which includes the release of the established radio bearers as well as all radio resources.</w:t>
      </w:r>
    </w:p>
    <w:p w14:paraId="2634F8A3" w14:textId="259E8DE9" w:rsidR="007B2717" w:rsidRPr="005647EB" w:rsidRDefault="007B2717" w:rsidP="000424D3">
      <w:pPr>
        <w:pStyle w:val="B1"/>
        <w:ind w:left="709" w:hanging="425"/>
        <w:rPr>
          <w:rFonts w:eastAsia="??"/>
        </w:rPr>
      </w:pPr>
      <w:r w:rsidRPr="005647EB">
        <w:t>8.</w:t>
      </w:r>
      <w:r w:rsidRPr="005647EB">
        <w:rPr>
          <w:lang w:eastAsia="ja-JP"/>
        </w:rPr>
        <w:tab/>
      </w:r>
      <w:r w:rsidRPr="005647EB">
        <w:t>Set Cell 2 physical cell identity = ((current cell 2 physical cell identity + 1) mod 14 + 2) for next iteration of the test procedure loop.</w:t>
      </w:r>
    </w:p>
    <w:p w14:paraId="4618EADD" w14:textId="77777777" w:rsidR="000424D3" w:rsidRPr="005647EB" w:rsidRDefault="007B2717" w:rsidP="000424D3">
      <w:pPr>
        <w:pStyle w:val="B1"/>
        <w:ind w:left="709" w:hanging="425"/>
      </w:pPr>
      <w:r w:rsidRPr="005647EB">
        <w:rPr>
          <w:rFonts w:eastAsia="??"/>
        </w:rPr>
        <w:t>9.</w:t>
      </w:r>
      <w:r w:rsidRPr="005647EB">
        <w:rPr>
          <w:rFonts w:eastAsia="??"/>
          <w:lang w:eastAsia="ja-JP"/>
        </w:rPr>
        <w:tab/>
      </w:r>
      <w:r w:rsidRPr="005647EB">
        <w:t>After the RRC connection release, the SS:</w:t>
      </w:r>
    </w:p>
    <w:p w14:paraId="0EDEE6C2" w14:textId="77777777" w:rsidR="000424D3" w:rsidRPr="005647EB" w:rsidRDefault="007B2717" w:rsidP="000424D3">
      <w:pPr>
        <w:pStyle w:val="B2"/>
      </w:pPr>
      <w:r w:rsidRPr="005647EB">
        <w:t>-</w:t>
      </w:r>
      <w:r w:rsidR="000424D3"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0424D3" w:rsidRPr="005647EB">
        <w:t xml:space="preserve">; </w:t>
      </w:r>
      <w:r w:rsidRPr="005647EB">
        <w:t>or</w:t>
      </w:r>
    </w:p>
    <w:p w14:paraId="59334461" w14:textId="51A51A53" w:rsidR="007B2717" w:rsidRPr="005647EB" w:rsidRDefault="007B2717" w:rsidP="000424D3">
      <w:pPr>
        <w:pStyle w:val="B2"/>
      </w:pPr>
      <w:r w:rsidRPr="005647EB">
        <w:lastRenderedPageBreak/>
        <w:t>-</w:t>
      </w:r>
      <w:r w:rsidR="000424D3" w:rsidRPr="005647EB">
        <w:tab/>
      </w:r>
      <w:r w:rsidRPr="005647EB">
        <w:t xml:space="preserve">switches off and on the UE and ensures the UE is in State 3A-RF according </w:t>
      </w:r>
      <w:r w:rsidR="002570E4" w:rsidRPr="005647EB">
        <w:t>to 3GPP TS</w:t>
      </w:r>
      <w:r w:rsidRPr="005647EB">
        <w:t xml:space="preserve"> 36.508 [7] clause</w:t>
      </w:r>
      <w:r w:rsidR="000424D3" w:rsidRPr="005647EB">
        <w:t> </w:t>
      </w:r>
      <w:r w:rsidRPr="005647EB">
        <w:t>7.2A.3.</w:t>
      </w:r>
    </w:p>
    <w:p w14:paraId="1ED31BCD" w14:textId="1F5F9E25" w:rsidR="007B2717" w:rsidRPr="005647EB" w:rsidRDefault="007B2717" w:rsidP="000424D3">
      <w:pPr>
        <w:pStyle w:val="B1"/>
        <w:ind w:left="709" w:hanging="425"/>
        <w:rPr>
          <w:rFonts w:eastAsia="??"/>
        </w:rPr>
      </w:pPr>
      <w:r w:rsidRPr="005647EB">
        <w:rPr>
          <w:rFonts w:eastAsia="??"/>
        </w:rPr>
        <w:t>10.</w:t>
      </w:r>
      <w:r w:rsidR="000424D3" w:rsidRPr="005647EB">
        <w:rPr>
          <w:rFonts w:eastAsia="??"/>
        </w:rPr>
        <w:tab/>
      </w:r>
      <w:r w:rsidRPr="005647EB">
        <w:rPr>
          <w:rFonts w:eastAsia="??"/>
        </w:rPr>
        <w:t>Repeat step 2-9 until the confidence level according to Tables G.2.3-1 in Annex G clause G.2 is achieved.</w:t>
      </w:r>
    </w:p>
    <w:p w14:paraId="23DE43CB" w14:textId="77777777" w:rsidR="007B2717" w:rsidRPr="005647EB" w:rsidRDefault="007B2717" w:rsidP="002570E4">
      <w:pPr>
        <w:pStyle w:val="Heading5"/>
        <w:keepNext w:val="0"/>
        <w:keepLines w:val="0"/>
      </w:pPr>
      <w:r w:rsidRPr="005647EB">
        <w:t>8.3.</w:t>
      </w:r>
      <w:r w:rsidRPr="005647EB">
        <w:rPr>
          <w:lang w:eastAsia="ja-JP"/>
        </w:rPr>
        <w:t>6</w:t>
      </w:r>
      <w:r w:rsidRPr="005647EB">
        <w:t>.4.3</w:t>
      </w:r>
      <w:r w:rsidRPr="005647EB">
        <w:tab/>
        <w:t>Message contents</w:t>
      </w:r>
    </w:p>
    <w:p w14:paraId="20DB7EB1" w14:textId="69100ED5" w:rsidR="00424690" w:rsidRPr="005647EB" w:rsidRDefault="00424690" w:rsidP="002570E4">
      <w:r w:rsidRPr="005647EB">
        <w:t xml:space="preserve">Message contents are according </w:t>
      </w:r>
      <w:r w:rsidR="002570E4" w:rsidRPr="005647EB">
        <w:t>to 3GPP TS</w:t>
      </w:r>
      <w:r w:rsidRPr="005647EB">
        <w:t xml:space="preserve"> 36.508 [7] clause 4.6 with the following exceptions:</w:t>
      </w:r>
    </w:p>
    <w:p w14:paraId="1F980BC4" w14:textId="77777777" w:rsidR="00424690" w:rsidRPr="005647EB" w:rsidRDefault="00424690" w:rsidP="002570E4">
      <w:pPr>
        <w:pStyle w:val="TH"/>
        <w:keepNext w:val="0"/>
        <w:keepLines w:val="0"/>
        <w:rPr>
          <w:rFonts w:eastAsia="SimSun"/>
          <w:lang w:eastAsia="zh-CN"/>
        </w:rPr>
      </w:pPr>
      <w:r w:rsidRPr="005647EB">
        <w:t xml:space="preserve">Table </w:t>
      </w:r>
      <w:r w:rsidRPr="005647EB">
        <w:rPr>
          <w:rFonts w:eastAsia="SimSun"/>
          <w:lang w:eastAsia="zh-CN"/>
        </w:rPr>
        <w:t>8.3.</w:t>
      </w:r>
      <w:r w:rsidRPr="005647EB">
        <w:rPr>
          <w:lang w:eastAsia="ja-JP"/>
        </w:rPr>
        <w:t>6</w:t>
      </w:r>
      <w:r w:rsidRPr="005647EB">
        <w:rPr>
          <w:rFonts w:eastAsia="SimSun"/>
          <w:lang w:eastAsia="zh-CN"/>
        </w:rPr>
        <w:t>.4.3</w:t>
      </w:r>
      <w:r w:rsidRPr="005647EB">
        <w:t xml:space="preserve">-1: Common </w:t>
      </w:r>
      <w:r w:rsidRPr="005647EB">
        <w:rPr>
          <w:rFonts w:eastAsia="SimSun"/>
          <w:lang w:eastAsia="zh-CN"/>
        </w:rPr>
        <w:t xml:space="preserve">Exception messages for E-UTRAN FDD-FDD </w:t>
      </w:r>
      <w:r w:rsidR="0066067D" w:rsidRPr="005647EB">
        <w:rPr>
          <w:rFonts w:eastAsia="SimSun"/>
          <w:lang w:eastAsia="zh-CN"/>
        </w:rPr>
        <w:t xml:space="preserve">inter </w:t>
      </w:r>
      <w:r w:rsidRPr="005647EB">
        <w:rPr>
          <w:rFonts w:eastAsia="SimSun"/>
          <w:lang w:eastAsia="zh-CN"/>
        </w:rPr>
        <w:t xml:space="preserve">frequency event triggered reporting </w:t>
      </w:r>
      <w:r w:rsidRPr="005647EB">
        <w:t>without measurement gap</w:t>
      </w:r>
      <w:r w:rsidRPr="005647EB">
        <w:rPr>
          <w:lang w:eastAsia="ja-JP"/>
        </w:rPr>
        <w:t xml:space="preserve">s </w:t>
      </w:r>
      <w:r w:rsidRPr="005647EB">
        <w:rPr>
          <w:rFonts w:eastAsia="SimSun"/>
          <w:lang w:eastAsia="zh-CN"/>
        </w:rPr>
        <w:t xml:space="preserve">under </w:t>
      </w:r>
      <w:r w:rsidRPr="005647EB">
        <w:rPr>
          <w:lang w:eastAsia="ja-JP"/>
        </w:rPr>
        <w:t>AWGN</w:t>
      </w:r>
      <w:r w:rsidRPr="005647EB">
        <w:rPr>
          <w:rFonts w:eastAsia="SimSun"/>
          <w:lang w:eastAsia="zh-CN"/>
        </w:rPr>
        <w:t xml:space="preserve">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424690" w:rsidRPr="005647EB" w14:paraId="007D79A1" w14:textId="77777777" w:rsidTr="000424D3">
        <w:trPr>
          <w:cantSplit/>
          <w:jc w:val="center"/>
        </w:trPr>
        <w:tc>
          <w:tcPr>
            <w:tcW w:w="8022" w:type="dxa"/>
            <w:gridSpan w:val="2"/>
          </w:tcPr>
          <w:p w14:paraId="27083246" w14:textId="3E9955F4" w:rsidR="00424690" w:rsidRPr="005647EB" w:rsidRDefault="00424690"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424690" w:rsidRPr="005647EB" w14:paraId="5D15C0BA" w14:textId="77777777" w:rsidTr="000424D3">
        <w:trPr>
          <w:cantSplit/>
          <w:jc w:val="center"/>
        </w:trPr>
        <w:tc>
          <w:tcPr>
            <w:tcW w:w="5692" w:type="dxa"/>
          </w:tcPr>
          <w:p w14:paraId="68AFD2ED" w14:textId="012F56AB" w:rsidR="00424690" w:rsidRPr="005647EB" w:rsidRDefault="00424690"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3C3BCC34" w14:textId="77777777" w:rsidR="00424690" w:rsidRPr="005647EB" w:rsidRDefault="00424690" w:rsidP="002570E4">
            <w:pPr>
              <w:pStyle w:val="TAL"/>
              <w:keepNext w:val="0"/>
              <w:keepLines w:val="0"/>
              <w:rPr>
                <w:rFonts w:eastAsia="SimSun"/>
                <w:lang w:eastAsia="zh-CN"/>
              </w:rPr>
            </w:pPr>
          </w:p>
        </w:tc>
      </w:tr>
      <w:tr w:rsidR="00424690" w:rsidRPr="005647EB" w14:paraId="5C81E45D" w14:textId="77777777" w:rsidTr="000424D3">
        <w:trPr>
          <w:cantSplit/>
          <w:jc w:val="center"/>
        </w:trPr>
        <w:tc>
          <w:tcPr>
            <w:tcW w:w="5692" w:type="dxa"/>
          </w:tcPr>
          <w:p w14:paraId="268F979B" w14:textId="4031ECB6" w:rsidR="00424690" w:rsidRPr="005647EB" w:rsidRDefault="00424690"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6DB7EEB2" w14:textId="42D8C2AB" w:rsidR="00424690" w:rsidRPr="005647EB" w:rsidRDefault="00424690" w:rsidP="002570E4">
            <w:pPr>
              <w:pStyle w:val="TAL"/>
              <w:keepNext w:val="0"/>
              <w:keepLines w:val="0"/>
            </w:pPr>
            <w:r w:rsidRPr="005647EB">
              <w:t>Table</w:t>
            </w:r>
            <w:r w:rsidR="002570E4" w:rsidRPr="005647EB">
              <w:t xml:space="preserve"> </w:t>
            </w:r>
            <w:r w:rsidRPr="005647EB">
              <w:t>H.3.1-1</w:t>
            </w:r>
          </w:p>
          <w:p w14:paraId="444D1741" w14:textId="703B4E26" w:rsidR="00424690" w:rsidRPr="005647EB" w:rsidRDefault="00424690" w:rsidP="002570E4">
            <w:pPr>
              <w:pStyle w:val="TAL"/>
              <w:keepNext w:val="0"/>
              <w:keepLines w:val="0"/>
              <w:rPr>
                <w:lang w:eastAsia="ja-JP"/>
              </w:rPr>
            </w:pPr>
            <w:r w:rsidRPr="005647EB">
              <w:t>Table</w:t>
            </w:r>
            <w:r w:rsidR="002570E4" w:rsidRPr="005647EB">
              <w:t xml:space="preserve"> </w:t>
            </w:r>
            <w:r w:rsidRPr="005647EB">
              <w:t>H.3.1-7</w:t>
            </w:r>
          </w:p>
        </w:tc>
      </w:tr>
    </w:tbl>
    <w:p w14:paraId="7E22B61F" w14:textId="77777777" w:rsidR="00424690" w:rsidRPr="005647EB" w:rsidRDefault="00424690" w:rsidP="002570E4"/>
    <w:p w14:paraId="14B1CA83" w14:textId="77777777" w:rsidR="00424690" w:rsidRPr="005647EB" w:rsidRDefault="00424690" w:rsidP="002570E4">
      <w:pPr>
        <w:pStyle w:val="TH"/>
        <w:keepNext w:val="0"/>
        <w:keepLines w:val="0"/>
      </w:pPr>
      <w:r w:rsidRPr="005647EB">
        <w:t>Table 8.3.</w:t>
      </w:r>
      <w:r w:rsidRPr="005647EB">
        <w:rPr>
          <w:lang w:eastAsia="ja-JP"/>
        </w:rPr>
        <w:t>6</w:t>
      </w:r>
      <w:r w:rsidRPr="005647EB">
        <w:t xml:space="preserve">.4.3-2: </w:t>
      </w:r>
      <w:r w:rsidRPr="005647EB">
        <w:rPr>
          <w:i/>
        </w:rPr>
        <w:t>ReportConfigEUTRA-A3</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424690" w:rsidRPr="005647EB" w14:paraId="795CA1E6" w14:textId="77777777" w:rsidTr="002570E4">
        <w:trPr>
          <w:jc w:val="center"/>
        </w:trPr>
        <w:tc>
          <w:tcPr>
            <w:tcW w:w="9527" w:type="dxa"/>
            <w:gridSpan w:val="4"/>
            <w:tcBorders>
              <w:bottom w:val="single" w:sz="4" w:space="0" w:color="auto"/>
            </w:tcBorders>
          </w:tcPr>
          <w:p w14:paraId="03B2B1D3" w14:textId="58499BBC" w:rsidR="00424690" w:rsidRPr="005647EB" w:rsidRDefault="00424690"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424690" w:rsidRPr="005647EB" w14:paraId="2EBFE830" w14:textId="77777777" w:rsidTr="002570E4">
        <w:trPr>
          <w:jc w:val="center"/>
        </w:trPr>
        <w:tc>
          <w:tcPr>
            <w:tcW w:w="4427" w:type="dxa"/>
            <w:tcBorders>
              <w:right w:val="single" w:sz="4" w:space="0" w:color="auto"/>
            </w:tcBorders>
          </w:tcPr>
          <w:p w14:paraId="71BBE1DF" w14:textId="1732CC77" w:rsidR="00424690" w:rsidRPr="005647EB" w:rsidRDefault="00424690"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FD528D0" w14:textId="77777777" w:rsidR="00424690" w:rsidRPr="005647EB" w:rsidRDefault="00424690" w:rsidP="002570E4">
            <w:pPr>
              <w:pStyle w:val="TAH"/>
              <w:keepNext w:val="0"/>
              <w:keepLines w:val="0"/>
            </w:pPr>
            <w:r w:rsidRPr="005647EB">
              <w:t>Value/remark</w:t>
            </w:r>
          </w:p>
        </w:tc>
        <w:tc>
          <w:tcPr>
            <w:tcW w:w="1700" w:type="dxa"/>
            <w:tcBorders>
              <w:left w:val="single" w:sz="4" w:space="0" w:color="auto"/>
              <w:right w:val="single" w:sz="4" w:space="0" w:color="auto"/>
            </w:tcBorders>
          </w:tcPr>
          <w:p w14:paraId="3F8B96B1" w14:textId="77777777" w:rsidR="00424690" w:rsidRPr="005647EB" w:rsidRDefault="00424690" w:rsidP="002570E4">
            <w:pPr>
              <w:pStyle w:val="TAH"/>
              <w:keepNext w:val="0"/>
              <w:keepLines w:val="0"/>
            </w:pPr>
            <w:r w:rsidRPr="005647EB">
              <w:t>Comment</w:t>
            </w:r>
          </w:p>
        </w:tc>
        <w:tc>
          <w:tcPr>
            <w:tcW w:w="1133" w:type="dxa"/>
            <w:tcBorders>
              <w:left w:val="single" w:sz="4" w:space="0" w:color="auto"/>
            </w:tcBorders>
          </w:tcPr>
          <w:p w14:paraId="6920EA0D" w14:textId="77777777" w:rsidR="00424690" w:rsidRPr="005647EB" w:rsidRDefault="00424690" w:rsidP="002570E4">
            <w:pPr>
              <w:pStyle w:val="TAH"/>
              <w:keepNext w:val="0"/>
              <w:keepLines w:val="0"/>
            </w:pPr>
            <w:r w:rsidRPr="005647EB">
              <w:t>Condition</w:t>
            </w:r>
          </w:p>
        </w:tc>
      </w:tr>
      <w:tr w:rsidR="00424690" w:rsidRPr="005647EB" w14:paraId="2F1D5253" w14:textId="77777777" w:rsidTr="002570E4">
        <w:trPr>
          <w:jc w:val="center"/>
        </w:trPr>
        <w:tc>
          <w:tcPr>
            <w:tcW w:w="4427" w:type="dxa"/>
            <w:tcBorders>
              <w:right w:val="single" w:sz="4" w:space="0" w:color="auto"/>
            </w:tcBorders>
          </w:tcPr>
          <w:p w14:paraId="133B4FC2" w14:textId="1D1BD687" w:rsidR="00424690" w:rsidRPr="005647EB" w:rsidRDefault="00424690"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656F828B"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01EFE9C3" w14:textId="77777777" w:rsidR="00424690" w:rsidRPr="005647EB" w:rsidRDefault="00424690" w:rsidP="002570E4">
            <w:pPr>
              <w:pStyle w:val="TAL"/>
              <w:keepNext w:val="0"/>
              <w:keepLines w:val="0"/>
            </w:pPr>
          </w:p>
        </w:tc>
        <w:tc>
          <w:tcPr>
            <w:tcW w:w="1133" w:type="dxa"/>
            <w:tcBorders>
              <w:left w:val="single" w:sz="4" w:space="0" w:color="auto"/>
            </w:tcBorders>
          </w:tcPr>
          <w:p w14:paraId="6BE79A74" w14:textId="77777777" w:rsidR="00424690" w:rsidRPr="005647EB" w:rsidRDefault="00424690" w:rsidP="002570E4">
            <w:pPr>
              <w:pStyle w:val="TAL"/>
              <w:keepNext w:val="0"/>
              <w:keepLines w:val="0"/>
            </w:pPr>
          </w:p>
        </w:tc>
      </w:tr>
      <w:tr w:rsidR="00424690" w:rsidRPr="005647EB" w14:paraId="07FDD0A8" w14:textId="77777777" w:rsidTr="002570E4">
        <w:trPr>
          <w:jc w:val="center"/>
        </w:trPr>
        <w:tc>
          <w:tcPr>
            <w:tcW w:w="4427" w:type="dxa"/>
            <w:tcBorders>
              <w:right w:val="single" w:sz="4" w:space="0" w:color="auto"/>
            </w:tcBorders>
          </w:tcPr>
          <w:p w14:paraId="12EC0037" w14:textId="0D91FBB1" w:rsidR="00424690" w:rsidRPr="005647EB" w:rsidRDefault="002570E4" w:rsidP="002570E4">
            <w:pPr>
              <w:pStyle w:val="TAL"/>
              <w:keepNext w:val="0"/>
              <w:keepLines w:val="0"/>
            </w:pPr>
            <w:r w:rsidRPr="005647EB">
              <w:t xml:space="preserve"> </w:t>
            </w:r>
            <w:r w:rsidR="00424690" w:rsidRPr="005647EB">
              <w:t>triggerType</w:t>
            </w:r>
            <w:r w:rsidRPr="005647EB">
              <w:t xml:space="preserve"> </w:t>
            </w:r>
            <w:r w:rsidR="00424690" w:rsidRPr="005647EB">
              <w:t>CHOICE</w:t>
            </w:r>
            <w:r w:rsidRPr="005647EB">
              <w:t xml:space="preserve"> </w:t>
            </w:r>
            <w:r w:rsidR="00424690" w:rsidRPr="005647EB">
              <w:t>{</w:t>
            </w:r>
          </w:p>
        </w:tc>
        <w:tc>
          <w:tcPr>
            <w:tcW w:w="2267" w:type="dxa"/>
            <w:tcBorders>
              <w:left w:val="single" w:sz="4" w:space="0" w:color="auto"/>
              <w:right w:val="single" w:sz="4" w:space="0" w:color="auto"/>
            </w:tcBorders>
          </w:tcPr>
          <w:p w14:paraId="02D0EB17"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23D7922C" w14:textId="77777777" w:rsidR="00424690" w:rsidRPr="005647EB" w:rsidRDefault="00424690" w:rsidP="002570E4">
            <w:pPr>
              <w:pStyle w:val="TAL"/>
              <w:keepNext w:val="0"/>
              <w:keepLines w:val="0"/>
            </w:pPr>
          </w:p>
        </w:tc>
        <w:tc>
          <w:tcPr>
            <w:tcW w:w="1133" w:type="dxa"/>
            <w:tcBorders>
              <w:left w:val="single" w:sz="4" w:space="0" w:color="auto"/>
            </w:tcBorders>
          </w:tcPr>
          <w:p w14:paraId="200F5A09" w14:textId="77777777" w:rsidR="00424690" w:rsidRPr="005647EB" w:rsidRDefault="00424690" w:rsidP="002570E4">
            <w:pPr>
              <w:pStyle w:val="TAL"/>
              <w:keepNext w:val="0"/>
              <w:keepLines w:val="0"/>
            </w:pPr>
          </w:p>
        </w:tc>
      </w:tr>
      <w:tr w:rsidR="00424690" w:rsidRPr="005647EB" w14:paraId="57A7266A" w14:textId="77777777" w:rsidTr="002570E4">
        <w:trPr>
          <w:jc w:val="center"/>
        </w:trPr>
        <w:tc>
          <w:tcPr>
            <w:tcW w:w="4427" w:type="dxa"/>
            <w:tcBorders>
              <w:right w:val="single" w:sz="4" w:space="0" w:color="auto"/>
            </w:tcBorders>
          </w:tcPr>
          <w:p w14:paraId="2F3A7827" w14:textId="405AF77A" w:rsidR="00424690" w:rsidRPr="005647EB" w:rsidRDefault="002570E4" w:rsidP="002570E4">
            <w:pPr>
              <w:pStyle w:val="TAL"/>
              <w:keepNext w:val="0"/>
              <w:keepLines w:val="0"/>
            </w:pPr>
            <w:r w:rsidRPr="005647EB">
              <w:t xml:space="preserve">  </w:t>
            </w:r>
            <w:r w:rsidR="00424690" w:rsidRPr="005647EB">
              <w:t>event</w:t>
            </w:r>
            <w:r w:rsidRPr="005647EB">
              <w:t xml:space="preserve"> </w:t>
            </w:r>
            <w:r w:rsidR="00424690" w:rsidRPr="005647EB">
              <w:t>SEQUENCE</w:t>
            </w:r>
            <w:r w:rsidRPr="005647EB">
              <w:t xml:space="preserve"> </w:t>
            </w:r>
            <w:r w:rsidR="00424690" w:rsidRPr="005647EB">
              <w:t>{</w:t>
            </w:r>
          </w:p>
        </w:tc>
        <w:tc>
          <w:tcPr>
            <w:tcW w:w="2267" w:type="dxa"/>
            <w:tcBorders>
              <w:left w:val="single" w:sz="4" w:space="0" w:color="auto"/>
              <w:right w:val="single" w:sz="4" w:space="0" w:color="auto"/>
            </w:tcBorders>
          </w:tcPr>
          <w:p w14:paraId="71202FB4"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7AD30DCA" w14:textId="77777777" w:rsidR="00424690" w:rsidRPr="005647EB" w:rsidRDefault="00424690" w:rsidP="002570E4">
            <w:pPr>
              <w:pStyle w:val="TAL"/>
              <w:keepNext w:val="0"/>
              <w:keepLines w:val="0"/>
            </w:pPr>
          </w:p>
        </w:tc>
        <w:tc>
          <w:tcPr>
            <w:tcW w:w="1133" w:type="dxa"/>
            <w:tcBorders>
              <w:left w:val="single" w:sz="4" w:space="0" w:color="auto"/>
            </w:tcBorders>
          </w:tcPr>
          <w:p w14:paraId="0DC4F2E6" w14:textId="77777777" w:rsidR="00424690" w:rsidRPr="005647EB" w:rsidRDefault="00424690" w:rsidP="002570E4">
            <w:pPr>
              <w:pStyle w:val="TAL"/>
              <w:keepNext w:val="0"/>
              <w:keepLines w:val="0"/>
            </w:pPr>
          </w:p>
        </w:tc>
      </w:tr>
      <w:tr w:rsidR="00424690" w:rsidRPr="005647EB" w14:paraId="2698EFB5" w14:textId="77777777" w:rsidTr="002570E4">
        <w:trPr>
          <w:jc w:val="center"/>
        </w:trPr>
        <w:tc>
          <w:tcPr>
            <w:tcW w:w="4427" w:type="dxa"/>
            <w:tcBorders>
              <w:right w:val="single" w:sz="4" w:space="0" w:color="auto"/>
            </w:tcBorders>
          </w:tcPr>
          <w:p w14:paraId="42798793" w14:textId="1CD75315" w:rsidR="00424690" w:rsidRPr="005647EB" w:rsidRDefault="002570E4" w:rsidP="002570E4">
            <w:pPr>
              <w:pStyle w:val="TAL"/>
              <w:keepNext w:val="0"/>
              <w:keepLines w:val="0"/>
            </w:pPr>
            <w:r w:rsidRPr="005647EB">
              <w:t xml:space="preserve">    </w:t>
            </w:r>
            <w:r w:rsidR="00424690" w:rsidRPr="005647EB">
              <w:t>eventId</w:t>
            </w:r>
            <w:r w:rsidRPr="005647EB">
              <w:t xml:space="preserve"> </w:t>
            </w:r>
            <w:r w:rsidR="00424690" w:rsidRPr="005647EB">
              <w:t>CHOICE</w:t>
            </w:r>
            <w:r w:rsidRPr="005647EB">
              <w:t xml:space="preserve"> </w:t>
            </w:r>
            <w:r w:rsidR="00424690" w:rsidRPr="005647EB">
              <w:t>{</w:t>
            </w:r>
          </w:p>
        </w:tc>
        <w:tc>
          <w:tcPr>
            <w:tcW w:w="2267" w:type="dxa"/>
            <w:tcBorders>
              <w:left w:val="single" w:sz="4" w:space="0" w:color="auto"/>
              <w:right w:val="single" w:sz="4" w:space="0" w:color="auto"/>
            </w:tcBorders>
          </w:tcPr>
          <w:p w14:paraId="4B52EECA"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479F93CC" w14:textId="77777777" w:rsidR="00424690" w:rsidRPr="005647EB" w:rsidRDefault="00424690" w:rsidP="002570E4">
            <w:pPr>
              <w:pStyle w:val="TAL"/>
              <w:keepNext w:val="0"/>
              <w:keepLines w:val="0"/>
            </w:pPr>
          </w:p>
        </w:tc>
        <w:tc>
          <w:tcPr>
            <w:tcW w:w="1133" w:type="dxa"/>
            <w:tcBorders>
              <w:left w:val="single" w:sz="4" w:space="0" w:color="auto"/>
            </w:tcBorders>
          </w:tcPr>
          <w:p w14:paraId="4FF5DFD6" w14:textId="77777777" w:rsidR="00424690" w:rsidRPr="005647EB" w:rsidRDefault="00424690" w:rsidP="002570E4">
            <w:pPr>
              <w:pStyle w:val="TAL"/>
              <w:keepNext w:val="0"/>
              <w:keepLines w:val="0"/>
            </w:pPr>
          </w:p>
        </w:tc>
      </w:tr>
      <w:tr w:rsidR="00424690" w:rsidRPr="005647EB" w14:paraId="246D0C6A" w14:textId="77777777" w:rsidTr="002570E4">
        <w:trPr>
          <w:jc w:val="center"/>
        </w:trPr>
        <w:tc>
          <w:tcPr>
            <w:tcW w:w="4427" w:type="dxa"/>
            <w:tcBorders>
              <w:right w:val="single" w:sz="4" w:space="0" w:color="auto"/>
            </w:tcBorders>
          </w:tcPr>
          <w:p w14:paraId="5430B9DC" w14:textId="602E2009" w:rsidR="00424690" w:rsidRPr="005647EB" w:rsidRDefault="002570E4" w:rsidP="002570E4">
            <w:pPr>
              <w:pStyle w:val="TAL"/>
              <w:keepNext w:val="0"/>
              <w:keepLines w:val="0"/>
            </w:pPr>
            <w:r w:rsidRPr="005647EB">
              <w:t xml:space="preserve">     </w:t>
            </w:r>
            <w:r w:rsidR="00424690" w:rsidRPr="005647EB">
              <w:t>eventA3</w:t>
            </w:r>
            <w:r w:rsidRPr="005647EB">
              <w:t xml:space="preserve"> </w:t>
            </w:r>
            <w:r w:rsidR="00424690" w:rsidRPr="005647EB">
              <w:t>SEQUENCE</w:t>
            </w:r>
            <w:r w:rsidRPr="005647EB">
              <w:t xml:space="preserve"> </w:t>
            </w:r>
            <w:r w:rsidR="00424690" w:rsidRPr="005647EB">
              <w:t>{</w:t>
            </w:r>
          </w:p>
        </w:tc>
        <w:tc>
          <w:tcPr>
            <w:tcW w:w="2267" w:type="dxa"/>
            <w:tcBorders>
              <w:left w:val="single" w:sz="4" w:space="0" w:color="auto"/>
              <w:right w:val="single" w:sz="4" w:space="0" w:color="auto"/>
            </w:tcBorders>
          </w:tcPr>
          <w:p w14:paraId="6C571538"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63D5FF8D" w14:textId="77777777" w:rsidR="00424690" w:rsidRPr="005647EB" w:rsidRDefault="00424690" w:rsidP="002570E4">
            <w:pPr>
              <w:pStyle w:val="TAL"/>
              <w:keepNext w:val="0"/>
              <w:keepLines w:val="0"/>
            </w:pPr>
          </w:p>
        </w:tc>
        <w:tc>
          <w:tcPr>
            <w:tcW w:w="1133" w:type="dxa"/>
            <w:tcBorders>
              <w:left w:val="single" w:sz="4" w:space="0" w:color="auto"/>
            </w:tcBorders>
          </w:tcPr>
          <w:p w14:paraId="23B9A7F4" w14:textId="77777777" w:rsidR="00424690" w:rsidRPr="005647EB" w:rsidRDefault="00424690" w:rsidP="002570E4">
            <w:pPr>
              <w:pStyle w:val="TAL"/>
              <w:keepNext w:val="0"/>
              <w:keepLines w:val="0"/>
            </w:pPr>
          </w:p>
        </w:tc>
      </w:tr>
      <w:tr w:rsidR="00424690" w:rsidRPr="005647EB" w14:paraId="4E638C32" w14:textId="77777777" w:rsidTr="002570E4">
        <w:trPr>
          <w:jc w:val="center"/>
        </w:trPr>
        <w:tc>
          <w:tcPr>
            <w:tcW w:w="4427" w:type="dxa"/>
            <w:tcBorders>
              <w:right w:val="single" w:sz="4" w:space="0" w:color="auto"/>
            </w:tcBorders>
          </w:tcPr>
          <w:p w14:paraId="06821102" w14:textId="2FE9DCE3" w:rsidR="00424690" w:rsidRPr="005647EB" w:rsidRDefault="002570E4" w:rsidP="002570E4">
            <w:pPr>
              <w:pStyle w:val="TAL"/>
              <w:keepNext w:val="0"/>
              <w:keepLines w:val="0"/>
            </w:pPr>
            <w:r w:rsidRPr="005647EB">
              <w:t xml:space="preserve">       </w:t>
            </w:r>
            <w:r w:rsidR="00424690" w:rsidRPr="005647EB">
              <w:t>a3-Offset</w:t>
            </w:r>
          </w:p>
        </w:tc>
        <w:tc>
          <w:tcPr>
            <w:tcW w:w="2267" w:type="dxa"/>
            <w:tcBorders>
              <w:left w:val="single" w:sz="4" w:space="0" w:color="auto"/>
              <w:right w:val="single" w:sz="4" w:space="0" w:color="auto"/>
            </w:tcBorders>
          </w:tcPr>
          <w:p w14:paraId="46D32CAD" w14:textId="15B6382D" w:rsidR="00424690" w:rsidRPr="005647EB" w:rsidRDefault="00424690"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2E65D678" w14:textId="03713D4E" w:rsidR="00424690" w:rsidRPr="005647EB" w:rsidRDefault="00424690"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13E18978" w14:textId="77777777" w:rsidR="00424690" w:rsidRPr="005647EB" w:rsidRDefault="00424690" w:rsidP="002570E4">
            <w:pPr>
              <w:pStyle w:val="TAL"/>
              <w:keepNext w:val="0"/>
              <w:keepLines w:val="0"/>
            </w:pPr>
          </w:p>
        </w:tc>
      </w:tr>
      <w:tr w:rsidR="00424690" w:rsidRPr="005647EB" w14:paraId="7F8D8948" w14:textId="77777777" w:rsidTr="002570E4">
        <w:trPr>
          <w:jc w:val="center"/>
        </w:trPr>
        <w:tc>
          <w:tcPr>
            <w:tcW w:w="4427" w:type="dxa"/>
            <w:tcBorders>
              <w:right w:val="single" w:sz="4" w:space="0" w:color="auto"/>
            </w:tcBorders>
          </w:tcPr>
          <w:p w14:paraId="5C063E91" w14:textId="08209C42" w:rsidR="00424690" w:rsidRPr="005647EB" w:rsidRDefault="002570E4" w:rsidP="002570E4">
            <w:pPr>
              <w:pStyle w:val="TAL"/>
              <w:keepNext w:val="0"/>
              <w:keepLines w:val="0"/>
            </w:pPr>
            <w:r w:rsidRPr="005647EB">
              <w:t xml:space="preserve">       </w:t>
            </w:r>
            <w:r w:rsidR="00424690" w:rsidRPr="005647EB">
              <w:t>reportOnLeave</w:t>
            </w:r>
          </w:p>
        </w:tc>
        <w:tc>
          <w:tcPr>
            <w:tcW w:w="2267" w:type="dxa"/>
            <w:tcBorders>
              <w:left w:val="single" w:sz="4" w:space="0" w:color="auto"/>
              <w:right w:val="single" w:sz="4" w:space="0" w:color="auto"/>
            </w:tcBorders>
          </w:tcPr>
          <w:p w14:paraId="769B29CC" w14:textId="77777777" w:rsidR="00424690" w:rsidRPr="005647EB" w:rsidRDefault="00424690" w:rsidP="002570E4">
            <w:pPr>
              <w:pStyle w:val="TAL"/>
              <w:keepNext w:val="0"/>
              <w:keepLines w:val="0"/>
            </w:pPr>
            <w:r w:rsidRPr="005647EB">
              <w:t>FALSE</w:t>
            </w:r>
          </w:p>
        </w:tc>
        <w:tc>
          <w:tcPr>
            <w:tcW w:w="1700" w:type="dxa"/>
            <w:tcBorders>
              <w:left w:val="single" w:sz="4" w:space="0" w:color="auto"/>
              <w:right w:val="single" w:sz="4" w:space="0" w:color="auto"/>
            </w:tcBorders>
          </w:tcPr>
          <w:p w14:paraId="399F713E" w14:textId="77777777" w:rsidR="00424690" w:rsidRPr="005647EB" w:rsidRDefault="00424690" w:rsidP="002570E4">
            <w:pPr>
              <w:pStyle w:val="TAL"/>
              <w:keepNext w:val="0"/>
              <w:keepLines w:val="0"/>
            </w:pPr>
          </w:p>
        </w:tc>
        <w:tc>
          <w:tcPr>
            <w:tcW w:w="1133" w:type="dxa"/>
            <w:tcBorders>
              <w:left w:val="single" w:sz="4" w:space="0" w:color="auto"/>
            </w:tcBorders>
          </w:tcPr>
          <w:p w14:paraId="34C8345C" w14:textId="77777777" w:rsidR="00424690" w:rsidRPr="005647EB" w:rsidRDefault="00424690" w:rsidP="002570E4">
            <w:pPr>
              <w:pStyle w:val="TAL"/>
              <w:keepNext w:val="0"/>
              <w:keepLines w:val="0"/>
            </w:pPr>
          </w:p>
        </w:tc>
      </w:tr>
      <w:tr w:rsidR="00424690" w:rsidRPr="005647EB" w14:paraId="699D2A99" w14:textId="77777777" w:rsidTr="002570E4">
        <w:trPr>
          <w:jc w:val="center"/>
        </w:trPr>
        <w:tc>
          <w:tcPr>
            <w:tcW w:w="4427" w:type="dxa"/>
            <w:tcBorders>
              <w:right w:val="single" w:sz="4" w:space="0" w:color="auto"/>
            </w:tcBorders>
          </w:tcPr>
          <w:p w14:paraId="73D88384" w14:textId="0D5D2714" w:rsidR="00424690" w:rsidRPr="005647EB" w:rsidRDefault="002570E4" w:rsidP="002570E4">
            <w:pPr>
              <w:pStyle w:val="TAL"/>
              <w:keepNext w:val="0"/>
              <w:keepLines w:val="0"/>
            </w:pPr>
            <w:r w:rsidRPr="005647EB">
              <w:t xml:space="preserve">      </w:t>
            </w:r>
            <w:r w:rsidR="00424690" w:rsidRPr="005647EB">
              <w:t>}</w:t>
            </w:r>
          </w:p>
        </w:tc>
        <w:tc>
          <w:tcPr>
            <w:tcW w:w="2267" w:type="dxa"/>
            <w:tcBorders>
              <w:left w:val="single" w:sz="4" w:space="0" w:color="auto"/>
              <w:right w:val="single" w:sz="4" w:space="0" w:color="auto"/>
            </w:tcBorders>
          </w:tcPr>
          <w:p w14:paraId="543A629A"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5EE58D54" w14:textId="77777777" w:rsidR="00424690" w:rsidRPr="005647EB" w:rsidRDefault="00424690" w:rsidP="002570E4">
            <w:pPr>
              <w:pStyle w:val="TAL"/>
              <w:keepNext w:val="0"/>
              <w:keepLines w:val="0"/>
            </w:pPr>
          </w:p>
        </w:tc>
        <w:tc>
          <w:tcPr>
            <w:tcW w:w="1133" w:type="dxa"/>
            <w:tcBorders>
              <w:left w:val="single" w:sz="4" w:space="0" w:color="auto"/>
            </w:tcBorders>
          </w:tcPr>
          <w:p w14:paraId="276BB220" w14:textId="77777777" w:rsidR="00424690" w:rsidRPr="005647EB" w:rsidRDefault="00424690" w:rsidP="002570E4">
            <w:pPr>
              <w:pStyle w:val="TAL"/>
              <w:keepNext w:val="0"/>
              <w:keepLines w:val="0"/>
            </w:pPr>
          </w:p>
        </w:tc>
      </w:tr>
      <w:tr w:rsidR="00424690" w:rsidRPr="005647EB" w14:paraId="3FB35434" w14:textId="77777777" w:rsidTr="002570E4">
        <w:trPr>
          <w:jc w:val="center"/>
        </w:trPr>
        <w:tc>
          <w:tcPr>
            <w:tcW w:w="4427" w:type="dxa"/>
            <w:tcBorders>
              <w:right w:val="single" w:sz="4" w:space="0" w:color="auto"/>
            </w:tcBorders>
          </w:tcPr>
          <w:p w14:paraId="4D781988" w14:textId="7324736C" w:rsidR="00424690" w:rsidRPr="005647EB" w:rsidRDefault="002570E4" w:rsidP="002570E4">
            <w:pPr>
              <w:pStyle w:val="TAL"/>
              <w:keepNext w:val="0"/>
              <w:keepLines w:val="0"/>
            </w:pPr>
            <w:r w:rsidRPr="005647EB">
              <w:t xml:space="preserve">    </w:t>
            </w:r>
            <w:r w:rsidR="00424690" w:rsidRPr="005647EB">
              <w:t>}</w:t>
            </w:r>
          </w:p>
        </w:tc>
        <w:tc>
          <w:tcPr>
            <w:tcW w:w="2267" w:type="dxa"/>
            <w:tcBorders>
              <w:left w:val="single" w:sz="4" w:space="0" w:color="auto"/>
              <w:right w:val="single" w:sz="4" w:space="0" w:color="auto"/>
            </w:tcBorders>
          </w:tcPr>
          <w:p w14:paraId="13784A1B"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08BF9D2B" w14:textId="77777777" w:rsidR="00424690" w:rsidRPr="005647EB" w:rsidRDefault="00424690" w:rsidP="002570E4">
            <w:pPr>
              <w:pStyle w:val="TAL"/>
              <w:keepNext w:val="0"/>
              <w:keepLines w:val="0"/>
            </w:pPr>
          </w:p>
        </w:tc>
        <w:tc>
          <w:tcPr>
            <w:tcW w:w="1133" w:type="dxa"/>
            <w:tcBorders>
              <w:left w:val="single" w:sz="4" w:space="0" w:color="auto"/>
            </w:tcBorders>
          </w:tcPr>
          <w:p w14:paraId="39FD264E" w14:textId="77777777" w:rsidR="00424690" w:rsidRPr="005647EB" w:rsidRDefault="00424690" w:rsidP="002570E4">
            <w:pPr>
              <w:pStyle w:val="TAL"/>
              <w:keepNext w:val="0"/>
              <w:keepLines w:val="0"/>
            </w:pPr>
          </w:p>
        </w:tc>
      </w:tr>
      <w:tr w:rsidR="00424690" w:rsidRPr="005647EB" w14:paraId="698FC89F" w14:textId="77777777" w:rsidTr="002570E4">
        <w:trPr>
          <w:jc w:val="center"/>
        </w:trPr>
        <w:tc>
          <w:tcPr>
            <w:tcW w:w="4427" w:type="dxa"/>
            <w:tcBorders>
              <w:right w:val="single" w:sz="4" w:space="0" w:color="auto"/>
            </w:tcBorders>
          </w:tcPr>
          <w:p w14:paraId="5DB22EDF" w14:textId="65ECBD5C" w:rsidR="00424690" w:rsidRPr="005647EB" w:rsidRDefault="002570E4" w:rsidP="002570E4">
            <w:pPr>
              <w:pStyle w:val="TAL"/>
              <w:keepNext w:val="0"/>
              <w:keepLines w:val="0"/>
            </w:pPr>
            <w:r w:rsidRPr="005647EB">
              <w:t xml:space="preserve">    </w:t>
            </w:r>
            <w:r w:rsidR="00424690" w:rsidRPr="005647EB">
              <w:t>Hysteresis</w:t>
            </w:r>
          </w:p>
        </w:tc>
        <w:tc>
          <w:tcPr>
            <w:tcW w:w="2267" w:type="dxa"/>
            <w:tcBorders>
              <w:left w:val="single" w:sz="4" w:space="0" w:color="auto"/>
              <w:right w:val="single" w:sz="4" w:space="0" w:color="auto"/>
            </w:tcBorders>
          </w:tcPr>
          <w:p w14:paraId="17BD1501" w14:textId="59C3CDC2" w:rsidR="00424690" w:rsidRPr="005647EB" w:rsidRDefault="00424690"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4BDB81BB" w14:textId="753863FD" w:rsidR="00424690" w:rsidRPr="005647EB" w:rsidRDefault="00424690"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F0CCFE1" w14:textId="77777777" w:rsidR="00424690" w:rsidRPr="005647EB" w:rsidRDefault="00424690" w:rsidP="002570E4">
            <w:pPr>
              <w:pStyle w:val="TAL"/>
              <w:keepNext w:val="0"/>
              <w:keepLines w:val="0"/>
            </w:pPr>
          </w:p>
        </w:tc>
      </w:tr>
      <w:tr w:rsidR="00424690" w:rsidRPr="005647EB" w14:paraId="21FBBEF8"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C106C74" w14:textId="4C09FDFE" w:rsidR="00424690" w:rsidRPr="005647EB" w:rsidRDefault="002570E4" w:rsidP="002570E4">
            <w:pPr>
              <w:pStyle w:val="TAH"/>
              <w:keepNext w:val="0"/>
              <w:keepLines w:val="0"/>
              <w:jc w:val="left"/>
              <w:rPr>
                <w:b w:val="0"/>
              </w:rPr>
            </w:pPr>
            <w:r w:rsidRPr="005647EB">
              <w:rPr>
                <w:b w:val="0"/>
              </w:rPr>
              <w:t xml:space="preserve">    </w:t>
            </w:r>
            <w:r w:rsidR="00424690"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2D1D7F2D" w14:textId="214F19E1" w:rsidR="00424690" w:rsidRPr="005647EB" w:rsidRDefault="00424690"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5FA49D70" w14:textId="77777777" w:rsidR="00424690" w:rsidRPr="005647EB" w:rsidRDefault="00424690"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4938C574" w14:textId="77777777" w:rsidR="00424690" w:rsidRPr="005647EB" w:rsidRDefault="00424690" w:rsidP="002570E4">
            <w:pPr>
              <w:pStyle w:val="TAH"/>
              <w:keepNext w:val="0"/>
              <w:keepLines w:val="0"/>
              <w:jc w:val="left"/>
              <w:rPr>
                <w:b w:val="0"/>
              </w:rPr>
            </w:pPr>
          </w:p>
        </w:tc>
      </w:tr>
      <w:tr w:rsidR="00424690" w:rsidRPr="005647EB" w14:paraId="68E82DD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1DA030A" w14:textId="0AFDC6E5" w:rsidR="00424690" w:rsidRPr="005647EB" w:rsidRDefault="002570E4" w:rsidP="002570E4">
            <w:pPr>
              <w:pStyle w:val="TAH"/>
              <w:keepNext w:val="0"/>
              <w:keepLines w:val="0"/>
              <w:jc w:val="left"/>
              <w:rPr>
                <w:b w:val="0"/>
              </w:rPr>
            </w:pPr>
            <w:r w:rsidRPr="005647EB">
              <w:rPr>
                <w:b w:val="0"/>
              </w:rPr>
              <w:t xml:space="preserve">    </w:t>
            </w:r>
            <w:r w:rsidR="00424690"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3B37365" w14:textId="77777777" w:rsidR="00424690" w:rsidRPr="005647EB" w:rsidRDefault="00424690"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65EBE97" w14:textId="77777777" w:rsidR="00424690" w:rsidRPr="005647EB" w:rsidRDefault="00424690"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BC2529C" w14:textId="77777777" w:rsidR="00424690" w:rsidRPr="005647EB" w:rsidRDefault="00424690" w:rsidP="002570E4">
            <w:pPr>
              <w:pStyle w:val="TAH"/>
              <w:keepNext w:val="0"/>
              <w:keepLines w:val="0"/>
              <w:jc w:val="left"/>
              <w:rPr>
                <w:b w:val="0"/>
              </w:rPr>
            </w:pPr>
          </w:p>
        </w:tc>
      </w:tr>
      <w:tr w:rsidR="00424690" w:rsidRPr="005647EB" w14:paraId="56A37201"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E349FF3" w14:textId="15EDC65D" w:rsidR="00424690" w:rsidRPr="005647EB" w:rsidRDefault="002570E4" w:rsidP="002570E4">
            <w:pPr>
              <w:pStyle w:val="TAH"/>
              <w:keepNext w:val="0"/>
              <w:keepLines w:val="0"/>
              <w:jc w:val="left"/>
              <w:rPr>
                <w:b w:val="0"/>
              </w:rPr>
            </w:pPr>
            <w:r w:rsidRPr="005647EB">
              <w:rPr>
                <w:b w:val="0"/>
              </w:rPr>
              <w:t xml:space="preserve">  </w:t>
            </w:r>
            <w:r w:rsidR="00424690"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3E9023F" w14:textId="77777777" w:rsidR="00424690" w:rsidRPr="005647EB" w:rsidRDefault="00424690"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D0803FB" w14:textId="77777777" w:rsidR="00424690" w:rsidRPr="005647EB" w:rsidRDefault="00424690"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78D668A" w14:textId="77777777" w:rsidR="00424690" w:rsidRPr="005647EB" w:rsidRDefault="00424690" w:rsidP="002570E4">
            <w:pPr>
              <w:pStyle w:val="TAH"/>
              <w:keepNext w:val="0"/>
              <w:keepLines w:val="0"/>
              <w:jc w:val="left"/>
              <w:rPr>
                <w:b w:val="0"/>
              </w:rPr>
            </w:pPr>
          </w:p>
        </w:tc>
      </w:tr>
    </w:tbl>
    <w:p w14:paraId="57598134" w14:textId="77777777" w:rsidR="00424690" w:rsidRPr="005647EB" w:rsidRDefault="00424690" w:rsidP="002570E4"/>
    <w:p w14:paraId="1FBE96DD" w14:textId="77777777" w:rsidR="00424690" w:rsidRPr="005647EB" w:rsidRDefault="00424690" w:rsidP="002570E4">
      <w:pPr>
        <w:pStyle w:val="TH"/>
        <w:keepNext w:val="0"/>
        <w:keepLines w:val="0"/>
      </w:pPr>
      <w:r w:rsidRPr="005647EB">
        <w:t>Table 8.3.</w:t>
      </w:r>
      <w:r w:rsidRPr="005647EB">
        <w:rPr>
          <w:lang w:eastAsia="ja-JP"/>
        </w:rPr>
        <w:t>6</w:t>
      </w:r>
      <w:r w:rsidRPr="005647EB">
        <w:t xml:space="preserve">.4.3-3: </w:t>
      </w:r>
      <w:r w:rsidRPr="005647EB">
        <w:rPr>
          <w:i/>
        </w:rPr>
        <w:t>MeasResults</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24690" w:rsidRPr="005647EB" w14:paraId="53451CDD" w14:textId="77777777" w:rsidTr="002570E4">
        <w:trPr>
          <w:cantSplit/>
          <w:jc w:val="center"/>
        </w:trPr>
        <w:tc>
          <w:tcPr>
            <w:tcW w:w="9536" w:type="dxa"/>
            <w:gridSpan w:val="4"/>
          </w:tcPr>
          <w:p w14:paraId="6DAE5022" w14:textId="5DD7B43B" w:rsidR="00424690" w:rsidRPr="005647EB" w:rsidRDefault="00424690"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lang w:eastAsia="ja-JP"/>
              </w:rPr>
              <w:t xml:space="preserve"> </w:t>
            </w:r>
            <w:r w:rsidRPr="005647EB">
              <w:rPr>
                <w:lang w:eastAsia="ja-JP"/>
              </w:rPr>
              <w:t>[5]</w:t>
            </w:r>
            <w:r w:rsidR="002570E4" w:rsidRPr="005647EB">
              <w:t xml:space="preserve"> </w:t>
            </w:r>
            <w:r w:rsidRPr="005647EB">
              <w:t>clause</w:t>
            </w:r>
            <w:r w:rsidR="002570E4" w:rsidRPr="005647EB">
              <w:t xml:space="preserve"> </w:t>
            </w:r>
            <w:r w:rsidRPr="005647EB">
              <w:t>6.3.5</w:t>
            </w:r>
          </w:p>
        </w:tc>
      </w:tr>
      <w:tr w:rsidR="00424690" w:rsidRPr="005647EB" w14:paraId="44FEDA6E" w14:textId="77777777" w:rsidTr="002570E4">
        <w:trPr>
          <w:jc w:val="center"/>
        </w:trPr>
        <w:tc>
          <w:tcPr>
            <w:tcW w:w="4436" w:type="dxa"/>
          </w:tcPr>
          <w:p w14:paraId="1D713583" w14:textId="237AE0B2" w:rsidR="00424690" w:rsidRPr="005647EB" w:rsidRDefault="00424690" w:rsidP="002570E4">
            <w:pPr>
              <w:pStyle w:val="TAH"/>
              <w:keepNext w:val="0"/>
              <w:keepLines w:val="0"/>
            </w:pPr>
            <w:r w:rsidRPr="005647EB">
              <w:t>Information</w:t>
            </w:r>
            <w:r w:rsidR="002570E4" w:rsidRPr="005647EB">
              <w:t xml:space="preserve"> </w:t>
            </w:r>
            <w:r w:rsidRPr="005647EB">
              <w:t>Element</w:t>
            </w:r>
          </w:p>
        </w:tc>
        <w:tc>
          <w:tcPr>
            <w:tcW w:w="2267" w:type="dxa"/>
          </w:tcPr>
          <w:p w14:paraId="1B1E934C" w14:textId="77777777" w:rsidR="00424690" w:rsidRPr="005647EB" w:rsidRDefault="00424690" w:rsidP="002570E4">
            <w:pPr>
              <w:pStyle w:val="TAH"/>
              <w:keepNext w:val="0"/>
              <w:keepLines w:val="0"/>
            </w:pPr>
            <w:r w:rsidRPr="005647EB">
              <w:t>Value/remark</w:t>
            </w:r>
          </w:p>
        </w:tc>
        <w:tc>
          <w:tcPr>
            <w:tcW w:w="1700" w:type="dxa"/>
          </w:tcPr>
          <w:p w14:paraId="7F0580A1" w14:textId="77777777" w:rsidR="00424690" w:rsidRPr="005647EB" w:rsidRDefault="00424690" w:rsidP="002570E4">
            <w:pPr>
              <w:pStyle w:val="TAH"/>
              <w:keepNext w:val="0"/>
              <w:keepLines w:val="0"/>
            </w:pPr>
            <w:r w:rsidRPr="005647EB">
              <w:t>Comment</w:t>
            </w:r>
          </w:p>
        </w:tc>
        <w:tc>
          <w:tcPr>
            <w:tcW w:w="1133" w:type="dxa"/>
          </w:tcPr>
          <w:p w14:paraId="11249F45" w14:textId="77777777" w:rsidR="00424690" w:rsidRPr="005647EB" w:rsidRDefault="00424690" w:rsidP="002570E4">
            <w:pPr>
              <w:pStyle w:val="TAH"/>
              <w:keepNext w:val="0"/>
              <w:keepLines w:val="0"/>
            </w:pPr>
            <w:r w:rsidRPr="005647EB">
              <w:t>Condition</w:t>
            </w:r>
          </w:p>
        </w:tc>
      </w:tr>
      <w:tr w:rsidR="00424690" w:rsidRPr="005647EB" w14:paraId="026C6F10" w14:textId="77777777" w:rsidTr="002570E4">
        <w:trPr>
          <w:jc w:val="center"/>
        </w:trPr>
        <w:tc>
          <w:tcPr>
            <w:tcW w:w="4436" w:type="dxa"/>
          </w:tcPr>
          <w:p w14:paraId="000E88EE" w14:textId="1FDE71E7" w:rsidR="00424690" w:rsidRPr="005647EB" w:rsidRDefault="002570E4" w:rsidP="002570E4">
            <w:pPr>
              <w:pStyle w:val="TAL"/>
              <w:keepNext w:val="0"/>
              <w:keepLines w:val="0"/>
            </w:pPr>
            <w:r w:rsidRPr="005647EB">
              <w:t xml:space="preserve"> </w:t>
            </w:r>
            <w:r w:rsidR="00424690" w:rsidRPr="005647EB">
              <w:t>MeasResults</w:t>
            </w:r>
            <w:r w:rsidRPr="005647EB">
              <w:t xml:space="preserve"> </w:t>
            </w:r>
            <w:r w:rsidR="00424690" w:rsidRPr="005647EB">
              <w:t>::=</w:t>
            </w:r>
            <w:r w:rsidRPr="005647EB">
              <w:t xml:space="preserve"> </w:t>
            </w:r>
            <w:r w:rsidR="00424690" w:rsidRPr="005647EB">
              <w:t>SEQUENCE</w:t>
            </w:r>
            <w:r w:rsidRPr="005647EB">
              <w:t xml:space="preserve"> </w:t>
            </w:r>
            <w:r w:rsidR="00424690" w:rsidRPr="005647EB">
              <w:t>{</w:t>
            </w:r>
          </w:p>
        </w:tc>
        <w:tc>
          <w:tcPr>
            <w:tcW w:w="2267" w:type="dxa"/>
          </w:tcPr>
          <w:p w14:paraId="48A7B334" w14:textId="77777777" w:rsidR="00424690" w:rsidRPr="005647EB" w:rsidRDefault="00424690" w:rsidP="002570E4">
            <w:pPr>
              <w:pStyle w:val="TAL"/>
              <w:keepNext w:val="0"/>
              <w:keepLines w:val="0"/>
            </w:pPr>
          </w:p>
        </w:tc>
        <w:tc>
          <w:tcPr>
            <w:tcW w:w="1700" w:type="dxa"/>
          </w:tcPr>
          <w:p w14:paraId="6492BA31" w14:textId="77777777" w:rsidR="00424690" w:rsidRPr="005647EB" w:rsidRDefault="00424690" w:rsidP="002570E4">
            <w:pPr>
              <w:pStyle w:val="TAL"/>
              <w:keepNext w:val="0"/>
              <w:keepLines w:val="0"/>
            </w:pPr>
          </w:p>
        </w:tc>
        <w:tc>
          <w:tcPr>
            <w:tcW w:w="1133" w:type="dxa"/>
          </w:tcPr>
          <w:p w14:paraId="6BFDCB48" w14:textId="77777777" w:rsidR="00424690" w:rsidRPr="005647EB" w:rsidRDefault="00424690" w:rsidP="002570E4">
            <w:pPr>
              <w:pStyle w:val="TAL"/>
              <w:keepNext w:val="0"/>
              <w:keepLines w:val="0"/>
            </w:pPr>
          </w:p>
        </w:tc>
      </w:tr>
      <w:tr w:rsidR="00424690" w:rsidRPr="005647EB" w14:paraId="0379EF74" w14:textId="77777777" w:rsidTr="002570E4">
        <w:trPr>
          <w:jc w:val="center"/>
        </w:trPr>
        <w:tc>
          <w:tcPr>
            <w:tcW w:w="4436" w:type="dxa"/>
          </w:tcPr>
          <w:p w14:paraId="14ED6D7D" w14:textId="3D83018B" w:rsidR="00424690" w:rsidRPr="005647EB" w:rsidRDefault="002570E4" w:rsidP="002570E4">
            <w:pPr>
              <w:pStyle w:val="TAL"/>
              <w:keepNext w:val="0"/>
              <w:keepLines w:val="0"/>
            </w:pPr>
            <w:r w:rsidRPr="005647EB">
              <w:t xml:space="preserve">   </w:t>
            </w:r>
            <w:r w:rsidR="00424690" w:rsidRPr="005647EB">
              <w:t>measId</w:t>
            </w:r>
          </w:p>
        </w:tc>
        <w:tc>
          <w:tcPr>
            <w:tcW w:w="2267" w:type="dxa"/>
          </w:tcPr>
          <w:p w14:paraId="738E227C" w14:textId="77777777" w:rsidR="00424690" w:rsidRPr="005647EB" w:rsidRDefault="00424690" w:rsidP="002570E4">
            <w:pPr>
              <w:pStyle w:val="TAL"/>
              <w:keepNext w:val="0"/>
              <w:keepLines w:val="0"/>
            </w:pPr>
          </w:p>
        </w:tc>
        <w:tc>
          <w:tcPr>
            <w:tcW w:w="1700" w:type="dxa"/>
          </w:tcPr>
          <w:p w14:paraId="2ECDEA3B" w14:textId="77777777" w:rsidR="00424690" w:rsidRPr="005647EB" w:rsidRDefault="00424690" w:rsidP="002570E4">
            <w:pPr>
              <w:pStyle w:val="TAL"/>
              <w:keepNext w:val="0"/>
              <w:keepLines w:val="0"/>
            </w:pPr>
          </w:p>
        </w:tc>
        <w:tc>
          <w:tcPr>
            <w:tcW w:w="1133" w:type="dxa"/>
          </w:tcPr>
          <w:p w14:paraId="2C9FA497" w14:textId="77777777" w:rsidR="00424690" w:rsidRPr="005647EB" w:rsidRDefault="00424690" w:rsidP="002570E4">
            <w:pPr>
              <w:pStyle w:val="TAL"/>
              <w:keepNext w:val="0"/>
              <w:keepLines w:val="0"/>
            </w:pPr>
          </w:p>
        </w:tc>
      </w:tr>
      <w:tr w:rsidR="00424690" w:rsidRPr="005647EB" w14:paraId="78922BAD" w14:textId="77777777" w:rsidTr="002570E4">
        <w:trPr>
          <w:jc w:val="center"/>
        </w:trPr>
        <w:tc>
          <w:tcPr>
            <w:tcW w:w="4436" w:type="dxa"/>
          </w:tcPr>
          <w:p w14:paraId="77E3EA43" w14:textId="7E1EB4BC" w:rsidR="00424690" w:rsidRPr="005647EB" w:rsidRDefault="002570E4" w:rsidP="002570E4">
            <w:pPr>
              <w:pStyle w:val="TAL"/>
              <w:keepNext w:val="0"/>
              <w:keepLines w:val="0"/>
            </w:pPr>
            <w:r w:rsidRPr="005647EB">
              <w:t xml:space="preserve">   </w:t>
            </w:r>
            <w:r w:rsidR="00424690" w:rsidRPr="005647EB">
              <w:t>measResultServCell</w:t>
            </w:r>
            <w:r w:rsidRPr="005647EB">
              <w:t xml:space="preserve"> </w:t>
            </w:r>
            <w:r w:rsidR="00424690" w:rsidRPr="005647EB">
              <w:t>SEQUENCE</w:t>
            </w:r>
            <w:r w:rsidRPr="005647EB">
              <w:t xml:space="preserve"> </w:t>
            </w:r>
            <w:r w:rsidR="00424690" w:rsidRPr="005647EB">
              <w:t>{</w:t>
            </w:r>
          </w:p>
        </w:tc>
        <w:tc>
          <w:tcPr>
            <w:tcW w:w="2267" w:type="dxa"/>
          </w:tcPr>
          <w:p w14:paraId="7D9F0439" w14:textId="77777777" w:rsidR="00424690" w:rsidRPr="005647EB" w:rsidRDefault="00424690" w:rsidP="002570E4">
            <w:pPr>
              <w:pStyle w:val="TAL"/>
              <w:keepNext w:val="0"/>
              <w:keepLines w:val="0"/>
            </w:pPr>
          </w:p>
        </w:tc>
        <w:tc>
          <w:tcPr>
            <w:tcW w:w="1700" w:type="dxa"/>
          </w:tcPr>
          <w:p w14:paraId="5871F086" w14:textId="77777777" w:rsidR="00424690" w:rsidRPr="005647EB" w:rsidRDefault="00424690" w:rsidP="002570E4">
            <w:pPr>
              <w:pStyle w:val="TAL"/>
              <w:keepNext w:val="0"/>
              <w:keepLines w:val="0"/>
            </w:pPr>
          </w:p>
        </w:tc>
        <w:tc>
          <w:tcPr>
            <w:tcW w:w="1133" w:type="dxa"/>
          </w:tcPr>
          <w:p w14:paraId="26251B39" w14:textId="77777777" w:rsidR="00424690" w:rsidRPr="005647EB" w:rsidRDefault="00424690" w:rsidP="002570E4">
            <w:pPr>
              <w:pStyle w:val="TAL"/>
              <w:keepNext w:val="0"/>
              <w:keepLines w:val="0"/>
            </w:pPr>
          </w:p>
        </w:tc>
      </w:tr>
      <w:tr w:rsidR="00424690" w:rsidRPr="005647EB" w14:paraId="41135CA4" w14:textId="77777777" w:rsidTr="002570E4">
        <w:trPr>
          <w:jc w:val="center"/>
        </w:trPr>
        <w:tc>
          <w:tcPr>
            <w:tcW w:w="4436" w:type="dxa"/>
          </w:tcPr>
          <w:p w14:paraId="1AA2811D" w14:textId="54E174E7" w:rsidR="00424690" w:rsidRPr="005647EB" w:rsidRDefault="002570E4" w:rsidP="002570E4">
            <w:pPr>
              <w:pStyle w:val="TAL"/>
              <w:keepNext w:val="0"/>
              <w:keepLines w:val="0"/>
            </w:pPr>
            <w:r w:rsidRPr="005647EB">
              <w:t xml:space="preserve">     </w:t>
            </w:r>
            <w:r w:rsidR="00424690" w:rsidRPr="005647EB">
              <w:t>rsrpResult</w:t>
            </w:r>
          </w:p>
        </w:tc>
        <w:tc>
          <w:tcPr>
            <w:tcW w:w="2267" w:type="dxa"/>
          </w:tcPr>
          <w:p w14:paraId="673FF359" w14:textId="77777777" w:rsidR="00424690" w:rsidRPr="005647EB" w:rsidRDefault="00424690" w:rsidP="002570E4">
            <w:pPr>
              <w:pStyle w:val="TAL"/>
              <w:keepNext w:val="0"/>
              <w:keepLines w:val="0"/>
            </w:pPr>
          </w:p>
        </w:tc>
        <w:tc>
          <w:tcPr>
            <w:tcW w:w="1700" w:type="dxa"/>
          </w:tcPr>
          <w:p w14:paraId="1B6797EB" w14:textId="50D9D7BA" w:rsidR="00424690" w:rsidRPr="005647EB" w:rsidRDefault="0042469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03BCC23" w14:textId="77777777" w:rsidR="00424690" w:rsidRPr="005647EB" w:rsidRDefault="00424690" w:rsidP="002570E4">
            <w:pPr>
              <w:pStyle w:val="TAL"/>
              <w:keepNext w:val="0"/>
              <w:keepLines w:val="0"/>
            </w:pPr>
          </w:p>
        </w:tc>
      </w:tr>
      <w:tr w:rsidR="00424690" w:rsidRPr="005647EB" w14:paraId="58376626" w14:textId="77777777" w:rsidTr="002570E4">
        <w:trPr>
          <w:jc w:val="center"/>
        </w:trPr>
        <w:tc>
          <w:tcPr>
            <w:tcW w:w="4436" w:type="dxa"/>
          </w:tcPr>
          <w:p w14:paraId="1ED5D838" w14:textId="3005CB9E" w:rsidR="00424690" w:rsidRPr="005647EB" w:rsidRDefault="002570E4" w:rsidP="002570E4">
            <w:pPr>
              <w:pStyle w:val="TAL"/>
              <w:keepNext w:val="0"/>
              <w:keepLines w:val="0"/>
            </w:pPr>
            <w:r w:rsidRPr="005647EB">
              <w:t xml:space="preserve">     </w:t>
            </w:r>
            <w:r w:rsidR="00424690" w:rsidRPr="005647EB">
              <w:t>rsrqResult</w:t>
            </w:r>
          </w:p>
        </w:tc>
        <w:tc>
          <w:tcPr>
            <w:tcW w:w="2267" w:type="dxa"/>
          </w:tcPr>
          <w:p w14:paraId="0CD4B19E" w14:textId="77777777" w:rsidR="00424690" w:rsidRPr="005647EB" w:rsidRDefault="00424690" w:rsidP="002570E4">
            <w:pPr>
              <w:pStyle w:val="TAL"/>
              <w:keepNext w:val="0"/>
              <w:keepLines w:val="0"/>
            </w:pPr>
          </w:p>
        </w:tc>
        <w:tc>
          <w:tcPr>
            <w:tcW w:w="1700" w:type="dxa"/>
          </w:tcPr>
          <w:p w14:paraId="56AEA2A2" w14:textId="7BBE823F" w:rsidR="00424690" w:rsidRPr="005647EB" w:rsidRDefault="0042469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4A20F73" w14:textId="77777777" w:rsidR="00424690" w:rsidRPr="005647EB" w:rsidRDefault="00424690" w:rsidP="002570E4">
            <w:pPr>
              <w:pStyle w:val="TAL"/>
              <w:keepNext w:val="0"/>
              <w:keepLines w:val="0"/>
            </w:pPr>
          </w:p>
        </w:tc>
      </w:tr>
      <w:tr w:rsidR="00424690" w:rsidRPr="005647EB" w14:paraId="32BD3E51" w14:textId="77777777" w:rsidTr="002570E4">
        <w:trPr>
          <w:jc w:val="center"/>
        </w:trPr>
        <w:tc>
          <w:tcPr>
            <w:tcW w:w="4436" w:type="dxa"/>
          </w:tcPr>
          <w:p w14:paraId="6056A28F" w14:textId="4D6FE3F5" w:rsidR="00424690" w:rsidRPr="005647EB" w:rsidRDefault="002570E4" w:rsidP="002570E4">
            <w:pPr>
              <w:pStyle w:val="TAL"/>
              <w:keepNext w:val="0"/>
              <w:keepLines w:val="0"/>
            </w:pPr>
            <w:r w:rsidRPr="005647EB">
              <w:t xml:space="preserve">   </w:t>
            </w:r>
            <w:r w:rsidR="00424690" w:rsidRPr="005647EB">
              <w:t>}</w:t>
            </w:r>
          </w:p>
        </w:tc>
        <w:tc>
          <w:tcPr>
            <w:tcW w:w="2267" w:type="dxa"/>
          </w:tcPr>
          <w:p w14:paraId="76A73138" w14:textId="77777777" w:rsidR="00424690" w:rsidRPr="005647EB" w:rsidRDefault="00424690" w:rsidP="002570E4">
            <w:pPr>
              <w:pStyle w:val="TAL"/>
              <w:keepNext w:val="0"/>
              <w:keepLines w:val="0"/>
            </w:pPr>
          </w:p>
        </w:tc>
        <w:tc>
          <w:tcPr>
            <w:tcW w:w="1700" w:type="dxa"/>
          </w:tcPr>
          <w:p w14:paraId="0718396B" w14:textId="77777777" w:rsidR="00424690" w:rsidRPr="005647EB" w:rsidRDefault="00424690" w:rsidP="002570E4">
            <w:pPr>
              <w:pStyle w:val="TAL"/>
              <w:keepNext w:val="0"/>
              <w:keepLines w:val="0"/>
            </w:pPr>
          </w:p>
        </w:tc>
        <w:tc>
          <w:tcPr>
            <w:tcW w:w="1133" w:type="dxa"/>
          </w:tcPr>
          <w:p w14:paraId="475F6BF4" w14:textId="77777777" w:rsidR="00424690" w:rsidRPr="005647EB" w:rsidRDefault="00424690" w:rsidP="002570E4">
            <w:pPr>
              <w:pStyle w:val="TAL"/>
              <w:keepNext w:val="0"/>
              <w:keepLines w:val="0"/>
            </w:pPr>
          </w:p>
        </w:tc>
      </w:tr>
      <w:tr w:rsidR="00424690" w:rsidRPr="005647EB" w14:paraId="61A73EAF" w14:textId="77777777" w:rsidTr="002570E4">
        <w:trPr>
          <w:jc w:val="center"/>
        </w:trPr>
        <w:tc>
          <w:tcPr>
            <w:tcW w:w="4436" w:type="dxa"/>
          </w:tcPr>
          <w:p w14:paraId="210C78A1" w14:textId="175C50CE" w:rsidR="00424690" w:rsidRPr="005647EB" w:rsidRDefault="002570E4" w:rsidP="002570E4">
            <w:pPr>
              <w:pStyle w:val="TAL"/>
              <w:keepNext w:val="0"/>
              <w:keepLines w:val="0"/>
            </w:pPr>
            <w:r w:rsidRPr="005647EB">
              <w:t xml:space="preserve">   </w:t>
            </w:r>
            <w:r w:rsidR="00424690" w:rsidRPr="005647EB">
              <w:t>measResultNeighCells</w:t>
            </w:r>
            <w:r w:rsidRPr="005647EB">
              <w:t xml:space="preserve"> </w:t>
            </w:r>
            <w:r w:rsidR="00424690" w:rsidRPr="005647EB">
              <w:t>CHOICE</w:t>
            </w:r>
            <w:r w:rsidRPr="005647EB">
              <w:t xml:space="preserve"> </w:t>
            </w:r>
            <w:r w:rsidR="00424690" w:rsidRPr="005647EB">
              <w:t>{</w:t>
            </w:r>
          </w:p>
        </w:tc>
        <w:tc>
          <w:tcPr>
            <w:tcW w:w="2267" w:type="dxa"/>
          </w:tcPr>
          <w:p w14:paraId="767C6BBC" w14:textId="77777777" w:rsidR="00424690" w:rsidRPr="005647EB" w:rsidRDefault="00424690" w:rsidP="002570E4">
            <w:pPr>
              <w:pStyle w:val="TAL"/>
              <w:keepNext w:val="0"/>
              <w:keepLines w:val="0"/>
            </w:pPr>
          </w:p>
        </w:tc>
        <w:tc>
          <w:tcPr>
            <w:tcW w:w="1700" w:type="dxa"/>
          </w:tcPr>
          <w:p w14:paraId="1E3E14CB" w14:textId="77777777" w:rsidR="00424690" w:rsidRPr="005647EB" w:rsidRDefault="00424690" w:rsidP="002570E4">
            <w:pPr>
              <w:pStyle w:val="TAL"/>
              <w:keepNext w:val="0"/>
              <w:keepLines w:val="0"/>
            </w:pPr>
          </w:p>
        </w:tc>
        <w:tc>
          <w:tcPr>
            <w:tcW w:w="1133" w:type="dxa"/>
          </w:tcPr>
          <w:p w14:paraId="4EB06F36" w14:textId="77777777" w:rsidR="00424690" w:rsidRPr="005647EB" w:rsidRDefault="00424690" w:rsidP="002570E4">
            <w:pPr>
              <w:pStyle w:val="TAL"/>
              <w:keepNext w:val="0"/>
              <w:keepLines w:val="0"/>
            </w:pPr>
          </w:p>
        </w:tc>
      </w:tr>
      <w:tr w:rsidR="00424690" w:rsidRPr="005647EB" w14:paraId="11402187" w14:textId="77777777" w:rsidTr="002570E4">
        <w:trPr>
          <w:jc w:val="center"/>
        </w:trPr>
        <w:tc>
          <w:tcPr>
            <w:tcW w:w="4436" w:type="dxa"/>
          </w:tcPr>
          <w:p w14:paraId="681CB822" w14:textId="0BAE69F0" w:rsidR="00424690" w:rsidRPr="005647EB" w:rsidRDefault="002570E4" w:rsidP="002570E4">
            <w:pPr>
              <w:pStyle w:val="TAL"/>
              <w:keepNext w:val="0"/>
              <w:keepLines w:val="0"/>
            </w:pPr>
            <w:r w:rsidRPr="005647EB">
              <w:t xml:space="preserve">      </w:t>
            </w:r>
            <w:r w:rsidR="00424690" w:rsidRPr="005647EB">
              <w:t>measResultListEUTRA</w:t>
            </w:r>
          </w:p>
        </w:tc>
        <w:tc>
          <w:tcPr>
            <w:tcW w:w="2267" w:type="dxa"/>
          </w:tcPr>
          <w:p w14:paraId="30D0D428" w14:textId="79AE13A3" w:rsidR="00424690" w:rsidRPr="005647EB" w:rsidRDefault="00424690" w:rsidP="002570E4">
            <w:pPr>
              <w:pStyle w:val="TAL"/>
              <w:keepNext w:val="0"/>
              <w:keepLines w:val="0"/>
            </w:pPr>
            <w:r w:rsidRPr="005647EB">
              <w:t>MeasResultListEUTRA</w:t>
            </w:r>
            <w:r w:rsidR="002570E4" w:rsidRPr="005647EB">
              <w:t xml:space="preserve"> </w:t>
            </w:r>
          </w:p>
        </w:tc>
        <w:tc>
          <w:tcPr>
            <w:tcW w:w="1700" w:type="dxa"/>
          </w:tcPr>
          <w:p w14:paraId="5667DA45" w14:textId="77777777" w:rsidR="00424690" w:rsidRPr="005647EB" w:rsidRDefault="00424690" w:rsidP="002570E4">
            <w:pPr>
              <w:pStyle w:val="TAL"/>
              <w:keepNext w:val="0"/>
              <w:keepLines w:val="0"/>
            </w:pPr>
          </w:p>
        </w:tc>
        <w:tc>
          <w:tcPr>
            <w:tcW w:w="1133" w:type="dxa"/>
          </w:tcPr>
          <w:p w14:paraId="692D7DCD" w14:textId="77777777" w:rsidR="00424690" w:rsidRPr="005647EB" w:rsidRDefault="00424690" w:rsidP="002570E4">
            <w:pPr>
              <w:pStyle w:val="TAL"/>
              <w:keepNext w:val="0"/>
              <w:keepLines w:val="0"/>
            </w:pPr>
          </w:p>
        </w:tc>
      </w:tr>
      <w:tr w:rsidR="00424690" w:rsidRPr="005647EB" w14:paraId="2E3FA85A" w14:textId="77777777" w:rsidTr="002570E4">
        <w:trPr>
          <w:jc w:val="center"/>
        </w:trPr>
        <w:tc>
          <w:tcPr>
            <w:tcW w:w="4436" w:type="dxa"/>
          </w:tcPr>
          <w:p w14:paraId="6452FBC7" w14:textId="1B76BC55" w:rsidR="00424690" w:rsidRPr="005647EB" w:rsidRDefault="002570E4" w:rsidP="002570E4">
            <w:pPr>
              <w:pStyle w:val="TAL"/>
              <w:keepNext w:val="0"/>
              <w:keepLines w:val="0"/>
            </w:pPr>
            <w:r w:rsidRPr="005647EB">
              <w:t xml:space="preserve">   </w:t>
            </w:r>
            <w:r w:rsidR="00424690" w:rsidRPr="005647EB">
              <w:t>}</w:t>
            </w:r>
          </w:p>
        </w:tc>
        <w:tc>
          <w:tcPr>
            <w:tcW w:w="2267" w:type="dxa"/>
          </w:tcPr>
          <w:p w14:paraId="5E91E2EC" w14:textId="77777777" w:rsidR="00424690" w:rsidRPr="005647EB" w:rsidRDefault="00424690" w:rsidP="002570E4">
            <w:pPr>
              <w:pStyle w:val="TAL"/>
              <w:keepNext w:val="0"/>
              <w:keepLines w:val="0"/>
            </w:pPr>
          </w:p>
        </w:tc>
        <w:tc>
          <w:tcPr>
            <w:tcW w:w="1700" w:type="dxa"/>
          </w:tcPr>
          <w:p w14:paraId="1DBB6B93" w14:textId="77777777" w:rsidR="00424690" w:rsidRPr="005647EB" w:rsidRDefault="00424690" w:rsidP="002570E4">
            <w:pPr>
              <w:pStyle w:val="TAL"/>
              <w:keepNext w:val="0"/>
              <w:keepLines w:val="0"/>
            </w:pPr>
          </w:p>
        </w:tc>
        <w:tc>
          <w:tcPr>
            <w:tcW w:w="1133" w:type="dxa"/>
          </w:tcPr>
          <w:p w14:paraId="3A1AB933" w14:textId="77777777" w:rsidR="00424690" w:rsidRPr="005647EB" w:rsidRDefault="00424690" w:rsidP="002570E4">
            <w:pPr>
              <w:pStyle w:val="TAL"/>
              <w:keepNext w:val="0"/>
              <w:keepLines w:val="0"/>
            </w:pPr>
          </w:p>
        </w:tc>
      </w:tr>
      <w:tr w:rsidR="00424690" w:rsidRPr="005647EB" w14:paraId="2B399FC8" w14:textId="77777777" w:rsidTr="002570E4">
        <w:trPr>
          <w:jc w:val="center"/>
        </w:trPr>
        <w:tc>
          <w:tcPr>
            <w:tcW w:w="4436" w:type="dxa"/>
          </w:tcPr>
          <w:p w14:paraId="5B2A61D4" w14:textId="77777777" w:rsidR="00424690" w:rsidRPr="005647EB" w:rsidRDefault="00424690" w:rsidP="002570E4">
            <w:pPr>
              <w:pStyle w:val="TAL"/>
              <w:keepNext w:val="0"/>
              <w:keepLines w:val="0"/>
            </w:pPr>
            <w:r w:rsidRPr="005647EB">
              <w:t>}</w:t>
            </w:r>
          </w:p>
        </w:tc>
        <w:tc>
          <w:tcPr>
            <w:tcW w:w="2267" w:type="dxa"/>
          </w:tcPr>
          <w:p w14:paraId="03F7F9C1" w14:textId="77777777" w:rsidR="00424690" w:rsidRPr="005647EB" w:rsidRDefault="00424690" w:rsidP="002570E4">
            <w:pPr>
              <w:pStyle w:val="TAL"/>
              <w:keepNext w:val="0"/>
              <w:keepLines w:val="0"/>
            </w:pPr>
          </w:p>
        </w:tc>
        <w:tc>
          <w:tcPr>
            <w:tcW w:w="1700" w:type="dxa"/>
          </w:tcPr>
          <w:p w14:paraId="5B351EA1" w14:textId="77777777" w:rsidR="00424690" w:rsidRPr="005647EB" w:rsidRDefault="00424690" w:rsidP="002570E4">
            <w:pPr>
              <w:pStyle w:val="TAL"/>
              <w:keepNext w:val="0"/>
              <w:keepLines w:val="0"/>
            </w:pPr>
          </w:p>
        </w:tc>
        <w:tc>
          <w:tcPr>
            <w:tcW w:w="1133" w:type="dxa"/>
          </w:tcPr>
          <w:p w14:paraId="1FE4E533" w14:textId="77777777" w:rsidR="00424690" w:rsidRPr="005647EB" w:rsidRDefault="00424690" w:rsidP="002570E4">
            <w:pPr>
              <w:pStyle w:val="TAL"/>
              <w:keepNext w:val="0"/>
              <w:keepLines w:val="0"/>
            </w:pPr>
          </w:p>
        </w:tc>
      </w:tr>
    </w:tbl>
    <w:p w14:paraId="5CB395B8" w14:textId="77777777" w:rsidR="00424690" w:rsidRPr="005647EB" w:rsidRDefault="00424690" w:rsidP="002570E4"/>
    <w:p w14:paraId="70839A6B" w14:textId="77777777" w:rsidR="00424690" w:rsidRPr="005647EB" w:rsidRDefault="00424690" w:rsidP="002570E4">
      <w:pPr>
        <w:pStyle w:val="TH"/>
        <w:keepNext w:val="0"/>
        <w:keepLines w:val="0"/>
      </w:pPr>
      <w:r w:rsidRPr="005647EB">
        <w:lastRenderedPageBreak/>
        <w:t>Table 8.3.</w:t>
      </w:r>
      <w:r w:rsidRPr="005647EB">
        <w:rPr>
          <w:lang w:eastAsia="ja-JP"/>
        </w:rPr>
        <w:t>6</w:t>
      </w:r>
      <w:r w:rsidRPr="005647EB">
        <w:t xml:space="preserve">.4.3-4: </w:t>
      </w:r>
      <w:r w:rsidRPr="005647EB">
        <w:rPr>
          <w:i/>
        </w:rPr>
        <w:t>MeasResultListEUTRA</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24690" w:rsidRPr="005647EB" w14:paraId="280C4FB1" w14:textId="77777777" w:rsidTr="002570E4">
        <w:trPr>
          <w:cantSplit/>
          <w:jc w:val="center"/>
        </w:trPr>
        <w:tc>
          <w:tcPr>
            <w:tcW w:w="9536" w:type="dxa"/>
            <w:gridSpan w:val="4"/>
          </w:tcPr>
          <w:p w14:paraId="03C7EE44" w14:textId="668458D2" w:rsidR="00424690" w:rsidRPr="005647EB" w:rsidRDefault="00424690"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lang w:eastAsia="ja-JP"/>
              </w:rPr>
              <w:t xml:space="preserve"> </w:t>
            </w:r>
            <w:r w:rsidRPr="005647EB">
              <w:rPr>
                <w:lang w:eastAsia="ja-JP"/>
              </w:rPr>
              <w:t>[5]</w:t>
            </w:r>
            <w:r w:rsidR="002570E4" w:rsidRPr="005647EB">
              <w:t xml:space="preserve"> </w:t>
            </w:r>
            <w:r w:rsidRPr="005647EB">
              <w:t>clause</w:t>
            </w:r>
            <w:r w:rsidR="002570E4" w:rsidRPr="005647EB">
              <w:t xml:space="preserve"> </w:t>
            </w:r>
            <w:r w:rsidRPr="005647EB">
              <w:t>6.3.5</w:t>
            </w:r>
          </w:p>
        </w:tc>
      </w:tr>
      <w:tr w:rsidR="00424690" w:rsidRPr="005647EB" w14:paraId="52A30C94" w14:textId="77777777" w:rsidTr="002570E4">
        <w:trPr>
          <w:jc w:val="center"/>
        </w:trPr>
        <w:tc>
          <w:tcPr>
            <w:tcW w:w="4436" w:type="dxa"/>
          </w:tcPr>
          <w:p w14:paraId="7B59FA7C" w14:textId="1411125E" w:rsidR="00424690" w:rsidRPr="005647EB" w:rsidRDefault="00424690" w:rsidP="002570E4">
            <w:pPr>
              <w:pStyle w:val="TAH"/>
              <w:keepNext w:val="0"/>
              <w:keepLines w:val="0"/>
            </w:pPr>
            <w:r w:rsidRPr="005647EB">
              <w:t>Information</w:t>
            </w:r>
            <w:r w:rsidR="002570E4" w:rsidRPr="005647EB">
              <w:t xml:space="preserve"> </w:t>
            </w:r>
            <w:r w:rsidRPr="005647EB">
              <w:t>Element</w:t>
            </w:r>
          </w:p>
        </w:tc>
        <w:tc>
          <w:tcPr>
            <w:tcW w:w="2267" w:type="dxa"/>
          </w:tcPr>
          <w:p w14:paraId="45EB684C" w14:textId="77777777" w:rsidR="00424690" w:rsidRPr="005647EB" w:rsidRDefault="00424690" w:rsidP="002570E4">
            <w:pPr>
              <w:pStyle w:val="TAH"/>
              <w:keepNext w:val="0"/>
              <w:keepLines w:val="0"/>
            </w:pPr>
            <w:r w:rsidRPr="005647EB">
              <w:t>Value/remark</w:t>
            </w:r>
          </w:p>
        </w:tc>
        <w:tc>
          <w:tcPr>
            <w:tcW w:w="1700" w:type="dxa"/>
          </w:tcPr>
          <w:p w14:paraId="730D122F" w14:textId="77777777" w:rsidR="00424690" w:rsidRPr="005647EB" w:rsidRDefault="00424690" w:rsidP="002570E4">
            <w:pPr>
              <w:pStyle w:val="TAH"/>
              <w:keepNext w:val="0"/>
              <w:keepLines w:val="0"/>
            </w:pPr>
            <w:r w:rsidRPr="005647EB">
              <w:t>Comment</w:t>
            </w:r>
          </w:p>
        </w:tc>
        <w:tc>
          <w:tcPr>
            <w:tcW w:w="1133" w:type="dxa"/>
          </w:tcPr>
          <w:p w14:paraId="577F8876" w14:textId="77777777" w:rsidR="00424690" w:rsidRPr="005647EB" w:rsidRDefault="00424690" w:rsidP="002570E4">
            <w:pPr>
              <w:pStyle w:val="TAH"/>
              <w:keepNext w:val="0"/>
              <w:keepLines w:val="0"/>
            </w:pPr>
            <w:r w:rsidRPr="005647EB">
              <w:t>Condition</w:t>
            </w:r>
          </w:p>
        </w:tc>
      </w:tr>
      <w:tr w:rsidR="00424690" w:rsidRPr="005647EB" w14:paraId="4B98F1D7" w14:textId="77777777" w:rsidTr="002570E4">
        <w:trPr>
          <w:jc w:val="center"/>
        </w:trPr>
        <w:tc>
          <w:tcPr>
            <w:tcW w:w="4436" w:type="dxa"/>
          </w:tcPr>
          <w:p w14:paraId="54267151" w14:textId="7FA7AC46" w:rsidR="00424690" w:rsidRPr="005647EB" w:rsidRDefault="00424690" w:rsidP="002570E4">
            <w:pPr>
              <w:pStyle w:val="TAL"/>
              <w:keepNext w:val="0"/>
              <w:keepLines w:val="0"/>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61D60B50" w14:textId="77777777" w:rsidR="00424690" w:rsidRPr="005647EB" w:rsidRDefault="00424690" w:rsidP="002570E4">
            <w:pPr>
              <w:pStyle w:val="TAL"/>
              <w:keepNext w:val="0"/>
              <w:keepLines w:val="0"/>
            </w:pPr>
          </w:p>
        </w:tc>
        <w:tc>
          <w:tcPr>
            <w:tcW w:w="1700" w:type="dxa"/>
          </w:tcPr>
          <w:p w14:paraId="6B7CE290" w14:textId="77777777" w:rsidR="00424690" w:rsidRPr="005647EB" w:rsidRDefault="00424690" w:rsidP="002570E4">
            <w:pPr>
              <w:pStyle w:val="TAL"/>
              <w:keepNext w:val="0"/>
              <w:keepLines w:val="0"/>
            </w:pPr>
          </w:p>
        </w:tc>
        <w:tc>
          <w:tcPr>
            <w:tcW w:w="1133" w:type="dxa"/>
          </w:tcPr>
          <w:p w14:paraId="310C9ABC" w14:textId="77777777" w:rsidR="00424690" w:rsidRPr="005647EB" w:rsidRDefault="00424690" w:rsidP="002570E4">
            <w:pPr>
              <w:pStyle w:val="TAL"/>
              <w:keepNext w:val="0"/>
              <w:keepLines w:val="0"/>
            </w:pPr>
          </w:p>
        </w:tc>
      </w:tr>
      <w:tr w:rsidR="00424690" w:rsidRPr="005647EB" w14:paraId="796F6D43" w14:textId="77777777" w:rsidTr="002570E4">
        <w:trPr>
          <w:jc w:val="center"/>
        </w:trPr>
        <w:tc>
          <w:tcPr>
            <w:tcW w:w="4436" w:type="dxa"/>
          </w:tcPr>
          <w:p w14:paraId="4582B340" w14:textId="4C1BFEAE" w:rsidR="00424690" w:rsidRPr="005647EB" w:rsidRDefault="002570E4" w:rsidP="002570E4">
            <w:pPr>
              <w:pStyle w:val="TAL"/>
              <w:keepNext w:val="0"/>
              <w:keepLines w:val="0"/>
            </w:pPr>
            <w:r w:rsidRPr="005647EB">
              <w:t xml:space="preserve">  </w:t>
            </w:r>
            <w:r w:rsidR="00424690" w:rsidRPr="005647EB">
              <w:t>physCellId</w:t>
            </w:r>
          </w:p>
        </w:tc>
        <w:tc>
          <w:tcPr>
            <w:tcW w:w="2267" w:type="dxa"/>
          </w:tcPr>
          <w:p w14:paraId="4223788A" w14:textId="77777777" w:rsidR="00424690" w:rsidRPr="005647EB" w:rsidRDefault="00424690" w:rsidP="002570E4">
            <w:pPr>
              <w:pStyle w:val="TAL"/>
              <w:keepNext w:val="0"/>
              <w:keepLines w:val="0"/>
            </w:pPr>
            <w:r w:rsidRPr="005647EB">
              <w:t>PhysicalCellIdentity</w:t>
            </w:r>
          </w:p>
        </w:tc>
        <w:tc>
          <w:tcPr>
            <w:tcW w:w="1700" w:type="dxa"/>
          </w:tcPr>
          <w:p w14:paraId="65D41B40" w14:textId="77777777" w:rsidR="00424690" w:rsidRPr="005647EB" w:rsidRDefault="00424690" w:rsidP="002570E4">
            <w:pPr>
              <w:pStyle w:val="TAL"/>
              <w:keepNext w:val="0"/>
              <w:keepLines w:val="0"/>
            </w:pPr>
          </w:p>
        </w:tc>
        <w:tc>
          <w:tcPr>
            <w:tcW w:w="1133" w:type="dxa"/>
          </w:tcPr>
          <w:p w14:paraId="15264D48" w14:textId="77777777" w:rsidR="00424690" w:rsidRPr="005647EB" w:rsidRDefault="00424690" w:rsidP="002570E4">
            <w:pPr>
              <w:pStyle w:val="TAL"/>
              <w:keepNext w:val="0"/>
              <w:keepLines w:val="0"/>
            </w:pPr>
          </w:p>
        </w:tc>
      </w:tr>
      <w:tr w:rsidR="00424690" w:rsidRPr="005647EB" w14:paraId="122565E2" w14:textId="77777777" w:rsidTr="002570E4">
        <w:trPr>
          <w:jc w:val="center"/>
        </w:trPr>
        <w:tc>
          <w:tcPr>
            <w:tcW w:w="4436" w:type="dxa"/>
          </w:tcPr>
          <w:p w14:paraId="42BFA6B0" w14:textId="44A8C952" w:rsidR="00424690" w:rsidRPr="005647EB" w:rsidRDefault="002570E4" w:rsidP="002570E4">
            <w:pPr>
              <w:pStyle w:val="TAL"/>
              <w:keepNext w:val="0"/>
              <w:keepLines w:val="0"/>
            </w:pPr>
            <w:r w:rsidRPr="005647EB">
              <w:t xml:space="preserve">  </w:t>
            </w:r>
            <w:r w:rsidR="00424690" w:rsidRPr="005647EB">
              <w:t>measResult</w:t>
            </w:r>
            <w:r w:rsidRPr="005647EB">
              <w:t xml:space="preserve"> </w:t>
            </w:r>
            <w:r w:rsidR="00424690" w:rsidRPr="005647EB">
              <w:t>SEQUENCE</w:t>
            </w:r>
            <w:r w:rsidRPr="005647EB">
              <w:t xml:space="preserve"> </w:t>
            </w:r>
            <w:r w:rsidR="00424690" w:rsidRPr="005647EB">
              <w:t>{</w:t>
            </w:r>
          </w:p>
        </w:tc>
        <w:tc>
          <w:tcPr>
            <w:tcW w:w="2267" w:type="dxa"/>
          </w:tcPr>
          <w:p w14:paraId="4D6A97D0" w14:textId="77777777" w:rsidR="00424690" w:rsidRPr="005647EB" w:rsidRDefault="00424690" w:rsidP="002570E4">
            <w:pPr>
              <w:pStyle w:val="TAL"/>
              <w:keepNext w:val="0"/>
              <w:keepLines w:val="0"/>
            </w:pPr>
          </w:p>
        </w:tc>
        <w:tc>
          <w:tcPr>
            <w:tcW w:w="1700" w:type="dxa"/>
          </w:tcPr>
          <w:p w14:paraId="0D4ED34B" w14:textId="27781BC9" w:rsidR="00424690" w:rsidRPr="005647EB" w:rsidRDefault="002570E4" w:rsidP="002570E4">
            <w:pPr>
              <w:pStyle w:val="TAL"/>
              <w:keepNext w:val="0"/>
              <w:keepLines w:val="0"/>
            </w:pPr>
            <w:r w:rsidRPr="005647EB">
              <w:t xml:space="preserve"> </w:t>
            </w:r>
          </w:p>
        </w:tc>
        <w:tc>
          <w:tcPr>
            <w:tcW w:w="1133" w:type="dxa"/>
          </w:tcPr>
          <w:p w14:paraId="240C97B9" w14:textId="77777777" w:rsidR="00424690" w:rsidRPr="005647EB" w:rsidRDefault="00424690" w:rsidP="002570E4">
            <w:pPr>
              <w:pStyle w:val="TAL"/>
              <w:keepNext w:val="0"/>
              <w:keepLines w:val="0"/>
            </w:pPr>
          </w:p>
        </w:tc>
      </w:tr>
      <w:tr w:rsidR="00424690" w:rsidRPr="005647EB" w14:paraId="2B712950" w14:textId="77777777" w:rsidTr="002570E4">
        <w:trPr>
          <w:jc w:val="center"/>
        </w:trPr>
        <w:tc>
          <w:tcPr>
            <w:tcW w:w="4436" w:type="dxa"/>
          </w:tcPr>
          <w:p w14:paraId="3FC24221" w14:textId="3D0117AF" w:rsidR="00424690" w:rsidRPr="005647EB" w:rsidRDefault="002570E4" w:rsidP="002570E4">
            <w:pPr>
              <w:pStyle w:val="TAL"/>
              <w:keepNext w:val="0"/>
              <w:keepLines w:val="0"/>
            </w:pPr>
            <w:r w:rsidRPr="005647EB">
              <w:t xml:space="preserve">    </w:t>
            </w:r>
            <w:r w:rsidR="00424690" w:rsidRPr="005647EB">
              <w:t>rsrpResult</w:t>
            </w:r>
          </w:p>
        </w:tc>
        <w:tc>
          <w:tcPr>
            <w:tcW w:w="2267" w:type="dxa"/>
          </w:tcPr>
          <w:p w14:paraId="1A6FBA37" w14:textId="77777777" w:rsidR="00424690" w:rsidRPr="005647EB" w:rsidRDefault="00424690" w:rsidP="002570E4">
            <w:pPr>
              <w:pStyle w:val="TAL"/>
              <w:keepNext w:val="0"/>
              <w:keepLines w:val="0"/>
            </w:pPr>
          </w:p>
        </w:tc>
        <w:tc>
          <w:tcPr>
            <w:tcW w:w="1700" w:type="dxa"/>
          </w:tcPr>
          <w:p w14:paraId="4B479BBC" w14:textId="2F80CE1C" w:rsidR="00424690" w:rsidRPr="005647EB" w:rsidRDefault="0042469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52E4747" w14:textId="77777777" w:rsidR="00424690" w:rsidRPr="005647EB" w:rsidRDefault="00424690" w:rsidP="002570E4">
            <w:pPr>
              <w:pStyle w:val="TAL"/>
              <w:keepNext w:val="0"/>
              <w:keepLines w:val="0"/>
            </w:pPr>
          </w:p>
        </w:tc>
      </w:tr>
      <w:tr w:rsidR="00424690" w:rsidRPr="005647EB" w14:paraId="0FB5EC18" w14:textId="77777777" w:rsidTr="002570E4">
        <w:trPr>
          <w:jc w:val="center"/>
        </w:trPr>
        <w:tc>
          <w:tcPr>
            <w:tcW w:w="4436" w:type="dxa"/>
          </w:tcPr>
          <w:p w14:paraId="2F4AB695" w14:textId="129EF328" w:rsidR="00424690" w:rsidRPr="005647EB" w:rsidRDefault="002570E4" w:rsidP="002570E4">
            <w:pPr>
              <w:pStyle w:val="TAL"/>
              <w:keepNext w:val="0"/>
              <w:keepLines w:val="0"/>
            </w:pPr>
            <w:r w:rsidRPr="005647EB">
              <w:t xml:space="preserve">    </w:t>
            </w:r>
            <w:r w:rsidR="00424690" w:rsidRPr="005647EB">
              <w:t>rsrqResult</w:t>
            </w:r>
          </w:p>
        </w:tc>
        <w:tc>
          <w:tcPr>
            <w:tcW w:w="2267" w:type="dxa"/>
          </w:tcPr>
          <w:p w14:paraId="604B47C5" w14:textId="77777777" w:rsidR="00424690" w:rsidRPr="005647EB" w:rsidRDefault="00424690" w:rsidP="002570E4">
            <w:pPr>
              <w:pStyle w:val="TAL"/>
              <w:keepNext w:val="0"/>
              <w:keepLines w:val="0"/>
            </w:pPr>
          </w:p>
        </w:tc>
        <w:tc>
          <w:tcPr>
            <w:tcW w:w="1700" w:type="dxa"/>
          </w:tcPr>
          <w:p w14:paraId="430D4202" w14:textId="53E93D6E" w:rsidR="00424690" w:rsidRPr="005647EB" w:rsidRDefault="0042469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EAA20B7" w14:textId="77777777" w:rsidR="00424690" w:rsidRPr="005647EB" w:rsidRDefault="00424690" w:rsidP="002570E4">
            <w:pPr>
              <w:pStyle w:val="TAL"/>
              <w:keepNext w:val="0"/>
              <w:keepLines w:val="0"/>
            </w:pPr>
          </w:p>
        </w:tc>
      </w:tr>
      <w:tr w:rsidR="00424690" w:rsidRPr="005647EB" w14:paraId="226486B7" w14:textId="77777777" w:rsidTr="002570E4">
        <w:trPr>
          <w:jc w:val="center"/>
        </w:trPr>
        <w:tc>
          <w:tcPr>
            <w:tcW w:w="4436" w:type="dxa"/>
          </w:tcPr>
          <w:p w14:paraId="512EFF81" w14:textId="72ADDB30" w:rsidR="00424690" w:rsidRPr="005647EB" w:rsidRDefault="002570E4" w:rsidP="002570E4">
            <w:pPr>
              <w:pStyle w:val="TAL"/>
              <w:keepNext w:val="0"/>
              <w:keepLines w:val="0"/>
            </w:pPr>
            <w:r w:rsidRPr="005647EB">
              <w:t xml:space="preserve">  </w:t>
            </w:r>
            <w:r w:rsidR="00424690" w:rsidRPr="005647EB">
              <w:t>}</w:t>
            </w:r>
          </w:p>
        </w:tc>
        <w:tc>
          <w:tcPr>
            <w:tcW w:w="2267" w:type="dxa"/>
          </w:tcPr>
          <w:p w14:paraId="130CC6D7" w14:textId="77777777" w:rsidR="00424690" w:rsidRPr="005647EB" w:rsidRDefault="00424690" w:rsidP="002570E4">
            <w:pPr>
              <w:pStyle w:val="TAL"/>
              <w:keepNext w:val="0"/>
              <w:keepLines w:val="0"/>
            </w:pPr>
          </w:p>
        </w:tc>
        <w:tc>
          <w:tcPr>
            <w:tcW w:w="1700" w:type="dxa"/>
          </w:tcPr>
          <w:p w14:paraId="6C34EAD0" w14:textId="77777777" w:rsidR="00424690" w:rsidRPr="005647EB" w:rsidRDefault="00424690" w:rsidP="002570E4">
            <w:pPr>
              <w:pStyle w:val="TAL"/>
              <w:keepNext w:val="0"/>
              <w:keepLines w:val="0"/>
            </w:pPr>
          </w:p>
        </w:tc>
        <w:tc>
          <w:tcPr>
            <w:tcW w:w="1133" w:type="dxa"/>
          </w:tcPr>
          <w:p w14:paraId="45211D0E" w14:textId="77777777" w:rsidR="00424690" w:rsidRPr="005647EB" w:rsidRDefault="00424690" w:rsidP="002570E4">
            <w:pPr>
              <w:pStyle w:val="TAL"/>
              <w:keepNext w:val="0"/>
              <w:keepLines w:val="0"/>
            </w:pPr>
          </w:p>
        </w:tc>
      </w:tr>
      <w:tr w:rsidR="00424690" w:rsidRPr="005647EB" w14:paraId="21005DF2" w14:textId="77777777" w:rsidTr="002570E4">
        <w:trPr>
          <w:jc w:val="center"/>
        </w:trPr>
        <w:tc>
          <w:tcPr>
            <w:tcW w:w="4436" w:type="dxa"/>
          </w:tcPr>
          <w:p w14:paraId="0590F227" w14:textId="77777777" w:rsidR="00424690" w:rsidRPr="005647EB" w:rsidRDefault="00424690" w:rsidP="002570E4">
            <w:pPr>
              <w:pStyle w:val="TAL"/>
              <w:keepNext w:val="0"/>
              <w:keepLines w:val="0"/>
            </w:pPr>
            <w:r w:rsidRPr="005647EB">
              <w:t>}</w:t>
            </w:r>
          </w:p>
        </w:tc>
        <w:tc>
          <w:tcPr>
            <w:tcW w:w="2267" w:type="dxa"/>
          </w:tcPr>
          <w:p w14:paraId="24A66337" w14:textId="77777777" w:rsidR="00424690" w:rsidRPr="005647EB" w:rsidRDefault="00424690" w:rsidP="002570E4">
            <w:pPr>
              <w:pStyle w:val="TAL"/>
              <w:keepNext w:val="0"/>
              <w:keepLines w:val="0"/>
            </w:pPr>
          </w:p>
        </w:tc>
        <w:tc>
          <w:tcPr>
            <w:tcW w:w="1700" w:type="dxa"/>
          </w:tcPr>
          <w:p w14:paraId="1E38EC6E" w14:textId="77777777" w:rsidR="00424690" w:rsidRPr="005647EB" w:rsidRDefault="00424690" w:rsidP="002570E4">
            <w:pPr>
              <w:pStyle w:val="TAL"/>
              <w:keepNext w:val="0"/>
              <w:keepLines w:val="0"/>
            </w:pPr>
          </w:p>
        </w:tc>
        <w:tc>
          <w:tcPr>
            <w:tcW w:w="1133" w:type="dxa"/>
          </w:tcPr>
          <w:p w14:paraId="08D2FB53" w14:textId="77777777" w:rsidR="00424690" w:rsidRPr="005647EB" w:rsidRDefault="00424690" w:rsidP="002570E4">
            <w:pPr>
              <w:pStyle w:val="TAL"/>
              <w:keepNext w:val="0"/>
              <w:keepLines w:val="0"/>
            </w:pPr>
          </w:p>
        </w:tc>
      </w:tr>
    </w:tbl>
    <w:p w14:paraId="2620C8A2" w14:textId="77777777" w:rsidR="00424690" w:rsidRPr="005647EB" w:rsidRDefault="00424690" w:rsidP="002570E4">
      <w:pPr>
        <w:rPr>
          <w:lang w:eastAsia="ja-JP"/>
        </w:rPr>
      </w:pPr>
    </w:p>
    <w:p w14:paraId="52BDBFC6" w14:textId="77777777" w:rsidR="00424690" w:rsidRPr="005647EB" w:rsidRDefault="00424690" w:rsidP="002570E4">
      <w:pPr>
        <w:pStyle w:val="TH"/>
        <w:keepNext w:val="0"/>
        <w:keepLines w:val="0"/>
      </w:pPr>
      <w:r w:rsidRPr="005647EB">
        <w:t>Table 8.3.</w:t>
      </w:r>
      <w:r w:rsidRPr="005647EB">
        <w:rPr>
          <w:lang w:eastAsia="ja-JP"/>
        </w:rPr>
        <w:t>6</w:t>
      </w:r>
      <w:r w:rsidRPr="005647EB">
        <w:t>.4.3-</w:t>
      </w:r>
      <w:r w:rsidRPr="005647EB">
        <w:rPr>
          <w:lang w:eastAsia="ja-JP"/>
        </w:rPr>
        <w:t>5</w:t>
      </w:r>
      <w:r w:rsidRPr="005647EB">
        <w:t xml:space="preserve">: </w:t>
      </w:r>
      <w:r w:rsidRPr="005647EB">
        <w:rPr>
          <w:i/>
        </w:rPr>
        <w:t>MeasConfig-DEFAULT</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24690" w:rsidRPr="005647EB" w14:paraId="585593DB" w14:textId="77777777" w:rsidTr="006D30B7">
        <w:trPr>
          <w:cantSplit/>
          <w:tblHeader/>
          <w:jc w:val="center"/>
        </w:trPr>
        <w:tc>
          <w:tcPr>
            <w:tcW w:w="9623" w:type="dxa"/>
            <w:gridSpan w:val="4"/>
          </w:tcPr>
          <w:p w14:paraId="5472EF5D" w14:textId="6CF8BA76" w:rsidR="00424690" w:rsidRPr="005647EB" w:rsidRDefault="00424690"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24690" w:rsidRPr="005647EB" w14:paraId="01A9C0F3" w14:textId="77777777" w:rsidTr="006D30B7">
        <w:trPr>
          <w:tblHeader/>
          <w:jc w:val="center"/>
        </w:trPr>
        <w:tc>
          <w:tcPr>
            <w:tcW w:w="4436" w:type="dxa"/>
          </w:tcPr>
          <w:p w14:paraId="661626ED" w14:textId="0BA47DE6" w:rsidR="00424690" w:rsidRPr="005647EB" w:rsidRDefault="00424690" w:rsidP="002570E4">
            <w:pPr>
              <w:pStyle w:val="TAH"/>
              <w:keepNext w:val="0"/>
              <w:keepLines w:val="0"/>
            </w:pPr>
            <w:r w:rsidRPr="005647EB">
              <w:t>Information</w:t>
            </w:r>
            <w:r w:rsidR="002570E4" w:rsidRPr="005647EB">
              <w:t xml:space="preserve"> </w:t>
            </w:r>
            <w:r w:rsidRPr="005647EB">
              <w:t>Element</w:t>
            </w:r>
          </w:p>
        </w:tc>
        <w:tc>
          <w:tcPr>
            <w:tcW w:w="2485" w:type="dxa"/>
          </w:tcPr>
          <w:p w14:paraId="7AE0414A" w14:textId="77777777" w:rsidR="00424690" w:rsidRPr="005647EB" w:rsidRDefault="00424690" w:rsidP="002570E4">
            <w:pPr>
              <w:pStyle w:val="TAH"/>
              <w:keepNext w:val="0"/>
              <w:keepLines w:val="0"/>
            </w:pPr>
            <w:r w:rsidRPr="005647EB">
              <w:t>Value/remark</w:t>
            </w:r>
          </w:p>
        </w:tc>
        <w:tc>
          <w:tcPr>
            <w:tcW w:w="1569" w:type="dxa"/>
          </w:tcPr>
          <w:p w14:paraId="0835A301" w14:textId="77777777" w:rsidR="00424690" w:rsidRPr="005647EB" w:rsidRDefault="00424690" w:rsidP="002570E4">
            <w:pPr>
              <w:pStyle w:val="TAH"/>
              <w:keepNext w:val="0"/>
              <w:keepLines w:val="0"/>
            </w:pPr>
            <w:r w:rsidRPr="005647EB">
              <w:t>Comment</w:t>
            </w:r>
          </w:p>
        </w:tc>
        <w:tc>
          <w:tcPr>
            <w:tcW w:w="1133" w:type="dxa"/>
          </w:tcPr>
          <w:p w14:paraId="0CBB1F3B" w14:textId="77777777" w:rsidR="00424690" w:rsidRPr="005647EB" w:rsidRDefault="00424690" w:rsidP="002570E4">
            <w:pPr>
              <w:pStyle w:val="TAH"/>
              <w:keepNext w:val="0"/>
              <w:keepLines w:val="0"/>
            </w:pPr>
            <w:r w:rsidRPr="005647EB">
              <w:t>Condition</w:t>
            </w:r>
          </w:p>
        </w:tc>
      </w:tr>
      <w:tr w:rsidR="00424690" w:rsidRPr="005647EB" w14:paraId="331EC43F" w14:textId="77777777" w:rsidTr="002570E4">
        <w:trPr>
          <w:jc w:val="center"/>
        </w:trPr>
        <w:tc>
          <w:tcPr>
            <w:tcW w:w="4436" w:type="dxa"/>
          </w:tcPr>
          <w:p w14:paraId="685BEBB0" w14:textId="423D719E" w:rsidR="00424690" w:rsidRPr="005647EB" w:rsidRDefault="00424690"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296DAEBC" w14:textId="77777777" w:rsidR="00424690" w:rsidRPr="005647EB" w:rsidRDefault="00424690" w:rsidP="002570E4">
            <w:pPr>
              <w:pStyle w:val="TAL"/>
              <w:keepNext w:val="0"/>
              <w:keepLines w:val="0"/>
            </w:pPr>
          </w:p>
        </w:tc>
        <w:tc>
          <w:tcPr>
            <w:tcW w:w="1569" w:type="dxa"/>
          </w:tcPr>
          <w:p w14:paraId="6FD52189" w14:textId="77777777" w:rsidR="00424690" w:rsidRPr="005647EB" w:rsidRDefault="00424690" w:rsidP="002570E4">
            <w:pPr>
              <w:pStyle w:val="TAL"/>
              <w:keepNext w:val="0"/>
              <w:keepLines w:val="0"/>
            </w:pPr>
          </w:p>
        </w:tc>
        <w:tc>
          <w:tcPr>
            <w:tcW w:w="1133" w:type="dxa"/>
          </w:tcPr>
          <w:p w14:paraId="5E746A4C" w14:textId="77777777" w:rsidR="00424690" w:rsidRPr="005647EB" w:rsidRDefault="00424690" w:rsidP="002570E4">
            <w:pPr>
              <w:pStyle w:val="TAL"/>
              <w:keepNext w:val="0"/>
              <w:keepLines w:val="0"/>
            </w:pPr>
          </w:p>
        </w:tc>
      </w:tr>
      <w:tr w:rsidR="00424690" w:rsidRPr="005647EB" w14:paraId="3226607C" w14:textId="77777777" w:rsidTr="002570E4">
        <w:trPr>
          <w:jc w:val="center"/>
        </w:trPr>
        <w:tc>
          <w:tcPr>
            <w:tcW w:w="4436" w:type="dxa"/>
          </w:tcPr>
          <w:p w14:paraId="3E5B682C" w14:textId="28DE7146" w:rsidR="00424690" w:rsidRPr="005647EB" w:rsidRDefault="002570E4" w:rsidP="002570E4">
            <w:pPr>
              <w:pStyle w:val="TAL"/>
              <w:keepNext w:val="0"/>
              <w:keepLines w:val="0"/>
            </w:pPr>
            <w:r w:rsidRPr="005647EB">
              <w:t xml:space="preserve">  </w:t>
            </w:r>
            <w:r w:rsidR="00424690" w:rsidRPr="005647EB">
              <w:t>measObjectToRemoveList</w:t>
            </w:r>
          </w:p>
        </w:tc>
        <w:tc>
          <w:tcPr>
            <w:tcW w:w="2485" w:type="dxa"/>
          </w:tcPr>
          <w:p w14:paraId="53B83E2B" w14:textId="046DAC56"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5E35DDD2" w14:textId="77777777" w:rsidR="00424690" w:rsidRPr="005647EB" w:rsidRDefault="00424690" w:rsidP="002570E4">
            <w:pPr>
              <w:pStyle w:val="TAL"/>
              <w:keepNext w:val="0"/>
              <w:keepLines w:val="0"/>
            </w:pPr>
          </w:p>
        </w:tc>
        <w:tc>
          <w:tcPr>
            <w:tcW w:w="1133" w:type="dxa"/>
          </w:tcPr>
          <w:p w14:paraId="538BB833" w14:textId="77777777" w:rsidR="00424690" w:rsidRPr="005647EB" w:rsidRDefault="00424690" w:rsidP="002570E4">
            <w:pPr>
              <w:pStyle w:val="TAL"/>
              <w:keepNext w:val="0"/>
              <w:keepLines w:val="0"/>
            </w:pPr>
          </w:p>
        </w:tc>
      </w:tr>
      <w:tr w:rsidR="00424690" w:rsidRPr="005647EB" w14:paraId="321B1A45" w14:textId="77777777" w:rsidTr="002570E4">
        <w:trPr>
          <w:jc w:val="center"/>
        </w:trPr>
        <w:tc>
          <w:tcPr>
            <w:tcW w:w="4436" w:type="dxa"/>
          </w:tcPr>
          <w:p w14:paraId="0550345D" w14:textId="1987D3CD" w:rsidR="00424690" w:rsidRPr="005647EB" w:rsidRDefault="00424690" w:rsidP="002570E4">
            <w:pPr>
              <w:pStyle w:val="TAL"/>
              <w:keepNext w:val="0"/>
              <w:keepLines w:val="0"/>
            </w:pPr>
            <w:r w:rsidRPr="005647EB">
              <w:t>measObjectToAddModList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(1..maxObjectId))</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485" w:type="dxa"/>
          </w:tcPr>
          <w:p w14:paraId="70F599EA" w14:textId="2C52F9CB" w:rsidR="00424690" w:rsidRPr="005647EB" w:rsidRDefault="00424690" w:rsidP="002570E4">
            <w:pPr>
              <w:pStyle w:val="TAL"/>
              <w:keepNext w:val="0"/>
              <w:keepLines w:val="0"/>
            </w:pPr>
            <w:r w:rsidRPr="005647EB">
              <w:t>2</w:t>
            </w:r>
            <w:r w:rsidR="002570E4" w:rsidRPr="005647EB">
              <w:t xml:space="preserve"> </w:t>
            </w:r>
            <w:r w:rsidRPr="005647EB">
              <w:t>entry</w:t>
            </w:r>
          </w:p>
        </w:tc>
        <w:tc>
          <w:tcPr>
            <w:tcW w:w="1569" w:type="dxa"/>
          </w:tcPr>
          <w:p w14:paraId="191EA6D0" w14:textId="77777777" w:rsidR="00424690" w:rsidRPr="005647EB" w:rsidRDefault="00424690" w:rsidP="002570E4">
            <w:pPr>
              <w:pStyle w:val="TAL"/>
              <w:keepNext w:val="0"/>
              <w:keepLines w:val="0"/>
            </w:pPr>
          </w:p>
        </w:tc>
        <w:tc>
          <w:tcPr>
            <w:tcW w:w="1133" w:type="dxa"/>
          </w:tcPr>
          <w:p w14:paraId="47F23654" w14:textId="77777777" w:rsidR="00424690" w:rsidRPr="005647EB" w:rsidRDefault="00424690" w:rsidP="002570E4">
            <w:pPr>
              <w:pStyle w:val="TAL"/>
              <w:keepNext w:val="0"/>
              <w:keepLines w:val="0"/>
            </w:pPr>
          </w:p>
        </w:tc>
      </w:tr>
      <w:tr w:rsidR="00424690" w:rsidRPr="005647EB" w14:paraId="7350A15F" w14:textId="77777777" w:rsidTr="002570E4">
        <w:trPr>
          <w:jc w:val="center"/>
        </w:trPr>
        <w:tc>
          <w:tcPr>
            <w:tcW w:w="4436" w:type="dxa"/>
          </w:tcPr>
          <w:p w14:paraId="54CB962B" w14:textId="47CEF217" w:rsidR="00424690" w:rsidRPr="005647EB" w:rsidRDefault="002570E4" w:rsidP="002570E4">
            <w:pPr>
              <w:pStyle w:val="TAL"/>
              <w:keepNext w:val="0"/>
              <w:keepLines w:val="0"/>
            </w:pPr>
            <w:r w:rsidRPr="005647EB">
              <w:t xml:space="preserve">  </w:t>
            </w:r>
            <w:r w:rsidR="00424690" w:rsidRPr="005647EB">
              <w:t>MeasObjectToAddMod</w:t>
            </w:r>
            <w:r w:rsidRPr="005647EB">
              <w:rPr>
                <w:lang w:eastAsia="zh-CN"/>
              </w:rPr>
              <w:t xml:space="preserve"> </w:t>
            </w:r>
            <w:r w:rsidR="00424690" w:rsidRPr="005647EB">
              <w:t>SEQUENCE</w:t>
            </w:r>
            <w:r w:rsidRPr="005647EB">
              <w:t xml:space="preserve"> </w:t>
            </w:r>
            <w:r w:rsidR="00424690" w:rsidRPr="005647EB">
              <w:t>{</w:t>
            </w:r>
          </w:p>
        </w:tc>
        <w:tc>
          <w:tcPr>
            <w:tcW w:w="2485" w:type="dxa"/>
          </w:tcPr>
          <w:p w14:paraId="214CC5F1" w14:textId="77777777" w:rsidR="00424690" w:rsidRPr="005647EB" w:rsidRDefault="00424690" w:rsidP="002570E4">
            <w:pPr>
              <w:pStyle w:val="TAL"/>
              <w:keepNext w:val="0"/>
              <w:keepLines w:val="0"/>
            </w:pPr>
          </w:p>
        </w:tc>
        <w:tc>
          <w:tcPr>
            <w:tcW w:w="1569" w:type="dxa"/>
          </w:tcPr>
          <w:p w14:paraId="19526B9F" w14:textId="77777777" w:rsidR="00424690" w:rsidRPr="005647EB" w:rsidRDefault="00424690" w:rsidP="002570E4">
            <w:pPr>
              <w:pStyle w:val="TAL"/>
              <w:keepNext w:val="0"/>
              <w:keepLines w:val="0"/>
            </w:pPr>
          </w:p>
        </w:tc>
        <w:tc>
          <w:tcPr>
            <w:tcW w:w="1133" w:type="dxa"/>
          </w:tcPr>
          <w:p w14:paraId="09F767AA" w14:textId="77777777" w:rsidR="00424690" w:rsidRPr="005647EB" w:rsidRDefault="00424690" w:rsidP="002570E4">
            <w:pPr>
              <w:pStyle w:val="TAL"/>
              <w:keepNext w:val="0"/>
              <w:keepLines w:val="0"/>
            </w:pPr>
          </w:p>
        </w:tc>
      </w:tr>
      <w:tr w:rsidR="00424690" w:rsidRPr="005647EB" w14:paraId="728F4106" w14:textId="77777777" w:rsidTr="002570E4">
        <w:trPr>
          <w:jc w:val="center"/>
        </w:trPr>
        <w:tc>
          <w:tcPr>
            <w:tcW w:w="4436" w:type="dxa"/>
          </w:tcPr>
          <w:p w14:paraId="774BB7B0" w14:textId="2788B008"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measObjectId</w:t>
            </w:r>
          </w:p>
        </w:tc>
        <w:tc>
          <w:tcPr>
            <w:tcW w:w="2485" w:type="dxa"/>
          </w:tcPr>
          <w:p w14:paraId="2ED2D6A5" w14:textId="77777777" w:rsidR="00424690" w:rsidRPr="005647EB" w:rsidRDefault="00424690" w:rsidP="002570E4">
            <w:pPr>
              <w:pStyle w:val="TAL"/>
              <w:keepNext w:val="0"/>
              <w:keepLines w:val="0"/>
            </w:pPr>
            <w:r w:rsidRPr="005647EB">
              <w:t>IdMeasObject-f1</w:t>
            </w:r>
          </w:p>
        </w:tc>
        <w:tc>
          <w:tcPr>
            <w:tcW w:w="1569" w:type="dxa"/>
          </w:tcPr>
          <w:p w14:paraId="69814D95" w14:textId="3AFA5FE5" w:rsidR="00424690" w:rsidRPr="005647EB" w:rsidRDefault="00424690" w:rsidP="002570E4">
            <w:pPr>
              <w:pStyle w:val="TAL"/>
              <w:keepNext w:val="0"/>
              <w:keepLines w:val="0"/>
            </w:pPr>
            <w:r w:rsidRPr="005647EB">
              <w:rPr>
                <w:lang w:eastAsia="zh-CN"/>
              </w:rPr>
              <w:t>f1</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serving</w:t>
            </w:r>
            <w:r w:rsidR="002570E4" w:rsidRPr="005647EB">
              <w:rPr>
                <w:lang w:eastAsia="zh-CN"/>
              </w:rPr>
              <w:t xml:space="preserve"> </w:t>
            </w:r>
            <w:r w:rsidRPr="005647EB">
              <w:rPr>
                <w:lang w:eastAsia="zh-CN"/>
              </w:rPr>
              <w:t>cell</w:t>
            </w:r>
          </w:p>
        </w:tc>
        <w:tc>
          <w:tcPr>
            <w:tcW w:w="1133" w:type="dxa"/>
          </w:tcPr>
          <w:p w14:paraId="208A3E93" w14:textId="77777777" w:rsidR="00424690" w:rsidRPr="005647EB" w:rsidRDefault="00424690" w:rsidP="002570E4">
            <w:pPr>
              <w:pStyle w:val="TAL"/>
              <w:keepNext w:val="0"/>
              <w:keepLines w:val="0"/>
            </w:pPr>
          </w:p>
        </w:tc>
      </w:tr>
      <w:tr w:rsidR="00424690" w:rsidRPr="005647EB" w14:paraId="58A13102" w14:textId="77777777" w:rsidTr="002570E4">
        <w:trPr>
          <w:jc w:val="center"/>
        </w:trPr>
        <w:tc>
          <w:tcPr>
            <w:tcW w:w="4436" w:type="dxa"/>
          </w:tcPr>
          <w:p w14:paraId="7CBE8926" w14:textId="737F5B12"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w:t>
            </w:r>
            <w:r w:rsidRPr="005647EB">
              <w:rPr>
                <w:lang w:eastAsia="zh-CN"/>
              </w:rPr>
              <w:t xml:space="preserve">  </w:t>
            </w:r>
            <w:r w:rsidR="00424690" w:rsidRPr="005647EB">
              <w:rPr>
                <w:lang w:eastAsia="zh-CN"/>
              </w:rPr>
              <w:t>CHOICE</w:t>
            </w:r>
            <w:r w:rsidRPr="005647EB">
              <w:rPr>
                <w:lang w:eastAsia="zh-CN"/>
              </w:rPr>
              <w:t xml:space="preserve"> </w:t>
            </w:r>
            <w:r w:rsidR="00424690" w:rsidRPr="005647EB">
              <w:rPr>
                <w:lang w:eastAsia="zh-CN"/>
              </w:rPr>
              <w:t>{</w:t>
            </w:r>
          </w:p>
        </w:tc>
        <w:tc>
          <w:tcPr>
            <w:tcW w:w="2485" w:type="dxa"/>
          </w:tcPr>
          <w:p w14:paraId="34A06E51" w14:textId="77777777" w:rsidR="00424690" w:rsidRPr="005647EB" w:rsidRDefault="00424690" w:rsidP="002570E4">
            <w:pPr>
              <w:pStyle w:val="TAL"/>
              <w:keepNext w:val="0"/>
              <w:keepLines w:val="0"/>
            </w:pPr>
          </w:p>
        </w:tc>
        <w:tc>
          <w:tcPr>
            <w:tcW w:w="1569" w:type="dxa"/>
          </w:tcPr>
          <w:p w14:paraId="09B4E87B" w14:textId="77777777" w:rsidR="00424690" w:rsidRPr="005647EB" w:rsidRDefault="00424690" w:rsidP="002570E4">
            <w:pPr>
              <w:pStyle w:val="TAL"/>
              <w:keepNext w:val="0"/>
              <w:keepLines w:val="0"/>
            </w:pPr>
          </w:p>
        </w:tc>
        <w:tc>
          <w:tcPr>
            <w:tcW w:w="1133" w:type="dxa"/>
          </w:tcPr>
          <w:p w14:paraId="7C475BFF" w14:textId="77777777" w:rsidR="00424690" w:rsidRPr="005647EB" w:rsidRDefault="00424690" w:rsidP="002570E4">
            <w:pPr>
              <w:pStyle w:val="TAL"/>
              <w:keepNext w:val="0"/>
              <w:keepLines w:val="0"/>
            </w:pPr>
          </w:p>
        </w:tc>
      </w:tr>
      <w:tr w:rsidR="00424690" w:rsidRPr="005647EB" w14:paraId="50A9B06D" w14:textId="77777777" w:rsidTr="002570E4">
        <w:trPr>
          <w:jc w:val="center"/>
        </w:trPr>
        <w:tc>
          <w:tcPr>
            <w:tcW w:w="4436" w:type="dxa"/>
          </w:tcPr>
          <w:p w14:paraId="3AE1FECE" w14:textId="3B15E5A1"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MeasObjectEUTRA</w:t>
            </w:r>
            <w:r w:rsidRPr="005647EB">
              <w:rPr>
                <w:lang w:eastAsia="zh-CN"/>
              </w:rPr>
              <w:t xml:space="preserve"> </w:t>
            </w:r>
          </w:p>
        </w:tc>
        <w:tc>
          <w:tcPr>
            <w:tcW w:w="2485" w:type="dxa"/>
          </w:tcPr>
          <w:p w14:paraId="0AF8FFF4" w14:textId="77777777" w:rsidR="00424690" w:rsidRPr="005647EB" w:rsidRDefault="00424690" w:rsidP="002570E4">
            <w:pPr>
              <w:pStyle w:val="TAL"/>
              <w:keepNext w:val="0"/>
              <w:keepLines w:val="0"/>
            </w:pPr>
            <w:r w:rsidRPr="005647EB">
              <w:t>MeasObjectEUTRA-GENERIC(f1)</w:t>
            </w:r>
          </w:p>
        </w:tc>
        <w:tc>
          <w:tcPr>
            <w:tcW w:w="1569" w:type="dxa"/>
          </w:tcPr>
          <w:p w14:paraId="0D7FE253" w14:textId="77777777" w:rsidR="00424690" w:rsidRPr="005647EB" w:rsidRDefault="00424690" w:rsidP="002570E4">
            <w:pPr>
              <w:pStyle w:val="TAL"/>
              <w:keepNext w:val="0"/>
              <w:keepLines w:val="0"/>
            </w:pPr>
          </w:p>
        </w:tc>
        <w:tc>
          <w:tcPr>
            <w:tcW w:w="1133" w:type="dxa"/>
          </w:tcPr>
          <w:p w14:paraId="7E1A43D8" w14:textId="77777777" w:rsidR="00424690" w:rsidRPr="005647EB" w:rsidRDefault="00424690" w:rsidP="002570E4">
            <w:pPr>
              <w:pStyle w:val="TAL"/>
              <w:keepNext w:val="0"/>
              <w:keepLines w:val="0"/>
            </w:pPr>
          </w:p>
        </w:tc>
      </w:tr>
      <w:tr w:rsidR="00424690" w:rsidRPr="005647EB" w14:paraId="0D760129" w14:textId="77777777" w:rsidTr="002570E4">
        <w:trPr>
          <w:jc w:val="center"/>
        </w:trPr>
        <w:tc>
          <w:tcPr>
            <w:tcW w:w="4436" w:type="dxa"/>
          </w:tcPr>
          <w:p w14:paraId="18E22249" w14:textId="213EC37D" w:rsidR="00424690" w:rsidRPr="005647EB" w:rsidRDefault="002570E4" w:rsidP="002570E4">
            <w:pPr>
              <w:pStyle w:val="TAL"/>
              <w:keepNext w:val="0"/>
              <w:keepLines w:val="0"/>
              <w:rPr>
                <w:lang w:eastAsia="zh-CN"/>
              </w:rPr>
            </w:pPr>
            <w:r w:rsidRPr="005647EB">
              <w:rPr>
                <w:lang w:eastAsia="zh-CN"/>
              </w:rPr>
              <w:t xml:space="preserve">     </w:t>
            </w:r>
            <w:r w:rsidRPr="005647EB">
              <w:t xml:space="preserve"> </w:t>
            </w:r>
            <w:r w:rsidR="00424690" w:rsidRPr="005647EB">
              <w:rPr>
                <w:lang w:eastAsia="zh-CN"/>
              </w:rPr>
              <w:t>}</w:t>
            </w:r>
          </w:p>
        </w:tc>
        <w:tc>
          <w:tcPr>
            <w:tcW w:w="2485" w:type="dxa"/>
          </w:tcPr>
          <w:p w14:paraId="364A1872" w14:textId="77777777" w:rsidR="00424690" w:rsidRPr="005647EB" w:rsidRDefault="00424690" w:rsidP="002570E4">
            <w:pPr>
              <w:pStyle w:val="TAL"/>
              <w:keepNext w:val="0"/>
              <w:keepLines w:val="0"/>
            </w:pPr>
          </w:p>
        </w:tc>
        <w:tc>
          <w:tcPr>
            <w:tcW w:w="1569" w:type="dxa"/>
          </w:tcPr>
          <w:p w14:paraId="5398A3A8" w14:textId="77777777" w:rsidR="00424690" w:rsidRPr="005647EB" w:rsidRDefault="00424690" w:rsidP="002570E4">
            <w:pPr>
              <w:pStyle w:val="TAL"/>
              <w:keepNext w:val="0"/>
              <w:keepLines w:val="0"/>
            </w:pPr>
          </w:p>
        </w:tc>
        <w:tc>
          <w:tcPr>
            <w:tcW w:w="1133" w:type="dxa"/>
          </w:tcPr>
          <w:p w14:paraId="21CB407F" w14:textId="77777777" w:rsidR="00424690" w:rsidRPr="005647EB" w:rsidRDefault="00424690" w:rsidP="002570E4">
            <w:pPr>
              <w:pStyle w:val="TAL"/>
              <w:keepNext w:val="0"/>
              <w:keepLines w:val="0"/>
            </w:pPr>
          </w:p>
        </w:tc>
      </w:tr>
      <w:tr w:rsidR="00424690" w:rsidRPr="005647EB" w14:paraId="4B1500BA" w14:textId="77777777" w:rsidTr="002570E4">
        <w:trPr>
          <w:jc w:val="center"/>
        </w:trPr>
        <w:tc>
          <w:tcPr>
            <w:tcW w:w="4436" w:type="dxa"/>
          </w:tcPr>
          <w:p w14:paraId="03173E24" w14:textId="2C5A693A" w:rsidR="00424690" w:rsidRPr="005647EB" w:rsidRDefault="002570E4" w:rsidP="002570E4">
            <w:pPr>
              <w:pStyle w:val="TAL"/>
              <w:keepNext w:val="0"/>
              <w:keepLines w:val="0"/>
            </w:pPr>
            <w:r w:rsidRPr="005647EB">
              <w:rPr>
                <w:lang w:eastAsia="zh-CN"/>
              </w:rPr>
              <w:t xml:space="preserve">     </w:t>
            </w:r>
            <w:r w:rsidR="00424690" w:rsidRPr="005647EB">
              <w:rPr>
                <w:lang w:eastAsia="zh-CN"/>
              </w:rPr>
              <w:t>}</w:t>
            </w:r>
          </w:p>
        </w:tc>
        <w:tc>
          <w:tcPr>
            <w:tcW w:w="2485" w:type="dxa"/>
          </w:tcPr>
          <w:p w14:paraId="2DB7A00E" w14:textId="77777777" w:rsidR="00424690" w:rsidRPr="005647EB" w:rsidRDefault="00424690" w:rsidP="002570E4">
            <w:pPr>
              <w:pStyle w:val="TAL"/>
              <w:keepNext w:val="0"/>
              <w:keepLines w:val="0"/>
            </w:pPr>
          </w:p>
        </w:tc>
        <w:tc>
          <w:tcPr>
            <w:tcW w:w="1569" w:type="dxa"/>
          </w:tcPr>
          <w:p w14:paraId="7883FCAC" w14:textId="77777777" w:rsidR="00424690" w:rsidRPr="005647EB" w:rsidRDefault="00424690" w:rsidP="002570E4">
            <w:pPr>
              <w:pStyle w:val="TAL"/>
              <w:keepNext w:val="0"/>
              <w:keepLines w:val="0"/>
            </w:pPr>
          </w:p>
        </w:tc>
        <w:tc>
          <w:tcPr>
            <w:tcW w:w="1133" w:type="dxa"/>
          </w:tcPr>
          <w:p w14:paraId="7A813D2E" w14:textId="77777777" w:rsidR="00424690" w:rsidRPr="005647EB" w:rsidRDefault="00424690" w:rsidP="002570E4">
            <w:pPr>
              <w:pStyle w:val="TAL"/>
              <w:keepNext w:val="0"/>
              <w:keepLines w:val="0"/>
            </w:pPr>
          </w:p>
        </w:tc>
      </w:tr>
      <w:tr w:rsidR="00424690" w:rsidRPr="005647EB" w14:paraId="52003A20" w14:textId="77777777" w:rsidTr="002570E4">
        <w:trPr>
          <w:jc w:val="center"/>
        </w:trPr>
        <w:tc>
          <w:tcPr>
            <w:tcW w:w="4436" w:type="dxa"/>
          </w:tcPr>
          <w:p w14:paraId="7FC9B283" w14:textId="4F9C57D8" w:rsidR="00424690" w:rsidRPr="005647EB" w:rsidRDefault="002570E4" w:rsidP="002570E4">
            <w:pPr>
              <w:pStyle w:val="TAL"/>
              <w:keepNext w:val="0"/>
              <w:keepLines w:val="0"/>
              <w:rPr>
                <w:lang w:eastAsia="zh-CN"/>
              </w:rPr>
            </w:pPr>
            <w:r w:rsidRPr="005647EB">
              <w:t xml:space="preserve">  </w:t>
            </w:r>
            <w:r w:rsidR="00424690" w:rsidRPr="005647EB">
              <w:t>MeasObjectToAddMod</w:t>
            </w:r>
            <w:r w:rsidRPr="005647EB">
              <w:rPr>
                <w:lang w:eastAsia="zh-CN"/>
              </w:rPr>
              <w:t xml:space="preserve"> </w:t>
            </w:r>
            <w:r w:rsidR="00424690" w:rsidRPr="005647EB">
              <w:t>SEQUENCE</w:t>
            </w:r>
            <w:r w:rsidRPr="005647EB">
              <w:t xml:space="preserve"> </w:t>
            </w:r>
            <w:r w:rsidR="00424690" w:rsidRPr="005647EB">
              <w:t>{</w:t>
            </w:r>
          </w:p>
        </w:tc>
        <w:tc>
          <w:tcPr>
            <w:tcW w:w="2485" w:type="dxa"/>
          </w:tcPr>
          <w:p w14:paraId="77D24EB6" w14:textId="77777777" w:rsidR="00424690" w:rsidRPr="005647EB" w:rsidRDefault="00424690" w:rsidP="002570E4">
            <w:pPr>
              <w:pStyle w:val="TAL"/>
              <w:keepNext w:val="0"/>
              <w:keepLines w:val="0"/>
            </w:pPr>
          </w:p>
        </w:tc>
        <w:tc>
          <w:tcPr>
            <w:tcW w:w="1569" w:type="dxa"/>
          </w:tcPr>
          <w:p w14:paraId="5A229786" w14:textId="77777777" w:rsidR="00424690" w:rsidRPr="005647EB" w:rsidRDefault="00424690" w:rsidP="002570E4">
            <w:pPr>
              <w:pStyle w:val="TAL"/>
              <w:keepNext w:val="0"/>
              <w:keepLines w:val="0"/>
            </w:pPr>
          </w:p>
        </w:tc>
        <w:tc>
          <w:tcPr>
            <w:tcW w:w="1133" w:type="dxa"/>
          </w:tcPr>
          <w:p w14:paraId="7C1BCFCF" w14:textId="77777777" w:rsidR="00424690" w:rsidRPr="005647EB" w:rsidRDefault="00424690" w:rsidP="002570E4">
            <w:pPr>
              <w:pStyle w:val="TAL"/>
              <w:keepNext w:val="0"/>
              <w:keepLines w:val="0"/>
            </w:pPr>
          </w:p>
        </w:tc>
      </w:tr>
      <w:tr w:rsidR="00424690" w:rsidRPr="005647EB" w14:paraId="58FC55BA" w14:textId="77777777" w:rsidTr="002570E4">
        <w:trPr>
          <w:jc w:val="center"/>
        </w:trPr>
        <w:tc>
          <w:tcPr>
            <w:tcW w:w="4436" w:type="dxa"/>
          </w:tcPr>
          <w:p w14:paraId="6DC2B643" w14:textId="2AB15CC3"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measObjectId</w:t>
            </w:r>
          </w:p>
        </w:tc>
        <w:tc>
          <w:tcPr>
            <w:tcW w:w="2485" w:type="dxa"/>
          </w:tcPr>
          <w:p w14:paraId="61D723F8" w14:textId="77777777" w:rsidR="00424690" w:rsidRPr="005647EB" w:rsidRDefault="00424690" w:rsidP="002570E4">
            <w:pPr>
              <w:pStyle w:val="TAL"/>
              <w:keepNext w:val="0"/>
              <w:keepLines w:val="0"/>
            </w:pPr>
            <w:r w:rsidRPr="005647EB">
              <w:t>IdMeasObject-f</w:t>
            </w:r>
            <w:r w:rsidRPr="005647EB">
              <w:rPr>
                <w:lang w:eastAsia="zh-CN"/>
              </w:rPr>
              <w:t>2</w:t>
            </w:r>
          </w:p>
        </w:tc>
        <w:tc>
          <w:tcPr>
            <w:tcW w:w="1569" w:type="dxa"/>
          </w:tcPr>
          <w:p w14:paraId="158BD636" w14:textId="17F9E7AB" w:rsidR="00424690" w:rsidRPr="005647EB" w:rsidRDefault="00424690" w:rsidP="002570E4">
            <w:pPr>
              <w:pStyle w:val="TAL"/>
              <w:keepNext w:val="0"/>
              <w:keepLines w:val="0"/>
            </w:pPr>
            <w:r w:rsidRPr="005647EB">
              <w:rPr>
                <w:lang w:eastAsia="zh-CN"/>
              </w:rPr>
              <w:t>f2</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neighbouring</w:t>
            </w:r>
            <w:r w:rsidR="002570E4" w:rsidRPr="005647EB">
              <w:rPr>
                <w:lang w:eastAsia="zh-CN"/>
              </w:rPr>
              <w:t xml:space="preserve"> </w:t>
            </w:r>
            <w:r w:rsidRPr="005647EB">
              <w:rPr>
                <w:lang w:eastAsia="zh-CN"/>
              </w:rPr>
              <w:t>cell</w:t>
            </w:r>
            <w:r w:rsidRPr="005647EB">
              <w:t>(</w:t>
            </w:r>
            <w:r w:rsidRPr="005647EB">
              <w:rPr>
                <w:lang w:eastAsia="zh-CN"/>
              </w:rPr>
              <w:t>inter</w:t>
            </w:r>
            <w:r w:rsidR="002570E4" w:rsidRPr="005647EB">
              <w:rPr>
                <w:lang w:eastAsia="zh-CN"/>
              </w:rPr>
              <w:t xml:space="preserve"> </w:t>
            </w:r>
            <w:r w:rsidRPr="005647EB">
              <w:rPr>
                <w:lang w:eastAsia="zh-CN"/>
              </w:rPr>
              <w:t>frequency</w:t>
            </w:r>
            <w:r w:rsidR="002570E4" w:rsidRPr="005647EB">
              <w:t xml:space="preserve"> </w:t>
            </w:r>
            <w:r w:rsidRPr="005647EB">
              <w:t>cell)</w:t>
            </w:r>
          </w:p>
        </w:tc>
        <w:tc>
          <w:tcPr>
            <w:tcW w:w="1133" w:type="dxa"/>
          </w:tcPr>
          <w:p w14:paraId="30A5856C" w14:textId="77777777" w:rsidR="00424690" w:rsidRPr="005647EB" w:rsidRDefault="00424690" w:rsidP="002570E4">
            <w:pPr>
              <w:pStyle w:val="TAL"/>
              <w:keepNext w:val="0"/>
              <w:keepLines w:val="0"/>
            </w:pPr>
          </w:p>
        </w:tc>
      </w:tr>
      <w:tr w:rsidR="00424690" w:rsidRPr="005647EB" w14:paraId="35E02406" w14:textId="77777777" w:rsidTr="002570E4">
        <w:trPr>
          <w:jc w:val="center"/>
        </w:trPr>
        <w:tc>
          <w:tcPr>
            <w:tcW w:w="4436" w:type="dxa"/>
          </w:tcPr>
          <w:p w14:paraId="6371A413" w14:textId="4B518CD5"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w:t>
            </w:r>
            <w:r w:rsidRPr="005647EB">
              <w:rPr>
                <w:lang w:eastAsia="zh-CN"/>
              </w:rPr>
              <w:t xml:space="preserve">  </w:t>
            </w:r>
            <w:r w:rsidR="00424690" w:rsidRPr="005647EB">
              <w:rPr>
                <w:lang w:eastAsia="zh-CN"/>
              </w:rPr>
              <w:t>CHOICE</w:t>
            </w:r>
            <w:r w:rsidRPr="005647EB">
              <w:rPr>
                <w:lang w:eastAsia="zh-CN"/>
              </w:rPr>
              <w:t xml:space="preserve"> </w:t>
            </w:r>
            <w:r w:rsidR="00424690" w:rsidRPr="005647EB">
              <w:rPr>
                <w:lang w:eastAsia="zh-CN"/>
              </w:rPr>
              <w:t>{</w:t>
            </w:r>
          </w:p>
        </w:tc>
        <w:tc>
          <w:tcPr>
            <w:tcW w:w="2485" w:type="dxa"/>
          </w:tcPr>
          <w:p w14:paraId="19B04F23" w14:textId="77777777" w:rsidR="00424690" w:rsidRPr="005647EB" w:rsidRDefault="00424690" w:rsidP="002570E4">
            <w:pPr>
              <w:pStyle w:val="TAL"/>
              <w:keepNext w:val="0"/>
              <w:keepLines w:val="0"/>
            </w:pPr>
          </w:p>
        </w:tc>
        <w:tc>
          <w:tcPr>
            <w:tcW w:w="1569" w:type="dxa"/>
          </w:tcPr>
          <w:p w14:paraId="1BD8AA37" w14:textId="77777777" w:rsidR="00424690" w:rsidRPr="005647EB" w:rsidRDefault="00424690" w:rsidP="002570E4">
            <w:pPr>
              <w:pStyle w:val="TAL"/>
              <w:keepNext w:val="0"/>
              <w:keepLines w:val="0"/>
            </w:pPr>
          </w:p>
        </w:tc>
        <w:tc>
          <w:tcPr>
            <w:tcW w:w="1133" w:type="dxa"/>
          </w:tcPr>
          <w:p w14:paraId="6206B1CE" w14:textId="77777777" w:rsidR="00424690" w:rsidRPr="005647EB" w:rsidRDefault="00424690" w:rsidP="002570E4">
            <w:pPr>
              <w:pStyle w:val="TAL"/>
              <w:keepNext w:val="0"/>
              <w:keepLines w:val="0"/>
            </w:pPr>
          </w:p>
        </w:tc>
      </w:tr>
      <w:tr w:rsidR="00424690" w:rsidRPr="005647EB" w14:paraId="70D6EF0D" w14:textId="77777777" w:rsidTr="002570E4">
        <w:trPr>
          <w:jc w:val="center"/>
        </w:trPr>
        <w:tc>
          <w:tcPr>
            <w:tcW w:w="4436" w:type="dxa"/>
          </w:tcPr>
          <w:p w14:paraId="72D2BB24" w14:textId="5A906BD5"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MeasObjectEUTRA</w:t>
            </w:r>
            <w:r w:rsidRPr="005647EB">
              <w:rPr>
                <w:lang w:eastAsia="zh-CN"/>
              </w:rPr>
              <w:t xml:space="preserve"> </w:t>
            </w:r>
          </w:p>
        </w:tc>
        <w:tc>
          <w:tcPr>
            <w:tcW w:w="2485" w:type="dxa"/>
          </w:tcPr>
          <w:p w14:paraId="1962406D" w14:textId="77777777" w:rsidR="00424690" w:rsidRPr="005647EB" w:rsidRDefault="00424690" w:rsidP="002570E4">
            <w:pPr>
              <w:pStyle w:val="TAL"/>
              <w:keepNext w:val="0"/>
              <w:keepLines w:val="0"/>
            </w:pPr>
            <w:r w:rsidRPr="005647EB">
              <w:t>MeasObjectEUTRA-GENERIC(f</w:t>
            </w:r>
            <w:r w:rsidRPr="005647EB">
              <w:rPr>
                <w:lang w:eastAsia="zh-CN"/>
              </w:rPr>
              <w:t>2</w:t>
            </w:r>
            <w:r w:rsidRPr="005647EB">
              <w:t>)</w:t>
            </w:r>
          </w:p>
        </w:tc>
        <w:tc>
          <w:tcPr>
            <w:tcW w:w="1569" w:type="dxa"/>
          </w:tcPr>
          <w:p w14:paraId="694E623F" w14:textId="2464DBE7" w:rsidR="00424690" w:rsidRPr="005647EB" w:rsidRDefault="00424690" w:rsidP="002570E4">
            <w:pPr>
              <w:pStyle w:val="TAL"/>
              <w:keepNext w:val="0"/>
              <w:keepLines w:val="0"/>
            </w:pPr>
            <w:r w:rsidRPr="005647EB">
              <w:rPr>
                <w:lang w:eastAsia="zh-CN"/>
              </w:rPr>
              <w:t>inter</w:t>
            </w:r>
            <w:r w:rsidR="002570E4" w:rsidRPr="005647EB">
              <w:rPr>
                <w:lang w:eastAsia="zh-CN"/>
              </w:rPr>
              <w:t xml:space="preserve"> </w:t>
            </w:r>
            <w:r w:rsidRPr="005647EB">
              <w:rPr>
                <w:lang w:eastAsia="zh-CN"/>
              </w:rPr>
              <w:t>frequency</w:t>
            </w:r>
            <w:r w:rsidR="002570E4" w:rsidRPr="005647EB">
              <w:t xml:space="preserve"> </w:t>
            </w:r>
            <w:r w:rsidRPr="005647EB">
              <w:t>cell</w:t>
            </w:r>
          </w:p>
        </w:tc>
        <w:tc>
          <w:tcPr>
            <w:tcW w:w="1133" w:type="dxa"/>
          </w:tcPr>
          <w:p w14:paraId="7F1C041E" w14:textId="77777777" w:rsidR="00424690" w:rsidRPr="005647EB" w:rsidRDefault="00424690" w:rsidP="002570E4">
            <w:pPr>
              <w:pStyle w:val="TAL"/>
              <w:keepNext w:val="0"/>
              <w:keepLines w:val="0"/>
            </w:pPr>
          </w:p>
        </w:tc>
      </w:tr>
      <w:tr w:rsidR="00424690" w:rsidRPr="005647EB" w14:paraId="4AA0F2E9" w14:textId="77777777" w:rsidTr="002570E4">
        <w:trPr>
          <w:jc w:val="center"/>
        </w:trPr>
        <w:tc>
          <w:tcPr>
            <w:tcW w:w="4436" w:type="dxa"/>
          </w:tcPr>
          <w:p w14:paraId="009DC52E" w14:textId="251E642D" w:rsidR="00424690" w:rsidRPr="005647EB" w:rsidRDefault="002570E4" w:rsidP="002570E4">
            <w:pPr>
              <w:pStyle w:val="TAL"/>
              <w:keepNext w:val="0"/>
              <w:keepLines w:val="0"/>
            </w:pPr>
            <w:r w:rsidRPr="005647EB">
              <w:rPr>
                <w:lang w:eastAsia="zh-CN"/>
              </w:rPr>
              <w:t xml:space="preserve">     </w:t>
            </w:r>
            <w:r w:rsidRPr="005647EB">
              <w:t xml:space="preserve"> </w:t>
            </w:r>
            <w:r w:rsidR="00424690" w:rsidRPr="005647EB">
              <w:rPr>
                <w:lang w:eastAsia="zh-CN"/>
              </w:rPr>
              <w:t>}</w:t>
            </w:r>
          </w:p>
        </w:tc>
        <w:tc>
          <w:tcPr>
            <w:tcW w:w="2485" w:type="dxa"/>
          </w:tcPr>
          <w:p w14:paraId="3FA22823" w14:textId="77777777" w:rsidR="00424690" w:rsidRPr="005647EB" w:rsidRDefault="00424690" w:rsidP="002570E4">
            <w:pPr>
              <w:pStyle w:val="TAL"/>
              <w:keepNext w:val="0"/>
              <w:keepLines w:val="0"/>
            </w:pPr>
          </w:p>
        </w:tc>
        <w:tc>
          <w:tcPr>
            <w:tcW w:w="1569" w:type="dxa"/>
          </w:tcPr>
          <w:p w14:paraId="4AEAA9EC" w14:textId="77777777" w:rsidR="00424690" w:rsidRPr="005647EB" w:rsidRDefault="00424690" w:rsidP="002570E4">
            <w:pPr>
              <w:pStyle w:val="TAL"/>
              <w:keepNext w:val="0"/>
              <w:keepLines w:val="0"/>
            </w:pPr>
          </w:p>
        </w:tc>
        <w:tc>
          <w:tcPr>
            <w:tcW w:w="1133" w:type="dxa"/>
          </w:tcPr>
          <w:p w14:paraId="2785948F" w14:textId="77777777" w:rsidR="00424690" w:rsidRPr="005647EB" w:rsidRDefault="00424690" w:rsidP="002570E4">
            <w:pPr>
              <w:pStyle w:val="TAL"/>
              <w:keepNext w:val="0"/>
              <w:keepLines w:val="0"/>
            </w:pPr>
          </w:p>
        </w:tc>
      </w:tr>
      <w:tr w:rsidR="00424690" w:rsidRPr="005647EB" w14:paraId="21C97214" w14:textId="77777777" w:rsidTr="002570E4">
        <w:trPr>
          <w:jc w:val="center"/>
        </w:trPr>
        <w:tc>
          <w:tcPr>
            <w:tcW w:w="4436" w:type="dxa"/>
          </w:tcPr>
          <w:p w14:paraId="1B93C0FE" w14:textId="7B32E43B" w:rsidR="00424690" w:rsidRPr="005647EB" w:rsidRDefault="002570E4" w:rsidP="002570E4">
            <w:pPr>
              <w:pStyle w:val="TAL"/>
              <w:keepNext w:val="0"/>
              <w:keepLines w:val="0"/>
              <w:rPr>
                <w:lang w:eastAsia="zh-CN"/>
              </w:rPr>
            </w:pPr>
            <w:r w:rsidRPr="005647EB">
              <w:rPr>
                <w:lang w:eastAsia="zh-CN"/>
              </w:rPr>
              <w:t xml:space="preserve">    </w:t>
            </w:r>
            <w:r w:rsidRPr="005647EB">
              <w:t xml:space="preserve"> </w:t>
            </w:r>
            <w:r w:rsidR="00424690" w:rsidRPr="005647EB">
              <w:rPr>
                <w:lang w:eastAsia="zh-CN"/>
              </w:rPr>
              <w:t>}</w:t>
            </w:r>
          </w:p>
        </w:tc>
        <w:tc>
          <w:tcPr>
            <w:tcW w:w="2485" w:type="dxa"/>
          </w:tcPr>
          <w:p w14:paraId="0E5F9CC7" w14:textId="77777777" w:rsidR="00424690" w:rsidRPr="005647EB" w:rsidRDefault="00424690" w:rsidP="002570E4">
            <w:pPr>
              <w:pStyle w:val="TAL"/>
              <w:keepNext w:val="0"/>
              <w:keepLines w:val="0"/>
            </w:pPr>
          </w:p>
        </w:tc>
        <w:tc>
          <w:tcPr>
            <w:tcW w:w="1569" w:type="dxa"/>
          </w:tcPr>
          <w:p w14:paraId="050E433B" w14:textId="77777777" w:rsidR="00424690" w:rsidRPr="005647EB" w:rsidRDefault="00424690" w:rsidP="002570E4">
            <w:pPr>
              <w:pStyle w:val="TAL"/>
              <w:keepNext w:val="0"/>
              <w:keepLines w:val="0"/>
            </w:pPr>
          </w:p>
        </w:tc>
        <w:tc>
          <w:tcPr>
            <w:tcW w:w="1133" w:type="dxa"/>
          </w:tcPr>
          <w:p w14:paraId="0F35E61C" w14:textId="77777777" w:rsidR="00424690" w:rsidRPr="005647EB" w:rsidRDefault="00424690" w:rsidP="002570E4">
            <w:pPr>
              <w:pStyle w:val="TAL"/>
              <w:keepNext w:val="0"/>
              <w:keepLines w:val="0"/>
            </w:pPr>
          </w:p>
        </w:tc>
      </w:tr>
      <w:tr w:rsidR="00424690" w:rsidRPr="005647EB" w14:paraId="663A70A6" w14:textId="77777777" w:rsidTr="002570E4">
        <w:trPr>
          <w:jc w:val="center"/>
        </w:trPr>
        <w:tc>
          <w:tcPr>
            <w:tcW w:w="4436" w:type="dxa"/>
          </w:tcPr>
          <w:p w14:paraId="482A1BB1" w14:textId="5907FDB3" w:rsidR="00424690" w:rsidRPr="005647EB" w:rsidRDefault="002570E4" w:rsidP="002570E4">
            <w:pPr>
              <w:pStyle w:val="TAL"/>
              <w:keepNext w:val="0"/>
              <w:keepLines w:val="0"/>
            </w:pPr>
            <w:r w:rsidRPr="005647EB">
              <w:rPr>
                <w:lang w:eastAsia="zh-CN"/>
              </w:rPr>
              <w:t xml:space="preserve">    </w:t>
            </w:r>
            <w:r w:rsidR="00424690" w:rsidRPr="005647EB">
              <w:rPr>
                <w:lang w:eastAsia="zh-CN"/>
              </w:rPr>
              <w:t>}</w:t>
            </w:r>
          </w:p>
        </w:tc>
        <w:tc>
          <w:tcPr>
            <w:tcW w:w="2485" w:type="dxa"/>
          </w:tcPr>
          <w:p w14:paraId="12753882" w14:textId="77777777" w:rsidR="00424690" w:rsidRPr="005647EB" w:rsidRDefault="00424690" w:rsidP="002570E4">
            <w:pPr>
              <w:pStyle w:val="TAL"/>
              <w:keepNext w:val="0"/>
              <w:keepLines w:val="0"/>
            </w:pPr>
          </w:p>
        </w:tc>
        <w:tc>
          <w:tcPr>
            <w:tcW w:w="1569" w:type="dxa"/>
          </w:tcPr>
          <w:p w14:paraId="36059996" w14:textId="77777777" w:rsidR="00424690" w:rsidRPr="005647EB" w:rsidRDefault="00424690" w:rsidP="002570E4">
            <w:pPr>
              <w:pStyle w:val="TAL"/>
              <w:keepNext w:val="0"/>
              <w:keepLines w:val="0"/>
            </w:pPr>
          </w:p>
        </w:tc>
        <w:tc>
          <w:tcPr>
            <w:tcW w:w="1133" w:type="dxa"/>
          </w:tcPr>
          <w:p w14:paraId="0FE1D87A" w14:textId="77777777" w:rsidR="00424690" w:rsidRPr="005647EB" w:rsidRDefault="00424690" w:rsidP="002570E4">
            <w:pPr>
              <w:pStyle w:val="TAL"/>
              <w:keepNext w:val="0"/>
              <w:keepLines w:val="0"/>
            </w:pPr>
          </w:p>
        </w:tc>
      </w:tr>
      <w:tr w:rsidR="00424690" w:rsidRPr="005647EB" w14:paraId="7CAA68D5" w14:textId="77777777" w:rsidTr="002570E4">
        <w:trPr>
          <w:jc w:val="center"/>
        </w:trPr>
        <w:tc>
          <w:tcPr>
            <w:tcW w:w="4436" w:type="dxa"/>
          </w:tcPr>
          <w:p w14:paraId="6B007036" w14:textId="024974A6" w:rsidR="00424690" w:rsidRPr="005647EB" w:rsidRDefault="002570E4" w:rsidP="002570E4">
            <w:pPr>
              <w:pStyle w:val="TAL"/>
              <w:keepNext w:val="0"/>
              <w:keepLines w:val="0"/>
            </w:pPr>
            <w:r w:rsidRPr="005647EB">
              <w:t xml:space="preserve">  </w:t>
            </w:r>
            <w:r w:rsidR="00424690" w:rsidRPr="005647EB">
              <w:t>reportConfigToRemoveList</w:t>
            </w:r>
          </w:p>
        </w:tc>
        <w:tc>
          <w:tcPr>
            <w:tcW w:w="2485" w:type="dxa"/>
          </w:tcPr>
          <w:p w14:paraId="0ADDB4A4" w14:textId="1C9774FB"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7667B624" w14:textId="77777777" w:rsidR="00424690" w:rsidRPr="005647EB" w:rsidRDefault="00424690" w:rsidP="002570E4">
            <w:pPr>
              <w:pStyle w:val="TAL"/>
              <w:keepNext w:val="0"/>
              <w:keepLines w:val="0"/>
            </w:pPr>
          </w:p>
        </w:tc>
        <w:tc>
          <w:tcPr>
            <w:tcW w:w="1133" w:type="dxa"/>
          </w:tcPr>
          <w:p w14:paraId="03C3769F" w14:textId="77777777" w:rsidR="00424690" w:rsidRPr="005647EB" w:rsidRDefault="00424690" w:rsidP="002570E4">
            <w:pPr>
              <w:pStyle w:val="TAL"/>
              <w:keepNext w:val="0"/>
              <w:keepLines w:val="0"/>
            </w:pPr>
          </w:p>
        </w:tc>
      </w:tr>
      <w:tr w:rsidR="00424690" w:rsidRPr="005647EB" w14:paraId="4FB56622" w14:textId="77777777" w:rsidTr="002570E4">
        <w:trPr>
          <w:jc w:val="center"/>
        </w:trPr>
        <w:tc>
          <w:tcPr>
            <w:tcW w:w="4436" w:type="dxa"/>
          </w:tcPr>
          <w:p w14:paraId="3084A0A0" w14:textId="1F11C12B" w:rsidR="00424690" w:rsidRPr="005647EB" w:rsidRDefault="002570E4" w:rsidP="002570E4">
            <w:pPr>
              <w:pStyle w:val="TAL"/>
              <w:keepNext w:val="0"/>
              <w:keepLines w:val="0"/>
            </w:pPr>
            <w:r w:rsidRPr="005647EB">
              <w:t xml:space="preserve">  </w:t>
            </w:r>
            <w:r w:rsidR="00424690" w:rsidRPr="005647EB">
              <w:t>reportConfigToAddModList</w:t>
            </w:r>
            <w:r w:rsidRPr="005647EB">
              <w:t xml:space="preserve"> </w:t>
            </w:r>
            <w:r w:rsidR="00424690" w:rsidRPr="005647EB">
              <w:rPr>
                <w:lang w:eastAsia="zh-CN"/>
              </w:rPr>
              <w:t>SEQUENCE</w:t>
            </w:r>
            <w:r w:rsidRPr="005647EB">
              <w:rPr>
                <w:lang w:eastAsia="zh-CN"/>
              </w:rPr>
              <w:t xml:space="preserve"> </w:t>
            </w:r>
            <w:r w:rsidR="00424690" w:rsidRPr="005647EB">
              <w:rPr>
                <w:lang w:eastAsia="zh-CN"/>
              </w:rPr>
              <w:t>(SIZE</w:t>
            </w:r>
            <w:r w:rsidRPr="005647EB">
              <w:rPr>
                <w:lang w:eastAsia="zh-CN"/>
              </w:rPr>
              <w:t xml:space="preserve"> </w:t>
            </w:r>
            <w:r w:rsidR="00424690" w:rsidRPr="005647EB">
              <w:rPr>
                <w:lang w:eastAsia="zh-CN"/>
              </w:rPr>
              <w:t>(1..maxReportConfigId)</w:t>
            </w:r>
            <w:r w:rsidRPr="005647EB">
              <w:rPr>
                <w:lang w:eastAsia="zh-CN"/>
              </w:rPr>
              <w:t xml:space="preserve"> </w:t>
            </w:r>
            <w:r w:rsidR="00424690" w:rsidRPr="005647EB">
              <w:rPr>
                <w:lang w:eastAsia="zh-CN"/>
              </w:rPr>
              <w:t>)OF</w:t>
            </w:r>
            <w:r w:rsidRPr="005647EB">
              <w:rPr>
                <w:lang w:eastAsia="zh-CN"/>
              </w:rPr>
              <w:t xml:space="preserve"> </w:t>
            </w:r>
            <w:r w:rsidR="00424690" w:rsidRPr="005647EB">
              <w:rPr>
                <w:lang w:eastAsia="zh-CN"/>
              </w:rPr>
              <w:t>SEQUENCE</w:t>
            </w:r>
            <w:r w:rsidRPr="005647EB">
              <w:rPr>
                <w:lang w:eastAsia="zh-CN"/>
              </w:rPr>
              <w:t xml:space="preserve"> </w:t>
            </w:r>
            <w:r w:rsidR="00424690" w:rsidRPr="005647EB">
              <w:rPr>
                <w:lang w:eastAsia="zh-CN"/>
              </w:rPr>
              <w:t>{</w:t>
            </w:r>
          </w:p>
        </w:tc>
        <w:tc>
          <w:tcPr>
            <w:tcW w:w="2485" w:type="dxa"/>
          </w:tcPr>
          <w:p w14:paraId="6B12EDAB" w14:textId="4874C4CE" w:rsidR="00424690" w:rsidRPr="005647EB" w:rsidRDefault="00424690" w:rsidP="002570E4">
            <w:pPr>
              <w:pStyle w:val="TAL"/>
              <w:keepNext w:val="0"/>
              <w:keepLines w:val="0"/>
              <w:rPr>
                <w:lang w:eastAsia="zh-CN"/>
              </w:rPr>
            </w:pPr>
            <w:r w:rsidRPr="005647EB">
              <w:t>1</w:t>
            </w:r>
            <w:r w:rsidR="002570E4" w:rsidRPr="005647EB">
              <w:t xml:space="preserve"> </w:t>
            </w:r>
            <w:r w:rsidRPr="005647EB">
              <w:t>entry</w:t>
            </w:r>
          </w:p>
        </w:tc>
        <w:tc>
          <w:tcPr>
            <w:tcW w:w="1569" w:type="dxa"/>
          </w:tcPr>
          <w:p w14:paraId="5034A744" w14:textId="77777777" w:rsidR="00424690" w:rsidRPr="005647EB" w:rsidRDefault="00424690" w:rsidP="002570E4">
            <w:pPr>
              <w:pStyle w:val="TAL"/>
              <w:keepNext w:val="0"/>
              <w:keepLines w:val="0"/>
              <w:rPr>
                <w:lang w:eastAsia="zh-CN"/>
              </w:rPr>
            </w:pPr>
          </w:p>
        </w:tc>
        <w:tc>
          <w:tcPr>
            <w:tcW w:w="1133" w:type="dxa"/>
          </w:tcPr>
          <w:p w14:paraId="0F01B625" w14:textId="77777777" w:rsidR="00424690" w:rsidRPr="005647EB" w:rsidRDefault="00424690" w:rsidP="002570E4">
            <w:pPr>
              <w:pStyle w:val="TAL"/>
              <w:keepNext w:val="0"/>
              <w:keepLines w:val="0"/>
            </w:pPr>
          </w:p>
        </w:tc>
      </w:tr>
      <w:tr w:rsidR="00424690" w:rsidRPr="005647EB" w14:paraId="745BB40D" w14:textId="77777777" w:rsidTr="002570E4">
        <w:trPr>
          <w:jc w:val="center"/>
        </w:trPr>
        <w:tc>
          <w:tcPr>
            <w:tcW w:w="4436" w:type="dxa"/>
          </w:tcPr>
          <w:p w14:paraId="7D1C0522" w14:textId="77777777" w:rsidR="00424690" w:rsidRPr="005647EB" w:rsidRDefault="00424690" w:rsidP="002570E4">
            <w:pPr>
              <w:pStyle w:val="TAL"/>
              <w:keepNext w:val="0"/>
              <w:keepLines w:val="0"/>
            </w:pPr>
            <w:r w:rsidRPr="005647EB">
              <w:rPr>
                <w:lang w:eastAsia="zh-CN"/>
              </w:rPr>
              <w:t>reportConfigId</w:t>
            </w:r>
          </w:p>
        </w:tc>
        <w:tc>
          <w:tcPr>
            <w:tcW w:w="2485" w:type="dxa"/>
          </w:tcPr>
          <w:p w14:paraId="36FDE0F0" w14:textId="77777777" w:rsidR="00424690" w:rsidRPr="005647EB" w:rsidRDefault="00424690" w:rsidP="002570E4">
            <w:pPr>
              <w:pStyle w:val="TAL"/>
              <w:keepNext w:val="0"/>
              <w:keepLines w:val="0"/>
            </w:pPr>
            <w:r w:rsidRPr="005647EB">
              <w:rPr>
                <w:lang w:eastAsia="zh-CN"/>
              </w:rPr>
              <w:t>idReportConfig-A3</w:t>
            </w:r>
          </w:p>
        </w:tc>
        <w:tc>
          <w:tcPr>
            <w:tcW w:w="1569" w:type="dxa"/>
          </w:tcPr>
          <w:p w14:paraId="44AB2D21" w14:textId="77777777" w:rsidR="00424690" w:rsidRPr="005647EB" w:rsidRDefault="00424690" w:rsidP="002570E4">
            <w:pPr>
              <w:pStyle w:val="TAL"/>
              <w:keepNext w:val="0"/>
              <w:keepLines w:val="0"/>
              <w:rPr>
                <w:lang w:eastAsia="zh-CN"/>
              </w:rPr>
            </w:pPr>
          </w:p>
        </w:tc>
        <w:tc>
          <w:tcPr>
            <w:tcW w:w="1133" w:type="dxa"/>
          </w:tcPr>
          <w:p w14:paraId="75EF31F0" w14:textId="77777777" w:rsidR="00424690" w:rsidRPr="005647EB" w:rsidRDefault="00424690" w:rsidP="002570E4">
            <w:pPr>
              <w:pStyle w:val="TAL"/>
              <w:keepNext w:val="0"/>
              <w:keepLines w:val="0"/>
            </w:pPr>
          </w:p>
        </w:tc>
      </w:tr>
      <w:tr w:rsidR="00424690" w:rsidRPr="005647EB" w14:paraId="2BA0CD71" w14:textId="77777777" w:rsidTr="002570E4">
        <w:trPr>
          <w:jc w:val="center"/>
        </w:trPr>
        <w:tc>
          <w:tcPr>
            <w:tcW w:w="4436" w:type="dxa"/>
          </w:tcPr>
          <w:p w14:paraId="7D175E44" w14:textId="77777777" w:rsidR="00424690" w:rsidRPr="005647EB" w:rsidRDefault="00424690" w:rsidP="002570E4">
            <w:pPr>
              <w:pStyle w:val="TAL"/>
              <w:keepNext w:val="0"/>
              <w:keepLines w:val="0"/>
            </w:pPr>
            <w:r w:rsidRPr="005647EB">
              <w:rPr>
                <w:lang w:eastAsia="zh-CN"/>
              </w:rPr>
              <w:t>reportConfig</w:t>
            </w:r>
          </w:p>
        </w:tc>
        <w:tc>
          <w:tcPr>
            <w:tcW w:w="2485" w:type="dxa"/>
          </w:tcPr>
          <w:p w14:paraId="0488472D" w14:textId="77777777" w:rsidR="00424690" w:rsidRPr="005647EB" w:rsidRDefault="00424690" w:rsidP="002570E4">
            <w:pPr>
              <w:pStyle w:val="TAL"/>
              <w:keepNext w:val="0"/>
              <w:keepLines w:val="0"/>
            </w:pPr>
            <w:r w:rsidRPr="005647EB">
              <w:t>ReportConfig</w:t>
            </w:r>
            <w:r w:rsidRPr="005647EB">
              <w:rPr>
                <w:lang w:eastAsia="zh-CN"/>
              </w:rPr>
              <w:t>EUTRA-A3</w:t>
            </w:r>
          </w:p>
        </w:tc>
        <w:tc>
          <w:tcPr>
            <w:tcW w:w="1569" w:type="dxa"/>
          </w:tcPr>
          <w:p w14:paraId="7B1F2F2F" w14:textId="77777777" w:rsidR="00424690" w:rsidRPr="005647EB" w:rsidRDefault="00424690" w:rsidP="002570E4">
            <w:pPr>
              <w:pStyle w:val="TAL"/>
              <w:keepNext w:val="0"/>
              <w:keepLines w:val="0"/>
              <w:rPr>
                <w:lang w:eastAsia="zh-CN"/>
              </w:rPr>
            </w:pPr>
          </w:p>
        </w:tc>
        <w:tc>
          <w:tcPr>
            <w:tcW w:w="1133" w:type="dxa"/>
          </w:tcPr>
          <w:p w14:paraId="766213DC" w14:textId="77777777" w:rsidR="00424690" w:rsidRPr="005647EB" w:rsidRDefault="00424690" w:rsidP="002570E4">
            <w:pPr>
              <w:pStyle w:val="TAL"/>
              <w:keepNext w:val="0"/>
              <w:keepLines w:val="0"/>
            </w:pPr>
          </w:p>
        </w:tc>
      </w:tr>
      <w:tr w:rsidR="00424690" w:rsidRPr="005647EB" w14:paraId="75412F13" w14:textId="77777777" w:rsidTr="002570E4">
        <w:trPr>
          <w:jc w:val="center"/>
        </w:trPr>
        <w:tc>
          <w:tcPr>
            <w:tcW w:w="4436" w:type="dxa"/>
          </w:tcPr>
          <w:p w14:paraId="52F63EE4" w14:textId="77777777" w:rsidR="00424690" w:rsidRPr="005647EB" w:rsidRDefault="00424690" w:rsidP="002570E4">
            <w:pPr>
              <w:pStyle w:val="TAL"/>
              <w:keepNext w:val="0"/>
              <w:keepLines w:val="0"/>
              <w:rPr>
                <w:lang w:eastAsia="zh-CN"/>
              </w:rPr>
            </w:pPr>
            <w:r w:rsidRPr="005647EB">
              <w:rPr>
                <w:lang w:eastAsia="zh-CN"/>
              </w:rPr>
              <w:t>}</w:t>
            </w:r>
          </w:p>
        </w:tc>
        <w:tc>
          <w:tcPr>
            <w:tcW w:w="2485" w:type="dxa"/>
          </w:tcPr>
          <w:p w14:paraId="4BD79EAC" w14:textId="77777777" w:rsidR="00424690" w:rsidRPr="005647EB" w:rsidRDefault="00424690" w:rsidP="002570E4">
            <w:pPr>
              <w:pStyle w:val="TAL"/>
              <w:keepNext w:val="0"/>
              <w:keepLines w:val="0"/>
            </w:pPr>
          </w:p>
        </w:tc>
        <w:tc>
          <w:tcPr>
            <w:tcW w:w="1569" w:type="dxa"/>
          </w:tcPr>
          <w:p w14:paraId="29EF1144" w14:textId="77777777" w:rsidR="00424690" w:rsidRPr="005647EB" w:rsidRDefault="00424690" w:rsidP="002570E4">
            <w:pPr>
              <w:pStyle w:val="TAL"/>
              <w:keepNext w:val="0"/>
              <w:keepLines w:val="0"/>
              <w:rPr>
                <w:lang w:eastAsia="zh-CN"/>
              </w:rPr>
            </w:pPr>
          </w:p>
        </w:tc>
        <w:tc>
          <w:tcPr>
            <w:tcW w:w="1133" w:type="dxa"/>
          </w:tcPr>
          <w:p w14:paraId="53761CF1" w14:textId="77777777" w:rsidR="00424690" w:rsidRPr="005647EB" w:rsidRDefault="00424690" w:rsidP="002570E4">
            <w:pPr>
              <w:pStyle w:val="TAL"/>
              <w:keepNext w:val="0"/>
              <w:keepLines w:val="0"/>
            </w:pPr>
          </w:p>
        </w:tc>
      </w:tr>
      <w:tr w:rsidR="00424690" w:rsidRPr="005647EB" w14:paraId="57888E64" w14:textId="77777777" w:rsidTr="002570E4">
        <w:trPr>
          <w:jc w:val="center"/>
        </w:trPr>
        <w:tc>
          <w:tcPr>
            <w:tcW w:w="4436" w:type="dxa"/>
          </w:tcPr>
          <w:p w14:paraId="60B7F0D3" w14:textId="4A3D87D8" w:rsidR="00424690" w:rsidRPr="005647EB" w:rsidRDefault="002570E4" w:rsidP="002570E4">
            <w:pPr>
              <w:pStyle w:val="TAL"/>
              <w:keepNext w:val="0"/>
              <w:keepLines w:val="0"/>
            </w:pPr>
            <w:r w:rsidRPr="005647EB">
              <w:t xml:space="preserve">  </w:t>
            </w:r>
            <w:r w:rsidR="00424690" w:rsidRPr="005647EB">
              <w:t>measIdToRemoveList</w:t>
            </w:r>
          </w:p>
        </w:tc>
        <w:tc>
          <w:tcPr>
            <w:tcW w:w="2485" w:type="dxa"/>
          </w:tcPr>
          <w:p w14:paraId="0B9EB17C" w14:textId="234862EC"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620BABED" w14:textId="77777777" w:rsidR="00424690" w:rsidRPr="005647EB" w:rsidRDefault="00424690" w:rsidP="002570E4">
            <w:pPr>
              <w:pStyle w:val="TAL"/>
              <w:keepNext w:val="0"/>
              <w:keepLines w:val="0"/>
            </w:pPr>
          </w:p>
        </w:tc>
        <w:tc>
          <w:tcPr>
            <w:tcW w:w="1133" w:type="dxa"/>
          </w:tcPr>
          <w:p w14:paraId="74CF80AE" w14:textId="77777777" w:rsidR="00424690" w:rsidRPr="005647EB" w:rsidRDefault="00424690" w:rsidP="002570E4">
            <w:pPr>
              <w:pStyle w:val="TAL"/>
              <w:keepNext w:val="0"/>
              <w:keepLines w:val="0"/>
            </w:pPr>
          </w:p>
        </w:tc>
      </w:tr>
      <w:tr w:rsidR="00424690" w:rsidRPr="005647EB" w14:paraId="5C56C368" w14:textId="77777777" w:rsidTr="002570E4">
        <w:trPr>
          <w:jc w:val="center"/>
        </w:trPr>
        <w:tc>
          <w:tcPr>
            <w:tcW w:w="4436" w:type="dxa"/>
          </w:tcPr>
          <w:p w14:paraId="2CCB83D9" w14:textId="5E18D42A" w:rsidR="00424690" w:rsidRPr="005647EB" w:rsidRDefault="002570E4" w:rsidP="002570E4">
            <w:pPr>
              <w:pStyle w:val="TAL"/>
              <w:keepNext w:val="0"/>
              <w:keepLines w:val="0"/>
              <w:rPr>
                <w:lang w:eastAsia="zh-CN"/>
              </w:rPr>
            </w:pPr>
            <w:r w:rsidRPr="005647EB">
              <w:t xml:space="preserve">  </w:t>
            </w:r>
            <w:r w:rsidR="00424690" w:rsidRPr="005647EB">
              <w:t>measIdToAddModList</w:t>
            </w:r>
            <w:r w:rsidRPr="005647EB">
              <w:rPr>
                <w:lang w:eastAsia="zh-CN"/>
              </w:rPr>
              <w:t xml:space="preserve"> </w:t>
            </w:r>
            <w:r w:rsidR="00424690" w:rsidRPr="005647EB">
              <w:rPr>
                <w:lang w:eastAsia="zh-CN"/>
              </w:rPr>
              <w:t>SEQUENCE</w:t>
            </w:r>
            <w:r w:rsidRPr="005647EB">
              <w:rPr>
                <w:lang w:eastAsia="zh-CN"/>
              </w:rPr>
              <w:t xml:space="preserve"> </w:t>
            </w:r>
            <w:r w:rsidR="00424690" w:rsidRPr="005647EB">
              <w:rPr>
                <w:lang w:eastAsia="zh-CN"/>
              </w:rPr>
              <w:t>(SIZE</w:t>
            </w:r>
            <w:r w:rsidRPr="005647EB">
              <w:rPr>
                <w:lang w:eastAsia="zh-CN"/>
              </w:rPr>
              <w:t xml:space="preserve"> </w:t>
            </w:r>
            <w:r w:rsidR="00424690" w:rsidRPr="005647EB">
              <w:rPr>
                <w:lang w:eastAsia="zh-CN"/>
              </w:rPr>
              <w:t>(1..maxMeasId))</w:t>
            </w:r>
            <w:r w:rsidRPr="005647EB">
              <w:rPr>
                <w:lang w:eastAsia="zh-CN"/>
              </w:rPr>
              <w:t xml:space="preserve"> </w:t>
            </w:r>
            <w:r w:rsidR="00424690" w:rsidRPr="005647EB">
              <w:rPr>
                <w:lang w:eastAsia="zh-CN"/>
              </w:rPr>
              <w:t>of</w:t>
            </w:r>
            <w:r w:rsidRPr="005647EB">
              <w:rPr>
                <w:lang w:eastAsia="zh-CN"/>
              </w:rPr>
              <w:t xml:space="preserve"> </w:t>
            </w:r>
            <w:r w:rsidR="00424690" w:rsidRPr="005647EB">
              <w:rPr>
                <w:lang w:eastAsia="zh-CN"/>
              </w:rPr>
              <w:t>SEQUENCE</w:t>
            </w:r>
            <w:r w:rsidRPr="005647EB">
              <w:rPr>
                <w:lang w:eastAsia="zh-CN"/>
              </w:rPr>
              <w:t xml:space="preserve"> </w:t>
            </w:r>
            <w:r w:rsidR="00424690" w:rsidRPr="005647EB">
              <w:rPr>
                <w:lang w:eastAsia="zh-CN"/>
              </w:rPr>
              <w:t>{</w:t>
            </w:r>
          </w:p>
        </w:tc>
        <w:tc>
          <w:tcPr>
            <w:tcW w:w="2485" w:type="dxa"/>
          </w:tcPr>
          <w:p w14:paraId="168DD66E" w14:textId="2BAD886F" w:rsidR="00424690" w:rsidRPr="005647EB" w:rsidRDefault="00424690" w:rsidP="002570E4">
            <w:pPr>
              <w:pStyle w:val="TAL"/>
              <w:keepNext w:val="0"/>
              <w:keepLines w:val="0"/>
            </w:pPr>
            <w:r w:rsidRPr="005647EB">
              <w:t>1</w:t>
            </w:r>
            <w:r w:rsidR="002570E4" w:rsidRPr="005647EB">
              <w:t xml:space="preserve"> </w:t>
            </w:r>
            <w:r w:rsidRPr="005647EB">
              <w:t>entry</w:t>
            </w:r>
          </w:p>
        </w:tc>
        <w:tc>
          <w:tcPr>
            <w:tcW w:w="1569" w:type="dxa"/>
          </w:tcPr>
          <w:p w14:paraId="5A67EF15" w14:textId="77777777" w:rsidR="00424690" w:rsidRPr="005647EB" w:rsidRDefault="00424690" w:rsidP="002570E4">
            <w:pPr>
              <w:pStyle w:val="TAL"/>
              <w:keepNext w:val="0"/>
              <w:keepLines w:val="0"/>
            </w:pPr>
          </w:p>
        </w:tc>
        <w:tc>
          <w:tcPr>
            <w:tcW w:w="1133" w:type="dxa"/>
          </w:tcPr>
          <w:p w14:paraId="604BF083" w14:textId="77777777" w:rsidR="00424690" w:rsidRPr="005647EB" w:rsidRDefault="00424690" w:rsidP="002570E4">
            <w:pPr>
              <w:pStyle w:val="TAL"/>
              <w:keepNext w:val="0"/>
              <w:keepLines w:val="0"/>
            </w:pPr>
          </w:p>
        </w:tc>
      </w:tr>
      <w:tr w:rsidR="00424690" w:rsidRPr="005647EB" w14:paraId="721513F9" w14:textId="77777777" w:rsidTr="002570E4">
        <w:trPr>
          <w:jc w:val="center"/>
        </w:trPr>
        <w:tc>
          <w:tcPr>
            <w:tcW w:w="4436" w:type="dxa"/>
          </w:tcPr>
          <w:p w14:paraId="07934341" w14:textId="58A727D4" w:rsidR="00424690" w:rsidRPr="005647EB" w:rsidRDefault="002570E4" w:rsidP="002570E4">
            <w:pPr>
              <w:pStyle w:val="TAL"/>
              <w:keepNext w:val="0"/>
              <w:keepLines w:val="0"/>
            </w:pPr>
            <w:r w:rsidRPr="005647EB">
              <w:rPr>
                <w:lang w:eastAsia="zh-CN"/>
              </w:rPr>
              <w:t xml:space="preserve">   </w:t>
            </w:r>
            <w:r w:rsidR="00424690" w:rsidRPr="005647EB">
              <w:rPr>
                <w:lang w:eastAsia="zh-CN"/>
              </w:rPr>
              <w:t>measId</w:t>
            </w:r>
          </w:p>
        </w:tc>
        <w:tc>
          <w:tcPr>
            <w:tcW w:w="2485" w:type="dxa"/>
          </w:tcPr>
          <w:p w14:paraId="3787B941" w14:textId="77777777" w:rsidR="00424690" w:rsidRPr="005647EB" w:rsidRDefault="00424690" w:rsidP="002570E4">
            <w:pPr>
              <w:pStyle w:val="TAL"/>
              <w:keepNext w:val="0"/>
              <w:keepLines w:val="0"/>
            </w:pPr>
            <w:r w:rsidRPr="005647EB">
              <w:rPr>
                <w:lang w:eastAsia="zh-CN"/>
              </w:rPr>
              <w:t>1</w:t>
            </w:r>
          </w:p>
        </w:tc>
        <w:tc>
          <w:tcPr>
            <w:tcW w:w="1569" w:type="dxa"/>
          </w:tcPr>
          <w:p w14:paraId="6CDAC5A2" w14:textId="77777777" w:rsidR="00424690" w:rsidRPr="005647EB" w:rsidRDefault="00424690" w:rsidP="002570E4">
            <w:pPr>
              <w:pStyle w:val="TAL"/>
              <w:keepNext w:val="0"/>
              <w:keepLines w:val="0"/>
            </w:pPr>
          </w:p>
        </w:tc>
        <w:tc>
          <w:tcPr>
            <w:tcW w:w="1133" w:type="dxa"/>
          </w:tcPr>
          <w:p w14:paraId="1FDCBB95" w14:textId="77777777" w:rsidR="00424690" w:rsidRPr="005647EB" w:rsidRDefault="00424690" w:rsidP="002570E4">
            <w:pPr>
              <w:pStyle w:val="TAL"/>
              <w:keepNext w:val="0"/>
              <w:keepLines w:val="0"/>
            </w:pPr>
          </w:p>
        </w:tc>
      </w:tr>
      <w:tr w:rsidR="00424690" w:rsidRPr="005647EB" w14:paraId="3B672A3B" w14:textId="77777777" w:rsidTr="002570E4">
        <w:trPr>
          <w:jc w:val="center"/>
        </w:trPr>
        <w:tc>
          <w:tcPr>
            <w:tcW w:w="4436" w:type="dxa"/>
          </w:tcPr>
          <w:p w14:paraId="2DAC3749" w14:textId="02BBD706"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measObjectId</w:t>
            </w:r>
          </w:p>
        </w:tc>
        <w:tc>
          <w:tcPr>
            <w:tcW w:w="2485" w:type="dxa"/>
          </w:tcPr>
          <w:p w14:paraId="42D1C0DD" w14:textId="77777777" w:rsidR="00424690" w:rsidRPr="005647EB" w:rsidRDefault="00424690" w:rsidP="002570E4">
            <w:pPr>
              <w:pStyle w:val="TAL"/>
              <w:keepNext w:val="0"/>
              <w:keepLines w:val="0"/>
            </w:pPr>
            <w:r w:rsidRPr="005647EB">
              <w:t>IdMeasObject-f</w:t>
            </w:r>
            <w:r w:rsidRPr="005647EB">
              <w:rPr>
                <w:lang w:eastAsia="zh-CN"/>
              </w:rPr>
              <w:t>2</w:t>
            </w:r>
          </w:p>
        </w:tc>
        <w:tc>
          <w:tcPr>
            <w:tcW w:w="1569" w:type="dxa"/>
          </w:tcPr>
          <w:p w14:paraId="03E0B3DB" w14:textId="77777777" w:rsidR="00424690" w:rsidRPr="005647EB" w:rsidRDefault="00424690" w:rsidP="002570E4">
            <w:pPr>
              <w:pStyle w:val="TAL"/>
              <w:keepNext w:val="0"/>
              <w:keepLines w:val="0"/>
            </w:pPr>
          </w:p>
        </w:tc>
        <w:tc>
          <w:tcPr>
            <w:tcW w:w="1133" w:type="dxa"/>
          </w:tcPr>
          <w:p w14:paraId="5E609CAB" w14:textId="77777777" w:rsidR="00424690" w:rsidRPr="005647EB" w:rsidRDefault="00424690" w:rsidP="002570E4">
            <w:pPr>
              <w:pStyle w:val="TAL"/>
              <w:keepNext w:val="0"/>
              <w:keepLines w:val="0"/>
            </w:pPr>
          </w:p>
        </w:tc>
      </w:tr>
      <w:tr w:rsidR="00424690" w:rsidRPr="005647EB" w14:paraId="5A407B32" w14:textId="77777777" w:rsidTr="002570E4">
        <w:trPr>
          <w:jc w:val="center"/>
        </w:trPr>
        <w:tc>
          <w:tcPr>
            <w:tcW w:w="4436" w:type="dxa"/>
          </w:tcPr>
          <w:p w14:paraId="7FCBF8AA" w14:textId="715A1886" w:rsidR="00424690" w:rsidRPr="005647EB" w:rsidRDefault="002570E4" w:rsidP="002570E4">
            <w:pPr>
              <w:pStyle w:val="TAL"/>
              <w:keepNext w:val="0"/>
              <w:keepLines w:val="0"/>
            </w:pPr>
            <w:r w:rsidRPr="005647EB">
              <w:rPr>
                <w:lang w:eastAsia="zh-CN"/>
              </w:rPr>
              <w:t xml:space="preserve">   </w:t>
            </w:r>
            <w:r w:rsidR="00424690" w:rsidRPr="005647EB">
              <w:rPr>
                <w:lang w:eastAsia="zh-CN"/>
              </w:rPr>
              <w:t>reportConfigId</w:t>
            </w:r>
          </w:p>
        </w:tc>
        <w:tc>
          <w:tcPr>
            <w:tcW w:w="2485" w:type="dxa"/>
          </w:tcPr>
          <w:p w14:paraId="4F0F8CCA" w14:textId="77777777" w:rsidR="00424690" w:rsidRPr="005647EB" w:rsidRDefault="00424690" w:rsidP="002570E4">
            <w:pPr>
              <w:pStyle w:val="TAL"/>
              <w:keepNext w:val="0"/>
              <w:keepLines w:val="0"/>
            </w:pPr>
            <w:r w:rsidRPr="005647EB">
              <w:rPr>
                <w:lang w:eastAsia="zh-CN"/>
              </w:rPr>
              <w:t>idReportConfig-A3</w:t>
            </w:r>
          </w:p>
        </w:tc>
        <w:tc>
          <w:tcPr>
            <w:tcW w:w="1569" w:type="dxa"/>
          </w:tcPr>
          <w:p w14:paraId="2299051D" w14:textId="77777777" w:rsidR="00424690" w:rsidRPr="005647EB" w:rsidRDefault="00424690" w:rsidP="002570E4">
            <w:pPr>
              <w:pStyle w:val="TAL"/>
              <w:keepNext w:val="0"/>
              <w:keepLines w:val="0"/>
            </w:pPr>
          </w:p>
        </w:tc>
        <w:tc>
          <w:tcPr>
            <w:tcW w:w="1133" w:type="dxa"/>
          </w:tcPr>
          <w:p w14:paraId="6365FA4E" w14:textId="77777777" w:rsidR="00424690" w:rsidRPr="005647EB" w:rsidRDefault="00424690" w:rsidP="002570E4">
            <w:pPr>
              <w:pStyle w:val="TAL"/>
              <w:keepNext w:val="0"/>
              <w:keepLines w:val="0"/>
            </w:pPr>
          </w:p>
        </w:tc>
      </w:tr>
      <w:tr w:rsidR="00424690" w:rsidRPr="005647EB" w14:paraId="45DEF3D2" w14:textId="77777777" w:rsidTr="002570E4">
        <w:trPr>
          <w:jc w:val="center"/>
        </w:trPr>
        <w:tc>
          <w:tcPr>
            <w:tcW w:w="4436" w:type="dxa"/>
          </w:tcPr>
          <w:p w14:paraId="76C3067A" w14:textId="3487BABA" w:rsidR="00424690" w:rsidRPr="005647EB" w:rsidRDefault="002570E4" w:rsidP="002570E4">
            <w:pPr>
              <w:pStyle w:val="TAL"/>
              <w:keepNext w:val="0"/>
              <w:keepLines w:val="0"/>
            </w:pPr>
            <w:r w:rsidRPr="005647EB">
              <w:rPr>
                <w:lang w:eastAsia="zh-CN"/>
              </w:rPr>
              <w:t xml:space="preserve">   </w:t>
            </w:r>
            <w:r w:rsidR="00424690" w:rsidRPr="005647EB">
              <w:rPr>
                <w:lang w:eastAsia="zh-CN"/>
              </w:rPr>
              <w:t>}</w:t>
            </w:r>
          </w:p>
        </w:tc>
        <w:tc>
          <w:tcPr>
            <w:tcW w:w="2485" w:type="dxa"/>
          </w:tcPr>
          <w:p w14:paraId="32DC63F1" w14:textId="77777777" w:rsidR="00424690" w:rsidRPr="005647EB" w:rsidRDefault="00424690" w:rsidP="002570E4">
            <w:pPr>
              <w:pStyle w:val="TAL"/>
              <w:keepNext w:val="0"/>
              <w:keepLines w:val="0"/>
            </w:pPr>
          </w:p>
        </w:tc>
        <w:tc>
          <w:tcPr>
            <w:tcW w:w="1569" w:type="dxa"/>
          </w:tcPr>
          <w:p w14:paraId="4BF2E480" w14:textId="77777777" w:rsidR="00424690" w:rsidRPr="005647EB" w:rsidRDefault="00424690" w:rsidP="002570E4">
            <w:pPr>
              <w:pStyle w:val="TAL"/>
              <w:keepNext w:val="0"/>
              <w:keepLines w:val="0"/>
            </w:pPr>
          </w:p>
        </w:tc>
        <w:tc>
          <w:tcPr>
            <w:tcW w:w="1133" w:type="dxa"/>
          </w:tcPr>
          <w:p w14:paraId="4034D512" w14:textId="77777777" w:rsidR="00424690" w:rsidRPr="005647EB" w:rsidRDefault="00424690" w:rsidP="002570E4">
            <w:pPr>
              <w:pStyle w:val="TAL"/>
              <w:keepNext w:val="0"/>
              <w:keepLines w:val="0"/>
            </w:pPr>
          </w:p>
        </w:tc>
      </w:tr>
      <w:tr w:rsidR="00424690" w:rsidRPr="005647EB" w14:paraId="0E596DC3" w14:textId="77777777" w:rsidTr="002570E4">
        <w:trPr>
          <w:jc w:val="center"/>
        </w:trPr>
        <w:tc>
          <w:tcPr>
            <w:tcW w:w="4436" w:type="dxa"/>
          </w:tcPr>
          <w:p w14:paraId="153CA8CB" w14:textId="040F3221" w:rsidR="00424690" w:rsidRPr="005647EB" w:rsidRDefault="002570E4" w:rsidP="002570E4">
            <w:pPr>
              <w:pStyle w:val="TAL"/>
              <w:keepNext w:val="0"/>
              <w:keepLines w:val="0"/>
            </w:pPr>
            <w:r w:rsidRPr="005647EB">
              <w:t xml:space="preserve">  </w:t>
            </w:r>
            <w:r w:rsidR="00424690" w:rsidRPr="005647EB">
              <w:t>quantityConfig</w:t>
            </w:r>
          </w:p>
        </w:tc>
        <w:tc>
          <w:tcPr>
            <w:tcW w:w="2485" w:type="dxa"/>
          </w:tcPr>
          <w:p w14:paraId="53241DA1" w14:textId="77777777" w:rsidR="00424690" w:rsidRPr="005647EB" w:rsidRDefault="00424690" w:rsidP="002570E4">
            <w:pPr>
              <w:pStyle w:val="TAL"/>
              <w:keepNext w:val="0"/>
              <w:keepLines w:val="0"/>
            </w:pPr>
            <w:r w:rsidRPr="005647EB">
              <w:t>QuantityConfig-DEFAULT</w:t>
            </w:r>
          </w:p>
        </w:tc>
        <w:tc>
          <w:tcPr>
            <w:tcW w:w="1569" w:type="dxa"/>
          </w:tcPr>
          <w:p w14:paraId="2B9197EF" w14:textId="77777777" w:rsidR="00424690" w:rsidRPr="005647EB" w:rsidRDefault="00424690" w:rsidP="002570E4">
            <w:pPr>
              <w:pStyle w:val="TAL"/>
              <w:keepNext w:val="0"/>
              <w:keepLines w:val="0"/>
            </w:pPr>
          </w:p>
        </w:tc>
        <w:tc>
          <w:tcPr>
            <w:tcW w:w="1133" w:type="dxa"/>
          </w:tcPr>
          <w:p w14:paraId="0B7E7BA0" w14:textId="77777777" w:rsidR="00424690" w:rsidRPr="005647EB" w:rsidRDefault="00424690" w:rsidP="002570E4">
            <w:pPr>
              <w:pStyle w:val="TAL"/>
              <w:keepNext w:val="0"/>
              <w:keepLines w:val="0"/>
            </w:pPr>
          </w:p>
        </w:tc>
      </w:tr>
      <w:tr w:rsidR="00424690" w:rsidRPr="005647EB" w14:paraId="143DA127" w14:textId="77777777" w:rsidTr="002570E4">
        <w:trPr>
          <w:jc w:val="center"/>
        </w:trPr>
        <w:tc>
          <w:tcPr>
            <w:tcW w:w="4436" w:type="dxa"/>
          </w:tcPr>
          <w:p w14:paraId="17D49401" w14:textId="4DF200F1" w:rsidR="00424690" w:rsidRPr="005647EB" w:rsidRDefault="002570E4" w:rsidP="002570E4">
            <w:pPr>
              <w:pStyle w:val="TAL"/>
              <w:keepNext w:val="0"/>
              <w:keepLines w:val="0"/>
            </w:pPr>
            <w:r w:rsidRPr="005647EB">
              <w:t xml:space="preserve">  </w:t>
            </w:r>
            <w:r w:rsidR="00424690" w:rsidRPr="005647EB">
              <w:t>measGapConfig</w:t>
            </w:r>
          </w:p>
        </w:tc>
        <w:tc>
          <w:tcPr>
            <w:tcW w:w="2485" w:type="dxa"/>
          </w:tcPr>
          <w:p w14:paraId="513EACC0" w14:textId="1FC20FC9"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6C76190A" w14:textId="77777777" w:rsidR="00424690" w:rsidRPr="005647EB" w:rsidRDefault="00424690" w:rsidP="002570E4">
            <w:pPr>
              <w:pStyle w:val="TAL"/>
              <w:keepNext w:val="0"/>
              <w:keepLines w:val="0"/>
            </w:pPr>
          </w:p>
        </w:tc>
        <w:tc>
          <w:tcPr>
            <w:tcW w:w="1133" w:type="dxa"/>
          </w:tcPr>
          <w:p w14:paraId="09AB85EE" w14:textId="77777777" w:rsidR="00424690" w:rsidRPr="005647EB" w:rsidRDefault="00424690" w:rsidP="002570E4">
            <w:pPr>
              <w:pStyle w:val="TAL"/>
              <w:keepNext w:val="0"/>
              <w:keepLines w:val="0"/>
            </w:pPr>
          </w:p>
        </w:tc>
      </w:tr>
      <w:tr w:rsidR="00424690" w:rsidRPr="005647EB" w14:paraId="348F127C" w14:textId="77777777" w:rsidTr="002570E4">
        <w:trPr>
          <w:jc w:val="center"/>
        </w:trPr>
        <w:tc>
          <w:tcPr>
            <w:tcW w:w="4436" w:type="dxa"/>
          </w:tcPr>
          <w:p w14:paraId="1B5C16A8" w14:textId="6BE04335" w:rsidR="00424690" w:rsidRPr="005647EB" w:rsidRDefault="002570E4" w:rsidP="002570E4">
            <w:pPr>
              <w:pStyle w:val="TAL"/>
              <w:keepNext w:val="0"/>
              <w:keepLines w:val="0"/>
            </w:pPr>
            <w:r w:rsidRPr="005647EB">
              <w:t xml:space="preserve">  </w:t>
            </w:r>
            <w:r w:rsidR="00424690" w:rsidRPr="005647EB">
              <w:t>s-Measure</w:t>
            </w:r>
          </w:p>
        </w:tc>
        <w:tc>
          <w:tcPr>
            <w:tcW w:w="2485" w:type="dxa"/>
          </w:tcPr>
          <w:p w14:paraId="36DDFB6E" w14:textId="4CC11CA2"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7D0380FA" w14:textId="77777777" w:rsidR="00424690" w:rsidRPr="005647EB" w:rsidRDefault="00424690" w:rsidP="002570E4">
            <w:pPr>
              <w:pStyle w:val="TAL"/>
              <w:keepNext w:val="0"/>
              <w:keepLines w:val="0"/>
            </w:pPr>
          </w:p>
        </w:tc>
        <w:tc>
          <w:tcPr>
            <w:tcW w:w="1133" w:type="dxa"/>
          </w:tcPr>
          <w:p w14:paraId="0A77E4BE" w14:textId="77777777" w:rsidR="00424690" w:rsidRPr="005647EB" w:rsidRDefault="00424690" w:rsidP="002570E4">
            <w:pPr>
              <w:pStyle w:val="TAL"/>
              <w:keepNext w:val="0"/>
              <w:keepLines w:val="0"/>
            </w:pPr>
          </w:p>
        </w:tc>
      </w:tr>
      <w:tr w:rsidR="00424690" w:rsidRPr="005647EB" w14:paraId="2F456ED0" w14:textId="77777777" w:rsidTr="002570E4">
        <w:trPr>
          <w:jc w:val="center"/>
        </w:trPr>
        <w:tc>
          <w:tcPr>
            <w:tcW w:w="4436" w:type="dxa"/>
          </w:tcPr>
          <w:p w14:paraId="6FC4E122" w14:textId="06D42DD9" w:rsidR="00424690" w:rsidRPr="005647EB" w:rsidRDefault="002570E4" w:rsidP="002570E4">
            <w:pPr>
              <w:pStyle w:val="TAL"/>
              <w:keepNext w:val="0"/>
              <w:keepLines w:val="0"/>
            </w:pPr>
            <w:r w:rsidRPr="005647EB">
              <w:t xml:space="preserve">  </w:t>
            </w:r>
            <w:r w:rsidR="00424690" w:rsidRPr="005647EB">
              <w:t>preRegistrationInfoHRPD</w:t>
            </w:r>
            <w:r w:rsidRPr="005647EB">
              <w:t xml:space="preserve"> </w:t>
            </w:r>
          </w:p>
        </w:tc>
        <w:tc>
          <w:tcPr>
            <w:tcW w:w="2485" w:type="dxa"/>
          </w:tcPr>
          <w:p w14:paraId="6EFDB721" w14:textId="4747229E"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16676ED8" w14:textId="77777777" w:rsidR="00424690" w:rsidRPr="005647EB" w:rsidRDefault="00424690" w:rsidP="002570E4">
            <w:pPr>
              <w:pStyle w:val="TAL"/>
              <w:keepNext w:val="0"/>
              <w:keepLines w:val="0"/>
            </w:pPr>
          </w:p>
        </w:tc>
        <w:tc>
          <w:tcPr>
            <w:tcW w:w="1133" w:type="dxa"/>
          </w:tcPr>
          <w:p w14:paraId="1913FFB5" w14:textId="77777777" w:rsidR="00424690" w:rsidRPr="005647EB" w:rsidRDefault="00424690" w:rsidP="002570E4">
            <w:pPr>
              <w:pStyle w:val="TAL"/>
              <w:keepNext w:val="0"/>
              <w:keepLines w:val="0"/>
            </w:pPr>
          </w:p>
        </w:tc>
      </w:tr>
      <w:tr w:rsidR="00424690" w:rsidRPr="005647EB" w14:paraId="7B0EBDD5" w14:textId="77777777" w:rsidTr="002570E4">
        <w:trPr>
          <w:jc w:val="center"/>
        </w:trPr>
        <w:tc>
          <w:tcPr>
            <w:tcW w:w="4436" w:type="dxa"/>
          </w:tcPr>
          <w:p w14:paraId="15B8F3E9" w14:textId="51CF6BBD" w:rsidR="00424690" w:rsidRPr="005647EB" w:rsidRDefault="002570E4" w:rsidP="002570E4">
            <w:pPr>
              <w:pStyle w:val="TAL"/>
              <w:keepNext w:val="0"/>
              <w:keepLines w:val="0"/>
            </w:pPr>
            <w:r w:rsidRPr="005647EB">
              <w:lastRenderedPageBreak/>
              <w:t xml:space="preserve">  </w:t>
            </w:r>
            <w:r w:rsidR="00424690" w:rsidRPr="005647EB">
              <w:t>speedStatePars</w:t>
            </w:r>
            <w:r w:rsidRPr="005647EB">
              <w:t xml:space="preserve"> </w:t>
            </w:r>
          </w:p>
        </w:tc>
        <w:tc>
          <w:tcPr>
            <w:tcW w:w="2485" w:type="dxa"/>
          </w:tcPr>
          <w:p w14:paraId="7371FD05" w14:textId="48F51D78"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77049EAD" w14:textId="77777777" w:rsidR="00424690" w:rsidRPr="005647EB" w:rsidRDefault="00424690" w:rsidP="002570E4">
            <w:pPr>
              <w:pStyle w:val="TAL"/>
              <w:keepNext w:val="0"/>
              <w:keepLines w:val="0"/>
            </w:pPr>
          </w:p>
        </w:tc>
        <w:tc>
          <w:tcPr>
            <w:tcW w:w="1133" w:type="dxa"/>
          </w:tcPr>
          <w:p w14:paraId="0748486A" w14:textId="77777777" w:rsidR="00424690" w:rsidRPr="005647EB" w:rsidRDefault="00424690" w:rsidP="002570E4">
            <w:pPr>
              <w:pStyle w:val="TAL"/>
              <w:keepNext w:val="0"/>
              <w:keepLines w:val="0"/>
              <w:rPr>
                <w:rFonts w:cs="Courier New"/>
                <w:lang w:eastAsia="zh-CN"/>
              </w:rPr>
            </w:pPr>
          </w:p>
        </w:tc>
      </w:tr>
      <w:tr w:rsidR="00424690" w:rsidRPr="005647EB" w14:paraId="1848CB62" w14:textId="77777777" w:rsidTr="002570E4">
        <w:trPr>
          <w:jc w:val="center"/>
        </w:trPr>
        <w:tc>
          <w:tcPr>
            <w:tcW w:w="4436" w:type="dxa"/>
          </w:tcPr>
          <w:p w14:paraId="7F957E79" w14:textId="77777777" w:rsidR="00424690" w:rsidRPr="005647EB" w:rsidRDefault="00424690" w:rsidP="002570E4">
            <w:pPr>
              <w:pStyle w:val="TAL"/>
              <w:keepNext w:val="0"/>
              <w:keepLines w:val="0"/>
            </w:pPr>
            <w:r w:rsidRPr="005647EB">
              <w:t>}</w:t>
            </w:r>
          </w:p>
        </w:tc>
        <w:tc>
          <w:tcPr>
            <w:tcW w:w="2485" w:type="dxa"/>
          </w:tcPr>
          <w:p w14:paraId="2521EFF4" w14:textId="77777777" w:rsidR="00424690" w:rsidRPr="005647EB" w:rsidRDefault="00424690" w:rsidP="002570E4">
            <w:pPr>
              <w:pStyle w:val="TAL"/>
              <w:keepNext w:val="0"/>
              <w:keepLines w:val="0"/>
            </w:pPr>
          </w:p>
        </w:tc>
        <w:tc>
          <w:tcPr>
            <w:tcW w:w="1569" w:type="dxa"/>
          </w:tcPr>
          <w:p w14:paraId="21FF3132" w14:textId="77777777" w:rsidR="00424690" w:rsidRPr="005647EB" w:rsidRDefault="00424690" w:rsidP="002570E4">
            <w:pPr>
              <w:pStyle w:val="TAL"/>
              <w:keepNext w:val="0"/>
              <w:keepLines w:val="0"/>
            </w:pPr>
          </w:p>
        </w:tc>
        <w:tc>
          <w:tcPr>
            <w:tcW w:w="1133" w:type="dxa"/>
          </w:tcPr>
          <w:p w14:paraId="560EFE90" w14:textId="77777777" w:rsidR="00424690" w:rsidRPr="005647EB" w:rsidRDefault="00424690" w:rsidP="002570E4">
            <w:pPr>
              <w:pStyle w:val="TAL"/>
              <w:keepNext w:val="0"/>
              <w:keepLines w:val="0"/>
            </w:pPr>
          </w:p>
        </w:tc>
      </w:tr>
    </w:tbl>
    <w:p w14:paraId="3BAF25C0" w14:textId="77777777" w:rsidR="00424690" w:rsidRPr="005647EB" w:rsidRDefault="00424690" w:rsidP="002570E4"/>
    <w:p w14:paraId="4948049A" w14:textId="77777777" w:rsidR="0066067D" w:rsidRPr="005647EB" w:rsidRDefault="0066067D" w:rsidP="002570E4">
      <w:pPr>
        <w:pStyle w:val="TH"/>
        <w:keepNext w:val="0"/>
        <w:keepLines w:val="0"/>
      </w:pPr>
      <w:r w:rsidRPr="005647EB">
        <w:t>Table 8.3.</w:t>
      </w:r>
      <w:r w:rsidRPr="005647EB">
        <w:rPr>
          <w:lang w:eastAsia="ja-JP"/>
        </w:rPr>
        <w:t>6</w:t>
      </w:r>
      <w:r w:rsidRPr="005647EB">
        <w:t>.4.3-</w:t>
      </w:r>
      <w:r w:rsidRPr="005647EB">
        <w:rPr>
          <w:lang w:eastAsia="ja-JP"/>
        </w:rPr>
        <w:t>6</w:t>
      </w:r>
      <w:r w:rsidRPr="005647EB">
        <w:t xml:space="preserve">: </w:t>
      </w:r>
      <w:r w:rsidRPr="005647EB">
        <w:rPr>
          <w:i/>
        </w:rPr>
        <w:t>MeasObjectEUTRA-GENERIC</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66067D" w:rsidRPr="005647EB" w14:paraId="7B4FDFEC" w14:textId="77777777" w:rsidTr="002570E4">
        <w:trPr>
          <w:jc w:val="center"/>
        </w:trPr>
        <w:tc>
          <w:tcPr>
            <w:tcW w:w="9635" w:type="dxa"/>
            <w:gridSpan w:val="4"/>
            <w:shd w:val="clear" w:color="auto" w:fill="auto"/>
          </w:tcPr>
          <w:p w14:paraId="6AE55738" w14:textId="7A6C1A0A" w:rsidR="0066067D" w:rsidRPr="005647EB" w:rsidRDefault="0066067D"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w:t>
            </w:r>
          </w:p>
        </w:tc>
      </w:tr>
      <w:tr w:rsidR="0066067D" w:rsidRPr="005647EB" w14:paraId="349936BE" w14:textId="77777777" w:rsidTr="002570E4">
        <w:trPr>
          <w:jc w:val="center"/>
        </w:trPr>
        <w:tc>
          <w:tcPr>
            <w:tcW w:w="4535" w:type="dxa"/>
            <w:shd w:val="clear" w:color="auto" w:fill="auto"/>
          </w:tcPr>
          <w:p w14:paraId="424E662F" w14:textId="6A4093CC" w:rsidR="0066067D" w:rsidRPr="005647EB" w:rsidRDefault="0066067D"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shd w:val="clear" w:color="auto" w:fill="auto"/>
          </w:tcPr>
          <w:p w14:paraId="54B2DFE1" w14:textId="77777777" w:rsidR="0066067D" w:rsidRPr="005647EB" w:rsidRDefault="0066067D" w:rsidP="002570E4">
            <w:pPr>
              <w:pStyle w:val="TAH"/>
              <w:keepNext w:val="0"/>
              <w:keepLines w:val="0"/>
              <w:rPr>
                <w:lang w:eastAsia="ko-KR"/>
              </w:rPr>
            </w:pPr>
            <w:r w:rsidRPr="005647EB">
              <w:rPr>
                <w:lang w:eastAsia="ko-KR"/>
              </w:rPr>
              <w:t>Value/remark</w:t>
            </w:r>
          </w:p>
        </w:tc>
        <w:tc>
          <w:tcPr>
            <w:tcW w:w="1700" w:type="dxa"/>
            <w:shd w:val="clear" w:color="auto" w:fill="auto"/>
          </w:tcPr>
          <w:p w14:paraId="6D43AD87" w14:textId="77777777" w:rsidR="0066067D" w:rsidRPr="005647EB" w:rsidRDefault="0066067D" w:rsidP="002570E4">
            <w:pPr>
              <w:pStyle w:val="TAH"/>
              <w:keepNext w:val="0"/>
              <w:keepLines w:val="0"/>
              <w:rPr>
                <w:lang w:eastAsia="ko-KR"/>
              </w:rPr>
            </w:pPr>
            <w:r w:rsidRPr="005647EB">
              <w:rPr>
                <w:lang w:eastAsia="ko-KR"/>
              </w:rPr>
              <w:t>Comment</w:t>
            </w:r>
          </w:p>
        </w:tc>
        <w:tc>
          <w:tcPr>
            <w:tcW w:w="1133" w:type="dxa"/>
            <w:shd w:val="clear" w:color="auto" w:fill="auto"/>
          </w:tcPr>
          <w:p w14:paraId="5864F85F" w14:textId="77777777" w:rsidR="0066067D" w:rsidRPr="005647EB" w:rsidRDefault="0066067D" w:rsidP="002570E4">
            <w:pPr>
              <w:pStyle w:val="TAH"/>
              <w:keepNext w:val="0"/>
              <w:keepLines w:val="0"/>
              <w:rPr>
                <w:lang w:eastAsia="ko-KR"/>
              </w:rPr>
            </w:pPr>
            <w:r w:rsidRPr="005647EB">
              <w:rPr>
                <w:lang w:eastAsia="ko-KR"/>
              </w:rPr>
              <w:t>Condition</w:t>
            </w:r>
          </w:p>
        </w:tc>
      </w:tr>
      <w:tr w:rsidR="0066067D" w:rsidRPr="005647EB" w14:paraId="0365A5BE" w14:textId="77777777" w:rsidTr="002570E4">
        <w:trPr>
          <w:jc w:val="center"/>
        </w:trPr>
        <w:tc>
          <w:tcPr>
            <w:tcW w:w="4535" w:type="dxa"/>
            <w:shd w:val="clear" w:color="auto" w:fill="auto"/>
          </w:tcPr>
          <w:p w14:paraId="74D5F5E1" w14:textId="4ADDF2A1" w:rsidR="0066067D" w:rsidRPr="005647EB" w:rsidRDefault="0066067D" w:rsidP="002570E4">
            <w:pPr>
              <w:pStyle w:val="TAL"/>
              <w:keepNext w:val="0"/>
              <w:keepLines w:val="0"/>
              <w:rPr>
                <w:lang w:eastAsia="ko-KR"/>
              </w:rPr>
            </w:pPr>
            <w:r w:rsidRPr="005647EB">
              <w:rPr>
                <w:lang w:eastAsia="ko-KR"/>
              </w:rPr>
              <w:t>MeasObjectEUTRA-GENERIC(</w:t>
            </w:r>
            <w:r w:rsidRPr="005647EB">
              <w:rPr>
                <w:lang w:eastAsia="ja-JP"/>
              </w:rPr>
              <w:t>f1</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4F46B74B" w14:textId="77777777" w:rsidR="0066067D" w:rsidRPr="005647EB" w:rsidRDefault="0066067D" w:rsidP="002570E4">
            <w:pPr>
              <w:pStyle w:val="TAL"/>
              <w:keepNext w:val="0"/>
              <w:keepLines w:val="0"/>
              <w:rPr>
                <w:lang w:eastAsia="ko-KR"/>
              </w:rPr>
            </w:pPr>
          </w:p>
        </w:tc>
        <w:tc>
          <w:tcPr>
            <w:tcW w:w="1700" w:type="dxa"/>
            <w:shd w:val="clear" w:color="auto" w:fill="auto"/>
          </w:tcPr>
          <w:p w14:paraId="66F28A24" w14:textId="1ACF3C6A" w:rsidR="0066067D" w:rsidRPr="005647EB" w:rsidRDefault="0066067D" w:rsidP="002570E4">
            <w:pPr>
              <w:pStyle w:val="TAL"/>
              <w:keepNext w:val="0"/>
              <w:keepLines w:val="0"/>
              <w:rPr>
                <w:lang w:eastAsia="ko-KR"/>
              </w:rPr>
            </w:pPr>
            <w:r w:rsidRPr="005647EB">
              <w:rPr>
                <w:lang w:eastAsia="zh-CN"/>
              </w:rPr>
              <w:t>f1</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serving</w:t>
            </w:r>
            <w:r w:rsidR="002570E4" w:rsidRPr="005647EB">
              <w:rPr>
                <w:lang w:eastAsia="zh-CN"/>
              </w:rPr>
              <w:t xml:space="preserve"> </w:t>
            </w:r>
            <w:r w:rsidRPr="005647EB">
              <w:rPr>
                <w:lang w:eastAsia="zh-CN"/>
              </w:rPr>
              <w:t>cell</w:t>
            </w:r>
          </w:p>
        </w:tc>
        <w:tc>
          <w:tcPr>
            <w:tcW w:w="1133" w:type="dxa"/>
            <w:shd w:val="clear" w:color="auto" w:fill="auto"/>
          </w:tcPr>
          <w:p w14:paraId="01AA7560" w14:textId="77777777" w:rsidR="0066067D" w:rsidRPr="005647EB" w:rsidRDefault="0066067D" w:rsidP="002570E4">
            <w:pPr>
              <w:pStyle w:val="TAL"/>
              <w:keepNext w:val="0"/>
              <w:keepLines w:val="0"/>
              <w:rPr>
                <w:lang w:eastAsia="ko-KR"/>
              </w:rPr>
            </w:pPr>
          </w:p>
        </w:tc>
      </w:tr>
      <w:tr w:rsidR="0066067D" w:rsidRPr="005647EB" w14:paraId="7ABA69A8" w14:textId="77777777" w:rsidTr="002570E4">
        <w:trPr>
          <w:jc w:val="center"/>
        </w:trPr>
        <w:tc>
          <w:tcPr>
            <w:tcW w:w="4535" w:type="dxa"/>
            <w:shd w:val="clear" w:color="auto" w:fill="auto"/>
          </w:tcPr>
          <w:p w14:paraId="6D941089" w14:textId="6CFEA52B" w:rsidR="0066067D" w:rsidRPr="005647EB" w:rsidRDefault="002570E4" w:rsidP="002570E4">
            <w:pPr>
              <w:pStyle w:val="TAL"/>
              <w:keepNext w:val="0"/>
              <w:keepLines w:val="0"/>
              <w:rPr>
                <w:lang w:eastAsia="ko-KR"/>
              </w:rPr>
            </w:pPr>
            <w:r w:rsidRPr="005647EB">
              <w:t xml:space="preserve">  </w:t>
            </w:r>
            <w:r w:rsidR="0066067D" w:rsidRPr="005647EB">
              <w:t>neighCellConfig</w:t>
            </w:r>
          </w:p>
        </w:tc>
        <w:tc>
          <w:tcPr>
            <w:tcW w:w="2267" w:type="dxa"/>
            <w:shd w:val="clear" w:color="auto" w:fill="auto"/>
          </w:tcPr>
          <w:p w14:paraId="644B5689" w14:textId="361753B3" w:rsidR="0066067D" w:rsidRPr="005647EB" w:rsidRDefault="0066067D" w:rsidP="002570E4">
            <w:pPr>
              <w:pStyle w:val="TAL"/>
              <w:keepNext w:val="0"/>
              <w:keepLines w:val="0"/>
              <w:rPr>
                <w:lang w:eastAsia="ko-KR"/>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1700" w:type="dxa"/>
            <w:shd w:val="clear" w:color="auto" w:fill="auto"/>
          </w:tcPr>
          <w:p w14:paraId="3943C3BA" w14:textId="77777777" w:rsidR="0066067D" w:rsidRPr="005647EB" w:rsidRDefault="0066067D" w:rsidP="002570E4">
            <w:pPr>
              <w:pStyle w:val="TAL"/>
              <w:keepNext w:val="0"/>
              <w:keepLines w:val="0"/>
              <w:rPr>
                <w:lang w:eastAsia="ko-KR"/>
              </w:rPr>
            </w:pPr>
          </w:p>
        </w:tc>
        <w:tc>
          <w:tcPr>
            <w:tcW w:w="1133" w:type="dxa"/>
            <w:shd w:val="clear" w:color="auto" w:fill="auto"/>
          </w:tcPr>
          <w:p w14:paraId="77B87701" w14:textId="77777777" w:rsidR="0066067D" w:rsidRPr="005647EB" w:rsidRDefault="0066067D" w:rsidP="002570E4">
            <w:pPr>
              <w:pStyle w:val="TAL"/>
              <w:keepNext w:val="0"/>
              <w:keepLines w:val="0"/>
              <w:rPr>
                <w:lang w:eastAsia="ko-KR"/>
              </w:rPr>
            </w:pPr>
          </w:p>
        </w:tc>
      </w:tr>
      <w:tr w:rsidR="0066067D" w:rsidRPr="005647EB" w14:paraId="1233E574" w14:textId="77777777" w:rsidTr="002570E4">
        <w:trPr>
          <w:jc w:val="center"/>
        </w:trPr>
        <w:tc>
          <w:tcPr>
            <w:tcW w:w="4535" w:type="dxa"/>
            <w:shd w:val="clear" w:color="auto" w:fill="auto"/>
          </w:tcPr>
          <w:p w14:paraId="5C743B74" w14:textId="77777777" w:rsidR="0066067D" w:rsidRPr="005647EB" w:rsidRDefault="0066067D" w:rsidP="002570E4">
            <w:pPr>
              <w:pStyle w:val="TAL"/>
              <w:keepNext w:val="0"/>
              <w:keepLines w:val="0"/>
              <w:rPr>
                <w:lang w:eastAsia="ja-JP"/>
              </w:rPr>
            </w:pPr>
            <w:r w:rsidRPr="005647EB">
              <w:rPr>
                <w:lang w:eastAsia="ja-JP"/>
              </w:rPr>
              <w:t>}</w:t>
            </w:r>
          </w:p>
        </w:tc>
        <w:tc>
          <w:tcPr>
            <w:tcW w:w="2267" w:type="dxa"/>
            <w:shd w:val="clear" w:color="auto" w:fill="auto"/>
          </w:tcPr>
          <w:p w14:paraId="7219C0DB" w14:textId="77777777" w:rsidR="0066067D" w:rsidRPr="005647EB" w:rsidRDefault="0066067D" w:rsidP="002570E4">
            <w:pPr>
              <w:pStyle w:val="TAL"/>
              <w:keepNext w:val="0"/>
              <w:keepLines w:val="0"/>
            </w:pPr>
          </w:p>
        </w:tc>
        <w:tc>
          <w:tcPr>
            <w:tcW w:w="1700" w:type="dxa"/>
            <w:shd w:val="clear" w:color="auto" w:fill="auto"/>
          </w:tcPr>
          <w:p w14:paraId="61088B17" w14:textId="77777777" w:rsidR="0066067D" w:rsidRPr="005647EB" w:rsidRDefault="0066067D" w:rsidP="002570E4">
            <w:pPr>
              <w:pStyle w:val="TAL"/>
              <w:keepNext w:val="0"/>
              <w:keepLines w:val="0"/>
              <w:rPr>
                <w:lang w:eastAsia="ko-KR"/>
              </w:rPr>
            </w:pPr>
          </w:p>
        </w:tc>
        <w:tc>
          <w:tcPr>
            <w:tcW w:w="1133" w:type="dxa"/>
            <w:shd w:val="clear" w:color="auto" w:fill="auto"/>
          </w:tcPr>
          <w:p w14:paraId="1FCCE32D" w14:textId="77777777" w:rsidR="0066067D" w:rsidRPr="005647EB" w:rsidRDefault="0066067D" w:rsidP="002570E4">
            <w:pPr>
              <w:pStyle w:val="TAL"/>
              <w:keepNext w:val="0"/>
              <w:keepLines w:val="0"/>
            </w:pPr>
          </w:p>
        </w:tc>
      </w:tr>
      <w:tr w:rsidR="0066067D" w:rsidRPr="005647EB" w14:paraId="6ED5B1B4" w14:textId="77777777" w:rsidTr="002570E4">
        <w:trPr>
          <w:jc w:val="center"/>
        </w:trPr>
        <w:tc>
          <w:tcPr>
            <w:tcW w:w="4535" w:type="dxa"/>
            <w:shd w:val="clear" w:color="auto" w:fill="auto"/>
          </w:tcPr>
          <w:p w14:paraId="6BF65E24" w14:textId="31009ADD" w:rsidR="0066067D" w:rsidRPr="005647EB" w:rsidRDefault="0066067D" w:rsidP="002570E4">
            <w:pPr>
              <w:pStyle w:val="TAL"/>
              <w:keepNext w:val="0"/>
              <w:keepLines w:val="0"/>
            </w:pPr>
            <w:r w:rsidRPr="005647EB">
              <w:rPr>
                <w:lang w:eastAsia="ko-KR"/>
              </w:rPr>
              <w:t>MeasObjectEUTRA-GENERIC(</w:t>
            </w:r>
            <w:r w:rsidRPr="005647EB">
              <w:rPr>
                <w:lang w:eastAsia="ja-JP"/>
              </w:rPr>
              <w:t>f2</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65868476" w14:textId="77777777" w:rsidR="0066067D" w:rsidRPr="005647EB" w:rsidRDefault="0066067D" w:rsidP="002570E4">
            <w:pPr>
              <w:pStyle w:val="TAL"/>
              <w:keepNext w:val="0"/>
              <w:keepLines w:val="0"/>
            </w:pPr>
          </w:p>
        </w:tc>
        <w:tc>
          <w:tcPr>
            <w:tcW w:w="1700" w:type="dxa"/>
            <w:shd w:val="clear" w:color="auto" w:fill="auto"/>
          </w:tcPr>
          <w:p w14:paraId="74948698" w14:textId="5C0FEDD9" w:rsidR="0066067D" w:rsidRPr="005647EB" w:rsidRDefault="0066067D" w:rsidP="002570E4">
            <w:pPr>
              <w:pStyle w:val="TAL"/>
              <w:keepNext w:val="0"/>
              <w:keepLines w:val="0"/>
              <w:rPr>
                <w:lang w:eastAsia="ko-KR"/>
              </w:rPr>
            </w:pPr>
            <w:r w:rsidRPr="005647EB">
              <w:rPr>
                <w:lang w:eastAsia="zh-CN"/>
              </w:rPr>
              <w:t>f2</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neighbouring</w:t>
            </w:r>
            <w:r w:rsidR="002570E4" w:rsidRPr="005647EB">
              <w:rPr>
                <w:lang w:eastAsia="zh-CN"/>
              </w:rPr>
              <w:t xml:space="preserve"> </w:t>
            </w:r>
            <w:r w:rsidRPr="005647EB">
              <w:rPr>
                <w:lang w:eastAsia="zh-CN"/>
              </w:rPr>
              <w:t>cell</w:t>
            </w:r>
          </w:p>
        </w:tc>
        <w:tc>
          <w:tcPr>
            <w:tcW w:w="1133" w:type="dxa"/>
            <w:shd w:val="clear" w:color="auto" w:fill="auto"/>
          </w:tcPr>
          <w:p w14:paraId="00FC6C5C" w14:textId="77777777" w:rsidR="0066067D" w:rsidRPr="005647EB" w:rsidRDefault="0066067D" w:rsidP="002570E4">
            <w:pPr>
              <w:pStyle w:val="TAL"/>
              <w:keepNext w:val="0"/>
              <w:keepLines w:val="0"/>
            </w:pPr>
          </w:p>
        </w:tc>
      </w:tr>
      <w:tr w:rsidR="0066067D" w:rsidRPr="005647EB" w14:paraId="54E43237" w14:textId="77777777" w:rsidTr="002570E4">
        <w:trPr>
          <w:jc w:val="center"/>
        </w:trPr>
        <w:tc>
          <w:tcPr>
            <w:tcW w:w="4535" w:type="dxa"/>
            <w:shd w:val="clear" w:color="auto" w:fill="auto"/>
          </w:tcPr>
          <w:p w14:paraId="170F2DA5" w14:textId="1A6661C7" w:rsidR="0066067D" w:rsidRPr="005647EB" w:rsidRDefault="002570E4" w:rsidP="002570E4">
            <w:pPr>
              <w:pStyle w:val="TAL"/>
              <w:keepNext w:val="0"/>
              <w:keepLines w:val="0"/>
              <w:rPr>
                <w:lang w:eastAsia="ko-KR"/>
              </w:rPr>
            </w:pPr>
            <w:r w:rsidRPr="005647EB">
              <w:t xml:space="preserve">  </w:t>
            </w:r>
            <w:r w:rsidR="0066067D" w:rsidRPr="005647EB">
              <w:t>neighCellConfig</w:t>
            </w:r>
          </w:p>
        </w:tc>
        <w:tc>
          <w:tcPr>
            <w:tcW w:w="2267" w:type="dxa"/>
            <w:shd w:val="clear" w:color="auto" w:fill="auto"/>
          </w:tcPr>
          <w:p w14:paraId="3C56DD7F" w14:textId="77133BB5" w:rsidR="0066067D" w:rsidRPr="005647EB" w:rsidRDefault="00051756" w:rsidP="002570E4">
            <w:pPr>
              <w:pStyle w:val="TAL"/>
              <w:keepNext w:val="0"/>
              <w:keepLines w:val="0"/>
              <w:rPr>
                <w:lang w:eastAsia="ko-KR"/>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1700" w:type="dxa"/>
            <w:shd w:val="clear" w:color="auto" w:fill="auto"/>
          </w:tcPr>
          <w:p w14:paraId="6B7C20B5" w14:textId="77777777" w:rsidR="0066067D" w:rsidRPr="005647EB" w:rsidRDefault="0066067D" w:rsidP="002570E4">
            <w:pPr>
              <w:pStyle w:val="TAL"/>
              <w:keepNext w:val="0"/>
              <w:keepLines w:val="0"/>
              <w:rPr>
                <w:lang w:eastAsia="ko-KR"/>
              </w:rPr>
            </w:pPr>
          </w:p>
        </w:tc>
        <w:tc>
          <w:tcPr>
            <w:tcW w:w="1133" w:type="dxa"/>
            <w:shd w:val="clear" w:color="auto" w:fill="auto"/>
          </w:tcPr>
          <w:p w14:paraId="13FFBC36" w14:textId="77777777" w:rsidR="0066067D" w:rsidRPr="005647EB" w:rsidRDefault="0066067D" w:rsidP="002570E4">
            <w:pPr>
              <w:pStyle w:val="TAL"/>
              <w:keepNext w:val="0"/>
              <w:keepLines w:val="0"/>
              <w:rPr>
                <w:lang w:eastAsia="ko-KR"/>
              </w:rPr>
            </w:pPr>
          </w:p>
        </w:tc>
      </w:tr>
      <w:tr w:rsidR="0066067D" w:rsidRPr="005647EB" w14:paraId="2065925B" w14:textId="77777777" w:rsidTr="002570E4">
        <w:trPr>
          <w:jc w:val="center"/>
        </w:trPr>
        <w:tc>
          <w:tcPr>
            <w:tcW w:w="4535" w:type="dxa"/>
            <w:shd w:val="clear" w:color="auto" w:fill="auto"/>
          </w:tcPr>
          <w:p w14:paraId="51675693" w14:textId="77777777" w:rsidR="0066067D" w:rsidRPr="005647EB" w:rsidRDefault="0066067D" w:rsidP="002570E4">
            <w:pPr>
              <w:pStyle w:val="TAL"/>
              <w:keepNext w:val="0"/>
              <w:keepLines w:val="0"/>
              <w:rPr>
                <w:lang w:eastAsia="ko-KR"/>
              </w:rPr>
            </w:pPr>
            <w:r w:rsidRPr="005647EB">
              <w:rPr>
                <w:lang w:eastAsia="ko-KR"/>
              </w:rPr>
              <w:t>}</w:t>
            </w:r>
          </w:p>
        </w:tc>
        <w:tc>
          <w:tcPr>
            <w:tcW w:w="2267" w:type="dxa"/>
            <w:shd w:val="clear" w:color="auto" w:fill="auto"/>
          </w:tcPr>
          <w:p w14:paraId="04712324" w14:textId="77777777" w:rsidR="0066067D" w:rsidRPr="005647EB" w:rsidRDefault="0066067D" w:rsidP="002570E4">
            <w:pPr>
              <w:pStyle w:val="TAL"/>
              <w:keepNext w:val="0"/>
              <w:keepLines w:val="0"/>
              <w:rPr>
                <w:lang w:eastAsia="ko-KR"/>
              </w:rPr>
            </w:pPr>
          </w:p>
        </w:tc>
        <w:tc>
          <w:tcPr>
            <w:tcW w:w="1700" w:type="dxa"/>
            <w:shd w:val="clear" w:color="auto" w:fill="auto"/>
          </w:tcPr>
          <w:p w14:paraId="035DD879" w14:textId="77777777" w:rsidR="0066067D" w:rsidRPr="005647EB" w:rsidRDefault="0066067D" w:rsidP="002570E4">
            <w:pPr>
              <w:pStyle w:val="TAL"/>
              <w:keepNext w:val="0"/>
              <w:keepLines w:val="0"/>
              <w:rPr>
                <w:lang w:eastAsia="ko-KR"/>
              </w:rPr>
            </w:pPr>
          </w:p>
        </w:tc>
        <w:tc>
          <w:tcPr>
            <w:tcW w:w="1133" w:type="dxa"/>
            <w:shd w:val="clear" w:color="auto" w:fill="auto"/>
          </w:tcPr>
          <w:p w14:paraId="42465CDE" w14:textId="77777777" w:rsidR="0066067D" w:rsidRPr="005647EB" w:rsidRDefault="0066067D" w:rsidP="002570E4">
            <w:pPr>
              <w:pStyle w:val="TAL"/>
              <w:keepNext w:val="0"/>
              <w:keepLines w:val="0"/>
              <w:rPr>
                <w:lang w:eastAsia="ko-KR"/>
              </w:rPr>
            </w:pPr>
          </w:p>
        </w:tc>
      </w:tr>
    </w:tbl>
    <w:p w14:paraId="73AC8180" w14:textId="77777777" w:rsidR="0066067D" w:rsidRPr="005647EB" w:rsidRDefault="0066067D" w:rsidP="002570E4">
      <w:pPr>
        <w:rPr>
          <w:lang w:eastAsia="ja-JP"/>
        </w:rPr>
      </w:pPr>
    </w:p>
    <w:p w14:paraId="3BF1008A" w14:textId="77777777" w:rsidR="0066067D" w:rsidRPr="005647EB" w:rsidRDefault="0066067D" w:rsidP="002570E4">
      <w:pPr>
        <w:pStyle w:val="TH"/>
        <w:keepNext w:val="0"/>
        <w:keepLines w:val="0"/>
        <w:rPr>
          <w:lang w:eastAsia="ja-JP"/>
        </w:rPr>
      </w:pPr>
      <w:r w:rsidRPr="005647EB">
        <w:t>Table 8.3.</w:t>
      </w:r>
      <w:r w:rsidRPr="005647EB">
        <w:rPr>
          <w:lang w:eastAsia="ja-JP"/>
        </w:rPr>
        <w:t>6</w:t>
      </w:r>
      <w:r w:rsidRPr="005647EB">
        <w:t>.4.3-</w:t>
      </w:r>
      <w:r w:rsidRPr="005647EB">
        <w:rPr>
          <w:lang w:eastAsia="ja-JP"/>
        </w:rPr>
        <w:t>7</w:t>
      </w:r>
      <w:r w:rsidRPr="005647EB">
        <w:t xml:space="preserve">: </w:t>
      </w:r>
      <w:r w:rsidRPr="005647EB">
        <w:rPr>
          <w:i/>
        </w:rPr>
        <w:t>SystemInformationBlockType2</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66067D" w:rsidRPr="005647EB" w14:paraId="6C10BF3B" w14:textId="77777777" w:rsidTr="002570E4">
        <w:trPr>
          <w:gridBefore w:val="1"/>
          <w:wBefore w:w="9" w:type="dxa"/>
          <w:jc w:val="center"/>
        </w:trPr>
        <w:tc>
          <w:tcPr>
            <w:tcW w:w="9639" w:type="dxa"/>
            <w:gridSpan w:val="5"/>
          </w:tcPr>
          <w:p w14:paraId="27AE7D7C" w14:textId="6B408658" w:rsidR="0066067D" w:rsidRPr="005647EB" w:rsidRDefault="0066067D"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7.2.1.3-1</w:t>
            </w:r>
            <w:r w:rsidR="002570E4" w:rsidRPr="005647EB">
              <w:t xml:space="preserve"> </w:t>
            </w:r>
            <w:r w:rsidRPr="005647EB">
              <w:t>SystemInformationBlockType2</w:t>
            </w:r>
            <w:r w:rsidR="002570E4" w:rsidRPr="005647EB">
              <w:t xml:space="preserve"> </w:t>
            </w:r>
            <w:r w:rsidRPr="005647EB">
              <w:t>exceptions</w:t>
            </w:r>
          </w:p>
        </w:tc>
      </w:tr>
      <w:tr w:rsidR="0066067D" w:rsidRPr="005647EB" w14:paraId="1EA8DA38" w14:textId="77777777" w:rsidTr="002570E4">
        <w:trPr>
          <w:gridAfter w:val="1"/>
          <w:wAfter w:w="9" w:type="dxa"/>
          <w:jc w:val="center"/>
        </w:trPr>
        <w:tc>
          <w:tcPr>
            <w:tcW w:w="3969" w:type="dxa"/>
            <w:gridSpan w:val="2"/>
          </w:tcPr>
          <w:p w14:paraId="59853BAF" w14:textId="5E7AC635" w:rsidR="0066067D" w:rsidRPr="005647EB" w:rsidRDefault="0066067D" w:rsidP="002570E4">
            <w:pPr>
              <w:pStyle w:val="TAH"/>
              <w:keepNext w:val="0"/>
              <w:keepLines w:val="0"/>
            </w:pPr>
            <w:r w:rsidRPr="005647EB">
              <w:t>Information</w:t>
            </w:r>
            <w:r w:rsidR="002570E4" w:rsidRPr="005647EB">
              <w:t xml:space="preserve"> </w:t>
            </w:r>
            <w:r w:rsidRPr="005647EB">
              <w:t>Element</w:t>
            </w:r>
          </w:p>
        </w:tc>
        <w:tc>
          <w:tcPr>
            <w:tcW w:w="1701" w:type="dxa"/>
          </w:tcPr>
          <w:p w14:paraId="674F8F26" w14:textId="77777777" w:rsidR="0066067D" w:rsidRPr="005647EB" w:rsidRDefault="0066067D" w:rsidP="002570E4">
            <w:pPr>
              <w:pStyle w:val="TAH"/>
              <w:keepNext w:val="0"/>
              <w:keepLines w:val="0"/>
            </w:pPr>
            <w:r w:rsidRPr="005647EB">
              <w:t>Value/remark</w:t>
            </w:r>
          </w:p>
        </w:tc>
        <w:tc>
          <w:tcPr>
            <w:tcW w:w="2694" w:type="dxa"/>
          </w:tcPr>
          <w:p w14:paraId="72339831" w14:textId="77777777" w:rsidR="0066067D" w:rsidRPr="005647EB" w:rsidRDefault="0066067D" w:rsidP="002570E4">
            <w:pPr>
              <w:pStyle w:val="TAH"/>
              <w:keepNext w:val="0"/>
              <w:keepLines w:val="0"/>
            </w:pPr>
            <w:r w:rsidRPr="005647EB">
              <w:t>Comment</w:t>
            </w:r>
          </w:p>
        </w:tc>
        <w:tc>
          <w:tcPr>
            <w:tcW w:w="1275" w:type="dxa"/>
          </w:tcPr>
          <w:p w14:paraId="40628583" w14:textId="77777777" w:rsidR="0066067D" w:rsidRPr="005647EB" w:rsidRDefault="0066067D" w:rsidP="002570E4">
            <w:pPr>
              <w:pStyle w:val="TAH"/>
              <w:keepNext w:val="0"/>
              <w:keepLines w:val="0"/>
            </w:pPr>
            <w:r w:rsidRPr="005647EB">
              <w:t>Condition</w:t>
            </w:r>
          </w:p>
        </w:tc>
      </w:tr>
      <w:tr w:rsidR="0066067D" w:rsidRPr="005647EB" w14:paraId="200615A1" w14:textId="77777777" w:rsidTr="002570E4">
        <w:trPr>
          <w:gridAfter w:val="1"/>
          <w:wAfter w:w="9" w:type="dxa"/>
          <w:jc w:val="center"/>
        </w:trPr>
        <w:tc>
          <w:tcPr>
            <w:tcW w:w="3969" w:type="dxa"/>
            <w:gridSpan w:val="2"/>
          </w:tcPr>
          <w:p w14:paraId="4EC851D6" w14:textId="0A997E1E" w:rsidR="0066067D" w:rsidRPr="005647EB" w:rsidRDefault="0066067D" w:rsidP="002570E4">
            <w:pPr>
              <w:pStyle w:val="TAL"/>
              <w:keepNext w:val="0"/>
              <w:keepLines w:val="0"/>
            </w:pPr>
            <w:r w:rsidRPr="005647EB">
              <w:t>SystemInformationBlockType2</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75F8611F" w14:textId="77777777" w:rsidR="0066067D" w:rsidRPr="005647EB" w:rsidRDefault="0066067D" w:rsidP="002570E4">
            <w:pPr>
              <w:pStyle w:val="TAL"/>
              <w:keepNext w:val="0"/>
              <w:keepLines w:val="0"/>
            </w:pPr>
          </w:p>
        </w:tc>
        <w:tc>
          <w:tcPr>
            <w:tcW w:w="2694" w:type="dxa"/>
          </w:tcPr>
          <w:p w14:paraId="54B2CF0F" w14:textId="77777777" w:rsidR="0066067D" w:rsidRPr="005647EB" w:rsidRDefault="0066067D" w:rsidP="002570E4">
            <w:pPr>
              <w:pStyle w:val="TAL"/>
              <w:keepNext w:val="0"/>
              <w:keepLines w:val="0"/>
            </w:pPr>
          </w:p>
        </w:tc>
        <w:tc>
          <w:tcPr>
            <w:tcW w:w="1275" w:type="dxa"/>
          </w:tcPr>
          <w:p w14:paraId="6ABE4265" w14:textId="77777777" w:rsidR="0066067D" w:rsidRPr="005647EB" w:rsidRDefault="0066067D" w:rsidP="002570E4">
            <w:pPr>
              <w:pStyle w:val="TAL"/>
              <w:keepNext w:val="0"/>
              <w:keepLines w:val="0"/>
            </w:pPr>
          </w:p>
        </w:tc>
      </w:tr>
      <w:tr w:rsidR="0066067D" w:rsidRPr="005647EB" w14:paraId="5A238715" w14:textId="77777777" w:rsidTr="002570E4">
        <w:trPr>
          <w:gridAfter w:val="1"/>
          <w:wAfter w:w="9" w:type="dxa"/>
          <w:jc w:val="center"/>
        </w:trPr>
        <w:tc>
          <w:tcPr>
            <w:tcW w:w="3969" w:type="dxa"/>
            <w:gridSpan w:val="2"/>
          </w:tcPr>
          <w:p w14:paraId="24787B69" w14:textId="17433ED3" w:rsidR="0066067D" w:rsidRPr="005647EB" w:rsidRDefault="002570E4" w:rsidP="002570E4">
            <w:pPr>
              <w:pStyle w:val="TAL"/>
              <w:keepNext w:val="0"/>
              <w:keepLines w:val="0"/>
            </w:pPr>
            <w:r w:rsidRPr="005647EB">
              <w:t xml:space="preserve">  </w:t>
            </w:r>
            <w:r w:rsidR="0066067D" w:rsidRPr="005647EB">
              <w:t>mbsfn-SubframeConfig</w:t>
            </w:r>
          </w:p>
        </w:tc>
        <w:tc>
          <w:tcPr>
            <w:tcW w:w="1701" w:type="dxa"/>
          </w:tcPr>
          <w:p w14:paraId="3D232E48" w14:textId="39D2112F" w:rsidR="0066067D" w:rsidRPr="005647EB" w:rsidRDefault="0066067D" w:rsidP="002570E4">
            <w:pPr>
              <w:pStyle w:val="TAL"/>
              <w:keepNext w:val="0"/>
              <w:keepLines w:val="0"/>
            </w:pPr>
            <w:r w:rsidRPr="005647EB">
              <w:t>Not</w:t>
            </w:r>
            <w:r w:rsidR="002570E4" w:rsidRPr="005647EB">
              <w:t xml:space="preserve"> </w:t>
            </w:r>
            <w:r w:rsidRPr="005647EB">
              <w:t>present</w:t>
            </w:r>
          </w:p>
        </w:tc>
        <w:tc>
          <w:tcPr>
            <w:tcW w:w="2694" w:type="dxa"/>
          </w:tcPr>
          <w:p w14:paraId="09B35068" w14:textId="77777777" w:rsidR="0066067D" w:rsidRPr="005647EB" w:rsidRDefault="0066067D" w:rsidP="002570E4">
            <w:pPr>
              <w:pStyle w:val="TAL"/>
              <w:keepNext w:val="0"/>
              <w:keepLines w:val="0"/>
            </w:pPr>
          </w:p>
        </w:tc>
        <w:tc>
          <w:tcPr>
            <w:tcW w:w="1275" w:type="dxa"/>
          </w:tcPr>
          <w:p w14:paraId="3F206DDD" w14:textId="12649CAC" w:rsidR="0066067D" w:rsidRPr="005647EB" w:rsidRDefault="0066067D" w:rsidP="002570E4">
            <w:pPr>
              <w:pStyle w:val="TAL"/>
              <w:keepNext w:val="0"/>
              <w:keepLines w:val="0"/>
            </w:pPr>
            <w:r w:rsidRPr="005647EB">
              <w:t>Cell</w:t>
            </w:r>
            <w:r w:rsidR="002570E4" w:rsidRPr="005647EB">
              <w:t xml:space="preserve"> </w:t>
            </w:r>
            <w:r w:rsidRPr="005647EB">
              <w:t>1</w:t>
            </w:r>
          </w:p>
        </w:tc>
      </w:tr>
      <w:tr w:rsidR="0066067D" w:rsidRPr="005647EB" w14:paraId="4D15CA2B" w14:textId="77777777" w:rsidTr="002570E4">
        <w:trPr>
          <w:gridAfter w:val="1"/>
          <w:wAfter w:w="9" w:type="dxa"/>
          <w:jc w:val="center"/>
        </w:trPr>
        <w:tc>
          <w:tcPr>
            <w:tcW w:w="3969" w:type="dxa"/>
            <w:gridSpan w:val="2"/>
          </w:tcPr>
          <w:p w14:paraId="20021BA1" w14:textId="77777777" w:rsidR="0066067D" w:rsidRPr="005647EB" w:rsidRDefault="0066067D" w:rsidP="002570E4">
            <w:pPr>
              <w:pStyle w:val="TAL"/>
              <w:keepNext w:val="0"/>
              <w:keepLines w:val="0"/>
            </w:pPr>
            <w:r w:rsidRPr="005647EB">
              <w:t>}</w:t>
            </w:r>
          </w:p>
        </w:tc>
        <w:tc>
          <w:tcPr>
            <w:tcW w:w="1701" w:type="dxa"/>
          </w:tcPr>
          <w:p w14:paraId="0BEAB1A7" w14:textId="77777777" w:rsidR="0066067D" w:rsidRPr="005647EB" w:rsidRDefault="0066067D" w:rsidP="002570E4">
            <w:pPr>
              <w:pStyle w:val="TAL"/>
              <w:keepNext w:val="0"/>
              <w:keepLines w:val="0"/>
            </w:pPr>
          </w:p>
        </w:tc>
        <w:tc>
          <w:tcPr>
            <w:tcW w:w="2694" w:type="dxa"/>
          </w:tcPr>
          <w:p w14:paraId="45AE160E" w14:textId="77777777" w:rsidR="0066067D" w:rsidRPr="005647EB" w:rsidRDefault="0066067D" w:rsidP="002570E4">
            <w:pPr>
              <w:pStyle w:val="TAL"/>
              <w:keepNext w:val="0"/>
              <w:keepLines w:val="0"/>
            </w:pPr>
          </w:p>
        </w:tc>
        <w:tc>
          <w:tcPr>
            <w:tcW w:w="1275" w:type="dxa"/>
          </w:tcPr>
          <w:p w14:paraId="4290EE61" w14:textId="77777777" w:rsidR="0066067D" w:rsidRPr="005647EB" w:rsidRDefault="0066067D" w:rsidP="002570E4">
            <w:pPr>
              <w:pStyle w:val="TAL"/>
              <w:keepNext w:val="0"/>
              <w:keepLines w:val="0"/>
            </w:pPr>
          </w:p>
        </w:tc>
      </w:tr>
    </w:tbl>
    <w:p w14:paraId="57F99FAC" w14:textId="77777777" w:rsidR="0066067D" w:rsidRPr="005647EB" w:rsidRDefault="0066067D" w:rsidP="002570E4">
      <w:pPr>
        <w:rPr>
          <w:lang w:eastAsia="ja-JP"/>
        </w:rPr>
      </w:pPr>
    </w:p>
    <w:p w14:paraId="1E6F7156" w14:textId="77777777" w:rsidR="0066067D" w:rsidRPr="005647EB" w:rsidRDefault="0066067D" w:rsidP="002570E4">
      <w:pPr>
        <w:pStyle w:val="TH"/>
        <w:keepNext w:val="0"/>
        <w:keepLines w:val="0"/>
        <w:rPr>
          <w:lang w:eastAsia="ja-JP"/>
        </w:rPr>
      </w:pPr>
      <w:r w:rsidRPr="005647EB">
        <w:t>Table 8.3.</w:t>
      </w:r>
      <w:r w:rsidRPr="005647EB">
        <w:rPr>
          <w:lang w:eastAsia="ja-JP"/>
        </w:rPr>
        <w:t>6</w:t>
      </w:r>
      <w:r w:rsidRPr="005647EB">
        <w:t>.4.3-</w:t>
      </w:r>
      <w:r w:rsidRPr="005647EB">
        <w:rPr>
          <w:lang w:eastAsia="ja-JP"/>
        </w:rPr>
        <w:t>8</w:t>
      </w:r>
      <w:r w:rsidRPr="005647EB">
        <w:t xml:space="preserve">: </w:t>
      </w:r>
      <w:r w:rsidRPr="005647EB">
        <w:rPr>
          <w:i/>
        </w:rPr>
        <w:t>SystemInformationBlockType</w:t>
      </w:r>
      <w:r w:rsidRPr="005647EB">
        <w:rPr>
          <w:i/>
          <w:lang w:eastAsia="ja-JP"/>
        </w:rPr>
        <w:t>3</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66067D" w:rsidRPr="005647EB" w14:paraId="3EFA2999" w14:textId="77777777" w:rsidTr="002570E4">
        <w:trPr>
          <w:gridBefore w:val="1"/>
          <w:wBefore w:w="9" w:type="dxa"/>
          <w:jc w:val="center"/>
        </w:trPr>
        <w:tc>
          <w:tcPr>
            <w:tcW w:w="9639" w:type="dxa"/>
            <w:gridSpan w:val="5"/>
          </w:tcPr>
          <w:p w14:paraId="345BC0A4" w14:textId="2887B8BB" w:rsidR="0066067D" w:rsidRPr="005647EB" w:rsidRDefault="0066067D"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7.2.1.3-2</w:t>
            </w:r>
            <w:r w:rsidR="002570E4" w:rsidRPr="005647EB">
              <w:t xml:space="preserve"> </w:t>
            </w:r>
            <w:r w:rsidRPr="005647EB">
              <w:t>SystemInformationBlockType3</w:t>
            </w:r>
            <w:r w:rsidR="002570E4" w:rsidRPr="005647EB">
              <w:t xml:space="preserve"> </w:t>
            </w:r>
            <w:r w:rsidRPr="005647EB">
              <w:t>exceptions</w:t>
            </w:r>
          </w:p>
        </w:tc>
      </w:tr>
      <w:tr w:rsidR="0066067D" w:rsidRPr="005647EB" w14:paraId="01B020B6" w14:textId="77777777" w:rsidTr="002570E4">
        <w:trPr>
          <w:gridAfter w:val="1"/>
          <w:wAfter w:w="9" w:type="dxa"/>
          <w:jc w:val="center"/>
        </w:trPr>
        <w:tc>
          <w:tcPr>
            <w:tcW w:w="3969" w:type="dxa"/>
            <w:gridSpan w:val="2"/>
          </w:tcPr>
          <w:p w14:paraId="1E1A9A24" w14:textId="3805853A" w:rsidR="0066067D" w:rsidRPr="005647EB" w:rsidRDefault="0066067D" w:rsidP="002570E4">
            <w:pPr>
              <w:pStyle w:val="TAH"/>
              <w:keepNext w:val="0"/>
              <w:keepLines w:val="0"/>
            </w:pPr>
            <w:r w:rsidRPr="005647EB">
              <w:t>Information</w:t>
            </w:r>
            <w:r w:rsidR="002570E4" w:rsidRPr="005647EB">
              <w:t xml:space="preserve"> </w:t>
            </w:r>
            <w:r w:rsidRPr="005647EB">
              <w:t>Element</w:t>
            </w:r>
          </w:p>
        </w:tc>
        <w:tc>
          <w:tcPr>
            <w:tcW w:w="1701" w:type="dxa"/>
          </w:tcPr>
          <w:p w14:paraId="7D981C75" w14:textId="77777777" w:rsidR="0066067D" w:rsidRPr="005647EB" w:rsidRDefault="0066067D" w:rsidP="002570E4">
            <w:pPr>
              <w:pStyle w:val="TAH"/>
              <w:keepNext w:val="0"/>
              <w:keepLines w:val="0"/>
            </w:pPr>
            <w:r w:rsidRPr="005647EB">
              <w:t>Value/remark</w:t>
            </w:r>
          </w:p>
        </w:tc>
        <w:tc>
          <w:tcPr>
            <w:tcW w:w="2694" w:type="dxa"/>
          </w:tcPr>
          <w:p w14:paraId="4F88BC59" w14:textId="77777777" w:rsidR="0066067D" w:rsidRPr="005647EB" w:rsidRDefault="0066067D" w:rsidP="002570E4">
            <w:pPr>
              <w:pStyle w:val="TAH"/>
              <w:keepNext w:val="0"/>
              <w:keepLines w:val="0"/>
            </w:pPr>
            <w:r w:rsidRPr="005647EB">
              <w:t>Comment</w:t>
            </w:r>
          </w:p>
        </w:tc>
        <w:tc>
          <w:tcPr>
            <w:tcW w:w="1275" w:type="dxa"/>
          </w:tcPr>
          <w:p w14:paraId="4BAE884F" w14:textId="77777777" w:rsidR="0066067D" w:rsidRPr="005647EB" w:rsidRDefault="0066067D" w:rsidP="002570E4">
            <w:pPr>
              <w:pStyle w:val="TAH"/>
              <w:keepNext w:val="0"/>
              <w:keepLines w:val="0"/>
            </w:pPr>
            <w:r w:rsidRPr="005647EB">
              <w:t>Condition</w:t>
            </w:r>
          </w:p>
        </w:tc>
      </w:tr>
      <w:tr w:rsidR="0066067D" w:rsidRPr="005647EB" w14:paraId="092F7E00" w14:textId="77777777" w:rsidTr="002570E4">
        <w:trPr>
          <w:gridAfter w:val="1"/>
          <w:wAfter w:w="9" w:type="dxa"/>
          <w:jc w:val="center"/>
        </w:trPr>
        <w:tc>
          <w:tcPr>
            <w:tcW w:w="3969" w:type="dxa"/>
            <w:gridSpan w:val="2"/>
          </w:tcPr>
          <w:p w14:paraId="5CE389B5" w14:textId="7CA2A748" w:rsidR="0066067D" w:rsidRPr="005647EB" w:rsidRDefault="0066067D" w:rsidP="002570E4">
            <w:pPr>
              <w:pStyle w:val="TAL"/>
              <w:keepNext w:val="0"/>
              <w:keepLines w:val="0"/>
            </w:pPr>
            <w:r w:rsidRPr="005647EB">
              <w:t>SystemInformationBlockType3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2026C950" w14:textId="77777777" w:rsidR="0066067D" w:rsidRPr="005647EB" w:rsidRDefault="0066067D" w:rsidP="002570E4">
            <w:pPr>
              <w:pStyle w:val="TAL"/>
              <w:keepNext w:val="0"/>
              <w:keepLines w:val="0"/>
            </w:pPr>
          </w:p>
        </w:tc>
        <w:tc>
          <w:tcPr>
            <w:tcW w:w="2694" w:type="dxa"/>
          </w:tcPr>
          <w:p w14:paraId="0B05C367" w14:textId="77777777" w:rsidR="0066067D" w:rsidRPr="005647EB" w:rsidRDefault="0066067D" w:rsidP="002570E4">
            <w:pPr>
              <w:pStyle w:val="TAL"/>
              <w:keepNext w:val="0"/>
              <w:keepLines w:val="0"/>
            </w:pPr>
          </w:p>
        </w:tc>
        <w:tc>
          <w:tcPr>
            <w:tcW w:w="1275" w:type="dxa"/>
          </w:tcPr>
          <w:p w14:paraId="772608E0" w14:textId="77777777" w:rsidR="0066067D" w:rsidRPr="005647EB" w:rsidRDefault="0066067D" w:rsidP="002570E4">
            <w:pPr>
              <w:pStyle w:val="TAL"/>
              <w:keepNext w:val="0"/>
              <w:keepLines w:val="0"/>
            </w:pPr>
          </w:p>
        </w:tc>
      </w:tr>
      <w:tr w:rsidR="0066067D" w:rsidRPr="005647EB" w14:paraId="0B902106" w14:textId="77777777" w:rsidTr="002570E4">
        <w:trPr>
          <w:gridAfter w:val="1"/>
          <w:wAfter w:w="9" w:type="dxa"/>
          <w:jc w:val="center"/>
        </w:trPr>
        <w:tc>
          <w:tcPr>
            <w:tcW w:w="3969" w:type="dxa"/>
            <w:gridSpan w:val="2"/>
          </w:tcPr>
          <w:p w14:paraId="7E018CF4" w14:textId="5E64FDA2" w:rsidR="0066067D" w:rsidRPr="005647EB" w:rsidRDefault="002570E4" w:rsidP="002570E4">
            <w:pPr>
              <w:pStyle w:val="TAL"/>
              <w:keepNext w:val="0"/>
              <w:keepLines w:val="0"/>
            </w:pPr>
            <w:r w:rsidRPr="005647EB">
              <w:t xml:space="preserve">  </w:t>
            </w:r>
            <w:r w:rsidR="0066067D" w:rsidRPr="005647EB">
              <w:t>neighCellConfig</w:t>
            </w:r>
          </w:p>
        </w:tc>
        <w:tc>
          <w:tcPr>
            <w:tcW w:w="1701" w:type="dxa"/>
          </w:tcPr>
          <w:p w14:paraId="1C896D5F" w14:textId="245D2F70" w:rsidR="0066067D" w:rsidRPr="005647EB" w:rsidRDefault="0066067D" w:rsidP="002570E4">
            <w:pPr>
              <w:pStyle w:val="TAL"/>
              <w:keepNext w:val="0"/>
              <w:keepLines w:val="0"/>
              <w:rPr>
                <w:lang w:eastAsia="zh-CN"/>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5F358B62" w14:textId="77777777" w:rsidR="0066067D" w:rsidRPr="005647EB" w:rsidRDefault="0066067D" w:rsidP="002570E4">
            <w:pPr>
              <w:pStyle w:val="TAL"/>
              <w:keepNext w:val="0"/>
              <w:keepLines w:val="0"/>
            </w:pPr>
          </w:p>
        </w:tc>
        <w:tc>
          <w:tcPr>
            <w:tcW w:w="1275" w:type="dxa"/>
          </w:tcPr>
          <w:p w14:paraId="24311F72" w14:textId="3A559D30" w:rsidR="0066067D" w:rsidRPr="005647EB" w:rsidRDefault="0066067D" w:rsidP="002570E4">
            <w:pPr>
              <w:pStyle w:val="TAL"/>
              <w:keepNext w:val="0"/>
              <w:keepLines w:val="0"/>
            </w:pPr>
            <w:r w:rsidRPr="005647EB">
              <w:t>Cell</w:t>
            </w:r>
            <w:r w:rsidR="002570E4" w:rsidRPr="005647EB">
              <w:t xml:space="preserve"> </w:t>
            </w:r>
            <w:r w:rsidRPr="005647EB">
              <w:t>1</w:t>
            </w:r>
          </w:p>
        </w:tc>
      </w:tr>
      <w:tr w:rsidR="0066067D" w:rsidRPr="005647EB" w14:paraId="14101AB4" w14:textId="77777777" w:rsidTr="002570E4">
        <w:trPr>
          <w:gridAfter w:val="1"/>
          <w:wAfter w:w="9" w:type="dxa"/>
          <w:jc w:val="center"/>
        </w:trPr>
        <w:tc>
          <w:tcPr>
            <w:tcW w:w="3969" w:type="dxa"/>
            <w:gridSpan w:val="2"/>
          </w:tcPr>
          <w:p w14:paraId="334F9708" w14:textId="77777777" w:rsidR="0066067D" w:rsidRPr="005647EB" w:rsidRDefault="0066067D" w:rsidP="002570E4">
            <w:pPr>
              <w:pStyle w:val="TAL"/>
              <w:keepNext w:val="0"/>
              <w:keepLines w:val="0"/>
            </w:pPr>
          </w:p>
        </w:tc>
        <w:tc>
          <w:tcPr>
            <w:tcW w:w="1701" w:type="dxa"/>
          </w:tcPr>
          <w:p w14:paraId="0F61DC0F" w14:textId="42528A4C" w:rsidR="0066067D" w:rsidRPr="005647EB" w:rsidRDefault="00051756" w:rsidP="002570E4">
            <w:pPr>
              <w:pStyle w:val="TAL"/>
              <w:keepNext w:val="0"/>
              <w:keepLines w:val="0"/>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3843F03C" w14:textId="77777777" w:rsidR="0066067D" w:rsidRPr="005647EB" w:rsidRDefault="0066067D" w:rsidP="002570E4">
            <w:pPr>
              <w:pStyle w:val="TAL"/>
              <w:keepNext w:val="0"/>
              <w:keepLines w:val="0"/>
            </w:pPr>
          </w:p>
        </w:tc>
        <w:tc>
          <w:tcPr>
            <w:tcW w:w="1275" w:type="dxa"/>
          </w:tcPr>
          <w:p w14:paraId="2163FDE6" w14:textId="223E3AE6" w:rsidR="0066067D" w:rsidRPr="005647EB" w:rsidRDefault="0066067D" w:rsidP="002570E4">
            <w:pPr>
              <w:pStyle w:val="TAL"/>
              <w:keepNext w:val="0"/>
              <w:keepLines w:val="0"/>
            </w:pPr>
            <w:r w:rsidRPr="005647EB">
              <w:t>Cell</w:t>
            </w:r>
            <w:r w:rsidR="002570E4" w:rsidRPr="005647EB">
              <w:t xml:space="preserve"> </w:t>
            </w:r>
            <w:r w:rsidRPr="005647EB">
              <w:t>2</w:t>
            </w:r>
          </w:p>
        </w:tc>
      </w:tr>
      <w:tr w:rsidR="0066067D" w:rsidRPr="005647EB" w14:paraId="0FF1A316" w14:textId="77777777" w:rsidTr="002570E4">
        <w:trPr>
          <w:gridAfter w:val="1"/>
          <w:wAfter w:w="9" w:type="dxa"/>
          <w:jc w:val="center"/>
        </w:trPr>
        <w:tc>
          <w:tcPr>
            <w:tcW w:w="3969" w:type="dxa"/>
            <w:gridSpan w:val="2"/>
          </w:tcPr>
          <w:p w14:paraId="48DD1D11" w14:textId="77777777" w:rsidR="0066067D" w:rsidRPr="005647EB" w:rsidRDefault="0066067D" w:rsidP="002570E4">
            <w:pPr>
              <w:pStyle w:val="TAL"/>
              <w:keepNext w:val="0"/>
              <w:keepLines w:val="0"/>
            </w:pPr>
            <w:r w:rsidRPr="005647EB">
              <w:t>}</w:t>
            </w:r>
          </w:p>
        </w:tc>
        <w:tc>
          <w:tcPr>
            <w:tcW w:w="1701" w:type="dxa"/>
          </w:tcPr>
          <w:p w14:paraId="65B0FF6C" w14:textId="77777777" w:rsidR="0066067D" w:rsidRPr="005647EB" w:rsidRDefault="0066067D" w:rsidP="002570E4">
            <w:pPr>
              <w:pStyle w:val="TAL"/>
              <w:keepNext w:val="0"/>
              <w:keepLines w:val="0"/>
            </w:pPr>
          </w:p>
        </w:tc>
        <w:tc>
          <w:tcPr>
            <w:tcW w:w="2694" w:type="dxa"/>
          </w:tcPr>
          <w:p w14:paraId="5243C1CD" w14:textId="77777777" w:rsidR="0066067D" w:rsidRPr="005647EB" w:rsidRDefault="0066067D" w:rsidP="002570E4">
            <w:pPr>
              <w:pStyle w:val="TAL"/>
              <w:keepNext w:val="0"/>
              <w:keepLines w:val="0"/>
            </w:pPr>
          </w:p>
        </w:tc>
        <w:tc>
          <w:tcPr>
            <w:tcW w:w="1275" w:type="dxa"/>
          </w:tcPr>
          <w:p w14:paraId="0C6EC113" w14:textId="77777777" w:rsidR="0066067D" w:rsidRPr="005647EB" w:rsidRDefault="0066067D" w:rsidP="002570E4">
            <w:pPr>
              <w:pStyle w:val="TAL"/>
              <w:keepNext w:val="0"/>
              <w:keepLines w:val="0"/>
            </w:pPr>
          </w:p>
        </w:tc>
      </w:tr>
    </w:tbl>
    <w:p w14:paraId="440A4AC6" w14:textId="77777777" w:rsidR="0066067D" w:rsidRPr="005647EB" w:rsidRDefault="0066067D" w:rsidP="002570E4">
      <w:pPr>
        <w:rPr>
          <w:lang w:eastAsia="ja-JP"/>
        </w:rPr>
      </w:pPr>
    </w:p>
    <w:p w14:paraId="59E36838" w14:textId="77777777" w:rsidR="0066067D" w:rsidRPr="005647EB" w:rsidRDefault="0066067D" w:rsidP="000424D3">
      <w:pPr>
        <w:pStyle w:val="TH"/>
        <w:rPr>
          <w:lang w:eastAsia="ja-JP"/>
        </w:rPr>
      </w:pPr>
      <w:r w:rsidRPr="005647EB">
        <w:lastRenderedPageBreak/>
        <w:t>Table 8.3.</w:t>
      </w:r>
      <w:r w:rsidRPr="005647EB">
        <w:rPr>
          <w:lang w:eastAsia="ja-JP"/>
        </w:rPr>
        <w:t>6</w:t>
      </w:r>
      <w:r w:rsidRPr="005647EB">
        <w:t>.4.3-</w:t>
      </w:r>
      <w:r w:rsidRPr="005647EB">
        <w:rPr>
          <w:lang w:eastAsia="ja-JP"/>
        </w:rPr>
        <w:t>9</w:t>
      </w:r>
      <w:r w:rsidRPr="005647EB">
        <w:t xml:space="preserve">: </w:t>
      </w:r>
      <w:r w:rsidRPr="005647EB">
        <w:rPr>
          <w:i/>
        </w:rPr>
        <w:t>SystemInformationBlockType</w:t>
      </w:r>
      <w:r w:rsidRPr="005647EB">
        <w:rPr>
          <w:i/>
          <w:lang w:eastAsia="ja-JP"/>
        </w:rPr>
        <w:t>5</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66067D" w:rsidRPr="005647EB" w14:paraId="279EF2E5" w14:textId="77777777" w:rsidTr="002570E4">
        <w:trPr>
          <w:gridBefore w:val="1"/>
          <w:wBefore w:w="9" w:type="dxa"/>
          <w:jc w:val="center"/>
        </w:trPr>
        <w:tc>
          <w:tcPr>
            <w:tcW w:w="9639" w:type="dxa"/>
            <w:gridSpan w:val="5"/>
          </w:tcPr>
          <w:p w14:paraId="04220177" w14:textId="56292840" w:rsidR="0066067D" w:rsidRPr="005647EB" w:rsidRDefault="0066067D" w:rsidP="000424D3">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7.2.1.3-3</w:t>
            </w:r>
            <w:r w:rsidR="002570E4" w:rsidRPr="005647EB">
              <w:t xml:space="preserve"> </w:t>
            </w:r>
            <w:r w:rsidRPr="005647EB">
              <w:t>SystemInformationBlockType5</w:t>
            </w:r>
            <w:r w:rsidR="002570E4" w:rsidRPr="005647EB">
              <w:t xml:space="preserve"> </w:t>
            </w:r>
            <w:r w:rsidRPr="005647EB">
              <w:t>exceptions</w:t>
            </w:r>
          </w:p>
        </w:tc>
      </w:tr>
      <w:tr w:rsidR="0066067D" w:rsidRPr="005647EB" w14:paraId="187B891B" w14:textId="77777777" w:rsidTr="002570E4">
        <w:trPr>
          <w:gridAfter w:val="1"/>
          <w:wAfter w:w="9" w:type="dxa"/>
          <w:jc w:val="center"/>
        </w:trPr>
        <w:tc>
          <w:tcPr>
            <w:tcW w:w="3969" w:type="dxa"/>
            <w:gridSpan w:val="2"/>
          </w:tcPr>
          <w:p w14:paraId="17D90BAB" w14:textId="58FEA49D" w:rsidR="0066067D" w:rsidRPr="005647EB" w:rsidRDefault="0066067D" w:rsidP="000424D3">
            <w:pPr>
              <w:pStyle w:val="TAH"/>
            </w:pPr>
            <w:r w:rsidRPr="005647EB">
              <w:t>Information</w:t>
            </w:r>
            <w:r w:rsidR="002570E4" w:rsidRPr="005647EB">
              <w:t xml:space="preserve"> </w:t>
            </w:r>
            <w:r w:rsidRPr="005647EB">
              <w:t>Element</w:t>
            </w:r>
          </w:p>
        </w:tc>
        <w:tc>
          <w:tcPr>
            <w:tcW w:w="1701" w:type="dxa"/>
          </w:tcPr>
          <w:p w14:paraId="7CA155BE" w14:textId="77777777" w:rsidR="0066067D" w:rsidRPr="005647EB" w:rsidRDefault="0066067D" w:rsidP="000424D3">
            <w:pPr>
              <w:pStyle w:val="TAH"/>
            </w:pPr>
            <w:r w:rsidRPr="005647EB">
              <w:t>Value/remark</w:t>
            </w:r>
          </w:p>
        </w:tc>
        <w:tc>
          <w:tcPr>
            <w:tcW w:w="2694" w:type="dxa"/>
          </w:tcPr>
          <w:p w14:paraId="546343D2" w14:textId="77777777" w:rsidR="0066067D" w:rsidRPr="005647EB" w:rsidRDefault="0066067D" w:rsidP="000424D3">
            <w:pPr>
              <w:pStyle w:val="TAH"/>
            </w:pPr>
            <w:r w:rsidRPr="005647EB">
              <w:t>Comment</w:t>
            </w:r>
          </w:p>
        </w:tc>
        <w:tc>
          <w:tcPr>
            <w:tcW w:w="1275" w:type="dxa"/>
          </w:tcPr>
          <w:p w14:paraId="7F2DBB68" w14:textId="77777777" w:rsidR="0066067D" w:rsidRPr="005647EB" w:rsidRDefault="0066067D" w:rsidP="000424D3">
            <w:pPr>
              <w:pStyle w:val="TAH"/>
            </w:pPr>
            <w:r w:rsidRPr="005647EB">
              <w:t>Condition</w:t>
            </w:r>
          </w:p>
        </w:tc>
      </w:tr>
      <w:tr w:rsidR="0066067D" w:rsidRPr="005647EB" w14:paraId="37E130E5" w14:textId="77777777" w:rsidTr="002570E4">
        <w:trPr>
          <w:gridAfter w:val="1"/>
          <w:wAfter w:w="9" w:type="dxa"/>
          <w:jc w:val="center"/>
        </w:trPr>
        <w:tc>
          <w:tcPr>
            <w:tcW w:w="3969" w:type="dxa"/>
            <w:gridSpan w:val="2"/>
          </w:tcPr>
          <w:p w14:paraId="5647A241" w14:textId="38BC2B3B" w:rsidR="0066067D" w:rsidRPr="005647EB" w:rsidRDefault="0066067D" w:rsidP="002570E4">
            <w:pPr>
              <w:pStyle w:val="TAL"/>
              <w:keepNext w:val="0"/>
              <w:keepLines w:val="0"/>
            </w:pPr>
            <w:r w:rsidRPr="005647EB">
              <w:t>SystemInformationBlockType5</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15288277" w14:textId="77777777" w:rsidR="0066067D" w:rsidRPr="005647EB" w:rsidRDefault="0066067D" w:rsidP="002570E4">
            <w:pPr>
              <w:pStyle w:val="TAL"/>
              <w:keepNext w:val="0"/>
              <w:keepLines w:val="0"/>
            </w:pPr>
          </w:p>
        </w:tc>
        <w:tc>
          <w:tcPr>
            <w:tcW w:w="2694" w:type="dxa"/>
          </w:tcPr>
          <w:p w14:paraId="4E21C374" w14:textId="77777777" w:rsidR="0066067D" w:rsidRPr="005647EB" w:rsidRDefault="0066067D" w:rsidP="002570E4">
            <w:pPr>
              <w:pStyle w:val="TAL"/>
              <w:keepNext w:val="0"/>
              <w:keepLines w:val="0"/>
            </w:pPr>
          </w:p>
        </w:tc>
        <w:tc>
          <w:tcPr>
            <w:tcW w:w="1275" w:type="dxa"/>
          </w:tcPr>
          <w:p w14:paraId="00542A23" w14:textId="77777777" w:rsidR="0066067D" w:rsidRPr="005647EB" w:rsidRDefault="0066067D" w:rsidP="002570E4">
            <w:pPr>
              <w:pStyle w:val="TAL"/>
              <w:keepNext w:val="0"/>
              <w:keepLines w:val="0"/>
            </w:pPr>
          </w:p>
        </w:tc>
      </w:tr>
      <w:tr w:rsidR="0066067D" w:rsidRPr="005647EB" w14:paraId="6D23E96A" w14:textId="77777777" w:rsidTr="002570E4">
        <w:trPr>
          <w:gridAfter w:val="1"/>
          <w:wAfter w:w="9" w:type="dxa"/>
          <w:jc w:val="center"/>
        </w:trPr>
        <w:tc>
          <w:tcPr>
            <w:tcW w:w="3969" w:type="dxa"/>
            <w:gridSpan w:val="2"/>
          </w:tcPr>
          <w:p w14:paraId="551D932A" w14:textId="0C2F9531" w:rsidR="0066067D" w:rsidRPr="005647EB" w:rsidRDefault="002570E4" w:rsidP="002570E4">
            <w:pPr>
              <w:pStyle w:val="TAL"/>
              <w:keepNext w:val="0"/>
              <w:keepLines w:val="0"/>
            </w:pPr>
            <w:r w:rsidRPr="005647EB">
              <w:t xml:space="preserve">  </w:t>
            </w:r>
            <w:r w:rsidR="0066067D" w:rsidRPr="005647EB">
              <w:t>neighCellConfig[</w:t>
            </w:r>
            <w:r w:rsidR="0066067D" w:rsidRPr="005647EB">
              <w:rPr>
                <w:i/>
              </w:rPr>
              <w:t>n</w:t>
            </w:r>
            <w:r w:rsidR="0066067D" w:rsidRPr="005647EB">
              <w:t>]</w:t>
            </w:r>
          </w:p>
        </w:tc>
        <w:tc>
          <w:tcPr>
            <w:tcW w:w="1701" w:type="dxa"/>
          </w:tcPr>
          <w:p w14:paraId="6AA38F8B" w14:textId="031B026E" w:rsidR="0066067D" w:rsidRPr="005647EB" w:rsidRDefault="0066067D" w:rsidP="002570E4">
            <w:pPr>
              <w:pStyle w:val="TAL"/>
              <w:keepNext w:val="0"/>
              <w:keepLines w:val="0"/>
              <w:rPr>
                <w:lang w:eastAsia="zh-CN"/>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1FC6A6CF" w14:textId="77777777" w:rsidR="0066067D" w:rsidRPr="005647EB" w:rsidRDefault="0066067D" w:rsidP="002570E4">
            <w:pPr>
              <w:pStyle w:val="TAL"/>
              <w:keepNext w:val="0"/>
              <w:keepLines w:val="0"/>
            </w:pPr>
          </w:p>
        </w:tc>
        <w:tc>
          <w:tcPr>
            <w:tcW w:w="1275" w:type="dxa"/>
          </w:tcPr>
          <w:p w14:paraId="22FA087A" w14:textId="7889C7CA" w:rsidR="0066067D" w:rsidRPr="005647EB" w:rsidRDefault="0066067D" w:rsidP="002570E4">
            <w:pPr>
              <w:pStyle w:val="TAL"/>
              <w:keepNext w:val="0"/>
              <w:keepLines w:val="0"/>
            </w:pPr>
            <w:r w:rsidRPr="005647EB">
              <w:t>Cell</w:t>
            </w:r>
            <w:r w:rsidR="002570E4" w:rsidRPr="005647EB">
              <w:t xml:space="preserve"> </w:t>
            </w:r>
            <w:r w:rsidRPr="005647EB">
              <w:t>1</w:t>
            </w:r>
          </w:p>
        </w:tc>
      </w:tr>
      <w:tr w:rsidR="0066067D" w:rsidRPr="005647EB" w14:paraId="1CC9930D" w14:textId="77777777" w:rsidTr="002570E4">
        <w:trPr>
          <w:gridAfter w:val="1"/>
          <w:wAfter w:w="9" w:type="dxa"/>
          <w:jc w:val="center"/>
        </w:trPr>
        <w:tc>
          <w:tcPr>
            <w:tcW w:w="3969" w:type="dxa"/>
            <w:gridSpan w:val="2"/>
          </w:tcPr>
          <w:p w14:paraId="15BE7116" w14:textId="77777777" w:rsidR="0066067D" w:rsidRPr="005647EB" w:rsidRDefault="0066067D" w:rsidP="002570E4">
            <w:pPr>
              <w:pStyle w:val="TAL"/>
              <w:keepNext w:val="0"/>
              <w:keepLines w:val="0"/>
            </w:pPr>
          </w:p>
        </w:tc>
        <w:tc>
          <w:tcPr>
            <w:tcW w:w="1701" w:type="dxa"/>
          </w:tcPr>
          <w:p w14:paraId="460509EC" w14:textId="27ED4489" w:rsidR="0066067D" w:rsidRPr="005647EB" w:rsidRDefault="00051756" w:rsidP="002570E4">
            <w:pPr>
              <w:pStyle w:val="TAL"/>
              <w:keepNext w:val="0"/>
              <w:keepLines w:val="0"/>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4A5A6DAA" w14:textId="77777777" w:rsidR="0066067D" w:rsidRPr="005647EB" w:rsidRDefault="0066067D" w:rsidP="002570E4">
            <w:pPr>
              <w:pStyle w:val="TAL"/>
              <w:keepNext w:val="0"/>
              <w:keepLines w:val="0"/>
            </w:pPr>
          </w:p>
        </w:tc>
        <w:tc>
          <w:tcPr>
            <w:tcW w:w="1275" w:type="dxa"/>
          </w:tcPr>
          <w:p w14:paraId="0A2DDED0" w14:textId="300CFE86" w:rsidR="0066067D" w:rsidRPr="005647EB" w:rsidRDefault="0066067D" w:rsidP="002570E4">
            <w:pPr>
              <w:pStyle w:val="TAL"/>
              <w:keepNext w:val="0"/>
              <w:keepLines w:val="0"/>
            </w:pPr>
            <w:r w:rsidRPr="005647EB">
              <w:t>Cell</w:t>
            </w:r>
            <w:r w:rsidR="002570E4" w:rsidRPr="005647EB">
              <w:t xml:space="preserve"> </w:t>
            </w:r>
            <w:r w:rsidRPr="005647EB">
              <w:t>2</w:t>
            </w:r>
          </w:p>
        </w:tc>
      </w:tr>
      <w:tr w:rsidR="0066067D" w:rsidRPr="005647EB" w14:paraId="5B1E56C4" w14:textId="77777777" w:rsidTr="002570E4">
        <w:trPr>
          <w:gridAfter w:val="1"/>
          <w:wAfter w:w="9" w:type="dxa"/>
          <w:jc w:val="center"/>
        </w:trPr>
        <w:tc>
          <w:tcPr>
            <w:tcW w:w="3969" w:type="dxa"/>
            <w:gridSpan w:val="2"/>
          </w:tcPr>
          <w:p w14:paraId="7C1B2A1E" w14:textId="77777777" w:rsidR="0066067D" w:rsidRPr="005647EB" w:rsidRDefault="0066067D" w:rsidP="002570E4">
            <w:pPr>
              <w:pStyle w:val="TAL"/>
              <w:keepNext w:val="0"/>
              <w:keepLines w:val="0"/>
            </w:pPr>
            <w:r w:rsidRPr="005647EB">
              <w:t>}</w:t>
            </w:r>
          </w:p>
        </w:tc>
        <w:tc>
          <w:tcPr>
            <w:tcW w:w="1701" w:type="dxa"/>
          </w:tcPr>
          <w:p w14:paraId="392BBD48" w14:textId="77777777" w:rsidR="0066067D" w:rsidRPr="005647EB" w:rsidRDefault="0066067D" w:rsidP="002570E4">
            <w:pPr>
              <w:pStyle w:val="TAL"/>
              <w:keepNext w:val="0"/>
              <w:keepLines w:val="0"/>
            </w:pPr>
          </w:p>
        </w:tc>
        <w:tc>
          <w:tcPr>
            <w:tcW w:w="2694" w:type="dxa"/>
          </w:tcPr>
          <w:p w14:paraId="5E093AB6" w14:textId="77777777" w:rsidR="0066067D" w:rsidRPr="005647EB" w:rsidRDefault="0066067D" w:rsidP="002570E4">
            <w:pPr>
              <w:pStyle w:val="TAL"/>
              <w:keepNext w:val="0"/>
              <w:keepLines w:val="0"/>
            </w:pPr>
          </w:p>
        </w:tc>
        <w:tc>
          <w:tcPr>
            <w:tcW w:w="1275" w:type="dxa"/>
          </w:tcPr>
          <w:p w14:paraId="231E43DE" w14:textId="77777777" w:rsidR="0066067D" w:rsidRPr="005647EB" w:rsidRDefault="0066067D" w:rsidP="002570E4">
            <w:pPr>
              <w:pStyle w:val="TAL"/>
              <w:keepNext w:val="0"/>
              <w:keepLines w:val="0"/>
            </w:pPr>
          </w:p>
        </w:tc>
      </w:tr>
    </w:tbl>
    <w:p w14:paraId="35F3831B" w14:textId="77777777" w:rsidR="0066067D" w:rsidRPr="005647EB" w:rsidRDefault="0066067D" w:rsidP="002570E4"/>
    <w:p w14:paraId="59F97DD8" w14:textId="77777777" w:rsidR="007B2717" w:rsidRPr="005647EB" w:rsidRDefault="007B2717" w:rsidP="002570E4">
      <w:pPr>
        <w:pStyle w:val="Heading4"/>
        <w:keepNext w:val="0"/>
        <w:keepLines w:val="0"/>
      </w:pPr>
      <w:r w:rsidRPr="005647EB">
        <w:t>8.3.</w:t>
      </w:r>
      <w:r w:rsidRPr="005647EB">
        <w:rPr>
          <w:lang w:eastAsia="ja-JP"/>
        </w:rPr>
        <w:t>6</w:t>
      </w:r>
      <w:r w:rsidRPr="005647EB">
        <w:t>.5</w:t>
      </w:r>
      <w:r w:rsidRPr="005647EB">
        <w:tab/>
        <w:t>Test requirement</w:t>
      </w:r>
    </w:p>
    <w:p w14:paraId="535DBBE8" w14:textId="77777777" w:rsidR="007B2717" w:rsidRPr="005647EB" w:rsidRDefault="007B2717" w:rsidP="002570E4">
      <w:r w:rsidRPr="005647EB">
        <w:t>Tables 8.3.</w:t>
      </w:r>
      <w:r w:rsidRPr="005647EB">
        <w:rPr>
          <w:lang w:eastAsia="ja-JP"/>
        </w:rPr>
        <w:t>6</w:t>
      </w:r>
      <w:r w:rsidRPr="005647EB">
        <w:t>.4.1-1 and 8.3.</w:t>
      </w:r>
      <w:r w:rsidRPr="005647EB">
        <w:rPr>
          <w:lang w:eastAsia="ja-JP"/>
        </w:rPr>
        <w:t>6</w:t>
      </w:r>
      <w:r w:rsidRPr="005647EB">
        <w:t>.5-1 define the primary level settings including test tolerances for E-UTRAN FDD-FDD Inter-frequency event triggered reporting without measurement gaps under AWGN propagation conditions in asynchronous cells test.</w:t>
      </w:r>
    </w:p>
    <w:p w14:paraId="4DFE9776" w14:textId="77777777" w:rsidR="007B2717" w:rsidRPr="005647EB" w:rsidRDefault="007B2717" w:rsidP="002570E4">
      <w:pPr>
        <w:pStyle w:val="TH"/>
        <w:keepNext w:val="0"/>
        <w:keepLines w:val="0"/>
        <w:rPr>
          <w:rFonts w:cs="v4.2.0"/>
          <w:lang w:eastAsia="ja-JP"/>
        </w:rPr>
      </w:pPr>
      <w:r w:rsidRPr="005647EB">
        <w:rPr>
          <w:rFonts w:cs="v4.2.0"/>
        </w:rPr>
        <w:t>Table 8.</w:t>
      </w:r>
      <w:r w:rsidRPr="005647EB">
        <w:rPr>
          <w:rFonts w:cs="v4.2.0"/>
          <w:lang w:eastAsia="ja-JP"/>
        </w:rPr>
        <w:t>3</w:t>
      </w:r>
      <w:r w:rsidRPr="005647EB">
        <w:rPr>
          <w:rFonts w:cs="v4.2.0"/>
        </w:rPr>
        <w:t>.</w:t>
      </w:r>
      <w:r w:rsidRPr="005647EB">
        <w:rPr>
          <w:rFonts w:cs="v4.2.0"/>
          <w:lang w:eastAsia="ja-JP"/>
        </w:rPr>
        <w:t>6</w:t>
      </w:r>
      <w:r w:rsidRPr="005647EB">
        <w:rPr>
          <w:rFonts w:cs="v4.2.0"/>
        </w:rPr>
        <w:t>.</w:t>
      </w:r>
      <w:r w:rsidRPr="005647EB">
        <w:rPr>
          <w:rFonts w:cs="v4.2.0"/>
          <w:lang w:eastAsia="ja-JP"/>
        </w:rPr>
        <w:t>5</w:t>
      </w:r>
      <w:r w:rsidRPr="005647EB">
        <w:rPr>
          <w:rFonts w:cs="v4.2.0"/>
        </w:rPr>
        <w:t>-</w:t>
      </w:r>
      <w:r w:rsidRPr="005647EB">
        <w:rPr>
          <w:rFonts w:cs="v4.2.0"/>
          <w:lang w:eastAsia="ja-JP"/>
        </w:rPr>
        <w:t>1</w:t>
      </w:r>
      <w:r w:rsidRPr="005647EB">
        <w:rPr>
          <w:rFonts w:cs="v4.2.0"/>
        </w:rPr>
        <w:t xml:space="preserve">: Cell specific test parameters for E-UTRAN FDD-FDD inter-frequency event triggered reporting </w:t>
      </w:r>
      <w:r w:rsidRPr="005647EB">
        <w:rPr>
          <w:rFonts w:cs="v4.2.0"/>
          <w:lang w:eastAsia="ja-JP"/>
        </w:rPr>
        <w:t>without measurement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560"/>
      </w:tblGrid>
      <w:tr w:rsidR="007B2717" w:rsidRPr="005647EB" w14:paraId="52D96FCB" w14:textId="77777777" w:rsidTr="002570E4">
        <w:trPr>
          <w:cantSplit/>
          <w:jc w:val="center"/>
        </w:trPr>
        <w:tc>
          <w:tcPr>
            <w:tcW w:w="2093" w:type="dxa"/>
            <w:vMerge w:val="restart"/>
            <w:tcBorders>
              <w:top w:val="single" w:sz="4" w:space="0" w:color="auto"/>
              <w:left w:val="single" w:sz="4" w:space="0" w:color="auto"/>
              <w:bottom w:val="single" w:sz="4" w:space="0" w:color="auto"/>
              <w:right w:val="single" w:sz="4" w:space="0" w:color="auto"/>
            </w:tcBorders>
          </w:tcPr>
          <w:p w14:paraId="3B055E16" w14:textId="77777777" w:rsidR="007B2717" w:rsidRPr="005647EB" w:rsidRDefault="007B2717" w:rsidP="002570E4">
            <w:pPr>
              <w:pStyle w:val="TAH"/>
              <w:keepNext w:val="0"/>
              <w:keepLines w:val="0"/>
              <w:rPr>
                <w:rFonts w:cs="v4.2.0"/>
              </w:rPr>
            </w:pPr>
            <w:r w:rsidRPr="005647EB">
              <w:rPr>
                <w:rFonts w:cs="v4.2.0"/>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57F75220" w14:textId="77777777" w:rsidR="007B2717" w:rsidRPr="005647EB" w:rsidRDefault="007B2717" w:rsidP="002570E4">
            <w:pPr>
              <w:pStyle w:val="TAH"/>
              <w:keepNext w:val="0"/>
              <w:keepLines w:val="0"/>
              <w:rPr>
                <w:rFonts w:cs="v4.2.0"/>
              </w:rPr>
            </w:pPr>
            <w:r w:rsidRPr="005647EB">
              <w:rPr>
                <w:rFonts w:cs="v4.2.0"/>
              </w:rPr>
              <w:t>Unit</w:t>
            </w:r>
          </w:p>
        </w:tc>
        <w:tc>
          <w:tcPr>
            <w:tcW w:w="2552" w:type="dxa"/>
            <w:gridSpan w:val="2"/>
            <w:tcBorders>
              <w:top w:val="single" w:sz="4" w:space="0" w:color="auto"/>
              <w:left w:val="single" w:sz="4" w:space="0" w:color="auto"/>
              <w:bottom w:val="single" w:sz="4" w:space="0" w:color="auto"/>
              <w:right w:val="single" w:sz="4" w:space="0" w:color="auto"/>
            </w:tcBorders>
          </w:tcPr>
          <w:p w14:paraId="46167130" w14:textId="29BACB4E" w:rsidR="007B2717" w:rsidRPr="005647EB" w:rsidRDefault="007B2717"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left w:val="single" w:sz="4" w:space="0" w:color="auto"/>
              <w:bottom w:val="single" w:sz="4" w:space="0" w:color="auto"/>
              <w:right w:val="single" w:sz="4" w:space="0" w:color="auto"/>
            </w:tcBorders>
          </w:tcPr>
          <w:p w14:paraId="660116ED" w14:textId="35FCAC4D" w:rsidR="007B2717" w:rsidRPr="005647EB" w:rsidRDefault="007B2717"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7B2717" w:rsidRPr="005647EB" w14:paraId="619F7774" w14:textId="77777777" w:rsidTr="002570E4">
        <w:trPr>
          <w:cantSplit/>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7AA29596" w14:textId="77777777" w:rsidR="007B2717" w:rsidRPr="005647EB" w:rsidRDefault="007B2717" w:rsidP="002570E4">
            <w:pPr>
              <w:spacing w:after="0"/>
              <w:rPr>
                <w:rFonts w:ascii="Arial" w:hAnsi="Arial" w:cs="v4.2.0"/>
                <w:b/>
                <w:sz w:val="18"/>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4A518956" w14:textId="77777777" w:rsidR="007B2717" w:rsidRPr="005647EB" w:rsidRDefault="007B2717" w:rsidP="002570E4">
            <w:pPr>
              <w:spacing w:after="0"/>
              <w:rPr>
                <w:rFonts w:ascii="Arial" w:hAnsi="Arial" w:cs="v4.2.0"/>
                <w:b/>
                <w:sz w:val="18"/>
              </w:rPr>
            </w:pPr>
          </w:p>
        </w:tc>
        <w:tc>
          <w:tcPr>
            <w:tcW w:w="1276" w:type="dxa"/>
            <w:tcBorders>
              <w:top w:val="single" w:sz="4" w:space="0" w:color="auto"/>
              <w:left w:val="single" w:sz="4" w:space="0" w:color="auto"/>
              <w:bottom w:val="single" w:sz="4" w:space="0" w:color="auto"/>
              <w:right w:val="single" w:sz="4" w:space="0" w:color="auto"/>
            </w:tcBorders>
          </w:tcPr>
          <w:p w14:paraId="350E8D2C" w14:textId="77777777" w:rsidR="007B2717" w:rsidRPr="005647EB" w:rsidRDefault="007B2717" w:rsidP="002570E4">
            <w:pPr>
              <w:pStyle w:val="TAH"/>
              <w:keepNext w:val="0"/>
              <w:keepLines w:val="0"/>
              <w:rPr>
                <w:rFonts w:cs="v4.2.0"/>
              </w:rPr>
            </w:pPr>
            <w:r w:rsidRPr="005647EB">
              <w:rPr>
                <w:rFonts w:cs="v4.2.0"/>
              </w:rPr>
              <w:t>T1</w:t>
            </w:r>
          </w:p>
        </w:tc>
        <w:tc>
          <w:tcPr>
            <w:tcW w:w="1276" w:type="dxa"/>
            <w:tcBorders>
              <w:top w:val="single" w:sz="4" w:space="0" w:color="auto"/>
              <w:left w:val="single" w:sz="4" w:space="0" w:color="auto"/>
              <w:bottom w:val="single" w:sz="4" w:space="0" w:color="auto"/>
              <w:right w:val="single" w:sz="4" w:space="0" w:color="auto"/>
            </w:tcBorders>
          </w:tcPr>
          <w:p w14:paraId="0A4A9E2A" w14:textId="77777777" w:rsidR="007B2717" w:rsidRPr="005647EB" w:rsidRDefault="007B2717" w:rsidP="002570E4">
            <w:pPr>
              <w:pStyle w:val="TAH"/>
              <w:keepNext w:val="0"/>
              <w:keepLines w:val="0"/>
              <w:rPr>
                <w:rFonts w:cs="v4.2.0"/>
              </w:rPr>
            </w:pPr>
            <w:r w:rsidRPr="005647EB">
              <w:rPr>
                <w:rFonts w:cs="v4.2.0"/>
              </w:rPr>
              <w:t>T2</w:t>
            </w:r>
          </w:p>
        </w:tc>
        <w:tc>
          <w:tcPr>
            <w:tcW w:w="1275" w:type="dxa"/>
            <w:tcBorders>
              <w:top w:val="single" w:sz="4" w:space="0" w:color="auto"/>
              <w:left w:val="single" w:sz="4" w:space="0" w:color="auto"/>
              <w:bottom w:val="single" w:sz="4" w:space="0" w:color="auto"/>
              <w:right w:val="single" w:sz="4" w:space="0" w:color="auto"/>
            </w:tcBorders>
          </w:tcPr>
          <w:p w14:paraId="6BA2682E" w14:textId="77777777" w:rsidR="007B2717" w:rsidRPr="005647EB" w:rsidRDefault="007B2717" w:rsidP="002570E4">
            <w:pPr>
              <w:pStyle w:val="TAH"/>
              <w:keepNext w:val="0"/>
              <w:keepLines w:val="0"/>
              <w:rPr>
                <w:rFonts w:cs="v4.2.0"/>
              </w:rPr>
            </w:pPr>
            <w:r w:rsidRPr="005647EB">
              <w:rPr>
                <w:rFonts w:cs="v4.2.0"/>
              </w:rPr>
              <w:t>T1</w:t>
            </w:r>
          </w:p>
        </w:tc>
        <w:tc>
          <w:tcPr>
            <w:tcW w:w="1560" w:type="dxa"/>
            <w:tcBorders>
              <w:top w:val="single" w:sz="4" w:space="0" w:color="auto"/>
              <w:left w:val="single" w:sz="4" w:space="0" w:color="auto"/>
              <w:bottom w:val="single" w:sz="4" w:space="0" w:color="auto"/>
              <w:right w:val="single" w:sz="4" w:space="0" w:color="auto"/>
            </w:tcBorders>
          </w:tcPr>
          <w:p w14:paraId="50838C05" w14:textId="77777777" w:rsidR="007B2717" w:rsidRPr="005647EB" w:rsidRDefault="007B2717" w:rsidP="002570E4">
            <w:pPr>
              <w:pStyle w:val="TAH"/>
              <w:keepNext w:val="0"/>
              <w:keepLines w:val="0"/>
              <w:rPr>
                <w:rFonts w:cs="v4.2.0"/>
              </w:rPr>
            </w:pPr>
            <w:r w:rsidRPr="005647EB">
              <w:rPr>
                <w:rFonts w:cs="v4.2.0"/>
              </w:rPr>
              <w:t>T2</w:t>
            </w:r>
          </w:p>
        </w:tc>
      </w:tr>
      <w:tr w:rsidR="007B2717" w:rsidRPr="005647EB" w14:paraId="4229875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DB67C9A" w14:textId="27A000C1" w:rsidR="007B2717" w:rsidRPr="005647EB" w:rsidRDefault="007B2717"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top w:val="single" w:sz="4" w:space="0" w:color="auto"/>
              <w:left w:val="single" w:sz="4" w:space="0" w:color="auto"/>
              <w:bottom w:val="single" w:sz="4" w:space="0" w:color="auto"/>
              <w:right w:val="single" w:sz="4" w:space="0" w:color="auto"/>
            </w:tcBorders>
          </w:tcPr>
          <w:p w14:paraId="1CD6E329" w14:textId="77777777" w:rsidR="007B2717" w:rsidRPr="005647EB" w:rsidRDefault="007B2717" w:rsidP="000424D3">
            <w:pPr>
              <w:pStyle w:val="TAH"/>
              <w:keepNext w:val="0"/>
              <w:keepLines w:val="0"/>
              <w:jc w:val="left"/>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tcPr>
          <w:p w14:paraId="7AD54CBF" w14:textId="77777777" w:rsidR="007B2717" w:rsidRPr="005647EB" w:rsidRDefault="007B2717" w:rsidP="002570E4">
            <w:pPr>
              <w:pStyle w:val="TAH"/>
              <w:keepNext w:val="0"/>
              <w:keepLines w:val="0"/>
              <w:rPr>
                <w:rFonts w:cs="v4.2.0"/>
                <w:b w:val="0"/>
                <w:bCs/>
              </w:rPr>
            </w:pPr>
            <w:r w:rsidRPr="005647EB">
              <w:rPr>
                <w:rFonts w:cs="v4.2.0"/>
                <w:b w:val="0"/>
                <w:bCs/>
              </w:rPr>
              <w:t>1</w:t>
            </w:r>
          </w:p>
        </w:tc>
        <w:tc>
          <w:tcPr>
            <w:tcW w:w="2835" w:type="dxa"/>
            <w:gridSpan w:val="2"/>
            <w:tcBorders>
              <w:top w:val="single" w:sz="4" w:space="0" w:color="auto"/>
              <w:left w:val="single" w:sz="4" w:space="0" w:color="auto"/>
              <w:bottom w:val="single" w:sz="4" w:space="0" w:color="auto"/>
              <w:right w:val="single" w:sz="4" w:space="0" w:color="auto"/>
            </w:tcBorders>
          </w:tcPr>
          <w:p w14:paraId="63EE25B5" w14:textId="77777777" w:rsidR="007B2717" w:rsidRPr="005647EB" w:rsidRDefault="007B2717" w:rsidP="002570E4">
            <w:pPr>
              <w:pStyle w:val="TAH"/>
              <w:keepNext w:val="0"/>
              <w:keepLines w:val="0"/>
              <w:rPr>
                <w:rFonts w:cs="v4.2.0"/>
                <w:b w:val="0"/>
                <w:bCs/>
              </w:rPr>
            </w:pPr>
            <w:r w:rsidRPr="005647EB">
              <w:rPr>
                <w:rFonts w:cs="v4.2.0"/>
                <w:b w:val="0"/>
                <w:bCs/>
              </w:rPr>
              <w:t>2</w:t>
            </w:r>
          </w:p>
        </w:tc>
      </w:tr>
      <w:tr w:rsidR="007B2717" w:rsidRPr="005647EB" w14:paraId="2CAF9FC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E3AE93B" w14:textId="77777777" w:rsidR="007B2717" w:rsidRPr="005647EB" w:rsidRDefault="007B2717"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45124C3B" w14:textId="77777777" w:rsidR="007B2717" w:rsidRPr="005647EB" w:rsidRDefault="007B2717" w:rsidP="002570E4">
            <w:pPr>
              <w:pStyle w:val="TAH"/>
              <w:keepNext w:val="0"/>
              <w:keepLines w:val="0"/>
              <w:rPr>
                <w:rFonts w:cs="v4.2.0"/>
                <w:b w:val="0"/>
                <w:bCs/>
              </w:rPr>
            </w:pPr>
            <w:r w:rsidRPr="005647EB">
              <w:rPr>
                <w:rFonts w:cs="v4.2.0"/>
                <w:b w:val="0"/>
                <w:bCs/>
              </w:rPr>
              <w:t>MHz</w:t>
            </w:r>
          </w:p>
        </w:tc>
        <w:tc>
          <w:tcPr>
            <w:tcW w:w="2552" w:type="dxa"/>
            <w:gridSpan w:val="2"/>
            <w:tcBorders>
              <w:top w:val="single" w:sz="4" w:space="0" w:color="auto"/>
              <w:left w:val="single" w:sz="4" w:space="0" w:color="auto"/>
              <w:bottom w:val="single" w:sz="4" w:space="0" w:color="auto"/>
              <w:right w:val="single" w:sz="4" w:space="0" w:color="auto"/>
            </w:tcBorders>
          </w:tcPr>
          <w:p w14:paraId="6A035E6E" w14:textId="77777777" w:rsidR="007B2717" w:rsidRPr="005647EB" w:rsidRDefault="007B2717" w:rsidP="002570E4">
            <w:pPr>
              <w:pStyle w:val="TAH"/>
              <w:keepNext w:val="0"/>
              <w:keepLines w:val="0"/>
              <w:rPr>
                <w:rFonts w:cs="v4.2.0"/>
                <w:b w:val="0"/>
                <w:bCs/>
              </w:rPr>
            </w:pPr>
            <w:r w:rsidRPr="005647EB">
              <w:rPr>
                <w:rFonts w:cs="v4.2.0"/>
                <w:b w:val="0"/>
                <w:bCs/>
              </w:rPr>
              <w:t>10</w:t>
            </w:r>
          </w:p>
        </w:tc>
        <w:tc>
          <w:tcPr>
            <w:tcW w:w="2835" w:type="dxa"/>
            <w:gridSpan w:val="2"/>
            <w:tcBorders>
              <w:top w:val="single" w:sz="4" w:space="0" w:color="auto"/>
              <w:left w:val="single" w:sz="4" w:space="0" w:color="auto"/>
              <w:bottom w:val="single" w:sz="4" w:space="0" w:color="auto"/>
              <w:right w:val="single" w:sz="4" w:space="0" w:color="auto"/>
            </w:tcBorders>
          </w:tcPr>
          <w:p w14:paraId="1E4A8A7D" w14:textId="77777777" w:rsidR="007B2717" w:rsidRPr="005647EB" w:rsidRDefault="007B2717" w:rsidP="002570E4">
            <w:pPr>
              <w:pStyle w:val="TAH"/>
              <w:keepNext w:val="0"/>
              <w:keepLines w:val="0"/>
              <w:rPr>
                <w:rFonts w:cs="v4.2.0"/>
                <w:b w:val="0"/>
                <w:bCs/>
              </w:rPr>
            </w:pPr>
            <w:r w:rsidRPr="005647EB">
              <w:rPr>
                <w:rFonts w:cs="v4.2.0"/>
                <w:b w:val="0"/>
                <w:bCs/>
              </w:rPr>
              <w:t>10</w:t>
            </w:r>
          </w:p>
        </w:tc>
      </w:tr>
      <w:tr w:rsidR="007B2717" w:rsidRPr="005647EB" w14:paraId="0F13CDB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8922C66" w14:textId="132211F6" w:rsidR="007B2717" w:rsidRPr="005647EB" w:rsidRDefault="007B2717"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ja-JP"/>
              </w:rPr>
              <w:t>D</w:t>
            </w:r>
            <w:r w:rsidRPr="005647EB">
              <w:rPr>
                <w:rFonts w:cs="v4.2.0"/>
                <w:b w:val="0"/>
                <w:bCs/>
              </w:rPr>
              <w:t>.1.1</w:t>
            </w:r>
            <w:r w:rsidR="009B10A9" w:rsidRPr="005647EB">
              <w:rPr>
                <w:rFonts w:cs="v4.2.0"/>
                <w:b w:val="0"/>
                <w:bCs/>
              </w:rPr>
              <w:t>0</w:t>
            </w:r>
            <w:r w:rsidR="002570E4" w:rsidRPr="005647EB">
              <w:rPr>
                <w:rFonts w:cs="v4.2.0"/>
                <w:b w:val="0"/>
                <w:bCs/>
              </w:rPr>
              <w:t xml:space="preserve"> </w:t>
            </w:r>
            <w:r w:rsidRPr="005647EB">
              <w:rPr>
                <w:rFonts w:cs="v4.2.0"/>
                <w:b w:val="0"/>
                <w:bCs/>
              </w:rPr>
              <w:t>(OP.1</w:t>
            </w:r>
            <w:r w:rsidR="009B10A9" w:rsidRPr="005647EB">
              <w:rPr>
                <w:rFonts w:cs="v4.2.0"/>
                <w:b w:val="0"/>
                <w:bCs/>
              </w:rPr>
              <w:t>0</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ja-JP"/>
              </w:rPr>
              <w:t>D</w:t>
            </w:r>
            <w:r w:rsidRPr="005647EB">
              <w:rPr>
                <w:rFonts w:cs="v4.2.0"/>
                <w:b w:val="0"/>
                <w:bCs/>
              </w:rPr>
              <w:t>.1.2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top w:val="single" w:sz="4" w:space="0" w:color="auto"/>
              <w:left w:val="single" w:sz="4" w:space="0" w:color="auto"/>
              <w:bottom w:val="single" w:sz="4" w:space="0" w:color="auto"/>
              <w:right w:val="single" w:sz="4" w:space="0" w:color="auto"/>
            </w:tcBorders>
          </w:tcPr>
          <w:p w14:paraId="4ABE3659" w14:textId="77777777" w:rsidR="007B2717" w:rsidRPr="005647EB" w:rsidRDefault="007B2717"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vAlign w:val="center"/>
          </w:tcPr>
          <w:p w14:paraId="7E37C061" w14:textId="31C6E58F" w:rsidR="007B2717" w:rsidRPr="005647EB" w:rsidRDefault="007B2717" w:rsidP="002570E4">
            <w:pPr>
              <w:pStyle w:val="TAH"/>
              <w:keepNext w:val="0"/>
              <w:keepLines w:val="0"/>
              <w:rPr>
                <w:rFonts w:cs="v4.2.0"/>
                <w:b w:val="0"/>
                <w:bCs/>
              </w:rPr>
            </w:pPr>
            <w:r w:rsidRPr="005647EB">
              <w:rPr>
                <w:b w:val="0"/>
                <w:bCs/>
              </w:rPr>
              <w:t>OP.1</w:t>
            </w:r>
            <w:r w:rsidR="009B10A9" w:rsidRPr="005647EB">
              <w:rPr>
                <w:b w:val="0"/>
                <w:bCs/>
              </w:rPr>
              <w:t>0</w:t>
            </w:r>
            <w:r w:rsidR="002570E4" w:rsidRPr="005647EB">
              <w:rPr>
                <w:b w:val="0"/>
                <w:bCs/>
              </w:rPr>
              <w:t xml:space="preserve"> </w:t>
            </w:r>
            <w:r w:rsidRPr="005647EB">
              <w:rPr>
                <w:b w:val="0"/>
                <w:bCs/>
              </w:rPr>
              <w:t>FDD</w:t>
            </w: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3BDC5774" w14:textId="505E9D5A" w:rsidR="007B2717" w:rsidRPr="005647EB" w:rsidRDefault="007B2717"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7B2717" w:rsidRPr="005647EB" w14:paraId="2CABE70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5C6BCE5" w14:textId="77777777" w:rsidR="007B2717" w:rsidRPr="005647EB" w:rsidRDefault="007B2717" w:rsidP="002570E4">
            <w:pPr>
              <w:pStyle w:val="TAH"/>
              <w:keepNext w:val="0"/>
              <w:keepLines w:val="0"/>
              <w:jc w:val="left"/>
              <w:rPr>
                <w:rFonts w:cs="v4.2.0"/>
                <w:b w:val="0"/>
                <w:bCs/>
              </w:rPr>
            </w:pPr>
            <w:r w:rsidRPr="005647EB">
              <w:rPr>
                <w:rFonts w:cs="v4.2.0"/>
                <w:b w:val="0"/>
                <w:bCs/>
              </w:rPr>
              <w:t>PBCH_RA</w:t>
            </w:r>
          </w:p>
        </w:tc>
        <w:tc>
          <w:tcPr>
            <w:tcW w:w="1559" w:type="dxa"/>
            <w:tcBorders>
              <w:top w:val="single" w:sz="4" w:space="0" w:color="auto"/>
              <w:left w:val="single" w:sz="4" w:space="0" w:color="auto"/>
              <w:bottom w:val="single" w:sz="4" w:space="0" w:color="auto"/>
              <w:right w:val="single" w:sz="4" w:space="0" w:color="auto"/>
            </w:tcBorders>
          </w:tcPr>
          <w:p w14:paraId="34495C82"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7D6EAD5B" w14:textId="77777777" w:rsidR="007B2717" w:rsidRPr="005647EB" w:rsidRDefault="007B2717" w:rsidP="002570E4">
            <w:pPr>
              <w:pStyle w:val="TAH"/>
              <w:keepNext w:val="0"/>
              <w:keepLines w:val="0"/>
              <w:rPr>
                <w:rFonts w:cs="v4.2.0"/>
                <w:b w:val="0"/>
                <w:bCs/>
              </w:rPr>
            </w:pPr>
            <w:r w:rsidRPr="005647EB">
              <w:rPr>
                <w:rFonts w:cs="v4.2.0"/>
                <w:b w:val="0"/>
                <w:bCs/>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19FD7CDD" w14:textId="77777777" w:rsidR="007B2717" w:rsidRPr="005647EB" w:rsidRDefault="007B2717" w:rsidP="002570E4">
            <w:pPr>
              <w:pStyle w:val="TAH"/>
              <w:keepNext w:val="0"/>
              <w:keepLines w:val="0"/>
              <w:rPr>
                <w:rFonts w:cs="v4.2.0"/>
                <w:b w:val="0"/>
                <w:bCs/>
              </w:rPr>
            </w:pPr>
            <w:r w:rsidRPr="005647EB">
              <w:rPr>
                <w:rFonts w:cs="v4.2.0"/>
                <w:b w:val="0"/>
                <w:bCs/>
              </w:rPr>
              <w:t>0</w:t>
            </w:r>
          </w:p>
        </w:tc>
      </w:tr>
      <w:tr w:rsidR="007B2717" w:rsidRPr="005647EB" w14:paraId="3E65DF0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9CBC379" w14:textId="77777777" w:rsidR="007B2717" w:rsidRPr="005647EB" w:rsidRDefault="007B2717" w:rsidP="002570E4">
            <w:pPr>
              <w:pStyle w:val="TAH"/>
              <w:keepNext w:val="0"/>
              <w:keepLines w:val="0"/>
              <w:jc w:val="left"/>
              <w:rPr>
                <w:rFonts w:cs="v4.2.0"/>
                <w:b w:val="0"/>
                <w:bCs/>
              </w:rPr>
            </w:pPr>
            <w:r w:rsidRPr="005647EB">
              <w:rPr>
                <w:rFonts w:cs="v4.2.0"/>
                <w:b w:val="0"/>
                <w:bCs/>
              </w:rPr>
              <w:t>PBCH_RB</w:t>
            </w:r>
          </w:p>
        </w:tc>
        <w:tc>
          <w:tcPr>
            <w:tcW w:w="1559" w:type="dxa"/>
            <w:tcBorders>
              <w:top w:val="single" w:sz="4" w:space="0" w:color="auto"/>
              <w:left w:val="single" w:sz="4" w:space="0" w:color="auto"/>
              <w:bottom w:val="single" w:sz="4" w:space="0" w:color="auto"/>
              <w:right w:val="single" w:sz="4" w:space="0" w:color="auto"/>
            </w:tcBorders>
          </w:tcPr>
          <w:p w14:paraId="7916EC6B"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F78C18C"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6A621A7" w14:textId="77777777" w:rsidR="007B2717" w:rsidRPr="005647EB" w:rsidRDefault="007B2717" w:rsidP="002570E4">
            <w:pPr>
              <w:spacing w:after="0"/>
              <w:rPr>
                <w:rFonts w:ascii="Arial" w:hAnsi="Arial" w:cs="v4.2.0"/>
                <w:bCs/>
                <w:sz w:val="18"/>
              </w:rPr>
            </w:pPr>
          </w:p>
        </w:tc>
      </w:tr>
      <w:tr w:rsidR="007B2717" w:rsidRPr="005647EB" w14:paraId="28AEB87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529134F" w14:textId="77777777" w:rsidR="007B2717" w:rsidRPr="005647EB" w:rsidRDefault="007B2717" w:rsidP="002570E4">
            <w:pPr>
              <w:pStyle w:val="TAH"/>
              <w:keepNext w:val="0"/>
              <w:keepLines w:val="0"/>
              <w:jc w:val="left"/>
              <w:rPr>
                <w:rFonts w:cs="v4.2.0"/>
                <w:b w:val="0"/>
                <w:bCs/>
              </w:rPr>
            </w:pPr>
            <w:r w:rsidRPr="005647EB">
              <w:rPr>
                <w:rFonts w:cs="v4.2.0"/>
                <w:b w:val="0"/>
                <w:bCs/>
              </w:rPr>
              <w:t>PSS_RA</w:t>
            </w:r>
          </w:p>
        </w:tc>
        <w:tc>
          <w:tcPr>
            <w:tcW w:w="1559" w:type="dxa"/>
            <w:tcBorders>
              <w:top w:val="single" w:sz="4" w:space="0" w:color="auto"/>
              <w:left w:val="single" w:sz="4" w:space="0" w:color="auto"/>
              <w:bottom w:val="single" w:sz="4" w:space="0" w:color="auto"/>
              <w:right w:val="single" w:sz="4" w:space="0" w:color="auto"/>
            </w:tcBorders>
          </w:tcPr>
          <w:p w14:paraId="73D6B7C1"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F546333"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36E4736" w14:textId="77777777" w:rsidR="007B2717" w:rsidRPr="005647EB" w:rsidRDefault="007B2717" w:rsidP="002570E4">
            <w:pPr>
              <w:spacing w:after="0"/>
              <w:rPr>
                <w:rFonts w:ascii="Arial" w:hAnsi="Arial" w:cs="v4.2.0"/>
                <w:bCs/>
                <w:sz w:val="18"/>
              </w:rPr>
            </w:pPr>
          </w:p>
        </w:tc>
      </w:tr>
      <w:tr w:rsidR="007B2717" w:rsidRPr="005647EB" w14:paraId="28E07F4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1E84D07" w14:textId="77777777" w:rsidR="007B2717" w:rsidRPr="005647EB" w:rsidRDefault="007B2717" w:rsidP="002570E4">
            <w:pPr>
              <w:pStyle w:val="TAH"/>
              <w:keepNext w:val="0"/>
              <w:keepLines w:val="0"/>
              <w:jc w:val="left"/>
              <w:rPr>
                <w:rFonts w:cs="v4.2.0"/>
                <w:b w:val="0"/>
                <w:bCs/>
              </w:rPr>
            </w:pPr>
            <w:r w:rsidRPr="005647EB">
              <w:rPr>
                <w:rFonts w:cs="v4.2.0"/>
                <w:b w:val="0"/>
                <w:bCs/>
              </w:rPr>
              <w:t>SSS_RA</w:t>
            </w:r>
          </w:p>
        </w:tc>
        <w:tc>
          <w:tcPr>
            <w:tcW w:w="1559" w:type="dxa"/>
            <w:tcBorders>
              <w:top w:val="single" w:sz="4" w:space="0" w:color="auto"/>
              <w:left w:val="single" w:sz="4" w:space="0" w:color="auto"/>
              <w:bottom w:val="single" w:sz="4" w:space="0" w:color="auto"/>
              <w:right w:val="single" w:sz="4" w:space="0" w:color="auto"/>
            </w:tcBorders>
          </w:tcPr>
          <w:p w14:paraId="57DFF988"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674B723"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6A2A6AA" w14:textId="77777777" w:rsidR="007B2717" w:rsidRPr="005647EB" w:rsidRDefault="007B2717" w:rsidP="002570E4">
            <w:pPr>
              <w:spacing w:after="0"/>
              <w:rPr>
                <w:rFonts w:ascii="Arial" w:hAnsi="Arial" w:cs="v4.2.0"/>
                <w:bCs/>
                <w:sz w:val="18"/>
              </w:rPr>
            </w:pPr>
          </w:p>
        </w:tc>
      </w:tr>
      <w:tr w:rsidR="007B2717" w:rsidRPr="005647EB" w14:paraId="5408388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77FB77C" w14:textId="77777777" w:rsidR="007B2717" w:rsidRPr="005647EB" w:rsidRDefault="007B2717" w:rsidP="002570E4">
            <w:pPr>
              <w:pStyle w:val="TAH"/>
              <w:keepNext w:val="0"/>
              <w:keepLines w:val="0"/>
              <w:jc w:val="left"/>
              <w:rPr>
                <w:rFonts w:cs="v4.2.0"/>
                <w:b w:val="0"/>
                <w:bCs/>
              </w:rPr>
            </w:pPr>
            <w:r w:rsidRPr="005647EB">
              <w:rPr>
                <w:rFonts w:cs="v4.2.0"/>
                <w:b w:val="0"/>
                <w:bCs/>
              </w:rPr>
              <w:t>PCFICH_RB</w:t>
            </w:r>
          </w:p>
        </w:tc>
        <w:tc>
          <w:tcPr>
            <w:tcW w:w="1559" w:type="dxa"/>
            <w:tcBorders>
              <w:top w:val="single" w:sz="4" w:space="0" w:color="auto"/>
              <w:left w:val="single" w:sz="4" w:space="0" w:color="auto"/>
              <w:bottom w:val="single" w:sz="4" w:space="0" w:color="auto"/>
              <w:right w:val="single" w:sz="4" w:space="0" w:color="auto"/>
            </w:tcBorders>
          </w:tcPr>
          <w:p w14:paraId="09AEF115"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7636EB9"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C9B7C9B" w14:textId="77777777" w:rsidR="007B2717" w:rsidRPr="005647EB" w:rsidRDefault="007B2717" w:rsidP="002570E4">
            <w:pPr>
              <w:spacing w:after="0"/>
              <w:rPr>
                <w:rFonts w:ascii="Arial" w:hAnsi="Arial" w:cs="v4.2.0"/>
                <w:bCs/>
                <w:sz w:val="18"/>
              </w:rPr>
            </w:pPr>
          </w:p>
        </w:tc>
      </w:tr>
      <w:tr w:rsidR="007B2717" w:rsidRPr="005647EB" w14:paraId="0A2490C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A6C5972" w14:textId="77777777" w:rsidR="007B2717" w:rsidRPr="005647EB" w:rsidRDefault="007B2717" w:rsidP="002570E4">
            <w:pPr>
              <w:pStyle w:val="TAH"/>
              <w:keepNext w:val="0"/>
              <w:keepLines w:val="0"/>
              <w:jc w:val="left"/>
              <w:rPr>
                <w:rFonts w:cs="v4.2.0"/>
                <w:b w:val="0"/>
                <w:bCs/>
              </w:rPr>
            </w:pPr>
            <w:r w:rsidRPr="005647EB">
              <w:rPr>
                <w:rFonts w:cs="v4.2.0"/>
                <w:b w:val="0"/>
                <w:bCs/>
              </w:rPr>
              <w:t>PHICH_RA</w:t>
            </w:r>
          </w:p>
        </w:tc>
        <w:tc>
          <w:tcPr>
            <w:tcW w:w="1559" w:type="dxa"/>
            <w:tcBorders>
              <w:top w:val="single" w:sz="4" w:space="0" w:color="auto"/>
              <w:left w:val="single" w:sz="4" w:space="0" w:color="auto"/>
              <w:bottom w:val="single" w:sz="4" w:space="0" w:color="auto"/>
              <w:right w:val="single" w:sz="4" w:space="0" w:color="auto"/>
            </w:tcBorders>
          </w:tcPr>
          <w:p w14:paraId="09B0472E"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AA75E3E"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1D742A6" w14:textId="77777777" w:rsidR="007B2717" w:rsidRPr="005647EB" w:rsidRDefault="007B2717" w:rsidP="002570E4">
            <w:pPr>
              <w:spacing w:after="0"/>
              <w:rPr>
                <w:rFonts w:ascii="Arial" w:hAnsi="Arial" w:cs="v4.2.0"/>
                <w:bCs/>
                <w:sz w:val="18"/>
              </w:rPr>
            </w:pPr>
          </w:p>
        </w:tc>
      </w:tr>
      <w:tr w:rsidR="007B2717" w:rsidRPr="005647EB" w14:paraId="0F3C8B6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7D2FE28" w14:textId="77777777" w:rsidR="007B2717" w:rsidRPr="005647EB" w:rsidRDefault="007B2717" w:rsidP="002570E4">
            <w:pPr>
              <w:pStyle w:val="TAH"/>
              <w:keepNext w:val="0"/>
              <w:keepLines w:val="0"/>
              <w:jc w:val="left"/>
              <w:rPr>
                <w:rFonts w:cs="v4.2.0"/>
                <w:b w:val="0"/>
                <w:bCs/>
              </w:rPr>
            </w:pPr>
            <w:r w:rsidRPr="005647EB">
              <w:rPr>
                <w:rFonts w:cs="v4.2.0"/>
                <w:b w:val="0"/>
                <w:bCs/>
              </w:rPr>
              <w:t>PHICH_RB</w:t>
            </w:r>
          </w:p>
        </w:tc>
        <w:tc>
          <w:tcPr>
            <w:tcW w:w="1559" w:type="dxa"/>
            <w:tcBorders>
              <w:top w:val="single" w:sz="4" w:space="0" w:color="auto"/>
              <w:left w:val="single" w:sz="4" w:space="0" w:color="auto"/>
              <w:bottom w:val="single" w:sz="4" w:space="0" w:color="auto"/>
              <w:right w:val="single" w:sz="4" w:space="0" w:color="auto"/>
            </w:tcBorders>
          </w:tcPr>
          <w:p w14:paraId="346D1288"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576CC89E"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3592DBE" w14:textId="77777777" w:rsidR="007B2717" w:rsidRPr="005647EB" w:rsidRDefault="007B2717" w:rsidP="002570E4">
            <w:pPr>
              <w:spacing w:after="0"/>
              <w:rPr>
                <w:rFonts w:ascii="Arial" w:hAnsi="Arial" w:cs="v4.2.0"/>
                <w:bCs/>
                <w:sz w:val="18"/>
              </w:rPr>
            </w:pPr>
          </w:p>
        </w:tc>
      </w:tr>
      <w:tr w:rsidR="007B2717" w:rsidRPr="005647EB" w14:paraId="7EFC324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0BD66F5" w14:textId="77777777" w:rsidR="007B2717" w:rsidRPr="005647EB" w:rsidRDefault="007B2717" w:rsidP="002570E4">
            <w:pPr>
              <w:pStyle w:val="TAH"/>
              <w:keepNext w:val="0"/>
              <w:keepLines w:val="0"/>
              <w:jc w:val="left"/>
              <w:rPr>
                <w:rFonts w:cs="v4.2.0"/>
                <w:b w:val="0"/>
                <w:bCs/>
              </w:rPr>
            </w:pPr>
            <w:r w:rsidRPr="005647EB">
              <w:rPr>
                <w:rFonts w:cs="v4.2.0"/>
                <w:b w:val="0"/>
                <w:bCs/>
              </w:rPr>
              <w:t>PDCCH_RA</w:t>
            </w:r>
          </w:p>
        </w:tc>
        <w:tc>
          <w:tcPr>
            <w:tcW w:w="1559" w:type="dxa"/>
            <w:tcBorders>
              <w:top w:val="single" w:sz="4" w:space="0" w:color="auto"/>
              <w:left w:val="single" w:sz="4" w:space="0" w:color="auto"/>
              <w:bottom w:val="single" w:sz="4" w:space="0" w:color="auto"/>
              <w:right w:val="single" w:sz="4" w:space="0" w:color="auto"/>
            </w:tcBorders>
          </w:tcPr>
          <w:p w14:paraId="1D238BBD"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7B4971E"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66164259" w14:textId="77777777" w:rsidR="007B2717" w:rsidRPr="005647EB" w:rsidRDefault="007B2717" w:rsidP="002570E4">
            <w:pPr>
              <w:spacing w:after="0"/>
              <w:rPr>
                <w:rFonts w:ascii="Arial" w:hAnsi="Arial" w:cs="v4.2.0"/>
                <w:bCs/>
                <w:sz w:val="18"/>
              </w:rPr>
            </w:pPr>
          </w:p>
        </w:tc>
      </w:tr>
      <w:tr w:rsidR="007B2717" w:rsidRPr="005647EB" w14:paraId="036C2A0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C211DB1" w14:textId="77777777" w:rsidR="007B2717" w:rsidRPr="005647EB" w:rsidRDefault="007B2717" w:rsidP="002570E4">
            <w:pPr>
              <w:pStyle w:val="TAH"/>
              <w:keepNext w:val="0"/>
              <w:keepLines w:val="0"/>
              <w:jc w:val="left"/>
              <w:rPr>
                <w:rFonts w:cs="v4.2.0"/>
                <w:b w:val="0"/>
                <w:bCs/>
              </w:rPr>
            </w:pPr>
            <w:r w:rsidRPr="005647EB">
              <w:rPr>
                <w:rFonts w:cs="v4.2.0"/>
                <w:b w:val="0"/>
                <w:bCs/>
              </w:rPr>
              <w:t>PDCCH_RB</w:t>
            </w:r>
          </w:p>
        </w:tc>
        <w:tc>
          <w:tcPr>
            <w:tcW w:w="1559" w:type="dxa"/>
            <w:tcBorders>
              <w:top w:val="single" w:sz="4" w:space="0" w:color="auto"/>
              <w:left w:val="single" w:sz="4" w:space="0" w:color="auto"/>
              <w:bottom w:val="single" w:sz="4" w:space="0" w:color="auto"/>
              <w:right w:val="single" w:sz="4" w:space="0" w:color="auto"/>
            </w:tcBorders>
          </w:tcPr>
          <w:p w14:paraId="0D7CD1C4"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888041A"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65122040" w14:textId="77777777" w:rsidR="007B2717" w:rsidRPr="005647EB" w:rsidRDefault="007B2717" w:rsidP="002570E4">
            <w:pPr>
              <w:spacing w:after="0"/>
              <w:rPr>
                <w:rFonts w:ascii="Arial" w:hAnsi="Arial" w:cs="v4.2.0"/>
                <w:bCs/>
                <w:sz w:val="18"/>
              </w:rPr>
            </w:pPr>
          </w:p>
        </w:tc>
      </w:tr>
      <w:tr w:rsidR="007B2717" w:rsidRPr="005647EB" w14:paraId="069E930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795A5F6" w14:textId="77777777" w:rsidR="007B2717" w:rsidRPr="005647EB" w:rsidRDefault="007B2717" w:rsidP="002570E4">
            <w:pPr>
              <w:pStyle w:val="TAH"/>
              <w:keepNext w:val="0"/>
              <w:keepLines w:val="0"/>
              <w:jc w:val="left"/>
              <w:rPr>
                <w:rFonts w:cs="v4.2.0"/>
                <w:b w:val="0"/>
                <w:bCs/>
              </w:rPr>
            </w:pPr>
            <w:r w:rsidRPr="005647EB">
              <w:rPr>
                <w:rFonts w:cs="v4.2.0"/>
                <w:b w:val="0"/>
                <w:bCs/>
              </w:rPr>
              <w:t>PDSCH_RA</w:t>
            </w:r>
          </w:p>
        </w:tc>
        <w:tc>
          <w:tcPr>
            <w:tcW w:w="1559" w:type="dxa"/>
            <w:tcBorders>
              <w:top w:val="single" w:sz="4" w:space="0" w:color="auto"/>
              <w:left w:val="single" w:sz="4" w:space="0" w:color="auto"/>
              <w:bottom w:val="single" w:sz="4" w:space="0" w:color="auto"/>
              <w:right w:val="single" w:sz="4" w:space="0" w:color="auto"/>
            </w:tcBorders>
          </w:tcPr>
          <w:p w14:paraId="730CB085"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8DCDC92"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C06A96D" w14:textId="77777777" w:rsidR="007B2717" w:rsidRPr="005647EB" w:rsidRDefault="007B2717" w:rsidP="002570E4">
            <w:pPr>
              <w:spacing w:after="0"/>
              <w:rPr>
                <w:rFonts w:ascii="Arial" w:hAnsi="Arial" w:cs="v4.2.0"/>
                <w:bCs/>
                <w:sz w:val="18"/>
              </w:rPr>
            </w:pPr>
          </w:p>
        </w:tc>
      </w:tr>
      <w:tr w:rsidR="007B2717" w:rsidRPr="005647EB" w14:paraId="67B6A97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C7AC0D2" w14:textId="77777777" w:rsidR="007B2717" w:rsidRPr="005647EB" w:rsidRDefault="007B2717" w:rsidP="002570E4">
            <w:pPr>
              <w:pStyle w:val="TAH"/>
              <w:keepNext w:val="0"/>
              <w:keepLines w:val="0"/>
              <w:jc w:val="left"/>
              <w:rPr>
                <w:rFonts w:cs="v4.2.0"/>
                <w:b w:val="0"/>
                <w:bCs/>
              </w:rPr>
            </w:pPr>
            <w:r w:rsidRPr="005647EB">
              <w:rPr>
                <w:rFonts w:cs="v4.2.0"/>
                <w:b w:val="0"/>
                <w:bCs/>
              </w:rPr>
              <w:t>PDSCH_RB</w:t>
            </w:r>
          </w:p>
        </w:tc>
        <w:tc>
          <w:tcPr>
            <w:tcW w:w="1559" w:type="dxa"/>
            <w:tcBorders>
              <w:top w:val="single" w:sz="4" w:space="0" w:color="auto"/>
              <w:left w:val="single" w:sz="4" w:space="0" w:color="auto"/>
              <w:bottom w:val="single" w:sz="4" w:space="0" w:color="auto"/>
              <w:right w:val="single" w:sz="4" w:space="0" w:color="auto"/>
            </w:tcBorders>
          </w:tcPr>
          <w:p w14:paraId="5C43ECE3"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34E3ADF0"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D949220" w14:textId="77777777" w:rsidR="007B2717" w:rsidRPr="005647EB" w:rsidRDefault="007B2717" w:rsidP="002570E4">
            <w:pPr>
              <w:spacing w:after="0"/>
              <w:rPr>
                <w:rFonts w:ascii="Arial" w:hAnsi="Arial" w:cs="v4.2.0"/>
                <w:bCs/>
                <w:sz w:val="18"/>
              </w:rPr>
            </w:pPr>
          </w:p>
        </w:tc>
      </w:tr>
      <w:tr w:rsidR="007B2717" w:rsidRPr="005647EB" w14:paraId="6444E1A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6590443F" w14:textId="76383EF4" w:rsidR="007B2717" w:rsidRPr="005647EB" w:rsidRDefault="007B2717" w:rsidP="002570E4">
            <w:pPr>
              <w:pStyle w:val="TAC"/>
              <w:keepNext w:val="0"/>
              <w:keepLines w:val="0"/>
              <w:jc w:val="left"/>
              <w:rPr>
                <w:rFonts w:cs="Arial"/>
                <w:szCs w:val="18"/>
              </w:rPr>
            </w:pPr>
            <w:r w:rsidRPr="005647EB">
              <w:rPr>
                <w:rFonts w:cs="Arial"/>
                <w:szCs w:val="18"/>
              </w:rPr>
              <w:t>OCNG_RA</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6A97150D"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10F90B4"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D2F2255" w14:textId="77777777" w:rsidR="007B2717" w:rsidRPr="005647EB" w:rsidRDefault="007B2717" w:rsidP="002570E4">
            <w:pPr>
              <w:spacing w:after="0"/>
              <w:rPr>
                <w:rFonts w:ascii="Arial" w:hAnsi="Arial" w:cs="v4.2.0"/>
                <w:bCs/>
                <w:sz w:val="18"/>
              </w:rPr>
            </w:pPr>
          </w:p>
        </w:tc>
      </w:tr>
      <w:tr w:rsidR="007B2717" w:rsidRPr="005647EB" w14:paraId="4EBB672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4191CE83" w14:textId="19900366" w:rsidR="007B2717" w:rsidRPr="005647EB" w:rsidRDefault="007B2717"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11AC4153"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852B671"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82DC3C0" w14:textId="77777777" w:rsidR="007B2717" w:rsidRPr="005647EB" w:rsidRDefault="007B2717" w:rsidP="002570E4">
            <w:pPr>
              <w:spacing w:after="0"/>
              <w:rPr>
                <w:rFonts w:ascii="Arial" w:hAnsi="Arial" w:cs="v4.2.0"/>
                <w:bCs/>
                <w:sz w:val="18"/>
              </w:rPr>
            </w:pPr>
          </w:p>
        </w:tc>
      </w:tr>
      <w:tr w:rsidR="007B2717" w:rsidRPr="005647EB" w14:paraId="450992F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6712B2C" w14:textId="15AB2F1F" w:rsidR="007B2717" w:rsidRPr="005647EB" w:rsidRDefault="007B2717" w:rsidP="002570E4">
            <w:pPr>
              <w:pStyle w:val="TAL"/>
              <w:keepNext w:val="0"/>
              <w:keepLines w:val="0"/>
              <w:rPr>
                <w:rFonts w:cs="Arial"/>
                <w:szCs w:val="18"/>
              </w:rPr>
            </w:pPr>
            <w:r w:rsidRPr="005647EB">
              <w:rPr>
                <w:rFonts w:cs="Arial"/>
                <w:position w:val="-12"/>
                <w:szCs w:val="18"/>
              </w:rPr>
              <w:object w:dxaOrig="405" w:dyaOrig="360" w14:anchorId="60B125C8">
                <v:shape id="_x0000_i1070" type="#_x0000_t75" style="width:20.5pt;height:18pt" o:ole="" fillcolor="window">
                  <v:imagedata r:id="rId10" o:title=""/>
                </v:shape>
                <o:OLEObject Type="Embed" ProgID="Equation.3" ShapeID="_x0000_i1070" DrawAspect="Content" ObjectID="_1781977637" r:id="rId67"/>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Borders>
              <w:top w:val="single" w:sz="4" w:space="0" w:color="auto"/>
              <w:left w:val="single" w:sz="4" w:space="0" w:color="auto"/>
              <w:bottom w:val="single" w:sz="4" w:space="0" w:color="auto"/>
              <w:right w:val="single" w:sz="4" w:space="0" w:color="auto"/>
            </w:tcBorders>
          </w:tcPr>
          <w:p w14:paraId="3E91EEF5" w14:textId="7B5E8F48" w:rsidR="007B2717" w:rsidRPr="005647EB" w:rsidRDefault="007B2717"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tcBorders>
              <w:top w:val="single" w:sz="4" w:space="0" w:color="auto"/>
              <w:left w:val="single" w:sz="4" w:space="0" w:color="auto"/>
              <w:bottom w:val="single" w:sz="4" w:space="0" w:color="auto"/>
              <w:right w:val="single" w:sz="4" w:space="0" w:color="auto"/>
            </w:tcBorders>
          </w:tcPr>
          <w:p w14:paraId="7F88FAC7"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-98</w:t>
            </w:r>
          </w:p>
        </w:tc>
      </w:tr>
      <w:tr w:rsidR="007B2717" w:rsidRPr="005647EB" w14:paraId="72BE8CF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B57CC26" w14:textId="6BE0E158" w:rsidR="007B2717" w:rsidRPr="005647EB" w:rsidRDefault="007B2717"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123F8D0C" w14:textId="6D595A44" w:rsidR="007B2717" w:rsidRPr="005647EB" w:rsidRDefault="007B2717"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2B12C487"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0A0A273E"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429031D7" w14:textId="77777777" w:rsidR="007B2717" w:rsidRPr="005647EB" w:rsidRDefault="007B2717"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30D4E76A"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-91</w:t>
            </w:r>
          </w:p>
        </w:tc>
      </w:tr>
      <w:tr w:rsidR="007B2717" w:rsidRPr="005647EB" w14:paraId="61F71FA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3330088" w14:textId="77777777" w:rsidR="007B2717" w:rsidRPr="005647EB" w:rsidRDefault="007B2717" w:rsidP="002570E4">
            <w:pPr>
              <w:pStyle w:val="TAL"/>
              <w:keepNext w:val="0"/>
              <w:keepLines w:val="0"/>
              <w:rPr>
                <w:rFonts w:cs="Arial"/>
                <w:szCs w:val="18"/>
              </w:rPr>
            </w:pPr>
            <w:r w:rsidRPr="005647EB">
              <w:rPr>
                <w:rFonts w:cs="Arial"/>
                <w:position w:val="-12"/>
                <w:szCs w:val="18"/>
              </w:rPr>
              <w:object w:dxaOrig="615" w:dyaOrig="375" w14:anchorId="07035EA0">
                <v:shape id="_x0000_i1071" type="#_x0000_t75" style="width:31pt;height:19.5pt" o:ole="" fillcolor="window">
                  <v:imagedata r:id="rId12" o:title=""/>
                </v:shape>
                <o:OLEObject Type="Embed" ProgID="Equation.3" ShapeID="_x0000_i1071" DrawAspect="Content" ObjectID="_1781977638" r:id="rId68"/>
              </w:object>
            </w:r>
          </w:p>
        </w:tc>
        <w:tc>
          <w:tcPr>
            <w:tcW w:w="1559" w:type="dxa"/>
            <w:tcBorders>
              <w:top w:val="single" w:sz="4" w:space="0" w:color="auto"/>
              <w:left w:val="single" w:sz="4" w:space="0" w:color="auto"/>
              <w:bottom w:val="single" w:sz="4" w:space="0" w:color="auto"/>
              <w:right w:val="single" w:sz="4" w:space="0" w:color="auto"/>
            </w:tcBorders>
          </w:tcPr>
          <w:p w14:paraId="26A80D64" w14:textId="77777777" w:rsidR="007B2717" w:rsidRPr="005647EB" w:rsidRDefault="007B2717"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181680B5"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32546F41"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6C3CDFBC" w14:textId="77777777" w:rsidR="007B2717" w:rsidRPr="005647EB" w:rsidRDefault="007B2717"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7660284E"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7</w:t>
            </w:r>
          </w:p>
        </w:tc>
      </w:tr>
      <w:tr w:rsidR="007B2717" w:rsidRPr="005647EB" w14:paraId="2F6AE46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08682D0" w14:textId="4C961D23" w:rsidR="007B2717" w:rsidRPr="005647EB" w:rsidRDefault="007B2717" w:rsidP="002570E4">
            <w:pPr>
              <w:pStyle w:val="TAL"/>
              <w:keepNext w:val="0"/>
              <w:keepLines w:val="0"/>
              <w:rPr>
                <w:rFonts w:cs="Arial"/>
                <w:szCs w:val="18"/>
              </w:rPr>
            </w:pPr>
            <w:r w:rsidRPr="005647EB">
              <w:rPr>
                <w:rFonts w:cs="Arial"/>
                <w:szCs w:val="18"/>
              </w:rPr>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23555F66" w14:textId="3729062A" w:rsidR="007B2717" w:rsidRPr="005647EB" w:rsidRDefault="007B2717"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1D398CDF" w14:textId="77777777" w:rsidR="007B2717" w:rsidRPr="005647EB" w:rsidRDefault="007B2717" w:rsidP="002570E4">
            <w:pPr>
              <w:pStyle w:val="TAL"/>
              <w:keepNext w:val="0"/>
              <w:keepLines w:val="0"/>
              <w:jc w:val="center"/>
              <w:rPr>
                <w:rFonts w:cs="Arial"/>
                <w:szCs w:val="18"/>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43DDFF0F" w14:textId="77777777" w:rsidR="007B2717" w:rsidRPr="005647EB" w:rsidRDefault="007B2717" w:rsidP="002570E4">
            <w:pPr>
              <w:pStyle w:val="TAL"/>
              <w:keepNext w:val="0"/>
              <w:keepLines w:val="0"/>
              <w:jc w:val="center"/>
              <w:rPr>
                <w:rFonts w:cs="Arial"/>
                <w:szCs w:val="18"/>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368EB732" w14:textId="77777777" w:rsidR="007B2717" w:rsidRPr="005647EB" w:rsidRDefault="007B2717"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1C16BD5A"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-91</w:t>
            </w:r>
          </w:p>
        </w:tc>
      </w:tr>
      <w:tr w:rsidR="007B2717" w:rsidRPr="005647EB" w14:paraId="5A8084F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2C96B42" w14:textId="77777777" w:rsidR="007B2717" w:rsidRPr="005647EB" w:rsidRDefault="007B2717" w:rsidP="002570E4">
            <w:pPr>
              <w:pStyle w:val="TAL"/>
              <w:keepNext w:val="0"/>
              <w:keepLines w:val="0"/>
              <w:rPr>
                <w:rFonts w:cs="Arial"/>
                <w:szCs w:val="18"/>
              </w:rPr>
            </w:pPr>
            <w:r w:rsidRPr="005647EB">
              <w:rPr>
                <w:rFonts w:cs="v4.2.0"/>
                <w:position w:val="-12"/>
              </w:rPr>
              <w:object w:dxaOrig="795" w:dyaOrig="375" w14:anchorId="2751C1FF">
                <v:shape id="_x0000_i1072" type="#_x0000_t75" style="width:40pt;height:19.5pt" o:ole="" fillcolor="window">
                  <v:imagedata r:id="rId14" o:title=""/>
                </v:shape>
                <o:OLEObject Type="Embed" ProgID="Equation.3" ShapeID="_x0000_i1072" DrawAspect="Content" ObjectID="_1781977639" r:id="rId69"/>
              </w:object>
            </w:r>
          </w:p>
        </w:tc>
        <w:tc>
          <w:tcPr>
            <w:tcW w:w="1559" w:type="dxa"/>
            <w:tcBorders>
              <w:top w:val="single" w:sz="4" w:space="0" w:color="auto"/>
              <w:left w:val="single" w:sz="4" w:space="0" w:color="auto"/>
              <w:bottom w:val="single" w:sz="4" w:space="0" w:color="auto"/>
              <w:right w:val="single" w:sz="4" w:space="0" w:color="auto"/>
            </w:tcBorders>
          </w:tcPr>
          <w:p w14:paraId="74249804" w14:textId="77777777" w:rsidR="007B2717" w:rsidRPr="005647EB" w:rsidRDefault="007B2717"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3AE8D7E0"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11AE811F"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6E9C4672" w14:textId="77777777" w:rsidR="007B2717" w:rsidRPr="005647EB" w:rsidRDefault="007B2717"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7C47687D"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7</w:t>
            </w:r>
          </w:p>
        </w:tc>
      </w:tr>
      <w:tr w:rsidR="007B2717" w:rsidRPr="005647EB" w14:paraId="2CEF61B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F79AD75" w14:textId="2FBFA7FA" w:rsidR="007B2717" w:rsidRPr="005647EB" w:rsidRDefault="007B2717"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Borders>
              <w:top w:val="single" w:sz="4" w:space="0" w:color="auto"/>
              <w:left w:val="single" w:sz="4" w:space="0" w:color="auto"/>
              <w:bottom w:val="single" w:sz="4" w:space="0" w:color="auto"/>
              <w:right w:val="single" w:sz="4" w:space="0" w:color="auto"/>
            </w:tcBorders>
          </w:tcPr>
          <w:p w14:paraId="4A001E0C" w14:textId="77777777" w:rsidR="007B2717" w:rsidRPr="005647EB" w:rsidRDefault="007B2717" w:rsidP="002570E4">
            <w:pPr>
              <w:pStyle w:val="TAL"/>
              <w:keepNext w:val="0"/>
              <w:keepLines w:val="0"/>
              <w:jc w:val="center"/>
              <w:rPr>
                <w:rFonts w:cs="v4.2.0"/>
              </w:rPr>
            </w:pPr>
          </w:p>
        </w:tc>
        <w:tc>
          <w:tcPr>
            <w:tcW w:w="5387" w:type="dxa"/>
            <w:gridSpan w:val="4"/>
            <w:tcBorders>
              <w:top w:val="single" w:sz="4" w:space="0" w:color="auto"/>
              <w:left w:val="single" w:sz="4" w:space="0" w:color="auto"/>
              <w:bottom w:val="single" w:sz="4" w:space="0" w:color="auto"/>
              <w:right w:val="single" w:sz="4" w:space="0" w:color="auto"/>
            </w:tcBorders>
          </w:tcPr>
          <w:p w14:paraId="018D8336" w14:textId="77777777" w:rsidR="007B2717" w:rsidRPr="005647EB" w:rsidRDefault="007B2717" w:rsidP="002570E4">
            <w:pPr>
              <w:pStyle w:val="TAL"/>
              <w:keepNext w:val="0"/>
              <w:keepLines w:val="0"/>
              <w:jc w:val="center"/>
              <w:rPr>
                <w:rFonts w:cs="v4.2.0"/>
                <w:lang w:eastAsia="ja-JP"/>
              </w:rPr>
            </w:pPr>
            <w:r w:rsidRPr="005647EB">
              <w:rPr>
                <w:rFonts w:cs="v4.2.0"/>
                <w:lang w:eastAsia="ja-JP"/>
              </w:rPr>
              <w:t>AWGN</w:t>
            </w:r>
          </w:p>
        </w:tc>
      </w:tr>
      <w:tr w:rsidR="007B2717" w:rsidRPr="005647EB" w14:paraId="2D50C59A"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tcPr>
          <w:p w14:paraId="7684A509" w14:textId="1CB4E6CA" w:rsidR="007B2717" w:rsidRPr="005647EB" w:rsidRDefault="002570E4" w:rsidP="000424D3">
            <w:pPr>
              <w:pStyle w:val="TAN"/>
            </w:pPr>
            <w:r w:rsidRPr="005647EB">
              <w:lastRenderedPageBreak/>
              <w:t>NOTE 1:</w:t>
            </w:r>
            <w:r w:rsidR="000424D3" w:rsidRPr="005647EB">
              <w:tab/>
            </w:r>
            <w:r w:rsidR="007B2717" w:rsidRPr="005647EB">
              <w:t>OCNG</w:t>
            </w:r>
            <w:r w:rsidRPr="005647EB">
              <w:t xml:space="preserve"> </w:t>
            </w:r>
            <w:r w:rsidR="007B2717" w:rsidRPr="005647EB">
              <w:t>shall</w:t>
            </w:r>
            <w:r w:rsidRPr="005647EB">
              <w:t xml:space="preserve"> </w:t>
            </w:r>
            <w:r w:rsidR="007B2717" w:rsidRPr="005647EB">
              <w:t>be</w:t>
            </w:r>
            <w:r w:rsidRPr="005647EB">
              <w:t xml:space="preserve"> </w:t>
            </w:r>
            <w:r w:rsidR="007B2717" w:rsidRPr="005647EB">
              <w:t>used</w:t>
            </w:r>
            <w:r w:rsidRPr="005647EB">
              <w:t xml:space="preserve"> </w:t>
            </w:r>
            <w:r w:rsidR="007B2717" w:rsidRPr="005647EB">
              <w:t>such</w:t>
            </w:r>
            <w:r w:rsidRPr="005647EB">
              <w:t xml:space="preserve"> </w:t>
            </w:r>
            <w:r w:rsidR="007B2717" w:rsidRPr="005647EB">
              <w:t>that</w:t>
            </w:r>
            <w:r w:rsidRPr="005647EB">
              <w:t xml:space="preserve"> </w:t>
            </w:r>
            <w:r w:rsidR="007B2717" w:rsidRPr="005647EB">
              <w:t>both</w:t>
            </w:r>
            <w:r w:rsidRPr="005647EB">
              <w:t xml:space="preserve"> </w:t>
            </w:r>
            <w:r w:rsidR="007B2717" w:rsidRPr="005647EB">
              <w:t>cells</w:t>
            </w:r>
            <w:r w:rsidRPr="005647EB">
              <w:t xml:space="preserve"> </w:t>
            </w:r>
            <w:r w:rsidR="007B2717" w:rsidRPr="005647EB">
              <w:t>are</w:t>
            </w:r>
            <w:r w:rsidRPr="005647EB">
              <w:t xml:space="preserve"> </w:t>
            </w:r>
            <w:r w:rsidR="007B2717" w:rsidRPr="005647EB">
              <w:t>fully</w:t>
            </w:r>
            <w:r w:rsidRPr="005647EB">
              <w:t xml:space="preserve"> </w:t>
            </w:r>
            <w:r w:rsidR="007B2717" w:rsidRPr="005647EB">
              <w:t>allocated</w:t>
            </w:r>
            <w:r w:rsidRPr="005647EB">
              <w:t xml:space="preserve"> </w:t>
            </w:r>
            <w:r w:rsidR="007B2717" w:rsidRPr="005647EB">
              <w:t>and</w:t>
            </w:r>
            <w:r w:rsidRPr="005647EB">
              <w:t xml:space="preserve"> </w:t>
            </w:r>
            <w:r w:rsidR="007B2717" w:rsidRPr="005647EB">
              <w:t>a</w:t>
            </w:r>
            <w:r w:rsidRPr="005647EB">
              <w:t xml:space="preserve"> </w:t>
            </w:r>
            <w:r w:rsidR="007B2717" w:rsidRPr="005647EB">
              <w:t>constant</w:t>
            </w:r>
            <w:r w:rsidRPr="005647EB">
              <w:t xml:space="preserve"> </w:t>
            </w:r>
            <w:r w:rsidR="007B2717" w:rsidRPr="005647EB">
              <w:t>total</w:t>
            </w:r>
            <w:r w:rsidRPr="005647EB">
              <w:t xml:space="preserve"> </w:t>
            </w:r>
            <w:r w:rsidR="007B2717" w:rsidRPr="005647EB">
              <w:t>transmitted</w:t>
            </w:r>
            <w:r w:rsidRPr="005647EB">
              <w:t xml:space="preserve"> </w:t>
            </w:r>
            <w:r w:rsidR="007B2717" w:rsidRPr="005647EB">
              <w:t>power</w:t>
            </w:r>
            <w:r w:rsidRPr="005647EB">
              <w:t xml:space="preserve"> </w:t>
            </w:r>
            <w:r w:rsidR="007B2717" w:rsidRPr="005647EB">
              <w:t>spectral</w:t>
            </w:r>
            <w:r w:rsidRPr="005647EB">
              <w:t xml:space="preserve"> </w:t>
            </w:r>
            <w:r w:rsidR="007B2717" w:rsidRPr="005647EB">
              <w:t>density</w:t>
            </w:r>
            <w:r w:rsidRPr="005647EB">
              <w:t xml:space="preserve"> </w:t>
            </w:r>
            <w:r w:rsidR="007B2717" w:rsidRPr="005647EB">
              <w:t>is</w:t>
            </w:r>
            <w:r w:rsidRPr="005647EB">
              <w:t xml:space="preserve"> </w:t>
            </w:r>
            <w:r w:rsidR="007B2717" w:rsidRPr="005647EB">
              <w:t>achieved</w:t>
            </w:r>
            <w:r w:rsidRPr="005647EB">
              <w:t xml:space="preserve"> </w:t>
            </w:r>
            <w:r w:rsidR="007B2717" w:rsidRPr="005647EB">
              <w:t>for</w:t>
            </w:r>
            <w:r w:rsidRPr="005647EB">
              <w:t xml:space="preserve"> </w:t>
            </w:r>
            <w:r w:rsidR="007B2717" w:rsidRPr="005647EB">
              <w:t>all</w:t>
            </w:r>
            <w:r w:rsidRPr="005647EB">
              <w:t xml:space="preserve"> </w:t>
            </w:r>
            <w:r w:rsidR="007B2717" w:rsidRPr="005647EB">
              <w:t>OFDM</w:t>
            </w:r>
            <w:r w:rsidRPr="005647EB">
              <w:t xml:space="preserve"> </w:t>
            </w:r>
            <w:r w:rsidR="007B2717" w:rsidRPr="005647EB">
              <w:t>symbols.</w:t>
            </w:r>
          </w:p>
          <w:p w14:paraId="59BC43C4" w14:textId="5494302C" w:rsidR="007B2717" w:rsidRPr="005647EB" w:rsidRDefault="002570E4" w:rsidP="000424D3">
            <w:pPr>
              <w:pStyle w:val="TAN"/>
            </w:pPr>
            <w:r w:rsidRPr="005647EB">
              <w:t>NOTE 2:</w:t>
            </w:r>
            <w:r w:rsidR="000424D3" w:rsidRPr="005647EB">
              <w:tab/>
            </w:r>
            <w:r w:rsidR="007B2717" w:rsidRPr="005647EB">
              <w:t>Interference</w:t>
            </w:r>
            <w:r w:rsidRPr="005647EB">
              <w:t xml:space="preserve"> </w:t>
            </w:r>
            <w:r w:rsidR="007B2717" w:rsidRPr="005647EB">
              <w:t>from</w:t>
            </w:r>
            <w:r w:rsidRPr="005647EB">
              <w:t xml:space="preserve"> </w:t>
            </w:r>
            <w:r w:rsidR="007B2717" w:rsidRPr="005647EB">
              <w:t>other</w:t>
            </w:r>
            <w:r w:rsidRPr="005647EB">
              <w:t xml:space="preserve"> </w:t>
            </w:r>
            <w:r w:rsidR="007B2717" w:rsidRPr="005647EB">
              <w:t>cells</w:t>
            </w:r>
            <w:r w:rsidRPr="005647EB">
              <w:t xml:space="preserve"> </w:t>
            </w:r>
            <w:r w:rsidR="007B2717" w:rsidRPr="005647EB">
              <w:t>and</w:t>
            </w:r>
            <w:r w:rsidRPr="005647EB">
              <w:t xml:space="preserve"> </w:t>
            </w:r>
            <w:r w:rsidR="007B2717" w:rsidRPr="005647EB">
              <w:t>noise</w:t>
            </w:r>
            <w:r w:rsidRPr="005647EB">
              <w:t xml:space="preserve"> </w:t>
            </w:r>
            <w:r w:rsidR="007B2717" w:rsidRPr="005647EB">
              <w:t>sources</w:t>
            </w:r>
            <w:r w:rsidRPr="005647EB">
              <w:t xml:space="preserve"> </w:t>
            </w:r>
            <w:r w:rsidR="007B2717" w:rsidRPr="005647EB">
              <w:t>not</w:t>
            </w:r>
            <w:r w:rsidRPr="005647EB">
              <w:t xml:space="preserve"> </w:t>
            </w:r>
            <w:r w:rsidR="007B2717" w:rsidRPr="005647EB">
              <w:t>specified</w:t>
            </w:r>
            <w:r w:rsidRPr="005647EB">
              <w:t xml:space="preserve"> </w:t>
            </w:r>
            <w:r w:rsidR="007B2717" w:rsidRPr="005647EB">
              <w:t>in</w:t>
            </w:r>
            <w:r w:rsidRPr="005647EB">
              <w:t xml:space="preserve"> </w:t>
            </w:r>
            <w:r w:rsidR="007B2717" w:rsidRPr="005647EB">
              <w:t>the</w:t>
            </w:r>
            <w:r w:rsidRPr="005647EB">
              <w:t xml:space="preserve"> </w:t>
            </w:r>
            <w:r w:rsidR="007B2717" w:rsidRPr="005647EB">
              <w:t>test</w:t>
            </w:r>
            <w:r w:rsidRPr="005647EB">
              <w:t xml:space="preserve"> </w:t>
            </w:r>
            <w:r w:rsidR="007B2717" w:rsidRPr="005647EB">
              <w:t>is</w:t>
            </w:r>
            <w:r w:rsidRPr="005647EB">
              <w:t xml:space="preserve"> </w:t>
            </w:r>
            <w:r w:rsidR="007B2717" w:rsidRPr="005647EB">
              <w:t>assumed</w:t>
            </w:r>
            <w:r w:rsidRPr="005647EB">
              <w:t xml:space="preserve"> </w:t>
            </w:r>
            <w:r w:rsidR="007B2717" w:rsidRPr="005647EB">
              <w:t>to</w:t>
            </w:r>
            <w:r w:rsidRPr="005647EB">
              <w:t xml:space="preserve"> </w:t>
            </w:r>
            <w:r w:rsidR="007B2717" w:rsidRPr="005647EB">
              <w:t>be</w:t>
            </w:r>
            <w:r w:rsidRPr="005647EB">
              <w:t xml:space="preserve"> </w:t>
            </w:r>
            <w:r w:rsidR="007B2717" w:rsidRPr="005647EB">
              <w:t>constant</w:t>
            </w:r>
            <w:r w:rsidRPr="005647EB">
              <w:t xml:space="preserve"> </w:t>
            </w:r>
            <w:r w:rsidR="007B2717" w:rsidRPr="005647EB">
              <w:t>over</w:t>
            </w:r>
            <w:r w:rsidRPr="005647EB">
              <w:t xml:space="preserve"> </w:t>
            </w:r>
            <w:r w:rsidR="007B2717" w:rsidRPr="005647EB">
              <w:t>subcarriers</w:t>
            </w:r>
            <w:r w:rsidRPr="005647EB">
              <w:t xml:space="preserve"> </w:t>
            </w:r>
            <w:r w:rsidR="007B2717" w:rsidRPr="005647EB">
              <w:t>and</w:t>
            </w:r>
            <w:r w:rsidRPr="005647EB">
              <w:t xml:space="preserve"> </w:t>
            </w:r>
            <w:r w:rsidR="007B2717" w:rsidRPr="005647EB">
              <w:t>time</w:t>
            </w:r>
            <w:r w:rsidRPr="005647EB">
              <w:t xml:space="preserve"> </w:t>
            </w:r>
            <w:r w:rsidR="007B2717" w:rsidRPr="005647EB">
              <w:t>and</w:t>
            </w:r>
            <w:r w:rsidRPr="005647EB">
              <w:t xml:space="preserve"> </w:t>
            </w:r>
            <w:r w:rsidR="007B2717" w:rsidRPr="005647EB">
              <w:t>shall</w:t>
            </w:r>
            <w:r w:rsidRPr="005647EB">
              <w:t xml:space="preserve"> </w:t>
            </w:r>
            <w:r w:rsidR="007B2717" w:rsidRPr="005647EB">
              <w:t>be</w:t>
            </w:r>
            <w:r w:rsidRPr="005647EB">
              <w:t xml:space="preserve"> </w:t>
            </w:r>
            <w:r w:rsidR="007B2717" w:rsidRPr="005647EB">
              <w:t>modelled</w:t>
            </w:r>
            <w:r w:rsidRPr="005647EB">
              <w:t xml:space="preserve"> </w:t>
            </w:r>
            <w:r w:rsidR="007B2717" w:rsidRPr="005647EB">
              <w:t>as</w:t>
            </w:r>
            <w:r w:rsidRPr="005647EB">
              <w:t xml:space="preserve"> </w:t>
            </w:r>
            <w:r w:rsidR="007B2717" w:rsidRPr="005647EB">
              <w:t>AWGN</w:t>
            </w:r>
            <w:r w:rsidRPr="005647EB">
              <w:t xml:space="preserve"> </w:t>
            </w:r>
            <w:r w:rsidR="007B2717" w:rsidRPr="005647EB">
              <w:t>of</w:t>
            </w:r>
            <w:r w:rsidRPr="005647EB">
              <w:t xml:space="preserve"> </w:t>
            </w:r>
            <w:r w:rsidR="007B2717" w:rsidRPr="005647EB">
              <w:t>appropriate</w:t>
            </w:r>
            <w:r w:rsidRPr="005647EB">
              <w:t xml:space="preserve"> </w:t>
            </w:r>
            <w:r w:rsidR="007B2717" w:rsidRPr="005647EB">
              <w:t>power</w:t>
            </w:r>
            <w:r w:rsidRPr="005647EB">
              <w:t xml:space="preserve"> </w:t>
            </w:r>
            <w:r w:rsidR="007B2717" w:rsidRPr="005647EB">
              <w:t>for</w:t>
            </w:r>
            <w:r w:rsidRPr="005647EB">
              <w:t xml:space="preserve"> </w:t>
            </w:r>
            <w:r w:rsidR="007B2717" w:rsidRPr="005647EB">
              <w:rPr>
                <w:rFonts w:cs="v4.2.0"/>
                <w:position w:val="-12"/>
              </w:rPr>
              <w:object w:dxaOrig="405" w:dyaOrig="360" w14:anchorId="068C0B03">
                <v:shape id="_x0000_i1073" type="#_x0000_t75" style="width:20.5pt;height:18pt" o:ole="" fillcolor="window">
                  <v:imagedata r:id="rId10" o:title=""/>
                </v:shape>
                <o:OLEObject Type="Embed" ProgID="Equation.3" ShapeID="_x0000_i1073" DrawAspect="Content" ObjectID="_1781977640" r:id="rId70"/>
              </w:object>
            </w:r>
            <w:r w:rsidRPr="005647EB">
              <w:t xml:space="preserve"> </w:t>
            </w:r>
            <w:r w:rsidR="007B2717" w:rsidRPr="005647EB">
              <w:t>to</w:t>
            </w:r>
            <w:r w:rsidRPr="005647EB">
              <w:t xml:space="preserve"> </w:t>
            </w:r>
            <w:r w:rsidR="007B2717" w:rsidRPr="005647EB">
              <w:t>be</w:t>
            </w:r>
            <w:r w:rsidRPr="005647EB">
              <w:t xml:space="preserve"> </w:t>
            </w:r>
            <w:r w:rsidR="007B2717" w:rsidRPr="005647EB">
              <w:t>fulfilled.</w:t>
            </w:r>
          </w:p>
          <w:p w14:paraId="2680913E" w14:textId="761C52AE" w:rsidR="007B2717" w:rsidRPr="005647EB" w:rsidRDefault="002570E4" w:rsidP="000424D3">
            <w:pPr>
              <w:pStyle w:val="TAN"/>
            </w:pPr>
            <w:r w:rsidRPr="005647EB">
              <w:t>NOTE 3:</w:t>
            </w:r>
            <w:r w:rsidR="000424D3" w:rsidRPr="005647EB">
              <w:tab/>
            </w:r>
            <w:r w:rsidR="007B2717" w:rsidRPr="005647EB">
              <w:t>RSRP</w:t>
            </w:r>
            <w:r w:rsidRPr="005647EB">
              <w:t xml:space="preserve"> </w:t>
            </w:r>
            <w:r w:rsidR="007B2717" w:rsidRPr="005647EB">
              <w:t>and</w:t>
            </w:r>
            <w:r w:rsidRPr="005647EB">
              <w:t xml:space="preserve"> </w:t>
            </w:r>
            <w:r w:rsidR="007B2717" w:rsidRPr="005647EB">
              <w:t>SCH_RP</w:t>
            </w:r>
            <w:r w:rsidRPr="005647EB">
              <w:t xml:space="preserve"> </w:t>
            </w:r>
            <w:r w:rsidR="007B2717" w:rsidRPr="005647EB">
              <w:t>levels</w:t>
            </w:r>
            <w:r w:rsidRPr="005647EB">
              <w:t xml:space="preserve"> </w:t>
            </w:r>
            <w:r w:rsidR="007B2717" w:rsidRPr="005647EB">
              <w:t>have</w:t>
            </w:r>
            <w:r w:rsidRPr="005647EB">
              <w:t xml:space="preserve"> </w:t>
            </w:r>
            <w:r w:rsidR="007B2717" w:rsidRPr="005647EB">
              <w:t>been</w:t>
            </w:r>
            <w:r w:rsidRPr="005647EB">
              <w:t xml:space="preserve"> </w:t>
            </w:r>
            <w:r w:rsidR="007B2717" w:rsidRPr="005647EB">
              <w:t>derived</w:t>
            </w:r>
            <w:r w:rsidRPr="005647EB">
              <w:t xml:space="preserve"> </w:t>
            </w:r>
            <w:r w:rsidR="007B2717" w:rsidRPr="005647EB">
              <w:t>from</w:t>
            </w:r>
            <w:r w:rsidRPr="005647EB">
              <w:t xml:space="preserve"> </w:t>
            </w:r>
            <w:r w:rsidR="007B2717" w:rsidRPr="005647EB">
              <w:t>other</w:t>
            </w:r>
            <w:r w:rsidRPr="005647EB">
              <w:t xml:space="preserve"> </w:t>
            </w:r>
            <w:r w:rsidR="007B2717" w:rsidRPr="005647EB">
              <w:t>parameters</w:t>
            </w:r>
            <w:r w:rsidRPr="005647EB">
              <w:t xml:space="preserve"> </w:t>
            </w:r>
            <w:r w:rsidR="007B2717" w:rsidRPr="005647EB">
              <w:t>for</w:t>
            </w:r>
            <w:r w:rsidRPr="005647EB">
              <w:t xml:space="preserve"> </w:t>
            </w:r>
            <w:r w:rsidR="007B2717" w:rsidRPr="005647EB">
              <w:t>information</w:t>
            </w:r>
            <w:r w:rsidRPr="005647EB">
              <w:t xml:space="preserve"> </w:t>
            </w:r>
            <w:r w:rsidR="007B2717" w:rsidRPr="005647EB">
              <w:t>purposes.</w:t>
            </w:r>
            <w:r w:rsidRPr="005647EB">
              <w:t xml:space="preserve"> </w:t>
            </w:r>
            <w:r w:rsidR="007B2717" w:rsidRPr="005647EB">
              <w:t>They</w:t>
            </w:r>
            <w:r w:rsidRPr="005647EB">
              <w:t xml:space="preserve"> </w:t>
            </w:r>
            <w:r w:rsidR="007B2717" w:rsidRPr="005647EB">
              <w:t>are</w:t>
            </w:r>
            <w:r w:rsidRPr="005647EB">
              <w:t xml:space="preserve"> </w:t>
            </w:r>
            <w:r w:rsidR="007B2717" w:rsidRPr="005647EB">
              <w:t>not</w:t>
            </w:r>
            <w:r w:rsidRPr="005647EB">
              <w:t xml:space="preserve"> </w:t>
            </w:r>
            <w:r w:rsidR="007B2717" w:rsidRPr="005647EB">
              <w:t>settable</w:t>
            </w:r>
            <w:r w:rsidRPr="005647EB">
              <w:t xml:space="preserve"> </w:t>
            </w:r>
            <w:r w:rsidR="007B2717" w:rsidRPr="005647EB">
              <w:t>parameters</w:t>
            </w:r>
            <w:r w:rsidRPr="005647EB">
              <w:t xml:space="preserve"> </w:t>
            </w:r>
            <w:r w:rsidR="007B2717" w:rsidRPr="005647EB">
              <w:t>themselves.</w:t>
            </w:r>
          </w:p>
        </w:tc>
      </w:tr>
    </w:tbl>
    <w:p w14:paraId="0EB962C4" w14:textId="77777777" w:rsidR="007B2717" w:rsidRPr="005647EB" w:rsidRDefault="007B2717" w:rsidP="002570E4">
      <w:pPr>
        <w:rPr>
          <w:rFonts w:cs="v4.2.0"/>
          <w:lang w:eastAsia="ja-JP"/>
        </w:rPr>
      </w:pPr>
    </w:p>
    <w:p w14:paraId="790EA70E" w14:textId="77777777" w:rsidR="007B2717" w:rsidRPr="005647EB" w:rsidRDefault="007B2717" w:rsidP="002570E4">
      <w:pPr>
        <w:rPr>
          <w:rFonts w:cs="v4.2.0"/>
        </w:rPr>
      </w:pPr>
      <w:r w:rsidRPr="005647EB">
        <w:rPr>
          <w:rFonts w:cs="v4.2.0"/>
        </w:rPr>
        <w:t>The UE shall send one Event A3 triggered measurement report, with a measurement reporting delay less than 384</w:t>
      </w:r>
      <w:r w:rsidRPr="005647EB">
        <w:rPr>
          <w:rFonts w:cs="v4.2.0"/>
          <w:lang w:eastAsia="ja-JP"/>
        </w:rPr>
        <w:t>2</w:t>
      </w:r>
      <w:r w:rsidRPr="005647EB">
        <w:rPr>
          <w:rFonts w:cs="v4.2.0"/>
        </w:rPr>
        <w:t xml:space="preserve"> ms from the beginning of time period T2.</w:t>
      </w:r>
    </w:p>
    <w:p w14:paraId="422BCA95" w14:textId="77777777" w:rsidR="007B2717" w:rsidRPr="005647EB" w:rsidRDefault="007B2717" w:rsidP="002570E4">
      <w:r w:rsidRPr="005647EB">
        <w:t>The overall delays measured is defined as the time from the beginning of time period T2, to the moment the UE send one Event A3 triggered measurement report to Cell 2.</w:t>
      </w:r>
    </w:p>
    <w:p w14:paraId="250791C5" w14:textId="77777777" w:rsidR="007B2717" w:rsidRPr="005647EB" w:rsidRDefault="007B2717" w:rsidP="002570E4">
      <w:pPr>
        <w:rPr>
          <w:rFonts w:cs="v4.2.0"/>
        </w:rPr>
      </w:pPr>
      <w:r w:rsidRPr="005647EB">
        <w:t>The overall delays measured test requirement is expressed as</w:t>
      </w:r>
      <w:r w:rsidR="00E52353" w:rsidRPr="005647EB">
        <w:t>:</w:t>
      </w:r>
    </w:p>
    <w:p w14:paraId="2E6FEBAA" w14:textId="379CD805" w:rsidR="007B2717" w:rsidRPr="005647EB" w:rsidRDefault="000424D3" w:rsidP="002570E4">
      <w:pPr>
        <w:pStyle w:val="B1"/>
        <w:ind w:left="576" w:hanging="288"/>
      </w:pPr>
      <w:r w:rsidRPr="005647EB">
        <w:tab/>
      </w:r>
      <w:r w:rsidR="007B2717" w:rsidRPr="005647EB">
        <w:t xml:space="preserve">Overall delays measured = </w:t>
      </w:r>
      <w:r w:rsidR="007B2717" w:rsidRPr="005647EB">
        <w:rPr>
          <w:rFonts w:cs="v4.2.0"/>
        </w:rPr>
        <w:t>measurement reporting delay + TTI insertion</w:t>
      </w:r>
      <w:r w:rsidR="007B2717" w:rsidRPr="005647EB">
        <w:t xml:space="preserve"> uncertainty </w:t>
      </w:r>
    </w:p>
    <w:p w14:paraId="16B09BF9" w14:textId="17180692" w:rsidR="007B2717" w:rsidRPr="005647EB" w:rsidRDefault="000424D3" w:rsidP="002570E4">
      <w:pPr>
        <w:pStyle w:val="B1"/>
        <w:ind w:left="576" w:hanging="288"/>
      </w:pPr>
      <w:r w:rsidRPr="005647EB">
        <w:tab/>
      </w:r>
      <w:r w:rsidR="007B2717" w:rsidRPr="005647EB">
        <w:t>Measurement reporting delay = 3840 ms</w:t>
      </w:r>
    </w:p>
    <w:p w14:paraId="105C5050" w14:textId="0FC0BED9" w:rsidR="007B2717" w:rsidRPr="005647EB" w:rsidRDefault="000424D3" w:rsidP="002570E4">
      <w:pPr>
        <w:pStyle w:val="B1"/>
        <w:ind w:left="576" w:hanging="288"/>
      </w:pPr>
      <w:r w:rsidRPr="005647EB">
        <w:tab/>
      </w:r>
      <w:r w:rsidR="007B2717" w:rsidRPr="005647EB">
        <w:t>TTI insertion uncertainty = TTI</w:t>
      </w:r>
      <w:r w:rsidR="007B2717" w:rsidRPr="005647EB">
        <w:rPr>
          <w:vertAlign w:val="subscript"/>
        </w:rPr>
        <w:t xml:space="preserve">DCCH </w:t>
      </w:r>
      <w:r w:rsidR="007B2717" w:rsidRPr="005647EB">
        <w:t>= 1 ms; 2xTTI</w:t>
      </w:r>
      <w:r w:rsidR="007B2717" w:rsidRPr="005647EB">
        <w:rPr>
          <w:vertAlign w:val="subscript"/>
        </w:rPr>
        <w:t>DCCH</w:t>
      </w:r>
      <w:r w:rsidR="007B2717" w:rsidRPr="005647EB">
        <w:t xml:space="preserve"> = 2 ms</w:t>
      </w:r>
    </w:p>
    <w:p w14:paraId="4081D106" w14:textId="77777777" w:rsidR="007B2717" w:rsidRPr="005647EB" w:rsidRDefault="007B2717" w:rsidP="002570E4">
      <w:r w:rsidRPr="005647EB">
        <w:t>The overall delays measured shall be less than a total of 3842 ms in this test case (note: this gives a total of 3840 ms for measurement reporting delay plus 2 ms for TTI insertion uncertainty).</w:t>
      </w:r>
    </w:p>
    <w:p w14:paraId="4F3CA35A" w14:textId="77777777" w:rsidR="007B2717" w:rsidRPr="005647EB" w:rsidRDefault="007B2717" w:rsidP="002570E4">
      <w:pPr>
        <w:rPr>
          <w:rFonts w:cs="v4.2.0"/>
          <w:lang w:eastAsia="ja-JP"/>
        </w:rPr>
      </w:pPr>
      <w:r w:rsidRPr="005647EB">
        <w:rPr>
          <w:rFonts w:cs="v4.2.0"/>
        </w:rPr>
        <w:t>The UE shall send continuous ACK/NACK throughout the test</w:t>
      </w:r>
      <w:r w:rsidRPr="005647EB">
        <w:rPr>
          <w:rFonts w:cs="v4.2.0"/>
          <w:lang w:eastAsia="zh-CN"/>
        </w:rPr>
        <w:t>,</w:t>
      </w:r>
      <w:r w:rsidRPr="005647EB">
        <w:rPr>
          <w:rFonts w:cs="v4.2.0"/>
        </w:rPr>
        <w:t xml:space="preserve"> and from the start of T2 until Event A3 is reported, at least </w:t>
      </w:r>
      <w:r w:rsidRPr="005647EB">
        <w:rPr>
          <w:rFonts w:cs="v4.2.0"/>
          <w:lang w:eastAsia="ja-JP"/>
        </w:rPr>
        <w:t>85</w:t>
      </w:r>
      <w:r w:rsidRPr="005647EB">
        <w:rPr>
          <w:rFonts w:cs="v4.2.0"/>
        </w:rPr>
        <w:t>% ACK/NACK shall be detected.</w:t>
      </w:r>
    </w:p>
    <w:p w14:paraId="64539B2B" w14:textId="77777777" w:rsidR="007B2717" w:rsidRPr="005647EB" w:rsidRDefault="007B2717" w:rsidP="002570E4">
      <w:pPr>
        <w:rPr>
          <w:rFonts w:cs="v4.2.0"/>
        </w:rPr>
      </w:pPr>
      <w:r w:rsidRPr="005647EB">
        <w:rPr>
          <w:lang w:eastAsia="zh-CN"/>
        </w:rPr>
        <w:t xml:space="preserve">For a test to be considered successful requirements on both event detection and percentage of transmitted ACK/NACKs have to be fulfilled </w:t>
      </w:r>
      <w:r w:rsidR="001212A4" w:rsidRPr="005647EB">
        <w:rPr>
          <w:lang w:eastAsia="zh-CN"/>
        </w:rPr>
        <w:t>simultaneously.</w:t>
      </w:r>
      <w:r w:rsidR="001212A4" w:rsidRPr="005647EB">
        <w:rPr>
          <w:rFonts w:cs="v4.2.0"/>
        </w:rPr>
        <w:t xml:space="preserve"> The</w:t>
      </w:r>
      <w:r w:rsidRPr="005647EB">
        <w:rPr>
          <w:rFonts w:cs="v4.2.0"/>
        </w:rPr>
        <w:t xml:space="preserve"> rate of correct events observed during repeated tests shall be at least 90%</w:t>
      </w:r>
      <w:r w:rsidRPr="005647EB">
        <w:t xml:space="preserve"> </w:t>
      </w:r>
      <w:r w:rsidRPr="005647EB">
        <w:rPr>
          <w:rFonts w:cs="v4.2.0"/>
        </w:rPr>
        <w:t>with a confidence level of 95%.</w:t>
      </w:r>
    </w:p>
    <w:p w14:paraId="7674BAE7" w14:textId="77777777" w:rsidR="00432568" w:rsidRPr="005647EB" w:rsidRDefault="00432568" w:rsidP="002570E4">
      <w:pPr>
        <w:pStyle w:val="Heading3"/>
        <w:keepNext w:val="0"/>
        <w:keepLines w:val="0"/>
      </w:pPr>
      <w:r w:rsidRPr="005647EB">
        <w:t>8.3.7</w:t>
      </w:r>
      <w:r w:rsidRPr="005647EB">
        <w:tab/>
        <w:t>E-UTRAN FDD-FDD Inter-frequency event triggered reporting under fading propagation conditions in asynchronous cells for Increased Carrier Monitoring without Reduced Performance Group</w:t>
      </w:r>
    </w:p>
    <w:p w14:paraId="77331A8A" w14:textId="77777777" w:rsidR="00432568" w:rsidRPr="005647EB" w:rsidRDefault="00432568" w:rsidP="002570E4">
      <w:pPr>
        <w:pStyle w:val="Heading4"/>
        <w:keepNext w:val="0"/>
        <w:keepLines w:val="0"/>
      </w:pPr>
      <w:r w:rsidRPr="005647EB">
        <w:t>8.3.7.1</w:t>
      </w:r>
      <w:r w:rsidRPr="005647EB">
        <w:tab/>
        <w:t>Test purpose</w:t>
      </w:r>
    </w:p>
    <w:p w14:paraId="7E8E0C40" w14:textId="2A7F3AFA" w:rsidR="00432568" w:rsidRPr="005647EB" w:rsidRDefault="00432568" w:rsidP="002570E4">
      <w:r w:rsidRPr="005647EB">
        <w:t>To verify the UE</w:t>
      </w:r>
      <w:r w:rsidR="002570E4" w:rsidRPr="005647EB">
        <w:t>'</w:t>
      </w:r>
      <w:r w:rsidRPr="005647EB">
        <w:t xml:space="preserve">s ability to make a correct reporting of an event under fading propagation conditions. This test will partly verify the FDD-FDD inter-frequency cell search requirements in </w:t>
      </w:r>
      <w:r w:rsidR="00914A62" w:rsidRPr="005647EB">
        <w:t>clause</w:t>
      </w:r>
      <w:r w:rsidRPr="005647EB">
        <w:t xml:space="preserve"> 8.1.2.3.</w:t>
      </w:r>
    </w:p>
    <w:p w14:paraId="2A78F7A6" w14:textId="77777777" w:rsidR="00432568" w:rsidRPr="005647EB" w:rsidRDefault="00432568" w:rsidP="002570E4">
      <w:pPr>
        <w:pStyle w:val="Heading4"/>
        <w:keepNext w:val="0"/>
        <w:keepLines w:val="0"/>
      </w:pPr>
      <w:r w:rsidRPr="005647EB">
        <w:t>8.3.7.2</w:t>
      </w:r>
      <w:r w:rsidRPr="005647EB">
        <w:tab/>
        <w:t>Test applicability</w:t>
      </w:r>
    </w:p>
    <w:p w14:paraId="7DC173A4" w14:textId="77777777" w:rsidR="00432568" w:rsidRPr="005647EB" w:rsidRDefault="00432568" w:rsidP="002570E4">
      <w:r w:rsidRPr="005647EB">
        <w:t xml:space="preserve">This test applies to all types of E-UTRA FDD UE release 12 and forward that supports increased number of carrier monitoring. </w:t>
      </w:r>
    </w:p>
    <w:p w14:paraId="017E60B4" w14:textId="77777777" w:rsidR="00432568" w:rsidRPr="005647EB" w:rsidRDefault="00432568" w:rsidP="002570E4">
      <w:pPr>
        <w:pStyle w:val="Heading4"/>
        <w:keepNext w:val="0"/>
        <w:keepLines w:val="0"/>
      </w:pPr>
      <w:r w:rsidRPr="005647EB">
        <w:t>8.3.7.3</w:t>
      </w:r>
      <w:r w:rsidRPr="005647EB">
        <w:tab/>
        <w:t>Minimum conformance requirements</w:t>
      </w:r>
    </w:p>
    <w:p w14:paraId="68509242" w14:textId="77777777" w:rsidR="00432568" w:rsidRPr="005647EB" w:rsidRDefault="00432568" w:rsidP="002570E4">
      <w:pPr>
        <w:rPr>
          <w:rFonts w:cs="v4.2.0"/>
        </w:rPr>
      </w:pPr>
      <w:r w:rsidRPr="005647EB">
        <w:rPr>
          <w:rFonts w:cs="v4.2.0"/>
        </w:rPr>
        <w:t>When measurement gaps are scheduled, or the UE supports capability of conducting such measurements without gaps, the UE shall be able to identify a new FDD inter-frequency within T</w:t>
      </w:r>
      <w:r w:rsidRPr="005647EB">
        <w:rPr>
          <w:rFonts w:cs="v4.2.0"/>
          <w:vertAlign w:val="subscript"/>
        </w:rPr>
        <w:t>Identify_Inter</w:t>
      </w:r>
      <w:r w:rsidRPr="005647EB">
        <w:rPr>
          <w:rFonts w:cs="v4.2.0"/>
        </w:rPr>
        <w:t xml:space="preserve"> according to the following expression:</w:t>
      </w:r>
    </w:p>
    <w:p w14:paraId="7607E902" w14:textId="706639F6" w:rsidR="00432568" w:rsidRPr="005647EB" w:rsidRDefault="000424D3" w:rsidP="000424D3">
      <w:pPr>
        <w:pStyle w:val="EQ"/>
        <w:rPr>
          <w:noProof w:val="0"/>
        </w:rPr>
      </w:pPr>
      <w:r w:rsidRPr="005647EB">
        <w:rPr>
          <w:noProof w:val="0"/>
        </w:rPr>
        <w:tab/>
      </w:r>
      <w:r w:rsidR="00432568" w:rsidRPr="005647EB">
        <w:rPr>
          <w:noProof w:val="0"/>
          <w:position w:val="-30"/>
        </w:rPr>
        <w:object w:dxaOrig="4800" w:dyaOrig="680" w14:anchorId="458F2E7B">
          <v:shape id="_x0000_i1074" type="#_x0000_t75" style="width:240pt;height:34.5pt" o:ole="">
            <v:imagedata r:id="rId71" o:title=""/>
          </v:shape>
          <o:OLEObject Type="Embed" ProgID="Equation.3" ShapeID="_x0000_i1074" DrawAspect="Content" ObjectID="_1781977641" r:id="rId72"/>
        </w:object>
      </w:r>
      <w:r w:rsidR="00432568" w:rsidRPr="005647EB">
        <w:rPr>
          <w:noProof w:val="0"/>
        </w:rPr>
        <w:t>(normal performance) and</w:t>
      </w:r>
    </w:p>
    <w:p w14:paraId="2882E0C6" w14:textId="1CCA75E0" w:rsidR="00432568" w:rsidRPr="005647EB" w:rsidRDefault="000424D3" w:rsidP="000424D3">
      <w:pPr>
        <w:pStyle w:val="EQ"/>
        <w:rPr>
          <w:noProof w:val="0"/>
        </w:rPr>
      </w:pPr>
      <w:r w:rsidRPr="005647EB">
        <w:rPr>
          <w:noProof w:val="0"/>
        </w:rPr>
        <w:tab/>
      </w:r>
      <w:r w:rsidR="00432568" w:rsidRPr="005647EB">
        <w:rPr>
          <w:noProof w:val="0"/>
          <w:position w:val="-30"/>
        </w:rPr>
        <w:object w:dxaOrig="4780" w:dyaOrig="680" w14:anchorId="20F70DF6">
          <v:shape id="_x0000_i1075" type="#_x0000_t75" style="width:239pt;height:34.5pt" o:ole="">
            <v:imagedata r:id="rId73" o:title=""/>
          </v:shape>
          <o:OLEObject Type="Embed" ProgID="Equation.3" ShapeID="_x0000_i1075" DrawAspect="Content" ObjectID="_1781977642" r:id="rId74"/>
        </w:object>
      </w:r>
      <w:r w:rsidR="00432568" w:rsidRPr="005647EB">
        <w:rPr>
          <w:noProof w:val="0"/>
        </w:rPr>
        <w:t>(reduced performance)</w:t>
      </w:r>
    </w:p>
    <w:p w14:paraId="3FF5C6E6" w14:textId="77777777" w:rsidR="00432568" w:rsidRPr="005647EB" w:rsidRDefault="00432568" w:rsidP="000424D3">
      <w:pPr>
        <w:keepNext/>
        <w:keepLines/>
      </w:pPr>
      <w:r w:rsidRPr="005647EB">
        <w:lastRenderedPageBreak/>
        <w:t>Where:</w:t>
      </w:r>
    </w:p>
    <w:p w14:paraId="52DC3D85" w14:textId="1E18CE3F" w:rsidR="00432568" w:rsidRPr="005647EB" w:rsidRDefault="000424D3" w:rsidP="002570E4">
      <w:pPr>
        <w:pStyle w:val="B1"/>
        <w:rPr>
          <w:rFonts w:cs="v4.2.0"/>
        </w:rPr>
      </w:pPr>
      <w:r w:rsidRPr="005647EB">
        <w:rPr>
          <w:rFonts w:cs="v4.2.0"/>
        </w:rPr>
        <w:tab/>
      </w:r>
      <w:r w:rsidR="00432568" w:rsidRPr="005647EB">
        <w:rPr>
          <w:rFonts w:cs="v4.2.0"/>
        </w:rPr>
        <w:t>T</w:t>
      </w:r>
      <w:r w:rsidR="00432568" w:rsidRPr="005647EB">
        <w:rPr>
          <w:rFonts w:cs="v4.2.0"/>
          <w:vertAlign w:val="subscript"/>
        </w:rPr>
        <w:t>Basic_Identify_Inter</w:t>
      </w:r>
      <w:r w:rsidR="00432568" w:rsidRPr="005647EB">
        <w:rPr>
          <w:rFonts w:cs="v4.2.0"/>
        </w:rPr>
        <w:t xml:space="preserve"> = 480 ms. </w:t>
      </w:r>
      <w:r w:rsidR="00432568" w:rsidRPr="005647EB">
        <w:t>It is the time period used in the inter frequency equation where the maximum allowed time for the UE to identify a new FDD inter-frequency cell is defined.</w:t>
      </w:r>
    </w:p>
    <w:p w14:paraId="6630FA98" w14:textId="38ACFF62" w:rsidR="00432568" w:rsidRPr="005647EB" w:rsidRDefault="000424D3" w:rsidP="000424D3">
      <w:pPr>
        <w:pStyle w:val="B1"/>
      </w:pPr>
      <w:r w:rsidRPr="005647EB">
        <w:tab/>
      </w:r>
      <w:r w:rsidR="00432568" w:rsidRPr="005647EB">
        <w:t>N</w:t>
      </w:r>
      <w:r w:rsidR="00432568" w:rsidRPr="005647EB">
        <w:rPr>
          <w:vertAlign w:val="subscript"/>
        </w:rPr>
        <w:t>freq,n</w:t>
      </w:r>
      <w:r w:rsidR="00432568" w:rsidRPr="005647EB">
        <w:t xml:space="preserve"> N</w:t>
      </w:r>
      <w:r w:rsidR="00432568" w:rsidRPr="005647EB">
        <w:rPr>
          <w:vertAlign w:val="subscript"/>
        </w:rPr>
        <w:t>freq,r</w:t>
      </w:r>
      <w:r w:rsidR="00432568" w:rsidRPr="005647EB">
        <w:t xml:space="preserve"> K</w:t>
      </w:r>
      <w:r w:rsidR="00432568" w:rsidRPr="005647EB">
        <w:rPr>
          <w:vertAlign w:val="subscript"/>
        </w:rPr>
        <w:t>n</w:t>
      </w:r>
      <w:r w:rsidR="00432568" w:rsidRPr="005647EB">
        <w:t xml:space="preserve"> and K</w:t>
      </w:r>
      <w:r w:rsidR="00432568" w:rsidRPr="005647EB">
        <w:rPr>
          <w:vertAlign w:val="subscript"/>
        </w:rPr>
        <w:t>r</w:t>
      </w:r>
      <w:r w:rsidR="00432568" w:rsidRPr="005647EB">
        <w:t xml:space="preserve"> </w:t>
      </w:r>
      <w:r w:rsidR="00432568" w:rsidRPr="005647EB">
        <w:rPr>
          <w:lang w:eastAsia="zh-CN"/>
        </w:rPr>
        <w:t xml:space="preserve">are </w:t>
      </w:r>
      <w:r w:rsidR="00432568" w:rsidRPr="005647EB">
        <w:t xml:space="preserve">defined </w:t>
      </w:r>
      <w:r w:rsidR="002570E4" w:rsidRPr="005647EB">
        <w:t>in 3GPP TS</w:t>
      </w:r>
      <w:r w:rsidR="00432568" w:rsidRPr="005647EB">
        <w:t xml:space="preserve"> 36.133 [4] </w:t>
      </w:r>
      <w:r w:rsidR="00914A62" w:rsidRPr="005647EB">
        <w:t>clause</w:t>
      </w:r>
      <w:r w:rsidR="00432568" w:rsidRPr="005647EB">
        <w:t xml:space="preserve"> 8.1.2.1.1 and T</w:t>
      </w:r>
      <w:r w:rsidR="00432568" w:rsidRPr="005647EB">
        <w:rPr>
          <w:vertAlign w:val="subscript"/>
        </w:rPr>
        <w:t xml:space="preserve">Inter1 </w:t>
      </w:r>
      <w:r w:rsidR="00432568" w:rsidRPr="005647EB">
        <w:t xml:space="preserve">is defined </w:t>
      </w:r>
      <w:r w:rsidR="002570E4" w:rsidRPr="005647EB">
        <w:t>in 3GPP TS</w:t>
      </w:r>
      <w:r w:rsidR="00432568" w:rsidRPr="005647EB">
        <w:t xml:space="preserve"> 36.133 [4] </w:t>
      </w:r>
      <w:r w:rsidR="00914A62" w:rsidRPr="005647EB">
        <w:t>clause</w:t>
      </w:r>
      <w:r w:rsidR="00432568" w:rsidRPr="005647EB">
        <w:t xml:space="preserve"> 8.1.2.1.</w:t>
      </w:r>
    </w:p>
    <w:p w14:paraId="000A8CEA" w14:textId="77777777" w:rsidR="00432568" w:rsidRPr="005647EB" w:rsidRDefault="00432568" w:rsidP="002570E4">
      <w:r w:rsidRPr="005647EB">
        <w:t>A cell shall be considered detectable provided following conditions are fulfilled:</w:t>
      </w:r>
    </w:p>
    <w:p w14:paraId="2FCC8B81" w14:textId="77777777" w:rsidR="00432568" w:rsidRPr="005647EB" w:rsidRDefault="00432568" w:rsidP="002570E4">
      <w:pPr>
        <w:pStyle w:val="B1"/>
      </w:pPr>
      <w:r w:rsidRPr="005647EB">
        <w:t>-</w:t>
      </w:r>
      <w:r w:rsidRPr="005647EB">
        <w:tab/>
        <w:t>RSRP and RSRP Ês/Iot according to Annex I.2.3 for a corresponding Band,</w:t>
      </w:r>
    </w:p>
    <w:p w14:paraId="5510AAEE" w14:textId="12FAB328" w:rsidR="00432568" w:rsidRPr="005647EB" w:rsidRDefault="00432568" w:rsidP="002570E4">
      <w:pPr>
        <w:pStyle w:val="B1"/>
        <w:rPr>
          <w:lang w:eastAsia="zh-CN"/>
        </w:rPr>
      </w:pPr>
      <w:r w:rsidRPr="005647EB">
        <w:t>-</w:t>
      </w:r>
      <w:r w:rsidRPr="005647EB">
        <w:tab/>
        <w:t xml:space="preserve">other RSRP related side conditions given </w:t>
      </w:r>
      <w:r w:rsidR="002570E4" w:rsidRPr="005647EB">
        <w:t>in 3GPP TS</w:t>
      </w:r>
      <w:r w:rsidRPr="005647EB">
        <w:rPr>
          <w:rFonts w:cs="v4.2.0"/>
        </w:rPr>
        <w:t xml:space="preserve"> 36.133 [4] </w:t>
      </w:r>
      <w:r w:rsidR="00914A62" w:rsidRPr="005647EB">
        <w:t>Clause</w:t>
      </w:r>
      <w:r w:rsidRPr="005647EB">
        <w:t xml:space="preserve">s 9.1.3.1 and 9.1.3.2 and RSRQ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s 9.1.6.1 and 9.1.6.2 are fulfilled</w:t>
      </w:r>
      <w:r w:rsidRPr="005647EB">
        <w:rPr>
          <w:lang w:eastAsia="zh-CN"/>
        </w:rPr>
        <w:t>,</w:t>
      </w:r>
    </w:p>
    <w:p w14:paraId="7B7A567B" w14:textId="443DF0FF" w:rsidR="00432568" w:rsidRPr="005647EB" w:rsidRDefault="00432568" w:rsidP="002570E4">
      <w:pPr>
        <w:pStyle w:val="B1"/>
      </w:pPr>
      <w:r w:rsidRPr="005647EB">
        <w:t>-</w:t>
      </w:r>
      <w:r w:rsidRPr="005647EB">
        <w:tab/>
        <w:t xml:space="preserve">RSRQ related side conditions given </w:t>
      </w:r>
      <w:r w:rsidR="002570E4" w:rsidRPr="005647EB">
        <w:t>in 3GPP TS</w:t>
      </w:r>
      <w:r w:rsidRPr="005647EB">
        <w:rPr>
          <w:rFonts w:cs="v4.2.0"/>
        </w:rPr>
        <w:t xml:space="preserve"> 36.133 [4] </w:t>
      </w:r>
      <w:r w:rsidR="00914A62" w:rsidRPr="005647EB">
        <w:t>Clause</w:t>
      </w:r>
      <w:r w:rsidRPr="005647EB">
        <w:t>s 9.1.6.1 and 9.1.6.2 are fulfilled for a corresponding Band,</w:t>
      </w:r>
    </w:p>
    <w:p w14:paraId="1F54ADB6" w14:textId="723EBE93" w:rsidR="00432568" w:rsidRPr="005647EB" w:rsidRDefault="00432568" w:rsidP="002570E4">
      <w:pPr>
        <w:pStyle w:val="B1"/>
        <w:rPr>
          <w:lang w:eastAsia="zh-CN"/>
        </w:rPr>
      </w:pPr>
      <w:r w:rsidRPr="005647EB">
        <w:t>-</w:t>
      </w:r>
      <w:r w:rsidRPr="005647EB">
        <w:tab/>
        <w:t xml:space="preserve">RS-SINR related side conditions given </w:t>
      </w:r>
      <w:r w:rsidR="002570E4" w:rsidRPr="005647EB">
        <w:t>in 3GPP TS</w:t>
      </w:r>
      <w:r w:rsidRPr="005647EB">
        <w:rPr>
          <w:rFonts w:cs="v4.2.0"/>
        </w:rPr>
        <w:t xml:space="preserve"> 36.133 [4] </w:t>
      </w:r>
      <w:r w:rsidR="00914A62" w:rsidRPr="005647EB">
        <w:t>Clause</w:t>
      </w:r>
      <w:r w:rsidRPr="005647EB">
        <w:t>s 9.1.17.3.1 and 9.1.17.3.2 are fulfilled for a corresponding Band</w:t>
      </w:r>
      <w:r w:rsidRPr="005647EB">
        <w:rPr>
          <w:u w:val="single"/>
          <w:lang w:eastAsia="zh-CN"/>
        </w:rPr>
        <w:t>,</w:t>
      </w:r>
    </w:p>
    <w:p w14:paraId="0E98F0DE" w14:textId="77777777" w:rsidR="00432568" w:rsidRPr="005647EB" w:rsidRDefault="00432568"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1C5D2EA5" w14:textId="6CED390B" w:rsidR="00432568" w:rsidRPr="005647EB" w:rsidRDefault="00432568" w:rsidP="002570E4">
      <w:pPr>
        <w:rPr>
          <w:rFonts w:cs="v4.2.0"/>
        </w:rPr>
      </w:pPr>
      <w:r w:rsidRPr="005647EB">
        <w:rPr>
          <w:rFonts w:cs="v4.2.0"/>
        </w:rPr>
        <w:t>When measurement gaps are scheduled for FDD inter frequency measurements, or the UE supports capability of conducting such measurements without gaps,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given by table 8.3.7.3-1.</w:t>
      </w:r>
    </w:p>
    <w:p w14:paraId="3DD33A0C" w14:textId="77777777" w:rsidR="00432568" w:rsidRPr="005647EB" w:rsidRDefault="00432568" w:rsidP="002570E4">
      <w:pPr>
        <w:pStyle w:val="TH"/>
        <w:keepNext w:val="0"/>
        <w:keepLines w:val="0"/>
        <w:rPr>
          <w:rFonts w:cs="v4.2.0"/>
        </w:rPr>
      </w:pPr>
      <w:r w:rsidRPr="005647EB">
        <w:rPr>
          <w:rFonts w:cs="v4.2.0"/>
        </w:rPr>
        <w:t>Table 8.3.7.3-1: Measurement period and measurement bandwidth</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22"/>
        <w:gridCol w:w="3147"/>
        <w:gridCol w:w="3353"/>
        <w:gridCol w:w="1651"/>
      </w:tblGrid>
      <w:tr w:rsidR="00432568" w:rsidRPr="005647EB" w14:paraId="3C79AAB3" w14:textId="77777777" w:rsidTr="002570E4">
        <w:trPr>
          <w:cantSplit/>
          <w:jc w:val="center"/>
        </w:trPr>
        <w:tc>
          <w:tcPr>
            <w:tcW w:w="1522" w:type="dxa"/>
          </w:tcPr>
          <w:p w14:paraId="6B66AA7C" w14:textId="77777777" w:rsidR="00432568" w:rsidRPr="005647EB" w:rsidRDefault="00432568" w:rsidP="002570E4">
            <w:pPr>
              <w:pStyle w:val="TAH"/>
              <w:keepNext w:val="0"/>
              <w:keepLines w:val="0"/>
              <w:rPr>
                <w:rFonts w:cs="Arial"/>
              </w:rPr>
            </w:pPr>
            <w:r w:rsidRPr="005647EB">
              <w:rPr>
                <w:rFonts w:cs="v4.2.0"/>
              </w:rPr>
              <w:t>Configuration</w:t>
            </w:r>
          </w:p>
        </w:tc>
        <w:tc>
          <w:tcPr>
            <w:tcW w:w="3147" w:type="dxa"/>
          </w:tcPr>
          <w:p w14:paraId="5CA745DD" w14:textId="6B16D06B" w:rsidR="00432568" w:rsidRPr="005647EB" w:rsidRDefault="00432568" w:rsidP="002570E4">
            <w:pPr>
              <w:pStyle w:val="TAH"/>
              <w:keepNext w:val="0"/>
              <w:keepLines w:val="0"/>
              <w:rPr>
                <w:rFonts w:cs="Arial"/>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_Inter_FDD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p>
        </w:tc>
        <w:tc>
          <w:tcPr>
            <w:tcW w:w="3353" w:type="dxa"/>
          </w:tcPr>
          <w:p w14:paraId="18302201" w14:textId="106F6290" w:rsidR="00432568" w:rsidRPr="005647EB" w:rsidRDefault="00432568" w:rsidP="002570E4">
            <w:pPr>
              <w:pStyle w:val="TAH"/>
              <w:keepNext w:val="0"/>
              <w:keepLines w:val="0"/>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_Inter_FDD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(reduced</w:t>
            </w:r>
            <w:r w:rsidR="002570E4" w:rsidRPr="005647EB">
              <w:rPr>
                <w:rFonts w:cs="v4.2.0"/>
              </w:rPr>
              <w:t xml:space="preserve"> </w:t>
            </w:r>
            <w:r w:rsidRPr="005647EB">
              <w:rPr>
                <w:rFonts w:cs="v4.2.0"/>
              </w:rPr>
              <w:t>performance)</w:t>
            </w:r>
          </w:p>
        </w:tc>
        <w:tc>
          <w:tcPr>
            <w:tcW w:w="1651" w:type="dxa"/>
          </w:tcPr>
          <w:p w14:paraId="0995375D" w14:textId="380D32FB" w:rsidR="00432568" w:rsidRPr="005647EB" w:rsidRDefault="00432568" w:rsidP="002570E4">
            <w:pPr>
              <w:pStyle w:val="TAH"/>
              <w:keepNext w:val="0"/>
              <w:keepLines w:val="0"/>
              <w:rPr>
                <w:rFonts w:cs="Arial"/>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432568" w:rsidRPr="005647EB" w14:paraId="2D1A5A5C" w14:textId="77777777" w:rsidTr="002570E4">
        <w:trPr>
          <w:cantSplit/>
          <w:jc w:val="center"/>
        </w:trPr>
        <w:tc>
          <w:tcPr>
            <w:tcW w:w="1522" w:type="dxa"/>
          </w:tcPr>
          <w:p w14:paraId="22966C8C" w14:textId="77777777" w:rsidR="00432568" w:rsidRPr="005647EB" w:rsidRDefault="00432568" w:rsidP="002570E4">
            <w:pPr>
              <w:pStyle w:val="TAC"/>
              <w:keepNext w:val="0"/>
              <w:keepLines w:val="0"/>
              <w:rPr>
                <w:rFonts w:cs="Arial"/>
              </w:rPr>
            </w:pPr>
          </w:p>
          <w:p w14:paraId="7FCEF053" w14:textId="77777777" w:rsidR="00432568" w:rsidRPr="005647EB" w:rsidRDefault="00432568" w:rsidP="002570E4">
            <w:pPr>
              <w:pStyle w:val="TAC"/>
              <w:keepNext w:val="0"/>
              <w:keepLines w:val="0"/>
              <w:rPr>
                <w:rFonts w:cs="Arial"/>
              </w:rPr>
            </w:pPr>
            <w:r w:rsidRPr="005647EB">
              <w:rPr>
                <w:rFonts w:cs="Arial"/>
              </w:rPr>
              <w:t>0</w:t>
            </w:r>
          </w:p>
        </w:tc>
        <w:tc>
          <w:tcPr>
            <w:tcW w:w="3147" w:type="dxa"/>
          </w:tcPr>
          <w:p w14:paraId="40E6AC91" w14:textId="42CB5DF1" w:rsidR="00432568" w:rsidRPr="005647EB" w:rsidRDefault="00432568"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6C771FCC" w14:textId="44BF2DEC" w:rsidR="00432568" w:rsidRPr="005647EB" w:rsidRDefault="00432568"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310BCF3E" w14:textId="77777777" w:rsidR="00432568" w:rsidRPr="005647EB" w:rsidRDefault="00432568" w:rsidP="002570E4">
            <w:pPr>
              <w:pStyle w:val="TAC"/>
              <w:keepNext w:val="0"/>
              <w:keepLines w:val="0"/>
              <w:rPr>
                <w:rFonts w:cs="Arial"/>
              </w:rPr>
            </w:pPr>
            <w:r w:rsidRPr="005647EB">
              <w:rPr>
                <w:rFonts w:cs="Arial"/>
              </w:rPr>
              <w:t>6</w:t>
            </w:r>
          </w:p>
        </w:tc>
      </w:tr>
      <w:tr w:rsidR="00432568" w:rsidRPr="005647EB" w14:paraId="4517965C" w14:textId="77777777" w:rsidTr="002570E4">
        <w:trPr>
          <w:cantSplit/>
          <w:jc w:val="center"/>
        </w:trPr>
        <w:tc>
          <w:tcPr>
            <w:tcW w:w="1522" w:type="dxa"/>
          </w:tcPr>
          <w:p w14:paraId="67095748" w14:textId="56605AD9" w:rsidR="00432568" w:rsidRPr="005647EB" w:rsidRDefault="00432568"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(Note)</w:t>
            </w:r>
          </w:p>
        </w:tc>
        <w:tc>
          <w:tcPr>
            <w:tcW w:w="3147" w:type="dxa"/>
          </w:tcPr>
          <w:p w14:paraId="6C665984" w14:textId="6860E27F" w:rsidR="00432568" w:rsidRPr="005647EB" w:rsidRDefault="00432568"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2D852087" w14:textId="50AF921B" w:rsidR="00432568" w:rsidRPr="005647EB" w:rsidRDefault="00432568"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673DB362" w14:textId="77777777" w:rsidR="00432568" w:rsidRPr="005647EB" w:rsidRDefault="00432568" w:rsidP="002570E4">
            <w:pPr>
              <w:pStyle w:val="TAC"/>
              <w:keepNext w:val="0"/>
              <w:keepLines w:val="0"/>
              <w:rPr>
                <w:rFonts w:cs="Arial"/>
              </w:rPr>
            </w:pPr>
            <w:r w:rsidRPr="005647EB">
              <w:rPr>
                <w:rFonts w:cs="Arial"/>
              </w:rPr>
              <w:t>50</w:t>
            </w:r>
          </w:p>
        </w:tc>
      </w:tr>
      <w:tr w:rsidR="00432568" w:rsidRPr="005647EB" w14:paraId="7C020FF5" w14:textId="77777777" w:rsidTr="002570E4">
        <w:trPr>
          <w:cantSplit/>
          <w:jc w:val="center"/>
        </w:trPr>
        <w:tc>
          <w:tcPr>
            <w:tcW w:w="9673" w:type="dxa"/>
            <w:gridSpan w:val="4"/>
          </w:tcPr>
          <w:p w14:paraId="34F02682" w14:textId="28C6C501" w:rsidR="00432568" w:rsidRPr="005647EB" w:rsidRDefault="002570E4" w:rsidP="002570E4">
            <w:pPr>
              <w:pStyle w:val="TAC"/>
              <w:keepNext w:val="0"/>
              <w:keepLines w:val="0"/>
              <w:jc w:val="left"/>
              <w:rPr>
                <w:rFonts w:cs="Arial"/>
              </w:rPr>
            </w:pPr>
            <w:r w:rsidRPr="005647EB">
              <w:rPr>
                <w:rFonts w:cs="Arial"/>
              </w:rPr>
              <w:t>NOTE:</w:t>
            </w:r>
            <w:r w:rsidR="000424D3" w:rsidRPr="005647EB">
              <w:rPr>
                <w:rFonts w:cs="Arial"/>
              </w:rPr>
              <w:tab/>
            </w:r>
            <w:r w:rsidR="00432568" w:rsidRPr="005647EB">
              <w:rPr>
                <w:rFonts w:cs="Arial"/>
              </w:rPr>
              <w:t>This</w:t>
            </w:r>
            <w:r w:rsidRPr="005647EB">
              <w:rPr>
                <w:rFonts w:cs="Arial"/>
              </w:rPr>
              <w:t xml:space="preserve"> </w:t>
            </w:r>
            <w:r w:rsidR="00432568" w:rsidRPr="005647EB">
              <w:rPr>
                <w:rFonts w:cs="Arial"/>
              </w:rPr>
              <w:t>configuration</w:t>
            </w:r>
            <w:r w:rsidRPr="005647EB">
              <w:rPr>
                <w:rFonts w:cs="Arial"/>
              </w:rPr>
              <w:t xml:space="preserve"> </w:t>
            </w:r>
            <w:r w:rsidR="00432568" w:rsidRPr="005647EB">
              <w:rPr>
                <w:rFonts w:cs="Arial"/>
              </w:rPr>
              <w:t>is</w:t>
            </w:r>
            <w:r w:rsidRPr="005647EB">
              <w:rPr>
                <w:rFonts w:cs="Arial"/>
              </w:rPr>
              <w:t xml:space="preserve"> </w:t>
            </w:r>
            <w:r w:rsidR="00432568" w:rsidRPr="005647EB">
              <w:rPr>
                <w:rFonts w:cs="Arial"/>
              </w:rPr>
              <w:t>optional</w:t>
            </w:r>
            <w:r w:rsidR="000424D3" w:rsidRPr="005647EB">
              <w:rPr>
                <w:rFonts w:cs="Arial"/>
              </w:rPr>
              <w:t>.</w:t>
            </w:r>
          </w:p>
        </w:tc>
      </w:tr>
    </w:tbl>
    <w:p w14:paraId="762B15D3" w14:textId="77777777" w:rsidR="00432568" w:rsidRPr="005647EB" w:rsidRDefault="00432568" w:rsidP="002570E4"/>
    <w:p w14:paraId="6DF1282D" w14:textId="77777777" w:rsidR="00432568" w:rsidRPr="005647EB" w:rsidRDefault="00432568" w:rsidP="002570E4">
      <w:r w:rsidRPr="005647EB">
        <w:t>The UE shall be capable of performing RSRP, RSRQ, and RS-SINR measurements of at least 4 inter-frequency cells per FDD inter-frequency for up to 3 FDD inter-frequencies or 8 FDD interfrequencies if the UE supports Increased UE carrier monitoring E-UTRA and the UE physical layer shall be capable of reporting RSRP, RSRQ, and RS-SINR measurements to higher layers with the measurement period defined in Table 8.3.7.3-1.</w:t>
      </w:r>
    </w:p>
    <w:p w14:paraId="579F2F2C" w14:textId="48ACEFF4" w:rsidR="00432568" w:rsidRPr="005647EB" w:rsidRDefault="00432568"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10E18953" w14:textId="77777777" w:rsidR="00432568" w:rsidRPr="005647EB" w:rsidRDefault="00432568"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375DDC91" w14:textId="77777777" w:rsidR="00432568" w:rsidRPr="005647EB" w:rsidRDefault="00432568"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26E36EFC" w14:textId="5CD8E293" w:rsidR="00432568" w:rsidRPr="005647EB" w:rsidRDefault="00432568"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 xml:space="preserve">identify </w:t>
      </w:r>
      <w:r w:rsidRPr="005647EB">
        <w:rPr>
          <w:rFonts w:cs="v4.2.0"/>
          <w:vertAlign w:val="subscript"/>
          <w:lang w:eastAsia="zh-CN"/>
        </w:rPr>
        <w:t>-inter</w:t>
      </w:r>
      <w:r w:rsidRPr="005647EB">
        <w:rPr>
          <w:rFonts w:cs="v4.2.0"/>
        </w:rPr>
        <w:t xml:space="preserve"> defined </w:t>
      </w:r>
      <w:r w:rsidR="002570E4" w:rsidRPr="005647EB">
        <w:rPr>
          <w:rFonts w:cs="v4.2.0"/>
        </w:rPr>
        <w:t>in 3GPP TS</w:t>
      </w:r>
      <w:r w:rsidR="007C5530" w:rsidRPr="005647EB">
        <w:rPr>
          <w:rFonts w:cs="v4.2.0"/>
        </w:rPr>
        <w:t xml:space="preserve"> 3</w:t>
      </w:r>
      <w:r w:rsidRPr="005647EB">
        <w:rPr>
          <w:rFonts w:cs="v4.2.0"/>
        </w:rPr>
        <w:t>6.133 clause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w:t>
      </w:r>
      <w:r w:rsidRPr="005647EB">
        <w:rPr>
          <w:rFonts w:cs="v4.2.0"/>
          <w:lang w:eastAsia="zh-CN"/>
        </w:rPr>
        <w:t>3</w:t>
      </w:r>
      <w:r w:rsidRPr="005647EB">
        <w:rPr>
          <w:rFonts w:cs="v4.2.0"/>
        </w:rPr>
        <w:t>.1</w:t>
      </w:r>
      <w:r w:rsidRPr="005647EB">
        <w:rPr>
          <w:rFonts w:cs="v4.2.0"/>
          <w:lang w:eastAsia="zh-CN"/>
        </w:rPr>
        <w:t>.1.</w:t>
      </w:r>
      <w:r w:rsidRPr="005647EB">
        <w:rPr>
          <w:rFonts w:cs="v4.2.0"/>
          <w:vertAlign w:val="subscript"/>
        </w:rPr>
        <w:t xml:space="preserve">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7E2577E2" w14:textId="0F163D20" w:rsidR="00432568" w:rsidRPr="005647EB" w:rsidRDefault="00432568" w:rsidP="002570E4">
      <w:pPr>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w:t>
      </w:r>
      <w:r w:rsidRPr="005647EB">
        <w:rPr>
          <w:rFonts w:ascii="SimSun" w:eastAsia="SimSun" w:hAnsi="SimSun"/>
          <w:vertAlign w:val="subscript"/>
          <w:lang w:eastAsia="zh-CN"/>
        </w:rPr>
        <w:t>er</w:t>
      </w:r>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and then </w:t>
      </w:r>
      <w:r w:rsidRPr="005647EB">
        <w:rPr>
          <w:rFonts w:cs="v4.2.0"/>
        </w:rPr>
        <w:t xml:space="preserve">triggers the measurement report as </w:t>
      </w:r>
      <w:r w:rsidRPr="005647EB">
        <w:rPr>
          <w:rFonts w:eastAsia="SimSun" w:cs="v4.2.0"/>
          <w:lang w:eastAsia="zh-CN"/>
        </w:rPr>
        <w:t xml:space="preserve">per </w:t>
      </w:r>
      <w:r w:rsidRPr="005647EB">
        <w:t>TS 36.331 [5], the event triggered measurement reporting delay shall be less than</w:t>
      </w:r>
      <w:r w:rsidRPr="005647EB">
        <w:rPr>
          <w:rFonts w:cs="v4.2.0"/>
        </w:rPr>
        <w:t xml:space="preserve"> T</w:t>
      </w:r>
      <w:r w:rsidRPr="005647EB">
        <w:rPr>
          <w:rFonts w:cs="v4.2.0"/>
          <w:vertAlign w:val="subscript"/>
        </w:rPr>
        <w:t>Measurement_Period_Inter_FDD</w:t>
      </w:r>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sidDel="00FC1530">
        <w:rPr>
          <w:lang w:eastAsia="zh-CN"/>
        </w:rPr>
        <w:t xml:space="preserve"> </w:t>
      </w:r>
      <w:r w:rsidRPr="005647EB">
        <w:t xml:space="preserve">while </w:t>
      </w:r>
      <w:r w:rsidRPr="005647EB">
        <w:rPr>
          <w:rFonts w:cs="v4.2.0"/>
        </w:rPr>
        <w:t>measurement</w:t>
      </w:r>
      <w:r w:rsidRPr="005647EB">
        <w:t xml:space="preserve"> gap has not been available and the L3 filter has not been used. </w:t>
      </w:r>
      <w:r w:rsidRPr="005647EB">
        <w:rPr>
          <w:rFonts w:cs="v4.2.0"/>
        </w:rPr>
        <w:t xml:space="preserve">When L3 </w:t>
      </w:r>
      <w:r w:rsidRPr="005647EB">
        <w:rPr>
          <w:rFonts w:cs="v4.2.0"/>
        </w:rPr>
        <w:lastRenderedPageBreak/>
        <w:t>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7E751E19" w14:textId="276F9FCB" w:rsidR="00432568" w:rsidRPr="005647EB" w:rsidRDefault="00432568" w:rsidP="002570E4">
      <w:r w:rsidRPr="005647EB">
        <w:t xml:space="preserve">The normative reference for this requirement </w:t>
      </w:r>
      <w:r w:rsidR="002570E4" w:rsidRPr="005647EB">
        <w:t>is 3GPP TS</w:t>
      </w:r>
      <w:r w:rsidRPr="005647EB">
        <w:t xml:space="preserve"> 36.133 [4] clause 8.1.2.3.1 and A.8.3.7.</w:t>
      </w:r>
    </w:p>
    <w:p w14:paraId="6E108ECE" w14:textId="77777777" w:rsidR="00432568" w:rsidRPr="005647EB" w:rsidRDefault="00432568" w:rsidP="002570E4">
      <w:pPr>
        <w:pStyle w:val="Heading4"/>
        <w:keepNext w:val="0"/>
        <w:keepLines w:val="0"/>
      </w:pPr>
      <w:r w:rsidRPr="005647EB">
        <w:t>8.3.7.4</w:t>
      </w:r>
      <w:r w:rsidRPr="005647EB">
        <w:tab/>
        <w:t>Test description</w:t>
      </w:r>
    </w:p>
    <w:p w14:paraId="0C435A11" w14:textId="77777777" w:rsidR="00432568" w:rsidRPr="005647EB" w:rsidRDefault="00432568" w:rsidP="002570E4">
      <w:pPr>
        <w:pStyle w:val="Heading5"/>
        <w:keepNext w:val="0"/>
        <w:keepLines w:val="0"/>
      </w:pPr>
      <w:r w:rsidRPr="005647EB">
        <w:t>8.3.7.4.1</w:t>
      </w:r>
      <w:r w:rsidRPr="005647EB">
        <w:tab/>
        <w:t>Initial conditions</w:t>
      </w:r>
    </w:p>
    <w:p w14:paraId="0EE300F1" w14:textId="4DD6555C" w:rsidR="00432568" w:rsidRPr="005647EB" w:rsidRDefault="00432568" w:rsidP="002570E4">
      <w:r w:rsidRPr="005647EB">
        <w:t xml:space="preserve">Test Environment: Normal, as defined </w:t>
      </w:r>
      <w:r w:rsidR="002570E4" w:rsidRPr="005647EB">
        <w:t>in 3GPP TS</w:t>
      </w:r>
      <w:r w:rsidRPr="005647EB">
        <w:t xml:space="preserve"> 36.508 [7] clause 4.1.</w:t>
      </w:r>
    </w:p>
    <w:p w14:paraId="35A7CAF5" w14:textId="355C0481" w:rsidR="00432568" w:rsidRPr="005647EB" w:rsidRDefault="00432568" w:rsidP="002570E4">
      <w:r w:rsidRPr="005647EB">
        <w:t xml:space="preserve">Frequencies to be tested: According to Annex E table E-1 </w:t>
      </w:r>
      <w:r w:rsidR="00EC0475" w:rsidRPr="005647EB">
        <w:t>and 3GPP TS</w:t>
      </w:r>
      <w:r w:rsidRPr="005647EB">
        <w:t xml:space="preserve"> 36.508 [7] clauses 4.4.2 and 4.3.1.  </w:t>
      </w:r>
    </w:p>
    <w:p w14:paraId="0121F5B2" w14:textId="2FABF13C" w:rsidR="00432568" w:rsidRPr="005647EB" w:rsidRDefault="00432568" w:rsidP="002570E4">
      <w:r w:rsidRPr="005647EB">
        <w:t xml:space="preserve">Channel Bandwidth to be tested: 10 MHz as defined </w:t>
      </w:r>
      <w:r w:rsidR="002570E4" w:rsidRPr="005647EB">
        <w:t>in 3GPP TS</w:t>
      </w:r>
      <w:r w:rsidRPr="005647EB">
        <w:t xml:space="preserve"> 36.508 [7] clause 4.3.1.</w:t>
      </w:r>
    </w:p>
    <w:p w14:paraId="0EDB553B" w14:textId="1855A2D7" w:rsidR="00432568" w:rsidRPr="005647EB" w:rsidRDefault="00432568" w:rsidP="000424D3">
      <w:pPr>
        <w:pStyle w:val="B1"/>
      </w:pPr>
      <w:r w:rsidRPr="005647EB">
        <w:t>1.</w:t>
      </w:r>
      <w:r w:rsidR="000424D3" w:rsidRPr="005647EB">
        <w:tab/>
      </w:r>
      <w:r w:rsidRPr="005647EB">
        <w:t xml:space="preserve">Connect the SS (node B emulator) and faders and AWGN noise sources to the UE antenna connectors as shown </w:t>
      </w:r>
      <w:r w:rsidR="002570E4" w:rsidRPr="005647EB">
        <w:t>in 3GPP TS</w:t>
      </w:r>
      <w:r w:rsidRPr="005647EB">
        <w:t xml:space="preserve"> 36.508 [7] </w:t>
      </w:r>
      <w:r w:rsidR="00FF40AE" w:rsidRPr="005647EB">
        <w:t>54</w:t>
      </w:r>
      <w:r w:rsidR="0059272E" w:rsidRPr="005647EB">
        <w:rPr>
          <w:rFonts w:ascii="Segoe UI" w:hAnsi="Segoe UI" w:cs="Segoe UI"/>
        </w:rPr>
        <w:t xml:space="preserve"> </w:t>
      </w:r>
      <w:r w:rsidR="0059272E" w:rsidRPr="005647EB">
        <w:t xml:space="preserve">for UE with 2Rx RF band and Annex A, Figure </w:t>
      </w:r>
      <w:r w:rsidR="00FF40AE" w:rsidRPr="005647EB">
        <w:t>99</w:t>
      </w:r>
      <w:r w:rsidR="0059272E" w:rsidRPr="005647EB">
        <w:t xml:space="preserve"> for 4Rx capable UE without any 2Rx RF bands</w:t>
      </w:r>
      <w:r w:rsidRPr="005647EB">
        <w:t>.</w:t>
      </w:r>
    </w:p>
    <w:p w14:paraId="0F616851" w14:textId="586EA851" w:rsidR="00432568" w:rsidRPr="005647EB" w:rsidRDefault="00432568" w:rsidP="000424D3">
      <w:pPr>
        <w:pStyle w:val="B1"/>
      </w:pPr>
      <w:r w:rsidRPr="005647EB">
        <w:t>2.</w:t>
      </w:r>
      <w:r w:rsidR="000424D3" w:rsidRPr="005647EB">
        <w:tab/>
      </w:r>
      <w:r w:rsidRPr="005647EB">
        <w:t>The general test parameter settings are set up according to Table 8.3.7.4.1-1.</w:t>
      </w:r>
    </w:p>
    <w:p w14:paraId="26EBAD07" w14:textId="21639639" w:rsidR="00432568" w:rsidRPr="005647EB" w:rsidRDefault="00432568" w:rsidP="000424D3">
      <w:pPr>
        <w:pStyle w:val="B1"/>
      </w:pPr>
      <w:r w:rsidRPr="005647EB">
        <w:t>3.</w:t>
      </w:r>
      <w:r w:rsidR="000424D3" w:rsidRPr="005647EB">
        <w:tab/>
      </w:r>
      <w:r w:rsidRPr="005647EB">
        <w:t>Propagation conditions are set according to Annex B clauses B.0.</w:t>
      </w:r>
    </w:p>
    <w:p w14:paraId="3A59AD36" w14:textId="41F39178" w:rsidR="00432568" w:rsidRPr="005647EB" w:rsidRDefault="00432568" w:rsidP="000424D3">
      <w:pPr>
        <w:pStyle w:val="B1"/>
      </w:pPr>
      <w:r w:rsidRPr="005647EB">
        <w:t>4.</w:t>
      </w:r>
      <w:r w:rsidR="000424D3" w:rsidRPr="005647EB">
        <w:tab/>
      </w:r>
      <w:r w:rsidRPr="005647EB">
        <w:t>Message contents are defined in clause 8.3.7.4.3.</w:t>
      </w:r>
    </w:p>
    <w:p w14:paraId="1D56D3A3" w14:textId="50390504" w:rsidR="00432568" w:rsidRPr="005647EB" w:rsidRDefault="00432568" w:rsidP="000424D3">
      <w:pPr>
        <w:pStyle w:val="B1"/>
        <w:rPr>
          <w:rFonts w:cs="v3.7.0"/>
        </w:rPr>
      </w:pPr>
      <w:r w:rsidRPr="005647EB">
        <w:t>5.</w:t>
      </w:r>
      <w:r w:rsidR="000424D3" w:rsidRPr="005647EB">
        <w:tab/>
      </w:r>
      <w:r w:rsidRPr="005647EB">
        <w:t>There are nine E-UTRA FDD frequencies defined and four cells specified in the test. Cell 1 is the cell used for connection setup with the power level set according to Annex C.0 and C.1 for this test.</w:t>
      </w:r>
    </w:p>
    <w:p w14:paraId="2701DC4C" w14:textId="77777777" w:rsidR="00432568" w:rsidRPr="005647EB" w:rsidRDefault="00432568" w:rsidP="002570E4">
      <w:pPr>
        <w:pStyle w:val="TH"/>
        <w:keepNext w:val="0"/>
        <w:keepLines w:val="0"/>
      </w:pPr>
      <w:r w:rsidRPr="005647EB">
        <w:t>Table 8.3.7.4.1-1: General test parameters for E-UTRAN FDD-FDD inter frequency event triggered reporting in fading propagation conditions</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16"/>
        <w:gridCol w:w="580"/>
        <w:gridCol w:w="1756"/>
        <w:gridCol w:w="4375"/>
      </w:tblGrid>
      <w:tr w:rsidR="00432568" w:rsidRPr="005647EB" w14:paraId="39CFAF4A" w14:textId="77777777" w:rsidTr="000424D3">
        <w:trPr>
          <w:cantSplit/>
          <w:tblHeader/>
          <w:jc w:val="center"/>
        </w:trPr>
        <w:tc>
          <w:tcPr>
            <w:tcW w:w="3016" w:type="dxa"/>
            <w:tcBorders>
              <w:top w:val="single" w:sz="4" w:space="0" w:color="auto"/>
              <w:left w:val="single" w:sz="4" w:space="0" w:color="auto"/>
              <w:bottom w:val="single" w:sz="4" w:space="0" w:color="auto"/>
              <w:right w:val="single" w:sz="4" w:space="0" w:color="auto"/>
            </w:tcBorders>
          </w:tcPr>
          <w:p w14:paraId="0D6D1F69" w14:textId="77777777" w:rsidR="00432568" w:rsidRPr="005647EB" w:rsidRDefault="00432568" w:rsidP="002570E4">
            <w:pPr>
              <w:pStyle w:val="TAH"/>
              <w:keepNext w:val="0"/>
              <w:keepLines w:val="0"/>
              <w:rPr>
                <w:rFonts w:cs="Arial"/>
              </w:rPr>
            </w:pPr>
            <w:r w:rsidRPr="005647EB">
              <w:rPr>
                <w:rFonts w:cs="Arial"/>
              </w:rPr>
              <w:t>Parameter</w:t>
            </w:r>
          </w:p>
        </w:tc>
        <w:tc>
          <w:tcPr>
            <w:tcW w:w="580" w:type="dxa"/>
            <w:tcBorders>
              <w:top w:val="single" w:sz="4" w:space="0" w:color="auto"/>
              <w:left w:val="single" w:sz="4" w:space="0" w:color="auto"/>
              <w:bottom w:val="single" w:sz="4" w:space="0" w:color="auto"/>
              <w:right w:val="single" w:sz="4" w:space="0" w:color="auto"/>
            </w:tcBorders>
          </w:tcPr>
          <w:p w14:paraId="2E5AC3C8" w14:textId="77777777" w:rsidR="00432568" w:rsidRPr="005647EB" w:rsidRDefault="00432568" w:rsidP="002570E4">
            <w:pPr>
              <w:pStyle w:val="TAH"/>
              <w:keepNext w:val="0"/>
              <w:keepLines w:val="0"/>
              <w:rPr>
                <w:rFonts w:cs="Arial"/>
              </w:rPr>
            </w:pPr>
            <w:r w:rsidRPr="005647EB">
              <w:rPr>
                <w:rFonts w:cs="Arial"/>
              </w:rPr>
              <w:t>Unit</w:t>
            </w:r>
          </w:p>
        </w:tc>
        <w:tc>
          <w:tcPr>
            <w:tcW w:w="1756" w:type="dxa"/>
            <w:tcBorders>
              <w:top w:val="single" w:sz="4" w:space="0" w:color="auto"/>
              <w:left w:val="single" w:sz="4" w:space="0" w:color="auto"/>
              <w:bottom w:val="single" w:sz="4" w:space="0" w:color="auto"/>
              <w:right w:val="single" w:sz="4" w:space="0" w:color="auto"/>
            </w:tcBorders>
          </w:tcPr>
          <w:p w14:paraId="6B1591D1" w14:textId="77777777" w:rsidR="00432568" w:rsidRPr="005647EB" w:rsidRDefault="00432568" w:rsidP="002570E4">
            <w:pPr>
              <w:pStyle w:val="TAH"/>
              <w:keepNext w:val="0"/>
              <w:keepLines w:val="0"/>
              <w:rPr>
                <w:rFonts w:cs="Arial"/>
              </w:rPr>
            </w:pPr>
            <w:r w:rsidRPr="005647EB">
              <w:rPr>
                <w:rFonts w:cs="Arial"/>
              </w:rPr>
              <w:t>Value</w:t>
            </w:r>
          </w:p>
        </w:tc>
        <w:tc>
          <w:tcPr>
            <w:tcW w:w="4375" w:type="dxa"/>
            <w:tcBorders>
              <w:top w:val="single" w:sz="4" w:space="0" w:color="auto"/>
              <w:left w:val="single" w:sz="4" w:space="0" w:color="auto"/>
              <w:bottom w:val="single" w:sz="4" w:space="0" w:color="auto"/>
              <w:right w:val="single" w:sz="4" w:space="0" w:color="auto"/>
            </w:tcBorders>
          </w:tcPr>
          <w:p w14:paraId="3587E7AD" w14:textId="77777777" w:rsidR="00432568" w:rsidRPr="005647EB" w:rsidRDefault="00432568" w:rsidP="002570E4">
            <w:pPr>
              <w:pStyle w:val="TAH"/>
              <w:keepNext w:val="0"/>
              <w:keepLines w:val="0"/>
              <w:rPr>
                <w:rFonts w:cs="Arial"/>
              </w:rPr>
            </w:pPr>
            <w:r w:rsidRPr="005647EB">
              <w:rPr>
                <w:rFonts w:cs="Arial"/>
              </w:rPr>
              <w:t>Comment</w:t>
            </w:r>
          </w:p>
        </w:tc>
      </w:tr>
      <w:tr w:rsidR="00432568" w:rsidRPr="005647EB" w14:paraId="403EC1D4"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6F8482BF" w14:textId="398A6CC8" w:rsidR="00432568" w:rsidRPr="005647EB" w:rsidRDefault="00432568" w:rsidP="002570E4">
            <w:pPr>
              <w:pStyle w:val="TAL"/>
              <w:keepNext w:val="0"/>
              <w:keepLines w:val="0"/>
              <w:rPr>
                <w:rFonts w:cs="Arial"/>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Borders>
              <w:top w:val="single" w:sz="4" w:space="0" w:color="auto"/>
              <w:left w:val="single" w:sz="4" w:space="0" w:color="auto"/>
              <w:bottom w:val="single" w:sz="4" w:space="0" w:color="auto"/>
              <w:right w:val="single" w:sz="4" w:space="0" w:color="auto"/>
            </w:tcBorders>
          </w:tcPr>
          <w:p w14:paraId="4998C38F"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04932DA1" w14:textId="4825513B" w:rsidR="00432568" w:rsidRPr="005647EB" w:rsidRDefault="00432568"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2,3,4,5,6,7,8,9</w:t>
            </w:r>
          </w:p>
        </w:tc>
        <w:tc>
          <w:tcPr>
            <w:tcW w:w="4375" w:type="dxa"/>
            <w:tcBorders>
              <w:top w:val="single" w:sz="4" w:space="0" w:color="auto"/>
              <w:left w:val="single" w:sz="4" w:space="0" w:color="auto"/>
              <w:bottom w:val="single" w:sz="4" w:space="0" w:color="auto"/>
              <w:right w:val="single" w:sz="4" w:space="0" w:color="auto"/>
            </w:tcBorders>
          </w:tcPr>
          <w:p w14:paraId="1D4A2373" w14:textId="1A1FED2D" w:rsidR="00432568" w:rsidRPr="005647EB" w:rsidRDefault="00432568" w:rsidP="002570E4">
            <w:pPr>
              <w:pStyle w:val="TAL"/>
              <w:keepNext w:val="0"/>
              <w:keepLines w:val="0"/>
              <w:rPr>
                <w:rFonts w:cs="Arial"/>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eight</w:t>
            </w:r>
            <w:r w:rsidR="002570E4" w:rsidRPr="005647EB">
              <w:rPr>
                <w:rFonts w:cs="Arial"/>
              </w:rPr>
              <w:t xml:space="preserve"> </w:t>
            </w:r>
            <w:r w:rsidRPr="005647EB">
              <w:rPr>
                <w:rFonts w:cs="Arial"/>
              </w:rPr>
              <w:t>FDD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p>
        </w:tc>
      </w:tr>
      <w:tr w:rsidR="00432568" w:rsidRPr="005647EB" w14:paraId="6DA1C8C0"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429EADB2" w14:textId="40763F80" w:rsidR="00432568" w:rsidRPr="005647EB" w:rsidRDefault="00432568"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Borders>
              <w:top w:val="single" w:sz="4" w:space="0" w:color="auto"/>
              <w:left w:val="single" w:sz="4" w:space="0" w:color="auto"/>
              <w:bottom w:val="single" w:sz="4" w:space="0" w:color="auto"/>
              <w:right w:val="single" w:sz="4" w:space="0" w:color="auto"/>
            </w:tcBorders>
          </w:tcPr>
          <w:p w14:paraId="5C7A4AAC"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5A8F8D7D" w14:textId="1FF6E969" w:rsidR="00432568" w:rsidRPr="005647EB" w:rsidRDefault="00432568"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4375" w:type="dxa"/>
            <w:tcBorders>
              <w:top w:val="single" w:sz="4" w:space="0" w:color="auto"/>
              <w:left w:val="single" w:sz="4" w:space="0" w:color="auto"/>
              <w:bottom w:val="single" w:sz="4" w:space="0" w:color="auto"/>
              <w:right w:val="single" w:sz="4" w:space="0" w:color="auto"/>
            </w:tcBorders>
          </w:tcPr>
          <w:p w14:paraId="5033C88E" w14:textId="69842E33" w:rsidR="00432568" w:rsidRPr="005647EB" w:rsidRDefault="00432568"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432568" w:rsidRPr="005647EB" w14:paraId="271FDADA"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729F4D6E" w14:textId="3E633BC9" w:rsidR="00432568" w:rsidRPr="005647EB" w:rsidRDefault="00432568" w:rsidP="002570E4">
            <w:pPr>
              <w:pStyle w:val="TAL"/>
              <w:keepNext w:val="0"/>
              <w:keepLines w:val="0"/>
              <w:rPr>
                <w:rFonts w:cs="Arial"/>
              </w:rPr>
            </w:pPr>
            <w:r w:rsidRPr="005647EB">
              <w:rPr>
                <w:rFonts w:cs="Arial"/>
              </w:rPr>
              <w:t>Neighbour</w:t>
            </w:r>
            <w:r w:rsidR="002570E4" w:rsidRPr="005647EB">
              <w:rPr>
                <w:rFonts w:cs="Arial"/>
              </w:rPr>
              <w:t xml:space="preserve"> </w:t>
            </w:r>
            <w:r w:rsidRPr="005647EB">
              <w:rPr>
                <w:rFonts w:cs="Arial"/>
              </w:rPr>
              <w:t>cells</w:t>
            </w:r>
          </w:p>
        </w:tc>
        <w:tc>
          <w:tcPr>
            <w:tcW w:w="580" w:type="dxa"/>
            <w:tcBorders>
              <w:top w:val="single" w:sz="4" w:space="0" w:color="auto"/>
              <w:left w:val="single" w:sz="4" w:space="0" w:color="auto"/>
              <w:bottom w:val="single" w:sz="4" w:space="0" w:color="auto"/>
              <w:right w:val="single" w:sz="4" w:space="0" w:color="auto"/>
            </w:tcBorders>
          </w:tcPr>
          <w:p w14:paraId="646A7383"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62DE60D9" w14:textId="3E2F99BC" w:rsidR="00432568" w:rsidRPr="005647EB" w:rsidRDefault="00432568"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p>
        </w:tc>
        <w:tc>
          <w:tcPr>
            <w:tcW w:w="4375" w:type="dxa"/>
            <w:tcBorders>
              <w:top w:val="single" w:sz="4" w:space="0" w:color="auto"/>
              <w:left w:val="single" w:sz="4" w:space="0" w:color="auto"/>
              <w:bottom w:val="single" w:sz="4" w:space="0" w:color="auto"/>
              <w:right w:val="single" w:sz="4" w:space="0" w:color="auto"/>
            </w:tcBorders>
          </w:tcPr>
          <w:p w14:paraId="08365321" w14:textId="47277F10" w:rsidR="00432568" w:rsidRPr="005647EB" w:rsidRDefault="00432568" w:rsidP="002570E4">
            <w:pPr>
              <w:pStyle w:val="TAL"/>
              <w:keepNext w:val="0"/>
              <w:keepLines w:val="0"/>
              <w:rPr>
                <w:rFonts w:cs="Arial"/>
              </w:rPr>
            </w:pPr>
            <w:r w:rsidRPr="005647EB">
              <w:rPr>
                <w:rFonts w:cs="Arial"/>
              </w:rPr>
              <w:t>Cells</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2,3,4,5,6,7,8,9</w:t>
            </w:r>
          </w:p>
        </w:tc>
      </w:tr>
      <w:tr w:rsidR="00432568" w:rsidRPr="005647EB" w14:paraId="6C87D135"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0C1BAA13" w14:textId="5A323037" w:rsidR="00432568" w:rsidRPr="005647EB" w:rsidRDefault="00432568" w:rsidP="002570E4">
            <w:pPr>
              <w:pStyle w:val="TAL"/>
              <w:keepNext w:val="0"/>
              <w:keepLines w:val="0"/>
              <w:rPr>
                <w:rFonts w:cs="Arial"/>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580" w:type="dxa"/>
            <w:tcBorders>
              <w:top w:val="single" w:sz="4" w:space="0" w:color="auto"/>
              <w:left w:val="single" w:sz="4" w:space="0" w:color="auto"/>
              <w:bottom w:val="single" w:sz="4" w:space="0" w:color="auto"/>
              <w:right w:val="single" w:sz="4" w:space="0" w:color="auto"/>
            </w:tcBorders>
          </w:tcPr>
          <w:p w14:paraId="1C585C51"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04DA58DC" w14:textId="77777777" w:rsidR="00432568" w:rsidRPr="005647EB" w:rsidRDefault="00432568" w:rsidP="002570E4">
            <w:pPr>
              <w:pStyle w:val="TAC"/>
              <w:keepNext w:val="0"/>
              <w:keepLines w:val="0"/>
              <w:rPr>
                <w:rFonts w:cs="Arial"/>
              </w:rPr>
            </w:pPr>
            <w:r w:rsidRPr="005647EB">
              <w:rPr>
                <w:rFonts w:cs="Arial"/>
                <w:lang w:eastAsia="zh-CN"/>
              </w:rPr>
              <w:t>0</w:t>
            </w:r>
          </w:p>
        </w:tc>
        <w:tc>
          <w:tcPr>
            <w:tcW w:w="4375" w:type="dxa"/>
            <w:tcBorders>
              <w:top w:val="single" w:sz="4" w:space="0" w:color="auto"/>
              <w:left w:val="single" w:sz="4" w:space="0" w:color="auto"/>
              <w:bottom w:val="single" w:sz="4" w:space="0" w:color="auto"/>
              <w:right w:val="single" w:sz="4" w:space="0" w:color="auto"/>
            </w:tcBorders>
          </w:tcPr>
          <w:p w14:paraId="478FA3B2" w14:textId="368A8E82" w:rsidR="00432568" w:rsidRPr="005647EB" w:rsidRDefault="00432568"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lang w:eastAsia="zh-CN"/>
              </w:rPr>
              <w:t>36</w:t>
            </w:r>
            <w:r w:rsidRPr="005647EB">
              <w:rPr>
                <w:rFonts w:cs="Arial"/>
              </w:rPr>
              <w:t>.1</w:t>
            </w:r>
            <w:r w:rsidRPr="005647EB">
              <w:rPr>
                <w:rFonts w:cs="Arial"/>
                <w:lang w:eastAsia="zh-CN"/>
              </w:rPr>
              <w:t>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432568" w:rsidRPr="005647EB" w14:paraId="793A2E06"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3171CD86" w14:textId="77777777" w:rsidR="00432568" w:rsidRPr="005647EB" w:rsidRDefault="00432568" w:rsidP="002570E4">
            <w:pPr>
              <w:pStyle w:val="TAL"/>
              <w:keepNext w:val="0"/>
              <w:keepLines w:val="0"/>
              <w:rPr>
                <w:rFonts w:cs="Arial"/>
              </w:rPr>
            </w:pPr>
            <w:r w:rsidRPr="005647EB">
              <w:rPr>
                <w:rFonts w:cs="Arial"/>
              </w:rPr>
              <w:t>A3-Offset</w:t>
            </w:r>
          </w:p>
        </w:tc>
        <w:tc>
          <w:tcPr>
            <w:tcW w:w="580" w:type="dxa"/>
            <w:tcBorders>
              <w:top w:val="single" w:sz="4" w:space="0" w:color="auto"/>
              <w:left w:val="single" w:sz="4" w:space="0" w:color="auto"/>
              <w:bottom w:val="single" w:sz="4" w:space="0" w:color="auto"/>
              <w:right w:val="single" w:sz="4" w:space="0" w:color="auto"/>
            </w:tcBorders>
          </w:tcPr>
          <w:p w14:paraId="75E65D7A" w14:textId="77777777" w:rsidR="00432568" w:rsidRPr="005647EB" w:rsidRDefault="00432568" w:rsidP="002570E4">
            <w:pPr>
              <w:pStyle w:val="TAC"/>
              <w:keepNext w:val="0"/>
              <w:keepLines w:val="0"/>
              <w:rPr>
                <w:rFonts w:cs="Arial"/>
              </w:rPr>
            </w:pPr>
            <w:r w:rsidRPr="005647EB">
              <w:rPr>
                <w:rFonts w:cs="Arial"/>
              </w:rPr>
              <w:t>dB</w:t>
            </w:r>
          </w:p>
        </w:tc>
        <w:tc>
          <w:tcPr>
            <w:tcW w:w="1756" w:type="dxa"/>
            <w:tcBorders>
              <w:top w:val="single" w:sz="4" w:space="0" w:color="auto"/>
              <w:left w:val="single" w:sz="4" w:space="0" w:color="auto"/>
              <w:bottom w:val="single" w:sz="4" w:space="0" w:color="auto"/>
              <w:right w:val="single" w:sz="4" w:space="0" w:color="auto"/>
            </w:tcBorders>
          </w:tcPr>
          <w:p w14:paraId="219CFC52" w14:textId="77777777" w:rsidR="00432568" w:rsidRPr="005647EB" w:rsidRDefault="00432568" w:rsidP="002570E4">
            <w:pPr>
              <w:pStyle w:val="TAC"/>
              <w:keepNext w:val="0"/>
              <w:keepLines w:val="0"/>
              <w:rPr>
                <w:rFonts w:cs="Arial"/>
              </w:rPr>
            </w:pPr>
            <w:r w:rsidRPr="005647EB">
              <w:rPr>
                <w:rFonts w:cs="Arial"/>
              </w:rPr>
              <w:t>-6</w:t>
            </w:r>
          </w:p>
        </w:tc>
        <w:tc>
          <w:tcPr>
            <w:tcW w:w="4375" w:type="dxa"/>
            <w:tcBorders>
              <w:top w:val="single" w:sz="4" w:space="0" w:color="auto"/>
              <w:left w:val="single" w:sz="4" w:space="0" w:color="auto"/>
              <w:bottom w:val="single" w:sz="4" w:space="0" w:color="auto"/>
              <w:right w:val="single" w:sz="4" w:space="0" w:color="auto"/>
            </w:tcBorders>
          </w:tcPr>
          <w:p w14:paraId="1E8897F4" w14:textId="77777777" w:rsidR="00432568" w:rsidRPr="005647EB" w:rsidRDefault="00432568" w:rsidP="002570E4">
            <w:pPr>
              <w:pStyle w:val="TAL"/>
              <w:keepNext w:val="0"/>
              <w:keepLines w:val="0"/>
              <w:rPr>
                <w:rFonts w:cs="Arial"/>
              </w:rPr>
            </w:pPr>
          </w:p>
        </w:tc>
      </w:tr>
      <w:tr w:rsidR="00432568" w:rsidRPr="005647EB" w14:paraId="56331E5D"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480499D6" w14:textId="77777777" w:rsidR="00432568" w:rsidRPr="005647EB" w:rsidRDefault="00432568" w:rsidP="002570E4">
            <w:pPr>
              <w:pStyle w:val="TAL"/>
              <w:keepNext w:val="0"/>
              <w:keepLines w:val="0"/>
              <w:rPr>
                <w:rFonts w:cs="Arial"/>
              </w:rPr>
            </w:pPr>
            <w:r w:rsidRPr="005647EB">
              <w:rPr>
                <w:rFonts w:cs="Arial"/>
              </w:rPr>
              <w:t>Hysteresis</w:t>
            </w:r>
          </w:p>
        </w:tc>
        <w:tc>
          <w:tcPr>
            <w:tcW w:w="580" w:type="dxa"/>
            <w:tcBorders>
              <w:top w:val="single" w:sz="4" w:space="0" w:color="auto"/>
              <w:left w:val="single" w:sz="4" w:space="0" w:color="auto"/>
              <w:bottom w:val="single" w:sz="4" w:space="0" w:color="auto"/>
              <w:right w:val="single" w:sz="4" w:space="0" w:color="auto"/>
            </w:tcBorders>
          </w:tcPr>
          <w:p w14:paraId="738E71BE" w14:textId="77777777" w:rsidR="00432568" w:rsidRPr="005647EB" w:rsidRDefault="00432568" w:rsidP="002570E4">
            <w:pPr>
              <w:pStyle w:val="TAC"/>
              <w:keepNext w:val="0"/>
              <w:keepLines w:val="0"/>
              <w:rPr>
                <w:rFonts w:cs="Arial"/>
              </w:rPr>
            </w:pPr>
            <w:r w:rsidRPr="005647EB">
              <w:rPr>
                <w:rFonts w:cs="Arial"/>
              </w:rPr>
              <w:t>dB</w:t>
            </w:r>
          </w:p>
        </w:tc>
        <w:tc>
          <w:tcPr>
            <w:tcW w:w="1756" w:type="dxa"/>
            <w:tcBorders>
              <w:top w:val="single" w:sz="4" w:space="0" w:color="auto"/>
              <w:left w:val="single" w:sz="4" w:space="0" w:color="auto"/>
              <w:bottom w:val="single" w:sz="4" w:space="0" w:color="auto"/>
              <w:right w:val="single" w:sz="4" w:space="0" w:color="auto"/>
            </w:tcBorders>
          </w:tcPr>
          <w:p w14:paraId="3AAE7F68" w14:textId="77777777" w:rsidR="00432568" w:rsidRPr="005647EB" w:rsidRDefault="00432568" w:rsidP="002570E4">
            <w:pPr>
              <w:pStyle w:val="TAC"/>
              <w:keepNext w:val="0"/>
              <w:keepLines w:val="0"/>
              <w:rPr>
                <w:rFonts w:cs="Arial"/>
              </w:rPr>
            </w:pPr>
            <w:r w:rsidRPr="005647EB">
              <w:rPr>
                <w:rFonts w:cs="Arial"/>
              </w:rPr>
              <w:t>0</w:t>
            </w:r>
          </w:p>
        </w:tc>
        <w:tc>
          <w:tcPr>
            <w:tcW w:w="4375" w:type="dxa"/>
            <w:tcBorders>
              <w:top w:val="single" w:sz="4" w:space="0" w:color="auto"/>
              <w:left w:val="single" w:sz="4" w:space="0" w:color="auto"/>
              <w:bottom w:val="single" w:sz="4" w:space="0" w:color="auto"/>
              <w:right w:val="single" w:sz="4" w:space="0" w:color="auto"/>
            </w:tcBorders>
          </w:tcPr>
          <w:p w14:paraId="535A9C83" w14:textId="77777777" w:rsidR="00432568" w:rsidRPr="005647EB" w:rsidRDefault="00432568" w:rsidP="002570E4">
            <w:pPr>
              <w:pStyle w:val="TAL"/>
              <w:keepNext w:val="0"/>
              <w:keepLines w:val="0"/>
              <w:rPr>
                <w:rFonts w:cs="Arial"/>
              </w:rPr>
            </w:pPr>
          </w:p>
        </w:tc>
      </w:tr>
      <w:tr w:rsidR="00432568" w:rsidRPr="005647EB" w14:paraId="418D1675"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0220A849" w14:textId="780E4A64" w:rsidR="00432568" w:rsidRPr="005647EB" w:rsidRDefault="00432568" w:rsidP="002570E4">
            <w:pPr>
              <w:pStyle w:val="TAL"/>
              <w:keepNext w:val="0"/>
              <w:keepLines w:val="0"/>
              <w:rPr>
                <w:rFonts w:cs="Arial"/>
              </w:rPr>
            </w:pP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r w:rsidR="002570E4" w:rsidRPr="005647EB">
              <w:rPr>
                <w:rFonts w:cs="Arial"/>
              </w:rPr>
              <w:t xml:space="preserve"> </w:t>
            </w:r>
            <w:r w:rsidRPr="005647EB">
              <w:rPr>
                <w:rFonts w:cs="Arial"/>
              </w:rPr>
              <w:t>Scaling</w:t>
            </w:r>
            <w:r w:rsidR="002570E4" w:rsidRPr="005647EB">
              <w:rPr>
                <w:rFonts w:cs="Arial"/>
              </w:rPr>
              <w:t xml:space="preserve"> </w:t>
            </w:r>
            <w:r w:rsidRPr="005647EB">
              <w:rPr>
                <w:rFonts w:cs="Arial"/>
              </w:rPr>
              <w:t>factor</w:t>
            </w:r>
          </w:p>
        </w:tc>
        <w:tc>
          <w:tcPr>
            <w:tcW w:w="580" w:type="dxa"/>
            <w:tcBorders>
              <w:top w:val="single" w:sz="4" w:space="0" w:color="auto"/>
              <w:left w:val="single" w:sz="4" w:space="0" w:color="auto"/>
              <w:bottom w:val="single" w:sz="4" w:space="0" w:color="auto"/>
              <w:right w:val="single" w:sz="4" w:space="0" w:color="auto"/>
            </w:tcBorders>
          </w:tcPr>
          <w:p w14:paraId="39E4AB79" w14:textId="77777777" w:rsidR="00432568" w:rsidRPr="005647EB" w:rsidRDefault="00432568" w:rsidP="002570E4">
            <w:pPr>
              <w:pStyle w:val="TAC"/>
              <w:keepNext w:val="0"/>
              <w:keepLines w:val="0"/>
              <w:rPr>
                <w:rFonts w:cs="Arial"/>
              </w:rPr>
            </w:pPr>
            <w:r w:rsidRPr="005647EB">
              <w:rPr>
                <w:rFonts w:cs="Arial"/>
              </w:rPr>
              <w:t>-</w:t>
            </w:r>
          </w:p>
        </w:tc>
        <w:tc>
          <w:tcPr>
            <w:tcW w:w="1756" w:type="dxa"/>
            <w:tcBorders>
              <w:top w:val="single" w:sz="4" w:space="0" w:color="auto"/>
              <w:left w:val="single" w:sz="4" w:space="0" w:color="auto"/>
              <w:bottom w:val="single" w:sz="4" w:space="0" w:color="auto"/>
              <w:right w:val="single" w:sz="4" w:space="0" w:color="auto"/>
            </w:tcBorders>
          </w:tcPr>
          <w:p w14:paraId="14930838" w14:textId="77777777" w:rsidR="00432568" w:rsidRPr="005647EB" w:rsidRDefault="00432568" w:rsidP="002570E4">
            <w:pPr>
              <w:pStyle w:val="TAC"/>
              <w:keepNext w:val="0"/>
              <w:keepLines w:val="0"/>
              <w:rPr>
                <w:rFonts w:cs="Arial"/>
              </w:rPr>
            </w:pPr>
            <w:r w:rsidRPr="005647EB">
              <w:rPr>
                <w:rFonts w:cs="Arial"/>
              </w:rPr>
              <w:t>8</w:t>
            </w:r>
          </w:p>
        </w:tc>
        <w:tc>
          <w:tcPr>
            <w:tcW w:w="4375" w:type="dxa"/>
            <w:tcBorders>
              <w:top w:val="single" w:sz="4" w:space="0" w:color="auto"/>
              <w:left w:val="single" w:sz="4" w:space="0" w:color="auto"/>
              <w:bottom w:val="single" w:sz="4" w:space="0" w:color="auto"/>
              <w:right w:val="single" w:sz="4" w:space="0" w:color="auto"/>
            </w:tcBorders>
          </w:tcPr>
          <w:p w14:paraId="67AF0CDB" w14:textId="77777777" w:rsidR="00432568" w:rsidRPr="005647EB" w:rsidRDefault="00432568" w:rsidP="002570E4">
            <w:pPr>
              <w:pStyle w:val="TAL"/>
              <w:keepNext w:val="0"/>
              <w:keepLines w:val="0"/>
              <w:rPr>
                <w:rFonts w:cs="Arial"/>
              </w:rPr>
            </w:pPr>
          </w:p>
        </w:tc>
      </w:tr>
      <w:tr w:rsidR="00432568" w:rsidRPr="005647EB" w14:paraId="63F93EA1"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5CA36BBB" w14:textId="1DE1E35F" w:rsidR="00432568" w:rsidRPr="005647EB" w:rsidRDefault="00432568"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Borders>
              <w:top w:val="single" w:sz="4" w:space="0" w:color="auto"/>
              <w:left w:val="single" w:sz="4" w:space="0" w:color="auto"/>
              <w:bottom w:val="single" w:sz="4" w:space="0" w:color="auto"/>
              <w:right w:val="single" w:sz="4" w:space="0" w:color="auto"/>
            </w:tcBorders>
          </w:tcPr>
          <w:p w14:paraId="0468CDFD"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43B30959" w14:textId="77777777" w:rsidR="00432568" w:rsidRPr="005647EB" w:rsidRDefault="00432568" w:rsidP="002570E4">
            <w:pPr>
              <w:pStyle w:val="TAC"/>
              <w:keepNext w:val="0"/>
              <w:keepLines w:val="0"/>
              <w:rPr>
                <w:rFonts w:cs="Arial"/>
              </w:rPr>
            </w:pPr>
            <w:r w:rsidRPr="005647EB">
              <w:rPr>
                <w:rFonts w:cs="Arial"/>
              </w:rPr>
              <w:t>Normal</w:t>
            </w:r>
          </w:p>
        </w:tc>
        <w:tc>
          <w:tcPr>
            <w:tcW w:w="4375" w:type="dxa"/>
            <w:tcBorders>
              <w:top w:val="single" w:sz="4" w:space="0" w:color="auto"/>
              <w:left w:val="single" w:sz="4" w:space="0" w:color="auto"/>
              <w:bottom w:val="single" w:sz="4" w:space="0" w:color="auto"/>
              <w:right w:val="single" w:sz="4" w:space="0" w:color="auto"/>
            </w:tcBorders>
          </w:tcPr>
          <w:p w14:paraId="467A7C24" w14:textId="77777777" w:rsidR="00432568" w:rsidRPr="005647EB" w:rsidRDefault="00432568" w:rsidP="002570E4">
            <w:pPr>
              <w:pStyle w:val="TAL"/>
              <w:keepNext w:val="0"/>
              <w:keepLines w:val="0"/>
              <w:rPr>
                <w:rFonts w:cs="Arial"/>
              </w:rPr>
            </w:pPr>
          </w:p>
        </w:tc>
      </w:tr>
      <w:tr w:rsidR="00432568" w:rsidRPr="005647EB" w14:paraId="21A871CD"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6BE48040" w14:textId="77777777" w:rsidR="00432568" w:rsidRPr="005647EB" w:rsidRDefault="00432568" w:rsidP="002570E4">
            <w:pPr>
              <w:pStyle w:val="TAL"/>
              <w:keepNext w:val="0"/>
              <w:keepLines w:val="0"/>
              <w:rPr>
                <w:rFonts w:cs="Arial"/>
              </w:rPr>
            </w:pPr>
            <w:r w:rsidRPr="005647EB">
              <w:rPr>
                <w:rFonts w:cs="Arial"/>
              </w:rPr>
              <w:t>TimeToTrigger</w:t>
            </w:r>
          </w:p>
        </w:tc>
        <w:tc>
          <w:tcPr>
            <w:tcW w:w="580" w:type="dxa"/>
            <w:tcBorders>
              <w:top w:val="single" w:sz="4" w:space="0" w:color="auto"/>
              <w:left w:val="single" w:sz="4" w:space="0" w:color="auto"/>
              <w:bottom w:val="single" w:sz="4" w:space="0" w:color="auto"/>
              <w:right w:val="single" w:sz="4" w:space="0" w:color="auto"/>
            </w:tcBorders>
          </w:tcPr>
          <w:p w14:paraId="38190851" w14:textId="77777777" w:rsidR="00432568" w:rsidRPr="005647EB" w:rsidRDefault="00432568" w:rsidP="002570E4">
            <w:pPr>
              <w:pStyle w:val="TAC"/>
              <w:keepNext w:val="0"/>
              <w:keepLines w:val="0"/>
              <w:rPr>
                <w:rFonts w:cs="Arial"/>
              </w:rPr>
            </w:pPr>
            <w:r w:rsidRPr="005647EB">
              <w:rPr>
                <w:rFonts w:cs="Arial"/>
              </w:rPr>
              <w:t>s</w:t>
            </w:r>
          </w:p>
        </w:tc>
        <w:tc>
          <w:tcPr>
            <w:tcW w:w="1756" w:type="dxa"/>
            <w:tcBorders>
              <w:top w:val="single" w:sz="4" w:space="0" w:color="auto"/>
              <w:left w:val="single" w:sz="4" w:space="0" w:color="auto"/>
              <w:bottom w:val="single" w:sz="4" w:space="0" w:color="auto"/>
              <w:right w:val="single" w:sz="4" w:space="0" w:color="auto"/>
            </w:tcBorders>
          </w:tcPr>
          <w:p w14:paraId="3360E903" w14:textId="77777777" w:rsidR="00432568" w:rsidRPr="005647EB" w:rsidRDefault="00432568" w:rsidP="002570E4">
            <w:pPr>
              <w:pStyle w:val="TAC"/>
              <w:keepNext w:val="0"/>
              <w:keepLines w:val="0"/>
              <w:rPr>
                <w:rFonts w:cs="Arial"/>
              </w:rPr>
            </w:pPr>
            <w:r w:rsidRPr="005647EB">
              <w:rPr>
                <w:rFonts w:cs="Arial"/>
              </w:rPr>
              <w:t>0</w:t>
            </w:r>
          </w:p>
        </w:tc>
        <w:tc>
          <w:tcPr>
            <w:tcW w:w="4375" w:type="dxa"/>
            <w:tcBorders>
              <w:top w:val="single" w:sz="4" w:space="0" w:color="auto"/>
              <w:left w:val="single" w:sz="4" w:space="0" w:color="auto"/>
              <w:bottom w:val="single" w:sz="4" w:space="0" w:color="auto"/>
              <w:right w:val="single" w:sz="4" w:space="0" w:color="auto"/>
            </w:tcBorders>
          </w:tcPr>
          <w:p w14:paraId="27D7ECE9" w14:textId="77777777" w:rsidR="00432568" w:rsidRPr="005647EB" w:rsidRDefault="00432568" w:rsidP="002570E4">
            <w:pPr>
              <w:pStyle w:val="TAL"/>
              <w:keepNext w:val="0"/>
              <w:keepLines w:val="0"/>
              <w:rPr>
                <w:rFonts w:cs="Arial"/>
              </w:rPr>
            </w:pPr>
          </w:p>
        </w:tc>
      </w:tr>
      <w:tr w:rsidR="00432568" w:rsidRPr="005647EB" w14:paraId="26B2BE24"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56228011" w14:textId="0C1161F5" w:rsidR="00432568" w:rsidRPr="005647EB" w:rsidRDefault="00432568"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Borders>
              <w:top w:val="single" w:sz="4" w:space="0" w:color="auto"/>
              <w:left w:val="single" w:sz="4" w:space="0" w:color="auto"/>
              <w:bottom w:val="single" w:sz="4" w:space="0" w:color="auto"/>
              <w:right w:val="single" w:sz="4" w:space="0" w:color="auto"/>
            </w:tcBorders>
          </w:tcPr>
          <w:p w14:paraId="0497E7AB"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529F3647" w14:textId="77777777" w:rsidR="00432568" w:rsidRPr="005647EB" w:rsidRDefault="00432568" w:rsidP="002570E4">
            <w:pPr>
              <w:pStyle w:val="TAC"/>
              <w:keepNext w:val="0"/>
              <w:keepLines w:val="0"/>
              <w:rPr>
                <w:rFonts w:cs="Arial"/>
              </w:rPr>
            </w:pPr>
            <w:r w:rsidRPr="005647EB">
              <w:rPr>
                <w:rFonts w:cs="Arial"/>
              </w:rPr>
              <w:t>0</w:t>
            </w:r>
          </w:p>
        </w:tc>
        <w:tc>
          <w:tcPr>
            <w:tcW w:w="4375" w:type="dxa"/>
            <w:tcBorders>
              <w:top w:val="single" w:sz="4" w:space="0" w:color="auto"/>
              <w:left w:val="single" w:sz="4" w:space="0" w:color="auto"/>
              <w:bottom w:val="single" w:sz="4" w:space="0" w:color="auto"/>
              <w:right w:val="single" w:sz="4" w:space="0" w:color="auto"/>
            </w:tcBorders>
          </w:tcPr>
          <w:p w14:paraId="40F2339C" w14:textId="14DA7A8E" w:rsidR="00432568" w:rsidRPr="005647EB" w:rsidRDefault="00432568"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432568" w:rsidRPr="005647EB" w14:paraId="07058C7F"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32353615" w14:textId="77777777" w:rsidR="00432568" w:rsidRPr="005647EB" w:rsidRDefault="00432568" w:rsidP="002570E4">
            <w:pPr>
              <w:pStyle w:val="TAL"/>
              <w:keepNext w:val="0"/>
              <w:keepLines w:val="0"/>
              <w:rPr>
                <w:rFonts w:cs="Arial"/>
              </w:rPr>
            </w:pPr>
            <w:r w:rsidRPr="005647EB">
              <w:rPr>
                <w:rFonts w:cs="Arial"/>
              </w:rPr>
              <w:t>DRX</w:t>
            </w:r>
          </w:p>
        </w:tc>
        <w:tc>
          <w:tcPr>
            <w:tcW w:w="580" w:type="dxa"/>
            <w:tcBorders>
              <w:top w:val="single" w:sz="4" w:space="0" w:color="auto"/>
              <w:left w:val="single" w:sz="4" w:space="0" w:color="auto"/>
              <w:bottom w:val="single" w:sz="4" w:space="0" w:color="auto"/>
              <w:right w:val="single" w:sz="4" w:space="0" w:color="auto"/>
            </w:tcBorders>
          </w:tcPr>
          <w:p w14:paraId="3E6896A6"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4D684209" w14:textId="77777777" w:rsidR="00432568" w:rsidRPr="005647EB" w:rsidRDefault="00432568" w:rsidP="002570E4">
            <w:pPr>
              <w:pStyle w:val="TAC"/>
              <w:keepNext w:val="0"/>
              <w:keepLines w:val="0"/>
              <w:rPr>
                <w:rFonts w:cs="Arial"/>
              </w:rPr>
            </w:pPr>
            <w:r w:rsidRPr="005647EB">
              <w:rPr>
                <w:rFonts w:cs="Arial"/>
              </w:rPr>
              <w:t>OFF</w:t>
            </w:r>
          </w:p>
        </w:tc>
        <w:tc>
          <w:tcPr>
            <w:tcW w:w="4375" w:type="dxa"/>
            <w:tcBorders>
              <w:top w:val="single" w:sz="4" w:space="0" w:color="auto"/>
              <w:left w:val="single" w:sz="4" w:space="0" w:color="auto"/>
              <w:bottom w:val="single" w:sz="4" w:space="0" w:color="auto"/>
              <w:right w:val="single" w:sz="4" w:space="0" w:color="auto"/>
            </w:tcBorders>
          </w:tcPr>
          <w:p w14:paraId="33BA240B" w14:textId="77777777" w:rsidR="00432568" w:rsidRPr="005647EB" w:rsidRDefault="00432568" w:rsidP="002570E4">
            <w:pPr>
              <w:pStyle w:val="TAL"/>
              <w:keepNext w:val="0"/>
              <w:keepLines w:val="0"/>
              <w:rPr>
                <w:rFonts w:cs="Arial"/>
              </w:rPr>
            </w:pPr>
            <w:r w:rsidRPr="005647EB">
              <w:rPr>
                <w:rFonts w:cs="Arial"/>
              </w:rPr>
              <w:t>OFF</w:t>
            </w:r>
          </w:p>
        </w:tc>
      </w:tr>
      <w:tr w:rsidR="00432568" w:rsidRPr="005647EB" w14:paraId="7EABC754"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7AEB9716" w14:textId="77777777" w:rsidR="00432568" w:rsidRPr="005647EB" w:rsidRDefault="00432568" w:rsidP="002570E4">
            <w:pPr>
              <w:pStyle w:val="TAL"/>
              <w:keepNext w:val="0"/>
              <w:keepLines w:val="0"/>
              <w:rPr>
                <w:rFonts w:cs="Arial"/>
              </w:rPr>
            </w:pPr>
            <w:r w:rsidRPr="005647EB">
              <w:rPr>
                <w:rFonts w:cs="Arial"/>
              </w:rPr>
              <w:t>T1</w:t>
            </w:r>
          </w:p>
        </w:tc>
        <w:tc>
          <w:tcPr>
            <w:tcW w:w="580" w:type="dxa"/>
            <w:tcBorders>
              <w:top w:val="single" w:sz="4" w:space="0" w:color="auto"/>
              <w:left w:val="single" w:sz="4" w:space="0" w:color="auto"/>
              <w:bottom w:val="single" w:sz="4" w:space="0" w:color="auto"/>
              <w:right w:val="single" w:sz="4" w:space="0" w:color="auto"/>
            </w:tcBorders>
          </w:tcPr>
          <w:p w14:paraId="3B10149D" w14:textId="77777777" w:rsidR="00432568" w:rsidRPr="005647EB" w:rsidRDefault="00432568" w:rsidP="002570E4">
            <w:pPr>
              <w:pStyle w:val="TAC"/>
              <w:keepNext w:val="0"/>
              <w:keepLines w:val="0"/>
              <w:rPr>
                <w:rFonts w:cs="Arial"/>
              </w:rPr>
            </w:pPr>
            <w:r w:rsidRPr="005647EB">
              <w:rPr>
                <w:rFonts w:cs="Arial"/>
              </w:rPr>
              <w:t>s</w:t>
            </w:r>
          </w:p>
        </w:tc>
        <w:tc>
          <w:tcPr>
            <w:tcW w:w="1756" w:type="dxa"/>
            <w:tcBorders>
              <w:top w:val="single" w:sz="4" w:space="0" w:color="auto"/>
              <w:left w:val="single" w:sz="4" w:space="0" w:color="auto"/>
              <w:bottom w:val="single" w:sz="4" w:space="0" w:color="auto"/>
              <w:right w:val="single" w:sz="4" w:space="0" w:color="auto"/>
            </w:tcBorders>
          </w:tcPr>
          <w:p w14:paraId="72F39AFB" w14:textId="77777777" w:rsidR="00432568" w:rsidRPr="005647EB" w:rsidRDefault="00432568" w:rsidP="002570E4">
            <w:pPr>
              <w:pStyle w:val="TAC"/>
              <w:keepNext w:val="0"/>
              <w:keepLines w:val="0"/>
              <w:rPr>
                <w:rFonts w:cs="Arial"/>
              </w:rPr>
            </w:pPr>
            <w:r w:rsidRPr="005647EB">
              <w:rPr>
                <w:rFonts w:cs="Arial"/>
              </w:rPr>
              <w:t>5</w:t>
            </w:r>
          </w:p>
        </w:tc>
        <w:tc>
          <w:tcPr>
            <w:tcW w:w="4375" w:type="dxa"/>
            <w:tcBorders>
              <w:top w:val="single" w:sz="4" w:space="0" w:color="auto"/>
              <w:left w:val="single" w:sz="4" w:space="0" w:color="auto"/>
              <w:bottom w:val="single" w:sz="4" w:space="0" w:color="auto"/>
              <w:right w:val="single" w:sz="4" w:space="0" w:color="auto"/>
            </w:tcBorders>
          </w:tcPr>
          <w:p w14:paraId="068D881F" w14:textId="77777777" w:rsidR="00432568" w:rsidRPr="005647EB" w:rsidRDefault="00432568" w:rsidP="002570E4">
            <w:pPr>
              <w:pStyle w:val="TAL"/>
              <w:keepNext w:val="0"/>
              <w:keepLines w:val="0"/>
              <w:rPr>
                <w:rFonts w:cs="Arial"/>
              </w:rPr>
            </w:pPr>
          </w:p>
        </w:tc>
      </w:tr>
      <w:tr w:rsidR="00432568" w:rsidRPr="005647EB" w14:paraId="2B238FE4"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1F0AD8F4" w14:textId="77777777" w:rsidR="00432568" w:rsidRPr="005647EB" w:rsidRDefault="00432568" w:rsidP="002570E4">
            <w:pPr>
              <w:pStyle w:val="TAL"/>
              <w:keepNext w:val="0"/>
              <w:keepLines w:val="0"/>
              <w:rPr>
                <w:rFonts w:cs="Arial"/>
              </w:rPr>
            </w:pPr>
            <w:r w:rsidRPr="005647EB">
              <w:rPr>
                <w:rFonts w:cs="Arial"/>
              </w:rPr>
              <w:t>T2</w:t>
            </w:r>
          </w:p>
        </w:tc>
        <w:tc>
          <w:tcPr>
            <w:tcW w:w="580" w:type="dxa"/>
            <w:tcBorders>
              <w:top w:val="single" w:sz="4" w:space="0" w:color="auto"/>
              <w:left w:val="single" w:sz="4" w:space="0" w:color="auto"/>
              <w:bottom w:val="single" w:sz="4" w:space="0" w:color="auto"/>
              <w:right w:val="single" w:sz="4" w:space="0" w:color="auto"/>
            </w:tcBorders>
          </w:tcPr>
          <w:p w14:paraId="7E31D0CB" w14:textId="77777777" w:rsidR="00432568" w:rsidRPr="005647EB" w:rsidRDefault="00432568" w:rsidP="002570E4">
            <w:pPr>
              <w:pStyle w:val="TAC"/>
              <w:keepNext w:val="0"/>
              <w:keepLines w:val="0"/>
              <w:rPr>
                <w:rFonts w:cs="Arial"/>
              </w:rPr>
            </w:pPr>
            <w:r w:rsidRPr="005647EB">
              <w:rPr>
                <w:rFonts w:cs="Arial"/>
              </w:rPr>
              <w:t>s</w:t>
            </w:r>
          </w:p>
        </w:tc>
        <w:tc>
          <w:tcPr>
            <w:tcW w:w="1756" w:type="dxa"/>
            <w:tcBorders>
              <w:top w:val="single" w:sz="4" w:space="0" w:color="auto"/>
              <w:left w:val="single" w:sz="4" w:space="0" w:color="auto"/>
              <w:bottom w:val="single" w:sz="4" w:space="0" w:color="auto"/>
              <w:right w:val="single" w:sz="4" w:space="0" w:color="auto"/>
            </w:tcBorders>
          </w:tcPr>
          <w:p w14:paraId="5823F8E0" w14:textId="77777777" w:rsidR="00432568" w:rsidRPr="005647EB" w:rsidRDefault="00432568" w:rsidP="002570E4">
            <w:pPr>
              <w:pStyle w:val="TAC"/>
              <w:keepNext w:val="0"/>
              <w:keepLines w:val="0"/>
              <w:rPr>
                <w:rFonts w:cs="Arial"/>
              </w:rPr>
            </w:pPr>
            <w:r w:rsidRPr="005647EB">
              <w:rPr>
                <w:rFonts w:cs="Arial"/>
              </w:rPr>
              <w:t>40</w:t>
            </w:r>
          </w:p>
        </w:tc>
        <w:tc>
          <w:tcPr>
            <w:tcW w:w="4375" w:type="dxa"/>
            <w:tcBorders>
              <w:top w:val="single" w:sz="4" w:space="0" w:color="auto"/>
              <w:left w:val="single" w:sz="4" w:space="0" w:color="auto"/>
              <w:bottom w:val="single" w:sz="4" w:space="0" w:color="auto"/>
              <w:right w:val="single" w:sz="4" w:space="0" w:color="auto"/>
            </w:tcBorders>
          </w:tcPr>
          <w:p w14:paraId="770F9066" w14:textId="77777777" w:rsidR="00432568" w:rsidRPr="005647EB" w:rsidRDefault="00432568" w:rsidP="002570E4">
            <w:pPr>
              <w:pStyle w:val="TAL"/>
              <w:keepNext w:val="0"/>
              <w:keepLines w:val="0"/>
              <w:rPr>
                <w:rFonts w:cs="Arial"/>
              </w:rPr>
            </w:pPr>
          </w:p>
        </w:tc>
      </w:tr>
    </w:tbl>
    <w:p w14:paraId="0E53FAF8" w14:textId="77777777" w:rsidR="00432568" w:rsidRPr="005647EB" w:rsidRDefault="00432568" w:rsidP="002570E4"/>
    <w:p w14:paraId="46CFA71A" w14:textId="77777777" w:rsidR="00432568" w:rsidRPr="005647EB" w:rsidRDefault="00432568" w:rsidP="002570E4">
      <w:pPr>
        <w:pStyle w:val="Heading5"/>
        <w:keepNext w:val="0"/>
        <w:keepLines w:val="0"/>
      </w:pPr>
      <w:r w:rsidRPr="005647EB">
        <w:t>8.3.7.4.2</w:t>
      </w:r>
      <w:r w:rsidRPr="005647EB">
        <w:tab/>
        <w:t>Test procedure</w:t>
      </w:r>
    </w:p>
    <w:p w14:paraId="274A7454" w14:textId="77777777" w:rsidR="00432568" w:rsidRPr="005647EB" w:rsidRDefault="00432568"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6E5D72DC" w14:textId="72B14FDC" w:rsidR="00432568" w:rsidRPr="005647EB" w:rsidRDefault="00432568" w:rsidP="000424D3">
      <w:pPr>
        <w:pStyle w:val="B1"/>
        <w:ind w:left="709" w:hanging="425"/>
      </w:pPr>
      <w:r w:rsidRPr="005647EB">
        <w:t>1.</w:t>
      </w:r>
      <w:r w:rsidR="000424D3" w:rsidRPr="005647EB">
        <w:tab/>
      </w:r>
      <w:r w:rsidRPr="005647EB">
        <w:t xml:space="preserve">Ensure the UE is in State 3A-RF according </w:t>
      </w:r>
      <w:r w:rsidR="002570E4" w:rsidRPr="005647EB">
        <w:t>to 3GPP TS</w:t>
      </w:r>
      <w:r w:rsidRPr="005647EB">
        <w:t xml:space="preserve"> 36.508 [7] clause 7.2A.3.</w:t>
      </w:r>
    </w:p>
    <w:p w14:paraId="120C528B" w14:textId="562DA89F" w:rsidR="00432568" w:rsidRPr="005647EB" w:rsidRDefault="00432568" w:rsidP="000424D3">
      <w:pPr>
        <w:pStyle w:val="B1"/>
        <w:ind w:left="709" w:hanging="425"/>
      </w:pPr>
      <w:r w:rsidRPr="005647EB">
        <w:rPr>
          <w:rFonts w:eastAsia="??"/>
        </w:rPr>
        <w:t>2.</w:t>
      </w:r>
      <w:r w:rsidR="000424D3" w:rsidRPr="005647EB">
        <w:rPr>
          <w:rFonts w:eastAsia="??"/>
        </w:rPr>
        <w:tab/>
      </w:r>
      <w:r w:rsidRPr="005647EB">
        <w:rPr>
          <w:rFonts w:eastAsia="??"/>
        </w:rPr>
        <w:t xml:space="preserve">Set the parameters according to T1 in Table 8.3.7.5-1. </w:t>
      </w:r>
      <w:r w:rsidRPr="005647EB">
        <w:t>Propagation conditions are set according to Annex B clause B.1.1 and B.2.2. T1 starts.</w:t>
      </w:r>
    </w:p>
    <w:p w14:paraId="7DC75245" w14:textId="6BF94DE1" w:rsidR="00432568" w:rsidRPr="005647EB" w:rsidRDefault="00432568" w:rsidP="000424D3">
      <w:pPr>
        <w:pStyle w:val="B1"/>
        <w:ind w:left="709" w:hanging="425"/>
      </w:pPr>
      <w:r w:rsidRPr="005647EB">
        <w:t>3.</w:t>
      </w:r>
      <w:r w:rsidR="000424D3" w:rsidRPr="005647EB">
        <w:tab/>
      </w:r>
      <w:r w:rsidRPr="005647EB">
        <w:t>SS shall transmit an RRCConnectionReconfiguration message.</w:t>
      </w:r>
    </w:p>
    <w:p w14:paraId="62AC0E9C" w14:textId="239D7D3C" w:rsidR="00432568" w:rsidRPr="005647EB" w:rsidRDefault="00432568" w:rsidP="000424D3">
      <w:pPr>
        <w:pStyle w:val="B1"/>
        <w:ind w:left="709" w:hanging="425"/>
      </w:pPr>
      <w:r w:rsidRPr="005647EB">
        <w:lastRenderedPageBreak/>
        <w:t>4.</w:t>
      </w:r>
      <w:r w:rsidR="000424D3" w:rsidRPr="005647EB">
        <w:tab/>
      </w:r>
      <w:r w:rsidRPr="005647EB">
        <w:t>The UE shall transmit RRCConnectionReconfigurationComplete message.</w:t>
      </w:r>
    </w:p>
    <w:p w14:paraId="7DB96616" w14:textId="2CB5587F" w:rsidR="00432568" w:rsidRPr="005647EB" w:rsidRDefault="00432568" w:rsidP="000424D3">
      <w:pPr>
        <w:pStyle w:val="B1"/>
        <w:ind w:left="709" w:hanging="425"/>
      </w:pPr>
      <w:r w:rsidRPr="005647EB">
        <w:t>5.</w:t>
      </w:r>
      <w:r w:rsidR="000424D3" w:rsidRPr="005647EB">
        <w:tab/>
      </w:r>
      <w:r w:rsidRPr="005647EB">
        <w:t>When T1 expires, the SS shall switch the power setting from T1 to T2 as specified in Tables  and 8.3.7.5-2.</w:t>
      </w:r>
    </w:p>
    <w:p w14:paraId="4C8E5E04" w14:textId="5142CEA3" w:rsidR="00432568" w:rsidRPr="005647EB" w:rsidRDefault="00432568" w:rsidP="000424D3">
      <w:pPr>
        <w:pStyle w:val="B1"/>
        <w:ind w:left="709" w:hanging="425"/>
      </w:pPr>
      <w:r w:rsidRPr="005647EB">
        <w:t>6.</w:t>
      </w:r>
      <w:r w:rsidR="000424D3" w:rsidRPr="005647EB">
        <w:tab/>
      </w:r>
      <w:r w:rsidRPr="005647EB">
        <w:t>UE shall transmit a MeasurementReport message triggered by Event A3 for cells 2, 3 and 4. If the measurement reporting delay from the beginning of time period T2 is less than 30.73s the number of successful tests is increased by one. If the UE fails to report the event within the measurement reporting delay requirement then the number of failure tests is increased by one.</w:t>
      </w:r>
    </w:p>
    <w:p w14:paraId="0CB99B65" w14:textId="5093C06E" w:rsidR="00432568" w:rsidRPr="005647EB" w:rsidRDefault="00432568" w:rsidP="000424D3">
      <w:pPr>
        <w:pStyle w:val="B1"/>
        <w:ind w:left="709" w:hanging="425"/>
      </w:pPr>
      <w:r w:rsidRPr="005647EB">
        <w:t>7.</w:t>
      </w:r>
      <w:r w:rsidR="000424D3" w:rsidRPr="005647EB">
        <w:tab/>
      </w:r>
      <w:r w:rsidRPr="005647EB">
        <w:t xml:space="preserve">After the SS receive the MeasurementReport message in step 6) or when T2 expires, the SS shall transmit </w:t>
      </w:r>
      <w:r w:rsidR="00946D7D" w:rsidRPr="005647EB">
        <w:t>an</w:t>
      </w:r>
      <w:r w:rsidRPr="005647EB">
        <w:t xml:space="preserve"> RRCConnectionRelease message to release the RRC connection which includes the release of the established radio bearers as well as all radio resources.</w:t>
      </w:r>
    </w:p>
    <w:p w14:paraId="478B204C" w14:textId="6B2A0900" w:rsidR="00432568" w:rsidRPr="005647EB" w:rsidRDefault="00432568" w:rsidP="000424D3">
      <w:pPr>
        <w:pStyle w:val="B1"/>
        <w:ind w:left="709" w:hanging="425"/>
      </w:pPr>
      <w:r w:rsidRPr="005647EB">
        <w:t>8.</w:t>
      </w:r>
      <w:r w:rsidR="000424D3" w:rsidRPr="005647EB">
        <w:tab/>
      </w:r>
      <w:r w:rsidRPr="005647EB">
        <w:t>Set physical cell identity = ((current physical cell identity + 1) mod 14 + 2) for Cells 2, 3 and 4 for next iteration of the test procedure loop.</w:t>
      </w:r>
    </w:p>
    <w:p w14:paraId="3BF9323F" w14:textId="77777777" w:rsidR="000424D3" w:rsidRPr="005647EB" w:rsidRDefault="00432568" w:rsidP="000424D3">
      <w:pPr>
        <w:pStyle w:val="B1"/>
        <w:ind w:left="709" w:hanging="425"/>
      </w:pPr>
      <w:r w:rsidRPr="005647EB">
        <w:t>9.</w:t>
      </w:r>
      <w:r w:rsidR="000424D3" w:rsidRPr="005647EB">
        <w:tab/>
      </w:r>
      <w:r w:rsidRPr="005647EB">
        <w:t>After the RRC connection release, the SS:</w:t>
      </w:r>
    </w:p>
    <w:p w14:paraId="101F0082" w14:textId="77777777" w:rsidR="000424D3" w:rsidRPr="005647EB" w:rsidRDefault="00432568" w:rsidP="000424D3">
      <w:pPr>
        <w:pStyle w:val="B2"/>
      </w:pPr>
      <w:r w:rsidRPr="005647EB">
        <w:t>-</w:t>
      </w:r>
      <w:r w:rsidR="000424D3"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0424D3" w:rsidRPr="005647EB">
        <w:t xml:space="preserve">; </w:t>
      </w:r>
      <w:r w:rsidRPr="005647EB">
        <w:t>or</w:t>
      </w:r>
    </w:p>
    <w:p w14:paraId="5FB82CBF" w14:textId="77777777" w:rsidR="000424D3" w:rsidRPr="005647EB" w:rsidRDefault="00432568" w:rsidP="000424D3">
      <w:pPr>
        <w:pStyle w:val="B2"/>
      </w:pPr>
      <w:r w:rsidRPr="005647EB">
        <w:t>-</w:t>
      </w:r>
      <w:r w:rsidR="000424D3" w:rsidRPr="005647EB">
        <w:tab/>
      </w:r>
      <w:r w:rsidRPr="005647EB">
        <w:t xml:space="preserve">switches off and on the UE and ensures the UE is in State 3A-RF according </w:t>
      </w:r>
      <w:r w:rsidR="002570E4" w:rsidRPr="005647EB">
        <w:t>to 3GPP TS</w:t>
      </w:r>
      <w:r w:rsidRPr="005647EB">
        <w:t xml:space="preserve"> 36.508 [7] clause</w:t>
      </w:r>
      <w:r w:rsidR="000424D3" w:rsidRPr="005647EB">
        <w:t> </w:t>
      </w:r>
      <w:r w:rsidRPr="005647EB">
        <w:t>7.2A.3</w:t>
      </w:r>
      <w:r w:rsidR="000424D3" w:rsidRPr="005647EB">
        <w:t xml:space="preserve">; </w:t>
      </w:r>
      <w:r w:rsidRPr="005647EB">
        <w:t>and</w:t>
      </w:r>
    </w:p>
    <w:p w14:paraId="3F62DCB3" w14:textId="7079A707" w:rsidR="00432568" w:rsidRPr="005647EB" w:rsidRDefault="00432568" w:rsidP="000424D3">
      <w:pPr>
        <w:pStyle w:val="B2"/>
      </w:pPr>
      <w:r w:rsidRPr="005647EB">
        <w:t>-</w:t>
      </w:r>
      <w:r w:rsidR="000424D3" w:rsidRPr="005647EB">
        <w:tab/>
      </w:r>
      <w:r w:rsidRPr="005647EB">
        <w:t xml:space="preserve">randomly re-assign the frequencies for cells 2, 3 and 4 among the eight FDD carrier frequencies, </w:t>
      </w:r>
      <w:r w:rsidR="00946D7D" w:rsidRPr="005647EB">
        <w:t>according</w:t>
      </w:r>
      <w:r w:rsidRPr="005647EB">
        <w:t xml:space="preserve"> to table 8.3.7.4.1-1.</w:t>
      </w:r>
    </w:p>
    <w:p w14:paraId="4EB997BE" w14:textId="3D22F469" w:rsidR="00432568" w:rsidRPr="005647EB" w:rsidRDefault="00432568" w:rsidP="000424D3">
      <w:pPr>
        <w:pStyle w:val="B1"/>
        <w:ind w:left="709" w:hanging="425"/>
      </w:pPr>
      <w:r w:rsidRPr="005647EB">
        <w:t>10.</w:t>
      </w:r>
      <w:r w:rsidR="000424D3" w:rsidRPr="005647EB">
        <w:tab/>
      </w:r>
      <w:r w:rsidRPr="005647EB">
        <w:t xml:space="preserve">Repeat step 2-9 until the confidence level according to </w:t>
      </w:r>
      <w:r w:rsidRPr="005647EB">
        <w:rPr>
          <w:rFonts w:eastAsia="??"/>
        </w:rPr>
        <w:t>Tables G.2.3-1 in Annex G clause G.2 is achieved.</w:t>
      </w:r>
    </w:p>
    <w:p w14:paraId="40FF3043" w14:textId="77777777" w:rsidR="00432568" w:rsidRPr="005647EB" w:rsidRDefault="00432568" w:rsidP="002570E4">
      <w:pPr>
        <w:pStyle w:val="Heading5"/>
        <w:keepNext w:val="0"/>
        <w:keepLines w:val="0"/>
      </w:pPr>
      <w:r w:rsidRPr="005647EB">
        <w:t>8.3.7.4.3</w:t>
      </w:r>
      <w:r w:rsidRPr="005647EB">
        <w:tab/>
        <w:t>Message contents</w:t>
      </w:r>
    </w:p>
    <w:p w14:paraId="18EB44D2" w14:textId="678D3193" w:rsidR="00432568" w:rsidRPr="005647EB" w:rsidRDefault="00432568" w:rsidP="002570E4">
      <w:r w:rsidRPr="005647EB">
        <w:t xml:space="preserve">Message contents are according </w:t>
      </w:r>
      <w:r w:rsidR="002570E4" w:rsidRPr="005647EB">
        <w:t>to 3GPP TS</w:t>
      </w:r>
      <w:r w:rsidRPr="005647EB">
        <w:t xml:space="preserve"> 36.508 [7] clause 4.6 with the following exceptions: </w:t>
      </w:r>
    </w:p>
    <w:p w14:paraId="14BBF4E6" w14:textId="77777777" w:rsidR="00432568" w:rsidRPr="005647EB" w:rsidRDefault="00432568" w:rsidP="002570E4">
      <w:pPr>
        <w:pStyle w:val="TH"/>
        <w:keepNext w:val="0"/>
        <w:keepLines w:val="0"/>
        <w:rPr>
          <w:rFonts w:eastAsia="SimSun"/>
          <w:lang w:eastAsia="zh-CN"/>
        </w:rPr>
      </w:pPr>
      <w:r w:rsidRPr="005647EB">
        <w:t xml:space="preserve">Table </w:t>
      </w:r>
      <w:r w:rsidRPr="005647EB">
        <w:rPr>
          <w:rFonts w:eastAsia="SimSun"/>
          <w:lang w:eastAsia="zh-CN"/>
        </w:rPr>
        <w:t>8.3.7.4.3</w:t>
      </w:r>
      <w:r w:rsidRPr="005647EB">
        <w:t xml:space="preserve">-1: Common </w:t>
      </w:r>
      <w:r w:rsidRPr="005647EB">
        <w:rPr>
          <w:rFonts w:eastAsia="SimSun"/>
          <w:lang w:eastAsia="zh-CN"/>
        </w:rPr>
        <w:t xml:space="preserve">Exception messages for E-UTRAN FDD-FDD intra frequency event triggered reporting under fading propagation conditions in </w:t>
      </w:r>
      <w:r w:rsidR="00FF40AE" w:rsidRPr="005647EB">
        <w:rPr>
          <w:rFonts w:eastAsia="SimSun"/>
          <w:lang w:eastAsia="zh-CN"/>
        </w:rPr>
        <w:t>a</w:t>
      </w:r>
      <w:r w:rsidRPr="005647EB">
        <w:rPr>
          <w:rFonts w:eastAsia="SimSun"/>
          <w:lang w:eastAsia="zh-CN"/>
        </w:rPr>
        <w:t>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432568" w:rsidRPr="005647EB" w14:paraId="125796EF" w14:textId="77777777" w:rsidTr="000424D3">
        <w:trPr>
          <w:cantSplit/>
          <w:jc w:val="center"/>
        </w:trPr>
        <w:tc>
          <w:tcPr>
            <w:tcW w:w="8022" w:type="dxa"/>
            <w:gridSpan w:val="2"/>
          </w:tcPr>
          <w:p w14:paraId="09AECF69" w14:textId="48C05474" w:rsidR="00432568" w:rsidRPr="005647EB" w:rsidRDefault="00432568"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432568" w:rsidRPr="005647EB" w14:paraId="237BC113" w14:textId="77777777" w:rsidTr="000424D3">
        <w:trPr>
          <w:cantSplit/>
          <w:jc w:val="center"/>
        </w:trPr>
        <w:tc>
          <w:tcPr>
            <w:tcW w:w="5692" w:type="dxa"/>
          </w:tcPr>
          <w:p w14:paraId="4546139C" w14:textId="79F1C3B2" w:rsidR="00432568" w:rsidRPr="005647EB" w:rsidRDefault="00432568"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2C6B17C6" w14:textId="77777777" w:rsidR="00432568" w:rsidRPr="005647EB" w:rsidRDefault="00432568" w:rsidP="002570E4">
            <w:pPr>
              <w:pStyle w:val="TAL"/>
              <w:keepNext w:val="0"/>
              <w:keepLines w:val="0"/>
              <w:rPr>
                <w:rFonts w:eastAsia="SimSun"/>
                <w:lang w:eastAsia="zh-CN"/>
              </w:rPr>
            </w:pPr>
          </w:p>
        </w:tc>
      </w:tr>
      <w:tr w:rsidR="00432568" w:rsidRPr="005647EB" w14:paraId="5A0C09D4" w14:textId="77777777" w:rsidTr="000424D3">
        <w:trPr>
          <w:cantSplit/>
          <w:jc w:val="center"/>
        </w:trPr>
        <w:tc>
          <w:tcPr>
            <w:tcW w:w="5692" w:type="dxa"/>
          </w:tcPr>
          <w:p w14:paraId="5DAACDF1" w14:textId="383223E3" w:rsidR="00432568" w:rsidRPr="005647EB" w:rsidRDefault="00432568"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CAB80CC" w14:textId="3081206C" w:rsidR="00432568" w:rsidRPr="005647EB" w:rsidRDefault="00432568" w:rsidP="002570E4">
            <w:pPr>
              <w:pStyle w:val="TAL"/>
              <w:keepNext w:val="0"/>
              <w:keepLines w:val="0"/>
            </w:pPr>
            <w:r w:rsidRPr="005647EB">
              <w:t>Table</w:t>
            </w:r>
            <w:r w:rsidR="002570E4" w:rsidRPr="005647EB">
              <w:t xml:space="preserve"> </w:t>
            </w:r>
            <w:r w:rsidRPr="005647EB">
              <w:t>H.3.1-1</w:t>
            </w:r>
          </w:p>
          <w:p w14:paraId="5A7901AD" w14:textId="0D0E19EC" w:rsidR="00432568" w:rsidRPr="005647EB" w:rsidRDefault="00432568" w:rsidP="002570E4">
            <w:pPr>
              <w:pStyle w:val="TAL"/>
              <w:keepNext w:val="0"/>
              <w:keepLines w:val="0"/>
            </w:pPr>
            <w:r w:rsidRPr="005647EB">
              <w:t>Table</w:t>
            </w:r>
            <w:r w:rsidR="002570E4" w:rsidRPr="005647EB">
              <w:t xml:space="preserve"> </w:t>
            </w:r>
            <w:r w:rsidRPr="005647EB">
              <w:t>H.3.1-7</w:t>
            </w:r>
          </w:p>
          <w:p w14:paraId="6F423584" w14:textId="70F050BF" w:rsidR="00432568" w:rsidRPr="005647EB" w:rsidRDefault="00432568" w:rsidP="002570E4">
            <w:pPr>
              <w:pStyle w:val="TAL"/>
              <w:keepNext w:val="0"/>
              <w:keepLines w:val="0"/>
            </w:pPr>
            <w:r w:rsidRPr="005647EB">
              <w:t>Table</w:t>
            </w:r>
            <w:r w:rsidR="002570E4" w:rsidRPr="005647EB">
              <w:t xml:space="preserve"> </w:t>
            </w:r>
            <w:r w:rsidRPr="005647EB">
              <w:t>H.3.1-9</w:t>
            </w:r>
          </w:p>
        </w:tc>
      </w:tr>
    </w:tbl>
    <w:p w14:paraId="1AE1F40B" w14:textId="77777777" w:rsidR="00432568" w:rsidRPr="005647EB" w:rsidRDefault="00432568" w:rsidP="002570E4"/>
    <w:p w14:paraId="695BFE4B" w14:textId="77777777" w:rsidR="00432568" w:rsidRPr="005647EB" w:rsidRDefault="00432568" w:rsidP="002570E4">
      <w:pPr>
        <w:pStyle w:val="TH"/>
        <w:keepNext w:val="0"/>
        <w:keepLines w:val="0"/>
      </w:pPr>
      <w:r w:rsidRPr="005647EB">
        <w:t xml:space="preserve">Table 8.3.7.4.3-2: </w:t>
      </w:r>
      <w:r w:rsidRPr="005647EB">
        <w:rPr>
          <w:i/>
        </w:rPr>
        <w:t>ReportConfigEUTRA-A3</w:t>
      </w:r>
      <w:r w:rsidRPr="005647EB">
        <w:t>: Additional E-UTRAN FDD-FDD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432568" w:rsidRPr="005647EB" w14:paraId="307E72AD" w14:textId="77777777" w:rsidTr="002570E4">
        <w:trPr>
          <w:jc w:val="center"/>
        </w:trPr>
        <w:tc>
          <w:tcPr>
            <w:tcW w:w="9527" w:type="dxa"/>
            <w:gridSpan w:val="4"/>
            <w:tcBorders>
              <w:bottom w:val="single" w:sz="4" w:space="0" w:color="auto"/>
            </w:tcBorders>
          </w:tcPr>
          <w:p w14:paraId="09377B36" w14:textId="27C479CE" w:rsidR="00432568" w:rsidRPr="005647EB" w:rsidRDefault="00432568"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432568" w:rsidRPr="005647EB" w14:paraId="156D9145" w14:textId="77777777" w:rsidTr="002570E4">
        <w:trPr>
          <w:jc w:val="center"/>
        </w:trPr>
        <w:tc>
          <w:tcPr>
            <w:tcW w:w="4427" w:type="dxa"/>
            <w:tcBorders>
              <w:right w:val="single" w:sz="4" w:space="0" w:color="auto"/>
            </w:tcBorders>
          </w:tcPr>
          <w:p w14:paraId="7E022931" w14:textId="2FF3D9B5" w:rsidR="00432568" w:rsidRPr="005647EB" w:rsidRDefault="00432568"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3F32E8B" w14:textId="77777777" w:rsidR="00432568" w:rsidRPr="005647EB" w:rsidRDefault="00432568" w:rsidP="002570E4">
            <w:pPr>
              <w:pStyle w:val="TAH"/>
              <w:keepNext w:val="0"/>
              <w:keepLines w:val="0"/>
            </w:pPr>
            <w:r w:rsidRPr="005647EB">
              <w:t>Value/remark</w:t>
            </w:r>
          </w:p>
        </w:tc>
        <w:tc>
          <w:tcPr>
            <w:tcW w:w="1700" w:type="dxa"/>
            <w:tcBorders>
              <w:left w:val="single" w:sz="4" w:space="0" w:color="auto"/>
              <w:right w:val="single" w:sz="4" w:space="0" w:color="auto"/>
            </w:tcBorders>
          </w:tcPr>
          <w:p w14:paraId="134D5A26" w14:textId="77777777" w:rsidR="00432568" w:rsidRPr="005647EB" w:rsidRDefault="00432568" w:rsidP="002570E4">
            <w:pPr>
              <w:pStyle w:val="TAH"/>
              <w:keepNext w:val="0"/>
              <w:keepLines w:val="0"/>
            </w:pPr>
            <w:r w:rsidRPr="005647EB">
              <w:t>Comment</w:t>
            </w:r>
          </w:p>
        </w:tc>
        <w:tc>
          <w:tcPr>
            <w:tcW w:w="1133" w:type="dxa"/>
            <w:tcBorders>
              <w:left w:val="single" w:sz="4" w:space="0" w:color="auto"/>
            </w:tcBorders>
          </w:tcPr>
          <w:p w14:paraId="19881A81" w14:textId="77777777" w:rsidR="00432568" w:rsidRPr="005647EB" w:rsidRDefault="00432568" w:rsidP="002570E4">
            <w:pPr>
              <w:pStyle w:val="TAH"/>
              <w:keepNext w:val="0"/>
              <w:keepLines w:val="0"/>
            </w:pPr>
            <w:r w:rsidRPr="005647EB">
              <w:t>Condition</w:t>
            </w:r>
          </w:p>
        </w:tc>
      </w:tr>
      <w:tr w:rsidR="00432568" w:rsidRPr="005647EB" w14:paraId="61EC14EB" w14:textId="77777777" w:rsidTr="002570E4">
        <w:trPr>
          <w:jc w:val="center"/>
        </w:trPr>
        <w:tc>
          <w:tcPr>
            <w:tcW w:w="4427" w:type="dxa"/>
            <w:tcBorders>
              <w:right w:val="single" w:sz="4" w:space="0" w:color="auto"/>
            </w:tcBorders>
          </w:tcPr>
          <w:p w14:paraId="276AC5B5" w14:textId="6DC4380B" w:rsidR="00432568" w:rsidRPr="005647EB" w:rsidRDefault="00432568"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62F68BA"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23D17559" w14:textId="77777777" w:rsidR="00432568" w:rsidRPr="005647EB" w:rsidRDefault="00432568" w:rsidP="002570E4">
            <w:pPr>
              <w:pStyle w:val="TAL"/>
              <w:keepNext w:val="0"/>
              <w:keepLines w:val="0"/>
            </w:pPr>
          </w:p>
        </w:tc>
        <w:tc>
          <w:tcPr>
            <w:tcW w:w="1133" w:type="dxa"/>
            <w:tcBorders>
              <w:left w:val="single" w:sz="4" w:space="0" w:color="auto"/>
            </w:tcBorders>
          </w:tcPr>
          <w:p w14:paraId="358F9FA4" w14:textId="77777777" w:rsidR="00432568" w:rsidRPr="005647EB" w:rsidRDefault="00432568" w:rsidP="002570E4">
            <w:pPr>
              <w:pStyle w:val="TAL"/>
              <w:keepNext w:val="0"/>
              <w:keepLines w:val="0"/>
            </w:pPr>
          </w:p>
        </w:tc>
      </w:tr>
      <w:tr w:rsidR="00432568" w:rsidRPr="005647EB" w14:paraId="41B37166" w14:textId="77777777" w:rsidTr="002570E4">
        <w:trPr>
          <w:jc w:val="center"/>
        </w:trPr>
        <w:tc>
          <w:tcPr>
            <w:tcW w:w="4427" w:type="dxa"/>
            <w:tcBorders>
              <w:right w:val="single" w:sz="4" w:space="0" w:color="auto"/>
            </w:tcBorders>
          </w:tcPr>
          <w:p w14:paraId="38EB5A02" w14:textId="3620E235" w:rsidR="00432568" w:rsidRPr="005647EB" w:rsidRDefault="002570E4" w:rsidP="002570E4">
            <w:pPr>
              <w:pStyle w:val="TAL"/>
              <w:keepNext w:val="0"/>
              <w:keepLines w:val="0"/>
            </w:pPr>
            <w:r w:rsidRPr="005647EB">
              <w:t xml:space="preserve"> </w:t>
            </w:r>
            <w:r w:rsidR="00432568" w:rsidRPr="005647EB">
              <w:t>triggerType</w:t>
            </w:r>
            <w:r w:rsidRPr="005647EB">
              <w:t xml:space="preserve"> </w:t>
            </w:r>
            <w:r w:rsidR="00432568" w:rsidRPr="005647EB">
              <w:t>CHOICE</w:t>
            </w:r>
            <w:r w:rsidRPr="005647EB">
              <w:t xml:space="preserve"> </w:t>
            </w:r>
            <w:r w:rsidR="00432568" w:rsidRPr="005647EB">
              <w:t>{</w:t>
            </w:r>
          </w:p>
        </w:tc>
        <w:tc>
          <w:tcPr>
            <w:tcW w:w="2267" w:type="dxa"/>
            <w:tcBorders>
              <w:left w:val="single" w:sz="4" w:space="0" w:color="auto"/>
              <w:right w:val="single" w:sz="4" w:space="0" w:color="auto"/>
            </w:tcBorders>
          </w:tcPr>
          <w:p w14:paraId="37E8C203"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7767CB46" w14:textId="77777777" w:rsidR="00432568" w:rsidRPr="005647EB" w:rsidRDefault="00432568" w:rsidP="002570E4">
            <w:pPr>
              <w:pStyle w:val="TAL"/>
              <w:keepNext w:val="0"/>
              <w:keepLines w:val="0"/>
            </w:pPr>
          </w:p>
        </w:tc>
        <w:tc>
          <w:tcPr>
            <w:tcW w:w="1133" w:type="dxa"/>
            <w:tcBorders>
              <w:left w:val="single" w:sz="4" w:space="0" w:color="auto"/>
            </w:tcBorders>
          </w:tcPr>
          <w:p w14:paraId="63EE22A1" w14:textId="77777777" w:rsidR="00432568" w:rsidRPr="005647EB" w:rsidRDefault="00432568" w:rsidP="002570E4">
            <w:pPr>
              <w:pStyle w:val="TAL"/>
              <w:keepNext w:val="0"/>
              <w:keepLines w:val="0"/>
            </w:pPr>
          </w:p>
        </w:tc>
      </w:tr>
      <w:tr w:rsidR="00432568" w:rsidRPr="005647EB" w14:paraId="42643579" w14:textId="77777777" w:rsidTr="002570E4">
        <w:trPr>
          <w:jc w:val="center"/>
        </w:trPr>
        <w:tc>
          <w:tcPr>
            <w:tcW w:w="4427" w:type="dxa"/>
            <w:tcBorders>
              <w:right w:val="single" w:sz="4" w:space="0" w:color="auto"/>
            </w:tcBorders>
          </w:tcPr>
          <w:p w14:paraId="1C123A03" w14:textId="7D94D2D4" w:rsidR="00432568" w:rsidRPr="005647EB" w:rsidRDefault="002570E4" w:rsidP="002570E4">
            <w:pPr>
              <w:pStyle w:val="TAL"/>
              <w:keepNext w:val="0"/>
              <w:keepLines w:val="0"/>
            </w:pPr>
            <w:r w:rsidRPr="005647EB">
              <w:t xml:space="preserve">  </w:t>
            </w:r>
            <w:r w:rsidR="00432568" w:rsidRPr="005647EB">
              <w:t>event</w:t>
            </w:r>
            <w:r w:rsidRPr="005647EB">
              <w:t xml:space="preserve"> </w:t>
            </w:r>
            <w:r w:rsidR="00432568" w:rsidRPr="005647EB">
              <w:t>SEQUENCE</w:t>
            </w:r>
            <w:r w:rsidRPr="005647EB">
              <w:t xml:space="preserve"> </w:t>
            </w:r>
            <w:r w:rsidR="00432568" w:rsidRPr="005647EB">
              <w:t>{</w:t>
            </w:r>
          </w:p>
        </w:tc>
        <w:tc>
          <w:tcPr>
            <w:tcW w:w="2267" w:type="dxa"/>
            <w:tcBorders>
              <w:left w:val="single" w:sz="4" w:space="0" w:color="auto"/>
              <w:right w:val="single" w:sz="4" w:space="0" w:color="auto"/>
            </w:tcBorders>
          </w:tcPr>
          <w:p w14:paraId="02484469"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29750FEA" w14:textId="77777777" w:rsidR="00432568" w:rsidRPr="005647EB" w:rsidRDefault="00432568" w:rsidP="002570E4">
            <w:pPr>
              <w:pStyle w:val="TAL"/>
              <w:keepNext w:val="0"/>
              <w:keepLines w:val="0"/>
            </w:pPr>
          </w:p>
        </w:tc>
        <w:tc>
          <w:tcPr>
            <w:tcW w:w="1133" w:type="dxa"/>
            <w:tcBorders>
              <w:left w:val="single" w:sz="4" w:space="0" w:color="auto"/>
            </w:tcBorders>
          </w:tcPr>
          <w:p w14:paraId="0AF05E74" w14:textId="77777777" w:rsidR="00432568" w:rsidRPr="005647EB" w:rsidRDefault="00432568" w:rsidP="002570E4">
            <w:pPr>
              <w:pStyle w:val="TAL"/>
              <w:keepNext w:val="0"/>
              <w:keepLines w:val="0"/>
            </w:pPr>
          </w:p>
        </w:tc>
      </w:tr>
      <w:tr w:rsidR="00432568" w:rsidRPr="005647EB" w14:paraId="6291C006" w14:textId="77777777" w:rsidTr="002570E4">
        <w:trPr>
          <w:jc w:val="center"/>
        </w:trPr>
        <w:tc>
          <w:tcPr>
            <w:tcW w:w="4427" w:type="dxa"/>
            <w:tcBorders>
              <w:right w:val="single" w:sz="4" w:space="0" w:color="auto"/>
            </w:tcBorders>
          </w:tcPr>
          <w:p w14:paraId="196438AD" w14:textId="46D99867" w:rsidR="00432568" w:rsidRPr="005647EB" w:rsidRDefault="002570E4" w:rsidP="002570E4">
            <w:pPr>
              <w:pStyle w:val="TAL"/>
              <w:keepNext w:val="0"/>
              <w:keepLines w:val="0"/>
            </w:pPr>
            <w:r w:rsidRPr="005647EB">
              <w:t xml:space="preserve">    </w:t>
            </w:r>
            <w:r w:rsidR="00432568" w:rsidRPr="005647EB">
              <w:t>eventId</w:t>
            </w:r>
            <w:r w:rsidRPr="005647EB">
              <w:t xml:space="preserve"> </w:t>
            </w:r>
            <w:r w:rsidR="00432568" w:rsidRPr="005647EB">
              <w:t>CHOICE</w:t>
            </w:r>
            <w:r w:rsidRPr="005647EB">
              <w:t xml:space="preserve"> </w:t>
            </w:r>
            <w:r w:rsidR="00432568" w:rsidRPr="005647EB">
              <w:t>{</w:t>
            </w:r>
          </w:p>
        </w:tc>
        <w:tc>
          <w:tcPr>
            <w:tcW w:w="2267" w:type="dxa"/>
            <w:tcBorders>
              <w:left w:val="single" w:sz="4" w:space="0" w:color="auto"/>
              <w:right w:val="single" w:sz="4" w:space="0" w:color="auto"/>
            </w:tcBorders>
          </w:tcPr>
          <w:p w14:paraId="34DF16E5"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6D7E250F" w14:textId="77777777" w:rsidR="00432568" w:rsidRPr="005647EB" w:rsidRDefault="00432568" w:rsidP="002570E4">
            <w:pPr>
              <w:pStyle w:val="TAL"/>
              <w:keepNext w:val="0"/>
              <w:keepLines w:val="0"/>
            </w:pPr>
          </w:p>
        </w:tc>
        <w:tc>
          <w:tcPr>
            <w:tcW w:w="1133" w:type="dxa"/>
            <w:tcBorders>
              <w:left w:val="single" w:sz="4" w:space="0" w:color="auto"/>
            </w:tcBorders>
          </w:tcPr>
          <w:p w14:paraId="1B60906F" w14:textId="77777777" w:rsidR="00432568" w:rsidRPr="005647EB" w:rsidRDefault="00432568" w:rsidP="002570E4">
            <w:pPr>
              <w:pStyle w:val="TAL"/>
              <w:keepNext w:val="0"/>
              <w:keepLines w:val="0"/>
            </w:pPr>
          </w:p>
        </w:tc>
      </w:tr>
      <w:tr w:rsidR="00432568" w:rsidRPr="005647EB" w14:paraId="4E1A790B" w14:textId="77777777" w:rsidTr="002570E4">
        <w:trPr>
          <w:jc w:val="center"/>
        </w:trPr>
        <w:tc>
          <w:tcPr>
            <w:tcW w:w="4427" w:type="dxa"/>
            <w:tcBorders>
              <w:right w:val="single" w:sz="4" w:space="0" w:color="auto"/>
            </w:tcBorders>
          </w:tcPr>
          <w:p w14:paraId="0C808DE2" w14:textId="50434318" w:rsidR="00432568" w:rsidRPr="005647EB" w:rsidRDefault="002570E4" w:rsidP="002570E4">
            <w:pPr>
              <w:pStyle w:val="TAL"/>
              <w:keepNext w:val="0"/>
              <w:keepLines w:val="0"/>
            </w:pPr>
            <w:r w:rsidRPr="005647EB">
              <w:t xml:space="preserve">     </w:t>
            </w:r>
            <w:r w:rsidR="00432568" w:rsidRPr="005647EB">
              <w:t>eventA3</w:t>
            </w:r>
            <w:r w:rsidRPr="005647EB">
              <w:t xml:space="preserve"> </w:t>
            </w:r>
            <w:r w:rsidR="00432568" w:rsidRPr="005647EB">
              <w:t>SEQUENCE</w:t>
            </w:r>
            <w:r w:rsidRPr="005647EB">
              <w:t xml:space="preserve"> </w:t>
            </w:r>
            <w:r w:rsidR="00432568" w:rsidRPr="005647EB">
              <w:t>{</w:t>
            </w:r>
          </w:p>
        </w:tc>
        <w:tc>
          <w:tcPr>
            <w:tcW w:w="2267" w:type="dxa"/>
            <w:tcBorders>
              <w:left w:val="single" w:sz="4" w:space="0" w:color="auto"/>
              <w:right w:val="single" w:sz="4" w:space="0" w:color="auto"/>
            </w:tcBorders>
          </w:tcPr>
          <w:p w14:paraId="3ACFD990"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52DA4792" w14:textId="77777777" w:rsidR="00432568" w:rsidRPr="005647EB" w:rsidRDefault="00432568" w:rsidP="002570E4">
            <w:pPr>
              <w:pStyle w:val="TAL"/>
              <w:keepNext w:val="0"/>
              <w:keepLines w:val="0"/>
            </w:pPr>
          </w:p>
        </w:tc>
        <w:tc>
          <w:tcPr>
            <w:tcW w:w="1133" w:type="dxa"/>
            <w:tcBorders>
              <w:left w:val="single" w:sz="4" w:space="0" w:color="auto"/>
            </w:tcBorders>
          </w:tcPr>
          <w:p w14:paraId="1AF89936" w14:textId="77777777" w:rsidR="00432568" w:rsidRPr="005647EB" w:rsidRDefault="00432568" w:rsidP="002570E4">
            <w:pPr>
              <w:pStyle w:val="TAL"/>
              <w:keepNext w:val="0"/>
              <w:keepLines w:val="0"/>
            </w:pPr>
          </w:p>
        </w:tc>
      </w:tr>
      <w:tr w:rsidR="00432568" w:rsidRPr="005647EB" w14:paraId="1FAD9312" w14:textId="77777777" w:rsidTr="002570E4">
        <w:trPr>
          <w:jc w:val="center"/>
        </w:trPr>
        <w:tc>
          <w:tcPr>
            <w:tcW w:w="4427" w:type="dxa"/>
            <w:tcBorders>
              <w:right w:val="single" w:sz="4" w:space="0" w:color="auto"/>
            </w:tcBorders>
          </w:tcPr>
          <w:p w14:paraId="68A27F53" w14:textId="070517B1" w:rsidR="00432568" w:rsidRPr="005647EB" w:rsidRDefault="002570E4" w:rsidP="002570E4">
            <w:pPr>
              <w:pStyle w:val="TAL"/>
              <w:keepNext w:val="0"/>
              <w:keepLines w:val="0"/>
            </w:pPr>
            <w:r w:rsidRPr="005647EB">
              <w:t xml:space="preserve">       </w:t>
            </w:r>
            <w:r w:rsidR="00432568" w:rsidRPr="005647EB">
              <w:t>a3-Offset</w:t>
            </w:r>
          </w:p>
        </w:tc>
        <w:tc>
          <w:tcPr>
            <w:tcW w:w="2267" w:type="dxa"/>
            <w:tcBorders>
              <w:left w:val="single" w:sz="4" w:space="0" w:color="auto"/>
              <w:right w:val="single" w:sz="4" w:space="0" w:color="auto"/>
            </w:tcBorders>
          </w:tcPr>
          <w:p w14:paraId="3CFB754F" w14:textId="565F5F81" w:rsidR="00432568" w:rsidRPr="005647EB" w:rsidRDefault="00432568"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15D02F98" w14:textId="1A4A9780" w:rsidR="00432568" w:rsidRPr="005647EB" w:rsidRDefault="00432568"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EBE902A" w14:textId="77777777" w:rsidR="00432568" w:rsidRPr="005647EB" w:rsidRDefault="00432568" w:rsidP="002570E4">
            <w:pPr>
              <w:pStyle w:val="TAL"/>
              <w:keepNext w:val="0"/>
              <w:keepLines w:val="0"/>
            </w:pPr>
          </w:p>
        </w:tc>
      </w:tr>
      <w:tr w:rsidR="00432568" w:rsidRPr="005647EB" w14:paraId="2959FAF8" w14:textId="77777777" w:rsidTr="002570E4">
        <w:trPr>
          <w:jc w:val="center"/>
        </w:trPr>
        <w:tc>
          <w:tcPr>
            <w:tcW w:w="4427" w:type="dxa"/>
            <w:tcBorders>
              <w:right w:val="single" w:sz="4" w:space="0" w:color="auto"/>
            </w:tcBorders>
          </w:tcPr>
          <w:p w14:paraId="60EFDE19" w14:textId="14E933B1" w:rsidR="00432568" w:rsidRPr="005647EB" w:rsidRDefault="002570E4" w:rsidP="002570E4">
            <w:pPr>
              <w:pStyle w:val="TAL"/>
              <w:keepNext w:val="0"/>
              <w:keepLines w:val="0"/>
            </w:pPr>
            <w:r w:rsidRPr="005647EB">
              <w:t xml:space="preserve">       </w:t>
            </w:r>
            <w:r w:rsidR="00432568" w:rsidRPr="005647EB">
              <w:t>reportOnLeave</w:t>
            </w:r>
          </w:p>
        </w:tc>
        <w:tc>
          <w:tcPr>
            <w:tcW w:w="2267" w:type="dxa"/>
            <w:tcBorders>
              <w:left w:val="single" w:sz="4" w:space="0" w:color="auto"/>
              <w:right w:val="single" w:sz="4" w:space="0" w:color="auto"/>
            </w:tcBorders>
          </w:tcPr>
          <w:p w14:paraId="6D2846A3" w14:textId="77777777" w:rsidR="00432568" w:rsidRPr="005647EB" w:rsidRDefault="00432568" w:rsidP="002570E4">
            <w:pPr>
              <w:pStyle w:val="TAL"/>
              <w:keepNext w:val="0"/>
              <w:keepLines w:val="0"/>
            </w:pPr>
            <w:r w:rsidRPr="005647EB">
              <w:t>FALSE</w:t>
            </w:r>
          </w:p>
        </w:tc>
        <w:tc>
          <w:tcPr>
            <w:tcW w:w="1700" w:type="dxa"/>
            <w:tcBorders>
              <w:left w:val="single" w:sz="4" w:space="0" w:color="auto"/>
              <w:right w:val="single" w:sz="4" w:space="0" w:color="auto"/>
            </w:tcBorders>
          </w:tcPr>
          <w:p w14:paraId="3D2AC816" w14:textId="77777777" w:rsidR="00432568" w:rsidRPr="005647EB" w:rsidRDefault="00432568" w:rsidP="002570E4">
            <w:pPr>
              <w:pStyle w:val="TAL"/>
              <w:keepNext w:val="0"/>
              <w:keepLines w:val="0"/>
            </w:pPr>
          </w:p>
        </w:tc>
        <w:tc>
          <w:tcPr>
            <w:tcW w:w="1133" w:type="dxa"/>
            <w:tcBorders>
              <w:left w:val="single" w:sz="4" w:space="0" w:color="auto"/>
            </w:tcBorders>
          </w:tcPr>
          <w:p w14:paraId="2D4ACAFC" w14:textId="77777777" w:rsidR="00432568" w:rsidRPr="005647EB" w:rsidRDefault="00432568" w:rsidP="002570E4">
            <w:pPr>
              <w:pStyle w:val="TAL"/>
              <w:keepNext w:val="0"/>
              <w:keepLines w:val="0"/>
            </w:pPr>
          </w:p>
        </w:tc>
      </w:tr>
      <w:tr w:rsidR="00432568" w:rsidRPr="005647EB" w14:paraId="227F7FF6" w14:textId="77777777" w:rsidTr="002570E4">
        <w:trPr>
          <w:jc w:val="center"/>
        </w:trPr>
        <w:tc>
          <w:tcPr>
            <w:tcW w:w="4427" w:type="dxa"/>
            <w:tcBorders>
              <w:right w:val="single" w:sz="4" w:space="0" w:color="auto"/>
            </w:tcBorders>
          </w:tcPr>
          <w:p w14:paraId="7BFDB243" w14:textId="45EDC81A" w:rsidR="00432568" w:rsidRPr="005647EB" w:rsidRDefault="002570E4" w:rsidP="002570E4">
            <w:pPr>
              <w:pStyle w:val="TAL"/>
              <w:keepNext w:val="0"/>
              <w:keepLines w:val="0"/>
            </w:pPr>
            <w:r w:rsidRPr="005647EB">
              <w:t xml:space="preserve">      </w:t>
            </w:r>
            <w:r w:rsidR="00432568" w:rsidRPr="005647EB">
              <w:t>}</w:t>
            </w:r>
          </w:p>
        </w:tc>
        <w:tc>
          <w:tcPr>
            <w:tcW w:w="2267" w:type="dxa"/>
            <w:tcBorders>
              <w:left w:val="single" w:sz="4" w:space="0" w:color="auto"/>
              <w:right w:val="single" w:sz="4" w:space="0" w:color="auto"/>
            </w:tcBorders>
          </w:tcPr>
          <w:p w14:paraId="4EACC10E"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547714B8" w14:textId="77777777" w:rsidR="00432568" w:rsidRPr="005647EB" w:rsidRDefault="00432568" w:rsidP="002570E4">
            <w:pPr>
              <w:pStyle w:val="TAL"/>
              <w:keepNext w:val="0"/>
              <w:keepLines w:val="0"/>
            </w:pPr>
          </w:p>
        </w:tc>
        <w:tc>
          <w:tcPr>
            <w:tcW w:w="1133" w:type="dxa"/>
            <w:tcBorders>
              <w:left w:val="single" w:sz="4" w:space="0" w:color="auto"/>
            </w:tcBorders>
          </w:tcPr>
          <w:p w14:paraId="7762C07D" w14:textId="77777777" w:rsidR="00432568" w:rsidRPr="005647EB" w:rsidRDefault="00432568" w:rsidP="002570E4">
            <w:pPr>
              <w:pStyle w:val="TAL"/>
              <w:keepNext w:val="0"/>
              <w:keepLines w:val="0"/>
            </w:pPr>
          </w:p>
        </w:tc>
      </w:tr>
      <w:tr w:rsidR="00432568" w:rsidRPr="005647EB" w14:paraId="3BAAB14C" w14:textId="77777777" w:rsidTr="002570E4">
        <w:trPr>
          <w:jc w:val="center"/>
        </w:trPr>
        <w:tc>
          <w:tcPr>
            <w:tcW w:w="4427" w:type="dxa"/>
            <w:tcBorders>
              <w:right w:val="single" w:sz="4" w:space="0" w:color="auto"/>
            </w:tcBorders>
          </w:tcPr>
          <w:p w14:paraId="105CC049" w14:textId="58540949" w:rsidR="00432568" w:rsidRPr="005647EB" w:rsidRDefault="002570E4" w:rsidP="002570E4">
            <w:pPr>
              <w:pStyle w:val="TAL"/>
              <w:keepNext w:val="0"/>
              <w:keepLines w:val="0"/>
            </w:pPr>
            <w:r w:rsidRPr="005647EB">
              <w:t xml:space="preserve">    </w:t>
            </w:r>
            <w:r w:rsidR="00432568" w:rsidRPr="005647EB">
              <w:t>}</w:t>
            </w:r>
          </w:p>
        </w:tc>
        <w:tc>
          <w:tcPr>
            <w:tcW w:w="2267" w:type="dxa"/>
            <w:tcBorders>
              <w:left w:val="single" w:sz="4" w:space="0" w:color="auto"/>
              <w:right w:val="single" w:sz="4" w:space="0" w:color="auto"/>
            </w:tcBorders>
          </w:tcPr>
          <w:p w14:paraId="514961AC"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0734E352" w14:textId="77777777" w:rsidR="00432568" w:rsidRPr="005647EB" w:rsidRDefault="00432568" w:rsidP="002570E4">
            <w:pPr>
              <w:pStyle w:val="TAL"/>
              <w:keepNext w:val="0"/>
              <w:keepLines w:val="0"/>
            </w:pPr>
          </w:p>
        </w:tc>
        <w:tc>
          <w:tcPr>
            <w:tcW w:w="1133" w:type="dxa"/>
            <w:tcBorders>
              <w:left w:val="single" w:sz="4" w:space="0" w:color="auto"/>
            </w:tcBorders>
          </w:tcPr>
          <w:p w14:paraId="1301807B" w14:textId="77777777" w:rsidR="00432568" w:rsidRPr="005647EB" w:rsidRDefault="00432568" w:rsidP="002570E4">
            <w:pPr>
              <w:pStyle w:val="TAL"/>
              <w:keepNext w:val="0"/>
              <w:keepLines w:val="0"/>
            </w:pPr>
          </w:p>
        </w:tc>
      </w:tr>
      <w:tr w:rsidR="00432568" w:rsidRPr="005647EB" w14:paraId="2AFEBBE1" w14:textId="77777777" w:rsidTr="002570E4">
        <w:trPr>
          <w:jc w:val="center"/>
        </w:trPr>
        <w:tc>
          <w:tcPr>
            <w:tcW w:w="4427" w:type="dxa"/>
            <w:tcBorders>
              <w:right w:val="single" w:sz="4" w:space="0" w:color="auto"/>
            </w:tcBorders>
          </w:tcPr>
          <w:p w14:paraId="1E607672" w14:textId="03161B6A" w:rsidR="00432568" w:rsidRPr="005647EB" w:rsidRDefault="002570E4" w:rsidP="002570E4">
            <w:pPr>
              <w:pStyle w:val="TAL"/>
              <w:keepNext w:val="0"/>
              <w:keepLines w:val="0"/>
            </w:pPr>
            <w:r w:rsidRPr="005647EB">
              <w:t xml:space="preserve">    </w:t>
            </w:r>
            <w:r w:rsidR="00432568" w:rsidRPr="005647EB">
              <w:t>Hysteresis</w:t>
            </w:r>
          </w:p>
        </w:tc>
        <w:tc>
          <w:tcPr>
            <w:tcW w:w="2267" w:type="dxa"/>
            <w:tcBorders>
              <w:left w:val="single" w:sz="4" w:space="0" w:color="auto"/>
              <w:right w:val="single" w:sz="4" w:space="0" w:color="auto"/>
            </w:tcBorders>
          </w:tcPr>
          <w:p w14:paraId="75ACB1FA" w14:textId="7E0A475D" w:rsidR="00432568" w:rsidRPr="005647EB" w:rsidRDefault="00432568"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7D34B75B" w14:textId="0715793D" w:rsidR="00432568" w:rsidRPr="005647EB" w:rsidRDefault="00432568"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A6B21DB" w14:textId="77777777" w:rsidR="00432568" w:rsidRPr="005647EB" w:rsidRDefault="00432568" w:rsidP="002570E4">
            <w:pPr>
              <w:pStyle w:val="TAL"/>
              <w:keepNext w:val="0"/>
              <w:keepLines w:val="0"/>
            </w:pPr>
          </w:p>
        </w:tc>
      </w:tr>
      <w:tr w:rsidR="00432568" w:rsidRPr="005647EB" w14:paraId="11F8B71D"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97A811B" w14:textId="34209016" w:rsidR="00432568" w:rsidRPr="005647EB" w:rsidRDefault="002570E4" w:rsidP="002570E4">
            <w:pPr>
              <w:pStyle w:val="TAH"/>
              <w:keepNext w:val="0"/>
              <w:keepLines w:val="0"/>
              <w:jc w:val="left"/>
              <w:rPr>
                <w:b w:val="0"/>
              </w:rPr>
            </w:pPr>
            <w:r w:rsidRPr="005647EB">
              <w:rPr>
                <w:b w:val="0"/>
              </w:rPr>
              <w:t xml:space="preserve">    </w:t>
            </w:r>
            <w:r w:rsidR="00432568"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3BB79E88" w14:textId="62160AA3" w:rsidR="00432568" w:rsidRPr="005647EB" w:rsidRDefault="00432568"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0E49AA51" w14:textId="77777777" w:rsidR="00432568" w:rsidRPr="005647EB" w:rsidRDefault="00432568"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B178FE9" w14:textId="77777777" w:rsidR="00432568" w:rsidRPr="005647EB" w:rsidRDefault="00432568" w:rsidP="002570E4">
            <w:pPr>
              <w:pStyle w:val="TAH"/>
              <w:keepNext w:val="0"/>
              <w:keepLines w:val="0"/>
              <w:jc w:val="left"/>
              <w:rPr>
                <w:b w:val="0"/>
              </w:rPr>
            </w:pPr>
          </w:p>
        </w:tc>
      </w:tr>
      <w:tr w:rsidR="00432568" w:rsidRPr="005647EB" w14:paraId="6FA5946B"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D95825E" w14:textId="4306E8C5" w:rsidR="00432568" w:rsidRPr="005647EB" w:rsidRDefault="002570E4" w:rsidP="002570E4">
            <w:pPr>
              <w:pStyle w:val="TAH"/>
              <w:keepNext w:val="0"/>
              <w:keepLines w:val="0"/>
              <w:jc w:val="left"/>
              <w:rPr>
                <w:b w:val="0"/>
              </w:rPr>
            </w:pPr>
            <w:r w:rsidRPr="005647EB">
              <w:rPr>
                <w:b w:val="0"/>
              </w:rPr>
              <w:t xml:space="preserve">    </w:t>
            </w:r>
            <w:r w:rsidR="00432568"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BB717C8" w14:textId="77777777" w:rsidR="00432568" w:rsidRPr="005647EB" w:rsidRDefault="00432568"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7A182001" w14:textId="77777777" w:rsidR="00432568" w:rsidRPr="005647EB" w:rsidRDefault="00432568"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A90CA17" w14:textId="77777777" w:rsidR="00432568" w:rsidRPr="005647EB" w:rsidRDefault="00432568" w:rsidP="002570E4">
            <w:pPr>
              <w:pStyle w:val="TAH"/>
              <w:keepNext w:val="0"/>
              <w:keepLines w:val="0"/>
              <w:jc w:val="left"/>
              <w:rPr>
                <w:b w:val="0"/>
              </w:rPr>
            </w:pPr>
          </w:p>
        </w:tc>
      </w:tr>
      <w:tr w:rsidR="00432568" w:rsidRPr="005647EB" w14:paraId="3AD5A9F6"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E3BB253" w14:textId="0B92F8DB" w:rsidR="00432568" w:rsidRPr="005647EB" w:rsidRDefault="002570E4" w:rsidP="002570E4">
            <w:pPr>
              <w:pStyle w:val="TAH"/>
              <w:keepNext w:val="0"/>
              <w:keepLines w:val="0"/>
              <w:jc w:val="left"/>
              <w:rPr>
                <w:b w:val="0"/>
              </w:rPr>
            </w:pPr>
            <w:r w:rsidRPr="005647EB">
              <w:rPr>
                <w:b w:val="0"/>
              </w:rPr>
              <w:t xml:space="preserve">  </w:t>
            </w:r>
            <w:r w:rsidR="00432568"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334F1E5" w14:textId="77777777" w:rsidR="00432568" w:rsidRPr="005647EB" w:rsidRDefault="00432568"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7130AC90" w14:textId="77777777" w:rsidR="00432568" w:rsidRPr="005647EB" w:rsidRDefault="00432568"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359105D" w14:textId="77777777" w:rsidR="00432568" w:rsidRPr="005647EB" w:rsidRDefault="00432568" w:rsidP="002570E4">
            <w:pPr>
              <w:pStyle w:val="TAH"/>
              <w:keepNext w:val="0"/>
              <w:keepLines w:val="0"/>
              <w:jc w:val="left"/>
              <w:rPr>
                <w:b w:val="0"/>
              </w:rPr>
            </w:pPr>
          </w:p>
        </w:tc>
      </w:tr>
    </w:tbl>
    <w:p w14:paraId="31E604AE" w14:textId="77777777" w:rsidR="00432568" w:rsidRPr="005647EB" w:rsidRDefault="00432568" w:rsidP="002570E4"/>
    <w:p w14:paraId="604E5788" w14:textId="77777777" w:rsidR="00432568" w:rsidRPr="005647EB" w:rsidRDefault="00432568" w:rsidP="002570E4">
      <w:pPr>
        <w:pStyle w:val="TH"/>
        <w:keepNext w:val="0"/>
        <w:keepLines w:val="0"/>
      </w:pPr>
      <w:r w:rsidRPr="005647EB">
        <w:lastRenderedPageBreak/>
        <w:t xml:space="preserve">Table 8.3.7.4.3-3: </w:t>
      </w:r>
      <w:r w:rsidRPr="005647EB">
        <w:rPr>
          <w:i/>
        </w:rPr>
        <w:t>MeasResults</w:t>
      </w:r>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32568" w:rsidRPr="005647EB" w14:paraId="45C9D0F7" w14:textId="77777777" w:rsidTr="002570E4">
        <w:trPr>
          <w:cantSplit/>
          <w:jc w:val="center"/>
        </w:trPr>
        <w:tc>
          <w:tcPr>
            <w:tcW w:w="9536" w:type="dxa"/>
            <w:gridSpan w:val="4"/>
          </w:tcPr>
          <w:p w14:paraId="3880F1D2" w14:textId="3E5D9179" w:rsidR="00432568" w:rsidRPr="005647EB" w:rsidRDefault="00432568"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432568" w:rsidRPr="005647EB" w14:paraId="4F0A5D63" w14:textId="77777777" w:rsidTr="002570E4">
        <w:trPr>
          <w:jc w:val="center"/>
        </w:trPr>
        <w:tc>
          <w:tcPr>
            <w:tcW w:w="4436" w:type="dxa"/>
          </w:tcPr>
          <w:p w14:paraId="6A627F1A" w14:textId="777DC8D2" w:rsidR="00432568" w:rsidRPr="005647EB" w:rsidRDefault="00432568" w:rsidP="002570E4">
            <w:pPr>
              <w:pStyle w:val="TAH"/>
              <w:keepNext w:val="0"/>
              <w:keepLines w:val="0"/>
            </w:pPr>
            <w:r w:rsidRPr="005647EB">
              <w:t>Information</w:t>
            </w:r>
            <w:r w:rsidR="002570E4" w:rsidRPr="005647EB">
              <w:t xml:space="preserve"> </w:t>
            </w:r>
            <w:r w:rsidRPr="005647EB">
              <w:t>Element</w:t>
            </w:r>
          </w:p>
        </w:tc>
        <w:tc>
          <w:tcPr>
            <w:tcW w:w="2267" w:type="dxa"/>
          </w:tcPr>
          <w:p w14:paraId="5FB2ED72" w14:textId="77777777" w:rsidR="00432568" w:rsidRPr="005647EB" w:rsidRDefault="00432568" w:rsidP="002570E4">
            <w:pPr>
              <w:pStyle w:val="TAH"/>
              <w:keepNext w:val="0"/>
              <w:keepLines w:val="0"/>
            </w:pPr>
            <w:r w:rsidRPr="005647EB">
              <w:t>Value/remark</w:t>
            </w:r>
          </w:p>
        </w:tc>
        <w:tc>
          <w:tcPr>
            <w:tcW w:w="1700" w:type="dxa"/>
          </w:tcPr>
          <w:p w14:paraId="6E4C28EB" w14:textId="77777777" w:rsidR="00432568" w:rsidRPr="005647EB" w:rsidRDefault="00432568" w:rsidP="002570E4">
            <w:pPr>
              <w:pStyle w:val="TAH"/>
              <w:keepNext w:val="0"/>
              <w:keepLines w:val="0"/>
            </w:pPr>
            <w:r w:rsidRPr="005647EB">
              <w:t>Comment</w:t>
            </w:r>
          </w:p>
        </w:tc>
        <w:tc>
          <w:tcPr>
            <w:tcW w:w="1133" w:type="dxa"/>
          </w:tcPr>
          <w:p w14:paraId="7ACABEE5" w14:textId="77777777" w:rsidR="00432568" w:rsidRPr="005647EB" w:rsidRDefault="00432568" w:rsidP="002570E4">
            <w:pPr>
              <w:pStyle w:val="TAH"/>
              <w:keepNext w:val="0"/>
              <w:keepLines w:val="0"/>
            </w:pPr>
            <w:r w:rsidRPr="005647EB">
              <w:t>Condition</w:t>
            </w:r>
          </w:p>
        </w:tc>
      </w:tr>
      <w:tr w:rsidR="00432568" w:rsidRPr="005647EB" w14:paraId="5458C964" w14:textId="77777777" w:rsidTr="002570E4">
        <w:trPr>
          <w:jc w:val="center"/>
        </w:trPr>
        <w:tc>
          <w:tcPr>
            <w:tcW w:w="4436" w:type="dxa"/>
          </w:tcPr>
          <w:p w14:paraId="5BAD8517" w14:textId="290824FA" w:rsidR="00432568" w:rsidRPr="005647EB" w:rsidRDefault="002570E4" w:rsidP="002570E4">
            <w:pPr>
              <w:pStyle w:val="TAL"/>
              <w:keepNext w:val="0"/>
              <w:keepLines w:val="0"/>
            </w:pPr>
            <w:r w:rsidRPr="005647EB">
              <w:t xml:space="preserve"> </w:t>
            </w:r>
            <w:r w:rsidR="00432568" w:rsidRPr="005647EB">
              <w:t>MeasResults</w:t>
            </w:r>
            <w:r w:rsidRPr="005647EB">
              <w:t xml:space="preserve"> </w:t>
            </w:r>
            <w:r w:rsidR="00432568" w:rsidRPr="005647EB">
              <w:t>::=</w:t>
            </w:r>
            <w:r w:rsidRPr="005647EB">
              <w:t xml:space="preserve"> </w:t>
            </w:r>
            <w:r w:rsidR="00432568" w:rsidRPr="005647EB">
              <w:t>SEQUENCE</w:t>
            </w:r>
            <w:r w:rsidRPr="005647EB">
              <w:t xml:space="preserve"> </w:t>
            </w:r>
            <w:r w:rsidR="00432568" w:rsidRPr="005647EB">
              <w:t>{</w:t>
            </w:r>
          </w:p>
        </w:tc>
        <w:tc>
          <w:tcPr>
            <w:tcW w:w="2267" w:type="dxa"/>
          </w:tcPr>
          <w:p w14:paraId="2AD7B34D" w14:textId="77777777" w:rsidR="00432568" w:rsidRPr="005647EB" w:rsidRDefault="00432568" w:rsidP="002570E4">
            <w:pPr>
              <w:pStyle w:val="TAL"/>
              <w:keepNext w:val="0"/>
              <w:keepLines w:val="0"/>
            </w:pPr>
          </w:p>
        </w:tc>
        <w:tc>
          <w:tcPr>
            <w:tcW w:w="1700" w:type="dxa"/>
          </w:tcPr>
          <w:p w14:paraId="300652B0" w14:textId="77777777" w:rsidR="00432568" w:rsidRPr="005647EB" w:rsidRDefault="00432568" w:rsidP="002570E4">
            <w:pPr>
              <w:pStyle w:val="TAL"/>
              <w:keepNext w:val="0"/>
              <w:keepLines w:val="0"/>
            </w:pPr>
          </w:p>
        </w:tc>
        <w:tc>
          <w:tcPr>
            <w:tcW w:w="1133" w:type="dxa"/>
          </w:tcPr>
          <w:p w14:paraId="7D9EE8E0" w14:textId="77777777" w:rsidR="00432568" w:rsidRPr="005647EB" w:rsidRDefault="00432568" w:rsidP="002570E4">
            <w:pPr>
              <w:pStyle w:val="TAL"/>
              <w:keepNext w:val="0"/>
              <w:keepLines w:val="0"/>
            </w:pPr>
          </w:p>
        </w:tc>
      </w:tr>
      <w:tr w:rsidR="00432568" w:rsidRPr="005647EB" w14:paraId="76E34A60" w14:textId="77777777" w:rsidTr="002570E4">
        <w:trPr>
          <w:jc w:val="center"/>
        </w:trPr>
        <w:tc>
          <w:tcPr>
            <w:tcW w:w="4436" w:type="dxa"/>
          </w:tcPr>
          <w:p w14:paraId="6D32F072" w14:textId="6675681E" w:rsidR="00432568" w:rsidRPr="005647EB" w:rsidRDefault="002570E4" w:rsidP="002570E4">
            <w:pPr>
              <w:pStyle w:val="TAL"/>
              <w:keepNext w:val="0"/>
              <w:keepLines w:val="0"/>
            </w:pPr>
            <w:r w:rsidRPr="005647EB">
              <w:t xml:space="preserve">   </w:t>
            </w:r>
            <w:r w:rsidR="00432568" w:rsidRPr="005647EB">
              <w:t>measId</w:t>
            </w:r>
          </w:p>
        </w:tc>
        <w:tc>
          <w:tcPr>
            <w:tcW w:w="2267" w:type="dxa"/>
          </w:tcPr>
          <w:p w14:paraId="563F2D90" w14:textId="77777777" w:rsidR="00432568" w:rsidRPr="005647EB" w:rsidRDefault="00432568" w:rsidP="002570E4">
            <w:pPr>
              <w:pStyle w:val="TAL"/>
              <w:keepNext w:val="0"/>
              <w:keepLines w:val="0"/>
            </w:pPr>
          </w:p>
        </w:tc>
        <w:tc>
          <w:tcPr>
            <w:tcW w:w="1700" w:type="dxa"/>
          </w:tcPr>
          <w:p w14:paraId="50C3D9BC" w14:textId="77777777" w:rsidR="00432568" w:rsidRPr="005647EB" w:rsidRDefault="00432568" w:rsidP="002570E4">
            <w:pPr>
              <w:pStyle w:val="TAL"/>
              <w:keepNext w:val="0"/>
              <w:keepLines w:val="0"/>
            </w:pPr>
          </w:p>
        </w:tc>
        <w:tc>
          <w:tcPr>
            <w:tcW w:w="1133" w:type="dxa"/>
          </w:tcPr>
          <w:p w14:paraId="0484D4C5" w14:textId="77777777" w:rsidR="00432568" w:rsidRPr="005647EB" w:rsidRDefault="00432568" w:rsidP="002570E4">
            <w:pPr>
              <w:pStyle w:val="TAL"/>
              <w:keepNext w:val="0"/>
              <w:keepLines w:val="0"/>
            </w:pPr>
          </w:p>
        </w:tc>
      </w:tr>
      <w:tr w:rsidR="00432568" w:rsidRPr="005647EB" w14:paraId="6E241188" w14:textId="77777777" w:rsidTr="002570E4">
        <w:trPr>
          <w:jc w:val="center"/>
        </w:trPr>
        <w:tc>
          <w:tcPr>
            <w:tcW w:w="4436" w:type="dxa"/>
          </w:tcPr>
          <w:p w14:paraId="08A949A7" w14:textId="5F8B9AAD" w:rsidR="00432568" w:rsidRPr="005647EB" w:rsidRDefault="002570E4" w:rsidP="002570E4">
            <w:pPr>
              <w:pStyle w:val="TAL"/>
              <w:keepNext w:val="0"/>
              <w:keepLines w:val="0"/>
            </w:pPr>
            <w:r w:rsidRPr="005647EB">
              <w:t xml:space="preserve">   </w:t>
            </w:r>
            <w:r w:rsidR="00432568" w:rsidRPr="005647EB">
              <w:t>measResultServCell</w:t>
            </w:r>
            <w:r w:rsidRPr="005647EB">
              <w:t xml:space="preserve"> </w:t>
            </w:r>
            <w:r w:rsidR="00432568" w:rsidRPr="005647EB">
              <w:t>SEQUENCE</w:t>
            </w:r>
            <w:r w:rsidRPr="005647EB">
              <w:t xml:space="preserve"> </w:t>
            </w:r>
            <w:r w:rsidR="00432568" w:rsidRPr="005647EB">
              <w:t>{</w:t>
            </w:r>
          </w:p>
        </w:tc>
        <w:tc>
          <w:tcPr>
            <w:tcW w:w="2267" w:type="dxa"/>
          </w:tcPr>
          <w:p w14:paraId="617B3A0C" w14:textId="77777777" w:rsidR="00432568" w:rsidRPr="005647EB" w:rsidRDefault="00432568" w:rsidP="002570E4">
            <w:pPr>
              <w:pStyle w:val="TAL"/>
              <w:keepNext w:val="0"/>
              <w:keepLines w:val="0"/>
            </w:pPr>
          </w:p>
        </w:tc>
        <w:tc>
          <w:tcPr>
            <w:tcW w:w="1700" w:type="dxa"/>
          </w:tcPr>
          <w:p w14:paraId="4F6EC8E8" w14:textId="77777777" w:rsidR="00432568" w:rsidRPr="005647EB" w:rsidRDefault="00432568" w:rsidP="002570E4">
            <w:pPr>
              <w:pStyle w:val="TAL"/>
              <w:keepNext w:val="0"/>
              <w:keepLines w:val="0"/>
            </w:pPr>
          </w:p>
        </w:tc>
        <w:tc>
          <w:tcPr>
            <w:tcW w:w="1133" w:type="dxa"/>
          </w:tcPr>
          <w:p w14:paraId="681E515B" w14:textId="77777777" w:rsidR="00432568" w:rsidRPr="005647EB" w:rsidRDefault="00432568" w:rsidP="002570E4">
            <w:pPr>
              <w:pStyle w:val="TAL"/>
              <w:keepNext w:val="0"/>
              <w:keepLines w:val="0"/>
            </w:pPr>
          </w:p>
        </w:tc>
      </w:tr>
      <w:tr w:rsidR="00432568" w:rsidRPr="005647EB" w14:paraId="219762B0" w14:textId="77777777" w:rsidTr="002570E4">
        <w:trPr>
          <w:jc w:val="center"/>
        </w:trPr>
        <w:tc>
          <w:tcPr>
            <w:tcW w:w="4436" w:type="dxa"/>
          </w:tcPr>
          <w:p w14:paraId="78C189CF" w14:textId="7A131D61" w:rsidR="00432568" w:rsidRPr="005647EB" w:rsidRDefault="002570E4" w:rsidP="002570E4">
            <w:pPr>
              <w:pStyle w:val="TAL"/>
              <w:keepNext w:val="0"/>
              <w:keepLines w:val="0"/>
            </w:pPr>
            <w:r w:rsidRPr="005647EB">
              <w:t xml:space="preserve">     </w:t>
            </w:r>
            <w:r w:rsidR="00432568" w:rsidRPr="005647EB">
              <w:t>rsrpResult</w:t>
            </w:r>
          </w:p>
        </w:tc>
        <w:tc>
          <w:tcPr>
            <w:tcW w:w="2267" w:type="dxa"/>
          </w:tcPr>
          <w:p w14:paraId="33D0D0B2" w14:textId="77777777" w:rsidR="00432568" w:rsidRPr="005647EB" w:rsidRDefault="00432568" w:rsidP="002570E4">
            <w:pPr>
              <w:pStyle w:val="TAL"/>
              <w:keepNext w:val="0"/>
              <w:keepLines w:val="0"/>
            </w:pPr>
          </w:p>
        </w:tc>
        <w:tc>
          <w:tcPr>
            <w:tcW w:w="1700" w:type="dxa"/>
          </w:tcPr>
          <w:p w14:paraId="6CE3184D" w14:textId="3FC12852" w:rsidR="00432568" w:rsidRPr="005647EB" w:rsidRDefault="00432568"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F28216E" w14:textId="77777777" w:rsidR="00432568" w:rsidRPr="005647EB" w:rsidRDefault="00432568" w:rsidP="002570E4">
            <w:pPr>
              <w:pStyle w:val="TAL"/>
              <w:keepNext w:val="0"/>
              <w:keepLines w:val="0"/>
            </w:pPr>
          </w:p>
        </w:tc>
      </w:tr>
      <w:tr w:rsidR="00432568" w:rsidRPr="005647EB" w14:paraId="604790F4" w14:textId="77777777" w:rsidTr="002570E4">
        <w:trPr>
          <w:jc w:val="center"/>
        </w:trPr>
        <w:tc>
          <w:tcPr>
            <w:tcW w:w="4436" w:type="dxa"/>
          </w:tcPr>
          <w:p w14:paraId="47B1B8BA" w14:textId="3F25C3CF" w:rsidR="00432568" w:rsidRPr="005647EB" w:rsidRDefault="002570E4" w:rsidP="002570E4">
            <w:pPr>
              <w:pStyle w:val="TAL"/>
              <w:keepNext w:val="0"/>
              <w:keepLines w:val="0"/>
            </w:pPr>
            <w:r w:rsidRPr="005647EB">
              <w:t xml:space="preserve">     </w:t>
            </w:r>
            <w:r w:rsidR="00432568" w:rsidRPr="005647EB">
              <w:t>rsrqResult</w:t>
            </w:r>
          </w:p>
        </w:tc>
        <w:tc>
          <w:tcPr>
            <w:tcW w:w="2267" w:type="dxa"/>
          </w:tcPr>
          <w:p w14:paraId="080899A8" w14:textId="77777777" w:rsidR="00432568" w:rsidRPr="005647EB" w:rsidRDefault="00432568" w:rsidP="002570E4">
            <w:pPr>
              <w:pStyle w:val="TAL"/>
              <w:keepNext w:val="0"/>
              <w:keepLines w:val="0"/>
            </w:pPr>
          </w:p>
        </w:tc>
        <w:tc>
          <w:tcPr>
            <w:tcW w:w="1700" w:type="dxa"/>
          </w:tcPr>
          <w:p w14:paraId="4CFB6C97" w14:textId="3A31C21D" w:rsidR="00432568" w:rsidRPr="005647EB" w:rsidRDefault="00432568"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481BD49" w14:textId="77777777" w:rsidR="00432568" w:rsidRPr="005647EB" w:rsidRDefault="00432568" w:rsidP="002570E4">
            <w:pPr>
              <w:pStyle w:val="TAL"/>
              <w:keepNext w:val="0"/>
              <w:keepLines w:val="0"/>
            </w:pPr>
          </w:p>
        </w:tc>
      </w:tr>
      <w:tr w:rsidR="00432568" w:rsidRPr="005647EB" w14:paraId="728A8D38" w14:textId="77777777" w:rsidTr="002570E4">
        <w:trPr>
          <w:jc w:val="center"/>
        </w:trPr>
        <w:tc>
          <w:tcPr>
            <w:tcW w:w="4436" w:type="dxa"/>
          </w:tcPr>
          <w:p w14:paraId="3490CF03" w14:textId="70513EDA" w:rsidR="00432568" w:rsidRPr="005647EB" w:rsidRDefault="002570E4" w:rsidP="002570E4">
            <w:pPr>
              <w:pStyle w:val="TAL"/>
              <w:keepNext w:val="0"/>
              <w:keepLines w:val="0"/>
            </w:pPr>
            <w:r w:rsidRPr="005647EB">
              <w:t xml:space="preserve">   </w:t>
            </w:r>
            <w:r w:rsidR="00432568" w:rsidRPr="005647EB">
              <w:t>}</w:t>
            </w:r>
          </w:p>
        </w:tc>
        <w:tc>
          <w:tcPr>
            <w:tcW w:w="2267" w:type="dxa"/>
          </w:tcPr>
          <w:p w14:paraId="32626EEC" w14:textId="77777777" w:rsidR="00432568" w:rsidRPr="005647EB" w:rsidRDefault="00432568" w:rsidP="002570E4">
            <w:pPr>
              <w:pStyle w:val="TAL"/>
              <w:keepNext w:val="0"/>
              <w:keepLines w:val="0"/>
            </w:pPr>
          </w:p>
        </w:tc>
        <w:tc>
          <w:tcPr>
            <w:tcW w:w="1700" w:type="dxa"/>
          </w:tcPr>
          <w:p w14:paraId="05461C7E" w14:textId="77777777" w:rsidR="00432568" w:rsidRPr="005647EB" w:rsidRDefault="00432568" w:rsidP="002570E4">
            <w:pPr>
              <w:pStyle w:val="TAL"/>
              <w:keepNext w:val="0"/>
              <w:keepLines w:val="0"/>
            </w:pPr>
          </w:p>
        </w:tc>
        <w:tc>
          <w:tcPr>
            <w:tcW w:w="1133" w:type="dxa"/>
          </w:tcPr>
          <w:p w14:paraId="6DBFCF8F" w14:textId="77777777" w:rsidR="00432568" w:rsidRPr="005647EB" w:rsidRDefault="00432568" w:rsidP="002570E4">
            <w:pPr>
              <w:pStyle w:val="TAL"/>
              <w:keepNext w:val="0"/>
              <w:keepLines w:val="0"/>
            </w:pPr>
          </w:p>
        </w:tc>
      </w:tr>
      <w:tr w:rsidR="00432568" w:rsidRPr="005647EB" w14:paraId="75396C91" w14:textId="77777777" w:rsidTr="002570E4">
        <w:trPr>
          <w:jc w:val="center"/>
        </w:trPr>
        <w:tc>
          <w:tcPr>
            <w:tcW w:w="4436" w:type="dxa"/>
          </w:tcPr>
          <w:p w14:paraId="48588951" w14:textId="4D4A2ABF" w:rsidR="00432568" w:rsidRPr="005647EB" w:rsidRDefault="002570E4" w:rsidP="002570E4">
            <w:pPr>
              <w:pStyle w:val="TAL"/>
              <w:keepNext w:val="0"/>
              <w:keepLines w:val="0"/>
            </w:pPr>
            <w:r w:rsidRPr="005647EB">
              <w:t xml:space="preserve">   </w:t>
            </w:r>
            <w:r w:rsidR="00432568" w:rsidRPr="005647EB">
              <w:t>measResultNeighCells</w:t>
            </w:r>
            <w:r w:rsidRPr="005647EB">
              <w:t xml:space="preserve"> </w:t>
            </w:r>
            <w:r w:rsidR="00432568" w:rsidRPr="005647EB">
              <w:t>CHOICE</w:t>
            </w:r>
            <w:r w:rsidRPr="005647EB">
              <w:t xml:space="preserve"> </w:t>
            </w:r>
            <w:r w:rsidR="00432568" w:rsidRPr="005647EB">
              <w:t>{</w:t>
            </w:r>
          </w:p>
        </w:tc>
        <w:tc>
          <w:tcPr>
            <w:tcW w:w="2267" w:type="dxa"/>
          </w:tcPr>
          <w:p w14:paraId="0798B887" w14:textId="77777777" w:rsidR="00432568" w:rsidRPr="005647EB" w:rsidRDefault="00432568" w:rsidP="002570E4">
            <w:pPr>
              <w:pStyle w:val="TAL"/>
              <w:keepNext w:val="0"/>
              <w:keepLines w:val="0"/>
            </w:pPr>
          </w:p>
        </w:tc>
        <w:tc>
          <w:tcPr>
            <w:tcW w:w="1700" w:type="dxa"/>
          </w:tcPr>
          <w:p w14:paraId="08EBCD31" w14:textId="77777777" w:rsidR="00432568" w:rsidRPr="005647EB" w:rsidRDefault="00432568" w:rsidP="002570E4">
            <w:pPr>
              <w:pStyle w:val="TAL"/>
              <w:keepNext w:val="0"/>
              <w:keepLines w:val="0"/>
            </w:pPr>
          </w:p>
        </w:tc>
        <w:tc>
          <w:tcPr>
            <w:tcW w:w="1133" w:type="dxa"/>
          </w:tcPr>
          <w:p w14:paraId="592B827A" w14:textId="77777777" w:rsidR="00432568" w:rsidRPr="005647EB" w:rsidRDefault="00432568" w:rsidP="002570E4">
            <w:pPr>
              <w:pStyle w:val="TAL"/>
              <w:keepNext w:val="0"/>
              <w:keepLines w:val="0"/>
            </w:pPr>
          </w:p>
        </w:tc>
      </w:tr>
      <w:tr w:rsidR="00432568" w:rsidRPr="005647EB" w14:paraId="02C9EFAE" w14:textId="77777777" w:rsidTr="002570E4">
        <w:trPr>
          <w:jc w:val="center"/>
        </w:trPr>
        <w:tc>
          <w:tcPr>
            <w:tcW w:w="4436" w:type="dxa"/>
          </w:tcPr>
          <w:p w14:paraId="3706E63F" w14:textId="62BA112C" w:rsidR="00432568" w:rsidRPr="005647EB" w:rsidRDefault="002570E4" w:rsidP="002570E4">
            <w:pPr>
              <w:pStyle w:val="TAL"/>
              <w:keepNext w:val="0"/>
              <w:keepLines w:val="0"/>
            </w:pPr>
            <w:r w:rsidRPr="005647EB">
              <w:t xml:space="preserve">      </w:t>
            </w:r>
            <w:r w:rsidR="00432568" w:rsidRPr="005647EB">
              <w:t>measResultListEUTRA</w:t>
            </w:r>
          </w:p>
        </w:tc>
        <w:tc>
          <w:tcPr>
            <w:tcW w:w="2267" w:type="dxa"/>
          </w:tcPr>
          <w:p w14:paraId="1EBBC433" w14:textId="66F44752" w:rsidR="00432568" w:rsidRPr="005647EB" w:rsidRDefault="00432568" w:rsidP="002570E4">
            <w:pPr>
              <w:pStyle w:val="TAL"/>
              <w:keepNext w:val="0"/>
              <w:keepLines w:val="0"/>
            </w:pPr>
            <w:r w:rsidRPr="005647EB">
              <w:t>MeasResultListEUTRA</w:t>
            </w:r>
            <w:r w:rsidR="002570E4" w:rsidRPr="005647EB">
              <w:t xml:space="preserve"> </w:t>
            </w:r>
          </w:p>
        </w:tc>
        <w:tc>
          <w:tcPr>
            <w:tcW w:w="1700" w:type="dxa"/>
          </w:tcPr>
          <w:p w14:paraId="24628CAE" w14:textId="77777777" w:rsidR="00432568" w:rsidRPr="005647EB" w:rsidRDefault="00432568" w:rsidP="002570E4">
            <w:pPr>
              <w:pStyle w:val="TAL"/>
              <w:keepNext w:val="0"/>
              <w:keepLines w:val="0"/>
            </w:pPr>
          </w:p>
        </w:tc>
        <w:tc>
          <w:tcPr>
            <w:tcW w:w="1133" w:type="dxa"/>
          </w:tcPr>
          <w:p w14:paraId="73BBB2DE" w14:textId="77777777" w:rsidR="00432568" w:rsidRPr="005647EB" w:rsidRDefault="00432568" w:rsidP="002570E4">
            <w:pPr>
              <w:pStyle w:val="TAL"/>
              <w:keepNext w:val="0"/>
              <w:keepLines w:val="0"/>
            </w:pPr>
          </w:p>
        </w:tc>
      </w:tr>
      <w:tr w:rsidR="00432568" w:rsidRPr="005647EB" w14:paraId="57F9B7F7" w14:textId="77777777" w:rsidTr="002570E4">
        <w:trPr>
          <w:jc w:val="center"/>
        </w:trPr>
        <w:tc>
          <w:tcPr>
            <w:tcW w:w="4436" w:type="dxa"/>
          </w:tcPr>
          <w:p w14:paraId="17FC9199" w14:textId="489FACCB" w:rsidR="00432568" w:rsidRPr="005647EB" w:rsidRDefault="002570E4" w:rsidP="002570E4">
            <w:pPr>
              <w:pStyle w:val="TAL"/>
              <w:keepNext w:val="0"/>
              <w:keepLines w:val="0"/>
            </w:pPr>
            <w:r w:rsidRPr="005647EB">
              <w:t xml:space="preserve">   </w:t>
            </w:r>
            <w:r w:rsidR="00432568" w:rsidRPr="005647EB">
              <w:t>}</w:t>
            </w:r>
          </w:p>
        </w:tc>
        <w:tc>
          <w:tcPr>
            <w:tcW w:w="2267" w:type="dxa"/>
          </w:tcPr>
          <w:p w14:paraId="4F6A5494" w14:textId="77777777" w:rsidR="00432568" w:rsidRPr="005647EB" w:rsidRDefault="00432568" w:rsidP="002570E4">
            <w:pPr>
              <w:pStyle w:val="TAL"/>
              <w:keepNext w:val="0"/>
              <w:keepLines w:val="0"/>
            </w:pPr>
          </w:p>
        </w:tc>
        <w:tc>
          <w:tcPr>
            <w:tcW w:w="1700" w:type="dxa"/>
          </w:tcPr>
          <w:p w14:paraId="3D3B92E0" w14:textId="77777777" w:rsidR="00432568" w:rsidRPr="005647EB" w:rsidRDefault="00432568" w:rsidP="002570E4">
            <w:pPr>
              <w:pStyle w:val="TAL"/>
              <w:keepNext w:val="0"/>
              <w:keepLines w:val="0"/>
            </w:pPr>
          </w:p>
        </w:tc>
        <w:tc>
          <w:tcPr>
            <w:tcW w:w="1133" w:type="dxa"/>
          </w:tcPr>
          <w:p w14:paraId="317E5E70" w14:textId="77777777" w:rsidR="00432568" w:rsidRPr="005647EB" w:rsidRDefault="00432568" w:rsidP="002570E4">
            <w:pPr>
              <w:pStyle w:val="TAL"/>
              <w:keepNext w:val="0"/>
              <w:keepLines w:val="0"/>
            </w:pPr>
          </w:p>
        </w:tc>
      </w:tr>
      <w:tr w:rsidR="00432568" w:rsidRPr="005647EB" w14:paraId="5157FBD0" w14:textId="77777777" w:rsidTr="002570E4">
        <w:trPr>
          <w:jc w:val="center"/>
        </w:trPr>
        <w:tc>
          <w:tcPr>
            <w:tcW w:w="4436" w:type="dxa"/>
          </w:tcPr>
          <w:p w14:paraId="2213714C" w14:textId="77777777" w:rsidR="00432568" w:rsidRPr="005647EB" w:rsidRDefault="00432568" w:rsidP="002570E4">
            <w:pPr>
              <w:pStyle w:val="TAL"/>
              <w:keepNext w:val="0"/>
              <w:keepLines w:val="0"/>
            </w:pPr>
            <w:r w:rsidRPr="005647EB">
              <w:t>}</w:t>
            </w:r>
          </w:p>
        </w:tc>
        <w:tc>
          <w:tcPr>
            <w:tcW w:w="2267" w:type="dxa"/>
          </w:tcPr>
          <w:p w14:paraId="5EEE4008" w14:textId="77777777" w:rsidR="00432568" w:rsidRPr="005647EB" w:rsidRDefault="00432568" w:rsidP="002570E4">
            <w:pPr>
              <w:pStyle w:val="TAL"/>
              <w:keepNext w:val="0"/>
              <w:keepLines w:val="0"/>
            </w:pPr>
          </w:p>
        </w:tc>
        <w:tc>
          <w:tcPr>
            <w:tcW w:w="1700" w:type="dxa"/>
          </w:tcPr>
          <w:p w14:paraId="751B616C" w14:textId="77777777" w:rsidR="00432568" w:rsidRPr="005647EB" w:rsidRDefault="00432568" w:rsidP="002570E4">
            <w:pPr>
              <w:pStyle w:val="TAL"/>
              <w:keepNext w:val="0"/>
              <w:keepLines w:val="0"/>
            </w:pPr>
          </w:p>
        </w:tc>
        <w:tc>
          <w:tcPr>
            <w:tcW w:w="1133" w:type="dxa"/>
          </w:tcPr>
          <w:p w14:paraId="3675695E" w14:textId="77777777" w:rsidR="00432568" w:rsidRPr="005647EB" w:rsidRDefault="00432568" w:rsidP="002570E4">
            <w:pPr>
              <w:pStyle w:val="TAL"/>
              <w:keepNext w:val="0"/>
              <w:keepLines w:val="0"/>
            </w:pPr>
          </w:p>
        </w:tc>
      </w:tr>
    </w:tbl>
    <w:p w14:paraId="37642B09" w14:textId="77777777" w:rsidR="00432568" w:rsidRPr="005647EB" w:rsidRDefault="00432568" w:rsidP="002570E4"/>
    <w:p w14:paraId="18D3D542" w14:textId="77777777" w:rsidR="00432568" w:rsidRPr="005647EB" w:rsidRDefault="00432568" w:rsidP="002570E4">
      <w:pPr>
        <w:pStyle w:val="TH"/>
        <w:keepNext w:val="0"/>
        <w:keepLines w:val="0"/>
      </w:pPr>
      <w:r w:rsidRPr="005647EB">
        <w:t xml:space="preserve">Table 8.3.7.4.3-4: </w:t>
      </w:r>
      <w:r w:rsidRPr="005647EB">
        <w:rPr>
          <w:i/>
        </w:rPr>
        <w:t>MeasResultListEUTRA</w:t>
      </w:r>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32568" w:rsidRPr="005647EB" w14:paraId="1CB49045" w14:textId="77777777" w:rsidTr="002570E4">
        <w:trPr>
          <w:cantSplit/>
          <w:jc w:val="center"/>
        </w:trPr>
        <w:tc>
          <w:tcPr>
            <w:tcW w:w="9536" w:type="dxa"/>
            <w:gridSpan w:val="4"/>
          </w:tcPr>
          <w:p w14:paraId="11A9086A" w14:textId="45F0D149" w:rsidR="00432568" w:rsidRPr="005647EB" w:rsidRDefault="00432568"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432568" w:rsidRPr="005647EB" w14:paraId="1BB96C7A" w14:textId="77777777" w:rsidTr="002570E4">
        <w:trPr>
          <w:jc w:val="center"/>
        </w:trPr>
        <w:tc>
          <w:tcPr>
            <w:tcW w:w="4436" w:type="dxa"/>
          </w:tcPr>
          <w:p w14:paraId="560F5EAA" w14:textId="06AE144D" w:rsidR="00432568" w:rsidRPr="005647EB" w:rsidRDefault="00432568" w:rsidP="002570E4">
            <w:pPr>
              <w:pStyle w:val="TAH"/>
              <w:keepNext w:val="0"/>
              <w:keepLines w:val="0"/>
            </w:pPr>
            <w:r w:rsidRPr="005647EB">
              <w:t>Information</w:t>
            </w:r>
            <w:r w:rsidR="002570E4" w:rsidRPr="005647EB">
              <w:t xml:space="preserve"> </w:t>
            </w:r>
            <w:r w:rsidRPr="005647EB">
              <w:t>Element</w:t>
            </w:r>
          </w:p>
        </w:tc>
        <w:tc>
          <w:tcPr>
            <w:tcW w:w="2267" w:type="dxa"/>
          </w:tcPr>
          <w:p w14:paraId="26AF710F" w14:textId="77777777" w:rsidR="00432568" w:rsidRPr="005647EB" w:rsidRDefault="00432568" w:rsidP="002570E4">
            <w:pPr>
              <w:pStyle w:val="TAH"/>
              <w:keepNext w:val="0"/>
              <w:keepLines w:val="0"/>
            </w:pPr>
            <w:r w:rsidRPr="005647EB">
              <w:t>Value/remark</w:t>
            </w:r>
          </w:p>
        </w:tc>
        <w:tc>
          <w:tcPr>
            <w:tcW w:w="1700" w:type="dxa"/>
          </w:tcPr>
          <w:p w14:paraId="33910300" w14:textId="77777777" w:rsidR="00432568" w:rsidRPr="005647EB" w:rsidRDefault="00432568" w:rsidP="002570E4">
            <w:pPr>
              <w:pStyle w:val="TAH"/>
              <w:keepNext w:val="0"/>
              <w:keepLines w:val="0"/>
            </w:pPr>
            <w:r w:rsidRPr="005647EB">
              <w:t>Comment</w:t>
            </w:r>
          </w:p>
        </w:tc>
        <w:tc>
          <w:tcPr>
            <w:tcW w:w="1133" w:type="dxa"/>
          </w:tcPr>
          <w:p w14:paraId="5D2CD377" w14:textId="77777777" w:rsidR="00432568" w:rsidRPr="005647EB" w:rsidRDefault="00432568" w:rsidP="002570E4">
            <w:pPr>
              <w:pStyle w:val="TAH"/>
              <w:keepNext w:val="0"/>
              <w:keepLines w:val="0"/>
            </w:pPr>
            <w:r w:rsidRPr="005647EB">
              <w:t>Condition</w:t>
            </w:r>
          </w:p>
        </w:tc>
      </w:tr>
      <w:tr w:rsidR="00432568" w:rsidRPr="005647EB" w14:paraId="44D200B2" w14:textId="77777777" w:rsidTr="002570E4">
        <w:trPr>
          <w:jc w:val="center"/>
        </w:trPr>
        <w:tc>
          <w:tcPr>
            <w:tcW w:w="4436" w:type="dxa"/>
          </w:tcPr>
          <w:p w14:paraId="33833B8B" w14:textId="1FC59C68" w:rsidR="00432568" w:rsidRPr="005647EB" w:rsidRDefault="00432568" w:rsidP="002570E4">
            <w:pPr>
              <w:pStyle w:val="TAL"/>
              <w:keepNext w:val="0"/>
              <w:keepLines w:val="0"/>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4C901851" w14:textId="77777777" w:rsidR="00432568" w:rsidRPr="005647EB" w:rsidRDefault="00432568" w:rsidP="002570E4">
            <w:pPr>
              <w:pStyle w:val="TAL"/>
              <w:keepNext w:val="0"/>
              <w:keepLines w:val="0"/>
            </w:pPr>
          </w:p>
        </w:tc>
        <w:tc>
          <w:tcPr>
            <w:tcW w:w="1700" w:type="dxa"/>
          </w:tcPr>
          <w:p w14:paraId="4F01A694" w14:textId="77777777" w:rsidR="00432568" w:rsidRPr="005647EB" w:rsidRDefault="00432568" w:rsidP="002570E4">
            <w:pPr>
              <w:pStyle w:val="TAL"/>
              <w:keepNext w:val="0"/>
              <w:keepLines w:val="0"/>
            </w:pPr>
          </w:p>
        </w:tc>
        <w:tc>
          <w:tcPr>
            <w:tcW w:w="1133" w:type="dxa"/>
          </w:tcPr>
          <w:p w14:paraId="0D605CBA" w14:textId="77777777" w:rsidR="00432568" w:rsidRPr="005647EB" w:rsidRDefault="00432568" w:rsidP="002570E4">
            <w:pPr>
              <w:pStyle w:val="TAL"/>
              <w:keepNext w:val="0"/>
              <w:keepLines w:val="0"/>
            </w:pPr>
          </w:p>
        </w:tc>
      </w:tr>
      <w:tr w:rsidR="00432568" w:rsidRPr="005647EB" w14:paraId="6A03A30E" w14:textId="77777777" w:rsidTr="002570E4">
        <w:trPr>
          <w:jc w:val="center"/>
        </w:trPr>
        <w:tc>
          <w:tcPr>
            <w:tcW w:w="4436" w:type="dxa"/>
          </w:tcPr>
          <w:p w14:paraId="47717E30" w14:textId="0FAD2F5E" w:rsidR="00432568" w:rsidRPr="005647EB" w:rsidRDefault="002570E4" w:rsidP="002570E4">
            <w:pPr>
              <w:pStyle w:val="TAL"/>
              <w:keepNext w:val="0"/>
              <w:keepLines w:val="0"/>
            </w:pPr>
            <w:r w:rsidRPr="005647EB">
              <w:t xml:space="preserve">  </w:t>
            </w:r>
            <w:r w:rsidR="00432568" w:rsidRPr="005647EB">
              <w:t>physCellId</w:t>
            </w:r>
          </w:p>
        </w:tc>
        <w:tc>
          <w:tcPr>
            <w:tcW w:w="2267" w:type="dxa"/>
          </w:tcPr>
          <w:p w14:paraId="6802C2E3" w14:textId="77777777" w:rsidR="00432568" w:rsidRPr="005647EB" w:rsidRDefault="00432568" w:rsidP="002570E4">
            <w:pPr>
              <w:pStyle w:val="TAL"/>
              <w:keepNext w:val="0"/>
              <w:keepLines w:val="0"/>
            </w:pPr>
            <w:r w:rsidRPr="005647EB">
              <w:t>PhysicalCellIdentity</w:t>
            </w:r>
          </w:p>
        </w:tc>
        <w:tc>
          <w:tcPr>
            <w:tcW w:w="1700" w:type="dxa"/>
          </w:tcPr>
          <w:p w14:paraId="4CFB7B4B" w14:textId="77777777" w:rsidR="00432568" w:rsidRPr="005647EB" w:rsidRDefault="00432568" w:rsidP="002570E4">
            <w:pPr>
              <w:pStyle w:val="TAL"/>
              <w:keepNext w:val="0"/>
              <w:keepLines w:val="0"/>
            </w:pPr>
          </w:p>
        </w:tc>
        <w:tc>
          <w:tcPr>
            <w:tcW w:w="1133" w:type="dxa"/>
          </w:tcPr>
          <w:p w14:paraId="66B5DD9C" w14:textId="77777777" w:rsidR="00432568" w:rsidRPr="005647EB" w:rsidRDefault="00432568" w:rsidP="002570E4">
            <w:pPr>
              <w:pStyle w:val="TAL"/>
              <w:keepNext w:val="0"/>
              <w:keepLines w:val="0"/>
            </w:pPr>
          </w:p>
        </w:tc>
      </w:tr>
      <w:tr w:rsidR="00432568" w:rsidRPr="005647EB" w14:paraId="4D66F0E5" w14:textId="77777777" w:rsidTr="002570E4">
        <w:trPr>
          <w:jc w:val="center"/>
        </w:trPr>
        <w:tc>
          <w:tcPr>
            <w:tcW w:w="4436" w:type="dxa"/>
          </w:tcPr>
          <w:p w14:paraId="289333D1" w14:textId="0B2E2CD2" w:rsidR="00432568" w:rsidRPr="005647EB" w:rsidRDefault="002570E4" w:rsidP="002570E4">
            <w:pPr>
              <w:pStyle w:val="TAL"/>
              <w:keepNext w:val="0"/>
              <w:keepLines w:val="0"/>
            </w:pPr>
            <w:r w:rsidRPr="005647EB">
              <w:t xml:space="preserve">  </w:t>
            </w:r>
            <w:r w:rsidR="00432568" w:rsidRPr="005647EB">
              <w:t>measResult</w:t>
            </w:r>
            <w:r w:rsidRPr="005647EB">
              <w:t xml:space="preserve"> </w:t>
            </w:r>
            <w:r w:rsidR="00432568" w:rsidRPr="005647EB">
              <w:t>SEQUENCE</w:t>
            </w:r>
            <w:r w:rsidRPr="005647EB">
              <w:t xml:space="preserve"> </w:t>
            </w:r>
            <w:r w:rsidR="00432568" w:rsidRPr="005647EB">
              <w:t>{</w:t>
            </w:r>
          </w:p>
        </w:tc>
        <w:tc>
          <w:tcPr>
            <w:tcW w:w="2267" w:type="dxa"/>
          </w:tcPr>
          <w:p w14:paraId="3237A9B3" w14:textId="77777777" w:rsidR="00432568" w:rsidRPr="005647EB" w:rsidRDefault="00432568" w:rsidP="002570E4">
            <w:pPr>
              <w:pStyle w:val="TAL"/>
              <w:keepNext w:val="0"/>
              <w:keepLines w:val="0"/>
            </w:pPr>
          </w:p>
        </w:tc>
        <w:tc>
          <w:tcPr>
            <w:tcW w:w="1700" w:type="dxa"/>
          </w:tcPr>
          <w:p w14:paraId="1C760A87" w14:textId="389C8FAA" w:rsidR="00432568" w:rsidRPr="005647EB" w:rsidRDefault="002570E4" w:rsidP="002570E4">
            <w:pPr>
              <w:pStyle w:val="TAL"/>
              <w:keepNext w:val="0"/>
              <w:keepLines w:val="0"/>
            </w:pPr>
            <w:r w:rsidRPr="005647EB">
              <w:t xml:space="preserve"> </w:t>
            </w:r>
          </w:p>
        </w:tc>
        <w:tc>
          <w:tcPr>
            <w:tcW w:w="1133" w:type="dxa"/>
          </w:tcPr>
          <w:p w14:paraId="777E8FFE" w14:textId="77777777" w:rsidR="00432568" w:rsidRPr="005647EB" w:rsidRDefault="00432568" w:rsidP="002570E4">
            <w:pPr>
              <w:pStyle w:val="TAL"/>
              <w:keepNext w:val="0"/>
              <w:keepLines w:val="0"/>
            </w:pPr>
          </w:p>
        </w:tc>
      </w:tr>
      <w:tr w:rsidR="00432568" w:rsidRPr="005647EB" w14:paraId="687B97BC" w14:textId="77777777" w:rsidTr="002570E4">
        <w:trPr>
          <w:jc w:val="center"/>
        </w:trPr>
        <w:tc>
          <w:tcPr>
            <w:tcW w:w="4436" w:type="dxa"/>
          </w:tcPr>
          <w:p w14:paraId="01345125" w14:textId="206EEAA5" w:rsidR="00432568" w:rsidRPr="005647EB" w:rsidRDefault="002570E4" w:rsidP="002570E4">
            <w:pPr>
              <w:pStyle w:val="TAL"/>
              <w:keepNext w:val="0"/>
              <w:keepLines w:val="0"/>
            </w:pPr>
            <w:r w:rsidRPr="005647EB">
              <w:t xml:space="preserve">    </w:t>
            </w:r>
            <w:r w:rsidR="00432568" w:rsidRPr="005647EB">
              <w:t>rsrpResult</w:t>
            </w:r>
          </w:p>
        </w:tc>
        <w:tc>
          <w:tcPr>
            <w:tcW w:w="2267" w:type="dxa"/>
          </w:tcPr>
          <w:p w14:paraId="4F19A4A6" w14:textId="77777777" w:rsidR="00432568" w:rsidRPr="005647EB" w:rsidRDefault="00432568" w:rsidP="002570E4">
            <w:pPr>
              <w:pStyle w:val="TAL"/>
              <w:keepNext w:val="0"/>
              <w:keepLines w:val="0"/>
            </w:pPr>
          </w:p>
        </w:tc>
        <w:tc>
          <w:tcPr>
            <w:tcW w:w="1700" w:type="dxa"/>
          </w:tcPr>
          <w:p w14:paraId="25CE5497" w14:textId="32953ADA" w:rsidR="00432568" w:rsidRPr="005647EB" w:rsidRDefault="00432568"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78FF374" w14:textId="77777777" w:rsidR="00432568" w:rsidRPr="005647EB" w:rsidRDefault="00432568" w:rsidP="002570E4">
            <w:pPr>
              <w:pStyle w:val="TAL"/>
              <w:keepNext w:val="0"/>
              <w:keepLines w:val="0"/>
            </w:pPr>
          </w:p>
        </w:tc>
      </w:tr>
      <w:tr w:rsidR="00432568" w:rsidRPr="005647EB" w14:paraId="6424FBF6" w14:textId="77777777" w:rsidTr="002570E4">
        <w:trPr>
          <w:jc w:val="center"/>
        </w:trPr>
        <w:tc>
          <w:tcPr>
            <w:tcW w:w="4436" w:type="dxa"/>
          </w:tcPr>
          <w:p w14:paraId="6878E508" w14:textId="43759349" w:rsidR="00432568" w:rsidRPr="005647EB" w:rsidRDefault="002570E4" w:rsidP="002570E4">
            <w:pPr>
              <w:pStyle w:val="TAL"/>
              <w:keepNext w:val="0"/>
              <w:keepLines w:val="0"/>
            </w:pPr>
            <w:r w:rsidRPr="005647EB">
              <w:t xml:space="preserve">    </w:t>
            </w:r>
            <w:r w:rsidR="00432568" w:rsidRPr="005647EB">
              <w:t>rsrqResult</w:t>
            </w:r>
          </w:p>
        </w:tc>
        <w:tc>
          <w:tcPr>
            <w:tcW w:w="2267" w:type="dxa"/>
          </w:tcPr>
          <w:p w14:paraId="00F746AA" w14:textId="77777777" w:rsidR="00432568" w:rsidRPr="005647EB" w:rsidRDefault="00432568" w:rsidP="002570E4">
            <w:pPr>
              <w:pStyle w:val="TAL"/>
              <w:keepNext w:val="0"/>
              <w:keepLines w:val="0"/>
            </w:pPr>
          </w:p>
        </w:tc>
        <w:tc>
          <w:tcPr>
            <w:tcW w:w="1700" w:type="dxa"/>
          </w:tcPr>
          <w:p w14:paraId="295EAAAC" w14:textId="60A15E8A" w:rsidR="00432568" w:rsidRPr="005647EB" w:rsidRDefault="00432568"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FC643D4" w14:textId="77777777" w:rsidR="00432568" w:rsidRPr="005647EB" w:rsidRDefault="00432568" w:rsidP="002570E4">
            <w:pPr>
              <w:pStyle w:val="TAL"/>
              <w:keepNext w:val="0"/>
              <w:keepLines w:val="0"/>
            </w:pPr>
          </w:p>
        </w:tc>
      </w:tr>
      <w:tr w:rsidR="00432568" w:rsidRPr="005647EB" w14:paraId="156F5D4F" w14:textId="77777777" w:rsidTr="002570E4">
        <w:trPr>
          <w:jc w:val="center"/>
        </w:trPr>
        <w:tc>
          <w:tcPr>
            <w:tcW w:w="4436" w:type="dxa"/>
          </w:tcPr>
          <w:p w14:paraId="79E2E9B0" w14:textId="6868A8BE" w:rsidR="00432568" w:rsidRPr="005647EB" w:rsidRDefault="002570E4" w:rsidP="002570E4">
            <w:pPr>
              <w:pStyle w:val="TAL"/>
              <w:keepNext w:val="0"/>
              <w:keepLines w:val="0"/>
            </w:pPr>
            <w:r w:rsidRPr="005647EB">
              <w:t xml:space="preserve">  </w:t>
            </w:r>
            <w:r w:rsidR="00432568" w:rsidRPr="005647EB">
              <w:t>}</w:t>
            </w:r>
          </w:p>
        </w:tc>
        <w:tc>
          <w:tcPr>
            <w:tcW w:w="2267" w:type="dxa"/>
          </w:tcPr>
          <w:p w14:paraId="112BFAE1" w14:textId="77777777" w:rsidR="00432568" w:rsidRPr="005647EB" w:rsidRDefault="00432568" w:rsidP="002570E4">
            <w:pPr>
              <w:pStyle w:val="TAL"/>
              <w:keepNext w:val="0"/>
              <w:keepLines w:val="0"/>
            </w:pPr>
          </w:p>
        </w:tc>
        <w:tc>
          <w:tcPr>
            <w:tcW w:w="1700" w:type="dxa"/>
          </w:tcPr>
          <w:p w14:paraId="5F44399E" w14:textId="77777777" w:rsidR="00432568" w:rsidRPr="005647EB" w:rsidRDefault="00432568" w:rsidP="002570E4">
            <w:pPr>
              <w:pStyle w:val="TAL"/>
              <w:keepNext w:val="0"/>
              <w:keepLines w:val="0"/>
            </w:pPr>
          </w:p>
        </w:tc>
        <w:tc>
          <w:tcPr>
            <w:tcW w:w="1133" w:type="dxa"/>
          </w:tcPr>
          <w:p w14:paraId="57633EDC" w14:textId="77777777" w:rsidR="00432568" w:rsidRPr="005647EB" w:rsidRDefault="00432568" w:rsidP="002570E4">
            <w:pPr>
              <w:pStyle w:val="TAL"/>
              <w:keepNext w:val="0"/>
              <w:keepLines w:val="0"/>
            </w:pPr>
          </w:p>
        </w:tc>
      </w:tr>
      <w:tr w:rsidR="00432568" w:rsidRPr="005647EB" w14:paraId="7F43297F" w14:textId="77777777" w:rsidTr="002570E4">
        <w:trPr>
          <w:jc w:val="center"/>
        </w:trPr>
        <w:tc>
          <w:tcPr>
            <w:tcW w:w="4436" w:type="dxa"/>
          </w:tcPr>
          <w:p w14:paraId="6C5B5BF0" w14:textId="77777777" w:rsidR="00432568" w:rsidRPr="005647EB" w:rsidRDefault="00432568" w:rsidP="002570E4">
            <w:pPr>
              <w:pStyle w:val="TAL"/>
              <w:keepNext w:val="0"/>
              <w:keepLines w:val="0"/>
            </w:pPr>
            <w:r w:rsidRPr="005647EB">
              <w:t>}</w:t>
            </w:r>
          </w:p>
        </w:tc>
        <w:tc>
          <w:tcPr>
            <w:tcW w:w="2267" w:type="dxa"/>
          </w:tcPr>
          <w:p w14:paraId="07E307E4" w14:textId="77777777" w:rsidR="00432568" w:rsidRPr="005647EB" w:rsidRDefault="00432568" w:rsidP="002570E4">
            <w:pPr>
              <w:pStyle w:val="TAL"/>
              <w:keepNext w:val="0"/>
              <w:keepLines w:val="0"/>
            </w:pPr>
          </w:p>
        </w:tc>
        <w:tc>
          <w:tcPr>
            <w:tcW w:w="1700" w:type="dxa"/>
          </w:tcPr>
          <w:p w14:paraId="2BB2797D" w14:textId="77777777" w:rsidR="00432568" w:rsidRPr="005647EB" w:rsidRDefault="00432568" w:rsidP="002570E4">
            <w:pPr>
              <w:pStyle w:val="TAL"/>
              <w:keepNext w:val="0"/>
              <w:keepLines w:val="0"/>
            </w:pPr>
          </w:p>
        </w:tc>
        <w:tc>
          <w:tcPr>
            <w:tcW w:w="1133" w:type="dxa"/>
          </w:tcPr>
          <w:p w14:paraId="78EB8B12" w14:textId="77777777" w:rsidR="00432568" w:rsidRPr="005647EB" w:rsidRDefault="00432568" w:rsidP="002570E4">
            <w:pPr>
              <w:pStyle w:val="TAL"/>
              <w:keepNext w:val="0"/>
              <w:keepLines w:val="0"/>
            </w:pPr>
          </w:p>
        </w:tc>
      </w:tr>
    </w:tbl>
    <w:p w14:paraId="4E9BE5FF" w14:textId="77777777" w:rsidR="00432568" w:rsidRPr="005647EB" w:rsidRDefault="00432568" w:rsidP="002570E4"/>
    <w:p w14:paraId="4DD34107" w14:textId="77777777" w:rsidR="00432568" w:rsidRPr="005647EB" w:rsidRDefault="00432568" w:rsidP="002570E4">
      <w:pPr>
        <w:pStyle w:val="Heading4"/>
        <w:keepNext w:val="0"/>
        <w:keepLines w:val="0"/>
      </w:pPr>
      <w:r w:rsidRPr="005647EB">
        <w:t>8.3.7.5</w:t>
      </w:r>
      <w:r w:rsidRPr="005647EB">
        <w:tab/>
        <w:t>Test requirement</w:t>
      </w:r>
    </w:p>
    <w:p w14:paraId="3C7277C5" w14:textId="77777777" w:rsidR="00432568" w:rsidRPr="005647EB" w:rsidRDefault="00432568" w:rsidP="002570E4">
      <w:r w:rsidRPr="005647EB">
        <w:t>Tables 8.3.7.4.1-1,  8.3.7.5-1 and 8.3.7.5-2 defines the primary level settings including test tolerances for event triggered reporting under fading propagation conditions in asynchronous inter frequency cells test.</w:t>
      </w:r>
    </w:p>
    <w:p w14:paraId="0E698C52" w14:textId="77777777" w:rsidR="00432568" w:rsidRPr="005647EB" w:rsidRDefault="00432568" w:rsidP="002570E4">
      <w:pPr>
        <w:pStyle w:val="TH"/>
        <w:keepNext w:val="0"/>
        <w:keepLines w:val="0"/>
      </w:pPr>
      <w:r w:rsidRPr="005647EB">
        <w:t>Table 8.3.7.5-1: Cell specific test requirement parameters for E-UTRAN FDD-FDD inter frequency event triggered reporting under fading propagation conditions (Cell 1 and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560"/>
      </w:tblGrid>
      <w:tr w:rsidR="00432568" w:rsidRPr="005647EB" w14:paraId="758D9D2B" w14:textId="77777777" w:rsidTr="000424D3">
        <w:trPr>
          <w:cantSplit/>
          <w:tblHeader/>
          <w:jc w:val="center"/>
        </w:trPr>
        <w:tc>
          <w:tcPr>
            <w:tcW w:w="2093" w:type="dxa"/>
            <w:vMerge w:val="restart"/>
            <w:tcBorders>
              <w:top w:val="single" w:sz="4" w:space="0" w:color="auto"/>
              <w:left w:val="single" w:sz="4" w:space="0" w:color="auto"/>
              <w:bottom w:val="single" w:sz="4" w:space="0" w:color="auto"/>
              <w:right w:val="single" w:sz="4" w:space="0" w:color="auto"/>
            </w:tcBorders>
          </w:tcPr>
          <w:p w14:paraId="0238F1C5" w14:textId="77777777" w:rsidR="00432568" w:rsidRPr="005647EB" w:rsidRDefault="00432568" w:rsidP="002570E4">
            <w:pPr>
              <w:pStyle w:val="TAH"/>
              <w:keepNext w:val="0"/>
              <w:keepLines w:val="0"/>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5D9FCD15" w14:textId="77777777" w:rsidR="00432568" w:rsidRPr="005647EB" w:rsidRDefault="00432568" w:rsidP="002570E4">
            <w:pPr>
              <w:pStyle w:val="TAH"/>
              <w:keepNext w:val="0"/>
              <w:keepLines w:val="0"/>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tcPr>
          <w:p w14:paraId="568B9983" w14:textId="35D210F2" w:rsidR="00432568" w:rsidRPr="005647EB" w:rsidRDefault="00432568"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835" w:type="dxa"/>
            <w:gridSpan w:val="2"/>
            <w:tcBorders>
              <w:top w:val="single" w:sz="4" w:space="0" w:color="auto"/>
              <w:left w:val="single" w:sz="4" w:space="0" w:color="auto"/>
              <w:bottom w:val="single" w:sz="4" w:space="0" w:color="auto"/>
              <w:right w:val="single" w:sz="4" w:space="0" w:color="auto"/>
            </w:tcBorders>
          </w:tcPr>
          <w:p w14:paraId="448D233C" w14:textId="09E366C5" w:rsidR="00432568" w:rsidRPr="005647EB" w:rsidRDefault="00432568"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432568" w:rsidRPr="005647EB" w14:paraId="6A38AE36" w14:textId="77777777" w:rsidTr="000424D3">
        <w:trPr>
          <w:cantSplit/>
          <w:tblHeader/>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54D37BCC" w14:textId="77777777" w:rsidR="00432568" w:rsidRPr="005647EB" w:rsidRDefault="00432568" w:rsidP="002570E4">
            <w:pPr>
              <w:pStyle w:val="TAH"/>
              <w:keepNext w:val="0"/>
              <w:keepLines w:val="0"/>
              <w:rPr>
                <w:rFonts w:cs="Arial"/>
                <w:bCs/>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504120A4" w14:textId="77777777" w:rsidR="00432568" w:rsidRPr="005647EB" w:rsidRDefault="00432568" w:rsidP="002570E4">
            <w:pPr>
              <w:pStyle w:val="TAH"/>
              <w:keepNext w:val="0"/>
              <w:keepLines w:val="0"/>
              <w:rPr>
                <w:rFonts w:cs="Arial"/>
                <w:bCs/>
              </w:rPr>
            </w:pPr>
          </w:p>
        </w:tc>
        <w:tc>
          <w:tcPr>
            <w:tcW w:w="1276" w:type="dxa"/>
            <w:tcBorders>
              <w:top w:val="single" w:sz="4" w:space="0" w:color="auto"/>
              <w:left w:val="single" w:sz="4" w:space="0" w:color="auto"/>
              <w:bottom w:val="single" w:sz="4" w:space="0" w:color="auto"/>
              <w:right w:val="single" w:sz="4" w:space="0" w:color="auto"/>
            </w:tcBorders>
          </w:tcPr>
          <w:p w14:paraId="6D8E241E" w14:textId="77777777" w:rsidR="00432568" w:rsidRPr="005647EB" w:rsidRDefault="00432568" w:rsidP="002570E4">
            <w:pPr>
              <w:pStyle w:val="TAH"/>
              <w:keepNext w:val="0"/>
              <w:keepLines w:val="0"/>
              <w:rPr>
                <w:rFonts w:cs="Arial"/>
              </w:rPr>
            </w:pPr>
            <w:r w:rsidRPr="005647EB">
              <w:rPr>
                <w:rFonts w:cs="Arial"/>
              </w:rPr>
              <w:t>T1</w:t>
            </w:r>
          </w:p>
        </w:tc>
        <w:tc>
          <w:tcPr>
            <w:tcW w:w="1276" w:type="dxa"/>
            <w:tcBorders>
              <w:top w:val="single" w:sz="4" w:space="0" w:color="auto"/>
              <w:left w:val="single" w:sz="4" w:space="0" w:color="auto"/>
              <w:bottom w:val="single" w:sz="4" w:space="0" w:color="auto"/>
              <w:right w:val="single" w:sz="4" w:space="0" w:color="auto"/>
            </w:tcBorders>
          </w:tcPr>
          <w:p w14:paraId="010C8C5D" w14:textId="77777777" w:rsidR="00432568" w:rsidRPr="005647EB" w:rsidRDefault="00432568" w:rsidP="002570E4">
            <w:pPr>
              <w:pStyle w:val="TAH"/>
              <w:keepNext w:val="0"/>
              <w:keepLines w:val="0"/>
              <w:rPr>
                <w:rFonts w:cs="Arial"/>
              </w:rPr>
            </w:pPr>
            <w:r w:rsidRPr="005647EB">
              <w:rPr>
                <w:rFonts w:cs="Arial"/>
              </w:rPr>
              <w:t>T2</w:t>
            </w:r>
          </w:p>
        </w:tc>
        <w:tc>
          <w:tcPr>
            <w:tcW w:w="1275" w:type="dxa"/>
            <w:tcBorders>
              <w:top w:val="single" w:sz="4" w:space="0" w:color="auto"/>
              <w:left w:val="single" w:sz="4" w:space="0" w:color="auto"/>
              <w:bottom w:val="single" w:sz="4" w:space="0" w:color="auto"/>
              <w:right w:val="single" w:sz="4" w:space="0" w:color="auto"/>
            </w:tcBorders>
          </w:tcPr>
          <w:p w14:paraId="597169D5" w14:textId="77777777" w:rsidR="00432568" w:rsidRPr="005647EB" w:rsidRDefault="00432568" w:rsidP="002570E4">
            <w:pPr>
              <w:pStyle w:val="TAH"/>
              <w:keepNext w:val="0"/>
              <w:keepLines w:val="0"/>
              <w:rPr>
                <w:rFonts w:cs="Arial"/>
              </w:rPr>
            </w:pPr>
            <w:r w:rsidRPr="005647EB">
              <w:rPr>
                <w:rFonts w:cs="Arial"/>
              </w:rPr>
              <w:t>T1</w:t>
            </w:r>
          </w:p>
        </w:tc>
        <w:tc>
          <w:tcPr>
            <w:tcW w:w="1560" w:type="dxa"/>
            <w:tcBorders>
              <w:top w:val="single" w:sz="4" w:space="0" w:color="auto"/>
              <w:left w:val="single" w:sz="4" w:space="0" w:color="auto"/>
              <w:bottom w:val="single" w:sz="4" w:space="0" w:color="auto"/>
              <w:right w:val="single" w:sz="4" w:space="0" w:color="auto"/>
            </w:tcBorders>
          </w:tcPr>
          <w:p w14:paraId="6EF5E3FF" w14:textId="77777777" w:rsidR="00432568" w:rsidRPr="005647EB" w:rsidRDefault="00432568" w:rsidP="002570E4">
            <w:pPr>
              <w:pStyle w:val="TAH"/>
              <w:keepNext w:val="0"/>
              <w:keepLines w:val="0"/>
              <w:rPr>
                <w:rFonts w:cs="Arial"/>
              </w:rPr>
            </w:pPr>
            <w:r w:rsidRPr="005647EB">
              <w:rPr>
                <w:rFonts w:cs="Arial"/>
              </w:rPr>
              <w:t>T2</w:t>
            </w:r>
          </w:p>
        </w:tc>
      </w:tr>
      <w:tr w:rsidR="00432568" w:rsidRPr="005647EB" w14:paraId="7CA0179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B804222" w14:textId="571D5CDC" w:rsidR="00432568" w:rsidRPr="005647EB" w:rsidRDefault="00432568"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2275D723"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1DCB29D1" w14:textId="77777777" w:rsidR="00432568" w:rsidRPr="005647EB" w:rsidRDefault="00432568" w:rsidP="002570E4">
            <w:pPr>
              <w:pStyle w:val="TAC"/>
              <w:keepNext w:val="0"/>
              <w:keepLines w:val="0"/>
              <w:rPr>
                <w:rFonts w:cs="Arial"/>
              </w:rPr>
            </w:pPr>
            <w:r w:rsidRPr="005647EB">
              <w:rPr>
                <w:rFonts w:cs="v4.2.0"/>
              </w:rPr>
              <w:t>1</w:t>
            </w:r>
          </w:p>
        </w:tc>
        <w:tc>
          <w:tcPr>
            <w:tcW w:w="2835" w:type="dxa"/>
            <w:gridSpan w:val="2"/>
            <w:tcBorders>
              <w:top w:val="single" w:sz="4" w:space="0" w:color="auto"/>
              <w:left w:val="single" w:sz="4" w:space="0" w:color="auto"/>
              <w:bottom w:val="single" w:sz="4" w:space="0" w:color="auto"/>
              <w:right w:val="single" w:sz="4" w:space="0" w:color="auto"/>
            </w:tcBorders>
          </w:tcPr>
          <w:p w14:paraId="160FF113" w14:textId="335A5C66" w:rsidR="00432568" w:rsidRPr="005647EB" w:rsidRDefault="00432568"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432568" w:rsidRPr="005647EB" w14:paraId="3D762D2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4B57304" w14:textId="77777777" w:rsidR="00432568" w:rsidRPr="005647EB" w:rsidRDefault="00432568" w:rsidP="002570E4">
            <w:pPr>
              <w:pStyle w:val="TAL"/>
              <w:keepNext w:val="0"/>
              <w:keepLines w:val="0"/>
              <w:rPr>
                <w:rFonts w:cs="Arial"/>
              </w:rPr>
            </w:pPr>
            <w:r w:rsidRPr="005647EB">
              <w:rPr>
                <w:rFonts w:cs="Arial"/>
                <w:bCs/>
              </w:rPr>
              <w:t>BW</w:t>
            </w:r>
            <w:r w:rsidRPr="005647EB">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600A29CE" w14:textId="77777777" w:rsidR="00432568" w:rsidRPr="005647EB" w:rsidRDefault="00432568" w:rsidP="002570E4">
            <w:pPr>
              <w:pStyle w:val="TAC"/>
              <w:keepNext w:val="0"/>
              <w:keepLines w:val="0"/>
              <w:rPr>
                <w:rFonts w:cs="Arial"/>
              </w:rPr>
            </w:pPr>
            <w:r w:rsidRPr="005647EB">
              <w:rPr>
                <w:rFonts w:cs="v4.2.0"/>
              </w:rPr>
              <w:t>MHz</w:t>
            </w:r>
          </w:p>
        </w:tc>
        <w:tc>
          <w:tcPr>
            <w:tcW w:w="2552" w:type="dxa"/>
            <w:gridSpan w:val="2"/>
            <w:tcBorders>
              <w:top w:val="single" w:sz="4" w:space="0" w:color="auto"/>
              <w:left w:val="single" w:sz="4" w:space="0" w:color="auto"/>
              <w:bottom w:val="single" w:sz="4" w:space="0" w:color="auto"/>
              <w:right w:val="single" w:sz="4" w:space="0" w:color="auto"/>
            </w:tcBorders>
          </w:tcPr>
          <w:p w14:paraId="00F2BD60" w14:textId="769BB777" w:rsidR="00432568" w:rsidRPr="005647EB" w:rsidRDefault="00432568"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7B57B0D0" w14:textId="4F52F068" w:rsidR="00432568" w:rsidRPr="005647EB" w:rsidRDefault="00432568"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c>
          <w:tcPr>
            <w:tcW w:w="2835" w:type="dxa"/>
            <w:gridSpan w:val="2"/>
            <w:tcBorders>
              <w:top w:val="single" w:sz="4" w:space="0" w:color="auto"/>
              <w:left w:val="single" w:sz="4" w:space="0" w:color="auto"/>
              <w:bottom w:val="single" w:sz="4" w:space="0" w:color="auto"/>
              <w:right w:val="single" w:sz="4" w:space="0" w:color="auto"/>
            </w:tcBorders>
          </w:tcPr>
          <w:p w14:paraId="6E270A74" w14:textId="0AFCDEBE" w:rsidR="00432568" w:rsidRPr="005647EB" w:rsidRDefault="00432568"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6AC90949" w14:textId="2F4EA84E" w:rsidR="00432568" w:rsidRPr="005647EB" w:rsidRDefault="00432568"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r>
      <w:tr w:rsidR="00432568" w:rsidRPr="005647EB" w14:paraId="6E1CBBB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9B01AB2" w14:textId="23A2F849" w:rsidR="00432568" w:rsidRPr="005647EB" w:rsidRDefault="00432568" w:rsidP="002570E4">
            <w:pPr>
              <w:pStyle w:val="TAL"/>
              <w:keepNext w:val="0"/>
              <w:keepLines w:val="0"/>
              <w:rPr>
                <w:rFonts w:cs="Arial"/>
                <w:bCs/>
              </w:rPr>
            </w:pPr>
            <w:r w:rsidRPr="005647EB">
              <w:rPr>
                <w:rFonts w:cs="Arial"/>
                <w:bCs/>
              </w:rPr>
              <w:t>Measurement</w:t>
            </w:r>
            <w:r w:rsidR="002570E4" w:rsidRPr="005647EB">
              <w:rPr>
                <w:rFonts w:cs="Arial"/>
                <w:bCs/>
              </w:rPr>
              <w:t xml:space="preserve"> </w:t>
            </w:r>
            <w:r w:rsidRPr="005647EB">
              <w:rPr>
                <w:rFonts w:cs="Arial"/>
                <w:bCs/>
              </w:rPr>
              <w:t>bandwidth</w:t>
            </w:r>
          </w:p>
        </w:tc>
        <w:tc>
          <w:tcPr>
            <w:tcW w:w="1559" w:type="dxa"/>
            <w:tcBorders>
              <w:top w:val="single" w:sz="4" w:space="0" w:color="auto"/>
              <w:left w:val="single" w:sz="4" w:space="0" w:color="auto"/>
              <w:bottom w:val="single" w:sz="4" w:space="0" w:color="auto"/>
              <w:right w:val="single" w:sz="4" w:space="0" w:color="auto"/>
            </w:tcBorders>
            <w:vAlign w:val="center"/>
          </w:tcPr>
          <w:p w14:paraId="73FD0876" w14:textId="77777777" w:rsidR="00432568" w:rsidRPr="005647EB" w:rsidRDefault="00432568" w:rsidP="002570E4">
            <w:pPr>
              <w:pStyle w:val="TAC"/>
              <w:keepNext w:val="0"/>
              <w:keepLines w:val="0"/>
              <w:rPr>
                <w:rFonts w:cs="v4.2.0"/>
              </w:rPr>
            </w:pPr>
            <w:r w:rsidRPr="005647EB">
              <w:rPr>
                <w:rFonts w:cs="Arial"/>
                <w:position w:val="-10"/>
                <w:sz w:val="16"/>
                <w:szCs w:val="16"/>
              </w:rPr>
              <w:object w:dxaOrig="460" w:dyaOrig="340" w14:anchorId="40DF51B6">
                <v:shape id="_x0000_i1076" type="#_x0000_t75" style="width:23.5pt;height:17.5pt" o:ole="">
                  <v:imagedata r:id="rId75" o:title=""/>
                </v:shape>
                <o:OLEObject Type="Embed" ProgID="Equation.3" ShapeID="_x0000_i1076" DrawAspect="Content" ObjectID="_1781977643" r:id="rId76"/>
              </w:object>
            </w:r>
          </w:p>
        </w:tc>
        <w:tc>
          <w:tcPr>
            <w:tcW w:w="2552" w:type="dxa"/>
            <w:gridSpan w:val="2"/>
            <w:tcBorders>
              <w:top w:val="single" w:sz="4" w:space="0" w:color="auto"/>
              <w:left w:val="single" w:sz="4" w:space="0" w:color="auto"/>
              <w:bottom w:val="single" w:sz="4" w:space="0" w:color="auto"/>
              <w:right w:val="single" w:sz="4" w:space="0" w:color="auto"/>
            </w:tcBorders>
          </w:tcPr>
          <w:p w14:paraId="4D3A82FD" w14:textId="49BFEF08"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58C001F2" w14:textId="71D82C8E"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tc>
        <w:tc>
          <w:tcPr>
            <w:tcW w:w="2835" w:type="dxa"/>
            <w:gridSpan w:val="2"/>
            <w:tcBorders>
              <w:top w:val="single" w:sz="4" w:space="0" w:color="auto"/>
              <w:left w:val="single" w:sz="4" w:space="0" w:color="auto"/>
              <w:bottom w:val="single" w:sz="4" w:space="0" w:color="auto"/>
              <w:right w:val="single" w:sz="4" w:space="0" w:color="auto"/>
            </w:tcBorders>
          </w:tcPr>
          <w:p w14:paraId="5917792E" w14:textId="5AFAFE2A"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7490B280" w14:textId="09EBEF4C"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tc>
      </w:tr>
      <w:tr w:rsidR="00432568" w:rsidRPr="005647EB" w14:paraId="587CCD6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F59D51C" w14:textId="346BFA65" w:rsidR="00432568" w:rsidRPr="005647EB" w:rsidRDefault="00432568"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A.1.1.</w:t>
            </w:r>
          </w:p>
        </w:tc>
        <w:tc>
          <w:tcPr>
            <w:tcW w:w="1559" w:type="dxa"/>
            <w:tcBorders>
              <w:top w:val="single" w:sz="4" w:space="0" w:color="auto"/>
              <w:left w:val="single" w:sz="4" w:space="0" w:color="auto"/>
              <w:bottom w:val="single" w:sz="4" w:space="0" w:color="auto"/>
              <w:right w:val="single" w:sz="4" w:space="0" w:color="auto"/>
            </w:tcBorders>
          </w:tcPr>
          <w:p w14:paraId="14518298"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160BB885" w14:textId="6B8C4696"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R.5</w:t>
            </w:r>
            <w:r w:rsidR="002570E4" w:rsidRPr="005647EB">
              <w:rPr>
                <w:rFonts w:cs="Arial"/>
              </w:rPr>
              <w:t xml:space="preserve"> </w:t>
            </w:r>
            <w:r w:rsidRPr="005647EB">
              <w:rPr>
                <w:rFonts w:cs="Arial"/>
              </w:rPr>
              <w:t>FDD</w:t>
            </w:r>
            <w:r w:rsidR="002570E4" w:rsidRPr="005647EB">
              <w:rPr>
                <w:rFonts w:cs="Arial"/>
              </w:rPr>
              <w:t xml:space="preserve"> </w:t>
            </w:r>
          </w:p>
          <w:p w14:paraId="5AB27BBD" w14:textId="0A6C47F7"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R.0</w:t>
            </w:r>
            <w:r w:rsidR="002570E4" w:rsidRPr="005647EB">
              <w:rPr>
                <w:rFonts w:cs="Arial"/>
              </w:rPr>
              <w:t xml:space="preserve"> </w:t>
            </w:r>
            <w:r w:rsidRPr="005647EB">
              <w:rPr>
                <w:rFonts w:cs="Arial"/>
              </w:rPr>
              <w:t>FDD</w:t>
            </w:r>
          </w:p>
        </w:tc>
        <w:tc>
          <w:tcPr>
            <w:tcW w:w="2835" w:type="dxa"/>
            <w:gridSpan w:val="2"/>
            <w:tcBorders>
              <w:top w:val="single" w:sz="4" w:space="0" w:color="auto"/>
              <w:left w:val="single" w:sz="4" w:space="0" w:color="auto"/>
              <w:bottom w:val="single" w:sz="4" w:space="0" w:color="auto"/>
              <w:right w:val="single" w:sz="4" w:space="0" w:color="auto"/>
            </w:tcBorders>
          </w:tcPr>
          <w:p w14:paraId="0C41EF0F" w14:textId="77777777" w:rsidR="00432568" w:rsidRPr="005647EB" w:rsidRDefault="00432568" w:rsidP="002570E4">
            <w:pPr>
              <w:pStyle w:val="TAC"/>
              <w:keepNext w:val="0"/>
              <w:keepLines w:val="0"/>
              <w:rPr>
                <w:rFonts w:cs="Arial"/>
              </w:rPr>
            </w:pPr>
            <w:r w:rsidRPr="005647EB">
              <w:rPr>
                <w:rFonts w:cs="Arial"/>
              </w:rPr>
              <w:t>-</w:t>
            </w:r>
          </w:p>
        </w:tc>
      </w:tr>
      <w:tr w:rsidR="00432568" w:rsidRPr="005647EB" w14:paraId="750EFBD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6E159D6" w14:textId="77358BFB" w:rsidR="00432568" w:rsidRPr="005647EB" w:rsidRDefault="00432568"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allocation</w:t>
            </w:r>
          </w:p>
        </w:tc>
        <w:tc>
          <w:tcPr>
            <w:tcW w:w="1559" w:type="dxa"/>
            <w:tcBorders>
              <w:top w:val="single" w:sz="4" w:space="0" w:color="auto"/>
              <w:left w:val="single" w:sz="4" w:space="0" w:color="auto"/>
              <w:bottom w:val="single" w:sz="4" w:space="0" w:color="auto"/>
              <w:right w:val="single" w:sz="4" w:space="0" w:color="auto"/>
            </w:tcBorders>
            <w:vAlign w:val="center"/>
          </w:tcPr>
          <w:p w14:paraId="4E404A06" w14:textId="77777777" w:rsidR="00432568" w:rsidRPr="005647EB" w:rsidRDefault="00432568" w:rsidP="002570E4">
            <w:pPr>
              <w:pStyle w:val="TAC"/>
              <w:keepNext w:val="0"/>
              <w:keepLines w:val="0"/>
              <w:rPr>
                <w:rFonts w:cs="Arial"/>
              </w:rPr>
            </w:pPr>
            <w:r w:rsidRPr="005647EB">
              <w:rPr>
                <w:rFonts w:cs="Arial"/>
                <w:position w:val="-10"/>
                <w:sz w:val="16"/>
                <w:szCs w:val="16"/>
              </w:rPr>
              <w:object w:dxaOrig="460" w:dyaOrig="340" w14:anchorId="524E8790">
                <v:shape id="_x0000_i1077" type="#_x0000_t75" style="width:23.5pt;height:17.5pt" o:ole="">
                  <v:imagedata r:id="rId75" o:title=""/>
                </v:shape>
                <o:OLEObject Type="Embed" ProgID="Equation.3" ShapeID="_x0000_i1077" DrawAspect="Content" ObjectID="_1781977644" r:id="rId77"/>
              </w:object>
            </w:r>
          </w:p>
        </w:tc>
        <w:tc>
          <w:tcPr>
            <w:tcW w:w="2552" w:type="dxa"/>
            <w:gridSpan w:val="2"/>
            <w:tcBorders>
              <w:top w:val="single" w:sz="4" w:space="0" w:color="auto"/>
              <w:left w:val="single" w:sz="4" w:space="0" w:color="auto"/>
              <w:bottom w:val="single" w:sz="4" w:space="0" w:color="auto"/>
              <w:right w:val="single" w:sz="4" w:space="0" w:color="auto"/>
            </w:tcBorders>
          </w:tcPr>
          <w:p w14:paraId="13649582" w14:textId="54FD1924"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7-17</w:t>
            </w:r>
          </w:p>
          <w:p w14:paraId="14C86117" w14:textId="671D62E8"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13-36</w:t>
            </w:r>
          </w:p>
        </w:tc>
        <w:tc>
          <w:tcPr>
            <w:tcW w:w="2835" w:type="dxa"/>
            <w:gridSpan w:val="2"/>
            <w:tcBorders>
              <w:top w:val="single" w:sz="4" w:space="0" w:color="auto"/>
              <w:left w:val="single" w:sz="4" w:space="0" w:color="auto"/>
              <w:bottom w:val="single" w:sz="4" w:space="0" w:color="auto"/>
              <w:right w:val="single" w:sz="4" w:space="0" w:color="auto"/>
            </w:tcBorders>
          </w:tcPr>
          <w:p w14:paraId="6641600F" w14:textId="77777777" w:rsidR="00432568" w:rsidRPr="005647EB" w:rsidRDefault="00432568" w:rsidP="002570E4">
            <w:pPr>
              <w:pStyle w:val="TAC"/>
              <w:keepNext w:val="0"/>
              <w:keepLines w:val="0"/>
              <w:rPr>
                <w:rFonts w:cs="Arial"/>
              </w:rPr>
            </w:pPr>
            <w:r w:rsidRPr="005647EB">
              <w:rPr>
                <w:rFonts w:cs="Arial"/>
              </w:rPr>
              <w:t>-</w:t>
            </w:r>
          </w:p>
        </w:tc>
      </w:tr>
      <w:tr w:rsidR="00432568" w:rsidRPr="005647EB" w14:paraId="0A2D6DD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AE01928" w14:textId="5BE0F6DD" w:rsidR="00432568" w:rsidRPr="005647EB" w:rsidRDefault="00432568" w:rsidP="002570E4">
            <w:pPr>
              <w:pStyle w:val="TAL"/>
              <w:keepNext w:val="0"/>
              <w:keepLines w:val="0"/>
              <w:rPr>
                <w:rFonts w:cs="Arial"/>
                <w:bCs/>
              </w:rPr>
            </w:pPr>
            <w:r w:rsidRPr="005647EB">
              <w:rPr>
                <w:rFonts w:cs="Arial"/>
                <w:bCs/>
              </w:rPr>
              <w:t>PDCCH/PCFICH/PHICH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A.2.1.</w:t>
            </w:r>
          </w:p>
        </w:tc>
        <w:tc>
          <w:tcPr>
            <w:tcW w:w="1559" w:type="dxa"/>
            <w:tcBorders>
              <w:top w:val="single" w:sz="4" w:space="0" w:color="auto"/>
              <w:left w:val="single" w:sz="4" w:space="0" w:color="auto"/>
              <w:bottom w:val="single" w:sz="4" w:space="0" w:color="auto"/>
              <w:right w:val="single" w:sz="4" w:space="0" w:color="auto"/>
            </w:tcBorders>
          </w:tcPr>
          <w:p w14:paraId="6231FA42"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325A90F1" w14:textId="3C846BEC"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577734A8" w14:textId="1228F91F"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c>
          <w:tcPr>
            <w:tcW w:w="2835" w:type="dxa"/>
            <w:gridSpan w:val="2"/>
            <w:tcBorders>
              <w:top w:val="single" w:sz="4" w:space="0" w:color="auto"/>
              <w:left w:val="single" w:sz="4" w:space="0" w:color="auto"/>
              <w:bottom w:val="single" w:sz="4" w:space="0" w:color="auto"/>
              <w:right w:val="single" w:sz="4" w:space="0" w:color="auto"/>
            </w:tcBorders>
          </w:tcPr>
          <w:p w14:paraId="132BF956" w14:textId="5BAC90C5"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190905BA" w14:textId="1C0105D5"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r>
      <w:tr w:rsidR="00432568" w:rsidRPr="005647EB" w14:paraId="0C8E935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BDC8118" w14:textId="49C2B461" w:rsidR="00432568" w:rsidRPr="005647EB" w:rsidRDefault="00432568"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D.1.</w:t>
            </w:r>
          </w:p>
        </w:tc>
        <w:tc>
          <w:tcPr>
            <w:tcW w:w="1559" w:type="dxa"/>
            <w:tcBorders>
              <w:top w:val="single" w:sz="4" w:space="0" w:color="auto"/>
              <w:left w:val="single" w:sz="4" w:space="0" w:color="auto"/>
              <w:bottom w:val="single" w:sz="4" w:space="0" w:color="auto"/>
              <w:right w:val="single" w:sz="4" w:space="0" w:color="auto"/>
            </w:tcBorders>
          </w:tcPr>
          <w:p w14:paraId="255125F9"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352A9A66" w14:textId="4A749C35"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OP.15</w:t>
            </w:r>
            <w:r w:rsidR="002570E4" w:rsidRPr="005647EB">
              <w:rPr>
                <w:rFonts w:cs="Arial"/>
              </w:rPr>
              <w:t xml:space="preserve"> </w:t>
            </w:r>
            <w:r w:rsidRPr="005647EB">
              <w:rPr>
                <w:rFonts w:cs="Arial"/>
              </w:rPr>
              <w:t>FDD</w:t>
            </w:r>
          </w:p>
          <w:p w14:paraId="3E7205D5" w14:textId="66C02FD8" w:rsidR="00432568" w:rsidRPr="005647EB" w:rsidRDefault="00432568"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OP.1</w:t>
            </w:r>
            <w:r w:rsidR="002570E4" w:rsidRPr="005647EB">
              <w:rPr>
                <w:rFonts w:cs="Arial"/>
              </w:rPr>
              <w:t xml:space="preserve"> </w:t>
            </w:r>
            <w:r w:rsidRPr="005647EB">
              <w:rPr>
                <w:rFonts w:cs="Arial"/>
              </w:rPr>
              <w:t>FDD</w:t>
            </w:r>
          </w:p>
        </w:tc>
        <w:tc>
          <w:tcPr>
            <w:tcW w:w="2835" w:type="dxa"/>
            <w:gridSpan w:val="2"/>
            <w:tcBorders>
              <w:top w:val="single" w:sz="4" w:space="0" w:color="auto"/>
              <w:left w:val="single" w:sz="4" w:space="0" w:color="auto"/>
              <w:bottom w:val="single" w:sz="4" w:space="0" w:color="auto"/>
              <w:right w:val="single" w:sz="4" w:space="0" w:color="auto"/>
            </w:tcBorders>
          </w:tcPr>
          <w:p w14:paraId="3756A0DC" w14:textId="79666523"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FDD</w:t>
            </w:r>
          </w:p>
          <w:p w14:paraId="1165E1A8" w14:textId="5D79CE39" w:rsidR="00432568" w:rsidRPr="005647EB" w:rsidRDefault="00432568"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r>
      <w:tr w:rsidR="00432568" w:rsidRPr="005647EB" w14:paraId="5317B31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4B6677C" w14:textId="77777777" w:rsidR="00432568" w:rsidRPr="005647EB" w:rsidRDefault="00432568" w:rsidP="002570E4">
            <w:pPr>
              <w:pStyle w:val="TAL"/>
              <w:keepNext w:val="0"/>
              <w:keepLines w:val="0"/>
              <w:rPr>
                <w:rFonts w:cs="Arial"/>
              </w:rPr>
            </w:pPr>
            <w:r w:rsidRPr="005647EB">
              <w:rPr>
                <w:rFonts w:cs="Arial"/>
                <w:bCs/>
              </w:rPr>
              <w:t>PBCH_RA</w:t>
            </w:r>
          </w:p>
        </w:tc>
        <w:tc>
          <w:tcPr>
            <w:tcW w:w="1559" w:type="dxa"/>
            <w:tcBorders>
              <w:top w:val="single" w:sz="4" w:space="0" w:color="auto"/>
              <w:left w:val="single" w:sz="4" w:space="0" w:color="auto"/>
              <w:bottom w:val="single" w:sz="4" w:space="0" w:color="auto"/>
              <w:right w:val="single" w:sz="4" w:space="0" w:color="auto"/>
            </w:tcBorders>
          </w:tcPr>
          <w:p w14:paraId="74ACF0D0"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299F4391" w14:textId="77777777" w:rsidR="00432568" w:rsidRPr="005647EB" w:rsidRDefault="00432568" w:rsidP="002570E4">
            <w:pPr>
              <w:pStyle w:val="TAC"/>
              <w:keepNext w:val="0"/>
              <w:keepLines w:val="0"/>
              <w:rPr>
                <w:rFonts w:cs="Arial"/>
              </w:rPr>
            </w:pPr>
            <w:r w:rsidRPr="005647EB">
              <w:rPr>
                <w:rFonts w:cs="Arial"/>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5DEFC9A5" w14:textId="77777777" w:rsidR="00432568" w:rsidRPr="005647EB" w:rsidRDefault="00432568" w:rsidP="002570E4">
            <w:pPr>
              <w:pStyle w:val="TAC"/>
              <w:keepNext w:val="0"/>
              <w:keepLines w:val="0"/>
              <w:rPr>
                <w:rFonts w:cs="Arial"/>
              </w:rPr>
            </w:pPr>
            <w:r w:rsidRPr="005647EB">
              <w:rPr>
                <w:rFonts w:cs="Arial"/>
              </w:rPr>
              <w:t>0</w:t>
            </w:r>
          </w:p>
        </w:tc>
      </w:tr>
      <w:tr w:rsidR="00432568" w:rsidRPr="005647EB" w14:paraId="028D025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F3DF4EF" w14:textId="77777777" w:rsidR="00432568" w:rsidRPr="005647EB" w:rsidRDefault="00432568" w:rsidP="002570E4">
            <w:pPr>
              <w:pStyle w:val="TAL"/>
              <w:keepNext w:val="0"/>
              <w:keepLines w:val="0"/>
              <w:rPr>
                <w:rFonts w:cs="Arial"/>
              </w:rPr>
            </w:pPr>
            <w:r w:rsidRPr="005647EB">
              <w:rPr>
                <w:rFonts w:cs="Arial"/>
                <w:bCs/>
              </w:rPr>
              <w:lastRenderedPageBreak/>
              <w:t>PBCH_RB</w:t>
            </w:r>
          </w:p>
        </w:tc>
        <w:tc>
          <w:tcPr>
            <w:tcW w:w="1559" w:type="dxa"/>
            <w:tcBorders>
              <w:top w:val="single" w:sz="4" w:space="0" w:color="auto"/>
              <w:left w:val="single" w:sz="4" w:space="0" w:color="auto"/>
              <w:bottom w:val="single" w:sz="4" w:space="0" w:color="auto"/>
              <w:right w:val="single" w:sz="4" w:space="0" w:color="auto"/>
            </w:tcBorders>
          </w:tcPr>
          <w:p w14:paraId="16EA5988"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37796EAE"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897CC7F" w14:textId="77777777" w:rsidR="00432568" w:rsidRPr="005647EB" w:rsidRDefault="00432568" w:rsidP="002570E4">
            <w:pPr>
              <w:pStyle w:val="TAC"/>
              <w:keepNext w:val="0"/>
              <w:keepLines w:val="0"/>
              <w:rPr>
                <w:rFonts w:cs="Arial"/>
              </w:rPr>
            </w:pPr>
          </w:p>
        </w:tc>
      </w:tr>
      <w:tr w:rsidR="00432568" w:rsidRPr="005647EB" w14:paraId="03EED27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69EE9FD" w14:textId="77777777" w:rsidR="00432568" w:rsidRPr="005647EB" w:rsidRDefault="00432568" w:rsidP="002570E4">
            <w:pPr>
              <w:pStyle w:val="TAL"/>
              <w:keepNext w:val="0"/>
              <w:keepLines w:val="0"/>
              <w:rPr>
                <w:rFonts w:cs="Arial"/>
              </w:rPr>
            </w:pPr>
            <w:r w:rsidRPr="005647EB">
              <w:rPr>
                <w:rFonts w:cs="Arial"/>
                <w:bCs/>
              </w:rPr>
              <w:t>PSS_RA</w:t>
            </w:r>
          </w:p>
        </w:tc>
        <w:tc>
          <w:tcPr>
            <w:tcW w:w="1559" w:type="dxa"/>
            <w:tcBorders>
              <w:top w:val="single" w:sz="4" w:space="0" w:color="auto"/>
              <w:left w:val="single" w:sz="4" w:space="0" w:color="auto"/>
              <w:bottom w:val="single" w:sz="4" w:space="0" w:color="auto"/>
              <w:right w:val="single" w:sz="4" w:space="0" w:color="auto"/>
            </w:tcBorders>
          </w:tcPr>
          <w:p w14:paraId="498385D3"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55B1C43F"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FC28180" w14:textId="77777777" w:rsidR="00432568" w:rsidRPr="005647EB" w:rsidRDefault="00432568" w:rsidP="002570E4">
            <w:pPr>
              <w:pStyle w:val="TAC"/>
              <w:keepNext w:val="0"/>
              <w:keepLines w:val="0"/>
              <w:rPr>
                <w:rFonts w:cs="Arial"/>
              </w:rPr>
            </w:pPr>
          </w:p>
        </w:tc>
      </w:tr>
      <w:tr w:rsidR="00432568" w:rsidRPr="005647EB" w14:paraId="13B0B80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C0CACDD" w14:textId="77777777" w:rsidR="00432568" w:rsidRPr="005647EB" w:rsidRDefault="00432568" w:rsidP="002570E4">
            <w:pPr>
              <w:pStyle w:val="TAL"/>
              <w:keepNext w:val="0"/>
              <w:keepLines w:val="0"/>
              <w:rPr>
                <w:rFonts w:cs="Arial"/>
              </w:rPr>
            </w:pPr>
            <w:r w:rsidRPr="005647EB">
              <w:rPr>
                <w:rFonts w:cs="Arial"/>
                <w:bCs/>
              </w:rPr>
              <w:t>SSS_RA</w:t>
            </w:r>
          </w:p>
        </w:tc>
        <w:tc>
          <w:tcPr>
            <w:tcW w:w="1559" w:type="dxa"/>
            <w:tcBorders>
              <w:top w:val="single" w:sz="4" w:space="0" w:color="auto"/>
              <w:left w:val="single" w:sz="4" w:space="0" w:color="auto"/>
              <w:bottom w:val="single" w:sz="4" w:space="0" w:color="auto"/>
              <w:right w:val="single" w:sz="4" w:space="0" w:color="auto"/>
            </w:tcBorders>
          </w:tcPr>
          <w:p w14:paraId="0D509CBD"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899BB46"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6CB26A9B" w14:textId="77777777" w:rsidR="00432568" w:rsidRPr="005647EB" w:rsidRDefault="00432568" w:rsidP="002570E4">
            <w:pPr>
              <w:pStyle w:val="TAC"/>
              <w:keepNext w:val="0"/>
              <w:keepLines w:val="0"/>
              <w:rPr>
                <w:rFonts w:cs="Arial"/>
              </w:rPr>
            </w:pPr>
          </w:p>
        </w:tc>
      </w:tr>
      <w:tr w:rsidR="00432568" w:rsidRPr="005647EB" w14:paraId="31AAAB3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D904718" w14:textId="77777777" w:rsidR="00432568" w:rsidRPr="005647EB" w:rsidRDefault="00432568" w:rsidP="002570E4">
            <w:pPr>
              <w:pStyle w:val="TAL"/>
              <w:keepNext w:val="0"/>
              <w:keepLines w:val="0"/>
              <w:rPr>
                <w:rFonts w:cs="Arial"/>
              </w:rPr>
            </w:pPr>
            <w:r w:rsidRPr="005647EB">
              <w:rPr>
                <w:rFonts w:cs="Arial"/>
                <w:bCs/>
              </w:rPr>
              <w:t>PCFICH_RB</w:t>
            </w:r>
          </w:p>
        </w:tc>
        <w:tc>
          <w:tcPr>
            <w:tcW w:w="1559" w:type="dxa"/>
            <w:tcBorders>
              <w:top w:val="single" w:sz="4" w:space="0" w:color="auto"/>
              <w:left w:val="single" w:sz="4" w:space="0" w:color="auto"/>
              <w:bottom w:val="single" w:sz="4" w:space="0" w:color="auto"/>
              <w:right w:val="single" w:sz="4" w:space="0" w:color="auto"/>
            </w:tcBorders>
          </w:tcPr>
          <w:p w14:paraId="2304552A"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843E008"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EF68073" w14:textId="77777777" w:rsidR="00432568" w:rsidRPr="005647EB" w:rsidRDefault="00432568" w:rsidP="002570E4">
            <w:pPr>
              <w:pStyle w:val="TAC"/>
              <w:keepNext w:val="0"/>
              <w:keepLines w:val="0"/>
              <w:rPr>
                <w:rFonts w:cs="Arial"/>
              </w:rPr>
            </w:pPr>
          </w:p>
        </w:tc>
      </w:tr>
      <w:tr w:rsidR="00432568" w:rsidRPr="005647EB" w14:paraId="4EDE2F3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B767AD2" w14:textId="77777777" w:rsidR="00432568" w:rsidRPr="005647EB" w:rsidRDefault="00432568" w:rsidP="002570E4">
            <w:pPr>
              <w:pStyle w:val="TAL"/>
              <w:keepNext w:val="0"/>
              <w:keepLines w:val="0"/>
              <w:rPr>
                <w:rFonts w:cs="Arial"/>
              </w:rPr>
            </w:pPr>
            <w:r w:rsidRPr="005647EB">
              <w:rPr>
                <w:rFonts w:cs="Arial"/>
                <w:bCs/>
              </w:rPr>
              <w:t>PHICH_RA</w:t>
            </w:r>
          </w:p>
        </w:tc>
        <w:tc>
          <w:tcPr>
            <w:tcW w:w="1559" w:type="dxa"/>
            <w:tcBorders>
              <w:top w:val="single" w:sz="4" w:space="0" w:color="auto"/>
              <w:left w:val="single" w:sz="4" w:space="0" w:color="auto"/>
              <w:bottom w:val="single" w:sz="4" w:space="0" w:color="auto"/>
              <w:right w:val="single" w:sz="4" w:space="0" w:color="auto"/>
            </w:tcBorders>
          </w:tcPr>
          <w:p w14:paraId="0B52CC71"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279D229"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68030D6" w14:textId="77777777" w:rsidR="00432568" w:rsidRPr="005647EB" w:rsidRDefault="00432568" w:rsidP="002570E4">
            <w:pPr>
              <w:pStyle w:val="TAC"/>
              <w:keepNext w:val="0"/>
              <w:keepLines w:val="0"/>
              <w:rPr>
                <w:rFonts w:cs="Arial"/>
              </w:rPr>
            </w:pPr>
          </w:p>
        </w:tc>
      </w:tr>
      <w:tr w:rsidR="00432568" w:rsidRPr="005647EB" w14:paraId="4725B79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CC6985D" w14:textId="77777777" w:rsidR="00432568" w:rsidRPr="005647EB" w:rsidRDefault="00432568" w:rsidP="002570E4">
            <w:pPr>
              <w:pStyle w:val="TAL"/>
              <w:keepNext w:val="0"/>
              <w:keepLines w:val="0"/>
              <w:rPr>
                <w:rFonts w:cs="Arial"/>
              </w:rPr>
            </w:pPr>
            <w:r w:rsidRPr="005647EB">
              <w:rPr>
                <w:rFonts w:cs="Arial"/>
                <w:bCs/>
              </w:rPr>
              <w:t>PHICH_RB</w:t>
            </w:r>
          </w:p>
        </w:tc>
        <w:tc>
          <w:tcPr>
            <w:tcW w:w="1559" w:type="dxa"/>
            <w:tcBorders>
              <w:top w:val="single" w:sz="4" w:space="0" w:color="auto"/>
              <w:left w:val="single" w:sz="4" w:space="0" w:color="auto"/>
              <w:bottom w:val="single" w:sz="4" w:space="0" w:color="auto"/>
              <w:right w:val="single" w:sz="4" w:space="0" w:color="auto"/>
            </w:tcBorders>
          </w:tcPr>
          <w:p w14:paraId="29D00EE3"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DD7F1E8"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0682A25" w14:textId="77777777" w:rsidR="00432568" w:rsidRPr="005647EB" w:rsidRDefault="00432568" w:rsidP="002570E4">
            <w:pPr>
              <w:pStyle w:val="TAC"/>
              <w:keepNext w:val="0"/>
              <w:keepLines w:val="0"/>
              <w:rPr>
                <w:rFonts w:cs="Arial"/>
              </w:rPr>
            </w:pPr>
          </w:p>
        </w:tc>
      </w:tr>
      <w:tr w:rsidR="00432568" w:rsidRPr="005647EB" w14:paraId="0415AC4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D01EAA3" w14:textId="77777777" w:rsidR="00432568" w:rsidRPr="005647EB" w:rsidRDefault="00432568" w:rsidP="002570E4">
            <w:pPr>
              <w:pStyle w:val="TAL"/>
              <w:keepNext w:val="0"/>
              <w:keepLines w:val="0"/>
              <w:rPr>
                <w:rFonts w:cs="Arial"/>
              </w:rPr>
            </w:pPr>
            <w:r w:rsidRPr="005647EB">
              <w:rPr>
                <w:rFonts w:cs="Arial"/>
                <w:bCs/>
              </w:rPr>
              <w:t>PDCCH_RA</w:t>
            </w:r>
          </w:p>
        </w:tc>
        <w:tc>
          <w:tcPr>
            <w:tcW w:w="1559" w:type="dxa"/>
            <w:tcBorders>
              <w:top w:val="single" w:sz="4" w:space="0" w:color="auto"/>
              <w:left w:val="single" w:sz="4" w:space="0" w:color="auto"/>
              <w:bottom w:val="single" w:sz="4" w:space="0" w:color="auto"/>
              <w:right w:val="single" w:sz="4" w:space="0" w:color="auto"/>
            </w:tcBorders>
          </w:tcPr>
          <w:p w14:paraId="1D933892"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33EE0C36"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E573EEB" w14:textId="77777777" w:rsidR="00432568" w:rsidRPr="005647EB" w:rsidRDefault="00432568" w:rsidP="002570E4">
            <w:pPr>
              <w:pStyle w:val="TAC"/>
              <w:keepNext w:val="0"/>
              <w:keepLines w:val="0"/>
              <w:rPr>
                <w:rFonts w:cs="Arial"/>
              </w:rPr>
            </w:pPr>
          </w:p>
        </w:tc>
      </w:tr>
      <w:tr w:rsidR="00432568" w:rsidRPr="005647EB" w14:paraId="75580AB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E7E7FF3" w14:textId="77777777" w:rsidR="00432568" w:rsidRPr="005647EB" w:rsidRDefault="00432568" w:rsidP="002570E4">
            <w:pPr>
              <w:pStyle w:val="TAL"/>
              <w:keepNext w:val="0"/>
              <w:keepLines w:val="0"/>
              <w:rPr>
                <w:rFonts w:cs="Arial"/>
              </w:rPr>
            </w:pPr>
            <w:r w:rsidRPr="005647EB">
              <w:rPr>
                <w:rFonts w:cs="Arial"/>
                <w:bCs/>
              </w:rPr>
              <w:t>PDCCH_RB</w:t>
            </w:r>
          </w:p>
        </w:tc>
        <w:tc>
          <w:tcPr>
            <w:tcW w:w="1559" w:type="dxa"/>
            <w:tcBorders>
              <w:top w:val="single" w:sz="4" w:space="0" w:color="auto"/>
              <w:left w:val="single" w:sz="4" w:space="0" w:color="auto"/>
              <w:bottom w:val="single" w:sz="4" w:space="0" w:color="auto"/>
              <w:right w:val="single" w:sz="4" w:space="0" w:color="auto"/>
            </w:tcBorders>
          </w:tcPr>
          <w:p w14:paraId="65FF5F8C"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10168A3"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E17E278" w14:textId="77777777" w:rsidR="00432568" w:rsidRPr="005647EB" w:rsidRDefault="00432568" w:rsidP="002570E4">
            <w:pPr>
              <w:pStyle w:val="TAC"/>
              <w:keepNext w:val="0"/>
              <w:keepLines w:val="0"/>
              <w:rPr>
                <w:rFonts w:cs="Arial"/>
              </w:rPr>
            </w:pPr>
          </w:p>
        </w:tc>
      </w:tr>
      <w:tr w:rsidR="00432568" w:rsidRPr="005647EB" w14:paraId="7B662C1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D9F97FF" w14:textId="77777777" w:rsidR="00432568" w:rsidRPr="005647EB" w:rsidRDefault="00432568" w:rsidP="002570E4">
            <w:pPr>
              <w:pStyle w:val="TAL"/>
              <w:keepNext w:val="0"/>
              <w:keepLines w:val="0"/>
              <w:rPr>
                <w:rFonts w:cs="Arial"/>
              </w:rPr>
            </w:pPr>
            <w:r w:rsidRPr="005647EB">
              <w:rPr>
                <w:rFonts w:cs="Arial"/>
                <w:bCs/>
              </w:rPr>
              <w:t>PDSCH_RA</w:t>
            </w:r>
          </w:p>
        </w:tc>
        <w:tc>
          <w:tcPr>
            <w:tcW w:w="1559" w:type="dxa"/>
            <w:tcBorders>
              <w:top w:val="single" w:sz="4" w:space="0" w:color="auto"/>
              <w:left w:val="single" w:sz="4" w:space="0" w:color="auto"/>
              <w:bottom w:val="single" w:sz="4" w:space="0" w:color="auto"/>
              <w:right w:val="single" w:sz="4" w:space="0" w:color="auto"/>
            </w:tcBorders>
          </w:tcPr>
          <w:p w14:paraId="7E96EE2B"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F3BF455"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A1965E1" w14:textId="77777777" w:rsidR="00432568" w:rsidRPr="005647EB" w:rsidRDefault="00432568" w:rsidP="002570E4">
            <w:pPr>
              <w:pStyle w:val="TAC"/>
              <w:keepNext w:val="0"/>
              <w:keepLines w:val="0"/>
              <w:rPr>
                <w:rFonts w:cs="Arial"/>
              </w:rPr>
            </w:pPr>
          </w:p>
        </w:tc>
      </w:tr>
      <w:tr w:rsidR="00432568" w:rsidRPr="005647EB" w14:paraId="3746807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9B6A03D" w14:textId="77777777" w:rsidR="00432568" w:rsidRPr="005647EB" w:rsidRDefault="00432568" w:rsidP="002570E4">
            <w:pPr>
              <w:pStyle w:val="TAL"/>
              <w:keepNext w:val="0"/>
              <w:keepLines w:val="0"/>
              <w:rPr>
                <w:rFonts w:cs="Arial"/>
              </w:rPr>
            </w:pPr>
            <w:r w:rsidRPr="005647EB">
              <w:rPr>
                <w:rFonts w:cs="Arial"/>
                <w:bCs/>
              </w:rPr>
              <w:t>PDSCH_RB</w:t>
            </w:r>
          </w:p>
        </w:tc>
        <w:tc>
          <w:tcPr>
            <w:tcW w:w="1559" w:type="dxa"/>
            <w:tcBorders>
              <w:top w:val="single" w:sz="4" w:space="0" w:color="auto"/>
              <w:left w:val="single" w:sz="4" w:space="0" w:color="auto"/>
              <w:bottom w:val="single" w:sz="4" w:space="0" w:color="auto"/>
              <w:right w:val="single" w:sz="4" w:space="0" w:color="auto"/>
            </w:tcBorders>
          </w:tcPr>
          <w:p w14:paraId="0E2E0008"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5C3EB68"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82AA69C" w14:textId="77777777" w:rsidR="00432568" w:rsidRPr="005647EB" w:rsidRDefault="00432568" w:rsidP="002570E4">
            <w:pPr>
              <w:pStyle w:val="TAC"/>
              <w:keepNext w:val="0"/>
              <w:keepLines w:val="0"/>
              <w:rPr>
                <w:rFonts w:cs="Arial"/>
              </w:rPr>
            </w:pPr>
          </w:p>
        </w:tc>
      </w:tr>
      <w:tr w:rsidR="00432568" w:rsidRPr="005647EB" w14:paraId="1F34934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26BC491A" w14:textId="230A77F0" w:rsidR="00432568" w:rsidRPr="005647EB" w:rsidRDefault="00432568"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204D306E"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C47B876"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67C7229" w14:textId="77777777" w:rsidR="00432568" w:rsidRPr="005647EB" w:rsidRDefault="00432568" w:rsidP="002570E4">
            <w:pPr>
              <w:pStyle w:val="TAC"/>
              <w:keepNext w:val="0"/>
              <w:keepLines w:val="0"/>
              <w:rPr>
                <w:rFonts w:cs="Arial"/>
              </w:rPr>
            </w:pPr>
          </w:p>
        </w:tc>
      </w:tr>
      <w:tr w:rsidR="00432568" w:rsidRPr="005647EB" w14:paraId="5318454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3F037C96" w14:textId="13CD4CD8" w:rsidR="00432568" w:rsidRPr="005647EB" w:rsidRDefault="00432568"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03CF6641"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6928455"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DEB9DF9" w14:textId="77777777" w:rsidR="00432568" w:rsidRPr="005647EB" w:rsidRDefault="00432568" w:rsidP="002570E4">
            <w:pPr>
              <w:pStyle w:val="TAC"/>
              <w:keepNext w:val="0"/>
              <w:keepLines w:val="0"/>
              <w:rPr>
                <w:rFonts w:cs="Arial"/>
              </w:rPr>
            </w:pPr>
          </w:p>
        </w:tc>
      </w:tr>
      <w:tr w:rsidR="00432568" w:rsidRPr="005647EB" w14:paraId="2096D34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5269D51" w14:textId="6C90C748" w:rsidR="00432568" w:rsidRPr="005647EB" w:rsidRDefault="00432568" w:rsidP="002570E4">
            <w:pPr>
              <w:pStyle w:val="TAL"/>
              <w:keepNext w:val="0"/>
              <w:keepLines w:val="0"/>
              <w:rPr>
                <w:rFonts w:cs="Arial"/>
              </w:rPr>
            </w:pPr>
            <w:r w:rsidRPr="005647EB">
              <w:rPr>
                <w:rFonts w:cs="Arial"/>
                <w:position w:val="-12"/>
              </w:rPr>
              <w:object w:dxaOrig="405" w:dyaOrig="360" w14:anchorId="29B36DFD">
                <v:shape id="_x0000_i1078" type="#_x0000_t75" style="width:20.5pt;height:18pt" o:ole="" fillcolor="window">
                  <v:imagedata r:id="rId10" o:title=""/>
                </v:shape>
                <o:OLEObject Type="Embed" ProgID="Equation.3" ShapeID="_x0000_i1078" DrawAspect="Content" ObjectID="_1781977645" r:id="rId78"/>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156E152E" w14:textId="10831010"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top w:val="single" w:sz="4" w:space="0" w:color="auto"/>
              <w:left w:val="single" w:sz="4" w:space="0" w:color="auto"/>
              <w:bottom w:val="single" w:sz="4" w:space="0" w:color="auto"/>
              <w:right w:val="single" w:sz="4" w:space="0" w:color="auto"/>
            </w:tcBorders>
          </w:tcPr>
          <w:p w14:paraId="3B2F36A4" w14:textId="77777777" w:rsidR="00432568" w:rsidRPr="005647EB" w:rsidRDefault="00432568" w:rsidP="002570E4">
            <w:pPr>
              <w:pStyle w:val="TAC"/>
              <w:keepNext w:val="0"/>
              <w:keepLines w:val="0"/>
              <w:rPr>
                <w:rFonts w:cs="Arial"/>
              </w:rPr>
            </w:pPr>
            <w:r w:rsidRPr="005647EB">
              <w:rPr>
                <w:rFonts w:cs="Arial"/>
              </w:rPr>
              <w:t>-98</w:t>
            </w:r>
          </w:p>
        </w:tc>
        <w:tc>
          <w:tcPr>
            <w:tcW w:w="2835" w:type="dxa"/>
            <w:gridSpan w:val="2"/>
            <w:tcBorders>
              <w:top w:val="single" w:sz="4" w:space="0" w:color="auto"/>
              <w:left w:val="single" w:sz="4" w:space="0" w:color="auto"/>
              <w:bottom w:val="single" w:sz="4" w:space="0" w:color="auto"/>
              <w:right w:val="single" w:sz="4" w:space="0" w:color="auto"/>
            </w:tcBorders>
          </w:tcPr>
          <w:p w14:paraId="1D4FFC82" w14:textId="77777777" w:rsidR="00432568" w:rsidRPr="005647EB" w:rsidRDefault="00432568" w:rsidP="002570E4">
            <w:pPr>
              <w:pStyle w:val="TAC"/>
              <w:keepNext w:val="0"/>
              <w:keepLines w:val="0"/>
              <w:rPr>
                <w:rFonts w:cs="Arial"/>
              </w:rPr>
            </w:pPr>
            <w:r w:rsidRPr="005647EB">
              <w:rPr>
                <w:rFonts w:cs="Arial"/>
              </w:rPr>
              <w:t>-98</w:t>
            </w:r>
          </w:p>
        </w:tc>
      </w:tr>
      <w:tr w:rsidR="00432568" w:rsidRPr="005647EB" w14:paraId="640658B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53432A5" w14:textId="77777777" w:rsidR="00432568" w:rsidRPr="005647EB" w:rsidRDefault="00432568" w:rsidP="002570E4">
            <w:pPr>
              <w:pStyle w:val="TAL"/>
              <w:keepNext w:val="0"/>
              <w:keepLines w:val="0"/>
              <w:rPr>
                <w:rFonts w:cs="Arial"/>
              </w:rPr>
            </w:pPr>
            <w:r w:rsidRPr="005647EB">
              <w:rPr>
                <w:rFonts w:cs="Arial"/>
                <w:position w:val="-12"/>
              </w:rPr>
              <w:object w:dxaOrig="795" w:dyaOrig="375" w14:anchorId="638F521C">
                <v:shape id="_x0000_i1079" type="#_x0000_t75" style="width:40pt;height:19.5pt" o:ole="" fillcolor="window">
                  <v:imagedata r:id="rId14" o:title=""/>
                </v:shape>
                <o:OLEObject Type="Embed" ProgID="Equation.3" ShapeID="_x0000_i1079" DrawAspect="Content" ObjectID="_1781977646" r:id="rId79"/>
              </w:object>
            </w:r>
          </w:p>
        </w:tc>
        <w:tc>
          <w:tcPr>
            <w:tcW w:w="1559" w:type="dxa"/>
            <w:tcBorders>
              <w:top w:val="single" w:sz="4" w:space="0" w:color="auto"/>
              <w:left w:val="single" w:sz="4" w:space="0" w:color="auto"/>
              <w:bottom w:val="single" w:sz="4" w:space="0" w:color="auto"/>
              <w:right w:val="single" w:sz="4" w:space="0" w:color="auto"/>
            </w:tcBorders>
          </w:tcPr>
          <w:p w14:paraId="4E87B457" w14:textId="77777777" w:rsidR="00432568" w:rsidRPr="005647EB" w:rsidRDefault="00432568"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tcPr>
          <w:p w14:paraId="471E439F" w14:textId="77777777" w:rsidR="00432568" w:rsidRPr="005647EB" w:rsidRDefault="00432568" w:rsidP="002570E4">
            <w:pPr>
              <w:pStyle w:val="TAC"/>
              <w:keepNext w:val="0"/>
              <w:keepLines w:val="0"/>
              <w:rPr>
                <w:rFonts w:cs="Arial"/>
              </w:rPr>
            </w:pPr>
            <w:r w:rsidRPr="005647EB">
              <w:rPr>
                <w:rFonts w:cs="Arial"/>
              </w:rPr>
              <w:t>4</w:t>
            </w:r>
          </w:p>
        </w:tc>
        <w:tc>
          <w:tcPr>
            <w:tcW w:w="1276" w:type="dxa"/>
            <w:tcBorders>
              <w:top w:val="single" w:sz="4" w:space="0" w:color="auto"/>
              <w:left w:val="single" w:sz="4" w:space="0" w:color="auto"/>
              <w:bottom w:val="single" w:sz="4" w:space="0" w:color="auto"/>
              <w:right w:val="single" w:sz="4" w:space="0" w:color="auto"/>
            </w:tcBorders>
          </w:tcPr>
          <w:p w14:paraId="6F1518AE" w14:textId="77777777" w:rsidR="00432568" w:rsidRPr="005647EB" w:rsidRDefault="00432568" w:rsidP="002570E4">
            <w:pPr>
              <w:pStyle w:val="TAC"/>
              <w:keepNext w:val="0"/>
              <w:keepLines w:val="0"/>
              <w:rPr>
                <w:rFonts w:cs="Arial"/>
              </w:rPr>
            </w:pPr>
            <w:r w:rsidRPr="005647EB">
              <w:rPr>
                <w:rFonts w:cs="Arial"/>
              </w:rPr>
              <w:t>4</w:t>
            </w:r>
          </w:p>
        </w:tc>
        <w:tc>
          <w:tcPr>
            <w:tcW w:w="1275" w:type="dxa"/>
            <w:tcBorders>
              <w:top w:val="single" w:sz="4" w:space="0" w:color="auto"/>
              <w:left w:val="single" w:sz="4" w:space="0" w:color="auto"/>
              <w:bottom w:val="single" w:sz="4" w:space="0" w:color="auto"/>
              <w:right w:val="single" w:sz="4" w:space="0" w:color="auto"/>
            </w:tcBorders>
          </w:tcPr>
          <w:p w14:paraId="1760B6F6"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7457B6A2" w14:textId="77777777" w:rsidR="00432568" w:rsidRPr="005647EB" w:rsidRDefault="00432568" w:rsidP="002570E4">
            <w:pPr>
              <w:pStyle w:val="TAC"/>
              <w:keepNext w:val="0"/>
              <w:keepLines w:val="0"/>
              <w:rPr>
                <w:rFonts w:cs="Arial"/>
              </w:rPr>
            </w:pPr>
            <w:r w:rsidRPr="005647EB">
              <w:rPr>
                <w:rFonts w:cs="Arial"/>
              </w:rPr>
              <w:t>7</w:t>
            </w:r>
          </w:p>
        </w:tc>
      </w:tr>
      <w:tr w:rsidR="00432568" w:rsidRPr="005647EB" w14:paraId="61B4D58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285513F" w14:textId="77777777" w:rsidR="00432568" w:rsidRPr="005647EB" w:rsidRDefault="00432568" w:rsidP="002570E4">
            <w:pPr>
              <w:pStyle w:val="TAL"/>
              <w:keepNext w:val="0"/>
              <w:keepLines w:val="0"/>
              <w:rPr>
                <w:rFonts w:cs="Arial"/>
              </w:rPr>
            </w:pPr>
            <w:r w:rsidRPr="005647EB">
              <w:rPr>
                <w:rFonts w:cs="Arial"/>
                <w:position w:val="-12"/>
              </w:rPr>
              <w:object w:dxaOrig="615" w:dyaOrig="375" w14:anchorId="0C4DD5CA">
                <v:shape id="_x0000_i1080" type="#_x0000_t75" style="width:31pt;height:19.5pt" o:ole="" fillcolor="window">
                  <v:imagedata r:id="rId12" o:title=""/>
                </v:shape>
                <o:OLEObject Type="Embed" ProgID="Equation.3" ShapeID="_x0000_i1080" DrawAspect="Content" ObjectID="_1781977647" r:id="rId80"/>
              </w:object>
            </w:r>
          </w:p>
        </w:tc>
        <w:tc>
          <w:tcPr>
            <w:tcW w:w="1559" w:type="dxa"/>
            <w:tcBorders>
              <w:top w:val="single" w:sz="4" w:space="0" w:color="auto"/>
              <w:left w:val="single" w:sz="4" w:space="0" w:color="auto"/>
              <w:bottom w:val="single" w:sz="4" w:space="0" w:color="auto"/>
              <w:right w:val="single" w:sz="4" w:space="0" w:color="auto"/>
            </w:tcBorders>
          </w:tcPr>
          <w:p w14:paraId="2F8ABAA6" w14:textId="77777777" w:rsidR="00432568" w:rsidRPr="005647EB" w:rsidRDefault="00432568"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tcPr>
          <w:p w14:paraId="78274732" w14:textId="77777777" w:rsidR="00432568" w:rsidRPr="005647EB" w:rsidRDefault="00432568" w:rsidP="002570E4">
            <w:pPr>
              <w:pStyle w:val="TAC"/>
              <w:keepNext w:val="0"/>
              <w:keepLines w:val="0"/>
              <w:rPr>
                <w:rFonts w:cs="Arial"/>
              </w:rPr>
            </w:pPr>
            <w:r w:rsidRPr="005647EB">
              <w:rPr>
                <w:rFonts w:cs="Arial"/>
              </w:rPr>
              <w:t>4</w:t>
            </w:r>
          </w:p>
        </w:tc>
        <w:tc>
          <w:tcPr>
            <w:tcW w:w="1276" w:type="dxa"/>
            <w:tcBorders>
              <w:top w:val="single" w:sz="4" w:space="0" w:color="auto"/>
              <w:left w:val="single" w:sz="4" w:space="0" w:color="auto"/>
              <w:bottom w:val="single" w:sz="4" w:space="0" w:color="auto"/>
              <w:right w:val="single" w:sz="4" w:space="0" w:color="auto"/>
            </w:tcBorders>
          </w:tcPr>
          <w:p w14:paraId="15E341A7" w14:textId="77777777" w:rsidR="00432568" w:rsidRPr="005647EB" w:rsidRDefault="00432568" w:rsidP="002570E4">
            <w:pPr>
              <w:pStyle w:val="TAC"/>
              <w:keepNext w:val="0"/>
              <w:keepLines w:val="0"/>
              <w:rPr>
                <w:rFonts w:cs="Arial"/>
              </w:rPr>
            </w:pPr>
            <w:r w:rsidRPr="005647EB">
              <w:rPr>
                <w:rFonts w:cs="Arial"/>
              </w:rPr>
              <w:t>4</w:t>
            </w:r>
          </w:p>
        </w:tc>
        <w:tc>
          <w:tcPr>
            <w:tcW w:w="1275" w:type="dxa"/>
            <w:tcBorders>
              <w:top w:val="single" w:sz="4" w:space="0" w:color="auto"/>
              <w:left w:val="single" w:sz="4" w:space="0" w:color="auto"/>
              <w:bottom w:val="single" w:sz="4" w:space="0" w:color="auto"/>
              <w:right w:val="single" w:sz="4" w:space="0" w:color="auto"/>
            </w:tcBorders>
          </w:tcPr>
          <w:p w14:paraId="4A5A5A24"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0740F2F2" w14:textId="77777777" w:rsidR="00432568" w:rsidRPr="005647EB" w:rsidRDefault="00432568" w:rsidP="002570E4">
            <w:pPr>
              <w:pStyle w:val="TAC"/>
              <w:keepNext w:val="0"/>
              <w:keepLines w:val="0"/>
              <w:rPr>
                <w:rFonts w:cs="Arial"/>
              </w:rPr>
            </w:pPr>
            <w:r w:rsidRPr="005647EB">
              <w:rPr>
                <w:rFonts w:cs="Arial"/>
              </w:rPr>
              <w:t>7</w:t>
            </w:r>
          </w:p>
        </w:tc>
      </w:tr>
      <w:tr w:rsidR="00432568" w:rsidRPr="005647EB" w14:paraId="74D5780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1715F6E" w14:textId="071E2E62" w:rsidR="00432568" w:rsidRPr="005647EB" w:rsidRDefault="00432568"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2566FDAB" w14:textId="339F59FC"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tcPr>
          <w:p w14:paraId="7B1E4296" w14:textId="77777777" w:rsidR="00432568" w:rsidRPr="005647EB" w:rsidRDefault="00432568" w:rsidP="002570E4">
            <w:pPr>
              <w:pStyle w:val="TAC"/>
              <w:keepNext w:val="0"/>
              <w:keepLines w:val="0"/>
              <w:rPr>
                <w:rFonts w:cs="Arial"/>
              </w:rPr>
            </w:pPr>
            <w:r w:rsidRPr="005647EB">
              <w:rPr>
                <w:rFonts w:cs="Arial"/>
              </w:rPr>
              <w:t>-94</w:t>
            </w:r>
          </w:p>
        </w:tc>
        <w:tc>
          <w:tcPr>
            <w:tcW w:w="1276" w:type="dxa"/>
            <w:tcBorders>
              <w:top w:val="single" w:sz="4" w:space="0" w:color="auto"/>
              <w:left w:val="single" w:sz="4" w:space="0" w:color="auto"/>
              <w:bottom w:val="single" w:sz="4" w:space="0" w:color="auto"/>
              <w:right w:val="single" w:sz="4" w:space="0" w:color="auto"/>
            </w:tcBorders>
          </w:tcPr>
          <w:p w14:paraId="52ED80E8" w14:textId="77777777" w:rsidR="00432568" w:rsidRPr="005647EB" w:rsidRDefault="00432568" w:rsidP="002570E4">
            <w:pPr>
              <w:pStyle w:val="TAC"/>
              <w:keepNext w:val="0"/>
              <w:keepLines w:val="0"/>
              <w:rPr>
                <w:rFonts w:cs="Arial"/>
              </w:rPr>
            </w:pPr>
            <w:r w:rsidRPr="005647EB">
              <w:rPr>
                <w:rFonts w:cs="Arial"/>
              </w:rPr>
              <w:t>-94</w:t>
            </w:r>
          </w:p>
        </w:tc>
        <w:tc>
          <w:tcPr>
            <w:tcW w:w="1275" w:type="dxa"/>
            <w:tcBorders>
              <w:top w:val="single" w:sz="4" w:space="0" w:color="auto"/>
              <w:left w:val="single" w:sz="4" w:space="0" w:color="auto"/>
              <w:bottom w:val="single" w:sz="4" w:space="0" w:color="auto"/>
              <w:right w:val="single" w:sz="4" w:space="0" w:color="auto"/>
            </w:tcBorders>
          </w:tcPr>
          <w:p w14:paraId="7C772D67"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0315C28E" w14:textId="77777777" w:rsidR="00432568" w:rsidRPr="005647EB" w:rsidRDefault="00432568" w:rsidP="002570E4">
            <w:pPr>
              <w:pStyle w:val="TAC"/>
              <w:keepNext w:val="0"/>
              <w:keepLines w:val="0"/>
              <w:rPr>
                <w:rFonts w:cs="Arial"/>
              </w:rPr>
            </w:pPr>
            <w:r w:rsidRPr="005647EB">
              <w:rPr>
                <w:rFonts w:cs="Arial"/>
              </w:rPr>
              <w:t>-91</w:t>
            </w:r>
          </w:p>
        </w:tc>
      </w:tr>
      <w:tr w:rsidR="00432568" w:rsidRPr="005647EB" w14:paraId="3C0E3BD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C6BB350" w14:textId="45797106" w:rsidR="00432568" w:rsidRPr="005647EB" w:rsidRDefault="00432568" w:rsidP="002570E4">
            <w:pPr>
              <w:pStyle w:val="TAL"/>
              <w:keepNext w:val="0"/>
              <w:keepLines w:val="0"/>
              <w:rPr>
                <w:rFonts w:cs="Arial"/>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0ACAE925" w14:textId="7F80B165"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tcPr>
          <w:p w14:paraId="255EE531" w14:textId="77777777" w:rsidR="00432568" w:rsidRPr="005647EB" w:rsidRDefault="00432568" w:rsidP="002570E4">
            <w:pPr>
              <w:pStyle w:val="TAC"/>
              <w:keepNext w:val="0"/>
              <w:keepLines w:val="0"/>
              <w:rPr>
                <w:rFonts w:cs="Arial"/>
              </w:rPr>
            </w:pPr>
            <w:r w:rsidRPr="005647EB">
              <w:rPr>
                <w:rFonts w:cs="Arial"/>
              </w:rPr>
              <w:t>-94</w:t>
            </w:r>
          </w:p>
        </w:tc>
        <w:tc>
          <w:tcPr>
            <w:tcW w:w="1276" w:type="dxa"/>
            <w:tcBorders>
              <w:top w:val="single" w:sz="4" w:space="0" w:color="auto"/>
              <w:left w:val="single" w:sz="4" w:space="0" w:color="auto"/>
              <w:bottom w:val="single" w:sz="4" w:space="0" w:color="auto"/>
              <w:right w:val="single" w:sz="4" w:space="0" w:color="auto"/>
            </w:tcBorders>
          </w:tcPr>
          <w:p w14:paraId="448B5DD8" w14:textId="77777777" w:rsidR="00432568" w:rsidRPr="005647EB" w:rsidRDefault="00432568" w:rsidP="002570E4">
            <w:pPr>
              <w:pStyle w:val="TAC"/>
              <w:keepNext w:val="0"/>
              <w:keepLines w:val="0"/>
              <w:rPr>
                <w:rFonts w:cs="Arial"/>
              </w:rPr>
            </w:pPr>
            <w:r w:rsidRPr="005647EB">
              <w:rPr>
                <w:rFonts w:cs="Arial"/>
              </w:rPr>
              <w:t>-94</w:t>
            </w:r>
          </w:p>
        </w:tc>
        <w:tc>
          <w:tcPr>
            <w:tcW w:w="1275" w:type="dxa"/>
            <w:tcBorders>
              <w:top w:val="single" w:sz="4" w:space="0" w:color="auto"/>
              <w:left w:val="single" w:sz="4" w:space="0" w:color="auto"/>
              <w:bottom w:val="single" w:sz="4" w:space="0" w:color="auto"/>
              <w:right w:val="single" w:sz="4" w:space="0" w:color="auto"/>
            </w:tcBorders>
          </w:tcPr>
          <w:p w14:paraId="319C0787"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49D99AA3" w14:textId="77777777" w:rsidR="00432568" w:rsidRPr="005647EB" w:rsidRDefault="00432568" w:rsidP="002570E4">
            <w:pPr>
              <w:pStyle w:val="TAC"/>
              <w:keepNext w:val="0"/>
              <w:keepLines w:val="0"/>
              <w:rPr>
                <w:rFonts w:cs="Arial"/>
              </w:rPr>
            </w:pPr>
            <w:r w:rsidRPr="005647EB">
              <w:rPr>
                <w:rFonts w:cs="Arial"/>
              </w:rPr>
              <w:t>-91</w:t>
            </w:r>
          </w:p>
        </w:tc>
      </w:tr>
      <w:tr w:rsidR="00432568" w:rsidRPr="005647EB" w14:paraId="48FA2BB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919FAFA" w14:textId="5005EC1C" w:rsidR="00432568" w:rsidRPr="005647EB" w:rsidRDefault="00432568" w:rsidP="002570E4">
            <w:pPr>
              <w:pStyle w:val="TAL"/>
              <w:keepNext w:val="0"/>
              <w:keepLines w:val="0"/>
              <w:rPr>
                <w:rFonts w:cs="Arial"/>
              </w:rPr>
            </w:pPr>
            <w:r w:rsidRPr="005647EB">
              <w:rPr>
                <w:rFonts w:cs="Arial"/>
                <w:sz w:val="16"/>
                <w:szCs w:val="16"/>
              </w:rPr>
              <w:t>Io</w:t>
            </w:r>
            <w:r w:rsidRPr="005647EB">
              <w:rPr>
                <w:rFonts w:cs="Arial"/>
                <w:sz w:val="16"/>
                <w:szCs w:val="16"/>
                <w:vertAlign w:val="superscript"/>
              </w:rPr>
              <w:t>Note</w:t>
            </w:r>
            <w:r w:rsidR="002570E4" w:rsidRPr="005647EB">
              <w:rPr>
                <w:rFonts w:cs="Arial"/>
                <w:sz w:val="16"/>
                <w:szCs w:val="16"/>
                <w:vertAlign w:val="superscript"/>
              </w:rPr>
              <w:t xml:space="preserve"> </w:t>
            </w:r>
            <w:r w:rsidRPr="005647EB">
              <w:rPr>
                <w:rFonts w:cs="Arial"/>
                <w:sz w:val="16"/>
                <w:szCs w:val="16"/>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44BDFCD2" w14:textId="3FF18C60" w:rsidR="00432568" w:rsidRPr="005647EB" w:rsidRDefault="00432568" w:rsidP="002570E4">
            <w:pPr>
              <w:pStyle w:val="TAC"/>
              <w:keepNext w:val="0"/>
              <w:keepLines w:val="0"/>
              <w:rPr>
                <w:rFonts w:cs="Arial"/>
              </w:rPr>
            </w:pPr>
            <w:r w:rsidRPr="005647EB">
              <w:rPr>
                <w:rFonts w:cs="Arial"/>
              </w:rPr>
              <w:t>dBm/</w:t>
            </w:r>
            <w:r w:rsidR="002570E4" w:rsidRPr="005647EB">
              <w:rPr>
                <w:rFonts w:cs="Arial"/>
              </w:rPr>
              <w:t xml:space="preserve"> </w:t>
            </w:r>
            <w:r w:rsidRPr="005647EB">
              <w:rPr>
                <w:rFonts w:cs="Arial"/>
              </w:rPr>
              <w:t>BW</w:t>
            </w:r>
            <w:r w:rsidRPr="005647EB">
              <w:rPr>
                <w:rFonts w:cs="Arial"/>
                <w:vertAlign w:val="subscript"/>
              </w:rPr>
              <w:t>channel</w:t>
            </w:r>
          </w:p>
        </w:tc>
        <w:tc>
          <w:tcPr>
            <w:tcW w:w="1276" w:type="dxa"/>
            <w:tcBorders>
              <w:top w:val="single" w:sz="4" w:space="0" w:color="auto"/>
              <w:left w:val="single" w:sz="4" w:space="0" w:color="auto"/>
              <w:bottom w:val="single" w:sz="4" w:space="0" w:color="auto"/>
              <w:right w:val="single" w:sz="4" w:space="0" w:color="auto"/>
            </w:tcBorders>
          </w:tcPr>
          <w:p w14:paraId="4798E060" w14:textId="77777777" w:rsidR="00432568" w:rsidRPr="005647EB" w:rsidRDefault="00432568" w:rsidP="002570E4">
            <w:pPr>
              <w:pStyle w:val="TAC"/>
              <w:keepNext w:val="0"/>
              <w:keepLines w:val="0"/>
              <w:rPr>
                <w:rFonts w:cs="Arial"/>
              </w:rPr>
            </w:pPr>
            <w:r w:rsidRPr="005647EB">
              <w:rPr>
                <w:rFonts w:cs="Arial"/>
              </w:rPr>
              <w:t>-64.76+10log(N</w:t>
            </w:r>
            <w:r w:rsidRPr="005647EB">
              <w:rPr>
                <w:rFonts w:cs="Arial"/>
                <w:vertAlign w:val="subscript"/>
              </w:rPr>
              <w:t>RB,c</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tcPr>
          <w:p w14:paraId="4EE4A5C8" w14:textId="77777777" w:rsidR="00432568" w:rsidRPr="005647EB" w:rsidRDefault="00432568" w:rsidP="002570E4">
            <w:pPr>
              <w:pStyle w:val="TAC"/>
              <w:keepNext w:val="0"/>
              <w:keepLines w:val="0"/>
              <w:rPr>
                <w:rFonts w:cs="Arial"/>
              </w:rPr>
            </w:pPr>
            <w:r w:rsidRPr="005647EB">
              <w:rPr>
                <w:rFonts w:cs="Arial"/>
              </w:rPr>
              <w:t>-64.76+10log(N</w:t>
            </w:r>
            <w:r w:rsidRPr="005647EB">
              <w:rPr>
                <w:rFonts w:cs="Arial"/>
                <w:vertAlign w:val="subscript"/>
              </w:rPr>
              <w:t>RB,c</w:t>
            </w:r>
            <w:r w:rsidRPr="005647EB">
              <w:rPr>
                <w:rFonts w:cs="Arial"/>
              </w:rPr>
              <w:t>/50)</w:t>
            </w:r>
          </w:p>
        </w:tc>
        <w:tc>
          <w:tcPr>
            <w:tcW w:w="1275" w:type="dxa"/>
            <w:tcBorders>
              <w:top w:val="single" w:sz="4" w:space="0" w:color="auto"/>
              <w:left w:val="single" w:sz="4" w:space="0" w:color="auto"/>
              <w:bottom w:val="single" w:sz="4" w:space="0" w:color="auto"/>
              <w:right w:val="single" w:sz="4" w:space="0" w:color="auto"/>
            </w:tcBorders>
          </w:tcPr>
          <w:p w14:paraId="34B8BA81" w14:textId="77777777" w:rsidR="00432568" w:rsidRPr="005647EB" w:rsidRDefault="00432568" w:rsidP="002570E4">
            <w:pPr>
              <w:pStyle w:val="TAC"/>
              <w:keepNext w:val="0"/>
              <w:keepLines w:val="0"/>
              <w:rPr>
                <w:rFonts w:cs="Arial"/>
              </w:rPr>
            </w:pPr>
            <w:r w:rsidRPr="005647EB">
              <w:rPr>
                <w:rFonts w:cs="Arial"/>
              </w:rPr>
              <w:t>-70.22+10log(N</w:t>
            </w:r>
            <w:r w:rsidRPr="005647EB">
              <w:rPr>
                <w:rFonts w:cs="Arial"/>
                <w:vertAlign w:val="subscript"/>
              </w:rPr>
              <w:t>RB,c</w:t>
            </w:r>
            <w:r w:rsidRPr="005647EB">
              <w:rPr>
                <w:rFonts w:cs="Arial"/>
              </w:rPr>
              <w:t>/50)</w:t>
            </w:r>
          </w:p>
        </w:tc>
        <w:tc>
          <w:tcPr>
            <w:tcW w:w="1560" w:type="dxa"/>
            <w:tcBorders>
              <w:top w:val="single" w:sz="4" w:space="0" w:color="auto"/>
              <w:left w:val="single" w:sz="4" w:space="0" w:color="auto"/>
              <w:bottom w:val="single" w:sz="4" w:space="0" w:color="auto"/>
              <w:right w:val="single" w:sz="4" w:space="0" w:color="auto"/>
            </w:tcBorders>
          </w:tcPr>
          <w:p w14:paraId="2DD7C054" w14:textId="77777777" w:rsidR="00432568" w:rsidRPr="005647EB" w:rsidRDefault="00432568" w:rsidP="002570E4">
            <w:pPr>
              <w:pStyle w:val="TAC"/>
              <w:keepNext w:val="0"/>
              <w:keepLines w:val="0"/>
              <w:rPr>
                <w:rFonts w:cs="Arial"/>
              </w:rPr>
            </w:pPr>
            <w:r w:rsidRPr="005647EB">
              <w:rPr>
                <w:rFonts w:cs="Arial"/>
              </w:rPr>
              <w:t>-62.43+10log(N</w:t>
            </w:r>
            <w:r w:rsidRPr="005647EB">
              <w:rPr>
                <w:rFonts w:cs="Arial"/>
                <w:vertAlign w:val="subscript"/>
              </w:rPr>
              <w:t>RB,c</w:t>
            </w:r>
            <w:r w:rsidRPr="005647EB">
              <w:rPr>
                <w:rFonts w:cs="Arial"/>
              </w:rPr>
              <w:t>/50)</w:t>
            </w:r>
          </w:p>
        </w:tc>
      </w:tr>
      <w:tr w:rsidR="00432568" w:rsidRPr="005647EB" w14:paraId="189918C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06BACC0" w14:textId="7A0C6C44" w:rsidR="00432568" w:rsidRPr="005647EB" w:rsidRDefault="00432568"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p>
        </w:tc>
        <w:tc>
          <w:tcPr>
            <w:tcW w:w="1559" w:type="dxa"/>
            <w:tcBorders>
              <w:top w:val="single" w:sz="4" w:space="0" w:color="auto"/>
              <w:left w:val="single" w:sz="4" w:space="0" w:color="auto"/>
              <w:bottom w:val="single" w:sz="4" w:space="0" w:color="auto"/>
              <w:right w:val="single" w:sz="4" w:space="0" w:color="auto"/>
            </w:tcBorders>
          </w:tcPr>
          <w:p w14:paraId="7DCF0E19"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0B5CD8CF" w14:textId="77777777" w:rsidR="00432568" w:rsidRPr="005647EB" w:rsidRDefault="00432568" w:rsidP="002570E4">
            <w:pPr>
              <w:pStyle w:val="TAC"/>
              <w:keepNext w:val="0"/>
              <w:keepLines w:val="0"/>
              <w:rPr>
                <w:rFonts w:cs="Arial"/>
              </w:rPr>
            </w:pPr>
            <w:r w:rsidRPr="005647EB">
              <w:rPr>
                <w:rFonts w:cs="v4.2.0"/>
              </w:rPr>
              <w:t>ETU70</w:t>
            </w:r>
          </w:p>
        </w:tc>
        <w:tc>
          <w:tcPr>
            <w:tcW w:w="2835" w:type="dxa"/>
            <w:gridSpan w:val="2"/>
            <w:tcBorders>
              <w:top w:val="single" w:sz="4" w:space="0" w:color="auto"/>
              <w:left w:val="single" w:sz="4" w:space="0" w:color="auto"/>
              <w:bottom w:val="single" w:sz="4" w:space="0" w:color="auto"/>
              <w:right w:val="single" w:sz="4" w:space="0" w:color="auto"/>
            </w:tcBorders>
          </w:tcPr>
          <w:p w14:paraId="03F63D44" w14:textId="77777777" w:rsidR="00432568" w:rsidRPr="005647EB" w:rsidRDefault="00432568" w:rsidP="002570E4">
            <w:pPr>
              <w:pStyle w:val="TAC"/>
              <w:keepNext w:val="0"/>
              <w:keepLines w:val="0"/>
              <w:rPr>
                <w:rFonts w:cs="Arial"/>
              </w:rPr>
            </w:pPr>
            <w:r w:rsidRPr="005647EB">
              <w:rPr>
                <w:rFonts w:cs="v4.2.0"/>
              </w:rPr>
              <w:t>ETU70</w:t>
            </w:r>
          </w:p>
        </w:tc>
      </w:tr>
      <w:tr w:rsidR="00432568" w:rsidRPr="005647EB" w14:paraId="01E9731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458FB56" w14:textId="08B17B91" w:rsidR="00432568" w:rsidRPr="005647EB" w:rsidRDefault="00432568" w:rsidP="002570E4">
            <w:pPr>
              <w:pStyle w:val="TAL"/>
              <w:keepNext w:val="0"/>
              <w:keepLines w:val="0"/>
              <w:rPr>
                <w:rFonts w:cs="Arial"/>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Arial"/>
                <w:bCs/>
              </w:rPr>
              <w:t xml:space="preserve"> </w:t>
            </w:r>
            <w:r w:rsidRPr="005647EB">
              <w:rPr>
                <w:rFonts w:cs="Arial"/>
                <w:bCs/>
              </w:rPr>
              <w:t>Antenna</w:t>
            </w:r>
            <w:r w:rsidR="002570E4" w:rsidRPr="005647EB">
              <w:rPr>
                <w:rFonts w:cs="Arial"/>
                <w:bCs/>
              </w:rPr>
              <w:t xml:space="preserve"> </w:t>
            </w:r>
            <w:r w:rsidRPr="005647EB">
              <w:rPr>
                <w:rFonts w:cs="Arial"/>
                <w:bCs/>
              </w:rPr>
              <w:t>Configuration</w:t>
            </w:r>
          </w:p>
        </w:tc>
        <w:tc>
          <w:tcPr>
            <w:tcW w:w="1559" w:type="dxa"/>
            <w:tcBorders>
              <w:top w:val="single" w:sz="4" w:space="0" w:color="auto"/>
              <w:left w:val="single" w:sz="4" w:space="0" w:color="auto"/>
              <w:bottom w:val="single" w:sz="4" w:space="0" w:color="auto"/>
              <w:right w:val="single" w:sz="4" w:space="0" w:color="auto"/>
            </w:tcBorders>
          </w:tcPr>
          <w:p w14:paraId="24AEF90C"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794FCED" w14:textId="35BA7431" w:rsidR="00432568" w:rsidRPr="005647EB" w:rsidRDefault="00432568"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c>
          <w:tcPr>
            <w:tcW w:w="2835" w:type="dxa"/>
            <w:gridSpan w:val="2"/>
            <w:tcBorders>
              <w:top w:val="single" w:sz="4" w:space="0" w:color="auto"/>
              <w:left w:val="single" w:sz="4" w:space="0" w:color="auto"/>
              <w:bottom w:val="single" w:sz="4" w:space="0" w:color="auto"/>
              <w:right w:val="single" w:sz="4" w:space="0" w:color="auto"/>
            </w:tcBorders>
          </w:tcPr>
          <w:p w14:paraId="59B7F972" w14:textId="5115856B" w:rsidR="00432568" w:rsidRPr="005647EB" w:rsidRDefault="00432568"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r>
      <w:tr w:rsidR="00432568" w:rsidRPr="005647EB" w14:paraId="6AC448A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3F109AD" w14:textId="692A072E" w:rsidR="00432568" w:rsidRPr="005647EB" w:rsidRDefault="00432568" w:rsidP="002570E4">
            <w:pPr>
              <w:pStyle w:val="TAL"/>
              <w:keepNext w:val="0"/>
              <w:keepLines w:val="0"/>
              <w:rPr>
                <w:rFonts w:cs="Arial"/>
                <w:bCs/>
              </w:rPr>
            </w:pPr>
            <w:r w:rsidRPr="005647EB">
              <w:rPr>
                <w:rFonts w:cs="Arial"/>
                <w:bCs/>
              </w:rPr>
              <w:t>Timing</w:t>
            </w:r>
            <w:r w:rsidR="002570E4" w:rsidRPr="005647EB">
              <w:rPr>
                <w:rFonts w:cs="Arial"/>
                <w:bCs/>
              </w:rPr>
              <w:t xml:space="preserve"> </w:t>
            </w:r>
            <w:r w:rsidRPr="005647EB">
              <w:rPr>
                <w:rFonts w:cs="Arial"/>
                <w:bCs/>
              </w:rPr>
              <w:t>offset</w:t>
            </w:r>
            <w:r w:rsidR="002570E4" w:rsidRPr="005647EB">
              <w:rPr>
                <w:rFonts w:cs="Arial"/>
                <w:bCs/>
              </w:rPr>
              <w:t xml:space="preserve"> </w:t>
            </w:r>
            <w:r w:rsidRPr="005647EB">
              <w:rPr>
                <w:rFonts w:cs="Arial"/>
                <w:bCs/>
              </w:rPr>
              <w:t>to</w:t>
            </w:r>
            <w:r w:rsidR="002570E4" w:rsidRPr="005647EB">
              <w:rPr>
                <w:rFonts w:cs="Arial"/>
                <w:bCs/>
              </w:rPr>
              <w:t xml:space="preserve"> </w:t>
            </w:r>
            <w:r w:rsidRPr="005647EB">
              <w:rPr>
                <w:rFonts w:cs="Arial"/>
                <w:bCs/>
              </w:rPr>
              <w:t>cell</w:t>
            </w:r>
            <w:r w:rsidR="002570E4" w:rsidRPr="005647EB">
              <w:rPr>
                <w:rFonts w:cs="Arial"/>
                <w:bCs/>
              </w:rPr>
              <w:t xml:space="preserve"> </w:t>
            </w:r>
            <w:r w:rsidRPr="005647EB">
              <w:rPr>
                <w:rFonts w:cs="Arial"/>
                <w:bCs/>
              </w:rPr>
              <w:t>1</w:t>
            </w:r>
          </w:p>
        </w:tc>
        <w:tc>
          <w:tcPr>
            <w:tcW w:w="1559" w:type="dxa"/>
            <w:tcBorders>
              <w:top w:val="single" w:sz="4" w:space="0" w:color="auto"/>
              <w:left w:val="single" w:sz="4" w:space="0" w:color="auto"/>
              <w:bottom w:val="single" w:sz="4" w:space="0" w:color="auto"/>
              <w:right w:val="single" w:sz="4" w:space="0" w:color="auto"/>
            </w:tcBorders>
          </w:tcPr>
          <w:p w14:paraId="010D2744" w14:textId="77777777" w:rsidR="00432568" w:rsidRPr="005647EB" w:rsidRDefault="00432568" w:rsidP="002570E4">
            <w:pPr>
              <w:pStyle w:val="TAC"/>
              <w:keepNext w:val="0"/>
              <w:keepLines w:val="0"/>
              <w:rPr>
                <w:rFonts w:cs="Arial"/>
              </w:rPr>
            </w:pPr>
            <w:r w:rsidRPr="005647EB">
              <w:rPr>
                <w:rFonts w:cs="Arial"/>
              </w:rPr>
              <w:t>ms</w:t>
            </w:r>
          </w:p>
        </w:tc>
        <w:tc>
          <w:tcPr>
            <w:tcW w:w="2552" w:type="dxa"/>
            <w:gridSpan w:val="2"/>
            <w:tcBorders>
              <w:top w:val="single" w:sz="4" w:space="0" w:color="auto"/>
              <w:left w:val="single" w:sz="4" w:space="0" w:color="auto"/>
              <w:bottom w:val="single" w:sz="4" w:space="0" w:color="auto"/>
              <w:right w:val="single" w:sz="4" w:space="0" w:color="auto"/>
            </w:tcBorders>
          </w:tcPr>
          <w:p w14:paraId="70A81805" w14:textId="77777777" w:rsidR="00432568" w:rsidRPr="005647EB" w:rsidRDefault="00432568" w:rsidP="002570E4">
            <w:pPr>
              <w:pStyle w:val="TAC"/>
              <w:keepNext w:val="0"/>
              <w:keepLines w:val="0"/>
              <w:rPr>
                <w:rFonts w:cs="Arial"/>
              </w:rPr>
            </w:pPr>
            <w:r w:rsidRPr="005647EB">
              <w:rPr>
                <w:rFonts w:cs="Arial"/>
              </w:rPr>
              <w:t>-</w:t>
            </w:r>
          </w:p>
        </w:tc>
        <w:tc>
          <w:tcPr>
            <w:tcW w:w="2835" w:type="dxa"/>
            <w:gridSpan w:val="2"/>
            <w:tcBorders>
              <w:top w:val="single" w:sz="4" w:space="0" w:color="auto"/>
              <w:left w:val="single" w:sz="4" w:space="0" w:color="auto"/>
              <w:bottom w:val="single" w:sz="4" w:space="0" w:color="auto"/>
              <w:right w:val="single" w:sz="4" w:space="0" w:color="auto"/>
            </w:tcBorders>
          </w:tcPr>
          <w:p w14:paraId="7BAE5A1F" w14:textId="77777777" w:rsidR="00432568" w:rsidRPr="005647EB" w:rsidRDefault="00432568" w:rsidP="002570E4">
            <w:pPr>
              <w:pStyle w:val="TAC"/>
              <w:keepNext w:val="0"/>
              <w:keepLines w:val="0"/>
              <w:rPr>
                <w:rFonts w:cs="Arial"/>
              </w:rPr>
            </w:pPr>
            <w:r w:rsidRPr="005647EB">
              <w:rPr>
                <w:rFonts w:cs="Arial"/>
              </w:rPr>
              <w:t>3</w:t>
            </w:r>
          </w:p>
        </w:tc>
      </w:tr>
      <w:tr w:rsidR="00432568" w:rsidRPr="005647EB" w14:paraId="1A13BA46"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tcPr>
          <w:p w14:paraId="07231B96" w14:textId="08392DAD" w:rsidR="00432568" w:rsidRPr="005647EB" w:rsidRDefault="002570E4" w:rsidP="002570E4">
            <w:pPr>
              <w:pStyle w:val="TAN"/>
              <w:keepNext w:val="0"/>
              <w:keepLines w:val="0"/>
              <w:rPr>
                <w:rFonts w:cs="Arial"/>
              </w:rPr>
            </w:pPr>
            <w:r w:rsidRPr="005647EB">
              <w:rPr>
                <w:rFonts w:cs="Arial"/>
              </w:rPr>
              <w:t>NOTE 1:</w:t>
            </w:r>
            <w:r w:rsidR="00432568" w:rsidRPr="005647EB">
              <w:rPr>
                <w:rFonts w:cs="Arial"/>
              </w:rPr>
              <w:tab/>
              <w:t>OCNG</w:t>
            </w:r>
            <w:r w:rsidRPr="005647EB">
              <w:rPr>
                <w:rFonts w:cs="Arial"/>
              </w:rPr>
              <w:t xml:space="preserve"> </w:t>
            </w:r>
            <w:r w:rsidR="00432568" w:rsidRPr="005647EB">
              <w:rPr>
                <w:rFonts w:cs="Arial"/>
              </w:rPr>
              <w:t>shall</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used</w:t>
            </w:r>
            <w:r w:rsidRPr="005647EB">
              <w:rPr>
                <w:rFonts w:cs="Arial"/>
              </w:rPr>
              <w:t xml:space="preserve"> </w:t>
            </w:r>
            <w:r w:rsidR="00432568" w:rsidRPr="005647EB">
              <w:rPr>
                <w:rFonts w:cs="Arial"/>
              </w:rPr>
              <w:t>such</w:t>
            </w:r>
            <w:r w:rsidRPr="005647EB">
              <w:rPr>
                <w:rFonts w:cs="Arial"/>
              </w:rPr>
              <w:t xml:space="preserve"> </w:t>
            </w:r>
            <w:r w:rsidR="00432568" w:rsidRPr="005647EB">
              <w:rPr>
                <w:rFonts w:cs="Arial"/>
              </w:rPr>
              <w:t>that</w:t>
            </w:r>
            <w:r w:rsidRPr="005647EB">
              <w:rPr>
                <w:rFonts w:cs="Arial"/>
              </w:rPr>
              <w:t xml:space="preserve"> </w:t>
            </w:r>
            <w:r w:rsidR="00432568" w:rsidRPr="005647EB">
              <w:rPr>
                <w:rFonts w:cs="Arial"/>
              </w:rPr>
              <w:t>both</w:t>
            </w:r>
            <w:r w:rsidRPr="005647EB">
              <w:rPr>
                <w:rFonts w:cs="Arial"/>
              </w:rPr>
              <w:t xml:space="preserve"> </w:t>
            </w:r>
            <w:r w:rsidR="00432568" w:rsidRPr="005647EB">
              <w:rPr>
                <w:rFonts w:cs="Arial"/>
              </w:rPr>
              <w:t>cells</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fully</w:t>
            </w:r>
            <w:r w:rsidRPr="005647EB">
              <w:rPr>
                <w:rFonts w:cs="Arial"/>
              </w:rPr>
              <w:t xml:space="preserve"> </w:t>
            </w:r>
            <w:r w:rsidR="00432568" w:rsidRPr="005647EB">
              <w:rPr>
                <w:rFonts w:cs="Arial"/>
              </w:rPr>
              <w:t>allocated</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a</w:t>
            </w:r>
            <w:r w:rsidRPr="005647EB">
              <w:rPr>
                <w:rFonts w:cs="Arial"/>
              </w:rPr>
              <w:t xml:space="preserve"> </w:t>
            </w:r>
            <w:r w:rsidR="00432568" w:rsidRPr="005647EB">
              <w:rPr>
                <w:rFonts w:cs="Arial"/>
              </w:rPr>
              <w:t>constant</w:t>
            </w:r>
            <w:r w:rsidRPr="005647EB">
              <w:rPr>
                <w:rFonts w:cs="Arial"/>
              </w:rPr>
              <w:t xml:space="preserve"> </w:t>
            </w:r>
            <w:r w:rsidR="00432568" w:rsidRPr="005647EB">
              <w:rPr>
                <w:rFonts w:cs="Arial"/>
              </w:rPr>
              <w:t>total</w:t>
            </w:r>
            <w:r w:rsidRPr="005647EB">
              <w:rPr>
                <w:rFonts w:cs="Arial"/>
              </w:rPr>
              <w:t xml:space="preserve"> </w:t>
            </w:r>
            <w:r w:rsidR="00432568" w:rsidRPr="005647EB">
              <w:rPr>
                <w:rFonts w:cs="Arial"/>
              </w:rPr>
              <w:t>transmitted</w:t>
            </w:r>
            <w:r w:rsidRPr="005647EB">
              <w:rPr>
                <w:rFonts w:cs="Arial"/>
              </w:rPr>
              <w:t xml:space="preserve"> </w:t>
            </w:r>
            <w:r w:rsidR="00432568" w:rsidRPr="005647EB">
              <w:rPr>
                <w:rFonts w:cs="Arial"/>
              </w:rPr>
              <w:t>power</w:t>
            </w:r>
            <w:r w:rsidRPr="005647EB">
              <w:rPr>
                <w:rFonts w:cs="Arial"/>
              </w:rPr>
              <w:t xml:space="preserve"> </w:t>
            </w:r>
            <w:r w:rsidR="00432568" w:rsidRPr="005647EB">
              <w:rPr>
                <w:rFonts w:cs="Arial"/>
              </w:rPr>
              <w:t>spectral</w:t>
            </w:r>
            <w:r w:rsidRPr="005647EB">
              <w:rPr>
                <w:rFonts w:cs="Arial"/>
              </w:rPr>
              <w:t xml:space="preserve"> </w:t>
            </w:r>
            <w:r w:rsidR="00432568" w:rsidRPr="005647EB">
              <w:rPr>
                <w:rFonts w:cs="Arial"/>
              </w:rPr>
              <w:t>density</w:t>
            </w:r>
            <w:r w:rsidRPr="005647EB">
              <w:rPr>
                <w:rFonts w:cs="Arial"/>
              </w:rPr>
              <w:t xml:space="preserve"> </w:t>
            </w:r>
            <w:r w:rsidR="00432568" w:rsidRPr="005647EB">
              <w:rPr>
                <w:rFonts w:cs="Arial"/>
              </w:rPr>
              <w:t>is</w:t>
            </w:r>
            <w:r w:rsidRPr="005647EB">
              <w:rPr>
                <w:rFonts w:cs="Arial"/>
              </w:rPr>
              <w:t xml:space="preserve"> </w:t>
            </w:r>
            <w:r w:rsidR="00432568" w:rsidRPr="005647EB">
              <w:rPr>
                <w:rFonts w:cs="Arial"/>
              </w:rPr>
              <w:t>achieved</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all</w:t>
            </w:r>
            <w:r w:rsidRPr="005647EB">
              <w:rPr>
                <w:rFonts w:cs="Arial"/>
              </w:rPr>
              <w:t xml:space="preserve"> </w:t>
            </w:r>
            <w:r w:rsidR="00432568" w:rsidRPr="005647EB">
              <w:rPr>
                <w:rFonts w:cs="Arial"/>
              </w:rPr>
              <w:t>OFDM</w:t>
            </w:r>
            <w:r w:rsidRPr="005647EB">
              <w:rPr>
                <w:rFonts w:cs="Arial"/>
              </w:rPr>
              <w:t xml:space="preserve"> </w:t>
            </w:r>
            <w:r w:rsidR="00432568" w:rsidRPr="005647EB">
              <w:rPr>
                <w:rFonts w:cs="Arial"/>
              </w:rPr>
              <w:t>symbols.</w:t>
            </w:r>
          </w:p>
          <w:p w14:paraId="68E60DE6" w14:textId="5510C10D" w:rsidR="00432568" w:rsidRPr="005647EB" w:rsidRDefault="002570E4" w:rsidP="002570E4">
            <w:pPr>
              <w:pStyle w:val="TAN"/>
              <w:keepNext w:val="0"/>
              <w:keepLines w:val="0"/>
              <w:rPr>
                <w:rFonts w:cs="Arial"/>
              </w:rPr>
            </w:pPr>
            <w:r w:rsidRPr="005647EB">
              <w:rPr>
                <w:rFonts w:cs="Arial"/>
              </w:rPr>
              <w:t>NOTE 2:</w:t>
            </w:r>
            <w:r w:rsidR="00432568" w:rsidRPr="005647EB">
              <w:rPr>
                <w:rFonts w:cs="Arial"/>
              </w:rPr>
              <w:tab/>
              <w:t>The</w:t>
            </w:r>
            <w:r w:rsidRPr="005647EB">
              <w:rPr>
                <w:rFonts w:cs="Arial"/>
              </w:rPr>
              <w:t xml:space="preserve"> </w:t>
            </w:r>
            <w:r w:rsidR="00432568" w:rsidRPr="005647EB">
              <w:rPr>
                <w:rFonts w:cs="Arial"/>
              </w:rPr>
              <w:t>resources</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uplink</w:t>
            </w:r>
            <w:r w:rsidRPr="005647EB">
              <w:rPr>
                <w:rFonts w:cs="Arial"/>
              </w:rPr>
              <w:t xml:space="preserve"> </w:t>
            </w:r>
            <w:r w:rsidR="00432568" w:rsidRPr="005647EB">
              <w:rPr>
                <w:rFonts w:cs="Arial"/>
              </w:rPr>
              <w:t>transmission</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assigned</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UE</w:t>
            </w:r>
            <w:r w:rsidRPr="005647EB">
              <w:rPr>
                <w:rFonts w:cs="Arial"/>
              </w:rPr>
              <w:t xml:space="preserve"> </w:t>
            </w:r>
            <w:r w:rsidR="00432568" w:rsidRPr="005647EB">
              <w:rPr>
                <w:rFonts w:cs="Arial"/>
              </w:rPr>
              <w:t>prior</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start</w:t>
            </w:r>
            <w:r w:rsidRPr="005647EB">
              <w:rPr>
                <w:rFonts w:cs="Arial"/>
              </w:rPr>
              <w:t xml:space="preserve"> </w:t>
            </w:r>
            <w:r w:rsidR="00432568" w:rsidRPr="005647EB">
              <w:rPr>
                <w:rFonts w:cs="Arial"/>
              </w:rPr>
              <w:t>of</w:t>
            </w:r>
            <w:r w:rsidRPr="005647EB">
              <w:rPr>
                <w:rFonts w:cs="Arial"/>
              </w:rPr>
              <w:t xml:space="preserve"> </w:t>
            </w:r>
            <w:r w:rsidR="00432568" w:rsidRPr="005647EB">
              <w:rPr>
                <w:rFonts w:cs="Arial"/>
              </w:rPr>
              <w:t>time</w:t>
            </w:r>
            <w:r w:rsidRPr="005647EB">
              <w:rPr>
                <w:rFonts w:cs="Arial"/>
              </w:rPr>
              <w:t xml:space="preserve"> </w:t>
            </w:r>
            <w:r w:rsidR="00432568" w:rsidRPr="005647EB">
              <w:rPr>
                <w:rFonts w:cs="Arial"/>
              </w:rPr>
              <w:t>period</w:t>
            </w:r>
            <w:r w:rsidRPr="005647EB">
              <w:rPr>
                <w:rFonts w:cs="Arial"/>
              </w:rPr>
              <w:t xml:space="preserve"> </w:t>
            </w:r>
            <w:r w:rsidR="00432568" w:rsidRPr="005647EB">
              <w:rPr>
                <w:rFonts w:cs="Arial"/>
              </w:rPr>
              <w:t>T2.</w:t>
            </w:r>
          </w:p>
          <w:p w14:paraId="5CB02A89" w14:textId="2DBC88C9" w:rsidR="00432568" w:rsidRPr="005647EB" w:rsidRDefault="002570E4" w:rsidP="002570E4">
            <w:pPr>
              <w:pStyle w:val="TAN"/>
              <w:keepNext w:val="0"/>
              <w:keepLines w:val="0"/>
              <w:rPr>
                <w:rFonts w:cs="Arial"/>
              </w:rPr>
            </w:pPr>
            <w:r w:rsidRPr="005647EB">
              <w:rPr>
                <w:rFonts w:cs="Arial"/>
              </w:rPr>
              <w:t>NOTE 3:</w:t>
            </w:r>
            <w:r w:rsidR="00432568" w:rsidRPr="005647EB">
              <w:rPr>
                <w:rFonts w:cs="Arial"/>
              </w:rPr>
              <w:tab/>
              <w:t>Interference</w:t>
            </w:r>
            <w:r w:rsidRPr="005647EB">
              <w:rPr>
                <w:rFonts w:cs="Arial"/>
              </w:rPr>
              <w:t xml:space="preserve"> </w:t>
            </w:r>
            <w:r w:rsidR="00432568" w:rsidRPr="005647EB">
              <w:rPr>
                <w:rFonts w:cs="Arial"/>
              </w:rPr>
              <w:t>from</w:t>
            </w:r>
            <w:r w:rsidRPr="005647EB">
              <w:rPr>
                <w:rFonts w:cs="Arial"/>
              </w:rPr>
              <w:t xml:space="preserve"> </w:t>
            </w:r>
            <w:r w:rsidR="00432568" w:rsidRPr="005647EB">
              <w:rPr>
                <w:rFonts w:cs="Arial"/>
              </w:rPr>
              <w:t>other</w:t>
            </w:r>
            <w:r w:rsidRPr="005647EB">
              <w:rPr>
                <w:rFonts w:cs="Arial"/>
              </w:rPr>
              <w:t xml:space="preserve"> </w:t>
            </w:r>
            <w:r w:rsidR="00432568" w:rsidRPr="005647EB">
              <w:rPr>
                <w:rFonts w:cs="Arial"/>
              </w:rPr>
              <w:t>cells</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noise</w:t>
            </w:r>
            <w:r w:rsidRPr="005647EB">
              <w:rPr>
                <w:rFonts w:cs="Arial"/>
              </w:rPr>
              <w:t xml:space="preserve"> </w:t>
            </w:r>
            <w:r w:rsidR="00432568" w:rsidRPr="005647EB">
              <w:rPr>
                <w:rFonts w:cs="Arial"/>
              </w:rPr>
              <w:t>sources</w:t>
            </w:r>
            <w:r w:rsidRPr="005647EB">
              <w:rPr>
                <w:rFonts w:cs="Arial"/>
              </w:rPr>
              <w:t xml:space="preserve"> </w:t>
            </w:r>
            <w:r w:rsidR="00432568" w:rsidRPr="005647EB">
              <w:rPr>
                <w:rFonts w:cs="Arial"/>
              </w:rPr>
              <w:t>not</w:t>
            </w:r>
            <w:r w:rsidRPr="005647EB">
              <w:rPr>
                <w:rFonts w:cs="Arial"/>
              </w:rPr>
              <w:t xml:space="preserve"> </w:t>
            </w:r>
            <w:r w:rsidR="00432568" w:rsidRPr="005647EB">
              <w:rPr>
                <w:rFonts w:cs="Arial"/>
              </w:rPr>
              <w:t>specified</w:t>
            </w:r>
            <w:r w:rsidRPr="005647EB">
              <w:rPr>
                <w:rFonts w:cs="Arial"/>
              </w:rPr>
              <w:t xml:space="preserve"> </w:t>
            </w:r>
            <w:r w:rsidR="00432568" w:rsidRPr="005647EB">
              <w:rPr>
                <w:rFonts w:cs="Arial"/>
              </w:rPr>
              <w:t>in</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test</w:t>
            </w:r>
            <w:r w:rsidRPr="005647EB">
              <w:rPr>
                <w:rFonts w:cs="Arial"/>
              </w:rPr>
              <w:t xml:space="preserve"> </w:t>
            </w:r>
            <w:r w:rsidR="00432568" w:rsidRPr="005647EB">
              <w:rPr>
                <w:rFonts w:cs="Arial"/>
              </w:rPr>
              <w:t>is</w:t>
            </w:r>
            <w:r w:rsidRPr="005647EB">
              <w:rPr>
                <w:rFonts w:cs="Arial"/>
              </w:rPr>
              <w:t xml:space="preserve"> </w:t>
            </w:r>
            <w:r w:rsidR="00432568" w:rsidRPr="005647EB">
              <w:rPr>
                <w:rFonts w:cs="Arial"/>
              </w:rPr>
              <w:t>assumed</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constant</w:t>
            </w:r>
            <w:r w:rsidRPr="005647EB">
              <w:rPr>
                <w:rFonts w:cs="Arial"/>
              </w:rPr>
              <w:t xml:space="preserve"> </w:t>
            </w:r>
            <w:r w:rsidR="00432568" w:rsidRPr="005647EB">
              <w:rPr>
                <w:rFonts w:cs="Arial"/>
              </w:rPr>
              <w:t>over</w:t>
            </w:r>
            <w:r w:rsidRPr="005647EB">
              <w:rPr>
                <w:rFonts w:cs="Arial"/>
              </w:rPr>
              <w:t xml:space="preserve"> </w:t>
            </w:r>
            <w:r w:rsidR="00432568" w:rsidRPr="005647EB">
              <w:rPr>
                <w:rFonts w:cs="Arial"/>
              </w:rPr>
              <w:t>subcarriers</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time</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shall</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modelled</w:t>
            </w:r>
            <w:r w:rsidRPr="005647EB">
              <w:rPr>
                <w:rFonts w:cs="Arial"/>
              </w:rPr>
              <w:t xml:space="preserve"> </w:t>
            </w:r>
            <w:r w:rsidR="00432568" w:rsidRPr="005647EB">
              <w:rPr>
                <w:rFonts w:cs="Arial"/>
              </w:rPr>
              <w:t>as</w:t>
            </w:r>
            <w:r w:rsidRPr="005647EB">
              <w:rPr>
                <w:rFonts w:cs="Arial"/>
              </w:rPr>
              <w:t xml:space="preserve"> </w:t>
            </w:r>
            <w:r w:rsidR="00432568" w:rsidRPr="005647EB">
              <w:rPr>
                <w:rFonts w:cs="Arial"/>
              </w:rPr>
              <w:t>AWGN</w:t>
            </w:r>
            <w:r w:rsidRPr="005647EB">
              <w:rPr>
                <w:rFonts w:cs="Arial"/>
              </w:rPr>
              <w:t xml:space="preserve"> </w:t>
            </w:r>
            <w:r w:rsidR="00432568" w:rsidRPr="005647EB">
              <w:rPr>
                <w:rFonts w:cs="Arial"/>
              </w:rPr>
              <w:t>of</w:t>
            </w:r>
            <w:r w:rsidRPr="005647EB">
              <w:rPr>
                <w:rFonts w:cs="Arial"/>
              </w:rPr>
              <w:t xml:space="preserve"> </w:t>
            </w:r>
            <w:r w:rsidR="00432568" w:rsidRPr="005647EB">
              <w:rPr>
                <w:rFonts w:cs="Arial"/>
              </w:rPr>
              <w:t>appropriate</w:t>
            </w:r>
            <w:r w:rsidRPr="005647EB">
              <w:rPr>
                <w:rFonts w:cs="Arial"/>
              </w:rPr>
              <w:t xml:space="preserve"> </w:t>
            </w:r>
            <w:r w:rsidR="00432568" w:rsidRPr="005647EB">
              <w:rPr>
                <w:rFonts w:cs="Arial"/>
              </w:rPr>
              <w:t>power</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Noc</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fulfilled.</w:t>
            </w:r>
          </w:p>
          <w:p w14:paraId="6D5CBEE1" w14:textId="220F653E" w:rsidR="00432568" w:rsidRPr="005647EB" w:rsidRDefault="002570E4" w:rsidP="002570E4">
            <w:pPr>
              <w:pStyle w:val="TAN"/>
              <w:keepNext w:val="0"/>
              <w:keepLines w:val="0"/>
              <w:rPr>
                <w:rFonts w:cs="Arial"/>
              </w:rPr>
            </w:pPr>
            <w:r w:rsidRPr="005647EB">
              <w:rPr>
                <w:rFonts w:cs="Arial"/>
              </w:rPr>
              <w:t>NOTE 4:</w:t>
            </w:r>
            <w:r w:rsidR="00432568" w:rsidRPr="005647EB">
              <w:rPr>
                <w:rFonts w:cs="Arial"/>
              </w:rPr>
              <w:tab/>
              <w:t>Es/Iot,</w:t>
            </w:r>
            <w:r w:rsidRPr="005647EB">
              <w:rPr>
                <w:rFonts w:cs="Arial"/>
              </w:rPr>
              <w:t xml:space="preserve"> </w:t>
            </w:r>
            <w:r w:rsidR="00432568" w:rsidRPr="005647EB">
              <w:rPr>
                <w:rFonts w:cs="Arial"/>
              </w:rPr>
              <w:t>RSRP,</w:t>
            </w:r>
            <w:r w:rsidRPr="005647EB">
              <w:rPr>
                <w:rFonts w:cs="Arial"/>
              </w:rPr>
              <w:t xml:space="preserve"> </w:t>
            </w:r>
            <w:r w:rsidR="00432568" w:rsidRPr="005647EB">
              <w:rPr>
                <w:rFonts w:cs="Arial"/>
              </w:rPr>
              <w:t>SCH_RP</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Io</w:t>
            </w:r>
            <w:r w:rsidRPr="005647EB">
              <w:rPr>
                <w:rFonts w:cs="Arial"/>
              </w:rPr>
              <w:t xml:space="preserve"> </w:t>
            </w:r>
            <w:r w:rsidR="00432568" w:rsidRPr="005647EB">
              <w:rPr>
                <w:rFonts w:cs="Arial"/>
              </w:rPr>
              <w:t>levels</w:t>
            </w:r>
            <w:r w:rsidRPr="005647EB">
              <w:rPr>
                <w:rFonts w:cs="Arial"/>
              </w:rPr>
              <w:t xml:space="preserve"> </w:t>
            </w:r>
            <w:r w:rsidR="00432568" w:rsidRPr="005647EB">
              <w:rPr>
                <w:rFonts w:cs="Arial"/>
              </w:rPr>
              <w:t>have</w:t>
            </w:r>
            <w:r w:rsidRPr="005647EB">
              <w:rPr>
                <w:rFonts w:cs="Arial"/>
              </w:rPr>
              <w:t xml:space="preserve"> </w:t>
            </w:r>
            <w:r w:rsidR="00432568" w:rsidRPr="005647EB">
              <w:rPr>
                <w:rFonts w:cs="Arial"/>
              </w:rPr>
              <w:t>been</w:t>
            </w:r>
            <w:r w:rsidRPr="005647EB">
              <w:rPr>
                <w:rFonts w:cs="Arial"/>
              </w:rPr>
              <w:t xml:space="preserve"> </w:t>
            </w:r>
            <w:r w:rsidR="00432568" w:rsidRPr="005647EB">
              <w:rPr>
                <w:rFonts w:cs="Arial"/>
              </w:rPr>
              <w:t>derived</w:t>
            </w:r>
            <w:r w:rsidRPr="005647EB">
              <w:rPr>
                <w:rFonts w:cs="Arial"/>
              </w:rPr>
              <w:t xml:space="preserve"> </w:t>
            </w:r>
            <w:r w:rsidR="00432568" w:rsidRPr="005647EB">
              <w:rPr>
                <w:rFonts w:cs="Arial"/>
              </w:rPr>
              <w:t>from</w:t>
            </w:r>
            <w:r w:rsidRPr="005647EB">
              <w:rPr>
                <w:rFonts w:cs="Arial"/>
              </w:rPr>
              <w:t xml:space="preserve"> </w:t>
            </w:r>
            <w:r w:rsidR="00432568" w:rsidRPr="005647EB">
              <w:rPr>
                <w:rFonts w:cs="Arial"/>
              </w:rPr>
              <w:t>other</w:t>
            </w:r>
            <w:r w:rsidRPr="005647EB">
              <w:rPr>
                <w:rFonts w:cs="Arial"/>
              </w:rPr>
              <w:t xml:space="preserve"> </w:t>
            </w:r>
            <w:r w:rsidR="00432568" w:rsidRPr="005647EB">
              <w:rPr>
                <w:rFonts w:cs="Arial"/>
              </w:rPr>
              <w:t>parameters</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information</w:t>
            </w:r>
            <w:r w:rsidRPr="005647EB">
              <w:rPr>
                <w:rFonts w:cs="Arial"/>
              </w:rPr>
              <w:t xml:space="preserve"> </w:t>
            </w:r>
            <w:r w:rsidR="00432568" w:rsidRPr="005647EB">
              <w:rPr>
                <w:rFonts w:cs="Arial"/>
              </w:rPr>
              <w:t>purposes.</w:t>
            </w:r>
            <w:r w:rsidRPr="005647EB">
              <w:rPr>
                <w:rFonts w:cs="Arial"/>
              </w:rPr>
              <w:t xml:space="preserve"> </w:t>
            </w:r>
            <w:r w:rsidR="00432568" w:rsidRPr="005647EB">
              <w:rPr>
                <w:rFonts w:cs="Arial"/>
              </w:rPr>
              <w:t>They</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not</w:t>
            </w:r>
            <w:r w:rsidRPr="005647EB">
              <w:rPr>
                <w:rFonts w:cs="Arial"/>
              </w:rPr>
              <w:t xml:space="preserve"> </w:t>
            </w:r>
            <w:r w:rsidR="00432568" w:rsidRPr="005647EB">
              <w:rPr>
                <w:rFonts w:cs="Arial"/>
              </w:rPr>
              <w:t>settable</w:t>
            </w:r>
            <w:r w:rsidRPr="005647EB">
              <w:rPr>
                <w:rFonts w:cs="Arial"/>
              </w:rPr>
              <w:t xml:space="preserve"> </w:t>
            </w:r>
            <w:r w:rsidR="00432568" w:rsidRPr="005647EB">
              <w:rPr>
                <w:rFonts w:cs="Arial"/>
              </w:rPr>
              <w:t>parameters</w:t>
            </w:r>
            <w:r w:rsidRPr="005647EB">
              <w:rPr>
                <w:rFonts w:cs="Arial"/>
              </w:rPr>
              <w:t xml:space="preserve"> </w:t>
            </w:r>
            <w:r w:rsidR="00432568" w:rsidRPr="005647EB">
              <w:rPr>
                <w:rFonts w:cs="Arial"/>
              </w:rPr>
              <w:t>themselves.</w:t>
            </w:r>
          </w:p>
        </w:tc>
      </w:tr>
    </w:tbl>
    <w:p w14:paraId="01DDBEB7" w14:textId="77777777" w:rsidR="00432568" w:rsidRPr="005647EB" w:rsidRDefault="00432568" w:rsidP="002570E4"/>
    <w:p w14:paraId="32EA1732" w14:textId="77777777" w:rsidR="00432568" w:rsidRPr="005647EB" w:rsidRDefault="00432568" w:rsidP="002570E4">
      <w:pPr>
        <w:pStyle w:val="TH"/>
        <w:keepNext w:val="0"/>
        <w:keepLines w:val="0"/>
      </w:pPr>
      <w:r w:rsidRPr="005647EB">
        <w:t>Table 8.3.7.5-2: Cell specific test requirement parameters for E-UTRAN FDD-FDD inter frequency event triggered reporting under fading propagation conditions (Cell 3 and Cell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560"/>
      </w:tblGrid>
      <w:tr w:rsidR="00432568" w:rsidRPr="005647EB" w14:paraId="335F763F" w14:textId="77777777" w:rsidTr="000424D3">
        <w:trPr>
          <w:cantSplit/>
          <w:tblHeader/>
          <w:jc w:val="center"/>
        </w:trPr>
        <w:tc>
          <w:tcPr>
            <w:tcW w:w="2093" w:type="dxa"/>
            <w:vMerge w:val="restart"/>
            <w:tcBorders>
              <w:top w:val="single" w:sz="4" w:space="0" w:color="auto"/>
              <w:left w:val="single" w:sz="4" w:space="0" w:color="auto"/>
              <w:bottom w:val="single" w:sz="4" w:space="0" w:color="auto"/>
              <w:right w:val="single" w:sz="4" w:space="0" w:color="auto"/>
            </w:tcBorders>
          </w:tcPr>
          <w:p w14:paraId="5988B327" w14:textId="77777777" w:rsidR="00432568" w:rsidRPr="005647EB" w:rsidRDefault="00432568" w:rsidP="002570E4">
            <w:pPr>
              <w:pStyle w:val="TAH"/>
              <w:keepNext w:val="0"/>
              <w:keepLines w:val="0"/>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6C4DD5C7" w14:textId="77777777" w:rsidR="00432568" w:rsidRPr="005647EB" w:rsidRDefault="00432568" w:rsidP="002570E4">
            <w:pPr>
              <w:pStyle w:val="TAH"/>
              <w:keepNext w:val="0"/>
              <w:keepLines w:val="0"/>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tcPr>
          <w:p w14:paraId="010F21BE" w14:textId="10342227" w:rsidR="00432568" w:rsidRPr="005647EB" w:rsidRDefault="00432568"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3</w:t>
            </w:r>
          </w:p>
        </w:tc>
        <w:tc>
          <w:tcPr>
            <w:tcW w:w="2835" w:type="dxa"/>
            <w:gridSpan w:val="2"/>
            <w:tcBorders>
              <w:top w:val="single" w:sz="4" w:space="0" w:color="auto"/>
              <w:left w:val="single" w:sz="4" w:space="0" w:color="auto"/>
              <w:bottom w:val="single" w:sz="4" w:space="0" w:color="auto"/>
              <w:right w:val="single" w:sz="4" w:space="0" w:color="auto"/>
            </w:tcBorders>
          </w:tcPr>
          <w:p w14:paraId="3C8E1F9C" w14:textId="441CCD2B" w:rsidR="00432568" w:rsidRPr="005647EB" w:rsidRDefault="00432568"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4</w:t>
            </w:r>
          </w:p>
        </w:tc>
      </w:tr>
      <w:tr w:rsidR="00432568" w:rsidRPr="005647EB" w14:paraId="6A180F9C" w14:textId="77777777" w:rsidTr="000424D3">
        <w:trPr>
          <w:cantSplit/>
          <w:tblHeader/>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70481445" w14:textId="77777777" w:rsidR="00432568" w:rsidRPr="005647EB" w:rsidRDefault="00432568" w:rsidP="002570E4">
            <w:pPr>
              <w:pStyle w:val="TAH"/>
              <w:keepNext w:val="0"/>
              <w:keepLines w:val="0"/>
              <w:rPr>
                <w:rFonts w:cs="Arial"/>
                <w:bCs/>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183E7C8D" w14:textId="77777777" w:rsidR="00432568" w:rsidRPr="005647EB" w:rsidRDefault="00432568" w:rsidP="002570E4">
            <w:pPr>
              <w:pStyle w:val="TAH"/>
              <w:keepNext w:val="0"/>
              <w:keepLines w:val="0"/>
              <w:rPr>
                <w:rFonts w:cs="Arial"/>
                <w:bCs/>
              </w:rPr>
            </w:pPr>
          </w:p>
        </w:tc>
        <w:tc>
          <w:tcPr>
            <w:tcW w:w="1276" w:type="dxa"/>
            <w:tcBorders>
              <w:top w:val="single" w:sz="4" w:space="0" w:color="auto"/>
              <w:left w:val="single" w:sz="4" w:space="0" w:color="auto"/>
              <w:bottom w:val="single" w:sz="4" w:space="0" w:color="auto"/>
              <w:right w:val="single" w:sz="4" w:space="0" w:color="auto"/>
            </w:tcBorders>
          </w:tcPr>
          <w:p w14:paraId="303CECD7" w14:textId="77777777" w:rsidR="00432568" w:rsidRPr="005647EB" w:rsidRDefault="00432568" w:rsidP="002570E4">
            <w:pPr>
              <w:pStyle w:val="TAH"/>
              <w:keepNext w:val="0"/>
              <w:keepLines w:val="0"/>
              <w:rPr>
                <w:rFonts w:cs="Arial"/>
              </w:rPr>
            </w:pPr>
            <w:r w:rsidRPr="005647EB">
              <w:rPr>
                <w:rFonts w:cs="Arial"/>
              </w:rPr>
              <w:t>T1</w:t>
            </w:r>
          </w:p>
        </w:tc>
        <w:tc>
          <w:tcPr>
            <w:tcW w:w="1276" w:type="dxa"/>
            <w:tcBorders>
              <w:top w:val="single" w:sz="4" w:space="0" w:color="auto"/>
              <w:left w:val="single" w:sz="4" w:space="0" w:color="auto"/>
              <w:bottom w:val="single" w:sz="4" w:space="0" w:color="auto"/>
              <w:right w:val="single" w:sz="4" w:space="0" w:color="auto"/>
            </w:tcBorders>
          </w:tcPr>
          <w:p w14:paraId="2C56AFC0" w14:textId="77777777" w:rsidR="00432568" w:rsidRPr="005647EB" w:rsidRDefault="00432568" w:rsidP="002570E4">
            <w:pPr>
              <w:pStyle w:val="TAH"/>
              <w:keepNext w:val="0"/>
              <w:keepLines w:val="0"/>
              <w:rPr>
                <w:rFonts w:cs="Arial"/>
              </w:rPr>
            </w:pPr>
            <w:r w:rsidRPr="005647EB">
              <w:rPr>
                <w:rFonts w:cs="Arial"/>
              </w:rPr>
              <w:t>T2</w:t>
            </w:r>
          </w:p>
        </w:tc>
        <w:tc>
          <w:tcPr>
            <w:tcW w:w="1275" w:type="dxa"/>
            <w:tcBorders>
              <w:top w:val="single" w:sz="4" w:space="0" w:color="auto"/>
              <w:left w:val="single" w:sz="4" w:space="0" w:color="auto"/>
              <w:bottom w:val="single" w:sz="4" w:space="0" w:color="auto"/>
              <w:right w:val="single" w:sz="4" w:space="0" w:color="auto"/>
            </w:tcBorders>
          </w:tcPr>
          <w:p w14:paraId="14A122B5" w14:textId="77777777" w:rsidR="00432568" w:rsidRPr="005647EB" w:rsidRDefault="00432568" w:rsidP="002570E4">
            <w:pPr>
              <w:pStyle w:val="TAH"/>
              <w:keepNext w:val="0"/>
              <w:keepLines w:val="0"/>
              <w:rPr>
                <w:rFonts w:cs="Arial"/>
              </w:rPr>
            </w:pPr>
            <w:r w:rsidRPr="005647EB">
              <w:rPr>
                <w:rFonts w:cs="Arial"/>
              </w:rPr>
              <w:t>T1</w:t>
            </w:r>
          </w:p>
        </w:tc>
        <w:tc>
          <w:tcPr>
            <w:tcW w:w="1560" w:type="dxa"/>
            <w:tcBorders>
              <w:top w:val="single" w:sz="4" w:space="0" w:color="auto"/>
              <w:left w:val="single" w:sz="4" w:space="0" w:color="auto"/>
              <w:bottom w:val="single" w:sz="4" w:space="0" w:color="auto"/>
              <w:right w:val="single" w:sz="4" w:space="0" w:color="auto"/>
            </w:tcBorders>
          </w:tcPr>
          <w:p w14:paraId="04BD37F3" w14:textId="77777777" w:rsidR="00432568" w:rsidRPr="005647EB" w:rsidRDefault="00432568" w:rsidP="002570E4">
            <w:pPr>
              <w:pStyle w:val="TAH"/>
              <w:keepNext w:val="0"/>
              <w:keepLines w:val="0"/>
              <w:rPr>
                <w:rFonts w:cs="Arial"/>
              </w:rPr>
            </w:pPr>
            <w:r w:rsidRPr="005647EB">
              <w:rPr>
                <w:rFonts w:cs="Arial"/>
              </w:rPr>
              <w:t>T2</w:t>
            </w:r>
          </w:p>
        </w:tc>
      </w:tr>
      <w:tr w:rsidR="00432568" w:rsidRPr="005647EB" w14:paraId="1B4AB91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81BC590" w14:textId="70F6E2AC" w:rsidR="00432568" w:rsidRPr="005647EB" w:rsidRDefault="00432568"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1C7702C0"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1CB146A2" w14:textId="22B750BA" w:rsidR="00432568" w:rsidRPr="005647EB" w:rsidRDefault="00432568"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2835" w:type="dxa"/>
            <w:gridSpan w:val="2"/>
            <w:tcBorders>
              <w:top w:val="single" w:sz="4" w:space="0" w:color="auto"/>
              <w:left w:val="single" w:sz="4" w:space="0" w:color="auto"/>
              <w:bottom w:val="single" w:sz="4" w:space="0" w:color="auto"/>
              <w:right w:val="single" w:sz="4" w:space="0" w:color="auto"/>
            </w:tcBorders>
          </w:tcPr>
          <w:p w14:paraId="57EF883F" w14:textId="68DEEA2A" w:rsidR="00432568" w:rsidRPr="005647EB" w:rsidRDefault="00432568"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432568" w:rsidRPr="005647EB" w14:paraId="1F81F06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CABB040" w14:textId="77777777" w:rsidR="00432568" w:rsidRPr="005647EB" w:rsidRDefault="00432568" w:rsidP="002570E4">
            <w:pPr>
              <w:pStyle w:val="TAL"/>
              <w:keepNext w:val="0"/>
              <w:keepLines w:val="0"/>
              <w:rPr>
                <w:rFonts w:cs="Arial"/>
              </w:rPr>
            </w:pPr>
            <w:r w:rsidRPr="005647EB">
              <w:rPr>
                <w:rFonts w:cs="Arial"/>
                <w:bCs/>
              </w:rPr>
              <w:t>BW</w:t>
            </w:r>
            <w:r w:rsidRPr="005647EB">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01955BA0" w14:textId="77777777" w:rsidR="00432568" w:rsidRPr="005647EB" w:rsidRDefault="00432568" w:rsidP="002570E4">
            <w:pPr>
              <w:pStyle w:val="TAC"/>
              <w:keepNext w:val="0"/>
              <w:keepLines w:val="0"/>
              <w:rPr>
                <w:rFonts w:cs="Arial"/>
              </w:rPr>
            </w:pPr>
            <w:r w:rsidRPr="005647EB">
              <w:rPr>
                <w:rFonts w:cs="v4.2.0"/>
              </w:rPr>
              <w:t>MHz</w:t>
            </w:r>
          </w:p>
        </w:tc>
        <w:tc>
          <w:tcPr>
            <w:tcW w:w="2552" w:type="dxa"/>
            <w:gridSpan w:val="2"/>
            <w:tcBorders>
              <w:top w:val="single" w:sz="4" w:space="0" w:color="auto"/>
              <w:left w:val="single" w:sz="4" w:space="0" w:color="auto"/>
              <w:bottom w:val="single" w:sz="4" w:space="0" w:color="auto"/>
              <w:right w:val="single" w:sz="4" w:space="0" w:color="auto"/>
            </w:tcBorders>
          </w:tcPr>
          <w:p w14:paraId="59E8AA78" w14:textId="03FAB76D" w:rsidR="00432568" w:rsidRPr="005647EB" w:rsidRDefault="00432568"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4DE090EA" w14:textId="4B47B6CB" w:rsidR="00432568" w:rsidRPr="005647EB" w:rsidRDefault="00432568"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c>
          <w:tcPr>
            <w:tcW w:w="2835" w:type="dxa"/>
            <w:gridSpan w:val="2"/>
            <w:tcBorders>
              <w:top w:val="single" w:sz="4" w:space="0" w:color="auto"/>
              <w:left w:val="single" w:sz="4" w:space="0" w:color="auto"/>
              <w:bottom w:val="single" w:sz="4" w:space="0" w:color="auto"/>
              <w:right w:val="single" w:sz="4" w:space="0" w:color="auto"/>
            </w:tcBorders>
          </w:tcPr>
          <w:p w14:paraId="3B2445B6" w14:textId="7761D3C2" w:rsidR="00432568" w:rsidRPr="005647EB" w:rsidRDefault="00432568"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799335C0" w14:textId="674BC64F" w:rsidR="00432568" w:rsidRPr="005647EB" w:rsidRDefault="00432568"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r>
      <w:tr w:rsidR="00432568" w:rsidRPr="005647EB" w14:paraId="527B39E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6F05763" w14:textId="68BCA28E" w:rsidR="00432568" w:rsidRPr="005647EB" w:rsidRDefault="00432568" w:rsidP="002570E4">
            <w:pPr>
              <w:pStyle w:val="TAL"/>
              <w:keepNext w:val="0"/>
              <w:keepLines w:val="0"/>
              <w:rPr>
                <w:rFonts w:cs="Arial"/>
                <w:bCs/>
              </w:rPr>
            </w:pPr>
            <w:r w:rsidRPr="005647EB">
              <w:rPr>
                <w:rFonts w:cs="Arial"/>
                <w:bCs/>
              </w:rPr>
              <w:t>Measurement</w:t>
            </w:r>
            <w:r w:rsidR="002570E4" w:rsidRPr="005647EB">
              <w:rPr>
                <w:rFonts w:cs="Arial"/>
                <w:bCs/>
              </w:rPr>
              <w:t xml:space="preserve"> </w:t>
            </w:r>
            <w:r w:rsidRPr="005647EB">
              <w:rPr>
                <w:rFonts w:cs="Arial"/>
                <w:bCs/>
              </w:rPr>
              <w:t>bandwidth</w:t>
            </w:r>
          </w:p>
        </w:tc>
        <w:tc>
          <w:tcPr>
            <w:tcW w:w="1559" w:type="dxa"/>
            <w:tcBorders>
              <w:top w:val="single" w:sz="4" w:space="0" w:color="auto"/>
              <w:left w:val="single" w:sz="4" w:space="0" w:color="auto"/>
              <w:bottom w:val="single" w:sz="4" w:space="0" w:color="auto"/>
              <w:right w:val="single" w:sz="4" w:space="0" w:color="auto"/>
            </w:tcBorders>
            <w:vAlign w:val="center"/>
          </w:tcPr>
          <w:p w14:paraId="5D55651A" w14:textId="77777777" w:rsidR="00432568" w:rsidRPr="005647EB" w:rsidRDefault="00432568" w:rsidP="002570E4">
            <w:pPr>
              <w:pStyle w:val="TAC"/>
              <w:keepNext w:val="0"/>
              <w:keepLines w:val="0"/>
              <w:rPr>
                <w:rFonts w:cs="v4.2.0"/>
              </w:rPr>
            </w:pPr>
            <w:r w:rsidRPr="005647EB">
              <w:rPr>
                <w:rFonts w:cs="Arial"/>
                <w:position w:val="-10"/>
                <w:sz w:val="16"/>
                <w:szCs w:val="16"/>
              </w:rPr>
              <w:object w:dxaOrig="460" w:dyaOrig="340" w14:anchorId="210F6327">
                <v:shape id="_x0000_i1081" type="#_x0000_t75" style="width:23.5pt;height:17.5pt" o:ole="">
                  <v:imagedata r:id="rId75" o:title=""/>
                </v:shape>
                <o:OLEObject Type="Embed" ProgID="Equation.3" ShapeID="_x0000_i1081" DrawAspect="Content" ObjectID="_1781977648" r:id="rId81"/>
              </w:object>
            </w:r>
          </w:p>
        </w:tc>
        <w:tc>
          <w:tcPr>
            <w:tcW w:w="2552" w:type="dxa"/>
            <w:gridSpan w:val="2"/>
            <w:tcBorders>
              <w:top w:val="single" w:sz="4" w:space="0" w:color="auto"/>
              <w:left w:val="single" w:sz="4" w:space="0" w:color="auto"/>
              <w:bottom w:val="single" w:sz="4" w:space="0" w:color="auto"/>
              <w:right w:val="single" w:sz="4" w:space="0" w:color="auto"/>
            </w:tcBorders>
          </w:tcPr>
          <w:p w14:paraId="3014851E" w14:textId="65DC0DBB"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1E438E3E" w14:textId="31A6FA1D"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tc>
        <w:tc>
          <w:tcPr>
            <w:tcW w:w="2835" w:type="dxa"/>
            <w:gridSpan w:val="2"/>
            <w:tcBorders>
              <w:top w:val="single" w:sz="4" w:space="0" w:color="auto"/>
              <w:left w:val="single" w:sz="4" w:space="0" w:color="auto"/>
              <w:bottom w:val="single" w:sz="4" w:space="0" w:color="auto"/>
              <w:right w:val="single" w:sz="4" w:space="0" w:color="auto"/>
            </w:tcBorders>
          </w:tcPr>
          <w:p w14:paraId="20B498CC" w14:textId="440004BD"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4B568D65" w14:textId="7AEA0545"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tc>
      </w:tr>
      <w:tr w:rsidR="00432568" w:rsidRPr="005647EB" w14:paraId="06578C9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C682C93" w14:textId="67554D1F" w:rsidR="00432568" w:rsidRPr="005647EB" w:rsidRDefault="00432568"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A.1.1.</w:t>
            </w:r>
          </w:p>
        </w:tc>
        <w:tc>
          <w:tcPr>
            <w:tcW w:w="1559" w:type="dxa"/>
            <w:tcBorders>
              <w:top w:val="single" w:sz="4" w:space="0" w:color="auto"/>
              <w:left w:val="single" w:sz="4" w:space="0" w:color="auto"/>
              <w:bottom w:val="single" w:sz="4" w:space="0" w:color="auto"/>
              <w:right w:val="single" w:sz="4" w:space="0" w:color="auto"/>
            </w:tcBorders>
          </w:tcPr>
          <w:p w14:paraId="2382FA51"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72C9B304" w14:textId="77777777" w:rsidR="00432568" w:rsidRPr="005647EB" w:rsidRDefault="00432568" w:rsidP="002570E4">
            <w:pPr>
              <w:pStyle w:val="TAC"/>
              <w:keepNext w:val="0"/>
              <w:keepLines w:val="0"/>
              <w:rPr>
                <w:rFonts w:cs="Arial"/>
              </w:rPr>
            </w:pPr>
            <w:r w:rsidRPr="005647EB">
              <w:rPr>
                <w:rFonts w:cs="Arial"/>
              </w:rPr>
              <w:t>-</w:t>
            </w:r>
          </w:p>
        </w:tc>
        <w:tc>
          <w:tcPr>
            <w:tcW w:w="2835" w:type="dxa"/>
            <w:gridSpan w:val="2"/>
            <w:tcBorders>
              <w:top w:val="single" w:sz="4" w:space="0" w:color="auto"/>
              <w:left w:val="single" w:sz="4" w:space="0" w:color="auto"/>
              <w:bottom w:val="single" w:sz="4" w:space="0" w:color="auto"/>
              <w:right w:val="single" w:sz="4" w:space="0" w:color="auto"/>
            </w:tcBorders>
          </w:tcPr>
          <w:p w14:paraId="3EE58622" w14:textId="77777777" w:rsidR="00432568" w:rsidRPr="005647EB" w:rsidRDefault="00432568" w:rsidP="002570E4">
            <w:pPr>
              <w:pStyle w:val="TAC"/>
              <w:keepNext w:val="0"/>
              <w:keepLines w:val="0"/>
              <w:rPr>
                <w:rFonts w:cs="Arial"/>
              </w:rPr>
            </w:pPr>
            <w:r w:rsidRPr="005647EB">
              <w:rPr>
                <w:rFonts w:cs="Arial"/>
              </w:rPr>
              <w:t>-</w:t>
            </w:r>
          </w:p>
        </w:tc>
      </w:tr>
      <w:tr w:rsidR="00432568" w:rsidRPr="005647EB" w14:paraId="4FC4C4E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7B82B5B" w14:textId="1AD5AF90" w:rsidR="00432568" w:rsidRPr="005647EB" w:rsidRDefault="00432568"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allocation</w:t>
            </w:r>
          </w:p>
        </w:tc>
        <w:tc>
          <w:tcPr>
            <w:tcW w:w="1559" w:type="dxa"/>
            <w:tcBorders>
              <w:top w:val="single" w:sz="4" w:space="0" w:color="auto"/>
              <w:left w:val="single" w:sz="4" w:space="0" w:color="auto"/>
              <w:bottom w:val="single" w:sz="4" w:space="0" w:color="auto"/>
              <w:right w:val="single" w:sz="4" w:space="0" w:color="auto"/>
            </w:tcBorders>
            <w:vAlign w:val="center"/>
          </w:tcPr>
          <w:p w14:paraId="1F6420FF" w14:textId="77777777" w:rsidR="00432568" w:rsidRPr="005647EB" w:rsidRDefault="00432568" w:rsidP="002570E4">
            <w:pPr>
              <w:pStyle w:val="TAC"/>
              <w:keepNext w:val="0"/>
              <w:keepLines w:val="0"/>
              <w:rPr>
                <w:rFonts w:cs="Arial"/>
              </w:rPr>
            </w:pPr>
            <w:r w:rsidRPr="005647EB">
              <w:rPr>
                <w:rFonts w:cs="Arial"/>
                <w:position w:val="-10"/>
                <w:sz w:val="16"/>
                <w:szCs w:val="16"/>
              </w:rPr>
              <w:object w:dxaOrig="460" w:dyaOrig="340" w14:anchorId="665B8E8E">
                <v:shape id="_x0000_i1082" type="#_x0000_t75" style="width:23.5pt;height:17.5pt" o:ole="">
                  <v:imagedata r:id="rId75" o:title=""/>
                </v:shape>
                <o:OLEObject Type="Embed" ProgID="Equation.3" ShapeID="_x0000_i1082" DrawAspect="Content" ObjectID="_1781977649" r:id="rId82"/>
              </w:object>
            </w:r>
          </w:p>
        </w:tc>
        <w:tc>
          <w:tcPr>
            <w:tcW w:w="2552" w:type="dxa"/>
            <w:gridSpan w:val="2"/>
            <w:tcBorders>
              <w:top w:val="single" w:sz="4" w:space="0" w:color="auto"/>
              <w:left w:val="single" w:sz="4" w:space="0" w:color="auto"/>
              <w:bottom w:val="single" w:sz="4" w:space="0" w:color="auto"/>
              <w:right w:val="single" w:sz="4" w:space="0" w:color="auto"/>
            </w:tcBorders>
          </w:tcPr>
          <w:p w14:paraId="5F528F6E" w14:textId="77777777" w:rsidR="00432568" w:rsidRPr="005647EB" w:rsidRDefault="00432568" w:rsidP="002570E4">
            <w:pPr>
              <w:pStyle w:val="TAC"/>
              <w:keepNext w:val="0"/>
              <w:keepLines w:val="0"/>
              <w:rPr>
                <w:rFonts w:cs="Arial"/>
              </w:rPr>
            </w:pPr>
            <w:r w:rsidRPr="005647EB">
              <w:rPr>
                <w:rFonts w:cs="Arial"/>
              </w:rPr>
              <w:t>-</w:t>
            </w:r>
          </w:p>
        </w:tc>
        <w:tc>
          <w:tcPr>
            <w:tcW w:w="2835" w:type="dxa"/>
            <w:gridSpan w:val="2"/>
            <w:tcBorders>
              <w:top w:val="single" w:sz="4" w:space="0" w:color="auto"/>
              <w:left w:val="single" w:sz="4" w:space="0" w:color="auto"/>
              <w:bottom w:val="single" w:sz="4" w:space="0" w:color="auto"/>
              <w:right w:val="single" w:sz="4" w:space="0" w:color="auto"/>
            </w:tcBorders>
          </w:tcPr>
          <w:p w14:paraId="7D556305" w14:textId="77777777" w:rsidR="00432568" w:rsidRPr="005647EB" w:rsidRDefault="00432568" w:rsidP="002570E4">
            <w:pPr>
              <w:pStyle w:val="TAC"/>
              <w:keepNext w:val="0"/>
              <w:keepLines w:val="0"/>
              <w:rPr>
                <w:rFonts w:cs="Arial"/>
              </w:rPr>
            </w:pPr>
            <w:r w:rsidRPr="005647EB">
              <w:rPr>
                <w:rFonts w:cs="Arial"/>
              </w:rPr>
              <w:t>-</w:t>
            </w:r>
          </w:p>
        </w:tc>
      </w:tr>
      <w:tr w:rsidR="00432568" w:rsidRPr="005647EB" w14:paraId="2761B29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AC1D490" w14:textId="03EBF2D3" w:rsidR="00432568" w:rsidRPr="005647EB" w:rsidRDefault="00432568" w:rsidP="002570E4">
            <w:pPr>
              <w:pStyle w:val="TAL"/>
              <w:keepNext w:val="0"/>
              <w:keepLines w:val="0"/>
              <w:rPr>
                <w:rFonts w:cs="Arial"/>
                <w:bCs/>
              </w:rPr>
            </w:pPr>
            <w:r w:rsidRPr="005647EB">
              <w:rPr>
                <w:rFonts w:cs="Arial"/>
                <w:bCs/>
              </w:rPr>
              <w:t>PDCCH/PCFICH/PHICH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A.2.1.</w:t>
            </w:r>
          </w:p>
        </w:tc>
        <w:tc>
          <w:tcPr>
            <w:tcW w:w="1559" w:type="dxa"/>
            <w:tcBorders>
              <w:top w:val="single" w:sz="4" w:space="0" w:color="auto"/>
              <w:left w:val="single" w:sz="4" w:space="0" w:color="auto"/>
              <w:bottom w:val="single" w:sz="4" w:space="0" w:color="auto"/>
              <w:right w:val="single" w:sz="4" w:space="0" w:color="auto"/>
            </w:tcBorders>
          </w:tcPr>
          <w:p w14:paraId="09047693"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0B45AC37" w14:textId="11A097EA"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0AEC600C" w14:textId="19A53C58"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c>
          <w:tcPr>
            <w:tcW w:w="2835" w:type="dxa"/>
            <w:gridSpan w:val="2"/>
            <w:tcBorders>
              <w:top w:val="single" w:sz="4" w:space="0" w:color="auto"/>
              <w:left w:val="single" w:sz="4" w:space="0" w:color="auto"/>
              <w:bottom w:val="single" w:sz="4" w:space="0" w:color="auto"/>
              <w:right w:val="single" w:sz="4" w:space="0" w:color="auto"/>
            </w:tcBorders>
          </w:tcPr>
          <w:p w14:paraId="292D6A54" w14:textId="593E88CA"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4E54D44F" w14:textId="787D4F6A"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r>
      <w:tr w:rsidR="00432568" w:rsidRPr="005647EB" w14:paraId="7B1302C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A0D272A" w14:textId="02DDF88E" w:rsidR="00432568" w:rsidRPr="005647EB" w:rsidRDefault="00432568"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D.1.</w:t>
            </w:r>
          </w:p>
        </w:tc>
        <w:tc>
          <w:tcPr>
            <w:tcW w:w="1559" w:type="dxa"/>
            <w:tcBorders>
              <w:top w:val="single" w:sz="4" w:space="0" w:color="auto"/>
              <w:left w:val="single" w:sz="4" w:space="0" w:color="auto"/>
              <w:bottom w:val="single" w:sz="4" w:space="0" w:color="auto"/>
              <w:right w:val="single" w:sz="4" w:space="0" w:color="auto"/>
            </w:tcBorders>
          </w:tcPr>
          <w:p w14:paraId="15A46E12"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01F6D06" w14:textId="59C5E82B"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FDD</w:t>
            </w:r>
          </w:p>
          <w:p w14:paraId="30A659C5" w14:textId="14E2DC56" w:rsidR="00432568" w:rsidRPr="005647EB" w:rsidRDefault="00432568"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c>
          <w:tcPr>
            <w:tcW w:w="2835" w:type="dxa"/>
            <w:gridSpan w:val="2"/>
            <w:tcBorders>
              <w:top w:val="single" w:sz="4" w:space="0" w:color="auto"/>
              <w:left w:val="single" w:sz="4" w:space="0" w:color="auto"/>
              <w:bottom w:val="single" w:sz="4" w:space="0" w:color="auto"/>
              <w:right w:val="single" w:sz="4" w:space="0" w:color="auto"/>
            </w:tcBorders>
          </w:tcPr>
          <w:p w14:paraId="78CEA531" w14:textId="2C1F5231"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FDD</w:t>
            </w:r>
          </w:p>
          <w:p w14:paraId="2AA445B5" w14:textId="62E3DAD1" w:rsidR="00432568" w:rsidRPr="005647EB" w:rsidRDefault="00432568"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r>
      <w:tr w:rsidR="00432568" w:rsidRPr="005647EB" w14:paraId="3221D5D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35F4858" w14:textId="77777777" w:rsidR="00432568" w:rsidRPr="005647EB" w:rsidRDefault="00432568" w:rsidP="002570E4">
            <w:pPr>
              <w:pStyle w:val="TAL"/>
              <w:keepNext w:val="0"/>
              <w:keepLines w:val="0"/>
              <w:rPr>
                <w:rFonts w:cs="Arial"/>
              </w:rPr>
            </w:pPr>
            <w:r w:rsidRPr="005647EB">
              <w:rPr>
                <w:rFonts w:cs="Arial"/>
                <w:bCs/>
              </w:rPr>
              <w:t>PBCH_RA</w:t>
            </w:r>
          </w:p>
        </w:tc>
        <w:tc>
          <w:tcPr>
            <w:tcW w:w="1559" w:type="dxa"/>
            <w:tcBorders>
              <w:top w:val="single" w:sz="4" w:space="0" w:color="auto"/>
              <w:left w:val="single" w:sz="4" w:space="0" w:color="auto"/>
              <w:bottom w:val="single" w:sz="4" w:space="0" w:color="auto"/>
              <w:right w:val="single" w:sz="4" w:space="0" w:color="auto"/>
            </w:tcBorders>
          </w:tcPr>
          <w:p w14:paraId="196711BE"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22205B3A" w14:textId="77777777" w:rsidR="00432568" w:rsidRPr="005647EB" w:rsidRDefault="00432568" w:rsidP="002570E4">
            <w:pPr>
              <w:pStyle w:val="TAC"/>
              <w:keepNext w:val="0"/>
              <w:keepLines w:val="0"/>
              <w:rPr>
                <w:rFonts w:cs="Arial"/>
              </w:rPr>
            </w:pPr>
            <w:r w:rsidRPr="005647EB">
              <w:rPr>
                <w:rFonts w:cs="Arial"/>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4E587232" w14:textId="77777777" w:rsidR="00432568" w:rsidRPr="005647EB" w:rsidRDefault="00432568" w:rsidP="002570E4">
            <w:pPr>
              <w:pStyle w:val="TAC"/>
              <w:keepNext w:val="0"/>
              <w:keepLines w:val="0"/>
              <w:rPr>
                <w:rFonts w:cs="Arial"/>
              </w:rPr>
            </w:pPr>
            <w:r w:rsidRPr="005647EB">
              <w:rPr>
                <w:rFonts w:cs="Arial"/>
              </w:rPr>
              <w:t>0</w:t>
            </w:r>
          </w:p>
        </w:tc>
      </w:tr>
      <w:tr w:rsidR="00432568" w:rsidRPr="005647EB" w14:paraId="209E8E2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7162FC3" w14:textId="77777777" w:rsidR="00432568" w:rsidRPr="005647EB" w:rsidRDefault="00432568" w:rsidP="002570E4">
            <w:pPr>
              <w:pStyle w:val="TAL"/>
              <w:keepNext w:val="0"/>
              <w:keepLines w:val="0"/>
              <w:rPr>
                <w:rFonts w:cs="Arial"/>
              </w:rPr>
            </w:pPr>
            <w:r w:rsidRPr="005647EB">
              <w:rPr>
                <w:rFonts w:cs="Arial"/>
                <w:bCs/>
              </w:rPr>
              <w:t>PBCH_RB</w:t>
            </w:r>
          </w:p>
        </w:tc>
        <w:tc>
          <w:tcPr>
            <w:tcW w:w="1559" w:type="dxa"/>
            <w:tcBorders>
              <w:top w:val="single" w:sz="4" w:space="0" w:color="auto"/>
              <w:left w:val="single" w:sz="4" w:space="0" w:color="auto"/>
              <w:bottom w:val="single" w:sz="4" w:space="0" w:color="auto"/>
              <w:right w:val="single" w:sz="4" w:space="0" w:color="auto"/>
            </w:tcBorders>
          </w:tcPr>
          <w:p w14:paraId="093339B0"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D38D35B"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811094C" w14:textId="77777777" w:rsidR="00432568" w:rsidRPr="005647EB" w:rsidRDefault="00432568" w:rsidP="002570E4">
            <w:pPr>
              <w:pStyle w:val="TAC"/>
              <w:keepNext w:val="0"/>
              <w:keepLines w:val="0"/>
              <w:rPr>
                <w:rFonts w:cs="Arial"/>
              </w:rPr>
            </w:pPr>
          </w:p>
        </w:tc>
      </w:tr>
      <w:tr w:rsidR="00432568" w:rsidRPr="005647EB" w14:paraId="61A85CC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DBFB345" w14:textId="77777777" w:rsidR="00432568" w:rsidRPr="005647EB" w:rsidRDefault="00432568" w:rsidP="002570E4">
            <w:pPr>
              <w:pStyle w:val="TAL"/>
              <w:keepNext w:val="0"/>
              <w:keepLines w:val="0"/>
              <w:rPr>
                <w:rFonts w:cs="Arial"/>
              </w:rPr>
            </w:pPr>
            <w:r w:rsidRPr="005647EB">
              <w:rPr>
                <w:rFonts w:cs="Arial"/>
                <w:bCs/>
              </w:rPr>
              <w:t>PSS_RA</w:t>
            </w:r>
          </w:p>
        </w:tc>
        <w:tc>
          <w:tcPr>
            <w:tcW w:w="1559" w:type="dxa"/>
            <w:tcBorders>
              <w:top w:val="single" w:sz="4" w:space="0" w:color="auto"/>
              <w:left w:val="single" w:sz="4" w:space="0" w:color="auto"/>
              <w:bottom w:val="single" w:sz="4" w:space="0" w:color="auto"/>
              <w:right w:val="single" w:sz="4" w:space="0" w:color="auto"/>
            </w:tcBorders>
          </w:tcPr>
          <w:p w14:paraId="3E4D671C"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3A797F8E"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621F3104" w14:textId="77777777" w:rsidR="00432568" w:rsidRPr="005647EB" w:rsidRDefault="00432568" w:rsidP="002570E4">
            <w:pPr>
              <w:pStyle w:val="TAC"/>
              <w:keepNext w:val="0"/>
              <w:keepLines w:val="0"/>
              <w:rPr>
                <w:rFonts w:cs="Arial"/>
              </w:rPr>
            </w:pPr>
          </w:p>
        </w:tc>
      </w:tr>
      <w:tr w:rsidR="00432568" w:rsidRPr="005647EB" w14:paraId="0B1BDEE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2FB9DC7" w14:textId="77777777" w:rsidR="00432568" w:rsidRPr="005647EB" w:rsidRDefault="00432568" w:rsidP="002570E4">
            <w:pPr>
              <w:pStyle w:val="TAL"/>
              <w:keepNext w:val="0"/>
              <w:keepLines w:val="0"/>
              <w:rPr>
                <w:rFonts w:cs="Arial"/>
              </w:rPr>
            </w:pPr>
            <w:r w:rsidRPr="005647EB">
              <w:rPr>
                <w:rFonts w:cs="Arial"/>
                <w:bCs/>
              </w:rPr>
              <w:t>SSS_RA</w:t>
            </w:r>
          </w:p>
        </w:tc>
        <w:tc>
          <w:tcPr>
            <w:tcW w:w="1559" w:type="dxa"/>
            <w:tcBorders>
              <w:top w:val="single" w:sz="4" w:space="0" w:color="auto"/>
              <w:left w:val="single" w:sz="4" w:space="0" w:color="auto"/>
              <w:bottom w:val="single" w:sz="4" w:space="0" w:color="auto"/>
              <w:right w:val="single" w:sz="4" w:space="0" w:color="auto"/>
            </w:tcBorders>
          </w:tcPr>
          <w:p w14:paraId="59E09536"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7C9221E"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A2EA926" w14:textId="77777777" w:rsidR="00432568" w:rsidRPr="005647EB" w:rsidRDefault="00432568" w:rsidP="002570E4">
            <w:pPr>
              <w:pStyle w:val="TAC"/>
              <w:keepNext w:val="0"/>
              <w:keepLines w:val="0"/>
              <w:rPr>
                <w:rFonts w:cs="Arial"/>
              </w:rPr>
            </w:pPr>
          </w:p>
        </w:tc>
      </w:tr>
      <w:tr w:rsidR="00432568" w:rsidRPr="005647EB" w14:paraId="196CF8E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7427A43" w14:textId="77777777" w:rsidR="00432568" w:rsidRPr="005647EB" w:rsidRDefault="00432568" w:rsidP="002570E4">
            <w:pPr>
              <w:pStyle w:val="TAL"/>
              <w:keepNext w:val="0"/>
              <w:keepLines w:val="0"/>
              <w:rPr>
                <w:rFonts w:cs="Arial"/>
              </w:rPr>
            </w:pPr>
            <w:r w:rsidRPr="005647EB">
              <w:rPr>
                <w:rFonts w:cs="Arial"/>
                <w:bCs/>
              </w:rPr>
              <w:lastRenderedPageBreak/>
              <w:t>PCFICH_RB</w:t>
            </w:r>
          </w:p>
        </w:tc>
        <w:tc>
          <w:tcPr>
            <w:tcW w:w="1559" w:type="dxa"/>
            <w:tcBorders>
              <w:top w:val="single" w:sz="4" w:space="0" w:color="auto"/>
              <w:left w:val="single" w:sz="4" w:space="0" w:color="auto"/>
              <w:bottom w:val="single" w:sz="4" w:space="0" w:color="auto"/>
              <w:right w:val="single" w:sz="4" w:space="0" w:color="auto"/>
            </w:tcBorders>
          </w:tcPr>
          <w:p w14:paraId="5C594756"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81296C4"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2C2EC5F4" w14:textId="77777777" w:rsidR="00432568" w:rsidRPr="005647EB" w:rsidRDefault="00432568" w:rsidP="002570E4">
            <w:pPr>
              <w:pStyle w:val="TAC"/>
              <w:keepNext w:val="0"/>
              <w:keepLines w:val="0"/>
              <w:rPr>
                <w:rFonts w:cs="Arial"/>
              </w:rPr>
            </w:pPr>
          </w:p>
        </w:tc>
      </w:tr>
      <w:tr w:rsidR="00432568" w:rsidRPr="005647EB" w14:paraId="7AF4370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496B3C2" w14:textId="77777777" w:rsidR="00432568" w:rsidRPr="005647EB" w:rsidRDefault="00432568" w:rsidP="002570E4">
            <w:pPr>
              <w:pStyle w:val="TAL"/>
              <w:keepNext w:val="0"/>
              <w:keepLines w:val="0"/>
              <w:rPr>
                <w:rFonts w:cs="Arial"/>
              </w:rPr>
            </w:pPr>
            <w:r w:rsidRPr="005647EB">
              <w:rPr>
                <w:rFonts w:cs="Arial"/>
                <w:bCs/>
              </w:rPr>
              <w:t>PHICH_RA</w:t>
            </w:r>
          </w:p>
        </w:tc>
        <w:tc>
          <w:tcPr>
            <w:tcW w:w="1559" w:type="dxa"/>
            <w:tcBorders>
              <w:top w:val="single" w:sz="4" w:space="0" w:color="auto"/>
              <w:left w:val="single" w:sz="4" w:space="0" w:color="auto"/>
              <w:bottom w:val="single" w:sz="4" w:space="0" w:color="auto"/>
              <w:right w:val="single" w:sz="4" w:space="0" w:color="auto"/>
            </w:tcBorders>
          </w:tcPr>
          <w:p w14:paraId="247ABF2B"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404961D"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EFF8093" w14:textId="77777777" w:rsidR="00432568" w:rsidRPr="005647EB" w:rsidRDefault="00432568" w:rsidP="002570E4">
            <w:pPr>
              <w:pStyle w:val="TAC"/>
              <w:keepNext w:val="0"/>
              <w:keepLines w:val="0"/>
              <w:rPr>
                <w:rFonts w:cs="Arial"/>
              </w:rPr>
            </w:pPr>
          </w:p>
        </w:tc>
      </w:tr>
      <w:tr w:rsidR="00432568" w:rsidRPr="005647EB" w14:paraId="498EAF5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5F10202" w14:textId="77777777" w:rsidR="00432568" w:rsidRPr="005647EB" w:rsidRDefault="00432568" w:rsidP="002570E4">
            <w:pPr>
              <w:pStyle w:val="TAL"/>
              <w:keepNext w:val="0"/>
              <w:keepLines w:val="0"/>
              <w:rPr>
                <w:rFonts w:cs="Arial"/>
              </w:rPr>
            </w:pPr>
            <w:r w:rsidRPr="005647EB">
              <w:rPr>
                <w:rFonts w:cs="Arial"/>
                <w:bCs/>
              </w:rPr>
              <w:t>PHICH_RB</w:t>
            </w:r>
          </w:p>
        </w:tc>
        <w:tc>
          <w:tcPr>
            <w:tcW w:w="1559" w:type="dxa"/>
            <w:tcBorders>
              <w:top w:val="single" w:sz="4" w:space="0" w:color="auto"/>
              <w:left w:val="single" w:sz="4" w:space="0" w:color="auto"/>
              <w:bottom w:val="single" w:sz="4" w:space="0" w:color="auto"/>
              <w:right w:val="single" w:sz="4" w:space="0" w:color="auto"/>
            </w:tcBorders>
          </w:tcPr>
          <w:p w14:paraId="09E6CC30"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6340F85"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6446976" w14:textId="77777777" w:rsidR="00432568" w:rsidRPr="005647EB" w:rsidRDefault="00432568" w:rsidP="002570E4">
            <w:pPr>
              <w:pStyle w:val="TAC"/>
              <w:keepNext w:val="0"/>
              <w:keepLines w:val="0"/>
              <w:rPr>
                <w:rFonts w:cs="Arial"/>
              </w:rPr>
            </w:pPr>
          </w:p>
        </w:tc>
      </w:tr>
      <w:tr w:rsidR="00432568" w:rsidRPr="005647EB" w14:paraId="00458DD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1EA0796" w14:textId="77777777" w:rsidR="00432568" w:rsidRPr="005647EB" w:rsidRDefault="00432568" w:rsidP="002570E4">
            <w:pPr>
              <w:pStyle w:val="TAL"/>
              <w:keepNext w:val="0"/>
              <w:keepLines w:val="0"/>
              <w:rPr>
                <w:rFonts w:cs="Arial"/>
              </w:rPr>
            </w:pPr>
            <w:r w:rsidRPr="005647EB">
              <w:rPr>
                <w:rFonts w:cs="Arial"/>
                <w:bCs/>
              </w:rPr>
              <w:t>PDCCH_RA</w:t>
            </w:r>
          </w:p>
        </w:tc>
        <w:tc>
          <w:tcPr>
            <w:tcW w:w="1559" w:type="dxa"/>
            <w:tcBorders>
              <w:top w:val="single" w:sz="4" w:space="0" w:color="auto"/>
              <w:left w:val="single" w:sz="4" w:space="0" w:color="auto"/>
              <w:bottom w:val="single" w:sz="4" w:space="0" w:color="auto"/>
              <w:right w:val="single" w:sz="4" w:space="0" w:color="auto"/>
            </w:tcBorders>
          </w:tcPr>
          <w:p w14:paraId="0A31AA96"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E69EC9A"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0A68B95" w14:textId="77777777" w:rsidR="00432568" w:rsidRPr="005647EB" w:rsidRDefault="00432568" w:rsidP="002570E4">
            <w:pPr>
              <w:pStyle w:val="TAC"/>
              <w:keepNext w:val="0"/>
              <w:keepLines w:val="0"/>
              <w:rPr>
                <w:rFonts w:cs="Arial"/>
              </w:rPr>
            </w:pPr>
          </w:p>
        </w:tc>
      </w:tr>
      <w:tr w:rsidR="00432568" w:rsidRPr="005647EB" w14:paraId="768098B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75F1D81" w14:textId="77777777" w:rsidR="00432568" w:rsidRPr="005647EB" w:rsidRDefault="00432568" w:rsidP="002570E4">
            <w:pPr>
              <w:pStyle w:val="TAL"/>
              <w:keepNext w:val="0"/>
              <w:keepLines w:val="0"/>
              <w:rPr>
                <w:rFonts w:cs="Arial"/>
              </w:rPr>
            </w:pPr>
            <w:r w:rsidRPr="005647EB">
              <w:rPr>
                <w:rFonts w:cs="Arial"/>
                <w:bCs/>
              </w:rPr>
              <w:t>PDCCH_RB</w:t>
            </w:r>
          </w:p>
        </w:tc>
        <w:tc>
          <w:tcPr>
            <w:tcW w:w="1559" w:type="dxa"/>
            <w:tcBorders>
              <w:top w:val="single" w:sz="4" w:space="0" w:color="auto"/>
              <w:left w:val="single" w:sz="4" w:space="0" w:color="auto"/>
              <w:bottom w:val="single" w:sz="4" w:space="0" w:color="auto"/>
              <w:right w:val="single" w:sz="4" w:space="0" w:color="auto"/>
            </w:tcBorders>
          </w:tcPr>
          <w:p w14:paraId="66FB9605"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5CB73E92"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CE84A8A" w14:textId="77777777" w:rsidR="00432568" w:rsidRPr="005647EB" w:rsidRDefault="00432568" w:rsidP="002570E4">
            <w:pPr>
              <w:pStyle w:val="TAC"/>
              <w:keepNext w:val="0"/>
              <w:keepLines w:val="0"/>
              <w:rPr>
                <w:rFonts w:cs="Arial"/>
              </w:rPr>
            </w:pPr>
          </w:p>
        </w:tc>
      </w:tr>
      <w:tr w:rsidR="00432568" w:rsidRPr="005647EB" w14:paraId="237F29C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E6FF681" w14:textId="77777777" w:rsidR="00432568" w:rsidRPr="005647EB" w:rsidRDefault="00432568" w:rsidP="002570E4">
            <w:pPr>
              <w:pStyle w:val="TAL"/>
              <w:keepNext w:val="0"/>
              <w:keepLines w:val="0"/>
              <w:rPr>
                <w:rFonts w:cs="Arial"/>
              </w:rPr>
            </w:pPr>
            <w:r w:rsidRPr="005647EB">
              <w:rPr>
                <w:rFonts w:cs="Arial"/>
                <w:bCs/>
              </w:rPr>
              <w:t>PDSCH_RA</w:t>
            </w:r>
          </w:p>
        </w:tc>
        <w:tc>
          <w:tcPr>
            <w:tcW w:w="1559" w:type="dxa"/>
            <w:tcBorders>
              <w:top w:val="single" w:sz="4" w:space="0" w:color="auto"/>
              <w:left w:val="single" w:sz="4" w:space="0" w:color="auto"/>
              <w:bottom w:val="single" w:sz="4" w:space="0" w:color="auto"/>
              <w:right w:val="single" w:sz="4" w:space="0" w:color="auto"/>
            </w:tcBorders>
          </w:tcPr>
          <w:p w14:paraId="68509218"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6019DBF"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70DB255" w14:textId="77777777" w:rsidR="00432568" w:rsidRPr="005647EB" w:rsidRDefault="00432568" w:rsidP="002570E4">
            <w:pPr>
              <w:pStyle w:val="TAC"/>
              <w:keepNext w:val="0"/>
              <w:keepLines w:val="0"/>
              <w:rPr>
                <w:rFonts w:cs="Arial"/>
              </w:rPr>
            </w:pPr>
          </w:p>
        </w:tc>
      </w:tr>
      <w:tr w:rsidR="00432568" w:rsidRPr="005647EB" w14:paraId="5886060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0730C16" w14:textId="77777777" w:rsidR="00432568" w:rsidRPr="005647EB" w:rsidRDefault="00432568" w:rsidP="002570E4">
            <w:pPr>
              <w:pStyle w:val="TAL"/>
              <w:keepNext w:val="0"/>
              <w:keepLines w:val="0"/>
              <w:rPr>
                <w:rFonts w:cs="Arial"/>
              </w:rPr>
            </w:pPr>
            <w:r w:rsidRPr="005647EB">
              <w:rPr>
                <w:rFonts w:cs="Arial"/>
                <w:bCs/>
              </w:rPr>
              <w:t>PDSCH_RB</w:t>
            </w:r>
          </w:p>
        </w:tc>
        <w:tc>
          <w:tcPr>
            <w:tcW w:w="1559" w:type="dxa"/>
            <w:tcBorders>
              <w:top w:val="single" w:sz="4" w:space="0" w:color="auto"/>
              <w:left w:val="single" w:sz="4" w:space="0" w:color="auto"/>
              <w:bottom w:val="single" w:sz="4" w:space="0" w:color="auto"/>
              <w:right w:val="single" w:sz="4" w:space="0" w:color="auto"/>
            </w:tcBorders>
          </w:tcPr>
          <w:p w14:paraId="38A3A2CD"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8A96125"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500BE02" w14:textId="77777777" w:rsidR="00432568" w:rsidRPr="005647EB" w:rsidRDefault="00432568" w:rsidP="002570E4">
            <w:pPr>
              <w:pStyle w:val="TAC"/>
              <w:keepNext w:val="0"/>
              <w:keepLines w:val="0"/>
              <w:rPr>
                <w:rFonts w:cs="Arial"/>
              </w:rPr>
            </w:pPr>
          </w:p>
        </w:tc>
      </w:tr>
      <w:tr w:rsidR="00432568" w:rsidRPr="005647EB" w14:paraId="18895D5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28A30AD3" w14:textId="0BF9F3AC" w:rsidR="00432568" w:rsidRPr="005647EB" w:rsidRDefault="00432568"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11E2FBEC"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BE75A36"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57C9C6B" w14:textId="77777777" w:rsidR="00432568" w:rsidRPr="005647EB" w:rsidRDefault="00432568" w:rsidP="002570E4">
            <w:pPr>
              <w:pStyle w:val="TAC"/>
              <w:keepNext w:val="0"/>
              <w:keepLines w:val="0"/>
              <w:rPr>
                <w:rFonts w:cs="Arial"/>
              </w:rPr>
            </w:pPr>
          </w:p>
        </w:tc>
      </w:tr>
      <w:tr w:rsidR="00432568" w:rsidRPr="005647EB" w14:paraId="6FF8802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68CE6303" w14:textId="17293EF8" w:rsidR="00432568" w:rsidRPr="005647EB" w:rsidRDefault="00432568"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50B961D3"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2EABF87"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2C2A31E" w14:textId="77777777" w:rsidR="00432568" w:rsidRPr="005647EB" w:rsidRDefault="00432568" w:rsidP="002570E4">
            <w:pPr>
              <w:pStyle w:val="TAC"/>
              <w:keepNext w:val="0"/>
              <w:keepLines w:val="0"/>
              <w:rPr>
                <w:rFonts w:cs="Arial"/>
              </w:rPr>
            </w:pPr>
          </w:p>
        </w:tc>
      </w:tr>
      <w:tr w:rsidR="00432568" w:rsidRPr="005647EB" w14:paraId="730016D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B59323C" w14:textId="05B0D434" w:rsidR="00432568" w:rsidRPr="005647EB" w:rsidRDefault="00432568" w:rsidP="002570E4">
            <w:pPr>
              <w:pStyle w:val="TAL"/>
              <w:keepNext w:val="0"/>
              <w:keepLines w:val="0"/>
              <w:rPr>
                <w:rFonts w:cs="Arial"/>
              </w:rPr>
            </w:pPr>
            <w:r w:rsidRPr="005647EB">
              <w:rPr>
                <w:rFonts w:cs="Arial"/>
                <w:position w:val="-12"/>
              </w:rPr>
              <w:object w:dxaOrig="405" w:dyaOrig="360" w14:anchorId="6178D10C">
                <v:shape id="_x0000_i1083" type="#_x0000_t75" style="width:20.5pt;height:18pt" o:ole="" fillcolor="window">
                  <v:imagedata r:id="rId10" o:title=""/>
                </v:shape>
                <o:OLEObject Type="Embed" ProgID="Equation.3" ShapeID="_x0000_i1083" DrawAspect="Content" ObjectID="_1781977650" r:id="rId83"/>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17E8E82A" w14:textId="2BBAEBE9"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top w:val="single" w:sz="4" w:space="0" w:color="auto"/>
              <w:left w:val="single" w:sz="4" w:space="0" w:color="auto"/>
              <w:bottom w:val="single" w:sz="4" w:space="0" w:color="auto"/>
              <w:right w:val="single" w:sz="4" w:space="0" w:color="auto"/>
            </w:tcBorders>
          </w:tcPr>
          <w:p w14:paraId="5D1F47DB" w14:textId="77777777" w:rsidR="00432568" w:rsidRPr="005647EB" w:rsidRDefault="00432568" w:rsidP="002570E4">
            <w:pPr>
              <w:pStyle w:val="TAC"/>
              <w:keepNext w:val="0"/>
              <w:keepLines w:val="0"/>
              <w:rPr>
                <w:rFonts w:cs="Arial"/>
              </w:rPr>
            </w:pPr>
            <w:r w:rsidRPr="005647EB">
              <w:rPr>
                <w:rFonts w:cs="Arial"/>
              </w:rPr>
              <w:t>-98</w:t>
            </w:r>
          </w:p>
        </w:tc>
        <w:tc>
          <w:tcPr>
            <w:tcW w:w="2835" w:type="dxa"/>
            <w:gridSpan w:val="2"/>
            <w:tcBorders>
              <w:top w:val="single" w:sz="4" w:space="0" w:color="auto"/>
              <w:left w:val="single" w:sz="4" w:space="0" w:color="auto"/>
              <w:bottom w:val="single" w:sz="4" w:space="0" w:color="auto"/>
              <w:right w:val="single" w:sz="4" w:space="0" w:color="auto"/>
            </w:tcBorders>
          </w:tcPr>
          <w:p w14:paraId="14148A08" w14:textId="77777777" w:rsidR="00432568" w:rsidRPr="005647EB" w:rsidRDefault="00432568" w:rsidP="002570E4">
            <w:pPr>
              <w:pStyle w:val="TAC"/>
              <w:keepNext w:val="0"/>
              <w:keepLines w:val="0"/>
              <w:rPr>
                <w:rFonts w:cs="Arial"/>
              </w:rPr>
            </w:pPr>
            <w:r w:rsidRPr="005647EB">
              <w:rPr>
                <w:rFonts w:cs="Arial"/>
              </w:rPr>
              <w:t>-98</w:t>
            </w:r>
          </w:p>
        </w:tc>
      </w:tr>
      <w:tr w:rsidR="00432568" w:rsidRPr="005647EB" w14:paraId="14575CE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5793050" w14:textId="77777777" w:rsidR="00432568" w:rsidRPr="005647EB" w:rsidRDefault="00432568" w:rsidP="002570E4">
            <w:pPr>
              <w:pStyle w:val="TAL"/>
              <w:keepNext w:val="0"/>
              <w:keepLines w:val="0"/>
              <w:rPr>
                <w:rFonts w:cs="Arial"/>
              </w:rPr>
            </w:pPr>
            <w:r w:rsidRPr="005647EB">
              <w:rPr>
                <w:rFonts w:cs="Arial"/>
                <w:position w:val="-12"/>
              </w:rPr>
              <w:object w:dxaOrig="795" w:dyaOrig="375" w14:anchorId="72F8B60A">
                <v:shape id="_x0000_i1084" type="#_x0000_t75" style="width:40pt;height:19.5pt" o:ole="" fillcolor="window">
                  <v:imagedata r:id="rId14" o:title=""/>
                </v:shape>
                <o:OLEObject Type="Embed" ProgID="Equation.3" ShapeID="_x0000_i1084" DrawAspect="Content" ObjectID="_1781977651" r:id="rId84"/>
              </w:object>
            </w:r>
          </w:p>
        </w:tc>
        <w:tc>
          <w:tcPr>
            <w:tcW w:w="1559" w:type="dxa"/>
            <w:tcBorders>
              <w:top w:val="single" w:sz="4" w:space="0" w:color="auto"/>
              <w:left w:val="single" w:sz="4" w:space="0" w:color="auto"/>
              <w:bottom w:val="single" w:sz="4" w:space="0" w:color="auto"/>
              <w:right w:val="single" w:sz="4" w:space="0" w:color="auto"/>
            </w:tcBorders>
          </w:tcPr>
          <w:p w14:paraId="753F50CA" w14:textId="77777777" w:rsidR="00432568" w:rsidRPr="005647EB" w:rsidRDefault="00432568"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tcPr>
          <w:p w14:paraId="190B4C86" w14:textId="77777777" w:rsidR="00432568" w:rsidRPr="005647EB" w:rsidRDefault="00432568"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tcPr>
          <w:p w14:paraId="61835CF6" w14:textId="77777777" w:rsidR="00432568" w:rsidRPr="005647EB" w:rsidRDefault="00432568" w:rsidP="002570E4">
            <w:pPr>
              <w:pStyle w:val="TAC"/>
              <w:keepNext w:val="0"/>
              <w:keepLines w:val="0"/>
              <w:rPr>
                <w:rFonts w:cs="Arial"/>
              </w:rPr>
            </w:pPr>
            <w:r w:rsidRPr="005647EB">
              <w:rPr>
                <w:rFonts w:cs="Arial"/>
              </w:rPr>
              <w:t>7</w:t>
            </w:r>
          </w:p>
        </w:tc>
        <w:tc>
          <w:tcPr>
            <w:tcW w:w="1275" w:type="dxa"/>
            <w:tcBorders>
              <w:top w:val="single" w:sz="4" w:space="0" w:color="auto"/>
              <w:left w:val="single" w:sz="4" w:space="0" w:color="auto"/>
              <w:bottom w:val="single" w:sz="4" w:space="0" w:color="auto"/>
              <w:right w:val="single" w:sz="4" w:space="0" w:color="auto"/>
            </w:tcBorders>
          </w:tcPr>
          <w:p w14:paraId="0792309F"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0E6002C8" w14:textId="77777777" w:rsidR="00432568" w:rsidRPr="005647EB" w:rsidRDefault="00432568" w:rsidP="002570E4">
            <w:pPr>
              <w:pStyle w:val="TAC"/>
              <w:keepNext w:val="0"/>
              <w:keepLines w:val="0"/>
              <w:rPr>
                <w:rFonts w:cs="Arial"/>
              </w:rPr>
            </w:pPr>
            <w:r w:rsidRPr="005647EB">
              <w:rPr>
                <w:rFonts w:cs="Arial"/>
              </w:rPr>
              <w:t>7</w:t>
            </w:r>
          </w:p>
        </w:tc>
      </w:tr>
      <w:tr w:rsidR="00432568" w:rsidRPr="005647EB" w14:paraId="7D59A56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69467ED" w14:textId="77777777" w:rsidR="00432568" w:rsidRPr="005647EB" w:rsidRDefault="00432568" w:rsidP="002570E4">
            <w:pPr>
              <w:pStyle w:val="TAL"/>
              <w:keepNext w:val="0"/>
              <w:keepLines w:val="0"/>
              <w:rPr>
                <w:rFonts w:cs="Arial"/>
              </w:rPr>
            </w:pPr>
            <w:r w:rsidRPr="005647EB">
              <w:rPr>
                <w:rFonts w:cs="Arial"/>
                <w:position w:val="-12"/>
              </w:rPr>
              <w:object w:dxaOrig="615" w:dyaOrig="375" w14:anchorId="4A6C8110">
                <v:shape id="_x0000_i1085" type="#_x0000_t75" style="width:31pt;height:19.5pt" o:ole="" fillcolor="window">
                  <v:imagedata r:id="rId12" o:title=""/>
                </v:shape>
                <o:OLEObject Type="Embed" ProgID="Equation.3" ShapeID="_x0000_i1085" DrawAspect="Content" ObjectID="_1781977652" r:id="rId85"/>
              </w:object>
            </w:r>
          </w:p>
        </w:tc>
        <w:tc>
          <w:tcPr>
            <w:tcW w:w="1559" w:type="dxa"/>
            <w:tcBorders>
              <w:top w:val="single" w:sz="4" w:space="0" w:color="auto"/>
              <w:left w:val="single" w:sz="4" w:space="0" w:color="auto"/>
              <w:bottom w:val="single" w:sz="4" w:space="0" w:color="auto"/>
              <w:right w:val="single" w:sz="4" w:space="0" w:color="auto"/>
            </w:tcBorders>
          </w:tcPr>
          <w:p w14:paraId="3663F705" w14:textId="77777777" w:rsidR="00432568" w:rsidRPr="005647EB" w:rsidRDefault="00432568"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tcPr>
          <w:p w14:paraId="3408417A" w14:textId="77777777" w:rsidR="00432568" w:rsidRPr="005647EB" w:rsidRDefault="00432568"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tcPr>
          <w:p w14:paraId="3BC4A3D0" w14:textId="77777777" w:rsidR="00432568" w:rsidRPr="005647EB" w:rsidRDefault="00432568" w:rsidP="002570E4">
            <w:pPr>
              <w:pStyle w:val="TAC"/>
              <w:keepNext w:val="0"/>
              <w:keepLines w:val="0"/>
              <w:rPr>
                <w:rFonts w:cs="Arial"/>
              </w:rPr>
            </w:pPr>
            <w:r w:rsidRPr="005647EB">
              <w:rPr>
                <w:rFonts w:cs="Arial"/>
              </w:rPr>
              <w:t>7</w:t>
            </w:r>
          </w:p>
        </w:tc>
        <w:tc>
          <w:tcPr>
            <w:tcW w:w="1275" w:type="dxa"/>
            <w:tcBorders>
              <w:top w:val="single" w:sz="4" w:space="0" w:color="auto"/>
              <w:left w:val="single" w:sz="4" w:space="0" w:color="auto"/>
              <w:bottom w:val="single" w:sz="4" w:space="0" w:color="auto"/>
              <w:right w:val="single" w:sz="4" w:space="0" w:color="auto"/>
            </w:tcBorders>
          </w:tcPr>
          <w:p w14:paraId="01CD28C6"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36A1EEF9" w14:textId="77777777" w:rsidR="00432568" w:rsidRPr="005647EB" w:rsidRDefault="00432568" w:rsidP="002570E4">
            <w:pPr>
              <w:pStyle w:val="TAC"/>
              <w:keepNext w:val="0"/>
              <w:keepLines w:val="0"/>
              <w:rPr>
                <w:rFonts w:cs="Arial"/>
              </w:rPr>
            </w:pPr>
            <w:r w:rsidRPr="005647EB">
              <w:rPr>
                <w:rFonts w:cs="Arial"/>
              </w:rPr>
              <w:t>7</w:t>
            </w:r>
          </w:p>
        </w:tc>
      </w:tr>
      <w:tr w:rsidR="00432568" w:rsidRPr="005647EB" w14:paraId="75D81FF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32AE37D" w14:textId="0D624B54" w:rsidR="00432568" w:rsidRPr="005647EB" w:rsidRDefault="00432568"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4F661D7B" w14:textId="3EEC311D"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tcPr>
          <w:p w14:paraId="1B85E741" w14:textId="77777777" w:rsidR="00432568" w:rsidRPr="005647EB" w:rsidRDefault="00432568"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tcPr>
          <w:p w14:paraId="7B056DD8" w14:textId="77777777" w:rsidR="00432568" w:rsidRPr="005647EB" w:rsidRDefault="00432568" w:rsidP="002570E4">
            <w:pPr>
              <w:pStyle w:val="TAC"/>
              <w:keepNext w:val="0"/>
              <w:keepLines w:val="0"/>
              <w:rPr>
                <w:rFonts w:cs="Arial"/>
              </w:rPr>
            </w:pPr>
            <w:r w:rsidRPr="005647EB">
              <w:rPr>
                <w:rFonts w:cs="Arial"/>
              </w:rPr>
              <w:t>-91</w:t>
            </w:r>
          </w:p>
        </w:tc>
        <w:tc>
          <w:tcPr>
            <w:tcW w:w="1275" w:type="dxa"/>
            <w:tcBorders>
              <w:top w:val="single" w:sz="4" w:space="0" w:color="auto"/>
              <w:left w:val="single" w:sz="4" w:space="0" w:color="auto"/>
              <w:bottom w:val="single" w:sz="4" w:space="0" w:color="auto"/>
              <w:right w:val="single" w:sz="4" w:space="0" w:color="auto"/>
            </w:tcBorders>
          </w:tcPr>
          <w:p w14:paraId="1A53F161"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215FDE19" w14:textId="77777777" w:rsidR="00432568" w:rsidRPr="005647EB" w:rsidRDefault="00432568" w:rsidP="002570E4">
            <w:pPr>
              <w:pStyle w:val="TAC"/>
              <w:keepNext w:val="0"/>
              <w:keepLines w:val="0"/>
              <w:rPr>
                <w:rFonts w:cs="Arial"/>
              </w:rPr>
            </w:pPr>
            <w:r w:rsidRPr="005647EB">
              <w:rPr>
                <w:rFonts w:cs="Arial"/>
              </w:rPr>
              <w:t>-91</w:t>
            </w:r>
          </w:p>
        </w:tc>
      </w:tr>
      <w:tr w:rsidR="00432568" w:rsidRPr="005647EB" w14:paraId="38D54BC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F4F8AD0" w14:textId="3DFB7E31" w:rsidR="00432568" w:rsidRPr="005647EB" w:rsidRDefault="00432568" w:rsidP="002570E4">
            <w:pPr>
              <w:pStyle w:val="TAL"/>
              <w:keepNext w:val="0"/>
              <w:keepLines w:val="0"/>
              <w:rPr>
                <w:rFonts w:cs="Arial"/>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298D5B67" w14:textId="46B388F1"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tcPr>
          <w:p w14:paraId="2EF8526A" w14:textId="77777777" w:rsidR="00432568" w:rsidRPr="005647EB" w:rsidRDefault="00432568"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tcPr>
          <w:p w14:paraId="077E77BD" w14:textId="77777777" w:rsidR="00432568" w:rsidRPr="005647EB" w:rsidRDefault="00432568" w:rsidP="002570E4">
            <w:pPr>
              <w:pStyle w:val="TAC"/>
              <w:keepNext w:val="0"/>
              <w:keepLines w:val="0"/>
              <w:rPr>
                <w:rFonts w:cs="Arial"/>
              </w:rPr>
            </w:pPr>
            <w:r w:rsidRPr="005647EB">
              <w:rPr>
                <w:rFonts w:cs="Arial"/>
              </w:rPr>
              <w:t>-91</w:t>
            </w:r>
          </w:p>
        </w:tc>
        <w:tc>
          <w:tcPr>
            <w:tcW w:w="1275" w:type="dxa"/>
            <w:tcBorders>
              <w:top w:val="single" w:sz="4" w:space="0" w:color="auto"/>
              <w:left w:val="single" w:sz="4" w:space="0" w:color="auto"/>
              <w:bottom w:val="single" w:sz="4" w:space="0" w:color="auto"/>
              <w:right w:val="single" w:sz="4" w:space="0" w:color="auto"/>
            </w:tcBorders>
          </w:tcPr>
          <w:p w14:paraId="19C44F3A"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1B201513" w14:textId="77777777" w:rsidR="00432568" w:rsidRPr="005647EB" w:rsidRDefault="00432568" w:rsidP="002570E4">
            <w:pPr>
              <w:pStyle w:val="TAC"/>
              <w:keepNext w:val="0"/>
              <w:keepLines w:val="0"/>
              <w:rPr>
                <w:rFonts w:cs="Arial"/>
              </w:rPr>
            </w:pPr>
            <w:r w:rsidRPr="005647EB">
              <w:rPr>
                <w:rFonts w:cs="Arial"/>
              </w:rPr>
              <w:t>-91</w:t>
            </w:r>
          </w:p>
        </w:tc>
      </w:tr>
      <w:tr w:rsidR="00432568" w:rsidRPr="005647EB" w14:paraId="1762B48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9C9BF67" w14:textId="47438D1F" w:rsidR="00432568" w:rsidRPr="005647EB" w:rsidRDefault="00432568" w:rsidP="002570E4">
            <w:pPr>
              <w:pStyle w:val="TAL"/>
              <w:keepNext w:val="0"/>
              <w:keepLines w:val="0"/>
              <w:rPr>
                <w:rFonts w:cs="Arial"/>
                <w:sz w:val="16"/>
                <w:szCs w:val="16"/>
                <w:vertAlign w:val="superscript"/>
              </w:rPr>
            </w:pPr>
            <w:r w:rsidRPr="005647EB">
              <w:rPr>
                <w:rFonts w:cs="Arial"/>
                <w:sz w:val="16"/>
                <w:szCs w:val="16"/>
              </w:rPr>
              <w:t>Io</w:t>
            </w:r>
            <w:r w:rsidRPr="005647EB">
              <w:rPr>
                <w:rFonts w:cs="Arial"/>
                <w:sz w:val="16"/>
                <w:szCs w:val="16"/>
                <w:vertAlign w:val="superscript"/>
              </w:rPr>
              <w:t>Note</w:t>
            </w:r>
            <w:r w:rsidR="002570E4" w:rsidRPr="005647EB">
              <w:rPr>
                <w:rFonts w:cs="Arial"/>
                <w:sz w:val="16"/>
                <w:szCs w:val="16"/>
                <w:vertAlign w:val="superscript"/>
              </w:rPr>
              <w:t xml:space="preserve"> </w:t>
            </w:r>
            <w:r w:rsidRPr="005647EB">
              <w:rPr>
                <w:rFonts w:cs="Arial"/>
                <w:sz w:val="16"/>
                <w:szCs w:val="16"/>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7BC0BAA4" w14:textId="0E0F9EA4" w:rsidR="00432568" w:rsidRPr="005647EB" w:rsidRDefault="00432568" w:rsidP="002570E4">
            <w:pPr>
              <w:pStyle w:val="TAC"/>
              <w:keepNext w:val="0"/>
              <w:keepLines w:val="0"/>
              <w:rPr>
                <w:rFonts w:cs="Arial"/>
              </w:rPr>
            </w:pPr>
            <w:r w:rsidRPr="005647EB">
              <w:rPr>
                <w:rFonts w:cs="Arial"/>
              </w:rPr>
              <w:t>dBm/</w:t>
            </w:r>
            <w:r w:rsidR="002570E4" w:rsidRPr="005647EB">
              <w:rPr>
                <w:rFonts w:cs="Arial"/>
              </w:rPr>
              <w:t xml:space="preserve"> </w:t>
            </w:r>
            <w:r w:rsidRPr="005647EB">
              <w:rPr>
                <w:rFonts w:cs="Arial"/>
              </w:rPr>
              <w:t>BW</w:t>
            </w:r>
            <w:r w:rsidRPr="005647EB">
              <w:rPr>
                <w:rFonts w:cs="Arial"/>
                <w:vertAlign w:val="subscript"/>
              </w:rPr>
              <w:t>channel</w:t>
            </w:r>
          </w:p>
        </w:tc>
        <w:tc>
          <w:tcPr>
            <w:tcW w:w="1276" w:type="dxa"/>
            <w:tcBorders>
              <w:top w:val="single" w:sz="4" w:space="0" w:color="auto"/>
              <w:left w:val="single" w:sz="4" w:space="0" w:color="auto"/>
              <w:bottom w:val="single" w:sz="4" w:space="0" w:color="auto"/>
              <w:right w:val="single" w:sz="4" w:space="0" w:color="auto"/>
            </w:tcBorders>
          </w:tcPr>
          <w:p w14:paraId="2BC518D2" w14:textId="77777777" w:rsidR="00432568" w:rsidRPr="005647EB" w:rsidRDefault="00432568" w:rsidP="002570E4">
            <w:pPr>
              <w:pStyle w:val="TAC"/>
              <w:keepNext w:val="0"/>
              <w:keepLines w:val="0"/>
              <w:rPr>
                <w:rFonts w:cs="Arial"/>
              </w:rPr>
            </w:pPr>
            <w:r w:rsidRPr="005647EB">
              <w:rPr>
                <w:rFonts w:cs="Arial"/>
              </w:rPr>
              <w:t>-70.22+10log(N</w:t>
            </w:r>
            <w:r w:rsidRPr="005647EB">
              <w:rPr>
                <w:rFonts w:cs="Arial"/>
                <w:vertAlign w:val="subscript"/>
              </w:rPr>
              <w:t>RB,c</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tcPr>
          <w:p w14:paraId="4355F1DA" w14:textId="77777777" w:rsidR="00432568" w:rsidRPr="005647EB" w:rsidRDefault="00432568" w:rsidP="002570E4">
            <w:pPr>
              <w:pStyle w:val="TAC"/>
              <w:keepNext w:val="0"/>
              <w:keepLines w:val="0"/>
              <w:rPr>
                <w:rFonts w:cs="Arial"/>
              </w:rPr>
            </w:pPr>
            <w:r w:rsidRPr="005647EB">
              <w:rPr>
                <w:rFonts w:cs="Arial"/>
              </w:rPr>
              <w:t>-62.43+10log(N</w:t>
            </w:r>
            <w:r w:rsidRPr="005647EB">
              <w:rPr>
                <w:rFonts w:cs="Arial"/>
                <w:vertAlign w:val="subscript"/>
              </w:rPr>
              <w:t>RB,c</w:t>
            </w:r>
            <w:r w:rsidRPr="005647EB">
              <w:rPr>
                <w:rFonts w:cs="Arial"/>
              </w:rPr>
              <w:t>/50)</w:t>
            </w:r>
          </w:p>
        </w:tc>
        <w:tc>
          <w:tcPr>
            <w:tcW w:w="1275" w:type="dxa"/>
            <w:tcBorders>
              <w:top w:val="single" w:sz="4" w:space="0" w:color="auto"/>
              <w:left w:val="single" w:sz="4" w:space="0" w:color="auto"/>
              <w:bottom w:val="single" w:sz="4" w:space="0" w:color="auto"/>
              <w:right w:val="single" w:sz="4" w:space="0" w:color="auto"/>
            </w:tcBorders>
          </w:tcPr>
          <w:p w14:paraId="532C0F90" w14:textId="77777777" w:rsidR="00432568" w:rsidRPr="005647EB" w:rsidRDefault="00432568" w:rsidP="002570E4">
            <w:pPr>
              <w:pStyle w:val="TAC"/>
              <w:keepNext w:val="0"/>
              <w:keepLines w:val="0"/>
              <w:rPr>
                <w:rFonts w:cs="Arial"/>
              </w:rPr>
            </w:pPr>
            <w:r w:rsidRPr="005647EB">
              <w:rPr>
                <w:rFonts w:cs="Arial"/>
              </w:rPr>
              <w:t>-70.22+10log(N</w:t>
            </w:r>
            <w:r w:rsidRPr="005647EB">
              <w:rPr>
                <w:rFonts w:cs="Arial"/>
                <w:vertAlign w:val="subscript"/>
              </w:rPr>
              <w:t>RB,c</w:t>
            </w:r>
            <w:r w:rsidRPr="005647EB">
              <w:rPr>
                <w:rFonts w:cs="Arial"/>
              </w:rPr>
              <w:t>/50)</w:t>
            </w:r>
          </w:p>
        </w:tc>
        <w:tc>
          <w:tcPr>
            <w:tcW w:w="1560" w:type="dxa"/>
            <w:tcBorders>
              <w:top w:val="single" w:sz="4" w:space="0" w:color="auto"/>
              <w:left w:val="single" w:sz="4" w:space="0" w:color="auto"/>
              <w:bottom w:val="single" w:sz="4" w:space="0" w:color="auto"/>
              <w:right w:val="single" w:sz="4" w:space="0" w:color="auto"/>
            </w:tcBorders>
          </w:tcPr>
          <w:p w14:paraId="5C5DD935" w14:textId="77777777" w:rsidR="00432568" w:rsidRPr="005647EB" w:rsidRDefault="00432568" w:rsidP="002570E4">
            <w:pPr>
              <w:pStyle w:val="TAC"/>
              <w:keepNext w:val="0"/>
              <w:keepLines w:val="0"/>
              <w:rPr>
                <w:rFonts w:cs="Arial"/>
              </w:rPr>
            </w:pPr>
            <w:r w:rsidRPr="005647EB">
              <w:rPr>
                <w:rFonts w:cs="Arial"/>
              </w:rPr>
              <w:t>-62.43+10log(N</w:t>
            </w:r>
            <w:r w:rsidRPr="005647EB">
              <w:rPr>
                <w:rFonts w:cs="Arial"/>
                <w:vertAlign w:val="subscript"/>
              </w:rPr>
              <w:t>RB,c</w:t>
            </w:r>
            <w:r w:rsidRPr="005647EB">
              <w:rPr>
                <w:rFonts w:cs="Arial"/>
              </w:rPr>
              <w:t>/50)</w:t>
            </w:r>
          </w:p>
        </w:tc>
      </w:tr>
      <w:tr w:rsidR="00432568" w:rsidRPr="005647EB" w14:paraId="0E9924A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0B54716" w14:textId="735A8BC6" w:rsidR="00432568" w:rsidRPr="005647EB" w:rsidRDefault="00432568"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p>
        </w:tc>
        <w:tc>
          <w:tcPr>
            <w:tcW w:w="1559" w:type="dxa"/>
            <w:tcBorders>
              <w:top w:val="single" w:sz="4" w:space="0" w:color="auto"/>
              <w:left w:val="single" w:sz="4" w:space="0" w:color="auto"/>
              <w:bottom w:val="single" w:sz="4" w:space="0" w:color="auto"/>
              <w:right w:val="single" w:sz="4" w:space="0" w:color="auto"/>
            </w:tcBorders>
          </w:tcPr>
          <w:p w14:paraId="0574E3DF"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7056A36C" w14:textId="77777777" w:rsidR="00432568" w:rsidRPr="005647EB" w:rsidRDefault="00432568" w:rsidP="002570E4">
            <w:pPr>
              <w:pStyle w:val="TAC"/>
              <w:keepNext w:val="0"/>
              <w:keepLines w:val="0"/>
              <w:rPr>
                <w:rFonts w:cs="Arial"/>
              </w:rPr>
            </w:pPr>
            <w:r w:rsidRPr="005647EB">
              <w:rPr>
                <w:rFonts w:cs="v4.2.0"/>
              </w:rPr>
              <w:t>ETU70</w:t>
            </w:r>
          </w:p>
        </w:tc>
        <w:tc>
          <w:tcPr>
            <w:tcW w:w="2835" w:type="dxa"/>
            <w:gridSpan w:val="2"/>
            <w:tcBorders>
              <w:top w:val="single" w:sz="4" w:space="0" w:color="auto"/>
              <w:left w:val="single" w:sz="4" w:space="0" w:color="auto"/>
              <w:bottom w:val="single" w:sz="4" w:space="0" w:color="auto"/>
              <w:right w:val="single" w:sz="4" w:space="0" w:color="auto"/>
            </w:tcBorders>
          </w:tcPr>
          <w:p w14:paraId="46C85607" w14:textId="77777777" w:rsidR="00432568" w:rsidRPr="005647EB" w:rsidRDefault="00432568" w:rsidP="002570E4">
            <w:pPr>
              <w:pStyle w:val="TAC"/>
              <w:keepNext w:val="0"/>
              <w:keepLines w:val="0"/>
              <w:rPr>
                <w:rFonts w:cs="Arial"/>
              </w:rPr>
            </w:pPr>
            <w:r w:rsidRPr="005647EB">
              <w:rPr>
                <w:rFonts w:cs="v4.2.0"/>
              </w:rPr>
              <w:t>ETU70</w:t>
            </w:r>
          </w:p>
        </w:tc>
      </w:tr>
      <w:tr w:rsidR="00432568" w:rsidRPr="005647EB" w14:paraId="160FA75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42114C2" w14:textId="09DE7978" w:rsidR="00432568" w:rsidRPr="005647EB" w:rsidRDefault="00432568" w:rsidP="002570E4">
            <w:pPr>
              <w:pStyle w:val="TAL"/>
              <w:keepNext w:val="0"/>
              <w:keepLines w:val="0"/>
              <w:rPr>
                <w:rFonts w:cs="Arial"/>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Arial"/>
                <w:bCs/>
              </w:rPr>
              <w:t xml:space="preserve"> </w:t>
            </w:r>
            <w:r w:rsidRPr="005647EB">
              <w:rPr>
                <w:rFonts w:cs="Arial"/>
                <w:bCs/>
              </w:rPr>
              <w:t>Antenna</w:t>
            </w:r>
            <w:r w:rsidR="002570E4" w:rsidRPr="005647EB">
              <w:rPr>
                <w:rFonts w:cs="Arial"/>
                <w:bCs/>
              </w:rPr>
              <w:t xml:space="preserve"> </w:t>
            </w:r>
            <w:r w:rsidRPr="005647EB">
              <w:rPr>
                <w:rFonts w:cs="Arial"/>
                <w:bCs/>
              </w:rPr>
              <w:t>Configuration</w:t>
            </w:r>
          </w:p>
        </w:tc>
        <w:tc>
          <w:tcPr>
            <w:tcW w:w="1559" w:type="dxa"/>
            <w:tcBorders>
              <w:top w:val="single" w:sz="4" w:space="0" w:color="auto"/>
              <w:left w:val="single" w:sz="4" w:space="0" w:color="auto"/>
              <w:bottom w:val="single" w:sz="4" w:space="0" w:color="auto"/>
              <w:right w:val="single" w:sz="4" w:space="0" w:color="auto"/>
            </w:tcBorders>
          </w:tcPr>
          <w:p w14:paraId="24261F62"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58EC253" w14:textId="4B282194" w:rsidR="00432568" w:rsidRPr="005647EB" w:rsidRDefault="00432568"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c>
          <w:tcPr>
            <w:tcW w:w="2835" w:type="dxa"/>
            <w:gridSpan w:val="2"/>
            <w:tcBorders>
              <w:top w:val="single" w:sz="4" w:space="0" w:color="auto"/>
              <w:left w:val="single" w:sz="4" w:space="0" w:color="auto"/>
              <w:bottom w:val="single" w:sz="4" w:space="0" w:color="auto"/>
              <w:right w:val="single" w:sz="4" w:space="0" w:color="auto"/>
            </w:tcBorders>
          </w:tcPr>
          <w:p w14:paraId="30C1CE2F" w14:textId="6CDD536F" w:rsidR="00432568" w:rsidRPr="005647EB" w:rsidRDefault="00432568"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r>
      <w:tr w:rsidR="00432568" w:rsidRPr="005647EB" w14:paraId="7BF9A10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194366E" w14:textId="47C89CCE" w:rsidR="00432568" w:rsidRPr="005647EB" w:rsidRDefault="00432568" w:rsidP="002570E4">
            <w:pPr>
              <w:pStyle w:val="TAL"/>
              <w:keepNext w:val="0"/>
              <w:keepLines w:val="0"/>
              <w:rPr>
                <w:rFonts w:cs="Arial"/>
                <w:bCs/>
              </w:rPr>
            </w:pPr>
            <w:r w:rsidRPr="005647EB">
              <w:rPr>
                <w:rFonts w:cs="Arial"/>
                <w:bCs/>
              </w:rPr>
              <w:t>Timing</w:t>
            </w:r>
            <w:r w:rsidR="002570E4" w:rsidRPr="005647EB">
              <w:rPr>
                <w:rFonts w:cs="Arial"/>
                <w:bCs/>
              </w:rPr>
              <w:t xml:space="preserve"> </w:t>
            </w:r>
            <w:r w:rsidRPr="005647EB">
              <w:rPr>
                <w:rFonts w:cs="Arial"/>
                <w:bCs/>
              </w:rPr>
              <w:t>offset</w:t>
            </w:r>
            <w:r w:rsidR="002570E4" w:rsidRPr="005647EB">
              <w:rPr>
                <w:rFonts w:cs="Arial"/>
                <w:bCs/>
              </w:rPr>
              <w:t xml:space="preserve"> </w:t>
            </w:r>
            <w:r w:rsidRPr="005647EB">
              <w:rPr>
                <w:rFonts w:cs="Arial"/>
                <w:bCs/>
              </w:rPr>
              <w:t>to</w:t>
            </w:r>
            <w:r w:rsidR="002570E4" w:rsidRPr="005647EB">
              <w:rPr>
                <w:rFonts w:cs="Arial"/>
                <w:bCs/>
              </w:rPr>
              <w:t xml:space="preserve"> </w:t>
            </w:r>
            <w:r w:rsidRPr="005647EB">
              <w:rPr>
                <w:rFonts w:cs="Arial"/>
                <w:bCs/>
              </w:rPr>
              <w:t>cell</w:t>
            </w:r>
            <w:r w:rsidR="002570E4" w:rsidRPr="005647EB">
              <w:rPr>
                <w:rFonts w:cs="Arial"/>
                <w:bCs/>
              </w:rPr>
              <w:t xml:space="preserve"> </w:t>
            </w:r>
            <w:r w:rsidRPr="005647EB">
              <w:rPr>
                <w:rFonts w:cs="Arial"/>
                <w:bCs/>
              </w:rPr>
              <w:t>1</w:t>
            </w:r>
          </w:p>
        </w:tc>
        <w:tc>
          <w:tcPr>
            <w:tcW w:w="1559" w:type="dxa"/>
            <w:tcBorders>
              <w:top w:val="single" w:sz="4" w:space="0" w:color="auto"/>
              <w:left w:val="single" w:sz="4" w:space="0" w:color="auto"/>
              <w:bottom w:val="single" w:sz="4" w:space="0" w:color="auto"/>
              <w:right w:val="single" w:sz="4" w:space="0" w:color="auto"/>
            </w:tcBorders>
          </w:tcPr>
          <w:p w14:paraId="5DF91B23" w14:textId="77777777" w:rsidR="00432568" w:rsidRPr="005647EB" w:rsidRDefault="00432568" w:rsidP="002570E4">
            <w:pPr>
              <w:pStyle w:val="TAC"/>
              <w:keepNext w:val="0"/>
              <w:keepLines w:val="0"/>
              <w:rPr>
                <w:rFonts w:cs="Arial"/>
              </w:rPr>
            </w:pPr>
            <w:r w:rsidRPr="005647EB">
              <w:rPr>
                <w:rFonts w:cs="Arial"/>
              </w:rPr>
              <w:t>ms</w:t>
            </w:r>
          </w:p>
        </w:tc>
        <w:tc>
          <w:tcPr>
            <w:tcW w:w="2552" w:type="dxa"/>
            <w:gridSpan w:val="2"/>
            <w:tcBorders>
              <w:top w:val="single" w:sz="4" w:space="0" w:color="auto"/>
              <w:left w:val="single" w:sz="4" w:space="0" w:color="auto"/>
              <w:bottom w:val="single" w:sz="4" w:space="0" w:color="auto"/>
              <w:right w:val="single" w:sz="4" w:space="0" w:color="auto"/>
            </w:tcBorders>
          </w:tcPr>
          <w:p w14:paraId="3892ED40" w14:textId="77777777" w:rsidR="00432568" w:rsidRPr="005647EB" w:rsidRDefault="00432568" w:rsidP="002570E4">
            <w:pPr>
              <w:pStyle w:val="TAC"/>
              <w:keepNext w:val="0"/>
              <w:keepLines w:val="0"/>
              <w:rPr>
                <w:rFonts w:cs="Arial"/>
              </w:rPr>
            </w:pPr>
            <w:r w:rsidRPr="005647EB">
              <w:rPr>
                <w:rFonts w:cs="Arial"/>
              </w:rPr>
              <w:t>3</w:t>
            </w:r>
          </w:p>
        </w:tc>
        <w:tc>
          <w:tcPr>
            <w:tcW w:w="2835" w:type="dxa"/>
            <w:gridSpan w:val="2"/>
            <w:tcBorders>
              <w:top w:val="single" w:sz="4" w:space="0" w:color="auto"/>
              <w:left w:val="single" w:sz="4" w:space="0" w:color="auto"/>
              <w:bottom w:val="single" w:sz="4" w:space="0" w:color="auto"/>
              <w:right w:val="single" w:sz="4" w:space="0" w:color="auto"/>
            </w:tcBorders>
          </w:tcPr>
          <w:p w14:paraId="77A47A6D" w14:textId="77777777" w:rsidR="00432568" w:rsidRPr="005647EB" w:rsidRDefault="00432568" w:rsidP="002570E4">
            <w:pPr>
              <w:pStyle w:val="TAC"/>
              <w:keepNext w:val="0"/>
              <w:keepLines w:val="0"/>
              <w:rPr>
                <w:rFonts w:cs="Arial"/>
              </w:rPr>
            </w:pPr>
            <w:r w:rsidRPr="005647EB">
              <w:rPr>
                <w:rFonts w:cs="Arial"/>
              </w:rPr>
              <w:t>3</w:t>
            </w:r>
          </w:p>
        </w:tc>
      </w:tr>
      <w:tr w:rsidR="00432568" w:rsidRPr="005647EB" w14:paraId="2B067BDC"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tcPr>
          <w:p w14:paraId="32A480DC" w14:textId="7077C869" w:rsidR="00432568" w:rsidRPr="005647EB" w:rsidRDefault="002570E4" w:rsidP="002570E4">
            <w:pPr>
              <w:pStyle w:val="TAN"/>
              <w:keepNext w:val="0"/>
              <w:keepLines w:val="0"/>
              <w:rPr>
                <w:rFonts w:cs="Arial"/>
              </w:rPr>
            </w:pPr>
            <w:r w:rsidRPr="005647EB">
              <w:rPr>
                <w:rFonts w:cs="Arial"/>
              </w:rPr>
              <w:t>NOTE 1:</w:t>
            </w:r>
            <w:r w:rsidR="00432568" w:rsidRPr="005647EB">
              <w:rPr>
                <w:rFonts w:cs="Arial"/>
              </w:rPr>
              <w:tab/>
              <w:t>OCNG</w:t>
            </w:r>
            <w:r w:rsidRPr="005647EB">
              <w:rPr>
                <w:rFonts w:cs="Arial"/>
              </w:rPr>
              <w:t xml:space="preserve"> </w:t>
            </w:r>
            <w:r w:rsidR="00432568" w:rsidRPr="005647EB">
              <w:rPr>
                <w:rFonts w:cs="Arial"/>
              </w:rPr>
              <w:t>shall</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used</w:t>
            </w:r>
            <w:r w:rsidRPr="005647EB">
              <w:rPr>
                <w:rFonts w:cs="Arial"/>
              </w:rPr>
              <w:t xml:space="preserve"> </w:t>
            </w:r>
            <w:r w:rsidR="00432568" w:rsidRPr="005647EB">
              <w:rPr>
                <w:rFonts w:cs="Arial"/>
              </w:rPr>
              <w:t>such</w:t>
            </w:r>
            <w:r w:rsidRPr="005647EB">
              <w:rPr>
                <w:rFonts w:cs="Arial"/>
              </w:rPr>
              <w:t xml:space="preserve"> </w:t>
            </w:r>
            <w:r w:rsidR="00432568" w:rsidRPr="005647EB">
              <w:rPr>
                <w:rFonts w:cs="Arial"/>
              </w:rPr>
              <w:t>that</w:t>
            </w:r>
            <w:r w:rsidRPr="005647EB">
              <w:rPr>
                <w:rFonts w:cs="Arial"/>
              </w:rPr>
              <w:t xml:space="preserve"> </w:t>
            </w:r>
            <w:r w:rsidR="00432568" w:rsidRPr="005647EB">
              <w:rPr>
                <w:rFonts w:cs="Arial"/>
              </w:rPr>
              <w:t>both</w:t>
            </w:r>
            <w:r w:rsidRPr="005647EB">
              <w:rPr>
                <w:rFonts w:cs="Arial"/>
              </w:rPr>
              <w:t xml:space="preserve"> </w:t>
            </w:r>
            <w:r w:rsidR="00432568" w:rsidRPr="005647EB">
              <w:rPr>
                <w:rFonts w:cs="Arial"/>
              </w:rPr>
              <w:t>cells</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fully</w:t>
            </w:r>
            <w:r w:rsidRPr="005647EB">
              <w:rPr>
                <w:rFonts w:cs="Arial"/>
              </w:rPr>
              <w:t xml:space="preserve"> </w:t>
            </w:r>
            <w:r w:rsidR="00432568" w:rsidRPr="005647EB">
              <w:rPr>
                <w:rFonts w:cs="Arial"/>
              </w:rPr>
              <w:t>allocated</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a</w:t>
            </w:r>
            <w:r w:rsidRPr="005647EB">
              <w:rPr>
                <w:rFonts w:cs="Arial"/>
              </w:rPr>
              <w:t xml:space="preserve"> </w:t>
            </w:r>
            <w:r w:rsidR="00432568" w:rsidRPr="005647EB">
              <w:rPr>
                <w:rFonts w:cs="Arial"/>
              </w:rPr>
              <w:t>constant</w:t>
            </w:r>
            <w:r w:rsidRPr="005647EB">
              <w:rPr>
                <w:rFonts w:cs="Arial"/>
              </w:rPr>
              <w:t xml:space="preserve"> </w:t>
            </w:r>
            <w:r w:rsidR="00432568" w:rsidRPr="005647EB">
              <w:rPr>
                <w:rFonts w:cs="Arial"/>
              </w:rPr>
              <w:t>total</w:t>
            </w:r>
            <w:r w:rsidRPr="005647EB">
              <w:rPr>
                <w:rFonts w:cs="Arial"/>
              </w:rPr>
              <w:t xml:space="preserve"> </w:t>
            </w:r>
            <w:r w:rsidR="00432568" w:rsidRPr="005647EB">
              <w:rPr>
                <w:rFonts w:cs="Arial"/>
              </w:rPr>
              <w:t>transmitted</w:t>
            </w:r>
            <w:r w:rsidRPr="005647EB">
              <w:rPr>
                <w:rFonts w:cs="Arial"/>
              </w:rPr>
              <w:t xml:space="preserve"> </w:t>
            </w:r>
            <w:r w:rsidR="00432568" w:rsidRPr="005647EB">
              <w:rPr>
                <w:rFonts w:cs="Arial"/>
              </w:rPr>
              <w:t>power</w:t>
            </w:r>
            <w:r w:rsidRPr="005647EB">
              <w:rPr>
                <w:rFonts w:cs="Arial"/>
              </w:rPr>
              <w:t xml:space="preserve"> </w:t>
            </w:r>
            <w:r w:rsidR="00432568" w:rsidRPr="005647EB">
              <w:rPr>
                <w:rFonts w:cs="Arial"/>
              </w:rPr>
              <w:t>spectral</w:t>
            </w:r>
            <w:r w:rsidRPr="005647EB">
              <w:rPr>
                <w:rFonts w:cs="Arial"/>
              </w:rPr>
              <w:t xml:space="preserve"> </w:t>
            </w:r>
            <w:r w:rsidR="00432568" w:rsidRPr="005647EB">
              <w:rPr>
                <w:rFonts w:cs="Arial"/>
              </w:rPr>
              <w:t>density</w:t>
            </w:r>
            <w:r w:rsidRPr="005647EB">
              <w:rPr>
                <w:rFonts w:cs="Arial"/>
              </w:rPr>
              <w:t xml:space="preserve"> </w:t>
            </w:r>
            <w:r w:rsidR="00432568" w:rsidRPr="005647EB">
              <w:rPr>
                <w:rFonts w:cs="Arial"/>
              </w:rPr>
              <w:t>is</w:t>
            </w:r>
            <w:r w:rsidRPr="005647EB">
              <w:rPr>
                <w:rFonts w:cs="Arial"/>
              </w:rPr>
              <w:t xml:space="preserve"> </w:t>
            </w:r>
            <w:r w:rsidR="00432568" w:rsidRPr="005647EB">
              <w:rPr>
                <w:rFonts w:cs="Arial"/>
              </w:rPr>
              <w:t>achieved</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all</w:t>
            </w:r>
            <w:r w:rsidRPr="005647EB">
              <w:rPr>
                <w:rFonts w:cs="Arial"/>
              </w:rPr>
              <w:t xml:space="preserve"> </w:t>
            </w:r>
            <w:r w:rsidR="00432568" w:rsidRPr="005647EB">
              <w:rPr>
                <w:rFonts w:cs="Arial"/>
              </w:rPr>
              <w:t>OFDM</w:t>
            </w:r>
            <w:r w:rsidRPr="005647EB">
              <w:rPr>
                <w:rFonts w:cs="Arial"/>
              </w:rPr>
              <w:t xml:space="preserve"> </w:t>
            </w:r>
            <w:r w:rsidR="00432568" w:rsidRPr="005647EB">
              <w:rPr>
                <w:rFonts w:cs="Arial"/>
              </w:rPr>
              <w:t>symbols.</w:t>
            </w:r>
          </w:p>
          <w:p w14:paraId="6BF04B9D" w14:textId="4C9F6641" w:rsidR="00432568" w:rsidRPr="005647EB" w:rsidRDefault="002570E4" w:rsidP="002570E4">
            <w:pPr>
              <w:pStyle w:val="TAN"/>
              <w:keepNext w:val="0"/>
              <w:keepLines w:val="0"/>
              <w:rPr>
                <w:rFonts w:cs="Arial"/>
              </w:rPr>
            </w:pPr>
            <w:r w:rsidRPr="005647EB">
              <w:rPr>
                <w:rFonts w:cs="Arial"/>
              </w:rPr>
              <w:t>NOTE 2:</w:t>
            </w:r>
            <w:r w:rsidR="00432568" w:rsidRPr="005647EB">
              <w:rPr>
                <w:rFonts w:cs="Arial"/>
              </w:rPr>
              <w:tab/>
              <w:t>The</w:t>
            </w:r>
            <w:r w:rsidRPr="005647EB">
              <w:rPr>
                <w:rFonts w:cs="Arial"/>
              </w:rPr>
              <w:t xml:space="preserve"> </w:t>
            </w:r>
            <w:r w:rsidR="00432568" w:rsidRPr="005647EB">
              <w:rPr>
                <w:rFonts w:cs="Arial"/>
              </w:rPr>
              <w:t>resources</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uplink</w:t>
            </w:r>
            <w:r w:rsidRPr="005647EB">
              <w:rPr>
                <w:rFonts w:cs="Arial"/>
              </w:rPr>
              <w:t xml:space="preserve"> </w:t>
            </w:r>
            <w:r w:rsidR="00432568" w:rsidRPr="005647EB">
              <w:rPr>
                <w:rFonts w:cs="Arial"/>
              </w:rPr>
              <w:t>transmission</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assigned</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UE</w:t>
            </w:r>
            <w:r w:rsidRPr="005647EB">
              <w:rPr>
                <w:rFonts w:cs="Arial"/>
              </w:rPr>
              <w:t xml:space="preserve"> </w:t>
            </w:r>
            <w:r w:rsidR="00432568" w:rsidRPr="005647EB">
              <w:rPr>
                <w:rFonts w:cs="Arial"/>
              </w:rPr>
              <w:t>prior</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start</w:t>
            </w:r>
            <w:r w:rsidRPr="005647EB">
              <w:rPr>
                <w:rFonts w:cs="Arial"/>
              </w:rPr>
              <w:t xml:space="preserve"> </w:t>
            </w:r>
            <w:r w:rsidR="00432568" w:rsidRPr="005647EB">
              <w:rPr>
                <w:rFonts w:cs="Arial"/>
              </w:rPr>
              <w:t>of</w:t>
            </w:r>
            <w:r w:rsidRPr="005647EB">
              <w:rPr>
                <w:rFonts w:cs="Arial"/>
              </w:rPr>
              <w:t xml:space="preserve"> </w:t>
            </w:r>
            <w:r w:rsidR="00432568" w:rsidRPr="005647EB">
              <w:rPr>
                <w:rFonts w:cs="Arial"/>
              </w:rPr>
              <w:t>time</w:t>
            </w:r>
            <w:r w:rsidRPr="005647EB">
              <w:rPr>
                <w:rFonts w:cs="Arial"/>
              </w:rPr>
              <w:t xml:space="preserve"> </w:t>
            </w:r>
            <w:r w:rsidR="00432568" w:rsidRPr="005647EB">
              <w:rPr>
                <w:rFonts w:cs="Arial"/>
              </w:rPr>
              <w:t>period</w:t>
            </w:r>
            <w:r w:rsidRPr="005647EB">
              <w:rPr>
                <w:rFonts w:cs="Arial"/>
              </w:rPr>
              <w:t xml:space="preserve"> </w:t>
            </w:r>
            <w:r w:rsidR="00432568" w:rsidRPr="005647EB">
              <w:rPr>
                <w:rFonts w:cs="Arial"/>
              </w:rPr>
              <w:t>T2.</w:t>
            </w:r>
          </w:p>
          <w:p w14:paraId="7C91C21D" w14:textId="699325EA" w:rsidR="00432568" w:rsidRPr="005647EB" w:rsidRDefault="002570E4" w:rsidP="002570E4">
            <w:pPr>
              <w:pStyle w:val="TAN"/>
              <w:keepNext w:val="0"/>
              <w:keepLines w:val="0"/>
              <w:rPr>
                <w:rFonts w:cs="Arial"/>
              </w:rPr>
            </w:pPr>
            <w:r w:rsidRPr="005647EB">
              <w:rPr>
                <w:rFonts w:cs="Arial"/>
              </w:rPr>
              <w:t>NOTE 3:</w:t>
            </w:r>
            <w:r w:rsidR="00432568" w:rsidRPr="005647EB">
              <w:rPr>
                <w:rFonts w:cs="Arial"/>
              </w:rPr>
              <w:tab/>
              <w:t>Interference</w:t>
            </w:r>
            <w:r w:rsidRPr="005647EB">
              <w:rPr>
                <w:rFonts w:cs="Arial"/>
              </w:rPr>
              <w:t xml:space="preserve"> </w:t>
            </w:r>
            <w:r w:rsidR="00432568" w:rsidRPr="005647EB">
              <w:rPr>
                <w:rFonts w:cs="Arial"/>
              </w:rPr>
              <w:t>from</w:t>
            </w:r>
            <w:r w:rsidRPr="005647EB">
              <w:rPr>
                <w:rFonts w:cs="Arial"/>
              </w:rPr>
              <w:t xml:space="preserve"> </w:t>
            </w:r>
            <w:r w:rsidR="00432568" w:rsidRPr="005647EB">
              <w:rPr>
                <w:rFonts w:cs="Arial"/>
              </w:rPr>
              <w:t>other</w:t>
            </w:r>
            <w:r w:rsidRPr="005647EB">
              <w:rPr>
                <w:rFonts w:cs="Arial"/>
              </w:rPr>
              <w:t xml:space="preserve"> </w:t>
            </w:r>
            <w:r w:rsidR="00432568" w:rsidRPr="005647EB">
              <w:rPr>
                <w:rFonts w:cs="Arial"/>
              </w:rPr>
              <w:t>cells</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noise</w:t>
            </w:r>
            <w:r w:rsidRPr="005647EB">
              <w:rPr>
                <w:rFonts w:cs="Arial"/>
              </w:rPr>
              <w:t xml:space="preserve"> </w:t>
            </w:r>
            <w:r w:rsidR="00432568" w:rsidRPr="005647EB">
              <w:rPr>
                <w:rFonts w:cs="Arial"/>
              </w:rPr>
              <w:t>sources</w:t>
            </w:r>
            <w:r w:rsidRPr="005647EB">
              <w:rPr>
                <w:rFonts w:cs="Arial"/>
              </w:rPr>
              <w:t xml:space="preserve"> </w:t>
            </w:r>
            <w:r w:rsidR="00432568" w:rsidRPr="005647EB">
              <w:rPr>
                <w:rFonts w:cs="Arial"/>
              </w:rPr>
              <w:t>not</w:t>
            </w:r>
            <w:r w:rsidRPr="005647EB">
              <w:rPr>
                <w:rFonts w:cs="Arial"/>
              </w:rPr>
              <w:t xml:space="preserve"> </w:t>
            </w:r>
            <w:r w:rsidR="00432568" w:rsidRPr="005647EB">
              <w:rPr>
                <w:rFonts w:cs="Arial"/>
              </w:rPr>
              <w:t>specified</w:t>
            </w:r>
            <w:r w:rsidRPr="005647EB">
              <w:rPr>
                <w:rFonts w:cs="Arial"/>
              </w:rPr>
              <w:t xml:space="preserve"> </w:t>
            </w:r>
            <w:r w:rsidR="00432568" w:rsidRPr="005647EB">
              <w:rPr>
                <w:rFonts w:cs="Arial"/>
              </w:rPr>
              <w:t>in</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test</w:t>
            </w:r>
            <w:r w:rsidRPr="005647EB">
              <w:rPr>
                <w:rFonts w:cs="Arial"/>
              </w:rPr>
              <w:t xml:space="preserve"> </w:t>
            </w:r>
            <w:r w:rsidR="00432568" w:rsidRPr="005647EB">
              <w:rPr>
                <w:rFonts w:cs="Arial"/>
              </w:rPr>
              <w:t>is</w:t>
            </w:r>
            <w:r w:rsidRPr="005647EB">
              <w:rPr>
                <w:rFonts w:cs="Arial"/>
              </w:rPr>
              <w:t xml:space="preserve"> </w:t>
            </w:r>
            <w:r w:rsidR="00432568" w:rsidRPr="005647EB">
              <w:rPr>
                <w:rFonts w:cs="Arial"/>
              </w:rPr>
              <w:t>assumed</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constant</w:t>
            </w:r>
            <w:r w:rsidRPr="005647EB">
              <w:rPr>
                <w:rFonts w:cs="Arial"/>
              </w:rPr>
              <w:t xml:space="preserve"> </w:t>
            </w:r>
            <w:r w:rsidR="00432568" w:rsidRPr="005647EB">
              <w:rPr>
                <w:rFonts w:cs="Arial"/>
              </w:rPr>
              <w:t>over</w:t>
            </w:r>
            <w:r w:rsidRPr="005647EB">
              <w:rPr>
                <w:rFonts w:cs="Arial"/>
              </w:rPr>
              <w:t xml:space="preserve"> </w:t>
            </w:r>
            <w:r w:rsidR="00432568" w:rsidRPr="005647EB">
              <w:rPr>
                <w:rFonts w:cs="Arial"/>
              </w:rPr>
              <w:t>subcarriers</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time</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shall</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modelled</w:t>
            </w:r>
            <w:r w:rsidRPr="005647EB">
              <w:rPr>
                <w:rFonts w:cs="Arial"/>
              </w:rPr>
              <w:t xml:space="preserve"> </w:t>
            </w:r>
            <w:r w:rsidR="00432568" w:rsidRPr="005647EB">
              <w:rPr>
                <w:rFonts w:cs="Arial"/>
              </w:rPr>
              <w:t>as</w:t>
            </w:r>
            <w:r w:rsidRPr="005647EB">
              <w:rPr>
                <w:rFonts w:cs="Arial"/>
              </w:rPr>
              <w:t xml:space="preserve"> </w:t>
            </w:r>
            <w:r w:rsidR="00432568" w:rsidRPr="005647EB">
              <w:rPr>
                <w:rFonts w:cs="Arial"/>
              </w:rPr>
              <w:t>AWGN</w:t>
            </w:r>
            <w:r w:rsidRPr="005647EB">
              <w:rPr>
                <w:rFonts w:cs="Arial"/>
              </w:rPr>
              <w:t xml:space="preserve"> </w:t>
            </w:r>
            <w:r w:rsidR="00432568" w:rsidRPr="005647EB">
              <w:rPr>
                <w:rFonts w:cs="Arial"/>
              </w:rPr>
              <w:t>of</w:t>
            </w:r>
            <w:r w:rsidRPr="005647EB">
              <w:rPr>
                <w:rFonts w:cs="Arial"/>
              </w:rPr>
              <w:t xml:space="preserve"> </w:t>
            </w:r>
            <w:r w:rsidR="00432568" w:rsidRPr="005647EB">
              <w:rPr>
                <w:rFonts w:cs="Arial"/>
              </w:rPr>
              <w:t>appropriate</w:t>
            </w:r>
            <w:r w:rsidRPr="005647EB">
              <w:rPr>
                <w:rFonts w:cs="Arial"/>
              </w:rPr>
              <w:t xml:space="preserve"> </w:t>
            </w:r>
            <w:r w:rsidR="00432568" w:rsidRPr="005647EB">
              <w:rPr>
                <w:rFonts w:cs="Arial"/>
              </w:rPr>
              <w:t>power</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Noc</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fulfilled.</w:t>
            </w:r>
          </w:p>
          <w:p w14:paraId="7ED0CAF1" w14:textId="31112EE0" w:rsidR="00432568" w:rsidRPr="005647EB" w:rsidRDefault="002570E4" w:rsidP="002570E4">
            <w:pPr>
              <w:pStyle w:val="TAN"/>
              <w:keepNext w:val="0"/>
              <w:keepLines w:val="0"/>
              <w:rPr>
                <w:rFonts w:cs="Arial"/>
              </w:rPr>
            </w:pPr>
            <w:r w:rsidRPr="005647EB">
              <w:rPr>
                <w:rFonts w:cs="Arial"/>
              </w:rPr>
              <w:t>NOTE 4:</w:t>
            </w:r>
            <w:r w:rsidR="00432568" w:rsidRPr="005647EB">
              <w:rPr>
                <w:rFonts w:cs="Arial"/>
              </w:rPr>
              <w:tab/>
              <w:t>Es/Iot,</w:t>
            </w:r>
            <w:r w:rsidRPr="005647EB">
              <w:rPr>
                <w:rFonts w:cs="Arial"/>
              </w:rPr>
              <w:t xml:space="preserve"> </w:t>
            </w:r>
            <w:r w:rsidR="00432568" w:rsidRPr="005647EB">
              <w:rPr>
                <w:rFonts w:cs="Arial"/>
              </w:rPr>
              <w:t>RSRP,</w:t>
            </w:r>
            <w:r w:rsidRPr="005647EB">
              <w:rPr>
                <w:rFonts w:cs="Arial"/>
              </w:rPr>
              <w:t xml:space="preserve"> </w:t>
            </w:r>
            <w:r w:rsidR="00432568" w:rsidRPr="005647EB">
              <w:rPr>
                <w:rFonts w:cs="Arial"/>
              </w:rPr>
              <w:t>SCH_RP</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Io</w:t>
            </w:r>
            <w:r w:rsidRPr="005647EB">
              <w:rPr>
                <w:rFonts w:cs="Arial"/>
              </w:rPr>
              <w:t xml:space="preserve"> </w:t>
            </w:r>
            <w:r w:rsidR="00432568" w:rsidRPr="005647EB">
              <w:rPr>
                <w:rFonts w:cs="Arial"/>
              </w:rPr>
              <w:t>levels</w:t>
            </w:r>
            <w:r w:rsidRPr="005647EB">
              <w:rPr>
                <w:rFonts w:cs="Arial"/>
              </w:rPr>
              <w:t xml:space="preserve"> </w:t>
            </w:r>
            <w:r w:rsidR="00432568" w:rsidRPr="005647EB">
              <w:rPr>
                <w:rFonts w:cs="Arial"/>
              </w:rPr>
              <w:t>have</w:t>
            </w:r>
            <w:r w:rsidRPr="005647EB">
              <w:rPr>
                <w:rFonts w:cs="Arial"/>
              </w:rPr>
              <w:t xml:space="preserve"> </w:t>
            </w:r>
            <w:r w:rsidR="00432568" w:rsidRPr="005647EB">
              <w:rPr>
                <w:rFonts w:cs="Arial"/>
              </w:rPr>
              <w:t>been</w:t>
            </w:r>
            <w:r w:rsidRPr="005647EB">
              <w:rPr>
                <w:rFonts w:cs="Arial"/>
              </w:rPr>
              <w:t xml:space="preserve"> </w:t>
            </w:r>
            <w:r w:rsidR="00432568" w:rsidRPr="005647EB">
              <w:rPr>
                <w:rFonts w:cs="Arial"/>
              </w:rPr>
              <w:t>derived</w:t>
            </w:r>
            <w:r w:rsidRPr="005647EB">
              <w:rPr>
                <w:rFonts w:cs="Arial"/>
              </w:rPr>
              <w:t xml:space="preserve"> </w:t>
            </w:r>
            <w:r w:rsidR="00432568" w:rsidRPr="005647EB">
              <w:rPr>
                <w:rFonts w:cs="Arial"/>
              </w:rPr>
              <w:t>from</w:t>
            </w:r>
            <w:r w:rsidRPr="005647EB">
              <w:rPr>
                <w:rFonts w:cs="Arial"/>
              </w:rPr>
              <w:t xml:space="preserve"> </w:t>
            </w:r>
            <w:r w:rsidR="00432568" w:rsidRPr="005647EB">
              <w:rPr>
                <w:rFonts w:cs="Arial"/>
              </w:rPr>
              <w:t>other</w:t>
            </w:r>
            <w:r w:rsidRPr="005647EB">
              <w:rPr>
                <w:rFonts w:cs="Arial"/>
              </w:rPr>
              <w:t xml:space="preserve"> </w:t>
            </w:r>
            <w:r w:rsidR="00432568" w:rsidRPr="005647EB">
              <w:rPr>
                <w:rFonts w:cs="Arial"/>
              </w:rPr>
              <w:t>parameters</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information</w:t>
            </w:r>
            <w:r w:rsidRPr="005647EB">
              <w:rPr>
                <w:rFonts w:cs="Arial"/>
              </w:rPr>
              <w:t xml:space="preserve"> </w:t>
            </w:r>
            <w:r w:rsidR="00432568" w:rsidRPr="005647EB">
              <w:rPr>
                <w:rFonts w:cs="Arial"/>
              </w:rPr>
              <w:t>purposes.</w:t>
            </w:r>
            <w:r w:rsidRPr="005647EB">
              <w:rPr>
                <w:rFonts w:cs="Arial"/>
              </w:rPr>
              <w:t xml:space="preserve"> </w:t>
            </w:r>
            <w:r w:rsidR="00432568" w:rsidRPr="005647EB">
              <w:rPr>
                <w:rFonts w:cs="Arial"/>
              </w:rPr>
              <w:t>They</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not</w:t>
            </w:r>
            <w:r w:rsidRPr="005647EB">
              <w:rPr>
                <w:rFonts w:cs="Arial"/>
              </w:rPr>
              <w:t xml:space="preserve"> </w:t>
            </w:r>
            <w:r w:rsidR="00432568" w:rsidRPr="005647EB">
              <w:rPr>
                <w:rFonts w:cs="Arial"/>
              </w:rPr>
              <w:t>settable</w:t>
            </w:r>
            <w:r w:rsidRPr="005647EB">
              <w:rPr>
                <w:rFonts w:cs="Arial"/>
              </w:rPr>
              <w:t xml:space="preserve"> </w:t>
            </w:r>
            <w:r w:rsidR="00432568" w:rsidRPr="005647EB">
              <w:rPr>
                <w:rFonts w:cs="Arial"/>
              </w:rPr>
              <w:t>parameters</w:t>
            </w:r>
            <w:r w:rsidRPr="005647EB">
              <w:rPr>
                <w:rFonts w:cs="Arial"/>
              </w:rPr>
              <w:t xml:space="preserve"> </w:t>
            </w:r>
            <w:r w:rsidR="00432568" w:rsidRPr="005647EB">
              <w:rPr>
                <w:rFonts w:cs="Arial"/>
              </w:rPr>
              <w:t>themselves.</w:t>
            </w:r>
          </w:p>
        </w:tc>
      </w:tr>
    </w:tbl>
    <w:p w14:paraId="32CA6796" w14:textId="77777777" w:rsidR="00432568" w:rsidRPr="005647EB" w:rsidRDefault="00432568" w:rsidP="002570E4"/>
    <w:p w14:paraId="19F4B5F8" w14:textId="77777777" w:rsidR="00432568" w:rsidRPr="005647EB" w:rsidRDefault="00432568" w:rsidP="002570E4">
      <w:pPr>
        <w:rPr>
          <w:rFonts w:cs="v4.2.0"/>
        </w:rPr>
      </w:pPr>
      <w:r w:rsidRPr="005647EB">
        <w:rPr>
          <w:rFonts w:cs="v4.2.0"/>
        </w:rPr>
        <w:t>The UE shall send Event A3 triggered measurement</w:t>
      </w:r>
      <w:r w:rsidRPr="005647EB">
        <w:t xml:space="preserve"> reports for cells 2, 3 and 4</w:t>
      </w:r>
      <w:r w:rsidRPr="005647EB">
        <w:rPr>
          <w:rFonts w:cs="v4.2.0"/>
        </w:rPr>
        <w:t>, with a measurement reporting delay less than 30.72 s from the beginning of time period T2.</w:t>
      </w:r>
    </w:p>
    <w:p w14:paraId="5BF5A1B7" w14:textId="77777777" w:rsidR="00432568" w:rsidRPr="005647EB" w:rsidRDefault="00432568"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7949D347" w14:textId="77777777" w:rsidR="00432568" w:rsidRPr="005647EB" w:rsidRDefault="00432568" w:rsidP="002570E4">
      <w:pPr>
        <w:rPr>
          <w:rFonts w:cs="v4.2.0"/>
        </w:rPr>
      </w:pPr>
      <w:r w:rsidRPr="005647EB">
        <w:rPr>
          <w:rFonts w:cs="v4.2.0"/>
        </w:rPr>
        <w:t>The rate of correct events observed during repeated tests shall be at least 90% with a confidence level of 95%.</w:t>
      </w:r>
    </w:p>
    <w:p w14:paraId="203B36EB" w14:textId="77777777" w:rsidR="00432568" w:rsidRPr="005647EB" w:rsidRDefault="00432568"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1AB68D0C" w14:textId="77777777" w:rsidR="00FF6C71" w:rsidRPr="005647EB" w:rsidRDefault="00FF6C71" w:rsidP="002570E4">
      <w:pPr>
        <w:pStyle w:val="Heading3"/>
        <w:keepNext w:val="0"/>
        <w:keepLines w:val="0"/>
        <w:rPr>
          <w:lang w:eastAsia="zh-CN"/>
        </w:rPr>
      </w:pPr>
      <w:r w:rsidRPr="005647EB">
        <w:rPr>
          <w:lang w:eastAsia="zh-CN"/>
        </w:rPr>
        <w:t>8.3.8</w:t>
      </w:r>
      <w:r w:rsidRPr="005647EB">
        <w:rPr>
          <w:lang w:eastAsia="zh-CN"/>
        </w:rPr>
        <w:tab/>
        <w:t>FDD-FDD Inter-frequency correct reporting of measurement events with reduced performance group configured, non DRX</w:t>
      </w:r>
    </w:p>
    <w:p w14:paraId="684DB742" w14:textId="77777777" w:rsidR="00FF6C71" w:rsidRPr="005647EB" w:rsidRDefault="00FF6C71" w:rsidP="002570E4">
      <w:pPr>
        <w:pStyle w:val="Heading4"/>
        <w:keepNext w:val="0"/>
        <w:keepLines w:val="0"/>
      </w:pPr>
      <w:r w:rsidRPr="005647EB">
        <w:t>8.3.8.1</w:t>
      </w:r>
      <w:r w:rsidRPr="005647EB">
        <w:tab/>
        <w:t>Test purpose</w:t>
      </w:r>
    </w:p>
    <w:p w14:paraId="087C5E22" w14:textId="77777777" w:rsidR="00FF6C71" w:rsidRPr="005647EB" w:rsidRDefault="00FF6C71" w:rsidP="002570E4">
      <w:r w:rsidRPr="005647EB">
        <w:t xml:space="preserve">To verify that the UE makes correct reporting of an event. This test will partly verify the </w:t>
      </w:r>
      <w:r w:rsidRPr="005647EB">
        <w:rPr>
          <w:lang w:eastAsia="zh-CN"/>
        </w:rPr>
        <w:t>FDD-FDD</w:t>
      </w:r>
      <w:r w:rsidRPr="005647EB">
        <w:t xml:space="preserve"> inter-frequency cell</w:t>
      </w:r>
      <w:r w:rsidRPr="005647EB">
        <w:rPr>
          <w:lang w:eastAsia="zh-CN"/>
        </w:rPr>
        <w:t xml:space="preserve"> measurement</w:t>
      </w:r>
      <w:r w:rsidRPr="005647EB">
        <w:t xml:space="preserve"> requirements </w:t>
      </w:r>
      <w:r w:rsidRPr="005647EB">
        <w:rPr>
          <w:lang w:eastAsia="zh-CN"/>
        </w:rPr>
        <w:t xml:space="preserve">for increased UE carrier monitoring </w:t>
      </w:r>
      <w:r w:rsidRPr="005647EB">
        <w:t>in clause 8.1.2.3.</w:t>
      </w:r>
    </w:p>
    <w:p w14:paraId="2633FB32" w14:textId="77777777" w:rsidR="00FF6C71" w:rsidRPr="005647EB" w:rsidRDefault="00FF6C71" w:rsidP="002570E4">
      <w:pPr>
        <w:pStyle w:val="Heading4"/>
        <w:keepNext w:val="0"/>
        <w:keepLines w:val="0"/>
      </w:pPr>
      <w:r w:rsidRPr="005647EB">
        <w:t>8.3.8.2</w:t>
      </w:r>
      <w:r w:rsidRPr="005647EB">
        <w:tab/>
        <w:t>Test applicability</w:t>
      </w:r>
    </w:p>
    <w:p w14:paraId="33387386" w14:textId="77777777" w:rsidR="00FF6C71" w:rsidRPr="005647EB" w:rsidRDefault="00FF6C71" w:rsidP="002570E4">
      <w:r w:rsidRPr="005647EB">
        <w:t xml:space="preserve">This test applies to all types of E-UTRA FDD UE release 12 and forward that supports increased number of carrier monitoring. </w:t>
      </w:r>
    </w:p>
    <w:p w14:paraId="17B4A4AA" w14:textId="77777777" w:rsidR="00FF6C71" w:rsidRPr="005647EB" w:rsidRDefault="00FF6C71" w:rsidP="000424D3">
      <w:pPr>
        <w:pStyle w:val="Heading4"/>
      </w:pPr>
      <w:r w:rsidRPr="005647EB">
        <w:lastRenderedPageBreak/>
        <w:t>8.3.8.3</w:t>
      </w:r>
      <w:r w:rsidRPr="005647EB">
        <w:tab/>
        <w:t>Minimum conformance requirements</w:t>
      </w:r>
    </w:p>
    <w:p w14:paraId="081DBE17" w14:textId="77777777" w:rsidR="00FF6C71" w:rsidRPr="005647EB" w:rsidRDefault="00FF6C71" w:rsidP="000424D3">
      <w:pPr>
        <w:keepNext/>
        <w:keepLines/>
        <w:rPr>
          <w:rFonts w:cs="v4.2.0"/>
        </w:rPr>
      </w:pPr>
      <w:r w:rsidRPr="005647EB">
        <w:rPr>
          <w:rFonts w:cs="v4.2.0"/>
        </w:rPr>
        <w:t>When measurement gaps are scheduled, or the UE supports capability of conducting such measurements without gaps, the UE shall be able to identify a new FDD inter-frequency within T</w:t>
      </w:r>
      <w:r w:rsidRPr="005647EB">
        <w:rPr>
          <w:rFonts w:cs="v4.2.0"/>
          <w:vertAlign w:val="subscript"/>
        </w:rPr>
        <w:t>Identify_Inter</w:t>
      </w:r>
      <w:r w:rsidRPr="005647EB">
        <w:rPr>
          <w:rFonts w:cs="v4.2.0"/>
        </w:rPr>
        <w:t xml:space="preserve"> according to the following expression:</w:t>
      </w:r>
    </w:p>
    <w:p w14:paraId="781231E6" w14:textId="4068576B" w:rsidR="00FF6C71" w:rsidRPr="005647EB" w:rsidRDefault="000424D3" w:rsidP="000424D3">
      <w:pPr>
        <w:pStyle w:val="EQ"/>
        <w:keepNext/>
        <w:rPr>
          <w:noProof w:val="0"/>
        </w:rPr>
      </w:pPr>
      <w:r w:rsidRPr="005647EB">
        <w:rPr>
          <w:noProof w:val="0"/>
        </w:rPr>
        <w:tab/>
      </w:r>
      <w:r w:rsidR="00FF6C71" w:rsidRPr="005647EB">
        <w:rPr>
          <w:noProof w:val="0"/>
          <w:position w:val="-30"/>
        </w:rPr>
        <w:object w:dxaOrig="4800" w:dyaOrig="680" w14:anchorId="3FA01E27">
          <v:shape id="_x0000_i1086" type="#_x0000_t75" style="width:240pt;height:34.5pt" o:ole="">
            <v:imagedata r:id="rId71" o:title=""/>
          </v:shape>
          <o:OLEObject Type="Embed" ProgID="Equation.3" ShapeID="_x0000_i1086" DrawAspect="Content" ObjectID="_1781977653" r:id="rId86"/>
        </w:object>
      </w:r>
      <w:r w:rsidR="00FF6C71" w:rsidRPr="005647EB">
        <w:rPr>
          <w:noProof w:val="0"/>
        </w:rPr>
        <w:t>(normal performance) and</w:t>
      </w:r>
    </w:p>
    <w:p w14:paraId="6D113193" w14:textId="7DEE6967" w:rsidR="00FF6C71" w:rsidRPr="005647EB" w:rsidRDefault="000424D3" w:rsidP="000424D3">
      <w:pPr>
        <w:pStyle w:val="EQ"/>
        <w:rPr>
          <w:noProof w:val="0"/>
        </w:rPr>
      </w:pPr>
      <w:r w:rsidRPr="005647EB">
        <w:rPr>
          <w:noProof w:val="0"/>
        </w:rPr>
        <w:tab/>
      </w:r>
      <w:r w:rsidR="00FF6C71" w:rsidRPr="005647EB">
        <w:rPr>
          <w:noProof w:val="0"/>
          <w:position w:val="-30"/>
        </w:rPr>
        <w:object w:dxaOrig="4780" w:dyaOrig="680" w14:anchorId="7CB181C0">
          <v:shape id="_x0000_i1087" type="#_x0000_t75" style="width:239pt;height:34.5pt" o:ole="">
            <v:imagedata r:id="rId73" o:title=""/>
          </v:shape>
          <o:OLEObject Type="Embed" ProgID="Equation.3" ShapeID="_x0000_i1087" DrawAspect="Content" ObjectID="_1781977654" r:id="rId87"/>
        </w:object>
      </w:r>
      <w:r w:rsidR="00FF6C71" w:rsidRPr="005647EB">
        <w:rPr>
          <w:noProof w:val="0"/>
        </w:rPr>
        <w:t>(reduced performance)</w:t>
      </w:r>
    </w:p>
    <w:p w14:paraId="47A7B955" w14:textId="77777777" w:rsidR="00FF6C71" w:rsidRPr="005647EB" w:rsidRDefault="00FF6C71" w:rsidP="002570E4">
      <w:r w:rsidRPr="005647EB">
        <w:t>Where:</w:t>
      </w:r>
    </w:p>
    <w:p w14:paraId="087DBF22" w14:textId="3E4E83D6" w:rsidR="00FF6C71" w:rsidRPr="005647EB" w:rsidRDefault="000424D3" w:rsidP="002570E4">
      <w:pPr>
        <w:pStyle w:val="B1"/>
        <w:rPr>
          <w:rFonts w:cs="v4.2.0"/>
        </w:rPr>
      </w:pPr>
      <w:r w:rsidRPr="005647EB">
        <w:rPr>
          <w:rFonts w:cs="v4.2.0"/>
        </w:rPr>
        <w:tab/>
      </w:r>
      <w:r w:rsidR="00FF6C71" w:rsidRPr="005647EB">
        <w:rPr>
          <w:rFonts w:cs="v4.2.0"/>
        </w:rPr>
        <w:t>T</w:t>
      </w:r>
      <w:r w:rsidR="00FF6C71" w:rsidRPr="005647EB">
        <w:rPr>
          <w:rFonts w:cs="v4.2.0"/>
          <w:vertAlign w:val="subscript"/>
        </w:rPr>
        <w:t>Basic_Identify_Inter</w:t>
      </w:r>
      <w:r w:rsidR="00FF6C71" w:rsidRPr="005647EB">
        <w:rPr>
          <w:rFonts w:cs="v4.2.0"/>
        </w:rPr>
        <w:t xml:space="preserve"> = 480 ms. </w:t>
      </w:r>
      <w:r w:rsidR="00FF6C71" w:rsidRPr="005647EB">
        <w:t>It is the time period used in the inter frequency equation where the maximum allowed time for the UE to identify a new FDD inter-frequency cell is defined.</w:t>
      </w:r>
    </w:p>
    <w:p w14:paraId="5B1A393E" w14:textId="705F972D" w:rsidR="00FF6C71" w:rsidRPr="005647EB" w:rsidRDefault="000424D3" w:rsidP="000424D3">
      <w:pPr>
        <w:pStyle w:val="B1"/>
      </w:pPr>
      <w:r w:rsidRPr="005647EB">
        <w:tab/>
      </w:r>
      <w:r w:rsidR="00FF6C71" w:rsidRPr="005647EB">
        <w:t>N</w:t>
      </w:r>
      <w:r w:rsidR="00FF6C71" w:rsidRPr="005647EB">
        <w:rPr>
          <w:vertAlign w:val="subscript"/>
        </w:rPr>
        <w:t>freq,n</w:t>
      </w:r>
      <w:r w:rsidR="00FF6C71" w:rsidRPr="005647EB">
        <w:t xml:space="preserve"> N</w:t>
      </w:r>
      <w:r w:rsidR="00FF6C71" w:rsidRPr="005647EB">
        <w:rPr>
          <w:vertAlign w:val="subscript"/>
        </w:rPr>
        <w:t>freq,r</w:t>
      </w:r>
      <w:r w:rsidR="00FF6C71" w:rsidRPr="005647EB">
        <w:t xml:space="preserve"> K</w:t>
      </w:r>
      <w:r w:rsidR="00FF6C71" w:rsidRPr="005647EB">
        <w:rPr>
          <w:vertAlign w:val="subscript"/>
        </w:rPr>
        <w:t>n</w:t>
      </w:r>
      <w:r w:rsidR="00FF6C71" w:rsidRPr="005647EB">
        <w:t xml:space="preserve"> and K</w:t>
      </w:r>
      <w:r w:rsidR="00FF6C71" w:rsidRPr="005647EB">
        <w:rPr>
          <w:vertAlign w:val="subscript"/>
        </w:rPr>
        <w:t>r</w:t>
      </w:r>
      <w:r w:rsidR="00FF6C71" w:rsidRPr="005647EB">
        <w:t xml:space="preserve"> </w:t>
      </w:r>
      <w:r w:rsidR="00FF6C71" w:rsidRPr="005647EB">
        <w:rPr>
          <w:lang w:eastAsia="zh-CN"/>
        </w:rPr>
        <w:t xml:space="preserve">are </w:t>
      </w:r>
      <w:r w:rsidR="00FF6C71" w:rsidRPr="005647EB">
        <w:t xml:space="preserve">defined </w:t>
      </w:r>
      <w:r w:rsidR="002570E4" w:rsidRPr="005647EB">
        <w:t>in 3GPP TS</w:t>
      </w:r>
      <w:r w:rsidR="00FF6C71" w:rsidRPr="005647EB">
        <w:t xml:space="preserve"> 36.133 [4] </w:t>
      </w:r>
      <w:r w:rsidR="00914A62" w:rsidRPr="005647EB">
        <w:t>clause</w:t>
      </w:r>
      <w:r w:rsidR="00FF6C71" w:rsidRPr="005647EB">
        <w:t xml:space="preserve"> 8.1.2.1.1 and T</w:t>
      </w:r>
      <w:r w:rsidR="00FF6C71" w:rsidRPr="005647EB">
        <w:rPr>
          <w:vertAlign w:val="subscript"/>
        </w:rPr>
        <w:t xml:space="preserve">Inter1 </w:t>
      </w:r>
      <w:r w:rsidR="00FF6C71" w:rsidRPr="005647EB">
        <w:t xml:space="preserve">is defined </w:t>
      </w:r>
      <w:r w:rsidR="002570E4" w:rsidRPr="005647EB">
        <w:t>in 3GPP TS</w:t>
      </w:r>
      <w:r w:rsidRPr="005647EB">
        <w:t> </w:t>
      </w:r>
      <w:r w:rsidR="00FF6C71" w:rsidRPr="005647EB">
        <w:t xml:space="preserve">36.133 [4] </w:t>
      </w:r>
      <w:r w:rsidR="00914A62" w:rsidRPr="005647EB">
        <w:t>clause</w:t>
      </w:r>
      <w:r w:rsidR="00FF6C71" w:rsidRPr="005647EB">
        <w:t xml:space="preserve"> 8.1.2.1.</w:t>
      </w:r>
    </w:p>
    <w:p w14:paraId="1812DAB7" w14:textId="77777777" w:rsidR="00FF6C71" w:rsidRPr="005647EB" w:rsidRDefault="00FF6C71" w:rsidP="002570E4">
      <w:r w:rsidRPr="005647EB">
        <w:t>A cell shall be considered detectable provided following conditions are fulfilled:</w:t>
      </w:r>
    </w:p>
    <w:p w14:paraId="265D5422" w14:textId="40A998C8" w:rsidR="00FF6C71" w:rsidRPr="005647EB" w:rsidRDefault="00FF6C71" w:rsidP="002570E4">
      <w:pPr>
        <w:pStyle w:val="B1"/>
      </w:pPr>
      <w:r w:rsidRPr="005647EB">
        <w:t>-</w:t>
      </w:r>
      <w:r w:rsidRPr="005647EB">
        <w:tab/>
        <w:t xml:space="preserve">RSRP and RSRP Ês/Iot according to </w:t>
      </w:r>
      <w:r w:rsidR="00194A1C" w:rsidRPr="005647EB">
        <w:t>clause</w:t>
      </w:r>
      <w:r w:rsidRPr="005647EB">
        <w:t xml:space="preserve"> I.2.3 for a corresponding Band,</w:t>
      </w:r>
    </w:p>
    <w:p w14:paraId="657151EC" w14:textId="40471827" w:rsidR="00FF6C71" w:rsidRPr="005647EB" w:rsidRDefault="00FF6C71" w:rsidP="002570E4">
      <w:pPr>
        <w:pStyle w:val="B1"/>
        <w:rPr>
          <w:lang w:eastAsia="zh-CN"/>
        </w:rPr>
      </w:pPr>
      <w:r w:rsidRPr="005647EB">
        <w:t>-</w:t>
      </w:r>
      <w:r w:rsidRPr="005647EB">
        <w:tab/>
        <w:t xml:space="preserve">other RSRP related side conditions given </w:t>
      </w:r>
      <w:r w:rsidR="002570E4" w:rsidRPr="005647EB">
        <w:t>in 3GPP TS</w:t>
      </w:r>
      <w:r w:rsidRPr="005647EB">
        <w:rPr>
          <w:rFonts w:cs="v4.2.0"/>
        </w:rPr>
        <w:t xml:space="preserve"> 36.133 [4] </w:t>
      </w:r>
      <w:r w:rsidR="00914A62" w:rsidRPr="005647EB">
        <w:t>Clause</w:t>
      </w:r>
      <w:r w:rsidRPr="005647EB">
        <w:t xml:space="preserve">s 9.1.3.1 and 9.1.3.2 and RSRQ related side conditions given </w:t>
      </w:r>
      <w:r w:rsidR="002570E4" w:rsidRPr="005647EB">
        <w:t>in 3GPP TS</w:t>
      </w:r>
      <w:r w:rsidRPr="005647EB">
        <w:rPr>
          <w:rFonts w:cs="v4.2.0"/>
        </w:rPr>
        <w:t xml:space="preserve"> 36.133 [4] </w:t>
      </w:r>
      <w:r w:rsidR="00194A1C" w:rsidRPr="005647EB">
        <w:rPr>
          <w:rFonts w:cs="v4.2.0"/>
        </w:rPr>
        <w:t>c</w:t>
      </w:r>
      <w:r w:rsidR="00914A62" w:rsidRPr="005647EB">
        <w:t>lause</w:t>
      </w:r>
      <w:r w:rsidRPr="005647EB">
        <w:t>s 9.1.6.1 and 9.1.6.2 are fulfilled</w:t>
      </w:r>
      <w:r w:rsidRPr="005647EB">
        <w:rPr>
          <w:lang w:eastAsia="zh-CN"/>
        </w:rPr>
        <w:t>,</w:t>
      </w:r>
    </w:p>
    <w:p w14:paraId="4760C611" w14:textId="11E4F663" w:rsidR="00FF6C71" w:rsidRPr="005647EB" w:rsidRDefault="00FF6C71" w:rsidP="002570E4">
      <w:pPr>
        <w:pStyle w:val="B1"/>
      </w:pPr>
      <w:r w:rsidRPr="005647EB">
        <w:t>-</w:t>
      </w:r>
      <w:r w:rsidRPr="005647EB">
        <w:tab/>
        <w:t xml:space="preserve">RSRQ related side conditions given </w:t>
      </w:r>
      <w:r w:rsidR="002570E4" w:rsidRPr="005647EB">
        <w:t>in 3GPP TS</w:t>
      </w:r>
      <w:r w:rsidRPr="005647EB">
        <w:rPr>
          <w:rFonts w:cs="v4.2.0"/>
        </w:rPr>
        <w:t xml:space="preserve"> 36.133 [4] </w:t>
      </w:r>
      <w:r w:rsidR="00194A1C" w:rsidRPr="005647EB">
        <w:t>c</w:t>
      </w:r>
      <w:r w:rsidR="00914A62" w:rsidRPr="005647EB">
        <w:t>lause</w:t>
      </w:r>
      <w:r w:rsidRPr="005647EB">
        <w:t>s 9.1.6.1 and 9.1.6.2 are fulfilled for a corresponding Band,</w:t>
      </w:r>
    </w:p>
    <w:p w14:paraId="669B5343" w14:textId="2C47B22C" w:rsidR="00FF6C71" w:rsidRPr="005647EB" w:rsidRDefault="00FF6C71" w:rsidP="002570E4">
      <w:pPr>
        <w:pStyle w:val="B1"/>
        <w:rPr>
          <w:lang w:eastAsia="zh-CN"/>
        </w:rPr>
      </w:pPr>
      <w:r w:rsidRPr="005647EB">
        <w:t>-</w:t>
      </w:r>
      <w:r w:rsidRPr="005647EB">
        <w:tab/>
        <w:t xml:space="preserve">RS-SINR related side conditions given </w:t>
      </w:r>
      <w:r w:rsidR="002570E4" w:rsidRPr="005647EB">
        <w:t>in 3GPP TS</w:t>
      </w:r>
      <w:r w:rsidRPr="005647EB">
        <w:rPr>
          <w:rFonts w:cs="v4.2.0"/>
        </w:rPr>
        <w:t xml:space="preserve"> 36.133 [4] </w:t>
      </w:r>
      <w:r w:rsidR="00194A1C" w:rsidRPr="005647EB">
        <w:rPr>
          <w:rFonts w:cs="v4.2.0"/>
        </w:rPr>
        <w:t>c</w:t>
      </w:r>
      <w:r w:rsidR="00914A62" w:rsidRPr="005647EB">
        <w:t>lause</w:t>
      </w:r>
      <w:r w:rsidRPr="005647EB">
        <w:t>s 9.1.17.3.1 and 9.1.17.3.2 are fulfilled for a corresponding Band</w:t>
      </w:r>
      <w:r w:rsidRPr="005647EB">
        <w:rPr>
          <w:u w:val="single"/>
          <w:lang w:eastAsia="zh-CN"/>
        </w:rPr>
        <w:t>,</w:t>
      </w:r>
    </w:p>
    <w:p w14:paraId="6FD6306A" w14:textId="242A0C54" w:rsidR="00FF6C71" w:rsidRPr="005647EB" w:rsidRDefault="00FF6C71"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w:t>
      </w:r>
      <w:r w:rsidR="00194A1C" w:rsidRPr="005647EB">
        <w:rPr>
          <w:lang w:eastAsia="zh-CN"/>
        </w:rPr>
        <w:t>clause</w:t>
      </w:r>
      <w:r w:rsidRPr="005647EB">
        <w:rPr>
          <w:lang w:eastAsia="zh-CN"/>
        </w:rPr>
        <w:t xml:space="preserve"> I.2.3 for a corresponding Band.</w:t>
      </w:r>
    </w:p>
    <w:p w14:paraId="070C551D" w14:textId="49CBBF71" w:rsidR="00FF6C71" w:rsidRPr="005647EB" w:rsidRDefault="00FF6C71" w:rsidP="002570E4">
      <w:pPr>
        <w:rPr>
          <w:rFonts w:cs="v4.2.0"/>
        </w:rPr>
      </w:pPr>
      <w:r w:rsidRPr="005647EB">
        <w:rPr>
          <w:rFonts w:cs="v4.2.0"/>
        </w:rPr>
        <w:t>When measurement gaps are scheduled for FDD inter frequency measurements, or the UE supports capability of conducting such measurements without gaps,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given by table 8.3.7.3-1.</w:t>
      </w:r>
    </w:p>
    <w:p w14:paraId="7F29DDB9" w14:textId="77777777" w:rsidR="00FF6C71" w:rsidRPr="005647EB" w:rsidRDefault="00FF6C71" w:rsidP="002570E4">
      <w:pPr>
        <w:pStyle w:val="TH"/>
        <w:keepNext w:val="0"/>
        <w:keepLines w:val="0"/>
        <w:rPr>
          <w:rFonts w:cs="v4.2.0"/>
        </w:rPr>
      </w:pPr>
      <w:r w:rsidRPr="005647EB">
        <w:rPr>
          <w:rFonts w:cs="v4.2.0"/>
        </w:rPr>
        <w:t>Table 8.3.7.3-1: Measurement period and measurement bandwidth</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22"/>
        <w:gridCol w:w="3147"/>
        <w:gridCol w:w="3353"/>
        <w:gridCol w:w="1651"/>
      </w:tblGrid>
      <w:tr w:rsidR="00FF6C71" w:rsidRPr="005647EB" w14:paraId="115FE45A" w14:textId="77777777" w:rsidTr="002570E4">
        <w:trPr>
          <w:cantSplit/>
          <w:jc w:val="center"/>
        </w:trPr>
        <w:tc>
          <w:tcPr>
            <w:tcW w:w="1522" w:type="dxa"/>
          </w:tcPr>
          <w:p w14:paraId="042BF826" w14:textId="77777777" w:rsidR="00FF6C71" w:rsidRPr="005647EB" w:rsidRDefault="00FF6C71" w:rsidP="002570E4">
            <w:pPr>
              <w:pStyle w:val="TAH"/>
              <w:keepNext w:val="0"/>
              <w:keepLines w:val="0"/>
              <w:rPr>
                <w:rFonts w:cs="Arial"/>
              </w:rPr>
            </w:pPr>
            <w:r w:rsidRPr="005647EB">
              <w:rPr>
                <w:rFonts w:cs="v4.2.0"/>
              </w:rPr>
              <w:t>Configuration</w:t>
            </w:r>
          </w:p>
        </w:tc>
        <w:tc>
          <w:tcPr>
            <w:tcW w:w="3147" w:type="dxa"/>
          </w:tcPr>
          <w:p w14:paraId="25DB79B0" w14:textId="4BDD78F1" w:rsidR="00FF6C71" w:rsidRPr="005647EB" w:rsidRDefault="00FF6C71" w:rsidP="002570E4">
            <w:pPr>
              <w:pStyle w:val="TAH"/>
              <w:keepNext w:val="0"/>
              <w:keepLines w:val="0"/>
              <w:rPr>
                <w:rFonts w:cs="Arial"/>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_Inter_FDD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p>
        </w:tc>
        <w:tc>
          <w:tcPr>
            <w:tcW w:w="3353" w:type="dxa"/>
          </w:tcPr>
          <w:p w14:paraId="6FD80B08" w14:textId="425BCEDD" w:rsidR="00FF6C71" w:rsidRPr="005647EB" w:rsidRDefault="00FF6C71" w:rsidP="002570E4">
            <w:pPr>
              <w:pStyle w:val="TAH"/>
              <w:keepNext w:val="0"/>
              <w:keepLines w:val="0"/>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_Inter_FDD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(reduced</w:t>
            </w:r>
            <w:r w:rsidR="002570E4" w:rsidRPr="005647EB">
              <w:rPr>
                <w:rFonts w:cs="v4.2.0"/>
              </w:rPr>
              <w:t xml:space="preserve"> </w:t>
            </w:r>
            <w:r w:rsidRPr="005647EB">
              <w:rPr>
                <w:rFonts w:cs="v4.2.0"/>
              </w:rPr>
              <w:t>performance)</w:t>
            </w:r>
          </w:p>
        </w:tc>
        <w:tc>
          <w:tcPr>
            <w:tcW w:w="1651" w:type="dxa"/>
          </w:tcPr>
          <w:p w14:paraId="4E2C37A7" w14:textId="33DD83CB" w:rsidR="00FF6C71" w:rsidRPr="005647EB" w:rsidRDefault="00FF6C71" w:rsidP="002570E4">
            <w:pPr>
              <w:pStyle w:val="TAH"/>
              <w:keepNext w:val="0"/>
              <w:keepLines w:val="0"/>
              <w:rPr>
                <w:rFonts w:cs="Arial"/>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FF6C71" w:rsidRPr="005647EB" w14:paraId="1EA3AA2B" w14:textId="77777777" w:rsidTr="002570E4">
        <w:trPr>
          <w:cantSplit/>
          <w:jc w:val="center"/>
        </w:trPr>
        <w:tc>
          <w:tcPr>
            <w:tcW w:w="1522" w:type="dxa"/>
          </w:tcPr>
          <w:p w14:paraId="26C80CA4" w14:textId="77777777" w:rsidR="00FF6C71" w:rsidRPr="005647EB" w:rsidRDefault="00FF6C71" w:rsidP="002570E4">
            <w:pPr>
              <w:pStyle w:val="TAC"/>
              <w:keepNext w:val="0"/>
              <w:keepLines w:val="0"/>
              <w:rPr>
                <w:rFonts w:cs="Arial"/>
              </w:rPr>
            </w:pPr>
          </w:p>
          <w:p w14:paraId="6399AF0A" w14:textId="77777777" w:rsidR="00FF6C71" w:rsidRPr="005647EB" w:rsidRDefault="00FF6C71" w:rsidP="002570E4">
            <w:pPr>
              <w:pStyle w:val="TAC"/>
              <w:keepNext w:val="0"/>
              <w:keepLines w:val="0"/>
              <w:rPr>
                <w:rFonts w:cs="Arial"/>
              </w:rPr>
            </w:pPr>
            <w:r w:rsidRPr="005647EB">
              <w:rPr>
                <w:rFonts w:cs="Arial"/>
              </w:rPr>
              <w:t>0</w:t>
            </w:r>
          </w:p>
        </w:tc>
        <w:tc>
          <w:tcPr>
            <w:tcW w:w="3147" w:type="dxa"/>
          </w:tcPr>
          <w:p w14:paraId="19DD0D11" w14:textId="69F70052" w:rsidR="00FF6C71" w:rsidRPr="005647EB" w:rsidRDefault="00FF6C71"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504B175F" w14:textId="5F1F2A76" w:rsidR="00FF6C71" w:rsidRPr="005647EB" w:rsidRDefault="00FF6C71"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6BCC7B50" w14:textId="77777777" w:rsidR="00FF6C71" w:rsidRPr="005647EB" w:rsidRDefault="00FF6C71" w:rsidP="002570E4">
            <w:pPr>
              <w:pStyle w:val="TAC"/>
              <w:keepNext w:val="0"/>
              <w:keepLines w:val="0"/>
              <w:rPr>
                <w:rFonts w:cs="Arial"/>
              </w:rPr>
            </w:pPr>
            <w:r w:rsidRPr="005647EB">
              <w:rPr>
                <w:rFonts w:cs="Arial"/>
              </w:rPr>
              <w:t>6</w:t>
            </w:r>
          </w:p>
        </w:tc>
      </w:tr>
      <w:tr w:rsidR="00FF6C71" w:rsidRPr="005647EB" w14:paraId="630DE5F2" w14:textId="77777777" w:rsidTr="002570E4">
        <w:trPr>
          <w:cantSplit/>
          <w:jc w:val="center"/>
        </w:trPr>
        <w:tc>
          <w:tcPr>
            <w:tcW w:w="1522" w:type="dxa"/>
          </w:tcPr>
          <w:p w14:paraId="07C40213" w14:textId="06B25EDE" w:rsidR="00FF6C71" w:rsidRPr="005647EB" w:rsidRDefault="00FF6C71"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(Note)</w:t>
            </w:r>
          </w:p>
        </w:tc>
        <w:tc>
          <w:tcPr>
            <w:tcW w:w="3147" w:type="dxa"/>
          </w:tcPr>
          <w:p w14:paraId="05904D33" w14:textId="13AF54A3" w:rsidR="00FF6C71" w:rsidRPr="005647EB" w:rsidRDefault="00FF6C71"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0BEE5D25" w14:textId="42971B70" w:rsidR="00FF6C71" w:rsidRPr="005647EB" w:rsidRDefault="00FF6C71"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52781015" w14:textId="77777777" w:rsidR="00FF6C71" w:rsidRPr="005647EB" w:rsidRDefault="00FF6C71" w:rsidP="002570E4">
            <w:pPr>
              <w:pStyle w:val="TAC"/>
              <w:keepNext w:val="0"/>
              <w:keepLines w:val="0"/>
              <w:rPr>
                <w:rFonts w:cs="Arial"/>
              </w:rPr>
            </w:pPr>
            <w:r w:rsidRPr="005647EB">
              <w:rPr>
                <w:rFonts w:cs="Arial"/>
              </w:rPr>
              <w:t>50</w:t>
            </w:r>
          </w:p>
        </w:tc>
      </w:tr>
      <w:tr w:rsidR="00FF6C71" w:rsidRPr="005647EB" w14:paraId="2AE4214B" w14:textId="77777777" w:rsidTr="002570E4">
        <w:trPr>
          <w:cantSplit/>
          <w:jc w:val="center"/>
        </w:trPr>
        <w:tc>
          <w:tcPr>
            <w:tcW w:w="9673" w:type="dxa"/>
            <w:gridSpan w:val="4"/>
          </w:tcPr>
          <w:p w14:paraId="273B5978" w14:textId="06FF8574" w:rsidR="00FF6C71" w:rsidRPr="005647EB" w:rsidRDefault="002570E4" w:rsidP="002570E4">
            <w:pPr>
              <w:pStyle w:val="TAC"/>
              <w:keepNext w:val="0"/>
              <w:keepLines w:val="0"/>
              <w:jc w:val="left"/>
              <w:rPr>
                <w:rFonts w:cs="Arial"/>
              </w:rPr>
            </w:pPr>
            <w:r w:rsidRPr="005647EB">
              <w:rPr>
                <w:rFonts w:cs="Arial"/>
              </w:rPr>
              <w:t>NOTE:</w:t>
            </w:r>
            <w:r w:rsidR="00194A1C" w:rsidRPr="005647EB">
              <w:rPr>
                <w:rFonts w:cs="Arial"/>
              </w:rPr>
              <w:tab/>
            </w:r>
            <w:r w:rsidR="00FF6C71" w:rsidRPr="005647EB">
              <w:rPr>
                <w:rFonts w:cs="Arial"/>
              </w:rPr>
              <w:t>This</w:t>
            </w:r>
            <w:r w:rsidRPr="005647EB">
              <w:rPr>
                <w:rFonts w:cs="Arial"/>
              </w:rPr>
              <w:t xml:space="preserve"> </w:t>
            </w:r>
            <w:r w:rsidR="00FF6C71" w:rsidRPr="005647EB">
              <w:rPr>
                <w:rFonts w:cs="Arial"/>
              </w:rPr>
              <w:t>configuration</w:t>
            </w:r>
            <w:r w:rsidRPr="005647EB">
              <w:rPr>
                <w:rFonts w:cs="Arial"/>
              </w:rPr>
              <w:t xml:space="preserve"> </w:t>
            </w:r>
            <w:r w:rsidR="00FF6C71" w:rsidRPr="005647EB">
              <w:rPr>
                <w:rFonts w:cs="Arial"/>
              </w:rPr>
              <w:t>is</w:t>
            </w:r>
            <w:r w:rsidRPr="005647EB">
              <w:rPr>
                <w:rFonts w:cs="Arial"/>
              </w:rPr>
              <w:t xml:space="preserve"> </w:t>
            </w:r>
            <w:r w:rsidR="00FF6C71" w:rsidRPr="005647EB">
              <w:rPr>
                <w:rFonts w:cs="Arial"/>
              </w:rPr>
              <w:t>optional</w:t>
            </w:r>
            <w:r w:rsidR="00194A1C" w:rsidRPr="005647EB">
              <w:rPr>
                <w:rFonts w:cs="Arial"/>
              </w:rPr>
              <w:t>.</w:t>
            </w:r>
          </w:p>
        </w:tc>
      </w:tr>
    </w:tbl>
    <w:p w14:paraId="0CDE05C7" w14:textId="77777777" w:rsidR="00FF6C71" w:rsidRPr="005647EB" w:rsidRDefault="00FF6C71" w:rsidP="002570E4"/>
    <w:p w14:paraId="3C905A5E" w14:textId="77777777" w:rsidR="00FF6C71" w:rsidRPr="005647EB" w:rsidRDefault="00FF6C71" w:rsidP="002570E4">
      <w:r w:rsidRPr="005647EB">
        <w:t>The UE shall be capable of performing RSRP, RSRQ, and RS-SINR measurements of at least 4 inter-frequency cells per FDD inter-frequency for up to 3 FDD inter-frequencies or 8 FDD interfrequencies if the UE supports Increased UE carrier monitoring E-UTRA and the UE physical layer shall be capable of reporting RSRP, RSRQ, and RS-SINR measurements to higher layers with the measurement period defined in Table 8.3.7.3-1.</w:t>
      </w:r>
    </w:p>
    <w:p w14:paraId="08E78F09" w14:textId="40B7C3F7" w:rsidR="00FF6C71" w:rsidRPr="005647EB" w:rsidRDefault="00FF6C71"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3666F94D" w14:textId="77777777" w:rsidR="00FF6C71" w:rsidRPr="005647EB" w:rsidRDefault="00FF6C71"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2776DF2F" w14:textId="77777777" w:rsidR="00FF6C71" w:rsidRPr="005647EB" w:rsidRDefault="00FF6C71" w:rsidP="006D30B7">
      <w:pPr>
        <w:keepNext/>
        <w:keepLines/>
        <w:rPr>
          <w:rFonts w:cs="v4.2.0"/>
          <w:lang w:eastAsia="zh-CN"/>
        </w:rPr>
      </w:pPr>
      <w:r w:rsidRPr="005647EB">
        <w:rPr>
          <w:rFonts w:cs="v4.2.0"/>
        </w:rPr>
        <w:lastRenderedPageBreak/>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165CCA3F" w14:textId="58113BF5" w:rsidR="00FF6C71" w:rsidRPr="005647EB" w:rsidRDefault="00FF6C71"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 xml:space="preserve">identify </w:t>
      </w:r>
      <w:r w:rsidRPr="005647EB">
        <w:rPr>
          <w:rFonts w:cs="v4.2.0"/>
          <w:vertAlign w:val="subscript"/>
          <w:lang w:eastAsia="zh-CN"/>
        </w:rPr>
        <w:t>-inter</w:t>
      </w:r>
      <w:r w:rsidRPr="005647EB">
        <w:rPr>
          <w:rFonts w:cs="v4.2.0"/>
        </w:rPr>
        <w:t xml:space="preserve"> defined </w:t>
      </w:r>
      <w:r w:rsidR="002570E4" w:rsidRPr="005647EB">
        <w:rPr>
          <w:rFonts w:cs="v4.2.0"/>
        </w:rPr>
        <w:t>in 3GPP TS</w:t>
      </w:r>
      <w:r w:rsidR="007C5530" w:rsidRPr="005647EB">
        <w:rPr>
          <w:rFonts w:cs="v4.2.0"/>
        </w:rPr>
        <w:t xml:space="preserve"> 3</w:t>
      </w:r>
      <w:r w:rsidRPr="005647EB">
        <w:rPr>
          <w:rFonts w:cs="v4.2.0"/>
        </w:rPr>
        <w:t>6.133 clause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w:t>
      </w:r>
      <w:r w:rsidRPr="005647EB">
        <w:rPr>
          <w:rFonts w:cs="v4.2.0"/>
          <w:lang w:eastAsia="zh-CN"/>
        </w:rPr>
        <w:t>3</w:t>
      </w:r>
      <w:r w:rsidRPr="005647EB">
        <w:rPr>
          <w:rFonts w:cs="v4.2.0"/>
        </w:rPr>
        <w:t>.1</w:t>
      </w:r>
      <w:r w:rsidRPr="005647EB">
        <w:rPr>
          <w:rFonts w:cs="v4.2.0"/>
          <w:lang w:eastAsia="zh-CN"/>
        </w:rPr>
        <w:t>.1.</w:t>
      </w:r>
      <w:r w:rsidRPr="005647EB">
        <w:rPr>
          <w:rFonts w:cs="v4.2.0"/>
          <w:vertAlign w:val="subscript"/>
        </w:rPr>
        <w:t xml:space="preserve">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00C780E6" w14:textId="50D0131D" w:rsidR="00FF6C71" w:rsidRPr="005647EB" w:rsidRDefault="00FF6C71" w:rsidP="002570E4">
      <w:pPr>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w:t>
      </w:r>
      <w:r w:rsidRPr="005647EB">
        <w:rPr>
          <w:rFonts w:ascii="SimSun" w:eastAsia="SimSun" w:hAnsi="SimSun"/>
          <w:vertAlign w:val="subscript"/>
          <w:lang w:eastAsia="zh-CN"/>
        </w:rPr>
        <w:t>er</w:t>
      </w:r>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and then </w:t>
      </w:r>
      <w:r w:rsidRPr="005647EB">
        <w:rPr>
          <w:rFonts w:cs="v4.2.0"/>
        </w:rPr>
        <w:t xml:space="preserve">triggers the measurement report as </w:t>
      </w:r>
      <w:r w:rsidRPr="005647EB">
        <w:rPr>
          <w:rFonts w:eastAsia="SimSun" w:cs="v4.2.0"/>
          <w:lang w:eastAsia="zh-CN"/>
        </w:rPr>
        <w:t xml:space="preserve">per </w:t>
      </w:r>
      <w:r w:rsidRPr="005647EB">
        <w:t>TS 36.331 [5], the event triggered measurement reporting delay shall be less than</w:t>
      </w:r>
      <w:r w:rsidRPr="005647EB">
        <w:rPr>
          <w:rFonts w:cs="v4.2.0"/>
        </w:rPr>
        <w:t xml:space="preserve"> T</w:t>
      </w:r>
      <w:r w:rsidRPr="005647EB">
        <w:rPr>
          <w:rFonts w:cs="v4.2.0"/>
          <w:vertAlign w:val="subscript"/>
        </w:rPr>
        <w:t>Measurement_Period_Inter_FDD</w:t>
      </w:r>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sidDel="00FC1530">
        <w:rPr>
          <w:lang w:eastAsia="zh-CN"/>
        </w:rPr>
        <w:t xml:space="preserve"> </w:t>
      </w:r>
      <w:r w:rsidRPr="005647EB">
        <w:t xml:space="preserve">while </w:t>
      </w:r>
      <w:r w:rsidRPr="005647EB">
        <w:rPr>
          <w:rFonts w:cs="v4.2.0"/>
        </w:rPr>
        <w:t>measurement</w:t>
      </w:r>
      <w:r w:rsidRPr="005647EB">
        <w:t xml:space="preserve"> gap has not been available and the L3 filter has not been used.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00A898E7" w14:textId="64BD3422" w:rsidR="00FF6C71" w:rsidRPr="005647EB" w:rsidRDefault="00FF6C71" w:rsidP="002570E4">
      <w:r w:rsidRPr="005647EB">
        <w:t xml:space="preserve">The normative reference for this requirement </w:t>
      </w:r>
      <w:r w:rsidR="002570E4" w:rsidRPr="005647EB">
        <w:t>is 3GPP TS</w:t>
      </w:r>
      <w:r w:rsidRPr="005647EB">
        <w:t xml:space="preserve"> 36.133 [4] clause 8.1.2.3.1 and A.8.3.8.</w:t>
      </w:r>
    </w:p>
    <w:p w14:paraId="5EFE82E0" w14:textId="77777777" w:rsidR="00FF6C71" w:rsidRPr="005647EB" w:rsidRDefault="00FF6C71" w:rsidP="002570E4">
      <w:pPr>
        <w:pStyle w:val="Heading4"/>
        <w:keepNext w:val="0"/>
        <w:keepLines w:val="0"/>
      </w:pPr>
      <w:r w:rsidRPr="005647EB">
        <w:t>8.3.8.4</w:t>
      </w:r>
      <w:r w:rsidRPr="005647EB">
        <w:tab/>
        <w:t>Test description</w:t>
      </w:r>
    </w:p>
    <w:p w14:paraId="64EFB01D" w14:textId="77777777" w:rsidR="00FF6C71" w:rsidRPr="005647EB" w:rsidRDefault="00FF6C71" w:rsidP="002570E4">
      <w:pPr>
        <w:pStyle w:val="Heading5"/>
        <w:keepNext w:val="0"/>
        <w:keepLines w:val="0"/>
      </w:pPr>
      <w:r w:rsidRPr="005647EB">
        <w:t>8.3.8.4.1</w:t>
      </w:r>
      <w:r w:rsidRPr="005647EB">
        <w:tab/>
        <w:t>Initial conditions</w:t>
      </w:r>
    </w:p>
    <w:p w14:paraId="5A4426DE" w14:textId="3CDE9888" w:rsidR="00FF6C71" w:rsidRPr="005647EB" w:rsidRDefault="00FF6C71" w:rsidP="002570E4">
      <w:r w:rsidRPr="005647EB">
        <w:t xml:space="preserve">Test Environment: Normal, as defined </w:t>
      </w:r>
      <w:r w:rsidR="002570E4" w:rsidRPr="005647EB">
        <w:t>in 3GPP TS</w:t>
      </w:r>
      <w:r w:rsidRPr="005647EB">
        <w:t xml:space="preserve"> 36.508 [7] clause 4.1.</w:t>
      </w:r>
    </w:p>
    <w:p w14:paraId="039406CB" w14:textId="095ECD6A" w:rsidR="00FF6C71" w:rsidRPr="005647EB" w:rsidRDefault="00FF6C71" w:rsidP="002570E4">
      <w:r w:rsidRPr="005647EB">
        <w:t xml:space="preserve">Frequencies to be tested: According to Annex E table E-1 </w:t>
      </w:r>
      <w:r w:rsidR="00EC0475" w:rsidRPr="005647EB">
        <w:t>and 3GPP TS</w:t>
      </w:r>
      <w:r w:rsidRPr="005647EB">
        <w:t xml:space="preserve"> 36.508 [7] clauses 4.4.2 and 4.3.1.  </w:t>
      </w:r>
    </w:p>
    <w:p w14:paraId="60D53BB0" w14:textId="6E6F237A" w:rsidR="00FF6C71" w:rsidRPr="005647EB" w:rsidRDefault="00FF6C71" w:rsidP="002570E4">
      <w:r w:rsidRPr="005647EB">
        <w:t xml:space="preserve">Channel Bandwidth to be tested: 10 MHz as defined </w:t>
      </w:r>
      <w:r w:rsidR="002570E4" w:rsidRPr="005647EB">
        <w:t>in 3GPP TS</w:t>
      </w:r>
      <w:r w:rsidRPr="005647EB">
        <w:t xml:space="preserve"> 36.508 [7] clause 4.3.1.</w:t>
      </w:r>
    </w:p>
    <w:p w14:paraId="6F5FB3A3" w14:textId="0D2D7F2C" w:rsidR="00FF6C71" w:rsidRPr="005647EB" w:rsidRDefault="00FF6C71" w:rsidP="00194A1C">
      <w:pPr>
        <w:pStyle w:val="B1"/>
      </w:pPr>
      <w:r w:rsidRPr="005647EB">
        <w:t>1.</w:t>
      </w:r>
      <w:r w:rsidR="00194A1C" w:rsidRPr="005647EB">
        <w:tab/>
      </w:r>
      <w:r w:rsidRPr="005647EB">
        <w:t xml:space="preserve">Connect the SS (node B emulator) and faders and AWGN noise sources to the UE antenna connectors as shown </w:t>
      </w:r>
      <w:r w:rsidR="002570E4" w:rsidRPr="005647EB">
        <w:t>in 3GPP TS</w:t>
      </w:r>
      <w:r w:rsidRPr="005647EB">
        <w:t xml:space="preserve"> 36.508 [7] </w:t>
      </w:r>
      <w:r w:rsidR="00600BF7" w:rsidRPr="005647EB">
        <w:t>54</w:t>
      </w:r>
      <w:r w:rsidR="0059272E" w:rsidRPr="005647EB">
        <w:rPr>
          <w:rFonts w:ascii="Segoe UI" w:hAnsi="Segoe UI" w:cs="Segoe UI"/>
        </w:rPr>
        <w:t xml:space="preserve"> </w:t>
      </w:r>
      <w:r w:rsidR="0059272E" w:rsidRPr="005647EB">
        <w:t xml:space="preserve">for UE with 2Rx RF band and Annex A, Figure </w:t>
      </w:r>
      <w:r w:rsidR="00600BF7" w:rsidRPr="005647EB">
        <w:t>99</w:t>
      </w:r>
      <w:r w:rsidR="0059272E" w:rsidRPr="005647EB">
        <w:t xml:space="preserve"> for 4Rx capable UE without any 2Rx RF bands</w:t>
      </w:r>
      <w:r w:rsidRPr="005647EB">
        <w:t>.</w:t>
      </w:r>
    </w:p>
    <w:p w14:paraId="457B7936" w14:textId="00C6BF23" w:rsidR="00FF6C71" w:rsidRPr="005647EB" w:rsidRDefault="00FF6C71" w:rsidP="00194A1C">
      <w:pPr>
        <w:pStyle w:val="B1"/>
      </w:pPr>
      <w:r w:rsidRPr="005647EB">
        <w:t>2.</w:t>
      </w:r>
      <w:r w:rsidR="00194A1C" w:rsidRPr="005647EB">
        <w:tab/>
      </w:r>
      <w:r w:rsidRPr="005647EB">
        <w:t>The general test parameter settings are set up according to Table 8.3.8.4.1-1.</w:t>
      </w:r>
    </w:p>
    <w:p w14:paraId="2CE5F658" w14:textId="6FF6489B" w:rsidR="00FF6C71" w:rsidRPr="005647EB" w:rsidRDefault="00FF6C71" w:rsidP="00194A1C">
      <w:pPr>
        <w:pStyle w:val="B1"/>
      </w:pPr>
      <w:r w:rsidRPr="005647EB">
        <w:t>3.</w:t>
      </w:r>
      <w:r w:rsidR="00194A1C" w:rsidRPr="005647EB">
        <w:tab/>
      </w:r>
      <w:r w:rsidRPr="005647EB">
        <w:t>Propagation conditions are set according to Annex B clauses B.0.</w:t>
      </w:r>
    </w:p>
    <w:p w14:paraId="0D284CC3" w14:textId="477DFA9A" w:rsidR="00FF6C71" w:rsidRPr="005647EB" w:rsidRDefault="00FF6C71" w:rsidP="00194A1C">
      <w:pPr>
        <w:pStyle w:val="B1"/>
      </w:pPr>
      <w:r w:rsidRPr="005647EB">
        <w:t>4.</w:t>
      </w:r>
      <w:r w:rsidR="00194A1C" w:rsidRPr="005647EB">
        <w:tab/>
      </w:r>
      <w:r w:rsidRPr="005647EB">
        <w:t>Message contents are defined in clause 8.3.8.4.3.</w:t>
      </w:r>
    </w:p>
    <w:p w14:paraId="5E15908E" w14:textId="748B4314" w:rsidR="00FF6C71" w:rsidRPr="005647EB" w:rsidRDefault="00FF6C71" w:rsidP="00194A1C">
      <w:pPr>
        <w:pStyle w:val="B1"/>
        <w:rPr>
          <w:rFonts w:cs="v3.7.0"/>
        </w:rPr>
      </w:pPr>
      <w:r w:rsidRPr="005647EB">
        <w:t>5.</w:t>
      </w:r>
      <w:r w:rsidR="00194A1C" w:rsidRPr="005647EB">
        <w:tab/>
      </w:r>
      <w:r w:rsidRPr="005647EB">
        <w:t>There are nine E-UTRA FDD frequencies defined and four cells specified in the test. Cell 1 is the cell used for connection setup with the power level set according to Annex C.0 and C.1 for this test.</w:t>
      </w:r>
    </w:p>
    <w:p w14:paraId="7C578EDE" w14:textId="77777777" w:rsidR="00FF6C71" w:rsidRPr="005647EB" w:rsidRDefault="00FF6C71" w:rsidP="002570E4">
      <w:pPr>
        <w:pStyle w:val="TH"/>
        <w:keepNext w:val="0"/>
        <w:keepLines w:val="0"/>
      </w:pPr>
      <w:r w:rsidRPr="005647EB">
        <w:t xml:space="preserve">Table 8.3.8.4.1-1: General test parameters for </w:t>
      </w:r>
      <w:r w:rsidRPr="005647EB">
        <w:rPr>
          <w:lang w:eastAsia="zh-CN"/>
        </w:rPr>
        <w:t>FDD-FDD Interfrequency correct reporting of measurement events with reduced performance group configured, non DRX</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580"/>
        <w:gridCol w:w="2977"/>
        <w:gridCol w:w="3652"/>
      </w:tblGrid>
      <w:tr w:rsidR="00FF6C71" w:rsidRPr="005647EB" w14:paraId="1EFB095A" w14:textId="77777777" w:rsidTr="00194A1C">
        <w:trPr>
          <w:cantSplit/>
          <w:tblHeader/>
          <w:jc w:val="center"/>
        </w:trPr>
        <w:tc>
          <w:tcPr>
            <w:tcW w:w="2518" w:type="dxa"/>
          </w:tcPr>
          <w:p w14:paraId="4610E172" w14:textId="77777777" w:rsidR="00FF6C71" w:rsidRPr="005647EB" w:rsidRDefault="00FF6C71" w:rsidP="002570E4">
            <w:pPr>
              <w:pStyle w:val="TAH"/>
              <w:keepNext w:val="0"/>
              <w:keepLines w:val="0"/>
              <w:rPr>
                <w:rFonts w:cs="Arial"/>
              </w:rPr>
            </w:pPr>
            <w:r w:rsidRPr="005647EB">
              <w:rPr>
                <w:rFonts w:cs="Arial"/>
              </w:rPr>
              <w:t>Parameter</w:t>
            </w:r>
          </w:p>
        </w:tc>
        <w:tc>
          <w:tcPr>
            <w:tcW w:w="580" w:type="dxa"/>
          </w:tcPr>
          <w:p w14:paraId="10A5A391" w14:textId="77777777" w:rsidR="00FF6C71" w:rsidRPr="005647EB" w:rsidRDefault="00FF6C71" w:rsidP="002570E4">
            <w:pPr>
              <w:pStyle w:val="TAH"/>
              <w:keepNext w:val="0"/>
              <w:keepLines w:val="0"/>
              <w:rPr>
                <w:rFonts w:cs="Arial"/>
              </w:rPr>
            </w:pPr>
            <w:r w:rsidRPr="005647EB">
              <w:rPr>
                <w:rFonts w:cs="Arial"/>
              </w:rPr>
              <w:t>Unit</w:t>
            </w:r>
          </w:p>
        </w:tc>
        <w:tc>
          <w:tcPr>
            <w:tcW w:w="2977" w:type="dxa"/>
          </w:tcPr>
          <w:p w14:paraId="3D809A4A" w14:textId="77777777" w:rsidR="00FF6C71" w:rsidRPr="005647EB" w:rsidRDefault="00FF6C71" w:rsidP="002570E4">
            <w:pPr>
              <w:pStyle w:val="TAH"/>
              <w:keepNext w:val="0"/>
              <w:keepLines w:val="0"/>
              <w:rPr>
                <w:rFonts w:cs="Arial"/>
              </w:rPr>
            </w:pPr>
            <w:r w:rsidRPr="005647EB">
              <w:rPr>
                <w:rFonts w:cs="Arial"/>
              </w:rPr>
              <w:t>Value</w:t>
            </w:r>
          </w:p>
        </w:tc>
        <w:tc>
          <w:tcPr>
            <w:tcW w:w="3652" w:type="dxa"/>
          </w:tcPr>
          <w:p w14:paraId="09ABCD98" w14:textId="77777777" w:rsidR="00FF6C71" w:rsidRPr="005647EB" w:rsidRDefault="00FF6C71" w:rsidP="002570E4">
            <w:pPr>
              <w:pStyle w:val="TAH"/>
              <w:keepNext w:val="0"/>
              <w:keepLines w:val="0"/>
              <w:rPr>
                <w:rFonts w:cs="Arial"/>
              </w:rPr>
            </w:pPr>
            <w:r w:rsidRPr="005647EB">
              <w:rPr>
                <w:rFonts w:cs="Arial"/>
              </w:rPr>
              <w:t>Comment</w:t>
            </w:r>
          </w:p>
        </w:tc>
      </w:tr>
      <w:tr w:rsidR="00FF6C71" w:rsidRPr="005647EB" w14:paraId="6713D0C1" w14:textId="77777777" w:rsidTr="00194A1C">
        <w:trPr>
          <w:cantSplit/>
          <w:jc w:val="center"/>
        </w:trPr>
        <w:tc>
          <w:tcPr>
            <w:tcW w:w="2518" w:type="dxa"/>
          </w:tcPr>
          <w:p w14:paraId="1FA27FF7" w14:textId="3351627C" w:rsidR="00FF6C71" w:rsidRPr="005647EB" w:rsidRDefault="00FF6C71" w:rsidP="002570E4">
            <w:pPr>
              <w:pStyle w:val="TAL"/>
              <w:keepNext w:val="0"/>
              <w:keepLines w:val="0"/>
              <w:rPr>
                <w:rFonts w:cs="v4.2.0"/>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Pr>
          <w:p w14:paraId="3813D809" w14:textId="77777777" w:rsidR="00FF6C71" w:rsidRPr="005647EB" w:rsidRDefault="00FF6C71" w:rsidP="002570E4">
            <w:pPr>
              <w:pStyle w:val="TAC"/>
              <w:keepNext w:val="0"/>
              <w:keepLines w:val="0"/>
              <w:rPr>
                <w:rFonts w:cs="Arial"/>
              </w:rPr>
            </w:pPr>
          </w:p>
        </w:tc>
        <w:tc>
          <w:tcPr>
            <w:tcW w:w="2977" w:type="dxa"/>
          </w:tcPr>
          <w:p w14:paraId="6C5398AC" w14:textId="77777777" w:rsidR="00FF6C71" w:rsidRPr="005647EB" w:rsidRDefault="00FF6C71" w:rsidP="002570E4">
            <w:pPr>
              <w:pStyle w:val="TAC"/>
              <w:keepNext w:val="0"/>
              <w:keepLines w:val="0"/>
              <w:rPr>
                <w:rFonts w:cs="v4.2.0"/>
                <w:bCs/>
              </w:rPr>
            </w:pPr>
            <w:r w:rsidRPr="005647EB">
              <w:rPr>
                <w:rFonts w:cs="Arial"/>
              </w:rPr>
              <w:t>1,2,3,4,5,6,7,8,9</w:t>
            </w:r>
          </w:p>
        </w:tc>
        <w:tc>
          <w:tcPr>
            <w:tcW w:w="3652" w:type="dxa"/>
          </w:tcPr>
          <w:p w14:paraId="5E1502A8" w14:textId="2249FDAF" w:rsidR="00FF6C71" w:rsidRPr="005647EB" w:rsidRDefault="00FF6C71" w:rsidP="002570E4">
            <w:pPr>
              <w:pStyle w:val="TAL"/>
              <w:keepNext w:val="0"/>
              <w:keepLines w:val="0"/>
              <w:rPr>
                <w:rFonts w:cs="v4.2.0"/>
                <w:bCs/>
                <w:lang w:eastAsia="zh-CN"/>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lang w:eastAsia="zh-CN"/>
              </w:rPr>
              <w:t xml:space="preserve"> </w:t>
            </w:r>
            <w:r w:rsidRPr="005647EB">
              <w:rPr>
                <w:rFonts w:cs="Arial"/>
                <w:lang w:eastAsia="zh-CN"/>
              </w:rPr>
              <w:t>8</w:t>
            </w:r>
            <w:r w:rsidR="002570E4" w:rsidRPr="005647EB">
              <w:rPr>
                <w:rFonts w:cs="Arial"/>
              </w:rPr>
              <w:t xml:space="preserve"> </w:t>
            </w:r>
            <w:r w:rsidRPr="005647EB">
              <w:rPr>
                <w:rFonts w:cs="Arial"/>
              </w:rPr>
              <w:t>FDD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5,6,7,8</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9</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indicated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have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FF6C71" w:rsidRPr="005647EB" w14:paraId="1015C8BC" w14:textId="77777777" w:rsidTr="00194A1C">
        <w:trPr>
          <w:cantSplit/>
          <w:jc w:val="center"/>
        </w:trPr>
        <w:tc>
          <w:tcPr>
            <w:tcW w:w="2518" w:type="dxa"/>
          </w:tcPr>
          <w:p w14:paraId="7E3C6143" w14:textId="07106FD5" w:rsidR="00FF6C71" w:rsidRPr="005647EB" w:rsidRDefault="00FF6C71" w:rsidP="002570E4">
            <w:pPr>
              <w:pStyle w:val="TAL"/>
              <w:keepNext w:val="0"/>
              <w:keepLines w:val="0"/>
              <w:rPr>
                <w:rFonts w:cs="v4.2.0"/>
              </w:rPr>
            </w:pPr>
            <w:r w:rsidRPr="005647EB">
              <w:rPr>
                <w:rFonts w:cs="Arial"/>
              </w:rPr>
              <w:t>Test</w:t>
            </w:r>
            <w:r w:rsidR="002570E4" w:rsidRPr="005647EB">
              <w:rPr>
                <w:rFonts w:cs="Arial"/>
              </w:rPr>
              <w:t xml:space="preserve"> </w:t>
            </w:r>
            <w:r w:rsidRPr="005647EB">
              <w:rPr>
                <w:rFonts w:cs="Arial"/>
              </w:rPr>
              <w:t>equipment</w:t>
            </w:r>
            <w:r w:rsidR="002570E4" w:rsidRPr="005647EB">
              <w:rPr>
                <w:rFonts w:cs="Arial"/>
              </w:rPr>
              <w:t xml:space="preserve"> </w:t>
            </w:r>
            <w:r w:rsidRPr="005647EB">
              <w:rPr>
                <w:rFonts w:cs="Arial"/>
              </w:rPr>
              <w:t>configuration</w:t>
            </w:r>
          </w:p>
        </w:tc>
        <w:tc>
          <w:tcPr>
            <w:tcW w:w="580" w:type="dxa"/>
          </w:tcPr>
          <w:p w14:paraId="6D6C4FC8" w14:textId="77777777" w:rsidR="00FF6C71" w:rsidRPr="005647EB" w:rsidRDefault="00FF6C71" w:rsidP="002570E4">
            <w:pPr>
              <w:pStyle w:val="TAC"/>
              <w:keepNext w:val="0"/>
              <w:keepLines w:val="0"/>
              <w:rPr>
                <w:rFonts w:cs="Arial"/>
              </w:rPr>
            </w:pPr>
          </w:p>
        </w:tc>
        <w:tc>
          <w:tcPr>
            <w:tcW w:w="2977" w:type="dxa"/>
          </w:tcPr>
          <w:p w14:paraId="6F3DA304" w14:textId="15CBA65C" w:rsidR="00FF6C71" w:rsidRPr="005647EB" w:rsidRDefault="00FF6C71" w:rsidP="002570E4">
            <w:pPr>
              <w:pStyle w:val="TAC"/>
              <w:keepNext w:val="0"/>
              <w:keepLines w:val="0"/>
              <w:rPr>
                <w:rFonts w:cs="Arial"/>
                <w:lang w:eastAsia="zh-CN"/>
              </w:rPr>
            </w:pPr>
            <w:r w:rsidRPr="005647EB">
              <w:rPr>
                <w:rFonts w:cs="Arial"/>
              </w:rPr>
              <w:t>Cell</w:t>
            </w:r>
            <w:r w:rsidR="002570E4" w:rsidRPr="005647EB">
              <w:rPr>
                <w:rFonts w:cs="Arial"/>
              </w:rPr>
              <w:t xml:space="preserve"> </w:t>
            </w:r>
            <w:r w:rsidRPr="005647EB">
              <w:rPr>
                <w:rFonts w:cs="Arial"/>
              </w:rPr>
              <w:t>1</w:t>
            </w:r>
            <w:r w:rsidR="002570E4" w:rsidRPr="005647EB">
              <w:rPr>
                <w:rFonts w:cs="Arial"/>
                <w:lang w:eastAsia="zh-CN"/>
              </w:rPr>
              <w:t xml:space="preserve"> </w:t>
            </w:r>
            <w:r w:rsidRPr="005647EB">
              <w:rPr>
                <w:rFonts w:cs="Arial"/>
                <w:lang w:eastAsia="zh-CN"/>
              </w:rPr>
              <w:t>uses</w:t>
            </w:r>
            <w:r w:rsidR="002570E4" w:rsidRPr="005647EB">
              <w:rPr>
                <w:rFonts w:cs="Arial"/>
                <w:lang w:eastAsia="zh-CN"/>
              </w:rPr>
              <w:t xml:space="preserve"> </w:t>
            </w:r>
            <w:r w:rsidRPr="005647EB">
              <w:rPr>
                <w:rFonts w:cs="Arial"/>
                <w:lang w:eastAsia="zh-CN"/>
              </w:rPr>
              <w:t>E-UTRA</w:t>
            </w:r>
            <w:r w:rsidR="002570E4" w:rsidRPr="005647EB">
              <w:rPr>
                <w:rFonts w:cs="Arial"/>
                <w:lang w:eastAsia="zh-CN"/>
              </w:rPr>
              <w:t xml:space="preserve"> </w:t>
            </w:r>
            <w:r w:rsidRPr="005647EB">
              <w:rPr>
                <w:rFonts w:cs="Arial"/>
                <w:lang w:eastAsia="zh-CN"/>
              </w:rPr>
              <w:t>RF</w:t>
            </w:r>
            <w:r w:rsidR="002570E4" w:rsidRPr="005647EB">
              <w:rPr>
                <w:rFonts w:cs="Arial"/>
                <w:lang w:eastAsia="zh-CN"/>
              </w:rPr>
              <w:t xml:space="preserve"> </w:t>
            </w:r>
            <w:r w:rsidRPr="005647EB">
              <w:rPr>
                <w:rFonts w:cs="Arial"/>
                <w:lang w:eastAsia="zh-CN"/>
              </w:rPr>
              <w:t>cannel</w:t>
            </w:r>
            <w:r w:rsidR="002570E4" w:rsidRPr="005647EB">
              <w:rPr>
                <w:rFonts w:cs="Arial"/>
                <w:lang w:eastAsia="zh-CN"/>
              </w:rPr>
              <w:t xml:space="preserve"> </w:t>
            </w:r>
            <w:r w:rsidRPr="005647EB">
              <w:rPr>
                <w:rFonts w:cs="Arial"/>
                <w:lang w:eastAsia="zh-CN"/>
              </w:rPr>
              <w:t>number</w:t>
            </w:r>
            <w:r w:rsidR="002570E4" w:rsidRPr="005647EB">
              <w:rPr>
                <w:rFonts w:cs="Arial"/>
                <w:lang w:eastAsia="zh-CN"/>
              </w:rPr>
              <w:t xml:space="preserve"> </w:t>
            </w:r>
            <w:r w:rsidRPr="005647EB">
              <w:rPr>
                <w:rFonts w:cs="Arial"/>
                <w:lang w:eastAsia="zh-CN"/>
              </w:rPr>
              <w:t>1</w:t>
            </w:r>
          </w:p>
          <w:p w14:paraId="2AA3B7EE" w14:textId="309FB9F9" w:rsidR="00FF6C71" w:rsidRPr="005647EB" w:rsidRDefault="00FF6C71" w:rsidP="002570E4">
            <w:pPr>
              <w:pStyle w:val="TAC"/>
              <w:keepNext w:val="0"/>
              <w:keepLines w:val="0"/>
              <w:rPr>
                <w:rFonts w:cs="v4.2.0"/>
                <w:bCs/>
                <w:lang w:eastAsia="zh-CN"/>
              </w:rPr>
            </w:pPr>
            <w:r w:rsidRPr="005647EB">
              <w:rPr>
                <w:rFonts w:cs="Arial"/>
                <w:lang w:eastAsia="zh-CN"/>
              </w:rPr>
              <w:t>Cell</w:t>
            </w:r>
            <w:r w:rsidR="002570E4" w:rsidRPr="005647EB">
              <w:rPr>
                <w:rFonts w:cs="Arial"/>
                <w:lang w:eastAsia="zh-CN"/>
              </w:rPr>
              <w:t xml:space="preserve"> </w:t>
            </w:r>
            <w:r w:rsidRPr="005647EB">
              <w:rPr>
                <w:rFonts w:cs="Arial"/>
                <w:lang w:eastAsia="zh-CN"/>
              </w:rPr>
              <w:t>2,3,4</w:t>
            </w:r>
            <w:r w:rsidR="002570E4" w:rsidRPr="005647EB">
              <w:rPr>
                <w:rFonts w:cs="Arial"/>
                <w:lang w:eastAsia="zh-CN"/>
              </w:rPr>
              <w:t xml:space="preserve"> </w:t>
            </w:r>
            <w:r w:rsidRPr="005647EB">
              <w:rPr>
                <w:rFonts w:cs="Arial"/>
                <w:lang w:eastAsia="zh-CN"/>
              </w:rPr>
              <w:t>are</w:t>
            </w:r>
            <w:r w:rsidR="002570E4" w:rsidRPr="005647EB">
              <w:rPr>
                <w:rFonts w:cs="Arial"/>
                <w:lang w:eastAsia="zh-CN"/>
              </w:rPr>
              <w:t xml:space="preserve"> </w:t>
            </w:r>
            <w:r w:rsidRPr="005647EB">
              <w:rPr>
                <w:rFonts w:cs="Arial"/>
                <w:lang w:eastAsia="zh-CN"/>
              </w:rPr>
              <w:t>randomly</w:t>
            </w:r>
            <w:r w:rsidR="002570E4" w:rsidRPr="005647EB">
              <w:rPr>
                <w:rFonts w:cs="Arial"/>
                <w:lang w:eastAsia="zh-CN"/>
              </w:rPr>
              <w:t xml:space="preserve"> </w:t>
            </w:r>
            <w:r w:rsidRPr="005647EB">
              <w:rPr>
                <w:rFonts w:cs="Arial"/>
                <w:lang w:eastAsia="zh-CN"/>
              </w:rPr>
              <w:t>selected</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use</w:t>
            </w:r>
            <w:r w:rsidR="002570E4" w:rsidRPr="005647EB">
              <w:rPr>
                <w:rFonts w:cs="Arial"/>
                <w:lang w:eastAsia="zh-CN"/>
              </w:rPr>
              <w:t xml:space="preserve"> </w:t>
            </w:r>
            <w:r w:rsidRPr="005647EB">
              <w:rPr>
                <w:rFonts w:cs="Arial"/>
                <w:lang w:eastAsia="zh-CN"/>
              </w:rPr>
              <w:t>different</w:t>
            </w:r>
            <w:r w:rsidR="002570E4" w:rsidRPr="005647EB">
              <w:rPr>
                <w:rFonts w:cs="Arial"/>
                <w:lang w:eastAsia="zh-CN"/>
              </w:rPr>
              <w:t xml:space="preserve"> </w:t>
            </w:r>
            <w:r w:rsidRPr="005647EB">
              <w:rPr>
                <w:rFonts w:cs="Arial"/>
                <w:lang w:eastAsia="zh-CN"/>
              </w:rPr>
              <w:t>frequencies</w:t>
            </w:r>
            <w:r w:rsidR="002570E4" w:rsidRPr="005647EB">
              <w:rPr>
                <w:rFonts w:cs="Arial"/>
                <w:lang w:eastAsia="zh-CN"/>
              </w:rPr>
              <w:t xml:space="preserve"> </w:t>
            </w:r>
            <w:r w:rsidRPr="005647EB">
              <w:rPr>
                <w:rFonts w:cs="Arial"/>
                <w:lang w:eastAsia="zh-CN"/>
              </w:rPr>
              <w:t>selected</w:t>
            </w:r>
            <w:r w:rsidR="002570E4" w:rsidRPr="005647EB">
              <w:rPr>
                <w:rFonts w:cs="Arial"/>
                <w:lang w:eastAsia="zh-CN"/>
              </w:rPr>
              <w:t xml:space="preserve"> </w:t>
            </w:r>
            <w:r w:rsidRPr="005647EB">
              <w:rPr>
                <w:rFonts w:cs="Arial"/>
                <w:lang w:eastAsia="zh-CN"/>
              </w:rPr>
              <w:t>from</w:t>
            </w:r>
            <w:r w:rsidR="002570E4" w:rsidRPr="005647EB">
              <w:rPr>
                <w:rFonts w:cs="Arial"/>
                <w:lang w:eastAsia="zh-CN"/>
              </w:rPr>
              <w:t xml:space="preserve"> </w:t>
            </w:r>
            <w:r w:rsidRPr="005647EB">
              <w:rPr>
                <w:rFonts w:cs="Arial"/>
                <w:lang w:eastAsia="zh-CN"/>
              </w:rPr>
              <w:t>frequencies</w:t>
            </w:r>
            <w:r w:rsidR="002570E4" w:rsidRPr="005647EB">
              <w:rPr>
                <w:rFonts w:cs="Arial"/>
                <w:lang w:eastAsia="zh-CN"/>
              </w:rPr>
              <w:t xml:space="preserve"> </w:t>
            </w:r>
            <w:r w:rsidRPr="005647EB">
              <w:rPr>
                <w:rFonts w:cs="Arial"/>
              </w:rPr>
              <w:t>2,3,4</w:t>
            </w:r>
            <w:r w:rsidRPr="005647EB">
              <w:rPr>
                <w:rFonts w:cs="Arial"/>
                <w:lang w:eastAsia="zh-CN"/>
              </w:rPr>
              <w:t>,5,6,7,8,9</w:t>
            </w:r>
          </w:p>
        </w:tc>
        <w:tc>
          <w:tcPr>
            <w:tcW w:w="3652" w:type="dxa"/>
          </w:tcPr>
          <w:p w14:paraId="65D3F974" w14:textId="77777777" w:rsidR="00FF6C71" w:rsidRPr="005647EB" w:rsidRDefault="00FF6C71" w:rsidP="002570E4">
            <w:pPr>
              <w:pStyle w:val="TAL"/>
              <w:keepNext w:val="0"/>
              <w:keepLines w:val="0"/>
              <w:rPr>
                <w:rFonts w:cs="v4.2.0"/>
                <w:bCs/>
                <w:lang w:eastAsia="zh-CN"/>
              </w:rPr>
            </w:pPr>
          </w:p>
        </w:tc>
      </w:tr>
      <w:tr w:rsidR="00FF6C71" w:rsidRPr="005647EB" w14:paraId="5BA6DA96" w14:textId="77777777" w:rsidTr="00194A1C">
        <w:trPr>
          <w:cantSplit/>
          <w:jc w:val="center"/>
        </w:trPr>
        <w:tc>
          <w:tcPr>
            <w:tcW w:w="2518" w:type="dxa"/>
          </w:tcPr>
          <w:p w14:paraId="2EC295DC" w14:textId="0AADE4C6" w:rsidR="00FF6C71" w:rsidRPr="005647EB" w:rsidRDefault="00FF6C71"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Pr>
          <w:p w14:paraId="79FBF049" w14:textId="77777777" w:rsidR="00FF6C71" w:rsidRPr="005647EB" w:rsidRDefault="00FF6C71" w:rsidP="002570E4">
            <w:pPr>
              <w:pStyle w:val="TAC"/>
              <w:keepNext w:val="0"/>
              <w:keepLines w:val="0"/>
              <w:rPr>
                <w:rFonts w:cs="Arial"/>
              </w:rPr>
            </w:pPr>
          </w:p>
        </w:tc>
        <w:tc>
          <w:tcPr>
            <w:tcW w:w="2977" w:type="dxa"/>
          </w:tcPr>
          <w:p w14:paraId="513E18C7" w14:textId="23267214" w:rsidR="00FF6C71" w:rsidRPr="005647EB" w:rsidRDefault="00FF6C71"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3652" w:type="dxa"/>
          </w:tcPr>
          <w:p w14:paraId="564978A9" w14:textId="33624367" w:rsidR="00FF6C71" w:rsidRPr="005647EB" w:rsidRDefault="00FF6C71"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FF6C71" w:rsidRPr="005647EB" w14:paraId="143919E4" w14:textId="77777777" w:rsidTr="00194A1C">
        <w:trPr>
          <w:cantSplit/>
          <w:jc w:val="center"/>
        </w:trPr>
        <w:tc>
          <w:tcPr>
            <w:tcW w:w="2518" w:type="dxa"/>
          </w:tcPr>
          <w:p w14:paraId="2B1C9B9D" w14:textId="6E507F7C" w:rsidR="00FF6C71" w:rsidRPr="005647EB" w:rsidRDefault="00FF6C71" w:rsidP="002570E4">
            <w:pPr>
              <w:pStyle w:val="TAL"/>
              <w:keepNext w:val="0"/>
              <w:keepLines w:val="0"/>
              <w:rPr>
                <w:rFonts w:cs="Arial"/>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580" w:type="dxa"/>
          </w:tcPr>
          <w:p w14:paraId="038A97D4" w14:textId="77777777" w:rsidR="00FF6C71" w:rsidRPr="005647EB" w:rsidRDefault="00FF6C71" w:rsidP="002570E4">
            <w:pPr>
              <w:pStyle w:val="TAC"/>
              <w:keepNext w:val="0"/>
              <w:keepLines w:val="0"/>
              <w:rPr>
                <w:rFonts w:cs="Arial"/>
              </w:rPr>
            </w:pPr>
          </w:p>
        </w:tc>
        <w:tc>
          <w:tcPr>
            <w:tcW w:w="2977" w:type="dxa"/>
          </w:tcPr>
          <w:p w14:paraId="76EF3F8F" w14:textId="77777777" w:rsidR="00FF6C71" w:rsidRPr="005647EB" w:rsidRDefault="00FF6C71" w:rsidP="002570E4">
            <w:pPr>
              <w:pStyle w:val="TAC"/>
              <w:keepNext w:val="0"/>
              <w:keepLines w:val="0"/>
              <w:rPr>
                <w:rFonts w:cs="Arial"/>
              </w:rPr>
            </w:pPr>
            <w:r w:rsidRPr="005647EB">
              <w:rPr>
                <w:rFonts w:cs="Arial"/>
                <w:lang w:eastAsia="zh-CN"/>
              </w:rPr>
              <w:t>0</w:t>
            </w:r>
          </w:p>
        </w:tc>
        <w:tc>
          <w:tcPr>
            <w:tcW w:w="3652" w:type="dxa"/>
          </w:tcPr>
          <w:p w14:paraId="53663CD8" w14:textId="36773315" w:rsidR="00FF6C71" w:rsidRPr="005647EB" w:rsidRDefault="00FF6C71"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lang w:eastAsia="zh-CN"/>
              </w:rPr>
              <w:t>36</w:t>
            </w:r>
            <w:r w:rsidRPr="005647EB">
              <w:rPr>
                <w:rFonts w:cs="Arial"/>
              </w:rPr>
              <w:t>.1</w:t>
            </w:r>
            <w:r w:rsidRPr="005647EB">
              <w:rPr>
                <w:rFonts w:cs="Arial"/>
                <w:lang w:eastAsia="zh-CN"/>
              </w:rPr>
              <w:t>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FF6C71" w:rsidRPr="005647EB" w14:paraId="5352A516" w14:textId="77777777" w:rsidTr="00194A1C">
        <w:trPr>
          <w:cantSplit/>
          <w:jc w:val="center"/>
        </w:trPr>
        <w:tc>
          <w:tcPr>
            <w:tcW w:w="2518" w:type="dxa"/>
          </w:tcPr>
          <w:p w14:paraId="6DA2F71F" w14:textId="671D7376" w:rsidR="00FF6C71" w:rsidRPr="005647EB" w:rsidRDefault="00FF6C71" w:rsidP="002570E4">
            <w:pPr>
              <w:pStyle w:val="TAL"/>
              <w:keepNext w:val="0"/>
              <w:keepLines w:val="0"/>
              <w:rPr>
                <w:rFonts w:cs="Arial"/>
                <w:lang w:eastAsia="zh-CN"/>
              </w:rPr>
            </w:pPr>
            <w:r w:rsidRPr="005647EB">
              <w:rPr>
                <w:rFonts w:cs="Arial"/>
              </w:rPr>
              <w:t>A3-Offset</w:t>
            </w:r>
            <w:r w:rsidR="002570E4" w:rsidRPr="005647EB">
              <w:rPr>
                <w:rFonts w:cs="Arial"/>
              </w:rPr>
              <w:t xml:space="preserve"> </w:t>
            </w:r>
          </w:p>
        </w:tc>
        <w:tc>
          <w:tcPr>
            <w:tcW w:w="580" w:type="dxa"/>
          </w:tcPr>
          <w:p w14:paraId="1FEF626A" w14:textId="77777777" w:rsidR="00FF6C71" w:rsidRPr="005647EB" w:rsidRDefault="00FF6C71" w:rsidP="002570E4">
            <w:pPr>
              <w:pStyle w:val="TAC"/>
              <w:keepNext w:val="0"/>
              <w:keepLines w:val="0"/>
              <w:rPr>
                <w:rFonts w:cs="Arial"/>
              </w:rPr>
            </w:pPr>
            <w:r w:rsidRPr="005647EB">
              <w:rPr>
                <w:rFonts w:cs="Arial"/>
              </w:rPr>
              <w:t>dB</w:t>
            </w:r>
          </w:p>
        </w:tc>
        <w:tc>
          <w:tcPr>
            <w:tcW w:w="2977" w:type="dxa"/>
          </w:tcPr>
          <w:p w14:paraId="3D9F439E" w14:textId="77777777" w:rsidR="00FF6C71" w:rsidRPr="005647EB" w:rsidRDefault="00FF6C71" w:rsidP="002570E4">
            <w:pPr>
              <w:pStyle w:val="TAC"/>
              <w:keepNext w:val="0"/>
              <w:keepLines w:val="0"/>
              <w:rPr>
                <w:rFonts w:cs="Arial"/>
              </w:rPr>
            </w:pPr>
            <w:r w:rsidRPr="005647EB">
              <w:rPr>
                <w:rFonts w:cs="Arial"/>
              </w:rPr>
              <w:t>-6</w:t>
            </w:r>
          </w:p>
        </w:tc>
        <w:tc>
          <w:tcPr>
            <w:tcW w:w="3652" w:type="dxa"/>
          </w:tcPr>
          <w:p w14:paraId="21F1C656" w14:textId="77777777" w:rsidR="00FF6C71" w:rsidRPr="005647EB" w:rsidRDefault="00FF6C71" w:rsidP="002570E4">
            <w:pPr>
              <w:pStyle w:val="TAL"/>
              <w:keepNext w:val="0"/>
              <w:keepLines w:val="0"/>
              <w:rPr>
                <w:rFonts w:cs="Arial"/>
              </w:rPr>
            </w:pPr>
          </w:p>
        </w:tc>
      </w:tr>
      <w:tr w:rsidR="00FF6C71" w:rsidRPr="005647EB" w14:paraId="33D8DAEF" w14:textId="77777777" w:rsidTr="00194A1C">
        <w:trPr>
          <w:cantSplit/>
          <w:jc w:val="center"/>
        </w:trPr>
        <w:tc>
          <w:tcPr>
            <w:tcW w:w="2518" w:type="dxa"/>
          </w:tcPr>
          <w:p w14:paraId="249420A6" w14:textId="77777777" w:rsidR="00FF6C71" w:rsidRPr="005647EB" w:rsidRDefault="00FF6C71" w:rsidP="002570E4">
            <w:pPr>
              <w:pStyle w:val="TAL"/>
              <w:keepNext w:val="0"/>
              <w:keepLines w:val="0"/>
              <w:rPr>
                <w:rFonts w:cs="Arial"/>
              </w:rPr>
            </w:pPr>
            <w:r w:rsidRPr="005647EB">
              <w:rPr>
                <w:rFonts w:cs="Arial"/>
              </w:rPr>
              <w:t>Hysteresis</w:t>
            </w:r>
          </w:p>
        </w:tc>
        <w:tc>
          <w:tcPr>
            <w:tcW w:w="580" w:type="dxa"/>
          </w:tcPr>
          <w:p w14:paraId="61B54A1B" w14:textId="77777777" w:rsidR="00FF6C71" w:rsidRPr="005647EB" w:rsidRDefault="00FF6C71" w:rsidP="002570E4">
            <w:pPr>
              <w:pStyle w:val="TAC"/>
              <w:keepNext w:val="0"/>
              <w:keepLines w:val="0"/>
              <w:rPr>
                <w:rFonts w:cs="Arial"/>
              </w:rPr>
            </w:pPr>
            <w:r w:rsidRPr="005647EB">
              <w:rPr>
                <w:rFonts w:cs="Arial"/>
              </w:rPr>
              <w:t>dB</w:t>
            </w:r>
          </w:p>
        </w:tc>
        <w:tc>
          <w:tcPr>
            <w:tcW w:w="2977" w:type="dxa"/>
          </w:tcPr>
          <w:p w14:paraId="02E8EACB" w14:textId="77777777" w:rsidR="00FF6C71" w:rsidRPr="005647EB" w:rsidRDefault="00FF6C71" w:rsidP="002570E4">
            <w:pPr>
              <w:pStyle w:val="TAC"/>
              <w:keepNext w:val="0"/>
              <w:keepLines w:val="0"/>
              <w:rPr>
                <w:rFonts w:cs="Arial"/>
              </w:rPr>
            </w:pPr>
            <w:r w:rsidRPr="005647EB">
              <w:rPr>
                <w:rFonts w:cs="Arial"/>
              </w:rPr>
              <w:t>0</w:t>
            </w:r>
          </w:p>
        </w:tc>
        <w:tc>
          <w:tcPr>
            <w:tcW w:w="3652" w:type="dxa"/>
          </w:tcPr>
          <w:p w14:paraId="3C842053" w14:textId="77777777" w:rsidR="00FF6C71" w:rsidRPr="005647EB" w:rsidRDefault="00FF6C71" w:rsidP="002570E4">
            <w:pPr>
              <w:pStyle w:val="TAL"/>
              <w:keepNext w:val="0"/>
              <w:keepLines w:val="0"/>
              <w:rPr>
                <w:rFonts w:cs="Arial"/>
              </w:rPr>
            </w:pPr>
          </w:p>
        </w:tc>
      </w:tr>
      <w:tr w:rsidR="00FF6C71" w:rsidRPr="005647EB" w14:paraId="4C3EDB3D" w14:textId="77777777" w:rsidTr="00194A1C">
        <w:trPr>
          <w:cantSplit/>
          <w:jc w:val="center"/>
        </w:trPr>
        <w:tc>
          <w:tcPr>
            <w:tcW w:w="2518" w:type="dxa"/>
          </w:tcPr>
          <w:p w14:paraId="2153D7F2" w14:textId="0169A26B" w:rsidR="00FF6C71" w:rsidRPr="005647EB" w:rsidRDefault="00FF6C71"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Pr>
          <w:p w14:paraId="28901F94" w14:textId="77777777" w:rsidR="00FF6C71" w:rsidRPr="005647EB" w:rsidRDefault="00FF6C71" w:rsidP="002570E4">
            <w:pPr>
              <w:pStyle w:val="TAC"/>
              <w:keepNext w:val="0"/>
              <w:keepLines w:val="0"/>
              <w:rPr>
                <w:rFonts w:cs="Arial"/>
              </w:rPr>
            </w:pPr>
          </w:p>
        </w:tc>
        <w:tc>
          <w:tcPr>
            <w:tcW w:w="2977" w:type="dxa"/>
          </w:tcPr>
          <w:p w14:paraId="3C18413D" w14:textId="77777777" w:rsidR="00FF6C71" w:rsidRPr="005647EB" w:rsidRDefault="00FF6C71" w:rsidP="002570E4">
            <w:pPr>
              <w:pStyle w:val="TAC"/>
              <w:keepNext w:val="0"/>
              <w:keepLines w:val="0"/>
              <w:rPr>
                <w:rFonts w:cs="Arial"/>
              </w:rPr>
            </w:pPr>
            <w:r w:rsidRPr="005647EB">
              <w:rPr>
                <w:rFonts w:cs="Arial"/>
              </w:rPr>
              <w:t>Normal</w:t>
            </w:r>
          </w:p>
        </w:tc>
        <w:tc>
          <w:tcPr>
            <w:tcW w:w="3652" w:type="dxa"/>
          </w:tcPr>
          <w:p w14:paraId="098B9E26" w14:textId="77777777" w:rsidR="00FF6C71" w:rsidRPr="005647EB" w:rsidRDefault="00FF6C71" w:rsidP="002570E4">
            <w:pPr>
              <w:pStyle w:val="TAL"/>
              <w:keepNext w:val="0"/>
              <w:keepLines w:val="0"/>
              <w:rPr>
                <w:rFonts w:cs="Arial"/>
              </w:rPr>
            </w:pPr>
          </w:p>
        </w:tc>
      </w:tr>
      <w:tr w:rsidR="00FF6C71" w:rsidRPr="005647EB" w14:paraId="40CCB1BC" w14:textId="77777777" w:rsidTr="00194A1C">
        <w:trPr>
          <w:cantSplit/>
          <w:jc w:val="center"/>
        </w:trPr>
        <w:tc>
          <w:tcPr>
            <w:tcW w:w="2518" w:type="dxa"/>
          </w:tcPr>
          <w:p w14:paraId="226D9F49" w14:textId="77777777" w:rsidR="00FF6C71" w:rsidRPr="005647EB" w:rsidRDefault="00FF6C71" w:rsidP="002570E4">
            <w:pPr>
              <w:pStyle w:val="TAL"/>
              <w:keepNext w:val="0"/>
              <w:keepLines w:val="0"/>
              <w:rPr>
                <w:rFonts w:cs="Arial"/>
              </w:rPr>
            </w:pPr>
            <w:r w:rsidRPr="005647EB">
              <w:rPr>
                <w:rFonts w:cs="Arial"/>
              </w:rPr>
              <w:lastRenderedPageBreak/>
              <w:t>TimeToTrigger</w:t>
            </w:r>
          </w:p>
        </w:tc>
        <w:tc>
          <w:tcPr>
            <w:tcW w:w="580" w:type="dxa"/>
          </w:tcPr>
          <w:p w14:paraId="62846B1D" w14:textId="77777777" w:rsidR="00FF6C71" w:rsidRPr="005647EB" w:rsidRDefault="00FF6C71" w:rsidP="002570E4">
            <w:pPr>
              <w:pStyle w:val="TAC"/>
              <w:keepNext w:val="0"/>
              <w:keepLines w:val="0"/>
              <w:rPr>
                <w:rFonts w:cs="Arial"/>
              </w:rPr>
            </w:pPr>
            <w:r w:rsidRPr="005647EB">
              <w:rPr>
                <w:rFonts w:cs="Arial"/>
              </w:rPr>
              <w:t>s</w:t>
            </w:r>
          </w:p>
        </w:tc>
        <w:tc>
          <w:tcPr>
            <w:tcW w:w="2977" w:type="dxa"/>
          </w:tcPr>
          <w:p w14:paraId="0D0E2F33" w14:textId="77777777" w:rsidR="00FF6C71" w:rsidRPr="005647EB" w:rsidRDefault="00FF6C71" w:rsidP="002570E4">
            <w:pPr>
              <w:pStyle w:val="TAC"/>
              <w:keepNext w:val="0"/>
              <w:keepLines w:val="0"/>
              <w:rPr>
                <w:rFonts w:cs="Arial"/>
              </w:rPr>
            </w:pPr>
            <w:r w:rsidRPr="005647EB">
              <w:rPr>
                <w:rFonts w:cs="Arial"/>
              </w:rPr>
              <w:t>0</w:t>
            </w:r>
          </w:p>
        </w:tc>
        <w:tc>
          <w:tcPr>
            <w:tcW w:w="3652" w:type="dxa"/>
          </w:tcPr>
          <w:p w14:paraId="74356E13" w14:textId="77777777" w:rsidR="00FF6C71" w:rsidRPr="005647EB" w:rsidRDefault="00FF6C71" w:rsidP="002570E4">
            <w:pPr>
              <w:pStyle w:val="TAL"/>
              <w:keepNext w:val="0"/>
              <w:keepLines w:val="0"/>
              <w:rPr>
                <w:rFonts w:cs="Arial"/>
              </w:rPr>
            </w:pPr>
          </w:p>
        </w:tc>
      </w:tr>
      <w:tr w:rsidR="00FF6C71" w:rsidRPr="005647EB" w14:paraId="0C73E90C" w14:textId="77777777" w:rsidTr="00194A1C">
        <w:trPr>
          <w:cantSplit/>
          <w:jc w:val="center"/>
        </w:trPr>
        <w:tc>
          <w:tcPr>
            <w:tcW w:w="2518" w:type="dxa"/>
          </w:tcPr>
          <w:p w14:paraId="07CB4341" w14:textId="2D7B7756" w:rsidR="00FF6C71" w:rsidRPr="005647EB" w:rsidRDefault="00FF6C71"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Pr>
          <w:p w14:paraId="1BDFD2CE" w14:textId="77777777" w:rsidR="00FF6C71" w:rsidRPr="005647EB" w:rsidRDefault="00FF6C71" w:rsidP="002570E4">
            <w:pPr>
              <w:pStyle w:val="TAC"/>
              <w:keepNext w:val="0"/>
              <w:keepLines w:val="0"/>
              <w:rPr>
                <w:rFonts w:cs="Arial"/>
              </w:rPr>
            </w:pPr>
          </w:p>
        </w:tc>
        <w:tc>
          <w:tcPr>
            <w:tcW w:w="2977" w:type="dxa"/>
          </w:tcPr>
          <w:p w14:paraId="74A6F988" w14:textId="77777777" w:rsidR="00FF6C71" w:rsidRPr="005647EB" w:rsidRDefault="00FF6C71" w:rsidP="002570E4">
            <w:pPr>
              <w:pStyle w:val="TAC"/>
              <w:keepNext w:val="0"/>
              <w:keepLines w:val="0"/>
              <w:rPr>
                <w:rFonts w:cs="Arial"/>
              </w:rPr>
            </w:pPr>
            <w:r w:rsidRPr="005647EB">
              <w:rPr>
                <w:rFonts w:cs="Arial"/>
              </w:rPr>
              <w:t>0</w:t>
            </w:r>
          </w:p>
        </w:tc>
        <w:tc>
          <w:tcPr>
            <w:tcW w:w="3652" w:type="dxa"/>
          </w:tcPr>
          <w:p w14:paraId="44BFC84C" w14:textId="0F5F2A93" w:rsidR="00FF6C71" w:rsidRPr="005647EB" w:rsidRDefault="00FF6C71"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FF6C71" w:rsidRPr="005647EB" w14:paraId="3B7E5FFB" w14:textId="77777777" w:rsidTr="00194A1C">
        <w:trPr>
          <w:cantSplit/>
          <w:jc w:val="center"/>
        </w:trPr>
        <w:tc>
          <w:tcPr>
            <w:tcW w:w="2518" w:type="dxa"/>
          </w:tcPr>
          <w:p w14:paraId="55C0383E" w14:textId="77777777" w:rsidR="00FF6C71" w:rsidRPr="005647EB" w:rsidRDefault="00FF6C71" w:rsidP="002570E4">
            <w:pPr>
              <w:pStyle w:val="TAL"/>
              <w:keepNext w:val="0"/>
              <w:keepLines w:val="0"/>
              <w:rPr>
                <w:rFonts w:cs="Arial"/>
              </w:rPr>
            </w:pPr>
            <w:r w:rsidRPr="005647EB">
              <w:rPr>
                <w:rFonts w:cs="Arial"/>
              </w:rPr>
              <w:t>DRX</w:t>
            </w:r>
          </w:p>
        </w:tc>
        <w:tc>
          <w:tcPr>
            <w:tcW w:w="580" w:type="dxa"/>
          </w:tcPr>
          <w:p w14:paraId="4A3A75EB" w14:textId="77777777" w:rsidR="00FF6C71" w:rsidRPr="005647EB" w:rsidRDefault="00FF6C71" w:rsidP="002570E4">
            <w:pPr>
              <w:pStyle w:val="TAC"/>
              <w:keepNext w:val="0"/>
              <w:keepLines w:val="0"/>
              <w:rPr>
                <w:rFonts w:cs="Arial"/>
              </w:rPr>
            </w:pPr>
          </w:p>
        </w:tc>
        <w:tc>
          <w:tcPr>
            <w:tcW w:w="2977" w:type="dxa"/>
          </w:tcPr>
          <w:p w14:paraId="3FCA9894" w14:textId="77777777" w:rsidR="00FF6C71" w:rsidRPr="005647EB" w:rsidRDefault="00FF6C71" w:rsidP="002570E4">
            <w:pPr>
              <w:pStyle w:val="TAC"/>
              <w:keepNext w:val="0"/>
              <w:keepLines w:val="0"/>
              <w:rPr>
                <w:rFonts w:cs="Arial"/>
              </w:rPr>
            </w:pPr>
            <w:r w:rsidRPr="005647EB">
              <w:rPr>
                <w:rFonts w:cs="Arial"/>
              </w:rPr>
              <w:t>OFF</w:t>
            </w:r>
          </w:p>
        </w:tc>
        <w:tc>
          <w:tcPr>
            <w:tcW w:w="3652" w:type="dxa"/>
          </w:tcPr>
          <w:p w14:paraId="5A4C484C" w14:textId="77777777" w:rsidR="00FF6C71" w:rsidRPr="005647EB" w:rsidRDefault="00FF6C71" w:rsidP="002570E4">
            <w:pPr>
              <w:pStyle w:val="TAL"/>
              <w:keepNext w:val="0"/>
              <w:keepLines w:val="0"/>
              <w:rPr>
                <w:rFonts w:cs="Arial"/>
              </w:rPr>
            </w:pPr>
            <w:r w:rsidRPr="005647EB">
              <w:rPr>
                <w:rFonts w:cs="Arial"/>
              </w:rPr>
              <w:t>OFF</w:t>
            </w:r>
          </w:p>
        </w:tc>
      </w:tr>
      <w:tr w:rsidR="00FF6C71" w:rsidRPr="005647EB" w14:paraId="45E1404D" w14:textId="77777777" w:rsidTr="00194A1C">
        <w:trPr>
          <w:cantSplit/>
          <w:jc w:val="center"/>
        </w:trPr>
        <w:tc>
          <w:tcPr>
            <w:tcW w:w="2518" w:type="dxa"/>
          </w:tcPr>
          <w:p w14:paraId="7A34E7E3" w14:textId="139A3326" w:rsidR="00FF6C71" w:rsidRPr="005647EB" w:rsidRDefault="00FF6C71" w:rsidP="002570E4">
            <w:pPr>
              <w:pStyle w:val="TAL"/>
              <w:keepNext w:val="0"/>
              <w:keepLines w:val="0"/>
              <w:rPr>
                <w:rFonts w:cs="Arial"/>
                <w:lang w:eastAsia="zh-CN"/>
              </w:rPr>
            </w:pPr>
            <w:r w:rsidRPr="005647EB">
              <w:rPr>
                <w:rFonts w:cs="Arial"/>
                <w:lang w:eastAsia="zh-CN"/>
              </w:rPr>
              <w:t>Scaling</w:t>
            </w:r>
            <w:r w:rsidR="002570E4" w:rsidRPr="005647EB">
              <w:rPr>
                <w:rFonts w:cs="Arial"/>
                <w:lang w:eastAsia="zh-CN"/>
              </w:rPr>
              <w:t xml:space="preserve"> </w:t>
            </w:r>
            <w:r w:rsidRPr="005647EB">
              <w:rPr>
                <w:rFonts w:cs="Arial"/>
                <w:lang w:eastAsia="zh-CN"/>
              </w:rPr>
              <w:t>factor</w:t>
            </w:r>
            <w:r w:rsidR="002570E4" w:rsidRPr="005647EB">
              <w:rPr>
                <w:rFonts w:cs="Arial"/>
                <w:lang w:eastAsia="zh-CN"/>
              </w:rPr>
              <w:t xml:space="preserve"> </w:t>
            </w:r>
            <w:r w:rsidRPr="005647EB">
              <w:rPr>
                <w:rFonts w:cs="Arial"/>
                <w:lang w:eastAsia="zh-CN"/>
              </w:rPr>
              <w:t>configurations</w:t>
            </w:r>
          </w:p>
        </w:tc>
        <w:tc>
          <w:tcPr>
            <w:tcW w:w="580" w:type="dxa"/>
          </w:tcPr>
          <w:p w14:paraId="5AB0E926" w14:textId="77777777" w:rsidR="00FF6C71" w:rsidRPr="005647EB" w:rsidRDefault="00FF6C71" w:rsidP="002570E4">
            <w:pPr>
              <w:pStyle w:val="TAC"/>
              <w:keepNext w:val="0"/>
              <w:keepLines w:val="0"/>
              <w:rPr>
                <w:rFonts w:cs="Arial"/>
              </w:rPr>
            </w:pPr>
          </w:p>
        </w:tc>
        <w:tc>
          <w:tcPr>
            <w:tcW w:w="2977" w:type="dxa"/>
          </w:tcPr>
          <w:p w14:paraId="4FED300B" w14:textId="77777777" w:rsidR="00FF6C71" w:rsidRPr="005647EB" w:rsidRDefault="00FF6C71" w:rsidP="002570E4">
            <w:pPr>
              <w:pStyle w:val="TAC"/>
              <w:keepNext w:val="0"/>
              <w:keepLines w:val="0"/>
              <w:rPr>
                <w:rFonts w:cs="Arial"/>
                <w:lang w:eastAsia="zh-CN"/>
              </w:rPr>
            </w:pPr>
            <w:r w:rsidRPr="005647EB">
              <w:rPr>
                <w:rFonts w:cs="Arial"/>
                <w:lang w:eastAsia="zh-CN"/>
              </w:rPr>
              <w:t>8</w:t>
            </w:r>
          </w:p>
        </w:tc>
        <w:tc>
          <w:tcPr>
            <w:tcW w:w="3652" w:type="dxa"/>
          </w:tcPr>
          <w:p w14:paraId="5958FCA6" w14:textId="2020859D" w:rsidR="00FF6C71" w:rsidRPr="005647EB" w:rsidRDefault="00FF6C71" w:rsidP="002570E4">
            <w:pPr>
              <w:pStyle w:val="TAL"/>
              <w:keepNext w:val="0"/>
              <w:keepLines w:val="0"/>
              <w:rPr>
                <w:rFonts w:cs="Arial"/>
                <w:lang w:eastAsia="zh-CN"/>
              </w:rPr>
            </w:pPr>
            <w:r w:rsidRPr="005647EB">
              <w:rPr>
                <w:rFonts w:cs="Arial"/>
                <w:lang w:eastAsia="zh-CN"/>
              </w:rPr>
              <w:t>As</w:t>
            </w:r>
            <w:r w:rsidR="002570E4" w:rsidRPr="005647EB">
              <w:rPr>
                <w:rFonts w:cs="Arial"/>
                <w:lang w:eastAsia="zh-CN"/>
              </w:rPr>
              <w:t xml:space="preserve"> </w:t>
            </w:r>
            <w:r w:rsidRPr="005647EB">
              <w:rPr>
                <w:rFonts w:cs="Arial"/>
                <w:lang w:eastAsia="zh-CN"/>
              </w:rPr>
              <w:t>specified</w:t>
            </w:r>
            <w:r w:rsidR="002570E4" w:rsidRPr="005647EB">
              <w:rPr>
                <w:rFonts w:cs="Arial"/>
                <w:lang w:eastAsia="zh-CN"/>
              </w:rPr>
              <w:t xml:space="preserve"> in 3GPP TS </w:t>
            </w:r>
            <w:r w:rsidRPr="005647EB">
              <w:rPr>
                <w:rFonts w:cs="Arial"/>
                <w:lang w:eastAsia="zh-CN"/>
              </w:rPr>
              <w:t>36.133</w:t>
            </w:r>
            <w:r w:rsidR="002570E4" w:rsidRPr="005647EB">
              <w:rPr>
                <w:rFonts w:cs="Arial"/>
                <w:lang w:eastAsia="zh-CN"/>
              </w:rPr>
              <w:t xml:space="preserve"> </w:t>
            </w:r>
            <w:r w:rsidRPr="005647EB">
              <w:rPr>
                <w:rFonts w:cs="Arial"/>
                <w:lang w:eastAsia="zh-CN"/>
              </w:rPr>
              <w:t>clause</w:t>
            </w:r>
            <w:r w:rsidR="002570E4" w:rsidRPr="005647EB">
              <w:rPr>
                <w:rFonts w:cs="Arial"/>
                <w:lang w:eastAsia="zh-CN"/>
              </w:rPr>
              <w:t xml:space="preserve"> </w:t>
            </w:r>
            <w:r w:rsidRPr="005647EB">
              <w:rPr>
                <w:rFonts w:cs="Arial"/>
                <w:lang w:eastAsia="zh-CN"/>
              </w:rPr>
              <w:t>8.1.2.1.1a</w:t>
            </w:r>
          </w:p>
        </w:tc>
      </w:tr>
      <w:tr w:rsidR="00FF6C71" w:rsidRPr="005647EB" w14:paraId="6FB3F851" w14:textId="77777777" w:rsidTr="00194A1C">
        <w:trPr>
          <w:cantSplit/>
          <w:jc w:val="center"/>
        </w:trPr>
        <w:tc>
          <w:tcPr>
            <w:tcW w:w="2518" w:type="dxa"/>
          </w:tcPr>
          <w:p w14:paraId="6D6C9533" w14:textId="77777777" w:rsidR="00FF6C71" w:rsidRPr="005647EB" w:rsidRDefault="00FF6C71" w:rsidP="002570E4">
            <w:pPr>
              <w:pStyle w:val="TAL"/>
              <w:keepNext w:val="0"/>
              <w:keepLines w:val="0"/>
              <w:rPr>
                <w:rFonts w:cs="Arial"/>
              </w:rPr>
            </w:pPr>
            <w:r w:rsidRPr="005647EB">
              <w:rPr>
                <w:rFonts w:cs="Arial"/>
              </w:rPr>
              <w:t>T1</w:t>
            </w:r>
          </w:p>
        </w:tc>
        <w:tc>
          <w:tcPr>
            <w:tcW w:w="580" w:type="dxa"/>
          </w:tcPr>
          <w:p w14:paraId="79A4AD73" w14:textId="77777777" w:rsidR="00FF6C71" w:rsidRPr="005647EB" w:rsidRDefault="00FF6C71" w:rsidP="002570E4">
            <w:pPr>
              <w:pStyle w:val="TAC"/>
              <w:keepNext w:val="0"/>
              <w:keepLines w:val="0"/>
              <w:rPr>
                <w:rFonts w:cs="Arial"/>
              </w:rPr>
            </w:pPr>
            <w:r w:rsidRPr="005647EB">
              <w:rPr>
                <w:rFonts w:cs="Arial"/>
              </w:rPr>
              <w:t>s</w:t>
            </w:r>
          </w:p>
        </w:tc>
        <w:tc>
          <w:tcPr>
            <w:tcW w:w="2977" w:type="dxa"/>
          </w:tcPr>
          <w:p w14:paraId="3D9F1295" w14:textId="77777777" w:rsidR="00FF6C71" w:rsidRPr="005647EB" w:rsidRDefault="00FF6C71" w:rsidP="002570E4">
            <w:pPr>
              <w:pStyle w:val="TAC"/>
              <w:keepNext w:val="0"/>
              <w:keepLines w:val="0"/>
              <w:rPr>
                <w:rFonts w:cs="Arial"/>
              </w:rPr>
            </w:pPr>
            <w:r w:rsidRPr="005647EB">
              <w:rPr>
                <w:rFonts w:cs="Arial"/>
              </w:rPr>
              <w:t>5</w:t>
            </w:r>
          </w:p>
        </w:tc>
        <w:tc>
          <w:tcPr>
            <w:tcW w:w="3652" w:type="dxa"/>
          </w:tcPr>
          <w:p w14:paraId="1A98B712" w14:textId="77777777" w:rsidR="00FF6C71" w:rsidRPr="005647EB" w:rsidRDefault="00FF6C71" w:rsidP="002570E4">
            <w:pPr>
              <w:pStyle w:val="TAL"/>
              <w:keepNext w:val="0"/>
              <w:keepLines w:val="0"/>
              <w:rPr>
                <w:rFonts w:cs="Arial"/>
              </w:rPr>
            </w:pPr>
          </w:p>
        </w:tc>
      </w:tr>
      <w:tr w:rsidR="00FF6C71" w:rsidRPr="005647EB" w14:paraId="4C61CDD0" w14:textId="77777777" w:rsidTr="00194A1C">
        <w:trPr>
          <w:cantSplit/>
          <w:jc w:val="center"/>
        </w:trPr>
        <w:tc>
          <w:tcPr>
            <w:tcW w:w="2518" w:type="dxa"/>
          </w:tcPr>
          <w:p w14:paraId="664A1FE7" w14:textId="77777777" w:rsidR="00FF6C71" w:rsidRPr="005647EB" w:rsidRDefault="00FF6C71" w:rsidP="002570E4">
            <w:pPr>
              <w:pStyle w:val="TAL"/>
              <w:keepNext w:val="0"/>
              <w:keepLines w:val="0"/>
              <w:rPr>
                <w:rFonts w:cs="Arial"/>
              </w:rPr>
            </w:pPr>
            <w:r w:rsidRPr="005647EB">
              <w:rPr>
                <w:rFonts w:cs="Arial"/>
              </w:rPr>
              <w:t>T2</w:t>
            </w:r>
          </w:p>
        </w:tc>
        <w:tc>
          <w:tcPr>
            <w:tcW w:w="580" w:type="dxa"/>
          </w:tcPr>
          <w:p w14:paraId="44B6D116" w14:textId="77777777" w:rsidR="00FF6C71" w:rsidRPr="005647EB" w:rsidRDefault="00FF6C71" w:rsidP="002570E4">
            <w:pPr>
              <w:pStyle w:val="TAC"/>
              <w:keepNext w:val="0"/>
              <w:keepLines w:val="0"/>
              <w:rPr>
                <w:rFonts w:cs="Arial"/>
              </w:rPr>
            </w:pPr>
            <w:r w:rsidRPr="005647EB">
              <w:rPr>
                <w:rFonts w:cs="Arial"/>
              </w:rPr>
              <w:t>s</w:t>
            </w:r>
          </w:p>
        </w:tc>
        <w:tc>
          <w:tcPr>
            <w:tcW w:w="2977" w:type="dxa"/>
          </w:tcPr>
          <w:p w14:paraId="34800F9C" w14:textId="77777777" w:rsidR="00FF6C71" w:rsidRPr="005647EB" w:rsidRDefault="00FF6C71" w:rsidP="002570E4">
            <w:pPr>
              <w:pStyle w:val="TAC"/>
              <w:keepNext w:val="0"/>
              <w:keepLines w:val="0"/>
              <w:rPr>
                <w:rFonts w:cs="Arial"/>
                <w:lang w:eastAsia="zh-CN"/>
              </w:rPr>
            </w:pPr>
            <w:r w:rsidRPr="005647EB">
              <w:rPr>
                <w:rFonts w:cs="Arial"/>
                <w:lang w:eastAsia="zh-CN"/>
              </w:rPr>
              <w:t>155</w:t>
            </w:r>
          </w:p>
        </w:tc>
        <w:tc>
          <w:tcPr>
            <w:tcW w:w="3652" w:type="dxa"/>
          </w:tcPr>
          <w:p w14:paraId="2FE3AC9D" w14:textId="77777777" w:rsidR="00FF6C71" w:rsidRPr="005647EB" w:rsidRDefault="00FF6C71" w:rsidP="002570E4">
            <w:pPr>
              <w:pStyle w:val="TAL"/>
              <w:keepNext w:val="0"/>
              <w:keepLines w:val="0"/>
              <w:rPr>
                <w:rFonts w:cs="Arial"/>
              </w:rPr>
            </w:pPr>
          </w:p>
        </w:tc>
      </w:tr>
    </w:tbl>
    <w:p w14:paraId="5F21890A" w14:textId="77777777" w:rsidR="00FF6C71" w:rsidRPr="005647EB" w:rsidRDefault="00FF6C71" w:rsidP="002570E4"/>
    <w:p w14:paraId="249334BA" w14:textId="77777777" w:rsidR="00FF6C71" w:rsidRPr="005647EB" w:rsidRDefault="00FF6C71" w:rsidP="002570E4">
      <w:pPr>
        <w:pStyle w:val="Heading5"/>
        <w:keepNext w:val="0"/>
        <w:keepLines w:val="0"/>
      </w:pPr>
      <w:r w:rsidRPr="005647EB">
        <w:t>8.3.8.4.2</w:t>
      </w:r>
      <w:r w:rsidRPr="005647EB">
        <w:tab/>
        <w:t>Test procedure</w:t>
      </w:r>
    </w:p>
    <w:p w14:paraId="3E5A9338" w14:textId="77777777" w:rsidR="00FF6C71" w:rsidRPr="005647EB" w:rsidRDefault="00FF6C71"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33CEA868" w14:textId="7F143A6D" w:rsidR="00FF6C71" w:rsidRPr="005647EB" w:rsidRDefault="00FF6C71" w:rsidP="00194A1C">
      <w:pPr>
        <w:pStyle w:val="B1"/>
        <w:ind w:left="709" w:hanging="425"/>
      </w:pPr>
      <w:r w:rsidRPr="005647EB">
        <w:t>1.</w:t>
      </w:r>
      <w:r w:rsidR="00194A1C" w:rsidRPr="005647EB">
        <w:tab/>
      </w:r>
      <w:r w:rsidRPr="005647EB">
        <w:t xml:space="preserve">Ensure the UE is in State 3A-RF according </w:t>
      </w:r>
      <w:r w:rsidR="002570E4" w:rsidRPr="005647EB">
        <w:t>to 3GPP TS</w:t>
      </w:r>
      <w:r w:rsidRPr="005647EB">
        <w:t xml:space="preserve"> 36.508 [7] clause 7.2A.3.</w:t>
      </w:r>
    </w:p>
    <w:p w14:paraId="1A1F6830" w14:textId="4AB4DA30" w:rsidR="00FF6C71" w:rsidRPr="005647EB" w:rsidRDefault="00FF6C71" w:rsidP="00194A1C">
      <w:pPr>
        <w:pStyle w:val="B1"/>
        <w:ind w:left="709" w:hanging="425"/>
      </w:pPr>
      <w:r w:rsidRPr="005647EB">
        <w:rPr>
          <w:rFonts w:eastAsia="??"/>
        </w:rPr>
        <w:t>2.</w:t>
      </w:r>
      <w:r w:rsidR="00194A1C" w:rsidRPr="005647EB">
        <w:rPr>
          <w:rFonts w:eastAsia="??"/>
        </w:rPr>
        <w:tab/>
      </w:r>
      <w:r w:rsidRPr="005647EB">
        <w:rPr>
          <w:rFonts w:eastAsia="??"/>
        </w:rPr>
        <w:t xml:space="preserve">Set the parameters according to T1 in Table 8.3.8.5-1. </w:t>
      </w:r>
      <w:r w:rsidRPr="005647EB">
        <w:t>Propagation conditions are set according to Annex B clauses B.1.1 and B.2.2. T1 starts.</w:t>
      </w:r>
    </w:p>
    <w:p w14:paraId="41ECBB13" w14:textId="3EF832B2" w:rsidR="00FF6C71" w:rsidRPr="005647EB" w:rsidRDefault="00FF6C71" w:rsidP="00194A1C">
      <w:pPr>
        <w:pStyle w:val="B1"/>
        <w:ind w:left="709" w:hanging="425"/>
      </w:pPr>
      <w:r w:rsidRPr="005647EB">
        <w:t>3.</w:t>
      </w:r>
      <w:r w:rsidR="00194A1C" w:rsidRPr="005647EB">
        <w:tab/>
      </w:r>
      <w:r w:rsidRPr="005647EB">
        <w:t>SS shall transmit an RRCConnectionReconfiguration message.</w:t>
      </w:r>
    </w:p>
    <w:p w14:paraId="31D1A63D" w14:textId="53626870" w:rsidR="00FF6C71" w:rsidRPr="005647EB" w:rsidRDefault="00FF6C71" w:rsidP="00194A1C">
      <w:pPr>
        <w:pStyle w:val="B1"/>
        <w:ind w:left="709" w:hanging="425"/>
      </w:pPr>
      <w:r w:rsidRPr="005647EB">
        <w:t>4.</w:t>
      </w:r>
      <w:r w:rsidR="00194A1C" w:rsidRPr="005647EB">
        <w:tab/>
      </w:r>
      <w:r w:rsidRPr="005647EB">
        <w:t>The UE shall transmit RRCConnectionReconfigurationComplete message.</w:t>
      </w:r>
    </w:p>
    <w:p w14:paraId="52E33FEF" w14:textId="13979C39" w:rsidR="00FF6C71" w:rsidRPr="005647EB" w:rsidRDefault="00FF6C71" w:rsidP="00194A1C">
      <w:pPr>
        <w:pStyle w:val="B1"/>
        <w:ind w:left="709" w:hanging="425"/>
      </w:pPr>
      <w:r w:rsidRPr="005647EB">
        <w:t>5.</w:t>
      </w:r>
      <w:r w:rsidR="00194A1C" w:rsidRPr="005647EB">
        <w:tab/>
      </w:r>
      <w:r w:rsidRPr="005647EB">
        <w:t>When T1 expires, the SS shall switch the power setting from T1 to T2 as specified in Tables  and 8.3.8.5-2.</w:t>
      </w:r>
    </w:p>
    <w:p w14:paraId="7318A27E" w14:textId="50CFA0BC" w:rsidR="00FF6C71" w:rsidRPr="005647EB" w:rsidRDefault="00FF6C71" w:rsidP="00194A1C">
      <w:pPr>
        <w:pStyle w:val="B1"/>
        <w:ind w:left="709" w:hanging="425"/>
      </w:pPr>
      <w:r w:rsidRPr="005647EB">
        <w:t>6.</w:t>
      </w:r>
      <w:r w:rsidR="00194A1C" w:rsidRPr="005647EB">
        <w:tab/>
      </w:r>
      <w:r w:rsidRPr="005647EB">
        <w:t>UE shall transmit a MeasurementReport message triggered by Event A3 for cells 2, 3 and 4. If the measurement reporting delay from the beginning of time period T2 is less than 13.17s for cell 2 and 153.6s for cells 3&amp;4 the number of successful tests is increased by one. If the UE fails to report the event within the measurement reporting delay requirement then the number of failure tests is increased by one.</w:t>
      </w:r>
    </w:p>
    <w:p w14:paraId="131EA07B" w14:textId="2B5E05C3" w:rsidR="00FF6C71" w:rsidRPr="005647EB" w:rsidRDefault="00FF6C71" w:rsidP="00194A1C">
      <w:pPr>
        <w:pStyle w:val="B1"/>
        <w:ind w:left="709" w:hanging="425"/>
      </w:pPr>
      <w:r w:rsidRPr="005647EB">
        <w:t>7.</w:t>
      </w:r>
      <w:r w:rsidR="00194A1C" w:rsidRPr="005647EB">
        <w:tab/>
      </w:r>
      <w:r w:rsidRPr="005647EB">
        <w:t>After the SS receive the MeasurementReport message in step 6) or when T2 expires, the SS shall transmit an RRCConnectionRelease message to release the RRC connection which includes the release of the established radio bearers as well as all radio resources.</w:t>
      </w:r>
    </w:p>
    <w:p w14:paraId="18FF46F5" w14:textId="648276B9" w:rsidR="00FF6C71" w:rsidRPr="005647EB" w:rsidRDefault="00FF6C71" w:rsidP="00194A1C">
      <w:pPr>
        <w:pStyle w:val="B1"/>
        <w:ind w:left="709" w:hanging="425"/>
      </w:pPr>
      <w:r w:rsidRPr="005647EB">
        <w:t>8.</w:t>
      </w:r>
      <w:r w:rsidR="00194A1C" w:rsidRPr="005647EB">
        <w:tab/>
      </w:r>
      <w:r w:rsidRPr="005647EB">
        <w:t>Set physical cell identity = ((current physical cell identity + 1) mod 14 + 2) for Cells 2, 3 and 4 for next iteration of the test procedure loop.</w:t>
      </w:r>
    </w:p>
    <w:p w14:paraId="36F084DF" w14:textId="77777777" w:rsidR="00194A1C" w:rsidRPr="005647EB" w:rsidRDefault="00FF6C71" w:rsidP="00194A1C">
      <w:pPr>
        <w:pStyle w:val="B1"/>
        <w:ind w:left="709" w:hanging="425"/>
      </w:pPr>
      <w:r w:rsidRPr="005647EB">
        <w:t>9.</w:t>
      </w:r>
      <w:r w:rsidR="00194A1C" w:rsidRPr="005647EB">
        <w:tab/>
      </w:r>
      <w:r w:rsidRPr="005647EB">
        <w:t>After the RRC connection release, the SS:</w:t>
      </w:r>
    </w:p>
    <w:p w14:paraId="304EFE3C" w14:textId="77777777" w:rsidR="00194A1C" w:rsidRPr="005647EB" w:rsidRDefault="00FF6C71" w:rsidP="00194A1C">
      <w:pPr>
        <w:pStyle w:val="B2"/>
      </w:pPr>
      <w:r w:rsidRPr="005647EB">
        <w:t>-</w:t>
      </w:r>
      <w:r w:rsidR="00194A1C"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194A1C" w:rsidRPr="005647EB">
        <w:t xml:space="preserve">; </w:t>
      </w:r>
      <w:r w:rsidRPr="005647EB">
        <w:t>or</w:t>
      </w:r>
    </w:p>
    <w:p w14:paraId="56557C81" w14:textId="07D1DCBF" w:rsidR="00194A1C" w:rsidRPr="005647EB" w:rsidRDefault="00FF6C71" w:rsidP="00194A1C">
      <w:pPr>
        <w:pStyle w:val="B2"/>
      </w:pPr>
      <w:r w:rsidRPr="005647EB">
        <w:t>-</w:t>
      </w:r>
      <w:r w:rsidR="00194A1C" w:rsidRPr="005647EB">
        <w:tab/>
      </w:r>
      <w:r w:rsidRPr="005647EB">
        <w:t xml:space="preserve">switches off and on the UE and ensures the UE is in State 3A-RF according </w:t>
      </w:r>
      <w:r w:rsidR="002570E4" w:rsidRPr="005647EB">
        <w:t>to 3GPP TS</w:t>
      </w:r>
      <w:r w:rsidRPr="005647EB">
        <w:t xml:space="preserve"> 36.508 [7] clause</w:t>
      </w:r>
      <w:r w:rsidR="00194A1C" w:rsidRPr="005647EB">
        <w:t> </w:t>
      </w:r>
      <w:r w:rsidRPr="005647EB">
        <w:t>7.2A.3</w:t>
      </w:r>
      <w:r w:rsidR="00194A1C" w:rsidRPr="005647EB">
        <w:t xml:space="preserve">; </w:t>
      </w:r>
      <w:r w:rsidRPr="005647EB">
        <w:t>and</w:t>
      </w:r>
    </w:p>
    <w:p w14:paraId="1451E84B" w14:textId="381FA8C5" w:rsidR="00FF6C71" w:rsidRPr="005647EB" w:rsidRDefault="00FF6C71" w:rsidP="00194A1C">
      <w:pPr>
        <w:pStyle w:val="B2"/>
      </w:pPr>
      <w:r w:rsidRPr="005647EB">
        <w:t>-</w:t>
      </w:r>
      <w:r w:rsidR="00194A1C" w:rsidRPr="005647EB">
        <w:tab/>
      </w:r>
      <w:r w:rsidRPr="005647EB">
        <w:t>randomly re-assign the frequencies for cells 2, 3 and 4 among the eight FDD carrier frequencies, according to table 8.3.8.4.1-1.</w:t>
      </w:r>
    </w:p>
    <w:p w14:paraId="25493D12" w14:textId="54CB7A88" w:rsidR="00FF6C71" w:rsidRPr="005647EB" w:rsidRDefault="00FF6C71" w:rsidP="00194A1C">
      <w:pPr>
        <w:pStyle w:val="B1"/>
        <w:ind w:left="709" w:hanging="425"/>
      </w:pPr>
      <w:r w:rsidRPr="005647EB">
        <w:t>10.</w:t>
      </w:r>
      <w:r w:rsidR="00194A1C" w:rsidRPr="005647EB">
        <w:tab/>
      </w:r>
      <w:r w:rsidRPr="005647EB">
        <w:t xml:space="preserve">Repeat step 2-9 until the confidence level according to </w:t>
      </w:r>
      <w:r w:rsidRPr="005647EB">
        <w:rPr>
          <w:rFonts w:eastAsia="??"/>
        </w:rPr>
        <w:t>Tables G.2.3-1 in Annex G clause G.2 is achieved.</w:t>
      </w:r>
    </w:p>
    <w:p w14:paraId="05B89B62" w14:textId="77777777" w:rsidR="00FF6C71" w:rsidRPr="005647EB" w:rsidRDefault="00FF6C71" w:rsidP="002570E4">
      <w:pPr>
        <w:pStyle w:val="Heading5"/>
        <w:keepNext w:val="0"/>
        <w:keepLines w:val="0"/>
      </w:pPr>
      <w:r w:rsidRPr="005647EB">
        <w:t>8.3.8.4.3</w:t>
      </w:r>
      <w:r w:rsidRPr="005647EB">
        <w:tab/>
        <w:t>Message contents</w:t>
      </w:r>
    </w:p>
    <w:p w14:paraId="162DA8CA" w14:textId="10FA8E26" w:rsidR="00FF6C71" w:rsidRPr="005647EB" w:rsidRDefault="00FF6C71" w:rsidP="002570E4">
      <w:r w:rsidRPr="005647EB">
        <w:t xml:space="preserve">Message contents are according </w:t>
      </w:r>
      <w:r w:rsidR="002570E4" w:rsidRPr="005647EB">
        <w:t>to 3GPP TS</w:t>
      </w:r>
      <w:r w:rsidRPr="005647EB">
        <w:t xml:space="preserve"> 36.508 [7] clause 4.6 with the following exceptions: </w:t>
      </w:r>
    </w:p>
    <w:p w14:paraId="70B10AF9" w14:textId="77777777" w:rsidR="00FF6C71" w:rsidRPr="005647EB" w:rsidRDefault="00FF6C71" w:rsidP="002570E4">
      <w:pPr>
        <w:pStyle w:val="TH"/>
        <w:keepNext w:val="0"/>
        <w:keepLines w:val="0"/>
        <w:rPr>
          <w:rFonts w:eastAsia="SimSun"/>
          <w:lang w:eastAsia="zh-CN"/>
        </w:rPr>
      </w:pPr>
      <w:r w:rsidRPr="005647EB">
        <w:t xml:space="preserve">Table </w:t>
      </w:r>
      <w:r w:rsidRPr="005647EB">
        <w:rPr>
          <w:rFonts w:eastAsia="SimSun"/>
          <w:lang w:eastAsia="zh-CN"/>
        </w:rPr>
        <w:t>8.3.8.4.3</w:t>
      </w:r>
      <w:r w:rsidRPr="005647EB">
        <w:t xml:space="preserve">-1: Common </w:t>
      </w:r>
      <w:r w:rsidRPr="005647EB">
        <w:rPr>
          <w:rFonts w:eastAsia="SimSun"/>
          <w:lang w:eastAsia="zh-CN"/>
        </w:rPr>
        <w:t>Exception messages for E-UTRAN FDD-FDD intra frequency event triggered reporting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FF6C71" w:rsidRPr="005647EB" w14:paraId="15B67CED" w14:textId="77777777" w:rsidTr="00194A1C">
        <w:trPr>
          <w:cantSplit/>
          <w:jc w:val="center"/>
        </w:trPr>
        <w:tc>
          <w:tcPr>
            <w:tcW w:w="8022" w:type="dxa"/>
            <w:gridSpan w:val="2"/>
          </w:tcPr>
          <w:p w14:paraId="52FED822" w14:textId="09F18F79" w:rsidR="00FF6C71" w:rsidRPr="005647EB" w:rsidRDefault="00FF6C71"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FF6C71" w:rsidRPr="005647EB" w14:paraId="509CE940" w14:textId="77777777" w:rsidTr="00194A1C">
        <w:trPr>
          <w:cantSplit/>
          <w:jc w:val="center"/>
        </w:trPr>
        <w:tc>
          <w:tcPr>
            <w:tcW w:w="5692" w:type="dxa"/>
          </w:tcPr>
          <w:p w14:paraId="14E34B25" w14:textId="59A9242B" w:rsidR="00FF6C71" w:rsidRPr="005647EB" w:rsidRDefault="00FF6C71"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EC68302" w14:textId="77777777" w:rsidR="00FF6C71" w:rsidRPr="005647EB" w:rsidRDefault="00FF6C71" w:rsidP="002570E4">
            <w:pPr>
              <w:pStyle w:val="TAL"/>
              <w:keepNext w:val="0"/>
              <w:keepLines w:val="0"/>
              <w:rPr>
                <w:rFonts w:eastAsia="SimSun"/>
                <w:lang w:eastAsia="zh-CN"/>
              </w:rPr>
            </w:pPr>
          </w:p>
        </w:tc>
      </w:tr>
      <w:tr w:rsidR="00FF6C71" w:rsidRPr="005647EB" w14:paraId="315FFD70" w14:textId="77777777" w:rsidTr="00194A1C">
        <w:trPr>
          <w:cantSplit/>
          <w:jc w:val="center"/>
        </w:trPr>
        <w:tc>
          <w:tcPr>
            <w:tcW w:w="5692" w:type="dxa"/>
          </w:tcPr>
          <w:p w14:paraId="2EAD0A1A" w14:textId="04D8BEBF" w:rsidR="00FF6C71" w:rsidRPr="005647EB" w:rsidRDefault="00FF6C71"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3F6956B8" w14:textId="2E34DA74" w:rsidR="00FF6C71" w:rsidRPr="005647EB" w:rsidRDefault="00FF6C71" w:rsidP="002570E4">
            <w:pPr>
              <w:pStyle w:val="TAL"/>
              <w:keepNext w:val="0"/>
              <w:keepLines w:val="0"/>
            </w:pPr>
            <w:r w:rsidRPr="005647EB">
              <w:t>Table</w:t>
            </w:r>
            <w:r w:rsidR="002570E4" w:rsidRPr="005647EB">
              <w:t xml:space="preserve"> </w:t>
            </w:r>
            <w:r w:rsidRPr="005647EB">
              <w:t>H.3.1-1</w:t>
            </w:r>
          </w:p>
          <w:p w14:paraId="4730B16D" w14:textId="60A3D2EB" w:rsidR="00FF6C71" w:rsidRPr="005647EB" w:rsidRDefault="00FF6C71" w:rsidP="002570E4">
            <w:pPr>
              <w:pStyle w:val="TAL"/>
              <w:keepNext w:val="0"/>
              <w:keepLines w:val="0"/>
            </w:pPr>
            <w:r w:rsidRPr="005647EB">
              <w:t>Table</w:t>
            </w:r>
            <w:r w:rsidR="002570E4" w:rsidRPr="005647EB">
              <w:t xml:space="preserve"> </w:t>
            </w:r>
            <w:r w:rsidRPr="005647EB">
              <w:t>H.3.1-7</w:t>
            </w:r>
          </w:p>
          <w:p w14:paraId="3213819C" w14:textId="231925FC" w:rsidR="00FF6C71" w:rsidRPr="005647EB" w:rsidRDefault="00FF6C71" w:rsidP="002570E4">
            <w:pPr>
              <w:pStyle w:val="TAL"/>
              <w:keepNext w:val="0"/>
              <w:keepLines w:val="0"/>
            </w:pPr>
            <w:r w:rsidRPr="005647EB">
              <w:t>Table</w:t>
            </w:r>
            <w:r w:rsidR="002570E4" w:rsidRPr="005647EB">
              <w:t xml:space="preserve"> </w:t>
            </w:r>
            <w:r w:rsidRPr="005647EB">
              <w:t>H.3.1-9</w:t>
            </w:r>
          </w:p>
        </w:tc>
      </w:tr>
    </w:tbl>
    <w:p w14:paraId="3DA7C7C7" w14:textId="77777777" w:rsidR="00FF6C71" w:rsidRPr="005647EB" w:rsidRDefault="00FF6C71" w:rsidP="00194A1C">
      <w:pPr>
        <w:pStyle w:val="TH"/>
      </w:pPr>
      <w:r w:rsidRPr="005647EB">
        <w:lastRenderedPageBreak/>
        <w:t xml:space="preserve">Table 8.3.8.4.3-2: </w:t>
      </w:r>
      <w:r w:rsidRPr="005647EB">
        <w:rPr>
          <w:i/>
        </w:rPr>
        <w:t>ReportConfigEUTRA-A3</w:t>
      </w:r>
      <w:r w:rsidRPr="005647EB">
        <w:t>: Additional E-UTRAN FDD-FDD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FF6C71" w:rsidRPr="005647EB" w14:paraId="1078713D" w14:textId="77777777" w:rsidTr="002570E4">
        <w:trPr>
          <w:jc w:val="center"/>
        </w:trPr>
        <w:tc>
          <w:tcPr>
            <w:tcW w:w="9527" w:type="dxa"/>
            <w:gridSpan w:val="4"/>
            <w:tcBorders>
              <w:bottom w:val="single" w:sz="4" w:space="0" w:color="auto"/>
            </w:tcBorders>
          </w:tcPr>
          <w:p w14:paraId="68A80298" w14:textId="02D42FD6" w:rsidR="00FF6C71" w:rsidRPr="005647EB" w:rsidRDefault="00FF6C71" w:rsidP="00194A1C">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FF6C71" w:rsidRPr="005647EB" w14:paraId="575D0C16" w14:textId="77777777" w:rsidTr="002570E4">
        <w:trPr>
          <w:jc w:val="center"/>
        </w:trPr>
        <w:tc>
          <w:tcPr>
            <w:tcW w:w="4427" w:type="dxa"/>
            <w:tcBorders>
              <w:right w:val="single" w:sz="4" w:space="0" w:color="auto"/>
            </w:tcBorders>
          </w:tcPr>
          <w:p w14:paraId="779CF9D6" w14:textId="54819925" w:rsidR="00FF6C71" w:rsidRPr="005647EB" w:rsidRDefault="00FF6C71" w:rsidP="00194A1C">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C298E49" w14:textId="77777777" w:rsidR="00FF6C71" w:rsidRPr="005647EB" w:rsidRDefault="00FF6C71" w:rsidP="00194A1C">
            <w:pPr>
              <w:pStyle w:val="TAH"/>
            </w:pPr>
            <w:r w:rsidRPr="005647EB">
              <w:t>Value/remark</w:t>
            </w:r>
          </w:p>
        </w:tc>
        <w:tc>
          <w:tcPr>
            <w:tcW w:w="1700" w:type="dxa"/>
            <w:tcBorders>
              <w:left w:val="single" w:sz="4" w:space="0" w:color="auto"/>
              <w:right w:val="single" w:sz="4" w:space="0" w:color="auto"/>
            </w:tcBorders>
          </w:tcPr>
          <w:p w14:paraId="414476FD" w14:textId="77777777" w:rsidR="00FF6C71" w:rsidRPr="005647EB" w:rsidRDefault="00FF6C71" w:rsidP="00194A1C">
            <w:pPr>
              <w:pStyle w:val="TAH"/>
            </w:pPr>
            <w:r w:rsidRPr="005647EB">
              <w:t>Comment</w:t>
            </w:r>
          </w:p>
        </w:tc>
        <w:tc>
          <w:tcPr>
            <w:tcW w:w="1133" w:type="dxa"/>
            <w:tcBorders>
              <w:left w:val="single" w:sz="4" w:space="0" w:color="auto"/>
            </w:tcBorders>
          </w:tcPr>
          <w:p w14:paraId="7A959409" w14:textId="77777777" w:rsidR="00FF6C71" w:rsidRPr="005647EB" w:rsidRDefault="00FF6C71" w:rsidP="00194A1C">
            <w:pPr>
              <w:pStyle w:val="TAH"/>
            </w:pPr>
            <w:r w:rsidRPr="005647EB">
              <w:t>Condition</w:t>
            </w:r>
          </w:p>
        </w:tc>
      </w:tr>
      <w:tr w:rsidR="00FF6C71" w:rsidRPr="005647EB" w14:paraId="4B674F19" w14:textId="77777777" w:rsidTr="002570E4">
        <w:trPr>
          <w:jc w:val="center"/>
        </w:trPr>
        <w:tc>
          <w:tcPr>
            <w:tcW w:w="4427" w:type="dxa"/>
            <w:tcBorders>
              <w:right w:val="single" w:sz="4" w:space="0" w:color="auto"/>
            </w:tcBorders>
          </w:tcPr>
          <w:p w14:paraId="27A59AB6" w14:textId="39D17506" w:rsidR="00FF6C71" w:rsidRPr="005647EB" w:rsidRDefault="00FF6C71" w:rsidP="00194A1C">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172CEF1E" w14:textId="77777777" w:rsidR="00FF6C71" w:rsidRPr="005647EB" w:rsidRDefault="00FF6C71" w:rsidP="00194A1C">
            <w:pPr>
              <w:pStyle w:val="TAL"/>
            </w:pPr>
          </w:p>
        </w:tc>
        <w:tc>
          <w:tcPr>
            <w:tcW w:w="1700" w:type="dxa"/>
            <w:tcBorders>
              <w:left w:val="single" w:sz="4" w:space="0" w:color="auto"/>
              <w:right w:val="single" w:sz="4" w:space="0" w:color="auto"/>
            </w:tcBorders>
          </w:tcPr>
          <w:p w14:paraId="31DE11D0" w14:textId="77777777" w:rsidR="00FF6C71" w:rsidRPr="005647EB" w:rsidRDefault="00FF6C71" w:rsidP="00194A1C">
            <w:pPr>
              <w:pStyle w:val="TAL"/>
            </w:pPr>
          </w:p>
        </w:tc>
        <w:tc>
          <w:tcPr>
            <w:tcW w:w="1133" w:type="dxa"/>
            <w:tcBorders>
              <w:left w:val="single" w:sz="4" w:space="0" w:color="auto"/>
            </w:tcBorders>
          </w:tcPr>
          <w:p w14:paraId="2F5E3015" w14:textId="77777777" w:rsidR="00FF6C71" w:rsidRPr="005647EB" w:rsidRDefault="00FF6C71" w:rsidP="00194A1C">
            <w:pPr>
              <w:pStyle w:val="TAL"/>
            </w:pPr>
          </w:p>
        </w:tc>
      </w:tr>
      <w:tr w:rsidR="00FF6C71" w:rsidRPr="005647EB" w14:paraId="30F95F84" w14:textId="77777777" w:rsidTr="002570E4">
        <w:trPr>
          <w:jc w:val="center"/>
        </w:trPr>
        <w:tc>
          <w:tcPr>
            <w:tcW w:w="4427" w:type="dxa"/>
            <w:tcBorders>
              <w:right w:val="single" w:sz="4" w:space="0" w:color="auto"/>
            </w:tcBorders>
          </w:tcPr>
          <w:p w14:paraId="55525822" w14:textId="3B8F4F70" w:rsidR="00FF6C71" w:rsidRPr="005647EB" w:rsidRDefault="002570E4" w:rsidP="00194A1C">
            <w:pPr>
              <w:pStyle w:val="TAL"/>
            </w:pPr>
            <w:r w:rsidRPr="005647EB">
              <w:t xml:space="preserve"> </w:t>
            </w:r>
            <w:r w:rsidR="00FF6C71" w:rsidRPr="005647EB">
              <w:t>triggerType</w:t>
            </w:r>
            <w:r w:rsidRPr="005647EB">
              <w:t xml:space="preserve"> </w:t>
            </w:r>
            <w:r w:rsidR="00FF6C71" w:rsidRPr="005647EB">
              <w:t>CHOICE</w:t>
            </w:r>
            <w:r w:rsidRPr="005647EB">
              <w:t xml:space="preserve"> </w:t>
            </w:r>
            <w:r w:rsidR="00FF6C71" w:rsidRPr="005647EB">
              <w:t>{</w:t>
            </w:r>
          </w:p>
        </w:tc>
        <w:tc>
          <w:tcPr>
            <w:tcW w:w="2267" w:type="dxa"/>
            <w:tcBorders>
              <w:left w:val="single" w:sz="4" w:space="0" w:color="auto"/>
              <w:right w:val="single" w:sz="4" w:space="0" w:color="auto"/>
            </w:tcBorders>
          </w:tcPr>
          <w:p w14:paraId="530BF953" w14:textId="77777777" w:rsidR="00FF6C71" w:rsidRPr="005647EB" w:rsidRDefault="00FF6C71" w:rsidP="00194A1C">
            <w:pPr>
              <w:pStyle w:val="TAL"/>
            </w:pPr>
          </w:p>
        </w:tc>
        <w:tc>
          <w:tcPr>
            <w:tcW w:w="1700" w:type="dxa"/>
            <w:tcBorders>
              <w:left w:val="single" w:sz="4" w:space="0" w:color="auto"/>
              <w:right w:val="single" w:sz="4" w:space="0" w:color="auto"/>
            </w:tcBorders>
          </w:tcPr>
          <w:p w14:paraId="0D68D15A" w14:textId="77777777" w:rsidR="00FF6C71" w:rsidRPr="005647EB" w:rsidRDefault="00FF6C71" w:rsidP="00194A1C">
            <w:pPr>
              <w:pStyle w:val="TAL"/>
            </w:pPr>
          </w:p>
        </w:tc>
        <w:tc>
          <w:tcPr>
            <w:tcW w:w="1133" w:type="dxa"/>
            <w:tcBorders>
              <w:left w:val="single" w:sz="4" w:space="0" w:color="auto"/>
            </w:tcBorders>
          </w:tcPr>
          <w:p w14:paraId="09342844" w14:textId="77777777" w:rsidR="00FF6C71" w:rsidRPr="005647EB" w:rsidRDefault="00FF6C71" w:rsidP="00194A1C">
            <w:pPr>
              <w:pStyle w:val="TAL"/>
            </w:pPr>
          </w:p>
        </w:tc>
      </w:tr>
      <w:tr w:rsidR="00FF6C71" w:rsidRPr="005647EB" w14:paraId="4978B867" w14:textId="77777777" w:rsidTr="002570E4">
        <w:trPr>
          <w:jc w:val="center"/>
        </w:trPr>
        <w:tc>
          <w:tcPr>
            <w:tcW w:w="4427" w:type="dxa"/>
            <w:tcBorders>
              <w:right w:val="single" w:sz="4" w:space="0" w:color="auto"/>
            </w:tcBorders>
          </w:tcPr>
          <w:p w14:paraId="69D2283D" w14:textId="0E66619B" w:rsidR="00FF6C71" w:rsidRPr="005647EB" w:rsidRDefault="002570E4" w:rsidP="00194A1C">
            <w:pPr>
              <w:pStyle w:val="TAL"/>
            </w:pPr>
            <w:r w:rsidRPr="005647EB">
              <w:t xml:space="preserve">  </w:t>
            </w:r>
            <w:r w:rsidR="00FF6C71" w:rsidRPr="005647EB">
              <w:t>event</w:t>
            </w:r>
            <w:r w:rsidRPr="005647EB">
              <w:t xml:space="preserve"> </w:t>
            </w:r>
            <w:r w:rsidR="00FF6C71" w:rsidRPr="005647EB">
              <w:t>SEQUENCE</w:t>
            </w:r>
            <w:r w:rsidRPr="005647EB">
              <w:t xml:space="preserve"> </w:t>
            </w:r>
            <w:r w:rsidR="00FF6C71" w:rsidRPr="005647EB">
              <w:t>{</w:t>
            </w:r>
          </w:p>
        </w:tc>
        <w:tc>
          <w:tcPr>
            <w:tcW w:w="2267" w:type="dxa"/>
            <w:tcBorders>
              <w:left w:val="single" w:sz="4" w:space="0" w:color="auto"/>
              <w:right w:val="single" w:sz="4" w:space="0" w:color="auto"/>
            </w:tcBorders>
          </w:tcPr>
          <w:p w14:paraId="3E5E8B78" w14:textId="77777777" w:rsidR="00FF6C71" w:rsidRPr="005647EB" w:rsidRDefault="00FF6C71" w:rsidP="00194A1C">
            <w:pPr>
              <w:pStyle w:val="TAL"/>
            </w:pPr>
          </w:p>
        </w:tc>
        <w:tc>
          <w:tcPr>
            <w:tcW w:w="1700" w:type="dxa"/>
            <w:tcBorders>
              <w:left w:val="single" w:sz="4" w:space="0" w:color="auto"/>
              <w:right w:val="single" w:sz="4" w:space="0" w:color="auto"/>
            </w:tcBorders>
          </w:tcPr>
          <w:p w14:paraId="4C19563B" w14:textId="77777777" w:rsidR="00FF6C71" w:rsidRPr="005647EB" w:rsidRDefault="00FF6C71" w:rsidP="00194A1C">
            <w:pPr>
              <w:pStyle w:val="TAL"/>
            </w:pPr>
          </w:p>
        </w:tc>
        <w:tc>
          <w:tcPr>
            <w:tcW w:w="1133" w:type="dxa"/>
            <w:tcBorders>
              <w:left w:val="single" w:sz="4" w:space="0" w:color="auto"/>
            </w:tcBorders>
          </w:tcPr>
          <w:p w14:paraId="030DF4E5" w14:textId="77777777" w:rsidR="00FF6C71" w:rsidRPr="005647EB" w:rsidRDefault="00FF6C71" w:rsidP="00194A1C">
            <w:pPr>
              <w:pStyle w:val="TAL"/>
            </w:pPr>
          </w:p>
        </w:tc>
      </w:tr>
      <w:tr w:rsidR="00FF6C71" w:rsidRPr="005647EB" w14:paraId="658EBFEA" w14:textId="77777777" w:rsidTr="002570E4">
        <w:trPr>
          <w:jc w:val="center"/>
        </w:trPr>
        <w:tc>
          <w:tcPr>
            <w:tcW w:w="4427" w:type="dxa"/>
            <w:tcBorders>
              <w:right w:val="single" w:sz="4" w:space="0" w:color="auto"/>
            </w:tcBorders>
          </w:tcPr>
          <w:p w14:paraId="37471EA3" w14:textId="173798F0" w:rsidR="00FF6C71" w:rsidRPr="005647EB" w:rsidRDefault="002570E4" w:rsidP="002570E4">
            <w:pPr>
              <w:pStyle w:val="TAL"/>
              <w:keepNext w:val="0"/>
              <w:keepLines w:val="0"/>
            </w:pPr>
            <w:r w:rsidRPr="005647EB">
              <w:t xml:space="preserve">    </w:t>
            </w:r>
            <w:r w:rsidR="00FF6C71" w:rsidRPr="005647EB">
              <w:t>eventId</w:t>
            </w:r>
            <w:r w:rsidRPr="005647EB">
              <w:t xml:space="preserve"> </w:t>
            </w:r>
            <w:r w:rsidR="00FF6C71" w:rsidRPr="005647EB">
              <w:t>CHOICE</w:t>
            </w:r>
            <w:r w:rsidRPr="005647EB">
              <w:t xml:space="preserve"> </w:t>
            </w:r>
            <w:r w:rsidR="00FF6C71" w:rsidRPr="005647EB">
              <w:t>{</w:t>
            </w:r>
          </w:p>
        </w:tc>
        <w:tc>
          <w:tcPr>
            <w:tcW w:w="2267" w:type="dxa"/>
            <w:tcBorders>
              <w:left w:val="single" w:sz="4" w:space="0" w:color="auto"/>
              <w:right w:val="single" w:sz="4" w:space="0" w:color="auto"/>
            </w:tcBorders>
          </w:tcPr>
          <w:p w14:paraId="3E6F2E2E"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4A4B61D1" w14:textId="77777777" w:rsidR="00FF6C71" w:rsidRPr="005647EB" w:rsidRDefault="00FF6C71" w:rsidP="002570E4">
            <w:pPr>
              <w:pStyle w:val="TAL"/>
              <w:keepNext w:val="0"/>
              <w:keepLines w:val="0"/>
            </w:pPr>
          </w:p>
        </w:tc>
        <w:tc>
          <w:tcPr>
            <w:tcW w:w="1133" w:type="dxa"/>
            <w:tcBorders>
              <w:left w:val="single" w:sz="4" w:space="0" w:color="auto"/>
            </w:tcBorders>
          </w:tcPr>
          <w:p w14:paraId="48F4773A" w14:textId="77777777" w:rsidR="00FF6C71" w:rsidRPr="005647EB" w:rsidRDefault="00FF6C71" w:rsidP="002570E4">
            <w:pPr>
              <w:pStyle w:val="TAL"/>
              <w:keepNext w:val="0"/>
              <w:keepLines w:val="0"/>
            </w:pPr>
          </w:p>
        </w:tc>
      </w:tr>
      <w:tr w:rsidR="00FF6C71" w:rsidRPr="005647EB" w14:paraId="49496132" w14:textId="77777777" w:rsidTr="002570E4">
        <w:trPr>
          <w:jc w:val="center"/>
        </w:trPr>
        <w:tc>
          <w:tcPr>
            <w:tcW w:w="4427" w:type="dxa"/>
            <w:tcBorders>
              <w:right w:val="single" w:sz="4" w:space="0" w:color="auto"/>
            </w:tcBorders>
          </w:tcPr>
          <w:p w14:paraId="306557AA" w14:textId="50045EA1" w:rsidR="00FF6C71" w:rsidRPr="005647EB" w:rsidRDefault="002570E4" w:rsidP="002570E4">
            <w:pPr>
              <w:pStyle w:val="TAL"/>
              <w:keepNext w:val="0"/>
              <w:keepLines w:val="0"/>
            </w:pPr>
            <w:r w:rsidRPr="005647EB">
              <w:t xml:space="preserve">     </w:t>
            </w:r>
            <w:r w:rsidR="00FF6C71" w:rsidRPr="005647EB">
              <w:t>eventA3</w:t>
            </w:r>
            <w:r w:rsidRPr="005647EB">
              <w:t xml:space="preserve"> </w:t>
            </w:r>
            <w:r w:rsidR="00FF6C71" w:rsidRPr="005647EB">
              <w:t>SEQUENCE</w:t>
            </w:r>
            <w:r w:rsidRPr="005647EB">
              <w:t xml:space="preserve"> </w:t>
            </w:r>
            <w:r w:rsidR="00FF6C71" w:rsidRPr="005647EB">
              <w:t>{</w:t>
            </w:r>
          </w:p>
        </w:tc>
        <w:tc>
          <w:tcPr>
            <w:tcW w:w="2267" w:type="dxa"/>
            <w:tcBorders>
              <w:left w:val="single" w:sz="4" w:space="0" w:color="auto"/>
              <w:right w:val="single" w:sz="4" w:space="0" w:color="auto"/>
            </w:tcBorders>
          </w:tcPr>
          <w:p w14:paraId="3AE0DE90"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5FC710EE" w14:textId="77777777" w:rsidR="00FF6C71" w:rsidRPr="005647EB" w:rsidRDefault="00FF6C71" w:rsidP="002570E4">
            <w:pPr>
              <w:pStyle w:val="TAL"/>
              <w:keepNext w:val="0"/>
              <w:keepLines w:val="0"/>
            </w:pPr>
          </w:p>
        </w:tc>
        <w:tc>
          <w:tcPr>
            <w:tcW w:w="1133" w:type="dxa"/>
            <w:tcBorders>
              <w:left w:val="single" w:sz="4" w:space="0" w:color="auto"/>
            </w:tcBorders>
          </w:tcPr>
          <w:p w14:paraId="72E15366" w14:textId="77777777" w:rsidR="00FF6C71" w:rsidRPr="005647EB" w:rsidRDefault="00FF6C71" w:rsidP="002570E4">
            <w:pPr>
              <w:pStyle w:val="TAL"/>
              <w:keepNext w:val="0"/>
              <w:keepLines w:val="0"/>
            </w:pPr>
          </w:p>
        </w:tc>
      </w:tr>
      <w:tr w:rsidR="00FF6C71" w:rsidRPr="005647EB" w14:paraId="689C80A6" w14:textId="77777777" w:rsidTr="002570E4">
        <w:trPr>
          <w:jc w:val="center"/>
        </w:trPr>
        <w:tc>
          <w:tcPr>
            <w:tcW w:w="4427" w:type="dxa"/>
            <w:tcBorders>
              <w:right w:val="single" w:sz="4" w:space="0" w:color="auto"/>
            </w:tcBorders>
          </w:tcPr>
          <w:p w14:paraId="1F229FCC" w14:textId="29CF5F22" w:rsidR="00FF6C71" w:rsidRPr="005647EB" w:rsidRDefault="002570E4" w:rsidP="002570E4">
            <w:pPr>
              <w:pStyle w:val="TAL"/>
              <w:keepNext w:val="0"/>
              <w:keepLines w:val="0"/>
            </w:pPr>
            <w:r w:rsidRPr="005647EB">
              <w:t xml:space="preserve">       </w:t>
            </w:r>
            <w:r w:rsidR="00FF6C71" w:rsidRPr="005647EB">
              <w:t>a3-Offset</w:t>
            </w:r>
          </w:p>
        </w:tc>
        <w:tc>
          <w:tcPr>
            <w:tcW w:w="2267" w:type="dxa"/>
            <w:tcBorders>
              <w:left w:val="single" w:sz="4" w:space="0" w:color="auto"/>
              <w:right w:val="single" w:sz="4" w:space="0" w:color="auto"/>
            </w:tcBorders>
          </w:tcPr>
          <w:p w14:paraId="0E59066A" w14:textId="67D07121" w:rsidR="00FF6C71" w:rsidRPr="005647EB" w:rsidRDefault="00FF6C71"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0857D7EB" w14:textId="3D608593" w:rsidR="00FF6C71" w:rsidRPr="005647EB" w:rsidRDefault="00FF6C71"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D0309D2" w14:textId="77777777" w:rsidR="00FF6C71" w:rsidRPr="005647EB" w:rsidRDefault="00FF6C71" w:rsidP="002570E4">
            <w:pPr>
              <w:pStyle w:val="TAL"/>
              <w:keepNext w:val="0"/>
              <w:keepLines w:val="0"/>
            </w:pPr>
          </w:p>
        </w:tc>
      </w:tr>
      <w:tr w:rsidR="00FF6C71" w:rsidRPr="005647EB" w14:paraId="76E7B2B2" w14:textId="77777777" w:rsidTr="002570E4">
        <w:trPr>
          <w:jc w:val="center"/>
        </w:trPr>
        <w:tc>
          <w:tcPr>
            <w:tcW w:w="4427" w:type="dxa"/>
            <w:tcBorders>
              <w:right w:val="single" w:sz="4" w:space="0" w:color="auto"/>
            </w:tcBorders>
          </w:tcPr>
          <w:p w14:paraId="57004575" w14:textId="66B49687" w:rsidR="00FF6C71" w:rsidRPr="005647EB" w:rsidRDefault="002570E4" w:rsidP="002570E4">
            <w:pPr>
              <w:pStyle w:val="TAL"/>
              <w:keepNext w:val="0"/>
              <w:keepLines w:val="0"/>
            </w:pPr>
            <w:r w:rsidRPr="005647EB">
              <w:t xml:space="preserve">       </w:t>
            </w:r>
            <w:r w:rsidR="00FF6C71" w:rsidRPr="005647EB">
              <w:t>reportOnLeave</w:t>
            </w:r>
          </w:p>
        </w:tc>
        <w:tc>
          <w:tcPr>
            <w:tcW w:w="2267" w:type="dxa"/>
            <w:tcBorders>
              <w:left w:val="single" w:sz="4" w:space="0" w:color="auto"/>
              <w:right w:val="single" w:sz="4" w:space="0" w:color="auto"/>
            </w:tcBorders>
          </w:tcPr>
          <w:p w14:paraId="40757B96" w14:textId="77777777" w:rsidR="00FF6C71" w:rsidRPr="005647EB" w:rsidRDefault="00FF6C71" w:rsidP="002570E4">
            <w:pPr>
              <w:pStyle w:val="TAL"/>
              <w:keepNext w:val="0"/>
              <w:keepLines w:val="0"/>
            </w:pPr>
            <w:r w:rsidRPr="005647EB">
              <w:t>FALSE</w:t>
            </w:r>
          </w:p>
        </w:tc>
        <w:tc>
          <w:tcPr>
            <w:tcW w:w="1700" w:type="dxa"/>
            <w:tcBorders>
              <w:left w:val="single" w:sz="4" w:space="0" w:color="auto"/>
              <w:right w:val="single" w:sz="4" w:space="0" w:color="auto"/>
            </w:tcBorders>
          </w:tcPr>
          <w:p w14:paraId="7612FA69" w14:textId="77777777" w:rsidR="00FF6C71" w:rsidRPr="005647EB" w:rsidRDefault="00FF6C71" w:rsidP="002570E4">
            <w:pPr>
              <w:pStyle w:val="TAL"/>
              <w:keepNext w:val="0"/>
              <w:keepLines w:val="0"/>
            </w:pPr>
          </w:p>
        </w:tc>
        <w:tc>
          <w:tcPr>
            <w:tcW w:w="1133" w:type="dxa"/>
            <w:tcBorders>
              <w:left w:val="single" w:sz="4" w:space="0" w:color="auto"/>
            </w:tcBorders>
          </w:tcPr>
          <w:p w14:paraId="511D94F1" w14:textId="77777777" w:rsidR="00FF6C71" w:rsidRPr="005647EB" w:rsidRDefault="00FF6C71" w:rsidP="002570E4">
            <w:pPr>
              <w:pStyle w:val="TAL"/>
              <w:keepNext w:val="0"/>
              <w:keepLines w:val="0"/>
            </w:pPr>
          </w:p>
        </w:tc>
      </w:tr>
      <w:tr w:rsidR="00FF6C71" w:rsidRPr="005647EB" w14:paraId="19BC2FD8" w14:textId="77777777" w:rsidTr="002570E4">
        <w:trPr>
          <w:jc w:val="center"/>
        </w:trPr>
        <w:tc>
          <w:tcPr>
            <w:tcW w:w="4427" w:type="dxa"/>
            <w:tcBorders>
              <w:right w:val="single" w:sz="4" w:space="0" w:color="auto"/>
            </w:tcBorders>
          </w:tcPr>
          <w:p w14:paraId="31BF4C01" w14:textId="44119EFB" w:rsidR="00FF6C71" w:rsidRPr="005647EB" w:rsidRDefault="002570E4" w:rsidP="002570E4">
            <w:pPr>
              <w:pStyle w:val="TAL"/>
              <w:keepNext w:val="0"/>
              <w:keepLines w:val="0"/>
            </w:pPr>
            <w:r w:rsidRPr="005647EB">
              <w:t xml:space="preserve">      </w:t>
            </w:r>
            <w:r w:rsidR="00FF6C71" w:rsidRPr="005647EB">
              <w:t>}</w:t>
            </w:r>
          </w:p>
        </w:tc>
        <w:tc>
          <w:tcPr>
            <w:tcW w:w="2267" w:type="dxa"/>
            <w:tcBorders>
              <w:left w:val="single" w:sz="4" w:space="0" w:color="auto"/>
              <w:right w:val="single" w:sz="4" w:space="0" w:color="auto"/>
            </w:tcBorders>
          </w:tcPr>
          <w:p w14:paraId="12D3873A"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57F76CC6" w14:textId="77777777" w:rsidR="00FF6C71" w:rsidRPr="005647EB" w:rsidRDefault="00FF6C71" w:rsidP="002570E4">
            <w:pPr>
              <w:pStyle w:val="TAL"/>
              <w:keepNext w:val="0"/>
              <w:keepLines w:val="0"/>
            </w:pPr>
          </w:p>
        </w:tc>
        <w:tc>
          <w:tcPr>
            <w:tcW w:w="1133" w:type="dxa"/>
            <w:tcBorders>
              <w:left w:val="single" w:sz="4" w:space="0" w:color="auto"/>
            </w:tcBorders>
          </w:tcPr>
          <w:p w14:paraId="4A14C451" w14:textId="77777777" w:rsidR="00FF6C71" w:rsidRPr="005647EB" w:rsidRDefault="00FF6C71" w:rsidP="002570E4">
            <w:pPr>
              <w:pStyle w:val="TAL"/>
              <w:keepNext w:val="0"/>
              <w:keepLines w:val="0"/>
            </w:pPr>
          </w:p>
        </w:tc>
      </w:tr>
      <w:tr w:rsidR="00FF6C71" w:rsidRPr="005647EB" w14:paraId="456489BC" w14:textId="77777777" w:rsidTr="002570E4">
        <w:trPr>
          <w:jc w:val="center"/>
        </w:trPr>
        <w:tc>
          <w:tcPr>
            <w:tcW w:w="4427" w:type="dxa"/>
            <w:tcBorders>
              <w:right w:val="single" w:sz="4" w:space="0" w:color="auto"/>
            </w:tcBorders>
          </w:tcPr>
          <w:p w14:paraId="638431D5" w14:textId="239B33F9" w:rsidR="00FF6C71" w:rsidRPr="005647EB" w:rsidRDefault="002570E4" w:rsidP="002570E4">
            <w:pPr>
              <w:pStyle w:val="TAL"/>
              <w:keepNext w:val="0"/>
              <w:keepLines w:val="0"/>
            </w:pPr>
            <w:r w:rsidRPr="005647EB">
              <w:t xml:space="preserve">    </w:t>
            </w:r>
            <w:r w:rsidR="00FF6C71" w:rsidRPr="005647EB">
              <w:t>}</w:t>
            </w:r>
          </w:p>
        </w:tc>
        <w:tc>
          <w:tcPr>
            <w:tcW w:w="2267" w:type="dxa"/>
            <w:tcBorders>
              <w:left w:val="single" w:sz="4" w:space="0" w:color="auto"/>
              <w:right w:val="single" w:sz="4" w:space="0" w:color="auto"/>
            </w:tcBorders>
          </w:tcPr>
          <w:p w14:paraId="61789357"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69B95E13" w14:textId="77777777" w:rsidR="00FF6C71" w:rsidRPr="005647EB" w:rsidRDefault="00FF6C71" w:rsidP="002570E4">
            <w:pPr>
              <w:pStyle w:val="TAL"/>
              <w:keepNext w:val="0"/>
              <w:keepLines w:val="0"/>
            </w:pPr>
          </w:p>
        </w:tc>
        <w:tc>
          <w:tcPr>
            <w:tcW w:w="1133" w:type="dxa"/>
            <w:tcBorders>
              <w:left w:val="single" w:sz="4" w:space="0" w:color="auto"/>
            </w:tcBorders>
          </w:tcPr>
          <w:p w14:paraId="075AE735" w14:textId="77777777" w:rsidR="00FF6C71" w:rsidRPr="005647EB" w:rsidRDefault="00FF6C71" w:rsidP="002570E4">
            <w:pPr>
              <w:pStyle w:val="TAL"/>
              <w:keepNext w:val="0"/>
              <w:keepLines w:val="0"/>
            </w:pPr>
          </w:p>
        </w:tc>
      </w:tr>
      <w:tr w:rsidR="00FF6C71" w:rsidRPr="005647EB" w14:paraId="012770B1" w14:textId="77777777" w:rsidTr="002570E4">
        <w:trPr>
          <w:jc w:val="center"/>
        </w:trPr>
        <w:tc>
          <w:tcPr>
            <w:tcW w:w="4427" w:type="dxa"/>
            <w:tcBorders>
              <w:right w:val="single" w:sz="4" w:space="0" w:color="auto"/>
            </w:tcBorders>
          </w:tcPr>
          <w:p w14:paraId="3D04D4F4" w14:textId="2C9795A7" w:rsidR="00FF6C71" w:rsidRPr="005647EB" w:rsidRDefault="002570E4" w:rsidP="002570E4">
            <w:pPr>
              <w:pStyle w:val="TAL"/>
              <w:keepNext w:val="0"/>
              <w:keepLines w:val="0"/>
            </w:pPr>
            <w:r w:rsidRPr="005647EB">
              <w:t xml:space="preserve">    </w:t>
            </w:r>
            <w:r w:rsidR="00FF6C71" w:rsidRPr="005647EB">
              <w:t>Hysteresis</w:t>
            </w:r>
          </w:p>
        </w:tc>
        <w:tc>
          <w:tcPr>
            <w:tcW w:w="2267" w:type="dxa"/>
            <w:tcBorders>
              <w:left w:val="single" w:sz="4" w:space="0" w:color="auto"/>
              <w:right w:val="single" w:sz="4" w:space="0" w:color="auto"/>
            </w:tcBorders>
          </w:tcPr>
          <w:p w14:paraId="7D6A5E71" w14:textId="49008F02" w:rsidR="00FF6C71" w:rsidRPr="005647EB" w:rsidRDefault="00FF6C71"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74B61207" w14:textId="4B3902F4" w:rsidR="00FF6C71" w:rsidRPr="005647EB" w:rsidRDefault="00FF6C71"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7DE95DA" w14:textId="77777777" w:rsidR="00FF6C71" w:rsidRPr="005647EB" w:rsidRDefault="00FF6C71" w:rsidP="002570E4">
            <w:pPr>
              <w:pStyle w:val="TAL"/>
              <w:keepNext w:val="0"/>
              <w:keepLines w:val="0"/>
            </w:pPr>
          </w:p>
        </w:tc>
      </w:tr>
      <w:tr w:rsidR="00FF6C71" w:rsidRPr="005647EB" w14:paraId="3BC87B3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11AD505" w14:textId="7663D94D"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5D6B0CCA" w14:textId="33B3DF07" w:rsidR="00FF6C71" w:rsidRPr="005647EB" w:rsidRDefault="00FF6C71"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6ED67CDE"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5814889" w14:textId="77777777" w:rsidR="00FF6C71" w:rsidRPr="005647EB" w:rsidRDefault="00FF6C71" w:rsidP="002570E4">
            <w:pPr>
              <w:pStyle w:val="TAH"/>
              <w:keepNext w:val="0"/>
              <w:keepLines w:val="0"/>
              <w:jc w:val="left"/>
              <w:rPr>
                <w:b w:val="0"/>
              </w:rPr>
            </w:pPr>
          </w:p>
        </w:tc>
      </w:tr>
      <w:tr w:rsidR="00FF6C71" w:rsidRPr="005647EB" w14:paraId="5267BC77"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52C102D" w14:textId="7E9D7F36"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5675595A" w14:textId="77777777" w:rsidR="00FF6C71" w:rsidRPr="005647EB" w:rsidRDefault="00FF6C71"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EF1A4B7"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4748E436" w14:textId="77777777" w:rsidR="00FF6C71" w:rsidRPr="005647EB" w:rsidRDefault="00FF6C71" w:rsidP="002570E4">
            <w:pPr>
              <w:pStyle w:val="TAH"/>
              <w:keepNext w:val="0"/>
              <w:keepLines w:val="0"/>
              <w:jc w:val="left"/>
              <w:rPr>
                <w:b w:val="0"/>
              </w:rPr>
            </w:pPr>
          </w:p>
        </w:tc>
      </w:tr>
      <w:tr w:rsidR="00FF6C71" w:rsidRPr="005647EB" w14:paraId="454CBB7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0B5FAB1" w14:textId="2AFB97DA"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05F53DC" w14:textId="77777777" w:rsidR="00FF6C71" w:rsidRPr="005647EB" w:rsidRDefault="00FF6C71"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420E6A1"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D3C81CE" w14:textId="77777777" w:rsidR="00FF6C71" w:rsidRPr="005647EB" w:rsidRDefault="00FF6C71" w:rsidP="002570E4">
            <w:pPr>
              <w:pStyle w:val="TAH"/>
              <w:keepNext w:val="0"/>
              <w:keepLines w:val="0"/>
              <w:jc w:val="left"/>
              <w:rPr>
                <w:b w:val="0"/>
              </w:rPr>
            </w:pPr>
          </w:p>
        </w:tc>
      </w:tr>
    </w:tbl>
    <w:p w14:paraId="2BBF9E6A" w14:textId="77777777" w:rsidR="00FF6C71" w:rsidRPr="005647EB" w:rsidRDefault="00FF6C71" w:rsidP="002570E4"/>
    <w:p w14:paraId="712D2378" w14:textId="77777777" w:rsidR="00FF6C71" w:rsidRPr="005647EB" w:rsidRDefault="00FF6C71" w:rsidP="002570E4">
      <w:pPr>
        <w:pStyle w:val="TH"/>
        <w:keepNext w:val="0"/>
        <w:keepLines w:val="0"/>
      </w:pPr>
      <w:r w:rsidRPr="005647EB">
        <w:t xml:space="preserve">Table 8.3.8.4.3-3: </w:t>
      </w:r>
      <w:r w:rsidRPr="005647EB">
        <w:rPr>
          <w:i/>
        </w:rPr>
        <w:t>MeasResults</w:t>
      </w:r>
      <w:r w:rsidRPr="005647EB">
        <w:t>: Additional E-UTRAN FDD-FDD inter frequency event triggered reporting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F6C71" w:rsidRPr="005647EB" w14:paraId="58276E30" w14:textId="77777777" w:rsidTr="002570E4">
        <w:trPr>
          <w:cantSplit/>
          <w:jc w:val="center"/>
        </w:trPr>
        <w:tc>
          <w:tcPr>
            <w:tcW w:w="9536" w:type="dxa"/>
            <w:gridSpan w:val="4"/>
          </w:tcPr>
          <w:p w14:paraId="6BB6A010" w14:textId="1EEB0CC9" w:rsidR="00FF6C71" w:rsidRPr="005647EB" w:rsidRDefault="00FF6C71"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FF6C71" w:rsidRPr="005647EB" w14:paraId="32AFB1D4" w14:textId="77777777" w:rsidTr="002570E4">
        <w:trPr>
          <w:jc w:val="center"/>
        </w:trPr>
        <w:tc>
          <w:tcPr>
            <w:tcW w:w="4436" w:type="dxa"/>
          </w:tcPr>
          <w:p w14:paraId="7BBB0252" w14:textId="61E72C0D" w:rsidR="00FF6C71" w:rsidRPr="005647EB" w:rsidRDefault="00FF6C71" w:rsidP="002570E4">
            <w:pPr>
              <w:pStyle w:val="TAH"/>
              <w:keepNext w:val="0"/>
              <w:keepLines w:val="0"/>
            </w:pPr>
            <w:r w:rsidRPr="005647EB">
              <w:t>Information</w:t>
            </w:r>
            <w:r w:rsidR="002570E4" w:rsidRPr="005647EB">
              <w:t xml:space="preserve"> </w:t>
            </w:r>
            <w:r w:rsidRPr="005647EB">
              <w:t>Element</w:t>
            </w:r>
          </w:p>
        </w:tc>
        <w:tc>
          <w:tcPr>
            <w:tcW w:w="2267" w:type="dxa"/>
          </w:tcPr>
          <w:p w14:paraId="505510A7" w14:textId="77777777" w:rsidR="00FF6C71" w:rsidRPr="005647EB" w:rsidRDefault="00FF6C71" w:rsidP="002570E4">
            <w:pPr>
              <w:pStyle w:val="TAH"/>
              <w:keepNext w:val="0"/>
              <w:keepLines w:val="0"/>
            </w:pPr>
            <w:r w:rsidRPr="005647EB">
              <w:t>Value/remark</w:t>
            </w:r>
          </w:p>
        </w:tc>
        <w:tc>
          <w:tcPr>
            <w:tcW w:w="1700" w:type="dxa"/>
          </w:tcPr>
          <w:p w14:paraId="6A6CC316" w14:textId="77777777" w:rsidR="00FF6C71" w:rsidRPr="005647EB" w:rsidRDefault="00FF6C71" w:rsidP="002570E4">
            <w:pPr>
              <w:pStyle w:val="TAH"/>
              <w:keepNext w:val="0"/>
              <w:keepLines w:val="0"/>
            </w:pPr>
            <w:r w:rsidRPr="005647EB">
              <w:t>Comment</w:t>
            </w:r>
          </w:p>
        </w:tc>
        <w:tc>
          <w:tcPr>
            <w:tcW w:w="1133" w:type="dxa"/>
          </w:tcPr>
          <w:p w14:paraId="69851CD3" w14:textId="77777777" w:rsidR="00FF6C71" w:rsidRPr="005647EB" w:rsidRDefault="00FF6C71" w:rsidP="002570E4">
            <w:pPr>
              <w:pStyle w:val="TAH"/>
              <w:keepNext w:val="0"/>
              <w:keepLines w:val="0"/>
            </w:pPr>
            <w:r w:rsidRPr="005647EB">
              <w:t>Condition</w:t>
            </w:r>
          </w:p>
        </w:tc>
      </w:tr>
      <w:tr w:rsidR="00FF6C71" w:rsidRPr="005647EB" w14:paraId="69824AFF" w14:textId="77777777" w:rsidTr="002570E4">
        <w:trPr>
          <w:jc w:val="center"/>
        </w:trPr>
        <w:tc>
          <w:tcPr>
            <w:tcW w:w="4436" w:type="dxa"/>
          </w:tcPr>
          <w:p w14:paraId="1945F06E" w14:textId="4014C846" w:rsidR="00FF6C71" w:rsidRPr="005647EB" w:rsidRDefault="002570E4" w:rsidP="002570E4">
            <w:pPr>
              <w:pStyle w:val="TAL"/>
              <w:keepNext w:val="0"/>
              <w:keepLines w:val="0"/>
            </w:pPr>
            <w:r w:rsidRPr="005647EB">
              <w:t xml:space="preserve"> </w:t>
            </w:r>
            <w:r w:rsidR="00FF6C71" w:rsidRPr="005647EB">
              <w:t>MeasResults</w:t>
            </w:r>
            <w:r w:rsidRPr="005647EB">
              <w:t xml:space="preserve"> </w:t>
            </w:r>
            <w:r w:rsidR="00FF6C71" w:rsidRPr="005647EB">
              <w:t>::=</w:t>
            </w:r>
            <w:r w:rsidRPr="005647EB">
              <w:t xml:space="preserve"> </w:t>
            </w:r>
            <w:r w:rsidR="00FF6C71" w:rsidRPr="005647EB">
              <w:t>SEQUENCE</w:t>
            </w:r>
            <w:r w:rsidRPr="005647EB">
              <w:t xml:space="preserve"> </w:t>
            </w:r>
            <w:r w:rsidR="00FF6C71" w:rsidRPr="005647EB">
              <w:t>{</w:t>
            </w:r>
          </w:p>
        </w:tc>
        <w:tc>
          <w:tcPr>
            <w:tcW w:w="2267" w:type="dxa"/>
          </w:tcPr>
          <w:p w14:paraId="2B255A58" w14:textId="77777777" w:rsidR="00FF6C71" w:rsidRPr="005647EB" w:rsidRDefault="00FF6C71" w:rsidP="002570E4">
            <w:pPr>
              <w:pStyle w:val="TAL"/>
              <w:keepNext w:val="0"/>
              <w:keepLines w:val="0"/>
            </w:pPr>
          </w:p>
        </w:tc>
        <w:tc>
          <w:tcPr>
            <w:tcW w:w="1700" w:type="dxa"/>
          </w:tcPr>
          <w:p w14:paraId="5307A627" w14:textId="77777777" w:rsidR="00FF6C71" w:rsidRPr="005647EB" w:rsidRDefault="00FF6C71" w:rsidP="002570E4">
            <w:pPr>
              <w:pStyle w:val="TAL"/>
              <w:keepNext w:val="0"/>
              <w:keepLines w:val="0"/>
            </w:pPr>
          </w:p>
        </w:tc>
        <w:tc>
          <w:tcPr>
            <w:tcW w:w="1133" w:type="dxa"/>
          </w:tcPr>
          <w:p w14:paraId="677E0B3F" w14:textId="77777777" w:rsidR="00FF6C71" w:rsidRPr="005647EB" w:rsidRDefault="00FF6C71" w:rsidP="002570E4">
            <w:pPr>
              <w:pStyle w:val="TAL"/>
              <w:keepNext w:val="0"/>
              <w:keepLines w:val="0"/>
            </w:pPr>
          </w:p>
        </w:tc>
      </w:tr>
      <w:tr w:rsidR="00FF6C71" w:rsidRPr="005647EB" w14:paraId="5E553F9C" w14:textId="77777777" w:rsidTr="002570E4">
        <w:trPr>
          <w:jc w:val="center"/>
        </w:trPr>
        <w:tc>
          <w:tcPr>
            <w:tcW w:w="4436" w:type="dxa"/>
          </w:tcPr>
          <w:p w14:paraId="4684140B" w14:textId="19591D00" w:rsidR="00FF6C71" w:rsidRPr="005647EB" w:rsidRDefault="002570E4" w:rsidP="002570E4">
            <w:pPr>
              <w:pStyle w:val="TAL"/>
              <w:keepNext w:val="0"/>
              <w:keepLines w:val="0"/>
            </w:pPr>
            <w:r w:rsidRPr="005647EB">
              <w:t xml:space="preserve">   </w:t>
            </w:r>
            <w:r w:rsidR="00FF6C71" w:rsidRPr="005647EB">
              <w:t>measId</w:t>
            </w:r>
          </w:p>
        </w:tc>
        <w:tc>
          <w:tcPr>
            <w:tcW w:w="2267" w:type="dxa"/>
          </w:tcPr>
          <w:p w14:paraId="5401CA0E" w14:textId="77777777" w:rsidR="00FF6C71" w:rsidRPr="005647EB" w:rsidRDefault="00FF6C71" w:rsidP="002570E4">
            <w:pPr>
              <w:pStyle w:val="TAL"/>
              <w:keepNext w:val="0"/>
              <w:keepLines w:val="0"/>
            </w:pPr>
          </w:p>
        </w:tc>
        <w:tc>
          <w:tcPr>
            <w:tcW w:w="1700" w:type="dxa"/>
          </w:tcPr>
          <w:p w14:paraId="63B14FAE" w14:textId="77777777" w:rsidR="00FF6C71" w:rsidRPr="005647EB" w:rsidRDefault="00FF6C71" w:rsidP="002570E4">
            <w:pPr>
              <w:pStyle w:val="TAL"/>
              <w:keepNext w:val="0"/>
              <w:keepLines w:val="0"/>
            </w:pPr>
          </w:p>
        </w:tc>
        <w:tc>
          <w:tcPr>
            <w:tcW w:w="1133" w:type="dxa"/>
          </w:tcPr>
          <w:p w14:paraId="244AA2D3" w14:textId="77777777" w:rsidR="00FF6C71" w:rsidRPr="005647EB" w:rsidRDefault="00FF6C71" w:rsidP="002570E4">
            <w:pPr>
              <w:pStyle w:val="TAL"/>
              <w:keepNext w:val="0"/>
              <w:keepLines w:val="0"/>
            </w:pPr>
          </w:p>
        </w:tc>
      </w:tr>
      <w:tr w:rsidR="00FF6C71" w:rsidRPr="005647EB" w14:paraId="25E7FF4F" w14:textId="77777777" w:rsidTr="002570E4">
        <w:trPr>
          <w:jc w:val="center"/>
        </w:trPr>
        <w:tc>
          <w:tcPr>
            <w:tcW w:w="4436" w:type="dxa"/>
          </w:tcPr>
          <w:p w14:paraId="07761E0A" w14:textId="66021B25" w:rsidR="00FF6C71" w:rsidRPr="005647EB" w:rsidRDefault="002570E4" w:rsidP="002570E4">
            <w:pPr>
              <w:pStyle w:val="TAL"/>
              <w:keepNext w:val="0"/>
              <w:keepLines w:val="0"/>
            </w:pPr>
            <w:r w:rsidRPr="005647EB">
              <w:t xml:space="preserve">   </w:t>
            </w:r>
            <w:r w:rsidR="00FF6C71" w:rsidRPr="005647EB">
              <w:t>measResultServCell</w:t>
            </w:r>
            <w:r w:rsidRPr="005647EB">
              <w:t xml:space="preserve"> </w:t>
            </w:r>
            <w:r w:rsidR="00FF6C71" w:rsidRPr="005647EB">
              <w:t>SEQUENCE</w:t>
            </w:r>
            <w:r w:rsidRPr="005647EB">
              <w:t xml:space="preserve"> </w:t>
            </w:r>
            <w:r w:rsidR="00FF6C71" w:rsidRPr="005647EB">
              <w:t>{</w:t>
            </w:r>
          </w:p>
        </w:tc>
        <w:tc>
          <w:tcPr>
            <w:tcW w:w="2267" w:type="dxa"/>
          </w:tcPr>
          <w:p w14:paraId="596B1B5B" w14:textId="77777777" w:rsidR="00FF6C71" w:rsidRPr="005647EB" w:rsidRDefault="00FF6C71" w:rsidP="002570E4">
            <w:pPr>
              <w:pStyle w:val="TAL"/>
              <w:keepNext w:val="0"/>
              <w:keepLines w:val="0"/>
            </w:pPr>
          </w:p>
        </w:tc>
        <w:tc>
          <w:tcPr>
            <w:tcW w:w="1700" w:type="dxa"/>
          </w:tcPr>
          <w:p w14:paraId="7D0554F6" w14:textId="77777777" w:rsidR="00FF6C71" w:rsidRPr="005647EB" w:rsidRDefault="00FF6C71" w:rsidP="002570E4">
            <w:pPr>
              <w:pStyle w:val="TAL"/>
              <w:keepNext w:val="0"/>
              <w:keepLines w:val="0"/>
            </w:pPr>
          </w:p>
        </w:tc>
        <w:tc>
          <w:tcPr>
            <w:tcW w:w="1133" w:type="dxa"/>
          </w:tcPr>
          <w:p w14:paraId="50995894" w14:textId="77777777" w:rsidR="00FF6C71" w:rsidRPr="005647EB" w:rsidRDefault="00FF6C71" w:rsidP="002570E4">
            <w:pPr>
              <w:pStyle w:val="TAL"/>
              <w:keepNext w:val="0"/>
              <w:keepLines w:val="0"/>
            </w:pPr>
          </w:p>
        </w:tc>
      </w:tr>
      <w:tr w:rsidR="00FF6C71" w:rsidRPr="005647EB" w14:paraId="499A5FE0" w14:textId="77777777" w:rsidTr="002570E4">
        <w:trPr>
          <w:jc w:val="center"/>
        </w:trPr>
        <w:tc>
          <w:tcPr>
            <w:tcW w:w="4436" w:type="dxa"/>
          </w:tcPr>
          <w:p w14:paraId="503A2F7F" w14:textId="6BC1116A" w:rsidR="00FF6C71" w:rsidRPr="005647EB" w:rsidRDefault="002570E4" w:rsidP="002570E4">
            <w:pPr>
              <w:pStyle w:val="TAL"/>
              <w:keepNext w:val="0"/>
              <w:keepLines w:val="0"/>
            </w:pPr>
            <w:r w:rsidRPr="005647EB">
              <w:t xml:space="preserve">     </w:t>
            </w:r>
            <w:r w:rsidR="00FF6C71" w:rsidRPr="005647EB">
              <w:t>rsrpResult</w:t>
            </w:r>
          </w:p>
        </w:tc>
        <w:tc>
          <w:tcPr>
            <w:tcW w:w="2267" w:type="dxa"/>
          </w:tcPr>
          <w:p w14:paraId="633D0502" w14:textId="77777777" w:rsidR="00FF6C71" w:rsidRPr="005647EB" w:rsidRDefault="00FF6C71" w:rsidP="002570E4">
            <w:pPr>
              <w:pStyle w:val="TAL"/>
              <w:keepNext w:val="0"/>
              <w:keepLines w:val="0"/>
            </w:pPr>
          </w:p>
        </w:tc>
        <w:tc>
          <w:tcPr>
            <w:tcW w:w="1700" w:type="dxa"/>
          </w:tcPr>
          <w:p w14:paraId="36F610D1" w14:textId="6E1D43A3"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8EFFBC4" w14:textId="77777777" w:rsidR="00FF6C71" w:rsidRPr="005647EB" w:rsidRDefault="00FF6C71" w:rsidP="002570E4">
            <w:pPr>
              <w:pStyle w:val="TAL"/>
              <w:keepNext w:val="0"/>
              <w:keepLines w:val="0"/>
            </w:pPr>
          </w:p>
        </w:tc>
      </w:tr>
      <w:tr w:rsidR="00FF6C71" w:rsidRPr="005647EB" w14:paraId="14A5F564" w14:textId="77777777" w:rsidTr="002570E4">
        <w:trPr>
          <w:jc w:val="center"/>
        </w:trPr>
        <w:tc>
          <w:tcPr>
            <w:tcW w:w="4436" w:type="dxa"/>
          </w:tcPr>
          <w:p w14:paraId="425CEDC4" w14:textId="3BCC8E05" w:rsidR="00FF6C71" w:rsidRPr="005647EB" w:rsidRDefault="002570E4" w:rsidP="002570E4">
            <w:pPr>
              <w:pStyle w:val="TAL"/>
              <w:keepNext w:val="0"/>
              <w:keepLines w:val="0"/>
            </w:pPr>
            <w:r w:rsidRPr="005647EB">
              <w:t xml:space="preserve">     </w:t>
            </w:r>
            <w:r w:rsidR="00FF6C71" w:rsidRPr="005647EB">
              <w:t>rsrqResult</w:t>
            </w:r>
          </w:p>
        </w:tc>
        <w:tc>
          <w:tcPr>
            <w:tcW w:w="2267" w:type="dxa"/>
          </w:tcPr>
          <w:p w14:paraId="021A466F" w14:textId="77777777" w:rsidR="00FF6C71" w:rsidRPr="005647EB" w:rsidRDefault="00FF6C71" w:rsidP="002570E4">
            <w:pPr>
              <w:pStyle w:val="TAL"/>
              <w:keepNext w:val="0"/>
              <w:keepLines w:val="0"/>
            </w:pPr>
          </w:p>
        </w:tc>
        <w:tc>
          <w:tcPr>
            <w:tcW w:w="1700" w:type="dxa"/>
          </w:tcPr>
          <w:p w14:paraId="450CB5B7" w14:textId="60B15A88"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3A3F977" w14:textId="77777777" w:rsidR="00FF6C71" w:rsidRPr="005647EB" w:rsidRDefault="00FF6C71" w:rsidP="002570E4">
            <w:pPr>
              <w:pStyle w:val="TAL"/>
              <w:keepNext w:val="0"/>
              <w:keepLines w:val="0"/>
            </w:pPr>
          </w:p>
        </w:tc>
      </w:tr>
      <w:tr w:rsidR="00FF6C71" w:rsidRPr="005647EB" w14:paraId="6307BEF4" w14:textId="77777777" w:rsidTr="002570E4">
        <w:trPr>
          <w:jc w:val="center"/>
        </w:trPr>
        <w:tc>
          <w:tcPr>
            <w:tcW w:w="4436" w:type="dxa"/>
          </w:tcPr>
          <w:p w14:paraId="3DC3C8C8" w14:textId="5B1789AE" w:rsidR="00FF6C71" w:rsidRPr="005647EB" w:rsidRDefault="002570E4" w:rsidP="002570E4">
            <w:pPr>
              <w:pStyle w:val="TAL"/>
              <w:keepNext w:val="0"/>
              <w:keepLines w:val="0"/>
            </w:pPr>
            <w:r w:rsidRPr="005647EB">
              <w:t xml:space="preserve">   </w:t>
            </w:r>
            <w:r w:rsidR="00FF6C71" w:rsidRPr="005647EB">
              <w:t>}</w:t>
            </w:r>
          </w:p>
        </w:tc>
        <w:tc>
          <w:tcPr>
            <w:tcW w:w="2267" w:type="dxa"/>
          </w:tcPr>
          <w:p w14:paraId="1AFA7720" w14:textId="77777777" w:rsidR="00FF6C71" w:rsidRPr="005647EB" w:rsidRDefault="00FF6C71" w:rsidP="002570E4">
            <w:pPr>
              <w:pStyle w:val="TAL"/>
              <w:keepNext w:val="0"/>
              <w:keepLines w:val="0"/>
            </w:pPr>
          </w:p>
        </w:tc>
        <w:tc>
          <w:tcPr>
            <w:tcW w:w="1700" w:type="dxa"/>
          </w:tcPr>
          <w:p w14:paraId="15B8D1A2" w14:textId="77777777" w:rsidR="00FF6C71" w:rsidRPr="005647EB" w:rsidRDefault="00FF6C71" w:rsidP="002570E4">
            <w:pPr>
              <w:pStyle w:val="TAL"/>
              <w:keepNext w:val="0"/>
              <w:keepLines w:val="0"/>
            </w:pPr>
          </w:p>
        </w:tc>
        <w:tc>
          <w:tcPr>
            <w:tcW w:w="1133" w:type="dxa"/>
          </w:tcPr>
          <w:p w14:paraId="6E4EE082" w14:textId="77777777" w:rsidR="00FF6C71" w:rsidRPr="005647EB" w:rsidRDefault="00FF6C71" w:rsidP="002570E4">
            <w:pPr>
              <w:pStyle w:val="TAL"/>
              <w:keepNext w:val="0"/>
              <w:keepLines w:val="0"/>
            </w:pPr>
          </w:p>
        </w:tc>
      </w:tr>
      <w:tr w:rsidR="00FF6C71" w:rsidRPr="005647EB" w14:paraId="726068C2" w14:textId="77777777" w:rsidTr="002570E4">
        <w:trPr>
          <w:jc w:val="center"/>
        </w:trPr>
        <w:tc>
          <w:tcPr>
            <w:tcW w:w="4436" w:type="dxa"/>
          </w:tcPr>
          <w:p w14:paraId="3B358DDA" w14:textId="075D5CD7" w:rsidR="00FF6C71" w:rsidRPr="005647EB" w:rsidRDefault="002570E4" w:rsidP="002570E4">
            <w:pPr>
              <w:pStyle w:val="TAL"/>
              <w:keepNext w:val="0"/>
              <w:keepLines w:val="0"/>
            </w:pPr>
            <w:r w:rsidRPr="005647EB">
              <w:t xml:space="preserve">   </w:t>
            </w:r>
            <w:r w:rsidR="00FF6C71" w:rsidRPr="005647EB">
              <w:t>measResultNeighCells</w:t>
            </w:r>
            <w:r w:rsidRPr="005647EB">
              <w:t xml:space="preserve"> </w:t>
            </w:r>
            <w:r w:rsidR="00FF6C71" w:rsidRPr="005647EB">
              <w:t>CHOICE</w:t>
            </w:r>
            <w:r w:rsidRPr="005647EB">
              <w:t xml:space="preserve"> </w:t>
            </w:r>
            <w:r w:rsidR="00FF6C71" w:rsidRPr="005647EB">
              <w:t>{</w:t>
            </w:r>
          </w:p>
        </w:tc>
        <w:tc>
          <w:tcPr>
            <w:tcW w:w="2267" w:type="dxa"/>
          </w:tcPr>
          <w:p w14:paraId="108FBDAA" w14:textId="77777777" w:rsidR="00FF6C71" w:rsidRPr="005647EB" w:rsidRDefault="00FF6C71" w:rsidP="002570E4">
            <w:pPr>
              <w:pStyle w:val="TAL"/>
              <w:keepNext w:val="0"/>
              <w:keepLines w:val="0"/>
            </w:pPr>
          </w:p>
        </w:tc>
        <w:tc>
          <w:tcPr>
            <w:tcW w:w="1700" w:type="dxa"/>
          </w:tcPr>
          <w:p w14:paraId="756BD196" w14:textId="77777777" w:rsidR="00FF6C71" w:rsidRPr="005647EB" w:rsidRDefault="00FF6C71" w:rsidP="002570E4">
            <w:pPr>
              <w:pStyle w:val="TAL"/>
              <w:keepNext w:val="0"/>
              <w:keepLines w:val="0"/>
            </w:pPr>
          </w:p>
        </w:tc>
        <w:tc>
          <w:tcPr>
            <w:tcW w:w="1133" w:type="dxa"/>
          </w:tcPr>
          <w:p w14:paraId="4454557D" w14:textId="77777777" w:rsidR="00FF6C71" w:rsidRPr="005647EB" w:rsidRDefault="00FF6C71" w:rsidP="002570E4">
            <w:pPr>
              <w:pStyle w:val="TAL"/>
              <w:keepNext w:val="0"/>
              <w:keepLines w:val="0"/>
            </w:pPr>
          </w:p>
        </w:tc>
      </w:tr>
      <w:tr w:rsidR="00FF6C71" w:rsidRPr="005647EB" w14:paraId="43F86D64" w14:textId="77777777" w:rsidTr="002570E4">
        <w:trPr>
          <w:jc w:val="center"/>
        </w:trPr>
        <w:tc>
          <w:tcPr>
            <w:tcW w:w="4436" w:type="dxa"/>
          </w:tcPr>
          <w:p w14:paraId="779FDE33" w14:textId="3BBD3913" w:rsidR="00FF6C71" w:rsidRPr="005647EB" w:rsidRDefault="002570E4" w:rsidP="002570E4">
            <w:pPr>
              <w:pStyle w:val="TAL"/>
              <w:keepNext w:val="0"/>
              <w:keepLines w:val="0"/>
            </w:pPr>
            <w:r w:rsidRPr="005647EB">
              <w:t xml:space="preserve">      </w:t>
            </w:r>
            <w:r w:rsidR="00FF6C71" w:rsidRPr="005647EB">
              <w:t>measResultListEUTRA</w:t>
            </w:r>
          </w:p>
        </w:tc>
        <w:tc>
          <w:tcPr>
            <w:tcW w:w="2267" w:type="dxa"/>
          </w:tcPr>
          <w:p w14:paraId="4B1C30F4" w14:textId="674B860B" w:rsidR="00FF6C71" w:rsidRPr="005647EB" w:rsidRDefault="00FF6C71" w:rsidP="002570E4">
            <w:pPr>
              <w:pStyle w:val="TAL"/>
              <w:keepNext w:val="0"/>
              <w:keepLines w:val="0"/>
            </w:pPr>
            <w:r w:rsidRPr="005647EB">
              <w:t>MeasResultListEUTRA</w:t>
            </w:r>
            <w:r w:rsidR="002570E4" w:rsidRPr="005647EB">
              <w:t xml:space="preserve"> </w:t>
            </w:r>
          </w:p>
        </w:tc>
        <w:tc>
          <w:tcPr>
            <w:tcW w:w="1700" w:type="dxa"/>
          </w:tcPr>
          <w:p w14:paraId="138EE62C" w14:textId="77777777" w:rsidR="00FF6C71" w:rsidRPr="005647EB" w:rsidRDefault="00FF6C71" w:rsidP="002570E4">
            <w:pPr>
              <w:pStyle w:val="TAL"/>
              <w:keepNext w:val="0"/>
              <w:keepLines w:val="0"/>
            </w:pPr>
          </w:p>
        </w:tc>
        <w:tc>
          <w:tcPr>
            <w:tcW w:w="1133" w:type="dxa"/>
          </w:tcPr>
          <w:p w14:paraId="6C20DE2E" w14:textId="77777777" w:rsidR="00FF6C71" w:rsidRPr="005647EB" w:rsidRDefault="00FF6C71" w:rsidP="002570E4">
            <w:pPr>
              <w:pStyle w:val="TAL"/>
              <w:keepNext w:val="0"/>
              <w:keepLines w:val="0"/>
            </w:pPr>
          </w:p>
        </w:tc>
      </w:tr>
      <w:tr w:rsidR="00FF6C71" w:rsidRPr="005647EB" w14:paraId="3EC245DF" w14:textId="77777777" w:rsidTr="002570E4">
        <w:trPr>
          <w:jc w:val="center"/>
        </w:trPr>
        <w:tc>
          <w:tcPr>
            <w:tcW w:w="4436" w:type="dxa"/>
          </w:tcPr>
          <w:p w14:paraId="2C8977B6" w14:textId="3CE40DB0" w:rsidR="00FF6C71" w:rsidRPr="005647EB" w:rsidRDefault="002570E4" w:rsidP="002570E4">
            <w:pPr>
              <w:pStyle w:val="TAL"/>
              <w:keepNext w:val="0"/>
              <w:keepLines w:val="0"/>
            </w:pPr>
            <w:r w:rsidRPr="005647EB">
              <w:t xml:space="preserve">   </w:t>
            </w:r>
            <w:r w:rsidR="00FF6C71" w:rsidRPr="005647EB">
              <w:t>}</w:t>
            </w:r>
          </w:p>
        </w:tc>
        <w:tc>
          <w:tcPr>
            <w:tcW w:w="2267" w:type="dxa"/>
          </w:tcPr>
          <w:p w14:paraId="30C2478D" w14:textId="77777777" w:rsidR="00FF6C71" w:rsidRPr="005647EB" w:rsidRDefault="00FF6C71" w:rsidP="002570E4">
            <w:pPr>
              <w:pStyle w:val="TAL"/>
              <w:keepNext w:val="0"/>
              <w:keepLines w:val="0"/>
            </w:pPr>
          </w:p>
        </w:tc>
        <w:tc>
          <w:tcPr>
            <w:tcW w:w="1700" w:type="dxa"/>
          </w:tcPr>
          <w:p w14:paraId="283FBC2C" w14:textId="77777777" w:rsidR="00FF6C71" w:rsidRPr="005647EB" w:rsidRDefault="00FF6C71" w:rsidP="002570E4">
            <w:pPr>
              <w:pStyle w:val="TAL"/>
              <w:keepNext w:val="0"/>
              <w:keepLines w:val="0"/>
            </w:pPr>
          </w:p>
        </w:tc>
        <w:tc>
          <w:tcPr>
            <w:tcW w:w="1133" w:type="dxa"/>
          </w:tcPr>
          <w:p w14:paraId="3022B68F" w14:textId="77777777" w:rsidR="00FF6C71" w:rsidRPr="005647EB" w:rsidRDefault="00FF6C71" w:rsidP="002570E4">
            <w:pPr>
              <w:pStyle w:val="TAL"/>
              <w:keepNext w:val="0"/>
              <w:keepLines w:val="0"/>
            </w:pPr>
          </w:p>
        </w:tc>
      </w:tr>
      <w:tr w:rsidR="00FF6C71" w:rsidRPr="005647EB" w14:paraId="393532DF" w14:textId="77777777" w:rsidTr="002570E4">
        <w:trPr>
          <w:jc w:val="center"/>
        </w:trPr>
        <w:tc>
          <w:tcPr>
            <w:tcW w:w="4436" w:type="dxa"/>
          </w:tcPr>
          <w:p w14:paraId="3DFF3F26" w14:textId="77777777" w:rsidR="00FF6C71" w:rsidRPr="005647EB" w:rsidRDefault="00FF6C71" w:rsidP="002570E4">
            <w:pPr>
              <w:pStyle w:val="TAL"/>
              <w:keepNext w:val="0"/>
              <w:keepLines w:val="0"/>
            </w:pPr>
            <w:r w:rsidRPr="005647EB">
              <w:t>}</w:t>
            </w:r>
          </w:p>
        </w:tc>
        <w:tc>
          <w:tcPr>
            <w:tcW w:w="2267" w:type="dxa"/>
          </w:tcPr>
          <w:p w14:paraId="0426650F" w14:textId="77777777" w:rsidR="00FF6C71" w:rsidRPr="005647EB" w:rsidRDefault="00FF6C71" w:rsidP="002570E4">
            <w:pPr>
              <w:pStyle w:val="TAL"/>
              <w:keepNext w:val="0"/>
              <w:keepLines w:val="0"/>
            </w:pPr>
          </w:p>
        </w:tc>
        <w:tc>
          <w:tcPr>
            <w:tcW w:w="1700" w:type="dxa"/>
          </w:tcPr>
          <w:p w14:paraId="4FFF922B" w14:textId="77777777" w:rsidR="00FF6C71" w:rsidRPr="005647EB" w:rsidRDefault="00FF6C71" w:rsidP="002570E4">
            <w:pPr>
              <w:pStyle w:val="TAL"/>
              <w:keepNext w:val="0"/>
              <w:keepLines w:val="0"/>
            </w:pPr>
          </w:p>
        </w:tc>
        <w:tc>
          <w:tcPr>
            <w:tcW w:w="1133" w:type="dxa"/>
          </w:tcPr>
          <w:p w14:paraId="1A974B6C" w14:textId="77777777" w:rsidR="00FF6C71" w:rsidRPr="005647EB" w:rsidRDefault="00FF6C71" w:rsidP="002570E4">
            <w:pPr>
              <w:pStyle w:val="TAL"/>
              <w:keepNext w:val="0"/>
              <w:keepLines w:val="0"/>
            </w:pPr>
          </w:p>
        </w:tc>
      </w:tr>
    </w:tbl>
    <w:p w14:paraId="48ED572C" w14:textId="77777777" w:rsidR="00FF6C71" w:rsidRPr="005647EB" w:rsidRDefault="00FF6C71" w:rsidP="002570E4"/>
    <w:p w14:paraId="54361BBC" w14:textId="77777777" w:rsidR="00FF6C71" w:rsidRPr="005647EB" w:rsidRDefault="00FF6C71" w:rsidP="002570E4">
      <w:pPr>
        <w:pStyle w:val="TH"/>
        <w:keepNext w:val="0"/>
        <w:keepLines w:val="0"/>
      </w:pPr>
      <w:r w:rsidRPr="005647EB">
        <w:t xml:space="preserve">Table 8.3.8.4.3-4: </w:t>
      </w:r>
      <w:r w:rsidRPr="005647EB">
        <w:rPr>
          <w:i/>
        </w:rPr>
        <w:t>MeasResultListEUTRA</w:t>
      </w:r>
      <w:r w:rsidRPr="005647EB">
        <w:t>: Additional E-UTRAN FDD-FDD inter frequency event triggered reporting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F6C71" w:rsidRPr="005647EB" w14:paraId="44E5B5C9" w14:textId="77777777" w:rsidTr="002570E4">
        <w:trPr>
          <w:cantSplit/>
          <w:jc w:val="center"/>
        </w:trPr>
        <w:tc>
          <w:tcPr>
            <w:tcW w:w="9536" w:type="dxa"/>
            <w:gridSpan w:val="4"/>
          </w:tcPr>
          <w:p w14:paraId="3AD2D297" w14:textId="18B83F00" w:rsidR="00FF6C71" w:rsidRPr="005647EB" w:rsidRDefault="00FF6C71"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FF6C71" w:rsidRPr="005647EB" w14:paraId="7E03C369" w14:textId="77777777" w:rsidTr="002570E4">
        <w:trPr>
          <w:jc w:val="center"/>
        </w:trPr>
        <w:tc>
          <w:tcPr>
            <w:tcW w:w="4436" w:type="dxa"/>
          </w:tcPr>
          <w:p w14:paraId="3B7BAC13" w14:textId="2CA3451C" w:rsidR="00FF6C71" w:rsidRPr="005647EB" w:rsidRDefault="00FF6C71" w:rsidP="002570E4">
            <w:pPr>
              <w:pStyle w:val="TAH"/>
              <w:keepNext w:val="0"/>
              <w:keepLines w:val="0"/>
            </w:pPr>
            <w:r w:rsidRPr="005647EB">
              <w:t>Information</w:t>
            </w:r>
            <w:r w:rsidR="002570E4" w:rsidRPr="005647EB">
              <w:t xml:space="preserve"> </w:t>
            </w:r>
            <w:r w:rsidRPr="005647EB">
              <w:t>Element</w:t>
            </w:r>
          </w:p>
        </w:tc>
        <w:tc>
          <w:tcPr>
            <w:tcW w:w="2267" w:type="dxa"/>
          </w:tcPr>
          <w:p w14:paraId="12851665" w14:textId="77777777" w:rsidR="00FF6C71" w:rsidRPr="005647EB" w:rsidRDefault="00FF6C71" w:rsidP="002570E4">
            <w:pPr>
              <w:pStyle w:val="TAH"/>
              <w:keepNext w:val="0"/>
              <w:keepLines w:val="0"/>
            </w:pPr>
            <w:r w:rsidRPr="005647EB">
              <w:t>Value/remark</w:t>
            </w:r>
          </w:p>
        </w:tc>
        <w:tc>
          <w:tcPr>
            <w:tcW w:w="1700" w:type="dxa"/>
          </w:tcPr>
          <w:p w14:paraId="16B8CABB" w14:textId="77777777" w:rsidR="00FF6C71" w:rsidRPr="005647EB" w:rsidRDefault="00FF6C71" w:rsidP="002570E4">
            <w:pPr>
              <w:pStyle w:val="TAH"/>
              <w:keepNext w:val="0"/>
              <w:keepLines w:val="0"/>
            </w:pPr>
            <w:r w:rsidRPr="005647EB">
              <w:t>Comment</w:t>
            </w:r>
          </w:p>
        </w:tc>
        <w:tc>
          <w:tcPr>
            <w:tcW w:w="1133" w:type="dxa"/>
          </w:tcPr>
          <w:p w14:paraId="4A461796" w14:textId="77777777" w:rsidR="00FF6C71" w:rsidRPr="005647EB" w:rsidRDefault="00FF6C71" w:rsidP="002570E4">
            <w:pPr>
              <w:pStyle w:val="TAH"/>
              <w:keepNext w:val="0"/>
              <w:keepLines w:val="0"/>
            </w:pPr>
            <w:r w:rsidRPr="005647EB">
              <w:t>Condition</w:t>
            </w:r>
          </w:p>
        </w:tc>
      </w:tr>
      <w:tr w:rsidR="00FF6C71" w:rsidRPr="005647EB" w14:paraId="3C3AC7EB" w14:textId="77777777" w:rsidTr="002570E4">
        <w:trPr>
          <w:jc w:val="center"/>
        </w:trPr>
        <w:tc>
          <w:tcPr>
            <w:tcW w:w="4436" w:type="dxa"/>
          </w:tcPr>
          <w:p w14:paraId="716C7EE4" w14:textId="5520766F" w:rsidR="00FF6C71" w:rsidRPr="005647EB" w:rsidRDefault="00FF6C71" w:rsidP="002570E4">
            <w:pPr>
              <w:pStyle w:val="TAL"/>
              <w:keepNext w:val="0"/>
              <w:keepLines w:val="0"/>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6A4CD275" w14:textId="77777777" w:rsidR="00FF6C71" w:rsidRPr="005647EB" w:rsidRDefault="00FF6C71" w:rsidP="002570E4">
            <w:pPr>
              <w:pStyle w:val="TAL"/>
              <w:keepNext w:val="0"/>
              <w:keepLines w:val="0"/>
            </w:pPr>
          </w:p>
        </w:tc>
        <w:tc>
          <w:tcPr>
            <w:tcW w:w="1700" w:type="dxa"/>
          </w:tcPr>
          <w:p w14:paraId="2032C66C" w14:textId="77777777" w:rsidR="00FF6C71" w:rsidRPr="005647EB" w:rsidRDefault="00FF6C71" w:rsidP="002570E4">
            <w:pPr>
              <w:pStyle w:val="TAL"/>
              <w:keepNext w:val="0"/>
              <w:keepLines w:val="0"/>
            </w:pPr>
          </w:p>
        </w:tc>
        <w:tc>
          <w:tcPr>
            <w:tcW w:w="1133" w:type="dxa"/>
          </w:tcPr>
          <w:p w14:paraId="56F2D0A2" w14:textId="77777777" w:rsidR="00FF6C71" w:rsidRPr="005647EB" w:rsidRDefault="00FF6C71" w:rsidP="002570E4">
            <w:pPr>
              <w:pStyle w:val="TAL"/>
              <w:keepNext w:val="0"/>
              <w:keepLines w:val="0"/>
            </w:pPr>
          </w:p>
        </w:tc>
      </w:tr>
      <w:tr w:rsidR="00FF6C71" w:rsidRPr="005647EB" w14:paraId="6E9689DD" w14:textId="77777777" w:rsidTr="002570E4">
        <w:trPr>
          <w:jc w:val="center"/>
        </w:trPr>
        <w:tc>
          <w:tcPr>
            <w:tcW w:w="4436" w:type="dxa"/>
          </w:tcPr>
          <w:p w14:paraId="36145FE2" w14:textId="4F699283" w:rsidR="00FF6C71" w:rsidRPr="005647EB" w:rsidRDefault="002570E4" w:rsidP="002570E4">
            <w:pPr>
              <w:pStyle w:val="TAL"/>
              <w:keepNext w:val="0"/>
              <w:keepLines w:val="0"/>
            </w:pPr>
            <w:r w:rsidRPr="005647EB">
              <w:t xml:space="preserve">  </w:t>
            </w:r>
            <w:r w:rsidR="00FF6C71" w:rsidRPr="005647EB">
              <w:t>physCellId</w:t>
            </w:r>
          </w:p>
        </w:tc>
        <w:tc>
          <w:tcPr>
            <w:tcW w:w="2267" w:type="dxa"/>
          </w:tcPr>
          <w:p w14:paraId="46AF2EF4" w14:textId="77777777" w:rsidR="00FF6C71" w:rsidRPr="005647EB" w:rsidRDefault="00FF6C71" w:rsidP="002570E4">
            <w:pPr>
              <w:pStyle w:val="TAL"/>
              <w:keepNext w:val="0"/>
              <w:keepLines w:val="0"/>
            </w:pPr>
            <w:r w:rsidRPr="005647EB">
              <w:t>PhysicalCellIdentity</w:t>
            </w:r>
          </w:p>
        </w:tc>
        <w:tc>
          <w:tcPr>
            <w:tcW w:w="1700" w:type="dxa"/>
          </w:tcPr>
          <w:p w14:paraId="49A915EA" w14:textId="77777777" w:rsidR="00FF6C71" w:rsidRPr="005647EB" w:rsidRDefault="00FF6C71" w:rsidP="002570E4">
            <w:pPr>
              <w:pStyle w:val="TAL"/>
              <w:keepNext w:val="0"/>
              <w:keepLines w:val="0"/>
            </w:pPr>
          </w:p>
        </w:tc>
        <w:tc>
          <w:tcPr>
            <w:tcW w:w="1133" w:type="dxa"/>
          </w:tcPr>
          <w:p w14:paraId="76BA9296" w14:textId="77777777" w:rsidR="00FF6C71" w:rsidRPr="005647EB" w:rsidRDefault="00FF6C71" w:rsidP="002570E4">
            <w:pPr>
              <w:pStyle w:val="TAL"/>
              <w:keepNext w:val="0"/>
              <w:keepLines w:val="0"/>
            </w:pPr>
          </w:p>
        </w:tc>
      </w:tr>
      <w:tr w:rsidR="00FF6C71" w:rsidRPr="005647EB" w14:paraId="32059E49" w14:textId="77777777" w:rsidTr="002570E4">
        <w:trPr>
          <w:jc w:val="center"/>
        </w:trPr>
        <w:tc>
          <w:tcPr>
            <w:tcW w:w="4436" w:type="dxa"/>
          </w:tcPr>
          <w:p w14:paraId="2033C96A" w14:textId="24FC7217" w:rsidR="00FF6C71" w:rsidRPr="005647EB" w:rsidRDefault="002570E4" w:rsidP="002570E4">
            <w:pPr>
              <w:pStyle w:val="TAL"/>
              <w:keepNext w:val="0"/>
              <w:keepLines w:val="0"/>
            </w:pPr>
            <w:r w:rsidRPr="005647EB">
              <w:t xml:space="preserve">  </w:t>
            </w:r>
            <w:r w:rsidR="00FF6C71" w:rsidRPr="005647EB">
              <w:t>measResult</w:t>
            </w:r>
            <w:r w:rsidRPr="005647EB">
              <w:t xml:space="preserve"> </w:t>
            </w:r>
            <w:r w:rsidR="00FF6C71" w:rsidRPr="005647EB">
              <w:t>SEQUENCE</w:t>
            </w:r>
            <w:r w:rsidRPr="005647EB">
              <w:t xml:space="preserve"> </w:t>
            </w:r>
            <w:r w:rsidR="00FF6C71" w:rsidRPr="005647EB">
              <w:t>{</w:t>
            </w:r>
          </w:p>
        </w:tc>
        <w:tc>
          <w:tcPr>
            <w:tcW w:w="2267" w:type="dxa"/>
          </w:tcPr>
          <w:p w14:paraId="7DC2B129" w14:textId="77777777" w:rsidR="00FF6C71" w:rsidRPr="005647EB" w:rsidRDefault="00FF6C71" w:rsidP="002570E4">
            <w:pPr>
              <w:pStyle w:val="TAL"/>
              <w:keepNext w:val="0"/>
              <w:keepLines w:val="0"/>
            </w:pPr>
          </w:p>
        </w:tc>
        <w:tc>
          <w:tcPr>
            <w:tcW w:w="1700" w:type="dxa"/>
          </w:tcPr>
          <w:p w14:paraId="311360F1" w14:textId="536270F0" w:rsidR="00FF6C71" w:rsidRPr="005647EB" w:rsidRDefault="002570E4" w:rsidP="002570E4">
            <w:pPr>
              <w:pStyle w:val="TAL"/>
              <w:keepNext w:val="0"/>
              <w:keepLines w:val="0"/>
            </w:pPr>
            <w:r w:rsidRPr="005647EB">
              <w:t xml:space="preserve"> </w:t>
            </w:r>
          </w:p>
        </w:tc>
        <w:tc>
          <w:tcPr>
            <w:tcW w:w="1133" w:type="dxa"/>
          </w:tcPr>
          <w:p w14:paraId="4F7AB885" w14:textId="77777777" w:rsidR="00FF6C71" w:rsidRPr="005647EB" w:rsidRDefault="00FF6C71" w:rsidP="002570E4">
            <w:pPr>
              <w:pStyle w:val="TAL"/>
              <w:keepNext w:val="0"/>
              <w:keepLines w:val="0"/>
            </w:pPr>
          </w:p>
        </w:tc>
      </w:tr>
      <w:tr w:rsidR="00FF6C71" w:rsidRPr="005647EB" w14:paraId="3F621160" w14:textId="77777777" w:rsidTr="002570E4">
        <w:trPr>
          <w:jc w:val="center"/>
        </w:trPr>
        <w:tc>
          <w:tcPr>
            <w:tcW w:w="4436" w:type="dxa"/>
          </w:tcPr>
          <w:p w14:paraId="1C961370" w14:textId="31FF15F6" w:rsidR="00FF6C71" w:rsidRPr="005647EB" w:rsidRDefault="002570E4" w:rsidP="002570E4">
            <w:pPr>
              <w:pStyle w:val="TAL"/>
              <w:keepNext w:val="0"/>
              <w:keepLines w:val="0"/>
            </w:pPr>
            <w:r w:rsidRPr="005647EB">
              <w:t xml:space="preserve">    </w:t>
            </w:r>
            <w:r w:rsidR="00FF6C71" w:rsidRPr="005647EB">
              <w:t>rsrpResult</w:t>
            </w:r>
          </w:p>
        </w:tc>
        <w:tc>
          <w:tcPr>
            <w:tcW w:w="2267" w:type="dxa"/>
          </w:tcPr>
          <w:p w14:paraId="44747D03" w14:textId="77777777" w:rsidR="00FF6C71" w:rsidRPr="005647EB" w:rsidRDefault="00FF6C71" w:rsidP="002570E4">
            <w:pPr>
              <w:pStyle w:val="TAL"/>
              <w:keepNext w:val="0"/>
              <w:keepLines w:val="0"/>
            </w:pPr>
          </w:p>
        </w:tc>
        <w:tc>
          <w:tcPr>
            <w:tcW w:w="1700" w:type="dxa"/>
          </w:tcPr>
          <w:p w14:paraId="43ECC750" w14:textId="706E9A7F"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DA71F20" w14:textId="77777777" w:rsidR="00FF6C71" w:rsidRPr="005647EB" w:rsidRDefault="00FF6C71" w:rsidP="002570E4">
            <w:pPr>
              <w:pStyle w:val="TAL"/>
              <w:keepNext w:val="0"/>
              <w:keepLines w:val="0"/>
            </w:pPr>
          </w:p>
        </w:tc>
      </w:tr>
      <w:tr w:rsidR="00FF6C71" w:rsidRPr="005647EB" w14:paraId="1A551976" w14:textId="77777777" w:rsidTr="002570E4">
        <w:trPr>
          <w:jc w:val="center"/>
        </w:trPr>
        <w:tc>
          <w:tcPr>
            <w:tcW w:w="4436" w:type="dxa"/>
          </w:tcPr>
          <w:p w14:paraId="3041685E" w14:textId="3CA2DF1A" w:rsidR="00FF6C71" w:rsidRPr="005647EB" w:rsidRDefault="002570E4" w:rsidP="002570E4">
            <w:pPr>
              <w:pStyle w:val="TAL"/>
              <w:keepNext w:val="0"/>
              <w:keepLines w:val="0"/>
            </w:pPr>
            <w:r w:rsidRPr="005647EB">
              <w:t xml:space="preserve">    </w:t>
            </w:r>
            <w:r w:rsidR="00FF6C71" w:rsidRPr="005647EB">
              <w:t>rsrqResult</w:t>
            </w:r>
          </w:p>
        </w:tc>
        <w:tc>
          <w:tcPr>
            <w:tcW w:w="2267" w:type="dxa"/>
          </w:tcPr>
          <w:p w14:paraId="584DA57B" w14:textId="77777777" w:rsidR="00FF6C71" w:rsidRPr="005647EB" w:rsidRDefault="00FF6C71" w:rsidP="002570E4">
            <w:pPr>
              <w:pStyle w:val="TAL"/>
              <w:keepNext w:val="0"/>
              <w:keepLines w:val="0"/>
            </w:pPr>
          </w:p>
        </w:tc>
        <w:tc>
          <w:tcPr>
            <w:tcW w:w="1700" w:type="dxa"/>
          </w:tcPr>
          <w:p w14:paraId="35D23687" w14:textId="5BE83C42"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C82A086" w14:textId="77777777" w:rsidR="00FF6C71" w:rsidRPr="005647EB" w:rsidRDefault="00FF6C71" w:rsidP="002570E4">
            <w:pPr>
              <w:pStyle w:val="TAL"/>
              <w:keepNext w:val="0"/>
              <w:keepLines w:val="0"/>
            </w:pPr>
          </w:p>
        </w:tc>
      </w:tr>
      <w:tr w:rsidR="00FF6C71" w:rsidRPr="005647EB" w14:paraId="227C3A7A" w14:textId="77777777" w:rsidTr="002570E4">
        <w:trPr>
          <w:jc w:val="center"/>
        </w:trPr>
        <w:tc>
          <w:tcPr>
            <w:tcW w:w="4436" w:type="dxa"/>
          </w:tcPr>
          <w:p w14:paraId="4DBE831B" w14:textId="420E526F" w:rsidR="00FF6C71" w:rsidRPr="005647EB" w:rsidRDefault="002570E4" w:rsidP="002570E4">
            <w:pPr>
              <w:pStyle w:val="TAL"/>
              <w:keepNext w:val="0"/>
              <w:keepLines w:val="0"/>
            </w:pPr>
            <w:r w:rsidRPr="005647EB">
              <w:t xml:space="preserve">  </w:t>
            </w:r>
            <w:r w:rsidR="00FF6C71" w:rsidRPr="005647EB">
              <w:t>}</w:t>
            </w:r>
          </w:p>
        </w:tc>
        <w:tc>
          <w:tcPr>
            <w:tcW w:w="2267" w:type="dxa"/>
          </w:tcPr>
          <w:p w14:paraId="20B88857" w14:textId="77777777" w:rsidR="00FF6C71" w:rsidRPr="005647EB" w:rsidRDefault="00FF6C71" w:rsidP="002570E4">
            <w:pPr>
              <w:pStyle w:val="TAL"/>
              <w:keepNext w:val="0"/>
              <w:keepLines w:val="0"/>
            </w:pPr>
          </w:p>
        </w:tc>
        <w:tc>
          <w:tcPr>
            <w:tcW w:w="1700" w:type="dxa"/>
          </w:tcPr>
          <w:p w14:paraId="625329CD" w14:textId="77777777" w:rsidR="00FF6C71" w:rsidRPr="005647EB" w:rsidRDefault="00FF6C71" w:rsidP="002570E4">
            <w:pPr>
              <w:pStyle w:val="TAL"/>
              <w:keepNext w:val="0"/>
              <w:keepLines w:val="0"/>
            </w:pPr>
          </w:p>
        </w:tc>
        <w:tc>
          <w:tcPr>
            <w:tcW w:w="1133" w:type="dxa"/>
          </w:tcPr>
          <w:p w14:paraId="2B778028" w14:textId="77777777" w:rsidR="00FF6C71" w:rsidRPr="005647EB" w:rsidRDefault="00FF6C71" w:rsidP="002570E4">
            <w:pPr>
              <w:pStyle w:val="TAL"/>
              <w:keepNext w:val="0"/>
              <w:keepLines w:val="0"/>
            </w:pPr>
          </w:p>
        </w:tc>
      </w:tr>
      <w:tr w:rsidR="00FF6C71" w:rsidRPr="005647EB" w14:paraId="738F4148" w14:textId="77777777" w:rsidTr="002570E4">
        <w:trPr>
          <w:jc w:val="center"/>
        </w:trPr>
        <w:tc>
          <w:tcPr>
            <w:tcW w:w="4436" w:type="dxa"/>
          </w:tcPr>
          <w:p w14:paraId="12DC19CA" w14:textId="77777777" w:rsidR="00FF6C71" w:rsidRPr="005647EB" w:rsidRDefault="00FF6C71" w:rsidP="002570E4">
            <w:pPr>
              <w:pStyle w:val="TAL"/>
              <w:keepNext w:val="0"/>
              <w:keepLines w:val="0"/>
            </w:pPr>
            <w:r w:rsidRPr="005647EB">
              <w:t>}</w:t>
            </w:r>
          </w:p>
        </w:tc>
        <w:tc>
          <w:tcPr>
            <w:tcW w:w="2267" w:type="dxa"/>
          </w:tcPr>
          <w:p w14:paraId="20D60817" w14:textId="77777777" w:rsidR="00FF6C71" w:rsidRPr="005647EB" w:rsidRDefault="00FF6C71" w:rsidP="002570E4">
            <w:pPr>
              <w:pStyle w:val="TAL"/>
              <w:keepNext w:val="0"/>
              <w:keepLines w:val="0"/>
            </w:pPr>
          </w:p>
        </w:tc>
        <w:tc>
          <w:tcPr>
            <w:tcW w:w="1700" w:type="dxa"/>
          </w:tcPr>
          <w:p w14:paraId="4E012C8D" w14:textId="77777777" w:rsidR="00FF6C71" w:rsidRPr="005647EB" w:rsidRDefault="00FF6C71" w:rsidP="002570E4">
            <w:pPr>
              <w:pStyle w:val="TAL"/>
              <w:keepNext w:val="0"/>
              <w:keepLines w:val="0"/>
            </w:pPr>
          </w:p>
        </w:tc>
        <w:tc>
          <w:tcPr>
            <w:tcW w:w="1133" w:type="dxa"/>
          </w:tcPr>
          <w:p w14:paraId="1E170108" w14:textId="77777777" w:rsidR="00FF6C71" w:rsidRPr="005647EB" w:rsidRDefault="00FF6C71" w:rsidP="002570E4">
            <w:pPr>
              <w:pStyle w:val="TAL"/>
              <w:keepNext w:val="0"/>
              <w:keepLines w:val="0"/>
            </w:pPr>
          </w:p>
        </w:tc>
      </w:tr>
    </w:tbl>
    <w:p w14:paraId="59C85BE5" w14:textId="77777777" w:rsidR="00FF6C71" w:rsidRPr="005647EB" w:rsidRDefault="00FF6C71" w:rsidP="002570E4"/>
    <w:p w14:paraId="767A3A07" w14:textId="77777777" w:rsidR="00FF6C71" w:rsidRPr="005647EB" w:rsidRDefault="00FF6C71" w:rsidP="002570E4">
      <w:pPr>
        <w:pStyle w:val="Heading4"/>
        <w:keepNext w:val="0"/>
        <w:keepLines w:val="0"/>
      </w:pPr>
      <w:r w:rsidRPr="005647EB">
        <w:t>8.3.8.5</w:t>
      </w:r>
      <w:r w:rsidRPr="005647EB">
        <w:tab/>
        <w:t>Test requirement</w:t>
      </w:r>
    </w:p>
    <w:p w14:paraId="4A111694" w14:textId="190E4349" w:rsidR="00FF6C71" w:rsidRPr="005647EB" w:rsidRDefault="00FF6C71" w:rsidP="002570E4">
      <w:r w:rsidRPr="005647EB">
        <w:t>Tables 8.3.8.4.1-1, 8.3.8.5-1 and 8.3.8.5-2 defines the primary level settings including test tolerances for event triggered reporting in asynchronous inter frequency cells test.</w:t>
      </w:r>
    </w:p>
    <w:p w14:paraId="0C9C054F" w14:textId="77777777" w:rsidR="00FF6C71" w:rsidRPr="005647EB" w:rsidRDefault="00FF6C71" w:rsidP="002570E4">
      <w:pPr>
        <w:pStyle w:val="TH"/>
        <w:keepNext w:val="0"/>
        <w:keepLines w:val="0"/>
      </w:pPr>
      <w:r w:rsidRPr="005647EB">
        <w:rPr>
          <w:rFonts w:cs="v4.2.0"/>
        </w:rPr>
        <w:lastRenderedPageBreak/>
        <w:t>Table 8.3.</w:t>
      </w:r>
      <w:r w:rsidRPr="005647EB">
        <w:rPr>
          <w:rFonts w:cs="v4.2.0"/>
          <w:lang w:eastAsia="zh-CN"/>
        </w:rPr>
        <w:t>8</w:t>
      </w:r>
      <w:r w:rsidRPr="005647EB">
        <w:rPr>
          <w:rFonts w:cs="v4.2.0"/>
        </w:rPr>
        <w:t xml:space="preserve">.5-1: Cell specific test parameters for </w:t>
      </w:r>
      <w:r w:rsidRPr="005647EB">
        <w:rPr>
          <w:lang w:eastAsia="zh-CN"/>
        </w:rPr>
        <w:t>FDD-FDD Interfrequency correct reporting of measurement events with reduced performance group configured, non DRX (cell #1, cell #2)</w:t>
      </w:r>
    </w:p>
    <w:tbl>
      <w:tblPr>
        <w:tblW w:w="90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FF6C71" w:rsidRPr="005647EB" w14:paraId="26ABEDE0" w14:textId="77777777" w:rsidTr="002570E4">
        <w:trPr>
          <w:cantSplit/>
          <w:jc w:val="center"/>
        </w:trPr>
        <w:tc>
          <w:tcPr>
            <w:tcW w:w="2093" w:type="dxa"/>
            <w:vMerge w:val="restart"/>
            <w:tcBorders>
              <w:top w:val="single" w:sz="4" w:space="0" w:color="auto"/>
              <w:left w:val="single" w:sz="4" w:space="0" w:color="auto"/>
            </w:tcBorders>
          </w:tcPr>
          <w:p w14:paraId="58845D7F" w14:textId="77777777" w:rsidR="00FF6C71" w:rsidRPr="005647EB" w:rsidRDefault="00FF6C71" w:rsidP="002570E4">
            <w:pPr>
              <w:pStyle w:val="TAH"/>
              <w:keepNext w:val="0"/>
              <w:keepLines w:val="0"/>
              <w:rPr>
                <w:rFonts w:cs="Arial"/>
              </w:rPr>
            </w:pPr>
            <w:r w:rsidRPr="005647EB">
              <w:rPr>
                <w:rFonts w:cs="Arial"/>
              </w:rPr>
              <w:t>Parameter</w:t>
            </w:r>
          </w:p>
        </w:tc>
        <w:tc>
          <w:tcPr>
            <w:tcW w:w="1559" w:type="dxa"/>
            <w:vMerge w:val="restart"/>
            <w:tcBorders>
              <w:top w:val="single" w:sz="4" w:space="0" w:color="auto"/>
            </w:tcBorders>
          </w:tcPr>
          <w:p w14:paraId="6903BB02" w14:textId="77777777" w:rsidR="00FF6C71" w:rsidRPr="005647EB" w:rsidRDefault="00FF6C71" w:rsidP="002570E4">
            <w:pPr>
              <w:pStyle w:val="TAH"/>
              <w:keepNext w:val="0"/>
              <w:keepLines w:val="0"/>
              <w:rPr>
                <w:rFonts w:cs="Arial"/>
              </w:rPr>
            </w:pPr>
            <w:r w:rsidRPr="005647EB">
              <w:rPr>
                <w:rFonts w:cs="Arial"/>
              </w:rPr>
              <w:t>Unit</w:t>
            </w:r>
          </w:p>
        </w:tc>
        <w:tc>
          <w:tcPr>
            <w:tcW w:w="2552" w:type="dxa"/>
            <w:gridSpan w:val="2"/>
            <w:tcBorders>
              <w:top w:val="single" w:sz="4" w:space="0" w:color="auto"/>
            </w:tcBorders>
          </w:tcPr>
          <w:p w14:paraId="4F2A2ED1" w14:textId="7202560D" w:rsidR="00FF6C71" w:rsidRPr="005647EB" w:rsidRDefault="00FF6C71"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835" w:type="dxa"/>
            <w:gridSpan w:val="2"/>
            <w:tcBorders>
              <w:top w:val="single" w:sz="4" w:space="0" w:color="auto"/>
              <w:right w:val="single" w:sz="4" w:space="0" w:color="auto"/>
            </w:tcBorders>
          </w:tcPr>
          <w:p w14:paraId="2052E1C4" w14:textId="0A6B7910" w:rsidR="00FF6C71" w:rsidRPr="005647EB" w:rsidRDefault="00FF6C71" w:rsidP="002570E4">
            <w:pPr>
              <w:pStyle w:val="TAH"/>
              <w:keepNext w:val="0"/>
              <w:keepLines w:val="0"/>
              <w:rPr>
                <w:rFonts w:cs="Arial"/>
                <w:lang w:eastAsia="zh-CN"/>
              </w:rPr>
            </w:pPr>
            <w:r w:rsidRPr="005647EB">
              <w:rPr>
                <w:rFonts w:cs="Arial"/>
              </w:rPr>
              <w:t>Cell</w:t>
            </w:r>
            <w:r w:rsidR="002570E4" w:rsidRPr="005647EB">
              <w:rPr>
                <w:rFonts w:cs="Arial"/>
              </w:rPr>
              <w:t xml:space="preserve"> </w:t>
            </w:r>
            <w:r w:rsidRPr="005647EB">
              <w:rPr>
                <w:rFonts w:cs="Arial"/>
              </w:rPr>
              <w:t>2</w:t>
            </w:r>
          </w:p>
        </w:tc>
      </w:tr>
      <w:tr w:rsidR="00FF6C71" w:rsidRPr="005647EB" w14:paraId="6D1870E4" w14:textId="77777777" w:rsidTr="002570E4">
        <w:trPr>
          <w:cantSplit/>
          <w:jc w:val="center"/>
        </w:trPr>
        <w:tc>
          <w:tcPr>
            <w:tcW w:w="2093" w:type="dxa"/>
            <w:vMerge/>
            <w:tcBorders>
              <w:left w:val="single" w:sz="4" w:space="0" w:color="auto"/>
              <w:bottom w:val="single" w:sz="4" w:space="0" w:color="auto"/>
            </w:tcBorders>
          </w:tcPr>
          <w:p w14:paraId="2CD183C4" w14:textId="77777777" w:rsidR="00FF6C71" w:rsidRPr="005647EB" w:rsidRDefault="00FF6C71" w:rsidP="002570E4">
            <w:pPr>
              <w:pStyle w:val="TAH"/>
              <w:keepNext w:val="0"/>
              <w:keepLines w:val="0"/>
              <w:rPr>
                <w:rFonts w:cs="Arial"/>
              </w:rPr>
            </w:pPr>
          </w:p>
        </w:tc>
        <w:tc>
          <w:tcPr>
            <w:tcW w:w="1559" w:type="dxa"/>
            <w:vMerge/>
            <w:tcBorders>
              <w:bottom w:val="single" w:sz="4" w:space="0" w:color="auto"/>
            </w:tcBorders>
          </w:tcPr>
          <w:p w14:paraId="7CB8C46D" w14:textId="77777777" w:rsidR="00FF6C71" w:rsidRPr="005647EB" w:rsidRDefault="00FF6C71" w:rsidP="002570E4">
            <w:pPr>
              <w:pStyle w:val="TAH"/>
              <w:keepNext w:val="0"/>
              <w:keepLines w:val="0"/>
              <w:rPr>
                <w:rFonts w:cs="Arial"/>
              </w:rPr>
            </w:pPr>
          </w:p>
        </w:tc>
        <w:tc>
          <w:tcPr>
            <w:tcW w:w="1276" w:type="dxa"/>
            <w:tcBorders>
              <w:bottom w:val="single" w:sz="4" w:space="0" w:color="auto"/>
            </w:tcBorders>
          </w:tcPr>
          <w:p w14:paraId="57547BB6" w14:textId="77777777" w:rsidR="00FF6C71" w:rsidRPr="005647EB" w:rsidRDefault="00FF6C71" w:rsidP="002570E4">
            <w:pPr>
              <w:pStyle w:val="TAH"/>
              <w:keepNext w:val="0"/>
              <w:keepLines w:val="0"/>
              <w:rPr>
                <w:rFonts w:cs="Arial"/>
              </w:rPr>
            </w:pPr>
            <w:r w:rsidRPr="005647EB">
              <w:rPr>
                <w:rFonts w:cs="Arial"/>
              </w:rPr>
              <w:t>T1</w:t>
            </w:r>
          </w:p>
        </w:tc>
        <w:tc>
          <w:tcPr>
            <w:tcW w:w="1276" w:type="dxa"/>
            <w:tcBorders>
              <w:bottom w:val="single" w:sz="4" w:space="0" w:color="auto"/>
            </w:tcBorders>
          </w:tcPr>
          <w:p w14:paraId="5F1AE788" w14:textId="77777777" w:rsidR="00FF6C71" w:rsidRPr="005647EB" w:rsidRDefault="00FF6C71" w:rsidP="002570E4">
            <w:pPr>
              <w:pStyle w:val="TAH"/>
              <w:keepNext w:val="0"/>
              <w:keepLines w:val="0"/>
              <w:rPr>
                <w:rFonts w:cs="Arial"/>
              </w:rPr>
            </w:pPr>
            <w:r w:rsidRPr="005647EB">
              <w:rPr>
                <w:rFonts w:cs="Arial"/>
              </w:rPr>
              <w:t>T2</w:t>
            </w:r>
          </w:p>
        </w:tc>
        <w:tc>
          <w:tcPr>
            <w:tcW w:w="1275" w:type="dxa"/>
            <w:tcBorders>
              <w:bottom w:val="single" w:sz="4" w:space="0" w:color="auto"/>
            </w:tcBorders>
          </w:tcPr>
          <w:p w14:paraId="26313442" w14:textId="77777777" w:rsidR="00FF6C71" w:rsidRPr="005647EB" w:rsidRDefault="00FF6C71" w:rsidP="002570E4">
            <w:pPr>
              <w:pStyle w:val="TAH"/>
              <w:keepNext w:val="0"/>
              <w:keepLines w:val="0"/>
              <w:rPr>
                <w:rFonts w:cs="Arial"/>
              </w:rPr>
            </w:pPr>
            <w:r w:rsidRPr="005647EB">
              <w:rPr>
                <w:rFonts w:cs="Arial"/>
              </w:rPr>
              <w:t>T1</w:t>
            </w:r>
          </w:p>
        </w:tc>
        <w:tc>
          <w:tcPr>
            <w:tcW w:w="1560" w:type="dxa"/>
            <w:tcBorders>
              <w:bottom w:val="single" w:sz="4" w:space="0" w:color="auto"/>
            </w:tcBorders>
          </w:tcPr>
          <w:p w14:paraId="48AE9860" w14:textId="77777777" w:rsidR="00FF6C71" w:rsidRPr="005647EB" w:rsidRDefault="00FF6C71" w:rsidP="002570E4">
            <w:pPr>
              <w:pStyle w:val="TAH"/>
              <w:keepNext w:val="0"/>
              <w:keepLines w:val="0"/>
              <w:rPr>
                <w:rFonts w:cs="Arial"/>
              </w:rPr>
            </w:pPr>
            <w:r w:rsidRPr="005647EB">
              <w:rPr>
                <w:rFonts w:cs="Arial"/>
              </w:rPr>
              <w:t>T2</w:t>
            </w:r>
          </w:p>
        </w:tc>
      </w:tr>
      <w:tr w:rsidR="00FF6C71" w:rsidRPr="005647EB" w14:paraId="35056266" w14:textId="77777777" w:rsidTr="002570E4">
        <w:trPr>
          <w:cantSplit/>
          <w:jc w:val="center"/>
        </w:trPr>
        <w:tc>
          <w:tcPr>
            <w:tcW w:w="2093" w:type="dxa"/>
            <w:tcBorders>
              <w:left w:val="single" w:sz="4" w:space="0" w:color="auto"/>
              <w:bottom w:val="single" w:sz="4" w:space="0" w:color="auto"/>
            </w:tcBorders>
          </w:tcPr>
          <w:p w14:paraId="5DAFC8BF" w14:textId="0B7E969B" w:rsidR="00FF6C71" w:rsidRPr="005647EB" w:rsidRDefault="00FF6C71"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bottom w:val="single" w:sz="4" w:space="0" w:color="auto"/>
            </w:tcBorders>
          </w:tcPr>
          <w:p w14:paraId="3BB53336"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317A60B5" w14:textId="77777777" w:rsidR="00FF6C71" w:rsidRPr="005647EB" w:rsidRDefault="00FF6C71" w:rsidP="002570E4">
            <w:pPr>
              <w:pStyle w:val="TAC"/>
              <w:keepNext w:val="0"/>
              <w:keepLines w:val="0"/>
              <w:rPr>
                <w:rFonts w:cs="Arial"/>
              </w:rPr>
            </w:pPr>
            <w:r w:rsidRPr="005647EB">
              <w:rPr>
                <w:rFonts w:cs="v4.2.0"/>
              </w:rPr>
              <w:t>1</w:t>
            </w:r>
          </w:p>
        </w:tc>
        <w:tc>
          <w:tcPr>
            <w:tcW w:w="2835" w:type="dxa"/>
            <w:gridSpan w:val="2"/>
            <w:tcBorders>
              <w:bottom w:val="single" w:sz="4" w:space="0" w:color="auto"/>
            </w:tcBorders>
          </w:tcPr>
          <w:p w14:paraId="3EDCBB2C" w14:textId="112DF4DD" w:rsidR="00FF6C71" w:rsidRPr="005647EB" w:rsidRDefault="00FF6C71" w:rsidP="002570E4">
            <w:pPr>
              <w:pStyle w:val="TAC"/>
              <w:keepNext w:val="0"/>
              <w:keepLines w:val="0"/>
              <w:rPr>
                <w:rFonts w:cs="Arial"/>
                <w:lang w:eastAsia="zh-CN"/>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FF6C71" w:rsidRPr="005647EB" w14:paraId="390B6B1A" w14:textId="77777777" w:rsidTr="002570E4">
        <w:trPr>
          <w:cantSplit/>
          <w:jc w:val="center"/>
        </w:trPr>
        <w:tc>
          <w:tcPr>
            <w:tcW w:w="2093" w:type="dxa"/>
            <w:tcBorders>
              <w:left w:val="single" w:sz="4" w:space="0" w:color="auto"/>
              <w:bottom w:val="single" w:sz="4" w:space="0" w:color="auto"/>
            </w:tcBorders>
          </w:tcPr>
          <w:p w14:paraId="2A9CAD9C" w14:textId="77777777" w:rsidR="00FF6C71" w:rsidRPr="005647EB" w:rsidRDefault="00FF6C71" w:rsidP="002570E4">
            <w:pPr>
              <w:pStyle w:val="TAL"/>
              <w:keepNext w:val="0"/>
              <w:keepLines w:val="0"/>
              <w:rPr>
                <w:rFonts w:cs="Arial"/>
              </w:rPr>
            </w:pPr>
            <w:r w:rsidRPr="005647EB">
              <w:rPr>
                <w:rFonts w:cs="Arial"/>
              </w:rPr>
              <w:t>BW</w:t>
            </w:r>
            <w:r w:rsidRPr="005647EB">
              <w:rPr>
                <w:rFonts w:cs="Arial"/>
                <w:vertAlign w:val="subscript"/>
              </w:rPr>
              <w:t>channel</w:t>
            </w:r>
          </w:p>
        </w:tc>
        <w:tc>
          <w:tcPr>
            <w:tcW w:w="1559" w:type="dxa"/>
            <w:tcBorders>
              <w:bottom w:val="single" w:sz="4" w:space="0" w:color="auto"/>
            </w:tcBorders>
          </w:tcPr>
          <w:p w14:paraId="57BD093F"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0A188BFC" w14:textId="44E97FFD"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6ABEEAB5" w14:textId="222625F6" w:rsidR="00FF6C71" w:rsidRPr="005647EB" w:rsidRDefault="00FF6C71" w:rsidP="002570E4">
            <w:pPr>
              <w:pStyle w:val="TAC"/>
              <w:keepNext w:val="0"/>
              <w:keepLines w:val="0"/>
              <w:rPr>
                <w:rFonts w:cs="v4.2.0"/>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50</w:t>
            </w:r>
          </w:p>
        </w:tc>
        <w:tc>
          <w:tcPr>
            <w:tcW w:w="2835" w:type="dxa"/>
            <w:gridSpan w:val="2"/>
            <w:tcBorders>
              <w:bottom w:val="single" w:sz="4" w:space="0" w:color="auto"/>
            </w:tcBorders>
          </w:tcPr>
          <w:p w14:paraId="393F0961" w14:textId="0D691531"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4257B018" w14:textId="0DC9510C" w:rsidR="00FF6C71" w:rsidRPr="005647EB" w:rsidRDefault="00FF6C71" w:rsidP="002570E4">
            <w:pPr>
              <w:pStyle w:val="TAC"/>
              <w:keepNext w:val="0"/>
              <w:keepLines w:val="0"/>
              <w:rPr>
                <w:rFonts w:cs="Arial"/>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50</w:t>
            </w:r>
          </w:p>
        </w:tc>
      </w:tr>
      <w:tr w:rsidR="00FF6C71" w:rsidRPr="005647EB" w14:paraId="52193D99" w14:textId="77777777" w:rsidTr="002570E4">
        <w:trPr>
          <w:cantSplit/>
          <w:jc w:val="center"/>
        </w:trPr>
        <w:tc>
          <w:tcPr>
            <w:tcW w:w="2093" w:type="dxa"/>
            <w:tcBorders>
              <w:left w:val="single" w:sz="4" w:space="0" w:color="auto"/>
              <w:bottom w:val="single" w:sz="4" w:space="0" w:color="auto"/>
            </w:tcBorders>
          </w:tcPr>
          <w:p w14:paraId="06188AE2" w14:textId="704ACC16" w:rsidR="00FF6C71" w:rsidRPr="005647EB" w:rsidRDefault="00FF6C71"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lang w:eastAsia="zh-CN"/>
              </w:rPr>
              <w:t xml:space="preserve"> </w:t>
            </w: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lang w:eastAsia="zh-CN"/>
              </w:rPr>
              <w:t xml:space="preserve"> </w:t>
            </w: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clause</w:t>
            </w:r>
            <w:r w:rsidR="002570E4" w:rsidRPr="005647EB">
              <w:rPr>
                <w:rFonts w:cs="v4.2.0"/>
              </w:rPr>
              <w:t xml:space="preserve"> </w:t>
            </w:r>
            <w:r w:rsidRPr="005647EB">
              <w:rPr>
                <w:rFonts w:cs="v4.2.0"/>
              </w:rPr>
              <w:t>A.1.1</w:t>
            </w:r>
          </w:p>
        </w:tc>
        <w:tc>
          <w:tcPr>
            <w:tcW w:w="1559" w:type="dxa"/>
            <w:tcBorders>
              <w:bottom w:val="single" w:sz="4" w:space="0" w:color="auto"/>
            </w:tcBorders>
          </w:tcPr>
          <w:p w14:paraId="7694A9AF"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403E9782" w14:textId="4878F0E9"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R.5</w:t>
            </w:r>
            <w:r w:rsidR="002570E4" w:rsidRPr="005647EB">
              <w:rPr>
                <w:rFonts w:cs="Arial"/>
                <w:lang w:eastAsia="zh-CN"/>
              </w:rPr>
              <w:t xml:space="preserve"> </w:t>
            </w:r>
            <w:r w:rsidRPr="005647EB">
              <w:rPr>
                <w:rFonts w:cs="Arial"/>
                <w:lang w:eastAsia="zh-CN"/>
              </w:rPr>
              <w:t>FDD</w:t>
            </w:r>
          </w:p>
          <w:p w14:paraId="3C4736A9" w14:textId="5040870A" w:rsidR="00FF6C71" w:rsidRPr="005647EB" w:rsidRDefault="00FF6C71" w:rsidP="002570E4">
            <w:pPr>
              <w:pStyle w:val="TAC"/>
              <w:keepNext w:val="0"/>
              <w:keepLines w:val="0"/>
              <w:rPr>
                <w:rFonts w:cs="Arial"/>
                <w:lang w:eastAsia="zh-CN"/>
              </w:rPr>
            </w:pPr>
            <w:r w:rsidRPr="005647EB">
              <w:rPr>
                <w:rFonts w:cs="Arial"/>
                <w:lang w:eastAsia="zh-CN"/>
              </w:rPr>
              <w:t>10MHz:R.0</w:t>
            </w:r>
            <w:r w:rsidR="002570E4" w:rsidRPr="005647EB">
              <w:rPr>
                <w:rFonts w:cs="Arial"/>
                <w:lang w:eastAsia="zh-CN"/>
              </w:rPr>
              <w:t xml:space="preserve"> </w:t>
            </w:r>
            <w:r w:rsidRPr="005647EB">
              <w:rPr>
                <w:rFonts w:cs="Arial"/>
                <w:lang w:eastAsia="zh-CN"/>
              </w:rPr>
              <w:t>FDD</w:t>
            </w:r>
          </w:p>
        </w:tc>
        <w:tc>
          <w:tcPr>
            <w:tcW w:w="2835" w:type="dxa"/>
            <w:gridSpan w:val="2"/>
            <w:tcBorders>
              <w:bottom w:val="single" w:sz="4" w:space="0" w:color="auto"/>
            </w:tcBorders>
          </w:tcPr>
          <w:p w14:paraId="1308C278" w14:textId="77777777" w:rsidR="00FF6C71" w:rsidRPr="005647EB" w:rsidRDefault="00FF6C71" w:rsidP="002570E4">
            <w:pPr>
              <w:pStyle w:val="TAC"/>
              <w:keepNext w:val="0"/>
              <w:keepLines w:val="0"/>
              <w:rPr>
                <w:rFonts w:cs="Arial"/>
                <w:lang w:eastAsia="zh-CN"/>
              </w:rPr>
            </w:pPr>
            <w:r w:rsidRPr="005647EB">
              <w:rPr>
                <w:rFonts w:cs="Arial"/>
                <w:lang w:eastAsia="zh-CN"/>
              </w:rPr>
              <w:t>-</w:t>
            </w:r>
          </w:p>
        </w:tc>
      </w:tr>
      <w:tr w:rsidR="00FF6C71" w:rsidRPr="005647EB" w14:paraId="1B742ED1" w14:textId="77777777" w:rsidTr="002570E4">
        <w:trPr>
          <w:cantSplit/>
          <w:jc w:val="center"/>
        </w:trPr>
        <w:tc>
          <w:tcPr>
            <w:tcW w:w="2093" w:type="dxa"/>
            <w:tcBorders>
              <w:left w:val="single" w:sz="4" w:space="0" w:color="auto"/>
              <w:bottom w:val="single" w:sz="4" w:space="0" w:color="auto"/>
            </w:tcBorders>
          </w:tcPr>
          <w:p w14:paraId="2D5D05C7" w14:textId="408F16A0" w:rsidR="00FF6C71" w:rsidRPr="005647EB" w:rsidRDefault="00FF6C71" w:rsidP="002570E4">
            <w:pPr>
              <w:pStyle w:val="TAL"/>
              <w:keepNext w:val="0"/>
              <w:keepLines w:val="0"/>
              <w:rPr>
                <w:rFonts w:cs="Arial"/>
              </w:rPr>
            </w:pPr>
            <w:r w:rsidRPr="005647EB">
              <w:rPr>
                <w:rFonts w:cs="Arial"/>
              </w:rPr>
              <w:t>PCFICH/PDCCH/PHICH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v4.2.0"/>
              </w:rPr>
              <w:t xml:space="preserve"> </w:t>
            </w: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lang w:eastAsia="zh-CN"/>
              </w:rPr>
              <w:t xml:space="preserve"> </w:t>
            </w: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clause</w:t>
            </w:r>
            <w:r w:rsidR="002570E4" w:rsidRPr="005647EB">
              <w:rPr>
                <w:rFonts w:cs="v4.2.0"/>
              </w:rPr>
              <w:t xml:space="preserve"> </w:t>
            </w:r>
            <w:r w:rsidRPr="005647EB">
              <w:rPr>
                <w:rFonts w:cs="v4.2.0"/>
              </w:rPr>
              <w:t>A.2.1</w:t>
            </w:r>
          </w:p>
        </w:tc>
        <w:tc>
          <w:tcPr>
            <w:tcW w:w="1559" w:type="dxa"/>
            <w:tcBorders>
              <w:bottom w:val="single" w:sz="4" w:space="0" w:color="auto"/>
            </w:tcBorders>
          </w:tcPr>
          <w:p w14:paraId="64B36C0C"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5244F082" w14:textId="1A26D732"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FDD</w:t>
            </w:r>
          </w:p>
          <w:p w14:paraId="39CB9780" w14:textId="13229167" w:rsidR="00FF6C71" w:rsidRPr="005647EB" w:rsidRDefault="00FF6C71"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FDD</w:t>
            </w:r>
          </w:p>
        </w:tc>
        <w:tc>
          <w:tcPr>
            <w:tcW w:w="2835" w:type="dxa"/>
            <w:gridSpan w:val="2"/>
            <w:tcBorders>
              <w:bottom w:val="single" w:sz="4" w:space="0" w:color="auto"/>
            </w:tcBorders>
          </w:tcPr>
          <w:p w14:paraId="527FCF08" w14:textId="18420C38"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FDD</w:t>
            </w:r>
          </w:p>
          <w:p w14:paraId="0C365554" w14:textId="57670068" w:rsidR="00FF6C71" w:rsidRPr="005647EB" w:rsidRDefault="00FF6C71"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FDD</w:t>
            </w:r>
          </w:p>
        </w:tc>
      </w:tr>
      <w:tr w:rsidR="00FF6C71" w:rsidRPr="005647EB" w14:paraId="14DB8953" w14:textId="77777777" w:rsidTr="002570E4">
        <w:trPr>
          <w:cantSplit/>
          <w:jc w:val="center"/>
        </w:trPr>
        <w:tc>
          <w:tcPr>
            <w:tcW w:w="2093" w:type="dxa"/>
            <w:tcBorders>
              <w:left w:val="single" w:sz="4" w:space="0" w:color="auto"/>
              <w:bottom w:val="single" w:sz="4" w:space="0" w:color="auto"/>
            </w:tcBorders>
          </w:tcPr>
          <w:p w14:paraId="5334BD59" w14:textId="4576CF11" w:rsidR="00FF6C71" w:rsidRPr="005647EB" w:rsidRDefault="00FF6C71" w:rsidP="002570E4">
            <w:pPr>
              <w:pStyle w:val="TAL"/>
              <w:keepNext w:val="0"/>
              <w:keepLines w:val="0"/>
              <w:rPr>
                <w:rFonts w:cs="Arial"/>
                <w:lang w:eastAsia="zh-CN"/>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D.1</w:t>
            </w:r>
          </w:p>
        </w:tc>
        <w:tc>
          <w:tcPr>
            <w:tcW w:w="1559" w:type="dxa"/>
            <w:tcBorders>
              <w:bottom w:val="single" w:sz="4" w:space="0" w:color="auto"/>
            </w:tcBorders>
          </w:tcPr>
          <w:p w14:paraId="2950ECBB"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20967CE8" w14:textId="3A82131D"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OP.15</w:t>
            </w:r>
            <w:r w:rsidR="002570E4" w:rsidRPr="005647EB">
              <w:rPr>
                <w:rFonts w:cs="Arial"/>
                <w:lang w:eastAsia="zh-CN"/>
              </w:rPr>
              <w:t xml:space="preserve"> </w:t>
            </w:r>
            <w:r w:rsidRPr="005647EB">
              <w:rPr>
                <w:rFonts w:cs="Arial"/>
                <w:lang w:eastAsia="zh-CN"/>
              </w:rPr>
              <w:t>FDD</w:t>
            </w:r>
          </w:p>
          <w:p w14:paraId="484281E2" w14:textId="2241D14F" w:rsidR="00FF6C71" w:rsidRPr="005647EB" w:rsidRDefault="00FF6C71" w:rsidP="002570E4">
            <w:pPr>
              <w:pStyle w:val="TAC"/>
              <w:keepNext w:val="0"/>
              <w:keepLines w:val="0"/>
              <w:rPr>
                <w:rFonts w:cs="v4.2.0"/>
              </w:rPr>
            </w:pPr>
            <w:r w:rsidRPr="005647EB">
              <w:rPr>
                <w:rFonts w:cs="Arial"/>
                <w:lang w:eastAsia="zh-CN"/>
              </w:rPr>
              <w:t>10MHz:</w:t>
            </w:r>
            <w:r w:rsidRPr="005647EB">
              <w:rPr>
                <w:rFonts w:cs="Arial"/>
              </w:rPr>
              <w:t>OP.1</w:t>
            </w:r>
            <w:r w:rsidR="002570E4" w:rsidRPr="005647EB">
              <w:rPr>
                <w:rFonts w:cs="Arial"/>
              </w:rPr>
              <w:t xml:space="preserve"> </w:t>
            </w:r>
            <w:r w:rsidRPr="005647EB">
              <w:rPr>
                <w:rFonts w:cs="Arial"/>
              </w:rPr>
              <w:t>FDD</w:t>
            </w:r>
          </w:p>
        </w:tc>
        <w:tc>
          <w:tcPr>
            <w:tcW w:w="2835" w:type="dxa"/>
            <w:gridSpan w:val="2"/>
            <w:tcBorders>
              <w:bottom w:val="single" w:sz="4" w:space="0" w:color="auto"/>
            </w:tcBorders>
          </w:tcPr>
          <w:p w14:paraId="3A7D9E62" w14:textId="05F1EE50"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OP.16.FDD</w:t>
            </w:r>
          </w:p>
          <w:p w14:paraId="0031E2EF" w14:textId="77B2447D" w:rsidR="00FF6C71" w:rsidRPr="005647EB" w:rsidRDefault="00FF6C71" w:rsidP="002570E4">
            <w:pPr>
              <w:pStyle w:val="TAC"/>
              <w:keepNext w:val="0"/>
              <w:keepLines w:val="0"/>
              <w:rPr>
                <w:rFonts w:cs="v4.2.0"/>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rPr>
              <w:t>FDD</w:t>
            </w:r>
          </w:p>
        </w:tc>
      </w:tr>
      <w:tr w:rsidR="00FF6C71" w:rsidRPr="005647EB" w14:paraId="5E658DD7" w14:textId="77777777" w:rsidTr="002570E4">
        <w:trPr>
          <w:cantSplit/>
          <w:jc w:val="center"/>
        </w:trPr>
        <w:tc>
          <w:tcPr>
            <w:tcW w:w="2093" w:type="dxa"/>
            <w:tcBorders>
              <w:left w:val="single" w:sz="4" w:space="0" w:color="auto"/>
              <w:bottom w:val="single" w:sz="4" w:space="0" w:color="auto"/>
            </w:tcBorders>
          </w:tcPr>
          <w:p w14:paraId="452FE5DB" w14:textId="77777777" w:rsidR="00FF6C71" w:rsidRPr="005647EB" w:rsidRDefault="00FF6C71" w:rsidP="002570E4">
            <w:pPr>
              <w:pStyle w:val="TAL"/>
              <w:keepNext w:val="0"/>
              <w:keepLines w:val="0"/>
              <w:rPr>
                <w:rFonts w:cs="Arial"/>
              </w:rPr>
            </w:pPr>
            <w:r w:rsidRPr="005647EB">
              <w:rPr>
                <w:rFonts w:cs="Arial"/>
                <w:bCs/>
              </w:rPr>
              <w:t>PBCH_RA</w:t>
            </w:r>
          </w:p>
        </w:tc>
        <w:tc>
          <w:tcPr>
            <w:tcW w:w="1559" w:type="dxa"/>
            <w:tcBorders>
              <w:bottom w:val="single" w:sz="4" w:space="0" w:color="auto"/>
            </w:tcBorders>
          </w:tcPr>
          <w:p w14:paraId="5991ED50"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val="restart"/>
            <w:vAlign w:val="center"/>
          </w:tcPr>
          <w:p w14:paraId="4E49F18D" w14:textId="77777777" w:rsidR="00FF6C71" w:rsidRPr="005647EB" w:rsidRDefault="00FF6C71" w:rsidP="002570E4">
            <w:pPr>
              <w:pStyle w:val="TAC"/>
              <w:keepNext w:val="0"/>
              <w:keepLines w:val="0"/>
              <w:rPr>
                <w:rFonts w:cs="Arial"/>
              </w:rPr>
            </w:pPr>
            <w:r w:rsidRPr="005647EB">
              <w:rPr>
                <w:rFonts w:cs="Arial"/>
              </w:rPr>
              <w:t>0</w:t>
            </w:r>
          </w:p>
        </w:tc>
        <w:tc>
          <w:tcPr>
            <w:tcW w:w="2835" w:type="dxa"/>
            <w:gridSpan w:val="2"/>
            <w:vMerge w:val="restart"/>
            <w:vAlign w:val="center"/>
          </w:tcPr>
          <w:p w14:paraId="05C47FC0" w14:textId="77777777" w:rsidR="00FF6C71" w:rsidRPr="005647EB" w:rsidRDefault="00FF6C71" w:rsidP="002570E4">
            <w:pPr>
              <w:pStyle w:val="TAC"/>
              <w:keepNext w:val="0"/>
              <w:keepLines w:val="0"/>
              <w:rPr>
                <w:rFonts w:cs="Arial"/>
              </w:rPr>
            </w:pPr>
            <w:r w:rsidRPr="005647EB">
              <w:rPr>
                <w:rFonts w:cs="Arial"/>
              </w:rPr>
              <w:t>0</w:t>
            </w:r>
          </w:p>
        </w:tc>
      </w:tr>
      <w:tr w:rsidR="00FF6C71" w:rsidRPr="005647EB" w14:paraId="6B2B4A6C" w14:textId="77777777" w:rsidTr="002570E4">
        <w:trPr>
          <w:cantSplit/>
          <w:jc w:val="center"/>
        </w:trPr>
        <w:tc>
          <w:tcPr>
            <w:tcW w:w="2093" w:type="dxa"/>
            <w:tcBorders>
              <w:left w:val="single" w:sz="4" w:space="0" w:color="auto"/>
              <w:bottom w:val="single" w:sz="4" w:space="0" w:color="auto"/>
            </w:tcBorders>
          </w:tcPr>
          <w:p w14:paraId="78FF4792" w14:textId="77777777" w:rsidR="00FF6C71" w:rsidRPr="005647EB" w:rsidRDefault="00FF6C71" w:rsidP="002570E4">
            <w:pPr>
              <w:pStyle w:val="TAL"/>
              <w:keepNext w:val="0"/>
              <w:keepLines w:val="0"/>
              <w:rPr>
                <w:rFonts w:cs="Arial"/>
              </w:rPr>
            </w:pPr>
            <w:r w:rsidRPr="005647EB">
              <w:rPr>
                <w:rFonts w:cs="Arial"/>
                <w:bCs/>
              </w:rPr>
              <w:t>PBCH_RB</w:t>
            </w:r>
          </w:p>
        </w:tc>
        <w:tc>
          <w:tcPr>
            <w:tcW w:w="1559" w:type="dxa"/>
            <w:tcBorders>
              <w:bottom w:val="single" w:sz="4" w:space="0" w:color="auto"/>
            </w:tcBorders>
          </w:tcPr>
          <w:p w14:paraId="74699D67"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12C871E1" w14:textId="77777777" w:rsidR="00FF6C71" w:rsidRPr="005647EB" w:rsidRDefault="00FF6C71" w:rsidP="002570E4">
            <w:pPr>
              <w:pStyle w:val="TAC"/>
              <w:keepNext w:val="0"/>
              <w:keepLines w:val="0"/>
              <w:rPr>
                <w:rFonts w:cs="Arial"/>
              </w:rPr>
            </w:pPr>
          </w:p>
        </w:tc>
        <w:tc>
          <w:tcPr>
            <w:tcW w:w="2835" w:type="dxa"/>
            <w:gridSpan w:val="2"/>
            <w:vMerge/>
          </w:tcPr>
          <w:p w14:paraId="2EC58926" w14:textId="77777777" w:rsidR="00FF6C71" w:rsidRPr="005647EB" w:rsidRDefault="00FF6C71" w:rsidP="002570E4">
            <w:pPr>
              <w:pStyle w:val="TAC"/>
              <w:keepNext w:val="0"/>
              <w:keepLines w:val="0"/>
              <w:rPr>
                <w:rFonts w:cs="Arial"/>
              </w:rPr>
            </w:pPr>
          </w:p>
        </w:tc>
      </w:tr>
      <w:tr w:rsidR="00FF6C71" w:rsidRPr="005647EB" w14:paraId="113FD29F" w14:textId="77777777" w:rsidTr="002570E4">
        <w:trPr>
          <w:cantSplit/>
          <w:jc w:val="center"/>
        </w:trPr>
        <w:tc>
          <w:tcPr>
            <w:tcW w:w="2093" w:type="dxa"/>
            <w:tcBorders>
              <w:left w:val="single" w:sz="4" w:space="0" w:color="auto"/>
              <w:bottom w:val="single" w:sz="4" w:space="0" w:color="auto"/>
            </w:tcBorders>
          </w:tcPr>
          <w:p w14:paraId="76D30658" w14:textId="77777777" w:rsidR="00FF6C71" w:rsidRPr="005647EB" w:rsidRDefault="00FF6C71" w:rsidP="002570E4">
            <w:pPr>
              <w:pStyle w:val="TAL"/>
              <w:keepNext w:val="0"/>
              <w:keepLines w:val="0"/>
              <w:rPr>
                <w:rFonts w:cs="Arial"/>
              </w:rPr>
            </w:pPr>
            <w:r w:rsidRPr="005647EB">
              <w:rPr>
                <w:rFonts w:cs="Arial"/>
                <w:bCs/>
              </w:rPr>
              <w:t>PSS_RA</w:t>
            </w:r>
          </w:p>
        </w:tc>
        <w:tc>
          <w:tcPr>
            <w:tcW w:w="1559" w:type="dxa"/>
            <w:tcBorders>
              <w:bottom w:val="single" w:sz="4" w:space="0" w:color="auto"/>
            </w:tcBorders>
          </w:tcPr>
          <w:p w14:paraId="18A75A94"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674A95F0" w14:textId="77777777" w:rsidR="00FF6C71" w:rsidRPr="005647EB" w:rsidRDefault="00FF6C71" w:rsidP="002570E4">
            <w:pPr>
              <w:pStyle w:val="TAC"/>
              <w:keepNext w:val="0"/>
              <w:keepLines w:val="0"/>
              <w:rPr>
                <w:rFonts w:cs="Arial"/>
              </w:rPr>
            </w:pPr>
          </w:p>
        </w:tc>
        <w:tc>
          <w:tcPr>
            <w:tcW w:w="2835" w:type="dxa"/>
            <w:gridSpan w:val="2"/>
            <w:vMerge/>
          </w:tcPr>
          <w:p w14:paraId="3366FE8A" w14:textId="77777777" w:rsidR="00FF6C71" w:rsidRPr="005647EB" w:rsidRDefault="00FF6C71" w:rsidP="002570E4">
            <w:pPr>
              <w:pStyle w:val="TAC"/>
              <w:keepNext w:val="0"/>
              <w:keepLines w:val="0"/>
              <w:rPr>
                <w:rFonts w:cs="Arial"/>
              </w:rPr>
            </w:pPr>
          </w:p>
        </w:tc>
      </w:tr>
      <w:tr w:rsidR="00FF6C71" w:rsidRPr="005647EB" w14:paraId="71B2B4B9" w14:textId="77777777" w:rsidTr="002570E4">
        <w:trPr>
          <w:cantSplit/>
          <w:jc w:val="center"/>
        </w:trPr>
        <w:tc>
          <w:tcPr>
            <w:tcW w:w="2093" w:type="dxa"/>
            <w:tcBorders>
              <w:left w:val="single" w:sz="4" w:space="0" w:color="auto"/>
              <w:bottom w:val="single" w:sz="4" w:space="0" w:color="auto"/>
            </w:tcBorders>
          </w:tcPr>
          <w:p w14:paraId="587FD31C" w14:textId="77777777" w:rsidR="00FF6C71" w:rsidRPr="005647EB" w:rsidRDefault="00FF6C71" w:rsidP="002570E4">
            <w:pPr>
              <w:pStyle w:val="TAL"/>
              <w:keepNext w:val="0"/>
              <w:keepLines w:val="0"/>
              <w:rPr>
                <w:rFonts w:cs="Arial"/>
              </w:rPr>
            </w:pPr>
            <w:r w:rsidRPr="005647EB">
              <w:rPr>
                <w:rFonts w:cs="Arial"/>
                <w:bCs/>
              </w:rPr>
              <w:t>SSS_RA</w:t>
            </w:r>
          </w:p>
        </w:tc>
        <w:tc>
          <w:tcPr>
            <w:tcW w:w="1559" w:type="dxa"/>
            <w:tcBorders>
              <w:bottom w:val="single" w:sz="4" w:space="0" w:color="auto"/>
            </w:tcBorders>
          </w:tcPr>
          <w:p w14:paraId="3AD2BF99"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420D3609" w14:textId="77777777" w:rsidR="00FF6C71" w:rsidRPr="005647EB" w:rsidRDefault="00FF6C71" w:rsidP="002570E4">
            <w:pPr>
              <w:pStyle w:val="TAC"/>
              <w:keepNext w:val="0"/>
              <w:keepLines w:val="0"/>
              <w:rPr>
                <w:rFonts w:cs="Arial"/>
              </w:rPr>
            </w:pPr>
          </w:p>
        </w:tc>
        <w:tc>
          <w:tcPr>
            <w:tcW w:w="2835" w:type="dxa"/>
            <w:gridSpan w:val="2"/>
            <w:vMerge/>
          </w:tcPr>
          <w:p w14:paraId="0FDECEDD" w14:textId="77777777" w:rsidR="00FF6C71" w:rsidRPr="005647EB" w:rsidRDefault="00FF6C71" w:rsidP="002570E4">
            <w:pPr>
              <w:pStyle w:val="TAC"/>
              <w:keepNext w:val="0"/>
              <w:keepLines w:val="0"/>
              <w:rPr>
                <w:rFonts w:cs="Arial"/>
              </w:rPr>
            </w:pPr>
          </w:p>
        </w:tc>
      </w:tr>
      <w:tr w:rsidR="00FF6C71" w:rsidRPr="005647EB" w14:paraId="3B2C7714" w14:textId="77777777" w:rsidTr="002570E4">
        <w:trPr>
          <w:cantSplit/>
          <w:jc w:val="center"/>
        </w:trPr>
        <w:tc>
          <w:tcPr>
            <w:tcW w:w="2093" w:type="dxa"/>
            <w:tcBorders>
              <w:left w:val="single" w:sz="4" w:space="0" w:color="auto"/>
              <w:bottom w:val="single" w:sz="4" w:space="0" w:color="auto"/>
            </w:tcBorders>
          </w:tcPr>
          <w:p w14:paraId="6FCBFF23" w14:textId="77777777" w:rsidR="00FF6C71" w:rsidRPr="005647EB" w:rsidRDefault="00FF6C71" w:rsidP="002570E4">
            <w:pPr>
              <w:pStyle w:val="TAL"/>
              <w:keepNext w:val="0"/>
              <w:keepLines w:val="0"/>
              <w:rPr>
                <w:rFonts w:cs="Arial"/>
              </w:rPr>
            </w:pPr>
            <w:r w:rsidRPr="005647EB">
              <w:rPr>
                <w:rFonts w:cs="Arial"/>
                <w:bCs/>
              </w:rPr>
              <w:t>PCFICH_RB</w:t>
            </w:r>
          </w:p>
        </w:tc>
        <w:tc>
          <w:tcPr>
            <w:tcW w:w="1559" w:type="dxa"/>
            <w:tcBorders>
              <w:bottom w:val="single" w:sz="4" w:space="0" w:color="auto"/>
            </w:tcBorders>
          </w:tcPr>
          <w:p w14:paraId="0007CB25"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4608ED6F" w14:textId="77777777" w:rsidR="00FF6C71" w:rsidRPr="005647EB" w:rsidRDefault="00FF6C71" w:rsidP="002570E4">
            <w:pPr>
              <w:pStyle w:val="TAC"/>
              <w:keepNext w:val="0"/>
              <w:keepLines w:val="0"/>
              <w:rPr>
                <w:rFonts w:cs="Arial"/>
              </w:rPr>
            </w:pPr>
          </w:p>
        </w:tc>
        <w:tc>
          <w:tcPr>
            <w:tcW w:w="2835" w:type="dxa"/>
            <w:gridSpan w:val="2"/>
            <w:vMerge/>
          </w:tcPr>
          <w:p w14:paraId="5F898E7F" w14:textId="77777777" w:rsidR="00FF6C71" w:rsidRPr="005647EB" w:rsidRDefault="00FF6C71" w:rsidP="002570E4">
            <w:pPr>
              <w:pStyle w:val="TAC"/>
              <w:keepNext w:val="0"/>
              <w:keepLines w:val="0"/>
              <w:rPr>
                <w:rFonts w:cs="Arial"/>
              </w:rPr>
            </w:pPr>
          </w:p>
        </w:tc>
      </w:tr>
      <w:tr w:rsidR="00FF6C71" w:rsidRPr="005647EB" w14:paraId="6EC37C92" w14:textId="77777777" w:rsidTr="002570E4">
        <w:trPr>
          <w:cantSplit/>
          <w:jc w:val="center"/>
        </w:trPr>
        <w:tc>
          <w:tcPr>
            <w:tcW w:w="2093" w:type="dxa"/>
            <w:tcBorders>
              <w:left w:val="single" w:sz="4" w:space="0" w:color="auto"/>
              <w:bottom w:val="single" w:sz="4" w:space="0" w:color="auto"/>
            </w:tcBorders>
          </w:tcPr>
          <w:p w14:paraId="33E1050C" w14:textId="77777777" w:rsidR="00FF6C71" w:rsidRPr="005647EB" w:rsidRDefault="00FF6C71" w:rsidP="002570E4">
            <w:pPr>
              <w:pStyle w:val="TAL"/>
              <w:keepNext w:val="0"/>
              <w:keepLines w:val="0"/>
              <w:rPr>
                <w:rFonts w:cs="Arial"/>
              </w:rPr>
            </w:pPr>
            <w:r w:rsidRPr="005647EB">
              <w:rPr>
                <w:rFonts w:cs="Arial"/>
                <w:bCs/>
              </w:rPr>
              <w:t>PHICH_RA</w:t>
            </w:r>
          </w:p>
        </w:tc>
        <w:tc>
          <w:tcPr>
            <w:tcW w:w="1559" w:type="dxa"/>
            <w:tcBorders>
              <w:bottom w:val="single" w:sz="4" w:space="0" w:color="auto"/>
            </w:tcBorders>
          </w:tcPr>
          <w:p w14:paraId="5A8B5B79"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2F41210D" w14:textId="77777777" w:rsidR="00FF6C71" w:rsidRPr="005647EB" w:rsidRDefault="00FF6C71" w:rsidP="002570E4">
            <w:pPr>
              <w:pStyle w:val="TAC"/>
              <w:keepNext w:val="0"/>
              <w:keepLines w:val="0"/>
              <w:rPr>
                <w:rFonts w:cs="Arial"/>
              </w:rPr>
            </w:pPr>
          </w:p>
        </w:tc>
        <w:tc>
          <w:tcPr>
            <w:tcW w:w="2835" w:type="dxa"/>
            <w:gridSpan w:val="2"/>
            <w:vMerge/>
          </w:tcPr>
          <w:p w14:paraId="709DBF5E" w14:textId="77777777" w:rsidR="00FF6C71" w:rsidRPr="005647EB" w:rsidRDefault="00FF6C71" w:rsidP="002570E4">
            <w:pPr>
              <w:pStyle w:val="TAC"/>
              <w:keepNext w:val="0"/>
              <w:keepLines w:val="0"/>
              <w:rPr>
                <w:rFonts w:cs="Arial"/>
              </w:rPr>
            </w:pPr>
          </w:p>
        </w:tc>
      </w:tr>
      <w:tr w:rsidR="00FF6C71" w:rsidRPr="005647EB" w14:paraId="045E60FD" w14:textId="77777777" w:rsidTr="002570E4">
        <w:trPr>
          <w:cantSplit/>
          <w:jc w:val="center"/>
        </w:trPr>
        <w:tc>
          <w:tcPr>
            <w:tcW w:w="2093" w:type="dxa"/>
            <w:tcBorders>
              <w:left w:val="single" w:sz="4" w:space="0" w:color="auto"/>
              <w:bottom w:val="single" w:sz="4" w:space="0" w:color="auto"/>
            </w:tcBorders>
          </w:tcPr>
          <w:p w14:paraId="5C8EDDF4" w14:textId="77777777" w:rsidR="00FF6C71" w:rsidRPr="005647EB" w:rsidRDefault="00FF6C71" w:rsidP="002570E4">
            <w:pPr>
              <w:pStyle w:val="TAL"/>
              <w:keepNext w:val="0"/>
              <w:keepLines w:val="0"/>
              <w:rPr>
                <w:rFonts w:cs="Arial"/>
              </w:rPr>
            </w:pPr>
            <w:r w:rsidRPr="005647EB">
              <w:rPr>
                <w:rFonts w:cs="Arial"/>
                <w:bCs/>
              </w:rPr>
              <w:t>PHICH_RB</w:t>
            </w:r>
          </w:p>
        </w:tc>
        <w:tc>
          <w:tcPr>
            <w:tcW w:w="1559" w:type="dxa"/>
            <w:tcBorders>
              <w:bottom w:val="single" w:sz="4" w:space="0" w:color="auto"/>
            </w:tcBorders>
          </w:tcPr>
          <w:p w14:paraId="6FE5CFA6"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5E5C16BA" w14:textId="77777777" w:rsidR="00FF6C71" w:rsidRPr="005647EB" w:rsidRDefault="00FF6C71" w:rsidP="002570E4">
            <w:pPr>
              <w:pStyle w:val="TAC"/>
              <w:keepNext w:val="0"/>
              <w:keepLines w:val="0"/>
              <w:rPr>
                <w:rFonts w:cs="Arial"/>
              </w:rPr>
            </w:pPr>
          </w:p>
        </w:tc>
        <w:tc>
          <w:tcPr>
            <w:tcW w:w="2835" w:type="dxa"/>
            <w:gridSpan w:val="2"/>
            <w:vMerge/>
          </w:tcPr>
          <w:p w14:paraId="0DE0CE7E" w14:textId="77777777" w:rsidR="00FF6C71" w:rsidRPr="005647EB" w:rsidRDefault="00FF6C71" w:rsidP="002570E4">
            <w:pPr>
              <w:pStyle w:val="TAC"/>
              <w:keepNext w:val="0"/>
              <w:keepLines w:val="0"/>
              <w:rPr>
                <w:rFonts w:cs="Arial"/>
              </w:rPr>
            </w:pPr>
          </w:p>
        </w:tc>
      </w:tr>
      <w:tr w:rsidR="00FF6C71" w:rsidRPr="005647EB" w14:paraId="264E7113" w14:textId="77777777" w:rsidTr="002570E4">
        <w:trPr>
          <w:cantSplit/>
          <w:jc w:val="center"/>
        </w:trPr>
        <w:tc>
          <w:tcPr>
            <w:tcW w:w="2093" w:type="dxa"/>
            <w:tcBorders>
              <w:left w:val="single" w:sz="4" w:space="0" w:color="auto"/>
              <w:bottom w:val="single" w:sz="4" w:space="0" w:color="auto"/>
            </w:tcBorders>
          </w:tcPr>
          <w:p w14:paraId="33BB79A4" w14:textId="77777777" w:rsidR="00FF6C71" w:rsidRPr="005647EB" w:rsidRDefault="00FF6C71" w:rsidP="002570E4">
            <w:pPr>
              <w:pStyle w:val="TAL"/>
              <w:keepNext w:val="0"/>
              <w:keepLines w:val="0"/>
              <w:rPr>
                <w:rFonts w:cs="Arial"/>
              </w:rPr>
            </w:pPr>
            <w:r w:rsidRPr="005647EB">
              <w:rPr>
                <w:rFonts w:cs="Arial"/>
                <w:bCs/>
              </w:rPr>
              <w:t>PDCCH_RA</w:t>
            </w:r>
          </w:p>
        </w:tc>
        <w:tc>
          <w:tcPr>
            <w:tcW w:w="1559" w:type="dxa"/>
            <w:tcBorders>
              <w:bottom w:val="single" w:sz="4" w:space="0" w:color="auto"/>
            </w:tcBorders>
          </w:tcPr>
          <w:p w14:paraId="3A36571B"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51B86812" w14:textId="77777777" w:rsidR="00FF6C71" w:rsidRPr="005647EB" w:rsidRDefault="00FF6C71" w:rsidP="002570E4">
            <w:pPr>
              <w:pStyle w:val="TAC"/>
              <w:keepNext w:val="0"/>
              <w:keepLines w:val="0"/>
              <w:rPr>
                <w:rFonts w:cs="Arial"/>
              </w:rPr>
            </w:pPr>
          </w:p>
        </w:tc>
        <w:tc>
          <w:tcPr>
            <w:tcW w:w="2835" w:type="dxa"/>
            <w:gridSpan w:val="2"/>
            <w:vMerge/>
          </w:tcPr>
          <w:p w14:paraId="2A7D5C66" w14:textId="77777777" w:rsidR="00FF6C71" w:rsidRPr="005647EB" w:rsidRDefault="00FF6C71" w:rsidP="002570E4">
            <w:pPr>
              <w:pStyle w:val="TAC"/>
              <w:keepNext w:val="0"/>
              <w:keepLines w:val="0"/>
              <w:rPr>
                <w:rFonts w:cs="Arial"/>
              </w:rPr>
            </w:pPr>
          </w:p>
        </w:tc>
      </w:tr>
      <w:tr w:rsidR="00FF6C71" w:rsidRPr="005647EB" w14:paraId="3AB0663F" w14:textId="77777777" w:rsidTr="002570E4">
        <w:trPr>
          <w:cantSplit/>
          <w:jc w:val="center"/>
        </w:trPr>
        <w:tc>
          <w:tcPr>
            <w:tcW w:w="2093" w:type="dxa"/>
            <w:tcBorders>
              <w:left w:val="single" w:sz="4" w:space="0" w:color="auto"/>
              <w:bottom w:val="single" w:sz="4" w:space="0" w:color="auto"/>
            </w:tcBorders>
          </w:tcPr>
          <w:p w14:paraId="2A54AC56" w14:textId="77777777" w:rsidR="00FF6C71" w:rsidRPr="005647EB" w:rsidRDefault="00FF6C71" w:rsidP="002570E4">
            <w:pPr>
              <w:pStyle w:val="TAL"/>
              <w:keepNext w:val="0"/>
              <w:keepLines w:val="0"/>
              <w:rPr>
                <w:rFonts w:cs="Arial"/>
              </w:rPr>
            </w:pPr>
            <w:r w:rsidRPr="005647EB">
              <w:rPr>
                <w:rFonts w:cs="Arial"/>
                <w:bCs/>
              </w:rPr>
              <w:t>PDCCH_RB</w:t>
            </w:r>
          </w:p>
        </w:tc>
        <w:tc>
          <w:tcPr>
            <w:tcW w:w="1559" w:type="dxa"/>
            <w:tcBorders>
              <w:bottom w:val="single" w:sz="4" w:space="0" w:color="auto"/>
            </w:tcBorders>
          </w:tcPr>
          <w:p w14:paraId="0D642F32"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57733D5F" w14:textId="77777777" w:rsidR="00FF6C71" w:rsidRPr="005647EB" w:rsidRDefault="00FF6C71" w:rsidP="002570E4">
            <w:pPr>
              <w:pStyle w:val="TAC"/>
              <w:keepNext w:val="0"/>
              <w:keepLines w:val="0"/>
              <w:rPr>
                <w:rFonts w:cs="Arial"/>
              </w:rPr>
            </w:pPr>
          </w:p>
        </w:tc>
        <w:tc>
          <w:tcPr>
            <w:tcW w:w="2835" w:type="dxa"/>
            <w:gridSpan w:val="2"/>
            <w:vMerge/>
          </w:tcPr>
          <w:p w14:paraId="7B0645CB" w14:textId="77777777" w:rsidR="00FF6C71" w:rsidRPr="005647EB" w:rsidRDefault="00FF6C71" w:rsidP="002570E4">
            <w:pPr>
              <w:pStyle w:val="TAC"/>
              <w:keepNext w:val="0"/>
              <w:keepLines w:val="0"/>
              <w:rPr>
                <w:rFonts w:cs="Arial"/>
              </w:rPr>
            </w:pPr>
          </w:p>
        </w:tc>
      </w:tr>
      <w:tr w:rsidR="00FF6C71" w:rsidRPr="005647EB" w14:paraId="3DA2E552" w14:textId="77777777" w:rsidTr="002570E4">
        <w:trPr>
          <w:cantSplit/>
          <w:jc w:val="center"/>
        </w:trPr>
        <w:tc>
          <w:tcPr>
            <w:tcW w:w="2093" w:type="dxa"/>
            <w:tcBorders>
              <w:left w:val="single" w:sz="4" w:space="0" w:color="auto"/>
              <w:bottom w:val="single" w:sz="4" w:space="0" w:color="auto"/>
            </w:tcBorders>
          </w:tcPr>
          <w:p w14:paraId="1C4F4F23" w14:textId="77777777" w:rsidR="00FF6C71" w:rsidRPr="005647EB" w:rsidRDefault="00FF6C71" w:rsidP="002570E4">
            <w:pPr>
              <w:pStyle w:val="TAL"/>
              <w:keepNext w:val="0"/>
              <w:keepLines w:val="0"/>
              <w:rPr>
                <w:rFonts w:cs="Arial"/>
              </w:rPr>
            </w:pPr>
            <w:r w:rsidRPr="005647EB">
              <w:rPr>
                <w:rFonts w:cs="Arial"/>
                <w:bCs/>
              </w:rPr>
              <w:t>PDSCH_RA</w:t>
            </w:r>
          </w:p>
        </w:tc>
        <w:tc>
          <w:tcPr>
            <w:tcW w:w="1559" w:type="dxa"/>
            <w:tcBorders>
              <w:bottom w:val="single" w:sz="4" w:space="0" w:color="auto"/>
            </w:tcBorders>
          </w:tcPr>
          <w:p w14:paraId="299BB9CC"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563396E8" w14:textId="77777777" w:rsidR="00FF6C71" w:rsidRPr="005647EB" w:rsidRDefault="00FF6C71" w:rsidP="002570E4">
            <w:pPr>
              <w:pStyle w:val="TAC"/>
              <w:keepNext w:val="0"/>
              <w:keepLines w:val="0"/>
              <w:rPr>
                <w:rFonts w:cs="Arial"/>
              </w:rPr>
            </w:pPr>
          </w:p>
        </w:tc>
        <w:tc>
          <w:tcPr>
            <w:tcW w:w="2835" w:type="dxa"/>
            <w:gridSpan w:val="2"/>
            <w:vMerge/>
          </w:tcPr>
          <w:p w14:paraId="14312D48" w14:textId="77777777" w:rsidR="00FF6C71" w:rsidRPr="005647EB" w:rsidRDefault="00FF6C71" w:rsidP="002570E4">
            <w:pPr>
              <w:pStyle w:val="TAC"/>
              <w:keepNext w:val="0"/>
              <w:keepLines w:val="0"/>
              <w:rPr>
                <w:rFonts w:cs="Arial"/>
              </w:rPr>
            </w:pPr>
          </w:p>
        </w:tc>
      </w:tr>
      <w:tr w:rsidR="00FF6C71" w:rsidRPr="005647EB" w14:paraId="7522DAA4" w14:textId="77777777" w:rsidTr="002570E4">
        <w:trPr>
          <w:cantSplit/>
          <w:jc w:val="center"/>
        </w:trPr>
        <w:tc>
          <w:tcPr>
            <w:tcW w:w="2093" w:type="dxa"/>
            <w:tcBorders>
              <w:left w:val="single" w:sz="4" w:space="0" w:color="auto"/>
              <w:bottom w:val="single" w:sz="4" w:space="0" w:color="auto"/>
            </w:tcBorders>
          </w:tcPr>
          <w:p w14:paraId="2D443D2D" w14:textId="77777777" w:rsidR="00FF6C71" w:rsidRPr="005647EB" w:rsidRDefault="00FF6C71" w:rsidP="002570E4">
            <w:pPr>
              <w:pStyle w:val="TAL"/>
              <w:keepNext w:val="0"/>
              <w:keepLines w:val="0"/>
              <w:rPr>
                <w:rFonts w:cs="Arial"/>
              </w:rPr>
            </w:pPr>
            <w:r w:rsidRPr="005647EB">
              <w:rPr>
                <w:rFonts w:cs="Arial"/>
                <w:bCs/>
              </w:rPr>
              <w:t>PDSCH_RB</w:t>
            </w:r>
          </w:p>
        </w:tc>
        <w:tc>
          <w:tcPr>
            <w:tcW w:w="1559" w:type="dxa"/>
            <w:tcBorders>
              <w:bottom w:val="single" w:sz="4" w:space="0" w:color="auto"/>
            </w:tcBorders>
          </w:tcPr>
          <w:p w14:paraId="2DEBBEA4"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47FD6482" w14:textId="77777777" w:rsidR="00FF6C71" w:rsidRPr="005647EB" w:rsidRDefault="00FF6C71" w:rsidP="002570E4">
            <w:pPr>
              <w:pStyle w:val="TAC"/>
              <w:keepNext w:val="0"/>
              <w:keepLines w:val="0"/>
              <w:rPr>
                <w:rFonts w:cs="Arial"/>
              </w:rPr>
            </w:pPr>
          </w:p>
        </w:tc>
        <w:tc>
          <w:tcPr>
            <w:tcW w:w="2835" w:type="dxa"/>
            <w:gridSpan w:val="2"/>
            <w:vMerge/>
          </w:tcPr>
          <w:p w14:paraId="5F059B47" w14:textId="77777777" w:rsidR="00FF6C71" w:rsidRPr="005647EB" w:rsidRDefault="00FF6C71" w:rsidP="002570E4">
            <w:pPr>
              <w:pStyle w:val="TAC"/>
              <w:keepNext w:val="0"/>
              <w:keepLines w:val="0"/>
              <w:rPr>
                <w:rFonts w:cs="Arial"/>
              </w:rPr>
            </w:pPr>
          </w:p>
        </w:tc>
      </w:tr>
      <w:tr w:rsidR="00FF6C71" w:rsidRPr="005647EB" w14:paraId="7AF58EC3" w14:textId="77777777" w:rsidTr="002570E4">
        <w:trPr>
          <w:cantSplit/>
          <w:jc w:val="center"/>
        </w:trPr>
        <w:tc>
          <w:tcPr>
            <w:tcW w:w="2093" w:type="dxa"/>
            <w:tcBorders>
              <w:left w:val="single" w:sz="4" w:space="0" w:color="auto"/>
              <w:bottom w:val="single" w:sz="4" w:space="0" w:color="auto"/>
            </w:tcBorders>
            <w:vAlign w:val="center"/>
          </w:tcPr>
          <w:p w14:paraId="552ABC57" w14:textId="000E5AF9" w:rsidR="00FF6C71" w:rsidRPr="005647EB" w:rsidRDefault="00FF6C71"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bottom w:val="single" w:sz="4" w:space="0" w:color="auto"/>
            </w:tcBorders>
          </w:tcPr>
          <w:p w14:paraId="63882BB2"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7A01408D" w14:textId="77777777" w:rsidR="00FF6C71" w:rsidRPr="005647EB" w:rsidRDefault="00FF6C71" w:rsidP="002570E4">
            <w:pPr>
              <w:pStyle w:val="TAC"/>
              <w:keepNext w:val="0"/>
              <w:keepLines w:val="0"/>
              <w:rPr>
                <w:rFonts w:cs="Arial"/>
              </w:rPr>
            </w:pPr>
          </w:p>
        </w:tc>
        <w:tc>
          <w:tcPr>
            <w:tcW w:w="2835" w:type="dxa"/>
            <w:gridSpan w:val="2"/>
            <w:vMerge/>
          </w:tcPr>
          <w:p w14:paraId="1D1648DA" w14:textId="77777777" w:rsidR="00FF6C71" w:rsidRPr="005647EB" w:rsidRDefault="00FF6C71" w:rsidP="002570E4">
            <w:pPr>
              <w:pStyle w:val="TAC"/>
              <w:keepNext w:val="0"/>
              <w:keepLines w:val="0"/>
              <w:rPr>
                <w:rFonts w:cs="Arial"/>
              </w:rPr>
            </w:pPr>
          </w:p>
        </w:tc>
      </w:tr>
      <w:tr w:rsidR="00FF6C71" w:rsidRPr="005647EB" w14:paraId="4834D80A" w14:textId="77777777" w:rsidTr="002570E4">
        <w:trPr>
          <w:cantSplit/>
          <w:jc w:val="center"/>
        </w:trPr>
        <w:tc>
          <w:tcPr>
            <w:tcW w:w="2093" w:type="dxa"/>
            <w:tcBorders>
              <w:left w:val="single" w:sz="4" w:space="0" w:color="auto"/>
              <w:bottom w:val="single" w:sz="4" w:space="0" w:color="auto"/>
            </w:tcBorders>
            <w:vAlign w:val="center"/>
          </w:tcPr>
          <w:p w14:paraId="3972B831" w14:textId="517C8F05" w:rsidR="00FF6C71" w:rsidRPr="005647EB" w:rsidRDefault="00FF6C71"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559" w:type="dxa"/>
            <w:tcBorders>
              <w:bottom w:val="single" w:sz="4" w:space="0" w:color="auto"/>
            </w:tcBorders>
          </w:tcPr>
          <w:p w14:paraId="0110F244"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Borders>
              <w:bottom w:val="single" w:sz="4" w:space="0" w:color="auto"/>
            </w:tcBorders>
          </w:tcPr>
          <w:p w14:paraId="022AD29B" w14:textId="77777777" w:rsidR="00FF6C71" w:rsidRPr="005647EB" w:rsidRDefault="00FF6C71" w:rsidP="002570E4">
            <w:pPr>
              <w:pStyle w:val="TAC"/>
              <w:keepNext w:val="0"/>
              <w:keepLines w:val="0"/>
              <w:rPr>
                <w:rFonts w:cs="Arial"/>
              </w:rPr>
            </w:pPr>
          </w:p>
        </w:tc>
        <w:tc>
          <w:tcPr>
            <w:tcW w:w="2835" w:type="dxa"/>
            <w:gridSpan w:val="2"/>
            <w:vMerge/>
            <w:tcBorders>
              <w:bottom w:val="single" w:sz="4" w:space="0" w:color="auto"/>
            </w:tcBorders>
          </w:tcPr>
          <w:p w14:paraId="3FDE24C1" w14:textId="77777777" w:rsidR="00FF6C71" w:rsidRPr="005647EB" w:rsidRDefault="00FF6C71" w:rsidP="002570E4">
            <w:pPr>
              <w:pStyle w:val="TAC"/>
              <w:keepNext w:val="0"/>
              <w:keepLines w:val="0"/>
              <w:rPr>
                <w:rFonts w:cs="Arial"/>
              </w:rPr>
            </w:pPr>
          </w:p>
        </w:tc>
      </w:tr>
      <w:tr w:rsidR="00FF6C71" w:rsidRPr="005647EB" w14:paraId="787526ED" w14:textId="77777777" w:rsidTr="002570E4">
        <w:trPr>
          <w:cantSplit/>
          <w:jc w:val="center"/>
        </w:trPr>
        <w:tc>
          <w:tcPr>
            <w:tcW w:w="2093" w:type="dxa"/>
          </w:tcPr>
          <w:p w14:paraId="2E50D3A5" w14:textId="73D958E8" w:rsidR="00FF6C71" w:rsidRPr="005647EB" w:rsidRDefault="00FF6C71" w:rsidP="002570E4">
            <w:pPr>
              <w:pStyle w:val="TAL"/>
              <w:keepNext w:val="0"/>
              <w:keepLines w:val="0"/>
              <w:rPr>
                <w:rFonts w:cs="Arial"/>
              </w:rPr>
            </w:pPr>
            <w:r w:rsidRPr="005647EB">
              <w:rPr>
                <w:rFonts w:cs="Arial"/>
                <w:position w:val="-12"/>
              </w:rPr>
              <w:object w:dxaOrig="400" w:dyaOrig="360" w14:anchorId="40CB9CCF">
                <v:shape id="_x0000_i1088" type="#_x0000_t75" style="width:20.5pt;height:18pt" o:ole="" fillcolor="window">
                  <v:imagedata r:id="rId10" o:title=""/>
                </v:shape>
                <o:OLEObject Type="Embed" ProgID="Equation.3" ShapeID="_x0000_i1088" DrawAspect="Content" ObjectID="_1781977655" r:id="rId88"/>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Pr>
          <w:p w14:paraId="6DD43CE0" w14:textId="2501E073"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Pr>
          <w:p w14:paraId="023058B6" w14:textId="77777777" w:rsidR="00FF6C71" w:rsidRPr="005647EB" w:rsidRDefault="00FF6C71" w:rsidP="002570E4">
            <w:pPr>
              <w:pStyle w:val="TAC"/>
              <w:keepNext w:val="0"/>
              <w:keepLines w:val="0"/>
              <w:rPr>
                <w:rFonts w:cs="Arial"/>
              </w:rPr>
            </w:pPr>
            <w:r w:rsidRPr="005647EB">
              <w:rPr>
                <w:rFonts w:cs="Arial"/>
              </w:rPr>
              <w:t>-98</w:t>
            </w:r>
          </w:p>
        </w:tc>
        <w:tc>
          <w:tcPr>
            <w:tcW w:w="2835" w:type="dxa"/>
            <w:gridSpan w:val="2"/>
          </w:tcPr>
          <w:p w14:paraId="13C7F0FF" w14:textId="77777777" w:rsidR="00FF6C71" w:rsidRPr="005647EB" w:rsidRDefault="00FF6C71" w:rsidP="002570E4">
            <w:pPr>
              <w:pStyle w:val="TAC"/>
              <w:keepNext w:val="0"/>
              <w:keepLines w:val="0"/>
              <w:rPr>
                <w:rFonts w:cs="Arial"/>
              </w:rPr>
            </w:pPr>
            <w:r w:rsidRPr="005647EB">
              <w:rPr>
                <w:rFonts w:cs="Arial"/>
              </w:rPr>
              <w:t>-98</w:t>
            </w:r>
          </w:p>
        </w:tc>
      </w:tr>
      <w:tr w:rsidR="00FF6C71" w:rsidRPr="005647EB" w14:paraId="512E5B3C" w14:textId="77777777" w:rsidTr="002570E4">
        <w:trPr>
          <w:cantSplit/>
          <w:jc w:val="center"/>
        </w:trPr>
        <w:tc>
          <w:tcPr>
            <w:tcW w:w="2093" w:type="dxa"/>
          </w:tcPr>
          <w:p w14:paraId="41633D18" w14:textId="77777777" w:rsidR="00FF6C71" w:rsidRPr="005647EB" w:rsidRDefault="00FF6C71" w:rsidP="002570E4">
            <w:pPr>
              <w:pStyle w:val="TAL"/>
              <w:keepNext w:val="0"/>
              <w:keepLines w:val="0"/>
              <w:rPr>
                <w:rFonts w:cs="Arial"/>
              </w:rPr>
            </w:pPr>
            <w:r w:rsidRPr="005647EB">
              <w:rPr>
                <w:rFonts w:cs="Arial"/>
                <w:position w:val="-12"/>
              </w:rPr>
              <w:object w:dxaOrig="800" w:dyaOrig="380" w14:anchorId="5E4B86FE">
                <v:shape id="_x0000_i1089" type="#_x0000_t75" style="width:40pt;height:19.5pt" o:ole="" fillcolor="window">
                  <v:imagedata r:id="rId14" o:title=""/>
                </v:shape>
                <o:OLEObject Type="Embed" ProgID="Equation.3" ShapeID="_x0000_i1089" DrawAspect="Content" ObjectID="_1781977656" r:id="rId89"/>
              </w:object>
            </w:r>
          </w:p>
        </w:tc>
        <w:tc>
          <w:tcPr>
            <w:tcW w:w="1559" w:type="dxa"/>
          </w:tcPr>
          <w:p w14:paraId="172BAA3F" w14:textId="77777777" w:rsidR="00FF6C71" w:rsidRPr="005647EB" w:rsidRDefault="00FF6C71" w:rsidP="002570E4">
            <w:pPr>
              <w:pStyle w:val="TAC"/>
              <w:keepNext w:val="0"/>
              <w:keepLines w:val="0"/>
              <w:rPr>
                <w:rFonts w:cs="Arial"/>
              </w:rPr>
            </w:pPr>
            <w:r w:rsidRPr="005647EB">
              <w:rPr>
                <w:rFonts w:cs="Arial"/>
              </w:rPr>
              <w:t>dB</w:t>
            </w:r>
          </w:p>
        </w:tc>
        <w:tc>
          <w:tcPr>
            <w:tcW w:w="1276" w:type="dxa"/>
          </w:tcPr>
          <w:p w14:paraId="012EF547" w14:textId="77777777" w:rsidR="00FF6C71" w:rsidRPr="005647EB" w:rsidDel="004B51DC" w:rsidRDefault="00FF6C71" w:rsidP="002570E4">
            <w:pPr>
              <w:pStyle w:val="TAC"/>
              <w:keepNext w:val="0"/>
              <w:keepLines w:val="0"/>
              <w:rPr>
                <w:rFonts w:cs="Arial"/>
              </w:rPr>
            </w:pPr>
            <w:r w:rsidRPr="005647EB">
              <w:rPr>
                <w:rFonts w:cs="Arial"/>
              </w:rPr>
              <w:t>4</w:t>
            </w:r>
          </w:p>
        </w:tc>
        <w:tc>
          <w:tcPr>
            <w:tcW w:w="1276" w:type="dxa"/>
          </w:tcPr>
          <w:p w14:paraId="018455BA" w14:textId="77777777" w:rsidR="00FF6C71" w:rsidRPr="005647EB" w:rsidDel="004B51DC" w:rsidRDefault="00FF6C71" w:rsidP="002570E4">
            <w:pPr>
              <w:pStyle w:val="TAC"/>
              <w:keepNext w:val="0"/>
              <w:keepLines w:val="0"/>
              <w:rPr>
                <w:rFonts w:cs="Arial"/>
              </w:rPr>
            </w:pPr>
            <w:r w:rsidRPr="005647EB">
              <w:rPr>
                <w:rFonts w:cs="Arial"/>
              </w:rPr>
              <w:t>4</w:t>
            </w:r>
          </w:p>
        </w:tc>
        <w:tc>
          <w:tcPr>
            <w:tcW w:w="1275" w:type="dxa"/>
          </w:tcPr>
          <w:p w14:paraId="4CD96523" w14:textId="77777777" w:rsidR="00FF6C71" w:rsidRPr="005647EB" w:rsidDel="00B36E6D" w:rsidRDefault="00FF6C71" w:rsidP="002570E4">
            <w:pPr>
              <w:pStyle w:val="TAC"/>
              <w:keepNext w:val="0"/>
              <w:keepLines w:val="0"/>
              <w:rPr>
                <w:rFonts w:cs="Arial"/>
              </w:rPr>
            </w:pPr>
            <w:r w:rsidRPr="005647EB">
              <w:rPr>
                <w:rFonts w:cs="Arial"/>
              </w:rPr>
              <w:t>-Infinity</w:t>
            </w:r>
          </w:p>
        </w:tc>
        <w:tc>
          <w:tcPr>
            <w:tcW w:w="1560" w:type="dxa"/>
          </w:tcPr>
          <w:p w14:paraId="4B09C744" w14:textId="77777777" w:rsidR="00FF6C71" w:rsidRPr="005647EB" w:rsidDel="004B51DC" w:rsidRDefault="00FF6C71" w:rsidP="002570E4">
            <w:pPr>
              <w:pStyle w:val="TAC"/>
              <w:keepNext w:val="0"/>
              <w:keepLines w:val="0"/>
              <w:rPr>
                <w:rFonts w:cs="Arial"/>
              </w:rPr>
            </w:pPr>
            <w:r w:rsidRPr="005647EB">
              <w:rPr>
                <w:rFonts w:cs="Arial"/>
              </w:rPr>
              <w:t>7</w:t>
            </w:r>
          </w:p>
        </w:tc>
      </w:tr>
      <w:tr w:rsidR="00FF6C71" w:rsidRPr="005647EB" w14:paraId="26EB5B56" w14:textId="77777777" w:rsidTr="002570E4">
        <w:trPr>
          <w:cantSplit/>
          <w:jc w:val="center"/>
        </w:trPr>
        <w:tc>
          <w:tcPr>
            <w:tcW w:w="2093" w:type="dxa"/>
          </w:tcPr>
          <w:p w14:paraId="7A6EFD56" w14:textId="237E11A5" w:rsidR="00FF6C71" w:rsidRPr="005647EB" w:rsidRDefault="00FF6C71" w:rsidP="002570E4">
            <w:pPr>
              <w:pStyle w:val="TAL"/>
              <w:keepNext w:val="0"/>
              <w:keepLines w:val="0"/>
              <w:rPr>
                <w:rFonts w:cs="Arial"/>
              </w:rPr>
            </w:pPr>
            <w:r w:rsidRPr="005647EB">
              <w:rPr>
                <w:rFonts w:cs="Arial"/>
                <w:position w:val="-12"/>
              </w:rPr>
              <w:object w:dxaOrig="620" w:dyaOrig="380" w14:anchorId="1286974B">
                <v:shape id="_x0000_i1090" type="#_x0000_t75" style="width:31pt;height:19.5pt" o:ole="" fillcolor="window">
                  <v:imagedata r:id="rId12" o:title=""/>
                </v:shape>
                <o:OLEObject Type="Embed" ProgID="Equation.3" ShapeID="_x0000_i1090" DrawAspect="Content" ObjectID="_1781977657" r:id="rId90"/>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0EF9C5B4" w14:textId="77777777" w:rsidR="00FF6C71" w:rsidRPr="005647EB" w:rsidRDefault="00FF6C71" w:rsidP="002570E4">
            <w:pPr>
              <w:pStyle w:val="TAC"/>
              <w:keepNext w:val="0"/>
              <w:keepLines w:val="0"/>
              <w:rPr>
                <w:rFonts w:cs="Arial"/>
              </w:rPr>
            </w:pPr>
            <w:r w:rsidRPr="005647EB">
              <w:rPr>
                <w:rFonts w:cs="Arial"/>
              </w:rPr>
              <w:t>dB</w:t>
            </w:r>
          </w:p>
        </w:tc>
        <w:tc>
          <w:tcPr>
            <w:tcW w:w="1276" w:type="dxa"/>
          </w:tcPr>
          <w:p w14:paraId="1F224ECD" w14:textId="77777777" w:rsidR="00FF6C71" w:rsidRPr="005647EB" w:rsidDel="004B51DC" w:rsidRDefault="00FF6C71" w:rsidP="002570E4">
            <w:pPr>
              <w:pStyle w:val="TAC"/>
              <w:keepNext w:val="0"/>
              <w:keepLines w:val="0"/>
              <w:rPr>
                <w:rFonts w:cs="Arial"/>
              </w:rPr>
            </w:pPr>
            <w:r w:rsidRPr="005647EB">
              <w:rPr>
                <w:rFonts w:cs="Arial"/>
              </w:rPr>
              <w:t>4</w:t>
            </w:r>
          </w:p>
        </w:tc>
        <w:tc>
          <w:tcPr>
            <w:tcW w:w="1276" w:type="dxa"/>
          </w:tcPr>
          <w:p w14:paraId="0235E219" w14:textId="77777777" w:rsidR="00FF6C71" w:rsidRPr="005647EB" w:rsidDel="004B51DC" w:rsidRDefault="00FF6C71" w:rsidP="002570E4">
            <w:pPr>
              <w:pStyle w:val="TAC"/>
              <w:keepNext w:val="0"/>
              <w:keepLines w:val="0"/>
              <w:rPr>
                <w:rFonts w:cs="Arial"/>
              </w:rPr>
            </w:pPr>
            <w:r w:rsidRPr="005647EB">
              <w:rPr>
                <w:rFonts w:cs="Arial"/>
              </w:rPr>
              <w:t>4</w:t>
            </w:r>
          </w:p>
        </w:tc>
        <w:tc>
          <w:tcPr>
            <w:tcW w:w="1275" w:type="dxa"/>
          </w:tcPr>
          <w:p w14:paraId="682F8177" w14:textId="77777777" w:rsidR="00FF6C71" w:rsidRPr="005647EB" w:rsidDel="00B36E6D" w:rsidRDefault="00FF6C71" w:rsidP="002570E4">
            <w:pPr>
              <w:pStyle w:val="TAC"/>
              <w:keepNext w:val="0"/>
              <w:keepLines w:val="0"/>
              <w:rPr>
                <w:rFonts w:cs="Arial"/>
              </w:rPr>
            </w:pPr>
            <w:r w:rsidRPr="005647EB">
              <w:rPr>
                <w:rFonts w:cs="Arial"/>
              </w:rPr>
              <w:t>-Infinity</w:t>
            </w:r>
          </w:p>
        </w:tc>
        <w:tc>
          <w:tcPr>
            <w:tcW w:w="1560" w:type="dxa"/>
          </w:tcPr>
          <w:p w14:paraId="0186AEC5" w14:textId="77777777" w:rsidR="00FF6C71" w:rsidRPr="005647EB" w:rsidDel="004B51DC" w:rsidRDefault="00FF6C71" w:rsidP="002570E4">
            <w:pPr>
              <w:pStyle w:val="TAC"/>
              <w:keepNext w:val="0"/>
              <w:keepLines w:val="0"/>
              <w:rPr>
                <w:rFonts w:cs="Arial"/>
              </w:rPr>
            </w:pPr>
            <w:r w:rsidRPr="005647EB">
              <w:rPr>
                <w:rFonts w:cs="Arial"/>
              </w:rPr>
              <w:t>7</w:t>
            </w:r>
          </w:p>
        </w:tc>
      </w:tr>
      <w:tr w:rsidR="00FF6C71" w:rsidRPr="005647EB" w14:paraId="0C2D9DFA" w14:textId="77777777" w:rsidTr="002570E4">
        <w:trPr>
          <w:cantSplit/>
          <w:jc w:val="center"/>
        </w:trPr>
        <w:tc>
          <w:tcPr>
            <w:tcW w:w="2093" w:type="dxa"/>
          </w:tcPr>
          <w:p w14:paraId="2E1BCCAF" w14:textId="1B5F6F32" w:rsidR="00FF6C71" w:rsidRPr="005647EB" w:rsidRDefault="00FF6C71"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7B881DC4" w14:textId="35FE299A"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Pr>
          <w:p w14:paraId="2FEAD5A3" w14:textId="77777777" w:rsidR="00FF6C71" w:rsidRPr="005647EB" w:rsidRDefault="00FF6C71" w:rsidP="002570E4">
            <w:pPr>
              <w:pStyle w:val="TAC"/>
              <w:keepNext w:val="0"/>
              <w:keepLines w:val="0"/>
              <w:rPr>
                <w:rFonts w:cs="Arial"/>
              </w:rPr>
            </w:pPr>
            <w:r w:rsidRPr="005647EB">
              <w:rPr>
                <w:rFonts w:cs="Arial"/>
              </w:rPr>
              <w:t>-94</w:t>
            </w:r>
          </w:p>
        </w:tc>
        <w:tc>
          <w:tcPr>
            <w:tcW w:w="1276" w:type="dxa"/>
          </w:tcPr>
          <w:p w14:paraId="5F129FF6" w14:textId="77777777" w:rsidR="00FF6C71" w:rsidRPr="005647EB" w:rsidRDefault="00FF6C71" w:rsidP="002570E4">
            <w:pPr>
              <w:pStyle w:val="TAC"/>
              <w:keepNext w:val="0"/>
              <w:keepLines w:val="0"/>
              <w:rPr>
                <w:rFonts w:cs="Arial"/>
              </w:rPr>
            </w:pPr>
            <w:r w:rsidRPr="005647EB">
              <w:rPr>
                <w:rFonts w:cs="Arial"/>
              </w:rPr>
              <w:t>-94</w:t>
            </w:r>
          </w:p>
        </w:tc>
        <w:tc>
          <w:tcPr>
            <w:tcW w:w="1275" w:type="dxa"/>
          </w:tcPr>
          <w:p w14:paraId="688F80B9"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644A29AC" w14:textId="77777777" w:rsidR="00FF6C71" w:rsidRPr="005647EB" w:rsidRDefault="00FF6C71" w:rsidP="002570E4">
            <w:pPr>
              <w:pStyle w:val="TAC"/>
              <w:keepNext w:val="0"/>
              <w:keepLines w:val="0"/>
              <w:rPr>
                <w:rFonts w:cs="Arial"/>
              </w:rPr>
            </w:pPr>
            <w:r w:rsidRPr="005647EB">
              <w:rPr>
                <w:rFonts w:cs="Arial"/>
              </w:rPr>
              <w:t>-91</w:t>
            </w:r>
          </w:p>
        </w:tc>
      </w:tr>
      <w:tr w:rsidR="00FF6C71" w:rsidRPr="005647EB" w14:paraId="51760CEB" w14:textId="77777777" w:rsidTr="002570E4">
        <w:trPr>
          <w:cantSplit/>
          <w:jc w:val="center"/>
        </w:trPr>
        <w:tc>
          <w:tcPr>
            <w:tcW w:w="2093" w:type="dxa"/>
          </w:tcPr>
          <w:p w14:paraId="4D124847" w14:textId="3ED4B075" w:rsidR="00FF6C71" w:rsidRPr="005647EB" w:rsidRDefault="00FF6C71" w:rsidP="002570E4">
            <w:pPr>
              <w:pStyle w:val="TAL"/>
              <w:keepNext w:val="0"/>
              <w:keepLines w:val="0"/>
              <w:rPr>
                <w:rFonts w:cs="Arial"/>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516B9812" w14:textId="239220A6"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Pr>
          <w:p w14:paraId="27B5C0EF" w14:textId="77777777" w:rsidR="00FF6C71" w:rsidRPr="005647EB" w:rsidDel="004B51DC" w:rsidRDefault="00FF6C71" w:rsidP="002570E4">
            <w:pPr>
              <w:pStyle w:val="TAC"/>
              <w:keepNext w:val="0"/>
              <w:keepLines w:val="0"/>
              <w:rPr>
                <w:rFonts w:cs="Arial"/>
              </w:rPr>
            </w:pPr>
            <w:r w:rsidRPr="005647EB">
              <w:rPr>
                <w:rFonts w:cs="Arial"/>
              </w:rPr>
              <w:t>-94</w:t>
            </w:r>
          </w:p>
        </w:tc>
        <w:tc>
          <w:tcPr>
            <w:tcW w:w="1276" w:type="dxa"/>
          </w:tcPr>
          <w:p w14:paraId="02B754DD" w14:textId="77777777" w:rsidR="00FF6C71" w:rsidRPr="005647EB" w:rsidDel="004B51DC" w:rsidRDefault="00FF6C71" w:rsidP="002570E4">
            <w:pPr>
              <w:pStyle w:val="TAC"/>
              <w:keepNext w:val="0"/>
              <w:keepLines w:val="0"/>
              <w:rPr>
                <w:rFonts w:cs="Arial"/>
              </w:rPr>
            </w:pPr>
            <w:r w:rsidRPr="005647EB">
              <w:rPr>
                <w:rFonts w:cs="Arial"/>
              </w:rPr>
              <w:t>-94</w:t>
            </w:r>
          </w:p>
        </w:tc>
        <w:tc>
          <w:tcPr>
            <w:tcW w:w="1275" w:type="dxa"/>
          </w:tcPr>
          <w:p w14:paraId="4E3F5310"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6E62702B" w14:textId="77777777" w:rsidR="00FF6C71" w:rsidRPr="005647EB" w:rsidDel="004B51DC" w:rsidRDefault="00FF6C71" w:rsidP="002570E4">
            <w:pPr>
              <w:pStyle w:val="TAC"/>
              <w:keepNext w:val="0"/>
              <w:keepLines w:val="0"/>
              <w:rPr>
                <w:rFonts w:cs="Arial"/>
              </w:rPr>
            </w:pPr>
            <w:r w:rsidRPr="005647EB">
              <w:rPr>
                <w:rFonts w:cs="Arial"/>
              </w:rPr>
              <w:t>-91</w:t>
            </w:r>
          </w:p>
        </w:tc>
      </w:tr>
      <w:tr w:rsidR="00FF6C71" w:rsidRPr="005647EB" w14:paraId="2648FA02" w14:textId="77777777" w:rsidTr="002570E4">
        <w:trPr>
          <w:cantSplit/>
          <w:jc w:val="center"/>
        </w:trPr>
        <w:tc>
          <w:tcPr>
            <w:tcW w:w="2093" w:type="dxa"/>
          </w:tcPr>
          <w:p w14:paraId="38DA7168" w14:textId="0378F5AD" w:rsidR="00FF6C71" w:rsidRPr="005647EB" w:rsidRDefault="00FF6C71" w:rsidP="002570E4">
            <w:pPr>
              <w:pStyle w:val="TAL"/>
              <w:keepNext w:val="0"/>
              <w:keepLines w:val="0"/>
              <w:rPr>
                <w:rFonts w:cs="Arial"/>
              </w:rPr>
            </w:pPr>
            <w:r w:rsidRPr="005647EB">
              <w:rPr>
                <w:rFonts w:cs="v4.2.0"/>
                <w:szCs w:val="16"/>
                <w:lang w:eastAsia="zh-CN"/>
              </w:rPr>
              <w:t>Io</w:t>
            </w:r>
            <w:r w:rsidR="002570E4" w:rsidRPr="005647EB">
              <w:rPr>
                <w:rFonts w:cs="Arial"/>
                <w:szCs w:val="16"/>
                <w:vertAlign w:val="superscript"/>
                <w:lang w:eastAsia="zh-CN"/>
              </w:rPr>
              <w:t xml:space="preserve"> </w:t>
            </w:r>
            <w:r w:rsidRPr="005647EB">
              <w:rPr>
                <w:rFonts w:cs="Arial"/>
                <w:szCs w:val="16"/>
                <w:vertAlign w:val="superscript"/>
                <w:lang w:eastAsia="zh-CN"/>
              </w:rPr>
              <w:t>Note</w:t>
            </w:r>
            <w:r w:rsidR="002570E4" w:rsidRPr="005647EB">
              <w:rPr>
                <w:rFonts w:cs="Arial"/>
                <w:szCs w:val="16"/>
                <w:vertAlign w:val="superscript"/>
                <w:lang w:eastAsia="zh-CN"/>
              </w:rPr>
              <w:t xml:space="preserve"> </w:t>
            </w:r>
            <w:r w:rsidRPr="005647EB">
              <w:rPr>
                <w:rFonts w:cs="Arial"/>
                <w:szCs w:val="16"/>
                <w:vertAlign w:val="superscript"/>
                <w:lang w:eastAsia="zh-CN"/>
              </w:rPr>
              <w:t>4</w:t>
            </w:r>
          </w:p>
        </w:tc>
        <w:tc>
          <w:tcPr>
            <w:tcW w:w="1559" w:type="dxa"/>
          </w:tcPr>
          <w:p w14:paraId="2F3D7B0C" w14:textId="0755CC56" w:rsidR="00FF6C71" w:rsidRPr="005647EB" w:rsidRDefault="00FF6C71"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1276" w:type="dxa"/>
          </w:tcPr>
          <w:p w14:paraId="64A65426" w14:textId="77777777" w:rsidR="00FF6C71" w:rsidRPr="005647EB" w:rsidRDefault="00FF6C71" w:rsidP="002570E4">
            <w:pPr>
              <w:pStyle w:val="TAC"/>
              <w:keepNext w:val="0"/>
              <w:keepLines w:val="0"/>
              <w:rPr>
                <w:rFonts w:cs="Arial"/>
              </w:rPr>
            </w:pPr>
            <w:r w:rsidRPr="005647EB">
              <w:rPr>
                <w:rFonts w:cs="Arial"/>
              </w:rPr>
              <w:t>-64.76</w:t>
            </w:r>
          </w:p>
          <w:p w14:paraId="5BF71902" w14:textId="77777777" w:rsidR="00FF6C71" w:rsidRPr="005647EB" w:rsidRDefault="00FF6C71" w:rsidP="002570E4">
            <w:pPr>
              <w:pStyle w:val="TAC"/>
              <w:keepNext w:val="0"/>
              <w:keepLines w:val="0"/>
              <w:rPr>
                <w:rFonts w:cs="Arial"/>
              </w:rPr>
            </w:pPr>
            <w:r w:rsidRPr="005647EB">
              <w:rPr>
                <w:rFonts w:cs="Arial"/>
              </w:rPr>
              <w:t>+10log</w:t>
            </w:r>
          </w:p>
          <w:p w14:paraId="31874E73" w14:textId="0B8C0738"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6" w:type="dxa"/>
          </w:tcPr>
          <w:p w14:paraId="2ED95AC2" w14:textId="77777777" w:rsidR="00FF6C71" w:rsidRPr="005647EB" w:rsidRDefault="00FF6C71" w:rsidP="002570E4">
            <w:pPr>
              <w:pStyle w:val="TAC"/>
              <w:keepNext w:val="0"/>
              <w:keepLines w:val="0"/>
              <w:rPr>
                <w:rFonts w:cs="Arial"/>
              </w:rPr>
            </w:pPr>
            <w:r w:rsidRPr="005647EB">
              <w:rPr>
                <w:rFonts w:cs="Arial"/>
              </w:rPr>
              <w:t>-64.76</w:t>
            </w:r>
          </w:p>
          <w:p w14:paraId="637B9B2B" w14:textId="77777777" w:rsidR="00FF6C71" w:rsidRPr="005647EB" w:rsidRDefault="00FF6C71" w:rsidP="002570E4">
            <w:pPr>
              <w:pStyle w:val="TAC"/>
              <w:keepNext w:val="0"/>
              <w:keepLines w:val="0"/>
              <w:rPr>
                <w:rFonts w:cs="Arial"/>
              </w:rPr>
            </w:pPr>
            <w:r w:rsidRPr="005647EB">
              <w:rPr>
                <w:rFonts w:cs="Arial"/>
              </w:rPr>
              <w:t>+10log</w:t>
            </w:r>
          </w:p>
          <w:p w14:paraId="17FCA088" w14:textId="4144ADF8"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5" w:type="dxa"/>
          </w:tcPr>
          <w:p w14:paraId="51A74810" w14:textId="77777777" w:rsidR="00FF6C71" w:rsidRPr="005647EB" w:rsidRDefault="00FF6C71" w:rsidP="002570E4">
            <w:pPr>
              <w:pStyle w:val="TAC"/>
              <w:keepNext w:val="0"/>
              <w:keepLines w:val="0"/>
              <w:rPr>
                <w:rFonts w:cs="Arial"/>
              </w:rPr>
            </w:pPr>
            <w:r w:rsidRPr="005647EB">
              <w:rPr>
                <w:rFonts w:cs="Arial"/>
              </w:rPr>
              <w:t>-70.22</w:t>
            </w:r>
          </w:p>
          <w:p w14:paraId="198472AB" w14:textId="77777777" w:rsidR="00FF6C71" w:rsidRPr="005647EB" w:rsidRDefault="00FF6C71" w:rsidP="002570E4">
            <w:pPr>
              <w:pStyle w:val="TAC"/>
              <w:keepNext w:val="0"/>
              <w:keepLines w:val="0"/>
              <w:rPr>
                <w:rFonts w:cs="Arial"/>
              </w:rPr>
            </w:pPr>
            <w:r w:rsidRPr="005647EB">
              <w:rPr>
                <w:rFonts w:cs="Arial"/>
              </w:rPr>
              <w:t>+10log</w:t>
            </w:r>
          </w:p>
          <w:p w14:paraId="092FD055" w14:textId="6BD91C65"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560" w:type="dxa"/>
          </w:tcPr>
          <w:p w14:paraId="0A5807ED" w14:textId="77777777" w:rsidR="00FF6C71" w:rsidRPr="005647EB" w:rsidRDefault="00FF6C71" w:rsidP="002570E4">
            <w:pPr>
              <w:pStyle w:val="TAC"/>
              <w:keepNext w:val="0"/>
              <w:keepLines w:val="0"/>
              <w:rPr>
                <w:rFonts w:cs="Arial"/>
              </w:rPr>
            </w:pPr>
            <w:r w:rsidRPr="005647EB">
              <w:rPr>
                <w:rFonts w:cs="Arial"/>
              </w:rPr>
              <w:t>-62.43</w:t>
            </w:r>
          </w:p>
          <w:p w14:paraId="6E34C7AB" w14:textId="77777777" w:rsidR="00FF6C71" w:rsidRPr="005647EB" w:rsidRDefault="00FF6C71" w:rsidP="002570E4">
            <w:pPr>
              <w:pStyle w:val="TAC"/>
              <w:keepNext w:val="0"/>
              <w:keepLines w:val="0"/>
              <w:rPr>
                <w:rFonts w:cs="Arial"/>
              </w:rPr>
            </w:pPr>
            <w:r w:rsidRPr="005647EB">
              <w:rPr>
                <w:rFonts w:cs="Arial"/>
              </w:rPr>
              <w:t>+10log</w:t>
            </w:r>
          </w:p>
          <w:p w14:paraId="79DCCA47" w14:textId="7B3D9F62"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r>
      <w:tr w:rsidR="00FF6C71" w:rsidRPr="005647EB" w14:paraId="0866CC6C" w14:textId="77777777" w:rsidTr="002570E4">
        <w:trPr>
          <w:cantSplit/>
          <w:jc w:val="center"/>
        </w:trPr>
        <w:tc>
          <w:tcPr>
            <w:tcW w:w="2093" w:type="dxa"/>
          </w:tcPr>
          <w:p w14:paraId="58ABEE13" w14:textId="274C7AFE" w:rsidR="00FF6C71" w:rsidRPr="005647EB" w:rsidRDefault="00FF6C71" w:rsidP="002570E4">
            <w:pPr>
              <w:pStyle w:val="TAL"/>
              <w:keepNext w:val="0"/>
              <w:keepLines w:val="0"/>
              <w:rPr>
                <w:rFonts w:cs="v4.2.0"/>
                <w:szCs w:val="16"/>
                <w:lang w:eastAsia="zh-CN"/>
              </w:rPr>
            </w:pPr>
            <w:r w:rsidRPr="005647EB">
              <w:rPr>
                <w:rFonts w:cs="Arial"/>
              </w:rPr>
              <w:t>Propagation</w:t>
            </w:r>
            <w:r w:rsidR="002570E4" w:rsidRPr="005647EB">
              <w:rPr>
                <w:rFonts w:cs="Arial"/>
              </w:rPr>
              <w:t xml:space="preserve"> </w:t>
            </w:r>
            <w:r w:rsidRPr="005647EB">
              <w:rPr>
                <w:rFonts w:cs="Arial"/>
              </w:rPr>
              <w:t>Condition</w:t>
            </w:r>
            <w:r w:rsidR="002570E4" w:rsidRPr="005647EB">
              <w:rPr>
                <w:rFonts w:cs="Arial"/>
              </w:rPr>
              <w:t xml:space="preserve"> </w:t>
            </w:r>
          </w:p>
        </w:tc>
        <w:tc>
          <w:tcPr>
            <w:tcW w:w="1559" w:type="dxa"/>
          </w:tcPr>
          <w:p w14:paraId="56D93674" w14:textId="77777777" w:rsidR="00FF6C71" w:rsidRPr="005647EB" w:rsidRDefault="00FF6C71" w:rsidP="002570E4">
            <w:pPr>
              <w:pStyle w:val="TAC"/>
              <w:keepNext w:val="0"/>
              <w:keepLines w:val="0"/>
              <w:rPr>
                <w:rFonts w:cs="Arial"/>
              </w:rPr>
            </w:pPr>
          </w:p>
        </w:tc>
        <w:tc>
          <w:tcPr>
            <w:tcW w:w="2552" w:type="dxa"/>
            <w:gridSpan w:val="2"/>
          </w:tcPr>
          <w:p w14:paraId="660ADB07" w14:textId="77777777" w:rsidR="00FF6C71" w:rsidRPr="005647EB" w:rsidRDefault="00FF6C71" w:rsidP="002570E4">
            <w:pPr>
              <w:pStyle w:val="TAC"/>
              <w:keepNext w:val="0"/>
              <w:keepLines w:val="0"/>
              <w:rPr>
                <w:rFonts w:cs="Arial"/>
              </w:rPr>
            </w:pPr>
            <w:r w:rsidRPr="005647EB">
              <w:rPr>
                <w:rFonts w:cs="Arial"/>
              </w:rPr>
              <w:t>AWGN</w:t>
            </w:r>
          </w:p>
        </w:tc>
        <w:tc>
          <w:tcPr>
            <w:tcW w:w="2835" w:type="dxa"/>
            <w:gridSpan w:val="2"/>
          </w:tcPr>
          <w:p w14:paraId="4981820B" w14:textId="77777777" w:rsidR="00FF6C71" w:rsidRPr="005647EB" w:rsidRDefault="00FF6C71" w:rsidP="002570E4">
            <w:pPr>
              <w:pStyle w:val="TAC"/>
              <w:keepNext w:val="0"/>
              <w:keepLines w:val="0"/>
              <w:rPr>
                <w:rFonts w:cs="Arial"/>
              </w:rPr>
            </w:pPr>
            <w:r w:rsidRPr="005647EB">
              <w:rPr>
                <w:rFonts w:cs="Arial"/>
              </w:rPr>
              <w:t>AWGN</w:t>
            </w:r>
          </w:p>
        </w:tc>
      </w:tr>
      <w:tr w:rsidR="00FF6C71" w:rsidRPr="005647EB" w14:paraId="5D73F8EB" w14:textId="77777777" w:rsidTr="002570E4">
        <w:trPr>
          <w:cantSplit/>
          <w:jc w:val="center"/>
        </w:trPr>
        <w:tc>
          <w:tcPr>
            <w:tcW w:w="2093" w:type="dxa"/>
          </w:tcPr>
          <w:p w14:paraId="6ABCF857" w14:textId="6147A344" w:rsidR="00FF6C71" w:rsidRPr="005647EB" w:rsidRDefault="00FF6C71"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1559" w:type="dxa"/>
          </w:tcPr>
          <w:p w14:paraId="6E9008C7" w14:textId="77777777" w:rsidR="00FF6C71" w:rsidRPr="005647EB" w:rsidRDefault="00FF6C71" w:rsidP="002570E4">
            <w:pPr>
              <w:pStyle w:val="TAC"/>
              <w:keepNext w:val="0"/>
              <w:keepLines w:val="0"/>
              <w:rPr>
                <w:rFonts w:cs="Arial"/>
              </w:rPr>
            </w:pPr>
          </w:p>
        </w:tc>
        <w:tc>
          <w:tcPr>
            <w:tcW w:w="2552" w:type="dxa"/>
            <w:gridSpan w:val="2"/>
          </w:tcPr>
          <w:p w14:paraId="26ADBF11" w14:textId="77777777" w:rsidR="00FF6C71" w:rsidRPr="005647EB" w:rsidRDefault="00FF6C71" w:rsidP="002570E4">
            <w:pPr>
              <w:pStyle w:val="TAC"/>
              <w:keepNext w:val="0"/>
              <w:keepLines w:val="0"/>
              <w:rPr>
                <w:rFonts w:cs="Arial"/>
              </w:rPr>
            </w:pPr>
            <w:r w:rsidRPr="005647EB">
              <w:rPr>
                <w:rFonts w:cs="Arial"/>
              </w:rPr>
              <w:t>1x2</w:t>
            </w:r>
          </w:p>
        </w:tc>
        <w:tc>
          <w:tcPr>
            <w:tcW w:w="2835" w:type="dxa"/>
            <w:gridSpan w:val="2"/>
          </w:tcPr>
          <w:p w14:paraId="7287C3EB" w14:textId="77777777" w:rsidR="00FF6C71" w:rsidRPr="005647EB" w:rsidRDefault="00FF6C71" w:rsidP="002570E4">
            <w:pPr>
              <w:pStyle w:val="TAC"/>
              <w:keepNext w:val="0"/>
              <w:keepLines w:val="0"/>
              <w:rPr>
                <w:rFonts w:cs="Arial"/>
              </w:rPr>
            </w:pPr>
            <w:r w:rsidRPr="005647EB">
              <w:rPr>
                <w:rFonts w:cs="Arial"/>
              </w:rPr>
              <w:t>1x2</w:t>
            </w:r>
          </w:p>
        </w:tc>
      </w:tr>
      <w:tr w:rsidR="00FF6C71" w:rsidRPr="005647EB" w14:paraId="293B8DDF" w14:textId="77777777" w:rsidTr="002570E4">
        <w:trPr>
          <w:cantSplit/>
          <w:jc w:val="center"/>
        </w:trPr>
        <w:tc>
          <w:tcPr>
            <w:tcW w:w="2093" w:type="dxa"/>
          </w:tcPr>
          <w:p w14:paraId="45213499" w14:textId="4B6F3AD2" w:rsidR="00FF6C71" w:rsidRPr="005647EB" w:rsidRDefault="00FF6C71" w:rsidP="002570E4">
            <w:pPr>
              <w:pStyle w:val="TAL"/>
              <w:keepNext w:val="0"/>
              <w:keepLines w:val="0"/>
              <w:rPr>
                <w:rFonts w:cs="Arial"/>
              </w:rPr>
            </w:pPr>
            <w:r w:rsidRPr="005647EB">
              <w:rPr>
                <w:rFonts w:cs="Arial"/>
              </w:rPr>
              <w:t>Timing</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1</w:t>
            </w:r>
          </w:p>
        </w:tc>
        <w:tc>
          <w:tcPr>
            <w:tcW w:w="1559" w:type="dxa"/>
          </w:tcPr>
          <w:p w14:paraId="25EBBAA2" w14:textId="77777777" w:rsidR="00FF6C71" w:rsidRPr="005647EB" w:rsidRDefault="00FF6C71" w:rsidP="002570E4">
            <w:pPr>
              <w:pStyle w:val="TAC"/>
              <w:keepNext w:val="0"/>
              <w:keepLines w:val="0"/>
              <w:rPr>
                <w:rFonts w:cs="Arial"/>
              </w:rPr>
            </w:pPr>
          </w:p>
        </w:tc>
        <w:tc>
          <w:tcPr>
            <w:tcW w:w="2552" w:type="dxa"/>
            <w:gridSpan w:val="2"/>
          </w:tcPr>
          <w:p w14:paraId="5F63A5A7" w14:textId="77777777" w:rsidR="00FF6C71" w:rsidRPr="005647EB" w:rsidRDefault="00FF6C71" w:rsidP="002570E4">
            <w:pPr>
              <w:pStyle w:val="TAC"/>
              <w:keepNext w:val="0"/>
              <w:keepLines w:val="0"/>
              <w:rPr>
                <w:rFonts w:cs="Arial"/>
              </w:rPr>
            </w:pPr>
            <w:r w:rsidRPr="005647EB">
              <w:rPr>
                <w:rFonts w:cs="Arial"/>
              </w:rPr>
              <w:t>-</w:t>
            </w:r>
          </w:p>
        </w:tc>
        <w:tc>
          <w:tcPr>
            <w:tcW w:w="2835" w:type="dxa"/>
            <w:gridSpan w:val="2"/>
          </w:tcPr>
          <w:p w14:paraId="0CD6D87B" w14:textId="77777777" w:rsidR="00FF6C71" w:rsidRPr="005647EB" w:rsidRDefault="00FF6C71" w:rsidP="002570E4">
            <w:pPr>
              <w:pStyle w:val="TAC"/>
              <w:keepNext w:val="0"/>
              <w:keepLines w:val="0"/>
              <w:rPr>
                <w:rFonts w:cs="Arial"/>
              </w:rPr>
            </w:pPr>
            <w:r w:rsidRPr="005647EB">
              <w:rPr>
                <w:rFonts w:cs="Arial"/>
              </w:rPr>
              <w:t>3ms</w:t>
            </w:r>
          </w:p>
        </w:tc>
      </w:tr>
      <w:tr w:rsidR="00FF6C71" w:rsidRPr="005647EB" w14:paraId="0C615633" w14:textId="77777777" w:rsidTr="002570E4">
        <w:trPr>
          <w:cantSplit/>
          <w:jc w:val="center"/>
        </w:trPr>
        <w:tc>
          <w:tcPr>
            <w:tcW w:w="9039" w:type="dxa"/>
            <w:gridSpan w:val="6"/>
          </w:tcPr>
          <w:p w14:paraId="6CBE7DC6" w14:textId="2AD656B9" w:rsidR="00FF6C71" w:rsidRPr="005647EB" w:rsidRDefault="002570E4" w:rsidP="002570E4">
            <w:pPr>
              <w:pStyle w:val="TAN"/>
              <w:keepNext w:val="0"/>
              <w:keepLines w:val="0"/>
              <w:rPr>
                <w:rFonts w:cs="Arial"/>
              </w:rPr>
            </w:pPr>
            <w:r w:rsidRPr="005647EB">
              <w:rPr>
                <w:rFonts w:cs="Arial"/>
              </w:rPr>
              <w:t>NOTE 1:</w:t>
            </w:r>
            <w:r w:rsidR="00FF6C71" w:rsidRPr="005647EB">
              <w:rPr>
                <w:rFonts w:cs="Arial"/>
              </w:rPr>
              <w:tab/>
              <w:t>OCNG</w:t>
            </w:r>
            <w:r w:rsidRPr="005647EB">
              <w:rPr>
                <w:rFonts w:cs="Arial"/>
              </w:rPr>
              <w:t xml:space="preserve"> </w:t>
            </w:r>
            <w:r w:rsidR="00FF6C71" w:rsidRPr="005647EB">
              <w:rPr>
                <w:rFonts w:cs="Arial"/>
              </w:rPr>
              <w:t>shall</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used</w:t>
            </w:r>
            <w:r w:rsidRPr="005647EB">
              <w:rPr>
                <w:rFonts w:cs="Arial"/>
              </w:rPr>
              <w:t xml:space="preserve"> </w:t>
            </w:r>
            <w:r w:rsidR="00FF6C71" w:rsidRPr="005647EB">
              <w:rPr>
                <w:rFonts w:cs="Arial"/>
              </w:rPr>
              <w:t>such</w:t>
            </w:r>
            <w:r w:rsidRPr="005647EB">
              <w:rPr>
                <w:rFonts w:cs="Arial"/>
              </w:rPr>
              <w:t xml:space="preserve"> </w:t>
            </w:r>
            <w:r w:rsidR="00FF6C71" w:rsidRPr="005647EB">
              <w:rPr>
                <w:rFonts w:cs="Arial"/>
              </w:rPr>
              <w:t>that</w:t>
            </w:r>
            <w:r w:rsidRPr="005647EB">
              <w:rPr>
                <w:rFonts w:cs="Arial"/>
              </w:rPr>
              <w:t xml:space="preserve"> </w:t>
            </w:r>
            <w:r w:rsidR="00FF6C71" w:rsidRPr="005647EB">
              <w:rPr>
                <w:rFonts w:cs="Arial"/>
              </w:rPr>
              <w:t>both</w:t>
            </w:r>
            <w:r w:rsidRPr="005647EB">
              <w:rPr>
                <w:rFonts w:cs="Arial"/>
              </w:rPr>
              <w:t xml:space="preserve"> </w:t>
            </w:r>
            <w:r w:rsidR="00FF6C71" w:rsidRPr="005647EB">
              <w:rPr>
                <w:rFonts w:cs="Arial"/>
              </w:rPr>
              <w:t>cells</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fully</w:t>
            </w:r>
            <w:r w:rsidRPr="005647EB">
              <w:rPr>
                <w:rFonts w:cs="Arial"/>
              </w:rPr>
              <w:t xml:space="preserve"> </w:t>
            </w:r>
            <w:r w:rsidR="00FF6C71" w:rsidRPr="005647EB">
              <w:rPr>
                <w:rFonts w:cs="Arial"/>
              </w:rPr>
              <w:t>allocated</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a</w:t>
            </w:r>
            <w:r w:rsidRPr="005647EB">
              <w:rPr>
                <w:rFonts w:cs="Arial"/>
              </w:rPr>
              <w:t xml:space="preserve"> </w:t>
            </w:r>
            <w:r w:rsidR="00FF6C71" w:rsidRPr="005647EB">
              <w:rPr>
                <w:rFonts w:cs="Arial"/>
              </w:rPr>
              <w:t>constant</w:t>
            </w:r>
            <w:r w:rsidRPr="005647EB">
              <w:rPr>
                <w:rFonts w:cs="Arial"/>
              </w:rPr>
              <w:t xml:space="preserve"> </w:t>
            </w:r>
            <w:r w:rsidR="00FF6C71" w:rsidRPr="005647EB">
              <w:rPr>
                <w:rFonts w:cs="Arial"/>
              </w:rPr>
              <w:t>total</w:t>
            </w:r>
            <w:r w:rsidRPr="005647EB">
              <w:rPr>
                <w:rFonts w:cs="Arial"/>
              </w:rPr>
              <w:t xml:space="preserve"> </w:t>
            </w:r>
            <w:r w:rsidR="00FF6C71" w:rsidRPr="005647EB">
              <w:rPr>
                <w:rFonts w:cs="Arial"/>
              </w:rPr>
              <w:t>transmitted</w:t>
            </w:r>
            <w:r w:rsidRPr="005647EB">
              <w:rPr>
                <w:rFonts w:cs="Arial"/>
              </w:rPr>
              <w:t xml:space="preserve"> </w:t>
            </w:r>
            <w:r w:rsidR="00FF6C71" w:rsidRPr="005647EB">
              <w:rPr>
                <w:rFonts w:cs="Arial"/>
              </w:rPr>
              <w:t>power</w:t>
            </w:r>
            <w:r w:rsidRPr="005647EB">
              <w:rPr>
                <w:rFonts w:cs="Arial"/>
              </w:rPr>
              <w:t xml:space="preserve"> </w:t>
            </w:r>
            <w:r w:rsidR="00FF6C71" w:rsidRPr="005647EB">
              <w:rPr>
                <w:rFonts w:cs="Arial"/>
              </w:rPr>
              <w:t>spectral</w:t>
            </w:r>
            <w:r w:rsidRPr="005647EB">
              <w:rPr>
                <w:rFonts w:cs="Arial"/>
              </w:rPr>
              <w:t xml:space="preserve"> </w:t>
            </w:r>
            <w:r w:rsidR="00FF6C71" w:rsidRPr="005647EB">
              <w:rPr>
                <w:rFonts w:cs="Arial"/>
              </w:rPr>
              <w:t>density</w:t>
            </w:r>
            <w:r w:rsidRPr="005647EB">
              <w:rPr>
                <w:rFonts w:cs="Arial"/>
              </w:rPr>
              <w:t xml:space="preserve"> </w:t>
            </w:r>
            <w:r w:rsidR="00FF6C71" w:rsidRPr="005647EB">
              <w:rPr>
                <w:rFonts w:cs="Arial"/>
              </w:rPr>
              <w:t>is</w:t>
            </w:r>
            <w:r w:rsidRPr="005647EB">
              <w:rPr>
                <w:rFonts w:cs="Arial"/>
              </w:rPr>
              <w:t xml:space="preserve"> </w:t>
            </w:r>
            <w:r w:rsidR="00FF6C71" w:rsidRPr="005647EB">
              <w:rPr>
                <w:rFonts w:cs="Arial"/>
              </w:rPr>
              <w:t>achieved</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all</w:t>
            </w:r>
            <w:r w:rsidRPr="005647EB">
              <w:rPr>
                <w:rFonts w:cs="Arial"/>
              </w:rPr>
              <w:t xml:space="preserve"> </w:t>
            </w:r>
            <w:r w:rsidR="00FF6C71" w:rsidRPr="005647EB">
              <w:rPr>
                <w:rFonts w:cs="Arial"/>
              </w:rPr>
              <w:t>OFDM</w:t>
            </w:r>
            <w:r w:rsidRPr="005647EB">
              <w:rPr>
                <w:rFonts w:cs="Arial"/>
              </w:rPr>
              <w:t xml:space="preserve"> </w:t>
            </w:r>
            <w:r w:rsidR="00FF6C71" w:rsidRPr="005647EB">
              <w:rPr>
                <w:rFonts w:cs="Arial"/>
              </w:rPr>
              <w:t>symbols.</w:t>
            </w:r>
          </w:p>
          <w:p w14:paraId="62EC05FF" w14:textId="40FB04BD" w:rsidR="00FF6C71" w:rsidRPr="005647EB" w:rsidRDefault="002570E4" w:rsidP="002570E4">
            <w:pPr>
              <w:pStyle w:val="TAN"/>
              <w:keepNext w:val="0"/>
              <w:keepLines w:val="0"/>
              <w:rPr>
                <w:rFonts w:cs="Arial"/>
              </w:rPr>
            </w:pPr>
            <w:r w:rsidRPr="005647EB">
              <w:rPr>
                <w:rFonts w:cs="Arial"/>
              </w:rPr>
              <w:t>NOTE 2:</w:t>
            </w:r>
            <w:r w:rsidR="00FF6C71" w:rsidRPr="005647EB">
              <w:rPr>
                <w:rFonts w:cs="Arial"/>
              </w:rPr>
              <w:tab/>
              <w:t>The</w:t>
            </w:r>
            <w:r w:rsidRPr="005647EB">
              <w:rPr>
                <w:rFonts w:cs="Arial"/>
              </w:rPr>
              <w:t xml:space="preserve"> </w:t>
            </w:r>
            <w:r w:rsidR="00FF6C71" w:rsidRPr="005647EB">
              <w:rPr>
                <w:rFonts w:cs="Arial"/>
              </w:rPr>
              <w:t>resources</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uplink</w:t>
            </w:r>
            <w:r w:rsidRPr="005647EB">
              <w:rPr>
                <w:rFonts w:cs="Arial"/>
              </w:rPr>
              <w:t xml:space="preserve"> </w:t>
            </w:r>
            <w:r w:rsidR="00FF6C71" w:rsidRPr="005647EB">
              <w:rPr>
                <w:rFonts w:cs="Arial"/>
              </w:rPr>
              <w:t>transmission</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assigned</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UE</w:t>
            </w:r>
            <w:r w:rsidRPr="005647EB">
              <w:rPr>
                <w:rFonts w:cs="Arial"/>
              </w:rPr>
              <w:t xml:space="preserve"> </w:t>
            </w:r>
            <w:r w:rsidR="00FF6C71" w:rsidRPr="005647EB">
              <w:rPr>
                <w:rFonts w:cs="Arial"/>
              </w:rPr>
              <w:t>prior</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start</w:t>
            </w:r>
            <w:r w:rsidRPr="005647EB">
              <w:rPr>
                <w:rFonts w:cs="Arial"/>
              </w:rPr>
              <w:t xml:space="preserve"> </w:t>
            </w:r>
            <w:r w:rsidR="00FF6C71" w:rsidRPr="005647EB">
              <w:rPr>
                <w:rFonts w:cs="Arial"/>
              </w:rPr>
              <w:t>of</w:t>
            </w:r>
            <w:r w:rsidRPr="005647EB">
              <w:rPr>
                <w:rFonts w:cs="Arial"/>
              </w:rPr>
              <w:t xml:space="preserve"> </w:t>
            </w:r>
            <w:r w:rsidR="00FF6C71" w:rsidRPr="005647EB">
              <w:rPr>
                <w:rFonts w:cs="Arial"/>
              </w:rPr>
              <w:t>time</w:t>
            </w:r>
            <w:r w:rsidRPr="005647EB">
              <w:rPr>
                <w:rFonts w:cs="Arial"/>
              </w:rPr>
              <w:t xml:space="preserve"> </w:t>
            </w:r>
            <w:r w:rsidR="00FF6C71" w:rsidRPr="005647EB">
              <w:rPr>
                <w:rFonts w:cs="Arial"/>
              </w:rPr>
              <w:t>period</w:t>
            </w:r>
            <w:r w:rsidRPr="005647EB">
              <w:rPr>
                <w:rFonts w:cs="Arial"/>
              </w:rPr>
              <w:t xml:space="preserve"> </w:t>
            </w:r>
            <w:r w:rsidR="00FF6C71" w:rsidRPr="005647EB">
              <w:rPr>
                <w:rFonts w:cs="Arial"/>
              </w:rPr>
              <w:t>T2.</w:t>
            </w:r>
          </w:p>
          <w:p w14:paraId="13AEE53A" w14:textId="3D1E637E" w:rsidR="00FF6C71" w:rsidRPr="005647EB" w:rsidRDefault="002570E4" w:rsidP="002570E4">
            <w:pPr>
              <w:pStyle w:val="TAN"/>
              <w:keepNext w:val="0"/>
              <w:keepLines w:val="0"/>
              <w:rPr>
                <w:rFonts w:cs="Arial"/>
              </w:rPr>
            </w:pPr>
            <w:r w:rsidRPr="005647EB">
              <w:rPr>
                <w:rFonts w:cs="Arial"/>
              </w:rPr>
              <w:t>NOTE 3:</w:t>
            </w:r>
            <w:r w:rsidR="00FF6C71" w:rsidRPr="005647EB">
              <w:rPr>
                <w:rFonts w:cs="Arial"/>
              </w:rPr>
              <w:tab/>
              <w:t>Interference</w:t>
            </w:r>
            <w:r w:rsidRPr="005647EB">
              <w:rPr>
                <w:rFonts w:cs="Arial"/>
              </w:rPr>
              <w:t xml:space="preserve"> </w:t>
            </w:r>
            <w:r w:rsidR="00FF6C71" w:rsidRPr="005647EB">
              <w:rPr>
                <w:rFonts w:cs="Arial"/>
              </w:rPr>
              <w:t>from</w:t>
            </w:r>
            <w:r w:rsidRPr="005647EB">
              <w:rPr>
                <w:rFonts w:cs="Arial"/>
              </w:rPr>
              <w:t xml:space="preserve"> </w:t>
            </w:r>
            <w:r w:rsidR="00FF6C71" w:rsidRPr="005647EB">
              <w:rPr>
                <w:rFonts w:cs="Arial"/>
              </w:rPr>
              <w:t>other</w:t>
            </w:r>
            <w:r w:rsidRPr="005647EB">
              <w:rPr>
                <w:rFonts w:cs="Arial"/>
              </w:rPr>
              <w:t xml:space="preserve"> </w:t>
            </w:r>
            <w:r w:rsidR="00FF6C71" w:rsidRPr="005647EB">
              <w:rPr>
                <w:rFonts w:cs="Arial"/>
              </w:rPr>
              <w:t>cells</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noise</w:t>
            </w:r>
            <w:r w:rsidRPr="005647EB">
              <w:rPr>
                <w:rFonts w:cs="Arial"/>
              </w:rPr>
              <w:t xml:space="preserve"> </w:t>
            </w:r>
            <w:r w:rsidR="00FF6C71" w:rsidRPr="005647EB">
              <w:rPr>
                <w:rFonts w:cs="Arial"/>
              </w:rPr>
              <w:t>sources</w:t>
            </w:r>
            <w:r w:rsidRPr="005647EB">
              <w:rPr>
                <w:rFonts w:cs="Arial"/>
              </w:rPr>
              <w:t xml:space="preserve"> </w:t>
            </w:r>
            <w:r w:rsidR="00FF6C71" w:rsidRPr="005647EB">
              <w:rPr>
                <w:rFonts w:cs="Arial"/>
              </w:rPr>
              <w:t>not</w:t>
            </w:r>
            <w:r w:rsidRPr="005647EB">
              <w:rPr>
                <w:rFonts w:cs="Arial"/>
              </w:rPr>
              <w:t xml:space="preserve"> </w:t>
            </w:r>
            <w:r w:rsidR="00FF6C71" w:rsidRPr="005647EB">
              <w:rPr>
                <w:rFonts w:cs="Arial"/>
              </w:rPr>
              <w:t>specified</w:t>
            </w:r>
            <w:r w:rsidRPr="005647EB">
              <w:rPr>
                <w:rFonts w:cs="Arial"/>
              </w:rPr>
              <w:t xml:space="preserve"> </w:t>
            </w:r>
            <w:r w:rsidR="00FF6C71" w:rsidRPr="005647EB">
              <w:rPr>
                <w:rFonts w:cs="Arial"/>
              </w:rPr>
              <w:t>in</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test</w:t>
            </w:r>
            <w:r w:rsidRPr="005647EB">
              <w:rPr>
                <w:rFonts w:cs="Arial"/>
              </w:rPr>
              <w:t xml:space="preserve"> </w:t>
            </w:r>
            <w:r w:rsidR="00FF6C71" w:rsidRPr="005647EB">
              <w:rPr>
                <w:rFonts w:cs="Arial"/>
              </w:rPr>
              <w:t>is</w:t>
            </w:r>
            <w:r w:rsidRPr="005647EB">
              <w:rPr>
                <w:rFonts w:cs="Arial"/>
              </w:rPr>
              <w:t xml:space="preserve"> </w:t>
            </w:r>
            <w:r w:rsidR="00FF6C71" w:rsidRPr="005647EB">
              <w:rPr>
                <w:rFonts w:cs="Arial"/>
              </w:rPr>
              <w:t>assumed</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constant</w:t>
            </w:r>
            <w:r w:rsidRPr="005647EB">
              <w:rPr>
                <w:rFonts w:cs="Arial"/>
              </w:rPr>
              <w:t xml:space="preserve"> </w:t>
            </w:r>
            <w:r w:rsidR="00FF6C71" w:rsidRPr="005647EB">
              <w:rPr>
                <w:rFonts w:cs="Arial"/>
              </w:rPr>
              <w:t>over</w:t>
            </w:r>
            <w:r w:rsidRPr="005647EB">
              <w:rPr>
                <w:rFonts w:cs="Arial"/>
              </w:rPr>
              <w:t xml:space="preserve"> </w:t>
            </w:r>
            <w:r w:rsidR="00FF6C71" w:rsidRPr="005647EB">
              <w:rPr>
                <w:rFonts w:cs="Arial"/>
              </w:rPr>
              <w:t>subcarriers</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time</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shall</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modelled</w:t>
            </w:r>
            <w:r w:rsidRPr="005647EB">
              <w:rPr>
                <w:rFonts w:cs="Arial"/>
              </w:rPr>
              <w:t xml:space="preserve"> </w:t>
            </w:r>
            <w:r w:rsidR="00FF6C71" w:rsidRPr="005647EB">
              <w:rPr>
                <w:rFonts w:cs="Arial"/>
              </w:rPr>
              <w:t>as</w:t>
            </w:r>
            <w:r w:rsidRPr="005647EB">
              <w:rPr>
                <w:rFonts w:cs="Arial"/>
              </w:rPr>
              <w:t xml:space="preserve"> </w:t>
            </w:r>
            <w:r w:rsidR="00FF6C71" w:rsidRPr="005647EB">
              <w:rPr>
                <w:rFonts w:cs="Arial"/>
              </w:rPr>
              <w:t>AWGN</w:t>
            </w:r>
            <w:r w:rsidRPr="005647EB">
              <w:rPr>
                <w:rFonts w:cs="Arial"/>
              </w:rPr>
              <w:t xml:space="preserve"> </w:t>
            </w:r>
            <w:r w:rsidR="00FF6C71" w:rsidRPr="005647EB">
              <w:rPr>
                <w:rFonts w:cs="Arial"/>
              </w:rPr>
              <w:t>of</w:t>
            </w:r>
            <w:r w:rsidRPr="005647EB">
              <w:rPr>
                <w:rFonts w:cs="Arial"/>
              </w:rPr>
              <w:t xml:space="preserve"> </w:t>
            </w:r>
            <w:r w:rsidR="00FF6C71" w:rsidRPr="005647EB">
              <w:rPr>
                <w:rFonts w:cs="Arial"/>
              </w:rPr>
              <w:t>appropriate</w:t>
            </w:r>
            <w:r w:rsidRPr="005647EB">
              <w:rPr>
                <w:rFonts w:cs="Arial"/>
              </w:rPr>
              <w:t xml:space="preserve"> </w:t>
            </w:r>
            <w:r w:rsidR="00FF6C71" w:rsidRPr="005647EB">
              <w:rPr>
                <w:rFonts w:cs="Arial"/>
              </w:rPr>
              <w:t>power</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object w:dxaOrig="400" w:dyaOrig="360" w14:anchorId="5066C3A1">
                <v:shape id="_x0000_i1091" type="#_x0000_t75" style="width:20.5pt;height:18pt" o:ole="" fillcolor="window">
                  <v:imagedata r:id="rId10" o:title=""/>
                </v:shape>
                <o:OLEObject Type="Embed" ProgID="Equation.3" ShapeID="_x0000_i1091" DrawAspect="Content" ObjectID="_1781977658" r:id="rId91"/>
              </w:objec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fulfilled.</w:t>
            </w:r>
          </w:p>
          <w:p w14:paraId="379C9087" w14:textId="6241FAF3" w:rsidR="00FF6C71" w:rsidRPr="005647EB" w:rsidRDefault="002570E4" w:rsidP="002570E4">
            <w:pPr>
              <w:pStyle w:val="TAN"/>
              <w:keepNext w:val="0"/>
              <w:keepLines w:val="0"/>
              <w:rPr>
                <w:rFonts w:cs="Arial"/>
              </w:rPr>
            </w:pPr>
            <w:r w:rsidRPr="005647EB">
              <w:rPr>
                <w:rFonts w:cs="Arial"/>
              </w:rPr>
              <w:t>NOTE 4:</w:t>
            </w:r>
            <w:r w:rsidR="00FF6C71" w:rsidRPr="005647EB">
              <w:rPr>
                <w:rFonts w:cs="Arial"/>
              </w:rPr>
              <w:tab/>
              <w:t>Es/Iot,</w:t>
            </w:r>
            <w:r w:rsidRPr="005647EB">
              <w:rPr>
                <w:rFonts w:cs="Arial"/>
              </w:rPr>
              <w:t xml:space="preserve"> </w:t>
            </w:r>
            <w:r w:rsidR="00FF6C71" w:rsidRPr="005647EB">
              <w:rPr>
                <w:rFonts w:cs="Arial"/>
              </w:rPr>
              <w:t>RSRP,</w:t>
            </w:r>
            <w:r w:rsidRPr="005647EB">
              <w:rPr>
                <w:rFonts w:cs="Arial"/>
              </w:rPr>
              <w:t xml:space="preserve"> </w:t>
            </w:r>
            <w:r w:rsidR="00FF6C71" w:rsidRPr="005647EB">
              <w:rPr>
                <w:rFonts w:cs="Arial"/>
              </w:rPr>
              <w:t>SCH_RP</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Io</w:t>
            </w:r>
            <w:r w:rsidRPr="005647EB">
              <w:rPr>
                <w:rFonts w:cs="Arial"/>
              </w:rPr>
              <w:t xml:space="preserve"> </w:t>
            </w:r>
            <w:r w:rsidR="00FF6C71" w:rsidRPr="005647EB">
              <w:rPr>
                <w:rFonts w:cs="Arial"/>
              </w:rPr>
              <w:t>have</w:t>
            </w:r>
            <w:r w:rsidRPr="005647EB">
              <w:rPr>
                <w:rFonts w:cs="Arial"/>
              </w:rPr>
              <w:t xml:space="preserve"> </w:t>
            </w:r>
            <w:r w:rsidR="00FF6C71" w:rsidRPr="005647EB">
              <w:rPr>
                <w:rFonts w:cs="Arial"/>
              </w:rPr>
              <w:t>been</w:t>
            </w:r>
            <w:r w:rsidRPr="005647EB">
              <w:rPr>
                <w:rFonts w:cs="Arial"/>
              </w:rPr>
              <w:t xml:space="preserve"> </w:t>
            </w:r>
            <w:r w:rsidR="00FF6C71" w:rsidRPr="005647EB">
              <w:rPr>
                <w:rFonts w:cs="Arial"/>
              </w:rPr>
              <w:t>derived</w:t>
            </w:r>
            <w:r w:rsidRPr="005647EB">
              <w:rPr>
                <w:rFonts w:cs="Arial"/>
              </w:rPr>
              <w:t xml:space="preserve"> </w:t>
            </w:r>
            <w:r w:rsidR="00FF6C71" w:rsidRPr="005647EB">
              <w:rPr>
                <w:rFonts w:cs="Arial"/>
              </w:rPr>
              <w:t>from</w:t>
            </w:r>
            <w:r w:rsidRPr="005647EB">
              <w:rPr>
                <w:rFonts w:cs="Arial"/>
              </w:rPr>
              <w:t xml:space="preserve"> </w:t>
            </w:r>
            <w:r w:rsidR="00FF6C71" w:rsidRPr="005647EB">
              <w:rPr>
                <w:rFonts w:cs="Arial"/>
              </w:rPr>
              <w:t>other</w:t>
            </w:r>
            <w:r w:rsidRPr="005647EB">
              <w:rPr>
                <w:rFonts w:cs="Arial"/>
              </w:rPr>
              <w:t xml:space="preserve"> </w:t>
            </w:r>
            <w:r w:rsidR="00FF6C71" w:rsidRPr="005647EB">
              <w:rPr>
                <w:rFonts w:cs="Arial"/>
              </w:rPr>
              <w:t>parameters</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information</w:t>
            </w:r>
            <w:r w:rsidRPr="005647EB">
              <w:rPr>
                <w:rFonts w:cs="Arial"/>
              </w:rPr>
              <w:t xml:space="preserve"> </w:t>
            </w:r>
            <w:r w:rsidR="00FF6C71" w:rsidRPr="005647EB">
              <w:rPr>
                <w:rFonts w:cs="Arial"/>
              </w:rPr>
              <w:t>purposes.</w:t>
            </w:r>
            <w:r w:rsidRPr="005647EB">
              <w:rPr>
                <w:rFonts w:cs="Arial"/>
              </w:rPr>
              <w:t xml:space="preserve"> </w:t>
            </w:r>
            <w:r w:rsidR="00FF6C71" w:rsidRPr="005647EB">
              <w:rPr>
                <w:rFonts w:cs="Arial"/>
              </w:rPr>
              <w:t>They</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not</w:t>
            </w:r>
            <w:r w:rsidRPr="005647EB">
              <w:rPr>
                <w:rFonts w:cs="Arial"/>
              </w:rPr>
              <w:t xml:space="preserve"> </w:t>
            </w:r>
            <w:r w:rsidR="00FF6C71" w:rsidRPr="005647EB">
              <w:rPr>
                <w:rFonts w:cs="Arial"/>
              </w:rPr>
              <w:t>settable</w:t>
            </w:r>
            <w:r w:rsidRPr="005647EB">
              <w:rPr>
                <w:rFonts w:cs="Arial"/>
              </w:rPr>
              <w:t xml:space="preserve"> </w:t>
            </w:r>
            <w:r w:rsidR="00FF6C71" w:rsidRPr="005647EB">
              <w:rPr>
                <w:rFonts w:cs="Arial"/>
              </w:rPr>
              <w:t>parameters</w:t>
            </w:r>
            <w:r w:rsidRPr="005647EB">
              <w:rPr>
                <w:rFonts w:cs="Arial"/>
              </w:rPr>
              <w:t xml:space="preserve"> </w:t>
            </w:r>
            <w:r w:rsidR="00FF6C71" w:rsidRPr="005647EB">
              <w:rPr>
                <w:rFonts w:cs="Arial"/>
              </w:rPr>
              <w:t>themselves.</w:t>
            </w:r>
          </w:p>
        </w:tc>
      </w:tr>
    </w:tbl>
    <w:p w14:paraId="0D349D20" w14:textId="77777777" w:rsidR="00FF6C71" w:rsidRPr="005647EB" w:rsidRDefault="00FF6C71" w:rsidP="002570E4"/>
    <w:p w14:paraId="367C89C0" w14:textId="77777777" w:rsidR="00FF6C71" w:rsidRPr="005647EB" w:rsidRDefault="00FF6C71" w:rsidP="00194A1C">
      <w:pPr>
        <w:pStyle w:val="TH"/>
      </w:pPr>
      <w:r w:rsidRPr="005647EB">
        <w:rPr>
          <w:rFonts w:cs="v4.2.0"/>
        </w:rPr>
        <w:lastRenderedPageBreak/>
        <w:t>Table 8.3.</w:t>
      </w:r>
      <w:r w:rsidRPr="005647EB">
        <w:rPr>
          <w:rFonts w:cs="v4.2.0"/>
          <w:lang w:eastAsia="zh-CN"/>
        </w:rPr>
        <w:t>8</w:t>
      </w:r>
      <w:r w:rsidRPr="005647EB">
        <w:rPr>
          <w:rFonts w:cs="v4.2.0"/>
        </w:rPr>
        <w:t>.5-</w:t>
      </w:r>
      <w:r w:rsidRPr="005647EB">
        <w:rPr>
          <w:rFonts w:cs="v4.2.0"/>
          <w:lang w:eastAsia="zh-CN"/>
        </w:rPr>
        <w:t>2</w:t>
      </w:r>
      <w:r w:rsidRPr="005647EB">
        <w:rPr>
          <w:rFonts w:cs="v4.2.0"/>
        </w:rPr>
        <w:t xml:space="preserve">: Cell specific test parameters for </w:t>
      </w:r>
      <w:r w:rsidRPr="005647EB">
        <w:rPr>
          <w:lang w:eastAsia="zh-CN"/>
        </w:rPr>
        <w:t>FDD-FDD Interfrequency correct reporting of measurement events with reduced performance group configured, non DRX (cell #3, cell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FF6C71" w:rsidRPr="005647EB" w14:paraId="170ECD05" w14:textId="77777777" w:rsidTr="002570E4">
        <w:trPr>
          <w:cantSplit/>
          <w:jc w:val="center"/>
        </w:trPr>
        <w:tc>
          <w:tcPr>
            <w:tcW w:w="2093" w:type="dxa"/>
            <w:vMerge w:val="restart"/>
            <w:tcBorders>
              <w:top w:val="single" w:sz="4" w:space="0" w:color="auto"/>
              <w:left w:val="single" w:sz="4" w:space="0" w:color="auto"/>
              <w:bottom w:val="single" w:sz="4" w:space="0" w:color="auto"/>
              <w:right w:val="single" w:sz="4" w:space="0" w:color="auto"/>
            </w:tcBorders>
          </w:tcPr>
          <w:p w14:paraId="62BD5C45" w14:textId="77777777" w:rsidR="00FF6C71" w:rsidRPr="005647EB" w:rsidRDefault="00FF6C71" w:rsidP="00194A1C">
            <w:pPr>
              <w:pStyle w:val="TAH"/>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1589B4E3" w14:textId="77777777" w:rsidR="00FF6C71" w:rsidRPr="005647EB" w:rsidRDefault="00FF6C71" w:rsidP="00194A1C">
            <w:pPr>
              <w:pStyle w:val="TAH"/>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tcPr>
          <w:p w14:paraId="5EED1891" w14:textId="03EDC0BC" w:rsidR="00FF6C71" w:rsidRPr="005647EB" w:rsidRDefault="00FF6C71" w:rsidP="00194A1C">
            <w:pPr>
              <w:pStyle w:val="TAH"/>
              <w:rPr>
                <w:rFonts w:cs="Arial"/>
              </w:rPr>
            </w:pPr>
            <w:r w:rsidRPr="005647EB">
              <w:rPr>
                <w:rFonts w:cs="Arial"/>
              </w:rPr>
              <w:t>Cell</w:t>
            </w:r>
            <w:r w:rsidR="002570E4" w:rsidRPr="005647EB">
              <w:rPr>
                <w:rFonts w:cs="Arial"/>
              </w:rPr>
              <w:t xml:space="preserve"> </w:t>
            </w:r>
            <w:r w:rsidRPr="005647EB">
              <w:rPr>
                <w:rFonts w:cs="Arial"/>
              </w:rPr>
              <w:t>3</w:t>
            </w:r>
          </w:p>
        </w:tc>
        <w:tc>
          <w:tcPr>
            <w:tcW w:w="2835" w:type="dxa"/>
            <w:gridSpan w:val="2"/>
            <w:tcBorders>
              <w:top w:val="single" w:sz="4" w:space="0" w:color="auto"/>
              <w:left w:val="single" w:sz="4" w:space="0" w:color="auto"/>
              <w:bottom w:val="single" w:sz="4" w:space="0" w:color="auto"/>
              <w:right w:val="single" w:sz="4" w:space="0" w:color="auto"/>
            </w:tcBorders>
          </w:tcPr>
          <w:p w14:paraId="48D4640B" w14:textId="6691E036" w:rsidR="00FF6C71" w:rsidRPr="005647EB" w:rsidRDefault="00FF6C71" w:rsidP="00194A1C">
            <w:pPr>
              <w:pStyle w:val="TAH"/>
              <w:rPr>
                <w:rFonts w:cs="Arial"/>
              </w:rPr>
            </w:pPr>
            <w:r w:rsidRPr="005647EB">
              <w:rPr>
                <w:rFonts w:cs="Arial"/>
              </w:rPr>
              <w:t>Cell</w:t>
            </w:r>
            <w:r w:rsidR="002570E4" w:rsidRPr="005647EB">
              <w:rPr>
                <w:rFonts w:cs="Arial"/>
              </w:rPr>
              <w:t xml:space="preserve"> </w:t>
            </w:r>
            <w:r w:rsidRPr="005647EB">
              <w:rPr>
                <w:rFonts w:cs="Arial"/>
              </w:rPr>
              <w:t>4</w:t>
            </w:r>
          </w:p>
        </w:tc>
      </w:tr>
      <w:tr w:rsidR="00FF6C71" w:rsidRPr="005647EB" w14:paraId="53F41FF5" w14:textId="77777777" w:rsidTr="002570E4">
        <w:trPr>
          <w:cantSplit/>
          <w:jc w:val="center"/>
        </w:trPr>
        <w:tc>
          <w:tcPr>
            <w:tcW w:w="2093" w:type="dxa"/>
            <w:vMerge/>
            <w:tcBorders>
              <w:left w:val="single" w:sz="4" w:space="0" w:color="auto"/>
              <w:bottom w:val="single" w:sz="4" w:space="0" w:color="auto"/>
            </w:tcBorders>
          </w:tcPr>
          <w:p w14:paraId="2DDBF62F" w14:textId="77777777" w:rsidR="00FF6C71" w:rsidRPr="005647EB" w:rsidRDefault="00FF6C71" w:rsidP="00194A1C">
            <w:pPr>
              <w:pStyle w:val="TAH"/>
              <w:rPr>
                <w:rFonts w:cs="Arial"/>
              </w:rPr>
            </w:pPr>
          </w:p>
        </w:tc>
        <w:tc>
          <w:tcPr>
            <w:tcW w:w="1559" w:type="dxa"/>
            <w:vMerge/>
            <w:tcBorders>
              <w:bottom w:val="single" w:sz="4" w:space="0" w:color="auto"/>
            </w:tcBorders>
          </w:tcPr>
          <w:p w14:paraId="6A8039D8" w14:textId="77777777" w:rsidR="00FF6C71" w:rsidRPr="005647EB" w:rsidRDefault="00FF6C71" w:rsidP="00194A1C">
            <w:pPr>
              <w:pStyle w:val="TAH"/>
              <w:rPr>
                <w:rFonts w:cs="Arial"/>
              </w:rPr>
            </w:pPr>
          </w:p>
        </w:tc>
        <w:tc>
          <w:tcPr>
            <w:tcW w:w="1276" w:type="dxa"/>
            <w:tcBorders>
              <w:bottom w:val="single" w:sz="4" w:space="0" w:color="auto"/>
            </w:tcBorders>
          </w:tcPr>
          <w:p w14:paraId="54380C54" w14:textId="77777777" w:rsidR="00FF6C71" w:rsidRPr="005647EB" w:rsidRDefault="00FF6C71" w:rsidP="00194A1C">
            <w:pPr>
              <w:pStyle w:val="TAH"/>
              <w:rPr>
                <w:rFonts w:cs="Arial"/>
              </w:rPr>
            </w:pPr>
            <w:r w:rsidRPr="005647EB">
              <w:rPr>
                <w:rFonts w:cs="Arial"/>
              </w:rPr>
              <w:t>T1</w:t>
            </w:r>
          </w:p>
        </w:tc>
        <w:tc>
          <w:tcPr>
            <w:tcW w:w="1276" w:type="dxa"/>
            <w:tcBorders>
              <w:bottom w:val="single" w:sz="4" w:space="0" w:color="auto"/>
            </w:tcBorders>
          </w:tcPr>
          <w:p w14:paraId="053DCBD6" w14:textId="77777777" w:rsidR="00FF6C71" w:rsidRPr="005647EB" w:rsidRDefault="00FF6C71" w:rsidP="00194A1C">
            <w:pPr>
              <w:pStyle w:val="TAH"/>
              <w:rPr>
                <w:rFonts w:cs="Arial"/>
              </w:rPr>
            </w:pPr>
            <w:r w:rsidRPr="005647EB">
              <w:rPr>
                <w:rFonts w:cs="Arial"/>
              </w:rPr>
              <w:t>T2</w:t>
            </w:r>
          </w:p>
        </w:tc>
        <w:tc>
          <w:tcPr>
            <w:tcW w:w="1275" w:type="dxa"/>
            <w:tcBorders>
              <w:bottom w:val="single" w:sz="4" w:space="0" w:color="auto"/>
            </w:tcBorders>
          </w:tcPr>
          <w:p w14:paraId="2EC171A3" w14:textId="77777777" w:rsidR="00FF6C71" w:rsidRPr="005647EB" w:rsidRDefault="00FF6C71" w:rsidP="00194A1C">
            <w:pPr>
              <w:pStyle w:val="TAH"/>
              <w:rPr>
                <w:rFonts w:cs="Arial"/>
              </w:rPr>
            </w:pPr>
            <w:r w:rsidRPr="005647EB">
              <w:rPr>
                <w:rFonts w:cs="Arial"/>
              </w:rPr>
              <w:t>T1</w:t>
            </w:r>
          </w:p>
        </w:tc>
        <w:tc>
          <w:tcPr>
            <w:tcW w:w="1560" w:type="dxa"/>
            <w:tcBorders>
              <w:bottom w:val="single" w:sz="4" w:space="0" w:color="auto"/>
            </w:tcBorders>
          </w:tcPr>
          <w:p w14:paraId="4E314A16" w14:textId="77777777" w:rsidR="00FF6C71" w:rsidRPr="005647EB" w:rsidRDefault="00FF6C71" w:rsidP="00194A1C">
            <w:pPr>
              <w:pStyle w:val="TAH"/>
              <w:rPr>
                <w:rFonts w:cs="Arial"/>
              </w:rPr>
            </w:pPr>
            <w:r w:rsidRPr="005647EB">
              <w:rPr>
                <w:rFonts w:cs="Arial"/>
              </w:rPr>
              <w:t>T2</w:t>
            </w:r>
          </w:p>
        </w:tc>
      </w:tr>
      <w:tr w:rsidR="00FF6C71" w:rsidRPr="005647EB" w14:paraId="446DC91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77ADE68" w14:textId="5A9D1D11" w:rsidR="00FF6C71" w:rsidRPr="005647EB" w:rsidRDefault="00FF6C71" w:rsidP="00194A1C">
            <w:pPr>
              <w:pStyle w:val="TAL"/>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1FB324E8" w14:textId="77777777" w:rsidR="00FF6C71" w:rsidRPr="005647EB" w:rsidRDefault="00FF6C71" w:rsidP="00194A1C">
            <w:pPr>
              <w:pStyle w:val="TAC"/>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369BAC0D" w14:textId="167F7A9C" w:rsidR="00FF6C71" w:rsidRPr="005647EB" w:rsidRDefault="00FF6C71" w:rsidP="00194A1C">
            <w:pPr>
              <w:pStyle w:val="TAC"/>
            </w:pPr>
            <w:r w:rsidRPr="005647EB">
              <w:t>Randomly</w:t>
            </w:r>
            <w:r w:rsidR="002570E4" w:rsidRPr="005647EB">
              <w:t xml:space="preserve"> </w:t>
            </w:r>
            <w:r w:rsidRPr="005647EB">
              <w:t>selected</w:t>
            </w:r>
            <w:r w:rsidR="002570E4" w:rsidRPr="005647EB">
              <w:t xml:space="preserve"> </w:t>
            </w:r>
            <w:r w:rsidRPr="005647EB">
              <w:t>from</w:t>
            </w:r>
            <w:r w:rsidR="002570E4" w:rsidRPr="005647EB">
              <w:t xml:space="preserve"> </w:t>
            </w:r>
            <w:r w:rsidRPr="005647EB">
              <w:rPr>
                <w:lang w:eastAsia="zh-CN"/>
              </w:rPr>
              <w:t>5</w:t>
            </w:r>
            <w:r w:rsidRPr="005647EB">
              <w:t>,</w:t>
            </w:r>
            <w:r w:rsidRPr="005647EB">
              <w:rPr>
                <w:lang w:eastAsia="zh-CN"/>
              </w:rPr>
              <w:t>6</w:t>
            </w:r>
            <w:r w:rsidRPr="005647EB">
              <w:t>,</w:t>
            </w:r>
            <w:r w:rsidRPr="005647EB">
              <w:rPr>
                <w:lang w:eastAsia="zh-CN"/>
              </w:rPr>
              <w:t>7,8,9</w:t>
            </w:r>
            <w:r w:rsidR="002570E4" w:rsidRPr="005647EB">
              <w:t xml:space="preserve"> </w:t>
            </w:r>
            <w:r w:rsidRPr="005647EB">
              <w:t>such</w:t>
            </w:r>
            <w:r w:rsidR="002570E4" w:rsidRPr="005647EB">
              <w:t xml:space="preserve"> </w:t>
            </w:r>
            <w:r w:rsidRPr="005647EB">
              <w:t>that</w:t>
            </w:r>
            <w:r w:rsidR="002570E4" w:rsidRPr="005647EB">
              <w:t xml:space="preserve"> </w:t>
            </w:r>
            <w:r w:rsidRPr="005647EB">
              <w:t>cell</w:t>
            </w:r>
            <w:r w:rsidR="002570E4" w:rsidRPr="005647EB">
              <w:t xml:space="preserve"> </w:t>
            </w:r>
            <w:r w:rsidRPr="005647EB">
              <w:t>3</w:t>
            </w:r>
            <w:r w:rsidR="002570E4" w:rsidRPr="005647EB">
              <w:t xml:space="preserve"> </w:t>
            </w:r>
            <w:r w:rsidRPr="005647EB">
              <w:t>is</w:t>
            </w:r>
            <w:r w:rsidR="002570E4" w:rsidRPr="005647EB">
              <w:t xml:space="preserve"> </w:t>
            </w:r>
            <w:r w:rsidRPr="005647EB">
              <w:t>in</w:t>
            </w:r>
            <w:r w:rsidR="002570E4" w:rsidRPr="005647EB">
              <w:t xml:space="preserve"> </w:t>
            </w:r>
            <w:r w:rsidRPr="005647EB">
              <w:t>the</w:t>
            </w:r>
            <w:r w:rsidR="002570E4" w:rsidRPr="005647EB">
              <w:t xml:space="preserve"> </w:t>
            </w:r>
            <w:r w:rsidRPr="005647EB">
              <w:t>reduced</w:t>
            </w:r>
            <w:r w:rsidR="002570E4" w:rsidRPr="005647EB">
              <w:t xml:space="preserve"> </w:t>
            </w:r>
            <w:r w:rsidRPr="005647EB">
              <w:t>performance</w:t>
            </w:r>
            <w:r w:rsidR="002570E4" w:rsidRPr="005647EB">
              <w:t xml:space="preserve"> </w:t>
            </w:r>
            <w:r w:rsidRPr="005647EB">
              <w:t>group</w:t>
            </w:r>
          </w:p>
        </w:tc>
        <w:tc>
          <w:tcPr>
            <w:tcW w:w="2835" w:type="dxa"/>
            <w:gridSpan w:val="2"/>
            <w:tcBorders>
              <w:top w:val="single" w:sz="4" w:space="0" w:color="auto"/>
              <w:left w:val="single" w:sz="4" w:space="0" w:color="auto"/>
              <w:bottom w:val="single" w:sz="4" w:space="0" w:color="auto"/>
              <w:right w:val="single" w:sz="4" w:space="0" w:color="auto"/>
            </w:tcBorders>
          </w:tcPr>
          <w:p w14:paraId="0D244B6A" w14:textId="64339CBE" w:rsidR="00FF6C71" w:rsidRPr="005647EB" w:rsidRDefault="00FF6C71" w:rsidP="00194A1C">
            <w:pPr>
              <w:pStyle w:val="TAC"/>
              <w:rPr>
                <w:lang w:eastAsia="zh-CN"/>
              </w:rPr>
            </w:pPr>
            <w:r w:rsidRPr="005647EB">
              <w:t>Randomly</w:t>
            </w:r>
            <w:r w:rsidR="002570E4" w:rsidRPr="005647EB">
              <w:t xml:space="preserve"> </w:t>
            </w:r>
            <w:r w:rsidRPr="005647EB">
              <w:t>selected</w:t>
            </w:r>
            <w:r w:rsidR="002570E4" w:rsidRPr="005647EB">
              <w:t xml:space="preserve"> </w:t>
            </w:r>
            <w:r w:rsidRPr="005647EB">
              <w:t>from</w:t>
            </w:r>
            <w:r w:rsidR="002570E4" w:rsidRPr="005647EB">
              <w:t xml:space="preserve"> </w:t>
            </w:r>
            <w:r w:rsidRPr="005647EB">
              <w:rPr>
                <w:lang w:eastAsia="zh-CN"/>
              </w:rPr>
              <w:t>5</w:t>
            </w:r>
            <w:r w:rsidRPr="005647EB">
              <w:t>,</w:t>
            </w:r>
            <w:r w:rsidRPr="005647EB">
              <w:rPr>
                <w:lang w:eastAsia="zh-CN"/>
              </w:rPr>
              <w:t>6</w:t>
            </w:r>
            <w:r w:rsidRPr="005647EB">
              <w:t>,</w:t>
            </w:r>
            <w:r w:rsidRPr="005647EB">
              <w:rPr>
                <w:lang w:eastAsia="zh-CN"/>
              </w:rPr>
              <w:t>7,8,9</w:t>
            </w:r>
            <w:r w:rsidR="002570E4" w:rsidRPr="005647EB">
              <w:t xml:space="preserve"> </w:t>
            </w:r>
            <w:r w:rsidRPr="005647EB">
              <w:t>such</w:t>
            </w:r>
            <w:r w:rsidR="002570E4" w:rsidRPr="005647EB">
              <w:t xml:space="preserve"> </w:t>
            </w:r>
            <w:r w:rsidRPr="005647EB">
              <w:t>that</w:t>
            </w:r>
            <w:r w:rsidR="002570E4" w:rsidRPr="005647EB">
              <w:t xml:space="preserve"> </w:t>
            </w:r>
            <w:r w:rsidRPr="005647EB">
              <w:t>cell</w:t>
            </w:r>
            <w:r w:rsidR="002570E4" w:rsidRPr="005647EB">
              <w:t xml:space="preserve"> </w:t>
            </w:r>
            <w:r w:rsidRPr="005647EB">
              <w:t>4</w:t>
            </w:r>
            <w:r w:rsidR="002570E4" w:rsidRPr="005647EB">
              <w:t xml:space="preserve"> </w:t>
            </w:r>
            <w:r w:rsidRPr="005647EB">
              <w:t>is</w:t>
            </w:r>
            <w:r w:rsidR="002570E4" w:rsidRPr="005647EB">
              <w:t xml:space="preserve"> </w:t>
            </w:r>
            <w:r w:rsidRPr="005647EB">
              <w:t>in</w:t>
            </w:r>
            <w:r w:rsidR="002570E4" w:rsidRPr="005647EB">
              <w:t xml:space="preserve"> </w:t>
            </w:r>
            <w:r w:rsidRPr="005647EB">
              <w:t>the</w:t>
            </w:r>
            <w:r w:rsidR="002570E4" w:rsidRPr="005647EB">
              <w:t xml:space="preserve"> </w:t>
            </w:r>
            <w:r w:rsidRPr="005647EB">
              <w:t>reduced</w:t>
            </w:r>
            <w:r w:rsidR="002570E4" w:rsidRPr="005647EB">
              <w:t xml:space="preserve"> </w:t>
            </w:r>
            <w:r w:rsidRPr="005647EB">
              <w:t>performance</w:t>
            </w:r>
            <w:r w:rsidR="002570E4" w:rsidRPr="005647EB">
              <w:t xml:space="preserve"> </w:t>
            </w:r>
            <w:r w:rsidRPr="005647EB">
              <w:t>group</w:t>
            </w:r>
            <w:r w:rsidRPr="005647EB">
              <w:rPr>
                <w:lang w:eastAsia="zh-CN"/>
              </w:rPr>
              <w:t>.</w:t>
            </w:r>
            <w:r w:rsidR="002570E4" w:rsidRPr="005647EB">
              <w:rPr>
                <w:lang w:eastAsia="zh-CN"/>
              </w:rPr>
              <w:t xml:space="preserve"> </w:t>
            </w:r>
            <w:r w:rsidRPr="005647EB">
              <w:rPr>
                <w:lang w:eastAsia="zh-CN"/>
              </w:rPr>
              <w:t>Cell</w:t>
            </w:r>
            <w:r w:rsidR="002570E4" w:rsidRPr="005647EB">
              <w:rPr>
                <w:lang w:eastAsia="zh-CN"/>
              </w:rPr>
              <w:t xml:space="preserve"> </w:t>
            </w:r>
            <w:r w:rsidRPr="005647EB">
              <w:rPr>
                <w:lang w:eastAsia="zh-CN"/>
              </w:rPr>
              <w:t>4</w:t>
            </w:r>
            <w:r w:rsidR="002570E4" w:rsidRPr="005647EB">
              <w:rPr>
                <w:lang w:eastAsia="zh-CN"/>
              </w:rPr>
              <w:t xml:space="preserve"> </w:t>
            </w:r>
            <w:r w:rsidRPr="005647EB">
              <w:rPr>
                <w:lang w:eastAsia="zh-CN"/>
              </w:rPr>
              <w:t>RF</w:t>
            </w:r>
            <w:r w:rsidR="002570E4" w:rsidRPr="005647EB">
              <w:rPr>
                <w:lang w:eastAsia="zh-CN"/>
              </w:rPr>
              <w:t xml:space="preserve"> </w:t>
            </w:r>
            <w:r w:rsidRPr="005647EB">
              <w:rPr>
                <w:lang w:eastAsia="zh-CN"/>
              </w:rPr>
              <w:t>channel</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different</w:t>
            </w:r>
            <w:r w:rsidR="002570E4" w:rsidRPr="005647EB">
              <w:rPr>
                <w:lang w:eastAsia="zh-CN"/>
              </w:rPr>
              <w:t xml:space="preserve"> </w:t>
            </w:r>
            <w:r w:rsidRPr="005647EB">
              <w:rPr>
                <w:lang w:eastAsia="zh-CN"/>
              </w:rPr>
              <w:t>from</w:t>
            </w:r>
            <w:r w:rsidR="002570E4" w:rsidRPr="005647EB">
              <w:rPr>
                <w:lang w:eastAsia="zh-CN"/>
              </w:rPr>
              <w:t xml:space="preserve"> </w:t>
            </w:r>
            <w:r w:rsidRPr="005647EB">
              <w:rPr>
                <w:lang w:eastAsia="zh-CN"/>
              </w:rPr>
              <w:t>Cell</w:t>
            </w:r>
            <w:r w:rsidR="002570E4" w:rsidRPr="005647EB">
              <w:rPr>
                <w:lang w:eastAsia="zh-CN"/>
              </w:rPr>
              <w:t xml:space="preserve"> </w:t>
            </w:r>
            <w:r w:rsidRPr="005647EB">
              <w:rPr>
                <w:lang w:eastAsia="zh-CN"/>
              </w:rPr>
              <w:t>3</w:t>
            </w:r>
            <w:r w:rsidR="002570E4" w:rsidRPr="005647EB">
              <w:rPr>
                <w:lang w:eastAsia="zh-CN"/>
              </w:rPr>
              <w:t xml:space="preserve"> </w:t>
            </w:r>
            <w:r w:rsidRPr="005647EB">
              <w:rPr>
                <w:lang w:eastAsia="zh-CN"/>
              </w:rPr>
              <w:t>RF</w:t>
            </w:r>
            <w:r w:rsidR="002570E4" w:rsidRPr="005647EB">
              <w:rPr>
                <w:lang w:eastAsia="zh-CN"/>
              </w:rPr>
              <w:t xml:space="preserve"> </w:t>
            </w:r>
            <w:r w:rsidRPr="005647EB">
              <w:rPr>
                <w:lang w:eastAsia="zh-CN"/>
              </w:rPr>
              <w:t>channel.</w:t>
            </w:r>
          </w:p>
        </w:tc>
      </w:tr>
      <w:tr w:rsidR="00FF6C71" w:rsidRPr="005647EB" w14:paraId="1A3C538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2C78DC8" w14:textId="77777777" w:rsidR="00FF6C71" w:rsidRPr="005647EB" w:rsidRDefault="00FF6C71" w:rsidP="002570E4">
            <w:pPr>
              <w:pStyle w:val="TAL"/>
              <w:keepNext w:val="0"/>
              <w:keepLines w:val="0"/>
              <w:rPr>
                <w:rFonts w:cs="Arial"/>
              </w:rPr>
            </w:pPr>
            <w:r w:rsidRPr="005647EB">
              <w:rPr>
                <w:rFonts w:cs="Arial"/>
              </w:rPr>
              <w:t>BW</w:t>
            </w:r>
            <w:r w:rsidRPr="005647EB">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7C970E1D" w14:textId="77777777" w:rsidR="00FF6C71" w:rsidRPr="005647EB" w:rsidRDefault="00FF6C71"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4A057448" w14:textId="4871F664"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4E4AD0D6" w14:textId="0288D70A" w:rsidR="00FF6C71" w:rsidRPr="005647EB" w:rsidRDefault="00FF6C71" w:rsidP="002570E4">
            <w:pPr>
              <w:pStyle w:val="TAC"/>
              <w:keepNext w:val="0"/>
              <w:keepLines w:val="0"/>
              <w:rPr>
                <w:rFonts w:cs="Arial"/>
                <w:lang w:eastAsia="zh-CN"/>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50</w:t>
            </w:r>
          </w:p>
        </w:tc>
        <w:tc>
          <w:tcPr>
            <w:tcW w:w="2835" w:type="dxa"/>
            <w:gridSpan w:val="2"/>
            <w:tcBorders>
              <w:top w:val="single" w:sz="4" w:space="0" w:color="auto"/>
              <w:left w:val="single" w:sz="4" w:space="0" w:color="auto"/>
              <w:bottom w:val="single" w:sz="4" w:space="0" w:color="auto"/>
              <w:right w:val="single" w:sz="4" w:space="0" w:color="auto"/>
            </w:tcBorders>
          </w:tcPr>
          <w:p w14:paraId="273A840D" w14:textId="16384648"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0AE8A631" w14:textId="046EDE90" w:rsidR="00FF6C71" w:rsidRPr="005647EB" w:rsidRDefault="00FF6C71" w:rsidP="002570E4">
            <w:pPr>
              <w:pStyle w:val="TAC"/>
              <w:keepNext w:val="0"/>
              <w:keepLines w:val="0"/>
              <w:rPr>
                <w:rFonts w:cs="Arial"/>
                <w:lang w:eastAsia="zh-CN"/>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50</w:t>
            </w:r>
          </w:p>
        </w:tc>
      </w:tr>
      <w:tr w:rsidR="00FF6C71" w:rsidRPr="005647EB" w14:paraId="674A9FF0" w14:textId="77777777" w:rsidTr="002570E4">
        <w:trPr>
          <w:cantSplit/>
          <w:jc w:val="center"/>
        </w:trPr>
        <w:tc>
          <w:tcPr>
            <w:tcW w:w="2093" w:type="dxa"/>
            <w:tcBorders>
              <w:left w:val="single" w:sz="4" w:space="0" w:color="auto"/>
              <w:bottom w:val="single" w:sz="4" w:space="0" w:color="auto"/>
            </w:tcBorders>
          </w:tcPr>
          <w:p w14:paraId="175C746D" w14:textId="235E5D0C" w:rsidR="00FF6C71" w:rsidRPr="005647EB" w:rsidRDefault="00FF6C71"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lang w:eastAsia="zh-CN"/>
              </w:rPr>
              <w:t xml:space="preserve"> </w:t>
            </w: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r w:rsidR="002570E4" w:rsidRPr="005647EB">
              <w:rPr>
                <w:rFonts w:cs="Arial"/>
                <w:lang w:eastAsia="zh-CN"/>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A.1.1</w:t>
            </w:r>
          </w:p>
        </w:tc>
        <w:tc>
          <w:tcPr>
            <w:tcW w:w="1559" w:type="dxa"/>
            <w:tcBorders>
              <w:bottom w:val="single" w:sz="4" w:space="0" w:color="auto"/>
            </w:tcBorders>
          </w:tcPr>
          <w:p w14:paraId="50EB370A"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6AAB525F" w14:textId="77777777" w:rsidR="00FF6C71" w:rsidRPr="005647EB" w:rsidRDefault="00FF6C71" w:rsidP="002570E4">
            <w:pPr>
              <w:pStyle w:val="TAC"/>
              <w:keepNext w:val="0"/>
              <w:keepLines w:val="0"/>
              <w:rPr>
                <w:rFonts w:cs="Arial"/>
                <w:lang w:eastAsia="zh-CN"/>
              </w:rPr>
            </w:pPr>
            <w:r w:rsidRPr="005647EB">
              <w:rPr>
                <w:rFonts w:cs="Arial"/>
                <w:lang w:eastAsia="zh-CN"/>
              </w:rPr>
              <w:t>-</w:t>
            </w:r>
          </w:p>
        </w:tc>
        <w:tc>
          <w:tcPr>
            <w:tcW w:w="2835" w:type="dxa"/>
            <w:gridSpan w:val="2"/>
            <w:tcBorders>
              <w:bottom w:val="single" w:sz="4" w:space="0" w:color="auto"/>
            </w:tcBorders>
          </w:tcPr>
          <w:p w14:paraId="4983FB40" w14:textId="77777777" w:rsidR="00FF6C71" w:rsidRPr="005647EB" w:rsidRDefault="00FF6C71" w:rsidP="002570E4">
            <w:pPr>
              <w:pStyle w:val="TAC"/>
              <w:keepNext w:val="0"/>
              <w:keepLines w:val="0"/>
              <w:rPr>
                <w:rFonts w:cs="Arial"/>
                <w:lang w:eastAsia="zh-CN"/>
              </w:rPr>
            </w:pPr>
            <w:r w:rsidRPr="005647EB">
              <w:rPr>
                <w:rFonts w:cs="Arial"/>
                <w:lang w:eastAsia="zh-CN"/>
              </w:rPr>
              <w:t>-</w:t>
            </w:r>
          </w:p>
        </w:tc>
      </w:tr>
      <w:tr w:rsidR="00FF6C71" w:rsidRPr="005647EB" w14:paraId="7ED70E71" w14:textId="77777777" w:rsidTr="002570E4">
        <w:trPr>
          <w:cantSplit/>
          <w:jc w:val="center"/>
        </w:trPr>
        <w:tc>
          <w:tcPr>
            <w:tcW w:w="2093" w:type="dxa"/>
            <w:tcBorders>
              <w:left w:val="single" w:sz="4" w:space="0" w:color="auto"/>
              <w:bottom w:val="single" w:sz="4" w:space="0" w:color="auto"/>
            </w:tcBorders>
          </w:tcPr>
          <w:p w14:paraId="34E6A449" w14:textId="10BC9827" w:rsidR="00FF6C71" w:rsidRPr="005647EB" w:rsidRDefault="00FF6C71" w:rsidP="002570E4">
            <w:pPr>
              <w:pStyle w:val="TAL"/>
              <w:keepNext w:val="0"/>
              <w:keepLines w:val="0"/>
              <w:rPr>
                <w:rFonts w:cs="Arial"/>
              </w:rPr>
            </w:pPr>
            <w:r w:rsidRPr="005647EB">
              <w:rPr>
                <w:rFonts w:cs="Arial"/>
              </w:rPr>
              <w:t>PCFICH/PDCCH/PHICH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rPr>
              <w:t xml:space="preserve"> </w:t>
            </w: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r w:rsidR="002570E4" w:rsidRPr="005647EB">
              <w:rPr>
                <w:rFonts w:cs="Arial"/>
                <w:lang w:eastAsia="zh-CN"/>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A.2.1</w:t>
            </w:r>
          </w:p>
        </w:tc>
        <w:tc>
          <w:tcPr>
            <w:tcW w:w="1559" w:type="dxa"/>
            <w:tcBorders>
              <w:bottom w:val="single" w:sz="4" w:space="0" w:color="auto"/>
            </w:tcBorders>
          </w:tcPr>
          <w:p w14:paraId="0F396628"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2810B3A5" w14:textId="451BE5C0"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FDD</w:t>
            </w:r>
          </w:p>
          <w:p w14:paraId="23C893BD" w14:textId="5DB15891" w:rsidR="00FF6C71" w:rsidRPr="005647EB" w:rsidRDefault="00FF6C71"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FDD</w:t>
            </w:r>
          </w:p>
        </w:tc>
        <w:tc>
          <w:tcPr>
            <w:tcW w:w="2835" w:type="dxa"/>
            <w:gridSpan w:val="2"/>
            <w:tcBorders>
              <w:bottom w:val="single" w:sz="4" w:space="0" w:color="auto"/>
            </w:tcBorders>
          </w:tcPr>
          <w:p w14:paraId="60D8887C" w14:textId="0D47F478"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FDD</w:t>
            </w:r>
          </w:p>
          <w:p w14:paraId="6DF8DA2E" w14:textId="1AE03614" w:rsidR="00FF6C71" w:rsidRPr="005647EB" w:rsidRDefault="00FF6C71"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FDD</w:t>
            </w:r>
          </w:p>
        </w:tc>
      </w:tr>
      <w:tr w:rsidR="00FF6C71" w:rsidRPr="005647EB" w14:paraId="2D4BCA83" w14:textId="77777777" w:rsidTr="002570E4">
        <w:trPr>
          <w:cantSplit/>
          <w:jc w:val="center"/>
        </w:trPr>
        <w:tc>
          <w:tcPr>
            <w:tcW w:w="2093" w:type="dxa"/>
            <w:tcBorders>
              <w:left w:val="single" w:sz="4" w:space="0" w:color="auto"/>
              <w:bottom w:val="single" w:sz="4" w:space="0" w:color="auto"/>
            </w:tcBorders>
          </w:tcPr>
          <w:p w14:paraId="1B520F72" w14:textId="54527C88" w:rsidR="00FF6C71" w:rsidRPr="005647EB" w:rsidRDefault="00FF6C71" w:rsidP="002570E4">
            <w:pPr>
              <w:pStyle w:val="TAL"/>
              <w:keepNext w:val="0"/>
              <w:keepLines w:val="0"/>
              <w:rPr>
                <w:rFonts w:cs="Arial"/>
                <w:lang w:eastAsia="zh-CN"/>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lang w:eastAsia="zh-CN"/>
              </w:rPr>
              <w:t xml:space="preserve"> </w:t>
            </w:r>
            <w:r w:rsidRPr="005647EB">
              <w:rPr>
                <w:rFonts w:cs="Arial"/>
                <w:bCs/>
              </w:rPr>
              <w:t>D.1</w:t>
            </w:r>
          </w:p>
        </w:tc>
        <w:tc>
          <w:tcPr>
            <w:tcW w:w="1559" w:type="dxa"/>
            <w:tcBorders>
              <w:bottom w:val="single" w:sz="4" w:space="0" w:color="auto"/>
            </w:tcBorders>
          </w:tcPr>
          <w:p w14:paraId="36274EC6"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1D05CAEA" w14:textId="01F25C4E"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OP.16.FDD</w:t>
            </w:r>
          </w:p>
          <w:p w14:paraId="02462357" w14:textId="2C4920B8" w:rsidR="00FF6C71" w:rsidRPr="005647EB" w:rsidRDefault="00FF6C71" w:rsidP="002570E4">
            <w:pPr>
              <w:pStyle w:val="TAC"/>
              <w:keepNext w:val="0"/>
              <w:keepLines w:val="0"/>
              <w:rPr>
                <w:rFonts w:cs="Arial"/>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rPr>
              <w:t>FDD</w:t>
            </w:r>
          </w:p>
        </w:tc>
        <w:tc>
          <w:tcPr>
            <w:tcW w:w="2835" w:type="dxa"/>
            <w:gridSpan w:val="2"/>
            <w:tcBorders>
              <w:bottom w:val="single" w:sz="4" w:space="0" w:color="auto"/>
            </w:tcBorders>
          </w:tcPr>
          <w:p w14:paraId="57C67A26" w14:textId="192ADB4B"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OP.16.FDD</w:t>
            </w:r>
          </w:p>
          <w:p w14:paraId="7448F0D3" w14:textId="4F7BA397" w:rsidR="00FF6C71" w:rsidRPr="005647EB" w:rsidRDefault="00FF6C71" w:rsidP="002570E4">
            <w:pPr>
              <w:pStyle w:val="TAC"/>
              <w:keepNext w:val="0"/>
              <w:keepLines w:val="0"/>
              <w:rPr>
                <w:rFonts w:cs="Arial"/>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rPr>
              <w:t>FDD</w:t>
            </w:r>
          </w:p>
        </w:tc>
      </w:tr>
      <w:tr w:rsidR="00FF6C71" w:rsidRPr="005647EB" w14:paraId="4BC5D86B" w14:textId="77777777" w:rsidTr="002570E4">
        <w:trPr>
          <w:cantSplit/>
          <w:jc w:val="center"/>
        </w:trPr>
        <w:tc>
          <w:tcPr>
            <w:tcW w:w="2093" w:type="dxa"/>
            <w:tcBorders>
              <w:left w:val="single" w:sz="4" w:space="0" w:color="auto"/>
              <w:bottom w:val="single" w:sz="4" w:space="0" w:color="auto"/>
            </w:tcBorders>
          </w:tcPr>
          <w:p w14:paraId="4FA4C0CE" w14:textId="77777777" w:rsidR="00FF6C71" w:rsidRPr="005647EB" w:rsidRDefault="00FF6C71" w:rsidP="002570E4">
            <w:pPr>
              <w:pStyle w:val="TAL"/>
              <w:keepNext w:val="0"/>
              <w:keepLines w:val="0"/>
              <w:rPr>
                <w:rFonts w:cs="Arial"/>
              </w:rPr>
            </w:pPr>
            <w:r w:rsidRPr="005647EB">
              <w:rPr>
                <w:rFonts w:cs="Arial"/>
                <w:bCs/>
              </w:rPr>
              <w:t>PBCH_RA</w:t>
            </w:r>
          </w:p>
        </w:tc>
        <w:tc>
          <w:tcPr>
            <w:tcW w:w="1559" w:type="dxa"/>
            <w:tcBorders>
              <w:bottom w:val="single" w:sz="4" w:space="0" w:color="auto"/>
            </w:tcBorders>
          </w:tcPr>
          <w:p w14:paraId="7E858808"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val="restart"/>
            <w:vAlign w:val="center"/>
          </w:tcPr>
          <w:p w14:paraId="63C09C01" w14:textId="77777777" w:rsidR="00FF6C71" w:rsidRPr="005647EB" w:rsidRDefault="00FF6C71" w:rsidP="002570E4">
            <w:pPr>
              <w:pStyle w:val="TAC"/>
              <w:keepNext w:val="0"/>
              <w:keepLines w:val="0"/>
              <w:rPr>
                <w:rFonts w:cs="Arial"/>
              </w:rPr>
            </w:pPr>
            <w:r w:rsidRPr="005647EB">
              <w:rPr>
                <w:rFonts w:cs="Arial"/>
              </w:rPr>
              <w:t>0</w:t>
            </w:r>
          </w:p>
        </w:tc>
        <w:tc>
          <w:tcPr>
            <w:tcW w:w="2835" w:type="dxa"/>
            <w:gridSpan w:val="2"/>
            <w:vMerge w:val="restart"/>
            <w:vAlign w:val="center"/>
          </w:tcPr>
          <w:p w14:paraId="6F2DD15D" w14:textId="77777777" w:rsidR="00FF6C71" w:rsidRPr="005647EB" w:rsidRDefault="00FF6C71" w:rsidP="002570E4">
            <w:pPr>
              <w:pStyle w:val="TAC"/>
              <w:keepNext w:val="0"/>
              <w:keepLines w:val="0"/>
              <w:rPr>
                <w:rFonts w:cs="Arial"/>
              </w:rPr>
            </w:pPr>
            <w:r w:rsidRPr="005647EB">
              <w:rPr>
                <w:rFonts w:cs="Arial"/>
              </w:rPr>
              <w:t>0</w:t>
            </w:r>
          </w:p>
        </w:tc>
      </w:tr>
      <w:tr w:rsidR="00FF6C71" w:rsidRPr="005647EB" w14:paraId="11BB1D15" w14:textId="77777777" w:rsidTr="002570E4">
        <w:trPr>
          <w:cantSplit/>
          <w:jc w:val="center"/>
        </w:trPr>
        <w:tc>
          <w:tcPr>
            <w:tcW w:w="2093" w:type="dxa"/>
            <w:tcBorders>
              <w:left w:val="single" w:sz="4" w:space="0" w:color="auto"/>
              <w:bottom w:val="single" w:sz="4" w:space="0" w:color="auto"/>
            </w:tcBorders>
          </w:tcPr>
          <w:p w14:paraId="000C4FA0" w14:textId="77777777" w:rsidR="00FF6C71" w:rsidRPr="005647EB" w:rsidRDefault="00FF6C71" w:rsidP="002570E4">
            <w:pPr>
              <w:pStyle w:val="TAL"/>
              <w:keepNext w:val="0"/>
              <w:keepLines w:val="0"/>
              <w:rPr>
                <w:rFonts w:cs="Arial"/>
              </w:rPr>
            </w:pPr>
            <w:r w:rsidRPr="005647EB">
              <w:rPr>
                <w:rFonts w:cs="Arial"/>
                <w:bCs/>
              </w:rPr>
              <w:t>PBCH_RB</w:t>
            </w:r>
          </w:p>
        </w:tc>
        <w:tc>
          <w:tcPr>
            <w:tcW w:w="1559" w:type="dxa"/>
            <w:tcBorders>
              <w:bottom w:val="single" w:sz="4" w:space="0" w:color="auto"/>
            </w:tcBorders>
          </w:tcPr>
          <w:p w14:paraId="73575CED"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7994EBF4" w14:textId="77777777" w:rsidR="00FF6C71" w:rsidRPr="005647EB" w:rsidRDefault="00FF6C71" w:rsidP="002570E4">
            <w:pPr>
              <w:pStyle w:val="TAC"/>
              <w:keepNext w:val="0"/>
              <w:keepLines w:val="0"/>
              <w:rPr>
                <w:rFonts w:cs="Arial"/>
              </w:rPr>
            </w:pPr>
          </w:p>
        </w:tc>
        <w:tc>
          <w:tcPr>
            <w:tcW w:w="2835" w:type="dxa"/>
            <w:gridSpan w:val="2"/>
            <w:vMerge/>
          </w:tcPr>
          <w:p w14:paraId="612CE0DB" w14:textId="77777777" w:rsidR="00FF6C71" w:rsidRPr="005647EB" w:rsidRDefault="00FF6C71" w:rsidP="002570E4">
            <w:pPr>
              <w:pStyle w:val="TAC"/>
              <w:keepNext w:val="0"/>
              <w:keepLines w:val="0"/>
              <w:rPr>
                <w:rFonts w:cs="Arial"/>
              </w:rPr>
            </w:pPr>
          </w:p>
        </w:tc>
      </w:tr>
      <w:tr w:rsidR="00FF6C71" w:rsidRPr="005647EB" w14:paraId="077E23DC" w14:textId="77777777" w:rsidTr="002570E4">
        <w:trPr>
          <w:cantSplit/>
          <w:jc w:val="center"/>
        </w:trPr>
        <w:tc>
          <w:tcPr>
            <w:tcW w:w="2093" w:type="dxa"/>
            <w:tcBorders>
              <w:left w:val="single" w:sz="4" w:space="0" w:color="auto"/>
              <w:bottom w:val="single" w:sz="4" w:space="0" w:color="auto"/>
            </w:tcBorders>
          </w:tcPr>
          <w:p w14:paraId="52577B34" w14:textId="77777777" w:rsidR="00FF6C71" w:rsidRPr="005647EB" w:rsidRDefault="00FF6C71" w:rsidP="002570E4">
            <w:pPr>
              <w:pStyle w:val="TAL"/>
              <w:keepNext w:val="0"/>
              <w:keepLines w:val="0"/>
              <w:rPr>
                <w:rFonts w:cs="Arial"/>
              </w:rPr>
            </w:pPr>
            <w:r w:rsidRPr="005647EB">
              <w:rPr>
                <w:rFonts w:cs="Arial"/>
                <w:bCs/>
              </w:rPr>
              <w:t>PSS_RA</w:t>
            </w:r>
          </w:p>
        </w:tc>
        <w:tc>
          <w:tcPr>
            <w:tcW w:w="1559" w:type="dxa"/>
            <w:tcBorders>
              <w:bottom w:val="single" w:sz="4" w:space="0" w:color="auto"/>
            </w:tcBorders>
          </w:tcPr>
          <w:p w14:paraId="011E6C29"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07281473" w14:textId="77777777" w:rsidR="00FF6C71" w:rsidRPr="005647EB" w:rsidRDefault="00FF6C71" w:rsidP="002570E4">
            <w:pPr>
              <w:pStyle w:val="TAC"/>
              <w:keepNext w:val="0"/>
              <w:keepLines w:val="0"/>
              <w:rPr>
                <w:rFonts w:cs="Arial"/>
              </w:rPr>
            </w:pPr>
          </w:p>
        </w:tc>
        <w:tc>
          <w:tcPr>
            <w:tcW w:w="2835" w:type="dxa"/>
            <w:gridSpan w:val="2"/>
            <w:vMerge/>
          </w:tcPr>
          <w:p w14:paraId="27A5320F" w14:textId="77777777" w:rsidR="00FF6C71" w:rsidRPr="005647EB" w:rsidRDefault="00FF6C71" w:rsidP="002570E4">
            <w:pPr>
              <w:pStyle w:val="TAC"/>
              <w:keepNext w:val="0"/>
              <w:keepLines w:val="0"/>
              <w:rPr>
                <w:rFonts w:cs="Arial"/>
              </w:rPr>
            </w:pPr>
          </w:p>
        </w:tc>
      </w:tr>
      <w:tr w:rsidR="00FF6C71" w:rsidRPr="005647EB" w14:paraId="69656532" w14:textId="77777777" w:rsidTr="002570E4">
        <w:trPr>
          <w:cantSplit/>
          <w:jc w:val="center"/>
        </w:trPr>
        <w:tc>
          <w:tcPr>
            <w:tcW w:w="2093" w:type="dxa"/>
            <w:tcBorders>
              <w:left w:val="single" w:sz="4" w:space="0" w:color="auto"/>
              <w:bottom w:val="single" w:sz="4" w:space="0" w:color="auto"/>
            </w:tcBorders>
          </w:tcPr>
          <w:p w14:paraId="0D3265CF" w14:textId="77777777" w:rsidR="00FF6C71" w:rsidRPr="005647EB" w:rsidRDefault="00FF6C71" w:rsidP="002570E4">
            <w:pPr>
              <w:pStyle w:val="TAL"/>
              <w:keepNext w:val="0"/>
              <w:keepLines w:val="0"/>
              <w:rPr>
                <w:rFonts w:cs="Arial"/>
              </w:rPr>
            </w:pPr>
            <w:r w:rsidRPr="005647EB">
              <w:rPr>
                <w:rFonts w:cs="Arial"/>
                <w:bCs/>
              </w:rPr>
              <w:t>SSS_RA</w:t>
            </w:r>
          </w:p>
        </w:tc>
        <w:tc>
          <w:tcPr>
            <w:tcW w:w="1559" w:type="dxa"/>
            <w:tcBorders>
              <w:bottom w:val="single" w:sz="4" w:space="0" w:color="auto"/>
            </w:tcBorders>
          </w:tcPr>
          <w:p w14:paraId="61787ED7"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66A6EEFC" w14:textId="77777777" w:rsidR="00FF6C71" w:rsidRPr="005647EB" w:rsidRDefault="00FF6C71" w:rsidP="002570E4">
            <w:pPr>
              <w:pStyle w:val="TAC"/>
              <w:keepNext w:val="0"/>
              <w:keepLines w:val="0"/>
              <w:rPr>
                <w:rFonts w:cs="Arial"/>
              </w:rPr>
            </w:pPr>
          </w:p>
        </w:tc>
        <w:tc>
          <w:tcPr>
            <w:tcW w:w="2835" w:type="dxa"/>
            <w:gridSpan w:val="2"/>
            <w:vMerge/>
          </w:tcPr>
          <w:p w14:paraId="2D2B18DB" w14:textId="77777777" w:rsidR="00FF6C71" w:rsidRPr="005647EB" w:rsidRDefault="00FF6C71" w:rsidP="002570E4">
            <w:pPr>
              <w:pStyle w:val="TAC"/>
              <w:keepNext w:val="0"/>
              <w:keepLines w:val="0"/>
              <w:rPr>
                <w:rFonts w:cs="Arial"/>
              </w:rPr>
            </w:pPr>
          </w:p>
        </w:tc>
      </w:tr>
      <w:tr w:rsidR="00FF6C71" w:rsidRPr="005647EB" w14:paraId="126B71F4" w14:textId="77777777" w:rsidTr="002570E4">
        <w:trPr>
          <w:cantSplit/>
          <w:jc w:val="center"/>
        </w:trPr>
        <w:tc>
          <w:tcPr>
            <w:tcW w:w="2093" w:type="dxa"/>
            <w:tcBorders>
              <w:left w:val="single" w:sz="4" w:space="0" w:color="auto"/>
              <w:bottom w:val="single" w:sz="4" w:space="0" w:color="auto"/>
            </w:tcBorders>
          </w:tcPr>
          <w:p w14:paraId="71E80E9F" w14:textId="77777777" w:rsidR="00FF6C71" w:rsidRPr="005647EB" w:rsidRDefault="00FF6C71" w:rsidP="002570E4">
            <w:pPr>
              <w:pStyle w:val="TAL"/>
              <w:keepNext w:val="0"/>
              <w:keepLines w:val="0"/>
              <w:rPr>
                <w:rFonts w:cs="Arial"/>
              </w:rPr>
            </w:pPr>
            <w:r w:rsidRPr="005647EB">
              <w:rPr>
                <w:rFonts w:cs="Arial"/>
                <w:bCs/>
              </w:rPr>
              <w:t>PCFICH_RB</w:t>
            </w:r>
          </w:p>
        </w:tc>
        <w:tc>
          <w:tcPr>
            <w:tcW w:w="1559" w:type="dxa"/>
            <w:tcBorders>
              <w:bottom w:val="single" w:sz="4" w:space="0" w:color="auto"/>
            </w:tcBorders>
          </w:tcPr>
          <w:p w14:paraId="6E85D355"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1F096189" w14:textId="77777777" w:rsidR="00FF6C71" w:rsidRPr="005647EB" w:rsidRDefault="00FF6C71" w:rsidP="002570E4">
            <w:pPr>
              <w:pStyle w:val="TAC"/>
              <w:keepNext w:val="0"/>
              <w:keepLines w:val="0"/>
              <w:rPr>
                <w:rFonts w:cs="Arial"/>
              </w:rPr>
            </w:pPr>
          </w:p>
        </w:tc>
        <w:tc>
          <w:tcPr>
            <w:tcW w:w="2835" w:type="dxa"/>
            <w:gridSpan w:val="2"/>
            <w:vMerge/>
          </w:tcPr>
          <w:p w14:paraId="45EF8FC6" w14:textId="77777777" w:rsidR="00FF6C71" w:rsidRPr="005647EB" w:rsidRDefault="00FF6C71" w:rsidP="002570E4">
            <w:pPr>
              <w:pStyle w:val="TAC"/>
              <w:keepNext w:val="0"/>
              <w:keepLines w:val="0"/>
              <w:rPr>
                <w:rFonts w:cs="Arial"/>
              </w:rPr>
            </w:pPr>
          </w:p>
        </w:tc>
      </w:tr>
      <w:tr w:rsidR="00FF6C71" w:rsidRPr="005647EB" w14:paraId="3617A6E6" w14:textId="77777777" w:rsidTr="002570E4">
        <w:trPr>
          <w:cantSplit/>
          <w:jc w:val="center"/>
        </w:trPr>
        <w:tc>
          <w:tcPr>
            <w:tcW w:w="2093" w:type="dxa"/>
            <w:tcBorders>
              <w:left w:val="single" w:sz="4" w:space="0" w:color="auto"/>
              <w:bottom w:val="single" w:sz="4" w:space="0" w:color="auto"/>
            </w:tcBorders>
          </w:tcPr>
          <w:p w14:paraId="3EFF5B02" w14:textId="77777777" w:rsidR="00FF6C71" w:rsidRPr="005647EB" w:rsidRDefault="00FF6C71" w:rsidP="002570E4">
            <w:pPr>
              <w:pStyle w:val="TAL"/>
              <w:keepNext w:val="0"/>
              <w:keepLines w:val="0"/>
              <w:rPr>
                <w:rFonts w:cs="Arial"/>
              </w:rPr>
            </w:pPr>
            <w:r w:rsidRPr="005647EB">
              <w:rPr>
                <w:rFonts w:cs="Arial"/>
                <w:bCs/>
              </w:rPr>
              <w:t>PHICH_RA</w:t>
            </w:r>
          </w:p>
        </w:tc>
        <w:tc>
          <w:tcPr>
            <w:tcW w:w="1559" w:type="dxa"/>
            <w:tcBorders>
              <w:bottom w:val="single" w:sz="4" w:space="0" w:color="auto"/>
            </w:tcBorders>
          </w:tcPr>
          <w:p w14:paraId="65532C7F"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42DEFCFF" w14:textId="77777777" w:rsidR="00FF6C71" w:rsidRPr="005647EB" w:rsidRDefault="00FF6C71" w:rsidP="002570E4">
            <w:pPr>
              <w:pStyle w:val="TAC"/>
              <w:keepNext w:val="0"/>
              <w:keepLines w:val="0"/>
              <w:rPr>
                <w:rFonts w:cs="Arial"/>
              </w:rPr>
            </w:pPr>
          </w:p>
        </w:tc>
        <w:tc>
          <w:tcPr>
            <w:tcW w:w="2835" w:type="dxa"/>
            <w:gridSpan w:val="2"/>
            <w:vMerge/>
          </w:tcPr>
          <w:p w14:paraId="7F9C9BF3" w14:textId="77777777" w:rsidR="00FF6C71" w:rsidRPr="005647EB" w:rsidRDefault="00FF6C71" w:rsidP="002570E4">
            <w:pPr>
              <w:pStyle w:val="TAC"/>
              <w:keepNext w:val="0"/>
              <w:keepLines w:val="0"/>
              <w:rPr>
                <w:rFonts w:cs="Arial"/>
              </w:rPr>
            </w:pPr>
          </w:p>
        </w:tc>
      </w:tr>
      <w:tr w:rsidR="00FF6C71" w:rsidRPr="005647EB" w14:paraId="0DB30673" w14:textId="77777777" w:rsidTr="002570E4">
        <w:trPr>
          <w:cantSplit/>
          <w:jc w:val="center"/>
        </w:trPr>
        <w:tc>
          <w:tcPr>
            <w:tcW w:w="2093" w:type="dxa"/>
            <w:tcBorders>
              <w:left w:val="single" w:sz="4" w:space="0" w:color="auto"/>
              <w:bottom w:val="single" w:sz="4" w:space="0" w:color="auto"/>
            </w:tcBorders>
          </w:tcPr>
          <w:p w14:paraId="446A9581" w14:textId="77777777" w:rsidR="00FF6C71" w:rsidRPr="005647EB" w:rsidRDefault="00FF6C71" w:rsidP="002570E4">
            <w:pPr>
              <w:pStyle w:val="TAL"/>
              <w:keepNext w:val="0"/>
              <w:keepLines w:val="0"/>
              <w:rPr>
                <w:rFonts w:cs="Arial"/>
              </w:rPr>
            </w:pPr>
            <w:r w:rsidRPr="005647EB">
              <w:rPr>
                <w:rFonts w:cs="Arial"/>
                <w:bCs/>
              </w:rPr>
              <w:t>PHICH_RB</w:t>
            </w:r>
          </w:p>
        </w:tc>
        <w:tc>
          <w:tcPr>
            <w:tcW w:w="1559" w:type="dxa"/>
            <w:tcBorders>
              <w:bottom w:val="single" w:sz="4" w:space="0" w:color="auto"/>
            </w:tcBorders>
          </w:tcPr>
          <w:p w14:paraId="47F6486F"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4E45AA9B" w14:textId="77777777" w:rsidR="00FF6C71" w:rsidRPr="005647EB" w:rsidRDefault="00FF6C71" w:rsidP="002570E4">
            <w:pPr>
              <w:pStyle w:val="TAC"/>
              <w:keepNext w:val="0"/>
              <w:keepLines w:val="0"/>
              <w:rPr>
                <w:rFonts w:cs="Arial"/>
              </w:rPr>
            </w:pPr>
          </w:p>
        </w:tc>
        <w:tc>
          <w:tcPr>
            <w:tcW w:w="2835" w:type="dxa"/>
            <w:gridSpan w:val="2"/>
            <w:vMerge/>
          </w:tcPr>
          <w:p w14:paraId="61AEE5CE" w14:textId="77777777" w:rsidR="00FF6C71" w:rsidRPr="005647EB" w:rsidRDefault="00FF6C71" w:rsidP="002570E4">
            <w:pPr>
              <w:pStyle w:val="TAC"/>
              <w:keepNext w:val="0"/>
              <w:keepLines w:val="0"/>
              <w:rPr>
                <w:rFonts w:cs="Arial"/>
              </w:rPr>
            </w:pPr>
          </w:p>
        </w:tc>
      </w:tr>
      <w:tr w:rsidR="00FF6C71" w:rsidRPr="005647EB" w14:paraId="4993B23D" w14:textId="77777777" w:rsidTr="002570E4">
        <w:trPr>
          <w:cantSplit/>
          <w:jc w:val="center"/>
        </w:trPr>
        <w:tc>
          <w:tcPr>
            <w:tcW w:w="2093" w:type="dxa"/>
            <w:tcBorders>
              <w:left w:val="single" w:sz="4" w:space="0" w:color="auto"/>
              <w:bottom w:val="single" w:sz="4" w:space="0" w:color="auto"/>
            </w:tcBorders>
          </w:tcPr>
          <w:p w14:paraId="280B31DC" w14:textId="77777777" w:rsidR="00FF6C71" w:rsidRPr="005647EB" w:rsidRDefault="00FF6C71" w:rsidP="002570E4">
            <w:pPr>
              <w:pStyle w:val="TAL"/>
              <w:keepNext w:val="0"/>
              <w:keepLines w:val="0"/>
              <w:rPr>
                <w:rFonts w:cs="Arial"/>
              </w:rPr>
            </w:pPr>
            <w:r w:rsidRPr="005647EB">
              <w:rPr>
                <w:rFonts w:cs="Arial"/>
                <w:bCs/>
              </w:rPr>
              <w:t>PDCCH_RA</w:t>
            </w:r>
          </w:p>
        </w:tc>
        <w:tc>
          <w:tcPr>
            <w:tcW w:w="1559" w:type="dxa"/>
            <w:tcBorders>
              <w:bottom w:val="single" w:sz="4" w:space="0" w:color="auto"/>
            </w:tcBorders>
          </w:tcPr>
          <w:p w14:paraId="508494B8"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094A41D8" w14:textId="77777777" w:rsidR="00FF6C71" w:rsidRPr="005647EB" w:rsidRDefault="00FF6C71" w:rsidP="002570E4">
            <w:pPr>
              <w:pStyle w:val="TAC"/>
              <w:keepNext w:val="0"/>
              <w:keepLines w:val="0"/>
              <w:rPr>
                <w:rFonts w:cs="Arial"/>
              </w:rPr>
            </w:pPr>
          </w:p>
        </w:tc>
        <w:tc>
          <w:tcPr>
            <w:tcW w:w="2835" w:type="dxa"/>
            <w:gridSpan w:val="2"/>
            <w:vMerge/>
          </w:tcPr>
          <w:p w14:paraId="00CCBDA2" w14:textId="77777777" w:rsidR="00FF6C71" w:rsidRPr="005647EB" w:rsidRDefault="00FF6C71" w:rsidP="002570E4">
            <w:pPr>
              <w:pStyle w:val="TAC"/>
              <w:keepNext w:val="0"/>
              <w:keepLines w:val="0"/>
              <w:rPr>
                <w:rFonts w:cs="Arial"/>
              </w:rPr>
            </w:pPr>
          </w:p>
        </w:tc>
      </w:tr>
      <w:tr w:rsidR="00FF6C71" w:rsidRPr="005647EB" w14:paraId="7E2DCB2C" w14:textId="77777777" w:rsidTr="002570E4">
        <w:trPr>
          <w:cantSplit/>
          <w:jc w:val="center"/>
        </w:trPr>
        <w:tc>
          <w:tcPr>
            <w:tcW w:w="2093" w:type="dxa"/>
            <w:tcBorders>
              <w:left w:val="single" w:sz="4" w:space="0" w:color="auto"/>
              <w:bottom w:val="single" w:sz="4" w:space="0" w:color="auto"/>
            </w:tcBorders>
          </w:tcPr>
          <w:p w14:paraId="4229A574" w14:textId="77777777" w:rsidR="00FF6C71" w:rsidRPr="005647EB" w:rsidRDefault="00FF6C71" w:rsidP="002570E4">
            <w:pPr>
              <w:pStyle w:val="TAL"/>
              <w:keepNext w:val="0"/>
              <w:keepLines w:val="0"/>
              <w:rPr>
                <w:rFonts w:cs="Arial"/>
              </w:rPr>
            </w:pPr>
            <w:r w:rsidRPr="005647EB">
              <w:rPr>
                <w:rFonts w:cs="Arial"/>
                <w:bCs/>
              </w:rPr>
              <w:t>PDCCH_RB</w:t>
            </w:r>
          </w:p>
        </w:tc>
        <w:tc>
          <w:tcPr>
            <w:tcW w:w="1559" w:type="dxa"/>
            <w:tcBorders>
              <w:bottom w:val="single" w:sz="4" w:space="0" w:color="auto"/>
            </w:tcBorders>
          </w:tcPr>
          <w:p w14:paraId="52BD2988"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3DEF30CE" w14:textId="77777777" w:rsidR="00FF6C71" w:rsidRPr="005647EB" w:rsidRDefault="00FF6C71" w:rsidP="002570E4">
            <w:pPr>
              <w:pStyle w:val="TAC"/>
              <w:keepNext w:val="0"/>
              <w:keepLines w:val="0"/>
              <w:rPr>
                <w:rFonts w:cs="Arial"/>
              </w:rPr>
            </w:pPr>
          </w:p>
        </w:tc>
        <w:tc>
          <w:tcPr>
            <w:tcW w:w="2835" w:type="dxa"/>
            <w:gridSpan w:val="2"/>
            <w:vMerge/>
          </w:tcPr>
          <w:p w14:paraId="1C3025FB" w14:textId="77777777" w:rsidR="00FF6C71" w:rsidRPr="005647EB" w:rsidRDefault="00FF6C71" w:rsidP="002570E4">
            <w:pPr>
              <w:pStyle w:val="TAC"/>
              <w:keepNext w:val="0"/>
              <w:keepLines w:val="0"/>
              <w:rPr>
                <w:rFonts w:cs="Arial"/>
              </w:rPr>
            </w:pPr>
          </w:p>
        </w:tc>
      </w:tr>
      <w:tr w:rsidR="00FF6C71" w:rsidRPr="005647EB" w14:paraId="3FD5DBC8" w14:textId="77777777" w:rsidTr="002570E4">
        <w:trPr>
          <w:cantSplit/>
          <w:jc w:val="center"/>
        </w:trPr>
        <w:tc>
          <w:tcPr>
            <w:tcW w:w="2093" w:type="dxa"/>
            <w:tcBorders>
              <w:left w:val="single" w:sz="4" w:space="0" w:color="auto"/>
              <w:bottom w:val="single" w:sz="4" w:space="0" w:color="auto"/>
            </w:tcBorders>
          </w:tcPr>
          <w:p w14:paraId="3DD851A4" w14:textId="77777777" w:rsidR="00FF6C71" w:rsidRPr="005647EB" w:rsidRDefault="00FF6C71" w:rsidP="002570E4">
            <w:pPr>
              <w:pStyle w:val="TAL"/>
              <w:keepNext w:val="0"/>
              <w:keepLines w:val="0"/>
              <w:rPr>
                <w:rFonts w:cs="Arial"/>
              </w:rPr>
            </w:pPr>
            <w:r w:rsidRPr="005647EB">
              <w:rPr>
                <w:rFonts w:cs="Arial"/>
                <w:bCs/>
              </w:rPr>
              <w:t>PDSCH_RA</w:t>
            </w:r>
          </w:p>
        </w:tc>
        <w:tc>
          <w:tcPr>
            <w:tcW w:w="1559" w:type="dxa"/>
            <w:tcBorders>
              <w:bottom w:val="single" w:sz="4" w:space="0" w:color="auto"/>
            </w:tcBorders>
          </w:tcPr>
          <w:p w14:paraId="2EC0E7C1"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3987B586" w14:textId="77777777" w:rsidR="00FF6C71" w:rsidRPr="005647EB" w:rsidRDefault="00FF6C71" w:rsidP="002570E4">
            <w:pPr>
              <w:pStyle w:val="TAC"/>
              <w:keepNext w:val="0"/>
              <w:keepLines w:val="0"/>
              <w:rPr>
                <w:rFonts w:cs="Arial"/>
              </w:rPr>
            </w:pPr>
          </w:p>
        </w:tc>
        <w:tc>
          <w:tcPr>
            <w:tcW w:w="2835" w:type="dxa"/>
            <w:gridSpan w:val="2"/>
            <w:vMerge/>
          </w:tcPr>
          <w:p w14:paraId="264BAA6D" w14:textId="77777777" w:rsidR="00FF6C71" w:rsidRPr="005647EB" w:rsidRDefault="00FF6C71" w:rsidP="002570E4">
            <w:pPr>
              <w:pStyle w:val="TAC"/>
              <w:keepNext w:val="0"/>
              <w:keepLines w:val="0"/>
              <w:rPr>
                <w:rFonts w:cs="Arial"/>
              </w:rPr>
            </w:pPr>
          </w:p>
        </w:tc>
      </w:tr>
      <w:tr w:rsidR="00FF6C71" w:rsidRPr="005647EB" w14:paraId="626931BB" w14:textId="77777777" w:rsidTr="002570E4">
        <w:trPr>
          <w:cantSplit/>
          <w:jc w:val="center"/>
        </w:trPr>
        <w:tc>
          <w:tcPr>
            <w:tcW w:w="2093" w:type="dxa"/>
            <w:tcBorders>
              <w:left w:val="single" w:sz="4" w:space="0" w:color="auto"/>
              <w:bottom w:val="single" w:sz="4" w:space="0" w:color="auto"/>
            </w:tcBorders>
          </w:tcPr>
          <w:p w14:paraId="0A5D6CBD" w14:textId="77777777" w:rsidR="00FF6C71" w:rsidRPr="005647EB" w:rsidRDefault="00FF6C71" w:rsidP="002570E4">
            <w:pPr>
              <w:pStyle w:val="TAL"/>
              <w:keepNext w:val="0"/>
              <w:keepLines w:val="0"/>
              <w:rPr>
                <w:rFonts w:cs="Arial"/>
              </w:rPr>
            </w:pPr>
            <w:r w:rsidRPr="005647EB">
              <w:rPr>
                <w:rFonts w:cs="Arial"/>
                <w:bCs/>
              </w:rPr>
              <w:t>PDSCH_RB</w:t>
            </w:r>
          </w:p>
        </w:tc>
        <w:tc>
          <w:tcPr>
            <w:tcW w:w="1559" w:type="dxa"/>
            <w:tcBorders>
              <w:bottom w:val="single" w:sz="4" w:space="0" w:color="auto"/>
            </w:tcBorders>
          </w:tcPr>
          <w:p w14:paraId="3D214369"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4023E830" w14:textId="77777777" w:rsidR="00FF6C71" w:rsidRPr="005647EB" w:rsidRDefault="00FF6C71" w:rsidP="002570E4">
            <w:pPr>
              <w:pStyle w:val="TAC"/>
              <w:keepNext w:val="0"/>
              <w:keepLines w:val="0"/>
              <w:rPr>
                <w:rFonts w:cs="Arial"/>
              </w:rPr>
            </w:pPr>
          </w:p>
        </w:tc>
        <w:tc>
          <w:tcPr>
            <w:tcW w:w="2835" w:type="dxa"/>
            <w:gridSpan w:val="2"/>
            <w:vMerge/>
          </w:tcPr>
          <w:p w14:paraId="3C8F597F" w14:textId="77777777" w:rsidR="00FF6C71" w:rsidRPr="005647EB" w:rsidRDefault="00FF6C71" w:rsidP="002570E4">
            <w:pPr>
              <w:pStyle w:val="TAC"/>
              <w:keepNext w:val="0"/>
              <w:keepLines w:val="0"/>
              <w:rPr>
                <w:rFonts w:cs="Arial"/>
              </w:rPr>
            </w:pPr>
          </w:p>
        </w:tc>
      </w:tr>
      <w:tr w:rsidR="00FF6C71" w:rsidRPr="005647EB" w14:paraId="375F90E4" w14:textId="77777777" w:rsidTr="002570E4">
        <w:trPr>
          <w:cantSplit/>
          <w:jc w:val="center"/>
        </w:trPr>
        <w:tc>
          <w:tcPr>
            <w:tcW w:w="2093" w:type="dxa"/>
            <w:tcBorders>
              <w:left w:val="single" w:sz="4" w:space="0" w:color="auto"/>
              <w:bottom w:val="single" w:sz="4" w:space="0" w:color="auto"/>
            </w:tcBorders>
            <w:vAlign w:val="center"/>
          </w:tcPr>
          <w:p w14:paraId="78A5AF8B" w14:textId="06C4B486" w:rsidR="00FF6C71" w:rsidRPr="005647EB" w:rsidRDefault="00FF6C71"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bottom w:val="single" w:sz="4" w:space="0" w:color="auto"/>
            </w:tcBorders>
          </w:tcPr>
          <w:p w14:paraId="074C54D2"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165EB05E" w14:textId="77777777" w:rsidR="00FF6C71" w:rsidRPr="005647EB" w:rsidRDefault="00FF6C71" w:rsidP="002570E4">
            <w:pPr>
              <w:pStyle w:val="TAC"/>
              <w:keepNext w:val="0"/>
              <w:keepLines w:val="0"/>
              <w:rPr>
                <w:rFonts w:cs="Arial"/>
              </w:rPr>
            </w:pPr>
          </w:p>
        </w:tc>
        <w:tc>
          <w:tcPr>
            <w:tcW w:w="2835" w:type="dxa"/>
            <w:gridSpan w:val="2"/>
            <w:vMerge/>
          </w:tcPr>
          <w:p w14:paraId="49A0C2D7" w14:textId="77777777" w:rsidR="00FF6C71" w:rsidRPr="005647EB" w:rsidRDefault="00FF6C71" w:rsidP="002570E4">
            <w:pPr>
              <w:pStyle w:val="TAC"/>
              <w:keepNext w:val="0"/>
              <w:keepLines w:val="0"/>
              <w:rPr>
                <w:rFonts w:cs="Arial"/>
              </w:rPr>
            </w:pPr>
          </w:p>
        </w:tc>
      </w:tr>
      <w:tr w:rsidR="00FF6C71" w:rsidRPr="005647EB" w14:paraId="06753B9D" w14:textId="77777777" w:rsidTr="002570E4">
        <w:trPr>
          <w:cantSplit/>
          <w:jc w:val="center"/>
        </w:trPr>
        <w:tc>
          <w:tcPr>
            <w:tcW w:w="2093" w:type="dxa"/>
            <w:tcBorders>
              <w:left w:val="single" w:sz="4" w:space="0" w:color="auto"/>
              <w:bottom w:val="single" w:sz="4" w:space="0" w:color="auto"/>
            </w:tcBorders>
            <w:vAlign w:val="center"/>
          </w:tcPr>
          <w:p w14:paraId="68464C0C" w14:textId="7471A06F" w:rsidR="00FF6C71" w:rsidRPr="005647EB" w:rsidRDefault="00FF6C71"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559" w:type="dxa"/>
            <w:tcBorders>
              <w:bottom w:val="single" w:sz="4" w:space="0" w:color="auto"/>
            </w:tcBorders>
          </w:tcPr>
          <w:p w14:paraId="6BE064AA"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Borders>
              <w:bottom w:val="single" w:sz="4" w:space="0" w:color="auto"/>
            </w:tcBorders>
          </w:tcPr>
          <w:p w14:paraId="1A82B4B6" w14:textId="77777777" w:rsidR="00FF6C71" w:rsidRPr="005647EB" w:rsidRDefault="00FF6C71" w:rsidP="002570E4">
            <w:pPr>
              <w:pStyle w:val="TAC"/>
              <w:keepNext w:val="0"/>
              <w:keepLines w:val="0"/>
              <w:rPr>
                <w:rFonts w:cs="Arial"/>
              </w:rPr>
            </w:pPr>
          </w:p>
        </w:tc>
        <w:tc>
          <w:tcPr>
            <w:tcW w:w="2835" w:type="dxa"/>
            <w:gridSpan w:val="2"/>
            <w:vMerge/>
            <w:tcBorders>
              <w:bottom w:val="single" w:sz="4" w:space="0" w:color="auto"/>
            </w:tcBorders>
          </w:tcPr>
          <w:p w14:paraId="235B73C6" w14:textId="77777777" w:rsidR="00FF6C71" w:rsidRPr="005647EB" w:rsidRDefault="00FF6C71" w:rsidP="002570E4">
            <w:pPr>
              <w:pStyle w:val="TAC"/>
              <w:keepNext w:val="0"/>
              <w:keepLines w:val="0"/>
              <w:rPr>
                <w:rFonts w:cs="Arial"/>
              </w:rPr>
            </w:pPr>
          </w:p>
        </w:tc>
      </w:tr>
      <w:tr w:rsidR="00FF6C71" w:rsidRPr="005647EB" w14:paraId="6BC3B9AD" w14:textId="77777777" w:rsidTr="002570E4">
        <w:trPr>
          <w:cantSplit/>
          <w:jc w:val="center"/>
        </w:trPr>
        <w:tc>
          <w:tcPr>
            <w:tcW w:w="2093" w:type="dxa"/>
            <w:tcBorders>
              <w:left w:val="single" w:sz="4" w:space="0" w:color="auto"/>
              <w:bottom w:val="single" w:sz="4" w:space="0" w:color="auto"/>
            </w:tcBorders>
          </w:tcPr>
          <w:p w14:paraId="5A7CB0DA" w14:textId="1476E69F" w:rsidR="00FF6C71" w:rsidRPr="005647EB" w:rsidRDefault="00FF6C71" w:rsidP="002570E4">
            <w:pPr>
              <w:pStyle w:val="TAL"/>
              <w:keepNext w:val="0"/>
              <w:keepLines w:val="0"/>
              <w:rPr>
                <w:rFonts w:cs="Arial"/>
              </w:rPr>
            </w:pPr>
            <w:r w:rsidRPr="005647EB">
              <w:rPr>
                <w:rFonts w:cs="Arial"/>
                <w:position w:val="-12"/>
              </w:rPr>
              <w:object w:dxaOrig="405" w:dyaOrig="360" w14:anchorId="116BD7D9">
                <v:shape id="_x0000_i1092" type="#_x0000_t75" style="width:20.5pt;height:18pt" o:ole="" fillcolor="window">
                  <v:imagedata r:id="rId10" o:title=""/>
                </v:shape>
                <o:OLEObject Type="Embed" ProgID="Equation.3" ShapeID="_x0000_i1092" DrawAspect="Content" ObjectID="_1781977659" r:id="rId92"/>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Borders>
              <w:bottom w:val="single" w:sz="4" w:space="0" w:color="auto"/>
            </w:tcBorders>
          </w:tcPr>
          <w:p w14:paraId="7C998B96" w14:textId="5656F94A"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bottom w:val="single" w:sz="4" w:space="0" w:color="auto"/>
            </w:tcBorders>
          </w:tcPr>
          <w:p w14:paraId="298CE504" w14:textId="77777777" w:rsidR="00FF6C71" w:rsidRPr="005647EB" w:rsidRDefault="00FF6C71" w:rsidP="002570E4">
            <w:pPr>
              <w:pStyle w:val="TAC"/>
              <w:keepNext w:val="0"/>
              <w:keepLines w:val="0"/>
              <w:rPr>
                <w:rFonts w:cs="Arial"/>
                <w:b/>
              </w:rPr>
            </w:pPr>
            <w:r w:rsidRPr="005647EB">
              <w:rPr>
                <w:rFonts w:cs="Arial"/>
                <w:b/>
                <w:lang w:eastAsia="zh-CN"/>
              </w:rPr>
              <w:t>-98</w:t>
            </w:r>
          </w:p>
        </w:tc>
        <w:tc>
          <w:tcPr>
            <w:tcW w:w="2835" w:type="dxa"/>
            <w:gridSpan w:val="2"/>
            <w:tcBorders>
              <w:bottom w:val="single" w:sz="4" w:space="0" w:color="auto"/>
            </w:tcBorders>
          </w:tcPr>
          <w:p w14:paraId="1D3A971B" w14:textId="77777777" w:rsidR="00FF6C71" w:rsidRPr="005647EB" w:rsidRDefault="00FF6C71" w:rsidP="002570E4">
            <w:pPr>
              <w:pStyle w:val="TAC"/>
              <w:keepNext w:val="0"/>
              <w:keepLines w:val="0"/>
              <w:rPr>
                <w:rFonts w:cs="Arial"/>
                <w:b/>
              </w:rPr>
            </w:pPr>
            <w:r w:rsidRPr="005647EB">
              <w:rPr>
                <w:rFonts w:cs="Arial"/>
                <w:b/>
                <w:lang w:eastAsia="zh-CN"/>
              </w:rPr>
              <w:t>-98</w:t>
            </w:r>
          </w:p>
        </w:tc>
      </w:tr>
      <w:tr w:rsidR="00FF6C71" w:rsidRPr="005647EB" w14:paraId="0626A616" w14:textId="77777777" w:rsidTr="002570E4">
        <w:trPr>
          <w:cantSplit/>
          <w:jc w:val="center"/>
        </w:trPr>
        <w:tc>
          <w:tcPr>
            <w:tcW w:w="2093" w:type="dxa"/>
          </w:tcPr>
          <w:p w14:paraId="4EB71E01" w14:textId="77777777" w:rsidR="00FF6C71" w:rsidRPr="005647EB" w:rsidRDefault="00FF6C71" w:rsidP="002570E4">
            <w:pPr>
              <w:pStyle w:val="TAL"/>
              <w:keepNext w:val="0"/>
              <w:keepLines w:val="0"/>
              <w:rPr>
                <w:rFonts w:cs="Arial"/>
              </w:rPr>
            </w:pPr>
            <w:r w:rsidRPr="005647EB">
              <w:rPr>
                <w:rFonts w:cs="Arial"/>
                <w:position w:val="-12"/>
              </w:rPr>
              <w:object w:dxaOrig="800" w:dyaOrig="380" w14:anchorId="714469EF">
                <v:shape id="_x0000_i1093" type="#_x0000_t75" style="width:40pt;height:19.5pt" o:ole="" fillcolor="window">
                  <v:imagedata r:id="rId14" o:title=""/>
                </v:shape>
                <o:OLEObject Type="Embed" ProgID="Equation.3" ShapeID="_x0000_i1093" DrawAspect="Content" ObjectID="_1781977660" r:id="rId93"/>
              </w:object>
            </w:r>
          </w:p>
        </w:tc>
        <w:tc>
          <w:tcPr>
            <w:tcW w:w="1559" w:type="dxa"/>
          </w:tcPr>
          <w:p w14:paraId="6206E574" w14:textId="77777777" w:rsidR="00FF6C71" w:rsidRPr="005647EB" w:rsidRDefault="00FF6C71" w:rsidP="002570E4">
            <w:pPr>
              <w:pStyle w:val="TAC"/>
              <w:keepNext w:val="0"/>
              <w:keepLines w:val="0"/>
              <w:rPr>
                <w:rFonts w:cs="Arial"/>
              </w:rPr>
            </w:pPr>
            <w:r w:rsidRPr="005647EB">
              <w:rPr>
                <w:rFonts w:cs="Arial"/>
              </w:rPr>
              <w:t>dB</w:t>
            </w:r>
          </w:p>
        </w:tc>
        <w:tc>
          <w:tcPr>
            <w:tcW w:w="1276" w:type="dxa"/>
          </w:tcPr>
          <w:p w14:paraId="3D9D6BDB" w14:textId="77777777" w:rsidR="00FF6C71" w:rsidRPr="005647EB" w:rsidRDefault="00FF6C71" w:rsidP="002570E4">
            <w:pPr>
              <w:pStyle w:val="TAC"/>
              <w:keepNext w:val="0"/>
              <w:keepLines w:val="0"/>
              <w:rPr>
                <w:rFonts w:cs="Arial"/>
              </w:rPr>
            </w:pPr>
            <w:r w:rsidRPr="005647EB">
              <w:rPr>
                <w:rFonts w:cs="Arial"/>
              </w:rPr>
              <w:t>-Infinity</w:t>
            </w:r>
          </w:p>
        </w:tc>
        <w:tc>
          <w:tcPr>
            <w:tcW w:w="1276" w:type="dxa"/>
          </w:tcPr>
          <w:p w14:paraId="5B3F8CCB" w14:textId="77777777" w:rsidR="00FF6C71" w:rsidRPr="005647EB" w:rsidRDefault="00FF6C71" w:rsidP="002570E4">
            <w:pPr>
              <w:pStyle w:val="TAC"/>
              <w:keepNext w:val="0"/>
              <w:keepLines w:val="0"/>
              <w:rPr>
                <w:rFonts w:cs="Arial"/>
              </w:rPr>
            </w:pPr>
            <w:r w:rsidRPr="005647EB">
              <w:rPr>
                <w:rFonts w:cs="Arial"/>
              </w:rPr>
              <w:t>7</w:t>
            </w:r>
          </w:p>
        </w:tc>
        <w:tc>
          <w:tcPr>
            <w:tcW w:w="1275" w:type="dxa"/>
          </w:tcPr>
          <w:p w14:paraId="30093897"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6CCCC175" w14:textId="77777777" w:rsidR="00FF6C71" w:rsidRPr="005647EB" w:rsidRDefault="00FF6C71" w:rsidP="002570E4">
            <w:pPr>
              <w:pStyle w:val="TAC"/>
              <w:keepNext w:val="0"/>
              <w:keepLines w:val="0"/>
              <w:rPr>
                <w:rFonts w:cs="Arial"/>
              </w:rPr>
            </w:pPr>
            <w:r w:rsidRPr="005647EB">
              <w:rPr>
                <w:rFonts w:cs="Arial"/>
              </w:rPr>
              <w:t>7</w:t>
            </w:r>
          </w:p>
        </w:tc>
      </w:tr>
      <w:tr w:rsidR="00FF6C71" w:rsidRPr="005647EB" w14:paraId="170D0106" w14:textId="77777777" w:rsidTr="002570E4">
        <w:trPr>
          <w:cantSplit/>
          <w:jc w:val="center"/>
        </w:trPr>
        <w:tc>
          <w:tcPr>
            <w:tcW w:w="2093" w:type="dxa"/>
          </w:tcPr>
          <w:p w14:paraId="13BE41C8" w14:textId="72D97341" w:rsidR="00FF6C71" w:rsidRPr="005647EB" w:rsidRDefault="00FF6C71" w:rsidP="002570E4">
            <w:pPr>
              <w:pStyle w:val="TAL"/>
              <w:keepNext w:val="0"/>
              <w:keepLines w:val="0"/>
              <w:rPr>
                <w:rFonts w:cs="Arial"/>
              </w:rPr>
            </w:pPr>
            <w:r w:rsidRPr="005647EB">
              <w:rPr>
                <w:rFonts w:cs="Arial"/>
                <w:position w:val="-12"/>
              </w:rPr>
              <w:object w:dxaOrig="620" w:dyaOrig="380" w14:anchorId="68A0E850">
                <v:shape id="_x0000_i1094" type="#_x0000_t75" style="width:31pt;height:19.5pt" o:ole="" fillcolor="window">
                  <v:imagedata r:id="rId12" o:title=""/>
                </v:shape>
                <o:OLEObject Type="Embed" ProgID="Equation.3" ShapeID="_x0000_i1094" DrawAspect="Content" ObjectID="_1781977661" r:id="rId94"/>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04EE5A72" w14:textId="77777777" w:rsidR="00FF6C71" w:rsidRPr="005647EB" w:rsidRDefault="00FF6C71" w:rsidP="002570E4">
            <w:pPr>
              <w:pStyle w:val="TAC"/>
              <w:keepNext w:val="0"/>
              <w:keepLines w:val="0"/>
              <w:rPr>
                <w:rFonts w:cs="Arial"/>
              </w:rPr>
            </w:pPr>
            <w:r w:rsidRPr="005647EB">
              <w:rPr>
                <w:rFonts w:cs="Arial"/>
              </w:rPr>
              <w:t>dB</w:t>
            </w:r>
          </w:p>
        </w:tc>
        <w:tc>
          <w:tcPr>
            <w:tcW w:w="1276" w:type="dxa"/>
          </w:tcPr>
          <w:p w14:paraId="47107126" w14:textId="77777777" w:rsidR="00FF6C71" w:rsidRPr="005647EB" w:rsidRDefault="00FF6C71" w:rsidP="002570E4">
            <w:pPr>
              <w:pStyle w:val="TAC"/>
              <w:keepNext w:val="0"/>
              <w:keepLines w:val="0"/>
              <w:rPr>
                <w:rFonts w:cs="Arial"/>
              </w:rPr>
            </w:pPr>
            <w:r w:rsidRPr="005647EB">
              <w:rPr>
                <w:rFonts w:cs="Arial"/>
              </w:rPr>
              <w:t>-Infinity</w:t>
            </w:r>
          </w:p>
        </w:tc>
        <w:tc>
          <w:tcPr>
            <w:tcW w:w="1276" w:type="dxa"/>
          </w:tcPr>
          <w:p w14:paraId="5CD19F50" w14:textId="77777777" w:rsidR="00FF6C71" w:rsidRPr="005647EB" w:rsidRDefault="00FF6C71" w:rsidP="002570E4">
            <w:pPr>
              <w:pStyle w:val="TAC"/>
              <w:keepNext w:val="0"/>
              <w:keepLines w:val="0"/>
              <w:rPr>
                <w:rFonts w:cs="Arial"/>
              </w:rPr>
            </w:pPr>
            <w:r w:rsidRPr="005647EB">
              <w:rPr>
                <w:rFonts w:cs="Arial"/>
              </w:rPr>
              <w:t>7</w:t>
            </w:r>
          </w:p>
        </w:tc>
        <w:tc>
          <w:tcPr>
            <w:tcW w:w="1275" w:type="dxa"/>
          </w:tcPr>
          <w:p w14:paraId="70D9981A"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66AD07B1" w14:textId="77777777" w:rsidR="00FF6C71" w:rsidRPr="005647EB" w:rsidRDefault="00FF6C71" w:rsidP="002570E4">
            <w:pPr>
              <w:pStyle w:val="TAC"/>
              <w:keepNext w:val="0"/>
              <w:keepLines w:val="0"/>
              <w:rPr>
                <w:rFonts w:cs="Arial"/>
              </w:rPr>
            </w:pPr>
            <w:r w:rsidRPr="005647EB">
              <w:rPr>
                <w:rFonts w:cs="Arial"/>
              </w:rPr>
              <w:t>7</w:t>
            </w:r>
          </w:p>
        </w:tc>
      </w:tr>
      <w:tr w:rsidR="00FF6C71" w:rsidRPr="005647EB" w14:paraId="2E70D0E8" w14:textId="77777777" w:rsidTr="002570E4">
        <w:trPr>
          <w:cantSplit/>
          <w:jc w:val="center"/>
        </w:trPr>
        <w:tc>
          <w:tcPr>
            <w:tcW w:w="2093" w:type="dxa"/>
          </w:tcPr>
          <w:p w14:paraId="68ECEFFC" w14:textId="75F29235" w:rsidR="00FF6C71" w:rsidRPr="005647EB" w:rsidRDefault="00FF6C71"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64BF8836" w14:textId="2A9981E1"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Pr>
          <w:p w14:paraId="22D96E83" w14:textId="77777777" w:rsidR="00FF6C71" w:rsidRPr="005647EB" w:rsidRDefault="00FF6C71" w:rsidP="002570E4">
            <w:pPr>
              <w:pStyle w:val="TAC"/>
              <w:keepNext w:val="0"/>
              <w:keepLines w:val="0"/>
              <w:rPr>
                <w:rFonts w:cs="Arial"/>
              </w:rPr>
            </w:pPr>
            <w:r w:rsidRPr="005647EB">
              <w:rPr>
                <w:rFonts w:cs="Arial"/>
              </w:rPr>
              <w:t>-Infinity</w:t>
            </w:r>
          </w:p>
        </w:tc>
        <w:tc>
          <w:tcPr>
            <w:tcW w:w="1276" w:type="dxa"/>
          </w:tcPr>
          <w:p w14:paraId="0A716AD7" w14:textId="77777777" w:rsidR="00FF6C71" w:rsidRPr="005647EB" w:rsidRDefault="00FF6C71" w:rsidP="002570E4">
            <w:pPr>
              <w:pStyle w:val="TAC"/>
              <w:keepNext w:val="0"/>
              <w:keepLines w:val="0"/>
              <w:rPr>
                <w:rFonts w:cs="Arial"/>
              </w:rPr>
            </w:pPr>
            <w:r w:rsidRPr="005647EB">
              <w:rPr>
                <w:rFonts w:cs="Arial"/>
              </w:rPr>
              <w:t>-91</w:t>
            </w:r>
          </w:p>
        </w:tc>
        <w:tc>
          <w:tcPr>
            <w:tcW w:w="1275" w:type="dxa"/>
          </w:tcPr>
          <w:p w14:paraId="3C1C6604"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28826BDD" w14:textId="77777777" w:rsidR="00FF6C71" w:rsidRPr="005647EB" w:rsidRDefault="00FF6C71" w:rsidP="002570E4">
            <w:pPr>
              <w:pStyle w:val="TAC"/>
              <w:keepNext w:val="0"/>
              <w:keepLines w:val="0"/>
              <w:rPr>
                <w:rFonts w:cs="Arial"/>
              </w:rPr>
            </w:pPr>
            <w:r w:rsidRPr="005647EB">
              <w:rPr>
                <w:rFonts w:cs="Arial"/>
              </w:rPr>
              <w:t>-91</w:t>
            </w:r>
          </w:p>
        </w:tc>
      </w:tr>
      <w:tr w:rsidR="00FF6C71" w:rsidRPr="005647EB" w14:paraId="58CBF29D" w14:textId="77777777" w:rsidTr="002570E4">
        <w:trPr>
          <w:cantSplit/>
          <w:jc w:val="center"/>
        </w:trPr>
        <w:tc>
          <w:tcPr>
            <w:tcW w:w="2093" w:type="dxa"/>
          </w:tcPr>
          <w:p w14:paraId="390B2308" w14:textId="17E81165" w:rsidR="00FF6C71" w:rsidRPr="005647EB" w:rsidRDefault="00FF6C71" w:rsidP="002570E4">
            <w:pPr>
              <w:pStyle w:val="TAL"/>
              <w:keepNext w:val="0"/>
              <w:keepLines w:val="0"/>
              <w:rPr>
                <w:rFonts w:cs="Arial"/>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7B4BC012" w14:textId="631D2798"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Pr>
          <w:p w14:paraId="24146E66" w14:textId="77777777" w:rsidR="00FF6C71" w:rsidRPr="005647EB" w:rsidRDefault="00FF6C71" w:rsidP="002570E4">
            <w:pPr>
              <w:pStyle w:val="TAC"/>
              <w:keepNext w:val="0"/>
              <w:keepLines w:val="0"/>
              <w:rPr>
                <w:rFonts w:cs="Arial"/>
              </w:rPr>
            </w:pPr>
            <w:r w:rsidRPr="005647EB">
              <w:rPr>
                <w:rFonts w:cs="Arial"/>
              </w:rPr>
              <w:t>-Infinity</w:t>
            </w:r>
          </w:p>
        </w:tc>
        <w:tc>
          <w:tcPr>
            <w:tcW w:w="1276" w:type="dxa"/>
          </w:tcPr>
          <w:p w14:paraId="3EDBFC46" w14:textId="77777777" w:rsidR="00FF6C71" w:rsidRPr="005647EB" w:rsidDel="004B51DC" w:rsidRDefault="00FF6C71" w:rsidP="002570E4">
            <w:pPr>
              <w:pStyle w:val="TAC"/>
              <w:keepNext w:val="0"/>
              <w:keepLines w:val="0"/>
              <w:rPr>
                <w:rFonts w:cs="Arial"/>
              </w:rPr>
            </w:pPr>
            <w:r w:rsidRPr="005647EB">
              <w:rPr>
                <w:rFonts w:cs="Arial"/>
              </w:rPr>
              <w:t>-91</w:t>
            </w:r>
          </w:p>
        </w:tc>
        <w:tc>
          <w:tcPr>
            <w:tcW w:w="1275" w:type="dxa"/>
          </w:tcPr>
          <w:p w14:paraId="1869CC45"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2DCE2771" w14:textId="77777777" w:rsidR="00FF6C71" w:rsidRPr="005647EB" w:rsidDel="004B51DC" w:rsidRDefault="00FF6C71" w:rsidP="002570E4">
            <w:pPr>
              <w:pStyle w:val="TAC"/>
              <w:keepNext w:val="0"/>
              <w:keepLines w:val="0"/>
              <w:rPr>
                <w:rFonts w:cs="Arial"/>
              </w:rPr>
            </w:pPr>
            <w:r w:rsidRPr="005647EB">
              <w:rPr>
                <w:rFonts w:cs="Arial"/>
              </w:rPr>
              <w:t>-91</w:t>
            </w:r>
          </w:p>
        </w:tc>
      </w:tr>
      <w:tr w:rsidR="00FF6C71" w:rsidRPr="005647EB" w14:paraId="48A2D02F" w14:textId="77777777" w:rsidTr="002570E4">
        <w:trPr>
          <w:cantSplit/>
          <w:jc w:val="center"/>
        </w:trPr>
        <w:tc>
          <w:tcPr>
            <w:tcW w:w="2093" w:type="dxa"/>
          </w:tcPr>
          <w:p w14:paraId="232765B3" w14:textId="78B2EB23" w:rsidR="00FF6C71" w:rsidRPr="005647EB" w:rsidRDefault="00FF6C71" w:rsidP="002570E4">
            <w:pPr>
              <w:pStyle w:val="TAL"/>
              <w:keepNext w:val="0"/>
              <w:keepLines w:val="0"/>
              <w:rPr>
                <w:rFonts w:cs="Arial"/>
              </w:rPr>
            </w:pPr>
            <w:r w:rsidRPr="005647EB">
              <w:rPr>
                <w:rFonts w:cs="Arial"/>
                <w:szCs w:val="16"/>
                <w:lang w:eastAsia="zh-CN"/>
              </w:rPr>
              <w:t>Io</w:t>
            </w:r>
            <w:r w:rsidR="002570E4" w:rsidRPr="005647EB">
              <w:rPr>
                <w:rFonts w:cs="Arial"/>
                <w:szCs w:val="16"/>
                <w:vertAlign w:val="superscript"/>
                <w:lang w:eastAsia="zh-CN"/>
              </w:rPr>
              <w:t xml:space="preserve"> </w:t>
            </w:r>
            <w:r w:rsidRPr="005647EB">
              <w:rPr>
                <w:rFonts w:cs="Arial"/>
                <w:szCs w:val="16"/>
                <w:vertAlign w:val="superscript"/>
                <w:lang w:eastAsia="zh-CN"/>
              </w:rPr>
              <w:t>Note</w:t>
            </w:r>
            <w:r w:rsidR="002570E4" w:rsidRPr="005647EB">
              <w:rPr>
                <w:rFonts w:cs="Arial"/>
                <w:szCs w:val="16"/>
                <w:vertAlign w:val="superscript"/>
                <w:lang w:eastAsia="zh-CN"/>
              </w:rPr>
              <w:t xml:space="preserve"> </w:t>
            </w:r>
            <w:r w:rsidRPr="005647EB">
              <w:rPr>
                <w:rFonts w:cs="Arial"/>
                <w:szCs w:val="16"/>
                <w:vertAlign w:val="superscript"/>
                <w:lang w:eastAsia="zh-CN"/>
              </w:rPr>
              <w:t>4</w:t>
            </w:r>
          </w:p>
        </w:tc>
        <w:tc>
          <w:tcPr>
            <w:tcW w:w="1559" w:type="dxa"/>
          </w:tcPr>
          <w:p w14:paraId="397556C0" w14:textId="531B7EDD" w:rsidR="00FF6C71" w:rsidRPr="005647EB" w:rsidRDefault="00FF6C71"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1276" w:type="dxa"/>
          </w:tcPr>
          <w:p w14:paraId="658DCB9B" w14:textId="77777777" w:rsidR="00FF6C71" w:rsidRPr="005647EB" w:rsidRDefault="00FF6C71" w:rsidP="002570E4">
            <w:pPr>
              <w:pStyle w:val="TAC"/>
              <w:keepNext w:val="0"/>
              <w:keepLines w:val="0"/>
              <w:rPr>
                <w:rFonts w:cs="Arial"/>
              </w:rPr>
            </w:pPr>
            <w:r w:rsidRPr="005647EB">
              <w:rPr>
                <w:rFonts w:cs="Arial"/>
              </w:rPr>
              <w:t>-70.22</w:t>
            </w:r>
          </w:p>
          <w:p w14:paraId="0BC8DA92" w14:textId="77777777" w:rsidR="00FF6C71" w:rsidRPr="005647EB" w:rsidRDefault="00FF6C71" w:rsidP="002570E4">
            <w:pPr>
              <w:pStyle w:val="TAC"/>
              <w:keepNext w:val="0"/>
              <w:keepLines w:val="0"/>
              <w:rPr>
                <w:rFonts w:cs="Arial"/>
              </w:rPr>
            </w:pPr>
            <w:r w:rsidRPr="005647EB">
              <w:rPr>
                <w:rFonts w:cs="Arial"/>
              </w:rPr>
              <w:t>+10log</w:t>
            </w:r>
          </w:p>
          <w:p w14:paraId="3375BDAD" w14:textId="5E2203ED"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6" w:type="dxa"/>
          </w:tcPr>
          <w:p w14:paraId="46FA56E3" w14:textId="77777777" w:rsidR="00FF6C71" w:rsidRPr="005647EB" w:rsidRDefault="00FF6C71" w:rsidP="002570E4">
            <w:pPr>
              <w:pStyle w:val="TAC"/>
              <w:keepNext w:val="0"/>
              <w:keepLines w:val="0"/>
              <w:rPr>
                <w:rFonts w:cs="Arial"/>
              </w:rPr>
            </w:pPr>
            <w:r w:rsidRPr="005647EB">
              <w:rPr>
                <w:rFonts w:cs="Arial"/>
              </w:rPr>
              <w:t>-62.43</w:t>
            </w:r>
          </w:p>
          <w:p w14:paraId="0CE40F6B" w14:textId="77777777" w:rsidR="00FF6C71" w:rsidRPr="005647EB" w:rsidRDefault="00FF6C71" w:rsidP="002570E4">
            <w:pPr>
              <w:pStyle w:val="TAC"/>
              <w:keepNext w:val="0"/>
              <w:keepLines w:val="0"/>
              <w:rPr>
                <w:rFonts w:cs="Arial"/>
              </w:rPr>
            </w:pPr>
            <w:r w:rsidRPr="005647EB">
              <w:rPr>
                <w:rFonts w:cs="Arial"/>
              </w:rPr>
              <w:t>+10log</w:t>
            </w:r>
          </w:p>
          <w:p w14:paraId="24304441" w14:textId="6C7321BC"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5" w:type="dxa"/>
          </w:tcPr>
          <w:p w14:paraId="6AB736EB" w14:textId="77777777" w:rsidR="00FF6C71" w:rsidRPr="005647EB" w:rsidRDefault="00FF6C71" w:rsidP="002570E4">
            <w:pPr>
              <w:pStyle w:val="TAC"/>
              <w:keepNext w:val="0"/>
              <w:keepLines w:val="0"/>
              <w:rPr>
                <w:rFonts w:cs="Arial"/>
              </w:rPr>
            </w:pPr>
            <w:r w:rsidRPr="005647EB">
              <w:rPr>
                <w:rFonts w:cs="Arial"/>
              </w:rPr>
              <w:t>-70.22</w:t>
            </w:r>
          </w:p>
          <w:p w14:paraId="11C2D640" w14:textId="77777777" w:rsidR="00FF6C71" w:rsidRPr="005647EB" w:rsidRDefault="00FF6C71" w:rsidP="002570E4">
            <w:pPr>
              <w:pStyle w:val="TAC"/>
              <w:keepNext w:val="0"/>
              <w:keepLines w:val="0"/>
              <w:rPr>
                <w:rFonts w:cs="Arial"/>
              </w:rPr>
            </w:pPr>
            <w:r w:rsidRPr="005647EB">
              <w:rPr>
                <w:rFonts w:cs="Arial"/>
              </w:rPr>
              <w:t>+10log</w:t>
            </w:r>
          </w:p>
          <w:p w14:paraId="7AA218E8" w14:textId="58EEF5CD"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560" w:type="dxa"/>
          </w:tcPr>
          <w:p w14:paraId="37A27D4F" w14:textId="77777777" w:rsidR="00FF6C71" w:rsidRPr="005647EB" w:rsidRDefault="00FF6C71" w:rsidP="002570E4">
            <w:pPr>
              <w:pStyle w:val="TAC"/>
              <w:keepNext w:val="0"/>
              <w:keepLines w:val="0"/>
              <w:rPr>
                <w:rFonts w:cs="Arial"/>
              </w:rPr>
            </w:pPr>
            <w:r w:rsidRPr="005647EB">
              <w:rPr>
                <w:rFonts w:cs="Arial"/>
              </w:rPr>
              <w:t>-62.43</w:t>
            </w:r>
          </w:p>
          <w:p w14:paraId="6FAE1172" w14:textId="77777777" w:rsidR="00FF6C71" w:rsidRPr="005647EB" w:rsidRDefault="00FF6C71" w:rsidP="002570E4">
            <w:pPr>
              <w:pStyle w:val="TAC"/>
              <w:keepNext w:val="0"/>
              <w:keepLines w:val="0"/>
              <w:rPr>
                <w:rFonts w:cs="Arial"/>
              </w:rPr>
            </w:pPr>
            <w:r w:rsidRPr="005647EB">
              <w:rPr>
                <w:rFonts w:cs="Arial"/>
              </w:rPr>
              <w:t>+10log</w:t>
            </w:r>
          </w:p>
          <w:p w14:paraId="03E022C7" w14:textId="7AA25B09"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r>
      <w:tr w:rsidR="00FF6C71" w:rsidRPr="005647EB" w14:paraId="02496DEC" w14:textId="77777777" w:rsidTr="002570E4">
        <w:trPr>
          <w:cantSplit/>
          <w:jc w:val="center"/>
        </w:trPr>
        <w:tc>
          <w:tcPr>
            <w:tcW w:w="2093" w:type="dxa"/>
            <w:tcBorders>
              <w:left w:val="single" w:sz="4" w:space="0" w:color="auto"/>
              <w:bottom w:val="single" w:sz="4" w:space="0" w:color="auto"/>
            </w:tcBorders>
          </w:tcPr>
          <w:p w14:paraId="29197524" w14:textId="4D8A5EE7" w:rsidR="00FF6C71" w:rsidRPr="005647EB" w:rsidRDefault="00FF6C71"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r w:rsidR="002570E4" w:rsidRPr="005647EB">
              <w:rPr>
                <w:rFonts w:cs="Arial"/>
              </w:rPr>
              <w:t xml:space="preserve"> </w:t>
            </w:r>
          </w:p>
        </w:tc>
        <w:tc>
          <w:tcPr>
            <w:tcW w:w="1559" w:type="dxa"/>
            <w:tcBorders>
              <w:bottom w:val="single" w:sz="4" w:space="0" w:color="auto"/>
            </w:tcBorders>
          </w:tcPr>
          <w:p w14:paraId="50AFA64A"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7D8B5845" w14:textId="77777777" w:rsidR="00FF6C71" w:rsidRPr="005647EB" w:rsidRDefault="00FF6C71" w:rsidP="002570E4">
            <w:pPr>
              <w:pStyle w:val="TAC"/>
              <w:keepNext w:val="0"/>
              <w:keepLines w:val="0"/>
              <w:rPr>
                <w:rFonts w:cs="Arial"/>
              </w:rPr>
            </w:pPr>
            <w:r w:rsidRPr="005647EB">
              <w:rPr>
                <w:rFonts w:cs="Arial"/>
              </w:rPr>
              <w:t>AWGN</w:t>
            </w:r>
          </w:p>
        </w:tc>
        <w:tc>
          <w:tcPr>
            <w:tcW w:w="2835" w:type="dxa"/>
            <w:gridSpan w:val="2"/>
            <w:tcBorders>
              <w:bottom w:val="single" w:sz="4" w:space="0" w:color="auto"/>
            </w:tcBorders>
          </w:tcPr>
          <w:p w14:paraId="65C644C7" w14:textId="77777777" w:rsidR="00FF6C71" w:rsidRPr="005647EB" w:rsidRDefault="00FF6C71" w:rsidP="002570E4">
            <w:pPr>
              <w:pStyle w:val="TAC"/>
              <w:keepNext w:val="0"/>
              <w:keepLines w:val="0"/>
              <w:rPr>
                <w:rFonts w:cs="Arial"/>
              </w:rPr>
            </w:pPr>
            <w:r w:rsidRPr="005647EB">
              <w:rPr>
                <w:rFonts w:cs="Arial"/>
              </w:rPr>
              <w:t>AWGN</w:t>
            </w:r>
          </w:p>
        </w:tc>
      </w:tr>
      <w:tr w:rsidR="00FF6C71" w:rsidRPr="005647EB" w14:paraId="1EF2DF93" w14:textId="77777777" w:rsidTr="002570E4">
        <w:trPr>
          <w:cantSplit/>
          <w:jc w:val="center"/>
        </w:trPr>
        <w:tc>
          <w:tcPr>
            <w:tcW w:w="2093" w:type="dxa"/>
            <w:tcBorders>
              <w:left w:val="single" w:sz="4" w:space="0" w:color="auto"/>
              <w:bottom w:val="single" w:sz="4" w:space="0" w:color="auto"/>
            </w:tcBorders>
          </w:tcPr>
          <w:p w14:paraId="560AB23A" w14:textId="3327411F" w:rsidR="00FF6C71" w:rsidRPr="005647EB" w:rsidRDefault="00FF6C71"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1559" w:type="dxa"/>
            <w:tcBorders>
              <w:bottom w:val="single" w:sz="4" w:space="0" w:color="auto"/>
            </w:tcBorders>
          </w:tcPr>
          <w:p w14:paraId="73643D73"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67966893" w14:textId="77777777" w:rsidR="00FF6C71" w:rsidRPr="005647EB" w:rsidRDefault="00FF6C71" w:rsidP="002570E4">
            <w:pPr>
              <w:pStyle w:val="TAC"/>
              <w:keepNext w:val="0"/>
              <w:keepLines w:val="0"/>
              <w:rPr>
                <w:rFonts w:cs="Arial"/>
              </w:rPr>
            </w:pPr>
            <w:r w:rsidRPr="005647EB">
              <w:rPr>
                <w:rFonts w:cs="Arial"/>
              </w:rPr>
              <w:t>1x2</w:t>
            </w:r>
          </w:p>
        </w:tc>
        <w:tc>
          <w:tcPr>
            <w:tcW w:w="2835" w:type="dxa"/>
            <w:gridSpan w:val="2"/>
            <w:tcBorders>
              <w:bottom w:val="single" w:sz="4" w:space="0" w:color="auto"/>
            </w:tcBorders>
          </w:tcPr>
          <w:p w14:paraId="1036BCBA" w14:textId="77777777" w:rsidR="00FF6C71" w:rsidRPr="005647EB" w:rsidRDefault="00FF6C71" w:rsidP="002570E4">
            <w:pPr>
              <w:pStyle w:val="TAC"/>
              <w:keepNext w:val="0"/>
              <w:keepLines w:val="0"/>
              <w:rPr>
                <w:rFonts w:cs="Arial"/>
              </w:rPr>
            </w:pPr>
            <w:r w:rsidRPr="005647EB">
              <w:rPr>
                <w:rFonts w:cs="Arial"/>
              </w:rPr>
              <w:t>1x2</w:t>
            </w:r>
          </w:p>
        </w:tc>
      </w:tr>
      <w:tr w:rsidR="00FF6C71" w:rsidRPr="005647EB" w14:paraId="00F51777" w14:textId="77777777" w:rsidTr="002570E4">
        <w:trPr>
          <w:cantSplit/>
          <w:jc w:val="center"/>
        </w:trPr>
        <w:tc>
          <w:tcPr>
            <w:tcW w:w="2093" w:type="dxa"/>
            <w:tcBorders>
              <w:left w:val="single" w:sz="4" w:space="0" w:color="auto"/>
              <w:bottom w:val="single" w:sz="4" w:space="0" w:color="auto"/>
            </w:tcBorders>
          </w:tcPr>
          <w:p w14:paraId="6677C020" w14:textId="4813B47C" w:rsidR="00FF6C71" w:rsidRPr="005647EB" w:rsidRDefault="00FF6C71" w:rsidP="002570E4">
            <w:pPr>
              <w:pStyle w:val="TAL"/>
              <w:keepNext w:val="0"/>
              <w:keepLines w:val="0"/>
              <w:rPr>
                <w:rFonts w:cs="Arial"/>
              </w:rPr>
            </w:pPr>
            <w:r w:rsidRPr="005647EB">
              <w:rPr>
                <w:rFonts w:cs="Arial"/>
              </w:rPr>
              <w:t>Timing</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1</w:t>
            </w:r>
          </w:p>
        </w:tc>
        <w:tc>
          <w:tcPr>
            <w:tcW w:w="1559" w:type="dxa"/>
            <w:tcBorders>
              <w:bottom w:val="single" w:sz="4" w:space="0" w:color="auto"/>
            </w:tcBorders>
          </w:tcPr>
          <w:p w14:paraId="1B126E88"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2D272841" w14:textId="77777777" w:rsidR="00FF6C71" w:rsidRPr="005647EB" w:rsidRDefault="00FF6C71" w:rsidP="002570E4">
            <w:pPr>
              <w:pStyle w:val="TAC"/>
              <w:keepNext w:val="0"/>
              <w:keepLines w:val="0"/>
              <w:rPr>
                <w:rFonts w:cs="Arial"/>
              </w:rPr>
            </w:pPr>
            <w:r w:rsidRPr="005647EB">
              <w:rPr>
                <w:rFonts w:cs="Arial"/>
              </w:rPr>
              <w:t>3ms</w:t>
            </w:r>
          </w:p>
        </w:tc>
        <w:tc>
          <w:tcPr>
            <w:tcW w:w="2835" w:type="dxa"/>
            <w:gridSpan w:val="2"/>
            <w:tcBorders>
              <w:bottom w:val="single" w:sz="4" w:space="0" w:color="auto"/>
            </w:tcBorders>
          </w:tcPr>
          <w:p w14:paraId="52401F14" w14:textId="77777777" w:rsidR="00FF6C71" w:rsidRPr="005647EB" w:rsidRDefault="00FF6C71" w:rsidP="002570E4">
            <w:pPr>
              <w:pStyle w:val="TAC"/>
              <w:keepNext w:val="0"/>
              <w:keepLines w:val="0"/>
              <w:rPr>
                <w:rFonts w:cs="Arial"/>
              </w:rPr>
            </w:pPr>
            <w:r w:rsidRPr="005647EB">
              <w:rPr>
                <w:rFonts w:cs="Arial"/>
              </w:rPr>
              <w:t>3ms</w:t>
            </w:r>
          </w:p>
        </w:tc>
      </w:tr>
      <w:tr w:rsidR="00FF6C71" w:rsidRPr="005647EB" w14:paraId="1595E33A" w14:textId="77777777" w:rsidTr="002570E4">
        <w:trPr>
          <w:cantSplit/>
          <w:jc w:val="center"/>
        </w:trPr>
        <w:tc>
          <w:tcPr>
            <w:tcW w:w="9039" w:type="dxa"/>
            <w:gridSpan w:val="6"/>
          </w:tcPr>
          <w:p w14:paraId="5591D17F" w14:textId="045D9977" w:rsidR="00FF6C71" w:rsidRPr="005647EB" w:rsidRDefault="002570E4" w:rsidP="002570E4">
            <w:pPr>
              <w:pStyle w:val="TAN"/>
              <w:keepNext w:val="0"/>
              <w:keepLines w:val="0"/>
              <w:rPr>
                <w:rFonts w:cs="Arial"/>
              </w:rPr>
            </w:pPr>
            <w:r w:rsidRPr="005647EB">
              <w:rPr>
                <w:rFonts w:cs="Arial"/>
              </w:rPr>
              <w:t>NOTE 1:</w:t>
            </w:r>
            <w:r w:rsidR="00FF6C71" w:rsidRPr="005647EB">
              <w:rPr>
                <w:rFonts w:cs="Arial"/>
              </w:rPr>
              <w:tab/>
              <w:t>OCNG</w:t>
            </w:r>
            <w:r w:rsidRPr="005647EB">
              <w:rPr>
                <w:rFonts w:cs="Arial"/>
              </w:rPr>
              <w:t xml:space="preserve"> </w:t>
            </w:r>
            <w:r w:rsidR="00FF6C71" w:rsidRPr="005647EB">
              <w:rPr>
                <w:rFonts w:cs="Arial"/>
              </w:rPr>
              <w:t>shall</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used</w:t>
            </w:r>
            <w:r w:rsidRPr="005647EB">
              <w:rPr>
                <w:rFonts w:cs="Arial"/>
              </w:rPr>
              <w:t xml:space="preserve"> </w:t>
            </w:r>
            <w:r w:rsidR="00FF6C71" w:rsidRPr="005647EB">
              <w:rPr>
                <w:rFonts w:cs="Arial"/>
              </w:rPr>
              <w:t>such</w:t>
            </w:r>
            <w:r w:rsidRPr="005647EB">
              <w:rPr>
                <w:rFonts w:cs="Arial"/>
              </w:rPr>
              <w:t xml:space="preserve"> </w:t>
            </w:r>
            <w:r w:rsidR="00FF6C71" w:rsidRPr="005647EB">
              <w:rPr>
                <w:rFonts w:cs="Arial"/>
              </w:rPr>
              <w:t>that</w:t>
            </w:r>
            <w:r w:rsidRPr="005647EB">
              <w:rPr>
                <w:rFonts w:cs="Arial"/>
              </w:rPr>
              <w:t xml:space="preserve"> </w:t>
            </w:r>
            <w:r w:rsidR="00FF6C71" w:rsidRPr="005647EB">
              <w:rPr>
                <w:rFonts w:cs="Arial"/>
              </w:rPr>
              <w:t>both</w:t>
            </w:r>
            <w:r w:rsidRPr="005647EB">
              <w:rPr>
                <w:rFonts w:cs="Arial"/>
              </w:rPr>
              <w:t xml:space="preserve"> </w:t>
            </w:r>
            <w:r w:rsidR="00FF6C71" w:rsidRPr="005647EB">
              <w:rPr>
                <w:rFonts w:cs="Arial"/>
              </w:rPr>
              <w:t>cells</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fully</w:t>
            </w:r>
            <w:r w:rsidRPr="005647EB">
              <w:rPr>
                <w:rFonts w:cs="Arial"/>
              </w:rPr>
              <w:t xml:space="preserve"> </w:t>
            </w:r>
            <w:r w:rsidR="00FF6C71" w:rsidRPr="005647EB">
              <w:rPr>
                <w:rFonts w:cs="Arial"/>
              </w:rPr>
              <w:t>allocated</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a</w:t>
            </w:r>
            <w:r w:rsidRPr="005647EB">
              <w:rPr>
                <w:rFonts w:cs="Arial"/>
              </w:rPr>
              <w:t xml:space="preserve"> </w:t>
            </w:r>
            <w:r w:rsidR="00FF6C71" w:rsidRPr="005647EB">
              <w:rPr>
                <w:rFonts w:cs="Arial"/>
              </w:rPr>
              <w:t>constant</w:t>
            </w:r>
            <w:r w:rsidRPr="005647EB">
              <w:rPr>
                <w:rFonts w:cs="Arial"/>
              </w:rPr>
              <w:t xml:space="preserve"> </w:t>
            </w:r>
            <w:r w:rsidR="00FF6C71" w:rsidRPr="005647EB">
              <w:rPr>
                <w:rFonts w:cs="Arial"/>
              </w:rPr>
              <w:t>total</w:t>
            </w:r>
            <w:r w:rsidRPr="005647EB">
              <w:rPr>
                <w:rFonts w:cs="Arial"/>
              </w:rPr>
              <w:t xml:space="preserve"> </w:t>
            </w:r>
            <w:r w:rsidR="00FF6C71" w:rsidRPr="005647EB">
              <w:rPr>
                <w:rFonts w:cs="Arial"/>
              </w:rPr>
              <w:t>transmitted</w:t>
            </w:r>
            <w:r w:rsidRPr="005647EB">
              <w:rPr>
                <w:rFonts w:cs="Arial"/>
              </w:rPr>
              <w:t xml:space="preserve"> </w:t>
            </w:r>
            <w:r w:rsidR="00FF6C71" w:rsidRPr="005647EB">
              <w:rPr>
                <w:rFonts w:cs="Arial"/>
              </w:rPr>
              <w:t>power</w:t>
            </w:r>
            <w:r w:rsidRPr="005647EB">
              <w:rPr>
                <w:rFonts w:cs="Arial"/>
              </w:rPr>
              <w:t xml:space="preserve"> </w:t>
            </w:r>
            <w:r w:rsidR="00FF6C71" w:rsidRPr="005647EB">
              <w:rPr>
                <w:rFonts w:cs="Arial"/>
              </w:rPr>
              <w:t>spectral</w:t>
            </w:r>
            <w:r w:rsidRPr="005647EB">
              <w:rPr>
                <w:rFonts w:cs="Arial"/>
              </w:rPr>
              <w:t xml:space="preserve"> </w:t>
            </w:r>
            <w:r w:rsidR="00FF6C71" w:rsidRPr="005647EB">
              <w:rPr>
                <w:rFonts w:cs="Arial"/>
              </w:rPr>
              <w:t>density</w:t>
            </w:r>
            <w:r w:rsidRPr="005647EB">
              <w:rPr>
                <w:rFonts w:cs="Arial"/>
              </w:rPr>
              <w:t xml:space="preserve"> </w:t>
            </w:r>
            <w:r w:rsidR="00FF6C71" w:rsidRPr="005647EB">
              <w:rPr>
                <w:rFonts w:cs="Arial"/>
              </w:rPr>
              <w:t>is</w:t>
            </w:r>
            <w:r w:rsidRPr="005647EB">
              <w:rPr>
                <w:rFonts w:cs="Arial"/>
              </w:rPr>
              <w:t xml:space="preserve"> </w:t>
            </w:r>
            <w:r w:rsidR="00FF6C71" w:rsidRPr="005647EB">
              <w:rPr>
                <w:rFonts w:cs="Arial"/>
              </w:rPr>
              <w:t>achieved</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all</w:t>
            </w:r>
            <w:r w:rsidRPr="005647EB">
              <w:rPr>
                <w:rFonts w:cs="Arial"/>
              </w:rPr>
              <w:t xml:space="preserve"> </w:t>
            </w:r>
            <w:r w:rsidR="00FF6C71" w:rsidRPr="005647EB">
              <w:rPr>
                <w:rFonts w:cs="Arial"/>
              </w:rPr>
              <w:t>OFDM</w:t>
            </w:r>
            <w:r w:rsidRPr="005647EB">
              <w:rPr>
                <w:rFonts w:cs="Arial"/>
              </w:rPr>
              <w:t xml:space="preserve"> </w:t>
            </w:r>
            <w:r w:rsidR="00FF6C71" w:rsidRPr="005647EB">
              <w:rPr>
                <w:rFonts w:cs="Arial"/>
              </w:rPr>
              <w:t>symbols.</w:t>
            </w:r>
          </w:p>
          <w:p w14:paraId="561EE7DA" w14:textId="6AA6C926" w:rsidR="00FF6C71" w:rsidRPr="005647EB" w:rsidRDefault="002570E4" w:rsidP="002570E4">
            <w:pPr>
              <w:pStyle w:val="TAN"/>
              <w:keepNext w:val="0"/>
              <w:keepLines w:val="0"/>
              <w:rPr>
                <w:rFonts w:cs="Arial"/>
              </w:rPr>
            </w:pPr>
            <w:r w:rsidRPr="005647EB">
              <w:rPr>
                <w:rFonts w:cs="Arial"/>
              </w:rPr>
              <w:t>NOTE 2:</w:t>
            </w:r>
            <w:r w:rsidR="00FF6C71" w:rsidRPr="005647EB">
              <w:rPr>
                <w:rFonts w:cs="Arial"/>
              </w:rPr>
              <w:tab/>
              <w:t>The</w:t>
            </w:r>
            <w:r w:rsidRPr="005647EB">
              <w:rPr>
                <w:rFonts w:cs="Arial"/>
              </w:rPr>
              <w:t xml:space="preserve"> </w:t>
            </w:r>
            <w:r w:rsidR="00FF6C71" w:rsidRPr="005647EB">
              <w:rPr>
                <w:rFonts w:cs="Arial"/>
              </w:rPr>
              <w:t>resources</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uplink</w:t>
            </w:r>
            <w:r w:rsidRPr="005647EB">
              <w:rPr>
                <w:rFonts w:cs="Arial"/>
              </w:rPr>
              <w:t xml:space="preserve"> </w:t>
            </w:r>
            <w:r w:rsidR="00FF6C71" w:rsidRPr="005647EB">
              <w:rPr>
                <w:rFonts w:cs="Arial"/>
              </w:rPr>
              <w:t>transmission</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assigned</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UE</w:t>
            </w:r>
            <w:r w:rsidRPr="005647EB">
              <w:rPr>
                <w:rFonts w:cs="Arial"/>
              </w:rPr>
              <w:t xml:space="preserve"> </w:t>
            </w:r>
            <w:r w:rsidR="00FF6C71" w:rsidRPr="005647EB">
              <w:rPr>
                <w:rFonts w:cs="Arial"/>
              </w:rPr>
              <w:t>prior</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start</w:t>
            </w:r>
            <w:r w:rsidRPr="005647EB">
              <w:rPr>
                <w:rFonts w:cs="Arial"/>
              </w:rPr>
              <w:t xml:space="preserve"> </w:t>
            </w:r>
            <w:r w:rsidR="00FF6C71" w:rsidRPr="005647EB">
              <w:rPr>
                <w:rFonts w:cs="Arial"/>
              </w:rPr>
              <w:t>of</w:t>
            </w:r>
            <w:r w:rsidRPr="005647EB">
              <w:rPr>
                <w:rFonts w:cs="Arial"/>
              </w:rPr>
              <w:t xml:space="preserve"> </w:t>
            </w:r>
            <w:r w:rsidR="00FF6C71" w:rsidRPr="005647EB">
              <w:rPr>
                <w:rFonts w:cs="Arial"/>
              </w:rPr>
              <w:t>time</w:t>
            </w:r>
            <w:r w:rsidRPr="005647EB">
              <w:rPr>
                <w:rFonts w:cs="Arial"/>
              </w:rPr>
              <w:t xml:space="preserve"> </w:t>
            </w:r>
            <w:r w:rsidR="00FF6C71" w:rsidRPr="005647EB">
              <w:rPr>
                <w:rFonts w:cs="Arial"/>
              </w:rPr>
              <w:t>period</w:t>
            </w:r>
            <w:r w:rsidRPr="005647EB">
              <w:rPr>
                <w:rFonts w:cs="Arial"/>
              </w:rPr>
              <w:t xml:space="preserve"> </w:t>
            </w:r>
            <w:r w:rsidR="00FF6C71" w:rsidRPr="005647EB">
              <w:rPr>
                <w:rFonts w:cs="Arial"/>
              </w:rPr>
              <w:t>T2.</w:t>
            </w:r>
          </w:p>
          <w:p w14:paraId="7AB17F04" w14:textId="72DBF42A" w:rsidR="00FF6C71" w:rsidRPr="005647EB" w:rsidRDefault="002570E4" w:rsidP="002570E4">
            <w:pPr>
              <w:pStyle w:val="TAN"/>
              <w:keepNext w:val="0"/>
              <w:keepLines w:val="0"/>
              <w:rPr>
                <w:rFonts w:cs="Arial"/>
              </w:rPr>
            </w:pPr>
            <w:r w:rsidRPr="005647EB">
              <w:rPr>
                <w:rFonts w:cs="Arial"/>
              </w:rPr>
              <w:t>NOTE 3:</w:t>
            </w:r>
            <w:r w:rsidR="00FF6C71" w:rsidRPr="005647EB">
              <w:rPr>
                <w:rFonts w:cs="Arial"/>
              </w:rPr>
              <w:tab/>
              <w:t>Interference</w:t>
            </w:r>
            <w:r w:rsidRPr="005647EB">
              <w:rPr>
                <w:rFonts w:cs="Arial"/>
              </w:rPr>
              <w:t xml:space="preserve"> </w:t>
            </w:r>
            <w:r w:rsidR="00FF6C71" w:rsidRPr="005647EB">
              <w:rPr>
                <w:rFonts w:cs="Arial"/>
              </w:rPr>
              <w:t>from</w:t>
            </w:r>
            <w:r w:rsidRPr="005647EB">
              <w:rPr>
                <w:rFonts w:cs="Arial"/>
              </w:rPr>
              <w:t xml:space="preserve"> </w:t>
            </w:r>
            <w:r w:rsidR="00FF6C71" w:rsidRPr="005647EB">
              <w:rPr>
                <w:rFonts w:cs="Arial"/>
              </w:rPr>
              <w:t>other</w:t>
            </w:r>
            <w:r w:rsidRPr="005647EB">
              <w:rPr>
                <w:rFonts w:cs="Arial"/>
              </w:rPr>
              <w:t xml:space="preserve"> </w:t>
            </w:r>
            <w:r w:rsidR="00FF6C71" w:rsidRPr="005647EB">
              <w:rPr>
                <w:rFonts w:cs="Arial"/>
              </w:rPr>
              <w:t>cells</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noise</w:t>
            </w:r>
            <w:r w:rsidRPr="005647EB">
              <w:rPr>
                <w:rFonts w:cs="Arial"/>
              </w:rPr>
              <w:t xml:space="preserve"> </w:t>
            </w:r>
            <w:r w:rsidR="00FF6C71" w:rsidRPr="005647EB">
              <w:rPr>
                <w:rFonts w:cs="Arial"/>
              </w:rPr>
              <w:t>sources</w:t>
            </w:r>
            <w:r w:rsidRPr="005647EB">
              <w:rPr>
                <w:rFonts w:cs="Arial"/>
              </w:rPr>
              <w:t xml:space="preserve"> </w:t>
            </w:r>
            <w:r w:rsidR="00FF6C71" w:rsidRPr="005647EB">
              <w:rPr>
                <w:rFonts w:cs="Arial"/>
              </w:rPr>
              <w:t>not</w:t>
            </w:r>
            <w:r w:rsidRPr="005647EB">
              <w:rPr>
                <w:rFonts w:cs="Arial"/>
              </w:rPr>
              <w:t xml:space="preserve"> </w:t>
            </w:r>
            <w:r w:rsidR="00FF6C71" w:rsidRPr="005647EB">
              <w:rPr>
                <w:rFonts w:cs="Arial"/>
              </w:rPr>
              <w:t>specified</w:t>
            </w:r>
            <w:r w:rsidRPr="005647EB">
              <w:rPr>
                <w:rFonts w:cs="Arial"/>
              </w:rPr>
              <w:t xml:space="preserve"> </w:t>
            </w:r>
            <w:r w:rsidR="00FF6C71" w:rsidRPr="005647EB">
              <w:rPr>
                <w:rFonts w:cs="Arial"/>
              </w:rPr>
              <w:t>in</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test</w:t>
            </w:r>
            <w:r w:rsidRPr="005647EB">
              <w:rPr>
                <w:rFonts w:cs="Arial"/>
              </w:rPr>
              <w:t xml:space="preserve"> </w:t>
            </w:r>
            <w:r w:rsidR="00FF6C71" w:rsidRPr="005647EB">
              <w:rPr>
                <w:rFonts w:cs="Arial"/>
              </w:rPr>
              <w:t>is</w:t>
            </w:r>
            <w:r w:rsidRPr="005647EB">
              <w:rPr>
                <w:rFonts w:cs="Arial"/>
              </w:rPr>
              <w:t xml:space="preserve"> </w:t>
            </w:r>
            <w:r w:rsidR="00FF6C71" w:rsidRPr="005647EB">
              <w:rPr>
                <w:rFonts w:cs="Arial"/>
              </w:rPr>
              <w:t>assumed</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constant</w:t>
            </w:r>
            <w:r w:rsidRPr="005647EB">
              <w:rPr>
                <w:rFonts w:cs="Arial"/>
              </w:rPr>
              <w:t xml:space="preserve"> </w:t>
            </w:r>
            <w:r w:rsidR="00FF6C71" w:rsidRPr="005647EB">
              <w:rPr>
                <w:rFonts w:cs="Arial"/>
              </w:rPr>
              <w:t>over</w:t>
            </w:r>
            <w:r w:rsidRPr="005647EB">
              <w:rPr>
                <w:rFonts w:cs="Arial"/>
              </w:rPr>
              <w:t xml:space="preserve"> </w:t>
            </w:r>
            <w:r w:rsidR="00FF6C71" w:rsidRPr="005647EB">
              <w:rPr>
                <w:rFonts w:cs="Arial"/>
              </w:rPr>
              <w:t>subcarriers</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time</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shall</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modelled</w:t>
            </w:r>
            <w:r w:rsidRPr="005647EB">
              <w:rPr>
                <w:rFonts w:cs="Arial"/>
              </w:rPr>
              <w:t xml:space="preserve"> </w:t>
            </w:r>
            <w:r w:rsidR="00FF6C71" w:rsidRPr="005647EB">
              <w:rPr>
                <w:rFonts w:cs="Arial"/>
              </w:rPr>
              <w:t>as</w:t>
            </w:r>
            <w:r w:rsidRPr="005647EB">
              <w:rPr>
                <w:rFonts w:cs="Arial"/>
              </w:rPr>
              <w:t xml:space="preserve"> </w:t>
            </w:r>
            <w:r w:rsidR="00FF6C71" w:rsidRPr="005647EB">
              <w:rPr>
                <w:rFonts w:cs="Arial"/>
              </w:rPr>
              <w:t>AWGN</w:t>
            </w:r>
            <w:r w:rsidRPr="005647EB">
              <w:rPr>
                <w:rFonts w:cs="Arial"/>
              </w:rPr>
              <w:t xml:space="preserve"> </w:t>
            </w:r>
            <w:r w:rsidR="00FF6C71" w:rsidRPr="005647EB">
              <w:rPr>
                <w:rFonts w:cs="Arial"/>
              </w:rPr>
              <w:t>of</w:t>
            </w:r>
            <w:r w:rsidRPr="005647EB">
              <w:rPr>
                <w:rFonts w:cs="Arial"/>
              </w:rPr>
              <w:t xml:space="preserve"> </w:t>
            </w:r>
            <w:r w:rsidR="00FF6C71" w:rsidRPr="005647EB">
              <w:rPr>
                <w:rFonts w:cs="Arial"/>
              </w:rPr>
              <w:t>appropriate</w:t>
            </w:r>
            <w:r w:rsidRPr="005647EB">
              <w:rPr>
                <w:rFonts w:cs="Arial"/>
              </w:rPr>
              <w:t xml:space="preserve"> </w:t>
            </w:r>
            <w:r w:rsidR="00FF6C71" w:rsidRPr="005647EB">
              <w:rPr>
                <w:rFonts w:cs="Arial"/>
              </w:rPr>
              <w:t>power</w:t>
            </w:r>
            <w:r w:rsidRPr="005647EB">
              <w:rPr>
                <w:rFonts w:cs="Arial"/>
              </w:rPr>
              <w:t xml:space="preserve"> </w:t>
            </w:r>
            <w:r w:rsidR="00FF6C71" w:rsidRPr="005647EB">
              <w:rPr>
                <w:rFonts w:cs="Arial"/>
              </w:rPr>
              <w:t>for</w:t>
            </w:r>
            <w:r w:rsidRPr="005647EB">
              <w:rPr>
                <w:rFonts w:cs="Arial"/>
              </w:rPr>
              <w:t xml:space="preserve"> </w:t>
            </w:r>
            <w:r w:rsidR="00FF6C71" w:rsidRPr="005647EB">
              <w:rPr>
                <w:rFonts w:cs="v4.2.0"/>
                <w:position w:val="-12"/>
              </w:rPr>
              <w:object w:dxaOrig="400" w:dyaOrig="360" w14:anchorId="7FFD33E1">
                <v:shape id="_x0000_i1095" type="#_x0000_t75" style="width:20.5pt;height:18pt" o:ole="" fillcolor="window">
                  <v:imagedata r:id="rId10" o:title=""/>
                </v:shape>
                <o:OLEObject Type="Embed" ProgID="Equation.3" ShapeID="_x0000_i1095" DrawAspect="Content" ObjectID="_1781977662" r:id="rId95"/>
              </w:objec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fulfilled.</w:t>
            </w:r>
          </w:p>
          <w:p w14:paraId="0662C114" w14:textId="2FFDB116" w:rsidR="00FF6C71" w:rsidRPr="005647EB" w:rsidRDefault="002570E4" w:rsidP="002570E4">
            <w:pPr>
              <w:pStyle w:val="TAN"/>
              <w:keepNext w:val="0"/>
              <w:keepLines w:val="0"/>
              <w:rPr>
                <w:rFonts w:cs="Arial"/>
              </w:rPr>
            </w:pPr>
            <w:r w:rsidRPr="005647EB">
              <w:rPr>
                <w:rFonts w:cs="Arial"/>
              </w:rPr>
              <w:t>NOTE 4:</w:t>
            </w:r>
            <w:r w:rsidR="00FF6C71" w:rsidRPr="005647EB">
              <w:rPr>
                <w:rFonts w:cs="Arial"/>
              </w:rPr>
              <w:tab/>
            </w:r>
            <w:r w:rsidR="00FF6C71" w:rsidRPr="005647EB">
              <w:rPr>
                <w:rFonts w:cs="Arial"/>
                <w:lang w:eastAsia="zh-CN"/>
              </w:rPr>
              <w:t>Es/Iot,</w:t>
            </w:r>
            <w:r w:rsidRPr="005647EB">
              <w:rPr>
                <w:rFonts w:cs="Arial"/>
              </w:rPr>
              <w:t xml:space="preserve"> </w:t>
            </w:r>
            <w:r w:rsidR="00FF6C71" w:rsidRPr="005647EB">
              <w:rPr>
                <w:rFonts w:cs="Arial"/>
              </w:rPr>
              <w:t>RSRP,</w:t>
            </w:r>
            <w:r w:rsidRPr="005647EB">
              <w:rPr>
                <w:rFonts w:cs="Arial"/>
              </w:rPr>
              <w:t xml:space="preserve"> </w:t>
            </w:r>
            <w:r w:rsidR="00FF6C71" w:rsidRPr="005647EB">
              <w:rPr>
                <w:rFonts w:cs="Arial"/>
              </w:rPr>
              <w:t>SCH_RP</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Io</w:t>
            </w:r>
            <w:r w:rsidRPr="005647EB">
              <w:rPr>
                <w:rFonts w:cs="Arial"/>
              </w:rPr>
              <w:t xml:space="preserve"> </w:t>
            </w:r>
            <w:r w:rsidR="00FF6C71" w:rsidRPr="005647EB">
              <w:rPr>
                <w:rFonts w:cs="Arial"/>
              </w:rPr>
              <w:t>have</w:t>
            </w:r>
            <w:r w:rsidRPr="005647EB">
              <w:rPr>
                <w:rFonts w:cs="Arial"/>
              </w:rPr>
              <w:t xml:space="preserve"> </w:t>
            </w:r>
            <w:r w:rsidR="00FF6C71" w:rsidRPr="005647EB">
              <w:rPr>
                <w:rFonts w:cs="Arial"/>
              </w:rPr>
              <w:t>been</w:t>
            </w:r>
            <w:r w:rsidRPr="005647EB">
              <w:rPr>
                <w:rFonts w:cs="Arial"/>
              </w:rPr>
              <w:t xml:space="preserve"> </w:t>
            </w:r>
            <w:r w:rsidR="00FF6C71" w:rsidRPr="005647EB">
              <w:rPr>
                <w:rFonts w:cs="Arial"/>
              </w:rPr>
              <w:t>derived</w:t>
            </w:r>
            <w:r w:rsidRPr="005647EB">
              <w:rPr>
                <w:rFonts w:cs="Arial"/>
              </w:rPr>
              <w:t xml:space="preserve"> </w:t>
            </w:r>
            <w:r w:rsidR="00FF6C71" w:rsidRPr="005647EB">
              <w:rPr>
                <w:rFonts w:cs="Arial"/>
              </w:rPr>
              <w:t>from</w:t>
            </w:r>
            <w:r w:rsidRPr="005647EB">
              <w:rPr>
                <w:rFonts w:cs="Arial"/>
              </w:rPr>
              <w:t xml:space="preserve"> </w:t>
            </w:r>
            <w:r w:rsidR="00FF6C71" w:rsidRPr="005647EB">
              <w:rPr>
                <w:rFonts w:cs="Arial"/>
              </w:rPr>
              <w:t>other</w:t>
            </w:r>
            <w:r w:rsidRPr="005647EB">
              <w:rPr>
                <w:rFonts w:cs="Arial"/>
              </w:rPr>
              <w:t xml:space="preserve"> </w:t>
            </w:r>
            <w:r w:rsidR="00FF6C71" w:rsidRPr="005647EB">
              <w:rPr>
                <w:rFonts w:cs="Arial"/>
              </w:rPr>
              <w:t>parameters</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information</w:t>
            </w:r>
            <w:r w:rsidRPr="005647EB">
              <w:rPr>
                <w:rFonts w:cs="Arial"/>
              </w:rPr>
              <w:t xml:space="preserve"> </w:t>
            </w:r>
            <w:r w:rsidR="00FF6C71" w:rsidRPr="005647EB">
              <w:rPr>
                <w:rFonts w:cs="Arial"/>
              </w:rPr>
              <w:t>purposes.</w:t>
            </w:r>
            <w:r w:rsidRPr="005647EB">
              <w:rPr>
                <w:rFonts w:cs="Arial"/>
              </w:rPr>
              <w:t xml:space="preserve"> </w:t>
            </w:r>
            <w:r w:rsidR="00FF6C71" w:rsidRPr="005647EB">
              <w:rPr>
                <w:rFonts w:cs="Arial"/>
              </w:rPr>
              <w:t>They</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not</w:t>
            </w:r>
            <w:r w:rsidRPr="005647EB">
              <w:rPr>
                <w:rFonts w:cs="Arial"/>
              </w:rPr>
              <w:t xml:space="preserve"> </w:t>
            </w:r>
            <w:r w:rsidR="00FF6C71" w:rsidRPr="005647EB">
              <w:rPr>
                <w:rFonts w:cs="Arial"/>
              </w:rPr>
              <w:t>settable</w:t>
            </w:r>
            <w:r w:rsidRPr="005647EB">
              <w:rPr>
                <w:rFonts w:cs="Arial"/>
              </w:rPr>
              <w:t xml:space="preserve"> </w:t>
            </w:r>
            <w:r w:rsidR="00FF6C71" w:rsidRPr="005647EB">
              <w:rPr>
                <w:rFonts w:cs="Arial"/>
              </w:rPr>
              <w:t>parameters</w:t>
            </w:r>
            <w:r w:rsidRPr="005647EB">
              <w:rPr>
                <w:rFonts w:cs="Arial"/>
              </w:rPr>
              <w:t xml:space="preserve"> </w:t>
            </w:r>
            <w:r w:rsidR="00FF6C71" w:rsidRPr="005647EB">
              <w:rPr>
                <w:rFonts w:cs="Arial"/>
              </w:rPr>
              <w:t>themselves.</w:t>
            </w:r>
          </w:p>
        </w:tc>
      </w:tr>
    </w:tbl>
    <w:p w14:paraId="323ADC12" w14:textId="77777777" w:rsidR="00FF6C71" w:rsidRPr="005647EB" w:rsidRDefault="00FF6C71" w:rsidP="002570E4">
      <w:pPr>
        <w:rPr>
          <w:snapToGrid w:val="0"/>
          <w:lang w:eastAsia="zh-CN"/>
        </w:rPr>
      </w:pPr>
    </w:p>
    <w:p w14:paraId="17197AA1" w14:textId="77777777" w:rsidR="00FF6C71" w:rsidRPr="005647EB" w:rsidRDefault="00FF6C71" w:rsidP="002570E4">
      <w:r w:rsidRPr="005647EB">
        <w:t>The UE shall send Event A3 triggered measurement reports for cells 2, 3 and 4, with a measurement reporting delay less than 1</w:t>
      </w:r>
      <w:r w:rsidRPr="005647EB">
        <w:rPr>
          <w:lang w:eastAsia="zh-CN"/>
        </w:rPr>
        <w:t>3</w:t>
      </w:r>
      <w:r w:rsidRPr="005647EB">
        <w:t>.</w:t>
      </w:r>
      <w:r w:rsidRPr="005647EB">
        <w:rPr>
          <w:lang w:eastAsia="zh-CN"/>
        </w:rPr>
        <w:t>17</w:t>
      </w:r>
      <w:r w:rsidRPr="005647EB">
        <w:t>s (cell 2) and  153.6s (cell 3 and 4) from the beginning of time period T2.</w:t>
      </w:r>
    </w:p>
    <w:p w14:paraId="47822F08" w14:textId="77777777" w:rsidR="00FF6C71" w:rsidRPr="005647EB" w:rsidRDefault="00FF6C71" w:rsidP="002570E4">
      <w:r w:rsidRPr="005647EB">
        <w:t>The UE shall not send event triggered measurement reports, as long as the reporting criteria are not fulfilled.</w:t>
      </w:r>
    </w:p>
    <w:p w14:paraId="685316C0" w14:textId="77777777" w:rsidR="00FF6C71" w:rsidRPr="005647EB" w:rsidRDefault="00FF6C71" w:rsidP="002570E4">
      <w:r w:rsidRPr="005647EB">
        <w:lastRenderedPageBreak/>
        <w:t>The rate of correct events observed during repeated tests shall be at least 90%.</w:t>
      </w:r>
      <w:r w:rsidR="00C816E1" w:rsidRPr="005647EB">
        <w:t xml:space="preserve"> with a confidence level of 95%.</w:t>
      </w:r>
    </w:p>
    <w:p w14:paraId="569CC394" w14:textId="77777777" w:rsidR="00FF6C71" w:rsidRPr="005647EB" w:rsidRDefault="00FF6C71"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w:t>
      </w:r>
    </w:p>
    <w:p w14:paraId="5707D9F5" w14:textId="77777777" w:rsidR="00FF6C71" w:rsidRPr="005647EB" w:rsidRDefault="00FF6C71" w:rsidP="002570E4">
      <w:pPr>
        <w:pStyle w:val="Heading3"/>
        <w:keepNext w:val="0"/>
        <w:keepLines w:val="0"/>
        <w:rPr>
          <w:lang w:eastAsia="zh-CN"/>
        </w:rPr>
      </w:pPr>
      <w:r w:rsidRPr="005647EB">
        <w:rPr>
          <w:lang w:eastAsia="zh-CN"/>
        </w:rPr>
        <w:t>8.3.9</w:t>
      </w:r>
      <w:r w:rsidRPr="005647EB">
        <w:rPr>
          <w:lang w:eastAsia="zh-CN"/>
        </w:rPr>
        <w:tab/>
      </w:r>
      <w:r w:rsidRPr="005647EB">
        <w:t>FDD-FDD Inter</w:t>
      </w:r>
      <w:r w:rsidRPr="005647EB">
        <w:rPr>
          <w:lang w:eastAsia="zh-CN"/>
        </w:rPr>
        <w:t>-</w:t>
      </w:r>
      <w:r w:rsidRPr="005647EB">
        <w:t>frequency correct reporting of measurement events with reduced performance group configured, DRX</w:t>
      </w:r>
    </w:p>
    <w:p w14:paraId="634179FF" w14:textId="77777777" w:rsidR="00FF6C71" w:rsidRPr="005647EB" w:rsidRDefault="00FF6C71" w:rsidP="002570E4">
      <w:pPr>
        <w:pStyle w:val="Heading4"/>
        <w:keepNext w:val="0"/>
        <w:keepLines w:val="0"/>
      </w:pPr>
      <w:r w:rsidRPr="005647EB">
        <w:t>8.3.9.1</w:t>
      </w:r>
      <w:r w:rsidRPr="005647EB">
        <w:tab/>
        <w:t>Test purpose</w:t>
      </w:r>
    </w:p>
    <w:p w14:paraId="61F21E5A" w14:textId="77777777" w:rsidR="00FF6C71" w:rsidRPr="005647EB" w:rsidRDefault="00FF6C71" w:rsidP="002570E4">
      <w:r w:rsidRPr="005647EB">
        <w:t xml:space="preserve">To verify that the UE makes correct reporting of an event in DRX. This test will partly verify the </w:t>
      </w:r>
      <w:r w:rsidRPr="005647EB">
        <w:rPr>
          <w:lang w:eastAsia="zh-CN"/>
        </w:rPr>
        <w:t>FDD-FDD</w:t>
      </w:r>
      <w:r w:rsidRPr="005647EB">
        <w:t xml:space="preserve"> inter-frequency cell</w:t>
      </w:r>
      <w:r w:rsidRPr="005647EB">
        <w:rPr>
          <w:lang w:eastAsia="zh-CN"/>
        </w:rPr>
        <w:t xml:space="preserve"> measurement</w:t>
      </w:r>
      <w:r w:rsidRPr="005647EB">
        <w:t xml:space="preserve"> requirements </w:t>
      </w:r>
      <w:r w:rsidRPr="005647EB">
        <w:rPr>
          <w:lang w:eastAsia="zh-CN"/>
        </w:rPr>
        <w:t xml:space="preserve">for increased UE carrier monitoring </w:t>
      </w:r>
      <w:r w:rsidRPr="005647EB">
        <w:t>in clause 8.1.2.3.</w:t>
      </w:r>
    </w:p>
    <w:p w14:paraId="2083400F" w14:textId="77777777" w:rsidR="00FF6C71" w:rsidRPr="005647EB" w:rsidRDefault="00FF6C71" w:rsidP="002570E4">
      <w:pPr>
        <w:pStyle w:val="Heading4"/>
        <w:keepNext w:val="0"/>
        <w:keepLines w:val="0"/>
      </w:pPr>
      <w:r w:rsidRPr="005647EB">
        <w:t>8.3.9.2</w:t>
      </w:r>
      <w:r w:rsidRPr="005647EB">
        <w:tab/>
        <w:t>Test applicability</w:t>
      </w:r>
    </w:p>
    <w:p w14:paraId="663D3F5C" w14:textId="77777777" w:rsidR="00FF6C71" w:rsidRPr="005647EB" w:rsidRDefault="00FF6C71" w:rsidP="002570E4">
      <w:r w:rsidRPr="005647EB">
        <w:t>This test applies to all types of E-UTRA FDD UE release 12 and forward that supports increased number of carrier monitoring. Applicability requires support for FGI bit 5.</w:t>
      </w:r>
    </w:p>
    <w:p w14:paraId="56B4AA4D" w14:textId="77777777" w:rsidR="00FF6C71" w:rsidRPr="005647EB" w:rsidRDefault="00FF6C71" w:rsidP="002570E4">
      <w:pPr>
        <w:pStyle w:val="Heading4"/>
        <w:keepNext w:val="0"/>
        <w:keepLines w:val="0"/>
      </w:pPr>
      <w:r w:rsidRPr="005647EB">
        <w:t>8.3.9.3</w:t>
      </w:r>
      <w:r w:rsidRPr="005647EB">
        <w:tab/>
        <w:t>Minimum conformance requirements</w:t>
      </w:r>
    </w:p>
    <w:p w14:paraId="6BF62BCE" w14:textId="77777777" w:rsidR="00FF6C71" w:rsidRPr="005647EB" w:rsidRDefault="00FF6C71" w:rsidP="00194A1C">
      <w:r w:rsidRPr="005647EB">
        <w:t>When DRX or eDRX_CONN is in use</w:t>
      </w:r>
      <w:r w:rsidRPr="005647EB">
        <w:rPr>
          <w:lang w:eastAsia="zh-CN"/>
        </w:rPr>
        <w:t xml:space="preserve">, </w:t>
      </w:r>
      <w:r w:rsidRPr="005647EB">
        <w:t>either measurement gaps are scheduled or the UE supports capability of conducting such measurements without gaps</w:t>
      </w:r>
      <w:r w:rsidRPr="005647EB">
        <w:rPr>
          <w:lang w:eastAsia="zh-CN"/>
        </w:rPr>
        <w:t>,</w:t>
      </w:r>
      <w:r w:rsidRPr="005647EB">
        <w:t xml:space="preserve"> the UE shall be able to identify a new detectable E-UTRAN FDD inter frequency cell within T</w:t>
      </w:r>
      <w:r w:rsidRPr="005647EB">
        <w:rPr>
          <w:vertAlign w:val="subscript"/>
        </w:rPr>
        <w:t>identify_inter</w:t>
      </w:r>
      <w:r w:rsidRPr="005647EB">
        <w:t>. When DRX is in use, T</w:t>
      </w:r>
      <w:r w:rsidRPr="005647EB">
        <w:rPr>
          <w:vertAlign w:val="subscript"/>
        </w:rPr>
        <w:t>identify_inter</w:t>
      </w:r>
      <w:r w:rsidRPr="005647EB">
        <w:t xml:space="preserve"> is as defined in Table 8.3.9.3-1, and when eDRX_CONN is in use</w:t>
      </w:r>
      <w:r w:rsidRPr="005647EB">
        <w:rPr>
          <w:lang w:eastAsia="zh-CN"/>
        </w:rPr>
        <w:t xml:space="preserve">, </w:t>
      </w:r>
      <w:r w:rsidRPr="005647EB">
        <w:t>T</w:t>
      </w:r>
      <w:r w:rsidRPr="005647EB">
        <w:rPr>
          <w:vertAlign w:val="subscript"/>
        </w:rPr>
        <w:t>identify_inter</w:t>
      </w:r>
      <w:r w:rsidRPr="005647EB">
        <w:t xml:space="preserve"> is as defined in Table 8.3.9.3-1A.</w:t>
      </w:r>
    </w:p>
    <w:p w14:paraId="5DFB63E3" w14:textId="77777777" w:rsidR="00FF6C71" w:rsidRPr="005647EB" w:rsidRDefault="00FF6C71" w:rsidP="002570E4">
      <w:pPr>
        <w:pStyle w:val="TH"/>
        <w:keepNext w:val="0"/>
        <w:keepLines w:val="0"/>
      </w:pPr>
      <w:r w:rsidRPr="005647EB">
        <w:rPr>
          <w:snapToGrid w:val="0"/>
        </w:rPr>
        <w:t xml:space="preserve">Table </w:t>
      </w:r>
      <w:r w:rsidRPr="005647EB">
        <w:rPr>
          <w:rFonts w:cs="v4.2.0"/>
        </w:rPr>
        <w:t>8.3.9.3-1</w:t>
      </w:r>
      <w:r w:rsidRPr="005647EB">
        <w:rPr>
          <w:snapToGrid w:val="0"/>
        </w:rPr>
        <w:t xml:space="preserve">: </w:t>
      </w:r>
      <w:r w:rsidRPr="005647EB">
        <w:t>Requirement to identify a newly detectable FDD interfrequency cell</w:t>
      </w:r>
    </w:p>
    <w:tbl>
      <w:tblPr>
        <w:tblW w:w="44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17"/>
        <w:gridCol w:w="1623"/>
        <w:gridCol w:w="1623"/>
        <w:gridCol w:w="1735"/>
        <w:gridCol w:w="1624"/>
      </w:tblGrid>
      <w:tr w:rsidR="00194A1C" w:rsidRPr="005647EB" w14:paraId="3DEF3F7D" w14:textId="77777777" w:rsidTr="00194A1C">
        <w:trPr>
          <w:cantSplit/>
          <w:jc w:val="center"/>
        </w:trPr>
        <w:tc>
          <w:tcPr>
            <w:tcW w:w="1170" w:type="pct"/>
            <w:vMerge w:val="restart"/>
          </w:tcPr>
          <w:p w14:paraId="1033E498" w14:textId="1EF1D692" w:rsidR="00194A1C" w:rsidRPr="005647EB" w:rsidRDefault="00194A1C" w:rsidP="002570E4">
            <w:pPr>
              <w:pStyle w:val="TAH"/>
              <w:keepNext w:val="0"/>
              <w:keepLines w:val="0"/>
              <w:rPr>
                <w:rFonts w:cs="Arial"/>
              </w:rPr>
            </w:pPr>
            <w:r w:rsidRPr="005647EB">
              <w:rPr>
                <w:rFonts w:cs="Arial"/>
              </w:rPr>
              <w:t>DRX cycle length (s)</w:t>
            </w:r>
          </w:p>
        </w:tc>
        <w:tc>
          <w:tcPr>
            <w:tcW w:w="1882" w:type="pct"/>
            <w:gridSpan w:val="2"/>
          </w:tcPr>
          <w:p w14:paraId="31D548A0" w14:textId="3EDA9017" w:rsidR="00194A1C" w:rsidRPr="005647EB" w:rsidRDefault="00194A1C" w:rsidP="002570E4">
            <w:pPr>
              <w:pStyle w:val="TAH"/>
              <w:keepNext w:val="0"/>
              <w:keepLines w:val="0"/>
              <w:rPr>
                <w:rFonts w:cs="Arial"/>
              </w:rPr>
            </w:pPr>
            <w:r w:rsidRPr="005647EB">
              <w:rPr>
                <w:rFonts w:cs="Arial"/>
              </w:rPr>
              <w:t xml:space="preserve"> T</w:t>
            </w:r>
            <w:r w:rsidRPr="005647EB">
              <w:rPr>
                <w:rFonts w:cs="Arial"/>
                <w:vertAlign w:val="subscript"/>
              </w:rPr>
              <w:t xml:space="preserve">identify_inter </w:t>
            </w:r>
            <w:r w:rsidRPr="005647EB">
              <w:rPr>
                <w:rFonts w:cs="Arial"/>
              </w:rPr>
              <w:t>(s) (DRX cycles), normal performance</w:t>
            </w:r>
          </w:p>
        </w:tc>
        <w:tc>
          <w:tcPr>
            <w:tcW w:w="1947" w:type="pct"/>
            <w:gridSpan w:val="2"/>
          </w:tcPr>
          <w:p w14:paraId="5E4FFECF" w14:textId="41ED65FF" w:rsidR="00194A1C" w:rsidRPr="005647EB" w:rsidRDefault="00194A1C" w:rsidP="002570E4">
            <w:pPr>
              <w:pStyle w:val="TAH"/>
              <w:keepNext w:val="0"/>
              <w:keepLines w:val="0"/>
              <w:rPr>
                <w:rFonts w:cs="Arial"/>
              </w:rPr>
            </w:pPr>
            <w:r w:rsidRPr="005647EB">
              <w:rPr>
                <w:rFonts w:cs="Arial"/>
              </w:rPr>
              <w:t>T</w:t>
            </w:r>
            <w:r w:rsidRPr="005647EB">
              <w:rPr>
                <w:rFonts w:cs="Arial"/>
                <w:vertAlign w:val="subscript"/>
              </w:rPr>
              <w:t xml:space="preserve">identify_inter </w:t>
            </w:r>
            <w:r w:rsidRPr="005647EB">
              <w:rPr>
                <w:rFonts w:cs="Arial"/>
              </w:rPr>
              <w:t>(s) (DRX cycles), reduced performance</w:t>
            </w:r>
          </w:p>
        </w:tc>
      </w:tr>
      <w:tr w:rsidR="00194A1C" w:rsidRPr="005647EB" w14:paraId="7414BCBE" w14:textId="77777777" w:rsidTr="00194A1C">
        <w:trPr>
          <w:cantSplit/>
          <w:jc w:val="center"/>
        </w:trPr>
        <w:tc>
          <w:tcPr>
            <w:tcW w:w="1170" w:type="pct"/>
            <w:vMerge/>
          </w:tcPr>
          <w:p w14:paraId="1E6374A8" w14:textId="77777777" w:rsidR="00194A1C" w:rsidRPr="005647EB" w:rsidRDefault="00194A1C" w:rsidP="00194A1C">
            <w:pPr>
              <w:pStyle w:val="TAH"/>
              <w:rPr>
                <w:szCs w:val="18"/>
              </w:rPr>
            </w:pPr>
          </w:p>
        </w:tc>
        <w:tc>
          <w:tcPr>
            <w:tcW w:w="941" w:type="pct"/>
            <w:shd w:val="clear" w:color="auto" w:fill="auto"/>
          </w:tcPr>
          <w:p w14:paraId="687F0721" w14:textId="0ED3BFF1" w:rsidR="00194A1C" w:rsidRPr="005647EB" w:rsidRDefault="00194A1C" w:rsidP="00194A1C">
            <w:pPr>
              <w:pStyle w:val="TAH"/>
              <w:rPr>
                <w:szCs w:val="18"/>
              </w:rPr>
            </w:pPr>
            <w:r w:rsidRPr="005647EB">
              <w:rPr>
                <w:szCs w:val="18"/>
              </w:rPr>
              <w:t>Gap period = 40 ms</w:t>
            </w:r>
          </w:p>
        </w:tc>
        <w:tc>
          <w:tcPr>
            <w:tcW w:w="941" w:type="pct"/>
            <w:shd w:val="clear" w:color="auto" w:fill="auto"/>
          </w:tcPr>
          <w:p w14:paraId="6C415C5F" w14:textId="062ACAF5" w:rsidR="00194A1C" w:rsidRPr="005647EB" w:rsidRDefault="00194A1C" w:rsidP="00194A1C">
            <w:pPr>
              <w:pStyle w:val="TAH"/>
              <w:rPr>
                <w:szCs w:val="18"/>
              </w:rPr>
            </w:pPr>
            <w:r w:rsidRPr="005647EB">
              <w:rPr>
                <w:szCs w:val="18"/>
              </w:rPr>
              <w:t>Gap period = 80 ms</w:t>
            </w:r>
          </w:p>
        </w:tc>
        <w:tc>
          <w:tcPr>
            <w:tcW w:w="1006" w:type="pct"/>
          </w:tcPr>
          <w:p w14:paraId="22818B1F" w14:textId="27200607" w:rsidR="00194A1C" w:rsidRPr="005647EB" w:rsidRDefault="00194A1C" w:rsidP="00194A1C">
            <w:pPr>
              <w:pStyle w:val="TAH"/>
              <w:rPr>
                <w:szCs w:val="18"/>
              </w:rPr>
            </w:pPr>
            <w:r w:rsidRPr="005647EB">
              <w:rPr>
                <w:szCs w:val="18"/>
              </w:rPr>
              <w:t>Gap period = 40 ms</w:t>
            </w:r>
          </w:p>
        </w:tc>
        <w:tc>
          <w:tcPr>
            <w:tcW w:w="941" w:type="pct"/>
          </w:tcPr>
          <w:p w14:paraId="5EC2D93C" w14:textId="4228F6B2" w:rsidR="00194A1C" w:rsidRPr="005647EB" w:rsidRDefault="00194A1C" w:rsidP="00194A1C">
            <w:pPr>
              <w:pStyle w:val="TAH"/>
              <w:rPr>
                <w:szCs w:val="18"/>
              </w:rPr>
            </w:pPr>
            <w:r w:rsidRPr="005647EB">
              <w:rPr>
                <w:szCs w:val="18"/>
              </w:rPr>
              <w:t>Gap period = 80 ms</w:t>
            </w:r>
          </w:p>
        </w:tc>
      </w:tr>
      <w:tr w:rsidR="00FF6C71" w:rsidRPr="005647EB" w14:paraId="47DC6C9C" w14:textId="77777777" w:rsidTr="00194A1C">
        <w:trPr>
          <w:cantSplit/>
          <w:jc w:val="center"/>
        </w:trPr>
        <w:tc>
          <w:tcPr>
            <w:tcW w:w="1170" w:type="pct"/>
          </w:tcPr>
          <w:p w14:paraId="5A99BF15" w14:textId="0C7DDF16" w:rsidR="00FF6C71" w:rsidRPr="005647EB" w:rsidRDefault="00FF6C71" w:rsidP="002570E4">
            <w:pPr>
              <w:pStyle w:val="TAC"/>
              <w:keepNext w:val="0"/>
              <w:keepLines w:val="0"/>
              <w:rPr>
                <w:rFonts w:cs="Arial"/>
              </w:rPr>
            </w:pPr>
            <w:r w:rsidRPr="005647EB">
              <w:rPr>
                <w:rFonts w:cs="Arial"/>
              </w:rPr>
              <w:t>≤</w:t>
            </w:r>
            <w:r w:rsidR="00194A1C" w:rsidRPr="005647EB">
              <w:rPr>
                <w:rFonts w:cs="Arial"/>
              </w:rPr>
              <w:t xml:space="preserve"> </w:t>
            </w:r>
            <w:r w:rsidRPr="005647EB">
              <w:rPr>
                <w:rFonts w:cs="Arial"/>
              </w:rPr>
              <w:t>0.16</w:t>
            </w:r>
          </w:p>
        </w:tc>
        <w:tc>
          <w:tcPr>
            <w:tcW w:w="941" w:type="pct"/>
            <w:shd w:val="clear" w:color="auto" w:fill="auto"/>
          </w:tcPr>
          <w:p w14:paraId="57445E6C" w14:textId="35919186"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941" w:type="pct"/>
            <w:shd w:val="clear" w:color="auto" w:fill="auto"/>
          </w:tcPr>
          <w:p w14:paraId="74E72E3F" w14:textId="4621AC41"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1006" w:type="pct"/>
          </w:tcPr>
          <w:p w14:paraId="63E61EFF" w14:textId="5669B9D5"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941" w:type="pct"/>
          </w:tcPr>
          <w:p w14:paraId="0E3FFD13" w14:textId="5FBB413E"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FF6C71" w:rsidRPr="005647EB" w14:paraId="7C44D1F8" w14:textId="77777777" w:rsidTr="00194A1C">
        <w:trPr>
          <w:cantSplit/>
          <w:jc w:val="center"/>
        </w:trPr>
        <w:tc>
          <w:tcPr>
            <w:tcW w:w="1170" w:type="pct"/>
          </w:tcPr>
          <w:p w14:paraId="6E3F8B0A" w14:textId="77777777" w:rsidR="00FF6C71" w:rsidRPr="005647EB" w:rsidRDefault="00FF6C71" w:rsidP="002570E4">
            <w:pPr>
              <w:pStyle w:val="TAC"/>
              <w:keepNext w:val="0"/>
              <w:keepLines w:val="0"/>
              <w:rPr>
                <w:rFonts w:cs="Arial"/>
                <w:snapToGrid w:val="0"/>
              </w:rPr>
            </w:pPr>
            <w:r w:rsidRPr="005647EB">
              <w:rPr>
                <w:rFonts w:cs="Arial"/>
              </w:rPr>
              <w:t>0.256</w:t>
            </w:r>
          </w:p>
        </w:tc>
        <w:tc>
          <w:tcPr>
            <w:tcW w:w="941" w:type="pct"/>
            <w:shd w:val="clear" w:color="auto" w:fill="auto"/>
          </w:tcPr>
          <w:p w14:paraId="16C5EDD4" w14:textId="77777777" w:rsidR="00FF6C71" w:rsidRPr="005647EB" w:rsidRDefault="00FF6C71" w:rsidP="00194A1C">
            <w:pPr>
              <w:pStyle w:val="TAC"/>
              <w:rPr>
                <w:szCs w:val="18"/>
                <w:vertAlign w:val="subscript"/>
              </w:rPr>
            </w:pPr>
            <w:r w:rsidRPr="005647EB">
              <w:rPr>
                <w:snapToGrid w:val="0"/>
                <w:szCs w:val="18"/>
              </w:rPr>
              <w:t>5.12*K</w:t>
            </w:r>
            <w:r w:rsidRPr="005647EB">
              <w:rPr>
                <w:snapToGrid w:val="0"/>
                <w:szCs w:val="18"/>
                <w:vertAlign w:val="subscript"/>
              </w:rPr>
              <w:t>n</w:t>
            </w:r>
            <w:r w:rsidRPr="005647EB">
              <w:rPr>
                <w:szCs w:val="18"/>
              </w:rPr>
              <w:t>*N</w:t>
            </w:r>
            <w:r w:rsidRPr="005647EB">
              <w:rPr>
                <w:szCs w:val="18"/>
                <w:vertAlign w:val="subscript"/>
              </w:rPr>
              <w:t>freq,n</w:t>
            </w:r>
          </w:p>
          <w:p w14:paraId="4241A6C5" w14:textId="2788D008" w:rsidR="00FF6C71" w:rsidRPr="005647EB" w:rsidRDefault="002570E4" w:rsidP="00194A1C">
            <w:pPr>
              <w:pStyle w:val="TAC"/>
              <w:rPr>
                <w:snapToGrid w:val="0"/>
                <w:szCs w:val="18"/>
              </w:rPr>
            </w:pPr>
            <w:r w:rsidRPr="005647EB">
              <w:rPr>
                <w:snapToGrid w:val="0"/>
                <w:szCs w:val="18"/>
              </w:rPr>
              <w:t xml:space="preserve"> </w:t>
            </w:r>
            <w:r w:rsidR="00FF6C71" w:rsidRPr="005647EB">
              <w:rPr>
                <w:snapToGrid w:val="0"/>
                <w:szCs w:val="18"/>
              </w:rPr>
              <w:t>(20*K</w:t>
            </w:r>
            <w:r w:rsidR="00FF6C71" w:rsidRPr="005647EB">
              <w:rPr>
                <w:snapToGrid w:val="0"/>
                <w:szCs w:val="18"/>
                <w:vertAlign w:val="subscript"/>
              </w:rPr>
              <w:t>n</w:t>
            </w:r>
            <w:r w:rsidR="00FF6C71" w:rsidRPr="005647EB">
              <w:rPr>
                <w:szCs w:val="18"/>
              </w:rPr>
              <w:t>*N</w:t>
            </w:r>
            <w:r w:rsidR="00FF6C71" w:rsidRPr="005647EB">
              <w:rPr>
                <w:szCs w:val="18"/>
                <w:vertAlign w:val="subscript"/>
              </w:rPr>
              <w:t>freq,n</w:t>
            </w:r>
            <w:r w:rsidR="00FF6C71" w:rsidRPr="005647EB">
              <w:rPr>
                <w:snapToGrid w:val="0"/>
                <w:szCs w:val="18"/>
              </w:rPr>
              <w:t>)</w:t>
            </w:r>
          </w:p>
        </w:tc>
        <w:tc>
          <w:tcPr>
            <w:tcW w:w="941" w:type="pct"/>
            <w:shd w:val="clear" w:color="auto" w:fill="auto"/>
          </w:tcPr>
          <w:p w14:paraId="6BA7BBB7" w14:textId="0B113C6F" w:rsidR="00FF6C71" w:rsidRPr="005647EB" w:rsidRDefault="00FF6C71" w:rsidP="00194A1C">
            <w:pPr>
              <w:pStyle w:val="TAC"/>
              <w:rPr>
                <w:snapToGrid w:val="0"/>
                <w:szCs w:val="18"/>
              </w:rPr>
            </w:pPr>
            <w:r w:rsidRPr="005647EB">
              <w:rPr>
                <w:snapToGrid w:val="0"/>
                <w:szCs w:val="18"/>
              </w:rPr>
              <w:t>7.68*K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002570E4" w:rsidRPr="005647EB">
              <w:rPr>
                <w:snapToGrid w:val="0"/>
                <w:szCs w:val="18"/>
              </w:rPr>
              <w:t xml:space="preserve"> </w:t>
            </w:r>
            <w:r w:rsidRPr="005647EB">
              <w:rPr>
                <w:snapToGrid w:val="0"/>
                <w:szCs w:val="18"/>
              </w:rPr>
              <w:t>(30*K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Pr="005647EB">
              <w:rPr>
                <w:snapToGrid w:val="0"/>
                <w:szCs w:val="18"/>
              </w:rPr>
              <w:t>)</w:t>
            </w:r>
          </w:p>
        </w:tc>
        <w:tc>
          <w:tcPr>
            <w:tcW w:w="1006" w:type="pct"/>
          </w:tcPr>
          <w:p w14:paraId="1CD947C1" w14:textId="77777777" w:rsidR="00FF6C71" w:rsidRPr="005647EB" w:rsidRDefault="00FF6C71" w:rsidP="00194A1C">
            <w:pPr>
              <w:pStyle w:val="TAC"/>
              <w:rPr>
                <w:szCs w:val="18"/>
                <w:vertAlign w:val="subscript"/>
              </w:rPr>
            </w:pPr>
            <w:r w:rsidRPr="005647EB">
              <w:rPr>
                <w:snapToGrid w:val="0"/>
                <w:szCs w:val="18"/>
              </w:rPr>
              <w:t>5.12*K</w:t>
            </w:r>
            <w:r w:rsidRPr="005647EB">
              <w:rPr>
                <w:snapToGrid w:val="0"/>
                <w:szCs w:val="18"/>
                <w:vertAlign w:val="subscript"/>
              </w:rPr>
              <w:t>r</w:t>
            </w:r>
            <w:r w:rsidRPr="005647EB">
              <w:rPr>
                <w:szCs w:val="18"/>
              </w:rPr>
              <w:t>*N</w:t>
            </w:r>
            <w:r w:rsidRPr="005647EB">
              <w:rPr>
                <w:szCs w:val="18"/>
                <w:vertAlign w:val="subscript"/>
              </w:rPr>
              <w:t>freq,r</w:t>
            </w:r>
          </w:p>
          <w:p w14:paraId="56A27CB8" w14:textId="7C00B5C1" w:rsidR="00FF6C71" w:rsidRPr="005647EB" w:rsidRDefault="002570E4" w:rsidP="00194A1C">
            <w:pPr>
              <w:pStyle w:val="TAC"/>
              <w:rPr>
                <w:snapToGrid w:val="0"/>
                <w:szCs w:val="18"/>
              </w:rPr>
            </w:pPr>
            <w:r w:rsidRPr="005647EB">
              <w:rPr>
                <w:snapToGrid w:val="0"/>
                <w:szCs w:val="18"/>
              </w:rPr>
              <w:t xml:space="preserve"> </w:t>
            </w:r>
            <w:r w:rsidR="00FF6C71" w:rsidRPr="005647EB">
              <w:rPr>
                <w:snapToGrid w:val="0"/>
                <w:szCs w:val="18"/>
              </w:rPr>
              <w:t>(20*K</w:t>
            </w:r>
            <w:r w:rsidR="00FF6C71" w:rsidRPr="005647EB">
              <w:rPr>
                <w:snapToGrid w:val="0"/>
                <w:szCs w:val="18"/>
                <w:vertAlign w:val="subscript"/>
              </w:rPr>
              <w:t>r</w:t>
            </w:r>
            <w:r w:rsidR="00FF6C71" w:rsidRPr="005647EB">
              <w:rPr>
                <w:szCs w:val="18"/>
              </w:rPr>
              <w:t>*N</w:t>
            </w:r>
            <w:r w:rsidR="00FF6C71" w:rsidRPr="005647EB">
              <w:rPr>
                <w:szCs w:val="18"/>
                <w:vertAlign w:val="subscript"/>
              </w:rPr>
              <w:t>freq,r</w:t>
            </w:r>
            <w:r w:rsidR="00FF6C71" w:rsidRPr="005647EB">
              <w:rPr>
                <w:snapToGrid w:val="0"/>
                <w:szCs w:val="18"/>
              </w:rPr>
              <w:t>)</w:t>
            </w:r>
          </w:p>
        </w:tc>
        <w:tc>
          <w:tcPr>
            <w:tcW w:w="941" w:type="pct"/>
          </w:tcPr>
          <w:p w14:paraId="3297953B" w14:textId="16DDE1EA" w:rsidR="00FF6C71" w:rsidRPr="005647EB" w:rsidRDefault="00FF6C71" w:rsidP="00194A1C">
            <w:pPr>
              <w:pStyle w:val="TAC"/>
              <w:rPr>
                <w:snapToGrid w:val="0"/>
                <w:szCs w:val="18"/>
              </w:rPr>
            </w:pPr>
            <w:r w:rsidRPr="005647EB">
              <w:rPr>
                <w:snapToGrid w:val="0"/>
                <w:szCs w:val="18"/>
              </w:rPr>
              <w:t>7.68*K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002570E4" w:rsidRPr="005647EB">
              <w:rPr>
                <w:snapToGrid w:val="0"/>
                <w:szCs w:val="18"/>
              </w:rPr>
              <w:t xml:space="preserve"> </w:t>
            </w:r>
            <w:r w:rsidRPr="005647EB">
              <w:rPr>
                <w:snapToGrid w:val="0"/>
                <w:szCs w:val="18"/>
              </w:rPr>
              <w:t>(30*K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Pr="005647EB">
              <w:rPr>
                <w:snapToGrid w:val="0"/>
                <w:szCs w:val="18"/>
              </w:rPr>
              <w:t>)</w:t>
            </w:r>
          </w:p>
        </w:tc>
      </w:tr>
      <w:tr w:rsidR="00FF6C71" w:rsidRPr="005647EB" w14:paraId="63FD6F68" w14:textId="77777777" w:rsidTr="00194A1C">
        <w:trPr>
          <w:cantSplit/>
          <w:jc w:val="center"/>
        </w:trPr>
        <w:tc>
          <w:tcPr>
            <w:tcW w:w="1170" w:type="pct"/>
          </w:tcPr>
          <w:p w14:paraId="7738199E" w14:textId="77777777" w:rsidR="00FF6C71" w:rsidRPr="005647EB" w:rsidRDefault="00FF6C71" w:rsidP="002570E4">
            <w:pPr>
              <w:pStyle w:val="TAC"/>
              <w:keepNext w:val="0"/>
              <w:keepLines w:val="0"/>
              <w:rPr>
                <w:rFonts w:cs="Arial"/>
                <w:snapToGrid w:val="0"/>
              </w:rPr>
            </w:pPr>
            <w:r w:rsidRPr="005647EB">
              <w:rPr>
                <w:rFonts w:cs="Arial"/>
              </w:rPr>
              <w:t>0.32</w:t>
            </w:r>
          </w:p>
        </w:tc>
        <w:tc>
          <w:tcPr>
            <w:tcW w:w="941" w:type="pct"/>
            <w:shd w:val="clear" w:color="auto" w:fill="auto"/>
          </w:tcPr>
          <w:p w14:paraId="3E3BAC6C" w14:textId="1622FB97" w:rsidR="00FF6C71" w:rsidRPr="005647EB" w:rsidRDefault="00FF6C71" w:rsidP="00194A1C">
            <w:pPr>
              <w:pStyle w:val="TAC"/>
              <w:rPr>
                <w:snapToGrid w:val="0"/>
                <w:szCs w:val="18"/>
              </w:rPr>
            </w:pPr>
            <w:r w:rsidRPr="005647EB">
              <w:rPr>
                <w:snapToGrid w:val="0"/>
                <w:szCs w:val="18"/>
              </w:rPr>
              <w:t>6.4*K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002570E4" w:rsidRPr="005647EB">
              <w:rPr>
                <w:snapToGrid w:val="0"/>
                <w:szCs w:val="18"/>
              </w:rPr>
              <w:t xml:space="preserve"> </w:t>
            </w:r>
            <w:r w:rsidRPr="005647EB">
              <w:rPr>
                <w:snapToGrid w:val="0"/>
                <w:szCs w:val="18"/>
              </w:rPr>
              <w:t>(20*K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Pr="005647EB">
              <w:rPr>
                <w:snapToGrid w:val="0"/>
                <w:szCs w:val="18"/>
              </w:rPr>
              <w:t>)</w:t>
            </w:r>
          </w:p>
        </w:tc>
        <w:tc>
          <w:tcPr>
            <w:tcW w:w="941" w:type="pct"/>
            <w:shd w:val="clear" w:color="auto" w:fill="auto"/>
          </w:tcPr>
          <w:p w14:paraId="125285FA" w14:textId="24803065" w:rsidR="00FF6C71" w:rsidRPr="005647EB" w:rsidRDefault="00FF6C71" w:rsidP="00194A1C">
            <w:pPr>
              <w:pStyle w:val="TAC"/>
              <w:rPr>
                <w:snapToGrid w:val="0"/>
                <w:szCs w:val="18"/>
              </w:rPr>
            </w:pPr>
            <w:r w:rsidRPr="005647EB">
              <w:rPr>
                <w:snapToGrid w:val="0"/>
                <w:szCs w:val="18"/>
              </w:rPr>
              <w:t>7.68*K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freq,nl</w:t>
            </w:r>
            <w:r w:rsidR="002570E4" w:rsidRPr="005647EB">
              <w:rPr>
                <w:snapToGrid w:val="0"/>
                <w:szCs w:val="18"/>
              </w:rPr>
              <w:t xml:space="preserve"> </w:t>
            </w:r>
            <w:r w:rsidRPr="005647EB">
              <w:rPr>
                <w:snapToGrid w:val="0"/>
                <w:szCs w:val="18"/>
              </w:rPr>
              <w:t>(24*K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Pr="005647EB">
              <w:rPr>
                <w:snapToGrid w:val="0"/>
                <w:szCs w:val="18"/>
              </w:rPr>
              <w:t>)</w:t>
            </w:r>
          </w:p>
        </w:tc>
        <w:tc>
          <w:tcPr>
            <w:tcW w:w="1006" w:type="pct"/>
          </w:tcPr>
          <w:p w14:paraId="02EA7A07" w14:textId="5D81F8C4" w:rsidR="00FF6C71" w:rsidRPr="005647EB" w:rsidRDefault="00FF6C71" w:rsidP="00194A1C">
            <w:pPr>
              <w:pStyle w:val="TAC"/>
              <w:rPr>
                <w:snapToGrid w:val="0"/>
                <w:szCs w:val="18"/>
              </w:rPr>
            </w:pPr>
            <w:r w:rsidRPr="005647EB">
              <w:rPr>
                <w:snapToGrid w:val="0"/>
                <w:szCs w:val="18"/>
              </w:rPr>
              <w:t>6.4*K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002570E4" w:rsidRPr="005647EB">
              <w:rPr>
                <w:snapToGrid w:val="0"/>
                <w:szCs w:val="18"/>
              </w:rPr>
              <w:t xml:space="preserve"> </w:t>
            </w:r>
            <w:r w:rsidRPr="005647EB">
              <w:rPr>
                <w:snapToGrid w:val="0"/>
                <w:szCs w:val="18"/>
              </w:rPr>
              <w:t>(20*K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Pr="005647EB">
              <w:rPr>
                <w:snapToGrid w:val="0"/>
                <w:szCs w:val="18"/>
              </w:rPr>
              <w:t>)</w:t>
            </w:r>
          </w:p>
        </w:tc>
        <w:tc>
          <w:tcPr>
            <w:tcW w:w="941" w:type="pct"/>
          </w:tcPr>
          <w:p w14:paraId="7858067A" w14:textId="174D49DA" w:rsidR="00FF6C71" w:rsidRPr="005647EB" w:rsidRDefault="00FF6C71" w:rsidP="00194A1C">
            <w:pPr>
              <w:pStyle w:val="TAC"/>
              <w:rPr>
                <w:snapToGrid w:val="0"/>
                <w:szCs w:val="18"/>
              </w:rPr>
            </w:pPr>
            <w:r w:rsidRPr="005647EB">
              <w:rPr>
                <w:snapToGrid w:val="0"/>
                <w:szCs w:val="18"/>
              </w:rPr>
              <w:t>7.68*K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002570E4" w:rsidRPr="005647EB">
              <w:rPr>
                <w:snapToGrid w:val="0"/>
                <w:szCs w:val="18"/>
              </w:rPr>
              <w:t xml:space="preserve"> </w:t>
            </w:r>
            <w:r w:rsidRPr="005647EB">
              <w:rPr>
                <w:snapToGrid w:val="0"/>
                <w:szCs w:val="18"/>
              </w:rPr>
              <w:t>(24*K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Pr="005647EB">
              <w:rPr>
                <w:snapToGrid w:val="0"/>
                <w:szCs w:val="18"/>
              </w:rPr>
              <w:t>)</w:t>
            </w:r>
          </w:p>
        </w:tc>
      </w:tr>
      <w:tr w:rsidR="00FF6C71" w:rsidRPr="005647EB" w14:paraId="29D3ABD8" w14:textId="77777777" w:rsidTr="00194A1C">
        <w:trPr>
          <w:cantSplit/>
          <w:jc w:val="center"/>
        </w:trPr>
        <w:tc>
          <w:tcPr>
            <w:tcW w:w="1170" w:type="pct"/>
          </w:tcPr>
          <w:p w14:paraId="0CA7C7B8" w14:textId="0C7E9D3D" w:rsidR="00FF6C71" w:rsidRPr="005647EB" w:rsidRDefault="00FF6C71" w:rsidP="002570E4">
            <w:pPr>
              <w:pStyle w:val="TAC"/>
              <w:keepNext w:val="0"/>
              <w:keepLines w:val="0"/>
              <w:rPr>
                <w:rFonts w:cs="Arial"/>
                <w:snapToGrid w:val="0"/>
              </w:rPr>
            </w:pPr>
            <w:r w:rsidRPr="005647EB">
              <w:rPr>
                <w:rFonts w:cs="Arial"/>
              </w:rPr>
              <w:t>0.32</w:t>
            </w:r>
            <w:r w:rsidRPr="005647EB">
              <w:rPr>
                <w:rFonts w:cs="Arial"/>
                <w:lang w:eastAsia="zh-CN"/>
              </w:rPr>
              <w:t>&lt;</w:t>
            </w:r>
            <w:r w:rsidR="002570E4" w:rsidRPr="005647EB">
              <w:rPr>
                <w:rFonts w:cs="Arial"/>
              </w:rPr>
              <w:t xml:space="preserve"> </w:t>
            </w:r>
            <w:r w:rsidRPr="005647EB">
              <w:rPr>
                <w:rFonts w:cs="Arial"/>
              </w:rPr>
              <w:t>DRX-cycle≤2.56</w:t>
            </w:r>
          </w:p>
        </w:tc>
        <w:tc>
          <w:tcPr>
            <w:tcW w:w="941" w:type="pct"/>
            <w:shd w:val="clear" w:color="auto" w:fill="auto"/>
          </w:tcPr>
          <w:p w14:paraId="1BA596A4" w14:textId="05DDACDF" w:rsidR="00FF6C71" w:rsidRPr="005647EB" w:rsidRDefault="00FF6C71" w:rsidP="00194A1C">
            <w:pPr>
              <w:pStyle w:val="TAC"/>
              <w:rPr>
                <w:snapToGrid w:val="0"/>
                <w:szCs w:val="18"/>
              </w:rPr>
            </w:pPr>
            <w:r w:rsidRPr="005647EB">
              <w:rPr>
                <w:snapToGrid w:val="0"/>
                <w:szCs w:val="18"/>
              </w:rPr>
              <w:t>Note</w:t>
            </w:r>
            <w:r w:rsidR="002570E4" w:rsidRPr="005647EB">
              <w:rPr>
                <w:snapToGrid w:val="0"/>
                <w:szCs w:val="18"/>
              </w:rPr>
              <w:t xml:space="preserve"> </w:t>
            </w:r>
            <w:r w:rsidRPr="005647EB">
              <w:rPr>
                <w:snapToGrid w:val="0"/>
                <w:szCs w:val="18"/>
              </w:rPr>
              <w:t>(20*K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Pr="005647EB">
              <w:rPr>
                <w:snapToGrid w:val="0"/>
                <w:szCs w:val="18"/>
              </w:rPr>
              <w:t>)</w:t>
            </w:r>
          </w:p>
        </w:tc>
        <w:tc>
          <w:tcPr>
            <w:tcW w:w="941" w:type="pct"/>
            <w:shd w:val="clear" w:color="auto" w:fill="auto"/>
          </w:tcPr>
          <w:p w14:paraId="3A90DF48" w14:textId="271474FC" w:rsidR="00FF6C71" w:rsidRPr="005647EB" w:rsidRDefault="00FF6C71" w:rsidP="00194A1C">
            <w:pPr>
              <w:pStyle w:val="TAC"/>
              <w:rPr>
                <w:snapToGrid w:val="0"/>
                <w:szCs w:val="18"/>
              </w:rPr>
            </w:pPr>
            <w:r w:rsidRPr="005647EB">
              <w:rPr>
                <w:snapToGrid w:val="0"/>
                <w:szCs w:val="18"/>
              </w:rPr>
              <w:t>Note</w:t>
            </w:r>
            <w:r w:rsidR="002570E4" w:rsidRPr="005647EB">
              <w:rPr>
                <w:snapToGrid w:val="0"/>
                <w:szCs w:val="18"/>
              </w:rPr>
              <w:t xml:space="preserve"> </w:t>
            </w:r>
            <w:r w:rsidRPr="005647EB">
              <w:rPr>
                <w:snapToGrid w:val="0"/>
                <w:szCs w:val="18"/>
              </w:rPr>
              <w:t>(20*K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Pr="005647EB">
              <w:rPr>
                <w:snapToGrid w:val="0"/>
                <w:szCs w:val="18"/>
              </w:rPr>
              <w:t>)</w:t>
            </w:r>
          </w:p>
        </w:tc>
        <w:tc>
          <w:tcPr>
            <w:tcW w:w="1006" w:type="pct"/>
          </w:tcPr>
          <w:p w14:paraId="62D28E7E" w14:textId="10018E4C" w:rsidR="00FF6C71" w:rsidRPr="005647EB" w:rsidRDefault="00FF6C71" w:rsidP="00194A1C">
            <w:pPr>
              <w:pStyle w:val="TAC"/>
              <w:rPr>
                <w:snapToGrid w:val="0"/>
                <w:szCs w:val="18"/>
              </w:rPr>
            </w:pPr>
            <w:r w:rsidRPr="005647EB">
              <w:rPr>
                <w:snapToGrid w:val="0"/>
                <w:szCs w:val="18"/>
              </w:rPr>
              <w:t>Note</w:t>
            </w:r>
            <w:r w:rsidR="002570E4" w:rsidRPr="005647EB">
              <w:rPr>
                <w:snapToGrid w:val="0"/>
                <w:szCs w:val="18"/>
              </w:rPr>
              <w:t xml:space="preserve"> </w:t>
            </w:r>
            <w:r w:rsidRPr="005647EB">
              <w:rPr>
                <w:snapToGrid w:val="0"/>
                <w:szCs w:val="18"/>
              </w:rPr>
              <w:t>(20*K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Pr="005647EB">
              <w:rPr>
                <w:snapToGrid w:val="0"/>
                <w:szCs w:val="18"/>
              </w:rPr>
              <w:t>)</w:t>
            </w:r>
          </w:p>
        </w:tc>
        <w:tc>
          <w:tcPr>
            <w:tcW w:w="941" w:type="pct"/>
          </w:tcPr>
          <w:p w14:paraId="42B16099" w14:textId="2ADF9C71" w:rsidR="00FF6C71" w:rsidRPr="005647EB" w:rsidRDefault="00FF6C71" w:rsidP="00194A1C">
            <w:pPr>
              <w:pStyle w:val="TAC"/>
              <w:rPr>
                <w:snapToGrid w:val="0"/>
                <w:szCs w:val="18"/>
              </w:rPr>
            </w:pPr>
            <w:r w:rsidRPr="005647EB">
              <w:rPr>
                <w:snapToGrid w:val="0"/>
                <w:szCs w:val="18"/>
              </w:rPr>
              <w:t>Note</w:t>
            </w:r>
            <w:r w:rsidR="002570E4" w:rsidRPr="005647EB">
              <w:rPr>
                <w:snapToGrid w:val="0"/>
                <w:szCs w:val="18"/>
              </w:rPr>
              <w:t xml:space="preserve"> </w:t>
            </w:r>
            <w:r w:rsidRPr="005647EB">
              <w:rPr>
                <w:snapToGrid w:val="0"/>
                <w:szCs w:val="18"/>
              </w:rPr>
              <w:t>(20*K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Pr="005647EB">
              <w:rPr>
                <w:snapToGrid w:val="0"/>
                <w:szCs w:val="18"/>
              </w:rPr>
              <w:t>)</w:t>
            </w:r>
          </w:p>
        </w:tc>
      </w:tr>
      <w:tr w:rsidR="00FF6C71" w:rsidRPr="005647EB" w14:paraId="5F6C2438" w14:textId="77777777" w:rsidTr="00194A1C">
        <w:trPr>
          <w:cantSplit/>
          <w:jc w:val="center"/>
        </w:trPr>
        <w:tc>
          <w:tcPr>
            <w:tcW w:w="5000" w:type="pct"/>
            <w:gridSpan w:val="5"/>
          </w:tcPr>
          <w:p w14:paraId="38744447" w14:textId="7048BB7B" w:rsidR="00FF6C71" w:rsidRPr="005647EB" w:rsidRDefault="002570E4" w:rsidP="00194A1C">
            <w:pPr>
              <w:pStyle w:val="TAN"/>
            </w:pPr>
            <w:r w:rsidRPr="005647EB">
              <w:t>NOTE:</w:t>
            </w:r>
            <w:r w:rsidR="00194A1C" w:rsidRPr="005647EB">
              <w:tab/>
            </w:r>
            <w:r w:rsidR="00FF6C71" w:rsidRPr="005647EB">
              <w:t>Time</w:t>
            </w:r>
            <w:r w:rsidRPr="005647EB">
              <w:t xml:space="preserve"> </w:t>
            </w:r>
            <w:r w:rsidR="00FF6C71" w:rsidRPr="005647EB">
              <w:t>depends</w:t>
            </w:r>
            <w:r w:rsidRPr="005647EB">
              <w:t xml:space="preserve"> </w:t>
            </w:r>
            <w:r w:rsidR="00FF6C71" w:rsidRPr="005647EB">
              <w:t>upon</w:t>
            </w:r>
            <w:r w:rsidRPr="005647EB">
              <w:t xml:space="preserve"> </w:t>
            </w:r>
            <w:r w:rsidR="00FF6C71" w:rsidRPr="005647EB">
              <w:t>the</w:t>
            </w:r>
            <w:r w:rsidRPr="005647EB">
              <w:t xml:space="preserve"> </w:t>
            </w:r>
            <w:r w:rsidR="00FF6C71" w:rsidRPr="005647EB">
              <w:t>DRX</w:t>
            </w:r>
            <w:r w:rsidRPr="005647EB">
              <w:t xml:space="preserve"> </w:t>
            </w:r>
            <w:r w:rsidR="00FF6C71" w:rsidRPr="005647EB">
              <w:t>cycle</w:t>
            </w:r>
            <w:r w:rsidRPr="005647EB">
              <w:t xml:space="preserve"> </w:t>
            </w:r>
            <w:r w:rsidR="00FF6C71" w:rsidRPr="005647EB">
              <w:t>in</w:t>
            </w:r>
            <w:r w:rsidRPr="005647EB">
              <w:t xml:space="preserve"> </w:t>
            </w:r>
            <w:r w:rsidR="00FF6C71" w:rsidRPr="005647EB">
              <w:t>use</w:t>
            </w:r>
            <w:r w:rsidR="00194A1C" w:rsidRPr="005647EB">
              <w:t>.</w:t>
            </w:r>
          </w:p>
        </w:tc>
      </w:tr>
    </w:tbl>
    <w:p w14:paraId="52B65CAC" w14:textId="77777777" w:rsidR="00FF6C71" w:rsidRPr="005647EB" w:rsidRDefault="00FF6C71" w:rsidP="002570E4"/>
    <w:p w14:paraId="390E14A4" w14:textId="77777777" w:rsidR="00FF6C71" w:rsidRPr="005647EB" w:rsidRDefault="00FF6C71" w:rsidP="002570E4">
      <w:pPr>
        <w:pStyle w:val="TH"/>
        <w:keepNext w:val="0"/>
        <w:keepLines w:val="0"/>
      </w:pPr>
      <w:r w:rsidRPr="005647EB">
        <w:rPr>
          <w:snapToGrid w:val="0"/>
        </w:rPr>
        <w:t xml:space="preserve">Table </w:t>
      </w:r>
      <w:r w:rsidRPr="005647EB">
        <w:rPr>
          <w:rFonts w:cs="v4.2.0"/>
        </w:rPr>
        <w:t>8.3.9.3-1</w:t>
      </w:r>
      <w:r w:rsidRPr="005647EB">
        <w:rPr>
          <w:snapToGrid w:val="0"/>
        </w:rPr>
        <w:t xml:space="preserve">A: </w:t>
      </w:r>
      <w:r w:rsidRPr="005647EB">
        <w:t xml:space="preserve">Requirement to identify a newly detectable FDD inter-frequency cell </w:t>
      </w:r>
      <w:r w:rsidRPr="005647EB">
        <w:rPr>
          <w:lang w:eastAsia="zh-CN"/>
        </w:rPr>
        <w:t>when eDRX_CONN cycle is used</w:t>
      </w:r>
    </w:p>
    <w:tbl>
      <w:tblPr>
        <w:tblW w:w="3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14"/>
        <w:gridCol w:w="1623"/>
        <w:gridCol w:w="1624"/>
        <w:gridCol w:w="1623"/>
        <w:gridCol w:w="1624"/>
      </w:tblGrid>
      <w:tr w:rsidR="00FF6C71" w:rsidRPr="005647EB" w14:paraId="375F256B" w14:textId="77777777" w:rsidTr="002570E4">
        <w:trPr>
          <w:cantSplit/>
          <w:jc w:val="center"/>
        </w:trPr>
        <w:tc>
          <w:tcPr>
            <w:tcW w:w="842" w:type="pct"/>
            <w:vMerge w:val="restart"/>
          </w:tcPr>
          <w:p w14:paraId="6C3AAF77" w14:textId="558F5F29" w:rsidR="00FF6C71" w:rsidRPr="005647EB" w:rsidRDefault="00FF6C71"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2079" w:type="pct"/>
            <w:gridSpan w:val="2"/>
          </w:tcPr>
          <w:p w14:paraId="226A6AE8" w14:textId="48F33D06" w:rsidR="00FF6C71" w:rsidRPr="005647EB" w:rsidRDefault="00FF6C71" w:rsidP="002570E4">
            <w:pPr>
              <w:pStyle w:val="TAH"/>
              <w:keepNext w:val="0"/>
              <w:keepLines w:val="0"/>
              <w:rPr>
                <w:rFonts w:cs="Arial"/>
              </w:rPr>
            </w:pPr>
            <w:r w:rsidRPr="005647EB">
              <w:rPr>
                <w:rFonts w:cs="Arial"/>
              </w:rPr>
              <w:t>T</w:t>
            </w:r>
            <w:r w:rsidRPr="005647EB">
              <w:rPr>
                <w:rFonts w:cs="Arial"/>
                <w:vertAlign w:val="subscript"/>
              </w:rPr>
              <w:t>identify_inter</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p>
        </w:tc>
        <w:tc>
          <w:tcPr>
            <w:tcW w:w="2079" w:type="pct"/>
            <w:gridSpan w:val="2"/>
          </w:tcPr>
          <w:p w14:paraId="679417BA" w14:textId="1A43D05E" w:rsidR="00FF6C71" w:rsidRPr="005647EB" w:rsidRDefault="00FF6C71" w:rsidP="002570E4">
            <w:pPr>
              <w:pStyle w:val="TAH"/>
              <w:keepNext w:val="0"/>
              <w:keepLines w:val="0"/>
              <w:rPr>
                <w:rFonts w:cs="Arial"/>
              </w:rPr>
            </w:pPr>
            <w:r w:rsidRPr="005647EB">
              <w:rPr>
                <w:rFonts w:cs="Arial"/>
              </w:rPr>
              <w:t>T</w:t>
            </w:r>
            <w:r w:rsidRPr="005647EB">
              <w:rPr>
                <w:rFonts w:cs="Arial"/>
                <w:vertAlign w:val="subscript"/>
              </w:rPr>
              <w:t>identify_inter</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FF6C71" w:rsidRPr="005647EB" w14:paraId="3EA4B990" w14:textId="77777777" w:rsidTr="002570E4">
        <w:trPr>
          <w:cantSplit/>
          <w:jc w:val="center"/>
        </w:trPr>
        <w:tc>
          <w:tcPr>
            <w:tcW w:w="842" w:type="pct"/>
            <w:vMerge/>
          </w:tcPr>
          <w:p w14:paraId="582B5475" w14:textId="77777777" w:rsidR="00FF6C71" w:rsidRPr="005647EB" w:rsidRDefault="00FF6C71" w:rsidP="002570E4">
            <w:pPr>
              <w:pStyle w:val="TAC"/>
              <w:keepNext w:val="0"/>
              <w:keepLines w:val="0"/>
              <w:rPr>
                <w:rFonts w:cs="Arial"/>
              </w:rPr>
            </w:pPr>
          </w:p>
        </w:tc>
        <w:tc>
          <w:tcPr>
            <w:tcW w:w="1039" w:type="pct"/>
            <w:shd w:val="clear" w:color="auto" w:fill="auto"/>
          </w:tcPr>
          <w:p w14:paraId="1153FD80" w14:textId="415711FE" w:rsidR="00FF6C71" w:rsidRPr="005647EB" w:rsidRDefault="00FF6C71" w:rsidP="002570E4">
            <w:pPr>
              <w:pStyle w:val="TAC"/>
              <w:keepNext w:val="0"/>
              <w:keepLines w:val="0"/>
              <w:rPr>
                <w:rFonts w:cs="Arial"/>
                <w:b/>
              </w:rPr>
            </w:pPr>
            <w:r w:rsidRPr="005647EB">
              <w:rPr>
                <w:rFonts w:cs="Arial"/>
                <w:b/>
              </w:rPr>
              <w:t>Gap</w:t>
            </w:r>
            <w:r w:rsidR="002570E4" w:rsidRPr="005647EB">
              <w:rPr>
                <w:rFonts w:cs="Arial"/>
                <w:b/>
              </w:rPr>
              <w:t xml:space="preserve"> </w:t>
            </w:r>
            <w:r w:rsidRPr="005647EB">
              <w:rPr>
                <w:rFonts w:cs="Arial"/>
                <w:b/>
              </w:rPr>
              <w:t>period</w:t>
            </w:r>
            <w:r w:rsidR="002570E4" w:rsidRPr="005647EB">
              <w:rPr>
                <w:rFonts w:cs="Arial"/>
                <w:b/>
              </w:rPr>
              <w:t xml:space="preserve"> </w:t>
            </w:r>
            <w:r w:rsidRPr="005647EB">
              <w:rPr>
                <w:rFonts w:cs="Arial"/>
                <w:b/>
              </w:rPr>
              <w:t>=</w:t>
            </w:r>
            <w:r w:rsidR="002570E4" w:rsidRPr="005647EB">
              <w:rPr>
                <w:rFonts w:cs="Arial"/>
                <w:b/>
              </w:rPr>
              <w:t xml:space="preserve"> </w:t>
            </w:r>
            <w:r w:rsidRPr="005647EB">
              <w:rPr>
                <w:rFonts w:cs="Arial"/>
                <w:b/>
              </w:rPr>
              <w:t>40</w:t>
            </w:r>
            <w:r w:rsidR="002570E4" w:rsidRPr="005647EB">
              <w:rPr>
                <w:rFonts w:cs="Arial"/>
                <w:b/>
              </w:rPr>
              <w:t xml:space="preserve"> </w:t>
            </w:r>
            <w:r w:rsidRPr="005647EB">
              <w:rPr>
                <w:rFonts w:cs="Arial"/>
                <w:b/>
              </w:rPr>
              <w:t>ms</w:t>
            </w:r>
          </w:p>
        </w:tc>
        <w:tc>
          <w:tcPr>
            <w:tcW w:w="1039" w:type="pct"/>
            <w:shd w:val="clear" w:color="auto" w:fill="auto"/>
          </w:tcPr>
          <w:p w14:paraId="5E30C7AD" w14:textId="5A53FA17" w:rsidR="00FF6C71" w:rsidRPr="005647EB" w:rsidRDefault="00FF6C71" w:rsidP="002570E4">
            <w:pPr>
              <w:pStyle w:val="TAC"/>
              <w:keepNext w:val="0"/>
              <w:keepLines w:val="0"/>
              <w:rPr>
                <w:rFonts w:cs="Arial"/>
                <w:b/>
              </w:rPr>
            </w:pPr>
            <w:r w:rsidRPr="005647EB">
              <w:rPr>
                <w:rFonts w:cs="Arial"/>
                <w:b/>
              </w:rPr>
              <w:t>Gap</w:t>
            </w:r>
            <w:r w:rsidR="002570E4" w:rsidRPr="005647EB">
              <w:rPr>
                <w:rFonts w:cs="Arial"/>
                <w:b/>
              </w:rPr>
              <w:t xml:space="preserve"> </w:t>
            </w:r>
            <w:r w:rsidRPr="005647EB">
              <w:rPr>
                <w:rFonts w:cs="Arial"/>
                <w:b/>
              </w:rPr>
              <w:t>period</w:t>
            </w:r>
            <w:r w:rsidR="002570E4" w:rsidRPr="005647EB">
              <w:rPr>
                <w:rFonts w:cs="Arial"/>
                <w:b/>
              </w:rPr>
              <w:t xml:space="preserve"> </w:t>
            </w:r>
            <w:r w:rsidRPr="005647EB">
              <w:rPr>
                <w:rFonts w:cs="Arial"/>
                <w:b/>
              </w:rPr>
              <w:t>=</w:t>
            </w:r>
            <w:r w:rsidR="002570E4" w:rsidRPr="005647EB">
              <w:rPr>
                <w:rFonts w:cs="Arial"/>
                <w:b/>
              </w:rPr>
              <w:t xml:space="preserve"> </w:t>
            </w:r>
            <w:r w:rsidRPr="005647EB">
              <w:rPr>
                <w:rFonts w:cs="Arial"/>
                <w:b/>
              </w:rPr>
              <w:t>80</w:t>
            </w:r>
            <w:r w:rsidR="002570E4" w:rsidRPr="005647EB">
              <w:rPr>
                <w:rFonts w:cs="Arial"/>
                <w:b/>
              </w:rPr>
              <w:t xml:space="preserve"> </w:t>
            </w:r>
            <w:r w:rsidRPr="005647EB">
              <w:rPr>
                <w:rFonts w:cs="Arial"/>
                <w:b/>
              </w:rPr>
              <w:t>ms</w:t>
            </w:r>
          </w:p>
        </w:tc>
        <w:tc>
          <w:tcPr>
            <w:tcW w:w="1039" w:type="pct"/>
          </w:tcPr>
          <w:p w14:paraId="10693030" w14:textId="6C72D6C9" w:rsidR="00FF6C71" w:rsidRPr="005647EB" w:rsidRDefault="00FF6C71" w:rsidP="002570E4">
            <w:pPr>
              <w:pStyle w:val="TAC"/>
              <w:keepNext w:val="0"/>
              <w:keepLines w:val="0"/>
              <w:rPr>
                <w:rFonts w:cs="Arial"/>
                <w:b/>
              </w:rPr>
            </w:pPr>
            <w:r w:rsidRPr="005647EB">
              <w:rPr>
                <w:rFonts w:cs="Arial"/>
                <w:b/>
              </w:rPr>
              <w:t>Gap</w:t>
            </w:r>
            <w:r w:rsidR="002570E4" w:rsidRPr="005647EB">
              <w:rPr>
                <w:rFonts w:cs="Arial"/>
                <w:b/>
              </w:rPr>
              <w:t xml:space="preserve"> </w:t>
            </w:r>
            <w:r w:rsidRPr="005647EB">
              <w:rPr>
                <w:rFonts w:cs="Arial"/>
                <w:b/>
              </w:rPr>
              <w:t>period</w:t>
            </w:r>
            <w:r w:rsidR="002570E4" w:rsidRPr="005647EB">
              <w:rPr>
                <w:rFonts w:cs="Arial"/>
                <w:b/>
              </w:rPr>
              <w:t xml:space="preserve"> </w:t>
            </w:r>
            <w:r w:rsidRPr="005647EB">
              <w:rPr>
                <w:rFonts w:cs="Arial"/>
                <w:b/>
              </w:rPr>
              <w:t>=</w:t>
            </w:r>
            <w:r w:rsidR="002570E4" w:rsidRPr="005647EB">
              <w:rPr>
                <w:rFonts w:cs="Arial"/>
                <w:b/>
              </w:rPr>
              <w:t xml:space="preserve"> </w:t>
            </w:r>
            <w:r w:rsidRPr="005647EB">
              <w:rPr>
                <w:rFonts w:cs="Arial"/>
                <w:b/>
              </w:rPr>
              <w:t>40</w:t>
            </w:r>
            <w:r w:rsidR="002570E4" w:rsidRPr="005647EB">
              <w:rPr>
                <w:rFonts w:cs="Arial"/>
                <w:b/>
              </w:rPr>
              <w:t xml:space="preserve"> </w:t>
            </w:r>
            <w:r w:rsidRPr="005647EB">
              <w:rPr>
                <w:rFonts w:cs="Arial"/>
                <w:b/>
              </w:rPr>
              <w:t>ms</w:t>
            </w:r>
          </w:p>
        </w:tc>
        <w:tc>
          <w:tcPr>
            <w:tcW w:w="1039" w:type="pct"/>
          </w:tcPr>
          <w:p w14:paraId="2E6A49FA" w14:textId="6D47A9D3" w:rsidR="00FF6C71" w:rsidRPr="005647EB" w:rsidRDefault="00FF6C71" w:rsidP="002570E4">
            <w:pPr>
              <w:pStyle w:val="TAC"/>
              <w:keepNext w:val="0"/>
              <w:keepLines w:val="0"/>
              <w:rPr>
                <w:rFonts w:cs="Arial"/>
                <w:b/>
              </w:rPr>
            </w:pPr>
            <w:r w:rsidRPr="005647EB">
              <w:rPr>
                <w:rFonts w:cs="Arial"/>
                <w:b/>
              </w:rPr>
              <w:t>Gap</w:t>
            </w:r>
            <w:r w:rsidR="002570E4" w:rsidRPr="005647EB">
              <w:rPr>
                <w:rFonts w:cs="Arial"/>
                <w:b/>
              </w:rPr>
              <w:t xml:space="preserve"> </w:t>
            </w:r>
            <w:r w:rsidRPr="005647EB">
              <w:rPr>
                <w:rFonts w:cs="Arial"/>
                <w:b/>
              </w:rPr>
              <w:t>period</w:t>
            </w:r>
            <w:r w:rsidR="002570E4" w:rsidRPr="005647EB">
              <w:rPr>
                <w:rFonts w:cs="Arial"/>
                <w:b/>
              </w:rPr>
              <w:t xml:space="preserve"> </w:t>
            </w:r>
            <w:r w:rsidRPr="005647EB">
              <w:rPr>
                <w:rFonts w:cs="Arial"/>
                <w:b/>
              </w:rPr>
              <w:t>=</w:t>
            </w:r>
            <w:r w:rsidR="002570E4" w:rsidRPr="005647EB">
              <w:rPr>
                <w:rFonts w:cs="Arial"/>
                <w:b/>
              </w:rPr>
              <w:t xml:space="preserve"> </w:t>
            </w:r>
            <w:r w:rsidRPr="005647EB">
              <w:rPr>
                <w:rFonts w:cs="Arial"/>
                <w:b/>
              </w:rPr>
              <w:t>80</w:t>
            </w:r>
            <w:r w:rsidR="002570E4" w:rsidRPr="005647EB">
              <w:rPr>
                <w:rFonts w:cs="Arial"/>
                <w:b/>
              </w:rPr>
              <w:t xml:space="preserve"> </w:t>
            </w:r>
            <w:r w:rsidRPr="005647EB">
              <w:rPr>
                <w:rFonts w:cs="Arial"/>
                <w:b/>
              </w:rPr>
              <w:t>ms</w:t>
            </w:r>
          </w:p>
        </w:tc>
      </w:tr>
      <w:tr w:rsidR="00FF6C71" w:rsidRPr="005647EB" w14:paraId="18ECBBD5" w14:textId="77777777" w:rsidTr="002570E4">
        <w:trPr>
          <w:cantSplit/>
          <w:jc w:val="center"/>
        </w:trPr>
        <w:tc>
          <w:tcPr>
            <w:tcW w:w="842" w:type="pct"/>
          </w:tcPr>
          <w:p w14:paraId="506F9690" w14:textId="1C7796F4" w:rsidR="00FF6C71" w:rsidRPr="005647EB" w:rsidRDefault="00FF6C71" w:rsidP="002570E4">
            <w:pPr>
              <w:pStyle w:val="TAC"/>
              <w:keepNext w:val="0"/>
              <w:keepLines w:val="0"/>
              <w:rPr>
                <w:rFonts w:cs="Arial"/>
                <w:snapToGrid w:val="0"/>
              </w:rPr>
            </w:pPr>
            <w:r w:rsidRPr="005647EB">
              <w:rPr>
                <w:rFonts w:cs="Arial"/>
              </w:rPr>
              <w:t>2.56</w:t>
            </w:r>
            <w:r w:rsidRPr="005647EB">
              <w:rPr>
                <w:rFonts w:cs="Arial"/>
                <w:lang w:eastAsia="zh-CN"/>
              </w:rPr>
              <w:t>&lt;</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cycle≤10.24</w:t>
            </w:r>
          </w:p>
        </w:tc>
        <w:tc>
          <w:tcPr>
            <w:tcW w:w="1039" w:type="pct"/>
            <w:shd w:val="clear" w:color="auto" w:fill="auto"/>
          </w:tcPr>
          <w:p w14:paraId="63EFF691" w14:textId="5F3E0333" w:rsidR="00FF6C71" w:rsidRPr="005647EB" w:rsidRDefault="00FF6C71" w:rsidP="002570E4">
            <w:pPr>
              <w:pStyle w:val="TAC"/>
              <w:keepNext w:val="0"/>
              <w:keepLines w:val="0"/>
              <w:rPr>
                <w:rFonts w:cs="Arial"/>
                <w:snapToGrid w:val="0"/>
              </w:rPr>
            </w:pPr>
            <w:r w:rsidRPr="005647EB">
              <w:rPr>
                <w:rFonts w:cs="Arial"/>
                <w:snapToGrid w:val="0"/>
              </w:rPr>
              <w:t>Note</w:t>
            </w:r>
            <w:r w:rsidR="002570E4" w:rsidRPr="005647EB">
              <w:rPr>
                <w:rFonts w:cs="Arial"/>
                <w:snapToGrid w:val="0"/>
              </w:rPr>
              <w:t xml:space="preserve"> </w:t>
            </w:r>
            <w:r w:rsidRPr="005647EB">
              <w:rPr>
                <w:rFonts w:cs="Arial"/>
                <w:snapToGrid w:val="0"/>
              </w:rPr>
              <w:t>(20*K</w:t>
            </w:r>
            <w:r w:rsidRPr="005647EB">
              <w:rPr>
                <w:rFonts w:cs="Arial"/>
                <w:snapToGrid w:val="0"/>
                <w:vertAlign w:val="subscript"/>
              </w:rPr>
              <w:t>n</w:t>
            </w:r>
            <w:r w:rsidR="002570E4" w:rsidRPr="005647EB">
              <w:rPr>
                <w:rFonts w:cs="Arial"/>
              </w:rPr>
              <w:t xml:space="preserve"> </w:t>
            </w:r>
            <w:r w:rsidRPr="005647EB">
              <w:rPr>
                <w:rFonts w:cs="Arial"/>
              </w:rPr>
              <w:t>*N</w:t>
            </w:r>
            <w:r w:rsidRPr="005647EB">
              <w:rPr>
                <w:rFonts w:cs="Arial"/>
                <w:vertAlign w:val="subscript"/>
              </w:rPr>
              <w:t>freq,n</w:t>
            </w:r>
            <w:r w:rsidRPr="005647EB">
              <w:rPr>
                <w:rFonts w:cs="Arial"/>
                <w:snapToGrid w:val="0"/>
              </w:rPr>
              <w:t>)</w:t>
            </w:r>
          </w:p>
        </w:tc>
        <w:tc>
          <w:tcPr>
            <w:tcW w:w="1039" w:type="pct"/>
            <w:shd w:val="clear" w:color="auto" w:fill="auto"/>
          </w:tcPr>
          <w:p w14:paraId="07D2F3DE" w14:textId="315D50CC" w:rsidR="00FF6C71" w:rsidRPr="005647EB" w:rsidRDefault="00FF6C71" w:rsidP="002570E4">
            <w:pPr>
              <w:pStyle w:val="TAC"/>
              <w:keepNext w:val="0"/>
              <w:keepLines w:val="0"/>
              <w:rPr>
                <w:rFonts w:cs="Arial"/>
                <w:snapToGrid w:val="0"/>
              </w:rPr>
            </w:pPr>
            <w:r w:rsidRPr="005647EB">
              <w:rPr>
                <w:rFonts w:cs="Arial"/>
                <w:snapToGrid w:val="0"/>
              </w:rPr>
              <w:t>Note</w:t>
            </w:r>
            <w:r w:rsidR="002570E4" w:rsidRPr="005647EB">
              <w:rPr>
                <w:rFonts w:cs="Arial"/>
                <w:snapToGrid w:val="0"/>
              </w:rPr>
              <w:t xml:space="preserve"> </w:t>
            </w:r>
            <w:r w:rsidRPr="005647EB">
              <w:rPr>
                <w:rFonts w:cs="Arial"/>
                <w:snapToGrid w:val="0"/>
              </w:rPr>
              <w:t>(20*K</w:t>
            </w:r>
            <w:r w:rsidRPr="005647EB">
              <w:rPr>
                <w:rFonts w:cs="Arial"/>
                <w:snapToGrid w:val="0"/>
                <w:vertAlign w:val="subscript"/>
              </w:rPr>
              <w:t>n</w:t>
            </w:r>
            <w:r w:rsidR="002570E4" w:rsidRPr="005647EB">
              <w:rPr>
                <w:rFonts w:cs="Arial"/>
              </w:rPr>
              <w:t xml:space="preserve"> </w:t>
            </w:r>
            <w:r w:rsidRPr="005647EB">
              <w:rPr>
                <w:rFonts w:cs="Arial"/>
              </w:rPr>
              <w:t>*N</w:t>
            </w:r>
            <w:r w:rsidRPr="005647EB">
              <w:rPr>
                <w:rFonts w:cs="Arial"/>
                <w:vertAlign w:val="subscript"/>
              </w:rPr>
              <w:t>freq,n</w:t>
            </w:r>
            <w:r w:rsidRPr="005647EB">
              <w:rPr>
                <w:rFonts w:cs="Arial"/>
                <w:snapToGrid w:val="0"/>
              </w:rPr>
              <w:t>)</w:t>
            </w:r>
          </w:p>
        </w:tc>
        <w:tc>
          <w:tcPr>
            <w:tcW w:w="1039" w:type="pct"/>
          </w:tcPr>
          <w:p w14:paraId="42E2414C" w14:textId="041B4020" w:rsidR="00FF6C71" w:rsidRPr="005647EB" w:rsidRDefault="00FF6C71" w:rsidP="002570E4">
            <w:pPr>
              <w:pStyle w:val="TAC"/>
              <w:keepNext w:val="0"/>
              <w:keepLines w:val="0"/>
              <w:rPr>
                <w:rFonts w:cs="Arial"/>
                <w:snapToGrid w:val="0"/>
              </w:rPr>
            </w:pPr>
            <w:r w:rsidRPr="005647EB">
              <w:rPr>
                <w:rFonts w:cs="Arial"/>
                <w:snapToGrid w:val="0"/>
              </w:rPr>
              <w:t>Note</w:t>
            </w:r>
            <w:r w:rsidR="002570E4" w:rsidRPr="005647EB">
              <w:rPr>
                <w:rFonts w:cs="Arial"/>
                <w:snapToGrid w:val="0"/>
              </w:rPr>
              <w:t xml:space="preserve"> </w:t>
            </w:r>
            <w:r w:rsidRPr="005647EB">
              <w:rPr>
                <w:rFonts w:cs="Arial"/>
                <w:snapToGrid w:val="0"/>
              </w:rPr>
              <w:t>(20*K</w:t>
            </w:r>
            <w:r w:rsidRPr="005647EB">
              <w:rPr>
                <w:rFonts w:cs="Arial"/>
                <w:snapToGrid w:val="0"/>
                <w:vertAlign w:val="subscript"/>
              </w:rPr>
              <w:t>r</w:t>
            </w:r>
            <w:r w:rsidR="002570E4" w:rsidRPr="005647EB">
              <w:rPr>
                <w:rFonts w:cs="Arial"/>
              </w:rPr>
              <w:t xml:space="preserve"> </w:t>
            </w:r>
            <w:r w:rsidRPr="005647EB">
              <w:rPr>
                <w:rFonts w:cs="Arial"/>
              </w:rPr>
              <w:t>*N</w:t>
            </w:r>
            <w:r w:rsidRPr="005647EB">
              <w:rPr>
                <w:rFonts w:cs="Arial"/>
                <w:vertAlign w:val="subscript"/>
              </w:rPr>
              <w:t>freq,r</w:t>
            </w:r>
            <w:r w:rsidRPr="005647EB">
              <w:rPr>
                <w:rFonts w:cs="Arial"/>
                <w:snapToGrid w:val="0"/>
              </w:rPr>
              <w:t>)</w:t>
            </w:r>
          </w:p>
        </w:tc>
        <w:tc>
          <w:tcPr>
            <w:tcW w:w="1039" w:type="pct"/>
          </w:tcPr>
          <w:p w14:paraId="7CEFDC8B" w14:textId="55A9EF96" w:rsidR="00FF6C71" w:rsidRPr="005647EB" w:rsidRDefault="00FF6C71" w:rsidP="002570E4">
            <w:pPr>
              <w:pStyle w:val="TAC"/>
              <w:keepNext w:val="0"/>
              <w:keepLines w:val="0"/>
              <w:rPr>
                <w:rFonts w:cs="Arial"/>
                <w:snapToGrid w:val="0"/>
              </w:rPr>
            </w:pPr>
            <w:r w:rsidRPr="005647EB">
              <w:rPr>
                <w:rFonts w:cs="Arial"/>
                <w:snapToGrid w:val="0"/>
              </w:rPr>
              <w:t>Note</w:t>
            </w:r>
            <w:r w:rsidR="002570E4" w:rsidRPr="005647EB">
              <w:rPr>
                <w:rFonts w:cs="Arial"/>
                <w:snapToGrid w:val="0"/>
              </w:rPr>
              <w:t xml:space="preserve"> </w:t>
            </w:r>
            <w:r w:rsidRPr="005647EB">
              <w:rPr>
                <w:rFonts w:cs="Arial"/>
                <w:snapToGrid w:val="0"/>
              </w:rPr>
              <w:t>(20*K</w:t>
            </w:r>
            <w:r w:rsidRPr="005647EB">
              <w:rPr>
                <w:rFonts w:cs="Arial"/>
                <w:snapToGrid w:val="0"/>
                <w:vertAlign w:val="subscript"/>
              </w:rPr>
              <w:t>r</w:t>
            </w:r>
            <w:r w:rsidR="002570E4" w:rsidRPr="005647EB">
              <w:rPr>
                <w:rFonts w:cs="Arial"/>
              </w:rPr>
              <w:t xml:space="preserve"> </w:t>
            </w:r>
            <w:r w:rsidRPr="005647EB">
              <w:rPr>
                <w:rFonts w:cs="Arial"/>
              </w:rPr>
              <w:t>*N</w:t>
            </w:r>
            <w:r w:rsidRPr="005647EB">
              <w:rPr>
                <w:rFonts w:cs="Arial"/>
                <w:vertAlign w:val="subscript"/>
              </w:rPr>
              <w:t>freq,r</w:t>
            </w:r>
            <w:r w:rsidRPr="005647EB">
              <w:rPr>
                <w:rFonts w:cs="Arial"/>
                <w:snapToGrid w:val="0"/>
              </w:rPr>
              <w:t>)</w:t>
            </w:r>
          </w:p>
        </w:tc>
      </w:tr>
      <w:tr w:rsidR="00FF6C71" w:rsidRPr="005647EB" w14:paraId="76ADDD43" w14:textId="77777777" w:rsidTr="002570E4">
        <w:trPr>
          <w:cantSplit/>
          <w:jc w:val="center"/>
        </w:trPr>
        <w:tc>
          <w:tcPr>
            <w:tcW w:w="5000" w:type="pct"/>
            <w:gridSpan w:val="5"/>
          </w:tcPr>
          <w:p w14:paraId="4CEE8D41" w14:textId="5090B1AA" w:rsidR="00FF6C71" w:rsidRPr="005647EB" w:rsidRDefault="002570E4" w:rsidP="000424D3">
            <w:pPr>
              <w:pStyle w:val="NF"/>
              <w:keepNext w:val="0"/>
              <w:keepLines w:val="0"/>
              <w:ind w:left="0" w:firstLine="0"/>
            </w:pPr>
            <w:r w:rsidRPr="005647EB">
              <w:t>NOTE:</w:t>
            </w:r>
            <w:r w:rsidR="00194A1C" w:rsidRPr="005647EB">
              <w:tab/>
            </w:r>
            <w:r w:rsidR="00FF6C71" w:rsidRPr="005647EB">
              <w:t>Time</w:t>
            </w:r>
            <w:r w:rsidRPr="005647EB">
              <w:t xml:space="preserve"> </w:t>
            </w:r>
            <w:r w:rsidR="00FF6C71" w:rsidRPr="005647EB">
              <w:t>depends</w:t>
            </w:r>
            <w:r w:rsidRPr="005647EB">
              <w:t xml:space="preserve"> </w:t>
            </w:r>
            <w:r w:rsidR="00FF6C71" w:rsidRPr="005647EB">
              <w:t>upon</w:t>
            </w:r>
            <w:r w:rsidRPr="005647EB">
              <w:t xml:space="preserve"> </w:t>
            </w:r>
            <w:r w:rsidR="00FF6C71" w:rsidRPr="005647EB">
              <w:t>the</w:t>
            </w:r>
            <w:r w:rsidRPr="005647EB">
              <w:t xml:space="preserve"> </w:t>
            </w:r>
            <w:r w:rsidR="00FF6C71" w:rsidRPr="005647EB">
              <w:t>eDRX_CONN</w:t>
            </w:r>
            <w:r w:rsidRPr="005647EB">
              <w:t xml:space="preserve"> </w:t>
            </w:r>
            <w:r w:rsidR="00FF6C71" w:rsidRPr="005647EB">
              <w:t>cycle</w:t>
            </w:r>
            <w:r w:rsidRPr="005647EB">
              <w:t xml:space="preserve"> </w:t>
            </w:r>
            <w:r w:rsidR="00FF6C71" w:rsidRPr="005647EB">
              <w:t>in</w:t>
            </w:r>
            <w:r w:rsidRPr="005647EB">
              <w:t xml:space="preserve"> </w:t>
            </w:r>
            <w:r w:rsidR="00FF6C71" w:rsidRPr="005647EB">
              <w:t>use</w:t>
            </w:r>
            <w:r w:rsidR="00194A1C" w:rsidRPr="005647EB">
              <w:t>.</w:t>
            </w:r>
          </w:p>
        </w:tc>
      </w:tr>
    </w:tbl>
    <w:p w14:paraId="070E4DB4" w14:textId="77777777" w:rsidR="00FF6C71" w:rsidRPr="005647EB" w:rsidRDefault="00FF6C71" w:rsidP="002570E4"/>
    <w:p w14:paraId="4AC79754" w14:textId="77777777" w:rsidR="00FF6C71" w:rsidRPr="005647EB" w:rsidRDefault="00FF6C71" w:rsidP="002570E4">
      <w:pPr>
        <w:rPr>
          <w:rFonts w:cs="v4.2.0"/>
        </w:rPr>
      </w:pPr>
      <w:r w:rsidRPr="005647EB">
        <w:rPr>
          <w:rFonts w:cs="v4.2.0"/>
        </w:rPr>
        <w:t>A cell shall be considered detectable provided following conditions are fulfilled:</w:t>
      </w:r>
    </w:p>
    <w:p w14:paraId="66056068" w14:textId="77777777" w:rsidR="00FF6C71" w:rsidRPr="005647EB" w:rsidRDefault="00FF6C71" w:rsidP="002570E4">
      <w:pPr>
        <w:pStyle w:val="B1"/>
      </w:pPr>
      <w:r w:rsidRPr="005647EB">
        <w:t>-</w:t>
      </w:r>
      <w:r w:rsidRPr="005647EB">
        <w:tab/>
        <w:t>RSRP|</w:t>
      </w:r>
      <w:r w:rsidRPr="005647EB">
        <w:rPr>
          <w:vertAlign w:val="subscript"/>
        </w:rPr>
        <w:t>dBm</w:t>
      </w:r>
      <w:r w:rsidRPr="005647EB">
        <w:t xml:space="preserve"> and RSRP Ês/Iot according to Annex I.2.3 for a corresponding Band,</w:t>
      </w:r>
    </w:p>
    <w:p w14:paraId="77506F63" w14:textId="51F78BB9" w:rsidR="00FF6C71" w:rsidRPr="005647EB" w:rsidRDefault="00FF6C71" w:rsidP="002570E4">
      <w:pPr>
        <w:pStyle w:val="B1"/>
      </w:pPr>
      <w:r w:rsidRPr="005647EB">
        <w:t>-</w:t>
      </w:r>
      <w:r w:rsidRPr="005647EB">
        <w:tab/>
        <w:t xml:space="preserve">other RSRP related side conditions given </w:t>
      </w:r>
      <w:r w:rsidR="002570E4" w:rsidRPr="005647EB">
        <w:t>in 3GPP TS</w:t>
      </w:r>
      <w:r w:rsidRPr="005647EB">
        <w:rPr>
          <w:rFonts w:cs="v4.2.0"/>
        </w:rPr>
        <w:t xml:space="preserve"> 36.133 [4] </w:t>
      </w:r>
      <w:r w:rsidRPr="005647EB">
        <w:t>Clause 9.1.3.1 and 9.1.3.2 are fulfilled for a corresponding Band,</w:t>
      </w:r>
    </w:p>
    <w:p w14:paraId="63CE2199" w14:textId="054F4FC6" w:rsidR="00FF6C71" w:rsidRPr="005647EB" w:rsidRDefault="00FF6C71" w:rsidP="002570E4">
      <w:pPr>
        <w:pStyle w:val="B1"/>
      </w:pPr>
      <w:r w:rsidRPr="005647EB">
        <w:lastRenderedPageBreak/>
        <w:t>-</w:t>
      </w:r>
      <w:r w:rsidRPr="005647EB">
        <w:tab/>
        <w:t xml:space="preserve">RSRQ related side conditions given in </w:t>
      </w:r>
      <w:r w:rsidR="00914A62" w:rsidRPr="005647EB">
        <w:t>Clause</w:t>
      </w:r>
      <w:r w:rsidRPr="005647EB">
        <w:t xml:space="preserve">s </w:t>
      </w:r>
      <w:r w:rsidRPr="005647EB">
        <w:rPr>
          <w:rFonts w:cs="v4.2.0"/>
        </w:rPr>
        <w:t xml:space="preserve">TS 36.133 [4] </w:t>
      </w:r>
      <w:r w:rsidRPr="005647EB">
        <w:t>9.1.6.1 and 9.1.6.2 are fulfilled for a corresponding Band,</w:t>
      </w:r>
    </w:p>
    <w:p w14:paraId="75EBD580" w14:textId="6D8C0D71" w:rsidR="00FF6C71" w:rsidRPr="005647EB" w:rsidRDefault="00FF6C71" w:rsidP="002570E4">
      <w:pPr>
        <w:pStyle w:val="B1"/>
        <w:rPr>
          <w:lang w:eastAsia="zh-CN"/>
        </w:rPr>
      </w:pPr>
      <w:r w:rsidRPr="005647EB">
        <w:t>-</w:t>
      </w:r>
      <w:r w:rsidRPr="005647EB">
        <w:tab/>
        <w:t xml:space="preserve">RS-SINR related side conditions given in </w:t>
      </w:r>
      <w:r w:rsidR="00914A62" w:rsidRPr="005647EB">
        <w:t>Clause</w:t>
      </w:r>
      <w:r w:rsidRPr="005647EB">
        <w:t>s</w:t>
      </w:r>
      <w:r w:rsidRPr="005647EB">
        <w:rPr>
          <w:rFonts w:cs="v4.2.0"/>
        </w:rPr>
        <w:t xml:space="preserve"> TS 36.133 [4] </w:t>
      </w:r>
      <w:r w:rsidRPr="005647EB">
        <w:t xml:space="preserve"> 9.1.17.3.1 and 9.1.17.3.2 are fulfilled for a corresponding Band</w:t>
      </w:r>
      <w:r w:rsidRPr="005647EB">
        <w:rPr>
          <w:u w:val="single"/>
          <w:lang w:eastAsia="zh-CN"/>
        </w:rPr>
        <w:t>,</w:t>
      </w:r>
    </w:p>
    <w:p w14:paraId="736A976B" w14:textId="77777777" w:rsidR="00FF6C71" w:rsidRPr="005647EB" w:rsidRDefault="00FF6C71" w:rsidP="002570E4">
      <w:pPr>
        <w:pStyle w:val="B1"/>
        <w:rPr>
          <w:lang w:eastAsia="zh-CN"/>
        </w:rPr>
      </w:pPr>
      <w:r w:rsidRPr="005647EB">
        <w:t>-</w:t>
      </w:r>
      <w:r w:rsidRPr="005647EB">
        <w:tab/>
        <w:t>SCH_RP|</w:t>
      </w:r>
      <w:r w:rsidRPr="005647EB">
        <w:rPr>
          <w:vertAlign w:val="subscript"/>
        </w:rPr>
        <w:t>dBm</w:t>
      </w:r>
      <w:r w:rsidRPr="005647EB">
        <w:t xml:space="preserve"> SCH Ês/Iot according to Annex I.2.3 for a corresponding Band</w:t>
      </w:r>
      <w:r w:rsidRPr="005647EB">
        <w:rPr>
          <w:lang w:eastAsia="zh-CN"/>
        </w:rPr>
        <w:t>.</w:t>
      </w:r>
    </w:p>
    <w:p w14:paraId="5B3FD0E4" w14:textId="77777777" w:rsidR="00FF6C71" w:rsidRPr="005647EB" w:rsidRDefault="00FF6C71" w:rsidP="002570E4">
      <w:pPr>
        <w:rPr>
          <w:lang w:eastAsia="zh-CN"/>
        </w:rPr>
      </w:pPr>
      <w:r w:rsidRPr="005647EB">
        <w:t xml:space="preserve">When DRX or eDRX_CONN is in use, the UE shall be capable of performing RSRP, RSRQ, and RS-SINR measurements of at least 4 inter-frequency cells per FDD inter-frequency and the UE physical layer shall be capable of reporting RSRP, RSRQ, and RS-SINR measurements to higher layers with the measurement period </w:t>
      </w:r>
      <w:r w:rsidRPr="005647EB">
        <w:rPr>
          <w:rFonts w:cs="Arial"/>
        </w:rPr>
        <w:t>T</w:t>
      </w:r>
      <w:r w:rsidRPr="005647EB">
        <w:rPr>
          <w:rFonts w:cs="Arial"/>
          <w:vertAlign w:val="subscript"/>
        </w:rPr>
        <w:t>measure_inter</w:t>
      </w:r>
      <w:r w:rsidRPr="005647EB">
        <w:rPr>
          <w:lang w:eastAsia="zh-CN"/>
        </w:rPr>
        <w:t xml:space="preserve">, </w:t>
      </w:r>
      <w:r w:rsidRPr="005647EB">
        <w:t xml:space="preserve">either measurement gaps are scheduled or the UE supports capability of conducting such measurements without gaps. When DRX is used, </w:t>
      </w:r>
      <w:r w:rsidRPr="005647EB">
        <w:rPr>
          <w:rFonts w:cs="Arial"/>
        </w:rPr>
        <w:t>T</w:t>
      </w:r>
      <w:r w:rsidRPr="005647EB">
        <w:rPr>
          <w:rFonts w:cs="Arial"/>
          <w:vertAlign w:val="subscript"/>
        </w:rPr>
        <w:t>measure_inter</w:t>
      </w:r>
      <w:r w:rsidRPr="005647EB">
        <w:t xml:space="preserve"> is as defined in Table </w:t>
      </w:r>
      <w:r w:rsidRPr="005647EB">
        <w:rPr>
          <w:rFonts w:cs="v4.2.0"/>
        </w:rPr>
        <w:t>8.3.9.3-</w:t>
      </w:r>
      <w:r w:rsidRPr="005647EB">
        <w:rPr>
          <w:snapToGrid w:val="0"/>
        </w:rPr>
        <w:t>2</w:t>
      </w:r>
      <w:r w:rsidRPr="005647EB">
        <w:t xml:space="preserve">, and when eDRX_CONN is in use, </w:t>
      </w:r>
      <w:r w:rsidRPr="005647EB">
        <w:rPr>
          <w:rFonts w:cs="Arial"/>
        </w:rPr>
        <w:t>T</w:t>
      </w:r>
      <w:r w:rsidRPr="005647EB">
        <w:rPr>
          <w:rFonts w:cs="Arial"/>
          <w:vertAlign w:val="subscript"/>
        </w:rPr>
        <w:t>measure_inter</w:t>
      </w:r>
      <w:r w:rsidRPr="005647EB">
        <w:t xml:space="preserve"> is as defined in Table </w:t>
      </w:r>
      <w:r w:rsidRPr="005647EB">
        <w:rPr>
          <w:rFonts w:cs="v4.2.0"/>
        </w:rPr>
        <w:t>8.3.9.3-</w:t>
      </w:r>
      <w:r w:rsidRPr="005647EB">
        <w:rPr>
          <w:snapToGrid w:val="0"/>
        </w:rPr>
        <w:t>3</w:t>
      </w:r>
      <w:r w:rsidRPr="005647EB">
        <w:t>.</w:t>
      </w:r>
    </w:p>
    <w:p w14:paraId="3A3D9FC2" w14:textId="77777777" w:rsidR="00FF6C71" w:rsidRPr="005647EB" w:rsidRDefault="00FF6C71" w:rsidP="002570E4">
      <w:pPr>
        <w:pStyle w:val="TH"/>
        <w:keepNext w:val="0"/>
        <w:keepLines w:val="0"/>
      </w:pPr>
      <w:r w:rsidRPr="005647EB">
        <w:rPr>
          <w:snapToGrid w:val="0"/>
        </w:rPr>
        <w:t xml:space="preserve">Table </w:t>
      </w:r>
      <w:r w:rsidRPr="005647EB">
        <w:rPr>
          <w:rFonts w:cs="v4.2.0"/>
        </w:rPr>
        <w:t>8.3.9.3-</w:t>
      </w:r>
      <w:r w:rsidRPr="005647EB">
        <w:rPr>
          <w:snapToGrid w:val="0"/>
        </w:rPr>
        <w:t xml:space="preserve">2: </w:t>
      </w:r>
      <w:r w:rsidRPr="005647EB">
        <w:t>Requirement to measure FDD interfrequency cells</w:t>
      </w:r>
    </w:p>
    <w:tbl>
      <w:tblPr>
        <w:tblW w:w="45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63"/>
        <w:gridCol w:w="3525"/>
        <w:gridCol w:w="3128"/>
      </w:tblGrid>
      <w:tr w:rsidR="00FF6C71" w:rsidRPr="005647EB" w14:paraId="3B47FDEA" w14:textId="77777777" w:rsidTr="00194A1C">
        <w:trPr>
          <w:cantSplit/>
          <w:jc w:val="center"/>
        </w:trPr>
        <w:tc>
          <w:tcPr>
            <w:tcW w:w="1227" w:type="pct"/>
          </w:tcPr>
          <w:p w14:paraId="6926A2A7" w14:textId="2E7E4BEF" w:rsidR="00FF6C71" w:rsidRPr="005647EB" w:rsidRDefault="00FF6C71"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1999" w:type="pct"/>
          </w:tcPr>
          <w:p w14:paraId="0A3ABDF5" w14:textId="75E1A28F" w:rsidR="00FF6C71" w:rsidRPr="005647EB" w:rsidRDefault="00FF6C71" w:rsidP="002570E4">
            <w:pPr>
              <w:pStyle w:val="TAH"/>
              <w:keepNext w:val="0"/>
              <w:keepLines w:val="0"/>
              <w:rPr>
                <w:rFonts w:cs="Arial"/>
              </w:rPr>
            </w:pPr>
            <w:r w:rsidRPr="005647EB">
              <w:rPr>
                <w:rFonts w:cs="Arial"/>
              </w:rPr>
              <w:t>T</w:t>
            </w:r>
            <w:r w:rsidRPr="005647EB">
              <w:rPr>
                <w:rFonts w:cs="Arial"/>
                <w:vertAlign w:val="subscript"/>
              </w:rPr>
              <w:t>measure_inter</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p>
        </w:tc>
        <w:tc>
          <w:tcPr>
            <w:tcW w:w="1773" w:type="pct"/>
          </w:tcPr>
          <w:p w14:paraId="0A9618F4" w14:textId="21820C8E" w:rsidR="00FF6C71" w:rsidRPr="005647EB" w:rsidRDefault="00FF6C71" w:rsidP="002570E4">
            <w:pPr>
              <w:pStyle w:val="TAH"/>
              <w:keepNext w:val="0"/>
              <w:keepLines w:val="0"/>
              <w:rPr>
                <w:rFonts w:cs="Arial"/>
              </w:rPr>
            </w:pPr>
            <w:r w:rsidRPr="005647EB">
              <w:rPr>
                <w:rFonts w:cs="Arial"/>
              </w:rPr>
              <w:t>T</w:t>
            </w:r>
            <w:r w:rsidRPr="005647EB">
              <w:rPr>
                <w:rFonts w:cs="Arial"/>
                <w:vertAlign w:val="subscript"/>
              </w:rPr>
              <w:t>measure_inter</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FF6C71" w:rsidRPr="005647EB" w14:paraId="7E5D660B" w14:textId="77777777" w:rsidTr="00194A1C">
        <w:trPr>
          <w:cantSplit/>
          <w:jc w:val="center"/>
        </w:trPr>
        <w:tc>
          <w:tcPr>
            <w:tcW w:w="1227" w:type="pct"/>
          </w:tcPr>
          <w:p w14:paraId="53E4D977" w14:textId="0ACEF031" w:rsidR="00FF6C71" w:rsidRPr="005647EB" w:rsidRDefault="00FF6C71" w:rsidP="002570E4">
            <w:pPr>
              <w:pStyle w:val="TAC"/>
              <w:keepNext w:val="0"/>
              <w:keepLines w:val="0"/>
              <w:rPr>
                <w:rFonts w:cs="Arial"/>
              </w:rPr>
            </w:pPr>
            <w:r w:rsidRPr="005647EB">
              <w:rPr>
                <w:rFonts w:cs="Arial"/>
              </w:rPr>
              <w:t>≤</w:t>
            </w:r>
            <w:r w:rsidR="00194A1C" w:rsidRPr="005647EB">
              <w:rPr>
                <w:rFonts w:cs="Arial"/>
              </w:rPr>
              <w:t xml:space="preserve"> </w:t>
            </w:r>
            <w:r w:rsidRPr="005647EB">
              <w:rPr>
                <w:rFonts w:cs="Arial"/>
              </w:rPr>
              <w:t>0.08</w:t>
            </w:r>
          </w:p>
        </w:tc>
        <w:tc>
          <w:tcPr>
            <w:tcW w:w="1999" w:type="pct"/>
          </w:tcPr>
          <w:p w14:paraId="0D7793CF" w14:textId="69650927"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1773" w:type="pct"/>
          </w:tcPr>
          <w:p w14:paraId="3F6E1D0E" w14:textId="5CB4C118"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FF6C71" w:rsidRPr="005647EB" w14:paraId="60BA0238" w14:textId="77777777" w:rsidTr="00194A1C">
        <w:trPr>
          <w:cantSplit/>
          <w:jc w:val="center"/>
        </w:trPr>
        <w:tc>
          <w:tcPr>
            <w:tcW w:w="1227" w:type="pct"/>
          </w:tcPr>
          <w:p w14:paraId="6020AA88" w14:textId="45C7532E" w:rsidR="00FF6C71" w:rsidRPr="005647EB" w:rsidRDefault="00FF6C71" w:rsidP="002570E4">
            <w:pPr>
              <w:pStyle w:val="TAC"/>
              <w:keepNext w:val="0"/>
              <w:keepLines w:val="0"/>
              <w:rPr>
                <w:rFonts w:cs="Arial"/>
                <w:snapToGrid w:val="0"/>
              </w:rPr>
            </w:pPr>
            <w:r w:rsidRPr="005647EB">
              <w:rPr>
                <w:rFonts w:cs="Arial"/>
              </w:rPr>
              <w:t>0.08</w:t>
            </w:r>
            <w:r w:rsidR="00194A1C" w:rsidRPr="005647EB">
              <w:rPr>
                <w:rFonts w:cs="Arial"/>
              </w:rPr>
              <w:t xml:space="preserve"> </w:t>
            </w:r>
            <w:r w:rsidRPr="005647EB">
              <w:rPr>
                <w:rFonts w:cs="Arial"/>
              </w:rPr>
              <w:t>&lt;</w:t>
            </w:r>
            <w:r w:rsidR="00194A1C" w:rsidRPr="005647EB">
              <w:rPr>
                <w:rFonts w:cs="Arial"/>
              </w:rPr>
              <w:t xml:space="preserve"> </w:t>
            </w:r>
            <w:r w:rsidRPr="005647EB">
              <w:rPr>
                <w:rFonts w:cs="Arial"/>
              </w:rPr>
              <w:t>DRX-cycle</w:t>
            </w:r>
            <w:r w:rsidR="00194A1C" w:rsidRPr="005647EB">
              <w:rPr>
                <w:rFonts w:cs="Arial"/>
              </w:rPr>
              <w:t xml:space="preserve"> </w:t>
            </w:r>
            <w:r w:rsidRPr="005647EB">
              <w:rPr>
                <w:rFonts w:cs="Arial"/>
              </w:rPr>
              <w:t>≤</w:t>
            </w:r>
            <w:r w:rsidR="00194A1C" w:rsidRPr="005647EB">
              <w:rPr>
                <w:rFonts w:cs="Arial"/>
              </w:rPr>
              <w:t xml:space="preserve"> </w:t>
            </w:r>
            <w:r w:rsidRPr="005647EB">
              <w:rPr>
                <w:rFonts w:cs="Arial"/>
                <w:lang w:eastAsia="zh-CN"/>
              </w:rPr>
              <w:t>2.56</w:t>
            </w:r>
          </w:p>
        </w:tc>
        <w:tc>
          <w:tcPr>
            <w:tcW w:w="1999" w:type="pct"/>
          </w:tcPr>
          <w:p w14:paraId="603B0B08" w14:textId="1EBD781D" w:rsidR="00FF6C71" w:rsidRPr="005647EB" w:rsidRDefault="00FF6C71"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(5*K</w:t>
            </w:r>
            <w:r w:rsidRPr="005647EB">
              <w:rPr>
                <w:rFonts w:cs="Arial"/>
                <w:vertAlign w:val="subscript"/>
              </w:rPr>
              <w:t>n</w:t>
            </w:r>
            <w:r w:rsidRPr="005647EB">
              <w:rPr>
                <w:rFonts w:cs="Arial"/>
              </w:rPr>
              <w:t>*N</w:t>
            </w:r>
            <w:r w:rsidRPr="005647EB">
              <w:rPr>
                <w:rFonts w:cs="Arial"/>
                <w:vertAlign w:val="subscript"/>
              </w:rPr>
              <w:t>freq,n</w:t>
            </w:r>
            <w:r w:rsidRPr="005647EB">
              <w:rPr>
                <w:rFonts w:cs="Arial"/>
              </w:rPr>
              <w:t>)</w:t>
            </w:r>
          </w:p>
        </w:tc>
        <w:tc>
          <w:tcPr>
            <w:tcW w:w="1773" w:type="pct"/>
          </w:tcPr>
          <w:p w14:paraId="542313C3" w14:textId="0430FAF7" w:rsidR="00FF6C71" w:rsidRPr="005647EB" w:rsidRDefault="00FF6C71" w:rsidP="002570E4">
            <w:pPr>
              <w:pStyle w:val="TAC"/>
              <w:keepNext w:val="0"/>
              <w:keepLines w:val="0"/>
              <w:rPr>
                <w:rFonts w:cs="Arial"/>
              </w:rPr>
            </w:pPr>
            <w:r w:rsidRPr="005647EB">
              <w:rPr>
                <w:rFonts w:cs="Arial"/>
              </w:rPr>
              <w:t>Note</w:t>
            </w:r>
            <w:r w:rsidR="002570E4" w:rsidRPr="005647EB">
              <w:rPr>
                <w:rFonts w:cs="Arial"/>
              </w:rPr>
              <w:t xml:space="preserve"> </w:t>
            </w:r>
            <w:r w:rsidRPr="005647EB">
              <w:rPr>
                <w:rFonts w:cs="Arial"/>
              </w:rPr>
              <w:t>(5*K</w:t>
            </w:r>
            <w:r w:rsidRPr="005647EB">
              <w:rPr>
                <w:rFonts w:cs="Arial"/>
                <w:vertAlign w:val="subscript"/>
              </w:rPr>
              <w:t>r</w:t>
            </w:r>
            <w:r w:rsidRPr="005647EB">
              <w:rPr>
                <w:rFonts w:cs="Arial"/>
              </w:rPr>
              <w:t>*N</w:t>
            </w:r>
            <w:r w:rsidRPr="005647EB">
              <w:rPr>
                <w:rFonts w:cs="Arial"/>
                <w:vertAlign w:val="subscript"/>
              </w:rPr>
              <w:t>freq,r</w:t>
            </w:r>
            <w:r w:rsidRPr="005647EB">
              <w:rPr>
                <w:rFonts w:cs="Arial"/>
              </w:rPr>
              <w:t>)</w:t>
            </w:r>
          </w:p>
        </w:tc>
      </w:tr>
      <w:tr w:rsidR="00FF6C71" w:rsidRPr="005647EB" w14:paraId="5F5C3406" w14:textId="77777777" w:rsidTr="00194A1C">
        <w:trPr>
          <w:cantSplit/>
          <w:jc w:val="center"/>
        </w:trPr>
        <w:tc>
          <w:tcPr>
            <w:tcW w:w="5000" w:type="pct"/>
            <w:gridSpan w:val="3"/>
          </w:tcPr>
          <w:p w14:paraId="5AF40B23" w14:textId="53195C25" w:rsidR="00FF6C71" w:rsidRPr="005647EB" w:rsidRDefault="002570E4" w:rsidP="002570E4">
            <w:pPr>
              <w:pStyle w:val="TAC"/>
              <w:keepNext w:val="0"/>
              <w:keepLines w:val="0"/>
              <w:jc w:val="left"/>
              <w:rPr>
                <w:rFonts w:cs="Arial"/>
              </w:rPr>
            </w:pPr>
            <w:r w:rsidRPr="005647EB">
              <w:rPr>
                <w:rFonts w:cs="Arial"/>
              </w:rPr>
              <w:t>NOTE:</w:t>
            </w:r>
            <w:r w:rsidR="00194A1C" w:rsidRPr="005647EB">
              <w:rPr>
                <w:rFonts w:cs="Arial"/>
              </w:rPr>
              <w:tab/>
            </w:r>
            <w:r w:rsidR="00FF6C71" w:rsidRPr="005647EB">
              <w:rPr>
                <w:rFonts w:cs="Arial"/>
              </w:rPr>
              <w:t>Time</w:t>
            </w:r>
            <w:r w:rsidRPr="005647EB">
              <w:rPr>
                <w:rFonts w:cs="Arial"/>
              </w:rPr>
              <w:t xml:space="preserve"> </w:t>
            </w:r>
            <w:r w:rsidR="00FF6C71" w:rsidRPr="005647EB">
              <w:rPr>
                <w:rFonts w:cs="Arial"/>
              </w:rPr>
              <w:t>depends</w:t>
            </w:r>
            <w:r w:rsidRPr="005647EB">
              <w:rPr>
                <w:rFonts w:cs="Arial"/>
              </w:rPr>
              <w:t xml:space="preserve"> </w:t>
            </w:r>
            <w:r w:rsidR="00FF6C71" w:rsidRPr="005647EB">
              <w:rPr>
                <w:rFonts w:cs="Arial"/>
              </w:rPr>
              <w:t>upon</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DRX</w:t>
            </w:r>
            <w:r w:rsidRPr="005647EB">
              <w:rPr>
                <w:rFonts w:cs="Arial"/>
              </w:rPr>
              <w:t xml:space="preserve"> </w:t>
            </w:r>
            <w:r w:rsidR="00FF6C71" w:rsidRPr="005647EB">
              <w:rPr>
                <w:rFonts w:cs="Arial"/>
              </w:rPr>
              <w:t>cycle</w:t>
            </w:r>
            <w:r w:rsidRPr="005647EB">
              <w:rPr>
                <w:rFonts w:cs="Arial"/>
              </w:rPr>
              <w:t xml:space="preserve"> </w:t>
            </w:r>
            <w:r w:rsidR="00FF6C71" w:rsidRPr="005647EB">
              <w:rPr>
                <w:rFonts w:cs="Arial"/>
              </w:rPr>
              <w:t>in</w:t>
            </w:r>
            <w:r w:rsidRPr="005647EB">
              <w:rPr>
                <w:rFonts w:cs="Arial"/>
              </w:rPr>
              <w:t xml:space="preserve"> </w:t>
            </w:r>
            <w:r w:rsidR="00FF6C71" w:rsidRPr="005647EB">
              <w:rPr>
                <w:rFonts w:cs="Arial"/>
              </w:rPr>
              <w:t>use</w:t>
            </w:r>
            <w:r w:rsidR="00194A1C" w:rsidRPr="005647EB">
              <w:rPr>
                <w:rFonts w:cs="Arial"/>
              </w:rPr>
              <w:t>.</w:t>
            </w:r>
          </w:p>
        </w:tc>
      </w:tr>
    </w:tbl>
    <w:p w14:paraId="6F44C31D" w14:textId="77777777" w:rsidR="00FF6C71" w:rsidRPr="005647EB" w:rsidRDefault="00FF6C71" w:rsidP="002570E4">
      <w:pPr>
        <w:rPr>
          <w:rFonts w:cs="v4.2.0"/>
        </w:rPr>
      </w:pPr>
    </w:p>
    <w:p w14:paraId="3BFE0FD2" w14:textId="77777777" w:rsidR="00FF6C71" w:rsidRPr="005647EB" w:rsidRDefault="00FF6C71" w:rsidP="002570E4">
      <w:pPr>
        <w:pStyle w:val="TH"/>
        <w:keepNext w:val="0"/>
        <w:keepLines w:val="0"/>
      </w:pPr>
      <w:r w:rsidRPr="005647EB">
        <w:rPr>
          <w:snapToGrid w:val="0"/>
        </w:rPr>
        <w:t xml:space="preserve">Table </w:t>
      </w:r>
      <w:r w:rsidRPr="005647EB">
        <w:rPr>
          <w:rFonts w:cs="v4.2.0"/>
        </w:rPr>
        <w:t>8.3.9.3-</w:t>
      </w:r>
      <w:r w:rsidRPr="005647EB">
        <w:rPr>
          <w:snapToGrid w:val="0"/>
        </w:rPr>
        <w:t xml:space="preserve">3: </w:t>
      </w:r>
      <w:r w:rsidRPr="005647EB">
        <w:t xml:space="preserve">Requirement to measure FDD inter-frequency cells </w:t>
      </w:r>
      <w:r w:rsidRPr="005647EB">
        <w:rPr>
          <w:lang w:eastAsia="zh-CN"/>
        </w:rPr>
        <w:t>when eDRX_CONN cycle is used</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80"/>
        <w:gridCol w:w="3427"/>
        <w:gridCol w:w="3280"/>
      </w:tblGrid>
      <w:tr w:rsidR="00FF6C71" w:rsidRPr="005647EB" w14:paraId="69D44002" w14:textId="77777777" w:rsidTr="00194A1C">
        <w:trPr>
          <w:cantSplit/>
          <w:jc w:val="center"/>
        </w:trPr>
        <w:tc>
          <w:tcPr>
            <w:tcW w:w="1538" w:type="pct"/>
          </w:tcPr>
          <w:p w14:paraId="1CB1AE81" w14:textId="5383880A" w:rsidR="00FF6C71" w:rsidRPr="005647EB" w:rsidRDefault="00FF6C71"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1769" w:type="pct"/>
          </w:tcPr>
          <w:p w14:paraId="67803BB7" w14:textId="2E5ABC11" w:rsidR="00FF6C71" w:rsidRPr="005647EB" w:rsidRDefault="00FF6C71" w:rsidP="002570E4">
            <w:pPr>
              <w:pStyle w:val="TAH"/>
              <w:keepNext w:val="0"/>
              <w:keepLines w:val="0"/>
              <w:rPr>
                <w:rFonts w:cs="Arial"/>
              </w:rPr>
            </w:pPr>
            <w:r w:rsidRPr="005647EB">
              <w:rPr>
                <w:rFonts w:cs="Arial"/>
              </w:rPr>
              <w:t>T</w:t>
            </w:r>
            <w:r w:rsidRPr="005647EB">
              <w:rPr>
                <w:rFonts w:cs="Arial"/>
                <w:vertAlign w:val="subscript"/>
              </w:rPr>
              <w:t>measure_inter</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p>
        </w:tc>
        <w:tc>
          <w:tcPr>
            <w:tcW w:w="1693" w:type="pct"/>
          </w:tcPr>
          <w:p w14:paraId="3D7FC5CE" w14:textId="110F37F6" w:rsidR="00FF6C71" w:rsidRPr="005647EB" w:rsidRDefault="00FF6C71" w:rsidP="002570E4">
            <w:pPr>
              <w:pStyle w:val="TAH"/>
              <w:keepNext w:val="0"/>
              <w:keepLines w:val="0"/>
              <w:rPr>
                <w:rFonts w:cs="Arial"/>
              </w:rPr>
            </w:pPr>
            <w:r w:rsidRPr="005647EB">
              <w:rPr>
                <w:rFonts w:cs="Arial"/>
              </w:rPr>
              <w:t>T</w:t>
            </w:r>
            <w:r w:rsidRPr="005647EB">
              <w:rPr>
                <w:rFonts w:cs="Arial"/>
                <w:vertAlign w:val="subscript"/>
              </w:rPr>
              <w:t>measure_inter</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FF6C71" w:rsidRPr="005647EB" w14:paraId="5D5C8969" w14:textId="77777777" w:rsidTr="00194A1C">
        <w:trPr>
          <w:cantSplit/>
          <w:jc w:val="center"/>
        </w:trPr>
        <w:tc>
          <w:tcPr>
            <w:tcW w:w="1538" w:type="pct"/>
          </w:tcPr>
          <w:p w14:paraId="0EA87435" w14:textId="1D2A8E09" w:rsidR="00FF6C71" w:rsidRPr="005647EB" w:rsidRDefault="00FF6C71" w:rsidP="002570E4">
            <w:pPr>
              <w:pStyle w:val="TAC"/>
              <w:keepNext w:val="0"/>
              <w:keepLines w:val="0"/>
              <w:rPr>
                <w:rFonts w:cs="Arial"/>
                <w:snapToGrid w:val="0"/>
              </w:rPr>
            </w:pPr>
            <w:r w:rsidRPr="005647EB">
              <w:rPr>
                <w:rFonts w:cs="Arial"/>
              </w:rPr>
              <w:t>2.56</w:t>
            </w:r>
            <w:r w:rsidR="00194A1C" w:rsidRPr="005647EB">
              <w:rPr>
                <w:rFonts w:cs="Arial"/>
              </w:rPr>
              <w:t xml:space="preserve"> </w:t>
            </w:r>
            <w:r w:rsidRPr="005647EB">
              <w:rPr>
                <w:rFonts w:cs="Arial"/>
              </w:rPr>
              <w:t>&lt;</w:t>
            </w:r>
            <w:r w:rsidR="00194A1C"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194A1C" w:rsidRPr="005647EB">
              <w:rPr>
                <w:rFonts w:cs="Arial"/>
              </w:rPr>
              <w:t xml:space="preserve"> </w:t>
            </w:r>
            <w:r w:rsidRPr="005647EB">
              <w:rPr>
                <w:rFonts w:cs="Arial"/>
              </w:rPr>
              <w:t>≤</w:t>
            </w:r>
            <w:r w:rsidR="00194A1C" w:rsidRPr="005647EB">
              <w:rPr>
                <w:rFonts w:cs="Arial"/>
              </w:rPr>
              <w:t xml:space="preserve"> </w:t>
            </w:r>
            <w:r w:rsidRPr="005647EB">
              <w:rPr>
                <w:rFonts w:cs="Arial"/>
                <w:lang w:eastAsia="zh-CN"/>
              </w:rPr>
              <w:t>10.24</w:t>
            </w:r>
          </w:p>
        </w:tc>
        <w:tc>
          <w:tcPr>
            <w:tcW w:w="1769" w:type="pct"/>
          </w:tcPr>
          <w:p w14:paraId="6F7EC2CF" w14:textId="1FA50089" w:rsidR="00FF6C71" w:rsidRPr="005647EB" w:rsidRDefault="00FF6C71"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(5*K</w:t>
            </w:r>
            <w:r w:rsidRPr="005647EB">
              <w:rPr>
                <w:rFonts w:cs="Arial"/>
                <w:vertAlign w:val="subscript"/>
              </w:rPr>
              <w:t>n</w:t>
            </w:r>
            <w:r w:rsidRPr="005647EB">
              <w:rPr>
                <w:rFonts w:cs="Arial"/>
              </w:rPr>
              <w:t>*N</w:t>
            </w:r>
            <w:r w:rsidRPr="005647EB">
              <w:rPr>
                <w:rFonts w:cs="Arial"/>
                <w:vertAlign w:val="subscript"/>
              </w:rPr>
              <w:t>freq,n</w:t>
            </w:r>
            <w:r w:rsidRPr="005647EB">
              <w:rPr>
                <w:rFonts w:cs="Arial"/>
              </w:rPr>
              <w:t>)</w:t>
            </w:r>
          </w:p>
        </w:tc>
        <w:tc>
          <w:tcPr>
            <w:tcW w:w="1693" w:type="pct"/>
          </w:tcPr>
          <w:p w14:paraId="6D0469D2" w14:textId="12EFBE17" w:rsidR="00FF6C71" w:rsidRPr="005647EB" w:rsidRDefault="00FF6C71" w:rsidP="002570E4">
            <w:pPr>
              <w:pStyle w:val="TAC"/>
              <w:keepNext w:val="0"/>
              <w:keepLines w:val="0"/>
              <w:rPr>
                <w:rFonts w:cs="Arial"/>
              </w:rPr>
            </w:pPr>
            <w:r w:rsidRPr="005647EB">
              <w:rPr>
                <w:rFonts w:cs="Arial"/>
              </w:rPr>
              <w:t>Note</w:t>
            </w:r>
            <w:r w:rsidR="002570E4" w:rsidRPr="005647EB">
              <w:rPr>
                <w:rFonts w:cs="Arial"/>
              </w:rPr>
              <w:t xml:space="preserve"> </w:t>
            </w:r>
            <w:r w:rsidRPr="005647EB">
              <w:rPr>
                <w:rFonts w:cs="Arial"/>
              </w:rPr>
              <w:t>(5*K</w:t>
            </w:r>
            <w:r w:rsidRPr="005647EB">
              <w:rPr>
                <w:rFonts w:cs="Arial"/>
                <w:vertAlign w:val="subscript"/>
              </w:rPr>
              <w:t>r</w:t>
            </w:r>
            <w:r w:rsidRPr="005647EB">
              <w:rPr>
                <w:rFonts w:cs="Arial"/>
              </w:rPr>
              <w:t>*N</w:t>
            </w:r>
            <w:r w:rsidRPr="005647EB">
              <w:rPr>
                <w:rFonts w:cs="Arial"/>
                <w:vertAlign w:val="subscript"/>
              </w:rPr>
              <w:t>freq,r</w:t>
            </w:r>
            <w:r w:rsidRPr="005647EB">
              <w:rPr>
                <w:rFonts w:cs="Arial"/>
              </w:rPr>
              <w:t>)</w:t>
            </w:r>
          </w:p>
        </w:tc>
      </w:tr>
      <w:tr w:rsidR="00FF6C71" w:rsidRPr="005647EB" w14:paraId="09203FFB" w14:textId="77777777" w:rsidTr="00194A1C">
        <w:trPr>
          <w:cantSplit/>
          <w:jc w:val="center"/>
        </w:trPr>
        <w:tc>
          <w:tcPr>
            <w:tcW w:w="5000" w:type="pct"/>
            <w:gridSpan w:val="3"/>
          </w:tcPr>
          <w:p w14:paraId="42105F2E" w14:textId="0497A78B" w:rsidR="00FF6C71" w:rsidRPr="005647EB" w:rsidRDefault="002570E4" w:rsidP="002570E4">
            <w:pPr>
              <w:pStyle w:val="TAC"/>
              <w:keepNext w:val="0"/>
              <w:keepLines w:val="0"/>
              <w:jc w:val="left"/>
              <w:rPr>
                <w:rFonts w:cs="Arial"/>
              </w:rPr>
            </w:pPr>
            <w:r w:rsidRPr="005647EB">
              <w:rPr>
                <w:rFonts w:cs="Arial"/>
              </w:rPr>
              <w:t>NOTE:</w:t>
            </w:r>
            <w:r w:rsidR="00194A1C" w:rsidRPr="005647EB">
              <w:rPr>
                <w:rFonts w:cs="Arial"/>
              </w:rPr>
              <w:tab/>
            </w:r>
            <w:r w:rsidR="00FF6C71" w:rsidRPr="005647EB">
              <w:rPr>
                <w:rFonts w:cs="Arial"/>
              </w:rPr>
              <w:t>Time</w:t>
            </w:r>
            <w:r w:rsidRPr="005647EB">
              <w:rPr>
                <w:rFonts w:cs="Arial"/>
              </w:rPr>
              <w:t xml:space="preserve"> </w:t>
            </w:r>
            <w:r w:rsidR="00FF6C71" w:rsidRPr="005647EB">
              <w:rPr>
                <w:rFonts w:cs="Arial"/>
              </w:rPr>
              <w:t>depends</w:t>
            </w:r>
            <w:r w:rsidRPr="005647EB">
              <w:rPr>
                <w:rFonts w:cs="Arial"/>
              </w:rPr>
              <w:t xml:space="preserve"> </w:t>
            </w:r>
            <w:r w:rsidR="00FF6C71" w:rsidRPr="005647EB">
              <w:rPr>
                <w:rFonts w:cs="Arial"/>
              </w:rPr>
              <w:t>upon</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eDRX_CONN</w:t>
            </w:r>
            <w:r w:rsidRPr="005647EB">
              <w:rPr>
                <w:rFonts w:cs="Arial"/>
              </w:rPr>
              <w:t xml:space="preserve"> </w:t>
            </w:r>
            <w:r w:rsidR="00FF6C71" w:rsidRPr="005647EB">
              <w:rPr>
                <w:rFonts w:cs="Arial"/>
              </w:rPr>
              <w:t>cycle</w:t>
            </w:r>
            <w:r w:rsidRPr="005647EB">
              <w:rPr>
                <w:rFonts w:cs="Arial"/>
              </w:rPr>
              <w:t xml:space="preserve"> </w:t>
            </w:r>
            <w:r w:rsidR="00FF6C71" w:rsidRPr="005647EB">
              <w:rPr>
                <w:rFonts w:cs="Arial"/>
              </w:rPr>
              <w:t>in</w:t>
            </w:r>
            <w:r w:rsidRPr="005647EB">
              <w:rPr>
                <w:rFonts w:cs="Arial"/>
              </w:rPr>
              <w:t xml:space="preserve"> </w:t>
            </w:r>
            <w:r w:rsidR="00FF6C71" w:rsidRPr="005647EB">
              <w:rPr>
                <w:rFonts w:cs="Arial"/>
              </w:rPr>
              <w:t>use</w:t>
            </w:r>
            <w:r w:rsidR="00194A1C" w:rsidRPr="005647EB">
              <w:rPr>
                <w:rFonts w:cs="Arial"/>
              </w:rPr>
              <w:t>.</w:t>
            </w:r>
          </w:p>
        </w:tc>
      </w:tr>
    </w:tbl>
    <w:p w14:paraId="3543329C" w14:textId="77777777" w:rsidR="00FF6C71" w:rsidRPr="005647EB" w:rsidRDefault="00FF6C71" w:rsidP="002570E4">
      <w:pPr>
        <w:rPr>
          <w:rFonts w:cs="v4.2.0"/>
        </w:rPr>
      </w:pPr>
    </w:p>
    <w:p w14:paraId="6DF96DE0" w14:textId="2A30DD40" w:rsidR="00FF6C71" w:rsidRPr="005647EB" w:rsidRDefault="00FF6C71"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in the </w:t>
      </w:r>
      <w:r w:rsidR="00914A62" w:rsidRPr="005647EB">
        <w:rPr>
          <w:rFonts w:cs="v4.2.0"/>
        </w:rPr>
        <w:t>clause</w:t>
      </w:r>
      <w:r w:rsidRPr="005647EB">
        <w:rPr>
          <w:rFonts w:cs="v4.2.0"/>
        </w:rPr>
        <w:t>s</w:t>
      </w:r>
      <w:r w:rsidR="00194A1C" w:rsidRPr="005647EB">
        <w:rPr>
          <w:rFonts w:cs="v4.2.0"/>
        </w:rPr>
        <w:t> </w:t>
      </w:r>
      <w:r w:rsidRPr="005647EB">
        <w:rPr>
          <w:rFonts w:cs="v4.2.0"/>
        </w:rPr>
        <w:t xml:space="preserve">9.1.3.1 and 9.1.3.2, the RSRQ measurement accuracy for all measured cells shall be as specified </w:t>
      </w:r>
      <w:r w:rsidR="002570E4" w:rsidRPr="005647EB">
        <w:rPr>
          <w:rFonts w:cs="v4.2.0"/>
        </w:rPr>
        <w:t>in 3GPP TS</w:t>
      </w:r>
      <w:r w:rsidR="00194A1C" w:rsidRPr="005647EB">
        <w:rPr>
          <w:rFonts w:cs="v4.2.0"/>
        </w:rPr>
        <w:t> </w:t>
      </w:r>
      <w:r w:rsidRPr="005647EB">
        <w:rPr>
          <w:rFonts w:cs="v4.2.0"/>
        </w:rPr>
        <w:t xml:space="preserve">36.133 [4] in the </w:t>
      </w:r>
      <w:r w:rsidR="00914A62" w:rsidRPr="005647EB">
        <w:rPr>
          <w:rFonts w:cs="v4.2.0"/>
        </w:rPr>
        <w:t>clause</w:t>
      </w:r>
      <w:r w:rsidRPr="005647EB">
        <w:rPr>
          <w:rFonts w:cs="v4.2.0"/>
        </w:rPr>
        <w:t xml:space="preserve">s 9.1.6.1 and 9.1.6.2, and the RS-SINR measurement accuracy for all measured cells shall be as specified </w:t>
      </w:r>
      <w:r w:rsidR="002570E4" w:rsidRPr="005647EB">
        <w:rPr>
          <w:rFonts w:cs="v4.2.0"/>
        </w:rPr>
        <w:t>in 3GPP TS</w:t>
      </w:r>
      <w:r w:rsidRPr="005647EB">
        <w:rPr>
          <w:rFonts w:cs="v4.2.0"/>
        </w:rPr>
        <w:t xml:space="preserve"> 36.133 [4] in the </w:t>
      </w:r>
      <w:r w:rsidR="00914A62" w:rsidRPr="005647EB">
        <w:rPr>
          <w:rFonts w:cs="v4.2.0"/>
        </w:rPr>
        <w:t>clause</w:t>
      </w:r>
      <w:r w:rsidRPr="005647EB">
        <w:rPr>
          <w:rFonts w:cs="v4.2.0"/>
        </w:rPr>
        <w:t>s 9.1.17.3.1 and 9.1.17.3.2.</w:t>
      </w:r>
    </w:p>
    <w:p w14:paraId="14F91719" w14:textId="2FA49DD8" w:rsidR="00FF6C71" w:rsidRPr="005647EB" w:rsidRDefault="00FF6C71" w:rsidP="002570E4">
      <w:r w:rsidRPr="005647EB">
        <w:t xml:space="preserve">The normative reference for this requirement </w:t>
      </w:r>
      <w:r w:rsidR="002570E4" w:rsidRPr="005647EB">
        <w:t>is 3GPP TS</w:t>
      </w:r>
      <w:r w:rsidRPr="005647EB">
        <w:t xml:space="preserve"> 36.133 [4] clause</w:t>
      </w:r>
      <w:r w:rsidR="00194A1C" w:rsidRPr="005647EB">
        <w:t>s</w:t>
      </w:r>
      <w:r w:rsidRPr="005647EB">
        <w:t xml:space="preserve"> 8.1.2.3.1 and A.8.3.9.</w:t>
      </w:r>
    </w:p>
    <w:p w14:paraId="32F7E323" w14:textId="77777777" w:rsidR="00FF6C71" w:rsidRPr="005647EB" w:rsidRDefault="00FF6C71" w:rsidP="002570E4">
      <w:pPr>
        <w:pStyle w:val="Heading4"/>
        <w:keepNext w:val="0"/>
        <w:keepLines w:val="0"/>
      </w:pPr>
      <w:r w:rsidRPr="005647EB">
        <w:t>8.3.9.4</w:t>
      </w:r>
      <w:r w:rsidRPr="005647EB">
        <w:tab/>
        <w:t>Test description</w:t>
      </w:r>
    </w:p>
    <w:p w14:paraId="6AD1935F" w14:textId="77777777" w:rsidR="00FF6C71" w:rsidRPr="005647EB" w:rsidRDefault="00FF6C71" w:rsidP="002570E4">
      <w:pPr>
        <w:pStyle w:val="Heading5"/>
        <w:keepNext w:val="0"/>
        <w:keepLines w:val="0"/>
      </w:pPr>
      <w:r w:rsidRPr="005647EB">
        <w:t>8.3.9.4.1</w:t>
      </w:r>
      <w:r w:rsidRPr="005647EB">
        <w:tab/>
        <w:t>Initial conditions</w:t>
      </w:r>
    </w:p>
    <w:p w14:paraId="050FA5AB" w14:textId="43E5010E" w:rsidR="00FF6C71" w:rsidRPr="005647EB" w:rsidRDefault="00FF6C71" w:rsidP="002570E4">
      <w:r w:rsidRPr="005647EB">
        <w:t xml:space="preserve">Test Environment: Normal, as defined </w:t>
      </w:r>
      <w:r w:rsidR="002570E4" w:rsidRPr="005647EB">
        <w:t>in 3GPP TS</w:t>
      </w:r>
      <w:r w:rsidRPr="005647EB">
        <w:t xml:space="preserve"> 36.508 [7] clause 4.1.</w:t>
      </w:r>
    </w:p>
    <w:p w14:paraId="445331DD" w14:textId="016049DB" w:rsidR="00FF6C71" w:rsidRPr="005647EB" w:rsidRDefault="00FF6C71" w:rsidP="002570E4">
      <w:r w:rsidRPr="005647EB">
        <w:t xml:space="preserve">Frequencies to be tested: According to Annex E table E-1 </w:t>
      </w:r>
      <w:r w:rsidR="00EC0475" w:rsidRPr="005647EB">
        <w:t>and 3GPP TS</w:t>
      </w:r>
      <w:r w:rsidRPr="005647EB">
        <w:t xml:space="preserve"> 36.508 [7] clauses 4.4.2 and 4.3.1.  </w:t>
      </w:r>
    </w:p>
    <w:p w14:paraId="46ACD396" w14:textId="46854F3C" w:rsidR="00FF6C71" w:rsidRPr="005647EB" w:rsidRDefault="00FF6C71" w:rsidP="002570E4">
      <w:r w:rsidRPr="005647EB">
        <w:t xml:space="preserve">Channel Bandwidth to be tested: 10 MHz as defined </w:t>
      </w:r>
      <w:r w:rsidR="002570E4" w:rsidRPr="005647EB">
        <w:t>in 3GPP TS</w:t>
      </w:r>
      <w:r w:rsidRPr="005647EB">
        <w:t xml:space="preserve"> 36.508 [7] clause 4.3.1.</w:t>
      </w:r>
    </w:p>
    <w:p w14:paraId="6F3DF556" w14:textId="4004B327" w:rsidR="00FF6C71" w:rsidRPr="005647EB" w:rsidRDefault="00FF6C71" w:rsidP="00194A1C">
      <w:pPr>
        <w:pStyle w:val="B1"/>
      </w:pPr>
      <w:r w:rsidRPr="005647EB">
        <w:t>1.</w:t>
      </w:r>
      <w:r w:rsidR="00194A1C" w:rsidRPr="005647EB">
        <w:tab/>
      </w:r>
      <w:r w:rsidRPr="005647EB">
        <w:t xml:space="preserve">Connect the SS (node B emulator) and faders and AWGN noise sources to the UE antenna connectors as shown </w:t>
      </w:r>
      <w:r w:rsidR="002570E4" w:rsidRPr="005647EB">
        <w:t>in 3GPP TS</w:t>
      </w:r>
      <w:r w:rsidRPr="005647EB">
        <w:t xml:space="preserve"> 36.508 [7] </w:t>
      </w:r>
      <w:r w:rsidR="003E36A8" w:rsidRPr="005647EB">
        <w:t>54</w:t>
      </w:r>
      <w:r w:rsidR="0059272E" w:rsidRPr="005647EB">
        <w:rPr>
          <w:rFonts w:ascii="Segoe UI" w:hAnsi="Segoe UI" w:cs="Segoe UI"/>
        </w:rPr>
        <w:t xml:space="preserve"> </w:t>
      </w:r>
      <w:r w:rsidR="0059272E" w:rsidRPr="005647EB">
        <w:t xml:space="preserve">for UE with 2Rx RF band and Annex A, Figure </w:t>
      </w:r>
      <w:r w:rsidR="003E36A8" w:rsidRPr="005647EB">
        <w:t>99</w:t>
      </w:r>
      <w:r w:rsidR="0059272E" w:rsidRPr="005647EB">
        <w:t xml:space="preserve"> for 4Rx capable UE without any 2Rx RF bands</w:t>
      </w:r>
      <w:r w:rsidRPr="005647EB">
        <w:t>.</w:t>
      </w:r>
    </w:p>
    <w:p w14:paraId="36F9C7E6" w14:textId="0032525E" w:rsidR="00FF6C71" w:rsidRPr="005647EB" w:rsidRDefault="00FF6C71" w:rsidP="00194A1C">
      <w:pPr>
        <w:pStyle w:val="B1"/>
      </w:pPr>
      <w:r w:rsidRPr="005647EB">
        <w:t>2.</w:t>
      </w:r>
      <w:r w:rsidR="00194A1C" w:rsidRPr="005647EB">
        <w:tab/>
      </w:r>
      <w:r w:rsidRPr="005647EB">
        <w:t>The general test parameter settings are set up according to Table 8.3.9.4.1-1.</w:t>
      </w:r>
    </w:p>
    <w:p w14:paraId="27768C83" w14:textId="6A7FEA43" w:rsidR="00FF6C71" w:rsidRPr="005647EB" w:rsidRDefault="00FF6C71" w:rsidP="00194A1C">
      <w:pPr>
        <w:pStyle w:val="B1"/>
      </w:pPr>
      <w:r w:rsidRPr="005647EB">
        <w:t>3.</w:t>
      </w:r>
      <w:r w:rsidR="00194A1C" w:rsidRPr="005647EB">
        <w:tab/>
      </w:r>
      <w:r w:rsidRPr="005647EB">
        <w:t>Propagation conditions are set according to Annex B clauses B.0.</w:t>
      </w:r>
    </w:p>
    <w:p w14:paraId="09F93BC9" w14:textId="7DFFB246" w:rsidR="00FF6C71" w:rsidRPr="005647EB" w:rsidRDefault="00FF6C71" w:rsidP="00194A1C">
      <w:pPr>
        <w:pStyle w:val="B1"/>
      </w:pPr>
      <w:r w:rsidRPr="005647EB">
        <w:t>4.</w:t>
      </w:r>
      <w:r w:rsidR="00194A1C" w:rsidRPr="005647EB">
        <w:tab/>
      </w:r>
      <w:r w:rsidRPr="005647EB">
        <w:t>Message contents are defined in clause 8.3.9.4.3.</w:t>
      </w:r>
    </w:p>
    <w:p w14:paraId="3977385B" w14:textId="711D86F5" w:rsidR="00FF6C71" w:rsidRPr="005647EB" w:rsidRDefault="00FF6C71" w:rsidP="00194A1C">
      <w:pPr>
        <w:pStyle w:val="B1"/>
        <w:rPr>
          <w:rFonts w:cs="v3.7.0"/>
        </w:rPr>
      </w:pPr>
      <w:r w:rsidRPr="005647EB">
        <w:t>5.</w:t>
      </w:r>
      <w:r w:rsidR="00194A1C" w:rsidRPr="005647EB">
        <w:tab/>
      </w:r>
      <w:r w:rsidRPr="005647EB">
        <w:t>There are nine E-UTRA FDD frequencies defined and four cells specified in the test. Cell 1 is the cell used for connection setup with the power level set according to Annex C.0 and C.1 for this test.</w:t>
      </w:r>
    </w:p>
    <w:p w14:paraId="2DB9C696" w14:textId="77777777" w:rsidR="00FF6C71" w:rsidRPr="005647EB" w:rsidRDefault="00FF6C71" w:rsidP="002570E4">
      <w:pPr>
        <w:pStyle w:val="TH"/>
        <w:keepNext w:val="0"/>
        <w:keepLines w:val="0"/>
        <w:rPr>
          <w:snapToGrid w:val="0"/>
        </w:rPr>
      </w:pPr>
      <w:r w:rsidRPr="005647EB">
        <w:lastRenderedPageBreak/>
        <w:t xml:space="preserve">Table 8.3.9.4.1-1: General test parameters for </w:t>
      </w:r>
      <w:r w:rsidRPr="005647EB">
        <w:rPr>
          <w:snapToGrid w:val="0"/>
        </w:rPr>
        <w:t>E-UTRAN FDD-FDD inter-frequency event triggered reporting for IncMon</w:t>
      </w:r>
    </w:p>
    <w:tbl>
      <w:tblPr>
        <w:tblW w:w="49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41"/>
        <w:gridCol w:w="580"/>
        <w:gridCol w:w="1528"/>
        <w:gridCol w:w="5079"/>
      </w:tblGrid>
      <w:tr w:rsidR="00FF6C71" w:rsidRPr="005647EB" w14:paraId="40C9EAAD" w14:textId="77777777" w:rsidTr="00194A1C">
        <w:trPr>
          <w:cantSplit/>
          <w:tblHeader/>
          <w:jc w:val="center"/>
        </w:trPr>
        <w:tc>
          <w:tcPr>
            <w:tcW w:w="2541" w:type="dxa"/>
          </w:tcPr>
          <w:p w14:paraId="4B0445ED" w14:textId="77777777" w:rsidR="00FF6C71" w:rsidRPr="005647EB" w:rsidRDefault="00FF6C71" w:rsidP="002570E4">
            <w:pPr>
              <w:pStyle w:val="TAH"/>
              <w:keepNext w:val="0"/>
              <w:keepLines w:val="0"/>
              <w:rPr>
                <w:rFonts w:cs="Arial"/>
              </w:rPr>
            </w:pPr>
            <w:r w:rsidRPr="005647EB">
              <w:rPr>
                <w:rFonts w:cs="Arial"/>
              </w:rPr>
              <w:t>Parameter</w:t>
            </w:r>
          </w:p>
        </w:tc>
        <w:tc>
          <w:tcPr>
            <w:tcW w:w="580" w:type="dxa"/>
          </w:tcPr>
          <w:p w14:paraId="7DFB8257" w14:textId="77777777" w:rsidR="00FF6C71" w:rsidRPr="005647EB" w:rsidRDefault="00FF6C71" w:rsidP="002570E4">
            <w:pPr>
              <w:pStyle w:val="TAH"/>
              <w:keepNext w:val="0"/>
              <w:keepLines w:val="0"/>
              <w:rPr>
                <w:rFonts w:cs="Arial"/>
              </w:rPr>
            </w:pPr>
            <w:r w:rsidRPr="005647EB">
              <w:rPr>
                <w:rFonts w:cs="Arial"/>
              </w:rPr>
              <w:t>Unit</w:t>
            </w:r>
          </w:p>
        </w:tc>
        <w:tc>
          <w:tcPr>
            <w:tcW w:w="1528" w:type="dxa"/>
          </w:tcPr>
          <w:p w14:paraId="34C43D5D" w14:textId="77777777" w:rsidR="00FF6C71" w:rsidRPr="005647EB" w:rsidRDefault="00FF6C71" w:rsidP="002570E4">
            <w:pPr>
              <w:pStyle w:val="TAH"/>
              <w:keepNext w:val="0"/>
              <w:keepLines w:val="0"/>
              <w:rPr>
                <w:rFonts w:cs="Arial"/>
              </w:rPr>
            </w:pPr>
            <w:r w:rsidRPr="005647EB">
              <w:rPr>
                <w:rFonts w:cs="Arial"/>
              </w:rPr>
              <w:t>Value</w:t>
            </w:r>
          </w:p>
        </w:tc>
        <w:tc>
          <w:tcPr>
            <w:tcW w:w="5078" w:type="dxa"/>
          </w:tcPr>
          <w:p w14:paraId="6772F911" w14:textId="77777777" w:rsidR="00FF6C71" w:rsidRPr="005647EB" w:rsidRDefault="00FF6C71" w:rsidP="002570E4">
            <w:pPr>
              <w:pStyle w:val="TAH"/>
              <w:keepNext w:val="0"/>
              <w:keepLines w:val="0"/>
              <w:rPr>
                <w:rFonts w:cs="Arial"/>
              </w:rPr>
            </w:pPr>
            <w:r w:rsidRPr="005647EB">
              <w:rPr>
                <w:rFonts w:cs="Arial"/>
              </w:rPr>
              <w:t>Comment</w:t>
            </w:r>
          </w:p>
        </w:tc>
      </w:tr>
      <w:tr w:rsidR="00FF6C71" w:rsidRPr="005647EB" w14:paraId="11474728" w14:textId="77777777" w:rsidTr="00194A1C">
        <w:trPr>
          <w:cantSplit/>
          <w:jc w:val="center"/>
        </w:trPr>
        <w:tc>
          <w:tcPr>
            <w:tcW w:w="2541" w:type="dxa"/>
            <w:tcBorders>
              <w:top w:val="single" w:sz="4" w:space="0" w:color="auto"/>
              <w:left w:val="single" w:sz="4" w:space="0" w:color="auto"/>
              <w:bottom w:val="single" w:sz="4" w:space="0" w:color="auto"/>
              <w:right w:val="single" w:sz="4" w:space="0" w:color="auto"/>
            </w:tcBorders>
          </w:tcPr>
          <w:p w14:paraId="1D3CBF19" w14:textId="53B647F8" w:rsidR="00FF6C71" w:rsidRPr="005647EB" w:rsidRDefault="00FF6C71" w:rsidP="002570E4">
            <w:pPr>
              <w:pStyle w:val="TAL"/>
              <w:keepNext w:val="0"/>
              <w:keepLines w:val="0"/>
              <w:rPr>
                <w:rFonts w:cs="Arial"/>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Borders>
              <w:top w:val="single" w:sz="4" w:space="0" w:color="auto"/>
              <w:left w:val="single" w:sz="4" w:space="0" w:color="auto"/>
              <w:bottom w:val="single" w:sz="4" w:space="0" w:color="auto"/>
              <w:right w:val="single" w:sz="4" w:space="0" w:color="auto"/>
            </w:tcBorders>
          </w:tcPr>
          <w:p w14:paraId="3E7BEA2A" w14:textId="77777777" w:rsidR="00FF6C71" w:rsidRPr="005647EB" w:rsidRDefault="00FF6C71" w:rsidP="002570E4">
            <w:pPr>
              <w:pStyle w:val="TAC"/>
              <w:keepNext w:val="0"/>
              <w:keepLines w:val="0"/>
              <w:rPr>
                <w:rFonts w:cs="Arial"/>
              </w:rPr>
            </w:pPr>
          </w:p>
        </w:tc>
        <w:tc>
          <w:tcPr>
            <w:tcW w:w="1528" w:type="dxa"/>
            <w:tcBorders>
              <w:top w:val="single" w:sz="4" w:space="0" w:color="auto"/>
              <w:left w:val="single" w:sz="4" w:space="0" w:color="auto"/>
              <w:bottom w:val="single" w:sz="4" w:space="0" w:color="auto"/>
              <w:right w:val="single" w:sz="4" w:space="0" w:color="auto"/>
            </w:tcBorders>
          </w:tcPr>
          <w:p w14:paraId="32D31D0F" w14:textId="30DA5B87" w:rsidR="00FF6C71" w:rsidRPr="005647EB" w:rsidRDefault="00FF6C71"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2,3,4,5,6,7,8,9</w:t>
            </w:r>
          </w:p>
        </w:tc>
        <w:tc>
          <w:tcPr>
            <w:tcW w:w="5078" w:type="dxa"/>
            <w:tcBorders>
              <w:top w:val="single" w:sz="4" w:space="0" w:color="auto"/>
              <w:left w:val="single" w:sz="4" w:space="0" w:color="auto"/>
              <w:bottom w:val="single" w:sz="4" w:space="0" w:color="auto"/>
              <w:right w:val="single" w:sz="4" w:space="0" w:color="auto"/>
            </w:tcBorders>
          </w:tcPr>
          <w:p w14:paraId="680E8D15" w14:textId="49888217" w:rsidR="00FF6C71" w:rsidRPr="005647EB" w:rsidRDefault="00FF6C71" w:rsidP="002570E4">
            <w:pPr>
              <w:pStyle w:val="TAL"/>
              <w:keepNext w:val="0"/>
              <w:keepLines w:val="0"/>
              <w:rPr>
                <w:rFonts w:cs="Arial"/>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eight</w:t>
            </w:r>
            <w:r w:rsidR="002570E4" w:rsidRPr="005647EB">
              <w:rPr>
                <w:rFonts w:cs="Arial"/>
              </w:rPr>
              <w:t xml:space="preserve"> </w:t>
            </w:r>
            <w:r w:rsidRPr="005647EB">
              <w:rPr>
                <w:rFonts w:cs="Arial"/>
              </w:rPr>
              <w:t>FDD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5,6,7,8</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9</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indicated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have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FF6C71" w:rsidRPr="005647EB" w14:paraId="35485260" w14:textId="77777777" w:rsidTr="00194A1C">
        <w:trPr>
          <w:cantSplit/>
          <w:jc w:val="center"/>
        </w:trPr>
        <w:tc>
          <w:tcPr>
            <w:tcW w:w="2541" w:type="dxa"/>
            <w:tcBorders>
              <w:top w:val="single" w:sz="4" w:space="0" w:color="auto"/>
              <w:left w:val="single" w:sz="4" w:space="0" w:color="auto"/>
              <w:bottom w:val="single" w:sz="4" w:space="0" w:color="auto"/>
              <w:right w:val="single" w:sz="4" w:space="0" w:color="auto"/>
            </w:tcBorders>
          </w:tcPr>
          <w:p w14:paraId="76818BEA" w14:textId="7C156A9C" w:rsidR="00FF6C71" w:rsidRPr="005647EB" w:rsidRDefault="00FF6C71" w:rsidP="002570E4">
            <w:pPr>
              <w:pStyle w:val="TAL"/>
              <w:keepNext w:val="0"/>
              <w:keepLines w:val="0"/>
              <w:rPr>
                <w:rFonts w:cs="Arial"/>
              </w:rPr>
            </w:pPr>
            <w:r w:rsidRPr="005647EB">
              <w:rPr>
                <w:rFonts w:cs="Arial"/>
              </w:rPr>
              <w:t>Test</w:t>
            </w:r>
            <w:r w:rsidR="002570E4" w:rsidRPr="005647EB">
              <w:rPr>
                <w:rFonts w:cs="Arial"/>
              </w:rPr>
              <w:t xml:space="preserve"> </w:t>
            </w:r>
            <w:r w:rsidRPr="005647EB">
              <w:rPr>
                <w:rFonts w:cs="Arial"/>
              </w:rPr>
              <w:t>equipment</w:t>
            </w:r>
            <w:r w:rsidR="002570E4" w:rsidRPr="005647EB">
              <w:rPr>
                <w:rFonts w:cs="Arial"/>
              </w:rPr>
              <w:t xml:space="preserve"> </w:t>
            </w:r>
            <w:r w:rsidRPr="005647EB">
              <w:rPr>
                <w:rFonts w:cs="Arial"/>
              </w:rPr>
              <w:t>configuration</w:t>
            </w:r>
          </w:p>
        </w:tc>
        <w:tc>
          <w:tcPr>
            <w:tcW w:w="580" w:type="dxa"/>
            <w:tcBorders>
              <w:top w:val="single" w:sz="4" w:space="0" w:color="auto"/>
              <w:left w:val="single" w:sz="4" w:space="0" w:color="auto"/>
              <w:bottom w:val="single" w:sz="4" w:space="0" w:color="auto"/>
              <w:right w:val="single" w:sz="4" w:space="0" w:color="auto"/>
            </w:tcBorders>
          </w:tcPr>
          <w:p w14:paraId="62E18DA9" w14:textId="77777777" w:rsidR="00FF6C71" w:rsidRPr="005647EB" w:rsidRDefault="00FF6C71" w:rsidP="002570E4">
            <w:pPr>
              <w:pStyle w:val="TAC"/>
              <w:keepNext w:val="0"/>
              <w:keepLines w:val="0"/>
              <w:rPr>
                <w:rFonts w:cs="Arial"/>
              </w:rPr>
            </w:pPr>
          </w:p>
        </w:tc>
        <w:tc>
          <w:tcPr>
            <w:tcW w:w="1528" w:type="dxa"/>
            <w:tcBorders>
              <w:top w:val="single" w:sz="4" w:space="0" w:color="auto"/>
              <w:left w:val="single" w:sz="4" w:space="0" w:color="auto"/>
              <w:bottom w:val="single" w:sz="4" w:space="0" w:color="auto"/>
              <w:right w:val="single" w:sz="4" w:space="0" w:color="auto"/>
            </w:tcBorders>
          </w:tcPr>
          <w:p w14:paraId="02047DC4" w14:textId="30753496" w:rsidR="00FF6C71" w:rsidRPr="005647EB" w:rsidRDefault="00FF6C71"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1,2,3,4</w:t>
            </w:r>
          </w:p>
        </w:tc>
        <w:tc>
          <w:tcPr>
            <w:tcW w:w="5078" w:type="dxa"/>
            <w:tcBorders>
              <w:top w:val="single" w:sz="4" w:space="0" w:color="auto"/>
              <w:left w:val="single" w:sz="4" w:space="0" w:color="auto"/>
              <w:bottom w:val="single" w:sz="4" w:space="0" w:color="auto"/>
              <w:right w:val="single" w:sz="4" w:space="0" w:color="auto"/>
            </w:tcBorders>
          </w:tcPr>
          <w:p w14:paraId="015974DD" w14:textId="1AF02885" w:rsidR="00FF6C71" w:rsidRPr="005647EB" w:rsidRDefault="00FF6C71"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uses</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p w14:paraId="5FE4FFA7" w14:textId="7A7C39EB" w:rsidR="00FF6C71" w:rsidRPr="005647EB" w:rsidRDefault="00FF6C71" w:rsidP="002570E4">
            <w:pPr>
              <w:pStyle w:val="TAL"/>
              <w:keepNext w:val="0"/>
              <w:keepLines w:val="0"/>
              <w:rPr>
                <w:rFonts w:cs="Arial"/>
              </w:rPr>
            </w:pPr>
            <w:r w:rsidRPr="005647EB">
              <w:rPr>
                <w:rFonts w:cs="Arial"/>
              </w:rPr>
              <w:t>Cells</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4.</w:t>
            </w:r>
          </w:p>
          <w:p w14:paraId="6F30916F" w14:textId="2610E43E" w:rsidR="00FF6C71" w:rsidRPr="005647EB" w:rsidRDefault="00FF6C71" w:rsidP="002570E4">
            <w:pPr>
              <w:pStyle w:val="TAL"/>
              <w:keepNext w:val="0"/>
              <w:keepLines w:val="0"/>
              <w:rPr>
                <w:rFonts w:cs="Arial"/>
              </w:rPr>
            </w:pPr>
            <w:r w:rsidRPr="005647EB">
              <w:rPr>
                <w:rFonts w:cs="Arial"/>
              </w:rPr>
              <w:t>Cells</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w:t>
            </w:r>
            <w:r w:rsidR="002570E4" w:rsidRPr="005647EB">
              <w:rPr>
                <w:rFonts w:cs="Arial"/>
              </w:rPr>
              <w:t xml:space="preserve"> </w:t>
            </w:r>
            <w:r w:rsidRPr="005647EB">
              <w:rPr>
                <w:rFonts w:cs="Arial"/>
              </w:rPr>
              <w:t>6,</w:t>
            </w:r>
            <w:r w:rsidR="002570E4" w:rsidRPr="005647EB">
              <w:rPr>
                <w:rFonts w:cs="Arial"/>
              </w:rPr>
              <w:t xml:space="preserve"> </w:t>
            </w:r>
            <w:r w:rsidRPr="005647EB">
              <w:rPr>
                <w:rFonts w:cs="Arial"/>
              </w:rPr>
              <w:t>7,</w:t>
            </w:r>
            <w:r w:rsidR="002570E4" w:rsidRPr="005647EB">
              <w:rPr>
                <w:rFonts w:cs="Arial"/>
              </w:rPr>
              <w:t xml:space="preserve"> </w:t>
            </w:r>
            <w:r w:rsidRPr="005647EB">
              <w:rPr>
                <w:rFonts w:cs="Arial"/>
              </w:rPr>
              <w:t>8,</w:t>
            </w:r>
            <w:r w:rsidR="002570E4" w:rsidRPr="005647EB">
              <w:rPr>
                <w:rFonts w:cs="Arial"/>
              </w:rPr>
              <w:t xml:space="preserve"> </w:t>
            </w:r>
            <w:r w:rsidRPr="005647EB">
              <w:rPr>
                <w:rFonts w:cs="Arial"/>
              </w:rPr>
              <w:t>9.</w:t>
            </w:r>
          </w:p>
        </w:tc>
      </w:tr>
      <w:tr w:rsidR="00FF6C71" w:rsidRPr="005647EB" w14:paraId="66457ECC" w14:textId="77777777" w:rsidTr="00194A1C">
        <w:trPr>
          <w:cantSplit/>
          <w:jc w:val="center"/>
        </w:trPr>
        <w:tc>
          <w:tcPr>
            <w:tcW w:w="2541" w:type="dxa"/>
          </w:tcPr>
          <w:p w14:paraId="328CFAE0" w14:textId="31E7070A" w:rsidR="00FF6C71" w:rsidRPr="005647EB" w:rsidRDefault="00FF6C71"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Pr>
          <w:p w14:paraId="65814095" w14:textId="77777777" w:rsidR="00FF6C71" w:rsidRPr="005647EB" w:rsidRDefault="00FF6C71" w:rsidP="002570E4">
            <w:pPr>
              <w:pStyle w:val="TAC"/>
              <w:keepNext w:val="0"/>
              <w:keepLines w:val="0"/>
              <w:rPr>
                <w:rFonts w:cs="Arial"/>
              </w:rPr>
            </w:pPr>
          </w:p>
        </w:tc>
        <w:tc>
          <w:tcPr>
            <w:tcW w:w="1528" w:type="dxa"/>
          </w:tcPr>
          <w:p w14:paraId="2A9792D6" w14:textId="03E7B800" w:rsidR="00FF6C71" w:rsidRPr="005647EB" w:rsidRDefault="00FF6C71"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5078" w:type="dxa"/>
          </w:tcPr>
          <w:p w14:paraId="13E8D524" w14:textId="4E55C3DD" w:rsidR="00FF6C71" w:rsidRPr="005647EB" w:rsidRDefault="00FF6C71"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FF6C71" w:rsidRPr="005647EB" w14:paraId="096C10EC" w14:textId="77777777" w:rsidTr="00194A1C">
        <w:trPr>
          <w:cantSplit/>
          <w:jc w:val="center"/>
        </w:trPr>
        <w:tc>
          <w:tcPr>
            <w:tcW w:w="2541" w:type="dxa"/>
          </w:tcPr>
          <w:p w14:paraId="131E4535" w14:textId="1C047A42" w:rsidR="00FF6C71" w:rsidRPr="005647EB" w:rsidRDefault="00FF6C71" w:rsidP="002570E4">
            <w:pPr>
              <w:pStyle w:val="TAL"/>
              <w:keepNext w:val="0"/>
              <w:keepLines w:val="0"/>
              <w:rPr>
                <w:rFonts w:cs="Arial"/>
              </w:rPr>
            </w:pPr>
            <w:r w:rsidRPr="005647EB">
              <w:rPr>
                <w:rFonts w:cs="Arial"/>
              </w:rPr>
              <w:t>Neighbour</w:t>
            </w:r>
            <w:r w:rsidR="002570E4" w:rsidRPr="005647EB">
              <w:rPr>
                <w:rFonts w:cs="Arial"/>
              </w:rPr>
              <w:t xml:space="preserve"> </w:t>
            </w:r>
            <w:r w:rsidRPr="005647EB">
              <w:rPr>
                <w:rFonts w:cs="Arial"/>
              </w:rPr>
              <w:t>cells</w:t>
            </w:r>
          </w:p>
        </w:tc>
        <w:tc>
          <w:tcPr>
            <w:tcW w:w="580" w:type="dxa"/>
          </w:tcPr>
          <w:p w14:paraId="0B51C7B7" w14:textId="77777777" w:rsidR="00FF6C71" w:rsidRPr="005647EB" w:rsidRDefault="00FF6C71" w:rsidP="002570E4">
            <w:pPr>
              <w:pStyle w:val="TAC"/>
              <w:keepNext w:val="0"/>
              <w:keepLines w:val="0"/>
              <w:rPr>
                <w:rFonts w:cs="Arial"/>
              </w:rPr>
            </w:pPr>
          </w:p>
        </w:tc>
        <w:tc>
          <w:tcPr>
            <w:tcW w:w="1528" w:type="dxa"/>
          </w:tcPr>
          <w:p w14:paraId="5B677991" w14:textId="21D1279D" w:rsidR="00FF6C71" w:rsidRPr="005647EB" w:rsidRDefault="00FF6C71"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2,3,4</w:t>
            </w:r>
          </w:p>
        </w:tc>
        <w:tc>
          <w:tcPr>
            <w:tcW w:w="5078" w:type="dxa"/>
          </w:tcPr>
          <w:p w14:paraId="2BAF9175" w14:textId="77777777" w:rsidR="00FF6C71" w:rsidRPr="005647EB" w:rsidRDefault="00FF6C71" w:rsidP="002570E4">
            <w:pPr>
              <w:pStyle w:val="TAL"/>
              <w:keepNext w:val="0"/>
              <w:keepLines w:val="0"/>
              <w:rPr>
                <w:rFonts w:cs="Arial"/>
              </w:rPr>
            </w:pPr>
          </w:p>
        </w:tc>
      </w:tr>
      <w:tr w:rsidR="00FF6C71" w:rsidRPr="005647EB" w14:paraId="27DE4683" w14:textId="77777777" w:rsidTr="00194A1C">
        <w:trPr>
          <w:cantSplit/>
          <w:jc w:val="center"/>
        </w:trPr>
        <w:tc>
          <w:tcPr>
            <w:tcW w:w="2541" w:type="dxa"/>
          </w:tcPr>
          <w:p w14:paraId="11D1D1EE" w14:textId="4F5A17F8" w:rsidR="00FF6C71" w:rsidRPr="005647EB" w:rsidRDefault="00FF6C71" w:rsidP="002570E4">
            <w:pPr>
              <w:pStyle w:val="TAL"/>
              <w:keepNext w:val="0"/>
              <w:keepLines w:val="0"/>
              <w:rPr>
                <w:rFonts w:cs="Arial"/>
              </w:rPr>
            </w:pPr>
            <w:r w:rsidRPr="005647EB">
              <w:rPr>
                <w:rFonts w:cs="Arial"/>
              </w:rPr>
              <w:t>Gap</w:t>
            </w:r>
            <w:r w:rsidR="002570E4" w:rsidRPr="005647EB">
              <w:rPr>
                <w:rFonts w:cs="Arial"/>
              </w:rPr>
              <w:t xml:space="preserve"> </w:t>
            </w:r>
            <w:r w:rsidRPr="005647EB">
              <w:rPr>
                <w:rFonts w:cs="Arial"/>
              </w:rPr>
              <w:t>Pattern</w:t>
            </w:r>
            <w:r w:rsidR="002570E4" w:rsidRPr="005647EB">
              <w:rPr>
                <w:rFonts w:cs="Arial"/>
              </w:rPr>
              <w:t xml:space="preserve"> </w:t>
            </w:r>
            <w:r w:rsidRPr="005647EB">
              <w:rPr>
                <w:rFonts w:cs="Arial"/>
              </w:rPr>
              <w:t>Id</w:t>
            </w:r>
          </w:p>
        </w:tc>
        <w:tc>
          <w:tcPr>
            <w:tcW w:w="580" w:type="dxa"/>
          </w:tcPr>
          <w:p w14:paraId="396F40AC" w14:textId="77777777" w:rsidR="00FF6C71" w:rsidRPr="005647EB" w:rsidRDefault="00FF6C71" w:rsidP="002570E4">
            <w:pPr>
              <w:pStyle w:val="TAC"/>
              <w:keepNext w:val="0"/>
              <w:keepLines w:val="0"/>
              <w:rPr>
                <w:rFonts w:cs="Arial"/>
              </w:rPr>
            </w:pPr>
          </w:p>
        </w:tc>
        <w:tc>
          <w:tcPr>
            <w:tcW w:w="1528" w:type="dxa"/>
          </w:tcPr>
          <w:p w14:paraId="7C10DC93" w14:textId="77777777" w:rsidR="00FF6C71" w:rsidRPr="005647EB" w:rsidRDefault="00FF6C71" w:rsidP="002570E4">
            <w:pPr>
              <w:pStyle w:val="TAC"/>
              <w:keepNext w:val="0"/>
              <w:keepLines w:val="0"/>
              <w:rPr>
                <w:rFonts w:cs="Arial"/>
              </w:rPr>
            </w:pPr>
            <w:r w:rsidRPr="005647EB">
              <w:rPr>
                <w:rFonts w:cs="Arial"/>
              </w:rPr>
              <w:t>0</w:t>
            </w:r>
          </w:p>
        </w:tc>
        <w:tc>
          <w:tcPr>
            <w:tcW w:w="5078" w:type="dxa"/>
          </w:tcPr>
          <w:p w14:paraId="2DEAE84B" w14:textId="41E30519" w:rsidR="00FF6C71" w:rsidRPr="005647EB" w:rsidRDefault="00FF6C71"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rPr>
              <w:t>36.133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FF6C71" w:rsidRPr="005647EB" w14:paraId="07FC6B10" w14:textId="77777777" w:rsidTr="00194A1C">
        <w:trPr>
          <w:cantSplit/>
          <w:jc w:val="center"/>
        </w:trPr>
        <w:tc>
          <w:tcPr>
            <w:tcW w:w="2541" w:type="dxa"/>
          </w:tcPr>
          <w:p w14:paraId="1543CB16" w14:textId="77777777" w:rsidR="00FF6C71" w:rsidRPr="005647EB" w:rsidRDefault="00FF6C71" w:rsidP="002570E4">
            <w:pPr>
              <w:pStyle w:val="TAL"/>
              <w:keepNext w:val="0"/>
              <w:keepLines w:val="0"/>
              <w:rPr>
                <w:rFonts w:cs="Arial"/>
              </w:rPr>
            </w:pPr>
            <w:r w:rsidRPr="005647EB">
              <w:rPr>
                <w:rFonts w:cs="Arial"/>
              </w:rPr>
              <w:t>A3-Offset</w:t>
            </w:r>
          </w:p>
        </w:tc>
        <w:tc>
          <w:tcPr>
            <w:tcW w:w="580" w:type="dxa"/>
          </w:tcPr>
          <w:p w14:paraId="64D2C702" w14:textId="77777777" w:rsidR="00FF6C71" w:rsidRPr="005647EB" w:rsidRDefault="00FF6C71" w:rsidP="002570E4">
            <w:pPr>
              <w:pStyle w:val="TAC"/>
              <w:keepNext w:val="0"/>
              <w:keepLines w:val="0"/>
              <w:rPr>
                <w:rFonts w:cs="Arial"/>
              </w:rPr>
            </w:pPr>
            <w:r w:rsidRPr="005647EB">
              <w:rPr>
                <w:rFonts w:cs="Arial"/>
              </w:rPr>
              <w:t>dB</w:t>
            </w:r>
          </w:p>
        </w:tc>
        <w:tc>
          <w:tcPr>
            <w:tcW w:w="1528" w:type="dxa"/>
          </w:tcPr>
          <w:p w14:paraId="05298487" w14:textId="77777777" w:rsidR="00FF6C71" w:rsidRPr="005647EB" w:rsidRDefault="00FF6C71" w:rsidP="002570E4">
            <w:pPr>
              <w:pStyle w:val="TAC"/>
              <w:keepNext w:val="0"/>
              <w:keepLines w:val="0"/>
              <w:rPr>
                <w:rFonts w:cs="Arial"/>
              </w:rPr>
            </w:pPr>
            <w:r w:rsidRPr="005647EB">
              <w:rPr>
                <w:rFonts w:cs="Arial"/>
              </w:rPr>
              <w:t>-</w:t>
            </w:r>
            <w:r w:rsidRPr="005647EB">
              <w:rPr>
                <w:rFonts w:cs="Arial"/>
                <w:lang w:eastAsia="zh-CN"/>
              </w:rPr>
              <w:t>5</w:t>
            </w:r>
          </w:p>
        </w:tc>
        <w:tc>
          <w:tcPr>
            <w:tcW w:w="5078" w:type="dxa"/>
          </w:tcPr>
          <w:p w14:paraId="24CDD8A1" w14:textId="77777777" w:rsidR="00FF6C71" w:rsidRPr="005647EB" w:rsidRDefault="00FF6C71" w:rsidP="002570E4">
            <w:pPr>
              <w:pStyle w:val="TAL"/>
              <w:keepNext w:val="0"/>
              <w:keepLines w:val="0"/>
              <w:rPr>
                <w:rFonts w:cs="Arial"/>
              </w:rPr>
            </w:pPr>
          </w:p>
        </w:tc>
      </w:tr>
      <w:tr w:rsidR="00FF6C71" w:rsidRPr="005647EB" w14:paraId="406022D9" w14:textId="77777777" w:rsidTr="00194A1C">
        <w:trPr>
          <w:cantSplit/>
          <w:jc w:val="center"/>
        </w:trPr>
        <w:tc>
          <w:tcPr>
            <w:tcW w:w="2541" w:type="dxa"/>
          </w:tcPr>
          <w:p w14:paraId="79A3FEBB" w14:textId="77777777" w:rsidR="00FF6C71" w:rsidRPr="005647EB" w:rsidRDefault="00FF6C71" w:rsidP="002570E4">
            <w:pPr>
              <w:pStyle w:val="TAL"/>
              <w:keepNext w:val="0"/>
              <w:keepLines w:val="0"/>
              <w:rPr>
                <w:rFonts w:cs="Arial"/>
              </w:rPr>
            </w:pPr>
            <w:r w:rsidRPr="005647EB">
              <w:rPr>
                <w:rFonts w:cs="Arial"/>
              </w:rPr>
              <w:t>Hysteresis</w:t>
            </w:r>
          </w:p>
        </w:tc>
        <w:tc>
          <w:tcPr>
            <w:tcW w:w="580" w:type="dxa"/>
          </w:tcPr>
          <w:p w14:paraId="2370356F" w14:textId="77777777" w:rsidR="00FF6C71" w:rsidRPr="005647EB" w:rsidRDefault="00FF6C71" w:rsidP="002570E4">
            <w:pPr>
              <w:pStyle w:val="TAC"/>
              <w:keepNext w:val="0"/>
              <w:keepLines w:val="0"/>
              <w:rPr>
                <w:rFonts w:cs="Arial"/>
              </w:rPr>
            </w:pPr>
            <w:r w:rsidRPr="005647EB">
              <w:rPr>
                <w:rFonts w:cs="Arial"/>
              </w:rPr>
              <w:t>dB</w:t>
            </w:r>
          </w:p>
        </w:tc>
        <w:tc>
          <w:tcPr>
            <w:tcW w:w="1528" w:type="dxa"/>
          </w:tcPr>
          <w:p w14:paraId="22BEB393" w14:textId="77777777" w:rsidR="00FF6C71" w:rsidRPr="005647EB" w:rsidRDefault="00FF6C71" w:rsidP="002570E4">
            <w:pPr>
              <w:pStyle w:val="TAC"/>
              <w:keepNext w:val="0"/>
              <w:keepLines w:val="0"/>
              <w:rPr>
                <w:rFonts w:cs="Arial"/>
              </w:rPr>
            </w:pPr>
            <w:r w:rsidRPr="005647EB">
              <w:rPr>
                <w:rFonts w:cs="Arial"/>
              </w:rPr>
              <w:t>0</w:t>
            </w:r>
          </w:p>
        </w:tc>
        <w:tc>
          <w:tcPr>
            <w:tcW w:w="5078" w:type="dxa"/>
          </w:tcPr>
          <w:p w14:paraId="08FBD67D" w14:textId="77777777" w:rsidR="00FF6C71" w:rsidRPr="005647EB" w:rsidRDefault="00FF6C71" w:rsidP="002570E4">
            <w:pPr>
              <w:pStyle w:val="TAL"/>
              <w:keepNext w:val="0"/>
              <w:keepLines w:val="0"/>
              <w:rPr>
                <w:rFonts w:cs="Arial"/>
              </w:rPr>
            </w:pPr>
          </w:p>
        </w:tc>
      </w:tr>
      <w:tr w:rsidR="00FF6C71" w:rsidRPr="005647EB" w14:paraId="571F31B1" w14:textId="77777777" w:rsidTr="00194A1C">
        <w:trPr>
          <w:cantSplit/>
          <w:jc w:val="center"/>
        </w:trPr>
        <w:tc>
          <w:tcPr>
            <w:tcW w:w="2541" w:type="dxa"/>
          </w:tcPr>
          <w:p w14:paraId="4325A377" w14:textId="174932C9" w:rsidR="00FF6C71" w:rsidRPr="005647EB" w:rsidRDefault="00FF6C71"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Pr>
          <w:p w14:paraId="15FCF4C2" w14:textId="77777777" w:rsidR="00FF6C71" w:rsidRPr="005647EB" w:rsidRDefault="00FF6C71" w:rsidP="002570E4">
            <w:pPr>
              <w:pStyle w:val="TAC"/>
              <w:keepNext w:val="0"/>
              <w:keepLines w:val="0"/>
              <w:rPr>
                <w:rFonts w:cs="Arial"/>
              </w:rPr>
            </w:pPr>
          </w:p>
        </w:tc>
        <w:tc>
          <w:tcPr>
            <w:tcW w:w="1528" w:type="dxa"/>
          </w:tcPr>
          <w:p w14:paraId="244678DD" w14:textId="77777777" w:rsidR="00FF6C71" w:rsidRPr="005647EB" w:rsidRDefault="00FF6C71" w:rsidP="002570E4">
            <w:pPr>
              <w:pStyle w:val="TAC"/>
              <w:keepNext w:val="0"/>
              <w:keepLines w:val="0"/>
              <w:rPr>
                <w:rFonts w:cs="Arial"/>
              </w:rPr>
            </w:pPr>
            <w:r w:rsidRPr="005647EB">
              <w:rPr>
                <w:rFonts w:cs="Arial"/>
              </w:rPr>
              <w:t>Normal</w:t>
            </w:r>
          </w:p>
        </w:tc>
        <w:tc>
          <w:tcPr>
            <w:tcW w:w="5078" w:type="dxa"/>
          </w:tcPr>
          <w:p w14:paraId="3E978D94" w14:textId="77777777" w:rsidR="00FF6C71" w:rsidRPr="005647EB" w:rsidRDefault="00FF6C71" w:rsidP="002570E4">
            <w:pPr>
              <w:pStyle w:val="TAL"/>
              <w:keepNext w:val="0"/>
              <w:keepLines w:val="0"/>
              <w:rPr>
                <w:rFonts w:cs="Arial"/>
              </w:rPr>
            </w:pPr>
          </w:p>
        </w:tc>
      </w:tr>
      <w:tr w:rsidR="00FF6C71" w:rsidRPr="005647EB" w14:paraId="7598961E" w14:textId="77777777" w:rsidTr="00194A1C">
        <w:trPr>
          <w:cantSplit/>
          <w:jc w:val="center"/>
        </w:trPr>
        <w:tc>
          <w:tcPr>
            <w:tcW w:w="2541" w:type="dxa"/>
          </w:tcPr>
          <w:p w14:paraId="62C245B7" w14:textId="77777777" w:rsidR="00FF6C71" w:rsidRPr="005647EB" w:rsidRDefault="00FF6C71" w:rsidP="002570E4">
            <w:pPr>
              <w:pStyle w:val="TAL"/>
              <w:keepNext w:val="0"/>
              <w:keepLines w:val="0"/>
              <w:rPr>
                <w:rFonts w:cs="Arial"/>
              </w:rPr>
            </w:pPr>
            <w:r w:rsidRPr="005647EB">
              <w:rPr>
                <w:rFonts w:cs="Arial"/>
              </w:rPr>
              <w:t>TimeToTrigger</w:t>
            </w:r>
          </w:p>
        </w:tc>
        <w:tc>
          <w:tcPr>
            <w:tcW w:w="580" w:type="dxa"/>
          </w:tcPr>
          <w:p w14:paraId="51F96555" w14:textId="77777777" w:rsidR="00FF6C71" w:rsidRPr="005647EB" w:rsidRDefault="00FF6C71" w:rsidP="002570E4">
            <w:pPr>
              <w:pStyle w:val="TAC"/>
              <w:keepNext w:val="0"/>
              <w:keepLines w:val="0"/>
              <w:rPr>
                <w:rFonts w:cs="Arial"/>
              </w:rPr>
            </w:pPr>
            <w:r w:rsidRPr="005647EB">
              <w:rPr>
                <w:rFonts w:cs="Arial"/>
              </w:rPr>
              <w:t>s</w:t>
            </w:r>
          </w:p>
        </w:tc>
        <w:tc>
          <w:tcPr>
            <w:tcW w:w="1528" w:type="dxa"/>
          </w:tcPr>
          <w:p w14:paraId="67B13E46" w14:textId="77777777" w:rsidR="00FF6C71" w:rsidRPr="005647EB" w:rsidRDefault="00FF6C71" w:rsidP="002570E4">
            <w:pPr>
              <w:pStyle w:val="TAC"/>
              <w:keepNext w:val="0"/>
              <w:keepLines w:val="0"/>
              <w:rPr>
                <w:rFonts w:cs="Arial"/>
              </w:rPr>
            </w:pPr>
            <w:r w:rsidRPr="005647EB">
              <w:rPr>
                <w:rFonts w:cs="Arial"/>
              </w:rPr>
              <w:t>0</w:t>
            </w:r>
          </w:p>
        </w:tc>
        <w:tc>
          <w:tcPr>
            <w:tcW w:w="5078" w:type="dxa"/>
          </w:tcPr>
          <w:p w14:paraId="15AEFFD0" w14:textId="77777777" w:rsidR="00FF6C71" w:rsidRPr="005647EB" w:rsidRDefault="00FF6C71" w:rsidP="002570E4">
            <w:pPr>
              <w:pStyle w:val="TAL"/>
              <w:keepNext w:val="0"/>
              <w:keepLines w:val="0"/>
              <w:rPr>
                <w:rFonts w:cs="Arial"/>
              </w:rPr>
            </w:pPr>
          </w:p>
        </w:tc>
      </w:tr>
      <w:tr w:rsidR="00FF6C71" w:rsidRPr="005647EB" w14:paraId="67C7A55A" w14:textId="77777777" w:rsidTr="00194A1C">
        <w:trPr>
          <w:cantSplit/>
          <w:jc w:val="center"/>
        </w:trPr>
        <w:tc>
          <w:tcPr>
            <w:tcW w:w="2541" w:type="dxa"/>
          </w:tcPr>
          <w:p w14:paraId="79C3E8A4" w14:textId="755364C5" w:rsidR="00FF6C71" w:rsidRPr="005647EB" w:rsidRDefault="00FF6C71"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Pr>
          <w:p w14:paraId="6BC0E392" w14:textId="77777777" w:rsidR="00FF6C71" w:rsidRPr="005647EB" w:rsidRDefault="00FF6C71" w:rsidP="002570E4">
            <w:pPr>
              <w:pStyle w:val="TAC"/>
              <w:keepNext w:val="0"/>
              <w:keepLines w:val="0"/>
              <w:rPr>
                <w:rFonts w:cs="Arial"/>
              </w:rPr>
            </w:pPr>
          </w:p>
        </w:tc>
        <w:tc>
          <w:tcPr>
            <w:tcW w:w="1528" w:type="dxa"/>
          </w:tcPr>
          <w:p w14:paraId="61E74BF4" w14:textId="77777777" w:rsidR="00FF6C71" w:rsidRPr="005647EB" w:rsidRDefault="00FF6C71" w:rsidP="002570E4">
            <w:pPr>
              <w:pStyle w:val="TAC"/>
              <w:keepNext w:val="0"/>
              <w:keepLines w:val="0"/>
              <w:rPr>
                <w:rFonts w:cs="Arial"/>
              </w:rPr>
            </w:pPr>
            <w:r w:rsidRPr="005647EB">
              <w:rPr>
                <w:rFonts w:cs="Arial"/>
              </w:rPr>
              <w:t>0</w:t>
            </w:r>
          </w:p>
        </w:tc>
        <w:tc>
          <w:tcPr>
            <w:tcW w:w="5078" w:type="dxa"/>
          </w:tcPr>
          <w:p w14:paraId="0159A97C" w14:textId="7845847D" w:rsidR="00FF6C71" w:rsidRPr="005647EB" w:rsidRDefault="00FF6C71"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FF6C71" w:rsidRPr="005647EB" w14:paraId="1F11DE2C" w14:textId="77777777" w:rsidTr="00194A1C">
        <w:trPr>
          <w:cantSplit/>
          <w:jc w:val="center"/>
        </w:trPr>
        <w:tc>
          <w:tcPr>
            <w:tcW w:w="2541" w:type="dxa"/>
          </w:tcPr>
          <w:p w14:paraId="711F6D72" w14:textId="77777777" w:rsidR="00FF6C71" w:rsidRPr="005647EB" w:rsidRDefault="00FF6C71" w:rsidP="002570E4">
            <w:pPr>
              <w:pStyle w:val="TAL"/>
              <w:keepNext w:val="0"/>
              <w:keepLines w:val="0"/>
              <w:rPr>
                <w:rFonts w:cs="Arial"/>
              </w:rPr>
            </w:pPr>
            <w:r w:rsidRPr="005647EB">
              <w:rPr>
                <w:rFonts w:cs="Arial"/>
              </w:rPr>
              <w:t>DRX</w:t>
            </w:r>
          </w:p>
        </w:tc>
        <w:tc>
          <w:tcPr>
            <w:tcW w:w="580" w:type="dxa"/>
          </w:tcPr>
          <w:p w14:paraId="5DB6AE77" w14:textId="77777777" w:rsidR="00FF6C71" w:rsidRPr="005647EB" w:rsidRDefault="00FF6C71" w:rsidP="002570E4">
            <w:pPr>
              <w:pStyle w:val="TAC"/>
              <w:keepNext w:val="0"/>
              <w:keepLines w:val="0"/>
              <w:rPr>
                <w:rFonts w:cs="Arial"/>
              </w:rPr>
            </w:pPr>
          </w:p>
        </w:tc>
        <w:tc>
          <w:tcPr>
            <w:tcW w:w="1528" w:type="dxa"/>
          </w:tcPr>
          <w:p w14:paraId="444FF567" w14:textId="77777777" w:rsidR="00FF6C71" w:rsidRPr="005647EB" w:rsidRDefault="00FF6C71" w:rsidP="002570E4">
            <w:pPr>
              <w:pStyle w:val="TAC"/>
              <w:keepNext w:val="0"/>
              <w:keepLines w:val="0"/>
              <w:rPr>
                <w:rFonts w:cs="Arial"/>
              </w:rPr>
            </w:pPr>
            <w:r w:rsidRPr="005647EB">
              <w:rPr>
                <w:rFonts w:cs="Arial"/>
              </w:rPr>
              <w:t>ON</w:t>
            </w:r>
          </w:p>
        </w:tc>
        <w:tc>
          <w:tcPr>
            <w:tcW w:w="5078" w:type="dxa"/>
          </w:tcPr>
          <w:p w14:paraId="4A865904" w14:textId="77777777" w:rsidR="00FF6C71" w:rsidRPr="005647EB" w:rsidRDefault="00FF6C71" w:rsidP="002570E4">
            <w:pPr>
              <w:pStyle w:val="TAL"/>
              <w:keepNext w:val="0"/>
              <w:keepLines w:val="0"/>
              <w:rPr>
                <w:rFonts w:cs="Arial"/>
              </w:rPr>
            </w:pPr>
          </w:p>
        </w:tc>
      </w:tr>
      <w:tr w:rsidR="00FF6C71" w:rsidRPr="005647EB" w14:paraId="7287C71E" w14:textId="77777777" w:rsidTr="00194A1C">
        <w:trPr>
          <w:cantSplit/>
          <w:jc w:val="center"/>
        </w:trPr>
        <w:tc>
          <w:tcPr>
            <w:tcW w:w="2541" w:type="dxa"/>
          </w:tcPr>
          <w:p w14:paraId="0B851129" w14:textId="60BF6B2C" w:rsidR="00FF6C71" w:rsidRPr="005647EB" w:rsidRDefault="00FF6C71" w:rsidP="002570E4">
            <w:pPr>
              <w:pStyle w:val="TAL"/>
              <w:keepNext w:val="0"/>
              <w:keepLines w:val="0"/>
              <w:rPr>
                <w:rFonts w:cs="Arial"/>
              </w:rPr>
            </w:pPr>
            <w:r w:rsidRPr="005647EB">
              <w:rPr>
                <w:rFonts w:cs="Arial"/>
              </w:rPr>
              <w:t>Scaling</w:t>
            </w:r>
            <w:r w:rsidR="002570E4" w:rsidRPr="005647EB">
              <w:rPr>
                <w:rFonts w:cs="Arial"/>
              </w:rPr>
              <w:t xml:space="preserve"> </w:t>
            </w:r>
            <w:r w:rsidRPr="005647EB">
              <w:rPr>
                <w:rFonts w:cs="Arial"/>
              </w:rPr>
              <w:t>factor</w:t>
            </w:r>
            <w:r w:rsidR="002570E4" w:rsidRPr="005647EB">
              <w:rPr>
                <w:rFonts w:cs="Arial"/>
              </w:rPr>
              <w:t xml:space="preserve"> </w:t>
            </w:r>
            <w:r w:rsidRPr="005647EB">
              <w:rPr>
                <w:rFonts w:cs="Arial"/>
              </w:rPr>
              <w:t>for</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580" w:type="dxa"/>
          </w:tcPr>
          <w:p w14:paraId="0AEFF6D6" w14:textId="77777777" w:rsidR="00FF6C71" w:rsidRPr="005647EB" w:rsidRDefault="00FF6C71" w:rsidP="002570E4">
            <w:pPr>
              <w:pStyle w:val="TAC"/>
              <w:keepNext w:val="0"/>
              <w:keepLines w:val="0"/>
              <w:rPr>
                <w:rFonts w:cs="Arial"/>
              </w:rPr>
            </w:pPr>
          </w:p>
        </w:tc>
        <w:tc>
          <w:tcPr>
            <w:tcW w:w="1528" w:type="dxa"/>
          </w:tcPr>
          <w:p w14:paraId="32DD3846" w14:textId="77777777" w:rsidR="00FF6C71" w:rsidRPr="005647EB" w:rsidRDefault="00FF6C71" w:rsidP="002570E4">
            <w:pPr>
              <w:pStyle w:val="TAC"/>
              <w:keepNext w:val="0"/>
              <w:keepLines w:val="0"/>
              <w:rPr>
                <w:rFonts w:cs="Arial"/>
              </w:rPr>
            </w:pPr>
            <w:r w:rsidRPr="005647EB">
              <w:rPr>
                <w:rFonts w:cs="Arial"/>
              </w:rPr>
              <w:t>8</w:t>
            </w:r>
          </w:p>
        </w:tc>
        <w:tc>
          <w:tcPr>
            <w:tcW w:w="5078" w:type="dxa"/>
          </w:tcPr>
          <w:p w14:paraId="6BC4A8AC" w14:textId="77777777" w:rsidR="00FF6C71" w:rsidRPr="005647EB" w:rsidRDefault="00FF6C71" w:rsidP="002570E4">
            <w:pPr>
              <w:pStyle w:val="TAL"/>
              <w:keepNext w:val="0"/>
              <w:keepLines w:val="0"/>
              <w:rPr>
                <w:rFonts w:cs="Arial"/>
              </w:rPr>
            </w:pPr>
          </w:p>
        </w:tc>
      </w:tr>
      <w:tr w:rsidR="00FF6C71" w:rsidRPr="005647EB" w14:paraId="4CB52755" w14:textId="77777777" w:rsidTr="00194A1C">
        <w:trPr>
          <w:cantSplit/>
          <w:jc w:val="center"/>
        </w:trPr>
        <w:tc>
          <w:tcPr>
            <w:tcW w:w="2541" w:type="dxa"/>
          </w:tcPr>
          <w:p w14:paraId="5DEEB4D2" w14:textId="77777777" w:rsidR="00FF6C71" w:rsidRPr="005647EB" w:rsidRDefault="00FF6C71" w:rsidP="002570E4">
            <w:pPr>
              <w:pStyle w:val="TAL"/>
              <w:keepNext w:val="0"/>
              <w:keepLines w:val="0"/>
              <w:rPr>
                <w:rFonts w:cs="Arial"/>
              </w:rPr>
            </w:pPr>
            <w:r w:rsidRPr="005647EB">
              <w:rPr>
                <w:rFonts w:cs="Arial"/>
              </w:rPr>
              <w:t>T1</w:t>
            </w:r>
          </w:p>
        </w:tc>
        <w:tc>
          <w:tcPr>
            <w:tcW w:w="580" w:type="dxa"/>
          </w:tcPr>
          <w:p w14:paraId="299BBDEC" w14:textId="77777777" w:rsidR="00FF6C71" w:rsidRPr="005647EB" w:rsidRDefault="00FF6C71" w:rsidP="002570E4">
            <w:pPr>
              <w:pStyle w:val="TAC"/>
              <w:keepNext w:val="0"/>
              <w:keepLines w:val="0"/>
              <w:rPr>
                <w:rFonts w:cs="Arial"/>
              </w:rPr>
            </w:pPr>
            <w:r w:rsidRPr="005647EB">
              <w:rPr>
                <w:rFonts w:cs="Arial"/>
              </w:rPr>
              <w:t>s</w:t>
            </w:r>
          </w:p>
        </w:tc>
        <w:tc>
          <w:tcPr>
            <w:tcW w:w="1528" w:type="dxa"/>
          </w:tcPr>
          <w:p w14:paraId="56D1D436" w14:textId="77777777" w:rsidR="00FF6C71" w:rsidRPr="005647EB" w:rsidRDefault="00FF6C71" w:rsidP="002570E4">
            <w:pPr>
              <w:pStyle w:val="TAC"/>
              <w:keepNext w:val="0"/>
              <w:keepLines w:val="0"/>
              <w:rPr>
                <w:rFonts w:cs="Arial"/>
              </w:rPr>
            </w:pPr>
            <w:r w:rsidRPr="005647EB">
              <w:rPr>
                <w:rFonts w:cs="Arial"/>
              </w:rPr>
              <w:t>5</w:t>
            </w:r>
          </w:p>
        </w:tc>
        <w:tc>
          <w:tcPr>
            <w:tcW w:w="5078" w:type="dxa"/>
          </w:tcPr>
          <w:p w14:paraId="4AC6EE6A" w14:textId="77777777" w:rsidR="00FF6C71" w:rsidRPr="005647EB" w:rsidRDefault="00FF6C71" w:rsidP="002570E4">
            <w:pPr>
              <w:pStyle w:val="TAL"/>
              <w:keepNext w:val="0"/>
              <w:keepLines w:val="0"/>
              <w:rPr>
                <w:rFonts w:cs="Arial"/>
              </w:rPr>
            </w:pPr>
          </w:p>
        </w:tc>
      </w:tr>
      <w:tr w:rsidR="00FF6C71" w:rsidRPr="005647EB" w14:paraId="30DA8227" w14:textId="77777777" w:rsidTr="00194A1C">
        <w:trPr>
          <w:cantSplit/>
          <w:jc w:val="center"/>
        </w:trPr>
        <w:tc>
          <w:tcPr>
            <w:tcW w:w="2541" w:type="dxa"/>
          </w:tcPr>
          <w:p w14:paraId="5CB2C503" w14:textId="77777777" w:rsidR="00FF6C71" w:rsidRPr="005647EB" w:rsidRDefault="00FF6C71" w:rsidP="002570E4">
            <w:pPr>
              <w:pStyle w:val="TAL"/>
              <w:keepNext w:val="0"/>
              <w:keepLines w:val="0"/>
              <w:rPr>
                <w:rFonts w:cs="Arial"/>
              </w:rPr>
            </w:pPr>
            <w:r w:rsidRPr="005647EB">
              <w:rPr>
                <w:rFonts w:cs="Arial"/>
              </w:rPr>
              <w:t>T2</w:t>
            </w:r>
          </w:p>
        </w:tc>
        <w:tc>
          <w:tcPr>
            <w:tcW w:w="580" w:type="dxa"/>
          </w:tcPr>
          <w:p w14:paraId="513CFBD3" w14:textId="77777777" w:rsidR="00FF6C71" w:rsidRPr="005647EB" w:rsidRDefault="00FF6C71" w:rsidP="002570E4">
            <w:pPr>
              <w:pStyle w:val="TAC"/>
              <w:keepNext w:val="0"/>
              <w:keepLines w:val="0"/>
              <w:rPr>
                <w:rFonts w:cs="Arial"/>
              </w:rPr>
            </w:pPr>
            <w:r w:rsidRPr="005647EB">
              <w:rPr>
                <w:rFonts w:cs="Arial"/>
              </w:rPr>
              <w:t>s</w:t>
            </w:r>
          </w:p>
        </w:tc>
        <w:tc>
          <w:tcPr>
            <w:tcW w:w="1528" w:type="dxa"/>
          </w:tcPr>
          <w:p w14:paraId="2B95B189" w14:textId="77777777" w:rsidR="00FF6C71" w:rsidRPr="005647EB" w:rsidRDefault="00FF6C71" w:rsidP="002570E4">
            <w:pPr>
              <w:pStyle w:val="TAC"/>
              <w:keepNext w:val="0"/>
              <w:keepLines w:val="0"/>
              <w:rPr>
                <w:rFonts w:cs="Arial"/>
              </w:rPr>
            </w:pPr>
            <w:r w:rsidRPr="005647EB">
              <w:rPr>
                <w:rFonts w:cs="Arial"/>
              </w:rPr>
              <w:t>155</w:t>
            </w:r>
          </w:p>
        </w:tc>
        <w:tc>
          <w:tcPr>
            <w:tcW w:w="5078" w:type="dxa"/>
          </w:tcPr>
          <w:p w14:paraId="28C88D1E" w14:textId="77777777" w:rsidR="00FF6C71" w:rsidRPr="005647EB" w:rsidRDefault="00FF6C71" w:rsidP="002570E4">
            <w:pPr>
              <w:pStyle w:val="TAL"/>
              <w:keepNext w:val="0"/>
              <w:keepLines w:val="0"/>
              <w:rPr>
                <w:rFonts w:cs="Arial"/>
              </w:rPr>
            </w:pPr>
          </w:p>
        </w:tc>
      </w:tr>
    </w:tbl>
    <w:p w14:paraId="49BFEC3B" w14:textId="77777777" w:rsidR="00FF6C71" w:rsidRPr="005647EB" w:rsidRDefault="00FF6C71" w:rsidP="002570E4"/>
    <w:p w14:paraId="62D67A02" w14:textId="77777777" w:rsidR="00FF6C71" w:rsidRPr="005647EB" w:rsidRDefault="00FF6C71" w:rsidP="002570E4">
      <w:pPr>
        <w:pStyle w:val="Heading5"/>
        <w:keepNext w:val="0"/>
        <w:keepLines w:val="0"/>
      </w:pPr>
      <w:r w:rsidRPr="005647EB">
        <w:t>8.3.9.4.2</w:t>
      </w:r>
      <w:r w:rsidRPr="005647EB">
        <w:tab/>
        <w:t>Test procedure</w:t>
      </w:r>
    </w:p>
    <w:p w14:paraId="5913921D" w14:textId="77777777" w:rsidR="00FF6C71" w:rsidRPr="005647EB" w:rsidRDefault="00FF6C71"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5ED9583F" w14:textId="78B2B4D0" w:rsidR="00FF6C71" w:rsidRPr="005647EB" w:rsidRDefault="00FF6C71" w:rsidP="00194A1C">
      <w:pPr>
        <w:pStyle w:val="B1"/>
        <w:ind w:left="709" w:hanging="425"/>
      </w:pPr>
      <w:r w:rsidRPr="005647EB">
        <w:t>1.</w:t>
      </w:r>
      <w:r w:rsidR="00194A1C" w:rsidRPr="005647EB">
        <w:tab/>
      </w:r>
      <w:r w:rsidRPr="005647EB">
        <w:t xml:space="preserve">Ensure the UE is in State 3A-RF according </w:t>
      </w:r>
      <w:r w:rsidR="002570E4" w:rsidRPr="005647EB">
        <w:t>to 3GPP TS</w:t>
      </w:r>
      <w:r w:rsidRPr="005647EB">
        <w:t xml:space="preserve"> 36.508 [7] clause 7.2A.3.</w:t>
      </w:r>
    </w:p>
    <w:p w14:paraId="531B5070" w14:textId="04784A3C" w:rsidR="00FF6C71" w:rsidRPr="005647EB" w:rsidRDefault="00FF6C71" w:rsidP="00194A1C">
      <w:pPr>
        <w:pStyle w:val="B1"/>
        <w:ind w:left="709" w:hanging="425"/>
      </w:pPr>
      <w:r w:rsidRPr="005647EB">
        <w:rPr>
          <w:rFonts w:eastAsia="??"/>
        </w:rPr>
        <w:t>2.</w:t>
      </w:r>
      <w:r w:rsidR="00194A1C" w:rsidRPr="005647EB">
        <w:rPr>
          <w:rFonts w:eastAsia="??"/>
        </w:rPr>
        <w:tab/>
      </w:r>
      <w:r w:rsidRPr="005647EB">
        <w:rPr>
          <w:rFonts w:eastAsia="??"/>
        </w:rPr>
        <w:t xml:space="preserve">Set the parameters according to T1 in Table 8.3.9.5-1. </w:t>
      </w:r>
      <w:r w:rsidRPr="005647EB">
        <w:t>Propagation conditions are set according to Annex B clauses B.1.1 and B.2.2. T1 starts.</w:t>
      </w:r>
    </w:p>
    <w:p w14:paraId="59E9B393" w14:textId="3124B82C" w:rsidR="00FF6C71" w:rsidRPr="005647EB" w:rsidRDefault="00FF6C71" w:rsidP="00194A1C">
      <w:pPr>
        <w:pStyle w:val="B1"/>
        <w:ind w:left="709" w:hanging="425"/>
      </w:pPr>
      <w:r w:rsidRPr="005647EB">
        <w:t>3.</w:t>
      </w:r>
      <w:r w:rsidR="00194A1C" w:rsidRPr="005647EB">
        <w:tab/>
      </w:r>
      <w:r w:rsidRPr="005647EB">
        <w:t>SS shall transmit an RRCConnectionReconfiguration message.</w:t>
      </w:r>
    </w:p>
    <w:p w14:paraId="759AF4E7" w14:textId="4BFFC8B9" w:rsidR="00FF6C71" w:rsidRPr="005647EB" w:rsidRDefault="00FF6C71" w:rsidP="00194A1C">
      <w:pPr>
        <w:pStyle w:val="B1"/>
        <w:ind w:left="709" w:hanging="425"/>
      </w:pPr>
      <w:r w:rsidRPr="005647EB">
        <w:t>4.</w:t>
      </w:r>
      <w:r w:rsidR="00194A1C" w:rsidRPr="005647EB">
        <w:tab/>
      </w:r>
      <w:r w:rsidRPr="005647EB">
        <w:t>The UE shall transmit RRCConnectionReconfigurationComplete message.</w:t>
      </w:r>
    </w:p>
    <w:p w14:paraId="54B22E57" w14:textId="39AF864F" w:rsidR="00FF6C71" w:rsidRPr="005647EB" w:rsidRDefault="00FF6C71" w:rsidP="00194A1C">
      <w:pPr>
        <w:pStyle w:val="B1"/>
        <w:ind w:left="709" w:hanging="425"/>
      </w:pPr>
      <w:r w:rsidRPr="005647EB">
        <w:t>5.</w:t>
      </w:r>
      <w:r w:rsidR="00194A1C" w:rsidRPr="005647EB">
        <w:tab/>
      </w:r>
      <w:r w:rsidRPr="005647EB">
        <w:t>When T1 expires, the SS shall switch the power setting from T1 to T2 as specified in Tables  and 8.3.9.5-2.</w:t>
      </w:r>
    </w:p>
    <w:p w14:paraId="52A89326" w14:textId="74880D60" w:rsidR="00FF6C71" w:rsidRPr="005647EB" w:rsidRDefault="00FF6C71" w:rsidP="00194A1C">
      <w:pPr>
        <w:pStyle w:val="B1"/>
        <w:ind w:left="709" w:hanging="425"/>
      </w:pPr>
      <w:r w:rsidRPr="005647EB">
        <w:t>6.</w:t>
      </w:r>
      <w:r w:rsidR="00194A1C" w:rsidRPr="005647EB">
        <w:tab/>
      </w:r>
      <w:r w:rsidRPr="005647EB">
        <w:t>UE shall transmit a MeasurementReport message triggered by Event A3 for cells 2, 3 and 4. If the measurement reporting delay from the beginning of time period T2 is less than 13.2s for cell1 and 153.6s for cells 3&amp;4 the number of successful tests is increased by one. If the UE fails to report the event within the measurement reporting delay requirement then the number of failure tests is increased by one.</w:t>
      </w:r>
    </w:p>
    <w:p w14:paraId="282206F3" w14:textId="27510653" w:rsidR="00FF6C71" w:rsidRPr="005647EB" w:rsidRDefault="00FF6C71" w:rsidP="00194A1C">
      <w:pPr>
        <w:pStyle w:val="B1"/>
        <w:ind w:left="709" w:hanging="425"/>
      </w:pPr>
      <w:r w:rsidRPr="005647EB">
        <w:t>7.</w:t>
      </w:r>
      <w:r w:rsidR="00194A1C" w:rsidRPr="005647EB">
        <w:tab/>
      </w:r>
      <w:r w:rsidRPr="005647EB">
        <w:t>After the SS receive the MeasurementReport message in step 6) or when T2 expires, the SS shall transmit an RRCConnectionRelease message to release the RRC connection which includes the release of the established radio bearers as well as all radio resources.</w:t>
      </w:r>
    </w:p>
    <w:p w14:paraId="3C717291" w14:textId="54C8A9A0" w:rsidR="00FF6C71" w:rsidRPr="005647EB" w:rsidRDefault="00FF6C71" w:rsidP="00194A1C">
      <w:pPr>
        <w:pStyle w:val="B1"/>
        <w:ind w:left="709" w:hanging="425"/>
      </w:pPr>
      <w:r w:rsidRPr="005647EB">
        <w:t>8.</w:t>
      </w:r>
      <w:r w:rsidR="00194A1C" w:rsidRPr="005647EB">
        <w:tab/>
      </w:r>
      <w:r w:rsidRPr="005647EB">
        <w:t>Set physical cell identity = ((current physical cell identity + 1) mod 14 + 2) for Cells 2, 3 and 4 for next iteration of the test procedure loop.</w:t>
      </w:r>
    </w:p>
    <w:p w14:paraId="31068F13" w14:textId="77777777" w:rsidR="00194A1C" w:rsidRPr="005647EB" w:rsidRDefault="00FF6C71" w:rsidP="00194A1C">
      <w:pPr>
        <w:pStyle w:val="B1"/>
        <w:ind w:left="709" w:hanging="425"/>
      </w:pPr>
      <w:r w:rsidRPr="005647EB">
        <w:t>9.</w:t>
      </w:r>
      <w:r w:rsidR="00194A1C" w:rsidRPr="005647EB">
        <w:tab/>
      </w:r>
      <w:r w:rsidRPr="005647EB">
        <w:t>After the RRC connection release, the SS:</w:t>
      </w:r>
    </w:p>
    <w:p w14:paraId="59B5281D" w14:textId="77777777" w:rsidR="00194A1C" w:rsidRPr="005647EB" w:rsidRDefault="00FF6C71" w:rsidP="00194A1C">
      <w:pPr>
        <w:pStyle w:val="B2"/>
      </w:pPr>
      <w:r w:rsidRPr="005647EB">
        <w:t>-</w:t>
      </w:r>
      <w:r w:rsidR="00194A1C"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194A1C" w:rsidRPr="005647EB">
        <w:t xml:space="preserve">; </w:t>
      </w:r>
      <w:r w:rsidRPr="005647EB">
        <w:t>or</w:t>
      </w:r>
    </w:p>
    <w:p w14:paraId="0A38A7C7" w14:textId="10F5F956" w:rsidR="00194A1C" w:rsidRPr="005647EB" w:rsidRDefault="00FF6C71" w:rsidP="00194A1C">
      <w:pPr>
        <w:pStyle w:val="B2"/>
      </w:pPr>
      <w:r w:rsidRPr="005647EB">
        <w:t>-</w:t>
      </w:r>
      <w:r w:rsidR="00194A1C" w:rsidRPr="005647EB">
        <w:tab/>
      </w:r>
      <w:r w:rsidRPr="005647EB">
        <w:t xml:space="preserve">switches off and on the UE and ensures the UE is in State 3A-RF according </w:t>
      </w:r>
      <w:r w:rsidR="002570E4" w:rsidRPr="005647EB">
        <w:t>to 3GPP TS</w:t>
      </w:r>
      <w:r w:rsidRPr="005647EB">
        <w:t xml:space="preserve"> 36.508 [7] clause</w:t>
      </w:r>
      <w:r w:rsidR="00194A1C" w:rsidRPr="005647EB">
        <w:t> </w:t>
      </w:r>
      <w:r w:rsidRPr="005647EB">
        <w:t>7.2A.3</w:t>
      </w:r>
      <w:r w:rsidR="00194A1C" w:rsidRPr="005647EB">
        <w:t xml:space="preserve">; </w:t>
      </w:r>
      <w:r w:rsidRPr="005647EB">
        <w:t>and</w:t>
      </w:r>
    </w:p>
    <w:p w14:paraId="6744F9CB" w14:textId="487043DE" w:rsidR="00FF6C71" w:rsidRPr="005647EB" w:rsidRDefault="00FF6C71" w:rsidP="00194A1C">
      <w:pPr>
        <w:pStyle w:val="B2"/>
      </w:pPr>
      <w:r w:rsidRPr="005647EB">
        <w:lastRenderedPageBreak/>
        <w:t>-</w:t>
      </w:r>
      <w:r w:rsidR="00194A1C" w:rsidRPr="005647EB">
        <w:tab/>
      </w:r>
      <w:r w:rsidRPr="005647EB">
        <w:t>randomly re-assign the frequencies for cells 2, 3 and 4 among the eight FDD carrier frequencies, according to table 8.3.9.4.1-1.</w:t>
      </w:r>
    </w:p>
    <w:p w14:paraId="5C2FC7C5" w14:textId="3CF6C4BD" w:rsidR="00FF6C71" w:rsidRPr="005647EB" w:rsidRDefault="00FF6C71" w:rsidP="00194A1C">
      <w:pPr>
        <w:pStyle w:val="B1"/>
        <w:ind w:left="709" w:hanging="425"/>
      </w:pPr>
      <w:r w:rsidRPr="005647EB">
        <w:t>10.</w:t>
      </w:r>
      <w:r w:rsidR="00194A1C" w:rsidRPr="005647EB">
        <w:tab/>
      </w:r>
      <w:r w:rsidRPr="005647EB">
        <w:t xml:space="preserve">Repeat step 2-9 until the confidence level according to </w:t>
      </w:r>
      <w:r w:rsidRPr="005647EB">
        <w:rPr>
          <w:rFonts w:eastAsia="??"/>
        </w:rPr>
        <w:t>Tables G.2.3-1 in Annex G clause G.2 is achieved.</w:t>
      </w:r>
    </w:p>
    <w:p w14:paraId="300FC767" w14:textId="77777777" w:rsidR="00FF6C71" w:rsidRPr="005647EB" w:rsidRDefault="00FF6C71" w:rsidP="002570E4">
      <w:pPr>
        <w:pStyle w:val="Heading5"/>
        <w:keepNext w:val="0"/>
        <w:keepLines w:val="0"/>
      </w:pPr>
      <w:r w:rsidRPr="005647EB">
        <w:t>8.3.9.4.3</w:t>
      </w:r>
      <w:r w:rsidRPr="005647EB">
        <w:tab/>
        <w:t>Message contents</w:t>
      </w:r>
    </w:p>
    <w:p w14:paraId="68619767" w14:textId="4D04C2B6" w:rsidR="00FF6C71" w:rsidRPr="005647EB" w:rsidRDefault="00FF6C71" w:rsidP="002570E4">
      <w:r w:rsidRPr="005647EB">
        <w:t xml:space="preserve">Message contents are according </w:t>
      </w:r>
      <w:r w:rsidR="002570E4" w:rsidRPr="005647EB">
        <w:t>to 3GPP TS</w:t>
      </w:r>
      <w:r w:rsidRPr="005647EB">
        <w:t xml:space="preserve"> 36.508 [7] clause 4.6 with the following exceptions:</w:t>
      </w:r>
    </w:p>
    <w:p w14:paraId="02FA3439" w14:textId="77777777" w:rsidR="00FF6C71" w:rsidRPr="005647EB" w:rsidRDefault="00FF6C71" w:rsidP="002570E4">
      <w:pPr>
        <w:pStyle w:val="TH"/>
        <w:keepNext w:val="0"/>
        <w:keepLines w:val="0"/>
        <w:rPr>
          <w:rFonts w:eastAsia="SimSun"/>
          <w:lang w:eastAsia="zh-CN"/>
        </w:rPr>
      </w:pPr>
      <w:r w:rsidRPr="005647EB">
        <w:t xml:space="preserve">Table </w:t>
      </w:r>
      <w:r w:rsidRPr="005647EB">
        <w:rPr>
          <w:rFonts w:eastAsia="SimSun"/>
          <w:lang w:eastAsia="zh-CN"/>
        </w:rPr>
        <w:t>8.39.4.3</w:t>
      </w:r>
      <w:r w:rsidRPr="005647EB">
        <w:t xml:space="preserve">-1: Common </w:t>
      </w:r>
      <w:r w:rsidRPr="005647EB">
        <w:rPr>
          <w:rFonts w:eastAsia="SimSun"/>
          <w:lang w:eastAsia="zh-CN"/>
        </w:rPr>
        <w:t>Exception messages for E-UTRAN FDD-FDD intra frequency event triggered reporting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FF6C71" w:rsidRPr="005647EB" w14:paraId="70D3D968" w14:textId="77777777" w:rsidTr="00194A1C">
        <w:trPr>
          <w:cantSplit/>
          <w:jc w:val="center"/>
        </w:trPr>
        <w:tc>
          <w:tcPr>
            <w:tcW w:w="8022" w:type="dxa"/>
            <w:gridSpan w:val="2"/>
          </w:tcPr>
          <w:p w14:paraId="53B20E1A" w14:textId="47FF19F4" w:rsidR="00FF6C71" w:rsidRPr="005647EB" w:rsidRDefault="00FF6C71"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FF6C71" w:rsidRPr="005647EB" w14:paraId="33F2A59D" w14:textId="77777777" w:rsidTr="00194A1C">
        <w:trPr>
          <w:cantSplit/>
          <w:jc w:val="center"/>
        </w:trPr>
        <w:tc>
          <w:tcPr>
            <w:tcW w:w="5692" w:type="dxa"/>
          </w:tcPr>
          <w:p w14:paraId="0A485316" w14:textId="11C622E6" w:rsidR="00FF6C71" w:rsidRPr="005647EB" w:rsidRDefault="00FF6C71"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3A8207A" w14:textId="77777777" w:rsidR="00FF6C71" w:rsidRPr="005647EB" w:rsidRDefault="00FF6C71" w:rsidP="002570E4">
            <w:pPr>
              <w:pStyle w:val="TAL"/>
              <w:keepNext w:val="0"/>
              <w:keepLines w:val="0"/>
              <w:rPr>
                <w:rFonts w:eastAsia="SimSun"/>
                <w:lang w:eastAsia="zh-CN"/>
              </w:rPr>
            </w:pPr>
          </w:p>
        </w:tc>
      </w:tr>
      <w:tr w:rsidR="00FF6C71" w:rsidRPr="005647EB" w14:paraId="5C5C3D9B" w14:textId="77777777" w:rsidTr="00194A1C">
        <w:trPr>
          <w:cantSplit/>
          <w:jc w:val="center"/>
        </w:trPr>
        <w:tc>
          <w:tcPr>
            <w:tcW w:w="5692" w:type="dxa"/>
          </w:tcPr>
          <w:p w14:paraId="7EC841D6" w14:textId="73D8E195" w:rsidR="00FF6C71" w:rsidRPr="005647EB" w:rsidRDefault="00FF6C71"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6392ABB9" w14:textId="2825D7B1" w:rsidR="00FF6C71" w:rsidRPr="005647EB" w:rsidRDefault="00FF6C71" w:rsidP="002570E4">
            <w:pPr>
              <w:pStyle w:val="TAL"/>
              <w:keepNext w:val="0"/>
              <w:keepLines w:val="0"/>
            </w:pPr>
            <w:r w:rsidRPr="005647EB">
              <w:t>Table</w:t>
            </w:r>
            <w:r w:rsidR="002570E4" w:rsidRPr="005647EB">
              <w:t xml:space="preserve"> </w:t>
            </w:r>
            <w:r w:rsidRPr="005647EB">
              <w:t>H.3.1-1</w:t>
            </w:r>
          </w:p>
          <w:p w14:paraId="0CD2B126" w14:textId="2F308454" w:rsidR="00FF6C71" w:rsidRPr="005647EB" w:rsidRDefault="00FF6C71" w:rsidP="002570E4">
            <w:pPr>
              <w:pStyle w:val="TAL"/>
              <w:keepNext w:val="0"/>
              <w:keepLines w:val="0"/>
            </w:pPr>
            <w:r w:rsidRPr="005647EB">
              <w:t>Table</w:t>
            </w:r>
            <w:r w:rsidR="002570E4" w:rsidRPr="005647EB">
              <w:t xml:space="preserve"> </w:t>
            </w:r>
            <w:r w:rsidRPr="005647EB">
              <w:t>H.3.1-7</w:t>
            </w:r>
          </w:p>
          <w:p w14:paraId="09E2C996" w14:textId="13673589" w:rsidR="00FF6C71" w:rsidRPr="005647EB" w:rsidRDefault="00FF6C71" w:rsidP="002570E4">
            <w:pPr>
              <w:pStyle w:val="TAL"/>
              <w:keepNext w:val="0"/>
              <w:keepLines w:val="0"/>
            </w:pPr>
            <w:r w:rsidRPr="005647EB">
              <w:t>Table</w:t>
            </w:r>
            <w:r w:rsidR="002570E4" w:rsidRPr="005647EB">
              <w:t xml:space="preserve"> </w:t>
            </w:r>
            <w:r w:rsidRPr="005647EB">
              <w:t>H.3.1-9</w:t>
            </w:r>
          </w:p>
        </w:tc>
      </w:tr>
    </w:tbl>
    <w:p w14:paraId="59B45366" w14:textId="77777777" w:rsidR="00FF6C71" w:rsidRPr="005647EB" w:rsidRDefault="00FF6C71" w:rsidP="002570E4"/>
    <w:p w14:paraId="75F06610" w14:textId="77777777" w:rsidR="00FF6C71" w:rsidRPr="005647EB" w:rsidRDefault="00FF6C71" w:rsidP="002570E4">
      <w:pPr>
        <w:pStyle w:val="TH"/>
        <w:keepNext w:val="0"/>
        <w:keepLines w:val="0"/>
      </w:pPr>
      <w:r w:rsidRPr="005647EB">
        <w:t xml:space="preserve">Table 8.3.9.4.3-2: </w:t>
      </w:r>
      <w:r w:rsidRPr="005647EB">
        <w:rPr>
          <w:i/>
        </w:rPr>
        <w:t>ReportConfigEUTRA-A3</w:t>
      </w:r>
      <w:r w:rsidRPr="005647EB">
        <w:t>: Additional E-UTRAN FDD-FDD inter frequency event triggered reporting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FF6C71" w:rsidRPr="005647EB" w14:paraId="685329B6" w14:textId="77777777" w:rsidTr="002570E4">
        <w:trPr>
          <w:jc w:val="center"/>
        </w:trPr>
        <w:tc>
          <w:tcPr>
            <w:tcW w:w="9527" w:type="dxa"/>
            <w:gridSpan w:val="4"/>
            <w:tcBorders>
              <w:bottom w:val="single" w:sz="4" w:space="0" w:color="auto"/>
            </w:tcBorders>
          </w:tcPr>
          <w:p w14:paraId="2288773D" w14:textId="10F0E1DD" w:rsidR="00FF6C71" w:rsidRPr="005647EB" w:rsidRDefault="00FF6C71"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FF6C71" w:rsidRPr="005647EB" w14:paraId="1CC66918" w14:textId="77777777" w:rsidTr="002570E4">
        <w:trPr>
          <w:jc w:val="center"/>
        </w:trPr>
        <w:tc>
          <w:tcPr>
            <w:tcW w:w="4427" w:type="dxa"/>
            <w:tcBorders>
              <w:right w:val="single" w:sz="4" w:space="0" w:color="auto"/>
            </w:tcBorders>
          </w:tcPr>
          <w:p w14:paraId="5974210E" w14:textId="4BBD9AD2" w:rsidR="00FF6C71" w:rsidRPr="005647EB" w:rsidRDefault="00FF6C71"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724EC2D" w14:textId="77777777" w:rsidR="00FF6C71" w:rsidRPr="005647EB" w:rsidRDefault="00FF6C71" w:rsidP="002570E4">
            <w:pPr>
              <w:pStyle w:val="TAH"/>
              <w:keepNext w:val="0"/>
              <w:keepLines w:val="0"/>
            </w:pPr>
            <w:r w:rsidRPr="005647EB">
              <w:t>Value/remark</w:t>
            </w:r>
          </w:p>
        </w:tc>
        <w:tc>
          <w:tcPr>
            <w:tcW w:w="1700" w:type="dxa"/>
            <w:tcBorders>
              <w:left w:val="single" w:sz="4" w:space="0" w:color="auto"/>
              <w:right w:val="single" w:sz="4" w:space="0" w:color="auto"/>
            </w:tcBorders>
          </w:tcPr>
          <w:p w14:paraId="3E856F3C" w14:textId="77777777" w:rsidR="00FF6C71" w:rsidRPr="005647EB" w:rsidRDefault="00FF6C71" w:rsidP="002570E4">
            <w:pPr>
              <w:pStyle w:val="TAH"/>
              <w:keepNext w:val="0"/>
              <w:keepLines w:val="0"/>
            </w:pPr>
            <w:r w:rsidRPr="005647EB">
              <w:t>Comment</w:t>
            </w:r>
          </w:p>
        </w:tc>
        <w:tc>
          <w:tcPr>
            <w:tcW w:w="1133" w:type="dxa"/>
            <w:tcBorders>
              <w:left w:val="single" w:sz="4" w:space="0" w:color="auto"/>
            </w:tcBorders>
          </w:tcPr>
          <w:p w14:paraId="2009386D" w14:textId="77777777" w:rsidR="00FF6C71" w:rsidRPr="005647EB" w:rsidRDefault="00FF6C71" w:rsidP="002570E4">
            <w:pPr>
              <w:pStyle w:val="TAH"/>
              <w:keepNext w:val="0"/>
              <w:keepLines w:val="0"/>
            </w:pPr>
            <w:r w:rsidRPr="005647EB">
              <w:t>Condition</w:t>
            </w:r>
          </w:p>
        </w:tc>
      </w:tr>
      <w:tr w:rsidR="00FF6C71" w:rsidRPr="005647EB" w14:paraId="446836E1" w14:textId="77777777" w:rsidTr="002570E4">
        <w:trPr>
          <w:jc w:val="center"/>
        </w:trPr>
        <w:tc>
          <w:tcPr>
            <w:tcW w:w="4427" w:type="dxa"/>
            <w:tcBorders>
              <w:right w:val="single" w:sz="4" w:space="0" w:color="auto"/>
            </w:tcBorders>
          </w:tcPr>
          <w:p w14:paraId="02BA79BE" w14:textId="6367A0CB" w:rsidR="00FF6C71" w:rsidRPr="005647EB" w:rsidRDefault="00FF6C71"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6DD0E18"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29727EAC" w14:textId="77777777" w:rsidR="00FF6C71" w:rsidRPr="005647EB" w:rsidRDefault="00FF6C71" w:rsidP="002570E4">
            <w:pPr>
              <w:pStyle w:val="TAL"/>
              <w:keepNext w:val="0"/>
              <w:keepLines w:val="0"/>
            </w:pPr>
          </w:p>
        </w:tc>
        <w:tc>
          <w:tcPr>
            <w:tcW w:w="1133" w:type="dxa"/>
            <w:tcBorders>
              <w:left w:val="single" w:sz="4" w:space="0" w:color="auto"/>
            </w:tcBorders>
          </w:tcPr>
          <w:p w14:paraId="28724FB2" w14:textId="77777777" w:rsidR="00FF6C71" w:rsidRPr="005647EB" w:rsidRDefault="00FF6C71" w:rsidP="002570E4">
            <w:pPr>
              <w:pStyle w:val="TAL"/>
              <w:keepNext w:val="0"/>
              <w:keepLines w:val="0"/>
            </w:pPr>
          </w:p>
        </w:tc>
      </w:tr>
      <w:tr w:rsidR="00FF6C71" w:rsidRPr="005647EB" w14:paraId="09539B7D" w14:textId="77777777" w:rsidTr="002570E4">
        <w:trPr>
          <w:jc w:val="center"/>
        </w:trPr>
        <w:tc>
          <w:tcPr>
            <w:tcW w:w="4427" w:type="dxa"/>
            <w:tcBorders>
              <w:right w:val="single" w:sz="4" w:space="0" w:color="auto"/>
            </w:tcBorders>
          </w:tcPr>
          <w:p w14:paraId="6D0E400F" w14:textId="4078455A" w:rsidR="00FF6C71" w:rsidRPr="005647EB" w:rsidRDefault="002570E4" w:rsidP="002570E4">
            <w:pPr>
              <w:pStyle w:val="TAL"/>
              <w:keepNext w:val="0"/>
              <w:keepLines w:val="0"/>
            </w:pPr>
            <w:r w:rsidRPr="005647EB">
              <w:t xml:space="preserve"> </w:t>
            </w:r>
            <w:r w:rsidR="00FF6C71" w:rsidRPr="005647EB">
              <w:t>triggerType</w:t>
            </w:r>
            <w:r w:rsidRPr="005647EB">
              <w:t xml:space="preserve"> </w:t>
            </w:r>
            <w:r w:rsidR="00FF6C71" w:rsidRPr="005647EB">
              <w:t>CHOICE</w:t>
            </w:r>
            <w:r w:rsidRPr="005647EB">
              <w:t xml:space="preserve"> </w:t>
            </w:r>
            <w:r w:rsidR="00FF6C71" w:rsidRPr="005647EB">
              <w:t>{</w:t>
            </w:r>
          </w:p>
        </w:tc>
        <w:tc>
          <w:tcPr>
            <w:tcW w:w="2267" w:type="dxa"/>
            <w:tcBorders>
              <w:left w:val="single" w:sz="4" w:space="0" w:color="auto"/>
              <w:right w:val="single" w:sz="4" w:space="0" w:color="auto"/>
            </w:tcBorders>
          </w:tcPr>
          <w:p w14:paraId="56BC75FC"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17072C2D" w14:textId="77777777" w:rsidR="00FF6C71" w:rsidRPr="005647EB" w:rsidRDefault="00FF6C71" w:rsidP="002570E4">
            <w:pPr>
              <w:pStyle w:val="TAL"/>
              <w:keepNext w:val="0"/>
              <w:keepLines w:val="0"/>
            </w:pPr>
          </w:p>
        </w:tc>
        <w:tc>
          <w:tcPr>
            <w:tcW w:w="1133" w:type="dxa"/>
            <w:tcBorders>
              <w:left w:val="single" w:sz="4" w:space="0" w:color="auto"/>
            </w:tcBorders>
          </w:tcPr>
          <w:p w14:paraId="093675D8" w14:textId="77777777" w:rsidR="00FF6C71" w:rsidRPr="005647EB" w:rsidRDefault="00FF6C71" w:rsidP="002570E4">
            <w:pPr>
              <w:pStyle w:val="TAL"/>
              <w:keepNext w:val="0"/>
              <w:keepLines w:val="0"/>
            </w:pPr>
          </w:p>
        </w:tc>
      </w:tr>
      <w:tr w:rsidR="00FF6C71" w:rsidRPr="005647EB" w14:paraId="6FAA8260" w14:textId="77777777" w:rsidTr="002570E4">
        <w:trPr>
          <w:jc w:val="center"/>
        </w:trPr>
        <w:tc>
          <w:tcPr>
            <w:tcW w:w="4427" w:type="dxa"/>
            <w:tcBorders>
              <w:right w:val="single" w:sz="4" w:space="0" w:color="auto"/>
            </w:tcBorders>
          </w:tcPr>
          <w:p w14:paraId="6780D0D7" w14:textId="15242658" w:rsidR="00FF6C71" w:rsidRPr="005647EB" w:rsidRDefault="002570E4" w:rsidP="002570E4">
            <w:pPr>
              <w:pStyle w:val="TAL"/>
              <w:keepNext w:val="0"/>
              <w:keepLines w:val="0"/>
            </w:pPr>
            <w:r w:rsidRPr="005647EB">
              <w:t xml:space="preserve">  </w:t>
            </w:r>
            <w:r w:rsidR="00FF6C71" w:rsidRPr="005647EB">
              <w:t>event</w:t>
            </w:r>
            <w:r w:rsidRPr="005647EB">
              <w:t xml:space="preserve"> </w:t>
            </w:r>
            <w:r w:rsidR="00FF6C71" w:rsidRPr="005647EB">
              <w:t>SEQUENCE</w:t>
            </w:r>
            <w:r w:rsidRPr="005647EB">
              <w:t xml:space="preserve"> </w:t>
            </w:r>
            <w:r w:rsidR="00FF6C71" w:rsidRPr="005647EB">
              <w:t>{</w:t>
            </w:r>
          </w:p>
        </w:tc>
        <w:tc>
          <w:tcPr>
            <w:tcW w:w="2267" w:type="dxa"/>
            <w:tcBorders>
              <w:left w:val="single" w:sz="4" w:space="0" w:color="auto"/>
              <w:right w:val="single" w:sz="4" w:space="0" w:color="auto"/>
            </w:tcBorders>
          </w:tcPr>
          <w:p w14:paraId="53D8BE6B"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3D0DE171" w14:textId="77777777" w:rsidR="00FF6C71" w:rsidRPr="005647EB" w:rsidRDefault="00FF6C71" w:rsidP="002570E4">
            <w:pPr>
              <w:pStyle w:val="TAL"/>
              <w:keepNext w:val="0"/>
              <w:keepLines w:val="0"/>
            </w:pPr>
          </w:p>
        </w:tc>
        <w:tc>
          <w:tcPr>
            <w:tcW w:w="1133" w:type="dxa"/>
            <w:tcBorders>
              <w:left w:val="single" w:sz="4" w:space="0" w:color="auto"/>
            </w:tcBorders>
          </w:tcPr>
          <w:p w14:paraId="588E8C55" w14:textId="77777777" w:rsidR="00FF6C71" w:rsidRPr="005647EB" w:rsidRDefault="00FF6C71" w:rsidP="002570E4">
            <w:pPr>
              <w:pStyle w:val="TAL"/>
              <w:keepNext w:val="0"/>
              <w:keepLines w:val="0"/>
            </w:pPr>
          </w:p>
        </w:tc>
      </w:tr>
      <w:tr w:rsidR="00FF6C71" w:rsidRPr="005647EB" w14:paraId="2886A2E4" w14:textId="77777777" w:rsidTr="002570E4">
        <w:trPr>
          <w:jc w:val="center"/>
        </w:trPr>
        <w:tc>
          <w:tcPr>
            <w:tcW w:w="4427" w:type="dxa"/>
            <w:tcBorders>
              <w:right w:val="single" w:sz="4" w:space="0" w:color="auto"/>
            </w:tcBorders>
          </w:tcPr>
          <w:p w14:paraId="7B58937C" w14:textId="7A054EE4" w:rsidR="00FF6C71" w:rsidRPr="005647EB" w:rsidRDefault="002570E4" w:rsidP="002570E4">
            <w:pPr>
              <w:pStyle w:val="TAL"/>
              <w:keepNext w:val="0"/>
              <w:keepLines w:val="0"/>
            </w:pPr>
            <w:r w:rsidRPr="005647EB">
              <w:t xml:space="preserve">    </w:t>
            </w:r>
            <w:r w:rsidR="00FF6C71" w:rsidRPr="005647EB">
              <w:t>eventId</w:t>
            </w:r>
            <w:r w:rsidRPr="005647EB">
              <w:t xml:space="preserve"> </w:t>
            </w:r>
            <w:r w:rsidR="00FF6C71" w:rsidRPr="005647EB">
              <w:t>CHOICE</w:t>
            </w:r>
            <w:r w:rsidRPr="005647EB">
              <w:t xml:space="preserve"> </w:t>
            </w:r>
            <w:r w:rsidR="00FF6C71" w:rsidRPr="005647EB">
              <w:t>{</w:t>
            </w:r>
          </w:p>
        </w:tc>
        <w:tc>
          <w:tcPr>
            <w:tcW w:w="2267" w:type="dxa"/>
            <w:tcBorders>
              <w:left w:val="single" w:sz="4" w:space="0" w:color="auto"/>
              <w:right w:val="single" w:sz="4" w:space="0" w:color="auto"/>
            </w:tcBorders>
          </w:tcPr>
          <w:p w14:paraId="101EEA92"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0D199385" w14:textId="77777777" w:rsidR="00FF6C71" w:rsidRPr="005647EB" w:rsidRDefault="00FF6C71" w:rsidP="002570E4">
            <w:pPr>
              <w:pStyle w:val="TAL"/>
              <w:keepNext w:val="0"/>
              <w:keepLines w:val="0"/>
            </w:pPr>
          </w:p>
        </w:tc>
        <w:tc>
          <w:tcPr>
            <w:tcW w:w="1133" w:type="dxa"/>
            <w:tcBorders>
              <w:left w:val="single" w:sz="4" w:space="0" w:color="auto"/>
            </w:tcBorders>
          </w:tcPr>
          <w:p w14:paraId="293D1CCD" w14:textId="77777777" w:rsidR="00FF6C71" w:rsidRPr="005647EB" w:rsidRDefault="00FF6C71" w:rsidP="002570E4">
            <w:pPr>
              <w:pStyle w:val="TAL"/>
              <w:keepNext w:val="0"/>
              <w:keepLines w:val="0"/>
            </w:pPr>
          </w:p>
        </w:tc>
      </w:tr>
      <w:tr w:rsidR="00FF6C71" w:rsidRPr="005647EB" w14:paraId="7E093D4E" w14:textId="77777777" w:rsidTr="002570E4">
        <w:trPr>
          <w:jc w:val="center"/>
        </w:trPr>
        <w:tc>
          <w:tcPr>
            <w:tcW w:w="4427" w:type="dxa"/>
            <w:tcBorders>
              <w:right w:val="single" w:sz="4" w:space="0" w:color="auto"/>
            </w:tcBorders>
          </w:tcPr>
          <w:p w14:paraId="5023C411" w14:textId="1B1FFFCC" w:rsidR="00FF6C71" w:rsidRPr="005647EB" w:rsidRDefault="002570E4" w:rsidP="002570E4">
            <w:pPr>
              <w:pStyle w:val="TAL"/>
              <w:keepNext w:val="0"/>
              <w:keepLines w:val="0"/>
            </w:pPr>
            <w:r w:rsidRPr="005647EB">
              <w:t xml:space="preserve">     </w:t>
            </w:r>
            <w:r w:rsidR="00FF6C71" w:rsidRPr="005647EB">
              <w:t>eventA3</w:t>
            </w:r>
            <w:r w:rsidRPr="005647EB">
              <w:t xml:space="preserve"> </w:t>
            </w:r>
            <w:r w:rsidR="00FF6C71" w:rsidRPr="005647EB">
              <w:t>SEQUENCE</w:t>
            </w:r>
            <w:r w:rsidRPr="005647EB">
              <w:t xml:space="preserve"> </w:t>
            </w:r>
            <w:r w:rsidR="00FF6C71" w:rsidRPr="005647EB">
              <w:t>{</w:t>
            </w:r>
          </w:p>
        </w:tc>
        <w:tc>
          <w:tcPr>
            <w:tcW w:w="2267" w:type="dxa"/>
            <w:tcBorders>
              <w:left w:val="single" w:sz="4" w:space="0" w:color="auto"/>
              <w:right w:val="single" w:sz="4" w:space="0" w:color="auto"/>
            </w:tcBorders>
          </w:tcPr>
          <w:p w14:paraId="0725A5B5"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4A52C8F3" w14:textId="77777777" w:rsidR="00FF6C71" w:rsidRPr="005647EB" w:rsidRDefault="00FF6C71" w:rsidP="002570E4">
            <w:pPr>
              <w:pStyle w:val="TAL"/>
              <w:keepNext w:val="0"/>
              <w:keepLines w:val="0"/>
            </w:pPr>
          </w:p>
        </w:tc>
        <w:tc>
          <w:tcPr>
            <w:tcW w:w="1133" w:type="dxa"/>
            <w:tcBorders>
              <w:left w:val="single" w:sz="4" w:space="0" w:color="auto"/>
            </w:tcBorders>
          </w:tcPr>
          <w:p w14:paraId="64F3F4F5" w14:textId="77777777" w:rsidR="00FF6C71" w:rsidRPr="005647EB" w:rsidRDefault="00FF6C71" w:rsidP="002570E4">
            <w:pPr>
              <w:pStyle w:val="TAL"/>
              <w:keepNext w:val="0"/>
              <w:keepLines w:val="0"/>
            </w:pPr>
          </w:p>
        </w:tc>
      </w:tr>
      <w:tr w:rsidR="00FF6C71" w:rsidRPr="005647EB" w14:paraId="09F0599C" w14:textId="77777777" w:rsidTr="002570E4">
        <w:trPr>
          <w:jc w:val="center"/>
        </w:trPr>
        <w:tc>
          <w:tcPr>
            <w:tcW w:w="4427" w:type="dxa"/>
            <w:tcBorders>
              <w:right w:val="single" w:sz="4" w:space="0" w:color="auto"/>
            </w:tcBorders>
          </w:tcPr>
          <w:p w14:paraId="4381E587" w14:textId="3C34D0AB" w:rsidR="00FF6C71" w:rsidRPr="005647EB" w:rsidRDefault="002570E4" w:rsidP="002570E4">
            <w:pPr>
              <w:pStyle w:val="TAL"/>
              <w:keepNext w:val="0"/>
              <w:keepLines w:val="0"/>
            </w:pPr>
            <w:r w:rsidRPr="005647EB">
              <w:t xml:space="preserve">       </w:t>
            </w:r>
            <w:r w:rsidR="00FF6C71" w:rsidRPr="005647EB">
              <w:t>a3-Offset</w:t>
            </w:r>
          </w:p>
        </w:tc>
        <w:tc>
          <w:tcPr>
            <w:tcW w:w="2267" w:type="dxa"/>
            <w:tcBorders>
              <w:left w:val="single" w:sz="4" w:space="0" w:color="auto"/>
              <w:right w:val="single" w:sz="4" w:space="0" w:color="auto"/>
            </w:tcBorders>
          </w:tcPr>
          <w:p w14:paraId="694F402F" w14:textId="66525D6C" w:rsidR="00FF6C71" w:rsidRPr="005647EB" w:rsidRDefault="00FF6C71"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205E4A9B" w14:textId="7FBECB05" w:rsidR="00FF6C71" w:rsidRPr="005647EB" w:rsidRDefault="00FF6C71"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5C60D5A1" w14:textId="77777777" w:rsidR="00FF6C71" w:rsidRPr="005647EB" w:rsidRDefault="00FF6C71" w:rsidP="002570E4">
            <w:pPr>
              <w:pStyle w:val="TAL"/>
              <w:keepNext w:val="0"/>
              <w:keepLines w:val="0"/>
            </w:pPr>
          </w:p>
        </w:tc>
      </w:tr>
      <w:tr w:rsidR="00FF6C71" w:rsidRPr="005647EB" w14:paraId="79DD0ECA" w14:textId="77777777" w:rsidTr="002570E4">
        <w:trPr>
          <w:jc w:val="center"/>
        </w:trPr>
        <w:tc>
          <w:tcPr>
            <w:tcW w:w="4427" w:type="dxa"/>
            <w:tcBorders>
              <w:right w:val="single" w:sz="4" w:space="0" w:color="auto"/>
            </w:tcBorders>
          </w:tcPr>
          <w:p w14:paraId="64AA5A29" w14:textId="702D6F7A" w:rsidR="00FF6C71" w:rsidRPr="005647EB" w:rsidRDefault="002570E4" w:rsidP="002570E4">
            <w:pPr>
              <w:pStyle w:val="TAL"/>
              <w:keepNext w:val="0"/>
              <w:keepLines w:val="0"/>
            </w:pPr>
            <w:r w:rsidRPr="005647EB">
              <w:t xml:space="preserve">       </w:t>
            </w:r>
            <w:r w:rsidR="00FF6C71" w:rsidRPr="005647EB">
              <w:t>reportOnLeave</w:t>
            </w:r>
          </w:p>
        </w:tc>
        <w:tc>
          <w:tcPr>
            <w:tcW w:w="2267" w:type="dxa"/>
            <w:tcBorders>
              <w:left w:val="single" w:sz="4" w:space="0" w:color="auto"/>
              <w:right w:val="single" w:sz="4" w:space="0" w:color="auto"/>
            </w:tcBorders>
          </w:tcPr>
          <w:p w14:paraId="7651C257" w14:textId="77777777" w:rsidR="00FF6C71" w:rsidRPr="005647EB" w:rsidRDefault="00FF6C71" w:rsidP="002570E4">
            <w:pPr>
              <w:pStyle w:val="TAL"/>
              <w:keepNext w:val="0"/>
              <w:keepLines w:val="0"/>
            </w:pPr>
            <w:r w:rsidRPr="005647EB">
              <w:t>FALSE</w:t>
            </w:r>
          </w:p>
        </w:tc>
        <w:tc>
          <w:tcPr>
            <w:tcW w:w="1700" w:type="dxa"/>
            <w:tcBorders>
              <w:left w:val="single" w:sz="4" w:space="0" w:color="auto"/>
              <w:right w:val="single" w:sz="4" w:space="0" w:color="auto"/>
            </w:tcBorders>
          </w:tcPr>
          <w:p w14:paraId="39996F94" w14:textId="77777777" w:rsidR="00FF6C71" w:rsidRPr="005647EB" w:rsidRDefault="00FF6C71" w:rsidP="002570E4">
            <w:pPr>
              <w:pStyle w:val="TAL"/>
              <w:keepNext w:val="0"/>
              <w:keepLines w:val="0"/>
            </w:pPr>
          </w:p>
        </w:tc>
        <w:tc>
          <w:tcPr>
            <w:tcW w:w="1133" w:type="dxa"/>
            <w:tcBorders>
              <w:left w:val="single" w:sz="4" w:space="0" w:color="auto"/>
            </w:tcBorders>
          </w:tcPr>
          <w:p w14:paraId="4E5A50DD" w14:textId="77777777" w:rsidR="00FF6C71" w:rsidRPr="005647EB" w:rsidRDefault="00FF6C71" w:rsidP="002570E4">
            <w:pPr>
              <w:pStyle w:val="TAL"/>
              <w:keepNext w:val="0"/>
              <w:keepLines w:val="0"/>
            </w:pPr>
          </w:p>
        </w:tc>
      </w:tr>
      <w:tr w:rsidR="00FF6C71" w:rsidRPr="005647EB" w14:paraId="558D8D81" w14:textId="77777777" w:rsidTr="002570E4">
        <w:trPr>
          <w:jc w:val="center"/>
        </w:trPr>
        <w:tc>
          <w:tcPr>
            <w:tcW w:w="4427" w:type="dxa"/>
            <w:tcBorders>
              <w:right w:val="single" w:sz="4" w:space="0" w:color="auto"/>
            </w:tcBorders>
          </w:tcPr>
          <w:p w14:paraId="308D59CA" w14:textId="630D6374" w:rsidR="00FF6C71" w:rsidRPr="005647EB" w:rsidRDefault="002570E4" w:rsidP="002570E4">
            <w:pPr>
              <w:pStyle w:val="TAL"/>
              <w:keepNext w:val="0"/>
              <w:keepLines w:val="0"/>
            </w:pPr>
            <w:r w:rsidRPr="005647EB">
              <w:t xml:space="preserve">      </w:t>
            </w:r>
            <w:r w:rsidR="00FF6C71" w:rsidRPr="005647EB">
              <w:t>}</w:t>
            </w:r>
          </w:p>
        </w:tc>
        <w:tc>
          <w:tcPr>
            <w:tcW w:w="2267" w:type="dxa"/>
            <w:tcBorders>
              <w:left w:val="single" w:sz="4" w:space="0" w:color="auto"/>
              <w:right w:val="single" w:sz="4" w:space="0" w:color="auto"/>
            </w:tcBorders>
          </w:tcPr>
          <w:p w14:paraId="39BA5E58"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3DC22624" w14:textId="77777777" w:rsidR="00FF6C71" w:rsidRPr="005647EB" w:rsidRDefault="00FF6C71" w:rsidP="002570E4">
            <w:pPr>
              <w:pStyle w:val="TAL"/>
              <w:keepNext w:val="0"/>
              <w:keepLines w:val="0"/>
            </w:pPr>
          </w:p>
        </w:tc>
        <w:tc>
          <w:tcPr>
            <w:tcW w:w="1133" w:type="dxa"/>
            <w:tcBorders>
              <w:left w:val="single" w:sz="4" w:space="0" w:color="auto"/>
            </w:tcBorders>
          </w:tcPr>
          <w:p w14:paraId="5C3E1A8D" w14:textId="77777777" w:rsidR="00FF6C71" w:rsidRPr="005647EB" w:rsidRDefault="00FF6C71" w:rsidP="002570E4">
            <w:pPr>
              <w:pStyle w:val="TAL"/>
              <w:keepNext w:val="0"/>
              <w:keepLines w:val="0"/>
            </w:pPr>
          </w:p>
        </w:tc>
      </w:tr>
      <w:tr w:rsidR="00FF6C71" w:rsidRPr="005647EB" w14:paraId="1338D74F" w14:textId="77777777" w:rsidTr="002570E4">
        <w:trPr>
          <w:jc w:val="center"/>
        </w:trPr>
        <w:tc>
          <w:tcPr>
            <w:tcW w:w="4427" w:type="dxa"/>
            <w:tcBorders>
              <w:right w:val="single" w:sz="4" w:space="0" w:color="auto"/>
            </w:tcBorders>
          </w:tcPr>
          <w:p w14:paraId="327A787D" w14:textId="1774DFC1" w:rsidR="00FF6C71" w:rsidRPr="005647EB" w:rsidRDefault="002570E4" w:rsidP="002570E4">
            <w:pPr>
              <w:pStyle w:val="TAL"/>
              <w:keepNext w:val="0"/>
              <w:keepLines w:val="0"/>
            </w:pPr>
            <w:r w:rsidRPr="005647EB">
              <w:t xml:space="preserve">    </w:t>
            </w:r>
            <w:r w:rsidR="00FF6C71" w:rsidRPr="005647EB">
              <w:t>}</w:t>
            </w:r>
          </w:p>
        </w:tc>
        <w:tc>
          <w:tcPr>
            <w:tcW w:w="2267" w:type="dxa"/>
            <w:tcBorders>
              <w:left w:val="single" w:sz="4" w:space="0" w:color="auto"/>
              <w:right w:val="single" w:sz="4" w:space="0" w:color="auto"/>
            </w:tcBorders>
          </w:tcPr>
          <w:p w14:paraId="1F6D1919"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376884B6" w14:textId="77777777" w:rsidR="00FF6C71" w:rsidRPr="005647EB" w:rsidRDefault="00FF6C71" w:rsidP="002570E4">
            <w:pPr>
              <w:pStyle w:val="TAL"/>
              <w:keepNext w:val="0"/>
              <w:keepLines w:val="0"/>
            </w:pPr>
          </w:p>
        </w:tc>
        <w:tc>
          <w:tcPr>
            <w:tcW w:w="1133" w:type="dxa"/>
            <w:tcBorders>
              <w:left w:val="single" w:sz="4" w:space="0" w:color="auto"/>
            </w:tcBorders>
          </w:tcPr>
          <w:p w14:paraId="3FB80F89" w14:textId="77777777" w:rsidR="00FF6C71" w:rsidRPr="005647EB" w:rsidRDefault="00FF6C71" w:rsidP="002570E4">
            <w:pPr>
              <w:pStyle w:val="TAL"/>
              <w:keepNext w:val="0"/>
              <w:keepLines w:val="0"/>
            </w:pPr>
          </w:p>
        </w:tc>
      </w:tr>
      <w:tr w:rsidR="00FF6C71" w:rsidRPr="005647EB" w14:paraId="3184C20F" w14:textId="77777777" w:rsidTr="002570E4">
        <w:trPr>
          <w:jc w:val="center"/>
        </w:trPr>
        <w:tc>
          <w:tcPr>
            <w:tcW w:w="4427" w:type="dxa"/>
            <w:tcBorders>
              <w:right w:val="single" w:sz="4" w:space="0" w:color="auto"/>
            </w:tcBorders>
          </w:tcPr>
          <w:p w14:paraId="06A8B1B1" w14:textId="4DE27F23" w:rsidR="00FF6C71" w:rsidRPr="005647EB" w:rsidRDefault="002570E4" w:rsidP="002570E4">
            <w:pPr>
              <w:pStyle w:val="TAL"/>
              <w:keepNext w:val="0"/>
              <w:keepLines w:val="0"/>
            </w:pPr>
            <w:r w:rsidRPr="005647EB">
              <w:t xml:space="preserve">    </w:t>
            </w:r>
            <w:r w:rsidR="00FF6C71" w:rsidRPr="005647EB">
              <w:t>Hysteresis</w:t>
            </w:r>
          </w:p>
        </w:tc>
        <w:tc>
          <w:tcPr>
            <w:tcW w:w="2267" w:type="dxa"/>
            <w:tcBorders>
              <w:left w:val="single" w:sz="4" w:space="0" w:color="auto"/>
              <w:right w:val="single" w:sz="4" w:space="0" w:color="auto"/>
            </w:tcBorders>
          </w:tcPr>
          <w:p w14:paraId="10B58B6D" w14:textId="067D0D53" w:rsidR="00FF6C71" w:rsidRPr="005647EB" w:rsidRDefault="00FF6C71"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1FB289F3" w14:textId="55A9EE7F" w:rsidR="00FF6C71" w:rsidRPr="005647EB" w:rsidRDefault="00FF6C71"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1F62EF58" w14:textId="77777777" w:rsidR="00FF6C71" w:rsidRPr="005647EB" w:rsidRDefault="00FF6C71" w:rsidP="002570E4">
            <w:pPr>
              <w:pStyle w:val="TAL"/>
              <w:keepNext w:val="0"/>
              <w:keepLines w:val="0"/>
            </w:pPr>
          </w:p>
        </w:tc>
      </w:tr>
      <w:tr w:rsidR="00FF6C71" w:rsidRPr="005647EB" w14:paraId="749B170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D15910A" w14:textId="009FEC2C"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4F6A136F" w14:textId="204E17A3" w:rsidR="00FF6C71" w:rsidRPr="005647EB" w:rsidRDefault="00FF6C71"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33786B42"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DB785F7" w14:textId="77777777" w:rsidR="00FF6C71" w:rsidRPr="005647EB" w:rsidRDefault="00FF6C71" w:rsidP="002570E4">
            <w:pPr>
              <w:pStyle w:val="TAH"/>
              <w:keepNext w:val="0"/>
              <w:keepLines w:val="0"/>
              <w:jc w:val="left"/>
              <w:rPr>
                <w:b w:val="0"/>
              </w:rPr>
            </w:pPr>
          </w:p>
        </w:tc>
      </w:tr>
      <w:tr w:rsidR="00FF6C71" w:rsidRPr="005647EB" w14:paraId="214DA37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CCFD151" w14:textId="6079C4A1"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B9E05D7" w14:textId="77777777" w:rsidR="00FF6C71" w:rsidRPr="005647EB" w:rsidRDefault="00FF6C71"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852D4DD"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CBCC7E6" w14:textId="77777777" w:rsidR="00FF6C71" w:rsidRPr="005647EB" w:rsidRDefault="00FF6C71" w:rsidP="002570E4">
            <w:pPr>
              <w:pStyle w:val="TAH"/>
              <w:keepNext w:val="0"/>
              <w:keepLines w:val="0"/>
              <w:jc w:val="left"/>
              <w:rPr>
                <w:b w:val="0"/>
              </w:rPr>
            </w:pPr>
          </w:p>
        </w:tc>
      </w:tr>
      <w:tr w:rsidR="00FF6C71" w:rsidRPr="005647EB" w14:paraId="3EE632F4"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A83D448" w14:textId="5D83F3E7"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6E73AAC4" w14:textId="77777777" w:rsidR="00FF6C71" w:rsidRPr="005647EB" w:rsidRDefault="00FF6C71"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66B0E86"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419051F" w14:textId="77777777" w:rsidR="00FF6C71" w:rsidRPr="005647EB" w:rsidRDefault="00FF6C71" w:rsidP="002570E4">
            <w:pPr>
              <w:pStyle w:val="TAH"/>
              <w:keepNext w:val="0"/>
              <w:keepLines w:val="0"/>
              <w:jc w:val="left"/>
              <w:rPr>
                <w:b w:val="0"/>
              </w:rPr>
            </w:pPr>
          </w:p>
        </w:tc>
      </w:tr>
    </w:tbl>
    <w:p w14:paraId="203D996D" w14:textId="77777777" w:rsidR="00FF6C71" w:rsidRPr="005647EB" w:rsidRDefault="00FF6C71" w:rsidP="002570E4"/>
    <w:p w14:paraId="7633BBD1" w14:textId="77777777" w:rsidR="00FF6C71" w:rsidRPr="005647EB" w:rsidRDefault="00FF6C71" w:rsidP="002570E4">
      <w:pPr>
        <w:pStyle w:val="TH"/>
        <w:keepNext w:val="0"/>
        <w:keepLines w:val="0"/>
      </w:pPr>
      <w:r w:rsidRPr="005647EB">
        <w:t xml:space="preserve">Table 8.3.9.4.3-3: </w:t>
      </w:r>
      <w:r w:rsidRPr="005647EB">
        <w:rPr>
          <w:i/>
        </w:rPr>
        <w:t>MeasResults</w:t>
      </w:r>
      <w:r w:rsidRPr="005647EB">
        <w:t>: Additional E-UTRAN FDD-FDD inter frequency event triggered reporting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F6C71" w:rsidRPr="005647EB" w14:paraId="126EE777" w14:textId="77777777" w:rsidTr="002570E4">
        <w:trPr>
          <w:cantSplit/>
          <w:jc w:val="center"/>
        </w:trPr>
        <w:tc>
          <w:tcPr>
            <w:tcW w:w="9536" w:type="dxa"/>
            <w:gridSpan w:val="4"/>
          </w:tcPr>
          <w:p w14:paraId="39B93D3C" w14:textId="419D1671" w:rsidR="00FF6C71" w:rsidRPr="005647EB" w:rsidRDefault="00FF6C71"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FF6C71" w:rsidRPr="005647EB" w14:paraId="3E296F58" w14:textId="77777777" w:rsidTr="002570E4">
        <w:trPr>
          <w:jc w:val="center"/>
        </w:trPr>
        <w:tc>
          <w:tcPr>
            <w:tcW w:w="4436" w:type="dxa"/>
          </w:tcPr>
          <w:p w14:paraId="43B26A57" w14:textId="5376ABD4" w:rsidR="00FF6C71" w:rsidRPr="005647EB" w:rsidRDefault="00FF6C71" w:rsidP="002570E4">
            <w:pPr>
              <w:pStyle w:val="TAH"/>
              <w:keepNext w:val="0"/>
              <w:keepLines w:val="0"/>
            </w:pPr>
            <w:r w:rsidRPr="005647EB">
              <w:t>Information</w:t>
            </w:r>
            <w:r w:rsidR="002570E4" w:rsidRPr="005647EB">
              <w:t xml:space="preserve"> </w:t>
            </w:r>
            <w:r w:rsidRPr="005647EB">
              <w:t>Element</w:t>
            </w:r>
          </w:p>
        </w:tc>
        <w:tc>
          <w:tcPr>
            <w:tcW w:w="2267" w:type="dxa"/>
          </w:tcPr>
          <w:p w14:paraId="2EA66898" w14:textId="77777777" w:rsidR="00FF6C71" w:rsidRPr="005647EB" w:rsidRDefault="00FF6C71" w:rsidP="002570E4">
            <w:pPr>
              <w:pStyle w:val="TAH"/>
              <w:keepNext w:val="0"/>
              <w:keepLines w:val="0"/>
            </w:pPr>
            <w:r w:rsidRPr="005647EB">
              <w:t>Value/remark</w:t>
            </w:r>
          </w:p>
        </w:tc>
        <w:tc>
          <w:tcPr>
            <w:tcW w:w="1700" w:type="dxa"/>
          </w:tcPr>
          <w:p w14:paraId="410752A8" w14:textId="77777777" w:rsidR="00FF6C71" w:rsidRPr="005647EB" w:rsidRDefault="00FF6C71" w:rsidP="002570E4">
            <w:pPr>
              <w:pStyle w:val="TAH"/>
              <w:keepNext w:val="0"/>
              <w:keepLines w:val="0"/>
            </w:pPr>
            <w:r w:rsidRPr="005647EB">
              <w:t>Comment</w:t>
            </w:r>
          </w:p>
        </w:tc>
        <w:tc>
          <w:tcPr>
            <w:tcW w:w="1133" w:type="dxa"/>
          </w:tcPr>
          <w:p w14:paraId="50FABCCA" w14:textId="77777777" w:rsidR="00FF6C71" w:rsidRPr="005647EB" w:rsidRDefault="00FF6C71" w:rsidP="002570E4">
            <w:pPr>
              <w:pStyle w:val="TAH"/>
              <w:keepNext w:val="0"/>
              <w:keepLines w:val="0"/>
            </w:pPr>
            <w:r w:rsidRPr="005647EB">
              <w:t>Condition</w:t>
            </w:r>
          </w:p>
        </w:tc>
      </w:tr>
      <w:tr w:rsidR="00FF6C71" w:rsidRPr="005647EB" w14:paraId="3C2874A1" w14:textId="77777777" w:rsidTr="002570E4">
        <w:trPr>
          <w:jc w:val="center"/>
        </w:trPr>
        <w:tc>
          <w:tcPr>
            <w:tcW w:w="4436" w:type="dxa"/>
          </w:tcPr>
          <w:p w14:paraId="56A15444" w14:textId="224C6CC2" w:rsidR="00FF6C71" w:rsidRPr="005647EB" w:rsidRDefault="002570E4" w:rsidP="002570E4">
            <w:pPr>
              <w:pStyle w:val="TAL"/>
              <w:keepNext w:val="0"/>
              <w:keepLines w:val="0"/>
            </w:pPr>
            <w:r w:rsidRPr="005647EB">
              <w:t xml:space="preserve"> </w:t>
            </w:r>
            <w:r w:rsidR="00FF6C71" w:rsidRPr="005647EB">
              <w:t>MeasResults</w:t>
            </w:r>
            <w:r w:rsidRPr="005647EB">
              <w:t xml:space="preserve"> </w:t>
            </w:r>
            <w:r w:rsidR="00FF6C71" w:rsidRPr="005647EB">
              <w:t>::=</w:t>
            </w:r>
            <w:r w:rsidRPr="005647EB">
              <w:t xml:space="preserve"> </w:t>
            </w:r>
            <w:r w:rsidR="00FF6C71" w:rsidRPr="005647EB">
              <w:t>SEQUENCE</w:t>
            </w:r>
            <w:r w:rsidRPr="005647EB">
              <w:t xml:space="preserve"> </w:t>
            </w:r>
            <w:r w:rsidR="00FF6C71" w:rsidRPr="005647EB">
              <w:t>{</w:t>
            </w:r>
          </w:p>
        </w:tc>
        <w:tc>
          <w:tcPr>
            <w:tcW w:w="2267" w:type="dxa"/>
          </w:tcPr>
          <w:p w14:paraId="062A919E" w14:textId="77777777" w:rsidR="00FF6C71" w:rsidRPr="005647EB" w:rsidRDefault="00FF6C71" w:rsidP="002570E4">
            <w:pPr>
              <w:pStyle w:val="TAL"/>
              <w:keepNext w:val="0"/>
              <w:keepLines w:val="0"/>
            </w:pPr>
          </w:p>
        </w:tc>
        <w:tc>
          <w:tcPr>
            <w:tcW w:w="1700" w:type="dxa"/>
          </w:tcPr>
          <w:p w14:paraId="2A2116DE" w14:textId="77777777" w:rsidR="00FF6C71" w:rsidRPr="005647EB" w:rsidRDefault="00FF6C71" w:rsidP="002570E4">
            <w:pPr>
              <w:pStyle w:val="TAL"/>
              <w:keepNext w:val="0"/>
              <w:keepLines w:val="0"/>
            </w:pPr>
          </w:p>
        </w:tc>
        <w:tc>
          <w:tcPr>
            <w:tcW w:w="1133" w:type="dxa"/>
          </w:tcPr>
          <w:p w14:paraId="52770C87" w14:textId="77777777" w:rsidR="00FF6C71" w:rsidRPr="005647EB" w:rsidRDefault="00FF6C71" w:rsidP="002570E4">
            <w:pPr>
              <w:pStyle w:val="TAL"/>
              <w:keepNext w:val="0"/>
              <w:keepLines w:val="0"/>
            </w:pPr>
          </w:p>
        </w:tc>
      </w:tr>
      <w:tr w:rsidR="00FF6C71" w:rsidRPr="005647EB" w14:paraId="6F8DE971" w14:textId="77777777" w:rsidTr="002570E4">
        <w:trPr>
          <w:jc w:val="center"/>
        </w:trPr>
        <w:tc>
          <w:tcPr>
            <w:tcW w:w="4436" w:type="dxa"/>
          </w:tcPr>
          <w:p w14:paraId="770F194E" w14:textId="7D3366FC" w:rsidR="00FF6C71" w:rsidRPr="005647EB" w:rsidRDefault="002570E4" w:rsidP="002570E4">
            <w:pPr>
              <w:pStyle w:val="TAL"/>
              <w:keepNext w:val="0"/>
              <w:keepLines w:val="0"/>
            </w:pPr>
            <w:r w:rsidRPr="005647EB">
              <w:t xml:space="preserve">   </w:t>
            </w:r>
            <w:r w:rsidR="00FF6C71" w:rsidRPr="005647EB">
              <w:t>measId</w:t>
            </w:r>
          </w:p>
        </w:tc>
        <w:tc>
          <w:tcPr>
            <w:tcW w:w="2267" w:type="dxa"/>
          </w:tcPr>
          <w:p w14:paraId="194AB6DB" w14:textId="77777777" w:rsidR="00FF6C71" w:rsidRPr="005647EB" w:rsidRDefault="00FF6C71" w:rsidP="002570E4">
            <w:pPr>
              <w:pStyle w:val="TAL"/>
              <w:keepNext w:val="0"/>
              <w:keepLines w:val="0"/>
            </w:pPr>
          </w:p>
        </w:tc>
        <w:tc>
          <w:tcPr>
            <w:tcW w:w="1700" w:type="dxa"/>
          </w:tcPr>
          <w:p w14:paraId="6255AA3A" w14:textId="77777777" w:rsidR="00FF6C71" w:rsidRPr="005647EB" w:rsidRDefault="00FF6C71" w:rsidP="002570E4">
            <w:pPr>
              <w:pStyle w:val="TAL"/>
              <w:keepNext w:val="0"/>
              <w:keepLines w:val="0"/>
            </w:pPr>
          </w:p>
        </w:tc>
        <w:tc>
          <w:tcPr>
            <w:tcW w:w="1133" w:type="dxa"/>
          </w:tcPr>
          <w:p w14:paraId="0B705588" w14:textId="77777777" w:rsidR="00FF6C71" w:rsidRPr="005647EB" w:rsidRDefault="00FF6C71" w:rsidP="002570E4">
            <w:pPr>
              <w:pStyle w:val="TAL"/>
              <w:keepNext w:val="0"/>
              <w:keepLines w:val="0"/>
            </w:pPr>
          </w:p>
        </w:tc>
      </w:tr>
      <w:tr w:rsidR="00FF6C71" w:rsidRPr="005647EB" w14:paraId="73A72CC2" w14:textId="77777777" w:rsidTr="002570E4">
        <w:trPr>
          <w:jc w:val="center"/>
        </w:trPr>
        <w:tc>
          <w:tcPr>
            <w:tcW w:w="4436" w:type="dxa"/>
          </w:tcPr>
          <w:p w14:paraId="3241863E" w14:textId="40565FBB" w:rsidR="00FF6C71" w:rsidRPr="005647EB" w:rsidRDefault="002570E4" w:rsidP="002570E4">
            <w:pPr>
              <w:pStyle w:val="TAL"/>
              <w:keepNext w:val="0"/>
              <w:keepLines w:val="0"/>
            </w:pPr>
            <w:r w:rsidRPr="005647EB">
              <w:t xml:space="preserve">   </w:t>
            </w:r>
            <w:r w:rsidR="00FF6C71" w:rsidRPr="005647EB">
              <w:t>measResultServCell</w:t>
            </w:r>
            <w:r w:rsidRPr="005647EB">
              <w:t xml:space="preserve"> </w:t>
            </w:r>
            <w:r w:rsidR="00FF6C71" w:rsidRPr="005647EB">
              <w:t>SEQUENCE</w:t>
            </w:r>
            <w:r w:rsidRPr="005647EB">
              <w:t xml:space="preserve"> </w:t>
            </w:r>
            <w:r w:rsidR="00FF6C71" w:rsidRPr="005647EB">
              <w:t>{</w:t>
            </w:r>
          </w:p>
        </w:tc>
        <w:tc>
          <w:tcPr>
            <w:tcW w:w="2267" w:type="dxa"/>
          </w:tcPr>
          <w:p w14:paraId="16C7CB79" w14:textId="77777777" w:rsidR="00FF6C71" w:rsidRPr="005647EB" w:rsidRDefault="00FF6C71" w:rsidP="002570E4">
            <w:pPr>
              <w:pStyle w:val="TAL"/>
              <w:keepNext w:val="0"/>
              <w:keepLines w:val="0"/>
            </w:pPr>
          </w:p>
        </w:tc>
        <w:tc>
          <w:tcPr>
            <w:tcW w:w="1700" w:type="dxa"/>
          </w:tcPr>
          <w:p w14:paraId="09D5975C" w14:textId="77777777" w:rsidR="00FF6C71" w:rsidRPr="005647EB" w:rsidRDefault="00FF6C71" w:rsidP="002570E4">
            <w:pPr>
              <w:pStyle w:val="TAL"/>
              <w:keepNext w:val="0"/>
              <w:keepLines w:val="0"/>
            </w:pPr>
          </w:p>
        </w:tc>
        <w:tc>
          <w:tcPr>
            <w:tcW w:w="1133" w:type="dxa"/>
          </w:tcPr>
          <w:p w14:paraId="621C52F3" w14:textId="77777777" w:rsidR="00FF6C71" w:rsidRPr="005647EB" w:rsidRDefault="00FF6C71" w:rsidP="002570E4">
            <w:pPr>
              <w:pStyle w:val="TAL"/>
              <w:keepNext w:val="0"/>
              <w:keepLines w:val="0"/>
            </w:pPr>
          </w:p>
        </w:tc>
      </w:tr>
      <w:tr w:rsidR="00FF6C71" w:rsidRPr="005647EB" w14:paraId="70B9ADC1" w14:textId="77777777" w:rsidTr="002570E4">
        <w:trPr>
          <w:jc w:val="center"/>
        </w:trPr>
        <w:tc>
          <w:tcPr>
            <w:tcW w:w="4436" w:type="dxa"/>
          </w:tcPr>
          <w:p w14:paraId="6F6D11AC" w14:textId="656911F6" w:rsidR="00FF6C71" w:rsidRPr="005647EB" w:rsidRDefault="002570E4" w:rsidP="002570E4">
            <w:pPr>
              <w:pStyle w:val="TAL"/>
              <w:keepNext w:val="0"/>
              <w:keepLines w:val="0"/>
            </w:pPr>
            <w:r w:rsidRPr="005647EB">
              <w:t xml:space="preserve">     </w:t>
            </w:r>
            <w:r w:rsidR="00FF6C71" w:rsidRPr="005647EB">
              <w:t>rsrpResult</w:t>
            </w:r>
          </w:p>
        </w:tc>
        <w:tc>
          <w:tcPr>
            <w:tcW w:w="2267" w:type="dxa"/>
          </w:tcPr>
          <w:p w14:paraId="464BF5C9" w14:textId="77777777" w:rsidR="00FF6C71" w:rsidRPr="005647EB" w:rsidRDefault="00FF6C71" w:rsidP="002570E4">
            <w:pPr>
              <w:pStyle w:val="TAL"/>
              <w:keepNext w:val="0"/>
              <w:keepLines w:val="0"/>
            </w:pPr>
          </w:p>
        </w:tc>
        <w:tc>
          <w:tcPr>
            <w:tcW w:w="1700" w:type="dxa"/>
          </w:tcPr>
          <w:p w14:paraId="6B20F510" w14:textId="6092650D"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A6646DE" w14:textId="77777777" w:rsidR="00FF6C71" w:rsidRPr="005647EB" w:rsidRDefault="00FF6C71" w:rsidP="002570E4">
            <w:pPr>
              <w:pStyle w:val="TAL"/>
              <w:keepNext w:val="0"/>
              <w:keepLines w:val="0"/>
            </w:pPr>
          </w:p>
        </w:tc>
      </w:tr>
      <w:tr w:rsidR="00FF6C71" w:rsidRPr="005647EB" w14:paraId="4E397B98" w14:textId="77777777" w:rsidTr="002570E4">
        <w:trPr>
          <w:jc w:val="center"/>
        </w:trPr>
        <w:tc>
          <w:tcPr>
            <w:tcW w:w="4436" w:type="dxa"/>
          </w:tcPr>
          <w:p w14:paraId="1E4BAFAA" w14:textId="79B77C2E" w:rsidR="00FF6C71" w:rsidRPr="005647EB" w:rsidRDefault="002570E4" w:rsidP="002570E4">
            <w:pPr>
              <w:pStyle w:val="TAL"/>
              <w:keepNext w:val="0"/>
              <w:keepLines w:val="0"/>
            </w:pPr>
            <w:r w:rsidRPr="005647EB">
              <w:t xml:space="preserve">     </w:t>
            </w:r>
            <w:r w:rsidR="00FF6C71" w:rsidRPr="005647EB">
              <w:t>rsrqResult</w:t>
            </w:r>
          </w:p>
        </w:tc>
        <w:tc>
          <w:tcPr>
            <w:tcW w:w="2267" w:type="dxa"/>
          </w:tcPr>
          <w:p w14:paraId="589ECB9F" w14:textId="77777777" w:rsidR="00FF6C71" w:rsidRPr="005647EB" w:rsidRDefault="00FF6C71" w:rsidP="002570E4">
            <w:pPr>
              <w:pStyle w:val="TAL"/>
              <w:keepNext w:val="0"/>
              <w:keepLines w:val="0"/>
            </w:pPr>
          </w:p>
        </w:tc>
        <w:tc>
          <w:tcPr>
            <w:tcW w:w="1700" w:type="dxa"/>
          </w:tcPr>
          <w:p w14:paraId="5EF67BCF" w14:textId="367E0BBF"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0F8A75E" w14:textId="77777777" w:rsidR="00FF6C71" w:rsidRPr="005647EB" w:rsidRDefault="00FF6C71" w:rsidP="002570E4">
            <w:pPr>
              <w:pStyle w:val="TAL"/>
              <w:keepNext w:val="0"/>
              <w:keepLines w:val="0"/>
            </w:pPr>
          </w:p>
        </w:tc>
      </w:tr>
      <w:tr w:rsidR="00FF6C71" w:rsidRPr="005647EB" w14:paraId="2C18BB6E" w14:textId="77777777" w:rsidTr="002570E4">
        <w:trPr>
          <w:jc w:val="center"/>
        </w:trPr>
        <w:tc>
          <w:tcPr>
            <w:tcW w:w="4436" w:type="dxa"/>
          </w:tcPr>
          <w:p w14:paraId="0E4743C6" w14:textId="7DDA808A" w:rsidR="00FF6C71" w:rsidRPr="005647EB" w:rsidRDefault="002570E4" w:rsidP="002570E4">
            <w:pPr>
              <w:pStyle w:val="TAL"/>
              <w:keepNext w:val="0"/>
              <w:keepLines w:val="0"/>
            </w:pPr>
            <w:r w:rsidRPr="005647EB">
              <w:t xml:space="preserve">   </w:t>
            </w:r>
            <w:r w:rsidR="00FF6C71" w:rsidRPr="005647EB">
              <w:t>}</w:t>
            </w:r>
          </w:p>
        </w:tc>
        <w:tc>
          <w:tcPr>
            <w:tcW w:w="2267" w:type="dxa"/>
          </w:tcPr>
          <w:p w14:paraId="5EFFB654" w14:textId="77777777" w:rsidR="00FF6C71" w:rsidRPr="005647EB" w:rsidRDefault="00FF6C71" w:rsidP="002570E4">
            <w:pPr>
              <w:pStyle w:val="TAL"/>
              <w:keepNext w:val="0"/>
              <w:keepLines w:val="0"/>
            </w:pPr>
          </w:p>
        </w:tc>
        <w:tc>
          <w:tcPr>
            <w:tcW w:w="1700" w:type="dxa"/>
          </w:tcPr>
          <w:p w14:paraId="1302A596" w14:textId="77777777" w:rsidR="00FF6C71" w:rsidRPr="005647EB" w:rsidRDefault="00FF6C71" w:rsidP="002570E4">
            <w:pPr>
              <w:pStyle w:val="TAL"/>
              <w:keepNext w:val="0"/>
              <w:keepLines w:val="0"/>
            </w:pPr>
          </w:p>
        </w:tc>
        <w:tc>
          <w:tcPr>
            <w:tcW w:w="1133" w:type="dxa"/>
          </w:tcPr>
          <w:p w14:paraId="679722A3" w14:textId="77777777" w:rsidR="00FF6C71" w:rsidRPr="005647EB" w:rsidRDefault="00FF6C71" w:rsidP="002570E4">
            <w:pPr>
              <w:pStyle w:val="TAL"/>
              <w:keepNext w:val="0"/>
              <w:keepLines w:val="0"/>
            </w:pPr>
          </w:p>
        </w:tc>
      </w:tr>
      <w:tr w:rsidR="00FF6C71" w:rsidRPr="005647EB" w14:paraId="588F5608" w14:textId="77777777" w:rsidTr="002570E4">
        <w:trPr>
          <w:jc w:val="center"/>
        </w:trPr>
        <w:tc>
          <w:tcPr>
            <w:tcW w:w="4436" w:type="dxa"/>
          </w:tcPr>
          <w:p w14:paraId="4BDB3A3C" w14:textId="3D6F64DE" w:rsidR="00FF6C71" w:rsidRPr="005647EB" w:rsidRDefault="002570E4" w:rsidP="002570E4">
            <w:pPr>
              <w:pStyle w:val="TAL"/>
              <w:keepNext w:val="0"/>
              <w:keepLines w:val="0"/>
            </w:pPr>
            <w:r w:rsidRPr="005647EB">
              <w:t xml:space="preserve">   </w:t>
            </w:r>
            <w:r w:rsidR="00FF6C71" w:rsidRPr="005647EB">
              <w:t>measResultNeighCells</w:t>
            </w:r>
            <w:r w:rsidRPr="005647EB">
              <w:t xml:space="preserve"> </w:t>
            </w:r>
            <w:r w:rsidR="00FF6C71" w:rsidRPr="005647EB">
              <w:t>CHOICE</w:t>
            </w:r>
            <w:r w:rsidRPr="005647EB">
              <w:t xml:space="preserve"> </w:t>
            </w:r>
            <w:r w:rsidR="00FF6C71" w:rsidRPr="005647EB">
              <w:t>{</w:t>
            </w:r>
          </w:p>
        </w:tc>
        <w:tc>
          <w:tcPr>
            <w:tcW w:w="2267" w:type="dxa"/>
          </w:tcPr>
          <w:p w14:paraId="3455F061" w14:textId="77777777" w:rsidR="00FF6C71" w:rsidRPr="005647EB" w:rsidRDefault="00FF6C71" w:rsidP="002570E4">
            <w:pPr>
              <w:pStyle w:val="TAL"/>
              <w:keepNext w:val="0"/>
              <w:keepLines w:val="0"/>
            </w:pPr>
          </w:p>
        </w:tc>
        <w:tc>
          <w:tcPr>
            <w:tcW w:w="1700" w:type="dxa"/>
          </w:tcPr>
          <w:p w14:paraId="5FF3983F" w14:textId="77777777" w:rsidR="00FF6C71" w:rsidRPr="005647EB" w:rsidRDefault="00FF6C71" w:rsidP="002570E4">
            <w:pPr>
              <w:pStyle w:val="TAL"/>
              <w:keepNext w:val="0"/>
              <w:keepLines w:val="0"/>
            </w:pPr>
          </w:p>
        </w:tc>
        <w:tc>
          <w:tcPr>
            <w:tcW w:w="1133" w:type="dxa"/>
          </w:tcPr>
          <w:p w14:paraId="1F248F04" w14:textId="77777777" w:rsidR="00FF6C71" w:rsidRPr="005647EB" w:rsidRDefault="00FF6C71" w:rsidP="002570E4">
            <w:pPr>
              <w:pStyle w:val="TAL"/>
              <w:keepNext w:val="0"/>
              <w:keepLines w:val="0"/>
            </w:pPr>
          </w:p>
        </w:tc>
      </w:tr>
      <w:tr w:rsidR="00FF6C71" w:rsidRPr="005647EB" w14:paraId="5C8805BD" w14:textId="77777777" w:rsidTr="002570E4">
        <w:trPr>
          <w:jc w:val="center"/>
        </w:trPr>
        <w:tc>
          <w:tcPr>
            <w:tcW w:w="4436" w:type="dxa"/>
          </w:tcPr>
          <w:p w14:paraId="0DE458FC" w14:textId="2931C94D" w:rsidR="00FF6C71" w:rsidRPr="005647EB" w:rsidRDefault="002570E4" w:rsidP="002570E4">
            <w:pPr>
              <w:pStyle w:val="TAL"/>
              <w:keepNext w:val="0"/>
              <w:keepLines w:val="0"/>
            </w:pPr>
            <w:r w:rsidRPr="005647EB">
              <w:t xml:space="preserve">      </w:t>
            </w:r>
            <w:r w:rsidR="00FF6C71" w:rsidRPr="005647EB">
              <w:t>measResultListEUTRA</w:t>
            </w:r>
          </w:p>
        </w:tc>
        <w:tc>
          <w:tcPr>
            <w:tcW w:w="2267" w:type="dxa"/>
          </w:tcPr>
          <w:p w14:paraId="0C367A7D" w14:textId="1D6D3C54" w:rsidR="00FF6C71" w:rsidRPr="005647EB" w:rsidRDefault="00FF6C71" w:rsidP="002570E4">
            <w:pPr>
              <w:pStyle w:val="TAL"/>
              <w:keepNext w:val="0"/>
              <w:keepLines w:val="0"/>
            </w:pPr>
            <w:r w:rsidRPr="005647EB">
              <w:t>MeasResultListEUTRA</w:t>
            </w:r>
            <w:r w:rsidR="002570E4" w:rsidRPr="005647EB">
              <w:t xml:space="preserve"> </w:t>
            </w:r>
          </w:p>
        </w:tc>
        <w:tc>
          <w:tcPr>
            <w:tcW w:w="1700" w:type="dxa"/>
          </w:tcPr>
          <w:p w14:paraId="2105D711" w14:textId="77777777" w:rsidR="00FF6C71" w:rsidRPr="005647EB" w:rsidRDefault="00FF6C71" w:rsidP="002570E4">
            <w:pPr>
              <w:pStyle w:val="TAL"/>
              <w:keepNext w:val="0"/>
              <w:keepLines w:val="0"/>
            </w:pPr>
          </w:p>
        </w:tc>
        <w:tc>
          <w:tcPr>
            <w:tcW w:w="1133" w:type="dxa"/>
          </w:tcPr>
          <w:p w14:paraId="78186FDA" w14:textId="77777777" w:rsidR="00FF6C71" w:rsidRPr="005647EB" w:rsidRDefault="00FF6C71" w:rsidP="002570E4">
            <w:pPr>
              <w:pStyle w:val="TAL"/>
              <w:keepNext w:val="0"/>
              <w:keepLines w:val="0"/>
            </w:pPr>
          </w:p>
        </w:tc>
      </w:tr>
      <w:tr w:rsidR="00FF6C71" w:rsidRPr="005647EB" w14:paraId="732FD5A2" w14:textId="77777777" w:rsidTr="002570E4">
        <w:trPr>
          <w:jc w:val="center"/>
        </w:trPr>
        <w:tc>
          <w:tcPr>
            <w:tcW w:w="4436" w:type="dxa"/>
          </w:tcPr>
          <w:p w14:paraId="69511420" w14:textId="730031CF" w:rsidR="00FF6C71" w:rsidRPr="005647EB" w:rsidRDefault="002570E4" w:rsidP="002570E4">
            <w:pPr>
              <w:pStyle w:val="TAL"/>
              <w:keepNext w:val="0"/>
              <w:keepLines w:val="0"/>
            </w:pPr>
            <w:r w:rsidRPr="005647EB">
              <w:t xml:space="preserve">   </w:t>
            </w:r>
            <w:r w:rsidR="00FF6C71" w:rsidRPr="005647EB">
              <w:t>}</w:t>
            </w:r>
          </w:p>
        </w:tc>
        <w:tc>
          <w:tcPr>
            <w:tcW w:w="2267" w:type="dxa"/>
          </w:tcPr>
          <w:p w14:paraId="667E021D" w14:textId="77777777" w:rsidR="00FF6C71" w:rsidRPr="005647EB" w:rsidRDefault="00FF6C71" w:rsidP="002570E4">
            <w:pPr>
              <w:pStyle w:val="TAL"/>
              <w:keepNext w:val="0"/>
              <w:keepLines w:val="0"/>
            </w:pPr>
          </w:p>
        </w:tc>
        <w:tc>
          <w:tcPr>
            <w:tcW w:w="1700" w:type="dxa"/>
          </w:tcPr>
          <w:p w14:paraId="0B24015C" w14:textId="77777777" w:rsidR="00FF6C71" w:rsidRPr="005647EB" w:rsidRDefault="00FF6C71" w:rsidP="002570E4">
            <w:pPr>
              <w:pStyle w:val="TAL"/>
              <w:keepNext w:val="0"/>
              <w:keepLines w:val="0"/>
            </w:pPr>
          </w:p>
        </w:tc>
        <w:tc>
          <w:tcPr>
            <w:tcW w:w="1133" w:type="dxa"/>
          </w:tcPr>
          <w:p w14:paraId="7F54CC55" w14:textId="77777777" w:rsidR="00FF6C71" w:rsidRPr="005647EB" w:rsidRDefault="00FF6C71" w:rsidP="002570E4">
            <w:pPr>
              <w:pStyle w:val="TAL"/>
              <w:keepNext w:val="0"/>
              <w:keepLines w:val="0"/>
            </w:pPr>
          </w:p>
        </w:tc>
      </w:tr>
      <w:tr w:rsidR="00FF6C71" w:rsidRPr="005647EB" w14:paraId="0CE67B53" w14:textId="77777777" w:rsidTr="002570E4">
        <w:trPr>
          <w:jc w:val="center"/>
        </w:trPr>
        <w:tc>
          <w:tcPr>
            <w:tcW w:w="4436" w:type="dxa"/>
          </w:tcPr>
          <w:p w14:paraId="0D239254" w14:textId="77777777" w:rsidR="00FF6C71" w:rsidRPr="005647EB" w:rsidRDefault="00FF6C71" w:rsidP="002570E4">
            <w:pPr>
              <w:pStyle w:val="TAL"/>
              <w:keepNext w:val="0"/>
              <w:keepLines w:val="0"/>
            </w:pPr>
            <w:r w:rsidRPr="005647EB">
              <w:t>}</w:t>
            </w:r>
          </w:p>
        </w:tc>
        <w:tc>
          <w:tcPr>
            <w:tcW w:w="2267" w:type="dxa"/>
          </w:tcPr>
          <w:p w14:paraId="28B15857" w14:textId="77777777" w:rsidR="00FF6C71" w:rsidRPr="005647EB" w:rsidRDefault="00FF6C71" w:rsidP="002570E4">
            <w:pPr>
              <w:pStyle w:val="TAL"/>
              <w:keepNext w:val="0"/>
              <w:keepLines w:val="0"/>
            </w:pPr>
          </w:p>
        </w:tc>
        <w:tc>
          <w:tcPr>
            <w:tcW w:w="1700" w:type="dxa"/>
          </w:tcPr>
          <w:p w14:paraId="3696C172" w14:textId="77777777" w:rsidR="00FF6C71" w:rsidRPr="005647EB" w:rsidRDefault="00FF6C71" w:rsidP="002570E4">
            <w:pPr>
              <w:pStyle w:val="TAL"/>
              <w:keepNext w:val="0"/>
              <w:keepLines w:val="0"/>
            </w:pPr>
          </w:p>
        </w:tc>
        <w:tc>
          <w:tcPr>
            <w:tcW w:w="1133" w:type="dxa"/>
          </w:tcPr>
          <w:p w14:paraId="508802F6" w14:textId="77777777" w:rsidR="00FF6C71" w:rsidRPr="005647EB" w:rsidRDefault="00FF6C71" w:rsidP="002570E4">
            <w:pPr>
              <w:pStyle w:val="TAL"/>
              <w:keepNext w:val="0"/>
              <w:keepLines w:val="0"/>
            </w:pPr>
          </w:p>
        </w:tc>
      </w:tr>
    </w:tbl>
    <w:p w14:paraId="0115DE79" w14:textId="77777777" w:rsidR="00FF6C71" w:rsidRPr="005647EB" w:rsidRDefault="00FF6C71" w:rsidP="002570E4"/>
    <w:p w14:paraId="3F0467BA" w14:textId="77777777" w:rsidR="00FF6C71" w:rsidRPr="005647EB" w:rsidRDefault="00FF6C71" w:rsidP="00194A1C">
      <w:pPr>
        <w:pStyle w:val="TH"/>
      </w:pPr>
      <w:r w:rsidRPr="005647EB">
        <w:lastRenderedPageBreak/>
        <w:t xml:space="preserve">Table 8.3.9.4.3-4: </w:t>
      </w:r>
      <w:r w:rsidRPr="005647EB">
        <w:rPr>
          <w:i/>
        </w:rPr>
        <w:t>MeasResultListEUTRA</w:t>
      </w:r>
      <w:r w:rsidRPr="005647EB">
        <w:t>: Additional E-UTRAN FDD-FDD inter frequency event triggered reporting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F6C71" w:rsidRPr="005647EB" w14:paraId="17F4AC40" w14:textId="77777777" w:rsidTr="002570E4">
        <w:trPr>
          <w:cantSplit/>
          <w:jc w:val="center"/>
        </w:trPr>
        <w:tc>
          <w:tcPr>
            <w:tcW w:w="9536" w:type="dxa"/>
            <w:gridSpan w:val="4"/>
          </w:tcPr>
          <w:p w14:paraId="270C2503" w14:textId="468FFE28" w:rsidR="00FF6C71" w:rsidRPr="005647EB" w:rsidRDefault="00FF6C71" w:rsidP="00194A1C">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FF6C71" w:rsidRPr="005647EB" w14:paraId="0DE8E46D" w14:textId="77777777" w:rsidTr="002570E4">
        <w:trPr>
          <w:jc w:val="center"/>
        </w:trPr>
        <w:tc>
          <w:tcPr>
            <w:tcW w:w="4436" w:type="dxa"/>
          </w:tcPr>
          <w:p w14:paraId="2080C3A8" w14:textId="1D6C7029" w:rsidR="00FF6C71" w:rsidRPr="005647EB" w:rsidRDefault="00FF6C71" w:rsidP="00194A1C">
            <w:pPr>
              <w:pStyle w:val="TAH"/>
            </w:pPr>
            <w:r w:rsidRPr="005647EB">
              <w:t>Information</w:t>
            </w:r>
            <w:r w:rsidR="002570E4" w:rsidRPr="005647EB">
              <w:t xml:space="preserve"> </w:t>
            </w:r>
            <w:r w:rsidRPr="005647EB">
              <w:t>Element</w:t>
            </w:r>
          </w:p>
        </w:tc>
        <w:tc>
          <w:tcPr>
            <w:tcW w:w="2267" w:type="dxa"/>
          </w:tcPr>
          <w:p w14:paraId="06DEC48C" w14:textId="77777777" w:rsidR="00FF6C71" w:rsidRPr="005647EB" w:rsidRDefault="00FF6C71" w:rsidP="00194A1C">
            <w:pPr>
              <w:pStyle w:val="TAH"/>
            </w:pPr>
            <w:r w:rsidRPr="005647EB">
              <w:t>Value/remark</w:t>
            </w:r>
          </w:p>
        </w:tc>
        <w:tc>
          <w:tcPr>
            <w:tcW w:w="1700" w:type="dxa"/>
          </w:tcPr>
          <w:p w14:paraId="2B26F166" w14:textId="77777777" w:rsidR="00FF6C71" w:rsidRPr="005647EB" w:rsidRDefault="00FF6C71" w:rsidP="00194A1C">
            <w:pPr>
              <w:pStyle w:val="TAH"/>
            </w:pPr>
            <w:r w:rsidRPr="005647EB">
              <w:t>Comment</w:t>
            </w:r>
          </w:p>
        </w:tc>
        <w:tc>
          <w:tcPr>
            <w:tcW w:w="1133" w:type="dxa"/>
          </w:tcPr>
          <w:p w14:paraId="100794EC" w14:textId="77777777" w:rsidR="00FF6C71" w:rsidRPr="005647EB" w:rsidRDefault="00FF6C71" w:rsidP="00194A1C">
            <w:pPr>
              <w:pStyle w:val="TAH"/>
            </w:pPr>
            <w:r w:rsidRPr="005647EB">
              <w:t>Condition</w:t>
            </w:r>
          </w:p>
        </w:tc>
      </w:tr>
      <w:tr w:rsidR="00FF6C71" w:rsidRPr="005647EB" w14:paraId="44480E01" w14:textId="77777777" w:rsidTr="002570E4">
        <w:trPr>
          <w:jc w:val="center"/>
        </w:trPr>
        <w:tc>
          <w:tcPr>
            <w:tcW w:w="4436" w:type="dxa"/>
          </w:tcPr>
          <w:p w14:paraId="3A8FD009" w14:textId="6B73AAFA" w:rsidR="00FF6C71" w:rsidRPr="005647EB" w:rsidRDefault="00FF6C71" w:rsidP="00194A1C">
            <w:pPr>
              <w:pStyle w:val="TAL"/>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3A2CCA14" w14:textId="77777777" w:rsidR="00FF6C71" w:rsidRPr="005647EB" w:rsidRDefault="00FF6C71" w:rsidP="00194A1C">
            <w:pPr>
              <w:pStyle w:val="TAL"/>
            </w:pPr>
          </w:p>
        </w:tc>
        <w:tc>
          <w:tcPr>
            <w:tcW w:w="1700" w:type="dxa"/>
          </w:tcPr>
          <w:p w14:paraId="63512ED1" w14:textId="77777777" w:rsidR="00FF6C71" w:rsidRPr="005647EB" w:rsidRDefault="00FF6C71" w:rsidP="00194A1C">
            <w:pPr>
              <w:pStyle w:val="TAL"/>
            </w:pPr>
          </w:p>
        </w:tc>
        <w:tc>
          <w:tcPr>
            <w:tcW w:w="1133" w:type="dxa"/>
          </w:tcPr>
          <w:p w14:paraId="3C7DE1B1" w14:textId="77777777" w:rsidR="00FF6C71" w:rsidRPr="005647EB" w:rsidRDefault="00FF6C71" w:rsidP="00194A1C">
            <w:pPr>
              <w:pStyle w:val="TAL"/>
            </w:pPr>
          </w:p>
        </w:tc>
      </w:tr>
      <w:tr w:rsidR="00FF6C71" w:rsidRPr="005647EB" w14:paraId="5B4C943B" w14:textId="77777777" w:rsidTr="002570E4">
        <w:trPr>
          <w:jc w:val="center"/>
        </w:trPr>
        <w:tc>
          <w:tcPr>
            <w:tcW w:w="4436" w:type="dxa"/>
          </w:tcPr>
          <w:p w14:paraId="1B4E19E0" w14:textId="587ADF1B" w:rsidR="00FF6C71" w:rsidRPr="005647EB" w:rsidRDefault="002570E4" w:rsidP="002570E4">
            <w:pPr>
              <w:pStyle w:val="TAL"/>
              <w:keepNext w:val="0"/>
              <w:keepLines w:val="0"/>
            </w:pPr>
            <w:r w:rsidRPr="005647EB">
              <w:t xml:space="preserve">  </w:t>
            </w:r>
            <w:r w:rsidR="00FF6C71" w:rsidRPr="005647EB">
              <w:t>physCellId</w:t>
            </w:r>
          </w:p>
        </w:tc>
        <w:tc>
          <w:tcPr>
            <w:tcW w:w="2267" w:type="dxa"/>
          </w:tcPr>
          <w:p w14:paraId="1E43743A" w14:textId="77777777" w:rsidR="00FF6C71" w:rsidRPr="005647EB" w:rsidRDefault="00FF6C71" w:rsidP="002570E4">
            <w:pPr>
              <w:pStyle w:val="TAL"/>
              <w:keepNext w:val="0"/>
              <w:keepLines w:val="0"/>
            </w:pPr>
            <w:r w:rsidRPr="005647EB">
              <w:t>PhysicalCellIdentity</w:t>
            </w:r>
          </w:p>
        </w:tc>
        <w:tc>
          <w:tcPr>
            <w:tcW w:w="1700" w:type="dxa"/>
          </w:tcPr>
          <w:p w14:paraId="1CCEA459" w14:textId="77777777" w:rsidR="00FF6C71" w:rsidRPr="005647EB" w:rsidRDefault="00FF6C71" w:rsidP="002570E4">
            <w:pPr>
              <w:pStyle w:val="TAL"/>
              <w:keepNext w:val="0"/>
              <w:keepLines w:val="0"/>
            </w:pPr>
          </w:p>
        </w:tc>
        <w:tc>
          <w:tcPr>
            <w:tcW w:w="1133" w:type="dxa"/>
          </w:tcPr>
          <w:p w14:paraId="3E83A48D" w14:textId="77777777" w:rsidR="00FF6C71" w:rsidRPr="005647EB" w:rsidRDefault="00FF6C71" w:rsidP="002570E4">
            <w:pPr>
              <w:pStyle w:val="TAL"/>
              <w:keepNext w:val="0"/>
              <w:keepLines w:val="0"/>
            </w:pPr>
          </w:p>
        </w:tc>
      </w:tr>
      <w:tr w:rsidR="00FF6C71" w:rsidRPr="005647EB" w14:paraId="6CBC2F5C" w14:textId="77777777" w:rsidTr="002570E4">
        <w:trPr>
          <w:jc w:val="center"/>
        </w:trPr>
        <w:tc>
          <w:tcPr>
            <w:tcW w:w="4436" w:type="dxa"/>
          </w:tcPr>
          <w:p w14:paraId="23DF8190" w14:textId="1F40BECC" w:rsidR="00FF6C71" w:rsidRPr="005647EB" w:rsidRDefault="002570E4" w:rsidP="002570E4">
            <w:pPr>
              <w:pStyle w:val="TAL"/>
              <w:keepNext w:val="0"/>
              <w:keepLines w:val="0"/>
            </w:pPr>
            <w:r w:rsidRPr="005647EB">
              <w:t xml:space="preserve">  </w:t>
            </w:r>
            <w:r w:rsidR="00FF6C71" w:rsidRPr="005647EB">
              <w:t>measResult</w:t>
            </w:r>
            <w:r w:rsidRPr="005647EB">
              <w:t xml:space="preserve"> </w:t>
            </w:r>
            <w:r w:rsidR="00FF6C71" w:rsidRPr="005647EB">
              <w:t>SEQUENCE</w:t>
            </w:r>
            <w:r w:rsidRPr="005647EB">
              <w:t xml:space="preserve"> </w:t>
            </w:r>
            <w:r w:rsidR="00FF6C71" w:rsidRPr="005647EB">
              <w:t>{</w:t>
            </w:r>
          </w:p>
        </w:tc>
        <w:tc>
          <w:tcPr>
            <w:tcW w:w="2267" w:type="dxa"/>
          </w:tcPr>
          <w:p w14:paraId="507A3AE4" w14:textId="77777777" w:rsidR="00FF6C71" w:rsidRPr="005647EB" w:rsidRDefault="00FF6C71" w:rsidP="002570E4">
            <w:pPr>
              <w:pStyle w:val="TAL"/>
              <w:keepNext w:val="0"/>
              <w:keepLines w:val="0"/>
            </w:pPr>
          </w:p>
        </w:tc>
        <w:tc>
          <w:tcPr>
            <w:tcW w:w="1700" w:type="dxa"/>
          </w:tcPr>
          <w:p w14:paraId="7C3224E6" w14:textId="7F1A80D0" w:rsidR="00FF6C71" w:rsidRPr="005647EB" w:rsidRDefault="002570E4" w:rsidP="002570E4">
            <w:pPr>
              <w:pStyle w:val="TAL"/>
              <w:keepNext w:val="0"/>
              <w:keepLines w:val="0"/>
            </w:pPr>
            <w:r w:rsidRPr="005647EB">
              <w:t xml:space="preserve"> </w:t>
            </w:r>
          </w:p>
        </w:tc>
        <w:tc>
          <w:tcPr>
            <w:tcW w:w="1133" w:type="dxa"/>
          </w:tcPr>
          <w:p w14:paraId="2ABE9739" w14:textId="77777777" w:rsidR="00FF6C71" w:rsidRPr="005647EB" w:rsidRDefault="00FF6C71" w:rsidP="002570E4">
            <w:pPr>
              <w:pStyle w:val="TAL"/>
              <w:keepNext w:val="0"/>
              <w:keepLines w:val="0"/>
            </w:pPr>
          </w:p>
        </w:tc>
      </w:tr>
      <w:tr w:rsidR="00FF6C71" w:rsidRPr="005647EB" w14:paraId="73C5C63A" w14:textId="77777777" w:rsidTr="002570E4">
        <w:trPr>
          <w:jc w:val="center"/>
        </w:trPr>
        <w:tc>
          <w:tcPr>
            <w:tcW w:w="4436" w:type="dxa"/>
          </w:tcPr>
          <w:p w14:paraId="0A71CB78" w14:textId="007B4350" w:rsidR="00FF6C71" w:rsidRPr="005647EB" w:rsidRDefault="002570E4" w:rsidP="002570E4">
            <w:pPr>
              <w:pStyle w:val="TAL"/>
              <w:keepNext w:val="0"/>
              <w:keepLines w:val="0"/>
            </w:pPr>
            <w:r w:rsidRPr="005647EB">
              <w:t xml:space="preserve">    </w:t>
            </w:r>
            <w:r w:rsidR="00FF6C71" w:rsidRPr="005647EB">
              <w:t>rsrpResult</w:t>
            </w:r>
          </w:p>
        </w:tc>
        <w:tc>
          <w:tcPr>
            <w:tcW w:w="2267" w:type="dxa"/>
          </w:tcPr>
          <w:p w14:paraId="4A977590" w14:textId="77777777" w:rsidR="00FF6C71" w:rsidRPr="005647EB" w:rsidRDefault="00FF6C71" w:rsidP="002570E4">
            <w:pPr>
              <w:pStyle w:val="TAL"/>
              <w:keepNext w:val="0"/>
              <w:keepLines w:val="0"/>
            </w:pPr>
          </w:p>
        </w:tc>
        <w:tc>
          <w:tcPr>
            <w:tcW w:w="1700" w:type="dxa"/>
          </w:tcPr>
          <w:p w14:paraId="2F85ED48" w14:textId="00582076"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FECA013" w14:textId="77777777" w:rsidR="00FF6C71" w:rsidRPr="005647EB" w:rsidRDefault="00FF6C71" w:rsidP="002570E4">
            <w:pPr>
              <w:pStyle w:val="TAL"/>
              <w:keepNext w:val="0"/>
              <w:keepLines w:val="0"/>
            </w:pPr>
          </w:p>
        </w:tc>
      </w:tr>
      <w:tr w:rsidR="00FF6C71" w:rsidRPr="005647EB" w14:paraId="15FE41BC" w14:textId="77777777" w:rsidTr="002570E4">
        <w:trPr>
          <w:jc w:val="center"/>
        </w:trPr>
        <w:tc>
          <w:tcPr>
            <w:tcW w:w="4436" w:type="dxa"/>
          </w:tcPr>
          <w:p w14:paraId="05528A4C" w14:textId="1052D7BC" w:rsidR="00FF6C71" w:rsidRPr="005647EB" w:rsidRDefault="002570E4" w:rsidP="002570E4">
            <w:pPr>
              <w:pStyle w:val="TAL"/>
              <w:keepNext w:val="0"/>
              <w:keepLines w:val="0"/>
            </w:pPr>
            <w:r w:rsidRPr="005647EB">
              <w:t xml:space="preserve">    </w:t>
            </w:r>
            <w:r w:rsidR="00FF6C71" w:rsidRPr="005647EB">
              <w:t>rsrqResult</w:t>
            </w:r>
          </w:p>
        </w:tc>
        <w:tc>
          <w:tcPr>
            <w:tcW w:w="2267" w:type="dxa"/>
          </w:tcPr>
          <w:p w14:paraId="4A903663" w14:textId="77777777" w:rsidR="00FF6C71" w:rsidRPr="005647EB" w:rsidRDefault="00FF6C71" w:rsidP="002570E4">
            <w:pPr>
              <w:pStyle w:val="TAL"/>
              <w:keepNext w:val="0"/>
              <w:keepLines w:val="0"/>
            </w:pPr>
          </w:p>
        </w:tc>
        <w:tc>
          <w:tcPr>
            <w:tcW w:w="1700" w:type="dxa"/>
          </w:tcPr>
          <w:p w14:paraId="19835753" w14:textId="28177DB7"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EB9B915" w14:textId="77777777" w:rsidR="00FF6C71" w:rsidRPr="005647EB" w:rsidRDefault="00FF6C71" w:rsidP="002570E4">
            <w:pPr>
              <w:pStyle w:val="TAL"/>
              <w:keepNext w:val="0"/>
              <w:keepLines w:val="0"/>
            </w:pPr>
          </w:p>
        </w:tc>
      </w:tr>
      <w:tr w:rsidR="00FF6C71" w:rsidRPr="005647EB" w14:paraId="187EEA8B" w14:textId="77777777" w:rsidTr="002570E4">
        <w:trPr>
          <w:jc w:val="center"/>
        </w:trPr>
        <w:tc>
          <w:tcPr>
            <w:tcW w:w="4436" w:type="dxa"/>
          </w:tcPr>
          <w:p w14:paraId="562C7A60" w14:textId="4072AE65" w:rsidR="00FF6C71" w:rsidRPr="005647EB" w:rsidRDefault="002570E4" w:rsidP="002570E4">
            <w:pPr>
              <w:pStyle w:val="TAL"/>
              <w:keepNext w:val="0"/>
              <w:keepLines w:val="0"/>
            </w:pPr>
            <w:r w:rsidRPr="005647EB">
              <w:t xml:space="preserve">  </w:t>
            </w:r>
            <w:r w:rsidR="00FF6C71" w:rsidRPr="005647EB">
              <w:t>}</w:t>
            </w:r>
          </w:p>
        </w:tc>
        <w:tc>
          <w:tcPr>
            <w:tcW w:w="2267" w:type="dxa"/>
          </w:tcPr>
          <w:p w14:paraId="035F8DBE" w14:textId="77777777" w:rsidR="00FF6C71" w:rsidRPr="005647EB" w:rsidRDefault="00FF6C71" w:rsidP="002570E4">
            <w:pPr>
              <w:pStyle w:val="TAL"/>
              <w:keepNext w:val="0"/>
              <w:keepLines w:val="0"/>
            </w:pPr>
          </w:p>
        </w:tc>
        <w:tc>
          <w:tcPr>
            <w:tcW w:w="1700" w:type="dxa"/>
          </w:tcPr>
          <w:p w14:paraId="03CD75D6" w14:textId="77777777" w:rsidR="00FF6C71" w:rsidRPr="005647EB" w:rsidRDefault="00FF6C71" w:rsidP="002570E4">
            <w:pPr>
              <w:pStyle w:val="TAL"/>
              <w:keepNext w:val="0"/>
              <w:keepLines w:val="0"/>
            </w:pPr>
          </w:p>
        </w:tc>
        <w:tc>
          <w:tcPr>
            <w:tcW w:w="1133" w:type="dxa"/>
          </w:tcPr>
          <w:p w14:paraId="7C2E54FA" w14:textId="77777777" w:rsidR="00FF6C71" w:rsidRPr="005647EB" w:rsidRDefault="00FF6C71" w:rsidP="002570E4">
            <w:pPr>
              <w:pStyle w:val="TAL"/>
              <w:keepNext w:val="0"/>
              <w:keepLines w:val="0"/>
            </w:pPr>
          </w:p>
        </w:tc>
      </w:tr>
      <w:tr w:rsidR="00FF6C71" w:rsidRPr="005647EB" w14:paraId="3E18F962" w14:textId="77777777" w:rsidTr="002570E4">
        <w:trPr>
          <w:jc w:val="center"/>
        </w:trPr>
        <w:tc>
          <w:tcPr>
            <w:tcW w:w="4436" w:type="dxa"/>
          </w:tcPr>
          <w:p w14:paraId="57F88361" w14:textId="77777777" w:rsidR="00FF6C71" w:rsidRPr="005647EB" w:rsidRDefault="00FF6C71" w:rsidP="002570E4">
            <w:pPr>
              <w:pStyle w:val="TAL"/>
              <w:keepNext w:val="0"/>
              <w:keepLines w:val="0"/>
            </w:pPr>
            <w:r w:rsidRPr="005647EB">
              <w:t>}</w:t>
            </w:r>
          </w:p>
        </w:tc>
        <w:tc>
          <w:tcPr>
            <w:tcW w:w="2267" w:type="dxa"/>
          </w:tcPr>
          <w:p w14:paraId="73D4F282" w14:textId="77777777" w:rsidR="00FF6C71" w:rsidRPr="005647EB" w:rsidRDefault="00FF6C71" w:rsidP="002570E4">
            <w:pPr>
              <w:pStyle w:val="TAL"/>
              <w:keepNext w:val="0"/>
              <w:keepLines w:val="0"/>
            </w:pPr>
          </w:p>
        </w:tc>
        <w:tc>
          <w:tcPr>
            <w:tcW w:w="1700" w:type="dxa"/>
          </w:tcPr>
          <w:p w14:paraId="4B685000" w14:textId="77777777" w:rsidR="00FF6C71" w:rsidRPr="005647EB" w:rsidRDefault="00FF6C71" w:rsidP="002570E4">
            <w:pPr>
              <w:pStyle w:val="TAL"/>
              <w:keepNext w:val="0"/>
              <w:keepLines w:val="0"/>
            </w:pPr>
          </w:p>
        </w:tc>
        <w:tc>
          <w:tcPr>
            <w:tcW w:w="1133" w:type="dxa"/>
          </w:tcPr>
          <w:p w14:paraId="7BD1E3B1" w14:textId="77777777" w:rsidR="00FF6C71" w:rsidRPr="005647EB" w:rsidRDefault="00FF6C71" w:rsidP="002570E4">
            <w:pPr>
              <w:pStyle w:val="TAL"/>
              <w:keepNext w:val="0"/>
              <w:keepLines w:val="0"/>
            </w:pPr>
          </w:p>
        </w:tc>
      </w:tr>
    </w:tbl>
    <w:p w14:paraId="5F23F6A5" w14:textId="77777777" w:rsidR="00FF6C71" w:rsidRPr="005647EB" w:rsidRDefault="00FF6C71" w:rsidP="002570E4"/>
    <w:p w14:paraId="01BA142D" w14:textId="77777777" w:rsidR="00687C5D" w:rsidRPr="005647EB" w:rsidRDefault="00687C5D" w:rsidP="002570E4">
      <w:pPr>
        <w:pStyle w:val="Heading4"/>
        <w:keepNext w:val="0"/>
        <w:keepLines w:val="0"/>
      </w:pPr>
      <w:r w:rsidRPr="005647EB">
        <w:t>8.3.9.5</w:t>
      </w:r>
      <w:r w:rsidRPr="005647EB">
        <w:tab/>
        <w:t>Test requirement</w:t>
      </w:r>
    </w:p>
    <w:p w14:paraId="5AA4BBF7" w14:textId="77777777" w:rsidR="00687C5D" w:rsidRPr="005647EB" w:rsidRDefault="00687C5D" w:rsidP="002570E4">
      <w:r w:rsidRPr="005647EB">
        <w:t xml:space="preserve">Table </w:t>
      </w:r>
      <w:r w:rsidRPr="005647EB">
        <w:rPr>
          <w:snapToGrid w:val="0"/>
        </w:rPr>
        <w:t xml:space="preserve">8.3.9.1-2 </w:t>
      </w:r>
      <w:r w:rsidRPr="005647EB">
        <w:t>define the primary level settings including test tolerances for event triggered reporting in asynchronous inter frequency cells test with reduced performance group configured, with DRX.</w:t>
      </w:r>
    </w:p>
    <w:p w14:paraId="7CCBE6B8" w14:textId="77777777" w:rsidR="00687C5D" w:rsidRPr="005647EB" w:rsidRDefault="00687C5D" w:rsidP="002570E4">
      <w:pPr>
        <w:pStyle w:val="TH"/>
        <w:keepNext w:val="0"/>
        <w:keepLines w:val="0"/>
        <w:rPr>
          <w:snapToGrid w:val="0"/>
        </w:rPr>
      </w:pPr>
      <w:r w:rsidRPr="005647EB">
        <w:rPr>
          <w:snapToGrid w:val="0"/>
        </w:rPr>
        <w:t>Table 8.3.9.1-2: Cell specific test parameters for E-UTRAN FDD-FDD inter-frequency event triggered reporting for IncMon</w:t>
      </w:r>
    </w:p>
    <w:tbl>
      <w:tblPr>
        <w:tblW w:w="48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47"/>
        <w:gridCol w:w="845"/>
        <w:gridCol w:w="895"/>
        <w:gridCol w:w="906"/>
        <w:gridCol w:w="909"/>
        <w:gridCol w:w="910"/>
        <w:gridCol w:w="910"/>
        <w:gridCol w:w="910"/>
        <w:gridCol w:w="910"/>
        <w:gridCol w:w="910"/>
      </w:tblGrid>
      <w:tr w:rsidR="00687C5D" w:rsidRPr="005647EB" w14:paraId="24D6B6C7" w14:textId="77777777" w:rsidTr="00194A1C">
        <w:trPr>
          <w:cantSplit/>
          <w:tblHeader/>
          <w:jc w:val="center"/>
        </w:trPr>
        <w:tc>
          <w:tcPr>
            <w:tcW w:w="1447" w:type="dxa"/>
            <w:vMerge w:val="restart"/>
            <w:tcBorders>
              <w:top w:val="single" w:sz="4" w:space="0" w:color="auto"/>
              <w:left w:val="single" w:sz="4" w:space="0" w:color="auto"/>
              <w:bottom w:val="single" w:sz="4" w:space="0" w:color="auto"/>
              <w:right w:val="single" w:sz="4" w:space="0" w:color="auto"/>
            </w:tcBorders>
            <w:hideMark/>
          </w:tcPr>
          <w:p w14:paraId="355F1895" w14:textId="77777777" w:rsidR="00687C5D" w:rsidRPr="005647EB" w:rsidRDefault="00687C5D" w:rsidP="002570E4">
            <w:pPr>
              <w:pStyle w:val="TAH"/>
              <w:keepNext w:val="0"/>
              <w:keepLines w:val="0"/>
            </w:pPr>
            <w:r w:rsidRPr="005647EB">
              <w:t>Parameter</w:t>
            </w:r>
          </w:p>
        </w:tc>
        <w:tc>
          <w:tcPr>
            <w:tcW w:w="845" w:type="dxa"/>
            <w:vMerge w:val="restart"/>
            <w:tcBorders>
              <w:top w:val="single" w:sz="4" w:space="0" w:color="auto"/>
              <w:left w:val="single" w:sz="4" w:space="0" w:color="auto"/>
              <w:bottom w:val="single" w:sz="4" w:space="0" w:color="auto"/>
              <w:right w:val="single" w:sz="4" w:space="0" w:color="auto"/>
            </w:tcBorders>
            <w:hideMark/>
          </w:tcPr>
          <w:p w14:paraId="1C3EC9CC" w14:textId="77777777" w:rsidR="00687C5D" w:rsidRPr="005647EB" w:rsidRDefault="00687C5D" w:rsidP="002570E4">
            <w:pPr>
              <w:pStyle w:val="TAH"/>
              <w:keepNext w:val="0"/>
              <w:keepLines w:val="0"/>
            </w:pPr>
            <w:r w:rsidRPr="005647EB">
              <w:t>Unit</w:t>
            </w:r>
          </w:p>
        </w:tc>
        <w:tc>
          <w:tcPr>
            <w:tcW w:w="1801" w:type="dxa"/>
            <w:gridSpan w:val="2"/>
            <w:tcBorders>
              <w:top w:val="single" w:sz="4" w:space="0" w:color="auto"/>
              <w:left w:val="single" w:sz="4" w:space="0" w:color="auto"/>
              <w:bottom w:val="single" w:sz="4" w:space="0" w:color="auto"/>
              <w:right w:val="single" w:sz="4" w:space="0" w:color="auto"/>
            </w:tcBorders>
            <w:hideMark/>
          </w:tcPr>
          <w:p w14:paraId="2FD05D65" w14:textId="327959FA" w:rsidR="00687C5D" w:rsidRPr="005647EB" w:rsidRDefault="00687C5D" w:rsidP="002570E4">
            <w:pPr>
              <w:pStyle w:val="TAH"/>
              <w:keepNext w:val="0"/>
              <w:keepLines w:val="0"/>
            </w:pPr>
            <w:r w:rsidRPr="005647EB">
              <w:t>Cell</w:t>
            </w:r>
            <w:r w:rsidR="002570E4" w:rsidRPr="005647EB">
              <w:t xml:space="preserve"> </w:t>
            </w:r>
            <w:r w:rsidRPr="005647EB">
              <w:t>1</w:t>
            </w:r>
          </w:p>
        </w:tc>
        <w:tc>
          <w:tcPr>
            <w:tcW w:w="1819" w:type="dxa"/>
            <w:gridSpan w:val="2"/>
            <w:tcBorders>
              <w:top w:val="single" w:sz="4" w:space="0" w:color="auto"/>
              <w:left w:val="single" w:sz="4" w:space="0" w:color="auto"/>
              <w:bottom w:val="single" w:sz="4" w:space="0" w:color="auto"/>
              <w:right w:val="single" w:sz="4" w:space="0" w:color="auto"/>
            </w:tcBorders>
            <w:hideMark/>
          </w:tcPr>
          <w:p w14:paraId="679BADB3" w14:textId="0FE4FD20" w:rsidR="00687C5D" w:rsidRPr="005647EB" w:rsidRDefault="00687C5D" w:rsidP="002570E4">
            <w:pPr>
              <w:pStyle w:val="TAH"/>
              <w:keepNext w:val="0"/>
              <w:keepLines w:val="0"/>
            </w:pPr>
            <w:r w:rsidRPr="005647EB">
              <w:t>Cell</w:t>
            </w:r>
            <w:r w:rsidR="002570E4" w:rsidRPr="005647EB">
              <w:t xml:space="preserve"> </w:t>
            </w:r>
            <w:r w:rsidRPr="005647EB">
              <w:t>2</w:t>
            </w:r>
          </w:p>
        </w:tc>
        <w:tc>
          <w:tcPr>
            <w:tcW w:w="1820" w:type="dxa"/>
            <w:gridSpan w:val="2"/>
            <w:tcBorders>
              <w:top w:val="single" w:sz="4" w:space="0" w:color="auto"/>
              <w:left w:val="single" w:sz="4" w:space="0" w:color="auto"/>
              <w:bottom w:val="single" w:sz="4" w:space="0" w:color="auto"/>
              <w:right w:val="single" w:sz="4" w:space="0" w:color="auto"/>
            </w:tcBorders>
            <w:hideMark/>
          </w:tcPr>
          <w:p w14:paraId="5A63AD34" w14:textId="5851E2AA" w:rsidR="00687C5D" w:rsidRPr="005647EB" w:rsidRDefault="00687C5D" w:rsidP="002570E4">
            <w:pPr>
              <w:pStyle w:val="TAH"/>
              <w:keepNext w:val="0"/>
              <w:keepLines w:val="0"/>
            </w:pPr>
            <w:r w:rsidRPr="005647EB">
              <w:t>Cell</w:t>
            </w:r>
            <w:r w:rsidR="002570E4" w:rsidRPr="005647EB">
              <w:t xml:space="preserve"> </w:t>
            </w:r>
            <w:r w:rsidRPr="005647EB">
              <w:t>3</w:t>
            </w:r>
          </w:p>
        </w:tc>
        <w:tc>
          <w:tcPr>
            <w:tcW w:w="1820" w:type="dxa"/>
            <w:gridSpan w:val="2"/>
            <w:tcBorders>
              <w:top w:val="single" w:sz="4" w:space="0" w:color="auto"/>
              <w:left w:val="single" w:sz="4" w:space="0" w:color="auto"/>
              <w:bottom w:val="single" w:sz="4" w:space="0" w:color="auto"/>
              <w:right w:val="single" w:sz="4" w:space="0" w:color="auto"/>
            </w:tcBorders>
            <w:hideMark/>
          </w:tcPr>
          <w:p w14:paraId="3CF8836D" w14:textId="149180B8" w:rsidR="00687C5D" w:rsidRPr="005647EB" w:rsidRDefault="00687C5D" w:rsidP="002570E4">
            <w:pPr>
              <w:pStyle w:val="TAH"/>
              <w:keepNext w:val="0"/>
              <w:keepLines w:val="0"/>
            </w:pPr>
            <w:r w:rsidRPr="005647EB">
              <w:t>Cell</w:t>
            </w:r>
            <w:r w:rsidR="002570E4" w:rsidRPr="005647EB">
              <w:t xml:space="preserve"> </w:t>
            </w:r>
            <w:r w:rsidRPr="005647EB">
              <w:t>4</w:t>
            </w:r>
          </w:p>
        </w:tc>
      </w:tr>
      <w:tr w:rsidR="00687C5D" w:rsidRPr="005647EB" w14:paraId="15FEBCED" w14:textId="77777777" w:rsidTr="00194A1C">
        <w:trPr>
          <w:cantSplit/>
          <w:tblHeader/>
          <w:jc w:val="center"/>
        </w:trPr>
        <w:tc>
          <w:tcPr>
            <w:tcW w:w="1447" w:type="dxa"/>
            <w:vMerge/>
            <w:tcBorders>
              <w:top w:val="single" w:sz="4" w:space="0" w:color="auto"/>
              <w:left w:val="single" w:sz="4" w:space="0" w:color="auto"/>
              <w:bottom w:val="single" w:sz="4" w:space="0" w:color="auto"/>
              <w:right w:val="single" w:sz="4" w:space="0" w:color="auto"/>
            </w:tcBorders>
            <w:vAlign w:val="center"/>
            <w:hideMark/>
          </w:tcPr>
          <w:p w14:paraId="5C2EC363" w14:textId="77777777" w:rsidR="00687C5D" w:rsidRPr="005647EB" w:rsidRDefault="00687C5D" w:rsidP="002570E4">
            <w:pPr>
              <w:pStyle w:val="TAH"/>
              <w:keepNext w:val="0"/>
              <w:keepLines w:val="0"/>
            </w:pPr>
          </w:p>
        </w:tc>
        <w:tc>
          <w:tcPr>
            <w:tcW w:w="845" w:type="dxa"/>
            <w:vMerge/>
            <w:tcBorders>
              <w:top w:val="single" w:sz="4" w:space="0" w:color="auto"/>
              <w:left w:val="single" w:sz="4" w:space="0" w:color="auto"/>
              <w:bottom w:val="single" w:sz="4" w:space="0" w:color="auto"/>
              <w:right w:val="single" w:sz="4" w:space="0" w:color="auto"/>
            </w:tcBorders>
            <w:vAlign w:val="center"/>
            <w:hideMark/>
          </w:tcPr>
          <w:p w14:paraId="090A97AB" w14:textId="77777777" w:rsidR="00687C5D" w:rsidRPr="005647EB" w:rsidRDefault="00687C5D" w:rsidP="002570E4">
            <w:pPr>
              <w:pStyle w:val="TAH"/>
              <w:keepNext w:val="0"/>
              <w:keepLines w:val="0"/>
            </w:pPr>
          </w:p>
        </w:tc>
        <w:tc>
          <w:tcPr>
            <w:tcW w:w="895" w:type="dxa"/>
            <w:tcBorders>
              <w:top w:val="single" w:sz="4" w:space="0" w:color="auto"/>
              <w:left w:val="single" w:sz="4" w:space="0" w:color="auto"/>
              <w:bottom w:val="single" w:sz="4" w:space="0" w:color="auto"/>
              <w:right w:val="single" w:sz="4" w:space="0" w:color="auto"/>
            </w:tcBorders>
            <w:hideMark/>
          </w:tcPr>
          <w:p w14:paraId="76692168" w14:textId="77777777" w:rsidR="00687C5D" w:rsidRPr="005647EB" w:rsidRDefault="00687C5D" w:rsidP="002570E4">
            <w:pPr>
              <w:pStyle w:val="TAH"/>
              <w:keepNext w:val="0"/>
              <w:keepLines w:val="0"/>
            </w:pPr>
            <w:r w:rsidRPr="005647EB">
              <w:t>T1</w:t>
            </w:r>
          </w:p>
        </w:tc>
        <w:tc>
          <w:tcPr>
            <w:tcW w:w="906" w:type="dxa"/>
            <w:tcBorders>
              <w:top w:val="single" w:sz="4" w:space="0" w:color="auto"/>
              <w:left w:val="single" w:sz="4" w:space="0" w:color="auto"/>
              <w:bottom w:val="single" w:sz="4" w:space="0" w:color="auto"/>
              <w:right w:val="single" w:sz="4" w:space="0" w:color="auto"/>
            </w:tcBorders>
            <w:hideMark/>
          </w:tcPr>
          <w:p w14:paraId="3A338C04" w14:textId="77777777" w:rsidR="00687C5D" w:rsidRPr="005647EB" w:rsidRDefault="00687C5D" w:rsidP="002570E4">
            <w:pPr>
              <w:pStyle w:val="TAH"/>
              <w:keepNext w:val="0"/>
              <w:keepLines w:val="0"/>
            </w:pPr>
            <w:r w:rsidRPr="005647EB">
              <w:t>T2</w:t>
            </w:r>
          </w:p>
        </w:tc>
        <w:tc>
          <w:tcPr>
            <w:tcW w:w="909" w:type="dxa"/>
            <w:tcBorders>
              <w:top w:val="single" w:sz="4" w:space="0" w:color="auto"/>
              <w:left w:val="single" w:sz="4" w:space="0" w:color="auto"/>
              <w:bottom w:val="single" w:sz="4" w:space="0" w:color="auto"/>
              <w:right w:val="single" w:sz="4" w:space="0" w:color="auto"/>
            </w:tcBorders>
            <w:hideMark/>
          </w:tcPr>
          <w:p w14:paraId="668F4B65" w14:textId="77777777" w:rsidR="00687C5D" w:rsidRPr="005647EB" w:rsidRDefault="00687C5D" w:rsidP="002570E4">
            <w:pPr>
              <w:pStyle w:val="TAH"/>
              <w:keepNext w:val="0"/>
              <w:keepLines w:val="0"/>
            </w:pPr>
            <w:r w:rsidRPr="005647EB">
              <w:t>T1</w:t>
            </w:r>
          </w:p>
        </w:tc>
        <w:tc>
          <w:tcPr>
            <w:tcW w:w="910" w:type="dxa"/>
            <w:tcBorders>
              <w:top w:val="single" w:sz="4" w:space="0" w:color="auto"/>
              <w:left w:val="single" w:sz="4" w:space="0" w:color="auto"/>
              <w:bottom w:val="single" w:sz="4" w:space="0" w:color="auto"/>
              <w:right w:val="single" w:sz="4" w:space="0" w:color="auto"/>
            </w:tcBorders>
            <w:hideMark/>
          </w:tcPr>
          <w:p w14:paraId="224C48A5" w14:textId="77777777" w:rsidR="00687C5D" w:rsidRPr="005647EB" w:rsidRDefault="00687C5D" w:rsidP="002570E4">
            <w:pPr>
              <w:pStyle w:val="TAH"/>
              <w:keepNext w:val="0"/>
              <w:keepLines w:val="0"/>
            </w:pPr>
            <w:r w:rsidRPr="005647EB">
              <w:t>T2</w:t>
            </w:r>
          </w:p>
        </w:tc>
        <w:tc>
          <w:tcPr>
            <w:tcW w:w="910" w:type="dxa"/>
            <w:tcBorders>
              <w:top w:val="single" w:sz="4" w:space="0" w:color="auto"/>
              <w:left w:val="single" w:sz="4" w:space="0" w:color="auto"/>
              <w:bottom w:val="single" w:sz="4" w:space="0" w:color="auto"/>
              <w:right w:val="single" w:sz="4" w:space="0" w:color="auto"/>
            </w:tcBorders>
            <w:hideMark/>
          </w:tcPr>
          <w:p w14:paraId="638BAB72" w14:textId="77777777" w:rsidR="00687C5D" w:rsidRPr="005647EB" w:rsidRDefault="00687C5D" w:rsidP="002570E4">
            <w:pPr>
              <w:pStyle w:val="TAH"/>
              <w:keepNext w:val="0"/>
              <w:keepLines w:val="0"/>
            </w:pPr>
            <w:r w:rsidRPr="005647EB">
              <w:t>T1</w:t>
            </w:r>
          </w:p>
        </w:tc>
        <w:tc>
          <w:tcPr>
            <w:tcW w:w="910" w:type="dxa"/>
            <w:tcBorders>
              <w:top w:val="single" w:sz="4" w:space="0" w:color="auto"/>
              <w:left w:val="single" w:sz="4" w:space="0" w:color="auto"/>
              <w:bottom w:val="single" w:sz="4" w:space="0" w:color="auto"/>
              <w:right w:val="single" w:sz="4" w:space="0" w:color="auto"/>
            </w:tcBorders>
            <w:hideMark/>
          </w:tcPr>
          <w:p w14:paraId="003D1586" w14:textId="77777777" w:rsidR="00687C5D" w:rsidRPr="005647EB" w:rsidRDefault="00687C5D" w:rsidP="002570E4">
            <w:pPr>
              <w:pStyle w:val="TAH"/>
              <w:keepNext w:val="0"/>
              <w:keepLines w:val="0"/>
            </w:pPr>
            <w:r w:rsidRPr="005647EB">
              <w:t>T2</w:t>
            </w:r>
          </w:p>
        </w:tc>
        <w:tc>
          <w:tcPr>
            <w:tcW w:w="910" w:type="dxa"/>
            <w:tcBorders>
              <w:top w:val="single" w:sz="4" w:space="0" w:color="auto"/>
              <w:left w:val="single" w:sz="4" w:space="0" w:color="auto"/>
              <w:bottom w:val="single" w:sz="4" w:space="0" w:color="auto"/>
              <w:right w:val="single" w:sz="4" w:space="0" w:color="auto"/>
            </w:tcBorders>
            <w:hideMark/>
          </w:tcPr>
          <w:p w14:paraId="426F78BE" w14:textId="77777777" w:rsidR="00687C5D" w:rsidRPr="005647EB" w:rsidRDefault="00687C5D" w:rsidP="002570E4">
            <w:pPr>
              <w:pStyle w:val="TAH"/>
              <w:keepNext w:val="0"/>
              <w:keepLines w:val="0"/>
            </w:pPr>
            <w:r w:rsidRPr="005647EB">
              <w:t>T1</w:t>
            </w:r>
          </w:p>
        </w:tc>
        <w:tc>
          <w:tcPr>
            <w:tcW w:w="910" w:type="dxa"/>
            <w:tcBorders>
              <w:top w:val="single" w:sz="4" w:space="0" w:color="auto"/>
              <w:left w:val="single" w:sz="4" w:space="0" w:color="auto"/>
              <w:bottom w:val="single" w:sz="4" w:space="0" w:color="auto"/>
              <w:right w:val="single" w:sz="4" w:space="0" w:color="auto"/>
            </w:tcBorders>
            <w:hideMark/>
          </w:tcPr>
          <w:p w14:paraId="4977DA4E" w14:textId="77777777" w:rsidR="00687C5D" w:rsidRPr="005647EB" w:rsidRDefault="00687C5D" w:rsidP="002570E4">
            <w:pPr>
              <w:pStyle w:val="TAH"/>
              <w:keepNext w:val="0"/>
              <w:keepLines w:val="0"/>
            </w:pPr>
            <w:r w:rsidRPr="005647EB">
              <w:t>T2</w:t>
            </w:r>
          </w:p>
        </w:tc>
      </w:tr>
      <w:tr w:rsidR="00687C5D" w:rsidRPr="005647EB" w14:paraId="7E044166"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8A29AB9" w14:textId="46B551F6" w:rsidR="00687C5D" w:rsidRPr="005647EB" w:rsidRDefault="00687C5D"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845" w:type="dxa"/>
            <w:tcBorders>
              <w:top w:val="single" w:sz="4" w:space="0" w:color="auto"/>
              <w:left w:val="single" w:sz="4" w:space="0" w:color="auto"/>
              <w:bottom w:val="single" w:sz="4" w:space="0" w:color="auto"/>
              <w:right w:val="single" w:sz="4" w:space="0" w:color="auto"/>
            </w:tcBorders>
          </w:tcPr>
          <w:p w14:paraId="4116A81D"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1D3C3282" w14:textId="77777777" w:rsidR="00687C5D" w:rsidRPr="005647EB" w:rsidRDefault="00687C5D" w:rsidP="002570E4">
            <w:pPr>
              <w:pStyle w:val="TAC"/>
              <w:keepNext w:val="0"/>
              <w:keepLines w:val="0"/>
              <w:rPr>
                <w:rFonts w:cs="Arial"/>
              </w:rPr>
            </w:pPr>
            <w:r w:rsidRPr="005647EB">
              <w:rPr>
                <w:rFonts w:cs="Arial"/>
              </w:rPr>
              <w:t>1</w:t>
            </w:r>
          </w:p>
        </w:tc>
        <w:tc>
          <w:tcPr>
            <w:tcW w:w="1819" w:type="dxa"/>
            <w:gridSpan w:val="2"/>
            <w:tcBorders>
              <w:top w:val="single" w:sz="4" w:space="0" w:color="auto"/>
              <w:left w:val="single" w:sz="4" w:space="0" w:color="auto"/>
              <w:bottom w:val="single" w:sz="4" w:space="0" w:color="auto"/>
              <w:right w:val="single" w:sz="4" w:space="0" w:color="auto"/>
            </w:tcBorders>
            <w:hideMark/>
          </w:tcPr>
          <w:p w14:paraId="296A7421" w14:textId="2FD7BB8E" w:rsidR="00687C5D" w:rsidRPr="005647EB" w:rsidRDefault="00687C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1820" w:type="dxa"/>
            <w:gridSpan w:val="2"/>
            <w:tcBorders>
              <w:top w:val="single" w:sz="4" w:space="0" w:color="auto"/>
              <w:left w:val="single" w:sz="4" w:space="0" w:color="auto"/>
              <w:bottom w:val="single" w:sz="4" w:space="0" w:color="auto"/>
              <w:right w:val="single" w:sz="4" w:space="0" w:color="auto"/>
            </w:tcBorders>
            <w:hideMark/>
          </w:tcPr>
          <w:p w14:paraId="73F5D3BA" w14:textId="33C25469" w:rsidR="00687C5D" w:rsidRPr="005647EB" w:rsidRDefault="00687C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Pr="005647EB">
              <w:rPr>
                <w:rFonts w:cs="Arial"/>
              </w:rPr>
              <w:t>,</w:t>
            </w:r>
            <w:r w:rsidR="002570E4" w:rsidRPr="005647EB">
              <w:rPr>
                <w:rFonts w:cs="Arial"/>
                <w:lang w:eastAsia="zh-CN"/>
              </w:rPr>
              <w:t xml:space="preserve"> </w:t>
            </w:r>
            <w:r w:rsidRPr="005647EB">
              <w:rPr>
                <w:rFonts w:cs="Arial"/>
                <w:lang w:eastAsia="zh-CN"/>
              </w:rPr>
              <w:t>6</w:t>
            </w:r>
            <w:r w:rsidRPr="005647EB">
              <w:rPr>
                <w:rFonts w:cs="Arial"/>
              </w:rPr>
              <w:t>,</w:t>
            </w:r>
            <w:r w:rsidR="002570E4" w:rsidRPr="005647EB">
              <w:rPr>
                <w:rFonts w:cs="Arial"/>
                <w:lang w:eastAsia="zh-CN"/>
              </w:rPr>
              <w:t xml:space="preserve"> </w:t>
            </w:r>
            <w:r w:rsidRPr="005647EB">
              <w:rPr>
                <w:rFonts w:cs="Arial"/>
                <w:lang w:eastAsia="zh-CN"/>
              </w:rPr>
              <w:t>7,</w:t>
            </w:r>
            <w:r w:rsidR="002570E4" w:rsidRPr="005647EB">
              <w:rPr>
                <w:rFonts w:cs="Arial"/>
                <w:lang w:eastAsia="zh-CN"/>
              </w:rPr>
              <w:t xml:space="preserve"> </w:t>
            </w:r>
            <w:r w:rsidRPr="005647EB">
              <w:rPr>
                <w:rFonts w:cs="Arial"/>
                <w:lang w:eastAsia="zh-CN"/>
              </w:rPr>
              <w:t>8,</w:t>
            </w:r>
            <w:r w:rsidR="002570E4" w:rsidRPr="005647EB">
              <w:rPr>
                <w:rFonts w:cs="Arial"/>
                <w:lang w:eastAsia="zh-CN"/>
              </w:rPr>
              <w:t xml:space="preserve"> </w:t>
            </w:r>
            <w:r w:rsidRPr="005647EB">
              <w:rPr>
                <w:rFonts w:cs="Arial"/>
                <w:lang w:eastAsia="zh-CN"/>
              </w:rPr>
              <w:t>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1820" w:type="dxa"/>
            <w:gridSpan w:val="2"/>
            <w:tcBorders>
              <w:top w:val="single" w:sz="4" w:space="0" w:color="auto"/>
              <w:left w:val="single" w:sz="4" w:space="0" w:color="auto"/>
              <w:bottom w:val="single" w:sz="4" w:space="0" w:color="auto"/>
              <w:right w:val="single" w:sz="4" w:space="0" w:color="auto"/>
            </w:tcBorders>
            <w:hideMark/>
          </w:tcPr>
          <w:p w14:paraId="38C87A2F" w14:textId="7A2B20C0" w:rsidR="00687C5D" w:rsidRPr="005647EB" w:rsidRDefault="00687C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Pr="005647EB">
              <w:rPr>
                <w:rFonts w:cs="Arial"/>
              </w:rPr>
              <w:t>,</w:t>
            </w:r>
            <w:r w:rsidR="002570E4" w:rsidRPr="005647EB">
              <w:rPr>
                <w:rFonts w:cs="Arial"/>
                <w:lang w:eastAsia="zh-CN"/>
              </w:rPr>
              <w:t xml:space="preserve"> </w:t>
            </w:r>
            <w:r w:rsidRPr="005647EB">
              <w:rPr>
                <w:rFonts w:cs="Arial"/>
                <w:lang w:eastAsia="zh-CN"/>
              </w:rPr>
              <w:t>6</w:t>
            </w:r>
            <w:r w:rsidRPr="005647EB">
              <w:rPr>
                <w:rFonts w:cs="Arial"/>
              </w:rPr>
              <w:t>,</w:t>
            </w:r>
            <w:r w:rsidR="002570E4" w:rsidRPr="005647EB">
              <w:rPr>
                <w:rFonts w:cs="Arial"/>
                <w:lang w:eastAsia="zh-CN"/>
              </w:rPr>
              <w:t xml:space="preserve"> </w:t>
            </w:r>
            <w:r w:rsidRPr="005647EB">
              <w:rPr>
                <w:rFonts w:cs="Arial"/>
                <w:lang w:eastAsia="zh-CN"/>
              </w:rPr>
              <w:t>7,</w:t>
            </w:r>
            <w:r w:rsidR="002570E4" w:rsidRPr="005647EB">
              <w:rPr>
                <w:rFonts w:cs="Arial"/>
                <w:lang w:eastAsia="zh-CN"/>
              </w:rPr>
              <w:t xml:space="preserve"> </w:t>
            </w:r>
            <w:r w:rsidRPr="005647EB">
              <w:rPr>
                <w:rFonts w:cs="Arial"/>
                <w:lang w:eastAsia="zh-CN"/>
              </w:rPr>
              <w:t>8,</w:t>
            </w:r>
            <w:r w:rsidR="002570E4" w:rsidRPr="005647EB">
              <w:rPr>
                <w:rFonts w:cs="Arial"/>
                <w:lang w:eastAsia="zh-CN"/>
              </w:rPr>
              <w:t xml:space="preserve"> </w:t>
            </w:r>
            <w:r w:rsidRPr="005647EB">
              <w:rPr>
                <w:rFonts w:cs="Arial"/>
                <w:lang w:eastAsia="zh-CN"/>
              </w:rPr>
              <w:t>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687C5D" w:rsidRPr="005647EB" w14:paraId="44F649DB"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44DEE94" w14:textId="11163B1D" w:rsidR="00687C5D" w:rsidRPr="005647EB" w:rsidRDefault="00687C5D" w:rsidP="002570E4">
            <w:pPr>
              <w:pStyle w:val="TAL"/>
              <w:keepNext w:val="0"/>
              <w:keepLines w:val="0"/>
              <w:rPr>
                <w:rFonts w:cs="Arial"/>
              </w:rPr>
            </w:pPr>
            <w:r w:rsidRPr="005647EB">
              <w:rPr>
                <w:rFonts w:cs="Arial"/>
              </w:rPr>
              <w:t>Channel</w:t>
            </w:r>
            <w:r w:rsidR="002570E4" w:rsidRPr="005647EB">
              <w:rPr>
                <w:rFonts w:cs="Arial"/>
              </w:rPr>
              <w:t xml:space="preserve"> </w:t>
            </w:r>
            <w:r w:rsidRPr="005647EB">
              <w:rPr>
                <w:rFonts w:cs="Arial"/>
              </w:rPr>
              <w:t>Bandwidth</w:t>
            </w:r>
            <w:r w:rsidR="002570E4" w:rsidRPr="005647EB">
              <w:rPr>
                <w:rFonts w:cs="Arial"/>
              </w:rPr>
              <w:t xml:space="preserve"> </w:t>
            </w:r>
            <w:r w:rsidRPr="005647EB">
              <w:rPr>
                <w:rFonts w:cs="Arial"/>
              </w:rPr>
              <w:t>(BW</w:t>
            </w:r>
            <w:r w:rsidRPr="005647EB">
              <w:rPr>
                <w:rFonts w:cs="Arial"/>
                <w:vertAlign w:val="subscript"/>
              </w:rPr>
              <w:t>channel</w:t>
            </w:r>
            <w:r w:rsidRPr="005647EB">
              <w:rPr>
                <w:rFonts w:cs="Arial"/>
              </w:rPr>
              <w:t>)</w:t>
            </w:r>
          </w:p>
        </w:tc>
        <w:tc>
          <w:tcPr>
            <w:tcW w:w="845" w:type="dxa"/>
            <w:tcBorders>
              <w:top w:val="single" w:sz="4" w:space="0" w:color="auto"/>
              <w:left w:val="single" w:sz="4" w:space="0" w:color="auto"/>
              <w:bottom w:val="single" w:sz="4" w:space="0" w:color="auto"/>
              <w:right w:val="single" w:sz="4" w:space="0" w:color="auto"/>
            </w:tcBorders>
            <w:hideMark/>
          </w:tcPr>
          <w:p w14:paraId="3CC65572" w14:textId="77777777" w:rsidR="00687C5D" w:rsidRPr="005647EB" w:rsidRDefault="00687C5D" w:rsidP="002570E4">
            <w:pPr>
              <w:pStyle w:val="TAC"/>
              <w:keepNext w:val="0"/>
              <w:keepLines w:val="0"/>
              <w:rPr>
                <w:rFonts w:cs="Arial"/>
              </w:rPr>
            </w:pPr>
            <w:r w:rsidRPr="005647EB">
              <w:rPr>
                <w:rFonts w:cs="Arial"/>
              </w:rPr>
              <w:t>MHz</w:t>
            </w:r>
          </w:p>
        </w:tc>
        <w:tc>
          <w:tcPr>
            <w:tcW w:w="1801" w:type="dxa"/>
            <w:gridSpan w:val="2"/>
            <w:tcBorders>
              <w:top w:val="single" w:sz="4" w:space="0" w:color="auto"/>
              <w:left w:val="single" w:sz="4" w:space="0" w:color="auto"/>
              <w:bottom w:val="single" w:sz="4" w:space="0" w:color="auto"/>
              <w:right w:val="single" w:sz="4" w:space="0" w:color="auto"/>
            </w:tcBorders>
            <w:hideMark/>
          </w:tcPr>
          <w:p w14:paraId="1FC8BA4D" w14:textId="72F89C5A"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25</w:t>
            </w:r>
          </w:p>
          <w:p w14:paraId="729FE52D" w14:textId="2F845D92"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50</w:t>
            </w:r>
          </w:p>
        </w:tc>
        <w:tc>
          <w:tcPr>
            <w:tcW w:w="1819" w:type="dxa"/>
            <w:gridSpan w:val="2"/>
            <w:tcBorders>
              <w:top w:val="single" w:sz="4" w:space="0" w:color="auto"/>
              <w:left w:val="single" w:sz="4" w:space="0" w:color="auto"/>
              <w:bottom w:val="single" w:sz="4" w:space="0" w:color="auto"/>
              <w:right w:val="single" w:sz="4" w:space="0" w:color="auto"/>
            </w:tcBorders>
            <w:hideMark/>
          </w:tcPr>
          <w:p w14:paraId="7B27DAF1" w14:textId="6DF4F9D5"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25</w:t>
            </w:r>
          </w:p>
          <w:p w14:paraId="43074976" w14:textId="33CD4CAE"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50</w:t>
            </w:r>
          </w:p>
        </w:tc>
        <w:tc>
          <w:tcPr>
            <w:tcW w:w="1820" w:type="dxa"/>
            <w:gridSpan w:val="2"/>
            <w:tcBorders>
              <w:top w:val="single" w:sz="4" w:space="0" w:color="auto"/>
              <w:left w:val="single" w:sz="4" w:space="0" w:color="auto"/>
              <w:bottom w:val="single" w:sz="4" w:space="0" w:color="auto"/>
              <w:right w:val="single" w:sz="4" w:space="0" w:color="auto"/>
            </w:tcBorders>
            <w:hideMark/>
          </w:tcPr>
          <w:p w14:paraId="0999FBBA" w14:textId="64821470"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25</w:t>
            </w:r>
          </w:p>
          <w:p w14:paraId="735AC976" w14:textId="090D65E0"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50</w:t>
            </w:r>
          </w:p>
        </w:tc>
        <w:tc>
          <w:tcPr>
            <w:tcW w:w="1820" w:type="dxa"/>
            <w:gridSpan w:val="2"/>
            <w:tcBorders>
              <w:top w:val="single" w:sz="4" w:space="0" w:color="auto"/>
              <w:left w:val="single" w:sz="4" w:space="0" w:color="auto"/>
              <w:bottom w:val="single" w:sz="4" w:space="0" w:color="auto"/>
              <w:right w:val="single" w:sz="4" w:space="0" w:color="auto"/>
            </w:tcBorders>
            <w:hideMark/>
          </w:tcPr>
          <w:p w14:paraId="7CEFAB39" w14:textId="17E45C1B"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25</w:t>
            </w:r>
          </w:p>
          <w:p w14:paraId="1188B78D" w14:textId="7F9A6D21"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50</w:t>
            </w:r>
          </w:p>
        </w:tc>
      </w:tr>
      <w:tr w:rsidR="00687C5D" w:rsidRPr="005647EB" w14:paraId="161EE7C5"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377C21CA" w14:textId="1775C77B" w:rsidR="00687C5D" w:rsidRPr="005647EB" w:rsidRDefault="00687C5D"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r w:rsidR="002570E4" w:rsidRPr="005647EB">
              <w:rPr>
                <w:rFonts w:cs="Arial"/>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A.3.1.1.1</w:t>
            </w:r>
          </w:p>
        </w:tc>
        <w:tc>
          <w:tcPr>
            <w:tcW w:w="845" w:type="dxa"/>
            <w:tcBorders>
              <w:top w:val="single" w:sz="4" w:space="0" w:color="auto"/>
              <w:left w:val="single" w:sz="4" w:space="0" w:color="auto"/>
              <w:bottom w:val="single" w:sz="4" w:space="0" w:color="auto"/>
              <w:right w:val="single" w:sz="4" w:space="0" w:color="auto"/>
            </w:tcBorders>
          </w:tcPr>
          <w:p w14:paraId="302903F2"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30893248" w14:textId="3E2E85EB"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R.5</w:t>
            </w:r>
            <w:r w:rsidR="002570E4" w:rsidRPr="005647EB">
              <w:rPr>
                <w:rFonts w:cs="Arial"/>
              </w:rPr>
              <w:t xml:space="preserve"> </w:t>
            </w:r>
            <w:r w:rsidRPr="005647EB">
              <w:rPr>
                <w:rFonts w:cs="Arial"/>
              </w:rPr>
              <w:t>FDD</w:t>
            </w:r>
          </w:p>
          <w:p w14:paraId="1A5AC60E" w14:textId="14EFB3D6"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R.0</w:t>
            </w:r>
            <w:r w:rsidR="002570E4" w:rsidRPr="005647EB">
              <w:rPr>
                <w:rFonts w:cs="Arial"/>
              </w:rPr>
              <w:t xml:space="preserve"> </w:t>
            </w:r>
            <w:r w:rsidRPr="005647EB">
              <w:rPr>
                <w:rFonts w:cs="Arial"/>
              </w:rPr>
              <w:t>FDD</w:t>
            </w:r>
          </w:p>
        </w:tc>
        <w:tc>
          <w:tcPr>
            <w:tcW w:w="1819" w:type="dxa"/>
            <w:gridSpan w:val="2"/>
            <w:tcBorders>
              <w:top w:val="single" w:sz="4" w:space="0" w:color="auto"/>
              <w:left w:val="single" w:sz="4" w:space="0" w:color="auto"/>
              <w:bottom w:val="single" w:sz="4" w:space="0" w:color="auto"/>
              <w:right w:val="single" w:sz="4" w:space="0" w:color="auto"/>
            </w:tcBorders>
            <w:hideMark/>
          </w:tcPr>
          <w:p w14:paraId="276CCF05" w14:textId="77777777" w:rsidR="00687C5D" w:rsidRPr="005647EB" w:rsidRDefault="00687C5D" w:rsidP="002570E4">
            <w:pPr>
              <w:pStyle w:val="TAC"/>
              <w:keepNext w:val="0"/>
              <w:keepLines w:val="0"/>
              <w:rPr>
                <w:rFonts w:cs="Arial"/>
              </w:rPr>
            </w:pPr>
            <w:r w:rsidRPr="005647EB">
              <w:rPr>
                <w:rFonts w:cs="Arial"/>
              </w:rPr>
              <w:t>-</w:t>
            </w:r>
          </w:p>
        </w:tc>
        <w:tc>
          <w:tcPr>
            <w:tcW w:w="1820" w:type="dxa"/>
            <w:gridSpan w:val="2"/>
            <w:tcBorders>
              <w:top w:val="single" w:sz="4" w:space="0" w:color="auto"/>
              <w:left w:val="single" w:sz="4" w:space="0" w:color="auto"/>
              <w:bottom w:val="single" w:sz="4" w:space="0" w:color="auto"/>
              <w:right w:val="single" w:sz="4" w:space="0" w:color="auto"/>
            </w:tcBorders>
            <w:hideMark/>
          </w:tcPr>
          <w:p w14:paraId="144EB4AE" w14:textId="77777777" w:rsidR="00687C5D" w:rsidRPr="005647EB" w:rsidRDefault="00687C5D" w:rsidP="002570E4">
            <w:pPr>
              <w:pStyle w:val="TAC"/>
              <w:keepNext w:val="0"/>
              <w:keepLines w:val="0"/>
              <w:rPr>
                <w:rFonts w:cs="Arial"/>
              </w:rPr>
            </w:pPr>
            <w:r w:rsidRPr="005647EB">
              <w:rPr>
                <w:rFonts w:cs="Arial"/>
              </w:rPr>
              <w:t>-</w:t>
            </w:r>
          </w:p>
        </w:tc>
        <w:tc>
          <w:tcPr>
            <w:tcW w:w="1820" w:type="dxa"/>
            <w:gridSpan w:val="2"/>
            <w:tcBorders>
              <w:top w:val="single" w:sz="4" w:space="0" w:color="auto"/>
              <w:left w:val="single" w:sz="4" w:space="0" w:color="auto"/>
              <w:bottom w:val="single" w:sz="4" w:space="0" w:color="auto"/>
              <w:right w:val="single" w:sz="4" w:space="0" w:color="auto"/>
            </w:tcBorders>
            <w:hideMark/>
          </w:tcPr>
          <w:p w14:paraId="2A764417" w14:textId="77777777" w:rsidR="00687C5D" w:rsidRPr="005647EB" w:rsidRDefault="00687C5D" w:rsidP="002570E4">
            <w:pPr>
              <w:pStyle w:val="TAC"/>
              <w:keepNext w:val="0"/>
              <w:keepLines w:val="0"/>
              <w:rPr>
                <w:rFonts w:cs="Arial"/>
              </w:rPr>
            </w:pPr>
            <w:r w:rsidRPr="005647EB">
              <w:rPr>
                <w:rFonts w:cs="Arial"/>
              </w:rPr>
              <w:t>-</w:t>
            </w:r>
          </w:p>
        </w:tc>
      </w:tr>
      <w:tr w:rsidR="00687C5D" w:rsidRPr="005647EB" w14:paraId="5B936326"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3AAE39FF" w14:textId="4DB5E0D6" w:rsidR="00687C5D" w:rsidRPr="005647EB" w:rsidRDefault="00687C5D" w:rsidP="002570E4">
            <w:pPr>
              <w:pStyle w:val="TAL"/>
              <w:keepNext w:val="0"/>
              <w:keepLines w:val="0"/>
              <w:rPr>
                <w:rFonts w:cs="Arial"/>
              </w:rPr>
            </w:pPr>
            <w:r w:rsidRPr="005647EB">
              <w:rPr>
                <w:rFonts w:cs="Arial"/>
              </w:rPr>
              <w:t>PCFICH/PDCCH/PHICH</w:t>
            </w:r>
            <w:r w:rsidR="002570E4" w:rsidRPr="005647EB">
              <w:rPr>
                <w:rFonts w:cs="Arial"/>
              </w:rPr>
              <w:t xml:space="preserve"> </w:t>
            </w:r>
            <w:r w:rsidRPr="005647EB">
              <w:rPr>
                <w:rFonts w:cs="Arial"/>
              </w:rPr>
              <w:t>parameters</w:t>
            </w:r>
            <w:r w:rsidR="002570E4" w:rsidRPr="005647EB">
              <w:rPr>
                <w:rFonts w:cs="Arial"/>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A.3.1.2.1</w:t>
            </w:r>
          </w:p>
        </w:tc>
        <w:tc>
          <w:tcPr>
            <w:tcW w:w="845" w:type="dxa"/>
            <w:tcBorders>
              <w:top w:val="single" w:sz="4" w:space="0" w:color="auto"/>
              <w:left w:val="single" w:sz="4" w:space="0" w:color="auto"/>
              <w:bottom w:val="single" w:sz="4" w:space="0" w:color="auto"/>
              <w:right w:val="single" w:sz="4" w:space="0" w:color="auto"/>
            </w:tcBorders>
          </w:tcPr>
          <w:p w14:paraId="48F3C5C6"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4AF72A79" w14:textId="5993B76D"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0725533B" w14:textId="015E17F1"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c>
          <w:tcPr>
            <w:tcW w:w="1819" w:type="dxa"/>
            <w:gridSpan w:val="2"/>
            <w:tcBorders>
              <w:top w:val="single" w:sz="4" w:space="0" w:color="auto"/>
              <w:left w:val="single" w:sz="4" w:space="0" w:color="auto"/>
              <w:bottom w:val="single" w:sz="4" w:space="0" w:color="auto"/>
              <w:right w:val="single" w:sz="4" w:space="0" w:color="auto"/>
            </w:tcBorders>
            <w:hideMark/>
          </w:tcPr>
          <w:p w14:paraId="3DF6A7CB" w14:textId="641FB38D"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3A8FFAC7" w14:textId="7022B42E"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c>
          <w:tcPr>
            <w:tcW w:w="1820" w:type="dxa"/>
            <w:gridSpan w:val="2"/>
            <w:tcBorders>
              <w:top w:val="single" w:sz="4" w:space="0" w:color="auto"/>
              <w:left w:val="single" w:sz="4" w:space="0" w:color="auto"/>
              <w:bottom w:val="single" w:sz="4" w:space="0" w:color="auto"/>
              <w:right w:val="single" w:sz="4" w:space="0" w:color="auto"/>
            </w:tcBorders>
            <w:hideMark/>
          </w:tcPr>
          <w:p w14:paraId="40946A93" w14:textId="36174ECC"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18C971C8" w14:textId="13496F31"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c>
          <w:tcPr>
            <w:tcW w:w="1820" w:type="dxa"/>
            <w:gridSpan w:val="2"/>
            <w:tcBorders>
              <w:top w:val="single" w:sz="4" w:space="0" w:color="auto"/>
              <w:left w:val="single" w:sz="4" w:space="0" w:color="auto"/>
              <w:bottom w:val="single" w:sz="4" w:space="0" w:color="auto"/>
              <w:right w:val="single" w:sz="4" w:space="0" w:color="auto"/>
            </w:tcBorders>
            <w:hideMark/>
          </w:tcPr>
          <w:p w14:paraId="031EBA1C" w14:textId="792B9B93"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4CD67D57" w14:textId="0739C275"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r>
      <w:tr w:rsidR="00687C5D" w:rsidRPr="005647EB" w14:paraId="75C0F1D8"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404F92E7" w14:textId="270F328F" w:rsidR="00687C5D" w:rsidRPr="005647EB" w:rsidRDefault="00687C5D" w:rsidP="002570E4">
            <w:pPr>
              <w:pStyle w:val="TAL"/>
              <w:keepNext w:val="0"/>
              <w:keepLines w:val="0"/>
              <w:rPr>
                <w:rFonts w:cs="Arial"/>
              </w:rPr>
            </w:pPr>
            <w:r w:rsidRPr="005647EB">
              <w:rPr>
                <w:rFonts w:cs="Arial"/>
              </w:rPr>
              <w:t>OCNG</w:t>
            </w:r>
            <w:r w:rsidR="002570E4" w:rsidRPr="005647EB">
              <w:rPr>
                <w:rFonts w:cs="Arial"/>
              </w:rPr>
              <w:t xml:space="preserve"> </w:t>
            </w:r>
            <w:r w:rsidRPr="005647EB">
              <w:rPr>
                <w:rFonts w:cs="Arial"/>
              </w:rPr>
              <w:t>Patterns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A.3.2.1</w:t>
            </w:r>
          </w:p>
        </w:tc>
        <w:tc>
          <w:tcPr>
            <w:tcW w:w="845" w:type="dxa"/>
            <w:tcBorders>
              <w:top w:val="single" w:sz="4" w:space="0" w:color="auto"/>
              <w:left w:val="single" w:sz="4" w:space="0" w:color="auto"/>
              <w:bottom w:val="single" w:sz="4" w:space="0" w:color="auto"/>
              <w:right w:val="single" w:sz="4" w:space="0" w:color="auto"/>
            </w:tcBorders>
          </w:tcPr>
          <w:p w14:paraId="47C3898D"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3380B3B3" w14:textId="5BF11A5E"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w:t>
            </w:r>
            <w:r w:rsidRPr="005647EB">
              <w:rPr>
                <w:rFonts w:cs="Arial"/>
                <w:lang w:eastAsia="zh-CN"/>
              </w:rPr>
              <w:t>5</w:t>
            </w:r>
            <w:r w:rsidR="002570E4" w:rsidRPr="005647EB">
              <w:rPr>
                <w:rFonts w:cs="Arial"/>
              </w:rPr>
              <w:t xml:space="preserve"> </w:t>
            </w:r>
            <w:r w:rsidRPr="005647EB">
              <w:rPr>
                <w:rFonts w:cs="Arial"/>
              </w:rPr>
              <w:t>FDD</w:t>
            </w:r>
          </w:p>
          <w:p w14:paraId="6B7AACD2" w14:textId="2EE958F9"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OP.1</w:t>
            </w:r>
            <w:r w:rsidR="002570E4" w:rsidRPr="005647EB">
              <w:rPr>
                <w:rFonts w:cs="Arial"/>
              </w:rPr>
              <w:t xml:space="preserve"> </w:t>
            </w:r>
            <w:r w:rsidRPr="005647EB">
              <w:rPr>
                <w:rFonts w:cs="Arial"/>
              </w:rPr>
              <w:t>FDD</w:t>
            </w:r>
          </w:p>
        </w:tc>
        <w:tc>
          <w:tcPr>
            <w:tcW w:w="1819" w:type="dxa"/>
            <w:gridSpan w:val="2"/>
            <w:tcBorders>
              <w:top w:val="single" w:sz="4" w:space="0" w:color="auto"/>
              <w:left w:val="single" w:sz="4" w:space="0" w:color="auto"/>
              <w:bottom w:val="single" w:sz="4" w:space="0" w:color="auto"/>
              <w:right w:val="single" w:sz="4" w:space="0" w:color="auto"/>
            </w:tcBorders>
            <w:hideMark/>
          </w:tcPr>
          <w:p w14:paraId="5C44E97A" w14:textId="440D918E"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w:t>
            </w:r>
            <w:r w:rsidRPr="005647EB">
              <w:rPr>
                <w:rFonts w:cs="Arial"/>
                <w:lang w:eastAsia="zh-CN"/>
              </w:rPr>
              <w:t>6</w:t>
            </w:r>
            <w:r w:rsidR="002570E4" w:rsidRPr="005647EB">
              <w:rPr>
                <w:rFonts w:cs="Arial"/>
              </w:rPr>
              <w:t xml:space="preserve"> </w:t>
            </w:r>
            <w:r w:rsidRPr="005647EB">
              <w:rPr>
                <w:rFonts w:cs="Arial"/>
              </w:rPr>
              <w:t>FDD</w:t>
            </w:r>
          </w:p>
          <w:p w14:paraId="5ABDCA74" w14:textId="74F11DF0"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c>
          <w:tcPr>
            <w:tcW w:w="1820" w:type="dxa"/>
            <w:gridSpan w:val="2"/>
            <w:tcBorders>
              <w:top w:val="single" w:sz="4" w:space="0" w:color="auto"/>
              <w:left w:val="single" w:sz="4" w:space="0" w:color="auto"/>
              <w:bottom w:val="single" w:sz="4" w:space="0" w:color="auto"/>
              <w:right w:val="single" w:sz="4" w:space="0" w:color="auto"/>
            </w:tcBorders>
            <w:hideMark/>
          </w:tcPr>
          <w:p w14:paraId="3E0CBBE0" w14:textId="6D8A3A77"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w:t>
            </w:r>
            <w:r w:rsidRPr="005647EB">
              <w:rPr>
                <w:rFonts w:cs="Arial"/>
                <w:lang w:eastAsia="zh-CN"/>
              </w:rPr>
              <w:t>6</w:t>
            </w:r>
            <w:r w:rsidR="002570E4" w:rsidRPr="005647EB">
              <w:rPr>
                <w:rFonts w:cs="Arial"/>
              </w:rPr>
              <w:t xml:space="preserve"> </w:t>
            </w:r>
            <w:r w:rsidRPr="005647EB">
              <w:rPr>
                <w:rFonts w:cs="Arial"/>
              </w:rPr>
              <w:t>FDD</w:t>
            </w:r>
          </w:p>
          <w:p w14:paraId="09906442" w14:textId="2F93F68F"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c>
          <w:tcPr>
            <w:tcW w:w="1820" w:type="dxa"/>
            <w:gridSpan w:val="2"/>
            <w:tcBorders>
              <w:top w:val="single" w:sz="4" w:space="0" w:color="auto"/>
              <w:left w:val="single" w:sz="4" w:space="0" w:color="auto"/>
              <w:bottom w:val="single" w:sz="4" w:space="0" w:color="auto"/>
              <w:right w:val="single" w:sz="4" w:space="0" w:color="auto"/>
            </w:tcBorders>
            <w:hideMark/>
          </w:tcPr>
          <w:p w14:paraId="0362F054" w14:textId="20F9D56A"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w:t>
            </w:r>
            <w:r w:rsidRPr="005647EB">
              <w:rPr>
                <w:rFonts w:cs="Arial"/>
                <w:lang w:eastAsia="zh-CN"/>
              </w:rPr>
              <w:t>6</w:t>
            </w:r>
            <w:r w:rsidR="002570E4" w:rsidRPr="005647EB">
              <w:rPr>
                <w:rFonts w:cs="Arial"/>
              </w:rPr>
              <w:t xml:space="preserve"> </w:t>
            </w:r>
            <w:r w:rsidRPr="005647EB">
              <w:rPr>
                <w:rFonts w:cs="Arial"/>
              </w:rPr>
              <w:t>FDD</w:t>
            </w:r>
          </w:p>
          <w:p w14:paraId="05AA6A69" w14:textId="796A2A93"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r>
      <w:tr w:rsidR="00687C5D" w:rsidRPr="005647EB" w14:paraId="7D695A1F"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60AD20D" w14:textId="77777777" w:rsidR="00687C5D" w:rsidRPr="005647EB" w:rsidRDefault="00687C5D" w:rsidP="002570E4">
            <w:pPr>
              <w:pStyle w:val="TAL"/>
              <w:keepNext w:val="0"/>
              <w:keepLines w:val="0"/>
              <w:rPr>
                <w:rFonts w:cs="Arial"/>
              </w:rPr>
            </w:pPr>
            <w:r w:rsidRPr="005647EB">
              <w:rPr>
                <w:rFonts w:cs="Arial"/>
              </w:rPr>
              <w:t>PBCH_RA</w:t>
            </w:r>
          </w:p>
        </w:tc>
        <w:tc>
          <w:tcPr>
            <w:tcW w:w="845" w:type="dxa"/>
            <w:tcBorders>
              <w:top w:val="single" w:sz="4" w:space="0" w:color="auto"/>
              <w:left w:val="single" w:sz="4" w:space="0" w:color="auto"/>
              <w:bottom w:val="single" w:sz="4" w:space="0" w:color="auto"/>
              <w:right w:val="single" w:sz="4" w:space="0" w:color="auto"/>
            </w:tcBorders>
            <w:hideMark/>
          </w:tcPr>
          <w:p w14:paraId="6828E375"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3AAFC30" w14:textId="77777777" w:rsidR="00687C5D" w:rsidRPr="005647EB" w:rsidRDefault="00687C5D" w:rsidP="002570E4">
            <w:pPr>
              <w:pStyle w:val="TAC"/>
              <w:keepNext w:val="0"/>
              <w:keepLines w:val="0"/>
              <w:rPr>
                <w:rFonts w:cs="Arial"/>
              </w:rPr>
            </w:pPr>
            <w:r w:rsidRPr="005647EB">
              <w:rPr>
                <w:rFonts w:cs="Arial"/>
              </w:rPr>
              <w:t>0</w:t>
            </w:r>
          </w:p>
        </w:tc>
        <w:tc>
          <w:tcPr>
            <w:tcW w:w="1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1997A81" w14:textId="77777777" w:rsidR="00687C5D" w:rsidRPr="005647EB" w:rsidRDefault="00687C5D" w:rsidP="002570E4">
            <w:pPr>
              <w:pStyle w:val="TAC"/>
              <w:keepNext w:val="0"/>
              <w:keepLines w:val="0"/>
              <w:rPr>
                <w:rFonts w:cs="Arial"/>
              </w:rPr>
            </w:pPr>
            <w:r w:rsidRPr="005647EB">
              <w:rPr>
                <w:rFonts w:cs="Arial"/>
              </w:rPr>
              <w:t>0</w:t>
            </w:r>
          </w:p>
        </w:tc>
        <w:tc>
          <w:tcPr>
            <w:tcW w:w="182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7FD8221" w14:textId="77777777" w:rsidR="00687C5D" w:rsidRPr="005647EB" w:rsidRDefault="00687C5D" w:rsidP="002570E4">
            <w:pPr>
              <w:pStyle w:val="TAC"/>
              <w:keepNext w:val="0"/>
              <w:keepLines w:val="0"/>
              <w:rPr>
                <w:rFonts w:cs="Arial"/>
              </w:rPr>
            </w:pPr>
            <w:r w:rsidRPr="005647EB">
              <w:rPr>
                <w:rFonts w:cs="Arial"/>
              </w:rPr>
              <w:t>0</w:t>
            </w:r>
          </w:p>
        </w:tc>
        <w:tc>
          <w:tcPr>
            <w:tcW w:w="182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375E89B" w14:textId="77777777" w:rsidR="00687C5D" w:rsidRPr="005647EB" w:rsidRDefault="00687C5D" w:rsidP="002570E4">
            <w:pPr>
              <w:pStyle w:val="TAC"/>
              <w:keepNext w:val="0"/>
              <w:keepLines w:val="0"/>
              <w:rPr>
                <w:rFonts w:cs="Arial"/>
              </w:rPr>
            </w:pPr>
            <w:r w:rsidRPr="005647EB">
              <w:rPr>
                <w:rFonts w:cs="Arial"/>
              </w:rPr>
              <w:t>0</w:t>
            </w:r>
          </w:p>
        </w:tc>
      </w:tr>
      <w:tr w:rsidR="00687C5D" w:rsidRPr="005647EB" w14:paraId="22A286F4"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4DB352F8" w14:textId="77777777" w:rsidR="00687C5D" w:rsidRPr="005647EB" w:rsidRDefault="00687C5D" w:rsidP="002570E4">
            <w:pPr>
              <w:pStyle w:val="TAL"/>
              <w:keepNext w:val="0"/>
              <w:keepLines w:val="0"/>
              <w:rPr>
                <w:rFonts w:cs="Arial"/>
              </w:rPr>
            </w:pPr>
            <w:r w:rsidRPr="005647EB">
              <w:rPr>
                <w:rFonts w:cs="Arial"/>
              </w:rPr>
              <w:t>PBCH_RB</w:t>
            </w:r>
          </w:p>
        </w:tc>
        <w:tc>
          <w:tcPr>
            <w:tcW w:w="845" w:type="dxa"/>
            <w:tcBorders>
              <w:top w:val="single" w:sz="4" w:space="0" w:color="auto"/>
              <w:left w:val="single" w:sz="4" w:space="0" w:color="auto"/>
              <w:bottom w:val="single" w:sz="4" w:space="0" w:color="auto"/>
              <w:right w:val="single" w:sz="4" w:space="0" w:color="auto"/>
            </w:tcBorders>
            <w:hideMark/>
          </w:tcPr>
          <w:p w14:paraId="7382C9BC"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7B8222BC"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4A7B86CC"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7FEF2DBA"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15BA2ECF"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4B07E9B9"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50200A9E" w14:textId="77777777" w:rsidR="00687C5D" w:rsidRPr="005647EB" w:rsidRDefault="00687C5D" w:rsidP="002570E4">
            <w:pPr>
              <w:pStyle w:val="TAL"/>
              <w:keepNext w:val="0"/>
              <w:keepLines w:val="0"/>
              <w:rPr>
                <w:rFonts w:cs="Arial"/>
              </w:rPr>
            </w:pPr>
            <w:r w:rsidRPr="005647EB">
              <w:rPr>
                <w:rFonts w:cs="Arial"/>
              </w:rPr>
              <w:t>PSS_RA</w:t>
            </w:r>
          </w:p>
        </w:tc>
        <w:tc>
          <w:tcPr>
            <w:tcW w:w="845" w:type="dxa"/>
            <w:tcBorders>
              <w:top w:val="single" w:sz="4" w:space="0" w:color="auto"/>
              <w:left w:val="single" w:sz="4" w:space="0" w:color="auto"/>
              <w:bottom w:val="single" w:sz="4" w:space="0" w:color="auto"/>
              <w:right w:val="single" w:sz="4" w:space="0" w:color="auto"/>
            </w:tcBorders>
            <w:hideMark/>
          </w:tcPr>
          <w:p w14:paraId="78443047"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6AFD0EAC"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0928D87F"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7F0624EC"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29C3790E"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67208D00"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99E3DAB" w14:textId="77777777" w:rsidR="00687C5D" w:rsidRPr="005647EB" w:rsidRDefault="00687C5D" w:rsidP="002570E4">
            <w:pPr>
              <w:pStyle w:val="TAL"/>
              <w:keepNext w:val="0"/>
              <w:keepLines w:val="0"/>
              <w:rPr>
                <w:rFonts w:cs="Arial"/>
              </w:rPr>
            </w:pPr>
            <w:r w:rsidRPr="005647EB">
              <w:rPr>
                <w:rFonts w:cs="Arial"/>
              </w:rPr>
              <w:t>SSS_RA</w:t>
            </w:r>
          </w:p>
        </w:tc>
        <w:tc>
          <w:tcPr>
            <w:tcW w:w="845" w:type="dxa"/>
            <w:tcBorders>
              <w:top w:val="single" w:sz="4" w:space="0" w:color="auto"/>
              <w:left w:val="single" w:sz="4" w:space="0" w:color="auto"/>
              <w:bottom w:val="single" w:sz="4" w:space="0" w:color="auto"/>
              <w:right w:val="single" w:sz="4" w:space="0" w:color="auto"/>
            </w:tcBorders>
            <w:hideMark/>
          </w:tcPr>
          <w:p w14:paraId="16B08C56"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0E047019"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5B4D330A"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3BABFD2C"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501C4219"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751CB1D6"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6CE239F" w14:textId="77777777" w:rsidR="00687C5D" w:rsidRPr="005647EB" w:rsidRDefault="00687C5D" w:rsidP="002570E4">
            <w:pPr>
              <w:pStyle w:val="TAL"/>
              <w:keepNext w:val="0"/>
              <w:keepLines w:val="0"/>
              <w:rPr>
                <w:rFonts w:cs="Arial"/>
              </w:rPr>
            </w:pPr>
            <w:r w:rsidRPr="005647EB">
              <w:rPr>
                <w:rFonts w:cs="Arial"/>
              </w:rPr>
              <w:t>PCFICH_RB</w:t>
            </w:r>
          </w:p>
        </w:tc>
        <w:tc>
          <w:tcPr>
            <w:tcW w:w="845" w:type="dxa"/>
            <w:tcBorders>
              <w:top w:val="single" w:sz="4" w:space="0" w:color="auto"/>
              <w:left w:val="single" w:sz="4" w:space="0" w:color="auto"/>
              <w:bottom w:val="single" w:sz="4" w:space="0" w:color="auto"/>
              <w:right w:val="single" w:sz="4" w:space="0" w:color="auto"/>
            </w:tcBorders>
            <w:hideMark/>
          </w:tcPr>
          <w:p w14:paraId="0D3976D0"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708FBA30"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54E6BF38"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3342A3E2"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1E95D518"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05CF1BA2"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8DF60D1" w14:textId="77777777" w:rsidR="00687C5D" w:rsidRPr="005647EB" w:rsidRDefault="00687C5D" w:rsidP="002570E4">
            <w:pPr>
              <w:pStyle w:val="TAL"/>
              <w:keepNext w:val="0"/>
              <w:keepLines w:val="0"/>
              <w:rPr>
                <w:rFonts w:cs="Arial"/>
              </w:rPr>
            </w:pPr>
            <w:r w:rsidRPr="005647EB">
              <w:rPr>
                <w:rFonts w:cs="Arial"/>
              </w:rPr>
              <w:t>PHICH_RA</w:t>
            </w:r>
          </w:p>
        </w:tc>
        <w:tc>
          <w:tcPr>
            <w:tcW w:w="845" w:type="dxa"/>
            <w:tcBorders>
              <w:top w:val="single" w:sz="4" w:space="0" w:color="auto"/>
              <w:left w:val="single" w:sz="4" w:space="0" w:color="auto"/>
              <w:bottom w:val="single" w:sz="4" w:space="0" w:color="auto"/>
              <w:right w:val="single" w:sz="4" w:space="0" w:color="auto"/>
            </w:tcBorders>
            <w:hideMark/>
          </w:tcPr>
          <w:p w14:paraId="5C92185A"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6BBD1A25"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50A0FB65"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4AD93891"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0A5BFB94"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5EDF282C"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7563D889" w14:textId="77777777" w:rsidR="00687C5D" w:rsidRPr="005647EB" w:rsidRDefault="00687C5D" w:rsidP="002570E4">
            <w:pPr>
              <w:pStyle w:val="TAL"/>
              <w:keepNext w:val="0"/>
              <w:keepLines w:val="0"/>
              <w:rPr>
                <w:rFonts w:cs="Arial"/>
              </w:rPr>
            </w:pPr>
            <w:r w:rsidRPr="005647EB">
              <w:rPr>
                <w:rFonts w:cs="Arial"/>
              </w:rPr>
              <w:t>PHICH_RB</w:t>
            </w:r>
          </w:p>
        </w:tc>
        <w:tc>
          <w:tcPr>
            <w:tcW w:w="845" w:type="dxa"/>
            <w:tcBorders>
              <w:top w:val="single" w:sz="4" w:space="0" w:color="auto"/>
              <w:left w:val="single" w:sz="4" w:space="0" w:color="auto"/>
              <w:bottom w:val="single" w:sz="4" w:space="0" w:color="auto"/>
              <w:right w:val="single" w:sz="4" w:space="0" w:color="auto"/>
            </w:tcBorders>
            <w:hideMark/>
          </w:tcPr>
          <w:p w14:paraId="1276F2F0"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78529BB4"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142C4347"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011DAA14"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6A1265FA"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21709153"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32150B0F" w14:textId="77777777" w:rsidR="00687C5D" w:rsidRPr="005647EB" w:rsidRDefault="00687C5D" w:rsidP="002570E4">
            <w:pPr>
              <w:pStyle w:val="TAL"/>
              <w:keepNext w:val="0"/>
              <w:keepLines w:val="0"/>
              <w:rPr>
                <w:rFonts w:cs="Arial"/>
              </w:rPr>
            </w:pPr>
            <w:r w:rsidRPr="005647EB">
              <w:rPr>
                <w:rFonts w:cs="Arial"/>
              </w:rPr>
              <w:t>PDCCH_RA</w:t>
            </w:r>
          </w:p>
        </w:tc>
        <w:tc>
          <w:tcPr>
            <w:tcW w:w="845" w:type="dxa"/>
            <w:tcBorders>
              <w:top w:val="single" w:sz="4" w:space="0" w:color="auto"/>
              <w:left w:val="single" w:sz="4" w:space="0" w:color="auto"/>
              <w:bottom w:val="single" w:sz="4" w:space="0" w:color="auto"/>
              <w:right w:val="single" w:sz="4" w:space="0" w:color="auto"/>
            </w:tcBorders>
            <w:hideMark/>
          </w:tcPr>
          <w:p w14:paraId="6C560794"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3B6D9D65"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773C036E"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545C87B3"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7CCEB7DD"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28C8E617"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7683D053" w14:textId="77777777" w:rsidR="00687C5D" w:rsidRPr="005647EB" w:rsidRDefault="00687C5D" w:rsidP="002570E4">
            <w:pPr>
              <w:pStyle w:val="TAL"/>
              <w:keepNext w:val="0"/>
              <w:keepLines w:val="0"/>
              <w:rPr>
                <w:rFonts w:cs="Arial"/>
              </w:rPr>
            </w:pPr>
            <w:r w:rsidRPr="005647EB">
              <w:rPr>
                <w:rFonts w:cs="Arial"/>
              </w:rPr>
              <w:t>PDCCH_RB</w:t>
            </w:r>
          </w:p>
        </w:tc>
        <w:tc>
          <w:tcPr>
            <w:tcW w:w="845" w:type="dxa"/>
            <w:tcBorders>
              <w:top w:val="single" w:sz="4" w:space="0" w:color="auto"/>
              <w:left w:val="single" w:sz="4" w:space="0" w:color="auto"/>
              <w:bottom w:val="single" w:sz="4" w:space="0" w:color="auto"/>
              <w:right w:val="single" w:sz="4" w:space="0" w:color="auto"/>
            </w:tcBorders>
            <w:hideMark/>
          </w:tcPr>
          <w:p w14:paraId="39DC02AE"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485F90DF"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154595AE"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298BDF72"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7607EAD5"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0431D97A"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3E2FCBCF" w14:textId="77777777" w:rsidR="00687C5D" w:rsidRPr="005647EB" w:rsidRDefault="00687C5D" w:rsidP="002570E4">
            <w:pPr>
              <w:pStyle w:val="TAL"/>
              <w:keepNext w:val="0"/>
              <w:keepLines w:val="0"/>
              <w:rPr>
                <w:rFonts w:cs="Arial"/>
              </w:rPr>
            </w:pPr>
            <w:r w:rsidRPr="005647EB">
              <w:rPr>
                <w:rFonts w:cs="Arial"/>
              </w:rPr>
              <w:t>PDSCH_RA</w:t>
            </w:r>
          </w:p>
        </w:tc>
        <w:tc>
          <w:tcPr>
            <w:tcW w:w="845" w:type="dxa"/>
            <w:tcBorders>
              <w:top w:val="single" w:sz="4" w:space="0" w:color="auto"/>
              <w:left w:val="single" w:sz="4" w:space="0" w:color="auto"/>
              <w:bottom w:val="single" w:sz="4" w:space="0" w:color="auto"/>
              <w:right w:val="single" w:sz="4" w:space="0" w:color="auto"/>
            </w:tcBorders>
            <w:hideMark/>
          </w:tcPr>
          <w:p w14:paraId="4AAA9AAB"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0DFC5D21"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258D67A6"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3CCE08AC"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472F7F42"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3BE7EB16"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770D046" w14:textId="77777777" w:rsidR="00687C5D" w:rsidRPr="005647EB" w:rsidRDefault="00687C5D" w:rsidP="002570E4">
            <w:pPr>
              <w:pStyle w:val="TAL"/>
              <w:keepNext w:val="0"/>
              <w:keepLines w:val="0"/>
              <w:rPr>
                <w:rFonts w:cs="Arial"/>
              </w:rPr>
            </w:pPr>
            <w:r w:rsidRPr="005647EB">
              <w:rPr>
                <w:rFonts w:cs="Arial"/>
              </w:rPr>
              <w:t>PDSCH_RB</w:t>
            </w:r>
          </w:p>
        </w:tc>
        <w:tc>
          <w:tcPr>
            <w:tcW w:w="845" w:type="dxa"/>
            <w:tcBorders>
              <w:top w:val="single" w:sz="4" w:space="0" w:color="auto"/>
              <w:left w:val="single" w:sz="4" w:space="0" w:color="auto"/>
              <w:bottom w:val="single" w:sz="4" w:space="0" w:color="auto"/>
              <w:right w:val="single" w:sz="4" w:space="0" w:color="auto"/>
            </w:tcBorders>
            <w:hideMark/>
          </w:tcPr>
          <w:p w14:paraId="0DF2D4B1"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37D633D0"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2F8E7E2B"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088AF5AA"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55FF3D85"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16B8E71F"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4B3287AE" w14:textId="361C276F" w:rsidR="00687C5D" w:rsidRPr="005647EB" w:rsidRDefault="00687C5D"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845" w:type="dxa"/>
            <w:tcBorders>
              <w:top w:val="single" w:sz="4" w:space="0" w:color="auto"/>
              <w:left w:val="single" w:sz="4" w:space="0" w:color="auto"/>
              <w:bottom w:val="single" w:sz="4" w:space="0" w:color="auto"/>
              <w:right w:val="single" w:sz="4" w:space="0" w:color="auto"/>
            </w:tcBorders>
            <w:hideMark/>
          </w:tcPr>
          <w:p w14:paraId="6C8BEC22"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4EEED0F5"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3AD3238A"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51074B7C"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1FE7B289"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50E14FA7"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4E875053" w14:textId="72C1462A" w:rsidR="00687C5D" w:rsidRPr="005647EB" w:rsidRDefault="00687C5D"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rPr>
              <w:t xml:space="preserve"> </w:t>
            </w:r>
          </w:p>
        </w:tc>
        <w:tc>
          <w:tcPr>
            <w:tcW w:w="845" w:type="dxa"/>
            <w:tcBorders>
              <w:top w:val="single" w:sz="4" w:space="0" w:color="auto"/>
              <w:left w:val="single" w:sz="4" w:space="0" w:color="auto"/>
              <w:bottom w:val="single" w:sz="4" w:space="0" w:color="auto"/>
              <w:right w:val="single" w:sz="4" w:space="0" w:color="auto"/>
            </w:tcBorders>
            <w:hideMark/>
          </w:tcPr>
          <w:p w14:paraId="3821659B"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7443C2E6"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6698D85B"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10B0FCFE"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70E65F42"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6A1F7C7A"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EB98A10" w14:textId="4AEC1D83" w:rsidR="00687C5D" w:rsidRPr="005647EB" w:rsidRDefault="00687C5D" w:rsidP="002570E4">
            <w:pPr>
              <w:pStyle w:val="TAL"/>
              <w:keepNext w:val="0"/>
              <w:keepLines w:val="0"/>
              <w:rPr>
                <w:rFonts w:cs="Arial"/>
              </w:rPr>
            </w:pPr>
            <w:r w:rsidRPr="005647EB">
              <w:rPr>
                <w:rFonts w:cs="Arial"/>
                <w:position w:val="-12"/>
              </w:rPr>
              <w:object w:dxaOrig="396" w:dyaOrig="360" w14:anchorId="2FBC3161">
                <v:shape id="_x0000_i1096" type="#_x0000_t75" style="width:20.5pt;height:18pt" o:ole="" fillcolor="window">
                  <v:imagedata r:id="rId10" o:title=""/>
                </v:shape>
                <o:OLEObject Type="Embed" ProgID="Equation.3" ShapeID="_x0000_i1096" DrawAspect="Content" ObjectID="_1781977663" r:id="rId96"/>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845" w:type="dxa"/>
            <w:tcBorders>
              <w:top w:val="single" w:sz="4" w:space="0" w:color="auto"/>
              <w:left w:val="single" w:sz="4" w:space="0" w:color="auto"/>
              <w:bottom w:val="single" w:sz="4" w:space="0" w:color="auto"/>
              <w:right w:val="single" w:sz="4" w:space="0" w:color="auto"/>
            </w:tcBorders>
            <w:hideMark/>
          </w:tcPr>
          <w:p w14:paraId="5EF28431" w14:textId="12DD6045" w:rsidR="00687C5D" w:rsidRPr="005647EB" w:rsidRDefault="00687C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801" w:type="dxa"/>
            <w:gridSpan w:val="2"/>
            <w:tcBorders>
              <w:top w:val="single" w:sz="4" w:space="0" w:color="auto"/>
              <w:left w:val="single" w:sz="4" w:space="0" w:color="auto"/>
              <w:bottom w:val="single" w:sz="4" w:space="0" w:color="auto"/>
              <w:right w:val="single" w:sz="4" w:space="0" w:color="auto"/>
            </w:tcBorders>
            <w:hideMark/>
          </w:tcPr>
          <w:p w14:paraId="18C639B9" w14:textId="77777777" w:rsidR="00687C5D" w:rsidRPr="005647EB" w:rsidRDefault="00687C5D" w:rsidP="002570E4">
            <w:pPr>
              <w:pStyle w:val="TAC"/>
              <w:keepNext w:val="0"/>
              <w:keepLines w:val="0"/>
              <w:rPr>
                <w:rFonts w:cs="Arial"/>
              </w:rPr>
            </w:pPr>
            <w:r w:rsidRPr="005647EB">
              <w:rPr>
                <w:rFonts w:cs="Arial"/>
              </w:rPr>
              <w:t>-98</w:t>
            </w:r>
          </w:p>
        </w:tc>
        <w:tc>
          <w:tcPr>
            <w:tcW w:w="1819" w:type="dxa"/>
            <w:gridSpan w:val="2"/>
            <w:tcBorders>
              <w:top w:val="single" w:sz="4" w:space="0" w:color="auto"/>
              <w:left w:val="single" w:sz="4" w:space="0" w:color="auto"/>
              <w:bottom w:val="single" w:sz="4" w:space="0" w:color="auto"/>
              <w:right w:val="single" w:sz="4" w:space="0" w:color="auto"/>
            </w:tcBorders>
            <w:hideMark/>
          </w:tcPr>
          <w:p w14:paraId="07A13398" w14:textId="77777777" w:rsidR="00687C5D" w:rsidRPr="005647EB" w:rsidRDefault="00687C5D" w:rsidP="002570E4">
            <w:pPr>
              <w:pStyle w:val="TAC"/>
              <w:keepNext w:val="0"/>
              <w:keepLines w:val="0"/>
              <w:rPr>
                <w:rFonts w:cs="Arial"/>
              </w:rPr>
            </w:pPr>
            <w:r w:rsidRPr="005647EB">
              <w:rPr>
                <w:rFonts w:cs="Arial"/>
              </w:rPr>
              <w:t>-98</w:t>
            </w:r>
          </w:p>
        </w:tc>
        <w:tc>
          <w:tcPr>
            <w:tcW w:w="1820" w:type="dxa"/>
            <w:gridSpan w:val="2"/>
            <w:tcBorders>
              <w:top w:val="single" w:sz="4" w:space="0" w:color="auto"/>
              <w:left w:val="single" w:sz="4" w:space="0" w:color="auto"/>
              <w:bottom w:val="single" w:sz="4" w:space="0" w:color="auto"/>
              <w:right w:val="single" w:sz="4" w:space="0" w:color="auto"/>
            </w:tcBorders>
            <w:hideMark/>
          </w:tcPr>
          <w:p w14:paraId="4E450956" w14:textId="77777777" w:rsidR="00687C5D" w:rsidRPr="005647EB" w:rsidRDefault="00687C5D" w:rsidP="002570E4">
            <w:pPr>
              <w:pStyle w:val="TAC"/>
              <w:keepNext w:val="0"/>
              <w:keepLines w:val="0"/>
              <w:rPr>
                <w:rFonts w:cs="Arial"/>
              </w:rPr>
            </w:pPr>
            <w:r w:rsidRPr="005647EB">
              <w:rPr>
                <w:rFonts w:cs="Arial"/>
              </w:rPr>
              <w:t>-98</w:t>
            </w:r>
          </w:p>
        </w:tc>
        <w:tc>
          <w:tcPr>
            <w:tcW w:w="1820" w:type="dxa"/>
            <w:gridSpan w:val="2"/>
            <w:tcBorders>
              <w:top w:val="single" w:sz="4" w:space="0" w:color="auto"/>
              <w:left w:val="single" w:sz="4" w:space="0" w:color="auto"/>
              <w:bottom w:val="single" w:sz="4" w:space="0" w:color="auto"/>
              <w:right w:val="single" w:sz="4" w:space="0" w:color="auto"/>
            </w:tcBorders>
            <w:hideMark/>
          </w:tcPr>
          <w:p w14:paraId="49840E25" w14:textId="77777777" w:rsidR="00687C5D" w:rsidRPr="005647EB" w:rsidRDefault="00687C5D" w:rsidP="002570E4">
            <w:pPr>
              <w:pStyle w:val="TAC"/>
              <w:keepNext w:val="0"/>
              <w:keepLines w:val="0"/>
              <w:rPr>
                <w:rFonts w:cs="Arial"/>
                <w:lang w:eastAsia="zh-CN"/>
              </w:rPr>
            </w:pPr>
            <w:r w:rsidRPr="005647EB">
              <w:rPr>
                <w:rFonts w:cs="Arial"/>
                <w:lang w:eastAsia="zh-CN"/>
              </w:rPr>
              <w:t>-98</w:t>
            </w:r>
          </w:p>
        </w:tc>
      </w:tr>
      <w:tr w:rsidR="00687C5D" w:rsidRPr="005647EB" w14:paraId="6A6291D5"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54F748C2" w14:textId="77777777" w:rsidR="00687C5D" w:rsidRPr="005647EB" w:rsidRDefault="00687C5D" w:rsidP="002570E4">
            <w:pPr>
              <w:pStyle w:val="TAL"/>
              <w:keepNext w:val="0"/>
              <w:keepLines w:val="0"/>
              <w:rPr>
                <w:rFonts w:cs="Arial"/>
              </w:rPr>
            </w:pPr>
            <w:r w:rsidRPr="005647EB">
              <w:rPr>
                <w:rFonts w:cs="Arial"/>
              </w:rPr>
              <w:object w:dxaOrig="804" w:dyaOrig="384" w14:anchorId="61BF2CC7">
                <v:shape id="_x0000_i1097" type="#_x0000_t75" style="width:40pt;height:19.5pt" o:ole="" fillcolor="window">
                  <v:imagedata r:id="rId14" o:title=""/>
                </v:shape>
                <o:OLEObject Type="Embed" ProgID="Equation.3" ShapeID="_x0000_i1097" DrawAspect="Content" ObjectID="_1781977664" r:id="rId97"/>
              </w:object>
            </w:r>
          </w:p>
        </w:tc>
        <w:tc>
          <w:tcPr>
            <w:tcW w:w="845" w:type="dxa"/>
            <w:tcBorders>
              <w:top w:val="single" w:sz="4" w:space="0" w:color="auto"/>
              <w:left w:val="single" w:sz="4" w:space="0" w:color="auto"/>
              <w:bottom w:val="single" w:sz="4" w:space="0" w:color="auto"/>
              <w:right w:val="single" w:sz="4" w:space="0" w:color="auto"/>
            </w:tcBorders>
            <w:hideMark/>
          </w:tcPr>
          <w:p w14:paraId="2DAF1EA8" w14:textId="77777777" w:rsidR="00687C5D" w:rsidRPr="005647EB" w:rsidRDefault="00687C5D" w:rsidP="002570E4">
            <w:pPr>
              <w:pStyle w:val="TAC"/>
              <w:keepNext w:val="0"/>
              <w:keepLines w:val="0"/>
              <w:rPr>
                <w:rFonts w:cs="Arial"/>
              </w:rPr>
            </w:pPr>
            <w:r w:rsidRPr="005647EB">
              <w:rPr>
                <w:rFonts w:cs="Arial"/>
              </w:rPr>
              <w:t>dB</w:t>
            </w:r>
          </w:p>
        </w:tc>
        <w:tc>
          <w:tcPr>
            <w:tcW w:w="895" w:type="dxa"/>
            <w:tcBorders>
              <w:top w:val="single" w:sz="4" w:space="0" w:color="auto"/>
              <w:left w:val="single" w:sz="4" w:space="0" w:color="auto"/>
              <w:bottom w:val="single" w:sz="4" w:space="0" w:color="auto"/>
              <w:right w:val="single" w:sz="4" w:space="0" w:color="auto"/>
            </w:tcBorders>
            <w:hideMark/>
          </w:tcPr>
          <w:p w14:paraId="3237E740" w14:textId="77777777" w:rsidR="00687C5D" w:rsidRPr="005647EB" w:rsidRDefault="00687C5D" w:rsidP="002570E4">
            <w:pPr>
              <w:pStyle w:val="TAC"/>
              <w:keepNext w:val="0"/>
              <w:keepLines w:val="0"/>
              <w:rPr>
                <w:rFonts w:cs="Arial"/>
              </w:rPr>
            </w:pPr>
            <w:r w:rsidRPr="005647EB">
              <w:rPr>
                <w:rFonts w:cs="Arial"/>
              </w:rPr>
              <w:t>4</w:t>
            </w:r>
          </w:p>
        </w:tc>
        <w:tc>
          <w:tcPr>
            <w:tcW w:w="906" w:type="dxa"/>
            <w:tcBorders>
              <w:top w:val="single" w:sz="4" w:space="0" w:color="auto"/>
              <w:left w:val="single" w:sz="4" w:space="0" w:color="auto"/>
              <w:bottom w:val="single" w:sz="4" w:space="0" w:color="auto"/>
              <w:right w:val="single" w:sz="4" w:space="0" w:color="auto"/>
            </w:tcBorders>
            <w:hideMark/>
          </w:tcPr>
          <w:p w14:paraId="25AF6263" w14:textId="77777777" w:rsidR="00687C5D" w:rsidRPr="005647EB" w:rsidRDefault="00687C5D" w:rsidP="002570E4">
            <w:pPr>
              <w:pStyle w:val="TAC"/>
              <w:keepNext w:val="0"/>
              <w:keepLines w:val="0"/>
              <w:rPr>
                <w:rFonts w:cs="Arial"/>
              </w:rPr>
            </w:pPr>
            <w:r w:rsidRPr="005647EB">
              <w:rPr>
                <w:rFonts w:cs="Arial"/>
              </w:rPr>
              <w:t>4</w:t>
            </w:r>
          </w:p>
        </w:tc>
        <w:tc>
          <w:tcPr>
            <w:tcW w:w="909" w:type="dxa"/>
            <w:tcBorders>
              <w:top w:val="single" w:sz="4" w:space="0" w:color="auto"/>
              <w:left w:val="single" w:sz="4" w:space="0" w:color="auto"/>
              <w:bottom w:val="single" w:sz="4" w:space="0" w:color="auto"/>
              <w:right w:val="single" w:sz="4" w:space="0" w:color="auto"/>
            </w:tcBorders>
            <w:hideMark/>
          </w:tcPr>
          <w:p w14:paraId="545E252A"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3AC494C0" w14:textId="77777777" w:rsidR="00687C5D" w:rsidRPr="005647EB" w:rsidRDefault="00687C5D" w:rsidP="002570E4">
            <w:pPr>
              <w:pStyle w:val="TAC"/>
              <w:keepNext w:val="0"/>
              <w:keepLines w:val="0"/>
              <w:rPr>
                <w:rFonts w:cs="Arial"/>
              </w:rPr>
            </w:pPr>
            <w:r w:rsidRPr="005647EB">
              <w:rPr>
                <w:rFonts w:cs="Arial"/>
                <w:lang w:eastAsia="zh-CN"/>
              </w:rPr>
              <w:t>5</w:t>
            </w:r>
          </w:p>
        </w:tc>
        <w:tc>
          <w:tcPr>
            <w:tcW w:w="910" w:type="dxa"/>
            <w:tcBorders>
              <w:top w:val="single" w:sz="4" w:space="0" w:color="auto"/>
              <w:left w:val="single" w:sz="4" w:space="0" w:color="auto"/>
              <w:bottom w:val="single" w:sz="4" w:space="0" w:color="auto"/>
              <w:right w:val="single" w:sz="4" w:space="0" w:color="auto"/>
            </w:tcBorders>
            <w:hideMark/>
          </w:tcPr>
          <w:p w14:paraId="228B5115"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55B26978" w14:textId="77777777" w:rsidR="00687C5D" w:rsidRPr="005647EB" w:rsidRDefault="00687C5D" w:rsidP="002570E4">
            <w:pPr>
              <w:pStyle w:val="TAC"/>
              <w:keepNext w:val="0"/>
              <w:keepLines w:val="0"/>
              <w:rPr>
                <w:rFonts w:cs="Arial"/>
              </w:rPr>
            </w:pPr>
            <w:r w:rsidRPr="005647EB">
              <w:rPr>
                <w:rFonts w:cs="Arial"/>
                <w:lang w:eastAsia="zh-CN"/>
              </w:rPr>
              <w:t>5</w:t>
            </w:r>
          </w:p>
        </w:tc>
        <w:tc>
          <w:tcPr>
            <w:tcW w:w="910" w:type="dxa"/>
            <w:tcBorders>
              <w:top w:val="single" w:sz="4" w:space="0" w:color="auto"/>
              <w:left w:val="single" w:sz="4" w:space="0" w:color="auto"/>
              <w:bottom w:val="single" w:sz="4" w:space="0" w:color="auto"/>
              <w:right w:val="single" w:sz="4" w:space="0" w:color="auto"/>
            </w:tcBorders>
            <w:hideMark/>
          </w:tcPr>
          <w:p w14:paraId="38850E70"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6387C377" w14:textId="77777777" w:rsidR="00687C5D" w:rsidRPr="005647EB" w:rsidRDefault="00687C5D" w:rsidP="002570E4">
            <w:pPr>
              <w:pStyle w:val="TAC"/>
              <w:keepNext w:val="0"/>
              <w:keepLines w:val="0"/>
              <w:rPr>
                <w:rFonts w:cs="Arial"/>
              </w:rPr>
            </w:pPr>
            <w:r w:rsidRPr="005647EB">
              <w:rPr>
                <w:rFonts w:cs="Arial"/>
                <w:lang w:eastAsia="zh-CN"/>
              </w:rPr>
              <w:t>5</w:t>
            </w:r>
          </w:p>
        </w:tc>
      </w:tr>
      <w:tr w:rsidR="00687C5D" w:rsidRPr="005647EB" w14:paraId="5FB088E9"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2817DE8" w14:textId="588544B3" w:rsidR="00687C5D" w:rsidRPr="005647EB" w:rsidRDefault="00687C5D" w:rsidP="002570E4">
            <w:pPr>
              <w:pStyle w:val="TAL"/>
              <w:keepNext w:val="0"/>
              <w:keepLines w:val="0"/>
              <w:rPr>
                <w:rFonts w:cs="Arial"/>
              </w:rPr>
            </w:pPr>
            <w:r w:rsidRPr="005647EB">
              <w:rPr>
                <w:rFonts w:cs="Arial"/>
                <w:position w:val="-12"/>
              </w:rPr>
              <w:object w:dxaOrig="624" w:dyaOrig="384" w14:anchorId="7E25C6A0">
                <v:shape id="_x0000_i1098" type="#_x0000_t75" style="width:31.5pt;height:19.5pt" o:ole="" fillcolor="window">
                  <v:imagedata r:id="rId12" o:title=""/>
                </v:shape>
                <o:OLEObject Type="Embed" ProgID="Equation.3" ShapeID="_x0000_i1098" DrawAspect="Content" ObjectID="_1781977665" r:id="rId98"/>
              </w:objec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845" w:type="dxa"/>
            <w:tcBorders>
              <w:top w:val="single" w:sz="4" w:space="0" w:color="auto"/>
              <w:left w:val="single" w:sz="4" w:space="0" w:color="auto"/>
              <w:bottom w:val="single" w:sz="4" w:space="0" w:color="auto"/>
              <w:right w:val="single" w:sz="4" w:space="0" w:color="auto"/>
            </w:tcBorders>
            <w:hideMark/>
          </w:tcPr>
          <w:p w14:paraId="1CC80BD8" w14:textId="77777777" w:rsidR="00687C5D" w:rsidRPr="005647EB" w:rsidRDefault="00687C5D" w:rsidP="002570E4">
            <w:pPr>
              <w:pStyle w:val="TAC"/>
              <w:keepNext w:val="0"/>
              <w:keepLines w:val="0"/>
              <w:rPr>
                <w:rFonts w:cs="Arial"/>
              </w:rPr>
            </w:pPr>
            <w:r w:rsidRPr="005647EB">
              <w:rPr>
                <w:rFonts w:cs="Arial"/>
              </w:rPr>
              <w:t>dB</w:t>
            </w:r>
          </w:p>
        </w:tc>
        <w:tc>
          <w:tcPr>
            <w:tcW w:w="895" w:type="dxa"/>
            <w:tcBorders>
              <w:top w:val="single" w:sz="4" w:space="0" w:color="auto"/>
              <w:left w:val="single" w:sz="4" w:space="0" w:color="auto"/>
              <w:bottom w:val="single" w:sz="4" w:space="0" w:color="auto"/>
              <w:right w:val="single" w:sz="4" w:space="0" w:color="auto"/>
            </w:tcBorders>
            <w:hideMark/>
          </w:tcPr>
          <w:p w14:paraId="417B19C9" w14:textId="77777777" w:rsidR="00687C5D" w:rsidRPr="005647EB" w:rsidRDefault="00687C5D" w:rsidP="002570E4">
            <w:pPr>
              <w:pStyle w:val="TAC"/>
              <w:keepNext w:val="0"/>
              <w:keepLines w:val="0"/>
              <w:rPr>
                <w:rFonts w:cs="Arial"/>
              </w:rPr>
            </w:pPr>
            <w:r w:rsidRPr="005647EB">
              <w:rPr>
                <w:rFonts w:cs="Arial"/>
              </w:rPr>
              <w:t>4</w:t>
            </w:r>
          </w:p>
        </w:tc>
        <w:tc>
          <w:tcPr>
            <w:tcW w:w="906" w:type="dxa"/>
            <w:tcBorders>
              <w:top w:val="single" w:sz="4" w:space="0" w:color="auto"/>
              <w:left w:val="single" w:sz="4" w:space="0" w:color="auto"/>
              <w:bottom w:val="single" w:sz="4" w:space="0" w:color="auto"/>
              <w:right w:val="single" w:sz="4" w:space="0" w:color="auto"/>
            </w:tcBorders>
            <w:hideMark/>
          </w:tcPr>
          <w:p w14:paraId="2A991654" w14:textId="77777777" w:rsidR="00687C5D" w:rsidRPr="005647EB" w:rsidRDefault="00687C5D" w:rsidP="002570E4">
            <w:pPr>
              <w:pStyle w:val="TAC"/>
              <w:keepNext w:val="0"/>
              <w:keepLines w:val="0"/>
              <w:rPr>
                <w:rFonts w:cs="Arial"/>
              </w:rPr>
            </w:pPr>
            <w:r w:rsidRPr="005647EB">
              <w:rPr>
                <w:rFonts w:cs="Arial"/>
              </w:rPr>
              <w:t>4</w:t>
            </w:r>
          </w:p>
        </w:tc>
        <w:tc>
          <w:tcPr>
            <w:tcW w:w="909" w:type="dxa"/>
            <w:tcBorders>
              <w:top w:val="single" w:sz="4" w:space="0" w:color="auto"/>
              <w:left w:val="single" w:sz="4" w:space="0" w:color="auto"/>
              <w:bottom w:val="single" w:sz="4" w:space="0" w:color="auto"/>
              <w:right w:val="single" w:sz="4" w:space="0" w:color="auto"/>
            </w:tcBorders>
            <w:hideMark/>
          </w:tcPr>
          <w:p w14:paraId="4DFA53FB"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17749842" w14:textId="77777777" w:rsidR="00687C5D" w:rsidRPr="005647EB" w:rsidRDefault="00687C5D" w:rsidP="002570E4">
            <w:pPr>
              <w:pStyle w:val="TAC"/>
              <w:keepNext w:val="0"/>
              <w:keepLines w:val="0"/>
              <w:rPr>
                <w:rFonts w:cs="Arial"/>
                <w:lang w:eastAsia="zh-CN"/>
              </w:rPr>
            </w:pPr>
            <w:r w:rsidRPr="005647EB">
              <w:rPr>
                <w:rFonts w:cs="Arial"/>
                <w:lang w:eastAsia="zh-CN"/>
              </w:rPr>
              <w:t>5</w:t>
            </w:r>
          </w:p>
        </w:tc>
        <w:tc>
          <w:tcPr>
            <w:tcW w:w="910" w:type="dxa"/>
            <w:tcBorders>
              <w:top w:val="single" w:sz="4" w:space="0" w:color="auto"/>
              <w:left w:val="single" w:sz="4" w:space="0" w:color="auto"/>
              <w:bottom w:val="single" w:sz="4" w:space="0" w:color="auto"/>
              <w:right w:val="single" w:sz="4" w:space="0" w:color="auto"/>
            </w:tcBorders>
            <w:hideMark/>
          </w:tcPr>
          <w:p w14:paraId="6F01C7CF"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325B3401" w14:textId="77777777" w:rsidR="00687C5D" w:rsidRPr="005647EB" w:rsidRDefault="00687C5D" w:rsidP="002570E4">
            <w:pPr>
              <w:pStyle w:val="TAC"/>
              <w:keepNext w:val="0"/>
              <w:keepLines w:val="0"/>
              <w:rPr>
                <w:rFonts w:cs="Arial"/>
              </w:rPr>
            </w:pPr>
            <w:r w:rsidRPr="005647EB">
              <w:rPr>
                <w:rFonts w:cs="Arial"/>
                <w:lang w:eastAsia="zh-CN"/>
              </w:rPr>
              <w:t>5</w:t>
            </w:r>
          </w:p>
        </w:tc>
        <w:tc>
          <w:tcPr>
            <w:tcW w:w="910" w:type="dxa"/>
            <w:tcBorders>
              <w:top w:val="single" w:sz="4" w:space="0" w:color="auto"/>
              <w:left w:val="single" w:sz="4" w:space="0" w:color="auto"/>
              <w:bottom w:val="single" w:sz="4" w:space="0" w:color="auto"/>
              <w:right w:val="single" w:sz="4" w:space="0" w:color="auto"/>
            </w:tcBorders>
            <w:hideMark/>
          </w:tcPr>
          <w:p w14:paraId="6FE6E21A"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077CF430" w14:textId="77777777" w:rsidR="00687C5D" w:rsidRPr="005647EB" w:rsidRDefault="00687C5D" w:rsidP="002570E4">
            <w:pPr>
              <w:pStyle w:val="TAC"/>
              <w:keepNext w:val="0"/>
              <w:keepLines w:val="0"/>
              <w:rPr>
                <w:rFonts w:cs="Arial"/>
              </w:rPr>
            </w:pPr>
            <w:r w:rsidRPr="005647EB">
              <w:rPr>
                <w:rFonts w:cs="Arial"/>
                <w:lang w:eastAsia="zh-CN"/>
              </w:rPr>
              <w:t>5</w:t>
            </w:r>
          </w:p>
        </w:tc>
      </w:tr>
      <w:tr w:rsidR="00687C5D" w:rsidRPr="005647EB" w14:paraId="4F623267"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12814AAF" w14:textId="4A60E10B" w:rsidR="00687C5D" w:rsidRPr="005647EB" w:rsidRDefault="00687C5D" w:rsidP="002570E4">
            <w:pPr>
              <w:pStyle w:val="TAL"/>
              <w:keepNext w:val="0"/>
              <w:keepLines w:val="0"/>
              <w:rPr>
                <w:rFonts w:cs="Arial"/>
              </w:rPr>
            </w:pPr>
            <w:r w:rsidRPr="005647EB">
              <w:rPr>
                <w:rFonts w:cs="Arial"/>
              </w:rPr>
              <w:lastRenderedPageBreak/>
              <w:t>RSRP</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845" w:type="dxa"/>
            <w:tcBorders>
              <w:top w:val="single" w:sz="4" w:space="0" w:color="auto"/>
              <w:left w:val="single" w:sz="4" w:space="0" w:color="auto"/>
              <w:bottom w:val="single" w:sz="4" w:space="0" w:color="auto"/>
              <w:right w:val="single" w:sz="4" w:space="0" w:color="auto"/>
            </w:tcBorders>
            <w:hideMark/>
          </w:tcPr>
          <w:p w14:paraId="051ACE9B" w14:textId="62B4E130" w:rsidR="00687C5D" w:rsidRPr="005647EB" w:rsidRDefault="00687C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895" w:type="dxa"/>
            <w:tcBorders>
              <w:top w:val="single" w:sz="4" w:space="0" w:color="auto"/>
              <w:left w:val="single" w:sz="4" w:space="0" w:color="auto"/>
              <w:bottom w:val="single" w:sz="4" w:space="0" w:color="auto"/>
              <w:right w:val="single" w:sz="4" w:space="0" w:color="auto"/>
            </w:tcBorders>
            <w:hideMark/>
          </w:tcPr>
          <w:p w14:paraId="7074B82B" w14:textId="77777777" w:rsidR="00687C5D" w:rsidRPr="005647EB" w:rsidRDefault="00687C5D" w:rsidP="002570E4">
            <w:pPr>
              <w:pStyle w:val="TAC"/>
              <w:keepNext w:val="0"/>
              <w:keepLines w:val="0"/>
              <w:rPr>
                <w:rFonts w:cs="Arial"/>
              </w:rPr>
            </w:pPr>
            <w:r w:rsidRPr="005647EB">
              <w:rPr>
                <w:rFonts w:cs="Arial"/>
              </w:rPr>
              <w:t>-94</w:t>
            </w:r>
          </w:p>
        </w:tc>
        <w:tc>
          <w:tcPr>
            <w:tcW w:w="906" w:type="dxa"/>
            <w:tcBorders>
              <w:top w:val="single" w:sz="4" w:space="0" w:color="auto"/>
              <w:left w:val="single" w:sz="4" w:space="0" w:color="auto"/>
              <w:bottom w:val="single" w:sz="4" w:space="0" w:color="auto"/>
              <w:right w:val="single" w:sz="4" w:space="0" w:color="auto"/>
            </w:tcBorders>
            <w:hideMark/>
          </w:tcPr>
          <w:p w14:paraId="48CA3BBD" w14:textId="77777777" w:rsidR="00687C5D" w:rsidRPr="005647EB" w:rsidRDefault="00687C5D" w:rsidP="002570E4">
            <w:pPr>
              <w:pStyle w:val="TAC"/>
              <w:keepNext w:val="0"/>
              <w:keepLines w:val="0"/>
              <w:rPr>
                <w:rFonts w:cs="Arial"/>
              </w:rPr>
            </w:pPr>
            <w:r w:rsidRPr="005647EB">
              <w:rPr>
                <w:rFonts w:cs="Arial"/>
              </w:rPr>
              <w:t>-94</w:t>
            </w:r>
          </w:p>
        </w:tc>
        <w:tc>
          <w:tcPr>
            <w:tcW w:w="909" w:type="dxa"/>
            <w:tcBorders>
              <w:top w:val="single" w:sz="4" w:space="0" w:color="auto"/>
              <w:left w:val="single" w:sz="4" w:space="0" w:color="auto"/>
              <w:bottom w:val="single" w:sz="4" w:space="0" w:color="auto"/>
              <w:right w:val="single" w:sz="4" w:space="0" w:color="auto"/>
            </w:tcBorders>
            <w:hideMark/>
          </w:tcPr>
          <w:p w14:paraId="11628DB7"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0CE366F9" w14:textId="77777777" w:rsidR="00687C5D" w:rsidRPr="005647EB" w:rsidRDefault="00687C5D" w:rsidP="002570E4">
            <w:pPr>
              <w:pStyle w:val="TAC"/>
              <w:keepNext w:val="0"/>
              <w:keepLines w:val="0"/>
              <w:rPr>
                <w:rFonts w:cs="Arial"/>
                <w:lang w:eastAsia="zh-CN"/>
              </w:rPr>
            </w:pPr>
            <w:r w:rsidRPr="005647EB">
              <w:rPr>
                <w:rFonts w:cs="Arial"/>
              </w:rPr>
              <w:t>-9</w:t>
            </w:r>
            <w:r w:rsidRPr="005647EB">
              <w:rPr>
                <w:rFonts w:cs="Arial"/>
                <w:lang w:eastAsia="zh-CN"/>
              </w:rPr>
              <w:t>3</w:t>
            </w:r>
          </w:p>
        </w:tc>
        <w:tc>
          <w:tcPr>
            <w:tcW w:w="910" w:type="dxa"/>
            <w:tcBorders>
              <w:top w:val="single" w:sz="4" w:space="0" w:color="auto"/>
              <w:left w:val="single" w:sz="4" w:space="0" w:color="auto"/>
              <w:bottom w:val="single" w:sz="4" w:space="0" w:color="auto"/>
              <w:right w:val="single" w:sz="4" w:space="0" w:color="auto"/>
            </w:tcBorders>
            <w:hideMark/>
          </w:tcPr>
          <w:p w14:paraId="0AF2087F"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023C9FCC" w14:textId="77777777" w:rsidR="00687C5D" w:rsidRPr="005647EB" w:rsidRDefault="00687C5D" w:rsidP="002570E4">
            <w:pPr>
              <w:pStyle w:val="TAC"/>
              <w:keepNext w:val="0"/>
              <w:keepLines w:val="0"/>
              <w:rPr>
                <w:rFonts w:cs="Arial"/>
                <w:lang w:eastAsia="zh-CN"/>
              </w:rPr>
            </w:pPr>
            <w:r w:rsidRPr="005647EB">
              <w:rPr>
                <w:rFonts w:cs="Arial"/>
              </w:rPr>
              <w:t>-9</w:t>
            </w:r>
            <w:r w:rsidRPr="005647EB">
              <w:rPr>
                <w:rFonts w:cs="Arial"/>
                <w:lang w:eastAsia="zh-CN"/>
              </w:rPr>
              <w:t>3</w:t>
            </w:r>
          </w:p>
        </w:tc>
        <w:tc>
          <w:tcPr>
            <w:tcW w:w="910" w:type="dxa"/>
            <w:tcBorders>
              <w:top w:val="single" w:sz="4" w:space="0" w:color="auto"/>
              <w:left w:val="single" w:sz="4" w:space="0" w:color="auto"/>
              <w:bottom w:val="single" w:sz="4" w:space="0" w:color="auto"/>
              <w:right w:val="single" w:sz="4" w:space="0" w:color="auto"/>
            </w:tcBorders>
            <w:hideMark/>
          </w:tcPr>
          <w:p w14:paraId="6ACAF64D"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0757D3BA" w14:textId="77777777" w:rsidR="00687C5D" w:rsidRPr="005647EB" w:rsidRDefault="00687C5D" w:rsidP="002570E4">
            <w:pPr>
              <w:pStyle w:val="TAC"/>
              <w:keepNext w:val="0"/>
              <w:keepLines w:val="0"/>
              <w:rPr>
                <w:rFonts w:cs="Arial"/>
                <w:lang w:eastAsia="zh-CN"/>
              </w:rPr>
            </w:pPr>
            <w:r w:rsidRPr="005647EB">
              <w:rPr>
                <w:rFonts w:cs="Arial"/>
              </w:rPr>
              <w:t>-9</w:t>
            </w:r>
            <w:r w:rsidRPr="005647EB">
              <w:rPr>
                <w:rFonts w:cs="Arial"/>
                <w:lang w:eastAsia="zh-CN"/>
              </w:rPr>
              <w:t>3</w:t>
            </w:r>
          </w:p>
        </w:tc>
      </w:tr>
      <w:tr w:rsidR="00687C5D" w:rsidRPr="005647EB" w14:paraId="436B74B9"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5347D3A" w14:textId="2C69781A" w:rsidR="00687C5D" w:rsidRPr="005647EB" w:rsidRDefault="00687C5D" w:rsidP="002570E4">
            <w:pPr>
              <w:pStyle w:val="TAL"/>
              <w:keepNext w:val="0"/>
              <w:keepLines w:val="0"/>
              <w:rPr>
                <w:rFonts w:cs="Arial"/>
              </w:rPr>
            </w:pPr>
            <w:r w:rsidRPr="005647EB">
              <w:rPr>
                <w:rFonts w:cs="Arial"/>
              </w:rPr>
              <w:t>SCH_RP</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845" w:type="dxa"/>
            <w:tcBorders>
              <w:top w:val="single" w:sz="4" w:space="0" w:color="auto"/>
              <w:left w:val="single" w:sz="4" w:space="0" w:color="auto"/>
              <w:bottom w:val="single" w:sz="4" w:space="0" w:color="auto"/>
              <w:right w:val="single" w:sz="4" w:space="0" w:color="auto"/>
            </w:tcBorders>
            <w:hideMark/>
          </w:tcPr>
          <w:p w14:paraId="49B4CB73" w14:textId="313639F6" w:rsidR="00687C5D" w:rsidRPr="005647EB" w:rsidRDefault="00687C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895" w:type="dxa"/>
            <w:tcBorders>
              <w:top w:val="single" w:sz="4" w:space="0" w:color="auto"/>
              <w:left w:val="single" w:sz="4" w:space="0" w:color="auto"/>
              <w:bottom w:val="single" w:sz="4" w:space="0" w:color="auto"/>
              <w:right w:val="single" w:sz="4" w:space="0" w:color="auto"/>
            </w:tcBorders>
            <w:hideMark/>
          </w:tcPr>
          <w:p w14:paraId="37EDC927" w14:textId="77777777" w:rsidR="00687C5D" w:rsidRPr="005647EB" w:rsidRDefault="00687C5D" w:rsidP="002570E4">
            <w:pPr>
              <w:pStyle w:val="TAC"/>
              <w:keepNext w:val="0"/>
              <w:keepLines w:val="0"/>
              <w:rPr>
                <w:rFonts w:cs="Arial"/>
              </w:rPr>
            </w:pPr>
            <w:r w:rsidRPr="005647EB">
              <w:rPr>
                <w:rFonts w:cs="Arial"/>
              </w:rPr>
              <w:t>-94</w:t>
            </w:r>
          </w:p>
        </w:tc>
        <w:tc>
          <w:tcPr>
            <w:tcW w:w="906" w:type="dxa"/>
            <w:tcBorders>
              <w:top w:val="single" w:sz="4" w:space="0" w:color="auto"/>
              <w:left w:val="single" w:sz="4" w:space="0" w:color="auto"/>
              <w:bottom w:val="single" w:sz="4" w:space="0" w:color="auto"/>
              <w:right w:val="single" w:sz="4" w:space="0" w:color="auto"/>
            </w:tcBorders>
            <w:hideMark/>
          </w:tcPr>
          <w:p w14:paraId="384AB6DC" w14:textId="77777777" w:rsidR="00687C5D" w:rsidRPr="005647EB" w:rsidRDefault="00687C5D" w:rsidP="002570E4">
            <w:pPr>
              <w:pStyle w:val="TAC"/>
              <w:keepNext w:val="0"/>
              <w:keepLines w:val="0"/>
              <w:rPr>
                <w:rFonts w:cs="Arial"/>
              </w:rPr>
            </w:pPr>
            <w:r w:rsidRPr="005647EB">
              <w:rPr>
                <w:rFonts w:cs="Arial"/>
              </w:rPr>
              <w:t>-94</w:t>
            </w:r>
          </w:p>
        </w:tc>
        <w:tc>
          <w:tcPr>
            <w:tcW w:w="909" w:type="dxa"/>
            <w:tcBorders>
              <w:top w:val="single" w:sz="4" w:space="0" w:color="auto"/>
              <w:left w:val="single" w:sz="4" w:space="0" w:color="auto"/>
              <w:bottom w:val="single" w:sz="4" w:space="0" w:color="auto"/>
              <w:right w:val="single" w:sz="4" w:space="0" w:color="auto"/>
            </w:tcBorders>
            <w:hideMark/>
          </w:tcPr>
          <w:p w14:paraId="2555D9A9"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698BE3A9" w14:textId="77777777" w:rsidR="00687C5D" w:rsidRPr="005647EB" w:rsidRDefault="00687C5D" w:rsidP="002570E4">
            <w:pPr>
              <w:pStyle w:val="TAC"/>
              <w:keepNext w:val="0"/>
              <w:keepLines w:val="0"/>
              <w:rPr>
                <w:rFonts w:cs="Arial"/>
              </w:rPr>
            </w:pPr>
            <w:r w:rsidRPr="005647EB">
              <w:rPr>
                <w:rFonts w:cs="Arial"/>
              </w:rPr>
              <w:t>-9</w:t>
            </w:r>
            <w:r w:rsidRPr="005647EB">
              <w:rPr>
                <w:rFonts w:cs="Arial"/>
                <w:lang w:eastAsia="zh-CN"/>
              </w:rPr>
              <w:t>3</w:t>
            </w:r>
          </w:p>
        </w:tc>
        <w:tc>
          <w:tcPr>
            <w:tcW w:w="910" w:type="dxa"/>
            <w:tcBorders>
              <w:top w:val="single" w:sz="4" w:space="0" w:color="auto"/>
              <w:left w:val="single" w:sz="4" w:space="0" w:color="auto"/>
              <w:bottom w:val="single" w:sz="4" w:space="0" w:color="auto"/>
              <w:right w:val="single" w:sz="4" w:space="0" w:color="auto"/>
            </w:tcBorders>
            <w:hideMark/>
          </w:tcPr>
          <w:p w14:paraId="36A9BE3C"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28F3D698" w14:textId="77777777" w:rsidR="00687C5D" w:rsidRPr="005647EB" w:rsidRDefault="00687C5D" w:rsidP="002570E4">
            <w:pPr>
              <w:pStyle w:val="TAC"/>
              <w:keepNext w:val="0"/>
              <w:keepLines w:val="0"/>
              <w:rPr>
                <w:rFonts w:cs="Arial"/>
              </w:rPr>
            </w:pPr>
            <w:r w:rsidRPr="005647EB">
              <w:rPr>
                <w:rFonts w:cs="Arial"/>
              </w:rPr>
              <w:t>-9</w:t>
            </w:r>
            <w:r w:rsidRPr="005647EB">
              <w:rPr>
                <w:rFonts w:cs="Arial"/>
                <w:lang w:eastAsia="zh-CN"/>
              </w:rPr>
              <w:t>3</w:t>
            </w:r>
          </w:p>
        </w:tc>
        <w:tc>
          <w:tcPr>
            <w:tcW w:w="910" w:type="dxa"/>
            <w:tcBorders>
              <w:top w:val="single" w:sz="4" w:space="0" w:color="auto"/>
              <w:left w:val="single" w:sz="4" w:space="0" w:color="auto"/>
              <w:bottom w:val="single" w:sz="4" w:space="0" w:color="auto"/>
              <w:right w:val="single" w:sz="4" w:space="0" w:color="auto"/>
            </w:tcBorders>
            <w:hideMark/>
          </w:tcPr>
          <w:p w14:paraId="2D7C540B"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15B10723" w14:textId="77777777" w:rsidR="00687C5D" w:rsidRPr="005647EB" w:rsidRDefault="00687C5D" w:rsidP="002570E4">
            <w:pPr>
              <w:pStyle w:val="TAC"/>
              <w:keepNext w:val="0"/>
              <w:keepLines w:val="0"/>
              <w:rPr>
                <w:rFonts w:cs="Arial"/>
              </w:rPr>
            </w:pPr>
            <w:r w:rsidRPr="005647EB">
              <w:rPr>
                <w:rFonts w:cs="Arial"/>
              </w:rPr>
              <w:t>-9</w:t>
            </w:r>
            <w:r w:rsidRPr="005647EB">
              <w:rPr>
                <w:rFonts w:cs="Arial"/>
                <w:lang w:eastAsia="zh-CN"/>
              </w:rPr>
              <w:t>3</w:t>
            </w:r>
          </w:p>
        </w:tc>
      </w:tr>
      <w:tr w:rsidR="00687C5D" w:rsidRPr="005647EB" w14:paraId="7FDE0948"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C69C117" w14:textId="36BDE840" w:rsidR="00687C5D" w:rsidRPr="005647EB" w:rsidRDefault="00687C5D" w:rsidP="002570E4">
            <w:pPr>
              <w:pStyle w:val="TAL"/>
              <w:keepNext w:val="0"/>
              <w:keepLines w:val="0"/>
              <w:rPr>
                <w:rFonts w:cs="Arial"/>
              </w:rPr>
            </w:pPr>
            <w:r w:rsidRPr="005647EB">
              <w:rPr>
                <w:rFonts w:cs="Arial"/>
              </w:rPr>
              <w:t>Io</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845" w:type="dxa"/>
            <w:tcBorders>
              <w:top w:val="single" w:sz="4" w:space="0" w:color="auto"/>
              <w:left w:val="single" w:sz="4" w:space="0" w:color="auto"/>
              <w:bottom w:val="single" w:sz="4" w:space="0" w:color="auto"/>
              <w:right w:val="single" w:sz="4" w:space="0" w:color="auto"/>
            </w:tcBorders>
            <w:hideMark/>
          </w:tcPr>
          <w:p w14:paraId="502147B3" w14:textId="0AF3C07A" w:rsidR="00687C5D" w:rsidRPr="005647EB" w:rsidRDefault="00687C5D"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895" w:type="dxa"/>
            <w:tcBorders>
              <w:top w:val="single" w:sz="4" w:space="0" w:color="auto"/>
              <w:left w:val="single" w:sz="4" w:space="0" w:color="auto"/>
              <w:bottom w:val="single" w:sz="4" w:space="0" w:color="auto"/>
              <w:right w:val="single" w:sz="4" w:space="0" w:color="auto"/>
            </w:tcBorders>
            <w:hideMark/>
          </w:tcPr>
          <w:p w14:paraId="27C88EA5" w14:textId="77777777" w:rsidR="00687C5D" w:rsidRPr="005647EB" w:rsidRDefault="00687C5D" w:rsidP="002570E4">
            <w:pPr>
              <w:pStyle w:val="TAC"/>
              <w:keepNext w:val="0"/>
              <w:keepLines w:val="0"/>
              <w:rPr>
                <w:rFonts w:cs="Arial"/>
              </w:rPr>
            </w:pPr>
            <w:r w:rsidRPr="005647EB">
              <w:rPr>
                <w:rFonts w:cs="Arial"/>
              </w:rPr>
              <w:t>-64.76+10log</w:t>
            </w:r>
          </w:p>
          <w:p w14:paraId="54152A01" w14:textId="5B634334"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06" w:type="dxa"/>
            <w:tcBorders>
              <w:top w:val="single" w:sz="4" w:space="0" w:color="auto"/>
              <w:left w:val="single" w:sz="4" w:space="0" w:color="auto"/>
              <w:bottom w:val="single" w:sz="4" w:space="0" w:color="auto"/>
              <w:right w:val="single" w:sz="4" w:space="0" w:color="auto"/>
            </w:tcBorders>
            <w:hideMark/>
          </w:tcPr>
          <w:p w14:paraId="4AF94EF1" w14:textId="77777777" w:rsidR="00687C5D" w:rsidRPr="005647EB" w:rsidRDefault="00687C5D" w:rsidP="002570E4">
            <w:pPr>
              <w:pStyle w:val="TAC"/>
              <w:keepNext w:val="0"/>
              <w:keepLines w:val="0"/>
              <w:rPr>
                <w:rFonts w:cs="Arial"/>
              </w:rPr>
            </w:pPr>
            <w:r w:rsidRPr="005647EB">
              <w:rPr>
                <w:rFonts w:cs="Arial"/>
              </w:rPr>
              <w:t>-64.76+10log</w:t>
            </w:r>
          </w:p>
          <w:p w14:paraId="59564093" w14:textId="0C077CD6"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09" w:type="dxa"/>
            <w:tcBorders>
              <w:top w:val="single" w:sz="4" w:space="0" w:color="auto"/>
              <w:left w:val="single" w:sz="4" w:space="0" w:color="auto"/>
              <w:bottom w:val="single" w:sz="4" w:space="0" w:color="auto"/>
              <w:right w:val="single" w:sz="4" w:space="0" w:color="auto"/>
            </w:tcBorders>
            <w:hideMark/>
          </w:tcPr>
          <w:p w14:paraId="5CF83D1D" w14:textId="77777777" w:rsidR="00687C5D" w:rsidRPr="005647EB" w:rsidRDefault="00687C5D" w:rsidP="002570E4">
            <w:pPr>
              <w:pStyle w:val="TAC"/>
              <w:keepNext w:val="0"/>
              <w:keepLines w:val="0"/>
              <w:rPr>
                <w:rFonts w:cs="Arial"/>
              </w:rPr>
            </w:pPr>
            <w:r w:rsidRPr="005647EB">
              <w:rPr>
                <w:rFonts w:cs="Arial"/>
              </w:rPr>
              <w:t>-70.22+10log</w:t>
            </w:r>
          </w:p>
          <w:p w14:paraId="3A4D6916" w14:textId="1DAF6FC0"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10" w:type="dxa"/>
            <w:tcBorders>
              <w:top w:val="single" w:sz="4" w:space="0" w:color="auto"/>
              <w:left w:val="single" w:sz="4" w:space="0" w:color="auto"/>
              <w:bottom w:val="single" w:sz="4" w:space="0" w:color="auto"/>
              <w:right w:val="single" w:sz="4" w:space="0" w:color="auto"/>
            </w:tcBorders>
            <w:hideMark/>
          </w:tcPr>
          <w:p w14:paraId="46C54BE1" w14:textId="77777777" w:rsidR="00687C5D" w:rsidRPr="005647EB" w:rsidRDefault="00687C5D" w:rsidP="002570E4">
            <w:pPr>
              <w:pStyle w:val="TAC"/>
              <w:keepNext w:val="0"/>
              <w:keepLines w:val="0"/>
              <w:rPr>
                <w:rFonts w:cs="Arial"/>
              </w:rPr>
            </w:pPr>
            <w:r w:rsidRPr="005647EB">
              <w:rPr>
                <w:rFonts w:cs="Arial"/>
              </w:rPr>
              <w:t>-6</w:t>
            </w:r>
            <w:r w:rsidRPr="005647EB">
              <w:rPr>
                <w:rFonts w:cs="Arial"/>
                <w:lang w:eastAsia="zh-CN"/>
              </w:rPr>
              <w:t>4</w:t>
            </w:r>
            <w:r w:rsidRPr="005647EB">
              <w:rPr>
                <w:rFonts w:cs="Arial"/>
              </w:rPr>
              <w:t>.</w:t>
            </w:r>
            <w:r w:rsidRPr="005647EB">
              <w:rPr>
                <w:rFonts w:cs="Arial"/>
                <w:lang w:eastAsia="zh-CN"/>
              </w:rPr>
              <w:t>76</w:t>
            </w:r>
            <w:r w:rsidRPr="005647EB">
              <w:rPr>
                <w:rFonts w:cs="Arial"/>
              </w:rPr>
              <w:t>+10log</w:t>
            </w:r>
          </w:p>
          <w:p w14:paraId="19FCDD3E" w14:textId="45B3BFE8"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10" w:type="dxa"/>
            <w:tcBorders>
              <w:top w:val="single" w:sz="4" w:space="0" w:color="auto"/>
              <w:left w:val="single" w:sz="4" w:space="0" w:color="auto"/>
              <w:bottom w:val="single" w:sz="4" w:space="0" w:color="auto"/>
              <w:right w:val="single" w:sz="4" w:space="0" w:color="auto"/>
            </w:tcBorders>
            <w:hideMark/>
          </w:tcPr>
          <w:p w14:paraId="14C05996" w14:textId="77777777" w:rsidR="00687C5D" w:rsidRPr="005647EB" w:rsidRDefault="00687C5D" w:rsidP="002570E4">
            <w:pPr>
              <w:pStyle w:val="TAC"/>
              <w:keepNext w:val="0"/>
              <w:keepLines w:val="0"/>
              <w:rPr>
                <w:rFonts w:cs="Arial"/>
              </w:rPr>
            </w:pPr>
            <w:r w:rsidRPr="005647EB">
              <w:rPr>
                <w:rFonts w:cs="Arial"/>
              </w:rPr>
              <w:t>-70.22+10log</w:t>
            </w:r>
          </w:p>
          <w:p w14:paraId="32397C9A" w14:textId="7BB696C7"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10" w:type="dxa"/>
            <w:tcBorders>
              <w:top w:val="single" w:sz="4" w:space="0" w:color="auto"/>
              <w:left w:val="single" w:sz="4" w:space="0" w:color="auto"/>
              <w:bottom w:val="single" w:sz="4" w:space="0" w:color="auto"/>
              <w:right w:val="single" w:sz="4" w:space="0" w:color="auto"/>
            </w:tcBorders>
            <w:hideMark/>
          </w:tcPr>
          <w:p w14:paraId="626DE0C2" w14:textId="77777777" w:rsidR="00687C5D" w:rsidRPr="005647EB" w:rsidRDefault="00687C5D" w:rsidP="002570E4">
            <w:pPr>
              <w:pStyle w:val="TAC"/>
              <w:keepNext w:val="0"/>
              <w:keepLines w:val="0"/>
              <w:rPr>
                <w:rFonts w:cs="Arial"/>
              </w:rPr>
            </w:pPr>
            <w:r w:rsidRPr="005647EB">
              <w:rPr>
                <w:rFonts w:cs="Arial"/>
              </w:rPr>
              <w:t>-64.76+10log</w:t>
            </w:r>
          </w:p>
          <w:p w14:paraId="2C5450E3" w14:textId="2A3994D2"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10" w:type="dxa"/>
            <w:tcBorders>
              <w:top w:val="single" w:sz="4" w:space="0" w:color="auto"/>
              <w:left w:val="single" w:sz="4" w:space="0" w:color="auto"/>
              <w:bottom w:val="single" w:sz="4" w:space="0" w:color="auto"/>
              <w:right w:val="single" w:sz="4" w:space="0" w:color="auto"/>
            </w:tcBorders>
            <w:hideMark/>
          </w:tcPr>
          <w:p w14:paraId="39AFE936" w14:textId="77777777" w:rsidR="00687C5D" w:rsidRPr="005647EB" w:rsidRDefault="00687C5D" w:rsidP="002570E4">
            <w:pPr>
              <w:pStyle w:val="TAC"/>
              <w:keepNext w:val="0"/>
              <w:keepLines w:val="0"/>
              <w:rPr>
                <w:rFonts w:cs="Arial"/>
              </w:rPr>
            </w:pPr>
            <w:r w:rsidRPr="005647EB">
              <w:rPr>
                <w:rFonts w:cs="Arial"/>
              </w:rPr>
              <w:t>-70.22+10log</w:t>
            </w:r>
          </w:p>
          <w:p w14:paraId="2C9280CE" w14:textId="22DC6CA8"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10" w:type="dxa"/>
            <w:tcBorders>
              <w:top w:val="single" w:sz="4" w:space="0" w:color="auto"/>
              <w:left w:val="single" w:sz="4" w:space="0" w:color="auto"/>
              <w:bottom w:val="single" w:sz="4" w:space="0" w:color="auto"/>
              <w:right w:val="single" w:sz="4" w:space="0" w:color="auto"/>
            </w:tcBorders>
            <w:hideMark/>
          </w:tcPr>
          <w:p w14:paraId="0B641D8E" w14:textId="77777777" w:rsidR="00687C5D" w:rsidRPr="005647EB" w:rsidRDefault="00687C5D" w:rsidP="002570E4">
            <w:pPr>
              <w:pStyle w:val="TAC"/>
              <w:keepNext w:val="0"/>
              <w:keepLines w:val="0"/>
              <w:rPr>
                <w:rFonts w:cs="Arial"/>
              </w:rPr>
            </w:pPr>
            <w:r w:rsidRPr="005647EB">
              <w:rPr>
                <w:rFonts w:cs="Arial"/>
              </w:rPr>
              <w:t>-6</w:t>
            </w:r>
            <w:r w:rsidRPr="005647EB">
              <w:rPr>
                <w:rFonts w:cs="Arial"/>
                <w:lang w:eastAsia="zh-CN"/>
              </w:rPr>
              <w:t>4</w:t>
            </w:r>
            <w:r w:rsidRPr="005647EB">
              <w:rPr>
                <w:rFonts w:cs="Arial"/>
              </w:rPr>
              <w:t>.</w:t>
            </w:r>
            <w:r w:rsidRPr="005647EB">
              <w:rPr>
                <w:rFonts w:cs="Arial"/>
                <w:lang w:eastAsia="zh-CN"/>
              </w:rPr>
              <w:t>76</w:t>
            </w:r>
            <w:r w:rsidRPr="005647EB">
              <w:rPr>
                <w:rFonts w:cs="Arial"/>
              </w:rPr>
              <w:t>+10log</w:t>
            </w:r>
          </w:p>
          <w:p w14:paraId="1ACE8557" w14:textId="46A1B0E1"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r>
      <w:tr w:rsidR="00687C5D" w:rsidRPr="005647EB" w14:paraId="11E11ADE"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4171595" w14:textId="0EB3058F" w:rsidR="00687C5D" w:rsidRPr="005647EB" w:rsidRDefault="00687C5D"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r w:rsidR="002570E4" w:rsidRPr="005647EB">
              <w:rPr>
                <w:rFonts w:cs="Arial"/>
              </w:rPr>
              <w:t xml:space="preserve"> </w:t>
            </w:r>
          </w:p>
        </w:tc>
        <w:tc>
          <w:tcPr>
            <w:tcW w:w="845" w:type="dxa"/>
            <w:tcBorders>
              <w:top w:val="single" w:sz="4" w:space="0" w:color="auto"/>
              <w:left w:val="single" w:sz="4" w:space="0" w:color="auto"/>
              <w:bottom w:val="single" w:sz="4" w:space="0" w:color="auto"/>
              <w:right w:val="single" w:sz="4" w:space="0" w:color="auto"/>
            </w:tcBorders>
          </w:tcPr>
          <w:p w14:paraId="04A3A383"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14C49CC7" w14:textId="77777777" w:rsidR="00687C5D" w:rsidRPr="005647EB" w:rsidRDefault="00687C5D" w:rsidP="002570E4">
            <w:pPr>
              <w:pStyle w:val="TAC"/>
              <w:keepNext w:val="0"/>
              <w:keepLines w:val="0"/>
              <w:rPr>
                <w:rFonts w:cs="Arial"/>
              </w:rPr>
            </w:pPr>
            <w:r w:rsidRPr="005647EB">
              <w:rPr>
                <w:rFonts w:cs="Arial"/>
              </w:rPr>
              <w:t>AWGN</w:t>
            </w:r>
          </w:p>
        </w:tc>
        <w:tc>
          <w:tcPr>
            <w:tcW w:w="1819" w:type="dxa"/>
            <w:gridSpan w:val="2"/>
            <w:tcBorders>
              <w:top w:val="single" w:sz="4" w:space="0" w:color="auto"/>
              <w:left w:val="single" w:sz="4" w:space="0" w:color="auto"/>
              <w:bottom w:val="single" w:sz="4" w:space="0" w:color="auto"/>
              <w:right w:val="single" w:sz="4" w:space="0" w:color="auto"/>
            </w:tcBorders>
            <w:hideMark/>
          </w:tcPr>
          <w:p w14:paraId="55BF3D02" w14:textId="77777777" w:rsidR="00687C5D" w:rsidRPr="005647EB" w:rsidRDefault="00687C5D" w:rsidP="002570E4">
            <w:pPr>
              <w:pStyle w:val="TAC"/>
              <w:keepNext w:val="0"/>
              <w:keepLines w:val="0"/>
              <w:rPr>
                <w:rFonts w:cs="Arial"/>
              </w:rPr>
            </w:pPr>
            <w:r w:rsidRPr="005647EB">
              <w:rPr>
                <w:rFonts w:cs="Arial"/>
              </w:rPr>
              <w:t>AWGN</w:t>
            </w:r>
          </w:p>
        </w:tc>
        <w:tc>
          <w:tcPr>
            <w:tcW w:w="1820" w:type="dxa"/>
            <w:gridSpan w:val="2"/>
            <w:tcBorders>
              <w:top w:val="single" w:sz="4" w:space="0" w:color="auto"/>
              <w:left w:val="single" w:sz="4" w:space="0" w:color="auto"/>
              <w:bottom w:val="single" w:sz="4" w:space="0" w:color="auto"/>
              <w:right w:val="single" w:sz="4" w:space="0" w:color="auto"/>
            </w:tcBorders>
            <w:hideMark/>
          </w:tcPr>
          <w:p w14:paraId="249450D7" w14:textId="77777777" w:rsidR="00687C5D" w:rsidRPr="005647EB" w:rsidRDefault="00687C5D" w:rsidP="002570E4">
            <w:pPr>
              <w:pStyle w:val="TAC"/>
              <w:keepNext w:val="0"/>
              <w:keepLines w:val="0"/>
              <w:rPr>
                <w:rFonts w:cs="Arial"/>
              </w:rPr>
            </w:pPr>
            <w:r w:rsidRPr="005647EB">
              <w:rPr>
                <w:rFonts w:cs="Arial"/>
              </w:rPr>
              <w:t>AWGN</w:t>
            </w:r>
          </w:p>
        </w:tc>
        <w:tc>
          <w:tcPr>
            <w:tcW w:w="1820" w:type="dxa"/>
            <w:gridSpan w:val="2"/>
            <w:tcBorders>
              <w:top w:val="single" w:sz="4" w:space="0" w:color="auto"/>
              <w:left w:val="single" w:sz="4" w:space="0" w:color="auto"/>
              <w:bottom w:val="single" w:sz="4" w:space="0" w:color="auto"/>
              <w:right w:val="single" w:sz="4" w:space="0" w:color="auto"/>
            </w:tcBorders>
            <w:hideMark/>
          </w:tcPr>
          <w:p w14:paraId="68EE1D26" w14:textId="77777777" w:rsidR="00687C5D" w:rsidRPr="005647EB" w:rsidRDefault="00687C5D" w:rsidP="002570E4">
            <w:pPr>
              <w:pStyle w:val="TAC"/>
              <w:keepNext w:val="0"/>
              <w:keepLines w:val="0"/>
              <w:rPr>
                <w:rFonts w:cs="Arial"/>
              </w:rPr>
            </w:pPr>
            <w:r w:rsidRPr="005647EB">
              <w:rPr>
                <w:rFonts w:cs="Arial"/>
              </w:rPr>
              <w:t>AWGN</w:t>
            </w:r>
          </w:p>
        </w:tc>
      </w:tr>
      <w:tr w:rsidR="00687C5D" w:rsidRPr="005647EB" w14:paraId="5FA72AC2"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3D064E2" w14:textId="78DF834D" w:rsidR="00687C5D" w:rsidRPr="005647EB" w:rsidRDefault="00687C5D"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845" w:type="dxa"/>
            <w:tcBorders>
              <w:top w:val="single" w:sz="4" w:space="0" w:color="auto"/>
              <w:left w:val="single" w:sz="4" w:space="0" w:color="auto"/>
              <w:bottom w:val="single" w:sz="4" w:space="0" w:color="auto"/>
              <w:right w:val="single" w:sz="4" w:space="0" w:color="auto"/>
            </w:tcBorders>
          </w:tcPr>
          <w:p w14:paraId="6CBAE859"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59708BA7" w14:textId="77777777" w:rsidR="00687C5D" w:rsidRPr="005647EB" w:rsidRDefault="00687C5D" w:rsidP="002570E4">
            <w:pPr>
              <w:pStyle w:val="TAC"/>
              <w:keepNext w:val="0"/>
              <w:keepLines w:val="0"/>
              <w:rPr>
                <w:rFonts w:cs="Arial"/>
              </w:rPr>
            </w:pPr>
            <w:r w:rsidRPr="005647EB">
              <w:rPr>
                <w:rFonts w:cs="Arial"/>
              </w:rPr>
              <w:t>1x2</w:t>
            </w:r>
          </w:p>
        </w:tc>
        <w:tc>
          <w:tcPr>
            <w:tcW w:w="1819" w:type="dxa"/>
            <w:gridSpan w:val="2"/>
            <w:tcBorders>
              <w:top w:val="single" w:sz="4" w:space="0" w:color="auto"/>
              <w:left w:val="single" w:sz="4" w:space="0" w:color="auto"/>
              <w:bottom w:val="single" w:sz="4" w:space="0" w:color="auto"/>
              <w:right w:val="single" w:sz="4" w:space="0" w:color="auto"/>
            </w:tcBorders>
            <w:hideMark/>
          </w:tcPr>
          <w:p w14:paraId="4DAA601B" w14:textId="77777777" w:rsidR="00687C5D" w:rsidRPr="005647EB" w:rsidRDefault="00687C5D" w:rsidP="002570E4">
            <w:pPr>
              <w:pStyle w:val="TAC"/>
              <w:keepNext w:val="0"/>
              <w:keepLines w:val="0"/>
              <w:rPr>
                <w:rFonts w:cs="Arial"/>
              </w:rPr>
            </w:pPr>
            <w:r w:rsidRPr="005647EB">
              <w:rPr>
                <w:rFonts w:cs="Arial"/>
              </w:rPr>
              <w:t>1x2</w:t>
            </w:r>
          </w:p>
        </w:tc>
        <w:tc>
          <w:tcPr>
            <w:tcW w:w="1820" w:type="dxa"/>
            <w:gridSpan w:val="2"/>
            <w:tcBorders>
              <w:top w:val="single" w:sz="4" w:space="0" w:color="auto"/>
              <w:left w:val="single" w:sz="4" w:space="0" w:color="auto"/>
              <w:bottom w:val="single" w:sz="4" w:space="0" w:color="auto"/>
              <w:right w:val="single" w:sz="4" w:space="0" w:color="auto"/>
            </w:tcBorders>
            <w:hideMark/>
          </w:tcPr>
          <w:p w14:paraId="1C35CEDE" w14:textId="77777777" w:rsidR="00687C5D" w:rsidRPr="005647EB" w:rsidRDefault="00687C5D" w:rsidP="002570E4">
            <w:pPr>
              <w:pStyle w:val="TAC"/>
              <w:keepNext w:val="0"/>
              <w:keepLines w:val="0"/>
              <w:rPr>
                <w:rFonts w:cs="Arial"/>
              </w:rPr>
            </w:pPr>
            <w:r w:rsidRPr="005647EB">
              <w:rPr>
                <w:rFonts w:cs="Arial"/>
              </w:rPr>
              <w:t>1x2</w:t>
            </w:r>
          </w:p>
        </w:tc>
        <w:tc>
          <w:tcPr>
            <w:tcW w:w="1820" w:type="dxa"/>
            <w:gridSpan w:val="2"/>
            <w:tcBorders>
              <w:top w:val="single" w:sz="4" w:space="0" w:color="auto"/>
              <w:left w:val="single" w:sz="4" w:space="0" w:color="auto"/>
              <w:bottom w:val="single" w:sz="4" w:space="0" w:color="auto"/>
              <w:right w:val="single" w:sz="4" w:space="0" w:color="auto"/>
            </w:tcBorders>
            <w:hideMark/>
          </w:tcPr>
          <w:p w14:paraId="574DD311" w14:textId="77777777" w:rsidR="00687C5D" w:rsidRPr="005647EB" w:rsidRDefault="00687C5D" w:rsidP="002570E4">
            <w:pPr>
              <w:pStyle w:val="TAC"/>
              <w:keepNext w:val="0"/>
              <w:keepLines w:val="0"/>
              <w:rPr>
                <w:rFonts w:cs="Arial"/>
              </w:rPr>
            </w:pPr>
            <w:r w:rsidRPr="005647EB">
              <w:rPr>
                <w:rFonts w:cs="Arial"/>
              </w:rPr>
              <w:t>1x2</w:t>
            </w:r>
          </w:p>
        </w:tc>
      </w:tr>
      <w:tr w:rsidR="00687C5D" w:rsidRPr="005647EB" w14:paraId="4CF7A535"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2B2050C9" w14:textId="00997E6A" w:rsidR="00687C5D" w:rsidRPr="005647EB" w:rsidRDefault="00687C5D" w:rsidP="002570E4">
            <w:pPr>
              <w:pStyle w:val="TAL"/>
              <w:keepNext w:val="0"/>
              <w:keepLines w:val="0"/>
              <w:rPr>
                <w:rFonts w:cs="Arial"/>
              </w:rPr>
            </w:pPr>
            <w:r w:rsidRPr="005647EB">
              <w:rPr>
                <w:rFonts w:cs="Arial"/>
              </w:rPr>
              <w:t>Time</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cell1</w:t>
            </w:r>
          </w:p>
        </w:tc>
        <w:tc>
          <w:tcPr>
            <w:tcW w:w="845" w:type="dxa"/>
            <w:tcBorders>
              <w:top w:val="single" w:sz="4" w:space="0" w:color="auto"/>
              <w:left w:val="single" w:sz="4" w:space="0" w:color="auto"/>
              <w:bottom w:val="single" w:sz="4" w:space="0" w:color="auto"/>
              <w:right w:val="single" w:sz="4" w:space="0" w:color="auto"/>
            </w:tcBorders>
            <w:hideMark/>
          </w:tcPr>
          <w:p w14:paraId="11C7EF9C" w14:textId="77777777" w:rsidR="00687C5D" w:rsidRPr="005647EB" w:rsidRDefault="00687C5D" w:rsidP="002570E4">
            <w:pPr>
              <w:pStyle w:val="TAC"/>
              <w:keepNext w:val="0"/>
              <w:keepLines w:val="0"/>
              <w:rPr>
                <w:rFonts w:cs="Arial"/>
                <w:lang w:eastAsia="zh-CN"/>
              </w:rPr>
            </w:pPr>
            <w:r w:rsidRPr="005647EB">
              <w:rPr>
                <w:rFonts w:cs="Arial"/>
                <w:lang w:eastAsia="zh-CN"/>
              </w:rPr>
              <w:t>ms</w:t>
            </w:r>
          </w:p>
        </w:tc>
        <w:tc>
          <w:tcPr>
            <w:tcW w:w="1801" w:type="dxa"/>
            <w:gridSpan w:val="2"/>
            <w:tcBorders>
              <w:top w:val="single" w:sz="4" w:space="0" w:color="auto"/>
              <w:left w:val="single" w:sz="4" w:space="0" w:color="auto"/>
              <w:bottom w:val="single" w:sz="4" w:space="0" w:color="auto"/>
              <w:right w:val="single" w:sz="4" w:space="0" w:color="auto"/>
            </w:tcBorders>
            <w:hideMark/>
          </w:tcPr>
          <w:p w14:paraId="3E3FFD2D" w14:textId="77777777" w:rsidR="00687C5D" w:rsidRPr="005647EB" w:rsidRDefault="00687C5D" w:rsidP="002570E4">
            <w:pPr>
              <w:pStyle w:val="TAC"/>
              <w:keepNext w:val="0"/>
              <w:keepLines w:val="0"/>
              <w:rPr>
                <w:rFonts w:cs="Arial"/>
              </w:rPr>
            </w:pPr>
            <w:r w:rsidRPr="005647EB">
              <w:rPr>
                <w:rFonts w:cs="Arial"/>
                <w:lang w:eastAsia="zh-CN"/>
              </w:rPr>
              <w:t>-</w:t>
            </w:r>
          </w:p>
        </w:tc>
        <w:tc>
          <w:tcPr>
            <w:tcW w:w="1819" w:type="dxa"/>
            <w:gridSpan w:val="2"/>
            <w:tcBorders>
              <w:top w:val="single" w:sz="4" w:space="0" w:color="auto"/>
              <w:left w:val="single" w:sz="4" w:space="0" w:color="auto"/>
              <w:bottom w:val="single" w:sz="4" w:space="0" w:color="auto"/>
              <w:right w:val="single" w:sz="4" w:space="0" w:color="auto"/>
            </w:tcBorders>
            <w:hideMark/>
          </w:tcPr>
          <w:p w14:paraId="37E08875" w14:textId="77777777" w:rsidR="00687C5D" w:rsidRPr="005647EB" w:rsidRDefault="00687C5D" w:rsidP="002570E4">
            <w:pPr>
              <w:pStyle w:val="TAC"/>
              <w:keepNext w:val="0"/>
              <w:keepLines w:val="0"/>
              <w:rPr>
                <w:rFonts w:cs="Arial"/>
              </w:rPr>
            </w:pPr>
            <w:r w:rsidRPr="005647EB">
              <w:rPr>
                <w:rFonts w:cs="Arial"/>
              </w:rPr>
              <w:t>3</w:t>
            </w:r>
          </w:p>
        </w:tc>
        <w:tc>
          <w:tcPr>
            <w:tcW w:w="1820" w:type="dxa"/>
            <w:gridSpan w:val="2"/>
            <w:tcBorders>
              <w:top w:val="single" w:sz="4" w:space="0" w:color="auto"/>
              <w:left w:val="single" w:sz="4" w:space="0" w:color="auto"/>
              <w:bottom w:val="single" w:sz="4" w:space="0" w:color="auto"/>
              <w:right w:val="single" w:sz="4" w:space="0" w:color="auto"/>
            </w:tcBorders>
            <w:hideMark/>
          </w:tcPr>
          <w:p w14:paraId="3BDFB391" w14:textId="77777777" w:rsidR="00687C5D" w:rsidRPr="005647EB" w:rsidRDefault="00687C5D" w:rsidP="002570E4">
            <w:pPr>
              <w:pStyle w:val="TAC"/>
              <w:keepNext w:val="0"/>
              <w:keepLines w:val="0"/>
              <w:rPr>
                <w:rFonts w:cs="Arial"/>
              </w:rPr>
            </w:pPr>
            <w:r w:rsidRPr="005647EB">
              <w:rPr>
                <w:rFonts w:cs="Arial"/>
                <w:lang w:eastAsia="zh-CN"/>
              </w:rPr>
              <w:t>3</w:t>
            </w:r>
          </w:p>
        </w:tc>
        <w:tc>
          <w:tcPr>
            <w:tcW w:w="1820" w:type="dxa"/>
            <w:gridSpan w:val="2"/>
            <w:tcBorders>
              <w:top w:val="single" w:sz="4" w:space="0" w:color="auto"/>
              <w:left w:val="single" w:sz="4" w:space="0" w:color="auto"/>
              <w:bottom w:val="single" w:sz="4" w:space="0" w:color="auto"/>
              <w:right w:val="single" w:sz="4" w:space="0" w:color="auto"/>
            </w:tcBorders>
            <w:hideMark/>
          </w:tcPr>
          <w:p w14:paraId="0FF88AF5" w14:textId="77777777" w:rsidR="00687C5D" w:rsidRPr="005647EB" w:rsidRDefault="00687C5D" w:rsidP="002570E4">
            <w:pPr>
              <w:pStyle w:val="TAC"/>
              <w:keepNext w:val="0"/>
              <w:keepLines w:val="0"/>
              <w:rPr>
                <w:rFonts w:cs="Arial"/>
              </w:rPr>
            </w:pPr>
            <w:r w:rsidRPr="005647EB">
              <w:rPr>
                <w:rFonts w:cs="Arial"/>
              </w:rPr>
              <w:t>3</w:t>
            </w:r>
          </w:p>
        </w:tc>
      </w:tr>
      <w:tr w:rsidR="00687C5D" w:rsidRPr="005647EB" w14:paraId="741F9600" w14:textId="77777777" w:rsidTr="002570E4">
        <w:trPr>
          <w:cantSplit/>
          <w:jc w:val="center"/>
        </w:trPr>
        <w:tc>
          <w:tcPr>
            <w:tcW w:w="9552" w:type="dxa"/>
            <w:gridSpan w:val="10"/>
            <w:tcBorders>
              <w:top w:val="single" w:sz="4" w:space="0" w:color="auto"/>
              <w:left w:val="single" w:sz="4" w:space="0" w:color="auto"/>
              <w:bottom w:val="single" w:sz="4" w:space="0" w:color="auto"/>
              <w:right w:val="single" w:sz="4" w:space="0" w:color="auto"/>
            </w:tcBorders>
            <w:hideMark/>
          </w:tcPr>
          <w:p w14:paraId="5389B1AD" w14:textId="295217EA" w:rsidR="00687C5D" w:rsidRPr="005647EB" w:rsidRDefault="002570E4" w:rsidP="002570E4">
            <w:pPr>
              <w:pStyle w:val="TAN"/>
              <w:keepNext w:val="0"/>
              <w:keepLines w:val="0"/>
              <w:rPr>
                <w:rFonts w:cs="Arial"/>
              </w:rPr>
            </w:pPr>
            <w:r w:rsidRPr="005647EB">
              <w:rPr>
                <w:rFonts w:cs="Arial"/>
              </w:rPr>
              <w:t>NOTE 1:</w:t>
            </w:r>
            <w:r w:rsidR="00687C5D" w:rsidRPr="005647EB">
              <w:rPr>
                <w:rFonts w:cs="Arial"/>
              </w:rPr>
              <w:tab/>
              <w:t>OCNG</w:t>
            </w:r>
            <w:r w:rsidRPr="005647EB">
              <w:rPr>
                <w:rFonts w:cs="Arial"/>
              </w:rPr>
              <w:t xml:space="preserve"> </w:t>
            </w:r>
            <w:r w:rsidR="00687C5D" w:rsidRPr="005647EB">
              <w:rPr>
                <w:rFonts w:cs="Arial"/>
              </w:rPr>
              <w:t>shall</w:t>
            </w:r>
            <w:r w:rsidRPr="005647EB">
              <w:rPr>
                <w:rFonts w:cs="Arial"/>
              </w:rPr>
              <w:t xml:space="preserve"> </w:t>
            </w:r>
            <w:r w:rsidR="00687C5D" w:rsidRPr="005647EB">
              <w:rPr>
                <w:rFonts w:cs="Arial"/>
              </w:rPr>
              <w:t>be</w:t>
            </w:r>
            <w:r w:rsidRPr="005647EB">
              <w:rPr>
                <w:rFonts w:cs="Arial"/>
              </w:rPr>
              <w:t xml:space="preserve"> </w:t>
            </w:r>
            <w:r w:rsidR="00687C5D" w:rsidRPr="005647EB">
              <w:rPr>
                <w:rFonts w:cs="Arial"/>
              </w:rPr>
              <w:t>used</w:t>
            </w:r>
            <w:r w:rsidRPr="005647EB">
              <w:rPr>
                <w:rFonts w:cs="Arial"/>
              </w:rPr>
              <w:t xml:space="preserve"> </w:t>
            </w:r>
            <w:r w:rsidR="00687C5D" w:rsidRPr="005647EB">
              <w:rPr>
                <w:rFonts w:cs="Arial"/>
              </w:rPr>
              <w:t>such</w:t>
            </w:r>
            <w:r w:rsidRPr="005647EB">
              <w:rPr>
                <w:rFonts w:cs="Arial"/>
              </w:rPr>
              <w:t xml:space="preserve"> </w:t>
            </w:r>
            <w:r w:rsidR="00687C5D" w:rsidRPr="005647EB">
              <w:rPr>
                <w:rFonts w:cs="Arial"/>
              </w:rPr>
              <w:t>that</w:t>
            </w:r>
            <w:r w:rsidRPr="005647EB">
              <w:rPr>
                <w:rFonts w:cs="Arial"/>
              </w:rPr>
              <w:t xml:space="preserve"> </w:t>
            </w:r>
            <w:r w:rsidR="00687C5D" w:rsidRPr="005647EB">
              <w:rPr>
                <w:rFonts w:cs="Arial"/>
              </w:rPr>
              <w:t>both</w:t>
            </w:r>
            <w:r w:rsidRPr="005647EB">
              <w:rPr>
                <w:rFonts w:cs="Arial"/>
              </w:rPr>
              <w:t xml:space="preserve"> </w:t>
            </w:r>
            <w:r w:rsidR="00687C5D" w:rsidRPr="005647EB">
              <w:rPr>
                <w:rFonts w:cs="Arial"/>
              </w:rPr>
              <w:t>cells</w:t>
            </w:r>
            <w:r w:rsidRPr="005647EB">
              <w:rPr>
                <w:rFonts w:cs="Arial"/>
              </w:rPr>
              <w:t xml:space="preserve"> </w:t>
            </w:r>
            <w:r w:rsidR="00687C5D" w:rsidRPr="005647EB">
              <w:rPr>
                <w:rFonts w:cs="Arial"/>
              </w:rPr>
              <w:t>are</w:t>
            </w:r>
            <w:r w:rsidRPr="005647EB">
              <w:rPr>
                <w:rFonts w:cs="Arial"/>
              </w:rPr>
              <w:t xml:space="preserve"> </w:t>
            </w:r>
            <w:r w:rsidR="00687C5D" w:rsidRPr="005647EB">
              <w:rPr>
                <w:rFonts w:cs="Arial"/>
              </w:rPr>
              <w:t>fully</w:t>
            </w:r>
            <w:r w:rsidRPr="005647EB">
              <w:rPr>
                <w:rFonts w:cs="Arial"/>
              </w:rPr>
              <w:t xml:space="preserve"> </w:t>
            </w:r>
            <w:r w:rsidR="00687C5D" w:rsidRPr="005647EB">
              <w:rPr>
                <w:rFonts w:cs="Arial"/>
              </w:rPr>
              <w:t>allocated</w:t>
            </w:r>
            <w:r w:rsidRPr="005647EB">
              <w:rPr>
                <w:rFonts w:cs="Arial"/>
              </w:rPr>
              <w:t xml:space="preserve"> </w:t>
            </w:r>
            <w:r w:rsidR="00687C5D" w:rsidRPr="005647EB">
              <w:rPr>
                <w:rFonts w:cs="Arial"/>
              </w:rPr>
              <w:t>and</w:t>
            </w:r>
            <w:r w:rsidRPr="005647EB">
              <w:rPr>
                <w:rFonts w:cs="Arial"/>
              </w:rPr>
              <w:t xml:space="preserve"> </w:t>
            </w:r>
            <w:r w:rsidR="00687C5D" w:rsidRPr="005647EB">
              <w:rPr>
                <w:rFonts w:cs="Arial"/>
              </w:rPr>
              <w:t>a</w:t>
            </w:r>
            <w:r w:rsidRPr="005647EB">
              <w:rPr>
                <w:rFonts w:cs="Arial"/>
              </w:rPr>
              <w:t xml:space="preserve"> </w:t>
            </w:r>
            <w:r w:rsidR="00687C5D" w:rsidRPr="005647EB">
              <w:rPr>
                <w:rFonts w:cs="Arial"/>
              </w:rPr>
              <w:t>constant</w:t>
            </w:r>
            <w:r w:rsidRPr="005647EB">
              <w:rPr>
                <w:rFonts w:cs="Arial"/>
              </w:rPr>
              <w:t xml:space="preserve"> </w:t>
            </w:r>
            <w:r w:rsidR="00687C5D" w:rsidRPr="005647EB">
              <w:rPr>
                <w:rFonts w:cs="Arial"/>
              </w:rPr>
              <w:t>total</w:t>
            </w:r>
            <w:r w:rsidRPr="005647EB">
              <w:rPr>
                <w:rFonts w:cs="Arial"/>
              </w:rPr>
              <w:t xml:space="preserve"> </w:t>
            </w:r>
            <w:r w:rsidR="00687C5D" w:rsidRPr="005647EB">
              <w:rPr>
                <w:rFonts w:cs="Arial"/>
              </w:rPr>
              <w:t>transmitted</w:t>
            </w:r>
            <w:r w:rsidRPr="005647EB">
              <w:rPr>
                <w:rFonts w:cs="Arial"/>
              </w:rPr>
              <w:t xml:space="preserve"> </w:t>
            </w:r>
            <w:r w:rsidR="00687C5D" w:rsidRPr="005647EB">
              <w:rPr>
                <w:rFonts w:cs="Arial"/>
              </w:rPr>
              <w:t>power</w:t>
            </w:r>
            <w:r w:rsidRPr="005647EB">
              <w:rPr>
                <w:rFonts w:cs="Arial"/>
              </w:rPr>
              <w:t xml:space="preserve"> </w:t>
            </w:r>
            <w:r w:rsidR="00687C5D" w:rsidRPr="005647EB">
              <w:rPr>
                <w:rFonts w:cs="Arial"/>
              </w:rPr>
              <w:t>spectral</w:t>
            </w:r>
            <w:r w:rsidRPr="005647EB">
              <w:rPr>
                <w:rFonts w:cs="Arial"/>
              </w:rPr>
              <w:t xml:space="preserve"> </w:t>
            </w:r>
            <w:r w:rsidR="00687C5D" w:rsidRPr="005647EB">
              <w:rPr>
                <w:rFonts w:cs="Arial"/>
              </w:rPr>
              <w:t>density</w:t>
            </w:r>
            <w:r w:rsidRPr="005647EB">
              <w:rPr>
                <w:rFonts w:cs="Arial"/>
              </w:rPr>
              <w:t xml:space="preserve"> </w:t>
            </w:r>
            <w:r w:rsidR="00687C5D" w:rsidRPr="005647EB">
              <w:rPr>
                <w:rFonts w:cs="Arial"/>
              </w:rPr>
              <w:t>is</w:t>
            </w:r>
            <w:r w:rsidRPr="005647EB">
              <w:rPr>
                <w:rFonts w:cs="Arial"/>
              </w:rPr>
              <w:t xml:space="preserve"> </w:t>
            </w:r>
            <w:r w:rsidR="00687C5D" w:rsidRPr="005647EB">
              <w:rPr>
                <w:rFonts w:cs="Arial"/>
              </w:rPr>
              <w:t>achieved</w:t>
            </w:r>
            <w:r w:rsidRPr="005647EB">
              <w:rPr>
                <w:rFonts w:cs="Arial"/>
              </w:rPr>
              <w:t xml:space="preserve"> </w:t>
            </w:r>
            <w:r w:rsidR="00687C5D" w:rsidRPr="005647EB">
              <w:rPr>
                <w:rFonts w:cs="Arial"/>
              </w:rPr>
              <w:t>for</w:t>
            </w:r>
            <w:r w:rsidRPr="005647EB">
              <w:rPr>
                <w:rFonts w:cs="Arial"/>
              </w:rPr>
              <w:t xml:space="preserve"> </w:t>
            </w:r>
            <w:r w:rsidR="00687C5D" w:rsidRPr="005647EB">
              <w:rPr>
                <w:rFonts w:cs="Arial"/>
              </w:rPr>
              <w:t>all</w:t>
            </w:r>
            <w:r w:rsidRPr="005647EB">
              <w:rPr>
                <w:rFonts w:cs="Arial"/>
              </w:rPr>
              <w:t xml:space="preserve"> </w:t>
            </w:r>
            <w:r w:rsidR="00687C5D" w:rsidRPr="005647EB">
              <w:rPr>
                <w:rFonts w:cs="Arial"/>
              </w:rPr>
              <w:t>OFDM</w:t>
            </w:r>
            <w:r w:rsidRPr="005647EB">
              <w:rPr>
                <w:rFonts w:cs="Arial"/>
              </w:rPr>
              <w:t xml:space="preserve"> </w:t>
            </w:r>
            <w:r w:rsidR="00687C5D" w:rsidRPr="005647EB">
              <w:rPr>
                <w:rFonts w:cs="Arial"/>
              </w:rPr>
              <w:t>symbols.</w:t>
            </w:r>
          </w:p>
          <w:p w14:paraId="6472285D" w14:textId="0CD92232" w:rsidR="00687C5D" w:rsidRPr="005647EB" w:rsidRDefault="002570E4" w:rsidP="002570E4">
            <w:pPr>
              <w:pStyle w:val="TAN"/>
              <w:keepNext w:val="0"/>
              <w:keepLines w:val="0"/>
              <w:rPr>
                <w:rFonts w:cs="Arial"/>
              </w:rPr>
            </w:pPr>
            <w:r w:rsidRPr="005647EB">
              <w:rPr>
                <w:rFonts w:cs="Arial"/>
              </w:rPr>
              <w:t>NOTE 2:</w:t>
            </w:r>
            <w:r w:rsidR="00687C5D" w:rsidRPr="005647EB">
              <w:rPr>
                <w:rFonts w:cs="Arial"/>
              </w:rPr>
              <w:tab/>
              <w:t>The</w:t>
            </w:r>
            <w:r w:rsidRPr="005647EB">
              <w:rPr>
                <w:rFonts w:cs="Arial"/>
              </w:rPr>
              <w:t xml:space="preserve"> </w:t>
            </w:r>
            <w:r w:rsidR="00687C5D" w:rsidRPr="005647EB">
              <w:rPr>
                <w:rFonts w:cs="Arial"/>
              </w:rPr>
              <w:t>resources</w:t>
            </w:r>
            <w:r w:rsidRPr="005647EB">
              <w:rPr>
                <w:rFonts w:cs="Arial"/>
              </w:rPr>
              <w:t xml:space="preserve"> </w:t>
            </w:r>
            <w:r w:rsidR="00687C5D" w:rsidRPr="005647EB">
              <w:rPr>
                <w:rFonts w:cs="Arial"/>
              </w:rPr>
              <w:t>for</w:t>
            </w:r>
            <w:r w:rsidRPr="005647EB">
              <w:rPr>
                <w:rFonts w:cs="Arial"/>
              </w:rPr>
              <w:t xml:space="preserve"> </w:t>
            </w:r>
            <w:r w:rsidR="00687C5D" w:rsidRPr="005647EB">
              <w:rPr>
                <w:rFonts w:cs="Arial"/>
              </w:rPr>
              <w:t>uplink</w:t>
            </w:r>
            <w:r w:rsidRPr="005647EB">
              <w:rPr>
                <w:rFonts w:cs="Arial"/>
              </w:rPr>
              <w:t xml:space="preserve"> </w:t>
            </w:r>
            <w:r w:rsidR="00687C5D" w:rsidRPr="005647EB">
              <w:rPr>
                <w:rFonts w:cs="Arial"/>
              </w:rPr>
              <w:t>transmission</w:t>
            </w:r>
            <w:r w:rsidRPr="005647EB">
              <w:rPr>
                <w:rFonts w:cs="Arial"/>
              </w:rPr>
              <w:t xml:space="preserve"> </w:t>
            </w:r>
            <w:r w:rsidR="00687C5D" w:rsidRPr="005647EB">
              <w:rPr>
                <w:rFonts w:cs="Arial"/>
              </w:rPr>
              <w:t>are</w:t>
            </w:r>
            <w:r w:rsidRPr="005647EB">
              <w:rPr>
                <w:rFonts w:cs="Arial"/>
              </w:rPr>
              <w:t xml:space="preserve"> </w:t>
            </w:r>
            <w:r w:rsidR="00687C5D" w:rsidRPr="005647EB">
              <w:rPr>
                <w:rFonts w:cs="Arial"/>
              </w:rPr>
              <w:t>assigned</w:t>
            </w:r>
            <w:r w:rsidRPr="005647EB">
              <w:rPr>
                <w:rFonts w:cs="Arial"/>
              </w:rPr>
              <w:t xml:space="preserve"> </w:t>
            </w:r>
            <w:r w:rsidR="00687C5D" w:rsidRPr="005647EB">
              <w:rPr>
                <w:rFonts w:cs="Arial"/>
              </w:rPr>
              <w:t>to</w:t>
            </w:r>
            <w:r w:rsidRPr="005647EB">
              <w:rPr>
                <w:rFonts w:cs="Arial"/>
              </w:rPr>
              <w:t xml:space="preserve"> </w:t>
            </w:r>
            <w:r w:rsidR="00687C5D" w:rsidRPr="005647EB">
              <w:rPr>
                <w:rFonts w:cs="Arial"/>
              </w:rPr>
              <w:t>the</w:t>
            </w:r>
            <w:r w:rsidRPr="005647EB">
              <w:rPr>
                <w:rFonts w:cs="Arial"/>
              </w:rPr>
              <w:t xml:space="preserve"> </w:t>
            </w:r>
            <w:r w:rsidR="00687C5D" w:rsidRPr="005647EB">
              <w:rPr>
                <w:rFonts w:cs="Arial"/>
              </w:rPr>
              <w:t>UE</w:t>
            </w:r>
            <w:r w:rsidRPr="005647EB">
              <w:rPr>
                <w:rFonts w:cs="Arial"/>
              </w:rPr>
              <w:t xml:space="preserve"> </w:t>
            </w:r>
            <w:r w:rsidR="00687C5D" w:rsidRPr="005647EB">
              <w:rPr>
                <w:rFonts w:cs="Arial"/>
              </w:rPr>
              <w:t>prior</w:t>
            </w:r>
            <w:r w:rsidRPr="005647EB">
              <w:rPr>
                <w:rFonts w:cs="Arial"/>
              </w:rPr>
              <w:t xml:space="preserve"> </w:t>
            </w:r>
            <w:r w:rsidR="00687C5D" w:rsidRPr="005647EB">
              <w:rPr>
                <w:rFonts w:cs="Arial"/>
              </w:rPr>
              <w:t>to</w:t>
            </w:r>
            <w:r w:rsidRPr="005647EB">
              <w:rPr>
                <w:rFonts w:cs="Arial"/>
              </w:rPr>
              <w:t xml:space="preserve"> </w:t>
            </w:r>
            <w:r w:rsidR="00687C5D" w:rsidRPr="005647EB">
              <w:rPr>
                <w:rFonts w:cs="Arial"/>
              </w:rPr>
              <w:t>the</w:t>
            </w:r>
            <w:r w:rsidRPr="005647EB">
              <w:rPr>
                <w:rFonts w:cs="Arial"/>
              </w:rPr>
              <w:t xml:space="preserve"> </w:t>
            </w:r>
            <w:r w:rsidR="00687C5D" w:rsidRPr="005647EB">
              <w:rPr>
                <w:rFonts w:cs="Arial"/>
              </w:rPr>
              <w:t>start</w:t>
            </w:r>
            <w:r w:rsidRPr="005647EB">
              <w:rPr>
                <w:rFonts w:cs="Arial"/>
              </w:rPr>
              <w:t xml:space="preserve"> </w:t>
            </w:r>
            <w:r w:rsidR="00687C5D" w:rsidRPr="005647EB">
              <w:rPr>
                <w:rFonts w:cs="Arial"/>
              </w:rPr>
              <w:t>of</w:t>
            </w:r>
            <w:r w:rsidRPr="005647EB">
              <w:rPr>
                <w:rFonts w:cs="Arial"/>
              </w:rPr>
              <w:t xml:space="preserve"> </w:t>
            </w:r>
            <w:r w:rsidR="00687C5D" w:rsidRPr="005647EB">
              <w:rPr>
                <w:rFonts w:cs="Arial"/>
              </w:rPr>
              <w:t>time</w:t>
            </w:r>
            <w:r w:rsidRPr="005647EB">
              <w:rPr>
                <w:rFonts w:cs="Arial"/>
              </w:rPr>
              <w:t xml:space="preserve"> </w:t>
            </w:r>
            <w:r w:rsidR="00687C5D" w:rsidRPr="005647EB">
              <w:rPr>
                <w:rFonts w:cs="Arial"/>
              </w:rPr>
              <w:t>period</w:t>
            </w:r>
            <w:r w:rsidRPr="005647EB">
              <w:rPr>
                <w:rFonts w:cs="Arial"/>
              </w:rPr>
              <w:t xml:space="preserve"> </w:t>
            </w:r>
            <w:r w:rsidR="00687C5D" w:rsidRPr="005647EB">
              <w:rPr>
                <w:rFonts w:cs="Arial"/>
              </w:rPr>
              <w:t>T2.</w:t>
            </w:r>
          </w:p>
          <w:p w14:paraId="0A8374EB" w14:textId="692B1571" w:rsidR="00687C5D" w:rsidRPr="005647EB" w:rsidRDefault="002570E4" w:rsidP="002570E4">
            <w:pPr>
              <w:pStyle w:val="TAN"/>
              <w:keepNext w:val="0"/>
              <w:keepLines w:val="0"/>
              <w:rPr>
                <w:rFonts w:cs="Arial"/>
              </w:rPr>
            </w:pPr>
            <w:r w:rsidRPr="005647EB">
              <w:rPr>
                <w:rFonts w:cs="Arial"/>
              </w:rPr>
              <w:t>NOTE 3:</w:t>
            </w:r>
            <w:r w:rsidR="00687C5D" w:rsidRPr="005647EB">
              <w:rPr>
                <w:rFonts w:cs="Arial"/>
              </w:rPr>
              <w:tab/>
              <w:t>Interference</w:t>
            </w:r>
            <w:r w:rsidRPr="005647EB">
              <w:rPr>
                <w:rFonts w:cs="Arial"/>
              </w:rPr>
              <w:t xml:space="preserve"> </w:t>
            </w:r>
            <w:r w:rsidR="00687C5D" w:rsidRPr="005647EB">
              <w:rPr>
                <w:rFonts w:cs="Arial"/>
              </w:rPr>
              <w:t>from</w:t>
            </w:r>
            <w:r w:rsidRPr="005647EB">
              <w:rPr>
                <w:rFonts w:cs="Arial"/>
              </w:rPr>
              <w:t xml:space="preserve"> </w:t>
            </w:r>
            <w:r w:rsidR="00687C5D" w:rsidRPr="005647EB">
              <w:rPr>
                <w:rFonts w:cs="Arial"/>
              </w:rPr>
              <w:t>other</w:t>
            </w:r>
            <w:r w:rsidRPr="005647EB">
              <w:rPr>
                <w:rFonts w:cs="Arial"/>
              </w:rPr>
              <w:t xml:space="preserve"> </w:t>
            </w:r>
            <w:r w:rsidR="00687C5D" w:rsidRPr="005647EB">
              <w:rPr>
                <w:rFonts w:cs="Arial"/>
              </w:rPr>
              <w:t>cells</w:t>
            </w:r>
            <w:r w:rsidRPr="005647EB">
              <w:rPr>
                <w:rFonts w:cs="Arial"/>
              </w:rPr>
              <w:t xml:space="preserve"> </w:t>
            </w:r>
            <w:r w:rsidR="00687C5D" w:rsidRPr="005647EB">
              <w:rPr>
                <w:rFonts w:cs="Arial"/>
              </w:rPr>
              <w:t>and</w:t>
            </w:r>
            <w:r w:rsidRPr="005647EB">
              <w:rPr>
                <w:rFonts w:cs="Arial"/>
              </w:rPr>
              <w:t xml:space="preserve"> </w:t>
            </w:r>
            <w:r w:rsidR="00687C5D" w:rsidRPr="005647EB">
              <w:rPr>
                <w:rFonts w:cs="Arial"/>
              </w:rPr>
              <w:t>noise</w:t>
            </w:r>
            <w:r w:rsidRPr="005647EB">
              <w:rPr>
                <w:rFonts w:cs="Arial"/>
              </w:rPr>
              <w:t xml:space="preserve"> </w:t>
            </w:r>
            <w:r w:rsidR="00687C5D" w:rsidRPr="005647EB">
              <w:rPr>
                <w:rFonts w:cs="Arial"/>
              </w:rPr>
              <w:t>sources</w:t>
            </w:r>
            <w:r w:rsidRPr="005647EB">
              <w:rPr>
                <w:rFonts w:cs="Arial"/>
              </w:rPr>
              <w:t xml:space="preserve"> </w:t>
            </w:r>
            <w:r w:rsidR="00687C5D" w:rsidRPr="005647EB">
              <w:rPr>
                <w:rFonts w:cs="Arial"/>
              </w:rPr>
              <w:t>not</w:t>
            </w:r>
            <w:r w:rsidRPr="005647EB">
              <w:rPr>
                <w:rFonts w:cs="Arial"/>
              </w:rPr>
              <w:t xml:space="preserve"> </w:t>
            </w:r>
            <w:r w:rsidR="00687C5D" w:rsidRPr="005647EB">
              <w:rPr>
                <w:rFonts w:cs="Arial"/>
              </w:rPr>
              <w:t>specified</w:t>
            </w:r>
            <w:r w:rsidRPr="005647EB">
              <w:rPr>
                <w:rFonts w:cs="Arial"/>
              </w:rPr>
              <w:t xml:space="preserve"> </w:t>
            </w:r>
            <w:r w:rsidR="00687C5D" w:rsidRPr="005647EB">
              <w:rPr>
                <w:rFonts w:cs="Arial"/>
              </w:rPr>
              <w:t>in</w:t>
            </w:r>
            <w:r w:rsidRPr="005647EB">
              <w:rPr>
                <w:rFonts w:cs="Arial"/>
              </w:rPr>
              <w:t xml:space="preserve"> </w:t>
            </w:r>
            <w:r w:rsidR="00687C5D" w:rsidRPr="005647EB">
              <w:rPr>
                <w:rFonts w:cs="Arial"/>
              </w:rPr>
              <w:t>the</w:t>
            </w:r>
            <w:r w:rsidRPr="005647EB">
              <w:rPr>
                <w:rFonts w:cs="Arial"/>
              </w:rPr>
              <w:t xml:space="preserve"> </w:t>
            </w:r>
            <w:r w:rsidR="00687C5D" w:rsidRPr="005647EB">
              <w:rPr>
                <w:rFonts w:cs="Arial"/>
              </w:rPr>
              <w:t>test</w:t>
            </w:r>
            <w:r w:rsidRPr="005647EB">
              <w:rPr>
                <w:rFonts w:cs="Arial"/>
              </w:rPr>
              <w:t xml:space="preserve"> </w:t>
            </w:r>
            <w:r w:rsidR="00687C5D" w:rsidRPr="005647EB">
              <w:rPr>
                <w:rFonts w:cs="Arial"/>
              </w:rPr>
              <w:t>is</w:t>
            </w:r>
            <w:r w:rsidRPr="005647EB">
              <w:rPr>
                <w:rFonts w:cs="Arial"/>
              </w:rPr>
              <w:t xml:space="preserve"> </w:t>
            </w:r>
            <w:r w:rsidR="00687C5D" w:rsidRPr="005647EB">
              <w:rPr>
                <w:rFonts w:cs="Arial"/>
              </w:rPr>
              <w:t>assumed</w:t>
            </w:r>
            <w:r w:rsidRPr="005647EB">
              <w:rPr>
                <w:rFonts w:cs="Arial"/>
              </w:rPr>
              <w:t xml:space="preserve"> </w:t>
            </w:r>
            <w:r w:rsidR="00687C5D" w:rsidRPr="005647EB">
              <w:rPr>
                <w:rFonts w:cs="Arial"/>
              </w:rPr>
              <w:t>to</w:t>
            </w:r>
            <w:r w:rsidRPr="005647EB">
              <w:rPr>
                <w:rFonts w:cs="Arial"/>
              </w:rPr>
              <w:t xml:space="preserve"> </w:t>
            </w:r>
            <w:r w:rsidR="00687C5D" w:rsidRPr="005647EB">
              <w:rPr>
                <w:rFonts w:cs="Arial"/>
              </w:rPr>
              <w:t>be</w:t>
            </w:r>
            <w:r w:rsidRPr="005647EB">
              <w:rPr>
                <w:rFonts w:cs="Arial"/>
              </w:rPr>
              <w:t xml:space="preserve"> </w:t>
            </w:r>
            <w:r w:rsidR="00687C5D" w:rsidRPr="005647EB">
              <w:rPr>
                <w:rFonts w:cs="Arial"/>
              </w:rPr>
              <w:t>constant</w:t>
            </w:r>
            <w:r w:rsidRPr="005647EB">
              <w:rPr>
                <w:rFonts w:cs="Arial"/>
              </w:rPr>
              <w:t xml:space="preserve"> </w:t>
            </w:r>
            <w:r w:rsidR="00687C5D" w:rsidRPr="005647EB">
              <w:rPr>
                <w:rFonts w:cs="Arial"/>
              </w:rPr>
              <w:t>over</w:t>
            </w:r>
            <w:r w:rsidRPr="005647EB">
              <w:rPr>
                <w:rFonts w:cs="Arial"/>
              </w:rPr>
              <w:t xml:space="preserve"> </w:t>
            </w:r>
            <w:r w:rsidR="00687C5D" w:rsidRPr="005647EB">
              <w:rPr>
                <w:rFonts w:cs="Arial"/>
              </w:rPr>
              <w:t>subcarriers</w:t>
            </w:r>
            <w:r w:rsidRPr="005647EB">
              <w:rPr>
                <w:rFonts w:cs="Arial"/>
              </w:rPr>
              <w:t xml:space="preserve"> </w:t>
            </w:r>
            <w:r w:rsidR="00687C5D" w:rsidRPr="005647EB">
              <w:rPr>
                <w:rFonts w:cs="Arial"/>
              </w:rPr>
              <w:t>and</w:t>
            </w:r>
            <w:r w:rsidRPr="005647EB">
              <w:rPr>
                <w:rFonts w:cs="Arial"/>
              </w:rPr>
              <w:t xml:space="preserve"> </w:t>
            </w:r>
            <w:r w:rsidR="00687C5D" w:rsidRPr="005647EB">
              <w:rPr>
                <w:rFonts w:cs="Arial"/>
              </w:rPr>
              <w:t>time</w:t>
            </w:r>
            <w:r w:rsidRPr="005647EB">
              <w:rPr>
                <w:rFonts w:cs="Arial"/>
              </w:rPr>
              <w:t xml:space="preserve"> </w:t>
            </w:r>
            <w:r w:rsidR="00687C5D" w:rsidRPr="005647EB">
              <w:rPr>
                <w:rFonts w:cs="Arial"/>
              </w:rPr>
              <w:t>and</w:t>
            </w:r>
            <w:r w:rsidRPr="005647EB">
              <w:rPr>
                <w:rFonts w:cs="Arial"/>
              </w:rPr>
              <w:t xml:space="preserve"> </w:t>
            </w:r>
            <w:r w:rsidR="00687C5D" w:rsidRPr="005647EB">
              <w:rPr>
                <w:rFonts w:cs="Arial"/>
              </w:rPr>
              <w:t>shall</w:t>
            </w:r>
            <w:r w:rsidRPr="005647EB">
              <w:rPr>
                <w:rFonts w:cs="Arial"/>
              </w:rPr>
              <w:t xml:space="preserve"> </w:t>
            </w:r>
            <w:r w:rsidR="00687C5D" w:rsidRPr="005647EB">
              <w:rPr>
                <w:rFonts w:cs="Arial"/>
              </w:rPr>
              <w:t>be</w:t>
            </w:r>
            <w:r w:rsidRPr="005647EB">
              <w:rPr>
                <w:rFonts w:cs="Arial"/>
              </w:rPr>
              <w:t xml:space="preserve"> </w:t>
            </w:r>
            <w:r w:rsidR="00687C5D" w:rsidRPr="005647EB">
              <w:rPr>
                <w:rFonts w:cs="Arial"/>
              </w:rPr>
              <w:t>modelled</w:t>
            </w:r>
            <w:r w:rsidRPr="005647EB">
              <w:rPr>
                <w:rFonts w:cs="Arial"/>
              </w:rPr>
              <w:t xml:space="preserve"> </w:t>
            </w:r>
            <w:r w:rsidR="00687C5D" w:rsidRPr="005647EB">
              <w:rPr>
                <w:rFonts w:cs="Arial"/>
              </w:rPr>
              <w:t>as</w:t>
            </w:r>
            <w:r w:rsidRPr="005647EB">
              <w:rPr>
                <w:rFonts w:cs="Arial"/>
              </w:rPr>
              <w:t xml:space="preserve"> </w:t>
            </w:r>
            <w:r w:rsidR="00687C5D" w:rsidRPr="005647EB">
              <w:rPr>
                <w:rFonts w:cs="Arial"/>
              </w:rPr>
              <w:t>AWGN</w:t>
            </w:r>
            <w:r w:rsidRPr="005647EB">
              <w:rPr>
                <w:rFonts w:cs="Arial"/>
              </w:rPr>
              <w:t xml:space="preserve"> </w:t>
            </w:r>
            <w:r w:rsidR="00687C5D" w:rsidRPr="005647EB">
              <w:rPr>
                <w:rFonts w:cs="Arial"/>
              </w:rPr>
              <w:t>of</w:t>
            </w:r>
            <w:r w:rsidRPr="005647EB">
              <w:rPr>
                <w:rFonts w:cs="Arial"/>
              </w:rPr>
              <w:t xml:space="preserve"> </w:t>
            </w:r>
            <w:r w:rsidR="00687C5D" w:rsidRPr="005647EB">
              <w:rPr>
                <w:rFonts w:cs="Arial"/>
              </w:rPr>
              <w:t>appropriate</w:t>
            </w:r>
            <w:r w:rsidRPr="005647EB">
              <w:rPr>
                <w:rFonts w:cs="Arial"/>
              </w:rPr>
              <w:t xml:space="preserve"> </w:t>
            </w:r>
            <w:r w:rsidR="00687C5D" w:rsidRPr="005647EB">
              <w:rPr>
                <w:rFonts w:cs="Arial"/>
              </w:rPr>
              <w:t>power</w:t>
            </w:r>
            <w:r w:rsidRPr="005647EB">
              <w:rPr>
                <w:rFonts w:cs="Arial"/>
              </w:rPr>
              <w:t xml:space="preserve"> </w:t>
            </w:r>
            <w:r w:rsidR="00687C5D" w:rsidRPr="005647EB">
              <w:rPr>
                <w:rFonts w:cs="Arial"/>
              </w:rPr>
              <w:t>for</w:t>
            </w:r>
            <w:r w:rsidRPr="005647EB">
              <w:rPr>
                <w:rFonts w:cs="Arial"/>
              </w:rPr>
              <w:t xml:space="preserve"> </w:t>
            </w:r>
            <w:r w:rsidR="00687C5D" w:rsidRPr="005647EB">
              <w:rPr>
                <w:rFonts w:cs="Arial"/>
                <w:position w:val="-12"/>
              </w:rPr>
              <w:object w:dxaOrig="396" w:dyaOrig="360" w14:anchorId="0A41DD64">
                <v:shape id="_x0000_i1099" type="#_x0000_t75" style="width:20.5pt;height:18pt" o:ole="" fillcolor="window">
                  <v:imagedata r:id="rId10" o:title=""/>
                </v:shape>
                <o:OLEObject Type="Embed" ProgID="Equation.3" ShapeID="_x0000_i1099" DrawAspect="Content" ObjectID="_1781977666" r:id="rId99"/>
              </w:object>
            </w:r>
            <w:r w:rsidRPr="005647EB">
              <w:rPr>
                <w:rFonts w:cs="Arial"/>
              </w:rPr>
              <w:t xml:space="preserve"> </w:t>
            </w:r>
            <w:r w:rsidR="00687C5D" w:rsidRPr="005647EB">
              <w:rPr>
                <w:rFonts w:cs="Arial"/>
              </w:rPr>
              <w:t>to</w:t>
            </w:r>
            <w:r w:rsidRPr="005647EB">
              <w:rPr>
                <w:rFonts w:cs="Arial"/>
              </w:rPr>
              <w:t xml:space="preserve"> </w:t>
            </w:r>
            <w:r w:rsidR="00687C5D" w:rsidRPr="005647EB">
              <w:rPr>
                <w:rFonts w:cs="Arial"/>
              </w:rPr>
              <w:t>be</w:t>
            </w:r>
            <w:r w:rsidRPr="005647EB">
              <w:rPr>
                <w:rFonts w:cs="Arial"/>
              </w:rPr>
              <w:t xml:space="preserve"> </w:t>
            </w:r>
            <w:r w:rsidR="00687C5D" w:rsidRPr="005647EB">
              <w:rPr>
                <w:rFonts w:cs="Arial"/>
              </w:rPr>
              <w:t>fulfilled.</w:t>
            </w:r>
          </w:p>
          <w:p w14:paraId="70291BE2" w14:textId="5B7F886A" w:rsidR="00687C5D" w:rsidRPr="005647EB" w:rsidRDefault="002570E4" w:rsidP="002570E4">
            <w:pPr>
              <w:pStyle w:val="TAN"/>
              <w:keepNext w:val="0"/>
              <w:keepLines w:val="0"/>
              <w:rPr>
                <w:rFonts w:cs="Arial"/>
              </w:rPr>
            </w:pPr>
            <w:r w:rsidRPr="005647EB">
              <w:rPr>
                <w:rFonts w:cs="Arial"/>
              </w:rPr>
              <w:t>NOTE 4:</w:t>
            </w:r>
            <w:r w:rsidR="00687C5D" w:rsidRPr="005647EB">
              <w:rPr>
                <w:rFonts w:cs="Arial"/>
              </w:rPr>
              <w:tab/>
            </w:r>
            <w:r w:rsidR="00687C5D" w:rsidRPr="005647EB">
              <w:rPr>
                <w:rFonts w:cs="Arial"/>
                <w:lang w:eastAsia="zh-CN"/>
              </w:rPr>
              <w:t>E</w:t>
            </w:r>
            <w:r w:rsidR="00687C5D" w:rsidRPr="005647EB">
              <w:rPr>
                <w:rFonts w:cs="Arial"/>
                <w:vertAlign w:val="subscript"/>
                <w:lang w:eastAsia="zh-CN"/>
              </w:rPr>
              <w:t>s</w:t>
            </w:r>
            <w:r w:rsidR="00687C5D" w:rsidRPr="005647EB">
              <w:rPr>
                <w:rFonts w:cs="Arial"/>
                <w:lang w:eastAsia="zh-CN"/>
              </w:rPr>
              <w:t>/I</w:t>
            </w:r>
            <w:r w:rsidR="00687C5D" w:rsidRPr="005647EB">
              <w:rPr>
                <w:rFonts w:cs="Arial"/>
                <w:vertAlign w:val="subscript"/>
                <w:lang w:eastAsia="zh-CN"/>
              </w:rPr>
              <w:t>ot</w:t>
            </w:r>
            <w:r w:rsidR="00687C5D" w:rsidRPr="005647EB">
              <w:rPr>
                <w:rFonts w:cs="Arial"/>
                <w:lang w:eastAsia="zh-CN"/>
              </w:rPr>
              <w:t>,</w:t>
            </w:r>
            <w:r w:rsidRPr="005647EB">
              <w:rPr>
                <w:rFonts w:cs="Arial"/>
              </w:rPr>
              <w:t xml:space="preserve"> </w:t>
            </w:r>
            <w:r w:rsidR="00687C5D" w:rsidRPr="005647EB">
              <w:rPr>
                <w:rFonts w:cs="Arial"/>
              </w:rPr>
              <w:t>RSRP</w:t>
            </w:r>
            <w:r w:rsidR="00687C5D" w:rsidRPr="005647EB">
              <w:rPr>
                <w:rFonts w:cs="Arial"/>
                <w:lang w:eastAsia="zh-CN"/>
              </w:rPr>
              <w:t>,</w:t>
            </w:r>
            <w:r w:rsidRPr="005647EB">
              <w:rPr>
                <w:rFonts w:cs="Arial"/>
              </w:rPr>
              <w:t xml:space="preserve"> </w:t>
            </w:r>
            <w:r w:rsidR="00687C5D" w:rsidRPr="005647EB">
              <w:rPr>
                <w:rFonts w:cs="Arial"/>
              </w:rPr>
              <w:t>SCH_RP</w:t>
            </w:r>
            <w:r w:rsidRPr="005647EB">
              <w:rPr>
                <w:rFonts w:cs="Arial"/>
                <w:lang w:eastAsia="zh-CN"/>
              </w:rPr>
              <w:t xml:space="preserve"> </w:t>
            </w:r>
            <w:r w:rsidR="00687C5D" w:rsidRPr="005647EB">
              <w:rPr>
                <w:rFonts w:cs="Arial"/>
                <w:lang w:eastAsia="zh-CN"/>
              </w:rPr>
              <w:t>and</w:t>
            </w:r>
            <w:r w:rsidRPr="005647EB">
              <w:rPr>
                <w:rFonts w:cs="Arial"/>
                <w:lang w:eastAsia="zh-CN"/>
              </w:rPr>
              <w:t xml:space="preserve"> </w:t>
            </w:r>
            <w:r w:rsidR="00687C5D" w:rsidRPr="005647EB">
              <w:rPr>
                <w:rFonts w:cs="Arial"/>
                <w:lang w:eastAsia="zh-CN"/>
              </w:rPr>
              <w:t>Io</w:t>
            </w:r>
            <w:r w:rsidRPr="005647EB">
              <w:rPr>
                <w:rFonts w:cs="Arial"/>
              </w:rPr>
              <w:t xml:space="preserve"> </w:t>
            </w:r>
            <w:r w:rsidR="00687C5D" w:rsidRPr="005647EB">
              <w:rPr>
                <w:rFonts w:cs="Arial"/>
              </w:rPr>
              <w:t>levels</w:t>
            </w:r>
            <w:r w:rsidRPr="005647EB">
              <w:rPr>
                <w:rFonts w:cs="Arial"/>
              </w:rPr>
              <w:t xml:space="preserve"> </w:t>
            </w:r>
            <w:r w:rsidR="00687C5D" w:rsidRPr="005647EB">
              <w:rPr>
                <w:rFonts w:cs="Arial"/>
              </w:rPr>
              <w:t>have</w:t>
            </w:r>
            <w:r w:rsidRPr="005647EB">
              <w:rPr>
                <w:rFonts w:cs="Arial"/>
              </w:rPr>
              <w:t xml:space="preserve"> </w:t>
            </w:r>
            <w:r w:rsidR="00687C5D" w:rsidRPr="005647EB">
              <w:rPr>
                <w:rFonts w:cs="Arial"/>
              </w:rPr>
              <w:t>been</w:t>
            </w:r>
            <w:r w:rsidRPr="005647EB">
              <w:rPr>
                <w:rFonts w:cs="Arial"/>
              </w:rPr>
              <w:t xml:space="preserve"> </w:t>
            </w:r>
            <w:r w:rsidR="00687C5D" w:rsidRPr="005647EB">
              <w:rPr>
                <w:rFonts w:cs="Arial"/>
              </w:rPr>
              <w:t>derived</w:t>
            </w:r>
            <w:r w:rsidRPr="005647EB">
              <w:rPr>
                <w:rFonts w:cs="Arial"/>
              </w:rPr>
              <w:t xml:space="preserve"> </w:t>
            </w:r>
            <w:r w:rsidR="00687C5D" w:rsidRPr="005647EB">
              <w:rPr>
                <w:rFonts w:cs="Arial"/>
              </w:rPr>
              <w:t>from</w:t>
            </w:r>
            <w:r w:rsidRPr="005647EB">
              <w:rPr>
                <w:rFonts w:cs="Arial"/>
              </w:rPr>
              <w:t xml:space="preserve"> </w:t>
            </w:r>
            <w:r w:rsidR="00687C5D" w:rsidRPr="005647EB">
              <w:rPr>
                <w:rFonts w:cs="Arial"/>
              </w:rPr>
              <w:t>other</w:t>
            </w:r>
            <w:r w:rsidRPr="005647EB">
              <w:rPr>
                <w:rFonts w:cs="Arial"/>
              </w:rPr>
              <w:t xml:space="preserve"> </w:t>
            </w:r>
            <w:r w:rsidR="00687C5D" w:rsidRPr="005647EB">
              <w:rPr>
                <w:rFonts w:cs="Arial"/>
              </w:rPr>
              <w:t>parameters</w:t>
            </w:r>
            <w:r w:rsidRPr="005647EB">
              <w:rPr>
                <w:rFonts w:cs="Arial"/>
              </w:rPr>
              <w:t xml:space="preserve"> </w:t>
            </w:r>
            <w:r w:rsidR="00687C5D" w:rsidRPr="005647EB">
              <w:rPr>
                <w:rFonts w:cs="Arial"/>
              </w:rPr>
              <w:t>for</w:t>
            </w:r>
            <w:r w:rsidRPr="005647EB">
              <w:rPr>
                <w:rFonts w:cs="Arial"/>
              </w:rPr>
              <w:t xml:space="preserve"> </w:t>
            </w:r>
            <w:r w:rsidR="00687C5D" w:rsidRPr="005647EB">
              <w:rPr>
                <w:rFonts w:cs="Arial"/>
              </w:rPr>
              <w:t>information</w:t>
            </w:r>
            <w:r w:rsidRPr="005647EB">
              <w:rPr>
                <w:rFonts w:cs="Arial"/>
              </w:rPr>
              <w:t xml:space="preserve"> </w:t>
            </w:r>
            <w:r w:rsidR="00687C5D" w:rsidRPr="005647EB">
              <w:rPr>
                <w:rFonts w:cs="Arial"/>
              </w:rPr>
              <w:t>purposes.</w:t>
            </w:r>
            <w:r w:rsidRPr="005647EB">
              <w:rPr>
                <w:rFonts w:cs="Arial"/>
              </w:rPr>
              <w:t xml:space="preserve"> </w:t>
            </w:r>
            <w:r w:rsidR="00687C5D" w:rsidRPr="005647EB">
              <w:rPr>
                <w:rFonts w:cs="Arial"/>
              </w:rPr>
              <w:t>They</w:t>
            </w:r>
            <w:r w:rsidRPr="005647EB">
              <w:rPr>
                <w:rFonts w:cs="Arial"/>
              </w:rPr>
              <w:t xml:space="preserve"> </w:t>
            </w:r>
            <w:r w:rsidR="00687C5D" w:rsidRPr="005647EB">
              <w:rPr>
                <w:rFonts w:cs="Arial"/>
              </w:rPr>
              <w:t>are</w:t>
            </w:r>
            <w:r w:rsidRPr="005647EB">
              <w:rPr>
                <w:rFonts w:cs="Arial"/>
              </w:rPr>
              <w:t xml:space="preserve"> </w:t>
            </w:r>
            <w:r w:rsidR="00687C5D" w:rsidRPr="005647EB">
              <w:rPr>
                <w:rFonts w:cs="Arial"/>
              </w:rPr>
              <w:t>not</w:t>
            </w:r>
            <w:r w:rsidRPr="005647EB">
              <w:rPr>
                <w:rFonts w:cs="Arial"/>
              </w:rPr>
              <w:t xml:space="preserve"> </w:t>
            </w:r>
            <w:r w:rsidR="00687C5D" w:rsidRPr="005647EB">
              <w:rPr>
                <w:rFonts w:cs="Arial"/>
              </w:rPr>
              <w:t>settable</w:t>
            </w:r>
            <w:r w:rsidRPr="005647EB">
              <w:rPr>
                <w:rFonts w:cs="Arial"/>
              </w:rPr>
              <w:t xml:space="preserve"> </w:t>
            </w:r>
            <w:r w:rsidR="00687C5D" w:rsidRPr="005647EB">
              <w:rPr>
                <w:rFonts w:cs="Arial"/>
              </w:rPr>
              <w:t>parameters</w:t>
            </w:r>
            <w:r w:rsidRPr="005647EB">
              <w:rPr>
                <w:rFonts w:cs="Arial"/>
              </w:rPr>
              <w:t xml:space="preserve"> </w:t>
            </w:r>
            <w:r w:rsidR="00687C5D" w:rsidRPr="005647EB">
              <w:rPr>
                <w:rFonts w:cs="Arial"/>
              </w:rPr>
              <w:t>themselves.</w:t>
            </w:r>
          </w:p>
        </w:tc>
      </w:tr>
    </w:tbl>
    <w:p w14:paraId="7ACA633A" w14:textId="77777777" w:rsidR="00687C5D" w:rsidRPr="005647EB" w:rsidRDefault="00687C5D" w:rsidP="002570E4"/>
    <w:p w14:paraId="414D9132" w14:textId="77777777" w:rsidR="00687C5D" w:rsidRPr="005647EB" w:rsidRDefault="00687C5D" w:rsidP="002570E4">
      <w:r w:rsidRPr="005647EB">
        <w:t>The UE shall send Event A3 triggered measurement reports for cells 2, 3 and 4, with a measurement reporting delay less than 13.2s (cell 2) and  153.6s (cell 3 and 4) from the beginning of time period T2.</w:t>
      </w:r>
    </w:p>
    <w:p w14:paraId="57C7FF02" w14:textId="77777777" w:rsidR="00687C5D" w:rsidRPr="005647EB" w:rsidRDefault="00687C5D" w:rsidP="002570E4">
      <w:r w:rsidRPr="005647EB">
        <w:t>The UE shall not send event triggered measurement reports, as long as the reporting criteria are not fulfilled.</w:t>
      </w:r>
    </w:p>
    <w:p w14:paraId="2E8ED362" w14:textId="77777777" w:rsidR="00687C5D" w:rsidRPr="005647EB" w:rsidRDefault="00687C5D" w:rsidP="002570E4">
      <w:r w:rsidRPr="005647EB">
        <w:t>The rate of correct events observed during repeated tests shall be at least 90%</w:t>
      </w:r>
      <w:r w:rsidR="00C816E1" w:rsidRPr="005647EB">
        <w:t xml:space="preserve"> with a confidence level of 95%</w:t>
      </w:r>
      <w:r w:rsidRPr="005647EB">
        <w:t>.</w:t>
      </w:r>
    </w:p>
    <w:p w14:paraId="38502068" w14:textId="77777777" w:rsidR="00687C5D" w:rsidRPr="005647EB" w:rsidRDefault="00687C5D"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w:t>
      </w:r>
    </w:p>
    <w:p w14:paraId="74F80C65" w14:textId="6E5FBF19" w:rsidR="008057B3" w:rsidRPr="005647EB" w:rsidRDefault="008057B3" w:rsidP="002570E4">
      <w:pPr>
        <w:pStyle w:val="Heading3"/>
        <w:keepNext w:val="0"/>
        <w:keepLines w:val="0"/>
      </w:pPr>
      <w:r w:rsidRPr="005647EB">
        <w:rPr>
          <w:bCs/>
        </w:rPr>
        <w:t>8.3.10</w:t>
      </w:r>
      <w:r w:rsidRPr="005647EB">
        <w:t xml:space="preserve"> to </w:t>
      </w:r>
      <w:r w:rsidRPr="005647EB">
        <w:rPr>
          <w:bCs/>
        </w:rPr>
        <w:t>8.3.11</w:t>
      </w:r>
      <w:r w:rsidRPr="005647EB">
        <w:tab/>
      </w:r>
    </w:p>
    <w:p w14:paraId="6B007DFE" w14:textId="77777777" w:rsidR="008057B3" w:rsidRPr="005647EB" w:rsidRDefault="008057B3" w:rsidP="002570E4">
      <w:pPr>
        <w:pStyle w:val="Heading3"/>
        <w:keepNext w:val="0"/>
        <w:keepLines w:val="0"/>
        <w:rPr>
          <w:rFonts w:cs="v4.2.0"/>
          <w:snapToGrid w:val="0"/>
          <w:lang w:eastAsia="zh-TW"/>
        </w:rPr>
      </w:pPr>
      <w:r w:rsidRPr="005647EB">
        <w:rPr>
          <w:bCs/>
        </w:rPr>
        <w:t>8.3.12</w:t>
      </w:r>
      <w:r w:rsidRPr="005647EB">
        <w:tab/>
      </w:r>
      <w:r w:rsidRPr="005647EB">
        <w:rPr>
          <w:rFonts w:cs="v4.2.0"/>
          <w:snapToGrid w:val="0"/>
          <w:lang w:eastAsia="zh-TW"/>
        </w:rPr>
        <w:t>E-UTRAN FDD-FDD Inter-frequency event triggered reporting under fading propagation conditions in asynchronous cells for CE UE with discontinuous MPDCCH monitoring in CEModeA</w:t>
      </w:r>
    </w:p>
    <w:p w14:paraId="0CEE6A7E" w14:textId="77777777" w:rsidR="008057B3" w:rsidRPr="005647EB" w:rsidRDefault="008057B3" w:rsidP="002570E4">
      <w:pPr>
        <w:pStyle w:val="Heading4"/>
        <w:keepNext w:val="0"/>
        <w:keepLines w:val="0"/>
        <w:rPr>
          <w:lang w:eastAsia="zh-TW"/>
        </w:rPr>
      </w:pPr>
      <w:r w:rsidRPr="005647EB">
        <w:rPr>
          <w:lang w:eastAsia="zh-TW"/>
        </w:rPr>
        <w:t>8.3.12.1</w:t>
      </w:r>
      <w:r w:rsidRPr="005647EB">
        <w:rPr>
          <w:lang w:eastAsia="zh-TW"/>
        </w:rPr>
        <w:tab/>
        <w:t>Test purpose</w:t>
      </w:r>
    </w:p>
    <w:p w14:paraId="317828EF" w14:textId="02240BB0" w:rsidR="008057B3" w:rsidRPr="005647EB" w:rsidRDefault="008057B3" w:rsidP="002570E4">
      <w:r w:rsidRPr="005647EB">
        <w:t>To verify the CE UE</w:t>
      </w:r>
      <w:r w:rsidR="002570E4" w:rsidRPr="005647EB">
        <w:t>'</w:t>
      </w:r>
      <w:r w:rsidRPr="005647EB">
        <w:t xml:space="preserve">s ability to make a correct reporting of an event </w:t>
      </w:r>
      <w:r w:rsidRPr="005647EB">
        <w:rPr>
          <w:rFonts w:cs="v4.2.0"/>
        </w:rPr>
        <w:t>with discontinuous MPDCCH monitoring</w:t>
      </w:r>
      <w:r w:rsidRPr="005647EB">
        <w:t xml:space="preserve"> under fading propagation conditions in asynchronous cells</w:t>
      </w:r>
      <w:r w:rsidR="00A91793" w:rsidRPr="005647EB">
        <w:t xml:space="preserve">. </w:t>
      </w:r>
      <w:r w:rsidRPr="005647EB">
        <w:t>This test will partly verify the FDD-FDD inter-frequency cell search requirements.</w:t>
      </w:r>
    </w:p>
    <w:p w14:paraId="69C72566" w14:textId="77777777" w:rsidR="008057B3" w:rsidRPr="005647EB" w:rsidRDefault="008057B3" w:rsidP="002570E4">
      <w:pPr>
        <w:pStyle w:val="Heading4"/>
        <w:keepNext w:val="0"/>
        <w:keepLines w:val="0"/>
        <w:rPr>
          <w:lang w:eastAsia="zh-TW"/>
        </w:rPr>
      </w:pPr>
      <w:r w:rsidRPr="005647EB">
        <w:rPr>
          <w:lang w:eastAsia="zh-TW"/>
        </w:rPr>
        <w:t>8.3.12.2</w:t>
      </w:r>
      <w:r w:rsidRPr="005647EB">
        <w:rPr>
          <w:lang w:eastAsia="zh-TW"/>
        </w:rPr>
        <w:tab/>
        <w:t>Test applicability</w:t>
      </w:r>
    </w:p>
    <w:p w14:paraId="17F2AC53"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53C99FB4" w14:textId="77777777" w:rsidR="008057B3" w:rsidRPr="005647EB" w:rsidRDefault="008057B3" w:rsidP="002570E4">
      <w:pPr>
        <w:pStyle w:val="Heading4"/>
        <w:keepNext w:val="0"/>
        <w:keepLines w:val="0"/>
        <w:rPr>
          <w:lang w:eastAsia="zh-TW"/>
        </w:rPr>
      </w:pPr>
      <w:r w:rsidRPr="005647EB">
        <w:rPr>
          <w:lang w:eastAsia="zh-TW"/>
        </w:rPr>
        <w:t>8.3.12.3</w:t>
      </w:r>
      <w:r w:rsidRPr="005647EB">
        <w:rPr>
          <w:lang w:eastAsia="zh-TW"/>
        </w:rPr>
        <w:tab/>
        <w:t>Minimum conformance requirements</w:t>
      </w:r>
    </w:p>
    <w:p w14:paraId="79009507" w14:textId="44D6FAD2"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applicable to Category M2 and non-BL/CE UEs. Pending discussion in RAN4 is needed to update the wording</w:t>
      </w:r>
      <w:r w:rsidRPr="005647EB">
        <w:rPr>
          <w:lang w:eastAsia="zh-TW"/>
        </w:rPr>
        <w:t>.</w:t>
      </w:r>
    </w:p>
    <w:p w14:paraId="2662292D" w14:textId="77777777" w:rsidR="008057B3" w:rsidRPr="005647EB" w:rsidRDefault="008057B3" w:rsidP="002570E4">
      <w:r w:rsidRPr="005647EB">
        <w:t xml:space="preserve">When no DRX is in use the UE shall be able to identify and measure a new detectable FDD inter-frequency cell according to requirements in </w:t>
      </w:r>
      <w:r w:rsidRPr="005647EB">
        <w:rPr>
          <w:snapToGrid w:val="0"/>
        </w:rPr>
        <w:t xml:space="preserve">Table </w:t>
      </w:r>
      <w:r w:rsidRPr="005647EB">
        <w:rPr>
          <w:lang w:eastAsia="zh-TW"/>
        </w:rPr>
        <w:t>8.3.12.3</w:t>
      </w:r>
      <w:r w:rsidRPr="005647EB">
        <w:rPr>
          <w:snapToGrid w:val="0"/>
        </w:rPr>
        <w:t xml:space="preserve">-1 </w:t>
      </w:r>
      <w:r w:rsidRPr="005647EB">
        <w:rPr>
          <w:rFonts w:cs="v4.2.0"/>
        </w:rPr>
        <w:t xml:space="preserve">when </w:t>
      </w:r>
      <w:r w:rsidRPr="005647EB">
        <w:t>SCH Ês/Iot &gt;= -6 dB, provided</w:t>
      </w:r>
    </w:p>
    <w:p w14:paraId="1ED2721A" w14:textId="77777777" w:rsidR="008057B3" w:rsidRPr="005647EB" w:rsidRDefault="008057B3" w:rsidP="002570E4">
      <w:pPr>
        <w:pStyle w:val="B1"/>
      </w:pPr>
      <w:r w:rsidRPr="005647EB">
        <w:t>-</w:t>
      </w:r>
      <w:r w:rsidRPr="005647EB">
        <w:tab/>
        <w:t xml:space="preserve">G=1, or </w:t>
      </w:r>
    </w:p>
    <w:p w14:paraId="0A6FFF41" w14:textId="77777777" w:rsidR="008057B3" w:rsidRPr="005647EB" w:rsidRDefault="008057B3" w:rsidP="002570E4">
      <w:pPr>
        <w:pStyle w:val="B1"/>
      </w:pPr>
      <w:r w:rsidRPr="005647EB">
        <w:lastRenderedPageBreak/>
        <w:t>-</w:t>
      </w:r>
      <w:r w:rsidRPr="005647EB">
        <w:tab/>
      </w:r>
      <w:r w:rsidRPr="005647EB">
        <w:rPr>
          <w:rFonts w:eastAsia="MS Mincho"/>
          <w:lang w:eastAsia="ja-JP"/>
        </w:rPr>
        <w:t>r</w:t>
      </w:r>
      <w:r w:rsidRPr="005647EB">
        <w:rPr>
          <w:rFonts w:eastAsia="?? ??"/>
          <w:vertAlign w:val="subscript"/>
        </w:rPr>
        <w:t>max</w:t>
      </w:r>
      <w:r w:rsidRPr="005647EB">
        <w:rPr>
          <w:rFonts w:eastAsia="MS Mincho"/>
          <w:lang w:eastAsia="ja-JP"/>
        </w:rPr>
        <w:t>*G &lt; 80ms, or</w:t>
      </w:r>
    </w:p>
    <w:p w14:paraId="05A00FBF" w14:textId="77777777" w:rsidR="008057B3" w:rsidRPr="005647EB" w:rsidRDefault="008057B3" w:rsidP="002570E4">
      <w:pPr>
        <w:pStyle w:val="B1"/>
      </w:pPr>
      <w:r w:rsidRPr="005647EB">
        <w:t>-</w:t>
      </w:r>
      <w:r w:rsidRPr="005647EB">
        <w:tab/>
        <w:t>UE is receiving PDSCH.</w:t>
      </w:r>
    </w:p>
    <w:p w14:paraId="6888CF87" w14:textId="74E0151F" w:rsidR="008057B3" w:rsidRPr="005647EB" w:rsidRDefault="008057B3" w:rsidP="002570E4">
      <w:r w:rsidRPr="005647EB">
        <w:t xml:space="preserve">Otherwise, requirements in Table </w:t>
      </w:r>
      <w:r w:rsidRPr="005647EB">
        <w:rPr>
          <w:lang w:eastAsia="zh-TW"/>
        </w:rPr>
        <w:t>8.3.12.3</w:t>
      </w:r>
      <w:r w:rsidRPr="005647EB">
        <w:t xml:space="preserve">-3 apply, where </w:t>
      </w:r>
      <w:r w:rsidRPr="005647EB">
        <w:rPr>
          <w:rFonts w:eastAsia="MS Mincho"/>
          <w:lang w:eastAsia="ja-JP"/>
        </w:rPr>
        <w:t>r</w:t>
      </w:r>
      <w:r w:rsidRPr="005647EB">
        <w:rPr>
          <w:rFonts w:eastAsia="?? ??"/>
          <w:vertAlign w:val="subscript"/>
        </w:rPr>
        <w:t>max</w:t>
      </w:r>
      <w:r w:rsidRPr="005647EB">
        <w:t xml:space="preserve"> and G are given by higher layer parameter </w:t>
      </w:r>
      <w:r w:rsidRPr="005647EB">
        <w:rPr>
          <w:i/>
        </w:rPr>
        <w:t>mPDCCH-NumRepetition</w:t>
      </w:r>
      <w:r w:rsidRPr="005647EB">
        <w:t xml:space="preserve"> and </w:t>
      </w:r>
      <w:r w:rsidRPr="005647EB">
        <w:rPr>
          <w:i/>
        </w:rPr>
        <w:t xml:space="preserve">mPDCCH-startSF-UESS </w:t>
      </w:r>
      <w:r w:rsidRPr="005647EB">
        <w:t xml:space="preserve">respectively as defined </w:t>
      </w:r>
      <w:r w:rsidR="002570E4" w:rsidRPr="005647EB">
        <w:t>in 3GPP TS</w:t>
      </w:r>
      <w:r w:rsidRPr="005647EB">
        <w:t xml:space="preserve"> 36.213.</w:t>
      </w:r>
    </w:p>
    <w:p w14:paraId="638E5046" w14:textId="77777777" w:rsidR="008057B3" w:rsidRPr="005647EB" w:rsidRDefault="008057B3" w:rsidP="002570E4">
      <w:pPr>
        <w:pStyle w:val="TH"/>
        <w:keepNext w:val="0"/>
        <w:keepLines w:val="0"/>
      </w:pPr>
      <w:r w:rsidRPr="005647EB">
        <w:rPr>
          <w:snapToGrid w:val="0"/>
        </w:rPr>
        <w:t xml:space="preserve">Table </w:t>
      </w:r>
      <w:r w:rsidRPr="005647EB">
        <w:rPr>
          <w:lang w:eastAsia="zh-TW"/>
        </w:rPr>
        <w:t>8.3.12.3</w:t>
      </w:r>
      <w:r w:rsidRPr="005647EB">
        <w:rPr>
          <w:snapToGrid w:val="0"/>
        </w:rPr>
        <w:t xml:space="preserve">-1: </w:t>
      </w:r>
      <w:r w:rsidRPr="005647EB">
        <w:t xml:space="preserve">Requirement on cell </w:t>
      </w:r>
      <w:r w:rsidRPr="005647EB">
        <w:rPr>
          <w:lang w:eastAsia="zh-CN"/>
        </w:rPr>
        <w:t>identification</w:t>
      </w:r>
      <w:r w:rsidRPr="005647EB">
        <w:t xml:space="preserve"> delay and measurement delay for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4041"/>
        <w:gridCol w:w="4008"/>
      </w:tblGrid>
      <w:tr w:rsidR="008057B3" w:rsidRPr="005647EB" w14:paraId="2A072589" w14:textId="77777777" w:rsidTr="002570E4">
        <w:trPr>
          <w:jc w:val="center"/>
        </w:trPr>
        <w:tc>
          <w:tcPr>
            <w:tcW w:w="1377" w:type="dxa"/>
            <w:tcBorders>
              <w:top w:val="single" w:sz="4" w:space="0" w:color="auto"/>
              <w:left w:val="single" w:sz="4" w:space="0" w:color="auto"/>
              <w:bottom w:val="single" w:sz="4" w:space="0" w:color="auto"/>
              <w:right w:val="single" w:sz="4" w:space="0" w:color="auto"/>
            </w:tcBorders>
            <w:hideMark/>
          </w:tcPr>
          <w:p w14:paraId="65AA6C49" w14:textId="3C3D3EFA" w:rsidR="008057B3" w:rsidRPr="005647EB" w:rsidRDefault="008057B3" w:rsidP="002570E4">
            <w:pPr>
              <w:pStyle w:val="TAH"/>
              <w:keepNext w:val="0"/>
              <w:keepLines w:val="0"/>
            </w:pPr>
            <w:r w:rsidRPr="005647EB">
              <w:t>Gap</w:t>
            </w:r>
            <w:r w:rsidR="002570E4" w:rsidRPr="005647EB">
              <w:t xml:space="preserve"> </w:t>
            </w:r>
            <w:r w:rsidRPr="005647EB">
              <w:t>pattern</w:t>
            </w:r>
            <w:r w:rsidR="002570E4" w:rsidRPr="005647EB">
              <w:t xml:space="preserve"> </w:t>
            </w:r>
            <w:r w:rsidRPr="005647EB">
              <w:t>ID</w:t>
            </w:r>
          </w:p>
        </w:tc>
        <w:tc>
          <w:tcPr>
            <w:tcW w:w="4041" w:type="dxa"/>
            <w:tcBorders>
              <w:top w:val="single" w:sz="4" w:space="0" w:color="auto"/>
              <w:left w:val="single" w:sz="4" w:space="0" w:color="auto"/>
              <w:bottom w:val="single" w:sz="4" w:space="0" w:color="auto"/>
              <w:right w:val="single" w:sz="4" w:space="0" w:color="auto"/>
            </w:tcBorders>
            <w:hideMark/>
          </w:tcPr>
          <w:p w14:paraId="56092B13" w14:textId="7266B52E" w:rsidR="008057B3" w:rsidRPr="005647EB" w:rsidRDefault="008057B3" w:rsidP="002570E4">
            <w:pPr>
              <w:pStyle w:val="TAH"/>
              <w:keepNext w:val="0"/>
              <w:keepLines w:val="0"/>
            </w:pPr>
            <w:r w:rsidRPr="005647EB">
              <w:t>Cell</w:t>
            </w:r>
            <w:r w:rsidR="002570E4" w:rsidRPr="005647EB">
              <w:t xml:space="preserve"> </w:t>
            </w:r>
            <w:r w:rsidRPr="005647EB">
              <w:rPr>
                <w:lang w:eastAsia="zh-CN"/>
              </w:rPr>
              <w:t>identification</w:t>
            </w:r>
            <w:r w:rsidR="002570E4" w:rsidRPr="005647EB">
              <w:t xml:space="preserve"> </w:t>
            </w:r>
            <w:r w:rsidRPr="005647EB">
              <w:t>delay</w:t>
            </w:r>
            <w:r w:rsidR="002570E4" w:rsidRPr="005647EB">
              <w:t xml:space="preserve"> </w:t>
            </w:r>
            <w:r w:rsidRPr="005647EB">
              <w:t>(T</w:t>
            </w:r>
            <w:r w:rsidRPr="005647EB">
              <w:rPr>
                <w:vertAlign w:val="subscript"/>
              </w:rPr>
              <w:t>identify_inter_UE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M1_NC)</w:t>
            </w:r>
          </w:p>
        </w:tc>
        <w:tc>
          <w:tcPr>
            <w:tcW w:w="4008" w:type="dxa"/>
            <w:tcBorders>
              <w:top w:val="single" w:sz="4" w:space="0" w:color="auto"/>
              <w:left w:val="single" w:sz="4" w:space="0" w:color="auto"/>
              <w:bottom w:val="single" w:sz="4" w:space="0" w:color="auto"/>
              <w:right w:val="single" w:sz="4" w:space="0" w:color="auto"/>
            </w:tcBorders>
            <w:hideMark/>
          </w:tcPr>
          <w:p w14:paraId="38C649BA" w14:textId="2E0BAF80" w:rsidR="008057B3" w:rsidRPr="005647EB" w:rsidRDefault="008057B3" w:rsidP="002570E4">
            <w:pPr>
              <w:pStyle w:val="TAH"/>
              <w:keepNext w:val="0"/>
              <w:keepLines w:val="0"/>
            </w:pPr>
            <w:r w:rsidRPr="005647EB">
              <w:t>Measurement</w:t>
            </w:r>
            <w:r w:rsidR="002570E4" w:rsidRPr="005647EB">
              <w:t xml:space="preserve"> </w:t>
            </w:r>
            <w:r w:rsidRPr="005647EB">
              <w:t>delay</w:t>
            </w:r>
            <w:r w:rsidR="002570E4" w:rsidRPr="005647EB">
              <w:t xml:space="preserve"> </w:t>
            </w:r>
            <w:r w:rsidRPr="005647EB">
              <w:t>(T</w:t>
            </w:r>
            <w:r w:rsidRPr="005647EB">
              <w:rPr>
                <w:vertAlign w:val="subscript"/>
              </w:rPr>
              <w:t>measure_inter_UE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M1_NC_NC)</w:t>
            </w:r>
          </w:p>
        </w:tc>
      </w:tr>
      <w:tr w:rsidR="008057B3" w:rsidRPr="005647EB" w14:paraId="1B6612CA" w14:textId="77777777" w:rsidTr="002570E4">
        <w:trPr>
          <w:jc w:val="center"/>
        </w:trPr>
        <w:tc>
          <w:tcPr>
            <w:tcW w:w="1377" w:type="dxa"/>
            <w:tcBorders>
              <w:top w:val="single" w:sz="4" w:space="0" w:color="auto"/>
              <w:left w:val="single" w:sz="4" w:space="0" w:color="auto"/>
              <w:bottom w:val="single" w:sz="4" w:space="0" w:color="auto"/>
              <w:right w:val="single" w:sz="4" w:space="0" w:color="auto"/>
            </w:tcBorders>
            <w:hideMark/>
          </w:tcPr>
          <w:p w14:paraId="6F37BEC0" w14:textId="77777777" w:rsidR="008057B3" w:rsidRPr="005647EB" w:rsidRDefault="008057B3" w:rsidP="002570E4">
            <w:pPr>
              <w:pStyle w:val="TAC"/>
              <w:keepNext w:val="0"/>
              <w:keepLines w:val="0"/>
            </w:pPr>
            <w:r w:rsidRPr="005647EB">
              <w:t>0</w:t>
            </w:r>
          </w:p>
        </w:tc>
        <w:tc>
          <w:tcPr>
            <w:tcW w:w="4041" w:type="dxa"/>
            <w:tcBorders>
              <w:top w:val="single" w:sz="4" w:space="0" w:color="auto"/>
              <w:left w:val="single" w:sz="4" w:space="0" w:color="auto"/>
              <w:bottom w:val="single" w:sz="4" w:space="0" w:color="auto"/>
              <w:right w:val="single" w:sz="4" w:space="0" w:color="auto"/>
            </w:tcBorders>
            <w:hideMark/>
          </w:tcPr>
          <w:p w14:paraId="489DBE9D" w14:textId="53111DB8" w:rsidR="008057B3" w:rsidRPr="005647EB" w:rsidRDefault="008057B3" w:rsidP="002570E4">
            <w:pPr>
              <w:pStyle w:val="TAC"/>
              <w:keepNext w:val="0"/>
              <w:keepLines w:val="0"/>
            </w:pPr>
            <w:r w:rsidRPr="005647EB">
              <w:t>1.44</w:t>
            </w:r>
            <w:r w:rsidR="002570E4" w:rsidRPr="005647EB">
              <w:t xml:space="preserve"> </w:t>
            </w:r>
            <w:r w:rsidRPr="005647EB">
              <w:t>*</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4008" w:type="dxa"/>
            <w:tcBorders>
              <w:top w:val="single" w:sz="4" w:space="0" w:color="auto"/>
              <w:left w:val="single" w:sz="4" w:space="0" w:color="auto"/>
              <w:bottom w:val="single" w:sz="4" w:space="0" w:color="auto"/>
              <w:right w:val="single" w:sz="4" w:space="0" w:color="auto"/>
            </w:tcBorders>
            <w:hideMark/>
          </w:tcPr>
          <w:p w14:paraId="66A67868" w14:textId="7305F227" w:rsidR="008057B3" w:rsidRPr="005647EB" w:rsidRDefault="008057B3" w:rsidP="002570E4">
            <w:pPr>
              <w:pStyle w:val="TAC"/>
              <w:keepNext w:val="0"/>
              <w:keepLines w:val="0"/>
            </w:pPr>
            <w:r w:rsidRPr="005647EB">
              <w:t>480</w:t>
            </w:r>
            <w:r w:rsidR="002570E4" w:rsidRPr="005647EB">
              <w:t xml:space="preserve"> </w:t>
            </w:r>
            <w:r w:rsidRPr="005647EB">
              <w:t>*</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t xml:space="preserve"> </w:t>
            </w:r>
            <w:r w:rsidRPr="005647EB">
              <w:t>ms</w:t>
            </w:r>
          </w:p>
        </w:tc>
      </w:tr>
      <w:tr w:rsidR="008057B3" w:rsidRPr="005647EB" w14:paraId="12AEDA7D" w14:textId="77777777" w:rsidTr="002570E4">
        <w:trPr>
          <w:jc w:val="center"/>
        </w:trPr>
        <w:tc>
          <w:tcPr>
            <w:tcW w:w="1377" w:type="dxa"/>
            <w:tcBorders>
              <w:top w:val="single" w:sz="4" w:space="0" w:color="auto"/>
              <w:left w:val="single" w:sz="4" w:space="0" w:color="auto"/>
              <w:bottom w:val="single" w:sz="4" w:space="0" w:color="auto"/>
              <w:right w:val="single" w:sz="4" w:space="0" w:color="auto"/>
            </w:tcBorders>
            <w:hideMark/>
          </w:tcPr>
          <w:p w14:paraId="35EB7D2A" w14:textId="77777777" w:rsidR="008057B3" w:rsidRPr="005647EB" w:rsidRDefault="008057B3" w:rsidP="002570E4">
            <w:pPr>
              <w:pStyle w:val="TAC"/>
              <w:keepNext w:val="0"/>
              <w:keepLines w:val="0"/>
              <w:rPr>
                <w:rFonts w:cs="Arial"/>
              </w:rPr>
            </w:pPr>
            <w:r w:rsidRPr="005647EB">
              <w:rPr>
                <w:rFonts w:cs="Arial"/>
              </w:rPr>
              <w:t>1</w:t>
            </w:r>
          </w:p>
        </w:tc>
        <w:tc>
          <w:tcPr>
            <w:tcW w:w="4041" w:type="dxa"/>
            <w:tcBorders>
              <w:top w:val="single" w:sz="4" w:space="0" w:color="auto"/>
              <w:left w:val="single" w:sz="4" w:space="0" w:color="auto"/>
              <w:bottom w:val="single" w:sz="4" w:space="0" w:color="auto"/>
              <w:right w:val="single" w:sz="4" w:space="0" w:color="auto"/>
            </w:tcBorders>
            <w:hideMark/>
          </w:tcPr>
          <w:p w14:paraId="262D8D6D" w14:textId="3009BCC4" w:rsidR="008057B3" w:rsidRPr="005647EB" w:rsidRDefault="008057B3" w:rsidP="002570E4">
            <w:pPr>
              <w:pStyle w:val="TAC"/>
              <w:keepNext w:val="0"/>
              <w:keepLines w:val="0"/>
              <w:rPr>
                <w:rFonts w:cs="Arial"/>
              </w:rPr>
            </w:pPr>
            <w:r w:rsidRPr="005647EB">
              <w:rPr>
                <w:rFonts w:cs="Arial"/>
              </w:rPr>
              <w:t>2.88</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inter_M1_NC</w:t>
            </w:r>
            <w:r w:rsidR="002570E4" w:rsidRPr="005647EB">
              <w:rPr>
                <w:rFonts w:cs="Arial"/>
              </w:rPr>
              <w:t xml:space="preserve"> </w:t>
            </w:r>
            <w:r w:rsidRPr="005647EB">
              <w:rPr>
                <w:rFonts w:cs="Arial"/>
              </w:rPr>
              <w:t>seconds</w:t>
            </w:r>
          </w:p>
        </w:tc>
        <w:tc>
          <w:tcPr>
            <w:tcW w:w="4008" w:type="dxa"/>
            <w:tcBorders>
              <w:top w:val="single" w:sz="4" w:space="0" w:color="auto"/>
              <w:left w:val="single" w:sz="4" w:space="0" w:color="auto"/>
              <w:bottom w:val="single" w:sz="4" w:space="0" w:color="auto"/>
              <w:right w:val="single" w:sz="4" w:space="0" w:color="auto"/>
            </w:tcBorders>
            <w:hideMark/>
          </w:tcPr>
          <w:p w14:paraId="3C9747EB" w14:textId="12904CD0" w:rsidR="008057B3" w:rsidRPr="005647EB" w:rsidRDefault="008057B3" w:rsidP="002570E4">
            <w:pPr>
              <w:pStyle w:val="TAC"/>
              <w:keepNext w:val="0"/>
              <w:keepLines w:val="0"/>
              <w:rPr>
                <w:rFonts w:cs="Arial"/>
              </w:rPr>
            </w:pPr>
            <w:r w:rsidRPr="005647EB">
              <w:rPr>
                <w:rFonts w:cs="Arial"/>
              </w:rPr>
              <w:t>960</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inter_M1_NC</w:t>
            </w:r>
            <w:r w:rsidR="002570E4" w:rsidRPr="005647EB">
              <w:rPr>
                <w:rFonts w:cs="Arial"/>
              </w:rPr>
              <w:t xml:space="preserve"> </w:t>
            </w:r>
            <w:r w:rsidRPr="005647EB">
              <w:rPr>
                <w:rFonts w:cs="Arial"/>
              </w:rPr>
              <w:t>ms</w:t>
            </w:r>
          </w:p>
        </w:tc>
      </w:tr>
    </w:tbl>
    <w:p w14:paraId="5900B843" w14:textId="77777777" w:rsidR="008057B3" w:rsidRPr="005647EB" w:rsidRDefault="008057B3" w:rsidP="002570E4"/>
    <w:p w14:paraId="0BA9CDCA" w14:textId="77777777" w:rsidR="008057B3" w:rsidRPr="005647EB" w:rsidRDefault="008057B3" w:rsidP="002570E4">
      <w:pPr>
        <w:pStyle w:val="EQ"/>
        <w:keepLines w:val="0"/>
        <w:jc w:val="center"/>
        <w:rPr>
          <w:noProof w:val="0"/>
        </w:rPr>
      </w:pPr>
      <w:r w:rsidRPr="005647EB">
        <w:rPr>
          <w:noProof w:val="0"/>
          <w:position w:val="-28"/>
        </w:rPr>
        <w:object w:dxaOrig="2320" w:dyaOrig="700" w14:anchorId="1BD70326">
          <v:shape id="_x0000_i1100" type="#_x0000_t75" style="width:93.5pt;height:28pt" o:ole="">
            <v:imagedata r:id="rId100" o:title=""/>
          </v:shape>
          <o:OLEObject Type="Embed" ProgID="Equation.3" ShapeID="_x0000_i1100" DrawAspect="Content" ObjectID="_1781977667" r:id="rId101"/>
        </w:object>
      </w:r>
    </w:p>
    <w:p w14:paraId="0C4883FF" w14:textId="77777777" w:rsidR="008057B3" w:rsidRPr="005647EB" w:rsidRDefault="008057B3" w:rsidP="002570E4">
      <w:r w:rsidRPr="005647EB">
        <w:t xml:space="preserve">where X is signalled by the RRC parameter </w:t>
      </w:r>
      <w:r w:rsidRPr="005647EB">
        <w:rPr>
          <w:i/>
        </w:rPr>
        <w:t>measGapSharingScheme</w:t>
      </w:r>
      <w:r w:rsidRPr="005647EB">
        <w:t xml:space="preserve"> [2] and is defined as in Table </w:t>
      </w:r>
      <w:r w:rsidRPr="005647EB">
        <w:rPr>
          <w:lang w:eastAsia="zh-TW"/>
        </w:rPr>
        <w:t>8.3.12.3</w:t>
      </w:r>
      <w:r w:rsidRPr="005647EB">
        <w:t>-2</w:t>
      </w:r>
      <w:r w:rsidRPr="005647EB">
        <w:rPr>
          <w:snapToGrid w:val="0"/>
        </w:rPr>
        <w:t xml:space="preserve"> when </w:t>
      </w:r>
      <w:r w:rsidRPr="005647EB">
        <w:rPr>
          <w:i/>
        </w:rPr>
        <w:t>highSpeedMeasGapCE-ModeA</w:t>
      </w:r>
      <w:r w:rsidRPr="005647EB">
        <w:rPr>
          <w:rFonts w:eastAsia="SimSun"/>
        </w:rPr>
        <w:t xml:space="preserve"> [2]</w:t>
      </w:r>
      <w:r w:rsidRPr="005647EB">
        <w:rPr>
          <w:snapToGrid w:val="0"/>
        </w:rPr>
        <w:t xml:space="preserve"> is not configured, and in Table </w:t>
      </w:r>
      <w:r w:rsidRPr="005647EB">
        <w:rPr>
          <w:lang w:eastAsia="zh-TW"/>
        </w:rPr>
        <w:t>8.3.12.3</w:t>
      </w:r>
      <w:r w:rsidRPr="005647EB">
        <w:rPr>
          <w:snapToGrid w:val="0"/>
        </w:rPr>
        <w:t xml:space="preserve">-2A when </w:t>
      </w:r>
      <w:r w:rsidRPr="005647EB">
        <w:rPr>
          <w:i/>
        </w:rPr>
        <w:t>highSpeedMeasGapCE-ModeA</w:t>
      </w:r>
      <w:r w:rsidRPr="005647EB">
        <w:rPr>
          <w:rFonts w:eastAsia="SimSun"/>
        </w:rPr>
        <w:t xml:space="preserve"> [2]</w:t>
      </w:r>
      <w:r w:rsidRPr="005647EB">
        <w:rPr>
          <w:snapToGrid w:val="0"/>
        </w:rPr>
        <w:t xml:space="preserve"> is configured</w:t>
      </w:r>
      <w:r w:rsidRPr="005647EB">
        <w:t xml:space="preserve">. </w:t>
      </w:r>
      <w:r w:rsidRPr="005647EB">
        <w:rPr>
          <w:position w:val="-14"/>
        </w:rPr>
        <w:object w:dxaOrig="499" w:dyaOrig="380" w14:anchorId="22A076AA">
          <v:shape id="_x0000_i1101" type="#_x0000_t75" style="width:22pt;height:22pt" o:ole="">
            <v:imagedata r:id="rId102" o:title=""/>
          </v:shape>
          <o:OLEObject Type="Embed" ProgID="Equation.3" ShapeID="_x0000_i1101" DrawAspect="Content" ObjectID="_1781977668" r:id="rId103"/>
        </w:object>
      </w:r>
      <w:r w:rsidRPr="005647EB">
        <w:t xml:space="preserve"> is total number of inter-frequency layers to be monitored as defined in 8.1.2.1.1.</w:t>
      </w:r>
    </w:p>
    <w:p w14:paraId="54FC774C" w14:textId="77777777" w:rsidR="008057B3" w:rsidRPr="005647EB" w:rsidRDefault="008057B3" w:rsidP="002570E4">
      <w:pPr>
        <w:pStyle w:val="TH"/>
        <w:keepNext w:val="0"/>
        <w:keepLines w:val="0"/>
      </w:pPr>
      <w:r w:rsidRPr="005647EB">
        <w:rPr>
          <w:snapToGrid w:val="0"/>
        </w:rPr>
        <w:t xml:space="preserve">Table </w:t>
      </w:r>
      <w:r w:rsidRPr="005647EB">
        <w:rPr>
          <w:lang w:eastAsia="zh-TW"/>
        </w:rPr>
        <w:t>8.3.12.3</w:t>
      </w:r>
      <w:r w:rsidRPr="005647EB">
        <w:rPr>
          <w:snapToGrid w:val="0"/>
        </w:rPr>
        <w:t xml:space="preserve">-2: </w:t>
      </w:r>
      <w:r w:rsidRPr="005647EB">
        <w:t>Value of parameter X for CEModeA</w:t>
      </w:r>
    </w:p>
    <w:tbl>
      <w:tblPr>
        <w:tblW w:w="4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6"/>
        <w:gridCol w:w="2374"/>
      </w:tblGrid>
      <w:tr w:rsidR="008057B3" w:rsidRPr="005647EB" w14:paraId="5AD45EC1" w14:textId="77777777" w:rsidTr="00194A1C">
        <w:trPr>
          <w:jc w:val="center"/>
        </w:trPr>
        <w:tc>
          <w:tcPr>
            <w:tcW w:w="2356" w:type="dxa"/>
            <w:shd w:val="clear" w:color="auto" w:fill="auto"/>
            <w:vAlign w:val="center"/>
          </w:tcPr>
          <w:p w14:paraId="74797825" w14:textId="77777777" w:rsidR="008057B3" w:rsidRPr="005647EB" w:rsidRDefault="008057B3" w:rsidP="002570E4">
            <w:pPr>
              <w:pStyle w:val="TAH"/>
              <w:keepNext w:val="0"/>
              <w:keepLines w:val="0"/>
              <w:rPr>
                <w:rFonts w:eastAsia="SimSun"/>
              </w:rPr>
            </w:pPr>
            <w:r w:rsidRPr="005647EB">
              <w:rPr>
                <w:rFonts w:cs="Arial"/>
                <w:i/>
              </w:rPr>
              <w:t>measGapSharingScheme</w:t>
            </w:r>
          </w:p>
        </w:tc>
        <w:tc>
          <w:tcPr>
            <w:tcW w:w="2374" w:type="dxa"/>
            <w:shd w:val="clear" w:color="auto" w:fill="auto"/>
            <w:vAlign w:val="center"/>
          </w:tcPr>
          <w:p w14:paraId="730325F7" w14:textId="717086E0" w:rsidR="008057B3" w:rsidRPr="005647EB" w:rsidRDefault="008057B3" w:rsidP="002570E4">
            <w:pPr>
              <w:pStyle w:val="TAH"/>
              <w:keepNext w:val="0"/>
              <w:keepLines w:val="0"/>
              <w:rPr>
                <w:rFonts w:eastAsia="SimSun"/>
              </w:rPr>
            </w:pPr>
            <w:r w:rsidRPr="005647EB">
              <w:rPr>
                <w:rFonts w:eastAsia="SimSun"/>
              </w:rPr>
              <w:t>Value</w:t>
            </w:r>
            <w:r w:rsidR="002570E4" w:rsidRPr="005647EB">
              <w:rPr>
                <w:rFonts w:eastAsia="SimSun"/>
              </w:rPr>
              <w:t xml:space="preserve"> </w:t>
            </w:r>
            <w:r w:rsidRPr="005647EB">
              <w:rPr>
                <w:rFonts w:eastAsia="SimSun"/>
              </w:rPr>
              <w:t>of</w:t>
            </w:r>
            <w:r w:rsidR="002570E4" w:rsidRPr="005647EB">
              <w:rPr>
                <w:rFonts w:eastAsia="SimSun"/>
              </w:rPr>
              <w:t xml:space="preserve"> </w:t>
            </w:r>
            <w:r w:rsidRPr="005647EB">
              <w:rPr>
                <w:rFonts w:eastAsia="SimSun"/>
              </w:rPr>
              <w:t>X</w:t>
            </w:r>
            <w:r w:rsidR="002570E4" w:rsidRPr="005647EB">
              <w:rPr>
                <w:rFonts w:eastAsia="SimSun"/>
              </w:rPr>
              <w:t xml:space="preserve"> </w:t>
            </w:r>
            <w:r w:rsidRPr="005647EB">
              <w:rPr>
                <w:rFonts w:eastAsia="SimSun"/>
              </w:rPr>
              <w:t>(%)</w:t>
            </w:r>
          </w:p>
        </w:tc>
      </w:tr>
      <w:tr w:rsidR="008057B3" w:rsidRPr="005647EB" w14:paraId="4AB4EA24" w14:textId="77777777" w:rsidTr="00194A1C">
        <w:trPr>
          <w:jc w:val="center"/>
        </w:trPr>
        <w:tc>
          <w:tcPr>
            <w:tcW w:w="2356" w:type="dxa"/>
            <w:shd w:val="clear" w:color="auto" w:fill="auto"/>
            <w:vAlign w:val="center"/>
          </w:tcPr>
          <w:p w14:paraId="2043ECDB" w14:textId="5686053D" w:rsidR="008057B3" w:rsidRPr="005647EB" w:rsidRDefault="008057B3" w:rsidP="002570E4">
            <w:pPr>
              <w:pStyle w:val="TAC"/>
              <w:keepNext w:val="0"/>
              <w:keepLines w:val="0"/>
              <w:rPr>
                <w:rFonts w:eastAsia="SimSun"/>
              </w:rPr>
            </w:pPr>
            <w:r w:rsidRPr="005647EB">
              <w:rPr>
                <w:rFonts w:eastAsia="SimSun"/>
              </w:rPr>
              <w:t>‘00</w:t>
            </w:r>
            <w:r w:rsidR="002570E4" w:rsidRPr="005647EB">
              <w:rPr>
                <w:rFonts w:eastAsia="SimSun"/>
              </w:rPr>
              <w:t>'</w:t>
            </w:r>
          </w:p>
        </w:tc>
        <w:tc>
          <w:tcPr>
            <w:tcW w:w="2374" w:type="dxa"/>
            <w:shd w:val="clear" w:color="auto" w:fill="auto"/>
            <w:vAlign w:val="center"/>
          </w:tcPr>
          <w:p w14:paraId="68E23FC2" w14:textId="77777777" w:rsidR="008057B3" w:rsidRPr="005647EB" w:rsidRDefault="008057B3" w:rsidP="002570E4">
            <w:pPr>
              <w:pStyle w:val="TAC"/>
              <w:keepNext w:val="0"/>
              <w:keepLines w:val="0"/>
              <w:rPr>
                <w:rFonts w:eastAsia="SimSun"/>
              </w:rPr>
            </w:pPr>
            <w:r w:rsidRPr="005647EB">
              <w:rPr>
                <w:position w:val="-32"/>
              </w:rPr>
              <w:object w:dxaOrig="859" w:dyaOrig="700" w14:anchorId="00F51188">
                <v:shape id="_x0000_i1102" type="#_x0000_t75" style="width:35.5pt;height:28pt" o:ole="">
                  <v:imagedata r:id="rId104" o:title=""/>
                </v:shape>
                <o:OLEObject Type="Embed" ProgID="Equation.3" ShapeID="_x0000_i1102" DrawAspect="Content" ObjectID="_1781977669" r:id="rId105"/>
              </w:object>
            </w:r>
          </w:p>
        </w:tc>
      </w:tr>
      <w:tr w:rsidR="008057B3" w:rsidRPr="005647EB" w14:paraId="5627B8C6" w14:textId="77777777" w:rsidTr="00194A1C">
        <w:trPr>
          <w:jc w:val="center"/>
        </w:trPr>
        <w:tc>
          <w:tcPr>
            <w:tcW w:w="2356" w:type="dxa"/>
            <w:shd w:val="clear" w:color="auto" w:fill="auto"/>
            <w:vAlign w:val="center"/>
          </w:tcPr>
          <w:p w14:paraId="198739CD" w14:textId="5332D2F4" w:rsidR="008057B3" w:rsidRPr="005647EB" w:rsidRDefault="008057B3" w:rsidP="002570E4">
            <w:pPr>
              <w:pStyle w:val="TAC"/>
              <w:keepNext w:val="0"/>
              <w:keepLines w:val="0"/>
              <w:rPr>
                <w:rFonts w:eastAsia="SimSun"/>
              </w:rPr>
            </w:pPr>
            <w:r w:rsidRPr="005647EB">
              <w:rPr>
                <w:rFonts w:eastAsia="SimSun"/>
              </w:rPr>
              <w:t>‘01</w:t>
            </w:r>
            <w:r w:rsidR="002570E4" w:rsidRPr="005647EB">
              <w:rPr>
                <w:rFonts w:eastAsia="SimSun"/>
              </w:rPr>
              <w:t>'</w:t>
            </w:r>
          </w:p>
        </w:tc>
        <w:tc>
          <w:tcPr>
            <w:tcW w:w="2374" w:type="dxa"/>
            <w:shd w:val="clear" w:color="auto" w:fill="auto"/>
            <w:vAlign w:val="center"/>
          </w:tcPr>
          <w:p w14:paraId="73C13553" w14:textId="77777777" w:rsidR="008057B3" w:rsidRPr="005647EB" w:rsidRDefault="008057B3" w:rsidP="002570E4">
            <w:pPr>
              <w:pStyle w:val="TAC"/>
              <w:keepNext w:val="0"/>
              <w:keepLines w:val="0"/>
              <w:rPr>
                <w:rFonts w:eastAsia="SimSun"/>
              </w:rPr>
            </w:pPr>
            <w:r w:rsidRPr="005647EB">
              <w:rPr>
                <w:rFonts w:eastAsia="SimSun"/>
              </w:rPr>
              <w:t>40</w:t>
            </w:r>
          </w:p>
        </w:tc>
      </w:tr>
      <w:tr w:rsidR="008057B3" w:rsidRPr="005647EB" w14:paraId="1C93A23C" w14:textId="77777777" w:rsidTr="00194A1C">
        <w:trPr>
          <w:jc w:val="center"/>
        </w:trPr>
        <w:tc>
          <w:tcPr>
            <w:tcW w:w="2356" w:type="dxa"/>
            <w:shd w:val="clear" w:color="auto" w:fill="auto"/>
            <w:vAlign w:val="center"/>
          </w:tcPr>
          <w:p w14:paraId="4CE85514" w14:textId="59521240" w:rsidR="008057B3" w:rsidRPr="005647EB" w:rsidRDefault="008057B3" w:rsidP="002570E4">
            <w:pPr>
              <w:pStyle w:val="TAC"/>
              <w:keepNext w:val="0"/>
              <w:keepLines w:val="0"/>
              <w:rPr>
                <w:rFonts w:eastAsia="SimSun"/>
              </w:rPr>
            </w:pPr>
            <w:r w:rsidRPr="005647EB">
              <w:rPr>
                <w:rFonts w:eastAsia="SimSun"/>
              </w:rPr>
              <w:t>‘10</w:t>
            </w:r>
            <w:r w:rsidR="002570E4" w:rsidRPr="005647EB">
              <w:rPr>
                <w:rFonts w:eastAsia="SimSun"/>
              </w:rPr>
              <w:t>'</w:t>
            </w:r>
          </w:p>
        </w:tc>
        <w:tc>
          <w:tcPr>
            <w:tcW w:w="2374" w:type="dxa"/>
            <w:shd w:val="clear" w:color="auto" w:fill="auto"/>
            <w:vAlign w:val="center"/>
          </w:tcPr>
          <w:p w14:paraId="0814AF3E" w14:textId="77777777" w:rsidR="008057B3" w:rsidRPr="005647EB" w:rsidRDefault="008057B3" w:rsidP="002570E4">
            <w:pPr>
              <w:pStyle w:val="TAC"/>
              <w:keepNext w:val="0"/>
              <w:keepLines w:val="0"/>
              <w:rPr>
                <w:rFonts w:eastAsia="SimSun"/>
              </w:rPr>
            </w:pPr>
            <w:r w:rsidRPr="005647EB">
              <w:rPr>
                <w:rFonts w:eastAsia="SimSun"/>
              </w:rPr>
              <w:t>50</w:t>
            </w:r>
          </w:p>
        </w:tc>
      </w:tr>
      <w:tr w:rsidR="008057B3" w:rsidRPr="005647EB" w14:paraId="27E71F3D" w14:textId="77777777" w:rsidTr="00194A1C">
        <w:trPr>
          <w:jc w:val="center"/>
        </w:trPr>
        <w:tc>
          <w:tcPr>
            <w:tcW w:w="2356" w:type="dxa"/>
            <w:shd w:val="clear" w:color="auto" w:fill="auto"/>
            <w:vAlign w:val="center"/>
          </w:tcPr>
          <w:p w14:paraId="66C3A0ED" w14:textId="6D6CB663" w:rsidR="008057B3" w:rsidRPr="005647EB" w:rsidRDefault="008057B3" w:rsidP="002570E4">
            <w:pPr>
              <w:pStyle w:val="TAC"/>
              <w:keepNext w:val="0"/>
              <w:keepLines w:val="0"/>
              <w:rPr>
                <w:rFonts w:eastAsia="SimSun"/>
              </w:rPr>
            </w:pPr>
            <w:r w:rsidRPr="005647EB">
              <w:rPr>
                <w:rFonts w:eastAsia="SimSun"/>
              </w:rPr>
              <w:t>‘11</w:t>
            </w:r>
            <w:r w:rsidR="002570E4" w:rsidRPr="005647EB">
              <w:rPr>
                <w:rFonts w:eastAsia="SimSun"/>
              </w:rPr>
              <w:t>'</w:t>
            </w:r>
          </w:p>
        </w:tc>
        <w:tc>
          <w:tcPr>
            <w:tcW w:w="2374" w:type="dxa"/>
            <w:shd w:val="clear" w:color="auto" w:fill="auto"/>
            <w:vAlign w:val="center"/>
          </w:tcPr>
          <w:p w14:paraId="7A0188B9" w14:textId="77777777" w:rsidR="008057B3" w:rsidRPr="005647EB" w:rsidRDefault="008057B3" w:rsidP="002570E4">
            <w:pPr>
              <w:pStyle w:val="TAC"/>
              <w:keepNext w:val="0"/>
              <w:keepLines w:val="0"/>
              <w:rPr>
                <w:rFonts w:eastAsia="SimSun"/>
              </w:rPr>
            </w:pPr>
            <w:r w:rsidRPr="005647EB">
              <w:rPr>
                <w:rFonts w:eastAsia="SimSun"/>
              </w:rPr>
              <w:t>60</w:t>
            </w:r>
          </w:p>
        </w:tc>
      </w:tr>
    </w:tbl>
    <w:p w14:paraId="68A62EB7" w14:textId="77777777" w:rsidR="008057B3" w:rsidRPr="005647EB" w:rsidRDefault="008057B3" w:rsidP="002570E4"/>
    <w:p w14:paraId="4A5B0E3A" w14:textId="77777777" w:rsidR="008057B3" w:rsidRPr="005647EB" w:rsidRDefault="008057B3" w:rsidP="002570E4">
      <w:pPr>
        <w:pStyle w:val="TH"/>
        <w:keepNext w:val="0"/>
        <w:keepLines w:val="0"/>
      </w:pPr>
      <w:r w:rsidRPr="005647EB">
        <w:rPr>
          <w:snapToGrid w:val="0"/>
        </w:rPr>
        <w:t xml:space="preserve">Table </w:t>
      </w:r>
      <w:r w:rsidRPr="005647EB">
        <w:rPr>
          <w:lang w:eastAsia="zh-TW"/>
        </w:rPr>
        <w:t>8.3.12.3</w:t>
      </w:r>
      <w:r w:rsidRPr="005647EB">
        <w:rPr>
          <w:snapToGrid w:val="0"/>
        </w:rPr>
        <w:t xml:space="preserve">-2A: </w:t>
      </w:r>
      <w:r w:rsidRPr="005647EB">
        <w:t xml:space="preserve">Value of parameter X for CEModeA for UE configured with </w:t>
      </w:r>
      <w:r w:rsidRPr="005647EB">
        <w:rPr>
          <w:rFonts w:ascii="Times New Roman" w:hAnsi="Times New Roman"/>
          <w:i/>
        </w:rPr>
        <w:t>highSpeedMeasGapCE-ModeA</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87"/>
        <w:gridCol w:w="2218"/>
      </w:tblGrid>
      <w:tr w:rsidR="008057B3" w:rsidRPr="005647EB" w14:paraId="42E919AA" w14:textId="77777777" w:rsidTr="002570E4">
        <w:trPr>
          <w:jc w:val="center"/>
        </w:trPr>
        <w:tc>
          <w:tcPr>
            <w:tcW w:w="2387" w:type="dxa"/>
            <w:shd w:val="clear" w:color="auto" w:fill="auto"/>
            <w:vAlign w:val="center"/>
          </w:tcPr>
          <w:p w14:paraId="223DA88E" w14:textId="77777777" w:rsidR="008057B3" w:rsidRPr="005647EB" w:rsidRDefault="008057B3" w:rsidP="002570E4">
            <w:pPr>
              <w:pStyle w:val="TAH"/>
              <w:keepNext w:val="0"/>
              <w:keepLines w:val="0"/>
            </w:pPr>
            <w:r w:rsidRPr="005647EB">
              <w:rPr>
                <w:rFonts w:cs="Arial"/>
                <w:i/>
              </w:rPr>
              <w:t>measGapSharingScheme</w:t>
            </w:r>
          </w:p>
        </w:tc>
        <w:tc>
          <w:tcPr>
            <w:tcW w:w="2218" w:type="dxa"/>
            <w:shd w:val="clear" w:color="auto" w:fill="auto"/>
            <w:vAlign w:val="center"/>
          </w:tcPr>
          <w:p w14:paraId="32780F20" w14:textId="5DDF8221" w:rsidR="008057B3" w:rsidRPr="005647EB" w:rsidRDefault="008057B3" w:rsidP="002570E4">
            <w:pPr>
              <w:pStyle w:val="TAH"/>
              <w:keepNext w:val="0"/>
              <w:keepLines w:val="0"/>
            </w:pPr>
            <w:r w:rsidRPr="005647EB">
              <w:t>Value</w:t>
            </w:r>
            <w:r w:rsidR="002570E4" w:rsidRPr="005647EB">
              <w:t xml:space="preserve"> </w:t>
            </w:r>
            <w:r w:rsidRPr="005647EB">
              <w:t>of</w:t>
            </w:r>
            <w:r w:rsidR="002570E4" w:rsidRPr="005647EB">
              <w:t xml:space="preserve"> </w:t>
            </w:r>
            <w:r w:rsidRPr="005647EB">
              <w:t>X</w:t>
            </w:r>
            <w:r w:rsidR="002570E4" w:rsidRPr="005647EB">
              <w:t xml:space="preserve"> </w:t>
            </w:r>
            <w:r w:rsidRPr="005647EB">
              <w:t>(%)</w:t>
            </w:r>
          </w:p>
        </w:tc>
      </w:tr>
      <w:tr w:rsidR="008057B3" w:rsidRPr="005647EB" w14:paraId="32B1B12B" w14:textId="77777777" w:rsidTr="002570E4">
        <w:trPr>
          <w:jc w:val="center"/>
        </w:trPr>
        <w:tc>
          <w:tcPr>
            <w:tcW w:w="2387" w:type="dxa"/>
            <w:shd w:val="clear" w:color="auto" w:fill="auto"/>
            <w:vAlign w:val="center"/>
          </w:tcPr>
          <w:p w14:paraId="038A5CD6" w14:textId="0B6AF5DB" w:rsidR="008057B3" w:rsidRPr="005647EB" w:rsidRDefault="008057B3" w:rsidP="002570E4">
            <w:pPr>
              <w:pStyle w:val="TAC"/>
              <w:keepNext w:val="0"/>
              <w:keepLines w:val="0"/>
            </w:pPr>
            <w:r w:rsidRPr="005647EB">
              <w:t>‘00</w:t>
            </w:r>
            <w:r w:rsidR="002570E4" w:rsidRPr="005647EB">
              <w:t>'</w:t>
            </w:r>
          </w:p>
        </w:tc>
        <w:tc>
          <w:tcPr>
            <w:tcW w:w="2218" w:type="dxa"/>
            <w:shd w:val="clear" w:color="auto" w:fill="auto"/>
            <w:vAlign w:val="center"/>
          </w:tcPr>
          <w:p w14:paraId="6E183B8E" w14:textId="77777777" w:rsidR="008057B3" w:rsidRPr="005647EB" w:rsidRDefault="008057B3" w:rsidP="002570E4">
            <w:pPr>
              <w:pStyle w:val="TAC"/>
              <w:keepNext w:val="0"/>
              <w:keepLines w:val="0"/>
            </w:pPr>
            <w:r w:rsidRPr="005647EB">
              <w:t>[</w:t>
            </w:r>
            <w:r w:rsidRPr="005647EB">
              <w:rPr>
                <w:position w:val="-32"/>
              </w:rPr>
              <w:object w:dxaOrig="859" w:dyaOrig="700" w14:anchorId="54AE439B">
                <v:shape id="_x0000_i1103" type="#_x0000_t75" style="width:35.5pt;height:28pt" o:ole="">
                  <v:imagedata r:id="rId104" o:title=""/>
                </v:shape>
                <o:OLEObject Type="Embed" ProgID="Equation.3" ShapeID="_x0000_i1103" DrawAspect="Content" ObjectID="_1781977670" r:id="rId106"/>
              </w:object>
            </w:r>
            <w:r w:rsidRPr="005647EB">
              <w:t>]</w:t>
            </w:r>
          </w:p>
        </w:tc>
      </w:tr>
      <w:tr w:rsidR="008057B3" w:rsidRPr="005647EB" w14:paraId="53961E56" w14:textId="77777777" w:rsidTr="002570E4">
        <w:trPr>
          <w:jc w:val="center"/>
        </w:trPr>
        <w:tc>
          <w:tcPr>
            <w:tcW w:w="2387" w:type="dxa"/>
            <w:shd w:val="clear" w:color="auto" w:fill="auto"/>
            <w:vAlign w:val="center"/>
          </w:tcPr>
          <w:p w14:paraId="65E69EC1" w14:textId="765BCB7D" w:rsidR="008057B3" w:rsidRPr="005647EB" w:rsidRDefault="008057B3" w:rsidP="002570E4">
            <w:pPr>
              <w:pStyle w:val="TAC"/>
              <w:keepNext w:val="0"/>
              <w:keepLines w:val="0"/>
            </w:pPr>
            <w:r w:rsidRPr="005647EB">
              <w:t>‘01</w:t>
            </w:r>
            <w:r w:rsidR="002570E4" w:rsidRPr="005647EB">
              <w:t>'</w:t>
            </w:r>
          </w:p>
        </w:tc>
        <w:tc>
          <w:tcPr>
            <w:tcW w:w="2218" w:type="dxa"/>
            <w:shd w:val="clear" w:color="auto" w:fill="auto"/>
            <w:vAlign w:val="center"/>
          </w:tcPr>
          <w:p w14:paraId="5B652DAD" w14:textId="77777777" w:rsidR="008057B3" w:rsidRPr="005647EB" w:rsidRDefault="008057B3" w:rsidP="002570E4">
            <w:pPr>
              <w:pStyle w:val="TAC"/>
              <w:keepNext w:val="0"/>
              <w:keepLines w:val="0"/>
            </w:pPr>
            <w:r w:rsidRPr="005647EB">
              <w:t>[50]</w:t>
            </w:r>
          </w:p>
        </w:tc>
      </w:tr>
      <w:tr w:rsidR="008057B3" w:rsidRPr="005647EB" w14:paraId="638FB663" w14:textId="77777777" w:rsidTr="002570E4">
        <w:trPr>
          <w:jc w:val="center"/>
        </w:trPr>
        <w:tc>
          <w:tcPr>
            <w:tcW w:w="2387" w:type="dxa"/>
            <w:shd w:val="clear" w:color="auto" w:fill="auto"/>
            <w:vAlign w:val="center"/>
          </w:tcPr>
          <w:p w14:paraId="4116B6F0" w14:textId="525076F0" w:rsidR="008057B3" w:rsidRPr="005647EB" w:rsidRDefault="008057B3" w:rsidP="002570E4">
            <w:pPr>
              <w:pStyle w:val="TAC"/>
              <w:keepNext w:val="0"/>
              <w:keepLines w:val="0"/>
            </w:pPr>
            <w:r w:rsidRPr="005647EB">
              <w:t>‘10</w:t>
            </w:r>
            <w:r w:rsidR="002570E4" w:rsidRPr="005647EB">
              <w:t>'</w:t>
            </w:r>
          </w:p>
        </w:tc>
        <w:tc>
          <w:tcPr>
            <w:tcW w:w="2218" w:type="dxa"/>
            <w:shd w:val="clear" w:color="auto" w:fill="auto"/>
            <w:vAlign w:val="center"/>
          </w:tcPr>
          <w:p w14:paraId="1F74EC08" w14:textId="77777777" w:rsidR="008057B3" w:rsidRPr="005647EB" w:rsidRDefault="008057B3" w:rsidP="002570E4">
            <w:pPr>
              <w:pStyle w:val="TAC"/>
              <w:keepNext w:val="0"/>
              <w:keepLines w:val="0"/>
            </w:pPr>
            <w:r w:rsidRPr="005647EB">
              <w:t>[80]</w:t>
            </w:r>
          </w:p>
        </w:tc>
      </w:tr>
      <w:tr w:rsidR="008057B3" w:rsidRPr="005647EB" w14:paraId="5E359DA7" w14:textId="77777777" w:rsidTr="002570E4">
        <w:trPr>
          <w:jc w:val="center"/>
        </w:trPr>
        <w:tc>
          <w:tcPr>
            <w:tcW w:w="2387" w:type="dxa"/>
            <w:shd w:val="clear" w:color="auto" w:fill="auto"/>
            <w:vAlign w:val="center"/>
          </w:tcPr>
          <w:p w14:paraId="1B54D8BF" w14:textId="4EA43F7F" w:rsidR="008057B3" w:rsidRPr="005647EB" w:rsidRDefault="008057B3" w:rsidP="002570E4">
            <w:pPr>
              <w:pStyle w:val="TAC"/>
              <w:keepNext w:val="0"/>
              <w:keepLines w:val="0"/>
            </w:pPr>
            <w:r w:rsidRPr="005647EB">
              <w:t>‘11</w:t>
            </w:r>
            <w:r w:rsidR="002570E4" w:rsidRPr="005647EB">
              <w:t>'</w:t>
            </w:r>
          </w:p>
        </w:tc>
        <w:tc>
          <w:tcPr>
            <w:tcW w:w="2218" w:type="dxa"/>
            <w:shd w:val="clear" w:color="auto" w:fill="auto"/>
            <w:vAlign w:val="center"/>
          </w:tcPr>
          <w:p w14:paraId="210BD6A1" w14:textId="77777777" w:rsidR="008057B3" w:rsidRPr="005647EB" w:rsidRDefault="008057B3" w:rsidP="002570E4">
            <w:pPr>
              <w:pStyle w:val="TAC"/>
              <w:keepNext w:val="0"/>
              <w:keepLines w:val="0"/>
            </w:pPr>
            <w:r w:rsidRPr="005647EB">
              <w:t>[90]</w:t>
            </w:r>
          </w:p>
        </w:tc>
      </w:tr>
    </w:tbl>
    <w:p w14:paraId="49EDEE3A" w14:textId="77777777" w:rsidR="008057B3" w:rsidRPr="005647EB" w:rsidRDefault="008057B3" w:rsidP="002570E4"/>
    <w:p w14:paraId="47D909C0" w14:textId="77777777" w:rsidR="008057B3" w:rsidRPr="005647EB" w:rsidRDefault="008057B3" w:rsidP="002570E4">
      <w:pPr>
        <w:pStyle w:val="TH"/>
        <w:keepNext w:val="0"/>
        <w:keepLines w:val="0"/>
      </w:pPr>
      <w:r w:rsidRPr="005647EB">
        <w:t xml:space="preserve">Table </w:t>
      </w:r>
      <w:r w:rsidRPr="005647EB">
        <w:rPr>
          <w:lang w:eastAsia="zh-TW"/>
        </w:rPr>
        <w:t>8.3.12.3</w:t>
      </w:r>
      <w:r w:rsidRPr="005647EB">
        <w:t>-3: Requirement on cell identification delay and measurement delay for FDD interfrequency cell with MPDCCH scaling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82"/>
        <w:gridCol w:w="4699"/>
        <w:gridCol w:w="3746"/>
      </w:tblGrid>
      <w:tr w:rsidR="008057B3" w:rsidRPr="005647EB" w14:paraId="0FA1F156" w14:textId="77777777" w:rsidTr="00194A1C">
        <w:trPr>
          <w:jc w:val="center"/>
        </w:trPr>
        <w:tc>
          <w:tcPr>
            <w:tcW w:w="1282" w:type="dxa"/>
            <w:tcBorders>
              <w:top w:val="single" w:sz="4" w:space="0" w:color="auto"/>
              <w:left w:val="single" w:sz="4" w:space="0" w:color="auto"/>
              <w:bottom w:val="single" w:sz="4" w:space="0" w:color="auto"/>
              <w:right w:val="single" w:sz="4" w:space="0" w:color="auto"/>
            </w:tcBorders>
            <w:hideMark/>
          </w:tcPr>
          <w:p w14:paraId="6C57ED0E" w14:textId="7B620821" w:rsidR="008057B3" w:rsidRPr="005647EB" w:rsidRDefault="008057B3" w:rsidP="002570E4">
            <w:pPr>
              <w:pStyle w:val="TAH"/>
              <w:keepNext w:val="0"/>
              <w:keepLines w:val="0"/>
            </w:pPr>
            <w:r w:rsidRPr="005647EB">
              <w:t>Gap</w:t>
            </w:r>
            <w:r w:rsidR="002570E4" w:rsidRPr="005647EB">
              <w:t xml:space="preserve"> </w:t>
            </w:r>
            <w:r w:rsidRPr="005647EB">
              <w:t>pattern</w:t>
            </w:r>
            <w:r w:rsidR="002570E4" w:rsidRPr="005647EB">
              <w:t xml:space="preserve"> </w:t>
            </w:r>
            <w:r w:rsidRPr="005647EB">
              <w:t>ID</w:t>
            </w:r>
          </w:p>
        </w:tc>
        <w:tc>
          <w:tcPr>
            <w:tcW w:w="4699" w:type="dxa"/>
            <w:tcBorders>
              <w:top w:val="single" w:sz="4" w:space="0" w:color="auto"/>
              <w:left w:val="single" w:sz="4" w:space="0" w:color="auto"/>
              <w:bottom w:val="single" w:sz="4" w:space="0" w:color="auto"/>
              <w:right w:val="single" w:sz="4" w:space="0" w:color="auto"/>
            </w:tcBorders>
            <w:hideMark/>
          </w:tcPr>
          <w:p w14:paraId="042E17EB" w14:textId="220C192F" w:rsidR="008057B3" w:rsidRPr="005647EB" w:rsidRDefault="008057B3" w:rsidP="002570E4">
            <w:pPr>
              <w:pStyle w:val="TAH"/>
              <w:keepNext w:val="0"/>
              <w:keepLines w:val="0"/>
            </w:pPr>
            <w:r w:rsidRPr="005647EB">
              <w:t>Cell</w:t>
            </w:r>
            <w:r w:rsidR="002570E4" w:rsidRPr="005647EB">
              <w:t xml:space="preserve"> </w:t>
            </w:r>
            <w:r w:rsidRPr="005647EB">
              <w:rPr>
                <w:lang w:eastAsia="zh-CN"/>
              </w:rPr>
              <w:t>identification</w:t>
            </w:r>
            <w:r w:rsidR="002570E4" w:rsidRPr="005647EB">
              <w:t xml:space="preserve"> </w:t>
            </w:r>
            <w:r w:rsidRPr="005647EB">
              <w:t>delay</w:t>
            </w:r>
            <w:r w:rsidR="002570E4" w:rsidRPr="005647EB">
              <w:t xml:space="preserve"> </w:t>
            </w:r>
            <w:r w:rsidRPr="005647EB">
              <w:t>(T</w:t>
            </w:r>
            <w:r w:rsidRPr="005647EB">
              <w:rPr>
                <w:vertAlign w:val="subscript"/>
              </w:rPr>
              <w:t>identify_inter_UE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c>
          <w:tcPr>
            <w:tcW w:w="3746" w:type="dxa"/>
            <w:tcBorders>
              <w:top w:val="single" w:sz="4" w:space="0" w:color="auto"/>
              <w:left w:val="single" w:sz="4" w:space="0" w:color="auto"/>
              <w:bottom w:val="single" w:sz="4" w:space="0" w:color="auto"/>
              <w:right w:val="single" w:sz="4" w:space="0" w:color="auto"/>
            </w:tcBorders>
            <w:hideMark/>
          </w:tcPr>
          <w:p w14:paraId="77584026" w14:textId="3D7899CA" w:rsidR="008057B3" w:rsidRPr="005647EB" w:rsidRDefault="008057B3" w:rsidP="002570E4">
            <w:pPr>
              <w:pStyle w:val="TAH"/>
              <w:keepNext w:val="0"/>
              <w:keepLines w:val="0"/>
            </w:pPr>
            <w:r w:rsidRPr="005647EB">
              <w:t>Measurement</w:t>
            </w:r>
            <w:r w:rsidR="002570E4" w:rsidRPr="005647EB">
              <w:t xml:space="preserve"> </w:t>
            </w:r>
            <w:r w:rsidRPr="005647EB">
              <w:t>delay</w:t>
            </w:r>
            <w:r w:rsidR="002570E4" w:rsidRPr="005647EB">
              <w:t xml:space="preserve"> </w:t>
            </w:r>
            <w:r w:rsidRPr="005647EB">
              <w:t>(T</w:t>
            </w:r>
            <w:r w:rsidRPr="005647EB">
              <w:rPr>
                <w:vertAlign w:val="subscript"/>
              </w:rPr>
              <w:t>measure_inter_UE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r>
      <w:tr w:rsidR="008057B3" w:rsidRPr="005647EB" w14:paraId="481ABE6A" w14:textId="77777777" w:rsidTr="00194A1C">
        <w:trPr>
          <w:jc w:val="center"/>
        </w:trPr>
        <w:tc>
          <w:tcPr>
            <w:tcW w:w="1282" w:type="dxa"/>
            <w:tcBorders>
              <w:top w:val="single" w:sz="4" w:space="0" w:color="auto"/>
              <w:left w:val="single" w:sz="4" w:space="0" w:color="auto"/>
              <w:bottom w:val="single" w:sz="4" w:space="0" w:color="auto"/>
              <w:right w:val="single" w:sz="4" w:space="0" w:color="auto"/>
            </w:tcBorders>
            <w:hideMark/>
          </w:tcPr>
          <w:p w14:paraId="52B429B6" w14:textId="77777777" w:rsidR="008057B3" w:rsidRPr="005647EB" w:rsidRDefault="008057B3" w:rsidP="002570E4">
            <w:pPr>
              <w:pStyle w:val="TAC"/>
              <w:keepNext w:val="0"/>
              <w:keepLines w:val="0"/>
            </w:pPr>
            <w:r w:rsidRPr="005647EB">
              <w:t>0</w:t>
            </w:r>
          </w:p>
        </w:tc>
        <w:tc>
          <w:tcPr>
            <w:tcW w:w="4699" w:type="dxa"/>
            <w:tcBorders>
              <w:top w:val="single" w:sz="4" w:space="0" w:color="auto"/>
              <w:left w:val="single" w:sz="4" w:space="0" w:color="auto"/>
              <w:bottom w:val="single" w:sz="4" w:space="0" w:color="auto"/>
              <w:right w:val="single" w:sz="4" w:space="0" w:color="auto"/>
            </w:tcBorders>
            <w:hideMark/>
          </w:tcPr>
          <w:p w14:paraId="64B1112B" w14:textId="301F5B21" w:rsidR="008057B3" w:rsidRPr="005647EB" w:rsidRDefault="008057B3" w:rsidP="002570E4">
            <w:pPr>
              <w:pStyle w:val="TAC"/>
              <w:keepNext w:val="0"/>
              <w:keepLines w:val="0"/>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1.44)</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lang w:eastAsia="zh-CN"/>
              </w:rPr>
              <w:t xml:space="preserve"> </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3746" w:type="dxa"/>
            <w:tcBorders>
              <w:top w:val="single" w:sz="4" w:space="0" w:color="auto"/>
              <w:left w:val="single" w:sz="4" w:space="0" w:color="auto"/>
              <w:bottom w:val="single" w:sz="4" w:space="0" w:color="auto"/>
              <w:right w:val="single" w:sz="4" w:space="0" w:color="auto"/>
            </w:tcBorders>
            <w:hideMark/>
          </w:tcPr>
          <w:p w14:paraId="77EC8798" w14:textId="6C4ABEF3" w:rsidR="008057B3" w:rsidRPr="005647EB" w:rsidRDefault="008057B3"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480)</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lang w:eastAsia="zh-CN"/>
              </w:rPr>
              <w:t xml:space="preserve"> </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ms</w:t>
            </w:r>
          </w:p>
        </w:tc>
      </w:tr>
      <w:tr w:rsidR="008057B3" w:rsidRPr="005647EB" w14:paraId="02A2ED5A" w14:textId="77777777" w:rsidTr="00194A1C">
        <w:trPr>
          <w:jc w:val="center"/>
        </w:trPr>
        <w:tc>
          <w:tcPr>
            <w:tcW w:w="1282" w:type="dxa"/>
            <w:tcBorders>
              <w:top w:val="single" w:sz="4" w:space="0" w:color="auto"/>
              <w:left w:val="single" w:sz="4" w:space="0" w:color="auto"/>
              <w:bottom w:val="single" w:sz="4" w:space="0" w:color="auto"/>
              <w:right w:val="single" w:sz="4" w:space="0" w:color="auto"/>
            </w:tcBorders>
            <w:hideMark/>
          </w:tcPr>
          <w:p w14:paraId="4507CD70" w14:textId="77777777" w:rsidR="008057B3" w:rsidRPr="005647EB" w:rsidRDefault="008057B3" w:rsidP="002570E4">
            <w:pPr>
              <w:pStyle w:val="TAC"/>
              <w:keepNext w:val="0"/>
              <w:keepLines w:val="0"/>
            </w:pPr>
            <w:r w:rsidRPr="005647EB">
              <w:t>1</w:t>
            </w:r>
          </w:p>
        </w:tc>
        <w:tc>
          <w:tcPr>
            <w:tcW w:w="4699" w:type="dxa"/>
            <w:tcBorders>
              <w:top w:val="single" w:sz="4" w:space="0" w:color="auto"/>
              <w:left w:val="single" w:sz="4" w:space="0" w:color="auto"/>
              <w:bottom w:val="single" w:sz="4" w:space="0" w:color="auto"/>
              <w:right w:val="single" w:sz="4" w:space="0" w:color="auto"/>
            </w:tcBorders>
            <w:hideMark/>
          </w:tcPr>
          <w:p w14:paraId="57610EDD" w14:textId="4F20642C" w:rsidR="008057B3" w:rsidRPr="005647EB" w:rsidRDefault="008057B3" w:rsidP="002570E4">
            <w:pPr>
              <w:pStyle w:val="TAC"/>
              <w:keepNext w:val="0"/>
              <w:keepLines w:val="0"/>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2.88)</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3746" w:type="dxa"/>
            <w:tcBorders>
              <w:top w:val="single" w:sz="4" w:space="0" w:color="auto"/>
              <w:left w:val="single" w:sz="4" w:space="0" w:color="auto"/>
              <w:bottom w:val="single" w:sz="4" w:space="0" w:color="auto"/>
              <w:right w:val="single" w:sz="4" w:space="0" w:color="auto"/>
            </w:tcBorders>
            <w:hideMark/>
          </w:tcPr>
          <w:p w14:paraId="41841192" w14:textId="5A0CF975" w:rsidR="008057B3" w:rsidRPr="005647EB" w:rsidRDefault="008057B3"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960)</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lang w:eastAsia="zh-CN"/>
              </w:rPr>
              <w:t xml:space="preserve"> </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ms</w:t>
            </w:r>
          </w:p>
        </w:tc>
      </w:tr>
    </w:tbl>
    <w:p w14:paraId="3F784AF8" w14:textId="77777777" w:rsidR="008057B3" w:rsidRPr="005647EB" w:rsidRDefault="008057B3" w:rsidP="002570E4"/>
    <w:p w14:paraId="04E0EB8F" w14:textId="77777777" w:rsidR="008057B3" w:rsidRPr="005647EB" w:rsidRDefault="008057B3" w:rsidP="002570E4">
      <w:pPr>
        <w:pStyle w:val="EQ"/>
        <w:keepLines w:val="0"/>
        <w:jc w:val="center"/>
        <w:rPr>
          <w:noProof w:val="0"/>
        </w:rPr>
      </w:pPr>
      <w:r w:rsidRPr="005647EB">
        <w:rPr>
          <w:noProof w:val="0"/>
          <w:position w:val="-62"/>
        </w:rPr>
        <w:object w:dxaOrig="3660" w:dyaOrig="999" w14:anchorId="3C6469CD">
          <v:shape id="_x0000_i1104" type="#_x0000_t75" style="width:181pt;height:50pt" o:ole="">
            <v:imagedata r:id="rId107" o:title=""/>
          </v:shape>
          <o:OLEObject Type="Embed" ProgID="Equation.3" ShapeID="_x0000_i1104" DrawAspect="Content" ObjectID="_1781977671" r:id="rId108"/>
        </w:object>
      </w:r>
    </w:p>
    <w:p w14:paraId="43B980CD" w14:textId="77777777" w:rsidR="008057B3" w:rsidRPr="005647EB" w:rsidRDefault="008057B3" w:rsidP="00194A1C">
      <w:pPr>
        <w:keepNext/>
        <w:keepLines/>
      </w:pPr>
      <w:r w:rsidRPr="005647EB">
        <w:lastRenderedPageBreak/>
        <w:t>K</w:t>
      </w:r>
      <w:r w:rsidRPr="005647EB">
        <w:rPr>
          <w:vertAlign w:val="subscript"/>
        </w:rPr>
        <w:t>RSTD_M1_NC</w:t>
      </w:r>
      <w:r w:rsidRPr="005647EB">
        <w:t xml:space="preserve"> is applicable provided following conditions are met:</w:t>
      </w:r>
    </w:p>
    <w:p w14:paraId="3E8F06A0" w14:textId="77777777" w:rsidR="008057B3" w:rsidRPr="005647EB" w:rsidRDefault="008057B3" w:rsidP="002570E4">
      <w:pPr>
        <w:pStyle w:val="B1"/>
      </w:pPr>
      <w:r w:rsidRPr="005647EB">
        <w:t>-</w:t>
      </w:r>
      <w:r w:rsidRPr="005647EB">
        <w:tab/>
      </w:r>
      <w:r w:rsidRPr="005647EB">
        <w:object w:dxaOrig="440" w:dyaOrig="360" w14:anchorId="733BB044">
          <v:shape id="_x0000_i1105" type="#_x0000_t75" style="width:22pt;height:21.5pt" o:ole="">
            <v:imagedata r:id="rId109" o:title=""/>
          </v:shape>
          <o:OLEObject Type="Embed" ProgID="Equation.3" ShapeID="_x0000_i1105" DrawAspect="Content" ObjectID="_1781977672" r:id="rId110"/>
        </w:object>
      </w:r>
      <w:r w:rsidRPr="005647EB">
        <w:t xml:space="preserve"> &gt; 40 ms</w:t>
      </w:r>
    </w:p>
    <w:p w14:paraId="0FFDECEA" w14:textId="77777777" w:rsidR="008057B3" w:rsidRPr="005647EB" w:rsidRDefault="008057B3" w:rsidP="002570E4">
      <w:pPr>
        <w:pStyle w:val="B1"/>
      </w:pPr>
      <w:r w:rsidRPr="005647EB">
        <w:t>-</w:t>
      </w:r>
      <w:r w:rsidRPr="005647EB">
        <w:tab/>
      </w:r>
      <w:r w:rsidRPr="005647EB">
        <w:object w:dxaOrig="440" w:dyaOrig="360" w14:anchorId="53E615E4">
          <v:shape id="_x0000_i1106" type="#_x0000_t75" style="width:22pt;height:21.5pt" o:ole="">
            <v:imagedata r:id="rId109" o:title=""/>
          </v:shape>
          <o:OLEObject Type="Embed" ProgID="Equation.3" ShapeID="_x0000_i1106" DrawAspect="Content" ObjectID="_1781977673" r:id="rId111"/>
        </w:object>
      </w:r>
      <w:r w:rsidRPr="005647EB">
        <w:t xml:space="preserve"> &gt; </w:t>
      </w:r>
      <w:r w:rsidRPr="005647EB">
        <w:object w:dxaOrig="540" w:dyaOrig="360" w14:anchorId="3CE2A8F7">
          <v:shape id="_x0000_i1107" type="#_x0000_t75" style="width:28pt;height:21.5pt" o:ole="">
            <v:imagedata r:id="rId112" o:title=""/>
          </v:shape>
          <o:OLEObject Type="Embed" ProgID="Equation.3" ShapeID="_x0000_i1107" DrawAspect="Content" ObjectID="_1781977674" r:id="rId113"/>
        </w:object>
      </w:r>
    </w:p>
    <w:p w14:paraId="1B7676BF" w14:textId="77777777" w:rsidR="008057B3" w:rsidRPr="005647EB" w:rsidRDefault="008057B3" w:rsidP="002570E4">
      <w:pPr>
        <w:pStyle w:val="B1"/>
      </w:pPr>
      <w:r w:rsidRPr="005647EB">
        <w:t>where</w:t>
      </w:r>
    </w:p>
    <w:p w14:paraId="2AB63788" w14:textId="6E6B69E8" w:rsidR="008057B3" w:rsidRPr="005647EB" w:rsidRDefault="008057B3" w:rsidP="002570E4">
      <w:pPr>
        <w:pStyle w:val="B1"/>
      </w:pPr>
      <w:r w:rsidRPr="005647EB">
        <w:t>-</w:t>
      </w:r>
      <w:r w:rsidRPr="005647EB">
        <w:tab/>
      </w:r>
      <w:r w:rsidRPr="005647EB">
        <w:rPr>
          <w:rFonts w:eastAsia="MS Mincho" w:cs="v4.2.0"/>
          <w:position w:val="-12"/>
          <w:sz w:val="2"/>
        </w:rPr>
        <w:object w:dxaOrig="440" w:dyaOrig="360" w14:anchorId="5E78DD1A">
          <v:shape id="_x0000_i1108" type="#_x0000_t75" style="width:22pt;height:21.5pt" o:ole="">
            <v:imagedata r:id="rId109" o:title=""/>
          </v:shape>
          <o:OLEObject Type="Embed" ProgID="Equation.3" ShapeID="_x0000_i1108" DrawAspect="Content" ObjectID="_1781977675" r:id="rId114"/>
        </w:object>
      </w:r>
      <w:r w:rsidRPr="005647EB">
        <w:t xml:space="preserve">is the cell-specific positioning subframe configuration period as defined </w:t>
      </w:r>
      <w:r w:rsidR="002570E4" w:rsidRPr="005647EB">
        <w:t>in 3GPP TS</w:t>
      </w:r>
      <w:r w:rsidRPr="005647EB">
        <w:t xml:space="preserve"> 36.211 [16],</w:t>
      </w:r>
    </w:p>
    <w:p w14:paraId="2B7D3473" w14:textId="679A354F" w:rsidR="008057B3" w:rsidRPr="005647EB" w:rsidRDefault="008057B3" w:rsidP="002570E4">
      <w:pPr>
        <w:pStyle w:val="B1"/>
      </w:pPr>
      <w:r w:rsidRPr="005647EB">
        <w:t>-</w:t>
      </w:r>
      <w:r w:rsidRPr="005647EB">
        <w:tab/>
      </w:r>
      <w:r w:rsidRPr="005647EB">
        <w:rPr>
          <w:b/>
          <w:position w:val="-12"/>
        </w:rPr>
        <w:object w:dxaOrig="540" w:dyaOrig="360" w14:anchorId="5DC71253">
          <v:shape id="_x0000_i1109" type="#_x0000_t75" style="width:28pt;height:21.5pt" o:ole="">
            <v:imagedata r:id="rId112" o:title=""/>
          </v:shape>
          <o:OLEObject Type="Embed" ProgID="Equation.3" ShapeID="_x0000_i1109" DrawAspect="Content" ObjectID="_1781977676" r:id="rId115"/>
        </w:object>
      </w:r>
      <w:r w:rsidRPr="005647EB">
        <w:t xml:space="preserve"> is the number of consecutive downlink positioning subframes in a positioning </w:t>
      </w:r>
      <w:r w:rsidR="00A91793" w:rsidRPr="005647EB">
        <w:t>location</w:t>
      </w:r>
      <w:r w:rsidRPr="005647EB">
        <w:t xml:space="preserve"> defined </w:t>
      </w:r>
      <w:r w:rsidR="002570E4" w:rsidRPr="005647EB">
        <w:t>in 3GPP TS</w:t>
      </w:r>
      <w:r w:rsidRPr="005647EB">
        <w:t xml:space="preserve"> 36.211</w:t>
      </w:r>
    </w:p>
    <w:p w14:paraId="7D51E3A9" w14:textId="77777777" w:rsidR="008057B3" w:rsidRPr="005647EB" w:rsidRDefault="008057B3" w:rsidP="002570E4">
      <w:r w:rsidRPr="005647EB">
        <w:t>Otherwise K</w:t>
      </w:r>
      <w:r w:rsidRPr="005647EB">
        <w:rPr>
          <w:vertAlign w:val="subscript"/>
        </w:rPr>
        <w:t>RSTD_M1_NC</w:t>
      </w:r>
      <w:r w:rsidRPr="005647EB">
        <w:t xml:space="preserve"> = 1.</w:t>
      </w:r>
    </w:p>
    <w:p w14:paraId="4997B9F6" w14:textId="77777777" w:rsidR="008057B3" w:rsidRPr="005647EB" w:rsidRDefault="008057B3" w:rsidP="002570E4">
      <w:pPr>
        <w:rPr>
          <w:rFonts w:cs="v4.2.0"/>
        </w:rPr>
      </w:pPr>
      <w:r w:rsidRPr="005647EB">
        <w:t>A cell shall be considered detectable</w:t>
      </w:r>
      <w:r w:rsidRPr="005647EB">
        <w:rPr>
          <w:rFonts w:cs="v4.2.0"/>
        </w:rPr>
        <w:t xml:space="preserve"> when</w:t>
      </w:r>
    </w:p>
    <w:p w14:paraId="5CC5FE0A" w14:textId="26A77964" w:rsidR="008057B3" w:rsidRPr="005647EB" w:rsidRDefault="008057B3" w:rsidP="002570E4">
      <w:pPr>
        <w:pStyle w:val="B1"/>
      </w:pPr>
      <w:r w:rsidRPr="005647EB">
        <w:t>-</w:t>
      </w:r>
      <w:r w:rsidRPr="005647EB">
        <w:tab/>
        <w:t xml:space="preserve">RSRP related side conditions given in 36.133 </w:t>
      </w:r>
      <w:r w:rsidR="00914A62" w:rsidRPr="005647EB">
        <w:t>Clause</w:t>
      </w:r>
      <w:r w:rsidRPr="005647EB">
        <w:t>s 9.1.21.9 and 9.1.22.10 are fulfilled for a corresponding Band,</w:t>
      </w:r>
    </w:p>
    <w:p w14:paraId="32AFA026" w14:textId="77777777" w:rsidR="008057B3" w:rsidRPr="005647EB" w:rsidRDefault="008057B3" w:rsidP="002570E4">
      <w:pPr>
        <w:pStyle w:val="B1"/>
      </w:pPr>
      <w:r w:rsidRPr="005647EB">
        <w:t>-</w:t>
      </w:r>
      <w:r w:rsidRPr="005647EB">
        <w:tab/>
        <w:t>RSRQ related side conditions given in 36.133 Clause 9.1.21.13 and 9.1.21.14 are fulfilled for a corresponding Band,</w:t>
      </w:r>
    </w:p>
    <w:p w14:paraId="169F9578" w14:textId="77777777" w:rsidR="008057B3" w:rsidRPr="005647EB" w:rsidRDefault="008057B3" w:rsidP="002570E4">
      <w:pPr>
        <w:pStyle w:val="B1"/>
        <w:rPr>
          <w:rFonts w:cs="v4.2.0"/>
        </w:rPr>
      </w:pPr>
      <w:r w:rsidRPr="005647EB">
        <w:t>-</w:t>
      </w:r>
      <w:r w:rsidRPr="005647EB">
        <w:tab/>
        <w:t>SCH_RP and SCH Ês/Iot according to 36.133 Annex Table B.2.14-1 for a corresponding Band.</w:t>
      </w:r>
    </w:p>
    <w:p w14:paraId="0335D0E6" w14:textId="77777777" w:rsidR="008057B3" w:rsidRPr="005647EB" w:rsidRDefault="008057B3" w:rsidP="002570E4">
      <w:r w:rsidRPr="005647EB">
        <w:t xml:space="preserve">Identification of a cell shall include detection of the cell and additionally performing a single measurement with measurement period of </w:t>
      </w:r>
      <w:r w:rsidRPr="005647EB">
        <w:rPr>
          <w:rFonts w:cs="Arial"/>
        </w:rPr>
        <w:t>T</w:t>
      </w:r>
      <w:r w:rsidRPr="005647EB">
        <w:rPr>
          <w:rFonts w:cs="Arial"/>
          <w:vertAlign w:val="subscript"/>
        </w:rPr>
        <w:t>measure_inter_UE cat M1_NC</w:t>
      </w:r>
      <w:r w:rsidRPr="005647EB">
        <w:t>. If higher layer filtering is used, an additional cell identification delay can be expected.</w:t>
      </w:r>
    </w:p>
    <w:p w14:paraId="429BB2CA" w14:textId="7F83A1C9" w:rsidR="008057B3" w:rsidRPr="005647EB" w:rsidRDefault="008057B3" w:rsidP="002570E4">
      <w:r w:rsidRPr="005647EB">
        <w:t xml:space="preserve">In the RRC_CONNECTED state the measurement period for inter frequency measurements is according to </w:t>
      </w:r>
      <w:r w:rsidRPr="005647EB">
        <w:rPr>
          <w:snapToGrid w:val="0"/>
        </w:rPr>
        <w:t>Table</w:t>
      </w:r>
      <w:r w:rsidR="00194A1C" w:rsidRPr="005647EB">
        <w:rPr>
          <w:snapToGrid w:val="0"/>
        </w:rPr>
        <w:t> </w:t>
      </w:r>
      <w:r w:rsidRPr="005647EB">
        <w:rPr>
          <w:snapToGrid w:val="0"/>
        </w:rPr>
        <w:t>8.13.2.6.1.1-1</w:t>
      </w:r>
      <w:r w:rsidRPr="005647EB">
        <w:t xml:space="preserve">. 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in </w:t>
      </w:r>
      <w:r w:rsidR="00914A62" w:rsidRPr="005647EB">
        <w:t>clause</w:t>
      </w:r>
      <w:r w:rsidRPr="005647EB">
        <w:t>s</w:t>
      </w:r>
      <w:r w:rsidR="00194A1C" w:rsidRPr="005647EB">
        <w:t> </w:t>
      </w:r>
      <w:r w:rsidRPr="005647EB">
        <w:rPr>
          <w:rFonts w:cs="v4.2.0"/>
        </w:rPr>
        <w:t>9.1.21.9, 9.1.21.10, 9.1.21.13 and 9.1.21.14</w:t>
      </w:r>
      <w:r w:rsidRPr="005647EB">
        <w:t>.</w:t>
      </w:r>
    </w:p>
    <w:p w14:paraId="6A26C1CE" w14:textId="77777777" w:rsidR="008057B3" w:rsidRPr="005647EB" w:rsidRDefault="008057B3" w:rsidP="002570E4">
      <w:r w:rsidRPr="005647EB">
        <w:t xml:space="preserve">The UE shall be capable of performing RSRP and RSRQ measurements of at least 4 inter-frequency cells per FDD inter-frequency for up to 2 FDD inter-frequencies and the UE physical layer shall be capable of reporting RSRP and RSRQ measurements to higher layers with the measurement period defined in Table </w:t>
      </w:r>
      <w:r w:rsidRPr="005647EB">
        <w:rPr>
          <w:snapToGrid w:val="0"/>
        </w:rPr>
        <w:t>8.13.2.6.1.1-1</w:t>
      </w:r>
      <w:r w:rsidRPr="005647EB">
        <w:t>.</w:t>
      </w:r>
    </w:p>
    <w:p w14:paraId="6BE5E52F" w14:textId="48BBED37" w:rsidR="008057B3" w:rsidRPr="005647EB" w:rsidRDefault="008057B3" w:rsidP="002570E4">
      <w:pPr>
        <w:rPr>
          <w:rFonts w:cs="v4.2.0"/>
        </w:rPr>
      </w:pPr>
      <w:r w:rsidRPr="005647EB">
        <w:rPr>
          <w:rFonts w:cs="v4.2.0"/>
        </w:rPr>
        <w:t xml:space="preserve">Reported RSRP and RSRQ measurement contained in event triggered measurement reports shall meet the requirements in </w:t>
      </w:r>
      <w:r w:rsidR="00194A1C" w:rsidRPr="005647EB">
        <w:rPr>
          <w:rFonts w:cs="v4.2.0"/>
        </w:rPr>
        <w:t xml:space="preserve">3GPP TS </w:t>
      </w:r>
      <w:r w:rsidRPr="005647EB">
        <w:rPr>
          <w:rFonts w:cs="v4.2.0"/>
        </w:rPr>
        <w:t xml:space="preserve">36.133 in </w:t>
      </w:r>
      <w:r w:rsidR="00914A62" w:rsidRPr="005647EB">
        <w:rPr>
          <w:rFonts w:cs="v4.2.0"/>
        </w:rPr>
        <w:t>clause</w:t>
      </w:r>
      <w:r w:rsidRPr="005647EB">
        <w:rPr>
          <w:rFonts w:cs="v4.2.0"/>
        </w:rPr>
        <w:t>s 9.1.21.9, 9.1.21.10, 9.1.21.13 and 9.1.21.14.</w:t>
      </w:r>
    </w:p>
    <w:p w14:paraId="6D9624BF" w14:textId="77777777" w:rsidR="008057B3" w:rsidRPr="005647EB" w:rsidRDefault="008057B3"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340CAA26" w14:textId="77777777" w:rsidR="008057B3" w:rsidRPr="005647EB" w:rsidRDefault="008057B3"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w:t>
      </w:r>
      <w:r w:rsidR="00A91793" w:rsidRPr="005647EB">
        <w:rPr>
          <w:rFonts w:cs="v4.2.0"/>
          <w:lang w:eastAsia="zh-CN"/>
        </w:rPr>
        <w:t xml:space="preserve"> </w:t>
      </w:r>
      <w:r w:rsidRPr="005647EB">
        <w:rPr>
          <w:rFonts w:cs="v4.2.0"/>
          <w:lang w:eastAsia="zh-CN"/>
        </w:rPr>
        <w:t>This measurement reporting delay excludes a delay which caused by no UL resources for UE to send the measurement report.</w:t>
      </w:r>
    </w:p>
    <w:p w14:paraId="64E849E5" w14:textId="3E0B0DE1" w:rsidR="008057B3" w:rsidRPr="005647EB" w:rsidRDefault="008057B3"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identify</w:t>
      </w:r>
      <w:r w:rsidRPr="005647EB">
        <w:rPr>
          <w:rFonts w:cs="v4.2.0"/>
          <w:vertAlign w:val="subscript"/>
          <w:lang w:eastAsia="zh-CN"/>
        </w:rPr>
        <w:t xml:space="preserve"> inter_UE cat M1_NC</w:t>
      </w:r>
      <w:r w:rsidRPr="005647EB">
        <w:rPr>
          <w:rFonts w:cs="v4.2.0"/>
        </w:rPr>
        <w:t xml:space="preserve"> defined in </w:t>
      </w:r>
      <w:r w:rsidR="00194A1C" w:rsidRPr="005647EB">
        <w:rPr>
          <w:rFonts w:cs="v4.2.0"/>
        </w:rPr>
        <w:t>c</w:t>
      </w:r>
      <w:r w:rsidRPr="005647EB">
        <w:rPr>
          <w:rFonts w:cs="v4.2.0"/>
        </w:rPr>
        <w:t>lause </w:t>
      </w:r>
      <w:r w:rsidRPr="005647EB">
        <w:t>8.13.2.6.1.1</w:t>
      </w:r>
      <w:r w:rsidRPr="005647EB">
        <w:rPr>
          <w:rFonts w:cs="v4.2.0"/>
          <w:lang w:eastAsia="zh-CN"/>
        </w:rPr>
        <w:t>.</w:t>
      </w:r>
      <w:r w:rsidRPr="005647EB">
        <w:rPr>
          <w:rFonts w:cs="v4.2.0"/>
          <w:vertAlign w:val="subscript"/>
        </w:rPr>
        <w:t xml:space="preserve"> </w:t>
      </w:r>
      <w:r w:rsidRPr="005647EB">
        <w:rPr>
          <w:rFonts w:cs="v4.2.0"/>
        </w:rPr>
        <w:t>When L3 filtering is used or IDC autonomous denial is configured an additional delay can be expected.</w:t>
      </w:r>
    </w:p>
    <w:p w14:paraId="3E67CB14" w14:textId="77777777" w:rsidR="008057B3" w:rsidRPr="005647EB" w:rsidRDefault="008057B3" w:rsidP="00194A1C">
      <w:pPr>
        <w:rPr>
          <w:rFonts w:cs="v4.2.0"/>
        </w:rPr>
      </w:pPr>
      <w:r w:rsidRPr="005647EB">
        <w:t>If a cell which has been detectable at least for the time period T</w:t>
      </w:r>
      <w:r w:rsidRPr="005647EB">
        <w:rPr>
          <w:vertAlign w:val="subscript"/>
        </w:rPr>
        <w:t>identify_inter</w:t>
      </w:r>
      <w:r w:rsidRPr="005647EB">
        <w:rPr>
          <w:vertAlign w:val="subscript"/>
          <w:lang w:eastAsia="zh-CN"/>
        </w:rPr>
        <w:t>_UE cat M1_NC</w:t>
      </w:r>
      <w:r w:rsidRPr="005647EB">
        <w:t xml:space="preserve"> </w:t>
      </w:r>
      <w:r w:rsidRPr="005647EB">
        <w:rPr>
          <w:rFonts w:cs="v4.2.0"/>
        </w:rPr>
        <w:t>defined in clause </w:t>
      </w:r>
      <w:r w:rsidRPr="005647EB">
        <w:t xml:space="preserve">8.13.2.6.1.1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Measurement_Period_UE cat M1_NC, Inter</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or IDC autonomous denial is configured, an additional delay can be expected.</w:t>
      </w:r>
    </w:p>
    <w:p w14:paraId="2EE6A5E5" w14:textId="63E6FEFD" w:rsidR="008057B3" w:rsidRPr="005647EB" w:rsidRDefault="008057B3" w:rsidP="00194A1C">
      <w:pPr>
        <w:rPr>
          <w:lang w:eastAsia="zh-TW"/>
        </w:rPr>
      </w:pPr>
      <w:r w:rsidRPr="005647EB">
        <w:t xml:space="preserve">The normative reference for this requirement </w:t>
      </w:r>
      <w:r w:rsidR="002570E4" w:rsidRPr="005647EB">
        <w:t>is 3GPP TS</w:t>
      </w:r>
      <w:r w:rsidRPr="005647EB">
        <w:t xml:space="preserve"> 36.133 [4] clause </w:t>
      </w:r>
      <w:r w:rsidRPr="005647EB">
        <w:rPr>
          <w:rFonts w:cs="v4.2.0"/>
        </w:rPr>
        <w:t xml:space="preserve">8.13.2.6.1 </w:t>
      </w:r>
      <w:r w:rsidRPr="005647EB">
        <w:t>and A.8.3.12.</w:t>
      </w:r>
    </w:p>
    <w:p w14:paraId="6176FDAF" w14:textId="77777777" w:rsidR="008057B3" w:rsidRPr="005647EB" w:rsidRDefault="008057B3" w:rsidP="002570E4">
      <w:pPr>
        <w:pStyle w:val="Heading4"/>
        <w:keepNext w:val="0"/>
        <w:keepLines w:val="0"/>
        <w:rPr>
          <w:lang w:eastAsia="zh-TW"/>
        </w:rPr>
      </w:pPr>
      <w:r w:rsidRPr="005647EB">
        <w:rPr>
          <w:lang w:eastAsia="zh-TW"/>
        </w:rPr>
        <w:lastRenderedPageBreak/>
        <w:t>8.3.12.4</w:t>
      </w:r>
      <w:r w:rsidRPr="005647EB">
        <w:rPr>
          <w:lang w:eastAsia="zh-TW"/>
        </w:rPr>
        <w:tab/>
        <w:t>Test description</w:t>
      </w:r>
    </w:p>
    <w:p w14:paraId="2CEF04F5" w14:textId="77777777" w:rsidR="008057B3" w:rsidRPr="005647EB" w:rsidRDefault="008057B3" w:rsidP="002570E4">
      <w:pPr>
        <w:pStyle w:val="Heading5"/>
        <w:keepNext w:val="0"/>
        <w:keepLines w:val="0"/>
      </w:pPr>
      <w:r w:rsidRPr="005647EB">
        <w:t>8.3.12.4.1</w:t>
      </w:r>
      <w:r w:rsidRPr="005647EB">
        <w:tab/>
        <w:t>Initial conditions</w:t>
      </w:r>
    </w:p>
    <w:p w14:paraId="689DF16F" w14:textId="5A8AA000" w:rsidR="008057B3" w:rsidRPr="005647EB" w:rsidRDefault="008057B3" w:rsidP="002570E4">
      <w:pPr>
        <w:rPr>
          <w:rFonts w:eastAsia="SimSun"/>
        </w:rPr>
      </w:pPr>
      <w:r w:rsidRPr="005647EB">
        <w:t xml:space="preserve">Test Environment: Normal, as defined </w:t>
      </w:r>
      <w:r w:rsidR="002570E4" w:rsidRPr="005647EB">
        <w:t>in 3GPP TS</w:t>
      </w:r>
      <w:r w:rsidRPr="005647EB">
        <w:t xml:space="preserve"> 36.508 [7] clause 4.1.</w:t>
      </w:r>
    </w:p>
    <w:p w14:paraId="0E4425A4" w14:textId="5F663AD6" w:rsidR="008057B3" w:rsidRPr="005647EB" w:rsidRDefault="008057B3"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6764B0C9" w14:textId="280DC75F" w:rsidR="008057B3" w:rsidRPr="005647EB" w:rsidRDefault="008057B3" w:rsidP="002570E4">
      <w:r w:rsidRPr="005647EB">
        <w:t xml:space="preserve">Channel Bandwidth to be tested: 10 MHz as defined </w:t>
      </w:r>
      <w:r w:rsidR="002570E4" w:rsidRPr="005647EB">
        <w:t>in 3GPP TS</w:t>
      </w:r>
      <w:r w:rsidRPr="005647EB">
        <w:t xml:space="preserve"> 36.508 [7] clause 4.3.1.</w:t>
      </w:r>
    </w:p>
    <w:p w14:paraId="1CDEEF4E" w14:textId="0E53C981" w:rsidR="008057B3" w:rsidRPr="005647EB" w:rsidRDefault="008057B3"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2F8F4679" w14:textId="77777777" w:rsidR="008057B3" w:rsidRPr="005647EB" w:rsidRDefault="008057B3" w:rsidP="002570E4">
      <w:pPr>
        <w:pStyle w:val="B1"/>
      </w:pPr>
      <w:r w:rsidRPr="005647EB">
        <w:t>2.</w:t>
      </w:r>
      <w:r w:rsidRPr="005647EB">
        <w:tab/>
        <w:t>The general test parameter settings are set up according to Table 8.3.12.4.1-1.</w:t>
      </w:r>
    </w:p>
    <w:p w14:paraId="268F6035" w14:textId="39116A4B" w:rsidR="008057B3" w:rsidRPr="005647EB" w:rsidRDefault="008057B3" w:rsidP="002570E4">
      <w:pPr>
        <w:pStyle w:val="B1"/>
      </w:pPr>
      <w:r w:rsidRPr="005647EB">
        <w:t>3.</w:t>
      </w:r>
      <w:r w:rsidRPr="005647EB">
        <w:tab/>
        <w:t xml:space="preserve">Propagation conditions are set according to </w:t>
      </w:r>
      <w:r w:rsidR="00194A1C" w:rsidRPr="005647EB">
        <w:t>clause</w:t>
      </w:r>
      <w:r w:rsidRPr="005647EB">
        <w:t xml:space="preserve"> B.0.</w:t>
      </w:r>
    </w:p>
    <w:p w14:paraId="656A9955" w14:textId="77777777" w:rsidR="008057B3" w:rsidRPr="005647EB" w:rsidRDefault="008057B3" w:rsidP="002570E4">
      <w:pPr>
        <w:pStyle w:val="B1"/>
      </w:pPr>
      <w:r w:rsidRPr="005647EB">
        <w:t>4.</w:t>
      </w:r>
      <w:r w:rsidRPr="005647EB">
        <w:tab/>
        <w:t>Message contents are defined in clause 8.3.12.4.3.</w:t>
      </w:r>
    </w:p>
    <w:p w14:paraId="4589480A" w14:textId="7688B15E" w:rsidR="008057B3" w:rsidRPr="005647EB" w:rsidRDefault="008057B3" w:rsidP="002570E4">
      <w:pPr>
        <w:pStyle w:val="B1"/>
      </w:pPr>
      <w:r w:rsidRPr="005647EB">
        <w:t>5.</w:t>
      </w:r>
      <w:r w:rsidRPr="005647EB">
        <w:tab/>
        <w:t xml:space="preserve">There is two E-UTRA FDD carriers and two cells specified in the test. Cell 1 is the cell used for connection setup with the power level set according to </w:t>
      </w:r>
      <w:r w:rsidR="00194A1C" w:rsidRPr="005647EB">
        <w:t>clauses</w:t>
      </w:r>
      <w:r w:rsidRPr="005647EB">
        <w:t xml:space="preserve"> C.0 and C.1 for this test.</w:t>
      </w:r>
    </w:p>
    <w:p w14:paraId="3E9D92A1" w14:textId="77777777" w:rsidR="008057B3" w:rsidRPr="005647EB" w:rsidRDefault="008057B3" w:rsidP="002570E4">
      <w:pPr>
        <w:pStyle w:val="TH"/>
        <w:keepNext w:val="0"/>
        <w:keepLines w:val="0"/>
        <w:rPr>
          <w:lang w:eastAsia="zh-CN"/>
        </w:rPr>
      </w:pPr>
      <w:r w:rsidRPr="005647EB">
        <w:t xml:space="preserve">Table 8.3.12.4.1-1: General test parameters for E-UTRAN FDD-FDD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CEModeA</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2835"/>
        <w:gridCol w:w="3544"/>
      </w:tblGrid>
      <w:tr w:rsidR="008057B3" w:rsidRPr="005647EB" w14:paraId="7CF98798" w14:textId="77777777" w:rsidTr="002570E4">
        <w:trPr>
          <w:cantSplit/>
          <w:jc w:val="center"/>
        </w:trPr>
        <w:tc>
          <w:tcPr>
            <w:tcW w:w="2518" w:type="dxa"/>
            <w:gridSpan w:val="2"/>
          </w:tcPr>
          <w:p w14:paraId="3E0F1304" w14:textId="77777777" w:rsidR="008057B3" w:rsidRPr="005647EB" w:rsidRDefault="008057B3" w:rsidP="002570E4">
            <w:pPr>
              <w:pStyle w:val="TAH"/>
              <w:keepNext w:val="0"/>
              <w:keepLines w:val="0"/>
              <w:rPr>
                <w:rFonts w:cs="Arial"/>
              </w:rPr>
            </w:pPr>
            <w:r w:rsidRPr="005647EB">
              <w:rPr>
                <w:rFonts w:cs="Arial"/>
              </w:rPr>
              <w:t>Parameter</w:t>
            </w:r>
          </w:p>
        </w:tc>
        <w:tc>
          <w:tcPr>
            <w:tcW w:w="709" w:type="dxa"/>
          </w:tcPr>
          <w:p w14:paraId="635942D6" w14:textId="77777777" w:rsidR="008057B3" w:rsidRPr="005647EB" w:rsidRDefault="008057B3" w:rsidP="002570E4">
            <w:pPr>
              <w:pStyle w:val="TAH"/>
              <w:keepNext w:val="0"/>
              <w:keepLines w:val="0"/>
              <w:rPr>
                <w:rFonts w:cs="Arial"/>
              </w:rPr>
            </w:pPr>
            <w:r w:rsidRPr="005647EB">
              <w:rPr>
                <w:rFonts w:cs="Arial"/>
              </w:rPr>
              <w:t>Unit</w:t>
            </w:r>
          </w:p>
        </w:tc>
        <w:tc>
          <w:tcPr>
            <w:tcW w:w="2835" w:type="dxa"/>
          </w:tcPr>
          <w:p w14:paraId="72660965" w14:textId="77777777" w:rsidR="008057B3" w:rsidRPr="005647EB" w:rsidRDefault="008057B3" w:rsidP="002570E4">
            <w:pPr>
              <w:pStyle w:val="TAH"/>
              <w:keepNext w:val="0"/>
              <w:keepLines w:val="0"/>
              <w:rPr>
                <w:rFonts w:cs="Arial"/>
              </w:rPr>
            </w:pPr>
            <w:r w:rsidRPr="005647EB">
              <w:rPr>
                <w:rFonts w:cs="Arial"/>
              </w:rPr>
              <w:t>Value</w:t>
            </w:r>
          </w:p>
        </w:tc>
        <w:tc>
          <w:tcPr>
            <w:tcW w:w="3544" w:type="dxa"/>
          </w:tcPr>
          <w:p w14:paraId="4F8358FB" w14:textId="77777777" w:rsidR="008057B3" w:rsidRPr="005647EB" w:rsidRDefault="008057B3" w:rsidP="002570E4">
            <w:pPr>
              <w:pStyle w:val="TAH"/>
              <w:keepNext w:val="0"/>
              <w:keepLines w:val="0"/>
              <w:rPr>
                <w:rFonts w:cs="Arial"/>
              </w:rPr>
            </w:pPr>
            <w:r w:rsidRPr="005647EB">
              <w:rPr>
                <w:rFonts w:cs="Arial"/>
              </w:rPr>
              <w:t>Comment</w:t>
            </w:r>
          </w:p>
        </w:tc>
      </w:tr>
      <w:tr w:rsidR="008057B3" w:rsidRPr="005647EB" w14:paraId="03827F48" w14:textId="77777777" w:rsidTr="002570E4">
        <w:trPr>
          <w:cantSplit/>
          <w:jc w:val="center"/>
        </w:trPr>
        <w:tc>
          <w:tcPr>
            <w:tcW w:w="2518" w:type="dxa"/>
            <w:gridSpan w:val="2"/>
          </w:tcPr>
          <w:p w14:paraId="0BD3E070" w14:textId="05505F1B" w:rsidR="008057B3" w:rsidRPr="005647EB" w:rsidRDefault="008057B3"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709" w:type="dxa"/>
          </w:tcPr>
          <w:p w14:paraId="5A55D2DF" w14:textId="77777777" w:rsidR="008057B3" w:rsidRPr="005647EB" w:rsidRDefault="008057B3" w:rsidP="002570E4">
            <w:pPr>
              <w:pStyle w:val="TAC"/>
              <w:keepNext w:val="0"/>
              <w:keepLines w:val="0"/>
              <w:rPr>
                <w:rFonts w:cs="Arial"/>
              </w:rPr>
            </w:pPr>
          </w:p>
        </w:tc>
        <w:tc>
          <w:tcPr>
            <w:tcW w:w="2835" w:type="dxa"/>
          </w:tcPr>
          <w:p w14:paraId="298798F8" w14:textId="5037B705" w:rsidR="008057B3" w:rsidRPr="005647EB" w:rsidRDefault="008057B3" w:rsidP="002570E4">
            <w:pPr>
              <w:pStyle w:val="TAC"/>
              <w:keepNext w:val="0"/>
              <w:keepLines w:val="0"/>
              <w:rPr>
                <w:rFonts w:cs="Arial"/>
              </w:rPr>
            </w:pPr>
            <w:r w:rsidRPr="005647EB">
              <w:rPr>
                <w:rFonts w:cs="v4.2.0"/>
              </w:rPr>
              <w:t>1,</w:t>
            </w:r>
            <w:r w:rsidR="002570E4" w:rsidRPr="005647EB">
              <w:rPr>
                <w:rFonts w:cs="v4.2.0"/>
              </w:rPr>
              <w:t xml:space="preserve"> </w:t>
            </w:r>
            <w:r w:rsidRPr="005647EB">
              <w:rPr>
                <w:rFonts w:cs="v4.2.0"/>
              </w:rPr>
              <w:t>2</w:t>
            </w:r>
          </w:p>
        </w:tc>
        <w:tc>
          <w:tcPr>
            <w:tcW w:w="3544" w:type="dxa"/>
          </w:tcPr>
          <w:p w14:paraId="52042168" w14:textId="77777777" w:rsidR="008057B3" w:rsidRPr="005647EB" w:rsidRDefault="008057B3" w:rsidP="002570E4">
            <w:pPr>
              <w:pStyle w:val="TAL"/>
              <w:keepNext w:val="0"/>
              <w:keepLines w:val="0"/>
              <w:rPr>
                <w:rFonts w:cs="Arial"/>
              </w:rPr>
            </w:pPr>
          </w:p>
        </w:tc>
      </w:tr>
      <w:tr w:rsidR="008057B3" w:rsidRPr="005647EB" w14:paraId="03685BE9" w14:textId="77777777" w:rsidTr="002570E4">
        <w:trPr>
          <w:cantSplit/>
          <w:jc w:val="center"/>
        </w:trPr>
        <w:tc>
          <w:tcPr>
            <w:tcW w:w="2518" w:type="dxa"/>
            <w:gridSpan w:val="2"/>
          </w:tcPr>
          <w:p w14:paraId="4059A13B" w14:textId="18E5D6E1" w:rsidR="008057B3" w:rsidRPr="005647EB" w:rsidRDefault="008057B3"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709" w:type="dxa"/>
          </w:tcPr>
          <w:p w14:paraId="498B377D" w14:textId="77777777" w:rsidR="008057B3" w:rsidRPr="005647EB" w:rsidRDefault="008057B3" w:rsidP="002570E4">
            <w:pPr>
              <w:pStyle w:val="TAC"/>
              <w:keepNext w:val="0"/>
              <w:keepLines w:val="0"/>
              <w:rPr>
                <w:rFonts w:cs="Arial"/>
              </w:rPr>
            </w:pPr>
          </w:p>
        </w:tc>
        <w:tc>
          <w:tcPr>
            <w:tcW w:w="2835" w:type="dxa"/>
          </w:tcPr>
          <w:p w14:paraId="7CDC9531" w14:textId="48910340" w:rsidR="008057B3" w:rsidRPr="005647EB" w:rsidRDefault="008057B3" w:rsidP="002570E4">
            <w:pPr>
              <w:pStyle w:val="TAC"/>
              <w:keepNext w:val="0"/>
              <w:keepLines w:val="0"/>
              <w:rPr>
                <w:rFonts w:cs="Arial"/>
              </w:rPr>
            </w:pPr>
            <w:r w:rsidRPr="005647EB">
              <w:rPr>
                <w:rFonts w:cs="v4.2.0"/>
              </w:rPr>
              <w:t>Cell</w:t>
            </w:r>
            <w:r w:rsidR="002570E4" w:rsidRPr="005647EB">
              <w:rPr>
                <w:rFonts w:cs="v4.2.0"/>
              </w:rPr>
              <w:t xml:space="preserve"> </w:t>
            </w:r>
            <w:r w:rsidRPr="005647EB">
              <w:rPr>
                <w:rFonts w:cs="v4.2.0"/>
              </w:rPr>
              <w:t>1</w:t>
            </w:r>
          </w:p>
        </w:tc>
        <w:tc>
          <w:tcPr>
            <w:tcW w:w="3544" w:type="dxa"/>
          </w:tcPr>
          <w:p w14:paraId="35547063" w14:textId="77777777" w:rsidR="008057B3" w:rsidRPr="005647EB" w:rsidRDefault="008057B3" w:rsidP="002570E4">
            <w:pPr>
              <w:pStyle w:val="TAL"/>
              <w:keepNext w:val="0"/>
              <w:keepLines w:val="0"/>
              <w:rPr>
                <w:rFonts w:cs="Arial"/>
              </w:rPr>
            </w:pPr>
          </w:p>
        </w:tc>
      </w:tr>
      <w:tr w:rsidR="008057B3" w:rsidRPr="005647EB" w14:paraId="62965794" w14:textId="77777777" w:rsidTr="002570E4">
        <w:trPr>
          <w:cantSplit/>
          <w:jc w:val="center"/>
        </w:trPr>
        <w:tc>
          <w:tcPr>
            <w:tcW w:w="2518" w:type="dxa"/>
            <w:gridSpan w:val="2"/>
          </w:tcPr>
          <w:p w14:paraId="559ABA3B" w14:textId="0CCAAF22" w:rsidR="008057B3" w:rsidRPr="005647EB" w:rsidRDefault="008057B3" w:rsidP="002570E4">
            <w:pPr>
              <w:pStyle w:val="TAL"/>
              <w:keepNext w:val="0"/>
              <w:keepLines w:val="0"/>
              <w:rPr>
                <w:rFonts w:cs="Arial"/>
              </w:rPr>
            </w:pPr>
            <w:r w:rsidRPr="005647EB">
              <w:rPr>
                <w:rFonts w:cs="Arial"/>
                <w:bCs/>
              </w:rPr>
              <w:t>Neighbour</w:t>
            </w:r>
            <w:r w:rsidR="002570E4" w:rsidRPr="005647EB">
              <w:rPr>
                <w:rFonts w:cs="Arial"/>
                <w:bCs/>
              </w:rPr>
              <w:t xml:space="preserve"> </w:t>
            </w:r>
            <w:r w:rsidRPr="005647EB">
              <w:rPr>
                <w:rFonts w:cs="Arial"/>
                <w:bCs/>
              </w:rPr>
              <w:t>cell</w:t>
            </w:r>
          </w:p>
        </w:tc>
        <w:tc>
          <w:tcPr>
            <w:tcW w:w="709" w:type="dxa"/>
          </w:tcPr>
          <w:p w14:paraId="2BE7594E" w14:textId="77777777" w:rsidR="008057B3" w:rsidRPr="005647EB" w:rsidRDefault="008057B3" w:rsidP="002570E4">
            <w:pPr>
              <w:pStyle w:val="TAC"/>
              <w:keepNext w:val="0"/>
              <w:keepLines w:val="0"/>
              <w:rPr>
                <w:rFonts w:cs="Arial"/>
              </w:rPr>
            </w:pPr>
          </w:p>
        </w:tc>
        <w:tc>
          <w:tcPr>
            <w:tcW w:w="2835" w:type="dxa"/>
          </w:tcPr>
          <w:p w14:paraId="6559C014" w14:textId="576316EC" w:rsidR="008057B3" w:rsidRPr="005647EB" w:rsidRDefault="008057B3" w:rsidP="002570E4">
            <w:pPr>
              <w:pStyle w:val="TAC"/>
              <w:keepNext w:val="0"/>
              <w:keepLines w:val="0"/>
              <w:rPr>
                <w:rFonts w:cs="Arial"/>
              </w:rPr>
            </w:pPr>
            <w:r w:rsidRPr="005647EB">
              <w:rPr>
                <w:rFonts w:cs="v4.2.0"/>
              </w:rPr>
              <w:t>Cell</w:t>
            </w:r>
            <w:r w:rsidR="002570E4" w:rsidRPr="005647EB">
              <w:rPr>
                <w:rFonts w:cs="v4.2.0"/>
              </w:rPr>
              <w:t xml:space="preserve"> </w:t>
            </w:r>
            <w:r w:rsidRPr="005647EB">
              <w:rPr>
                <w:rFonts w:cs="v4.2.0"/>
              </w:rPr>
              <w:t>2</w:t>
            </w:r>
          </w:p>
        </w:tc>
        <w:tc>
          <w:tcPr>
            <w:tcW w:w="3544" w:type="dxa"/>
          </w:tcPr>
          <w:p w14:paraId="3F2AA8B1" w14:textId="724D9E57" w:rsidR="008057B3" w:rsidRPr="005647EB" w:rsidRDefault="008057B3"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be</w:t>
            </w:r>
            <w:r w:rsidR="002570E4" w:rsidRPr="005647EB">
              <w:rPr>
                <w:rFonts w:cs="Arial"/>
              </w:rPr>
              <w:t xml:space="preserve"> </w:t>
            </w:r>
            <w:r w:rsidRPr="005647EB">
              <w:rPr>
                <w:rFonts w:cs="Arial"/>
              </w:rPr>
              <w:t>identified.</w:t>
            </w:r>
          </w:p>
        </w:tc>
      </w:tr>
      <w:tr w:rsidR="008057B3" w:rsidRPr="005647EB" w14:paraId="0347EBF6" w14:textId="77777777" w:rsidTr="002570E4">
        <w:trPr>
          <w:cantSplit/>
          <w:jc w:val="center"/>
        </w:trPr>
        <w:tc>
          <w:tcPr>
            <w:tcW w:w="2518" w:type="dxa"/>
            <w:gridSpan w:val="2"/>
          </w:tcPr>
          <w:p w14:paraId="3CAABB55" w14:textId="3DE4BD16" w:rsidR="008057B3" w:rsidRPr="005647EB" w:rsidRDefault="008057B3"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709" w:type="dxa"/>
          </w:tcPr>
          <w:p w14:paraId="7CE17B4D" w14:textId="77777777" w:rsidR="008057B3" w:rsidRPr="005647EB" w:rsidRDefault="008057B3" w:rsidP="002570E4">
            <w:pPr>
              <w:pStyle w:val="TAC"/>
              <w:keepNext w:val="0"/>
              <w:keepLines w:val="0"/>
              <w:rPr>
                <w:rFonts w:cs="Arial"/>
              </w:rPr>
            </w:pPr>
          </w:p>
        </w:tc>
        <w:tc>
          <w:tcPr>
            <w:tcW w:w="2835" w:type="dxa"/>
          </w:tcPr>
          <w:p w14:paraId="7144277D" w14:textId="77777777" w:rsidR="008057B3" w:rsidRPr="005647EB" w:rsidRDefault="008057B3" w:rsidP="002570E4">
            <w:pPr>
              <w:pStyle w:val="TAC"/>
              <w:keepNext w:val="0"/>
              <w:keepLines w:val="0"/>
              <w:rPr>
                <w:rFonts w:cs="Arial"/>
              </w:rPr>
            </w:pPr>
            <w:r w:rsidRPr="005647EB">
              <w:rPr>
                <w:rFonts w:cs="v4.2.0"/>
              </w:rPr>
              <w:t>Normal</w:t>
            </w:r>
          </w:p>
        </w:tc>
        <w:tc>
          <w:tcPr>
            <w:tcW w:w="3544" w:type="dxa"/>
          </w:tcPr>
          <w:p w14:paraId="5EABE39D" w14:textId="77777777" w:rsidR="008057B3" w:rsidRPr="005647EB" w:rsidRDefault="008057B3" w:rsidP="002570E4">
            <w:pPr>
              <w:pStyle w:val="TAL"/>
              <w:keepNext w:val="0"/>
              <w:keepLines w:val="0"/>
              <w:rPr>
                <w:rFonts w:cs="Arial"/>
              </w:rPr>
            </w:pPr>
          </w:p>
        </w:tc>
      </w:tr>
      <w:tr w:rsidR="008057B3" w:rsidRPr="005647EB" w14:paraId="4D2656BD" w14:textId="77777777" w:rsidTr="002570E4">
        <w:trPr>
          <w:cantSplit/>
          <w:jc w:val="center"/>
        </w:trPr>
        <w:tc>
          <w:tcPr>
            <w:tcW w:w="2518" w:type="dxa"/>
            <w:gridSpan w:val="2"/>
          </w:tcPr>
          <w:p w14:paraId="7933DB62" w14:textId="77777777" w:rsidR="008057B3" w:rsidRPr="005647EB" w:rsidRDefault="008057B3" w:rsidP="002570E4">
            <w:pPr>
              <w:pStyle w:val="TAL"/>
              <w:keepNext w:val="0"/>
              <w:keepLines w:val="0"/>
              <w:rPr>
                <w:rFonts w:cs="Arial"/>
              </w:rPr>
            </w:pPr>
            <w:r w:rsidRPr="005647EB">
              <w:rPr>
                <w:rFonts w:cs="Arial"/>
              </w:rPr>
              <w:t>DRX</w:t>
            </w:r>
          </w:p>
        </w:tc>
        <w:tc>
          <w:tcPr>
            <w:tcW w:w="709" w:type="dxa"/>
          </w:tcPr>
          <w:p w14:paraId="55744673" w14:textId="77777777" w:rsidR="008057B3" w:rsidRPr="005647EB" w:rsidRDefault="008057B3" w:rsidP="002570E4">
            <w:pPr>
              <w:pStyle w:val="TAC"/>
              <w:keepNext w:val="0"/>
              <w:keepLines w:val="0"/>
              <w:rPr>
                <w:rFonts w:cs="Arial"/>
              </w:rPr>
            </w:pPr>
          </w:p>
        </w:tc>
        <w:tc>
          <w:tcPr>
            <w:tcW w:w="2835" w:type="dxa"/>
          </w:tcPr>
          <w:p w14:paraId="68BF8051" w14:textId="77777777" w:rsidR="008057B3" w:rsidRPr="005647EB" w:rsidRDefault="008057B3" w:rsidP="002570E4">
            <w:pPr>
              <w:pStyle w:val="TAC"/>
              <w:keepNext w:val="0"/>
              <w:keepLines w:val="0"/>
              <w:rPr>
                <w:rFonts w:cs="Arial"/>
              </w:rPr>
            </w:pPr>
            <w:r w:rsidRPr="005647EB">
              <w:rPr>
                <w:rFonts w:cs="v4.2.0"/>
              </w:rPr>
              <w:t>OFF</w:t>
            </w:r>
          </w:p>
        </w:tc>
        <w:tc>
          <w:tcPr>
            <w:tcW w:w="3544" w:type="dxa"/>
          </w:tcPr>
          <w:p w14:paraId="15AA9BC3" w14:textId="77777777" w:rsidR="008057B3" w:rsidRPr="005647EB" w:rsidRDefault="008057B3" w:rsidP="002570E4">
            <w:pPr>
              <w:pStyle w:val="TAL"/>
              <w:keepNext w:val="0"/>
              <w:keepLines w:val="0"/>
              <w:rPr>
                <w:rFonts w:cs="Arial"/>
              </w:rPr>
            </w:pPr>
          </w:p>
        </w:tc>
      </w:tr>
      <w:tr w:rsidR="008057B3" w:rsidRPr="005647EB" w14:paraId="19805BB1" w14:textId="77777777" w:rsidTr="002570E4">
        <w:trPr>
          <w:cantSplit/>
          <w:jc w:val="center"/>
        </w:trPr>
        <w:tc>
          <w:tcPr>
            <w:tcW w:w="534" w:type="dxa"/>
            <w:vMerge w:val="restart"/>
          </w:tcPr>
          <w:p w14:paraId="52DA74C3" w14:textId="77777777" w:rsidR="008057B3" w:rsidRPr="005647EB" w:rsidRDefault="008057B3" w:rsidP="002570E4">
            <w:pPr>
              <w:pStyle w:val="TAL"/>
              <w:keepNext w:val="0"/>
              <w:keepLines w:val="0"/>
              <w:rPr>
                <w:rFonts w:cs="Arial"/>
                <w:bCs/>
                <w:lang w:eastAsia="zh-CN"/>
              </w:rPr>
            </w:pPr>
            <w:r w:rsidRPr="005647EB">
              <w:rPr>
                <w:rFonts w:cs="Arial"/>
                <w:lang w:eastAsia="zh-CN"/>
              </w:rPr>
              <w:t>A3</w:t>
            </w:r>
          </w:p>
        </w:tc>
        <w:tc>
          <w:tcPr>
            <w:tcW w:w="1984" w:type="dxa"/>
          </w:tcPr>
          <w:p w14:paraId="21BE5075" w14:textId="77777777" w:rsidR="008057B3" w:rsidRPr="005647EB" w:rsidRDefault="008057B3" w:rsidP="002570E4">
            <w:pPr>
              <w:pStyle w:val="TAL"/>
              <w:keepNext w:val="0"/>
              <w:keepLines w:val="0"/>
              <w:rPr>
                <w:rFonts w:cs="Arial"/>
                <w:bCs/>
                <w:lang w:eastAsia="zh-CN"/>
              </w:rPr>
            </w:pPr>
            <w:r w:rsidRPr="005647EB">
              <w:rPr>
                <w:rFonts w:cs="Arial"/>
                <w:lang w:eastAsia="zh-CN"/>
              </w:rPr>
              <w:t>Offset</w:t>
            </w:r>
          </w:p>
        </w:tc>
        <w:tc>
          <w:tcPr>
            <w:tcW w:w="709" w:type="dxa"/>
          </w:tcPr>
          <w:p w14:paraId="1D215666"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835" w:type="dxa"/>
            <w:vAlign w:val="center"/>
          </w:tcPr>
          <w:p w14:paraId="22FC3BE2" w14:textId="77777777" w:rsidR="008057B3" w:rsidRPr="005647EB" w:rsidRDefault="008057B3" w:rsidP="002570E4">
            <w:pPr>
              <w:pStyle w:val="TAC"/>
              <w:keepNext w:val="0"/>
              <w:keepLines w:val="0"/>
              <w:rPr>
                <w:rFonts w:cs="v4.2.0"/>
                <w:lang w:eastAsia="zh-CN"/>
              </w:rPr>
            </w:pPr>
            <w:r w:rsidRPr="005647EB">
              <w:rPr>
                <w:rFonts w:cs="v4.2.0"/>
                <w:lang w:eastAsia="zh-CN"/>
              </w:rPr>
              <w:t>-6</w:t>
            </w:r>
          </w:p>
        </w:tc>
        <w:tc>
          <w:tcPr>
            <w:tcW w:w="3544" w:type="dxa"/>
          </w:tcPr>
          <w:p w14:paraId="419202C0" w14:textId="77777777" w:rsidR="008057B3" w:rsidRPr="005647EB" w:rsidRDefault="008057B3" w:rsidP="002570E4">
            <w:pPr>
              <w:pStyle w:val="TAL"/>
              <w:keepNext w:val="0"/>
              <w:keepLines w:val="0"/>
              <w:rPr>
                <w:rFonts w:cs="Arial"/>
                <w:lang w:eastAsia="zh-CN"/>
              </w:rPr>
            </w:pPr>
          </w:p>
        </w:tc>
      </w:tr>
      <w:tr w:rsidR="008057B3" w:rsidRPr="005647EB" w14:paraId="39713669" w14:textId="77777777" w:rsidTr="002570E4">
        <w:trPr>
          <w:cantSplit/>
          <w:jc w:val="center"/>
        </w:trPr>
        <w:tc>
          <w:tcPr>
            <w:tcW w:w="534" w:type="dxa"/>
            <w:vMerge/>
          </w:tcPr>
          <w:p w14:paraId="6C4A43E7" w14:textId="77777777" w:rsidR="008057B3" w:rsidRPr="005647EB" w:rsidRDefault="008057B3" w:rsidP="002570E4">
            <w:pPr>
              <w:pStyle w:val="TAL"/>
              <w:keepNext w:val="0"/>
              <w:keepLines w:val="0"/>
              <w:rPr>
                <w:rFonts w:cs="Arial"/>
                <w:bCs/>
                <w:lang w:eastAsia="zh-CN"/>
              </w:rPr>
            </w:pPr>
          </w:p>
        </w:tc>
        <w:tc>
          <w:tcPr>
            <w:tcW w:w="1984" w:type="dxa"/>
          </w:tcPr>
          <w:p w14:paraId="781BF45E" w14:textId="77777777" w:rsidR="008057B3" w:rsidRPr="005647EB" w:rsidRDefault="008057B3" w:rsidP="002570E4">
            <w:pPr>
              <w:pStyle w:val="TAL"/>
              <w:keepNext w:val="0"/>
              <w:keepLines w:val="0"/>
              <w:rPr>
                <w:rFonts w:cs="Arial"/>
                <w:bCs/>
                <w:lang w:eastAsia="zh-CN"/>
              </w:rPr>
            </w:pPr>
            <w:r w:rsidRPr="005647EB">
              <w:rPr>
                <w:rFonts w:cs="Arial"/>
                <w:lang w:eastAsia="zh-CN"/>
              </w:rPr>
              <w:t>Hysteresis</w:t>
            </w:r>
          </w:p>
        </w:tc>
        <w:tc>
          <w:tcPr>
            <w:tcW w:w="709" w:type="dxa"/>
          </w:tcPr>
          <w:p w14:paraId="637AB94D"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835" w:type="dxa"/>
          </w:tcPr>
          <w:p w14:paraId="7623A240" w14:textId="77777777" w:rsidR="008057B3" w:rsidRPr="005647EB" w:rsidRDefault="008057B3" w:rsidP="002570E4">
            <w:pPr>
              <w:pStyle w:val="TAC"/>
              <w:keepNext w:val="0"/>
              <w:keepLines w:val="0"/>
              <w:rPr>
                <w:rFonts w:cs="v4.2.0"/>
                <w:lang w:eastAsia="zh-CN"/>
              </w:rPr>
            </w:pPr>
            <w:r w:rsidRPr="005647EB">
              <w:rPr>
                <w:rFonts w:cs="v4.2.0"/>
                <w:lang w:eastAsia="zh-CN"/>
              </w:rPr>
              <w:t>0</w:t>
            </w:r>
          </w:p>
        </w:tc>
        <w:tc>
          <w:tcPr>
            <w:tcW w:w="3544" w:type="dxa"/>
          </w:tcPr>
          <w:p w14:paraId="501464F0" w14:textId="77777777" w:rsidR="008057B3" w:rsidRPr="005647EB" w:rsidRDefault="008057B3" w:rsidP="002570E4">
            <w:pPr>
              <w:pStyle w:val="TAL"/>
              <w:keepNext w:val="0"/>
              <w:keepLines w:val="0"/>
              <w:rPr>
                <w:rFonts w:cs="Arial"/>
                <w:lang w:eastAsia="zh-CN"/>
              </w:rPr>
            </w:pPr>
          </w:p>
        </w:tc>
      </w:tr>
      <w:tr w:rsidR="008057B3" w:rsidRPr="005647EB" w14:paraId="116679C4" w14:textId="77777777" w:rsidTr="002570E4">
        <w:trPr>
          <w:cantSplit/>
          <w:jc w:val="center"/>
        </w:trPr>
        <w:tc>
          <w:tcPr>
            <w:tcW w:w="534" w:type="dxa"/>
            <w:vMerge/>
          </w:tcPr>
          <w:p w14:paraId="47413136" w14:textId="77777777" w:rsidR="008057B3" w:rsidRPr="005647EB" w:rsidRDefault="008057B3" w:rsidP="002570E4">
            <w:pPr>
              <w:pStyle w:val="TAL"/>
              <w:keepNext w:val="0"/>
              <w:keepLines w:val="0"/>
              <w:rPr>
                <w:rFonts w:cs="Arial"/>
                <w:bCs/>
                <w:lang w:eastAsia="zh-CN"/>
              </w:rPr>
            </w:pPr>
          </w:p>
        </w:tc>
        <w:tc>
          <w:tcPr>
            <w:tcW w:w="1984" w:type="dxa"/>
          </w:tcPr>
          <w:p w14:paraId="2B09C101" w14:textId="48D3A4DB" w:rsidR="008057B3" w:rsidRPr="005647EB" w:rsidRDefault="008057B3" w:rsidP="002570E4">
            <w:pPr>
              <w:pStyle w:val="TAL"/>
              <w:keepNext w:val="0"/>
              <w:keepLines w:val="0"/>
              <w:rPr>
                <w:rFonts w:cs="Arial"/>
                <w:lang w:eastAsia="zh-CN"/>
              </w:rPr>
            </w:pPr>
            <w:r w:rsidRPr="005647EB">
              <w:rPr>
                <w:rFonts w:cs="Arial"/>
                <w:lang w:eastAsia="zh-CN"/>
              </w:rPr>
              <w:t>Time</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Trigger</w:t>
            </w:r>
          </w:p>
        </w:tc>
        <w:tc>
          <w:tcPr>
            <w:tcW w:w="709" w:type="dxa"/>
          </w:tcPr>
          <w:p w14:paraId="303E1BC8" w14:textId="77777777" w:rsidR="008057B3" w:rsidRPr="005647EB" w:rsidRDefault="008057B3" w:rsidP="002570E4">
            <w:pPr>
              <w:pStyle w:val="TAC"/>
              <w:keepNext w:val="0"/>
              <w:keepLines w:val="0"/>
              <w:rPr>
                <w:rFonts w:cs="v4.2.0"/>
                <w:lang w:eastAsia="zh-CN"/>
              </w:rPr>
            </w:pPr>
            <w:r w:rsidRPr="005647EB">
              <w:rPr>
                <w:rFonts w:cs="v4.2.0"/>
                <w:lang w:eastAsia="zh-CN"/>
              </w:rPr>
              <w:t>S</w:t>
            </w:r>
          </w:p>
        </w:tc>
        <w:tc>
          <w:tcPr>
            <w:tcW w:w="2835" w:type="dxa"/>
            <w:vAlign w:val="center"/>
          </w:tcPr>
          <w:p w14:paraId="59BC8805" w14:textId="77777777" w:rsidR="008057B3" w:rsidRPr="005647EB" w:rsidRDefault="008057B3" w:rsidP="002570E4">
            <w:pPr>
              <w:pStyle w:val="TAC"/>
              <w:keepNext w:val="0"/>
              <w:keepLines w:val="0"/>
              <w:rPr>
                <w:rFonts w:cs="v4.2.0"/>
                <w:lang w:eastAsia="zh-CN"/>
              </w:rPr>
            </w:pPr>
            <w:r w:rsidRPr="005647EB">
              <w:rPr>
                <w:rFonts w:cs="v4.2.0"/>
                <w:lang w:eastAsia="zh-CN"/>
              </w:rPr>
              <w:t>0</w:t>
            </w:r>
          </w:p>
        </w:tc>
        <w:tc>
          <w:tcPr>
            <w:tcW w:w="3544" w:type="dxa"/>
          </w:tcPr>
          <w:p w14:paraId="30BB02C8" w14:textId="77777777" w:rsidR="008057B3" w:rsidRPr="005647EB" w:rsidRDefault="008057B3" w:rsidP="002570E4">
            <w:pPr>
              <w:pStyle w:val="TAL"/>
              <w:keepNext w:val="0"/>
              <w:keepLines w:val="0"/>
              <w:rPr>
                <w:rFonts w:cs="Arial"/>
                <w:lang w:eastAsia="zh-CN"/>
              </w:rPr>
            </w:pPr>
          </w:p>
        </w:tc>
      </w:tr>
      <w:tr w:rsidR="008057B3" w:rsidRPr="005647EB" w14:paraId="51EDF3F8" w14:textId="77777777" w:rsidTr="002570E4">
        <w:trPr>
          <w:cantSplit/>
          <w:jc w:val="center"/>
        </w:trPr>
        <w:tc>
          <w:tcPr>
            <w:tcW w:w="2518" w:type="dxa"/>
            <w:gridSpan w:val="2"/>
          </w:tcPr>
          <w:p w14:paraId="235A1624" w14:textId="0EBF01ED" w:rsidR="008057B3" w:rsidRPr="005647EB" w:rsidRDefault="008057B3"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709" w:type="dxa"/>
          </w:tcPr>
          <w:p w14:paraId="521036EC" w14:textId="77777777" w:rsidR="008057B3" w:rsidRPr="005647EB" w:rsidRDefault="008057B3" w:rsidP="002570E4">
            <w:pPr>
              <w:pStyle w:val="TAC"/>
              <w:keepNext w:val="0"/>
              <w:keepLines w:val="0"/>
              <w:rPr>
                <w:rFonts w:cs="Arial"/>
              </w:rPr>
            </w:pPr>
          </w:p>
        </w:tc>
        <w:tc>
          <w:tcPr>
            <w:tcW w:w="2835" w:type="dxa"/>
          </w:tcPr>
          <w:p w14:paraId="5317DF63" w14:textId="77777777" w:rsidR="008057B3" w:rsidRPr="005647EB" w:rsidRDefault="008057B3" w:rsidP="002570E4">
            <w:pPr>
              <w:pStyle w:val="TAC"/>
              <w:keepNext w:val="0"/>
              <w:keepLines w:val="0"/>
              <w:rPr>
                <w:rFonts w:cs="Arial"/>
              </w:rPr>
            </w:pPr>
            <w:r w:rsidRPr="005647EB">
              <w:rPr>
                <w:rFonts w:cs="v4.2.0"/>
              </w:rPr>
              <w:t>0</w:t>
            </w:r>
          </w:p>
        </w:tc>
        <w:tc>
          <w:tcPr>
            <w:tcW w:w="3544" w:type="dxa"/>
          </w:tcPr>
          <w:p w14:paraId="55E1C922" w14:textId="43D7F7DB" w:rsidR="008057B3" w:rsidRPr="005647EB" w:rsidRDefault="008057B3"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8057B3" w:rsidRPr="005647EB" w14:paraId="43528C64" w14:textId="77777777" w:rsidTr="002570E4">
        <w:trPr>
          <w:cantSplit/>
          <w:jc w:val="center"/>
        </w:trPr>
        <w:tc>
          <w:tcPr>
            <w:tcW w:w="2518" w:type="dxa"/>
            <w:gridSpan w:val="2"/>
          </w:tcPr>
          <w:p w14:paraId="30B54A09" w14:textId="0147872C" w:rsidR="008057B3" w:rsidRPr="005647EB" w:rsidRDefault="008057B3" w:rsidP="002570E4">
            <w:pPr>
              <w:pStyle w:val="TAL"/>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709" w:type="dxa"/>
          </w:tcPr>
          <w:p w14:paraId="35E6060D" w14:textId="77777777" w:rsidR="008057B3" w:rsidRPr="005647EB" w:rsidRDefault="008057B3" w:rsidP="002570E4">
            <w:pPr>
              <w:pStyle w:val="TAC"/>
              <w:keepNext w:val="0"/>
              <w:keepLines w:val="0"/>
              <w:rPr>
                <w:rFonts w:cs="Arial"/>
              </w:rPr>
            </w:pPr>
          </w:p>
        </w:tc>
        <w:tc>
          <w:tcPr>
            <w:tcW w:w="2835" w:type="dxa"/>
          </w:tcPr>
          <w:p w14:paraId="5482DED6" w14:textId="77777777" w:rsidR="008057B3" w:rsidRPr="005647EB" w:rsidRDefault="008057B3" w:rsidP="002570E4">
            <w:pPr>
              <w:pStyle w:val="TAC"/>
              <w:keepNext w:val="0"/>
              <w:keepLines w:val="0"/>
              <w:rPr>
                <w:rFonts w:cs="Arial"/>
                <w:lang w:eastAsia="zh-CN"/>
              </w:rPr>
            </w:pPr>
            <w:r w:rsidRPr="005647EB">
              <w:rPr>
                <w:rFonts w:cs="Arial"/>
                <w:lang w:eastAsia="zh-CN"/>
              </w:rPr>
              <w:t>0</w:t>
            </w:r>
          </w:p>
        </w:tc>
        <w:tc>
          <w:tcPr>
            <w:tcW w:w="3544" w:type="dxa"/>
          </w:tcPr>
          <w:p w14:paraId="3BABA7D6" w14:textId="77777777" w:rsidR="008057B3" w:rsidRPr="005647EB" w:rsidRDefault="008057B3" w:rsidP="002570E4">
            <w:pPr>
              <w:pStyle w:val="TAL"/>
              <w:keepNext w:val="0"/>
              <w:keepLines w:val="0"/>
              <w:rPr>
                <w:rFonts w:cs="Arial"/>
              </w:rPr>
            </w:pPr>
          </w:p>
        </w:tc>
      </w:tr>
      <w:tr w:rsidR="008057B3" w:rsidRPr="005647EB" w14:paraId="0F593DAC" w14:textId="77777777" w:rsidTr="002570E4">
        <w:trPr>
          <w:cantSplit/>
          <w:jc w:val="center"/>
        </w:trPr>
        <w:tc>
          <w:tcPr>
            <w:tcW w:w="2518" w:type="dxa"/>
            <w:gridSpan w:val="2"/>
          </w:tcPr>
          <w:p w14:paraId="50E0B563" w14:textId="57F134B6" w:rsidR="008057B3" w:rsidRPr="005647EB" w:rsidRDefault="008057B3" w:rsidP="002570E4">
            <w:pPr>
              <w:pStyle w:val="TAL"/>
              <w:keepNext w:val="0"/>
              <w:keepLines w:val="0"/>
              <w:rPr>
                <w:rFonts w:cs="Arial"/>
                <w:lang w:eastAsia="zh-CN"/>
              </w:rPr>
            </w:pPr>
            <w:r w:rsidRPr="005647EB">
              <w:rPr>
                <w:i/>
              </w:rPr>
              <w:t>Rmax</w:t>
            </w:r>
            <w:r w:rsidR="002570E4" w:rsidRPr="005647EB">
              <w:rPr>
                <w:i/>
              </w:rPr>
              <w:t xml:space="preserve"> </w:t>
            </w:r>
          </w:p>
        </w:tc>
        <w:tc>
          <w:tcPr>
            <w:tcW w:w="709" w:type="dxa"/>
          </w:tcPr>
          <w:p w14:paraId="579B87BB" w14:textId="77777777" w:rsidR="008057B3" w:rsidRPr="005647EB" w:rsidRDefault="008057B3" w:rsidP="002570E4">
            <w:pPr>
              <w:pStyle w:val="TAC"/>
              <w:keepNext w:val="0"/>
              <w:keepLines w:val="0"/>
              <w:rPr>
                <w:rFonts w:cs="Arial"/>
              </w:rPr>
            </w:pPr>
          </w:p>
        </w:tc>
        <w:tc>
          <w:tcPr>
            <w:tcW w:w="2835" w:type="dxa"/>
          </w:tcPr>
          <w:p w14:paraId="04B2F8F0" w14:textId="77777777" w:rsidR="008057B3" w:rsidRPr="005647EB" w:rsidRDefault="008057B3" w:rsidP="002570E4">
            <w:pPr>
              <w:pStyle w:val="TAC"/>
              <w:keepNext w:val="0"/>
              <w:keepLines w:val="0"/>
              <w:rPr>
                <w:rFonts w:cs="Arial"/>
                <w:lang w:eastAsia="zh-CN"/>
              </w:rPr>
            </w:pPr>
            <w:r w:rsidRPr="005647EB">
              <w:rPr>
                <w:rFonts w:cs="Arial"/>
                <w:lang w:eastAsia="zh-CN"/>
              </w:rPr>
              <w:t>8</w:t>
            </w:r>
          </w:p>
        </w:tc>
        <w:tc>
          <w:tcPr>
            <w:tcW w:w="3544" w:type="dxa"/>
          </w:tcPr>
          <w:p w14:paraId="6104C728" w14:textId="2DBAD049" w:rsidR="008057B3" w:rsidRPr="005647EB" w:rsidRDefault="008057B3"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i/>
              </w:rPr>
              <w:t xml:space="preserve"> </w:t>
            </w:r>
            <w:r w:rsidRPr="005647EB">
              <w:rPr>
                <w:i/>
              </w:rPr>
              <w:t>mPDCCH-NumRepetition</w:t>
            </w:r>
            <w:r w:rsidR="002570E4" w:rsidRPr="005647EB">
              <w:t xml:space="preserve"> </w:t>
            </w:r>
            <w:r w:rsidRPr="005647EB">
              <w:t>in</w:t>
            </w:r>
            <w:r w:rsidR="002570E4" w:rsidRPr="005647EB">
              <w:t xml:space="preserve"> </w:t>
            </w:r>
            <w:r w:rsidRPr="005647EB">
              <w:t>[3]</w:t>
            </w:r>
          </w:p>
        </w:tc>
      </w:tr>
      <w:tr w:rsidR="008057B3" w:rsidRPr="005647EB" w14:paraId="76A3341D" w14:textId="77777777" w:rsidTr="002570E4">
        <w:trPr>
          <w:cantSplit/>
          <w:jc w:val="center"/>
        </w:trPr>
        <w:tc>
          <w:tcPr>
            <w:tcW w:w="2518" w:type="dxa"/>
            <w:gridSpan w:val="2"/>
          </w:tcPr>
          <w:p w14:paraId="6D9FB7CA" w14:textId="77777777" w:rsidR="008057B3" w:rsidRPr="005647EB" w:rsidRDefault="008057B3" w:rsidP="002570E4">
            <w:pPr>
              <w:pStyle w:val="TAL"/>
              <w:keepNext w:val="0"/>
              <w:keepLines w:val="0"/>
              <w:rPr>
                <w:i/>
              </w:rPr>
            </w:pPr>
            <w:r w:rsidRPr="005647EB">
              <w:rPr>
                <w:i/>
              </w:rPr>
              <w:t>G</w:t>
            </w:r>
          </w:p>
        </w:tc>
        <w:tc>
          <w:tcPr>
            <w:tcW w:w="709" w:type="dxa"/>
          </w:tcPr>
          <w:p w14:paraId="235AA517" w14:textId="77777777" w:rsidR="008057B3" w:rsidRPr="005647EB" w:rsidRDefault="008057B3" w:rsidP="002570E4">
            <w:pPr>
              <w:pStyle w:val="TAC"/>
              <w:keepNext w:val="0"/>
              <w:keepLines w:val="0"/>
              <w:rPr>
                <w:rFonts w:cs="Arial"/>
              </w:rPr>
            </w:pPr>
          </w:p>
        </w:tc>
        <w:tc>
          <w:tcPr>
            <w:tcW w:w="2835" w:type="dxa"/>
          </w:tcPr>
          <w:p w14:paraId="677C1BA0" w14:textId="77777777" w:rsidR="008057B3" w:rsidRPr="005647EB" w:rsidRDefault="008057B3" w:rsidP="002570E4">
            <w:pPr>
              <w:pStyle w:val="TAC"/>
              <w:keepNext w:val="0"/>
              <w:keepLines w:val="0"/>
              <w:rPr>
                <w:rFonts w:cs="Arial"/>
                <w:lang w:eastAsia="zh-CN"/>
              </w:rPr>
            </w:pPr>
            <w:r w:rsidRPr="005647EB">
              <w:rPr>
                <w:rFonts w:cs="Arial"/>
                <w:lang w:eastAsia="zh-CN"/>
              </w:rPr>
              <w:t>10</w:t>
            </w:r>
          </w:p>
        </w:tc>
        <w:tc>
          <w:tcPr>
            <w:tcW w:w="3544" w:type="dxa"/>
          </w:tcPr>
          <w:p w14:paraId="1F3CB2C7" w14:textId="41FBEC62" w:rsidR="008057B3" w:rsidRPr="005647EB" w:rsidRDefault="008057B3"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mPDCCH-startSF-UESS</w:t>
            </w:r>
            <w:r w:rsidR="002570E4" w:rsidRPr="005647EB">
              <w:rPr>
                <w:i/>
              </w:rPr>
              <w:t xml:space="preserve"> </w:t>
            </w:r>
            <w:r w:rsidRPr="005647EB">
              <w:t>in</w:t>
            </w:r>
            <w:r w:rsidR="002570E4" w:rsidRPr="005647EB">
              <w:t xml:space="preserve"> </w:t>
            </w:r>
            <w:r w:rsidRPr="005647EB">
              <w:t>[3]</w:t>
            </w:r>
          </w:p>
        </w:tc>
      </w:tr>
      <w:tr w:rsidR="008057B3" w:rsidRPr="005647EB" w14:paraId="5BDE4CCB" w14:textId="77777777" w:rsidTr="002570E4">
        <w:trPr>
          <w:cantSplit/>
          <w:jc w:val="center"/>
        </w:trPr>
        <w:tc>
          <w:tcPr>
            <w:tcW w:w="2518" w:type="dxa"/>
            <w:gridSpan w:val="2"/>
          </w:tcPr>
          <w:p w14:paraId="6E1322BC" w14:textId="77777777" w:rsidR="008057B3" w:rsidRPr="005647EB" w:rsidRDefault="008057B3" w:rsidP="002570E4">
            <w:pPr>
              <w:pStyle w:val="TAL"/>
              <w:keepNext w:val="0"/>
              <w:keepLines w:val="0"/>
              <w:rPr>
                <w:i/>
              </w:rPr>
            </w:pPr>
            <w:r w:rsidRPr="005647EB">
              <w:rPr>
                <w:i/>
              </w:rPr>
              <w:t>X</w:t>
            </w:r>
          </w:p>
        </w:tc>
        <w:tc>
          <w:tcPr>
            <w:tcW w:w="709" w:type="dxa"/>
          </w:tcPr>
          <w:p w14:paraId="6F287D35" w14:textId="77777777" w:rsidR="008057B3" w:rsidRPr="005647EB" w:rsidRDefault="008057B3" w:rsidP="002570E4">
            <w:pPr>
              <w:pStyle w:val="TAC"/>
              <w:keepNext w:val="0"/>
              <w:keepLines w:val="0"/>
              <w:rPr>
                <w:rFonts w:cs="Arial"/>
              </w:rPr>
            </w:pPr>
          </w:p>
        </w:tc>
        <w:tc>
          <w:tcPr>
            <w:tcW w:w="2835" w:type="dxa"/>
          </w:tcPr>
          <w:p w14:paraId="7F583E48" w14:textId="77777777" w:rsidR="008057B3" w:rsidRPr="005647EB" w:rsidRDefault="008057B3" w:rsidP="002570E4">
            <w:pPr>
              <w:pStyle w:val="TAC"/>
              <w:keepNext w:val="0"/>
              <w:keepLines w:val="0"/>
              <w:rPr>
                <w:rFonts w:cs="Arial"/>
                <w:lang w:eastAsia="zh-CN"/>
              </w:rPr>
            </w:pPr>
            <w:r w:rsidRPr="005647EB">
              <w:rPr>
                <w:rFonts w:cs="Arial"/>
                <w:lang w:eastAsia="zh-CN"/>
              </w:rPr>
              <w:t>scheme10</w:t>
            </w:r>
          </w:p>
        </w:tc>
        <w:tc>
          <w:tcPr>
            <w:tcW w:w="3544" w:type="dxa"/>
          </w:tcPr>
          <w:p w14:paraId="775A3CE0" w14:textId="29CEC2F5" w:rsidR="008057B3" w:rsidRPr="005647EB" w:rsidRDefault="008057B3"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measGapSharingScheme</w:t>
            </w:r>
            <w:r w:rsidR="002570E4" w:rsidRPr="005647EB">
              <w:rPr>
                <w:i/>
              </w:rPr>
              <w:t xml:space="preserve"> </w:t>
            </w:r>
            <w:r w:rsidRPr="005647EB">
              <w:t>in</w:t>
            </w:r>
            <w:r w:rsidR="002570E4" w:rsidRPr="005647EB">
              <w:t xml:space="preserve"> </w:t>
            </w:r>
            <w:r w:rsidRPr="005647EB">
              <w:t>[3]</w:t>
            </w:r>
          </w:p>
        </w:tc>
      </w:tr>
      <w:tr w:rsidR="008057B3" w:rsidRPr="005647EB" w14:paraId="6F3C6746" w14:textId="77777777" w:rsidTr="002570E4">
        <w:trPr>
          <w:cantSplit/>
          <w:jc w:val="center"/>
        </w:trPr>
        <w:tc>
          <w:tcPr>
            <w:tcW w:w="2518" w:type="dxa"/>
            <w:gridSpan w:val="2"/>
          </w:tcPr>
          <w:p w14:paraId="7A34E57A" w14:textId="77777777" w:rsidR="008057B3" w:rsidRPr="005647EB" w:rsidRDefault="008057B3" w:rsidP="002570E4">
            <w:pPr>
              <w:pStyle w:val="TAL"/>
              <w:keepNext w:val="0"/>
              <w:keepLines w:val="0"/>
              <w:rPr>
                <w:rFonts w:cs="Arial"/>
              </w:rPr>
            </w:pPr>
            <w:r w:rsidRPr="005647EB">
              <w:rPr>
                <w:rFonts w:cs="Arial"/>
              </w:rPr>
              <w:t>T1</w:t>
            </w:r>
          </w:p>
        </w:tc>
        <w:tc>
          <w:tcPr>
            <w:tcW w:w="709" w:type="dxa"/>
          </w:tcPr>
          <w:p w14:paraId="5A548270" w14:textId="77777777" w:rsidR="008057B3" w:rsidRPr="005647EB" w:rsidRDefault="008057B3" w:rsidP="002570E4">
            <w:pPr>
              <w:pStyle w:val="TAC"/>
              <w:keepNext w:val="0"/>
              <w:keepLines w:val="0"/>
              <w:rPr>
                <w:rFonts w:cs="Arial"/>
              </w:rPr>
            </w:pPr>
            <w:r w:rsidRPr="005647EB">
              <w:rPr>
                <w:rFonts w:cs="v4.2.0"/>
              </w:rPr>
              <w:t>S</w:t>
            </w:r>
          </w:p>
        </w:tc>
        <w:tc>
          <w:tcPr>
            <w:tcW w:w="2835" w:type="dxa"/>
          </w:tcPr>
          <w:p w14:paraId="771CEC1C" w14:textId="77777777" w:rsidR="008057B3" w:rsidRPr="005647EB" w:rsidRDefault="008057B3" w:rsidP="002570E4">
            <w:pPr>
              <w:pStyle w:val="TAC"/>
              <w:keepNext w:val="0"/>
              <w:keepLines w:val="0"/>
              <w:rPr>
                <w:rFonts w:cs="Arial"/>
              </w:rPr>
            </w:pPr>
            <w:r w:rsidRPr="005647EB">
              <w:rPr>
                <w:rFonts w:cs="v4.2.0"/>
              </w:rPr>
              <w:t>5</w:t>
            </w:r>
          </w:p>
        </w:tc>
        <w:tc>
          <w:tcPr>
            <w:tcW w:w="3544" w:type="dxa"/>
          </w:tcPr>
          <w:p w14:paraId="2B9ADDD1" w14:textId="77777777" w:rsidR="008057B3" w:rsidRPr="005647EB" w:rsidRDefault="008057B3" w:rsidP="002570E4">
            <w:pPr>
              <w:pStyle w:val="TAL"/>
              <w:keepNext w:val="0"/>
              <w:keepLines w:val="0"/>
              <w:rPr>
                <w:rFonts w:cs="Arial"/>
              </w:rPr>
            </w:pPr>
          </w:p>
        </w:tc>
      </w:tr>
      <w:tr w:rsidR="008057B3" w:rsidRPr="005647EB" w14:paraId="6C43FD98" w14:textId="77777777" w:rsidTr="002570E4">
        <w:trPr>
          <w:cantSplit/>
          <w:jc w:val="center"/>
        </w:trPr>
        <w:tc>
          <w:tcPr>
            <w:tcW w:w="2518" w:type="dxa"/>
            <w:gridSpan w:val="2"/>
          </w:tcPr>
          <w:p w14:paraId="7B52EC26" w14:textId="77777777" w:rsidR="008057B3" w:rsidRPr="005647EB" w:rsidRDefault="008057B3" w:rsidP="002570E4">
            <w:pPr>
              <w:pStyle w:val="TAL"/>
              <w:keepNext w:val="0"/>
              <w:keepLines w:val="0"/>
              <w:rPr>
                <w:rFonts w:cs="Arial"/>
              </w:rPr>
            </w:pPr>
            <w:r w:rsidRPr="005647EB">
              <w:rPr>
                <w:rFonts w:cs="Arial"/>
              </w:rPr>
              <w:t>T2</w:t>
            </w:r>
          </w:p>
        </w:tc>
        <w:tc>
          <w:tcPr>
            <w:tcW w:w="709" w:type="dxa"/>
          </w:tcPr>
          <w:p w14:paraId="373A7A99" w14:textId="77777777" w:rsidR="008057B3" w:rsidRPr="005647EB" w:rsidRDefault="008057B3" w:rsidP="002570E4">
            <w:pPr>
              <w:pStyle w:val="TAC"/>
              <w:keepNext w:val="0"/>
              <w:keepLines w:val="0"/>
              <w:rPr>
                <w:rFonts w:cs="Arial"/>
              </w:rPr>
            </w:pPr>
            <w:r w:rsidRPr="005647EB">
              <w:rPr>
                <w:rFonts w:cs="v4.2.0"/>
              </w:rPr>
              <w:t>S</w:t>
            </w:r>
          </w:p>
        </w:tc>
        <w:tc>
          <w:tcPr>
            <w:tcW w:w="2835" w:type="dxa"/>
          </w:tcPr>
          <w:p w14:paraId="597DFEBF" w14:textId="77777777" w:rsidR="008057B3" w:rsidRPr="005647EB" w:rsidRDefault="008057B3" w:rsidP="002570E4">
            <w:pPr>
              <w:pStyle w:val="TAC"/>
              <w:keepNext w:val="0"/>
              <w:keepLines w:val="0"/>
              <w:rPr>
                <w:rFonts w:cs="Arial"/>
              </w:rPr>
            </w:pPr>
            <w:r w:rsidRPr="005647EB">
              <w:rPr>
                <w:rFonts w:cs="v4.2.0"/>
              </w:rPr>
              <w:t>5</w:t>
            </w:r>
          </w:p>
        </w:tc>
        <w:tc>
          <w:tcPr>
            <w:tcW w:w="3544" w:type="dxa"/>
          </w:tcPr>
          <w:p w14:paraId="51A2C3F2" w14:textId="77777777" w:rsidR="008057B3" w:rsidRPr="005647EB" w:rsidRDefault="008057B3" w:rsidP="002570E4">
            <w:pPr>
              <w:pStyle w:val="TAL"/>
              <w:keepNext w:val="0"/>
              <w:keepLines w:val="0"/>
              <w:rPr>
                <w:rFonts w:cs="Arial"/>
              </w:rPr>
            </w:pPr>
          </w:p>
        </w:tc>
      </w:tr>
    </w:tbl>
    <w:p w14:paraId="07649287" w14:textId="77777777" w:rsidR="008057B3" w:rsidRPr="005647EB" w:rsidRDefault="008057B3" w:rsidP="002570E4"/>
    <w:p w14:paraId="38560482" w14:textId="77777777" w:rsidR="008057B3" w:rsidRPr="005647EB" w:rsidRDefault="008057B3" w:rsidP="002570E4">
      <w:pPr>
        <w:pStyle w:val="Heading5"/>
        <w:keepNext w:val="0"/>
        <w:keepLines w:val="0"/>
        <w:rPr>
          <w:lang w:eastAsia="zh-TW"/>
        </w:rPr>
      </w:pPr>
      <w:r w:rsidRPr="005647EB">
        <w:rPr>
          <w:lang w:eastAsia="zh-TW"/>
        </w:rPr>
        <w:t>8.3.12.4.2</w:t>
      </w:r>
      <w:r w:rsidRPr="005647EB">
        <w:rPr>
          <w:lang w:eastAsia="zh-TW"/>
        </w:rPr>
        <w:tab/>
        <w:t>Test procedure</w:t>
      </w:r>
    </w:p>
    <w:p w14:paraId="56F7C34C" w14:textId="77777777" w:rsidR="008057B3" w:rsidRPr="005647EB" w:rsidRDefault="008057B3"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7A0C0CCD" w14:textId="42BBFA1C" w:rsidR="008057B3" w:rsidRPr="005647EB" w:rsidRDefault="008057B3" w:rsidP="00194A1C">
      <w:pPr>
        <w:pStyle w:val="B1"/>
        <w:ind w:left="709" w:hanging="425"/>
      </w:pPr>
      <w:r w:rsidRPr="005647EB">
        <w:t>1.</w:t>
      </w:r>
      <w:r w:rsidR="00194A1C" w:rsidRPr="005647EB">
        <w:tab/>
      </w:r>
      <w:r w:rsidRPr="005647EB">
        <w:t xml:space="preserve">Ensure the UE is in State 3A-RF CE according </w:t>
      </w:r>
      <w:r w:rsidR="002570E4" w:rsidRPr="005647EB">
        <w:t>to 3GPP TS</w:t>
      </w:r>
      <w:r w:rsidRPr="005647EB">
        <w:t xml:space="preserve"> 36.508 [7] clause 7.2A.3AA</w:t>
      </w:r>
    </w:p>
    <w:p w14:paraId="3B541EA4" w14:textId="29C5BB0F" w:rsidR="008057B3" w:rsidRPr="005647EB" w:rsidRDefault="008057B3" w:rsidP="00194A1C">
      <w:pPr>
        <w:pStyle w:val="B1"/>
        <w:ind w:left="709" w:hanging="425"/>
      </w:pPr>
      <w:r w:rsidRPr="005647EB">
        <w:rPr>
          <w:rFonts w:eastAsia="??"/>
        </w:rPr>
        <w:t>2.</w:t>
      </w:r>
      <w:r w:rsidR="00194A1C" w:rsidRPr="005647EB">
        <w:rPr>
          <w:rFonts w:eastAsia="??"/>
        </w:rPr>
        <w:tab/>
      </w:r>
      <w:r w:rsidRPr="005647EB">
        <w:rPr>
          <w:rFonts w:eastAsia="??"/>
        </w:rPr>
        <w:t xml:space="preserve">Set the parameters according to T1 in Table 8.3.12.5-1. </w:t>
      </w:r>
      <w:r w:rsidRPr="005647EB">
        <w:t>Propagation conditions are set according to Annex B clauses B.1.1 and B.2.2. T1 starts.</w:t>
      </w:r>
    </w:p>
    <w:p w14:paraId="25285152" w14:textId="76DB701B" w:rsidR="008057B3" w:rsidRPr="005647EB" w:rsidRDefault="008057B3" w:rsidP="00194A1C">
      <w:pPr>
        <w:pStyle w:val="B1"/>
        <w:ind w:left="709" w:hanging="425"/>
      </w:pPr>
      <w:r w:rsidRPr="005647EB">
        <w:t>3.</w:t>
      </w:r>
      <w:r w:rsidR="00194A1C" w:rsidRPr="005647EB">
        <w:tab/>
      </w:r>
      <w:r w:rsidRPr="005647EB">
        <w:t>SS shall transmit an RRCConnectionReconfiguration message.</w:t>
      </w:r>
    </w:p>
    <w:p w14:paraId="16C4852B" w14:textId="5D26C3A5" w:rsidR="008057B3" w:rsidRPr="005647EB" w:rsidRDefault="008057B3" w:rsidP="00194A1C">
      <w:pPr>
        <w:pStyle w:val="B1"/>
        <w:ind w:left="709" w:hanging="425"/>
      </w:pPr>
      <w:r w:rsidRPr="005647EB">
        <w:t>4.</w:t>
      </w:r>
      <w:r w:rsidR="00194A1C" w:rsidRPr="005647EB">
        <w:tab/>
      </w:r>
      <w:r w:rsidRPr="005647EB">
        <w:t>The UE shall transmit RRCConnectionReconfigurationComplete message.</w:t>
      </w:r>
    </w:p>
    <w:p w14:paraId="0C3575F3" w14:textId="4B429E3B" w:rsidR="008057B3" w:rsidRPr="005647EB" w:rsidRDefault="008057B3" w:rsidP="00194A1C">
      <w:pPr>
        <w:pStyle w:val="B1"/>
        <w:ind w:left="709" w:hanging="425"/>
      </w:pPr>
      <w:r w:rsidRPr="005647EB">
        <w:t>5.</w:t>
      </w:r>
      <w:r w:rsidR="00194A1C" w:rsidRPr="005647EB">
        <w:tab/>
      </w:r>
      <w:r w:rsidRPr="005647EB">
        <w:t>When T1 expires, the SS shall switch the power setting from T1 to T2 as specified in Table 8.3.12.5-1.</w:t>
      </w:r>
    </w:p>
    <w:p w14:paraId="79FAAF02" w14:textId="53CDB79B" w:rsidR="008057B3" w:rsidRPr="005647EB" w:rsidRDefault="008057B3" w:rsidP="006D30B7">
      <w:pPr>
        <w:pStyle w:val="B1"/>
        <w:keepNext/>
        <w:keepLines/>
        <w:ind w:left="709" w:hanging="425"/>
      </w:pPr>
      <w:r w:rsidRPr="005647EB">
        <w:lastRenderedPageBreak/>
        <w:t>6.</w:t>
      </w:r>
      <w:r w:rsidR="00194A1C" w:rsidRPr="005647EB">
        <w:tab/>
      </w:r>
      <w:r w:rsidRPr="005647EB">
        <w:t>UE shall transmit a MeasurementReport message triggered by Event A3. If the measurement reporting delay from the beginning of time period T2 is less than 3.2s the number of successful tests is increased by one. If the UE fails to report the event within the measurement reporting delay requirement then the number of failure tests is increased by one.</w:t>
      </w:r>
    </w:p>
    <w:p w14:paraId="2118E7B9" w14:textId="0B602CF7" w:rsidR="008057B3" w:rsidRPr="005647EB" w:rsidRDefault="008057B3" w:rsidP="00194A1C">
      <w:pPr>
        <w:pStyle w:val="B1"/>
        <w:ind w:left="709" w:hanging="425"/>
      </w:pPr>
      <w:r w:rsidRPr="005647EB">
        <w:t>7.</w:t>
      </w:r>
      <w:r w:rsidR="00194A1C"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537E71C2" w14:textId="4962AE65" w:rsidR="008057B3" w:rsidRPr="005647EB" w:rsidRDefault="008057B3" w:rsidP="00194A1C">
      <w:pPr>
        <w:pStyle w:val="B1"/>
        <w:ind w:left="709" w:hanging="425"/>
      </w:pPr>
      <w:r w:rsidRPr="005647EB">
        <w:t>8.</w:t>
      </w:r>
      <w:r w:rsidR="00194A1C" w:rsidRPr="005647EB">
        <w:tab/>
        <w:t>S</w:t>
      </w:r>
      <w:r w:rsidRPr="005647EB">
        <w:t>et Cell 2 physical cell identity = ((current cell 2 physical cell identity + 1) mod 14 + 2) for next iteration of the test procedure loop.</w:t>
      </w:r>
    </w:p>
    <w:p w14:paraId="5F033A35" w14:textId="77777777" w:rsidR="00194A1C" w:rsidRPr="005647EB" w:rsidRDefault="008057B3" w:rsidP="00194A1C">
      <w:pPr>
        <w:pStyle w:val="B1"/>
        <w:ind w:left="709" w:hanging="425"/>
      </w:pPr>
      <w:r w:rsidRPr="005647EB">
        <w:t>9.</w:t>
      </w:r>
      <w:r w:rsidR="00194A1C" w:rsidRPr="005647EB">
        <w:tab/>
      </w:r>
      <w:r w:rsidRPr="005647EB">
        <w:t>After the RRC connection release, the SS:</w:t>
      </w:r>
    </w:p>
    <w:p w14:paraId="1AF4E213" w14:textId="77777777" w:rsidR="00194A1C" w:rsidRPr="005647EB" w:rsidRDefault="008057B3" w:rsidP="00194A1C">
      <w:pPr>
        <w:pStyle w:val="B2"/>
      </w:pPr>
      <w:r w:rsidRPr="005647EB">
        <w:t>-</w:t>
      </w:r>
      <w:r w:rsidR="00194A1C"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CE according </w:t>
      </w:r>
      <w:r w:rsidR="002570E4" w:rsidRPr="005647EB">
        <w:t>to 3GPP TS</w:t>
      </w:r>
      <w:r w:rsidRPr="005647EB">
        <w:t xml:space="preserve"> 36.508 [7] clause 7.2A.3AA)</w:t>
      </w:r>
      <w:r w:rsidR="00194A1C" w:rsidRPr="005647EB">
        <w:t xml:space="preserve">; </w:t>
      </w:r>
      <w:r w:rsidRPr="005647EB">
        <w:t>or</w:t>
      </w:r>
    </w:p>
    <w:p w14:paraId="34DEF93E" w14:textId="3A09A338" w:rsidR="008057B3" w:rsidRPr="005647EB" w:rsidRDefault="008057B3" w:rsidP="00194A1C">
      <w:pPr>
        <w:pStyle w:val="B2"/>
      </w:pPr>
      <w:r w:rsidRPr="005647EB">
        <w:t>-</w:t>
      </w:r>
      <w:r w:rsidR="00194A1C"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690C8A3A" w14:textId="1B6D0871" w:rsidR="008057B3" w:rsidRPr="005647EB" w:rsidRDefault="008057B3" w:rsidP="00194A1C">
      <w:pPr>
        <w:pStyle w:val="B1"/>
        <w:ind w:left="709" w:hanging="425"/>
      </w:pPr>
      <w:r w:rsidRPr="005647EB">
        <w:t>10.</w:t>
      </w:r>
      <w:r w:rsidR="00194A1C" w:rsidRPr="005647EB">
        <w:tab/>
      </w:r>
      <w:r w:rsidRPr="005647EB">
        <w:t xml:space="preserve">Repeat step 2-9 until the confidence level according to </w:t>
      </w:r>
      <w:r w:rsidRPr="005647EB">
        <w:rPr>
          <w:rFonts w:eastAsia="??"/>
        </w:rPr>
        <w:t>Tables G.2.3-1 in Annex G clause G.2 is achieved.</w:t>
      </w:r>
    </w:p>
    <w:p w14:paraId="211FB095" w14:textId="77777777" w:rsidR="008057B3" w:rsidRPr="005647EB" w:rsidRDefault="008057B3" w:rsidP="002570E4">
      <w:pPr>
        <w:pStyle w:val="Heading5"/>
        <w:keepNext w:val="0"/>
        <w:keepLines w:val="0"/>
        <w:rPr>
          <w:lang w:eastAsia="zh-TW"/>
        </w:rPr>
      </w:pPr>
      <w:r w:rsidRPr="005647EB">
        <w:rPr>
          <w:lang w:eastAsia="zh-TW"/>
        </w:rPr>
        <w:t>8.3.12.4.3</w:t>
      </w:r>
      <w:r w:rsidRPr="005647EB">
        <w:rPr>
          <w:lang w:eastAsia="zh-TW"/>
        </w:rPr>
        <w:tab/>
        <w:t>Message contents</w:t>
      </w:r>
    </w:p>
    <w:p w14:paraId="57C611FA" w14:textId="7EE39C93" w:rsidR="008057B3" w:rsidRPr="005647EB" w:rsidRDefault="008057B3" w:rsidP="002570E4">
      <w:pPr>
        <w:rPr>
          <w:rFonts w:eastAsia="SimSun"/>
        </w:rPr>
      </w:pPr>
      <w:r w:rsidRPr="005647EB">
        <w:t xml:space="preserve">Message contents are according </w:t>
      </w:r>
      <w:r w:rsidR="002570E4" w:rsidRPr="005647EB">
        <w:t>to 3GPP TS</w:t>
      </w:r>
      <w:r w:rsidRPr="005647EB">
        <w:t xml:space="preserve"> 36.508 [7] clause 4.6 with the condition CEModeA and the following exceptions:</w:t>
      </w:r>
    </w:p>
    <w:p w14:paraId="64AC9975" w14:textId="77777777" w:rsidR="008057B3" w:rsidRPr="005647EB" w:rsidRDefault="008057B3" w:rsidP="002570E4">
      <w:pPr>
        <w:pStyle w:val="TH"/>
        <w:keepNext w:val="0"/>
        <w:keepLines w:val="0"/>
        <w:rPr>
          <w:lang w:eastAsia="zh-CN"/>
        </w:rPr>
      </w:pPr>
      <w:r w:rsidRPr="005647EB">
        <w:t xml:space="preserve">Table </w:t>
      </w:r>
      <w:r w:rsidRPr="005647EB">
        <w:rPr>
          <w:lang w:eastAsia="zh-TW"/>
        </w:rPr>
        <w:t>8.3.12.4.3</w:t>
      </w:r>
      <w:r w:rsidRPr="005647EB">
        <w:t xml:space="preserve">-1: Common </w:t>
      </w:r>
      <w:r w:rsidRPr="005647EB">
        <w:rPr>
          <w:lang w:eastAsia="zh-CN"/>
        </w:rPr>
        <w:t xml:space="preserve">Exception messages for </w:t>
      </w:r>
      <w:r w:rsidRPr="005647EB">
        <w:rPr>
          <w:rFonts w:cs="v4.2.0"/>
          <w:snapToGrid w:val="0"/>
          <w:lang w:eastAsia="zh-TW"/>
        </w:rPr>
        <w:t xml:space="preserve">E-UTRAN FDD inter-frequency event triggered reporting under fading propagation conditions for CE UE in CEModeA without gap </w:t>
      </w:r>
      <w:r w:rsidRPr="005647EB">
        <w:rPr>
          <w:lang w:eastAsia="zh-CN"/>
        </w:rPr>
        <w:t>test requirement</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8057B3" w:rsidRPr="005647EB" w14:paraId="182B7101" w14:textId="77777777" w:rsidTr="00194A1C">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4C87FE16" w14:textId="7321BE3D" w:rsidR="008057B3" w:rsidRPr="005647EB" w:rsidRDefault="008057B3"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8057B3" w:rsidRPr="005647EB" w14:paraId="7B655CBF" w14:textId="77777777" w:rsidTr="00194A1C">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559AF320" w14:textId="2C0A293C" w:rsidR="008057B3" w:rsidRPr="005647EB" w:rsidRDefault="008057B3"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346E0292" w14:textId="59DEDAAA" w:rsidR="008057B3" w:rsidRPr="005647EB" w:rsidRDefault="008057B3"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8057B3" w:rsidRPr="005647EB" w14:paraId="0BB2A753" w14:textId="77777777" w:rsidTr="00194A1C">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7AA4170D" w14:textId="1AE9AA77" w:rsidR="008057B3" w:rsidRPr="005647EB" w:rsidRDefault="008057B3"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04153DBF" w14:textId="78B5446C" w:rsidR="008057B3" w:rsidRPr="005647EB" w:rsidRDefault="008057B3" w:rsidP="002570E4">
            <w:pPr>
              <w:pStyle w:val="TAL"/>
              <w:keepNext w:val="0"/>
              <w:keepLines w:val="0"/>
            </w:pPr>
            <w:r w:rsidRPr="005647EB">
              <w:t>Table</w:t>
            </w:r>
            <w:r w:rsidR="002570E4" w:rsidRPr="005647EB">
              <w:t xml:space="preserve"> </w:t>
            </w:r>
            <w:r w:rsidRPr="005647EB">
              <w:t>H.3.1-1</w:t>
            </w:r>
          </w:p>
          <w:p w14:paraId="3DEE6AC7" w14:textId="1C8070BC" w:rsidR="008057B3" w:rsidRPr="005647EB" w:rsidRDefault="008057B3" w:rsidP="002570E4">
            <w:pPr>
              <w:pStyle w:val="TAL"/>
              <w:keepNext w:val="0"/>
              <w:keepLines w:val="0"/>
            </w:pPr>
            <w:r w:rsidRPr="005647EB">
              <w:t>Table</w:t>
            </w:r>
            <w:r w:rsidR="002570E4" w:rsidRPr="005647EB">
              <w:t xml:space="preserve"> </w:t>
            </w:r>
            <w:r w:rsidRPr="005647EB">
              <w:t>H.3.1-</w:t>
            </w:r>
            <w:r w:rsidRPr="005647EB">
              <w:rPr>
                <w:lang w:eastAsia="zh-CN"/>
              </w:rPr>
              <w:t>3</w:t>
            </w:r>
          </w:p>
          <w:p w14:paraId="7E833C71" w14:textId="4E99C59C" w:rsidR="008057B3" w:rsidRPr="005647EB" w:rsidRDefault="008057B3" w:rsidP="002570E4">
            <w:pPr>
              <w:pStyle w:val="TAL"/>
              <w:keepNext w:val="0"/>
              <w:keepLines w:val="0"/>
            </w:pPr>
            <w:r w:rsidRPr="005647EB">
              <w:t>Table</w:t>
            </w:r>
            <w:r w:rsidR="002570E4" w:rsidRPr="005647EB">
              <w:t xml:space="preserve"> </w:t>
            </w:r>
            <w:r w:rsidRPr="005647EB">
              <w:t>H.3.1-7</w:t>
            </w:r>
          </w:p>
        </w:tc>
      </w:tr>
    </w:tbl>
    <w:p w14:paraId="5FC9E0C2" w14:textId="77777777" w:rsidR="008057B3" w:rsidRPr="005647EB" w:rsidRDefault="008057B3" w:rsidP="002570E4"/>
    <w:p w14:paraId="5EC068DD" w14:textId="77777777" w:rsidR="008057B3" w:rsidRPr="005647EB" w:rsidRDefault="008057B3" w:rsidP="002570E4">
      <w:pPr>
        <w:pStyle w:val="TH"/>
        <w:keepNext w:val="0"/>
        <w:keepLines w:val="0"/>
        <w:rPr>
          <w:lang w:eastAsia="zh-CN"/>
        </w:rPr>
      </w:pPr>
      <w:r w:rsidRPr="005647EB">
        <w:t xml:space="preserve">Table 8.3.12.4.3-2: </w:t>
      </w:r>
      <w:r w:rsidRPr="005647EB">
        <w:rPr>
          <w:i/>
        </w:rPr>
        <w:t>MeasConfig</w:t>
      </w:r>
      <w:r w:rsidRPr="005647EB">
        <w:rPr>
          <w:i/>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without gap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057B3" w:rsidRPr="005647EB" w14:paraId="5762DDD0" w14:textId="77777777" w:rsidTr="002570E4">
        <w:trPr>
          <w:jc w:val="center"/>
        </w:trPr>
        <w:tc>
          <w:tcPr>
            <w:tcW w:w="9637" w:type="dxa"/>
            <w:gridSpan w:val="4"/>
            <w:shd w:val="clear" w:color="auto" w:fill="auto"/>
          </w:tcPr>
          <w:p w14:paraId="1683BFD4" w14:textId="76699F3B" w:rsidR="008057B3" w:rsidRPr="005647EB" w:rsidRDefault="008057B3"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057B3" w:rsidRPr="005647EB" w14:paraId="4F17E1D4" w14:textId="77777777" w:rsidTr="002570E4">
        <w:trPr>
          <w:jc w:val="center"/>
        </w:trPr>
        <w:tc>
          <w:tcPr>
            <w:tcW w:w="4535" w:type="dxa"/>
            <w:tcBorders>
              <w:bottom w:val="single" w:sz="4" w:space="0" w:color="auto"/>
            </w:tcBorders>
            <w:shd w:val="clear" w:color="auto" w:fill="auto"/>
          </w:tcPr>
          <w:p w14:paraId="06E45E71" w14:textId="186025C0" w:rsidR="008057B3" w:rsidRPr="005647EB" w:rsidRDefault="008057B3"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0207BB6B" w14:textId="77777777" w:rsidR="008057B3" w:rsidRPr="005647EB" w:rsidRDefault="008057B3" w:rsidP="002570E4">
            <w:pPr>
              <w:pStyle w:val="TAH"/>
              <w:keepNext w:val="0"/>
              <w:keepLines w:val="0"/>
            </w:pPr>
            <w:r w:rsidRPr="005647EB">
              <w:t>Value/Remark</w:t>
            </w:r>
          </w:p>
        </w:tc>
        <w:tc>
          <w:tcPr>
            <w:tcW w:w="1700" w:type="dxa"/>
            <w:tcBorders>
              <w:bottom w:val="single" w:sz="4" w:space="0" w:color="auto"/>
            </w:tcBorders>
            <w:shd w:val="clear" w:color="auto" w:fill="auto"/>
          </w:tcPr>
          <w:p w14:paraId="7DADAB58" w14:textId="77777777" w:rsidR="008057B3" w:rsidRPr="005647EB" w:rsidRDefault="008057B3" w:rsidP="002570E4">
            <w:pPr>
              <w:pStyle w:val="TAH"/>
              <w:keepNext w:val="0"/>
              <w:keepLines w:val="0"/>
            </w:pPr>
            <w:r w:rsidRPr="005647EB">
              <w:t>Comment</w:t>
            </w:r>
          </w:p>
        </w:tc>
        <w:tc>
          <w:tcPr>
            <w:tcW w:w="1135" w:type="dxa"/>
            <w:tcBorders>
              <w:bottom w:val="single" w:sz="4" w:space="0" w:color="auto"/>
            </w:tcBorders>
            <w:shd w:val="clear" w:color="auto" w:fill="auto"/>
          </w:tcPr>
          <w:p w14:paraId="0A934703" w14:textId="77777777" w:rsidR="008057B3" w:rsidRPr="005647EB" w:rsidRDefault="008057B3" w:rsidP="002570E4">
            <w:pPr>
              <w:pStyle w:val="TAH"/>
              <w:keepNext w:val="0"/>
              <w:keepLines w:val="0"/>
            </w:pPr>
            <w:r w:rsidRPr="005647EB">
              <w:t>Condition</w:t>
            </w:r>
          </w:p>
        </w:tc>
      </w:tr>
      <w:tr w:rsidR="008057B3" w:rsidRPr="005647EB" w14:paraId="499831E4" w14:textId="77777777" w:rsidTr="002570E4">
        <w:trPr>
          <w:jc w:val="center"/>
        </w:trPr>
        <w:tc>
          <w:tcPr>
            <w:tcW w:w="4535" w:type="dxa"/>
            <w:tcBorders>
              <w:top w:val="single" w:sz="4" w:space="0" w:color="auto"/>
              <w:bottom w:val="single" w:sz="4" w:space="0" w:color="auto"/>
            </w:tcBorders>
            <w:shd w:val="clear" w:color="auto" w:fill="auto"/>
          </w:tcPr>
          <w:p w14:paraId="623F7481" w14:textId="2BF615B4" w:rsidR="008057B3" w:rsidRPr="005647EB" w:rsidRDefault="008057B3"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shd w:val="clear" w:color="auto" w:fill="auto"/>
          </w:tcPr>
          <w:p w14:paraId="376567AF" w14:textId="77777777" w:rsidR="008057B3" w:rsidRPr="005647EB" w:rsidRDefault="008057B3" w:rsidP="002570E4">
            <w:pPr>
              <w:pStyle w:val="TAL"/>
              <w:keepNext w:val="0"/>
              <w:keepLines w:val="0"/>
            </w:pPr>
          </w:p>
        </w:tc>
        <w:tc>
          <w:tcPr>
            <w:tcW w:w="1700" w:type="dxa"/>
            <w:tcBorders>
              <w:top w:val="nil"/>
              <w:bottom w:val="single" w:sz="4" w:space="0" w:color="auto"/>
            </w:tcBorders>
            <w:shd w:val="clear" w:color="auto" w:fill="auto"/>
          </w:tcPr>
          <w:p w14:paraId="484770DA" w14:textId="77777777" w:rsidR="008057B3" w:rsidRPr="005647EB" w:rsidRDefault="008057B3" w:rsidP="002570E4">
            <w:pPr>
              <w:pStyle w:val="TAL"/>
              <w:keepNext w:val="0"/>
              <w:keepLines w:val="0"/>
            </w:pPr>
          </w:p>
        </w:tc>
        <w:tc>
          <w:tcPr>
            <w:tcW w:w="1135" w:type="dxa"/>
            <w:tcBorders>
              <w:top w:val="nil"/>
              <w:bottom w:val="single" w:sz="4" w:space="0" w:color="auto"/>
            </w:tcBorders>
            <w:shd w:val="clear" w:color="auto" w:fill="auto"/>
          </w:tcPr>
          <w:p w14:paraId="77C13196" w14:textId="77777777" w:rsidR="008057B3" w:rsidRPr="005647EB" w:rsidRDefault="008057B3" w:rsidP="002570E4">
            <w:pPr>
              <w:pStyle w:val="TAL"/>
              <w:keepNext w:val="0"/>
              <w:keepLines w:val="0"/>
            </w:pPr>
          </w:p>
        </w:tc>
      </w:tr>
      <w:tr w:rsidR="008057B3" w:rsidRPr="005647EB" w14:paraId="5147D2F3" w14:textId="77777777" w:rsidTr="002570E4">
        <w:trPr>
          <w:jc w:val="center"/>
        </w:trPr>
        <w:tc>
          <w:tcPr>
            <w:tcW w:w="4535" w:type="dxa"/>
            <w:tcBorders>
              <w:top w:val="single" w:sz="4" w:space="0" w:color="auto"/>
              <w:bottom w:val="single" w:sz="4" w:space="0" w:color="auto"/>
            </w:tcBorders>
            <w:shd w:val="clear" w:color="auto" w:fill="auto"/>
          </w:tcPr>
          <w:p w14:paraId="6EBECEF8" w14:textId="795ECB75" w:rsidR="008057B3" w:rsidRPr="005647EB" w:rsidRDefault="002570E4" w:rsidP="002570E4">
            <w:pPr>
              <w:pStyle w:val="TAL"/>
              <w:keepNext w:val="0"/>
              <w:keepLines w:val="0"/>
            </w:pPr>
            <w:r w:rsidRPr="005647EB">
              <w:t xml:space="preserve">  </w:t>
            </w:r>
            <w:r w:rsidR="008057B3" w:rsidRPr="005647EB">
              <w:t>measObjectToAddModList</w:t>
            </w:r>
            <w:r w:rsidRPr="005647EB">
              <w:t xml:space="preserve"> </w:t>
            </w:r>
            <w:r w:rsidR="008057B3" w:rsidRPr="005647EB">
              <w:t>SEQUENCE</w:t>
            </w:r>
            <w:r w:rsidRPr="005647EB">
              <w:t xml:space="preserve"> </w:t>
            </w:r>
            <w:r w:rsidR="008057B3" w:rsidRPr="005647EB">
              <w:t>(SIZE</w:t>
            </w:r>
            <w:r w:rsidRPr="005647EB">
              <w:t xml:space="preserve"> </w:t>
            </w:r>
            <w:r w:rsidR="008057B3" w:rsidRPr="005647EB">
              <w:t>(1..maxObjectId))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2916E373" w14:textId="3A7973F7"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6E208738"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70F06461" w14:textId="77777777" w:rsidR="008057B3" w:rsidRPr="005647EB" w:rsidRDefault="008057B3" w:rsidP="002570E4">
            <w:pPr>
              <w:pStyle w:val="TAL"/>
              <w:keepNext w:val="0"/>
              <w:keepLines w:val="0"/>
            </w:pPr>
          </w:p>
        </w:tc>
      </w:tr>
      <w:tr w:rsidR="008057B3" w:rsidRPr="005647EB" w14:paraId="06053317" w14:textId="77777777" w:rsidTr="002570E4">
        <w:trPr>
          <w:jc w:val="center"/>
        </w:trPr>
        <w:tc>
          <w:tcPr>
            <w:tcW w:w="4535" w:type="dxa"/>
            <w:tcBorders>
              <w:top w:val="single" w:sz="4" w:space="0" w:color="auto"/>
              <w:bottom w:val="single" w:sz="4" w:space="0" w:color="auto"/>
            </w:tcBorders>
            <w:shd w:val="clear" w:color="auto" w:fill="auto"/>
          </w:tcPr>
          <w:p w14:paraId="4B749BE7" w14:textId="63536D3A" w:rsidR="008057B3" w:rsidRPr="005647EB" w:rsidRDefault="002570E4" w:rsidP="002570E4">
            <w:pPr>
              <w:pStyle w:val="TAL"/>
              <w:keepNext w:val="0"/>
              <w:keepLines w:val="0"/>
            </w:pPr>
            <w:r w:rsidRPr="005647EB">
              <w:t xml:space="preserve">    </w:t>
            </w:r>
            <w:r w:rsidR="008057B3" w:rsidRPr="005647EB">
              <w:t>measObjectId[</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538DCEC6" w14:textId="77777777" w:rsidR="008057B3" w:rsidRPr="005647EB" w:rsidRDefault="008057B3" w:rsidP="002570E4">
            <w:pPr>
              <w:pStyle w:val="TAL"/>
              <w:keepNext w:val="0"/>
              <w:keepLines w:val="0"/>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shd w:val="clear" w:color="auto" w:fill="auto"/>
          </w:tcPr>
          <w:p w14:paraId="02426451"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80F177F" w14:textId="77777777" w:rsidR="008057B3" w:rsidRPr="005647EB" w:rsidRDefault="008057B3" w:rsidP="002570E4">
            <w:pPr>
              <w:pStyle w:val="TAL"/>
              <w:keepNext w:val="0"/>
              <w:keepLines w:val="0"/>
            </w:pPr>
          </w:p>
        </w:tc>
      </w:tr>
      <w:tr w:rsidR="008057B3" w:rsidRPr="005647EB" w14:paraId="5313A6F4" w14:textId="77777777" w:rsidTr="002570E4">
        <w:trPr>
          <w:jc w:val="center"/>
        </w:trPr>
        <w:tc>
          <w:tcPr>
            <w:tcW w:w="4535" w:type="dxa"/>
            <w:tcBorders>
              <w:top w:val="single" w:sz="4" w:space="0" w:color="auto"/>
              <w:bottom w:val="single" w:sz="4" w:space="0" w:color="auto"/>
            </w:tcBorders>
            <w:shd w:val="clear" w:color="auto" w:fill="auto"/>
          </w:tcPr>
          <w:p w14:paraId="1085BC92" w14:textId="520FE4AF" w:rsidR="008057B3" w:rsidRPr="005647EB" w:rsidRDefault="002570E4" w:rsidP="002570E4">
            <w:pPr>
              <w:pStyle w:val="TAL"/>
              <w:keepNext w:val="0"/>
              <w:keepLines w:val="0"/>
            </w:pPr>
            <w:r w:rsidRPr="005647EB">
              <w:t xml:space="preserve">    </w:t>
            </w:r>
            <w:r w:rsidR="008057B3" w:rsidRPr="005647EB">
              <w:t>measObject[</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759FDDE4" w14:textId="77777777" w:rsidR="008057B3" w:rsidRPr="005647EB" w:rsidRDefault="008057B3" w:rsidP="002570E4">
            <w:pPr>
              <w:pStyle w:val="TAL"/>
              <w:keepNext w:val="0"/>
              <w:keepLines w:val="0"/>
            </w:pPr>
            <w:r w:rsidRPr="005647EB">
              <w:t>MeasObjectEUTRA-GENERIC(f</w:t>
            </w:r>
            <w:r w:rsidRPr="005647EB">
              <w:rPr>
                <w:lang w:eastAsia="zh-CN"/>
              </w:rPr>
              <w:t>1</w:t>
            </w:r>
            <w:r w:rsidRPr="005647EB">
              <w:t>)</w:t>
            </w:r>
          </w:p>
        </w:tc>
        <w:tc>
          <w:tcPr>
            <w:tcW w:w="1700" w:type="dxa"/>
            <w:tcBorders>
              <w:top w:val="single" w:sz="4" w:space="0" w:color="auto"/>
              <w:bottom w:val="single" w:sz="4" w:space="0" w:color="auto"/>
            </w:tcBorders>
            <w:shd w:val="clear" w:color="auto" w:fill="auto"/>
          </w:tcPr>
          <w:p w14:paraId="11105E28" w14:textId="0ADA8017" w:rsidR="008057B3" w:rsidRPr="005647EB" w:rsidRDefault="008057B3" w:rsidP="002570E4">
            <w:pPr>
              <w:pStyle w:val="TAL"/>
              <w:keepNext w:val="0"/>
              <w:keepLines w:val="0"/>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shd w:val="clear" w:color="auto" w:fill="auto"/>
          </w:tcPr>
          <w:p w14:paraId="3BF8CE6B" w14:textId="77777777" w:rsidR="008057B3" w:rsidRPr="005647EB" w:rsidRDefault="008057B3" w:rsidP="002570E4">
            <w:pPr>
              <w:pStyle w:val="TAL"/>
              <w:keepNext w:val="0"/>
              <w:keepLines w:val="0"/>
            </w:pPr>
          </w:p>
        </w:tc>
      </w:tr>
      <w:tr w:rsidR="008057B3" w:rsidRPr="005647EB" w14:paraId="7D4BACAB" w14:textId="77777777" w:rsidTr="002570E4">
        <w:trPr>
          <w:jc w:val="center"/>
        </w:trPr>
        <w:tc>
          <w:tcPr>
            <w:tcW w:w="4535" w:type="dxa"/>
            <w:tcBorders>
              <w:top w:val="single" w:sz="4" w:space="0" w:color="auto"/>
              <w:bottom w:val="single" w:sz="4" w:space="0" w:color="auto"/>
            </w:tcBorders>
            <w:shd w:val="clear" w:color="auto" w:fill="auto"/>
          </w:tcPr>
          <w:p w14:paraId="33F8AE71" w14:textId="34DB15AA"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6648E9AF"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1639C71A"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197F2D5" w14:textId="77777777" w:rsidR="008057B3" w:rsidRPr="005647EB" w:rsidRDefault="008057B3" w:rsidP="002570E4">
            <w:pPr>
              <w:pStyle w:val="TAL"/>
              <w:keepNext w:val="0"/>
              <w:keepLines w:val="0"/>
            </w:pPr>
          </w:p>
        </w:tc>
      </w:tr>
      <w:tr w:rsidR="008057B3" w:rsidRPr="005647EB" w14:paraId="23956908" w14:textId="77777777" w:rsidTr="002570E4">
        <w:trPr>
          <w:jc w:val="center"/>
        </w:trPr>
        <w:tc>
          <w:tcPr>
            <w:tcW w:w="4535" w:type="dxa"/>
            <w:tcBorders>
              <w:top w:val="single" w:sz="4" w:space="0" w:color="auto"/>
              <w:bottom w:val="single" w:sz="4" w:space="0" w:color="auto"/>
            </w:tcBorders>
            <w:shd w:val="clear" w:color="auto" w:fill="auto"/>
          </w:tcPr>
          <w:p w14:paraId="5B2C0D69" w14:textId="63A72F95" w:rsidR="008057B3" w:rsidRPr="005647EB" w:rsidRDefault="002570E4" w:rsidP="002570E4">
            <w:pPr>
              <w:pStyle w:val="TAL"/>
              <w:keepNext w:val="0"/>
              <w:keepLines w:val="0"/>
            </w:pPr>
            <w:r w:rsidRPr="005647EB">
              <w:t xml:space="preserve">  </w:t>
            </w:r>
            <w:r w:rsidR="008057B3" w:rsidRPr="005647EB">
              <w:t>reportConfigToAddModList</w:t>
            </w:r>
            <w:r w:rsidRPr="005647EB">
              <w:t xml:space="preserve"> </w:t>
            </w:r>
            <w:r w:rsidR="008057B3" w:rsidRPr="005647EB">
              <w:t>SEQUENCE</w:t>
            </w:r>
            <w:r w:rsidRPr="005647EB">
              <w:t xml:space="preserve"> </w:t>
            </w:r>
            <w:r w:rsidR="008057B3" w:rsidRPr="005647EB">
              <w:t>(SIZE</w:t>
            </w:r>
            <w:r w:rsidRPr="005647EB">
              <w:t xml:space="preserve"> </w:t>
            </w:r>
            <w:r w:rsidR="008057B3" w:rsidRPr="005647EB">
              <w:t>(1..maxReportConfigId))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440B678F" w14:textId="6E1F6A6F"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0490C0CE"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04148DF" w14:textId="77777777" w:rsidR="008057B3" w:rsidRPr="005647EB" w:rsidRDefault="008057B3" w:rsidP="002570E4">
            <w:pPr>
              <w:pStyle w:val="TAL"/>
              <w:keepNext w:val="0"/>
              <w:keepLines w:val="0"/>
            </w:pPr>
          </w:p>
        </w:tc>
      </w:tr>
      <w:tr w:rsidR="008057B3" w:rsidRPr="005647EB" w14:paraId="746E7E98" w14:textId="77777777" w:rsidTr="002570E4">
        <w:trPr>
          <w:jc w:val="center"/>
        </w:trPr>
        <w:tc>
          <w:tcPr>
            <w:tcW w:w="4535" w:type="dxa"/>
            <w:tcBorders>
              <w:top w:val="single" w:sz="4" w:space="0" w:color="auto"/>
              <w:bottom w:val="single" w:sz="4" w:space="0" w:color="auto"/>
            </w:tcBorders>
            <w:shd w:val="clear" w:color="auto" w:fill="auto"/>
          </w:tcPr>
          <w:p w14:paraId="35EB1F77" w14:textId="369015A1" w:rsidR="008057B3" w:rsidRPr="005647EB" w:rsidRDefault="002570E4" w:rsidP="002570E4">
            <w:pPr>
              <w:pStyle w:val="TAL"/>
              <w:keepNext w:val="0"/>
              <w:keepLines w:val="0"/>
            </w:pPr>
            <w:r w:rsidRPr="005647EB">
              <w:t xml:space="preserve">    </w:t>
            </w:r>
            <w:r w:rsidR="008057B3" w:rsidRPr="005647EB">
              <w:t>reportConfigId[1]</w:t>
            </w:r>
          </w:p>
        </w:tc>
        <w:tc>
          <w:tcPr>
            <w:tcW w:w="2267" w:type="dxa"/>
            <w:tcBorders>
              <w:top w:val="single" w:sz="4" w:space="0" w:color="auto"/>
              <w:bottom w:val="single" w:sz="4" w:space="0" w:color="auto"/>
            </w:tcBorders>
            <w:shd w:val="clear" w:color="auto" w:fill="auto"/>
          </w:tcPr>
          <w:p w14:paraId="1822DD9E" w14:textId="77777777" w:rsidR="008057B3" w:rsidRPr="005647EB" w:rsidRDefault="008057B3"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shd w:val="clear" w:color="auto" w:fill="auto"/>
          </w:tcPr>
          <w:p w14:paraId="0C9CB18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7252FADA" w14:textId="77777777" w:rsidR="008057B3" w:rsidRPr="005647EB" w:rsidRDefault="008057B3" w:rsidP="002570E4">
            <w:pPr>
              <w:pStyle w:val="TAL"/>
              <w:keepNext w:val="0"/>
              <w:keepLines w:val="0"/>
            </w:pPr>
          </w:p>
        </w:tc>
      </w:tr>
      <w:tr w:rsidR="008057B3" w:rsidRPr="005647EB" w14:paraId="7D624A81" w14:textId="77777777" w:rsidTr="002570E4">
        <w:trPr>
          <w:jc w:val="center"/>
        </w:trPr>
        <w:tc>
          <w:tcPr>
            <w:tcW w:w="4535" w:type="dxa"/>
            <w:tcBorders>
              <w:top w:val="single" w:sz="4" w:space="0" w:color="auto"/>
              <w:bottom w:val="single" w:sz="4" w:space="0" w:color="auto"/>
            </w:tcBorders>
            <w:shd w:val="clear" w:color="auto" w:fill="auto"/>
          </w:tcPr>
          <w:p w14:paraId="4DFB81BB" w14:textId="65694C38" w:rsidR="008057B3" w:rsidRPr="005647EB" w:rsidRDefault="002570E4" w:rsidP="002570E4">
            <w:pPr>
              <w:pStyle w:val="TAL"/>
              <w:keepNext w:val="0"/>
              <w:keepLines w:val="0"/>
            </w:pPr>
            <w:r w:rsidRPr="005647EB">
              <w:t xml:space="preserve">    </w:t>
            </w:r>
            <w:r w:rsidR="008057B3" w:rsidRPr="005647EB">
              <w:t>reportConfig[1]</w:t>
            </w:r>
          </w:p>
        </w:tc>
        <w:tc>
          <w:tcPr>
            <w:tcW w:w="2267" w:type="dxa"/>
            <w:tcBorders>
              <w:top w:val="single" w:sz="4" w:space="0" w:color="auto"/>
              <w:bottom w:val="single" w:sz="4" w:space="0" w:color="auto"/>
            </w:tcBorders>
            <w:shd w:val="clear" w:color="auto" w:fill="auto"/>
          </w:tcPr>
          <w:p w14:paraId="44ACCE28" w14:textId="77777777" w:rsidR="008057B3" w:rsidRPr="005647EB" w:rsidRDefault="008057B3"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shd w:val="clear" w:color="auto" w:fill="auto"/>
          </w:tcPr>
          <w:p w14:paraId="346DAB99"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6E5CE8F7" w14:textId="77777777" w:rsidR="008057B3" w:rsidRPr="005647EB" w:rsidRDefault="008057B3" w:rsidP="002570E4">
            <w:pPr>
              <w:pStyle w:val="TAL"/>
              <w:keepNext w:val="0"/>
              <w:keepLines w:val="0"/>
            </w:pPr>
          </w:p>
        </w:tc>
      </w:tr>
      <w:tr w:rsidR="008057B3" w:rsidRPr="005647EB" w14:paraId="104CDDFE" w14:textId="77777777" w:rsidTr="002570E4">
        <w:trPr>
          <w:jc w:val="center"/>
        </w:trPr>
        <w:tc>
          <w:tcPr>
            <w:tcW w:w="4535" w:type="dxa"/>
            <w:tcBorders>
              <w:top w:val="single" w:sz="4" w:space="0" w:color="auto"/>
              <w:bottom w:val="single" w:sz="4" w:space="0" w:color="auto"/>
            </w:tcBorders>
            <w:shd w:val="clear" w:color="auto" w:fill="auto"/>
          </w:tcPr>
          <w:p w14:paraId="3ED143F4" w14:textId="022B34F0"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7D28C2AD"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1FC15B4A"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7D7E3D9" w14:textId="77777777" w:rsidR="008057B3" w:rsidRPr="005647EB" w:rsidRDefault="008057B3" w:rsidP="002570E4">
            <w:pPr>
              <w:pStyle w:val="TAL"/>
              <w:keepNext w:val="0"/>
              <w:keepLines w:val="0"/>
            </w:pPr>
          </w:p>
        </w:tc>
      </w:tr>
      <w:tr w:rsidR="008057B3" w:rsidRPr="005647EB" w14:paraId="2CA9F7BA" w14:textId="77777777" w:rsidTr="002570E4">
        <w:trPr>
          <w:jc w:val="center"/>
        </w:trPr>
        <w:tc>
          <w:tcPr>
            <w:tcW w:w="4535" w:type="dxa"/>
            <w:tcBorders>
              <w:top w:val="single" w:sz="4" w:space="0" w:color="auto"/>
              <w:bottom w:val="single" w:sz="4" w:space="0" w:color="auto"/>
            </w:tcBorders>
            <w:shd w:val="clear" w:color="auto" w:fill="auto"/>
          </w:tcPr>
          <w:p w14:paraId="6FED0ACC" w14:textId="2FF8A3AE" w:rsidR="008057B3" w:rsidRPr="005647EB" w:rsidRDefault="002570E4" w:rsidP="002570E4">
            <w:pPr>
              <w:pStyle w:val="TAL"/>
              <w:keepNext w:val="0"/>
              <w:keepLines w:val="0"/>
            </w:pPr>
            <w:r w:rsidRPr="005647EB">
              <w:t xml:space="preserve">  </w:t>
            </w:r>
            <w:r w:rsidR="008057B3" w:rsidRPr="005647EB">
              <w:t>measIdToAddModList</w:t>
            </w:r>
            <w:r w:rsidRPr="005647EB">
              <w:t xml:space="preserve"> </w:t>
            </w:r>
            <w:r w:rsidR="008057B3" w:rsidRPr="005647EB">
              <w:t>SEQUENCE</w:t>
            </w:r>
            <w:r w:rsidRPr="005647EB">
              <w:t xml:space="preserve"> </w:t>
            </w:r>
            <w:r w:rsidR="008057B3" w:rsidRPr="005647EB">
              <w:t>(SIZE</w:t>
            </w:r>
            <w:r w:rsidRPr="005647EB">
              <w:t xml:space="preserve"> </w:t>
            </w:r>
            <w:r w:rsidR="008057B3" w:rsidRPr="005647EB">
              <w:t>(1..maxMeasId))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73C436C8" w14:textId="12F9260D"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49768E77"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64445627" w14:textId="77777777" w:rsidR="008057B3" w:rsidRPr="005647EB" w:rsidRDefault="008057B3" w:rsidP="002570E4">
            <w:pPr>
              <w:pStyle w:val="TAL"/>
              <w:keepNext w:val="0"/>
              <w:keepLines w:val="0"/>
            </w:pPr>
          </w:p>
        </w:tc>
      </w:tr>
      <w:tr w:rsidR="008057B3" w:rsidRPr="005647EB" w14:paraId="47718A38" w14:textId="77777777" w:rsidTr="002570E4">
        <w:trPr>
          <w:jc w:val="center"/>
        </w:trPr>
        <w:tc>
          <w:tcPr>
            <w:tcW w:w="4535" w:type="dxa"/>
            <w:tcBorders>
              <w:top w:val="single" w:sz="4" w:space="0" w:color="auto"/>
              <w:bottom w:val="single" w:sz="4" w:space="0" w:color="auto"/>
            </w:tcBorders>
            <w:shd w:val="clear" w:color="auto" w:fill="auto"/>
          </w:tcPr>
          <w:p w14:paraId="0F916115" w14:textId="3BDD6021" w:rsidR="008057B3" w:rsidRPr="005647EB" w:rsidRDefault="002570E4" w:rsidP="002570E4">
            <w:pPr>
              <w:pStyle w:val="TAL"/>
              <w:keepNext w:val="0"/>
              <w:keepLines w:val="0"/>
            </w:pPr>
            <w:r w:rsidRPr="005647EB">
              <w:t xml:space="preserve">    </w:t>
            </w:r>
            <w:r w:rsidR="008057B3" w:rsidRPr="005647EB">
              <w:t>measId[</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5746132E" w14:textId="77777777" w:rsidR="008057B3" w:rsidRPr="005647EB" w:rsidRDefault="008057B3"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365AC086"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298B556" w14:textId="77777777" w:rsidR="008057B3" w:rsidRPr="005647EB" w:rsidRDefault="008057B3" w:rsidP="002570E4">
            <w:pPr>
              <w:pStyle w:val="TAL"/>
              <w:keepNext w:val="0"/>
              <w:keepLines w:val="0"/>
            </w:pPr>
          </w:p>
        </w:tc>
      </w:tr>
      <w:tr w:rsidR="008057B3" w:rsidRPr="005647EB" w14:paraId="32073108" w14:textId="77777777" w:rsidTr="002570E4">
        <w:trPr>
          <w:jc w:val="center"/>
        </w:trPr>
        <w:tc>
          <w:tcPr>
            <w:tcW w:w="4535" w:type="dxa"/>
            <w:tcBorders>
              <w:top w:val="single" w:sz="4" w:space="0" w:color="auto"/>
              <w:bottom w:val="single" w:sz="4" w:space="0" w:color="auto"/>
            </w:tcBorders>
            <w:shd w:val="clear" w:color="auto" w:fill="auto"/>
          </w:tcPr>
          <w:p w14:paraId="69D06859" w14:textId="09851A68" w:rsidR="008057B3" w:rsidRPr="005647EB" w:rsidRDefault="002570E4" w:rsidP="002570E4">
            <w:pPr>
              <w:pStyle w:val="TAL"/>
              <w:keepNext w:val="0"/>
              <w:keepLines w:val="0"/>
            </w:pPr>
            <w:r w:rsidRPr="005647EB">
              <w:t xml:space="preserve">    </w:t>
            </w:r>
            <w:r w:rsidR="008057B3" w:rsidRPr="005647EB">
              <w:t>measObjectId[</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7B400EA5" w14:textId="77777777" w:rsidR="008057B3" w:rsidRPr="005647EB" w:rsidRDefault="008057B3" w:rsidP="002570E4">
            <w:pPr>
              <w:pStyle w:val="TAL"/>
              <w:keepNext w:val="0"/>
              <w:keepLines w:val="0"/>
            </w:pPr>
            <w:r w:rsidRPr="005647EB">
              <w:t>IdMeasObject-f1</w:t>
            </w:r>
          </w:p>
        </w:tc>
        <w:tc>
          <w:tcPr>
            <w:tcW w:w="1700" w:type="dxa"/>
            <w:tcBorders>
              <w:top w:val="single" w:sz="4" w:space="0" w:color="auto"/>
              <w:bottom w:val="single" w:sz="4" w:space="0" w:color="auto"/>
            </w:tcBorders>
            <w:shd w:val="clear" w:color="auto" w:fill="auto"/>
          </w:tcPr>
          <w:p w14:paraId="637EDADB"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49EFAC6" w14:textId="77777777" w:rsidR="008057B3" w:rsidRPr="005647EB" w:rsidRDefault="008057B3" w:rsidP="002570E4">
            <w:pPr>
              <w:pStyle w:val="TAL"/>
              <w:keepNext w:val="0"/>
              <w:keepLines w:val="0"/>
            </w:pPr>
          </w:p>
        </w:tc>
      </w:tr>
      <w:tr w:rsidR="008057B3" w:rsidRPr="005647EB" w14:paraId="08FDC3E8" w14:textId="77777777" w:rsidTr="002570E4">
        <w:trPr>
          <w:jc w:val="center"/>
        </w:trPr>
        <w:tc>
          <w:tcPr>
            <w:tcW w:w="4535" w:type="dxa"/>
            <w:tcBorders>
              <w:top w:val="single" w:sz="4" w:space="0" w:color="auto"/>
              <w:bottom w:val="single" w:sz="4" w:space="0" w:color="auto"/>
            </w:tcBorders>
            <w:shd w:val="clear" w:color="auto" w:fill="auto"/>
          </w:tcPr>
          <w:p w14:paraId="58F0D519" w14:textId="1DBF542E" w:rsidR="008057B3" w:rsidRPr="005647EB" w:rsidRDefault="002570E4" w:rsidP="002570E4">
            <w:pPr>
              <w:pStyle w:val="TAL"/>
              <w:keepNext w:val="0"/>
              <w:keepLines w:val="0"/>
            </w:pPr>
            <w:r w:rsidRPr="005647EB">
              <w:t xml:space="preserve">    </w:t>
            </w:r>
            <w:r w:rsidR="008057B3" w:rsidRPr="005647EB">
              <w:t>reportConfigId[</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2A2C0E14" w14:textId="77777777" w:rsidR="008057B3" w:rsidRPr="005647EB" w:rsidRDefault="008057B3" w:rsidP="002570E4">
            <w:pPr>
              <w:pStyle w:val="TAL"/>
              <w:keepNext w:val="0"/>
              <w:keepLines w:val="0"/>
            </w:pPr>
            <w:r w:rsidRPr="005647EB">
              <w:t>IdReportConfig-A3</w:t>
            </w:r>
          </w:p>
        </w:tc>
        <w:tc>
          <w:tcPr>
            <w:tcW w:w="1700" w:type="dxa"/>
            <w:tcBorders>
              <w:top w:val="single" w:sz="4" w:space="0" w:color="auto"/>
              <w:bottom w:val="single" w:sz="4" w:space="0" w:color="auto"/>
            </w:tcBorders>
            <w:shd w:val="clear" w:color="auto" w:fill="auto"/>
          </w:tcPr>
          <w:p w14:paraId="7724E19D"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CF047C2" w14:textId="77777777" w:rsidR="008057B3" w:rsidRPr="005647EB" w:rsidRDefault="008057B3" w:rsidP="002570E4">
            <w:pPr>
              <w:pStyle w:val="TAL"/>
              <w:keepNext w:val="0"/>
              <w:keepLines w:val="0"/>
            </w:pPr>
          </w:p>
        </w:tc>
      </w:tr>
      <w:tr w:rsidR="008057B3" w:rsidRPr="005647EB" w14:paraId="30080F47"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0A515A60" w14:textId="7D0E46CF"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6E04C61A"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830BA3F"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1065E4D2" w14:textId="77777777" w:rsidR="008057B3" w:rsidRPr="005647EB" w:rsidRDefault="008057B3" w:rsidP="002570E4">
            <w:pPr>
              <w:pStyle w:val="TAL"/>
              <w:keepNext w:val="0"/>
              <w:keepLines w:val="0"/>
            </w:pPr>
          </w:p>
        </w:tc>
      </w:tr>
      <w:tr w:rsidR="008057B3" w:rsidRPr="005647EB" w14:paraId="5A7FC717"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403ED91B" w14:textId="300317D4" w:rsidR="008057B3" w:rsidRPr="005647EB" w:rsidRDefault="002570E4" w:rsidP="002570E4">
            <w:pPr>
              <w:pStyle w:val="TAL"/>
              <w:keepNext w:val="0"/>
              <w:keepLines w:val="0"/>
            </w:pPr>
            <w:r w:rsidRPr="005647EB">
              <w:t xml:space="preserve">  </w:t>
            </w:r>
            <w:r w:rsidR="008057B3" w:rsidRPr="005647EB">
              <w:t>measGapSharingConfig-r14</w:t>
            </w:r>
            <w:r w:rsidRPr="005647EB">
              <w:t xml:space="preserve"> </w:t>
            </w:r>
            <w:r w:rsidR="008057B3" w:rsidRPr="005647EB">
              <w:t>ENUMERATED</w:t>
            </w: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461BB122" w14:textId="77777777" w:rsidR="008057B3" w:rsidRPr="005647EB" w:rsidRDefault="008057B3" w:rsidP="002570E4">
            <w:pPr>
              <w:pStyle w:val="TAL"/>
              <w:keepNext w:val="0"/>
              <w:keepLines w:val="0"/>
            </w:pPr>
            <w:r w:rsidRPr="005647EB">
              <w:t>scheme10</w:t>
            </w:r>
          </w:p>
        </w:tc>
        <w:tc>
          <w:tcPr>
            <w:tcW w:w="1700" w:type="dxa"/>
            <w:tcBorders>
              <w:top w:val="single" w:sz="4" w:space="0" w:color="auto"/>
              <w:left w:val="single" w:sz="4" w:space="0" w:color="auto"/>
              <w:bottom w:val="single" w:sz="4" w:space="0" w:color="auto"/>
              <w:right w:val="single" w:sz="4" w:space="0" w:color="auto"/>
            </w:tcBorders>
          </w:tcPr>
          <w:p w14:paraId="2F673467"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25521F19" w14:textId="77777777" w:rsidR="008057B3" w:rsidRPr="005647EB" w:rsidRDefault="008057B3" w:rsidP="002570E4">
            <w:pPr>
              <w:pStyle w:val="TAL"/>
              <w:keepNext w:val="0"/>
              <w:keepLines w:val="0"/>
            </w:pPr>
          </w:p>
        </w:tc>
      </w:tr>
      <w:tr w:rsidR="008057B3" w:rsidRPr="005647EB" w14:paraId="40DDA064"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7305A25B" w14:textId="53704626"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3A327791"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3D21CEEA"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550BCDA9" w14:textId="77777777" w:rsidR="008057B3" w:rsidRPr="005647EB" w:rsidRDefault="008057B3" w:rsidP="002570E4">
            <w:pPr>
              <w:pStyle w:val="TAL"/>
              <w:keepNext w:val="0"/>
              <w:keepLines w:val="0"/>
            </w:pPr>
          </w:p>
        </w:tc>
      </w:tr>
      <w:tr w:rsidR="008057B3" w:rsidRPr="005647EB" w14:paraId="5A429359"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115EE78F" w14:textId="77777777" w:rsidR="008057B3" w:rsidRPr="005647EB" w:rsidRDefault="008057B3"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00E61A84"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693EAF6"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43A98AE7" w14:textId="77777777" w:rsidR="008057B3" w:rsidRPr="005647EB" w:rsidRDefault="008057B3" w:rsidP="002570E4">
            <w:pPr>
              <w:pStyle w:val="TAL"/>
              <w:keepNext w:val="0"/>
              <w:keepLines w:val="0"/>
            </w:pPr>
          </w:p>
        </w:tc>
      </w:tr>
    </w:tbl>
    <w:p w14:paraId="0CDBB29C" w14:textId="77777777" w:rsidR="008057B3" w:rsidRPr="005647EB" w:rsidRDefault="008057B3" w:rsidP="002570E4">
      <w:pPr>
        <w:pStyle w:val="TH"/>
        <w:keepNext w:val="0"/>
        <w:keepLines w:val="0"/>
        <w:rPr>
          <w:lang w:eastAsia="zh-CN"/>
        </w:rPr>
      </w:pPr>
      <w:r w:rsidRPr="005647EB">
        <w:lastRenderedPageBreak/>
        <w:t xml:space="preserve">Table 8.3.12.4.3-3: </w:t>
      </w:r>
      <w:r w:rsidRPr="005647EB">
        <w:rPr>
          <w:i/>
        </w:rPr>
        <w:t>ReportConfig-A3</w:t>
      </w:r>
      <w:r w:rsidRPr="005647EB">
        <w:t xml:space="preserve">: Additional </w:t>
      </w:r>
      <w:r w:rsidRPr="005647EB">
        <w:rPr>
          <w:rFonts w:cs="v4.2.0"/>
          <w:snapToGrid w:val="0"/>
          <w:lang w:eastAsia="zh-TW"/>
        </w:rPr>
        <w:t xml:space="preserve">E-UTRAN FDD intra-frequency event triggered reporting for serving cell under fading propagation conditions for CE UE in CEModeA without gap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8057B3" w:rsidRPr="005647EB" w14:paraId="6D72CDED" w14:textId="77777777" w:rsidTr="002570E4">
        <w:trPr>
          <w:jc w:val="center"/>
        </w:trPr>
        <w:tc>
          <w:tcPr>
            <w:tcW w:w="9527" w:type="dxa"/>
            <w:gridSpan w:val="4"/>
            <w:tcBorders>
              <w:bottom w:val="single" w:sz="4" w:space="0" w:color="auto"/>
            </w:tcBorders>
          </w:tcPr>
          <w:p w14:paraId="635FCE1B" w14:textId="4CE4200D" w:rsidR="008057B3" w:rsidRPr="005647EB" w:rsidRDefault="008057B3"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8057B3" w:rsidRPr="005647EB" w14:paraId="2B45FB43" w14:textId="77777777" w:rsidTr="002570E4">
        <w:trPr>
          <w:jc w:val="center"/>
        </w:trPr>
        <w:tc>
          <w:tcPr>
            <w:tcW w:w="4427" w:type="dxa"/>
            <w:tcBorders>
              <w:right w:val="single" w:sz="4" w:space="0" w:color="auto"/>
            </w:tcBorders>
          </w:tcPr>
          <w:p w14:paraId="6853016B" w14:textId="72C61E78" w:rsidR="008057B3" w:rsidRPr="005647EB" w:rsidRDefault="008057B3"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36A5DAE" w14:textId="77777777" w:rsidR="008057B3" w:rsidRPr="005647EB" w:rsidRDefault="008057B3" w:rsidP="002570E4">
            <w:pPr>
              <w:pStyle w:val="TAH"/>
              <w:keepNext w:val="0"/>
              <w:keepLines w:val="0"/>
            </w:pPr>
            <w:r w:rsidRPr="005647EB">
              <w:t>Value/remark</w:t>
            </w:r>
          </w:p>
        </w:tc>
        <w:tc>
          <w:tcPr>
            <w:tcW w:w="1700" w:type="dxa"/>
            <w:tcBorders>
              <w:left w:val="single" w:sz="4" w:space="0" w:color="auto"/>
              <w:right w:val="single" w:sz="4" w:space="0" w:color="auto"/>
            </w:tcBorders>
          </w:tcPr>
          <w:p w14:paraId="3298C70F" w14:textId="77777777" w:rsidR="008057B3" w:rsidRPr="005647EB" w:rsidRDefault="008057B3" w:rsidP="002570E4">
            <w:pPr>
              <w:pStyle w:val="TAH"/>
              <w:keepNext w:val="0"/>
              <w:keepLines w:val="0"/>
            </w:pPr>
            <w:r w:rsidRPr="005647EB">
              <w:t>Comment</w:t>
            </w:r>
          </w:p>
        </w:tc>
        <w:tc>
          <w:tcPr>
            <w:tcW w:w="1133" w:type="dxa"/>
            <w:tcBorders>
              <w:left w:val="single" w:sz="4" w:space="0" w:color="auto"/>
            </w:tcBorders>
          </w:tcPr>
          <w:p w14:paraId="2A19650A" w14:textId="77777777" w:rsidR="008057B3" w:rsidRPr="005647EB" w:rsidRDefault="008057B3" w:rsidP="002570E4">
            <w:pPr>
              <w:pStyle w:val="TAH"/>
              <w:keepNext w:val="0"/>
              <w:keepLines w:val="0"/>
            </w:pPr>
            <w:r w:rsidRPr="005647EB">
              <w:t>Condition</w:t>
            </w:r>
          </w:p>
        </w:tc>
      </w:tr>
      <w:tr w:rsidR="008057B3" w:rsidRPr="005647EB" w14:paraId="4B0B7504" w14:textId="77777777" w:rsidTr="002570E4">
        <w:trPr>
          <w:jc w:val="center"/>
        </w:trPr>
        <w:tc>
          <w:tcPr>
            <w:tcW w:w="4427" w:type="dxa"/>
            <w:tcBorders>
              <w:right w:val="single" w:sz="4" w:space="0" w:color="auto"/>
            </w:tcBorders>
          </w:tcPr>
          <w:p w14:paraId="36C50FE2" w14:textId="155243F5" w:rsidR="008057B3" w:rsidRPr="005647EB" w:rsidRDefault="008057B3"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0FF2313"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16F15ECE" w14:textId="77777777" w:rsidR="008057B3" w:rsidRPr="005647EB" w:rsidRDefault="008057B3" w:rsidP="002570E4">
            <w:pPr>
              <w:pStyle w:val="TAL"/>
              <w:keepNext w:val="0"/>
              <w:keepLines w:val="0"/>
            </w:pPr>
          </w:p>
        </w:tc>
        <w:tc>
          <w:tcPr>
            <w:tcW w:w="1133" w:type="dxa"/>
            <w:tcBorders>
              <w:left w:val="single" w:sz="4" w:space="0" w:color="auto"/>
            </w:tcBorders>
          </w:tcPr>
          <w:p w14:paraId="44CEC294" w14:textId="77777777" w:rsidR="008057B3" w:rsidRPr="005647EB" w:rsidRDefault="008057B3" w:rsidP="002570E4">
            <w:pPr>
              <w:pStyle w:val="TAL"/>
              <w:keepNext w:val="0"/>
              <w:keepLines w:val="0"/>
            </w:pPr>
          </w:p>
        </w:tc>
      </w:tr>
      <w:tr w:rsidR="008057B3" w:rsidRPr="005647EB" w14:paraId="396EDD38" w14:textId="77777777" w:rsidTr="002570E4">
        <w:trPr>
          <w:jc w:val="center"/>
        </w:trPr>
        <w:tc>
          <w:tcPr>
            <w:tcW w:w="4427" w:type="dxa"/>
            <w:tcBorders>
              <w:right w:val="single" w:sz="4" w:space="0" w:color="auto"/>
            </w:tcBorders>
          </w:tcPr>
          <w:p w14:paraId="1194FEB6" w14:textId="3A937390" w:rsidR="008057B3" w:rsidRPr="005647EB" w:rsidRDefault="002570E4" w:rsidP="002570E4">
            <w:pPr>
              <w:pStyle w:val="TAL"/>
              <w:keepNext w:val="0"/>
              <w:keepLines w:val="0"/>
            </w:pPr>
            <w:r w:rsidRPr="005647EB">
              <w:t xml:space="preserve"> </w:t>
            </w:r>
            <w:r w:rsidR="008057B3" w:rsidRPr="005647EB">
              <w:t>triggerType</w:t>
            </w:r>
            <w:r w:rsidRPr="005647EB">
              <w:t xml:space="preserve"> </w:t>
            </w:r>
            <w:r w:rsidR="008057B3" w:rsidRPr="005647EB">
              <w:t>CHOICE</w:t>
            </w:r>
            <w:r w:rsidRPr="005647EB">
              <w:t xml:space="preserve"> </w:t>
            </w:r>
            <w:r w:rsidR="008057B3" w:rsidRPr="005647EB">
              <w:t>{</w:t>
            </w:r>
          </w:p>
        </w:tc>
        <w:tc>
          <w:tcPr>
            <w:tcW w:w="2267" w:type="dxa"/>
            <w:tcBorders>
              <w:left w:val="single" w:sz="4" w:space="0" w:color="auto"/>
              <w:right w:val="single" w:sz="4" w:space="0" w:color="auto"/>
            </w:tcBorders>
          </w:tcPr>
          <w:p w14:paraId="1BFC40F2"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37543990" w14:textId="77777777" w:rsidR="008057B3" w:rsidRPr="005647EB" w:rsidRDefault="008057B3" w:rsidP="002570E4">
            <w:pPr>
              <w:pStyle w:val="TAL"/>
              <w:keepNext w:val="0"/>
              <w:keepLines w:val="0"/>
            </w:pPr>
          </w:p>
        </w:tc>
        <w:tc>
          <w:tcPr>
            <w:tcW w:w="1133" w:type="dxa"/>
            <w:tcBorders>
              <w:left w:val="single" w:sz="4" w:space="0" w:color="auto"/>
            </w:tcBorders>
          </w:tcPr>
          <w:p w14:paraId="35312540" w14:textId="77777777" w:rsidR="008057B3" w:rsidRPr="005647EB" w:rsidRDefault="008057B3" w:rsidP="002570E4">
            <w:pPr>
              <w:pStyle w:val="TAL"/>
              <w:keepNext w:val="0"/>
              <w:keepLines w:val="0"/>
            </w:pPr>
          </w:p>
        </w:tc>
      </w:tr>
      <w:tr w:rsidR="008057B3" w:rsidRPr="005647EB" w14:paraId="17BA0B41" w14:textId="77777777" w:rsidTr="002570E4">
        <w:trPr>
          <w:jc w:val="center"/>
        </w:trPr>
        <w:tc>
          <w:tcPr>
            <w:tcW w:w="4427" w:type="dxa"/>
            <w:tcBorders>
              <w:right w:val="single" w:sz="4" w:space="0" w:color="auto"/>
            </w:tcBorders>
          </w:tcPr>
          <w:p w14:paraId="6D29866E" w14:textId="44338024" w:rsidR="008057B3" w:rsidRPr="005647EB" w:rsidRDefault="002570E4" w:rsidP="002570E4">
            <w:pPr>
              <w:pStyle w:val="TAL"/>
              <w:keepNext w:val="0"/>
              <w:keepLines w:val="0"/>
            </w:pPr>
            <w:r w:rsidRPr="005647EB">
              <w:t xml:space="preserve">  </w:t>
            </w:r>
            <w:r w:rsidR="008057B3" w:rsidRPr="005647EB">
              <w:t>event</w:t>
            </w:r>
            <w:r w:rsidRPr="005647EB">
              <w:t xml:space="preserve"> </w:t>
            </w:r>
            <w:r w:rsidR="008057B3" w:rsidRPr="005647EB">
              <w:t>SEQUENCE</w:t>
            </w:r>
            <w:r w:rsidRPr="005647EB">
              <w:t xml:space="preserve"> </w:t>
            </w:r>
            <w:r w:rsidR="008057B3" w:rsidRPr="005647EB">
              <w:t>{</w:t>
            </w:r>
          </w:p>
        </w:tc>
        <w:tc>
          <w:tcPr>
            <w:tcW w:w="2267" w:type="dxa"/>
            <w:tcBorders>
              <w:left w:val="single" w:sz="4" w:space="0" w:color="auto"/>
              <w:right w:val="single" w:sz="4" w:space="0" w:color="auto"/>
            </w:tcBorders>
          </w:tcPr>
          <w:p w14:paraId="6D172909"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2C8E40DF" w14:textId="77777777" w:rsidR="008057B3" w:rsidRPr="005647EB" w:rsidRDefault="008057B3" w:rsidP="002570E4">
            <w:pPr>
              <w:pStyle w:val="TAL"/>
              <w:keepNext w:val="0"/>
              <w:keepLines w:val="0"/>
            </w:pPr>
          </w:p>
        </w:tc>
        <w:tc>
          <w:tcPr>
            <w:tcW w:w="1133" w:type="dxa"/>
            <w:tcBorders>
              <w:left w:val="single" w:sz="4" w:space="0" w:color="auto"/>
            </w:tcBorders>
          </w:tcPr>
          <w:p w14:paraId="685B7590" w14:textId="77777777" w:rsidR="008057B3" w:rsidRPr="005647EB" w:rsidRDefault="008057B3" w:rsidP="002570E4">
            <w:pPr>
              <w:pStyle w:val="TAL"/>
              <w:keepNext w:val="0"/>
              <w:keepLines w:val="0"/>
            </w:pPr>
          </w:p>
        </w:tc>
      </w:tr>
      <w:tr w:rsidR="008057B3" w:rsidRPr="005647EB" w14:paraId="616FE1E5" w14:textId="77777777" w:rsidTr="002570E4">
        <w:trPr>
          <w:jc w:val="center"/>
        </w:trPr>
        <w:tc>
          <w:tcPr>
            <w:tcW w:w="4427" w:type="dxa"/>
            <w:tcBorders>
              <w:right w:val="single" w:sz="4" w:space="0" w:color="auto"/>
            </w:tcBorders>
          </w:tcPr>
          <w:p w14:paraId="574E6C57" w14:textId="47A9EB7B" w:rsidR="008057B3" w:rsidRPr="005647EB" w:rsidRDefault="002570E4" w:rsidP="002570E4">
            <w:pPr>
              <w:pStyle w:val="TAL"/>
              <w:keepNext w:val="0"/>
              <w:keepLines w:val="0"/>
            </w:pPr>
            <w:r w:rsidRPr="005647EB">
              <w:t xml:space="preserve">    </w:t>
            </w:r>
            <w:r w:rsidR="008057B3" w:rsidRPr="005647EB">
              <w:t>eventId</w:t>
            </w:r>
            <w:r w:rsidRPr="005647EB">
              <w:t xml:space="preserve"> </w:t>
            </w:r>
            <w:r w:rsidR="008057B3" w:rsidRPr="005647EB">
              <w:t>CHOICE</w:t>
            </w:r>
            <w:r w:rsidRPr="005647EB">
              <w:t xml:space="preserve"> </w:t>
            </w:r>
            <w:r w:rsidR="008057B3" w:rsidRPr="005647EB">
              <w:t>{</w:t>
            </w:r>
          </w:p>
        </w:tc>
        <w:tc>
          <w:tcPr>
            <w:tcW w:w="2267" w:type="dxa"/>
            <w:tcBorders>
              <w:left w:val="single" w:sz="4" w:space="0" w:color="auto"/>
              <w:right w:val="single" w:sz="4" w:space="0" w:color="auto"/>
            </w:tcBorders>
          </w:tcPr>
          <w:p w14:paraId="769F3A7E"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5593DB66" w14:textId="77777777" w:rsidR="008057B3" w:rsidRPr="005647EB" w:rsidRDefault="008057B3" w:rsidP="002570E4">
            <w:pPr>
              <w:pStyle w:val="TAL"/>
              <w:keepNext w:val="0"/>
              <w:keepLines w:val="0"/>
            </w:pPr>
          </w:p>
        </w:tc>
        <w:tc>
          <w:tcPr>
            <w:tcW w:w="1133" w:type="dxa"/>
            <w:tcBorders>
              <w:left w:val="single" w:sz="4" w:space="0" w:color="auto"/>
            </w:tcBorders>
          </w:tcPr>
          <w:p w14:paraId="2454B9FD" w14:textId="77777777" w:rsidR="008057B3" w:rsidRPr="005647EB" w:rsidRDefault="008057B3" w:rsidP="002570E4">
            <w:pPr>
              <w:pStyle w:val="TAL"/>
              <w:keepNext w:val="0"/>
              <w:keepLines w:val="0"/>
            </w:pPr>
          </w:p>
        </w:tc>
      </w:tr>
      <w:tr w:rsidR="008057B3" w:rsidRPr="005647EB" w14:paraId="5D5F6829" w14:textId="77777777" w:rsidTr="002570E4">
        <w:trPr>
          <w:jc w:val="center"/>
        </w:trPr>
        <w:tc>
          <w:tcPr>
            <w:tcW w:w="4427" w:type="dxa"/>
            <w:tcBorders>
              <w:right w:val="single" w:sz="4" w:space="0" w:color="auto"/>
            </w:tcBorders>
          </w:tcPr>
          <w:p w14:paraId="1C39F6DE" w14:textId="29C58228" w:rsidR="008057B3" w:rsidRPr="005647EB" w:rsidRDefault="002570E4" w:rsidP="002570E4">
            <w:pPr>
              <w:pStyle w:val="TAL"/>
              <w:keepNext w:val="0"/>
              <w:keepLines w:val="0"/>
            </w:pPr>
            <w:r w:rsidRPr="005647EB">
              <w:t xml:space="preserve">     </w:t>
            </w:r>
            <w:r w:rsidR="008057B3" w:rsidRPr="005647EB">
              <w:t>eventA3</w:t>
            </w:r>
            <w:r w:rsidRPr="005647EB">
              <w:t xml:space="preserve"> </w:t>
            </w:r>
            <w:r w:rsidR="008057B3" w:rsidRPr="005647EB">
              <w:t>SEQUENCE</w:t>
            </w:r>
            <w:r w:rsidRPr="005647EB">
              <w:t xml:space="preserve"> </w:t>
            </w:r>
            <w:r w:rsidR="008057B3" w:rsidRPr="005647EB">
              <w:t>{</w:t>
            </w:r>
          </w:p>
        </w:tc>
        <w:tc>
          <w:tcPr>
            <w:tcW w:w="2267" w:type="dxa"/>
            <w:tcBorders>
              <w:left w:val="single" w:sz="4" w:space="0" w:color="auto"/>
              <w:right w:val="single" w:sz="4" w:space="0" w:color="auto"/>
            </w:tcBorders>
          </w:tcPr>
          <w:p w14:paraId="76C072F8"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50078981" w14:textId="77777777" w:rsidR="008057B3" w:rsidRPr="005647EB" w:rsidRDefault="008057B3" w:rsidP="002570E4">
            <w:pPr>
              <w:pStyle w:val="TAL"/>
              <w:keepNext w:val="0"/>
              <w:keepLines w:val="0"/>
            </w:pPr>
          </w:p>
        </w:tc>
        <w:tc>
          <w:tcPr>
            <w:tcW w:w="1133" w:type="dxa"/>
            <w:tcBorders>
              <w:left w:val="single" w:sz="4" w:space="0" w:color="auto"/>
            </w:tcBorders>
          </w:tcPr>
          <w:p w14:paraId="4C330BFB" w14:textId="77777777" w:rsidR="008057B3" w:rsidRPr="005647EB" w:rsidRDefault="008057B3" w:rsidP="002570E4">
            <w:pPr>
              <w:pStyle w:val="TAL"/>
              <w:keepNext w:val="0"/>
              <w:keepLines w:val="0"/>
            </w:pPr>
          </w:p>
        </w:tc>
      </w:tr>
      <w:tr w:rsidR="008057B3" w:rsidRPr="005647EB" w14:paraId="559646DE" w14:textId="77777777" w:rsidTr="002570E4">
        <w:trPr>
          <w:jc w:val="center"/>
        </w:trPr>
        <w:tc>
          <w:tcPr>
            <w:tcW w:w="4427" w:type="dxa"/>
            <w:tcBorders>
              <w:right w:val="single" w:sz="4" w:space="0" w:color="auto"/>
            </w:tcBorders>
          </w:tcPr>
          <w:p w14:paraId="302BCDC7" w14:textId="7C562DE3" w:rsidR="008057B3" w:rsidRPr="005647EB" w:rsidRDefault="002570E4" w:rsidP="002570E4">
            <w:pPr>
              <w:pStyle w:val="TAL"/>
              <w:keepNext w:val="0"/>
              <w:keepLines w:val="0"/>
            </w:pPr>
            <w:r w:rsidRPr="005647EB">
              <w:t xml:space="preserve">       </w:t>
            </w:r>
            <w:r w:rsidR="008057B3" w:rsidRPr="005647EB">
              <w:t>a3-Offset</w:t>
            </w:r>
          </w:p>
        </w:tc>
        <w:tc>
          <w:tcPr>
            <w:tcW w:w="2267" w:type="dxa"/>
            <w:tcBorders>
              <w:left w:val="single" w:sz="4" w:space="0" w:color="auto"/>
              <w:right w:val="single" w:sz="4" w:space="0" w:color="auto"/>
            </w:tcBorders>
          </w:tcPr>
          <w:p w14:paraId="1B821FD1" w14:textId="252499DE" w:rsidR="008057B3" w:rsidRPr="005647EB" w:rsidRDefault="008057B3"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6A0B4434" w14:textId="5E7A0AA1" w:rsidR="008057B3" w:rsidRPr="005647EB" w:rsidRDefault="008057B3"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D447055" w14:textId="77777777" w:rsidR="008057B3" w:rsidRPr="005647EB" w:rsidRDefault="008057B3" w:rsidP="002570E4">
            <w:pPr>
              <w:pStyle w:val="TAL"/>
              <w:keepNext w:val="0"/>
              <w:keepLines w:val="0"/>
            </w:pPr>
          </w:p>
        </w:tc>
      </w:tr>
      <w:tr w:rsidR="008057B3" w:rsidRPr="005647EB" w14:paraId="51004F59" w14:textId="77777777" w:rsidTr="002570E4">
        <w:trPr>
          <w:jc w:val="center"/>
        </w:trPr>
        <w:tc>
          <w:tcPr>
            <w:tcW w:w="4427" w:type="dxa"/>
            <w:tcBorders>
              <w:right w:val="single" w:sz="4" w:space="0" w:color="auto"/>
            </w:tcBorders>
          </w:tcPr>
          <w:p w14:paraId="01299243" w14:textId="26A3C225" w:rsidR="008057B3" w:rsidRPr="005647EB" w:rsidRDefault="002570E4" w:rsidP="002570E4">
            <w:pPr>
              <w:pStyle w:val="TAL"/>
              <w:keepNext w:val="0"/>
              <w:keepLines w:val="0"/>
            </w:pPr>
            <w:r w:rsidRPr="005647EB">
              <w:t xml:space="preserve">       </w:t>
            </w:r>
            <w:r w:rsidR="008057B3" w:rsidRPr="005647EB">
              <w:t>reportOnLeave</w:t>
            </w:r>
          </w:p>
        </w:tc>
        <w:tc>
          <w:tcPr>
            <w:tcW w:w="2267" w:type="dxa"/>
            <w:tcBorders>
              <w:left w:val="single" w:sz="4" w:space="0" w:color="auto"/>
              <w:right w:val="single" w:sz="4" w:space="0" w:color="auto"/>
            </w:tcBorders>
          </w:tcPr>
          <w:p w14:paraId="32DCBF20" w14:textId="77777777" w:rsidR="008057B3" w:rsidRPr="005647EB" w:rsidRDefault="008057B3" w:rsidP="002570E4">
            <w:pPr>
              <w:pStyle w:val="TAL"/>
              <w:keepNext w:val="0"/>
              <w:keepLines w:val="0"/>
            </w:pPr>
            <w:r w:rsidRPr="005647EB">
              <w:t>FALSE</w:t>
            </w:r>
          </w:p>
        </w:tc>
        <w:tc>
          <w:tcPr>
            <w:tcW w:w="1700" w:type="dxa"/>
            <w:tcBorders>
              <w:left w:val="single" w:sz="4" w:space="0" w:color="auto"/>
              <w:right w:val="single" w:sz="4" w:space="0" w:color="auto"/>
            </w:tcBorders>
          </w:tcPr>
          <w:p w14:paraId="599CFD99" w14:textId="77777777" w:rsidR="008057B3" w:rsidRPr="005647EB" w:rsidRDefault="008057B3" w:rsidP="002570E4">
            <w:pPr>
              <w:pStyle w:val="TAL"/>
              <w:keepNext w:val="0"/>
              <w:keepLines w:val="0"/>
            </w:pPr>
          </w:p>
        </w:tc>
        <w:tc>
          <w:tcPr>
            <w:tcW w:w="1133" w:type="dxa"/>
            <w:tcBorders>
              <w:left w:val="single" w:sz="4" w:space="0" w:color="auto"/>
            </w:tcBorders>
          </w:tcPr>
          <w:p w14:paraId="76B9CD27" w14:textId="77777777" w:rsidR="008057B3" w:rsidRPr="005647EB" w:rsidRDefault="008057B3" w:rsidP="002570E4">
            <w:pPr>
              <w:pStyle w:val="TAL"/>
              <w:keepNext w:val="0"/>
              <w:keepLines w:val="0"/>
            </w:pPr>
          </w:p>
        </w:tc>
      </w:tr>
      <w:tr w:rsidR="008057B3" w:rsidRPr="005647EB" w14:paraId="6131FF7A" w14:textId="77777777" w:rsidTr="002570E4">
        <w:trPr>
          <w:jc w:val="center"/>
        </w:trPr>
        <w:tc>
          <w:tcPr>
            <w:tcW w:w="4427" w:type="dxa"/>
            <w:tcBorders>
              <w:right w:val="single" w:sz="4" w:space="0" w:color="auto"/>
            </w:tcBorders>
          </w:tcPr>
          <w:p w14:paraId="13F0DEAE" w14:textId="142F3E0A" w:rsidR="008057B3" w:rsidRPr="005647EB" w:rsidRDefault="002570E4" w:rsidP="002570E4">
            <w:pPr>
              <w:pStyle w:val="TAL"/>
              <w:keepNext w:val="0"/>
              <w:keepLines w:val="0"/>
            </w:pPr>
            <w:r w:rsidRPr="005647EB">
              <w:t xml:space="preserve">      </w:t>
            </w:r>
            <w:r w:rsidR="008057B3" w:rsidRPr="005647EB">
              <w:t>}</w:t>
            </w:r>
          </w:p>
        </w:tc>
        <w:tc>
          <w:tcPr>
            <w:tcW w:w="2267" w:type="dxa"/>
            <w:tcBorders>
              <w:left w:val="single" w:sz="4" w:space="0" w:color="auto"/>
              <w:right w:val="single" w:sz="4" w:space="0" w:color="auto"/>
            </w:tcBorders>
          </w:tcPr>
          <w:p w14:paraId="1A9B686B"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570194FB" w14:textId="77777777" w:rsidR="008057B3" w:rsidRPr="005647EB" w:rsidRDefault="008057B3" w:rsidP="002570E4">
            <w:pPr>
              <w:pStyle w:val="TAL"/>
              <w:keepNext w:val="0"/>
              <w:keepLines w:val="0"/>
            </w:pPr>
          </w:p>
        </w:tc>
        <w:tc>
          <w:tcPr>
            <w:tcW w:w="1133" w:type="dxa"/>
            <w:tcBorders>
              <w:left w:val="single" w:sz="4" w:space="0" w:color="auto"/>
            </w:tcBorders>
          </w:tcPr>
          <w:p w14:paraId="72BD3F4A" w14:textId="77777777" w:rsidR="008057B3" w:rsidRPr="005647EB" w:rsidRDefault="008057B3" w:rsidP="002570E4">
            <w:pPr>
              <w:pStyle w:val="TAL"/>
              <w:keepNext w:val="0"/>
              <w:keepLines w:val="0"/>
            </w:pPr>
          </w:p>
        </w:tc>
      </w:tr>
      <w:tr w:rsidR="008057B3" w:rsidRPr="005647EB" w14:paraId="00A04C02" w14:textId="77777777" w:rsidTr="002570E4">
        <w:trPr>
          <w:jc w:val="center"/>
        </w:trPr>
        <w:tc>
          <w:tcPr>
            <w:tcW w:w="4427" w:type="dxa"/>
            <w:tcBorders>
              <w:right w:val="single" w:sz="4" w:space="0" w:color="auto"/>
            </w:tcBorders>
          </w:tcPr>
          <w:p w14:paraId="5622E66D" w14:textId="5CE42B7C" w:rsidR="008057B3" w:rsidRPr="005647EB" w:rsidRDefault="002570E4" w:rsidP="002570E4">
            <w:pPr>
              <w:pStyle w:val="TAL"/>
              <w:keepNext w:val="0"/>
              <w:keepLines w:val="0"/>
            </w:pPr>
            <w:r w:rsidRPr="005647EB">
              <w:t xml:space="preserve">    </w:t>
            </w:r>
            <w:r w:rsidR="008057B3" w:rsidRPr="005647EB">
              <w:t>}</w:t>
            </w:r>
          </w:p>
        </w:tc>
        <w:tc>
          <w:tcPr>
            <w:tcW w:w="2267" w:type="dxa"/>
            <w:tcBorders>
              <w:left w:val="single" w:sz="4" w:space="0" w:color="auto"/>
              <w:right w:val="single" w:sz="4" w:space="0" w:color="auto"/>
            </w:tcBorders>
          </w:tcPr>
          <w:p w14:paraId="13EECE26"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4B674685" w14:textId="77777777" w:rsidR="008057B3" w:rsidRPr="005647EB" w:rsidRDefault="008057B3" w:rsidP="002570E4">
            <w:pPr>
              <w:pStyle w:val="TAL"/>
              <w:keepNext w:val="0"/>
              <w:keepLines w:val="0"/>
            </w:pPr>
          </w:p>
        </w:tc>
        <w:tc>
          <w:tcPr>
            <w:tcW w:w="1133" w:type="dxa"/>
            <w:tcBorders>
              <w:left w:val="single" w:sz="4" w:space="0" w:color="auto"/>
            </w:tcBorders>
          </w:tcPr>
          <w:p w14:paraId="5409376E" w14:textId="77777777" w:rsidR="008057B3" w:rsidRPr="005647EB" w:rsidRDefault="008057B3" w:rsidP="002570E4">
            <w:pPr>
              <w:pStyle w:val="TAL"/>
              <w:keepNext w:val="0"/>
              <w:keepLines w:val="0"/>
            </w:pPr>
          </w:p>
        </w:tc>
      </w:tr>
      <w:tr w:rsidR="008057B3" w:rsidRPr="005647EB" w14:paraId="2B19A336" w14:textId="77777777" w:rsidTr="002570E4">
        <w:trPr>
          <w:jc w:val="center"/>
        </w:trPr>
        <w:tc>
          <w:tcPr>
            <w:tcW w:w="4427" w:type="dxa"/>
            <w:tcBorders>
              <w:right w:val="single" w:sz="4" w:space="0" w:color="auto"/>
            </w:tcBorders>
          </w:tcPr>
          <w:p w14:paraId="2090A26C" w14:textId="6EE1CC0D" w:rsidR="008057B3" w:rsidRPr="005647EB" w:rsidRDefault="002570E4" w:rsidP="002570E4">
            <w:pPr>
              <w:pStyle w:val="TAL"/>
              <w:keepNext w:val="0"/>
              <w:keepLines w:val="0"/>
            </w:pPr>
            <w:r w:rsidRPr="005647EB">
              <w:t xml:space="preserve">    </w:t>
            </w:r>
            <w:r w:rsidR="008057B3" w:rsidRPr="005647EB">
              <w:t>Hysteresis</w:t>
            </w:r>
          </w:p>
        </w:tc>
        <w:tc>
          <w:tcPr>
            <w:tcW w:w="2267" w:type="dxa"/>
            <w:tcBorders>
              <w:left w:val="single" w:sz="4" w:space="0" w:color="auto"/>
              <w:right w:val="single" w:sz="4" w:space="0" w:color="auto"/>
            </w:tcBorders>
          </w:tcPr>
          <w:p w14:paraId="67B3DDD4" w14:textId="0048EDF3" w:rsidR="008057B3" w:rsidRPr="005647EB" w:rsidRDefault="008057B3"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7A51F620" w14:textId="6831E467" w:rsidR="008057B3" w:rsidRPr="005647EB" w:rsidRDefault="008057B3"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55C258F" w14:textId="77777777" w:rsidR="008057B3" w:rsidRPr="005647EB" w:rsidRDefault="008057B3" w:rsidP="002570E4">
            <w:pPr>
              <w:pStyle w:val="TAL"/>
              <w:keepNext w:val="0"/>
              <w:keepLines w:val="0"/>
            </w:pPr>
          </w:p>
        </w:tc>
      </w:tr>
      <w:tr w:rsidR="008057B3" w:rsidRPr="005647EB" w14:paraId="18211AF6"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197144E" w14:textId="3CC62891"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6BF2A4F6" w14:textId="69A21B98" w:rsidR="008057B3" w:rsidRPr="005647EB" w:rsidRDefault="008057B3"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56AF6D26"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2FB2758" w14:textId="77777777" w:rsidR="008057B3" w:rsidRPr="005647EB" w:rsidRDefault="008057B3" w:rsidP="002570E4">
            <w:pPr>
              <w:pStyle w:val="TAH"/>
              <w:keepNext w:val="0"/>
              <w:keepLines w:val="0"/>
              <w:jc w:val="left"/>
              <w:rPr>
                <w:b w:val="0"/>
              </w:rPr>
            </w:pPr>
          </w:p>
        </w:tc>
      </w:tr>
      <w:tr w:rsidR="008057B3" w:rsidRPr="005647EB" w14:paraId="78C3B1EB"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914077D" w14:textId="41D6831D"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20702220" w14:textId="77777777" w:rsidR="008057B3" w:rsidRPr="005647EB" w:rsidRDefault="008057B3"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8D9E5B1"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A4D7664" w14:textId="77777777" w:rsidR="008057B3" w:rsidRPr="005647EB" w:rsidRDefault="008057B3" w:rsidP="002570E4">
            <w:pPr>
              <w:pStyle w:val="TAH"/>
              <w:keepNext w:val="0"/>
              <w:keepLines w:val="0"/>
              <w:jc w:val="left"/>
              <w:rPr>
                <w:b w:val="0"/>
              </w:rPr>
            </w:pPr>
          </w:p>
        </w:tc>
      </w:tr>
      <w:tr w:rsidR="008057B3" w:rsidRPr="005647EB" w14:paraId="471D3D5C"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68D6B2D" w14:textId="7985B5D4"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A5558EA" w14:textId="77777777" w:rsidR="008057B3" w:rsidRPr="005647EB" w:rsidRDefault="008057B3"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740F25C"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19E75E2" w14:textId="77777777" w:rsidR="008057B3" w:rsidRPr="005647EB" w:rsidRDefault="008057B3" w:rsidP="002570E4">
            <w:pPr>
              <w:pStyle w:val="TAH"/>
              <w:keepNext w:val="0"/>
              <w:keepLines w:val="0"/>
              <w:jc w:val="left"/>
              <w:rPr>
                <w:b w:val="0"/>
              </w:rPr>
            </w:pPr>
          </w:p>
        </w:tc>
      </w:tr>
    </w:tbl>
    <w:p w14:paraId="47C7DF98" w14:textId="77777777" w:rsidR="008057B3" w:rsidRPr="005647EB" w:rsidRDefault="008057B3" w:rsidP="002570E4"/>
    <w:p w14:paraId="59D996A5" w14:textId="77777777" w:rsidR="008057B3" w:rsidRPr="005647EB" w:rsidRDefault="008057B3" w:rsidP="002570E4">
      <w:pPr>
        <w:pStyle w:val="TH"/>
        <w:keepNext w:val="0"/>
        <w:keepLines w:val="0"/>
      </w:pPr>
      <w:r w:rsidRPr="005647EB">
        <w:t xml:space="preserve">Table 8.3.12.4.3-4: </w:t>
      </w:r>
      <w:r w:rsidRPr="005647EB">
        <w:rPr>
          <w:i/>
        </w:rPr>
        <w:t>MeasurementReport</w:t>
      </w:r>
      <w:r w:rsidRPr="005647EB">
        <w:rPr>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without gap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057B3" w:rsidRPr="005647EB" w14:paraId="26CA6539" w14:textId="77777777" w:rsidTr="002570E4">
        <w:trPr>
          <w:jc w:val="center"/>
        </w:trPr>
        <w:tc>
          <w:tcPr>
            <w:tcW w:w="9637" w:type="dxa"/>
            <w:gridSpan w:val="4"/>
            <w:shd w:val="clear" w:color="auto" w:fill="auto"/>
          </w:tcPr>
          <w:p w14:paraId="0B751C46" w14:textId="41EDCC61" w:rsidR="008057B3" w:rsidRPr="005647EB" w:rsidRDefault="008057B3"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8057B3" w:rsidRPr="005647EB" w14:paraId="54F55A66" w14:textId="77777777" w:rsidTr="002570E4">
        <w:trPr>
          <w:jc w:val="center"/>
        </w:trPr>
        <w:tc>
          <w:tcPr>
            <w:tcW w:w="4535" w:type="dxa"/>
            <w:tcBorders>
              <w:bottom w:val="single" w:sz="4" w:space="0" w:color="auto"/>
            </w:tcBorders>
            <w:shd w:val="clear" w:color="auto" w:fill="auto"/>
          </w:tcPr>
          <w:p w14:paraId="3D9A1399" w14:textId="4FFD50E2" w:rsidR="008057B3" w:rsidRPr="005647EB" w:rsidRDefault="008057B3"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5AEEB0E4" w14:textId="77777777" w:rsidR="008057B3" w:rsidRPr="005647EB" w:rsidRDefault="008057B3" w:rsidP="002570E4">
            <w:pPr>
              <w:pStyle w:val="TAH"/>
              <w:keepNext w:val="0"/>
              <w:keepLines w:val="0"/>
            </w:pPr>
            <w:r w:rsidRPr="005647EB">
              <w:t>Value/Remark</w:t>
            </w:r>
          </w:p>
        </w:tc>
        <w:tc>
          <w:tcPr>
            <w:tcW w:w="1700" w:type="dxa"/>
            <w:tcBorders>
              <w:bottom w:val="single" w:sz="4" w:space="0" w:color="auto"/>
            </w:tcBorders>
            <w:shd w:val="clear" w:color="auto" w:fill="auto"/>
          </w:tcPr>
          <w:p w14:paraId="120512A4" w14:textId="77777777" w:rsidR="008057B3" w:rsidRPr="005647EB" w:rsidRDefault="008057B3" w:rsidP="002570E4">
            <w:pPr>
              <w:pStyle w:val="TAH"/>
              <w:keepNext w:val="0"/>
              <w:keepLines w:val="0"/>
            </w:pPr>
            <w:r w:rsidRPr="005647EB">
              <w:t>Comment</w:t>
            </w:r>
          </w:p>
        </w:tc>
        <w:tc>
          <w:tcPr>
            <w:tcW w:w="1135" w:type="dxa"/>
            <w:tcBorders>
              <w:bottom w:val="single" w:sz="4" w:space="0" w:color="auto"/>
            </w:tcBorders>
            <w:shd w:val="clear" w:color="auto" w:fill="auto"/>
          </w:tcPr>
          <w:p w14:paraId="67A8E20F" w14:textId="77777777" w:rsidR="008057B3" w:rsidRPr="005647EB" w:rsidRDefault="008057B3" w:rsidP="002570E4">
            <w:pPr>
              <w:pStyle w:val="TAH"/>
              <w:keepNext w:val="0"/>
              <w:keepLines w:val="0"/>
            </w:pPr>
            <w:r w:rsidRPr="005647EB">
              <w:t>Condition</w:t>
            </w:r>
          </w:p>
        </w:tc>
      </w:tr>
      <w:tr w:rsidR="008057B3" w:rsidRPr="005647EB" w14:paraId="5CD735AC" w14:textId="77777777" w:rsidTr="002570E4">
        <w:trPr>
          <w:jc w:val="center"/>
        </w:trPr>
        <w:tc>
          <w:tcPr>
            <w:tcW w:w="4535" w:type="dxa"/>
            <w:tcBorders>
              <w:top w:val="single" w:sz="4" w:space="0" w:color="auto"/>
              <w:bottom w:val="single" w:sz="4" w:space="0" w:color="auto"/>
            </w:tcBorders>
            <w:shd w:val="clear" w:color="auto" w:fill="auto"/>
          </w:tcPr>
          <w:p w14:paraId="6399EC0B" w14:textId="66081789" w:rsidR="008057B3" w:rsidRPr="005647EB" w:rsidRDefault="008057B3" w:rsidP="002570E4">
            <w:pPr>
              <w:pStyle w:val="TAL"/>
              <w:keepNext w:val="0"/>
              <w:keepLines w:val="0"/>
            </w:pPr>
            <w:r w:rsidRPr="005647EB">
              <w:t>MeasurementReport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shd w:val="clear" w:color="auto" w:fill="auto"/>
          </w:tcPr>
          <w:p w14:paraId="23015EE7"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06A295E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265D1ABB" w14:textId="77777777" w:rsidR="008057B3" w:rsidRPr="005647EB" w:rsidRDefault="008057B3" w:rsidP="002570E4">
            <w:pPr>
              <w:pStyle w:val="TAL"/>
              <w:keepNext w:val="0"/>
              <w:keepLines w:val="0"/>
            </w:pPr>
          </w:p>
        </w:tc>
      </w:tr>
      <w:tr w:rsidR="008057B3" w:rsidRPr="005647EB" w14:paraId="3D880F65" w14:textId="77777777" w:rsidTr="002570E4">
        <w:trPr>
          <w:jc w:val="center"/>
        </w:trPr>
        <w:tc>
          <w:tcPr>
            <w:tcW w:w="4535" w:type="dxa"/>
            <w:tcBorders>
              <w:top w:val="single" w:sz="4" w:space="0" w:color="auto"/>
              <w:bottom w:val="single" w:sz="4" w:space="0" w:color="auto"/>
            </w:tcBorders>
            <w:shd w:val="clear" w:color="auto" w:fill="auto"/>
          </w:tcPr>
          <w:p w14:paraId="4732FB19" w14:textId="63A1C8A3" w:rsidR="008057B3" w:rsidRPr="005647EB" w:rsidRDefault="002570E4" w:rsidP="002570E4">
            <w:pPr>
              <w:pStyle w:val="TAL"/>
              <w:keepNext w:val="0"/>
              <w:keepLines w:val="0"/>
            </w:pPr>
            <w:r w:rsidRPr="005647EB">
              <w:t xml:space="preserve">  </w:t>
            </w:r>
            <w:r w:rsidR="008057B3" w:rsidRPr="005647EB">
              <w:t>criticalExtensions</w:t>
            </w:r>
            <w:r w:rsidRPr="005647EB">
              <w:t xml:space="preserve"> </w:t>
            </w:r>
            <w:r w:rsidR="008057B3" w:rsidRPr="005647EB">
              <w:t>CHOICE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09D7D257"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37AD086E"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04293FFA" w14:textId="77777777" w:rsidR="008057B3" w:rsidRPr="005647EB" w:rsidRDefault="008057B3" w:rsidP="002570E4">
            <w:pPr>
              <w:pStyle w:val="TAL"/>
              <w:keepNext w:val="0"/>
              <w:keepLines w:val="0"/>
            </w:pPr>
          </w:p>
        </w:tc>
      </w:tr>
      <w:tr w:rsidR="008057B3" w:rsidRPr="005647EB" w14:paraId="7EEB65BE" w14:textId="77777777" w:rsidTr="002570E4">
        <w:trPr>
          <w:jc w:val="center"/>
        </w:trPr>
        <w:tc>
          <w:tcPr>
            <w:tcW w:w="4535" w:type="dxa"/>
            <w:tcBorders>
              <w:top w:val="single" w:sz="4" w:space="0" w:color="auto"/>
              <w:bottom w:val="single" w:sz="4" w:space="0" w:color="auto"/>
            </w:tcBorders>
            <w:shd w:val="clear" w:color="auto" w:fill="auto"/>
          </w:tcPr>
          <w:p w14:paraId="27C36AA9" w14:textId="27657D0E" w:rsidR="008057B3" w:rsidRPr="005647EB" w:rsidRDefault="002570E4" w:rsidP="002570E4">
            <w:pPr>
              <w:pStyle w:val="TAL"/>
              <w:keepNext w:val="0"/>
              <w:keepLines w:val="0"/>
            </w:pPr>
            <w:r w:rsidRPr="005647EB">
              <w:t xml:space="preserve">    </w:t>
            </w:r>
            <w:r w:rsidR="008057B3" w:rsidRPr="005647EB">
              <w:t>c1</w:t>
            </w:r>
            <w:r w:rsidRPr="005647EB">
              <w:t xml:space="preserve"> </w:t>
            </w:r>
            <w:r w:rsidR="008057B3" w:rsidRPr="005647EB">
              <w:t>CHOICE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0EDFAE7D"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3635A3C3"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2D84C14" w14:textId="77777777" w:rsidR="008057B3" w:rsidRPr="005647EB" w:rsidRDefault="008057B3" w:rsidP="002570E4">
            <w:pPr>
              <w:pStyle w:val="TAL"/>
              <w:keepNext w:val="0"/>
              <w:keepLines w:val="0"/>
            </w:pPr>
          </w:p>
        </w:tc>
      </w:tr>
      <w:tr w:rsidR="008057B3" w:rsidRPr="005647EB" w14:paraId="4419EF62" w14:textId="77777777" w:rsidTr="002570E4">
        <w:trPr>
          <w:jc w:val="center"/>
        </w:trPr>
        <w:tc>
          <w:tcPr>
            <w:tcW w:w="4535" w:type="dxa"/>
            <w:tcBorders>
              <w:top w:val="single" w:sz="4" w:space="0" w:color="auto"/>
              <w:bottom w:val="single" w:sz="4" w:space="0" w:color="auto"/>
            </w:tcBorders>
            <w:shd w:val="clear" w:color="auto" w:fill="auto"/>
          </w:tcPr>
          <w:p w14:paraId="27AB18FE" w14:textId="02EF1F91" w:rsidR="008057B3" w:rsidRPr="005647EB" w:rsidRDefault="002570E4" w:rsidP="002570E4">
            <w:pPr>
              <w:pStyle w:val="TAL"/>
              <w:keepNext w:val="0"/>
              <w:keepLines w:val="0"/>
            </w:pPr>
            <w:r w:rsidRPr="005647EB">
              <w:t xml:space="preserve">      </w:t>
            </w:r>
            <w:r w:rsidR="008057B3" w:rsidRPr="005647EB">
              <w:t>measurementReport-r8</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69EAA28F"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696B436E"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306B9FD" w14:textId="77777777" w:rsidR="008057B3" w:rsidRPr="005647EB" w:rsidRDefault="008057B3" w:rsidP="002570E4">
            <w:pPr>
              <w:pStyle w:val="TAL"/>
              <w:keepNext w:val="0"/>
              <w:keepLines w:val="0"/>
            </w:pPr>
          </w:p>
        </w:tc>
      </w:tr>
      <w:tr w:rsidR="008057B3" w:rsidRPr="005647EB" w14:paraId="74A87351" w14:textId="77777777" w:rsidTr="002570E4">
        <w:trPr>
          <w:jc w:val="center"/>
        </w:trPr>
        <w:tc>
          <w:tcPr>
            <w:tcW w:w="4535" w:type="dxa"/>
            <w:tcBorders>
              <w:top w:val="single" w:sz="4" w:space="0" w:color="auto"/>
              <w:bottom w:val="single" w:sz="4" w:space="0" w:color="auto"/>
            </w:tcBorders>
            <w:shd w:val="clear" w:color="auto" w:fill="auto"/>
          </w:tcPr>
          <w:p w14:paraId="32015F97" w14:textId="4AC7C9F7" w:rsidR="008057B3" w:rsidRPr="005647EB" w:rsidRDefault="002570E4" w:rsidP="002570E4">
            <w:pPr>
              <w:pStyle w:val="TAL"/>
              <w:keepNext w:val="0"/>
              <w:keepLines w:val="0"/>
            </w:pPr>
            <w:r w:rsidRPr="005647EB">
              <w:t xml:space="preserve">        </w:t>
            </w:r>
            <w:r w:rsidR="008057B3" w:rsidRPr="005647EB">
              <w:t>measResults</w:t>
            </w:r>
            <w:r w:rsidRPr="005647EB">
              <w:t xml:space="preserve"> </w:t>
            </w:r>
            <w:r w:rsidR="008057B3" w:rsidRPr="005647EB">
              <w:t>::=</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79BCE74A"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5F01EE01"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68147A65" w14:textId="77777777" w:rsidR="008057B3" w:rsidRPr="005647EB" w:rsidRDefault="008057B3" w:rsidP="002570E4">
            <w:pPr>
              <w:pStyle w:val="TAL"/>
              <w:keepNext w:val="0"/>
              <w:keepLines w:val="0"/>
            </w:pPr>
          </w:p>
        </w:tc>
      </w:tr>
      <w:tr w:rsidR="008057B3" w:rsidRPr="005647EB" w14:paraId="2D0075F0" w14:textId="77777777" w:rsidTr="002570E4">
        <w:trPr>
          <w:jc w:val="center"/>
        </w:trPr>
        <w:tc>
          <w:tcPr>
            <w:tcW w:w="4535" w:type="dxa"/>
            <w:tcBorders>
              <w:top w:val="single" w:sz="4" w:space="0" w:color="auto"/>
              <w:bottom w:val="single" w:sz="4" w:space="0" w:color="auto"/>
            </w:tcBorders>
            <w:shd w:val="clear" w:color="auto" w:fill="auto"/>
          </w:tcPr>
          <w:p w14:paraId="7D5CE993" w14:textId="07DE2B2B" w:rsidR="008057B3" w:rsidRPr="005647EB" w:rsidRDefault="002570E4" w:rsidP="002570E4">
            <w:pPr>
              <w:pStyle w:val="TAL"/>
              <w:keepNext w:val="0"/>
              <w:keepLines w:val="0"/>
            </w:pPr>
            <w:r w:rsidRPr="005647EB">
              <w:t xml:space="preserve">          </w:t>
            </w:r>
            <w:r w:rsidR="008057B3" w:rsidRPr="005647EB">
              <w:t>measId</w:t>
            </w:r>
          </w:p>
        </w:tc>
        <w:tc>
          <w:tcPr>
            <w:tcW w:w="2267" w:type="dxa"/>
            <w:tcBorders>
              <w:top w:val="single" w:sz="4" w:space="0" w:color="auto"/>
              <w:bottom w:val="single" w:sz="4" w:space="0" w:color="auto"/>
            </w:tcBorders>
            <w:shd w:val="clear" w:color="auto" w:fill="auto"/>
          </w:tcPr>
          <w:p w14:paraId="7079B60B" w14:textId="77777777" w:rsidR="008057B3" w:rsidRPr="005647EB" w:rsidRDefault="008057B3"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0849B7C4"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0F1B7FBF" w14:textId="77777777" w:rsidR="008057B3" w:rsidRPr="005647EB" w:rsidRDefault="008057B3" w:rsidP="002570E4">
            <w:pPr>
              <w:pStyle w:val="TAL"/>
              <w:keepNext w:val="0"/>
              <w:keepLines w:val="0"/>
            </w:pPr>
          </w:p>
        </w:tc>
      </w:tr>
      <w:tr w:rsidR="008057B3" w:rsidRPr="005647EB" w14:paraId="5EF3A182" w14:textId="77777777" w:rsidTr="002570E4">
        <w:trPr>
          <w:jc w:val="center"/>
        </w:trPr>
        <w:tc>
          <w:tcPr>
            <w:tcW w:w="4535" w:type="dxa"/>
            <w:tcBorders>
              <w:top w:val="single" w:sz="4" w:space="0" w:color="auto"/>
              <w:bottom w:val="single" w:sz="4" w:space="0" w:color="auto"/>
            </w:tcBorders>
            <w:shd w:val="clear" w:color="auto" w:fill="auto"/>
          </w:tcPr>
          <w:p w14:paraId="05B950D5" w14:textId="2B5D48C6" w:rsidR="008057B3" w:rsidRPr="005647EB" w:rsidRDefault="002570E4" w:rsidP="002570E4">
            <w:pPr>
              <w:pStyle w:val="TAL"/>
              <w:keepNext w:val="0"/>
              <w:keepLines w:val="0"/>
            </w:pPr>
            <w:r w:rsidRPr="005647EB">
              <w:t xml:space="preserve">          </w:t>
            </w:r>
            <w:r w:rsidR="008057B3" w:rsidRPr="005647EB">
              <w:t>measResult</w:t>
            </w:r>
            <w:r w:rsidR="008057B3" w:rsidRPr="005647EB">
              <w:rPr>
                <w:lang w:eastAsia="zh-CN"/>
              </w:rPr>
              <w:t>P</w:t>
            </w:r>
            <w:r w:rsidR="008057B3" w:rsidRPr="005647EB">
              <w:t>Cell</w:t>
            </w:r>
            <w:r w:rsidRPr="005647EB">
              <w:rPr>
                <w:lang w:eastAsia="zh-CN"/>
              </w:rPr>
              <w:t xml:space="preserve"> </w:t>
            </w:r>
            <w:r w:rsidR="008057B3" w:rsidRPr="005647EB">
              <w:t>::=</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15EAA49"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17B7811F"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75E14A7D" w14:textId="77777777" w:rsidR="008057B3" w:rsidRPr="005647EB" w:rsidRDefault="008057B3" w:rsidP="002570E4">
            <w:pPr>
              <w:pStyle w:val="TAL"/>
              <w:keepNext w:val="0"/>
              <w:keepLines w:val="0"/>
            </w:pPr>
          </w:p>
        </w:tc>
      </w:tr>
      <w:tr w:rsidR="008057B3" w:rsidRPr="005647EB" w14:paraId="65C099DB" w14:textId="77777777" w:rsidTr="002570E4">
        <w:trPr>
          <w:jc w:val="center"/>
        </w:trPr>
        <w:tc>
          <w:tcPr>
            <w:tcW w:w="4535" w:type="dxa"/>
            <w:tcBorders>
              <w:top w:val="single" w:sz="4" w:space="0" w:color="auto"/>
              <w:bottom w:val="single" w:sz="4" w:space="0" w:color="auto"/>
            </w:tcBorders>
            <w:shd w:val="clear" w:color="auto" w:fill="auto"/>
          </w:tcPr>
          <w:p w14:paraId="4387DB0F" w14:textId="1A95B00B" w:rsidR="008057B3" w:rsidRPr="005647EB" w:rsidRDefault="002570E4" w:rsidP="002570E4">
            <w:pPr>
              <w:pStyle w:val="TAL"/>
              <w:keepNext w:val="0"/>
              <w:keepLines w:val="0"/>
            </w:pPr>
            <w:r w:rsidRPr="005647EB">
              <w:t xml:space="preserve">            </w:t>
            </w:r>
            <w:r w:rsidR="008057B3" w:rsidRPr="005647EB">
              <w:t>rsrpResult</w:t>
            </w:r>
          </w:p>
        </w:tc>
        <w:tc>
          <w:tcPr>
            <w:tcW w:w="2267" w:type="dxa"/>
            <w:tcBorders>
              <w:top w:val="single" w:sz="4" w:space="0" w:color="auto"/>
              <w:bottom w:val="single" w:sz="4" w:space="0" w:color="auto"/>
            </w:tcBorders>
            <w:shd w:val="clear" w:color="auto" w:fill="auto"/>
          </w:tcPr>
          <w:p w14:paraId="4DEB9854" w14:textId="77777777" w:rsidR="008057B3" w:rsidRPr="005647EB" w:rsidRDefault="008057B3" w:rsidP="002570E4">
            <w:pPr>
              <w:pStyle w:val="TAL"/>
              <w:keepNext w:val="0"/>
              <w:keepLines w:val="0"/>
            </w:pPr>
            <w:r w:rsidRPr="005647EB">
              <w:t>(0..97)</w:t>
            </w:r>
          </w:p>
        </w:tc>
        <w:tc>
          <w:tcPr>
            <w:tcW w:w="1700" w:type="dxa"/>
            <w:tcBorders>
              <w:top w:val="single" w:sz="4" w:space="0" w:color="auto"/>
              <w:bottom w:val="single" w:sz="4" w:space="0" w:color="auto"/>
            </w:tcBorders>
            <w:shd w:val="clear" w:color="auto" w:fill="auto"/>
          </w:tcPr>
          <w:p w14:paraId="623FAC19"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3FBA3644" w14:textId="77777777" w:rsidR="008057B3" w:rsidRPr="005647EB" w:rsidRDefault="008057B3" w:rsidP="002570E4">
            <w:pPr>
              <w:pStyle w:val="TAL"/>
              <w:keepNext w:val="0"/>
              <w:keepLines w:val="0"/>
            </w:pPr>
          </w:p>
        </w:tc>
      </w:tr>
      <w:tr w:rsidR="008057B3" w:rsidRPr="005647EB" w14:paraId="77ACD806" w14:textId="77777777" w:rsidTr="002570E4">
        <w:trPr>
          <w:jc w:val="center"/>
        </w:trPr>
        <w:tc>
          <w:tcPr>
            <w:tcW w:w="4535" w:type="dxa"/>
            <w:tcBorders>
              <w:top w:val="single" w:sz="4" w:space="0" w:color="auto"/>
              <w:bottom w:val="single" w:sz="4" w:space="0" w:color="auto"/>
            </w:tcBorders>
            <w:shd w:val="clear" w:color="auto" w:fill="auto"/>
          </w:tcPr>
          <w:p w14:paraId="28DB4784" w14:textId="5003DD78" w:rsidR="008057B3" w:rsidRPr="005647EB" w:rsidRDefault="002570E4" w:rsidP="002570E4">
            <w:pPr>
              <w:pStyle w:val="TAL"/>
              <w:keepNext w:val="0"/>
              <w:keepLines w:val="0"/>
            </w:pPr>
            <w:r w:rsidRPr="005647EB">
              <w:t xml:space="preserve">            </w:t>
            </w:r>
            <w:r w:rsidR="008057B3" w:rsidRPr="005647EB">
              <w:t>rsrqResult</w:t>
            </w:r>
          </w:p>
        </w:tc>
        <w:tc>
          <w:tcPr>
            <w:tcW w:w="2267" w:type="dxa"/>
            <w:tcBorders>
              <w:top w:val="single" w:sz="4" w:space="0" w:color="auto"/>
              <w:bottom w:val="single" w:sz="4" w:space="0" w:color="auto"/>
            </w:tcBorders>
            <w:shd w:val="clear" w:color="auto" w:fill="auto"/>
          </w:tcPr>
          <w:p w14:paraId="7F536E70" w14:textId="77777777" w:rsidR="008057B3" w:rsidRPr="005647EB" w:rsidRDefault="008057B3" w:rsidP="002570E4">
            <w:pPr>
              <w:pStyle w:val="TAL"/>
              <w:keepNext w:val="0"/>
              <w:keepLines w:val="0"/>
            </w:pPr>
            <w:r w:rsidRPr="005647EB">
              <w:t>(0..34)</w:t>
            </w:r>
          </w:p>
        </w:tc>
        <w:tc>
          <w:tcPr>
            <w:tcW w:w="1700" w:type="dxa"/>
            <w:tcBorders>
              <w:top w:val="single" w:sz="4" w:space="0" w:color="auto"/>
              <w:bottom w:val="single" w:sz="4" w:space="0" w:color="auto"/>
            </w:tcBorders>
            <w:shd w:val="clear" w:color="auto" w:fill="auto"/>
          </w:tcPr>
          <w:p w14:paraId="3EC0B693"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0228F0DC" w14:textId="77777777" w:rsidR="008057B3" w:rsidRPr="005647EB" w:rsidRDefault="008057B3" w:rsidP="002570E4">
            <w:pPr>
              <w:pStyle w:val="TAL"/>
              <w:keepNext w:val="0"/>
              <w:keepLines w:val="0"/>
            </w:pPr>
          </w:p>
        </w:tc>
      </w:tr>
      <w:tr w:rsidR="008057B3" w:rsidRPr="005647EB" w14:paraId="596065E4" w14:textId="77777777" w:rsidTr="002570E4">
        <w:trPr>
          <w:jc w:val="center"/>
        </w:trPr>
        <w:tc>
          <w:tcPr>
            <w:tcW w:w="4535" w:type="dxa"/>
            <w:tcBorders>
              <w:top w:val="single" w:sz="4" w:space="0" w:color="auto"/>
              <w:bottom w:val="single" w:sz="4" w:space="0" w:color="auto"/>
            </w:tcBorders>
            <w:shd w:val="clear" w:color="auto" w:fill="auto"/>
          </w:tcPr>
          <w:p w14:paraId="3CE84F8D" w14:textId="6262F00A"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74097E2"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440F93C4"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24A497CD" w14:textId="77777777" w:rsidR="008057B3" w:rsidRPr="005647EB" w:rsidRDefault="008057B3" w:rsidP="002570E4">
            <w:pPr>
              <w:pStyle w:val="TAL"/>
              <w:keepNext w:val="0"/>
              <w:keepLines w:val="0"/>
            </w:pPr>
          </w:p>
        </w:tc>
      </w:tr>
      <w:tr w:rsidR="008057B3" w:rsidRPr="005647EB" w14:paraId="08BC0855" w14:textId="77777777" w:rsidTr="002570E4">
        <w:trPr>
          <w:jc w:val="center"/>
        </w:trPr>
        <w:tc>
          <w:tcPr>
            <w:tcW w:w="4535" w:type="dxa"/>
            <w:tcBorders>
              <w:top w:val="single" w:sz="4" w:space="0" w:color="auto"/>
              <w:bottom w:val="single" w:sz="4" w:space="0" w:color="auto"/>
            </w:tcBorders>
            <w:shd w:val="clear" w:color="auto" w:fill="auto"/>
          </w:tcPr>
          <w:p w14:paraId="6231D489" w14:textId="74D1F13A" w:rsidR="008057B3" w:rsidRPr="005647EB" w:rsidRDefault="002570E4" w:rsidP="002570E4">
            <w:pPr>
              <w:pStyle w:val="TAL"/>
              <w:keepNext w:val="0"/>
              <w:keepLines w:val="0"/>
              <w:rPr>
                <w:lang w:eastAsia="zh-CN"/>
              </w:rPr>
            </w:pPr>
            <w:r w:rsidRPr="005647EB">
              <w:t xml:space="preserve">          </w:t>
            </w:r>
            <w:r w:rsidR="008057B3" w:rsidRPr="005647EB">
              <w:t>measResultNeighCells</w:t>
            </w:r>
            <w:r w:rsidRPr="005647EB">
              <w:t xml:space="preserve"> </w:t>
            </w:r>
            <w:r w:rsidR="008057B3" w:rsidRPr="005647EB">
              <w:t>CHOICE</w:t>
            </w:r>
            <w:r w:rsidRPr="005647EB">
              <w:t xml:space="preserve"> </w:t>
            </w:r>
            <w:r w:rsidR="008057B3" w:rsidRPr="005647EB">
              <w:t>{</w:t>
            </w:r>
            <w:r w:rsidRPr="005647EB">
              <w:rPr>
                <w:lang w:eastAsia="zh-CN"/>
              </w:rPr>
              <w:t xml:space="preserve"> </w:t>
            </w:r>
            <w:r w:rsidR="008057B3" w:rsidRPr="005647EB">
              <w:rPr>
                <w:lang w:eastAsia="zh-CN"/>
              </w:rPr>
              <w:t>}</w:t>
            </w:r>
          </w:p>
        </w:tc>
        <w:tc>
          <w:tcPr>
            <w:tcW w:w="2267" w:type="dxa"/>
            <w:tcBorders>
              <w:top w:val="single" w:sz="4" w:space="0" w:color="auto"/>
              <w:bottom w:val="single" w:sz="4" w:space="0" w:color="auto"/>
            </w:tcBorders>
            <w:shd w:val="clear" w:color="auto" w:fill="auto"/>
          </w:tcPr>
          <w:p w14:paraId="2CB37D83" w14:textId="300200C3"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7CE2DA16"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25D5737B" w14:textId="77777777" w:rsidR="008057B3" w:rsidRPr="005647EB" w:rsidRDefault="008057B3" w:rsidP="002570E4">
            <w:pPr>
              <w:pStyle w:val="TAL"/>
              <w:keepNext w:val="0"/>
              <w:keepLines w:val="0"/>
            </w:pPr>
          </w:p>
        </w:tc>
      </w:tr>
      <w:tr w:rsidR="008057B3" w:rsidRPr="005647EB" w14:paraId="7B97A50A" w14:textId="77777777" w:rsidTr="002570E4">
        <w:trPr>
          <w:jc w:val="center"/>
        </w:trPr>
        <w:tc>
          <w:tcPr>
            <w:tcW w:w="4535" w:type="dxa"/>
            <w:tcBorders>
              <w:top w:val="single" w:sz="4" w:space="0" w:color="auto"/>
              <w:bottom w:val="single" w:sz="4" w:space="0" w:color="auto"/>
            </w:tcBorders>
            <w:shd w:val="clear" w:color="auto" w:fill="auto"/>
          </w:tcPr>
          <w:p w14:paraId="309865C5" w14:textId="04E0F86C" w:rsidR="008057B3" w:rsidRPr="005647EB" w:rsidRDefault="002570E4" w:rsidP="002570E4">
            <w:pPr>
              <w:pStyle w:val="TAL"/>
              <w:keepNext w:val="0"/>
              <w:keepLines w:val="0"/>
              <w:rPr>
                <w:lang w:eastAsia="zh-CN"/>
              </w:rPr>
            </w:pPr>
            <w:r w:rsidRPr="005647EB">
              <w:t xml:space="preserve">          </w:t>
            </w:r>
            <w:r w:rsidR="008057B3" w:rsidRPr="005647EB">
              <w:t>measResultForECID-r9</w:t>
            </w:r>
          </w:p>
        </w:tc>
        <w:tc>
          <w:tcPr>
            <w:tcW w:w="2267" w:type="dxa"/>
            <w:tcBorders>
              <w:top w:val="single" w:sz="4" w:space="0" w:color="auto"/>
              <w:bottom w:val="single" w:sz="4" w:space="0" w:color="auto"/>
            </w:tcBorders>
            <w:shd w:val="clear" w:color="auto" w:fill="auto"/>
          </w:tcPr>
          <w:p w14:paraId="6184F594" w14:textId="31AACCC4"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44CE25C0"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338B21AC" w14:textId="77777777" w:rsidR="008057B3" w:rsidRPr="005647EB" w:rsidRDefault="008057B3" w:rsidP="002570E4">
            <w:pPr>
              <w:pStyle w:val="TAL"/>
              <w:keepNext w:val="0"/>
              <w:keepLines w:val="0"/>
            </w:pPr>
          </w:p>
        </w:tc>
      </w:tr>
      <w:tr w:rsidR="008057B3" w:rsidRPr="005647EB" w14:paraId="461CCA69" w14:textId="77777777" w:rsidTr="002570E4">
        <w:trPr>
          <w:jc w:val="center"/>
        </w:trPr>
        <w:tc>
          <w:tcPr>
            <w:tcW w:w="4535" w:type="dxa"/>
            <w:tcBorders>
              <w:top w:val="single" w:sz="4" w:space="0" w:color="auto"/>
              <w:bottom w:val="single" w:sz="4" w:space="0" w:color="auto"/>
            </w:tcBorders>
            <w:shd w:val="clear" w:color="auto" w:fill="auto"/>
          </w:tcPr>
          <w:p w14:paraId="03A35D82" w14:textId="61F58BA2" w:rsidR="008057B3" w:rsidRPr="005647EB" w:rsidRDefault="002570E4" w:rsidP="002570E4">
            <w:pPr>
              <w:pStyle w:val="TAL"/>
              <w:keepNext w:val="0"/>
              <w:keepLines w:val="0"/>
              <w:rPr>
                <w:lang w:eastAsia="zh-CN"/>
              </w:rPr>
            </w:pPr>
            <w:r w:rsidRPr="005647EB">
              <w:t xml:space="preserve">          </w:t>
            </w:r>
            <w:r w:rsidR="008057B3" w:rsidRPr="005647EB">
              <w:rPr>
                <w:lang w:eastAsia="zh-CN"/>
              </w:rPr>
              <w:t>locationInfo-r10</w:t>
            </w:r>
          </w:p>
        </w:tc>
        <w:tc>
          <w:tcPr>
            <w:tcW w:w="2267" w:type="dxa"/>
            <w:tcBorders>
              <w:top w:val="single" w:sz="4" w:space="0" w:color="auto"/>
              <w:bottom w:val="single" w:sz="4" w:space="0" w:color="auto"/>
            </w:tcBorders>
            <w:shd w:val="clear" w:color="auto" w:fill="auto"/>
          </w:tcPr>
          <w:p w14:paraId="2D46F4DB" w14:textId="64D50C8B"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162C4AFB"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3C45355B" w14:textId="77777777" w:rsidR="008057B3" w:rsidRPr="005647EB" w:rsidRDefault="008057B3" w:rsidP="002570E4">
            <w:pPr>
              <w:pStyle w:val="TAL"/>
              <w:keepNext w:val="0"/>
              <w:keepLines w:val="0"/>
            </w:pPr>
          </w:p>
        </w:tc>
      </w:tr>
      <w:tr w:rsidR="008057B3" w:rsidRPr="005647EB" w14:paraId="14765050" w14:textId="77777777" w:rsidTr="002570E4">
        <w:trPr>
          <w:jc w:val="center"/>
        </w:trPr>
        <w:tc>
          <w:tcPr>
            <w:tcW w:w="4535" w:type="dxa"/>
            <w:tcBorders>
              <w:top w:val="single" w:sz="4" w:space="0" w:color="auto"/>
              <w:bottom w:val="single" w:sz="4" w:space="0" w:color="auto"/>
            </w:tcBorders>
            <w:shd w:val="clear" w:color="auto" w:fill="auto"/>
          </w:tcPr>
          <w:p w14:paraId="598DFCA1" w14:textId="20C9216A"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7218834"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1C72F2F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00DF6019" w14:textId="77777777" w:rsidR="008057B3" w:rsidRPr="005647EB" w:rsidRDefault="008057B3" w:rsidP="002570E4">
            <w:pPr>
              <w:pStyle w:val="TAL"/>
              <w:keepNext w:val="0"/>
              <w:keepLines w:val="0"/>
            </w:pPr>
          </w:p>
        </w:tc>
      </w:tr>
      <w:tr w:rsidR="008057B3" w:rsidRPr="005647EB" w14:paraId="5DFE3763" w14:textId="77777777" w:rsidTr="002570E4">
        <w:trPr>
          <w:jc w:val="center"/>
        </w:trPr>
        <w:tc>
          <w:tcPr>
            <w:tcW w:w="4535" w:type="dxa"/>
            <w:tcBorders>
              <w:top w:val="single" w:sz="4" w:space="0" w:color="auto"/>
              <w:bottom w:val="single" w:sz="4" w:space="0" w:color="auto"/>
            </w:tcBorders>
            <w:shd w:val="clear" w:color="auto" w:fill="auto"/>
          </w:tcPr>
          <w:p w14:paraId="19F3CD81" w14:textId="13F3C5AE"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91F94EF"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0BA16676"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9E47F8E" w14:textId="77777777" w:rsidR="008057B3" w:rsidRPr="005647EB" w:rsidRDefault="008057B3" w:rsidP="002570E4">
            <w:pPr>
              <w:pStyle w:val="TAL"/>
              <w:keepNext w:val="0"/>
              <w:keepLines w:val="0"/>
            </w:pPr>
          </w:p>
        </w:tc>
      </w:tr>
      <w:tr w:rsidR="008057B3" w:rsidRPr="005647EB" w14:paraId="03DC4A17" w14:textId="77777777" w:rsidTr="002570E4">
        <w:trPr>
          <w:jc w:val="center"/>
        </w:trPr>
        <w:tc>
          <w:tcPr>
            <w:tcW w:w="4535" w:type="dxa"/>
            <w:tcBorders>
              <w:top w:val="single" w:sz="4" w:space="0" w:color="auto"/>
              <w:bottom w:val="single" w:sz="4" w:space="0" w:color="auto"/>
            </w:tcBorders>
            <w:shd w:val="clear" w:color="auto" w:fill="auto"/>
          </w:tcPr>
          <w:p w14:paraId="7C9FB1C5" w14:textId="359CEBC5"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1573C67C"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15923687"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2542845A" w14:textId="77777777" w:rsidR="008057B3" w:rsidRPr="005647EB" w:rsidRDefault="008057B3" w:rsidP="002570E4">
            <w:pPr>
              <w:pStyle w:val="TAL"/>
              <w:keepNext w:val="0"/>
              <w:keepLines w:val="0"/>
            </w:pPr>
          </w:p>
        </w:tc>
      </w:tr>
      <w:tr w:rsidR="008057B3" w:rsidRPr="005647EB" w14:paraId="76C20065" w14:textId="77777777" w:rsidTr="002570E4">
        <w:trPr>
          <w:jc w:val="center"/>
        </w:trPr>
        <w:tc>
          <w:tcPr>
            <w:tcW w:w="4535" w:type="dxa"/>
            <w:tcBorders>
              <w:top w:val="single" w:sz="4" w:space="0" w:color="auto"/>
              <w:bottom w:val="single" w:sz="4" w:space="0" w:color="auto"/>
            </w:tcBorders>
            <w:shd w:val="clear" w:color="auto" w:fill="auto"/>
          </w:tcPr>
          <w:p w14:paraId="3512FC38" w14:textId="2D6BE35B"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462BC19"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4AD6D70F"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2F053B55" w14:textId="77777777" w:rsidR="008057B3" w:rsidRPr="005647EB" w:rsidRDefault="008057B3" w:rsidP="002570E4">
            <w:pPr>
              <w:pStyle w:val="TAL"/>
              <w:keepNext w:val="0"/>
              <w:keepLines w:val="0"/>
            </w:pPr>
          </w:p>
        </w:tc>
      </w:tr>
      <w:tr w:rsidR="008057B3" w:rsidRPr="005647EB" w14:paraId="552E2231" w14:textId="77777777" w:rsidTr="002570E4">
        <w:trPr>
          <w:jc w:val="center"/>
        </w:trPr>
        <w:tc>
          <w:tcPr>
            <w:tcW w:w="4535" w:type="dxa"/>
            <w:tcBorders>
              <w:top w:val="single" w:sz="4" w:space="0" w:color="auto"/>
            </w:tcBorders>
            <w:shd w:val="clear" w:color="auto" w:fill="auto"/>
          </w:tcPr>
          <w:p w14:paraId="0B961EB4" w14:textId="77777777" w:rsidR="008057B3" w:rsidRPr="005647EB" w:rsidRDefault="008057B3" w:rsidP="002570E4">
            <w:pPr>
              <w:pStyle w:val="TAL"/>
              <w:keepNext w:val="0"/>
              <w:keepLines w:val="0"/>
            </w:pPr>
            <w:r w:rsidRPr="005647EB">
              <w:t>}</w:t>
            </w:r>
          </w:p>
        </w:tc>
        <w:tc>
          <w:tcPr>
            <w:tcW w:w="2267" w:type="dxa"/>
            <w:tcBorders>
              <w:top w:val="single" w:sz="4" w:space="0" w:color="auto"/>
            </w:tcBorders>
            <w:shd w:val="clear" w:color="auto" w:fill="auto"/>
          </w:tcPr>
          <w:p w14:paraId="1924842F" w14:textId="77777777" w:rsidR="008057B3" w:rsidRPr="005647EB" w:rsidRDefault="008057B3" w:rsidP="002570E4">
            <w:pPr>
              <w:pStyle w:val="TAL"/>
              <w:keepNext w:val="0"/>
              <w:keepLines w:val="0"/>
            </w:pPr>
          </w:p>
        </w:tc>
        <w:tc>
          <w:tcPr>
            <w:tcW w:w="1700" w:type="dxa"/>
            <w:tcBorders>
              <w:top w:val="single" w:sz="4" w:space="0" w:color="auto"/>
            </w:tcBorders>
            <w:shd w:val="clear" w:color="auto" w:fill="auto"/>
          </w:tcPr>
          <w:p w14:paraId="28EFB9AB" w14:textId="77777777" w:rsidR="008057B3" w:rsidRPr="005647EB" w:rsidRDefault="008057B3" w:rsidP="002570E4">
            <w:pPr>
              <w:pStyle w:val="TAL"/>
              <w:keepNext w:val="0"/>
              <w:keepLines w:val="0"/>
            </w:pPr>
          </w:p>
        </w:tc>
        <w:tc>
          <w:tcPr>
            <w:tcW w:w="1135" w:type="dxa"/>
            <w:tcBorders>
              <w:top w:val="single" w:sz="4" w:space="0" w:color="auto"/>
            </w:tcBorders>
            <w:shd w:val="clear" w:color="auto" w:fill="auto"/>
          </w:tcPr>
          <w:p w14:paraId="0FB2B09D" w14:textId="77777777" w:rsidR="008057B3" w:rsidRPr="005647EB" w:rsidRDefault="008057B3" w:rsidP="002570E4">
            <w:pPr>
              <w:pStyle w:val="TAL"/>
              <w:keepNext w:val="0"/>
              <w:keepLines w:val="0"/>
            </w:pPr>
          </w:p>
        </w:tc>
      </w:tr>
    </w:tbl>
    <w:p w14:paraId="65E2A39D" w14:textId="77777777" w:rsidR="008057B3" w:rsidRPr="005647EB" w:rsidRDefault="008057B3" w:rsidP="002570E4"/>
    <w:p w14:paraId="42ABBADE" w14:textId="77777777" w:rsidR="008057B3" w:rsidRPr="005647EB" w:rsidRDefault="008057B3" w:rsidP="002570E4">
      <w:pPr>
        <w:pStyle w:val="TH"/>
        <w:keepNext w:val="0"/>
        <w:keepLines w:val="0"/>
        <w:rPr>
          <w:lang w:eastAsia="x-none"/>
        </w:rPr>
      </w:pPr>
      <w:r w:rsidRPr="005647EB">
        <w:t xml:space="preserve">Table 8.3.12.4.3-5: </w:t>
      </w:r>
      <w:r w:rsidRPr="005647EB">
        <w:rPr>
          <w:i/>
        </w:rPr>
        <w:t xml:space="preserve">MPDCCH-Config-r13-DEFAULT: </w:t>
      </w:r>
      <w:r w:rsidRPr="005647EB">
        <w:t xml:space="preserve">Additional </w:t>
      </w:r>
      <w:r w:rsidRPr="005647EB">
        <w:rPr>
          <w:rFonts w:cs="v4.2.0"/>
          <w:snapToGrid w:val="0"/>
          <w:lang w:eastAsia="zh-TW"/>
        </w:rPr>
        <w:t xml:space="preserve">E-UTRAN FDD-FDD inter-frequency event triggered under fading propagation conditions for CE UE in CEModeA without gap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8057B3" w:rsidRPr="005647EB" w14:paraId="384256B0"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512CA1A7" w14:textId="4CAD004D" w:rsidR="008057B3" w:rsidRPr="005647EB" w:rsidRDefault="008057B3"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8057B3" w:rsidRPr="005647EB" w14:paraId="037A35E0"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40481AA" w14:textId="148EEC47" w:rsidR="008057B3" w:rsidRPr="005647EB" w:rsidRDefault="008057B3"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1BEF4DE5" w14:textId="77777777" w:rsidR="008057B3" w:rsidRPr="005647EB" w:rsidRDefault="008057B3"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468C1CB0" w14:textId="77777777" w:rsidR="008057B3" w:rsidRPr="005647EB" w:rsidRDefault="008057B3"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08356541" w14:textId="77777777" w:rsidR="008057B3" w:rsidRPr="005647EB" w:rsidRDefault="008057B3" w:rsidP="002570E4">
            <w:pPr>
              <w:pStyle w:val="TAL"/>
              <w:keepNext w:val="0"/>
              <w:keepLines w:val="0"/>
              <w:jc w:val="center"/>
              <w:rPr>
                <w:b/>
                <w:lang w:eastAsia="ja-JP"/>
              </w:rPr>
            </w:pPr>
            <w:r w:rsidRPr="005647EB">
              <w:rPr>
                <w:b/>
                <w:lang w:eastAsia="ja-JP"/>
              </w:rPr>
              <w:t>Condition</w:t>
            </w:r>
          </w:p>
        </w:tc>
      </w:tr>
      <w:tr w:rsidR="008057B3" w:rsidRPr="005647EB" w14:paraId="75FFDFE4"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2717BE4" w14:textId="7770E475"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mpdcch-config-r13</w:t>
            </w:r>
            <w:r w:rsidRPr="005647EB">
              <w:rPr>
                <w:lang w:eastAsia="ja-JP"/>
              </w:rPr>
              <w:t xml:space="preserve"> </w:t>
            </w:r>
            <w:r w:rsidR="008057B3" w:rsidRPr="005647EB">
              <w:rPr>
                <w:lang w:eastAsia="ja-JP"/>
              </w:rPr>
              <w:t>CHOICE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6AA7F11"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5D99394"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6FF94E4" w14:textId="77777777" w:rsidR="008057B3" w:rsidRPr="005647EB" w:rsidRDefault="008057B3" w:rsidP="002570E4">
            <w:pPr>
              <w:pStyle w:val="TAL"/>
              <w:keepNext w:val="0"/>
              <w:keepLines w:val="0"/>
              <w:rPr>
                <w:lang w:eastAsia="ja-JP"/>
              </w:rPr>
            </w:pPr>
          </w:p>
        </w:tc>
      </w:tr>
      <w:tr w:rsidR="008057B3" w:rsidRPr="005647EB" w14:paraId="5BDBBE33"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3D31B3" w14:textId="7CC2400D"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setup</w:t>
            </w:r>
            <w:r w:rsidRPr="005647EB">
              <w:rPr>
                <w:lang w:eastAsia="ja-JP"/>
              </w:rPr>
              <w:t xml:space="preserve"> </w:t>
            </w:r>
            <w:r w:rsidR="008057B3" w:rsidRPr="005647EB">
              <w:rPr>
                <w:lang w:eastAsia="ja-JP"/>
              </w:rPr>
              <w:t>SEQUENCE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AA8943D"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04BDDDF"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98B9B90" w14:textId="77777777" w:rsidR="008057B3" w:rsidRPr="005647EB" w:rsidRDefault="008057B3" w:rsidP="002570E4">
            <w:pPr>
              <w:pStyle w:val="TAL"/>
              <w:keepNext w:val="0"/>
              <w:keepLines w:val="0"/>
              <w:rPr>
                <w:lang w:eastAsia="ja-JP"/>
              </w:rPr>
            </w:pPr>
          </w:p>
        </w:tc>
      </w:tr>
      <w:tr w:rsidR="008057B3" w:rsidRPr="005647EB" w14:paraId="33CC5EC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1C9108" w14:textId="079DC169"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1AF4A5F7" w14:textId="1F3556F6"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368FC834"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50033B4" w14:textId="77777777" w:rsidR="008057B3" w:rsidRPr="005647EB" w:rsidRDefault="008057B3" w:rsidP="002570E4">
            <w:pPr>
              <w:pStyle w:val="TAL"/>
              <w:keepNext w:val="0"/>
              <w:keepLines w:val="0"/>
              <w:rPr>
                <w:lang w:eastAsia="ja-JP"/>
              </w:rPr>
            </w:pPr>
          </w:p>
        </w:tc>
      </w:tr>
      <w:tr w:rsidR="008057B3" w:rsidRPr="005647EB" w14:paraId="7346C2EA"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25DB337" w14:textId="30693AF4"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mpdcch-StartSF-UESS-r13</w:t>
            </w:r>
            <w:r w:rsidRPr="005647EB">
              <w:rPr>
                <w:lang w:eastAsia="ja-JP"/>
              </w:rPr>
              <w:t xml:space="preserve"> </w:t>
            </w:r>
            <w:r w:rsidR="008057B3" w:rsidRPr="005647EB">
              <w:rPr>
                <w:lang w:eastAsia="ja-JP"/>
              </w:rPr>
              <w:t>CHOICE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FB12F88"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B79331E"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3AB0760" w14:textId="77777777" w:rsidR="008057B3" w:rsidRPr="005647EB" w:rsidRDefault="008057B3" w:rsidP="002570E4">
            <w:pPr>
              <w:pStyle w:val="TAL"/>
              <w:keepNext w:val="0"/>
              <w:keepLines w:val="0"/>
              <w:rPr>
                <w:lang w:eastAsia="ja-JP"/>
              </w:rPr>
            </w:pPr>
          </w:p>
        </w:tc>
      </w:tr>
      <w:tr w:rsidR="008057B3" w:rsidRPr="005647EB" w14:paraId="213D8DB5"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CB0916D" w14:textId="17153425"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1CC7FDB5" w14:textId="77777777" w:rsidR="008057B3" w:rsidRPr="005647EB" w:rsidRDefault="008057B3" w:rsidP="002570E4">
            <w:pPr>
              <w:pStyle w:val="TAL"/>
              <w:keepNext w:val="0"/>
              <w:keepLines w:val="0"/>
              <w:rPr>
                <w:lang w:eastAsia="ja-JP"/>
              </w:rPr>
            </w:pPr>
            <w:r w:rsidRPr="005647EB">
              <w:rPr>
                <w:lang w:eastAsia="ja-JP"/>
              </w:rPr>
              <w:t>v10</w:t>
            </w:r>
          </w:p>
        </w:tc>
        <w:tc>
          <w:tcPr>
            <w:tcW w:w="1700" w:type="dxa"/>
            <w:tcBorders>
              <w:top w:val="single" w:sz="4" w:space="0" w:color="000000"/>
              <w:left w:val="single" w:sz="4" w:space="0" w:color="000000"/>
              <w:bottom w:val="single" w:sz="4" w:space="0" w:color="000000"/>
              <w:right w:val="single" w:sz="4" w:space="0" w:color="000000"/>
            </w:tcBorders>
          </w:tcPr>
          <w:p w14:paraId="3F5CCD04"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631D822" w14:textId="77777777" w:rsidR="008057B3" w:rsidRPr="005647EB" w:rsidRDefault="008057B3" w:rsidP="002570E4">
            <w:pPr>
              <w:pStyle w:val="TAL"/>
              <w:keepNext w:val="0"/>
              <w:keepLines w:val="0"/>
              <w:rPr>
                <w:lang w:eastAsia="ja-JP"/>
              </w:rPr>
            </w:pPr>
          </w:p>
        </w:tc>
      </w:tr>
      <w:tr w:rsidR="008057B3" w:rsidRPr="005647EB" w14:paraId="68D92205"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1722E2C" w14:textId="5B10ABB1"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4622A86"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50616AB"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5A07C9B" w14:textId="77777777" w:rsidR="008057B3" w:rsidRPr="005647EB" w:rsidRDefault="008057B3" w:rsidP="002570E4">
            <w:pPr>
              <w:pStyle w:val="TAL"/>
              <w:keepNext w:val="0"/>
              <w:keepLines w:val="0"/>
              <w:rPr>
                <w:lang w:eastAsia="ja-JP"/>
              </w:rPr>
            </w:pPr>
          </w:p>
        </w:tc>
      </w:tr>
      <w:tr w:rsidR="008057B3" w:rsidRPr="005647EB" w14:paraId="505ADC7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FB003E" w14:textId="2A22EC2F"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74452FF9" w14:textId="77777777" w:rsidR="008057B3" w:rsidRPr="005647EB" w:rsidRDefault="008057B3" w:rsidP="002570E4">
            <w:pPr>
              <w:pStyle w:val="TAL"/>
              <w:keepNext w:val="0"/>
              <w:keepLines w:val="0"/>
              <w:rPr>
                <w:lang w:eastAsia="ja-JP"/>
              </w:rPr>
            </w:pPr>
            <w:r w:rsidRPr="005647EB">
              <w:rPr>
                <w:lang w:eastAsia="ja-JP"/>
              </w:rPr>
              <w:t>r8</w:t>
            </w:r>
          </w:p>
        </w:tc>
        <w:tc>
          <w:tcPr>
            <w:tcW w:w="1700" w:type="dxa"/>
            <w:tcBorders>
              <w:top w:val="single" w:sz="4" w:space="0" w:color="000000"/>
              <w:left w:val="single" w:sz="4" w:space="0" w:color="000000"/>
              <w:bottom w:val="single" w:sz="4" w:space="0" w:color="000000"/>
              <w:right w:val="single" w:sz="4" w:space="0" w:color="000000"/>
            </w:tcBorders>
          </w:tcPr>
          <w:p w14:paraId="1D4E6190"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3019FC3" w14:textId="77777777" w:rsidR="008057B3" w:rsidRPr="005647EB" w:rsidRDefault="008057B3" w:rsidP="002570E4">
            <w:pPr>
              <w:pStyle w:val="TAL"/>
              <w:keepNext w:val="0"/>
              <w:keepLines w:val="0"/>
              <w:rPr>
                <w:lang w:eastAsia="ja-JP"/>
              </w:rPr>
            </w:pPr>
          </w:p>
        </w:tc>
      </w:tr>
      <w:tr w:rsidR="008057B3" w:rsidRPr="005647EB" w14:paraId="1CFD6E95"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C9DA1D" w14:textId="5812A86F"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2C16C8C"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16DDA73"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E625254" w14:textId="77777777" w:rsidR="008057B3" w:rsidRPr="005647EB" w:rsidRDefault="008057B3" w:rsidP="002570E4">
            <w:pPr>
              <w:pStyle w:val="TAL"/>
              <w:keepNext w:val="0"/>
              <w:keepLines w:val="0"/>
              <w:rPr>
                <w:lang w:eastAsia="ja-JP"/>
              </w:rPr>
            </w:pPr>
          </w:p>
        </w:tc>
      </w:tr>
      <w:tr w:rsidR="008057B3" w:rsidRPr="005647EB" w14:paraId="0DEBF90B"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880C97" w14:textId="68254BF9"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B57DB1E"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47DD4B5"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A55F02E" w14:textId="77777777" w:rsidR="008057B3" w:rsidRPr="005647EB" w:rsidRDefault="008057B3" w:rsidP="002570E4">
            <w:pPr>
              <w:pStyle w:val="TAL"/>
              <w:keepNext w:val="0"/>
              <w:keepLines w:val="0"/>
              <w:rPr>
                <w:lang w:eastAsia="ja-JP"/>
              </w:rPr>
            </w:pPr>
          </w:p>
        </w:tc>
      </w:tr>
    </w:tbl>
    <w:p w14:paraId="30BDD6CA" w14:textId="77777777" w:rsidR="008057B3" w:rsidRPr="005647EB" w:rsidRDefault="008057B3" w:rsidP="002570E4"/>
    <w:p w14:paraId="7DE5DB45" w14:textId="77777777" w:rsidR="008057B3" w:rsidRPr="005647EB" w:rsidRDefault="008057B3" w:rsidP="002570E4">
      <w:pPr>
        <w:pStyle w:val="Heading4"/>
        <w:keepNext w:val="0"/>
        <w:keepLines w:val="0"/>
        <w:rPr>
          <w:lang w:eastAsia="zh-TW"/>
        </w:rPr>
      </w:pPr>
      <w:r w:rsidRPr="005647EB">
        <w:rPr>
          <w:lang w:eastAsia="zh-TW"/>
        </w:rPr>
        <w:lastRenderedPageBreak/>
        <w:t>8.3.12.5</w:t>
      </w:r>
      <w:r w:rsidRPr="005647EB">
        <w:rPr>
          <w:lang w:eastAsia="zh-TW"/>
        </w:rPr>
        <w:tab/>
        <w:t>Test requirement</w:t>
      </w:r>
    </w:p>
    <w:p w14:paraId="7619E8BD" w14:textId="77777777" w:rsidR="008057B3" w:rsidRPr="005647EB" w:rsidRDefault="008057B3" w:rsidP="002570E4">
      <w:pPr>
        <w:rPr>
          <w:rFonts w:eastAsia="PMingLiU"/>
          <w:lang w:eastAsia="zh-TW"/>
        </w:rPr>
      </w:pPr>
      <w:r w:rsidRPr="005647EB">
        <w:t>Table 8.3.12.4.1-1 define the primary level settings including test tolerances for E-UTRAN FDD-FDD event triggered reporting for serving cell under fading propagation conditions test.</w:t>
      </w:r>
    </w:p>
    <w:p w14:paraId="5B029278" w14:textId="77777777" w:rsidR="008057B3" w:rsidRPr="005647EB" w:rsidRDefault="008057B3" w:rsidP="002570E4">
      <w:pPr>
        <w:pStyle w:val="TH"/>
        <w:keepNext w:val="0"/>
        <w:keepLines w:val="0"/>
      </w:pPr>
      <w:r w:rsidRPr="005647EB">
        <w:t xml:space="preserve">Table 8.3.12.5-1: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76"/>
        <w:gridCol w:w="1109"/>
        <w:gridCol w:w="1352"/>
      </w:tblGrid>
      <w:tr w:rsidR="008057B3" w:rsidRPr="005647EB" w14:paraId="41993173" w14:textId="77777777" w:rsidTr="00194A1C">
        <w:trPr>
          <w:cantSplit/>
          <w:tblHeader/>
          <w:jc w:val="center"/>
        </w:trPr>
        <w:tc>
          <w:tcPr>
            <w:tcW w:w="2093" w:type="dxa"/>
            <w:vMerge w:val="restart"/>
            <w:tcBorders>
              <w:top w:val="single" w:sz="4" w:space="0" w:color="auto"/>
              <w:left w:val="single" w:sz="4" w:space="0" w:color="auto"/>
            </w:tcBorders>
          </w:tcPr>
          <w:p w14:paraId="0CB9F085" w14:textId="77777777" w:rsidR="008057B3" w:rsidRPr="005647EB" w:rsidRDefault="008057B3" w:rsidP="002570E4">
            <w:pPr>
              <w:pStyle w:val="TAH"/>
              <w:keepNext w:val="0"/>
              <w:keepLines w:val="0"/>
              <w:rPr>
                <w:rFonts w:cs="Arial"/>
              </w:rPr>
            </w:pPr>
            <w:r w:rsidRPr="005647EB">
              <w:rPr>
                <w:rFonts w:cs="Arial"/>
              </w:rPr>
              <w:t>Parameter</w:t>
            </w:r>
          </w:p>
        </w:tc>
        <w:tc>
          <w:tcPr>
            <w:tcW w:w="1276" w:type="dxa"/>
            <w:vMerge w:val="restart"/>
            <w:tcBorders>
              <w:top w:val="single" w:sz="4" w:space="0" w:color="auto"/>
            </w:tcBorders>
          </w:tcPr>
          <w:p w14:paraId="544CD982" w14:textId="77777777" w:rsidR="008057B3" w:rsidRPr="005647EB" w:rsidRDefault="008057B3" w:rsidP="002570E4">
            <w:pPr>
              <w:pStyle w:val="TAH"/>
              <w:keepNext w:val="0"/>
              <w:keepLines w:val="0"/>
              <w:rPr>
                <w:rFonts w:cs="Arial"/>
              </w:rPr>
            </w:pPr>
            <w:r w:rsidRPr="005647EB">
              <w:rPr>
                <w:rFonts w:cs="Arial"/>
              </w:rPr>
              <w:t>Unit</w:t>
            </w:r>
          </w:p>
        </w:tc>
        <w:tc>
          <w:tcPr>
            <w:tcW w:w="2551" w:type="dxa"/>
            <w:gridSpan w:val="2"/>
            <w:tcBorders>
              <w:top w:val="single" w:sz="4" w:space="0" w:color="auto"/>
            </w:tcBorders>
          </w:tcPr>
          <w:p w14:paraId="23413D19" w14:textId="33B55D71" w:rsidR="008057B3" w:rsidRPr="005647EB" w:rsidRDefault="008057B3"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461" w:type="dxa"/>
            <w:gridSpan w:val="2"/>
            <w:tcBorders>
              <w:top w:val="single" w:sz="4" w:space="0" w:color="auto"/>
              <w:right w:val="single" w:sz="4" w:space="0" w:color="auto"/>
            </w:tcBorders>
          </w:tcPr>
          <w:p w14:paraId="18D1BF00" w14:textId="42F3672C" w:rsidR="008057B3" w:rsidRPr="005647EB" w:rsidRDefault="008057B3"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8057B3" w:rsidRPr="005647EB" w14:paraId="4E79D7BB" w14:textId="77777777" w:rsidTr="00194A1C">
        <w:trPr>
          <w:cantSplit/>
          <w:tblHeader/>
          <w:jc w:val="center"/>
        </w:trPr>
        <w:tc>
          <w:tcPr>
            <w:tcW w:w="2093" w:type="dxa"/>
            <w:vMerge/>
            <w:tcBorders>
              <w:left w:val="single" w:sz="4" w:space="0" w:color="auto"/>
              <w:bottom w:val="single" w:sz="4" w:space="0" w:color="auto"/>
            </w:tcBorders>
          </w:tcPr>
          <w:p w14:paraId="2D0AE970" w14:textId="77777777" w:rsidR="008057B3" w:rsidRPr="005647EB" w:rsidRDefault="008057B3" w:rsidP="002570E4">
            <w:pPr>
              <w:pStyle w:val="TAH"/>
              <w:keepNext w:val="0"/>
              <w:keepLines w:val="0"/>
              <w:rPr>
                <w:rFonts w:cs="Arial"/>
              </w:rPr>
            </w:pPr>
          </w:p>
        </w:tc>
        <w:tc>
          <w:tcPr>
            <w:tcW w:w="1276" w:type="dxa"/>
            <w:vMerge/>
            <w:tcBorders>
              <w:bottom w:val="single" w:sz="4" w:space="0" w:color="auto"/>
            </w:tcBorders>
          </w:tcPr>
          <w:p w14:paraId="16AA2D4E" w14:textId="77777777" w:rsidR="008057B3" w:rsidRPr="005647EB" w:rsidRDefault="008057B3" w:rsidP="002570E4">
            <w:pPr>
              <w:pStyle w:val="TAH"/>
              <w:keepNext w:val="0"/>
              <w:keepLines w:val="0"/>
              <w:rPr>
                <w:rFonts w:cs="Arial"/>
              </w:rPr>
            </w:pPr>
          </w:p>
        </w:tc>
        <w:tc>
          <w:tcPr>
            <w:tcW w:w="1275" w:type="dxa"/>
            <w:tcBorders>
              <w:bottom w:val="single" w:sz="4" w:space="0" w:color="auto"/>
            </w:tcBorders>
          </w:tcPr>
          <w:p w14:paraId="1998C4FB" w14:textId="77777777" w:rsidR="008057B3" w:rsidRPr="005647EB" w:rsidRDefault="008057B3" w:rsidP="002570E4">
            <w:pPr>
              <w:pStyle w:val="TAH"/>
              <w:keepNext w:val="0"/>
              <w:keepLines w:val="0"/>
              <w:rPr>
                <w:rFonts w:cs="Arial"/>
              </w:rPr>
            </w:pPr>
            <w:r w:rsidRPr="005647EB">
              <w:rPr>
                <w:rFonts w:cs="Arial"/>
              </w:rPr>
              <w:t>T1</w:t>
            </w:r>
          </w:p>
        </w:tc>
        <w:tc>
          <w:tcPr>
            <w:tcW w:w="1276" w:type="dxa"/>
            <w:tcBorders>
              <w:bottom w:val="single" w:sz="4" w:space="0" w:color="auto"/>
            </w:tcBorders>
          </w:tcPr>
          <w:p w14:paraId="14C99B24" w14:textId="77777777" w:rsidR="008057B3" w:rsidRPr="005647EB" w:rsidRDefault="008057B3" w:rsidP="002570E4">
            <w:pPr>
              <w:pStyle w:val="TAH"/>
              <w:keepNext w:val="0"/>
              <w:keepLines w:val="0"/>
              <w:rPr>
                <w:rFonts w:cs="Arial"/>
              </w:rPr>
            </w:pPr>
            <w:r w:rsidRPr="005647EB">
              <w:rPr>
                <w:rFonts w:cs="Arial"/>
              </w:rPr>
              <w:t>T2</w:t>
            </w:r>
          </w:p>
        </w:tc>
        <w:tc>
          <w:tcPr>
            <w:tcW w:w="1109" w:type="dxa"/>
            <w:tcBorders>
              <w:bottom w:val="single" w:sz="4" w:space="0" w:color="auto"/>
            </w:tcBorders>
          </w:tcPr>
          <w:p w14:paraId="15517246" w14:textId="77777777" w:rsidR="008057B3" w:rsidRPr="005647EB" w:rsidRDefault="008057B3" w:rsidP="002570E4">
            <w:pPr>
              <w:pStyle w:val="TAH"/>
              <w:keepNext w:val="0"/>
              <w:keepLines w:val="0"/>
              <w:rPr>
                <w:rFonts w:cs="Arial"/>
              </w:rPr>
            </w:pPr>
            <w:r w:rsidRPr="005647EB">
              <w:rPr>
                <w:rFonts w:cs="Arial"/>
              </w:rPr>
              <w:t>T1</w:t>
            </w:r>
          </w:p>
        </w:tc>
        <w:tc>
          <w:tcPr>
            <w:tcW w:w="1352" w:type="dxa"/>
            <w:tcBorders>
              <w:bottom w:val="single" w:sz="4" w:space="0" w:color="auto"/>
            </w:tcBorders>
          </w:tcPr>
          <w:p w14:paraId="709991C3" w14:textId="77777777" w:rsidR="008057B3" w:rsidRPr="005647EB" w:rsidRDefault="008057B3" w:rsidP="002570E4">
            <w:pPr>
              <w:pStyle w:val="TAH"/>
              <w:keepNext w:val="0"/>
              <w:keepLines w:val="0"/>
              <w:rPr>
                <w:rFonts w:cs="Arial"/>
              </w:rPr>
            </w:pPr>
            <w:r w:rsidRPr="005647EB">
              <w:rPr>
                <w:rFonts w:cs="Arial"/>
              </w:rPr>
              <w:t>T2</w:t>
            </w:r>
          </w:p>
        </w:tc>
      </w:tr>
      <w:tr w:rsidR="008057B3" w:rsidRPr="005647EB" w14:paraId="2B54160F" w14:textId="77777777" w:rsidTr="002570E4">
        <w:trPr>
          <w:cantSplit/>
          <w:jc w:val="center"/>
        </w:trPr>
        <w:tc>
          <w:tcPr>
            <w:tcW w:w="2093" w:type="dxa"/>
            <w:tcBorders>
              <w:left w:val="single" w:sz="4" w:space="0" w:color="auto"/>
              <w:bottom w:val="single" w:sz="4" w:space="0" w:color="auto"/>
            </w:tcBorders>
          </w:tcPr>
          <w:p w14:paraId="3355FE5F" w14:textId="5048139D" w:rsidR="008057B3" w:rsidRPr="005647EB" w:rsidRDefault="008057B3" w:rsidP="002570E4">
            <w:pPr>
              <w:pStyle w:val="TAL"/>
              <w:keepNext w:val="0"/>
              <w:keepLines w:val="0"/>
              <w:rPr>
                <w:rFonts w:cs="Arial"/>
                <w:bCs/>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276" w:type="dxa"/>
            <w:tcBorders>
              <w:bottom w:val="single" w:sz="4" w:space="0" w:color="auto"/>
            </w:tcBorders>
          </w:tcPr>
          <w:p w14:paraId="050C4966" w14:textId="77777777" w:rsidR="008057B3" w:rsidRPr="005647EB" w:rsidRDefault="008057B3" w:rsidP="002570E4">
            <w:pPr>
              <w:pStyle w:val="TAC"/>
              <w:keepNext w:val="0"/>
              <w:keepLines w:val="0"/>
              <w:rPr>
                <w:rFonts w:cs="Arial"/>
              </w:rPr>
            </w:pPr>
          </w:p>
        </w:tc>
        <w:tc>
          <w:tcPr>
            <w:tcW w:w="2551" w:type="dxa"/>
            <w:gridSpan w:val="2"/>
          </w:tcPr>
          <w:p w14:paraId="43687B16" w14:textId="77777777" w:rsidR="008057B3" w:rsidRPr="005647EB" w:rsidRDefault="008057B3" w:rsidP="002570E4">
            <w:pPr>
              <w:pStyle w:val="TAC"/>
              <w:keepNext w:val="0"/>
              <w:keepLines w:val="0"/>
              <w:rPr>
                <w:rFonts w:cs="Arial"/>
                <w:lang w:eastAsia="zh-CN"/>
              </w:rPr>
            </w:pPr>
            <w:r w:rsidRPr="005647EB">
              <w:rPr>
                <w:rFonts w:cs="Arial"/>
              </w:rPr>
              <w:t>1</w:t>
            </w:r>
          </w:p>
        </w:tc>
        <w:tc>
          <w:tcPr>
            <w:tcW w:w="2461" w:type="dxa"/>
            <w:gridSpan w:val="2"/>
            <w:tcBorders>
              <w:bottom w:val="single" w:sz="4" w:space="0" w:color="auto"/>
            </w:tcBorders>
          </w:tcPr>
          <w:p w14:paraId="1A46DB34" w14:textId="77777777" w:rsidR="008057B3" w:rsidRPr="005647EB" w:rsidRDefault="008057B3" w:rsidP="002570E4">
            <w:pPr>
              <w:pStyle w:val="TAC"/>
              <w:keepNext w:val="0"/>
              <w:keepLines w:val="0"/>
              <w:rPr>
                <w:rFonts w:cs="Arial"/>
                <w:lang w:eastAsia="zh-CN"/>
              </w:rPr>
            </w:pPr>
            <w:r w:rsidRPr="005647EB">
              <w:rPr>
                <w:rFonts w:cs="Arial"/>
                <w:lang w:eastAsia="zh-CN"/>
              </w:rPr>
              <w:t>2</w:t>
            </w:r>
          </w:p>
        </w:tc>
      </w:tr>
      <w:tr w:rsidR="008057B3" w:rsidRPr="005647EB" w14:paraId="7637AE2C" w14:textId="77777777" w:rsidTr="002570E4">
        <w:trPr>
          <w:cantSplit/>
          <w:jc w:val="center"/>
        </w:trPr>
        <w:tc>
          <w:tcPr>
            <w:tcW w:w="2093" w:type="dxa"/>
            <w:tcBorders>
              <w:left w:val="single" w:sz="4" w:space="0" w:color="auto"/>
              <w:bottom w:val="single" w:sz="4" w:space="0" w:color="auto"/>
            </w:tcBorders>
          </w:tcPr>
          <w:p w14:paraId="53DF11D1" w14:textId="77777777" w:rsidR="008057B3" w:rsidRPr="005647EB" w:rsidRDefault="008057B3" w:rsidP="002570E4">
            <w:pPr>
              <w:pStyle w:val="TAL"/>
              <w:keepNext w:val="0"/>
              <w:keepLines w:val="0"/>
              <w:rPr>
                <w:rFonts w:cs="Arial"/>
                <w:bCs/>
              </w:rPr>
            </w:pPr>
            <w:r w:rsidRPr="005647EB">
              <w:rPr>
                <w:rFonts w:cs="Arial"/>
                <w:bCs/>
              </w:rPr>
              <w:t>BW</w:t>
            </w:r>
            <w:r w:rsidRPr="005647EB">
              <w:rPr>
                <w:rFonts w:cs="Arial"/>
                <w:vertAlign w:val="subscript"/>
              </w:rPr>
              <w:t>channel</w:t>
            </w:r>
          </w:p>
        </w:tc>
        <w:tc>
          <w:tcPr>
            <w:tcW w:w="1276" w:type="dxa"/>
            <w:tcBorders>
              <w:bottom w:val="single" w:sz="4" w:space="0" w:color="auto"/>
            </w:tcBorders>
          </w:tcPr>
          <w:p w14:paraId="2FBB6CFF" w14:textId="77777777" w:rsidR="008057B3" w:rsidRPr="005647EB" w:rsidRDefault="008057B3" w:rsidP="002570E4">
            <w:pPr>
              <w:pStyle w:val="TAC"/>
              <w:keepNext w:val="0"/>
              <w:keepLines w:val="0"/>
              <w:rPr>
                <w:rFonts w:cs="Arial"/>
              </w:rPr>
            </w:pPr>
            <w:r w:rsidRPr="005647EB">
              <w:rPr>
                <w:rFonts w:cs="Arial"/>
              </w:rPr>
              <w:t>MHz</w:t>
            </w:r>
          </w:p>
        </w:tc>
        <w:tc>
          <w:tcPr>
            <w:tcW w:w="2551" w:type="dxa"/>
            <w:gridSpan w:val="2"/>
          </w:tcPr>
          <w:p w14:paraId="445145F5" w14:textId="77777777" w:rsidR="008057B3" w:rsidRPr="005647EB" w:rsidRDefault="008057B3" w:rsidP="002570E4">
            <w:pPr>
              <w:pStyle w:val="TAC"/>
              <w:keepNext w:val="0"/>
              <w:keepLines w:val="0"/>
              <w:rPr>
                <w:rFonts w:cs="Arial"/>
                <w:lang w:eastAsia="zh-CN"/>
              </w:rPr>
            </w:pPr>
            <w:r w:rsidRPr="005647EB">
              <w:rPr>
                <w:rFonts w:cs="Arial"/>
              </w:rPr>
              <w:t>1</w:t>
            </w:r>
            <w:r w:rsidRPr="005647EB">
              <w:rPr>
                <w:rFonts w:cs="Arial"/>
                <w:lang w:eastAsia="zh-CN"/>
              </w:rPr>
              <w:t>0</w:t>
            </w:r>
          </w:p>
        </w:tc>
        <w:tc>
          <w:tcPr>
            <w:tcW w:w="2461" w:type="dxa"/>
            <w:gridSpan w:val="2"/>
            <w:tcBorders>
              <w:bottom w:val="single" w:sz="4" w:space="0" w:color="auto"/>
            </w:tcBorders>
          </w:tcPr>
          <w:p w14:paraId="7CF5A13D" w14:textId="77777777" w:rsidR="008057B3" w:rsidRPr="005647EB" w:rsidRDefault="008057B3" w:rsidP="002570E4">
            <w:pPr>
              <w:pStyle w:val="TAC"/>
              <w:keepNext w:val="0"/>
              <w:keepLines w:val="0"/>
              <w:rPr>
                <w:rFonts w:cs="Arial"/>
                <w:lang w:eastAsia="zh-CN"/>
              </w:rPr>
            </w:pPr>
            <w:r w:rsidRPr="005647EB">
              <w:rPr>
                <w:rFonts w:cs="Arial"/>
                <w:lang w:eastAsia="zh-CN"/>
              </w:rPr>
              <w:t>10</w:t>
            </w:r>
          </w:p>
        </w:tc>
      </w:tr>
      <w:tr w:rsidR="008057B3" w:rsidRPr="005647EB" w14:paraId="29F811EC" w14:textId="77777777" w:rsidTr="002570E4">
        <w:trPr>
          <w:cantSplit/>
          <w:jc w:val="center"/>
        </w:trPr>
        <w:tc>
          <w:tcPr>
            <w:tcW w:w="2093" w:type="dxa"/>
            <w:tcBorders>
              <w:left w:val="single" w:sz="4" w:space="0" w:color="auto"/>
              <w:bottom w:val="single" w:sz="4" w:space="0" w:color="auto"/>
            </w:tcBorders>
          </w:tcPr>
          <w:p w14:paraId="5121C87E" w14:textId="4C7F08CD" w:rsidR="008057B3" w:rsidRPr="005647EB" w:rsidRDefault="008057B3"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p>
          <w:p w14:paraId="18156304" w14:textId="089C4274" w:rsidR="008057B3" w:rsidRPr="005647EB" w:rsidRDefault="008057B3"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078450BF" w14:textId="77777777" w:rsidR="008057B3" w:rsidRPr="005647EB" w:rsidRDefault="008057B3" w:rsidP="002570E4">
            <w:pPr>
              <w:pStyle w:val="TAC"/>
              <w:keepNext w:val="0"/>
              <w:keepLines w:val="0"/>
              <w:rPr>
                <w:rFonts w:cs="Arial"/>
              </w:rPr>
            </w:pPr>
          </w:p>
        </w:tc>
        <w:tc>
          <w:tcPr>
            <w:tcW w:w="2551" w:type="dxa"/>
            <w:gridSpan w:val="2"/>
          </w:tcPr>
          <w:p w14:paraId="7A1A5D04" w14:textId="4704CFD1" w:rsidR="008057B3" w:rsidRPr="005647EB" w:rsidRDefault="008057B3" w:rsidP="002570E4">
            <w:pPr>
              <w:pStyle w:val="TAC"/>
              <w:keepNext w:val="0"/>
              <w:keepLines w:val="0"/>
              <w:rPr>
                <w:rFonts w:cs="Arial"/>
                <w:lang w:eastAsia="zh-CN"/>
              </w:rPr>
            </w:pPr>
            <w:r w:rsidRPr="005647EB">
              <w:rPr>
                <w:rFonts w:cs="Arial"/>
                <w:lang w:eastAsia="zh-CN"/>
              </w:rPr>
              <w:t>R.2</w:t>
            </w:r>
            <w:r w:rsidRPr="005647EB">
              <w:rPr>
                <w:rFonts w:cs="Arial"/>
              </w:rPr>
              <w:t>1</w:t>
            </w:r>
            <w:r w:rsidR="002570E4" w:rsidRPr="005647EB">
              <w:rPr>
                <w:rFonts w:cs="Arial"/>
                <w:lang w:eastAsia="zh-CN"/>
              </w:rPr>
              <w:t xml:space="preserve"> </w:t>
            </w:r>
            <w:r w:rsidRPr="005647EB">
              <w:rPr>
                <w:rFonts w:cs="Arial"/>
                <w:lang w:eastAsia="zh-CN"/>
              </w:rPr>
              <w:t>FDD</w:t>
            </w:r>
          </w:p>
        </w:tc>
        <w:tc>
          <w:tcPr>
            <w:tcW w:w="2461" w:type="dxa"/>
            <w:gridSpan w:val="2"/>
            <w:tcBorders>
              <w:bottom w:val="single" w:sz="4" w:space="0" w:color="auto"/>
            </w:tcBorders>
          </w:tcPr>
          <w:p w14:paraId="606F540B" w14:textId="77777777" w:rsidR="008057B3" w:rsidRPr="005647EB" w:rsidRDefault="008057B3" w:rsidP="002570E4">
            <w:pPr>
              <w:pStyle w:val="TAC"/>
              <w:keepNext w:val="0"/>
              <w:keepLines w:val="0"/>
              <w:rPr>
                <w:rFonts w:cs="Arial"/>
                <w:lang w:eastAsia="zh-CN"/>
              </w:rPr>
            </w:pPr>
            <w:r w:rsidRPr="005647EB">
              <w:rPr>
                <w:rFonts w:cs="Arial"/>
                <w:lang w:eastAsia="zh-CN"/>
              </w:rPr>
              <w:t>-</w:t>
            </w:r>
          </w:p>
        </w:tc>
      </w:tr>
      <w:tr w:rsidR="008057B3" w:rsidRPr="005647EB" w14:paraId="3194652F" w14:textId="77777777" w:rsidTr="002570E4">
        <w:trPr>
          <w:cantSplit/>
          <w:jc w:val="center"/>
        </w:trPr>
        <w:tc>
          <w:tcPr>
            <w:tcW w:w="2093" w:type="dxa"/>
            <w:tcBorders>
              <w:left w:val="single" w:sz="4" w:space="0" w:color="auto"/>
              <w:bottom w:val="single" w:sz="4" w:space="0" w:color="auto"/>
            </w:tcBorders>
          </w:tcPr>
          <w:p w14:paraId="2CD4621A" w14:textId="4770EB0D" w:rsidR="008057B3" w:rsidRPr="005647EB" w:rsidRDefault="008057B3" w:rsidP="002570E4">
            <w:pPr>
              <w:pStyle w:val="TAL"/>
              <w:keepNext w:val="0"/>
              <w:keepLines w:val="0"/>
              <w:rPr>
                <w:rFonts w:cs="Arial"/>
              </w:rPr>
            </w:pPr>
            <w:r w:rsidRPr="005647EB">
              <w:rPr>
                <w:rFonts w:cs="Arial"/>
              </w:rPr>
              <w:t>MPDCCH</w:t>
            </w:r>
            <w:r w:rsidR="002570E4" w:rsidRPr="005647EB">
              <w:rPr>
                <w:rFonts w:cs="Arial"/>
              </w:rPr>
              <w:t xml:space="preserve"> </w:t>
            </w:r>
            <w:r w:rsidRPr="005647EB">
              <w:rPr>
                <w:rFonts w:cs="Arial"/>
              </w:rPr>
              <w:t>parameters:</w:t>
            </w:r>
          </w:p>
          <w:p w14:paraId="6AC45157" w14:textId="6E320F7A" w:rsidR="008057B3" w:rsidRPr="005647EB" w:rsidRDefault="008057B3"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087164E7" w14:textId="77777777" w:rsidR="008057B3" w:rsidRPr="005647EB" w:rsidRDefault="008057B3" w:rsidP="002570E4">
            <w:pPr>
              <w:pStyle w:val="TAC"/>
              <w:keepNext w:val="0"/>
              <w:keepLines w:val="0"/>
              <w:rPr>
                <w:rFonts w:cs="Arial"/>
              </w:rPr>
            </w:pPr>
          </w:p>
        </w:tc>
        <w:tc>
          <w:tcPr>
            <w:tcW w:w="2551" w:type="dxa"/>
            <w:gridSpan w:val="2"/>
          </w:tcPr>
          <w:p w14:paraId="0138B3C9" w14:textId="449D604A" w:rsidR="008057B3" w:rsidRPr="005647EB" w:rsidRDefault="008057B3" w:rsidP="002570E4">
            <w:pPr>
              <w:pStyle w:val="TAC"/>
              <w:keepNext w:val="0"/>
              <w:keepLines w:val="0"/>
              <w:rPr>
                <w:rFonts w:cs="Arial"/>
                <w:lang w:eastAsia="zh-CN"/>
              </w:rPr>
            </w:pPr>
            <w:r w:rsidRPr="005647EB">
              <w:rPr>
                <w:rFonts w:cs="Arial"/>
                <w:lang w:eastAsia="zh-CN"/>
              </w:rPr>
              <w:t>R.1</w:t>
            </w:r>
            <w:r w:rsidRPr="005647EB">
              <w:rPr>
                <w:rFonts w:cs="Arial"/>
              </w:rPr>
              <w:t>7</w:t>
            </w:r>
            <w:r w:rsidR="002570E4" w:rsidRPr="005647EB">
              <w:rPr>
                <w:rFonts w:cs="Arial"/>
                <w:lang w:eastAsia="zh-CN"/>
              </w:rPr>
              <w:t xml:space="preserve"> </w:t>
            </w:r>
            <w:r w:rsidRPr="005647EB">
              <w:rPr>
                <w:rFonts w:cs="Arial"/>
                <w:lang w:eastAsia="zh-CN"/>
              </w:rPr>
              <w:t>FDD</w:t>
            </w:r>
          </w:p>
        </w:tc>
        <w:tc>
          <w:tcPr>
            <w:tcW w:w="2461" w:type="dxa"/>
            <w:gridSpan w:val="2"/>
            <w:tcBorders>
              <w:bottom w:val="single" w:sz="4" w:space="0" w:color="auto"/>
            </w:tcBorders>
          </w:tcPr>
          <w:p w14:paraId="7755CC88" w14:textId="3107AE14" w:rsidR="008057B3" w:rsidRPr="005647EB" w:rsidRDefault="008057B3" w:rsidP="002570E4">
            <w:pPr>
              <w:pStyle w:val="TAC"/>
              <w:keepNext w:val="0"/>
              <w:keepLines w:val="0"/>
              <w:rPr>
                <w:rFonts w:cs="Arial"/>
                <w:lang w:eastAsia="zh-CN"/>
              </w:rPr>
            </w:pPr>
            <w:r w:rsidRPr="005647EB">
              <w:rPr>
                <w:rFonts w:cs="Arial"/>
                <w:lang w:eastAsia="zh-CN"/>
              </w:rPr>
              <w:t>R.1</w:t>
            </w:r>
            <w:r w:rsidRPr="005647EB">
              <w:rPr>
                <w:rFonts w:cs="Arial"/>
              </w:rPr>
              <w:t>7</w:t>
            </w:r>
            <w:r w:rsidR="002570E4" w:rsidRPr="005647EB">
              <w:rPr>
                <w:rFonts w:cs="Arial"/>
                <w:lang w:eastAsia="zh-CN"/>
              </w:rPr>
              <w:t xml:space="preserve"> </w:t>
            </w:r>
            <w:r w:rsidRPr="005647EB">
              <w:rPr>
                <w:rFonts w:cs="Arial"/>
                <w:lang w:eastAsia="zh-CN"/>
              </w:rPr>
              <w:t>FDD</w:t>
            </w:r>
          </w:p>
        </w:tc>
      </w:tr>
      <w:tr w:rsidR="008057B3" w:rsidRPr="005647EB" w14:paraId="1D440120" w14:textId="77777777" w:rsidTr="002570E4">
        <w:trPr>
          <w:cantSplit/>
          <w:jc w:val="center"/>
        </w:trPr>
        <w:tc>
          <w:tcPr>
            <w:tcW w:w="2093" w:type="dxa"/>
            <w:tcBorders>
              <w:left w:val="single" w:sz="4" w:space="0" w:color="auto"/>
              <w:bottom w:val="single" w:sz="4" w:space="0" w:color="auto"/>
            </w:tcBorders>
          </w:tcPr>
          <w:p w14:paraId="24FA911F" w14:textId="0EF5EC04" w:rsidR="008057B3" w:rsidRPr="005647EB" w:rsidRDefault="008057B3"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p>
        </w:tc>
        <w:tc>
          <w:tcPr>
            <w:tcW w:w="1276" w:type="dxa"/>
            <w:tcBorders>
              <w:bottom w:val="single" w:sz="4" w:space="0" w:color="auto"/>
            </w:tcBorders>
          </w:tcPr>
          <w:p w14:paraId="3B9E0BF5" w14:textId="77777777" w:rsidR="008057B3" w:rsidRPr="005647EB" w:rsidRDefault="008057B3" w:rsidP="002570E4">
            <w:pPr>
              <w:pStyle w:val="TAC"/>
              <w:keepNext w:val="0"/>
              <w:keepLines w:val="0"/>
              <w:rPr>
                <w:rFonts w:cs="Arial"/>
              </w:rPr>
            </w:pPr>
          </w:p>
        </w:tc>
        <w:tc>
          <w:tcPr>
            <w:tcW w:w="2551" w:type="dxa"/>
            <w:gridSpan w:val="2"/>
          </w:tcPr>
          <w:p w14:paraId="393D8A99" w14:textId="4AB942F8" w:rsidR="008057B3" w:rsidRPr="005647EB" w:rsidRDefault="008057B3" w:rsidP="002570E4">
            <w:pPr>
              <w:pStyle w:val="TAC"/>
              <w:keepNext w:val="0"/>
              <w:keepLines w:val="0"/>
              <w:rPr>
                <w:rFonts w:cs="v4.2.0"/>
                <w:lang w:eastAsia="zh-CN"/>
              </w:rPr>
            </w:pPr>
            <w:r w:rsidRPr="005647EB">
              <w:rPr>
                <w:rFonts w:cs="v4.2.0"/>
                <w:lang w:eastAsia="zh-CN"/>
              </w:rPr>
              <w:t>OP.21</w:t>
            </w:r>
            <w:r w:rsidR="002570E4" w:rsidRPr="005647EB">
              <w:rPr>
                <w:rFonts w:cs="v4.2.0"/>
                <w:lang w:eastAsia="zh-CN"/>
              </w:rPr>
              <w:t xml:space="preserve"> </w:t>
            </w:r>
            <w:r w:rsidRPr="005647EB">
              <w:rPr>
                <w:rFonts w:cs="v4.2.0"/>
                <w:lang w:eastAsia="zh-CN"/>
              </w:rPr>
              <w:t>FDD</w:t>
            </w:r>
          </w:p>
        </w:tc>
        <w:tc>
          <w:tcPr>
            <w:tcW w:w="2461" w:type="dxa"/>
            <w:gridSpan w:val="2"/>
            <w:tcBorders>
              <w:bottom w:val="single" w:sz="4" w:space="0" w:color="auto"/>
            </w:tcBorders>
          </w:tcPr>
          <w:p w14:paraId="08FAEC32" w14:textId="181C2A14" w:rsidR="008057B3" w:rsidRPr="005647EB" w:rsidRDefault="008057B3" w:rsidP="002570E4">
            <w:pPr>
              <w:pStyle w:val="TAC"/>
              <w:keepNext w:val="0"/>
              <w:keepLines w:val="0"/>
              <w:rPr>
                <w:rFonts w:cs="v4.2.0"/>
                <w:lang w:eastAsia="zh-CN"/>
              </w:rPr>
            </w:pPr>
            <w:r w:rsidRPr="005647EB">
              <w:rPr>
                <w:rFonts w:cs="Arial"/>
              </w:rPr>
              <w:t>OP.6</w:t>
            </w:r>
            <w:r w:rsidR="002570E4" w:rsidRPr="005647EB">
              <w:rPr>
                <w:rFonts w:cs="Arial"/>
              </w:rPr>
              <w:t xml:space="preserve"> </w:t>
            </w:r>
            <w:r w:rsidRPr="005647EB">
              <w:rPr>
                <w:rFonts w:cs="Arial"/>
              </w:rPr>
              <w:t>FDD</w:t>
            </w:r>
          </w:p>
        </w:tc>
      </w:tr>
      <w:tr w:rsidR="008057B3" w:rsidRPr="005647EB" w14:paraId="09175983" w14:textId="77777777" w:rsidTr="002570E4">
        <w:trPr>
          <w:cantSplit/>
          <w:jc w:val="center"/>
        </w:trPr>
        <w:tc>
          <w:tcPr>
            <w:tcW w:w="2093" w:type="dxa"/>
            <w:tcBorders>
              <w:left w:val="single" w:sz="4" w:space="0" w:color="auto"/>
              <w:bottom w:val="single" w:sz="4" w:space="0" w:color="auto"/>
            </w:tcBorders>
          </w:tcPr>
          <w:p w14:paraId="54EBDCA0" w14:textId="77777777" w:rsidR="008057B3" w:rsidRPr="005647EB" w:rsidRDefault="008057B3" w:rsidP="002570E4">
            <w:pPr>
              <w:pStyle w:val="TAL"/>
              <w:keepNext w:val="0"/>
              <w:keepLines w:val="0"/>
              <w:rPr>
                <w:rFonts w:cs="Arial"/>
              </w:rPr>
            </w:pPr>
            <w:r w:rsidRPr="005647EB">
              <w:rPr>
                <w:rFonts w:cs="Arial"/>
                <w:bCs/>
              </w:rPr>
              <w:t>PBCH_RA</w:t>
            </w:r>
          </w:p>
        </w:tc>
        <w:tc>
          <w:tcPr>
            <w:tcW w:w="1276" w:type="dxa"/>
            <w:tcBorders>
              <w:bottom w:val="single" w:sz="4" w:space="0" w:color="auto"/>
            </w:tcBorders>
          </w:tcPr>
          <w:p w14:paraId="777BC235"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val="restart"/>
            <w:vAlign w:val="center"/>
          </w:tcPr>
          <w:p w14:paraId="61D67485" w14:textId="77777777" w:rsidR="008057B3" w:rsidRPr="005647EB" w:rsidRDefault="008057B3" w:rsidP="002570E4">
            <w:pPr>
              <w:pStyle w:val="TAC"/>
              <w:keepNext w:val="0"/>
              <w:keepLines w:val="0"/>
              <w:rPr>
                <w:rFonts w:cs="Arial"/>
              </w:rPr>
            </w:pPr>
            <w:r w:rsidRPr="005647EB">
              <w:rPr>
                <w:rFonts w:cs="Arial"/>
              </w:rPr>
              <w:t>-3</w:t>
            </w:r>
          </w:p>
        </w:tc>
        <w:tc>
          <w:tcPr>
            <w:tcW w:w="2461" w:type="dxa"/>
            <w:gridSpan w:val="2"/>
            <w:vMerge w:val="restart"/>
            <w:vAlign w:val="center"/>
          </w:tcPr>
          <w:p w14:paraId="7B410986" w14:textId="77777777" w:rsidR="008057B3" w:rsidRPr="005647EB" w:rsidRDefault="008057B3" w:rsidP="002570E4">
            <w:pPr>
              <w:pStyle w:val="TAC"/>
              <w:keepNext w:val="0"/>
              <w:keepLines w:val="0"/>
              <w:rPr>
                <w:rFonts w:cs="Arial"/>
              </w:rPr>
            </w:pPr>
            <w:r w:rsidRPr="005647EB">
              <w:rPr>
                <w:rFonts w:cs="Arial"/>
              </w:rPr>
              <w:t>-3</w:t>
            </w:r>
          </w:p>
        </w:tc>
      </w:tr>
      <w:tr w:rsidR="008057B3" w:rsidRPr="005647EB" w14:paraId="0ADA8371" w14:textId="77777777" w:rsidTr="002570E4">
        <w:trPr>
          <w:cantSplit/>
          <w:jc w:val="center"/>
        </w:trPr>
        <w:tc>
          <w:tcPr>
            <w:tcW w:w="2093" w:type="dxa"/>
            <w:tcBorders>
              <w:left w:val="single" w:sz="4" w:space="0" w:color="auto"/>
              <w:bottom w:val="single" w:sz="4" w:space="0" w:color="auto"/>
            </w:tcBorders>
          </w:tcPr>
          <w:p w14:paraId="5FD1A591" w14:textId="77777777" w:rsidR="008057B3" w:rsidRPr="005647EB" w:rsidRDefault="008057B3" w:rsidP="002570E4">
            <w:pPr>
              <w:pStyle w:val="TAL"/>
              <w:keepNext w:val="0"/>
              <w:keepLines w:val="0"/>
              <w:rPr>
                <w:rFonts w:cs="Arial"/>
              </w:rPr>
            </w:pPr>
            <w:r w:rsidRPr="005647EB">
              <w:rPr>
                <w:rFonts w:cs="Arial"/>
                <w:bCs/>
              </w:rPr>
              <w:t>PBCH_RB</w:t>
            </w:r>
          </w:p>
        </w:tc>
        <w:tc>
          <w:tcPr>
            <w:tcW w:w="1276" w:type="dxa"/>
            <w:tcBorders>
              <w:bottom w:val="single" w:sz="4" w:space="0" w:color="auto"/>
            </w:tcBorders>
          </w:tcPr>
          <w:p w14:paraId="08C9A79C"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tcPr>
          <w:p w14:paraId="3B2FCFC8" w14:textId="77777777" w:rsidR="008057B3" w:rsidRPr="005647EB" w:rsidRDefault="008057B3" w:rsidP="002570E4">
            <w:pPr>
              <w:pStyle w:val="TAC"/>
              <w:keepNext w:val="0"/>
              <w:keepLines w:val="0"/>
              <w:rPr>
                <w:rFonts w:cs="Arial"/>
              </w:rPr>
            </w:pPr>
          </w:p>
        </w:tc>
        <w:tc>
          <w:tcPr>
            <w:tcW w:w="2461" w:type="dxa"/>
            <w:gridSpan w:val="2"/>
            <w:vMerge/>
          </w:tcPr>
          <w:p w14:paraId="344309C4" w14:textId="77777777" w:rsidR="008057B3" w:rsidRPr="005647EB" w:rsidRDefault="008057B3" w:rsidP="002570E4">
            <w:pPr>
              <w:pStyle w:val="TAC"/>
              <w:keepNext w:val="0"/>
              <w:keepLines w:val="0"/>
              <w:rPr>
                <w:rFonts w:cs="Arial"/>
              </w:rPr>
            </w:pPr>
          </w:p>
        </w:tc>
      </w:tr>
      <w:tr w:rsidR="008057B3" w:rsidRPr="005647EB" w14:paraId="1FB8D437" w14:textId="77777777" w:rsidTr="002570E4">
        <w:trPr>
          <w:cantSplit/>
          <w:jc w:val="center"/>
        </w:trPr>
        <w:tc>
          <w:tcPr>
            <w:tcW w:w="2093" w:type="dxa"/>
            <w:tcBorders>
              <w:left w:val="single" w:sz="4" w:space="0" w:color="auto"/>
              <w:bottom w:val="single" w:sz="4" w:space="0" w:color="auto"/>
            </w:tcBorders>
          </w:tcPr>
          <w:p w14:paraId="7BF1345A" w14:textId="77777777" w:rsidR="008057B3" w:rsidRPr="005647EB" w:rsidRDefault="008057B3" w:rsidP="002570E4">
            <w:pPr>
              <w:pStyle w:val="TAL"/>
              <w:keepNext w:val="0"/>
              <w:keepLines w:val="0"/>
              <w:rPr>
                <w:rFonts w:cs="Arial"/>
              </w:rPr>
            </w:pPr>
            <w:r w:rsidRPr="005647EB">
              <w:rPr>
                <w:rFonts w:cs="Arial"/>
              </w:rPr>
              <w:t>PSS_RA</w:t>
            </w:r>
          </w:p>
        </w:tc>
        <w:tc>
          <w:tcPr>
            <w:tcW w:w="1276" w:type="dxa"/>
            <w:tcBorders>
              <w:bottom w:val="single" w:sz="4" w:space="0" w:color="auto"/>
            </w:tcBorders>
          </w:tcPr>
          <w:p w14:paraId="6F726AA3"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tcPr>
          <w:p w14:paraId="1371D87E" w14:textId="77777777" w:rsidR="008057B3" w:rsidRPr="005647EB" w:rsidRDefault="008057B3" w:rsidP="002570E4">
            <w:pPr>
              <w:pStyle w:val="TAC"/>
              <w:keepNext w:val="0"/>
              <w:keepLines w:val="0"/>
              <w:rPr>
                <w:rFonts w:cs="Arial"/>
              </w:rPr>
            </w:pPr>
          </w:p>
        </w:tc>
        <w:tc>
          <w:tcPr>
            <w:tcW w:w="2461" w:type="dxa"/>
            <w:gridSpan w:val="2"/>
            <w:vMerge/>
          </w:tcPr>
          <w:p w14:paraId="118B1532" w14:textId="77777777" w:rsidR="008057B3" w:rsidRPr="005647EB" w:rsidRDefault="008057B3" w:rsidP="002570E4">
            <w:pPr>
              <w:pStyle w:val="TAC"/>
              <w:keepNext w:val="0"/>
              <w:keepLines w:val="0"/>
              <w:rPr>
                <w:rFonts w:cs="Arial"/>
              </w:rPr>
            </w:pPr>
          </w:p>
        </w:tc>
      </w:tr>
      <w:tr w:rsidR="008057B3" w:rsidRPr="005647EB" w14:paraId="3602E3DE" w14:textId="77777777" w:rsidTr="002570E4">
        <w:trPr>
          <w:cantSplit/>
          <w:jc w:val="center"/>
        </w:trPr>
        <w:tc>
          <w:tcPr>
            <w:tcW w:w="2093" w:type="dxa"/>
            <w:tcBorders>
              <w:left w:val="single" w:sz="4" w:space="0" w:color="auto"/>
            </w:tcBorders>
          </w:tcPr>
          <w:p w14:paraId="10B20C8A" w14:textId="77777777" w:rsidR="008057B3" w:rsidRPr="005647EB" w:rsidRDefault="008057B3" w:rsidP="002570E4">
            <w:pPr>
              <w:pStyle w:val="TAL"/>
              <w:keepNext w:val="0"/>
              <w:keepLines w:val="0"/>
              <w:rPr>
                <w:rFonts w:cs="Arial"/>
                <w:lang w:eastAsia="zh-CN"/>
              </w:rPr>
            </w:pPr>
            <w:r w:rsidRPr="005647EB">
              <w:rPr>
                <w:rFonts w:cs="Arial"/>
              </w:rPr>
              <w:t>SSS_RA</w:t>
            </w:r>
          </w:p>
        </w:tc>
        <w:tc>
          <w:tcPr>
            <w:tcW w:w="1276" w:type="dxa"/>
          </w:tcPr>
          <w:p w14:paraId="1997B359" w14:textId="77777777" w:rsidR="008057B3" w:rsidRPr="005647EB" w:rsidRDefault="008057B3" w:rsidP="002570E4">
            <w:pPr>
              <w:pStyle w:val="TAC"/>
              <w:keepNext w:val="0"/>
              <w:keepLines w:val="0"/>
              <w:rPr>
                <w:rFonts w:cs="Arial"/>
                <w:lang w:eastAsia="zh-CN"/>
              </w:rPr>
            </w:pPr>
            <w:r w:rsidRPr="005647EB">
              <w:rPr>
                <w:rFonts w:cs="Arial"/>
              </w:rPr>
              <w:t>dB</w:t>
            </w:r>
          </w:p>
        </w:tc>
        <w:tc>
          <w:tcPr>
            <w:tcW w:w="2551" w:type="dxa"/>
            <w:gridSpan w:val="2"/>
            <w:vMerge/>
          </w:tcPr>
          <w:p w14:paraId="6BC80D0F" w14:textId="77777777" w:rsidR="008057B3" w:rsidRPr="005647EB" w:rsidRDefault="008057B3" w:rsidP="002570E4">
            <w:pPr>
              <w:pStyle w:val="TAC"/>
              <w:keepNext w:val="0"/>
              <w:keepLines w:val="0"/>
              <w:rPr>
                <w:rFonts w:cs="Arial"/>
              </w:rPr>
            </w:pPr>
          </w:p>
        </w:tc>
        <w:tc>
          <w:tcPr>
            <w:tcW w:w="2461" w:type="dxa"/>
            <w:gridSpan w:val="2"/>
            <w:vMerge/>
          </w:tcPr>
          <w:p w14:paraId="74A9ED56" w14:textId="77777777" w:rsidR="008057B3" w:rsidRPr="005647EB" w:rsidRDefault="008057B3" w:rsidP="002570E4">
            <w:pPr>
              <w:pStyle w:val="TAC"/>
              <w:keepNext w:val="0"/>
              <w:keepLines w:val="0"/>
              <w:rPr>
                <w:rFonts w:cs="Arial"/>
              </w:rPr>
            </w:pPr>
          </w:p>
        </w:tc>
      </w:tr>
      <w:tr w:rsidR="008057B3" w:rsidRPr="005647EB" w14:paraId="5A9A8099" w14:textId="77777777" w:rsidTr="002570E4">
        <w:trPr>
          <w:cantSplit/>
          <w:jc w:val="center"/>
        </w:trPr>
        <w:tc>
          <w:tcPr>
            <w:tcW w:w="2093" w:type="dxa"/>
            <w:tcBorders>
              <w:left w:val="single" w:sz="4" w:space="0" w:color="auto"/>
              <w:bottom w:val="single" w:sz="4" w:space="0" w:color="auto"/>
            </w:tcBorders>
          </w:tcPr>
          <w:p w14:paraId="27EC9D95" w14:textId="77777777" w:rsidR="008057B3" w:rsidRPr="005647EB" w:rsidRDefault="008057B3" w:rsidP="002570E4">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3B66201E"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57EAE135" w14:textId="77777777" w:rsidR="008057B3" w:rsidRPr="005647EB" w:rsidRDefault="008057B3" w:rsidP="002570E4">
            <w:pPr>
              <w:pStyle w:val="TAC"/>
              <w:keepNext w:val="0"/>
              <w:keepLines w:val="0"/>
              <w:rPr>
                <w:rFonts w:cs="Arial"/>
              </w:rPr>
            </w:pPr>
          </w:p>
        </w:tc>
        <w:tc>
          <w:tcPr>
            <w:tcW w:w="2461" w:type="dxa"/>
            <w:gridSpan w:val="2"/>
            <w:vMerge/>
          </w:tcPr>
          <w:p w14:paraId="68CEA4F0" w14:textId="77777777" w:rsidR="008057B3" w:rsidRPr="005647EB" w:rsidRDefault="008057B3" w:rsidP="002570E4">
            <w:pPr>
              <w:pStyle w:val="TAC"/>
              <w:keepNext w:val="0"/>
              <w:keepLines w:val="0"/>
              <w:rPr>
                <w:rFonts w:cs="Arial"/>
              </w:rPr>
            </w:pPr>
          </w:p>
        </w:tc>
      </w:tr>
      <w:tr w:rsidR="008057B3" w:rsidRPr="005647EB" w14:paraId="138817D2" w14:textId="77777777" w:rsidTr="002570E4">
        <w:trPr>
          <w:cantSplit/>
          <w:jc w:val="center"/>
        </w:trPr>
        <w:tc>
          <w:tcPr>
            <w:tcW w:w="2093" w:type="dxa"/>
            <w:tcBorders>
              <w:left w:val="single" w:sz="4" w:space="0" w:color="auto"/>
              <w:bottom w:val="single" w:sz="4" w:space="0" w:color="auto"/>
            </w:tcBorders>
          </w:tcPr>
          <w:p w14:paraId="74445F9F" w14:textId="77777777" w:rsidR="008057B3" w:rsidRPr="005647EB" w:rsidRDefault="008057B3" w:rsidP="002570E4">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7E154221"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1096F76F" w14:textId="77777777" w:rsidR="008057B3" w:rsidRPr="005647EB" w:rsidRDefault="008057B3" w:rsidP="002570E4">
            <w:pPr>
              <w:pStyle w:val="TAC"/>
              <w:keepNext w:val="0"/>
              <w:keepLines w:val="0"/>
              <w:rPr>
                <w:rFonts w:cs="Arial"/>
              </w:rPr>
            </w:pPr>
          </w:p>
        </w:tc>
        <w:tc>
          <w:tcPr>
            <w:tcW w:w="2461" w:type="dxa"/>
            <w:gridSpan w:val="2"/>
            <w:vMerge/>
          </w:tcPr>
          <w:p w14:paraId="0A9F1227" w14:textId="77777777" w:rsidR="008057B3" w:rsidRPr="005647EB" w:rsidRDefault="008057B3" w:rsidP="002570E4">
            <w:pPr>
              <w:pStyle w:val="TAC"/>
              <w:keepNext w:val="0"/>
              <w:keepLines w:val="0"/>
              <w:rPr>
                <w:rFonts w:cs="Arial"/>
              </w:rPr>
            </w:pPr>
          </w:p>
        </w:tc>
      </w:tr>
      <w:tr w:rsidR="008057B3" w:rsidRPr="005647EB" w14:paraId="30F8CA96" w14:textId="77777777" w:rsidTr="002570E4">
        <w:trPr>
          <w:cantSplit/>
          <w:jc w:val="center"/>
        </w:trPr>
        <w:tc>
          <w:tcPr>
            <w:tcW w:w="2093" w:type="dxa"/>
            <w:tcBorders>
              <w:left w:val="single" w:sz="4" w:space="0" w:color="auto"/>
              <w:bottom w:val="single" w:sz="4" w:space="0" w:color="auto"/>
            </w:tcBorders>
          </w:tcPr>
          <w:p w14:paraId="670688DC" w14:textId="77777777" w:rsidR="008057B3" w:rsidRPr="005647EB" w:rsidRDefault="008057B3" w:rsidP="002570E4">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00BD5B42"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7B62A5B3" w14:textId="77777777" w:rsidR="008057B3" w:rsidRPr="005647EB" w:rsidRDefault="008057B3" w:rsidP="002570E4">
            <w:pPr>
              <w:pStyle w:val="TAC"/>
              <w:keepNext w:val="0"/>
              <w:keepLines w:val="0"/>
              <w:rPr>
                <w:rFonts w:cs="Arial"/>
              </w:rPr>
            </w:pPr>
          </w:p>
        </w:tc>
        <w:tc>
          <w:tcPr>
            <w:tcW w:w="2461" w:type="dxa"/>
            <w:gridSpan w:val="2"/>
            <w:vMerge/>
          </w:tcPr>
          <w:p w14:paraId="127BC31C" w14:textId="77777777" w:rsidR="008057B3" w:rsidRPr="005647EB" w:rsidRDefault="008057B3" w:rsidP="002570E4">
            <w:pPr>
              <w:pStyle w:val="TAC"/>
              <w:keepNext w:val="0"/>
              <w:keepLines w:val="0"/>
              <w:rPr>
                <w:rFonts w:cs="Arial"/>
              </w:rPr>
            </w:pPr>
          </w:p>
        </w:tc>
      </w:tr>
      <w:tr w:rsidR="008057B3" w:rsidRPr="005647EB" w14:paraId="574D1F48" w14:textId="77777777" w:rsidTr="002570E4">
        <w:trPr>
          <w:cantSplit/>
          <w:jc w:val="center"/>
        </w:trPr>
        <w:tc>
          <w:tcPr>
            <w:tcW w:w="2093" w:type="dxa"/>
            <w:tcBorders>
              <w:left w:val="single" w:sz="4" w:space="0" w:color="auto"/>
              <w:bottom w:val="single" w:sz="4" w:space="0" w:color="auto"/>
            </w:tcBorders>
          </w:tcPr>
          <w:p w14:paraId="5380A5EC"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096A28E0"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48AEE08F" w14:textId="77777777" w:rsidR="008057B3" w:rsidRPr="005647EB" w:rsidRDefault="008057B3" w:rsidP="002570E4">
            <w:pPr>
              <w:pStyle w:val="TAC"/>
              <w:keepNext w:val="0"/>
              <w:keepLines w:val="0"/>
              <w:rPr>
                <w:rFonts w:cs="Arial"/>
              </w:rPr>
            </w:pPr>
          </w:p>
        </w:tc>
        <w:tc>
          <w:tcPr>
            <w:tcW w:w="2461" w:type="dxa"/>
            <w:gridSpan w:val="2"/>
            <w:vMerge/>
          </w:tcPr>
          <w:p w14:paraId="77E996DA" w14:textId="77777777" w:rsidR="008057B3" w:rsidRPr="005647EB" w:rsidRDefault="008057B3" w:rsidP="002570E4">
            <w:pPr>
              <w:pStyle w:val="TAC"/>
              <w:keepNext w:val="0"/>
              <w:keepLines w:val="0"/>
              <w:rPr>
                <w:rFonts w:cs="Arial"/>
              </w:rPr>
            </w:pPr>
          </w:p>
        </w:tc>
      </w:tr>
      <w:tr w:rsidR="008057B3" w:rsidRPr="005647EB" w14:paraId="3598E811" w14:textId="77777777" w:rsidTr="002570E4">
        <w:trPr>
          <w:cantSplit/>
          <w:jc w:val="center"/>
        </w:trPr>
        <w:tc>
          <w:tcPr>
            <w:tcW w:w="2093" w:type="dxa"/>
            <w:tcBorders>
              <w:left w:val="single" w:sz="4" w:space="0" w:color="auto"/>
              <w:bottom w:val="single" w:sz="4" w:space="0" w:color="auto"/>
            </w:tcBorders>
          </w:tcPr>
          <w:p w14:paraId="44B5F130"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12F284B9"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7CDA6F37" w14:textId="77777777" w:rsidR="008057B3" w:rsidRPr="005647EB" w:rsidRDefault="008057B3" w:rsidP="002570E4">
            <w:pPr>
              <w:pStyle w:val="TAC"/>
              <w:keepNext w:val="0"/>
              <w:keepLines w:val="0"/>
              <w:rPr>
                <w:rFonts w:cs="Arial"/>
              </w:rPr>
            </w:pPr>
          </w:p>
        </w:tc>
        <w:tc>
          <w:tcPr>
            <w:tcW w:w="2461" w:type="dxa"/>
            <w:gridSpan w:val="2"/>
            <w:vMerge/>
          </w:tcPr>
          <w:p w14:paraId="62E99228" w14:textId="77777777" w:rsidR="008057B3" w:rsidRPr="005647EB" w:rsidRDefault="008057B3" w:rsidP="002570E4">
            <w:pPr>
              <w:pStyle w:val="TAC"/>
              <w:keepNext w:val="0"/>
              <w:keepLines w:val="0"/>
              <w:rPr>
                <w:rFonts w:cs="Arial"/>
              </w:rPr>
            </w:pPr>
          </w:p>
        </w:tc>
      </w:tr>
      <w:tr w:rsidR="008057B3" w:rsidRPr="005647EB" w14:paraId="3C1127D8" w14:textId="77777777" w:rsidTr="002570E4">
        <w:trPr>
          <w:cantSplit/>
          <w:jc w:val="center"/>
        </w:trPr>
        <w:tc>
          <w:tcPr>
            <w:tcW w:w="2093" w:type="dxa"/>
            <w:tcBorders>
              <w:left w:val="single" w:sz="4" w:space="0" w:color="auto"/>
              <w:bottom w:val="single" w:sz="4" w:space="0" w:color="auto"/>
            </w:tcBorders>
          </w:tcPr>
          <w:p w14:paraId="460B9E5B" w14:textId="77777777" w:rsidR="008057B3" w:rsidRPr="005647EB" w:rsidRDefault="008057B3" w:rsidP="002570E4">
            <w:pPr>
              <w:pStyle w:val="TAL"/>
              <w:keepNext w:val="0"/>
              <w:keepLines w:val="0"/>
              <w:rPr>
                <w:rFonts w:cs="Arial"/>
              </w:rPr>
            </w:pPr>
            <w:r w:rsidRPr="005647EB">
              <w:rPr>
                <w:rFonts w:cs="Arial"/>
              </w:rPr>
              <w:t>PDSCH_RA</w:t>
            </w:r>
          </w:p>
        </w:tc>
        <w:tc>
          <w:tcPr>
            <w:tcW w:w="1276" w:type="dxa"/>
            <w:tcBorders>
              <w:bottom w:val="single" w:sz="4" w:space="0" w:color="auto"/>
            </w:tcBorders>
          </w:tcPr>
          <w:p w14:paraId="46C6DC27"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55F8AEDD" w14:textId="77777777" w:rsidR="008057B3" w:rsidRPr="005647EB" w:rsidRDefault="008057B3" w:rsidP="002570E4">
            <w:pPr>
              <w:pStyle w:val="TAC"/>
              <w:keepNext w:val="0"/>
              <w:keepLines w:val="0"/>
              <w:rPr>
                <w:rFonts w:cs="Arial"/>
              </w:rPr>
            </w:pPr>
          </w:p>
        </w:tc>
        <w:tc>
          <w:tcPr>
            <w:tcW w:w="2461" w:type="dxa"/>
            <w:gridSpan w:val="2"/>
            <w:vMerge/>
          </w:tcPr>
          <w:p w14:paraId="4059474D" w14:textId="77777777" w:rsidR="008057B3" w:rsidRPr="005647EB" w:rsidRDefault="008057B3" w:rsidP="002570E4">
            <w:pPr>
              <w:pStyle w:val="TAC"/>
              <w:keepNext w:val="0"/>
              <w:keepLines w:val="0"/>
              <w:rPr>
                <w:rFonts w:cs="Arial"/>
              </w:rPr>
            </w:pPr>
          </w:p>
        </w:tc>
      </w:tr>
      <w:tr w:rsidR="008057B3" w:rsidRPr="005647EB" w14:paraId="6BDEBD44" w14:textId="77777777" w:rsidTr="002570E4">
        <w:trPr>
          <w:cantSplit/>
          <w:jc w:val="center"/>
        </w:trPr>
        <w:tc>
          <w:tcPr>
            <w:tcW w:w="2093" w:type="dxa"/>
            <w:tcBorders>
              <w:left w:val="single" w:sz="4" w:space="0" w:color="auto"/>
              <w:bottom w:val="single" w:sz="4" w:space="0" w:color="auto"/>
            </w:tcBorders>
          </w:tcPr>
          <w:p w14:paraId="79325F42" w14:textId="77777777" w:rsidR="008057B3" w:rsidRPr="005647EB" w:rsidRDefault="008057B3" w:rsidP="002570E4">
            <w:pPr>
              <w:pStyle w:val="TAL"/>
              <w:keepNext w:val="0"/>
              <w:keepLines w:val="0"/>
              <w:rPr>
                <w:rFonts w:cs="Arial"/>
              </w:rPr>
            </w:pPr>
            <w:r w:rsidRPr="005647EB">
              <w:rPr>
                <w:rFonts w:cs="Arial"/>
              </w:rPr>
              <w:t>PDSCH_RB</w:t>
            </w:r>
          </w:p>
        </w:tc>
        <w:tc>
          <w:tcPr>
            <w:tcW w:w="1276" w:type="dxa"/>
            <w:tcBorders>
              <w:bottom w:val="single" w:sz="4" w:space="0" w:color="auto"/>
            </w:tcBorders>
          </w:tcPr>
          <w:p w14:paraId="1C7D665B"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11CC82CF" w14:textId="77777777" w:rsidR="008057B3" w:rsidRPr="005647EB" w:rsidRDefault="008057B3" w:rsidP="002570E4">
            <w:pPr>
              <w:pStyle w:val="TAC"/>
              <w:keepNext w:val="0"/>
              <w:keepLines w:val="0"/>
              <w:rPr>
                <w:rFonts w:cs="Arial"/>
              </w:rPr>
            </w:pPr>
          </w:p>
        </w:tc>
        <w:tc>
          <w:tcPr>
            <w:tcW w:w="2461" w:type="dxa"/>
            <w:gridSpan w:val="2"/>
            <w:vMerge/>
          </w:tcPr>
          <w:p w14:paraId="6DC2F931" w14:textId="77777777" w:rsidR="008057B3" w:rsidRPr="005647EB" w:rsidRDefault="008057B3" w:rsidP="002570E4">
            <w:pPr>
              <w:pStyle w:val="TAC"/>
              <w:keepNext w:val="0"/>
              <w:keepLines w:val="0"/>
              <w:rPr>
                <w:rFonts w:cs="Arial"/>
              </w:rPr>
            </w:pPr>
          </w:p>
        </w:tc>
      </w:tr>
      <w:tr w:rsidR="008057B3" w:rsidRPr="005647EB" w14:paraId="16E4C027" w14:textId="77777777" w:rsidTr="002570E4">
        <w:trPr>
          <w:cantSplit/>
          <w:jc w:val="center"/>
        </w:trPr>
        <w:tc>
          <w:tcPr>
            <w:tcW w:w="2093" w:type="dxa"/>
            <w:tcBorders>
              <w:left w:val="single" w:sz="4" w:space="0" w:color="auto"/>
              <w:bottom w:val="single" w:sz="4" w:space="0" w:color="auto"/>
            </w:tcBorders>
            <w:vAlign w:val="center"/>
          </w:tcPr>
          <w:p w14:paraId="5B0FCC44" w14:textId="524B5B7F" w:rsidR="008057B3" w:rsidRPr="005647EB" w:rsidRDefault="008057B3"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276" w:type="dxa"/>
            <w:tcBorders>
              <w:bottom w:val="single" w:sz="4" w:space="0" w:color="auto"/>
            </w:tcBorders>
          </w:tcPr>
          <w:p w14:paraId="081C4292"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3F3283CD" w14:textId="77777777" w:rsidR="008057B3" w:rsidRPr="005647EB" w:rsidRDefault="008057B3" w:rsidP="002570E4">
            <w:pPr>
              <w:pStyle w:val="TAC"/>
              <w:keepNext w:val="0"/>
              <w:keepLines w:val="0"/>
              <w:rPr>
                <w:rFonts w:cs="Arial"/>
              </w:rPr>
            </w:pPr>
          </w:p>
        </w:tc>
        <w:tc>
          <w:tcPr>
            <w:tcW w:w="2461" w:type="dxa"/>
            <w:gridSpan w:val="2"/>
            <w:vMerge/>
          </w:tcPr>
          <w:p w14:paraId="0FF7221F" w14:textId="77777777" w:rsidR="008057B3" w:rsidRPr="005647EB" w:rsidRDefault="008057B3" w:rsidP="002570E4">
            <w:pPr>
              <w:pStyle w:val="TAC"/>
              <w:keepNext w:val="0"/>
              <w:keepLines w:val="0"/>
              <w:rPr>
                <w:rFonts w:cs="Arial"/>
              </w:rPr>
            </w:pPr>
          </w:p>
        </w:tc>
      </w:tr>
      <w:tr w:rsidR="008057B3" w:rsidRPr="005647EB" w14:paraId="1B4F0262" w14:textId="77777777" w:rsidTr="002570E4">
        <w:trPr>
          <w:cantSplit/>
          <w:jc w:val="center"/>
        </w:trPr>
        <w:tc>
          <w:tcPr>
            <w:tcW w:w="2093" w:type="dxa"/>
            <w:tcBorders>
              <w:left w:val="single" w:sz="4" w:space="0" w:color="auto"/>
              <w:bottom w:val="single" w:sz="4" w:space="0" w:color="auto"/>
            </w:tcBorders>
            <w:vAlign w:val="center"/>
          </w:tcPr>
          <w:p w14:paraId="60AC572E" w14:textId="3CA0312A" w:rsidR="008057B3" w:rsidRPr="005647EB" w:rsidRDefault="008057B3"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276" w:type="dxa"/>
            <w:tcBorders>
              <w:bottom w:val="single" w:sz="4" w:space="0" w:color="auto"/>
            </w:tcBorders>
          </w:tcPr>
          <w:p w14:paraId="4E9976B2"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Borders>
              <w:bottom w:val="single" w:sz="4" w:space="0" w:color="auto"/>
            </w:tcBorders>
          </w:tcPr>
          <w:p w14:paraId="706B7596" w14:textId="77777777" w:rsidR="008057B3" w:rsidRPr="005647EB" w:rsidRDefault="008057B3" w:rsidP="002570E4">
            <w:pPr>
              <w:pStyle w:val="TAC"/>
              <w:keepNext w:val="0"/>
              <w:keepLines w:val="0"/>
              <w:rPr>
                <w:rFonts w:cs="Arial"/>
              </w:rPr>
            </w:pPr>
          </w:p>
        </w:tc>
        <w:tc>
          <w:tcPr>
            <w:tcW w:w="2461" w:type="dxa"/>
            <w:gridSpan w:val="2"/>
            <w:vMerge/>
            <w:tcBorders>
              <w:bottom w:val="single" w:sz="4" w:space="0" w:color="auto"/>
            </w:tcBorders>
          </w:tcPr>
          <w:p w14:paraId="658ADD0C" w14:textId="77777777" w:rsidR="008057B3" w:rsidRPr="005647EB" w:rsidRDefault="008057B3" w:rsidP="002570E4">
            <w:pPr>
              <w:pStyle w:val="TAC"/>
              <w:keepNext w:val="0"/>
              <w:keepLines w:val="0"/>
              <w:rPr>
                <w:rFonts w:cs="Arial"/>
              </w:rPr>
            </w:pPr>
          </w:p>
        </w:tc>
      </w:tr>
      <w:tr w:rsidR="008057B3" w:rsidRPr="005647EB" w14:paraId="16BA7ACD" w14:textId="77777777" w:rsidTr="002570E4">
        <w:trPr>
          <w:cantSplit/>
          <w:jc w:val="center"/>
        </w:trPr>
        <w:tc>
          <w:tcPr>
            <w:tcW w:w="2093" w:type="dxa"/>
          </w:tcPr>
          <w:p w14:paraId="411B2818" w14:textId="72FE9261" w:rsidR="008057B3" w:rsidRPr="005647EB" w:rsidRDefault="008057B3" w:rsidP="002570E4">
            <w:pPr>
              <w:pStyle w:val="TAL"/>
              <w:keepNext w:val="0"/>
              <w:keepLines w:val="0"/>
              <w:rPr>
                <w:rFonts w:cs="Arial"/>
                <w:lang w:eastAsia="zh-CN"/>
              </w:rPr>
            </w:pPr>
            <w:r w:rsidRPr="005647EB">
              <w:rPr>
                <w:rFonts w:cs="v4.2.0"/>
                <w:position w:val="-12"/>
              </w:rPr>
              <w:object w:dxaOrig="400" w:dyaOrig="360" w14:anchorId="3916D8DD">
                <v:shape id="_x0000_i1110" type="#_x0000_t75" style="width:20.5pt;height:20.5pt" o:ole="" fillcolor="window">
                  <v:imagedata r:id="rId10" o:title=""/>
                </v:shape>
                <o:OLEObject Type="Embed" ProgID="Equation.3" ShapeID="_x0000_i1110" DrawAspect="Content" ObjectID="_1781977677" r:id="rId116"/>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276" w:type="dxa"/>
          </w:tcPr>
          <w:p w14:paraId="49DDE6ED" w14:textId="35473A8E" w:rsidR="008057B3" w:rsidRPr="005647EB" w:rsidRDefault="008057B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5012" w:type="dxa"/>
            <w:gridSpan w:val="4"/>
          </w:tcPr>
          <w:p w14:paraId="60F0F381" w14:textId="77777777" w:rsidR="008057B3" w:rsidRPr="005647EB" w:rsidRDefault="008057B3" w:rsidP="002570E4">
            <w:pPr>
              <w:pStyle w:val="TAC"/>
              <w:keepNext w:val="0"/>
              <w:keepLines w:val="0"/>
              <w:rPr>
                <w:rFonts w:cs="Arial"/>
              </w:rPr>
            </w:pPr>
            <w:r w:rsidRPr="005647EB">
              <w:rPr>
                <w:rFonts w:cs="Arial"/>
              </w:rPr>
              <w:t>-98</w:t>
            </w:r>
            <w:r w:rsidRPr="005647EB">
              <w:rPr>
                <w:rFonts w:cs="v4.2.0"/>
              </w:rPr>
              <w:t>+TT</w:t>
            </w:r>
          </w:p>
        </w:tc>
      </w:tr>
      <w:tr w:rsidR="009F1723" w:rsidRPr="005647EB" w14:paraId="5FB84FF1" w14:textId="77777777" w:rsidTr="002570E4">
        <w:trPr>
          <w:cantSplit/>
          <w:jc w:val="center"/>
        </w:trPr>
        <w:tc>
          <w:tcPr>
            <w:tcW w:w="2093" w:type="dxa"/>
          </w:tcPr>
          <w:p w14:paraId="0B05C346" w14:textId="77777777" w:rsidR="009F1723" w:rsidRPr="005647EB" w:rsidRDefault="009F1723" w:rsidP="002570E4">
            <w:pPr>
              <w:pStyle w:val="TAL"/>
              <w:keepNext w:val="0"/>
              <w:keepLines w:val="0"/>
              <w:rPr>
                <w:rFonts w:cs="Arial"/>
              </w:rPr>
            </w:pPr>
            <w:r w:rsidRPr="005647EB">
              <w:rPr>
                <w:rFonts w:cs="v4.2.0"/>
                <w:position w:val="-12"/>
              </w:rPr>
              <w:object w:dxaOrig="800" w:dyaOrig="380" w14:anchorId="3C8A608A">
                <v:shape id="_x0000_i1111" type="#_x0000_t75" style="width:36pt;height:14.5pt" o:ole="" fillcolor="window">
                  <v:imagedata r:id="rId14" o:title=""/>
                </v:shape>
                <o:OLEObject Type="Embed" ProgID="Equation.3" ShapeID="_x0000_i1111" DrawAspect="Content" ObjectID="_1781977678" r:id="rId117"/>
              </w:object>
            </w:r>
          </w:p>
        </w:tc>
        <w:tc>
          <w:tcPr>
            <w:tcW w:w="1276" w:type="dxa"/>
          </w:tcPr>
          <w:p w14:paraId="7720FBC4" w14:textId="77777777" w:rsidR="009F1723" w:rsidRPr="005647EB" w:rsidRDefault="009F1723" w:rsidP="002570E4">
            <w:pPr>
              <w:pStyle w:val="TAC"/>
              <w:keepNext w:val="0"/>
              <w:keepLines w:val="0"/>
              <w:rPr>
                <w:rFonts w:cs="Arial"/>
              </w:rPr>
            </w:pPr>
            <w:r w:rsidRPr="005647EB">
              <w:rPr>
                <w:rFonts w:cs="v4.2.0"/>
              </w:rPr>
              <w:t>dB</w:t>
            </w:r>
          </w:p>
        </w:tc>
        <w:tc>
          <w:tcPr>
            <w:tcW w:w="1275" w:type="dxa"/>
          </w:tcPr>
          <w:p w14:paraId="476775E7" w14:textId="77777777" w:rsidR="009F1723" w:rsidRPr="005647EB" w:rsidDel="004B51DC" w:rsidRDefault="009F1723" w:rsidP="002570E4">
            <w:pPr>
              <w:pStyle w:val="TAC"/>
              <w:keepNext w:val="0"/>
              <w:keepLines w:val="0"/>
              <w:rPr>
                <w:rFonts w:cs="Arial"/>
              </w:rPr>
            </w:pPr>
            <w:r w:rsidRPr="005647EB">
              <w:rPr>
                <w:rFonts w:cs="v4.2.0"/>
              </w:rPr>
              <w:t>4</w:t>
            </w:r>
          </w:p>
        </w:tc>
        <w:tc>
          <w:tcPr>
            <w:tcW w:w="1276" w:type="dxa"/>
          </w:tcPr>
          <w:p w14:paraId="672307BE" w14:textId="77777777" w:rsidR="009F1723" w:rsidRPr="005647EB" w:rsidDel="004B51DC" w:rsidRDefault="009F1723" w:rsidP="002570E4">
            <w:pPr>
              <w:pStyle w:val="TAC"/>
              <w:keepNext w:val="0"/>
              <w:keepLines w:val="0"/>
              <w:rPr>
                <w:rFonts w:cs="Arial"/>
              </w:rPr>
            </w:pPr>
            <w:r w:rsidRPr="005647EB">
              <w:rPr>
                <w:rFonts w:cs="v4.2.0"/>
              </w:rPr>
              <w:t>4</w:t>
            </w:r>
          </w:p>
        </w:tc>
        <w:tc>
          <w:tcPr>
            <w:tcW w:w="1109" w:type="dxa"/>
          </w:tcPr>
          <w:p w14:paraId="45ECE248" w14:textId="77777777" w:rsidR="009F1723" w:rsidRPr="005647EB" w:rsidDel="00B36E6D" w:rsidRDefault="009F1723" w:rsidP="002570E4">
            <w:pPr>
              <w:pStyle w:val="TAC"/>
              <w:keepNext w:val="0"/>
              <w:keepLines w:val="0"/>
              <w:rPr>
                <w:rFonts w:cs="Arial"/>
              </w:rPr>
            </w:pPr>
            <w:r w:rsidRPr="005647EB">
              <w:rPr>
                <w:rFonts w:cs="v4.2.0"/>
              </w:rPr>
              <w:t>-Infinity</w:t>
            </w:r>
          </w:p>
        </w:tc>
        <w:tc>
          <w:tcPr>
            <w:tcW w:w="1352" w:type="dxa"/>
          </w:tcPr>
          <w:p w14:paraId="2BB1D154" w14:textId="77777777" w:rsidR="009F1723" w:rsidRPr="005647EB" w:rsidDel="004B51DC" w:rsidRDefault="009F1723" w:rsidP="002570E4">
            <w:pPr>
              <w:pStyle w:val="TAC"/>
              <w:keepNext w:val="0"/>
              <w:keepLines w:val="0"/>
              <w:rPr>
                <w:rFonts w:cs="Arial"/>
              </w:rPr>
            </w:pPr>
            <w:r w:rsidRPr="005647EB">
              <w:rPr>
                <w:rFonts w:cs="v4.2.0"/>
              </w:rPr>
              <w:t>48.65</w:t>
            </w:r>
          </w:p>
        </w:tc>
      </w:tr>
      <w:tr w:rsidR="009F1723" w:rsidRPr="005647EB" w14:paraId="60B551D6" w14:textId="77777777" w:rsidTr="002570E4">
        <w:trPr>
          <w:cantSplit/>
          <w:jc w:val="center"/>
        </w:trPr>
        <w:tc>
          <w:tcPr>
            <w:tcW w:w="2093" w:type="dxa"/>
          </w:tcPr>
          <w:p w14:paraId="3CDFB4E1" w14:textId="647A0AB8" w:rsidR="009F1723" w:rsidRPr="005647EB" w:rsidRDefault="009F1723" w:rsidP="002570E4">
            <w:pPr>
              <w:pStyle w:val="TAL"/>
              <w:keepNext w:val="0"/>
              <w:keepLines w:val="0"/>
              <w:rPr>
                <w:rFonts w:cs="Arial"/>
              </w:rPr>
            </w:pPr>
            <w:r w:rsidRPr="005647EB">
              <w:rPr>
                <w:rFonts w:cs="v4.2.0"/>
                <w:position w:val="-12"/>
              </w:rPr>
              <w:object w:dxaOrig="620" w:dyaOrig="380" w14:anchorId="23A66833">
                <v:shape id="_x0000_i1112" type="#_x0000_t75" style="width:28.5pt;height:14.5pt" o:ole="" fillcolor="window">
                  <v:imagedata r:id="rId12" o:title=""/>
                </v:shape>
                <o:OLEObject Type="Embed" ProgID="Equation.3" ShapeID="_x0000_i1112" DrawAspect="Content" ObjectID="_1781977679" r:id="rId118"/>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6D2AFDE4" w14:textId="77777777" w:rsidR="009F1723" w:rsidRPr="005647EB" w:rsidRDefault="009F1723" w:rsidP="002570E4">
            <w:pPr>
              <w:pStyle w:val="TAC"/>
              <w:keepNext w:val="0"/>
              <w:keepLines w:val="0"/>
              <w:rPr>
                <w:rFonts w:cs="Arial"/>
              </w:rPr>
            </w:pPr>
            <w:r w:rsidRPr="005647EB">
              <w:rPr>
                <w:rFonts w:cs="v4.2.0"/>
              </w:rPr>
              <w:t>dB</w:t>
            </w:r>
          </w:p>
        </w:tc>
        <w:tc>
          <w:tcPr>
            <w:tcW w:w="1275" w:type="dxa"/>
          </w:tcPr>
          <w:p w14:paraId="255B1216" w14:textId="77777777" w:rsidR="009F1723" w:rsidRPr="005647EB" w:rsidDel="004B51DC" w:rsidRDefault="009F1723" w:rsidP="002570E4">
            <w:pPr>
              <w:pStyle w:val="TAC"/>
              <w:keepNext w:val="0"/>
              <w:keepLines w:val="0"/>
              <w:rPr>
                <w:rFonts w:cs="Arial"/>
              </w:rPr>
            </w:pPr>
            <w:r w:rsidRPr="005647EB">
              <w:rPr>
                <w:rFonts w:cs="v4.2.0"/>
              </w:rPr>
              <w:t>4</w:t>
            </w:r>
          </w:p>
        </w:tc>
        <w:tc>
          <w:tcPr>
            <w:tcW w:w="1276" w:type="dxa"/>
          </w:tcPr>
          <w:p w14:paraId="31D18C04" w14:textId="77777777" w:rsidR="009F1723" w:rsidRPr="005647EB" w:rsidDel="004B51DC" w:rsidRDefault="009F1723" w:rsidP="002570E4">
            <w:pPr>
              <w:pStyle w:val="TAC"/>
              <w:keepNext w:val="0"/>
              <w:keepLines w:val="0"/>
              <w:rPr>
                <w:rFonts w:cs="Arial"/>
              </w:rPr>
            </w:pPr>
            <w:r w:rsidRPr="005647EB">
              <w:rPr>
                <w:rFonts w:cs="Arial"/>
              </w:rPr>
              <w:t>4</w:t>
            </w:r>
          </w:p>
        </w:tc>
        <w:tc>
          <w:tcPr>
            <w:tcW w:w="1109" w:type="dxa"/>
          </w:tcPr>
          <w:p w14:paraId="4EF54DDE" w14:textId="77777777" w:rsidR="009F1723" w:rsidRPr="005647EB" w:rsidDel="00B36E6D" w:rsidRDefault="009F1723" w:rsidP="002570E4">
            <w:pPr>
              <w:pStyle w:val="TAC"/>
              <w:keepNext w:val="0"/>
              <w:keepLines w:val="0"/>
              <w:rPr>
                <w:rFonts w:cs="Arial"/>
              </w:rPr>
            </w:pPr>
            <w:r w:rsidRPr="005647EB">
              <w:rPr>
                <w:rFonts w:cs="v4.2.0"/>
              </w:rPr>
              <w:t>-Infinity</w:t>
            </w:r>
          </w:p>
        </w:tc>
        <w:tc>
          <w:tcPr>
            <w:tcW w:w="1352" w:type="dxa"/>
          </w:tcPr>
          <w:p w14:paraId="33B92460" w14:textId="77777777" w:rsidR="009F1723" w:rsidRPr="005647EB" w:rsidDel="004B51DC" w:rsidRDefault="009F1723" w:rsidP="002570E4">
            <w:pPr>
              <w:pStyle w:val="TAC"/>
              <w:keepNext w:val="0"/>
              <w:keepLines w:val="0"/>
              <w:rPr>
                <w:rFonts w:cs="Arial"/>
              </w:rPr>
            </w:pPr>
            <w:r w:rsidRPr="005647EB">
              <w:rPr>
                <w:rFonts w:cs="v4.2.0"/>
              </w:rPr>
              <w:t>48.65</w:t>
            </w:r>
          </w:p>
        </w:tc>
      </w:tr>
      <w:tr w:rsidR="009F1723" w:rsidRPr="005647EB" w14:paraId="4D236743" w14:textId="77777777" w:rsidTr="002570E4">
        <w:trPr>
          <w:cantSplit/>
          <w:jc w:val="center"/>
        </w:trPr>
        <w:tc>
          <w:tcPr>
            <w:tcW w:w="2093" w:type="dxa"/>
          </w:tcPr>
          <w:p w14:paraId="27116C37" w14:textId="06EF7B6B" w:rsidR="009F1723" w:rsidRPr="005647EB" w:rsidRDefault="009F1723" w:rsidP="002570E4">
            <w:pPr>
              <w:pStyle w:val="TAL"/>
              <w:keepNext w:val="0"/>
              <w:keepLines w:val="0"/>
              <w:rPr>
                <w:rFonts w:cs="Arial"/>
                <w:lang w:eastAsia="zh-CN"/>
              </w:rPr>
            </w:pPr>
            <w:r w:rsidRPr="005647EB">
              <w:rPr>
                <w:rFonts w:cs="v4.2.0"/>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62713BEA" w14:textId="3DF29F60" w:rsidR="009F1723" w:rsidRPr="005647EB" w:rsidRDefault="009F172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2D147A38" w14:textId="77777777" w:rsidR="009F1723" w:rsidRPr="005647EB" w:rsidRDefault="009F1723" w:rsidP="002570E4">
            <w:pPr>
              <w:pStyle w:val="TAC"/>
              <w:keepNext w:val="0"/>
              <w:keepLines w:val="0"/>
              <w:rPr>
                <w:rFonts w:cs="Arial"/>
              </w:rPr>
            </w:pPr>
            <w:r w:rsidRPr="005647EB">
              <w:rPr>
                <w:rFonts w:cs="v4.2.0"/>
              </w:rPr>
              <w:t>-94</w:t>
            </w:r>
          </w:p>
        </w:tc>
        <w:tc>
          <w:tcPr>
            <w:tcW w:w="1276" w:type="dxa"/>
          </w:tcPr>
          <w:p w14:paraId="05A173A4" w14:textId="77777777" w:rsidR="009F1723" w:rsidRPr="005647EB" w:rsidRDefault="009F1723" w:rsidP="002570E4">
            <w:pPr>
              <w:pStyle w:val="TAC"/>
              <w:keepNext w:val="0"/>
              <w:keepLines w:val="0"/>
              <w:rPr>
                <w:rFonts w:cs="Arial"/>
              </w:rPr>
            </w:pPr>
            <w:r w:rsidRPr="005647EB">
              <w:rPr>
                <w:rFonts w:cs="v4.2.0"/>
              </w:rPr>
              <w:t>-94</w:t>
            </w:r>
          </w:p>
        </w:tc>
        <w:tc>
          <w:tcPr>
            <w:tcW w:w="1109" w:type="dxa"/>
          </w:tcPr>
          <w:p w14:paraId="1DDDFE06" w14:textId="77777777" w:rsidR="009F1723" w:rsidRPr="005647EB" w:rsidRDefault="009F1723" w:rsidP="002570E4">
            <w:pPr>
              <w:pStyle w:val="TAC"/>
              <w:keepNext w:val="0"/>
              <w:keepLines w:val="0"/>
              <w:rPr>
                <w:rFonts w:cs="Arial"/>
              </w:rPr>
            </w:pPr>
            <w:r w:rsidRPr="005647EB">
              <w:rPr>
                <w:rFonts w:cs="v4.2.0"/>
              </w:rPr>
              <w:t>-Infinity</w:t>
            </w:r>
          </w:p>
        </w:tc>
        <w:tc>
          <w:tcPr>
            <w:tcW w:w="1352" w:type="dxa"/>
          </w:tcPr>
          <w:p w14:paraId="6866DC6E" w14:textId="77777777" w:rsidR="009F1723" w:rsidRPr="005647EB" w:rsidRDefault="009F1723" w:rsidP="002570E4">
            <w:pPr>
              <w:pStyle w:val="TAC"/>
              <w:keepNext w:val="0"/>
              <w:keepLines w:val="0"/>
              <w:rPr>
                <w:rFonts w:cs="Arial"/>
              </w:rPr>
            </w:pPr>
            <w:r w:rsidRPr="005647EB">
              <w:rPr>
                <w:rFonts w:cs="v4.2.0"/>
              </w:rPr>
              <w:t>-89.35</w:t>
            </w:r>
          </w:p>
        </w:tc>
      </w:tr>
      <w:tr w:rsidR="009F1723" w:rsidRPr="005647EB" w14:paraId="654093C6" w14:textId="77777777" w:rsidTr="002570E4">
        <w:trPr>
          <w:cantSplit/>
          <w:jc w:val="center"/>
        </w:trPr>
        <w:tc>
          <w:tcPr>
            <w:tcW w:w="2093" w:type="dxa"/>
          </w:tcPr>
          <w:p w14:paraId="623D667B" w14:textId="06AA1DE2" w:rsidR="009F1723" w:rsidRPr="005647EB" w:rsidRDefault="009F1723"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68916129" w14:textId="5AEC4D2B" w:rsidR="009F1723" w:rsidRPr="005647EB" w:rsidRDefault="009F172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2C4951FD" w14:textId="77777777" w:rsidR="009F1723" w:rsidRPr="005647EB" w:rsidDel="004B51DC" w:rsidRDefault="009F1723" w:rsidP="002570E4">
            <w:pPr>
              <w:pStyle w:val="TAC"/>
              <w:keepNext w:val="0"/>
              <w:keepLines w:val="0"/>
              <w:rPr>
                <w:rFonts w:cs="Arial"/>
              </w:rPr>
            </w:pPr>
            <w:r w:rsidRPr="005647EB">
              <w:rPr>
                <w:rFonts w:cs="v4.2.0"/>
              </w:rPr>
              <w:t>-94</w:t>
            </w:r>
          </w:p>
        </w:tc>
        <w:tc>
          <w:tcPr>
            <w:tcW w:w="1276" w:type="dxa"/>
          </w:tcPr>
          <w:p w14:paraId="13DB2690" w14:textId="77777777" w:rsidR="009F1723" w:rsidRPr="005647EB" w:rsidRDefault="009F1723" w:rsidP="002570E4">
            <w:pPr>
              <w:pStyle w:val="TAC"/>
              <w:keepNext w:val="0"/>
              <w:keepLines w:val="0"/>
              <w:rPr>
                <w:rFonts w:cs="Arial"/>
              </w:rPr>
            </w:pPr>
            <w:r w:rsidRPr="005647EB">
              <w:rPr>
                <w:rFonts w:cs="v4.2.0"/>
              </w:rPr>
              <w:t>-94</w:t>
            </w:r>
          </w:p>
        </w:tc>
        <w:tc>
          <w:tcPr>
            <w:tcW w:w="1109" w:type="dxa"/>
          </w:tcPr>
          <w:p w14:paraId="59631902" w14:textId="77777777" w:rsidR="009F1723" w:rsidRPr="005647EB" w:rsidRDefault="009F1723" w:rsidP="002570E4">
            <w:pPr>
              <w:pStyle w:val="TAC"/>
              <w:keepNext w:val="0"/>
              <w:keepLines w:val="0"/>
              <w:rPr>
                <w:rFonts w:cs="Arial"/>
              </w:rPr>
            </w:pPr>
            <w:r w:rsidRPr="005647EB">
              <w:rPr>
                <w:rFonts w:cs="v4.2.0"/>
              </w:rPr>
              <w:t>-Infinity</w:t>
            </w:r>
          </w:p>
        </w:tc>
        <w:tc>
          <w:tcPr>
            <w:tcW w:w="1352" w:type="dxa"/>
          </w:tcPr>
          <w:p w14:paraId="49C3527E" w14:textId="77777777" w:rsidR="009F1723" w:rsidRPr="005647EB" w:rsidRDefault="009F1723" w:rsidP="002570E4">
            <w:pPr>
              <w:pStyle w:val="TAC"/>
              <w:keepNext w:val="0"/>
              <w:keepLines w:val="0"/>
              <w:rPr>
                <w:rFonts w:cs="Arial"/>
              </w:rPr>
            </w:pPr>
            <w:r w:rsidRPr="005647EB">
              <w:rPr>
                <w:rFonts w:cs="v4.2.0"/>
              </w:rPr>
              <w:t>-89.35</w:t>
            </w:r>
          </w:p>
        </w:tc>
      </w:tr>
      <w:tr w:rsidR="009F1723" w:rsidRPr="005647EB" w14:paraId="7CCAEF7C" w14:textId="77777777" w:rsidTr="002570E4">
        <w:trPr>
          <w:cantSplit/>
          <w:jc w:val="center"/>
        </w:trPr>
        <w:tc>
          <w:tcPr>
            <w:tcW w:w="2093" w:type="dxa"/>
          </w:tcPr>
          <w:p w14:paraId="7971F143" w14:textId="0554DFF0" w:rsidR="009F1723" w:rsidRPr="005647EB" w:rsidRDefault="009F1723" w:rsidP="002570E4">
            <w:pPr>
              <w:pStyle w:val="TAL"/>
              <w:keepNext w:val="0"/>
              <w:keepLines w:val="0"/>
              <w:rPr>
                <w:rFonts w:cs="Arial"/>
                <w:lang w:eastAsia="zh-CN"/>
              </w:rPr>
            </w:pPr>
            <w:r w:rsidRPr="005647EB">
              <w:rPr>
                <w:rFonts w:cs="Arial"/>
                <w:lang w:eastAsia="zh-CN"/>
              </w:rPr>
              <w:t>Io</w:t>
            </w:r>
            <w:r w:rsidR="002570E4" w:rsidRPr="005647EB">
              <w:rPr>
                <w:rFonts w:cs="Arial"/>
                <w:vertAlign w:val="superscript"/>
                <w:lang w:eastAsia="zh-CN"/>
              </w:rPr>
              <w:t xml:space="preserve"> </w:t>
            </w:r>
            <w:r w:rsidRPr="005647EB">
              <w:rPr>
                <w:rFonts w:cs="Arial"/>
                <w:vertAlign w:val="superscript"/>
                <w:lang w:eastAsia="zh-CN"/>
              </w:rPr>
              <w:t>Note</w:t>
            </w:r>
            <w:r w:rsidR="002570E4" w:rsidRPr="005647EB">
              <w:rPr>
                <w:rFonts w:cs="Arial"/>
                <w:vertAlign w:val="superscript"/>
                <w:lang w:eastAsia="zh-CN"/>
              </w:rPr>
              <w:t xml:space="preserve"> </w:t>
            </w:r>
            <w:r w:rsidRPr="005647EB">
              <w:rPr>
                <w:rFonts w:cs="Arial"/>
                <w:vertAlign w:val="superscript"/>
                <w:lang w:eastAsia="zh-CN"/>
              </w:rPr>
              <w:t>3</w:t>
            </w:r>
          </w:p>
        </w:tc>
        <w:tc>
          <w:tcPr>
            <w:tcW w:w="1276" w:type="dxa"/>
          </w:tcPr>
          <w:p w14:paraId="23418B7B" w14:textId="77777777" w:rsidR="009F1723" w:rsidRPr="005647EB" w:rsidRDefault="009F1723" w:rsidP="002570E4">
            <w:pPr>
              <w:pStyle w:val="TAC"/>
              <w:keepNext w:val="0"/>
              <w:keepLines w:val="0"/>
              <w:rPr>
                <w:rFonts w:cs="Arial"/>
                <w:lang w:eastAsia="zh-CN"/>
              </w:rPr>
            </w:pPr>
            <w:r w:rsidRPr="005647EB">
              <w:rPr>
                <w:rFonts w:cs="Arial"/>
                <w:lang w:eastAsia="zh-CN"/>
              </w:rPr>
              <w:t>dBm/9MHz</w:t>
            </w:r>
          </w:p>
        </w:tc>
        <w:tc>
          <w:tcPr>
            <w:tcW w:w="1275" w:type="dxa"/>
          </w:tcPr>
          <w:p w14:paraId="2490B624" w14:textId="77777777" w:rsidR="009F1723" w:rsidRPr="005647EB" w:rsidRDefault="009F1723" w:rsidP="002570E4">
            <w:pPr>
              <w:pStyle w:val="TAC"/>
              <w:keepNext w:val="0"/>
              <w:keepLines w:val="0"/>
              <w:rPr>
                <w:rFonts w:cs="Arial"/>
                <w:lang w:eastAsia="zh-CN"/>
              </w:rPr>
            </w:pPr>
            <w:r w:rsidRPr="005647EB">
              <w:rPr>
                <w:rFonts w:cs="Arial"/>
                <w:lang w:eastAsia="zh-CN"/>
              </w:rPr>
              <w:t>-64.76</w:t>
            </w:r>
          </w:p>
        </w:tc>
        <w:tc>
          <w:tcPr>
            <w:tcW w:w="1276" w:type="dxa"/>
          </w:tcPr>
          <w:p w14:paraId="5EA84F5B" w14:textId="77777777" w:rsidR="009F1723" w:rsidRPr="005647EB" w:rsidRDefault="009F1723" w:rsidP="002570E4">
            <w:pPr>
              <w:pStyle w:val="TAC"/>
              <w:keepNext w:val="0"/>
              <w:keepLines w:val="0"/>
              <w:rPr>
                <w:rFonts w:cs="Arial"/>
                <w:lang w:eastAsia="zh-CN"/>
              </w:rPr>
            </w:pPr>
            <w:r w:rsidRPr="005647EB">
              <w:rPr>
                <w:rFonts w:cs="Arial"/>
                <w:lang w:eastAsia="zh-CN"/>
              </w:rPr>
              <w:t>-64.76</w:t>
            </w:r>
          </w:p>
        </w:tc>
        <w:tc>
          <w:tcPr>
            <w:tcW w:w="1109" w:type="dxa"/>
            <w:vAlign w:val="center"/>
          </w:tcPr>
          <w:p w14:paraId="79F92C73" w14:textId="77777777" w:rsidR="009F1723" w:rsidRPr="005647EB" w:rsidRDefault="009F1723" w:rsidP="002570E4">
            <w:pPr>
              <w:pStyle w:val="TAC"/>
              <w:keepNext w:val="0"/>
              <w:keepLines w:val="0"/>
              <w:rPr>
                <w:rFonts w:cs="v4.2.0"/>
              </w:rPr>
            </w:pPr>
            <w:r w:rsidRPr="005647EB">
              <w:rPr>
                <w:rFonts w:cs="v4.2.0"/>
              </w:rPr>
              <w:t>-Infinity</w:t>
            </w:r>
          </w:p>
        </w:tc>
        <w:tc>
          <w:tcPr>
            <w:tcW w:w="1352" w:type="dxa"/>
            <w:vAlign w:val="center"/>
          </w:tcPr>
          <w:p w14:paraId="672B222C" w14:textId="77777777" w:rsidR="009F1723" w:rsidRPr="005647EB" w:rsidRDefault="009F1723" w:rsidP="002570E4">
            <w:pPr>
              <w:pStyle w:val="TAC"/>
              <w:keepNext w:val="0"/>
              <w:keepLines w:val="0"/>
              <w:rPr>
                <w:rFonts w:cs="v4.2.0"/>
              </w:rPr>
            </w:pPr>
            <w:r w:rsidRPr="005647EB">
              <w:rPr>
                <w:rFonts w:cs="Arial"/>
                <w:lang w:eastAsia="zh-CN"/>
              </w:rPr>
              <w:t>61.01</w:t>
            </w:r>
            <w:r w:rsidRPr="005647EB">
              <w:rPr>
                <w:rFonts w:cs="v4.2.0"/>
              </w:rPr>
              <w:t>+TT</w:t>
            </w:r>
          </w:p>
        </w:tc>
      </w:tr>
      <w:tr w:rsidR="008057B3" w:rsidRPr="005647EB" w14:paraId="13F0A338" w14:textId="77777777" w:rsidTr="002570E4">
        <w:trPr>
          <w:cantSplit/>
          <w:jc w:val="center"/>
        </w:trPr>
        <w:tc>
          <w:tcPr>
            <w:tcW w:w="2093" w:type="dxa"/>
          </w:tcPr>
          <w:p w14:paraId="105271C5" w14:textId="0B498AA2" w:rsidR="008057B3" w:rsidRPr="005647EB" w:rsidRDefault="008057B3" w:rsidP="002570E4">
            <w:pPr>
              <w:pStyle w:val="TAL"/>
              <w:keepNext w:val="0"/>
              <w:keepLines w:val="0"/>
              <w:rPr>
                <w:rFonts w:cs="Arial"/>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276" w:type="dxa"/>
          </w:tcPr>
          <w:p w14:paraId="45E340A6" w14:textId="77777777" w:rsidR="008057B3" w:rsidRPr="005647EB" w:rsidRDefault="008057B3" w:rsidP="002570E4">
            <w:pPr>
              <w:pStyle w:val="TAC"/>
              <w:keepNext w:val="0"/>
              <w:keepLines w:val="0"/>
              <w:rPr>
                <w:rFonts w:cs="Arial"/>
              </w:rPr>
            </w:pPr>
          </w:p>
        </w:tc>
        <w:tc>
          <w:tcPr>
            <w:tcW w:w="2551" w:type="dxa"/>
            <w:gridSpan w:val="2"/>
          </w:tcPr>
          <w:p w14:paraId="3A33EEFB" w14:textId="77777777" w:rsidR="008057B3" w:rsidRPr="005647EB" w:rsidRDefault="008057B3" w:rsidP="002570E4">
            <w:pPr>
              <w:pStyle w:val="TAC"/>
              <w:keepNext w:val="0"/>
              <w:keepLines w:val="0"/>
              <w:rPr>
                <w:rFonts w:cs="Arial"/>
              </w:rPr>
            </w:pPr>
            <w:r w:rsidRPr="005647EB">
              <w:rPr>
                <w:rFonts w:cs="v4.2.0"/>
              </w:rPr>
              <w:t>ETU30</w:t>
            </w:r>
          </w:p>
        </w:tc>
        <w:tc>
          <w:tcPr>
            <w:tcW w:w="2461" w:type="dxa"/>
            <w:gridSpan w:val="2"/>
          </w:tcPr>
          <w:p w14:paraId="7563E261" w14:textId="77777777" w:rsidR="008057B3" w:rsidRPr="005647EB" w:rsidRDefault="008057B3" w:rsidP="002570E4">
            <w:pPr>
              <w:pStyle w:val="TAC"/>
              <w:keepNext w:val="0"/>
              <w:keepLines w:val="0"/>
              <w:rPr>
                <w:rFonts w:cs="Arial"/>
              </w:rPr>
            </w:pPr>
            <w:r w:rsidRPr="005647EB">
              <w:rPr>
                <w:rFonts w:cs="v4.2.0"/>
              </w:rPr>
              <w:t>ETU30</w:t>
            </w:r>
          </w:p>
        </w:tc>
      </w:tr>
      <w:tr w:rsidR="008057B3" w:rsidRPr="005647EB" w14:paraId="79C58EE6" w14:textId="77777777" w:rsidTr="002570E4">
        <w:trPr>
          <w:cantSplit/>
          <w:jc w:val="center"/>
        </w:trPr>
        <w:tc>
          <w:tcPr>
            <w:tcW w:w="2093" w:type="dxa"/>
          </w:tcPr>
          <w:p w14:paraId="11B2581D" w14:textId="7C6B509B" w:rsidR="008057B3" w:rsidRPr="005647EB" w:rsidRDefault="008057B3" w:rsidP="002570E4">
            <w:pPr>
              <w:pStyle w:val="TAL"/>
              <w:keepNext w:val="0"/>
              <w:keepLines w:val="0"/>
              <w:rPr>
                <w:rFonts w:cs="v4.2.0"/>
                <w:lang w:eastAsia="zh-CN"/>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v4.2.0"/>
                <w:lang w:eastAsia="zh-CN"/>
              </w:rPr>
              <w:t xml:space="preserve"> </w:t>
            </w:r>
            <w:r w:rsidRPr="005647EB">
              <w:rPr>
                <w:rFonts w:cs="v4.2.0"/>
                <w:lang w:eastAsia="zh-CN"/>
              </w:rPr>
              <w:t>Antenna</w:t>
            </w:r>
            <w:r w:rsidR="002570E4" w:rsidRPr="005647EB">
              <w:rPr>
                <w:rFonts w:cs="v4.2.0"/>
                <w:lang w:eastAsia="zh-CN"/>
              </w:rPr>
              <w:t xml:space="preserve"> </w:t>
            </w:r>
            <w:r w:rsidRPr="005647EB">
              <w:rPr>
                <w:rFonts w:cs="v4.2.0"/>
                <w:lang w:eastAsia="zh-CN"/>
              </w:rPr>
              <w:t>Configuration</w:t>
            </w:r>
          </w:p>
        </w:tc>
        <w:tc>
          <w:tcPr>
            <w:tcW w:w="1276" w:type="dxa"/>
          </w:tcPr>
          <w:p w14:paraId="01EB0FEE" w14:textId="77777777" w:rsidR="008057B3" w:rsidRPr="005647EB" w:rsidRDefault="008057B3" w:rsidP="002570E4">
            <w:pPr>
              <w:pStyle w:val="TAC"/>
              <w:keepNext w:val="0"/>
              <w:keepLines w:val="0"/>
              <w:rPr>
                <w:rFonts w:cs="Arial"/>
              </w:rPr>
            </w:pPr>
          </w:p>
        </w:tc>
        <w:tc>
          <w:tcPr>
            <w:tcW w:w="2551" w:type="dxa"/>
            <w:gridSpan w:val="2"/>
          </w:tcPr>
          <w:p w14:paraId="31CEC433" w14:textId="6FEA0FEC" w:rsidR="008057B3" w:rsidRPr="005647EB" w:rsidRDefault="008057B3" w:rsidP="002570E4">
            <w:pPr>
              <w:pStyle w:val="TAC"/>
              <w:keepNext w:val="0"/>
              <w:keepLines w:val="0"/>
              <w:rPr>
                <w:rFonts w:cs="v4.2.0"/>
                <w:lang w:eastAsia="zh-CN"/>
              </w:rPr>
            </w:pPr>
            <w:r w:rsidRPr="005647EB">
              <w:rPr>
                <w:rFonts w:cs="Arial"/>
              </w:rPr>
              <w:t>2x1</w:t>
            </w:r>
            <w:r w:rsidR="002570E4" w:rsidRPr="005647EB">
              <w:rPr>
                <w:rFonts w:cs="Arial"/>
              </w:rPr>
              <w:t xml:space="preserve"> </w:t>
            </w:r>
            <w:r w:rsidRPr="005647EB">
              <w:rPr>
                <w:rFonts w:cs="Arial"/>
              </w:rPr>
              <w:t>Low</w:t>
            </w:r>
          </w:p>
        </w:tc>
        <w:tc>
          <w:tcPr>
            <w:tcW w:w="2461" w:type="dxa"/>
            <w:gridSpan w:val="2"/>
          </w:tcPr>
          <w:p w14:paraId="6449AED8" w14:textId="02CEA287" w:rsidR="008057B3" w:rsidRPr="005647EB" w:rsidRDefault="008057B3" w:rsidP="002570E4">
            <w:pPr>
              <w:pStyle w:val="TAC"/>
              <w:keepNext w:val="0"/>
              <w:keepLines w:val="0"/>
              <w:rPr>
                <w:rFonts w:cs="v4.2.0"/>
              </w:rPr>
            </w:pPr>
            <w:r w:rsidRPr="005647EB">
              <w:rPr>
                <w:rFonts w:cs="Arial"/>
              </w:rPr>
              <w:t>2x1</w:t>
            </w:r>
            <w:r w:rsidR="002570E4" w:rsidRPr="005647EB">
              <w:rPr>
                <w:rFonts w:cs="Arial"/>
              </w:rPr>
              <w:t xml:space="preserve"> </w:t>
            </w:r>
            <w:r w:rsidRPr="005647EB">
              <w:rPr>
                <w:rFonts w:cs="Arial"/>
              </w:rPr>
              <w:t>Low</w:t>
            </w:r>
          </w:p>
        </w:tc>
      </w:tr>
      <w:tr w:rsidR="008057B3" w:rsidRPr="005647EB" w14:paraId="27E718A6" w14:textId="77777777" w:rsidTr="002570E4">
        <w:trPr>
          <w:cantSplit/>
          <w:jc w:val="center"/>
        </w:trPr>
        <w:tc>
          <w:tcPr>
            <w:tcW w:w="2093" w:type="dxa"/>
          </w:tcPr>
          <w:p w14:paraId="2B08061E" w14:textId="7451351A" w:rsidR="008057B3" w:rsidRPr="005647EB" w:rsidRDefault="008057B3" w:rsidP="002570E4">
            <w:pPr>
              <w:pStyle w:val="TAL"/>
              <w:keepNext w:val="0"/>
              <w:keepLines w:val="0"/>
              <w:rPr>
                <w:rFonts w:cs="Arial"/>
                <w:lang w:eastAsia="zh-CN"/>
              </w:rPr>
            </w:pPr>
            <w:r w:rsidRPr="005647EB">
              <w:rPr>
                <w:rFonts w:cs="Arial"/>
                <w:lang w:eastAsia="zh-CN"/>
              </w:rPr>
              <w:t>Timing</w:t>
            </w:r>
            <w:r w:rsidR="002570E4" w:rsidRPr="005647EB">
              <w:rPr>
                <w:rFonts w:cs="Arial"/>
                <w:lang w:eastAsia="zh-CN"/>
              </w:rPr>
              <w:t xml:space="preserve"> </w:t>
            </w:r>
            <w:r w:rsidRPr="005647EB">
              <w:rPr>
                <w:rFonts w:cs="Arial"/>
                <w:lang w:eastAsia="zh-CN"/>
              </w:rPr>
              <w:t>offset</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1</w:t>
            </w:r>
          </w:p>
        </w:tc>
        <w:tc>
          <w:tcPr>
            <w:tcW w:w="1276" w:type="dxa"/>
          </w:tcPr>
          <w:p w14:paraId="6DDF6A69" w14:textId="77777777" w:rsidR="008057B3" w:rsidRPr="005647EB" w:rsidRDefault="008057B3" w:rsidP="002570E4">
            <w:pPr>
              <w:pStyle w:val="TAC"/>
              <w:keepNext w:val="0"/>
              <w:keepLines w:val="0"/>
              <w:rPr>
                <w:rFonts w:cs="Arial"/>
                <w:lang w:eastAsia="zh-CN"/>
              </w:rPr>
            </w:pPr>
            <w:r w:rsidRPr="005647EB">
              <w:rPr>
                <w:rFonts w:cs="Arial"/>
                <w:lang w:eastAsia="zh-CN"/>
              </w:rPr>
              <w:t>ms</w:t>
            </w:r>
          </w:p>
        </w:tc>
        <w:tc>
          <w:tcPr>
            <w:tcW w:w="2551" w:type="dxa"/>
            <w:gridSpan w:val="2"/>
          </w:tcPr>
          <w:p w14:paraId="2F024338" w14:textId="77777777" w:rsidR="008057B3" w:rsidRPr="005647EB" w:rsidRDefault="008057B3" w:rsidP="002570E4">
            <w:pPr>
              <w:pStyle w:val="TAC"/>
              <w:keepNext w:val="0"/>
              <w:keepLines w:val="0"/>
              <w:rPr>
                <w:rFonts w:cs="Arial"/>
                <w:lang w:eastAsia="zh-CN"/>
              </w:rPr>
            </w:pPr>
            <w:r w:rsidRPr="005647EB">
              <w:rPr>
                <w:rFonts w:cs="Arial"/>
                <w:lang w:eastAsia="zh-CN"/>
              </w:rPr>
              <w:t>-</w:t>
            </w:r>
          </w:p>
        </w:tc>
        <w:tc>
          <w:tcPr>
            <w:tcW w:w="2461" w:type="dxa"/>
            <w:gridSpan w:val="2"/>
            <w:vAlign w:val="center"/>
          </w:tcPr>
          <w:p w14:paraId="04D9859A" w14:textId="77777777" w:rsidR="008057B3" w:rsidRPr="005647EB" w:rsidRDefault="008057B3" w:rsidP="002570E4">
            <w:pPr>
              <w:pStyle w:val="TAC"/>
              <w:keepNext w:val="0"/>
              <w:keepLines w:val="0"/>
              <w:rPr>
                <w:rFonts w:cs="Arial"/>
                <w:lang w:eastAsia="zh-CN"/>
              </w:rPr>
            </w:pPr>
            <w:r w:rsidRPr="005647EB">
              <w:rPr>
                <w:rFonts w:cs="Arial"/>
                <w:lang w:eastAsia="zh-CN"/>
              </w:rPr>
              <w:t>3</w:t>
            </w:r>
          </w:p>
        </w:tc>
      </w:tr>
      <w:tr w:rsidR="008057B3" w:rsidRPr="005647EB" w14:paraId="62D7A9B5" w14:textId="77777777" w:rsidTr="002570E4">
        <w:trPr>
          <w:cantSplit/>
          <w:jc w:val="center"/>
        </w:trPr>
        <w:tc>
          <w:tcPr>
            <w:tcW w:w="8381" w:type="dxa"/>
            <w:gridSpan w:val="6"/>
          </w:tcPr>
          <w:p w14:paraId="67A95884" w14:textId="4AC3C9E7" w:rsidR="008057B3" w:rsidRPr="005647EB" w:rsidRDefault="002570E4" w:rsidP="002570E4">
            <w:pPr>
              <w:pStyle w:val="TAN"/>
              <w:keepNext w:val="0"/>
              <w:keepLines w:val="0"/>
              <w:rPr>
                <w:rFonts w:cs="Arial"/>
                <w:lang w:eastAsia="zh-CN"/>
              </w:rPr>
            </w:pPr>
            <w:r w:rsidRPr="005647EB">
              <w:rPr>
                <w:rFonts w:cs="Arial"/>
                <w:lang w:eastAsia="zh-CN"/>
              </w:rPr>
              <w:t>NOTE 1:</w:t>
            </w:r>
            <w:r w:rsidR="008057B3" w:rsidRPr="005647EB">
              <w:rPr>
                <w:rFonts w:cs="Arial"/>
                <w:lang w:eastAsia="zh-CN"/>
              </w:rPr>
              <w:tab/>
              <w:t>OCNG</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used</w:t>
            </w:r>
            <w:r w:rsidRPr="005647EB">
              <w:rPr>
                <w:rFonts w:cs="Arial"/>
                <w:lang w:eastAsia="zh-CN"/>
              </w:rPr>
              <w:t xml:space="preserve"> </w:t>
            </w:r>
            <w:r w:rsidR="008057B3" w:rsidRPr="005647EB">
              <w:rPr>
                <w:rFonts w:cs="Arial"/>
                <w:lang w:eastAsia="zh-CN"/>
              </w:rPr>
              <w:t>such</w:t>
            </w:r>
            <w:r w:rsidRPr="005647EB">
              <w:rPr>
                <w:rFonts w:cs="Arial"/>
                <w:lang w:eastAsia="zh-CN"/>
              </w:rPr>
              <w:t xml:space="preserve"> </w:t>
            </w:r>
            <w:r w:rsidR="008057B3" w:rsidRPr="005647EB">
              <w:rPr>
                <w:rFonts w:cs="Arial"/>
                <w:lang w:eastAsia="zh-CN"/>
              </w:rPr>
              <w:t>that</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fully</w:t>
            </w:r>
            <w:r w:rsidRPr="005647EB">
              <w:rPr>
                <w:rFonts w:cs="Arial"/>
                <w:lang w:eastAsia="zh-CN"/>
              </w:rPr>
              <w:t xml:space="preserve"> </w:t>
            </w:r>
            <w:r w:rsidR="008057B3" w:rsidRPr="005647EB">
              <w:rPr>
                <w:rFonts w:cs="Arial"/>
                <w:lang w:eastAsia="zh-CN"/>
              </w:rPr>
              <w:t>allocated</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a</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total</w:t>
            </w:r>
            <w:r w:rsidRPr="005647EB">
              <w:rPr>
                <w:rFonts w:cs="Arial"/>
                <w:lang w:eastAsia="zh-CN"/>
              </w:rPr>
              <w:t xml:space="preserve"> </w:t>
            </w:r>
            <w:r w:rsidR="008057B3" w:rsidRPr="005647EB">
              <w:rPr>
                <w:rFonts w:cs="Arial"/>
                <w:lang w:eastAsia="zh-CN"/>
              </w:rPr>
              <w:t>transmitted</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spectral</w:t>
            </w:r>
            <w:r w:rsidRPr="005647EB">
              <w:rPr>
                <w:rFonts w:cs="Arial"/>
                <w:lang w:eastAsia="zh-CN"/>
              </w:rPr>
              <w:t xml:space="preserve"> </w:t>
            </w:r>
            <w:r w:rsidR="008057B3" w:rsidRPr="005647EB">
              <w:rPr>
                <w:rFonts w:cs="Arial"/>
                <w:lang w:eastAsia="zh-CN"/>
              </w:rPr>
              <w:t>density</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achieved</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OFDM</w:t>
            </w:r>
            <w:r w:rsidRPr="005647EB">
              <w:rPr>
                <w:rFonts w:cs="Arial"/>
                <w:lang w:eastAsia="zh-CN"/>
              </w:rPr>
              <w:t xml:space="preserve"> </w:t>
            </w:r>
            <w:r w:rsidR="008057B3" w:rsidRPr="005647EB">
              <w:rPr>
                <w:rFonts w:cs="Arial"/>
                <w:lang w:eastAsia="zh-CN"/>
              </w:rPr>
              <w:t>symbols.</w:t>
            </w:r>
          </w:p>
          <w:p w14:paraId="66B5B357" w14:textId="350610DA" w:rsidR="008057B3" w:rsidRPr="005647EB" w:rsidRDefault="002570E4" w:rsidP="002570E4">
            <w:pPr>
              <w:pStyle w:val="TAN"/>
              <w:keepNext w:val="0"/>
              <w:keepLines w:val="0"/>
              <w:rPr>
                <w:rFonts w:cs="Arial"/>
                <w:lang w:eastAsia="zh-CN"/>
              </w:rPr>
            </w:pPr>
            <w:r w:rsidRPr="005647EB">
              <w:rPr>
                <w:rFonts w:cs="Arial"/>
                <w:lang w:eastAsia="zh-CN"/>
              </w:rPr>
              <w:t>NOTE 2:</w:t>
            </w:r>
            <w:r w:rsidR="008057B3" w:rsidRPr="005647EB">
              <w:rPr>
                <w:rFonts w:cs="Arial"/>
                <w:lang w:eastAsia="zh-CN"/>
              </w:rPr>
              <w:tab/>
              <w:t>Interference</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noise</w:t>
            </w:r>
            <w:r w:rsidRPr="005647EB">
              <w:rPr>
                <w:rFonts w:cs="Arial"/>
                <w:lang w:eastAsia="zh-CN"/>
              </w:rPr>
              <w:t xml:space="preserve"> </w:t>
            </w:r>
            <w:r w:rsidR="008057B3" w:rsidRPr="005647EB">
              <w:rPr>
                <w:rFonts w:cs="Arial"/>
                <w:lang w:eastAsia="zh-CN"/>
              </w:rPr>
              <w:t>sources</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specified</w:t>
            </w:r>
            <w:r w:rsidRPr="005647EB">
              <w:rPr>
                <w:rFonts w:cs="Arial"/>
                <w:lang w:eastAsia="zh-CN"/>
              </w:rPr>
              <w:t xml:space="preserve"> </w:t>
            </w:r>
            <w:r w:rsidR="008057B3" w:rsidRPr="005647EB">
              <w:rPr>
                <w:rFonts w:cs="Arial"/>
                <w:lang w:eastAsia="zh-CN"/>
              </w:rPr>
              <w:t>in</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test</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assumed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over</w:t>
            </w:r>
            <w:r w:rsidRPr="005647EB">
              <w:rPr>
                <w:rFonts w:cs="Arial"/>
                <w:lang w:eastAsia="zh-CN"/>
              </w:rPr>
              <w:t xml:space="preserve"> </w:t>
            </w:r>
            <w:r w:rsidR="008057B3" w:rsidRPr="005647EB">
              <w:rPr>
                <w:rFonts w:cs="Arial"/>
                <w:lang w:eastAsia="zh-CN"/>
              </w:rPr>
              <w:t>subcarriers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modelled</w:t>
            </w:r>
            <w:r w:rsidRPr="005647EB">
              <w:rPr>
                <w:rFonts w:cs="Arial"/>
                <w:lang w:eastAsia="zh-CN"/>
              </w:rPr>
              <w:t xml:space="preserve"> </w:t>
            </w:r>
            <w:r w:rsidR="008057B3" w:rsidRPr="005647EB">
              <w:rPr>
                <w:rFonts w:cs="Arial"/>
                <w:lang w:eastAsia="zh-CN"/>
              </w:rPr>
              <w:t>as</w:t>
            </w:r>
            <w:r w:rsidRPr="005647EB">
              <w:rPr>
                <w:rFonts w:cs="Arial"/>
                <w:lang w:eastAsia="zh-CN"/>
              </w:rPr>
              <w:t xml:space="preserve"> </w:t>
            </w:r>
            <w:r w:rsidR="008057B3" w:rsidRPr="005647EB">
              <w:rPr>
                <w:rFonts w:cs="Arial"/>
                <w:lang w:eastAsia="zh-CN"/>
              </w:rPr>
              <w:t>AWGN</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appropriate</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v4.2.0"/>
                <w:lang w:eastAsia="zh-CN"/>
              </w:rPr>
              <w:t>N</w:t>
            </w:r>
            <w:r w:rsidR="008057B3" w:rsidRPr="005647EB">
              <w:rPr>
                <w:rFonts w:cs="v4.2.0"/>
                <w:vertAlign w:val="subscript"/>
                <w:lang w:eastAsia="zh-CN"/>
              </w:rPr>
              <w:t>oc</w:t>
            </w:r>
            <w:r w:rsidRPr="005647EB">
              <w:rPr>
                <w:rFonts w:cs="v4.2.0"/>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fulfilled.</w:t>
            </w:r>
          </w:p>
          <w:p w14:paraId="63AE0651" w14:textId="6F4407A2" w:rsidR="008057B3" w:rsidRPr="005647EB" w:rsidRDefault="002570E4" w:rsidP="002570E4">
            <w:pPr>
              <w:pStyle w:val="TAN"/>
              <w:keepNext w:val="0"/>
              <w:keepLines w:val="0"/>
              <w:rPr>
                <w:rFonts w:cs="Arial"/>
                <w:lang w:eastAsia="zh-CN"/>
              </w:rPr>
            </w:pPr>
            <w:r w:rsidRPr="005647EB">
              <w:rPr>
                <w:rFonts w:cs="Arial"/>
                <w:lang w:eastAsia="zh-CN"/>
              </w:rPr>
              <w:t>NOTE 3:</w:t>
            </w:r>
            <w:r w:rsidR="008057B3" w:rsidRPr="005647EB">
              <w:rPr>
                <w:rFonts w:cs="Arial"/>
                <w:lang w:eastAsia="zh-CN"/>
              </w:rPr>
              <w:tab/>
              <w:t>Es/Iot,</w:t>
            </w:r>
            <w:r w:rsidRPr="005647EB">
              <w:rPr>
                <w:rFonts w:cs="Arial"/>
                <w:lang w:eastAsia="zh-CN"/>
              </w:rPr>
              <w:t xml:space="preserve"> </w:t>
            </w:r>
            <w:r w:rsidR="008057B3" w:rsidRPr="005647EB">
              <w:rPr>
                <w:rFonts w:cs="Arial"/>
                <w:lang w:eastAsia="zh-CN"/>
              </w:rPr>
              <w:t>RSRP,</w:t>
            </w:r>
            <w:r w:rsidRPr="005647EB">
              <w:rPr>
                <w:rFonts w:cs="Arial"/>
                <w:lang w:eastAsia="zh-CN"/>
              </w:rPr>
              <w:t xml:space="preserve"> </w:t>
            </w:r>
            <w:r w:rsidR="008057B3" w:rsidRPr="005647EB">
              <w:rPr>
                <w:rFonts w:cs="Arial"/>
                <w:lang w:eastAsia="zh-CN"/>
              </w:rPr>
              <w:t>SCH_RP</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Io</w:t>
            </w:r>
            <w:r w:rsidRPr="005647EB">
              <w:rPr>
                <w:rFonts w:cs="Arial"/>
                <w:lang w:eastAsia="zh-CN"/>
              </w:rPr>
              <w:t xml:space="preserve"> </w:t>
            </w:r>
            <w:r w:rsidR="008057B3" w:rsidRPr="005647EB">
              <w:rPr>
                <w:rFonts w:cs="Arial"/>
                <w:lang w:eastAsia="zh-CN"/>
              </w:rPr>
              <w:t>have</w:t>
            </w:r>
            <w:r w:rsidRPr="005647EB">
              <w:rPr>
                <w:rFonts w:cs="Arial"/>
                <w:lang w:eastAsia="zh-CN"/>
              </w:rPr>
              <w:t xml:space="preserve"> </w:t>
            </w:r>
            <w:r w:rsidR="008057B3" w:rsidRPr="005647EB">
              <w:rPr>
                <w:rFonts w:cs="Arial"/>
                <w:lang w:eastAsia="zh-CN"/>
              </w:rPr>
              <w:t>been</w:t>
            </w:r>
            <w:r w:rsidRPr="005647EB">
              <w:rPr>
                <w:rFonts w:cs="Arial"/>
                <w:lang w:eastAsia="zh-CN"/>
              </w:rPr>
              <w:t xml:space="preserve"> </w:t>
            </w:r>
            <w:r w:rsidR="008057B3" w:rsidRPr="005647EB">
              <w:rPr>
                <w:rFonts w:cs="Arial"/>
                <w:lang w:eastAsia="zh-CN"/>
              </w:rPr>
              <w:t>derived</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information</w:t>
            </w:r>
            <w:r w:rsidRPr="005647EB">
              <w:rPr>
                <w:rFonts w:cs="Arial"/>
                <w:lang w:eastAsia="zh-CN"/>
              </w:rPr>
              <w:t xml:space="preserve"> </w:t>
            </w:r>
            <w:r w:rsidR="008057B3" w:rsidRPr="005647EB">
              <w:rPr>
                <w:rFonts w:cs="Arial"/>
                <w:lang w:eastAsia="zh-CN"/>
              </w:rPr>
              <w:t>purposes.</w:t>
            </w:r>
            <w:r w:rsidRPr="005647EB">
              <w:rPr>
                <w:rFonts w:cs="Arial"/>
                <w:lang w:eastAsia="zh-CN"/>
              </w:rPr>
              <w:t xml:space="preserve"> </w:t>
            </w:r>
            <w:r w:rsidR="008057B3" w:rsidRPr="005647EB">
              <w:rPr>
                <w:rFonts w:cs="Arial"/>
                <w:lang w:eastAsia="zh-CN"/>
              </w:rPr>
              <w:t>They</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settable</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themselves.</w:t>
            </w:r>
          </w:p>
          <w:p w14:paraId="263538FB" w14:textId="33070D73" w:rsidR="008057B3" w:rsidRPr="005647EB" w:rsidRDefault="002570E4" w:rsidP="002570E4">
            <w:pPr>
              <w:pStyle w:val="TAN"/>
              <w:keepNext w:val="0"/>
              <w:keepLines w:val="0"/>
              <w:rPr>
                <w:rFonts w:cs="Arial"/>
              </w:rPr>
            </w:pPr>
            <w:r w:rsidRPr="005647EB">
              <w:rPr>
                <w:rFonts w:cs="Arial"/>
                <w:lang w:eastAsia="zh-CN"/>
              </w:rPr>
              <w:t>NOTE 4:</w:t>
            </w:r>
            <w:r w:rsidR="008057B3" w:rsidRPr="005647EB">
              <w:rPr>
                <w:rFonts w:cs="Arial"/>
                <w:lang w:eastAsia="zh-CN"/>
              </w:rPr>
              <w:tab/>
              <w:t>The</w:t>
            </w:r>
            <w:r w:rsidRPr="005647EB">
              <w:rPr>
                <w:rFonts w:cs="Arial"/>
                <w:lang w:eastAsia="zh-CN"/>
              </w:rPr>
              <w:t xml:space="preserve"> </w:t>
            </w:r>
            <w:r w:rsidR="008057B3" w:rsidRPr="005647EB">
              <w:rPr>
                <w:rFonts w:cs="Arial"/>
                <w:lang w:eastAsia="zh-CN"/>
              </w:rPr>
              <w:t>resources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uplink</w:t>
            </w:r>
            <w:r w:rsidRPr="005647EB">
              <w:rPr>
                <w:rFonts w:cs="Arial"/>
                <w:lang w:eastAsia="zh-CN"/>
              </w:rPr>
              <w:t xml:space="preserve"> </w:t>
            </w:r>
            <w:r w:rsidR="008057B3" w:rsidRPr="005647EB">
              <w:rPr>
                <w:rFonts w:cs="Arial"/>
                <w:lang w:eastAsia="zh-CN"/>
              </w:rPr>
              <w:t>transmission</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assigned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UE</w:t>
            </w:r>
            <w:r w:rsidRPr="005647EB">
              <w:rPr>
                <w:rFonts w:cs="Arial"/>
                <w:lang w:eastAsia="zh-CN"/>
              </w:rPr>
              <w:t xml:space="preserve"> </w:t>
            </w:r>
            <w:r w:rsidR="008057B3" w:rsidRPr="005647EB">
              <w:rPr>
                <w:rFonts w:cs="Arial"/>
                <w:lang w:eastAsia="zh-CN"/>
              </w:rPr>
              <w:t>prior</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start</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period</w:t>
            </w:r>
            <w:r w:rsidRPr="005647EB">
              <w:rPr>
                <w:rFonts w:cs="Arial"/>
                <w:lang w:eastAsia="zh-CN"/>
              </w:rPr>
              <w:t xml:space="preserve"> </w:t>
            </w:r>
            <w:r w:rsidR="008057B3" w:rsidRPr="005647EB">
              <w:rPr>
                <w:rFonts w:cs="Arial"/>
                <w:lang w:eastAsia="zh-CN"/>
              </w:rPr>
              <w:t>T2.</w:t>
            </w:r>
          </w:p>
        </w:tc>
      </w:tr>
    </w:tbl>
    <w:p w14:paraId="06966B42" w14:textId="77777777" w:rsidR="008057B3" w:rsidRPr="005647EB" w:rsidRDefault="008057B3" w:rsidP="002570E4">
      <w:pPr>
        <w:rPr>
          <w:lang w:eastAsia="zh-TW"/>
        </w:rPr>
      </w:pPr>
    </w:p>
    <w:p w14:paraId="539D8909" w14:textId="774FF019" w:rsidR="008057B3" w:rsidRPr="005647EB" w:rsidRDefault="008057B3" w:rsidP="002570E4">
      <w:pPr>
        <w:rPr>
          <w:rFonts w:cs="v4.2.0"/>
          <w:lang w:eastAsia="zh-CN"/>
        </w:rPr>
      </w:pPr>
      <w:r w:rsidRPr="005647EB">
        <w:rPr>
          <w:rFonts w:cs="v4.2.0"/>
        </w:rPr>
        <w:t xml:space="preserve">The UE shall send one Event A3 triggered measurement report, with a measurement reporting delay less than </w:t>
      </w:r>
      <w:r w:rsidRPr="005647EB">
        <w:rPr>
          <w:rFonts w:cs="v4.2.0"/>
          <w:lang w:eastAsia="zh-CN"/>
        </w:rPr>
        <w:t>[</w:t>
      </w:r>
      <w:r w:rsidRPr="005647EB">
        <w:rPr>
          <w:lang w:eastAsia="zh-CN"/>
        </w:rPr>
        <w:t>819.2]</w:t>
      </w:r>
      <w:r w:rsidRPr="005647EB">
        <w:rPr>
          <w:rFonts w:cs="v4.2.0"/>
        </w:rPr>
        <w:t xml:space="preserve"> s from the beginning of time period T2</w:t>
      </w:r>
      <w:r w:rsidRPr="005647EB">
        <w:rPr>
          <w:rFonts w:cs="v4.2.0"/>
          <w:lang w:eastAsia="zh-CN"/>
        </w:rPr>
        <w:t xml:space="preserve"> which is derived from </w:t>
      </w:r>
      <w:r w:rsidR="00914A62" w:rsidRPr="005647EB">
        <w:rPr>
          <w:rFonts w:cs="v4.2.0"/>
          <w:lang w:eastAsia="zh-CN"/>
        </w:rPr>
        <w:t>clause</w:t>
      </w:r>
      <w:r w:rsidRPr="005647EB">
        <w:rPr>
          <w:rFonts w:cs="v4.2.0"/>
          <w:lang w:eastAsia="zh-CN"/>
        </w:rPr>
        <w:t xml:space="preserve"> 8.13.3.5</w:t>
      </w:r>
      <w:r w:rsidRPr="005647EB">
        <w:rPr>
          <w:rFonts w:cs="v4.2.0"/>
        </w:rPr>
        <w:t xml:space="preserve">. </w:t>
      </w:r>
    </w:p>
    <w:p w14:paraId="5D9EF1BD"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35ACC6D6" w14:textId="77777777" w:rsidR="008057B3" w:rsidRPr="005647EB" w:rsidRDefault="008057B3" w:rsidP="002570E4">
      <w:pPr>
        <w:rPr>
          <w:rFonts w:cs="v4.2.0"/>
        </w:rPr>
      </w:pPr>
      <w:r w:rsidRPr="005647EB">
        <w:rPr>
          <w:rFonts w:cs="v4.2.0"/>
        </w:rPr>
        <w:t xml:space="preserve">The rate of correct events observed during repeated tests shall be at least 90% with a </w:t>
      </w:r>
      <w:r w:rsidRPr="005647EB">
        <w:t>confidence level of 95%.</w:t>
      </w:r>
    </w:p>
    <w:p w14:paraId="4054DE27" w14:textId="77777777" w:rsidR="008057B3" w:rsidRPr="005647EB" w:rsidRDefault="008057B3" w:rsidP="002570E4">
      <w:pPr>
        <w:pStyle w:val="NO"/>
        <w:keepLines w:val="0"/>
        <w:rPr>
          <w:rFonts w:cs="v4.2.0"/>
          <w:lang w:eastAsia="zh-CN"/>
        </w:rPr>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12DB52EA" w14:textId="77777777" w:rsidR="008057B3" w:rsidRPr="005647EB" w:rsidRDefault="008057B3" w:rsidP="002570E4">
      <w:pPr>
        <w:pStyle w:val="Heading3"/>
        <w:keepNext w:val="0"/>
        <w:keepLines w:val="0"/>
        <w:rPr>
          <w:rFonts w:cs="v4.2.0"/>
          <w:snapToGrid w:val="0"/>
          <w:lang w:eastAsia="zh-TW"/>
        </w:rPr>
      </w:pPr>
      <w:r w:rsidRPr="005647EB">
        <w:rPr>
          <w:bCs/>
        </w:rPr>
        <w:lastRenderedPageBreak/>
        <w:t>8.3.13</w:t>
      </w:r>
      <w:r w:rsidRPr="005647EB">
        <w:tab/>
      </w:r>
      <w:r w:rsidRPr="005647EB">
        <w:rPr>
          <w:rFonts w:cs="v4.2.0"/>
          <w:snapToGrid w:val="0"/>
          <w:lang w:eastAsia="zh-TW"/>
        </w:rPr>
        <w:t>E-UTRAN HD-FDD Inter-frequency event triggered reporting under fading propagation conditions in asynchronous cells for CE UE with discontinuous MPDCCH monitoring in CEModeA</w:t>
      </w:r>
    </w:p>
    <w:p w14:paraId="03089F32" w14:textId="77777777" w:rsidR="008057B3" w:rsidRPr="005647EB" w:rsidRDefault="008057B3" w:rsidP="002570E4">
      <w:pPr>
        <w:pStyle w:val="Heading4"/>
        <w:keepNext w:val="0"/>
        <w:keepLines w:val="0"/>
        <w:rPr>
          <w:lang w:eastAsia="zh-TW"/>
        </w:rPr>
      </w:pPr>
      <w:r w:rsidRPr="005647EB">
        <w:rPr>
          <w:lang w:eastAsia="zh-TW"/>
        </w:rPr>
        <w:t>8.3.13.1</w:t>
      </w:r>
      <w:r w:rsidRPr="005647EB">
        <w:rPr>
          <w:lang w:eastAsia="zh-TW"/>
        </w:rPr>
        <w:tab/>
        <w:t>Test purpose</w:t>
      </w:r>
    </w:p>
    <w:p w14:paraId="7CCFFFE0" w14:textId="3537EA63" w:rsidR="008057B3" w:rsidRPr="005647EB" w:rsidRDefault="008057B3" w:rsidP="002570E4">
      <w:r w:rsidRPr="005647EB">
        <w:t>To verify the CE UE</w:t>
      </w:r>
      <w:r w:rsidR="002570E4" w:rsidRPr="005647EB">
        <w:t>'</w:t>
      </w:r>
      <w:r w:rsidRPr="005647EB">
        <w:t xml:space="preserve">s ability to make a correct reporting of an event </w:t>
      </w:r>
      <w:r w:rsidRPr="005647EB">
        <w:rPr>
          <w:rFonts w:cs="v4.2.0"/>
        </w:rPr>
        <w:t>with discontinuous MPDCCH monitoring</w:t>
      </w:r>
      <w:r w:rsidRPr="005647EB">
        <w:t xml:space="preserve"> under fading propagation conditions in asynchronous. This test will partly verify the HD-FDD inter-frequency cell search requirements.</w:t>
      </w:r>
    </w:p>
    <w:p w14:paraId="529835DA" w14:textId="77777777" w:rsidR="008057B3" w:rsidRPr="005647EB" w:rsidRDefault="008057B3" w:rsidP="002570E4">
      <w:pPr>
        <w:pStyle w:val="Heading4"/>
        <w:keepNext w:val="0"/>
        <w:keepLines w:val="0"/>
        <w:rPr>
          <w:lang w:eastAsia="zh-TW"/>
        </w:rPr>
      </w:pPr>
      <w:r w:rsidRPr="005647EB">
        <w:rPr>
          <w:lang w:eastAsia="zh-TW"/>
        </w:rPr>
        <w:t>8.3.13.2</w:t>
      </w:r>
      <w:r w:rsidRPr="005647EB">
        <w:rPr>
          <w:lang w:eastAsia="zh-TW"/>
        </w:rPr>
        <w:tab/>
        <w:t>Test applicability</w:t>
      </w:r>
    </w:p>
    <w:p w14:paraId="3456D851" w14:textId="77777777" w:rsidR="008057B3" w:rsidRPr="005647EB" w:rsidRDefault="008057B3" w:rsidP="002570E4">
      <w:pPr>
        <w:rPr>
          <w:rFonts w:eastAsia="PMingLiU"/>
          <w:lang w:eastAsia="zh-TW"/>
        </w:rPr>
      </w:pPr>
      <w:r w:rsidRPr="005647EB">
        <w:t>This test applies to all types of E-UTRA HD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02B57964" w14:textId="77777777" w:rsidR="008057B3" w:rsidRPr="005647EB" w:rsidRDefault="008057B3" w:rsidP="002570E4">
      <w:pPr>
        <w:pStyle w:val="Heading4"/>
        <w:keepNext w:val="0"/>
        <w:keepLines w:val="0"/>
        <w:rPr>
          <w:lang w:eastAsia="zh-TW"/>
        </w:rPr>
      </w:pPr>
      <w:r w:rsidRPr="005647EB">
        <w:rPr>
          <w:lang w:eastAsia="zh-TW"/>
        </w:rPr>
        <w:t>8.3.13.3</w:t>
      </w:r>
      <w:r w:rsidRPr="005647EB">
        <w:rPr>
          <w:lang w:eastAsia="zh-TW"/>
        </w:rPr>
        <w:tab/>
        <w:t>Minimum conformance requirements</w:t>
      </w:r>
    </w:p>
    <w:p w14:paraId="06FE9C44" w14:textId="369240DF"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applicable to Category M2 and non-BL/CE UEs. Pending discussion in RAN4 is needed to update the wording</w:t>
      </w:r>
      <w:r w:rsidRPr="005647EB">
        <w:rPr>
          <w:lang w:eastAsia="zh-TW"/>
        </w:rPr>
        <w:t>.</w:t>
      </w:r>
    </w:p>
    <w:p w14:paraId="70BD9340" w14:textId="7DB13166" w:rsidR="008057B3" w:rsidRPr="005647EB" w:rsidRDefault="008057B3" w:rsidP="002570E4">
      <w:r w:rsidRPr="005647EB">
        <w:t xml:space="preserve">The requirements defined in clause 8.3.12.3 also apply for this </w:t>
      </w:r>
      <w:r w:rsidR="00914A62" w:rsidRPr="005647EB">
        <w:t>clause</w:t>
      </w:r>
      <w:r w:rsidRPr="005647EB">
        <w:t xml:space="preserve"> provided the following conditions are met:</w:t>
      </w:r>
    </w:p>
    <w:p w14:paraId="33C6F813" w14:textId="77777777" w:rsidR="008057B3" w:rsidRPr="005647EB" w:rsidRDefault="008057B3" w:rsidP="002570E4">
      <w:pPr>
        <w:pStyle w:val="B1"/>
      </w:pPr>
      <w:r w:rsidRPr="005647EB">
        <w:t>-</w:t>
      </w:r>
      <w:r w:rsidRPr="005647EB">
        <w:tab/>
        <w:t>at least downlink subframe # 0 or downlink subframe # 5 per radio frame of an inter-frequency cell to be identified by the UE is available at the UE over T</w:t>
      </w:r>
      <w:r w:rsidRPr="005647EB">
        <w:rPr>
          <w:vertAlign w:val="subscript"/>
        </w:rPr>
        <w:t>identify</w:t>
      </w:r>
      <w:r w:rsidRPr="005647EB">
        <w:rPr>
          <w:rFonts w:eastAsia="SimSun"/>
          <w:vertAlign w:val="subscript"/>
          <w:lang w:eastAsia="zh-CN"/>
        </w:rPr>
        <w:t>_</w:t>
      </w:r>
      <w:r w:rsidRPr="005647EB">
        <w:rPr>
          <w:vertAlign w:val="subscript"/>
        </w:rPr>
        <w:t>inter</w:t>
      </w:r>
      <w:r w:rsidRPr="005647EB">
        <w:rPr>
          <w:vertAlign w:val="subscript"/>
          <w:lang w:eastAsia="zh-CN"/>
        </w:rPr>
        <w:t>_UE cat M1_NC</w:t>
      </w:r>
      <w:r w:rsidRPr="005647EB">
        <w:t>;</w:t>
      </w:r>
    </w:p>
    <w:p w14:paraId="7327C8F1" w14:textId="77777777" w:rsidR="008057B3" w:rsidRPr="005647EB" w:rsidRDefault="008057B3" w:rsidP="002570E4">
      <w:pPr>
        <w:pStyle w:val="B1"/>
      </w:pPr>
      <w:r w:rsidRPr="005647EB">
        <w:t>-</w:t>
      </w:r>
      <w:r w:rsidRPr="005647EB">
        <w:tab/>
        <w:t>at least one downlink subframe per radio frame of measured cell is available at the UE for RSRP measurement  assuming measured cell is identified cell over T</w:t>
      </w:r>
      <w:r w:rsidRPr="005647EB">
        <w:rPr>
          <w:vertAlign w:val="subscript"/>
        </w:rPr>
        <w:t>measure_inter_UE cat M1_NC</w:t>
      </w:r>
      <w:r w:rsidRPr="005647EB">
        <w:t>.</w:t>
      </w:r>
    </w:p>
    <w:p w14:paraId="5854AFCC" w14:textId="4934731D" w:rsidR="008057B3" w:rsidRPr="005647EB" w:rsidRDefault="008057B3" w:rsidP="002570E4">
      <w:pPr>
        <w:pStyle w:val="B1"/>
      </w:pPr>
      <w:r w:rsidRPr="005647EB">
        <w:t>-</w:t>
      </w:r>
      <w:r w:rsidRPr="005647EB">
        <w:tab/>
        <w:t xml:space="preserve">RSRP related side conditions given </w:t>
      </w:r>
      <w:r w:rsidR="002570E4" w:rsidRPr="005647EB">
        <w:t>in 3GPP TS</w:t>
      </w:r>
      <w:r w:rsidRPr="005647EB">
        <w:t xml:space="preserve"> 36.133 [4] </w:t>
      </w:r>
      <w:r w:rsidR="00914A62" w:rsidRPr="005647EB">
        <w:t>Clause</w:t>
      </w:r>
      <w:r w:rsidRPr="005647EB">
        <w:t>s 9.1.21.9 and 9.1.21.10 are fulfilled for a corresponding Band,</w:t>
      </w:r>
    </w:p>
    <w:p w14:paraId="43E914D4" w14:textId="7DFB481F" w:rsidR="008057B3" w:rsidRPr="005647EB" w:rsidRDefault="008057B3" w:rsidP="002570E4">
      <w:pPr>
        <w:pStyle w:val="B1"/>
      </w:pPr>
      <w:r w:rsidRPr="005647EB">
        <w:t>-</w:t>
      </w:r>
      <w:r w:rsidRPr="005647EB">
        <w:tab/>
        <w:t xml:space="preserve">RSRQ related side conditions given </w:t>
      </w:r>
      <w:r w:rsidR="002570E4" w:rsidRPr="005647EB">
        <w:t>in 3GPP TS</w:t>
      </w:r>
      <w:r w:rsidRPr="005647EB">
        <w:t xml:space="preserve"> 36.133 [4] Clause 9.1.21.13 and 9.1.21.14 are fulfilled for a corresponding Band,</w:t>
      </w:r>
    </w:p>
    <w:p w14:paraId="5FD0DC2F" w14:textId="3830B9FC" w:rsidR="008057B3" w:rsidRPr="005647EB" w:rsidRDefault="008057B3" w:rsidP="002570E4">
      <w:pPr>
        <w:pStyle w:val="B1"/>
      </w:pPr>
      <w:r w:rsidRPr="005647EB">
        <w:t>-</w:t>
      </w:r>
      <w:r w:rsidRPr="005647EB">
        <w:tab/>
        <w:t xml:space="preserve">SCH_RP and SCH Ês/Iot according </w:t>
      </w:r>
      <w:r w:rsidR="002570E4" w:rsidRPr="005647EB">
        <w:t>to 3GPP TS</w:t>
      </w:r>
      <w:r w:rsidRPr="005647EB">
        <w:t xml:space="preserve"> 36.133 [4] Annex Table B.2.14-2 for a corresponding Band</w:t>
      </w:r>
    </w:p>
    <w:p w14:paraId="6A9BE8BD" w14:textId="01925AE0" w:rsidR="008057B3" w:rsidRPr="005647EB" w:rsidRDefault="008057B3" w:rsidP="002570E4">
      <w:pPr>
        <w:spacing w:before="120" w:after="0"/>
        <w:rPr>
          <w:lang w:eastAsia="zh-TW"/>
        </w:rPr>
      </w:pPr>
      <w:r w:rsidRPr="005647EB">
        <w:t xml:space="preserve">The normative reference for this requirement </w:t>
      </w:r>
      <w:r w:rsidR="002570E4" w:rsidRPr="005647EB">
        <w:t>is 3GPP TS</w:t>
      </w:r>
      <w:r w:rsidRPr="005647EB">
        <w:t xml:space="preserve"> 36.133 [4] clause 8.13.2.6.2</w:t>
      </w:r>
      <w:r w:rsidRPr="005647EB">
        <w:rPr>
          <w:rFonts w:cs="v4.2.0"/>
        </w:rPr>
        <w:t xml:space="preserve"> </w:t>
      </w:r>
      <w:r w:rsidRPr="005647EB">
        <w:t>and A.8.3.13.</w:t>
      </w:r>
    </w:p>
    <w:p w14:paraId="7A3C898D" w14:textId="77777777" w:rsidR="008057B3" w:rsidRPr="005647EB" w:rsidRDefault="008057B3" w:rsidP="002570E4">
      <w:pPr>
        <w:pStyle w:val="Heading4"/>
        <w:keepNext w:val="0"/>
        <w:keepLines w:val="0"/>
        <w:rPr>
          <w:lang w:eastAsia="zh-TW"/>
        </w:rPr>
      </w:pPr>
      <w:r w:rsidRPr="005647EB">
        <w:rPr>
          <w:lang w:eastAsia="zh-TW"/>
        </w:rPr>
        <w:t>8.3.13.4</w:t>
      </w:r>
      <w:r w:rsidRPr="005647EB">
        <w:rPr>
          <w:lang w:eastAsia="zh-TW"/>
        </w:rPr>
        <w:tab/>
        <w:t>Test description</w:t>
      </w:r>
    </w:p>
    <w:p w14:paraId="7F75DFD4" w14:textId="77777777" w:rsidR="008057B3" w:rsidRPr="005647EB" w:rsidRDefault="008057B3" w:rsidP="002570E4">
      <w:pPr>
        <w:pStyle w:val="Heading5"/>
        <w:keepNext w:val="0"/>
        <w:keepLines w:val="0"/>
      </w:pPr>
      <w:r w:rsidRPr="005647EB">
        <w:t>8.3.13.4.1</w:t>
      </w:r>
      <w:r w:rsidRPr="005647EB">
        <w:tab/>
        <w:t>Initial conditions</w:t>
      </w:r>
    </w:p>
    <w:p w14:paraId="6818C0B9" w14:textId="77777777" w:rsidR="008057B3" w:rsidRPr="005647EB" w:rsidRDefault="008057B3" w:rsidP="002570E4">
      <w:pPr>
        <w:rPr>
          <w:rFonts w:eastAsia="PMingLiU"/>
          <w:lang w:eastAsia="zh-TW"/>
        </w:rPr>
      </w:pPr>
      <w:r w:rsidRPr="005647EB">
        <w:t xml:space="preserve">Same initial conditions as in 8.3.12.4.1 </w:t>
      </w:r>
      <w:r w:rsidRPr="005647EB">
        <w:rPr>
          <w:rFonts w:eastAsia="PMingLiU"/>
          <w:lang w:eastAsia="zh-TW"/>
        </w:rPr>
        <w:t>with following exception:</w:t>
      </w:r>
    </w:p>
    <w:p w14:paraId="18A66B07" w14:textId="0176012E" w:rsidR="008057B3" w:rsidRPr="005647EB" w:rsidRDefault="008057B3" w:rsidP="002570E4">
      <w:r w:rsidRPr="005647EB">
        <w:t>Use E-UTRA HD-FDD carriers instead of E-UTRA FDD carriers.</w:t>
      </w:r>
    </w:p>
    <w:p w14:paraId="43649BA6" w14:textId="77777777" w:rsidR="008057B3" w:rsidRPr="005647EB" w:rsidRDefault="008057B3" w:rsidP="002570E4">
      <w:pPr>
        <w:pStyle w:val="Heading5"/>
        <w:keepNext w:val="0"/>
        <w:keepLines w:val="0"/>
        <w:rPr>
          <w:lang w:eastAsia="zh-TW"/>
        </w:rPr>
      </w:pPr>
      <w:r w:rsidRPr="005647EB">
        <w:rPr>
          <w:lang w:eastAsia="zh-TW"/>
        </w:rPr>
        <w:t>8.3.13.4.2</w:t>
      </w:r>
      <w:r w:rsidRPr="005647EB">
        <w:rPr>
          <w:lang w:eastAsia="zh-TW"/>
        </w:rPr>
        <w:tab/>
        <w:t>Test procedure</w:t>
      </w:r>
    </w:p>
    <w:p w14:paraId="05B3FA50" w14:textId="77777777" w:rsidR="008057B3" w:rsidRPr="005647EB" w:rsidRDefault="008057B3" w:rsidP="002570E4">
      <w:r w:rsidRPr="005647EB">
        <w:t>Same test procedure as in 8.3.12.4.2.</w:t>
      </w:r>
    </w:p>
    <w:p w14:paraId="64967BB8" w14:textId="77777777" w:rsidR="008057B3" w:rsidRPr="005647EB" w:rsidRDefault="008057B3" w:rsidP="002570E4">
      <w:pPr>
        <w:pStyle w:val="Heading5"/>
        <w:keepNext w:val="0"/>
        <w:keepLines w:val="0"/>
        <w:rPr>
          <w:lang w:eastAsia="zh-TW"/>
        </w:rPr>
      </w:pPr>
      <w:r w:rsidRPr="005647EB">
        <w:rPr>
          <w:lang w:eastAsia="zh-TW"/>
        </w:rPr>
        <w:t>8.3.13.4.3</w:t>
      </w:r>
      <w:r w:rsidRPr="005647EB">
        <w:rPr>
          <w:lang w:eastAsia="zh-TW"/>
        </w:rPr>
        <w:tab/>
        <w:t>Message contents</w:t>
      </w:r>
    </w:p>
    <w:p w14:paraId="7C152592" w14:textId="77777777" w:rsidR="008057B3" w:rsidRPr="005647EB" w:rsidRDefault="008057B3" w:rsidP="002570E4">
      <w:r w:rsidRPr="005647EB">
        <w:t>Same message content as in 8.3.12.4.3.</w:t>
      </w:r>
    </w:p>
    <w:p w14:paraId="524F492D" w14:textId="77777777" w:rsidR="008057B3" w:rsidRPr="005647EB" w:rsidRDefault="008057B3" w:rsidP="002570E4">
      <w:pPr>
        <w:pStyle w:val="Heading4"/>
        <w:keepNext w:val="0"/>
        <w:keepLines w:val="0"/>
        <w:rPr>
          <w:lang w:eastAsia="zh-TW"/>
        </w:rPr>
      </w:pPr>
      <w:r w:rsidRPr="005647EB">
        <w:rPr>
          <w:lang w:eastAsia="zh-TW"/>
        </w:rPr>
        <w:t>8.3.13.5</w:t>
      </w:r>
      <w:r w:rsidRPr="005647EB">
        <w:rPr>
          <w:lang w:eastAsia="zh-TW"/>
        </w:rPr>
        <w:tab/>
        <w:t>Test requirement</w:t>
      </w:r>
    </w:p>
    <w:p w14:paraId="46B715FE" w14:textId="77777777" w:rsidR="008057B3" w:rsidRPr="005647EB" w:rsidRDefault="008057B3" w:rsidP="002570E4">
      <w:pPr>
        <w:rPr>
          <w:rFonts w:eastAsia="PMingLiU"/>
          <w:lang w:eastAsia="zh-TW"/>
        </w:rPr>
      </w:pPr>
      <w:r w:rsidRPr="005647EB">
        <w:t>Table 8.3.13.5-1 define the primary level settings including test tolerances for E-UTRAN HD-FDD event triggered reporting for serving cell under fading propagation conditions test.</w:t>
      </w:r>
    </w:p>
    <w:p w14:paraId="78D39885" w14:textId="77777777" w:rsidR="008057B3" w:rsidRPr="005647EB" w:rsidRDefault="008057B3" w:rsidP="00194A1C">
      <w:pPr>
        <w:pStyle w:val="TH"/>
      </w:pPr>
      <w:r w:rsidRPr="005647EB">
        <w:lastRenderedPageBreak/>
        <w:t xml:space="preserve">Table 8.3.13.5-1: Cell specific test parameters for E-UTRAN HD-FDD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76"/>
        <w:gridCol w:w="1109"/>
        <w:gridCol w:w="1352"/>
      </w:tblGrid>
      <w:tr w:rsidR="008057B3" w:rsidRPr="005647EB" w14:paraId="20E0234F" w14:textId="77777777" w:rsidTr="002570E4">
        <w:trPr>
          <w:cantSplit/>
          <w:jc w:val="center"/>
        </w:trPr>
        <w:tc>
          <w:tcPr>
            <w:tcW w:w="2093" w:type="dxa"/>
            <w:vMerge w:val="restart"/>
            <w:tcBorders>
              <w:top w:val="single" w:sz="4" w:space="0" w:color="auto"/>
              <w:left w:val="single" w:sz="4" w:space="0" w:color="auto"/>
            </w:tcBorders>
          </w:tcPr>
          <w:p w14:paraId="688F320E" w14:textId="77777777" w:rsidR="008057B3" w:rsidRPr="005647EB" w:rsidRDefault="008057B3" w:rsidP="00194A1C">
            <w:pPr>
              <w:pStyle w:val="TAH"/>
              <w:rPr>
                <w:rFonts w:cs="Arial"/>
              </w:rPr>
            </w:pPr>
            <w:r w:rsidRPr="005647EB">
              <w:rPr>
                <w:rFonts w:cs="Arial"/>
              </w:rPr>
              <w:t>Parameter</w:t>
            </w:r>
          </w:p>
        </w:tc>
        <w:tc>
          <w:tcPr>
            <w:tcW w:w="1276" w:type="dxa"/>
            <w:vMerge w:val="restart"/>
            <w:tcBorders>
              <w:top w:val="single" w:sz="4" w:space="0" w:color="auto"/>
            </w:tcBorders>
          </w:tcPr>
          <w:p w14:paraId="58803A25" w14:textId="77777777" w:rsidR="008057B3" w:rsidRPr="005647EB" w:rsidRDefault="008057B3" w:rsidP="00194A1C">
            <w:pPr>
              <w:pStyle w:val="TAH"/>
              <w:rPr>
                <w:rFonts w:cs="Arial"/>
              </w:rPr>
            </w:pPr>
            <w:r w:rsidRPr="005647EB">
              <w:rPr>
                <w:rFonts w:cs="Arial"/>
              </w:rPr>
              <w:t>Unit</w:t>
            </w:r>
          </w:p>
        </w:tc>
        <w:tc>
          <w:tcPr>
            <w:tcW w:w="2551" w:type="dxa"/>
            <w:gridSpan w:val="2"/>
            <w:tcBorders>
              <w:top w:val="single" w:sz="4" w:space="0" w:color="auto"/>
            </w:tcBorders>
          </w:tcPr>
          <w:p w14:paraId="4A438F55" w14:textId="48C04FCC" w:rsidR="008057B3" w:rsidRPr="005647EB" w:rsidRDefault="008057B3" w:rsidP="00194A1C">
            <w:pPr>
              <w:pStyle w:val="TAH"/>
              <w:rPr>
                <w:rFonts w:cs="Arial"/>
              </w:rPr>
            </w:pPr>
            <w:r w:rsidRPr="005647EB">
              <w:rPr>
                <w:rFonts w:cs="Arial"/>
              </w:rPr>
              <w:t>Cell</w:t>
            </w:r>
            <w:r w:rsidR="002570E4" w:rsidRPr="005647EB">
              <w:rPr>
                <w:rFonts w:cs="Arial"/>
              </w:rPr>
              <w:t xml:space="preserve"> </w:t>
            </w:r>
            <w:r w:rsidRPr="005647EB">
              <w:rPr>
                <w:rFonts w:cs="Arial"/>
              </w:rPr>
              <w:t>1</w:t>
            </w:r>
          </w:p>
        </w:tc>
        <w:tc>
          <w:tcPr>
            <w:tcW w:w="2461" w:type="dxa"/>
            <w:gridSpan w:val="2"/>
            <w:tcBorders>
              <w:top w:val="single" w:sz="4" w:space="0" w:color="auto"/>
              <w:right w:val="single" w:sz="4" w:space="0" w:color="auto"/>
            </w:tcBorders>
          </w:tcPr>
          <w:p w14:paraId="1CDE8D51" w14:textId="75E5250D" w:rsidR="008057B3" w:rsidRPr="005647EB" w:rsidRDefault="008057B3" w:rsidP="00194A1C">
            <w:pPr>
              <w:pStyle w:val="TAH"/>
              <w:rPr>
                <w:rFonts w:cs="Arial"/>
              </w:rPr>
            </w:pPr>
            <w:r w:rsidRPr="005647EB">
              <w:rPr>
                <w:rFonts w:cs="Arial"/>
              </w:rPr>
              <w:t>Cell</w:t>
            </w:r>
            <w:r w:rsidR="002570E4" w:rsidRPr="005647EB">
              <w:rPr>
                <w:rFonts w:cs="Arial"/>
              </w:rPr>
              <w:t xml:space="preserve"> </w:t>
            </w:r>
            <w:r w:rsidRPr="005647EB">
              <w:rPr>
                <w:rFonts w:cs="Arial"/>
              </w:rPr>
              <w:t>2</w:t>
            </w:r>
          </w:p>
        </w:tc>
      </w:tr>
      <w:tr w:rsidR="008057B3" w:rsidRPr="005647EB" w14:paraId="5306B3DF" w14:textId="77777777" w:rsidTr="002570E4">
        <w:trPr>
          <w:cantSplit/>
          <w:jc w:val="center"/>
        </w:trPr>
        <w:tc>
          <w:tcPr>
            <w:tcW w:w="2093" w:type="dxa"/>
            <w:vMerge/>
            <w:tcBorders>
              <w:left w:val="single" w:sz="4" w:space="0" w:color="auto"/>
              <w:bottom w:val="single" w:sz="4" w:space="0" w:color="auto"/>
            </w:tcBorders>
          </w:tcPr>
          <w:p w14:paraId="51B76118" w14:textId="77777777" w:rsidR="008057B3" w:rsidRPr="005647EB" w:rsidRDefault="008057B3" w:rsidP="002570E4">
            <w:pPr>
              <w:pStyle w:val="TAH"/>
              <w:keepNext w:val="0"/>
              <w:keepLines w:val="0"/>
              <w:rPr>
                <w:rFonts w:cs="Arial"/>
              </w:rPr>
            </w:pPr>
          </w:p>
        </w:tc>
        <w:tc>
          <w:tcPr>
            <w:tcW w:w="1276" w:type="dxa"/>
            <w:vMerge/>
            <w:tcBorders>
              <w:bottom w:val="single" w:sz="4" w:space="0" w:color="auto"/>
            </w:tcBorders>
          </w:tcPr>
          <w:p w14:paraId="0314B5EE" w14:textId="77777777" w:rsidR="008057B3" w:rsidRPr="005647EB" w:rsidRDefault="008057B3" w:rsidP="002570E4">
            <w:pPr>
              <w:pStyle w:val="TAH"/>
              <w:keepNext w:val="0"/>
              <w:keepLines w:val="0"/>
              <w:rPr>
                <w:rFonts w:cs="Arial"/>
              </w:rPr>
            </w:pPr>
          </w:p>
        </w:tc>
        <w:tc>
          <w:tcPr>
            <w:tcW w:w="1275" w:type="dxa"/>
            <w:tcBorders>
              <w:bottom w:val="single" w:sz="4" w:space="0" w:color="auto"/>
            </w:tcBorders>
          </w:tcPr>
          <w:p w14:paraId="4C9427A1" w14:textId="77777777" w:rsidR="008057B3" w:rsidRPr="005647EB" w:rsidRDefault="008057B3" w:rsidP="002570E4">
            <w:pPr>
              <w:pStyle w:val="TAH"/>
              <w:keepNext w:val="0"/>
              <w:keepLines w:val="0"/>
              <w:rPr>
                <w:rFonts w:cs="Arial"/>
              </w:rPr>
            </w:pPr>
            <w:r w:rsidRPr="005647EB">
              <w:rPr>
                <w:rFonts w:cs="Arial"/>
              </w:rPr>
              <w:t>T1</w:t>
            </w:r>
          </w:p>
        </w:tc>
        <w:tc>
          <w:tcPr>
            <w:tcW w:w="1276" w:type="dxa"/>
            <w:tcBorders>
              <w:bottom w:val="single" w:sz="4" w:space="0" w:color="auto"/>
            </w:tcBorders>
          </w:tcPr>
          <w:p w14:paraId="6AC11FDC" w14:textId="77777777" w:rsidR="008057B3" w:rsidRPr="005647EB" w:rsidRDefault="008057B3" w:rsidP="002570E4">
            <w:pPr>
              <w:pStyle w:val="TAH"/>
              <w:keepNext w:val="0"/>
              <w:keepLines w:val="0"/>
              <w:rPr>
                <w:rFonts w:cs="Arial"/>
              </w:rPr>
            </w:pPr>
            <w:r w:rsidRPr="005647EB">
              <w:rPr>
                <w:rFonts w:cs="Arial"/>
              </w:rPr>
              <w:t>T2</w:t>
            </w:r>
          </w:p>
        </w:tc>
        <w:tc>
          <w:tcPr>
            <w:tcW w:w="1109" w:type="dxa"/>
            <w:tcBorders>
              <w:bottom w:val="single" w:sz="4" w:space="0" w:color="auto"/>
            </w:tcBorders>
          </w:tcPr>
          <w:p w14:paraId="0DF019A2" w14:textId="77777777" w:rsidR="008057B3" w:rsidRPr="005647EB" w:rsidRDefault="008057B3" w:rsidP="002570E4">
            <w:pPr>
              <w:pStyle w:val="TAH"/>
              <w:keepNext w:val="0"/>
              <w:keepLines w:val="0"/>
              <w:rPr>
                <w:rFonts w:cs="Arial"/>
              </w:rPr>
            </w:pPr>
            <w:r w:rsidRPr="005647EB">
              <w:rPr>
                <w:rFonts w:cs="Arial"/>
              </w:rPr>
              <w:t>T1</w:t>
            </w:r>
          </w:p>
        </w:tc>
        <w:tc>
          <w:tcPr>
            <w:tcW w:w="1352" w:type="dxa"/>
            <w:tcBorders>
              <w:bottom w:val="single" w:sz="4" w:space="0" w:color="auto"/>
            </w:tcBorders>
          </w:tcPr>
          <w:p w14:paraId="4F14261B" w14:textId="77777777" w:rsidR="008057B3" w:rsidRPr="005647EB" w:rsidRDefault="008057B3" w:rsidP="002570E4">
            <w:pPr>
              <w:pStyle w:val="TAH"/>
              <w:keepNext w:val="0"/>
              <w:keepLines w:val="0"/>
              <w:rPr>
                <w:rFonts w:cs="Arial"/>
              </w:rPr>
            </w:pPr>
            <w:r w:rsidRPr="005647EB">
              <w:rPr>
                <w:rFonts w:cs="Arial"/>
              </w:rPr>
              <w:t>T2</w:t>
            </w:r>
          </w:p>
        </w:tc>
      </w:tr>
      <w:tr w:rsidR="008057B3" w:rsidRPr="005647EB" w14:paraId="4084F667" w14:textId="77777777" w:rsidTr="002570E4">
        <w:trPr>
          <w:cantSplit/>
          <w:jc w:val="center"/>
        </w:trPr>
        <w:tc>
          <w:tcPr>
            <w:tcW w:w="2093" w:type="dxa"/>
            <w:tcBorders>
              <w:left w:val="single" w:sz="4" w:space="0" w:color="auto"/>
              <w:bottom w:val="single" w:sz="4" w:space="0" w:color="auto"/>
            </w:tcBorders>
          </w:tcPr>
          <w:p w14:paraId="432F5897" w14:textId="48A50FA6" w:rsidR="008057B3" w:rsidRPr="005647EB" w:rsidRDefault="008057B3" w:rsidP="002570E4">
            <w:pPr>
              <w:pStyle w:val="TAL"/>
              <w:keepNext w:val="0"/>
              <w:keepLines w:val="0"/>
              <w:rPr>
                <w:rFonts w:cs="Arial"/>
                <w:bCs/>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276" w:type="dxa"/>
            <w:tcBorders>
              <w:bottom w:val="single" w:sz="4" w:space="0" w:color="auto"/>
            </w:tcBorders>
          </w:tcPr>
          <w:p w14:paraId="0A6665E3" w14:textId="77777777" w:rsidR="008057B3" w:rsidRPr="005647EB" w:rsidRDefault="008057B3" w:rsidP="002570E4">
            <w:pPr>
              <w:pStyle w:val="TAC"/>
              <w:keepNext w:val="0"/>
              <w:keepLines w:val="0"/>
              <w:rPr>
                <w:rFonts w:cs="Arial"/>
              </w:rPr>
            </w:pPr>
          </w:p>
        </w:tc>
        <w:tc>
          <w:tcPr>
            <w:tcW w:w="2551" w:type="dxa"/>
            <w:gridSpan w:val="2"/>
          </w:tcPr>
          <w:p w14:paraId="155F5E74" w14:textId="77777777" w:rsidR="008057B3" w:rsidRPr="005647EB" w:rsidRDefault="008057B3" w:rsidP="002570E4">
            <w:pPr>
              <w:pStyle w:val="TAC"/>
              <w:keepNext w:val="0"/>
              <w:keepLines w:val="0"/>
              <w:rPr>
                <w:rFonts w:cs="Arial"/>
                <w:lang w:eastAsia="zh-CN"/>
              </w:rPr>
            </w:pPr>
            <w:r w:rsidRPr="005647EB">
              <w:rPr>
                <w:rFonts w:cs="Arial"/>
              </w:rPr>
              <w:t>1</w:t>
            </w:r>
          </w:p>
        </w:tc>
        <w:tc>
          <w:tcPr>
            <w:tcW w:w="2461" w:type="dxa"/>
            <w:gridSpan w:val="2"/>
            <w:tcBorders>
              <w:bottom w:val="single" w:sz="4" w:space="0" w:color="auto"/>
            </w:tcBorders>
          </w:tcPr>
          <w:p w14:paraId="06B74955" w14:textId="77777777" w:rsidR="008057B3" w:rsidRPr="005647EB" w:rsidRDefault="008057B3" w:rsidP="002570E4">
            <w:pPr>
              <w:pStyle w:val="TAC"/>
              <w:keepNext w:val="0"/>
              <w:keepLines w:val="0"/>
              <w:rPr>
                <w:rFonts w:cs="Arial"/>
                <w:lang w:eastAsia="zh-CN"/>
              </w:rPr>
            </w:pPr>
            <w:r w:rsidRPr="005647EB">
              <w:rPr>
                <w:rFonts w:cs="Arial"/>
                <w:lang w:eastAsia="zh-CN"/>
              </w:rPr>
              <w:t>2</w:t>
            </w:r>
          </w:p>
        </w:tc>
      </w:tr>
      <w:tr w:rsidR="008057B3" w:rsidRPr="005647EB" w14:paraId="111396F2" w14:textId="77777777" w:rsidTr="002570E4">
        <w:trPr>
          <w:cantSplit/>
          <w:jc w:val="center"/>
        </w:trPr>
        <w:tc>
          <w:tcPr>
            <w:tcW w:w="2093" w:type="dxa"/>
            <w:tcBorders>
              <w:left w:val="single" w:sz="4" w:space="0" w:color="auto"/>
              <w:bottom w:val="single" w:sz="4" w:space="0" w:color="auto"/>
            </w:tcBorders>
          </w:tcPr>
          <w:p w14:paraId="47EDB3EB" w14:textId="77777777" w:rsidR="008057B3" w:rsidRPr="005647EB" w:rsidRDefault="008057B3" w:rsidP="002570E4">
            <w:pPr>
              <w:pStyle w:val="TAL"/>
              <w:keepNext w:val="0"/>
              <w:keepLines w:val="0"/>
              <w:rPr>
                <w:rFonts w:cs="Arial"/>
                <w:bCs/>
              </w:rPr>
            </w:pPr>
            <w:r w:rsidRPr="005647EB">
              <w:rPr>
                <w:rFonts w:cs="Arial"/>
                <w:bCs/>
              </w:rPr>
              <w:t>BW</w:t>
            </w:r>
            <w:r w:rsidRPr="005647EB">
              <w:rPr>
                <w:rFonts w:cs="Arial"/>
                <w:vertAlign w:val="subscript"/>
              </w:rPr>
              <w:t>channel</w:t>
            </w:r>
          </w:p>
        </w:tc>
        <w:tc>
          <w:tcPr>
            <w:tcW w:w="1276" w:type="dxa"/>
            <w:tcBorders>
              <w:bottom w:val="single" w:sz="4" w:space="0" w:color="auto"/>
            </w:tcBorders>
          </w:tcPr>
          <w:p w14:paraId="051C2ACC" w14:textId="77777777" w:rsidR="008057B3" w:rsidRPr="005647EB" w:rsidRDefault="008057B3" w:rsidP="002570E4">
            <w:pPr>
              <w:pStyle w:val="TAC"/>
              <w:keepNext w:val="0"/>
              <w:keepLines w:val="0"/>
              <w:rPr>
                <w:rFonts w:cs="Arial"/>
              </w:rPr>
            </w:pPr>
            <w:r w:rsidRPr="005647EB">
              <w:rPr>
                <w:rFonts w:cs="Arial"/>
              </w:rPr>
              <w:t>MHz</w:t>
            </w:r>
          </w:p>
        </w:tc>
        <w:tc>
          <w:tcPr>
            <w:tcW w:w="2551" w:type="dxa"/>
            <w:gridSpan w:val="2"/>
          </w:tcPr>
          <w:p w14:paraId="24A28138" w14:textId="77777777" w:rsidR="008057B3" w:rsidRPr="005647EB" w:rsidRDefault="008057B3" w:rsidP="002570E4">
            <w:pPr>
              <w:pStyle w:val="TAC"/>
              <w:keepNext w:val="0"/>
              <w:keepLines w:val="0"/>
              <w:rPr>
                <w:rFonts w:cs="Arial"/>
                <w:lang w:eastAsia="zh-CN"/>
              </w:rPr>
            </w:pPr>
            <w:r w:rsidRPr="005647EB">
              <w:rPr>
                <w:rFonts w:cs="Arial"/>
              </w:rPr>
              <w:t>1</w:t>
            </w:r>
            <w:r w:rsidRPr="005647EB">
              <w:rPr>
                <w:rFonts w:cs="Arial"/>
                <w:lang w:eastAsia="zh-CN"/>
              </w:rPr>
              <w:t>0</w:t>
            </w:r>
          </w:p>
        </w:tc>
        <w:tc>
          <w:tcPr>
            <w:tcW w:w="2461" w:type="dxa"/>
            <w:gridSpan w:val="2"/>
            <w:tcBorders>
              <w:bottom w:val="single" w:sz="4" w:space="0" w:color="auto"/>
            </w:tcBorders>
          </w:tcPr>
          <w:p w14:paraId="09440229" w14:textId="77777777" w:rsidR="008057B3" w:rsidRPr="005647EB" w:rsidRDefault="008057B3" w:rsidP="002570E4">
            <w:pPr>
              <w:pStyle w:val="TAC"/>
              <w:keepNext w:val="0"/>
              <w:keepLines w:val="0"/>
              <w:rPr>
                <w:rFonts w:cs="Arial"/>
                <w:lang w:eastAsia="zh-CN"/>
              </w:rPr>
            </w:pPr>
            <w:r w:rsidRPr="005647EB">
              <w:rPr>
                <w:rFonts w:cs="Arial"/>
                <w:lang w:eastAsia="zh-CN"/>
              </w:rPr>
              <w:t>10</w:t>
            </w:r>
          </w:p>
        </w:tc>
      </w:tr>
      <w:tr w:rsidR="008057B3" w:rsidRPr="005647EB" w14:paraId="50F64CF2" w14:textId="77777777" w:rsidTr="002570E4">
        <w:trPr>
          <w:cantSplit/>
          <w:jc w:val="center"/>
        </w:trPr>
        <w:tc>
          <w:tcPr>
            <w:tcW w:w="2093" w:type="dxa"/>
            <w:tcBorders>
              <w:left w:val="single" w:sz="4" w:space="0" w:color="auto"/>
              <w:bottom w:val="single" w:sz="4" w:space="0" w:color="auto"/>
            </w:tcBorders>
          </w:tcPr>
          <w:p w14:paraId="3792704C" w14:textId="2679685A" w:rsidR="008057B3" w:rsidRPr="005647EB" w:rsidRDefault="008057B3"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p>
          <w:p w14:paraId="07EAD7CC" w14:textId="54345130" w:rsidR="008057B3" w:rsidRPr="005647EB" w:rsidRDefault="008057B3"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57656BD3" w14:textId="77777777" w:rsidR="008057B3" w:rsidRPr="005647EB" w:rsidRDefault="008057B3" w:rsidP="002570E4">
            <w:pPr>
              <w:pStyle w:val="TAC"/>
              <w:keepNext w:val="0"/>
              <w:keepLines w:val="0"/>
              <w:rPr>
                <w:rFonts w:cs="Arial"/>
              </w:rPr>
            </w:pPr>
          </w:p>
        </w:tc>
        <w:tc>
          <w:tcPr>
            <w:tcW w:w="2551" w:type="dxa"/>
            <w:gridSpan w:val="2"/>
          </w:tcPr>
          <w:p w14:paraId="68E658C3" w14:textId="1A5765A3" w:rsidR="008057B3" w:rsidRPr="005647EB" w:rsidRDefault="008057B3" w:rsidP="002570E4">
            <w:pPr>
              <w:pStyle w:val="TAC"/>
              <w:keepNext w:val="0"/>
              <w:keepLines w:val="0"/>
              <w:rPr>
                <w:rFonts w:cs="Arial"/>
                <w:lang w:eastAsia="zh-CN"/>
              </w:rPr>
            </w:pPr>
            <w:r w:rsidRPr="005647EB">
              <w:rPr>
                <w:rFonts w:cs="Arial"/>
                <w:lang w:eastAsia="zh-CN"/>
              </w:rPr>
              <w:t>R.1</w:t>
            </w:r>
            <w:r w:rsidRPr="005647EB">
              <w:rPr>
                <w:rFonts w:cs="Arial"/>
              </w:rPr>
              <w:t>1</w:t>
            </w:r>
            <w:r w:rsidR="002570E4" w:rsidRPr="005647EB">
              <w:rPr>
                <w:rFonts w:cs="Arial"/>
                <w:lang w:eastAsia="zh-CN"/>
              </w:rPr>
              <w:t xml:space="preserve"> </w:t>
            </w:r>
            <w:r w:rsidRPr="005647EB">
              <w:rPr>
                <w:rFonts w:cs="Arial"/>
                <w:lang w:eastAsia="zh-CN"/>
              </w:rPr>
              <w:t>HD-FDD</w:t>
            </w:r>
          </w:p>
        </w:tc>
        <w:tc>
          <w:tcPr>
            <w:tcW w:w="2461" w:type="dxa"/>
            <w:gridSpan w:val="2"/>
            <w:tcBorders>
              <w:bottom w:val="single" w:sz="4" w:space="0" w:color="auto"/>
            </w:tcBorders>
          </w:tcPr>
          <w:p w14:paraId="67E82C3F" w14:textId="77777777" w:rsidR="008057B3" w:rsidRPr="005647EB" w:rsidRDefault="008057B3" w:rsidP="002570E4">
            <w:pPr>
              <w:pStyle w:val="TAC"/>
              <w:keepNext w:val="0"/>
              <w:keepLines w:val="0"/>
              <w:rPr>
                <w:rFonts w:cs="Arial"/>
                <w:lang w:eastAsia="zh-CN"/>
              </w:rPr>
            </w:pPr>
            <w:r w:rsidRPr="005647EB">
              <w:rPr>
                <w:rFonts w:cs="Arial"/>
                <w:lang w:eastAsia="zh-CN"/>
              </w:rPr>
              <w:t>-</w:t>
            </w:r>
          </w:p>
        </w:tc>
      </w:tr>
      <w:tr w:rsidR="008057B3" w:rsidRPr="005647EB" w14:paraId="0BB35D3C" w14:textId="77777777" w:rsidTr="002570E4">
        <w:trPr>
          <w:cantSplit/>
          <w:jc w:val="center"/>
        </w:trPr>
        <w:tc>
          <w:tcPr>
            <w:tcW w:w="2093" w:type="dxa"/>
            <w:tcBorders>
              <w:left w:val="single" w:sz="4" w:space="0" w:color="auto"/>
              <w:bottom w:val="single" w:sz="4" w:space="0" w:color="auto"/>
            </w:tcBorders>
          </w:tcPr>
          <w:p w14:paraId="13F2B483" w14:textId="09094B2F" w:rsidR="008057B3" w:rsidRPr="005647EB" w:rsidRDefault="008057B3" w:rsidP="002570E4">
            <w:pPr>
              <w:pStyle w:val="TAL"/>
              <w:keepNext w:val="0"/>
              <w:keepLines w:val="0"/>
              <w:rPr>
                <w:rFonts w:cs="Arial"/>
              </w:rPr>
            </w:pPr>
            <w:r w:rsidRPr="005647EB">
              <w:rPr>
                <w:rFonts w:cs="Arial"/>
              </w:rPr>
              <w:t>MPDCCH</w:t>
            </w:r>
            <w:r w:rsidR="002570E4" w:rsidRPr="005647EB">
              <w:rPr>
                <w:rFonts w:cs="Arial"/>
              </w:rPr>
              <w:t xml:space="preserve"> </w:t>
            </w:r>
            <w:r w:rsidRPr="005647EB">
              <w:rPr>
                <w:rFonts w:cs="Arial"/>
              </w:rPr>
              <w:t>parameters:</w:t>
            </w:r>
          </w:p>
          <w:p w14:paraId="6103BBD6" w14:textId="12D0939F" w:rsidR="008057B3" w:rsidRPr="005647EB" w:rsidRDefault="008057B3"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6749EE0F" w14:textId="77777777" w:rsidR="008057B3" w:rsidRPr="005647EB" w:rsidRDefault="008057B3" w:rsidP="002570E4">
            <w:pPr>
              <w:pStyle w:val="TAC"/>
              <w:keepNext w:val="0"/>
              <w:keepLines w:val="0"/>
              <w:rPr>
                <w:rFonts w:cs="Arial"/>
              </w:rPr>
            </w:pPr>
          </w:p>
        </w:tc>
        <w:tc>
          <w:tcPr>
            <w:tcW w:w="2551" w:type="dxa"/>
            <w:gridSpan w:val="2"/>
          </w:tcPr>
          <w:p w14:paraId="1A3EB62E" w14:textId="51847948" w:rsidR="008057B3" w:rsidRPr="005647EB" w:rsidRDefault="008057B3" w:rsidP="002570E4">
            <w:pPr>
              <w:pStyle w:val="TAC"/>
              <w:keepNext w:val="0"/>
              <w:keepLines w:val="0"/>
              <w:rPr>
                <w:rFonts w:cs="Arial"/>
                <w:lang w:eastAsia="zh-CN"/>
              </w:rPr>
            </w:pPr>
            <w:r w:rsidRPr="005647EB">
              <w:rPr>
                <w:rFonts w:cs="Arial"/>
                <w:lang w:eastAsia="zh-CN"/>
              </w:rPr>
              <w:t>R.</w:t>
            </w:r>
            <w:r w:rsidRPr="005647EB">
              <w:rPr>
                <w:rFonts w:cs="Arial"/>
              </w:rPr>
              <w:t>7</w:t>
            </w:r>
            <w:r w:rsidR="002570E4" w:rsidRPr="005647EB">
              <w:rPr>
                <w:rFonts w:cs="Arial"/>
                <w:lang w:eastAsia="zh-CN"/>
              </w:rPr>
              <w:t xml:space="preserve"> </w:t>
            </w:r>
            <w:r w:rsidRPr="005647EB">
              <w:rPr>
                <w:rFonts w:cs="Arial"/>
                <w:lang w:eastAsia="zh-CN"/>
              </w:rPr>
              <w:t>HD-FDD</w:t>
            </w:r>
          </w:p>
        </w:tc>
        <w:tc>
          <w:tcPr>
            <w:tcW w:w="2461" w:type="dxa"/>
            <w:gridSpan w:val="2"/>
            <w:tcBorders>
              <w:bottom w:val="single" w:sz="4" w:space="0" w:color="auto"/>
            </w:tcBorders>
          </w:tcPr>
          <w:p w14:paraId="72DFB86F" w14:textId="0B3EF5B5" w:rsidR="008057B3" w:rsidRPr="005647EB" w:rsidRDefault="008057B3" w:rsidP="002570E4">
            <w:pPr>
              <w:pStyle w:val="TAC"/>
              <w:keepNext w:val="0"/>
              <w:keepLines w:val="0"/>
              <w:rPr>
                <w:rFonts w:cs="Arial"/>
                <w:lang w:eastAsia="zh-CN"/>
              </w:rPr>
            </w:pPr>
            <w:r w:rsidRPr="005647EB">
              <w:rPr>
                <w:rFonts w:cs="Arial"/>
                <w:lang w:eastAsia="zh-CN"/>
              </w:rPr>
              <w:t>R.</w:t>
            </w:r>
            <w:r w:rsidRPr="005647EB">
              <w:rPr>
                <w:rFonts w:cs="Arial"/>
              </w:rPr>
              <w:t>7</w:t>
            </w:r>
            <w:r w:rsidR="002570E4" w:rsidRPr="005647EB">
              <w:rPr>
                <w:rFonts w:cs="Arial"/>
                <w:lang w:eastAsia="zh-CN"/>
              </w:rPr>
              <w:t xml:space="preserve"> </w:t>
            </w:r>
            <w:r w:rsidRPr="005647EB">
              <w:rPr>
                <w:rFonts w:cs="Arial"/>
                <w:lang w:eastAsia="zh-CN"/>
              </w:rPr>
              <w:t>HD-FDD</w:t>
            </w:r>
          </w:p>
        </w:tc>
      </w:tr>
      <w:tr w:rsidR="008057B3" w:rsidRPr="005647EB" w14:paraId="579E2B59" w14:textId="77777777" w:rsidTr="002570E4">
        <w:trPr>
          <w:cantSplit/>
          <w:jc w:val="center"/>
        </w:trPr>
        <w:tc>
          <w:tcPr>
            <w:tcW w:w="2093" w:type="dxa"/>
            <w:tcBorders>
              <w:left w:val="single" w:sz="4" w:space="0" w:color="auto"/>
              <w:bottom w:val="single" w:sz="4" w:space="0" w:color="auto"/>
            </w:tcBorders>
          </w:tcPr>
          <w:p w14:paraId="7B0C7147" w14:textId="2B014B7C" w:rsidR="008057B3" w:rsidRPr="005647EB" w:rsidRDefault="008057B3"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p>
        </w:tc>
        <w:tc>
          <w:tcPr>
            <w:tcW w:w="1276" w:type="dxa"/>
            <w:tcBorders>
              <w:bottom w:val="single" w:sz="4" w:space="0" w:color="auto"/>
            </w:tcBorders>
          </w:tcPr>
          <w:p w14:paraId="2762B09F" w14:textId="77777777" w:rsidR="008057B3" w:rsidRPr="005647EB" w:rsidRDefault="008057B3" w:rsidP="002570E4">
            <w:pPr>
              <w:pStyle w:val="TAC"/>
              <w:keepNext w:val="0"/>
              <w:keepLines w:val="0"/>
              <w:rPr>
                <w:rFonts w:cs="Arial"/>
              </w:rPr>
            </w:pPr>
          </w:p>
        </w:tc>
        <w:tc>
          <w:tcPr>
            <w:tcW w:w="2551" w:type="dxa"/>
            <w:gridSpan w:val="2"/>
          </w:tcPr>
          <w:p w14:paraId="101E991C" w14:textId="49B038E9" w:rsidR="008057B3" w:rsidRPr="005647EB" w:rsidRDefault="008057B3" w:rsidP="002570E4">
            <w:pPr>
              <w:pStyle w:val="TAC"/>
              <w:keepNext w:val="0"/>
              <w:keepLines w:val="0"/>
              <w:rPr>
                <w:rFonts w:cs="v4.2.0"/>
                <w:lang w:eastAsia="zh-CN"/>
              </w:rPr>
            </w:pPr>
            <w:r w:rsidRPr="005647EB">
              <w:rPr>
                <w:rFonts w:cs="v4.2.0"/>
                <w:lang w:eastAsia="zh-CN"/>
              </w:rPr>
              <w:t>OP.21</w:t>
            </w:r>
            <w:r w:rsidR="002570E4" w:rsidRPr="005647EB">
              <w:rPr>
                <w:rFonts w:cs="v4.2.0"/>
                <w:lang w:eastAsia="zh-CN"/>
              </w:rPr>
              <w:t xml:space="preserve"> </w:t>
            </w:r>
            <w:r w:rsidRPr="005647EB">
              <w:rPr>
                <w:rFonts w:cs="v4.2.0"/>
                <w:lang w:eastAsia="zh-CN"/>
              </w:rPr>
              <w:t>FDD</w:t>
            </w:r>
          </w:p>
        </w:tc>
        <w:tc>
          <w:tcPr>
            <w:tcW w:w="2461" w:type="dxa"/>
            <w:gridSpan w:val="2"/>
            <w:tcBorders>
              <w:bottom w:val="single" w:sz="4" w:space="0" w:color="auto"/>
            </w:tcBorders>
          </w:tcPr>
          <w:p w14:paraId="00E47662" w14:textId="4D79A769" w:rsidR="008057B3" w:rsidRPr="005647EB" w:rsidRDefault="008057B3" w:rsidP="002570E4">
            <w:pPr>
              <w:pStyle w:val="TAC"/>
              <w:keepNext w:val="0"/>
              <w:keepLines w:val="0"/>
              <w:rPr>
                <w:rFonts w:cs="v4.2.0"/>
                <w:lang w:eastAsia="zh-CN"/>
              </w:rPr>
            </w:pPr>
            <w:r w:rsidRPr="005647EB">
              <w:rPr>
                <w:rFonts w:cs="Arial"/>
              </w:rPr>
              <w:t>OP.6</w:t>
            </w:r>
            <w:r w:rsidR="002570E4" w:rsidRPr="005647EB">
              <w:rPr>
                <w:rFonts w:cs="Arial"/>
              </w:rPr>
              <w:t xml:space="preserve"> </w:t>
            </w:r>
            <w:r w:rsidRPr="005647EB">
              <w:rPr>
                <w:rFonts w:cs="Arial"/>
              </w:rPr>
              <w:t>FDD</w:t>
            </w:r>
          </w:p>
        </w:tc>
      </w:tr>
      <w:tr w:rsidR="008057B3" w:rsidRPr="005647EB" w14:paraId="7707E88B" w14:textId="77777777" w:rsidTr="002570E4">
        <w:trPr>
          <w:cantSplit/>
          <w:jc w:val="center"/>
        </w:trPr>
        <w:tc>
          <w:tcPr>
            <w:tcW w:w="2093" w:type="dxa"/>
            <w:tcBorders>
              <w:left w:val="single" w:sz="4" w:space="0" w:color="auto"/>
              <w:bottom w:val="single" w:sz="4" w:space="0" w:color="auto"/>
            </w:tcBorders>
          </w:tcPr>
          <w:p w14:paraId="69F1D371" w14:textId="77777777" w:rsidR="008057B3" w:rsidRPr="005647EB" w:rsidRDefault="008057B3" w:rsidP="002570E4">
            <w:pPr>
              <w:pStyle w:val="TAL"/>
              <w:keepNext w:val="0"/>
              <w:keepLines w:val="0"/>
              <w:rPr>
                <w:rFonts w:cs="Arial"/>
              </w:rPr>
            </w:pPr>
            <w:r w:rsidRPr="005647EB">
              <w:rPr>
                <w:rFonts w:cs="Arial"/>
                <w:bCs/>
              </w:rPr>
              <w:t>PBCH_RA</w:t>
            </w:r>
          </w:p>
        </w:tc>
        <w:tc>
          <w:tcPr>
            <w:tcW w:w="1276" w:type="dxa"/>
            <w:tcBorders>
              <w:bottom w:val="single" w:sz="4" w:space="0" w:color="auto"/>
            </w:tcBorders>
          </w:tcPr>
          <w:p w14:paraId="7D4980BF"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val="restart"/>
            <w:vAlign w:val="center"/>
          </w:tcPr>
          <w:p w14:paraId="07DD1268" w14:textId="77777777" w:rsidR="008057B3" w:rsidRPr="005647EB" w:rsidRDefault="008057B3" w:rsidP="002570E4">
            <w:pPr>
              <w:pStyle w:val="TAC"/>
              <w:keepNext w:val="0"/>
              <w:keepLines w:val="0"/>
              <w:rPr>
                <w:rFonts w:cs="Arial"/>
              </w:rPr>
            </w:pPr>
            <w:r w:rsidRPr="005647EB">
              <w:rPr>
                <w:rFonts w:cs="Arial"/>
              </w:rPr>
              <w:t>-3</w:t>
            </w:r>
          </w:p>
        </w:tc>
        <w:tc>
          <w:tcPr>
            <w:tcW w:w="2461" w:type="dxa"/>
            <w:gridSpan w:val="2"/>
            <w:vMerge w:val="restart"/>
            <w:vAlign w:val="center"/>
          </w:tcPr>
          <w:p w14:paraId="4717CC5D" w14:textId="77777777" w:rsidR="008057B3" w:rsidRPr="005647EB" w:rsidRDefault="008057B3" w:rsidP="002570E4">
            <w:pPr>
              <w:pStyle w:val="TAC"/>
              <w:keepNext w:val="0"/>
              <w:keepLines w:val="0"/>
              <w:rPr>
                <w:rFonts w:cs="Arial"/>
              </w:rPr>
            </w:pPr>
            <w:r w:rsidRPr="005647EB">
              <w:rPr>
                <w:rFonts w:cs="Arial"/>
              </w:rPr>
              <w:t>-3</w:t>
            </w:r>
          </w:p>
        </w:tc>
      </w:tr>
      <w:tr w:rsidR="008057B3" w:rsidRPr="005647EB" w14:paraId="19ED8BB0" w14:textId="77777777" w:rsidTr="002570E4">
        <w:trPr>
          <w:cantSplit/>
          <w:jc w:val="center"/>
        </w:trPr>
        <w:tc>
          <w:tcPr>
            <w:tcW w:w="2093" w:type="dxa"/>
            <w:tcBorders>
              <w:left w:val="single" w:sz="4" w:space="0" w:color="auto"/>
              <w:bottom w:val="single" w:sz="4" w:space="0" w:color="auto"/>
            </w:tcBorders>
          </w:tcPr>
          <w:p w14:paraId="057117C2" w14:textId="77777777" w:rsidR="008057B3" w:rsidRPr="005647EB" w:rsidRDefault="008057B3" w:rsidP="002570E4">
            <w:pPr>
              <w:pStyle w:val="TAL"/>
              <w:keepNext w:val="0"/>
              <w:keepLines w:val="0"/>
              <w:rPr>
                <w:rFonts w:cs="Arial"/>
              </w:rPr>
            </w:pPr>
            <w:r w:rsidRPr="005647EB">
              <w:rPr>
                <w:rFonts w:cs="Arial"/>
                <w:bCs/>
              </w:rPr>
              <w:t>PBCH_RB</w:t>
            </w:r>
          </w:p>
        </w:tc>
        <w:tc>
          <w:tcPr>
            <w:tcW w:w="1276" w:type="dxa"/>
            <w:tcBorders>
              <w:bottom w:val="single" w:sz="4" w:space="0" w:color="auto"/>
            </w:tcBorders>
          </w:tcPr>
          <w:p w14:paraId="5EA9194F"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tcPr>
          <w:p w14:paraId="183CCF82" w14:textId="77777777" w:rsidR="008057B3" w:rsidRPr="005647EB" w:rsidRDefault="008057B3" w:rsidP="002570E4">
            <w:pPr>
              <w:pStyle w:val="TAC"/>
              <w:keepNext w:val="0"/>
              <w:keepLines w:val="0"/>
              <w:rPr>
                <w:rFonts w:cs="Arial"/>
              </w:rPr>
            </w:pPr>
          </w:p>
        </w:tc>
        <w:tc>
          <w:tcPr>
            <w:tcW w:w="2461" w:type="dxa"/>
            <w:gridSpan w:val="2"/>
            <w:vMerge/>
          </w:tcPr>
          <w:p w14:paraId="6FF15F9A" w14:textId="77777777" w:rsidR="008057B3" w:rsidRPr="005647EB" w:rsidRDefault="008057B3" w:rsidP="002570E4">
            <w:pPr>
              <w:pStyle w:val="TAC"/>
              <w:keepNext w:val="0"/>
              <w:keepLines w:val="0"/>
              <w:rPr>
                <w:rFonts w:cs="Arial"/>
              </w:rPr>
            </w:pPr>
          </w:p>
        </w:tc>
      </w:tr>
      <w:tr w:rsidR="008057B3" w:rsidRPr="005647EB" w14:paraId="03487D3E" w14:textId="77777777" w:rsidTr="002570E4">
        <w:trPr>
          <w:cantSplit/>
          <w:jc w:val="center"/>
        </w:trPr>
        <w:tc>
          <w:tcPr>
            <w:tcW w:w="2093" w:type="dxa"/>
            <w:tcBorders>
              <w:left w:val="single" w:sz="4" w:space="0" w:color="auto"/>
              <w:bottom w:val="single" w:sz="4" w:space="0" w:color="auto"/>
            </w:tcBorders>
          </w:tcPr>
          <w:p w14:paraId="4914926A" w14:textId="77777777" w:rsidR="008057B3" w:rsidRPr="005647EB" w:rsidRDefault="008057B3" w:rsidP="002570E4">
            <w:pPr>
              <w:pStyle w:val="TAL"/>
              <w:keepNext w:val="0"/>
              <w:keepLines w:val="0"/>
              <w:rPr>
                <w:rFonts w:cs="Arial"/>
              </w:rPr>
            </w:pPr>
            <w:r w:rsidRPr="005647EB">
              <w:rPr>
                <w:rFonts w:cs="Arial"/>
              </w:rPr>
              <w:t>PSS_RA</w:t>
            </w:r>
          </w:p>
        </w:tc>
        <w:tc>
          <w:tcPr>
            <w:tcW w:w="1276" w:type="dxa"/>
            <w:tcBorders>
              <w:bottom w:val="single" w:sz="4" w:space="0" w:color="auto"/>
            </w:tcBorders>
          </w:tcPr>
          <w:p w14:paraId="3541BE2E"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tcPr>
          <w:p w14:paraId="3629C41A" w14:textId="77777777" w:rsidR="008057B3" w:rsidRPr="005647EB" w:rsidRDefault="008057B3" w:rsidP="002570E4">
            <w:pPr>
              <w:pStyle w:val="TAC"/>
              <w:keepNext w:val="0"/>
              <w:keepLines w:val="0"/>
              <w:rPr>
                <w:rFonts w:cs="Arial"/>
              </w:rPr>
            </w:pPr>
          </w:p>
        </w:tc>
        <w:tc>
          <w:tcPr>
            <w:tcW w:w="2461" w:type="dxa"/>
            <w:gridSpan w:val="2"/>
            <w:vMerge/>
          </w:tcPr>
          <w:p w14:paraId="7B54E7AB" w14:textId="77777777" w:rsidR="008057B3" w:rsidRPr="005647EB" w:rsidRDefault="008057B3" w:rsidP="002570E4">
            <w:pPr>
              <w:pStyle w:val="TAC"/>
              <w:keepNext w:val="0"/>
              <w:keepLines w:val="0"/>
              <w:rPr>
                <w:rFonts w:cs="Arial"/>
              </w:rPr>
            </w:pPr>
          </w:p>
        </w:tc>
      </w:tr>
      <w:tr w:rsidR="008057B3" w:rsidRPr="005647EB" w14:paraId="0D38963D" w14:textId="77777777" w:rsidTr="002570E4">
        <w:trPr>
          <w:cantSplit/>
          <w:jc w:val="center"/>
        </w:trPr>
        <w:tc>
          <w:tcPr>
            <w:tcW w:w="2093" w:type="dxa"/>
            <w:tcBorders>
              <w:left w:val="single" w:sz="4" w:space="0" w:color="auto"/>
            </w:tcBorders>
          </w:tcPr>
          <w:p w14:paraId="0EF95937" w14:textId="77777777" w:rsidR="008057B3" w:rsidRPr="005647EB" w:rsidRDefault="008057B3" w:rsidP="002570E4">
            <w:pPr>
              <w:pStyle w:val="TAL"/>
              <w:keepNext w:val="0"/>
              <w:keepLines w:val="0"/>
              <w:rPr>
                <w:rFonts w:cs="Arial"/>
                <w:lang w:eastAsia="zh-CN"/>
              </w:rPr>
            </w:pPr>
            <w:r w:rsidRPr="005647EB">
              <w:rPr>
                <w:rFonts w:cs="Arial"/>
              </w:rPr>
              <w:t>SSS_RA</w:t>
            </w:r>
          </w:p>
        </w:tc>
        <w:tc>
          <w:tcPr>
            <w:tcW w:w="1276" w:type="dxa"/>
          </w:tcPr>
          <w:p w14:paraId="0EE05479" w14:textId="77777777" w:rsidR="008057B3" w:rsidRPr="005647EB" w:rsidRDefault="008057B3" w:rsidP="002570E4">
            <w:pPr>
              <w:pStyle w:val="TAC"/>
              <w:keepNext w:val="0"/>
              <w:keepLines w:val="0"/>
              <w:rPr>
                <w:rFonts w:cs="Arial"/>
                <w:lang w:eastAsia="zh-CN"/>
              </w:rPr>
            </w:pPr>
            <w:r w:rsidRPr="005647EB">
              <w:rPr>
                <w:rFonts w:cs="Arial"/>
              </w:rPr>
              <w:t>dB</w:t>
            </w:r>
          </w:p>
        </w:tc>
        <w:tc>
          <w:tcPr>
            <w:tcW w:w="2551" w:type="dxa"/>
            <w:gridSpan w:val="2"/>
            <w:vMerge/>
          </w:tcPr>
          <w:p w14:paraId="4F1566FF" w14:textId="77777777" w:rsidR="008057B3" w:rsidRPr="005647EB" w:rsidRDefault="008057B3" w:rsidP="002570E4">
            <w:pPr>
              <w:pStyle w:val="TAC"/>
              <w:keepNext w:val="0"/>
              <w:keepLines w:val="0"/>
              <w:rPr>
                <w:rFonts w:cs="Arial"/>
              </w:rPr>
            </w:pPr>
          </w:p>
        </w:tc>
        <w:tc>
          <w:tcPr>
            <w:tcW w:w="2461" w:type="dxa"/>
            <w:gridSpan w:val="2"/>
            <w:vMerge/>
          </w:tcPr>
          <w:p w14:paraId="031D1198" w14:textId="77777777" w:rsidR="008057B3" w:rsidRPr="005647EB" w:rsidRDefault="008057B3" w:rsidP="002570E4">
            <w:pPr>
              <w:pStyle w:val="TAC"/>
              <w:keepNext w:val="0"/>
              <w:keepLines w:val="0"/>
              <w:rPr>
                <w:rFonts w:cs="Arial"/>
              </w:rPr>
            </w:pPr>
          </w:p>
        </w:tc>
      </w:tr>
      <w:tr w:rsidR="008057B3" w:rsidRPr="005647EB" w14:paraId="789F442E" w14:textId="77777777" w:rsidTr="002570E4">
        <w:trPr>
          <w:cantSplit/>
          <w:jc w:val="center"/>
        </w:trPr>
        <w:tc>
          <w:tcPr>
            <w:tcW w:w="2093" w:type="dxa"/>
            <w:tcBorders>
              <w:left w:val="single" w:sz="4" w:space="0" w:color="auto"/>
              <w:bottom w:val="single" w:sz="4" w:space="0" w:color="auto"/>
            </w:tcBorders>
          </w:tcPr>
          <w:p w14:paraId="4EE86778" w14:textId="77777777" w:rsidR="008057B3" w:rsidRPr="005647EB" w:rsidRDefault="008057B3" w:rsidP="002570E4">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44D6581A"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6DFEAF1D" w14:textId="77777777" w:rsidR="008057B3" w:rsidRPr="005647EB" w:rsidRDefault="008057B3" w:rsidP="002570E4">
            <w:pPr>
              <w:pStyle w:val="TAC"/>
              <w:keepNext w:val="0"/>
              <w:keepLines w:val="0"/>
              <w:rPr>
                <w:rFonts w:cs="Arial"/>
              </w:rPr>
            </w:pPr>
          </w:p>
        </w:tc>
        <w:tc>
          <w:tcPr>
            <w:tcW w:w="2461" w:type="dxa"/>
            <w:gridSpan w:val="2"/>
            <w:vMerge/>
          </w:tcPr>
          <w:p w14:paraId="5E90EB49" w14:textId="77777777" w:rsidR="008057B3" w:rsidRPr="005647EB" w:rsidRDefault="008057B3" w:rsidP="002570E4">
            <w:pPr>
              <w:pStyle w:val="TAC"/>
              <w:keepNext w:val="0"/>
              <w:keepLines w:val="0"/>
              <w:rPr>
                <w:rFonts w:cs="Arial"/>
              </w:rPr>
            </w:pPr>
          </w:p>
        </w:tc>
      </w:tr>
      <w:tr w:rsidR="008057B3" w:rsidRPr="005647EB" w14:paraId="229E5FAF" w14:textId="77777777" w:rsidTr="002570E4">
        <w:trPr>
          <w:cantSplit/>
          <w:jc w:val="center"/>
        </w:trPr>
        <w:tc>
          <w:tcPr>
            <w:tcW w:w="2093" w:type="dxa"/>
            <w:tcBorders>
              <w:left w:val="single" w:sz="4" w:space="0" w:color="auto"/>
              <w:bottom w:val="single" w:sz="4" w:space="0" w:color="auto"/>
            </w:tcBorders>
          </w:tcPr>
          <w:p w14:paraId="110791CC" w14:textId="77777777" w:rsidR="008057B3" w:rsidRPr="005647EB" w:rsidRDefault="008057B3" w:rsidP="002570E4">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6A7106F7"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0D2512FE" w14:textId="77777777" w:rsidR="008057B3" w:rsidRPr="005647EB" w:rsidRDefault="008057B3" w:rsidP="002570E4">
            <w:pPr>
              <w:pStyle w:val="TAC"/>
              <w:keepNext w:val="0"/>
              <w:keepLines w:val="0"/>
              <w:rPr>
                <w:rFonts w:cs="Arial"/>
              </w:rPr>
            </w:pPr>
          </w:p>
        </w:tc>
        <w:tc>
          <w:tcPr>
            <w:tcW w:w="2461" w:type="dxa"/>
            <w:gridSpan w:val="2"/>
            <w:vMerge/>
          </w:tcPr>
          <w:p w14:paraId="625644E8" w14:textId="77777777" w:rsidR="008057B3" w:rsidRPr="005647EB" w:rsidRDefault="008057B3" w:rsidP="002570E4">
            <w:pPr>
              <w:pStyle w:val="TAC"/>
              <w:keepNext w:val="0"/>
              <w:keepLines w:val="0"/>
              <w:rPr>
                <w:rFonts w:cs="Arial"/>
              </w:rPr>
            </w:pPr>
          </w:p>
        </w:tc>
      </w:tr>
      <w:tr w:rsidR="008057B3" w:rsidRPr="005647EB" w14:paraId="0E9C0DC6" w14:textId="77777777" w:rsidTr="002570E4">
        <w:trPr>
          <w:cantSplit/>
          <w:jc w:val="center"/>
        </w:trPr>
        <w:tc>
          <w:tcPr>
            <w:tcW w:w="2093" w:type="dxa"/>
            <w:tcBorders>
              <w:left w:val="single" w:sz="4" w:space="0" w:color="auto"/>
              <w:bottom w:val="single" w:sz="4" w:space="0" w:color="auto"/>
            </w:tcBorders>
          </w:tcPr>
          <w:p w14:paraId="30C98987" w14:textId="77777777" w:rsidR="008057B3" w:rsidRPr="005647EB" w:rsidRDefault="008057B3" w:rsidP="002570E4">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3EADC86D"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2BEEC2E8" w14:textId="77777777" w:rsidR="008057B3" w:rsidRPr="005647EB" w:rsidRDefault="008057B3" w:rsidP="002570E4">
            <w:pPr>
              <w:pStyle w:val="TAC"/>
              <w:keepNext w:val="0"/>
              <w:keepLines w:val="0"/>
              <w:rPr>
                <w:rFonts w:cs="Arial"/>
              </w:rPr>
            </w:pPr>
          </w:p>
        </w:tc>
        <w:tc>
          <w:tcPr>
            <w:tcW w:w="2461" w:type="dxa"/>
            <w:gridSpan w:val="2"/>
            <w:vMerge/>
          </w:tcPr>
          <w:p w14:paraId="01B818CC" w14:textId="77777777" w:rsidR="008057B3" w:rsidRPr="005647EB" w:rsidRDefault="008057B3" w:rsidP="002570E4">
            <w:pPr>
              <w:pStyle w:val="TAC"/>
              <w:keepNext w:val="0"/>
              <w:keepLines w:val="0"/>
              <w:rPr>
                <w:rFonts w:cs="Arial"/>
              </w:rPr>
            </w:pPr>
          </w:p>
        </w:tc>
      </w:tr>
      <w:tr w:rsidR="008057B3" w:rsidRPr="005647EB" w14:paraId="6EC082E9" w14:textId="77777777" w:rsidTr="002570E4">
        <w:trPr>
          <w:cantSplit/>
          <w:jc w:val="center"/>
        </w:trPr>
        <w:tc>
          <w:tcPr>
            <w:tcW w:w="2093" w:type="dxa"/>
            <w:tcBorders>
              <w:left w:val="single" w:sz="4" w:space="0" w:color="auto"/>
              <w:bottom w:val="single" w:sz="4" w:space="0" w:color="auto"/>
            </w:tcBorders>
          </w:tcPr>
          <w:p w14:paraId="13C9193C"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24D9D509"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53CE83A0" w14:textId="77777777" w:rsidR="008057B3" w:rsidRPr="005647EB" w:rsidRDefault="008057B3" w:rsidP="002570E4">
            <w:pPr>
              <w:pStyle w:val="TAC"/>
              <w:keepNext w:val="0"/>
              <w:keepLines w:val="0"/>
              <w:rPr>
                <w:rFonts w:cs="Arial"/>
              </w:rPr>
            </w:pPr>
          </w:p>
        </w:tc>
        <w:tc>
          <w:tcPr>
            <w:tcW w:w="2461" w:type="dxa"/>
            <w:gridSpan w:val="2"/>
            <w:vMerge/>
          </w:tcPr>
          <w:p w14:paraId="349C644C" w14:textId="77777777" w:rsidR="008057B3" w:rsidRPr="005647EB" w:rsidRDefault="008057B3" w:rsidP="002570E4">
            <w:pPr>
              <w:pStyle w:val="TAC"/>
              <w:keepNext w:val="0"/>
              <w:keepLines w:val="0"/>
              <w:rPr>
                <w:rFonts w:cs="Arial"/>
              </w:rPr>
            </w:pPr>
          </w:p>
        </w:tc>
      </w:tr>
      <w:tr w:rsidR="008057B3" w:rsidRPr="005647EB" w14:paraId="021E5CA0" w14:textId="77777777" w:rsidTr="002570E4">
        <w:trPr>
          <w:cantSplit/>
          <w:jc w:val="center"/>
        </w:trPr>
        <w:tc>
          <w:tcPr>
            <w:tcW w:w="2093" w:type="dxa"/>
            <w:tcBorders>
              <w:left w:val="single" w:sz="4" w:space="0" w:color="auto"/>
              <w:bottom w:val="single" w:sz="4" w:space="0" w:color="auto"/>
            </w:tcBorders>
          </w:tcPr>
          <w:p w14:paraId="6A6B1389"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28D96861"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37862383" w14:textId="77777777" w:rsidR="008057B3" w:rsidRPr="005647EB" w:rsidRDefault="008057B3" w:rsidP="002570E4">
            <w:pPr>
              <w:pStyle w:val="TAC"/>
              <w:keepNext w:val="0"/>
              <w:keepLines w:val="0"/>
              <w:rPr>
                <w:rFonts w:cs="Arial"/>
              </w:rPr>
            </w:pPr>
          </w:p>
        </w:tc>
        <w:tc>
          <w:tcPr>
            <w:tcW w:w="2461" w:type="dxa"/>
            <w:gridSpan w:val="2"/>
            <w:vMerge/>
          </w:tcPr>
          <w:p w14:paraId="300D1D00" w14:textId="77777777" w:rsidR="008057B3" w:rsidRPr="005647EB" w:rsidRDefault="008057B3" w:rsidP="002570E4">
            <w:pPr>
              <w:pStyle w:val="TAC"/>
              <w:keepNext w:val="0"/>
              <w:keepLines w:val="0"/>
              <w:rPr>
                <w:rFonts w:cs="Arial"/>
              </w:rPr>
            </w:pPr>
          </w:p>
        </w:tc>
      </w:tr>
      <w:tr w:rsidR="008057B3" w:rsidRPr="005647EB" w14:paraId="2E7EA53F" w14:textId="77777777" w:rsidTr="002570E4">
        <w:trPr>
          <w:cantSplit/>
          <w:jc w:val="center"/>
        </w:trPr>
        <w:tc>
          <w:tcPr>
            <w:tcW w:w="2093" w:type="dxa"/>
            <w:tcBorders>
              <w:left w:val="single" w:sz="4" w:space="0" w:color="auto"/>
              <w:bottom w:val="single" w:sz="4" w:space="0" w:color="auto"/>
            </w:tcBorders>
          </w:tcPr>
          <w:p w14:paraId="61D40E82" w14:textId="77777777" w:rsidR="008057B3" w:rsidRPr="005647EB" w:rsidRDefault="008057B3" w:rsidP="002570E4">
            <w:pPr>
              <w:pStyle w:val="TAL"/>
              <w:keepNext w:val="0"/>
              <w:keepLines w:val="0"/>
              <w:rPr>
                <w:rFonts w:cs="Arial"/>
              </w:rPr>
            </w:pPr>
            <w:r w:rsidRPr="005647EB">
              <w:rPr>
                <w:rFonts w:cs="Arial"/>
              </w:rPr>
              <w:t>PDSCH_RA</w:t>
            </w:r>
          </w:p>
        </w:tc>
        <w:tc>
          <w:tcPr>
            <w:tcW w:w="1276" w:type="dxa"/>
            <w:tcBorders>
              <w:bottom w:val="single" w:sz="4" w:space="0" w:color="auto"/>
            </w:tcBorders>
          </w:tcPr>
          <w:p w14:paraId="1F3D8DC3"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177437FA" w14:textId="77777777" w:rsidR="008057B3" w:rsidRPr="005647EB" w:rsidRDefault="008057B3" w:rsidP="002570E4">
            <w:pPr>
              <w:pStyle w:val="TAC"/>
              <w:keepNext w:val="0"/>
              <w:keepLines w:val="0"/>
              <w:rPr>
                <w:rFonts w:cs="Arial"/>
              </w:rPr>
            </w:pPr>
          </w:p>
        </w:tc>
        <w:tc>
          <w:tcPr>
            <w:tcW w:w="2461" w:type="dxa"/>
            <w:gridSpan w:val="2"/>
            <w:vMerge/>
          </w:tcPr>
          <w:p w14:paraId="609425E5" w14:textId="77777777" w:rsidR="008057B3" w:rsidRPr="005647EB" w:rsidRDefault="008057B3" w:rsidP="002570E4">
            <w:pPr>
              <w:pStyle w:val="TAC"/>
              <w:keepNext w:val="0"/>
              <w:keepLines w:val="0"/>
              <w:rPr>
                <w:rFonts w:cs="Arial"/>
              </w:rPr>
            </w:pPr>
          </w:p>
        </w:tc>
      </w:tr>
      <w:tr w:rsidR="008057B3" w:rsidRPr="005647EB" w14:paraId="41BA6DE7" w14:textId="77777777" w:rsidTr="002570E4">
        <w:trPr>
          <w:cantSplit/>
          <w:jc w:val="center"/>
        </w:trPr>
        <w:tc>
          <w:tcPr>
            <w:tcW w:w="2093" w:type="dxa"/>
            <w:tcBorders>
              <w:left w:val="single" w:sz="4" w:space="0" w:color="auto"/>
              <w:bottom w:val="single" w:sz="4" w:space="0" w:color="auto"/>
            </w:tcBorders>
          </w:tcPr>
          <w:p w14:paraId="4B9640AC" w14:textId="77777777" w:rsidR="008057B3" w:rsidRPr="005647EB" w:rsidRDefault="008057B3" w:rsidP="002570E4">
            <w:pPr>
              <w:pStyle w:val="TAL"/>
              <w:keepNext w:val="0"/>
              <w:keepLines w:val="0"/>
              <w:rPr>
                <w:rFonts w:cs="Arial"/>
              </w:rPr>
            </w:pPr>
            <w:r w:rsidRPr="005647EB">
              <w:rPr>
                <w:rFonts w:cs="Arial"/>
              </w:rPr>
              <w:t>PDSCH_RB</w:t>
            </w:r>
          </w:p>
        </w:tc>
        <w:tc>
          <w:tcPr>
            <w:tcW w:w="1276" w:type="dxa"/>
            <w:tcBorders>
              <w:bottom w:val="single" w:sz="4" w:space="0" w:color="auto"/>
            </w:tcBorders>
          </w:tcPr>
          <w:p w14:paraId="5E3BD7B5"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38CF10B3" w14:textId="77777777" w:rsidR="008057B3" w:rsidRPr="005647EB" w:rsidRDefault="008057B3" w:rsidP="002570E4">
            <w:pPr>
              <w:pStyle w:val="TAC"/>
              <w:keepNext w:val="0"/>
              <w:keepLines w:val="0"/>
              <w:rPr>
                <w:rFonts w:cs="Arial"/>
              </w:rPr>
            </w:pPr>
          </w:p>
        </w:tc>
        <w:tc>
          <w:tcPr>
            <w:tcW w:w="2461" w:type="dxa"/>
            <w:gridSpan w:val="2"/>
            <w:vMerge/>
          </w:tcPr>
          <w:p w14:paraId="7AC0639D" w14:textId="77777777" w:rsidR="008057B3" w:rsidRPr="005647EB" w:rsidRDefault="008057B3" w:rsidP="002570E4">
            <w:pPr>
              <w:pStyle w:val="TAC"/>
              <w:keepNext w:val="0"/>
              <w:keepLines w:val="0"/>
              <w:rPr>
                <w:rFonts w:cs="Arial"/>
              </w:rPr>
            </w:pPr>
          </w:p>
        </w:tc>
      </w:tr>
      <w:tr w:rsidR="008057B3" w:rsidRPr="005647EB" w14:paraId="55B97D3E" w14:textId="77777777" w:rsidTr="002570E4">
        <w:trPr>
          <w:cantSplit/>
          <w:jc w:val="center"/>
        </w:trPr>
        <w:tc>
          <w:tcPr>
            <w:tcW w:w="2093" w:type="dxa"/>
            <w:tcBorders>
              <w:left w:val="single" w:sz="4" w:space="0" w:color="auto"/>
              <w:bottom w:val="single" w:sz="4" w:space="0" w:color="auto"/>
            </w:tcBorders>
            <w:vAlign w:val="center"/>
          </w:tcPr>
          <w:p w14:paraId="2817181A" w14:textId="71848994" w:rsidR="008057B3" w:rsidRPr="005647EB" w:rsidRDefault="008057B3"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276" w:type="dxa"/>
            <w:tcBorders>
              <w:bottom w:val="single" w:sz="4" w:space="0" w:color="auto"/>
            </w:tcBorders>
          </w:tcPr>
          <w:p w14:paraId="1904677A"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5902787A" w14:textId="77777777" w:rsidR="008057B3" w:rsidRPr="005647EB" w:rsidRDefault="008057B3" w:rsidP="002570E4">
            <w:pPr>
              <w:pStyle w:val="TAC"/>
              <w:keepNext w:val="0"/>
              <w:keepLines w:val="0"/>
              <w:rPr>
                <w:rFonts w:cs="Arial"/>
              </w:rPr>
            </w:pPr>
          </w:p>
        </w:tc>
        <w:tc>
          <w:tcPr>
            <w:tcW w:w="2461" w:type="dxa"/>
            <w:gridSpan w:val="2"/>
            <w:vMerge/>
          </w:tcPr>
          <w:p w14:paraId="4ED4D342" w14:textId="77777777" w:rsidR="008057B3" w:rsidRPr="005647EB" w:rsidRDefault="008057B3" w:rsidP="002570E4">
            <w:pPr>
              <w:pStyle w:val="TAC"/>
              <w:keepNext w:val="0"/>
              <w:keepLines w:val="0"/>
              <w:rPr>
                <w:rFonts w:cs="Arial"/>
              </w:rPr>
            </w:pPr>
          </w:p>
        </w:tc>
      </w:tr>
      <w:tr w:rsidR="008057B3" w:rsidRPr="005647EB" w14:paraId="294EFA12" w14:textId="77777777" w:rsidTr="002570E4">
        <w:trPr>
          <w:cantSplit/>
          <w:jc w:val="center"/>
        </w:trPr>
        <w:tc>
          <w:tcPr>
            <w:tcW w:w="2093" w:type="dxa"/>
            <w:tcBorders>
              <w:left w:val="single" w:sz="4" w:space="0" w:color="auto"/>
              <w:bottom w:val="single" w:sz="4" w:space="0" w:color="auto"/>
            </w:tcBorders>
            <w:vAlign w:val="center"/>
          </w:tcPr>
          <w:p w14:paraId="48068D70" w14:textId="700B1DC5" w:rsidR="008057B3" w:rsidRPr="005647EB" w:rsidRDefault="008057B3"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276" w:type="dxa"/>
            <w:tcBorders>
              <w:bottom w:val="single" w:sz="4" w:space="0" w:color="auto"/>
            </w:tcBorders>
          </w:tcPr>
          <w:p w14:paraId="3E6CDA54"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Borders>
              <w:bottom w:val="single" w:sz="4" w:space="0" w:color="auto"/>
            </w:tcBorders>
          </w:tcPr>
          <w:p w14:paraId="71009DC8" w14:textId="77777777" w:rsidR="008057B3" w:rsidRPr="005647EB" w:rsidRDefault="008057B3" w:rsidP="002570E4">
            <w:pPr>
              <w:pStyle w:val="TAC"/>
              <w:keepNext w:val="0"/>
              <w:keepLines w:val="0"/>
              <w:rPr>
                <w:rFonts w:cs="Arial"/>
              </w:rPr>
            </w:pPr>
          </w:p>
        </w:tc>
        <w:tc>
          <w:tcPr>
            <w:tcW w:w="2461" w:type="dxa"/>
            <w:gridSpan w:val="2"/>
            <w:vMerge/>
            <w:tcBorders>
              <w:bottom w:val="single" w:sz="4" w:space="0" w:color="auto"/>
            </w:tcBorders>
          </w:tcPr>
          <w:p w14:paraId="3FB1F69F" w14:textId="77777777" w:rsidR="008057B3" w:rsidRPr="005647EB" w:rsidRDefault="008057B3" w:rsidP="002570E4">
            <w:pPr>
              <w:pStyle w:val="TAC"/>
              <w:keepNext w:val="0"/>
              <w:keepLines w:val="0"/>
              <w:rPr>
                <w:rFonts w:cs="Arial"/>
              </w:rPr>
            </w:pPr>
          </w:p>
        </w:tc>
      </w:tr>
      <w:tr w:rsidR="008057B3" w:rsidRPr="005647EB" w14:paraId="48C2E13B" w14:textId="77777777" w:rsidTr="002570E4">
        <w:trPr>
          <w:cantSplit/>
          <w:jc w:val="center"/>
        </w:trPr>
        <w:tc>
          <w:tcPr>
            <w:tcW w:w="2093" w:type="dxa"/>
          </w:tcPr>
          <w:p w14:paraId="55DC42E1" w14:textId="6DBD3288" w:rsidR="008057B3" w:rsidRPr="005647EB" w:rsidRDefault="008057B3" w:rsidP="002570E4">
            <w:pPr>
              <w:pStyle w:val="TAL"/>
              <w:keepNext w:val="0"/>
              <w:keepLines w:val="0"/>
              <w:rPr>
                <w:rFonts w:cs="Arial"/>
                <w:lang w:eastAsia="zh-CN"/>
              </w:rPr>
            </w:pPr>
            <w:r w:rsidRPr="005647EB">
              <w:rPr>
                <w:rFonts w:cs="v4.2.0"/>
                <w:position w:val="-12"/>
              </w:rPr>
              <w:object w:dxaOrig="400" w:dyaOrig="360" w14:anchorId="41F82CBE">
                <v:shape id="_x0000_i1113" type="#_x0000_t75" style="width:20.5pt;height:20.5pt" o:ole="" fillcolor="window">
                  <v:imagedata r:id="rId10" o:title=""/>
                </v:shape>
                <o:OLEObject Type="Embed" ProgID="Equation.3" ShapeID="_x0000_i1113" DrawAspect="Content" ObjectID="_1781977680" r:id="rId119"/>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276" w:type="dxa"/>
          </w:tcPr>
          <w:p w14:paraId="7DFE905F" w14:textId="0F857868" w:rsidR="008057B3" w:rsidRPr="005647EB" w:rsidRDefault="008057B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5012" w:type="dxa"/>
            <w:gridSpan w:val="4"/>
          </w:tcPr>
          <w:p w14:paraId="29F5762A" w14:textId="77777777" w:rsidR="008057B3" w:rsidRPr="005647EB" w:rsidRDefault="008057B3" w:rsidP="002570E4">
            <w:pPr>
              <w:pStyle w:val="TAC"/>
              <w:keepNext w:val="0"/>
              <w:keepLines w:val="0"/>
              <w:rPr>
                <w:rFonts w:cs="Arial"/>
              </w:rPr>
            </w:pPr>
            <w:r w:rsidRPr="005647EB">
              <w:rPr>
                <w:rFonts w:cs="Arial"/>
              </w:rPr>
              <w:t>-98+TT</w:t>
            </w:r>
          </w:p>
        </w:tc>
      </w:tr>
      <w:tr w:rsidR="009F1723" w:rsidRPr="005647EB" w14:paraId="0FCA23F5" w14:textId="77777777" w:rsidTr="002570E4">
        <w:trPr>
          <w:cantSplit/>
          <w:jc w:val="center"/>
        </w:trPr>
        <w:tc>
          <w:tcPr>
            <w:tcW w:w="2093" w:type="dxa"/>
          </w:tcPr>
          <w:p w14:paraId="77476235" w14:textId="77777777" w:rsidR="009F1723" w:rsidRPr="005647EB" w:rsidRDefault="009F1723" w:rsidP="002570E4">
            <w:pPr>
              <w:pStyle w:val="TAL"/>
              <w:keepNext w:val="0"/>
              <w:keepLines w:val="0"/>
              <w:rPr>
                <w:rFonts w:cs="Arial"/>
              </w:rPr>
            </w:pPr>
            <w:r w:rsidRPr="005647EB">
              <w:rPr>
                <w:rFonts w:cs="v4.2.0"/>
                <w:position w:val="-12"/>
              </w:rPr>
              <w:object w:dxaOrig="800" w:dyaOrig="380" w14:anchorId="68D9420C">
                <v:shape id="_x0000_i1114" type="#_x0000_t75" style="width:36pt;height:14.5pt" o:ole="" fillcolor="window">
                  <v:imagedata r:id="rId14" o:title=""/>
                </v:shape>
                <o:OLEObject Type="Embed" ProgID="Equation.3" ShapeID="_x0000_i1114" DrawAspect="Content" ObjectID="_1781977681" r:id="rId120"/>
              </w:object>
            </w:r>
          </w:p>
        </w:tc>
        <w:tc>
          <w:tcPr>
            <w:tcW w:w="1276" w:type="dxa"/>
          </w:tcPr>
          <w:p w14:paraId="088F79ED" w14:textId="77777777" w:rsidR="009F1723" w:rsidRPr="005647EB" w:rsidRDefault="009F1723" w:rsidP="002570E4">
            <w:pPr>
              <w:pStyle w:val="TAC"/>
              <w:keepNext w:val="0"/>
              <w:keepLines w:val="0"/>
              <w:rPr>
                <w:rFonts w:cs="Arial"/>
              </w:rPr>
            </w:pPr>
            <w:r w:rsidRPr="005647EB">
              <w:rPr>
                <w:rFonts w:cs="v4.2.0"/>
              </w:rPr>
              <w:t>dB</w:t>
            </w:r>
          </w:p>
        </w:tc>
        <w:tc>
          <w:tcPr>
            <w:tcW w:w="1275" w:type="dxa"/>
          </w:tcPr>
          <w:p w14:paraId="03453784" w14:textId="77777777" w:rsidR="009F1723" w:rsidRPr="005647EB" w:rsidDel="004B51DC" w:rsidRDefault="009F1723" w:rsidP="002570E4">
            <w:pPr>
              <w:pStyle w:val="TAC"/>
              <w:keepNext w:val="0"/>
              <w:keepLines w:val="0"/>
              <w:rPr>
                <w:rFonts w:cs="Arial"/>
              </w:rPr>
            </w:pPr>
            <w:r w:rsidRPr="005647EB">
              <w:rPr>
                <w:rFonts w:cs="v4.2.0"/>
              </w:rPr>
              <w:t>4</w:t>
            </w:r>
          </w:p>
        </w:tc>
        <w:tc>
          <w:tcPr>
            <w:tcW w:w="1276" w:type="dxa"/>
          </w:tcPr>
          <w:p w14:paraId="116F8232" w14:textId="77777777" w:rsidR="009F1723" w:rsidRPr="005647EB" w:rsidDel="004B51DC" w:rsidRDefault="009F1723" w:rsidP="002570E4">
            <w:pPr>
              <w:pStyle w:val="TAC"/>
              <w:keepNext w:val="0"/>
              <w:keepLines w:val="0"/>
              <w:rPr>
                <w:rFonts w:cs="Arial"/>
              </w:rPr>
            </w:pPr>
            <w:r w:rsidRPr="005647EB">
              <w:rPr>
                <w:rFonts w:cs="v4.2.0"/>
              </w:rPr>
              <w:t>4</w:t>
            </w:r>
          </w:p>
        </w:tc>
        <w:tc>
          <w:tcPr>
            <w:tcW w:w="1109" w:type="dxa"/>
          </w:tcPr>
          <w:p w14:paraId="7DE27754" w14:textId="77777777" w:rsidR="009F1723" w:rsidRPr="005647EB" w:rsidDel="00B36E6D" w:rsidRDefault="009F1723" w:rsidP="002570E4">
            <w:pPr>
              <w:pStyle w:val="TAC"/>
              <w:keepNext w:val="0"/>
              <w:keepLines w:val="0"/>
              <w:rPr>
                <w:rFonts w:cs="Arial"/>
              </w:rPr>
            </w:pPr>
            <w:r w:rsidRPr="005647EB">
              <w:rPr>
                <w:rFonts w:cs="v4.2.0"/>
              </w:rPr>
              <w:t>-Infinity</w:t>
            </w:r>
          </w:p>
        </w:tc>
        <w:tc>
          <w:tcPr>
            <w:tcW w:w="1352" w:type="dxa"/>
          </w:tcPr>
          <w:p w14:paraId="7408C713" w14:textId="77777777" w:rsidR="009F1723" w:rsidRPr="005647EB" w:rsidDel="004B51DC" w:rsidRDefault="009F1723" w:rsidP="002570E4">
            <w:pPr>
              <w:pStyle w:val="TAC"/>
              <w:keepNext w:val="0"/>
              <w:keepLines w:val="0"/>
              <w:rPr>
                <w:rFonts w:cs="Arial"/>
              </w:rPr>
            </w:pPr>
            <w:r w:rsidRPr="005647EB">
              <w:rPr>
                <w:rFonts w:cs="v4.2.0"/>
              </w:rPr>
              <w:t>8.65</w:t>
            </w:r>
          </w:p>
        </w:tc>
      </w:tr>
      <w:tr w:rsidR="009F1723" w:rsidRPr="005647EB" w14:paraId="28ABB2B6" w14:textId="77777777" w:rsidTr="002570E4">
        <w:trPr>
          <w:cantSplit/>
          <w:jc w:val="center"/>
        </w:trPr>
        <w:tc>
          <w:tcPr>
            <w:tcW w:w="2093" w:type="dxa"/>
          </w:tcPr>
          <w:p w14:paraId="58D231D0" w14:textId="1E227EDA" w:rsidR="009F1723" w:rsidRPr="005647EB" w:rsidRDefault="009F1723" w:rsidP="002570E4">
            <w:pPr>
              <w:pStyle w:val="TAL"/>
              <w:keepNext w:val="0"/>
              <w:keepLines w:val="0"/>
              <w:rPr>
                <w:rFonts w:cs="Arial"/>
              </w:rPr>
            </w:pPr>
            <w:r w:rsidRPr="005647EB">
              <w:rPr>
                <w:rFonts w:cs="v4.2.0"/>
                <w:position w:val="-12"/>
              </w:rPr>
              <w:object w:dxaOrig="620" w:dyaOrig="380" w14:anchorId="71C7BC12">
                <v:shape id="_x0000_i1115" type="#_x0000_t75" style="width:28.5pt;height:14.5pt" o:ole="" fillcolor="window">
                  <v:imagedata r:id="rId12" o:title=""/>
                </v:shape>
                <o:OLEObject Type="Embed" ProgID="Equation.3" ShapeID="_x0000_i1115" DrawAspect="Content" ObjectID="_1781977682" r:id="rId121"/>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12CDE12A" w14:textId="77777777" w:rsidR="009F1723" w:rsidRPr="005647EB" w:rsidRDefault="009F1723" w:rsidP="002570E4">
            <w:pPr>
              <w:pStyle w:val="TAC"/>
              <w:keepNext w:val="0"/>
              <w:keepLines w:val="0"/>
              <w:rPr>
                <w:rFonts w:cs="Arial"/>
              </w:rPr>
            </w:pPr>
            <w:r w:rsidRPr="005647EB">
              <w:rPr>
                <w:rFonts w:cs="v4.2.0"/>
              </w:rPr>
              <w:t>dB</w:t>
            </w:r>
          </w:p>
        </w:tc>
        <w:tc>
          <w:tcPr>
            <w:tcW w:w="1275" w:type="dxa"/>
          </w:tcPr>
          <w:p w14:paraId="7F43D19C" w14:textId="77777777" w:rsidR="009F1723" w:rsidRPr="005647EB" w:rsidDel="004B51DC" w:rsidRDefault="009F1723" w:rsidP="002570E4">
            <w:pPr>
              <w:pStyle w:val="TAC"/>
              <w:keepNext w:val="0"/>
              <w:keepLines w:val="0"/>
              <w:rPr>
                <w:rFonts w:cs="Arial"/>
              </w:rPr>
            </w:pPr>
            <w:r w:rsidRPr="005647EB">
              <w:rPr>
                <w:rFonts w:cs="v4.2.0"/>
              </w:rPr>
              <w:t>4</w:t>
            </w:r>
          </w:p>
        </w:tc>
        <w:tc>
          <w:tcPr>
            <w:tcW w:w="1276" w:type="dxa"/>
          </w:tcPr>
          <w:p w14:paraId="67CD4734" w14:textId="77777777" w:rsidR="009F1723" w:rsidRPr="005647EB" w:rsidDel="004B51DC" w:rsidRDefault="009F1723" w:rsidP="002570E4">
            <w:pPr>
              <w:pStyle w:val="TAC"/>
              <w:keepNext w:val="0"/>
              <w:keepLines w:val="0"/>
              <w:rPr>
                <w:rFonts w:cs="Arial"/>
              </w:rPr>
            </w:pPr>
            <w:r w:rsidRPr="005647EB">
              <w:rPr>
                <w:rFonts w:cs="Arial"/>
              </w:rPr>
              <w:t>4</w:t>
            </w:r>
          </w:p>
        </w:tc>
        <w:tc>
          <w:tcPr>
            <w:tcW w:w="1109" w:type="dxa"/>
          </w:tcPr>
          <w:p w14:paraId="493187B5" w14:textId="77777777" w:rsidR="009F1723" w:rsidRPr="005647EB" w:rsidDel="00B36E6D" w:rsidRDefault="009F1723" w:rsidP="002570E4">
            <w:pPr>
              <w:pStyle w:val="TAC"/>
              <w:keepNext w:val="0"/>
              <w:keepLines w:val="0"/>
              <w:rPr>
                <w:rFonts w:cs="Arial"/>
              </w:rPr>
            </w:pPr>
            <w:r w:rsidRPr="005647EB">
              <w:rPr>
                <w:rFonts w:cs="v4.2.0"/>
              </w:rPr>
              <w:t>-Infinity</w:t>
            </w:r>
          </w:p>
        </w:tc>
        <w:tc>
          <w:tcPr>
            <w:tcW w:w="1352" w:type="dxa"/>
          </w:tcPr>
          <w:p w14:paraId="0C30013A" w14:textId="77777777" w:rsidR="009F1723" w:rsidRPr="005647EB" w:rsidDel="004B51DC" w:rsidRDefault="009F1723" w:rsidP="002570E4">
            <w:pPr>
              <w:pStyle w:val="TAC"/>
              <w:keepNext w:val="0"/>
              <w:keepLines w:val="0"/>
              <w:rPr>
                <w:rFonts w:cs="Arial"/>
              </w:rPr>
            </w:pPr>
            <w:r w:rsidRPr="005647EB">
              <w:rPr>
                <w:rFonts w:cs="v4.2.0"/>
              </w:rPr>
              <w:t>8.65</w:t>
            </w:r>
          </w:p>
        </w:tc>
      </w:tr>
      <w:tr w:rsidR="009F1723" w:rsidRPr="005647EB" w14:paraId="5B3A2385" w14:textId="77777777" w:rsidTr="002570E4">
        <w:trPr>
          <w:cantSplit/>
          <w:jc w:val="center"/>
        </w:trPr>
        <w:tc>
          <w:tcPr>
            <w:tcW w:w="2093" w:type="dxa"/>
          </w:tcPr>
          <w:p w14:paraId="5DF3C323" w14:textId="366F342D" w:rsidR="009F1723" w:rsidRPr="005647EB" w:rsidRDefault="009F1723" w:rsidP="002570E4">
            <w:pPr>
              <w:pStyle w:val="TAL"/>
              <w:keepNext w:val="0"/>
              <w:keepLines w:val="0"/>
              <w:rPr>
                <w:rFonts w:cs="Arial"/>
                <w:lang w:eastAsia="zh-CN"/>
              </w:rPr>
            </w:pPr>
            <w:r w:rsidRPr="005647EB">
              <w:rPr>
                <w:rFonts w:cs="v4.2.0"/>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6B91F971" w14:textId="7CEEC9AD" w:rsidR="009F1723" w:rsidRPr="005647EB" w:rsidRDefault="009F172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5A1B5B2F" w14:textId="77777777" w:rsidR="009F1723" w:rsidRPr="005647EB" w:rsidRDefault="009F1723" w:rsidP="002570E4">
            <w:pPr>
              <w:pStyle w:val="TAC"/>
              <w:keepNext w:val="0"/>
              <w:keepLines w:val="0"/>
              <w:rPr>
                <w:rFonts w:cs="Arial"/>
              </w:rPr>
            </w:pPr>
            <w:r w:rsidRPr="005647EB">
              <w:rPr>
                <w:rFonts w:cs="v4.2.0"/>
              </w:rPr>
              <w:t>-94</w:t>
            </w:r>
          </w:p>
        </w:tc>
        <w:tc>
          <w:tcPr>
            <w:tcW w:w="1276" w:type="dxa"/>
          </w:tcPr>
          <w:p w14:paraId="66861315" w14:textId="77777777" w:rsidR="009F1723" w:rsidRPr="005647EB" w:rsidRDefault="009F1723" w:rsidP="002570E4">
            <w:pPr>
              <w:pStyle w:val="TAC"/>
              <w:keepNext w:val="0"/>
              <w:keepLines w:val="0"/>
              <w:rPr>
                <w:rFonts w:cs="Arial"/>
              </w:rPr>
            </w:pPr>
            <w:r w:rsidRPr="005647EB">
              <w:rPr>
                <w:rFonts w:cs="v4.2.0"/>
              </w:rPr>
              <w:t>-94</w:t>
            </w:r>
          </w:p>
        </w:tc>
        <w:tc>
          <w:tcPr>
            <w:tcW w:w="1109" w:type="dxa"/>
          </w:tcPr>
          <w:p w14:paraId="4096F3E1" w14:textId="77777777" w:rsidR="009F1723" w:rsidRPr="005647EB" w:rsidRDefault="009F1723" w:rsidP="002570E4">
            <w:pPr>
              <w:pStyle w:val="TAC"/>
              <w:keepNext w:val="0"/>
              <w:keepLines w:val="0"/>
              <w:rPr>
                <w:rFonts w:cs="Arial"/>
              </w:rPr>
            </w:pPr>
            <w:r w:rsidRPr="005647EB">
              <w:rPr>
                <w:rFonts w:cs="v4.2.0"/>
              </w:rPr>
              <w:t>-Infinity</w:t>
            </w:r>
          </w:p>
        </w:tc>
        <w:tc>
          <w:tcPr>
            <w:tcW w:w="1352" w:type="dxa"/>
          </w:tcPr>
          <w:p w14:paraId="7A16E41D" w14:textId="77777777" w:rsidR="009F1723" w:rsidRPr="005647EB" w:rsidRDefault="009F1723" w:rsidP="002570E4">
            <w:pPr>
              <w:pStyle w:val="TAC"/>
              <w:keepNext w:val="0"/>
              <w:keepLines w:val="0"/>
              <w:rPr>
                <w:rFonts w:cs="Arial"/>
              </w:rPr>
            </w:pPr>
            <w:r w:rsidRPr="005647EB">
              <w:rPr>
                <w:rFonts w:cs="v4.2.0"/>
              </w:rPr>
              <w:t>-89.35</w:t>
            </w:r>
          </w:p>
        </w:tc>
      </w:tr>
      <w:tr w:rsidR="009F1723" w:rsidRPr="005647EB" w14:paraId="5FC87D92" w14:textId="77777777" w:rsidTr="002570E4">
        <w:trPr>
          <w:cantSplit/>
          <w:jc w:val="center"/>
        </w:trPr>
        <w:tc>
          <w:tcPr>
            <w:tcW w:w="2093" w:type="dxa"/>
          </w:tcPr>
          <w:p w14:paraId="6071903D" w14:textId="710F7145" w:rsidR="009F1723" w:rsidRPr="005647EB" w:rsidRDefault="009F1723"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7FB755B7" w14:textId="64D1B3C2" w:rsidR="009F1723" w:rsidRPr="005647EB" w:rsidRDefault="009F172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37603A5A" w14:textId="77777777" w:rsidR="009F1723" w:rsidRPr="005647EB" w:rsidDel="004B51DC" w:rsidRDefault="009F1723" w:rsidP="002570E4">
            <w:pPr>
              <w:pStyle w:val="TAC"/>
              <w:keepNext w:val="0"/>
              <w:keepLines w:val="0"/>
              <w:rPr>
                <w:rFonts w:cs="Arial"/>
              </w:rPr>
            </w:pPr>
            <w:r w:rsidRPr="005647EB">
              <w:rPr>
                <w:rFonts w:cs="v4.2.0"/>
              </w:rPr>
              <w:t>-94</w:t>
            </w:r>
          </w:p>
        </w:tc>
        <w:tc>
          <w:tcPr>
            <w:tcW w:w="1276" w:type="dxa"/>
          </w:tcPr>
          <w:p w14:paraId="01AB65B1" w14:textId="77777777" w:rsidR="009F1723" w:rsidRPr="005647EB" w:rsidRDefault="009F1723" w:rsidP="002570E4">
            <w:pPr>
              <w:pStyle w:val="TAC"/>
              <w:keepNext w:val="0"/>
              <w:keepLines w:val="0"/>
              <w:rPr>
                <w:rFonts w:cs="Arial"/>
              </w:rPr>
            </w:pPr>
            <w:r w:rsidRPr="005647EB">
              <w:rPr>
                <w:rFonts w:cs="v4.2.0"/>
              </w:rPr>
              <w:t>-94</w:t>
            </w:r>
          </w:p>
        </w:tc>
        <w:tc>
          <w:tcPr>
            <w:tcW w:w="1109" w:type="dxa"/>
          </w:tcPr>
          <w:p w14:paraId="2768E65C" w14:textId="77777777" w:rsidR="009F1723" w:rsidRPr="005647EB" w:rsidRDefault="009F1723" w:rsidP="002570E4">
            <w:pPr>
              <w:pStyle w:val="TAC"/>
              <w:keepNext w:val="0"/>
              <w:keepLines w:val="0"/>
              <w:rPr>
                <w:rFonts w:cs="Arial"/>
              </w:rPr>
            </w:pPr>
            <w:r w:rsidRPr="005647EB">
              <w:rPr>
                <w:rFonts w:cs="v4.2.0"/>
              </w:rPr>
              <w:t>-Infinity</w:t>
            </w:r>
          </w:p>
        </w:tc>
        <w:tc>
          <w:tcPr>
            <w:tcW w:w="1352" w:type="dxa"/>
          </w:tcPr>
          <w:p w14:paraId="7E5A0D98" w14:textId="77777777" w:rsidR="009F1723" w:rsidRPr="005647EB" w:rsidRDefault="009F1723" w:rsidP="002570E4">
            <w:pPr>
              <w:pStyle w:val="TAC"/>
              <w:keepNext w:val="0"/>
              <w:keepLines w:val="0"/>
              <w:rPr>
                <w:rFonts w:cs="Arial"/>
              </w:rPr>
            </w:pPr>
            <w:r w:rsidRPr="005647EB">
              <w:rPr>
                <w:rFonts w:cs="v4.2.0"/>
              </w:rPr>
              <w:t>-89.35</w:t>
            </w:r>
          </w:p>
        </w:tc>
      </w:tr>
      <w:tr w:rsidR="009F1723" w:rsidRPr="005647EB" w14:paraId="6DC51F57" w14:textId="77777777" w:rsidTr="002570E4">
        <w:trPr>
          <w:cantSplit/>
          <w:jc w:val="center"/>
        </w:trPr>
        <w:tc>
          <w:tcPr>
            <w:tcW w:w="2093" w:type="dxa"/>
          </w:tcPr>
          <w:p w14:paraId="298645E6" w14:textId="0D29E7E9" w:rsidR="009F1723" w:rsidRPr="005647EB" w:rsidRDefault="009F1723" w:rsidP="002570E4">
            <w:pPr>
              <w:pStyle w:val="TAL"/>
              <w:keepNext w:val="0"/>
              <w:keepLines w:val="0"/>
              <w:rPr>
                <w:rFonts w:cs="Arial"/>
                <w:lang w:eastAsia="zh-CN"/>
              </w:rPr>
            </w:pPr>
            <w:r w:rsidRPr="005647EB">
              <w:rPr>
                <w:rFonts w:cs="Arial"/>
                <w:lang w:eastAsia="zh-CN"/>
              </w:rPr>
              <w:t>Io</w:t>
            </w:r>
            <w:r w:rsidR="002570E4" w:rsidRPr="005647EB">
              <w:rPr>
                <w:rFonts w:cs="Arial"/>
                <w:vertAlign w:val="superscript"/>
                <w:lang w:eastAsia="zh-CN"/>
              </w:rPr>
              <w:t xml:space="preserve"> </w:t>
            </w:r>
            <w:r w:rsidRPr="005647EB">
              <w:rPr>
                <w:rFonts w:cs="Arial"/>
                <w:vertAlign w:val="superscript"/>
                <w:lang w:eastAsia="zh-CN"/>
              </w:rPr>
              <w:t>Note</w:t>
            </w:r>
            <w:r w:rsidR="002570E4" w:rsidRPr="005647EB">
              <w:rPr>
                <w:rFonts w:cs="Arial"/>
                <w:vertAlign w:val="superscript"/>
                <w:lang w:eastAsia="zh-CN"/>
              </w:rPr>
              <w:t xml:space="preserve"> </w:t>
            </w:r>
            <w:r w:rsidRPr="005647EB">
              <w:rPr>
                <w:rFonts w:cs="Arial"/>
                <w:vertAlign w:val="superscript"/>
                <w:lang w:eastAsia="zh-CN"/>
              </w:rPr>
              <w:t>3</w:t>
            </w:r>
          </w:p>
        </w:tc>
        <w:tc>
          <w:tcPr>
            <w:tcW w:w="1276" w:type="dxa"/>
          </w:tcPr>
          <w:p w14:paraId="1F3445B3" w14:textId="77777777" w:rsidR="009F1723" w:rsidRPr="005647EB" w:rsidRDefault="009F1723" w:rsidP="002570E4">
            <w:pPr>
              <w:pStyle w:val="TAC"/>
              <w:keepNext w:val="0"/>
              <w:keepLines w:val="0"/>
              <w:rPr>
                <w:rFonts w:cs="Arial"/>
                <w:lang w:eastAsia="zh-CN"/>
              </w:rPr>
            </w:pPr>
            <w:r w:rsidRPr="005647EB">
              <w:rPr>
                <w:rFonts w:cs="Arial"/>
                <w:lang w:eastAsia="zh-CN"/>
              </w:rPr>
              <w:t>dBm/9MHz</w:t>
            </w:r>
          </w:p>
        </w:tc>
        <w:tc>
          <w:tcPr>
            <w:tcW w:w="1275" w:type="dxa"/>
          </w:tcPr>
          <w:p w14:paraId="33629FE5" w14:textId="77777777" w:rsidR="009F1723" w:rsidRPr="005647EB" w:rsidRDefault="009F1723" w:rsidP="002570E4">
            <w:pPr>
              <w:pStyle w:val="TAC"/>
              <w:keepNext w:val="0"/>
              <w:keepLines w:val="0"/>
              <w:rPr>
                <w:rFonts w:cs="Arial"/>
                <w:lang w:eastAsia="zh-CN"/>
              </w:rPr>
            </w:pPr>
            <w:r w:rsidRPr="005647EB">
              <w:rPr>
                <w:rFonts w:cs="Arial"/>
                <w:lang w:eastAsia="zh-CN"/>
              </w:rPr>
              <w:t>-64.76</w:t>
            </w:r>
          </w:p>
        </w:tc>
        <w:tc>
          <w:tcPr>
            <w:tcW w:w="1276" w:type="dxa"/>
          </w:tcPr>
          <w:p w14:paraId="699CF30C" w14:textId="77777777" w:rsidR="009F1723" w:rsidRPr="005647EB" w:rsidRDefault="009F1723" w:rsidP="002570E4">
            <w:pPr>
              <w:pStyle w:val="TAC"/>
              <w:keepNext w:val="0"/>
              <w:keepLines w:val="0"/>
              <w:rPr>
                <w:rFonts w:cs="Arial"/>
                <w:lang w:eastAsia="zh-CN"/>
              </w:rPr>
            </w:pPr>
            <w:r w:rsidRPr="005647EB">
              <w:rPr>
                <w:rFonts w:cs="Arial"/>
                <w:lang w:eastAsia="zh-CN"/>
              </w:rPr>
              <w:t>-64.76</w:t>
            </w:r>
          </w:p>
        </w:tc>
        <w:tc>
          <w:tcPr>
            <w:tcW w:w="1109" w:type="dxa"/>
            <w:vAlign w:val="center"/>
          </w:tcPr>
          <w:p w14:paraId="452511EA" w14:textId="77777777" w:rsidR="009F1723" w:rsidRPr="005647EB" w:rsidRDefault="009F1723" w:rsidP="002570E4">
            <w:pPr>
              <w:pStyle w:val="TAC"/>
              <w:keepNext w:val="0"/>
              <w:keepLines w:val="0"/>
              <w:rPr>
                <w:rFonts w:cs="v4.2.0"/>
              </w:rPr>
            </w:pPr>
            <w:r w:rsidRPr="005647EB">
              <w:rPr>
                <w:rFonts w:cs="v4.2.0"/>
              </w:rPr>
              <w:t>-Infinity</w:t>
            </w:r>
          </w:p>
        </w:tc>
        <w:tc>
          <w:tcPr>
            <w:tcW w:w="1352" w:type="dxa"/>
            <w:vAlign w:val="center"/>
          </w:tcPr>
          <w:p w14:paraId="3A2D0FD5" w14:textId="77777777" w:rsidR="009F1723" w:rsidRPr="005647EB" w:rsidRDefault="009F1723" w:rsidP="002570E4">
            <w:pPr>
              <w:pStyle w:val="TAC"/>
              <w:keepNext w:val="0"/>
              <w:keepLines w:val="0"/>
              <w:rPr>
                <w:rFonts w:cs="v4.2.0"/>
              </w:rPr>
            </w:pPr>
            <w:r w:rsidRPr="005647EB">
              <w:rPr>
                <w:rFonts w:cs="Arial"/>
                <w:lang w:eastAsia="zh-CN"/>
              </w:rPr>
              <w:t>-61.01</w:t>
            </w:r>
          </w:p>
        </w:tc>
      </w:tr>
      <w:tr w:rsidR="008057B3" w:rsidRPr="005647EB" w14:paraId="6243FC50" w14:textId="77777777" w:rsidTr="002570E4">
        <w:trPr>
          <w:cantSplit/>
          <w:jc w:val="center"/>
        </w:trPr>
        <w:tc>
          <w:tcPr>
            <w:tcW w:w="2093" w:type="dxa"/>
          </w:tcPr>
          <w:p w14:paraId="3E5038F4" w14:textId="262ABE5E" w:rsidR="008057B3" w:rsidRPr="005647EB" w:rsidRDefault="008057B3" w:rsidP="002570E4">
            <w:pPr>
              <w:pStyle w:val="TAL"/>
              <w:keepNext w:val="0"/>
              <w:keepLines w:val="0"/>
              <w:rPr>
                <w:rFonts w:cs="Arial"/>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276" w:type="dxa"/>
          </w:tcPr>
          <w:p w14:paraId="26A5B54B" w14:textId="77777777" w:rsidR="008057B3" w:rsidRPr="005647EB" w:rsidRDefault="008057B3" w:rsidP="002570E4">
            <w:pPr>
              <w:pStyle w:val="TAC"/>
              <w:keepNext w:val="0"/>
              <w:keepLines w:val="0"/>
              <w:rPr>
                <w:rFonts w:cs="Arial"/>
              </w:rPr>
            </w:pPr>
          </w:p>
        </w:tc>
        <w:tc>
          <w:tcPr>
            <w:tcW w:w="2551" w:type="dxa"/>
            <w:gridSpan w:val="2"/>
          </w:tcPr>
          <w:p w14:paraId="3E28D11E" w14:textId="77777777" w:rsidR="008057B3" w:rsidRPr="005647EB" w:rsidRDefault="008057B3" w:rsidP="002570E4">
            <w:pPr>
              <w:pStyle w:val="TAC"/>
              <w:keepNext w:val="0"/>
              <w:keepLines w:val="0"/>
              <w:rPr>
                <w:rFonts w:cs="Arial"/>
              </w:rPr>
            </w:pPr>
            <w:r w:rsidRPr="005647EB">
              <w:rPr>
                <w:rFonts w:cs="v4.2.0"/>
              </w:rPr>
              <w:t>ETU30</w:t>
            </w:r>
          </w:p>
        </w:tc>
        <w:tc>
          <w:tcPr>
            <w:tcW w:w="2461" w:type="dxa"/>
            <w:gridSpan w:val="2"/>
          </w:tcPr>
          <w:p w14:paraId="3EEB41B1" w14:textId="77777777" w:rsidR="008057B3" w:rsidRPr="005647EB" w:rsidRDefault="008057B3" w:rsidP="002570E4">
            <w:pPr>
              <w:pStyle w:val="TAC"/>
              <w:keepNext w:val="0"/>
              <w:keepLines w:val="0"/>
              <w:rPr>
                <w:rFonts w:cs="Arial"/>
              </w:rPr>
            </w:pPr>
            <w:r w:rsidRPr="005647EB">
              <w:rPr>
                <w:rFonts w:cs="v4.2.0"/>
              </w:rPr>
              <w:t>ETU30</w:t>
            </w:r>
          </w:p>
        </w:tc>
      </w:tr>
      <w:tr w:rsidR="008057B3" w:rsidRPr="005647EB" w14:paraId="5A46DF5C" w14:textId="77777777" w:rsidTr="002570E4">
        <w:trPr>
          <w:cantSplit/>
          <w:jc w:val="center"/>
        </w:trPr>
        <w:tc>
          <w:tcPr>
            <w:tcW w:w="2093" w:type="dxa"/>
          </w:tcPr>
          <w:p w14:paraId="6533812C" w14:textId="35540F64" w:rsidR="008057B3" w:rsidRPr="005647EB" w:rsidRDefault="008057B3" w:rsidP="002570E4">
            <w:pPr>
              <w:pStyle w:val="TAL"/>
              <w:keepNext w:val="0"/>
              <w:keepLines w:val="0"/>
              <w:rPr>
                <w:rFonts w:cs="v4.2.0"/>
                <w:lang w:eastAsia="zh-CN"/>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v4.2.0"/>
                <w:lang w:eastAsia="zh-CN"/>
              </w:rPr>
              <w:t xml:space="preserve"> </w:t>
            </w:r>
            <w:r w:rsidRPr="005647EB">
              <w:rPr>
                <w:rFonts w:cs="v4.2.0"/>
                <w:lang w:eastAsia="zh-CN"/>
              </w:rPr>
              <w:t>Antenna</w:t>
            </w:r>
            <w:r w:rsidR="002570E4" w:rsidRPr="005647EB">
              <w:rPr>
                <w:rFonts w:cs="v4.2.0"/>
                <w:lang w:eastAsia="zh-CN"/>
              </w:rPr>
              <w:t xml:space="preserve"> </w:t>
            </w:r>
            <w:r w:rsidRPr="005647EB">
              <w:rPr>
                <w:rFonts w:cs="v4.2.0"/>
                <w:lang w:eastAsia="zh-CN"/>
              </w:rPr>
              <w:t>Configuration</w:t>
            </w:r>
          </w:p>
        </w:tc>
        <w:tc>
          <w:tcPr>
            <w:tcW w:w="1276" w:type="dxa"/>
          </w:tcPr>
          <w:p w14:paraId="03EF5559" w14:textId="77777777" w:rsidR="008057B3" w:rsidRPr="005647EB" w:rsidRDefault="008057B3" w:rsidP="002570E4">
            <w:pPr>
              <w:pStyle w:val="TAC"/>
              <w:keepNext w:val="0"/>
              <w:keepLines w:val="0"/>
              <w:rPr>
                <w:rFonts w:cs="Arial"/>
              </w:rPr>
            </w:pPr>
          </w:p>
        </w:tc>
        <w:tc>
          <w:tcPr>
            <w:tcW w:w="2551" w:type="dxa"/>
            <w:gridSpan w:val="2"/>
          </w:tcPr>
          <w:p w14:paraId="0FA9DB13" w14:textId="33351D3F" w:rsidR="008057B3" w:rsidRPr="005647EB" w:rsidRDefault="008057B3" w:rsidP="002570E4">
            <w:pPr>
              <w:pStyle w:val="TAC"/>
              <w:keepNext w:val="0"/>
              <w:keepLines w:val="0"/>
              <w:rPr>
                <w:rFonts w:cs="v4.2.0"/>
                <w:lang w:eastAsia="zh-CN"/>
              </w:rPr>
            </w:pPr>
            <w:r w:rsidRPr="005647EB">
              <w:rPr>
                <w:rFonts w:cs="Arial"/>
              </w:rPr>
              <w:t>2x1</w:t>
            </w:r>
            <w:r w:rsidR="002570E4" w:rsidRPr="005647EB">
              <w:rPr>
                <w:rFonts w:cs="Arial"/>
              </w:rPr>
              <w:t xml:space="preserve"> </w:t>
            </w:r>
            <w:r w:rsidRPr="005647EB">
              <w:rPr>
                <w:rFonts w:cs="Arial"/>
              </w:rPr>
              <w:t>Low</w:t>
            </w:r>
          </w:p>
        </w:tc>
        <w:tc>
          <w:tcPr>
            <w:tcW w:w="2461" w:type="dxa"/>
            <w:gridSpan w:val="2"/>
          </w:tcPr>
          <w:p w14:paraId="02463409" w14:textId="4BD98097" w:rsidR="008057B3" w:rsidRPr="005647EB" w:rsidRDefault="008057B3" w:rsidP="002570E4">
            <w:pPr>
              <w:pStyle w:val="TAC"/>
              <w:keepNext w:val="0"/>
              <w:keepLines w:val="0"/>
              <w:rPr>
                <w:rFonts w:cs="v4.2.0"/>
              </w:rPr>
            </w:pPr>
            <w:r w:rsidRPr="005647EB">
              <w:rPr>
                <w:rFonts w:cs="Arial"/>
              </w:rPr>
              <w:t>2x1</w:t>
            </w:r>
            <w:r w:rsidR="002570E4" w:rsidRPr="005647EB">
              <w:rPr>
                <w:rFonts w:cs="Arial"/>
              </w:rPr>
              <w:t xml:space="preserve"> </w:t>
            </w:r>
            <w:r w:rsidRPr="005647EB">
              <w:rPr>
                <w:rFonts w:cs="Arial"/>
              </w:rPr>
              <w:t>Low</w:t>
            </w:r>
          </w:p>
        </w:tc>
      </w:tr>
      <w:tr w:rsidR="008057B3" w:rsidRPr="005647EB" w14:paraId="027EB154" w14:textId="77777777" w:rsidTr="002570E4">
        <w:trPr>
          <w:cantSplit/>
          <w:jc w:val="center"/>
        </w:trPr>
        <w:tc>
          <w:tcPr>
            <w:tcW w:w="2093" w:type="dxa"/>
          </w:tcPr>
          <w:p w14:paraId="6BF3BF10" w14:textId="3F4BF22B" w:rsidR="008057B3" w:rsidRPr="005647EB" w:rsidRDefault="008057B3" w:rsidP="002570E4">
            <w:pPr>
              <w:pStyle w:val="TAL"/>
              <w:keepNext w:val="0"/>
              <w:keepLines w:val="0"/>
              <w:rPr>
                <w:rFonts w:cs="Arial"/>
                <w:lang w:eastAsia="zh-CN"/>
              </w:rPr>
            </w:pPr>
            <w:r w:rsidRPr="005647EB">
              <w:rPr>
                <w:rFonts w:cs="Arial"/>
                <w:lang w:eastAsia="zh-CN"/>
              </w:rPr>
              <w:t>Timing</w:t>
            </w:r>
            <w:r w:rsidR="002570E4" w:rsidRPr="005647EB">
              <w:rPr>
                <w:rFonts w:cs="Arial"/>
                <w:lang w:eastAsia="zh-CN"/>
              </w:rPr>
              <w:t xml:space="preserve"> </w:t>
            </w:r>
            <w:r w:rsidRPr="005647EB">
              <w:rPr>
                <w:rFonts w:cs="Arial"/>
                <w:lang w:eastAsia="zh-CN"/>
              </w:rPr>
              <w:t>offset</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1</w:t>
            </w:r>
          </w:p>
        </w:tc>
        <w:tc>
          <w:tcPr>
            <w:tcW w:w="1276" w:type="dxa"/>
          </w:tcPr>
          <w:p w14:paraId="00F5B636" w14:textId="77777777" w:rsidR="008057B3" w:rsidRPr="005647EB" w:rsidRDefault="008057B3" w:rsidP="002570E4">
            <w:pPr>
              <w:pStyle w:val="TAC"/>
              <w:keepNext w:val="0"/>
              <w:keepLines w:val="0"/>
              <w:rPr>
                <w:rFonts w:cs="Arial"/>
                <w:lang w:eastAsia="zh-CN"/>
              </w:rPr>
            </w:pPr>
            <w:r w:rsidRPr="005647EB">
              <w:rPr>
                <w:rFonts w:cs="Arial"/>
                <w:lang w:eastAsia="zh-CN"/>
              </w:rPr>
              <w:t>ms</w:t>
            </w:r>
          </w:p>
        </w:tc>
        <w:tc>
          <w:tcPr>
            <w:tcW w:w="2551" w:type="dxa"/>
            <w:gridSpan w:val="2"/>
          </w:tcPr>
          <w:p w14:paraId="6D5BF095" w14:textId="77777777" w:rsidR="008057B3" w:rsidRPr="005647EB" w:rsidRDefault="008057B3" w:rsidP="002570E4">
            <w:pPr>
              <w:pStyle w:val="TAC"/>
              <w:keepNext w:val="0"/>
              <w:keepLines w:val="0"/>
              <w:rPr>
                <w:rFonts w:cs="Arial"/>
                <w:lang w:eastAsia="zh-CN"/>
              </w:rPr>
            </w:pPr>
            <w:r w:rsidRPr="005647EB">
              <w:rPr>
                <w:rFonts w:cs="Arial"/>
                <w:lang w:eastAsia="zh-CN"/>
              </w:rPr>
              <w:t>-</w:t>
            </w:r>
          </w:p>
        </w:tc>
        <w:tc>
          <w:tcPr>
            <w:tcW w:w="2461" w:type="dxa"/>
            <w:gridSpan w:val="2"/>
            <w:vAlign w:val="center"/>
          </w:tcPr>
          <w:p w14:paraId="7B298275" w14:textId="77777777" w:rsidR="008057B3" w:rsidRPr="005647EB" w:rsidRDefault="008057B3" w:rsidP="002570E4">
            <w:pPr>
              <w:pStyle w:val="TAC"/>
              <w:keepNext w:val="0"/>
              <w:keepLines w:val="0"/>
              <w:rPr>
                <w:rFonts w:cs="Arial"/>
                <w:lang w:eastAsia="zh-CN"/>
              </w:rPr>
            </w:pPr>
            <w:r w:rsidRPr="005647EB">
              <w:rPr>
                <w:rFonts w:cs="Arial"/>
                <w:lang w:eastAsia="zh-CN"/>
              </w:rPr>
              <w:t>3</w:t>
            </w:r>
          </w:p>
        </w:tc>
      </w:tr>
      <w:tr w:rsidR="008057B3" w:rsidRPr="005647EB" w14:paraId="381E5415" w14:textId="77777777" w:rsidTr="002570E4">
        <w:trPr>
          <w:cantSplit/>
          <w:jc w:val="center"/>
        </w:trPr>
        <w:tc>
          <w:tcPr>
            <w:tcW w:w="8381" w:type="dxa"/>
            <w:gridSpan w:val="6"/>
          </w:tcPr>
          <w:p w14:paraId="51658981" w14:textId="406BCAE7" w:rsidR="008057B3" w:rsidRPr="005647EB" w:rsidRDefault="002570E4" w:rsidP="002570E4">
            <w:pPr>
              <w:pStyle w:val="TAN"/>
              <w:keepNext w:val="0"/>
              <w:keepLines w:val="0"/>
              <w:rPr>
                <w:rFonts w:cs="Arial"/>
                <w:lang w:eastAsia="zh-CN"/>
              </w:rPr>
            </w:pPr>
            <w:r w:rsidRPr="005647EB">
              <w:rPr>
                <w:rFonts w:cs="Arial"/>
                <w:lang w:eastAsia="zh-CN"/>
              </w:rPr>
              <w:t>NOTE 1:</w:t>
            </w:r>
            <w:r w:rsidR="008057B3" w:rsidRPr="005647EB">
              <w:rPr>
                <w:rFonts w:cs="Arial"/>
                <w:lang w:eastAsia="zh-CN"/>
              </w:rPr>
              <w:tab/>
              <w:t>OCNG</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used</w:t>
            </w:r>
            <w:r w:rsidRPr="005647EB">
              <w:rPr>
                <w:rFonts w:cs="Arial"/>
                <w:lang w:eastAsia="zh-CN"/>
              </w:rPr>
              <w:t xml:space="preserve"> </w:t>
            </w:r>
            <w:r w:rsidR="008057B3" w:rsidRPr="005647EB">
              <w:rPr>
                <w:rFonts w:cs="Arial"/>
                <w:lang w:eastAsia="zh-CN"/>
              </w:rPr>
              <w:t>such</w:t>
            </w:r>
            <w:r w:rsidRPr="005647EB">
              <w:rPr>
                <w:rFonts w:cs="Arial"/>
                <w:lang w:eastAsia="zh-CN"/>
              </w:rPr>
              <w:t xml:space="preserve"> </w:t>
            </w:r>
            <w:r w:rsidR="008057B3" w:rsidRPr="005647EB">
              <w:rPr>
                <w:rFonts w:cs="Arial"/>
                <w:lang w:eastAsia="zh-CN"/>
              </w:rPr>
              <w:t>that</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fully</w:t>
            </w:r>
            <w:r w:rsidRPr="005647EB">
              <w:rPr>
                <w:rFonts w:cs="Arial"/>
                <w:lang w:eastAsia="zh-CN"/>
              </w:rPr>
              <w:t xml:space="preserve"> </w:t>
            </w:r>
            <w:r w:rsidR="008057B3" w:rsidRPr="005647EB">
              <w:rPr>
                <w:rFonts w:cs="Arial"/>
                <w:lang w:eastAsia="zh-CN"/>
              </w:rPr>
              <w:t>allocated</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a</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total</w:t>
            </w:r>
            <w:r w:rsidRPr="005647EB">
              <w:rPr>
                <w:rFonts w:cs="Arial"/>
                <w:lang w:eastAsia="zh-CN"/>
              </w:rPr>
              <w:t xml:space="preserve"> </w:t>
            </w:r>
            <w:r w:rsidR="008057B3" w:rsidRPr="005647EB">
              <w:rPr>
                <w:rFonts w:cs="Arial"/>
                <w:lang w:eastAsia="zh-CN"/>
              </w:rPr>
              <w:t>transmitted</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spectral</w:t>
            </w:r>
            <w:r w:rsidRPr="005647EB">
              <w:rPr>
                <w:rFonts w:cs="Arial"/>
                <w:lang w:eastAsia="zh-CN"/>
              </w:rPr>
              <w:t xml:space="preserve"> </w:t>
            </w:r>
            <w:r w:rsidR="008057B3" w:rsidRPr="005647EB">
              <w:rPr>
                <w:rFonts w:cs="Arial"/>
                <w:lang w:eastAsia="zh-CN"/>
              </w:rPr>
              <w:t>density</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achieved</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OFDM</w:t>
            </w:r>
            <w:r w:rsidRPr="005647EB">
              <w:rPr>
                <w:rFonts w:cs="Arial"/>
                <w:lang w:eastAsia="zh-CN"/>
              </w:rPr>
              <w:t xml:space="preserve"> </w:t>
            </w:r>
            <w:r w:rsidR="008057B3" w:rsidRPr="005647EB">
              <w:rPr>
                <w:rFonts w:cs="Arial"/>
                <w:lang w:eastAsia="zh-CN"/>
              </w:rPr>
              <w:t>symbols.</w:t>
            </w:r>
          </w:p>
          <w:p w14:paraId="3F58F73A" w14:textId="47301FB8" w:rsidR="008057B3" w:rsidRPr="005647EB" w:rsidRDefault="002570E4" w:rsidP="002570E4">
            <w:pPr>
              <w:pStyle w:val="TAN"/>
              <w:keepNext w:val="0"/>
              <w:keepLines w:val="0"/>
              <w:rPr>
                <w:rFonts w:cs="Arial"/>
                <w:lang w:eastAsia="zh-CN"/>
              </w:rPr>
            </w:pPr>
            <w:r w:rsidRPr="005647EB">
              <w:rPr>
                <w:rFonts w:cs="Arial"/>
                <w:lang w:eastAsia="zh-CN"/>
              </w:rPr>
              <w:t>NOTE 2:</w:t>
            </w:r>
            <w:r w:rsidR="008057B3" w:rsidRPr="005647EB">
              <w:rPr>
                <w:rFonts w:cs="Arial"/>
                <w:lang w:eastAsia="zh-CN"/>
              </w:rPr>
              <w:tab/>
              <w:t>Interference</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noise</w:t>
            </w:r>
            <w:r w:rsidRPr="005647EB">
              <w:rPr>
                <w:rFonts w:cs="Arial"/>
                <w:lang w:eastAsia="zh-CN"/>
              </w:rPr>
              <w:t xml:space="preserve"> </w:t>
            </w:r>
            <w:r w:rsidR="008057B3" w:rsidRPr="005647EB">
              <w:rPr>
                <w:rFonts w:cs="Arial"/>
                <w:lang w:eastAsia="zh-CN"/>
              </w:rPr>
              <w:t>sources</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specified</w:t>
            </w:r>
            <w:r w:rsidRPr="005647EB">
              <w:rPr>
                <w:rFonts w:cs="Arial"/>
                <w:lang w:eastAsia="zh-CN"/>
              </w:rPr>
              <w:t xml:space="preserve"> </w:t>
            </w:r>
            <w:r w:rsidR="008057B3" w:rsidRPr="005647EB">
              <w:rPr>
                <w:rFonts w:cs="Arial"/>
                <w:lang w:eastAsia="zh-CN"/>
              </w:rPr>
              <w:t>in</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test</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assumed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over</w:t>
            </w:r>
            <w:r w:rsidRPr="005647EB">
              <w:rPr>
                <w:rFonts w:cs="Arial"/>
                <w:lang w:eastAsia="zh-CN"/>
              </w:rPr>
              <w:t xml:space="preserve"> </w:t>
            </w:r>
            <w:r w:rsidR="008057B3" w:rsidRPr="005647EB">
              <w:rPr>
                <w:rFonts w:cs="Arial"/>
                <w:lang w:eastAsia="zh-CN"/>
              </w:rPr>
              <w:t>subcarriers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modelled</w:t>
            </w:r>
            <w:r w:rsidRPr="005647EB">
              <w:rPr>
                <w:rFonts w:cs="Arial"/>
                <w:lang w:eastAsia="zh-CN"/>
              </w:rPr>
              <w:t xml:space="preserve"> </w:t>
            </w:r>
            <w:r w:rsidR="008057B3" w:rsidRPr="005647EB">
              <w:rPr>
                <w:rFonts w:cs="Arial"/>
                <w:lang w:eastAsia="zh-CN"/>
              </w:rPr>
              <w:t>as</w:t>
            </w:r>
            <w:r w:rsidRPr="005647EB">
              <w:rPr>
                <w:rFonts w:cs="Arial"/>
                <w:lang w:eastAsia="zh-CN"/>
              </w:rPr>
              <w:t xml:space="preserve"> </w:t>
            </w:r>
            <w:r w:rsidR="008057B3" w:rsidRPr="005647EB">
              <w:rPr>
                <w:rFonts w:cs="Arial"/>
                <w:lang w:eastAsia="zh-CN"/>
              </w:rPr>
              <w:t>AWGN</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appropriate</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v4.2.0"/>
                <w:lang w:eastAsia="zh-CN"/>
              </w:rPr>
              <w:t>N</w:t>
            </w:r>
            <w:r w:rsidR="008057B3" w:rsidRPr="005647EB">
              <w:rPr>
                <w:rFonts w:cs="v4.2.0"/>
                <w:vertAlign w:val="subscript"/>
                <w:lang w:eastAsia="zh-CN"/>
              </w:rPr>
              <w:t>oc</w:t>
            </w:r>
            <w:r w:rsidRPr="005647EB">
              <w:rPr>
                <w:rFonts w:cs="v4.2.0"/>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fulfilled.</w:t>
            </w:r>
          </w:p>
          <w:p w14:paraId="531142FC" w14:textId="4BDE15AE" w:rsidR="008057B3" w:rsidRPr="005647EB" w:rsidRDefault="002570E4" w:rsidP="002570E4">
            <w:pPr>
              <w:pStyle w:val="TAN"/>
              <w:keepNext w:val="0"/>
              <w:keepLines w:val="0"/>
              <w:rPr>
                <w:rFonts w:cs="Arial"/>
                <w:lang w:eastAsia="zh-CN"/>
              </w:rPr>
            </w:pPr>
            <w:r w:rsidRPr="005647EB">
              <w:rPr>
                <w:rFonts w:cs="Arial"/>
                <w:lang w:eastAsia="zh-CN"/>
              </w:rPr>
              <w:t>NOTE 3:</w:t>
            </w:r>
            <w:r w:rsidR="008057B3" w:rsidRPr="005647EB">
              <w:rPr>
                <w:rFonts w:cs="Arial"/>
                <w:lang w:eastAsia="zh-CN"/>
              </w:rPr>
              <w:tab/>
              <w:t>Es/Iot,</w:t>
            </w:r>
            <w:r w:rsidRPr="005647EB">
              <w:rPr>
                <w:rFonts w:cs="Arial"/>
                <w:lang w:eastAsia="zh-CN"/>
              </w:rPr>
              <w:t xml:space="preserve"> </w:t>
            </w:r>
            <w:r w:rsidR="008057B3" w:rsidRPr="005647EB">
              <w:rPr>
                <w:rFonts w:cs="Arial"/>
                <w:lang w:eastAsia="zh-CN"/>
              </w:rPr>
              <w:t>RSRP,</w:t>
            </w:r>
            <w:r w:rsidRPr="005647EB">
              <w:rPr>
                <w:rFonts w:cs="Arial"/>
                <w:lang w:eastAsia="zh-CN"/>
              </w:rPr>
              <w:t xml:space="preserve"> </w:t>
            </w:r>
            <w:r w:rsidR="008057B3" w:rsidRPr="005647EB">
              <w:rPr>
                <w:rFonts w:cs="Arial"/>
                <w:lang w:eastAsia="zh-CN"/>
              </w:rPr>
              <w:t>SCH_RP</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Io</w:t>
            </w:r>
            <w:r w:rsidRPr="005647EB">
              <w:rPr>
                <w:rFonts w:cs="Arial"/>
                <w:lang w:eastAsia="zh-CN"/>
              </w:rPr>
              <w:t xml:space="preserve"> </w:t>
            </w:r>
            <w:r w:rsidR="008057B3" w:rsidRPr="005647EB">
              <w:rPr>
                <w:rFonts w:cs="Arial"/>
                <w:lang w:eastAsia="zh-CN"/>
              </w:rPr>
              <w:t>have</w:t>
            </w:r>
            <w:r w:rsidRPr="005647EB">
              <w:rPr>
                <w:rFonts w:cs="Arial"/>
                <w:lang w:eastAsia="zh-CN"/>
              </w:rPr>
              <w:t xml:space="preserve"> </w:t>
            </w:r>
            <w:r w:rsidR="008057B3" w:rsidRPr="005647EB">
              <w:rPr>
                <w:rFonts w:cs="Arial"/>
                <w:lang w:eastAsia="zh-CN"/>
              </w:rPr>
              <w:t>been</w:t>
            </w:r>
            <w:r w:rsidRPr="005647EB">
              <w:rPr>
                <w:rFonts w:cs="Arial"/>
                <w:lang w:eastAsia="zh-CN"/>
              </w:rPr>
              <w:t xml:space="preserve"> </w:t>
            </w:r>
            <w:r w:rsidR="008057B3" w:rsidRPr="005647EB">
              <w:rPr>
                <w:rFonts w:cs="Arial"/>
                <w:lang w:eastAsia="zh-CN"/>
              </w:rPr>
              <w:t>derived</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information</w:t>
            </w:r>
            <w:r w:rsidRPr="005647EB">
              <w:rPr>
                <w:rFonts w:cs="Arial"/>
                <w:lang w:eastAsia="zh-CN"/>
              </w:rPr>
              <w:t xml:space="preserve"> </w:t>
            </w:r>
            <w:r w:rsidR="008057B3" w:rsidRPr="005647EB">
              <w:rPr>
                <w:rFonts w:cs="Arial"/>
                <w:lang w:eastAsia="zh-CN"/>
              </w:rPr>
              <w:t>purposes.</w:t>
            </w:r>
            <w:r w:rsidRPr="005647EB">
              <w:rPr>
                <w:rFonts w:cs="Arial"/>
                <w:lang w:eastAsia="zh-CN"/>
              </w:rPr>
              <w:t xml:space="preserve"> </w:t>
            </w:r>
            <w:r w:rsidR="008057B3" w:rsidRPr="005647EB">
              <w:rPr>
                <w:rFonts w:cs="Arial"/>
                <w:lang w:eastAsia="zh-CN"/>
              </w:rPr>
              <w:t>They</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settable</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themselves.</w:t>
            </w:r>
          </w:p>
          <w:p w14:paraId="5843B25C" w14:textId="60644255" w:rsidR="008057B3" w:rsidRPr="005647EB" w:rsidRDefault="002570E4" w:rsidP="002570E4">
            <w:pPr>
              <w:pStyle w:val="TAN"/>
              <w:keepNext w:val="0"/>
              <w:keepLines w:val="0"/>
              <w:rPr>
                <w:rFonts w:cs="Arial"/>
              </w:rPr>
            </w:pPr>
            <w:r w:rsidRPr="005647EB">
              <w:rPr>
                <w:rFonts w:cs="Arial"/>
                <w:lang w:eastAsia="zh-CN"/>
              </w:rPr>
              <w:t>NOTE 4:</w:t>
            </w:r>
            <w:r w:rsidR="008057B3" w:rsidRPr="005647EB">
              <w:rPr>
                <w:rFonts w:cs="Arial"/>
                <w:lang w:eastAsia="zh-CN"/>
              </w:rPr>
              <w:tab/>
              <w:t>The</w:t>
            </w:r>
            <w:r w:rsidRPr="005647EB">
              <w:rPr>
                <w:rFonts w:cs="Arial"/>
                <w:lang w:eastAsia="zh-CN"/>
              </w:rPr>
              <w:t xml:space="preserve"> </w:t>
            </w:r>
            <w:r w:rsidR="008057B3" w:rsidRPr="005647EB">
              <w:rPr>
                <w:rFonts w:cs="Arial"/>
                <w:lang w:eastAsia="zh-CN"/>
              </w:rPr>
              <w:t>resources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uplink</w:t>
            </w:r>
            <w:r w:rsidRPr="005647EB">
              <w:rPr>
                <w:rFonts w:cs="Arial"/>
                <w:lang w:eastAsia="zh-CN"/>
              </w:rPr>
              <w:t xml:space="preserve"> </w:t>
            </w:r>
            <w:r w:rsidR="008057B3" w:rsidRPr="005647EB">
              <w:rPr>
                <w:rFonts w:cs="Arial"/>
                <w:lang w:eastAsia="zh-CN"/>
              </w:rPr>
              <w:t>transmission</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assigned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UE</w:t>
            </w:r>
            <w:r w:rsidRPr="005647EB">
              <w:rPr>
                <w:rFonts w:cs="Arial"/>
                <w:lang w:eastAsia="zh-CN"/>
              </w:rPr>
              <w:t xml:space="preserve"> </w:t>
            </w:r>
            <w:r w:rsidR="008057B3" w:rsidRPr="005647EB">
              <w:rPr>
                <w:rFonts w:cs="Arial"/>
                <w:lang w:eastAsia="zh-CN"/>
              </w:rPr>
              <w:t>prior</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start</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period</w:t>
            </w:r>
            <w:r w:rsidRPr="005647EB">
              <w:rPr>
                <w:rFonts w:cs="Arial"/>
                <w:lang w:eastAsia="zh-CN"/>
              </w:rPr>
              <w:t xml:space="preserve"> </w:t>
            </w:r>
            <w:r w:rsidR="008057B3" w:rsidRPr="005647EB">
              <w:rPr>
                <w:rFonts w:cs="Arial"/>
                <w:lang w:eastAsia="zh-CN"/>
              </w:rPr>
              <w:t>T2.</w:t>
            </w:r>
          </w:p>
        </w:tc>
      </w:tr>
    </w:tbl>
    <w:p w14:paraId="7E8C693D" w14:textId="77777777" w:rsidR="008057B3" w:rsidRPr="005647EB" w:rsidRDefault="008057B3" w:rsidP="002570E4">
      <w:pPr>
        <w:rPr>
          <w:lang w:eastAsia="zh-TW"/>
        </w:rPr>
      </w:pPr>
    </w:p>
    <w:p w14:paraId="6BAE5187" w14:textId="77777777" w:rsidR="008057B3" w:rsidRPr="005647EB" w:rsidRDefault="008057B3" w:rsidP="002570E4">
      <w:r w:rsidRPr="005647EB">
        <w:rPr>
          <w:rFonts w:cs="v4.2.0"/>
        </w:rPr>
        <w:t xml:space="preserve">The UE shall send one Event A3 triggered measurement report, with a measurement reporting delay less than </w:t>
      </w:r>
      <w:r w:rsidRPr="005647EB">
        <w:rPr>
          <w:lang w:eastAsia="zh-CN"/>
        </w:rPr>
        <w:t>3.2</w:t>
      </w:r>
      <w:r w:rsidRPr="005647EB">
        <w:rPr>
          <w:rFonts w:cs="v4.2.0"/>
        </w:rPr>
        <w:t xml:space="preserve"> s from the beginning of time period T2. During the test, downlink traffic is continuously scheduled. </w:t>
      </w:r>
    </w:p>
    <w:p w14:paraId="197A985D"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0F33E60E" w14:textId="77777777" w:rsidR="008057B3" w:rsidRPr="005647EB" w:rsidRDefault="008057B3" w:rsidP="002570E4">
      <w:pPr>
        <w:rPr>
          <w:rFonts w:cs="v4.2.0"/>
        </w:rPr>
      </w:pPr>
      <w:r w:rsidRPr="005647EB">
        <w:rPr>
          <w:rFonts w:cs="v4.2.0"/>
        </w:rPr>
        <w:t xml:space="preserve">The rate of correct events observed during repeated tests shall be at least 90% with a </w:t>
      </w:r>
      <w:r w:rsidRPr="005647EB">
        <w:t>confidence level of 95%.</w:t>
      </w:r>
    </w:p>
    <w:p w14:paraId="550D5863" w14:textId="77777777" w:rsidR="008057B3" w:rsidRPr="005647EB" w:rsidRDefault="008057B3"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7C04BBBB" w14:textId="77777777" w:rsidR="008057B3" w:rsidRPr="005647EB" w:rsidRDefault="008057B3" w:rsidP="00194A1C">
      <w:pPr>
        <w:pStyle w:val="Heading3"/>
        <w:rPr>
          <w:rFonts w:cs="v4.2.0"/>
          <w:snapToGrid w:val="0"/>
          <w:lang w:eastAsia="zh-TW"/>
        </w:rPr>
      </w:pPr>
      <w:r w:rsidRPr="005647EB">
        <w:rPr>
          <w:bCs/>
        </w:rPr>
        <w:lastRenderedPageBreak/>
        <w:t>8.3.14</w:t>
      </w:r>
      <w:r w:rsidRPr="005647EB">
        <w:tab/>
      </w:r>
      <w:r w:rsidRPr="005647EB">
        <w:rPr>
          <w:rFonts w:cs="v4.2.0"/>
          <w:snapToGrid w:val="0"/>
          <w:lang w:eastAsia="zh-TW"/>
        </w:rPr>
        <w:t>E-UTRAN FDD-FDD Inter-frequency event triggered reporting under fading propagation conditions in asynchronous cells for CE UE with discontinuous MPDCCH monitoring in CEModeB</w:t>
      </w:r>
    </w:p>
    <w:p w14:paraId="5CA2F91B" w14:textId="77777777" w:rsidR="008057B3" w:rsidRPr="005647EB" w:rsidRDefault="008057B3" w:rsidP="002570E4">
      <w:pPr>
        <w:pStyle w:val="Heading4"/>
        <w:keepNext w:val="0"/>
        <w:keepLines w:val="0"/>
        <w:rPr>
          <w:lang w:eastAsia="zh-TW"/>
        </w:rPr>
      </w:pPr>
      <w:r w:rsidRPr="005647EB">
        <w:rPr>
          <w:lang w:eastAsia="zh-TW"/>
        </w:rPr>
        <w:t>8.3.14.1</w:t>
      </w:r>
      <w:r w:rsidRPr="005647EB">
        <w:rPr>
          <w:lang w:eastAsia="zh-TW"/>
        </w:rPr>
        <w:tab/>
        <w:t>Test purpose</w:t>
      </w:r>
    </w:p>
    <w:p w14:paraId="733B6A88" w14:textId="69E67F59" w:rsidR="008057B3" w:rsidRPr="005647EB" w:rsidRDefault="008057B3" w:rsidP="002570E4">
      <w:r w:rsidRPr="005647EB">
        <w:t>To verify the CE UE</w:t>
      </w:r>
      <w:r w:rsidR="002570E4" w:rsidRPr="005647EB">
        <w:t>'</w:t>
      </w:r>
      <w:r w:rsidRPr="005647EB">
        <w:t xml:space="preserve">s ability to make a correct reporting of an event </w:t>
      </w:r>
      <w:r w:rsidRPr="005647EB">
        <w:rPr>
          <w:rFonts w:cs="v4.2.0"/>
        </w:rPr>
        <w:t>with discontinuous MPDCCH monitoring</w:t>
      </w:r>
      <w:r w:rsidRPr="005647EB">
        <w:t xml:space="preserve"> under fading propagation conditions in asynchronous cells. This test will partly verify the FDD-FDD inter-frequency cell search requirements.</w:t>
      </w:r>
    </w:p>
    <w:p w14:paraId="4972C88F" w14:textId="77777777" w:rsidR="008057B3" w:rsidRPr="005647EB" w:rsidRDefault="008057B3" w:rsidP="002570E4">
      <w:pPr>
        <w:pStyle w:val="Heading4"/>
        <w:keepNext w:val="0"/>
        <w:keepLines w:val="0"/>
        <w:rPr>
          <w:lang w:eastAsia="zh-TW"/>
        </w:rPr>
      </w:pPr>
      <w:r w:rsidRPr="005647EB">
        <w:rPr>
          <w:lang w:eastAsia="zh-TW"/>
        </w:rPr>
        <w:t>8.3.14.2</w:t>
      </w:r>
      <w:r w:rsidRPr="005647EB">
        <w:rPr>
          <w:lang w:eastAsia="zh-TW"/>
        </w:rPr>
        <w:tab/>
        <w:t>Test applicability</w:t>
      </w:r>
    </w:p>
    <w:p w14:paraId="5384F82E"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2F31DB92" w14:textId="77777777" w:rsidR="008057B3" w:rsidRPr="005647EB" w:rsidRDefault="008057B3" w:rsidP="002570E4">
      <w:pPr>
        <w:pStyle w:val="Heading4"/>
        <w:keepNext w:val="0"/>
        <w:keepLines w:val="0"/>
        <w:rPr>
          <w:lang w:eastAsia="zh-TW"/>
        </w:rPr>
      </w:pPr>
      <w:r w:rsidRPr="005647EB">
        <w:rPr>
          <w:lang w:eastAsia="zh-TW"/>
        </w:rPr>
        <w:t>8.3.14.3</w:t>
      </w:r>
      <w:r w:rsidRPr="005647EB">
        <w:rPr>
          <w:lang w:eastAsia="zh-TW"/>
        </w:rPr>
        <w:tab/>
        <w:t>Minimum conformance requirements</w:t>
      </w:r>
    </w:p>
    <w:p w14:paraId="26C1483B" w14:textId="6F500D25"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applicable to Category M2 and non-BL/CE UEs. Pending discussion in RAN4 is needed to update the wording</w:t>
      </w:r>
      <w:r w:rsidRPr="005647EB">
        <w:rPr>
          <w:lang w:eastAsia="zh-TW"/>
        </w:rPr>
        <w:t>.</w:t>
      </w:r>
    </w:p>
    <w:p w14:paraId="5FFCD141" w14:textId="77777777" w:rsidR="008057B3" w:rsidRPr="005647EB" w:rsidRDefault="008057B3" w:rsidP="002570E4">
      <w:r w:rsidRPr="005647EB">
        <w:t xml:space="preserve">When no DRX is in use and when measurement gaps are scheduled, or the UE supports capability of conducting such measurements without gaps, the UE shall be able to identify and measure a new detectable FDD inter-frequency cell according to requirements in </w:t>
      </w:r>
      <w:r w:rsidRPr="005647EB">
        <w:rPr>
          <w:snapToGrid w:val="0"/>
        </w:rPr>
        <w:t xml:space="preserve">Table 8.13.3.5.1.1-1 </w:t>
      </w:r>
      <w:r w:rsidRPr="005647EB">
        <w:rPr>
          <w:rFonts w:cs="v4.2.0"/>
        </w:rPr>
        <w:t xml:space="preserve">when additional condition in </w:t>
      </w:r>
      <w:r w:rsidRPr="005647EB">
        <w:rPr>
          <w:snapToGrid w:val="0"/>
        </w:rPr>
        <w:t>Table 8.13.3.5.1.1-1 is met</w:t>
      </w:r>
      <w:r w:rsidRPr="005647EB">
        <w:rPr>
          <w:snapToGrid w:val="0"/>
          <w:lang w:eastAsia="zh-CN"/>
        </w:rPr>
        <w:t>,</w:t>
      </w:r>
      <w:r w:rsidRPr="005647EB">
        <w:t xml:space="preserve"> and</w:t>
      </w:r>
    </w:p>
    <w:p w14:paraId="00F491F2" w14:textId="77777777" w:rsidR="008057B3" w:rsidRPr="005647EB" w:rsidRDefault="008057B3" w:rsidP="002570E4">
      <w:pPr>
        <w:pStyle w:val="B1"/>
      </w:pPr>
      <w:r w:rsidRPr="005647EB">
        <w:t>-</w:t>
      </w:r>
      <w:r w:rsidRPr="005647EB">
        <w:tab/>
        <w:t>G=1, or</w:t>
      </w:r>
    </w:p>
    <w:p w14:paraId="418F9089" w14:textId="77777777" w:rsidR="008057B3" w:rsidRPr="005647EB" w:rsidRDefault="008057B3" w:rsidP="002570E4">
      <w:pPr>
        <w:pStyle w:val="B1"/>
      </w:pPr>
      <w:r w:rsidRPr="005647EB">
        <w:t>-</w:t>
      </w:r>
      <w:r w:rsidRPr="005647EB">
        <w:tab/>
        <w:t>r</w:t>
      </w:r>
      <w:r w:rsidRPr="005647EB">
        <w:rPr>
          <w:vertAlign w:val="subscript"/>
        </w:rPr>
        <w:t>max</w:t>
      </w:r>
      <w:r w:rsidRPr="005647EB">
        <w:t>*G &lt; 800ms, or</w:t>
      </w:r>
    </w:p>
    <w:p w14:paraId="3BA8A446" w14:textId="77777777" w:rsidR="008057B3" w:rsidRPr="005647EB" w:rsidRDefault="008057B3" w:rsidP="002570E4">
      <w:pPr>
        <w:pStyle w:val="B1"/>
      </w:pPr>
      <w:r w:rsidRPr="005647EB">
        <w:t>-</w:t>
      </w:r>
      <w:r w:rsidRPr="005647EB">
        <w:tab/>
        <w:t>UE is receiving PDSCH.</w:t>
      </w:r>
    </w:p>
    <w:p w14:paraId="4FB2E1D4" w14:textId="345F6CA7" w:rsidR="008057B3" w:rsidRPr="005647EB" w:rsidRDefault="008057B3" w:rsidP="002570E4">
      <w:r w:rsidRPr="005647EB">
        <w:t>Otherwise, requirements in Table 8.13.3.5.1.1-3 apply, where r</w:t>
      </w:r>
      <w:r w:rsidRPr="005647EB">
        <w:rPr>
          <w:vertAlign w:val="subscript"/>
        </w:rPr>
        <w:t>max</w:t>
      </w:r>
      <w:r w:rsidRPr="005647EB">
        <w:t xml:space="preserve"> and G are given by higher layer parameter </w:t>
      </w:r>
      <w:r w:rsidRPr="005647EB">
        <w:rPr>
          <w:i/>
        </w:rPr>
        <w:t>mPDCCH-NumRepetition</w:t>
      </w:r>
      <w:r w:rsidRPr="005647EB">
        <w:t xml:space="preserve"> and </w:t>
      </w:r>
      <w:r w:rsidRPr="005647EB">
        <w:rPr>
          <w:i/>
        </w:rPr>
        <w:t>mPDCCH-startSF-UESS</w:t>
      </w:r>
      <w:r w:rsidRPr="005647EB">
        <w:t xml:space="preserve"> respectively as defined </w:t>
      </w:r>
      <w:r w:rsidR="002570E4" w:rsidRPr="005647EB">
        <w:t>in 3GPP TS</w:t>
      </w:r>
      <w:r w:rsidRPr="005647EB">
        <w:t xml:space="preserve"> 36.213 [3].</w:t>
      </w:r>
    </w:p>
    <w:p w14:paraId="1C8E5809" w14:textId="77777777" w:rsidR="008057B3" w:rsidRPr="005647EB" w:rsidRDefault="008057B3" w:rsidP="002570E4">
      <w:pPr>
        <w:pStyle w:val="TH"/>
        <w:keepNext w:val="0"/>
        <w:keepLines w:val="0"/>
      </w:pPr>
      <w:r w:rsidRPr="005647EB">
        <w:rPr>
          <w:snapToGrid w:val="0"/>
        </w:rPr>
        <w:t xml:space="preserve">Table 8.13.3.5.1.1-1: </w:t>
      </w:r>
      <w:r w:rsidRPr="005647EB">
        <w:t xml:space="preserve">Requirement on cell </w:t>
      </w:r>
      <w:r w:rsidRPr="005647EB">
        <w:rPr>
          <w:lang w:eastAsia="zh-CN"/>
        </w:rPr>
        <w:t>identification</w:t>
      </w:r>
      <w:r w:rsidRPr="005647EB">
        <w:t xml:space="preserve"> delay and measurement delay for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31"/>
        <w:gridCol w:w="1179"/>
        <w:gridCol w:w="3011"/>
        <w:gridCol w:w="2846"/>
      </w:tblGrid>
      <w:tr w:rsidR="008057B3" w:rsidRPr="005647EB" w14:paraId="76167E85" w14:textId="77777777" w:rsidTr="002570E4">
        <w:trPr>
          <w:jc w:val="center"/>
        </w:trPr>
        <w:tc>
          <w:tcPr>
            <w:tcW w:w="2731" w:type="dxa"/>
          </w:tcPr>
          <w:p w14:paraId="1BD418D4" w14:textId="7A0AA918" w:rsidR="008057B3" w:rsidRPr="005647EB" w:rsidRDefault="00A91793" w:rsidP="002570E4">
            <w:pPr>
              <w:pStyle w:val="TAH"/>
              <w:keepNext w:val="0"/>
              <w:keepLines w:val="0"/>
              <w:rPr>
                <w:rFonts w:cs="Arial"/>
              </w:rPr>
            </w:pPr>
            <w:r w:rsidRPr="005647EB">
              <w:rPr>
                <w:rFonts w:cs="Arial"/>
                <w:lang w:eastAsia="zh-CN"/>
              </w:rPr>
              <w:t>Neighbouring</w:t>
            </w:r>
            <w:r w:rsidR="002570E4" w:rsidRPr="005647EB">
              <w:rPr>
                <w:rFonts w:cs="Arial"/>
                <w:lang w:eastAsia="zh-CN"/>
              </w:rPr>
              <w:t xml:space="preserve"> </w:t>
            </w:r>
            <w:r w:rsidR="008057B3" w:rsidRPr="005647EB">
              <w:rPr>
                <w:rFonts w:eastAsia="MS Mincho" w:cs="Arial"/>
              </w:rPr>
              <w:t>cell</w:t>
            </w:r>
            <w:r w:rsidR="002570E4" w:rsidRPr="005647EB">
              <w:rPr>
                <w:rFonts w:eastAsia="MS Mincho" w:cs="Arial"/>
              </w:rPr>
              <w:t xml:space="preserve"> </w:t>
            </w:r>
            <w:r w:rsidR="008057B3" w:rsidRPr="005647EB">
              <w:rPr>
                <w:rFonts w:eastAsia="MS Mincho" w:cs="Arial"/>
              </w:rPr>
              <w:t>SCH</w:t>
            </w:r>
            <w:r w:rsidR="002570E4" w:rsidRPr="005647EB">
              <w:rPr>
                <w:rFonts w:eastAsia="MS Mincho" w:cs="Arial"/>
              </w:rPr>
              <w:t xml:space="preserve"> </w:t>
            </w:r>
            <w:r w:rsidR="008057B3" w:rsidRPr="005647EB">
              <w:rPr>
                <w:rFonts w:eastAsia="MS Mincho" w:cs="Arial"/>
              </w:rPr>
              <w:t>Ês/Iot:</w:t>
            </w:r>
            <w:r w:rsidR="002570E4" w:rsidRPr="005647EB">
              <w:rPr>
                <w:rFonts w:eastAsia="MS Mincho" w:cs="Arial"/>
              </w:rPr>
              <w:t xml:space="preserve"> </w:t>
            </w:r>
            <w:r w:rsidR="008057B3" w:rsidRPr="005647EB">
              <w:rPr>
                <w:rFonts w:eastAsia="MS Mincho" w:cs="Arial"/>
              </w:rPr>
              <w:t>Q2</w:t>
            </w:r>
            <w:r w:rsidR="002570E4" w:rsidRPr="005647EB">
              <w:rPr>
                <w:rFonts w:eastAsia="MS Mincho" w:cs="Arial"/>
              </w:rPr>
              <w:t xml:space="preserve"> </w:t>
            </w:r>
            <w:r w:rsidR="008057B3" w:rsidRPr="005647EB">
              <w:rPr>
                <w:rFonts w:eastAsia="MS Mincho" w:cs="Arial"/>
              </w:rPr>
              <w:t>[dB]</w:t>
            </w:r>
          </w:p>
        </w:tc>
        <w:tc>
          <w:tcPr>
            <w:tcW w:w="1179" w:type="dxa"/>
            <w:shd w:val="clear" w:color="auto" w:fill="auto"/>
          </w:tcPr>
          <w:p w14:paraId="32C94266" w14:textId="30B3A350" w:rsidR="008057B3" w:rsidRPr="005647EB" w:rsidRDefault="008057B3" w:rsidP="002570E4">
            <w:pPr>
              <w:pStyle w:val="TAH"/>
              <w:keepNext w:val="0"/>
              <w:keepLines w:val="0"/>
              <w:rPr>
                <w:rFonts w:cs="Arial"/>
              </w:rPr>
            </w:pPr>
            <w:r w:rsidRPr="005647EB">
              <w:rPr>
                <w:rFonts w:cs="Arial"/>
              </w:rPr>
              <w:t>Gap</w:t>
            </w:r>
            <w:r w:rsidR="002570E4" w:rsidRPr="005647EB">
              <w:rPr>
                <w:rFonts w:cs="Arial"/>
              </w:rPr>
              <w:t xml:space="preserve"> </w:t>
            </w:r>
            <w:r w:rsidRPr="005647EB">
              <w:rPr>
                <w:rFonts w:cs="Arial"/>
              </w:rPr>
              <w:t>pattern</w:t>
            </w:r>
            <w:r w:rsidR="002570E4" w:rsidRPr="005647EB">
              <w:rPr>
                <w:rFonts w:cs="Arial"/>
              </w:rPr>
              <w:t xml:space="preserve"> </w:t>
            </w:r>
            <w:r w:rsidRPr="005647EB">
              <w:rPr>
                <w:rFonts w:cs="Arial"/>
              </w:rPr>
              <w:t>ID</w:t>
            </w:r>
          </w:p>
        </w:tc>
        <w:tc>
          <w:tcPr>
            <w:tcW w:w="3011" w:type="dxa"/>
            <w:shd w:val="clear" w:color="auto" w:fill="auto"/>
          </w:tcPr>
          <w:p w14:paraId="6E052489" w14:textId="49C0281A" w:rsidR="008057B3" w:rsidRPr="005647EB" w:rsidRDefault="008057B3"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identification</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rPr>
              <w:t xml:space="preserve"> </w:t>
            </w:r>
          </w:p>
        </w:tc>
        <w:tc>
          <w:tcPr>
            <w:tcW w:w="2846" w:type="dxa"/>
            <w:shd w:val="clear" w:color="auto" w:fill="auto"/>
          </w:tcPr>
          <w:p w14:paraId="565781AC" w14:textId="44038FBC" w:rsidR="008057B3" w:rsidRPr="005647EB" w:rsidRDefault="008057B3" w:rsidP="002570E4">
            <w:pPr>
              <w:pStyle w:val="TAH"/>
              <w:keepNext w:val="0"/>
              <w:keepLines w:val="0"/>
              <w:rPr>
                <w:rFonts w:cs="Arial"/>
              </w:rPr>
            </w:pPr>
            <w:r w:rsidRPr="005647EB">
              <w:rPr>
                <w:rFonts w:cs="Arial"/>
              </w:rPr>
              <w:t>Measurement</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(T</w:t>
            </w:r>
            <w:r w:rsidRPr="005647EB">
              <w:rPr>
                <w:rFonts w:cs="Arial"/>
                <w:vertAlign w:val="subscript"/>
              </w:rPr>
              <w:t>measure_intra_UE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p>
        </w:tc>
      </w:tr>
      <w:tr w:rsidR="008057B3" w:rsidRPr="005647EB" w14:paraId="029DBDC2" w14:textId="77777777" w:rsidTr="002570E4">
        <w:trPr>
          <w:jc w:val="center"/>
        </w:trPr>
        <w:tc>
          <w:tcPr>
            <w:tcW w:w="2731" w:type="dxa"/>
            <w:vMerge w:val="restart"/>
          </w:tcPr>
          <w:p w14:paraId="5800A8C1" w14:textId="1913BC81" w:rsidR="008057B3" w:rsidRPr="005647EB" w:rsidRDefault="008057B3" w:rsidP="002570E4">
            <w:pPr>
              <w:pStyle w:val="TAC"/>
              <w:keepNext w:val="0"/>
              <w:keepLines w:val="0"/>
              <w:rPr>
                <w:rFonts w:cs="Arial"/>
              </w:rPr>
            </w:pP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p>
        </w:tc>
        <w:tc>
          <w:tcPr>
            <w:tcW w:w="1179" w:type="dxa"/>
            <w:shd w:val="clear" w:color="auto" w:fill="auto"/>
          </w:tcPr>
          <w:p w14:paraId="2C56D872" w14:textId="77777777" w:rsidR="008057B3" w:rsidRPr="005647EB" w:rsidRDefault="008057B3" w:rsidP="002570E4">
            <w:pPr>
              <w:pStyle w:val="TAC"/>
              <w:keepNext w:val="0"/>
              <w:keepLines w:val="0"/>
              <w:rPr>
                <w:rFonts w:cs="Arial"/>
              </w:rPr>
            </w:pPr>
            <w:r w:rsidRPr="005647EB">
              <w:rPr>
                <w:rFonts w:cs="Arial"/>
              </w:rPr>
              <w:t>0</w:t>
            </w:r>
          </w:p>
        </w:tc>
        <w:tc>
          <w:tcPr>
            <w:tcW w:w="3011" w:type="dxa"/>
            <w:shd w:val="clear" w:color="auto" w:fill="auto"/>
          </w:tcPr>
          <w:p w14:paraId="1ABA4936" w14:textId="70C73C8E" w:rsidR="008057B3" w:rsidRPr="005647EB" w:rsidRDefault="008057B3" w:rsidP="002570E4">
            <w:pPr>
              <w:pStyle w:val="TAC"/>
              <w:keepNext w:val="0"/>
              <w:keepLines w:val="0"/>
              <w:rPr>
                <w:rFonts w:cs="Arial"/>
              </w:rPr>
            </w:pPr>
            <w:r w:rsidRPr="005647EB">
              <w:rPr>
                <w:rFonts w:cs="Arial"/>
                <w:snapToGrid w:val="0"/>
                <w:lang w:eastAsia="zh-CN"/>
              </w:rPr>
              <w:t>320.8</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snapToGrid w:val="0"/>
                <w:lang w:eastAsia="zh-CN"/>
              </w:rPr>
              <w:t xml:space="preserve"> </w:t>
            </w:r>
            <w:r w:rsidRPr="005647EB">
              <w:rPr>
                <w:rFonts w:cs="Arial"/>
                <w:snapToGrid w:val="0"/>
                <w:lang w:eastAsia="zh-CN"/>
              </w:rPr>
              <w:t>s</w:t>
            </w:r>
          </w:p>
        </w:tc>
        <w:tc>
          <w:tcPr>
            <w:tcW w:w="2846" w:type="dxa"/>
            <w:shd w:val="clear" w:color="auto" w:fill="auto"/>
          </w:tcPr>
          <w:p w14:paraId="77974E24" w14:textId="38B4DA6B" w:rsidR="008057B3" w:rsidRPr="005647EB" w:rsidRDefault="008057B3" w:rsidP="002570E4">
            <w:pPr>
              <w:pStyle w:val="TAC"/>
              <w:keepNext w:val="0"/>
              <w:keepLines w:val="0"/>
              <w:rPr>
                <w:rFonts w:cs="Arial"/>
              </w:rPr>
            </w:pPr>
            <w:r w:rsidRPr="005647EB">
              <w:rPr>
                <w:rFonts w:cs="Arial"/>
              </w:rPr>
              <w:t>800</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ms</w:t>
            </w:r>
          </w:p>
        </w:tc>
      </w:tr>
      <w:tr w:rsidR="008057B3" w:rsidRPr="005647EB" w14:paraId="33C13CE6" w14:textId="77777777" w:rsidTr="002570E4">
        <w:trPr>
          <w:jc w:val="center"/>
        </w:trPr>
        <w:tc>
          <w:tcPr>
            <w:tcW w:w="2731" w:type="dxa"/>
            <w:vMerge/>
          </w:tcPr>
          <w:p w14:paraId="7885668F" w14:textId="77777777" w:rsidR="008057B3" w:rsidRPr="005647EB" w:rsidRDefault="008057B3" w:rsidP="002570E4">
            <w:pPr>
              <w:pStyle w:val="TAC"/>
              <w:keepNext w:val="0"/>
              <w:keepLines w:val="0"/>
              <w:rPr>
                <w:rFonts w:cs="Arial"/>
              </w:rPr>
            </w:pPr>
          </w:p>
        </w:tc>
        <w:tc>
          <w:tcPr>
            <w:tcW w:w="1179" w:type="dxa"/>
            <w:shd w:val="clear" w:color="auto" w:fill="auto"/>
          </w:tcPr>
          <w:p w14:paraId="30BC66CD" w14:textId="77777777" w:rsidR="008057B3" w:rsidRPr="005647EB" w:rsidRDefault="008057B3" w:rsidP="002570E4">
            <w:pPr>
              <w:pStyle w:val="TAC"/>
              <w:keepNext w:val="0"/>
              <w:keepLines w:val="0"/>
              <w:rPr>
                <w:rFonts w:cs="Arial"/>
              </w:rPr>
            </w:pPr>
            <w:r w:rsidRPr="005647EB">
              <w:rPr>
                <w:rFonts w:cs="Arial"/>
              </w:rPr>
              <w:t>1</w:t>
            </w:r>
          </w:p>
        </w:tc>
        <w:tc>
          <w:tcPr>
            <w:tcW w:w="3011" w:type="dxa"/>
            <w:shd w:val="clear" w:color="auto" w:fill="auto"/>
          </w:tcPr>
          <w:p w14:paraId="46C091C7" w14:textId="21DE1A8C" w:rsidR="008057B3" w:rsidRPr="005647EB" w:rsidRDefault="008057B3" w:rsidP="002570E4">
            <w:pPr>
              <w:pStyle w:val="TAC"/>
              <w:keepNext w:val="0"/>
              <w:keepLines w:val="0"/>
              <w:rPr>
                <w:rFonts w:cs="Arial"/>
              </w:rPr>
            </w:pPr>
            <w:r w:rsidRPr="005647EB">
              <w:rPr>
                <w:rFonts w:cs="Arial"/>
                <w:lang w:eastAsia="zh-CN"/>
              </w:rPr>
              <w:t>321</w:t>
            </w:r>
            <w:r w:rsidRPr="005647EB">
              <w:rPr>
                <w:rFonts w:eastAsia="MS Mincho" w:cs="Arial"/>
              </w:rPr>
              <w:t>.</w:t>
            </w:r>
            <w:r w:rsidRPr="005647EB">
              <w:rPr>
                <w:rFonts w:cs="Arial"/>
                <w:lang w:eastAsia="zh-CN"/>
              </w:rPr>
              <w:t>6</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w:t>
            </w:r>
            <w:r w:rsidR="002570E4" w:rsidRPr="005647EB">
              <w:rPr>
                <w:rFonts w:cs="Arial"/>
                <w:lang w:eastAsia="zh-CN"/>
              </w:rPr>
              <w:t xml:space="preserve"> </w:t>
            </w:r>
            <w:r w:rsidRPr="005647EB">
              <w:rPr>
                <w:rFonts w:cs="Arial"/>
                <w:lang w:eastAsia="zh-CN"/>
              </w:rPr>
              <w:t>s</w:t>
            </w:r>
          </w:p>
        </w:tc>
        <w:tc>
          <w:tcPr>
            <w:tcW w:w="2846" w:type="dxa"/>
            <w:shd w:val="clear" w:color="auto" w:fill="auto"/>
          </w:tcPr>
          <w:p w14:paraId="64A547D2" w14:textId="0F954186" w:rsidR="008057B3" w:rsidRPr="005647EB" w:rsidRDefault="008057B3" w:rsidP="002570E4">
            <w:pPr>
              <w:pStyle w:val="TAC"/>
              <w:keepNext w:val="0"/>
              <w:keepLines w:val="0"/>
              <w:rPr>
                <w:rFonts w:cs="Arial"/>
              </w:rPr>
            </w:pPr>
            <w:r w:rsidRPr="005647EB">
              <w:rPr>
                <w:rFonts w:cs="Arial"/>
                <w:lang w:eastAsia="zh-CN"/>
              </w:rPr>
              <w:t>1600</w:t>
            </w:r>
            <w:r w:rsidR="002570E4" w:rsidRPr="005647EB">
              <w:rPr>
                <w:rFonts w:cs="Arial"/>
                <w:lang w:eastAsia="zh-CN"/>
              </w:rPr>
              <w:t xml:space="preserve"> </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w:t>
            </w:r>
            <w:r w:rsidR="002570E4" w:rsidRPr="005647EB">
              <w:rPr>
                <w:vertAlign w:val="subscript"/>
              </w:rPr>
              <w:t xml:space="preserve"> </w:t>
            </w:r>
            <w:r w:rsidRPr="005647EB">
              <w:rPr>
                <w:rFonts w:cs="Arial"/>
              </w:rPr>
              <w:t>ms</w:t>
            </w:r>
          </w:p>
        </w:tc>
      </w:tr>
      <w:tr w:rsidR="008057B3" w:rsidRPr="005647EB" w14:paraId="2F54F8E3" w14:textId="77777777" w:rsidTr="002570E4">
        <w:trPr>
          <w:jc w:val="center"/>
        </w:trPr>
        <w:tc>
          <w:tcPr>
            <w:tcW w:w="2731" w:type="dxa"/>
            <w:vMerge w:val="restart"/>
          </w:tcPr>
          <w:p w14:paraId="174A15D4" w14:textId="77777777" w:rsidR="008057B3" w:rsidRPr="005647EB" w:rsidRDefault="008057B3" w:rsidP="002570E4">
            <w:pPr>
              <w:pStyle w:val="TAC"/>
              <w:keepNext w:val="0"/>
              <w:keepLines w:val="0"/>
              <w:rPr>
                <w:rFonts w:eastAsia="MS Mincho" w:cs="Arial"/>
              </w:rPr>
            </w:pPr>
            <w:r w:rsidRPr="005647EB">
              <w:rPr>
                <w:rFonts w:eastAsia="MS Mincho" w:cs="Arial"/>
              </w:rPr>
              <w:t>Q2</w:t>
            </w:r>
            <w:r w:rsidRPr="005647EB">
              <w:rPr>
                <w:rFonts w:eastAsia="MS Mincho" w:cs="Arial"/>
              </w:rPr>
              <w:sym w:font="Symbol" w:char="F0B3"/>
            </w:r>
            <w:r w:rsidRPr="005647EB">
              <w:rPr>
                <w:rFonts w:eastAsia="MS Mincho" w:cs="Arial"/>
              </w:rPr>
              <w:t>-6</w:t>
            </w:r>
          </w:p>
        </w:tc>
        <w:tc>
          <w:tcPr>
            <w:tcW w:w="1179" w:type="dxa"/>
            <w:shd w:val="clear" w:color="auto" w:fill="auto"/>
          </w:tcPr>
          <w:p w14:paraId="10342A6E" w14:textId="77777777" w:rsidR="008057B3" w:rsidRPr="005647EB" w:rsidRDefault="008057B3" w:rsidP="002570E4">
            <w:pPr>
              <w:pStyle w:val="TAC"/>
              <w:keepNext w:val="0"/>
              <w:keepLines w:val="0"/>
              <w:rPr>
                <w:rFonts w:cs="Arial"/>
              </w:rPr>
            </w:pPr>
            <w:r w:rsidRPr="005647EB">
              <w:rPr>
                <w:rFonts w:cs="Arial"/>
              </w:rPr>
              <w:t>0</w:t>
            </w:r>
          </w:p>
        </w:tc>
        <w:tc>
          <w:tcPr>
            <w:tcW w:w="3011" w:type="dxa"/>
            <w:shd w:val="clear" w:color="auto" w:fill="auto"/>
          </w:tcPr>
          <w:p w14:paraId="3C4C6B38" w14:textId="4F19C4C7" w:rsidR="008057B3" w:rsidRPr="005647EB" w:rsidRDefault="008057B3" w:rsidP="002570E4">
            <w:pPr>
              <w:pStyle w:val="TAC"/>
              <w:keepNext w:val="0"/>
              <w:keepLines w:val="0"/>
              <w:rPr>
                <w:rFonts w:cs="Arial"/>
                <w:lang w:eastAsia="zh-CN"/>
              </w:rPr>
            </w:pPr>
            <w:r w:rsidRPr="005647EB">
              <w:rPr>
                <w:rFonts w:cs="Arial"/>
              </w:rPr>
              <w:t>21.8</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rPr>
              <w:t xml:space="preserve"> </w:t>
            </w:r>
            <w:r w:rsidRPr="005647EB">
              <w:t>s</w:t>
            </w:r>
          </w:p>
        </w:tc>
        <w:tc>
          <w:tcPr>
            <w:tcW w:w="2846" w:type="dxa"/>
            <w:shd w:val="clear" w:color="auto" w:fill="auto"/>
          </w:tcPr>
          <w:p w14:paraId="5ABA1218" w14:textId="26BA929F" w:rsidR="008057B3" w:rsidRPr="005647EB" w:rsidRDefault="008057B3" w:rsidP="002570E4">
            <w:pPr>
              <w:pStyle w:val="TAC"/>
              <w:keepNext w:val="0"/>
              <w:keepLines w:val="0"/>
              <w:rPr>
                <w:rFonts w:cs="Arial"/>
                <w:lang w:eastAsia="zh-CN"/>
              </w:rPr>
            </w:pPr>
            <w:r w:rsidRPr="005647EB">
              <w:rPr>
                <w:rFonts w:cs="Arial"/>
              </w:rPr>
              <w:t>800</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rPr>
              <w:t xml:space="preserve"> </w:t>
            </w:r>
            <w:r w:rsidR="002570E4" w:rsidRPr="005647EB">
              <w:rPr>
                <w:rFonts w:cs="Arial"/>
              </w:rPr>
              <w:t xml:space="preserve"> </w:t>
            </w:r>
            <w:r w:rsidRPr="005647EB">
              <w:rPr>
                <w:rFonts w:cs="Arial"/>
              </w:rPr>
              <w:t>ms</w:t>
            </w:r>
          </w:p>
        </w:tc>
      </w:tr>
      <w:tr w:rsidR="008057B3" w:rsidRPr="005647EB" w14:paraId="3521FAFA" w14:textId="77777777" w:rsidTr="002570E4">
        <w:trPr>
          <w:jc w:val="center"/>
        </w:trPr>
        <w:tc>
          <w:tcPr>
            <w:tcW w:w="2731" w:type="dxa"/>
            <w:vMerge/>
          </w:tcPr>
          <w:p w14:paraId="69DCF1F5" w14:textId="77777777" w:rsidR="008057B3" w:rsidRPr="005647EB" w:rsidRDefault="008057B3" w:rsidP="002570E4">
            <w:pPr>
              <w:pStyle w:val="TAC"/>
              <w:keepNext w:val="0"/>
              <w:keepLines w:val="0"/>
              <w:rPr>
                <w:rFonts w:eastAsia="MS Mincho" w:cs="Arial"/>
              </w:rPr>
            </w:pPr>
          </w:p>
        </w:tc>
        <w:tc>
          <w:tcPr>
            <w:tcW w:w="1179" w:type="dxa"/>
            <w:shd w:val="clear" w:color="auto" w:fill="auto"/>
          </w:tcPr>
          <w:p w14:paraId="5C3B2782" w14:textId="77777777" w:rsidR="008057B3" w:rsidRPr="005647EB" w:rsidRDefault="008057B3" w:rsidP="002570E4">
            <w:pPr>
              <w:pStyle w:val="TAC"/>
              <w:keepNext w:val="0"/>
              <w:keepLines w:val="0"/>
              <w:rPr>
                <w:rFonts w:cs="Arial"/>
              </w:rPr>
            </w:pPr>
            <w:r w:rsidRPr="005647EB">
              <w:rPr>
                <w:rFonts w:cs="Arial"/>
              </w:rPr>
              <w:t>1</w:t>
            </w:r>
          </w:p>
        </w:tc>
        <w:tc>
          <w:tcPr>
            <w:tcW w:w="3011" w:type="dxa"/>
            <w:shd w:val="clear" w:color="auto" w:fill="auto"/>
          </w:tcPr>
          <w:p w14:paraId="64678875" w14:textId="30CA2213" w:rsidR="008057B3" w:rsidRPr="005647EB" w:rsidRDefault="008057B3" w:rsidP="002570E4">
            <w:pPr>
              <w:pStyle w:val="TAC"/>
              <w:keepNext w:val="0"/>
              <w:keepLines w:val="0"/>
              <w:rPr>
                <w:rFonts w:cs="Arial"/>
                <w:lang w:eastAsia="zh-CN"/>
              </w:rPr>
            </w:pPr>
            <w:r w:rsidRPr="005647EB">
              <w:rPr>
                <w:rFonts w:cs="Arial"/>
                <w:lang w:eastAsia="zh-CN"/>
              </w:rPr>
              <w:t>22.6</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t>s</w:t>
            </w:r>
          </w:p>
        </w:tc>
        <w:tc>
          <w:tcPr>
            <w:tcW w:w="2846" w:type="dxa"/>
            <w:shd w:val="clear" w:color="auto" w:fill="auto"/>
          </w:tcPr>
          <w:p w14:paraId="72EACF5C" w14:textId="2D7C0BED" w:rsidR="008057B3" w:rsidRPr="005647EB" w:rsidRDefault="008057B3" w:rsidP="002570E4">
            <w:pPr>
              <w:pStyle w:val="TAC"/>
              <w:keepNext w:val="0"/>
              <w:keepLines w:val="0"/>
              <w:rPr>
                <w:rFonts w:cs="Arial"/>
                <w:lang w:eastAsia="zh-CN"/>
              </w:rPr>
            </w:pPr>
            <w:r w:rsidRPr="005647EB">
              <w:rPr>
                <w:rFonts w:cs="Arial"/>
                <w:lang w:eastAsia="zh-CN"/>
              </w:rPr>
              <w:t>1600</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rPr>
                <w:rFonts w:cs="Arial"/>
              </w:rPr>
              <w:t>ms</w:t>
            </w:r>
          </w:p>
        </w:tc>
      </w:tr>
    </w:tbl>
    <w:p w14:paraId="73A61AB7" w14:textId="77777777" w:rsidR="008057B3" w:rsidRPr="005647EB" w:rsidRDefault="008057B3" w:rsidP="002570E4">
      <w:pPr>
        <w:rPr>
          <w:snapToGrid w:val="0"/>
        </w:rPr>
      </w:pPr>
    </w:p>
    <w:p w14:paraId="465BCCC6" w14:textId="77777777" w:rsidR="008057B3" w:rsidRPr="005647EB" w:rsidRDefault="008057B3" w:rsidP="002570E4">
      <w:pPr>
        <w:pStyle w:val="EQ"/>
        <w:keepLines w:val="0"/>
        <w:jc w:val="center"/>
        <w:rPr>
          <w:noProof w:val="0"/>
        </w:rPr>
      </w:pPr>
      <w:r w:rsidRPr="005647EB">
        <w:rPr>
          <w:noProof w:val="0"/>
          <w:position w:val="-30"/>
        </w:rPr>
        <w:object w:dxaOrig="2320" w:dyaOrig="720" w14:anchorId="1686E618">
          <v:shape id="_x0000_i1116" type="#_x0000_t75" style="width:116pt;height:37pt" o:ole="">
            <v:imagedata r:id="rId122" o:title=""/>
          </v:shape>
          <o:OLEObject Type="Embed" ProgID="Equation.3" ShapeID="_x0000_i1116" DrawAspect="Content" ObjectID="_1781977683" r:id="rId123"/>
        </w:object>
      </w:r>
    </w:p>
    <w:p w14:paraId="4ACBB028" w14:textId="77777777" w:rsidR="008057B3" w:rsidRPr="005647EB" w:rsidRDefault="008057B3" w:rsidP="002570E4">
      <w:r w:rsidRPr="005647EB">
        <w:t xml:space="preserve">where X is signalled by the RRC parameter </w:t>
      </w:r>
      <w:r w:rsidRPr="005647EB">
        <w:rPr>
          <w:i/>
        </w:rPr>
        <w:t>measGapSharingScheme</w:t>
      </w:r>
      <w:r w:rsidRPr="005647EB">
        <w:t xml:space="preserve"> [2] and is defined as in </w:t>
      </w:r>
      <w:r w:rsidRPr="005647EB">
        <w:rPr>
          <w:snapToGrid w:val="0"/>
        </w:rPr>
        <w:t>Table 8.13.3.5.1.1-2</w:t>
      </w:r>
      <w:r w:rsidRPr="005647EB">
        <w:t xml:space="preserve">. </w:t>
      </w:r>
      <w:r w:rsidRPr="005647EB">
        <w:rPr>
          <w:position w:val="-14"/>
        </w:rPr>
        <w:object w:dxaOrig="499" w:dyaOrig="380" w14:anchorId="5035DB65">
          <v:shape id="_x0000_i1117" type="#_x0000_t75" style="width:25pt;height:19.5pt" o:ole="">
            <v:imagedata r:id="rId102" o:title=""/>
          </v:shape>
          <o:OLEObject Type="Embed" ProgID="Equation.3" ShapeID="_x0000_i1117" DrawAspect="Content" ObjectID="_1781977684" r:id="rId124"/>
        </w:object>
      </w:r>
      <w:r w:rsidRPr="005647EB">
        <w:t xml:space="preserve"> is total number of inter-frequency layers to be monitored as defined in 8.1.2.1.1.</w:t>
      </w:r>
    </w:p>
    <w:p w14:paraId="0331BB69" w14:textId="77777777" w:rsidR="008057B3" w:rsidRPr="005647EB" w:rsidRDefault="008057B3" w:rsidP="002570E4">
      <w:pPr>
        <w:pStyle w:val="TH"/>
        <w:keepNext w:val="0"/>
        <w:keepLines w:val="0"/>
      </w:pPr>
      <w:r w:rsidRPr="005647EB">
        <w:rPr>
          <w:snapToGrid w:val="0"/>
        </w:rPr>
        <w:t xml:space="preserve">Table 8.13.3.5.1.1-2: </w:t>
      </w:r>
      <w:r w:rsidRPr="005647EB">
        <w:t>Value of parameter X for CEModeB</w:t>
      </w:r>
    </w:p>
    <w:tbl>
      <w:tblPr>
        <w:tblW w:w="4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6"/>
        <w:gridCol w:w="2374"/>
      </w:tblGrid>
      <w:tr w:rsidR="008057B3" w:rsidRPr="005647EB" w14:paraId="2A6B4162" w14:textId="77777777" w:rsidTr="00194A1C">
        <w:trPr>
          <w:jc w:val="center"/>
        </w:trPr>
        <w:tc>
          <w:tcPr>
            <w:tcW w:w="2356" w:type="dxa"/>
            <w:shd w:val="clear" w:color="auto" w:fill="auto"/>
            <w:vAlign w:val="center"/>
          </w:tcPr>
          <w:p w14:paraId="25EF6C8F" w14:textId="77777777" w:rsidR="008057B3" w:rsidRPr="005647EB" w:rsidRDefault="008057B3" w:rsidP="002570E4">
            <w:pPr>
              <w:pStyle w:val="TAH"/>
              <w:keepNext w:val="0"/>
              <w:keepLines w:val="0"/>
              <w:rPr>
                <w:rFonts w:eastAsia="SimSun"/>
              </w:rPr>
            </w:pPr>
            <w:r w:rsidRPr="005647EB">
              <w:rPr>
                <w:rFonts w:cs="Arial"/>
                <w:i/>
              </w:rPr>
              <w:t>measGapSharingScheme</w:t>
            </w:r>
          </w:p>
        </w:tc>
        <w:tc>
          <w:tcPr>
            <w:tcW w:w="2374" w:type="dxa"/>
            <w:shd w:val="clear" w:color="auto" w:fill="auto"/>
            <w:vAlign w:val="center"/>
          </w:tcPr>
          <w:p w14:paraId="6D247361" w14:textId="71797C2B" w:rsidR="008057B3" w:rsidRPr="005647EB" w:rsidRDefault="008057B3" w:rsidP="002570E4">
            <w:pPr>
              <w:pStyle w:val="TAH"/>
              <w:keepNext w:val="0"/>
              <w:keepLines w:val="0"/>
              <w:rPr>
                <w:rFonts w:eastAsia="SimSun"/>
              </w:rPr>
            </w:pPr>
            <w:r w:rsidRPr="005647EB">
              <w:rPr>
                <w:rFonts w:eastAsia="SimSun"/>
              </w:rPr>
              <w:t>Value</w:t>
            </w:r>
            <w:r w:rsidR="002570E4" w:rsidRPr="005647EB">
              <w:rPr>
                <w:rFonts w:eastAsia="SimSun"/>
              </w:rPr>
              <w:t xml:space="preserve"> </w:t>
            </w:r>
            <w:r w:rsidRPr="005647EB">
              <w:rPr>
                <w:rFonts w:eastAsia="SimSun"/>
              </w:rPr>
              <w:t>of</w:t>
            </w:r>
            <w:r w:rsidR="002570E4" w:rsidRPr="005647EB">
              <w:rPr>
                <w:rFonts w:eastAsia="SimSun"/>
              </w:rPr>
              <w:t xml:space="preserve"> </w:t>
            </w:r>
            <w:r w:rsidRPr="005647EB">
              <w:rPr>
                <w:rFonts w:eastAsia="SimSun"/>
              </w:rPr>
              <w:t>X</w:t>
            </w:r>
            <w:r w:rsidR="002570E4" w:rsidRPr="005647EB">
              <w:rPr>
                <w:rFonts w:eastAsia="SimSun"/>
              </w:rPr>
              <w:t xml:space="preserve"> </w:t>
            </w:r>
            <w:r w:rsidRPr="005647EB">
              <w:rPr>
                <w:rFonts w:eastAsia="SimSun"/>
              </w:rPr>
              <w:t>(%)</w:t>
            </w:r>
          </w:p>
        </w:tc>
      </w:tr>
      <w:tr w:rsidR="008057B3" w:rsidRPr="005647EB" w14:paraId="5FE2F0FB" w14:textId="77777777" w:rsidTr="00194A1C">
        <w:trPr>
          <w:jc w:val="center"/>
        </w:trPr>
        <w:tc>
          <w:tcPr>
            <w:tcW w:w="2356" w:type="dxa"/>
            <w:shd w:val="clear" w:color="auto" w:fill="auto"/>
            <w:vAlign w:val="center"/>
          </w:tcPr>
          <w:p w14:paraId="6FB80ADD" w14:textId="6378C560" w:rsidR="008057B3" w:rsidRPr="005647EB" w:rsidRDefault="008057B3" w:rsidP="002570E4">
            <w:pPr>
              <w:pStyle w:val="TAC"/>
              <w:keepNext w:val="0"/>
              <w:keepLines w:val="0"/>
              <w:rPr>
                <w:rFonts w:eastAsia="SimSun"/>
              </w:rPr>
            </w:pPr>
            <w:r w:rsidRPr="005647EB">
              <w:rPr>
                <w:rFonts w:eastAsia="SimSun"/>
              </w:rPr>
              <w:t>‘00</w:t>
            </w:r>
            <w:r w:rsidR="002570E4" w:rsidRPr="005647EB">
              <w:rPr>
                <w:rFonts w:eastAsia="SimSun"/>
              </w:rPr>
              <w:t>'</w:t>
            </w:r>
          </w:p>
        </w:tc>
        <w:tc>
          <w:tcPr>
            <w:tcW w:w="2374" w:type="dxa"/>
            <w:shd w:val="clear" w:color="auto" w:fill="auto"/>
            <w:vAlign w:val="center"/>
          </w:tcPr>
          <w:p w14:paraId="0285BE52" w14:textId="77777777" w:rsidR="008057B3" w:rsidRPr="005647EB" w:rsidRDefault="008057B3" w:rsidP="002570E4">
            <w:pPr>
              <w:pStyle w:val="TAC"/>
              <w:keepNext w:val="0"/>
              <w:keepLines w:val="0"/>
              <w:rPr>
                <w:rFonts w:eastAsia="SimSun"/>
              </w:rPr>
            </w:pPr>
            <w:r w:rsidRPr="005647EB">
              <w:rPr>
                <w:position w:val="-32"/>
              </w:rPr>
              <w:object w:dxaOrig="859" w:dyaOrig="700" w14:anchorId="3D2E7FC4">
                <v:shape id="_x0000_i1118" type="#_x0000_t75" style="width:35.5pt;height:30pt" o:ole="">
                  <v:imagedata r:id="rId104" o:title=""/>
                </v:shape>
                <o:OLEObject Type="Embed" ProgID="Equation.3" ShapeID="_x0000_i1118" DrawAspect="Content" ObjectID="_1781977685" r:id="rId125"/>
              </w:object>
            </w:r>
          </w:p>
        </w:tc>
      </w:tr>
      <w:tr w:rsidR="008057B3" w:rsidRPr="005647EB" w14:paraId="4FEB72C0" w14:textId="77777777" w:rsidTr="00194A1C">
        <w:trPr>
          <w:jc w:val="center"/>
        </w:trPr>
        <w:tc>
          <w:tcPr>
            <w:tcW w:w="2356" w:type="dxa"/>
            <w:shd w:val="clear" w:color="auto" w:fill="auto"/>
            <w:vAlign w:val="center"/>
          </w:tcPr>
          <w:p w14:paraId="2043B8EF" w14:textId="4262FBAA" w:rsidR="008057B3" w:rsidRPr="005647EB" w:rsidRDefault="008057B3" w:rsidP="002570E4">
            <w:pPr>
              <w:pStyle w:val="TAC"/>
              <w:keepNext w:val="0"/>
              <w:keepLines w:val="0"/>
              <w:rPr>
                <w:rFonts w:eastAsia="SimSun"/>
              </w:rPr>
            </w:pPr>
            <w:r w:rsidRPr="005647EB">
              <w:rPr>
                <w:rFonts w:eastAsia="SimSun"/>
              </w:rPr>
              <w:t>‘01</w:t>
            </w:r>
            <w:r w:rsidR="002570E4" w:rsidRPr="005647EB">
              <w:rPr>
                <w:rFonts w:eastAsia="SimSun"/>
              </w:rPr>
              <w:t>'</w:t>
            </w:r>
          </w:p>
        </w:tc>
        <w:tc>
          <w:tcPr>
            <w:tcW w:w="2374" w:type="dxa"/>
            <w:shd w:val="clear" w:color="auto" w:fill="auto"/>
            <w:vAlign w:val="center"/>
          </w:tcPr>
          <w:p w14:paraId="611A7AF2" w14:textId="77777777" w:rsidR="008057B3" w:rsidRPr="005647EB" w:rsidRDefault="008057B3" w:rsidP="002570E4">
            <w:pPr>
              <w:pStyle w:val="TAC"/>
              <w:keepNext w:val="0"/>
              <w:keepLines w:val="0"/>
              <w:rPr>
                <w:rFonts w:eastAsia="SimSun"/>
              </w:rPr>
            </w:pPr>
            <w:r w:rsidRPr="005647EB">
              <w:rPr>
                <w:rFonts w:eastAsia="SimSun"/>
              </w:rPr>
              <w:t>50</w:t>
            </w:r>
          </w:p>
        </w:tc>
      </w:tr>
      <w:tr w:rsidR="008057B3" w:rsidRPr="005647EB" w14:paraId="0114BA7C" w14:textId="77777777" w:rsidTr="00194A1C">
        <w:trPr>
          <w:jc w:val="center"/>
        </w:trPr>
        <w:tc>
          <w:tcPr>
            <w:tcW w:w="2356" w:type="dxa"/>
            <w:shd w:val="clear" w:color="auto" w:fill="auto"/>
            <w:vAlign w:val="center"/>
          </w:tcPr>
          <w:p w14:paraId="169E0B9D" w14:textId="1DF55573" w:rsidR="008057B3" w:rsidRPr="005647EB" w:rsidRDefault="008057B3" w:rsidP="002570E4">
            <w:pPr>
              <w:pStyle w:val="TAC"/>
              <w:keepNext w:val="0"/>
              <w:keepLines w:val="0"/>
              <w:rPr>
                <w:rFonts w:eastAsia="SimSun"/>
              </w:rPr>
            </w:pPr>
            <w:r w:rsidRPr="005647EB">
              <w:rPr>
                <w:rFonts w:eastAsia="SimSun"/>
              </w:rPr>
              <w:t>‘10</w:t>
            </w:r>
            <w:r w:rsidR="002570E4" w:rsidRPr="005647EB">
              <w:rPr>
                <w:rFonts w:eastAsia="SimSun"/>
              </w:rPr>
              <w:t>'</w:t>
            </w:r>
          </w:p>
        </w:tc>
        <w:tc>
          <w:tcPr>
            <w:tcW w:w="2374" w:type="dxa"/>
            <w:shd w:val="clear" w:color="auto" w:fill="auto"/>
            <w:vAlign w:val="center"/>
          </w:tcPr>
          <w:p w14:paraId="48305409" w14:textId="77777777" w:rsidR="008057B3" w:rsidRPr="005647EB" w:rsidRDefault="008057B3" w:rsidP="002570E4">
            <w:pPr>
              <w:pStyle w:val="TAC"/>
              <w:keepNext w:val="0"/>
              <w:keepLines w:val="0"/>
              <w:rPr>
                <w:rFonts w:eastAsia="SimSun"/>
              </w:rPr>
            </w:pPr>
            <w:r w:rsidRPr="005647EB">
              <w:rPr>
                <w:rFonts w:eastAsia="SimSun"/>
              </w:rPr>
              <w:t>75</w:t>
            </w:r>
          </w:p>
        </w:tc>
      </w:tr>
      <w:tr w:rsidR="008057B3" w:rsidRPr="005647EB" w14:paraId="5B20D3C6" w14:textId="77777777" w:rsidTr="00194A1C">
        <w:trPr>
          <w:jc w:val="center"/>
        </w:trPr>
        <w:tc>
          <w:tcPr>
            <w:tcW w:w="2356" w:type="dxa"/>
            <w:shd w:val="clear" w:color="auto" w:fill="auto"/>
            <w:vAlign w:val="center"/>
          </w:tcPr>
          <w:p w14:paraId="1342D907" w14:textId="79270462" w:rsidR="008057B3" w:rsidRPr="005647EB" w:rsidRDefault="008057B3" w:rsidP="002570E4">
            <w:pPr>
              <w:pStyle w:val="TAC"/>
              <w:keepNext w:val="0"/>
              <w:keepLines w:val="0"/>
              <w:rPr>
                <w:rFonts w:eastAsia="SimSun"/>
              </w:rPr>
            </w:pPr>
            <w:r w:rsidRPr="005647EB">
              <w:rPr>
                <w:rFonts w:eastAsia="SimSun"/>
              </w:rPr>
              <w:t>‘11</w:t>
            </w:r>
            <w:r w:rsidR="002570E4" w:rsidRPr="005647EB">
              <w:rPr>
                <w:rFonts w:eastAsia="SimSun"/>
              </w:rPr>
              <w:t>'</w:t>
            </w:r>
          </w:p>
        </w:tc>
        <w:tc>
          <w:tcPr>
            <w:tcW w:w="2374" w:type="dxa"/>
            <w:shd w:val="clear" w:color="auto" w:fill="auto"/>
            <w:vAlign w:val="center"/>
          </w:tcPr>
          <w:p w14:paraId="068C9AF1" w14:textId="77777777" w:rsidR="008057B3" w:rsidRPr="005647EB" w:rsidRDefault="008057B3" w:rsidP="002570E4">
            <w:pPr>
              <w:pStyle w:val="TAC"/>
              <w:keepNext w:val="0"/>
              <w:keepLines w:val="0"/>
              <w:rPr>
                <w:rFonts w:eastAsia="SimSun"/>
              </w:rPr>
            </w:pPr>
            <w:r w:rsidRPr="005647EB">
              <w:rPr>
                <w:rFonts w:eastAsia="SimSun"/>
              </w:rPr>
              <w:t>87.5</w:t>
            </w:r>
          </w:p>
        </w:tc>
      </w:tr>
    </w:tbl>
    <w:p w14:paraId="15692850" w14:textId="77777777" w:rsidR="008057B3" w:rsidRPr="005647EB" w:rsidRDefault="008057B3" w:rsidP="002570E4"/>
    <w:p w14:paraId="7E3C4AE4" w14:textId="77777777" w:rsidR="008057B3" w:rsidRPr="005647EB" w:rsidRDefault="008057B3" w:rsidP="002570E4">
      <w:pPr>
        <w:pStyle w:val="TH"/>
        <w:keepNext w:val="0"/>
        <w:keepLines w:val="0"/>
      </w:pPr>
      <w:r w:rsidRPr="005647EB">
        <w:rPr>
          <w:snapToGrid w:val="0"/>
        </w:rPr>
        <w:lastRenderedPageBreak/>
        <w:t xml:space="preserve">Table 8.13.3.5.1.1-3: </w:t>
      </w:r>
      <w:r w:rsidRPr="005647EB">
        <w:t xml:space="preserve">Requirement on </w:t>
      </w:r>
      <w:r w:rsidRPr="005647EB">
        <w:rPr>
          <w:lang w:eastAsia="zh-CN"/>
        </w:rPr>
        <w:t xml:space="preserve">cell </w:t>
      </w:r>
      <w:r w:rsidRPr="005647EB">
        <w:t>identification delay and measurement delay for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0"/>
        <w:gridCol w:w="1094"/>
        <w:gridCol w:w="3262"/>
        <w:gridCol w:w="2961"/>
      </w:tblGrid>
      <w:tr w:rsidR="008057B3" w:rsidRPr="005647EB" w14:paraId="3997FD0B" w14:textId="77777777" w:rsidTr="002570E4">
        <w:trPr>
          <w:jc w:val="center"/>
        </w:trPr>
        <w:tc>
          <w:tcPr>
            <w:tcW w:w="2450" w:type="dxa"/>
          </w:tcPr>
          <w:p w14:paraId="6A12181E" w14:textId="42F0EA3A" w:rsidR="008057B3" w:rsidRPr="005647EB" w:rsidRDefault="00A91793" w:rsidP="002570E4">
            <w:pPr>
              <w:pStyle w:val="TAH"/>
              <w:keepNext w:val="0"/>
              <w:keepLines w:val="0"/>
            </w:pPr>
            <w:r w:rsidRPr="005647EB">
              <w:rPr>
                <w:lang w:eastAsia="zh-CN"/>
              </w:rPr>
              <w:t>Neighbouring</w:t>
            </w:r>
            <w:r w:rsidR="002570E4" w:rsidRPr="005647EB">
              <w:rPr>
                <w:lang w:eastAsia="zh-CN"/>
              </w:rPr>
              <w:t xml:space="preserve"> </w:t>
            </w:r>
            <w:r w:rsidR="008057B3" w:rsidRPr="005647EB">
              <w:rPr>
                <w:rFonts w:eastAsia="MS Mincho"/>
              </w:rPr>
              <w:t>cell</w:t>
            </w:r>
            <w:r w:rsidR="002570E4" w:rsidRPr="005647EB">
              <w:rPr>
                <w:rFonts w:eastAsia="MS Mincho"/>
              </w:rPr>
              <w:t xml:space="preserve"> </w:t>
            </w:r>
            <w:r w:rsidR="008057B3" w:rsidRPr="005647EB">
              <w:rPr>
                <w:rFonts w:eastAsia="MS Mincho"/>
              </w:rPr>
              <w:t>SCH</w:t>
            </w:r>
            <w:r w:rsidR="002570E4" w:rsidRPr="005647EB">
              <w:rPr>
                <w:rFonts w:eastAsia="MS Mincho"/>
              </w:rPr>
              <w:t xml:space="preserve"> </w:t>
            </w:r>
            <w:r w:rsidR="008057B3" w:rsidRPr="005647EB">
              <w:rPr>
                <w:rFonts w:eastAsia="MS Mincho"/>
              </w:rPr>
              <w:t>Ês/Iot:</w:t>
            </w:r>
            <w:r w:rsidR="002570E4" w:rsidRPr="005647EB">
              <w:rPr>
                <w:rFonts w:eastAsia="MS Mincho"/>
              </w:rPr>
              <w:t xml:space="preserve"> </w:t>
            </w:r>
            <w:r w:rsidR="008057B3" w:rsidRPr="005647EB">
              <w:rPr>
                <w:rFonts w:eastAsia="MS Mincho"/>
              </w:rPr>
              <w:t>Q2</w:t>
            </w:r>
            <w:r w:rsidR="002570E4" w:rsidRPr="005647EB">
              <w:rPr>
                <w:rFonts w:eastAsia="MS Mincho"/>
              </w:rPr>
              <w:t xml:space="preserve"> </w:t>
            </w:r>
            <w:r w:rsidR="008057B3" w:rsidRPr="005647EB">
              <w:rPr>
                <w:rFonts w:eastAsia="MS Mincho"/>
              </w:rPr>
              <w:t>[dB]</w:t>
            </w:r>
          </w:p>
        </w:tc>
        <w:tc>
          <w:tcPr>
            <w:tcW w:w="1094" w:type="dxa"/>
            <w:shd w:val="clear" w:color="auto" w:fill="auto"/>
          </w:tcPr>
          <w:p w14:paraId="53342A83" w14:textId="09F5DD4C" w:rsidR="008057B3" w:rsidRPr="005647EB" w:rsidRDefault="008057B3" w:rsidP="002570E4">
            <w:pPr>
              <w:pStyle w:val="TAH"/>
              <w:keepNext w:val="0"/>
              <w:keepLines w:val="0"/>
            </w:pPr>
            <w:r w:rsidRPr="005647EB">
              <w:t>Gap</w:t>
            </w:r>
            <w:r w:rsidR="002570E4" w:rsidRPr="005647EB">
              <w:t xml:space="preserve"> </w:t>
            </w:r>
            <w:r w:rsidRPr="005647EB">
              <w:t>pattern</w:t>
            </w:r>
            <w:r w:rsidR="002570E4" w:rsidRPr="005647EB">
              <w:t xml:space="preserve"> </w:t>
            </w:r>
            <w:r w:rsidRPr="005647EB">
              <w:t>ID</w:t>
            </w:r>
          </w:p>
        </w:tc>
        <w:tc>
          <w:tcPr>
            <w:tcW w:w="3262" w:type="dxa"/>
            <w:shd w:val="clear" w:color="auto" w:fill="auto"/>
          </w:tcPr>
          <w:p w14:paraId="134FC7D9" w14:textId="47B0A124" w:rsidR="008057B3" w:rsidRPr="005647EB" w:rsidRDefault="008057B3" w:rsidP="002570E4">
            <w:pPr>
              <w:pStyle w:val="TAH"/>
              <w:keepNext w:val="0"/>
              <w:keepLines w:val="0"/>
            </w:pPr>
            <w:r w:rsidRPr="005647EB">
              <w:t>Cell</w:t>
            </w:r>
            <w:r w:rsidR="002570E4" w:rsidRPr="005647EB">
              <w:t xml:space="preserve"> </w:t>
            </w:r>
            <w:r w:rsidRPr="005647EB">
              <w:t>identification</w:t>
            </w:r>
            <w:r w:rsidR="002570E4" w:rsidRPr="005647EB">
              <w:t xml:space="preserve"> </w:t>
            </w:r>
            <w:r w:rsidRPr="005647EB">
              <w:t>delay</w:t>
            </w:r>
            <w:r w:rsidR="002570E4" w:rsidRPr="005647EB">
              <w:t xml:space="preserve"> </w:t>
            </w:r>
            <w:r w:rsidRPr="005647EB">
              <w:t>(T</w:t>
            </w:r>
            <w:r w:rsidRPr="005647EB">
              <w:rPr>
                <w:vertAlign w:val="subscript"/>
              </w:rPr>
              <w:t>identify_inter_UE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r w:rsidR="002570E4" w:rsidRPr="005647EB">
              <w:t xml:space="preserve"> </w:t>
            </w:r>
          </w:p>
        </w:tc>
        <w:tc>
          <w:tcPr>
            <w:tcW w:w="2961" w:type="dxa"/>
            <w:shd w:val="clear" w:color="auto" w:fill="auto"/>
          </w:tcPr>
          <w:p w14:paraId="76B284A7" w14:textId="6EA40F20" w:rsidR="008057B3" w:rsidRPr="005647EB" w:rsidRDefault="008057B3" w:rsidP="002570E4">
            <w:pPr>
              <w:pStyle w:val="TAH"/>
              <w:keepNext w:val="0"/>
              <w:keepLines w:val="0"/>
            </w:pPr>
            <w:r w:rsidRPr="005647EB">
              <w:t>Measurement</w:t>
            </w:r>
            <w:r w:rsidR="002570E4" w:rsidRPr="005647EB">
              <w:t xml:space="preserve"> </w:t>
            </w:r>
            <w:r w:rsidRPr="005647EB">
              <w:t>delay</w:t>
            </w:r>
            <w:r w:rsidR="002570E4" w:rsidRPr="005647EB">
              <w:t xml:space="preserve"> </w:t>
            </w:r>
            <w:r w:rsidRPr="005647EB">
              <w:t>(T</w:t>
            </w:r>
            <w:r w:rsidRPr="005647EB">
              <w:rPr>
                <w:vertAlign w:val="subscript"/>
              </w:rPr>
              <w:t>measure_inter_UE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r>
      <w:tr w:rsidR="008057B3" w:rsidRPr="005647EB" w14:paraId="21728DBE" w14:textId="77777777" w:rsidTr="002570E4">
        <w:trPr>
          <w:jc w:val="center"/>
        </w:trPr>
        <w:tc>
          <w:tcPr>
            <w:tcW w:w="2450" w:type="dxa"/>
            <w:vMerge w:val="restart"/>
          </w:tcPr>
          <w:p w14:paraId="16D36AF0" w14:textId="23C9CC31" w:rsidR="008057B3" w:rsidRPr="005647EB" w:rsidRDefault="008057B3" w:rsidP="002570E4">
            <w:pPr>
              <w:pStyle w:val="TAC"/>
              <w:keepNext w:val="0"/>
              <w:keepLines w:val="0"/>
            </w:pPr>
            <w:r w:rsidRPr="005647EB">
              <w:rPr>
                <w:rFonts w:eastAsia="MS Mincho"/>
              </w:rPr>
              <w:t>-15≤</w:t>
            </w:r>
            <w:r w:rsidR="002570E4" w:rsidRPr="005647EB">
              <w:rPr>
                <w:rFonts w:eastAsia="MS Mincho"/>
              </w:rPr>
              <w:t xml:space="preserve"> </w:t>
            </w:r>
            <w:r w:rsidRPr="005647EB">
              <w:rPr>
                <w:rFonts w:eastAsia="MS Mincho"/>
              </w:rPr>
              <w:t>Q2</w:t>
            </w:r>
            <w:r w:rsidR="002570E4" w:rsidRPr="005647EB">
              <w:rPr>
                <w:rFonts w:eastAsia="MS Mincho"/>
              </w:rPr>
              <w:t xml:space="preserve"> </w:t>
            </w:r>
            <w:r w:rsidRPr="005647EB">
              <w:rPr>
                <w:rFonts w:eastAsia="MS Mincho"/>
              </w:rPr>
              <w:t>&lt;</w:t>
            </w:r>
            <w:r w:rsidR="002570E4" w:rsidRPr="005647EB">
              <w:rPr>
                <w:rFonts w:eastAsia="MS Mincho"/>
              </w:rPr>
              <w:t xml:space="preserve"> </w:t>
            </w:r>
            <w:r w:rsidRPr="005647EB">
              <w:rPr>
                <w:rFonts w:eastAsia="MS Mincho"/>
              </w:rPr>
              <w:t>-6</w:t>
            </w:r>
          </w:p>
        </w:tc>
        <w:tc>
          <w:tcPr>
            <w:tcW w:w="1094" w:type="dxa"/>
            <w:shd w:val="clear" w:color="auto" w:fill="auto"/>
          </w:tcPr>
          <w:p w14:paraId="47BA27CB" w14:textId="77777777" w:rsidR="008057B3" w:rsidRPr="005647EB" w:rsidRDefault="008057B3" w:rsidP="002570E4">
            <w:pPr>
              <w:pStyle w:val="TAC"/>
              <w:keepNext w:val="0"/>
              <w:keepLines w:val="0"/>
            </w:pPr>
            <w:r w:rsidRPr="005647EB">
              <w:t>0</w:t>
            </w:r>
          </w:p>
        </w:tc>
        <w:tc>
          <w:tcPr>
            <w:tcW w:w="3262" w:type="dxa"/>
            <w:shd w:val="clear" w:color="auto" w:fill="auto"/>
          </w:tcPr>
          <w:p w14:paraId="4B956FD6" w14:textId="7165BB9B" w:rsidR="008057B3" w:rsidRPr="005647EB" w:rsidRDefault="008057B3" w:rsidP="002570E4">
            <w:pPr>
              <w:pStyle w:val="TAC"/>
              <w:keepNext w:val="0"/>
              <w:keepLines w:val="0"/>
            </w:pPr>
            <w:r w:rsidRPr="005647EB">
              <w:t>Max(400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320.8)</w:t>
            </w:r>
            <w:r w:rsidR="002570E4" w:rsidRPr="005647EB">
              <w:rPr>
                <w:snapToGrid w:val="0"/>
                <w:lang w:eastAsia="zh-CN"/>
              </w:rPr>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snapToGrid w:val="0"/>
                <w:lang w:eastAsia="zh-CN"/>
              </w:rPr>
              <w:t>s</w:t>
            </w:r>
          </w:p>
        </w:tc>
        <w:tc>
          <w:tcPr>
            <w:tcW w:w="2961" w:type="dxa"/>
            <w:shd w:val="clear" w:color="auto" w:fill="auto"/>
          </w:tcPr>
          <w:p w14:paraId="3EF03D75" w14:textId="2C0D6030" w:rsidR="008057B3" w:rsidRPr="005647EB" w:rsidRDefault="008057B3"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800)</w:t>
            </w:r>
            <w:r w:rsidR="002570E4" w:rsidRPr="005647EB">
              <w:t xml:space="preserve"> </w:t>
            </w:r>
            <w:r w:rsidRPr="005647EB">
              <w:rPr>
                <w:snapToGrid w:val="0"/>
                <w:lang w:eastAsia="zh-CN"/>
              </w:rPr>
              <w:t>*</w:t>
            </w:r>
            <w:r w:rsidR="002570E4" w:rsidRPr="005647EB">
              <w:rPr>
                <w:snapToGrid w:val="0"/>
                <w:lang w:eastAsia="zh-CN"/>
              </w:rPr>
              <w:t xml:space="preserve"> </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p>
        </w:tc>
      </w:tr>
      <w:tr w:rsidR="008057B3" w:rsidRPr="005647EB" w14:paraId="0D53F27C" w14:textId="77777777" w:rsidTr="002570E4">
        <w:trPr>
          <w:jc w:val="center"/>
        </w:trPr>
        <w:tc>
          <w:tcPr>
            <w:tcW w:w="2450" w:type="dxa"/>
            <w:vMerge/>
          </w:tcPr>
          <w:p w14:paraId="42B47C81" w14:textId="77777777" w:rsidR="008057B3" w:rsidRPr="005647EB" w:rsidRDefault="008057B3" w:rsidP="002570E4">
            <w:pPr>
              <w:pStyle w:val="TAC"/>
              <w:keepNext w:val="0"/>
              <w:keepLines w:val="0"/>
            </w:pPr>
          </w:p>
        </w:tc>
        <w:tc>
          <w:tcPr>
            <w:tcW w:w="1094" w:type="dxa"/>
            <w:shd w:val="clear" w:color="auto" w:fill="auto"/>
          </w:tcPr>
          <w:p w14:paraId="21192979" w14:textId="77777777" w:rsidR="008057B3" w:rsidRPr="005647EB" w:rsidRDefault="008057B3" w:rsidP="002570E4">
            <w:pPr>
              <w:pStyle w:val="TAC"/>
              <w:keepNext w:val="0"/>
              <w:keepLines w:val="0"/>
            </w:pPr>
            <w:r w:rsidRPr="005647EB">
              <w:t>1</w:t>
            </w:r>
          </w:p>
        </w:tc>
        <w:tc>
          <w:tcPr>
            <w:tcW w:w="3262" w:type="dxa"/>
            <w:shd w:val="clear" w:color="auto" w:fill="auto"/>
          </w:tcPr>
          <w:p w14:paraId="5D58BACE" w14:textId="0AC381CB" w:rsidR="008057B3" w:rsidRPr="005647EB" w:rsidRDefault="008057B3" w:rsidP="002570E4">
            <w:pPr>
              <w:pStyle w:val="TAC"/>
              <w:keepNext w:val="0"/>
              <w:keepLines w:val="0"/>
            </w:pPr>
            <w:r w:rsidRPr="005647EB">
              <w:t>Max(400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321.6)</w:t>
            </w:r>
            <w:r w:rsidR="002570E4" w:rsidRPr="005647EB">
              <w:rPr>
                <w:lang w:eastAsia="zh-CN"/>
              </w:rPr>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2961" w:type="dxa"/>
            <w:shd w:val="clear" w:color="auto" w:fill="auto"/>
          </w:tcPr>
          <w:p w14:paraId="3003655A" w14:textId="43EACDF6" w:rsidR="008057B3" w:rsidRPr="005647EB" w:rsidRDefault="008057B3"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p>
        </w:tc>
      </w:tr>
      <w:tr w:rsidR="008057B3" w:rsidRPr="005647EB" w14:paraId="598E1A20" w14:textId="77777777" w:rsidTr="002570E4">
        <w:trPr>
          <w:jc w:val="center"/>
        </w:trPr>
        <w:tc>
          <w:tcPr>
            <w:tcW w:w="2450" w:type="dxa"/>
            <w:vMerge w:val="restart"/>
          </w:tcPr>
          <w:p w14:paraId="688A28C8" w14:textId="77777777" w:rsidR="008057B3" w:rsidRPr="005647EB" w:rsidRDefault="008057B3" w:rsidP="002570E4">
            <w:pPr>
              <w:pStyle w:val="TAC"/>
              <w:keepNext w:val="0"/>
              <w:keepLines w:val="0"/>
              <w:rPr>
                <w:rFonts w:eastAsia="MS Mincho"/>
              </w:rPr>
            </w:pPr>
            <w:r w:rsidRPr="005647EB">
              <w:rPr>
                <w:rFonts w:eastAsia="MS Mincho"/>
              </w:rPr>
              <w:t>Q2</w:t>
            </w:r>
            <w:r w:rsidRPr="005647EB">
              <w:rPr>
                <w:rFonts w:eastAsia="MS Mincho"/>
              </w:rPr>
              <w:sym w:font="Symbol" w:char="F0B3"/>
            </w:r>
            <w:r w:rsidRPr="005647EB">
              <w:rPr>
                <w:rFonts w:eastAsia="MS Mincho"/>
              </w:rPr>
              <w:t>-6</w:t>
            </w:r>
          </w:p>
        </w:tc>
        <w:tc>
          <w:tcPr>
            <w:tcW w:w="1094" w:type="dxa"/>
            <w:shd w:val="clear" w:color="auto" w:fill="auto"/>
          </w:tcPr>
          <w:p w14:paraId="174B612B" w14:textId="77777777" w:rsidR="008057B3" w:rsidRPr="005647EB" w:rsidRDefault="008057B3" w:rsidP="002570E4">
            <w:pPr>
              <w:pStyle w:val="TAC"/>
              <w:keepNext w:val="0"/>
              <w:keepLines w:val="0"/>
            </w:pPr>
            <w:r w:rsidRPr="005647EB">
              <w:t>0</w:t>
            </w:r>
          </w:p>
        </w:tc>
        <w:tc>
          <w:tcPr>
            <w:tcW w:w="3262" w:type="dxa"/>
            <w:shd w:val="clear" w:color="auto" w:fill="auto"/>
          </w:tcPr>
          <w:p w14:paraId="41DB604C" w14:textId="2E16D189" w:rsidR="008057B3" w:rsidRPr="005647EB" w:rsidRDefault="008057B3" w:rsidP="002570E4">
            <w:pPr>
              <w:pStyle w:val="TAC"/>
              <w:keepNext w:val="0"/>
              <w:keepLines w:val="0"/>
              <w:rPr>
                <w:lang w:eastAsia="zh-CN"/>
              </w:rPr>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21.8)</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2961" w:type="dxa"/>
            <w:shd w:val="clear" w:color="auto" w:fill="auto"/>
          </w:tcPr>
          <w:p w14:paraId="180A2DDC" w14:textId="39D7BE97" w:rsidR="008057B3" w:rsidRPr="005647EB" w:rsidRDefault="008057B3" w:rsidP="002570E4">
            <w:pPr>
              <w:pStyle w:val="TAC"/>
              <w:keepNext w:val="0"/>
              <w:keepLines w:val="0"/>
              <w:rPr>
                <w:lang w:eastAsia="zh-CN"/>
              </w:rPr>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800)</w:t>
            </w:r>
            <w:r w:rsidR="002570E4" w:rsidRPr="005647EB">
              <w:t xml:space="preserve"> </w:t>
            </w:r>
            <w:r w:rsidRPr="005647EB">
              <w:rPr>
                <w:snapToGrid w:val="0"/>
                <w:lang w:eastAsia="zh-CN"/>
              </w:rPr>
              <w:t>*</w:t>
            </w:r>
            <w:r w:rsidR="002570E4" w:rsidRPr="005647EB">
              <w:rPr>
                <w:snapToGrid w:val="0"/>
                <w:lang w:eastAsia="zh-CN"/>
              </w:rPr>
              <w:t xml:space="preserve"> </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p>
        </w:tc>
      </w:tr>
      <w:tr w:rsidR="008057B3" w:rsidRPr="005647EB" w14:paraId="783CBA4D" w14:textId="77777777" w:rsidTr="002570E4">
        <w:trPr>
          <w:jc w:val="center"/>
        </w:trPr>
        <w:tc>
          <w:tcPr>
            <w:tcW w:w="2450" w:type="dxa"/>
            <w:vMerge/>
          </w:tcPr>
          <w:p w14:paraId="3B8D2939" w14:textId="77777777" w:rsidR="008057B3" w:rsidRPr="005647EB" w:rsidRDefault="008057B3" w:rsidP="002570E4">
            <w:pPr>
              <w:pStyle w:val="TAC"/>
              <w:keepNext w:val="0"/>
              <w:keepLines w:val="0"/>
              <w:rPr>
                <w:rFonts w:eastAsia="MS Mincho"/>
              </w:rPr>
            </w:pPr>
          </w:p>
        </w:tc>
        <w:tc>
          <w:tcPr>
            <w:tcW w:w="1094" w:type="dxa"/>
            <w:shd w:val="clear" w:color="auto" w:fill="auto"/>
          </w:tcPr>
          <w:p w14:paraId="31734341" w14:textId="77777777" w:rsidR="008057B3" w:rsidRPr="005647EB" w:rsidRDefault="008057B3" w:rsidP="002570E4">
            <w:pPr>
              <w:pStyle w:val="TAC"/>
              <w:keepNext w:val="0"/>
              <w:keepLines w:val="0"/>
            </w:pPr>
            <w:r w:rsidRPr="005647EB">
              <w:t>1</w:t>
            </w:r>
          </w:p>
        </w:tc>
        <w:tc>
          <w:tcPr>
            <w:tcW w:w="3262" w:type="dxa"/>
            <w:shd w:val="clear" w:color="auto" w:fill="auto"/>
          </w:tcPr>
          <w:p w14:paraId="2DE7DC65" w14:textId="431737CA" w:rsidR="008057B3" w:rsidRPr="005647EB" w:rsidRDefault="008057B3" w:rsidP="002570E4">
            <w:pPr>
              <w:pStyle w:val="TAC"/>
              <w:keepNext w:val="0"/>
              <w:keepLines w:val="0"/>
              <w:rPr>
                <w:lang w:eastAsia="zh-CN"/>
              </w:rPr>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22.6)</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2961" w:type="dxa"/>
            <w:shd w:val="clear" w:color="auto" w:fill="auto"/>
          </w:tcPr>
          <w:p w14:paraId="32FEE8FB" w14:textId="2C4D74C1" w:rsidR="008057B3" w:rsidRPr="005647EB" w:rsidRDefault="008057B3" w:rsidP="002570E4">
            <w:pPr>
              <w:pStyle w:val="TAC"/>
              <w:keepNext w:val="0"/>
              <w:keepLines w:val="0"/>
              <w:rPr>
                <w:lang w:eastAsia="zh-CN"/>
              </w:rPr>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p>
        </w:tc>
      </w:tr>
    </w:tbl>
    <w:p w14:paraId="4CC40300" w14:textId="77777777" w:rsidR="008057B3" w:rsidRPr="005647EB" w:rsidRDefault="008057B3" w:rsidP="002570E4"/>
    <w:p w14:paraId="16B3E78D" w14:textId="77777777" w:rsidR="008057B3" w:rsidRPr="005647EB" w:rsidRDefault="008057B3" w:rsidP="002570E4">
      <w:pPr>
        <w:pStyle w:val="EQ"/>
        <w:keepLines w:val="0"/>
        <w:jc w:val="center"/>
        <w:rPr>
          <w:noProof w:val="0"/>
        </w:rPr>
      </w:pPr>
      <w:r w:rsidRPr="005647EB">
        <w:rPr>
          <w:noProof w:val="0"/>
          <w:position w:val="-62"/>
        </w:rPr>
        <w:object w:dxaOrig="3620" w:dyaOrig="999" w14:anchorId="3BE86662">
          <v:shape id="_x0000_i1119" type="#_x0000_t75" style="width:181pt;height:51pt" o:ole="">
            <v:imagedata r:id="rId126" o:title=""/>
          </v:shape>
          <o:OLEObject Type="Embed" ProgID="Equation.3" ShapeID="_x0000_i1119" DrawAspect="Content" ObjectID="_1781977686" r:id="rId127"/>
        </w:object>
      </w:r>
    </w:p>
    <w:p w14:paraId="0EC6C9D1" w14:textId="77777777" w:rsidR="008057B3" w:rsidRPr="005647EB" w:rsidRDefault="008057B3" w:rsidP="002570E4">
      <w:r w:rsidRPr="005647EB">
        <w:t>K</w:t>
      </w:r>
      <w:r w:rsidRPr="005647EB">
        <w:rPr>
          <w:vertAlign w:val="subscript"/>
        </w:rPr>
        <w:t xml:space="preserve">RSTD_M1_NC </w:t>
      </w:r>
      <w:r w:rsidRPr="005647EB">
        <w:t>is applicable provided following conditions are met:</w:t>
      </w:r>
    </w:p>
    <w:p w14:paraId="7B39163D" w14:textId="77777777" w:rsidR="008057B3" w:rsidRPr="005647EB" w:rsidRDefault="008057B3" w:rsidP="002570E4">
      <w:pPr>
        <w:pStyle w:val="B1"/>
      </w:pPr>
      <w:r w:rsidRPr="005647EB">
        <w:t>-</w:t>
      </w:r>
      <w:r w:rsidRPr="005647EB">
        <w:tab/>
      </w:r>
      <w:r w:rsidRPr="005647EB">
        <w:rPr>
          <w:rFonts w:eastAsia="MS Mincho" w:cs="v4.2.0"/>
          <w:position w:val="-12"/>
          <w:sz w:val="2"/>
        </w:rPr>
        <w:object w:dxaOrig="440" w:dyaOrig="360" w14:anchorId="5DAC91D2">
          <v:shape id="_x0000_i1120" type="#_x0000_t75" style="width:21pt;height:19.5pt" o:ole="">
            <v:imagedata r:id="rId109" o:title=""/>
          </v:shape>
          <o:OLEObject Type="Embed" ProgID="Equation.3" ShapeID="_x0000_i1120" DrawAspect="Content" ObjectID="_1781977687" r:id="rId128"/>
        </w:object>
      </w:r>
      <w:r w:rsidRPr="005647EB">
        <w:t xml:space="preserve"> &gt; 40 ms</w:t>
      </w:r>
    </w:p>
    <w:p w14:paraId="58170EA8" w14:textId="77777777" w:rsidR="008057B3" w:rsidRPr="005647EB" w:rsidRDefault="008057B3" w:rsidP="002570E4">
      <w:pPr>
        <w:pStyle w:val="B1"/>
      </w:pPr>
      <w:r w:rsidRPr="005647EB">
        <w:t>-</w:t>
      </w:r>
      <w:r w:rsidRPr="005647EB">
        <w:tab/>
      </w:r>
      <w:r w:rsidRPr="005647EB">
        <w:rPr>
          <w:rFonts w:eastAsia="MS Mincho" w:cs="v4.2.0"/>
          <w:position w:val="-12"/>
          <w:sz w:val="2"/>
        </w:rPr>
        <w:object w:dxaOrig="440" w:dyaOrig="360" w14:anchorId="4063056C">
          <v:shape id="_x0000_i1121" type="#_x0000_t75" style="width:21pt;height:19.5pt" o:ole="">
            <v:imagedata r:id="rId109" o:title=""/>
          </v:shape>
          <o:OLEObject Type="Embed" ProgID="Equation.3" ShapeID="_x0000_i1121" DrawAspect="Content" ObjectID="_1781977688" r:id="rId129"/>
        </w:object>
      </w:r>
      <w:r w:rsidRPr="005647EB">
        <w:t xml:space="preserve"> &gt; </w:t>
      </w:r>
      <w:r w:rsidRPr="005647EB">
        <w:rPr>
          <w:b/>
          <w:position w:val="-12"/>
        </w:rPr>
        <w:object w:dxaOrig="540" w:dyaOrig="360" w14:anchorId="31D3DBCC">
          <v:shape id="_x0000_i1122" type="#_x0000_t75" style="width:25.5pt;height:19.5pt" o:ole="">
            <v:imagedata r:id="rId112" o:title=""/>
          </v:shape>
          <o:OLEObject Type="Embed" ProgID="Equation.3" ShapeID="_x0000_i1122" DrawAspect="Content" ObjectID="_1781977689" r:id="rId130"/>
        </w:object>
      </w:r>
    </w:p>
    <w:p w14:paraId="079A1D79" w14:textId="77777777" w:rsidR="008057B3" w:rsidRPr="005647EB" w:rsidRDefault="008057B3" w:rsidP="002570E4">
      <w:pPr>
        <w:pStyle w:val="B1"/>
      </w:pPr>
      <w:r w:rsidRPr="005647EB">
        <w:t>where</w:t>
      </w:r>
    </w:p>
    <w:p w14:paraId="3E6967A6" w14:textId="3B0CECF2" w:rsidR="008057B3" w:rsidRPr="005647EB" w:rsidRDefault="008057B3" w:rsidP="002570E4">
      <w:pPr>
        <w:pStyle w:val="B1"/>
      </w:pPr>
      <w:r w:rsidRPr="005647EB">
        <w:t>-</w:t>
      </w:r>
      <w:r w:rsidRPr="005647EB">
        <w:tab/>
      </w:r>
      <w:r w:rsidRPr="005647EB">
        <w:rPr>
          <w:rFonts w:eastAsia="MS Mincho" w:cs="v4.2.0"/>
          <w:position w:val="-12"/>
          <w:sz w:val="2"/>
        </w:rPr>
        <w:object w:dxaOrig="440" w:dyaOrig="360" w14:anchorId="27A3F99A">
          <v:shape id="_x0000_i1123" type="#_x0000_t75" style="width:21pt;height:19.5pt" o:ole="">
            <v:imagedata r:id="rId109" o:title=""/>
          </v:shape>
          <o:OLEObject Type="Embed" ProgID="Equation.3" ShapeID="_x0000_i1123" DrawAspect="Content" ObjectID="_1781977690" r:id="rId131"/>
        </w:object>
      </w:r>
      <w:r w:rsidRPr="005647EB">
        <w:t xml:space="preserve"> is the cell-specific positioning subframe configuration period as defined </w:t>
      </w:r>
      <w:r w:rsidR="002570E4" w:rsidRPr="005647EB">
        <w:t>in 3GPP TS</w:t>
      </w:r>
      <w:r w:rsidRPr="005647EB">
        <w:t xml:space="preserve"> 36.211 [16],</w:t>
      </w:r>
    </w:p>
    <w:p w14:paraId="6CBA2A16" w14:textId="3F9CCAB6" w:rsidR="008057B3" w:rsidRPr="005647EB" w:rsidRDefault="008057B3" w:rsidP="002570E4">
      <w:pPr>
        <w:pStyle w:val="B1"/>
      </w:pPr>
      <w:r w:rsidRPr="005647EB">
        <w:t>-</w:t>
      </w:r>
      <w:r w:rsidRPr="005647EB">
        <w:tab/>
      </w:r>
      <w:r w:rsidRPr="005647EB">
        <w:rPr>
          <w:b/>
          <w:position w:val="-12"/>
        </w:rPr>
        <w:object w:dxaOrig="540" w:dyaOrig="360" w14:anchorId="58AB5047">
          <v:shape id="_x0000_i1124" type="#_x0000_t75" style="width:25.5pt;height:19.5pt" o:ole="">
            <v:imagedata r:id="rId112" o:title=""/>
          </v:shape>
          <o:OLEObject Type="Embed" ProgID="Equation.3" ShapeID="_x0000_i1124" DrawAspect="Content" ObjectID="_1781977691" r:id="rId132"/>
        </w:object>
      </w:r>
      <w:r w:rsidRPr="005647EB">
        <w:t xml:space="preserve"> is the number of consecutive downlink positioning subframes in a positioning </w:t>
      </w:r>
      <w:r w:rsidR="00A91793" w:rsidRPr="005647EB">
        <w:t>location</w:t>
      </w:r>
      <w:r w:rsidRPr="005647EB">
        <w:t xml:space="preserve"> defined </w:t>
      </w:r>
      <w:r w:rsidR="002570E4" w:rsidRPr="005647EB">
        <w:t>in 3GPP TS</w:t>
      </w:r>
      <w:r w:rsidRPr="005647EB">
        <w:t xml:space="preserve"> 36.211</w:t>
      </w:r>
    </w:p>
    <w:p w14:paraId="3CED8594" w14:textId="77777777" w:rsidR="008057B3" w:rsidRPr="005647EB" w:rsidRDefault="008057B3" w:rsidP="002570E4">
      <w:r w:rsidRPr="005647EB">
        <w:t>Otherwise  K</w:t>
      </w:r>
      <w:r w:rsidRPr="005647EB">
        <w:rPr>
          <w:vertAlign w:val="subscript"/>
        </w:rPr>
        <w:t>RSTD_M1_EC</w:t>
      </w:r>
      <w:r w:rsidRPr="005647EB">
        <w:t xml:space="preserve"> = 1.</w:t>
      </w:r>
    </w:p>
    <w:p w14:paraId="7F2A54B4" w14:textId="77777777" w:rsidR="008057B3" w:rsidRPr="005647EB" w:rsidRDefault="008057B3" w:rsidP="002570E4">
      <w:pPr>
        <w:rPr>
          <w:rFonts w:cs="v4.2.0"/>
        </w:rPr>
      </w:pPr>
      <w:r w:rsidRPr="005647EB">
        <w:t>A cell shall be considered detectable</w:t>
      </w:r>
      <w:r w:rsidRPr="005647EB">
        <w:rPr>
          <w:rFonts w:cs="v4.2.0"/>
        </w:rPr>
        <w:t xml:space="preserve"> when</w:t>
      </w:r>
    </w:p>
    <w:p w14:paraId="16008AB5" w14:textId="5AEA8BE3" w:rsidR="008057B3" w:rsidRPr="005647EB" w:rsidRDefault="008057B3" w:rsidP="002570E4">
      <w:pPr>
        <w:pStyle w:val="B1"/>
      </w:pPr>
      <w:r w:rsidRPr="005647EB">
        <w:t>-</w:t>
      </w:r>
      <w:r w:rsidRPr="005647EB">
        <w:tab/>
        <w:t xml:space="preserve">RSRP related side conditions given in </w:t>
      </w:r>
      <w:r w:rsidR="00914A62" w:rsidRPr="005647EB">
        <w:t>Clause</w:t>
      </w:r>
      <w:r w:rsidRPr="005647EB">
        <w:t>s 9.1.21.11 and 9.1.21.12 are fulfilled for a corresponding Band,</w:t>
      </w:r>
    </w:p>
    <w:p w14:paraId="2DD60B69" w14:textId="77777777" w:rsidR="008057B3" w:rsidRPr="005647EB" w:rsidRDefault="008057B3" w:rsidP="002570E4">
      <w:pPr>
        <w:pStyle w:val="B1"/>
      </w:pPr>
      <w:r w:rsidRPr="005647EB">
        <w:t>-</w:t>
      </w:r>
      <w:r w:rsidRPr="005647EB">
        <w:tab/>
        <w:t>RSRQ related side conditions given in Clause 9.1.21.15 and 9.1.21.16 are fulfilled for a corresponding Band,</w:t>
      </w:r>
    </w:p>
    <w:p w14:paraId="078083D4" w14:textId="77777777" w:rsidR="008057B3" w:rsidRPr="005647EB" w:rsidRDefault="008057B3" w:rsidP="002570E4">
      <w:pPr>
        <w:pStyle w:val="B1"/>
        <w:rPr>
          <w:rFonts w:cs="v4.2.0"/>
        </w:rPr>
      </w:pPr>
      <w:r w:rsidRPr="005647EB">
        <w:t>-</w:t>
      </w:r>
      <w:r w:rsidRPr="005647EB">
        <w:tab/>
        <w:t>SCH_RP and SCH Ês/Iot according to Annex Table B.2.18-1 for a corresponding Band.</w:t>
      </w:r>
    </w:p>
    <w:p w14:paraId="684E16D5" w14:textId="77777777" w:rsidR="008057B3" w:rsidRPr="005647EB" w:rsidRDefault="008057B3" w:rsidP="002570E4">
      <w:r w:rsidRPr="005647EB">
        <w:t xml:space="preserve">Identification of a cell shall include detection of the cell and additionally performing a single measurement with measurement period of </w:t>
      </w:r>
      <w:r w:rsidRPr="005647EB">
        <w:rPr>
          <w:rFonts w:cs="Arial"/>
        </w:rPr>
        <w:t>T</w:t>
      </w:r>
      <w:r w:rsidRPr="005647EB">
        <w:rPr>
          <w:rFonts w:cs="Arial"/>
          <w:vertAlign w:val="subscript"/>
        </w:rPr>
        <w:t>measure_inter_UE cat M1_EC</w:t>
      </w:r>
      <w:r w:rsidRPr="005647EB">
        <w:t>. If higher layer filtering is used, an additional cell identification delay can be expected.</w:t>
      </w:r>
    </w:p>
    <w:p w14:paraId="16CED9C6" w14:textId="0A94FDF7" w:rsidR="008057B3" w:rsidRPr="005647EB" w:rsidRDefault="008057B3" w:rsidP="002570E4">
      <w:r w:rsidRPr="005647EB">
        <w:t xml:space="preserve">In the RRC_CONNECTED state the measurement period for inter frequency measurements is according to </w:t>
      </w:r>
      <w:r w:rsidRPr="005647EB">
        <w:rPr>
          <w:snapToGrid w:val="0"/>
        </w:rPr>
        <w:t>Table</w:t>
      </w:r>
      <w:r w:rsidR="00194A1C" w:rsidRPr="005647EB">
        <w:rPr>
          <w:snapToGrid w:val="0"/>
        </w:rPr>
        <w:t> </w:t>
      </w:r>
      <w:r w:rsidRPr="005647EB">
        <w:rPr>
          <w:snapToGrid w:val="0"/>
        </w:rPr>
        <w:t>8.13.3.5.1.1-1</w:t>
      </w:r>
      <w:r w:rsidRPr="005647EB">
        <w:t xml:space="preserve">. 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in </w:t>
      </w:r>
      <w:r w:rsidR="00914A62" w:rsidRPr="005647EB">
        <w:t>clause</w:t>
      </w:r>
      <w:r w:rsidRPr="005647EB">
        <w:t>s</w:t>
      </w:r>
      <w:r w:rsidR="00194A1C" w:rsidRPr="005647EB">
        <w:t> </w:t>
      </w:r>
      <w:r w:rsidRPr="005647EB">
        <w:t>9.1.21.11, 9.1.21.12, 9.1.21.15 and 9.1.21.16.</w:t>
      </w:r>
    </w:p>
    <w:p w14:paraId="18854617" w14:textId="77777777" w:rsidR="008057B3" w:rsidRPr="005647EB" w:rsidRDefault="008057B3" w:rsidP="00194A1C">
      <w:r w:rsidRPr="005647EB">
        <w:t xml:space="preserve">The UE shall be capable of performing RSRP and RSRQ measurements of at least 4 inter-frequency cells per FDD inter-frequency for up to 3 FDD inter-frequencies and the UE physical layer shall be capable of reporting RSRP and RSRQ measurements to higher layers with the measurement period defined in Table </w:t>
      </w:r>
      <w:r w:rsidRPr="005647EB">
        <w:rPr>
          <w:snapToGrid w:val="0"/>
        </w:rPr>
        <w:t>8.13.3.5.1.1-1</w:t>
      </w:r>
      <w:r w:rsidRPr="005647EB">
        <w:t>.</w:t>
      </w:r>
    </w:p>
    <w:p w14:paraId="4BDEACEF" w14:textId="45B42EC9" w:rsidR="008057B3" w:rsidRPr="005647EB" w:rsidRDefault="008057B3" w:rsidP="00194A1C">
      <w:pPr>
        <w:rPr>
          <w:lang w:eastAsia="zh-TW"/>
        </w:rPr>
      </w:pPr>
      <w:r w:rsidRPr="005647EB">
        <w:t xml:space="preserve">The normative reference for this requirement </w:t>
      </w:r>
      <w:r w:rsidR="002570E4" w:rsidRPr="005647EB">
        <w:t>is 3GPP TS</w:t>
      </w:r>
      <w:r w:rsidRPr="005647EB">
        <w:t xml:space="preserve"> 36.133 [4] clause 8.13.3.5.1 and A.8.3.14.</w:t>
      </w:r>
    </w:p>
    <w:p w14:paraId="389D18BA" w14:textId="77777777" w:rsidR="008057B3" w:rsidRPr="005647EB" w:rsidRDefault="008057B3" w:rsidP="00FC1424">
      <w:pPr>
        <w:pStyle w:val="Heading4"/>
        <w:rPr>
          <w:lang w:eastAsia="zh-TW"/>
        </w:rPr>
      </w:pPr>
      <w:r w:rsidRPr="005647EB">
        <w:rPr>
          <w:lang w:eastAsia="zh-TW"/>
        </w:rPr>
        <w:lastRenderedPageBreak/>
        <w:t>8.3.14.4</w:t>
      </w:r>
      <w:r w:rsidRPr="005647EB">
        <w:rPr>
          <w:lang w:eastAsia="zh-TW"/>
        </w:rPr>
        <w:tab/>
        <w:t>Test description</w:t>
      </w:r>
    </w:p>
    <w:p w14:paraId="7DCA717B" w14:textId="77777777" w:rsidR="008057B3" w:rsidRPr="005647EB" w:rsidRDefault="008057B3" w:rsidP="00FC1424">
      <w:pPr>
        <w:pStyle w:val="Heading5"/>
      </w:pPr>
      <w:r w:rsidRPr="005647EB">
        <w:t>8.3.14.4.1</w:t>
      </w:r>
      <w:r w:rsidRPr="005647EB">
        <w:tab/>
        <w:t>Initial conditions</w:t>
      </w:r>
    </w:p>
    <w:p w14:paraId="5A707AB0" w14:textId="31527922" w:rsidR="008057B3" w:rsidRPr="005647EB" w:rsidRDefault="008057B3" w:rsidP="00FC1424">
      <w:pPr>
        <w:keepNext/>
        <w:keepLines/>
      </w:pPr>
      <w:r w:rsidRPr="005647EB">
        <w:t xml:space="preserve">Same initial conditions as in </w:t>
      </w:r>
      <w:r w:rsidR="00FC1424" w:rsidRPr="005647EB">
        <w:t xml:space="preserve">clause </w:t>
      </w:r>
      <w:r w:rsidRPr="005647EB">
        <w:t xml:space="preserve">8.3.12.4.1 </w:t>
      </w:r>
      <w:r w:rsidRPr="005647EB">
        <w:rPr>
          <w:rFonts w:eastAsia="PMingLiU"/>
          <w:lang w:eastAsia="zh-TW"/>
        </w:rPr>
        <w:t>with following exception:</w:t>
      </w:r>
    </w:p>
    <w:p w14:paraId="281F8748" w14:textId="77777777" w:rsidR="008057B3" w:rsidRPr="005647EB" w:rsidRDefault="008057B3" w:rsidP="002570E4">
      <w:pPr>
        <w:rPr>
          <w:rFonts w:eastAsia="PMingLiU"/>
          <w:lang w:eastAsia="zh-TW"/>
        </w:rPr>
      </w:pPr>
      <w:r w:rsidRPr="005647EB">
        <w:rPr>
          <w:rFonts w:eastAsia="PMingLiU"/>
          <w:lang w:eastAsia="zh-TW"/>
        </w:rPr>
        <w:t xml:space="preserve">Use Table </w:t>
      </w:r>
      <w:r w:rsidRPr="005647EB">
        <w:t xml:space="preserve">8.3.14.4.1-1 </w:t>
      </w:r>
      <w:r w:rsidRPr="005647EB">
        <w:rPr>
          <w:rFonts w:eastAsia="PMingLiU"/>
          <w:lang w:eastAsia="zh-TW"/>
        </w:rPr>
        <w:t xml:space="preserve">instead of Table </w:t>
      </w:r>
      <w:r w:rsidRPr="005647EB">
        <w:t>8.3.12.4.1-1</w:t>
      </w:r>
    </w:p>
    <w:p w14:paraId="5C95AAB9" w14:textId="77777777" w:rsidR="008057B3" w:rsidRPr="005647EB" w:rsidRDefault="008057B3" w:rsidP="002570E4">
      <w:pPr>
        <w:pStyle w:val="TH"/>
        <w:keepNext w:val="0"/>
        <w:keepLines w:val="0"/>
        <w:rPr>
          <w:lang w:eastAsia="zh-CN"/>
        </w:rPr>
      </w:pPr>
      <w:r w:rsidRPr="005647EB">
        <w:t xml:space="preserve">Table 8.3.14.4.1-1: General test parameters for E-UTRAN FDD-FDD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CEModeB</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2835"/>
        <w:gridCol w:w="3544"/>
      </w:tblGrid>
      <w:tr w:rsidR="008057B3" w:rsidRPr="005647EB" w14:paraId="11FF556A" w14:textId="77777777" w:rsidTr="002570E4">
        <w:trPr>
          <w:cantSplit/>
          <w:jc w:val="center"/>
        </w:trPr>
        <w:tc>
          <w:tcPr>
            <w:tcW w:w="2518" w:type="dxa"/>
            <w:gridSpan w:val="2"/>
          </w:tcPr>
          <w:p w14:paraId="74C365AD"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Parameter</w:t>
            </w:r>
          </w:p>
        </w:tc>
        <w:tc>
          <w:tcPr>
            <w:tcW w:w="709" w:type="dxa"/>
          </w:tcPr>
          <w:p w14:paraId="0720A253"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Unit</w:t>
            </w:r>
          </w:p>
        </w:tc>
        <w:tc>
          <w:tcPr>
            <w:tcW w:w="2835" w:type="dxa"/>
          </w:tcPr>
          <w:p w14:paraId="0A000307"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3544" w:type="dxa"/>
          </w:tcPr>
          <w:p w14:paraId="3D80D1D9"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Comment</w:t>
            </w:r>
          </w:p>
        </w:tc>
      </w:tr>
      <w:tr w:rsidR="008057B3" w:rsidRPr="005647EB" w14:paraId="611D4D13" w14:textId="77777777" w:rsidTr="002570E4">
        <w:trPr>
          <w:cantSplit/>
          <w:jc w:val="center"/>
        </w:trPr>
        <w:tc>
          <w:tcPr>
            <w:tcW w:w="2518" w:type="dxa"/>
            <w:gridSpan w:val="2"/>
          </w:tcPr>
          <w:p w14:paraId="0B7C8659" w14:textId="0A82793A" w:rsidR="008057B3" w:rsidRPr="005647EB" w:rsidRDefault="008057B3" w:rsidP="002570E4">
            <w:pPr>
              <w:spacing w:after="0"/>
              <w:rPr>
                <w:rFonts w:ascii="Arial" w:hAnsi="Arial" w:cs="Arial"/>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709" w:type="dxa"/>
          </w:tcPr>
          <w:p w14:paraId="433AB8B5" w14:textId="77777777" w:rsidR="008057B3" w:rsidRPr="005647EB" w:rsidRDefault="008057B3" w:rsidP="002570E4">
            <w:pPr>
              <w:spacing w:after="0"/>
              <w:jc w:val="center"/>
              <w:rPr>
                <w:rFonts w:ascii="Arial" w:hAnsi="Arial" w:cs="Arial"/>
                <w:sz w:val="18"/>
              </w:rPr>
            </w:pPr>
          </w:p>
        </w:tc>
        <w:tc>
          <w:tcPr>
            <w:tcW w:w="2835" w:type="dxa"/>
          </w:tcPr>
          <w:p w14:paraId="3ECCD052" w14:textId="78968C43" w:rsidR="008057B3" w:rsidRPr="005647EB" w:rsidRDefault="008057B3" w:rsidP="002570E4">
            <w:pPr>
              <w:spacing w:after="0"/>
              <w:jc w:val="center"/>
              <w:rPr>
                <w:rFonts w:ascii="Arial" w:hAnsi="Arial" w:cs="Arial"/>
                <w:sz w:val="18"/>
              </w:rPr>
            </w:pPr>
            <w:r w:rsidRPr="005647EB">
              <w:rPr>
                <w:rFonts w:ascii="Arial" w:hAnsi="Arial" w:cs="v4.2.0"/>
                <w:sz w:val="18"/>
              </w:rPr>
              <w:t>1,</w:t>
            </w:r>
            <w:r w:rsidR="002570E4" w:rsidRPr="005647EB">
              <w:rPr>
                <w:rFonts w:ascii="Arial" w:hAnsi="Arial" w:cs="v4.2.0"/>
                <w:sz w:val="18"/>
              </w:rPr>
              <w:t xml:space="preserve"> </w:t>
            </w:r>
            <w:r w:rsidRPr="005647EB">
              <w:rPr>
                <w:rFonts w:ascii="Arial" w:hAnsi="Arial" w:cs="v4.2.0"/>
                <w:sz w:val="18"/>
              </w:rPr>
              <w:t>2</w:t>
            </w:r>
          </w:p>
        </w:tc>
        <w:tc>
          <w:tcPr>
            <w:tcW w:w="3544" w:type="dxa"/>
          </w:tcPr>
          <w:p w14:paraId="5260A817" w14:textId="77777777" w:rsidR="008057B3" w:rsidRPr="005647EB" w:rsidRDefault="008057B3" w:rsidP="002570E4">
            <w:pPr>
              <w:spacing w:after="0"/>
              <w:rPr>
                <w:rFonts w:ascii="Arial" w:hAnsi="Arial" w:cs="Arial"/>
                <w:sz w:val="18"/>
              </w:rPr>
            </w:pPr>
          </w:p>
        </w:tc>
      </w:tr>
      <w:tr w:rsidR="008057B3" w:rsidRPr="005647EB" w14:paraId="5D60CB2E" w14:textId="77777777" w:rsidTr="002570E4">
        <w:trPr>
          <w:cantSplit/>
          <w:jc w:val="center"/>
        </w:trPr>
        <w:tc>
          <w:tcPr>
            <w:tcW w:w="2518" w:type="dxa"/>
            <w:gridSpan w:val="2"/>
          </w:tcPr>
          <w:p w14:paraId="3C22C01F" w14:textId="24FF5AA8" w:rsidR="008057B3" w:rsidRPr="005647EB" w:rsidRDefault="008057B3" w:rsidP="002570E4">
            <w:pPr>
              <w:spacing w:after="0"/>
              <w:rPr>
                <w:rFonts w:ascii="Arial" w:hAnsi="Arial" w:cs="Arial"/>
                <w:sz w:val="18"/>
              </w:rPr>
            </w:pPr>
            <w:r w:rsidRPr="005647EB">
              <w:rPr>
                <w:rFonts w:ascii="Arial" w:hAnsi="Arial" w:cs="Arial"/>
                <w:sz w:val="18"/>
              </w:rPr>
              <w:t>Active</w:t>
            </w:r>
            <w:r w:rsidR="002570E4" w:rsidRPr="005647EB">
              <w:rPr>
                <w:rFonts w:ascii="Arial" w:hAnsi="Arial" w:cs="Arial"/>
                <w:sz w:val="18"/>
              </w:rPr>
              <w:t xml:space="preserve"> </w:t>
            </w:r>
            <w:r w:rsidRPr="005647EB">
              <w:rPr>
                <w:rFonts w:ascii="Arial" w:hAnsi="Arial" w:cs="Arial"/>
                <w:sz w:val="18"/>
              </w:rPr>
              <w:t>cell</w:t>
            </w:r>
          </w:p>
        </w:tc>
        <w:tc>
          <w:tcPr>
            <w:tcW w:w="709" w:type="dxa"/>
          </w:tcPr>
          <w:p w14:paraId="1C314685" w14:textId="77777777" w:rsidR="008057B3" w:rsidRPr="005647EB" w:rsidRDefault="008057B3" w:rsidP="002570E4">
            <w:pPr>
              <w:spacing w:after="0"/>
              <w:jc w:val="center"/>
              <w:rPr>
                <w:rFonts w:ascii="Arial" w:hAnsi="Arial" w:cs="Arial"/>
                <w:sz w:val="18"/>
              </w:rPr>
            </w:pPr>
          </w:p>
        </w:tc>
        <w:tc>
          <w:tcPr>
            <w:tcW w:w="2835" w:type="dxa"/>
          </w:tcPr>
          <w:p w14:paraId="296B2D51" w14:textId="529BCE29" w:rsidR="008057B3" w:rsidRPr="005647EB" w:rsidRDefault="008057B3"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1</w:t>
            </w:r>
          </w:p>
        </w:tc>
        <w:tc>
          <w:tcPr>
            <w:tcW w:w="3544" w:type="dxa"/>
          </w:tcPr>
          <w:p w14:paraId="0FB63D78" w14:textId="77777777" w:rsidR="008057B3" w:rsidRPr="005647EB" w:rsidRDefault="008057B3" w:rsidP="002570E4">
            <w:pPr>
              <w:spacing w:after="0"/>
              <w:rPr>
                <w:rFonts w:ascii="Arial" w:hAnsi="Arial" w:cs="Arial"/>
                <w:sz w:val="18"/>
              </w:rPr>
            </w:pPr>
          </w:p>
        </w:tc>
      </w:tr>
      <w:tr w:rsidR="008057B3" w:rsidRPr="005647EB" w14:paraId="383841C3" w14:textId="77777777" w:rsidTr="002570E4">
        <w:trPr>
          <w:cantSplit/>
          <w:jc w:val="center"/>
        </w:trPr>
        <w:tc>
          <w:tcPr>
            <w:tcW w:w="2518" w:type="dxa"/>
            <w:gridSpan w:val="2"/>
          </w:tcPr>
          <w:p w14:paraId="655F9274" w14:textId="590E37E1" w:rsidR="008057B3" w:rsidRPr="005647EB" w:rsidRDefault="008057B3" w:rsidP="002570E4">
            <w:pPr>
              <w:spacing w:after="0"/>
              <w:rPr>
                <w:rFonts w:ascii="Arial" w:hAnsi="Arial" w:cs="Arial"/>
                <w:sz w:val="18"/>
              </w:rPr>
            </w:pPr>
            <w:r w:rsidRPr="005647EB">
              <w:rPr>
                <w:rFonts w:ascii="Arial" w:hAnsi="Arial" w:cs="Arial"/>
                <w:bCs/>
                <w:sz w:val="18"/>
              </w:rPr>
              <w:t>Neighbour</w:t>
            </w:r>
            <w:r w:rsidR="002570E4" w:rsidRPr="005647EB">
              <w:rPr>
                <w:rFonts w:ascii="Arial" w:hAnsi="Arial" w:cs="Arial"/>
                <w:bCs/>
                <w:sz w:val="18"/>
              </w:rPr>
              <w:t xml:space="preserve"> </w:t>
            </w:r>
            <w:r w:rsidRPr="005647EB">
              <w:rPr>
                <w:rFonts w:ascii="Arial" w:hAnsi="Arial" w:cs="Arial"/>
                <w:bCs/>
                <w:sz w:val="18"/>
              </w:rPr>
              <w:t>cell</w:t>
            </w:r>
          </w:p>
        </w:tc>
        <w:tc>
          <w:tcPr>
            <w:tcW w:w="709" w:type="dxa"/>
          </w:tcPr>
          <w:p w14:paraId="1E8257D1" w14:textId="77777777" w:rsidR="008057B3" w:rsidRPr="005647EB" w:rsidRDefault="008057B3" w:rsidP="002570E4">
            <w:pPr>
              <w:spacing w:after="0"/>
              <w:jc w:val="center"/>
              <w:rPr>
                <w:rFonts w:ascii="Arial" w:hAnsi="Arial" w:cs="Arial"/>
                <w:sz w:val="18"/>
              </w:rPr>
            </w:pPr>
          </w:p>
        </w:tc>
        <w:tc>
          <w:tcPr>
            <w:tcW w:w="2835" w:type="dxa"/>
          </w:tcPr>
          <w:p w14:paraId="096FA114" w14:textId="5BD8B316" w:rsidR="008057B3" w:rsidRPr="005647EB" w:rsidRDefault="008057B3"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2</w:t>
            </w:r>
          </w:p>
        </w:tc>
        <w:tc>
          <w:tcPr>
            <w:tcW w:w="3544" w:type="dxa"/>
          </w:tcPr>
          <w:p w14:paraId="1A833FEE" w14:textId="7A688B71" w:rsidR="008057B3" w:rsidRPr="005647EB" w:rsidRDefault="008057B3" w:rsidP="002570E4">
            <w:pPr>
              <w:spacing w:after="0"/>
              <w:rPr>
                <w:rFonts w:ascii="Arial" w:hAnsi="Arial" w:cs="Arial"/>
                <w:sz w:val="18"/>
              </w:rPr>
            </w:pP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to</w:t>
            </w:r>
            <w:r w:rsidR="002570E4" w:rsidRPr="005647EB">
              <w:rPr>
                <w:rFonts w:ascii="Arial" w:hAnsi="Arial" w:cs="Arial"/>
                <w:sz w:val="18"/>
              </w:rPr>
              <w:t xml:space="preserve"> </w:t>
            </w:r>
            <w:r w:rsidRPr="005647EB">
              <w:rPr>
                <w:rFonts w:ascii="Arial" w:hAnsi="Arial" w:cs="Arial"/>
                <w:sz w:val="18"/>
              </w:rPr>
              <w:t>be</w:t>
            </w:r>
            <w:r w:rsidR="002570E4" w:rsidRPr="005647EB">
              <w:rPr>
                <w:rFonts w:ascii="Arial" w:hAnsi="Arial" w:cs="Arial"/>
                <w:sz w:val="18"/>
              </w:rPr>
              <w:t xml:space="preserve"> </w:t>
            </w:r>
            <w:r w:rsidRPr="005647EB">
              <w:rPr>
                <w:rFonts w:ascii="Arial" w:hAnsi="Arial" w:cs="Arial"/>
                <w:sz w:val="18"/>
              </w:rPr>
              <w:t>identified.</w:t>
            </w:r>
          </w:p>
        </w:tc>
      </w:tr>
      <w:tr w:rsidR="008057B3" w:rsidRPr="005647EB" w14:paraId="68A53329" w14:textId="77777777" w:rsidTr="002570E4">
        <w:trPr>
          <w:cantSplit/>
          <w:jc w:val="center"/>
        </w:trPr>
        <w:tc>
          <w:tcPr>
            <w:tcW w:w="2518" w:type="dxa"/>
            <w:gridSpan w:val="2"/>
          </w:tcPr>
          <w:p w14:paraId="613FA76F" w14:textId="6635C495" w:rsidR="008057B3" w:rsidRPr="005647EB" w:rsidRDefault="008057B3" w:rsidP="002570E4">
            <w:pPr>
              <w:spacing w:after="0"/>
              <w:rPr>
                <w:rFonts w:ascii="Arial" w:hAnsi="Arial" w:cs="Arial"/>
                <w:sz w:val="18"/>
              </w:rPr>
            </w:pPr>
            <w:r w:rsidRPr="005647EB">
              <w:rPr>
                <w:rFonts w:ascii="Arial" w:hAnsi="Arial" w:cs="Arial"/>
                <w:sz w:val="18"/>
              </w:rPr>
              <w:t>CP</w:t>
            </w:r>
            <w:r w:rsidR="002570E4" w:rsidRPr="005647EB">
              <w:rPr>
                <w:rFonts w:ascii="Arial" w:hAnsi="Arial" w:cs="Arial"/>
                <w:sz w:val="18"/>
              </w:rPr>
              <w:t xml:space="preserve"> </w:t>
            </w:r>
            <w:r w:rsidRPr="005647EB">
              <w:rPr>
                <w:rFonts w:ascii="Arial" w:hAnsi="Arial" w:cs="Arial"/>
                <w:sz w:val="18"/>
              </w:rPr>
              <w:t>length</w:t>
            </w:r>
          </w:p>
        </w:tc>
        <w:tc>
          <w:tcPr>
            <w:tcW w:w="709" w:type="dxa"/>
          </w:tcPr>
          <w:p w14:paraId="6207461B" w14:textId="77777777" w:rsidR="008057B3" w:rsidRPr="005647EB" w:rsidRDefault="008057B3" w:rsidP="002570E4">
            <w:pPr>
              <w:spacing w:after="0"/>
              <w:jc w:val="center"/>
              <w:rPr>
                <w:rFonts w:ascii="Arial" w:hAnsi="Arial" w:cs="Arial"/>
                <w:sz w:val="18"/>
              </w:rPr>
            </w:pPr>
          </w:p>
        </w:tc>
        <w:tc>
          <w:tcPr>
            <w:tcW w:w="2835" w:type="dxa"/>
          </w:tcPr>
          <w:p w14:paraId="4C197285" w14:textId="77777777" w:rsidR="008057B3" w:rsidRPr="005647EB" w:rsidRDefault="008057B3" w:rsidP="002570E4">
            <w:pPr>
              <w:spacing w:after="0"/>
              <w:jc w:val="center"/>
              <w:rPr>
                <w:rFonts w:ascii="Arial" w:hAnsi="Arial" w:cs="Arial"/>
                <w:sz w:val="18"/>
              </w:rPr>
            </w:pPr>
            <w:r w:rsidRPr="005647EB">
              <w:rPr>
                <w:rFonts w:ascii="Arial" w:hAnsi="Arial" w:cs="v4.2.0"/>
                <w:sz w:val="18"/>
              </w:rPr>
              <w:t>Normal</w:t>
            </w:r>
          </w:p>
        </w:tc>
        <w:tc>
          <w:tcPr>
            <w:tcW w:w="3544" w:type="dxa"/>
          </w:tcPr>
          <w:p w14:paraId="074B23B3" w14:textId="77777777" w:rsidR="008057B3" w:rsidRPr="005647EB" w:rsidRDefault="008057B3" w:rsidP="002570E4">
            <w:pPr>
              <w:spacing w:after="0"/>
              <w:rPr>
                <w:rFonts w:ascii="Arial" w:hAnsi="Arial" w:cs="Arial"/>
                <w:sz w:val="18"/>
              </w:rPr>
            </w:pPr>
          </w:p>
        </w:tc>
      </w:tr>
      <w:tr w:rsidR="008057B3" w:rsidRPr="005647EB" w14:paraId="1F145029" w14:textId="77777777" w:rsidTr="002570E4">
        <w:trPr>
          <w:cantSplit/>
          <w:jc w:val="center"/>
        </w:trPr>
        <w:tc>
          <w:tcPr>
            <w:tcW w:w="2518" w:type="dxa"/>
            <w:gridSpan w:val="2"/>
          </w:tcPr>
          <w:p w14:paraId="24A8A162" w14:textId="77777777" w:rsidR="008057B3" w:rsidRPr="005647EB" w:rsidRDefault="008057B3" w:rsidP="002570E4">
            <w:pPr>
              <w:spacing w:after="0"/>
              <w:rPr>
                <w:rFonts w:ascii="Arial" w:hAnsi="Arial" w:cs="Arial"/>
                <w:sz w:val="18"/>
              </w:rPr>
            </w:pPr>
            <w:r w:rsidRPr="005647EB">
              <w:rPr>
                <w:rFonts w:ascii="Arial" w:hAnsi="Arial" w:cs="Arial"/>
                <w:sz w:val="18"/>
              </w:rPr>
              <w:t>DRX</w:t>
            </w:r>
          </w:p>
        </w:tc>
        <w:tc>
          <w:tcPr>
            <w:tcW w:w="709" w:type="dxa"/>
          </w:tcPr>
          <w:p w14:paraId="7443FF3F" w14:textId="77777777" w:rsidR="008057B3" w:rsidRPr="005647EB" w:rsidRDefault="008057B3" w:rsidP="002570E4">
            <w:pPr>
              <w:spacing w:after="0"/>
              <w:jc w:val="center"/>
              <w:rPr>
                <w:rFonts w:ascii="Arial" w:hAnsi="Arial" w:cs="Arial"/>
                <w:sz w:val="18"/>
              </w:rPr>
            </w:pPr>
          </w:p>
        </w:tc>
        <w:tc>
          <w:tcPr>
            <w:tcW w:w="2835" w:type="dxa"/>
          </w:tcPr>
          <w:p w14:paraId="6FA3FB23" w14:textId="77777777" w:rsidR="008057B3" w:rsidRPr="005647EB" w:rsidRDefault="008057B3" w:rsidP="002570E4">
            <w:pPr>
              <w:spacing w:after="0"/>
              <w:jc w:val="center"/>
              <w:rPr>
                <w:rFonts w:ascii="Arial" w:hAnsi="Arial" w:cs="Arial"/>
                <w:sz w:val="18"/>
              </w:rPr>
            </w:pPr>
            <w:r w:rsidRPr="005647EB">
              <w:rPr>
                <w:rFonts w:ascii="Arial" w:hAnsi="Arial" w:cs="v4.2.0"/>
                <w:sz w:val="18"/>
              </w:rPr>
              <w:t>OFF</w:t>
            </w:r>
          </w:p>
        </w:tc>
        <w:tc>
          <w:tcPr>
            <w:tcW w:w="3544" w:type="dxa"/>
          </w:tcPr>
          <w:p w14:paraId="00E6533F" w14:textId="77777777" w:rsidR="008057B3" w:rsidRPr="005647EB" w:rsidRDefault="008057B3" w:rsidP="002570E4">
            <w:pPr>
              <w:spacing w:after="0"/>
              <w:rPr>
                <w:rFonts w:ascii="Arial" w:hAnsi="Arial" w:cs="Arial"/>
                <w:sz w:val="18"/>
              </w:rPr>
            </w:pPr>
          </w:p>
        </w:tc>
      </w:tr>
      <w:tr w:rsidR="008057B3" w:rsidRPr="005647EB" w14:paraId="75A24974" w14:textId="77777777" w:rsidTr="002570E4">
        <w:trPr>
          <w:cantSplit/>
          <w:jc w:val="center"/>
        </w:trPr>
        <w:tc>
          <w:tcPr>
            <w:tcW w:w="534" w:type="dxa"/>
            <w:vMerge w:val="restart"/>
          </w:tcPr>
          <w:p w14:paraId="6953F82E"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A3</w:t>
            </w:r>
          </w:p>
        </w:tc>
        <w:tc>
          <w:tcPr>
            <w:tcW w:w="1984" w:type="dxa"/>
          </w:tcPr>
          <w:p w14:paraId="5564E665"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Offset</w:t>
            </w:r>
          </w:p>
        </w:tc>
        <w:tc>
          <w:tcPr>
            <w:tcW w:w="709" w:type="dxa"/>
          </w:tcPr>
          <w:p w14:paraId="1AE7A595"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vAlign w:val="center"/>
          </w:tcPr>
          <w:p w14:paraId="43C80664"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-8</w:t>
            </w:r>
          </w:p>
        </w:tc>
        <w:tc>
          <w:tcPr>
            <w:tcW w:w="3544" w:type="dxa"/>
          </w:tcPr>
          <w:p w14:paraId="6BAA0C2F" w14:textId="77777777" w:rsidR="008057B3" w:rsidRPr="005647EB" w:rsidRDefault="008057B3" w:rsidP="002570E4">
            <w:pPr>
              <w:spacing w:after="0"/>
              <w:rPr>
                <w:rFonts w:ascii="Arial" w:hAnsi="Arial" w:cs="Arial"/>
                <w:sz w:val="18"/>
                <w:lang w:eastAsia="zh-CN"/>
              </w:rPr>
            </w:pPr>
          </w:p>
        </w:tc>
      </w:tr>
      <w:tr w:rsidR="008057B3" w:rsidRPr="005647EB" w14:paraId="508C7B2F" w14:textId="77777777" w:rsidTr="002570E4">
        <w:trPr>
          <w:cantSplit/>
          <w:jc w:val="center"/>
        </w:trPr>
        <w:tc>
          <w:tcPr>
            <w:tcW w:w="534" w:type="dxa"/>
            <w:vMerge/>
          </w:tcPr>
          <w:p w14:paraId="6DE8D402" w14:textId="77777777" w:rsidR="008057B3" w:rsidRPr="005647EB" w:rsidRDefault="008057B3" w:rsidP="002570E4">
            <w:pPr>
              <w:spacing w:after="0"/>
              <w:rPr>
                <w:rFonts w:ascii="Arial" w:hAnsi="Arial" w:cs="Arial"/>
                <w:bCs/>
                <w:sz w:val="18"/>
                <w:lang w:eastAsia="zh-CN"/>
              </w:rPr>
            </w:pPr>
          </w:p>
        </w:tc>
        <w:tc>
          <w:tcPr>
            <w:tcW w:w="1984" w:type="dxa"/>
          </w:tcPr>
          <w:p w14:paraId="181A4E16"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Hysteresis</w:t>
            </w:r>
          </w:p>
        </w:tc>
        <w:tc>
          <w:tcPr>
            <w:tcW w:w="709" w:type="dxa"/>
          </w:tcPr>
          <w:p w14:paraId="4432511F"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tcPr>
          <w:p w14:paraId="595EF5C4"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2B074270" w14:textId="77777777" w:rsidR="008057B3" w:rsidRPr="005647EB" w:rsidRDefault="008057B3" w:rsidP="002570E4">
            <w:pPr>
              <w:spacing w:after="0"/>
              <w:rPr>
                <w:rFonts w:ascii="Arial" w:hAnsi="Arial" w:cs="Arial"/>
                <w:sz w:val="18"/>
                <w:lang w:eastAsia="zh-CN"/>
              </w:rPr>
            </w:pPr>
          </w:p>
        </w:tc>
      </w:tr>
      <w:tr w:rsidR="008057B3" w:rsidRPr="005647EB" w14:paraId="3BCCFCC5" w14:textId="77777777" w:rsidTr="002570E4">
        <w:trPr>
          <w:cantSplit/>
          <w:jc w:val="center"/>
        </w:trPr>
        <w:tc>
          <w:tcPr>
            <w:tcW w:w="534" w:type="dxa"/>
            <w:vMerge/>
          </w:tcPr>
          <w:p w14:paraId="385E9244" w14:textId="77777777" w:rsidR="008057B3" w:rsidRPr="005647EB" w:rsidRDefault="008057B3" w:rsidP="002570E4">
            <w:pPr>
              <w:spacing w:after="0"/>
              <w:rPr>
                <w:rFonts w:ascii="Arial" w:hAnsi="Arial" w:cs="Arial"/>
                <w:bCs/>
                <w:sz w:val="18"/>
                <w:lang w:eastAsia="zh-CN"/>
              </w:rPr>
            </w:pPr>
          </w:p>
        </w:tc>
        <w:tc>
          <w:tcPr>
            <w:tcW w:w="1984" w:type="dxa"/>
          </w:tcPr>
          <w:p w14:paraId="1F1E0C87" w14:textId="68202BFC"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Time</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Trigger</w:t>
            </w:r>
          </w:p>
        </w:tc>
        <w:tc>
          <w:tcPr>
            <w:tcW w:w="709" w:type="dxa"/>
          </w:tcPr>
          <w:p w14:paraId="5ED35801"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S</w:t>
            </w:r>
          </w:p>
        </w:tc>
        <w:tc>
          <w:tcPr>
            <w:tcW w:w="2835" w:type="dxa"/>
            <w:vAlign w:val="center"/>
          </w:tcPr>
          <w:p w14:paraId="6CE40AB5"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037BB49F" w14:textId="77777777" w:rsidR="008057B3" w:rsidRPr="005647EB" w:rsidRDefault="008057B3" w:rsidP="002570E4">
            <w:pPr>
              <w:spacing w:after="0"/>
              <w:rPr>
                <w:rFonts w:ascii="Arial" w:hAnsi="Arial" w:cs="Arial"/>
                <w:sz w:val="18"/>
                <w:lang w:eastAsia="zh-CN"/>
              </w:rPr>
            </w:pPr>
          </w:p>
        </w:tc>
      </w:tr>
      <w:tr w:rsidR="008057B3" w:rsidRPr="005647EB" w14:paraId="44C1B096" w14:textId="77777777" w:rsidTr="002570E4">
        <w:trPr>
          <w:cantSplit/>
          <w:jc w:val="center"/>
        </w:trPr>
        <w:tc>
          <w:tcPr>
            <w:tcW w:w="2518" w:type="dxa"/>
            <w:gridSpan w:val="2"/>
          </w:tcPr>
          <w:p w14:paraId="4209F692" w14:textId="1B34156F" w:rsidR="008057B3" w:rsidRPr="005647EB" w:rsidRDefault="008057B3" w:rsidP="002570E4">
            <w:pPr>
              <w:spacing w:after="0"/>
              <w:rPr>
                <w:rFonts w:ascii="Arial" w:hAnsi="Arial" w:cs="Arial"/>
                <w:sz w:val="18"/>
              </w:rPr>
            </w:pPr>
            <w:r w:rsidRPr="005647EB">
              <w:rPr>
                <w:rFonts w:ascii="Arial" w:hAnsi="Arial" w:cs="Arial"/>
                <w:sz w:val="18"/>
              </w:rPr>
              <w:t>Filter</w:t>
            </w:r>
            <w:r w:rsidR="002570E4" w:rsidRPr="005647EB">
              <w:rPr>
                <w:rFonts w:ascii="Arial" w:hAnsi="Arial" w:cs="Arial"/>
                <w:sz w:val="18"/>
              </w:rPr>
              <w:t xml:space="preserve"> </w:t>
            </w:r>
            <w:r w:rsidRPr="005647EB">
              <w:rPr>
                <w:rFonts w:ascii="Arial" w:hAnsi="Arial" w:cs="Arial"/>
                <w:sz w:val="18"/>
              </w:rPr>
              <w:t>coefficient</w:t>
            </w:r>
          </w:p>
        </w:tc>
        <w:tc>
          <w:tcPr>
            <w:tcW w:w="709" w:type="dxa"/>
          </w:tcPr>
          <w:p w14:paraId="13451330" w14:textId="77777777" w:rsidR="008057B3" w:rsidRPr="005647EB" w:rsidRDefault="008057B3" w:rsidP="002570E4">
            <w:pPr>
              <w:spacing w:after="0"/>
              <w:jc w:val="center"/>
              <w:rPr>
                <w:rFonts w:ascii="Arial" w:hAnsi="Arial" w:cs="Arial"/>
                <w:sz w:val="18"/>
              </w:rPr>
            </w:pPr>
          </w:p>
        </w:tc>
        <w:tc>
          <w:tcPr>
            <w:tcW w:w="2835" w:type="dxa"/>
          </w:tcPr>
          <w:p w14:paraId="5BFDCB3D" w14:textId="77777777" w:rsidR="008057B3" w:rsidRPr="005647EB" w:rsidRDefault="008057B3" w:rsidP="002570E4">
            <w:pPr>
              <w:spacing w:after="0"/>
              <w:jc w:val="center"/>
              <w:rPr>
                <w:rFonts w:ascii="Arial" w:hAnsi="Arial" w:cs="Arial"/>
                <w:sz w:val="18"/>
              </w:rPr>
            </w:pPr>
            <w:r w:rsidRPr="005647EB">
              <w:rPr>
                <w:rFonts w:ascii="Arial" w:hAnsi="Arial" w:cs="v4.2.0"/>
                <w:sz w:val="18"/>
              </w:rPr>
              <w:t>0</w:t>
            </w:r>
          </w:p>
        </w:tc>
        <w:tc>
          <w:tcPr>
            <w:tcW w:w="3544" w:type="dxa"/>
          </w:tcPr>
          <w:p w14:paraId="326AC2D8" w14:textId="03EEB0DD" w:rsidR="008057B3" w:rsidRPr="005647EB" w:rsidRDefault="008057B3" w:rsidP="002570E4">
            <w:pPr>
              <w:spacing w:after="0"/>
              <w:rPr>
                <w:rFonts w:ascii="Arial" w:hAnsi="Arial" w:cs="Arial"/>
                <w:sz w:val="18"/>
              </w:rPr>
            </w:pPr>
            <w:r w:rsidRPr="005647EB">
              <w:rPr>
                <w:rFonts w:ascii="Arial" w:hAnsi="Arial" w:cs="Arial"/>
                <w:sz w:val="18"/>
              </w:rPr>
              <w:t>L3</w:t>
            </w:r>
            <w:r w:rsidR="002570E4" w:rsidRPr="005647EB">
              <w:rPr>
                <w:rFonts w:ascii="Arial" w:hAnsi="Arial" w:cs="Arial"/>
                <w:sz w:val="18"/>
              </w:rPr>
              <w:t xml:space="preserve"> </w:t>
            </w:r>
            <w:r w:rsidRPr="005647EB">
              <w:rPr>
                <w:rFonts w:ascii="Arial" w:hAnsi="Arial" w:cs="Arial"/>
                <w:sz w:val="18"/>
              </w:rPr>
              <w:t>filtering</w:t>
            </w:r>
            <w:r w:rsidR="002570E4" w:rsidRPr="005647EB">
              <w:rPr>
                <w:rFonts w:ascii="Arial" w:hAnsi="Arial" w:cs="Arial"/>
                <w:sz w:val="18"/>
              </w:rPr>
              <w:t xml:space="preserve"> </w:t>
            </w:r>
            <w:r w:rsidRPr="005647EB">
              <w:rPr>
                <w:rFonts w:ascii="Arial" w:hAnsi="Arial" w:cs="Arial"/>
                <w:sz w:val="18"/>
              </w:rPr>
              <w:t>is</w:t>
            </w:r>
            <w:r w:rsidR="002570E4" w:rsidRPr="005647EB">
              <w:rPr>
                <w:rFonts w:ascii="Arial" w:hAnsi="Arial" w:cs="Arial"/>
                <w:sz w:val="18"/>
              </w:rPr>
              <w:t xml:space="preserve"> </w:t>
            </w:r>
            <w:r w:rsidRPr="005647EB">
              <w:rPr>
                <w:rFonts w:ascii="Arial" w:hAnsi="Arial" w:cs="Arial"/>
                <w:sz w:val="18"/>
              </w:rPr>
              <w:t>not</w:t>
            </w:r>
            <w:r w:rsidR="002570E4" w:rsidRPr="005647EB">
              <w:rPr>
                <w:rFonts w:ascii="Arial" w:hAnsi="Arial" w:cs="Arial"/>
                <w:sz w:val="18"/>
              </w:rPr>
              <w:t xml:space="preserve"> </w:t>
            </w:r>
            <w:r w:rsidRPr="005647EB">
              <w:rPr>
                <w:rFonts w:ascii="Arial" w:hAnsi="Arial" w:cs="Arial"/>
                <w:sz w:val="18"/>
              </w:rPr>
              <w:t>used</w:t>
            </w:r>
          </w:p>
        </w:tc>
      </w:tr>
      <w:tr w:rsidR="008057B3" w:rsidRPr="005647EB" w14:paraId="0324E92B" w14:textId="77777777" w:rsidTr="002570E4">
        <w:trPr>
          <w:cantSplit/>
          <w:jc w:val="center"/>
        </w:trPr>
        <w:tc>
          <w:tcPr>
            <w:tcW w:w="2518" w:type="dxa"/>
            <w:gridSpan w:val="2"/>
          </w:tcPr>
          <w:p w14:paraId="55A03558" w14:textId="48537A9A"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Gap</w:t>
            </w:r>
            <w:r w:rsidR="002570E4" w:rsidRPr="005647EB">
              <w:rPr>
                <w:rFonts w:ascii="Arial" w:hAnsi="Arial" w:cs="Arial"/>
                <w:sz w:val="18"/>
                <w:lang w:eastAsia="zh-CN"/>
              </w:rPr>
              <w:t xml:space="preserve"> </w:t>
            </w:r>
            <w:r w:rsidRPr="005647EB">
              <w:rPr>
                <w:rFonts w:ascii="Arial" w:hAnsi="Arial" w:cs="Arial"/>
                <w:sz w:val="18"/>
                <w:lang w:eastAsia="zh-CN"/>
              </w:rPr>
              <w:t>pattern</w:t>
            </w:r>
            <w:r w:rsidR="002570E4" w:rsidRPr="005647EB">
              <w:rPr>
                <w:rFonts w:ascii="Arial" w:hAnsi="Arial" w:cs="Arial"/>
                <w:sz w:val="18"/>
                <w:lang w:eastAsia="zh-CN"/>
              </w:rPr>
              <w:t xml:space="preserve"> </w:t>
            </w:r>
            <w:r w:rsidRPr="005647EB">
              <w:rPr>
                <w:rFonts w:ascii="Arial" w:hAnsi="Arial" w:cs="Arial"/>
                <w:sz w:val="18"/>
                <w:lang w:eastAsia="zh-CN"/>
              </w:rPr>
              <w:t>ID</w:t>
            </w:r>
          </w:p>
        </w:tc>
        <w:tc>
          <w:tcPr>
            <w:tcW w:w="709" w:type="dxa"/>
          </w:tcPr>
          <w:p w14:paraId="7E2B5C6A" w14:textId="77777777" w:rsidR="008057B3" w:rsidRPr="005647EB" w:rsidRDefault="008057B3" w:rsidP="002570E4">
            <w:pPr>
              <w:spacing w:after="0"/>
              <w:jc w:val="center"/>
              <w:rPr>
                <w:rFonts w:ascii="Arial" w:hAnsi="Arial" w:cs="Arial"/>
                <w:sz w:val="18"/>
              </w:rPr>
            </w:pPr>
          </w:p>
        </w:tc>
        <w:tc>
          <w:tcPr>
            <w:tcW w:w="2835" w:type="dxa"/>
          </w:tcPr>
          <w:p w14:paraId="60853A7A"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0</w:t>
            </w:r>
          </w:p>
        </w:tc>
        <w:tc>
          <w:tcPr>
            <w:tcW w:w="3544" w:type="dxa"/>
          </w:tcPr>
          <w:p w14:paraId="722150C7" w14:textId="77777777" w:rsidR="008057B3" w:rsidRPr="005647EB" w:rsidRDefault="008057B3" w:rsidP="002570E4">
            <w:pPr>
              <w:spacing w:after="0"/>
              <w:rPr>
                <w:rFonts w:ascii="Arial" w:hAnsi="Arial" w:cs="Arial"/>
                <w:sz w:val="18"/>
              </w:rPr>
            </w:pPr>
          </w:p>
        </w:tc>
      </w:tr>
      <w:tr w:rsidR="008057B3" w:rsidRPr="005647EB" w14:paraId="782727C2" w14:textId="77777777" w:rsidTr="002570E4">
        <w:trPr>
          <w:cantSplit/>
          <w:jc w:val="center"/>
        </w:trPr>
        <w:tc>
          <w:tcPr>
            <w:tcW w:w="2518" w:type="dxa"/>
            <w:gridSpan w:val="2"/>
          </w:tcPr>
          <w:p w14:paraId="3A11C84D" w14:textId="3D19D2A8" w:rsidR="008057B3" w:rsidRPr="005647EB" w:rsidRDefault="008057B3" w:rsidP="002570E4">
            <w:pPr>
              <w:spacing w:after="0"/>
              <w:rPr>
                <w:rFonts w:ascii="Arial" w:hAnsi="Arial" w:cs="Arial"/>
                <w:sz w:val="18"/>
                <w:lang w:eastAsia="zh-CN"/>
              </w:rPr>
            </w:pPr>
            <w:r w:rsidRPr="005647EB">
              <w:rPr>
                <w:rFonts w:ascii="Arial" w:hAnsi="Arial"/>
                <w:i/>
                <w:sz w:val="18"/>
              </w:rPr>
              <w:t>Rmax</w:t>
            </w:r>
            <w:r w:rsidR="002570E4" w:rsidRPr="005647EB">
              <w:rPr>
                <w:rFonts w:ascii="Arial" w:hAnsi="Arial"/>
                <w:i/>
                <w:sz w:val="18"/>
              </w:rPr>
              <w:t xml:space="preserve"> </w:t>
            </w:r>
          </w:p>
        </w:tc>
        <w:tc>
          <w:tcPr>
            <w:tcW w:w="709" w:type="dxa"/>
          </w:tcPr>
          <w:p w14:paraId="573DF5DC" w14:textId="77777777" w:rsidR="008057B3" w:rsidRPr="005647EB" w:rsidRDefault="008057B3" w:rsidP="002570E4">
            <w:pPr>
              <w:spacing w:after="0"/>
              <w:jc w:val="center"/>
              <w:rPr>
                <w:rFonts w:ascii="Arial" w:hAnsi="Arial" w:cs="Arial"/>
                <w:sz w:val="18"/>
              </w:rPr>
            </w:pPr>
          </w:p>
        </w:tc>
        <w:tc>
          <w:tcPr>
            <w:tcW w:w="2835" w:type="dxa"/>
          </w:tcPr>
          <w:p w14:paraId="7F0DD920"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128</w:t>
            </w:r>
          </w:p>
        </w:tc>
        <w:tc>
          <w:tcPr>
            <w:tcW w:w="3544" w:type="dxa"/>
          </w:tcPr>
          <w:p w14:paraId="514FA985" w14:textId="0C775AD5"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i/>
                <w:sz w:val="18"/>
              </w:rPr>
              <w:t xml:space="preserve"> </w:t>
            </w:r>
            <w:r w:rsidRPr="005647EB">
              <w:rPr>
                <w:rFonts w:ascii="Arial" w:hAnsi="Arial"/>
                <w:i/>
                <w:sz w:val="18"/>
              </w:rPr>
              <w:t>mPDCCH-NumRepetition</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61CFF240" w14:textId="77777777" w:rsidTr="002570E4">
        <w:trPr>
          <w:cantSplit/>
          <w:jc w:val="center"/>
        </w:trPr>
        <w:tc>
          <w:tcPr>
            <w:tcW w:w="2518" w:type="dxa"/>
            <w:gridSpan w:val="2"/>
          </w:tcPr>
          <w:p w14:paraId="112D3285" w14:textId="77777777" w:rsidR="008057B3" w:rsidRPr="005647EB" w:rsidRDefault="008057B3" w:rsidP="002570E4">
            <w:pPr>
              <w:spacing w:after="0"/>
              <w:rPr>
                <w:rFonts w:ascii="Arial" w:hAnsi="Arial"/>
                <w:i/>
                <w:sz w:val="18"/>
              </w:rPr>
            </w:pPr>
            <w:r w:rsidRPr="005647EB">
              <w:rPr>
                <w:rFonts w:ascii="Arial" w:hAnsi="Arial"/>
                <w:i/>
                <w:sz w:val="18"/>
              </w:rPr>
              <w:t>G</w:t>
            </w:r>
          </w:p>
        </w:tc>
        <w:tc>
          <w:tcPr>
            <w:tcW w:w="709" w:type="dxa"/>
          </w:tcPr>
          <w:p w14:paraId="0DF7C14E" w14:textId="77777777" w:rsidR="008057B3" w:rsidRPr="005647EB" w:rsidRDefault="008057B3" w:rsidP="002570E4">
            <w:pPr>
              <w:spacing w:after="0"/>
              <w:jc w:val="center"/>
              <w:rPr>
                <w:rFonts w:ascii="Arial" w:hAnsi="Arial" w:cs="Arial"/>
                <w:sz w:val="18"/>
              </w:rPr>
            </w:pPr>
          </w:p>
        </w:tc>
        <w:tc>
          <w:tcPr>
            <w:tcW w:w="2835" w:type="dxa"/>
          </w:tcPr>
          <w:p w14:paraId="74BF8E85"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8</w:t>
            </w:r>
          </w:p>
        </w:tc>
        <w:tc>
          <w:tcPr>
            <w:tcW w:w="3544" w:type="dxa"/>
          </w:tcPr>
          <w:p w14:paraId="73CB8591" w14:textId="7C0004B2"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mPDCCH-startSF-UESS</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375AE1D2" w14:textId="77777777" w:rsidTr="002570E4">
        <w:trPr>
          <w:cantSplit/>
          <w:jc w:val="center"/>
        </w:trPr>
        <w:tc>
          <w:tcPr>
            <w:tcW w:w="2518" w:type="dxa"/>
            <w:gridSpan w:val="2"/>
          </w:tcPr>
          <w:p w14:paraId="018D74B8" w14:textId="77777777" w:rsidR="008057B3" w:rsidRPr="005647EB" w:rsidRDefault="008057B3" w:rsidP="002570E4">
            <w:pPr>
              <w:spacing w:after="0"/>
              <w:rPr>
                <w:rFonts w:ascii="Arial" w:hAnsi="Arial"/>
                <w:i/>
                <w:sz w:val="18"/>
              </w:rPr>
            </w:pPr>
            <w:r w:rsidRPr="005647EB">
              <w:rPr>
                <w:rFonts w:ascii="Arial" w:hAnsi="Arial"/>
                <w:i/>
                <w:sz w:val="18"/>
              </w:rPr>
              <w:t>X</w:t>
            </w:r>
          </w:p>
        </w:tc>
        <w:tc>
          <w:tcPr>
            <w:tcW w:w="709" w:type="dxa"/>
          </w:tcPr>
          <w:p w14:paraId="2AC366CD" w14:textId="77777777" w:rsidR="008057B3" w:rsidRPr="005647EB" w:rsidRDefault="008057B3" w:rsidP="002570E4">
            <w:pPr>
              <w:spacing w:after="0"/>
              <w:jc w:val="center"/>
              <w:rPr>
                <w:rFonts w:ascii="Arial" w:hAnsi="Arial" w:cs="Arial"/>
                <w:sz w:val="18"/>
              </w:rPr>
            </w:pPr>
          </w:p>
        </w:tc>
        <w:tc>
          <w:tcPr>
            <w:tcW w:w="2835" w:type="dxa"/>
          </w:tcPr>
          <w:p w14:paraId="254B838B"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scheme01</w:t>
            </w:r>
          </w:p>
        </w:tc>
        <w:tc>
          <w:tcPr>
            <w:tcW w:w="3544" w:type="dxa"/>
          </w:tcPr>
          <w:p w14:paraId="5D022BE5" w14:textId="00536C7C"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measGapSharingScheme</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705B44E3" w14:textId="77777777" w:rsidTr="002570E4">
        <w:trPr>
          <w:cantSplit/>
          <w:jc w:val="center"/>
        </w:trPr>
        <w:tc>
          <w:tcPr>
            <w:tcW w:w="2518" w:type="dxa"/>
            <w:gridSpan w:val="2"/>
          </w:tcPr>
          <w:p w14:paraId="34960D8E" w14:textId="77777777" w:rsidR="008057B3" w:rsidRPr="005647EB" w:rsidRDefault="008057B3" w:rsidP="002570E4">
            <w:pPr>
              <w:spacing w:after="0"/>
              <w:rPr>
                <w:rFonts w:ascii="Arial" w:hAnsi="Arial" w:cs="Arial"/>
                <w:sz w:val="18"/>
              </w:rPr>
            </w:pPr>
            <w:r w:rsidRPr="005647EB">
              <w:rPr>
                <w:rFonts w:ascii="Arial" w:hAnsi="Arial" w:cs="Arial"/>
                <w:sz w:val="18"/>
              </w:rPr>
              <w:t>T1</w:t>
            </w:r>
          </w:p>
        </w:tc>
        <w:tc>
          <w:tcPr>
            <w:tcW w:w="709" w:type="dxa"/>
          </w:tcPr>
          <w:p w14:paraId="7B92D95F" w14:textId="77777777" w:rsidR="008057B3" w:rsidRPr="005647EB" w:rsidRDefault="008057B3" w:rsidP="002570E4">
            <w:pPr>
              <w:spacing w:after="0"/>
              <w:jc w:val="center"/>
              <w:rPr>
                <w:rFonts w:ascii="Arial" w:hAnsi="Arial" w:cs="Arial"/>
                <w:sz w:val="18"/>
              </w:rPr>
            </w:pPr>
            <w:r w:rsidRPr="005647EB">
              <w:rPr>
                <w:rFonts w:ascii="Arial" w:hAnsi="Arial" w:cs="v4.2.0"/>
                <w:sz w:val="18"/>
              </w:rPr>
              <w:t>S</w:t>
            </w:r>
          </w:p>
        </w:tc>
        <w:tc>
          <w:tcPr>
            <w:tcW w:w="2835" w:type="dxa"/>
          </w:tcPr>
          <w:p w14:paraId="4BAA1B14" w14:textId="77777777" w:rsidR="008057B3" w:rsidRPr="005647EB" w:rsidRDefault="008057B3" w:rsidP="002570E4">
            <w:pPr>
              <w:spacing w:after="0"/>
              <w:jc w:val="center"/>
              <w:rPr>
                <w:rFonts w:ascii="Arial" w:hAnsi="Arial" w:cs="Arial"/>
                <w:sz w:val="18"/>
              </w:rPr>
            </w:pPr>
            <w:r w:rsidRPr="005647EB">
              <w:rPr>
                <w:rFonts w:ascii="Arial" w:hAnsi="Arial" w:cs="v4.2.0"/>
                <w:sz w:val="18"/>
              </w:rPr>
              <w:t>5</w:t>
            </w:r>
          </w:p>
        </w:tc>
        <w:tc>
          <w:tcPr>
            <w:tcW w:w="3544" w:type="dxa"/>
          </w:tcPr>
          <w:p w14:paraId="57DDBAFC" w14:textId="77777777" w:rsidR="008057B3" w:rsidRPr="005647EB" w:rsidRDefault="008057B3" w:rsidP="002570E4">
            <w:pPr>
              <w:spacing w:after="0"/>
              <w:rPr>
                <w:rFonts w:ascii="Arial" w:hAnsi="Arial" w:cs="Arial"/>
                <w:sz w:val="18"/>
              </w:rPr>
            </w:pPr>
          </w:p>
        </w:tc>
      </w:tr>
      <w:tr w:rsidR="008057B3" w:rsidRPr="005647EB" w14:paraId="4D1543E6" w14:textId="77777777" w:rsidTr="002570E4">
        <w:trPr>
          <w:cantSplit/>
          <w:jc w:val="center"/>
        </w:trPr>
        <w:tc>
          <w:tcPr>
            <w:tcW w:w="2518" w:type="dxa"/>
            <w:gridSpan w:val="2"/>
          </w:tcPr>
          <w:p w14:paraId="786EB584" w14:textId="77777777" w:rsidR="008057B3" w:rsidRPr="005647EB" w:rsidRDefault="008057B3" w:rsidP="002570E4">
            <w:pPr>
              <w:spacing w:after="0"/>
              <w:rPr>
                <w:rFonts w:ascii="Arial" w:hAnsi="Arial" w:cs="Arial"/>
                <w:sz w:val="18"/>
              </w:rPr>
            </w:pPr>
            <w:r w:rsidRPr="005647EB">
              <w:rPr>
                <w:rFonts w:ascii="Arial" w:hAnsi="Arial" w:cs="Arial"/>
                <w:sz w:val="18"/>
              </w:rPr>
              <w:t>T2</w:t>
            </w:r>
          </w:p>
        </w:tc>
        <w:tc>
          <w:tcPr>
            <w:tcW w:w="709" w:type="dxa"/>
          </w:tcPr>
          <w:p w14:paraId="4A368F4D" w14:textId="77777777" w:rsidR="008057B3" w:rsidRPr="005647EB" w:rsidRDefault="008057B3" w:rsidP="002570E4">
            <w:pPr>
              <w:spacing w:after="0"/>
              <w:jc w:val="center"/>
              <w:rPr>
                <w:rFonts w:ascii="Arial" w:hAnsi="Arial" w:cs="Arial"/>
                <w:sz w:val="18"/>
              </w:rPr>
            </w:pPr>
            <w:r w:rsidRPr="005647EB">
              <w:rPr>
                <w:rFonts w:ascii="Arial" w:hAnsi="Arial" w:cs="v4.2.0"/>
                <w:sz w:val="18"/>
              </w:rPr>
              <w:t>S</w:t>
            </w:r>
          </w:p>
        </w:tc>
        <w:tc>
          <w:tcPr>
            <w:tcW w:w="2835" w:type="dxa"/>
          </w:tcPr>
          <w:p w14:paraId="2A244AAD" w14:textId="77777777" w:rsidR="008057B3" w:rsidRPr="005647EB" w:rsidRDefault="008057B3" w:rsidP="002570E4">
            <w:pPr>
              <w:spacing w:after="0"/>
              <w:jc w:val="center"/>
              <w:rPr>
                <w:rFonts w:ascii="Arial" w:hAnsi="Arial" w:cs="Arial"/>
                <w:sz w:val="18"/>
              </w:rPr>
            </w:pPr>
            <w:r w:rsidRPr="005647EB">
              <w:rPr>
                <w:rFonts w:ascii="Arial" w:hAnsi="Arial" w:cs="Arial"/>
                <w:sz w:val="18"/>
                <w:lang w:eastAsia="zh-CN"/>
              </w:rPr>
              <w:t>≤82</w:t>
            </w:r>
            <w:r w:rsidRPr="005647EB">
              <w:rPr>
                <w:rFonts w:ascii="Arial" w:hAnsi="Arial" w:cs="Arial"/>
                <w:sz w:val="18"/>
                <w:lang w:eastAsia="ja-JP"/>
              </w:rPr>
              <w:t>5</w:t>
            </w:r>
          </w:p>
        </w:tc>
        <w:tc>
          <w:tcPr>
            <w:tcW w:w="3544" w:type="dxa"/>
          </w:tcPr>
          <w:p w14:paraId="4D51902F" w14:textId="77777777" w:rsidR="008057B3" w:rsidRPr="005647EB" w:rsidRDefault="008057B3" w:rsidP="002570E4">
            <w:pPr>
              <w:spacing w:after="0"/>
              <w:rPr>
                <w:rFonts w:ascii="Arial" w:hAnsi="Arial" w:cs="Arial"/>
                <w:sz w:val="18"/>
              </w:rPr>
            </w:pPr>
          </w:p>
        </w:tc>
      </w:tr>
    </w:tbl>
    <w:p w14:paraId="43DAACD1" w14:textId="77777777" w:rsidR="008057B3" w:rsidRPr="005647EB" w:rsidRDefault="008057B3" w:rsidP="002570E4"/>
    <w:p w14:paraId="372494BC" w14:textId="77777777" w:rsidR="008057B3" w:rsidRPr="005647EB" w:rsidRDefault="008057B3" w:rsidP="002570E4">
      <w:pPr>
        <w:pStyle w:val="Heading5"/>
        <w:keepNext w:val="0"/>
        <w:keepLines w:val="0"/>
        <w:rPr>
          <w:lang w:eastAsia="zh-TW"/>
        </w:rPr>
      </w:pPr>
      <w:r w:rsidRPr="005647EB">
        <w:rPr>
          <w:lang w:eastAsia="zh-TW"/>
        </w:rPr>
        <w:t>8.3.14.4.2</w:t>
      </w:r>
      <w:r w:rsidRPr="005647EB">
        <w:rPr>
          <w:lang w:eastAsia="zh-TW"/>
        </w:rPr>
        <w:tab/>
        <w:t>Test procedure</w:t>
      </w:r>
    </w:p>
    <w:p w14:paraId="116ABCBA" w14:textId="77777777" w:rsidR="008057B3" w:rsidRPr="005647EB" w:rsidRDefault="008057B3"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46D6E989" w14:textId="7E47B838" w:rsidR="008057B3" w:rsidRPr="005647EB" w:rsidRDefault="008057B3" w:rsidP="00FC1424">
      <w:pPr>
        <w:pStyle w:val="B1"/>
        <w:ind w:left="709" w:hanging="425"/>
      </w:pPr>
      <w:r w:rsidRPr="005647EB">
        <w:t>1.</w:t>
      </w:r>
      <w:r w:rsidR="00FC1424" w:rsidRPr="005647EB">
        <w:tab/>
      </w:r>
      <w:r w:rsidRPr="005647EB">
        <w:t xml:space="preserve">Ensure the UE is in State 3A-RF CE according </w:t>
      </w:r>
      <w:r w:rsidR="002570E4" w:rsidRPr="005647EB">
        <w:t>to 3GPP TS</w:t>
      </w:r>
      <w:r w:rsidRPr="005647EB">
        <w:t xml:space="preserve"> 36.508 [7] clause 7.2A.3AA</w:t>
      </w:r>
    </w:p>
    <w:p w14:paraId="3DCA0EED" w14:textId="007EF1AE" w:rsidR="008057B3" w:rsidRPr="005647EB" w:rsidRDefault="008057B3" w:rsidP="00FC1424">
      <w:pPr>
        <w:pStyle w:val="B1"/>
        <w:ind w:left="709" w:hanging="425"/>
      </w:pPr>
      <w:r w:rsidRPr="005647EB">
        <w:rPr>
          <w:rFonts w:eastAsia="??"/>
        </w:rPr>
        <w:t>2.</w:t>
      </w:r>
      <w:r w:rsidR="00FC1424" w:rsidRPr="005647EB">
        <w:rPr>
          <w:rFonts w:eastAsia="??"/>
        </w:rPr>
        <w:tab/>
      </w:r>
      <w:r w:rsidRPr="005647EB">
        <w:rPr>
          <w:rFonts w:eastAsia="??"/>
        </w:rPr>
        <w:t xml:space="preserve">Set the parameters according to T1 in Table 8.3.14.5-1. </w:t>
      </w:r>
      <w:r w:rsidRPr="005647EB">
        <w:t>Propagation conditions are set according to Annex B clauses B.1.1 and B.2.2. T1 starts.</w:t>
      </w:r>
    </w:p>
    <w:p w14:paraId="0BAB71FE" w14:textId="25EB6516" w:rsidR="008057B3" w:rsidRPr="005647EB" w:rsidRDefault="008057B3" w:rsidP="00FC1424">
      <w:pPr>
        <w:pStyle w:val="B1"/>
        <w:ind w:left="709" w:hanging="425"/>
      </w:pPr>
      <w:r w:rsidRPr="005647EB">
        <w:t>3.</w:t>
      </w:r>
      <w:r w:rsidR="00FC1424" w:rsidRPr="005647EB">
        <w:tab/>
      </w:r>
      <w:r w:rsidRPr="005647EB">
        <w:t>SS shall transmit an RRCConnectionReconfiguration message.</w:t>
      </w:r>
    </w:p>
    <w:p w14:paraId="4B40D339" w14:textId="3A8EE8CE" w:rsidR="008057B3" w:rsidRPr="005647EB" w:rsidRDefault="008057B3" w:rsidP="00FC1424">
      <w:pPr>
        <w:pStyle w:val="B1"/>
        <w:ind w:left="709" w:hanging="425"/>
      </w:pPr>
      <w:r w:rsidRPr="005647EB">
        <w:t>4.</w:t>
      </w:r>
      <w:r w:rsidR="00FC1424" w:rsidRPr="005647EB">
        <w:tab/>
      </w:r>
      <w:r w:rsidRPr="005647EB">
        <w:t>The UE shall transmit RRCConnectionReconfigurationComplete message.</w:t>
      </w:r>
    </w:p>
    <w:p w14:paraId="10F40328" w14:textId="0995ACE1" w:rsidR="008057B3" w:rsidRPr="005647EB" w:rsidRDefault="008057B3" w:rsidP="00FC1424">
      <w:pPr>
        <w:pStyle w:val="B1"/>
        <w:ind w:left="709" w:hanging="425"/>
      </w:pPr>
      <w:r w:rsidRPr="005647EB">
        <w:t>5.</w:t>
      </w:r>
      <w:r w:rsidR="00FC1424" w:rsidRPr="005647EB">
        <w:tab/>
      </w:r>
      <w:r w:rsidRPr="005647EB">
        <w:t>When T1 expires, the SS shall switch the power setting from T1 to T2 as specified in Table 8.3.14.5-1.</w:t>
      </w:r>
    </w:p>
    <w:p w14:paraId="7C29DA03" w14:textId="38D2A079" w:rsidR="008057B3" w:rsidRPr="005647EB" w:rsidRDefault="008057B3" w:rsidP="00FC1424">
      <w:pPr>
        <w:pStyle w:val="B1"/>
        <w:ind w:left="709" w:hanging="425"/>
      </w:pPr>
      <w:r w:rsidRPr="005647EB">
        <w:t>6.</w:t>
      </w:r>
      <w:r w:rsidR="00FC1424" w:rsidRPr="005647EB">
        <w:tab/>
      </w:r>
      <w:r w:rsidRPr="005647EB">
        <w:t>UE shall transmit a MeasurementReport message triggered by Event A3. If the measurement reporting delay from the beginning of time period T2 is less than 819.2s the number of successful tests is increased by one. If the UE fails to report the event within the measurement reporting delay requirement then the number of failure tests is increased by one.</w:t>
      </w:r>
    </w:p>
    <w:p w14:paraId="6C9DA60A" w14:textId="0B289E8E" w:rsidR="008057B3" w:rsidRPr="005647EB" w:rsidRDefault="008057B3" w:rsidP="00FC1424">
      <w:pPr>
        <w:pStyle w:val="B1"/>
        <w:ind w:left="709" w:hanging="425"/>
      </w:pPr>
      <w:r w:rsidRPr="005647EB">
        <w:t>7.</w:t>
      </w:r>
      <w:r w:rsidR="00FC1424"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76F7BEB2" w14:textId="21D7A423" w:rsidR="008057B3" w:rsidRPr="005647EB" w:rsidRDefault="008057B3" w:rsidP="00FC1424">
      <w:pPr>
        <w:pStyle w:val="B1"/>
        <w:ind w:left="709" w:hanging="425"/>
      </w:pPr>
      <w:r w:rsidRPr="005647EB">
        <w:t>8.</w:t>
      </w:r>
      <w:r w:rsidR="00FC1424" w:rsidRPr="005647EB">
        <w:tab/>
      </w:r>
      <w:r w:rsidRPr="005647EB">
        <w:t>Set Cell 2 physical cell identity = ((current cell 2 physical cell identity + 1) mod 14 + 2) for next iteration of the test procedure loop.</w:t>
      </w:r>
    </w:p>
    <w:p w14:paraId="65A65805" w14:textId="77777777" w:rsidR="00FC1424" w:rsidRPr="005647EB" w:rsidRDefault="008057B3" w:rsidP="00FC1424">
      <w:pPr>
        <w:pStyle w:val="B1"/>
        <w:keepNext/>
        <w:keepLines/>
        <w:ind w:left="709" w:hanging="425"/>
      </w:pPr>
      <w:r w:rsidRPr="005647EB">
        <w:lastRenderedPageBreak/>
        <w:t>9.</w:t>
      </w:r>
      <w:r w:rsidR="00FC1424" w:rsidRPr="005647EB">
        <w:tab/>
      </w:r>
      <w:r w:rsidRPr="005647EB">
        <w:t>After the RRC connection release, the SS:</w:t>
      </w:r>
    </w:p>
    <w:p w14:paraId="681EA26C" w14:textId="77777777" w:rsidR="00FC1424" w:rsidRPr="005647EB" w:rsidRDefault="008057B3" w:rsidP="00FC1424">
      <w:pPr>
        <w:pStyle w:val="B2"/>
      </w:pPr>
      <w:r w:rsidRPr="005647EB">
        <w:t>-</w:t>
      </w:r>
      <w:r w:rsidR="00FC1424"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CE according </w:t>
      </w:r>
      <w:r w:rsidR="002570E4" w:rsidRPr="005647EB">
        <w:t>to 3GPP TS</w:t>
      </w:r>
      <w:r w:rsidRPr="005647EB">
        <w:t xml:space="preserve"> 36.508 [7] clause 7.2A.3AA)</w:t>
      </w:r>
      <w:r w:rsidR="00FC1424" w:rsidRPr="005647EB">
        <w:t xml:space="preserve">; </w:t>
      </w:r>
      <w:r w:rsidRPr="005647EB">
        <w:t>or</w:t>
      </w:r>
    </w:p>
    <w:p w14:paraId="195BB69E" w14:textId="7CA950F5" w:rsidR="008057B3" w:rsidRPr="005647EB" w:rsidRDefault="008057B3" w:rsidP="00FC1424">
      <w:pPr>
        <w:pStyle w:val="B2"/>
      </w:pPr>
      <w:r w:rsidRPr="005647EB">
        <w:t>-</w:t>
      </w:r>
      <w:r w:rsidR="00FC1424"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6E7979ED" w14:textId="1A12F124" w:rsidR="008057B3" w:rsidRPr="005647EB" w:rsidRDefault="008057B3" w:rsidP="00FC1424">
      <w:pPr>
        <w:pStyle w:val="B1"/>
        <w:ind w:left="709" w:hanging="425"/>
      </w:pPr>
      <w:r w:rsidRPr="005647EB">
        <w:t>10.</w:t>
      </w:r>
      <w:r w:rsidR="00FC1424" w:rsidRPr="005647EB">
        <w:tab/>
      </w:r>
      <w:r w:rsidRPr="005647EB">
        <w:t xml:space="preserve">Repeat step 2-9 until the confidence level according to </w:t>
      </w:r>
      <w:r w:rsidRPr="005647EB">
        <w:rPr>
          <w:rFonts w:eastAsia="??"/>
        </w:rPr>
        <w:t>Tables G.2.3-1 in Annex G clause G.2 is achieved.</w:t>
      </w:r>
    </w:p>
    <w:p w14:paraId="45477195" w14:textId="77777777" w:rsidR="008057B3" w:rsidRPr="005647EB" w:rsidRDefault="008057B3" w:rsidP="002570E4">
      <w:pPr>
        <w:pStyle w:val="Heading5"/>
        <w:keepNext w:val="0"/>
        <w:keepLines w:val="0"/>
        <w:rPr>
          <w:lang w:eastAsia="zh-TW"/>
        </w:rPr>
      </w:pPr>
      <w:r w:rsidRPr="005647EB">
        <w:rPr>
          <w:lang w:eastAsia="zh-TW"/>
        </w:rPr>
        <w:t>8.3.14.4.3</w:t>
      </w:r>
      <w:r w:rsidRPr="005647EB">
        <w:rPr>
          <w:lang w:eastAsia="zh-TW"/>
        </w:rPr>
        <w:tab/>
        <w:t>Message contents</w:t>
      </w:r>
    </w:p>
    <w:p w14:paraId="60DD3DF7" w14:textId="1A6BFEDD" w:rsidR="008057B3" w:rsidRPr="005647EB" w:rsidRDefault="008057B3" w:rsidP="002570E4">
      <w:pPr>
        <w:rPr>
          <w:rFonts w:eastAsia="SimSun"/>
        </w:rPr>
      </w:pPr>
      <w:r w:rsidRPr="005647EB">
        <w:t xml:space="preserve">Message contents are according </w:t>
      </w:r>
      <w:r w:rsidR="002570E4" w:rsidRPr="005647EB">
        <w:t>to 3GPP TS</w:t>
      </w:r>
      <w:r w:rsidRPr="005647EB">
        <w:t xml:space="preserve"> 36.508 [7] clause 4.6 with the condition CEModeA and the following exceptions:</w:t>
      </w:r>
    </w:p>
    <w:p w14:paraId="229F0898" w14:textId="77777777" w:rsidR="008057B3" w:rsidRPr="005647EB" w:rsidRDefault="008057B3" w:rsidP="002570E4">
      <w:pPr>
        <w:pStyle w:val="TH"/>
        <w:keepNext w:val="0"/>
        <w:keepLines w:val="0"/>
        <w:rPr>
          <w:lang w:eastAsia="zh-CN"/>
        </w:rPr>
      </w:pPr>
      <w:r w:rsidRPr="005647EB">
        <w:t xml:space="preserve">Table </w:t>
      </w:r>
      <w:r w:rsidRPr="005647EB">
        <w:rPr>
          <w:lang w:eastAsia="zh-TW"/>
        </w:rPr>
        <w:t>8.3.12.4.3</w:t>
      </w:r>
      <w:r w:rsidRPr="005647EB">
        <w:t xml:space="preserve">-1: Common </w:t>
      </w:r>
      <w:r w:rsidRPr="005647EB">
        <w:rPr>
          <w:lang w:eastAsia="zh-CN"/>
        </w:rPr>
        <w:t xml:space="preserve">Exception messages for </w:t>
      </w:r>
      <w:r w:rsidRPr="005647EB">
        <w:rPr>
          <w:rFonts w:cs="v4.2.0"/>
          <w:snapToGrid w:val="0"/>
          <w:lang w:eastAsia="zh-TW"/>
        </w:rPr>
        <w:t xml:space="preserve">E-UTRAN FDD inter-frequency event triggered reporting under fading propagation conditions for CE UE in CEModeA without gap </w:t>
      </w:r>
      <w:r w:rsidRPr="005647EB">
        <w:rPr>
          <w:lang w:eastAsia="zh-CN"/>
        </w:rPr>
        <w:t>test requirement</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8057B3" w:rsidRPr="005647EB" w14:paraId="4EE5AA8E" w14:textId="77777777" w:rsidTr="00FC1424">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4A197D38" w14:textId="77C8C67D" w:rsidR="008057B3" w:rsidRPr="005647EB" w:rsidRDefault="008057B3"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8057B3" w:rsidRPr="005647EB" w14:paraId="5F6D50A4" w14:textId="77777777" w:rsidTr="00FC1424">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5BCCE1ED" w14:textId="628DF968" w:rsidR="008057B3" w:rsidRPr="005647EB" w:rsidRDefault="008057B3"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5E0420DB" w14:textId="2987D3AC" w:rsidR="008057B3" w:rsidRPr="005647EB" w:rsidRDefault="008057B3"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8057B3" w:rsidRPr="005647EB" w14:paraId="587A5FC6" w14:textId="77777777" w:rsidTr="00FC1424">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7FBB90AC" w14:textId="470C5008" w:rsidR="008057B3" w:rsidRPr="005647EB" w:rsidRDefault="008057B3"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59AA024E" w14:textId="140EA557" w:rsidR="008057B3" w:rsidRPr="005647EB" w:rsidRDefault="008057B3" w:rsidP="002570E4">
            <w:pPr>
              <w:pStyle w:val="TAL"/>
              <w:keepNext w:val="0"/>
              <w:keepLines w:val="0"/>
            </w:pPr>
            <w:r w:rsidRPr="005647EB">
              <w:t>Table</w:t>
            </w:r>
            <w:r w:rsidR="002570E4" w:rsidRPr="005647EB">
              <w:t xml:space="preserve"> </w:t>
            </w:r>
            <w:r w:rsidRPr="005647EB">
              <w:t>H.3.1-1</w:t>
            </w:r>
          </w:p>
          <w:p w14:paraId="6A2752DC" w14:textId="6EFEF65A" w:rsidR="008057B3" w:rsidRPr="005647EB" w:rsidRDefault="008057B3" w:rsidP="002570E4">
            <w:pPr>
              <w:pStyle w:val="TAL"/>
              <w:keepNext w:val="0"/>
              <w:keepLines w:val="0"/>
            </w:pPr>
            <w:r w:rsidRPr="005647EB">
              <w:t>Table</w:t>
            </w:r>
            <w:r w:rsidR="002570E4" w:rsidRPr="005647EB">
              <w:t xml:space="preserve"> </w:t>
            </w:r>
            <w:r w:rsidRPr="005647EB">
              <w:t>H.3.1-</w:t>
            </w:r>
            <w:r w:rsidRPr="005647EB">
              <w:rPr>
                <w:lang w:eastAsia="zh-CN"/>
              </w:rPr>
              <w:t>3</w:t>
            </w:r>
          </w:p>
          <w:p w14:paraId="01A2AAAD" w14:textId="4B2F1BE4" w:rsidR="008057B3" w:rsidRPr="005647EB" w:rsidRDefault="008057B3" w:rsidP="002570E4">
            <w:pPr>
              <w:pStyle w:val="TAL"/>
              <w:keepNext w:val="0"/>
              <w:keepLines w:val="0"/>
            </w:pPr>
            <w:r w:rsidRPr="005647EB">
              <w:t>Table</w:t>
            </w:r>
            <w:r w:rsidR="002570E4" w:rsidRPr="005647EB">
              <w:t xml:space="preserve"> </w:t>
            </w:r>
            <w:r w:rsidRPr="005647EB">
              <w:t>H.3.1-7</w:t>
            </w:r>
          </w:p>
        </w:tc>
      </w:tr>
    </w:tbl>
    <w:p w14:paraId="69B92038" w14:textId="77777777" w:rsidR="008057B3" w:rsidRPr="005647EB" w:rsidRDefault="008057B3" w:rsidP="002570E4"/>
    <w:p w14:paraId="7E160238" w14:textId="77777777" w:rsidR="008057B3" w:rsidRPr="005647EB" w:rsidRDefault="008057B3" w:rsidP="002570E4">
      <w:pPr>
        <w:pStyle w:val="TH"/>
        <w:keepNext w:val="0"/>
        <w:keepLines w:val="0"/>
        <w:rPr>
          <w:lang w:eastAsia="zh-CN"/>
        </w:rPr>
      </w:pPr>
      <w:r w:rsidRPr="005647EB">
        <w:t xml:space="preserve">Table 8.3.14.4.3-2: </w:t>
      </w:r>
      <w:r w:rsidRPr="005647EB">
        <w:rPr>
          <w:i/>
        </w:rPr>
        <w:t>MeasConfig</w:t>
      </w:r>
      <w:r w:rsidRPr="005647EB">
        <w:rPr>
          <w:i/>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without gap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057B3" w:rsidRPr="005647EB" w14:paraId="5C66A842" w14:textId="77777777" w:rsidTr="002570E4">
        <w:trPr>
          <w:jc w:val="center"/>
        </w:trPr>
        <w:tc>
          <w:tcPr>
            <w:tcW w:w="9637" w:type="dxa"/>
            <w:gridSpan w:val="4"/>
            <w:shd w:val="clear" w:color="auto" w:fill="auto"/>
          </w:tcPr>
          <w:p w14:paraId="2D60248B" w14:textId="0BB297B1" w:rsidR="008057B3" w:rsidRPr="005647EB" w:rsidRDefault="008057B3"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057B3" w:rsidRPr="005647EB" w14:paraId="60A6132E" w14:textId="77777777" w:rsidTr="002570E4">
        <w:trPr>
          <w:jc w:val="center"/>
        </w:trPr>
        <w:tc>
          <w:tcPr>
            <w:tcW w:w="4535" w:type="dxa"/>
            <w:tcBorders>
              <w:bottom w:val="single" w:sz="4" w:space="0" w:color="auto"/>
            </w:tcBorders>
            <w:shd w:val="clear" w:color="auto" w:fill="auto"/>
          </w:tcPr>
          <w:p w14:paraId="6951DBEB" w14:textId="432ED5F4" w:rsidR="008057B3" w:rsidRPr="005647EB" w:rsidRDefault="008057B3"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046EAE73" w14:textId="77777777" w:rsidR="008057B3" w:rsidRPr="005647EB" w:rsidRDefault="008057B3" w:rsidP="002570E4">
            <w:pPr>
              <w:pStyle w:val="TAH"/>
              <w:keepNext w:val="0"/>
              <w:keepLines w:val="0"/>
            </w:pPr>
            <w:r w:rsidRPr="005647EB">
              <w:t>Value/Remark</w:t>
            </w:r>
          </w:p>
        </w:tc>
        <w:tc>
          <w:tcPr>
            <w:tcW w:w="1700" w:type="dxa"/>
            <w:tcBorders>
              <w:bottom w:val="single" w:sz="4" w:space="0" w:color="auto"/>
            </w:tcBorders>
            <w:shd w:val="clear" w:color="auto" w:fill="auto"/>
          </w:tcPr>
          <w:p w14:paraId="252730B8" w14:textId="77777777" w:rsidR="008057B3" w:rsidRPr="005647EB" w:rsidRDefault="008057B3" w:rsidP="002570E4">
            <w:pPr>
              <w:pStyle w:val="TAH"/>
              <w:keepNext w:val="0"/>
              <w:keepLines w:val="0"/>
            </w:pPr>
            <w:r w:rsidRPr="005647EB">
              <w:t>Comment</w:t>
            </w:r>
          </w:p>
        </w:tc>
        <w:tc>
          <w:tcPr>
            <w:tcW w:w="1135" w:type="dxa"/>
            <w:tcBorders>
              <w:bottom w:val="single" w:sz="4" w:space="0" w:color="auto"/>
            </w:tcBorders>
            <w:shd w:val="clear" w:color="auto" w:fill="auto"/>
          </w:tcPr>
          <w:p w14:paraId="6B84CC7F" w14:textId="77777777" w:rsidR="008057B3" w:rsidRPr="005647EB" w:rsidRDefault="008057B3" w:rsidP="002570E4">
            <w:pPr>
              <w:pStyle w:val="TAH"/>
              <w:keepNext w:val="0"/>
              <w:keepLines w:val="0"/>
            </w:pPr>
            <w:r w:rsidRPr="005647EB">
              <w:t>Condition</w:t>
            </w:r>
          </w:p>
        </w:tc>
      </w:tr>
      <w:tr w:rsidR="008057B3" w:rsidRPr="005647EB" w14:paraId="6DC552B5" w14:textId="77777777" w:rsidTr="002570E4">
        <w:trPr>
          <w:jc w:val="center"/>
        </w:trPr>
        <w:tc>
          <w:tcPr>
            <w:tcW w:w="4535" w:type="dxa"/>
            <w:tcBorders>
              <w:top w:val="single" w:sz="4" w:space="0" w:color="auto"/>
              <w:bottom w:val="single" w:sz="4" w:space="0" w:color="auto"/>
            </w:tcBorders>
            <w:shd w:val="clear" w:color="auto" w:fill="auto"/>
          </w:tcPr>
          <w:p w14:paraId="5E3AAD0B" w14:textId="35EB14B8" w:rsidR="008057B3" w:rsidRPr="005647EB" w:rsidRDefault="008057B3"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shd w:val="clear" w:color="auto" w:fill="auto"/>
          </w:tcPr>
          <w:p w14:paraId="0C0D56F7" w14:textId="77777777" w:rsidR="008057B3" w:rsidRPr="005647EB" w:rsidRDefault="008057B3" w:rsidP="002570E4">
            <w:pPr>
              <w:pStyle w:val="TAL"/>
              <w:keepNext w:val="0"/>
              <w:keepLines w:val="0"/>
            </w:pPr>
          </w:p>
        </w:tc>
        <w:tc>
          <w:tcPr>
            <w:tcW w:w="1700" w:type="dxa"/>
            <w:tcBorders>
              <w:top w:val="nil"/>
              <w:bottom w:val="single" w:sz="4" w:space="0" w:color="auto"/>
            </w:tcBorders>
            <w:shd w:val="clear" w:color="auto" w:fill="auto"/>
          </w:tcPr>
          <w:p w14:paraId="76CDFEA5" w14:textId="77777777" w:rsidR="008057B3" w:rsidRPr="005647EB" w:rsidRDefault="008057B3" w:rsidP="002570E4">
            <w:pPr>
              <w:pStyle w:val="TAL"/>
              <w:keepNext w:val="0"/>
              <w:keepLines w:val="0"/>
            </w:pPr>
          </w:p>
        </w:tc>
        <w:tc>
          <w:tcPr>
            <w:tcW w:w="1135" w:type="dxa"/>
            <w:tcBorders>
              <w:top w:val="nil"/>
              <w:bottom w:val="single" w:sz="4" w:space="0" w:color="auto"/>
            </w:tcBorders>
            <w:shd w:val="clear" w:color="auto" w:fill="auto"/>
          </w:tcPr>
          <w:p w14:paraId="57AEF3A1" w14:textId="77777777" w:rsidR="008057B3" w:rsidRPr="005647EB" w:rsidRDefault="008057B3" w:rsidP="002570E4">
            <w:pPr>
              <w:pStyle w:val="TAL"/>
              <w:keepNext w:val="0"/>
              <w:keepLines w:val="0"/>
            </w:pPr>
          </w:p>
        </w:tc>
      </w:tr>
      <w:tr w:rsidR="008057B3" w:rsidRPr="005647EB" w14:paraId="37562236" w14:textId="77777777" w:rsidTr="002570E4">
        <w:trPr>
          <w:jc w:val="center"/>
        </w:trPr>
        <w:tc>
          <w:tcPr>
            <w:tcW w:w="4535" w:type="dxa"/>
            <w:tcBorders>
              <w:top w:val="single" w:sz="4" w:space="0" w:color="auto"/>
              <w:bottom w:val="single" w:sz="4" w:space="0" w:color="auto"/>
            </w:tcBorders>
            <w:shd w:val="clear" w:color="auto" w:fill="auto"/>
          </w:tcPr>
          <w:p w14:paraId="4602E72F" w14:textId="6B840718" w:rsidR="008057B3" w:rsidRPr="005647EB" w:rsidRDefault="002570E4" w:rsidP="002570E4">
            <w:pPr>
              <w:pStyle w:val="TAL"/>
              <w:keepNext w:val="0"/>
              <w:keepLines w:val="0"/>
            </w:pPr>
            <w:r w:rsidRPr="005647EB">
              <w:t xml:space="preserve">  </w:t>
            </w:r>
            <w:r w:rsidR="008057B3" w:rsidRPr="005647EB">
              <w:t>measObjectToAddModList</w:t>
            </w:r>
            <w:r w:rsidRPr="005647EB">
              <w:t xml:space="preserve"> </w:t>
            </w:r>
            <w:r w:rsidR="008057B3" w:rsidRPr="005647EB">
              <w:t>SEQUENCE</w:t>
            </w:r>
            <w:r w:rsidRPr="005647EB">
              <w:t xml:space="preserve"> </w:t>
            </w:r>
            <w:r w:rsidR="008057B3" w:rsidRPr="005647EB">
              <w:t>(SIZE</w:t>
            </w:r>
            <w:r w:rsidRPr="005647EB">
              <w:t xml:space="preserve"> </w:t>
            </w:r>
            <w:r w:rsidR="008057B3" w:rsidRPr="005647EB">
              <w:t>(1..maxObjectId))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786BD29C" w14:textId="7FDEB19E"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5B7B9106"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2E7771D1" w14:textId="77777777" w:rsidR="008057B3" w:rsidRPr="005647EB" w:rsidRDefault="008057B3" w:rsidP="002570E4">
            <w:pPr>
              <w:pStyle w:val="TAL"/>
              <w:keepNext w:val="0"/>
              <w:keepLines w:val="0"/>
            </w:pPr>
          </w:p>
        </w:tc>
      </w:tr>
      <w:tr w:rsidR="008057B3" w:rsidRPr="005647EB" w14:paraId="22DCA77E" w14:textId="77777777" w:rsidTr="002570E4">
        <w:trPr>
          <w:jc w:val="center"/>
        </w:trPr>
        <w:tc>
          <w:tcPr>
            <w:tcW w:w="4535" w:type="dxa"/>
            <w:tcBorders>
              <w:top w:val="single" w:sz="4" w:space="0" w:color="auto"/>
              <w:bottom w:val="single" w:sz="4" w:space="0" w:color="auto"/>
            </w:tcBorders>
            <w:shd w:val="clear" w:color="auto" w:fill="auto"/>
          </w:tcPr>
          <w:p w14:paraId="7E6B4FCC" w14:textId="24EF5081" w:rsidR="008057B3" w:rsidRPr="005647EB" w:rsidRDefault="002570E4" w:rsidP="002570E4">
            <w:pPr>
              <w:pStyle w:val="TAL"/>
              <w:keepNext w:val="0"/>
              <w:keepLines w:val="0"/>
            </w:pPr>
            <w:r w:rsidRPr="005647EB">
              <w:t xml:space="preserve">    </w:t>
            </w:r>
            <w:r w:rsidR="008057B3" w:rsidRPr="005647EB">
              <w:t>measObjectId[</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75E151AC" w14:textId="77777777" w:rsidR="008057B3" w:rsidRPr="005647EB" w:rsidRDefault="008057B3" w:rsidP="002570E4">
            <w:pPr>
              <w:pStyle w:val="TAL"/>
              <w:keepNext w:val="0"/>
              <w:keepLines w:val="0"/>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shd w:val="clear" w:color="auto" w:fill="auto"/>
          </w:tcPr>
          <w:p w14:paraId="60072A6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0DF248B9" w14:textId="77777777" w:rsidR="008057B3" w:rsidRPr="005647EB" w:rsidRDefault="008057B3" w:rsidP="002570E4">
            <w:pPr>
              <w:pStyle w:val="TAL"/>
              <w:keepNext w:val="0"/>
              <w:keepLines w:val="0"/>
            </w:pPr>
          </w:p>
        </w:tc>
      </w:tr>
      <w:tr w:rsidR="008057B3" w:rsidRPr="005647EB" w14:paraId="1AF7B889" w14:textId="77777777" w:rsidTr="002570E4">
        <w:trPr>
          <w:jc w:val="center"/>
        </w:trPr>
        <w:tc>
          <w:tcPr>
            <w:tcW w:w="4535" w:type="dxa"/>
            <w:tcBorders>
              <w:top w:val="single" w:sz="4" w:space="0" w:color="auto"/>
              <w:bottom w:val="single" w:sz="4" w:space="0" w:color="auto"/>
            </w:tcBorders>
            <w:shd w:val="clear" w:color="auto" w:fill="auto"/>
          </w:tcPr>
          <w:p w14:paraId="06124ECA" w14:textId="1A32E3B6" w:rsidR="008057B3" w:rsidRPr="005647EB" w:rsidRDefault="002570E4" w:rsidP="002570E4">
            <w:pPr>
              <w:pStyle w:val="TAL"/>
              <w:keepNext w:val="0"/>
              <w:keepLines w:val="0"/>
            </w:pPr>
            <w:r w:rsidRPr="005647EB">
              <w:t xml:space="preserve">    </w:t>
            </w:r>
            <w:r w:rsidR="008057B3" w:rsidRPr="005647EB">
              <w:t>measObject[</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07654FD6" w14:textId="77777777" w:rsidR="008057B3" w:rsidRPr="005647EB" w:rsidRDefault="008057B3" w:rsidP="002570E4">
            <w:pPr>
              <w:pStyle w:val="TAL"/>
              <w:keepNext w:val="0"/>
              <w:keepLines w:val="0"/>
            </w:pPr>
            <w:r w:rsidRPr="005647EB">
              <w:t>MeasObjectEUTRA-GENERIC(f</w:t>
            </w:r>
            <w:r w:rsidRPr="005647EB">
              <w:rPr>
                <w:lang w:eastAsia="zh-CN"/>
              </w:rPr>
              <w:t>1</w:t>
            </w:r>
            <w:r w:rsidRPr="005647EB">
              <w:t>)</w:t>
            </w:r>
          </w:p>
        </w:tc>
        <w:tc>
          <w:tcPr>
            <w:tcW w:w="1700" w:type="dxa"/>
            <w:tcBorders>
              <w:top w:val="single" w:sz="4" w:space="0" w:color="auto"/>
              <w:bottom w:val="single" w:sz="4" w:space="0" w:color="auto"/>
            </w:tcBorders>
            <w:shd w:val="clear" w:color="auto" w:fill="auto"/>
          </w:tcPr>
          <w:p w14:paraId="54B47DE9" w14:textId="681629CB" w:rsidR="008057B3" w:rsidRPr="005647EB" w:rsidRDefault="008057B3" w:rsidP="002570E4">
            <w:pPr>
              <w:pStyle w:val="TAL"/>
              <w:keepNext w:val="0"/>
              <w:keepLines w:val="0"/>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shd w:val="clear" w:color="auto" w:fill="auto"/>
          </w:tcPr>
          <w:p w14:paraId="2B4F4430" w14:textId="77777777" w:rsidR="008057B3" w:rsidRPr="005647EB" w:rsidRDefault="008057B3" w:rsidP="002570E4">
            <w:pPr>
              <w:pStyle w:val="TAL"/>
              <w:keepNext w:val="0"/>
              <w:keepLines w:val="0"/>
            </w:pPr>
          </w:p>
        </w:tc>
      </w:tr>
      <w:tr w:rsidR="008057B3" w:rsidRPr="005647EB" w14:paraId="5A7EA827" w14:textId="77777777" w:rsidTr="002570E4">
        <w:trPr>
          <w:jc w:val="center"/>
        </w:trPr>
        <w:tc>
          <w:tcPr>
            <w:tcW w:w="4535" w:type="dxa"/>
            <w:tcBorders>
              <w:top w:val="single" w:sz="4" w:space="0" w:color="auto"/>
              <w:bottom w:val="single" w:sz="4" w:space="0" w:color="auto"/>
            </w:tcBorders>
            <w:shd w:val="clear" w:color="auto" w:fill="auto"/>
          </w:tcPr>
          <w:p w14:paraId="2C6F241B" w14:textId="7595FD60"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EC8EC76"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3D243DBD"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32615174" w14:textId="77777777" w:rsidR="008057B3" w:rsidRPr="005647EB" w:rsidRDefault="008057B3" w:rsidP="002570E4">
            <w:pPr>
              <w:pStyle w:val="TAL"/>
              <w:keepNext w:val="0"/>
              <w:keepLines w:val="0"/>
            </w:pPr>
          </w:p>
        </w:tc>
      </w:tr>
      <w:tr w:rsidR="008057B3" w:rsidRPr="005647EB" w14:paraId="21EBD968" w14:textId="77777777" w:rsidTr="002570E4">
        <w:trPr>
          <w:jc w:val="center"/>
        </w:trPr>
        <w:tc>
          <w:tcPr>
            <w:tcW w:w="4535" w:type="dxa"/>
            <w:tcBorders>
              <w:top w:val="single" w:sz="4" w:space="0" w:color="auto"/>
              <w:bottom w:val="single" w:sz="4" w:space="0" w:color="auto"/>
            </w:tcBorders>
            <w:shd w:val="clear" w:color="auto" w:fill="auto"/>
          </w:tcPr>
          <w:p w14:paraId="4805D847" w14:textId="7B5FA691" w:rsidR="008057B3" w:rsidRPr="005647EB" w:rsidRDefault="002570E4" w:rsidP="002570E4">
            <w:pPr>
              <w:pStyle w:val="TAL"/>
              <w:keepNext w:val="0"/>
              <w:keepLines w:val="0"/>
            </w:pPr>
            <w:r w:rsidRPr="005647EB">
              <w:t xml:space="preserve">  </w:t>
            </w:r>
            <w:r w:rsidR="008057B3" w:rsidRPr="005647EB">
              <w:t>reportConfigToAddModList</w:t>
            </w:r>
            <w:r w:rsidRPr="005647EB">
              <w:t xml:space="preserve"> </w:t>
            </w:r>
            <w:r w:rsidR="008057B3" w:rsidRPr="005647EB">
              <w:t>SEQUENCE</w:t>
            </w:r>
            <w:r w:rsidRPr="005647EB">
              <w:t xml:space="preserve"> </w:t>
            </w:r>
            <w:r w:rsidR="008057B3" w:rsidRPr="005647EB">
              <w:t>(SIZE</w:t>
            </w:r>
            <w:r w:rsidRPr="005647EB">
              <w:t xml:space="preserve"> </w:t>
            </w:r>
            <w:r w:rsidR="008057B3" w:rsidRPr="005647EB">
              <w:t>(1..maxReportConfigId))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2346FC27" w14:textId="728B62DE"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75442E4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3AFFF8E" w14:textId="77777777" w:rsidR="008057B3" w:rsidRPr="005647EB" w:rsidRDefault="008057B3" w:rsidP="002570E4">
            <w:pPr>
              <w:pStyle w:val="TAL"/>
              <w:keepNext w:val="0"/>
              <w:keepLines w:val="0"/>
            </w:pPr>
          </w:p>
        </w:tc>
      </w:tr>
      <w:tr w:rsidR="008057B3" w:rsidRPr="005647EB" w14:paraId="3616719C" w14:textId="77777777" w:rsidTr="002570E4">
        <w:trPr>
          <w:jc w:val="center"/>
        </w:trPr>
        <w:tc>
          <w:tcPr>
            <w:tcW w:w="4535" w:type="dxa"/>
            <w:tcBorders>
              <w:top w:val="single" w:sz="4" w:space="0" w:color="auto"/>
              <w:bottom w:val="single" w:sz="4" w:space="0" w:color="auto"/>
            </w:tcBorders>
            <w:shd w:val="clear" w:color="auto" w:fill="auto"/>
          </w:tcPr>
          <w:p w14:paraId="7000370E" w14:textId="5BCE3EDE" w:rsidR="008057B3" w:rsidRPr="005647EB" w:rsidRDefault="002570E4" w:rsidP="002570E4">
            <w:pPr>
              <w:pStyle w:val="TAL"/>
              <w:keepNext w:val="0"/>
              <w:keepLines w:val="0"/>
            </w:pPr>
            <w:r w:rsidRPr="005647EB">
              <w:t xml:space="preserve">    </w:t>
            </w:r>
            <w:r w:rsidR="008057B3" w:rsidRPr="005647EB">
              <w:t>reportConfigId[1]</w:t>
            </w:r>
          </w:p>
        </w:tc>
        <w:tc>
          <w:tcPr>
            <w:tcW w:w="2267" w:type="dxa"/>
            <w:tcBorders>
              <w:top w:val="single" w:sz="4" w:space="0" w:color="auto"/>
              <w:bottom w:val="single" w:sz="4" w:space="0" w:color="auto"/>
            </w:tcBorders>
            <w:shd w:val="clear" w:color="auto" w:fill="auto"/>
          </w:tcPr>
          <w:p w14:paraId="534D10D7" w14:textId="77777777" w:rsidR="008057B3" w:rsidRPr="005647EB" w:rsidRDefault="008057B3"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shd w:val="clear" w:color="auto" w:fill="auto"/>
          </w:tcPr>
          <w:p w14:paraId="4E8BF294"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69E5F5E0" w14:textId="77777777" w:rsidR="008057B3" w:rsidRPr="005647EB" w:rsidRDefault="008057B3" w:rsidP="002570E4">
            <w:pPr>
              <w:pStyle w:val="TAL"/>
              <w:keepNext w:val="0"/>
              <w:keepLines w:val="0"/>
            </w:pPr>
          </w:p>
        </w:tc>
      </w:tr>
      <w:tr w:rsidR="008057B3" w:rsidRPr="005647EB" w14:paraId="48BB5930" w14:textId="77777777" w:rsidTr="002570E4">
        <w:trPr>
          <w:jc w:val="center"/>
        </w:trPr>
        <w:tc>
          <w:tcPr>
            <w:tcW w:w="4535" w:type="dxa"/>
            <w:tcBorders>
              <w:top w:val="single" w:sz="4" w:space="0" w:color="auto"/>
              <w:bottom w:val="single" w:sz="4" w:space="0" w:color="auto"/>
            </w:tcBorders>
            <w:shd w:val="clear" w:color="auto" w:fill="auto"/>
          </w:tcPr>
          <w:p w14:paraId="16114258" w14:textId="4CA39C10" w:rsidR="008057B3" w:rsidRPr="005647EB" w:rsidRDefault="002570E4" w:rsidP="002570E4">
            <w:pPr>
              <w:pStyle w:val="TAL"/>
              <w:keepNext w:val="0"/>
              <w:keepLines w:val="0"/>
            </w:pPr>
            <w:r w:rsidRPr="005647EB">
              <w:t xml:space="preserve">    </w:t>
            </w:r>
            <w:r w:rsidR="008057B3" w:rsidRPr="005647EB">
              <w:t>reportConfig[1]</w:t>
            </w:r>
          </w:p>
        </w:tc>
        <w:tc>
          <w:tcPr>
            <w:tcW w:w="2267" w:type="dxa"/>
            <w:tcBorders>
              <w:top w:val="single" w:sz="4" w:space="0" w:color="auto"/>
              <w:bottom w:val="single" w:sz="4" w:space="0" w:color="auto"/>
            </w:tcBorders>
            <w:shd w:val="clear" w:color="auto" w:fill="auto"/>
          </w:tcPr>
          <w:p w14:paraId="2F2AE730" w14:textId="77777777" w:rsidR="008057B3" w:rsidRPr="005647EB" w:rsidRDefault="008057B3"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shd w:val="clear" w:color="auto" w:fill="auto"/>
          </w:tcPr>
          <w:p w14:paraId="1BF3DF47"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75C95B2A" w14:textId="77777777" w:rsidR="008057B3" w:rsidRPr="005647EB" w:rsidRDefault="008057B3" w:rsidP="002570E4">
            <w:pPr>
              <w:pStyle w:val="TAL"/>
              <w:keepNext w:val="0"/>
              <w:keepLines w:val="0"/>
            </w:pPr>
          </w:p>
        </w:tc>
      </w:tr>
      <w:tr w:rsidR="008057B3" w:rsidRPr="005647EB" w14:paraId="79E89992" w14:textId="77777777" w:rsidTr="002570E4">
        <w:trPr>
          <w:jc w:val="center"/>
        </w:trPr>
        <w:tc>
          <w:tcPr>
            <w:tcW w:w="4535" w:type="dxa"/>
            <w:tcBorders>
              <w:top w:val="single" w:sz="4" w:space="0" w:color="auto"/>
              <w:bottom w:val="single" w:sz="4" w:space="0" w:color="auto"/>
            </w:tcBorders>
            <w:shd w:val="clear" w:color="auto" w:fill="auto"/>
          </w:tcPr>
          <w:p w14:paraId="565954E3" w14:textId="4CC43A78"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C1A691F"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5C3FB03D"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258F62B" w14:textId="77777777" w:rsidR="008057B3" w:rsidRPr="005647EB" w:rsidRDefault="008057B3" w:rsidP="002570E4">
            <w:pPr>
              <w:pStyle w:val="TAL"/>
              <w:keepNext w:val="0"/>
              <w:keepLines w:val="0"/>
            </w:pPr>
          </w:p>
        </w:tc>
      </w:tr>
      <w:tr w:rsidR="008057B3" w:rsidRPr="005647EB" w14:paraId="3A972187" w14:textId="77777777" w:rsidTr="002570E4">
        <w:trPr>
          <w:jc w:val="center"/>
        </w:trPr>
        <w:tc>
          <w:tcPr>
            <w:tcW w:w="4535" w:type="dxa"/>
            <w:tcBorders>
              <w:top w:val="single" w:sz="4" w:space="0" w:color="auto"/>
              <w:bottom w:val="single" w:sz="4" w:space="0" w:color="auto"/>
            </w:tcBorders>
            <w:shd w:val="clear" w:color="auto" w:fill="auto"/>
          </w:tcPr>
          <w:p w14:paraId="6B5880F4" w14:textId="789FD7EC" w:rsidR="008057B3" w:rsidRPr="005647EB" w:rsidRDefault="002570E4" w:rsidP="002570E4">
            <w:pPr>
              <w:pStyle w:val="TAL"/>
              <w:keepNext w:val="0"/>
              <w:keepLines w:val="0"/>
            </w:pPr>
            <w:r w:rsidRPr="005647EB">
              <w:t xml:space="preserve">  </w:t>
            </w:r>
            <w:r w:rsidR="008057B3" w:rsidRPr="005647EB">
              <w:t>measIdToAddModList</w:t>
            </w:r>
            <w:r w:rsidRPr="005647EB">
              <w:t xml:space="preserve"> </w:t>
            </w:r>
            <w:r w:rsidR="008057B3" w:rsidRPr="005647EB">
              <w:t>SEQUENCE</w:t>
            </w:r>
            <w:r w:rsidRPr="005647EB">
              <w:t xml:space="preserve"> </w:t>
            </w:r>
            <w:r w:rsidR="008057B3" w:rsidRPr="005647EB">
              <w:t>(SIZE</w:t>
            </w:r>
            <w:r w:rsidRPr="005647EB">
              <w:t xml:space="preserve"> </w:t>
            </w:r>
            <w:r w:rsidR="008057B3" w:rsidRPr="005647EB">
              <w:t>(1..maxMeasId))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D5807DA" w14:textId="4B32B0B1"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75320FBB"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C927B76" w14:textId="77777777" w:rsidR="008057B3" w:rsidRPr="005647EB" w:rsidRDefault="008057B3" w:rsidP="002570E4">
            <w:pPr>
              <w:pStyle w:val="TAL"/>
              <w:keepNext w:val="0"/>
              <w:keepLines w:val="0"/>
            </w:pPr>
          </w:p>
        </w:tc>
      </w:tr>
      <w:tr w:rsidR="008057B3" w:rsidRPr="005647EB" w14:paraId="440C1744" w14:textId="77777777" w:rsidTr="002570E4">
        <w:trPr>
          <w:jc w:val="center"/>
        </w:trPr>
        <w:tc>
          <w:tcPr>
            <w:tcW w:w="4535" w:type="dxa"/>
            <w:tcBorders>
              <w:top w:val="single" w:sz="4" w:space="0" w:color="auto"/>
              <w:bottom w:val="single" w:sz="4" w:space="0" w:color="auto"/>
            </w:tcBorders>
            <w:shd w:val="clear" w:color="auto" w:fill="auto"/>
          </w:tcPr>
          <w:p w14:paraId="52EE12B5" w14:textId="3F35BBF0" w:rsidR="008057B3" w:rsidRPr="005647EB" w:rsidRDefault="002570E4" w:rsidP="002570E4">
            <w:pPr>
              <w:pStyle w:val="TAL"/>
              <w:keepNext w:val="0"/>
              <w:keepLines w:val="0"/>
            </w:pPr>
            <w:r w:rsidRPr="005647EB">
              <w:t xml:space="preserve">    </w:t>
            </w:r>
            <w:r w:rsidR="008057B3" w:rsidRPr="005647EB">
              <w:t>measId[</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12507B5B" w14:textId="77777777" w:rsidR="008057B3" w:rsidRPr="005647EB" w:rsidRDefault="008057B3"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3498FE1E"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6C59973E" w14:textId="77777777" w:rsidR="008057B3" w:rsidRPr="005647EB" w:rsidRDefault="008057B3" w:rsidP="002570E4">
            <w:pPr>
              <w:pStyle w:val="TAL"/>
              <w:keepNext w:val="0"/>
              <w:keepLines w:val="0"/>
            </w:pPr>
          </w:p>
        </w:tc>
      </w:tr>
      <w:tr w:rsidR="008057B3" w:rsidRPr="005647EB" w14:paraId="1EE4B7FF" w14:textId="77777777" w:rsidTr="002570E4">
        <w:trPr>
          <w:jc w:val="center"/>
        </w:trPr>
        <w:tc>
          <w:tcPr>
            <w:tcW w:w="4535" w:type="dxa"/>
            <w:tcBorders>
              <w:top w:val="single" w:sz="4" w:space="0" w:color="auto"/>
              <w:bottom w:val="single" w:sz="4" w:space="0" w:color="auto"/>
            </w:tcBorders>
            <w:shd w:val="clear" w:color="auto" w:fill="auto"/>
          </w:tcPr>
          <w:p w14:paraId="1EE55B5B" w14:textId="46A9A20E" w:rsidR="008057B3" w:rsidRPr="005647EB" w:rsidRDefault="002570E4" w:rsidP="002570E4">
            <w:pPr>
              <w:pStyle w:val="TAL"/>
              <w:keepNext w:val="0"/>
              <w:keepLines w:val="0"/>
            </w:pPr>
            <w:r w:rsidRPr="005647EB">
              <w:t xml:space="preserve">    </w:t>
            </w:r>
            <w:r w:rsidR="008057B3" w:rsidRPr="005647EB">
              <w:t>measObjectId[</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5FEE68C1" w14:textId="77777777" w:rsidR="008057B3" w:rsidRPr="005647EB" w:rsidRDefault="008057B3" w:rsidP="002570E4">
            <w:pPr>
              <w:pStyle w:val="TAL"/>
              <w:keepNext w:val="0"/>
              <w:keepLines w:val="0"/>
            </w:pPr>
            <w:r w:rsidRPr="005647EB">
              <w:t>IdMeasObject-f1</w:t>
            </w:r>
          </w:p>
        </w:tc>
        <w:tc>
          <w:tcPr>
            <w:tcW w:w="1700" w:type="dxa"/>
            <w:tcBorders>
              <w:top w:val="single" w:sz="4" w:space="0" w:color="auto"/>
              <w:bottom w:val="single" w:sz="4" w:space="0" w:color="auto"/>
            </w:tcBorders>
            <w:shd w:val="clear" w:color="auto" w:fill="auto"/>
          </w:tcPr>
          <w:p w14:paraId="5835A4E1"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D0333BE" w14:textId="77777777" w:rsidR="008057B3" w:rsidRPr="005647EB" w:rsidRDefault="008057B3" w:rsidP="002570E4">
            <w:pPr>
              <w:pStyle w:val="TAL"/>
              <w:keepNext w:val="0"/>
              <w:keepLines w:val="0"/>
            </w:pPr>
          </w:p>
        </w:tc>
      </w:tr>
      <w:tr w:rsidR="008057B3" w:rsidRPr="005647EB" w14:paraId="63DFD0E4" w14:textId="77777777" w:rsidTr="002570E4">
        <w:trPr>
          <w:jc w:val="center"/>
        </w:trPr>
        <w:tc>
          <w:tcPr>
            <w:tcW w:w="4535" w:type="dxa"/>
            <w:tcBorders>
              <w:top w:val="single" w:sz="4" w:space="0" w:color="auto"/>
              <w:bottom w:val="single" w:sz="4" w:space="0" w:color="auto"/>
            </w:tcBorders>
            <w:shd w:val="clear" w:color="auto" w:fill="auto"/>
          </w:tcPr>
          <w:p w14:paraId="47737F6A" w14:textId="4B4EFE9F" w:rsidR="008057B3" w:rsidRPr="005647EB" w:rsidRDefault="002570E4" w:rsidP="002570E4">
            <w:pPr>
              <w:pStyle w:val="TAL"/>
              <w:keepNext w:val="0"/>
              <w:keepLines w:val="0"/>
            </w:pPr>
            <w:r w:rsidRPr="005647EB">
              <w:t xml:space="preserve">    </w:t>
            </w:r>
            <w:r w:rsidR="008057B3" w:rsidRPr="005647EB">
              <w:t>reportConfigId[</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34EBCDD1" w14:textId="77777777" w:rsidR="008057B3" w:rsidRPr="005647EB" w:rsidRDefault="008057B3" w:rsidP="002570E4">
            <w:pPr>
              <w:pStyle w:val="TAL"/>
              <w:keepNext w:val="0"/>
              <w:keepLines w:val="0"/>
            </w:pPr>
            <w:r w:rsidRPr="005647EB">
              <w:t>IdReportConfig-A3</w:t>
            </w:r>
          </w:p>
        </w:tc>
        <w:tc>
          <w:tcPr>
            <w:tcW w:w="1700" w:type="dxa"/>
            <w:tcBorders>
              <w:top w:val="single" w:sz="4" w:space="0" w:color="auto"/>
              <w:bottom w:val="single" w:sz="4" w:space="0" w:color="auto"/>
            </w:tcBorders>
            <w:shd w:val="clear" w:color="auto" w:fill="auto"/>
          </w:tcPr>
          <w:p w14:paraId="55438944"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AF5D457" w14:textId="77777777" w:rsidR="008057B3" w:rsidRPr="005647EB" w:rsidRDefault="008057B3" w:rsidP="002570E4">
            <w:pPr>
              <w:pStyle w:val="TAL"/>
              <w:keepNext w:val="0"/>
              <w:keepLines w:val="0"/>
            </w:pPr>
          </w:p>
        </w:tc>
      </w:tr>
      <w:tr w:rsidR="008057B3" w:rsidRPr="005647EB" w14:paraId="62DC46DA"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1C5D9904" w14:textId="7CA5C02D"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4DC3EE4B"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709983CB"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4C61E6B3" w14:textId="77777777" w:rsidR="008057B3" w:rsidRPr="005647EB" w:rsidRDefault="008057B3" w:rsidP="002570E4">
            <w:pPr>
              <w:pStyle w:val="TAL"/>
              <w:keepNext w:val="0"/>
              <w:keepLines w:val="0"/>
            </w:pPr>
          </w:p>
        </w:tc>
      </w:tr>
      <w:tr w:rsidR="008057B3" w:rsidRPr="005647EB" w14:paraId="3F474D8F"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379713A1" w14:textId="18D7CBF6" w:rsidR="008057B3" w:rsidRPr="005647EB" w:rsidRDefault="002570E4" w:rsidP="002570E4">
            <w:pPr>
              <w:pStyle w:val="TAL"/>
              <w:keepNext w:val="0"/>
              <w:keepLines w:val="0"/>
            </w:pPr>
            <w:r w:rsidRPr="005647EB">
              <w:t xml:space="preserve">  </w:t>
            </w:r>
            <w:r w:rsidR="008057B3" w:rsidRPr="005647EB">
              <w:t>measGapSharingConfig-r14</w:t>
            </w:r>
            <w:r w:rsidR="008057B3" w:rsidRPr="005647EB">
              <w:tab/>
              <w:t>ENUMERATED</w:t>
            </w: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39D8D9AF" w14:textId="77777777" w:rsidR="008057B3" w:rsidRPr="005647EB" w:rsidRDefault="008057B3" w:rsidP="002570E4">
            <w:pPr>
              <w:pStyle w:val="TAL"/>
              <w:keepNext w:val="0"/>
              <w:keepLines w:val="0"/>
            </w:pPr>
            <w:r w:rsidRPr="005647EB">
              <w:t>scheme01</w:t>
            </w:r>
          </w:p>
        </w:tc>
        <w:tc>
          <w:tcPr>
            <w:tcW w:w="1700" w:type="dxa"/>
            <w:tcBorders>
              <w:top w:val="single" w:sz="4" w:space="0" w:color="auto"/>
              <w:left w:val="single" w:sz="4" w:space="0" w:color="auto"/>
              <w:bottom w:val="single" w:sz="4" w:space="0" w:color="auto"/>
              <w:right w:val="single" w:sz="4" w:space="0" w:color="auto"/>
            </w:tcBorders>
          </w:tcPr>
          <w:p w14:paraId="4F23F261"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31164AFB" w14:textId="77777777" w:rsidR="008057B3" w:rsidRPr="005647EB" w:rsidRDefault="008057B3" w:rsidP="002570E4">
            <w:pPr>
              <w:pStyle w:val="TAL"/>
              <w:keepNext w:val="0"/>
              <w:keepLines w:val="0"/>
            </w:pPr>
          </w:p>
        </w:tc>
      </w:tr>
      <w:tr w:rsidR="008057B3" w:rsidRPr="005647EB" w14:paraId="1ABFCB07"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2D7740A4" w14:textId="6562F012"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52F79750"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7F74B9B1"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3C04AF24" w14:textId="77777777" w:rsidR="008057B3" w:rsidRPr="005647EB" w:rsidRDefault="008057B3" w:rsidP="002570E4">
            <w:pPr>
              <w:pStyle w:val="TAL"/>
              <w:keepNext w:val="0"/>
              <w:keepLines w:val="0"/>
            </w:pPr>
          </w:p>
        </w:tc>
      </w:tr>
      <w:tr w:rsidR="008057B3" w:rsidRPr="005647EB" w14:paraId="5313D42B"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4ADC81F1" w14:textId="77777777" w:rsidR="008057B3" w:rsidRPr="005647EB" w:rsidRDefault="008057B3"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0871CF73"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1301A8A"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7D76D69A" w14:textId="77777777" w:rsidR="008057B3" w:rsidRPr="005647EB" w:rsidRDefault="008057B3" w:rsidP="002570E4">
            <w:pPr>
              <w:pStyle w:val="TAL"/>
              <w:keepNext w:val="0"/>
              <w:keepLines w:val="0"/>
            </w:pPr>
          </w:p>
        </w:tc>
      </w:tr>
    </w:tbl>
    <w:p w14:paraId="3ABF6A23" w14:textId="77777777" w:rsidR="008057B3" w:rsidRPr="005647EB" w:rsidRDefault="008057B3" w:rsidP="002570E4"/>
    <w:p w14:paraId="5C57857F" w14:textId="77777777" w:rsidR="008057B3" w:rsidRPr="005647EB" w:rsidRDefault="008057B3" w:rsidP="001E675B">
      <w:pPr>
        <w:pStyle w:val="TH"/>
        <w:rPr>
          <w:lang w:eastAsia="zh-CN"/>
        </w:rPr>
      </w:pPr>
      <w:r w:rsidRPr="005647EB">
        <w:lastRenderedPageBreak/>
        <w:t xml:space="preserve">Table 8.3.14.4.3-3: </w:t>
      </w:r>
      <w:r w:rsidRPr="005647EB">
        <w:rPr>
          <w:i/>
        </w:rPr>
        <w:t>ReportConfig-A3</w:t>
      </w:r>
      <w:r w:rsidRPr="005647EB">
        <w:t xml:space="preserve">: Additional </w:t>
      </w:r>
      <w:r w:rsidRPr="005647EB">
        <w:rPr>
          <w:rFonts w:cs="v4.2.0"/>
          <w:snapToGrid w:val="0"/>
          <w:lang w:eastAsia="zh-TW"/>
        </w:rPr>
        <w:t xml:space="preserve">E-UTRAN FDD intra-frequency event triggered reporting for serving cell under fading propagation conditions for CE UE in CEModeA without gap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8057B3" w:rsidRPr="005647EB" w14:paraId="0E5F8118" w14:textId="77777777" w:rsidTr="002570E4">
        <w:trPr>
          <w:jc w:val="center"/>
        </w:trPr>
        <w:tc>
          <w:tcPr>
            <w:tcW w:w="9527" w:type="dxa"/>
            <w:gridSpan w:val="4"/>
            <w:tcBorders>
              <w:bottom w:val="single" w:sz="4" w:space="0" w:color="auto"/>
            </w:tcBorders>
          </w:tcPr>
          <w:p w14:paraId="24A94F9A" w14:textId="01F5ED0D" w:rsidR="008057B3" w:rsidRPr="005647EB" w:rsidRDefault="008057B3" w:rsidP="001E675B">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8057B3" w:rsidRPr="005647EB" w14:paraId="1854A9E1" w14:textId="77777777" w:rsidTr="002570E4">
        <w:trPr>
          <w:jc w:val="center"/>
        </w:trPr>
        <w:tc>
          <w:tcPr>
            <w:tcW w:w="4427" w:type="dxa"/>
            <w:tcBorders>
              <w:right w:val="single" w:sz="4" w:space="0" w:color="auto"/>
            </w:tcBorders>
          </w:tcPr>
          <w:p w14:paraId="00E82766" w14:textId="1FF29A8B" w:rsidR="008057B3" w:rsidRPr="005647EB" w:rsidRDefault="008057B3" w:rsidP="001E675B">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653C37F0" w14:textId="77777777" w:rsidR="008057B3" w:rsidRPr="005647EB" w:rsidRDefault="008057B3" w:rsidP="001E675B">
            <w:pPr>
              <w:pStyle w:val="TAH"/>
            </w:pPr>
            <w:r w:rsidRPr="005647EB">
              <w:t>Value/remark</w:t>
            </w:r>
          </w:p>
        </w:tc>
        <w:tc>
          <w:tcPr>
            <w:tcW w:w="1700" w:type="dxa"/>
            <w:tcBorders>
              <w:left w:val="single" w:sz="4" w:space="0" w:color="auto"/>
              <w:right w:val="single" w:sz="4" w:space="0" w:color="auto"/>
            </w:tcBorders>
          </w:tcPr>
          <w:p w14:paraId="523AE1C2" w14:textId="77777777" w:rsidR="008057B3" w:rsidRPr="005647EB" w:rsidRDefault="008057B3" w:rsidP="001E675B">
            <w:pPr>
              <w:pStyle w:val="TAH"/>
            </w:pPr>
            <w:r w:rsidRPr="005647EB">
              <w:t>Comment</w:t>
            </w:r>
          </w:p>
        </w:tc>
        <w:tc>
          <w:tcPr>
            <w:tcW w:w="1133" w:type="dxa"/>
            <w:tcBorders>
              <w:left w:val="single" w:sz="4" w:space="0" w:color="auto"/>
            </w:tcBorders>
          </w:tcPr>
          <w:p w14:paraId="37F3A02D" w14:textId="77777777" w:rsidR="008057B3" w:rsidRPr="005647EB" w:rsidRDefault="008057B3" w:rsidP="001E675B">
            <w:pPr>
              <w:pStyle w:val="TAH"/>
            </w:pPr>
            <w:r w:rsidRPr="005647EB">
              <w:t>Condition</w:t>
            </w:r>
          </w:p>
        </w:tc>
      </w:tr>
      <w:tr w:rsidR="008057B3" w:rsidRPr="005647EB" w14:paraId="7AD4469B" w14:textId="77777777" w:rsidTr="002570E4">
        <w:trPr>
          <w:jc w:val="center"/>
        </w:trPr>
        <w:tc>
          <w:tcPr>
            <w:tcW w:w="4427" w:type="dxa"/>
            <w:tcBorders>
              <w:right w:val="single" w:sz="4" w:space="0" w:color="auto"/>
            </w:tcBorders>
          </w:tcPr>
          <w:p w14:paraId="0305D3D1" w14:textId="3C0A8AB6" w:rsidR="008057B3" w:rsidRPr="005647EB" w:rsidRDefault="008057B3" w:rsidP="001E675B">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119B9973" w14:textId="77777777" w:rsidR="008057B3" w:rsidRPr="005647EB" w:rsidRDefault="008057B3" w:rsidP="001E675B">
            <w:pPr>
              <w:pStyle w:val="TAL"/>
            </w:pPr>
          </w:p>
        </w:tc>
        <w:tc>
          <w:tcPr>
            <w:tcW w:w="1700" w:type="dxa"/>
            <w:tcBorders>
              <w:left w:val="single" w:sz="4" w:space="0" w:color="auto"/>
              <w:right w:val="single" w:sz="4" w:space="0" w:color="auto"/>
            </w:tcBorders>
          </w:tcPr>
          <w:p w14:paraId="195A7DD0" w14:textId="77777777" w:rsidR="008057B3" w:rsidRPr="005647EB" w:rsidRDefault="008057B3" w:rsidP="001E675B">
            <w:pPr>
              <w:pStyle w:val="TAL"/>
            </w:pPr>
          </w:p>
        </w:tc>
        <w:tc>
          <w:tcPr>
            <w:tcW w:w="1133" w:type="dxa"/>
            <w:tcBorders>
              <w:left w:val="single" w:sz="4" w:space="0" w:color="auto"/>
            </w:tcBorders>
          </w:tcPr>
          <w:p w14:paraId="3F996569" w14:textId="77777777" w:rsidR="008057B3" w:rsidRPr="005647EB" w:rsidRDefault="008057B3" w:rsidP="001E675B">
            <w:pPr>
              <w:pStyle w:val="TAL"/>
            </w:pPr>
          </w:p>
        </w:tc>
      </w:tr>
      <w:tr w:rsidR="008057B3" w:rsidRPr="005647EB" w14:paraId="4C97BDF9" w14:textId="77777777" w:rsidTr="002570E4">
        <w:trPr>
          <w:jc w:val="center"/>
        </w:trPr>
        <w:tc>
          <w:tcPr>
            <w:tcW w:w="4427" w:type="dxa"/>
            <w:tcBorders>
              <w:right w:val="single" w:sz="4" w:space="0" w:color="auto"/>
            </w:tcBorders>
          </w:tcPr>
          <w:p w14:paraId="3CA5A3DE" w14:textId="5E4346F4" w:rsidR="008057B3" w:rsidRPr="005647EB" w:rsidRDefault="002570E4" w:rsidP="001E675B">
            <w:pPr>
              <w:pStyle w:val="TAL"/>
            </w:pPr>
            <w:r w:rsidRPr="005647EB">
              <w:t xml:space="preserve"> </w:t>
            </w:r>
            <w:r w:rsidR="008057B3" w:rsidRPr="005647EB">
              <w:t>triggerType</w:t>
            </w:r>
            <w:r w:rsidRPr="005647EB">
              <w:t xml:space="preserve"> </w:t>
            </w:r>
            <w:r w:rsidR="008057B3" w:rsidRPr="005647EB">
              <w:t>CHOICE</w:t>
            </w:r>
            <w:r w:rsidRPr="005647EB">
              <w:t xml:space="preserve"> </w:t>
            </w:r>
            <w:r w:rsidR="008057B3" w:rsidRPr="005647EB">
              <w:t>{</w:t>
            </w:r>
          </w:p>
        </w:tc>
        <w:tc>
          <w:tcPr>
            <w:tcW w:w="2267" w:type="dxa"/>
            <w:tcBorders>
              <w:left w:val="single" w:sz="4" w:space="0" w:color="auto"/>
              <w:right w:val="single" w:sz="4" w:space="0" w:color="auto"/>
            </w:tcBorders>
          </w:tcPr>
          <w:p w14:paraId="398C435B" w14:textId="77777777" w:rsidR="008057B3" w:rsidRPr="005647EB" w:rsidRDefault="008057B3" w:rsidP="001E675B">
            <w:pPr>
              <w:pStyle w:val="TAL"/>
            </w:pPr>
          </w:p>
        </w:tc>
        <w:tc>
          <w:tcPr>
            <w:tcW w:w="1700" w:type="dxa"/>
            <w:tcBorders>
              <w:left w:val="single" w:sz="4" w:space="0" w:color="auto"/>
              <w:right w:val="single" w:sz="4" w:space="0" w:color="auto"/>
            </w:tcBorders>
          </w:tcPr>
          <w:p w14:paraId="5500CD61" w14:textId="77777777" w:rsidR="008057B3" w:rsidRPr="005647EB" w:rsidRDefault="008057B3" w:rsidP="001E675B">
            <w:pPr>
              <w:pStyle w:val="TAL"/>
            </w:pPr>
          </w:p>
        </w:tc>
        <w:tc>
          <w:tcPr>
            <w:tcW w:w="1133" w:type="dxa"/>
            <w:tcBorders>
              <w:left w:val="single" w:sz="4" w:space="0" w:color="auto"/>
            </w:tcBorders>
          </w:tcPr>
          <w:p w14:paraId="1AD3DB7B" w14:textId="77777777" w:rsidR="008057B3" w:rsidRPr="005647EB" w:rsidRDefault="008057B3" w:rsidP="001E675B">
            <w:pPr>
              <w:pStyle w:val="TAL"/>
            </w:pPr>
          </w:p>
        </w:tc>
      </w:tr>
      <w:tr w:rsidR="008057B3" w:rsidRPr="005647EB" w14:paraId="5B11C51D" w14:textId="77777777" w:rsidTr="002570E4">
        <w:trPr>
          <w:jc w:val="center"/>
        </w:trPr>
        <w:tc>
          <w:tcPr>
            <w:tcW w:w="4427" w:type="dxa"/>
            <w:tcBorders>
              <w:right w:val="single" w:sz="4" w:space="0" w:color="auto"/>
            </w:tcBorders>
          </w:tcPr>
          <w:p w14:paraId="745FCD73" w14:textId="449A220B" w:rsidR="008057B3" w:rsidRPr="005647EB" w:rsidRDefault="002570E4" w:rsidP="001E675B">
            <w:pPr>
              <w:pStyle w:val="TAL"/>
            </w:pPr>
            <w:r w:rsidRPr="005647EB">
              <w:t xml:space="preserve">  </w:t>
            </w:r>
            <w:r w:rsidR="008057B3" w:rsidRPr="005647EB">
              <w:t>event</w:t>
            </w:r>
            <w:r w:rsidRPr="005647EB">
              <w:t xml:space="preserve"> </w:t>
            </w:r>
            <w:r w:rsidR="008057B3" w:rsidRPr="005647EB">
              <w:t>SEQUENCE</w:t>
            </w:r>
            <w:r w:rsidRPr="005647EB">
              <w:t xml:space="preserve"> </w:t>
            </w:r>
            <w:r w:rsidR="008057B3" w:rsidRPr="005647EB">
              <w:t>{</w:t>
            </w:r>
          </w:p>
        </w:tc>
        <w:tc>
          <w:tcPr>
            <w:tcW w:w="2267" w:type="dxa"/>
            <w:tcBorders>
              <w:left w:val="single" w:sz="4" w:space="0" w:color="auto"/>
              <w:right w:val="single" w:sz="4" w:space="0" w:color="auto"/>
            </w:tcBorders>
          </w:tcPr>
          <w:p w14:paraId="1A59A65F" w14:textId="77777777" w:rsidR="008057B3" w:rsidRPr="005647EB" w:rsidRDefault="008057B3" w:rsidP="001E675B">
            <w:pPr>
              <w:pStyle w:val="TAL"/>
            </w:pPr>
          </w:p>
        </w:tc>
        <w:tc>
          <w:tcPr>
            <w:tcW w:w="1700" w:type="dxa"/>
            <w:tcBorders>
              <w:left w:val="single" w:sz="4" w:space="0" w:color="auto"/>
              <w:right w:val="single" w:sz="4" w:space="0" w:color="auto"/>
            </w:tcBorders>
          </w:tcPr>
          <w:p w14:paraId="7C504C12" w14:textId="77777777" w:rsidR="008057B3" w:rsidRPr="005647EB" w:rsidRDefault="008057B3" w:rsidP="001E675B">
            <w:pPr>
              <w:pStyle w:val="TAL"/>
            </w:pPr>
          </w:p>
        </w:tc>
        <w:tc>
          <w:tcPr>
            <w:tcW w:w="1133" w:type="dxa"/>
            <w:tcBorders>
              <w:left w:val="single" w:sz="4" w:space="0" w:color="auto"/>
            </w:tcBorders>
          </w:tcPr>
          <w:p w14:paraId="2F834C45" w14:textId="77777777" w:rsidR="008057B3" w:rsidRPr="005647EB" w:rsidRDefault="008057B3" w:rsidP="001E675B">
            <w:pPr>
              <w:pStyle w:val="TAL"/>
            </w:pPr>
          </w:p>
        </w:tc>
      </w:tr>
      <w:tr w:rsidR="008057B3" w:rsidRPr="005647EB" w14:paraId="0375D998" w14:textId="77777777" w:rsidTr="002570E4">
        <w:trPr>
          <w:jc w:val="center"/>
        </w:trPr>
        <w:tc>
          <w:tcPr>
            <w:tcW w:w="4427" w:type="dxa"/>
            <w:tcBorders>
              <w:right w:val="single" w:sz="4" w:space="0" w:color="auto"/>
            </w:tcBorders>
          </w:tcPr>
          <w:p w14:paraId="53C3BF67" w14:textId="23CED176" w:rsidR="008057B3" w:rsidRPr="005647EB" w:rsidRDefault="002570E4" w:rsidP="001E675B">
            <w:pPr>
              <w:pStyle w:val="TAL"/>
            </w:pPr>
            <w:r w:rsidRPr="005647EB">
              <w:t xml:space="preserve">    </w:t>
            </w:r>
            <w:r w:rsidR="008057B3" w:rsidRPr="005647EB">
              <w:t>eventId</w:t>
            </w:r>
            <w:r w:rsidRPr="005647EB">
              <w:t xml:space="preserve"> </w:t>
            </w:r>
            <w:r w:rsidR="008057B3" w:rsidRPr="005647EB">
              <w:t>CHOICE</w:t>
            </w:r>
            <w:r w:rsidRPr="005647EB">
              <w:t xml:space="preserve"> </w:t>
            </w:r>
            <w:r w:rsidR="008057B3" w:rsidRPr="005647EB">
              <w:t>{</w:t>
            </w:r>
          </w:p>
        </w:tc>
        <w:tc>
          <w:tcPr>
            <w:tcW w:w="2267" w:type="dxa"/>
            <w:tcBorders>
              <w:left w:val="single" w:sz="4" w:space="0" w:color="auto"/>
              <w:right w:val="single" w:sz="4" w:space="0" w:color="auto"/>
            </w:tcBorders>
          </w:tcPr>
          <w:p w14:paraId="1792B267" w14:textId="77777777" w:rsidR="008057B3" w:rsidRPr="005647EB" w:rsidRDefault="008057B3" w:rsidP="001E675B">
            <w:pPr>
              <w:pStyle w:val="TAL"/>
            </w:pPr>
          </w:p>
        </w:tc>
        <w:tc>
          <w:tcPr>
            <w:tcW w:w="1700" w:type="dxa"/>
            <w:tcBorders>
              <w:left w:val="single" w:sz="4" w:space="0" w:color="auto"/>
              <w:right w:val="single" w:sz="4" w:space="0" w:color="auto"/>
            </w:tcBorders>
          </w:tcPr>
          <w:p w14:paraId="71D2E70A" w14:textId="77777777" w:rsidR="008057B3" w:rsidRPr="005647EB" w:rsidRDefault="008057B3" w:rsidP="001E675B">
            <w:pPr>
              <w:pStyle w:val="TAL"/>
            </w:pPr>
          </w:p>
        </w:tc>
        <w:tc>
          <w:tcPr>
            <w:tcW w:w="1133" w:type="dxa"/>
            <w:tcBorders>
              <w:left w:val="single" w:sz="4" w:space="0" w:color="auto"/>
            </w:tcBorders>
          </w:tcPr>
          <w:p w14:paraId="42F671BB" w14:textId="77777777" w:rsidR="008057B3" w:rsidRPr="005647EB" w:rsidRDefault="008057B3" w:rsidP="001E675B">
            <w:pPr>
              <w:pStyle w:val="TAL"/>
            </w:pPr>
          </w:p>
        </w:tc>
      </w:tr>
      <w:tr w:rsidR="008057B3" w:rsidRPr="005647EB" w14:paraId="79BAA842" w14:textId="77777777" w:rsidTr="002570E4">
        <w:trPr>
          <w:jc w:val="center"/>
        </w:trPr>
        <w:tc>
          <w:tcPr>
            <w:tcW w:w="4427" w:type="dxa"/>
            <w:tcBorders>
              <w:right w:val="single" w:sz="4" w:space="0" w:color="auto"/>
            </w:tcBorders>
          </w:tcPr>
          <w:p w14:paraId="5B295AB5" w14:textId="7D6C74F0" w:rsidR="008057B3" w:rsidRPr="005647EB" w:rsidRDefault="002570E4" w:rsidP="001E675B">
            <w:pPr>
              <w:pStyle w:val="TAL"/>
            </w:pPr>
            <w:r w:rsidRPr="005647EB">
              <w:t xml:space="preserve">     </w:t>
            </w:r>
            <w:r w:rsidR="008057B3" w:rsidRPr="005647EB">
              <w:t>eventA3</w:t>
            </w:r>
            <w:r w:rsidRPr="005647EB">
              <w:t xml:space="preserve"> </w:t>
            </w:r>
            <w:r w:rsidR="008057B3" w:rsidRPr="005647EB">
              <w:t>SEQUENCE</w:t>
            </w:r>
            <w:r w:rsidRPr="005647EB">
              <w:t xml:space="preserve"> </w:t>
            </w:r>
            <w:r w:rsidR="008057B3" w:rsidRPr="005647EB">
              <w:t>{</w:t>
            </w:r>
          </w:p>
        </w:tc>
        <w:tc>
          <w:tcPr>
            <w:tcW w:w="2267" w:type="dxa"/>
            <w:tcBorders>
              <w:left w:val="single" w:sz="4" w:space="0" w:color="auto"/>
              <w:right w:val="single" w:sz="4" w:space="0" w:color="auto"/>
            </w:tcBorders>
          </w:tcPr>
          <w:p w14:paraId="5C89BE53" w14:textId="77777777" w:rsidR="008057B3" w:rsidRPr="005647EB" w:rsidRDefault="008057B3" w:rsidP="001E675B">
            <w:pPr>
              <w:pStyle w:val="TAL"/>
            </w:pPr>
          </w:p>
        </w:tc>
        <w:tc>
          <w:tcPr>
            <w:tcW w:w="1700" w:type="dxa"/>
            <w:tcBorders>
              <w:left w:val="single" w:sz="4" w:space="0" w:color="auto"/>
              <w:right w:val="single" w:sz="4" w:space="0" w:color="auto"/>
            </w:tcBorders>
          </w:tcPr>
          <w:p w14:paraId="2B575790" w14:textId="77777777" w:rsidR="008057B3" w:rsidRPr="005647EB" w:rsidRDefault="008057B3" w:rsidP="001E675B">
            <w:pPr>
              <w:pStyle w:val="TAL"/>
            </w:pPr>
          </w:p>
        </w:tc>
        <w:tc>
          <w:tcPr>
            <w:tcW w:w="1133" w:type="dxa"/>
            <w:tcBorders>
              <w:left w:val="single" w:sz="4" w:space="0" w:color="auto"/>
            </w:tcBorders>
          </w:tcPr>
          <w:p w14:paraId="50C6E7E2" w14:textId="77777777" w:rsidR="008057B3" w:rsidRPr="005647EB" w:rsidRDefault="008057B3" w:rsidP="001E675B">
            <w:pPr>
              <w:pStyle w:val="TAL"/>
            </w:pPr>
          </w:p>
        </w:tc>
      </w:tr>
      <w:tr w:rsidR="008057B3" w:rsidRPr="005647EB" w14:paraId="2744A8AE" w14:textId="77777777" w:rsidTr="002570E4">
        <w:trPr>
          <w:jc w:val="center"/>
        </w:trPr>
        <w:tc>
          <w:tcPr>
            <w:tcW w:w="4427" w:type="dxa"/>
            <w:tcBorders>
              <w:right w:val="single" w:sz="4" w:space="0" w:color="auto"/>
            </w:tcBorders>
          </w:tcPr>
          <w:p w14:paraId="08D5E00B" w14:textId="1DB02E8F" w:rsidR="008057B3" w:rsidRPr="005647EB" w:rsidRDefault="002570E4" w:rsidP="001E675B">
            <w:pPr>
              <w:pStyle w:val="TAL"/>
            </w:pPr>
            <w:r w:rsidRPr="005647EB">
              <w:t xml:space="preserve">       </w:t>
            </w:r>
            <w:r w:rsidR="008057B3" w:rsidRPr="005647EB">
              <w:t>a3-Offset</w:t>
            </w:r>
          </w:p>
        </w:tc>
        <w:tc>
          <w:tcPr>
            <w:tcW w:w="2267" w:type="dxa"/>
            <w:tcBorders>
              <w:left w:val="single" w:sz="4" w:space="0" w:color="auto"/>
              <w:right w:val="single" w:sz="4" w:space="0" w:color="auto"/>
            </w:tcBorders>
          </w:tcPr>
          <w:p w14:paraId="1000C769" w14:textId="46290BCA" w:rsidR="008057B3" w:rsidRPr="005647EB" w:rsidRDefault="008057B3" w:rsidP="001E675B">
            <w:pPr>
              <w:pStyle w:val="TAL"/>
            </w:pPr>
            <w:r w:rsidRPr="005647EB">
              <w:t>-16</w:t>
            </w:r>
            <w:r w:rsidR="002570E4" w:rsidRPr="005647EB">
              <w:t xml:space="preserve"> </w:t>
            </w:r>
            <w:r w:rsidRPr="005647EB">
              <w:t>(-8</w:t>
            </w:r>
            <w:r w:rsidR="002570E4" w:rsidRPr="005647EB">
              <w:t xml:space="preserve"> </w:t>
            </w:r>
            <w:r w:rsidRPr="005647EB">
              <w:t>dB)</w:t>
            </w:r>
          </w:p>
        </w:tc>
        <w:tc>
          <w:tcPr>
            <w:tcW w:w="1700" w:type="dxa"/>
            <w:tcBorders>
              <w:left w:val="single" w:sz="4" w:space="0" w:color="auto"/>
              <w:right w:val="single" w:sz="4" w:space="0" w:color="auto"/>
            </w:tcBorders>
          </w:tcPr>
          <w:p w14:paraId="08EED094" w14:textId="0EE814C6" w:rsidR="008057B3" w:rsidRPr="005647EB" w:rsidRDefault="008057B3" w:rsidP="001E675B">
            <w:pPr>
              <w:pStyle w:val="TAL"/>
            </w:pPr>
            <w:r w:rsidRPr="005647EB">
              <w:t>-8</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(-16</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CC4718A" w14:textId="77777777" w:rsidR="008057B3" w:rsidRPr="005647EB" w:rsidRDefault="008057B3" w:rsidP="001E675B">
            <w:pPr>
              <w:pStyle w:val="TAL"/>
            </w:pPr>
          </w:p>
        </w:tc>
      </w:tr>
      <w:tr w:rsidR="008057B3" w:rsidRPr="005647EB" w14:paraId="708D77EA" w14:textId="77777777" w:rsidTr="002570E4">
        <w:trPr>
          <w:jc w:val="center"/>
        </w:trPr>
        <w:tc>
          <w:tcPr>
            <w:tcW w:w="4427" w:type="dxa"/>
            <w:tcBorders>
              <w:right w:val="single" w:sz="4" w:space="0" w:color="auto"/>
            </w:tcBorders>
          </w:tcPr>
          <w:p w14:paraId="1007E41F" w14:textId="3FB9E06F" w:rsidR="008057B3" w:rsidRPr="005647EB" w:rsidRDefault="002570E4" w:rsidP="002570E4">
            <w:pPr>
              <w:pStyle w:val="TAL"/>
              <w:keepNext w:val="0"/>
              <w:keepLines w:val="0"/>
            </w:pPr>
            <w:r w:rsidRPr="005647EB">
              <w:t xml:space="preserve">       </w:t>
            </w:r>
            <w:r w:rsidR="008057B3" w:rsidRPr="005647EB">
              <w:t>reportOnLeave</w:t>
            </w:r>
          </w:p>
        </w:tc>
        <w:tc>
          <w:tcPr>
            <w:tcW w:w="2267" w:type="dxa"/>
            <w:tcBorders>
              <w:left w:val="single" w:sz="4" w:space="0" w:color="auto"/>
              <w:right w:val="single" w:sz="4" w:space="0" w:color="auto"/>
            </w:tcBorders>
          </w:tcPr>
          <w:p w14:paraId="19C722A0" w14:textId="77777777" w:rsidR="008057B3" w:rsidRPr="005647EB" w:rsidRDefault="008057B3" w:rsidP="002570E4">
            <w:pPr>
              <w:pStyle w:val="TAL"/>
              <w:keepNext w:val="0"/>
              <w:keepLines w:val="0"/>
            </w:pPr>
            <w:r w:rsidRPr="005647EB">
              <w:t>FALSE</w:t>
            </w:r>
          </w:p>
        </w:tc>
        <w:tc>
          <w:tcPr>
            <w:tcW w:w="1700" w:type="dxa"/>
            <w:tcBorders>
              <w:left w:val="single" w:sz="4" w:space="0" w:color="auto"/>
              <w:right w:val="single" w:sz="4" w:space="0" w:color="auto"/>
            </w:tcBorders>
          </w:tcPr>
          <w:p w14:paraId="078811CB" w14:textId="77777777" w:rsidR="008057B3" w:rsidRPr="005647EB" w:rsidRDefault="008057B3" w:rsidP="002570E4">
            <w:pPr>
              <w:pStyle w:val="TAL"/>
              <w:keepNext w:val="0"/>
              <w:keepLines w:val="0"/>
            </w:pPr>
          </w:p>
        </w:tc>
        <w:tc>
          <w:tcPr>
            <w:tcW w:w="1133" w:type="dxa"/>
            <w:tcBorders>
              <w:left w:val="single" w:sz="4" w:space="0" w:color="auto"/>
            </w:tcBorders>
          </w:tcPr>
          <w:p w14:paraId="0A1F5F08" w14:textId="77777777" w:rsidR="008057B3" w:rsidRPr="005647EB" w:rsidRDefault="008057B3" w:rsidP="002570E4">
            <w:pPr>
              <w:pStyle w:val="TAL"/>
              <w:keepNext w:val="0"/>
              <w:keepLines w:val="0"/>
            </w:pPr>
          </w:p>
        </w:tc>
      </w:tr>
      <w:tr w:rsidR="008057B3" w:rsidRPr="005647EB" w14:paraId="380B9A9F" w14:textId="77777777" w:rsidTr="002570E4">
        <w:trPr>
          <w:jc w:val="center"/>
        </w:trPr>
        <w:tc>
          <w:tcPr>
            <w:tcW w:w="4427" w:type="dxa"/>
            <w:tcBorders>
              <w:right w:val="single" w:sz="4" w:space="0" w:color="auto"/>
            </w:tcBorders>
          </w:tcPr>
          <w:p w14:paraId="7E3E4D2E" w14:textId="3235C974" w:rsidR="008057B3" w:rsidRPr="005647EB" w:rsidRDefault="002570E4" w:rsidP="002570E4">
            <w:pPr>
              <w:pStyle w:val="TAL"/>
              <w:keepNext w:val="0"/>
              <w:keepLines w:val="0"/>
            </w:pPr>
            <w:r w:rsidRPr="005647EB">
              <w:t xml:space="preserve">      </w:t>
            </w:r>
            <w:r w:rsidR="008057B3" w:rsidRPr="005647EB">
              <w:t>}</w:t>
            </w:r>
          </w:p>
        </w:tc>
        <w:tc>
          <w:tcPr>
            <w:tcW w:w="2267" w:type="dxa"/>
            <w:tcBorders>
              <w:left w:val="single" w:sz="4" w:space="0" w:color="auto"/>
              <w:right w:val="single" w:sz="4" w:space="0" w:color="auto"/>
            </w:tcBorders>
          </w:tcPr>
          <w:p w14:paraId="3723E39C"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76DFA1EC" w14:textId="77777777" w:rsidR="008057B3" w:rsidRPr="005647EB" w:rsidRDefault="008057B3" w:rsidP="002570E4">
            <w:pPr>
              <w:pStyle w:val="TAL"/>
              <w:keepNext w:val="0"/>
              <w:keepLines w:val="0"/>
            </w:pPr>
          </w:p>
        </w:tc>
        <w:tc>
          <w:tcPr>
            <w:tcW w:w="1133" w:type="dxa"/>
            <w:tcBorders>
              <w:left w:val="single" w:sz="4" w:space="0" w:color="auto"/>
            </w:tcBorders>
          </w:tcPr>
          <w:p w14:paraId="7C53DB28" w14:textId="77777777" w:rsidR="008057B3" w:rsidRPr="005647EB" w:rsidRDefault="008057B3" w:rsidP="002570E4">
            <w:pPr>
              <w:pStyle w:val="TAL"/>
              <w:keepNext w:val="0"/>
              <w:keepLines w:val="0"/>
            </w:pPr>
          </w:p>
        </w:tc>
      </w:tr>
      <w:tr w:rsidR="008057B3" w:rsidRPr="005647EB" w14:paraId="79420753" w14:textId="77777777" w:rsidTr="002570E4">
        <w:trPr>
          <w:jc w:val="center"/>
        </w:trPr>
        <w:tc>
          <w:tcPr>
            <w:tcW w:w="4427" w:type="dxa"/>
            <w:tcBorders>
              <w:right w:val="single" w:sz="4" w:space="0" w:color="auto"/>
            </w:tcBorders>
          </w:tcPr>
          <w:p w14:paraId="3037A0CD" w14:textId="3E074D24" w:rsidR="008057B3" w:rsidRPr="005647EB" w:rsidRDefault="002570E4" w:rsidP="002570E4">
            <w:pPr>
              <w:pStyle w:val="TAL"/>
              <w:keepNext w:val="0"/>
              <w:keepLines w:val="0"/>
            </w:pPr>
            <w:r w:rsidRPr="005647EB">
              <w:t xml:space="preserve">    </w:t>
            </w:r>
            <w:r w:rsidR="008057B3" w:rsidRPr="005647EB">
              <w:t>}</w:t>
            </w:r>
          </w:p>
        </w:tc>
        <w:tc>
          <w:tcPr>
            <w:tcW w:w="2267" w:type="dxa"/>
            <w:tcBorders>
              <w:left w:val="single" w:sz="4" w:space="0" w:color="auto"/>
              <w:right w:val="single" w:sz="4" w:space="0" w:color="auto"/>
            </w:tcBorders>
          </w:tcPr>
          <w:p w14:paraId="6120A68C"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3CA22D0A" w14:textId="77777777" w:rsidR="008057B3" w:rsidRPr="005647EB" w:rsidRDefault="008057B3" w:rsidP="002570E4">
            <w:pPr>
              <w:pStyle w:val="TAL"/>
              <w:keepNext w:val="0"/>
              <w:keepLines w:val="0"/>
            </w:pPr>
          </w:p>
        </w:tc>
        <w:tc>
          <w:tcPr>
            <w:tcW w:w="1133" w:type="dxa"/>
            <w:tcBorders>
              <w:left w:val="single" w:sz="4" w:space="0" w:color="auto"/>
            </w:tcBorders>
          </w:tcPr>
          <w:p w14:paraId="34A6ACDA" w14:textId="77777777" w:rsidR="008057B3" w:rsidRPr="005647EB" w:rsidRDefault="008057B3" w:rsidP="002570E4">
            <w:pPr>
              <w:pStyle w:val="TAL"/>
              <w:keepNext w:val="0"/>
              <w:keepLines w:val="0"/>
            </w:pPr>
          </w:p>
        </w:tc>
      </w:tr>
      <w:tr w:rsidR="008057B3" w:rsidRPr="005647EB" w14:paraId="4BC484C6" w14:textId="77777777" w:rsidTr="002570E4">
        <w:trPr>
          <w:jc w:val="center"/>
        </w:trPr>
        <w:tc>
          <w:tcPr>
            <w:tcW w:w="4427" w:type="dxa"/>
            <w:tcBorders>
              <w:right w:val="single" w:sz="4" w:space="0" w:color="auto"/>
            </w:tcBorders>
          </w:tcPr>
          <w:p w14:paraId="751FFD13" w14:textId="382D2D9B" w:rsidR="008057B3" w:rsidRPr="005647EB" w:rsidRDefault="002570E4" w:rsidP="002570E4">
            <w:pPr>
              <w:pStyle w:val="TAL"/>
              <w:keepNext w:val="0"/>
              <w:keepLines w:val="0"/>
            </w:pPr>
            <w:r w:rsidRPr="005647EB">
              <w:t xml:space="preserve">    </w:t>
            </w:r>
            <w:r w:rsidR="008057B3" w:rsidRPr="005647EB">
              <w:t>Hysteresis</w:t>
            </w:r>
          </w:p>
        </w:tc>
        <w:tc>
          <w:tcPr>
            <w:tcW w:w="2267" w:type="dxa"/>
            <w:tcBorders>
              <w:left w:val="single" w:sz="4" w:space="0" w:color="auto"/>
              <w:right w:val="single" w:sz="4" w:space="0" w:color="auto"/>
            </w:tcBorders>
          </w:tcPr>
          <w:p w14:paraId="673CC0E7" w14:textId="60D0D982" w:rsidR="008057B3" w:rsidRPr="005647EB" w:rsidRDefault="008057B3"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20C159A0" w14:textId="26A957BF" w:rsidR="008057B3" w:rsidRPr="005647EB" w:rsidRDefault="008057B3"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49824B2" w14:textId="77777777" w:rsidR="008057B3" w:rsidRPr="005647EB" w:rsidRDefault="008057B3" w:rsidP="002570E4">
            <w:pPr>
              <w:pStyle w:val="TAL"/>
              <w:keepNext w:val="0"/>
              <w:keepLines w:val="0"/>
            </w:pPr>
          </w:p>
        </w:tc>
      </w:tr>
      <w:tr w:rsidR="008057B3" w:rsidRPr="005647EB" w14:paraId="24ABEF91"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D267E0A" w14:textId="5B82CC28"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58BE24DE" w14:textId="11811DFE" w:rsidR="008057B3" w:rsidRPr="005647EB" w:rsidRDefault="008057B3"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11992D52"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C6C6002" w14:textId="77777777" w:rsidR="008057B3" w:rsidRPr="005647EB" w:rsidRDefault="008057B3" w:rsidP="002570E4">
            <w:pPr>
              <w:pStyle w:val="TAH"/>
              <w:keepNext w:val="0"/>
              <w:keepLines w:val="0"/>
              <w:jc w:val="left"/>
              <w:rPr>
                <w:b w:val="0"/>
              </w:rPr>
            </w:pPr>
          </w:p>
        </w:tc>
      </w:tr>
      <w:tr w:rsidR="008057B3" w:rsidRPr="005647EB" w14:paraId="76E91CB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312420C" w14:textId="1C6AC2B7"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E7CC54A" w14:textId="77777777" w:rsidR="008057B3" w:rsidRPr="005647EB" w:rsidRDefault="008057B3"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3A97655"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72D7B8A" w14:textId="77777777" w:rsidR="008057B3" w:rsidRPr="005647EB" w:rsidRDefault="008057B3" w:rsidP="002570E4">
            <w:pPr>
              <w:pStyle w:val="TAH"/>
              <w:keepNext w:val="0"/>
              <w:keepLines w:val="0"/>
              <w:jc w:val="left"/>
              <w:rPr>
                <w:b w:val="0"/>
              </w:rPr>
            </w:pPr>
          </w:p>
        </w:tc>
      </w:tr>
      <w:tr w:rsidR="008057B3" w:rsidRPr="005647EB" w14:paraId="5216FC03"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800AD64" w14:textId="6BBA74CB"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D08C5A4" w14:textId="77777777" w:rsidR="008057B3" w:rsidRPr="005647EB" w:rsidRDefault="008057B3"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54932F7F"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D91EBFC" w14:textId="77777777" w:rsidR="008057B3" w:rsidRPr="005647EB" w:rsidRDefault="008057B3" w:rsidP="002570E4">
            <w:pPr>
              <w:pStyle w:val="TAH"/>
              <w:keepNext w:val="0"/>
              <w:keepLines w:val="0"/>
              <w:jc w:val="left"/>
              <w:rPr>
                <w:b w:val="0"/>
              </w:rPr>
            </w:pPr>
          </w:p>
        </w:tc>
      </w:tr>
    </w:tbl>
    <w:p w14:paraId="56CED448" w14:textId="77777777" w:rsidR="008057B3" w:rsidRPr="005647EB" w:rsidRDefault="008057B3" w:rsidP="002570E4"/>
    <w:p w14:paraId="57B2BC26" w14:textId="77777777" w:rsidR="008057B3" w:rsidRPr="005647EB" w:rsidRDefault="008057B3" w:rsidP="002570E4">
      <w:pPr>
        <w:pStyle w:val="TH"/>
        <w:keepNext w:val="0"/>
        <w:keepLines w:val="0"/>
      </w:pPr>
      <w:r w:rsidRPr="005647EB">
        <w:t xml:space="preserve">Table 8.3.14.4.3-4: </w:t>
      </w:r>
      <w:r w:rsidRPr="005647EB">
        <w:rPr>
          <w:i/>
        </w:rPr>
        <w:t>MeasurementReport</w:t>
      </w:r>
      <w:r w:rsidRPr="005647EB">
        <w:rPr>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without gap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057B3" w:rsidRPr="005647EB" w14:paraId="495FFBAD" w14:textId="77777777" w:rsidTr="002570E4">
        <w:trPr>
          <w:jc w:val="center"/>
        </w:trPr>
        <w:tc>
          <w:tcPr>
            <w:tcW w:w="9637" w:type="dxa"/>
            <w:gridSpan w:val="4"/>
            <w:shd w:val="clear" w:color="auto" w:fill="auto"/>
          </w:tcPr>
          <w:p w14:paraId="7EE8F084" w14:textId="7D2C411B" w:rsidR="008057B3" w:rsidRPr="005647EB" w:rsidRDefault="008057B3"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8057B3" w:rsidRPr="005647EB" w14:paraId="741C81AC" w14:textId="77777777" w:rsidTr="002570E4">
        <w:trPr>
          <w:jc w:val="center"/>
        </w:trPr>
        <w:tc>
          <w:tcPr>
            <w:tcW w:w="4535" w:type="dxa"/>
            <w:tcBorders>
              <w:bottom w:val="single" w:sz="4" w:space="0" w:color="auto"/>
            </w:tcBorders>
            <w:shd w:val="clear" w:color="auto" w:fill="auto"/>
          </w:tcPr>
          <w:p w14:paraId="02470247" w14:textId="30662B67" w:rsidR="008057B3" w:rsidRPr="005647EB" w:rsidRDefault="008057B3"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792F1CE1" w14:textId="77777777" w:rsidR="008057B3" w:rsidRPr="005647EB" w:rsidRDefault="008057B3" w:rsidP="002570E4">
            <w:pPr>
              <w:pStyle w:val="TAH"/>
              <w:keepNext w:val="0"/>
              <w:keepLines w:val="0"/>
            </w:pPr>
            <w:r w:rsidRPr="005647EB">
              <w:t>Value/Remark</w:t>
            </w:r>
          </w:p>
        </w:tc>
        <w:tc>
          <w:tcPr>
            <w:tcW w:w="1700" w:type="dxa"/>
            <w:tcBorders>
              <w:bottom w:val="single" w:sz="4" w:space="0" w:color="auto"/>
            </w:tcBorders>
            <w:shd w:val="clear" w:color="auto" w:fill="auto"/>
          </w:tcPr>
          <w:p w14:paraId="1F73E1B3" w14:textId="77777777" w:rsidR="008057B3" w:rsidRPr="005647EB" w:rsidRDefault="008057B3" w:rsidP="002570E4">
            <w:pPr>
              <w:pStyle w:val="TAH"/>
              <w:keepNext w:val="0"/>
              <w:keepLines w:val="0"/>
            </w:pPr>
            <w:r w:rsidRPr="005647EB">
              <w:t>Comment</w:t>
            </w:r>
          </w:p>
        </w:tc>
        <w:tc>
          <w:tcPr>
            <w:tcW w:w="1135" w:type="dxa"/>
            <w:tcBorders>
              <w:bottom w:val="single" w:sz="4" w:space="0" w:color="auto"/>
            </w:tcBorders>
            <w:shd w:val="clear" w:color="auto" w:fill="auto"/>
          </w:tcPr>
          <w:p w14:paraId="3BA6411B" w14:textId="77777777" w:rsidR="008057B3" w:rsidRPr="005647EB" w:rsidRDefault="008057B3" w:rsidP="002570E4">
            <w:pPr>
              <w:pStyle w:val="TAH"/>
              <w:keepNext w:val="0"/>
              <w:keepLines w:val="0"/>
            </w:pPr>
            <w:r w:rsidRPr="005647EB">
              <w:t>Condition</w:t>
            </w:r>
          </w:p>
        </w:tc>
      </w:tr>
      <w:tr w:rsidR="008057B3" w:rsidRPr="005647EB" w14:paraId="14A1BB1B" w14:textId="77777777" w:rsidTr="002570E4">
        <w:trPr>
          <w:jc w:val="center"/>
        </w:trPr>
        <w:tc>
          <w:tcPr>
            <w:tcW w:w="4535" w:type="dxa"/>
            <w:tcBorders>
              <w:top w:val="single" w:sz="4" w:space="0" w:color="auto"/>
              <w:bottom w:val="single" w:sz="4" w:space="0" w:color="auto"/>
            </w:tcBorders>
            <w:shd w:val="clear" w:color="auto" w:fill="auto"/>
          </w:tcPr>
          <w:p w14:paraId="04A78DA9" w14:textId="1C4C60A1" w:rsidR="008057B3" w:rsidRPr="005647EB" w:rsidRDefault="008057B3" w:rsidP="002570E4">
            <w:pPr>
              <w:pStyle w:val="TAL"/>
              <w:keepNext w:val="0"/>
              <w:keepLines w:val="0"/>
            </w:pPr>
            <w:r w:rsidRPr="005647EB">
              <w:t>MeasurementReport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shd w:val="clear" w:color="auto" w:fill="auto"/>
          </w:tcPr>
          <w:p w14:paraId="2AF24EB5"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2CC24614"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34073C51" w14:textId="77777777" w:rsidR="008057B3" w:rsidRPr="005647EB" w:rsidRDefault="008057B3" w:rsidP="002570E4">
            <w:pPr>
              <w:pStyle w:val="TAL"/>
              <w:keepNext w:val="0"/>
              <w:keepLines w:val="0"/>
            </w:pPr>
          </w:p>
        </w:tc>
      </w:tr>
      <w:tr w:rsidR="008057B3" w:rsidRPr="005647EB" w14:paraId="63A9D3A3" w14:textId="77777777" w:rsidTr="002570E4">
        <w:trPr>
          <w:jc w:val="center"/>
        </w:trPr>
        <w:tc>
          <w:tcPr>
            <w:tcW w:w="4535" w:type="dxa"/>
            <w:tcBorders>
              <w:top w:val="single" w:sz="4" w:space="0" w:color="auto"/>
              <w:bottom w:val="single" w:sz="4" w:space="0" w:color="auto"/>
            </w:tcBorders>
            <w:shd w:val="clear" w:color="auto" w:fill="auto"/>
          </w:tcPr>
          <w:p w14:paraId="1B93BFD2" w14:textId="3AD27E21" w:rsidR="008057B3" w:rsidRPr="005647EB" w:rsidRDefault="002570E4" w:rsidP="002570E4">
            <w:pPr>
              <w:pStyle w:val="TAL"/>
              <w:keepNext w:val="0"/>
              <w:keepLines w:val="0"/>
            </w:pPr>
            <w:r w:rsidRPr="005647EB">
              <w:t xml:space="preserve">  </w:t>
            </w:r>
            <w:r w:rsidR="008057B3" w:rsidRPr="005647EB">
              <w:t>criticalExtensions</w:t>
            </w:r>
            <w:r w:rsidRPr="005647EB">
              <w:t xml:space="preserve"> </w:t>
            </w:r>
            <w:r w:rsidR="008057B3" w:rsidRPr="005647EB">
              <w:t>CHOICE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0E3299EF"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4648139B"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624FA79" w14:textId="77777777" w:rsidR="008057B3" w:rsidRPr="005647EB" w:rsidRDefault="008057B3" w:rsidP="002570E4">
            <w:pPr>
              <w:pStyle w:val="TAL"/>
              <w:keepNext w:val="0"/>
              <w:keepLines w:val="0"/>
            </w:pPr>
          </w:p>
        </w:tc>
      </w:tr>
      <w:tr w:rsidR="008057B3" w:rsidRPr="005647EB" w14:paraId="1081AD92" w14:textId="77777777" w:rsidTr="002570E4">
        <w:trPr>
          <w:jc w:val="center"/>
        </w:trPr>
        <w:tc>
          <w:tcPr>
            <w:tcW w:w="4535" w:type="dxa"/>
            <w:tcBorders>
              <w:top w:val="single" w:sz="4" w:space="0" w:color="auto"/>
              <w:bottom w:val="single" w:sz="4" w:space="0" w:color="auto"/>
            </w:tcBorders>
            <w:shd w:val="clear" w:color="auto" w:fill="auto"/>
          </w:tcPr>
          <w:p w14:paraId="052912B3" w14:textId="6A19769D" w:rsidR="008057B3" w:rsidRPr="005647EB" w:rsidRDefault="002570E4" w:rsidP="002570E4">
            <w:pPr>
              <w:pStyle w:val="TAL"/>
              <w:keepNext w:val="0"/>
              <w:keepLines w:val="0"/>
            </w:pPr>
            <w:r w:rsidRPr="005647EB">
              <w:t xml:space="preserve">    </w:t>
            </w:r>
            <w:r w:rsidR="008057B3" w:rsidRPr="005647EB">
              <w:t>c1</w:t>
            </w:r>
            <w:r w:rsidRPr="005647EB">
              <w:t xml:space="preserve"> </w:t>
            </w:r>
            <w:r w:rsidR="008057B3" w:rsidRPr="005647EB">
              <w:t>CHOICE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13BF0185"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21AA1067"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4440508" w14:textId="77777777" w:rsidR="008057B3" w:rsidRPr="005647EB" w:rsidRDefault="008057B3" w:rsidP="002570E4">
            <w:pPr>
              <w:pStyle w:val="TAL"/>
              <w:keepNext w:val="0"/>
              <w:keepLines w:val="0"/>
            </w:pPr>
          </w:p>
        </w:tc>
      </w:tr>
      <w:tr w:rsidR="008057B3" w:rsidRPr="005647EB" w14:paraId="626675FC" w14:textId="77777777" w:rsidTr="002570E4">
        <w:trPr>
          <w:jc w:val="center"/>
        </w:trPr>
        <w:tc>
          <w:tcPr>
            <w:tcW w:w="4535" w:type="dxa"/>
            <w:tcBorders>
              <w:top w:val="single" w:sz="4" w:space="0" w:color="auto"/>
              <w:bottom w:val="single" w:sz="4" w:space="0" w:color="auto"/>
            </w:tcBorders>
            <w:shd w:val="clear" w:color="auto" w:fill="auto"/>
          </w:tcPr>
          <w:p w14:paraId="59EC6D37" w14:textId="16513ACF" w:rsidR="008057B3" w:rsidRPr="005647EB" w:rsidRDefault="002570E4" w:rsidP="002570E4">
            <w:pPr>
              <w:pStyle w:val="TAL"/>
              <w:keepNext w:val="0"/>
              <w:keepLines w:val="0"/>
            </w:pPr>
            <w:r w:rsidRPr="005647EB">
              <w:t xml:space="preserve">      </w:t>
            </w:r>
            <w:r w:rsidR="008057B3" w:rsidRPr="005647EB">
              <w:t>measurementReport-r8</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5E26B324"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0DB355F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33F53E5E" w14:textId="77777777" w:rsidR="008057B3" w:rsidRPr="005647EB" w:rsidRDefault="008057B3" w:rsidP="002570E4">
            <w:pPr>
              <w:pStyle w:val="TAL"/>
              <w:keepNext w:val="0"/>
              <w:keepLines w:val="0"/>
            </w:pPr>
          </w:p>
        </w:tc>
      </w:tr>
      <w:tr w:rsidR="008057B3" w:rsidRPr="005647EB" w14:paraId="23D2FC3B" w14:textId="77777777" w:rsidTr="002570E4">
        <w:trPr>
          <w:jc w:val="center"/>
        </w:trPr>
        <w:tc>
          <w:tcPr>
            <w:tcW w:w="4535" w:type="dxa"/>
            <w:tcBorders>
              <w:top w:val="single" w:sz="4" w:space="0" w:color="auto"/>
              <w:bottom w:val="single" w:sz="4" w:space="0" w:color="auto"/>
            </w:tcBorders>
            <w:shd w:val="clear" w:color="auto" w:fill="auto"/>
          </w:tcPr>
          <w:p w14:paraId="0FC93C96" w14:textId="58675580" w:rsidR="008057B3" w:rsidRPr="005647EB" w:rsidRDefault="002570E4" w:rsidP="002570E4">
            <w:pPr>
              <w:pStyle w:val="TAL"/>
              <w:keepNext w:val="0"/>
              <w:keepLines w:val="0"/>
            </w:pPr>
            <w:r w:rsidRPr="005647EB">
              <w:t xml:space="preserve">        </w:t>
            </w:r>
            <w:r w:rsidR="008057B3" w:rsidRPr="005647EB">
              <w:t>measResults</w:t>
            </w:r>
            <w:r w:rsidRPr="005647EB">
              <w:t xml:space="preserve"> </w:t>
            </w:r>
            <w:r w:rsidR="008057B3" w:rsidRPr="005647EB">
              <w:t>::=</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625F985"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69E2318A"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25936D40" w14:textId="77777777" w:rsidR="008057B3" w:rsidRPr="005647EB" w:rsidRDefault="008057B3" w:rsidP="002570E4">
            <w:pPr>
              <w:pStyle w:val="TAL"/>
              <w:keepNext w:val="0"/>
              <w:keepLines w:val="0"/>
            </w:pPr>
          </w:p>
        </w:tc>
      </w:tr>
      <w:tr w:rsidR="008057B3" w:rsidRPr="005647EB" w14:paraId="63E0D6C1" w14:textId="77777777" w:rsidTr="002570E4">
        <w:trPr>
          <w:jc w:val="center"/>
        </w:trPr>
        <w:tc>
          <w:tcPr>
            <w:tcW w:w="4535" w:type="dxa"/>
            <w:tcBorders>
              <w:top w:val="single" w:sz="4" w:space="0" w:color="auto"/>
              <w:bottom w:val="single" w:sz="4" w:space="0" w:color="auto"/>
            </w:tcBorders>
            <w:shd w:val="clear" w:color="auto" w:fill="auto"/>
          </w:tcPr>
          <w:p w14:paraId="70231DF3" w14:textId="330133BA" w:rsidR="008057B3" w:rsidRPr="005647EB" w:rsidRDefault="002570E4" w:rsidP="002570E4">
            <w:pPr>
              <w:pStyle w:val="TAL"/>
              <w:keepNext w:val="0"/>
              <w:keepLines w:val="0"/>
            </w:pPr>
            <w:r w:rsidRPr="005647EB">
              <w:t xml:space="preserve">          </w:t>
            </w:r>
            <w:r w:rsidR="008057B3" w:rsidRPr="005647EB">
              <w:t>measId</w:t>
            </w:r>
          </w:p>
        </w:tc>
        <w:tc>
          <w:tcPr>
            <w:tcW w:w="2267" w:type="dxa"/>
            <w:tcBorders>
              <w:top w:val="single" w:sz="4" w:space="0" w:color="auto"/>
              <w:bottom w:val="single" w:sz="4" w:space="0" w:color="auto"/>
            </w:tcBorders>
            <w:shd w:val="clear" w:color="auto" w:fill="auto"/>
          </w:tcPr>
          <w:p w14:paraId="0E40EE2A" w14:textId="77777777" w:rsidR="008057B3" w:rsidRPr="005647EB" w:rsidRDefault="008057B3"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6BFD7089"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74D32935" w14:textId="77777777" w:rsidR="008057B3" w:rsidRPr="005647EB" w:rsidRDefault="008057B3" w:rsidP="002570E4">
            <w:pPr>
              <w:pStyle w:val="TAL"/>
              <w:keepNext w:val="0"/>
              <w:keepLines w:val="0"/>
            </w:pPr>
          </w:p>
        </w:tc>
      </w:tr>
      <w:tr w:rsidR="008057B3" w:rsidRPr="005647EB" w14:paraId="12C04E52" w14:textId="77777777" w:rsidTr="002570E4">
        <w:trPr>
          <w:jc w:val="center"/>
        </w:trPr>
        <w:tc>
          <w:tcPr>
            <w:tcW w:w="4535" w:type="dxa"/>
            <w:tcBorders>
              <w:top w:val="single" w:sz="4" w:space="0" w:color="auto"/>
              <w:bottom w:val="single" w:sz="4" w:space="0" w:color="auto"/>
            </w:tcBorders>
            <w:shd w:val="clear" w:color="auto" w:fill="auto"/>
          </w:tcPr>
          <w:p w14:paraId="439B97BC" w14:textId="61A45654" w:rsidR="008057B3" w:rsidRPr="005647EB" w:rsidRDefault="002570E4" w:rsidP="002570E4">
            <w:pPr>
              <w:pStyle w:val="TAL"/>
              <w:keepNext w:val="0"/>
              <w:keepLines w:val="0"/>
            </w:pPr>
            <w:r w:rsidRPr="005647EB">
              <w:t xml:space="preserve">          </w:t>
            </w:r>
            <w:r w:rsidR="008057B3" w:rsidRPr="005647EB">
              <w:t>measResult</w:t>
            </w:r>
            <w:r w:rsidR="008057B3" w:rsidRPr="005647EB">
              <w:rPr>
                <w:lang w:eastAsia="zh-CN"/>
              </w:rPr>
              <w:t>P</w:t>
            </w:r>
            <w:r w:rsidR="008057B3" w:rsidRPr="005647EB">
              <w:t>Cell</w:t>
            </w:r>
            <w:r w:rsidRPr="005647EB">
              <w:rPr>
                <w:lang w:eastAsia="zh-CN"/>
              </w:rPr>
              <w:t xml:space="preserve"> </w:t>
            </w:r>
            <w:r w:rsidR="008057B3" w:rsidRPr="005647EB">
              <w:t>::=</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4318D72C"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2B037E97"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01C24E5" w14:textId="77777777" w:rsidR="008057B3" w:rsidRPr="005647EB" w:rsidRDefault="008057B3" w:rsidP="002570E4">
            <w:pPr>
              <w:pStyle w:val="TAL"/>
              <w:keepNext w:val="0"/>
              <w:keepLines w:val="0"/>
            </w:pPr>
          </w:p>
        </w:tc>
      </w:tr>
      <w:tr w:rsidR="008057B3" w:rsidRPr="005647EB" w14:paraId="66D3EA37" w14:textId="77777777" w:rsidTr="002570E4">
        <w:trPr>
          <w:jc w:val="center"/>
        </w:trPr>
        <w:tc>
          <w:tcPr>
            <w:tcW w:w="4535" w:type="dxa"/>
            <w:tcBorders>
              <w:top w:val="single" w:sz="4" w:space="0" w:color="auto"/>
              <w:bottom w:val="single" w:sz="4" w:space="0" w:color="auto"/>
            </w:tcBorders>
            <w:shd w:val="clear" w:color="auto" w:fill="auto"/>
          </w:tcPr>
          <w:p w14:paraId="76894D31" w14:textId="7E6E57DD" w:rsidR="008057B3" w:rsidRPr="005647EB" w:rsidRDefault="002570E4" w:rsidP="002570E4">
            <w:pPr>
              <w:pStyle w:val="TAL"/>
              <w:keepNext w:val="0"/>
              <w:keepLines w:val="0"/>
            </w:pPr>
            <w:r w:rsidRPr="005647EB">
              <w:t xml:space="preserve">            </w:t>
            </w:r>
            <w:r w:rsidR="008057B3" w:rsidRPr="005647EB">
              <w:t>rsrpResult</w:t>
            </w:r>
          </w:p>
        </w:tc>
        <w:tc>
          <w:tcPr>
            <w:tcW w:w="2267" w:type="dxa"/>
            <w:tcBorders>
              <w:top w:val="single" w:sz="4" w:space="0" w:color="auto"/>
              <w:bottom w:val="single" w:sz="4" w:space="0" w:color="auto"/>
            </w:tcBorders>
            <w:shd w:val="clear" w:color="auto" w:fill="auto"/>
          </w:tcPr>
          <w:p w14:paraId="0C6353DB" w14:textId="77777777" w:rsidR="008057B3" w:rsidRPr="005647EB" w:rsidRDefault="008057B3" w:rsidP="002570E4">
            <w:pPr>
              <w:pStyle w:val="TAL"/>
              <w:keepNext w:val="0"/>
              <w:keepLines w:val="0"/>
            </w:pPr>
            <w:r w:rsidRPr="005647EB">
              <w:t>(0..97)</w:t>
            </w:r>
          </w:p>
        </w:tc>
        <w:tc>
          <w:tcPr>
            <w:tcW w:w="1700" w:type="dxa"/>
            <w:tcBorders>
              <w:top w:val="single" w:sz="4" w:space="0" w:color="auto"/>
              <w:bottom w:val="single" w:sz="4" w:space="0" w:color="auto"/>
            </w:tcBorders>
            <w:shd w:val="clear" w:color="auto" w:fill="auto"/>
          </w:tcPr>
          <w:p w14:paraId="5994A032"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35D27B60" w14:textId="77777777" w:rsidR="008057B3" w:rsidRPr="005647EB" w:rsidRDefault="008057B3" w:rsidP="002570E4">
            <w:pPr>
              <w:pStyle w:val="TAL"/>
              <w:keepNext w:val="0"/>
              <w:keepLines w:val="0"/>
            </w:pPr>
          </w:p>
        </w:tc>
      </w:tr>
      <w:tr w:rsidR="008057B3" w:rsidRPr="005647EB" w14:paraId="2452C130" w14:textId="77777777" w:rsidTr="002570E4">
        <w:trPr>
          <w:jc w:val="center"/>
        </w:trPr>
        <w:tc>
          <w:tcPr>
            <w:tcW w:w="4535" w:type="dxa"/>
            <w:tcBorders>
              <w:top w:val="single" w:sz="4" w:space="0" w:color="auto"/>
              <w:bottom w:val="single" w:sz="4" w:space="0" w:color="auto"/>
            </w:tcBorders>
            <w:shd w:val="clear" w:color="auto" w:fill="auto"/>
          </w:tcPr>
          <w:p w14:paraId="6ACD1FBD" w14:textId="4C031402" w:rsidR="008057B3" w:rsidRPr="005647EB" w:rsidRDefault="002570E4" w:rsidP="002570E4">
            <w:pPr>
              <w:pStyle w:val="TAL"/>
              <w:keepNext w:val="0"/>
              <w:keepLines w:val="0"/>
            </w:pPr>
            <w:r w:rsidRPr="005647EB">
              <w:t xml:space="preserve">            </w:t>
            </w:r>
            <w:r w:rsidR="008057B3" w:rsidRPr="005647EB">
              <w:t>rsrqResult</w:t>
            </w:r>
          </w:p>
        </w:tc>
        <w:tc>
          <w:tcPr>
            <w:tcW w:w="2267" w:type="dxa"/>
            <w:tcBorders>
              <w:top w:val="single" w:sz="4" w:space="0" w:color="auto"/>
              <w:bottom w:val="single" w:sz="4" w:space="0" w:color="auto"/>
            </w:tcBorders>
            <w:shd w:val="clear" w:color="auto" w:fill="auto"/>
          </w:tcPr>
          <w:p w14:paraId="5A4774BE" w14:textId="77777777" w:rsidR="008057B3" w:rsidRPr="005647EB" w:rsidRDefault="008057B3" w:rsidP="002570E4">
            <w:pPr>
              <w:pStyle w:val="TAL"/>
              <w:keepNext w:val="0"/>
              <w:keepLines w:val="0"/>
            </w:pPr>
            <w:r w:rsidRPr="005647EB">
              <w:t>(0..34)</w:t>
            </w:r>
          </w:p>
        </w:tc>
        <w:tc>
          <w:tcPr>
            <w:tcW w:w="1700" w:type="dxa"/>
            <w:tcBorders>
              <w:top w:val="single" w:sz="4" w:space="0" w:color="auto"/>
              <w:bottom w:val="single" w:sz="4" w:space="0" w:color="auto"/>
            </w:tcBorders>
            <w:shd w:val="clear" w:color="auto" w:fill="auto"/>
          </w:tcPr>
          <w:p w14:paraId="02568A33"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D006C97" w14:textId="77777777" w:rsidR="008057B3" w:rsidRPr="005647EB" w:rsidRDefault="008057B3" w:rsidP="002570E4">
            <w:pPr>
              <w:pStyle w:val="TAL"/>
              <w:keepNext w:val="0"/>
              <w:keepLines w:val="0"/>
            </w:pPr>
          </w:p>
        </w:tc>
      </w:tr>
      <w:tr w:rsidR="008057B3" w:rsidRPr="005647EB" w14:paraId="25E4ACFB" w14:textId="77777777" w:rsidTr="002570E4">
        <w:trPr>
          <w:jc w:val="center"/>
        </w:trPr>
        <w:tc>
          <w:tcPr>
            <w:tcW w:w="4535" w:type="dxa"/>
            <w:tcBorders>
              <w:top w:val="single" w:sz="4" w:space="0" w:color="auto"/>
              <w:bottom w:val="single" w:sz="4" w:space="0" w:color="auto"/>
            </w:tcBorders>
            <w:shd w:val="clear" w:color="auto" w:fill="auto"/>
          </w:tcPr>
          <w:p w14:paraId="15CA213C" w14:textId="7F33AFDF"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0669C9A0"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2368B5E6"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031709EE" w14:textId="77777777" w:rsidR="008057B3" w:rsidRPr="005647EB" w:rsidRDefault="008057B3" w:rsidP="002570E4">
            <w:pPr>
              <w:pStyle w:val="TAL"/>
              <w:keepNext w:val="0"/>
              <w:keepLines w:val="0"/>
            </w:pPr>
          </w:p>
        </w:tc>
      </w:tr>
      <w:tr w:rsidR="008057B3" w:rsidRPr="005647EB" w14:paraId="62DA40E7" w14:textId="77777777" w:rsidTr="002570E4">
        <w:trPr>
          <w:jc w:val="center"/>
        </w:trPr>
        <w:tc>
          <w:tcPr>
            <w:tcW w:w="4535" w:type="dxa"/>
            <w:tcBorders>
              <w:top w:val="single" w:sz="4" w:space="0" w:color="auto"/>
              <w:bottom w:val="single" w:sz="4" w:space="0" w:color="auto"/>
            </w:tcBorders>
            <w:shd w:val="clear" w:color="auto" w:fill="auto"/>
          </w:tcPr>
          <w:p w14:paraId="50CCD188" w14:textId="4B8B3D77" w:rsidR="008057B3" w:rsidRPr="005647EB" w:rsidRDefault="002570E4" w:rsidP="002570E4">
            <w:pPr>
              <w:pStyle w:val="TAL"/>
              <w:keepNext w:val="0"/>
              <w:keepLines w:val="0"/>
              <w:rPr>
                <w:lang w:eastAsia="zh-CN"/>
              </w:rPr>
            </w:pPr>
            <w:r w:rsidRPr="005647EB">
              <w:t xml:space="preserve">          </w:t>
            </w:r>
            <w:r w:rsidR="008057B3" w:rsidRPr="005647EB">
              <w:t>measResultNeighCells</w:t>
            </w:r>
            <w:r w:rsidRPr="005647EB">
              <w:t xml:space="preserve"> </w:t>
            </w:r>
            <w:r w:rsidR="008057B3" w:rsidRPr="005647EB">
              <w:t>CHOICE</w:t>
            </w:r>
            <w:r w:rsidRPr="005647EB">
              <w:t xml:space="preserve"> </w:t>
            </w:r>
            <w:r w:rsidR="008057B3" w:rsidRPr="005647EB">
              <w:t>{</w:t>
            </w:r>
            <w:r w:rsidRPr="005647EB">
              <w:rPr>
                <w:lang w:eastAsia="zh-CN"/>
              </w:rPr>
              <w:t xml:space="preserve"> </w:t>
            </w:r>
            <w:r w:rsidR="008057B3" w:rsidRPr="005647EB">
              <w:rPr>
                <w:lang w:eastAsia="zh-CN"/>
              </w:rPr>
              <w:t>}</w:t>
            </w:r>
          </w:p>
        </w:tc>
        <w:tc>
          <w:tcPr>
            <w:tcW w:w="2267" w:type="dxa"/>
            <w:tcBorders>
              <w:top w:val="single" w:sz="4" w:space="0" w:color="auto"/>
              <w:bottom w:val="single" w:sz="4" w:space="0" w:color="auto"/>
            </w:tcBorders>
            <w:shd w:val="clear" w:color="auto" w:fill="auto"/>
          </w:tcPr>
          <w:p w14:paraId="5C8F2FA9" w14:textId="23EC8C4E"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7C245DC0"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A2D9C84" w14:textId="77777777" w:rsidR="008057B3" w:rsidRPr="005647EB" w:rsidRDefault="008057B3" w:rsidP="002570E4">
            <w:pPr>
              <w:pStyle w:val="TAL"/>
              <w:keepNext w:val="0"/>
              <w:keepLines w:val="0"/>
            </w:pPr>
          </w:p>
        </w:tc>
      </w:tr>
      <w:tr w:rsidR="008057B3" w:rsidRPr="005647EB" w14:paraId="78DC1A07" w14:textId="77777777" w:rsidTr="002570E4">
        <w:trPr>
          <w:jc w:val="center"/>
        </w:trPr>
        <w:tc>
          <w:tcPr>
            <w:tcW w:w="4535" w:type="dxa"/>
            <w:tcBorders>
              <w:top w:val="single" w:sz="4" w:space="0" w:color="auto"/>
              <w:bottom w:val="single" w:sz="4" w:space="0" w:color="auto"/>
            </w:tcBorders>
            <w:shd w:val="clear" w:color="auto" w:fill="auto"/>
          </w:tcPr>
          <w:p w14:paraId="69F8CCA9" w14:textId="743D459D" w:rsidR="008057B3" w:rsidRPr="005647EB" w:rsidRDefault="002570E4" w:rsidP="002570E4">
            <w:pPr>
              <w:pStyle w:val="TAL"/>
              <w:keepNext w:val="0"/>
              <w:keepLines w:val="0"/>
              <w:rPr>
                <w:lang w:eastAsia="zh-CN"/>
              </w:rPr>
            </w:pPr>
            <w:r w:rsidRPr="005647EB">
              <w:t xml:space="preserve">          </w:t>
            </w:r>
            <w:r w:rsidR="008057B3" w:rsidRPr="005647EB">
              <w:t>measResultForECID-r9</w:t>
            </w:r>
          </w:p>
        </w:tc>
        <w:tc>
          <w:tcPr>
            <w:tcW w:w="2267" w:type="dxa"/>
            <w:tcBorders>
              <w:top w:val="single" w:sz="4" w:space="0" w:color="auto"/>
              <w:bottom w:val="single" w:sz="4" w:space="0" w:color="auto"/>
            </w:tcBorders>
            <w:shd w:val="clear" w:color="auto" w:fill="auto"/>
          </w:tcPr>
          <w:p w14:paraId="08D05B12" w14:textId="5ECA49F9"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3C4275B1"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CA9CAF6" w14:textId="77777777" w:rsidR="008057B3" w:rsidRPr="005647EB" w:rsidRDefault="008057B3" w:rsidP="002570E4">
            <w:pPr>
              <w:pStyle w:val="TAL"/>
              <w:keepNext w:val="0"/>
              <w:keepLines w:val="0"/>
            </w:pPr>
          </w:p>
        </w:tc>
      </w:tr>
      <w:tr w:rsidR="008057B3" w:rsidRPr="005647EB" w14:paraId="1A59673F" w14:textId="77777777" w:rsidTr="002570E4">
        <w:trPr>
          <w:jc w:val="center"/>
        </w:trPr>
        <w:tc>
          <w:tcPr>
            <w:tcW w:w="4535" w:type="dxa"/>
            <w:tcBorders>
              <w:top w:val="single" w:sz="4" w:space="0" w:color="auto"/>
              <w:bottom w:val="single" w:sz="4" w:space="0" w:color="auto"/>
            </w:tcBorders>
            <w:shd w:val="clear" w:color="auto" w:fill="auto"/>
          </w:tcPr>
          <w:p w14:paraId="2EDF7681" w14:textId="2286C027" w:rsidR="008057B3" w:rsidRPr="005647EB" w:rsidRDefault="002570E4" w:rsidP="002570E4">
            <w:pPr>
              <w:pStyle w:val="TAL"/>
              <w:keepNext w:val="0"/>
              <w:keepLines w:val="0"/>
              <w:rPr>
                <w:lang w:eastAsia="zh-CN"/>
              </w:rPr>
            </w:pPr>
            <w:r w:rsidRPr="005647EB">
              <w:t xml:space="preserve">          </w:t>
            </w:r>
            <w:r w:rsidR="008057B3" w:rsidRPr="005647EB">
              <w:rPr>
                <w:lang w:eastAsia="zh-CN"/>
              </w:rPr>
              <w:t>locationInfo-r10</w:t>
            </w:r>
          </w:p>
        </w:tc>
        <w:tc>
          <w:tcPr>
            <w:tcW w:w="2267" w:type="dxa"/>
            <w:tcBorders>
              <w:top w:val="single" w:sz="4" w:space="0" w:color="auto"/>
              <w:bottom w:val="single" w:sz="4" w:space="0" w:color="auto"/>
            </w:tcBorders>
            <w:shd w:val="clear" w:color="auto" w:fill="auto"/>
          </w:tcPr>
          <w:p w14:paraId="4DD2055C" w14:textId="090B0AE0"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0D2473BD"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A78E0EB" w14:textId="77777777" w:rsidR="008057B3" w:rsidRPr="005647EB" w:rsidRDefault="008057B3" w:rsidP="002570E4">
            <w:pPr>
              <w:pStyle w:val="TAL"/>
              <w:keepNext w:val="0"/>
              <w:keepLines w:val="0"/>
            </w:pPr>
          </w:p>
        </w:tc>
      </w:tr>
      <w:tr w:rsidR="008057B3" w:rsidRPr="005647EB" w14:paraId="7CE0A970" w14:textId="77777777" w:rsidTr="002570E4">
        <w:trPr>
          <w:jc w:val="center"/>
        </w:trPr>
        <w:tc>
          <w:tcPr>
            <w:tcW w:w="4535" w:type="dxa"/>
            <w:tcBorders>
              <w:top w:val="single" w:sz="4" w:space="0" w:color="auto"/>
              <w:bottom w:val="single" w:sz="4" w:space="0" w:color="auto"/>
            </w:tcBorders>
            <w:shd w:val="clear" w:color="auto" w:fill="auto"/>
          </w:tcPr>
          <w:p w14:paraId="72DAA77D" w14:textId="3B35DF35"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49584AD0"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5B3AF6B0"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001691B6" w14:textId="77777777" w:rsidR="008057B3" w:rsidRPr="005647EB" w:rsidRDefault="008057B3" w:rsidP="002570E4">
            <w:pPr>
              <w:pStyle w:val="TAL"/>
              <w:keepNext w:val="0"/>
              <w:keepLines w:val="0"/>
            </w:pPr>
          </w:p>
        </w:tc>
      </w:tr>
      <w:tr w:rsidR="008057B3" w:rsidRPr="005647EB" w14:paraId="6505637A" w14:textId="77777777" w:rsidTr="002570E4">
        <w:trPr>
          <w:jc w:val="center"/>
        </w:trPr>
        <w:tc>
          <w:tcPr>
            <w:tcW w:w="4535" w:type="dxa"/>
            <w:tcBorders>
              <w:top w:val="single" w:sz="4" w:space="0" w:color="auto"/>
              <w:bottom w:val="single" w:sz="4" w:space="0" w:color="auto"/>
            </w:tcBorders>
            <w:shd w:val="clear" w:color="auto" w:fill="auto"/>
          </w:tcPr>
          <w:p w14:paraId="51D121FA" w14:textId="01F50924"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5F1157D9"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37640C7B"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43F8CB3" w14:textId="77777777" w:rsidR="008057B3" w:rsidRPr="005647EB" w:rsidRDefault="008057B3" w:rsidP="002570E4">
            <w:pPr>
              <w:pStyle w:val="TAL"/>
              <w:keepNext w:val="0"/>
              <w:keepLines w:val="0"/>
            </w:pPr>
          </w:p>
        </w:tc>
      </w:tr>
      <w:tr w:rsidR="008057B3" w:rsidRPr="005647EB" w14:paraId="398E4837" w14:textId="77777777" w:rsidTr="002570E4">
        <w:trPr>
          <w:jc w:val="center"/>
        </w:trPr>
        <w:tc>
          <w:tcPr>
            <w:tcW w:w="4535" w:type="dxa"/>
            <w:tcBorders>
              <w:top w:val="single" w:sz="4" w:space="0" w:color="auto"/>
              <w:bottom w:val="single" w:sz="4" w:space="0" w:color="auto"/>
            </w:tcBorders>
            <w:shd w:val="clear" w:color="auto" w:fill="auto"/>
          </w:tcPr>
          <w:p w14:paraId="1AC61EDB" w14:textId="7C98818E"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D9A81BD"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6B7002C1"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32690D0" w14:textId="77777777" w:rsidR="008057B3" w:rsidRPr="005647EB" w:rsidRDefault="008057B3" w:rsidP="002570E4">
            <w:pPr>
              <w:pStyle w:val="TAL"/>
              <w:keepNext w:val="0"/>
              <w:keepLines w:val="0"/>
            </w:pPr>
          </w:p>
        </w:tc>
      </w:tr>
      <w:tr w:rsidR="008057B3" w:rsidRPr="005647EB" w14:paraId="198CA9D4" w14:textId="77777777" w:rsidTr="002570E4">
        <w:trPr>
          <w:jc w:val="center"/>
        </w:trPr>
        <w:tc>
          <w:tcPr>
            <w:tcW w:w="4535" w:type="dxa"/>
            <w:tcBorders>
              <w:top w:val="single" w:sz="4" w:space="0" w:color="auto"/>
              <w:bottom w:val="single" w:sz="4" w:space="0" w:color="auto"/>
            </w:tcBorders>
            <w:shd w:val="clear" w:color="auto" w:fill="auto"/>
          </w:tcPr>
          <w:p w14:paraId="227538DA" w14:textId="26387846"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0612D8FE"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1C1B3AED"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BB067D8" w14:textId="77777777" w:rsidR="008057B3" w:rsidRPr="005647EB" w:rsidRDefault="008057B3" w:rsidP="002570E4">
            <w:pPr>
              <w:pStyle w:val="TAL"/>
              <w:keepNext w:val="0"/>
              <w:keepLines w:val="0"/>
            </w:pPr>
          </w:p>
        </w:tc>
      </w:tr>
      <w:tr w:rsidR="008057B3" w:rsidRPr="005647EB" w14:paraId="75EFE600" w14:textId="77777777" w:rsidTr="002570E4">
        <w:trPr>
          <w:jc w:val="center"/>
        </w:trPr>
        <w:tc>
          <w:tcPr>
            <w:tcW w:w="4535" w:type="dxa"/>
            <w:tcBorders>
              <w:top w:val="single" w:sz="4" w:space="0" w:color="auto"/>
            </w:tcBorders>
            <w:shd w:val="clear" w:color="auto" w:fill="auto"/>
          </w:tcPr>
          <w:p w14:paraId="445BF41F" w14:textId="77777777" w:rsidR="008057B3" w:rsidRPr="005647EB" w:rsidRDefault="008057B3" w:rsidP="002570E4">
            <w:pPr>
              <w:pStyle w:val="TAL"/>
              <w:keepNext w:val="0"/>
              <w:keepLines w:val="0"/>
            </w:pPr>
            <w:r w:rsidRPr="005647EB">
              <w:t>}</w:t>
            </w:r>
          </w:p>
        </w:tc>
        <w:tc>
          <w:tcPr>
            <w:tcW w:w="2267" w:type="dxa"/>
            <w:tcBorders>
              <w:top w:val="single" w:sz="4" w:space="0" w:color="auto"/>
            </w:tcBorders>
            <w:shd w:val="clear" w:color="auto" w:fill="auto"/>
          </w:tcPr>
          <w:p w14:paraId="16B11564" w14:textId="77777777" w:rsidR="008057B3" w:rsidRPr="005647EB" w:rsidRDefault="008057B3" w:rsidP="002570E4">
            <w:pPr>
              <w:pStyle w:val="TAL"/>
              <w:keepNext w:val="0"/>
              <w:keepLines w:val="0"/>
            </w:pPr>
          </w:p>
        </w:tc>
        <w:tc>
          <w:tcPr>
            <w:tcW w:w="1700" w:type="dxa"/>
            <w:tcBorders>
              <w:top w:val="single" w:sz="4" w:space="0" w:color="auto"/>
            </w:tcBorders>
            <w:shd w:val="clear" w:color="auto" w:fill="auto"/>
          </w:tcPr>
          <w:p w14:paraId="228E65C9" w14:textId="77777777" w:rsidR="008057B3" w:rsidRPr="005647EB" w:rsidRDefault="008057B3" w:rsidP="002570E4">
            <w:pPr>
              <w:pStyle w:val="TAL"/>
              <w:keepNext w:val="0"/>
              <w:keepLines w:val="0"/>
            </w:pPr>
          </w:p>
        </w:tc>
        <w:tc>
          <w:tcPr>
            <w:tcW w:w="1135" w:type="dxa"/>
            <w:tcBorders>
              <w:top w:val="single" w:sz="4" w:space="0" w:color="auto"/>
            </w:tcBorders>
            <w:shd w:val="clear" w:color="auto" w:fill="auto"/>
          </w:tcPr>
          <w:p w14:paraId="4BE39C4C" w14:textId="77777777" w:rsidR="008057B3" w:rsidRPr="005647EB" w:rsidRDefault="008057B3" w:rsidP="002570E4">
            <w:pPr>
              <w:pStyle w:val="TAL"/>
              <w:keepNext w:val="0"/>
              <w:keepLines w:val="0"/>
            </w:pPr>
          </w:p>
        </w:tc>
      </w:tr>
    </w:tbl>
    <w:p w14:paraId="0F577867" w14:textId="77777777" w:rsidR="008057B3" w:rsidRPr="005647EB" w:rsidRDefault="008057B3" w:rsidP="002570E4"/>
    <w:p w14:paraId="29B2B833" w14:textId="77777777" w:rsidR="008057B3" w:rsidRPr="005647EB" w:rsidRDefault="008057B3" w:rsidP="002570E4">
      <w:pPr>
        <w:pStyle w:val="TH"/>
        <w:keepNext w:val="0"/>
        <w:keepLines w:val="0"/>
        <w:rPr>
          <w:lang w:eastAsia="x-none"/>
        </w:rPr>
      </w:pPr>
      <w:r w:rsidRPr="005647EB">
        <w:t xml:space="preserve">Table 8.3.14.4.3-5: </w:t>
      </w:r>
      <w:r w:rsidRPr="005647EB">
        <w:rPr>
          <w:i/>
        </w:rPr>
        <w:t xml:space="preserve">MPDCCH-Config-r13-DEFAULT: </w:t>
      </w:r>
      <w:r w:rsidRPr="005647EB">
        <w:t xml:space="preserve">Additional </w:t>
      </w:r>
      <w:r w:rsidRPr="005647EB">
        <w:rPr>
          <w:rFonts w:cs="v4.2.0"/>
          <w:snapToGrid w:val="0"/>
          <w:lang w:eastAsia="zh-TW"/>
        </w:rPr>
        <w:t xml:space="preserve">E-UTRAN FDD-FDD inter-frequency event triggered under fading propagation conditions for CE UE in CEModeA without gap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8057B3" w:rsidRPr="005647EB" w14:paraId="6F18779C"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48513985" w14:textId="0BA19C1B" w:rsidR="008057B3" w:rsidRPr="005647EB" w:rsidRDefault="008057B3"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8057B3" w:rsidRPr="005647EB" w14:paraId="7E979BB2"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B182C7" w14:textId="0FB9676E" w:rsidR="008057B3" w:rsidRPr="005647EB" w:rsidRDefault="008057B3"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6CF2BD5E" w14:textId="77777777" w:rsidR="008057B3" w:rsidRPr="005647EB" w:rsidRDefault="008057B3"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3757BE61" w14:textId="77777777" w:rsidR="008057B3" w:rsidRPr="005647EB" w:rsidRDefault="008057B3"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3C2F5333" w14:textId="77777777" w:rsidR="008057B3" w:rsidRPr="005647EB" w:rsidRDefault="008057B3" w:rsidP="002570E4">
            <w:pPr>
              <w:pStyle w:val="TAL"/>
              <w:keepNext w:val="0"/>
              <w:keepLines w:val="0"/>
              <w:jc w:val="center"/>
              <w:rPr>
                <w:b/>
                <w:lang w:eastAsia="ja-JP"/>
              </w:rPr>
            </w:pPr>
            <w:r w:rsidRPr="005647EB">
              <w:rPr>
                <w:b/>
                <w:lang w:eastAsia="ja-JP"/>
              </w:rPr>
              <w:t>Condition</w:t>
            </w:r>
          </w:p>
        </w:tc>
      </w:tr>
      <w:tr w:rsidR="008057B3" w:rsidRPr="005647EB" w14:paraId="38D9AE4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3D0982" w14:textId="42BC03F5"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mpdcch-config-r13</w:t>
            </w:r>
            <w:r w:rsidRPr="005647EB">
              <w:rPr>
                <w:lang w:eastAsia="ja-JP"/>
              </w:rPr>
              <w:t xml:space="preserve"> </w:t>
            </w:r>
            <w:r w:rsidR="008057B3" w:rsidRPr="005647EB">
              <w:rPr>
                <w:lang w:eastAsia="ja-JP"/>
              </w:rPr>
              <w:t>CHOICE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5A26DDB"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35D5C26"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FA505BB" w14:textId="77777777" w:rsidR="008057B3" w:rsidRPr="005647EB" w:rsidRDefault="008057B3" w:rsidP="002570E4">
            <w:pPr>
              <w:pStyle w:val="TAL"/>
              <w:keepNext w:val="0"/>
              <w:keepLines w:val="0"/>
              <w:rPr>
                <w:lang w:eastAsia="ja-JP"/>
              </w:rPr>
            </w:pPr>
          </w:p>
        </w:tc>
      </w:tr>
      <w:tr w:rsidR="008057B3" w:rsidRPr="005647EB" w14:paraId="741B6465"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20091DF" w14:textId="26D8742F"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setup</w:t>
            </w:r>
            <w:r w:rsidRPr="005647EB">
              <w:rPr>
                <w:lang w:eastAsia="ja-JP"/>
              </w:rPr>
              <w:t xml:space="preserve"> </w:t>
            </w:r>
            <w:r w:rsidR="008057B3" w:rsidRPr="005647EB">
              <w:rPr>
                <w:lang w:eastAsia="ja-JP"/>
              </w:rPr>
              <w:t>SEQUENCE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AE8DFF2"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2E408C7"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131872B" w14:textId="77777777" w:rsidR="008057B3" w:rsidRPr="005647EB" w:rsidRDefault="008057B3" w:rsidP="002570E4">
            <w:pPr>
              <w:pStyle w:val="TAL"/>
              <w:keepNext w:val="0"/>
              <w:keepLines w:val="0"/>
              <w:rPr>
                <w:lang w:eastAsia="ja-JP"/>
              </w:rPr>
            </w:pPr>
          </w:p>
        </w:tc>
      </w:tr>
      <w:tr w:rsidR="008057B3" w:rsidRPr="005647EB" w14:paraId="42AA44D8"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9E7667C" w14:textId="018EB7FC"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1D537D30" w14:textId="77777777" w:rsidR="008057B3" w:rsidRPr="005647EB" w:rsidRDefault="008057B3" w:rsidP="002570E4">
            <w:pPr>
              <w:pStyle w:val="TAL"/>
              <w:keepNext w:val="0"/>
              <w:keepLines w:val="0"/>
              <w:rPr>
                <w:lang w:eastAsia="ja-JP"/>
              </w:rPr>
            </w:pPr>
            <w:r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26F6619F"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50BD9AA" w14:textId="77777777" w:rsidR="008057B3" w:rsidRPr="005647EB" w:rsidRDefault="008057B3" w:rsidP="002570E4">
            <w:pPr>
              <w:pStyle w:val="TAL"/>
              <w:keepNext w:val="0"/>
              <w:keepLines w:val="0"/>
              <w:rPr>
                <w:lang w:eastAsia="ja-JP"/>
              </w:rPr>
            </w:pPr>
          </w:p>
        </w:tc>
      </w:tr>
      <w:tr w:rsidR="008057B3" w:rsidRPr="005647EB" w14:paraId="1A4D4E40"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1FF680" w14:textId="63A1D2C5"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mpdcch-StartSF-UESS-r13</w:t>
            </w:r>
            <w:r w:rsidRPr="005647EB">
              <w:rPr>
                <w:lang w:eastAsia="ja-JP"/>
              </w:rPr>
              <w:t xml:space="preserve"> </w:t>
            </w:r>
            <w:r w:rsidR="008057B3" w:rsidRPr="005647EB">
              <w:rPr>
                <w:lang w:eastAsia="ja-JP"/>
              </w:rPr>
              <w:t>CHOICE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A4052C8"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0B4AB09"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E122CCA" w14:textId="77777777" w:rsidR="008057B3" w:rsidRPr="005647EB" w:rsidRDefault="008057B3" w:rsidP="002570E4">
            <w:pPr>
              <w:pStyle w:val="TAL"/>
              <w:keepNext w:val="0"/>
              <w:keepLines w:val="0"/>
              <w:rPr>
                <w:lang w:eastAsia="ja-JP"/>
              </w:rPr>
            </w:pPr>
          </w:p>
        </w:tc>
      </w:tr>
      <w:tr w:rsidR="008057B3" w:rsidRPr="005647EB" w14:paraId="6882000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2BFB34F" w14:textId="7473EB04"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2F4EB12C" w14:textId="77777777" w:rsidR="008057B3" w:rsidRPr="005647EB" w:rsidRDefault="008057B3" w:rsidP="002570E4">
            <w:pPr>
              <w:pStyle w:val="TAL"/>
              <w:keepNext w:val="0"/>
              <w:keepLines w:val="0"/>
              <w:rPr>
                <w:lang w:eastAsia="ja-JP"/>
              </w:rPr>
            </w:pPr>
            <w:r w:rsidRPr="005647EB">
              <w:rPr>
                <w:lang w:eastAsia="ja-JP"/>
              </w:rPr>
              <w:t>v8</w:t>
            </w:r>
          </w:p>
        </w:tc>
        <w:tc>
          <w:tcPr>
            <w:tcW w:w="1700" w:type="dxa"/>
            <w:tcBorders>
              <w:top w:val="single" w:sz="4" w:space="0" w:color="000000"/>
              <w:left w:val="single" w:sz="4" w:space="0" w:color="000000"/>
              <w:bottom w:val="single" w:sz="4" w:space="0" w:color="000000"/>
              <w:right w:val="single" w:sz="4" w:space="0" w:color="000000"/>
            </w:tcBorders>
          </w:tcPr>
          <w:p w14:paraId="78EFA5CB"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CB86186" w14:textId="77777777" w:rsidR="008057B3" w:rsidRPr="005647EB" w:rsidRDefault="008057B3" w:rsidP="002570E4">
            <w:pPr>
              <w:pStyle w:val="TAL"/>
              <w:keepNext w:val="0"/>
              <w:keepLines w:val="0"/>
              <w:rPr>
                <w:lang w:eastAsia="ja-JP"/>
              </w:rPr>
            </w:pPr>
          </w:p>
        </w:tc>
      </w:tr>
      <w:tr w:rsidR="008057B3" w:rsidRPr="005647EB" w14:paraId="078A556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4929FF" w14:textId="39235FD4"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7DD00B7"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4714798"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8D46742" w14:textId="77777777" w:rsidR="008057B3" w:rsidRPr="005647EB" w:rsidRDefault="008057B3" w:rsidP="002570E4">
            <w:pPr>
              <w:pStyle w:val="TAL"/>
              <w:keepNext w:val="0"/>
              <w:keepLines w:val="0"/>
              <w:rPr>
                <w:lang w:eastAsia="ja-JP"/>
              </w:rPr>
            </w:pPr>
          </w:p>
        </w:tc>
      </w:tr>
      <w:tr w:rsidR="008057B3" w:rsidRPr="005647EB" w14:paraId="703A6A8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0FAFECC" w14:textId="69FA11DE"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180DC2A9" w14:textId="77777777" w:rsidR="008057B3" w:rsidRPr="005647EB" w:rsidRDefault="008057B3" w:rsidP="002570E4">
            <w:pPr>
              <w:pStyle w:val="TAL"/>
              <w:keepNext w:val="0"/>
              <w:keepLines w:val="0"/>
              <w:rPr>
                <w:lang w:eastAsia="ja-JP"/>
              </w:rPr>
            </w:pPr>
            <w:r w:rsidRPr="005647EB">
              <w:rPr>
                <w:lang w:eastAsia="ja-JP"/>
              </w:rPr>
              <w:t>r128</w:t>
            </w:r>
          </w:p>
        </w:tc>
        <w:tc>
          <w:tcPr>
            <w:tcW w:w="1700" w:type="dxa"/>
            <w:tcBorders>
              <w:top w:val="single" w:sz="4" w:space="0" w:color="000000"/>
              <w:left w:val="single" w:sz="4" w:space="0" w:color="000000"/>
              <w:bottom w:val="single" w:sz="4" w:space="0" w:color="000000"/>
              <w:right w:val="single" w:sz="4" w:space="0" w:color="000000"/>
            </w:tcBorders>
          </w:tcPr>
          <w:p w14:paraId="62F18C1C"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798E948" w14:textId="77777777" w:rsidR="008057B3" w:rsidRPr="005647EB" w:rsidRDefault="008057B3" w:rsidP="002570E4">
            <w:pPr>
              <w:pStyle w:val="TAL"/>
              <w:keepNext w:val="0"/>
              <w:keepLines w:val="0"/>
              <w:rPr>
                <w:lang w:eastAsia="ja-JP"/>
              </w:rPr>
            </w:pPr>
          </w:p>
        </w:tc>
      </w:tr>
      <w:tr w:rsidR="008057B3" w:rsidRPr="005647EB" w14:paraId="26CC83A6"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C16F660" w14:textId="09D07433"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7F66F41"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416FB29"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0AE38F9" w14:textId="77777777" w:rsidR="008057B3" w:rsidRPr="005647EB" w:rsidRDefault="008057B3" w:rsidP="002570E4">
            <w:pPr>
              <w:pStyle w:val="TAL"/>
              <w:keepNext w:val="0"/>
              <w:keepLines w:val="0"/>
              <w:rPr>
                <w:lang w:eastAsia="ja-JP"/>
              </w:rPr>
            </w:pPr>
          </w:p>
        </w:tc>
      </w:tr>
      <w:tr w:rsidR="008057B3" w:rsidRPr="005647EB" w14:paraId="6B3919A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E32CF5" w14:textId="7CA8B695"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C406894"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DF8CABD"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C866764" w14:textId="77777777" w:rsidR="008057B3" w:rsidRPr="005647EB" w:rsidRDefault="008057B3" w:rsidP="002570E4">
            <w:pPr>
              <w:pStyle w:val="TAL"/>
              <w:keepNext w:val="0"/>
              <w:keepLines w:val="0"/>
              <w:rPr>
                <w:lang w:eastAsia="ja-JP"/>
              </w:rPr>
            </w:pPr>
          </w:p>
        </w:tc>
      </w:tr>
    </w:tbl>
    <w:p w14:paraId="089B0474" w14:textId="77777777" w:rsidR="008057B3" w:rsidRPr="005647EB" w:rsidRDefault="008057B3" w:rsidP="002570E4"/>
    <w:p w14:paraId="3E067A55" w14:textId="77777777" w:rsidR="008057B3" w:rsidRPr="005647EB" w:rsidRDefault="008057B3" w:rsidP="002570E4">
      <w:pPr>
        <w:pStyle w:val="Heading4"/>
        <w:keepNext w:val="0"/>
        <w:keepLines w:val="0"/>
        <w:rPr>
          <w:lang w:eastAsia="zh-TW"/>
        </w:rPr>
      </w:pPr>
      <w:r w:rsidRPr="005647EB">
        <w:rPr>
          <w:lang w:eastAsia="zh-TW"/>
        </w:rPr>
        <w:lastRenderedPageBreak/>
        <w:t>8.3.14.5</w:t>
      </w:r>
      <w:r w:rsidRPr="005647EB">
        <w:rPr>
          <w:lang w:eastAsia="zh-TW"/>
        </w:rPr>
        <w:tab/>
        <w:t>Test requirement</w:t>
      </w:r>
    </w:p>
    <w:p w14:paraId="198FDE75" w14:textId="77777777" w:rsidR="008057B3" w:rsidRPr="005647EB" w:rsidRDefault="008057B3" w:rsidP="002570E4">
      <w:pPr>
        <w:rPr>
          <w:rFonts w:eastAsia="PMingLiU"/>
          <w:lang w:eastAsia="zh-TW"/>
        </w:rPr>
      </w:pPr>
      <w:r w:rsidRPr="005647EB">
        <w:t>Table 8.3.14.4.1-1 define the primary level settings including test tolerances for E-UTRAN FDD-FDD event triggered reporting for serving cell under fading propagation conditions test.</w:t>
      </w:r>
    </w:p>
    <w:p w14:paraId="3F55DE3C" w14:textId="77777777" w:rsidR="008057B3" w:rsidRPr="005647EB" w:rsidRDefault="008057B3" w:rsidP="002570E4">
      <w:pPr>
        <w:pStyle w:val="TH"/>
        <w:keepNext w:val="0"/>
        <w:keepLines w:val="0"/>
        <w:rPr>
          <w:lang w:eastAsia="zh-CN"/>
        </w:rPr>
      </w:pPr>
      <w:r w:rsidRPr="005647EB">
        <w:t xml:space="preserve">Table 8.3.14.5-1: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8057B3" w:rsidRPr="005647EB" w14:paraId="41792CCC" w14:textId="77777777" w:rsidTr="001E675B">
        <w:trPr>
          <w:cantSplit/>
          <w:tblHeader/>
          <w:jc w:val="center"/>
        </w:trPr>
        <w:tc>
          <w:tcPr>
            <w:tcW w:w="2093" w:type="dxa"/>
            <w:vMerge w:val="restart"/>
            <w:tcBorders>
              <w:top w:val="single" w:sz="4" w:space="0" w:color="auto"/>
              <w:left w:val="single" w:sz="4" w:space="0" w:color="auto"/>
            </w:tcBorders>
          </w:tcPr>
          <w:p w14:paraId="5C3B7252"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6F9D9B6A"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Unit</w:t>
            </w:r>
          </w:p>
        </w:tc>
        <w:tc>
          <w:tcPr>
            <w:tcW w:w="2523" w:type="dxa"/>
            <w:gridSpan w:val="2"/>
            <w:tcBorders>
              <w:top w:val="single" w:sz="4" w:space="0" w:color="auto"/>
            </w:tcBorders>
          </w:tcPr>
          <w:p w14:paraId="0C60135E" w14:textId="6FF3C4C3"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489" w:type="dxa"/>
            <w:gridSpan w:val="2"/>
            <w:tcBorders>
              <w:top w:val="single" w:sz="4" w:space="0" w:color="auto"/>
              <w:right w:val="single" w:sz="4" w:space="0" w:color="auto"/>
            </w:tcBorders>
          </w:tcPr>
          <w:p w14:paraId="5CD3B950" w14:textId="5564AE3A"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8057B3" w:rsidRPr="005647EB" w14:paraId="1A78CD62" w14:textId="77777777" w:rsidTr="001E675B">
        <w:trPr>
          <w:cantSplit/>
          <w:tblHeader/>
          <w:jc w:val="center"/>
        </w:trPr>
        <w:tc>
          <w:tcPr>
            <w:tcW w:w="2093" w:type="dxa"/>
            <w:vMerge/>
            <w:tcBorders>
              <w:left w:val="single" w:sz="4" w:space="0" w:color="auto"/>
              <w:bottom w:val="single" w:sz="4" w:space="0" w:color="auto"/>
            </w:tcBorders>
          </w:tcPr>
          <w:p w14:paraId="60B855D0" w14:textId="77777777" w:rsidR="008057B3" w:rsidRPr="005647EB" w:rsidRDefault="008057B3" w:rsidP="002570E4">
            <w:pPr>
              <w:spacing w:after="0"/>
              <w:jc w:val="center"/>
              <w:rPr>
                <w:rFonts w:ascii="Arial" w:hAnsi="Arial" w:cs="Arial"/>
                <w:b/>
                <w:sz w:val="18"/>
              </w:rPr>
            </w:pPr>
          </w:p>
        </w:tc>
        <w:tc>
          <w:tcPr>
            <w:tcW w:w="1276" w:type="dxa"/>
            <w:vMerge/>
            <w:tcBorders>
              <w:bottom w:val="single" w:sz="4" w:space="0" w:color="auto"/>
            </w:tcBorders>
          </w:tcPr>
          <w:p w14:paraId="1AC10640" w14:textId="77777777" w:rsidR="008057B3" w:rsidRPr="005647EB" w:rsidRDefault="008057B3" w:rsidP="002570E4">
            <w:pPr>
              <w:spacing w:after="0"/>
              <w:jc w:val="center"/>
              <w:rPr>
                <w:rFonts w:ascii="Arial" w:hAnsi="Arial" w:cs="Arial"/>
                <w:b/>
                <w:sz w:val="18"/>
              </w:rPr>
            </w:pPr>
          </w:p>
        </w:tc>
        <w:tc>
          <w:tcPr>
            <w:tcW w:w="1275" w:type="dxa"/>
            <w:tcBorders>
              <w:bottom w:val="single" w:sz="4" w:space="0" w:color="auto"/>
            </w:tcBorders>
          </w:tcPr>
          <w:p w14:paraId="7A197820"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248" w:type="dxa"/>
            <w:tcBorders>
              <w:bottom w:val="single" w:sz="4" w:space="0" w:color="auto"/>
            </w:tcBorders>
          </w:tcPr>
          <w:p w14:paraId="3E224A47"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c>
          <w:tcPr>
            <w:tcW w:w="1137" w:type="dxa"/>
            <w:tcBorders>
              <w:bottom w:val="single" w:sz="4" w:space="0" w:color="auto"/>
            </w:tcBorders>
          </w:tcPr>
          <w:p w14:paraId="448859F0"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3DEF255A"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r>
      <w:tr w:rsidR="008057B3" w:rsidRPr="005647EB" w14:paraId="09016D49" w14:textId="77777777" w:rsidTr="002570E4">
        <w:trPr>
          <w:cantSplit/>
          <w:jc w:val="center"/>
        </w:trPr>
        <w:tc>
          <w:tcPr>
            <w:tcW w:w="2093" w:type="dxa"/>
            <w:tcBorders>
              <w:left w:val="single" w:sz="4" w:space="0" w:color="auto"/>
              <w:bottom w:val="single" w:sz="4" w:space="0" w:color="auto"/>
            </w:tcBorders>
          </w:tcPr>
          <w:p w14:paraId="276BDA5B" w14:textId="07B484FB" w:rsidR="008057B3" w:rsidRPr="005647EB" w:rsidRDefault="008057B3" w:rsidP="002570E4">
            <w:pPr>
              <w:spacing w:after="0"/>
              <w:rPr>
                <w:rFonts w:ascii="Arial" w:hAnsi="Arial" w:cs="Arial"/>
                <w:bCs/>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6FA49FE9" w14:textId="77777777" w:rsidR="008057B3" w:rsidRPr="005647EB" w:rsidRDefault="008057B3" w:rsidP="002570E4">
            <w:pPr>
              <w:spacing w:after="0"/>
              <w:jc w:val="center"/>
              <w:rPr>
                <w:rFonts w:ascii="Arial" w:hAnsi="Arial" w:cs="Arial"/>
                <w:sz w:val="18"/>
              </w:rPr>
            </w:pPr>
          </w:p>
        </w:tc>
        <w:tc>
          <w:tcPr>
            <w:tcW w:w="2523" w:type="dxa"/>
            <w:gridSpan w:val="2"/>
          </w:tcPr>
          <w:p w14:paraId="19979918"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1</w:t>
            </w:r>
          </w:p>
        </w:tc>
        <w:tc>
          <w:tcPr>
            <w:tcW w:w="2489" w:type="dxa"/>
            <w:gridSpan w:val="2"/>
            <w:tcBorders>
              <w:bottom w:val="single" w:sz="4" w:space="0" w:color="auto"/>
            </w:tcBorders>
          </w:tcPr>
          <w:p w14:paraId="67D8F37A"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2</w:t>
            </w:r>
          </w:p>
        </w:tc>
      </w:tr>
      <w:tr w:rsidR="008057B3" w:rsidRPr="005647EB" w14:paraId="28EC6F53" w14:textId="77777777" w:rsidTr="002570E4">
        <w:trPr>
          <w:cantSplit/>
          <w:jc w:val="center"/>
        </w:trPr>
        <w:tc>
          <w:tcPr>
            <w:tcW w:w="2093" w:type="dxa"/>
            <w:tcBorders>
              <w:left w:val="single" w:sz="4" w:space="0" w:color="auto"/>
              <w:bottom w:val="single" w:sz="4" w:space="0" w:color="auto"/>
            </w:tcBorders>
          </w:tcPr>
          <w:p w14:paraId="16CA3475" w14:textId="77777777" w:rsidR="008057B3" w:rsidRPr="005647EB" w:rsidRDefault="008057B3" w:rsidP="002570E4">
            <w:pPr>
              <w:spacing w:after="0"/>
              <w:rPr>
                <w:rFonts w:ascii="Arial" w:hAnsi="Arial" w:cs="Arial"/>
                <w:bCs/>
                <w:sz w:val="18"/>
              </w:rPr>
            </w:pPr>
            <w:r w:rsidRPr="005647EB">
              <w:rPr>
                <w:rFonts w:ascii="Arial" w:hAnsi="Arial" w:cs="Arial"/>
                <w:bCs/>
                <w:sz w:val="18"/>
              </w:rPr>
              <w:t>BW</w:t>
            </w:r>
            <w:r w:rsidRPr="005647EB">
              <w:rPr>
                <w:rFonts w:ascii="Arial" w:hAnsi="Arial" w:cs="Arial"/>
                <w:sz w:val="18"/>
                <w:vertAlign w:val="subscript"/>
              </w:rPr>
              <w:t>channel</w:t>
            </w:r>
          </w:p>
        </w:tc>
        <w:tc>
          <w:tcPr>
            <w:tcW w:w="1276" w:type="dxa"/>
            <w:tcBorders>
              <w:bottom w:val="single" w:sz="4" w:space="0" w:color="auto"/>
            </w:tcBorders>
          </w:tcPr>
          <w:p w14:paraId="664B230D" w14:textId="77777777" w:rsidR="008057B3" w:rsidRPr="005647EB" w:rsidRDefault="008057B3" w:rsidP="002570E4">
            <w:pPr>
              <w:spacing w:after="0"/>
              <w:jc w:val="center"/>
              <w:rPr>
                <w:rFonts w:ascii="Arial" w:hAnsi="Arial" w:cs="Arial"/>
                <w:sz w:val="18"/>
              </w:rPr>
            </w:pPr>
            <w:r w:rsidRPr="005647EB">
              <w:rPr>
                <w:rFonts w:ascii="Arial" w:hAnsi="Arial" w:cs="Arial"/>
                <w:sz w:val="18"/>
              </w:rPr>
              <w:t>MHz</w:t>
            </w:r>
          </w:p>
        </w:tc>
        <w:tc>
          <w:tcPr>
            <w:tcW w:w="2523" w:type="dxa"/>
            <w:gridSpan w:val="2"/>
          </w:tcPr>
          <w:p w14:paraId="6B8C8C8D" w14:textId="24014BEA"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09F8ED78" w14:textId="38A3CEC4"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2DBACBF8" w14:textId="53CD0C1C"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722FA57C" w14:textId="15C565C8"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551CFE57" w14:textId="77777777" w:rsidTr="002570E4">
        <w:trPr>
          <w:cantSplit/>
          <w:jc w:val="center"/>
        </w:trPr>
        <w:tc>
          <w:tcPr>
            <w:tcW w:w="2093" w:type="dxa"/>
            <w:tcBorders>
              <w:left w:val="single" w:sz="4" w:space="0" w:color="auto"/>
              <w:bottom w:val="single" w:sz="4" w:space="0" w:color="auto"/>
            </w:tcBorders>
          </w:tcPr>
          <w:p w14:paraId="11777E93" w14:textId="7C406330" w:rsidR="008057B3" w:rsidRPr="005647EB" w:rsidRDefault="008057B3"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303F8274" w14:textId="7743DFCE"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0F7C66B3" w14:textId="77777777" w:rsidR="008057B3" w:rsidRPr="005647EB" w:rsidRDefault="008057B3" w:rsidP="002570E4">
            <w:pPr>
              <w:spacing w:after="0"/>
              <w:jc w:val="center"/>
              <w:rPr>
                <w:rFonts w:ascii="Arial" w:hAnsi="Arial" w:cs="Arial"/>
                <w:sz w:val="18"/>
              </w:rPr>
            </w:pPr>
          </w:p>
        </w:tc>
        <w:tc>
          <w:tcPr>
            <w:tcW w:w="2523" w:type="dxa"/>
            <w:gridSpan w:val="2"/>
          </w:tcPr>
          <w:p w14:paraId="327C8A3D" w14:textId="6731640D"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w:t>
            </w:r>
            <w:r w:rsidRPr="005647EB">
              <w:rPr>
                <w:rFonts w:ascii="Arial" w:hAnsi="Arial" w:cs="Arial"/>
                <w:sz w:val="18"/>
              </w:rPr>
              <w:t>3</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6ED01C40" w14:textId="2A7DCC0B"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R.31</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40D8B823"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r>
      <w:tr w:rsidR="008057B3" w:rsidRPr="005647EB" w14:paraId="36591F89" w14:textId="77777777" w:rsidTr="002570E4">
        <w:trPr>
          <w:cantSplit/>
          <w:jc w:val="center"/>
        </w:trPr>
        <w:tc>
          <w:tcPr>
            <w:tcW w:w="2093" w:type="dxa"/>
            <w:tcBorders>
              <w:left w:val="single" w:sz="4" w:space="0" w:color="auto"/>
              <w:bottom w:val="single" w:sz="4" w:space="0" w:color="auto"/>
            </w:tcBorders>
          </w:tcPr>
          <w:p w14:paraId="54563176" w14:textId="029E811B" w:rsidR="008057B3" w:rsidRPr="005647EB" w:rsidRDefault="008057B3"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09B45E40" w14:textId="213A54F9"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679083AE" w14:textId="77777777" w:rsidR="008057B3" w:rsidRPr="005647EB" w:rsidRDefault="008057B3" w:rsidP="002570E4">
            <w:pPr>
              <w:spacing w:after="0"/>
              <w:jc w:val="center"/>
              <w:rPr>
                <w:rFonts w:ascii="Arial" w:hAnsi="Arial" w:cs="Arial"/>
                <w:sz w:val="18"/>
              </w:rPr>
            </w:pPr>
          </w:p>
        </w:tc>
        <w:tc>
          <w:tcPr>
            <w:tcW w:w="2523" w:type="dxa"/>
            <w:gridSpan w:val="2"/>
          </w:tcPr>
          <w:p w14:paraId="2E18A086" w14:textId="42A7E6FC"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01D30741" w14:textId="54557051"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R.27</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17CA0289" w14:textId="4E48C5A8"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3BD004E9" w14:textId="0FD3106F"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R.27</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51987463" w14:textId="77777777" w:rsidTr="002570E4">
        <w:trPr>
          <w:cantSplit/>
          <w:jc w:val="center"/>
        </w:trPr>
        <w:tc>
          <w:tcPr>
            <w:tcW w:w="2093" w:type="dxa"/>
            <w:tcBorders>
              <w:left w:val="single" w:sz="4" w:space="0" w:color="auto"/>
              <w:bottom w:val="single" w:sz="4" w:space="0" w:color="auto"/>
            </w:tcBorders>
          </w:tcPr>
          <w:p w14:paraId="141B89CA" w14:textId="22EBF343" w:rsidR="008057B3" w:rsidRPr="005647EB" w:rsidRDefault="008057B3"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r w:rsidR="002570E4" w:rsidRPr="005647EB">
              <w:rPr>
                <w:rFonts w:ascii="Arial" w:hAnsi="Arial" w:cs="Arial"/>
                <w:bCs/>
                <w:sz w:val="18"/>
              </w:rPr>
              <w:t xml:space="preserve"> </w:t>
            </w:r>
          </w:p>
        </w:tc>
        <w:tc>
          <w:tcPr>
            <w:tcW w:w="1276" w:type="dxa"/>
            <w:tcBorders>
              <w:bottom w:val="single" w:sz="4" w:space="0" w:color="auto"/>
            </w:tcBorders>
          </w:tcPr>
          <w:p w14:paraId="7F81B4A4" w14:textId="77777777" w:rsidR="008057B3" w:rsidRPr="005647EB" w:rsidRDefault="008057B3" w:rsidP="002570E4">
            <w:pPr>
              <w:spacing w:after="0"/>
              <w:jc w:val="center"/>
              <w:rPr>
                <w:rFonts w:ascii="Arial" w:hAnsi="Arial" w:cs="Arial"/>
                <w:sz w:val="18"/>
              </w:rPr>
            </w:pPr>
          </w:p>
        </w:tc>
        <w:tc>
          <w:tcPr>
            <w:tcW w:w="2523" w:type="dxa"/>
            <w:gridSpan w:val="2"/>
          </w:tcPr>
          <w:p w14:paraId="2DFBE281" w14:textId="298027A3" w:rsidR="008057B3" w:rsidRPr="005647EB" w:rsidRDefault="008057B3" w:rsidP="002570E4">
            <w:pPr>
              <w:spacing w:after="0"/>
              <w:jc w:val="center"/>
              <w:rPr>
                <w:rFonts w:ascii="Arial" w:hAnsi="Arial" w:cs="Arial"/>
                <w:sz w:val="18"/>
                <w:lang w:eastAsia="zh-CN"/>
              </w:rPr>
            </w:pPr>
            <w:r w:rsidRPr="005647EB">
              <w:rPr>
                <w:rFonts w:ascii="Arial" w:hAnsi="Arial" w:cs="v4.2.0"/>
                <w:sz w:val="18"/>
                <w:lang w:eastAsia="zh-CN"/>
              </w:rPr>
              <w:t>OP.21</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332D2A22" w14:textId="734A0ABD"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OP.22</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lang w:eastAsia="zh-CN"/>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c>
          <w:tcPr>
            <w:tcW w:w="2489" w:type="dxa"/>
            <w:gridSpan w:val="2"/>
            <w:tcBorders>
              <w:bottom w:val="single" w:sz="4" w:space="0" w:color="auto"/>
            </w:tcBorders>
          </w:tcPr>
          <w:p w14:paraId="66B627D3" w14:textId="5162AF96" w:rsidR="008057B3" w:rsidRPr="005647EB" w:rsidRDefault="008057B3" w:rsidP="002570E4">
            <w:pPr>
              <w:spacing w:after="0"/>
              <w:jc w:val="center"/>
              <w:rPr>
                <w:rFonts w:ascii="Arial" w:hAnsi="Arial" w:cs="Arial"/>
                <w:sz w:val="18"/>
              </w:rPr>
            </w:pPr>
            <w:r w:rsidRPr="005647EB">
              <w:rPr>
                <w:rFonts w:ascii="Arial" w:hAnsi="Arial" w:cs="Arial"/>
                <w:sz w:val="18"/>
              </w:rPr>
              <w:t>OP.6</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7522C2CF" w14:textId="11A9DE27" w:rsidR="008057B3" w:rsidRPr="005647EB" w:rsidRDefault="008057B3" w:rsidP="002570E4">
            <w:pPr>
              <w:spacing w:after="0"/>
              <w:jc w:val="center"/>
              <w:rPr>
                <w:rFonts w:ascii="Arial" w:hAnsi="Arial" w:cs="v4.2.0"/>
                <w:sz w:val="18"/>
                <w:lang w:eastAsia="zh-CN"/>
              </w:rPr>
            </w:pPr>
            <w:r w:rsidRPr="005647EB">
              <w:rPr>
                <w:rFonts w:ascii="Arial" w:hAnsi="Arial" w:cs="Arial"/>
                <w:sz w:val="18"/>
              </w:rPr>
              <w:t>OP.19</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r>
      <w:tr w:rsidR="008057B3" w:rsidRPr="005647EB" w14:paraId="1163201E" w14:textId="77777777" w:rsidTr="002570E4">
        <w:trPr>
          <w:cantSplit/>
          <w:jc w:val="center"/>
        </w:trPr>
        <w:tc>
          <w:tcPr>
            <w:tcW w:w="2093" w:type="dxa"/>
            <w:tcBorders>
              <w:left w:val="single" w:sz="4" w:space="0" w:color="auto"/>
              <w:bottom w:val="single" w:sz="4" w:space="0" w:color="auto"/>
            </w:tcBorders>
          </w:tcPr>
          <w:p w14:paraId="60B5D719" w14:textId="77777777" w:rsidR="008057B3" w:rsidRPr="005647EB" w:rsidRDefault="008057B3"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3B09D1D1"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val="restart"/>
            <w:vAlign w:val="center"/>
          </w:tcPr>
          <w:p w14:paraId="02C322CF"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c>
          <w:tcPr>
            <w:tcW w:w="2489" w:type="dxa"/>
            <w:gridSpan w:val="2"/>
            <w:vMerge w:val="restart"/>
            <w:vAlign w:val="center"/>
          </w:tcPr>
          <w:p w14:paraId="131B178C"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r>
      <w:tr w:rsidR="008057B3" w:rsidRPr="005647EB" w14:paraId="4BAC7B9C" w14:textId="77777777" w:rsidTr="002570E4">
        <w:trPr>
          <w:cantSplit/>
          <w:jc w:val="center"/>
        </w:trPr>
        <w:tc>
          <w:tcPr>
            <w:tcW w:w="2093" w:type="dxa"/>
            <w:tcBorders>
              <w:left w:val="single" w:sz="4" w:space="0" w:color="auto"/>
              <w:bottom w:val="single" w:sz="4" w:space="0" w:color="auto"/>
            </w:tcBorders>
          </w:tcPr>
          <w:p w14:paraId="22D3E99B" w14:textId="77777777" w:rsidR="008057B3" w:rsidRPr="005647EB" w:rsidRDefault="008057B3"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36B59675"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6F59D45A" w14:textId="77777777" w:rsidR="008057B3" w:rsidRPr="005647EB" w:rsidRDefault="008057B3" w:rsidP="002570E4">
            <w:pPr>
              <w:spacing w:after="0"/>
              <w:jc w:val="center"/>
              <w:rPr>
                <w:rFonts w:ascii="Arial" w:hAnsi="Arial" w:cs="Arial"/>
                <w:sz w:val="18"/>
              </w:rPr>
            </w:pPr>
          </w:p>
        </w:tc>
        <w:tc>
          <w:tcPr>
            <w:tcW w:w="2489" w:type="dxa"/>
            <w:gridSpan w:val="2"/>
            <w:vMerge/>
          </w:tcPr>
          <w:p w14:paraId="64347655" w14:textId="77777777" w:rsidR="008057B3" w:rsidRPr="005647EB" w:rsidRDefault="008057B3" w:rsidP="002570E4">
            <w:pPr>
              <w:spacing w:after="0"/>
              <w:jc w:val="center"/>
              <w:rPr>
                <w:rFonts w:ascii="Arial" w:hAnsi="Arial" w:cs="Arial"/>
                <w:sz w:val="18"/>
              </w:rPr>
            </w:pPr>
          </w:p>
        </w:tc>
      </w:tr>
      <w:tr w:rsidR="008057B3" w:rsidRPr="005647EB" w14:paraId="238B2EBE" w14:textId="77777777" w:rsidTr="002570E4">
        <w:trPr>
          <w:cantSplit/>
          <w:jc w:val="center"/>
        </w:trPr>
        <w:tc>
          <w:tcPr>
            <w:tcW w:w="2093" w:type="dxa"/>
            <w:tcBorders>
              <w:left w:val="single" w:sz="4" w:space="0" w:color="auto"/>
              <w:bottom w:val="single" w:sz="4" w:space="0" w:color="auto"/>
            </w:tcBorders>
          </w:tcPr>
          <w:p w14:paraId="330EFC9E" w14:textId="77777777" w:rsidR="008057B3" w:rsidRPr="005647EB" w:rsidRDefault="008057B3"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60FE1748"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0ED015DA" w14:textId="77777777" w:rsidR="008057B3" w:rsidRPr="005647EB" w:rsidRDefault="008057B3" w:rsidP="002570E4">
            <w:pPr>
              <w:spacing w:after="0"/>
              <w:jc w:val="center"/>
              <w:rPr>
                <w:rFonts w:ascii="Arial" w:hAnsi="Arial" w:cs="Arial"/>
                <w:sz w:val="18"/>
              </w:rPr>
            </w:pPr>
          </w:p>
        </w:tc>
        <w:tc>
          <w:tcPr>
            <w:tcW w:w="2489" w:type="dxa"/>
            <w:gridSpan w:val="2"/>
            <w:vMerge/>
          </w:tcPr>
          <w:p w14:paraId="5FE306DD" w14:textId="77777777" w:rsidR="008057B3" w:rsidRPr="005647EB" w:rsidRDefault="008057B3" w:rsidP="002570E4">
            <w:pPr>
              <w:spacing w:after="0"/>
              <w:jc w:val="center"/>
              <w:rPr>
                <w:rFonts w:ascii="Arial" w:hAnsi="Arial" w:cs="Arial"/>
                <w:sz w:val="18"/>
              </w:rPr>
            </w:pPr>
          </w:p>
        </w:tc>
      </w:tr>
      <w:tr w:rsidR="008057B3" w:rsidRPr="005647EB" w14:paraId="04DDCEE0" w14:textId="77777777" w:rsidTr="002570E4">
        <w:trPr>
          <w:cantSplit/>
          <w:jc w:val="center"/>
        </w:trPr>
        <w:tc>
          <w:tcPr>
            <w:tcW w:w="2093" w:type="dxa"/>
            <w:tcBorders>
              <w:left w:val="single" w:sz="4" w:space="0" w:color="auto"/>
            </w:tcBorders>
          </w:tcPr>
          <w:p w14:paraId="2D8CFC6D" w14:textId="77777777" w:rsidR="008057B3" w:rsidRPr="005647EB" w:rsidRDefault="008057B3" w:rsidP="002570E4">
            <w:pPr>
              <w:spacing w:after="0"/>
              <w:rPr>
                <w:rFonts w:ascii="Arial" w:hAnsi="Arial" w:cs="Arial"/>
                <w:sz w:val="18"/>
                <w:lang w:eastAsia="zh-CN"/>
              </w:rPr>
            </w:pPr>
            <w:r w:rsidRPr="005647EB">
              <w:rPr>
                <w:rFonts w:ascii="Arial" w:hAnsi="Arial" w:cs="Arial"/>
                <w:sz w:val="18"/>
              </w:rPr>
              <w:t>SSS_RA</w:t>
            </w:r>
          </w:p>
        </w:tc>
        <w:tc>
          <w:tcPr>
            <w:tcW w:w="1276" w:type="dxa"/>
          </w:tcPr>
          <w:p w14:paraId="14BCAD6E"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dB</w:t>
            </w:r>
          </w:p>
        </w:tc>
        <w:tc>
          <w:tcPr>
            <w:tcW w:w="2523" w:type="dxa"/>
            <w:gridSpan w:val="2"/>
            <w:vMerge/>
          </w:tcPr>
          <w:p w14:paraId="2556018C" w14:textId="77777777" w:rsidR="008057B3" w:rsidRPr="005647EB" w:rsidRDefault="008057B3" w:rsidP="002570E4">
            <w:pPr>
              <w:spacing w:after="0"/>
              <w:jc w:val="center"/>
              <w:rPr>
                <w:rFonts w:ascii="Arial" w:hAnsi="Arial" w:cs="Arial"/>
                <w:sz w:val="18"/>
              </w:rPr>
            </w:pPr>
          </w:p>
        </w:tc>
        <w:tc>
          <w:tcPr>
            <w:tcW w:w="2489" w:type="dxa"/>
            <w:gridSpan w:val="2"/>
            <w:vMerge/>
          </w:tcPr>
          <w:p w14:paraId="6F860E41" w14:textId="77777777" w:rsidR="008057B3" w:rsidRPr="005647EB" w:rsidRDefault="008057B3" w:rsidP="002570E4">
            <w:pPr>
              <w:spacing w:after="0"/>
              <w:jc w:val="center"/>
              <w:rPr>
                <w:rFonts w:ascii="Arial" w:hAnsi="Arial" w:cs="Arial"/>
                <w:sz w:val="18"/>
              </w:rPr>
            </w:pPr>
          </w:p>
        </w:tc>
      </w:tr>
      <w:tr w:rsidR="008057B3" w:rsidRPr="005647EB" w14:paraId="2B98210A" w14:textId="77777777" w:rsidTr="002570E4">
        <w:trPr>
          <w:cantSplit/>
          <w:jc w:val="center"/>
        </w:trPr>
        <w:tc>
          <w:tcPr>
            <w:tcW w:w="2093" w:type="dxa"/>
            <w:tcBorders>
              <w:left w:val="single" w:sz="4" w:space="0" w:color="auto"/>
              <w:bottom w:val="single" w:sz="4" w:space="0" w:color="auto"/>
            </w:tcBorders>
          </w:tcPr>
          <w:p w14:paraId="4C561335"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1D2BBC10"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31DA6331" w14:textId="77777777" w:rsidR="008057B3" w:rsidRPr="005647EB" w:rsidRDefault="008057B3" w:rsidP="002570E4">
            <w:pPr>
              <w:spacing w:after="0"/>
              <w:jc w:val="center"/>
              <w:rPr>
                <w:rFonts w:ascii="Arial" w:hAnsi="Arial" w:cs="Arial"/>
                <w:sz w:val="18"/>
              </w:rPr>
            </w:pPr>
          </w:p>
        </w:tc>
        <w:tc>
          <w:tcPr>
            <w:tcW w:w="2489" w:type="dxa"/>
            <w:gridSpan w:val="2"/>
            <w:vMerge/>
          </w:tcPr>
          <w:p w14:paraId="221C1D2E" w14:textId="77777777" w:rsidR="008057B3" w:rsidRPr="005647EB" w:rsidRDefault="008057B3" w:rsidP="002570E4">
            <w:pPr>
              <w:spacing w:after="0"/>
              <w:jc w:val="center"/>
              <w:rPr>
                <w:rFonts w:ascii="Arial" w:hAnsi="Arial" w:cs="Arial"/>
                <w:sz w:val="18"/>
              </w:rPr>
            </w:pPr>
          </w:p>
        </w:tc>
      </w:tr>
      <w:tr w:rsidR="008057B3" w:rsidRPr="005647EB" w14:paraId="1F6568A2" w14:textId="77777777" w:rsidTr="002570E4">
        <w:trPr>
          <w:cantSplit/>
          <w:jc w:val="center"/>
        </w:trPr>
        <w:tc>
          <w:tcPr>
            <w:tcW w:w="2093" w:type="dxa"/>
            <w:tcBorders>
              <w:left w:val="single" w:sz="4" w:space="0" w:color="auto"/>
              <w:bottom w:val="single" w:sz="4" w:space="0" w:color="auto"/>
            </w:tcBorders>
          </w:tcPr>
          <w:p w14:paraId="0638405F"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370A37C8"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1E0AC122" w14:textId="77777777" w:rsidR="008057B3" w:rsidRPr="005647EB" w:rsidRDefault="008057B3" w:rsidP="002570E4">
            <w:pPr>
              <w:spacing w:after="0"/>
              <w:jc w:val="center"/>
              <w:rPr>
                <w:rFonts w:ascii="Arial" w:hAnsi="Arial" w:cs="Arial"/>
                <w:sz w:val="18"/>
              </w:rPr>
            </w:pPr>
          </w:p>
        </w:tc>
        <w:tc>
          <w:tcPr>
            <w:tcW w:w="2489" w:type="dxa"/>
            <w:gridSpan w:val="2"/>
            <w:vMerge/>
          </w:tcPr>
          <w:p w14:paraId="1DA00826" w14:textId="77777777" w:rsidR="008057B3" w:rsidRPr="005647EB" w:rsidRDefault="008057B3" w:rsidP="002570E4">
            <w:pPr>
              <w:spacing w:after="0"/>
              <w:jc w:val="center"/>
              <w:rPr>
                <w:rFonts w:ascii="Arial" w:hAnsi="Arial" w:cs="Arial"/>
                <w:sz w:val="18"/>
              </w:rPr>
            </w:pPr>
          </w:p>
        </w:tc>
      </w:tr>
      <w:tr w:rsidR="008057B3" w:rsidRPr="005647EB" w14:paraId="5BA2C583" w14:textId="77777777" w:rsidTr="002570E4">
        <w:trPr>
          <w:cantSplit/>
          <w:jc w:val="center"/>
        </w:trPr>
        <w:tc>
          <w:tcPr>
            <w:tcW w:w="2093" w:type="dxa"/>
            <w:tcBorders>
              <w:left w:val="single" w:sz="4" w:space="0" w:color="auto"/>
              <w:bottom w:val="single" w:sz="4" w:space="0" w:color="auto"/>
            </w:tcBorders>
          </w:tcPr>
          <w:p w14:paraId="106BC5A1"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11895C80"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5DAE5804" w14:textId="77777777" w:rsidR="008057B3" w:rsidRPr="005647EB" w:rsidRDefault="008057B3" w:rsidP="002570E4">
            <w:pPr>
              <w:spacing w:after="0"/>
              <w:jc w:val="center"/>
              <w:rPr>
                <w:rFonts w:ascii="Arial" w:hAnsi="Arial" w:cs="Arial"/>
                <w:sz w:val="18"/>
              </w:rPr>
            </w:pPr>
          </w:p>
        </w:tc>
        <w:tc>
          <w:tcPr>
            <w:tcW w:w="2489" w:type="dxa"/>
            <w:gridSpan w:val="2"/>
            <w:vMerge/>
          </w:tcPr>
          <w:p w14:paraId="0473702B" w14:textId="77777777" w:rsidR="008057B3" w:rsidRPr="005647EB" w:rsidRDefault="008057B3" w:rsidP="002570E4">
            <w:pPr>
              <w:spacing w:after="0"/>
              <w:jc w:val="center"/>
              <w:rPr>
                <w:rFonts w:ascii="Arial" w:hAnsi="Arial" w:cs="Arial"/>
                <w:sz w:val="18"/>
              </w:rPr>
            </w:pPr>
          </w:p>
        </w:tc>
      </w:tr>
      <w:tr w:rsidR="008057B3" w:rsidRPr="005647EB" w14:paraId="24813CB0" w14:textId="77777777" w:rsidTr="002570E4">
        <w:trPr>
          <w:cantSplit/>
          <w:jc w:val="center"/>
        </w:trPr>
        <w:tc>
          <w:tcPr>
            <w:tcW w:w="2093" w:type="dxa"/>
            <w:tcBorders>
              <w:left w:val="single" w:sz="4" w:space="0" w:color="auto"/>
              <w:bottom w:val="single" w:sz="4" w:space="0" w:color="auto"/>
            </w:tcBorders>
          </w:tcPr>
          <w:p w14:paraId="0E800CA8"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6172493E"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7870C2E9" w14:textId="77777777" w:rsidR="008057B3" w:rsidRPr="005647EB" w:rsidRDefault="008057B3" w:rsidP="002570E4">
            <w:pPr>
              <w:spacing w:after="0"/>
              <w:jc w:val="center"/>
              <w:rPr>
                <w:rFonts w:ascii="Arial" w:hAnsi="Arial" w:cs="Arial"/>
                <w:sz w:val="18"/>
              </w:rPr>
            </w:pPr>
          </w:p>
        </w:tc>
        <w:tc>
          <w:tcPr>
            <w:tcW w:w="2489" w:type="dxa"/>
            <w:gridSpan w:val="2"/>
            <w:vMerge/>
          </w:tcPr>
          <w:p w14:paraId="18F25A5C" w14:textId="77777777" w:rsidR="008057B3" w:rsidRPr="005647EB" w:rsidRDefault="008057B3" w:rsidP="002570E4">
            <w:pPr>
              <w:spacing w:after="0"/>
              <w:jc w:val="center"/>
              <w:rPr>
                <w:rFonts w:ascii="Arial" w:hAnsi="Arial" w:cs="Arial"/>
                <w:sz w:val="18"/>
              </w:rPr>
            </w:pPr>
          </w:p>
        </w:tc>
      </w:tr>
      <w:tr w:rsidR="008057B3" w:rsidRPr="005647EB" w14:paraId="57395EB8" w14:textId="77777777" w:rsidTr="002570E4">
        <w:trPr>
          <w:cantSplit/>
          <w:jc w:val="center"/>
        </w:trPr>
        <w:tc>
          <w:tcPr>
            <w:tcW w:w="2093" w:type="dxa"/>
            <w:tcBorders>
              <w:left w:val="single" w:sz="4" w:space="0" w:color="auto"/>
              <w:bottom w:val="single" w:sz="4" w:space="0" w:color="auto"/>
            </w:tcBorders>
          </w:tcPr>
          <w:p w14:paraId="0D01E76F"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1D184958"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47C27B67" w14:textId="77777777" w:rsidR="008057B3" w:rsidRPr="005647EB" w:rsidRDefault="008057B3" w:rsidP="002570E4">
            <w:pPr>
              <w:spacing w:after="0"/>
              <w:jc w:val="center"/>
              <w:rPr>
                <w:rFonts w:ascii="Arial" w:hAnsi="Arial" w:cs="Arial"/>
                <w:sz w:val="18"/>
              </w:rPr>
            </w:pPr>
          </w:p>
        </w:tc>
        <w:tc>
          <w:tcPr>
            <w:tcW w:w="2489" w:type="dxa"/>
            <w:gridSpan w:val="2"/>
            <w:vMerge/>
          </w:tcPr>
          <w:p w14:paraId="0B04EE5F" w14:textId="77777777" w:rsidR="008057B3" w:rsidRPr="005647EB" w:rsidRDefault="008057B3" w:rsidP="002570E4">
            <w:pPr>
              <w:spacing w:after="0"/>
              <w:jc w:val="center"/>
              <w:rPr>
                <w:rFonts w:ascii="Arial" w:hAnsi="Arial" w:cs="Arial"/>
                <w:sz w:val="18"/>
              </w:rPr>
            </w:pPr>
          </w:p>
        </w:tc>
      </w:tr>
      <w:tr w:rsidR="008057B3" w:rsidRPr="005647EB" w14:paraId="649EB22C" w14:textId="77777777" w:rsidTr="002570E4">
        <w:trPr>
          <w:cantSplit/>
          <w:jc w:val="center"/>
        </w:trPr>
        <w:tc>
          <w:tcPr>
            <w:tcW w:w="2093" w:type="dxa"/>
            <w:tcBorders>
              <w:left w:val="single" w:sz="4" w:space="0" w:color="auto"/>
              <w:bottom w:val="single" w:sz="4" w:space="0" w:color="auto"/>
            </w:tcBorders>
          </w:tcPr>
          <w:p w14:paraId="4EF39920" w14:textId="77777777" w:rsidR="008057B3" w:rsidRPr="005647EB" w:rsidRDefault="008057B3"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72464A1F"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0D967DE0" w14:textId="77777777" w:rsidR="008057B3" w:rsidRPr="005647EB" w:rsidRDefault="008057B3" w:rsidP="002570E4">
            <w:pPr>
              <w:spacing w:after="0"/>
              <w:jc w:val="center"/>
              <w:rPr>
                <w:rFonts w:ascii="Arial" w:hAnsi="Arial" w:cs="Arial"/>
                <w:sz w:val="18"/>
              </w:rPr>
            </w:pPr>
          </w:p>
        </w:tc>
        <w:tc>
          <w:tcPr>
            <w:tcW w:w="2489" w:type="dxa"/>
            <w:gridSpan w:val="2"/>
            <w:vMerge/>
          </w:tcPr>
          <w:p w14:paraId="6167C287" w14:textId="77777777" w:rsidR="008057B3" w:rsidRPr="005647EB" w:rsidRDefault="008057B3" w:rsidP="002570E4">
            <w:pPr>
              <w:spacing w:after="0"/>
              <w:jc w:val="center"/>
              <w:rPr>
                <w:rFonts w:ascii="Arial" w:hAnsi="Arial" w:cs="Arial"/>
                <w:sz w:val="18"/>
              </w:rPr>
            </w:pPr>
          </w:p>
        </w:tc>
      </w:tr>
      <w:tr w:rsidR="008057B3" w:rsidRPr="005647EB" w14:paraId="28D54D2B" w14:textId="77777777" w:rsidTr="002570E4">
        <w:trPr>
          <w:cantSplit/>
          <w:jc w:val="center"/>
        </w:trPr>
        <w:tc>
          <w:tcPr>
            <w:tcW w:w="2093" w:type="dxa"/>
            <w:tcBorders>
              <w:left w:val="single" w:sz="4" w:space="0" w:color="auto"/>
              <w:bottom w:val="single" w:sz="4" w:space="0" w:color="auto"/>
            </w:tcBorders>
          </w:tcPr>
          <w:p w14:paraId="372628DD" w14:textId="77777777" w:rsidR="008057B3" w:rsidRPr="005647EB" w:rsidRDefault="008057B3"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4DFA68D2"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1A942585" w14:textId="77777777" w:rsidR="008057B3" w:rsidRPr="005647EB" w:rsidRDefault="008057B3" w:rsidP="002570E4">
            <w:pPr>
              <w:spacing w:after="0"/>
              <w:jc w:val="center"/>
              <w:rPr>
                <w:rFonts w:ascii="Arial" w:hAnsi="Arial" w:cs="Arial"/>
                <w:sz w:val="18"/>
              </w:rPr>
            </w:pPr>
          </w:p>
        </w:tc>
        <w:tc>
          <w:tcPr>
            <w:tcW w:w="2489" w:type="dxa"/>
            <w:gridSpan w:val="2"/>
            <w:vMerge/>
          </w:tcPr>
          <w:p w14:paraId="40702201" w14:textId="77777777" w:rsidR="008057B3" w:rsidRPr="005647EB" w:rsidRDefault="008057B3" w:rsidP="002570E4">
            <w:pPr>
              <w:spacing w:after="0"/>
              <w:jc w:val="center"/>
              <w:rPr>
                <w:rFonts w:ascii="Arial" w:hAnsi="Arial" w:cs="Arial"/>
                <w:sz w:val="18"/>
              </w:rPr>
            </w:pPr>
          </w:p>
        </w:tc>
      </w:tr>
      <w:tr w:rsidR="008057B3" w:rsidRPr="005647EB" w14:paraId="26F52D6D" w14:textId="77777777" w:rsidTr="002570E4">
        <w:trPr>
          <w:cantSplit/>
          <w:jc w:val="center"/>
        </w:trPr>
        <w:tc>
          <w:tcPr>
            <w:tcW w:w="2093" w:type="dxa"/>
            <w:tcBorders>
              <w:left w:val="single" w:sz="4" w:space="0" w:color="auto"/>
              <w:bottom w:val="single" w:sz="4" w:space="0" w:color="auto"/>
            </w:tcBorders>
            <w:vAlign w:val="center"/>
          </w:tcPr>
          <w:p w14:paraId="19FE2511" w14:textId="1B30D3F6" w:rsidR="008057B3" w:rsidRPr="005647EB" w:rsidRDefault="008057B3" w:rsidP="002570E4">
            <w:pPr>
              <w:spacing w:after="0"/>
              <w:rPr>
                <w:rFonts w:ascii="Arial" w:hAnsi="Arial" w:cs="Arial"/>
                <w:sz w:val="18"/>
              </w:rPr>
            </w:pPr>
            <w:r w:rsidRPr="005647EB">
              <w:rPr>
                <w:rFonts w:ascii="Arial" w:hAnsi="Arial" w:cs="Arial"/>
                <w:sz w:val="18"/>
              </w:rPr>
              <w:t>OCNG_RA</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45E0CABA"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5BCE1B55" w14:textId="77777777" w:rsidR="008057B3" w:rsidRPr="005647EB" w:rsidRDefault="008057B3" w:rsidP="002570E4">
            <w:pPr>
              <w:spacing w:after="0"/>
              <w:jc w:val="center"/>
              <w:rPr>
                <w:rFonts w:ascii="Arial" w:hAnsi="Arial" w:cs="Arial"/>
                <w:sz w:val="18"/>
              </w:rPr>
            </w:pPr>
          </w:p>
        </w:tc>
        <w:tc>
          <w:tcPr>
            <w:tcW w:w="2489" w:type="dxa"/>
            <w:gridSpan w:val="2"/>
            <w:vMerge/>
          </w:tcPr>
          <w:p w14:paraId="0CFB7CF3" w14:textId="77777777" w:rsidR="008057B3" w:rsidRPr="005647EB" w:rsidRDefault="008057B3" w:rsidP="002570E4">
            <w:pPr>
              <w:spacing w:after="0"/>
              <w:jc w:val="center"/>
              <w:rPr>
                <w:rFonts w:ascii="Arial" w:hAnsi="Arial" w:cs="Arial"/>
                <w:sz w:val="18"/>
              </w:rPr>
            </w:pPr>
          </w:p>
        </w:tc>
      </w:tr>
      <w:tr w:rsidR="008057B3" w:rsidRPr="005647EB" w14:paraId="36C106F8" w14:textId="77777777" w:rsidTr="002570E4">
        <w:trPr>
          <w:cantSplit/>
          <w:jc w:val="center"/>
        </w:trPr>
        <w:tc>
          <w:tcPr>
            <w:tcW w:w="2093" w:type="dxa"/>
            <w:tcBorders>
              <w:left w:val="single" w:sz="4" w:space="0" w:color="auto"/>
              <w:bottom w:val="single" w:sz="4" w:space="0" w:color="auto"/>
            </w:tcBorders>
            <w:vAlign w:val="center"/>
          </w:tcPr>
          <w:p w14:paraId="26DC7C73" w14:textId="1D927F65" w:rsidR="008057B3" w:rsidRPr="005647EB" w:rsidRDefault="008057B3"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739F170C"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Borders>
              <w:bottom w:val="single" w:sz="4" w:space="0" w:color="auto"/>
            </w:tcBorders>
          </w:tcPr>
          <w:p w14:paraId="39442E4E" w14:textId="77777777" w:rsidR="008057B3" w:rsidRPr="005647EB" w:rsidRDefault="008057B3" w:rsidP="002570E4">
            <w:pPr>
              <w:spacing w:after="0"/>
              <w:jc w:val="center"/>
              <w:rPr>
                <w:rFonts w:ascii="Arial" w:hAnsi="Arial" w:cs="Arial"/>
                <w:sz w:val="18"/>
              </w:rPr>
            </w:pPr>
          </w:p>
        </w:tc>
        <w:tc>
          <w:tcPr>
            <w:tcW w:w="2489" w:type="dxa"/>
            <w:gridSpan w:val="2"/>
            <w:vMerge/>
            <w:tcBorders>
              <w:bottom w:val="single" w:sz="4" w:space="0" w:color="auto"/>
            </w:tcBorders>
          </w:tcPr>
          <w:p w14:paraId="07B1456C" w14:textId="77777777" w:rsidR="008057B3" w:rsidRPr="005647EB" w:rsidRDefault="008057B3" w:rsidP="002570E4">
            <w:pPr>
              <w:spacing w:after="0"/>
              <w:jc w:val="center"/>
              <w:rPr>
                <w:rFonts w:ascii="Arial" w:hAnsi="Arial" w:cs="Arial"/>
                <w:sz w:val="18"/>
              </w:rPr>
            </w:pPr>
          </w:p>
        </w:tc>
      </w:tr>
      <w:tr w:rsidR="008057B3" w:rsidRPr="005647EB" w14:paraId="4B546774" w14:textId="77777777" w:rsidTr="002570E4">
        <w:trPr>
          <w:cantSplit/>
          <w:jc w:val="center"/>
        </w:trPr>
        <w:tc>
          <w:tcPr>
            <w:tcW w:w="2093" w:type="dxa"/>
          </w:tcPr>
          <w:p w14:paraId="26351D8E" w14:textId="393C4B5C" w:rsidR="008057B3" w:rsidRPr="005647EB" w:rsidRDefault="008057B3" w:rsidP="002570E4">
            <w:pPr>
              <w:spacing w:after="0"/>
              <w:rPr>
                <w:rFonts w:ascii="Arial" w:hAnsi="Arial" w:cs="Arial"/>
                <w:sz w:val="18"/>
                <w:lang w:eastAsia="zh-CN"/>
              </w:rPr>
            </w:pPr>
            <w:r w:rsidRPr="005647EB">
              <w:rPr>
                <w:rFonts w:ascii="Arial" w:hAnsi="Arial" w:cs="v4.2.0"/>
                <w:position w:val="-12"/>
                <w:sz w:val="18"/>
              </w:rPr>
              <w:object w:dxaOrig="400" w:dyaOrig="360" w14:anchorId="3F338AA3">
                <v:shape id="_x0000_i1125" type="#_x0000_t75" style="width:20.5pt;height:20.5pt" o:ole="" fillcolor="window">
                  <v:imagedata r:id="rId10" o:title=""/>
                </v:shape>
                <o:OLEObject Type="Embed" ProgID="Equation.3" ShapeID="_x0000_i1125" DrawAspect="Content" ObjectID="_1781977692" r:id="rId133"/>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5EBB92AC" w14:textId="4D255E9F" w:rsidR="008057B3" w:rsidRPr="005647EB" w:rsidRDefault="008057B3"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2523" w:type="dxa"/>
            <w:gridSpan w:val="2"/>
          </w:tcPr>
          <w:p w14:paraId="5CF6B244" w14:textId="77777777" w:rsidR="008057B3" w:rsidRPr="005647EB" w:rsidRDefault="008057B3" w:rsidP="002570E4">
            <w:pPr>
              <w:spacing w:after="0"/>
              <w:jc w:val="center"/>
              <w:rPr>
                <w:rFonts w:ascii="Arial" w:hAnsi="Arial" w:cs="Arial"/>
                <w:sz w:val="18"/>
              </w:rPr>
            </w:pPr>
            <w:r w:rsidRPr="005647EB">
              <w:rPr>
                <w:rFonts w:ascii="Arial" w:hAnsi="Arial" w:cs="Arial"/>
                <w:sz w:val="18"/>
              </w:rPr>
              <w:t>-98</w:t>
            </w:r>
          </w:p>
        </w:tc>
        <w:tc>
          <w:tcPr>
            <w:tcW w:w="2489" w:type="dxa"/>
            <w:gridSpan w:val="2"/>
          </w:tcPr>
          <w:p w14:paraId="7F21B61D"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-98</w:t>
            </w:r>
          </w:p>
        </w:tc>
      </w:tr>
      <w:tr w:rsidR="00155BDE" w:rsidRPr="005647EB" w14:paraId="3EDA36A8" w14:textId="77777777" w:rsidTr="002570E4">
        <w:trPr>
          <w:cantSplit/>
          <w:jc w:val="center"/>
        </w:trPr>
        <w:tc>
          <w:tcPr>
            <w:tcW w:w="2093" w:type="dxa"/>
          </w:tcPr>
          <w:p w14:paraId="00119CCB" w14:textId="77777777" w:rsidR="00155BDE" w:rsidRPr="005647EB" w:rsidRDefault="00155BDE" w:rsidP="002570E4">
            <w:pPr>
              <w:spacing w:after="0"/>
              <w:rPr>
                <w:rFonts w:ascii="Arial" w:hAnsi="Arial" w:cs="Arial"/>
                <w:sz w:val="18"/>
              </w:rPr>
            </w:pPr>
            <w:r w:rsidRPr="005647EB">
              <w:rPr>
                <w:rFonts w:ascii="Arial" w:hAnsi="Arial" w:cs="v4.2.0"/>
                <w:position w:val="-12"/>
                <w:sz w:val="18"/>
              </w:rPr>
              <w:object w:dxaOrig="800" w:dyaOrig="380" w14:anchorId="375A56B3">
                <v:shape id="_x0000_i1126" type="#_x0000_t75" style="width:36pt;height:14.5pt" o:ole="" fillcolor="window">
                  <v:imagedata r:id="rId14" o:title=""/>
                </v:shape>
                <o:OLEObject Type="Embed" ProgID="Equation.3" ShapeID="_x0000_i1126" DrawAspect="Content" ObjectID="_1781977693" r:id="rId134"/>
              </w:object>
            </w:r>
          </w:p>
        </w:tc>
        <w:tc>
          <w:tcPr>
            <w:tcW w:w="1276" w:type="dxa"/>
          </w:tcPr>
          <w:p w14:paraId="3EB8CE72" w14:textId="77777777" w:rsidR="00155BDE" w:rsidRPr="005647EB" w:rsidRDefault="00155BDE" w:rsidP="002570E4">
            <w:pPr>
              <w:spacing w:after="0"/>
              <w:jc w:val="center"/>
              <w:rPr>
                <w:rFonts w:ascii="Arial" w:hAnsi="Arial" w:cs="Arial"/>
                <w:sz w:val="18"/>
              </w:rPr>
            </w:pPr>
            <w:r w:rsidRPr="005647EB">
              <w:rPr>
                <w:rFonts w:ascii="Arial" w:hAnsi="Arial" w:cs="v4.2.0"/>
                <w:sz w:val="18"/>
              </w:rPr>
              <w:t>dB</w:t>
            </w:r>
          </w:p>
        </w:tc>
        <w:tc>
          <w:tcPr>
            <w:tcW w:w="1275" w:type="dxa"/>
          </w:tcPr>
          <w:p w14:paraId="52D4B5D2"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45500890"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2A655CE6" w14:textId="77777777" w:rsidR="00155BDE" w:rsidRPr="005647EB" w:rsidDel="00B36E6D"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0DA99C34"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rPr>
              <w:t>-8.35</w:t>
            </w:r>
          </w:p>
        </w:tc>
      </w:tr>
      <w:tr w:rsidR="00155BDE" w:rsidRPr="005647EB" w14:paraId="1639DA66" w14:textId="77777777" w:rsidTr="002570E4">
        <w:trPr>
          <w:cantSplit/>
          <w:jc w:val="center"/>
        </w:trPr>
        <w:tc>
          <w:tcPr>
            <w:tcW w:w="2093" w:type="dxa"/>
          </w:tcPr>
          <w:p w14:paraId="546F949C" w14:textId="3CD99069" w:rsidR="00155BDE" w:rsidRPr="005647EB" w:rsidRDefault="00155BDE" w:rsidP="002570E4">
            <w:pPr>
              <w:spacing w:after="0"/>
              <w:rPr>
                <w:rFonts w:ascii="Arial" w:hAnsi="Arial" w:cs="Arial"/>
                <w:sz w:val="18"/>
              </w:rPr>
            </w:pPr>
            <w:r w:rsidRPr="005647EB">
              <w:rPr>
                <w:rFonts w:ascii="Arial" w:hAnsi="Arial" w:cs="v4.2.0"/>
                <w:position w:val="-12"/>
                <w:sz w:val="18"/>
              </w:rPr>
              <w:object w:dxaOrig="620" w:dyaOrig="380" w14:anchorId="1FBCCF72">
                <v:shape id="_x0000_i1127" type="#_x0000_t75" style="width:28.5pt;height:14.5pt" o:ole="" fillcolor="window">
                  <v:imagedata r:id="rId12" o:title=""/>
                </v:shape>
                <o:OLEObject Type="Embed" ProgID="Equation.3" ShapeID="_x0000_i1127" DrawAspect="Content" ObjectID="_1781977694" r:id="rId135"/>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57A50CBF" w14:textId="77777777" w:rsidR="00155BDE" w:rsidRPr="005647EB" w:rsidRDefault="00155BDE" w:rsidP="002570E4">
            <w:pPr>
              <w:spacing w:after="0"/>
              <w:jc w:val="center"/>
              <w:rPr>
                <w:rFonts w:ascii="Arial" w:hAnsi="Arial" w:cs="Arial"/>
                <w:sz w:val="18"/>
              </w:rPr>
            </w:pPr>
            <w:r w:rsidRPr="005647EB">
              <w:rPr>
                <w:rFonts w:ascii="Arial" w:hAnsi="Arial" w:cs="v4.2.0"/>
                <w:sz w:val="18"/>
              </w:rPr>
              <w:t>dB</w:t>
            </w:r>
          </w:p>
        </w:tc>
        <w:tc>
          <w:tcPr>
            <w:tcW w:w="1275" w:type="dxa"/>
          </w:tcPr>
          <w:p w14:paraId="71E6E0B0"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ja-JP"/>
              </w:rPr>
              <w:t>-1</w:t>
            </w:r>
            <w:r w:rsidRPr="005647EB">
              <w:rPr>
                <w:rFonts w:ascii="Arial" w:hAnsi="Arial" w:cs="Arial"/>
                <w:sz w:val="18"/>
                <w:lang w:eastAsia="zh-CN"/>
              </w:rPr>
              <w:t>2</w:t>
            </w:r>
          </w:p>
        </w:tc>
        <w:tc>
          <w:tcPr>
            <w:tcW w:w="1248" w:type="dxa"/>
          </w:tcPr>
          <w:p w14:paraId="4146AFF5"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Arial"/>
                <w:sz w:val="18"/>
                <w:lang w:eastAsia="zh-CN"/>
              </w:rPr>
              <w:t>-12</w:t>
            </w:r>
          </w:p>
        </w:tc>
        <w:tc>
          <w:tcPr>
            <w:tcW w:w="1137" w:type="dxa"/>
          </w:tcPr>
          <w:p w14:paraId="4FD912C2" w14:textId="77777777" w:rsidR="00155BDE" w:rsidRPr="005647EB" w:rsidDel="00B36E6D"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55B184A0"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Arial"/>
                <w:sz w:val="18"/>
              </w:rPr>
              <w:t>-8.35</w:t>
            </w:r>
          </w:p>
        </w:tc>
      </w:tr>
      <w:tr w:rsidR="00155BDE" w:rsidRPr="005647EB" w14:paraId="21D2030D" w14:textId="77777777" w:rsidTr="002570E4">
        <w:trPr>
          <w:cantSplit/>
          <w:jc w:val="center"/>
        </w:trPr>
        <w:tc>
          <w:tcPr>
            <w:tcW w:w="2093" w:type="dxa"/>
          </w:tcPr>
          <w:p w14:paraId="447C4097" w14:textId="5D83D59D" w:rsidR="00155BDE" w:rsidRPr="005647EB" w:rsidRDefault="00155BDE"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6DC6A9E8" w14:textId="095B90AC" w:rsidR="00155BDE" w:rsidRPr="005647EB" w:rsidRDefault="00155B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79712D4D" w14:textId="77777777" w:rsidR="00155BDE" w:rsidRPr="005647EB"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05E3E547" w14:textId="77777777" w:rsidR="00155BDE" w:rsidRPr="005647EB"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12DF837A" w14:textId="77777777" w:rsidR="00155BDE" w:rsidRPr="005647EB"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23C39904"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rPr>
              <w:t>-106.35</w:t>
            </w:r>
          </w:p>
        </w:tc>
      </w:tr>
      <w:tr w:rsidR="00155BDE" w:rsidRPr="005647EB" w14:paraId="19895859" w14:textId="77777777" w:rsidTr="002570E4">
        <w:trPr>
          <w:cantSplit/>
          <w:jc w:val="center"/>
        </w:trPr>
        <w:tc>
          <w:tcPr>
            <w:tcW w:w="2093" w:type="dxa"/>
          </w:tcPr>
          <w:p w14:paraId="10CBBFF9" w14:textId="12E22FFD" w:rsidR="00155BDE" w:rsidRPr="005647EB" w:rsidRDefault="00155BDE"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73907A69" w14:textId="62360AB4" w:rsidR="00155BDE" w:rsidRPr="005647EB" w:rsidRDefault="00155B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08B50EE0"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25085D40" w14:textId="77777777" w:rsidR="00155BDE" w:rsidRPr="005647EB"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4CEE2ABA" w14:textId="77777777" w:rsidR="00155BDE" w:rsidRPr="005647EB"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67EA1089"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rPr>
              <w:t>-106.35</w:t>
            </w:r>
          </w:p>
        </w:tc>
      </w:tr>
      <w:tr w:rsidR="00155BDE" w:rsidRPr="005647EB" w14:paraId="2C74ECA7" w14:textId="77777777" w:rsidTr="002570E4">
        <w:trPr>
          <w:cantSplit/>
          <w:jc w:val="center"/>
        </w:trPr>
        <w:tc>
          <w:tcPr>
            <w:tcW w:w="2093" w:type="dxa"/>
            <w:vMerge w:val="restart"/>
          </w:tcPr>
          <w:p w14:paraId="450F1C7B" w14:textId="244F174E" w:rsidR="00155BDE" w:rsidRPr="005647EB" w:rsidRDefault="00155BDE"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6FC485D4"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614F0C7A"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-69.95</w:t>
            </w:r>
          </w:p>
        </w:tc>
        <w:tc>
          <w:tcPr>
            <w:tcW w:w="1248" w:type="dxa"/>
          </w:tcPr>
          <w:p w14:paraId="309E84E7"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-69.95</w:t>
            </w:r>
          </w:p>
        </w:tc>
        <w:tc>
          <w:tcPr>
            <w:tcW w:w="1137" w:type="dxa"/>
            <w:vAlign w:val="center"/>
          </w:tcPr>
          <w:p w14:paraId="4C5D70ED" w14:textId="77777777" w:rsidR="00155BDE" w:rsidRPr="005647EB" w:rsidRDefault="00155BDE" w:rsidP="002570E4">
            <w:pPr>
              <w:spacing w:after="0"/>
              <w:jc w:val="center"/>
              <w:rPr>
                <w:rFonts w:ascii="Arial" w:hAnsi="Arial" w:cs="v4.2.0"/>
                <w:sz w:val="18"/>
              </w:rPr>
            </w:pPr>
            <w:r w:rsidRPr="005647EB">
              <w:rPr>
                <w:rFonts w:ascii="Arial" w:hAnsi="Arial" w:cs="v4.2.0"/>
                <w:sz w:val="18"/>
              </w:rPr>
              <w:t>-Infinity</w:t>
            </w:r>
          </w:p>
        </w:tc>
        <w:tc>
          <w:tcPr>
            <w:tcW w:w="1352" w:type="dxa"/>
          </w:tcPr>
          <w:p w14:paraId="37C21A3A"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w:t>
            </w:r>
            <w:r w:rsidRPr="005647EB">
              <w:rPr>
                <w:rFonts w:ascii="Arial" w:hAnsi="Arial" w:cs="Arial"/>
                <w:sz w:val="18"/>
              </w:rPr>
              <w:t>39</w:t>
            </w:r>
          </w:p>
        </w:tc>
      </w:tr>
      <w:tr w:rsidR="00155BDE" w:rsidRPr="005647EB" w14:paraId="3ECB3F35" w14:textId="77777777" w:rsidTr="002570E4">
        <w:trPr>
          <w:cantSplit/>
          <w:jc w:val="center"/>
        </w:trPr>
        <w:tc>
          <w:tcPr>
            <w:tcW w:w="2093" w:type="dxa"/>
            <w:vMerge/>
          </w:tcPr>
          <w:p w14:paraId="1CA78462" w14:textId="77777777" w:rsidR="00155BDE" w:rsidRPr="005647EB" w:rsidRDefault="00155BDE" w:rsidP="002570E4">
            <w:pPr>
              <w:spacing w:after="0"/>
              <w:rPr>
                <w:rFonts w:ascii="Arial" w:hAnsi="Arial" w:cs="Arial"/>
                <w:sz w:val="18"/>
                <w:lang w:eastAsia="zh-CN"/>
              </w:rPr>
            </w:pPr>
          </w:p>
        </w:tc>
        <w:tc>
          <w:tcPr>
            <w:tcW w:w="1276" w:type="dxa"/>
          </w:tcPr>
          <w:p w14:paraId="618E628A" w14:textId="21357E95"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dBm/4.5</w:t>
            </w:r>
            <w:r w:rsidR="002570E4" w:rsidRPr="005647EB">
              <w:rPr>
                <w:rFonts w:ascii="Arial" w:hAnsi="Arial" w:cs="Arial"/>
                <w:sz w:val="18"/>
                <w:lang w:eastAsia="zh-CN"/>
              </w:rPr>
              <w:t xml:space="preserve"> </w:t>
            </w:r>
            <w:r w:rsidRPr="005647EB">
              <w:rPr>
                <w:rFonts w:ascii="Arial" w:hAnsi="Arial" w:cs="Arial"/>
                <w:sz w:val="18"/>
                <w:lang w:eastAsia="zh-CN"/>
              </w:rPr>
              <w:t>MHz</w:t>
            </w:r>
          </w:p>
        </w:tc>
        <w:tc>
          <w:tcPr>
            <w:tcW w:w="1275" w:type="dxa"/>
          </w:tcPr>
          <w:p w14:paraId="2E673827"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-72.96</w:t>
            </w:r>
          </w:p>
        </w:tc>
        <w:tc>
          <w:tcPr>
            <w:tcW w:w="1248" w:type="dxa"/>
          </w:tcPr>
          <w:p w14:paraId="48E1F8D9"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-72.96</w:t>
            </w:r>
          </w:p>
        </w:tc>
        <w:tc>
          <w:tcPr>
            <w:tcW w:w="1137" w:type="dxa"/>
            <w:vAlign w:val="center"/>
          </w:tcPr>
          <w:p w14:paraId="20147E04" w14:textId="77777777" w:rsidR="00155BDE" w:rsidRPr="005647EB" w:rsidRDefault="00155BDE" w:rsidP="002570E4">
            <w:pPr>
              <w:spacing w:after="0"/>
              <w:jc w:val="center"/>
              <w:rPr>
                <w:rFonts w:ascii="Arial" w:hAnsi="Arial" w:cs="v4.2.0"/>
                <w:sz w:val="18"/>
              </w:rPr>
            </w:pPr>
            <w:r w:rsidRPr="005647EB">
              <w:rPr>
                <w:rFonts w:ascii="Arial" w:hAnsi="Arial" w:cs="v4.2.0"/>
                <w:sz w:val="18"/>
              </w:rPr>
              <w:t>-Infinity</w:t>
            </w:r>
          </w:p>
        </w:tc>
        <w:tc>
          <w:tcPr>
            <w:tcW w:w="1352" w:type="dxa"/>
          </w:tcPr>
          <w:p w14:paraId="4D33297B"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-72.64</w:t>
            </w:r>
          </w:p>
        </w:tc>
      </w:tr>
      <w:tr w:rsidR="008057B3" w:rsidRPr="005647EB" w14:paraId="6A3D2FFA" w14:textId="77777777" w:rsidTr="002570E4">
        <w:trPr>
          <w:cantSplit/>
          <w:jc w:val="center"/>
        </w:trPr>
        <w:tc>
          <w:tcPr>
            <w:tcW w:w="2093" w:type="dxa"/>
          </w:tcPr>
          <w:p w14:paraId="1644A0D5" w14:textId="7367C432" w:rsidR="008057B3" w:rsidRPr="005647EB" w:rsidRDefault="008057B3"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61DAD748" w14:textId="77777777" w:rsidR="008057B3" w:rsidRPr="005647EB" w:rsidRDefault="008057B3" w:rsidP="002570E4">
            <w:pPr>
              <w:spacing w:after="0"/>
              <w:jc w:val="center"/>
              <w:rPr>
                <w:rFonts w:ascii="Arial" w:hAnsi="Arial" w:cs="Arial"/>
                <w:sz w:val="18"/>
              </w:rPr>
            </w:pPr>
          </w:p>
        </w:tc>
        <w:tc>
          <w:tcPr>
            <w:tcW w:w="2523" w:type="dxa"/>
            <w:gridSpan w:val="2"/>
          </w:tcPr>
          <w:p w14:paraId="2381BF12"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c>
          <w:tcPr>
            <w:tcW w:w="2489" w:type="dxa"/>
            <w:gridSpan w:val="2"/>
          </w:tcPr>
          <w:p w14:paraId="438BEE2E"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r>
      <w:tr w:rsidR="008057B3" w:rsidRPr="005647EB" w14:paraId="6F15363F" w14:textId="77777777" w:rsidTr="002570E4">
        <w:trPr>
          <w:cantSplit/>
          <w:jc w:val="center"/>
        </w:trPr>
        <w:tc>
          <w:tcPr>
            <w:tcW w:w="2093" w:type="dxa"/>
          </w:tcPr>
          <w:p w14:paraId="48667EC8" w14:textId="668567DA" w:rsidR="008057B3" w:rsidRPr="005647EB" w:rsidRDefault="008057B3"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1F1AAD41" w14:textId="77777777" w:rsidR="008057B3" w:rsidRPr="005647EB" w:rsidRDefault="008057B3" w:rsidP="002570E4">
            <w:pPr>
              <w:spacing w:after="0"/>
              <w:jc w:val="center"/>
              <w:rPr>
                <w:rFonts w:ascii="Arial" w:hAnsi="Arial" w:cs="Arial"/>
                <w:sz w:val="18"/>
              </w:rPr>
            </w:pPr>
          </w:p>
        </w:tc>
        <w:tc>
          <w:tcPr>
            <w:tcW w:w="2523" w:type="dxa"/>
            <w:gridSpan w:val="2"/>
          </w:tcPr>
          <w:p w14:paraId="5D754DFC" w14:textId="140C9931" w:rsidR="008057B3" w:rsidRPr="005647EB" w:rsidRDefault="008057B3"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489" w:type="dxa"/>
            <w:gridSpan w:val="2"/>
          </w:tcPr>
          <w:p w14:paraId="783D9F4D" w14:textId="1C92B8B3" w:rsidR="008057B3" w:rsidRPr="005647EB" w:rsidRDefault="008057B3"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8057B3" w:rsidRPr="005647EB" w14:paraId="3A08A1DE" w14:textId="77777777" w:rsidTr="002570E4">
        <w:trPr>
          <w:cantSplit/>
          <w:jc w:val="center"/>
        </w:trPr>
        <w:tc>
          <w:tcPr>
            <w:tcW w:w="2093" w:type="dxa"/>
          </w:tcPr>
          <w:p w14:paraId="1BCEF0AC" w14:textId="13D5C776"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6CF3AB9B"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ms</w:t>
            </w:r>
          </w:p>
        </w:tc>
        <w:tc>
          <w:tcPr>
            <w:tcW w:w="2523" w:type="dxa"/>
            <w:gridSpan w:val="2"/>
          </w:tcPr>
          <w:p w14:paraId="5B0B5131"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c>
          <w:tcPr>
            <w:tcW w:w="2489" w:type="dxa"/>
            <w:gridSpan w:val="2"/>
            <w:vAlign w:val="center"/>
          </w:tcPr>
          <w:p w14:paraId="5C36B69E"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3</w:t>
            </w:r>
          </w:p>
        </w:tc>
      </w:tr>
      <w:tr w:rsidR="008057B3" w:rsidRPr="005647EB" w14:paraId="0331F7B1" w14:textId="77777777" w:rsidTr="002570E4">
        <w:trPr>
          <w:cantSplit/>
          <w:jc w:val="center"/>
        </w:trPr>
        <w:tc>
          <w:tcPr>
            <w:tcW w:w="8381" w:type="dxa"/>
            <w:gridSpan w:val="6"/>
          </w:tcPr>
          <w:p w14:paraId="78368CA6" w14:textId="662075C9" w:rsidR="008057B3" w:rsidRPr="005647EB" w:rsidRDefault="002570E4" w:rsidP="002570E4">
            <w:pPr>
              <w:pStyle w:val="TAN"/>
              <w:keepNext w:val="0"/>
              <w:keepLines w:val="0"/>
              <w:rPr>
                <w:lang w:eastAsia="zh-CN"/>
              </w:rPr>
            </w:pPr>
            <w:r w:rsidRPr="005647EB">
              <w:rPr>
                <w:lang w:eastAsia="zh-CN"/>
              </w:rPr>
              <w:t>NOTE 1:</w:t>
            </w:r>
            <w:r w:rsidR="008057B3" w:rsidRPr="005647EB">
              <w:rPr>
                <w:lang w:eastAsia="zh-CN"/>
              </w:rPr>
              <w:tab/>
              <w:t>OCNG</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used</w:t>
            </w:r>
            <w:r w:rsidRPr="005647EB">
              <w:rPr>
                <w:lang w:eastAsia="zh-CN"/>
              </w:rPr>
              <w:t xml:space="preserve"> </w:t>
            </w:r>
            <w:r w:rsidR="008057B3" w:rsidRPr="005647EB">
              <w:rPr>
                <w:lang w:eastAsia="zh-CN"/>
              </w:rPr>
              <w:t>such</w:t>
            </w:r>
            <w:r w:rsidRPr="005647EB">
              <w:rPr>
                <w:lang w:eastAsia="zh-CN"/>
              </w:rPr>
              <w:t xml:space="preserve"> </w:t>
            </w:r>
            <w:r w:rsidR="008057B3" w:rsidRPr="005647EB">
              <w:rPr>
                <w:lang w:eastAsia="zh-CN"/>
              </w:rPr>
              <w:t>that</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fully</w:t>
            </w:r>
            <w:r w:rsidRPr="005647EB">
              <w:rPr>
                <w:lang w:eastAsia="zh-CN"/>
              </w:rPr>
              <w:t xml:space="preserve"> </w:t>
            </w:r>
            <w:r w:rsidR="008057B3" w:rsidRPr="005647EB">
              <w:rPr>
                <w:lang w:eastAsia="zh-CN"/>
              </w:rPr>
              <w:t>allocated</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a</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total</w:t>
            </w:r>
            <w:r w:rsidRPr="005647EB">
              <w:rPr>
                <w:lang w:eastAsia="zh-CN"/>
              </w:rPr>
              <w:t xml:space="preserve"> </w:t>
            </w:r>
            <w:r w:rsidR="008057B3" w:rsidRPr="005647EB">
              <w:rPr>
                <w:lang w:eastAsia="zh-CN"/>
              </w:rPr>
              <w:t>transmitted</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spectral</w:t>
            </w:r>
            <w:r w:rsidRPr="005647EB">
              <w:rPr>
                <w:lang w:eastAsia="zh-CN"/>
              </w:rPr>
              <w:t xml:space="preserve"> </w:t>
            </w:r>
            <w:r w:rsidR="008057B3" w:rsidRPr="005647EB">
              <w:rPr>
                <w:lang w:eastAsia="zh-CN"/>
              </w:rPr>
              <w:t>density</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achieved</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OFDM</w:t>
            </w:r>
            <w:r w:rsidRPr="005647EB">
              <w:rPr>
                <w:lang w:eastAsia="zh-CN"/>
              </w:rPr>
              <w:t xml:space="preserve"> </w:t>
            </w:r>
            <w:r w:rsidR="008057B3" w:rsidRPr="005647EB">
              <w:rPr>
                <w:lang w:eastAsia="zh-CN"/>
              </w:rPr>
              <w:t>symbols.</w:t>
            </w:r>
          </w:p>
          <w:p w14:paraId="5FBEB5B0" w14:textId="06F0EE16" w:rsidR="008057B3" w:rsidRPr="005647EB" w:rsidRDefault="002570E4" w:rsidP="002570E4">
            <w:pPr>
              <w:pStyle w:val="TAN"/>
              <w:keepNext w:val="0"/>
              <w:keepLines w:val="0"/>
              <w:rPr>
                <w:lang w:eastAsia="zh-CN"/>
              </w:rPr>
            </w:pPr>
            <w:r w:rsidRPr="005647EB">
              <w:rPr>
                <w:lang w:eastAsia="zh-CN"/>
              </w:rPr>
              <w:t>NOTE 2:</w:t>
            </w:r>
            <w:r w:rsidR="008057B3" w:rsidRPr="005647EB">
              <w:rPr>
                <w:lang w:eastAsia="zh-CN"/>
              </w:rPr>
              <w:tab/>
              <w:t>Interference</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noise</w:t>
            </w:r>
            <w:r w:rsidRPr="005647EB">
              <w:rPr>
                <w:lang w:eastAsia="zh-CN"/>
              </w:rPr>
              <w:t xml:space="preserve"> </w:t>
            </w:r>
            <w:r w:rsidR="008057B3" w:rsidRPr="005647EB">
              <w:rPr>
                <w:lang w:eastAsia="zh-CN"/>
              </w:rPr>
              <w:t>sources</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specified</w:t>
            </w:r>
            <w:r w:rsidRPr="005647EB">
              <w:rPr>
                <w:lang w:eastAsia="zh-CN"/>
              </w:rPr>
              <w:t xml:space="preserve"> </w:t>
            </w:r>
            <w:r w:rsidR="008057B3" w:rsidRPr="005647EB">
              <w:rPr>
                <w:lang w:eastAsia="zh-CN"/>
              </w:rPr>
              <w:t>in</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test</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assumed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over</w:t>
            </w:r>
            <w:r w:rsidRPr="005647EB">
              <w:rPr>
                <w:lang w:eastAsia="zh-CN"/>
              </w:rPr>
              <w:t xml:space="preserve"> </w:t>
            </w:r>
            <w:r w:rsidR="008057B3" w:rsidRPr="005647EB">
              <w:rPr>
                <w:lang w:eastAsia="zh-CN"/>
              </w:rPr>
              <w:t>subcarriers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modelled</w:t>
            </w:r>
            <w:r w:rsidRPr="005647EB">
              <w:rPr>
                <w:lang w:eastAsia="zh-CN"/>
              </w:rPr>
              <w:t xml:space="preserve"> </w:t>
            </w:r>
            <w:r w:rsidR="008057B3" w:rsidRPr="005647EB">
              <w:rPr>
                <w:lang w:eastAsia="zh-CN"/>
              </w:rPr>
              <w:t>as</w:t>
            </w:r>
            <w:r w:rsidRPr="005647EB">
              <w:rPr>
                <w:lang w:eastAsia="zh-CN"/>
              </w:rPr>
              <w:t xml:space="preserve"> </w:t>
            </w:r>
            <w:r w:rsidR="008057B3" w:rsidRPr="005647EB">
              <w:rPr>
                <w:lang w:eastAsia="zh-CN"/>
              </w:rPr>
              <w:t>AWGN</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appropriate</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for</w:t>
            </w:r>
            <w:r w:rsidRPr="005647EB">
              <w:rPr>
                <w:lang w:eastAsia="zh-CN"/>
              </w:rPr>
              <w:t xml:space="preserve"> </w:t>
            </w:r>
            <w:r w:rsidR="008057B3" w:rsidRPr="005647EB">
              <w:rPr>
                <w:rFonts w:cs="v4.2.0"/>
                <w:lang w:eastAsia="zh-CN"/>
              </w:rPr>
              <w:t>N</w:t>
            </w:r>
            <w:r w:rsidR="008057B3" w:rsidRPr="005647EB">
              <w:rPr>
                <w:rFonts w:cs="v4.2.0"/>
                <w:vertAlign w:val="subscript"/>
                <w:lang w:eastAsia="zh-CN"/>
              </w:rPr>
              <w:t>oc</w:t>
            </w:r>
            <w:r w:rsidRPr="005647EB">
              <w:rPr>
                <w:rFonts w:cs="v4.2.0"/>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fulfilled.</w:t>
            </w:r>
          </w:p>
          <w:p w14:paraId="324D04AB" w14:textId="73DE1C42" w:rsidR="008057B3" w:rsidRPr="005647EB" w:rsidRDefault="002570E4" w:rsidP="002570E4">
            <w:pPr>
              <w:pStyle w:val="TAN"/>
              <w:keepNext w:val="0"/>
              <w:keepLines w:val="0"/>
              <w:rPr>
                <w:lang w:eastAsia="zh-CN"/>
              </w:rPr>
            </w:pPr>
            <w:r w:rsidRPr="005647EB">
              <w:rPr>
                <w:lang w:eastAsia="zh-CN"/>
              </w:rPr>
              <w:t>NOTE 3:</w:t>
            </w:r>
            <w:r w:rsidR="008057B3" w:rsidRPr="005647EB">
              <w:rPr>
                <w:lang w:eastAsia="zh-CN"/>
              </w:rPr>
              <w:tab/>
              <w:t>Es/Iot,</w:t>
            </w:r>
            <w:r w:rsidRPr="005647EB">
              <w:rPr>
                <w:lang w:eastAsia="zh-CN"/>
              </w:rPr>
              <w:t xml:space="preserve"> </w:t>
            </w:r>
            <w:r w:rsidR="008057B3" w:rsidRPr="005647EB">
              <w:rPr>
                <w:lang w:eastAsia="zh-CN"/>
              </w:rPr>
              <w:t>RSRP,</w:t>
            </w:r>
            <w:r w:rsidRPr="005647EB">
              <w:rPr>
                <w:lang w:eastAsia="zh-CN"/>
              </w:rPr>
              <w:t xml:space="preserve"> </w:t>
            </w:r>
            <w:r w:rsidR="008057B3" w:rsidRPr="005647EB">
              <w:rPr>
                <w:lang w:eastAsia="zh-CN"/>
              </w:rPr>
              <w:t>SCH_RP</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Io</w:t>
            </w:r>
            <w:r w:rsidRPr="005647EB">
              <w:rPr>
                <w:lang w:eastAsia="zh-CN"/>
              </w:rPr>
              <w:t xml:space="preserve"> </w:t>
            </w:r>
            <w:r w:rsidR="008057B3" w:rsidRPr="005647EB">
              <w:rPr>
                <w:lang w:eastAsia="zh-CN"/>
              </w:rPr>
              <w:t>have</w:t>
            </w:r>
            <w:r w:rsidRPr="005647EB">
              <w:rPr>
                <w:lang w:eastAsia="zh-CN"/>
              </w:rPr>
              <w:t xml:space="preserve"> </w:t>
            </w:r>
            <w:r w:rsidR="008057B3" w:rsidRPr="005647EB">
              <w:rPr>
                <w:lang w:eastAsia="zh-CN"/>
              </w:rPr>
              <w:t>been</w:t>
            </w:r>
            <w:r w:rsidRPr="005647EB">
              <w:rPr>
                <w:lang w:eastAsia="zh-CN"/>
              </w:rPr>
              <w:t xml:space="preserve"> </w:t>
            </w:r>
            <w:r w:rsidR="008057B3" w:rsidRPr="005647EB">
              <w:rPr>
                <w:lang w:eastAsia="zh-CN"/>
              </w:rPr>
              <w:t>derived</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information</w:t>
            </w:r>
            <w:r w:rsidRPr="005647EB">
              <w:rPr>
                <w:lang w:eastAsia="zh-CN"/>
              </w:rPr>
              <w:t xml:space="preserve"> </w:t>
            </w:r>
            <w:r w:rsidR="008057B3" w:rsidRPr="005647EB">
              <w:rPr>
                <w:lang w:eastAsia="zh-CN"/>
              </w:rPr>
              <w:t>purposes.</w:t>
            </w:r>
            <w:r w:rsidRPr="005647EB">
              <w:rPr>
                <w:lang w:eastAsia="zh-CN"/>
              </w:rPr>
              <w:t xml:space="preserve"> </w:t>
            </w:r>
            <w:r w:rsidR="008057B3" w:rsidRPr="005647EB">
              <w:rPr>
                <w:lang w:eastAsia="zh-CN"/>
              </w:rPr>
              <w:t>They</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settable</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themselves.</w:t>
            </w:r>
          </w:p>
          <w:p w14:paraId="4FB8E4E5" w14:textId="34880DB8" w:rsidR="008057B3" w:rsidRPr="005647EB" w:rsidRDefault="002570E4" w:rsidP="002570E4">
            <w:pPr>
              <w:pStyle w:val="TAN"/>
              <w:keepNext w:val="0"/>
              <w:keepLines w:val="0"/>
            </w:pPr>
            <w:r w:rsidRPr="005647EB">
              <w:rPr>
                <w:lang w:eastAsia="zh-CN"/>
              </w:rPr>
              <w:t>NOTE 4:</w:t>
            </w:r>
            <w:r w:rsidR="008057B3" w:rsidRPr="005647EB">
              <w:rPr>
                <w:lang w:eastAsia="zh-CN"/>
              </w:rPr>
              <w:tab/>
              <w:t>The</w:t>
            </w:r>
            <w:r w:rsidRPr="005647EB">
              <w:rPr>
                <w:lang w:eastAsia="zh-CN"/>
              </w:rPr>
              <w:t xml:space="preserve"> </w:t>
            </w:r>
            <w:r w:rsidR="008057B3" w:rsidRPr="005647EB">
              <w:rPr>
                <w:lang w:eastAsia="zh-CN"/>
              </w:rPr>
              <w:t>resources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uplink</w:t>
            </w:r>
            <w:r w:rsidRPr="005647EB">
              <w:rPr>
                <w:lang w:eastAsia="zh-CN"/>
              </w:rPr>
              <w:t xml:space="preserve"> </w:t>
            </w:r>
            <w:r w:rsidR="008057B3" w:rsidRPr="005647EB">
              <w:rPr>
                <w:lang w:eastAsia="zh-CN"/>
              </w:rPr>
              <w:t>transmission</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assigned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UE</w:t>
            </w:r>
            <w:r w:rsidRPr="005647EB">
              <w:rPr>
                <w:lang w:eastAsia="zh-CN"/>
              </w:rPr>
              <w:t xml:space="preserve"> </w:t>
            </w:r>
            <w:r w:rsidR="008057B3" w:rsidRPr="005647EB">
              <w:rPr>
                <w:lang w:eastAsia="zh-CN"/>
              </w:rPr>
              <w:t>prior</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start</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period</w:t>
            </w:r>
            <w:r w:rsidRPr="005647EB">
              <w:rPr>
                <w:lang w:eastAsia="zh-CN"/>
              </w:rPr>
              <w:t xml:space="preserve"> </w:t>
            </w:r>
            <w:r w:rsidR="008057B3" w:rsidRPr="005647EB">
              <w:rPr>
                <w:lang w:eastAsia="zh-CN"/>
              </w:rPr>
              <w:t>T2.</w:t>
            </w:r>
          </w:p>
        </w:tc>
      </w:tr>
    </w:tbl>
    <w:p w14:paraId="2EF7F441" w14:textId="77777777" w:rsidR="008057B3" w:rsidRPr="005647EB" w:rsidRDefault="008057B3" w:rsidP="002570E4"/>
    <w:p w14:paraId="796228DF" w14:textId="77777777" w:rsidR="008057B3" w:rsidRPr="005647EB" w:rsidRDefault="008057B3" w:rsidP="002570E4">
      <w:r w:rsidRPr="005647EB">
        <w:rPr>
          <w:rFonts w:cs="v4.2.0"/>
        </w:rPr>
        <w:t xml:space="preserve">The UE shall send one Event A3 triggered measurement report, with a measurement reporting delay less than </w:t>
      </w:r>
      <w:r w:rsidRPr="005647EB">
        <w:rPr>
          <w:lang w:eastAsia="zh-CN"/>
        </w:rPr>
        <w:t>3.2</w:t>
      </w:r>
      <w:r w:rsidRPr="005647EB">
        <w:rPr>
          <w:rFonts w:cs="v4.2.0"/>
        </w:rPr>
        <w:t xml:space="preserve"> s from the beginning of time period T2. </w:t>
      </w:r>
    </w:p>
    <w:p w14:paraId="45C6D9E3"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78A1C270" w14:textId="77777777" w:rsidR="008057B3" w:rsidRPr="005647EB" w:rsidRDefault="008057B3" w:rsidP="002570E4">
      <w:pPr>
        <w:rPr>
          <w:rFonts w:cs="v4.2.0"/>
        </w:rPr>
      </w:pPr>
      <w:r w:rsidRPr="005647EB">
        <w:rPr>
          <w:rFonts w:cs="v4.2.0"/>
        </w:rPr>
        <w:lastRenderedPageBreak/>
        <w:t xml:space="preserve">The rate of correct events observed during repeated tests shall be at least 90% with a </w:t>
      </w:r>
      <w:r w:rsidRPr="005647EB">
        <w:t>confidence level of 95%.</w:t>
      </w:r>
    </w:p>
    <w:p w14:paraId="70AD2EE2" w14:textId="77777777" w:rsidR="008057B3" w:rsidRPr="005647EB" w:rsidRDefault="008057B3" w:rsidP="002570E4">
      <w:pPr>
        <w:pStyle w:val="NO"/>
        <w:keepLines w:val="0"/>
        <w:rPr>
          <w:rFonts w:cs="v4.2.0"/>
          <w:lang w:eastAsia="zh-CN"/>
        </w:rPr>
      </w:pPr>
      <w:r w:rsidRPr="005647EB">
        <w:t>NOTE:</w:t>
      </w:r>
      <w:r w:rsidRPr="005647EB">
        <w:tab/>
        <w:t xml:space="preserve">The actual overall delays measured in the test may be up to </w:t>
      </w:r>
      <w:r w:rsidRPr="005647EB">
        <w:rPr>
          <w:rFonts w:cs="v4.2.0"/>
          <w:i/>
          <w:lang w:eastAsia="ja-JP"/>
        </w:rPr>
        <w:t>pusch-maxNumRepetitionCEmodeB</w:t>
      </w:r>
      <w:r w:rsidRPr="005647EB">
        <w:rPr>
          <w:rFonts w:cs="v4.2.0"/>
        </w:rPr>
        <w:t xml:space="preserve"> x TTI</w:t>
      </w:r>
      <w:r w:rsidRPr="005647EB">
        <w:rPr>
          <w:rFonts w:cs="v4.2.0"/>
          <w:vertAlign w:val="subscript"/>
        </w:rPr>
        <w:t>DCCH</w:t>
      </w:r>
      <w:r w:rsidRPr="005647EB">
        <w:t xml:space="preserve"> higher than the measurement reporting delays above because of TTI insertion uncertainty of the measurement report in DCCH</w:t>
      </w:r>
      <w:r w:rsidRPr="005647EB">
        <w:rPr>
          <w:lang w:eastAsia="zh-CN"/>
        </w:rPr>
        <w:t>,</w:t>
      </w:r>
      <w:r w:rsidRPr="005647EB">
        <w:rPr>
          <w:rFonts w:cs="v4.2.0"/>
          <w:lang w:eastAsia="zh-CN"/>
        </w:rPr>
        <w:t xml:space="preserve"> where </w:t>
      </w:r>
      <w:r w:rsidRPr="005647EB">
        <w:rPr>
          <w:rFonts w:cs="v4.2.0"/>
          <w:i/>
          <w:lang w:eastAsia="zh-CN"/>
        </w:rPr>
        <w:t>pusch-maxNumRepetitionCEmodeB</w:t>
      </w:r>
      <w:r w:rsidRPr="005647EB">
        <w:rPr>
          <w:rFonts w:cs="v4.2.0"/>
          <w:lang w:eastAsia="zh-CN"/>
        </w:rPr>
        <w:t xml:space="preserve"> [2] is the maximum number of PUSCH repetitions configured</w:t>
      </w:r>
    </w:p>
    <w:p w14:paraId="3EEC7908" w14:textId="77777777" w:rsidR="00F812CF" w:rsidRPr="005647EB" w:rsidRDefault="00F812CF" w:rsidP="002570E4">
      <w:pPr>
        <w:pStyle w:val="Heading3"/>
        <w:keepNext w:val="0"/>
        <w:keepLines w:val="0"/>
        <w:rPr>
          <w:rFonts w:cs="v4.2.0"/>
          <w:snapToGrid w:val="0"/>
          <w:lang w:eastAsia="zh-TW"/>
        </w:rPr>
      </w:pPr>
      <w:r w:rsidRPr="005647EB">
        <w:rPr>
          <w:bCs/>
        </w:rPr>
        <w:t>8.3.15</w:t>
      </w:r>
      <w:r w:rsidRPr="005647EB">
        <w:tab/>
      </w:r>
      <w:r w:rsidRPr="005647EB">
        <w:rPr>
          <w:rFonts w:cs="v4.2.0"/>
          <w:snapToGrid w:val="0"/>
          <w:lang w:eastAsia="zh-TW"/>
        </w:rPr>
        <w:t>E-UTRAN HD-FDD Inter-frequency event triggered reporting under fading propagation conditions in asynchronous cells for CE UE with discontinuous MPDCCH monitoring in CEModeB</w:t>
      </w:r>
    </w:p>
    <w:p w14:paraId="10EBF529" w14:textId="77777777" w:rsidR="00F812CF" w:rsidRPr="005647EB" w:rsidRDefault="00F812CF" w:rsidP="002570E4">
      <w:pPr>
        <w:pStyle w:val="Heading4"/>
        <w:keepNext w:val="0"/>
        <w:keepLines w:val="0"/>
        <w:rPr>
          <w:lang w:eastAsia="zh-TW"/>
        </w:rPr>
      </w:pPr>
      <w:r w:rsidRPr="005647EB">
        <w:rPr>
          <w:lang w:eastAsia="zh-TW"/>
        </w:rPr>
        <w:t>8.3.15.1</w:t>
      </w:r>
      <w:r w:rsidRPr="005647EB">
        <w:rPr>
          <w:lang w:eastAsia="zh-TW"/>
        </w:rPr>
        <w:tab/>
        <w:t>Test purpose</w:t>
      </w:r>
    </w:p>
    <w:p w14:paraId="4728E3C9" w14:textId="77BF3F1E" w:rsidR="00F812CF" w:rsidRPr="005647EB" w:rsidRDefault="00F812CF" w:rsidP="002570E4">
      <w:r w:rsidRPr="005647EB">
        <w:t>To verify the CE UE</w:t>
      </w:r>
      <w:r w:rsidR="002570E4" w:rsidRPr="005647EB">
        <w:t>'</w:t>
      </w:r>
      <w:r w:rsidRPr="005647EB">
        <w:t xml:space="preserve">s ability to make a correct reporting of an event </w:t>
      </w:r>
      <w:r w:rsidRPr="005647EB">
        <w:rPr>
          <w:rFonts w:cs="v4.2.0"/>
        </w:rPr>
        <w:t>with discontinuous MPDCCH monitoring</w:t>
      </w:r>
      <w:r w:rsidRPr="005647EB">
        <w:t xml:space="preserve"> under fading propagation conditions in asynchronous cells. This test will partly verify the HD-FDD inter-frequency cell search requirements.</w:t>
      </w:r>
    </w:p>
    <w:p w14:paraId="06B77136" w14:textId="77777777" w:rsidR="00F812CF" w:rsidRPr="005647EB" w:rsidRDefault="00F812CF" w:rsidP="002570E4">
      <w:pPr>
        <w:pStyle w:val="Heading4"/>
        <w:keepNext w:val="0"/>
        <w:keepLines w:val="0"/>
        <w:rPr>
          <w:lang w:eastAsia="zh-TW"/>
        </w:rPr>
      </w:pPr>
      <w:r w:rsidRPr="005647EB">
        <w:rPr>
          <w:lang w:eastAsia="zh-TW"/>
        </w:rPr>
        <w:t>8.3.15.2</w:t>
      </w:r>
      <w:r w:rsidRPr="005647EB">
        <w:rPr>
          <w:lang w:eastAsia="zh-TW"/>
        </w:rPr>
        <w:tab/>
        <w:t>Test applicability</w:t>
      </w:r>
    </w:p>
    <w:p w14:paraId="467EDA44" w14:textId="77777777" w:rsidR="00F812CF" w:rsidRPr="005647EB" w:rsidRDefault="00F812CF"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0B883EA5" w14:textId="77777777" w:rsidR="00F812CF" w:rsidRPr="005647EB" w:rsidRDefault="00F812CF" w:rsidP="002570E4">
      <w:pPr>
        <w:pStyle w:val="Heading4"/>
        <w:keepNext w:val="0"/>
        <w:keepLines w:val="0"/>
        <w:rPr>
          <w:lang w:eastAsia="zh-TW"/>
        </w:rPr>
      </w:pPr>
      <w:r w:rsidRPr="005647EB">
        <w:rPr>
          <w:lang w:eastAsia="zh-TW"/>
        </w:rPr>
        <w:t>8.3.15.3</w:t>
      </w:r>
      <w:r w:rsidRPr="005647EB">
        <w:rPr>
          <w:lang w:eastAsia="zh-TW"/>
        </w:rPr>
        <w:tab/>
        <w:t>Minimum conformance requirements</w:t>
      </w:r>
    </w:p>
    <w:p w14:paraId="04D7EE8D" w14:textId="3F56439C" w:rsidR="00F812CF" w:rsidRPr="005647EB" w:rsidRDefault="00F812CF"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applicable to Category M2 and non-BL/CE UEs. Pending discussion in RAN4 is needed to update the wording</w:t>
      </w:r>
      <w:r w:rsidRPr="005647EB">
        <w:rPr>
          <w:lang w:eastAsia="zh-TW"/>
        </w:rPr>
        <w:t>.</w:t>
      </w:r>
    </w:p>
    <w:p w14:paraId="6AE749F2" w14:textId="0807C831" w:rsidR="00F812CF" w:rsidRPr="005647EB" w:rsidRDefault="00F812CF" w:rsidP="002570E4">
      <w:r w:rsidRPr="005647EB">
        <w:t xml:space="preserve">The requirements defined in clause </w:t>
      </w:r>
      <w:r w:rsidRPr="005647EB">
        <w:rPr>
          <w:lang w:eastAsia="zh-TW"/>
        </w:rPr>
        <w:t xml:space="preserve">8.3.15.3 </w:t>
      </w:r>
      <w:r w:rsidRPr="005647EB">
        <w:t xml:space="preserve">also apply for this </w:t>
      </w:r>
      <w:r w:rsidR="00914A62" w:rsidRPr="005647EB">
        <w:t>clause</w:t>
      </w:r>
      <w:r w:rsidRPr="005647EB">
        <w:t xml:space="preserve"> provided the following conditions are met:</w:t>
      </w:r>
    </w:p>
    <w:p w14:paraId="460CC7FE" w14:textId="55D22EBA" w:rsidR="00F812CF" w:rsidRPr="005647EB" w:rsidRDefault="00F812CF" w:rsidP="002570E4">
      <w:pPr>
        <w:pStyle w:val="B1"/>
      </w:pPr>
      <w:r w:rsidRPr="005647EB">
        <w:t>-</w:t>
      </w:r>
      <w:r w:rsidRPr="005647EB">
        <w:tab/>
        <w:t xml:space="preserve">RSRP related side conditions given </w:t>
      </w:r>
      <w:r w:rsidR="002570E4" w:rsidRPr="005647EB">
        <w:t>in 3GPP TS</w:t>
      </w:r>
      <w:r w:rsidRPr="005647EB">
        <w:t xml:space="preserve"> 36.133 [4] </w:t>
      </w:r>
      <w:r w:rsidR="00914A62" w:rsidRPr="005647EB">
        <w:t>Clause</w:t>
      </w:r>
      <w:r w:rsidRPr="005647EB">
        <w:t>s 9.1.21.11 and 9.1.21.12 are fulfilled for a corresponding Band,</w:t>
      </w:r>
    </w:p>
    <w:p w14:paraId="73613782" w14:textId="67453F31" w:rsidR="00F812CF" w:rsidRPr="005647EB" w:rsidRDefault="00F812CF" w:rsidP="002570E4">
      <w:pPr>
        <w:pStyle w:val="B1"/>
      </w:pPr>
      <w:r w:rsidRPr="005647EB">
        <w:t>-</w:t>
      </w:r>
      <w:r w:rsidRPr="005647EB">
        <w:tab/>
        <w:t xml:space="preserve">RSRQ related side conditions given </w:t>
      </w:r>
      <w:r w:rsidR="002570E4" w:rsidRPr="005647EB">
        <w:t>in 3GPP TS</w:t>
      </w:r>
      <w:r w:rsidRPr="005647EB">
        <w:t xml:space="preserve"> 36.133 [4] Clause </w:t>
      </w:r>
      <w:r w:rsidRPr="005647EB">
        <w:rPr>
          <w:rFonts w:cs="v4.2.0"/>
        </w:rPr>
        <w:t xml:space="preserve">9.1.21.15 and </w:t>
      </w:r>
      <w:r w:rsidRPr="005647EB">
        <w:t>9.1.21.16 are fulfilled for a corresponding Band,</w:t>
      </w:r>
    </w:p>
    <w:p w14:paraId="739B6711" w14:textId="42B54A8E" w:rsidR="00F812CF" w:rsidRPr="005647EB" w:rsidRDefault="00F812CF" w:rsidP="002570E4">
      <w:pPr>
        <w:pStyle w:val="B1"/>
      </w:pPr>
      <w:r w:rsidRPr="005647EB">
        <w:t>-</w:t>
      </w:r>
      <w:r w:rsidRPr="005647EB">
        <w:tab/>
        <w:t xml:space="preserve">SCH_RP and SCH Ês/Iot according </w:t>
      </w:r>
      <w:r w:rsidR="002570E4" w:rsidRPr="005647EB">
        <w:t>to 3GPP TS</w:t>
      </w:r>
      <w:r w:rsidRPr="005647EB">
        <w:t xml:space="preserve"> 36.133 [4] Annex Table B.2.18-2 for a corresponding Band</w:t>
      </w:r>
    </w:p>
    <w:p w14:paraId="2BCDE64C" w14:textId="6C0DEAD8" w:rsidR="00F812CF" w:rsidRPr="005647EB" w:rsidRDefault="00F812CF" w:rsidP="002570E4">
      <w:pPr>
        <w:spacing w:before="120" w:after="0"/>
        <w:rPr>
          <w:lang w:eastAsia="zh-TW"/>
        </w:rPr>
      </w:pPr>
      <w:r w:rsidRPr="005647EB">
        <w:t xml:space="preserve">The normative reference for this requirement </w:t>
      </w:r>
      <w:r w:rsidR="002570E4" w:rsidRPr="005647EB">
        <w:t>is 3GPP TS</w:t>
      </w:r>
      <w:r w:rsidRPr="005647EB">
        <w:t xml:space="preserve"> 36.133 [4] clause </w:t>
      </w:r>
      <w:r w:rsidRPr="005647EB">
        <w:rPr>
          <w:rFonts w:cs="v4.2.0"/>
        </w:rPr>
        <w:t xml:space="preserve">TBD </w:t>
      </w:r>
      <w:r w:rsidRPr="005647EB">
        <w:t>and A.8.3.15.</w:t>
      </w:r>
    </w:p>
    <w:p w14:paraId="1508B379" w14:textId="77777777" w:rsidR="00F812CF" w:rsidRPr="005647EB" w:rsidRDefault="00F812CF" w:rsidP="002570E4">
      <w:pPr>
        <w:pStyle w:val="Heading4"/>
        <w:keepNext w:val="0"/>
        <w:keepLines w:val="0"/>
        <w:rPr>
          <w:lang w:eastAsia="zh-TW"/>
        </w:rPr>
      </w:pPr>
      <w:r w:rsidRPr="005647EB">
        <w:rPr>
          <w:lang w:eastAsia="zh-TW"/>
        </w:rPr>
        <w:t>8.3.15.4</w:t>
      </w:r>
      <w:r w:rsidRPr="005647EB">
        <w:rPr>
          <w:lang w:eastAsia="zh-TW"/>
        </w:rPr>
        <w:tab/>
        <w:t>Test description</w:t>
      </w:r>
    </w:p>
    <w:p w14:paraId="09D9F5D6" w14:textId="77777777" w:rsidR="00F812CF" w:rsidRPr="005647EB" w:rsidRDefault="00F812CF" w:rsidP="002570E4">
      <w:pPr>
        <w:pStyle w:val="Heading5"/>
        <w:keepNext w:val="0"/>
        <w:keepLines w:val="0"/>
      </w:pPr>
      <w:r w:rsidRPr="005647EB">
        <w:t>8.3.15.4.1</w:t>
      </w:r>
      <w:r w:rsidRPr="005647EB">
        <w:tab/>
        <w:t>Initial conditions</w:t>
      </w:r>
    </w:p>
    <w:p w14:paraId="09B8D429" w14:textId="77777777" w:rsidR="00F812CF" w:rsidRPr="005647EB" w:rsidRDefault="00F812CF" w:rsidP="002570E4">
      <w:pPr>
        <w:rPr>
          <w:rFonts w:eastAsia="PMingLiU"/>
          <w:lang w:eastAsia="zh-TW"/>
        </w:rPr>
      </w:pPr>
      <w:r w:rsidRPr="005647EB">
        <w:t xml:space="preserve">Same initial conditions as in 8.3.14.4.1 </w:t>
      </w:r>
      <w:r w:rsidRPr="005647EB">
        <w:rPr>
          <w:rFonts w:eastAsia="PMingLiU"/>
          <w:lang w:eastAsia="zh-TW"/>
        </w:rPr>
        <w:t>with following exception:</w:t>
      </w:r>
    </w:p>
    <w:p w14:paraId="12AFCBF7" w14:textId="77777777" w:rsidR="00F812CF" w:rsidRPr="005647EB" w:rsidRDefault="00F812CF" w:rsidP="002570E4">
      <w:r w:rsidRPr="005647EB">
        <w:t xml:space="preserve">Use E-UTRA HD-FDD carriers instead of E-UTRA FDD carriers. </w:t>
      </w:r>
    </w:p>
    <w:p w14:paraId="7D307681" w14:textId="77777777" w:rsidR="00F812CF" w:rsidRPr="005647EB" w:rsidRDefault="00F812CF" w:rsidP="002570E4">
      <w:pPr>
        <w:pStyle w:val="Heading5"/>
        <w:keepNext w:val="0"/>
        <w:keepLines w:val="0"/>
        <w:rPr>
          <w:lang w:eastAsia="zh-TW"/>
        </w:rPr>
      </w:pPr>
      <w:r w:rsidRPr="005647EB">
        <w:rPr>
          <w:lang w:eastAsia="zh-TW"/>
        </w:rPr>
        <w:t>8.3.15.4.2</w:t>
      </w:r>
      <w:r w:rsidRPr="005647EB">
        <w:rPr>
          <w:lang w:eastAsia="zh-TW"/>
        </w:rPr>
        <w:tab/>
        <w:t>Test procedure</w:t>
      </w:r>
    </w:p>
    <w:p w14:paraId="473F2069" w14:textId="77777777" w:rsidR="00F812CF" w:rsidRPr="005647EB" w:rsidRDefault="00F812CF" w:rsidP="002570E4">
      <w:r w:rsidRPr="005647EB">
        <w:t>Same test procedure as in 8.3.14.4.2.</w:t>
      </w:r>
    </w:p>
    <w:p w14:paraId="5BCB2533" w14:textId="77777777" w:rsidR="00F812CF" w:rsidRPr="005647EB" w:rsidRDefault="00F812CF" w:rsidP="002570E4">
      <w:pPr>
        <w:pStyle w:val="Heading5"/>
        <w:keepNext w:val="0"/>
        <w:keepLines w:val="0"/>
        <w:rPr>
          <w:lang w:eastAsia="zh-TW"/>
        </w:rPr>
      </w:pPr>
      <w:r w:rsidRPr="005647EB">
        <w:rPr>
          <w:lang w:eastAsia="zh-TW"/>
        </w:rPr>
        <w:t>8.3.15.4.3</w:t>
      </w:r>
      <w:r w:rsidRPr="005647EB">
        <w:rPr>
          <w:lang w:eastAsia="zh-TW"/>
        </w:rPr>
        <w:tab/>
        <w:t>Message contents</w:t>
      </w:r>
    </w:p>
    <w:p w14:paraId="1B5EF331" w14:textId="77777777" w:rsidR="00F812CF" w:rsidRPr="005647EB" w:rsidRDefault="00F812CF" w:rsidP="002570E4">
      <w:r w:rsidRPr="005647EB">
        <w:t>Same message content as in 8.3.14.4.3.</w:t>
      </w:r>
    </w:p>
    <w:p w14:paraId="24A4543A" w14:textId="77777777" w:rsidR="00F812CF" w:rsidRPr="005647EB" w:rsidRDefault="00F812CF" w:rsidP="002570E4">
      <w:pPr>
        <w:pStyle w:val="Heading4"/>
        <w:keepNext w:val="0"/>
        <w:keepLines w:val="0"/>
        <w:rPr>
          <w:lang w:eastAsia="zh-TW"/>
        </w:rPr>
      </w:pPr>
      <w:r w:rsidRPr="005647EB">
        <w:rPr>
          <w:lang w:eastAsia="zh-TW"/>
        </w:rPr>
        <w:t>8.3.15.5</w:t>
      </w:r>
      <w:r w:rsidRPr="005647EB">
        <w:rPr>
          <w:lang w:eastAsia="zh-TW"/>
        </w:rPr>
        <w:tab/>
        <w:t>Test requirement</w:t>
      </w:r>
    </w:p>
    <w:p w14:paraId="4F3FFC1A" w14:textId="77777777" w:rsidR="00F812CF" w:rsidRPr="005647EB" w:rsidRDefault="00F812CF" w:rsidP="002570E4">
      <w:pPr>
        <w:rPr>
          <w:rFonts w:eastAsia="PMingLiU"/>
          <w:lang w:eastAsia="zh-TW"/>
        </w:rPr>
      </w:pPr>
      <w:r w:rsidRPr="005647EB">
        <w:t>Table 8.3.15.4.1-1 define the primary level settings including test tolerances for E-UTRAN HD-FDD event triggered reporting for serving cell under fading propagation conditions test.</w:t>
      </w:r>
    </w:p>
    <w:p w14:paraId="64B752C6" w14:textId="77777777" w:rsidR="00F812CF" w:rsidRPr="005647EB" w:rsidRDefault="00F812CF" w:rsidP="002570E4">
      <w:pPr>
        <w:pStyle w:val="TH"/>
        <w:keepNext w:val="0"/>
        <w:keepLines w:val="0"/>
        <w:rPr>
          <w:lang w:eastAsia="zh-CN"/>
        </w:rPr>
      </w:pPr>
      <w:r w:rsidRPr="005647EB">
        <w:lastRenderedPageBreak/>
        <w:t xml:space="preserve">Table 8.3.15.5-1: Cell specific test parameters for E-UTRAN HD-FDD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F812CF" w:rsidRPr="005647EB" w14:paraId="32E6663B" w14:textId="77777777" w:rsidTr="002570E4">
        <w:trPr>
          <w:cantSplit/>
          <w:jc w:val="center"/>
        </w:trPr>
        <w:tc>
          <w:tcPr>
            <w:tcW w:w="2093" w:type="dxa"/>
            <w:vMerge w:val="restart"/>
            <w:tcBorders>
              <w:top w:val="single" w:sz="4" w:space="0" w:color="auto"/>
              <w:left w:val="single" w:sz="4" w:space="0" w:color="auto"/>
            </w:tcBorders>
          </w:tcPr>
          <w:p w14:paraId="67EF7442"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684BEB41"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Unit</w:t>
            </w:r>
          </w:p>
        </w:tc>
        <w:tc>
          <w:tcPr>
            <w:tcW w:w="2523" w:type="dxa"/>
            <w:gridSpan w:val="2"/>
            <w:tcBorders>
              <w:top w:val="single" w:sz="4" w:space="0" w:color="auto"/>
            </w:tcBorders>
          </w:tcPr>
          <w:p w14:paraId="438D104D" w14:textId="4BD9B0FA" w:rsidR="00F812CF" w:rsidRPr="005647EB" w:rsidRDefault="00F812CF"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489" w:type="dxa"/>
            <w:gridSpan w:val="2"/>
            <w:tcBorders>
              <w:top w:val="single" w:sz="4" w:space="0" w:color="auto"/>
              <w:right w:val="single" w:sz="4" w:space="0" w:color="auto"/>
            </w:tcBorders>
          </w:tcPr>
          <w:p w14:paraId="15B74533" w14:textId="0B280E0D" w:rsidR="00F812CF" w:rsidRPr="005647EB" w:rsidRDefault="00F812CF"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F812CF" w:rsidRPr="005647EB" w14:paraId="4E06EF1D" w14:textId="77777777" w:rsidTr="002570E4">
        <w:trPr>
          <w:cantSplit/>
          <w:jc w:val="center"/>
        </w:trPr>
        <w:tc>
          <w:tcPr>
            <w:tcW w:w="2093" w:type="dxa"/>
            <w:vMerge/>
            <w:tcBorders>
              <w:left w:val="single" w:sz="4" w:space="0" w:color="auto"/>
              <w:bottom w:val="single" w:sz="4" w:space="0" w:color="auto"/>
            </w:tcBorders>
          </w:tcPr>
          <w:p w14:paraId="4BECC1D2" w14:textId="77777777" w:rsidR="00F812CF" w:rsidRPr="005647EB" w:rsidRDefault="00F812CF" w:rsidP="002570E4">
            <w:pPr>
              <w:spacing w:after="0"/>
              <w:jc w:val="center"/>
              <w:rPr>
                <w:rFonts w:ascii="Arial" w:hAnsi="Arial" w:cs="Arial"/>
                <w:b/>
                <w:sz w:val="18"/>
              </w:rPr>
            </w:pPr>
          </w:p>
        </w:tc>
        <w:tc>
          <w:tcPr>
            <w:tcW w:w="1276" w:type="dxa"/>
            <w:vMerge/>
            <w:tcBorders>
              <w:bottom w:val="single" w:sz="4" w:space="0" w:color="auto"/>
            </w:tcBorders>
          </w:tcPr>
          <w:p w14:paraId="54D46DB4" w14:textId="77777777" w:rsidR="00F812CF" w:rsidRPr="005647EB" w:rsidRDefault="00F812CF" w:rsidP="002570E4">
            <w:pPr>
              <w:spacing w:after="0"/>
              <w:jc w:val="center"/>
              <w:rPr>
                <w:rFonts w:ascii="Arial" w:hAnsi="Arial" w:cs="Arial"/>
                <w:b/>
                <w:sz w:val="18"/>
              </w:rPr>
            </w:pPr>
          </w:p>
        </w:tc>
        <w:tc>
          <w:tcPr>
            <w:tcW w:w="1275" w:type="dxa"/>
            <w:tcBorders>
              <w:bottom w:val="single" w:sz="4" w:space="0" w:color="auto"/>
            </w:tcBorders>
          </w:tcPr>
          <w:p w14:paraId="7481791D"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T1</w:t>
            </w:r>
          </w:p>
        </w:tc>
        <w:tc>
          <w:tcPr>
            <w:tcW w:w="1248" w:type="dxa"/>
            <w:tcBorders>
              <w:bottom w:val="single" w:sz="4" w:space="0" w:color="auto"/>
            </w:tcBorders>
          </w:tcPr>
          <w:p w14:paraId="26104EDD"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T2</w:t>
            </w:r>
          </w:p>
        </w:tc>
        <w:tc>
          <w:tcPr>
            <w:tcW w:w="1137" w:type="dxa"/>
            <w:tcBorders>
              <w:bottom w:val="single" w:sz="4" w:space="0" w:color="auto"/>
            </w:tcBorders>
          </w:tcPr>
          <w:p w14:paraId="5AAE3B8A"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692F135E"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T2</w:t>
            </w:r>
          </w:p>
        </w:tc>
      </w:tr>
      <w:tr w:rsidR="00F812CF" w:rsidRPr="005647EB" w14:paraId="7B6F5AFD" w14:textId="77777777" w:rsidTr="002570E4">
        <w:trPr>
          <w:cantSplit/>
          <w:jc w:val="center"/>
        </w:trPr>
        <w:tc>
          <w:tcPr>
            <w:tcW w:w="2093" w:type="dxa"/>
            <w:tcBorders>
              <w:left w:val="single" w:sz="4" w:space="0" w:color="auto"/>
              <w:bottom w:val="single" w:sz="4" w:space="0" w:color="auto"/>
            </w:tcBorders>
          </w:tcPr>
          <w:p w14:paraId="7B100FF0" w14:textId="42C2DE95" w:rsidR="00F812CF" w:rsidRPr="005647EB" w:rsidRDefault="00F812CF" w:rsidP="002570E4">
            <w:pPr>
              <w:spacing w:after="0"/>
              <w:rPr>
                <w:rFonts w:ascii="Arial" w:hAnsi="Arial" w:cs="Arial"/>
                <w:bCs/>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32405350" w14:textId="77777777" w:rsidR="00F812CF" w:rsidRPr="005647EB" w:rsidRDefault="00F812CF" w:rsidP="002570E4">
            <w:pPr>
              <w:spacing w:after="0"/>
              <w:jc w:val="center"/>
              <w:rPr>
                <w:rFonts w:ascii="Arial" w:hAnsi="Arial" w:cs="Arial"/>
                <w:sz w:val="18"/>
              </w:rPr>
            </w:pPr>
          </w:p>
        </w:tc>
        <w:tc>
          <w:tcPr>
            <w:tcW w:w="2523" w:type="dxa"/>
            <w:gridSpan w:val="2"/>
          </w:tcPr>
          <w:p w14:paraId="68C8F7E8"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rPr>
              <w:t>1</w:t>
            </w:r>
          </w:p>
        </w:tc>
        <w:tc>
          <w:tcPr>
            <w:tcW w:w="2489" w:type="dxa"/>
            <w:gridSpan w:val="2"/>
            <w:tcBorders>
              <w:bottom w:val="single" w:sz="4" w:space="0" w:color="auto"/>
            </w:tcBorders>
          </w:tcPr>
          <w:p w14:paraId="00DB62F1"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2</w:t>
            </w:r>
          </w:p>
        </w:tc>
      </w:tr>
      <w:tr w:rsidR="00F812CF" w:rsidRPr="005647EB" w14:paraId="53A5A765" w14:textId="77777777" w:rsidTr="002570E4">
        <w:trPr>
          <w:cantSplit/>
          <w:jc w:val="center"/>
        </w:trPr>
        <w:tc>
          <w:tcPr>
            <w:tcW w:w="2093" w:type="dxa"/>
            <w:tcBorders>
              <w:left w:val="single" w:sz="4" w:space="0" w:color="auto"/>
              <w:bottom w:val="single" w:sz="4" w:space="0" w:color="auto"/>
            </w:tcBorders>
          </w:tcPr>
          <w:p w14:paraId="7A0298E3" w14:textId="77777777" w:rsidR="00F812CF" w:rsidRPr="005647EB" w:rsidRDefault="00F812CF" w:rsidP="002570E4">
            <w:pPr>
              <w:spacing w:after="0"/>
              <w:rPr>
                <w:rFonts w:ascii="Arial" w:hAnsi="Arial" w:cs="Arial"/>
                <w:bCs/>
                <w:sz w:val="18"/>
              </w:rPr>
            </w:pPr>
            <w:r w:rsidRPr="005647EB">
              <w:rPr>
                <w:rFonts w:ascii="Arial" w:hAnsi="Arial" w:cs="Arial"/>
                <w:bCs/>
                <w:sz w:val="18"/>
              </w:rPr>
              <w:t>BW</w:t>
            </w:r>
            <w:r w:rsidRPr="005647EB">
              <w:rPr>
                <w:rFonts w:ascii="Arial" w:hAnsi="Arial" w:cs="Arial"/>
                <w:sz w:val="18"/>
                <w:vertAlign w:val="subscript"/>
              </w:rPr>
              <w:t>channel</w:t>
            </w:r>
          </w:p>
        </w:tc>
        <w:tc>
          <w:tcPr>
            <w:tcW w:w="1276" w:type="dxa"/>
            <w:tcBorders>
              <w:bottom w:val="single" w:sz="4" w:space="0" w:color="auto"/>
            </w:tcBorders>
          </w:tcPr>
          <w:p w14:paraId="50B0474E" w14:textId="77777777" w:rsidR="00F812CF" w:rsidRPr="005647EB" w:rsidRDefault="00F812CF" w:rsidP="002570E4">
            <w:pPr>
              <w:spacing w:after="0"/>
              <w:jc w:val="center"/>
              <w:rPr>
                <w:rFonts w:ascii="Arial" w:hAnsi="Arial" w:cs="Arial"/>
                <w:sz w:val="18"/>
              </w:rPr>
            </w:pPr>
            <w:r w:rsidRPr="005647EB">
              <w:rPr>
                <w:rFonts w:ascii="Arial" w:hAnsi="Arial" w:cs="Arial"/>
                <w:sz w:val="18"/>
              </w:rPr>
              <w:t>MHz</w:t>
            </w:r>
          </w:p>
        </w:tc>
        <w:tc>
          <w:tcPr>
            <w:tcW w:w="2523" w:type="dxa"/>
            <w:gridSpan w:val="2"/>
          </w:tcPr>
          <w:p w14:paraId="15AC6B82" w14:textId="48129562"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12A50A7C" w14:textId="60EFE5CB"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608FE99F" w14:textId="55AE387A"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0C0269E8" w14:textId="6878758D"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F812CF" w:rsidRPr="005647EB" w14:paraId="55DE3C4A" w14:textId="77777777" w:rsidTr="002570E4">
        <w:trPr>
          <w:cantSplit/>
          <w:jc w:val="center"/>
        </w:trPr>
        <w:tc>
          <w:tcPr>
            <w:tcW w:w="2093" w:type="dxa"/>
            <w:tcBorders>
              <w:left w:val="single" w:sz="4" w:space="0" w:color="auto"/>
              <w:bottom w:val="single" w:sz="4" w:space="0" w:color="auto"/>
            </w:tcBorders>
          </w:tcPr>
          <w:p w14:paraId="1513BDC9" w14:textId="4439257B" w:rsidR="00F812CF" w:rsidRPr="005647EB" w:rsidRDefault="00F812CF"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316497AB" w14:textId="30F7D074" w:rsidR="00F812CF" w:rsidRPr="005647EB" w:rsidRDefault="00F812CF"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7B1B582E" w14:textId="77777777" w:rsidR="00F812CF" w:rsidRPr="005647EB" w:rsidRDefault="00F812CF" w:rsidP="002570E4">
            <w:pPr>
              <w:spacing w:after="0"/>
              <w:jc w:val="center"/>
              <w:rPr>
                <w:rFonts w:ascii="Arial" w:hAnsi="Arial" w:cs="Arial"/>
                <w:sz w:val="18"/>
              </w:rPr>
            </w:pPr>
          </w:p>
        </w:tc>
        <w:tc>
          <w:tcPr>
            <w:tcW w:w="2523" w:type="dxa"/>
            <w:gridSpan w:val="2"/>
          </w:tcPr>
          <w:p w14:paraId="6312CD7A" w14:textId="05D8D653"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3</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6361A965" w14:textId="421D756F"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R.21</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34AC6CFF"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w:t>
            </w:r>
          </w:p>
        </w:tc>
      </w:tr>
      <w:tr w:rsidR="00F812CF" w:rsidRPr="005647EB" w14:paraId="4D6AC8B1" w14:textId="77777777" w:rsidTr="002570E4">
        <w:trPr>
          <w:cantSplit/>
          <w:jc w:val="center"/>
        </w:trPr>
        <w:tc>
          <w:tcPr>
            <w:tcW w:w="2093" w:type="dxa"/>
            <w:tcBorders>
              <w:left w:val="single" w:sz="4" w:space="0" w:color="auto"/>
              <w:bottom w:val="single" w:sz="4" w:space="0" w:color="auto"/>
            </w:tcBorders>
          </w:tcPr>
          <w:p w14:paraId="49BBD1ED" w14:textId="48E6C39A" w:rsidR="00F812CF" w:rsidRPr="005647EB" w:rsidRDefault="00F812CF"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45715248" w14:textId="5F05108A" w:rsidR="00F812CF" w:rsidRPr="005647EB" w:rsidRDefault="00F812CF"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276E5E30" w14:textId="77777777" w:rsidR="00F812CF" w:rsidRPr="005647EB" w:rsidRDefault="00F812CF" w:rsidP="002570E4">
            <w:pPr>
              <w:spacing w:after="0"/>
              <w:jc w:val="center"/>
              <w:rPr>
                <w:rFonts w:ascii="Arial" w:hAnsi="Arial" w:cs="Arial"/>
                <w:sz w:val="18"/>
              </w:rPr>
            </w:pPr>
          </w:p>
        </w:tc>
        <w:tc>
          <w:tcPr>
            <w:tcW w:w="2523" w:type="dxa"/>
            <w:gridSpan w:val="2"/>
          </w:tcPr>
          <w:p w14:paraId="50201C98" w14:textId="3BD6E4A2"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7AF5E628" w14:textId="4F22A055"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R.17</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468B7ECC" w14:textId="12448439"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708C3218" w14:textId="0F55EADA"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R.17</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F812CF" w:rsidRPr="005647EB" w14:paraId="7B9001D7" w14:textId="77777777" w:rsidTr="002570E4">
        <w:trPr>
          <w:cantSplit/>
          <w:jc w:val="center"/>
        </w:trPr>
        <w:tc>
          <w:tcPr>
            <w:tcW w:w="2093" w:type="dxa"/>
            <w:tcBorders>
              <w:left w:val="single" w:sz="4" w:space="0" w:color="auto"/>
              <w:bottom w:val="single" w:sz="4" w:space="0" w:color="auto"/>
            </w:tcBorders>
          </w:tcPr>
          <w:p w14:paraId="14A1FF73" w14:textId="79A31B03" w:rsidR="00F812CF" w:rsidRPr="005647EB" w:rsidRDefault="00F812CF"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r w:rsidR="002570E4" w:rsidRPr="005647EB">
              <w:rPr>
                <w:rFonts w:ascii="Arial" w:hAnsi="Arial" w:cs="Arial"/>
                <w:bCs/>
                <w:sz w:val="18"/>
              </w:rPr>
              <w:t xml:space="preserve"> </w:t>
            </w:r>
          </w:p>
        </w:tc>
        <w:tc>
          <w:tcPr>
            <w:tcW w:w="1276" w:type="dxa"/>
            <w:tcBorders>
              <w:bottom w:val="single" w:sz="4" w:space="0" w:color="auto"/>
            </w:tcBorders>
          </w:tcPr>
          <w:p w14:paraId="25D1ADC1" w14:textId="77777777" w:rsidR="00F812CF" w:rsidRPr="005647EB" w:rsidRDefault="00F812CF" w:rsidP="002570E4">
            <w:pPr>
              <w:spacing w:after="0"/>
              <w:jc w:val="center"/>
              <w:rPr>
                <w:rFonts w:ascii="Arial" w:hAnsi="Arial" w:cs="Arial"/>
                <w:sz w:val="18"/>
              </w:rPr>
            </w:pPr>
          </w:p>
        </w:tc>
        <w:tc>
          <w:tcPr>
            <w:tcW w:w="2523" w:type="dxa"/>
            <w:gridSpan w:val="2"/>
          </w:tcPr>
          <w:p w14:paraId="780389D2" w14:textId="55691FE6" w:rsidR="00F812CF" w:rsidRPr="005647EB" w:rsidRDefault="00F812CF" w:rsidP="002570E4">
            <w:pPr>
              <w:spacing w:after="0"/>
              <w:jc w:val="center"/>
              <w:rPr>
                <w:rFonts w:ascii="Arial" w:hAnsi="Arial" w:cs="Arial"/>
                <w:sz w:val="18"/>
                <w:lang w:eastAsia="zh-CN"/>
              </w:rPr>
            </w:pPr>
            <w:r w:rsidRPr="005647EB">
              <w:rPr>
                <w:rFonts w:ascii="Arial" w:hAnsi="Arial" w:cs="v4.2.0"/>
                <w:sz w:val="18"/>
                <w:lang w:eastAsia="zh-CN"/>
              </w:rPr>
              <w:t>OP.21</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3ACB2CC8" w14:textId="4DB74E9A" w:rsidR="00F812CF" w:rsidRPr="005647EB" w:rsidRDefault="00F812CF" w:rsidP="002570E4">
            <w:pPr>
              <w:spacing w:after="0"/>
              <w:jc w:val="center"/>
              <w:rPr>
                <w:rFonts w:ascii="Arial" w:hAnsi="Arial" w:cs="v4.2.0"/>
                <w:sz w:val="18"/>
                <w:lang w:eastAsia="zh-CN"/>
              </w:rPr>
            </w:pPr>
            <w:r w:rsidRPr="005647EB">
              <w:rPr>
                <w:rFonts w:ascii="Arial" w:hAnsi="Arial" w:cs="v4.2.0"/>
                <w:sz w:val="18"/>
                <w:lang w:eastAsia="zh-CN"/>
              </w:rPr>
              <w:t>OP.22</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lang w:eastAsia="zh-CN"/>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c>
          <w:tcPr>
            <w:tcW w:w="2489" w:type="dxa"/>
            <w:gridSpan w:val="2"/>
            <w:tcBorders>
              <w:bottom w:val="single" w:sz="4" w:space="0" w:color="auto"/>
            </w:tcBorders>
          </w:tcPr>
          <w:p w14:paraId="1F81D94A" w14:textId="6EDC05DE" w:rsidR="00F812CF" w:rsidRPr="005647EB" w:rsidRDefault="00F812CF" w:rsidP="002570E4">
            <w:pPr>
              <w:spacing w:after="0"/>
              <w:jc w:val="center"/>
              <w:rPr>
                <w:rFonts w:ascii="Arial" w:hAnsi="Arial" w:cs="Arial"/>
                <w:sz w:val="18"/>
              </w:rPr>
            </w:pPr>
            <w:r w:rsidRPr="005647EB">
              <w:rPr>
                <w:rFonts w:ascii="Arial" w:hAnsi="Arial" w:cs="Arial"/>
                <w:sz w:val="18"/>
              </w:rPr>
              <w:t>OP.6</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53799D2F" w14:textId="604B3517" w:rsidR="00F812CF" w:rsidRPr="005647EB" w:rsidRDefault="00F812CF" w:rsidP="002570E4">
            <w:pPr>
              <w:spacing w:after="0"/>
              <w:jc w:val="center"/>
              <w:rPr>
                <w:rFonts w:ascii="Arial" w:hAnsi="Arial" w:cs="v4.2.0"/>
                <w:sz w:val="18"/>
                <w:lang w:eastAsia="zh-CN"/>
              </w:rPr>
            </w:pPr>
            <w:r w:rsidRPr="005647EB">
              <w:rPr>
                <w:rFonts w:ascii="Arial" w:hAnsi="Arial" w:cs="Arial"/>
                <w:sz w:val="18"/>
              </w:rPr>
              <w:t>OP.19</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r>
      <w:tr w:rsidR="00F812CF" w:rsidRPr="005647EB" w14:paraId="4DA093C0" w14:textId="77777777" w:rsidTr="002570E4">
        <w:trPr>
          <w:cantSplit/>
          <w:jc w:val="center"/>
        </w:trPr>
        <w:tc>
          <w:tcPr>
            <w:tcW w:w="2093" w:type="dxa"/>
            <w:tcBorders>
              <w:left w:val="single" w:sz="4" w:space="0" w:color="auto"/>
              <w:bottom w:val="single" w:sz="4" w:space="0" w:color="auto"/>
            </w:tcBorders>
          </w:tcPr>
          <w:p w14:paraId="5EA39947" w14:textId="77777777" w:rsidR="00F812CF" w:rsidRPr="005647EB" w:rsidRDefault="00F812CF"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453C2284" w14:textId="77777777" w:rsidR="00F812CF" w:rsidRPr="005647EB" w:rsidRDefault="00F812CF" w:rsidP="002570E4">
            <w:pPr>
              <w:spacing w:after="0"/>
              <w:jc w:val="center"/>
              <w:rPr>
                <w:rFonts w:ascii="Arial" w:hAnsi="Arial" w:cs="Arial"/>
                <w:sz w:val="18"/>
              </w:rPr>
            </w:pPr>
            <w:r w:rsidRPr="005647EB">
              <w:rPr>
                <w:rFonts w:ascii="Arial" w:hAnsi="Arial" w:cs="Arial"/>
                <w:sz w:val="18"/>
              </w:rPr>
              <w:t>dB</w:t>
            </w:r>
          </w:p>
        </w:tc>
        <w:tc>
          <w:tcPr>
            <w:tcW w:w="2523" w:type="dxa"/>
            <w:gridSpan w:val="2"/>
            <w:vMerge w:val="restart"/>
            <w:vAlign w:val="center"/>
          </w:tcPr>
          <w:p w14:paraId="2F05071C" w14:textId="77777777" w:rsidR="00F812CF" w:rsidRPr="005647EB" w:rsidRDefault="00F812CF" w:rsidP="002570E4">
            <w:pPr>
              <w:spacing w:after="0"/>
              <w:jc w:val="center"/>
              <w:rPr>
                <w:rFonts w:ascii="Arial" w:hAnsi="Arial" w:cs="Arial"/>
                <w:sz w:val="18"/>
              </w:rPr>
            </w:pPr>
            <w:r w:rsidRPr="005647EB">
              <w:rPr>
                <w:rFonts w:ascii="Arial" w:hAnsi="Arial" w:cs="Arial"/>
                <w:sz w:val="18"/>
              </w:rPr>
              <w:t>-3</w:t>
            </w:r>
          </w:p>
        </w:tc>
        <w:tc>
          <w:tcPr>
            <w:tcW w:w="2489" w:type="dxa"/>
            <w:gridSpan w:val="2"/>
            <w:vMerge w:val="restart"/>
            <w:vAlign w:val="center"/>
          </w:tcPr>
          <w:p w14:paraId="6EEE78E3" w14:textId="77777777" w:rsidR="00F812CF" w:rsidRPr="005647EB" w:rsidRDefault="00F812CF" w:rsidP="002570E4">
            <w:pPr>
              <w:spacing w:after="0"/>
              <w:jc w:val="center"/>
              <w:rPr>
                <w:rFonts w:ascii="Arial" w:hAnsi="Arial" w:cs="Arial"/>
                <w:sz w:val="18"/>
              </w:rPr>
            </w:pPr>
            <w:r w:rsidRPr="005647EB">
              <w:rPr>
                <w:rFonts w:ascii="Arial" w:hAnsi="Arial" w:cs="Arial"/>
                <w:sz w:val="18"/>
              </w:rPr>
              <w:t>-3</w:t>
            </w:r>
          </w:p>
        </w:tc>
      </w:tr>
      <w:tr w:rsidR="00F812CF" w:rsidRPr="005647EB" w14:paraId="6DCB7972" w14:textId="77777777" w:rsidTr="002570E4">
        <w:trPr>
          <w:cantSplit/>
          <w:jc w:val="center"/>
        </w:trPr>
        <w:tc>
          <w:tcPr>
            <w:tcW w:w="2093" w:type="dxa"/>
            <w:tcBorders>
              <w:left w:val="single" w:sz="4" w:space="0" w:color="auto"/>
              <w:bottom w:val="single" w:sz="4" w:space="0" w:color="auto"/>
            </w:tcBorders>
          </w:tcPr>
          <w:p w14:paraId="24510D2F" w14:textId="77777777" w:rsidR="00F812CF" w:rsidRPr="005647EB" w:rsidRDefault="00F812CF"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54739525" w14:textId="77777777" w:rsidR="00F812CF" w:rsidRPr="005647EB" w:rsidRDefault="00F812CF"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712D9ACF" w14:textId="77777777" w:rsidR="00F812CF" w:rsidRPr="005647EB" w:rsidRDefault="00F812CF" w:rsidP="002570E4">
            <w:pPr>
              <w:spacing w:after="0"/>
              <w:jc w:val="center"/>
              <w:rPr>
                <w:rFonts w:ascii="Arial" w:hAnsi="Arial" w:cs="Arial"/>
                <w:sz w:val="18"/>
              </w:rPr>
            </w:pPr>
          </w:p>
        </w:tc>
        <w:tc>
          <w:tcPr>
            <w:tcW w:w="2489" w:type="dxa"/>
            <w:gridSpan w:val="2"/>
            <w:vMerge/>
          </w:tcPr>
          <w:p w14:paraId="7D98E664" w14:textId="77777777" w:rsidR="00F812CF" w:rsidRPr="005647EB" w:rsidRDefault="00F812CF" w:rsidP="002570E4">
            <w:pPr>
              <w:spacing w:after="0"/>
              <w:jc w:val="center"/>
              <w:rPr>
                <w:rFonts w:ascii="Arial" w:hAnsi="Arial" w:cs="Arial"/>
                <w:sz w:val="18"/>
              </w:rPr>
            </w:pPr>
          </w:p>
        </w:tc>
      </w:tr>
      <w:tr w:rsidR="00F812CF" w:rsidRPr="005647EB" w14:paraId="3BD0A5D1" w14:textId="77777777" w:rsidTr="002570E4">
        <w:trPr>
          <w:cantSplit/>
          <w:jc w:val="center"/>
        </w:trPr>
        <w:tc>
          <w:tcPr>
            <w:tcW w:w="2093" w:type="dxa"/>
            <w:tcBorders>
              <w:left w:val="single" w:sz="4" w:space="0" w:color="auto"/>
              <w:bottom w:val="single" w:sz="4" w:space="0" w:color="auto"/>
            </w:tcBorders>
          </w:tcPr>
          <w:p w14:paraId="31FEF2A4" w14:textId="77777777" w:rsidR="00F812CF" w:rsidRPr="005647EB" w:rsidRDefault="00F812CF"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1CAF4A88" w14:textId="77777777" w:rsidR="00F812CF" w:rsidRPr="005647EB" w:rsidRDefault="00F812CF"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0BCB0BCA" w14:textId="77777777" w:rsidR="00F812CF" w:rsidRPr="005647EB" w:rsidRDefault="00F812CF" w:rsidP="002570E4">
            <w:pPr>
              <w:spacing w:after="0"/>
              <w:jc w:val="center"/>
              <w:rPr>
                <w:rFonts w:ascii="Arial" w:hAnsi="Arial" w:cs="Arial"/>
                <w:sz w:val="18"/>
              </w:rPr>
            </w:pPr>
          </w:p>
        </w:tc>
        <w:tc>
          <w:tcPr>
            <w:tcW w:w="2489" w:type="dxa"/>
            <w:gridSpan w:val="2"/>
            <w:vMerge/>
          </w:tcPr>
          <w:p w14:paraId="079009B2" w14:textId="77777777" w:rsidR="00F812CF" w:rsidRPr="005647EB" w:rsidRDefault="00F812CF" w:rsidP="002570E4">
            <w:pPr>
              <w:spacing w:after="0"/>
              <w:jc w:val="center"/>
              <w:rPr>
                <w:rFonts w:ascii="Arial" w:hAnsi="Arial" w:cs="Arial"/>
                <w:sz w:val="18"/>
              </w:rPr>
            </w:pPr>
          </w:p>
        </w:tc>
      </w:tr>
      <w:tr w:rsidR="00F812CF" w:rsidRPr="005647EB" w14:paraId="64DBA17D" w14:textId="77777777" w:rsidTr="002570E4">
        <w:trPr>
          <w:cantSplit/>
          <w:jc w:val="center"/>
        </w:trPr>
        <w:tc>
          <w:tcPr>
            <w:tcW w:w="2093" w:type="dxa"/>
            <w:tcBorders>
              <w:left w:val="single" w:sz="4" w:space="0" w:color="auto"/>
            </w:tcBorders>
          </w:tcPr>
          <w:p w14:paraId="4E760696" w14:textId="77777777" w:rsidR="00F812CF" w:rsidRPr="005647EB" w:rsidRDefault="00F812CF" w:rsidP="002570E4">
            <w:pPr>
              <w:spacing w:after="0"/>
              <w:rPr>
                <w:rFonts w:ascii="Arial" w:hAnsi="Arial" w:cs="Arial"/>
                <w:sz w:val="18"/>
                <w:lang w:eastAsia="zh-CN"/>
              </w:rPr>
            </w:pPr>
            <w:r w:rsidRPr="005647EB">
              <w:rPr>
                <w:rFonts w:ascii="Arial" w:hAnsi="Arial" w:cs="Arial"/>
                <w:sz w:val="18"/>
              </w:rPr>
              <w:t>SSS_RA</w:t>
            </w:r>
          </w:p>
        </w:tc>
        <w:tc>
          <w:tcPr>
            <w:tcW w:w="1276" w:type="dxa"/>
          </w:tcPr>
          <w:p w14:paraId="20E78328"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rPr>
              <w:t>dB</w:t>
            </w:r>
          </w:p>
        </w:tc>
        <w:tc>
          <w:tcPr>
            <w:tcW w:w="2523" w:type="dxa"/>
            <w:gridSpan w:val="2"/>
            <w:vMerge/>
          </w:tcPr>
          <w:p w14:paraId="6C9F6720" w14:textId="77777777" w:rsidR="00F812CF" w:rsidRPr="005647EB" w:rsidRDefault="00F812CF" w:rsidP="002570E4">
            <w:pPr>
              <w:spacing w:after="0"/>
              <w:jc w:val="center"/>
              <w:rPr>
                <w:rFonts w:ascii="Arial" w:hAnsi="Arial" w:cs="Arial"/>
                <w:sz w:val="18"/>
              </w:rPr>
            </w:pPr>
          </w:p>
        </w:tc>
        <w:tc>
          <w:tcPr>
            <w:tcW w:w="2489" w:type="dxa"/>
            <w:gridSpan w:val="2"/>
            <w:vMerge/>
          </w:tcPr>
          <w:p w14:paraId="3A442F69" w14:textId="77777777" w:rsidR="00F812CF" w:rsidRPr="005647EB" w:rsidRDefault="00F812CF" w:rsidP="002570E4">
            <w:pPr>
              <w:spacing w:after="0"/>
              <w:jc w:val="center"/>
              <w:rPr>
                <w:rFonts w:ascii="Arial" w:hAnsi="Arial" w:cs="Arial"/>
                <w:sz w:val="18"/>
              </w:rPr>
            </w:pPr>
          </w:p>
        </w:tc>
      </w:tr>
      <w:tr w:rsidR="00F812CF" w:rsidRPr="005647EB" w14:paraId="1C2653A9" w14:textId="77777777" w:rsidTr="002570E4">
        <w:trPr>
          <w:cantSplit/>
          <w:jc w:val="center"/>
        </w:trPr>
        <w:tc>
          <w:tcPr>
            <w:tcW w:w="2093" w:type="dxa"/>
            <w:tcBorders>
              <w:left w:val="single" w:sz="4" w:space="0" w:color="auto"/>
              <w:bottom w:val="single" w:sz="4" w:space="0" w:color="auto"/>
            </w:tcBorders>
          </w:tcPr>
          <w:p w14:paraId="58CF2A26" w14:textId="77777777" w:rsidR="00F812CF" w:rsidRPr="005647EB" w:rsidRDefault="00F812CF"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1E90E9AB" w14:textId="77777777" w:rsidR="00F812CF" w:rsidRPr="005647EB" w:rsidRDefault="00F812CF"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3861143F" w14:textId="77777777" w:rsidR="00F812CF" w:rsidRPr="005647EB" w:rsidRDefault="00F812CF" w:rsidP="002570E4">
            <w:pPr>
              <w:spacing w:after="0"/>
              <w:jc w:val="center"/>
              <w:rPr>
                <w:rFonts w:ascii="Arial" w:hAnsi="Arial" w:cs="Arial"/>
                <w:sz w:val="18"/>
              </w:rPr>
            </w:pPr>
          </w:p>
        </w:tc>
        <w:tc>
          <w:tcPr>
            <w:tcW w:w="2489" w:type="dxa"/>
            <w:gridSpan w:val="2"/>
            <w:vMerge/>
          </w:tcPr>
          <w:p w14:paraId="7F528787" w14:textId="77777777" w:rsidR="00F812CF" w:rsidRPr="005647EB" w:rsidRDefault="00F812CF" w:rsidP="002570E4">
            <w:pPr>
              <w:spacing w:after="0"/>
              <w:jc w:val="center"/>
              <w:rPr>
                <w:rFonts w:ascii="Arial" w:hAnsi="Arial" w:cs="Arial"/>
                <w:sz w:val="18"/>
              </w:rPr>
            </w:pPr>
          </w:p>
        </w:tc>
      </w:tr>
      <w:tr w:rsidR="00F812CF" w:rsidRPr="005647EB" w14:paraId="72F89830" w14:textId="77777777" w:rsidTr="002570E4">
        <w:trPr>
          <w:cantSplit/>
          <w:jc w:val="center"/>
        </w:trPr>
        <w:tc>
          <w:tcPr>
            <w:tcW w:w="2093" w:type="dxa"/>
            <w:tcBorders>
              <w:left w:val="single" w:sz="4" w:space="0" w:color="auto"/>
              <w:bottom w:val="single" w:sz="4" w:space="0" w:color="auto"/>
            </w:tcBorders>
          </w:tcPr>
          <w:p w14:paraId="05643990" w14:textId="77777777" w:rsidR="00F812CF" w:rsidRPr="005647EB" w:rsidRDefault="00F812CF"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71010182" w14:textId="77777777" w:rsidR="00F812CF" w:rsidRPr="005647EB" w:rsidRDefault="00F812CF"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4EA3BAE8" w14:textId="77777777" w:rsidR="00F812CF" w:rsidRPr="005647EB" w:rsidRDefault="00F812CF" w:rsidP="002570E4">
            <w:pPr>
              <w:spacing w:after="0"/>
              <w:jc w:val="center"/>
              <w:rPr>
                <w:rFonts w:ascii="Arial" w:hAnsi="Arial" w:cs="Arial"/>
                <w:sz w:val="18"/>
              </w:rPr>
            </w:pPr>
          </w:p>
        </w:tc>
        <w:tc>
          <w:tcPr>
            <w:tcW w:w="2489" w:type="dxa"/>
            <w:gridSpan w:val="2"/>
            <w:vMerge/>
          </w:tcPr>
          <w:p w14:paraId="7A4638A9" w14:textId="77777777" w:rsidR="00F812CF" w:rsidRPr="005647EB" w:rsidRDefault="00F812CF" w:rsidP="002570E4">
            <w:pPr>
              <w:spacing w:after="0"/>
              <w:jc w:val="center"/>
              <w:rPr>
                <w:rFonts w:ascii="Arial" w:hAnsi="Arial" w:cs="Arial"/>
                <w:sz w:val="18"/>
              </w:rPr>
            </w:pPr>
          </w:p>
        </w:tc>
      </w:tr>
      <w:tr w:rsidR="00F812CF" w:rsidRPr="005647EB" w14:paraId="2A6BCD16" w14:textId="77777777" w:rsidTr="002570E4">
        <w:trPr>
          <w:cantSplit/>
          <w:jc w:val="center"/>
        </w:trPr>
        <w:tc>
          <w:tcPr>
            <w:tcW w:w="2093" w:type="dxa"/>
            <w:tcBorders>
              <w:left w:val="single" w:sz="4" w:space="0" w:color="auto"/>
              <w:bottom w:val="single" w:sz="4" w:space="0" w:color="auto"/>
            </w:tcBorders>
          </w:tcPr>
          <w:p w14:paraId="45F35FC0" w14:textId="77777777" w:rsidR="00F812CF" w:rsidRPr="005647EB" w:rsidRDefault="00F812CF"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24AD1B66" w14:textId="77777777" w:rsidR="00F812CF" w:rsidRPr="005647EB" w:rsidRDefault="00F812CF"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2000D8F2" w14:textId="77777777" w:rsidR="00F812CF" w:rsidRPr="005647EB" w:rsidRDefault="00F812CF" w:rsidP="002570E4">
            <w:pPr>
              <w:spacing w:after="0"/>
              <w:jc w:val="center"/>
              <w:rPr>
                <w:rFonts w:ascii="Arial" w:hAnsi="Arial" w:cs="Arial"/>
                <w:sz w:val="18"/>
              </w:rPr>
            </w:pPr>
          </w:p>
        </w:tc>
        <w:tc>
          <w:tcPr>
            <w:tcW w:w="2489" w:type="dxa"/>
            <w:gridSpan w:val="2"/>
            <w:vMerge/>
          </w:tcPr>
          <w:p w14:paraId="5B8F7AED" w14:textId="77777777" w:rsidR="00F812CF" w:rsidRPr="005647EB" w:rsidRDefault="00F812CF" w:rsidP="002570E4">
            <w:pPr>
              <w:spacing w:after="0"/>
              <w:jc w:val="center"/>
              <w:rPr>
                <w:rFonts w:ascii="Arial" w:hAnsi="Arial" w:cs="Arial"/>
                <w:sz w:val="18"/>
              </w:rPr>
            </w:pPr>
          </w:p>
        </w:tc>
      </w:tr>
      <w:tr w:rsidR="00F812CF" w:rsidRPr="005647EB" w14:paraId="40C5C0CC" w14:textId="77777777" w:rsidTr="002570E4">
        <w:trPr>
          <w:cantSplit/>
          <w:jc w:val="center"/>
        </w:trPr>
        <w:tc>
          <w:tcPr>
            <w:tcW w:w="2093" w:type="dxa"/>
            <w:tcBorders>
              <w:left w:val="single" w:sz="4" w:space="0" w:color="auto"/>
              <w:bottom w:val="single" w:sz="4" w:space="0" w:color="auto"/>
            </w:tcBorders>
          </w:tcPr>
          <w:p w14:paraId="04A7898E" w14:textId="77777777" w:rsidR="00F812CF" w:rsidRPr="005647EB" w:rsidRDefault="00F812CF"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2A54C7C8"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11810A2B" w14:textId="77777777" w:rsidR="00F812CF" w:rsidRPr="005647EB" w:rsidRDefault="00F812CF" w:rsidP="002570E4">
            <w:pPr>
              <w:spacing w:after="0"/>
              <w:jc w:val="center"/>
              <w:rPr>
                <w:rFonts w:ascii="Arial" w:hAnsi="Arial" w:cs="Arial"/>
                <w:sz w:val="18"/>
              </w:rPr>
            </w:pPr>
          </w:p>
        </w:tc>
        <w:tc>
          <w:tcPr>
            <w:tcW w:w="2489" w:type="dxa"/>
            <w:gridSpan w:val="2"/>
            <w:vMerge/>
          </w:tcPr>
          <w:p w14:paraId="1E6FC42D" w14:textId="77777777" w:rsidR="00F812CF" w:rsidRPr="005647EB" w:rsidRDefault="00F812CF" w:rsidP="002570E4">
            <w:pPr>
              <w:spacing w:after="0"/>
              <w:jc w:val="center"/>
              <w:rPr>
                <w:rFonts w:ascii="Arial" w:hAnsi="Arial" w:cs="Arial"/>
                <w:sz w:val="18"/>
              </w:rPr>
            </w:pPr>
          </w:p>
        </w:tc>
      </w:tr>
      <w:tr w:rsidR="00F812CF" w:rsidRPr="005647EB" w14:paraId="009BED8F" w14:textId="77777777" w:rsidTr="002570E4">
        <w:trPr>
          <w:cantSplit/>
          <w:jc w:val="center"/>
        </w:trPr>
        <w:tc>
          <w:tcPr>
            <w:tcW w:w="2093" w:type="dxa"/>
            <w:tcBorders>
              <w:left w:val="single" w:sz="4" w:space="0" w:color="auto"/>
              <w:bottom w:val="single" w:sz="4" w:space="0" w:color="auto"/>
            </w:tcBorders>
          </w:tcPr>
          <w:p w14:paraId="7D8232C3" w14:textId="77777777" w:rsidR="00F812CF" w:rsidRPr="005647EB" w:rsidRDefault="00F812CF"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06E26F2F"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37D019CB" w14:textId="77777777" w:rsidR="00F812CF" w:rsidRPr="005647EB" w:rsidRDefault="00F812CF" w:rsidP="002570E4">
            <w:pPr>
              <w:spacing w:after="0"/>
              <w:jc w:val="center"/>
              <w:rPr>
                <w:rFonts w:ascii="Arial" w:hAnsi="Arial" w:cs="Arial"/>
                <w:sz w:val="18"/>
              </w:rPr>
            </w:pPr>
          </w:p>
        </w:tc>
        <w:tc>
          <w:tcPr>
            <w:tcW w:w="2489" w:type="dxa"/>
            <w:gridSpan w:val="2"/>
            <w:vMerge/>
          </w:tcPr>
          <w:p w14:paraId="457A51AB" w14:textId="77777777" w:rsidR="00F812CF" w:rsidRPr="005647EB" w:rsidRDefault="00F812CF" w:rsidP="002570E4">
            <w:pPr>
              <w:spacing w:after="0"/>
              <w:jc w:val="center"/>
              <w:rPr>
                <w:rFonts w:ascii="Arial" w:hAnsi="Arial" w:cs="Arial"/>
                <w:sz w:val="18"/>
              </w:rPr>
            </w:pPr>
          </w:p>
        </w:tc>
      </w:tr>
      <w:tr w:rsidR="00F812CF" w:rsidRPr="005647EB" w14:paraId="044D6B71" w14:textId="77777777" w:rsidTr="002570E4">
        <w:trPr>
          <w:cantSplit/>
          <w:jc w:val="center"/>
        </w:trPr>
        <w:tc>
          <w:tcPr>
            <w:tcW w:w="2093" w:type="dxa"/>
            <w:tcBorders>
              <w:left w:val="single" w:sz="4" w:space="0" w:color="auto"/>
              <w:bottom w:val="single" w:sz="4" w:space="0" w:color="auto"/>
            </w:tcBorders>
          </w:tcPr>
          <w:p w14:paraId="78F531A8" w14:textId="77777777" w:rsidR="00F812CF" w:rsidRPr="005647EB" w:rsidRDefault="00F812CF"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717EE866"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2CA68BDD" w14:textId="77777777" w:rsidR="00F812CF" w:rsidRPr="005647EB" w:rsidRDefault="00F812CF" w:rsidP="002570E4">
            <w:pPr>
              <w:spacing w:after="0"/>
              <w:jc w:val="center"/>
              <w:rPr>
                <w:rFonts w:ascii="Arial" w:hAnsi="Arial" w:cs="Arial"/>
                <w:sz w:val="18"/>
              </w:rPr>
            </w:pPr>
          </w:p>
        </w:tc>
        <w:tc>
          <w:tcPr>
            <w:tcW w:w="2489" w:type="dxa"/>
            <w:gridSpan w:val="2"/>
            <w:vMerge/>
          </w:tcPr>
          <w:p w14:paraId="0C506C0A" w14:textId="77777777" w:rsidR="00F812CF" w:rsidRPr="005647EB" w:rsidRDefault="00F812CF" w:rsidP="002570E4">
            <w:pPr>
              <w:spacing w:after="0"/>
              <w:jc w:val="center"/>
              <w:rPr>
                <w:rFonts w:ascii="Arial" w:hAnsi="Arial" w:cs="Arial"/>
                <w:sz w:val="18"/>
              </w:rPr>
            </w:pPr>
          </w:p>
        </w:tc>
      </w:tr>
      <w:tr w:rsidR="00F812CF" w:rsidRPr="005647EB" w14:paraId="7C199382" w14:textId="77777777" w:rsidTr="002570E4">
        <w:trPr>
          <w:cantSplit/>
          <w:jc w:val="center"/>
        </w:trPr>
        <w:tc>
          <w:tcPr>
            <w:tcW w:w="2093" w:type="dxa"/>
            <w:tcBorders>
              <w:left w:val="single" w:sz="4" w:space="0" w:color="auto"/>
              <w:bottom w:val="single" w:sz="4" w:space="0" w:color="auto"/>
            </w:tcBorders>
          </w:tcPr>
          <w:p w14:paraId="291F7D2F" w14:textId="77777777" w:rsidR="00F812CF" w:rsidRPr="005647EB" w:rsidRDefault="00F812CF"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38123137"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2CF6ED37" w14:textId="77777777" w:rsidR="00F812CF" w:rsidRPr="005647EB" w:rsidRDefault="00F812CF" w:rsidP="002570E4">
            <w:pPr>
              <w:spacing w:after="0"/>
              <w:jc w:val="center"/>
              <w:rPr>
                <w:rFonts w:ascii="Arial" w:hAnsi="Arial" w:cs="Arial"/>
                <w:sz w:val="18"/>
              </w:rPr>
            </w:pPr>
          </w:p>
        </w:tc>
        <w:tc>
          <w:tcPr>
            <w:tcW w:w="2489" w:type="dxa"/>
            <w:gridSpan w:val="2"/>
            <w:vMerge/>
          </w:tcPr>
          <w:p w14:paraId="17F70F7B" w14:textId="77777777" w:rsidR="00F812CF" w:rsidRPr="005647EB" w:rsidRDefault="00F812CF" w:rsidP="002570E4">
            <w:pPr>
              <w:spacing w:after="0"/>
              <w:jc w:val="center"/>
              <w:rPr>
                <w:rFonts w:ascii="Arial" w:hAnsi="Arial" w:cs="Arial"/>
                <w:sz w:val="18"/>
              </w:rPr>
            </w:pPr>
          </w:p>
        </w:tc>
      </w:tr>
      <w:tr w:rsidR="00F812CF" w:rsidRPr="005647EB" w14:paraId="0AEFD1EA" w14:textId="77777777" w:rsidTr="002570E4">
        <w:trPr>
          <w:cantSplit/>
          <w:jc w:val="center"/>
        </w:trPr>
        <w:tc>
          <w:tcPr>
            <w:tcW w:w="2093" w:type="dxa"/>
            <w:tcBorders>
              <w:left w:val="single" w:sz="4" w:space="0" w:color="auto"/>
              <w:bottom w:val="single" w:sz="4" w:space="0" w:color="auto"/>
            </w:tcBorders>
            <w:vAlign w:val="center"/>
          </w:tcPr>
          <w:p w14:paraId="7C3CDA68" w14:textId="0A1ECA30" w:rsidR="00F812CF" w:rsidRPr="005647EB" w:rsidRDefault="00F812CF" w:rsidP="002570E4">
            <w:pPr>
              <w:spacing w:after="0"/>
              <w:rPr>
                <w:rFonts w:ascii="Arial" w:hAnsi="Arial" w:cs="Arial"/>
                <w:sz w:val="18"/>
              </w:rPr>
            </w:pPr>
            <w:r w:rsidRPr="005647EB">
              <w:rPr>
                <w:rFonts w:ascii="Arial" w:hAnsi="Arial" w:cs="Arial"/>
                <w:sz w:val="18"/>
              </w:rPr>
              <w:t>OCNG_RA</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4593D578"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53714904" w14:textId="77777777" w:rsidR="00F812CF" w:rsidRPr="005647EB" w:rsidRDefault="00F812CF" w:rsidP="002570E4">
            <w:pPr>
              <w:spacing w:after="0"/>
              <w:jc w:val="center"/>
              <w:rPr>
                <w:rFonts w:ascii="Arial" w:hAnsi="Arial" w:cs="Arial"/>
                <w:sz w:val="18"/>
              </w:rPr>
            </w:pPr>
          </w:p>
        </w:tc>
        <w:tc>
          <w:tcPr>
            <w:tcW w:w="2489" w:type="dxa"/>
            <w:gridSpan w:val="2"/>
            <w:vMerge/>
          </w:tcPr>
          <w:p w14:paraId="3C0AF1EC" w14:textId="77777777" w:rsidR="00F812CF" w:rsidRPr="005647EB" w:rsidRDefault="00F812CF" w:rsidP="002570E4">
            <w:pPr>
              <w:spacing w:after="0"/>
              <w:jc w:val="center"/>
              <w:rPr>
                <w:rFonts w:ascii="Arial" w:hAnsi="Arial" w:cs="Arial"/>
                <w:sz w:val="18"/>
              </w:rPr>
            </w:pPr>
          </w:p>
        </w:tc>
      </w:tr>
      <w:tr w:rsidR="00F812CF" w:rsidRPr="005647EB" w14:paraId="57B56A71" w14:textId="77777777" w:rsidTr="002570E4">
        <w:trPr>
          <w:cantSplit/>
          <w:jc w:val="center"/>
        </w:trPr>
        <w:tc>
          <w:tcPr>
            <w:tcW w:w="2093" w:type="dxa"/>
            <w:tcBorders>
              <w:left w:val="single" w:sz="4" w:space="0" w:color="auto"/>
              <w:bottom w:val="single" w:sz="4" w:space="0" w:color="auto"/>
            </w:tcBorders>
            <w:vAlign w:val="center"/>
          </w:tcPr>
          <w:p w14:paraId="2D54B60E" w14:textId="7177551E" w:rsidR="00F812CF" w:rsidRPr="005647EB" w:rsidRDefault="00F812CF"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25D90BD5"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Borders>
              <w:bottom w:val="single" w:sz="4" w:space="0" w:color="auto"/>
            </w:tcBorders>
          </w:tcPr>
          <w:p w14:paraId="12A7AE91" w14:textId="77777777" w:rsidR="00F812CF" w:rsidRPr="005647EB" w:rsidRDefault="00F812CF" w:rsidP="002570E4">
            <w:pPr>
              <w:spacing w:after="0"/>
              <w:jc w:val="center"/>
              <w:rPr>
                <w:rFonts w:ascii="Arial" w:hAnsi="Arial" w:cs="Arial"/>
                <w:sz w:val="18"/>
              </w:rPr>
            </w:pPr>
          </w:p>
        </w:tc>
        <w:tc>
          <w:tcPr>
            <w:tcW w:w="2489" w:type="dxa"/>
            <w:gridSpan w:val="2"/>
            <w:vMerge/>
            <w:tcBorders>
              <w:bottom w:val="single" w:sz="4" w:space="0" w:color="auto"/>
            </w:tcBorders>
          </w:tcPr>
          <w:p w14:paraId="45E0AF64" w14:textId="77777777" w:rsidR="00F812CF" w:rsidRPr="005647EB" w:rsidRDefault="00F812CF" w:rsidP="002570E4">
            <w:pPr>
              <w:spacing w:after="0"/>
              <w:jc w:val="center"/>
              <w:rPr>
                <w:rFonts w:ascii="Arial" w:hAnsi="Arial" w:cs="Arial"/>
                <w:sz w:val="18"/>
              </w:rPr>
            </w:pPr>
          </w:p>
        </w:tc>
      </w:tr>
      <w:tr w:rsidR="00F812CF" w:rsidRPr="005647EB" w14:paraId="7E8E5738" w14:textId="77777777" w:rsidTr="002570E4">
        <w:trPr>
          <w:cantSplit/>
          <w:jc w:val="center"/>
        </w:trPr>
        <w:tc>
          <w:tcPr>
            <w:tcW w:w="2093" w:type="dxa"/>
          </w:tcPr>
          <w:p w14:paraId="65C14618" w14:textId="0928168C" w:rsidR="00F812CF" w:rsidRPr="005647EB" w:rsidRDefault="00F812CF" w:rsidP="002570E4">
            <w:pPr>
              <w:spacing w:after="0"/>
              <w:rPr>
                <w:rFonts w:ascii="Arial" w:hAnsi="Arial" w:cs="Arial"/>
                <w:sz w:val="18"/>
                <w:lang w:eastAsia="zh-CN"/>
              </w:rPr>
            </w:pPr>
            <w:r w:rsidRPr="005647EB">
              <w:rPr>
                <w:rFonts w:ascii="Arial" w:hAnsi="Arial" w:cs="v4.2.0"/>
                <w:position w:val="-12"/>
                <w:sz w:val="18"/>
              </w:rPr>
              <w:object w:dxaOrig="400" w:dyaOrig="360" w14:anchorId="296F07A8">
                <v:shape id="_x0000_i1128" type="#_x0000_t75" style="width:20.5pt;height:20.5pt" o:ole="" fillcolor="window">
                  <v:imagedata r:id="rId10" o:title=""/>
                </v:shape>
                <o:OLEObject Type="Embed" ProgID="Equation.3" ShapeID="_x0000_i1128" DrawAspect="Content" ObjectID="_1781977695" r:id="rId136"/>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42AAE6C7" w14:textId="299C16E3" w:rsidR="00F812CF" w:rsidRPr="005647EB" w:rsidRDefault="00F812CF"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2523" w:type="dxa"/>
            <w:gridSpan w:val="2"/>
          </w:tcPr>
          <w:p w14:paraId="316434E3" w14:textId="77777777" w:rsidR="00F812CF" w:rsidRPr="005647EB" w:rsidRDefault="00F812CF" w:rsidP="002570E4">
            <w:pPr>
              <w:spacing w:after="0"/>
              <w:jc w:val="center"/>
              <w:rPr>
                <w:rFonts w:ascii="Arial" w:hAnsi="Arial" w:cs="Arial"/>
                <w:sz w:val="18"/>
              </w:rPr>
            </w:pPr>
            <w:r w:rsidRPr="005647EB">
              <w:rPr>
                <w:rFonts w:ascii="Arial" w:hAnsi="Arial" w:cs="Arial"/>
                <w:sz w:val="18"/>
              </w:rPr>
              <w:t>-98</w:t>
            </w:r>
          </w:p>
        </w:tc>
        <w:tc>
          <w:tcPr>
            <w:tcW w:w="2489" w:type="dxa"/>
            <w:gridSpan w:val="2"/>
          </w:tcPr>
          <w:p w14:paraId="6C4DC513"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-98</w:t>
            </w:r>
          </w:p>
        </w:tc>
      </w:tr>
      <w:tr w:rsidR="00155BDE" w:rsidRPr="005647EB" w14:paraId="63C90B5B" w14:textId="77777777" w:rsidTr="002570E4">
        <w:trPr>
          <w:cantSplit/>
          <w:jc w:val="center"/>
        </w:trPr>
        <w:tc>
          <w:tcPr>
            <w:tcW w:w="2093" w:type="dxa"/>
          </w:tcPr>
          <w:p w14:paraId="35B50025" w14:textId="77777777" w:rsidR="00155BDE" w:rsidRPr="005647EB" w:rsidRDefault="00155BDE" w:rsidP="002570E4">
            <w:pPr>
              <w:spacing w:after="0"/>
              <w:rPr>
                <w:rFonts w:ascii="Arial" w:hAnsi="Arial" w:cs="Arial"/>
                <w:sz w:val="18"/>
              </w:rPr>
            </w:pPr>
            <w:r w:rsidRPr="005647EB">
              <w:rPr>
                <w:rFonts w:ascii="Arial" w:hAnsi="Arial" w:cs="v4.2.0"/>
                <w:position w:val="-12"/>
                <w:sz w:val="18"/>
              </w:rPr>
              <w:object w:dxaOrig="800" w:dyaOrig="380" w14:anchorId="23857733">
                <v:shape id="_x0000_i1129" type="#_x0000_t75" style="width:36pt;height:14.5pt" o:ole="" fillcolor="window">
                  <v:imagedata r:id="rId14" o:title=""/>
                </v:shape>
                <o:OLEObject Type="Embed" ProgID="Equation.3" ShapeID="_x0000_i1129" DrawAspect="Content" ObjectID="_1781977696" r:id="rId137"/>
              </w:object>
            </w:r>
          </w:p>
        </w:tc>
        <w:tc>
          <w:tcPr>
            <w:tcW w:w="1276" w:type="dxa"/>
          </w:tcPr>
          <w:p w14:paraId="7BD36E91" w14:textId="77777777" w:rsidR="00155BDE" w:rsidRPr="005647EB" w:rsidRDefault="00155BDE" w:rsidP="002570E4">
            <w:pPr>
              <w:spacing w:after="0"/>
              <w:jc w:val="center"/>
              <w:rPr>
                <w:rFonts w:ascii="Arial" w:hAnsi="Arial" w:cs="Arial"/>
                <w:sz w:val="18"/>
              </w:rPr>
            </w:pPr>
            <w:r w:rsidRPr="005647EB">
              <w:rPr>
                <w:rFonts w:ascii="Arial" w:hAnsi="Arial" w:cs="v4.2.0"/>
                <w:sz w:val="18"/>
              </w:rPr>
              <w:t>dB</w:t>
            </w:r>
          </w:p>
        </w:tc>
        <w:tc>
          <w:tcPr>
            <w:tcW w:w="1275" w:type="dxa"/>
          </w:tcPr>
          <w:p w14:paraId="7945BCCA"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03688500"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5BC30EF7" w14:textId="77777777" w:rsidR="00155BDE" w:rsidRPr="005647EB" w:rsidDel="00B36E6D"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6521FBE2"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rPr>
              <w:t>-8.35</w:t>
            </w:r>
          </w:p>
        </w:tc>
      </w:tr>
      <w:tr w:rsidR="00155BDE" w:rsidRPr="005647EB" w14:paraId="19F1C6CE" w14:textId="77777777" w:rsidTr="002570E4">
        <w:trPr>
          <w:cantSplit/>
          <w:jc w:val="center"/>
        </w:trPr>
        <w:tc>
          <w:tcPr>
            <w:tcW w:w="2093" w:type="dxa"/>
          </w:tcPr>
          <w:p w14:paraId="32C57E5F" w14:textId="79577363" w:rsidR="00155BDE" w:rsidRPr="005647EB" w:rsidRDefault="00155BDE" w:rsidP="002570E4">
            <w:pPr>
              <w:spacing w:after="0"/>
              <w:rPr>
                <w:rFonts w:ascii="Arial" w:hAnsi="Arial" w:cs="Arial"/>
                <w:sz w:val="18"/>
              </w:rPr>
            </w:pPr>
            <w:r w:rsidRPr="005647EB">
              <w:rPr>
                <w:rFonts w:ascii="Arial" w:hAnsi="Arial" w:cs="v4.2.0"/>
                <w:position w:val="-12"/>
                <w:sz w:val="18"/>
              </w:rPr>
              <w:object w:dxaOrig="620" w:dyaOrig="380" w14:anchorId="523A97B9">
                <v:shape id="_x0000_i1130" type="#_x0000_t75" style="width:28.5pt;height:14.5pt" o:ole="" fillcolor="window">
                  <v:imagedata r:id="rId12" o:title=""/>
                </v:shape>
                <o:OLEObject Type="Embed" ProgID="Equation.3" ShapeID="_x0000_i1130" DrawAspect="Content" ObjectID="_1781977697" r:id="rId138"/>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5D8DD3F5" w14:textId="77777777" w:rsidR="00155BDE" w:rsidRPr="005647EB" w:rsidRDefault="00155BDE" w:rsidP="002570E4">
            <w:pPr>
              <w:spacing w:after="0"/>
              <w:jc w:val="center"/>
              <w:rPr>
                <w:rFonts w:ascii="Arial" w:hAnsi="Arial" w:cs="Arial"/>
                <w:sz w:val="18"/>
              </w:rPr>
            </w:pPr>
            <w:r w:rsidRPr="005647EB">
              <w:rPr>
                <w:rFonts w:ascii="Arial" w:hAnsi="Arial" w:cs="v4.2.0"/>
                <w:sz w:val="18"/>
              </w:rPr>
              <w:t>dB</w:t>
            </w:r>
          </w:p>
        </w:tc>
        <w:tc>
          <w:tcPr>
            <w:tcW w:w="1275" w:type="dxa"/>
          </w:tcPr>
          <w:p w14:paraId="250948DB"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703CADC8"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62E3C2A5" w14:textId="77777777" w:rsidR="00155BDE" w:rsidRPr="005647EB" w:rsidDel="00B36E6D"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56AF30D9"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rPr>
              <w:t>-8.35</w:t>
            </w:r>
          </w:p>
        </w:tc>
      </w:tr>
      <w:tr w:rsidR="00155BDE" w:rsidRPr="005647EB" w14:paraId="321F4897" w14:textId="77777777" w:rsidTr="002570E4">
        <w:trPr>
          <w:cantSplit/>
          <w:jc w:val="center"/>
        </w:trPr>
        <w:tc>
          <w:tcPr>
            <w:tcW w:w="2093" w:type="dxa"/>
          </w:tcPr>
          <w:p w14:paraId="6B649BBC" w14:textId="5D6F24F6" w:rsidR="00155BDE" w:rsidRPr="005647EB" w:rsidRDefault="00155BDE"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0DB75F68" w14:textId="267B3B85" w:rsidR="00155BDE" w:rsidRPr="005647EB" w:rsidRDefault="00155B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4ED3BFAB" w14:textId="77777777" w:rsidR="00155BDE" w:rsidRPr="005647EB"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2C6CE760" w14:textId="77777777" w:rsidR="00155BDE" w:rsidRPr="005647EB"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68F52910" w14:textId="77777777" w:rsidR="00155BDE" w:rsidRPr="005647EB"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203526D4"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rPr>
              <w:t>-106.35</w:t>
            </w:r>
          </w:p>
        </w:tc>
      </w:tr>
      <w:tr w:rsidR="00155BDE" w:rsidRPr="005647EB" w14:paraId="4699991C" w14:textId="77777777" w:rsidTr="002570E4">
        <w:trPr>
          <w:cantSplit/>
          <w:jc w:val="center"/>
        </w:trPr>
        <w:tc>
          <w:tcPr>
            <w:tcW w:w="2093" w:type="dxa"/>
          </w:tcPr>
          <w:p w14:paraId="75309DD2" w14:textId="27B1A049" w:rsidR="00155BDE" w:rsidRPr="005647EB" w:rsidRDefault="00155BDE"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652380BD" w14:textId="2682D1EB" w:rsidR="00155BDE" w:rsidRPr="005647EB" w:rsidRDefault="00155B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1E0ED1D1"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3993FBC5"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7D2E7AEC" w14:textId="77777777" w:rsidR="00155BDE" w:rsidRPr="005647EB"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7B2E9F13"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Arial"/>
                <w:sz w:val="18"/>
              </w:rPr>
              <w:t>-106.35</w:t>
            </w:r>
          </w:p>
        </w:tc>
      </w:tr>
      <w:tr w:rsidR="00155BDE" w:rsidRPr="005647EB" w14:paraId="30245C0E" w14:textId="77777777" w:rsidTr="002570E4">
        <w:trPr>
          <w:cantSplit/>
          <w:jc w:val="center"/>
        </w:trPr>
        <w:tc>
          <w:tcPr>
            <w:tcW w:w="2093" w:type="dxa"/>
            <w:vMerge w:val="restart"/>
          </w:tcPr>
          <w:p w14:paraId="0D938EBB" w14:textId="1B8E683E" w:rsidR="00155BDE" w:rsidRPr="005647EB" w:rsidRDefault="00155BDE"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70D76151"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11BD41E9"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-69.95</w:t>
            </w:r>
          </w:p>
        </w:tc>
        <w:tc>
          <w:tcPr>
            <w:tcW w:w="1248" w:type="dxa"/>
          </w:tcPr>
          <w:p w14:paraId="24964743"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-69.95</w:t>
            </w:r>
          </w:p>
        </w:tc>
        <w:tc>
          <w:tcPr>
            <w:tcW w:w="1137" w:type="dxa"/>
            <w:vAlign w:val="center"/>
          </w:tcPr>
          <w:p w14:paraId="343890FC" w14:textId="77777777" w:rsidR="00155BDE" w:rsidRPr="005647EB" w:rsidRDefault="00155BDE" w:rsidP="002570E4">
            <w:pPr>
              <w:spacing w:after="0"/>
              <w:jc w:val="center"/>
              <w:rPr>
                <w:rFonts w:ascii="Arial" w:hAnsi="Arial" w:cs="v4.2.0"/>
                <w:sz w:val="18"/>
              </w:rPr>
            </w:pPr>
            <w:r w:rsidRPr="005647EB">
              <w:rPr>
                <w:rFonts w:ascii="Arial" w:hAnsi="Arial" w:cs="v4.2.0"/>
                <w:sz w:val="18"/>
              </w:rPr>
              <w:t>-Infinity</w:t>
            </w:r>
          </w:p>
        </w:tc>
        <w:tc>
          <w:tcPr>
            <w:tcW w:w="1352" w:type="dxa"/>
          </w:tcPr>
          <w:p w14:paraId="791EDD7F"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w:t>
            </w:r>
            <w:r w:rsidRPr="005647EB">
              <w:rPr>
                <w:rFonts w:ascii="Arial" w:hAnsi="Arial" w:cs="Arial"/>
                <w:sz w:val="18"/>
              </w:rPr>
              <w:t>39</w:t>
            </w:r>
          </w:p>
        </w:tc>
      </w:tr>
      <w:tr w:rsidR="00155BDE" w:rsidRPr="005647EB" w14:paraId="7F4433AF" w14:textId="77777777" w:rsidTr="002570E4">
        <w:trPr>
          <w:cantSplit/>
          <w:jc w:val="center"/>
        </w:trPr>
        <w:tc>
          <w:tcPr>
            <w:tcW w:w="2093" w:type="dxa"/>
            <w:vMerge/>
          </w:tcPr>
          <w:p w14:paraId="7DEC55EE" w14:textId="77777777" w:rsidR="00155BDE" w:rsidRPr="005647EB" w:rsidRDefault="00155BDE" w:rsidP="002570E4">
            <w:pPr>
              <w:spacing w:after="0"/>
              <w:rPr>
                <w:rFonts w:ascii="Arial" w:hAnsi="Arial" w:cs="Arial"/>
                <w:sz w:val="18"/>
                <w:lang w:eastAsia="zh-CN"/>
              </w:rPr>
            </w:pPr>
          </w:p>
        </w:tc>
        <w:tc>
          <w:tcPr>
            <w:tcW w:w="1276" w:type="dxa"/>
          </w:tcPr>
          <w:p w14:paraId="6EA98B49" w14:textId="15300A56"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dBm/4.5</w:t>
            </w:r>
            <w:r w:rsidR="002570E4" w:rsidRPr="005647EB">
              <w:rPr>
                <w:rFonts w:ascii="Arial" w:hAnsi="Arial" w:cs="Arial"/>
                <w:sz w:val="18"/>
                <w:lang w:eastAsia="zh-CN"/>
              </w:rPr>
              <w:t xml:space="preserve"> </w:t>
            </w:r>
            <w:r w:rsidRPr="005647EB">
              <w:rPr>
                <w:rFonts w:ascii="Arial" w:hAnsi="Arial" w:cs="Arial"/>
                <w:sz w:val="18"/>
                <w:lang w:eastAsia="zh-CN"/>
              </w:rPr>
              <w:t>MHz</w:t>
            </w:r>
          </w:p>
        </w:tc>
        <w:tc>
          <w:tcPr>
            <w:tcW w:w="1275" w:type="dxa"/>
          </w:tcPr>
          <w:p w14:paraId="79516B39"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-72.96</w:t>
            </w:r>
          </w:p>
        </w:tc>
        <w:tc>
          <w:tcPr>
            <w:tcW w:w="1248" w:type="dxa"/>
          </w:tcPr>
          <w:p w14:paraId="438B65B7"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-72.96</w:t>
            </w:r>
          </w:p>
        </w:tc>
        <w:tc>
          <w:tcPr>
            <w:tcW w:w="1137" w:type="dxa"/>
            <w:vAlign w:val="center"/>
          </w:tcPr>
          <w:p w14:paraId="55C9E8A2" w14:textId="77777777" w:rsidR="00155BDE" w:rsidRPr="005647EB" w:rsidRDefault="00155BDE" w:rsidP="002570E4">
            <w:pPr>
              <w:spacing w:after="0"/>
              <w:jc w:val="center"/>
              <w:rPr>
                <w:rFonts w:ascii="Arial" w:hAnsi="Arial" w:cs="v4.2.0"/>
                <w:sz w:val="18"/>
              </w:rPr>
            </w:pPr>
            <w:r w:rsidRPr="005647EB">
              <w:rPr>
                <w:rFonts w:ascii="Arial" w:hAnsi="Arial" w:cs="v4.2.0"/>
                <w:sz w:val="18"/>
              </w:rPr>
              <w:t>-Infinity</w:t>
            </w:r>
          </w:p>
        </w:tc>
        <w:tc>
          <w:tcPr>
            <w:tcW w:w="1352" w:type="dxa"/>
          </w:tcPr>
          <w:p w14:paraId="3DEE6FCF"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-72.64</w:t>
            </w:r>
          </w:p>
        </w:tc>
      </w:tr>
      <w:tr w:rsidR="00F812CF" w:rsidRPr="005647EB" w14:paraId="7819CA17" w14:textId="77777777" w:rsidTr="002570E4">
        <w:trPr>
          <w:cantSplit/>
          <w:jc w:val="center"/>
        </w:trPr>
        <w:tc>
          <w:tcPr>
            <w:tcW w:w="2093" w:type="dxa"/>
          </w:tcPr>
          <w:p w14:paraId="767FB875" w14:textId="52944270" w:rsidR="00F812CF" w:rsidRPr="005647EB" w:rsidRDefault="00F812CF"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1CD45253" w14:textId="77777777" w:rsidR="00F812CF" w:rsidRPr="005647EB" w:rsidRDefault="00F812CF" w:rsidP="002570E4">
            <w:pPr>
              <w:spacing w:after="0"/>
              <w:jc w:val="center"/>
              <w:rPr>
                <w:rFonts w:ascii="Arial" w:hAnsi="Arial" w:cs="Arial"/>
                <w:sz w:val="18"/>
              </w:rPr>
            </w:pPr>
          </w:p>
        </w:tc>
        <w:tc>
          <w:tcPr>
            <w:tcW w:w="2523" w:type="dxa"/>
            <w:gridSpan w:val="2"/>
          </w:tcPr>
          <w:p w14:paraId="1866EA55" w14:textId="77777777" w:rsidR="00F812CF" w:rsidRPr="005647EB" w:rsidRDefault="00F812CF" w:rsidP="002570E4">
            <w:pPr>
              <w:spacing w:after="0"/>
              <w:jc w:val="center"/>
              <w:rPr>
                <w:rFonts w:ascii="Arial" w:hAnsi="Arial" w:cs="Arial"/>
                <w:sz w:val="18"/>
              </w:rPr>
            </w:pPr>
            <w:r w:rsidRPr="005647EB">
              <w:rPr>
                <w:rFonts w:ascii="Arial" w:hAnsi="Arial" w:cs="v4.2.0"/>
                <w:sz w:val="18"/>
              </w:rPr>
              <w:t>ETU30</w:t>
            </w:r>
          </w:p>
        </w:tc>
        <w:tc>
          <w:tcPr>
            <w:tcW w:w="2489" w:type="dxa"/>
            <w:gridSpan w:val="2"/>
          </w:tcPr>
          <w:p w14:paraId="3F3890DA" w14:textId="77777777" w:rsidR="00F812CF" w:rsidRPr="005647EB" w:rsidRDefault="00F812CF" w:rsidP="002570E4">
            <w:pPr>
              <w:spacing w:after="0"/>
              <w:jc w:val="center"/>
              <w:rPr>
                <w:rFonts w:ascii="Arial" w:hAnsi="Arial" w:cs="Arial"/>
                <w:sz w:val="18"/>
              </w:rPr>
            </w:pPr>
            <w:r w:rsidRPr="005647EB">
              <w:rPr>
                <w:rFonts w:ascii="Arial" w:hAnsi="Arial" w:cs="v4.2.0"/>
                <w:sz w:val="18"/>
              </w:rPr>
              <w:t>ETU30</w:t>
            </w:r>
          </w:p>
        </w:tc>
      </w:tr>
      <w:tr w:rsidR="00F812CF" w:rsidRPr="005647EB" w14:paraId="508A61D0" w14:textId="77777777" w:rsidTr="002570E4">
        <w:trPr>
          <w:cantSplit/>
          <w:jc w:val="center"/>
        </w:trPr>
        <w:tc>
          <w:tcPr>
            <w:tcW w:w="2093" w:type="dxa"/>
          </w:tcPr>
          <w:p w14:paraId="106ADED4" w14:textId="72640624" w:rsidR="00F812CF" w:rsidRPr="005647EB" w:rsidRDefault="00F812CF"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6EF311E7" w14:textId="77777777" w:rsidR="00F812CF" w:rsidRPr="005647EB" w:rsidRDefault="00F812CF" w:rsidP="002570E4">
            <w:pPr>
              <w:spacing w:after="0"/>
              <w:jc w:val="center"/>
              <w:rPr>
                <w:rFonts w:ascii="Arial" w:hAnsi="Arial" w:cs="Arial"/>
                <w:sz w:val="18"/>
              </w:rPr>
            </w:pPr>
          </w:p>
        </w:tc>
        <w:tc>
          <w:tcPr>
            <w:tcW w:w="2523" w:type="dxa"/>
            <w:gridSpan w:val="2"/>
          </w:tcPr>
          <w:p w14:paraId="7E02AF2B" w14:textId="4A9C124A" w:rsidR="00F812CF" w:rsidRPr="005647EB" w:rsidRDefault="00F812CF"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489" w:type="dxa"/>
            <w:gridSpan w:val="2"/>
          </w:tcPr>
          <w:p w14:paraId="48070652" w14:textId="3EAD7898" w:rsidR="00F812CF" w:rsidRPr="005647EB" w:rsidRDefault="00F812CF"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F812CF" w:rsidRPr="005647EB" w14:paraId="741236D8" w14:textId="77777777" w:rsidTr="002570E4">
        <w:trPr>
          <w:cantSplit/>
          <w:jc w:val="center"/>
        </w:trPr>
        <w:tc>
          <w:tcPr>
            <w:tcW w:w="2093" w:type="dxa"/>
          </w:tcPr>
          <w:p w14:paraId="67D74339" w14:textId="268B31B0" w:rsidR="00F812CF" w:rsidRPr="005647EB" w:rsidRDefault="00F812CF"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483AD9AB"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ms</w:t>
            </w:r>
          </w:p>
        </w:tc>
        <w:tc>
          <w:tcPr>
            <w:tcW w:w="2523" w:type="dxa"/>
            <w:gridSpan w:val="2"/>
          </w:tcPr>
          <w:p w14:paraId="14BD478C"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w:t>
            </w:r>
          </w:p>
        </w:tc>
        <w:tc>
          <w:tcPr>
            <w:tcW w:w="2489" w:type="dxa"/>
            <w:gridSpan w:val="2"/>
            <w:vAlign w:val="center"/>
          </w:tcPr>
          <w:p w14:paraId="3C6E71D8"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3</w:t>
            </w:r>
          </w:p>
        </w:tc>
      </w:tr>
      <w:tr w:rsidR="00F812CF" w:rsidRPr="005647EB" w14:paraId="44586C4B" w14:textId="77777777" w:rsidTr="002570E4">
        <w:trPr>
          <w:cantSplit/>
          <w:jc w:val="center"/>
        </w:trPr>
        <w:tc>
          <w:tcPr>
            <w:tcW w:w="8381" w:type="dxa"/>
            <w:gridSpan w:val="6"/>
          </w:tcPr>
          <w:p w14:paraId="79CEF254" w14:textId="4C9648AA" w:rsidR="00F812CF" w:rsidRPr="005647EB" w:rsidRDefault="002570E4" w:rsidP="002570E4">
            <w:pPr>
              <w:pStyle w:val="TAN"/>
              <w:keepNext w:val="0"/>
              <w:keepLines w:val="0"/>
              <w:rPr>
                <w:lang w:eastAsia="zh-CN"/>
              </w:rPr>
            </w:pPr>
            <w:r w:rsidRPr="005647EB">
              <w:rPr>
                <w:lang w:eastAsia="zh-CN"/>
              </w:rPr>
              <w:t>NOTE 1:</w:t>
            </w:r>
            <w:r w:rsidR="00F812CF" w:rsidRPr="005647EB">
              <w:rPr>
                <w:lang w:eastAsia="zh-CN"/>
              </w:rPr>
              <w:tab/>
              <w:t>OCNG</w:t>
            </w:r>
            <w:r w:rsidRPr="005647EB">
              <w:rPr>
                <w:lang w:eastAsia="zh-CN"/>
              </w:rPr>
              <w:t xml:space="preserve"> </w:t>
            </w:r>
            <w:r w:rsidR="00F812CF" w:rsidRPr="005647EB">
              <w:rPr>
                <w:lang w:eastAsia="zh-CN"/>
              </w:rPr>
              <w:t>shall</w:t>
            </w:r>
            <w:r w:rsidRPr="005647EB">
              <w:rPr>
                <w:lang w:eastAsia="zh-CN"/>
              </w:rPr>
              <w:t xml:space="preserve"> </w:t>
            </w:r>
            <w:r w:rsidR="00F812CF" w:rsidRPr="005647EB">
              <w:rPr>
                <w:lang w:eastAsia="zh-CN"/>
              </w:rPr>
              <w:t>be</w:t>
            </w:r>
            <w:r w:rsidRPr="005647EB">
              <w:rPr>
                <w:lang w:eastAsia="zh-CN"/>
              </w:rPr>
              <w:t xml:space="preserve"> </w:t>
            </w:r>
            <w:r w:rsidR="00F812CF" w:rsidRPr="005647EB">
              <w:rPr>
                <w:lang w:eastAsia="zh-CN"/>
              </w:rPr>
              <w:t>used</w:t>
            </w:r>
            <w:r w:rsidRPr="005647EB">
              <w:rPr>
                <w:lang w:eastAsia="zh-CN"/>
              </w:rPr>
              <w:t xml:space="preserve"> </w:t>
            </w:r>
            <w:r w:rsidR="00F812CF" w:rsidRPr="005647EB">
              <w:rPr>
                <w:lang w:eastAsia="zh-CN"/>
              </w:rPr>
              <w:t>such</w:t>
            </w:r>
            <w:r w:rsidRPr="005647EB">
              <w:rPr>
                <w:lang w:eastAsia="zh-CN"/>
              </w:rPr>
              <w:t xml:space="preserve"> </w:t>
            </w:r>
            <w:r w:rsidR="00F812CF" w:rsidRPr="005647EB">
              <w:rPr>
                <w:lang w:eastAsia="zh-CN"/>
              </w:rPr>
              <w:t>that</w:t>
            </w:r>
            <w:r w:rsidRPr="005647EB">
              <w:rPr>
                <w:lang w:eastAsia="zh-CN"/>
              </w:rPr>
              <w:t xml:space="preserve"> </w:t>
            </w:r>
            <w:r w:rsidR="00F812CF" w:rsidRPr="005647EB">
              <w:rPr>
                <w:lang w:eastAsia="zh-CN"/>
              </w:rPr>
              <w:t>all</w:t>
            </w:r>
            <w:r w:rsidRPr="005647EB">
              <w:rPr>
                <w:lang w:eastAsia="zh-CN"/>
              </w:rPr>
              <w:t xml:space="preserve"> </w:t>
            </w:r>
            <w:r w:rsidR="00F812CF" w:rsidRPr="005647EB">
              <w:rPr>
                <w:lang w:eastAsia="zh-CN"/>
              </w:rPr>
              <w:t>cells</w:t>
            </w:r>
            <w:r w:rsidRPr="005647EB">
              <w:rPr>
                <w:lang w:eastAsia="zh-CN"/>
              </w:rPr>
              <w:t xml:space="preserve"> </w:t>
            </w:r>
            <w:r w:rsidR="00F812CF" w:rsidRPr="005647EB">
              <w:rPr>
                <w:lang w:eastAsia="zh-CN"/>
              </w:rPr>
              <w:t>are</w:t>
            </w:r>
            <w:r w:rsidRPr="005647EB">
              <w:rPr>
                <w:lang w:eastAsia="zh-CN"/>
              </w:rPr>
              <w:t xml:space="preserve"> </w:t>
            </w:r>
            <w:r w:rsidR="00F812CF" w:rsidRPr="005647EB">
              <w:rPr>
                <w:lang w:eastAsia="zh-CN"/>
              </w:rPr>
              <w:t>fully</w:t>
            </w:r>
            <w:r w:rsidRPr="005647EB">
              <w:rPr>
                <w:lang w:eastAsia="zh-CN"/>
              </w:rPr>
              <w:t xml:space="preserve"> </w:t>
            </w:r>
            <w:r w:rsidR="00F812CF" w:rsidRPr="005647EB">
              <w:rPr>
                <w:lang w:eastAsia="zh-CN"/>
              </w:rPr>
              <w:t>allocated</w:t>
            </w:r>
            <w:r w:rsidRPr="005647EB">
              <w:rPr>
                <w:lang w:eastAsia="zh-CN"/>
              </w:rPr>
              <w:t xml:space="preserve"> </w:t>
            </w:r>
            <w:r w:rsidR="00F812CF" w:rsidRPr="005647EB">
              <w:rPr>
                <w:lang w:eastAsia="zh-CN"/>
              </w:rPr>
              <w:t>and</w:t>
            </w:r>
            <w:r w:rsidRPr="005647EB">
              <w:rPr>
                <w:lang w:eastAsia="zh-CN"/>
              </w:rPr>
              <w:t xml:space="preserve"> </w:t>
            </w:r>
            <w:r w:rsidR="00F812CF" w:rsidRPr="005647EB">
              <w:rPr>
                <w:lang w:eastAsia="zh-CN"/>
              </w:rPr>
              <w:t>a</w:t>
            </w:r>
            <w:r w:rsidRPr="005647EB">
              <w:rPr>
                <w:lang w:eastAsia="zh-CN"/>
              </w:rPr>
              <w:t xml:space="preserve"> </w:t>
            </w:r>
            <w:r w:rsidR="00F812CF" w:rsidRPr="005647EB">
              <w:rPr>
                <w:lang w:eastAsia="zh-CN"/>
              </w:rPr>
              <w:t>constant</w:t>
            </w:r>
            <w:r w:rsidRPr="005647EB">
              <w:rPr>
                <w:lang w:eastAsia="zh-CN"/>
              </w:rPr>
              <w:t xml:space="preserve"> </w:t>
            </w:r>
            <w:r w:rsidR="00F812CF" w:rsidRPr="005647EB">
              <w:rPr>
                <w:lang w:eastAsia="zh-CN"/>
              </w:rPr>
              <w:t>total</w:t>
            </w:r>
            <w:r w:rsidRPr="005647EB">
              <w:rPr>
                <w:lang w:eastAsia="zh-CN"/>
              </w:rPr>
              <w:t xml:space="preserve"> </w:t>
            </w:r>
            <w:r w:rsidR="00F812CF" w:rsidRPr="005647EB">
              <w:rPr>
                <w:lang w:eastAsia="zh-CN"/>
              </w:rPr>
              <w:t>transmitted</w:t>
            </w:r>
            <w:r w:rsidRPr="005647EB">
              <w:rPr>
                <w:lang w:eastAsia="zh-CN"/>
              </w:rPr>
              <w:t xml:space="preserve"> </w:t>
            </w:r>
            <w:r w:rsidR="00F812CF" w:rsidRPr="005647EB">
              <w:rPr>
                <w:lang w:eastAsia="zh-CN"/>
              </w:rPr>
              <w:t>power</w:t>
            </w:r>
            <w:r w:rsidRPr="005647EB">
              <w:rPr>
                <w:lang w:eastAsia="zh-CN"/>
              </w:rPr>
              <w:t xml:space="preserve"> </w:t>
            </w:r>
            <w:r w:rsidR="00F812CF" w:rsidRPr="005647EB">
              <w:rPr>
                <w:lang w:eastAsia="zh-CN"/>
              </w:rPr>
              <w:t>spectral</w:t>
            </w:r>
            <w:r w:rsidRPr="005647EB">
              <w:rPr>
                <w:lang w:eastAsia="zh-CN"/>
              </w:rPr>
              <w:t xml:space="preserve"> </w:t>
            </w:r>
            <w:r w:rsidR="00F812CF" w:rsidRPr="005647EB">
              <w:rPr>
                <w:lang w:eastAsia="zh-CN"/>
              </w:rPr>
              <w:t>density</w:t>
            </w:r>
            <w:r w:rsidRPr="005647EB">
              <w:rPr>
                <w:lang w:eastAsia="zh-CN"/>
              </w:rPr>
              <w:t xml:space="preserve"> </w:t>
            </w:r>
            <w:r w:rsidR="00F812CF" w:rsidRPr="005647EB">
              <w:rPr>
                <w:lang w:eastAsia="zh-CN"/>
              </w:rPr>
              <w:t>is</w:t>
            </w:r>
            <w:r w:rsidRPr="005647EB">
              <w:rPr>
                <w:lang w:eastAsia="zh-CN"/>
              </w:rPr>
              <w:t xml:space="preserve"> </w:t>
            </w:r>
            <w:r w:rsidR="00F812CF" w:rsidRPr="005647EB">
              <w:rPr>
                <w:lang w:eastAsia="zh-CN"/>
              </w:rPr>
              <w:t>achieved</w:t>
            </w:r>
            <w:r w:rsidRPr="005647EB">
              <w:rPr>
                <w:lang w:eastAsia="zh-CN"/>
              </w:rPr>
              <w:t xml:space="preserve"> </w:t>
            </w:r>
            <w:r w:rsidR="00F812CF" w:rsidRPr="005647EB">
              <w:rPr>
                <w:lang w:eastAsia="zh-CN"/>
              </w:rPr>
              <w:t>for</w:t>
            </w:r>
            <w:r w:rsidRPr="005647EB">
              <w:rPr>
                <w:lang w:eastAsia="zh-CN"/>
              </w:rPr>
              <w:t xml:space="preserve"> </w:t>
            </w:r>
            <w:r w:rsidR="00F812CF" w:rsidRPr="005647EB">
              <w:rPr>
                <w:lang w:eastAsia="zh-CN"/>
              </w:rPr>
              <w:t>all</w:t>
            </w:r>
            <w:r w:rsidRPr="005647EB">
              <w:rPr>
                <w:lang w:eastAsia="zh-CN"/>
              </w:rPr>
              <w:t xml:space="preserve"> </w:t>
            </w:r>
            <w:r w:rsidR="00F812CF" w:rsidRPr="005647EB">
              <w:rPr>
                <w:lang w:eastAsia="zh-CN"/>
              </w:rPr>
              <w:t>OFDM</w:t>
            </w:r>
            <w:r w:rsidRPr="005647EB">
              <w:rPr>
                <w:lang w:eastAsia="zh-CN"/>
              </w:rPr>
              <w:t xml:space="preserve"> </w:t>
            </w:r>
            <w:r w:rsidR="00F812CF" w:rsidRPr="005647EB">
              <w:rPr>
                <w:lang w:eastAsia="zh-CN"/>
              </w:rPr>
              <w:t>symbols.</w:t>
            </w:r>
          </w:p>
          <w:p w14:paraId="13337615" w14:textId="32228B5D" w:rsidR="00F812CF" w:rsidRPr="005647EB" w:rsidRDefault="002570E4" w:rsidP="002570E4">
            <w:pPr>
              <w:pStyle w:val="TAN"/>
              <w:keepNext w:val="0"/>
              <w:keepLines w:val="0"/>
              <w:rPr>
                <w:lang w:eastAsia="zh-CN"/>
              </w:rPr>
            </w:pPr>
            <w:r w:rsidRPr="005647EB">
              <w:rPr>
                <w:lang w:eastAsia="zh-CN"/>
              </w:rPr>
              <w:t>NOTE 2:</w:t>
            </w:r>
            <w:r w:rsidR="00F812CF" w:rsidRPr="005647EB">
              <w:rPr>
                <w:lang w:eastAsia="zh-CN"/>
              </w:rPr>
              <w:tab/>
              <w:t>Interference</w:t>
            </w:r>
            <w:r w:rsidRPr="005647EB">
              <w:rPr>
                <w:lang w:eastAsia="zh-CN"/>
              </w:rPr>
              <w:t xml:space="preserve"> </w:t>
            </w:r>
            <w:r w:rsidR="00F812CF" w:rsidRPr="005647EB">
              <w:rPr>
                <w:lang w:eastAsia="zh-CN"/>
              </w:rPr>
              <w:t>from</w:t>
            </w:r>
            <w:r w:rsidRPr="005647EB">
              <w:rPr>
                <w:lang w:eastAsia="zh-CN"/>
              </w:rPr>
              <w:t xml:space="preserve"> </w:t>
            </w:r>
            <w:r w:rsidR="00F812CF" w:rsidRPr="005647EB">
              <w:rPr>
                <w:lang w:eastAsia="zh-CN"/>
              </w:rPr>
              <w:t>other</w:t>
            </w:r>
            <w:r w:rsidRPr="005647EB">
              <w:rPr>
                <w:lang w:eastAsia="zh-CN"/>
              </w:rPr>
              <w:t xml:space="preserve"> </w:t>
            </w:r>
            <w:r w:rsidR="00F812CF" w:rsidRPr="005647EB">
              <w:rPr>
                <w:lang w:eastAsia="zh-CN"/>
              </w:rPr>
              <w:t>cells</w:t>
            </w:r>
            <w:r w:rsidRPr="005647EB">
              <w:rPr>
                <w:lang w:eastAsia="zh-CN"/>
              </w:rPr>
              <w:t xml:space="preserve"> </w:t>
            </w:r>
            <w:r w:rsidR="00F812CF" w:rsidRPr="005647EB">
              <w:rPr>
                <w:lang w:eastAsia="zh-CN"/>
              </w:rPr>
              <w:t>and</w:t>
            </w:r>
            <w:r w:rsidRPr="005647EB">
              <w:rPr>
                <w:lang w:eastAsia="zh-CN"/>
              </w:rPr>
              <w:t xml:space="preserve"> </w:t>
            </w:r>
            <w:r w:rsidR="00F812CF" w:rsidRPr="005647EB">
              <w:rPr>
                <w:lang w:eastAsia="zh-CN"/>
              </w:rPr>
              <w:t>noise</w:t>
            </w:r>
            <w:r w:rsidRPr="005647EB">
              <w:rPr>
                <w:lang w:eastAsia="zh-CN"/>
              </w:rPr>
              <w:t xml:space="preserve"> </w:t>
            </w:r>
            <w:r w:rsidR="00F812CF" w:rsidRPr="005647EB">
              <w:rPr>
                <w:lang w:eastAsia="zh-CN"/>
              </w:rPr>
              <w:t>sources</w:t>
            </w:r>
            <w:r w:rsidRPr="005647EB">
              <w:rPr>
                <w:lang w:eastAsia="zh-CN"/>
              </w:rPr>
              <w:t xml:space="preserve"> </w:t>
            </w:r>
            <w:r w:rsidR="00F812CF" w:rsidRPr="005647EB">
              <w:rPr>
                <w:lang w:eastAsia="zh-CN"/>
              </w:rPr>
              <w:t>not</w:t>
            </w:r>
            <w:r w:rsidRPr="005647EB">
              <w:rPr>
                <w:lang w:eastAsia="zh-CN"/>
              </w:rPr>
              <w:t xml:space="preserve"> </w:t>
            </w:r>
            <w:r w:rsidR="00F812CF" w:rsidRPr="005647EB">
              <w:rPr>
                <w:lang w:eastAsia="zh-CN"/>
              </w:rPr>
              <w:t>specified</w:t>
            </w:r>
            <w:r w:rsidRPr="005647EB">
              <w:rPr>
                <w:lang w:eastAsia="zh-CN"/>
              </w:rPr>
              <w:t xml:space="preserve"> </w:t>
            </w:r>
            <w:r w:rsidR="00F812CF" w:rsidRPr="005647EB">
              <w:rPr>
                <w:lang w:eastAsia="zh-CN"/>
              </w:rPr>
              <w:t>in</w:t>
            </w:r>
            <w:r w:rsidRPr="005647EB">
              <w:rPr>
                <w:lang w:eastAsia="zh-CN"/>
              </w:rPr>
              <w:t xml:space="preserve"> </w:t>
            </w:r>
            <w:r w:rsidR="00F812CF" w:rsidRPr="005647EB">
              <w:rPr>
                <w:lang w:eastAsia="zh-CN"/>
              </w:rPr>
              <w:t>the</w:t>
            </w:r>
            <w:r w:rsidRPr="005647EB">
              <w:rPr>
                <w:lang w:eastAsia="zh-CN"/>
              </w:rPr>
              <w:t xml:space="preserve"> </w:t>
            </w:r>
            <w:r w:rsidR="00F812CF" w:rsidRPr="005647EB">
              <w:rPr>
                <w:lang w:eastAsia="zh-CN"/>
              </w:rPr>
              <w:t>test</w:t>
            </w:r>
            <w:r w:rsidRPr="005647EB">
              <w:rPr>
                <w:lang w:eastAsia="zh-CN"/>
              </w:rPr>
              <w:t xml:space="preserve"> </w:t>
            </w:r>
            <w:r w:rsidR="00F812CF" w:rsidRPr="005647EB">
              <w:rPr>
                <w:lang w:eastAsia="zh-CN"/>
              </w:rPr>
              <w:t>is</w:t>
            </w:r>
            <w:r w:rsidRPr="005647EB">
              <w:rPr>
                <w:lang w:eastAsia="zh-CN"/>
              </w:rPr>
              <w:t xml:space="preserve"> </w:t>
            </w:r>
            <w:r w:rsidR="00F812CF" w:rsidRPr="005647EB">
              <w:rPr>
                <w:lang w:eastAsia="zh-CN"/>
              </w:rPr>
              <w:t>assumed</w:t>
            </w:r>
            <w:r w:rsidRPr="005647EB">
              <w:rPr>
                <w:lang w:eastAsia="zh-CN"/>
              </w:rPr>
              <w:t xml:space="preserve"> </w:t>
            </w:r>
            <w:r w:rsidR="00F812CF" w:rsidRPr="005647EB">
              <w:rPr>
                <w:lang w:eastAsia="zh-CN"/>
              </w:rPr>
              <w:t>to</w:t>
            </w:r>
            <w:r w:rsidRPr="005647EB">
              <w:rPr>
                <w:lang w:eastAsia="zh-CN"/>
              </w:rPr>
              <w:t xml:space="preserve"> </w:t>
            </w:r>
            <w:r w:rsidR="00F812CF" w:rsidRPr="005647EB">
              <w:rPr>
                <w:lang w:eastAsia="zh-CN"/>
              </w:rPr>
              <w:t>be</w:t>
            </w:r>
            <w:r w:rsidRPr="005647EB">
              <w:rPr>
                <w:lang w:eastAsia="zh-CN"/>
              </w:rPr>
              <w:t xml:space="preserve"> </w:t>
            </w:r>
            <w:r w:rsidR="00F812CF" w:rsidRPr="005647EB">
              <w:rPr>
                <w:lang w:eastAsia="zh-CN"/>
              </w:rPr>
              <w:t>constant</w:t>
            </w:r>
            <w:r w:rsidRPr="005647EB">
              <w:rPr>
                <w:lang w:eastAsia="zh-CN"/>
              </w:rPr>
              <w:t xml:space="preserve"> </w:t>
            </w:r>
            <w:r w:rsidR="00F812CF" w:rsidRPr="005647EB">
              <w:rPr>
                <w:lang w:eastAsia="zh-CN"/>
              </w:rPr>
              <w:t>over</w:t>
            </w:r>
            <w:r w:rsidRPr="005647EB">
              <w:rPr>
                <w:lang w:eastAsia="zh-CN"/>
              </w:rPr>
              <w:t xml:space="preserve"> </w:t>
            </w:r>
            <w:r w:rsidR="00F812CF" w:rsidRPr="005647EB">
              <w:rPr>
                <w:lang w:eastAsia="zh-CN"/>
              </w:rPr>
              <w:t>subcarriers</w:t>
            </w:r>
            <w:r w:rsidRPr="005647EB">
              <w:rPr>
                <w:lang w:eastAsia="zh-CN"/>
              </w:rPr>
              <w:t xml:space="preserve"> </w:t>
            </w:r>
            <w:r w:rsidR="00F812CF" w:rsidRPr="005647EB">
              <w:rPr>
                <w:lang w:eastAsia="zh-CN"/>
              </w:rPr>
              <w:t>and</w:t>
            </w:r>
            <w:r w:rsidRPr="005647EB">
              <w:rPr>
                <w:lang w:eastAsia="zh-CN"/>
              </w:rPr>
              <w:t xml:space="preserve"> </w:t>
            </w:r>
            <w:r w:rsidR="00F812CF" w:rsidRPr="005647EB">
              <w:rPr>
                <w:lang w:eastAsia="zh-CN"/>
              </w:rPr>
              <w:t>time</w:t>
            </w:r>
            <w:r w:rsidRPr="005647EB">
              <w:rPr>
                <w:lang w:eastAsia="zh-CN"/>
              </w:rPr>
              <w:t xml:space="preserve"> </w:t>
            </w:r>
            <w:r w:rsidR="00F812CF" w:rsidRPr="005647EB">
              <w:rPr>
                <w:lang w:eastAsia="zh-CN"/>
              </w:rPr>
              <w:t>and</w:t>
            </w:r>
            <w:r w:rsidRPr="005647EB">
              <w:rPr>
                <w:lang w:eastAsia="zh-CN"/>
              </w:rPr>
              <w:t xml:space="preserve"> </w:t>
            </w:r>
            <w:r w:rsidR="00F812CF" w:rsidRPr="005647EB">
              <w:rPr>
                <w:lang w:eastAsia="zh-CN"/>
              </w:rPr>
              <w:t>shall</w:t>
            </w:r>
            <w:r w:rsidRPr="005647EB">
              <w:rPr>
                <w:lang w:eastAsia="zh-CN"/>
              </w:rPr>
              <w:t xml:space="preserve"> </w:t>
            </w:r>
            <w:r w:rsidR="00F812CF" w:rsidRPr="005647EB">
              <w:rPr>
                <w:lang w:eastAsia="zh-CN"/>
              </w:rPr>
              <w:t>be</w:t>
            </w:r>
            <w:r w:rsidRPr="005647EB">
              <w:rPr>
                <w:lang w:eastAsia="zh-CN"/>
              </w:rPr>
              <w:t xml:space="preserve"> </w:t>
            </w:r>
            <w:r w:rsidR="00F812CF" w:rsidRPr="005647EB">
              <w:rPr>
                <w:lang w:eastAsia="zh-CN"/>
              </w:rPr>
              <w:t>modelled</w:t>
            </w:r>
            <w:r w:rsidRPr="005647EB">
              <w:rPr>
                <w:lang w:eastAsia="zh-CN"/>
              </w:rPr>
              <w:t xml:space="preserve"> </w:t>
            </w:r>
            <w:r w:rsidR="00F812CF" w:rsidRPr="005647EB">
              <w:rPr>
                <w:lang w:eastAsia="zh-CN"/>
              </w:rPr>
              <w:t>as</w:t>
            </w:r>
            <w:r w:rsidRPr="005647EB">
              <w:rPr>
                <w:lang w:eastAsia="zh-CN"/>
              </w:rPr>
              <w:t xml:space="preserve"> </w:t>
            </w:r>
            <w:r w:rsidR="00F812CF" w:rsidRPr="005647EB">
              <w:rPr>
                <w:lang w:eastAsia="zh-CN"/>
              </w:rPr>
              <w:t>AWGN</w:t>
            </w:r>
            <w:r w:rsidRPr="005647EB">
              <w:rPr>
                <w:lang w:eastAsia="zh-CN"/>
              </w:rPr>
              <w:t xml:space="preserve"> </w:t>
            </w:r>
            <w:r w:rsidR="00F812CF" w:rsidRPr="005647EB">
              <w:rPr>
                <w:lang w:eastAsia="zh-CN"/>
              </w:rPr>
              <w:t>of</w:t>
            </w:r>
            <w:r w:rsidRPr="005647EB">
              <w:rPr>
                <w:lang w:eastAsia="zh-CN"/>
              </w:rPr>
              <w:t xml:space="preserve"> </w:t>
            </w:r>
            <w:r w:rsidR="00F812CF" w:rsidRPr="005647EB">
              <w:rPr>
                <w:lang w:eastAsia="zh-CN"/>
              </w:rPr>
              <w:t>appropriate</w:t>
            </w:r>
            <w:r w:rsidRPr="005647EB">
              <w:rPr>
                <w:lang w:eastAsia="zh-CN"/>
              </w:rPr>
              <w:t xml:space="preserve"> </w:t>
            </w:r>
            <w:r w:rsidR="00F812CF" w:rsidRPr="005647EB">
              <w:rPr>
                <w:lang w:eastAsia="zh-CN"/>
              </w:rPr>
              <w:t>power</w:t>
            </w:r>
            <w:r w:rsidRPr="005647EB">
              <w:rPr>
                <w:lang w:eastAsia="zh-CN"/>
              </w:rPr>
              <w:t xml:space="preserve"> </w:t>
            </w:r>
            <w:r w:rsidR="00F812CF" w:rsidRPr="005647EB">
              <w:rPr>
                <w:lang w:eastAsia="zh-CN"/>
              </w:rPr>
              <w:t>for</w:t>
            </w:r>
            <w:r w:rsidRPr="005647EB">
              <w:rPr>
                <w:lang w:eastAsia="zh-CN"/>
              </w:rPr>
              <w:t xml:space="preserve"> </w:t>
            </w:r>
            <w:r w:rsidR="00F812CF" w:rsidRPr="005647EB">
              <w:rPr>
                <w:rFonts w:cs="v4.2.0"/>
                <w:lang w:eastAsia="zh-CN"/>
              </w:rPr>
              <w:t>N</w:t>
            </w:r>
            <w:r w:rsidR="00F812CF" w:rsidRPr="005647EB">
              <w:rPr>
                <w:rFonts w:cs="v4.2.0"/>
                <w:vertAlign w:val="subscript"/>
                <w:lang w:eastAsia="zh-CN"/>
              </w:rPr>
              <w:t>oc</w:t>
            </w:r>
            <w:r w:rsidRPr="005647EB">
              <w:rPr>
                <w:rFonts w:cs="v4.2.0"/>
                <w:lang w:eastAsia="zh-CN"/>
              </w:rPr>
              <w:t xml:space="preserve"> </w:t>
            </w:r>
            <w:r w:rsidR="00F812CF" w:rsidRPr="005647EB">
              <w:rPr>
                <w:lang w:eastAsia="zh-CN"/>
              </w:rPr>
              <w:t>to</w:t>
            </w:r>
            <w:r w:rsidRPr="005647EB">
              <w:rPr>
                <w:lang w:eastAsia="zh-CN"/>
              </w:rPr>
              <w:t xml:space="preserve"> </w:t>
            </w:r>
            <w:r w:rsidR="00F812CF" w:rsidRPr="005647EB">
              <w:rPr>
                <w:lang w:eastAsia="zh-CN"/>
              </w:rPr>
              <w:t>be</w:t>
            </w:r>
            <w:r w:rsidRPr="005647EB">
              <w:rPr>
                <w:lang w:eastAsia="zh-CN"/>
              </w:rPr>
              <w:t xml:space="preserve"> </w:t>
            </w:r>
            <w:r w:rsidR="00F812CF" w:rsidRPr="005647EB">
              <w:rPr>
                <w:lang w:eastAsia="zh-CN"/>
              </w:rPr>
              <w:t>fulfilled.</w:t>
            </w:r>
          </w:p>
          <w:p w14:paraId="3845B6F5" w14:textId="30102940" w:rsidR="00F812CF" w:rsidRPr="005647EB" w:rsidRDefault="002570E4" w:rsidP="002570E4">
            <w:pPr>
              <w:pStyle w:val="TAN"/>
              <w:keepNext w:val="0"/>
              <w:keepLines w:val="0"/>
              <w:rPr>
                <w:lang w:eastAsia="zh-CN"/>
              </w:rPr>
            </w:pPr>
            <w:r w:rsidRPr="005647EB">
              <w:rPr>
                <w:lang w:eastAsia="zh-CN"/>
              </w:rPr>
              <w:t>NOTE 3:</w:t>
            </w:r>
            <w:r w:rsidR="00F812CF" w:rsidRPr="005647EB">
              <w:rPr>
                <w:lang w:eastAsia="zh-CN"/>
              </w:rPr>
              <w:tab/>
              <w:t>Es/Iot,</w:t>
            </w:r>
            <w:r w:rsidRPr="005647EB">
              <w:rPr>
                <w:lang w:eastAsia="zh-CN"/>
              </w:rPr>
              <w:t xml:space="preserve"> </w:t>
            </w:r>
            <w:r w:rsidR="00F812CF" w:rsidRPr="005647EB">
              <w:rPr>
                <w:lang w:eastAsia="zh-CN"/>
              </w:rPr>
              <w:t>RSRP,</w:t>
            </w:r>
            <w:r w:rsidRPr="005647EB">
              <w:rPr>
                <w:lang w:eastAsia="zh-CN"/>
              </w:rPr>
              <w:t xml:space="preserve"> </w:t>
            </w:r>
            <w:r w:rsidR="00F812CF" w:rsidRPr="005647EB">
              <w:rPr>
                <w:lang w:eastAsia="zh-CN"/>
              </w:rPr>
              <w:t>SCH_RP</w:t>
            </w:r>
            <w:r w:rsidRPr="005647EB">
              <w:rPr>
                <w:lang w:eastAsia="zh-CN"/>
              </w:rPr>
              <w:t xml:space="preserve"> </w:t>
            </w:r>
            <w:r w:rsidR="00F812CF" w:rsidRPr="005647EB">
              <w:rPr>
                <w:lang w:eastAsia="zh-CN"/>
              </w:rPr>
              <w:t>and</w:t>
            </w:r>
            <w:r w:rsidRPr="005647EB">
              <w:rPr>
                <w:lang w:eastAsia="zh-CN"/>
              </w:rPr>
              <w:t xml:space="preserve"> </w:t>
            </w:r>
            <w:r w:rsidR="00F812CF" w:rsidRPr="005647EB">
              <w:rPr>
                <w:lang w:eastAsia="zh-CN"/>
              </w:rPr>
              <w:t>Io</w:t>
            </w:r>
            <w:r w:rsidRPr="005647EB">
              <w:rPr>
                <w:lang w:eastAsia="zh-CN"/>
              </w:rPr>
              <w:t xml:space="preserve"> </w:t>
            </w:r>
            <w:r w:rsidR="00F812CF" w:rsidRPr="005647EB">
              <w:rPr>
                <w:lang w:eastAsia="zh-CN"/>
              </w:rPr>
              <w:t>have</w:t>
            </w:r>
            <w:r w:rsidRPr="005647EB">
              <w:rPr>
                <w:lang w:eastAsia="zh-CN"/>
              </w:rPr>
              <w:t xml:space="preserve"> </w:t>
            </w:r>
            <w:r w:rsidR="00F812CF" w:rsidRPr="005647EB">
              <w:rPr>
                <w:lang w:eastAsia="zh-CN"/>
              </w:rPr>
              <w:t>been</w:t>
            </w:r>
            <w:r w:rsidRPr="005647EB">
              <w:rPr>
                <w:lang w:eastAsia="zh-CN"/>
              </w:rPr>
              <w:t xml:space="preserve"> </w:t>
            </w:r>
            <w:r w:rsidR="00F812CF" w:rsidRPr="005647EB">
              <w:rPr>
                <w:lang w:eastAsia="zh-CN"/>
              </w:rPr>
              <w:t>derived</w:t>
            </w:r>
            <w:r w:rsidRPr="005647EB">
              <w:rPr>
                <w:lang w:eastAsia="zh-CN"/>
              </w:rPr>
              <w:t xml:space="preserve"> </w:t>
            </w:r>
            <w:r w:rsidR="00F812CF" w:rsidRPr="005647EB">
              <w:rPr>
                <w:lang w:eastAsia="zh-CN"/>
              </w:rPr>
              <w:t>from</w:t>
            </w:r>
            <w:r w:rsidRPr="005647EB">
              <w:rPr>
                <w:lang w:eastAsia="zh-CN"/>
              </w:rPr>
              <w:t xml:space="preserve"> </w:t>
            </w:r>
            <w:r w:rsidR="00F812CF" w:rsidRPr="005647EB">
              <w:rPr>
                <w:lang w:eastAsia="zh-CN"/>
              </w:rPr>
              <w:t>other</w:t>
            </w:r>
            <w:r w:rsidRPr="005647EB">
              <w:rPr>
                <w:lang w:eastAsia="zh-CN"/>
              </w:rPr>
              <w:t xml:space="preserve"> </w:t>
            </w:r>
            <w:r w:rsidR="00F812CF" w:rsidRPr="005647EB">
              <w:rPr>
                <w:lang w:eastAsia="zh-CN"/>
              </w:rPr>
              <w:t>parameters</w:t>
            </w:r>
            <w:r w:rsidRPr="005647EB">
              <w:rPr>
                <w:lang w:eastAsia="zh-CN"/>
              </w:rPr>
              <w:t xml:space="preserve"> </w:t>
            </w:r>
            <w:r w:rsidR="00F812CF" w:rsidRPr="005647EB">
              <w:rPr>
                <w:lang w:eastAsia="zh-CN"/>
              </w:rPr>
              <w:t>for</w:t>
            </w:r>
            <w:r w:rsidRPr="005647EB">
              <w:rPr>
                <w:lang w:eastAsia="zh-CN"/>
              </w:rPr>
              <w:t xml:space="preserve"> </w:t>
            </w:r>
            <w:r w:rsidR="00F812CF" w:rsidRPr="005647EB">
              <w:rPr>
                <w:lang w:eastAsia="zh-CN"/>
              </w:rPr>
              <w:t>information</w:t>
            </w:r>
            <w:r w:rsidRPr="005647EB">
              <w:rPr>
                <w:lang w:eastAsia="zh-CN"/>
              </w:rPr>
              <w:t xml:space="preserve"> </w:t>
            </w:r>
            <w:r w:rsidR="00F812CF" w:rsidRPr="005647EB">
              <w:rPr>
                <w:lang w:eastAsia="zh-CN"/>
              </w:rPr>
              <w:t>purposes.</w:t>
            </w:r>
            <w:r w:rsidRPr="005647EB">
              <w:rPr>
                <w:lang w:eastAsia="zh-CN"/>
              </w:rPr>
              <w:t xml:space="preserve"> </w:t>
            </w:r>
            <w:r w:rsidR="00F812CF" w:rsidRPr="005647EB">
              <w:rPr>
                <w:lang w:eastAsia="zh-CN"/>
              </w:rPr>
              <w:t>They</w:t>
            </w:r>
            <w:r w:rsidRPr="005647EB">
              <w:rPr>
                <w:lang w:eastAsia="zh-CN"/>
              </w:rPr>
              <w:t xml:space="preserve"> </w:t>
            </w:r>
            <w:r w:rsidR="00F812CF" w:rsidRPr="005647EB">
              <w:rPr>
                <w:lang w:eastAsia="zh-CN"/>
              </w:rPr>
              <w:t>are</w:t>
            </w:r>
            <w:r w:rsidRPr="005647EB">
              <w:rPr>
                <w:lang w:eastAsia="zh-CN"/>
              </w:rPr>
              <w:t xml:space="preserve"> </w:t>
            </w:r>
            <w:r w:rsidR="00F812CF" w:rsidRPr="005647EB">
              <w:rPr>
                <w:lang w:eastAsia="zh-CN"/>
              </w:rPr>
              <w:t>not</w:t>
            </w:r>
            <w:r w:rsidRPr="005647EB">
              <w:rPr>
                <w:lang w:eastAsia="zh-CN"/>
              </w:rPr>
              <w:t xml:space="preserve"> </w:t>
            </w:r>
            <w:r w:rsidR="00F812CF" w:rsidRPr="005647EB">
              <w:rPr>
                <w:lang w:eastAsia="zh-CN"/>
              </w:rPr>
              <w:t>settable</w:t>
            </w:r>
            <w:r w:rsidRPr="005647EB">
              <w:rPr>
                <w:lang w:eastAsia="zh-CN"/>
              </w:rPr>
              <w:t xml:space="preserve"> </w:t>
            </w:r>
            <w:r w:rsidR="00F812CF" w:rsidRPr="005647EB">
              <w:rPr>
                <w:lang w:eastAsia="zh-CN"/>
              </w:rPr>
              <w:t>parameters</w:t>
            </w:r>
            <w:r w:rsidRPr="005647EB">
              <w:rPr>
                <w:lang w:eastAsia="zh-CN"/>
              </w:rPr>
              <w:t xml:space="preserve"> </w:t>
            </w:r>
            <w:r w:rsidR="00F812CF" w:rsidRPr="005647EB">
              <w:rPr>
                <w:lang w:eastAsia="zh-CN"/>
              </w:rPr>
              <w:t>themselves.</w:t>
            </w:r>
          </w:p>
          <w:p w14:paraId="658898BD" w14:textId="5AEAD786" w:rsidR="00F812CF" w:rsidRPr="005647EB" w:rsidRDefault="002570E4" w:rsidP="002570E4">
            <w:pPr>
              <w:pStyle w:val="TAN"/>
              <w:keepNext w:val="0"/>
              <w:keepLines w:val="0"/>
            </w:pPr>
            <w:r w:rsidRPr="005647EB">
              <w:rPr>
                <w:lang w:eastAsia="zh-CN"/>
              </w:rPr>
              <w:t>NOTE 4:</w:t>
            </w:r>
            <w:r w:rsidR="00F812CF" w:rsidRPr="005647EB">
              <w:rPr>
                <w:lang w:eastAsia="zh-CN"/>
              </w:rPr>
              <w:tab/>
              <w:t>The</w:t>
            </w:r>
            <w:r w:rsidRPr="005647EB">
              <w:rPr>
                <w:lang w:eastAsia="zh-CN"/>
              </w:rPr>
              <w:t xml:space="preserve"> </w:t>
            </w:r>
            <w:r w:rsidR="00F812CF" w:rsidRPr="005647EB">
              <w:rPr>
                <w:lang w:eastAsia="zh-CN"/>
              </w:rPr>
              <w:t>resources</w:t>
            </w:r>
            <w:r w:rsidRPr="005647EB">
              <w:rPr>
                <w:lang w:eastAsia="zh-CN"/>
              </w:rPr>
              <w:t xml:space="preserve"> </w:t>
            </w:r>
            <w:r w:rsidR="00F812CF" w:rsidRPr="005647EB">
              <w:rPr>
                <w:lang w:eastAsia="zh-CN"/>
              </w:rPr>
              <w:t>for</w:t>
            </w:r>
            <w:r w:rsidRPr="005647EB">
              <w:rPr>
                <w:lang w:eastAsia="zh-CN"/>
              </w:rPr>
              <w:t xml:space="preserve"> </w:t>
            </w:r>
            <w:r w:rsidR="00F812CF" w:rsidRPr="005647EB">
              <w:rPr>
                <w:lang w:eastAsia="zh-CN"/>
              </w:rPr>
              <w:t>uplink</w:t>
            </w:r>
            <w:r w:rsidRPr="005647EB">
              <w:rPr>
                <w:lang w:eastAsia="zh-CN"/>
              </w:rPr>
              <w:t xml:space="preserve"> </w:t>
            </w:r>
            <w:r w:rsidR="00F812CF" w:rsidRPr="005647EB">
              <w:rPr>
                <w:lang w:eastAsia="zh-CN"/>
              </w:rPr>
              <w:t>transmission</w:t>
            </w:r>
            <w:r w:rsidRPr="005647EB">
              <w:rPr>
                <w:lang w:eastAsia="zh-CN"/>
              </w:rPr>
              <w:t xml:space="preserve"> </w:t>
            </w:r>
            <w:r w:rsidR="00F812CF" w:rsidRPr="005647EB">
              <w:rPr>
                <w:lang w:eastAsia="zh-CN"/>
              </w:rPr>
              <w:t>are</w:t>
            </w:r>
            <w:r w:rsidRPr="005647EB">
              <w:rPr>
                <w:lang w:eastAsia="zh-CN"/>
              </w:rPr>
              <w:t xml:space="preserve"> </w:t>
            </w:r>
            <w:r w:rsidR="00F812CF" w:rsidRPr="005647EB">
              <w:rPr>
                <w:lang w:eastAsia="zh-CN"/>
              </w:rPr>
              <w:t>assigned</w:t>
            </w:r>
            <w:r w:rsidRPr="005647EB">
              <w:rPr>
                <w:lang w:eastAsia="zh-CN"/>
              </w:rPr>
              <w:t xml:space="preserve"> </w:t>
            </w:r>
            <w:r w:rsidR="00F812CF" w:rsidRPr="005647EB">
              <w:rPr>
                <w:lang w:eastAsia="zh-CN"/>
              </w:rPr>
              <w:t>to</w:t>
            </w:r>
            <w:r w:rsidRPr="005647EB">
              <w:rPr>
                <w:lang w:eastAsia="zh-CN"/>
              </w:rPr>
              <w:t xml:space="preserve"> </w:t>
            </w:r>
            <w:r w:rsidR="00F812CF" w:rsidRPr="005647EB">
              <w:rPr>
                <w:lang w:eastAsia="zh-CN"/>
              </w:rPr>
              <w:t>the</w:t>
            </w:r>
            <w:r w:rsidRPr="005647EB">
              <w:rPr>
                <w:lang w:eastAsia="zh-CN"/>
              </w:rPr>
              <w:t xml:space="preserve"> </w:t>
            </w:r>
            <w:r w:rsidR="00F812CF" w:rsidRPr="005647EB">
              <w:rPr>
                <w:lang w:eastAsia="zh-CN"/>
              </w:rPr>
              <w:t>UE</w:t>
            </w:r>
            <w:r w:rsidRPr="005647EB">
              <w:rPr>
                <w:lang w:eastAsia="zh-CN"/>
              </w:rPr>
              <w:t xml:space="preserve"> </w:t>
            </w:r>
            <w:r w:rsidR="00F812CF" w:rsidRPr="005647EB">
              <w:rPr>
                <w:lang w:eastAsia="zh-CN"/>
              </w:rPr>
              <w:t>prior</w:t>
            </w:r>
            <w:r w:rsidRPr="005647EB">
              <w:rPr>
                <w:lang w:eastAsia="zh-CN"/>
              </w:rPr>
              <w:t xml:space="preserve"> </w:t>
            </w:r>
            <w:r w:rsidR="00F812CF" w:rsidRPr="005647EB">
              <w:rPr>
                <w:lang w:eastAsia="zh-CN"/>
              </w:rPr>
              <w:t>to</w:t>
            </w:r>
            <w:r w:rsidRPr="005647EB">
              <w:rPr>
                <w:lang w:eastAsia="zh-CN"/>
              </w:rPr>
              <w:t xml:space="preserve"> </w:t>
            </w:r>
            <w:r w:rsidR="00F812CF" w:rsidRPr="005647EB">
              <w:rPr>
                <w:lang w:eastAsia="zh-CN"/>
              </w:rPr>
              <w:t>the</w:t>
            </w:r>
            <w:r w:rsidRPr="005647EB">
              <w:rPr>
                <w:lang w:eastAsia="zh-CN"/>
              </w:rPr>
              <w:t xml:space="preserve"> </w:t>
            </w:r>
            <w:r w:rsidR="00F812CF" w:rsidRPr="005647EB">
              <w:rPr>
                <w:lang w:eastAsia="zh-CN"/>
              </w:rPr>
              <w:t>start</w:t>
            </w:r>
            <w:r w:rsidRPr="005647EB">
              <w:rPr>
                <w:lang w:eastAsia="zh-CN"/>
              </w:rPr>
              <w:t xml:space="preserve"> </w:t>
            </w:r>
            <w:r w:rsidR="00F812CF" w:rsidRPr="005647EB">
              <w:rPr>
                <w:lang w:eastAsia="zh-CN"/>
              </w:rPr>
              <w:t>of</w:t>
            </w:r>
            <w:r w:rsidRPr="005647EB">
              <w:rPr>
                <w:lang w:eastAsia="zh-CN"/>
              </w:rPr>
              <w:t xml:space="preserve"> </w:t>
            </w:r>
            <w:r w:rsidR="00F812CF" w:rsidRPr="005647EB">
              <w:rPr>
                <w:lang w:eastAsia="zh-CN"/>
              </w:rPr>
              <w:t>time</w:t>
            </w:r>
            <w:r w:rsidRPr="005647EB">
              <w:rPr>
                <w:lang w:eastAsia="zh-CN"/>
              </w:rPr>
              <w:t xml:space="preserve"> </w:t>
            </w:r>
            <w:r w:rsidR="00F812CF" w:rsidRPr="005647EB">
              <w:rPr>
                <w:lang w:eastAsia="zh-CN"/>
              </w:rPr>
              <w:t>period</w:t>
            </w:r>
            <w:r w:rsidRPr="005647EB">
              <w:rPr>
                <w:lang w:eastAsia="zh-CN"/>
              </w:rPr>
              <w:t xml:space="preserve"> </w:t>
            </w:r>
            <w:r w:rsidR="00F812CF" w:rsidRPr="005647EB">
              <w:rPr>
                <w:lang w:eastAsia="zh-CN"/>
              </w:rPr>
              <w:t>T2.</w:t>
            </w:r>
          </w:p>
        </w:tc>
      </w:tr>
    </w:tbl>
    <w:p w14:paraId="0F3F46BA" w14:textId="77777777" w:rsidR="00F812CF" w:rsidRPr="005647EB" w:rsidRDefault="00F812CF" w:rsidP="002570E4">
      <w:pPr>
        <w:rPr>
          <w:lang w:eastAsia="zh-CN"/>
        </w:rPr>
      </w:pPr>
    </w:p>
    <w:p w14:paraId="0988FA02" w14:textId="052506A5" w:rsidR="00F812CF" w:rsidRPr="005647EB" w:rsidRDefault="00F812CF" w:rsidP="002570E4">
      <w:r w:rsidRPr="005647EB">
        <w:rPr>
          <w:rFonts w:cs="v4.2.0"/>
        </w:rPr>
        <w:t xml:space="preserve">The UE shall send one Event A3 triggered measurement report, with a measurement reporting delay less than </w:t>
      </w:r>
      <w:r w:rsidRPr="005647EB">
        <w:rPr>
          <w:lang w:eastAsia="zh-CN"/>
        </w:rPr>
        <w:t>819.2</w:t>
      </w:r>
      <w:r w:rsidRPr="005647EB">
        <w:rPr>
          <w:rFonts w:cs="v4.2.0"/>
        </w:rPr>
        <w:t xml:space="preserve"> s from the beginning of time period T2</w:t>
      </w:r>
      <w:r w:rsidRPr="005647EB">
        <w:rPr>
          <w:rFonts w:cs="v4.2.0"/>
          <w:lang w:eastAsia="zh-CN"/>
        </w:rPr>
        <w:t xml:space="preserve"> which is derived from </w:t>
      </w:r>
      <w:r w:rsidR="00914A62" w:rsidRPr="005647EB">
        <w:rPr>
          <w:rFonts w:cs="v4.2.0"/>
          <w:lang w:eastAsia="zh-CN"/>
        </w:rPr>
        <w:t>clause</w:t>
      </w:r>
      <w:r w:rsidRPr="005647EB">
        <w:rPr>
          <w:rFonts w:cs="v4.2.0"/>
          <w:lang w:eastAsia="zh-CN"/>
        </w:rPr>
        <w:t xml:space="preserve"> 8.13.3.5</w:t>
      </w:r>
      <w:r w:rsidRPr="005647EB">
        <w:rPr>
          <w:rFonts w:cs="v4.2.0"/>
        </w:rPr>
        <w:t>.</w:t>
      </w:r>
    </w:p>
    <w:p w14:paraId="66EBC730" w14:textId="77777777" w:rsidR="00F812CF" w:rsidRPr="005647EB" w:rsidRDefault="00F812CF" w:rsidP="002570E4">
      <w:pPr>
        <w:rPr>
          <w:rFonts w:cs="v4.2.0"/>
        </w:rPr>
      </w:pPr>
      <w:r w:rsidRPr="005647EB">
        <w:rPr>
          <w:rFonts w:cs="v4.2.0"/>
        </w:rPr>
        <w:t>The UE shall not send event triggered measurement reports, as long as the reporting criteria are not fulfilled.</w:t>
      </w:r>
    </w:p>
    <w:p w14:paraId="7E455992" w14:textId="77777777" w:rsidR="00F812CF" w:rsidRPr="005647EB" w:rsidRDefault="00F812CF" w:rsidP="002570E4">
      <w:pPr>
        <w:rPr>
          <w:rFonts w:cs="v4.2.0"/>
        </w:rPr>
      </w:pPr>
      <w:r w:rsidRPr="005647EB">
        <w:rPr>
          <w:rFonts w:cs="v4.2.0"/>
        </w:rPr>
        <w:t xml:space="preserve">The rate of correct events observed during repeated tests shall be at least 90% with a </w:t>
      </w:r>
      <w:r w:rsidRPr="005647EB">
        <w:t>confidence level of 95%.</w:t>
      </w:r>
    </w:p>
    <w:p w14:paraId="458A2DC6" w14:textId="77777777" w:rsidR="00F812CF" w:rsidRPr="005647EB" w:rsidRDefault="00F812CF" w:rsidP="006D30B7">
      <w:pPr>
        <w:pStyle w:val="NO"/>
        <w:keepNext/>
        <w:rPr>
          <w:rFonts w:cs="v4.2.0"/>
          <w:lang w:eastAsia="zh-CN"/>
        </w:rPr>
      </w:pPr>
      <w:r w:rsidRPr="005647EB">
        <w:lastRenderedPageBreak/>
        <w:t>NOTE:</w:t>
      </w:r>
      <w:r w:rsidRPr="005647EB">
        <w:tab/>
        <w:t xml:space="preserve">The actual overall delays measured in the test may be up to </w:t>
      </w:r>
      <w:r w:rsidRPr="005647EB">
        <w:rPr>
          <w:rFonts w:cs="v4.2.0"/>
          <w:i/>
          <w:lang w:eastAsia="ja-JP"/>
        </w:rPr>
        <w:t>pusch-maxNumRepetitionCEmodeB</w:t>
      </w:r>
      <w:r w:rsidRPr="005647EB">
        <w:rPr>
          <w:rFonts w:cs="v4.2.0"/>
        </w:rPr>
        <w:t xml:space="preserve"> x TTI</w:t>
      </w:r>
      <w:r w:rsidRPr="005647EB">
        <w:rPr>
          <w:rFonts w:cs="v4.2.0"/>
          <w:vertAlign w:val="subscript"/>
        </w:rPr>
        <w:t>DCCH</w:t>
      </w:r>
      <w:r w:rsidRPr="005647EB">
        <w:t xml:space="preserve"> higher than the measurement reporting delays above because of TTI insertion uncertainty of the measurement report in DCCH</w:t>
      </w:r>
      <w:r w:rsidRPr="005647EB">
        <w:rPr>
          <w:lang w:eastAsia="zh-CN"/>
        </w:rPr>
        <w:t>,</w:t>
      </w:r>
      <w:r w:rsidRPr="005647EB">
        <w:rPr>
          <w:rFonts w:cs="v4.2.0"/>
          <w:lang w:eastAsia="zh-CN"/>
        </w:rPr>
        <w:t xml:space="preserve"> where </w:t>
      </w:r>
      <w:r w:rsidRPr="005647EB">
        <w:rPr>
          <w:rFonts w:cs="v4.2.0"/>
          <w:i/>
          <w:lang w:eastAsia="zh-CN"/>
        </w:rPr>
        <w:t>pusch-maxNumRepetitionCEmodeB</w:t>
      </w:r>
      <w:r w:rsidRPr="005647EB">
        <w:rPr>
          <w:rFonts w:cs="v4.2.0"/>
          <w:lang w:eastAsia="zh-CN"/>
        </w:rPr>
        <w:t xml:space="preserve"> [2] is the maximum number of PUSCH repetitions configured</w:t>
      </w:r>
    </w:p>
    <w:p w14:paraId="610AE8F5" w14:textId="77777777" w:rsidR="00F812CF" w:rsidRPr="005647EB" w:rsidRDefault="00F812CF" w:rsidP="002570E4">
      <w:pPr>
        <w:pStyle w:val="Heading3"/>
        <w:keepNext w:val="0"/>
        <w:keepLines w:val="0"/>
        <w:rPr>
          <w:rFonts w:cs="v4.2.0"/>
          <w:snapToGrid w:val="0"/>
          <w:lang w:eastAsia="zh-TW"/>
        </w:rPr>
      </w:pPr>
      <w:r w:rsidRPr="005647EB">
        <w:rPr>
          <w:bCs/>
        </w:rPr>
        <w:t>8.3.16</w:t>
      </w:r>
      <w:r w:rsidRPr="005647EB">
        <w:tab/>
      </w:r>
      <w:r w:rsidRPr="005647EB">
        <w:rPr>
          <w:rFonts w:cs="v4.2.0"/>
          <w:snapToGrid w:val="0"/>
          <w:lang w:eastAsia="zh-TW"/>
        </w:rPr>
        <w:t>E-UTRAN FDD-FDD Inter-frequency event triggered reporting under fading propagation conditions in asynchronous cells for CE UE in CEModeA when DRX is used</w:t>
      </w:r>
    </w:p>
    <w:p w14:paraId="7A97EBA6" w14:textId="77777777" w:rsidR="00F812CF" w:rsidRPr="005647EB" w:rsidRDefault="00F812CF" w:rsidP="002570E4">
      <w:pPr>
        <w:pStyle w:val="Heading4"/>
        <w:keepNext w:val="0"/>
        <w:keepLines w:val="0"/>
        <w:rPr>
          <w:lang w:eastAsia="zh-TW"/>
        </w:rPr>
      </w:pPr>
      <w:r w:rsidRPr="005647EB">
        <w:rPr>
          <w:lang w:eastAsia="zh-TW"/>
        </w:rPr>
        <w:t>8.3.16.1</w:t>
      </w:r>
      <w:r w:rsidRPr="005647EB">
        <w:rPr>
          <w:lang w:eastAsia="zh-TW"/>
        </w:rPr>
        <w:tab/>
        <w:t>Test purpose</w:t>
      </w:r>
    </w:p>
    <w:p w14:paraId="313827AE" w14:textId="411C88FC" w:rsidR="00F812CF" w:rsidRPr="005647EB" w:rsidRDefault="00F812CF" w:rsidP="002570E4">
      <w:r w:rsidRPr="005647EB">
        <w:t>To verify the CE UE</w:t>
      </w:r>
      <w:r w:rsidR="002570E4" w:rsidRPr="005647EB">
        <w:t>'</w:t>
      </w:r>
      <w:r w:rsidRPr="005647EB">
        <w:t>s ability to make a correct reporting of an event under fading propagation conditions in asynchronous cells. This test will partly verify the FDD-FDD inter-frequency cell search requirements.</w:t>
      </w:r>
    </w:p>
    <w:p w14:paraId="52571919" w14:textId="77777777" w:rsidR="00F812CF" w:rsidRPr="005647EB" w:rsidRDefault="00F812CF" w:rsidP="002570E4">
      <w:pPr>
        <w:pStyle w:val="Heading4"/>
        <w:keepNext w:val="0"/>
        <w:keepLines w:val="0"/>
        <w:rPr>
          <w:lang w:eastAsia="zh-TW"/>
        </w:rPr>
      </w:pPr>
      <w:r w:rsidRPr="005647EB">
        <w:rPr>
          <w:lang w:eastAsia="zh-TW"/>
        </w:rPr>
        <w:t>8.3.16.2</w:t>
      </w:r>
      <w:r w:rsidRPr="005647EB">
        <w:rPr>
          <w:lang w:eastAsia="zh-TW"/>
        </w:rPr>
        <w:tab/>
        <w:t>Test applicability</w:t>
      </w:r>
    </w:p>
    <w:p w14:paraId="726ABA95" w14:textId="77777777" w:rsidR="00F812CF" w:rsidRPr="005647EB" w:rsidRDefault="00F812CF"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w:t>
      </w:r>
      <w:r w:rsidR="008D1EDE" w:rsidRPr="005647EB">
        <w:rPr>
          <w:rFonts w:eastAsia="PMingLiU"/>
          <w:lang w:eastAsia="zh-TW"/>
        </w:rPr>
        <w:t xml:space="preserve"> </w:t>
      </w:r>
      <w:r w:rsidRPr="005647EB">
        <w:rPr>
          <w:rFonts w:eastAsia="PMingLiU"/>
          <w:lang w:eastAsia="zh-TW"/>
        </w:rPr>
        <w:t>and non-BL</w:t>
      </w:r>
      <w:r w:rsidR="008D1EDE" w:rsidRPr="005647EB">
        <w:rPr>
          <w:rFonts w:eastAsia="PMingLiU"/>
          <w:lang w:eastAsia="zh-TW"/>
        </w:rPr>
        <w:t xml:space="preserve"> </w:t>
      </w:r>
      <w:r w:rsidRPr="005647EB">
        <w:rPr>
          <w:rFonts w:eastAsia="PMingLiU"/>
          <w:lang w:eastAsia="zh-TW"/>
        </w:rPr>
        <w:t>CE UE</w:t>
      </w:r>
      <w:r w:rsidR="008D1EDE" w:rsidRPr="005647EB">
        <w:rPr>
          <w:rFonts w:eastAsia="PMingLiU"/>
          <w:lang w:eastAsia="zh-TW"/>
        </w:rPr>
        <w:t>s</w:t>
      </w:r>
      <w:r w:rsidRPr="005647EB">
        <w:t>.</w:t>
      </w:r>
    </w:p>
    <w:p w14:paraId="0384D28E" w14:textId="77777777" w:rsidR="00F812CF" w:rsidRPr="005647EB" w:rsidRDefault="00F812CF" w:rsidP="002570E4">
      <w:pPr>
        <w:pStyle w:val="Heading4"/>
        <w:keepNext w:val="0"/>
        <w:keepLines w:val="0"/>
        <w:rPr>
          <w:lang w:eastAsia="zh-TW"/>
        </w:rPr>
      </w:pPr>
      <w:r w:rsidRPr="005647EB">
        <w:rPr>
          <w:lang w:eastAsia="zh-TW"/>
        </w:rPr>
        <w:t>8.3.16.3</w:t>
      </w:r>
      <w:r w:rsidRPr="005647EB">
        <w:rPr>
          <w:lang w:eastAsia="zh-TW"/>
        </w:rPr>
        <w:tab/>
        <w:t>Minimum conformance requirements</w:t>
      </w:r>
    </w:p>
    <w:p w14:paraId="198E3EC5" w14:textId="25A18F66" w:rsidR="00F812CF" w:rsidRPr="005647EB" w:rsidRDefault="00F812CF"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8D1EDE" w:rsidRPr="005647EB">
        <w:t xml:space="preserve"> also</w:t>
      </w:r>
      <w:r w:rsidRPr="005647EB">
        <w:t xml:space="preserve"> applicable to Category M2 and non-BL</w:t>
      </w:r>
      <w:r w:rsidR="008D1EDE" w:rsidRPr="005647EB">
        <w:t xml:space="preserve"> </w:t>
      </w:r>
      <w:r w:rsidRPr="005647EB">
        <w:t>CE UEs. Pending discussion in RAN4 is needed to update the wording</w:t>
      </w:r>
      <w:r w:rsidRPr="005647EB">
        <w:rPr>
          <w:lang w:eastAsia="zh-TW"/>
        </w:rPr>
        <w:t>.</w:t>
      </w:r>
    </w:p>
    <w:p w14:paraId="010AD35A" w14:textId="77777777" w:rsidR="00F812CF" w:rsidRPr="005647EB" w:rsidRDefault="00F812CF" w:rsidP="002570E4">
      <w:r w:rsidRPr="005647EB">
        <w:t>When DRX is in use and when measurement gaps are scheduled, or the UE supports capability of conducting such measurements without gaps, the UE shall be able to identify a new detectable FDD inter-frequency cell within T</w:t>
      </w:r>
      <w:r w:rsidRPr="005647EB">
        <w:rPr>
          <w:vertAlign w:val="subscript"/>
        </w:rPr>
        <w:t>identify_inter_UE cat M1_NC</w:t>
      </w:r>
      <w:r w:rsidRPr="005647EB">
        <w:t xml:space="preserve"> as shown in table 8.13.2.6.1.2-1.</w:t>
      </w:r>
    </w:p>
    <w:p w14:paraId="175AD7A0" w14:textId="77777777" w:rsidR="00F812CF" w:rsidRPr="005647EB" w:rsidRDefault="00F812CF" w:rsidP="002570E4">
      <w:r w:rsidRPr="005647EB">
        <w:t>When eDRX_CONN is in use and when measurement gaps are scheduled, or the UE supports capability of conducting such measurements without gaps,  the UE shall be able to identify a new detectable FDD inter-frequency cell within T</w:t>
      </w:r>
      <w:r w:rsidRPr="005647EB">
        <w:rPr>
          <w:vertAlign w:val="subscript"/>
        </w:rPr>
        <w:t>identify_inter_UE cat M1_NC</w:t>
      </w:r>
      <w:r w:rsidRPr="005647EB">
        <w:t xml:space="preserve"> as shown in table 8.13.2.6.1.2-1A.</w:t>
      </w:r>
    </w:p>
    <w:p w14:paraId="130EC3E2" w14:textId="77777777" w:rsidR="00F812CF" w:rsidRPr="005647EB" w:rsidRDefault="00F812CF" w:rsidP="002570E4">
      <w:pPr>
        <w:pStyle w:val="TH"/>
        <w:keepNext w:val="0"/>
        <w:keepLines w:val="0"/>
      </w:pPr>
      <w:r w:rsidRPr="005647EB">
        <w:rPr>
          <w:snapToGrid w:val="0"/>
        </w:rPr>
        <w:t xml:space="preserve">Table 8.13.2.6.1.2-1: </w:t>
      </w:r>
      <w:r w:rsidRPr="005647EB">
        <w:t>Requirement to identify a newly detectable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1991"/>
        <w:gridCol w:w="4438"/>
      </w:tblGrid>
      <w:tr w:rsidR="00F812CF" w:rsidRPr="005647EB" w14:paraId="0B07B15F" w14:textId="77777777" w:rsidTr="002570E4">
        <w:trPr>
          <w:cantSplit/>
          <w:jc w:val="center"/>
        </w:trPr>
        <w:tc>
          <w:tcPr>
            <w:tcW w:w="1377" w:type="dxa"/>
            <w:tcBorders>
              <w:top w:val="single" w:sz="4" w:space="0" w:color="auto"/>
              <w:left w:val="single" w:sz="4" w:space="0" w:color="auto"/>
              <w:bottom w:val="single" w:sz="4" w:space="0" w:color="auto"/>
              <w:right w:val="single" w:sz="4" w:space="0" w:color="auto"/>
            </w:tcBorders>
          </w:tcPr>
          <w:p w14:paraId="387D8144" w14:textId="55C41CE0" w:rsidR="00F812CF" w:rsidRPr="005647EB" w:rsidRDefault="00F812CF"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91" w:type="dxa"/>
            <w:tcBorders>
              <w:top w:val="single" w:sz="4" w:space="0" w:color="auto"/>
              <w:left w:val="single" w:sz="4" w:space="0" w:color="auto"/>
              <w:bottom w:val="single" w:sz="4" w:space="0" w:color="auto"/>
              <w:right w:val="single" w:sz="4" w:space="0" w:color="auto"/>
            </w:tcBorders>
            <w:hideMark/>
          </w:tcPr>
          <w:p w14:paraId="41D4ECD3" w14:textId="3EC22A56" w:rsidR="00F812CF" w:rsidRPr="005647EB" w:rsidRDefault="00F812CF"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438" w:type="dxa"/>
            <w:tcBorders>
              <w:top w:val="single" w:sz="4" w:space="0" w:color="auto"/>
              <w:left w:val="single" w:sz="4" w:space="0" w:color="auto"/>
              <w:bottom w:val="single" w:sz="4" w:space="0" w:color="auto"/>
              <w:right w:val="single" w:sz="4" w:space="0" w:color="auto"/>
            </w:tcBorders>
            <w:hideMark/>
          </w:tcPr>
          <w:p w14:paraId="208E3804" w14:textId="32E5F00C" w:rsidR="00F812CF" w:rsidRPr="005647EB" w:rsidRDefault="00F812CF"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F812CF" w:rsidRPr="005647EB" w14:paraId="65F95E41"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412C3AAA" w14:textId="77777777" w:rsidR="00F812CF" w:rsidRPr="005647EB" w:rsidRDefault="00F812CF" w:rsidP="002570E4">
            <w:pPr>
              <w:pStyle w:val="TAC"/>
              <w:keepNext w:val="0"/>
              <w:keepLines w:val="0"/>
              <w:rPr>
                <w:rFonts w:cs="Arial"/>
                <w:lang w:eastAsia="zh-CN"/>
              </w:rPr>
            </w:pPr>
            <w:r w:rsidRPr="005647EB">
              <w:rPr>
                <w:rFonts w:cs="Arial"/>
                <w:lang w:eastAsia="zh-CN"/>
              </w:rPr>
              <w:t>0</w:t>
            </w:r>
          </w:p>
        </w:tc>
        <w:tc>
          <w:tcPr>
            <w:tcW w:w="1991" w:type="dxa"/>
            <w:tcBorders>
              <w:top w:val="single" w:sz="4" w:space="0" w:color="auto"/>
              <w:left w:val="single" w:sz="4" w:space="0" w:color="auto"/>
              <w:bottom w:val="single" w:sz="4" w:space="0" w:color="auto"/>
              <w:right w:val="single" w:sz="4" w:space="0" w:color="auto"/>
            </w:tcBorders>
            <w:hideMark/>
          </w:tcPr>
          <w:p w14:paraId="58D36B97" w14:textId="77777777" w:rsidR="00F812CF" w:rsidRPr="005647EB" w:rsidRDefault="00F812CF" w:rsidP="002570E4">
            <w:pPr>
              <w:pStyle w:val="TAC"/>
              <w:keepNext w:val="0"/>
              <w:keepLines w:val="0"/>
              <w:rPr>
                <w:rFonts w:cs="Arial"/>
              </w:rPr>
            </w:pPr>
            <w:r w:rsidRPr="005647EB">
              <w:rPr>
                <w:rFonts w:cs="Arial"/>
              </w:rPr>
              <w:t>≤0.04</w:t>
            </w:r>
          </w:p>
        </w:tc>
        <w:tc>
          <w:tcPr>
            <w:tcW w:w="4438" w:type="dxa"/>
            <w:tcBorders>
              <w:top w:val="single" w:sz="4" w:space="0" w:color="auto"/>
              <w:left w:val="single" w:sz="4" w:space="0" w:color="auto"/>
              <w:bottom w:val="single" w:sz="4" w:space="0" w:color="auto"/>
              <w:right w:val="single" w:sz="4" w:space="0" w:color="auto"/>
            </w:tcBorders>
            <w:hideMark/>
          </w:tcPr>
          <w:p w14:paraId="41D365E8" w14:textId="66639380" w:rsidR="00F812CF" w:rsidRPr="005647EB" w:rsidRDefault="00F812CF" w:rsidP="002570E4">
            <w:pPr>
              <w:pStyle w:val="TAC"/>
              <w:keepNext w:val="0"/>
              <w:keepLines w:val="0"/>
              <w:rPr>
                <w:rFonts w:cs="Arial"/>
              </w:rPr>
            </w:pPr>
            <w:r w:rsidRPr="005647EB">
              <w:rPr>
                <w:rFonts w:cs="Arial"/>
              </w:rPr>
              <w:t>1.44</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F812CF" w:rsidRPr="005647EB" w14:paraId="45FD508B" w14:textId="77777777" w:rsidTr="002570E4">
        <w:trPr>
          <w:cantSplit/>
          <w:jc w:val="center"/>
        </w:trPr>
        <w:tc>
          <w:tcPr>
            <w:tcW w:w="1377" w:type="dxa"/>
            <w:vMerge/>
            <w:tcBorders>
              <w:left w:val="single" w:sz="4" w:space="0" w:color="auto"/>
              <w:right w:val="single" w:sz="4" w:space="0" w:color="auto"/>
            </w:tcBorders>
          </w:tcPr>
          <w:p w14:paraId="2AA1CFD0" w14:textId="77777777" w:rsidR="00F812CF" w:rsidRPr="005647EB" w:rsidRDefault="00F812CF"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1CAE1D21" w14:textId="77777777" w:rsidR="00F812CF" w:rsidRPr="005647EB" w:rsidRDefault="00F812CF" w:rsidP="002570E4">
            <w:pPr>
              <w:pStyle w:val="TAC"/>
              <w:keepNext w:val="0"/>
              <w:keepLines w:val="0"/>
              <w:rPr>
                <w:rFonts w:cs="Arial"/>
                <w:snapToGrid w:val="0"/>
              </w:rPr>
            </w:pPr>
            <w:r w:rsidRPr="005647EB">
              <w:rPr>
                <w:rFonts w:cs="Arial"/>
              </w:rPr>
              <w:t>0.04&lt;DRX-cycle≤0.08</w:t>
            </w:r>
          </w:p>
        </w:tc>
        <w:tc>
          <w:tcPr>
            <w:tcW w:w="4438" w:type="dxa"/>
            <w:tcBorders>
              <w:top w:val="single" w:sz="4" w:space="0" w:color="auto"/>
              <w:left w:val="single" w:sz="4" w:space="0" w:color="auto"/>
              <w:bottom w:val="single" w:sz="4" w:space="0" w:color="auto"/>
              <w:right w:val="single" w:sz="4" w:space="0" w:color="auto"/>
            </w:tcBorders>
            <w:hideMark/>
          </w:tcPr>
          <w:p w14:paraId="5EA0482A" w14:textId="6898AFC6" w:rsidR="00F812CF" w:rsidRPr="005647EB" w:rsidRDefault="00F812CF"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(40</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66AC0214" w14:textId="77777777" w:rsidTr="002570E4">
        <w:trPr>
          <w:cantSplit/>
          <w:jc w:val="center"/>
        </w:trPr>
        <w:tc>
          <w:tcPr>
            <w:tcW w:w="1377" w:type="dxa"/>
            <w:vMerge/>
            <w:tcBorders>
              <w:left w:val="single" w:sz="4" w:space="0" w:color="auto"/>
              <w:right w:val="single" w:sz="4" w:space="0" w:color="auto"/>
            </w:tcBorders>
          </w:tcPr>
          <w:p w14:paraId="2207C3CF" w14:textId="77777777" w:rsidR="00F812CF" w:rsidRPr="005647EB" w:rsidRDefault="00F812CF"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1EEF917A" w14:textId="77777777" w:rsidR="00F812CF" w:rsidRPr="005647EB" w:rsidRDefault="00F812CF" w:rsidP="002570E4">
            <w:pPr>
              <w:pStyle w:val="TAC"/>
              <w:keepNext w:val="0"/>
              <w:keepLines w:val="0"/>
              <w:rPr>
                <w:rFonts w:cs="Arial"/>
              </w:rPr>
            </w:pPr>
            <w:r w:rsidRPr="005647EB">
              <w:rPr>
                <w:rFonts w:cs="Arial"/>
              </w:rPr>
              <w:t>0.128</w:t>
            </w:r>
          </w:p>
        </w:tc>
        <w:tc>
          <w:tcPr>
            <w:tcW w:w="4438" w:type="dxa"/>
            <w:tcBorders>
              <w:top w:val="single" w:sz="4" w:space="0" w:color="auto"/>
              <w:left w:val="single" w:sz="4" w:space="0" w:color="auto"/>
              <w:bottom w:val="single" w:sz="4" w:space="0" w:color="auto"/>
              <w:right w:val="single" w:sz="4" w:space="0" w:color="auto"/>
            </w:tcBorders>
            <w:hideMark/>
          </w:tcPr>
          <w:p w14:paraId="67ACAE6A" w14:textId="59EDCEBB" w:rsidR="00F812CF" w:rsidRPr="005647EB" w:rsidRDefault="00F812CF" w:rsidP="002570E4">
            <w:pPr>
              <w:pStyle w:val="TAC"/>
              <w:keepNext w:val="0"/>
              <w:keepLines w:val="0"/>
              <w:rPr>
                <w:rFonts w:cs="Arial"/>
              </w:rPr>
            </w:pPr>
            <w:r w:rsidRPr="005647EB">
              <w:rPr>
                <w:rFonts w:cs="Arial"/>
              </w:rPr>
              <w:t>3.2</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(25</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60CA83B7" w14:textId="77777777" w:rsidTr="002570E4">
        <w:trPr>
          <w:cantSplit/>
          <w:jc w:val="center"/>
        </w:trPr>
        <w:tc>
          <w:tcPr>
            <w:tcW w:w="1377" w:type="dxa"/>
            <w:vMerge/>
            <w:tcBorders>
              <w:left w:val="single" w:sz="4" w:space="0" w:color="auto"/>
              <w:bottom w:val="single" w:sz="4" w:space="0" w:color="auto"/>
              <w:right w:val="single" w:sz="4" w:space="0" w:color="auto"/>
            </w:tcBorders>
          </w:tcPr>
          <w:p w14:paraId="6FD8B6D8" w14:textId="77777777" w:rsidR="00F812CF" w:rsidRPr="005647EB" w:rsidRDefault="00F812CF"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67EB66CA" w14:textId="77777777" w:rsidR="00F812CF" w:rsidRPr="005647EB" w:rsidRDefault="00F812CF" w:rsidP="002570E4">
            <w:pPr>
              <w:pStyle w:val="TAC"/>
              <w:keepNext w:val="0"/>
              <w:keepLines w:val="0"/>
              <w:rPr>
                <w:rFonts w:cs="Arial"/>
                <w:snapToGrid w:val="0"/>
              </w:rPr>
            </w:pPr>
            <w:r w:rsidRPr="005647EB">
              <w:rPr>
                <w:rFonts w:cs="Arial"/>
              </w:rPr>
              <w:t>0.128&lt;DRX-cycle≤2.56</w:t>
            </w:r>
          </w:p>
        </w:tc>
        <w:tc>
          <w:tcPr>
            <w:tcW w:w="4438" w:type="dxa"/>
            <w:tcBorders>
              <w:top w:val="single" w:sz="4" w:space="0" w:color="auto"/>
              <w:left w:val="single" w:sz="4" w:space="0" w:color="auto"/>
              <w:bottom w:val="single" w:sz="4" w:space="0" w:color="auto"/>
              <w:right w:val="single" w:sz="4" w:space="0" w:color="auto"/>
            </w:tcBorders>
            <w:hideMark/>
          </w:tcPr>
          <w:p w14:paraId="4CD349FE" w14:textId="4072C1DE" w:rsidR="00F812CF" w:rsidRPr="005647EB" w:rsidRDefault="00F812CF"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2(20</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61350AD9"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542BF9A4" w14:textId="77777777" w:rsidR="00F812CF" w:rsidRPr="005647EB" w:rsidRDefault="00F812CF" w:rsidP="002570E4">
            <w:pPr>
              <w:pStyle w:val="TAC"/>
              <w:keepNext w:val="0"/>
              <w:keepLines w:val="0"/>
              <w:rPr>
                <w:rFonts w:cs="Arial"/>
                <w:lang w:eastAsia="zh-CN"/>
              </w:rPr>
            </w:pPr>
            <w:r w:rsidRPr="005647EB">
              <w:rPr>
                <w:rFonts w:cs="Arial"/>
                <w:lang w:eastAsia="zh-CN"/>
              </w:rPr>
              <w:t>1</w:t>
            </w:r>
          </w:p>
        </w:tc>
        <w:tc>
          <w:tcPr>
            <w:tcW w:w="1991" w:type="dxa"/>
            <w:tcBorders>
              <w:top w:val="single" w:sz="4" w:space="0" w:color="auto"/>
              <w:left w:val="single" w:sz="4" w:space="0" w:color="auto"/>
              <w:bottom w:val="single" w:sz="4" w:space="0" w:color="auto"/>
              <w:right w:val="single" w:sz="4" w:space="0" w:color="auto"/>
            </w:tcBorders>
            <w:hideMark/>
          </w:tcPr>
          <w:p w14:paraId="3614F394" w14:textId="77777777" w:rsidR="00F812CF" w:rsidRPr="005647EB" w:rsidRDefault="00F812CF" w:rsidP="002570E4">
            <w:pPr>
              <w:pStyle w:val="TAC"/>
              <w:keepNext w:val="0"/>
              <w:keepLines w:val="0"/>
              <w:rPr>
                <w:rFonts w:cs="Arial"/>
                <w:lang w:eastAsia="zh-CN"/>
              </w:rPr>
            </w:pPr>
            <w:r w:rsidRPr="005647EB">
              <w:rPr>
                <w:rFonts w:cs="Arial"/>
              </w:rPr>
              <w:t>&lt;0.</w:t>
            </w:r>
            <w:r w:rsidRPr="005647EB">
              <w:rPr>
                <w:rFonts w:cs="Arial"/>
                <w:lang w:eastAsia="zh-CN"/>
              </w:rPr>
              <w:t>128</w:t>
            </w:r>
          </w:p>
        </w:tc>
        <w:tc>
          <w:tcPr>
            <w:tcW w:w="4438" w:type="dxa"/>
            <w:tcBorders>
              <w:top w:val="single" w:sz="4" w:space="0" w:color="auto"/>
              <w:left w:val="single" w:sz="4" w:space="0" w:color="auto"/>
              <w:bottom w:val="single" w:sz="4" w:space="0" w:color="auto"/>
              <w:right w:val="single" w:sz="4" w:space="0" w:color="auto"/>
            </w:tcBorders>
            <w:hideMark/>
          </w:tcPr>
          <w:p w14:paraId="5CD136ED" w14:textId="532C3093" w:rsidR="00F812CF" w:rsidRPr="005647EB" w:rsidRDefault="00F812CF" w:rsidP="002570E4">
            <w:pPr>
              <w:pStyle w:val="TAC"/>
              <w:keepNext w:val="0"/>
              <w:keepLines w:val="0"/>
              <w:rPr>
                <w:rFonts w:cs="Arial"/>
              </w:rPr>
            </w:pPr>
            <w:r w:rsidRPr="005647EB">
              <w:rPr>
                <w:rFonts w:cs="Arial"/>
              </w:rPr>
              <w:t>2.88</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F812CF" w:rsidRPr="005647EB" w14:paraId="6AFAF810" w14:textId="77777777" w:rsidTr="002570E4">
        <w:trPr>
          <w:cantSplit/>
          <w:jc w:val="center"/>
        </w:trPr>
        <w:tc>
          <w:tcPr>
            <w:tcW w:w="1377" w:type="dxa"/>
            <w:vMerge/>
            <w:tcBorders>
              <w:left w:val="single" w:sz="4" w:space="0" w:color="auto"/>
              <w:right w:val="single" w:sz="4" w:space="0" w:color="auto"/>
            </w:tcBorders>
          </w:tcPr>
          <w:p w14:paraId="4AEDFE20" w14:textId="77777777" w:rsidR="00F812CF" w:rsidRPr="005647EB" w:rsidRDefault="00F812CF"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273ADC8E" w14:textId="77777777" w:rsidR="00F812CF" w:rsidRPr="005647EB" w:rsidRDefault="00F812CF" w:rsidP="002570E4">
            <w:pPr>
              <w:pStyle w:val="TAC"/>
              <w:keepNext w:val="0"/>
              <w:keepLines w:val="0"/>
              <w:rPr>
                <w:rFonts w:cs="Arial"/>
              </w:rPr>
            </w:pPr>
            <w:r w:rsidRPr="005647EB">
              <w:rPr>
                <w:rFonts w:cs="Arial"/>
              </w:rPr>
              <w:t>0.128</w:t>
            </w:r>
          </w:p>
        </w:tc>
        <w:tc>
          <w:tcPr>
            <w:tcW w:w="4438" w:type="dxa"/>
            <w:tcBorders>
              <w:top w:val="single" w:sz="4" w:space="0" w:color="auto"/>
              <w:left w:val="single" w:sz="4" w:space="0" w:color="auto"/>
              <w:bottom w:val="single" w:sz="4" w:space="0" w:color="auto"/>
              <w:right w:val="single" w:sz="4" w:space="0" w:color="auto"/>
            </w:tcBorders>
            <w:hideMark/>
          </w:tcPr>
          <w:p w14:paraId="182BFFA4" w14:textId="79D4C917" w:rsidR="00F812CF" w:rsidRPr="005647EB" w:rsidRDefault="00F812CF" w:rsidP="002570E4">
            <w:pPr>
              <w:pStyle w:val="TAC"/>
              <w:keepNext w:val="0"/>
              <w:keepLines w:val="0"/>
              <w:rPr>
                <w:rFonts w:cs="Arial"/>
              </w:rPr>
            </w:pPr>
            <w:r w:rsidRPr="005647EB">
              <w:rPr>
                <w:rFonts w:cs="Arial"/>
              </w:rPr>
              <w:t>3.2</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(25</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49DCC205" w14:textId="77777777" w:rsidTr="002570E4">
        <w:trPr>
          <w:cantSplit/>
          <w:jc w:val="center"/>
        </w:trPr>
        <w:tc>
          <w:tcPr>
            <w:tcW w:w="1377" w:type="dxa"/>
            <w:vMerge/>
            <w:tcBorders>
              <w:left w:val="single" w:sz="4" w:space="0" w:color="auto"/>
              <w:bottom w:val="single" w:sz="4" w:space="0" w:color="auto"/>
              <w:right w:val="single" w:sz="4" w:space="0" w:color="auto"/>
            </w:tcBorders>
          </w:tcPr>
          <w:p w14:paraId="390B7493" w14:textId="77777777" w:rsidR="00F812CF" w:rsidRPr="005647EB" w:rsidRDefault="00F812CF"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07840180" w14:textId="77777777" w:rsidR="00F812CF" w:rsidRPr="005647EB" w:rsidRDefault="00F812CF" w:rsidP="002570E4">
            <w:pPr>
              <w:pStyle w:val="TAC"/>
              <w:keepNext w:val="0"/>
              <w:keepLines w:val="0"/>
              <w:rPr>
                <w:rFonts w:cs="Arial"/>
                <w:snapToGrid w:val="0"/>
              </w:rPr>
            </w:pPr>
            <w:r w:rsidRPr="005647EB">
              <w:rPr>
                <w:rFonts w:cs="Arial"/>
              </w:rPr>
              <w:t>0.128&lt;DRX-cycle≤2.56</w:t>
            </w:r>
          </w:p>
        </w:tc>
        <w:tc>
          <w:tcPr>
            <w:tcW w:w="4438" w:type="dxa"/>
            <w:tcBorders>
              <w:top w:val="single" w:sz="4" w:space="0" w:color="auto"/>
              <w:left w:val="single" w:sz="4" w:space="0" w:color="auto"/>
              <w:bottom w:val="single" w:sz="4" w:space="0" w:color="auto"/>
              <w:right w:val="single" w:sz="4" w:space="0" w:color="auto"/>
            </w:tcBorders>
            <w:hideMark/>
          </w:tcPr>
          <w:p w14:paraId="6E3A33A9" w14:textId="73C2CF00" w:rsidR="00F812CF" w:rsidRPr="005647EB" w:rsidRDefault="00F812CF"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2(20</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5EDFAFF8" w14:textId="77777777" w:rsidTr="002570E4">
        <w:trPr>
          <w:cantSplit/>
          <w:jc w:val="center"/>
        </w:trPr>
        <w:tc>
          <w:tcPr>
            <w:tcW w:w="7806" w:type="dxa"/>
            <w:gridSpan w:val="3"/>
            <w:tcBorders>
              <w:top w:val="single" w:sz="4" w:space="0" w:color="auto"/>
              <w:left w:val="single" w:sz="4" w:space="0" w:color="auto"/>
              <w:bottom w:val="single" w:sz="4" w:space="0" w:color="auto"/>
              <w:right w:val="single" w:sz="4" w:space="0" w:color="auto"/>
            </w:tcBorders>
          </w:tcPr>
          <w:p w14:paraId="350C1BC0" w14:textId="5BDC1607" w:rsidR="00F812CF" w:rsidRPr="005647EB" w:rsidRDefault="002570E4" w:rsidP="002570E4">
            <w:pPr>
              <w:pStyle w:val="TAN"/>
              <w:keepNext w:val="0"/>
              <w:keepLines w:val="0"/>
              <w:rPr>
                <w:rFonts w:cs="Arial"/>
              </w:rPr>
            </w:pPr>
            <w:r w:rsidRPr="005647EB">
              <w:rPr>
                <w:rFonts w:cs="Arial"/>
              </w:rPr>
              <w:t>NOTE 1:</w:t>
            </w:r>
            <w:r w:rsidR="00F812CF" w:rsidRPr="005647EB">
              <w:rPr>
                <w:rFonts w:cs="Arial"/>
              </w:rPr>
              <w:tab/>
              <w:t>Number</w:t>
            </w:r>
            <w:r w:rsidRPr="005647EB">
              <w:rPr>
                <w:rFonts w:cs="Arial"/>
              </w:rPr>
              <w:t xml:space="preserve"> </w:t>
            </w:r>
            <w:r w:rsidR="00F812CF" w:rsidRPr="005647EB">
              <w:rPr>
                <w:rFonts w:cs="Arial"/>
              </w:rPr>
              <w:t>of</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p w14:paraId="2C9157BD" w14:textId="2545F551" w:rsidR="00F812CF" w:rsidRPr="005647EB" w:rsidRDefault="002570E4" w:rsidP="002570E4">
            <w:pPr>
              <w:pStyle w:val="TAN"/>
              <w:keepNext w:val="0"/>
              <w:keepLines w:val="0"/>
              <w:rPr>
                <w:rFonts w:cs="Arial"/>
              </w:rPr>
            </w:pPr>
            <w:r w:rsidRPr="005647EB">
              <w:rPr>
                <w:rFonts w:cs="Arial"/>
              </w:rPr>
              <w:t>NOTE 2:</w:t>
            </w:r>
            <w:r w:rsidR="00F812CF" w:rsidRPr="005647EB">
              <w:rPr>
                <w:rFonts w:cs="Arial"/>
              </w:rPr>
              <w:tab/>
              <w:t>Time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tc>
      </w:tr>
    </w:tbl>
    <w:p w14:paraId="466EB3C8" w14:textId="77777777" w:rsidR="00F812CF" w:rsidRPr="005647EB" w:rsidRDefault="00F812CF" w:rsidP="002570E4">
      <w:pPr>
        <w:rPr>
          <w:snapToGrid w:val="0"/>
        </w:rPr>
      </w:pPr>
    </w:p>
    <w:p w14:paraId="1FF3CEB5" w14:textId="77777777" w:rsidR="00F812CF" w:rsidRPr="005647EB" w:rsidRDefault="00F812CF" w:rsidP="002570E4">
      <w:pPr>
        <w:pStyle w:val="TH"/>
        <w:keepNext w:val="0"/>
        <w:keepLines w:val="0"/>
      </w:pPr>
      <w:r w:rsidRPr="005647EB">
        <w:rPr>
          <w:snapToGrid w:val="0"/>
        </w:rPr>
        <w:t xml:space="preserve">Table 8.13.2.6.1.2-1A: </w:t>
      </w:r>
      <w:r w:rsidRPr="005647EB">
        <w:t xml:space="preserve">Requirement to identify a newly detectable FDD interfrequency cell </w:t>
      </w:r>
      <w:r w:rsidRPr="005647EB">
        <w:rPr>
          <w:lang w:eastAsia="zh-CN"/>
        </w:rPr>
        <w:t>when eDRX_CONN cycle is used</w:t>
      </w:r>
    </w:p>
    <w:tbl>
      <w:tblPr>
        <w:tblW w:w="38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4"/>
        <w:gridCol w:w="4460"/>
      </w:tblGrid>
      <w:tr w:rsidR="00F812CF" w:rsidRPr="005647EB" w14:paraId="549B95E2" w14:textId="77777777" w:rsidTr="002570E4">
        <w:trPr>
          <w:cantSplit/>
          <w:jc w:val="center"/>
        </w:trPr>
        <w:tc>
          <w:tcPr>
            <w:tcW w:w="2004" w:type="pct"/>
            <w:tcBorders>
              <w:top w:val="single" w:sz="4" w:space="0" w:color="auto"/>
              <w:left w:val="single" w:sz="4" w:space="0" w:color="auto"/>
              <w:bottom w:val="single" w:sz="4" w:space="0" w:color="auto"/>
              <w:right w:val="single" w:sz="4" w:space="0" w:color="auto"/>
            </w:tcBorders>
            <w:hideMark/>
          </w:tcPr>
          <w:p w14:paraId="674DC16E" w14:textId="4E6724C2" w:rsidR="00F812CF" w:rsidRPr="005647EB" w:rsidRDefault="00F812CF"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2996" w:type="pct"/>
            <w:tcBorders>
              <w:top w:val="single" w:sz="4" w:space="0" w:color="auto"/>
              <w:left w:val="single" w:sz="4" w:space="0" w:color="auto"/>
              <w:bottom w:val="single" w:sz="4" w:space="0" w:color="auto"/>
              <w:right w:val="single" w:sz="4" w:space="0" w:color="auto"/>
            </w:tcBorders>
            <w:hideMark/>
          </w:tcPr>
          <w:p w14:paraId="2D028456" w14:textId="17C5DAB2" w:rsidR="00F812CF" w:rsidRPr="005647EB" w:rsidRDefault="00F812CF"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F812CF" w:rsidRPr="005647EB" w14:paraId="62A95F8E" w14:textId="77777777" w:rsidTr="002570E4">
        <w:trPr>
          <w:cantSplit/>
          <w:jc w:val="center"/>
        </w:trPr>
        <w:tc>
          <w:tcPr>
            <w:tcW w:w="2004" w:type="pct"/>
            <w:tcBorders>
              <w:top w:val="single" w:sz="4" w:space="0" w:color="auto"/>
              <w:left w:val="single" w:sz="4" w:space="0" w:color="auto"/>
              <w:bottom w:val="single" w:sz="4" w:space="0" w:color="auto"/>
              <w:right w:val="single" w:sz="4" w:space="0" w:color="auto"/>
            </w:tcBorders>
            <w:hideMark/>
          </w:tcPr>
          <w:p w14:paraId="6FD1D33E" w14:textId="369076B8" w:rsidR="00F812CF" w:rsidRPr="005647EB" w:rsidRDefault="00F812CF" w:rsidP="002570E4">
            <w:pPr>
              <w:pStyle w:val="TAC"/>
              <w:keepNext w:val="0"/>
              <w:keepLines w:val="0"/>
              <w:rPr>
                <w:rFonts w:cs="Arial"/>
                <w:snapToGrid w:val="0"/>
              </w:rPr>
            </w:pPr>
            <w:r w:rsidRPr="005647EB">
              <w:rPr>
                <w:rFonts w:cs="Arial"/>
              </w:rPr>
              <w:t>2.56&lt;eDRX_CONN</w:t>
            </w:r>
            <w:r w:rsidR="002570E4" w:rsidRPr="005647EB">
              <w:rPr>
                <w:rFonts w:cs="Arial"/>
              </w:rPr>
              <w:t xml:space="preserve"> </w:t>
            </w:r>
            <w:r w:rsidRPr="005647EB">
              <w:rPr>
                <w:rFonts w:cs="Arial"/>
              </w:rPr>
              <w:t>cycle≤10.24</w:t>
            </w:r>
          </w:p>
        </w:tc>
        <w:tc>
          <w:tcPr>
            <w:tcW w:w="2996" w:type="pct"/>
            <w:tcBorders>
              <w:top w:val="single" w:sz="4" w:space="0" w:color="auto"/>
              <w:left w:val="single" w:sz="4" w:space="0" w:color="auto"/>
              <w:bottom w:val="single" w:sz="4" w:space="0" w:color="auto"/>
              <w:right w:val="single" w:sz="4" w:space="0" w:color="auto"/>
            </w:tcBorders>
            <w:hideMark/>
          </w:tcPr>
          <w:p w14:paraId="5FA1F10D" w14:textId="07442E7D" w:rsidR="00F812CF" w:rsidRPr="005647EB" w:rsidRDefault="00F812CF"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(20</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6C5C4630" w14:textId="77777777" w:rsidTr="002570E4">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6C3B0A4" w14:textId="07E0F80D" w:rsidR="00F812CF" w:rsidRPr="005647EB" w:rsidRDefault="002570E4" w:rsidP="002570E4">
            <w:pPr>
              <w:pStyle w:val="TAN"/>
              <w:keepNext w:val="0"/>
              <w:keepLines w:val="0"/>
              <w:rPr>
                <w:rFonts w:cs="Arial"/>
              </w:rPr>
            </w:pPr>
            <w:r w:rsidRPr="005647EB">
              <w:rPr>
                <w:rFonts w:cs="Arial"/>
              </w:rPr>
              <w:t>NOTE:</w:t>
            </w:r>
            <w:r w:rsidR="00F812CF" w:rsidRPr="005647EB">
              <w:rPr>
                <w:rFonts w:cs="Arial"/>
              </w:rPr>
              <w:tab/>
              <w:t>Time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eDRX_CONN</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tc>
      </w:tr>
    </w:tbl>
    <w:p w14:paraId="2AFD8BA3" w14:textId="77777777" w:rsidR="00F812CF" w:rsidRPr="005647EB" w:rsidRDefault="00F812CF" w:rsidP="002570E4"/>
    <w:p w14:paraId="5BE2AAC7" w14:textId="77777777" w:rsidR="00F812CF" w:rsidRPr="005647EB" w:rsidRDefault="00F812CF" w:rsidP="002570E4">
      <w:pPr>
        <w:rPr>
          <w:rFonts w:cs="v4.2.0"/>
        </w:rPr>
      </w:pPr>
      <w:r w:rsidRPr="005647EB">
        <w:t>A cell shall be considered detectable</w:t>
      </w:r>
      <w:r w:rsidRPr="005647EB">
        <w:rPr>
          <w:rFonts w:cs="v4.2.0"/>
        </w:rPr>
        <w:t xml:space="preserve"> when</w:t>
      </w:r>
    </w:p>
    <w:p w14:paraId="21BE87D6" w14:textId="63DCAFE5" w:rsidR="00F812CF" w:rsidRPr="005647EB" w:rsidRDefault="00F812CF" w:rsidP="002570E4">
      <w:pPr>
        <w:pStyle w:val="B1"/>
      </w:pPr>
      <w:r w:rsidRPr="005647EB">
        <w:t>-</w:t>
      </w:r>
      <w:r w:rsidRPr="005647EB">
        <w:tab/>
        <w:t xml:space="preserve">RSRP related side conditions given in </w:t>
      </w:r>
      <w:r w:rsidR="00914A62" w:rsidRPr="005647EB">
        <w:t>Clause</w:t>
      </w:r>
      <w:r w:rsidRPr="005647EB">
        <w:t>s 9.1.21.9 and 9.1.21.10</w:t>
      </w:r>
      <w:r w:rsidRPr="005647EB">
        <w:rPr>
          <w:rFonts w:cs="v4.2.0"/>
        </w:rPr>
        <w:t xml:space="preserve"> </w:t>
      </w:r>
      <w:r w:rsidRPr="005647EB">
        <w:t>are fulfilled for a corresponding Band,</w:t>
      </w:r>
    </w:p>
    <w:p w14:paraId="256DD3AB" w14:textId="77777777" w:rsidR="00F812CF" w:rsidRPr="005647EB" w:rsidRDefault="00F812CF" w:rsidP="002570E4">
      <w:pPr>
        <w:pStyle w:val="B1"/>
      </w:pPr>
      <w:r w:rsidRPr="005647EB">
        <w:t>-</w:t>
      </w:r>
      <w:r w:rsidRPr="005647EB">
        <w:tab/>
        <w:t>RSRQ related side conditions given in Clause 9.1.21.13 and 9.21.14 are fulfilled for a corresponding Band,</w:t>
      </w:r>
    </w:p>
    <w:p w14:paraId="015E0012" w14:textId="77777777" w:rsidR="00F812CF" w:rsidRPr="005647EB" w:rsidRDefault="00F812CF" w:rsidP="002570E4">
      <w:pPr>
        <w:pStyle w:val="B1"/>
        <w:rPr>
          <w:lang w:eastAsia="zh-CN"/>
        </w:rPr>
      </w:pPr>
      <w:r w:rsidRPr="005647EB">
        <w:t>-</w:t>
      </w:r>
      <w:r w:rsidRPr="005647EB">
        <w:tab/>
        <w:t>SCH_RP and SCH Ês/Iot according to Annex B.2.14-1 for a corresponding Band</w:t>
      </w:r>
    </w:p>
    <w:p w14:paraId="0E3567D1" w14:textId="77777777" w:rsidR="00F812CF" w:rsidRPr="005647EB" w:rsidRDefault="00F812CF" w:rsidP="002570E4">
      <w:pPr>
        <w:rPr>
          <w:lang w:eastAsia="zh-CN"/>
        </w:rPr>
      </w:pPr>
      <w:r w:rsidRPr="005647EB">
        <w:lastRenderedPageBreak/>
        <w:t>When DRX or eDRX_CONN is in use, the UE shall be capable of performing RSRP and RSRQ measurements of at least 4 inter-frequency cells per FDD inter-frequency and the UE physical layer shall be capable of reporting RSRP and RSRQ to higher layers with the measurement period</w:t>
      </w:r>
      <w:r w:rsidRPr="005647EB">
        <w:rPr>
          <w:rFonts w:cs="Arial"/>
        </w:rPr>
        <w:t xml:space="preserve"> T</w:t>
      </w:r>
      <w:r w:rsidRPr="005647EB">
        <w:rPr>
          <w:rFonts w:cs="Arial"/>
          <w:vertAlign w:val="subscript"/>
        </w:rPr>
        <w:t>measure_inter_UE cat M1_NC</w:t>
      </w:r>
      <w:r w:rsidRPr="005647EB">
        <w:rPr>
          <w:lang w:eastAsia="zh-CN"/>
        </w:rPr>
        <w:t xml:space="preserve">, </w:t>
      </w:r>
      <w:r w:rsidRPr="005647EB">
        <w:t xml:space="preserve">either measurement gaps are scheduled or the UE supports capability of conducting such measurements without gaps. When DRX is used, </w:t>
      </w:r>
      <w:r w:rsidRPr="005647EB">
        <w:rPr>
          <w:rFonts w:cs="Arial"/>
        </w:rPr>
        <w:t>T</w:t>
      </w:r>
      <w:r w:rsidRPr="005647EB">
        <w:rPr>
          <w:rFonts w:cs="Arial"/>
          <w:vertAlign w:val="subscript"/>
        </w:rPr>
        <w:t xml:space="preserve">measure_inter_UE cat M1_NC </w:t>
      </w:r>
      <w:r w:rsidRPr="005647EB">
        <w:t xml:space="preserve">is as defined in Table </w:t>
      </w:r>
      <w:r w:rsidRPr="005647EB">
        <w:rPr>
          <w:rFonts w:cs="v4.2.0"/>
        </w:rPr>
        <w:t>8.13.2.6.1.2</w:t>
      </w:r>
      <w:r w:rsidRPr="005647EB">
        <w:rPr>
          <w:snapToGrid w:val="0"/>
        </w:rPr>
        <w:t>-2</w:t>
      </w:r>
      <w:r w:rsidRPr="005647EB">
        <w:t xml:space="preserve">, and when eDRX_CONN is in use, </w:t>
      </w:r>
      <w:r w:rsidRPr="005647EB">
        <w:rPr>
          <w:rFonts w:cs="Arial"/>
        </w:rPr>
        <w:t>T</w:t>
      </w:r>
      <w:r w:rsidRPr="005647EB">
        <w:rPr>
          <w:rFonts w:cs="Arial"/>
          <w:vertAlign w:val="subscript"/>
        </w:rPr>
        <w:t xml:space="preserve">measure_inter_UE cat M1_NC </w:t>
      </w:r>
      <w:r w:rsidRPr="005647EB">
        <w:t xml:space="preserve">is as defined in Table </w:t>
      </w:r>
      <w:r w:rsidRPr="005647EB">
        <w:rPr>
          <w:rFonts w:cs="v4.2.0"/>
        </w:rPr>
        <w:t>8.13.2.6.1.2</w:t>
      </w:r>
      <w:r w:rsidRPr="005647EB">
        <w:rPr>
          <w:snapToGrid w:val="0"/>
        </w:rPr>
        <w:t>-3</w:t>
      </w:r>
      <w:r w:rsidRPr="005647EB">
        <w:t>.</w:t>
      </w:r>
    </w:p>
    <w:p w14:paraId="31DC7606" w14:textId="77777777" w:rsidR="00F812CF" w:rsidRPr="005647EB" w:rsidRDefault="00F812CF" w:rsidP="002570E4">
      <w:pPr>
        <w:pStyle w:val="TH"/>
        <w:keepNext w:val="0"/>
        <w:keepLines w:val="0"/>
      </w:pPr>
      <w:r w:rsidRPr="005647EB">
        <w:rPr>
          <w:snapToGrid w:val="0"/>
        </w:rPr>
        <w:t xml:space="preserve">Table 8.13.2.6.1.2-2: </w:t>
      </w:r>
      <w:r w:rsidRPr="005647EB">
        <w:t>Requirement to measure FDD interfrequency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2248"/>
        <w:gridCol w:w="3868"/>
      </w:tblGrid>
      <w:tr w:rsidR="00F812CF" w:rsidRPr="005647EB" w14:paraId="1A48239A" w14:textId="77777777" w:rsidTr="001E675B">
        <w:trPr>
          <w:cantSplit/>
          <w:jc w:val="center"/>
        </w:trPr>
        <w:tc>
          <w:tcPr>
            <w:tcW w:w="1377" w:type="dxa"/>
            <w:tcBorders>
              <w:top w:val="single" w:sz="4" w:space="0" w:color="auto"/>
              <w:left w:val="single" w:sz="4" w:space="0" w:color="auto"/>
              <w:bottom w:val="single" w:sz="4" w:space="0" w:color="auto"/>
              <w:right w:val="single" w:sz="4" w:space="0" w:color="auto"/>
            </w:tcBorders>
          </w:tcPr>
          <w:p w14:paraId="71A892E4" w14:textId="11A84D25" w:rsidR="00F812CF" w:rsidRPr="005647EB" w:rsidRDefault="00F812CF"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2248" w:type="dxa"/>
            <w:tcBorders>
              <w:top w:val="single" w:sz="4" w:space="0" w:color="auto"/>
              <w:left w:val="single" w:sz="4" w:space="0" w:color="auto"/>
              <w:bottom w:val="single" w:sz="4" w:space="0" w:color="auto"/>
              <w:right w:val="single" w:sz="4" w:space="0" w:color="auto"/>
            </w:tcBorders>
            <w:hideMark/>
          </w:tcPr>
          <w:p w14:paraId="6B181AB1" w14:textId="7A1659DB" w:rsidR="00F812CF" w:rsidRPr="005647EB" w:rsidRDefault="00F812CF"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868" w:type="dxa"/>
            <w:tcBorders>
              <w:top w:val="single" w:sz="4" w:space="0" w:color="auto"/>
              <w:left w:val="single" w:sz="4" w:space="0" w:color="auto"/>
              <w:bottom w:val="single" w:sz="4" w:space="0" w:color="auto"/>
              <w:right w:val="single" w:sz="4" w:space="0" w:color="auto"/>
            </w:tcBorders>
            <w:hideMark/>
          </w:tcPr>
          <w:p w14:paraId="16C4E314" w14:textId="299EABE8" w:rsidR="00F812CF" w:rsidRPr="005647EB" w:rsidRDefault="00F812CF"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1E675B" w:rsidRPr="005647EB" w14:paraId="6544D88E" w14:textId="77777777" w:rsidTr="001E675B">
        <w:trPr>
          <w:cantSplit/>
          <w:jc w:val="center"/>
        </w:trPr>
        <w:tc>
          <w:tcPr>
            <w:tcW w:w="1377" w:type="dxa"/>
            <w:vMerge w:val="restart"/>
            <w:tcBorders>
              <w:top w:val="single" w:sz="4" w:space="0" w:color="auto"/>
              <w:left w:val="single" w:sz="4" w:space="0" w:color="auto"/>
              <w:right w:val="single" w:sz="4" w:space="0" w:color="auto"/>
            </w:tcBorders>
          </w:tcPr>
          <w:p w14:paraId="5C8A7A4C" w14:textId="77777777" w:rsidR="001E675B" w:rsidRPr="005647EB" w:rsidRDefault="001E675B" w:rsidP="002570E4">
            <w:pPr>
              <w:pStyle w:val="TAC"/>
              <w:keepNext w:val="0"/>
              <w:keepLines w:val="0"/>
              <w:rPr>
                <w:rFonts w:cs="Arial"/>
                <w:lang w:eastAsia="zh-CN"/>
              </w:rPr>
            </w:pPr>
            <w:r w:rsidRPr="005647EB">
              <w:rPr>
                <w:rFonts w:cs="Arial"/>
                <w:lang w:eastAsia="zh-CN"/>
              </w:rPr>
              <w:t>0</w:t>
            </w:r>
          </w:p>
        </w:tc>
        <w:tc>
          <w:tcPr>
            <w:tcW w:w="2248" w:type="dxa"/>
            <w:tcBorders>
              <w:top w:val="single" w:sz="4" w:space="0" w:color="auto"/>
              <w:left w:val="single" w:sz="4" w:space="0" w:color="auto"/>
              <w:bottom w:val="single" w:sz="4" w:space="0" w:color="auto"/>
              <w:right w:val="single" w:sz="4" w:space="0" w:color="auto"/>
            </w:tcBorders>
            <w:hideMark/>
          </w:tcPr>
          <w:p w14:paraId="4782AE05" w14:textId="007198BA" w:rsidR="001E675B" w:rsidRPr="005647EB" w:rsidRDefault="001E675B" w:rsidP="002570E4">
            <w:pPr>
              <w:pStyle w:val="TAC"/>
              <w:keepNext w:val="0"/>
              <w:keepLines w:val="0"/>
              <w:rPr>
                <w:rFonts w:cs="Arial"/>
                <w:lang w:eastAsia="zh-CN"/>
              </w:rPr>
            </w:pPr>
            <w:r w:rsidRPr="005647EB">
              <w:rPr>
                <w:rFonts w:cs="Arial"/>
              </w:rPr>
              <w:t>&lt; 0.</w:t>
            </w:r>
            <w:r w:rsidRPr="005647EB">
              <w:rPr>
                <w:rFonts w:cs="Arial"/>
                <w:lang w:eastAsia="zh-CN"/>
              </w:rPr>
              <w:t>128</w:t>
            </w:r>
          </w:p>
        </w:tc>
        <w:tc>
          <w:tcPr>
            <w:tcW w:w="3868" w:type="dxa"/>
            <w:tcBorders>
              <w:top w:val="single" w:sz="4" w:space="0" w:color="auto"/>
              <w:left w:val="single" w:sz="4" w:space="0" w:color="auto"/>
              <w:bottom w:val="single" w:sz="4" w:space="0" w:color="auto"/>
              <w:right w:val="single" w:sz="4" w:space="0" w:color="auto"/>
            </w:tcBorders>
            <w:hideMark/>
          </w:tcPr>
          <w:p w14:paraId="7B5ACBAE" w14:textId="647482FC" w:rsidR="001E675B" w:rsidRPr="005647EB" w:rsidRDefault="001E675B" w:rsidP="002570E4">
            <w:pPr>
              <w:pStyle w:val="TAC"/>
              <w:keepNext w:val="0"/>
              <w:keepLines w:val="0"/>
              <w:rPr>
                <w:rFonts w:cs="Arial"/>
              </w:rPr>
            </w:pPr>
            <w:r w:rsidRPr="005647EB">
              <w:rPr>
                <w:rFonts w:cs="Arial"/>
              </w:rPr>
              <w:t>0.48 *</w:t>
            </w:r>
            <w:r w:rsidRPr="005647EB">
              <w:t xml:space="preserve"> K</w:t>
            </w:r>
            <w:r w:rsidRPr="005647EB">
              <w:rPr>
                <w:vertAlign w:val="subscript"/>
              </w:rPr>
              <w:t>inter_M1</w:t>
            </w:r>
            <w:r w:rsidRPr="005647EB">
              <w:rPr>
                <w:rFonts w:cs="Arial"/>
              </w:rPr>
              <w:t xml:space="preserve"> </w:t>
            </w:r>
            <w:r w:rsidRPr="005647EB">
              <w:rPr>
                <w:rFonts w:cs="Arial"/>
                <w:vertAlign w:val="subscript"/>
              </w:rPr>
              <w:t>cat M1_NC</w:t>
            </w:r>
            <w:r w:rsidRPr="005647EB">
              <w:rPr>
                <w:vertAlign w:val="subscript"/>
              </w:rPr>
              <w:t xml:space="preserve">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 1)</w:t>
            </w:r>
          </w:p>
        </w:tc>
      </w:tr>
      <w:tr w:rsidR="001E675B" w:rsidRPr="005647EB" w14:paraId="133E09B3" w14:textId="77777777" w:rsidTr="001E675B">
        <w:trPr>
          <w:cantSplit/>
          <w:jc w:val="center"/>
        </w:trPr>
        <w:tc>
          <w:tcPr>
            <w:tcW w:w="1377" w:type="dxa"/>
            <w:vMerge/>
            <w:tcBorders>
              <w:left w:val="single" w:sz="4" w:space="0" w:color="auto"/>
              <w:bottom w:val="single" w:sz="4" w:space="0" w:color="auto"/>
              <w:right w:val="single" w:sz="4" w:space="0" w:color="auto"/>
            </w:tcBorders>
          </w:tcPr>
          <w:p w14:paraId="1D34B3A7" w14:textId="77777777" w:rsidR="001E675B" w:rsidRPr="005647EB" w:rsidRDefault="001E675B" w:rsidP="002570E4">
            <w:pPr>
              <w:pStyle w:val="TAC"/>
              <w:keepNext w:val="0"/>
              <w:keepLines w:val="0"/>
              <w:rPr>
                <w:rFonts w:cs="Arial"/>
              </w:rPr>
            </w:pPr>
          </w:p>
        </w:tc>
        <w:tc>
          <w:tcPr>
            <w:tcW w:w="2248" w:type="dxa"/>
            <w:tcBorders>
              <w:top w:val="single" w:sz="4" w:space="0" w:color="auto"/>
              <w:left w:val="single" w:sz="4" w:space="0" w:color="auto"/>
              <w:bottom w:val="single" w:sz="4" w:space="0" w:color="auto"/>
              <w:right w:val="single" w:sz="4" w:space="0" w:color="auto"/>
            </w:tcBorders>
            <w:hideMark/>
          </w:tcPr>
          <w:p w14:paraId="09DCCF02" w14:textId="39AB6C96" w:rsidR="001E675B" w:rsidRPr="005647EB" w:rsidRDefault="001E675B" w:rsidP="002570E4">
            <w:pPr>
              <w:pStyle w:val="TAC"/>
              <w:keepNext w:val="0"/>
              <w:keepLines w:val="0"/>
              <w:rPr>
                <w:rFonts w:cs="Arial"/>
                <w:snapToGrid w:val="0"/>
              </w:rPr>
            </w:pPr>
            <w:r w:rsidRPr="005647EB">
              <w:rPr>
                <w:rFonts w:cs="Arial"/>
              </w:rPr>
              <w:t>0.</w:t>
            </w:r>
            <w:r w:rsidRPr="005647EB">
              <w:rPr>
                <w:rFonts w:cs="Arial"/>
                <w:lang w:eastAsia="zh-CN"/>
              </w:rPr>
              <w:t xml:space="preserve">128 </w:t>
            </w:r>
            <w:r w:rsidRPr="005647EB">
              <w:rPr>
                <w:rFonts w:cs="Arial"/>
              </w:rPr>
              <w:t>≤ DRX-cycle ≤ 2.56</w:t>
            </w:r>
          </w:p>
        </w:tc>
        <w:tc>
          <w:tcPr>
            <w:tcW w:w="3868" w:type="dxa"/>
            <w:tcBorders>
              <w:top w:val="single" w:sz="4" w:space="0" w:color="auto"/>
              <w:left w:val="single" w:sz="4" w:space="0" w:color="auto"/>
              <w:bottom w:val="single" w:sz="4" w:space="0" w:color="auto"/>
              <w:right w:val="single" w:sz="4" w:space="0" w:color="auto"/>
            </w:tcBorders>
            <w:hideMark/>
          </w:tcPr>
          <w:p w14:paraId="76FE422F" w14:textId="356A0F28" w:rsidR="001E675B" w:rsidRPr="005647EB" w:rsidRDefault="001E675B" w:rsidP="002570E4">
            <w:pPr>
              <w:pStyle w:val="TAC"/>
              <w:keepNext w:val="0"/>
              <w:keepLines w:val="0"/>
              <w:rPr>
                <w:rFonts w:cs="Arial"/>
                <w:snapToGrid w:val="0"/>
              </w:rPr>
            </w:pPr>
            <w:r w:rsidRPr="005647EB">
              <w:rPr>
                <w:rFonts w:cs="Arial"/>
              </w:rPr>
              <w:t>Note 2 (5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1E675B" w:rsidRPr="005647EB" w14:paraId="4C2071EA" w14:textId="77777777" w:rsidTr="001E675B">
        <w:trPr>
          <w:cantSplit/>
          <w:jc w:val="center"/>
        </w:trPr>
        <w:tc>
          <w:tcPr>
            <w:tcW w:w="1377" w:type="dxa"/>
            <w:vMerge w:val="restart"/>
            <w:tcBorders>
              <w:top w:val="single" w:sz="4" w:space="0" w:color="auto"/>
              <w:left w:val="single" w:sz="4" w:space="0" w:color="auto"/>
              <w:right w:val="single" w:sz="4" w:space="0" w:color="auto"/>
            </w:tcBorders>
          </w:tcPr>
          <w:p w14:paraId="4E06DEFC" w14:textId="77777777" w:rsidR="001E675B" w:rsidRPr="005647EB" w:rsidRDefault="001E675B" w:rsidP="002570E4">
            <w:pPr>
              <w:pStyle w:val="TAC"/>
              <w:keepNext w:val="0"/>
              <w:keepLines w:val="0"/>
              <w:rPr>
                <w:rFonts w:cs="Arial"/>
                <w:lang w:eastAsia="zh-CN"/>
              </w:rPr>
            </w:pPr>
            <w:r w:rsidRPr="005647EB">
              <w:rPr>
                <w:rFonts w:cs="Arial"/>
                <w:lang w:eastAsia="zh-CN"/>
              </w:rPr>
              <w:t>1</w:t>
            </w:r>
          </w:p>
        </w:tc>
        <w:tc>
          <w:tcPr>
            <w:tcW w:w="2248" w:type="dxa"/>
            <w:tcBorders>
              <w:top w:val="single" w:sz="4" w:space="0" w:color="auto"/>
              <w:left w:val="single" w:sz="4" w:space="0" w:color="auto"/>
              <w:bottom w:val="single" w:sz="4" w:space="0" w:color="auto"/>
              <w:right w:val="single" w:sz="4" w:space="0" w:color="auto"/>
            </w:tcBorders>
            <w:hideMark/>
          </w:tcPr>
          <w:p w14:paraId="78A543E8" w14:textId="20FCD012" w:rsidR="001E675B" w:rsidRPr="005647EB" w:rsidRDefault="001E675B" w:rsidP="002570E4">
            <w:pPr>
              <w:pStyle w:val="TAC"/>
              <w:keepNext w:val="0"/>
              <w:keepLines w:val="0"/>
              <w:rPr>
                <w:rFonts w:cs="Arial"/>
                <w:lang w:eastAsia="zh-CN"/>
              </w:rPr>
            </w:pPr>
            <w:r w:rsidRPr="005647EB">
              <w:rPr>
                <w:rFonts w:cs="Arial"/>
              </w:rPr>
              <w:t>&lt; 0.</w:t>
            </w:r>
            <w:r w:rsidRPr="005647EB">
              <w:rPr>
                <w:rFonts w:cs="Arial"/>
                <w:lang w:eastAsia="zh-CN"/>
              </w:rPr>
              <w:t>256</w:t>
            </w:r>
          </w:p>
        </w:tc>
        <w:tc>
          <w:tcPr>
            <w:tcW w:w="3868" w:type="dxa"/>
            <w:tcBorders>
              <w:top w:val="single" w:sz="4" w:space="0" w:color="auto"/>
              <w:left w:val="single" w:sz="4" w:space="0" w:color="auto"/>
              <w:bottom w:val="single" w:sz="4" w:space="0" w:color="auto"/>
              <w:right w:val="single" w:sz="4" w:space="0" w:color="auto"/>
            </w:tcBorders>
            <w:hideMark/>
          </w:tcPr>
          <w:p w14:paraId="772B1DBA" w14:textId="5BB7421C" w:rsidR="001E675B" w:rsidRPr="005647EB" w:rsidRDefault="001E675B" w:rsidP="002570E4">
            <w:pPr>
              <w:pStyle w:val="TAC"/>
              <w:keepNext w:val="0"/>
              <w:keepLines w:val="0"/>
              <w:rPr>
                <w:rFonts w:cs="Arial"/>
              </w:rPr>
            </w:pPr>
            <w:r w:rsidRPr="005647EB">
              <w:rPr>
                <w:rFonts w:cs="Arial"/>
              </w:rPr>
              <w:t>0.960 *</w:t>
            </w:r>
            <w:r w:rsidRPr="005647EB">
              <w:t xml:space="preserve"> K</w:t>
            </w:r>
            <w:r w:rsidRPr="005647EB">
              <w:rPr>
                <w:vertAlign w:val="subscript"/>
              </w:rPr>
              <w:t>inter_M1</w:t>
            </w:r>
            <w:r w:rsidRPr="005647EB">
              <w:rPr>
                <w:rFonts w:cs="Arial"/>
              </w:rPr>
              <w:t xml:space="preserve"> </w:t>
            </w:r>
            <w:r w:rsidRPr="005647EB">
              <w:rPr>
                <w:rFonts w:cs="Arial"/>
                <w:vertAlign w:val="subscript"/>
              </w:rPr>
              <w:t>cat M1_NC</w:t>
            </w:r>
            <w:r w:rsidRPr="005647EB">
              <w:rPr>
                <w:vertAlign w:val="subscript"/>
              </w:rPr>
              <w:t xml:space="preserve">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 1)</w:t>
            </w:r>
          </w:p>
        </w:tc>
      </w:tr>
      <w:tr w:rsidR="001E675B" w:rsidRPr="005647EB" w14:paraId="08A47592" w14:textId="77777777" w:rsidTr="001E675B">
        <w:trPr>
          <w:cantSplit/>
          <w:jc w:val="center"/>
        </w:trPr>
        <w:tc>
          <w:tcPr>
            <w:tcW w:w="1377" w:type="dxa"/>
            <w:vMerge/>
            <w:tcBorders>
              <w:left w:val="single" w:sz="4" w:space="0" w:color="auto"/>
              <w:bottom w:val="single" w:sz="4" w:space="0" w:color="auto"/>
              <w:right w:val="single" w:sz="4" w:space="0" w:color="auto"/>
            </w:tcBorders>
          </w:tcPr>
          <w:p w14:paraId="13BEF5E7" w14:textId="77777777" w:rsidR="001E675B" w:rsidRPr="005647EB" w:rsidRDefault="001E675B" w:rsidP="002570E4">
            <w:pPr>
              <w:pStyle w:val="TAC"/>
              <w:keepNext w:val="0"/>
              <w:keepLines w:val="0"/>
              <w:rPr>
                <w:rFonts w:cs="Arial"/>
              </w:rPr>
            </w:pPr>
          </w:p>
        </w:tc>
        <w:tc>
          <w:tcPr>
            <w:tcW w:w="2248" w:type="dxa"/>
            <w:tcBorders>
              <w:top w:val="single" w:sz="4" w:space="0" w:color="auto"/>
              <w:left w:val="single" w:sz="4" w:space="0" w:color="auto"/>
              <w:bottom w:val="single" w:sz="4" w:space="0" w:color="auto"/>
              <w:right w:val="single" w:sz="4" w:space="0" w:color="auto"/>
            </w:tcBorders>
            <w:hideMark/>
          </w:tcPr>
          <w:p w14:paraId="1FEC54DE" w14:textId="2738C38C" w:rsidR="001E675B" w:rsidRPr="005647EB" w:rsidRDefault="001E675B" w:rsidP="002570E4">
            <w:pPr>
              <w:pStyle w:val="TAC"/>
              <w:keepNext w:val="0"/>
              <w:keepLines w:val="0"/>
              <w:rPr>
                <w:rFonts w:cs="Arial"/>
                <w:snapToGrid w:val="0"/>
              </w:rPr>
            </w:pPr>
            <w:r w:rsidRPr="005647EB">
              <w:rPr>
                <w:rFonts w:cs="Arial"/>
                <w:lang w:eastAsia="zh-CN"/>
              </w:rPr>
              <w:t xml:space="preserve">0.256 </w:t>
            </w:r>
            <w:r w:rsidRPr="005647EB">
              <w:rPr>
                <w:rFonts w:cs="Arial"/>
              </w:rPr>
              <w:t>≤ DRX-cycle ≤ 2.56</w:t>
            </w:r>
          </w:p>
        </w:tc>
        <w:tc>
          <w:tcPr>
            <w:tcW w:w="3868" w:type="dxa"/>
            <w:tcBorders>
              <w:top w:val="single" w:sz="4" w:space="0" w:color="auto"/>
              <w:left w:val="single" w:sz="4" w:space="0" w:color="auto"/>
              <w:bottom w:val="single" w:sz="4" w:space="0" w:color="auto"/>
              <w:right w:val="single" w:sz="4" w:space="0" w:color="auto"/>
            </w:tcBorders>
            <w:hideMark/>
          </w:tcPr>
          <w:p w14:paraId="48809A18" w14:textId="20D5B859" w:rsidR="001E675B" w:rsidRPr="005647EB" w:rsidRDefault="001E675B" w:rsidP="002570E4">
            <w:pPr>
              <w:pStyle w:val="TAC"/>
              <w:keepNext w:val="0"/>
              <w:keepLines w:val="0"/>
              <w:rPr>
                <w:rFonts w:cs="Arial"/>
                <w:snapToGrid w:val="0"/>
              </w:rPr>
            </w:pPr>
            <w:r w:rsidRPr="005647EB">
              <w:rPr>
                <w:rFonts w:cs="Arial"/>
              </w:rPr>
              <w:t>Note 2 (5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727B086B" w14:textId="77777777" w:rsidTr="001E675B">
        <w:trPr>
          <w:cantSplit/>
          <w:jc w:val="center"/>
        </w:trPr>
        <w:tc>
          <w:tcPr>
            <w:tcW w:w="7493" w:type="dxa"/>
            <w:gridSpan w:val="3"/>
            <w:tcBorders>
              <w:top w:val="single" w:sz="4" w:space="0" w:color="auto"/>
              <w:left w:val="single" w:sz="4" w:space="0" w:color="auto"/>
              <w:bottom w:val="single" w:sz="4" w:space="0" w:color="auto"/>
              <w:right w:val="single" w:sz="4" w:space="0" w:color="auto"/>
            </w:tcBorders>
          </w:tcPr>
          <w:p w14:paraId="283F1644" w14:textId="3AA55ADA" w:rsidR="00F812CF" w:rsidRPr="005647EB" w:rsidRDefault="002570E4" w:rsidP="002570E4">
            <w:pPr>
              <w:pStyle w:val="TAN"/>
              <w:keepNext w:val="0"/>
              <w:keepLines w:val="0"/>
              <w:rPr>
                <w:rFonts w:cs="Arial"/>
              </w:rPr>
            </w:pPr>
            <w:r w:rsidRPr="005647EB">
              <w:rPr>
                <w:rFonts w:cs="Arial"/>
              </w:rPr>
              <w:t>NOTE 1:</w:t>
            </w:r>
            <w:r w:rsidR="00F812CF" w:rsidRPr="005647EB">
              <w:rPr>
                <w:rFonts w:cs="Arial"/>
              </w:rPr>
              <w:tab/>
              <w:t>Number</w:t>
            </w:r>
            <w:r w:rsidRPr="005647EB">
              <w:rPr>
                <w:rFonts w:cs="Arial"/>
              </w:rPr>
              <w:t xml:space="preserve"> </w:t>
            </w:r>
            <w:r w:rsidR="00F812CF" w:rsidRPr="005647EB">
              <w:rPr>
                <w:rFonts w:cs="Arial"/>
              </w:rPr>
              <w:t>of</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p w14:paraId="1745F956" w14:textId="749B33CF" w:rsidR="00F812CF" w:rsidRPr="005647EB" w:rsidRDefault="002570E4" w:rsidP="002570E4">
            <w:pPr>
              <w:pStyle w:val="TAN"/>
              <w:keepNext w:val="0"/>
              <w:keepLines w:val="0"/>
              <w:rPr>
                <w:rFonts w:cs="Arial"/>
              </w:rPr>
            </w:pPr>
            <w:r w:rsidRPr="005647EB">
              <w:rPr>
                <w:rFonts w:cs="Arial"/>
              </w:rPr>
              <w:t>NOTE 2:</w:t>
            </w:r>
            <w:r w:rsidR="00F812CF" w:rsidRPr="005647EB">
              <w:rPr>
                <w:rFonts w:cs="Arial"/>
              </w:rPr>
              <w:tab/>
              <w:t>Time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tc>
      </w:tr>
    </w:tbl>
    <w:p w14:paraId="74FEE934" w14:textId="77777777" w:rsidR="00F812CF" w:rsidRPr="005647EB" w:rsidRDefault="00F812CF" w:rsidP="002570E4">
      <w:pPr>
        <w:rPr>
          <w:rFonts w:cs="v4.2.0"/>
        </w:rPr>
      </w:pPr>
    </w:p>
    <w:p w14:paraId="7245654D" w14:textId="77777777" w:rsidR="00F812CF" w:rsidRPr="005647EB" w:rsidRDefault="00F812CF" w:rsidP="002570E4">
      <w:pPr>
        <w:pStyle w:val="TH"/>
        <w:keepNext w:val="0"/>
        <w:keepLines w:val="0"/>
      </w:pPr>
      <w:r w:rsidRPr="005647EB">
        <w:rPr>
          <w:snapToGrid w:val="0"/>
        </w:rPr>
        <w:t xml:space="preserve">Table 8.13.2.6.1.2-3: </w:t>
      </w:r>
      <w:r w:rsidRPr="005647EB">
        <w:t>Requirement to measure FDD interfrequency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0"/>
        <w:gridCol w:w="4216"/>
      </w:tblGrid>
      <w:tr w:rsidR="00F812CF" w:rsidRPr="005647EB" w14:paraId="683F58B4" w14:textId="77777777" w:rsidTr="001E675B">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6B4C2D16" w14:textId="127072FC" w:rsidR="00F812CF" w:rsidRPr="005647EB" w:rsidRDefault="00F812CF"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216" w:type="dxa"/>
            <w:tcBorders>
              <w:top w:val="single" w:sz="4" w:space="0" w:color="auto"/>
              <w:left w:val="single" w:sz="4" w:space="0" w:color="auto"/>
              <w:bottom w:val="single" w:sz="4" w:space="0" w:color="auto"/>
              <w:right w:val="single" w:sz="4" w:space="0" w:color="auto"/>
            </w:tcBorders>
            <w:hideMark/>
          </w:tcPr>
          <w:p w14:paraId="646A9768" w14:textId="71BA90D6" w:rsidR="00F812CF" w:rsidRPr="005647EB" w:rsidRDefault="00F812CF"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F812CF" w:rsidRPr="005647EB" w14:paraId="32CDCED4" w14:textId="77777777" w:rsidTr="001E675B">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613AEF1E" w14:textId="5A6ED3B6" w:rsidR="00F812CF" w:rsidRPr="005647EB" w:rsidRDefault="00F812CF" w:rsidP="002570E4">
            <w:pPr>
              <w:pStyle w:val="TAC"/>
              <w:keepNext w:val="0"/>
              <w:keepLines w:val="0"/>
              <w:rPr>
                <w:rFonts w:cs="Arial"/>
                <w:snapToGrid w:val="0"/>
              </w:rPr>
            </w:pPr>
            <w:r w:rsidRPr="005647EB">
              <w:rPr>
                <w:rFonts w:cs="Arial"/>
              </w:rPr>
              <w:t>2.56</w:t>
            </w:r>
            <w:r w:rsidR="001E675B" w:rsidRPr="005647EB">
              <w:rPr>
                <w:rFonts w:cs="Arial"/>
              </w:rPr>
              <w:t xml:space="preserve"> </w:t>
            </w:r>
            <w:r w:rsidRPr="005647EB">
              <w:rPr>
                <w:rFonts w:cs="Arial"/>
              </w:rPr>
              <w:t>&lt;</w:t>
            </w:r>
            <w:r w:rsidR="001E675B"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1E675B" w:rsidRPr="005647EB">
              <w:rPr>
                <w:rFonts w:cs="Arial"/>
              </w:rPr>
              <w:t xml:space="preserve"> </w:t>
            </w:r>
            <w:r w:rsidRPr="005647EB">
              <w:rPr>
                <w:rFonts w:cs="Arial"/>
              </w:rPr>
              <w:t>≤</w:t>
            </w:r>
            <w:r w:rsidR="001E675B" w:rsidRPr="005647EB">
              <w:rPr>
                <w:rFonts w:cs="Arial"/>
              </w:rPr>
              <w:t xml:space="preserve"> </w:t>
            </w:r>
            <w:r w:rsidRPr="005647EB">
              <w:rPr>
                <w:rFonts w:cs="Arial"/>
              </w:rPr>
              <w:t>10.24</w:t>
            </w:r>
          </w:p>
        </w:tc>
        <w:tc>
          <w:tcPr>
            <w:tcW w:w="4216" w:type="dxa"/>
            <w:tcBorders>
              <w:top w:val="single" w:sz="4" w:space="0" w:color="auto"/>
              <w:left w:val="single" w:sz="4" w:space="0" w:color="auto"/>
              <w:bottom w:val="single" w:sz="4" w:space="0" w:color="auto"/>
              <w:right w:val="single" w:sz="4" w:space="0" w:color="auto"/>
            </w:tcBorders>
            <w:hideMark/>
          </w:tcPr>
          <w:p w14:paraId="2CF44A29" w14:textId="7F85150E" w:rsidR="00F812CF" w:rsidRPr="005647EB" w:rsidRDefault="00F812CF"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1CEBF09E" w14:textId="77777777" w:rsidTr="001E675B">
        <w:trPr>
          <w:cantSplit/>
          <w:jc w:val="center"/>
        </w:trPr>
        <w:tc>
          <w:tcPr>
            <w:tcW w:w="7196" w:type="dxa"/>
            <w:gridSpan w:val="2"/>
            <w:tcBorders>
              <w:top w:val="single" w:sz="4" w:space="0" w:color="auto"/>
              <w:left w:val="single" w:sz="4" w:space="0" w:color="auto"/>
              <w:bottom w:val="single" w:sz="4" w:space="0" w:color="auto"/>
              <w:right w:val="single" w:sz="4" w:space="0" w:color="auto"/>
            </w:tcBorders>
            <w:hideMark/>
          </w:tcPr>
          <w:p w14:paraId="1C845CE1" w14:textId="011F8B82" w:rsidR="00F812CF" w:rsidRPr="005647EB" w:rsidRDefault="002570E4" w:rsidP="002570E4">
            <w:pPr>
              <w:pStyle w:val="TAN"/>
              <w:keepNext w:val="0"/>
              <w:keepLines w:val="0"/>
              <w:rPr>
                <w:rFonts w:cs="Arial"/>
              </w:rPr>
            </w:pPr>
            <w:r w:rsidRPr="005647EB">
              <w:rPr>
                <w:rFonts w:cs="Arial"/>
              </w:rPr>
              <w:t>NOTE:</w:t>
            </w:r>
            <w:r w:rsidR="00F812CF" w:rsidRPr="005647EB">
              <w:rPr>
                <w:rFonts w:cs="Arial"/>
              </w:rPr>
              <w:tab/>
              <w:t>Time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eDRX_CONN</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tc>
      </w:tr>
    </w:tbl>
    <w:p w14:paraId="227A9ED0" w14:textId="77777777" w:rsidR="00F812CF" w:rsidRPr="005647EB" w:rsidRDefault="00F812CF" w:rsidP="002570E4">
      <w:pPr>
        <w:rPr>
          <w:rFonts w:cs="v4.2.0"/>
        </w:rPr>
      </w:pPr>
    </w:p>
    <w:p w14:paraId="552B5AFE" w14:textId="54872FB9" w:rsidR="00F812CF" w:rsidRPr="005647EB" w:rsidRDefault="00F812CF" w:rsidP="002570E4">
      <w:r w:rsidRPr="005647EB">
        <w:t xml:space="preserve">The RSRP measurement accuracy for all measured cells shall be as specified in the </w:t>
      </w:r>
      <w:r w:rsidR="00914A62" w:rsidRPr="005647EB">
        <w:t>clause</w:t>
      </w:r>
      <w:r w:rsidRPr="005647EB">
        <w:t>s 9.1.21.9 and 9.1.21.10.</w:t>
      </w:r>
    </w:p>
    <w:p w14:paraId="7B4E9C69" w14:textId="3A8936A3" w:rsidR="00F812CF" w:rsidRPr="005647EB" w:rsidRDefault="00F812CF" w:rsidP="002570E4">
      <w:r w:rsidRPr="005647EB">
        <w:t xml:space="preserve">The RSRQ measurement accuracy for all measured cells shall be as specified in the </w:t>
      </w:r>
      <w:r w:rsidR="00914A62" w:rsidRPr="005647EB">
        <w:t>clause</w:t>
      </w:r>
      <w:r w:rsidRPr="005647EB">
        <w:t>s 9.1.21.13 and 9.1.21.14.</w:t>
      </w:r>
    </w:p>
    <w:p w14:paraId="11D355B1" w14:textId="77777777" w:rsidR="00F812CF" w:rsidRPr="005647EB" w:rsidRDefault="00F812CF" w:rsidP="002570E4">
      <w:r w:rsidRPr="005647EB">
        <w:rPr>
          <w:rFonts w:cs="v4.2.0"/>
        </w:rPr>
        <w:t xml:space="preserve">The </w:t>
      </w:r>
      <w:r w:rsidR="00A91793" w:rsidRPr="005647EB">
        <w:rPr>
          <w:rFonts w:cs="v4.2.0"/>
        </w:rPr>
        <w:t>requirements</w:t>
      </w:r>
      <w:r w:rsidRPr="005647EB">
        <w:rPr>
          <w:rFonts w:cs="v4.2.0"/>
        </w:rPr>
        <w:t xml:space="preserve"> in this </w:t>
      </w:r>
      <w:r w:rsidR="00A91793" w:rsidRPr="005647EB">
        <w:rPr>
          <w:rFonts w:cs="v4.2.0"/>
        </w:rPr>
        <w:t>subclause</w:t>
      </w:r>
      <w:r w:rsidRPr="005647EB">
        <w:rPr>
          <w:rFonts w:cs="v4.2.0"/>
        </w:rPr>
        <w:t xml:space="preserve"> apply regardless of MPDCCH monitoring configuration.</w:t>
      </w:r>
    </w:p>
    <w:p w14:paraId="738B305A" w14:textId="6B4566D9" w:rsidR="00F812CF" w:rsidRPr="005647EB" w:rsidRDefault="00F812CF" w:rsidP="002570E4">
      <w:pPr>
        <w:spacing w:before="120" w:after="0"/>
        <w:rPr>
          <w:lang w:eastAsia="zh-TW"/>
        </w:rPr>
      </w:pPr>
      <w:r w:rsidRPr="005647EB">
        <w:t xml:space="preserve">The normative reference for this requirement </w:t>
      </w:r>
      <w:r w:rsidR="002570E4" w:rsidRPr="005647EB">
        <w:t>is 3GPP TS</w:t>
      </w:r>
      <w:r w:rsidRPr="005647EB">
        <w:t xml:space="preserve"> 36.133 [4] clause</w:t>
      </w:r>
      <w:r w:rsidR="001E675B" w:rsidRPr="005647EB">
        <w:t>s</w:t>
      </w:r>
      <w:r w:rsidRPr="005647EB">
        <w:t xml:space="preserve"> 8.13.2.6.2.2 and A.8.3.16.</w:t>
      </w:r>
    </w:p>
    <w:p w14:paraId="3DCAF0B8" w14:textId="77777777" w:rsidR="00F812CF" w:rsidRPr="005647EB" w:rsidRDefault="00F812CF" w:rsidP="002570E4">
      <w:pPr>
        <w:pStyle w:val="Heading4"/>
        <w:keepNext w:val="0"/>
        <w:keepLines w:val="0"/>
        <w:rPr>
          <w:lang w:eastAsia="zh-TW"/>
        </w:rPr>
      </w:pPr>
      <w:r w:rsidRPr="005647EB">
        <w:rPr>
          <w:lang w:eastAsia="zh-TW"/>
        </w:rPr>
        <w:t>8.3.16.4</w:t>
      </w:r>
      <w:r w:rsidRPr="005647EB">
        <w:rPr>
          <w:lang w:eastAsia="zh-TW"/>
        </w:rPr>
        <w:tab/>
        <w:t>Test description</w:t>
      </w:r>
    </w:p>
    <w:p w14:paraId="2D819EC8" w14:textId="77777777" w:rsidR="00F812CF" w:rsidRPr="005647EB" w:rsidRDefault="00F812CF" w:rsidP="002570E4">
      <w:pPr>
        <w:pStyle w:val="Heading5"/>
        <w:keepNext w:val="0"/>
        <w:keepLines w:val="0"/>
      </w:pPr>
      <w:r w:rsidRPr="005647EB">
        <w:t>8.3.16.4.1</w:t>
      </w:r>
      <w:r w:rsidRPr="005647EB">
        <w:tab/>
        <w:t>Initial conditions</w:t>
      </w:r>
    </w:p>
    <w:p w14:paraId="60B533A0" w14:textId="26FEA51D" w:rsidR="00F812CF" w:rsidRPr="005647EB" w:rsidRDefault="00F812CF" w:rsidP="002570E4">
      <w:pPr>
        <w:rPr>
          <w:rFonts w:eastAsia="SimSun"/>
        </w:rPr>
      </w:pPr>
      <w:r w:rsidRPr="005647EB">
        <w:t xml:space="preserve">Test Environment: Normal, as defined </w:t>
      </w:r>
      <w:r w:rsidR="002570E4" w:rsidRPr="005647EB">
        <w:t>in 3GPP TS</w:t>
      </w:r>
      <w:r w:rsidRPr="005647EB">
        <w:t xml:space="preserve"> 36.508 [7] clause 4.1.</w:t>
      </w:r>
    </w:p>
    <w:p w14:paraId="228A5A38" w14:textId="4CD91E60" w:rsidR="00F812CF" w:rsidRPr="005647EB" w:rsidRDefault="00F812CF"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30B3C8B2" w14:textId="33F1C94B" w:rsidR="00F812CF" w:rsidRPr="005647EB" w:rsidRDefault="00F812CF" w:rsidP="002570E4">
      <w:r w:rsidRPr="005647EB">
        <w:t xml:space="preserve">Channel Bandwidth to be tested: 10 MHz as defined </w:t>
      </w:r>
      <w:r w:rsidR="002570E4" w:rsidRPr="005647EB">
        <w:t>in 3GPP TS</w:t>
      </w:r>
      <w:r w:rsidRPr="005647EB">
        <w:t xml:space="preserve"> 36.508 [7] clause 4.3.1.</w:t>
      </w:r>
    </w:p>
    <w:p w14:paraId="7C2730E6" w14:textId="45B5DDD7" w:rsidR="00F812CF" w:rsidRPr="005647EB" w:rsidRDefault="00F812CF"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068BD867" w14:textId="77777777" w:rsidR="00F812CF" w:rsidRPr="005647EB" w:rsidRDefault="00F812CF" w:rsidP="002570E4">
      <w:pPr>
        <w:pStyle w:val="B1"/>
      </w:pPr>
      <w:r w:rsidRPr="005647EB">
        <w:t>2.</w:t>
      </w:r>
      <w:r w:rsidRPr="005647EB">
        <w:tab/>
        <w:t>The general test parameter settings are set up according to Table 8.3.16.4.1-1.</w:t>
      </w:r>
    </w:p>
    <w:p w14:paraId="3DF989CF" w14:textId="77777777" w:rsidR="00F812CF" w:rsidRPr="005647EB" w:rsidRDefault="00F812CF" w:rsidP="002570E4">
      <w:pPr>
        <w:pStyle w:val="B1"/>
      </w:pPr>
      <w:r w:rsidRPr="005647EB">
        <w:t>3.</w:t>
      </w:r>
      <w:r w:rsidRPr="005647EB">
        <w:tab/>
        <w:t>Propagation conditions are set according to Annex B.0.</w:t>
      </w:r>
    </w:p>
    <w:p w14:paraId="2928B25A" w14:textId="77777777" w:rsidR="00F812CF" w:rsidRPr="005647EB" w:rsidRDefault="00F812CF" w:rsidP="002570E4">
      <w:pPr>
        <w:pStyle w:val="B1"/>
      </w:pPr>
      <w:r w:rsidRPr="005647EB">
        <w:t>4.</w:t>
      </w:r>
      <w:r w:rsidRPr="005647EB">
        <w:tab/>
        <w:t>Message contents are defined in clause 8.3.16.4.3.</w:t>
      </w:r>
    </w:p>
    <w:p w14:paraId="194EEC9B" w14:textId="77777777" w:rsidR="00F812CF" w:rsidRPr="005647EB" w:rsidRDefault="00F812CF" w:rsidP="002570E4">
      <w:pPr>
        <w:pStyle w:val="B1"/>
      </w:pPr>
      <w:r w:rsidRPr="005647EB">
        <w:t>5.</w:t>
      </w:r>
      <w:r w:rsidRPr="005647EB">
        <w:tab/>
        <w:t>There is two E-UTRA FDD carriers and two cells specified in the test. Cell 1 is the cell used for connection setup with the power level set according to Annex C.0 and C.1 for this test.</w:t>
      </w:r>
    </w:p>
    <w:p w14:paraId="03D7BBD9" w14:textId="77777777" w:rsidR="00F812CF" w:rsidRPr="005647EB" w:rsidRDefault="00F812CF" w:rsidP="001E675B">
      <w:pPr>
        <w:pStyle w:val="TH"/>
        <w:rPr>
          <w:lang w:eastAsia="zh-CN"/>
        </w:rPr>
      </w:pPr>
      <w:r w:rsidRPr="005647EB">
        <w:lastRenderedPageBreak/>
        <w:t xml:space="preserve">Table 8.3.16.4.1-1: General test parameters for E-UTRAN FDD-FDD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CEModeA when DRX is used</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1417"/>
        <w:gridCol w:w="1418"/>
        <w:gridCol w:w="3544"/>
      </w:tblGrid>
      <w:tr w:rsidR="00F812CF" w:rsidRPr="005647EB" w14:paraId="64999C68" w14:textId="77777777" w:rsidTr="002570E4">
        <w:trPr>
          <w:cantSplit/>
          <w:jc w:val="center"/>
        </w:trPr>
        <w:tc>
          <w:tcPr>
            <w:tcW w:w="2518" w:type="dxa"/>
            <w:gridSpan w:val="2"/>
            <w:vMerge w:val="restart"/>
          </w:tcPr>
          <w:p w14:paraId="064E1687" w14:textId="77777777" w:rsidR="00F812CF" w:rsidRPr="005647EB" w:rsidRDefault="00F812CF" w:rsidP="001E675B">
            <w:pPr>
              <w:pStyle w:val="TAH"/>
              <w:rPr>
                <w:rFonts w:cs="Arial"/>
              </w:rPr>
            </w:pPr>
            <w:r w:rsidRPr="005647EB">
              <w:rPr>
                <w:rFonts w:cs="Arial"/>
              </w:rPr>
              <w:t>Parameter</w:t>
            </w:r>
          </w:p>
        </w:tc>
        <w:tc>
          <w:tcPr>
            <w:tcW w:w="709" w:type="dxa"/>
            <w:vMerge w:val="restart"/>
          </w:tcPr>
          <w:p w14:paraId="7CC2F056" w14:textId="77777777" w:rsidR="00F812CF" w:rsidRPr="005647EB" w:rsidRDefault="00F812CF" w:rsidP="001E675B">
            <w:pPr>
              <w:pStyle w:val="TAH"/>
              <w:rPr>
                <w:rFonts w:cs="Arial"/>
              </w:rPr>
            </w:pPr>
            <w:r w:rsidRPr="005647EB">
              <w:rPr>
                <w:rFonts w:cs="Arial"/>
              </w:rPr>
              <w:t>Unit</w:t>
            </w:r>
          </w:p>
        </w:tc>
        <w:tc>
          <w:tcPr>
            <w:tcW w:w="2835" w:type="dxa"/>
            <w:gridSpan w:val="2"/>
          </w:tcPr>
          <w:p w14:paraId="5D8B1564" w14:textId="77777777" w:rsidR="00F812CF" w:rsidRPr="005647EB" w:rsidRDefault="00F812CF" w:rsidP="001E675B">
            <w:pPr>
              <w:pStyle w:val="TAH"/>
              <w:rPr>
                <w:rFonts w:cs="Arial"/>
              </w:rPr>
            </w:pPr>
            <w:r w:rsidRPr="005647EB">
              <w:rPr>
                <w:rFonts w:cs="Arial"/>
              </w:rPr>
              <w:t>Value</w:t>
            </w:r>
          </w:p>
        </w:tc>
        <w:tc>
          <w:tcPr>
            <w:tcW w:w="3544" w:type="dxa"/>
            <w:vMerge w:val="restart"/>
          </w:tcPr>
          <w:p w14:paraId="3BC08ACD" w14:textId="77777777" w:rsidR="00F812CF" w:rsidRPr="005647EB" w:rsidRDefault="00F812CF" w:rsidP="001E675B">
            <w:pPr>
              <w:pStyle w:val="TAH"/>
              <w:rPr>
                <w:rFonts w:cs="Arial"/>
              </w:rPr>
            </w:pPr>
            <w:r w:rsidRPr="005647EB">
              <w:rPr>
                <w:rFonts w:cs="Arial"/>
              </w:rPr>
              <w:t>Comment</w:t>
            </w:r>
          </w:p>
        </w:tc>
      </w:tr>
      <w:tr w:rsidR="00F812CF" w:rsidRPr="005647EB" w14:paraId="64EA3D15" w14:textId="77777777" w:rsidTr="002570E4">
        <w:trPr>
          <w:cantSplit/>
          <w:jc w:val="center"/>
        </w:trPr>
        <w:tc>
          <w:tcPr>
            <w:tcW w:w="2518" w:type="dxa"/>
            <w:gridSpan w:val="2"/>
            <w:vMerge/>
          </w:tcPr>
          <w:p w14:paraId="74123BFD" w14:textId="77777777" w:rsidR="00F812CF" w:rsidRPr="005647EB" w:rsidRDefault="00F812CF" w:rsidP="001E675B">
            <w:pPr>
              <w:pStyle w:val="TAH"/>
              <w:rPr>
                <w:rFonts w:cs="Arial"/>
              </w:rPr>
            </w:pPr>
          </w:p>
        </w:tc>
        <w:tc>
          <w:tcPr>
            <w:tcW w:w="709" w:type="dxa"/>
            <w:vMerge/>
          </w:tcPr>
          <w:p w14:paraId="7A943C90" w14:textId="77777777" w:rsidR="00F812CF" w:rsidRPr="005647EB" w:rsidRDefault="00F812CF" w:rsidP="001E675B">
            <w:pPr>
              <w:pStyle w:val="TAH"/>
              <w:rPr>
                <w:rFonts w:cs="Arial"/>
              </w:rPr>
            </w:pPr>
          </w:p>
        </w:tc>
        <w:tc>
          <w:tcPr>
            <w:tcW w:w="1417" w:type="dxa"/>
          </w:tcPr>
          <w:p w14:paraId="23E450A2" w14:textId="77777777" w:rsidR="00F812CF" w:rsidRPr="005647EB" w:rsidRDefault="00F812CF" w:rsidP="001E675B">
            <w:pPr>
              <w:pStyle w:val="TAH"/>
              <w:rPr>
                <w:rFonts w:cs="Arial"/>
              </w:rPr>
            </w:pPr>
            <w:r w:rsidRPr="005647EB">
              <w:rPr>
                <w:rFonts w:cs="Arial"/>
              </w:rPr>
              <w:t>Test1</w:t>
            </w:r>
          </w:p>
        </w:tc>
        <w:tc>
          <w:tcPr>
            <w:tcW w:w="1418" w:type="dxa"/>
          </w:tcPr>
          <w:p w14:paraId="08F6151F" w14:textId="77777777" w:rsidR="00F812CF" w:rsidRPr="005647EB" w:rsidRDefault="00F812CF" w:rsidP="001E675B">
            <w:pPr>
              <w:pStyle w:val="TAH"/>
              <w:rPr>
                <w:rFonts w:cs="Arial"/>
              </w:rPr>
            </w:pPr>
            <w:r w:rsidRPr="005647EB">
              <w:rPr>
                <w:rFonts w:cs="Arial"/>
              </w:rPr>
              <w:t>Test2</w:t>
            </w:r>
          </w:p>
        </w:tc>
        <w:tc>
          <w:tcPr>
            <w:tcW w:w="3544" w:type="dxa"/>
            <w:vMerge/>
          </w:tcPr>
          <w:p w14:paraId="6394F790" w14:textId="77777777" w:rsidR="00F812CF" w:rsidRPr="005647EB" w:rsidRDefault="00F812CF" w:rsidP="001E675B">
            <w:pPr>
              <w:pStyle w:val="TAH"/>
              <w:rPr>
                <w:rFonts w:cs="Arial"/>
              </w:rPr>
            </w:pPr>
          </w:p>
        </w:tc>
      </w:tr>
      <w:tr w:rsidR="00F812CF" w:rsidRPr="005647EB" w14:paraId="5A25F70A" w14:textId="77777777" w:rsidTr="002570E4">
        <w:trPr>
          <w:cantSplit/>
          <w:jc w:val="center"/>
        </w:trPr>
        <w:tc>
          <w:tcPr>
            <w:tcW w:w="2518" w:type="dxa"/>
            <w:gridSpan w:val="2"/>
          </w:tcPr>
          <w:p w14:paraId="09362C71" w14:textId="359C055D" w:rsidR="00F812CF" w:rsidRPr="005647EB" w:rsidRDefault="00F812CF" w:rsidP="001E675B">
            <w:pPr>
              <w:pStyle w:val="TAL"/>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709" w:type="dxa"/>
          </w:tcPr>
          <w:p w14:paraId="7E53AE68" w14:textId="77777777" w:rsidR="00F812CF" w:rsidRPr="005647EB" w:rsidRDefault="00F812CF" w:rsidP="001E675B">
            <w:pPr>
              <w:pStyle w:val="TAC"/>
              <w:rPr>
                <w:rFonts w:cs="Arial"/>
              </w:rPr>
            </w:pPr>
          </w:p>
        </w:tc>
        <w:tc>
          <w:tcPr>
            <w:tcW w:w="2835" w:type="dxa"/>
            <w:gridSpan w:val="2"/>
          </w:tcPr>
          <w:p w14:paraId="6B56D74C" w14:textId="6E572FC5" w:rsidR="00F812CF" w:rsidRPr="005647EB" w:rsidRDefault="00F812CF" w:rsidP="001E675B">
            <w:pPr>
              <w:pStyle w:val="TAC"/>
              <w:rPr>
                <w:rFonts w:cs="Arial"/>
              </w:rPr>
            </w:pPr>
            <w:r w:rsidRPr="005647EB">
              <w:rPr>
                <w:rFonts w:cs="v4.2.0"/>
              </w:rPr>
              <w:t>1,</w:t>
            </w:r>
            <w:r w:rsidR="002570E4" w:rsidRPr="005647EB">
              <w:rPr>
                <w:rFonts w:cs="v4.2.0"/>
              </w:rPr>
              <w:t xml:space="preserve"> </w:t>
            </w:r>
            <w:r w:rsidRPr="005647EB">
              <w:rPr>
                <w:rFonts w:cs="v4.2.0"/>
              </w:rPr>
              <w:t>2</w:t>
            </w:r>
          </w:p>
        </w:tc>
        <w:tc>
          <w:tcPr>
            <w:tcW w:w="3544" w:type="dxa"/>
          </w:tcPr>
          <w:p w14:paraId="7D8E60D6" w14:textId="77777777" w:rsidR="00F812CF" w:rsidRPr="005647EB" w:rsidRDefault="00F812CF" w:rsidP="001E675B">
            <w:pPr>
              <w:pStyle w:val="TAL"/>
              <w:rPr>
                <w:rFonts w:cs="Arial"/>
              </w:rPr>
            </w:pPr>
          </w:p>
        </w:tc>
      </w:tr>
      <w:tr w:rsidR="00F812CF" w:rsidRPr="005647EB" w14:paraId="32FE1AD5" w14:textId="77777777" w:rsidTr="002570E4">
        <w:trPr>
          <w:cantSplit/>
          <w:jc w:val="center"/>
        </w:trPr>
        <w:tc>
          <w:tcPr>
            <w:tcW w:w="2518" w:type="dxa"/>
            <w:gridSpan w:val="2"/>
          </w:tcPr>
          <w:p w14:paraId="7D8319DD" w14:textId="5A0BB4B0" w:rsidR="00F812CF" w:rsidRPr="005647EB" w:rsidRDefault="00F812CF" w:rsidP="001E675B">
            <w:pPr>
              <w:pStyle w:val="TAL"/>
              <w:rPr>
                <w:rFonts w:cs="Arial"/>
              </w:rPr>
            </w:pPr>
            <w:r w:rsidRPr="005647EB">
              <w:rPr>
                <w:rFonts w:cs="Arial"/>
              </w:rPr>
              <w:t>Active</w:t>
            </w:r>
            <w:r w:rsidR="002570E4" w:rsidRPr="005647EB">
              <w:rPr>
                <w:rFonts w:cs="Arial"/>
              </w:rPr>
              <w:t xml:space="preserve"> </w:t>
            </w:r>
            <w:r w:rsidRPr="005647EB">
              <w:rPr>
                <w:rFonts w:cs="Arial"/>
              </w:rPr>
              <w:t>cell</w:t>
            </w:r>
          </w:p>
        </w:tc>
        <w:tc>
          <w:tcPr>
            <w:tcW w:w="709" w:type="dxa"/>
          </w:tcPr>
          <w:p w14:paraId="29842E52" w14:textId="77777777" w:rsidR="00F812CF" w:rsidRPr="005647EB" w:rsidRDefault="00F812CF" w:rsidP="001E675B">
            <w:pPr>
              <w:pStyle w:val="TAC"/>
              <w:rPr>
                <w:rFonts w:cs="Arial"/>
              </w:rPr>
            </w:pPr>
          </w:p>
        </w:tc>
        <w:tc>
          <w:tcPr>
            <w:tcW w:w="2835" w:type="dxa"/>
            <w:gridSpan w:val="2"/>
          </w:tcPr>
          <w:p w14:paraId="4EF1BD28" w14:textId="724D1AEA" w:rsidR="00F812CF" w:rsidRPr="005647EB" w:rsidRDefault="00F812CF" w:rsidP="001E675B">
            <w:pPr>
              <w:pStyle w:val="TAC"/>
              <w:rPr>
                <w:rFonts w:cs="Arial"/>
              </w:rPr>
            </w:pPr>
            <w:r w:rsidRPr="005647EB">
              <w:rPr>
                <w:rFonts w:cs="v4.2.0"/>
              </w:rPr>
              <w:t>Cell</w:t>
            </w:r>
            <w:r w:rsidR="002570E4" w:rsidRPr="005647EB">
              <w:rPr>
                <w:rFonts w:cs="v4.2.0"/>
              </w:rPr>
              <w:t xml:space="preserve"> </w:t>
            </w:r>
            <w:r w:rsidRPr="005647EB">
              <w:rPr>
                <w:rFonts w:cs="v4.2.0"/>
              </w:rPr>
              <w:t>1</w:t>
            </w:r>
          </w:p>
        </w:tc>
        <w:tc>
          <w:tcPr>
            <w:tcW w:w="3544" w:type="dxa"/>
          </w:tcPr>
          <w:p w14:paraId="2AF2784E" w14:textId="77777777" w:rsidR="00F812CF" w:rsidRPr="005647EB" w:rsidRDefault="00F812CF" w:rsidP="001E675B">
            <w:pPr>
              <w:pStyle w:val="TAL"/>
              <w:rPr>
                <w:rFonts w:cs="Arial"/>
              </w:rPr>
            </w:pPr>
          </w:p>
        </w:tc>
      </w:tr>
      <w:tr w:rsidR="00F812CF" w:rsidRPr="005647EB" w14:paraId="242B07D6" w14:textId="77777777" w:rsidTr="002570E4">
        <w:trPr>
          <w:cantSplit/>
          <w:jc w:val="center"/>
        </w:trPr>
        <w:tc>
          <w:tcPr>
            <w:tcW w:w="2518" w:type="dxa"/>
            <w:gridSpan w:val="2"/>
          </w:tcPr>
          <w:p w14:paraId="595836B1" w14:textId="2B7106F6" w:rsidR="00F812CF" w:rsidRPr="005647EB" w:rsidRDefault="00F812CF" w:rsidP="001E675B">
            <w:pPr>
              <w:pStyle w:val="TAL"/>
              <w:rPr>
                <w:rFonts w:cs="Arial"/>
              </w:rPr>
            </w:pPr>
            <w:r w:rsidRPr="005647EB">
              <w:rPr>
                <w:rFonts w:cs="Arial"/>
                <w:bCs/>
              </w:rPr>
              <w:t>Neighbour</w:t>
            </w:r>
            <w:r w:rsidR="002570E4" w:rsidRPr="005647EB">
              <w:rPr>
                <w:rFonts w:cs="Arial"/>
                <w:bCs/>
              </w:rPr>
              <w:t xml:space="preserve"> </w:t>
            </w:r>
            <w:r w:rsidRPr="005647EB">
              <w:rPr>
                <w:rFonts w:cs="Arial"/>
                <w:bCs/>
              </w:rPr>
              <w:t>cell</w:t>
            </w:r>
          </w:p>
        </w:tc>
        <w:tc>
          <w:tcPr>
            <w:tcW w:w="709" w:type="dxa"/>
          </w:tcPr>
          <w:p w14:paraId="283711EC" w14:textId="77777777" w:rsidR="00F812CF" w:rsidRPr="005647EB" w:rsidRDefault="00F812CF" w:rsidP="001E675B">
            <w:pPr>
              <w:pStyle w:val="TAC"/>
              <w:rPr>
                <w:rFonts w:cs="Arial"/>
              </w:rPr>
            </w:pPr>
          </w:p>
        </w:tc>
        <w:tc>
          <w:tcPr>
            <w:tcW w:w="2835" w:type="dxa"/>
            <w:gridSpan w:val="2"/>
          </w:tcPr>
          <w:p w14:paraId="63B75A9B" w14:textId="5F584F07" w:rsidR="00F812CF" w:rsidRPr="005647EB" w:rsidRDefault="00F812CF" w:rsidP="001E675B">
            <w:pPr>
              <w:pStyle w:val="TAC"/>
              <w:rPr>
                <w:rFonts w:cs="Arial"/>
              </w:rPr>
            </w:pPr>
            <w:r w:rsidRPr="005647EB">
              <w:rPr>
                <w:rFonts w:cs="v4.2.0"/>
              </w:rPr>
              <w:t>Cell</w:t>
            </w:r>
            <w:r w:rsidR="002570E4" w:rsidRPr="005647EB">
              <w:rPr>
                <w:rFonts w:cs="v4.2.0"/>
              </w:rPr>
              <w:t xml:space="preserve"> </w:t>
            </w:r>
            <w:r w:rsidRPr="005647EB">
              <w:rPr>
                <w:rFonts w:cs="v4.2.0"/>
              </w:rPr>
              <w:t>2</w:t>
            </w:r>
          </w:p>
        </w:tc>
        <w:tc>
          <w:tcPr>
            <w:tcW w:w="3544" w:type="dxa"/>
          </w:tcPr>
          <w:p w14:paraId="0C1BDE47" w14:textId="26C377D4" w:rsidR="00F812CF" w:rsidRPr="005647EB" w:rsidRDefault="00F812CF" w:rsidP="001E675B">
            <w:pPr>
              <w:pStyle w:val="TAL"/>
              <w:rPr>
                <w:rFonts w:cs="Arial"/>
              </w:rPr>
            </w:pPr>
            <w:r w:rsidRPr="005647EB">
              <w:rPr>
                <w:rFonts w:cs="Arial"/>
              </w:rPr>
              <w:t>Cell</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be</w:t>
            </w:r>
            <w:r w:rsidR="002570E4" w:rsidRPr="005647EB">
              <w:rPr>
                <w:rFonts w:cs="Arial"/>
              </w:rPr>
              <w:t xml:space="preserve"> </w:t>
            </w:r>
            <w:r w:rsidRPr="005647EB">
              <w:rPr>
                <w:rFonts w:cs="Arial"/>
              </w:rPr>
              <w:t>identified.</w:t>
            </w:r>
          </w:p>
        </w:tc>
      </w:tr>
      <w:tr w:rsidR="00F812CF" w:rsidRPr="005647EB" w14:paraId="755FF3B0" w14:textId="77777777" w:rsidTr="002570E4">
        <w:trPr>
          <w:cantSplit/>
          <w:jc w:val="center"/>
        </w:trPr>
        <w:tc>
          <w:tcPr>
            <w:tcW w:w="2518" w:type="dxa"/>
            <w:gridSpan w:val="2"/>
          </w:tcPr>
          <w:p w14:paraId="21D85F81" w14:textId="1EAF34D0" w:rsidR="00F812CF" w:rsidRPr="005647EB" w:rsidRDefault="00F812CF" w:rsidP="001E675B">
            <w:pPr>
              <w:pStyle w:val="TAL"/>
              <w:rPr>
                <w:rFonts w:cs="Arial"/>
              </w:rPr>
            </w:pPr>
            <w:r w:rsidRPr="005647EB">
              <w:rPr>
                <w:rFonts w:cs="Arial"/>
              </w:rPr>
              <w:t>CP</w:t>
            </w:r>
            <w:r w:rsidR="002570E4" w:rsidRPr="005647EB">
              <w:rPr>
                <w:rFonts w:cs="Arial"/>
              </w:rPr>
              <w:t xml:space="preserve"> </w:t>
            </w:r>
            <w:r w:rsidRPr="005647EB">
              <w:rPr>
                <w:rFonts w:cs="Arial"/>
              </w:rPr>
              <w:t>length</w:t>
            </w:r>
          </w:p>
        </w:tc>
        <w:tc>
          <w:tcPr>
            <w:tcW w:w="709" w:type="dxa"/>
          </w:tcPr>
          <w:p w14:paraId="04D4ABA3" w14:textId="77777777" w:rsidR="00F812CF" w:rsidRPr="005647EB" w:rsidRDefault="00F812CF" w:rsidP="001E675B">
            <w:pPr>
              <w:pStyle w:val="TAC"/>
              <w:rPr>
                <w:rFonts w:cs="Arial"/>
              </w:rPr>
            </w:pPr>
          </w:p>
        </w:tc>
        <w:tc>
          <w:tcPr>
            <w:tcW w:w="2835" w:type="dxa"/>
            <w:gridSpan w:val="2"/>
          </w:tcPr>
          <w:p w14:paraId="6DC94289" w14:textId="77777777" w:rsidR="00F812CF" w:rsidRPr="005647EB" w:rsidRDefault="00F812CF" w:rsidP="001E675B">
            <w:pPr>
              <w:pStyle w:val="TAC"/>
              <w:rPr>
                <w:rFonts w:cs="Arial"/>
              </w:rPr>
            </w:pPr>
            <w:r w:rsidRPr="005647EB">
              <w:rPr>
                <w:rFonts w:cs="v4.2.0"/>
              </w:rPr>
              <w:t>Normal</w:t>
            </w:r>
          </w:p>
        </w:tc>
        <w:tc>
          <w:tcPr>
            <w:tcW w:w="3544" w:type="dxa"/>
          </w:tcPr>
          <w:p w14:paraId="5D0A760F" w14:textId="77777777" w:rsidR="00F812CF" w:rsidRPr="005647EB" w:rsidRDefault="00F812CF" w:rsidP="001E675B">
            <w:pPr>
              <w:pStyle w:val="TAL"/>
              <w:rPr>
                <w:rFonts w:cs="Arial"/>
              </w:rPr>
            </w:pPr>
          </w:p>
        </w:tc>
      </w:tr>
      <w:tr w:rsidR="00F812CF" w:rsidRPr="005647EB" w14:paraId="40CCBB4D" w14:textId="77777777" w:rsidTr="002570E4">
        <w:trPr>
          <w:cantSplit/>
          <w:jc w:val="center"/>
        </w:trPr>
        <w:tc>
          <w:tcPr>
            <w:tcW w:w="2518" w:type="dxa"/>
            <w:gridSpan w:val="2"/>
          </w:tcPr>
          <w:p w14:paraId="7D14A9C2" w14:textId="77777777" w:rsidR="00F812CF" w:rsidRPr="005647EB" w:rsidRDefault="00F812CF" w:rsidP="001E675B">
            <w:pPr>
              <w:pStyle w:val="TAL"/>
              <w:rPr>
                <w:rFonts w:cs="Arial"/>
              </w:rPr>
            </w:pPr>
            <w:r w:rsidRPr="005647EB">
              <w:rPr>
                <w:rFonts w:cs="Arial"/>
              </w:rPr>
              <w:t>DRX</w:t>
            </w:r>
          </w:p>
        </w:tc>
        <w:tc>
          <w:tcPr>
            <w:tcW w:w="709" w:type="dxa"/>
          </w:tcPr>
          <w:p w14:paraId="1CC17D60" w14:textId="77777777" w:rsidR="00F812CF" w:rsidRPr="005647EB" w:rsidRDefault="00F812CF" w:rsidP="001E675B">
            <w:pPr>
              <w:pStyle w:val="TAC"/>
              <w:rPr>
                <w:rFonts w:cs="Arial"/>
              </w:rPr>
            </w:pPr>
          </w:p>
        </w:tc>
        <w:tc>
          <w:tcPr>
            <w:tcW w:w="2835" w:type="dxa"/>
            <w:gridSpan w:val="2"/>
          </w:tcPr>
          <w:p w14:paraId="45F39621" w14:textId="77777777" w:rsidR="00F812CF" w:rsidRPr="005647EB" w:rsidRDefault="00F812CF" w:rsidP="001E675B">
            <w:pPr>
              <w:pStyle w:val="TAC"/>
              <w:rPr>
                <w:rFonts w:cs="Arial"/>
              </w:rPr>
            </w:pPr>
            <w:r w:rsidRPr="005647EB">
              <w:rPr>
                <w:rFonts w:cs="v4.2.0"/>
              </w:rPr>
              <w:t>ON</w:t>
            </w:r>
          </w:p>
        </w:tc>
        <w:tc>
          <w:tcPr>
            <w:tcW w:w="3544" w:type="dxa"/>
          </w:tcPr>
          <w:p w14:paraId="2CD34A0E" w14:textId="77777777" w:rsidR="00F812CF" w:rsidRPr="005647EB" w:rsidRDefault="00F812CF" w:rsidP="001E675B">
            <w:pPr>
              <w:pStyle w:val="TAL"/>
              <w:rPr>
                <w:rFonts w:cs="Arial"/>
              </w:rPr>
            </w:pPr>
          </w:p>
        </w:tc>
      </w:tr>
      <w:tr w:rsidR="00F812CF" w:rsidRPr="005647EB" w14:paraId="7A3CAE90" w14:textId="77777777" w:rsidTr="002570E4">
        <w:trPr>
          <w:cantSplit/>
          <w:jc w:val="center"/>
        </w:trPr>
        <w:tc>
          <w:tcPr>
            <w:tcW w:w="534" w:type="dxa"/>
            <w:vMerge w:val="restart"/>
          </w:tcPr>
          <w:p w14:paraId="093A4601" w14:textId="77777777" w:rsidR="00F812CF" w:rsidRPr="005647EB" w:rsidRDefault="00F812CF" w:rsidP="001E675B">
            <w:pPr>
              <w:pStyle w:val="TAL"/>
              <w:rPr>
                <w:rFonts w:cs="Arial"/>
                <w:bCs/>
                <w:lang w:eastAsia="zh-CN"/>
              </w:rPr>
            </w:pPr>
            <w:r w:rsidRPr="005647EB">
              <w:rPr>
                <w:rFonts w:cs="Arial"/>
                <w:lang w:eastAsia="zh-CN"/>
              </w:rPr>
              <w:t>A3</w:t>
            </w:r>
          </w:p>
        </w:tc>
        <w:tc>
          <w:tcPr>
            <w:tcW w:w="1984" w:type="dxa"/>
          </w:tcPr>
          <w:p w14:paraId="1B9C3D5A" w14:textId="77777777" w:rsidR="00F812CF" w:rsidRPr="005647EB" w:rsidRDefault="00F812CF" w:rsidP="001E675B">
            <w:pPr>
              <w:pStyle w:val="TAL"/>
              <w:rPr>
                <w:rFonts w:cs="Arial"/>
                <w:bCs/>
                <w:lang w:eastAsia="zh-CN"/>
              </w:rPr>
            </w:pPr>
            <w:r w:rsidRPr="005647EB">
              <w:rPr>
                <w:rFonts w:cs="Arial"/>
                <w:lang w:eastAsia="zh-CN"/>
              </w:rPr>
              <w:t>Offset</w:t>
            </w:r>
          </w:p>
        </w:tc>
        <w:tc>
          <w:tcPr>
            <w:tcW w:w="709" w:type="dxa"/>
          </w:tcPr>
          <w:p w14:paraId="53EA66E2" w14:textId="77777777" w:rsidR="00F812CF" w:rsidRPr="005647EB" w:rsidRDefault="00F812CF" w:rsidP="001E675B">
            <w:pPr>
              <w:pStyle w:val="TAC"/>
              <w:rPr>
                <w:rFonts w:cs="v4.2.0"/>
                <w:lang w:eastAsia="zh-CN"/>
              </w:rPr>
            </w:pPr>
            <w:r w:rsidRPr="005647EB">
              <w:rPr>
                <w:rFonts w:cs="v4.2.0"/>
                <w:lang w:eastAsia="zh-CN"/>
              </w:rPr>
              <w:t>dB</w:t>
            </w:r>
          </w:p>
        </w:tc>
        <w:tc>
          <w:tcPr>
            <w:tcW w:w="2835" w:type="dxa"/>
            <w:gridSpan w:val="2"/>
            <w:vAlign w:val="center"/>
          </w:tcPr>
          <w:p w14:paraId="6279C6FD" w14:textId="77777777" w:rsidR="00F812CF" w:rsidRPr="005647EB" w:rsidRDefault="00F812CF" w:rsidP="001E675B">
            <w:pPr>
              <w:pStyle w:val="TAC"/>
              <w:rPr>
                <w:rFonts w:cs="v4.2.0"/>
                <w:lang w:eastAsia="zh-CN"/>
              </w:rPr>
            </w:pPr>
            <w:r w:rsidRPr="005647EB">
              <w:rPr>
                <w:rFonts w:cs="v4.2.0"/>
                <w:lang w:eastAsia="zh-CN"/>
              </w:rPr>
              <w:t>-6</w:t>
            </w:r>
          </w:p>
        </w:tc>
        <w:tc>
          <w:tcPr>
            <w:tcW w:w="3544" w:type="dxa"/>
          </w:tcPr>
          <w:p w14:paraId="74D3BE69" w14:textId="77777777" w:rsidR="00F812CF" w:rsidRPr="005647EB" w:rsidRDefault="00F812CF" w:rsidP="001E675B">
            <w:pPr>
              <w:pStyle w:val="TAL"/>
              <w:rPr>
                <w:rFonts w:cs="Arial"/>
                <w:lang w:eastAsia="zh-CN"/>
              </w:rPr>
            </w:pPr>
          </w:p>
        </w:tc>
      </w:tr>
      <w:tr w:rsidR="00F812CF" w:rsidRPr="005647EB" w14:paraId="3F884470" w14:textId="77777777" w:rsidTr="002570E4">
        <w:trPr>
          <w:cantSplit/>
          <w:jc w:val="center"/>
        </w:trPr>
        <w:tc>
          <w:tcPr>
            <w:tcW w:w="534" w:type="dxa"/>
            <w:vMerge/>
          </w:tcPr>
          <w:p w14:paraId="0501C43A" w14:textId="77777777" w:rsidR="00F812CF" w:rsidRPr="005647EB" w:rsidRDefault="00F812CF" w:rsidP="001E675B">
            <w:pPr>
              <w:pStyle w:val="TAL"/>
              <w:rPr>
                <w:rFonts w:cs="Arial"/>
                <w:bCs/>
                <w:lang w:eastAsia="zh-CN"/>
              </w:rPr>
            </w:pPr>
          </w:p>
        </w:tc>
        <w:tc>
          <w:tcPr>
            <w:tcW w:w="1984" w:type="dxa"/>
          </w:tcPr>
          <w:p w14:paraId="2FD18691" w14:textId="77777777" w:rsidR="00F812CF" w:rsidRPr="005647EB" w:rsidRDefault="00F812CF" w:rsidP="001E675B">
            <w:pPr>
              <w:pStyle w:val="TAL"/>
              <w:rPr>
                <w:rFonts w:cs="Arial"/>
                <w:bCs/>
                <w:lang w:eastAsia="zh-CN"/>
              </w:rPr>
            </w:pPr>
            <w:r w:rsidRPr="005647EB">
              <w:rPr>
                <w:rFonts w:cs="Arial"/>
                <w:lang w:eastAsia="zh-CN"/>
              </w:rPr>
              <w:t>Hysteresis</w:t>
            </w:r>
          </w:p>
        </w:tc>
        <w:tc>
          <w:tcPr>
            <w:tcW w:w="709" w:type="dxa"/>
          </w:tcPr>
          <w:p w14:paraId="14242393" w14:textId="77777777" w:rsidR="00F812CF" w:rsidRPr="005647EB" w:rsidRDefault="00F812CF" w:rsidP="001E675B">
            <w:pPr>
              <w:pStyle w:val="TAC"/>
              <w:rPr>
                <w:rFonts w:cs="v4.2.0"/>
                <w:lang w:eastAsia="zh-CN"/>
              </w:rPr>
            </w:pPr>
            <w:r w:rsidRPr="005647EB">
              <w:rPr>
                <w:rFonts w:cs="v4.2.0"/>
                <w:lang w:eastAsia="zh-CN"/>
              </w:rPr>
              <w:t>dB</w:t>
            </w:r>
          </w:p>
        </w:tc>
        <w:tc>
          <w:tcPr>
            <w:tcW w:w="2835" w:type="dxa"/>
            <w:gridSpan w:val="2"/>
          </w:tcPr>
          <w:p w14:paraId="49756909" w14:textId="77777777" w:rsidR="00F812CF" w:rsidRPr="005647EB" w:rsidRDefault="00F812CF" w:rsidP="001E675B">
            <w:pPr>
              <w:pStyle w:val="TAC"/>
              <w:rPr>
                <w:rFonts w:cs="v4.2.0"/>
                <w:lang w:eastAsia="zh-CN"/>
              </w:rPr>
            </w:pPr>
            <w:r w:rsidRPr="005647EB">
              <w:rPr>
                <w:rFonts w:cs="v4.2.0"/>
                <w:lang w:eastAsia="zh-CN"/>
              </w:rPr>
              <w:t>0</w:t>
            </w:r>
          </w:p>
        </w:tc>
        <w:tc>
          <w:tcPr>
            <w:tcW w:w="3544" w:type="dxa"/>
          </w:tcPr>
          <w:p w14:paraId="384B65AC" w14:textId="77777777" w:rsidR="00F812CF" w:rsidRPr="005647EB" w:rsidRDefault="00F812CF" w:rsidP="001E675B">
            <w:pPr>
              <w:pStyle w:val="TAL"/>
              <w:rPr>
                <w:rFonts w:cs="Arial"/>
                <w:lang w:eastAsia="zh-CN"/>
              </w:rPr>
            </w:pPr>
          </w:p>
        </w:tc>
      </w:tr>
      <w:tr w:rsidR="00F812CF" w:rsidRPr="005647EB" w14:paraId="54644EEF" w14:textId="77777777" w:rsidTr="002570E4">
        <w:trPr>
          <w:cantSplit/>
          <w:jc w:val="center"/>
        </w:trPr>
        <w:tc>
          <w:tcPr>
            <w:tcW w:w="534" w:type="dxa"/>
            <w:vMerge/>
          </w:tcPr>
          <w:p w14:paraId="69B64511" w14:textId="77777777" w:rsidR="00F812CF" w:rsidRPr="005647EB" w:rsidRDefault="00F812CF" w:rsidP="001E675B">
            <w:pPr>
              <w:pStyle w:val="TAL"/>
              <w:rPr>
                <w:rFonts w:cs="Arial"/>
                <w:bCs/>
                <w:lang w:eastAsia="zh-CN"/>
              </w:rPr>
            </w:pPr>
          </w:p>
        </w:tc>
        <w:tc>
          <w:tcPr>
            <w:tcW w:w="1984" w:type="dxa"/>
          </w:tcPr>
          <w:p w14:paraId="108488DA" w14:textId="4AACB66D" w:rsidR="00F812CF" w:rsidRPr="005647EB" w:rsidRDefault="00F812CF" w:rsidP="001E675B">
            <w:pPr>
              <w:pStyle w:val="TAL"/>
              <w:rPr>
                <w:rFonts w:cs="Arial"/>
                <w:lang w:eastAsia="zh-CN"/>
              </w:rPr>
            </w:pPr>
            <w:r w:rsidRPr="005647EB">
              <w:rPr>
                <w:rFonts w:cs="Arial"/>
                <w:lang w:eastAsia="zh-CN"/>
              </w:rPr>
              <w:t>Time</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Trigger</w:t>
            </w:r>
          </w:p>
        </w:tc>
        <w:tc>
          <w:tcPr>
            <w:tcW w:w="709" w:type="dxa"/>
          </w:tcPr>
          <w:p w14:paraId="4782C758" w14:textId="77777777" w:rsidR="00F812CF" w:rsidRPr="005647EB" w:rsidRDefault="00F812CF" w:rsidP="001E675B">
            <w:pPr>
              <w:pStyle w:val="TAC"/>
              <w:rPr>
                <w:rFonts w:cs="v4.2.0"/>
                <w:lang w:eastAsia="zh-CN"/>
              </w:rPr>
            </w:pPr>
            <w:r w:rsidRPr="005647EB">
              <w:rPr>
                <w:rFonts w:cs="v4.2.0"/>
                <w:lang w:eastAsia="zh-CN"/>
              </w:rPr>
              <w:t>S</w:t>
            </w:r>
          </w:p>
        </w:tc>
        <w:tc>
          <w:tcPr>
            <w:tcW w:w="2835" w:type="dxa"/>
            <w:gridSpan w:val="2"/>
            <w:vAlign w:val="center"/>
          </w:tcPr>
          <w:p w14:paraId="7F2664FD" w14:textId="77777777" w:rsidR="00F812CF" w:rsidRPr="005647EB" w:rsidRDefault="00F812CF" w:rsidP="001E675B">
            <w:pPr>
              <w:pStyle w:val="TAC"/>
              <w:rPr>
                <w:rFonts w:cs="v4.2.0"/>
                <w:lang w:eastAsia="zh-CN"/>
              </w:rPr>
            </w:pPr>
            <w:r w:rsidRPr="005647EB">
              <w:rPr>
                <w:rFonts w:cs="v4.2.0"/>
                <w:lang w:eastAsia="zh-CN"/>
              </w:rPr>
              <w:t>0</w:t>
            </w:r>
          </w:p>
        </w:tc>
        <w:tc>
          <w:tcPr>
            <w:tcW w:w="3544" w:type="dxa"/>
          </w:tcPr>
          <w:p w14:paraId="7EFD3EEF" w14:textId="77777777" w:rsidR="00F812CF" w:rsidRPr="005647EB" w:rsidRDefault="00F812CF" w:rsidP="001E675B">
            <w:pPr>
              <w:pStyle w:val="TAL"/>
              <w:rPr>
                <w:rFonts w:cs="Arial"/>
                <w:lang w:eastAsia="zh-CN"/>
              </w:rPr>
            </w:pPr>
          </w:p>
        </w:tc>
      </w:tr>
      <w:tr w:rsidR="00F812CF" w:rsidRPr="005647EB" w14:paraId="176847F6" w14:textId="77777777" w:rsidTr="002570E4">
        <w:trPr>
          <w:cantSplit/>
          <w:jc w:val="center"/>
        </w:trPr>
        <w:tc>
          <w:tcPr>
            <w:tcW w:w="2518" w:type="dxa"/>
            <w:gridSpan w:val="2"/>
          </w:tcPr>
          <w:p w14:paraId="27350742" w14:textId="39EC595E" w:rsidR="00F812CF" w:rsidRPr="005647EB" w:rsidRDefault="00F812CF" w:rsidP="001E675B">
            <w:pPr>
              <w:pStyle w:val="TAL"/>
              <w:rPr>
                <w:rFonts w:cs="Arial"/>
              </w:rPr>
            </w:pPr>
            <w:r w:rsidRPr="005647EB">
              <w:rPr>
                <w:rFonts w:cs="Arial"/>
              </w:rPr>
              <w:t>Filter</w:t>
            </w:r>
            <w:r w:rsidR="002570E4" w:rsidRPr="005647EB">
              <w:rPr>
                <w:rFonts w:cs="Arial"/>
              </w:rPr>
              <w:t xml:space="preserve"> </w:t>
            </w:r>
            <w:r w:rsidRPr="005647EB">
              <w:rPr>
                <w:rFonts w:cs="Arial"/>
              </w:rPr>
              <w:t>coefficient</w:t>
            </w:r>
          </w:p>
        </w:tc>
        <w:tc>
          <w:tcPr>
            <w:tcW w:w="709" w:type="dxa"/>
          </w:tcPr>
          <w:p w14:paraId="3864400D" w14:textId="77777777" w:rsidR="00F812CF" w:rsidRPr="005647EB" w:rsidRDefault="00F812CF" w:rsidP="001E675B">
            <w:pPr>
              <w:pStyle w:val="TAC"/>
              <w:rPr>
                <w:rFonts w:cs="Arial"/>
              </w:rPr>
            </w:pPr>
          </w:p>
        </w:tc>
        <w:tc>
          <w:tcPr>
            <w:tcW w:w="2835" w:type="dxa"/>
            <w:gridSpan w:val="2"/>
          </w:tcPr>
          <w:p w14:paraId="78F9FABA" w14:textId="77777777" w:rsidR="00F812CF" w:rsidRPr="005647EB" w:rsidRDefault="00F812CF" w:rsidP="001E675B">
            <w:pPr>
              <w:pStyle w:val="TAC"/>
              <w:rPr>
                <w:rFonts w:cs="Arial"/>
              </w:rPr>
            </w:pPr>
            <w:r w:rsidRPr="005647EB">
              <w:rPr>
                <w:rFonts w:cs="v4.2.0"/>
              </w:rPr>
              <w:t>0</w:t>
            </w:r>
          </w:p>
        </w:tc>
        <w:tc>
          <w:tcPr>
            <w:tcW w:w="3544" w:type="dxa"/>
          </w:tcPr>
          <w:p w14:paraId="2914A0C4" w14:textId="16880FCB" w:rsidR="00F812CF" w:rsidRPr="005647EB" w:rsidRDefault="00F812CF" w:rsidP="001E675B">
            <w:pPr>
              <w:pStyle w:val="TAL"/>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F812CF" w:rsidRPr="005647EB" w14:paraId="7FC0E184" w14:textId="77777777" w:rsidTr="002570E4">
        <w:trPr>
          <w:cantSplit/>
          <w:jc w:val="center"/>
        </w:trPr>
        <w:tc>
          <w:tcPr>
            <w:tcW w:w="2518" w:type="dxa"/>
            <w:gridSpan w:val="2"/>
          </w:tcPr>
          <w:p w14:paraId="169D6A28" w14:textId="0BBA5E88" w:rsidR="00F812CF" w:rsidRPr="005647EB" w:rsidRDefault="00F812CF" w:rsidP="001E675B">
            <w:pPr>
              <w:pStyle w:val="TAL"/>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709" w:type="dxa"/>
          </w:tcPr>
          <w:p w14:paraId="2FFE4671" w14:textId="77777777" w:rsidR="00F812CF" w:rsidRPr="005647EB" w:rsidRDefault="00F812CF" w:rsidP="001E675B">
            <w:pPr>
              <w:pStyle w:val="TAC"/>
              <w:rPr>
                <w:rFonts w:cs="Arial"/>
              </w:rPr>
            </w:pPr>
          </w:p>
        </w:tc>
        <w:tc>
          <w:tcPr>
            <w:tcW w:w="2835" w:type="dxa"/>
            <w:gridSpan w:val="2"/>
          </w:tcPr>
          <w:p w14:paraId="48E12296" w14:textId="77777777" w:rsidR="00F812CF" w:rsidRPr="005647EB" w:rsidRDefault="00F812CF" w:rsidP="001E675B">
            <w:pPr>
              <w:pStyle w:val="TAC"/>
              <w:rPr>
                <w:rFonts w:cs="Arial"/>
                <w:lang w:eastAsia="zh-CN"/>
              </w:rPr>
            </w:pPr>
            <w:r w:rsidRPr="005647EB">
              <w:rPr>
                <w:rFonts w:cs="Arial"/>
                <w:lang w:eastAsia="zh-CN"/>
              </w:rPr>
              <w:t>0</w:t>
            </w:r>
          </w:p>
        </w:tc>
        <w:tc>
          <w:tcPr>
            <w:tcW w:w="3544" w:type="dxa"/>
          </w:tcPr>
          <w:p w14:paraId="7FF89D8B" w14:textId="77777777" w:rsidR="00F812CF" w:rsidRPr="005647EB" w:rsidRDefault="00F812CF" w:rsidP="001E675B">
            <w:pPr>
              <w:pStyle w:val="TAL"/>
              <w:rPr>
                <w:rFonts w:cs="Arial"/>
              </w:rPr>
            </w:pPr>
          </w:p>
        </w:tc>
      </w:tr>
      <w:tr w:rsidR="00F812CF" w:rsidRPr="005647EB" w14:paraId="654FFAE3" w14:textId="77777777" w:rsidTr="002570E4">
        <w:trPr>
          <w:cantSplit/>
          <w:jc w:val="center"/>
        </w:trPr>
        <w:tc>
          <w:tcPr>
            <w:tcW w:w="2518" w:type="dxa"/>
            <w:gridSpan w:val="2"/>
          </w:tcPr>
          <w:p w14:paraId="25988741" w14:textId="5040669D" w:rsidR="00F812CF" w:rsidRPr="005647EB" w:rsidRDefault="00F812CF" w:rsidP="002570E4">
            <w:pPr>
              <w:pStyle w:val="TAL"/>
              <w:keepNext w:val="0"/>
              <w:keepLines w:val="0"/>
              <w:rPr>
                <w:rFonts w:cs="Arial"/>
                <w:lang w:eastAsia="zh-CN"/>
              </w:rPr>
            </w:pPr>
            <w:r w:rsidRPr="005647EB">
              <w:rPr>
                <w:i/>
              </w:rPr>
              <w:t>Rmax</w:t>
            </w:r>
            <w:r w:rsidR="002570E4" w:rsidRPr="005647EB">
              <w:rPr>
                <w:i/>
              </w:rPr>
              <w:t xml:space="preserve"> </w:t>
            </w:r>
          </w:p>
        </w:tc>
        <w:tc>
          <w:tcPr>
            <w:tcW w:w="709" w:type="dxa"/>
          </w:tcPr>
          <w:p w14:paraId="67899DA8" w14:textId="77777777" w:rsidR="00F812CF" w:rsidRPr="005647EB" w:rsidRDefault="00F812CF" w:rsidP="002570E4">
            <w:pPr>
              <w:pStyle w:val="TAC"/>
              <w:keepNext w:val="0"/>
              <w:keepLines w:val="0"/>
              <w:rPr>
                <w:rFonts w:cs="Arial"/>
              </w:rPr>
            </w:pPr>
          </w:p>
        </w:tc>
        <w:tc>
          <w:tcPr>
            <w:tcW w:w="2835" w:type="dxa"/>
            <w:gridSpan w:val="2"/>
          </w:tcPr>
          <w:p w14:paraId="25721617" w14:textId="77777777" w:rsidR="00F812CF" w:rsidRPr="005647EB" w:rsidRDefault="00F812CF" w:rsidP="002570E4">
            <w:pPr>
              <w:pStyle w:val="TAC"/>
              <w:keepNext w:val="0"/>
              <w:keepLines w:val="0"/>
              <w:rPr>
                <w:rFonts w:cs="Arial"/>
                <w:lang w:eastAsia="zh-CN"/>
              </w:rPr>
            </w:pPr>
            <w:r w:rsidRPr="005647EB">
              <w:rPr>
                <w:rFonts w:cs="Arial"/>
                <w:lang w:eastAsia="zh-CN"/>
              </w:rPr>
              <w:t>8</w:t>
            </w:r>
          </w:p>
        </w:tc>
        <w:tc>
          <w:tcPr>
            <w:tcW w:w="3544" w:type="dxa"/>
          </w:tcPr>
          <w:p w14:paraId="24C644F4" w14:textId="0C941867" w:rsidR="00F812CF" w:rsidRPr="005647EB" w:rsidRDefault="00F812CF"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i/>
              </w:rPr>
              <w:t xml:space="preserve"> </w:t>
            </w:r>
            <w:r w:rsidRPr="005647EB">
              <w:rPr>
                <w:i/>
              </w:rPr>
              <w:t>mPDCCH-NumRepetition</w:t>
            </w:r>
            <w:r w:rsidR="002570E4" w:rsidRPr="005647EB">
              <w:t xml:space="preserve"> </w:t>
            </w:r>
            <w:r w:rsidR="002570E4" w:rsidRPr="005647EB">
              <w:rPr>
                <w:rFonts w:cs="Arial"/>
              </w:rPr>
              <w:t xml:space="preserve">in 3GPP TS </w:t>
            </w:r>
            <w:r w:rsidRPr="005647EB">
              <w:rPr>
                <w:rFonts w:cs="Arial"/>
              </w:rPr>
              <w:t>36.331</w:t>
            </w:r>
          </w:p>
        </w:tc>
      </w:tr>
      <w:tr w:rsidR="00F812CF" w:rsidRPr="005647EB" w14:paraId="1BC65C52" w14:textId="77777777" w:rsidTr="002570E4">
        <w:trPr>
          <w:cantSplit/>
          <w:jc w:val="center"/>
        </w:trPr>
        <w:tc>
          <w:tcPr>
            <w:tcW w:w="2518" w:type="dxa"/>
            <w:gridSpan w:val="2"/>
          </w:tcPr>
          <w:p w14:paraId="4858C3C9" w14:textId="77777777" w:rsidR="00F812CF" w:rsidRPr="005647EB" w:rsidRDefault="00F812CF" w:rsidP="002570E4">
            <w:pPr>
              <w:pStyle w:val="TAL"/>
              <w:keepNext w:val="0"/>
              <w:keepLines w:val="0"/>
              <w:rPr>
                <w:i/>
              </w:rPr>
            </w:pPr>
            <w:r w:rsidRPr="005647EB">
              <w:rPr>
                <w:i/>
              </w:rPr>
              <w:t>G</w:t>
            </w:r>
          </w:p>
        </w:tc>
        <w:tc>
          <w:tcPr>
            <w:tcW w:w="709" w:type="dxa"/>
          </w:tcPr>
          <w:p w14:paraId="105BD063" w14:textId="77777777" w:rsidR="00F812CF" w:rsidRPr="005647EB" w:rsidRDefault="00F812CF" w:rsidP="002570E4">
            <w:pPr>
              <w:pStyle w:val="TAC"/>
              <w:keepNext w:val="0"/>
              <w:keepLines w:val="0"/>
              <w:rPr>
                <w:rFonts w:cs="Arial"/>
              </w:rPr>
            </w:pPr>
          </w:p>
        </w:tc>
        <w:tc>
          <w:tcPr>
            <w:tcW w:w="2835" w:type="dxa"/>
            <w:gridSpan w:val="2"/>
          </w:tcPr>
          <w:p w14:paraId="2D561BB1" w14:textId="77777777" w:rsidR="00F812CF" w:rsidRPr="005647EB" w:rsidRDefault="00F812CF" w:rsidP="002570E4">
            <w:pPr>
              <w:pStyle w:val="TAC"/>
              <w:keepNext w:val="0"/>
              <w:keepLines w:val="0"/>
              <w:rPr>
                <w:rFonts w:cs="Arial"/>
                <w:lang w:eastAsia="zh-CN"/>
              </w:rPr>
            </w:pPr>
            <w:r w:rsidRPr="005647EB">
              <w:rPr>
                <w:rFonts w:cs="Arial"/>
                <w:lang w:eastAsia="zh-CN"/>
              </w:rPr>
              <w:t>1</w:t>
            </w:r>
          </w:p>
        </w:tc>
        <w:tc>
          <w:tcPr>
            <w:tcW w:w="3544" w:type="dxa"/>
          </w:tcPr>
          <w:p w14:paraId="5B7111D7" w14:textId="3F2D57F8" w:rsidR="00F812CF" w:rsidRPr="005647EB" w:rsidRDefault="00F812CF"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mPDCCH-startSF-UESS</w:t>
            </w:r>
            <w:r w:rsidR="002570E4" w:rsidRPr="005647EB">
              <w:rPr>
                <w:i/>
              </w:rPr>
              <w:t xml:space="preserve"> </w:t>
            </w:r>
            <w:r w:rsidR="002570E4" w:rsidRPr="005647EB">
              <w:rPr>
                <w:rFonts w:cs="Arial"/>
              </w:rPr>
              <w:t xml:space="preserve">in 3GPP TS </w:t>
            </w:r>
            <w:r w:rsidRPr="005647EB">
              <w:rPr>
                <w:rFonts w:cs="Arial"/>
              </w:rPr>
              <w:t>36.331</w:t>
            </w:r>
          </w:p>
        </w:tc>
      </w:tr>
      <w:tr w:rsidR="00F812CF" w:rsidRPr="005647EB" w14:paraId="4130665E" w14:textId="77777777" w:rsidTr="002570E4">
        <w:trPr>
          <w:cantSplit/>
          <w:jc w:val="center"/>
        </w:trPr>
        <w:tc>
          <w:tcPr>
            <w:tcW w:w="2518" w:type="dxa"/>
            <w:gridSpan w:val="2"/>
          </w:tcPr>
          <w:p w14:paraId="23D068E4" w14:textId="77777777" w:rsidR="00F812CF" w:rsidRPr="005647EB" w:rsidRDefault="00F812CF" w:rsidP="002570E4">
            <w:pPr>
              <w:pStyle w:val="TAL"/>
              <w:keepNext w:val="0"/>
              <w:keepLines w:val="0"/>
              <w:rPr>
                <w:i/>
              </w:rPr>
            </w:pPr>
            <w:r w:rsidRPr="005647EB">
              <w:rPr>
                <w:i/>
              </w:rPr>
              <w:t>X</w:t>
            </w:r>
          </w:p>
        </w:tc>
        <w:tc>
          <w:tcPr>
            <w:tcW w:w="709" w:type="dxa"/>
          </w:tcPr>
          <w:p w14:paraId="0D54C806" w14:textId="77777777" w:rsidR="00F812CF" w:rsidRPr="005647EB" w:rsidRDefault="00F812CF" w:rsidP="002570E4">
            <w:pPr>
              <w:pStyle w:val="TAC"/>
              <w:keepNext w:val="0"/>
              <w:keepLines w:val="0"/>
              <w:rPr>
                <w:rFonts w:cs="Arial"/>
              </w:rPr>
            </w:pPr>
          </w:p>
        </w:tc>
        <w:tc>
          <w:tcPr>
            <w:tcW w:w="2835" w:type="dxa"/>
            <w:gridSpan w:val="2"/>
          </w:tcPr>
          <w:p w14:paraId="088A55D1" w14:textId="77777777" w:rsidR="00F812CF" w:rsidRPr="005647EB" w:rsidRDefault="00F812CF" w:rsidP="002570E4">
            <w:pPr>
              <w:pStyle w:val="TAC"/>
              <w:keepNext w:val="0"/>
              <w:keepLines w:val="0"/>
              <w:rPr>
                <w:rFonts w:cs="Arial"/>
                <w:lang w:eastAsia="zh-CN"/>
              </w:rPr>
            </w:pPr>
            <w:r w:rsidRPr="005647EB">
              <w:rPr>
                <w:rFonts w:cs="Arial"/>
                <w:lang w:eastAsia="zh-CN"/>
              </w:rPr>
              <w:t>scheme10</w:t>
            </w:r>
          </w:p>
        </w:tc>
        <w:tc>
          <w:tcPr>
            <w:tcW w:w="3544" w:type="dxa"/>
          </w:tcPr>
          <w:p w14:paraId="3E0AD8EA" w14:textId="6323E534" w:rsidR="00F812CF" w:rsidRPr="005647EB" w:rsidRDefault="00F812CF"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measGapSharingScheme</w:t>
            </w:r>
            <w:r w:rsidR="002570E4" w:rsidRPr="005647EB">
              <w:rPr>
                <w:i/>
              </w:rPr>
              <w:t xml:space="preserve"> </w:t>
            </w:r>
            <w:r w:rsidR="002570E4" w:rsidRPr="005647EB">
              <w:t>in 3GPP TS</w:t>
            </w:r>
            <w:r w:rsidR="002570E4" w:rsidRPr="005647EB">
              <w:rPr>
                <w:rFonts w:cs="Arial"/>
              </w:rPr>
              <w:t xml:space="preserve"> </w:t>
            </w:r>
            <w:r w:rsidRPr="005647EB">
              <w:rPr>
                <w:rFonts w:cs="Arial"/>
              </w:rPr>
              <w:t>36.331</w:t>
            </w:r>
          </w:p>
        </w:tc>
      </w:tr>
      <w:tr w:rsidR="00F812CF" w:rsidRPr="005647EB" w14:paraId="5305FC5F" w14:textId="77777777" w:rsidTr="002570E4">
        <w:trPr>
          <w:cantSplit/>
          <w:jc w:val="center"/>
        </w:trPr>
        <w:tc>
          <w:tcPr>
            <w:tcW w:w="2518" w:type="dxa"/>
            <w:gridSpan w:val="2"/>
          </w:tcPr>
          <w:p w14:paraId="78D40A6C" w14:textId="77777777" w:rsidR="00F812CF" w:rsidRPr="005647EB" w:rsidRDefault="00F812CF" w:rsidP="002570E4">
            <w:pPr>
              <w:pStyle w:val="TAL"/>
              <w:keepNext w:val="0"/>
              <w:keepLines w:val="0"/>
              <w:rPr>
                <w:rFonts w:cs="Arial"/>
              </w:rPr>
            </w:pPr>
            <w:r w:rsidRPr="005647EB">
              <w:rPr>
                <w:rFonts w:cs="Arial"/>
              </w:rPr>
              <w:t>T1</w:t>
            </w:r>
          </w:p>
        </w:tc>
        <w:tc>
          <w:tcPr>
            <w:tcW w:w="709" w:type="dxa"/>
          </w:tcPr>
          <w:p w14:paraId="79A0CF1C" w14:textId="77777777" w:rsidR="00F812CF" w:rsidRPr="005647EB" w:rsidRDefault="00F812CF" w:rsidP="002570E4">
            <w:pPr>
              <w:pStyle w:val="TAC"/>
              <w:keepNext w:val="0"/>
              <w:keepLines w:val="0"/>
              <w:rPr>
                <w:rFonts w:cs="Arial"/>
              </w:rPr>
            </w:pPr>
            <w:r w:rsidRPr="005647EB">
              <w:rPr>
                <w:rFonts w:cs="v4.2.0"/>
              </w:rPr>
              <w:t>S</w:t>
            </w:r>
          </w:p>
        </w:tc>
        <w:tc>
          <w:tcPr>
            <w:tcW w:w="2835" w:type="dxa"/>
            <w:gridSpan w:val="2"/>
          </w:tcPr>
          <w:p w14:paraId="29366B5F" w14:textId="77777777" w:rsidR="00F812CF" w:rsidRPr="005647EB" w:rsidRDefault="00F812CF" w:rsidP="002570E4">
            <w:pPr>
              <w:pStyle w:val="TAC"/>
              <w:keepNext w:val="0"/>
              <w:keepLines w:val="0"/>
              <w:rPr>
                <w:rFonts w:cs="Arial"/>
              </w:rPr>
            </w:pPr>
            <w:r w:rsidRPr="005647EB">
              <w:rPr>
                <w:rFonts w:cs="v4.2.0"/>
              </w:rPr>
              <w:t>5</w:t>
            </w:r>
          </w:p>
        </w:tc>
        <w:tc>
          <w:tcPr>
            <w:tcW w:w="3544" w:type="dxa"/>
          </w:tcPr>
          <w:p w14:paraId="27C1DB47" w14:textId="77777777" w:rsidR="00F812CF" w:rsidRPr="005647EB" w:rsidRDefault="00F812CF" w:rsidP="002570E4">
            <w:pPr>
              <w:pStyle w:val="TAL"/>
              <w:keepNext w:val="0"/>
              <w:keepLines w:val="0"/>
              <w:rPr>
                <w:rFonts w:cs="Arial"/>
              </w:rPr>
            </w:pPr>
          </w:p>
        </w:tc>
      </w:tr>
      <w:tr w:rsidR="00F812CF" w:rsidRPr="005647EB" w14:paraId="0541028D" w14:textId="77777777" w:rsidTr="002570E4">
        <w:trPr>
          <w:cantSplit/>
          <w:jc w:val="center"/>
        </w:trPr>
        <w:tc>
          <w:tcPr>
            <w:tcW w:w="2518" w:type="dxa"/>
            <w:gridSpan w:val="2"/>
          </w:tcPr>
          <w:p w14:paraId="27AFB097" w14:textId="77777777" w:rsidR="00F812CF" w:rsidRPr="005647EB" w:rsidRDefault="00F812CF" w:rsidP="002570E4">
            <w:pPr>
              <w:pStyle w:val="TAL"/>
              <w:keepNext w:val="0"/>
              <w:keepLines w:val="0"/>
              <w:rPr>
                <w:rFonts w:cs="Arial"/>
              </w:rPr>
            </w:pPr>
            <w:r w:rsidRPr="005647EB">
              <w:rPr>
                <w:rFonts w:cs="Arial"/>
              </w:rPr>
              <w:t>T2</w:t>
            </w:r>
          </w:p>
        </w:tc>
        <w:tc>
          <w:tcPr>
            <w:tcW w:w="709" w:type="dxa"/>
          </w:tcPr>
          <w:p w14:paraId="1A164FCC" w14:textId="77777777" w:rsidR="00F812CF" w:rsidRPr="005647EB" w:rsidRDefault="00F812CF" w:rsidP="002570E4">
            <w:pPr>
              <w:pStyle w:val="TAC"/>
              <w:keepNext w:val="0"/>
              <w:keepLines w:val="0"/>
              <w:rPr>
                <w:rFonts w:cs="Arial"/>
              </w:rPr>
            </w:pPr>
            <w:r w:rsidRPr="005647EB">
              <w:rPr>
                <w:rFonts w:cs="v4.2.0"/>
              </w:rPr>
              <w:t>S</w:t>
            </w:r>
          </w:p>
        </w:tc>
        <w:tc>
          <w:tcPr>
            <w:tcW w:w="1417" w:type="dxa"/>
          </w:tcPr>
          <w:p w14:paraId="65000EC3" w14:textId="77777777" w:rsidR="00F812CF" w:rsidRPr="005647EB" w:rsidRDefault="00F812CF" w:rsidP="002570E4">
            <w:pPr>
              <w:pStyle w:val="TAC"/>
              <w:keepNext w:val="0"/>
              <w:keepLines w:val="0"/>
              <w:rPr>
                <w:rFonts w:cs="Arial"/>
                <w:lang w:eastAsia="zh-CN"/>
              </w:rPr>
            </w:pPr>
            <w:r w:rsidRPr="005647EB">
              <w:rPr>
                <w:rFonts w:cs="v4.2.0"/>
                <w:lang w:eastAsia="zh-CN"/>
              </w:rPr>
              <w:t>10</w:t>
            </w:r>
          </w:p>
        </w:tc>
        <w:tc>
          <w:tcPr>
            <w:tcW w:w="1418" w:type="dxa"/>
          </w:tcPr>
          <w:p w14:paraId="4E433DE2" w14:textId="77777777" w:rsidR="00F812CF" w:rsidRPr="005647EB" w:rsidRDefault="00F812CF" w:rsidP="002570E4">
            <w:pPr>
              <w:pStyle w:val="TAC"/>
              <w:keepNext w:val="0"/>
              <w:keepLines w:val="0"/>
              <w:rPr>
                <w:rFonts w:cs="Arial"/>
              </w:rPr>
            </w:pPr>
            <w:r w:rsidRPr="005647EB">
              <w:rPr>
                <w:rFonts w:cs="Arial"/>
              </w:rPr>
              <w:t>60</w:t>
            </w:r>
          </w:p>
        </w:tc>
        <w:tc>
          <w:tcPr>
            <w:tcW w:w="3544" w:type="dxa"/>
          </w:tcPr>
          <w:p w14:paraId="04A9E84A" w14:textId="77777777" w:rsidR="00F812CF" w:rsidRPr="005647EB" w:rsidRDefault="00F812CF" w:rsidP="002570E4">
            <w:pPr>
              <w:pStyle w:val="TAL"/>
              <w:keepNext w:val="0"/>
              <w:keepLines w:val="0"/>
              <w:rPr>
                <w:rFonts w:cs="Arial"/>
              </w:rPr>
            </w:pPr>
          </w:p>
        </w:tc>
      </w:tr>
    </w:tbl>
    <w:p w14:paraId="2A0BA062" w14:textId="77777777" w:rsidR="00F812CF" w:rsidRPr="005647EB" w:rsidRDefault="00F812CF" w:rsidP="002570E4">
      <w:pPr>
        <w:rPr>
          <w:lang w:eastAsia="zh-TW"/>
        </w:rPr>
      </w:pPr>
    </w:p>
    <w:p w14:paraId="1B149C2E" w14:textId="77777777" w:rsidR="00F812CF" w:rsidRPr="005647EB" w:rsidRDefault="00F812CF" w:rsidP="002570E4">
      <w:pPr>
        <w:pStyle w:val="Heading5"/>
        <w:keepNext w:val="0"/>
        <w:keepLines w:val="0"/>
        <w:rPr>
          <w:lang w:eastAsia="zh-TW"/>
        </w:rPr>
      </w:pPr>
      <w:r w:rsidRPr="005647EB">
        <w:rPr>
          <w:lang w:eastAsia="zh-TW"/>
        </w:rPr>
        <w:t>8.3.16.4.2</w:t>
      </w:r>
      <w:r w:rsidRPr="005647EB">
        <w:rPr>
          <w:lang w:eastAsia="zh-TW"/>
        </w:rPr>
        <w:tab/>
        <w:t>Test procedure</w:t>
      </w:r>
    </w:p>
    <w:p w14:paraId="00B85C9E" w14:textId="77777777" w:rsidR="008D1EDE" w:rsidRPr="005647EB" w:rsidRDefault="008D1EDE" w:rsidP="002570E4">
      <w:r w:rsidRPr="005647EB">
        <w:t>The test consists of two successive time periods, with time durations of T1 and T2 respectively. During time duration T1, the UE shall not have any timing information of cell 2. At the beginning of T2 the transmission power of cell 2 is increased to the same level as for cell 1, and due to usage of an offset this shall result in reporting of Event A3.</w:t>
      </w:r>
    </w:p>
    <w:p w14:paraId="3BC5CCF3" w14:textId="77777777" w:rsidR="008D1EDE" w:rsidRPr="005647EB" w:rsidRDefault="008D1EDE" w:rsidP="002570E4">
      <w:r w:rsidRPr="005647EB">
        <w:t xml:space="preserve">In Test 1 UE needs to be provided at least once every 500ms with new Timing Advance Command MAC control element to restart the Time alignment timer to keep UE uplink time alignment. </w:t>
      </w:r>
      <w:r w:rsidR="00C26C6B" w:rsidRPr="005647EB">
        <w:t>Furthermore</w:t>
      </w:r>
      <w:r w:rsidRPr="005647EB">
        <w:t xml:space="preserve"> UE is allocated with PUSCH resource at every DRX cycle.</w:t>
      </w:r>
    </w:p>
    <w:p w14:paraId="2E545EEC" w14:textId="77777777" w:rsidR="008D1EDE" w:rsidRPr="005647EB" w:rsidRDefault="008D1EDE" w:rsidP="002570E4">
      <w:r w:rsidRPr="005647EB">
        <w:t xml:space="preserve">In Test 2 the uplink time </w:t>
      </w:r>
      <w:r w:rsidR="00C26C6B" w:rsidRPr="005647EB">
        <w:t>alignment</w:t>
      </w:r>
      <w:r w:rsidRPr="005647EB">
        <w:t xml:space="preserve"> is not maintained and UE needs to use RACH to obtain UL allocation for measurement reporting.</w:t>
      </w:r>
    </w:p>
    <w:p w14:paraId="75CA3E1A" w14:textId="3E5D3B86" w:rsidR="008D1EDE" w:rsidRPr="005647EB" w:rsidRDefault="001E675B" w:rsidP="001E675B">
      <w:pPr>
        <w:pStyle w:val="B1"/>
        <w:ind w:left="709" w:hanging="425"/>
      </w:pPr>
      <w:r w:rsidRPr="005647EB">
        <w:t>1.</w:t>
      </w:r>
      <w:r w:rsidRPr="005647EB">
        <w:tab/>
      </w:r>
      <w:r w:rsidR="008D1EDE" w:rsidRPr="005647EB">
        <w:t xml:space="preserve">Ensure the UE is in State 3A-RF CE according </w:t>
      </w:r>
      <w:r w:rsidR="002570E4" w:rsidRPr="005647EB">
        <w:t>to 3GPP TS</w:t>
      </w:r>
      <w:r w:rsidR="008D1EDE" w:rsidRPr="005647EB">
        <w:t xml:space="preserve"> 36.508 [7] clause 7.2A.3AA</w:t>
      </w:r>
      <w:r w:rsidRPr="005647EB">
        <w:t>.</w:t>
      </w:r>
    </w:p>
    <w:p w14:paraId="6ABD5864" w14:textId="24224B98" w:rsidR="008D1EDE" w:rsidRPr="005647EB" w:rsidRDefault="008D1EDE" w:rsidP="001E675B">
      <w:pPr>
        <w:pStyle w:val="B1"/>
        <w:ind w:left="709" w:hanging="425"/>
      </w:pPr>
      <w:r w:rsidRPr="005647EB">
        <w:rPr>
          <w:rFonts w:eastAsia="??"/>
        </w:rPr>
        <w:t>2.</w:t>
      </w:r>
      <w:r w:rsidR="001E675B" w:rsidRPr="005647EB">
        <w:rPr>
          <w:rFonts w:eastAsia="??"/>
        </w:rPr>
        <w:tab/>
      </w:r>
      <w:r w:rsidRPr="005647EB">
        <w:rPr>
          <w:rFonts w:eastAsia="??"/>
        </w:rPr>
        <w:t xml:space="preserve">Set the parameters according to T1 in Table 8.3.16.5-1. </w:t>
      </w:r>
      <w:r w:rsidRPr="005647EB">
        <w:t>Propagation conditions are set according to Annex B clauses B.1.1 and B.2.2. T1 starts.</w:t>
      </w:r>
    </w:p>
    <w:p w14:paraId="7CF4D25C" w14:textId="5D6BCD28" w:rsidR="008D1EDE" w:rsidRPr="005647EB" w:rsidRDefault="008D1EDE" w:rsidP="001E675B">
      <w:pPr>
        <w:pStyle w:val="B1"/>
        <w:ind w:left="709" w:hanging="425"/>
      </w:pPr>
      <w:r w:rsidRPr="005647EB">
        <w:t>3.</w:t>
      </w:r>
      <w:r w:rsidR="001E675B" w:rsidRPr="005647EB">
        <w:tab/>
      </w:r>
      <w:r w:rsidRPr="005647EB">
        <w:t>SS shall transmit an RRCConnectionReconfiguration message.</w:t>
      </w:r>
    </w:p>
    <w:p w14:paraId="5737120D" w14:textId="400E351F" w:rsidR="008D1EDE" w:rsidRPr="005647EB" w:rsidRDefault="008D1EDE" w:rsidP="001E675B">
      <w:pPr>
        <w:pStyle w:val="B1"/>
        <w:ind w:left="709" w:hanging="425"/>
      </w:pPr>
      <w:r w:rsidRPr="005647EB">
        <w:t>4.</w:t>
      </w:r>
      <w:r w:rsidR="001E675B" w:rsidRPr="005647EB">
        <w:tab/>
      </w:r>
      <w:r w:rsidRPr="005647EB">
        <w:t>The UE shall transmit RRCConnectionReconfigurationComplete message.</w:t>
      </w:r>
    </w:p>
    <w:p w14:paraId="76BC55A9" w14:textId="05F8CCEF" w:rsidR="008D1EDE" w:rsidRPr="005647EB" w:rsidRDefault="008D1EDE" w:rsidP="001E675B">
      <w:pPr>
        <w:pStyle w:val="B1"/>
        <w:ind w:left="709" w:hanging="425"/>
      </w:pPr>
      <w:r w:rsidRPr="005647EB">
        <w:t>5.</w:t>
      </w:r>
      <w:r w:rsidR="001E675B" w:rsidRPr="005647EB">
        <w:tab/>
      </w:r>
      <w:r w:rsidRPr="005647EB">
        <w:t>When T1 expires, the SS shall switch the power setting from T1 to T2 as specified in Table 8.3.16.5-1.</w:t>
      </w:r>
    </w:p>
    <w:p w14:paraId="322F258A" w14:textId="6C1C0848" w:rsidR="008D1EDE" w:rsidRPr="005647EB" w:rsidRDefault="008D1EDE" w:rsidP="001E675B">
      <w:pPr>
        <w:pStyle w:val="B1"/>
        <w:ind w:left="709" w:hanging="425"/>
      </w:pPr>
      <w:r w:rsidRPr="005647EB">
        <w:t>6.</w:t>
      </w:r>
      <w:r w:rsidR="001E675B" w:rsidRPr="005647EB">
        <w:tab/>
      </w:r>
      <w:r w:rsidRPr="005647EB">
        <w:t xml:space="preserve">UE shall transmit a MeasurementReport message triggered by Event A3. If the measurement reporting delay from the beginning of time period T2 is less than </w:t>
      </w:r>
      <w:r w:rsidRPr="005647EB">
        <w:rPr>
          <w:lang w:eastAsia="zh-CN"/>
        </w:rPr>
        <w:t>6.4</w:t>
      </w:r>
      <w:r w:rsidRPr="005647EB">
        <w:t xml:space="preserve"> s for Test 1 and  less than 51.2 s for Test 2 the number of successful tests is increased by one. If the UE fails to report the event within the measurement reporting delay requirement then the number of failure tests is increased by one.</w:t>
      </w:r>
    </w:p>
    <w:p w14:paraId="55BFDD66" w14:textId="22299F82" w:rsidR="008D1EDE" w:rsidRPr="005647EB" w:rsidRDefault="008D1EDE" w:rsidP="001E675B">
      <w:pPr>
        <w:pStyle w:val="B1"/>
        <w:ind w:left="709" w:hanging="425"/>
      </w:pPr>
      <w:r w:rsidRPr="005647EB">
        <w:t>7.</w:t>
      </w:r>
      <w:r w:rsidR="001E675B"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3C9D69B9" w14:textId="5EDF5290" w:rsidR="008D1EDE" w:rsidRPr="005647EB" w:rsidRDefault="008D1EDE" w:rsidP="001E675B">
      <w:pPr>
        <w:pStyle w:val="B1"/>
        <w:ind w:left="709" w:hanging="425"/>
      </w:pPr>
      <w:r w:rsidRPr="005647EB">
        <w:t>8.</w:t>
      </w:r>
      <w:r w:rsidR="001E675B" w:rsidRPr="005647EB">
        <w:tab/>
      </w:r>
      <w:r w:rsidRPr="005647EB">
        <w:t>Set Cell 2 physical cell identity = ((current cell 2 physical cell identity + 1) mod 14 + 2) for next iteration of the test procedure loop.</w:t>
      </w:r>
    </w:p>
    <w:p w14:paraId="2B137EA5" w14:textId="77777777" w:rsidR="001E675B" w:rsidRPr="005647EB" w:rsidRDefault="008D1EDE" w:rsidP="006D30B7">
      <w:pPr>
        <w:pStyle w:val="B1"/>
        <w:keepNext/>
        <w:ind w:left="709" w:hanging="425"/>
      </w:pPr>
      <w:r w:rsidRPr="005647EB">
        <w:lastRenderedPageBreak/>
        <w:t>9.</w:t>
      </w:r>
      <w:r w:rsidR="001E675B" w:rsidRPr="005647EB">
        <w:tab/>
      </w:r>
      <w:r w:rsidRPr="005647EB">
        <w:t>After the RRC connection release, the SS:</w:t>
      </w:r>
    </w:p>
    <w:p w14:paraId="5FFD649D" w14:textId="77777777" w:rsidR="001E675B" w:rsidRPr="005647EB" w:rsidRDefault="008D1EDE" w:rsidP="001E675B">
      <w:pPr>
        <w:pStyle w:val="B2"/>
      </w:pPr>
      <w:r w:rsidRPr="005647EB">
        <w:t>-</w:t>
      </w:r>
      <w:r w:rsidR="001E675B"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CE according </w:t>
      </w:r>
      <w:r w:rsidR="002570E4" w:rsidRPr="005647EB">
        <w:t>to 3GPP TS</w:t>
      </w:r>
      <w:r w:rsidRPr="005647EB">
        <w:t xml:space="preserve"> 36.508 [7] clause 7.2A.3AA)</w:t>
      </w:r>
      <w:r w:rsidR="001E675B" w:rsidRPr="005647EB">
        <w:t xml:space="preserve">; </w:t>
      </w:r>
      <w:r w:rsidRPr="005647EB">
        <w:t>or</w:t>
      </w:r>
    </w:p>
    <w:p w14:paraId="7DEDA59C" w14:textId="04DC86C1" w:rsidR="008D1EDE" w:rsidRPr="005647EB" w:rsidRDefault="008D1EDE" w:rsidP="001E675B">
      <w:pPr>
        <w:pStyle w:val="B2"/>
      </w:pPr>
      <w:r w:rsidRPr="005647EB">
        <w:t>-</w:t>
      </w:r>
      <w:r w:rsidR="001E675B"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20F755D9" w14:textId="0913E605" w:rsidR="008D1EDE" w:rsidRPr="005647EB" w:rsidRDefault="008D1EDE" w:rsidP="001E675B">
      <w:pPr>
        <w:pStyle w:val="B1"/>
        <w:ind w:left="709" w:hanging="425"/>
      </w:pPr>
      <w:r w:rsidRPr="005647EB">
        <w:t>10.</w:t>
      </w:r>
      <w:r w:rsidR="001E675B" w:rsidRPr="005647EB">
        <w:tab/>
      </w:r>
      <w:r w:rsidRPr="005647EB">
        <w:t xml:space="preserve">Repeat step 2-9 until the confidence level according to </w:t>
      </w:r>
      <w:r w:rsidRPr="005647EB">
        <w:rPr>
          <w:rFonts w:eastAsia="??"/>
        </w:rPr>
        <w:t>Tables G.2.3-1 in Annex G clause G.2 is achieved.</w:t>
      </w:r>
    </w:p>
    <w:p w14:paraId="4BA52931" w14:textId="5985EB66" w:rsidR="008D1EDE" w:rsidRPr="005647EB" w:rsidRDefault="008D1EDE" w:rsidP="001E675B">
      <w:pPr>
        <w:pStyle w:val="B1"/>
        <w:ind w:left="709" w:hanging="425"/>
        <w:rPr>
          <w:rFonts w:eastAsia="??"/>
        </w:rPr>
      </w:pPr>
      <w:r w:rsidRPr="005647EB">
        <w:rPr>
          <w:rFonts w:eastAsia="??"/>
        </w:rPr>
        <w:t>11.</w:t>
      </w:r>
      <w:r w:rsidR="001E675B" w:rsidRPr="005647EB">
        <w:rPr>
          <w:rFonts w:eastAsia="??"/>
        </w:rPr>
        <w:tab/>
      </w:r>
      <w:r w:rsidRPr="005647EB">
        <w:rPr>
          <w:rFonts w:eastAsia="??"/>
        </w:rPr>
        <w:t>Repeat step 1-10 for each sub-test in Table 8.3.16.4.1-1 as appropriate.</w:t>
      </w:r>
    </w:p>
    <w:p w14:paraId="1A2A21F5" w14:textId="77777777" w:rsidR="00F812CF" w:rsidRPr="005647EB" w:rsidRDefault="00F812CF" w:rsidP="002570E4">
      <w:pPr>
        <w:pStyle w:val="Heading5"/>
        <w:keepNext w:val="0"/>
        <w:keepLines w:val="0"/>
        <w:rPr>
          <w:lang w:eastAsia="zh-TW"/>
        </w:rPr>
      </w:pPr>
      <w:r w:rsidRPr="005647EB">
        <w:rPr>
          <w:lang w:eastAsia="zh-TW"/>
        </w:rPr>
        <w:t>8.3.16.4.3</w:t>
      </w:r>
      <w:r w:rsidRPr="005647EB">
        <w:rPr>
          <w:lang w:eastAsia="zh-TW"/>
        </w:rPr>
        <w:tab/>
        <w:t>Message contents</w:t>
      </w:r>
    </w:p>
    <w:p w14:paraId="5D656FB8" w14:textId="18CE4809" w:rsidR="008D1EDE" w:rsidRPr="005647EB" w:rsidRDefault="008D1EDE" w:rsidP="002570E4">
      <w:pPr>
        <w:rPr>
          <w:rFonts w:eastAsia="SimSun"/>
        </w:rPr>
      </w:pPr>
      <w:r w:rsidRPr="005647EB">
        <w:t xml:space="preserve">Message contents are according </w:t>
      </w:r>
      <w:r w:rsidR="002570E4" w:rsidRPr="005647EB">
        <w:t>to 3GPP TS</w:t>
      </w:r>
      <w:r w:rsidRPr="005647EB">
        <w:t xml:space="preserve"> 36.508 [7] clause 4.6 with the condition CEModeA and the following exceptions:</w:t>
      </w:r>
    </w:p>
    <w:p w14:paraId="177BDD22" w14:textId="77777777" w:rsidR="008D1EDE" w:rsidRPr="005647EB" w:rsidRDefault="008D1EDE" w:rsidP="002570E4">
      <w:pPr>
        <w:pStyle w:val="TH"/>
        <w:keepNext w:val="0"/>
        <w:keepLines w:val="0"/>
        <w:rPr>
          <w:lang w:eastAsia="zh-CN"/>
        </w:rPr>
      </w:pPr>
      <w:r w:rsidRPr="005647EB">
        <w:t xml:space="preserve">Table </w:t>
      </w:r>
      <w:r w:rsidRPr="005647EB">
        <w:rPr>
          <w:lang w:eastAsia="zh-TW"/>
        </w:rPr>
        <w:t>8.3.16.4.3</w:t>
      </w:r>
      <w:r w:rsidRPr="005647EB">
        <w:t xml:space="preserve">-1: Common </w:t>
      </w:r>
      <w:r w:rsidRPr="005647EB">
        <w:rPr>
          <w:lang w:eastAsia="zh-CN"/>
        </w:rPr>
        <w:t xml:space="preserve">Exception messages for </w:t>
      </w:r>
      <w:r w:rsidRPr="005647EB">
        <w:rPr>
          <w:rFonts w:cs="v4.2.0"/>
          <w:snapToGrid w:val="0"/>
          <w:lang w:eastAsia="zh-TW"/>
        </w:rPr>
        <w:t>E-UTRAN FDD-FDD inter-frequency event triggered reporting under fading propagation conditions for CE UE in CEModeA in DRX</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8D1EDE" w:rsidRPr="005647EB" w14:paraId="5B2BCF4E" w14:textId="77777777" w:rsidTr="001E675B">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05DF1B6D" w14:textId="4C22B3C2" w:rsidR="008D1EDE" w:rsidRPr="005647EB" w:rsidRDefault="008D1ED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8D1EDE" w:rsidRPr="005647EB" w14:paraId="589FA43F" w14:textId="77777777" w:rsidTr="001E675B">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3ABCD1B5" w14:textId="0B91B722" w:rsidR="008D1EDE" w:rsidRPr="005647EB" w:rsidRDefault="008D1ED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78C5D595" w14:textId="490690A4" w:rsidR="008D1EDE" w:rsidRPr="005647EB" w:rsidRDefault="008D1EDE"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8D1EDE" w:rsidRPr="005647EB" w14:paraId="386D8DA5" w14:textId="77777777" w:rsidTr="001E675B">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7F6CED1C" w14:textId="4C8130E7" w:rsidR="008D1EDE" w:rsidRPr="005647EB" w:rsidRDefault="008D1ED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10D13E6A" w14:textId="4B85F167" w:rsidR="008D1EDE" w:rsidRPr="005647EB" w:rsidRDefault="008D1EDE" w:rsidP="002570E4">
            <w:pPr>
              <w:pStyle w:val="TAL"/>
              <w:keepNext w:val="0"/>
              <w:keepLines w:val="0"/>
            </w:pPr>
            <w:r w:rsidRPr="005647EB">
              <w:t>Table</w:t>
            </w:r>
            <w:r w:rsidR="002570E4" w:rsidRPr="005647EB">
              <w:t xml:space="preserve"> </w:t>
            </w:r>
            <w:r w:rsidRPr="005647EB">
              <w:t>H.3.1-1</w:t>
            </w:r>
          </w:p>
          <w:p w14:paraId="46542A12" w14:textId="26E86107" w:rsidR="008D1EDE" w:rsidRPr="005647EB" w:rsidRDefault="008D1EDE" w:rsidP="002570E4">
            <w:pPr>
              <w:pStyle w:val="TAL"/>
              <w:keepNext w:val="0"/>
              <w:keepLines w:val="0"/>
            </w:pPr>
            <w:r w:rsidRPr="005647EB">
              <w:t>Table</w:t>
            </w:r>
            <w:r w:rsidR="002570E4" w:rsidRPr="005647EB">
              <w:t xml:space="preserve"> </w:t>
            </w:r>
            <w:r w:rsidRPr="005647EB">
              <w:t>H.3.1-</w:t>
            </w:r>
            <w:r w:rsidRPr="005647EB">
              <w:rPr>
                <w:lang w:eastAsia="zh-CN"/>
              </w:rPr>
              <w:t>3</w:t>
            </w:r>
          </w:p>
          <w:p w14:paraId="25DECBE8" w14:textId="779FD7D3" w:rsidR="008D1EDE" w:rsidRPr="005647EB" w:rsidRDefault="008D1EDE" w:rsidP="002570E4">
            <w:pPr>
              <w:pStyle w:val="TAL"/>
              <w:keepNext w:val="0"/>
              <w:keepLines w:val="0"/>
            </w:pPr>
            <w:r w:rsidRPr="005647EB">
              <w:t>Table</w:t>
            </w:r>
            <w:r w:rsidR="002570E4" w:rsidRPr="005647EB">
              <w:t xml:space="preserve"> </w:t>
            </w:r>
            <w:r w:rsidRPr="005647EB">
              <w:t>H.3.1-7</w:t>
            </w:r>
          </w:p>
          <w:p w14:paraId="6F41552D" w14:textId="72370B1D" w:rsidR="008D1EDE" w:rsidRPr="005647EB" w:rsidRDefault="008D1EDE" w:rsidP="002570E4">
            <w:pPr>
              <w:pStyle w:val="TAL"/>
              <w:keepNext w:val="0"/>
              <w:keepLines w:val="0"/>
            </w:pPr>
            <w:r w:rsidRPr="005647EB">
              <w:t>Table</w:t>
            </w:r>
            <w:r w:rsidR="002570E4" w:rsidRPr="005647EB">
              <w:t xml:space="preserve"> </w:t>
            </w:r>
            <w:r w:rsidRPr="005647EB">
              <w:t>H.7.1-1</w:t>
            </w:r>
          </w:p>
        </w:tc>
      </w:tr>
    </w:tbl>
    <w:p w14:paraId="5DDFB4CD" w14:textId="77777777" w:rsidR="008D1EDE" w:rsidRPr="005647EB" w:rsidRDefault="008D1EDE" w:rsidP="002570E4"/>
    <w:p w14:paraId="6A280FB6" w14:textId="77777777" w:rsidR="008D1EDE" w:rsidRPr="005647EB" w:rsidRDefault="008D1EDE" w:rsidP="002570E4">
      <w:pPr>
        <w:pStyle w:val="TH"/>
        <w:keepNext w:val="0"/>
        <w:keepLines w:val="0"/>
        <w:rPr>
          <w:lang w:eastAsia="zh-CN"/>
        </w:rPr>
      </w:pPr>
      <w:r w:rsidRPr="005647EB">
        <w:t xml:space="preserve">Table 8.3.16.4.3-2: </w:t>
      </w:r>
      <w:r w:rsidRPr="005647EB">
        <w:rPr>
          <w:i/>
        </w:rPr>
        <w:t>MeasConfig</w:t>
      </w:r>
      <w:r w:rsidRPr="005647EB">
        <w:rPr>
          <w:i/>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0CFC3AA0" w14:textId="77777777" w:rsidTr="002570E4">
        <w:trPr>
          <w:jc w:val="center"/>
        </w:trPr>
        <w:tc>
          <w:tcPr>
            <w:tcW w:w="9637" w:type="dxa"/>
            <w:gridSpan w:val="4"/>
            <w:shd w:val="clear" w:color="auto" w:fill="auto"/>
          </w:tcPr>
          <w:p w14:paraId="1DEFA0E5" w14:textId="6C74B662"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D1EDE" w:rsidRPr="005647EB" w14:paraId="41FC0EE7" w14:textId="77777777" w:rsidTr="002570E4">
        <w:trPr>
          <w:jc w:val="center"/>
        </w:trPr>
        <w:tc>
          <w:tcPr>
            <w:tcW w:w="4535" w:type="dxa"/>
            <w:tcBorders>
              <w:bottom w:val="single" w:sz="4" w:space="0" w:color="auto"/>
            </w:tcBorders>
            <w:shd w:val="clear" w:color="auto" w:fill="auto"/>
          </w:tcPr>
          <w:p w14:paraId="4361BFE7" w14:textId="7ACFFD90"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180BC81A" w14:textId="77777777" w:rsidR="008D1EDE" w:rsidRPr="005647EB" w:rsidRDefault="008D1EDE" w:rsidP="002570E4">
            <w:pPr>
              <w:pStyle w:val="TAH"/>
              <w:keepNext w:val="0"/>
              <w:keepLines w:val="0"/>
            </w:pPr>
            <w:r w:rsidRPr="005647EB">
              <w:t>Value/Remark</w:t>
            </w:r>
          </w:p>
        </w:tc>
        <w:tc>
          <w:tcPr>
            <w:tcW w:w="1700" w:type="dxa"/>
            <w:tcBorders>
              <w:bottom w:val="single" w:sz="4" w:space="0" w:color="auto"/>
            </w:tcBorders>
            <w:shd w:val="clear" w:color="auto" w:fill="auto"/>
          </w:tcPr>
          <w:p w14:paraId="1708565A" w14:textId="77777777" w:rsidR="008D1EDE" w:rsidRPr="005647EB" w:rsidRDefault="008D1EDE" w:rsidP="002570E4">
            <w:pPr>
              <w:pStyle w:val="TAH"/>
              <w:keepNext w:val="0"/>
              <w:keepLines w:val="0"/>
            </w:pPr>
            <w:r w:rsidRPr="005647EB">
              <w:t>Comment</w:t>
            </w:r>
          </w:p>
        </w:tc>
        <w:tc>
          <w:tcPr>
            <w:tcW w:w="1135" w:type="dxa"/>
            <w:tcBorders>
              <w:bottom w:val="single" w:sz="4" w:space="0" w:color="auto"/>
            </w:tcBorders>
            <w:shd w:val="clear" w:color="auto" w:fill="auto"/>
          </w:tcPr>
          <w:p w14:paraId="35E58A6C" w14:textId="77777777" w:rsidR="008D1EDE" w:rsidRPr="005647EB" w:rsidRDefault="008D1EDE" w:rsidP="002570E4">
            <w:pPr>
              <w:pStyle w:val="TAH"/>
              <w:keepNext w:val="0"/>
              <w:keepLines w:val="0"/>
            </w:pPr>
            <w:r w:rsidRPr="005647EB">
              <w:t>Condition</w:t>
            </w:r>
          </w:p>
        </w:tc>
      </w:tr>
      <w:tr w:rsidR="008D1EDE" w:rsidRPr="005647EB" w14:paraId="556FEEAA" w14:textId="77777777" w:rsidTr="002570E4">
        <w:trPr>
          <w:jc w:val="center"/>
        </w:trPr>
        <w:tc>
          <w:tcPr>
            <w:tcW w:w="4535" w:type="dxa"/>
            <w:tcBorders>
              <w:top w:val="single" w:sz="4" w:space="0" w:color="auto"/>
              <w:bottom w:val="single" w:sz="4" w:space="0" w:color="auto"/>
            </w:tcBorders>
            <w:shd w:val="clear" w:color="auto" w:fill="auto"/>
          </w:tcPr>
          <w:p w14:paraId="7DD47A32" w14:textId="55D00958" w:rsidR="008D1EDE" w:rsidRPr="005647EB" w:rsidRDefault="008D1EDE"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shd w:val="clear" w:color="auto" w:fill="auto"/>
          </w:tcPr>
          <w:p w14:paraId="5B60DEE7" w14:textId="77777777" w:rsidR="008D1EDE" w:rsidRPr="005647EB" w:rsidRDefault="008D1EDE" w:rsidP="002570E4">
            <w:pPr>
              <w:pStyle w:val="TAL"/>
              <w:keepNext w:val="0"/>
              <w:keepLines w:val="0"/>
            </w:pPr>
          </w:p>
        </w:tc>
        <w:tc>
          <w:tcPr>
            <w:tcW w:w="1700" w:type="dxa"/>
            <w:tcBorders>
              <w:top w:val="nil"/>
              <w:bottom w:val="single" w:sz="4" w:space="0" w:color="auto"/>
            </w:tcBorders>
            <w:shd w:val="clear" w:color="auto" w:fill="auto"/>
          </w:tcPr>
          <w:p w14:paraId="2E541ECF" w14:textId="77777777" w:rsidR="008D1EDE" w:rsidRPr="005647EB" w:rsidRDefault="008D1EDE" w:rsidP="002570E4">
            <w:pPr>
              <w:pStyle w:val="TAL"/>
              <w:keepNext w:val="0"/>
              <w:keepLines w:val="0"/>
            </w:pPr>
          </w:p>
        </w:tc>
        <w:tc>
          <w:tcPr>
            <w:tcW w:w="1135" w:type="dxa"/>
            <w:tcBorders>
              <w:top w:val="nil"/>
              <w:bottom w:val="single" w:sz="4" w:space="0" w:color="auto"/>
            </w:tcBorders>
            <w:shd w:val="clear" w:color="auto" w:fill="auto"/>
          </w:tcPr>
          <w:p w14:paraId="6C2EAB56" w14:textId="77777777" w:rsidR="008D1EDE" w:rsidRPr="005647EB" w:rsidRDefault="008D1EDE" w:rsidP="002570E4">
            <w:pPr>
              <w:pStyle w:val="TAL"/>
              <w:keepNext w:val="0"/>
              <w:keepLines w:val="0"/>
            </w:pPr>
          </w:p>
        </w:tc>
      </w:tr>
      <w:tr w:rsidR="008D1EDE" w:rsidRPr="005647EB" w14:paraId="3084A87C" w14:textId="77777777" w:rsidTr="002570E4">
        <w:trPr>
          <w:jc w:val="center"/>
        </w:trPr>
        <w:tc>
          <w:tcPr>
            <w:tcW w:w="4535" w:type="dxa"/>
            <w:tcBorders>
              <w:top w:val="single" w:sz="4" w:space="0" w:color="auto"/>
              <w:bottom w:val="single" w:sz="4" w:space="0" w:color="auto"/>
            </w:tcBorders>
            <w:shd w:val="clear" w:color="auto" w:fill="auto"/>
          </w:tcPr>
          <w:p w14:paraId="4223C34E" w14:textId="39EC02D6" w:rsidR="008D1EDE" w:rsidRPr="005647EB" w:rsidRDefault="002570E4" w:rsidP="002570E4">
            <w:pPr>
              <w:pStyle w:val="TAL"/>
              <w:keepNext w:val="0"/>
              <w:keepLines w:val="0"/>
            </w:pPr>
            <w:r w:rsidRPr="005647EB">
              <w:t xml:space="preserve">  </w:t>
            </w:r>
            <w:r w:rsidR="008D1EDE" w:rsidRPr="005647EB">
              <w:t>measObjectToAddModList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(1..maxObjectId))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71084F1D" w14:textId="5A326167"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66D00C2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67062A1" w14:textId="77777777" w:rsidR="008D1EDE" w:rsidRPr="005647EB" w:rsidRDefault="008D1EDE" w:rsidP="002570E4">
            <w:pPr>
              <w:pStyle w:val="TAL"/>
              <w:keepNext w:val="0"/>
              <w:keepLines w:val="0"/>
            </w:pPr>
          </w:p>
        </w:tc>
      </w:tr>
      <w:tr w:rsidR="008D1EDE" w:rsidRPr="005647EB" w14:paraId="3A22F841" w14:textId="77777777" w:rsidTr="002570E4">
        <w:trPr>
          <w:jc w:val="center"/>
        </w:trPr>
        <w:tc>
          <w:tcPr>
            <w:tcW w:w="4535" w:type="dxa"/>
            <w:tcBorders>
              <w:top w:val="single" w:sz="4" w:space="0" w:color="auto"/>
              <w:bottom w:val="single" w:sz="4" w:space="0" w:color="auto"/>
            </w:tcBorders>
            <w:shd w:val="clear" w:color="auto" w:fill="auto"/>
          </w:tcPr>
          <w:p w14:paraId="6C406965" w14:textId="16602773" w:rsidR="008D1EDE" w:rsidRPr="005647EB" w:rsidRDefault="002570E4" w:rsidP="002570E4">
            <w:pPr>
              <w:pStyle w:val="TAL"/>
              <w:keepNext w:val="0"/>
              <w:keepLines w:val="0"/>
            </w:pPr>
            <w:r w:rsidRPr="005647EB">
              <w:t xml:space="preserve">    </w:t>
            </w:r>
            <w:r w:rsidR="008D1EDE" w:rsidRPr="005647EB">
              <w:t>measObjectId[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7E184B69" w14:textId="77777777" w:rsidR="008D1EDE" w:rsidRPr="005647EB" w:rsidRDefault="008D1EDE" w:rsidP="002570E4">
            <w:pPr>
              <w:pStyle w:val="TAL"/>
              <w:keepNext w:val="0"/>
              <w:keepLines w:val="0"/>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shd w:val="clear" w:color="auto" w:fill="auto"/>
          </w:tcPr>
          <w:p w14:paraId="051207F0"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FC7415B" w14:textId="77777777" w:rsidR="008D1EDE" w:rsidRPr="005647EB" w:rsidRDefault="008D1EDE" w:rsidP="002570E4">
            <w:pPr>
              <w:pStyle w:val="TAL"/>
              <w:keepNext w:val="0"/>
              <w:keepLines w:val="0"/>
            </w:pPr>
          </w:p>
        </w:tc>
      </w:tr>
      <w:tr w:rsidR="008D1EDE" w:rsidRPr="005647EB" w14:paraId="7BD87DF0" w14:textId="77777777" w:rsidTr="002570E4">
        <w:trPr>
          <w:jc w:val="center"/>
        </w:trPr>
        <w:tc>
          <w:tcPr>
            <w:tcW w:w="4535" w:type="dxa"/>
            <w:tcBorders>
              <w:top w:val="single" w:sz="4" w:space="0" w:color="auto"/>
              <w:bottom w:val="single" w:sz="4" w:space="0" w:color="auto"/>
            </w:tcBorders>
            <w:shd w:val="clear" w:color="auto" w:fill="auto"/>
          </w:tcPr>
          <w:p w14:paraId="6A9AB84B" w14:textId="34DD82A3" w:rsidR="008D1EDE" w:rsidRPr="005647EB" w:rsidRDefault="002570E4" w:rsidP="002570E4">
            <w:pPr>
              <w:pStyle w:val="TAL"/>
              <w:keepNext w:val="0"/>
              <w:keepLines w:val="0"/>
            </w:pPr>
            <w:r w:rsidRPr="005647EB">
              <w:t xml:space="preserve">    </w:t>
            </w:r>
            <w:r w:rsidR="008D1EDE" w:rsidRPr="005647EB">
              <w:t>measObject[</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4C9CF78D" w14:textId="77777777" w:rsidR="008D1EDE" w:rsidRPr="005647EB" w:rsidRDefault="008D1EDE" w:rsidP="002570E4">
            <w:pPr>
              <w:pStyle w:val="TAL"/>
              <w:keepNext w:val="0"/>
              <w:keepLines w:val="0"/>
            </w:pPr>
            <w:r w:rsidRPr="005647EB">
              <w:t>MeasObjectEUTRA-GENERIC(f</w:t>
            </w:r>
            <w:r w:rsidRPr="005647EB">
              <w:rPr>
                <w:lang w:eastAsia="zh-CN"/>
              </w:rPr>
              <w:t>1</w:t>
            </w:r>
            <w:r w:rsidRPr="005647EB">
              <w:t>)</w:t>
            </w:r>
          </w:p>
        </w:tc>
        <w:tc>
          <w:tcPr>
            <w:tcW w:w="1700" w:type="dxa"/>
            <w:tcBorders>
              <w:top w:val="single" w:sz="4" w:space="0" w:color="auto"/>
              <w:bottom w:val="single" w:sz="4" w:space="0" w:color="auto"/>
            </w:tcBorders>
            <w:shd w:val="clear" w:color="auto" w:fill="auto"/>
          </w:tcPr>
          <w:p w14:paraId="3CD1C20D" w14:textId="0A19DB7A" w:rsidR="008D1EDE" w:rsidRPr="005647EB" w:rsidRDefault="008D1EDE" w:rsidP="002570E4">
            <w:pPr>
              <w:pStyle w:val="TAL"/>
              <w:keepNext w:val="0"/>
              <w:keepLines w:val="0"/>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shd w:val="clear" w:color="auto" w:fill="auto"/>
          </w:tcPr>
          <w:p w14:paraId="560E40CB" w14:textId="77777777" w:rsidR="008D1EDE" w:rsidRPr="005647EB" w:rsidRDefault="008D1EDE" w:rsidP="002570E4">
            <w:pPr>
              <w:pStyle w:val="TAL"/>
              <w:keepNext w:val="0"/>
              <w:keepLines w:val="0"/>
            </w:pPr>
          </w:p>
        </w:tc>
      </w:tr>
      <w:tr w:rsidR="008D1EDE" w:rsidRPr="005647EB" w14:paraId="101F206B" w14:textId="77777777" w:rsidTr="002570E4">
        <w:trPr>
          <w:jc w:val="center"/>
        </w:trPr>
        <w:tc>
          <w:tcPr>
            <w:tcW w:w="4535" w:type="dxa"/>
            <w:tcBorders>
              <w:top w:val="single" w:sz="4" w:space="0" w:color="auto"/>
              <w:bottom w:val="single" w:sz="4" w:space="0" w:color="auto"/>
            </w:tcBorders>
            <w:shd w:val="clear" w:color="auto" w:fill="auto"/>
          </w:tcPr>
          <w:p w14:paraId="3B646A5B" w14:textId="43C58B3A"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1650FCCD"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3BFF12D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382E885" w14:textId="77777777" w:rsidR="008D1EDE" w:rsidRPr="005647EB" w:rsidRDefault="008D1EDE" w:rsidP="002570E4">
            <w:pPr>
              <w:pStyle w:val="TAL"/>
              <w:keepNext w:val="0"/>
              <w:keepLines w:val="0"/>
            </w:pPr>
          </w:p>
        </w:tc>
      </w:tr>
      <w:tr w:rsidR="008D1EDE" w:rsidRPr="005647EB" w14:paraId="1BDA00BC" w14:textId="77777777" w:rsidTr="002570E4">
        <w:trPr>
          <w:jc w:val="center"/>
        </w:trPr>
        <w:tc>
          <w:tcPr>
            <w:tcW w:w="4535" w:type="dxa"/>
            <w:tcBorders>
              <w:top w:val="single" w:sz="4" w:space="0" w:color="auto"/>
              <w:bottom w:val="single" w:sz="4" w:space="0" w:color="auto"/>
            </w:tcBorders>
            <w:shd w:val="clear" w:color="auto" w:fill="auto"/>
          </w:tcPr>
          <w:p w14:paraId="152B6424" w14:textId="06BD133B" w:rsidR="008D1EDE" w:rsidRPr="005647EB" w:rsidRDefault="002570E4" w:rsidP="002570E4">
            <w:pPr>
              <w:pStyle w:val="TAL"/>
              <w:keepNext w:val="0"/>
              <w:keepLines w:val="0"/>
            </w:pPr>
            <w:r w:rsidRPr="005647EB">
              <w:t xml:space="preserve">  </w:t>
            </w:r>
            <w:r w:rsidR="008D1EDE" w:rsidRPr="005647EB">
              <w:t>reportConfigToAddModList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(1..maxReportConfigId))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3CAD868E" w14:textId="34A0564E"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680FC861"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087266D" w14:textId="77777777" w:rsidR="008D1EDE" w:rsidRPr="005647EB" w:rsidRDefault="008D1EDE" w:rsidP="002570E4">
            <w:pPr>
              <w:pStyle w:val="TAL"/>
              <w:keepNext w:val="0"/>
              <w:keepLines w:val="0"/>
            </w:pPr>
          </w:p>
        </w:tc>
      </w:tr>
      <w:tr w:rsidR="008D1EDE" w:rsidRPr="005647EB" w14:paraId="5FFD5593" w14:textId="77777777" w:rsidTr="002570E4">
        <w:trPr>
          <w:jc w:val="center"/>
        </w:trPr>
        <w:tc>
          <w:tcPr>
            <w:tcW w:w="4535" w:type="dxa"/>
            <w:tcBorders>
              <w:top w:val="single" w:sz="4" w:space="0" w:color="auto"/>
              <w:bottom w:val="single" w:sz="4" w:space="0" w:color="auto"/>
            </w:tcBorders>
            <w:shd w:val="clear" w:color="auto" w:fill="auto"/>
          </w:tcPr>
          <w:p w14:paraId="155AFDAC" w14:textId="62EE6411" w:rsidR="008D1EDE" w:rsidRPr="005647EB" w:rsidRDefault="002570E4" w:rsidP="002570E4">
            <w:pPr>
              <w:pStyle w:val="TAL"/>
              <w:keepNext w:val="0"/>
              <w:keepLines w:val="0"/>
            </w:pPr>
            <w:r w:rsidRPr="005647EB">
              <w:t xml:space="preserve">    </w:t>
            </w:r>
            <w:r w:rsidR="008D1EDE" w:rsidRPr="005647EB">
              <w:t>reportConfigId[1]</w:t>
            </w:r>
          </w:p>
        </w:tc>
        <w:tc>
          <w:tcPr>
            <w:tcW w:w="2267" w:type="dxa"/>
            <w:tcBorders>
              <w:top w:val="single" w:sz="4" w:space="0" w:color="auto"/>
              <w:bottom w:val="single" w:sz="4" w:space="0" w:color="auto"/>
            </w:tcBorders>
            <w:shd w:val="clear" w:color="auto" w:fill="auto"/>
          </w:tcPr>
          <w:p w14:paraId="5EC26D00" w14:textId="77777777" w:rsidR="008D1EDE" w:rsidRPr="005647EB" w:rsidRDefault="008D1EDE"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shd w:val="clear" w:color="auto" w:fill="auto"/>
          </w:tcPr>
          <w:p w14:paraId="63DC77B5"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BE94B60" w14:textId="77777777" w:rsidR="008D1EDE" w:rsidRPr="005647EB" w:rsidRDefault="008D1EDE" w:rsidP="002570E4">
            <w:pPr>
              <w:pStyle w:val="TAL"/>
              <w:keepNext w:val="0"/>
              <w:keepLines w:val="0"/>
            </w:pPr>
          </w:p>
        </w:tc>
      </w:tr>
      <w:tr w:rsidR="008D1EDE" w:rsidRPr="005647EB" w14:paraId="7BF3B9E9" w14:textId="77777777" w:rsidTr="002570E4">
        <w:trPr>
          <w:jc w:val="center"/>
        </w:trPr>
        <w:tc>
          <w:tcPr>
            <w:tcW w:w="4535" w:type="dxa"/>
            <w:tcBorders>
              <w:top w:val="single" w:sz="4" w:space="0" w:color="auto"/>
              <w:bottom w:val="single" w:sz="4" w:space="0" w:color="auto"/>
            </w:tcBorders>
            <w:shd w:val="clear" w:color="auto" w:fill="auto"/>
          </w:tcPr>
          <w:p w14:paraId="14C8CEFB" w14:textId="607232F4" w:rsidR="008D1EDE" w:rsidRPr="005647EB" w:rsidRDefault="002570E4" w:rsidP="002570E4">
            <w:pPr>
              <w:pStyle w:val="TAL"/>
              <w:keepNext w:val="0"/>
              <w:keepLines w:val="0"/>
            </w:pPr>
            <w:r w:rsidRPr="005647EB">
              <w:t xml:space="preserve">    </w:t>
            </w:r>
            <w:r w:rsidR="008D1EDE" w:rsidRPr="005647EB">
              <w:t>reportConfig[1]</w:t>
            </w:r>
          </w:p>
        </w:tc>
        <w:tc>
          <w:tcPr>
            <w:tcW w:w="2267" w:type="dxa"/>
            <w:tcBorders>
              <w:top w:val="single" w:sz="4" w:space="0" w:color="auto"/>
              <w:bottom w:val="single" w:sz="4" w:space="0" w:color="auto"/>
            </w:tcBorders>
            <w:shd w:val="clear" w:color="auto" w:fill="auto"/>
          </w:tcPr>
          <w:p w14:paraId="76B94035" w14:textId="77777777" w:rsidR="008D1EDE" w:rsidRPr="005647EB" w:rsidRDefault="008D1EDE"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shd w:val="clear" w:color="auto" w:fill="auto"/>
          </w:tcPr>
          <w:p w14:paraId="3BE126F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7A0B95B" w14:textId="77777777" w:rsidR="008D1EDE" w:rsidRPr="005647EB" w:rsidRDefault="008D1EDE" w:rsidP="002570E4">
            <w:pPr>
              <w:pStyle w:val="TAL"/>
              <w:keepNext w:val="0"/>
              <w:keepLines w:val="0"/>
            </w:pPr>
          </w:p>
        </w:tc>
      </w:tr>
      <w:tr w:rsidR="008D1EDE" w:rsidRPr="005647EB" w14:paraId="2AFAD634" w14:textId="77777777" w:rsidTr="002570E4">
        <w:trPr>
          <w:jc w:val="center"/>
        </w:trPr>
        <w:tc>
          <w:tcPr>
            <w:tcW w:w="4535" w:type="dxa"/>
            <w:tcBorders>
              <w:top w:val="single" w:sz="4" w:space="0" w:color="auto"/>
              <w:bottom w:val="single" w:sz="4" w:space="0" w:color="auto"/>
            </w:tcBorders>
            <w:shd w:val="clear" w:color="auto" w:fill="auto"/>
          </w:tcPr>
          <w:p w14:paraId="50302863" w14:textId="135F0300"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628A4AD5"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6E65CAA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21C83D8" w14:textId="77777777" w:rsidR="008D1EDE" w:rsidRPr="005647EB" w:rsidRDefault="008D1EDE" w:rsidP="002570E4">
            <w:pPr>
              <w:pStyle w:val="TAL"/>
              <w:keepNext w:val="0"/>
              <w:keepLines w:val="0"/>
            </w:pPr>
          </w:p>
        </w:tc>
      </w:tr>
      <w:tr w:rsidR="008D1EDE" w:rsidRPr="005647EB" w14:paraId="41845A6D" w14:textId="77777777" w:rsidTr="002570E4">
        <w:trPr>
          <w:jc w:val="center"/>
        </w:trPr>
        <w:tc>
          <w:tcPr>
            <w:tcW w:w="4535" w:type="dxa"/>
            <w:tcBorders>
              <w:top w:val="single" w:sz="4" w:space="0" w:color="auto"/>
              <w:bottom w:val="single" w:sz="4" w:space="0" w:color="auto"/>
            </w:tcBorders>
            <w:shd w:val="clear" w:color="auto" w:fill="auto"/>
          </w:tcPr>
          <w:p w14:paraId="73F84F78" w14:textId="30B170D6" w:rsidR="008D1EDE" w:rsidRPr="005647EB" w:rsidRDefault="002570E4" w:rsidP="002570E4">
            <w:pPr>
              <w:pStyle w:val="TAL"/>
              <w:keepNext w:val="0"/>
              <w:keepLines w:val="0"/>
            </w:pPr>
            <w:r w:rsidRPr="005647EB">
              <w:t xml:space="preserve">  </w:t>
            </w:r>
            <w:r w:rsidR="008D1EDE" w:rsidRPr="005647EB">
              <w:t>measIdToAddModList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(1..maxMeasId))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180DB2D8" w14:textId="6E074F70"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6092D2D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BB09D02" w14:textId="77777777" w:rsidR="008D1EDE" w:rsidRPr="005647EB" w:rsidRDefault="008D1EDE" w:rsidP="002570E4">
            <w:pPr>
              <w:pStyle w:val="TAL"/>
              <w:keepNext w:val="0"/>
              <w:keepLines w:val="0"/>
            </w:pPr>
          </w:p>
        </w:tc>
      </w:tr>
      <w:tr w:rsidR="008D1EDE" w:rsidRPr="005647EB" w14:paraId="0856D01A" w14:textId="77777777" w:rsidTr="002570E4">
        <w:trPr>
          <w:jc w:val="center"/>
        </w:trPr>
        <w:tc>
          <w:tcPr>
            <w:tcW w:w="4535" w:type="dxa"/>
            <w:tcBorders>
              <w:top w:val="single" w:sz="4" w:space="0" w:color="auto"/>
              <w:bottom w:val="single" w:sz="4" w:space="0" w:color="auto"/>
            </w:tcBorders>
            <w:shd w:val="clear" w:color="auto" w:fill="auto"/>
          </w:tcPr>
          <w:p w14:paraId="0D8DD574" w14:textId="2161FACD" w:rsidR="008D1EDE" w:rsidRPr="005647EB" w:rsidRDefault="002570E4" w:rsidP="002570E4">
            <w:pPr>
              <w:pStyle w:val="TAL"/>
              <w:keepNext w:val="0"/>
              <w:keepLines w:val="0"/>
            </w:pPr>
            <w:r w:rsidRPr="005647EB">
              <w:t xml:space="preserve">    </w:t>
            </w:r>
            <w:r w:rsidR="008D1EDE" w:rsidRPr="005647EB">
              <w:t>measId[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15426C0E" w14:textId="77777777" w:rsidR="008D1EDE" w:rsidRPr="005647EB" w:rsidRDefault="008D1EDE"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30380F4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1B00258" w14:textId="77777777" w:rsidR="008D1EDE" w:rsidRPr="005647EB" w:rsidRDefault="008D1EDE" w:rsidP="002570E4">
            <w:pPr>
              <w:pStyle w:val="TAL"/>
              <w:keepNext w:val="0"/>
              <w:keepLines w:val="0"/>
            </w:pPr>
          </w:p>
        </w:tc>
      </w:tr>
      <w:tr w:rsidR="008D1EDE" w:rsidRPr="005647EB" w14:paraId="5B50F3AA" w14:textId="77777777" w:rsidTr="002570E4">
        <w:trPr>
          <w:jc w:val="center"/>
        </w:trPr>
        <w:tc>
          <w:tcPr>
            <w:tcW w:w="4535" w:type="dxa"/>
            <w:tcBorders>
              <w:top w:val="single" w:sz="4" w:space="0" w:color="auto"/>
              <w:bottom w:val="single" w:sz="4" w:space="0" w:color="auto"/>
            </w:tcBorders>
            <w:shd w:val="clear" w:color="auto" w:fill="auto"/>
          </w:tcPr>
          <w:p w14:paraId="057A18BE" w14:textId="1C4BD838" w:rsidR="008D1EDE" w:rsidRPr="005647EB" w:rsidRDefault="002570E4" w:rsidP="002570E4">
            <w:pPr>
              <w:pStyle w:val="TAL"/>
              <w:keepNext w:val="0"/>
              <w:keepLines w:val="0"/>
            </w:pPr>
            <w:r w:rsidRPr="005647EB">
              <w:t xml:space="preserve">    </w:t>
            </w:r>
            <w:r w:rsidR="008D1EDE" w:rsidRPr="005647EB">
              <w:t>measObjectId[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3813D357" w14:textId="77777777" w:rsidR="008D1EDE" w:rsidRPr="005647EB" w:rsidRDefault="008D1EDE" w:rsidP="002570E4">
            <w:pPr>
              <w:pStyle w:val="TAL"/>
              <w:keepNext w:val="0"/>
              <w:keepLines w:val="0"/>
            </w:pPr>
            <w:r w:rsidRPr="005647EB">
              <w:t>IdMeasObject-f1</w:t>
            </w:r>
          </w:p>
        </w:tc>
        <w:tc>
          <w:tcPr>
            <w:tcW w:w="1700" w:type="dxa"/>
            <w:tcBorders>
              <w:top w:val="single" w:sz="4" w:space="0" w:color="auto"/>
              <w:bottom w:val="single" w:sz="4" w:space="0" w:color="auto"/>
            </w:tcBorders>
            <w:shd w:val="clear" w:color="auto" w:fill="auto"/>
          </w:tcPr>
          <w:p w14:paraId="6B9F91C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3A8BC69" w14:textId="77777777" w:rsidR="008D1EDE" w:rsidRPr="005647EB" w:rsidRDefault="008D1EDE" w:rsidP="002570E4">
            <w:pPr>
              <w:pStyle w:val="TAL"/>
              <w:keepNext w:val="0"/>
              <w:keepLines w:val="0"/>
            </w:pPr>
          </w:p>
        </w:tc>
      </w:tr>
      <w:tr w:rsidR="008D1EDE" w:rsidRPr="005647EB" w14:paraId="20BFE94C" w14:textId="77777777" w:rsidTr="002570E4">
        <w:trPr>
          <w:jc w:val="center"/>
        </w:trPr>
        <w:tc>
          <w:tcPr>
            <w:tcW w:w="4535" w:type="dxa"/>
            <w:tcBorders>
              <w:top w:val="single" w:sz="4" w:space="0" w:color="auto"/>
              <w:bottom w:val="single" w:sz="4" w:space="0" w:color="auto"/>
            </w:tcBorders>
            <w:shd w:val="clear" w:color="auto" w:fill="auto"/>
          </w:tcPr>
          <w:p w14:paraId="4BA0B3B3" w14:textId="0F9DF3B4" w:rsidR="008D1EDE" w:rsidRPr="005647EB" w:rsidRDefault="002570E4" w:rsidP="002570E4">
            <w:pPr>
              <w:pStyle w:val="TAL"/>
              <w:keepNext w:val="0"/>
              <w:keepLines w:val="0"/>
            </w:pPr>
            <w:r w:rsidRPr="005647EB">
              <w:t xml:space="preserve">    </w:t>
            </w:r>
            <w:r w:rsidR="008D1EDE" w:rsidRPr="005647EB">
              <w:t>reportConfigId[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6F1AA5ED" w14:textId="77777777" w:rsidR="008D1EDE" w:rsidRPr="005647EB" w:rsidRDefault="008D1EDE" w:rsidP="002570E4">
            <w:pPr>
              <w:pStyle w:val="TAL"/>
              <w:keepNext w:val="0"/>
              <w:keepLines w:val="0"/>
            </w:pPr>
            <w:r w:rsidRPr="005647EB">
              <w:t>IdReportConfig-A3</w:t>
            </w:r>
          </w:p>
        </w:tc>
        <w:tc>
          <w:tcPr>
            <w:tcW w:w="1700" w:type="dxa"/>
            <w:tcBorders>
              <w:top w:val="single" w:sz="4" w:space="0" w:color="auto"/>
              <w:bottom w:val="single" w:sz="4" w:space="0" w:color="auto"/>
            </w:tcBorders>
            <w:shd w:val="clear" w:color="auto" w:fill="auto"/>
          </w:tcPr>
          <w:p w14:paraId="6C5C755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320FBC84" w14:textId="77777777" w:rsidR="008D1EDE" w:rsidRPr="005647EB" w:rsidRDefault="008D1EDE" w:rsidP="002570E4">
            <w:pPr>
              <w:pStyle w:val="TAL"/>
              <w:keepNext w:val="0"/>
              <w:keepLines w:val="0"/>
            </w:pPr>
          </w:p>
        </w:tc>
      </w:tr>
      <w:tr w:rsidR="008D1EDE" w:rsidRPr="005647EB" w14:paraId="42F4E971"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7D65DE2D" w14:textId="69ACF269"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48094ED2"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821AC7A"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2EE28429" w14:textId="77777777" w:rsidR="008D1EDE" w:rsidRPr="005647EB" w:rsidRDefault="008D1EDE" w:rsidP="002570E4">
            <w:pPr>
              <w:pStyle w:val="TAL"/>
              <w:keepNext w:val="0"/>
              <w:keepLines w:val="0"/>
            </w:pPr>
          </w:p>
        </w:tc>
      </w:tr>
      <w:tr w:rsidR="008D1EDE" w:rsidRPr="005647EB" w14:paraId="62A254A7"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48AC7801" w14:textId="2528BDDB" w:rsidR="008D1EDE" w:rsidRPr="005647EB" w:rsidRDefault="002570E4" w:rsidP="002570E4">
            <w:pPr>
              <w:pStyle w:val="TAL"/>
              <w:keepNext w:val="0"/>
              <w:keepLines w:val="0"/>
            </w:pPr>
            <w:r w:rsidRPr="005647EB">
              <w:t xml:space="preserve">  </w:t>
            </w:r>
            <w:r w:rsidR="008D1EDE" w:rsidRPr="005647EB">
              <w:t>measGapSharingConfig-r14</w:t>
            </w:r>
            <w:r w:rsidRPr="005647EB">
              <w:t xml:space="preserve"> </w:t>
            </w:r>
            <w:r w:rsidR="008D1EDE" w:rsidRPr="005647EB">
              <w:t>ENUMERATED</w:t>
            </w: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1B84A40B" w14:textId="77777777" w:rsidR="008D1EDE" w:rsidRPr="005647EB" w:rsidRDefault="008D1EDE" w:rsidP="002570E4">
            <w:pPr>
              <w:pStyle w:val="TAL"/>
              <w:keepNext w:val="0"/>
              <w:keepLines w:val="0"/>
            </w:pPr>
            <w:r w:rsidRPr="005647EB">
              <w:t>scheme10</w:t>
            </w:r>
          </w:p>
        </w:tc>
        <w:tc>
          <w:tcPr>
            <w:tcW w:w="1700" w:type="dxa"/>
            <w:tcBorders>
              <w:top w:val="single" w:sz="4" w:space="0" w:color="auto"/>
              <w:left w:val="single" w:sz="4" w:space="0" w:color="auto"/>
              <w:bottom w:val="single" w:sz="4" w:space="0" w:color="auto"/>
              <w:right w:val="single" w:sz="4" w:space="0" w:color="auto"/>
            </w:tcBorders>
          </w:tcPr>
          <w:p w14:paraId="4A960021"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778FCC6C" w14:textId="77777777" w:rsidR="008D1EDE" w:rsidRPr="005647EB" w:rsidRDefault="008D1EDE" w:rsidP="002570E4">
            <w:pPr>
              <w:pStyle w:val="TAL"/>
              <w:keepNext w:val="0"/>
              <w:keepLines w:val="0"/>
            </w:pPr>
          </w:p>
        </w:tc>
      </w:tr>
      <w:tr w:rsidR="008D1EDE" w:rsidRPr="005647EB" w14:paraId="6985DFEC"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0896699B" w14:textId="33C49F41"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0D5E181C"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6DCF9182"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4F0E0FED" w14:textId="77777777" w:rsidR="008D1EDE" w:rsidRPr="005647EB" w:rsidRDefault="008D1EDE" w:rsidP="002570E4">
            <w:pPr>
              <w:pStyle w:val="TAL"/>
              <w:keepNext w:val="0"/>
              <w:keepLines w:val="0"/>
            </w:pPr>
          </w:p>
        </w:tc>
      </w:tr>
      <w:tr w:rsidR="008D1EDE" w:rsidRPr="005647EB" w14:paraId="56B2E88E"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4FEC3EFE" w14:textId="77777777" w:rsidR="008D1EDE" w:rsidRPr="005647EB" w:rsidRDefault="008D1EDE"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35398372"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7A7478D6"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614CB46F" w14:textId="77777777" w:rsidR="008D1EDE" w:rsidRPr="005647EB" w:rsidRDefault="008D1EDE" w:rsidP="002570E4">
            <w:pPr>
              <w:pStyle w:val="TAL"/>
              <w:keepNext w:val="0"/>
              <w:keepLines w:val="0"/>
            </w:pPr>
          </w:p>
        </w:tc>
      </w:tr>
    </w:tbl>
    <w:p w14:paraId="28906E72" w14:textId="77777777" w:rsidR="008D1EDE" w:rsidRPr="005647EB" w:rsidRDefault="008D1EDE" w:rsidP="002570E4"/>
    <w:p w14:paraId="47E9E39B" w14:textId="77777777" w:rsidR="008D1EDE" w:rsidRPr="005647EB" w:rsidRDefault="008D1EDE" w:rsidP="001E675B">
      <w:pPr>
        <w:pStyle w:val="TH"/>
        <w:rPr>
          <w:lang w:eastAsia="zh-CN"/>
        </w:rPr>
      </w:pPr>
      <w:r w:rsidRPr="005647EB">
        <w:lastRenderedPageBreak/>
        <w:t xml:space="preserve">Table 8.3.16.4.3-3: </w:t>
      </w:r>
      <w:r w:rsidRPr="005647EB">
        <w:rPr>
          <w:i/>
        </w:rPr>
        <w:t>ReportConfig-A3</w:t>
      </w:r>
      <w:r w:rsidRPr="005647EB">
        <w:t xml:space="preserve">: Additional </w:t>
      </w:r>
      <w:r w:rsidRPr="005647EB">
        <w:rPr>
          <w:rFonts w:cs="v4.2.0"/>
          <w:snapToGrid w:val="0"/>
          <w:lang w:eastAsia="zh-TW"/>
        </w:rPr>
        <w:t xml:space="preserve">E-UTRAN FDD intra-frequency event triggered reporting for serving cell under fading propagation conditions for CE UE in CEModeA in DRX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8D1EDE" w:rsidRPr="005647EB" w14:paraId="512C7050" w14:textId="77777777" w:rsidTr="002570E4">
        <w:trPr>
          <w:jc w:val="center"/>
        </w:trPr>
        <w:tc>
          <w:tcPr>
            <w:tcW w:w="9527" w:type="dxa"/>
            <w:gridSpan w:val="4"/>
            <w:tcBorders>
              <w:bottom w:val="single" w:sz="4" w:space="0" w:color="auto"/>
            </w:tcBorders>
          </w:tcPr>
          <w:p w14:paraId="72CD8321" w14:textId="44FDC584" w:rsidR="008D1EDE" w:rsidRPr="005647EB" w:rsidRDefault="008D1EDE" w:rsidP="001E675B">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8D1EDE" w:rsidRPr="005647EB" w14:paraId="0AA705CD" w14:textId="77777777" w:rsidTr="002570E4">
        <w:trPr>
          <w:jc w:val="center"/>
        </w:trPr>
        <w:tc>
          <w:tcPr>
            <w:tcW w:w="4427" w:type="dxa"/>
            <w:tcBorders>
              <w:right w:val="single" w:sz="4" w:space="0" w:color="auto"/>
            </w:tcBorders>
          </w:tcPr>
          <w:p w14:paraId="30DD997C" w14:textId="080CFE61" w:rsidR="008D1EDE" w:rsidRPr="005647EB" w:rsidRDefault="008D1EDE" w:rsidP="001E675B">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055FD84" w14:textId="77777777" w:rsidR="008D1EDE" w:rsidRPr="005647EB" w:rsidRDefault="008D1EDE" w:rsidP="001E675B">
            <w:pPr>
              <w:pStyle w:val="TAH"/>
            </w:pPr>
            <w:r w:rsidRPr="005647EB">
              <w:t>Value/remark</w:t>
            </w:r>
          </w:p>
        </w:tc>
        <w:tc>
          <w:tcPr>
            <w:tcW w:w="1700" w:type="dxa"/>
            <w:tcBorders>
              <w:left w:val="single" w:sz="4" w:space="0" w:color="auto"/>
              <w:right w:val="single" w:sz="4" w:space="0" w:color="auto"/>
            </w:tcBorders>
          </w:tcPr>
          <w:p w14:paraId="3DEB9821" w14:textId="77777777" w:rsidR="008D1EDE" w:rsidRPr="005647EB" w:rsidRDefault="008D1EDE" w:rsidP="001E675B">
            <w:pPr>
              <w:pStyle w:val="TAH"/>
            </w:pPr>
            <w:r w:rsidRPr="005647EB">
              <w:t>Comment</w:t>
            </w:r>
          </w:p>
        </w:tc>
        <w:tc>
          <w:tcPr>
            <w:tcW w:w="1133" w:type="dxa"/>
            <w:tcBorders>
              <w:left w:val="single" w:sz="4" w:space="0" w:color="auto"/>
            </w:tcBorders>
          </w:tcPr>
          <w:p w14:paraId="12380867" w14:textId="77777777" w:rsidR="008D1EDE" w:rsidRPr="005647EB" w:rsidRDefault="008D1EDE" w:rsidP="001E675B">
            <w:pPr>
              <w:pStyle w:val="TAH"/>
            </w:pPr>
            <w:r w:rsidRPr="005647EB">
              <w:t>Condition</w:t>
            </w:r>
          </w:p>
        </w:tc>
      </w:tr>
      <w:tr w:rsidR="008D1EDE" w:rsidRPr="005647EB" w14:paraId="377D715F" w14:textId="77777777" w:rsidTr="002570E4">
        <w:trPr>
          <w:jc w:val="center"/>
        </w:trPr>
        <w:tc>
          <w:tcPr>
            <w:tcW w:w="4427" w:type="dxa"/>
            <w:tcBorders>
              <w:right w:val="single" w:sz="4" w:space="0" w:color="auto"/>
            </w:tcBorders>
          </w:tcPr>
          <w:p w14:paraId="44964DA8" w14:textId="037B81C4" w:rsidR="008D1EDE" w:rsidRPr="005647EB" w:rsidRDefault="008D1EDE" w:rsidP="001E675B">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52E0B1C" w14:textId="77777777" w:rsidR="008D1EDE" w:rsidRPr="005647EB" w:rsidRDefault="008D1EDE" w:rsidP="001E675B">
            <w:pPr>
              <w:pStyle w:val="TAL"/>
            </w:pPr>
          </w:p>
        </w:tc>
        <w:tc>
          <w:tcPr>
            <w:tcW w:w="1700" w:type="dxa"/>
            <w:tcBorders>
              <w:left w:val="single" w:sz="4" w:space="0" w:color="auto"/>
              <w:right w:val="single" w:sz="4" w:space="0" w:color="auto"/>
            </w:tcBorders>
          </w:tcPr>
          <w:p w14:paraId="626D0C48" w14:textId="77777777" w:rsidR="008D1EDE" w:rsidRPr="005647EB" w:rsidRDefault="008D1EDE" w:rsidP="001E675B">
            <w:pPr>
              <w:pStyle w:val="TAL"/>
            </w:pPr>
          </w:p>
        </w:tc>
        <w:tc>
          <w:tcPr>
            <w:tcW w:w="1133" w:type="dxa"/>
            <w:tcBorders>
              <w:left w:val="single" w:sz="4" w:space="0" w:color="auto"/>
            </w:tcBorders>
          </w:tcPr>
          <w:p w14:paraId="0C7D2191" w14:textId="77777777" w:rsidR="008D1EDE" w:rsidRPr="005647EB" w:rsidRDefault="008D1EDE" w:rsidP="001E675B">
            <w:pPr>
              <w:pStyle w:val="TAL"/>
            </w:pPr>
          </w:p>
        </w:tc>
      </w:tr>
      <w:tr w:rsidR="008D1EDE" w:rsidRPr="005647EB" w14:paraId="0BD55D38" w14:textId="77777777" w:rsidTr="002570E4">
        <w:trPr>
          <w:jc w:val="center"/>
        </w:trPr>
        <w:tc>
          <w:tcPr>
            <w:tcW w:w="4427" w:type="dxa"/>
            <w:tcBorders>
              <w:right w:val="single" w:sz="4" w:space="0" w:color="auto"/>
            </w:tcBorders>
          </w:tcPr>
          <w:p w14:paraId="62731E1B" w14:textId="6F4A00B6" w:rsidR="008D1EDE" w:rsidRPr="005647EB" w:rsidRDefault="002570E4" w:rsidP="001E675B">
            <w:pPr>
              <w:pStyle w:val="TAL"/>
            </w:pPr>
            <w:r w:rsidRPr="005647EB">
              <w:t xml:space="preserve"> </w:t>
            </w:r>
            <w:r w:rsidR="008D1EDE" w:rsidRPr="005647EB">
              <w:t>triggerType</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7556CE6B" w14:textId="77777777" w:rsidR="008D1EDE" w:rsidRPr="005647EB" w:rsidRDefault="008D1EDE" w:rsidP="001E675B">
            <w:pPr>
              <w:pStyle w:val="TAL"/>
            </w:pPr>
          </w:p>
        </w:tc>
        <w:tc>
          <w:tcPr>
            <w:tcW w:w="1700" w:type="dxa"/>
            <w:tcBorders>
              <w:left w:val="single" w:sz="4" w:space="0" w:color="auto"/>
              <w:right w:val="single" w:sz="4" w:space="0" w:color="auto"/>
            </w:tcBorders>
          </w:tcPr>
          <w:p w14:paraId="1E39CC32" w14:textId="77777777" w:rsidR="008D1EDE" w:rsidRPr="005647EB" w:rsidRDefault="008D1EDE" w:rsidP="001E675B">
            <w:pPr>
              <w:pStyle w:val="TAL"/>
            </w:pPr>
          </w:p>
        </w:tc>
        <w:tc>
          <w:tcPr>
            <w:tcW w:w="1133" w:type="dxa"/>
            <w:tcBorders>
              <w:left w:val="single" w:sz="4" w:space="0" w:color="auto"/>
            </w:tcBorders>
          </w:tcPr>
          <w:p w14:paraId="2A5B4E3E" w14:textId="77777777" w:rsidR="008D1EDE" w:rsidRPr="005647EB" w:rsidRDefault="008D1EDE" w:rsidP="001E675B">
            <w:pPr>
              <w:pStyle w:val="TAL"/>
            </w:pPr>
          </w:p>
        </w:tc>
      </w:tr>
      <w:tr w:rsidR="008D1EDE" w:rsidRPr="005647EB" w14:paraId="5CACDE7F" w14:textId="77777777" w:rsidTr="002570E4">
        <w:trPr>
          <w:jc w:val="center"/>
        </w:trPr>
        <w:tc>
          <w:tcPr>
            <w:tcW w:w="4427" w:type="dxa"/>
            <w:tcBorders>
              <w:right w:val="single" w:sz="4" w:space="0" w:color="auto"/>
            </w:tcBorders>
          </w:tcPr>
          <w:p w14:paraId="1365E5C5" w14:textId="53087D23" w:rsidR="008D1EDE" w:rsidRPr="005647EB" w:rsidRDefault="002570E4" w:rsidP="001E675B">
            <w:pPr>
              <w:pStyle w:val="TAL"/>
            </w:pPr>
            <w:r w:rsidRPr="005647EB">
              <w:t xml:space="preserve">  </w:t>
            </w:r>
            <w:r w:rsidR="008D1EDE" w:rsidRPr="005647EB">
              <w:t>event</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472C616D" w14:textId="77777777" w:rsidR="008D1EDE" w:rsidRPr="005647EB" w:rsidRDefault="008D1EDE" w:rsidP="001E675B">
            <w:pPr>
              <w:pStyle w:val="TAL"/>
            </w:pPr>
          </w:p>
        </w:tc>
        <w:tc>
          <w:tcPr>
            <w:tcW w:w="1700" w:type="dxa"/>
            <w:tcBorders>
              <w:left w:val="single" w:sz="4" w:space="0" w:color="auto"/>
              <w:right w:val="single" w:sz="4" w:space="0" w:color="auto"/>
            </w:tcBorders>
          </w:tcPr>
          <w:p w14:paraId="0CA2688B" w14:textId="77777777" w:rsidR="008D1EDE" w:rsidRPr="005647EB" w:rsidRDefault="008D1EDE" w:rsidP="001E675B">
            <w:pPr>
              <w:pStyle w:val="TAL"/>
            </w:pPr>
          </w:p>
        </w:tc>
        <w:tc>
          <w:tcPr>
            <w:tcW w:w="1133" w:type="dxa"/>
            <w:tcBorders>
              <w:left w:val="single" w:sz="4" w:space="0" w:color="auto"/>
            </w:tcBorders>
          </w:tcPr>
          <w:p w14:paraId="4D915D15" w14:textId="77777777" w:rsidR="008D1EDE" w:rsidRPr="005647EB" w:rsidRDefault="008D1EDE" w:rsidP="001E675B">
            <w:pPr>
              <w:pStyle w:val="TAL"/>
            </w:pPr>
          </w:p>
        </w:tc>
      </w:tr>
      <w:tr w:rsidR="008D1EDE" w:rsidRPr="005647EB" w14:paraId="59D0EC7B" w14:textId="77777777" w:rsidTr="002570E4">
        <w:trPr>
          <w:jc w:val="center"/>
        </w:trPr>
        <w:tc>
          <w:tcPr>
            <w:tcW w:w="4427" w:type="dxa"/>
            <w:tcBorders>
              <w:right w:val="single" w:sz="4" w:space="0" w:color="auto"/>
            </w:tcBorders>
          </w:tcPr>
          <w:p w14:paraId="6EE08F3E" w14:textId="3E930514" w:rsidR="008D1EDE" w:rsidRPr="005647EB" w:rsidRDefault="002570E4" w:rsidP="001E675B">
            <w:pPr>
              <w:pStyle w:val="TAL"/>
            </w:pPr>
            <w:r w:rsidRPr="005647EB">
              <w:t xml:space="preserve">    </w:t>
            </w:r>
            <w:r w:rsidR="008D1EDE" w:rsidRPr="005647EB">
              <w:t>eventId</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37E426F3" w14:textId="77777777" w:rsidR="008D1EDE" w:rsidRPr="005647EB" w:rsidRDefault="008D1EDE" w:rsidP="001E675B">
            <w:pPr>
              <w:pStyle w:val="TAL"/>
            </w:pPr>
          </w:p>
        </w:tc>
        <w:tc>
          <w:tcPr>
            <w:tcW w:w="1700" w:type="dxa"/>
            <w:tcBorders>
              <w:left w:val="single" w:sz="4" w:space="0" w:color="auto"/>
              <w:right w:val="single" w:sz="4" w:space="0" w:color="auto"/>
            </w:tcBorders>
          </w:tcPr>
          <w:p w14:paraId="46B701A2" w14:textId="77777777" w:rsidR="008D1EDE" w:rsidRPr="005647EB" w:rsidRDefault="008D1EDE" w:rsidP="001E675B">
            <w:pPr>
              <w:pStyle w:val="TAL"/>
            </w:pPr>
          </w:p>
        </w:tc>
        <w:tc>
          <w:tcPr>
            <w:tcW w:w="1133" w:type="dxa"/>
            <w:tcBorders>
              <w:left w:val="single" w:sz="4" w:space="0" w:color="auto"/>
            </w:tcBorders>
          </w:tcPr>
          <w:p w14:paraId="75C67705" w14:textId="77777777" w:rsidR="008D1EDE" w:rsidRPr="005647EB" w:rsidRDefault="008D1EDE" w:rsidP="001E675B">
            <w:pPr>
              <w:pStyle w:val="TAL"/>
            </w:pPr>
          </w:p>
        </w:tc>
      </w:tr>
      <w:tr w:rsidR="008D1EDE" w:rsidRPr="005647EB" w14:paraId="07B7081A" w14:textId="77777777" w:rsidTr="002570E4">
        <w:trPr>
          <w:jc w:val="center"/>
        </w:trPr>
        <w:tc>
          <w:tcPr>
            <w:tcW w:w="4427" w:type="dxa"/>
            <w:tcBorders>
              <w:right w:val="single" w:sz="4" w:space="0" w:color="auto"/>
            </w:tcBorders>
          </w:tcPr>
          <w:p w14:paraId="3F0D19A7" w14:textId="03BC89C2" w:rsidR="008D1EDE" w:rsidRPr="005647EB" w:rsidRDefault="002570E4" w:rsidP="001E675B">
            <w:pPr>
              <w:pStyle w:val="TAL"/>
            </w:pPr>
            <w:r w:rsidRPr="005647EB">
              <w:t xml:space="preserve">     </w:t>
            </w:r>
            <w:r w:rsidR="008D1EDE" w:rsidRPr="005647EB">
              <w:t>eventA3</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749DF5E1" w14:textId="77777777" w:rsidR="008D1EDE" w:rsidRPr="005647EB" w:rsidRDefault="008D1EDE" w:rsidP="001E675B">
            <w:pPr>
              <w:pStyle w:val="TAL"/>
            </w:pPr>
          </w:p>
        </w:tc>
        <w:tc>
          <w:tcPr>
            <w:tcW w:w="1700" w:type="dxa"/>
            <w:tcBorders>
              <w:left w:val="single" w:sz="4" w:space="0" w:color="auto"/>
              <w:right w:val="single" w:sz="4" w:space="0" w:color="auto"/>
            </w:tcBorders>
          </w:tcPr>
          <w:p w14:paraId="6AEEAD40" w14:textId="77777777" w:rsidR="008D1EDE" w:rsidRPr="005647EB" w:rsidRDefault="008D1EDE" w:rsidP="001E675B">
            <w:pPr>
              <w:pStyle w:val="TAL"/>
            </w:pPr>
          </w:p>
        </w:tc>
        <w:tc>
          <w:tcPr>
            <w:tcW w:w="1133" w:type="dxa"/>
            <w:tcBorders>
              <w:left w:val="single" w:sz="4" w:space="0" w:color="auto"/>
            </w:tcBorders>
          </w:tcPr>
          <w:p w14:paraId="61795B78" w14:textId="77777777" w:rsidR="008D1EDE" w:rsidRPr="005647EB" w:rsidRDefault="008D1EDE" w:rsidP="001E675B">
            <w:pPr>
              <w:pStyle w:val="TAL"/>
            </w:pPr>
          </w:p>
        </w:tc>
      </w:tr>
      <w:tr w:rsidR="008D1EDE" w:rsidRPr="005647EB" w14:paraId="62055B4E" w14:textId="77777777" w:rsidTr="002570E4">
        <w:trPr>
          <w:jc w:val="center"/>
        </w:trPr>
        <w:tc>
          <w:tcPr>
            <w:tcW w:w="4427" w:type="dxa"/>
            <w:tcBorders>
              <w:right w:val="single" w:sz="4" w:space="0" w:color="auto"/>
            </w:tcBorders>
          </w:tcPr>
          <w:p w14:paraId="13BE8A71" w14:textId="559A91E7" w:rsidR="008D1EDE" w:rsidRPr="005647EB" w:rsidRDefault="002570E4" w:rsidP="001E675B">
            <w:pPr>
              <w:pStyle w:val="TAL"/>
            </w:pPr>
            <w:r w:rsidRPr="005647EB">
              <w:t xml:space="preserve">       </w:t>
            </w:r>
            <w:r w:rsidR="008D1EDE" w:rsidRPr="005647EB">
              <w:t>a3-Offset</w:t>
            </w:r>
          </w:p>
        </w:tc>
        <w:tc>
          <w:tcPr>
            <w:tcW w:w="2267" w:type="dxa"/>
            <w:tcBorders>
              <w:left w:val="single" w:sz="4" w:space="0" w:color="auto"/>
              <w:right w:val="single" w:sz="4" w:space="0" w:color="auto"/>
            </w:tcBorders>
          </w:tcPr>
          <w:p w14:paraId="0FD1BEFC" w14:textId="5914C9DC" w:rsidR="008D1EDE" w:rsidRPr="005647EB" w:rsidRDefault="008D1EDE" w:rsidP="001E675B">
            <w:pPr>
              <w:pStyle w:val="TAL"/>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7C988A48" w14:textId="2D5DCB28" w:rsidR="008D1EDE" w:rsidRPr="005647EB" w:rsidRDefault="008D1EDE" w:rsidP="001E675B">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2FDE9F7" w14:textId="77777777" w:rsidR="008D1EDE" w:rsidRPr="005647EB" w:rsidRDefault="008D1EDE" w:rsidP="001E675B">
            <w:pPr>
              <w:pStyle w:val="TAL"/>
            </w:pPr>
          </w:p>
        </w:tc>
      </w:tr>
      <w:tr w:rsidR="008D1EDE" w:rsidRPr="005647EB" w14:paraId="403AC1BE" w14:textId="77777777" w:rsidTr="002570E4">
        <w:trPr>
          <w:jc w:val="center"/>
        </w:trPr>
        <w:tc>
          <w:tcPr>
            <w:tcW w:w="4427" w:type="dxa"/>
            <w:tcBorders>
              <w:right w:val="single" w:sz="4" w:space="0" w:color="auto"/>
            </w:tcBorders>
          </w:tcPr>
          <w:p w14:paraId="028CB07C" w14:textId="15FA31DC" w:rsidR="008D1EDE" w:rsidRPr="005647EB" w:rsidRDefault="002570E4" w:rsidP="002570E4">
            <w:pPr>
              <w:pStyle w:val="TAL"/>
              <w:keepNext w:val="0"/>
              <w:keepLines w:val="0"/>
            </w:pPr>
            <w:r w:rsidRPr="005647EB">
              <w:t xml:space="preserve">       </w:t>
            </w:r>
            <w:r w:rsidR="008D1EDE" w:rsidRPr="005647EB">
              <w:t>reportOnLeave</w:t>
            </w:r>
          </w:p>
        </w:tc>
        <w:tc>
          <w:tcPr>
            <w:tcW w:w="2267" w:type="dxa"/>
            <w:tcBorders>
              <w:left w:val="single" w:sz="4" w:space="0" w:color="auto"/>
              <w:right w:val="single" w:sz="4" w:space="0" w:color="auto"/>
            </w:tcBorders>
          </w:tcPr>
          <w:p w14:paraId="6A5B33CD" w14:textId="77777777" w:rsidR="008D1EDE" w:rsidRPr="005647EB" w:rsidRDefault="008D1EDE" w:rsidP="002570E4">
            <w:pPr>
              <w:pStyle w:val="TAL"/>
              <w:keepNext w:val="0"/>
              <w:keepLines w:val="0"/>
            </w:pPr>
            <w:r w:rsidRPr="005647EB">
              <w:t>FALSE</w:t>
            </w:r>
          </w:p>
        </w:tc>
        <w:tc>
          <w:tcPr>
            <w:tcW w:w="1700" w:type="dxa"/>
            <w:tcBorders>
              <w:left w:val="single" w:sz="4" w:space="0" w:color="auto"/>
              <w:right w:val="single" w:sz="4" w:space="0" w:color="auto"/>
            </w:tcBorders>
          </w:tcPr>
          <w:p w14:paraId="47DF2680" w14:textId="77777777" w:rsidR="008D1EDE" w:rsidRPr="005647EB" w:rsidRDefault="008D1EDE" w:rsidP="002570E4">
            <w:pPr>
              <w:pStyle w:val="TAL"/>
              <w:keepNext w:val="0"/>
              <w:keepLines w:val="0"/>
            </w:pPr>
          </w:p>
        </w:tc>
        <w:tc>
          <w:tcPr>
            <w:tcW w:w="1133" w:type="dxa"/>
            <w:tcBorders>
              <w:left w:val="single" w:sz="4" w:space="0" w:color="auto"/>
            </w:tcBorders>
          </w:tcPr>
          <w:p w14:paraId="56D4E3FA" w14:textId="77777777" w:rsidR="008D1EDE" w:rsidRPr="005647EB" w:rsidRDefault="008D1EDE" w:rsidP="002570E4">
            <w:pPr>
              <w:pStyle w:val="TAL"/>
              <w:keepNext w:val="0"/>
              <w:keepLines w:val="0"/>
            </w:pPr>
          </w:p>
        </w:tc>
      </w:tr>
      <w:tr w:rsidR="008D1EDE" w:rsidRPr="005647EB" w14:paraId="44B642DA" w14:textId="77777777" w:rsidTr="002570E4">
        <w:trPr>
          <w:jc w:val="center"/>
        </w:trPr>
        <w:tc>
          <w:tcPr>
            <w:tcW w:w="4427" w:type="dxa"/>
            <w:tcBorders>
              <w:right w:val="single" w:sz="4" w:space="0" w:color="auto"/>
            </w:tcBorders>
          </w:tcPr>
          <w:p w14:paraId="29275A49" w14:textId="6064F09C" w:rsidR="008D1EDE" w:rsidRPr="005647EB" w:rsidRDefault="002570E4" w:rsidP="002570E4">
            <w:pPr>
              <w:pStyle w:val="TAL"/>
              <w:keepNext w:val="0"/>
              <w:keepLines w:val="0"/>
            </w:pPr>
            <w:r w:rsidRPr="005647EB">
              <w:t xml:space="preserve">      </w:t>
            </w:r>
            <w:r w:rsidR="008D1EDE" w:rsidRPr="005647EB">
              <w:t>}</w:t>
            </w:r>
          </w:p>
        </w:tc>
        <w:tc>
          <w:tcPr>
            <w:tcW w:w="2267" w:type="dxa"/>
            <w:tcBorders>
              <w:left w:val="single" w:sz="4" w:space="0" w:color="auto"/>
              <w:right w:val="single" w:sz="4" w:space="0" w:color="auto"/>
            </w:tcBorders>
          </w:tcPr>
          <w:p w14:paraId="65BF6833"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7B0D69E1" w14:textId="77777777" w:rsidR="008D1EDE" w:rsidRPr="005647EB" w:rsidRDefault="008D1EDE" w:rsidP="002570E4">
            <w:pPr>
              <w:pStyle w:val="TAL"/>
              <w:keepNext w:val="0"/>
              <w:keepLines w:val="0"/>
            </w:pPr>
          </w:p>
        </w:tc>
        <w:tc>
          <w:tcPr>
            <w:tcW w:w="1133" w:type="dxa"/>
            <w:tcBorders>
              <w:left w:val="single" w:sz="4" w:space="0" w:color="auto"/>
            </w:tcBorders>
          </w:tcPr>
          <w:p w14:paraId="4CA3D885" w14:textId="77777777" w:rsidR="008D1EDE" w:rsidRPr="005647EB" w:rsidRDefault="008D1EDE" w:rsidP="002570E4">
            <w:pPr>
              <w:pStyle w:val="TAL"/>
              <w:keepNext w:val="0"/>
              <w:keepLines w:val="0"/>
            </w:pPr>
          </w:p>
        </w:tc>
      </w:tr>
      <w:tr w:rsidR="008D1EDE" w:rsidRPr="005647EB" w14:paraId="42C422AB" w14:textId="77777777" w:rsidTr="002570E4">
        <w:trPr>
          <w:jc w:val="center"/>
        </w:trPr>
        <w:tc>
          <w:tcPr>
            <w:tcW w:w="4427" w:type="dxa"/>
            <w:tcBorders>
              <w:right w:val="single" w:sz="4" w:space="0" w:color="auto"/>
            </w:tcBorders>
          </w:tcPr>
          <w:p w14:paraId="1F2F8B8D" w14:textId="4B4E3101" w:rsidR="008D1EDE" w:rsidRPr="005647EB" w:rsidRDefault="002570E4" w:rsidP="002570E4">
            <w:pPr>
              <w:pStyle w:val="TAL"/>
              <w:keepNext w:val="0"/>
              <w:keepLines w:val="0"/>
            </w:pPr>
            <w:r w:rsidRPr="005647EB">
              <w:t xml:space="preserve">    </w:t>
            </w:r>
            <w:r w:rsidR="008D1EDE" w:rsidRPr="005647EB">
              <w:t>}</w:t>
            </w:r>
          </w:p>
        </w:tc>
        <w:tc>
          <w:tcPr>
            <w:tcW w:w="2267" w:type="dxa"/>
            <w:tcBorders>
              <w:left w:val="single" w:sz="4" w:space="0" w:color="auto"/>
              <w:right w:val="single" w:sz="4" w:space="0" w:color="auto"/>
            </w:tcBorders>
          </w:tcPr>
          <w:p w14:paraId="7E095857"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478F03AE" w14:textId="77777777" w:rsidR="008D1EDE" w:rsidRPr="005647EB" w:rsidRDefault="008D1EDE" w:rsidP="002570E4">
            <w:pPr>
              <w:pStyle w:val="TAL"/>
              <w:keepNext w:val="0"/>
              <w:keepLines w:val="0"/>
            </w:pPr>
          </w:p>
        </w:tc>
        <w:tc>
          <w:tcPr>
            <w:tcW w:w="1133" w:type="dxa"/>
            <w:tcBorders>
              <w:left w:val="single" w:sz="4" w:space="0" w:color="auto"/>
            </w:tcBorders>
          </w:tcPr>
          <w:p w14:paraId="548D10A3" w14:textId="77777777" w:rsidR="008D1EDE" w:rsidRPr="005647EB" w:rsidRDefault="008D1EDE" w:rsidP="002570E4">
            <w:pPr>
              <w:pStyle w:val="TAL"/>
              <w:keepNext w:val="0"/>
              <w:keepLines w:val="0"/>
            </w:pPr>
          </w:p>
        </w:tc>
      </w:tr>
      <w:tr w:rsidR="008D1EDE" w:rsidRPr="005647EB" w14:paraId="3D42179D" w14:textId="77777777" w:rsidTr="002570E4">
        <w:trPr>
          <w:jc w:val="center"/>
        </w:trPr>
        <w:tc>
          <w:tcPr>
            <w:tcW w:w="4427" w:type="dxa"/>
            <w:tcBorders>
              <w:right w:val="single" w:sz="4" w:space="0" w:color="auto"/>
            </w:tcBorders>
          </w:tcPr>
          <w:p w14:paraId="7972D1B6" w14:textId="3D426398" w:rsidR="008D1EDE" w:rsidRPr="005647EB" w:rsidRDefault="002570E4" w:rsidP="002570E4">
            <w:pPr>
              <w:pStyle w:val="TAL"/>
              <w:keepNext w:val="0"/>
              <w:keepLines w:val="0"/>
            </w:pPr>
            <w:r w:rsidRPr="005647EB">
              <w:t xml:space="preserve">    </w:t>
            </w:r>
            <w:r w:rsidR="008D1EDE" w:rsidRPr="005647EB">
              <w:t>Hysteresis</w:t>
            </w:r>
          </w:p>
        </w:tc>
        <w:tc>
          <w:tcPr>
            <w:tcW w:w="2267" w:type="dxa"/>
            <w:tcBorders>
              <w:left w:val="single" w:sz="4" w:space="0" w:color="auto"/>
              <w:right w:val="single" w:sz="4" w:space="0" w:color="auto"/>
            </w:tcBorders>
          </w:tcPr>
          <w:p w14:paraId="44E419EB" w14:textId="63BF2637" w:rsidR="008D1EDE" w:rsidRPr="005647EB" w:rsidRDefault="008D1ED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7DC32E4D" w14:textId="4D1F54EC" w:rsidR="008D1EDE" w:rsidRPr="005647EB" w:rsidRDefault="008D1ED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3D42952" w14:textId="77777777" w:rsidR="008D1EDE" w:rsidRPr="005647EB" w:rsidRDefault="008D1EDE" w:rsidP="002570E4">
            <w:pPr>
              <w:pStyle w:val="TAL"/>
              <w:keepNext w:val="0"/>
              <w:keepLines w:val="0"/>
            </w:pPr>
          </w:p>
        </w:tc>
      </w:tr>
      <w:tr w:rsidR="008D1EDE" w:rsidRPr="005647EB" w14:paraId="60267358"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B90C04C" w14:textId="2E9AADAF"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6B2DEA6A" w14:textId="53300242" w:rsidR="008D1EDE" w:rsidRPr="005647EB" w:rsidRDefault="008D1ED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5B86D74C"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EFE62F0" w14:textId="77777777" w:rsidR="008D1EDE" w:rsidRPr="005647EB" w:rsidRDefault="008D1EDE" w:rsidP="002570E4">
            <w:pPr>
              <w:pStyle w:val="TAH"/>
              <w:keepNext w:val="0"/>
              <w:keepLines w:val="0"/>
              <w:jc w:val="left"/>
              <w:rPr>
                <w:b w:val="0"/>
              </w:rPr>
            </w:pPr>
          </w:p>
        </w:tc>
      </w:tr>
      <w:tr w:rsidR="008D1EDE" w:rsidRPr="005647EB" w14:paraId="01A210F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E23CEDC" w14:textId="58AEF79A"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EC3AA3B"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366913F"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0DEE273" w14:textId="77777777" w:rsidR="008D1EDE" w:rsidRPr="005647EB" w:rsidRDefault="008D1EDE" w:rsidP="002570E4">
            <w:pPr>
              <w:pStyle w:val="TAH"/>
              <w:keepNext w:val="0"/>
              <w:keepLines w:val="0"/>
              <w:jc w:val="left"/>
              <w:rPr>
                <w:b w:val="0"/>
              </w:rPr>
            </w:pPr>
          </w:p>
        </w:tc>
      </w:tr>
      <w:tr w:rsidR="008D1EDE" w:rsidRPr="005647EB" w14:paraId="7E717D4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171E6F7" w14:textId="7B44D6D2"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9B67425"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77929BEF"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4E7520A0" w14:textId="77777777" w:rsidR="008D1EDE" w:rsidRPr="005647EB" w:rsidRDefault="008D1EDE" w:rsidP="002570E4">
            <w:pPr>
              <w:pStyle w:val="TAH"/>
              <w:keepNext w:val="0"/>
              <w:keepLines w:val="0"/>
              <w:jc w:val="left"/>
              <w:rPr>
                <w:b w:val="0"/>
              </w:rPr>
            </w:pPr>
          </w:p>
        </w:tc>
      </w:tr>
    </w:tbl>
    <w:p w14:paraId="62DF0C5D" w14:textId="77777777" w:rsidR="008D1EDE" w:rsidRPr="005647EB" w:rsidRDefault="008D1EDE" w:rsidP="002570E4"/>
    <w:p w14:paraId="21EA3F67" w14:textId="77777777" w:rsidR="008D1EDE" w:rsidRPr="005647EB" w:rsidRDefault="008D1EDE" w:rsidP="002570E4">
      <w:pPr>
        <w:pStyle w:val="TH"/>
        <w:keepNext w:val="0"/>
        <w:keepLines w:val="0"/>
      </w:pPr>
      <w:r w:rsidRPr="005647EB">
        <w:t xml:space="preserve">Table 8.3.16.4.3-4: </w:t>
      </w:r>
      <w:r w:rsidRPr="005647EB">
        <w:rPr>
          <w:i/>
        </w:rPr>
        <w:t>MeasurementReport</w:t>
      </w:r>
      <w:r w:rsidRPr="005647EB">
        <w:rPr>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357181E3" w14:textId="77777777" w:rsidTr="002570E4">
        <w:trPr>
          <w:jc w:val="center"/>
        </w:trPr>
        <w:tc>
          <w:tcPr>
            <w:tcW w:w="9637" w:type="dxa"/>
            <w:gridSpan w:val="4"/>
            <w:shd w:val="clear" w:color="auto" w:fill="auto"/>
          </w:tcPr>
          <w:p w14:paraId="328F104F" w14:textId="27360336"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8D1EDE" w:rsidRPr="005647EB" w14:paraId="30D7C0D2" w14:textId="77777777" w:rsidTr="002570E4">
        <w:trPr>
          <w:jc w:val="center"/>
        </w:trPr>
        <w:tc>
          <w:tcPr>
            <w:tcW w:w="4535" w:type="dxa"/>
            <w:tcBorders>
              <w:bottom w:val="single" w:sz="4" w:space="0" w:color="auto"/>
            </w:tcBorders>
            <w:shd w:val="clear" w:color="auto" w:fill="auto"/>
          </w:tcPr>
          <w:p w14:paraId="5E90BD7A" w14:textId="2C4269FC"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71C1CD41" w14:textId="77777777" w:rsidR="008D1EDE" w:rsidRPr="005647EB" w:rsidRDefault="008D1EDE" w:rsidP="002570E4">
            <w:pPr>
              <w:pStyle w:val="TAH"/>
              <w:keepNext w:val="0"/>
              <w:keepLines w:val="0"/>
            </w:pPr>
            <w:r w:rsidRPr="005647EB">
              <w:t>Value/Remark</w:t>
            </w:r>
          </w:p>
        </w:tc>
        <w:tc>
          <w:tcPr>
            <w:tcW w:w="1700" w:type="dxa"/>
            <w:tcBorders>
              <w:bottom w:val="single" w:sz="4" w:space="0" w:color="auto"/>
            </w:tcBorders>
            <w:shd w:val="clear" w:color="auto" w:fill="auto"/>
          </w:tcPr>
          <w:p w14:paraId="32EC31F2" w14:textId="77777777" w:rsidR="008D1EDE" w:rsidRPr="005647EB" w:rsidRDefault="008D1EDE" w:rsidP="002570E4">
            <w:pPr>
              <w:pStyle w:val="TAH"/>
              <w:keepNext w:val="0"/>
              <w:keepLines w:val="0"/>
            </w:pPr>
            <w:r w:rsidRPr="005647EB">
              <w:t>Comment</w:t>
            </w:r>
          </w:p>
        </w:tc>
        <w:tc>
          <w:tcPr>
            <w:tcW w:w="1135" w:type="dxa"/>
            <w:tcBorders>
              <w:bottom w:val="single" w:sz="4" w:space="0" w:color="auto"/>
            </w:tcBorders>
            <w:shd w:val="clear" w:color="auto" w:fill="auto"/>
          </w:tcPr>
          <w:p w14:paraId="2A44EA28" w14:textId="77777777" w:rsidR="008D1EDE" w:rsidRPr="005647EB" w:rsidRDefault="008D1EDE" w:rsidP="002570E4">
            <w:pPr>
              <w:pStyle w:val="TAH"/>
              <w:keepNext w:val="0"/>
              <w:keepLines w:val="0"/>
            </w:pPr>
            <w:r w:rsidRPr="005647EB">
              <w:t>Condition</w:t>
            </w:r>
          </w:p>
        </w:tc>
      </w:tr>
      <w:tr w:rsidR="008D1EDE" w:rsidRPr="005647EB" w14:paraId="34ECA3CE" w14:textId="77777777" w:rsidTr="002570E4">
        <w:trPr>
          <w:jc w:val="center"/>
        </w:trPr>
        <w:tc>
          <w:tcPr>
            <w:tcW w:w="4535" w:type="dxa"/>
            <w:tcBorders>
              <w:top w:val="single" w:sz="4" w:space="0" w:color="auto"/>
              <w:bottom w:val="single" w:sz="4" w:space="0" w:color="auto"/>
            </w:tcBorders>
            <w:shd w:val="clear" w:color="auto" w:fill="auto"/>
          </w:tcPr>
          <w:p w14:paraId="600D0C48" w14:textId="79398216" w:rsidR="008D1EDE" w:rsidRPr="005647EB" w:rsidRDefault="008D1EDE" w:rsidP="002570E4">
            <w:pPr>
              <w:pStyle w:val="TAL"/>
              <w:keepNext w:val="0"/>
              <w:keepLines w:val="0"/>
            </w:pPr>
            <w:r w:rsidRPr="005647EB">
              <w:t>MeasurementReport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shd w:val="clear" w:color="auto" w:fill="auto"/>
          </w:tcPr>
          <w:p w14:paraId="6F9D17BF"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78A4E24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88AEE80" w14:textId="77777777" w:rsidR="008D1EDE" w:rsidRPr="005647EB" w:rsidRDefault="008D1EDE" w:rsidP="002570E4">
            <w:pPr>
              <w:pStyle w:val="TAL"/>
              <w:keepNext w:val="0"/>
              <w:keepLines w:val="0"/>
            </w:pPr>
          </w:p>
        </w:tc>
      </w:tr>
      <w:tr w:rsidR="008D1EDE" w:rsidRPr="005647EB" w14:paraId="5537E6A8" w14:textId="77777777" w:rsidTr="002570E4">
        <w:trPr>
          <w:jc w:val="center"/>
        </w:trPr>
        <w:tc>
          <w:tcPr>
            <w:tcW w:w="4535" w:type="dxa"/>
            <w:tcBorders>
              <w:top w:val="single" w:sz="4" w:space="0" w:color="auto"/>
              <w:bottom w:val="single" w:sz="4" w:space="0" w:color="auto"/>
            </w:tcBorders>
            <w:shd w:val="clear" w:color="auto" w:fill="auto"/>
          </w:tcPr>
          <w:p w14:paraId="7554E09D" w14:textId="1E87C08C" w:rsidR="008D1EDE" w:rsidRPr="005647EB" w:rsidRDefault="002570E4" w:rsidP="002570E4">
            <w:pPr>
              <w:pStyle w:val="TAL"/>
              <w:keepNext w:val="0"/>
              <w:keepLines w:val="0"/>
            </w:pPr>
            <w:r w:rsidRPr="005647EB">
              <w:t xml:space="preserve">  </w:t>
            </w:r>
            <w:r w:rsidR="008D1EDE" w:rsidRPr="005647EB">
              <w:t>criticalExtensions</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5439CB83"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484150C2"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CC3F919" w14:textId="77777777" w:rsidR="008D1EDE" w:rsidRPr="005647EB" w:rsidRDefault="008D1EDE" w:rsidP="002570E4">
            <w:pPr>
              <w:pStyle w:val="TAL"/>
              <w:keepNext w:val="0"/>
              <w:keepLines w:val="0"/>
            </w:pPr>
          </w:p>
        </w:tc>
      </w:tr>
      <w:tr w:rsidR="008D1EDE" w:rsidRPr="005647EB" w14:paraId="1D913584" w14:textId="77777777" w:rsidTr="002570E4">
        <w:trPr>
          <w:jc w:val="center"/>
        </w:trPr>
        <w:tc>
          <w:tcPr>
            <w:tcW w:w="4535" w:type="dxa"/>
            <w:tcBorders>
              <w:top w:val="single" w:sz="4" w:space="0" w:color="auto"/>
              <w:bottom w:val="single" w:sz="4" w:space="0" w:color="auto"/>
            </w:tcBorders>
            <w:shd w:val="clear" w:color="auto" w:fill="auto"/>
          </w:tcPr>
          <w:p w14:paraId="5C98AC2C" w14:textId="3EBB1F28" w:rsidR="008D1EDE" w:rsidRPr="005647EB" w:rsidRDefault="002570E4" w:rsidP="002570E4">
            <w:pPr>
              <w:pStyle w:val="TAL"/>
              <w:keepNext w:val="0"/>
              <w:keepLines w:val="0"/>
            </w:pPr>
            <w:r w:rsidRPr="005647EB">
              <w:t xml:space="preserve">    </w:t>
            </w:r>
            <w:r w:rsidR="008D1EDE" w:rsidRPr="005647EB">
              <w:t>c1</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6811F876"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1475B6F7"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2F8CB05" w14:textId="77777777" w:rsidR="008D1EDE" w:rsidRPr="005647EB" w:rsidRDefault="008D1EDE" w:rsidP="002570E4">
            <w:pPr>
              <w:pStyle w:val="TAL"/>
              <w:keepNext w:val="0"/>
              <w:keepLines w:val="0"/>
            </w:pPr>
          </w:p>
        </w:tc>
      </w:tr>
      <w:tr w:rsidR="008D1EDE" w:rsidRPr="005647EB" w14:paraId="356203AA" w14:textId="77777777" w:rsidTr="002570E4">
        <w:trPr>
          <w:jc w:val="center"/>
        </w:trPr>
        <w:tc>
          <w:tcPr>
            <w:tcW w:w="4535" w:type="dxa"/>
            <w:tcBorders>
              <w:top w:val="single" w:sz="4" w:space="0" w:color="auto"/>
              <w:bottom w:val="single" w:sz="4" w:space="0" w:color="auto"/>
            </w:tcBorders>
            <w:shd w:val="clear" w:color="auto" w:fill="auto"/>
          </w:tcPr>
          <w:p w14:paraId="66BED35B" w14:textId="5D328EEC" w:rsidR="008D1EDE" w:rsidRPr="005647EB" w:rsidRDefault="002570E4" w:rsidP="002570E4">
            <w:pPr>
              <w:pStyle w:val="TAL"/>
              <w:keepNext w:val="0"/>
              <w:keepLines w:val="0"/>
            </w:pPr>
            <w:r w:rsidRPr="005647EB">
              <w:t xml:space="preserve">      </w:t>
            </w:r>
            <w:r w:rsidR="008D1EDE" w:rsidRPr="005647EB">
              <w:t>measurementReport-r8</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41BF4910"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6262C01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16FB43C" w14:textId="77777777" w:rsidR="008D1EDE" w:rsidRPr="005647EB" w:rsidRDefault="008D1EDE" w:rsidP="002570E4">
            <w:pPr>
              <w:pStyle w:val="TAL"/>
              <w:keepNext w:val="0"/>
              <w:keepLines w:val="0"/>
            </w:pPr>
          </w:p>
        </w:tc>
      </w:tr>
      <w:tr w:rsidR="008D1EDE" w:rsidRPr="005647EB" w14:paraId="1265E306" w14:textId="77777777" w:rsidTr="002570E4">
        <w:trPr>
          <w:jc w:val="center"/>
        </w:trPr>
        <w:tc>
          <w:tcPr>
            <w:tcW w:w="4535" w:type="dxa"/>
            <w:tcBorders>
              <w:top w:val="single" w:sz="4" w:space="0" w:color="auto"/>
              <w:bottom w:val="single" w:sz="4" w:space="0" w:color="auto"/>
            </w:tcBorders>
            <w:shd w:val="clear" w:color="auto" w:fill="auto"/>
          </w:tcPr>
          <w:p w14:paraId="0C336E7F" w14:textId="467DCFB9" w:rsidR="008D1EDE" w:rsidRPr="005647EB" w:rsidRDefault="002570E4" w:rsidP="002570E4">
            <w:pPr>
              <w:pStyle w:val="TAL"/>
              <w:keepNext w:val="0"/>
              <w:keepLines w:val="0"/>
            </w:pPr>
            <w:r w:rsidRPr="005647EB">
              <w:t xml:space="preserve">        </w:t>
            </w:r>
            <w:r w:rsidR="008D1EDE" w:rsidRPr="005647EB">
              <w:t>measResults</w:t>
            </w:r>
            <w:r w:rsidRPr="005647EB">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2C22C612"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4D156267"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86CD64B" w14:textId="77777777" w:rsidR="008D1EDE" w:rsidRPr="005647EB" w:rsidRDefault="008D1EDE" w:rsidP="002570E4">
            <w:pPr>
              <w:pStyle w:val="TAL"/>
              <w:keepNext w:val="0"/>
              <w:keepLines w:val="0"/>
            </w:pPr>
          </w:p>
        </w:tc>
      </w:tr>
      <w:tr w:rsidR="008D1EDE" w:rsidRPr="005647EB" w14:paraId="3364BEB6" w14:textId="77777777" w:rsidTr="002570E4">
        <w:trPr>
          <w:jc w:val="center"/>
        </w:trPr>
        <w:tc>
          <w:tcPr>
            <w:tcW w:w="4535" w:type="dxa"/>
            <w:tcBorders>
              <w:top w:val="single" w:sz="4" w:space="0" w:color="auto"/>
              <w:bottom w:val="single" w:sz="4" w:space="0" w:color="auto"/>
            </w:tcBorders>
            <w:shd w:val="clear" w:color="auto" w:fill="auto"/>
          </w:tcPr>
          <w:p w14:paraId="69C3269B" w14:textId="3E1308BC" w:rsidR="008D1EDE" w:rsidRPr="005647EB" w:rsidRDefault="002570E4" w:rsidP="002570E4">
            <w:pPr>
              <w:pStyle w:val="TAL"/>
              <w:keepNext w:val="0"/>
              <w:keepLines w:val="0"/>
            </w:pPr>
            <w:r w:rsidRPr="005647EB">
              <w:t xml:space="preserve">          </w:t>
            </w:r>
            <w:r w:rsidR="008D1EDE" w:rsidRPr="005647EB">
              <w:t>measId</w:t>
            </w:r>
          </w:p>
        </w:tc>
        <w:tc>
          <w:tcPr>
            <w:tcW w:w="2267" w:type="dxa"/>
            <w:tcBorders>
              <w:top w:val="single" w:sz="4" w:space="0" w:color="auto"/>
              <w:bottom w:val="single" w:sz="4" w:space="0" w:color="auto"/>
            </w:tcBorders>
            <w:shd w:val="clear" w:color="auto" w:fill="auto"/>
          </w:tcPr>
          <w:p w14:paraId="7EAD08CF" w14:textId="77777777" w:rsidR="008D1EDE" w:rsidRPr="005647EB" w:rsidRDefault="008D1EDE"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4F37DAB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2CCF9A71" w14:textId="77777777" w:rsidR="008D1EDE" w:rsidRPr="005647EB" w:rsidRDefault="008D1EDE" w:rsidP="002570E4">
            <w:pPr>
              <w:pStyle w:val="TAL"/>
              <w:keepNext w:val="0"/>
              <w:keepLines w:val="0"/>
            </w:pPr>
          </w:p>
        </w:tc>
      </w:tr>
      <w:tr w:rsidR="008D1EDE" w:rsidRPr="005647EB" w14:paraId="4233BE76" w14:textId="77777777" w:rsidTr="002570E4">
        <w:trPr>
          <w:jc w:val="center"/>
        </w:trPr>
        <w:tc>
          <w:tcPr>
            <w:tcW w:w="4535" w:type="dxa"/>
            <w:tcBorders>
              <w:top w:val="single" w:sz="4" w:space="0" w:color="auto"/>
              <w:bottom w:val="single" w:sz="4" w:space="0" w:color="auto"/>
            </w:tcBorders>
            <w:shd w:val="clear" w:color="auto" w:fill="auto"/>
          </w:tcPr>
          <w:p w14:paraId="3AF527E8" w14:textId="10617A02" w:rsidR="008D1EDE" w:rsidRPr="005647EB" w:rsidRDefault="002570E4" w:rsidP="002570E4">
            <w:pPr>
              <w:pStyle w:val="TAL"/>
              <w:keepNext w:val="0"/>
              <w:keepLines w:val="0"/>
            </w:pPr>
            <w:r w:rsidRPr="005647EB">
              <w:t xml:space="preserve">          </w:t>
            </w:r>
            <w:r w:rsidR="008D1EDE" w:rsidRPr="005647EB">
              <w:t>measResult</w:t>
            </w:r>
            <w:r w:rsidR="008D1EDE" w:rsidRPr="005647EB">
              <w:rPr>
                <w:lang w:eastAsia="zh-CN"/>
              </w:rPr>
              <w:t>P</w:t>
            </w:r>
            <w:r w:rsidR="008D1EDE" w:rsidRPr="005647EB">
              <w:t>Cell</w:t>
            </w:r>
            <w:r w:rsidRPr="005647EB">
              <w:rPr>
                <w:lang w:eastAsia="zh-CN"/>
              </w:rPr>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6A08B650"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6B46FC6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D4D86A9" w14:textId="77777777" w:rsidR="008D1EDE" w:rsidRPr="005647EB" w:rsidRDefault="008D1EDE" w:rsidP="002570E4">
            <w:pPr>
              <w:pStyle w:val="TAL"/>
              <w:keepNext w:val="0"/>
              <w:keepLines w:val="0"/>
            </w:pPr>
          </w:p>
        </w:tc>
      </w:tr>
      <w:tr w:rsidR="008D1EDE" w:rsidRPr="005647EB" w14:paraId="61C19F7A" w14:textId="77777777" w:rsidTr="002570E4">
        <w:trPr>
          <w:jc w:val="center"/>
        </w:trPr>
        <w:tc>
          <w:tcPr>
            <w:tcW w:w="4535" w:type="dxa"/>
            <w:tcBorders>
              <w:top w:val="single" w:sz="4" w:space="0" w:color="auto"/>
              <w:bottom w:val="single" w:sz="4" w:space="0" w:color="auto"/>
            </w:tcBorders>
            <w:shd w:val="clear" w:color="auto" w:fill="auto"/>
          </w:tcPr>
          <w:p w14:paraId="561E9021" w14:textId="72A1E105" w:rsidR="008D1EDE" w:rsidRPr="005647EB" w:rsidRDefault="002570E4" w:rsidP="002570E4">
            <w:pPr>
              <w:pStyle w:val="TAL"/>
              <w:keepNext w:val="0"/>
              <w:keepLines w:val="0"/>
            </w:pPr>
            <w:r w:rsidRPr="005647EB">
              <w:t xml:space="preserve">            </w:t>
            </w:r>
            <w:r w:rsidR="008D1EDE" w:rsidRPr="005647EB">
              <w:t>rsrpResult</w:t>
            </w:r>
          </w:p>
        </w:tc>
        <w:tc>
          <w:tcPr>
            <w:tcW w:w="2267" w:type="dxa"/>
            <w:tcBorders>
              <w:top w:val="single" w:sz="4" w:space="0" w:color="auto"/>
              <w:bottom w:val="single" w:sz="4" w:space="0" w:color="auto"/>
            </w:tcBorders>
            <w:shd w:val="clear" w:color="auto" w:fill="auto"/>
          </w:tcPr>
          <w:p w14:paraId="6D8C24F7" w14:textId="77777777" w:rsidR="008D1EDE" w:rsidRPr="005647EB" w:rsidRDefault="008D1EDE" w:rsidP="002570E4">
            <w:pPr>
              <w:pStyle w:val="TAL"/>
              <w:keepNext w:val="0"/>
              <w:keepLines w:val="0"/>
            </w:pPr>
            <w:r w:rsidRPr="005647EB">
              <w:t>(0..97)</w:t>
            </w:r>
          </w:p>
        </w:tc>
        <w:tc>
          <w:tcPr>
            <w:tcW w:w="1700" w:type="dxa"/>
            <w:tcBorders>
              <w:top w:val="single" w:sz="4" w:space="0" w:color="auto"/>
              <w:bottom w:val="single" w:sz="4" w:space="0" w:color="auto"/>
            </w:tcBorders>
            <w:shd w:val="clear" w:color="auto" w:fill="auto"/>
          </w:tcPr>
          <w:p w14:paraId="347315E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3E1C60FD" w14:textId="77777777" w:rsidR="008D1EDE" w:rsidRPr="005647EB" w:rsidRDefault="008D1EDE" w:rsidP="002570E4">
            <w:pPr>
              <w:pStyle w:val="TAL"/>
              <w:keepNext w:val="0"/>
              <w:keepLines w:val="0"/>
            </w:pPr>
          </w:p>
        </w:tc>
      </w:tr>
      <w:tr w:rsidR="008D1EDE" w:rsidRPr="005647EB" w14:paraId="7F9F87F4" w14:textId="77777777" w:rsidTr="002570E4">
        <w:trPr>
          <w:jc w:val="center"/>
        </w:trPr>
        <w:tc>
          <w:tcPr>
            <w:tcW w:w="4535" w:type="dxa"/>
            <w:tcBorders>
              <w:top w:val="single" w:sz="4" w:space="0" w:color="auto"/>
              <w:bottom w:val="single" w:sz="4" w:space="0" w:color="auto"/>
            </w:tcBorders>
            <w:shd w:val="clear" w:color="auto" w:fill="auto"/>
          </w:tcPr>
          <w:p w14:paraId="5C0FF5CB" w14:textId="5F1085E1" w:rsidR="008D1EDE" w:rsidRPr="005647EB" w:rsidRDefault="002570E4" w:rsidP="002570E4">
            <w:pPr>
              <w:pStyle w:val="TAL"/>
              <w:keepNext w:val="0"/>
              <w:keepLines w:val="0"/>
            </w:pPr>
            <w:r w:rsidRPr="005647EB">
              <w:t xml:space="preserve">            </w:t>
            </w:r>
            <w:r w:rsidR="008D1EDE" w:rsidRPr="005647EB">
              <w:t>rsrqResult</w:t>
            </w:r>
          </w:p>
        </w:tc>
        <w:tc>
          <w:tcPr>
            <w:tcW w:w="2267" w:type="dxa"/>
            <w:tcBorders>
              <w:top w:val="single" w:sz="4" w:space="0" w:color="auto"/>
              <w:bottom w:val="single" w:sz="4" w:space="0" w:color="auto"/>
            </w:tcBorders>
            <w:shd w:val="clear" w:color="auto" w:fill="auto"/>
          </w:tcPr>
          <w:p w14:paraId="6B554ADB" w14:textId="77777777" w:rsidR="008D1EDE" w:rsidRPr="005647EB" w:rsidRDefault="008D1EDE" w:rsidP="002570E4">
            <w:pPr>
              <w:pStyle w:val="TAL"/>
              <w:keepNext w:val="0"/>
              <w:keepLines w:val="0"/>
            </w:pPr>
            <w:r w:rsidRPr="005647EB">
              <w:t>(0..34)</w:t>
            </w:r>
          </w:p>
        </w:tc>
        <w:tc>
          <w:tcPr>
            <w:tcW w:w="1700" w:type="dxa"/>
            <w:tcBorders>
              <w:top w:val="single" w:sz="4" w:space="0" w:color="auto"/>
              <w:bottom w:val="single" w:sz="4" w:space="0" w:color="auto"/>
            </w:tcBorders>
            <w:shd w:val="clear" w:color="auto" w:fill="auto"/>
          </w:tcPr>
          <w:p w14:paraId="422592CB"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367D4A7E" w14:textId="77777777" w:rsidR="008D1EDE" w:rsidRPr="005647EB" w:rsidRDefault="008D1EDE" w:rsidP="002570E4">
            <w:pPr>
              <w:pStyle w:val="TAL"/>
              <w:keepNext w:val="0"/>
              <w:keepLines w:val="0"/>
            </w:pPr>
          </w:p>
        </w:tc>
      </w:tr>
      <w:tr w:rsidR="008D1EDE" w:rsidRPr="005647EB" w14:paraId="0170F399" w14:textId="77777777" w:rsidTr="002570E4">
        <w:trPr>
          <w:jc w:val="center"/>
        </w:trPr>
        <w:tc>
          <w:tcPr>
            <w:tcW w:w="4535" w:type="dxa"/>
            <w:tcBorders>
              <w:top w:val="single" w:sz="4" w:space="0" w:color="auto"/>
              <w:bottom w:val="single" w:sz="4" w:space="0" w:color="auto"/>
            </w:tcBorders>
            <w:shd w:val="clear" w:color="auto" w:fill="auto"/>
          </w:tcPr>
          <w:p w14:paraId="262FA716" w14:textId="016DC6A6"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D29ABD2"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12B14CF1"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36E16F20" w14:textId="77777777" w:rsidR="008D1EDE" w:rsidRPr="005647EB" w:rsidRDefault="008D1EDE" w:rsidP="002570E4">
            <w:pPr>
              <w:pStyle w:val="TAL"/>
              <w:keepNext w:val="0"/>
              <w:keepLines w:val="0"/>
            </w:pPr>
          </w:p>
        </w:tc>
      </w:tr>
      <w:tr w:rsidR="008D1EDE" w:rsidRPr="005647EB" w14:paraId="4769AB86" w14:textId="77777777" w:rsidTr="002570E4">
        <w:trPr>
          <w:jc w:val="center"/>
        </w:trPr>
        <w:tc>
          <w:tcPr>
            <w:tcW w:w="4535" w:type="dxa"/>
            <w:tcBorders>
              <w:top w:val="single" w:sz="4" w:space="0" w:color="auto"/>
              <w:bottom w:val="single" w:sz="4" w:space="0" w:color="auto"/>
            </w:tcBorders>
            <w:shd w:val="clear" w:color="auto" w:fill="auto"/>
          </w:tcPr>
          <w:p w14:paraId="653DE74E" w14:textId="61D169C6" w:rsidR="008D1EDE" w:rsidRPr="005647EB" w:rsidRDefault="002570E4" w:rsidP="002570E4">
            <w:pPr>
              <w:pStyle w:val="TAL"/>
              <w:keepNext w:val="0"/>
              <w:keepLines w:val="0"/>
              <w:rPr>
                <w:lang w:eastAsia="zh-CN"/>
              </w:rPr>
            </w:pPr>
            <w:r w:rsidRPr="005647EB">
              <w:t xml:space="preserve">          </w:t>
            </w:r>
            <w:r w:rsidR="008D1EDE" w:rsidRPr="005647EB">
              <w:t>measResultNeighCells</w:t>
            </w:r>
            <w:r w:rsidRPr="005647EB">
              <w:t xml:space="preserve"> </w:t>
            </w:r>
            <w:r w:rsidR="008D1EDE" w:rsidRPr="005647EB">
              <w:t>CHOICE</w:t>
            </w:r>
            <w:r w:rsidRPr="005647EB">
              <w:t xml:space="preserve"> </w:t>
            </w:r>
            <w:r w:rsidR="008D1EDE" w:rsidRPr="005647EB">
              <w:t>{</w:t>
            </w:r>
            <w:r w:rsidRPr="005647EB">
              <w:rPr>
                <w:lang w:eastAsia="zh-CN"/>
              </w:rPr>
              <w:t xml:space="preserve"> </w:t>
            </w:r>
            <w:r w:rsidR="008D1EDE" w:rsidRPr="005647EB">
              <w:rPr>
                <w:lang w:eastAsia="zh-CN"/>
              </w:rPr>
              <w:t>}</w:t>
            </w:r>
          </w:p>
        </w:tc>
        <w:tc>
          <w:tcPr>
            <w:tcW w:w="2267" w:type="dxa"/>
            <w:tcBorders>
              <w:top w:val="single" w:sz="4" w:space="0" w:color="auto"/>
              <w:bottom w:val="single" w:sz="4" w:space="0" w:color="auto"/>
            </w:tcBorders>
            <w:shd w:val="clear" w:color="auto" w:fill="auto"/>
          </w:tcPr>
          <w:p w14:paraId="12DF9A6B" w14:textId="0AEBBAFB"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2733BC3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6C82615" w14:textId="77777777" w:rsidR="008D1EDE" w:rsidRPr="005647EB" w:rsidRDefault="008D1EDE" w:rsidP="002570E4">
            <w:pPr>
              <w:pStyle w:val="TAL"/>
              <w:keepNext w:val="0"/>
              <w:keepLines w:val="0"/>
            </w:pPr>
          </w:p>
        </w:tc>
      </w:tr>
      <w:tr w:rsidR="008D1EDE" w:rsidRPr="005647EB" w14:paraId="2FCEE87B" w14:textId="77777777" w:rsidTr="002570E4">
        <w:trPr>
          <w:jc w:val="center"/>
        </w:trPr>
        <w:tc>
          <w:tcPr>
            <w:tcW w:w="4535" w:type="dxa"/>
            <w:tcBorders>
              <w:top w:val="single" w:sz="4" w:space="0" w:color="auto"/>
              <w:bottom w:val="single" w:sz="4" w:space="0" w:color="auto"/>
            </w:tcBorders>
            <w:shd w:val="clear" w:color="auto" w:fill="auto"/>
          </w:tcPr>
          <w:p w14:paraId="3BE620DA" w14:textId="7472B75A" w:rsidR="008D1EDE" w:rsidRPr="005647EB" w:rsidRDefault="002570E4" w:rsidP="002570E4">
            <w:pPr>
              <w:pStyle w:val="TAL"/>
              <w:keepNext w:val="0"/>
              <w:keepLines w:val="0"/>
              <w:rPr>
                <w:lang w:eastAsia="zh-CN"/>
              </w:rPr>
            </w:pPr>
            <w:r w:rsidRPr="005647EB">
              <w:t xml:space="preserve">          </w:t>
            </w:r>
            <w:r w:rsidR="008D1EDE" w:rsidRPr="005647EB">
              <w:t>measResultForECID-r9</w:t>
            </w:r>
          </w:p>
        </w:tc>
        <w:tc>
          <w:tcPr>
            <w:tcW w:w="2267" w:type="dxa"/>
            <w:tcBorders>
              <w:top w:val="single" w:sz="4" w:space="0" w:color="auto"/>
              <w:bottom w:val="single" w:sz="4" w:space="0" w:color="auto"/>
            </w:tcBorders>
            <w:shd w:val="clear" w:color="auto" w:fill="auto"/>
          </w:tcPr>
          <w:p w14:paraId="068717A0" w14:textId="092C9246"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07A2131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FC33B82" w14:textId="77777777" w:rsidR="008D1EDE" w:rsidRPr="005647EB" w:rsidRDefault="008D1EDE" w:rsidP="002570E4">
            <w:pPr>
              <w:pStyle w:val="TAL"/>
              <w:keepNext w:val="0"/>
              <w:keepLines w:val="0"/>
            </w:pPr>
          </w:p>
        </w:tc>
      </w:tr>
      <w:tr w:rsidR="008D1EDE" w:rsidRPr="005647EB" w14:paraId="0518B084" w14:textId="77777777" w:rsidTr="002570E4">
        <w:trPr>
          <w:jc w:val="center"/>
        </w:trPr>
        <w:tc>
          <w:tcPr>
            <w:tcW w:w="4535" w:type="dxa"/>
            <w:tcBorders>
              <w:top w:val="single" w:sz="4" w:space="0" w:color="auto"/>
              <w:bottom w:val="single" w:sz="4" w:space="0" w:color="auto"/>
            </w:tcBorders>
            <w:shd w:val="clear" w:color="auto" w:fill="auto"/>
          </w:tcPr>
          <w:p w14:paraId="2FB99312" w14:textId="4957CD8A" w:rsidR="008D1EDE" w:rsidRPr="005647EB" w:rsidRDefault="002570E4" w:rsidP="002570E4">
            <w:pPr>
              <w:pStyle w:val="TAL"/>
              <w:keepNext w:val="0"/>
              <w:keepLines w:val="0"/>
              <w:rPr>
                <w:lang w:eastAsia="zh-CN"/>
              </w:rPr>
            </w:pPr>
            <w:r w:rsidRPr="005647EB">
              <w:t xml:space="preserve">          </w:t>
            </w:r>
            <w:r w:rsidR="008D1EDE" w:rsidRPr="005647EB">
              <w:rPr>
                <w:lang w:eastAsia="zh-CN"/>
              </w:rPr>
              <w:t>locationInfo-r10</w:t>
            </w:r>
          </w:p>
        </w:tc>
        <w:tc>
          <w:tcPr>
            <w:tcW w:w="2267" w:type="dxa"/>
            <w:tcBorders>
              <w:top w:val="single" w:sz="4" w:space="0" w:color="auto"/>
              <w:bottom w:val="single" w:sz="4" w:space="0" w:color="auto"/>
            </w:tcBorders>
            <w:shd w:val="clear" w:color="auto" w:fill="auto"/>
          </w:tcPr>
          <w:p w14:paraId="7D4BF1F3" w14:textId="4AF2992E"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658E045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44A6530" w14:textId="77777777" w:rsidR="008D1EDE" w:rsidRPr="005647EB" w:rsidRDefault="008D1EDE" w:rsidP="002570E4">
            <w:pPr>
              <w:pStyle w:val="TAL"/>
              <w:keepNext w:val="0"/>
              <w:keepLines w:val="0"/>
            </w:pPr>
          </w:p>
        </w:tc>
      </w:tr>
      <w:tr w:rsidR="008D1EDE" w:rsidRPr="005647EB" w14:paraId="58115E6C" w14:textId="77777777" w:rsidTr="002570E4">
        <w:trPr>
          <w:jc w:val="center"/>
        </w:trPr>
        <w:tc>
          <w:tcPr>
            <w:tcW w:w="4535" w:type="dxa"/>
            <w:tcBorders>
              <w:top w:val="single" w:sz="4" w:space="0" w:color="auto"/>
              <w:bottom w:val="single" w:sz="4" w:space="0" w:color="auto"/>
            </w:tcBorders>
            <w:shd w:val="clear" w:color="auto" w:fill="auto"/>
          </w:tcPr>
          <w:p w14:paraId="1F3875C5" w14:textId="64F64A53"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540ADAC9"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3F783127"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10280BC" w14:textId="77777777" w:rsidR="008D1EDE" w:rsidRPr="005647EB" w:rsidRDefault="008D1EDE" w:rsidP="002570E4">
            <w:pPr>
              <w:pStyle w:val="TAL"/>
              <w:keepNext w:val="0"/>
              <w:keepLines w:val="0"/>
            </w:pPr>
          </w:p>
        </w:tc>
      </w:tr>
      <w:tr w:rsidR="008D1EDE" w:rsidRPr="005647EB" w14:paraId="67C64204" w14:textId="77777777" w:rsidTr="002570E4">
        <w:trPr>
          <w:jc w:val="center"/>
        </w:trPr>
        <w:tc>
          <w:tcPr>
            <w:tcW w:w="4535" w:type="dxa"/>
            <w:tcBorders>
              <w:top w:val="single" w:sz="4" w:space="0" w:color="auto"/>
              <w:bottom w:val="single" w:sz="4" w:space="0" w:color="auto"/>
            </w:tcBorders>
            <w:shd w:val="clear" w:color="auto" w:fill="auto"/>
          </w:tcPr>
          <w:p w14:paraId="2D6042EF" w14:textId="5962F6A5"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60F486C4"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1FE2F30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0924DF9" w14:textId="77777777" w:rsidR="008D1EDE" w:rsidRPr="005647EB" w:rsidRDefault="008D1EDE" w:rsidP="002570E4">
            <w:pPr>
              <w:pStyle w:val="TAL"/>
              <w:keepNext w:val="0"/>
              <w:keepLines w:val="0"/>
            </w:pPr>
          </w:p>
        </w:tc>
      </w:tr>
      <w:tr w:rsidR="008D1EDE" w:rsidRPr="005647EB" w14:paraId="2F259A02" w14:textId="77777777" w:rsidTr="002570E4">
        <w:trPr>
          <w:jc w:val="center"/>
        </w:trPr>
        <w:tc>
          <w:tcPr>
            <w:tcW w:w="4535" w:type="dxa"/>
            <w:tcBorders>
              <w:top w:val="single" w:sz="4" w:space="0" w:color="auto"/>
              <w:bottom w:val="single" w:sz="4" w:space="0" w:color="auto"/>
            </w:tcBorders>
            <w:shd w:val="clear" w:color="auto" w:fill="auto"/>
          </w:tcPr>
          <w:p w14:paraId="3BDF7742" w14:textId="6AB0EB6E"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6EEF6B9"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187BBF3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E63A108" w14:textId="77777777" w:rsidR="008D1EDE" w:rsidRPr="005647EB" w:rsidRDefault="008D1EDE" w:rsidP="002570E4">
            <w:pPr>
              <w:pStyle w:val="TAL"/>
              <w:keepNext w:val="0"/>
              <w:keepLines w:val="0"/>
            </w:pPr>
          </w:p>
        </w:tc>
      </w:tr>
      <w:tr w:rsidR="008D1EDE" w:rsidRPr="005647EB" w14:paraId="11C57588" w14:textId="77777777" w:rsidTr="002570E4">
        <w:trPr>
          <w:jc w:val="center"/>
        </w:trPr>
        <w:tc>
          <w:tcPr>
            <w:tcW w:w="4535" w:type="dxa"/>
            <w:tcBorders>
              <w:top w:val="single" w:sz="4" w:space="0" w:color="auto"/>
              <w:bottom w:val="single" w:sz="4" w:space="0" w:color="auto"/>
            </w:tcBorders>
            <w:shd w:val="clear" w:color="auto" w:fill="auto"/>
          </w:tcPr>
          <w:p w14:paraId="5091F9FF" w14:textId="06E6BF18"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B30791E"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5DA3205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61C2BB4" w14:textId="77777777" w:rsidR="008D1EDE" w:rsidRPr="005647EB" w:rsidRDefault="008D1EDE" w:rsidP="002570E4">
            <w:pPr>
              <w:pStyle w:val="TAL"/>
              <w:keepNext w:val="0"/>
              <w:keepLines w:val="0"/>
            </w:pPr>
          </w:p>
        </w:tc>
      </w:tr>
      <w:tr w:rsidR="008D1EDE" w:rsidRPr="005647EB" w14:paraId="61B78995" w14:textId="77777777" w:rsidTr="002570E4">
        <w:trPr>
          <w:jc w:val="center"/>
        </w:trPr>
        <w:tc>
          <w:tcPr>
            <w:tcW w:w="4535" w:type="dxa"/>
            <w:tcBorders>
              <w:top w:val="single" w:sz="4" w:space="0" w:color="auto"/>
            </w:tcBorders>
            <w:shd w:val="clear" w:color="auto" w:fill="auto"/>
          </w:tcPr>
          <w:p w14:paraId="5F3A8D6A" w14:textId="77777777" w:rsidR="008D1EDE" w:rsidRPr="005647EB" w:rsidRDefault="008D1EDE" w:rsidP="002570E4">
            <w:pPr>
              <w:pStyle w:val="TAL"/>
              <w:keepNext w:val="0"/>
              <w:keepLines w:val="0"/>
            </w:pPr>
            <w:r w:rsidRPr="005647EB">
              <w:t>}</w:t>
            </w:r>
          </w:p>
        </w:tc>
        <w:tc>
          <w:tcPr>
            <w:tcW w:w="2267" w:type="dxa"/>
            <w:tcBorders>
              <w:top w:val="single" w:sz="4" w:space="0" w:color="auto"/>
            </w:tcBorders>
            <w:shd w:val="clear" w:color="auto" w:fill="auto"/>
          </w:tcPr>
          <w:p w14:paraId="644FFF63" w14:textId="77777777" w:rsidR="008D1EDE" w:rsidRPr="005647EB" w:rsidRDefault="008D1EDE" w:rsidP="002570E4">
            <w:pPr>
              <w:pStyle w:val="TAL"/>
              <w:keepNext w:val="0"/>
              <w:keepLines w:val="0"/>
            </w:pPr>
          </w:p>
        </w:tc>
        <w:tc>
          <w:tcPr>
            <w:tcW w:w="1700" w:type="dxa"/>
            <w:tcBorders>
              <w:top w:val="single" w:sz="4" w:space="0" w:color="auto"/>
            </w:tcBorders>
            <w:shd w:val="clear" w:color="auto" w:fill="auto"/>
          </w:tcPr>
          <w:p w14:paraId="6C0557AC" w14:textId="77777777" w:rsidR="008D1EDE" w:rsidRPr="005647EB" w:rsidRDefault="008D1EDE" w:rsidP="002570E4">
            <w:pPr>
              <w:pStyle w:val="TAL"/>
              <w:keepNext w:val="0"/>
              <w:keepLines w:val="0"/>
            </w:pPr>
          </w:p>
        </w:tc>
        <w:tc>
          <w:tcPr>
            <w:tcW w:w="1135" w:type="dxa"/>
            <w:tcBorders>
              <w:top w:val="single" w:sz="4" w:space="0" w:color="auto"/>
            </w:tcBorders>
            <w:shd w:val="clear" w:color="auto" w:fill="auto"/>
          </w:tcPr>
          <w:p w14:paraId="2401521B" w14:textId="77777777" w:rsidR="008D1EDE" w:rsidRPr="005647EB" w:rsidRDefault="008D1EDE" w:rsidP="002570E4">
            <w:pPr>
              <w:pStyle w:val="TAL"/>
              <w:keepNext w:val="0"/>
              <w:keepLines w:val="0"/>
            </w:pPr>
          </w:p>
        </w:tc>
      </w:tr>
    </w:tbl>
    <w:p w14:paraId="592606AC" w14:textId="77777777" w:rsidR="008D1EDE" w:rsidRPr="005647EB" w:rsidRDefault="008D1EDE" w:rsidP="002570E4"/>
    <w:p w14:paraId="22DAE3C1" w14:textId="77777777" w:rsidR="008D1EDE" w:rsidRPr="005647EB" w:rsidRDefault="008D1EDE" w:rsidP="002570E4">
      <w:pPr>
        <w:pStyle w:val="TH"/>
        <w:keepNext w:val="0"/>
        <w:keepLines w:val="0"/>
        <w:rPr>
          <w:lang w:eastAsia="x-none"/>
        </w:rPr>
      </w:pPr>
      <w:r w:rsidRPr="005647EB">
        <w:t xml:space="preserve">Table 8.3.16.4.3-5: </w:t>
      </w:r>
      <w:r w:rsidRPr="005647EB">
        <w:rPr>
          <w:i/>
        </w:rPr>
        <w:t xml:space="preserve">MPDCCH-Config-r13-DEFAULT: </w:t>
      </w:r>
      <w:r w:rsidRPr="005647EB">
        <w:t xml:space="preserve">Additional </w:t>
      </w:r>
      <w:r w:rsidRPr="005647EB">
        <w:rPr>
          <w:rFonts w:cs="v4.2.0"/>
          <w:snapToGrid w:val="0"/>
          <w:lang w:eastAsia="zh-TW"/>
        </w:rPr>
        <w:t xml:space="preserve">E-UTRAN FDD-FDD inter-frequency event triggered under fading propagation conditions for CE UE in CEModeA in DRX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8D1EDE" w:rsidRPr="005647EB" w14:paraId="7F8B1FC5"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426032D6" w14:textId="4E9C676B" w:rsidR="008D1EDE" w:rsidRPr="005647EB" w:rsidRDefault="008D1EDE"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8D1EDE" w:rsidRPr="005647EB" w14:paraId="122A87A2"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74EB537" w14:textId="5FFAD561" w:rsidR="008D1EDE" w:rsidRPr="005647EB" w:rsidRDefault="008D1EDE"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418AC124" w14:textId="77777777" w:rsidR="008D1EDE" w:rsidRPr="005647EB" w:rsidRDefault="008D1EDE"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03206AD5" w14:textId="77777777" w:rsidR="008D1EDE" w:rsidRPr="005647EB" w:rsidRDefault="008D1EDE"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0DAF1E4F" w14:textId="77777777" w:rsidR="008D1EDE" w:rsidRPr="005647EB" w:rsidRDefault="008D1EDE" w:rsidP="002570E4">
            <w:pPr>
              <w:pStyle w:val="TAL"/>
              <w:keepNext w:val="0"/>
              <w:keepLines w:val="0"/>
              <w:jc w:val="center"/>
              <w:rPr>
                <w:b/>
                <w:lang w:eastAsia="ja-JP"/>
              </w:rPr>
            </w:pPr>
            <w:r w:rsidRPr="005647EB">
              <w:rPr>
                <w:b/>
                <w:lang w:eastAsia="ja-JP"/>
              </w:rPr>
              <w:t>Condition</w:t>
            </w:r>
          </w:p>
        </w:tc>
      </w:tr>
      <w:tr w:rsidR="008D1EDE" w:rsidRPr="005647EB" w14:paraId="7C86EEA9"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A20E8C" w14:textId="36853BF1"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mpdcch-config-r13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814C947"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07AA061"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B677F2E" w14:textId="77777777" w:rsidR="008D1EDE" w:rsidRPr="005647EB" w:rsidRDefault="008D1EDE" w:rsidP="002570E4">
            <w:pPr>
              <w:pStyle w:val="TAL"/>
              <w:keepNext w:val="0"/>
              <w:keepLines w:val="0"/>
              <w:rPr>
                <w:lang w:eastAsia="ja-JP"/>
              </w:rPr>
            </w:pPr>
          </w:p>
        </w:tc>
      </w:tr>
      <w:tr w:rsidR="008D1EDE" w:rsidRPr="005647EB" w14:paraId="5D2A0C1B"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F7EB969" w14:textId="322C8BAC"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setup</w:t>
            </w:r>
            <w:r w:rsidRPr="005647EB">
              <w:rPr>
                <w:lang w:eastAsia="ja-JP"/>
              </w:rPr>
              <w:t xml:space="preserve"> </w:t>
            </w:r>
            <w:r w:rsidR="008D1EDE" w:rsidRPr="005647EB">
              <w:rPr>
                <w:lang w:eastAsia="ja-JP"/>
              </w:rPr>
              <w:t>SEQUENCE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B9BE044"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5F7527D"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C2471AF" w14:textId="77777777" w:rsidR="008D1EDE" w:rsidRPr="005647EB" w:rsidRDefault="008D1EDE" w:rsidP="002570E4">
            <w:pPr>
              <w:pStyle w:val="TAL"/>
              <w:keepNext w:val="0"/>
              <w:keepLines w:val="0"/>
              <w:rPr>
                <w:lang w:eastAsia="ja-JP"/>
              </w:rPr>
            </w:pPr>
          </w:p>
        </w:tc>
      </w:tr>
      <w:tr w:rsidR="008D1EDE" w:rsidRPr="005647EB" w14:paraId="5AF4FB7E"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11F573A" w14:textId="2B1AB67E"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1A6229BC" w14:textId="0099E933"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42E7C6B9"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0BF6E3D" w14:textId="77777777" w:rsidR="008D1EDE" w:rsidRPr="005647EB" w:rsidRDefault="008D1EDE" w:rsidP="002570E4">
            <w:pPr>
              <w:pStyle w:val="TAL"/>
              <w:keepNext w:val="0"/>
              <w:keepLines w:val="0"/>
              <w:rPr>
                <w:lang w:eastAsia="ja-JP"/>
              </w:rPr>
            </w:pPr>
          </w:p>
        </w:tc>
      </w:tr>
      <w:tr w:rsidR="008D1EDE" w:rsidRPr="005647EB" w14:paraId="1543FBA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60E8BE" w14:textId="01A3FA6A"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mpdcch-StartSF-UESS-r13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7CD7DF1"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16553E0"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74FA39A" w14:textId="77777777" w:rsidR="008D1EDE" w:rsidRPr="005647EB" w:rsidRDefault="008D1EDE" w:rsidP="002570E4">
            <w:pPr>
              <w:pStyle w:val="TAL"/>
              <w:keepNext w:val="0"/>
              <w:keepLines w:val="0"/>
              <w:rPr>
                <w:lang w:eastAsia="ja-JP"/>
              </w:rPr>
            </w:pPr>
          </w:p>
        </w:tc>
      </w:tr>
      <w:tr w:rsidR="008D1EDE" w:rsidRPr="005647EB" w14:paraId="5EC62373"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19EBB0" w14:textId="5C9756C7"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3973BDB8" w14:textId="77777777" w:rsidR="008D1EDE" w:rsidRPr="005647EB" w:rsidRDefault="008D1EDE" w:rsidP="002570E4">
            <w:pPr>
              <w:pStyle w:val="TAL"/>
              <w:keepNext w:val="0"/>
              <w:keepLines w:val="0"/>
              <w:rPr>
                <w:lang w:eastAsia="ja-JP"/>
              </w:rPr>
            </w:pPr>
            <w:r w:rsidRPr="005647EB">
              <w:rPr>
                <w:lang w:eastAsia="ja-JP"/>
              </w:rPr>
              <w:t>v1</w:t>
            </w:r>
          </w:p>
        </w:tc>
        <w:tc>
          <w:tcPr>
            <w:tcW w:w="1700" w:type="dxa"/>
            <w:tcBorders>
              <w:top w:val="single" w:sz="4" w:space="0" w:color="000000"/>
              <w:left w:val="single" w:sz="4" w:space="0" w:color="000000"/>
              <w:bottom w:val="single" w:sz="4" w:space="0" w:color="000000"/>
              <w:right w:val="single" w:sz="4" w:space="0" w:color="000000"/>
            </w:tcBorders>
          </w:tcPr>
          <w:p w14:paraId="2841FC35"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6755838" w14:textId="77777777" w:rsidR="008D1EDE" w:rsidRPr="005647EB" w:rsidRDefault="008D1EDE" w:rsidP="002570E4">
            <w:pPr>
              <w:pStyle w:val="TAL"/>
              <w:keepNext w:val="0"/>
              <w:keepLines w:val="0"/>
              <w:rPr>
                <w:lang w:eastAsia="ja-JP"/>
              </w:rPr>
            </w:pPr>
          </w:p>
        </w:tc>
      </w:tr>
      <w:tr w:rsidR="008D1EDE" w:rsidRPr="005647EB" w14:paraId="2801B5CC"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4ADB13" w14:textId="4E0E13DC"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CC3621C"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E97AFE7"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C4401B2" w14:textId="77777777" w:rsidR="008D1EDE" w:rsidRPr="005647EB" w:rsidRDefault="008D1EDE" w:rsidP="002570E4">
            <w:pPr>
              <w:pStyle w:val="TAL"/>
              <w:keepNext w:val="0"/>
              <w:keepLines w:val="0"/>
              <w:rPr>
                <w:lang w:eastAsia="ja-JP"/>
              </w:rPr>
            </w:pPr>
          </w:p>
        </w:tc>
      </w:tr>
      <w:tr w:rsidR="008D1EDE" w:rsidRPr="005647EB" w14:paraId="2930E281"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4A82C6C" w14:textId="23A8C1EC"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22BD18DB" w14:textId="77777777" w:rsidR="008D1EDE" w:rsidRPr="005647EB" w:rsidRDefault="008D1EDE" w:rsidP="002570E4">
            <w:pPr>
              <w:pStyle w:val="TAL"/>
              <w:keepNext w:val="0"/>
              <w:keepLines w:val="0"/>
              <w:rPr>
                <w:lang w:eastAsia="ja-JP"/>
              </w:rPr>
            </w:pPr>
            <w:r w:rsidRPr="005647EB">
              <w:rPr>
                <w:lang w:eastAsia="ja-JP"/>
              </w:rPr>
              <w:t>r8</w:t>
            </w:r>
          </w:p>
        </w:tc>
        <w:tc>
          <w:tcPr>
            <w:tcW w:w="1700" w:type="dxa"/>
            <w:tcBorders>
              <w:top w:val="single" w:sz="4" w:space="0" w:color="000000"/>
              <w:left w:val="single" w:sz="4" w:space="0" w:color="000000"/>
              <w:bottom w:val="single" w:sz="4" w:space="0" w:color="000000"/>
              <w:right w:val="single" w:sz="4" w:space="0" w:color="000000"/>
            </w:tcBorders>
          </w:tcPr>
          <w:p w14:paraId="4B6F596F"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9C6C2EE" w14:textId="77777777" w:rsidR="008D1EDE" w:rsidRPr="005647EB" w:rsidRDefault="008D1EDE" w:rsidP="002570E4">
            <w:pPr>
              <w:pStyle w:val="TAL"/>
              <w:keepNext w:val="0"/>
              <w:keepLines w:val="0"/>
              <w:rPr>
                <w:lang w:eastAsia="ja-JP"/>
              </w:rPr>
            </w:pPr>
          </w:p>
        </w:tc>
      </w:tr>
      <w:tr w:rsidR="008D1EDE" w:rsidRPr="005647EB" w14:paraId="739AF7F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6E31A0" w14:textId="7AF34146"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5729AE5"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8AD1FE0"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4ACC8AB" w14:textId="77777777" w:rsidR="008D1EDE" w:rsidRPr="005647EB" w:rsidRDefault="008D1EDE" w:rsidP="002570E4">
            <w:pPr>
              <w:pStyle w:val="TAL"/>
              <w:keepNext w:val="0"/>
              <w:keepLines w:val="0"/>
              <w:rPr>
                <w:lang w:eastAsia="ja-JP"/>
              </w:rPr>
            </w:pPr>
          </w:p>
        </w:tc>
      </w:tr>
      <w:tr w:rsidR="008D1EDE" w:rsidRPr="005647EB" w14:paraId="0305528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28F477" w14:textId="480A4748"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D373267"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995639A"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31AB7AE" w14:textId="77777777" w:rsidR="008D1EDE" w:rsidRPr="005647EB" w:rsidRDefault="008D1EDE" w:rsidP="002570E4">
            <w:pPr>
              <w:pStyle w:val="TAL"/>
              <w:keepNext w:val="0"/>
              <w:keepLines w:val="0"/>
              <w:rPr>
                <w:lang w:eastAsia="ja-JP"/>
              </w:rPr>
            </w:pPr>
          </w:p>
        </w:tc>
      </w:tr>
    </w:tbl>
    <w:p w14:paraId="7E3C9182" w14:textId="77777777" w:rsidR="008D1EDE" w:rsidRPr="005647EB" w:rsidRDefault="008D1EDE" w:rsidP="002570E4">
      <w:pPr>
        <w:rPr>
          <w:lang w:eastAsia="zh-TW"/>
        </w:rPr>
      </w:pPr>
    </w:p>
    <w:p w14:paraId="74A72176" w14:textId="77777777" w:rsidR="008D1EDE" w:rsidRPr="005647EB" w:rsidRDefault="008D1EDE" w:rsidP="002570E4">
      <w:pPr>
        <w:pStyle w:val="TH"/>
        <w:keepNext w:val="0"/>
        <w:keepLines w:val="0"/>
        <w:rPr>
          <w:lang w:eastAsia="x-none"/>
        </w:rPr>
      </w:pPr>
      <w:r w:rsidRPr="005647EB">
        <w:lastRenderedPageBreak/>
        <w:t xml:space="preserve">Table 8.3.16.4.3-6: </w:t>
      </w:r>
      <w:r w:rsidRPr="005647EB">
        <w:rPr>
          <w:i/>
        </w:rPr>
        <w:t xml:space="preserve">drx-Config: </w:t>
      </w:r>
      <w:r w:rsidRPr="005647EB">
        <w:t xml:space="preserve">Additional </w:t>
      </w:r>
      <w:r w:rsidRPr="005647EB">
        <w:rPr>
          <w:rFonts w:cs="v4.2.0"/>
          <w:snapToGrid w:val="0"/>
          <w:lang w:eastAsia="zh-TW"/>
        </w:rPr>
        <w:t xml:space="preserve">E-UTRAN FDD-FDD inter-frequency event triggered under fading propagation conditions for CE UE in CEModeA in drx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8D1EDE" w:rsidRPr="005647EB" w14:paraId="19DF61A8" w14:textId="77777777" w:rsidTr="002570E4">
        <w:trPr>
          <w:gridBefore w:val="1"/>
          <w:wBefore w:w="9" w:type="dxa"/>
          <w:jc w:val="center"/>
        </w:trPr>
        <w:tc>
          <w:tcPr>
            <w:tcW w:w="9738" w:type="dxa"/>
            <w:gridSpan w:val="4"/>
          </w:tcPr>
          <w:p w14:paraId="4ABB98BD" w14:textId="47F8D191" w:rsidR="008D1EDE" w:rsidRPr="005647EB" w:rsidRDefault="008D1EDE" w:rsidP="002570E4">
            <w:pPr>
              <w:pStyle w:val="TAL"/>
              <w:keepNext w:val="0"/>
              <w:keepLines w:val="0"/>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t>4.8.2.1.5</w:t>
            </w:r>
          </w:p>
        </w:tc>
      </w:tr>
      <w:tr w:rsidR="008D1EDE" w:rsidRPr="005647EB" w14:paraId="6ECC110F" w14:textId="77777777" w:rsidTr="002570E4">
        <w:trPr>
          <w:jc w:val="center"/>
        </w:trPr>
        <w:tc>
          <w:tcPr>
            <w:tcW w:w="4535" w:type="dxa"/>
            <w:gridSpan w:val="2"/>
            <w:shd w:val="clear" w:color="auto" w:fill="auto"/>
          </w:tcPr>
          <w:p w14:paraId="29B21917" w14:textId="67F6CE47"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30793D88" w14:textId="77777777" w:rsidR="008D1EDE" w:rsidRPr="005647EB" w:rsidRDefault="008D1EDE" w:rsidP="002570E4">
            <w:pPr>
              <w:pStyle w:val="TAH"/>
              <w:keepNext w:val="0"/>
              <w:keepLines w:val="0"/>
            </w:pPr>
            <w:r w:rsidRPr="005647EB">
              <w:t>Value/remark</w:t>
            </w:r>
          </w:p>
        </w:tc>
        <w:tc>
          <w:tcPr>
            <w:tcW w:w="1700" w:type="dxa"/>
            <w:shd w:val="clear" w:color="auto" w:fill="auto"/>
          </w:tcPr>
          <w:p w14:paraId="363A4A65" w14:textId="77777777" w:rsidR="008D1EDE" w:rsidRPr="005647EB" w:rsidRDefault="008D1EDE" w:rsidP="002570E4">
            <w:pPr>
              <w:pStyle w:val="TAH"/>
              <w:keepNext w:val="0"/>
              <w:keepLines w:val="0"/>
            </w:pPr>
            <w:r w:rsidRPr="005647EB">
              <w:t>Comment</w:t>
            </w:r>
          </w:p>
        </w:tc>
        <w:tc>
          <w:tcPr>
            <w:tcW w:w="1245" w:type="dxa"/>
            <w:shd w:val="clear" w:color="auto" w:fill="auto"/>
          </w:tcPr>
          <w:p w14:paraId="7544E32C" w14:textId="77777777" w:rsidR="008D1EDE" w:rsidRPr="005647EB" w:rsidRDefault="008D1EDE" w:rsidP="002570E4">
            <w:pPr>
              <w:pStyle w:val="TAH"/>
              <w:keepNext w:val="0"/>
              <w:keepLines w:val="0"/>
            </w:pPr>
            <w:r w:rsidRPr="005647EB">
              <w:t>Condition</w:t>
            </w:r>
          </w:p>
        </w:tc>
      </w:tr>
      <w:tr w:rsidR="008D1EDE" w:rsidRPr="005647EB" w14:paraId="63561D4E" w14:textId="77777777" w:rsidTr="002570E4">
        <w:trPr>
          <w:jc w:val="center"/>
        </w:trPr>
        <w:tc>
          <w:tcPr>
            <w:tcW w:w="4535" w:type="dxa"/>
            <w:gridSpan w:val="2"/>
            <w:shd w:val="clear" w:color="auto" w:fill="auto"/>
          </w:tcPr>
          <w:p w14:paraId="25B752E1" w14:textId="49CCB06F" w:rsidR="008D1EDE" w:rsidRPr="005647EB" w:rsidRDefault="008D1EDE" w:rsidP="002570E4">
            <w:pPr>
              <w:pStyle w:val="TAL"/>
              <w:keepNext w:val="0"/>
              <w:keepLines w:val="0"/>
            </w:pPr>
            <w:r w:rsidRPr="005647EB">
              <w:t>MAC-MainConfig-RBC</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04F340E8" w14:textId="77777777" w:rsidR="008D1EDE" w:rsidRPr="005647EB" w:rsidRDefault="008D1EDE" w:rsidP="002570E4">
            <w:pPr>
              <w:pStyle w:val="TAL"/>
              <w:keepNext w:val="0"/>
              <w:keepLines w:val="0"/>
            </w:pPr>
          </w:p>
        </w:tc>
        <w:tc>
          <w:tcPr>
            <w:tcW w:w="1700" w:type="dxa"/>
            <w:shd w:val="clear" w:color="auto" w:fill="auto"/>
          </w:tcPr>
          <w:p w14:paraId="030DBC7B" w14:textId="77777777" w:rsidR="008D1EDE" w:rsidRPr="005647EB" w:rsidRDefault="008D1EDE" w:rsidP="002570E4">
            <w:pPr>
              <w:pStyle w:val="TAL"/>
              <w:keepNext w:val="0"/>
              <w:keepLines w:val="0"/>
            </w:pPr>
          </w:p>
        </w:tc>
        <w:tc>
          <w:tcPr>
            <w:tcW w:w="1245" w:type="dxa"/>
            <w:shd w:val="clear" w:color="auto" w:fill="auto"/>
          </w:tcPr>
          <w:p w14:paraId="41047700" w14:textId="77777777" w:rsidR="008D1EDE" w:rsidRPr="005647EB" w:rsidRDefault="008D1EDE" w:rsidP="002570E4">
            <w:pPr>
              <w:pStyle w:val="TAL"/>
              <w:keepNext w:val="0"/>
              <w:keepLines w:val="0"/>
            </w:pPr>
          </w:p>
        </w:tc>
      </w:tr>
      <w:tr w:rsidR="008D1EDE" w:rsidRPr="005647EB" w14:paraId="22C95CA6" w14:textId="77777777" w:rsidTr="002570E4">
        <w:trPr>
          <w:jc w:val="center"/>
        </w:trPr>
        <w:tc>
          <w:tcPr>
            <w:tcW w:w="4535" w:type="dxa"/>
            <w:gridSpan w:val="2"/>
            <w:shd w:val="clear" w:color="auto" w:fill="auto"/>
          </w:tcPr>
          <w:p w14:paraId="79AF362A" w14:textId="64107376" w:rsidR="008D1EDE" w:rsidRPr="005647EB" w:rsidRDefault="002570E4" w:rsidP="002570E4">
            <w:pPr>
              <w:pStyle w:val="TAL"/>
              <w:keepNext w:val="0"/>
              <w:keepLines w:val="0"/>
            </w:pPr>
            <w:r w:rsidRPr="005647EB">
              <w:t xml:space="preserve">  </w:t>
            </w:r>
            <w:r w:rsidR="008D1EDE" w:rsidRPr="005647EB">
              <w:t>drx-Config</w:t>
            </w:r>
            <w:r w:rsidRPr="005647EB">
              <w:t xml:space="preserve"> </w:t>
            </w:r>
            <w:r w:rsidR="008D1EDE" w:rsidRPr="005647EB">
              <w:t>CHOICE</w:t>
            </w:r>
            <w:r w:rsidRPr="005647EB">
              <w:t xml:space="preserve"> </w:t>
            </w:r>
            <w:r w:rsidR="008D1EDE" w:rsidRPr="005647EB">
              <w:t>{</w:t>
            </w:r>
          </w:p>
        </w:tc>
        <w:tc>
          <w:tcPr>
            <w:tcW w:w="2267" w:type="dxa"/>
            <w:shd w:val="clear" w:color="auto" w:fill="auto"/>
          </w:tcPr>
          <w:p w14:paraId="51BDDAA0" w14:textId="77777777" w:rsidR="008D1EDE" w:rsidRPr="005647EB" w:rsidRDefault="008D1EDE" w:rsidP="002570E4">
            <w:pPr>
              <w:pStyle w:val="TAL"/>
              <w:keepNext w:val="0"/>
              <w:keepLines w:val="0"/>
            </w:pPr>
          </w:p>
        </w:tc>
        <w:tc>
          <w:tcPr>
            <w:tcW w:w="1700" w:type="dxa"/>
            <w:shd w:val="clear" w:color="auto" w:fill="auto"/>
          </w:tcPr>
          <w:p w14:paraId="7B78FF38" w14:textId="77777777" w:rsidR="008D1EDE" w:rsidRPr="005647EB" w:rsidRDefault="008D1EDE" w:rsidP="002570E4">
            <w:pPr>
              <w:pStyle w:val="TAL"/>
              <w:keepNext w:val="0"/>
              <w:keepLines w:val="0"/>
            </w:pPr>
          </w:p>
        </w:tc>
        <w:tc>
          <w:tcPr>
            <w:tcW w:w="1245" w:type="dxa"/>
            <w:shd w:val="clear" w:color="auto" w:fill="auto"/>
          </w:tcPr>
          <w:p w14:paraId="6BE3F20A" w14:textId="77777777" w:rsidR="008D1EDE" w:rsidRPr="005647EB" w:rsidRDefault="008D1EDE" w:rsidP="002570E4">
            <w:pPr>
              <w:pStyle w:val="TAL"/>
              <w:keepNext w:val="0"/>
              <w:keepLines w:val="0"/>
            </w:pPr>
          </w:p>
        </w:tc>
      </w:tr>
      <w:tr w:rsidR="008D1EDE" w:rsidRPr="005647EB" w14:paraId="0152EFF6" w14:textId="77777777" w:rsidTr="002570E4">
        <w:trPr>
          <w:jc w:val="center"/>
        </w:trPr>
        <w:tc>
          <w:tcPr>
            <w:tcW w:w="4535" w:type="dxa"/>
            <w:gridSpan w:val="2"/>
            <w:shd w:val="clear" w:color="auto" w:fill="auto"/>
          </w:tcPr>
          <w:p w14:paraId="21F41F41" w14:textId="0DF7C178" w:rsidR="008D1EDE" w:rsidRPr="005647EB" w:rsidDel="00D63DD8" w:rsidRDefault="002570E4" w:rsidP="002570E4">
            <w:pPr>
              <w:pStyle w:val="TAL"/>
              <w:keepNext w:val="0"/>
              <w:keepLines w:val="0"/>
            </w:pPr>
            <w:r w:rsidRPr="005647EB">
              <w:t xml:space="preserve">    </w:t>
            </w:r>
            <w:r w:rsidR="008D1EDE" w:rsidRPr="005647EB">
              <w:t>setup</w:t>
            </w:r>
            <w:r w:rsidRPr="005647EB">
              <w:t xml:space="preserve"> </w:t>
            </w:r>
            <w:r w:rsidR="008D1EDE" w:rsidRPr="005647EB">
              <w:t>SEQUENCE</w:t>
            </w:r>
            <w:r w:rsidRPr="005647EB">
              <w:t xml:space="preserve"> </w:t>
            </w:r>
            <w:r w:rsidR="008D1EDE" w:rsidRPr="005647EB">
              <w:t>{</w:t>
            </w:r>
          </w:p>
        </w:tc>
        <w:tc>
          <w:tcPr>
            <w:tcW w:w="2267" w:type="dxa"/>
            <w:shd w:val="clear" w:color="auto" w:fill="auto"/>
          </w:tcPr>
          <w:p w14:paraId="2D5FB703" w14:textId="77777777" w:rsidR="008D1EDE" w:rsidRPr="005647EB" w:rsidDel="00D63DD8" w:rsidRDefault="008D1EDE" w:rsidP="002570E4">
            <w:pPr>
              <w:pStyle w:val="TAL"/>
              <w:keepNext w:val="0"/>
              <w:keepLines w:val="0"/>
            </w:pPr>
          </w:p>
        </w:tc>
        <w:tc>
          <w:tcPr>
            <w:tcW w:w="1700" w:type="dxa"/>
            <w:shd w:val="clear" w:color="auto" w:fill="auto"/>
          </w:tcPr>
          <w:p w14:paraId="4BFCC2FC" w14:textId="77777777" w:rsidR="008D1EDE" w:rsidRPr="005647EB" w:rsidDel="00D63DD8" w:rsidRDefault="008D1EDE" w:rsidP="002570E4">
            <w:pPr>
              <w:pStyle w:val="TAL"/>
              <w:keepNext w:val="0"/>
              <w:keepLines w:val="0"/>
            </w:pPr>
          </w:p>
        </w:tc>
        <w:tc>
          <w:tcPr>
            <w:tcW w:w="1245" w:type="dxa"/>
            <w:shd w:val="clear" w:color="auto" w:fill="auto"/>
          </w:tcPr>
          <w:p w14:paraId="3AD10FAB" w14:textId="77777777" w:rsidR="008D1EDE" w:rsidRPr="005647EB" w:rsidRDefault="008D1EDE" w:rsidP="002570E4">
            <w:pPr>
              <w:pStyle w:val="TAL"/>
              <w:keepNext w:val="0"/>
              <w:keepLines w:val="0"/>
            </w:pPr>
          </w:p>
        </w:tc>
      </w:tr>
      <w:tr w:rsidR="008D1EDE" w:rsidRPr="005647EB" w14:paraId="3A6C9A26" w14:textId="77777777" w:rsidTr="002570E4">
        <w:trPr>
          <w:jc w:val="center"/>
        </w:trPr>
        <w:tc>
          <w:tcPr>
            <w:tcW w:w="4535" w:type="dxa"/>
            <w:gridSpan w:val="2"/>
            <w:shd w:val="clear" w:color="auto" w:fill="auto"/>
          </w:tcPr>
          <w:p w14:paraId="65CC65DD" w14:textId="17FA1C6C" w:rsidR="008D1EDE" w:rsidRPr="005647EB" w:rsidRDefault="002570E4" w:rsidP="002570E4">
            <w:pPr>
              <w:pStyle w:val="TAL"/>
              <w:keepNext w:val="0"/>
              <w:keepLines w:val="0"/>
            </w:pPr>
            <w:r w:rsidRPr="005647EB">
              <w:t xml:space="preserve">      </w:t>
            </w:r>
            <w:r w:rsidR="008D1EDE" w:rsidRPr="005647EB">
              <w:t>onDurationTimer</w:t>
            </w:r>
          </w:p>
        </w:tc>
        <w:tc>
          <w:tcPr>
            <w:tcW w:w="2267" w:type="dxa"/>
            <w:shd w:val="clear" w:color="auto" w:fill="auto"/>
          </w:tcPr>
          <w:p w14:paraId="6D6CC3A6" w14:textId="77777777" w:rsidR="008D1EDE" w:rsidRPr="005647EB" w:rsidRDefault="008D1EDE" w:rsidP="002570E4">
            <w:pPr>
              <w:pStyle w:val="TAL"/>
              <w:keepNext w:val="0"/>
              <w:keepLines w:val="0"/>
            </w:pPr>
            <w:r w:rsidRPr="005647EB">
              <w:t>psf1</w:t>
            </w:r>
          </w:p>
        </w:tc>
        <w:tc>
          <w:tcPr>
            <w:tcW w:w="1700" w:type="dxa"/>
            <w:shd w:val="clear" w:color="auto" w:fill="auto"/>
          </w:tcPr>
          <w:p w14:paraId="009A9FFC" w14:textId="77777777" w:rsidR="008D1EDE" w:rsidRPr="005647EB" w:rsidRDefault="008D1EDE" w:rsidP="002570E4">
            <w:pPr>
              <w:pStyle w:val="TAL"/>
              <w:keepNext w:val="0"/>
              <w:keepLines w:val="0"/>
            </w:pPr>
          </w:p>
        </w:tc>
        <w:tc>
          <w:tcPr>
            <w:tcW w:w="1245" w:type="dxa"/>
            <w:shd w:val="clear" w:color="auto" w:fill="auto"/>
          </w:tcPr>
          <w:p w14:paraId="46F83095" w14:textId="77777777" w:rsidR="008D1EDE" w:rsidRPr="005647EB" w:rsidRDefault="008D1EDE" w:rsidP="002570E4">
            <w:pPr>
              <w:pStyle w:val="TAL"/>
              <w:keepNext w:val="0"/>
              <w:keepLines w:val="0"/>
            </w:pPr>
          </w:p>
        </w:tc>
      </w:tr>
      <w:tr w:rsidR="008D1EDE" w:rsidRPr="005647EB" w14:paraId="068420B9" w14:textId="77777777" w:rsidTr="002570E4">
        <w:trPr>
          <w:jc w:val="center"/>
        </w:trPr>
        <w:tc>
          <w:tcPr>
            <w:tcW w:w="4535" w:type="dxa"/>
            <w:gridSpan w:val="2"/>
            <w:shd w:val="clear" w:color="auto" w:fill="auto"/>
          </w:tcPr>
          <w:p w14:paraId="736276D3" w14:textId="0BCDD96E" w:rsidR="008D1EDE" w:rsidRPr="005647EB" w:rsidRDefault="002570E4" w:rsidP="002570E4">
            <w:pPr>
              <w:pStyle w:val="TAL"/>
              <w:keepNext w:val="0"/>
              <w:keepLines w:val="0"/>
            </w:pPr>
            <w:r w:rsidRPr="005647EB">
              <w:t xml:space="preserve">      </w:t>
            </w:r>
            <w:r w:rsidR="008D1EDE" w:rsidRPr="005647EB">
              <w:t>drx-InactivityTimer</w:t>
            </w:r>
          </w:p>
        </w:tc>
        <w:tc>
          <w:tcPr>
            <w:tcW w:w="2267" w:type="dxa"/>
            <w:shd w:val="clear" w:color="auto" w:fill="auto"/>
          </w:tcPr>
          <w:p w14:paraId="23756062" w14:textId="77777777" w:rsidR="008D1EDE" w:rsidRPr="005647EB" w:rsidRDefault="008D1EDE" w:rsidP="002570E4">
            <w:pPr>
              <w:pStyle w:val="TAL"/>
              <w:keepNext w:val="0"/>
              <w:keepLines w:val="0"/>
            </w:pPr>
            <w:r w:rsidRPr="005647EB">
              <w:t>psf1</w:t>
            </w:r>
          </w:p>
        </w:tc>
        <w:tc>
          <w:tcPr>
            <w:tcW w:w="1700" w:type="dxa"/>
            <w:shd w:val="clear" w:color="auto" w:fill="auto"/>
          </w:tcPr>
          <w:p w14:paraId="68FF6072" w14:textId="77777777" w:rsidR="008D1EDE" w:rsidRPr="005647EB" w:rsidRDefault="008D1EDE" w:rsidP="002570E4">
            <w:pPr>
              <w:pStyle w:val="TAL"/>
              <w:keepNext w:val="0"/>
              <w:keepLines w:val="0"/>
            </w:pPr>
          </w:p>
        </w:tc>
        <w:tc>
          <w:tcPr>
            <w:tcW w:w="1245" w:type="dxa"/>
            <w:shd w:val="clear" w:color="auto" w:fill="auto"/>
          </w:tcPr>
          <w:p w14:paraId="2823F53E" w14:textId="77777777" w:rsidR="008D1EDE" w:rsidRPr="005647EB" w:rsidRDefault="008D1EDE" w:rsidP="002570E4">
            <w:pPr>
              <w:pStyle w:val="TAL"/>
              <w:keepNext w:val="0"/>
              <w:keepLines w:val="0"/>
            </w:pPr>
          </w:p>
        </w:tc>
      </w:tr>
      <w:tr w:rsidR="008D1EDE" w:rsidRPr="005647EB" w14:paraId="6A9A63A4" w14:textId="77777777" w:rsidTr="002570E4">
        <w:trPr>
          <w:jc w:val="center"/>
        </w:trPr>
        <w:tc>
          <w:tcPr>
            <w:tcW w:w="4535" w:type="dxa"/>
            <w:gridSpan w:val="2"/>
            <w:shd w:val="clear" w:color="auto" w:fill="auto"/>
          </w:tcPr>
          <w:p w14:paraId="15E7FA7A" w14:textId="49FA42D7" w:rsidR="008D1EDE" w:rsidRPr="005647EB" w:rsidRDefault="002570E4" w:rsidP="002570E4">
            <w:pPr>
              <w:pStyle w:val="TAL"/>
              <w:keepNext w:val="0"/>
              <w:keepLines w:val="0"/>
            </w:pPr>
            <w:r w:rsidRPr="005647EB">
              <w:t xml:space="preserve">      </w:t>
            </w:r>
            <w:r w:rsidR="008D1EDE" w:rsidRPr="005647EB">
              <w:t>drx-RetransmissionTimer</w:t>
            </w:r>
          </w:p>
        </w:tc>
        <w:tc>
          <w:tcPr>
            <w:tcW w:w="2267" w:type="dxa"/>
            <w:shd w:val="clear" w:color="auto" w:fill="auto"/>
          </w:tcPr>
          <w:p w14:paraId="7F80E6AB" w14:textId="77777777" w:rsidR="008D1EDE" w:rsidRPr="005647EB" w:rsidRDefault="008D1EDE" w:rsidP="002570E4">
            <w:pPr>
              <w:pStyle w:val="TAL"/>
              <w:keepNext w:val="0"/>
              <w:keepLines w:val="0"/>
            </w:pPr>
            <w:r w:rsidRPr="005647EB">
              <w:t>psf1</w:t>
            </w:r>
          </w:p>
        </w:tc>
        <w:tc>
          <w:tcPr>
            <w:tcW w:w="1700" w:type="dxa"/>
            <w:shd w:val="clear" w:color="auto" w:fill="auto"/>
          </w:tcPr>
          <w:p w14:paraId="0F1E31D9" w14:textId="77777777" w:rsidR="008D1EDE" w:rsidRPr="005647EB" w:rsidRDefault="008D1EDE" w:rsidP="002570E4">
            <w:pPr>
              <w:pStyle w:val="TAL"/>
              <w:keepNext w:val="0"/>
              <w:keepLines w:val="0"/>
            </w:pPr>
          </w:p>
        </w:tc>
        <w:tc>
          <w:tcPr>
            <w:tcW w:w="1245" w:type="dxa"/>
            <w:shd w:val="clear" w:color="auto" w:fill="auto"/>
          </w:tcPr>
          <w:p w14:paraId="146B11E6" w14:textId="77777777" w:rsidR="008D1EDE" w:rsidRPr="005647EB" w:rsidRDefault="008D1EDE" w:rsidP="002570E4">
            <w:pPr>
              <w:pStyle w:val="TAL"/>
              <w:keepNext w:val="0"/>
              <w:keepLines w:val="0"/>
            </w:pPr>
          </w:p>
        </w:tc>
      </w:tr>
      <w:tr w:rsidR="008D1EDE" w:rsidRPr="005647EB" w14:paraId="1A3FD710" w14:textId="77777777" w:rsidTr="002570E4">
        <w:trPr>
          <w:jc w:val="center"/>
        </w:trPr>
        <w:tc>
          <w:tcPr>
            <w:tcW w:w="4535" w:type="dxa"/>
            <w:gridSpan w:val="2"/>
            <w:shd w:val="clear" w:color="auto" w:fill="auto"/>
          </w:tcPr>
          <w:p w14:paraId="3FED8888" w14:textId="1D39BFAB" w:rsidR="008D1EDE" w:rsidRPr="005647EB" w:rsidRDefault="002570E4" w:rsidP="002570E4">
            <w:pPr>
              <w:pStyle w:val="TAL"/>
              <w:keepNext w:val="0"/>
              <w:keepLines w:val="0"/>
            </w:pPr>
            <w:r w:rsidRPr="005647EB">
              <w:t xml:space="preserve">      </w:t>
            </w:r>
            <w:r w:rsidR="008D1EDE" w:rsidRPr="005647EB">
              <w:t>longDRX-CycleStartOffset</w:t>
            </w:r>
            <w:r w:rsidRPr="005647EB">
              <w:t xml:space="preserve"> </w:t>
            </w:r>
            <w:r w:rsidR="008D1EDE" w:rsidRPr="005647EB">
              <w:t>CHOICE</w:t>
            </w:r>
            <w:r w:rsidRPr="005647EB">
              <w:t xml:space="preserve"> </w:t>
            </w:r>
            <w:r w:rsidR="008D1EDE" w:rsidRPr="005647EB">
              <w:t>{</w:t>
            </w:r>
          </w:p>
        </w:tc>
        <w:tc>
          <w:tcPr>
            <w:tcW w:w="2267" w:type="dxa"/>
            <w:shd w:val="clear" w:color="auto" w:fill="auto"/>
          </w:tcPr>
          <w:p w14:paraId="169BB036" w14:textId="77777777" w:rsidR="008D1EDE" w:rsidRPr="005647EB" w:rsidRDefault="008D1EDE" w:rsidP="002570E4">
            <w:pPr>
              <w:pStyle w:val="TAL"/>
              <w:keepNext w:val="0"/>
              <w:keepLines w:val="0"/>
            </w:pPr>
          </w:p>
        </w:tc>
        <w:tc>
          <w:tcPr>
            <w:tcW w:w="1700" w:type="dxa"/>
            <w:shd w:val="clear" w:color="auto" w:fill="auto"/>
          </w:tcPr>
          <w:p w14:paraId="6DC3C32F" w14:textId="77777777" w:rsidR="008D1EDE" w:rsidRPr="005647EB" w:rsidRDefault="008D1EDE" w:rsidP="002570E4">
            <w:pPr>
              <w:pStyle w:val="TAL"/>
              <w:keepNext w:val="0"/>
              <w:keepLines w:val="0"/>
            </w:pPr>
          </w:p>
        </w:tc>
        <w:tc>
          <w:tcPr>
            <w:tcW w:w="1245" w:type="dxa"/>
            <w:shd w:val="clear" w:color="auto" w:fill="auto"/>
          </w:tcPr>
          <w:p w14:paraId="0A23CB6D" w14:textId="77777777" w:rsidR="008D1EDE" w:rsidRPr="005647EB" w:rsidRDefault="008D1EDE" w:rsidP="002570E4">
            <w:pPr>
              <w:pStyle w:val="TAL"/>
              <w:keepNext w:val="0"/>
              <w:keepLines w:val="0"/>
            </w:pPr>
          </w:p>
        </w:tc>
      </w:tr>
      <w:tr w:rsidR="008D1EDE" w:rsidRPr="005647EB" w14:paraId="612467E2" w14:textId="77777777" w:rsidTr="002570E4">
        <w:trPr>
          <w:jc w:val="center"/>
        </w:trPr>
        <w:tc>
          <w:tcPr>
            <w:tcW w:w="4535" w:type="dxa"/>
            <w:gridSpan w:val="2"/>
            <w:shd w:val="clear" w:color="auto" w:fill="auto"/>
          </w:tcPr>
          <w:p w14:paraId="1E2A38B6" w14:textId="0DEC54A5" w:rsidR="008D1EDE" w:rsidRPr="005647EB" w:rsidRDefault="002570E4" w:rsidP="002570E4">
            <w:pPr>
              <w:pStyle w:val="TAL"/>
              <w:keepNext w:val="0"/>
              <w:keepLines w:val="0"/>
            </w:pPr>
            <w:r w:rsidRPr="005647EB">
              <w:t xml:space="preserve">        </w:t>
            </w:r>
            <w:r w:rsidR="008D1EDE" w:rsidRPr="005647EB">
              <w:t>sf128</w:t>
            </w:r>
          </w:p>
        </w:tc>
        <w:tc>
          <w:tcPr>
            <w:tcW w:w="2267" w:type="dxa"/>
            <w:shd w:val="clear" w:color="auto" w:fill="auto"/>
          </w:tcPr>
          <w:p w14:paraId="54CE64EC" w14:textId="77777777" w:rsidR="008D1EDE" w:rsidRPr="005647EB" w:rsidRDefault="008D1EDE" w:rsidP="002570E4">
            <w:pPr>
              <w:pStyle w:val="TAL"/>
              <w:keepNext w:val="0"/>
              <w:keepLines w:val="0"/>
            </w:pPr>
            <w:r w:rsidRPr="005647EB">
              <w:t>0</w:t>
            </w:r>
          </w:p>
        </w:tc>
        <w:tc>
          <w:tcPr>
            <w:tcW w:w="1700" w:type="dxa"/>
            <w:shd w:val="clear" w:color="auto" w:fill="auto"/>
          </w:tcPr>
          <w:p w14:paraId="0D02A487" w14:textId="77777777" w:rsidR="008D1EDE" w:rsidRPr="005647EB" w:rsidRDefault="008D1EDE" w:rsidP="002570E4">
            <w:pPr>
              <w:pStyle w:val="TAL"/>
              <w:keepNext w:val="0"/>
              <w:keepLines w:val="0"/>
            </w:pPr>
          </w:p>
        </w:tc>
        <w:tc>
          <w:tcPr>
            <w:tcW w:w="1245" w:type="dxa"/>
            <w:shd w:val="clear" w:color="auto" w:fill="auto"/>
          </w:tcPr>
          <w:p w14:paraId="396E8D02" w14:textId="18BABB76" w:rsidR="008D1EDE" w:rsidRPr="005647EB" w:rsidRDefault="008D1EDE" w:rsidP="002570E4">
            <w:pPr>
              <w:pStyle w:val="TAL"/>
              <w:keepNext w:val="0"/>
              <w:keepLines w:val="0"/>
            </w:pPr>
            <w:r w:rsidRPr="005647EB">
              <w:t>Test</w:t>
            </w:r>
            <w:r w:rsidR="002570E4" w:rsidRPr="005647EB">
              <w:t xml:space="preserve"> </w:t>
            </w:r>
            <w:r w:rsidRPr="005647EB">
              <w:t>1</w:t>
            </w:r>
          </w:p>
        </w:tc>
      </w:tr>
      <w:tr w:rsidR="008D1EDE" w:rsidRPr="005647EB" w14:paraId="2C1BECDC" w14:textId="77777777" w:rsidTr="002570E4">
        <w:trPr>
          <w:jc w:val="center"/>
        </w:trPr>
        <w:tc>
          <w:tcPr>
            <w:tcW w:w="4535" w:type="dxa"/>
            <w:gridSpan w:val="2"/>
            <w:shd w:val="clear" w:color="auto" w:fill="auto"/>
          </w:tcPr>
          <w:p w14:paraId="4CB220FE" w14:textId="54270B45" w:rsidR="008D1EDE" w:rsidRPr="005647EB" w:rsidRDefault="002570E4" w:rsidP="002570E4">
            <w:pPr>
              <w:pStyle w:val="TAL"/>
              <w:keepNext w:val="0"/>
              <w:keepLines w:val="0"/>
            </w:pPr>
            <w:r w:rsidRPr="005647EB">
              <w:t xml:space="preserve">        </w:t>
            </w:r>
            <w:r w:rsidR="008D1EDE" w:rsidRPr="005647EB">
              <w:t>sf1280</w:t>
            </w:r>
          </w:p>
        </w:tc>
        <w:tc>
          <w:tcPr>
            <w:tcW w:w="2267" w:type="dxa"/>
            <w:shd w:val="clear" w:color="auto" w:fill="auto"/>
          </w:tcPr>
          <w:p w14:paraId="68A88C95" w14:textId="77777777" w:rsidR="008D1EDE" w:rsidRPr="005647EB" w:rsidRDefault="008D1EDE" w:rsidP="002570E4">
            <w:pPr>
              <w:pStyle w:val="TAL"/>
              <w:keepNext w:val="0"/>
              <w:keepLines w:val="0"/>
            </w:pPr>
            <w:r w:rsidRPr="005647EB">
              <w:t>0</w:t>
            </w:r>
          </w:p>
        </w:tc>
        <w:tc>
          <w:tcPr>
            <w:tcW w:w="1700" w:type="dxa"/>
            <w:shd w:val="clear" w:color="auto" w:fill="auto"/>
          </w:tcPr>
          <w:p w14:paraId="252627F1" w14:textId="77777777" w:rsidR="008D1EDE" w:rsidRPr="005647EB" w:rsidRDefault="008D1EDE" w:rsidP="002570E4">
            <w:pPr>
              <w:pStyle w:val="TAL"/>
              <w:keepNext w:val="0"/>
              <w:keepLines w:val="0"/>
            </w:pPr>
          </w:p>
        </w:tc>
        <w:tc>
          <w:tcPr>
            <w:tcW w:w="1245" w:type="dxa"/>
            <w:shd w:val="clear" w:color="auto" w:fill="auto"/>
          </w:tcPr>
          <w:p w14:paraId="43D70D09" w14:textId="00B8EF7B" w:rsidR="008D1EDE" w:rsidRPr="005647EB" w:rsidRDefault="008D1EDE" w:rsidP="002570E4">
            <w:pPr>
              <w:pStyle w:val="TAL"/>
              <w:keepNext w:val="0"/>
              <w:keepLines w:val="0"/>
            </w:pPr>
            <w:r w:rsidRPr="005647EB">
              <w:t>Test</w:t>
            </w:r>
            <w:r w:rsidR="002570E4" w:rsidRPr="005647EB">
              <w:t xml:space="preserve"> </w:t>
            </w:r>
            <w:r w:rsidRPr="005647EB">
              <w:t>2</w:t>
            </w:r>
          </w:p>
        </w:tc>
      </w:tr>
      <w:tr w:rsidR="008D1EDE" w:rsidRPr="005647EB" w14:paraId="1FA0B7FE" w14:textId="77777777" w:rsidTr="002570E4">
        <w:trPr>
          <w:jc w:val="center"/>
        </w:trPr>
        <w:tc>
          <w:tcPr>
            <w:tcW w:w="4535" w:type="dxa"/>
            <w:gridSpan w:val="2"/>
            <w:shd w:val="clear" w:color="auto" w:fill="auto"/>
          </w:tcPr>
          <w:p w14:paraId="465A7E8D" w14:textId="57656D8B" w:rsidR="008D1EDE" w:rsidRPr="005647EB" w:rsidRDefault="002570E4" w:rsidP="002570E4">
            <w:pPr>
              <w:pStyle w:val="TAL"/>
              <w:keepNext w:val="0"/>
              <w:keepLines w:val="0"/>
            </w:pPr>
            <w:r w:rsidRPr="005647EB">
              <w:t xml:space="preserve">      </w:t>
            </w:r>
            <w:r w:rsidR="008D1EDE" w:rsidRPr="005647EB">
              <w:t>}</w:t>
            </w:r>
          </w:p>
        </w:tc>
        <w:tc>
          <w:tcPr>
            <w:tcW w:w="2267" w:type="dxa"/>
            <w:shd w:val="clear" w:color="auto" w:fill="auto"/>
          </w:tcPr>
          <w:p w14:paraId="18B5BDC4" w14:textId="77777777" w:rsidR="008D1EDE" w:rsidRPr="005647EB" w:rsidRDefault="008D1EDE" w:rsidP="002570E4">
            <w:pPr>
              <w:pStyle w:val="TAL"/>
              <w:keepNext w:val="0"/>
              <w:keepLines w:val="0"/>
            </w:pPr>
          </w:p>
        </w:tc>
        <w:tc>
          <w:tcPr>
            <w:tcW w:w="1700" w:type="dxa"/>
            <w:shd w:val="clear" w:color="auto" w:fill="auto"/>
          </w:tcPr>
          <w:p w14:paraId="0F3DDA2E" w14:textId="77777777" w:rsidR="008D1EDE" w:rsidRPr="005647EB" w:rsidRDefault="008D1EDE" w:rsidP="002570E4">
            <w:pPr>
              <w:pStyle w:val="TAL"/>
              <w:keepNext w:val="0"/>
              <w:keepLines w:val="0"/>
            </w:pPr>
          </w:p>
        </w:tc>
        <w:tc>
          <w:tcPr>
            <w:tcW w:w="1245" w:type="dxa"/>
            <w:shd w:val="clear" w:color="auto" w:fill="auto"/>
          </w:tcPr>
          <w:p w14:paraId="52E7BF3F" w14:textId="77777777" w:rsidR="008D1EDE" w:rsidRPr="005647EB" w:rsidRDefault="008D1EDE" w:rsidP="002570E4">
            <w:pPr>
              <w:pStyle w:val="TAL"/>
              <w:keepNext w:val="0"/>
              <w:keepLines w:val="0"/>
            </w:pPr>
          </w:p>
        </w:tc>
      </w:tr>
      <w:tr w:rsidR="008D1EDE" w:rsidRPr="005647EB" w14:paraId="0E64042B" w14:textId="77777777" w:rsidTr="002570E4">
        <w:trPr>
          <w:jc w:val="center"/>
        </w:trPr>
        <w:tc>
          <w:tcPr>
            <w:tcW w:w="4535" w:type="dxa"/>
            <w:gridSpan w:val="2"/>
            <w:shd w:val="clear" w:color="auto" w:fill="auto"/>
          </w:tcPr>
          <w:p w14:paraId="73BF5886" w14:textId="7CEE5DAB" w:rsidR="008D1EDE" w:rsidRPr="005647EB" w:rsidRDefault="002570E4" w:rsidP="002570E4">
            <w:pPr>
              <w:pStyle w:val="TAL"/>
              <w:keepNext w:val="0"/>
              <w:keepLines w:val="0"/>
            </w:pPr>
            <w:r w:rsidRPr="005647EB">
              <w:t xml:space="preserve">      </w:t>
            </w:r>
            <w:r w:rsidR="008D1EDE" w:rsidRPr="005647EB">
              <w:t>shortDRX</w:t>
            </w:r>
            <w:r w:rsidRPr="005647EB">
              <w:t xml:space="preserve"> </w:t>
            </w:r>
          </w:p>
        </w:tc>
        <w:tc>
          <w:tcPr>
            <w:tcW w:w="2267" w:type="dxa"/>
            <w:shd w:val="clear" w:color="auto" w:fill="auto"/>
          </w:tcPr>
          <w:p w14:paraId="0EB3F0F0" w14:textId="2AC24F1B"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282EDC2A" w14:textId="77777777" w:rsidR="008D1EDE" w:rsidRPr="005647EB" w:rsidRDefault="008D1EDE" w:rsidP="002570E4">
            <w:pPr>
              <w:pStyle w:val="TAL"/>
              <w:keepNext w:val="0"/>
              <w:keepLines w:val="0"/>
            </w:pPr>
          </w:p>
        </w:tc>
        <w:tc>
          <w:tcPr>
            <w:tcW w:w="1245" w:type="dxa"/>
            <w:shd w:val="clear" w:color="auto" w:fill="auto"/>
          </w:tcPr>
          <w:p w14:paraId="28C0FAD8" w14:textId="77777777" w:rsidR="008D1EDE" w:rsidRPr="005647EB" w:rsidRDefault="008D1EDE" w:rsidP="002570E4">
            <w:pPr>
              <w:pStyle w:val="TAL"/>
              <w:keepNext w:val="0"/>
              <w:keepLines w:val="0"/>
            </w:pPr>
          </w:p>
        </w:tc>
      </w:tr>
      <w:tr w:rsidR="008D1EDE" w:rsidRPr="005647EB" w14:paraId="077C15E4" w14:textId="77777777" w:rsidTr="002570E4">
        <w:trPr>
          <w:jc w:val="center"/>
        </w:trPr>
        <w:tc>
          <w:tcPr>
            <w:tcW w:w="4535" w:type="dxa"/>
            <w:gridSpan w:val="2"/>
            <w:shd w:val="clear" w:color="auto" w:fill="auto"/>
          </w:tcPr>
          <w:p w14:paraId="2E0094FA" w14:textId="193726D2" w:rsidR="008D1EDE" w:rsidRPr="005647EB" w:rsidRDefault="002570E4" w:rsidP="002570E4">
            <w:pPr>
              <w:pStyle w:val="TAL"/>
              <w:keepNext w:val="0"/>
              <w:keepLines w:val="0"/>
            </w:pPr>
            <w:r w:rsidRPr="005647EB">
              <w:t xml:space="preserve">    </w:t>
            </w:r>
            <w:r w:rsidR="008D1EDE" w:rsidRPr="005647EB">
              <w:t>}</w:t>
            </w:r>
          </w:p>
        </w:tc>
        <w:tc>
          <w:tcPr>
            <w:tcW w:w="2267" w:type="dxa"/>
            <w:shd w:val="clear" w:color="auto" w:fill="auto"/>
          </w:tcPr>
          <w:p w14:paraId="67600CDD" w14:textId="77777777" w:rsidR="008D1EDE" w:rsidRPr="005647EB" w:rsidRDefault="008D1EDE" w:rsidP="002570E4">
            <w:pPr>
              <w:pStyle w:val="TAL"/>
              <w:keepNext w:val="0"/>
              <w:keepLines w:val="0"/>
            </w:pPr>
          </w:p>
        </w:tc>
        <w:tc>
          <w:tcPr>
            <w:tcW w:w="1700" w:type="dxa"/>
            <w:shd w:val="clear" w:color="auto" w:fill="auto"/>
          </w:tcPr>
          <w:p w14:paraId="6ADA7684" w14:textId="77777777" w:rsidR="008D1EDE" w:rsidRPr="005647EB" w:rsidRDefault="008D1EDE" w:rsidP="002570E4">
            <w:pPr>
              <w:pStyle w:val="TAL"/>
              <w:keepNext w:val="0"/>
              <w:keepLines w:val="0"/>
            </w:pPr>
          </w:p>
        </w:tc>
        <w:tc>
          <w:tcPr>
            <w:tcW w:w="1245" w:type="dxa"/>
            <w:shd w:val="clear" w:color="auto" w:fill="auto"/>
          </w:tcPr>
          <w:p w14:paraId="5A0185EF" w14:textId="77777777" w:rsidR="008D1EDE" w:rsidRPr="005647EB" w:rsidRDefault="008D1EDE" w:rsidP="002570E4">
            <w:pPr>
              <w:pStyle w:val="TAL"/>
              <w:keepNext w:val="0"/>
              <w:keepLines w:val="0"/>
            </w:pPr>
          </w:p>
        </w:tc>
      </w:tr>
      <w:tr w:rsidR="008D1EDE" w:rsidRPr="005647EB" w14:paraId="0B5042A5" w14:textId="77777777" w:rsidTr="002570E4">
        <w:trPr>
          <w:jc w:val="center"/>
        </w:trPr>
        <w:tc>
          <w:tcPr>
            <w:tcW w:w="4535" w:type="dxa"/>
            <w:gridSpan w:val="2"/>
            <w:shd w:val="clear" w:color="auto" w:fill="auto"/>
          </w:tcPr>
          <w:p w14:paraId="3E608D2B" w14:textId="79CCBD7D" w:rsidR="008D1EDE" w:rsidRPr="005647EB" w:rsidRDefault="002570E4" w:rsidP="002570E4">
            <w:pPr>
              <w:pStyle w:val="TAL"/>
              <w:keepNext w:val="0"/>
              <w:keepLines w:val="0"/>
            </w:pPr>
            <w:r w:rsidRPr="005647EB">
              <w:t xml:space="preserve">  </w:t>
            </w:r>
            <w:r w:rsidR="008D1EDE" w:rsidRPr="005647EB">
              <w:t>}</w:t>
            </w:r>
          </w:p>
        </w:tc>
        <w:tc>
          <w:tcPr>
            <w:tcW w:w="2267" w:type="dxa"/>
            <w:shd w:val="clear" w:color="auto" w:fill="auto"/>
          </w:tcPr>
          <w:p w14:paraId="19146D16" w14:textId="77777777" w:rsidR="008D1EDE" w:rsidRPr="005647EB" w:rsidRDefault="008D1EDE" w:rsidP="002570E4">
            <w:pPr>
              <w:pStyle w:val="TAL"/>
              <w:keepNext w:val="0"/>
              <w:keepLines w:val="0"/>
            </w:pPr>
          </w:p>
        </w:tc>
        <w:tc>
          <w:tcPr>
            <w:tcW w:w="1700" w:type="dxa"/>
            <w:shd w:val="clear" w:color="auto" w:fill="auto"/>
          </w:tcPr>
          <w:p w14:paraId="3FA99CE4" w14:textId="77777777" w:rsidR="008D1EDE" w:rsidRPr="005647EB" w:rsidRDefault="008D1EDE" w:rsidP="002570E4">
            <w:pPr>
              <w:pStyle w:val="TAL"/>
              <w:keepNext w:val="0"/>
              <w:keepLines w:val="0"/>
            </w:pPr>
          </w:p>
        </w:tc>
        <w:tc>
          <w:tcPr>
            <w:tcW w:w="1245" w:type="dxa"/>
            <w:shd w:val="clear" w:color="auto" w:fill="auto"/>
          </w:tcPr>
          <w:p w14:paraId="68F49DA2" w14:textId="77777777" w:rsidR="008D1EDE" w:rsidRPr="005647EB" w:rsidRDefault="008D1EDE" w:rsidP="002570E4">
            <w:pPr>
              <w:pStyle w:val="TAL"/>
              <w:keepNext w:val="0"/>
              <w:keepLines w:val="0"/>
            </w:pPr>
          </w:p>
        </w:tc>
      </w:tr>
      <w:tr w:rsidR="008D1EDE" w:rsidRPr="005647EB" w14:paraId="298391B7" w14:textId="77777777" w:rsidTr="002570E4">
        <w:trPr>
          <w:jc w:val="center"/>
        </w:trPr>
        <w:tc>
          <w:tcPr>
            <w:tcW w:w="4535" w:type="dxa"/>
            <w:gridSpan w:val="2"/>
            <w:shd w:val="clear" w:color="auto" w:fill="auto"/>
          </w:tcPr>
          <w:p w14:paraId="211971E9" w14:textId="238C4E71" w:rsidR="008D1EDE" w:rsidRPr="005647EB" w:rsidRDefault="002570E4" w:rsidP="002570E4">
            <w:pPr>
              <w:pStyle w:val="TAL"/>
              <w:keepNext w:val="0"/>
              <w:keepLines w:val="0"/>
            </w:pPr>
            <w:r w:rsidRPr="005647EB">
              <w:t xml:space="preserve">  </w:t>
            </w:r>
            <w:r w:rsidR="008D1EDE" w:rsidRPr="005647EB">
              <w:t>timeAlignmentTimerDedicated</w:t>
            </w:r>
          </w:p>
        </w:tc>
        <w:tc>
          <w:tcPr>
            <w:tcW w:w="2267" w:type="dxa"/>
            <w:shd w:val="clear" w:color="auto" w:fill="auto"/>
          </w:tcPr>
          <w:p w14:paraId="6833B36F" w14:textId="77777777" w:rsidR="008D1EDE" w:rsidRPr="005647EB" w:rsidRDefault="008D1EDE" w:rsidP="002570E4">
            <w:pPr>
              <w:pStyle w:val="TAL"/>
              <w:keepNext w:val="0"/>
              <w:keepLines w:val="0"/>
            </w:pPr>
            <w:r w:rsidRPr="005647EB">
              <w:t>sf500</w:t>
            </w:r>
          </w:p>
        </w:tc>
        <w:tc>
          <w:tcPr>
            <w:tcW w:w="1700" w:type="dxa"/>
            <w:shd w:val="clear" w:color="auto" w:fill="auto"/>
          </w:tcPr>
          <w:p w14:paraId="2277A795" w14:textId="77777777" w:rsidR="008D1EDE" w:rsidRPr="005647EB" w:rsidRDefault="008D1EDE" w:rsidP="002570E4">
            <w:pPr>
              <w:pStyle w:val="TAL"/>
              <w:keepNext w:val="0"/>
              <w:keepLines w:val="0"/>
            </w:pPr>
          </w:p>
        </w:tc>
        <w:tc>
          <w:tcPr>
            <w:tcW w:w="1245" w:type="dxa"/>
            <w:shd w:val="clear" w:color="auto" w:fill="auto"/>
          </w:tcPr>
          <w:p w14:paraId="6364B513" w14:textId="77777777" w:rsidR="008D1EDE" w:rsidRPr="005647EB" w:rsidRDefault="008D1EDE" w:rsidP="002570E4">
            <w:pPr>
              <w:pStyle w:val="TAL"/>
              <w:keepNext w:val="0"/>
              <w:keepLines w:val="0"/>
            </w:pPr>
          </w:p>
        </w:tc>
      </w:tr>
      <w:tr w:rsidR="008D1EDE" w:rsidRPr="005647EB" w14:paraId="5DFA2E7A" w14:textId="77777777" w:rsidTr="002570E4">
        <w:trPr>
          <w:jc w:val="center"/>
        </w:trPr>
        <w:tc>
          <w:tcPr>
            <w:tcW w:w="4535" w:type="dxa"/>
            <w:gridSpan w:val="2"/>
            <w:shd w:val="clear" w:color="auto" w:fill="auto"/>
          </w:tcPr>
          <w:p w14:paraId="3779DDF7" w14:textId="77777777" w:rsidR="008D1EDE" w:rsidRPr="005647EB" w:rsidRDefault="008D1EDE" w:rsidP="002570E4">
            <w:pPr>
              <w:pStyle w:val="TAL"/>
              <w:keepNext w:val="0"/>
              <w:keepLines w:val="0"/>
            </w:pPr>
            <w:r w:rsidRPr="005647EB">
              <w:t>}</w:t>
            </w:r>
          </w:p>
        </w:tc>
        <w:tc>
          <w:tcPr>
            <w:tcW w:w="2267" w:type="dxa"/>
            <w:shd w:val="clear" w:color="auto" w:fill="auto"/>
          </w:tcPr>
          <w:p w14:paraId="59452751" w14:textId="77777777" w:rsidR="008D1EDE" w:rsidRPr="005647EB" w:rsidRDefault="008D1EDE" w:rsidP="002570E4">
            <w:pPr>
              <w:pStyle w:val="TAL"/>
              <w:keepNext w:val="0"/>
              <w:keepLines w:val="0"/>
            </w:pPr>
          </w:p>
        </w:tc>
        <w:tc>
          <w:tcPr>
            <w:tcW w:w="1700" w:type="dxa"/>
            <w:shd w:val="clear" w:color="auto" w:fill="auto"/>
          </w:tcPr>
          <w:p w14:paraId="4D023F6B" w14:textId="77777777" w:rsidR="008D1EDE" w:rsidRPr="005647EB" w:rsidRDefault="008D1EDE" w:rsidP="002570E4">
            <w:pPr>
              <w:pStyle w:val="TAL"/>
              <w:keepNext w:val="0"/>
              <w:keepLines w:val="0"/>
            </w:pPr>
          </w:p>
        </w:tc>
        <w:tc>
          <w:tcPr>
            <w:tcW w:w="1245" w:type="dxa"/>
            <w:shd w:val="clear" w:color="auto" w:fill="auto"/>
          </w:tcPr>
          <w:p w14:paraId="6A47C269" w14:textId="77777777" w:rsidR="008D1EDE" w:rsidRPr="005647EB" w:rsidRDefault="008D1EDE" w:rsidP="002570E4">
            <w:pPr>
              <w:pStyle w:val="TAL"/>
              <w:keepNext w:val="0"/>
              <w:keepLines w:val="0"/>
            </w:pPr>
          </w:p>
        </w:tc>
      </w:tr>
    </w:tbl>
    <w:p w14:paraId="61D5F395" w14:textId="77777777" w:rsidR="008D1EDE" w:rsidRPr="005647EB" w:rsidRDefault="008D1EDE" w:rsidP="002570E4">
      <w:pPr>
        <w:rPr>
          <w:lang w:eastAsia="zh-TW"/>
        </w:rPr>
      </w:pPr>
    </w:p>
    <w:p w14:paraId="67EE7F3B" w14:textId="77777777" w:rsidR="008D1EDE" w:rsidRPr="005647EB" w:rsidRDefault="008D1EDE" w:rsidP="002570E4">
      <w:pPr>
        <w:pStyle w:val="TH"/>
        <w:keepNext w:val="0"/>
        <w:keepLines w:val="0"/>
      </w:pPr>
      <w:r w:rsidRPr="005647EB">
        <w:t xml:space="preserve">Table 8.3.16.4.3-7: SchedulingRequest-Config: Additional </w:t>
      </w:r>
      <w:r w:rsidRPr="005647EB">
        <w:rPr>
          <w:rFonts w:cs="v4.2.0"/>
          <w:snapToGrid w:val="0"/>
          <w:lang w:eastAsia="zh-TW"/>
        </w:rPr>
        <w:t xml:space="preserve">E-UTRAN FDD-FDD inter-frequency event triggered under fading propagation conditions for CE UE in CEModeA in drx </w:t>
      </w:r>
      <w:r w:rsidRPr="005647EB">
        <w:rPr>
          <w:lang w:eastAsia="zh-CN"/>
        </w:rPr>
        <w:t>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8D1EDE" w:rsidRPr="005647EB" w14:paraId="1D20269E" w14:textId="77777777" w:rsidTr="002570E4">
        <w:trPr>
          <w:gridBefore w:val="1"/>
          <w:wBefore w:w="9" w:type="dxa"/>
          <w:jc w:val="center"/>
        </w:trPr>
        <w:tc>
          <w:tcPr>
            <w:tcW w:w="9781" w:type="dxa"/>
            <w:gridSpan w:val="5"/>
          </w:tcPr>
          <w:p w14:paraId="4393EE0C" w14:textId="3A350EF0"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p>
        </w:tc>
      </w:tr>
      <w:tr w:rsidR="008D1EDE" w:rsidRPr="005647EB" w14:paraId="55FBD837" w14:textId="77777777" w:rsidTr="002570E4">
        <w:trPr>
          <w:gridAfter w:val="1"/>
          <w:wAfter w:w="9" w:type="dxa"/>
          <w:jc w:val="center"/>
        </w:trPr>
        <w:tc>
          <w:tcPr>
            <w:tcW w:w="4537" w:type="dxa"/>
            <w:gridSpan w:val="2"/>
          </w:tcPr>
          <w:p w14:paraId="75763038" w14:textId="2B6CA3E7"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8" w:type="dxa"/>
          </w:tcPr>
          <w:p w14:paraId="5224D6B8" w14:textId="77777777" w:rsidR="008D1EDE" w:rsidRPr="005647EB" w:rsidRDefault="008D1EDE" w:rsidP="002570E4">
            <w:pPr>
              <w:pStyle w:val="TAH"/>
              <w:keepNext w:val="0"/>
              <w:keepLines w:val="0"/>
            </w:pPr>
            <w:r w:rsidRPr="005647EB">
              <w:t>Value/remark</w:t>
            </w:r>
          </w:p>
        </w:tc>
        <w:tc>
          <w:tcPr>
            <w:tcW w:w="1701" w:type="dxa"/>
          </w:tcPr>
          <w:p w14:paraId="6A4E2CC7" w14:textId="77777777" w:rsidR="008D1EDE" w:rsidRPr="005647EB" w:rsidRDefault="008D1EDE" w:rsidP="002570E4">
            <w:pPr>
              <w:pStyle w:val="TAH"/>
              <w:keepNext w:val="0"/>
              <w:keepLines w:val="0"/>
            </w:pPr>
            <w:r w:rsidRPr="005647EB">
              <w:t>Comment</w:t>
            </w:r>
          </w:p>
        </w:tc>
        <w:tc>
          <w:tcPr>
            <w:tcW w:w="1275" w:type="dxa"/>
          </w:tcPr>
          <w:p w14:paraId="5418C9A0" w14:textId="77777777" w:rsidR="008D1EDE" w:rsidRPr="005647EB" w:rsidRDefault="008D1EDE" w:rsidP="002570E4">
            <w:pPr>
              <w:pStyle w:val="TAH"/>
              <w:keepNext w:val="0"/>
              <w:keepLines w:val="0"/>
            </w:pPr>
            <w:r w:rsidRPr="005647EB">
              <w:t>Condition</w:t>
            </w:r>
          </w:p>
        </w:tc>
      </w:tr>
      <w:tr w:rsidR="008D1EDE" w:rsidRPr="005647EB" w14:paraId="45BC989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9A28EB2" w14:textId="1F02BFB8" w:rsidR="008D1EDE" w:rsidRPr="005647EB" w:rsidRDefault="008D1ED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2C491EE7"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C334E66"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75367A9" w14:textId="77777777" w:rsidR="008D1EDE" w:rsidRPr="005647EB" w:rsidRDefault="008D1EDE" w:rsidP="002570E4">
            <w:pPr>
              <w:pStyle w:val="TAL"/>
              <w:keepNext w:val="0"/>
              <w:keepLines w:val="0"/>
            </w:pPr>
          </w:p>
        </w:tc>
      </w:tr>
      <w:tr w:rsidR="008D1EDE" w:rsidRPr="005647EB" w14:paraId="681516D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F3766D2" w14:textId="2E1C8E85" w:rsidR="008D1EDE" w:rsidRPr="005647EB" w:rsidRDefault="002570E4" w:rsidP="002570E4">
            <w:pPr>
              <w:pStyle w:val="TAL"/>
              <w:keepNext w:val="0"/>
              <w:keepLines w:val="0"/>
            </w:pPr>
            <w:r w:rsidRPr="005647EB">
              <w:t xml:space="preserve">  </w:t>
            </w:r>
            <w:r w:rsidR="008D1EDE" w:rsidRPr="005647EB">
              <w:t>setup</w:t>
            </w:r>
            <w:r w:rsidRPr="005647EB">
              <w:t xml:space="preserve"> </w:t>
            </w:r>
            <w:r w:rsidR="008D1EDE" w:rsidRPr="005647EB">
              <w:t>SEQUENCE</w:t>
            </w:r>
            <w:r w:rsidRPr="005647EB">
              <w:t xml:space="preserve"> </w:t>
            </w:r>
            <w:r w:rsidR="008D1EDE" w:rsidRPr="005647EB">
              <w:t>{</w:t>
            </w:r>
          </w:p>
        </w:tc>
        <w:tc>
          <w:tcPr>
            <w:tcW w:w="2268" w:type="dxa"/>
            <w:tcBorders>
              <w:top w:val="single" w:sz="4" w:space="0" w:color="auto"/>
              <w:left w:val="single" w:sz="4" w:space="0" w:color="auto"/>
              <w:bottom w:val="single" w:sz="4" w:space="0" w:color="auto"/>
              <w:right w:val="single" w:sz="4" w:space="0" w:color="auto"/>
            </w:tcBorders>
          </w:tcPr>
          <w:p w14:paraId="3B707170"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3BCA5EF"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736B044" w14:textId="77777777" w:rsidR="008D1EDE" w:rsidRPr="005647EB" w:rsidRDefault="008D1EDE" w:rsidP="002570E4">
            <w:pPr>
              <w:pStyle w:val="TAL"/>
              <w:keepNext w:val="0"/>
              <w:keepLines w:val="0"/>
            </w:pPr>
          </w:p>
        </w:tc>
      </w:tr>
      <w:tr w:rsidR="008D1EDE" w:rsidRPr="005647EB" w14:paraId="1D3EC653" w14:textId="77777777" w:rsidTr="002570E4">
        <w:trPr>
          <w:gridAfter w:val="1"/>
          <w:wAfter w:w="9" w:type="dxa"/>
          <w:jc w:val="center"/>
        </w:trPr>
        <w:tc>
          <w:tcPr>
            <w:tcW w:w="4537" w:type="dxa"/>
            <w:gridSpan w:val="2"/>
            <w:tcBorders>
              <w:top w:val="single" w:sz="4" w:space="0" w:color="auto"/>
              <w:left w:val="single" w:sz="4" w:space="0" w:color="auto"/>
              <w:right w:val="single" w:sz="4" w:space="0" w:color="auto"/>
            </w:tcBorders>
          </w:tcPr>
          <w:p w14:paraId="0C1B0749" w14:textId="324E4BC1" w:rsidR="008D1EDE" w:rsidRPr="005647EB" w:rsidRDefault="002570E4" w:rsidP="002570E4">
            <w:pPr>
              <w:pStyle w:val="TAL"/>
              <w:keepNext w:val="0"/>
              <w:keepLines w:val="0"/>
            </w:pPr>
            <w:r w:rsidRPr="005647EB">
              <w:t xml:space="preserve">    </w:t>
            </w:r>
            <w:r w:rsidR="008D1ED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03F33DAF" w14:textId="77777777" w:rsidR="008D1EDE" w:rsidRPr="005647EB" w:rsidRDefault="008D1EDE"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259224F6"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2A0C8A8" w14:textId="77777777" w:rsidR="008D1EDE" w:rsidRPr="005647EB" w:rsidRDefault="008D1EDE" w:rsidP="002570E4">
            <w:pPr>
              <w:pStyle w:val="TAL"/>
              <w:keepNext w:val="0"/>
              <w:keepLines w:val="0"/>
            </w:pPr>
          </w:p>
        </w:tc>
      </w:tr>
      <w:tr w:rsidR="008D1EDE" w:rsidRPr="005647EB" w14:paraId="78696B2B"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C4B2A35" w14:textId="4AEE9C3C" w:rsidR="008D1EDE" w:rsidRPr="005647EB" w:rsidRDefault="002570E4" w:rsidP="002570E4">
            <w:pPr>
              <w:pStyle w:val="TAL"/>
              <w:keepNext w:val="0"/>
              <w:keepLines w:val="0"/>
            </w:pPr>
            <w:r w:rsidRPr="005647EB">
              <w:t xml:space="preserve">  </w:t>
            </w:r>
            <w:r w:rsidR="008D1EDE" w:rsidRPr="005647EB">
              <w:t>}</w:t>
            </w:r>
          </w:p>
        </w:tc>
        <w:tc>
          <w:tcPr>
            <w:tcW w:w="2268" w:type="dxa"/>
            <w:tcBorders>
              <w:top w:val="single" w:sz="4" w:space="0" w:color="auto"/>
              <w:left w:val="single" w:sz="4" w:space="0" w:color="auto"/>
              <w:bottom w:val="single" w:sz="4" w:space="0" w:color="auto"/>
              <w:right w:val="single" w:sz="4" w:space="0" w:color="auto"/>
            </w:tcBorders>
          </w:tcPr>
          <w:p w14:paraId="3A9EF4BE"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F1FED6B"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6E41E42" w14:textId="77777777" w:rsidR="008D1EDE" w:rsidRPr="005647EB" w:rsidRDefault="008D1EDE" w:rsidP="002570E4">
            <w:pPr>
              <w:pStyle w:val="TAL"/>
              <w:keepNext w:val="0"/>
              <w:keepLines w:val="0"/>
            </w:pPr>
          </w:p>
        </w:tc>
      </w:tr>
      <w:tr w:rsidR="008D1EDE" w:rsidRPr="005647EB" w14:paraId="7B658E8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F413C5D" w14:textId="77777777" w:rsidR="008D1EDE" w:rsidRPr="005647EB" w:rsidRDefault="008D1ED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04B5C3C9"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C249D35"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33AFD405" w14:textId="77777777" w:rsidR="008D1EDE" w:rsidRPr="005647EB" w:rsidRDefault="008D1EDE" w:rsidP="002570E4">
            <w:pPr>
              <w:pStyle w:val="TAL"/>
              <w:keepNext w:val="0"/>
              <w:keepLines w:val="0"/>
            </w:pPr>
          </w:p>
        </w:tc>
      </w:tr>
    </w:tbl>
    <w:p w14:paraId="021961D5" w14:textId="77777777" w:rsidR="008D1EDE" w:rsidRPr="005647EB" w:rsidRDefault="008D1EDE" w:rsidP="002570E4">
      <w:pPr>
        <w:rPr>
          <w:lang w:eastAsia="zh-TW"/>
        </w:rPr>
      </w:pPr>
    </w:p>
    <w:p w14:paraId="22CACFDE" w14:textId="77777777" w:rsidR="00F812CF" w:rsidRPr="005647EB" w:rsidRDefault="00F812CF" w:rsidP="002570E4">
      <w:pPr>
        <w:pStyle w:val="Heading4"/>
        <w:keepNext w:val="0"/>
        <w:keepLines w:val="0"/>
        <w:rPr>
          <w:lang w:eastAsia="zh-TW"/>
        </w:rPr>
      </w:pPr>
      <w:r w:rsidRPr="005647EB">
        <w:rPr>
          <w:lang w:eastAsia="zh-TW"/>
        </w:rPr>
        <w:t>8.3.16.5</w:t>
      </w:r>
      <w:r w:rsidRPr="005647EB">
        <w:rPr>
          <w:lang w:eastAsia="zh-TW"/>
        </w:rPr>
        <w:tab/>
        <w:t>Test requirement</w:t>
      </w:r>
    </w:p>
    <w:p w14:paraId="599546EC" w14:textId="77777777" w:rsidR="00F812CF" w:rsidRPr="005647EB" w:rsidRDefault="00F812CF" w:rsidP="002570E4">
      <w:pPr>
        <w:rPr>
          <w:rFonts w:eastAsia="PMingLiU"/>
          <w:lang w:eastAsia="zh-TW"/>
        </w:rPr>
      </w:pPr>
      <w:r w:rsidRPr="005647EB">
        <w:t>Tables 8.3.16.5-1, 8.3.16.5-2, 8.3.16.5-3 define the configuration and primary level settings including test tolerances for E-UTRAN FDD-FDD event triggered reporting for serving cell under fading propagation conditions test.</w:t>
      </w:r>
    </w:p>
    <w:p w14:paraId="4ECEC352" w14:textId="77777777" w:rsidR="00F812CF" w:rsidRPr="005647EB" w:rsidRDefault="00F812CF" w:rsidP="002570E4">
      <w:pPr>
        <w:pStyle w:val="TH"/>
        <w:keepNext w:val="0"/>
        <w:keepLines w:val="0"/>
      </w:pPr>
      <w:r w:rsidRPr="005647EB">
        <w:t xml:space="preserve">Table 8.3.16.5-1: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F812CF" w:rsidRPr="005647EB" w14:paraId="144FC7BC" w14:textId="77777777" w:rsidTr="001E675B">
        <w:trPr>
          <w:cantSplit/>
          <w:tblHeader/>
          <w:jc w:val="center"/>
        </w:trPr>
        <w:tc>
          <w:tcPr>
            <w:tcW w:w="2093" w:type="dxa"/>
            <w:vMerge w:val="restart"/>
            <w:tcBorders>
              <w:top w:val="single" w:sz="4" w:space="0" w:color="auto"/>
              <w:left w:val="single" w:sz="4" w:space="0" w:color="auto"/>
            </w:tcBorders>
          </w:tcPr>
          <w:p w14:paraId="6D27F6BB" w14:textId="77777777" w:rsidR="00F812CF" w:rsidRPr="005647EB" w:rsidRDefault="00F812CF" w:rsidP="002570E4">
            <w:pPr>
              <w:pStyle w:val="TAH"/>
              <w:keepNext w:val="0"/>
              <w:keepLines w:val="0"/>
              <w:rPr>
                <w:rFonts w:cs="Arial"/>
              </w:rPr>
            </w:pPr>
            <w:r w:rsidRPr="005647EB">
              <w:rPr>
                <w:rFonts w:cs="Arial"/>
              </w:rPr>
              <w:t>Parameter</w:t>
            </w:r>
          </w:p>
        </w:tc>
        <w:tc>
          <w:tcPr>
            <w:tcW w:w="1276" w:type="dxa"/>
            <w:vMerge w:val="restart"/>
            <w:tcBorders>
              <w:top w:val="single" w:sz="4" w:space="0" w:color="auto"/>
            </w:tcBorders>
          </w:tcPr>
          <w:p w14:paraId="31314AE3" w14:textId="77777777" w:rsidR="00F812CF" w:rsidRPr="005647EB" w:rsidRDefault="00F812CF" w:rsidP="002570E4">
            <w:pPr>
              <w:pStyle w:val="TAH"/>
              <w:keepNext w:val="0"/>
              <w:keepLines w:val="0"/>
              <w:rPr>
                <w:rFonts w:cs="Arial"/>
              </w:rPr>
            </w:pPr>
            <w:r w:rsidRPr="005647EB">
              <w:rPr>
                <w:rFonts w:cs="Arial"/>
              </w:rPr>
              <w:t>Unit</w:t>
            </w:r>
          </w:p>
        </w:tc>
        <w:tc>
          <w:tcPr>
            <w:tcW w:w="2523" w:type="dxa"/>
            <w:gridSpan w:val="2"/>
            <w:tcBorders>
              <w:top w:val="single" w:sz="4" w:space="0" w:color="auto"/>
            </w:tcBorders>
          </w:tcPr>
          <w:p w14:paraId="4B12B01E" w14:textId="15711423" w:rsidR="00F812CF" w:rsidRPr="005647EB" w:rsidRDefault="00F812CF"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489" w:type="dxa"/>
            <w:gridSpan w:val="2"/>
            <w:tcBorders>
              <w:top w:val="single" w:sz="4" w:space="0" w:color="auto"/>
              <w:right w:val="single" w:sz="4" w:space="0" w:color="auto"/>
            </w:tcBorders>
          </w:tcPr>
          <w:p w14:paraId="26FB5DF2" w14:textId="57C9EAB4" w:rsidR="00F812CF" w:rsidRPr="005647EB" w:rsidRDefault="00F812CF"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F812CF" w:rsidRPr="005647EB" w14:paraId="12DA0413" w14:textId="77777777" w:rsidTr="001E675B">
        <w:trPr>
          <w:cantSplit/>
          <w:tblHeader/>
          <w:jc w:val="center"/>
        </w:trPr>
        <w:tc>
          <w:tcPr>
            <w:tcW w:w="2093" w:type="dxa"/>
            <w:vMerge/>
            <w:tcBorders>
              <w:left w:val="single" w:sz="4" w:space="0" w:color="auto"/>
              <w:bottom w:val="single" w:sz="4" w:space="0" w:color="auto"/>
            </w:tcBorders>
          </w:tcPr>
          <w:p w14:paraId="53AE4153" w14:textId="77777777" w:rsidR="00F812CF" w:rsidRPr="005647EB" w:rsidRDefault="00F812CF" w:rsidP="002570E4">
            <w:pPr>
              <w:pStyle w:val="TAH"/>
              <w:keepNext w:val="0"/>
              <w:keepLines w:val="0"/>
              <w:rPr>
                <w:rFonts w:cs="Arial"/>
              </w:rPr>
            </w:pPr>
          </w:p>
        </w:tc>
        <w:tc>
          <w:tcPr>
            <w:tcW w:w="1276" w:type="dxa"/>
            <w:vMerge/>
            <w:tcBorders>
              <w:bottom w:val="single" w:sz="4" w:space="0" w:color="auto"/>
            </w:tcBorders>
          </w:tcPr>
          <w:p w14:paraId="5F0CF8AC" w14:textId="77777777" w:rsidR="00F812CF" w:rsidRPr="005647EB" w:rsidRDefault="00F812CF" w:rsidP="002570E4">
            <w:pPr>
              <w:pStyle w:val="TAH"/>
              <w:keepNext w:val="0"/>
              <w:keepLines w:val="0"/>
              <w:rPr>
                <w:rFonts w:cs="Arial"/>
              </w:rPr>
            </w:pPr>
          </w:p>
        </w:tc>
        <w:tc>
          <w:tcPr>
            <w:tcW w:w="1275" w:type="dxa"/>
            <w:tcBorders>
              <w:bottom w:val="single" w:sz="4" w:space="0" w:color="auto"/>
            </w:tcBorders>
          </w:tcPr>
          <w:p w14:paraId="0FACD16D" w14:textId="77777777" w:rsidR="00F812CF" w:rsidRPr="005647EB" w:rsidRDefault="00F812CF" w:rsidP="002570E4">
            <w:pPr>
              <w:pStyle w:val="TAH"/>
              <w:keepNext w:val="0"/>
              <w:keepLines w:val="0"/>
              <w:rPr>
                <w:rFonts w:cs="Arial"/>
              </w:rPr>
            </w:pPr>
            <w:r w:rsidRPr="005647EB">
              <w:rPr>
                <w:rFonts w:cs="Arial"/>
              </w:rPr>
              <w:t>T1</w:t>
            </w:r>
          </w:p>
        </w:tc>
        <w:tc>
          <w:tcPr>
            <w:tcW w:w="1248" w:type="dxa"/>
            <w:tcBorders>
              <w:bottom w:val="single" w:sz="4" w:space="0" w:color="auto"/>
            </w:tcBorders>
          </w:tcPr>
          <w:p w14:paraId="73EB0E7F" w14:textId="77777777" w:rsidR="00F812CF" w:rsidRPr="005647EB" w:rsidRDefault="00F812CF" w:rsidP="002570E4">
            <w:pPr>
              <w:pStyle w:val="TAH"/>
              <w:keepNext w:val="0"/>
              <w:keepLines w:val="0"/>
              <w:rPr>
                <w:rFonts w:cs="Arial"/>
              </w:rPr>
            </w:pPr>
            <w:r w:rsidRPr="005647EB">
              <w:rPr>
                <w:rFonts w:cs="Arial"/>
              </w:rPr>
              <w:t>T2</w:t>
            </w:r>
          </w:p>
        </w:tc>
        <w:tc>
          <w:tcPr>
            <w:tcW w:w="1137" w:type="dxa"/>
            <w:tcBorders>
              <w:bottom w:val="single" w:sz="4" w:space="0" w:color="auto"/>
            </w:tcBorders>
          </w:tcPr>
          <w:p w14:paraId="1B981E6B" w14:textId="77777777" w:rsidR="00F812CF" w:rsidRPr="005647EB" w:rsidRDefault="00F812CF" w:rsidP="002570E4">
            <w:pPr>
              <w:pStyle w:val="TAH"/>
              <w:keepNext w:val="0"/>
              <w:keepLines w:val="0"/>
              <w:rPr>
                <w:rFonts w:cs="Arial"/>
              </w:rPr>
            </w:pPr>
            <w:r w:rsidRPr="005647EB">
              <w:rPr>
                <w:rFonts w:cs="Arial"/>
              </w:rPr>
              <w:t>T1</w:t>
            </w:r>
          </w:p>
        </w:tc>
        <w:tc>
          <w:tcPr>
            <w:tcW w:w="1352" w:type="dxa"/>
            <w:tcBorders>
              <w:bottom w:val="single" w:sz="4" w:space="0" w:color="auto"/>
            </w:tcBorders>
          </w:tcPr>
          <w:p w14:paraId="35D3A126" w14:textId="77777777" w:rsidR="00F812CF" w:rsidRPr="005647EB" w:rsidRDefault="00F812CF" w:rsidP="002570E4">
            <w:pPr>
              <w:pStyle w:val="TAH"/>
              <w:keepNext w:val="0"/>
              <w:keepLines w:val="0"/>
              <w:rPr>
                <w:rFonts w:cs="Arial"/>
              </w:rPr>
            </w:pPr>
            <w:r w:rsidRPr="005647EB">
              <w:rPr>
                <w:rFonts w:cs="Arial"/>
              </w:rPr>
              <w:t>T2</w:t>
            </w:r>
          </w:p>
        </w:tc>
      </w:tr>
      <w:tr w:rsidR="00F812CF" w:rsidRPr="005647EB" w14:paraId="74573BF7" w14:textId="77777777" w:rsidTr="002570E4">
        <w:trPr>
          <w:cantSplit/>
          <w:jc w:val="center"/>
        </w:trPr>
        <w:tc>
          <w:tcPr>
            <w:tcW w:w="2093" w:type="dxa"/>
            <w:tcBorders>
              <w:left w:val="single" w:sz="4" w:space="0" w:color="auto"/>
              <w:bottom w:val="single" w:sz="4" w:space="0" w:color="auto"/>
            </w:tcBorders>
          </w:tcPr>
          <w:p w14:paraId="50DB1B80" w14:textId="03AE9598" w:rsidR="00F812CF" w:rsidRPr="005647EB" w:rsidRDefault="00F812CF" w:rsidP="002570E4">
            <w:pPr>
              <w:pStyle w:val="TAL"/>
              <w:keepNext w:val="0"/>
              <w:keepLines w:val="0"/>
              <w:rPr>
                <w:rFonts w:cs="Arial"/>
                <w:bCs/>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276" w:type="dxa"/>
            <w:tcBorders>
              <w:bottom w:val="single" w:sz="4" w:space="0" w:color="auto"/>
            </w:tcBorders>
          </w:tcPr>
          <w:p w14:paraId="00BAEC19" w14:textId="77777777" w:rsidR="00F812CF" w:rsidRPr="005647EB" w:rsidRDefault="00F812CF" w:rsidP="002570E4">
            <w:pPr>
              <w:pStyle w:val="TAC"/>
              <w:keepNext w:val="0"/>
              <w:keepLines w:val="0"/>
              <w:rPr>
                <w:rFonts w:cs="Arial"/>
              </w:rPr>
            </w:pPr>
          </w:p>
        </w:tc>
        <w:tc>
          <w:tcPr>
            <w:tcW w:w="2523" w:type="dxa"/>
            <w:gridSpan w:val="2"/>
          </w:tcPr>
          <w:p w14:paraId="1E003275" w14:textId="77777777" w:rsidR="00F812CF" w:rsidRPr="005647EB" w:rsidRDefault="00F812CF" w:rsidP="002570E4">
            <w:pPr>
              <w:pStyle w:val="TAC"/>
              <w:keepNext w:val="0"/>
              <w:keepLines w:val="0"/>
              <w:rPr>
                <w:rFonts w:cs="Arial"/>
                <w:lang w:eastAsia="zh-CN"/>
              </w:rPr>
            </w:pPr>
            <w:r w:rsidRPr="005647EB">
              <w:rPr>
                <w:rFonts w:cs="Arial"/>
              </w:rPr>
              <w:t>1</w:t>
            </w:r>
          </w:p>
        </w:tc>
        <w:tc>
          <w:tcPr>
            <w:tcW w:w="2489" w:type="dxa"/>
            <w:gridSpan w:val="2"/>
            <w:tcBorders>
              <w:bottom w:val="single" w:sz="4" w:space="0" w:color="auto"/>
            </w:tcBorders>
          </w:tcPr>
          <w:p w14:paraId="089C6EE7" w14:textId="77777777" w:rsidR="00F812CF" w:rsidRPr="005647EB" w:rsidRDefault="00F812CF" w:rsidP="002570E4">
            <w:pPr>
              <w:pStyle w:val="TAC"/>
              <w:keepNext w:val="0"/>
              <w:keepLines w:val="0"/>
              <w:rPr>
                <w:rFonts w:cs="Arial"/>
                <w:lang w:eastAsia="zh-CN"/>
              </w:rPr>
            </w:pPr>
            <w:r w:rsidRPr="005647EB">
              <w:rPr>
                <w:rFonts w:cs="Arial"/>
                <w:lang w:eastAsia="zh-CN"/>
              </w:rPr>
              <w:t>2</w:t>
            </w:r>
          </w:p>
        </w:tc>
      </w:tr>
      <w:tr w:rsidR="00F812CF" w:rsidRPr="005647EB" w14:paraId="76F88660" w14:textId="77777777" w:rsidTr="002570E4">
        <w:trPr>
          <w:cantSplit/>
          <w:jc w:val="center"/>
        </w:trPr>
        <w:tc>
          <w:tcPr>
            <w:tcW w:w="2093" w:type="dxa"/>
            <w:tcBorders>
              <w:left w:val="single" w:sz="4" w:space="0" w:color="auto"/>
              <w:bottom w:val="single" w:sz="4" w:space="0" w:color="auto"/>
            </w:tcBorders>
          </w:tcPr>
          <w:p w14:paraId="51A46316" w14:textId="77777777" w:rsidR="00F812CF" w:rsidRPr="005647EB" w:rsidRDefault="00F812CF" w:rsidP="002570E4">
            <w:pPr>
              <w:pStyle w:val="TAL"/>
              <w:keepNext w:val="0"/>
              <w:keepLines w:val="0"/>
              <w:rPr>
                <w:rFonts w:cs="Arial"/>
                <w:bCs/>
              </w:rPr>
            </w:pPr>
            <w:r w:rsidRPr="005647EB">
              <w:rPr>
                <w:rFonts w:cs="Arial"/>
                <w:bCs/>
              </w:rPr>
              <w:t>BW</w:t>
            </w:r>
            <w:r w:rsidRPr="005647EB">
              <w:rPr>
                <w:rFonts w:cs="Arial"/>
                <w:vertAlign w:val="subscript"/>
              </w:rPr>
              <w:t>channel</w:t>
            </w:r>
          </w:p>
        </w:tc>
        <w:tc>
          <w:tcPr>
            <w:tcW w:w="1276" w:type="dxa"/>
            <w:tcBorders>
              <w:bottom w:val="single" w:sz="4" w:space="0" w:color="auto"/>
            </w:tcBorders>
          </w:tcPr>
          <w:p w14:paraId="2A7A17E3" w14:textId="77777777" w:rsidR="00F812CF" w:rsidRPr="005647EB" w:rsidRDefault="00F812CF" w:rsidP="002570E4">
            <w:pPr>
              <w:pStyle w:val="TAC"/>
              <w:keepNext w:val="0"/>
              <w:keepLines w:val="0"/>
              <w:rPr>
                <w:rFonts w:cs="Arial"/>
              </w:rPr>
            </w:pPr>
            <w:r w:rsidRPr="005647EB">
              <w:rPr>
                <w:rFonts w:cs="Arial"/>
              </w:rPr>
              <w:t>MHz</w:t>
            </w:r>
          </w:p>
        </w:tc>
        <w:tc>
          <w:tcPr>
            <w:tcW w:w="2523" w:type="dxa"/>
            <w:gridSpan w:val="2"/>
          </w:tcPr>
          <w:p w14:paraId="28F33197" w14:textId="77777777" w:rsidR="00F812CF" w:rsidRPr="005647EB" w:rsidRDefault="00F812CF" w:rsidP="002570E4">
            <w:pPr>
              <w:pStyle w:val="TAC"/>
              <w:keepNext w:val="0"/>
              <w:keepLines w:val="0"/>
              <w:rPr>
                <w:rFonts w:cs="Arial"/>
                <w:lang w:eastAsia="zh-CN"/>
              </w:rPr>
            </w:pPr>
            <w:r w:rsidRPr="005647EB">
              <w:rPr>
                <w:rFonts w:cs="Arial"/>
              </w:rPr>
              <w:t>1</w:t>
            </w:r>
            <w:r w:rsidRPr="005647EB">
              <w:rPr>
                <w:rFonts w:cs="Arial"/>
                <w:lang w:eastAsia="zh-CN"/>
              </w:rPr>
              <w:t>0</w:t>
            </w:r>
          </w:p>
        </w:tc>
        <w:tc>
          <w:tcPr>
            <w:tcW w:w="2489" w:type="dxa"/>
            <w:gridSpan w:val="2"/>
            <w:tcBorders>
              <w:bottom w:val="single" w:sz="4" w:space="0" w:color="auto"/>
            </w:tcBorders>
          </w:tcPr>
          <w:p w14:paraId="14C22455" w14:textId="77777777" w:rsidR="00F812CF" w:rsidRPr="005647EB" w:rsidRDefault="00F812CF" w:rsidP="002570E4">
            <w:pPr>
              <w:pStyle w:val="TAC"/>
              <w:keepNext w:val="0"/>
              <w:keepLines w:val="0"/>
              <w:rPr>
                <w:rFonts w:cs="Arial"/>
                <w:lang w:eastAsia="zh-CN"/>
              </w:rPr>
            </w:pPr>
            <w:r w:rsidRPr="005647EB">
              <w:rPr>
                <w:rFonts w:cs="Arial"/>
                <w:lang w:eastAsia="zh-CN"/>
              </w:rPr>
              <w:t>10</w:t>
            </w:r>
          </w:p>
        </w:tc>
      </w:tr>
      <w:tr w:rsidR="00F812CF" w:rsidRPr="005647EB" w14:paraId="7EBA00AB" w14:textId="77777777" w:rsidTr="002570E4">
        <w:trPr>
          <w:cantSplit/>
          <w:jc w:val="center"/>
        </w:trPr>
        <w:tc>
          <w:tcPr>
            <w:tcW w:w="2093" w:type="dxa"/>
            <w:tcBorders>
              <w:left w:val="single" w:sz="4" w:space="0" w:color="auto"/>
              <w:bottom w:val="single" w:sz="4" w:space="0" w:color="auto"/>
            </w:tcBorders>
          </w:tcPr>
          <w:p w14:paraId="3748053D" w14:textId="3003D8C6" w:rsidR="00F812CF" w:rsidRPr="005647EB" w:rsidRDefault="00F812CF"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p>
          <w:p w14:paraId="60FDD272" w14:textId="4885FB6F" w:rsidR="00F812CF" w:rsidRPr="005647EB" w:rsidRDefault="00F812CF"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047F3EBA" w14:textId="77777777" w:rsidR="00F812CF" w:rsidRPr="005647EB" w:rsidRDefault="00F812CF" w:rsidP="002570E4">
            <w:pPr>
              <w:pStyle w:val="TAC"/>
              <w:keepNext w:val="0"/>
              <w:keepLines w:val="0"/>
              <w:rPr>
                <w:rFonts w:cs="Arial"/>
              </w:rPr>
            </w:pPr>
          </w:p>
        </w:tc>
        <w:tc>
          <w:tcPr>
            <w:tcW w:w="2523" w:type="dxa"/>
            <w:gridSpan w:val="2"/>
          </w:tcPr>
          <w:p w14:paraId="20961AD9" w14:textId="748D091E" w:rsidR="00F812CF" w:rsidRPr="005647EB" w:rsidRDefault="00F812CF" w:rsidP="002570E4">
            <w:pPr>
              <w:pStyle w:val="TAC"/>
              <w:keepNext w:val="0"/>
              <w:keepLines w:val="0"/>
              <w:rPr>
                <w:rFonts w:cs="Arial"/>
                <w:lang w:eastAsia="zh-CN"/>
              </w:rPr>
            </w:pPr>
            <w:r w:rsidRPr="005647EB">
              <w:rPr>
                <w:rFonts w:cs="Arial"/>
                <w:lang w:eastAsia="zh-CN"/>
              </w:rPr>
              <w:t>R.2</w:t>
            </w:r>
            <w:r w:rsidRPr="005647EB">
              <w:rPr>
                <w:rFonts w:cs="Arial"/>
              </w:rPr>
              <w:t>1</w:t>
            </w:r>
            <w:r w:rsidR="002570E4" w:rsidRPr="005647EB">
              <w:rPr>
                <w:rFonts w:cs="Arial"/>
                <w:lang w:eastAsia="zh-CN"/>
              </w:rPr>
              <w:t xml:space="preserve"> </w:t>
            </w:r>
            <w:r w:rsidRPr="005647EB">
              <w:rPr>
                <w:rFonts w:cs="Arial"/>
                <w:lang w:eastAsia="zh-CN"/>
              </w:rPr>
              <w:t>FDD</w:t>
            </w:r>
          </w:p>
        </w:tc>
        <w:tc>
          <w:tcPr>
            <w:tcW w:w="2489" w:type="dxa"/>
            <w:gridSpan w:val="2"/>
            <w:tcBorders>
              <w:bottom w:val="single" w:sz="4" w:space="0" w:color="auto"/>
            </w:tcBorders>
          </w:tcPr>
          <w:p w14:paraId="3990AFEE" w14:textId="77777777" w:rsidR="00F812CF" w:rsidRPr="005647EB" w:rsidRDefault="00F812CF" w:rsidP="002570E4">
            <w:pPr>
              <w:pStyle w:val="TAC"/>
              <w:keepNext w:val="0"/>
              <w:keepLines w:val="0"/>
              <w:rPr>
                <w:rFonts w:cs="Arial"/>
                <w:lang w:eastAsia="zh-CN"/>
              </w:rPr>
            </w:pPr>
            <w:r w:rsidRPr="005647EB">
              <w:rPr>
                <w:rFonts w:cs="Arial"/>
                <w:lang w:eastAsia="zh-CN"/>
              </w:rPr>
              <w:t>-</w:t>
            </w:r>
          </w:p>
        </w:tc>
      </w:tr>
      <w:tr w:rsidR="00F812CF" w:rsidRPr="005647EB" w14:paraId="03743020" w14:textId="77777777" w:rsidTr="002570E4">
        <w:trPr>
          <w:cantSplit/>
          <w:jc w:val="center"/>
        </w:trPr>
        <w:tc>
          <w:tcPr>
            <w:tcW w:w="2093" w:type="dxa"/>
            <w:tcBorders>
              <w:left w:val="single" w:sz="4" w:space="0" w:color="auto"/>
              <w:bottom w:val="single" w:sz="4" w:space="0" w:color="auto"/>
            </w:tcBorders>
          </w:tcPr>
          <w:p w14:paraId="40B89DB4" w14:textId="62566ED0" w:rsidR="00F812CF" w:rsidRPr="005647EB" w:rsidRDefault="00F812CF" w:rsidP="002570E4">
            <w:pPr>
              <w:pStyle w:val="TAL"/>
              <w:keepNext w:val="0"/>
              <w:keepLines w:val="0"/>
              <w:rPr>
                <w:rFonts w:cs="Arial"/>
              </w:rPr>
            </w:pPr>
            <w:r w:rsidRPr="005647EB">
              <w:rPr>
                <w:rFonts w:cs="Arial"/>
              </w:rPr>
              <w:t>MPDCCH</w:t>
            </w:r>
            <w:r w:rsidR="002570E4" w:rsidRPr="005647EB">
              <w:rPr>
                <w:rFonts w:cs="Arial"/>
              </w:rPr>
              <w:t xml:space="preserve"> </w:t>
            </w:r>
            <w:r w:rsidRPr="005647EB">
              <w:rPr>
                <w:rFonts w:cs="Arial"/>
              </w:rPr>
              <w:t>parameters:</w:t>
            </w:r>
          </w:p>
          <w:p w14:paraId="0586C65B" w14:textId="62411FD8" w:rsidR="00F812CF" w:rsidRPr="005647EB" w:rsidRDefault="00F812CF"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1E743ADF" w14:textId="77777777" w:rsidR="00F812CF" w:rsidRPr="005647EB" w:rsidRDefault="00F812CF" w:rsidP="002570E4">
            <w:pPr>
              <w:pStyle w:val="TAC"/>
              <w:keepNext w:val="0"/>
              <w:keepLines w:val="0"/>
              <w:rPr>
                <w:rFonts w:cs="Arial"/>
              </w:rPr>
            </w:pPr>
          </w:p>
        </w:tc>
        <w:tc>
          <w:tcPr>
            <w:tcW w:w="2523" w:type="dxa"/>
            <w:gridSpan w:val="2"/>
          </w:tcPr>
          <w:p w14:paraId="6C033E1F" w14:textId="0E750DDC" w:rsidR="00F812CF" w:rsidRPr="005647EB" w:rsidRDefault="00F812CF" w:rsidP="002570E4">
            <w:pPr>
              <w:pStyle w:val="TAC"/>
              <w:keepNext w:val="0"/>
              <w:keepLines w:val="0"/>
              <w:rPr>
                <w:rFonts w:cs="Arial"/>
                <w:lang w:eastAsia="zh-CN"/>
              </w:rPr>
            </w:pPr>
            <w:r w:rsidRPr="005647EB">
              <w:rPr>
                <w:rFonts w:cs="Arial"/>
                <w:lang w:eastAsia="zh-CN"/>
              </w:rPr>
              <w:t>R.1</w:t>
            </w:r>
            <w:r w:rsidRPr="005647EB">
              <w:rPr>
                <w:rFonts w:cs="Arial"/>
              </w:rPr>
              <w:t>7</w:t>
            </w:r>
            <w:r w:rsidR="002570E4" w:rsidRPr="005647EB">
              <w:rPr>
                <w:rFonts w:cs="Arial"/>
                <w:lang w:eastAsia="zh-CN"/>
              </w:rPr>
              <w:t xml:space="preserve"> </w:t>
            </w:r>
            <w:r w:rsidRPr="005647EB">
              <w:rPr>
                <w:rFonts w:cs="Arial"/>
                <w:lang w:eastAsia="zh-CN"/>
              </w:rPr>
              <w:t>FDD</w:t>
            </w:r>
          </w:p>
        </w:tc>
        <w:tc>
          <w:tcPr>
            <w:tcW w:w="2489" w:type="dxa"/>
            <w:gridSpan w:val="2"/>
            <w:tcBorders>
              <w:bottom w:val="single" w:sz="4" w:space="0" w:color="auto"/>
            </w:tcBorders>
          </w:tcPr>
          <w:p w14:paraId="5373258B" w14:textId="3C80CD1A" w:rsidR="00F812CF" w:rsidRPr="005647EB" w:rsidRDefault="00F812CF" w:rsidP="002570E4">
            <w:pPr>
              <w:pStyle w:val="TAC"/>
              <w:keepNext w:val="0"/>
              <w:keepLines w:val="0"/>
              <w:rPr>
                <w:rFonts w:cs="Arial"/>
                <w:lang w:eastAsia="zh-CN"/>
              </w:rPr>
            </w:pPr>
            <w:r w:rsidRPr="005647EB">
              <w:rPr>
                <w:rFonts w:cs="Arial"/>
                <w:lang w:eastAsia="zh-CN"/>
              </w:rPr>
              <w:t>R.1</w:t>
            </w:r>
            <w:r w:rsidRPr="005647EB">
              <w:rPr>
                <w:rFonts w:cs="Arial"/>
              </w:rPr>
              <w:t>7</w:t>
            </w:r>
            <w:r w:rsidR="002570E4" w:rsidRPr="005647EB">
              <w:rPr>
                <w:rFonts w:cs="Arial"/>
                <w:lang w:eastAsia="zh-CN"/>
              </w:rPr>
              <w:t xml:space="preserve"> </w:t>
            </w:r>
            <w:r w:rsidRPr="005647EB">
              <w:rPr>
                <w:rFonts w:cs="Arial"/>
                <w:lang w:eastAsia="zh-CN"/>
              </w:rPr>
              <w:t>FDD</w:t>
            </w:r>
          </w:p>
        </w:tc>
      </w:tr>
      <w:tr w:rsidR="00F812CF" w:rsidRPr="005647EB" w14:paraId="52CEAAAA" w14:textId="77777777" w:rsidTr="002570E4">
        <w:trPr>
          <w:cantSplit/>
          <w:jc w:val="center"/>
        </w:trPr>
        <w:tc>
          <w:tcPr>
            <w:tcW w:w="2093" w:type="dxa"/>
            <w:tcBorders>
              <w:left w:val="single" w:sz="4" w:space="0" w:color="auto"/>
              <w:bottom w:val="single" w:sz="4" w:space="0" w:color="auto"/>
            </w:tcBorders>
          </w:tcPr>
          <w:p w14:paraId="1B66DAF3" w14:textId="42B0C32F" w:rsidR="00F812CF" w:rsidRPr="005647EB" w:rsidRDefault="00F812CF"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p>
        </w:tc>
        <w:tc>
          <w:tcPr>
            <w:tcW w:w="1276" w:type="dxa"/>
            <w:tcBorders>
              <w:bottom w:val="single" w:sz="4" w:space="0" w:color="auto"/>
            </w:tcBorders>
          </w:tcPr>
          <w:p w14:paraId="53EA4CE8" w14:textId="77777777" w:rsidR="00F812CF" w:rsidRPr="005647EB" w:rsidRDefault="00F812CF" w:rsidP="002570E4">
            <w:pPr>
              <w:pStyle w:val="TAC"/>
              <w:keepNext w:val="0"/>
              <w:keepLines w:val="0"/>
              <w:rPr>
                <w:rFonts w:cs="Arial"/>
              </w:rPr>
            </w:pPr>
          </w:p>
        </w:tc>
        <w:tc>
          <w:tcPr>
            <w:tcW w:w="2523" w:type="dxa"/>
            <w:gridSpan w:val="2"/>
          </w:tcPr>
          <w:p w14:paraId="5E9535B3" w14:textId="3F5AEDAC" w:rsidR="00F812CF" w:rsidRPr="005647EB" w:rsidRDefault="00F812CF" w:rsidP="002570E4">
            <w:pPr>
              <w:pStyle w:val="TAC"/>
              <w:keepNext w:val="0"/>
              <w:keepLines w:val="0"/>
              <w:rPr>
                <w:rFonts w:cs="v4.2.0"/>
                <w:lang w:eastAsia="zh-CN"/>
              </w:rPr>
            </w:pPr>
            <w:r w:rsidRPr="005647EB">
              <w:rPr>
                <w:rFonts w:cs="v4.2.0"/>
                <w:lang w:eastAsia="zh-CN"/>
              </w:rPr>
              <w:t>OP.21</w:t>
            </w:r>
            <w:r w:rsidR="002570E4" w:rsidRPr="005647EB">
              <w:rPr>
                <w:rFonts w:cs="v4.2.0"/>
                <w:lang w:eastAsia="zh-CN"/>
              </w:rPr>
              <w:t xml:space="preserve"> </w:t>
            </w:r>
            <w:r w:rsidRPr="005647EB">
              <w:rPr>
                <w:rFonts w:cs="v4.2.0"/>
                <w:lang w:eastAsia="zh-CN"/>
              </w:rPr>
              <w:t>FDD</w:t>
            </w:r>
          </w:p>
        </w:tc>
        <w:tc>
          <w:tcPr>
            <w:tcW w:w="2489" w:type="dxa"/>
            <w:gridSpan w:val="2"/>
            <w:tcBorders>
              <w:bottom w:val="single" w:sz="4" w:space="0" w:color="auto"/>
            </w:tcBorders>
          </w:tcPr>
          <w:p w14:paraId="1D39F091" w14:textId="64476D74" w:rsidR="00F812CF" w:rsidRPr="005647EB" w:rsidRDefault="00F812CF" w:rsidP="002570E4">
            <w:pPr>
              <w:pStyle w:val="TAC"/>
              <w:keepNext w:val="0"/>
              <w:keepLines w:val="0"/>
              <w:rPr>
                <w:rFonts w:cs="v4.2.0"/>
                <w:lang w:eastAsia="zh-CN"/>
              </w:rPr>
            </w:pPr>
            <w:r w:rsidRPr="005647EB">
              <w:rPr>
                <w:rFonts w:cs="Arial"/>
              </w:rPr>
              <w:t>OP.6</w:t>
            </w:r>
            <w:r w:rsidR="002570E4" w:rsidRPr="005647EB">
              <w:rPr>
                <w:rFonts w:cs="Arial"/>
              </w:rPr>
              <w:t xml:space="preserve"> </w:t>
            </w:r>
            <w:r w:rsidRPr="005647EB">
              <w:rPr>
                <w:rFonts w:cs="Arial"/>
              </w:rPr>
              <w:t>FDD</w:t>
            </w:r>
          </w:p>
        </w:tc>
      </w:tr>
      <w:tr w:rsidR="00F812CF" w:rsidRPr="005647EB" w14:paraId="6300A87C" w14:textId="77777777" w:rsidTr="002570E4">
        <w:trPr>
          <w:cantSplit/>
          <w:jc w:val="center"/>
        </w:trPr>
        <w:tc>
          <w:tcPr>
            <w:tcW w:w="2093" w:type="dxa"/>
            <w:tcBorders>
              <w:left w:val="single" w:sz="4" w:space="0" w:color="auto"/>
              <w:bottom w:val="single" w:sz="4" w:space="0" w:color="auto"/>
            </w:tcBorders>
          </w:tcPr>
          <w:p w14:paraId="5D761A3E" w14:textId="77777777" w:rsidR="00F812CF" w:rsidRPr="005647EB" w:rsidRDefault="00F812CF" w:rsidP="002570E4">
            <w:pPr>
              <w:pStyle w:val="TAL"/>
              <w:keepNext w:val="0"/>
              <w:keepLines w:val="0"/>
              <w:rPr>
                <w:rFonts w:cs="Arial"/>
              </w:rPr>
            </w:pPr>
            <w:r w:rsidRPr="005647EB">
              <w:rPr>
                <w:rFonts w:cs="Arial"/>
                <w:bCs/>
              </w:rPr>
              <w:t>PBCH_RA</w:t>
            </w:r>
          </w:p>
        </w:tc>
        <w:tc>
          <w:tcPr>
            <w:tcW w:w="1276" w:type="dxa"/>
            <w:tcBorders>
              <w:bottom w:val="single" w:sz="4" w:space="0" w:color="auto"/>
            </w:tcBorders>
          </w:tcPr>
          <w:p w14:paraId="16D9983D" w14:textId="77777777" w:rsidR="00F812CF" w:rsidRPr="005647EB" w:rsidRDefault="00F812CF" w:rsidP="002570E4">
            <w:pPr>
              <w:pStyle w:val="TAC"/>
              <w:keepNext w:val="0"/>
              <w:keepLines w:val="0"/>
              <w:rPr>
                <w:rFonts w:cs="Arial"/>
              </w:rPr>
            </w:pPr>
            <w:r w:rsidRPr="005647EB">
              <w:rPr>
                <w:rFonts w:cs="Arial"/>
              </w:rPr>
              <w:t>dB</w:t>
            </w:r>
          </w:p>
        </w:tc>
        <w:tc>
          <w:tcPr>
            <w:tcW w:w="2523" w:type="dxa"/>
            <w:gridSpan w:val="2"/>
            <w:vMerge w:val="restart"/>
            <w:vAlign w:val="center"/>
          </w:tcPr>
          <w:p w14:paraId="34B21C3A" w14:textId="77777777" w:rsidR="00F812CF" w:rsidRPr="005647EB" w:rsidRDefault="00F812CF" w:rsidP="002570E4">
            <w:pPr>
              <w:pStyle w:val="TAC"/>
              <w:keepNext w:val="0"/>
              <w:keepLines w:val="0"/>
              <w:rPr>
                <w:rFonts w:cs="Arial"/>
              </w:rPr>
            </w:pPr>
            <w:r w:rsidRPr="005647EB">
              <w:rPr>
                <w:rFonts w:cs="Arial"/>
              </w:rPr>
              <w:t>-3</w:t>
            </w:r>
          </w:p>
        </w:tc>
        <w:tc>
          <w:tcPr>
            <w:tcW w:w="2489" w:type="dxa"/>
            <w:gridSpan w:val="2"/>
            <w:vMerge w:val="restart"/>
            <w:vAlign w:val="center"/>
          </w:tcPr>
          <w:p w14:paraId="2FF19C29" w14:textId="77777777" w:rsidR="00F812CF" w:rsidRPr="005647EB" w:rsidRDefault="00F812CF" w:rsidP="002570E4">
            <w:pPr>
              <w:pStyle w:val="TAC"/>
              <w:keepNext w:val="0"/>
              <w:keepLines w:val="0"/>
              <w:rPr>
                <w:rFonts w:cs="Arial"/>
              </w:rPr>
            </w:pPr>
            <w:r w:rsidRPr="005647EB">
              <w:rPr>
                <w:rFonts w:cs="Arial"/>
              </w:rPr>
              <w:t>-3</w:t>
            </w:r>
          </w:p>
        </w:tc>
      </w:tr>
      <w:tr w:rsidR="00F812CF" w:rsidRPr="005647EB" w14:paraId="4E283DEF" w14:textId="77777777" w:rsidTr="002570E4">
        <w:trPr>
          <w:cantSplit/>
          <w:jc w:val="center"/>
        </w:trPr>
        <w:tc>
          <w:tcPr>
            <w:tcW w:w="2093" w:type="dxa"/>
            <w:tcBorders>
              <w:left w:val="single" w:sz="4" w:space="0" w:color="auto"/>
              <w:bottom w:val="single" w:sz="4" w:space="0" w:color="auto"/>
            </w:tcBorders>
          </w:tcPr>
          <w:p w14:paraId="2B4C83DA" w14:textId="77777777" w:rsidR="00F812CF" w:rsidRPr="005647EB" w:rsidRDefault="00F812CF" w:rsidP="002570E4">
            <w:pPr>
              <w:pStyle w:val="TAL"/>
              <w:keepNext w:val="0"/>
              <w:keepLines w:val="0"/>
              <w:rPr>
                <w:rFonts w:cs="Arial"/>
              </w:rPr>
            </w:pPr>
            <w:r w:rsidRPr="005647EB">
              <w:rPr>
                <w:rFonts w:cs="Arial"/>
                <w:bCs/>
              </w:rPr>
              <w:t>PBCH_RB</w:t>
            </w:r>
          </w:p>
        </w:tc>
        <w:tc>
          <w:tcPr>
            <w:tcW w:w="1276" w:type="dxa"/>
            <w:tcBorders>
              <w:bottom w:val="single" w:sz="4" w:space="0" w:color="auto"/>
            </w:tcBorders>
          </w:tcPr>
          <w:p w14:paraId="316AFDC4" w14:textId="77777777" w:rsidR="00F812CF" w:rsidRPr="005647EB" w:rsidRDefault="00F812CF" w:rsidP="002570E4">
            <w:pPr>
              <w:pStyle w:val="TAC"/>
              <w:keepNext w:val="0"/>
              <w:keepLines w:val="0"/>
              <w:rPr>
                <w:rFonts w:cs="Arial"/>
              </w:rPr>
            </w:pPr>
            <w:r w:rsidRPr="005647EB">
              <w:rPr>
                <w:rFonts w:cs="Arial"/>
              </w:rPr>
              <w:t>dB</w:t>
            </w:r>
          </w:p>
        </w:tc>
        <w:tc>
          <w:tcPr>
            <w:tcW w:w="2523" w:type="dxa"/>
            <w:gridSpan w:val="2"/>
            <w:vMerge/>
          </w:tcPr>
          <w:p w14:paraId="70960B30" w14:textId="77777777" w:rsidR="00F812CF" w:rsidRPr="005647EB" w:rsidRDefault="00F812CF" w:rsidP="002570E4">
            <w:pPr>
              <w:pStyle w:val="TAC"/>
              <w:keepNext w:val="0"/>
              <w:keepLines w:val="0"/>
              <w:rPr>
                <w:rFonts w:cs="Arial"/>
              </w:rPr>
            </w:pPr>
          </w:p>
        </w:tc>
        <w:tc>
          <w:tcPr>
            <w:tcW w:w="2489" w:type="dxa"/>
            <w:gridSpan w:val="2"/>
            <w:vMerge/>
          </w:tcPr>
          <w:p w14:paraId="4738191D" w14:textId="77777777" w:rsidR="00F812CF" w:rsidRPr="005647EB" w:rsidRDefault="00F812CF" w:rsidP="002570E4">
            <w:pPr>
              <w:pStyle w:val="TAC"/>
              <w:keepNext w:val="0"/>
              <w:keepLines w:val="0"/>
              <w:rPr>
                <w:rFonts w:cs="Arial"/>
              </w:rPr>
            </w:pPr>
          </w:p>
        </w:tc>
      </w:tr>
      <w:tr w:rsidR="00F812CF" w:rsidRPr="005647EB" w14:paraId="7C42048E" w14:textId="77777777" w:rsidTr="002570E4">
        <w:trPr>
          <w:cantSplit/>
          <w:jc w:val="center"/>
        </w:trPr>
        <w:tc>
          <w:tcPr>
            <w:tcW w:w="2093" w:type="dxa"/>
            <w:tcBorders>
              <w:left w:val="single" w:sz="4" w:space="0" w:color="auto"/>
              <w:bottom w:val="single" w:sz="4" w:space="0" w:color="auto"/>
            </w:tcBorders>
          </w:tcPr>
          <w:p w14:paraId="78DCCFD7" w14:textId="77777777" w:rsidR="00F812CF" w:rsidRPr="005647EB" w:rsidRDefault="00F812CF" w:rsidP="002570E4">
            <w:pPr>
              <w:pStyle w:val="TAL"/>
              <w:keepNext w:val="0"/>
              <w:keepLines w:val="0"/>
              <w:rPr>
                <w:rFonts w:cs="Arial"/>
              </w:rPr>
            </w:pPr>
            <w:r w:rsidRPr="005647EB">
              <w:rPr>
                <w:rFonts w:cs="Arial"/>
              </w:rPr>
              <w:t>PSS_RA</w:t>
            </w:r>
          </w:p>
        </w:tc>
        <w:tc>
          <w:tcPr>
            <w:tcW w:w="1276" w:type="dxa"/>
            <w:tcBorders>
              <w:bottom w:val="single" w:sz="4" w:space="0" w:color="auto"/>
            </w:tcBorders>
          </w:tcPr>
          <w:p w14:paraId="4A1E5906" w14:textId="77777777" w:rsidR="00F812CF" w:rsidRPr="005647EB" w:rsidRDefault="00F812CF" w:rsidP="002570E4">
            <w:pPr>
              <w:pStyle w:val="TAC"/>
              <w:keepNext w:val="0"/>
              <w:keepLines w:val="0"/>
              <w:rPr>
                <w:rFonts w:cs="Arial"/>
              </w:rPr>
            </w:pPr>
            <w:r w:rsidRPr="005647EB">
              <w:rPr>
                <w:rFonts w:cs="Arial"/>
              </w:rPr>
              <w:t>dB</w:t>
            </w:r>
          </w:p>
        </w:tc>
        <w:tc>
          <w:tcPr>
            <w:tcW w:w="2523" w:type="dxa"/>
            <w:gridSpan w:val="2"/>
            <w:vMerge/>
          </w:tcPr>
          <w:p w14:paraId="094A2701" w14:textId="77777777" w:rsidR="00F812CF" w:rsidRPr="005647EB" w:rsidRDefault="00F812CF" w:rsidP="002570E4">
            <w:pPr>
              <w:pStyle w:val="TAC"/>
              <w:keepNext w:val="0"/>
              <w:keepLines w:val="0"/>
              <w:rPr>
                <w:rFonts w:cs="Arial"/>
              </w:rPr>
            </w:pPr>
          </w:p>
        </w:tc>
        <w:tc>
          <w:tcPr>
            <w:tcW w:w="2489" w:type="dxa"/>
            <w:gridSpan w:val="2"/>
            <w:vMerge/>
          </w:tcPr>
          <w:p w14:paraId="7CC71372" w14:textId="77777777" w:rsidR="00F812CF" w:rsidRPr="005647EB" w:rsidRDefault="00F812CF" w:rsidP="002570E4">
            <w:pPr>
              <w:pStyle w:val="TAC"/>
              <w:keepNext w:val="0"/>
              <w:keepLines w:val="0"/>
              <w:rPr>
                <w:rFonts w:cs="Arial"/>
              </w:rPr>
            </w:pPr>
          </w:p>
        </w:tc>
      </w:tr>
      <w:tr w:rsidR="00F812CF" w:rsidRPr="005647EB" w14:paraId="319FB6EF" w14:textId="77777777" w:rsidTr="002570E4">
        <w:trPr>
          <w:cantSplit/>
          <w:jc w:val="center"/>
        </w:trPr>
        <w:tc>
          <w:tcPr>
            <w:tcW w:w="2093" w:type="dxa"/>
            <w:tcBorders>
              <w:left w:val="single" w:sz="4" w:space="0" w:color="auto"/>
            </w:tcBorders>
          </w:tcPr>
          <w:p w14:paraId="0BB5BD71" w14:textId="77777777" w:rsidR="00F812CF" w:rsidRPr="005647EB" w:rsidRDefault="00F812CF" w:rsidP="002570E4">
            <w:pPr>
              <w:pStyle w:val="TAL"/>
              <w:keepNext w:val="0"/>
              <w:keepLines w:val="0"/>
              <w:rPr>
                <w:rFonts w:cs="Arial"/>
                <w:lang w:eastAsia="zh-CN"/>
              </w:rPr>
            </w:pPr>
            <w:r w:rsidRPr="005647EB">
              <w:rPr>
                <w:rFonts w:cs="Arial"/>
              </w:rPr>
              <w:t>SSS_RA</w:t>
            </w:r>
          </w:p>
        </w:tc>
        <w:tc>
          <w:tcPr>
            <w:tcW w:w="1276" w:type="dxa"/>
          </w:tcPr>
          <w:p w14:paraId="56314349" w14:textId="77777777" w:rsidR="00F812CF" w:rsidRPr="005647EB" w:rsidRDefault="00F812CF" w:rsidP="002570E4">
            <w:pPr>
              <w:pStyle w:val="TAC"/>
              <w:keepNext w:val="0"/>
              <w:keepLines w:val="0"/>
              <w:rPr>
                <w:rFonts w:cs="Arial"/>
                <w:lang w:eastAsia="zh-CN"/>
              </w:rPr>
            </w:pPr>
            <w:r w:rsidRPr="005647EB">
              <w:rPr>
                <w:rFonts w:cs="Arial"/>
              </w:rPr>
              <w:t>dB</w:t>
            </w:r>
          </w:p>
        </w:tc>
        <w:tc>
          <w:tcPr>
            <w:tcW w:w="2523" w:type="dxa"/>
            <w:gridSpan w:val="2"/>
            <w:vMerge/>
          </w:tcPr>
          <w:p w14:paraId="3AEF19F1" w14:textId="77777777" w:rsidR="00F812CF" w:rsidRPr="005647EB" w:rsidRDefault="00F812CF" w:rsidP="002570E4">
            <w:pPr>
              <w:pStyle w:val="TAC"/>
              <w:keepNext w:val="0"/>
              <w:keepLines w:val="0"/>
              <w:rPr>
                <w:rFonts w:cs="Arial"/>
              </w:rPr>
            </w:pPr>
          </w:p>
        </w:tc>
        <w:tc>
          <w:tcPr>
            <w:tcW w:w="2489" w:type="dxa"/>
            <w:gridSpan w:val="2"/>
            <w:vMerge/>
          </w:tcPr>
          <w:p w14:paraId="01C304E7" w14:textId="77777777" w:rsidR="00F812CF" w:rsidRPr="005647EB" w:rsidRDefault="00F812CF" w:rsidP="002570E4">
            <w:pPr>
              <w:pStyle w:val="TAC"/>
              <w:keepNext w:val="0"/>
              <w:keepLines w:val="0"/>
              <w:rPr>
                <w:rFonts w:cs="Arial"/>
              </w:rPr>
            </w:pPr>
          </w:p>
        </w:tc>
      </w:tr>
      <w:tr w:rsidR="00F812CF" w:rsidRPr="005647EB" w14:paraId="524D9CD0" w14:textId="77777777" w:rsidTr="002570E4">
        <w:trPr>
          <w:cantSplit/>
          <w:jc w:val="center"/>
        </w:trPr>
        <w:tc>
          <w:tcPr>
            <w:tcW w:w="2093" w:type="dxa"/>
            <w:tcBorders>
              <w:left w:val="single" w:sz="4" w:space="0" w:color="auto"/>
              <w:bottom w:val="single" w:sz="4" w:space="0" w:color="auto"/>
            </w:tcBorders>
          </w:tcPr>
          <w:p w14:paraId="5739BE53" w14:textId="77777777" w:rsidR="00F812CF" w:rsidRPr="005647EB" w:rsidRDefault="00F812CF" w:rsidP="002570E4">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5D475C47" w14:textId="77777777" w:rsidR="00F812CF" w:rsidRPr="005647EB" w:rsidRDefault="00F812CF" w:rsidP="002570E4">
            <w:pPr>
              <w:pStyle w:val="TAC"/>
              <w:keepNext w:val="0"/>
              <w:keepLines w:val="0"/>
              <w:rPr>
                <w:rFonts w:cs="v4.2.0"/>
                <w:lang w:eastAsia="zh-CN"/>
              </w:rPr>
            </w:pPr>
            <w:r w:rsidRPr="005647EB">
              <w:rPr>
                <w:rFonts w:cs="v4.2.0"/>
                <w:lang w:eastAsia="zh-CN"/>
              </w:rPr>
              <w:t>dB</w:t>
            </w:r>
          </w:p>
        </w:tc>
        <w:tc>
          <w:tcPr>
            <w:tcW w:w="2523" w:type="dxa"/>
            <w:gridSpan w:val="2"/>
            <w:vMerge/>
          </w:tcPr>
          <w:p w14:paraId="15ABFFBD" w14:textId="77777777" w:rsidR="00F812CF" w:rsidRPr="005647EB" w:rsidRDefault="00F812CF" w:rsidP="002570E4">
            <w:pPr>
              <w:pStyle w:val="TAC"/>
              <w:keepNext w:val="0"/>
              <w:keepLines w:val="0"/>
              <w:rPr>
                <w:rFonts w:cs="Arial"/>
              </w:rPr>
            </w:pPr>
          </w:p>
        </w:tc>
        <w:tc>
          <w:tcPr>
            <w:tcW w:w="2489" w:type="dxa"/>
            <w:gridSpan w:val="2"/>
            <w:vMerge/>
          </w:tcPr>
          <w:p w14:paraId="027EB760" w14:textId="77777777" w:rsidR="00F812CF" w:rsidRPr="005647EB" w:rsidRDefault="00F812CF" w:rsidP="002570E4">
            <w:pPr>
              <w:pStyle w:val="TAC"/>
              <w:keepNext w:val="0"/>
              <w:keepLines w:val="0"/>
              <w:rPr>
                <w:rFonts w:cs="Arial"/>
              </w:rPr>
            </w:pPr>
          </w:p>
        </w:tc>
      </w:tr>
      <w:tr w:rsidR="00F812CF" w:rsidRPr="005647EB" w14:paraId="64B7C842" w14:textId="77777777" w:rsidTr="002570E4">
        <w:trPr>
          <w:cantSplit/>
          <w:jc w:val="center"/>
        </w:trPr>
        <w:tc>
          <w:tcPr>
            <w:tcW w:w="2093" w:type="dxa"/>
            <w:tcBorders>
              <w:left w:val="single" w:sz="4" w:space="0" w:color="auto"/>
              <w:bottom w:val="single" w:sz="4" w:space="0" w:color="auto"/>
            </w:tcBorders>
          </w:tcPr>
          <w:p w14:paraId="0685C796" w14:textId="77777777" w:rsidR="00F812CF" w:rsidRPr="005647EB" w:rsidRDefault="00F812CF" w:rsidP="002570E4">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55467ED0" w14:textId="77777777" w:rsidR="00F812CF" w:rsidRPr="005647EB" w:rsidRDefault="00F812CF" w:rsidP="002570E4">
            <w:pPr>
              <w:pStyle w:val="TAC"/>
              <w:keepNext w:val="0"/>
              <w:keepLines w:val="0"/>
              <w:rPr>
                <w:rFonts w:cs="v4.2.0"/>
                <w:lang w:eastAsia="zh-CN"/>
              </w:rPr>
            </w:pPr>
            <w:r w:rsidRPr="005647EB">
              <w:rPr>
                <w:rFonts w:cs="v4.2.0"/>
                <w:lang w:eastAsia="zh-CN"/>
              </w:rPr>
              <w:t>dB</w:t>
            </w:r>
          </w:p>
        </w:tc>
        <w:tc>
          <w:tcPr>
            <w:tcW w:w="2523" w:type="dxa"/>
            <w:gridSpan w:val="2"/>
            <w:vMerge/>
          </w:tcPr>
          <w:p w14:paraId="0C7BC9AF" w14:textId="77777777" w:rsidR="00F812CF" w:rsidRPr="005647EB" w:rsidRDefault="00F812CF" w:rsidP="002570E4">
            <w:pPr>
              <w:pStyle w:val="TAC"/>
              <w:keepNext w:val="0"/>
              <w:keepLines w:val="0"/>
              <w:rPr>
                <w:rFonts w:cs="Arial"/>
              </w:rPr>
            </w:pPr>
          </w:p>
        </w:tc>
        <w:tc>
          <w:tcPr>
            <w:tcW w:w="2489" w:type="dxa"/>
            <w:gridSpan w:val="2"/>
            <w:vMerge/>
          </w:tcPr>
          <w:p w14:paraId="03F4E311" w14:textId="77777777" w:rsidR="00F812CF" w:rsidRPr="005647EB" w:rsidRDefault="00F812CF" w:rsidP="002570E4">
            <w:pPr>
              <w:pStyle w:val="TAC"/>
              <w:keepNext w:val="0"/>
              <w:keepLines w:val="0"/>
              <w:rPr>
                <w:rFonts w:cs="Arial"/>
              </w:rPr>
            </w:pPr>
          </w:p>
        </w:tc>
      </w:tr>
      <w:tr w:rsidR="00F812CF" w:rsidRPr="005647EB" w14:paraId="07F41CA1" w14:textId="77777777" w:rsidTr="002570E4">
        <w:trPr>
          <w:cantSplit/>
          <w:jc w:val="center"/>
        </w:trPr>
        <w:tc>
          <w:tcPr>
            <w:tcW w:w="2093" w:type="dxa"/>
            <w:tcBorders>
              <w:left w:val="single" w:sz="4" w:space="0" w:color="auto"/>
              <w:bottom w:val="single" w:sz="4" w:space="0" w:color="auto"/>
            </w:tcBorders>
          </w:tcPr>
          <w:p w14:paraId="798A77F2" w14:textId="77777777" w:rsidR="00F812CF" w:rsidRPr="005647EB" w:rsidRDefault="00F812CF" w:rsidP="002570E4">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5028754D" w14:textId="77777777" w:rsidR="00F812CF" w:rsidRPr="005647EB" w:rsidRDefault="00F812CF" w:rsidP="002570E4">
            <w:pPr>
              <w:pStyle w:val="TAC"/>
              <w:keepNext w:val="0"/>
              <w:keepLines w:val="0"/>
              <w:rPr>
                <w:rFonts w:cs="v4.2.0"/>
                <w:lang w:eastAsia="zh-CN"/>
              </w:rPr>
            </w:pPr>
            <w:r w:rsidRPr="005647EB">
              <w:rPr>
                <w:rFonts w:cs="v4.2.0"/>
                <w:lang w:eastAsia="zh-CN"/>
              </w:rPr>
              <w:t>dB</w:t>
            </w:r>
          </w:p>
        </w:tc>
        <w:tc>
          <w:tcPr>
            <w:tcW w:w="2523" w:type="dxa"/>
            <w:gridSpan w:val="2"/>
            <w:vMerge/>
          </w:tcPr>
          <w:p w14:paraId="3B28E483" w14:textId="77777777" w:rsidR="00F812CF" w:rsidRPr="005647EB" w:rsidRDefault="00F812CF" w:rsidP="002570E4">
            <w:pPr>
              <w:pStyle w:val="TAC"/>
              <w:keepNext w:val="0"/>
              <w:keepLines w:val="0"/>
              <w:rPr>
                <w:rFonts w:cs="Arial"/>
              </w:rPr>
            </w:pPr>
          </w:p>
        </w:tc>
        <w:tc>
          <w:tcPr>
            <w:tcW w:w="2489" w:type="dxa"/>
            <w:gridSpan w:val="2"/>
            <w:vMerge/>
          </w:tcPr>
          <w:p w14:paraId="2AD351C1" w14:textId="77777777" w:rsidR="00F812CF" w:rsidRPr="005647EB" w:rsidRDefault="00F812CF" w:rsidP="002570E4">
            <w:pPr>
              <w:pStyle w:val="TAC"/>
              <w:keepNext w:val="0"/>
              <w:keepLines w:val="0"/>
              <w:rPr>
                <w:rFonts w:cs="Arial"/>
              </w:rPr>
            </w:pPr>
          </w:p>
        </w:tc>
      </w:tr>
      <w:tr w:rsidR="00F812CF" w:rsidRPr="005647EB" w14:paraId="5EA86EC6" w14:textId="77777777" w:rsidTr="002570E4">
        <w:trPr>
          <w:cantSplit/>
          <w:jc w:val="center"/>
        </w:trPr>
        <w:tc>
          <w:tcPr>
            <w:tcW w:w="2093" w:type="dxa"/>
            <w:tcBorders>
              <w:left w:val="single" w:sz="4" w:space="0" w:color="auto"/>
              <w:bottom w:val="single" w:sz="4" w:space="0" w:color="auto"/>
            </w:tcBorders>
          </w:tcPr>
          <w:p w14:paraId="3AFAF2DA" w14:textId="77777777" w:rsidR="00F812CF" w:rsidRPr="005647EB" w:rsidRDefault="00F812CF" w:rsidP="002570E4">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48436F09"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Pr>
          <w:p w14:paraId="5E077DF1" w14:textId="77777777" w:rsidR="00F812CF" w:rsidRPr="005647EB" w:rsidRDefault="00F812CF" w:rsidP="002570E4">
            <w:pPr>
              <w:pStyle w:val="TAC"/>
              <w:keepNext w:val="0"/>
              <w:keepLines w:val="0"/>
              <w:rPr>
                <w:rFonts w:cs="Arial"/>
              </w:rPr>
            </w:pPr>
          </w:p>
        </w:tc>
        <w:tc>
          <w:tcPr>
            <w:tcW w:w="2489" w:type="dxa"/>
            <w:gridSpan w:val="2"/>
            <w:vMerge/>
          </w:tcPr>
          <w:p w14:paraId="60775FF0" w14:textId="77777777" w:rsidR="00F812CF" w:rsidRPr="005647EB" w:rsidRDefault="00F812CF" w:rsidP="002570E4">
            <w:pPr>
              <w:pStyle w:val="TAC"/>
              <w:keepNext w:val="0"/>
              <w:keepLines w:val="0"/>
              <w:rPr>
                <w:rFonts w:cs="Arial"/>
              </w:rPr>
            </w:pPr>
          </w:p>
        </w:tc>
      </w:tr>
      <w:tr w:rsidR="00F812CF" w:rsidRPr="005647EB" w14:paraId="53D104DD" w14:textId="77777777" w:rsidTr="002570E4">
        <w:trPr>
          <w:cantSplit/>
          <w:jc w:val="center"/>
        </w:trPr>
        <w:tc>
          <w:tcPr>
            <w:tcW w:w="2093" w:type="dxa"/>
            <w:tcBorders>
              <w:left w:val="single" w:sz="4" w:space="0" w:color="auto"/>
              <w:bottom w:val="single" w:sz="4" w:space="0" w:color="auto"/>
            </w:tcBorders>
          </w:tcPr>
          <w:p w14:paraId="7EAE940B" w14:textId="77777777" w:rsidR="00F812CF" w:rsidRPr="005647EB" w:rsidRDefault="00F812CF" w:rsidP="002570E4">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0A725C57"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Pr>
          <w:p w14:paraId="604D3046" w14:textId="77777777" w:rsidR="00F812CF" w:rsidRPr="005647EB" w:rsidRDefault="00F812CF" w:rsidP="002570E4">
            <w:pPr>
              <w:pStyle w:val="TAC"/>
              <w:keepNext w:val="0"/>
              <w:keepLines w:val="0"/>
              <w:rPr>
                <w:rFonts w:cs="Arial"/>
              </w:rPr>
            </w:pPr>
          </w:p>
        </w:tc>
        <w:tc>
          <w:tcPr>
            <w:tcW w:w="2489" w:type="dxa"/>
            <w:gridSpan w:val="2"/>
            <w:vMerge/>
          </w:tcPr>
          <w:p w14:paraId="0C41CFE4" w14:textId="77777777" w:rsidR="00F812CF" w:rsidRPr="005647EB" w:rsidRDefault="00F812CF" w:rsidP="002570E4">
            <w:pPr>
              <w:pStyle w:val="TAC"/>
              <w:keepNext w:val="0"/>
              <w:keepLines w:val="0"/>
              <w:rPr>
                <w:rFonts w:cs="Arial"/>
              </w:rPr>
            </w:pPr>
          </w:p>
        </w:tc>
      </w:tr>
      <w:tr w:rsidR="00F812CF" w:rsidRPr="005647EB" w14:paraId="1D589F7D" w14:textId="77777777" w:rsidTr="002570E4">
        <w:trPr>
          <w:cantSplit/>
          <w:jc w:val="center"/>
        </w:trPr>
        <w:tc>
          <w:tcPr>
            <w:tcW w:w="2093" w:type="dxa"/>
            <w:tcBorders>
              <w:left w:val="single" w:sz="4" w:space="0" w:color="auto"/>
              <w:bottom w:val="single" w:sz="4" w:space="0" w:color="auto"/>
            </w:tcBorders>
          </w:tcPr>
          <w:p w14:paraId="14B4847B" w14:textId="77777777" w:rsidR="00F812CF" w:rsidRPr="005647EB" w:rsidRDefault="00F812CF" w:rsidP="002570E4">
            <w:pPr>
              <w:pStyle w:val="TAL"/>
              <w:keepNext w:val="0"/>
              <w:keepLines w:val="0"/>
              <w:rPr>
                <w:rFonts w:cs="Arial"/>
              </w:rPr>
            </w:pPr>
            <w:r w:rsidRPr="005647EB">
              <w:rPr>
                <w:rFonts w:cs="Arial"/>
              </w:rPr>
              <w:t>PDSCH_RA</w:t>
            </w:r>
          </w:p>
        </w:tc>
        <w:tc>
          <w:tcPr>
            <w:tcW w:w="1276" w:type="dxa"/>
            <w:tcBorders>
              <w:bottom w:val="single" w:sz="4" w:space="0" w:color="auto"/>
            </w:tcBorders>
          </w:tcPr>
          <w:p w14:paraId="6C4B0F43"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Pr>
          <w:p w14:paraId="16958078" w14:textId="77777777" w:rsidR="00F812CF" w:rsidRPr="005647EB" w:rsidRDefault="00F812CF" w:rsidP="002570E4">
            <w:pPr>
              <w:pStyle w:val="TAC"/>
              <w:keepNext w:val="0"/>
              <w:keepLines w:val="0"/>
              <w:rPr>
                <w:rFonts w:cs="Arial"/>
              </w:rPr>
            </w:pPr>
          </w:p>
        </w:tc>
        <w:tc>
          <w:tcPr>
            <w:tcW w:w="2489" w:type="dxa"/>
            <w:gridSpan w:val="2"/>
            <w:vMerge/>
          </w:tcPr>
          <w:p w14:paraId="006E2A47" w14:textId="77777777" w:rsidR="00F812CF" w:rsidRPr="005647EB" w:rsidRDefault="00F812CF" w:rsidP="002570E4">
            <w:pPr>
              <w:pStyle w:val="TAC"/>
              <w:keepNext w:val="0"/>
              <w:keepLines w:val="0"/>
              <w:rPr>
                <w:rFonts w:cs="Arial"/>
              </w:rPr>
            </w:pPr>
          </w:p>
        </w:tc>
      </w:tr>
      <w:tr w:rsidR="00F812CF" w:rsidRPr="005647EB" w14:paraId="35638330" w14:textId="77777777" w:rsidTr="002570E4">
        <w:trPr>
          <w:cantSplit/>
          <w:jc w:val="center"/>
        </w:trPr>
        <w:tc>
          <w:tcPr>
            <w:tcW w:w="2093" w:type="dxa"/>
            <w:tcBorders>
              <w:left w:val="single" w:sz="4" w:space="0" w:color="auto"/>
              <w:bottom w:val="single" w:sz="4" w:space="0" w:color="auto"/>
            </w:tcBorders>
          </w:tcPr>
          <w:p w14:paraId="6BEB5301" w14:textId="77777777" w:rsidR="00F812CF" w:rsidRPr="005647EB" w:rsidRDefault="00F812CF" w:rsidP="002570E4">
            <w:pPr>
              <w:pStyle w:val="TAL"/>
              <w:keepNext w:val="0"/>
              <w:keepLines w:val="0"/>
              <w:rPr>
                <w:rFonts w:cs="Arial"/>
              </w:rPr>
            </w:pPr>
            <w:r w:rsidRPr="005647EB">
              <w:rPr>
                <w:rFonts w:cs="Arial"/>
              </w:rPr>
              <w:lastRenderedPageBreak/>
              <w:t>PDSCH_RB</w:t>
            </w:r>
          </w:p>
        </w:tc>
        <w:tc>
          <w:tcPr>
            <w:tcW w:w="1276" w:type="dxa"/>
            <w:tcBorders>
              <w:bottom w:val="single" w:sz="4" w:space="0" w:color="auto"/>
            </w:tcBorders>
          </w:tcPr>
          <w:p w14:paraId="3DDC357A"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Pr>
          <w:p w14:paraId="43FC5EF7" w14:textId="77777777" w:rsidR="00F812CF" w:rsidRPr="005647EB" w:rsidRDefault="00F812CF" w:rsidP="002570E4">
            <w:pPr>
              <w:pStyle w:val="TAC"/>
              <w:keepNext w:val="0"/>
              <w:keepLines w:val="0"/>
              <w:rPr>
                <w:rFonts w:cs="Arial"/>
              </w:rPr>
            </w:pPr>
          </w:p>
        </w:tc>
        <w:tc>
          <w:tcPr>
            <w:tcW w:w="2489" w:type="dxa"/>
            <w:gridSpan w:val="2"/>
            <w:vMerge/>
          </w:tcPr>
          <w:p w14:paraId="43D3F4CF" w14:textId="77777777" w:rsidR="00F812CF" w:rsidRPr="005647EB" w:rsidRDefault="00F812CF" w:rsidP="002570E4">
            <w:pPr>
              <w:pStyle w:val="TAC"/>
              <w:keepNext w:val="0"/>
              <w:keepLines w:val="0"/>
              <w:rPr>
                <w:rFonts w:cs="Arial"/>
              </w:rPr>
            </w:pPr>
          </w:p>
        </w:tc>
      </w:tr>
      <w:tr w:rsidR="00F812CF" w:rsidRPr="005647EB" w14:paraId="0A502314" w14:textId="77777777" w:rsidTr="002570E4">
        <w:trPr>
          <w:cantSplit/>
          <w:jc w:val="center"/>
        </w:trPr>
        <w:tc>
          <w:tcPr>
            <w:tcW w:w="2093" w:type="dxa"/>
            <w:tcBorders>
              <w:left w:val="single" w:sz="4" w:space="0" w:color="auto"/>
              <w:bottom w:val="single" w:sz="4" w:space="0" w:color="auto"/>
            </w:tcBorders>
            <w:vAlign w:val="center"/>
          </w:tcPr>
          <w:p w14:paraId="45ACA80C" w14:textId="4103DEBD" w:rsidR="00F812CF" w:rsidRPr="005647EB" w:rsidRDefault="00F812CF"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276" w:type="dxa"/>
            <w:tcBorders>
              <w:bottom w:val="single" w:sz="4" w:space="0" w:color="auto"/>
            </w:tcBorders>
          </w:tcPr>
          <w:p w14:paraId="0BB7A583"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Pr>
          <w:p w14:paraId="1F553B34" w14:textId="77777777" w:rsidR="00F812CF" w:rsidRPr="005647EB" w:rsidRDefault="00F812CF" w:rsidP="002570E4">
            <w:pPr>
              <w:pStyle w:val="TAC"/>
              <w:keepNext w:val="0"/>
              <w:keepLines w:val="0"/>
              <w:rPr>
                <w:rFonts w:cs="Arial"/>
              </w:rPr>
            </w:pPr>
          </w:p>
        </w:tc>
        <w:tc>
          <w:tcPr>
            <w:tcW w:w="2489" w:type="dxa"/>
            <w:gridSpan w:val="2"/>
            <w:vMerge/>
          </w:tcPr>
          <w:p w14:paraId="23CCFE9A" w14:textId="77777777" w:rsidR="00F812CF" w:rsidRPr="005647EB" w:rsidRDefault="00F812CF" w:rsidP="002570E4">
            <w:pPr>
              <w:pStyle w:val="TAC"/>
              <w:keepNext w:val="0"/>
              <w:keepLines w:val="0"/>
              <w:rPr>
                <w:rFonts w:cs="Arial"/>
              </w:rPr>
            </w:pPr>
          </w:p>
        </w:tc>
      </w:tr>
      <w:tr w:rsidR="00F812CF" w:rsidRPr="005647EB" w14:paraId="7A2D39F2" w14:textId="77777777" w:rsidTr="002570E4">
        <w:trPr>
          <w:cantSplit/>
          <w:jc w:val="center"/>
        </w:trPr>
        <w:tc>
          <w:tcPr>
            <w:tcW w:w="2093" w:type="dxa"/>
            <w:tcBorders>
              <w:left w:val="single" w:sz="4" w:space="0" w:color="auto"/>
              <w:bottom w:val="single" w:sz="4" w:space="0" w:color="auto"/>
            </w:tcBorders>
            <w:vAlign w:val="center"/>
          </w:tcPr>
          <w:p w14:paraId="3F5E7488" w14:textId="1984C8AD" w:rsidR="00F812CF" w:rsidRPr="005647EB" w:rsidRDefault="00F812CF"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276" w:type="dxa"/>
            <w:tcBorders>
              <w:bottom w:val="single" w:sz="4" w:space="0" w:color="auto"/>
            </w:tcBorders>
          </w:tcPr>
          <w:p w14:paraId="25A95D13"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Borders>
              <w:bottom w:val="single" w:sz="4" w:space="0" w:color="auto"/>
            </w:tcBorders>
          </w:tcPr>
          <w:p w14:paraId="6D64694E" w14:textId="77777777" w:rsidR="00F812CF" w:rsidRPr="005647EB" w:rsidRDefault="00F812CF" w:rsidP="002570E4">
            <w:pPr>
              <w:pStyle w:val="TAC"/>
              <w:keepNext w:val="0"/>
              <w:keepLines w:val="0"/>
              <w:rPr>
                <w:rFonts w:cs="Arial"/>
              </w:rPr>
            </w:pPr>
          </w:p>
        </w:tc>
        <w:tc>
          <w:tcPr>
            <w:tcW w:w="2489" w:type="dxa"/>
            <w:gridSpan w:val="2"/>
            <w:vMerge/>
            <w:tcBorders>
              <w:bottom w:val="single" w:sz="4" w:space="0" w:color="auto"/>
            </w:tcBorders>
          </w:tcPr>
          <w:p w14:paraId="4028D982" w14:textId="77777777" w:rsidR="00F812CF" w:rsidRPr="005647EB" w:rsidRDefault="00F812CF" w:rsidP="002570E4">
            <w:pPr>
              <w:pStyle w:val="TAC"/>
              <w:keepNext w:val="0"/>
              <w:keepLines w:val="0"/>
              <w:rPr>
                <w:rFonts w:cs="Arial"/>
              </w:rPr>
            </w:pPr>
          </w:p>
        </w:tc>
      </w:tr>
      <w:tr w:rsidR="00F812CF" w:rsidRPr="005647EB" w14:paraId="07E66B51" w14:textId="77777777" w:rsidTr="002570E4">
        <w:trPr>
          <w:cantSplit/>
          <w:jc w:val="center"/>
        </w:trPr>
        <w:tc>
          <w:tcPr>
            <w:tcW w:w="2093" w:type="dxa"/>
          </w:tcPr>
          <w:p w14:paraId="3415046E" w14:textId="6B4D3EF9" w:rsidR="00F812CF" w:rsidRPr="005647EB" w:rsidRDefault="00F812CF" w:rsidP="002570E4">
            <w:pPr>
              <w:pStyle w:val="TAL"/>
              <w:keepNext w:val="0"/>
              <w:keepLines w:val="0"/>
              <w:rPr>
                <w:rFonts w:cs="Arial"/>
                <w:lang w:eastAsia="zh-CN"/>
              </w:rPr>
            </w:pPr>
            <w:r w:rsidRPr="005647EB">
              <w:rPr>
                <w:rFonts w:cs="v4.2.0"/>
                <w:position w:val="-12"/>
              </w:rPr>
              <w:object w:dxaOrig="400" w:dyaOrig="360" w14:anchorId="2CDB76E4">
                <v:shape id="_x0000_i1131" type="#_x0000_t75" style="width:20.5pt;height:20.5pt" o:ole="" fillcolor="window">
                  <v:imagedata r:id="rId10" o:title=""/>
                </v:shape>
                <o:OLEObject Type="Embed" ProgID="Equation.3" ShapeID="_x0000_i1131" DrawAspect="Content" ObjectID="_1781977698" r:id="rId139"/>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276" w:type="dxa"/>
          </w:tcPr>
          <w:p w14:paraId="2557D232" w14:textId="79ED236A" w:rsidR="00F812CF" w:rsidRPr="005647EB" w:rsidRDefault="00F812CF"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2523" w:type="dxa"/>
            <w:gridSpan w:val="2"/>
          </w:tcPr>
          <w:p w14:paraId="352780A9" w14:textId="77777777" w:rsidR="00F812CF" w:rsidRPr="005647EB" w:rsidRDefault="00F812CF" w:rsidP="002570E4">
            <w:pPr>
              <w:pStyle w:val="TAC"/>
              <w:keepNext w:val="0"/>
              <w:keepLines w:val="0"/>
              <w:rPr>
                <w:rFonts w:cs="Arial"/>
              </w:rPr>
            </w:pPr>
            <w:r w:rsidRPr="005647EB">
              <w:rPr>
                <w:rFonts w:cs="Arial"/>
              </w:rPr>
              <w:t>-98</w:t>
            </w:r>
          </w:p>
        </w:tc>
        <w:tc>
          <w:tcPr>
            <w:tcW w:w="2489" w:type="dxa"/>
            <w:gridSpan w:val="2"/>
          </w:tcPr>
          <w:p w14:paraId="477FAB96" w14:textId="77777777" w:rsidR="00F812CF" w:rsidRPr="005647EB" w:rsidRDefault="00F812CF" w:rsidP="002570E4">
            <w:pPr>
              <w:pStyle w:val="TAC"/>
              <w:keepNext w:val="0"/>
              <w:keepLines w:val="0"/>
              <w:rPr>
                <w:rFonts w:cs="Arial"/>
                <w:lang w:eastAsia="zh-CN"/>
              </w:rPr>
            </w:pPr>
            <w:r w:rsidRPr="005647EB">
              <w:rPr>
                <w:rFonts w:cs="Arial"/>
                <w:lang w:eastAsia="zh-CN"/>
              </w:rPr>
              <w:t>-98</w:t>
            </w:r>
          </w:p>
        </w:tc>
      </w:tr>
      <w:tr w:rsidR="002A01D9" w:rsidRPr="005647EB" w14:paraId="0561979C" w14:textId="77777777" w:rsidTr="002570E4">
        <w:trPr>
          <w:cantSplit/>
          <w:jc w:val="center"/>
        </w:trPr>
        <w:tc>
          <w:tcPr>
            <w:tcW w:w="2093" w:type="dxa"/>
          </w:tcPr>
          <w:p w14:paraId="2DAFC364" w14:textId="77777777" w:rsidR="002A01D9" w:rsidRPr="005647EB" w:rsidRDefault="002A01D9" w:rsidP="002570E4">
            <w:pPr>
              <w:pStyle w:val="TAL"/>
              <w:keepNext w:val="0"/>
              <w:keepLines w:val="0"/>
              <w:rPr>
                <w:rFonts w:cs="Arial"/>
              </w:rPr>
            </w:pPr>
            <w:r w:rsidRPr="005647EB">
              <w:rPr>
                <w:rFonts w:cs="v4.2.0"/>
                <w:position w:val="-12"/>
              </w:rPr>
              <w:object w:dxaOrig="800" w:dyaOrig="380" w14:anchorId="7A6CC4C4">
                <v:shape id="_x0000_i1132" type="#_x0000_t75" style="width:36pt;height:14.5pt" o:ole="" fillcolor="window">
                  <v:imagedata r:id="rId14" o:title=""/>
                </v:shape>
                <o:OLEObject Type="Embed" ProgID="Equation.3" ShapeID="_x0000_i1132" DrawAspect="Content" ObjectID="_1781977699" r:id="rId140"/>
              </w:object>
            </w:r>
          </w:p>
        </w:tc>
        <w:tc>
          <w:tcPr>
            <w:tcW w:w="1276" w:type="dxa"/>
          </w:tcPr>
          <w:p w14:paraId="4AE79950" w14:textId="77777777" w:rsidR="002A01D9" w:rsidRPr="005647EB" w:rsidRDefault="002A01D9" w:rsidP="002570E4">
            <w:pPr>
              <w:pStyle w:val="TAC"/>
              <w:keepNext w:val="0"/>
              <w:keepLines w:val="0"/>
              <w:rPr>
                <w:rFonts w:cs="Arial"/>
              </w:rPr>
            </w:pPr>
            <w:r w:rsidRPr="005647EB">
              <w:rPr>
                <w:rFonts w:cs="v4.2.0"/>
              </w:rPr>
              <w:t>dB</w:t>
            </w:r>
          </w:p>
        </w:tc>
        <w:tc>
          <w:tcPr>
            <w:tcW w:w="1275" w:type="dxa"/>
          </w:tcPr>
          <w:p w14:paraId="31F15E91" w14:textId="77777777" w:rsidR="002A01D9" w:rsidRPr="005647EB" w:rsidDel="004B51DC" w:rsidRDefault="002A01D9" w:rsidP="002570E4">
            <w:pPr>
              <w:pStyle w:val="TAC"/>
              <w:keepNext w:val="0"/>
              <w:keepLines w:val="0"/>
              <w:rPr>
                <w:rFonts w:cs="Arial"/>
              </w:rPr>
            </w:pPr>
            <w:r w:rsidRPr="005647EB">
              <w:rPr>
                <w:rFonts w:cs="v4.2.0"/>
              </w:rPr>
              <w:t>4</w:t>
            </w:r>
          </w:p>
        </w:tc>
        <w:tc>
          <w:tcPr>
            <w:tcW w:w="1248" w:type="dxa"/>
          </w:tcPr>
          <w:p w14:paraId="13C5A59D" w14:textId="77777777" w:rsidR="002A01D9" w:rsidRPr="005647EB" w:rsidDel="004B51DC" w:rsidRDefault="002A01D9" w:rsidP="002570E4">
            <w:pPr>
              <w:pStyle w:val="TAC"/>
              <w:keepNext w:val="0"/>
              <w:keepLines w:val="0"/>
              <w:rPr>
                <w:rFonts w:cs="Arial"/>
              </w:rPr>
            </w:pPr>
            <w:r w:rsidRPr="005647EB">
              <w:rPr>
                <w:rFonts w:cs="v4.2.0"/>
              </w:rPr>
              <w:t>4</w:t>
            </w:r>
          </w:p>
        </w:tc>
        <w:tc>
          <w:tcPr>
            <w:tcW w:w="1137" w:type="dxa"/>
          </w:tcPr>
          <w:p w14:paraId="206F2FB6" w14:textId="77777777" w:rsidR="002A01D9" w:rsidRPr="005647EB" w:rsidDel="00B36E6D" w:rsidRDefault="002A01D9" w:rsidP="002570E4">
            <w:pPr>
              <w:pStyle w:val="TAC"/>
              <w:keepNext w:val="0"/>
              <w:keepLines w:val="0"/>
              <w:rPr>
                <w:rFonts w:cs="Arial"/>
              </w:rPr>
            </w:pPr>
            <w:r w:rsidRPr="005647EB">
              <w:rPr>
                <w:rFonts w:cs="v4.2.0"/>
              </w:rPr>
              <w:t>-Infinity</w:t>
            </w:r>
          </w:p>
        </w:tc>
        <w:tc>
          <w:tcPr>
            <w:tcW w:w="1352" w:type="dxa"/>
          </w:tcPr>
          <w:p w14:paraId="64860B04" w14:textId="77777777" w:rsidR="002A01D9" w:rsidRPr="005647EB" w:rsidDel="004B51DC" w:rsidRDefault="002A01D9" w:rsidP="002570E4">
            <w:pPr>
              <w:pStyle w:val="TAC"/>
              <w:keepNext w:val="0"/>
              <w:keepLines w:val="0"/>
              <w:rPr>
                <w:rFonts w:cs="Arial"/>
              </w:rPr>
            </w:pPr>
            <w:r w:rsidRPr="005647EB">
              <w:rPr>
                <w:rFonts w:cs="v4.2.0"/>
              </w:rPr>
              <w:t>8.65</w:t>
            </w:r>
          </w:p>
        </w:tc>
      </w:tr>
      <w:tr w:rsidR="002A01D9" w:rsidRPr="005647EB" w14:paraId="0A321658" w14:textId="77777777" w:rsidTr="002570E4">
        <w:trPr>
          <w:cantSplit/>
          <w:jc w:val="center"/>
        </w:trPr>
        <w:tc>
          <w:tcPr>
            <w:tcW w:w="2093" w:type="dxa"/>
          </w:tcPr>
          <w:p w14:paraId="0C01F884" w14:textId="2B4D3A47" w:rsidR="002A01D9" w:rsidRPr="005647EB" w:rsidRDefault="002A01D9" w:rsidP="002570E4">
            <w:pPr>
              <w:pStyle w:val="TAL"/>
              <w:keepNext w:val="0"/>
              <w:keepLines w:val="0"/>
              <w:rPr>
                <w:rFonts w:cs="Arial"/>
              </w:rPr>
            </w:pPr>
            <w:r w:rsidRPr="005647EB">
              <w:rPr>
                <w:rFonts w:cs="v4.2.0"/>
                <w:position w:val="-12"/>
              </w:rPr>
              <w:object w:dxaOrig="620" w:dyaOrig="380" w14:anchorId="39C59F65">
                <v:shape id="_x0000_i1133" type="#_x0000_t75" style="width:28.5pt;height:14.5pt" o:ole="" fillcolor="window">
                  <v:imagedata r:id="rId12" o:title=""/>
                </v:shape>
                <o:OLEObject Type="Embed" ProgID="Equation.3" ShapeID="_x0000_i1133" DrawAspect="Content" ObjectID="_1781977700" r:id="rId141"/>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42A7A650" w14:textId="77777777" w:rsidR="002A01D9" w:rsidRPr="005647EB" w:rsidRDefault="002A01D9" w:rsidP="002570E4">
            <w:pPr>
              <w:pStyle w:val="TAC"/>
              <w:keepNext w:val="0"/>
              <w:keepLines w:val="0"/>
              <w:rPr>
                <w:rFonts w:cs="Arial"/>
              </w:rPr>
            </w:pPr>
            <w:r w:rsidRPr="005647EB">
              <w:rPr>
                <w:rFonts w:cs="v4.2.0"/>
              </w:rPr>
              <w:t>dB</w:t>
            </w:r>
          </w:p>
        </w:tc>
        <w:tc>
          <w:tcPr>
            <w:tcW w:w="1275" w:type="dxa"/>
          </w:tcPr>
          <w:p w14:paraId="34A4140B" w14:textId="77777777" w:rsidR="002A01D9" w:rsidRPr="005647EB" w:rsidDel="004B51DC" w:rsidRDefault="002A01D9" w:rsidP="002570E4">
            <w:pPr>
              <w:pStyle w:val="TAC"/>
              <w:keepNext w:val="0"/>
              <w:keepLines w:val="0"/>
              <w:rPr>
                <w:rFonts w:cs="Arial"/>
              </w:rPr>
            </w:pPr>
            <w:r w:rsidRPr="005647EB">
              <w:rPr>
                <w:rFonts w:cs="v4.2.0"/>
              </w:rPr>
              <w:t>4</w:t>
            </w:r>
          </w:p>
        </w:tc>
        <w:tc>
          <w:tcPr>
            <w:tcW w:w="1248" w:type="dxa"/>
          </w:tcPr>
          <w:p w14:paraId="15A1C0B1" w14:textId="77777777" w:rsidR="002A01D9" w:rsidRPr="005647EB" w:rsidDel="004B51DC" w:rsidRDefault="002A01D9" w:rsidP="002570E4">
            <w:pPr>
              <w:pStyle w:val="TAC"/>
              <w:keepNext w:val="0"/>
              <w:keepLines w:val="0"/>
              <w:rPr>
                <w:rFonts w:cs="Arial"/>
              </w:rPr>
            </w:pPr>
            <w:r w:rsidRPr="005647EB">
              <w:rPr>
                <w:rFonts w:cs="Arial"/>
              </w:rPr>
              <w:t>4</w:t>
            </w:r>
          </w:p>
        </w:tc>
        <w:tc>
          <w:tcPr>
            <w:tcW w:w="1137" w:type="dxa"/>
          </w:tcPr>
          <w:p w14:paraId="7969FFD8" w14:textId="77777777" w:rsidR="002A01D9" w:rsidRPr="005647EB" w:rsidDel="00B36E6D" w:rsidRDefault="002A01D9" w:rsidP="002570E4">
            <w:pPr>
              <w:pStyle w:val="TAC"/>
              <w:keepNext w:val="0"/>
              <w:keepLines w:val="0"/>
              <w:rPr>
                <w:rFonts w:cs="Arial"/>
              </w:rPr>
            </w:pPr>
            <w:r w:rsidRPr="005647EB">
              <w:rPr>
                <w:rFonts w:cs="v4.2.0"/>
              </w:rPr>
              <w:t>-Infinity</w:t>
            </w:r>
          </w:p>
        </w:tc>
        <w:tc>
          <w:tcPr>
            <w:tcW w:w="1352" w:type="dxa"/>
          </w:tcPr>
          <w:p w14:paraId="7288EE7D" w14:textId="77777777" w:rsidR="002A01D9" w:rsidRPr="005647EB" w:rsidDel="004B51DC" w:rsidRDefault="002A01D9" w:rsidP="002570E4">
            <w:pPr>
              <w:pStyle w:val="TAC"/>
              <w:keepNext w:val="0"/>
              <w:keepLines w:val="0"/>
              <w:rPr>
                <w:rFonts w:cs="Arial"/>
              </w:rPr>
            </w:pPr>
            <w:r w:rsidRPr="005647EB">
              <w:rPr>
                <w:rFonts w:cs="v4.2.0"/>
              </w:rPr>
              <w:t>8.65</w:t>
            </w:r>
          </w:p>
        </w:tc>
      </w:tr>
      <w:tr w:rsidR="002A01D9" w:rsidRPr="005647EB" w14:paraId="61AB724C" w14:textId="77777777" w:rsidTr="002570E4">
        <w:trPr>
          <w:cantSplit/>
          <w:jc w:val="center"/>
        </w:trPr>
        <w:tc>
          <w:tcPr>
            <w:tcW w:w="2093" w:type="dxa"/>
          </w:tcPr>
          <w:p w14:paraId="3E8FD4DB" w14:textId="5738E6B9" w:rsidR="002A01D9" w:rsidRPr="005647EB" w:rsidRDefault="002A01D9" w:rsidP="002570E4">
            <w:pPr>
              <w:pStyle w:val="TAL"/>
              <w:keepNext w:val="0"/>
              <w:keepLines w:val="0"/>
              <w:rPr>
                <w:rFonts w:cs="Arial"/>
                <w:lang w:eastAsia="zh-CN"/>
              </w:rPr>
            </w:pPr>
            <w:r w:rsidRPr="005647EB">
              <w:rPr>
                <w:rFonts w:cs="v4.2.0"/>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2EE5B9D0" w14:textId="1626FA63" w:rsidR="002A01D9" w:rsidRPr="005647EB" w:rsidRDefault="002A01D9"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3E163BC0" w14:textId="77777777" w:rsidR="002A01D9" w:rsidRPr="005647EB" w:rsidRDefault="002A01D9" w:rsidP="002570E4">
            <w:pPr>
              <w:pStyle w:val="TAC"/>
              <w:keepNext w:val="0"/>
              <w:keepLines w:val="0"/>
              <w:rPr>
                <w:rFonts w:cs="Arial"/>
              </w:rPr>
            </w:pPr>
            <w:r w:rsidRPr="005647EB">
              <w:rPr>
                <w:rFonts w:cs="v4.2.0"/>
              </w:rPr>
              <w:t>-94</w:t>
            </w:r>
          </w:p>
        </w:tc>
        <w:tc>
          <w:tcPr>
            <w:tcW w:w="1248" w:type="dxa"/>
          </w:tcPr>
          <w:p w14:paraId="75FF10C2" w14:textId="77777777" w:rsidR="002A01D9" w:rsidRPr="005647EB" w:rsidRDefault="002A01D9" w:rsidP="002570E4">
            <w:pPr>
              <w:pStyle w:val="TAC"/>
              <w:keepNext w:val="0"/>
              <w:keepLines w:val="0"/>
              <w:rPr>
                <w:rFonts w:cs="Arial"/>
              </w:rPr>
            </w:pPr>
            <w:r w:rsidRPr="005647EB">
              <w:rPr>
                <w:rFonts w:cs="v4.2.0"/>
              </w:rPr>
              <w:t>-94</w:t>
            </w:r>
          </w:p>
        </w:tc>
        <w:tc>
          <w:tcPr>
            <w:tcW w:w="1137" w:type="dxa"/>
          </w:tcPr>
          <w:p w14:paraId="5532E4C7" w14:textId="77777777" w:rsidR="002A01D9" w:rsidRPr="005647EB" w:rsidRDefault="002A01D9" w:rsidP="002570E4">
            <w:pPr>
              <w:pStyle w:val="TAC"/>
              <w:keepNext w:val="0"/>
              <w:keepLines w:val="0"/>
              <w:rPr>
                <w:rFonts w:cs="Arial"/>
              </w:rPr>
            </w:pPr>
            <w:r w:rsidRPr="005647EB">
              <w:rPr>
                <w:rFonts w:cs="v4.2.0"/>
              </w:rPr>
              <w:t>-Infinity</w:t>
            </w:r>
          </w:p>
        </w:tc>
        <w:tc>
          <w:tcPr>
            <w:tcW w:w="1352" w:type="dxa"/>
          </w:tcPr>
          <w:p w14:paraId="1C7F7B57" w14:textId="77777777" w:rsidR="002A01D9" w:rsidRPr="005647EB" w:rsidRDefault="002A01D9" w:rsidP="002570E4">
            <w:pPr>
              <w:pStyle w:val="TAC"/>
              <w:keepNext w:val="0"/>
              <w:keepLines w:val="0"/>
              <w:rPr>
                <w:rFonts w:cs="Arial"/>
              </w:rPr>
            </w:pPr>
            <w:r w:rsidRPr="005647EB">
              <w:rPr>
                <w:rFonts w:cs="v4.2.0"/>
              </w:rPr>
              <w:t>-89.35</w:t>
            </w:r>
          </w:p>
        </w:tc>
      </w:tr>
      <w:tr w:rsidR="002A01D9" w:rsidRPr="005647EB" w14:paraId="00EFA24A" w14:textId="77777777" w:rsidTr="002570E4">
        <w:trPr>
          <w:cantSplit/>
          <w:jc w:val="center"/>
        </w:trPr>
        <w:tc>
          <w:tcPr>
            <w:tcW w:w="2093" w:type="dxa"/>
          </w:tcPr>
          <w:p w14:paraId="094CC892" w14:textId="73818B84" w:rsidR="002A01D9" w:rsidRPr="005647EB" w:rsidRDefault="002A01D9"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61B73F49" w14:textId="59184848" w:rsidR="002A01D9" w:rsidRPr="005647EB" w:rsidRDefault="002A01D9"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4E03C0D7" w14:textId="77777777" w:rsidR="002A01D9" w:rsidRPr="005647EB" w:rsidDel="004B51DC" w:rsidRDefault="002A01D9" w:rsidP="002570E4">
            <w:pPr>
              <w:pStyle w:val="TAC"/>
              <w:keepNext w:val="0"/>
              <w:keepLines w:val="0"/>
              <w:rPr>
                <w:rFonts w:cs="Arial"/>
              </w:rPr>
            </w:pPr>
            <w:r w:rsidRPr="005647EB">
              <w:rPr>
                <w:rFonts w:cs="v4.2.0"/>
              </w:rPr>
              <w:t>-94</w:t>
            </w:r>
          </w:p>
        </w:tc>
        <w:tc>
          <w:tcPr>
            <w:tcW w:w="1248" w:type="dxa"/>
          </w:tcPr>
          <w:p w14:paraId="0109D279" w14:textId="77777777" w:rsidR="002A01D9" w:rsidRPr="005647EB" w:rsidRDefault="002A01D9" w:rsidP="002570E4">
            <w:pPr>
              <w:pStyle w:val="TAC"/>
              <w:keepNext w:val="0"/>
              <w:keepLines w:val="0"/>
              <w:rPr>
                <w:rFonts w:cs="Arial"/>
              </w:rPr>
            </w:pPr>
            <w:r w:rsidRPr="005647EB">
              <w:rPr>
                <w:rFonts w:cs="v4.2.0"/>
              </w:rPr>
              <w:t>-94</w:t>
            </w:r>
          </w:p>
        </w:tc>
        <w:tc>
          <w:tcPr>
            <w:tcW w:w="1137" w:type="dxa"/>
          </w:tcPr>
          <w:p w14:paraId="70DC21AE" w14:textId="77777777" w:rsidR="002A01D9" w:rsidRPr="005647EB" w:rsidRDefault="002A01D9" w:rsidP="002570E4">
            <w:pPr>
              <w:pStyle w:val="TAC"/>
              <w:keepNext w:val="0"/>
              <w:keepLines w:val="0"/>
              <w:rPr>
                <w:rFonts w:cs="Arial"/>
              </w:rPr>
            </w:pPr>
            <w:r w:rsidRPr="005647EB">
              <w:rPr>
                <w:rFonts w:cs="v4.2.0"/>
              </w:rPr>
              <w:t>-Infinity</w:t>
            </w:r>
          </w:p>
        </w:tc>
        <w:tc>
          <w:tcPr>
            <w:tcW w:w="1352" w:type="dxa"/>
          </w:tcPr>
          <w:p w14:paraId="4804F31E" w14:textId="77777777" w:rsidR="002A01D9" w:rsidRPr="005647EB" w:rsidRDefault="002A01D9" w:rsidP="002570E4">
            <w:pPr>
              <w:pStyle w:val="TAC"/>
              <w:keepNext w:val="0"/>
              <w:keepLines w:val="0"/>
              <w:rPr>
                <w:rFonts w:cs="Arial"/>
              </w:rPr>
            </w:pPr>
            <w:r w:rsidRPr="005647EB">
              <w:rPr>
                <w:rFonts w:cs="v4.2.0"/>
              </w:rPr>
              <w:t>-89.35</w:t>
            </w:r>
          </w:p>
        </w:tc>
      </w:tr>
      <w:tr w:rsidR="002A01D9" w:rsidRPr="005647EB" w14:paraId="4D87811D" w14:textId="77777777" w:rsidTr="002570E4">
        <w:trPr>
          <w:cantSplit/>
          <w:jc w:val="center"/>
        </w:trPr>
        <w:tc>
          <w:tcPr>
            <w:tcW w:w="2093" w:type="dxa"/>
          </w:tcPr>
          <w:p w14:paraId="0431A2F0" w14:textId="1C1718F7" w:rsidR="002A01D9" w:rsidRPr="005647EB" w:rsidRDefault="002A01D9" w:rsidP="002570E4">
            <w:pPr>
              <w:pStyle w:val="TAL"/>
              <w:keepNext w:val="0"/>
              <w:keepLines w:val="0"/>
              <w:rPr>
                <w:rFonts w:cs="Arial"/>
                <w:lang w:eastAsia="zh-CN"/>
              </w:rPr>
            </w:pPr>
            <w:r w:rsidRPr="005647EB">
              <w:rPr>
                <w:rFonts w:cs="Arial"/>
                <w:lang w:eastAsia="zh-CN"/>
              </w:rPr>
              <w:t>Io</w:t>
            </w:r>
            <w:r w:rsidR="002570E4" w:rsidRPr="005647EB">
              <w:rPr>
                <w:rFonts w:cs="Arial"/>
                <w:vertAlign w:val="superscript"/>
                <w:lang w:eastAsia="zh-CN"/>
              </w:rPr>
              <w:t xml:space="preserve"> </w:t>
            </w:r>
            <w:r w:rsidRPr="005647EB">
              <w:rPr>
                <w:rFonts w:cs="Arial"/>
                <w:vertAlign w:val="superscript"/>
                <w:lang w:eastAsia="zh-CN"/>
              </w:rPr>
              <w:t>Note</w:t>
            </w:r>
            <w:r w:rsidR="002570E4" w:rsidRPr="005647EB">
              <w:rPr>
                <w:rFonts w:cs="Arial"/>
                <w:vertAlign w:val="superscript"/>
                <w:lang w:eastAsia="zh-CN"/>
              </w:rPr>
              <w:t xml:space="preserve"> </w:t>
            </w:r>
            <w:r w:rsidRPr="005647EB">
              <w:rPr>
                <w:rFonts w:cs="Arial"/>
                <w:vertAlign w:val="superscript"/>
                <w:lang w:eastAsia="zh-CN"/>
              </w:rPr>
              <w:t>3</w:t>
            </w:r>
          </w:p>
        </w:tc>
        <w:tc>
          <w:tcPr>
            <w:tcW w:w="1276" w:type="dxa"/>
          </w:tcPr>
          <w:p w14:paraId="7F44918C" w14:textId="77777777" w:rsidR="002A01D9" w:rsidRPr="005647EB" w:rsidRDefault="002A01D9" w:rsidP="002570E4">
            <w:pPr>
              <w:pStyle w:val="TAC"/>
              <w:keepNext w:val="0"/>
              <w:keepLines w:val="0"/>
              <w:rPr>
                <w:rFonts w:cs="Arial"/>
                <w:lang w:eastAsia="zh-CN"/>
              </w:rPr>
            </w:pPr>
            <w:r w:rsidRPr="005647EB">
              <w:rPr>
                <w:rFonts w:cs="Arial"/>
                <w:lang w:eastAsia="zh-CN"/>
              </w:rPr>
              <w:t>dBm/9MHz</w:t>
            </w:r>
          </w:p>
        </w:tc>
        <w:tc>
          <w:tcPr>
            <w:tcW w:w="1275" w:type="dxa"/>
          </w:tcPr>
          <w:p w14:paraId="0490B4B0" w14:textId="77777777" w:rsidR="002A01D9" w:rsidRPr="005647EB" w:rsidRDefault="002A01D9" w:rsidP="002570E4">
            <w:pPr>
              <w:pStyle w:val="TAC"/>
              <w:keepNext w:val="0"/>
              <w:keepLines w:val="0"/>
              <w:rPr>
                <w:rFonts w:cs="Arial"/>
                <w:lang w:eastAsia="zh-CN"/>
              </w:rPr>
            </w:pPr>
            <w:r w:rsidRPr="005647EB">
              <w:rPr>
                <w:rFonts w:cs="Arial"/>
                <w:lang w:eastAsia="zh-CN"/>
              </w:rPr>
              <w:t>-64.76</w:t>
            </w:r>
          </w:p>
        </w:tc>
        <w:tc>
          <w:tcPr>
            <w:tcW w:w="1248" w:type="dxa"/>
          </w:tcPr>
          <w:p w14:paraId="3E706BBA" w14:textId="77777777" w:rsidR="002A01D9" w:rsidRPr="005647EB" w:rsidRDefault="002A01D9" w:rsidP="002570E4">
            <w:pPr>
              <w:pStyle w:val="TAC"/>
              <w:keepNext w:val="0"/>
              <w:keepLines w:val="0"/>
              <w:rPr>
                <w:rFonts w:cs="Arial"/>
                <w:lang w:eastAsia="zh-CN"/>
              </w:rPr>
            </w:pPr>
            <w:r w:rsidRPr="005647EB">
              <w:rPr>
                <w:rFonts w:cs="Arial"/>
                <w:lang w:eastAsia="zh-CN"/>
              </w:rPr>
              <w:t>-64.76</w:t>
            </w:r>
          </w:p>
        </w:tc>
        <w:tc>
          <w:tcPr>
            <w:tcW w:w="1137" w:type="dxa"/>
            <w:vAlign w:val="center"/>
          </w:tcPr>
          <w:p w14:paraId="79E1835A" w14:textId="77777777" w:rsidR="002A01D9" w:rsidRPr="005647EB" w:rsidRDefault="002A01D9" w:rsidP="002570E4">
            <w:pPr>
              <w:pStyle w:val="TAC"/>
              <w:keepNext w:val="0"/>
              <w:keepLines w:val="0"/>
              <w:rPr>
                <w:rFonts w:cs="v4.2.0"/>
              </w:rPr>
            </w:pPr>
            <w:r w:rsidRPr="005647EB">
              <w:rPr>
                <w:rFonts w:cs="v4.2.0"/>
              </w:rPr>
              <w:t>-Infinity</w:t>
            </w:r>
          </w:p>
        </w:tc>
        <w:tc>
          <w:tcPr>
            <w:tcW w:w="1352" w:type="dxa"/>
            <w:vAlign w:val="center"/>
          </w:tcPr>
          <w:p w14:paraId="5B790A28" w14:textId="77777777" w:rsidR="002A01D9" w:rsidRPr="005647EB" w:rsidRDefault="002A01D9" w:rsidP="002570E4">
            <w:pPr>
              <w:pStyle w:val="TAC"/>
              <w:keepNext w:val="0"/>
              <w:keepLines w:val="0"/>
              <w:rPr>
                <w:rFonts w:cs="v4.2.0"/>
              </w:rPr>
            </w:pPr>
            <w:r w:rsidRPr="005647EB">
              <w:rPr>
                <w:rFonts w:cs="Arial"/>
                <w:lang w:eastAsia="zh-CN"/>
              </w:rPr>
              <w:t>-61.01</w:t>
            </w:r>
          </w:p>
        </w:tc>
      </w:tr>
      <w:tr w:rsidR="00F812CF" w:rsidRPr="005647EB" w14:paraId="612B8888" w14:textId="77777777" w:rsidTr="002570E4">
        <w:trPr>
          <w:cantSplit/>
          <w:jc w:val="center"/>
        </w:trPr>
        <w:tc>
          <w:tcPr>
            <w:tcW w:w="2093" w:type="dxa"/>
          </w:tcPr>
          <w:p w14:paraId="6271148B" w14:textId="3C55C390" w:rsidR="00F812CF" w:rsidRPr="005647EB" w:rsidRDefault="00F812CF" w:rsidP="002570E4">
            <w:pPr>
              <w:pStyle w:val="TAL"/>
              <w:keepNext w:val="0"/>
              <w:keepLines w:val="0"/>
              <w:rPr>
                <w:rFonts w:cs="Arial"/>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276" w:type="dxa"/>
          </w:tcPr>
          <w:p w14:paraId="272DFEA0" w14:textId="77777777" w:rsidR="00F812CF" w:rsidRPr="005647EB" w:rsidRDefault="00F812CF" w:rsidP="002570E4">
            <w:pPr>
              <w:pStyle w:val="TAC"/>
              <w:keepNext w:val="0"/>
              <w:keepLines w:val="0"/>
              <w:rPr>
                <w:rFonts w:cs="Arial"/>
              </w:rPr>
            </w:pPr>
          </w:p>
        </w:tc>
        <w:tc>
          <w:tcPr>
            <w:tcW w:w="2523" w:type="dxa"/>
            <w:gridSpan w:val="2"/>
          </w:tcPr>
          <w:p w14:paraId="2A8E09B5" w14:textId="77777777" w:rsidR="00F812CF" w:rsidRPr="005647EB" w:rsidRDefault="00F812CF" w:rsidP="002570E4">
            <w:pPr>
              <w:pStyle w:val="TAC"/>
              <w:keepNext w:val="0"/>
              <w:keepLines w:val="0"/>
              <w:rPr>
                <w:rFonts w:cs="Arial"/>
              </w:rPr>
            </w:pPr>
            <w:r w:rsidRPr="005647EB">
              <w:rPr>
                <w:rFonts w:cs="v4.2.0"/>
              </w:rPr>
              <w:t>ETU30</w:t>
            </w:r>
          </w:p>
        </w:tc>
        <w:tc>
          <w:tcPr>
            <w:tcW w:w="2489" w:type="dxa"/>
            <w:gridSpan w:val="2"/>
          </w:tcPr>
          <w:p w14:paraId="26172678" w14:textId="77777777" w:rsidR="00F812CF" w:rsidRPr="005647EB" w:rsidRDefault="00F812CF" w:rsidP="002570E4">
            <w:pPr>
              <w:pStyle w:val="TAC"/>
              <w:keepNext w:val="0"/>
              <w:keepLines w:val="0"/>
              <w:rPr>
                <w:rFonts w:cs="Arial"/>
              </w:rPr>
            </w:pPr>
            <w:r w:rsidRPr="005647EB">
              <w:rPr>
                <w:rFonts w:cs="v4.2.0"/>
              </w:rPr>
              <w:t>ETU30</w:t>
            </w:r>
          </w:p>
        </w:tc>
      </w:tr>
      <w:tr w:rsidR="00F812CF" w:rsidRPr="005647EB" w14:paraId="1BD1F35B" w14:textId="77777777" w:rsidTr="002570E4">
        <w:trPr>
          <w:cantSplit/>
          <w:jc w:val="center"/>
        </w:trPr>
        <w:tc>
          <w:tcPr>
            <w:tcW w:w="2093" w:type="dxa"/>
          </w:tcPr>
          <w:p w14:paraId="5E21B96C" w14:textId="3CFF8E2B" w:rsidR="00F812CF" w:rsidRPr="005647EB" w:rsidRDefault="00F812CF" w:rsidP="002570E4">
            <w:pPr>
              <w:pStyle w:val="TAL"/>
              <w:keepNext w:val="0"/>
              <w:keepLines w:val="0"/>
              <w:rPr>
                <w:rFonts w:cs="v4.2.0"/>
                <w:lang w:eastAsia="zh-CN"/>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v4.2.0"/>
                <w:lang w:eastAsia="zh-CN"/>
              </w:rPr>
              <w:t xml:space="preserve"> </w:t>
            </w:r>
            <w:r w:rsidRPr="005647EB">
              <w:rPr>
                <w:rFonts w:cs="v4.2.0"/>
                <w:lang w:eastAsia="zh-CN"/>
              </w:rPr>
              <w:t>Antenna</w:t>
            </w:r>
            <w:r w:rsidR="002570E4" w:rsidRPr="005647EB">
              <w:rPr>
                <w:rFonts w:cs="v4.2.0"/>
                <w:lang w:eastAsia="zh-CN"/>
              </w:rPr>
              <w:t xml:space="preserve"> </w:t>
            </w:r>
            <w:r w:rsidRPr="005647EB">
              <w:rPr>
                <w:rFonts w:cs="v4.2.0"/>
                <w:lang w:eastAsia="zh-CN"/>
              </w:rPr>
              <w:t>Configuration</w:t>
            </w:r>
          </w:p>
        </w:tc>
        <w:tc>
          <w:tcPr>
            <w:tcW w:w="1276" w:type="dxa"/>
          </w:tcPr>
          <w:p w14:paraId="4ED35347" w14:textId="77777777" w:rsidR="00F812CF" w:rsidRPr="005647EB" w:rsidRDefault="00F812CF" w:rsidP="002570E4">
            <w:pPr>
              <w:pStyle w:val="TAC"/>
              <w:keepNext w:val="0"/>
              <w:keepLines w:val="0"/>
              <w:rPr>
                <w:rFonts w:cs="Arial"/>
              </w:rPr>
            </w:pPr>
          </w:p>
        </w:tc>
        <w:tc>
          <w:tcPr>
            <w:tcW w:w="2523" w:type="dxa"/>
            <w:gridSpan w:val="2"/>
          </w:tcPr>
          <w:p w14:paraId="1C2EABFA" w14:textId="4E74D7EC" w:rsidR="00F812CF" w:rsidRPr="005647EB" w:rsidRDefault="00F812CF" w:rsidP="002570E4">
            <w:pPr>
              <w:pStyle w:val="TAC"/>
              <w:keepNext w:val="0"/>
              <w:keepLines w:val="0"/>
              <w:rPr>
                <w:rFonts w:cs="v4.2.0"/>
                <w:lang w:eastAsia="zh-CN"/>
              </w:rPr>
            </w:pPr>
            <w:r w:rsidRPr="005647EB">
              <w:rPr>
                <w:rFonts w:cs="Arial"/>
              </w:rPr>
              <w:t>2x1</w:t>
            </w:r>
            <w:r w:rsidR="002570E4" w:rsidRPr="005647EB">
              <w:rPr>
                <w:rFonts w:cs="Arial"/>
              </w:rPr>
              <w:t xml:space="preserve"> </w:t>
            </w:r>
            <w:r w:rsidRPr="005647EB">
              <w:rPr>
                <w:rFonts w:cs="Arial"/>
              </w:rPr>
              <w:t>Low</w:t>
            </w:r>
          </w:p>
        </w:tc>
        <w:tc>
          <w:tcPr>
            <w:tcW w:w="2489" w:type="dxa"/>
            <w:gridSpan w:val="2"/>
          </w:tcPr>
          <w:p w14:paraId="45885FD9" w14:textId="68B8E98A" w:rsidR="00F812CF" w:rsidRPr="005647EB" w:rsidRDefault="00F812CF" w:rsidP="002570E4">
            <w:pPr>
              <w:pStyle w:val="TAC"/>
              <w:keepNext w:val="0"/>
              <w:keepLines w:val="0"/>
              <w:rPr>
                <w:rFonts w:cs="v4.2.0"/>
              </w:rPr>
            </w:pPr>
            <w:r w:rsidRPr="005647EB">
              <w:rPr>
                <w:rFonts w:cs="Arial"/>
              </w:rPr>
              <w:t>2x1</w:t>
            </w:r>
            <w:r w:rsidR="002570E4" w:rsidRPr="005647EB">
              <w:rPr>
                <w:rFonts w:cs="Arial"/>
              </w:rPr>
              <w:t xml:space="preserve"> </w:t>
            </w:r>
            <w:r w:rsidRPr="005647EB">
              <w:rPr>
                <w:rFonts w:cs="Arial"/>
              </w:rPr>
              <w:t>Low</w:t>
            </w:r>
          </w:p>
        </w:tc>
      </w:tr>
      <w:tr w:rsidR="00F812CF" w:rsidRPr="005647EB" w14:paraId="0D91DF3D" w14:textId="77777777" w:rsidTr="002570E4">
        <w:trPr>
          <w:cantSplit/>
          <w:jc w:val="center"/>
        </w:trPr>
        <w:tc>
          <w:tcPr>
            <w:tcW w:w="2093" w:type="dxa"/>
          </w:tcPr>
          <w:p w14:paraId="6071B6A2" w14:textId="1F52BE6D" w:rsidR="00F812CF" w:rsidRPr="005647EB" w:rsidRDefault="00F812CF" w:rsidP="002570E4">
            <w:pPr>
              <w:pStyle w:val="TAL"/>
              <w:keepNext w:val="0"/>
              <w:keepLines w:val="0"/>
              <w:rPr>
                <w:rFonts w:cs="Arial"/>
                <w:lang w:eastAsia="zh-CN"/>
              </w:rPr>
            </w:pPr>
            <w:r w:rsidRPr="005647EB">
              <w:rPr>
                <w:rFonts w:cs="Arial"/>
                <w:lang w:eastAsia="zh-CN"/>
              </w:rPr>
              <w:t>Timing</w:t>
            </w:r>
            <w:r w:rsidR="002570E4" w:rsidRPr="005647EB">
              <w:rPr>
                <w:rFonts w:cs="Arial"/>
                <w:lang w:eastAsia="zh-CN"/>
              </w:rPr>
              <w:t xml:space="preserve"> </w:t>
            </w:r>
            <w:r w:rsidRPr="005647EB">
              <w:rPr>
                <w:rFonts w:cs="Arial"/>
                <w:lang w:eastAsia="zh-CN"/>
              </w:rPr>
              <w:t>offset</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1</w:t>
            </w:r>
          </w:p>
        </w:tc>
        <w:tc>
          <w:tcPr>
            <w:tcW w:w="1276" w:type="dxa"/>
          </w:tcPr>
          <w:p w14:paraId="0578571F" w14:textId="77777777" w:rsidR="00F812CF" w:rsidRPr="005647EB" w:rsidRDefault="00F812CF" w:rsidP="002570E4">
            <w:pPr>
              <w:pStyle w:val="TAC"/>
              <w:keepNext w:val="0"/>
              <w:keepLines w:val="0"/>
              <w:rPr>
                <w:rFonts w:cs="Arial"/>
                <w:lang w:eastAsia="zh-CN"/>
              </w:rPr>
            </w:pPr>
            <w:r w:rsidRPr="005647EB">
              <w:rPr>
                <w:rFonts w:cs="Arial"/>
                <w:lang w:eastAsia="zh-CN"/>
              </w:rPr>
              <w:t>ms</w:t>
            </w:r>
          </w:p>
        </w:tc>
        <w:tc>
          <w:tcPr>
            <w:tcW w:w="2523" w:type="dxa"/>
            <w:gridSpan w:val="2"/>
          </w:tcPr>
          <w:p w14:paraId="74B2F3CF" w14:textId="77777777" w:rsidR="00F812CF" w:rsidRPr="005647EB" w:rsidRDefault="00F812CF" w:rsidP="002570E4">
            <w:pPr>
              <w:pStyle w:val="TAC"/>
              <w:keepNext w:val="0"/>
              <w:keepLines w:val="0"/>
              <w:rPr>
                <w:rFonts w:cs="Arial"/>
                <w:lang w:eastAsia="zh-CN"/>
              </w:rPr>
            </w:pPr>
            <w:r w:rsidRPr="005647EB">
              <w:rPr>
                <w:rFonts w:cs="Arial"/>
                <w:lang w:eastAsia="zh-CN"/>
              </w:rPr>
              <w:t>-</w:t>
            </w:r>
          </w:p>
        </w:tc>
        <w:tc>
          <w:tcPr>
            <w:tcW w:w="2489" w:type="dxa"/>
            <w:gridSpan w:val="2"/>
            <w:vAlign w:val="center"/>
          </w:tcPr>
          <w:p w14:paraId="10404B35" w14:textId="77777777" w:rsidR="00F812CF" w:rsidRPr="005647EB" w:rsidRDefault="00F812CF" w:rsidP="002570E4">
            <w:pPr>
              <w:pStyle w:val="TAC"/>
              <w:keepNext w:val="0"/>
              <w:keepLines w:val="0"/>
              <w:rPr>
                <w:rFonts w:cs="Arial"/>
                <w:lang w:eastAsia="zh-CN"/>
              </w:rPr>
            </w:pPr>
            <w:r w:rsidRPr="005647EB">
              <w:rPr>
                <w:rFonts w:cs="Arial"/>
                <w:lang w:eastAsia="zh-CN"/>
              </w:rPr>
              <w:t>3</w:t>
            </w:r>
          </w:p>
        </w:tc>
      </w:tr>
      <w:tr w:rsidR="00F812CF" w:rsidRPr="005647EB" w14:paraId="5CCB6EBD" w14:textId="77777777" w:rsidTr="002570E4">
        <w:trPr>
          <w:cantSplit/>
          <w:jc w:val="center"/>
        </w:trPr>
        <w:tc>
          <w:tcPr>
            <w:tcW w:w="8381" w:type="dxa"/>
            <w:gridSpan w:val="6"/>
          </w:tcPr>
          <w:p w14:paraId="302DD65E" w14:textId="13F2E01E" w:rsidR="00F812CF" w:rsidRPr="005647EB" w:rsidRDefault="002570E4" w:rsidP="002570E4">
            <w:pPr>
              <w:pStyle w:val="TAN"/>
              <w:keepNext w:val="0"/>
              <w:keepLines w:val="0"/>
              <w:rPr>
                <w:rFonts w:cs="Arial"/>
                <w:lang w:eastAsia="zh-CN"/>
              </w:rPr>
            </w:pPr>
            <w:r w:rsidRPr="005647EB">
              <w:rPr>
                <w:rFonts w:cs="Arial"/>
                <w:lang w:eastAsia="zh-CN"/>
              </w:rPr>
              <w:t>NOTE 1:</w:t>
            </w:r>
            <w:r w:rsidR="00F812CF" w:rsidRPr="005647EB">
              <w:rPr>
                <w:rFonts w:cs="Arial"/>
                <w:lang w:eastAsia="zh-CN"/>
              </w:rPr>
              <w:tab/>
              <w:t>OCNG</w:t>
            </w:r>
            <w:r w:rsidRPr="005647EB">
              <w:rPr>
                <w:rFonts w:cs="Arial"/>
                <w:lang w:eastAsia="zh-CN"/>
              </w:rPr>
              <w:t xml:space="preserve"> </w:t>
            </w:r>
            <w:r w:rsidR="00F812CF" w:rsidRPr="005647EB">
              <w:rPr>
                <w:rFonts w:cs="Arial"/>
                <w:lang w:eastAsia="zh-CN"/>
              </w:rPr>
              <w:t>shall</w:t>
            </w:r>
            <w:r w:rsidRPr="005647EB">
              <w:rPr>
                <w:rFonts w:cs="Arial"/>
                <w:lang w:eastAsia="zh-CN"/>
              </w:rPr>
              <w:t xml:space="preserve"> </w:t>
            </w:r>
            <w:r w:rsidR="00F812CF" w:rsidRPr="005647EB">
              <w:rPr>
                <w:rFonts w:cs="Arial"/>
                <w:lang w:eastAsia="zh-CN"/>
              </w:rPr>
              <w:t>be</w:t>
            </w:r>
            <w:r w:rsidRPr="005647EB">
              <w:rPr>
                <w:rFonts w:cs="Arial"/>
                <w:lang w:eastAsia="zh-CN"/>
              </w:rPr>
              <w:t xml:space="preserve"> </w:t>
            </w:r>
            <w:r w:rsidR="00F812CF" w:rsidRPr="005647EB">
              <w:rPr>
                <w:rFonts w:cs="Arial"/>
                <w:lang w:eastAsia="zh-CN"/>
              </w:rPr>
              <w:t>used</w:t>
            </w:r>
            <w:r w:rsidRPr="005647EB">
              <w:rPr>
                <w:rFonts w:cs="Arial"/>
                <w:lang w:eastAsia="zh-CN"/>
              </w:rPr>
              <w:t xml:space="preserve"> </w:t>
            </w:r>
            <w:r w:rsidR="00F812CF" w:rsidRPr="005647EB">
              <w:rPr>
                <w:rFonts w:cs="Arial"/>
                <w:lang w:eastAsia="zh-CN"/>
              </w:rPr>
              <w:t>such</w:t>
            </w:r>
            <w:r w:rsidRPr="005647EB">
              <w:rPr>
                <w:rFonts w:cs="Arial"/>
                <w:lang w:eastAsia="zh-CN"/>
              </w:rPr>
              <w:t xml:space="preserve"> </w:t>
            </w:r>
            <w:r w:rsidR="00F812CF" w:rsidRPr="005647EB">
              <w:rPr>
                <w:rFonts w:cs="Arial"/>
                <w:lang w:eastAsia="zh-CN"/>
              </w:rPr>
              <w:t>that</w:t>
            </w:r>
            <w:r w:rsidRPr="005647EB">
              <w:rPr>
                <w:rFonts w:cs="Arial"/>
                <w:lang w:eastAsia="zh-CN"/>
              </w:rPr>
              <w:t xml:space="preserve"> </w:t>
            </w:r>
            <w:r w:rsidR="00F812CF" w:rsidRPr="005647EB">
              <w:rPr>
                <w:rFonts w:cs="Arial"/>
                <w:lang w:eastAsia="zh-CN"/>
              </w:rPr>
              <w:t>all</w:t>
            </w:r>
            <w:r w:rsidRPr="005647EB">
              <w:rPr>
                <w:rFonts w:cs="Arial"/>
                <w:lang w:eastAsia="zh-CN"/>
              </w:rPr>
              <w:t xml:space="preserve"> </w:t>
            </w:r>
            <w:r w:rsidR="00F812CF" w:rsidRPr="005647EB">
              <w:rPr>
                <w:rFonts w:cs="Arial"/>
                <w:lang w:eastAsia="zh-CN"/>
              </w:rPr>
              <w:t>cells</w:t>
            </w:r>
            <w:r w:rsidRPr="005647EB">
              <w:rPr>
                <w:rFonts w:cs="Arial"/>
                <w:lang w:eastAsia="zh-CN"/>
              </w:rPr>
              <w:t xml:space="preserve"> </w:t>
            </w:r>
            <w:r w:rsidR="00F812CF" w:rsidRPr="005647EB">
              <w:rPr>
                <w:rFonts w:cs="Arial"/>
                <w:lang w:eastAsia="zh-CN"/>
              </w:rPr>
              <w:t>are</w:t>
            </w:r>
            <w:r w:rsidRPr="005647EB">
              <w:rPr>
                <w:rFonts w:cs="Arial"/>
                <w:lang w:eastAsia="zh-CN"/>
              </w:rPr>
              <w:t xml:space="preserve"> </w:t>
            </w:r>
            <w:r w:rsidR="00F812CF" w:rsidRPr="005647EB">
              <w:rPr>
                <w:rFonts w:cs="Arial"/>
                <w:lang w:eastAsia="zh-CN"/>
              </w:rPr>
              <w:t>fully</w:t>
            </w:r>
            <w:r w:rsidRPr="005647EB">
              <w:rPr>
                <w:rFonts w:cs="Arial"/>
                <w:lang w:eastAsia="zh-CN"/>
              </w:rPr>
              <w:t xml:space="preserve"> </w:t>
            </w:r>
            <w:r w:rsidR="00F812CF" w:rsidRPr="005647EB">
              <w:rPr>
                <w:rFonts w:cs="Arial"/>
                <w:lang w:eastAsia="zh-CN"/>
              </w:rPr>
              <w:t>allocated</w:t>
            </w:r>
            <w:r w:rsidRPr="005647EB">
              <w:rPr>
                <w:rFonts w:cs="Arial"/>
                <w:lang w:eastAsia="zh-CN"/>
              </w:rPr>
              <w:t xml:space="preserve"> </w:t>
            </w:r>
            <w:r w:rsidR="00F812CF" w:rsidRPr="005647EB">
              <w:rPr>
                <w:rFonts w:cs="Arial"/>
                <w:lang w:eastAsia="zh-CN"/>
              </w:rPr>
              <w:t>and</w:t>
            </w:r>
            <w:r w:rsidRPr="005647EB">
              <w:rPr>
                <w:rFonts w:cs="Arial"/>
                <w:lang w:eastAsia="zh-CN"/>
              </w:rPr>
              <w:t xml:space="preserve"> </w:t>
            </w:r>
            <w:r w:rsidR="00F812CF" w:rsidRPr="005647EB">
              <w:rPr>
                <w:rFonts w:cs="Arial"/>
                <w:lang w:eastAsia="zh-CN"/>
              </w:rPr>
              <w:t>a</w:t>
            </w:r>
            <w:r w:rsidRPr="005647EB">
              <w:rPr>
                <w:rFonts w:cs="Arial"/>
                <w:lang w:eastAsia="zh-CN"/>
              </w:rPr>
              <w:t xml:space="preserve"> </w:t>
            </w:r>
            <w:r w:rsidR="00F812CF" w:rsidRPr="005647EB">
              <w:rPr>
                <w:rFonts w:cs="Arial"/>
                <w:lang w:eastAsia="zh-CN"/>
              </w:rPr>
              <w:t>constant</w:t>
            </w:r>
            <w:r w:rsidRPr="005647EB">
              <w:rPr>
                <w:rFonts w:cs="Arial"/>
                <w:lang w:eastAsia="zh-CN"/>
              </w:rPr>
              <w:t xml:space="preserve"> </w:t>
            </w:r>
            <w:r w:rsidR="00F812CF" w:rsidRPr="005647EB">
              <w:rPr>
                <w:rFonts w:cs="Arial"/>
                <w:lang w:eastAsia="zh-CN"/>
              </w:rPr>
              <w:t>total</w:t>
            </w:r>
            <w:r w:rsidRPr="005647EB">
              <w:rPr>
                <w:rFonts w:cs="Arial"/>
                <w:lang w:eastAsia="zh-CN"/>
              </w:rPr>
              <w:t xml:space="preserve"> </w:t>
            </w:r>
            <w:r w:rsidR="00F812CF" w:rsidRPr="005647EB">
              <w:rPr>
                <w:rFonts w:cs="Arial"/>
                <w:lang w:eastAsia="zh-CN"/>
              </w:rPr>
              <w:t>transmitted</w:t>
            </w:r>
            <w:r w:rsidRPr="005647EB">
              <w:rPr>
                <w:rFonts w:cs="Arial"/>
                <w:lang w:eastAsia="zh-CN"/>
              </w:rPr>
              <w:t xml:space="preserve"> </w:t>
            </w:r>
            <w:r w:rsidR="00F812CF" w:rsidRPr="005647EB">
              <w:rPr>
                <w:rFonts w:cs="Arial"/>
                <w:lang w:eastAsia="zh-CN"/>
              </w:rPr>
              <w:t>power</w:t>
            </w:r>
            <w:r w:rsidRPr="005647EB">
              <w:rPr>
                <w:rFonts w:cs="Arial"/>
                <w:lang w:eastAsia="zh-CN"/>
              </w:rPr>
              <w:t xml:space="preserve"> </w:t>
            </w:r>
            <w:r w:rsidR="00F812CF" w:rsidRPr="005647EB">
              <w:rPr>
                <w:rFonts w:cs="Arial"/>
                <w:lang w:eastAsia="zh-CN"/>
              </w:rPr>
              <w:t>spectral</w:t>
            </w:r>
            <w:r w:rsidRPr="005647EB">
              <w:rPr>
                <w:rFonts w:cs="Arial"/>
                <w:lang w:eastAsia="zh-CN"/>
              </w:rPr>
              <w:t xml:space="preserve"> </w:t>
            </w:r>
            <w:r w:rsidR="00F812CF" w:rsidRPr="005647EB">
              <w:rPr>
                <w:rFonts w:cs="Arial"/>
                <w:lang w:eastAsia="zh-CN"/>
              </w:rPr>
              <w:t>density</w:t>
            </w:r>
            <w:r w:rsidRPr="005647EB">
              <w:rPr>
                <w:rFonts w:cs="Arial"/>
                <w:lang w:eastAsia="zh-CN"/>
              </w:rPr>
              <w:t xml:space="preserve"> </w:t>
            </w:r>
            <w:r w:rsidR="00F812CF" w:rsidRPr="005647EB">
              <w:rPr>
                <w:rFonts w:cs="Arial"/>
                <w:lang w:eastAsia="zh-CN"/>
              </w:rPr>
              <w:t>is</w:t>
            </w:r>
            <w:r w:rsidRPr="005647EB">
              <w:rPr>
                <w:rFonts w:cs="Arial"/>
                <w:lang w:eastAsia="zh-CN"/>
              </w:rPr>
              <w:t xml:space="preserve"> </w:t>
            </w:r>
            <w:r w:rsidR="00F812CF" w:rsidRPr="005647EB">
              <w:rPr>
                <w:rFonts w:cs="Arial"/>
                <w:lang w:eastAsia="zh-CN"/>
              </w:rPr>
              <w:t>achieved</w:t>
            </w:r>
            <w:r w:rsidRPr="005647EB">
              <w:rPr>
                <w:rFonts w:cs="Arial"/>
                <w:lang w:eastAsia="zh-CN"/>
              </w:rPr>
              <w:t xml:space="preserve"> </w:t>
            </w:r>
            <w:r w:rsidR="00F812CF" w:rsidRPr="005647EB">
              <w:rPr>
                <w:rFonts w:cs="Arial"/>
                <w:lang w:eastAsia="zh-CN"/>
              </w:rPr>
              <w:t>for</w:t>
            </w:r>
            <w:r w:rsidRPr="005647EB">
              <w:rPr>
                <w:rFonts w:cs="Arial"/>
                <w:lang w:eastAsia="zh-CN"/>
              </w:rPr>
              <w:t xml:space="preserve"> </w:t>
            </w:r>
            <w:r w:rsidR="00F812CF" w:rsidRPr="005647EB">
              <w:rPr>
                <w:rFonts w:cs="Arial"/>
                <w:lang w:eastAsia="zh-CN"/>
              </w:rPr>
              <w:t>all</w:t>
            </w:r>
            <w:r w:rsidRPr="005647EB">
              <w:rPr>
                <w:rFonts w:cs="Arial"/>
                <w:lang w:eastAsia="zh-CN"/>
              </w:rPr>
              <w:t xml:space="preserve"> </w:t>
            </w:r>
            <w:r w:rsidR="00F812CF" w:rsidRPr="005647EB">
              <w:rPr>
                <w:rFonts w:cs="Arial"/>
                <w:lang w:eastAsia="zh-CN"/>
              </w:rPr>
              <w:t>OFDM</w:t>
            </w:r>
            <w:r w:rsidRPr="005647EB">
              <w:rPr>
                <w:rFonts w:cs="Arial"/>
                <w:lang w:eastAsia="zh-CN"/>
              </w:rPr>
              <w:t xml:space="preserve"> </w:t>
            </w:r>
            <w:r w:rsidR="00F812CF" w:rsidRPr="005647EB">
              <w:rPr>
                <w:rFonts w:cs="Arial"/>
                <w:lang w:eastAsia="zh-CN"/>
              </w:rPr>
              <w:t>symbols.</w:t>
            </w:r>
          </w:p>
          <w:p w14:paraId="69859842" w14:textId="66A8F8F7" w:rsidR="00F812CF" w:rsidRPr="005647EB" w:rsidRDefault="002570E4" w:rsidP="002570E4">
            <w:pPr>
              <w:pStyle w:val="TAN"/>
              <w:keepNext w:val="0"/>
              <w:keepLines w:val="0"/>
              <w:rPr>
                <w:rFonts w:cs="Arial"/>
                <w:lang w:eastAsia="zh-CN"/>
              </w:rPr>
            </w:pPr>
            <w:r w:rsidRPr="005647EB">
              <w:rPr>
                <w:rFonts w:cs="Arial"/>
                <w:lang w:eastAsia="zh-CN"/>
              </w:rPr>
              <w:t>NOTE 2:</w:t>
            </w:r>
            <w:r w:rsidR="00F812CF" w:rsidRPr="005647EB">
              <w:rPr>
                <w:rFonts w:cs="Arial"/>
                <w:lang w:eastAsia="zh-CN"/>
              </w:rPr>
              <w:tab/>
              <w:t>Interference</w:t>
            </w:r>
            <w:r w:rsidRPr="005647EB">
              <w:rPr>
                <w:rFonts w:cs="Arial"/>
                <w:lang w:eastAsia="zh-CN"/>
              </w:rPr>
              <w:t xml:space="preserve"> </w:t>
            </w:r>
            <w:r w:rsidR="00F812CF" w:rsidRPr="005647EB">
              <w:rPr>
                <w:rFonts w:cs="Arial"/>
                <w:lang w:eastAsia="zh-CN"/>
              </w:rPr>
              <w:t>from</w:t>
            </w:r>
            <w:r w:rsidRPr="005647EB">
              <w:rPr>
                <w:rFonts w:cs="Arial"/>
                <w:lang w:eastAsia="zh-CN"/>
              </w:rPr>
              <w:t xml:space="preserve"> </w:t>
            </w:r>
            <w:r w:rsidR="00F812CF" w:rsidRPr="005647EB">
              <w:rPr>
                <w:rFonts w:cs="Arial"/>
                <w:lang w:eastAsia="zh-CN"/>
              </w:rPr>
              <w:t>other</w:t>
            </w:r>
            <w:r w:rsidRPr="005647EB">
              <w:rPr>
                <w:rFonts w:cs="Arial"/>
                <w:lang w:eastAsia="zh-CN"/>
              </w:rPr>
              <w:t xml:space="preserve"> </w:t>
            </w:r>
            <w:r w:rsidR="00F812CF" w:rsidRPr="005647EB">
              <w:rPr>
                <w:rFonts w:cs="Arial"/>
                <w:lang w:eastAsia="zh-CN"/>
              </w:rPr>
              <w:t>cells</w:t>
            </w:r>
            <w:r w:rsidRPr="005647EB">
              <w:rPr>
                <w:rFonts w:cs="Arial"/>
                <w:lang w:eastAsia="zh-CN"/>
              </w:rPr>
              <w:t xml:space="preserve"> </w:t>
            </w:r>
            <w:r w:rsidR="00F812CF" w:rsidRPr="005647EB">
              <w:rPr>
                <w:rFonts w:cs="Arial"/>
                <w:lang w:eastAsia="zh-CN"/>
              </w:rPr>
              <w:t>and</w:t>
            </w:r>
            <w:r w:rsidRPr="005647EB">
              <w:rPr>
                <w:rFonts w:cs="Arial"/>
                <w:lang w:eastAsia="zh-CN"/>
              </w:rPr>
              <w:t xml:space="preserve"> </w:t>
            </w:r>
            <w:r w:rsidR="00F812CF" w:rsidRPr="005647EB">
              <w:rPr>
                <w:rFonts w:cs="Arial"/>
                <w:lang w:eastAsia="zh-CN"/>
              </w:rPr>
              <w:t>noise</w:t>
            </w:r>
            <w:r w:rsidRPr="005647EB">
              <w:rPr>
                <w:rFonts w:cs="Arial"/>
                <w:lang w:eastAsia="zh-CN"/>
              </w:rPr>
              <w:t xml:space="preserve"> </w:t>
            </w:r>
            <w:r w:rsidR="00F812CF" w:rsidRPr="005647EB">
              <w:rPr>
                <w:rFonts w:cs="Arial"/>
                <w:lang w:eastAsia="zh-CN"/>
              </w:rPr>
              <w:t>sources</w:t>
            </w:r>
            <w:r w:rsidRPr="005647EB">
              <w:rPr>
                <w:rFonts w:cs="Arial"/>
                <w:lang w:eastAsia="zh-CN"/>
              </w:rPr>
              <w:t xml:space="preserve"> </w:t>
            </w:r>
            <w:r w:rsidR="00F812CF" w:rsidRPr="005647EB">
              <w:rPr>
                <w:rFonts w:cs="Arial"/>
                <w:lang w:eastAsia="zh-CN"/>
              </w:rPr>
              <w:t>not</w:t>
            </w:r>
            <w:r w:rsidRPr="005647EB">
              <w:rPr>
                <w:rFonts w:cs="Arial"/>
                <w:lang w:eastAsia="zh-CN"/>
              </w:rPr>
              <w:t xml:space="preserve"> </w:t>
            </w:r>
            <w:r w:rsidR="00F812CF" w:rsidRPr="005647EB">
              <w:rPr>
                <w:rFonts w:cs="Arial"/>
                <w:lang w:eastAsia="zh-CN"/>
              </w:rPr>
              <w:t>specified</w:t>
            </w:r>
            <w:r w:rsidRPr="005647EB">
              <w:rPr>
                <w:rFonts w:cs="Arial"/>
                <w:lang w:eastAsia="zh-CN"/>
              </w:rPr>
              <w:t xml:space="preserve"> </w:t>
            </w:r>
            <w:r w:rsidR="00F812CF" w:rsidRPr="005647EB">
              <w:rPr>
                <w:rFonts w:cs="Arial"/>
                <w:lang w:eastAsia="zh-CN"/>
              </w:rPr>
              <w:t>in</w:t>
            </w:r>
            <w:r w:rsidRPr="005647EB">
              <w:rPr>
                <w:rFonts w:cs="Arial"/>
                <w:lang w:eastAsia="zh-CN"/>
              </w:rPr>
              <w:t xml:space="preserve"> </w:t>
            </w:r>
            <w:r w:rsidR="00F812CF" w:rsidRPr="005647EB">
              <w:rPr>
                <w:rFonts w:cs="Arial"/>
                <w:lang w:eastAsia="zh-CN"/>
              </w:rPr>
              <w:t>the</w:t>
            </w:r>
            <w:r w:rsidRPr="005647EB">
              <w:rPr>
                <w:rFonts w:cs="Arial"/>
                <w:lang w:eastAsia="zh-CN"/>
              </w:rPr>
              <w:t xml:space="preserve"> </w:t>
            </w:r>
            <w:r w:rsidR="00F812CF" w:rsidRPr="005647EB">
              <w:rPr>
                <w:rFonts w:cs="Arial"/>
                <w:lang w:eastAsia="zh-CN"/>
              </w:rPr>
              <w:t>test</w:t>
            </w:r>
            <w:r w:rsidRPr="005647EB">
              <w:rPr>
                <w:rFonts w:cs="Arial"/>
                <w:lang w:eastAsia="zh-CN"/>
              </w:rPr>
              <w:t xml:space="preserve"> </w:t>
            </w:r>
            <w:r w:rsidR="00F812CF" w:rsidRPr="005647EB">
              <w:rPr>
                <w:rFonts w:cs="Arial"/>
                <w:lang w:eastAsia="zh-CN"/>
              </w:rPr>
              <w:t>is</w:t>
            </w:r>
            <w:r w:rsidRPr="005647EB">
              <w:rPr>
                <w:rFonts w:cs="Arial"/>
                <w:lang w:eastAsia="zh-CN"/>
              </w:rPr>
              <w:t xml:space="preserve"> </w:t>
            </w:r>
            <w:r w:rsidR="00F812CF" w:rsidRPr="005647EB">
              <w:rPr>
                <w:rFonts w:cs="Arial"/>
                <w:lang w:eastAsia="zh-CN"/>
              </w:rPr>
              <w:t>assumed</w:t>
            </w:r>
            <w:r w:rsidRPr="005647EB">
              <w:rPr>
                <w:rFonts w:cs="Arial"/>
                <w:lang w:eastAsia="zh-CN"/>
              </w:rPr>
              <w:t xml:space="preserve"> </w:t>
            </w:r>
            <w:r w:rsidR="00F812CF" w:rsidRPr="005647EB">
              <w:rPr>
                <w:rFonts w:cs="Arial"/>
                <w:lang w:eastAsia="zh-CN"/>
              </w:rPr>
              <w:t>to</w:t>
            </w:r>
            <w:r w:rsidRPr="005647EB">
              <w:rPr>
                <w:rFonts w:cs="Arial"/>
                <w:lang w:eastAsia="zh-CN"/>
              </w:rPr>
              <w:t xml:space="preserve"> </w:t>
            </w:r>
            <w:r w:rsidR="00F812CF" w:rsidRPr="005647EB">
              <w:rPr>
                <w:rFonts w:cs="Arial"/>
                <w:lang w:eastAsia="zh-CN"/>
              </w:rPr>
              <w:t>be</w:t>
            </w:r>
            <w:r w:rsidRPr="005647EB">
              <w:rPr>
                <w:rFonts w:cs="Arial"/>
                <w:lang w:eastAsia="zh-CN"/>
              </w:rPr>
              <w:t xml:space="preserve"> </w:t>
            </w:r>
            <w:r w:rsidR="00F812CF" w:rsidRPr="005647EB">
              <w:rPr>
                <w:rFonts w:cs="Arial"/>
                <w:lang w:eastAsia="zh-CN"/>
              </w:rPr>
              <w:t>constant</w:t>
            </w:r>
            <w:r w:rsidRPr="005647EB">
              <w:rPr>
                <w:rFonts w:cs="Arial"/>
                <w:lang w:eastAsia="zh-CN"/>
              </w:rPr>
              <w:t xml:space="preserve"> </w:t>
            </w:r>
            <w:r w:rsidR="00F812CF" w:rsidRPr="005647EB">
              <w:rPr>
                <w:rFonts w:cs="Arial"/>
                <w:lang w:eastAsia="zh-CN"/>
              </w:rPr>
              <w:t>over</w:t>
            </w:r>
            <w:r w:rsidRPr="005647EB">
              <w:rPr>
                <w:rFonts w:cs="Arial"/>
                <w:lang w:eastAsia="zh-CN"/>
              </w:rPr>
              <w:t xml:space="preserve"> </w:t>
            </w:r>
            <w:r w:rsidR="00F812CF" w:rsidRPr="005647EB">
              <w:rPr>
                <w:rFonts w:cs="Arial"/>
                <w:lang w:eastAsia="zh-CN"/>
              </w:rPr>
              <w:t>subcarriers</w:t>
            </w:r>
            <w:r w:rsidRPr="005647EB">
              <w:rPr>
                <w:rFonts w:cs="Arial"/>
                <w:lang w:eastAsia="zh-CN"/>
              </w:rPr>
              <w:t xml:space="preserve"> </w:t>
            </w:r>
            <w:r w:rsidR="00F812CF" w:rsidRPr="005647EB">
              <w:rPr>
                <w:rFonts w:cs="Arial"/>
                <w:lang w:eastAsia="zh-CN"/>
              </w:rPr>
              <w:t>and</w:t>
            </w:r>
            <w:r w:rsidRPr="005647EB">
              <w:rPr>
                <w:rFonts w:cs="Arial"/>
                <w:lang w:eastAsia="zh-CN"/>
              </w:rPr>
              <w:t xml:space="preserve"> </w:t>
            </w:r>
            <w:r w:rsidR="00F812CF" w:rsidRPr="005647EB">
              <w:rPr>
                <w:rFonts w:cs="Arial"/>
                <w:lang w:eastAsia="zh-CN"/>
              </w:rPr>
              <w:t>time</w:t>
            </w:r>
            <w:r w:rsidRPr="005647EB">
              <w:rPr>
                <w:rFonts w:cs="Arial"/>
                <w:lang w:eastAsia="zh-CN"/>
              </w:rPr>
              <w:t xml:space="preserve"> </w:t>
            </w:r>
            <w:r w:rsidR="00F812CF" w:rsidRPr="005647EB">
              <w:rPr>
                <w:rFonts w:cs="Arial"/>
                <w:lang w:eastAsia="zh-CN"/>
              </w:rPr>
              <w:t>and</w:t>
            </w:r>
            <w:r w:rsidRPr="005647EB">
              <w:rPr>
                <w:rFonts w:cs="Arial"/>
                <w:lang w:eastAsia="zh-CN"/>
              </w:rPr>
              <w:t xml:space="preserve"> </w:t>
            </w:r>
            <w:r w:rsidR="00F812CF" w:rsidRPr="005647EB">
              <w:rPr>
                <w:rFonts w:cs="Arial"/>
                <w:lang w:eastAsia="zh-CN"/>
              </w:rPr>
              <w:t>shall</w:t>
            </w:r>
            <w:r w:rsidRPr="005647EB">
              <w:rPr>
                <w:rFonts w:cs="Arial"/>
                <w:lang w:eastAsia="zh-CN"/>
              </w:rPr>
              <w:t xml:space="preserve"> </w:t>
            </w:r>
            <w:r w:rsidR="00F812CF" w:rsidRPr="005647EB">
              <w:rPr>
                <w:rFonts w:cs="Arial"/>
                <w:lang w:eastAsia="zh-CN"/>
              </w:rPr>
              <w:t>be</w:t>
            </w:r>
            <w:r w:rsidRPr="005647EB">
              <w:rPr>
                <w:rFonts w:cs="Arial"/>
                <w:lang w:eastAsia="zh-CN"/>
              </w:rPr>
              <w:t xml:space="preserve"> </w:t>
            </w:r>
            <w:r w:rsidR="00F812CF" w:rsidRPr="005647EB">
              <w:rPr>
                <w:rFonts w:cs="Arial"/>
                <w:lang w:eastAsia="zh-CN"/>
              </w:rPr>
              <w:t>modelled</w:t>
            </w:r>
            <w:r w:rsidRPr="005647EB">
              <w:rPr>
                <w:rFonts w:cs="Arial"/>
                <w:lang w:eastAsia="zh-CN"/>
              </w:rPr>
              <w:t xml:space="preserve"> </w:t>
            </w:r>
            <w:r w:rsidR="00F812CF" w:rsidRPr="005647EB">
              <w:rPr>
                <w:rFonts w:cs="Arial"/>
                <w:lang w:eastAsia="zh-CN"/>
              </w:rPr>
              <w:t>as</w:t>
            </w:r>
            <w:r w:rsidRPr="005647EB">
              <w:rPr>
                <w:rFonts w:cs="Arial"/>
                <w:lang w:eastAsia="zh-CN"/>
              </w:rPr>
              <w:t xml:space="preserve"> </w:t>
            </w:r>
            <w:r w:rsidR="00F812CF" w:rsidRPr="005647EB">
              <w:rPr>
                <w:rFonts w:cs="Arial"/>
                <w:lang w:eastAsia="zh-CN"/>
              </w:rPr>
              <w:t>AWGN</w:t>
            </w:r>
            <w:r w:rsidRPr="005647EB">
              <w:rPr>
                <w:rFonts w:cs="Arial"/>
                <w:lang w:eastAsia="zh-CN"/>
              </w:rPr>
              <w:t xml:space="preserve"> </w:t>
            </w:r>
            <w:r w:rsidR="00F812CF" w:rsidRPr="005647EB">
              <w:rPr>
                <w:rFonts w:cs="Arial"/>
                <w:lang w:eastAsia="zh-CN"/>
              </w:rPr>
              <w:t>of</w:t>
            </w:r>
            <w:r w:rsidRPr="005647EB">
              <w:rPr>
                <w:rFonts w:cs="Arial"/>
                <w:lang w:eastAsia="zh-CN"/>
              </w:rPr>
              <w:t xml:space="preserve"> </w:t>
            </w:r>
            <w:r w:rsidR="00F812CF" w:rsidRPr="005647EB">
              <w:rPr>
                <w:rFonts w:cs="Arial"/>
                <w:lang w:eastAsia="zh-CN"/>
              </w:rPr>
              <w:t>appropriate</w:t>
            </w:r>
            <w:r w:rsidRPr="005647EB">
              <w:rPr>
                <w:rFonts w:cs="Arial"/>
                <w:lang w:eastAsia="zh-CN"/>
              </w:rPr>
              <w:t xml:space="preserve"> </w:t>
            </w:r>
            <w:r w:rsidR="00F812CF" w:rsidRPr="005647EB">
              <w:rPr>
                <w:rFonts w:cs="Arial"/>
                <w:lang w:eastAsia="zh-CN"/>
              </w:rPr>
              <w:t>power</w:t>
            </w:r>
            <w:r w:rsidRPr="005647EB">
              <w:rPr>
                <w:rFonts w:cs="Arial"/>
                <w:lang w:eastAsia="zh-CN"/>
              </w:rPr>
              <w:t xml:space="preserve"> </w:t>
            </w:r>
            <w:r w:rsidR="00F812CF" w:rsidRPr="005647EB">
              <w:rPr>
                <w:rFonts w:cs="Arial"/>
                <w:lang w:eastAsia="zh-CN"/>
              </w:rPr>
              <w:t>for</w:t>
            </w:r>
            <w:r w:rsidRPr="005647EB">
              <w:rPr>
                <w:rFonts w:cs="Arial"/>
                <w:lang w:eastAsia="zh-CN"/>
              </w:rPr>
              <w:t xml:space="preserve"> </w:t>
            </w:r>
            <w:r w:rsidR="00F812CF" w:rsidRPr="005647EB">
              <w:rPr>
                <w:rFonts w:cs="v4.2.0"/>
                <w:lang w:eastAsia="zh-CN"/>
              </w:rPr>
              <w:t>N</w:t>
            </w:r>
            <w:r w:rsidR="00F812CF" w:rsidRPr="005647EB">
              <w:rPr>
                <w:rFonts w:cs="v4.2.0"/>
                <w:vertAlign w:val="subscript"/>
                <w:lang w:eastAsia="zh-CN"/>
              </w:rPr>
              <w:t>oc</w:t>
            </w:r>
            <w:r w:rsidRPr="005647EB">
              <w:rPr>
                <w:rFonts w:cs="v4.2.0"/>
                <w:lang w:eastAsia="zh-CN"/>
              </w:rPr>
              <w:t xml:space="preserve"> </w:t>
            </w:r>
            <w:r w:rsidR="00F812CF" w:rsidRPr="005647EB">
              <w:rPr>
                <w:rFonts w:cs="Arial"/>
                <w:lang w:eastAsia="zh-CN"/>
              </w:rPr>
              <w:t>to</w:t>
            </w:r>
            <w:r w:rsidRPr="005647EB">
              <w:rPr>
                <w:rFonts w:cs="Arial"/>
                <w:lang w:eastAsia="zh-CN"/>
              </w:rPr>
              <w:t xml:space="preserve"> </w:t>
            </w:r>
            <w:r w:rsidR="00F812CF" w:rsidRPr="005647EB">
              <w:rPr>
                <w:rFonts w:cs="Arial"/>
                <w:lang w:eastAsia="zh-CN"/>
              </w:rPr>
              <w:t>be</w:t>
            </w:r>
            <w:r w:rsidRPr="005647EB">
              <w:rPr>
                <w:rFonts w:cs="Arial"/>
                <w:lang w:eastAsia="zh-CN"/>
              </w:rPr>
              <w:t xml:space="preserve"> </w:t>
            </w:r>
            <w:r w:rsidR="00F812CF" w:rsidRPr="005647EB">
              <w:rPr>
                <w:rFonts w:cs="Arial"/>
                <w:lang w:eastAsia="zh-CN"/>
              </w:rPr>
              <w:t>fulfilled.</w:t>
            </w:r>
          </w:p>
          <w:p w14:paraId="452EFA16" w14:textId="06B0BC07" w:rsidR="00F812CF" w:rsidRPr="005647EB" w:rsidRDefault="002570E4" w:rsidP="002570E4">
            <w:pPr>
              <w:pStyle w:val="TAN"/>
              <w:keepNext w:val="0"/>
              <w:keepLines w:val="0"/>
              <w:rPr>
                <w:rFonts w:cs="Arial"/>
                <w:lang w:eastAsia="zh-CN"/>
              </w:rPr>
            </w:pPr>
            <w:r w:rsidRPr="005647EB">
              <w:rPr>
                <w:rFonts w:cs="Arial"/>
                <w:lang w:eastAsia="zh-CN"/>
              </w:rPr>
              <w:t>NOTE 3:</w:t>
            </w:r>
            <w:r w:rsidR="00F812CF" w:rsidRPr="005647EB">
              <w:rPr>
                <w:rFonts w:cs="Arial"/>
                <w:lang w:eastAsia="zh-CN"/>
              </w:rPr>
              <w:tab/>
              <w:t>Es/Iot,</w:t>
            </w:r>
            <w:r w:rsidRPr="005647EB">
              <w:rPr>
                <w:rFonts w:cs="Arial"/>
                <w:lang w:eastAsia="zh-CN"/>
              </w:rPr>
              <w:t xml:space="preserve"> </w:t>
            </w:r>
            <w:r w:rsidR="00F812CF" w:rsidRPr="005647EB">
              <w:rPr>
                <w:rFonts w:cs="Arial"/>
                <w:lang w:eastAsia="zh-CN"/>
              </w:rPr>
              <w:t>RSRP,</w:t>
            </w:r>
            <w:r w:rsidRPr="005647EB">
              <w:rPr>
                <w:rFonts w:cs="Arial"/>
                <w:lang w:eastAsia="zh-CN"/>
              </w:rPr>
              <w:t xml:space="preserve"> </w:t>
            </w:r>
            <w:r w:rsidR="00F812CF" w:rsidRPr="005647EB">
              <w:rPr>
                <w:rFonts w:cs="Arial"/>
                <w:lang w:eastAsia="zh-CN"/>
              </w:rPr>
              <w:t>SCH_RP</w:t>
            </w:r>
            <w:r w:rsidRPr="005647EB">
              <w:rPr>
                <w:rFonts w:cs="Arial"/>
                <w:lang w:eastAsia="zh-CN"/>
              </w:rPr>
              <w:t xml:space="preserve"> </w:t>
            </w:r>
            <w:r w:rsidR="00F812CF" w:rsidRPr="005647EB">
              <w:rPr>
                <w:rFonts w:cs="Arial"/>
                <w:lang w:eastAsia="zh-CN"/>
              </w:rPr>
              <w:t>and</w:t>
            </w:r>
            <w:r w:rsidRPr="005647EB">
              <w:rPr>
                <w:rFonts w:cs="Arial"/>
                <w:lang w:eastAsia="zh-CN"/>
              </w:rPr>
              <w:t xml:space="preserve"> </w:t>
            </w:r>
            <w:r w:rsidR="00F812CF" w:rsidRPr="005647EB">
              <w:rPr>
                <w:rFonts w:cs="Arial"/>
                <w:lang w:eastAsia="zh-CN"/>
              </w:rPr>
              <w:t>Io</w:t>
            </w:r>
            <w:r w:rsidRPr="005647EB">
              <w:rPr>
                <w:rFonts w:cs="Arial"/>
                <w:lang w:eastAsia="zh-CN"/>
              </w:rPr>
              <w:t xml:space="preserve"> </w:t>
            </w:r>
            <w:r w:rsidR="00F812CF" w:rsidRPr="005647EB">
              <w:rPr>
                <w:rFonts w:cs="Arial"/>
                <w:lang w:eastAsia="zh-CN"/>
              </w:rPr>
              <w:t>have</w:t>
            </w:r>
            <w:r w:rsidRPr="005647EB">
              <w:rPr>
                <w:rFonts w:cs="Arial"/>
                <w:lang w:eastAsia="zh-CN"/>
              </w:rPr>
              <w:t xml:space="preserve"> </w:t>
            </w:r>
            <w:r w:rsidR="00F812CF" w:rsidRPr="005647EB">
              <w:rPr>
                <w:rFonts w:cs="Arial"/>
                <w:lang w:eastAsia="zh-CN"/>
              </w:rPr>
              <w:t>been</w:t>
            </w:r>
            <w:r w:rsidRPr="005647EB">
              <w:rPr>
                <w:rFonts w:cs="Arial"/>
                <w:lang w:eastAsia="zh-CN"/>
              </w:rPr>
              <w:t xml:space="preserve"> </w:t>
            </w:r>
            <w:r w:rsidR="00F812CF" w:rsidRPr="005647EB">
              <w:rPr>
                <w:rFonts w:cs="Arial"/>
                <w:lang w:eastAsia="zh-CN"/>
              </w:rPr>
              <w:t>derived</w:t>
            </w:r>
            <w:r w:rsidRPr="005647EB">
              <w:rPr>
                <w:rFonts w:cs="Arial"/>
                <w:lang w:eastAsia="zh-CN"/>
              </w:rPr>
              <w:t xml:space="preserve"> </w:t>
            </w:r>
            <w:r w:rsidR="00F812CF" w:rsidRPr="005647EB">
              <w:rPr>
                <w:rFonts w:cs="Arial"/>
                <w:lang w:eastAsia="zh-CN"/>
              </w:rPr>
              <w:t>from</w:t>
            </w:r>
            <w:r w:rsidRPr="005647EB">
              <w:rPr>
                <w:rFonts w:cs="Arial"/>
                <w:lang w:eastAsia="zh-CN"/>
              </w:rPr>
              <w:t xml:space="preserve"> </w:t>
            </w:r>
            <w:r w:rsidR="00F812CF" w:rsidRPr="005647EB">
              <w:rPr>
                <w:rFonts w:cs="Arial"/>
                <w:lang w:eastAsia="zh-CN"/>
              </w:rPr>
              <w:t>other</w:t>
            </w:r>
            <w:r w:rsidRPr="005647EB">
              <w:rPr>
                <w:rFonts w:cs="Arial"/>
                <w:lang w:eastAsia="zh-CN"/>
              </w:rPr>
              <w:t xml:space="preserve"> </w:t>
            </w:r>
            <w:r w:rsidR="00F812CF" w:rsidRPr="005647EB">
              <w:rPr>
                <w:rFonts w:cs="Arial"/>
                <w:lang w:eastAsia="zh-CN"/>
              </w:rPr>
              <w:t>parameters</w:t>
            </w:r>
            <w:r w:rsidRPr="005647EB">
              <w:rPr>
                <w:rFonts w:cs="Arial"/>
                <w:lang w:eastAsia="zh-CN"/>
              </w:rPr>
              <w:t xml:space="preserve"> </w:t>
            </w:r>
            <w:r w:rsidR="00F812CF" w:rsidRPr="005647EB">
              <w:rPr>
                <w:rFonts w:cs="Arial"/>
                <w:lang w:eastAsia="zh-CN"/>
              </w:rPr>
              <w:t>for</w:t>
            </w:r>
            <w:r w:rsidRPr="005647EB">
              <w:rPr>
                <w:rFonts w:cs="Arial"/>
                <w:lang w:eastAsia="zh-CN"/>
              </w:rPr>
              <w:t xml:space="preserve"> </w:t>
            </w:r>
            <w:r w:rsidR="00F812CF" w:rsidRPr="005647EB">
              <w:rPr>
                <w:rFonts w:cs="Arial"/>
                <w:lang w:eastAsia="zh-CN"/>
              </w:rPr>
              <w:t>information</w:t>
            </w:r>
            <w:r w:rsidRPr="005647EB">
              <w:rPr>
                <w:rFonts w:cs="Arial"/>
                <w:lang w:eastAsia="zh-CN"/>
              </w:rPr>
              <w:t xml:space="preserve"> </w:t>
            </w:r>
            <w:r w:rsidR="00F812CF" w:rsidRPr="005647EB">
              <w:rPr>
                <w:rFonts w:cs="Arial"/>
                <w:lang w:eastAsia="zh-CN"/>
              </w:rPr>
              <w:t>purposes.</w:t>
            </w:r>
            <w:r w:rsidRPr="005647EB">
              <w:rPr>
                <w:rFonts w:cs="Arial"/>
                <w:lang w:eastAsia="zh-CN"/>
              </w:rPr>
              <w:t xml:space="preserve"> </w:t>
            </w:r>
            <w:r w:rsidR="00F812CF" w:rsidRPr="005647EB">
              <w:rPr>
                <w:rFonts w:cs="Arial"/>
                <w:lang w:eastAsia="zh-CN"/>
              </w:rPr>
              <w:t>They</w:t>
            </w:r>
            <w:r w:rsidRPr="005647EB">
              <w:rPr>
                <w:rFonts w:cs="Arial"/>
                <w:lang w:eastAsia="zh-CN"/>
              </w:rPr>
              <w:t xml:space="preserve"> </w:t>
            </w:r>
            <w:r w:rsidR="00F812CF" w:rsidRPr="005647EB">
              <w:rPr>
                <w:rFonts w:cs="Arial"/>
                <w:lang w:eastAsia="zh-CN"/>
              </w:rPr>
              <w:t>are</w:t>
            </w:r>
            <w:r w:rsidRPr="005647EB">
              <w:rPr>
                <w:rFonts w:cs="Arial"/>
                <w:lang w:eastAsia="zh-CN"/>
              </w:rPr>
              <w:t xml:space="preserve"> </w:t>
            </w:r>
            <w:r w:rsidR="00F812CF" w:rsidRPr="005647EB">
              <w:rPr>
                <w:rFonts w:cs="Arial"/>
                <w:lang w:eastAsia="zh-CN"/>
              </w:rPr>
              <w:t>not</w:t>
            </w:r>
            <w:r w:rsidRPr="005647EB">
              <w:rPr>
                <w:rFonts w:cs="Arial"/>
                <w:lang w:eastAsia="zh-CN"/>
              </w:rPr>
              <w:t xml:space="preserve"> </w:t>
            </w:r>
            <w:r w:rsidR="00F812CF" w:rsidRPr="005647EB">
              <w:rPr>
                <w:rFonts w:cs="Arial"/>
                <w:lang w:eastAsia="zh-CN"/>
              </w:rPr>
              <w:t>settable</w:t>
            </w:r>
            <w:r w:rsidRPr="005647EB">
              <w:rPr>
                <w:rFonts w:cs="Arial"/>
                <w:lang w:eastAsia="zh-CN"/>
              </w:rPr>
              <w:t xml:space="preserve"> </w:t>
            </w:r>
            <w:r w:rsidR="00F812CF" w:rsidRPr="005647EB">
              <w:rPr>
                <w:rFonts w:cs="Arial"/>
                <w:lang w:eastAsia="zh-CN"/>
              </w:rPr>
              <w:t>parameters</w:t>
            </w:r>
            <w:r w:rsidRPr="005647EB">
              <w:rPr>
                <w:rFonts w:cs="Arial"/>
                <w:lang w:eastAsia="zh-CN"/>
              </w:rPr>
              <w:t xml:space="preserve"> </w:t>
            </w:r>
            <w:r w:rsidR="00F812CF" w:rsidRPr="005647EB">
              <w:rPr>
                <w:rFonts w:cs="Arial"/>
                <w:lang w:eastAsia="zh-CN"/>
              </w:rPr>
              <w:t>themselves.</w:t>
            </w:r>
          </w:p>
          <w:p w14:paraId="363CFD3A" w14:textId="08438591" w:rsidR="00F812CF" w:rsidRPr="005647EB" w:rsidRDefault="002570E4" w:rsidP="002570E4">
            <w:pPr>
              <w:pStyle w:val="TAN"/>
              <w:keepNext w:val="0"/>
              <w:keepLines w:val="0"/>
              <w:rPr>
                <w:rFonts w:cs="Arial"/>
              </w:rPr>
            </w:pPr>
            <w:r w:rsidRPr="005647EB">
              <w:rPr>
                <w:rFonts w:cs="Arial"/>
                <w:lang w:eastAsia="zh-CN"/>
              </w:rPr>
              <w:t>NOTE 4:</w:t>
            </w:r>
            <w:r w:rsidR="00F812CF" w:rsidRPr="005647EB">
              <w:rPr>
                <w:rFonts w:cs="Arial"/>
                <w:lang w:eastAsia="zh-CN"/>
              </w:rPr>
              <w:tab/>
              <w:t>The</w:t>
            </w:r>
            <w:r w:rsidRPr="005647EB">
              <w:rPr>
                <w:rFonts w:cs="Arial"/>
                <w:lang w:eastAsia="zh-CN"/>
              </w:rPr>
              <w:t xml:space="preserve"> </w:t>
            </w:r>
            <w:r w:rsidR="00F812CF" w:rsidRPr="005647EB">
              <w:rPr>
                <w:rFonts w:cs="Arial"/>
                <w:lang w:eastAsia="zh-CN"/>
              </w:rPr>
              <w:t>resources</w:t>
            </w:r>
            <w:r w:rsidRPr="005647EB">
              <w:rPr>
                <w:rFonts w:cs="Arial"/>
                <w:lang w:eastAsia="zh-CN"/>
              </w:rPr>
              <w:t xml:space="preserve"> </w:t>
            </w:r>
            <w:r w:rsidR="00F812CF" w:rsidRPr="005647EB">
              <w:rPr>
                <w:rFonts w:cs="Arial"/>
                <w:lang w:eastAsia="zh-CN"/>
              </w:rPr>
              <w:t>for</w:t>
            </w:r>
            <w:r w:rsidRPr="005647EB">
              <w:rPr>
                <w:rFonts w:cs="Arial"/>
                <w:lang w:eastAsia="zh-CN"/>
              </w:rPr>
              <w:t xml:space="preserve"> </w:t>
            </w:r>
            <w:r w:rsidR="00F812CF" w:rsidRPr="005647EB">
              <w:rPr>
                <w:rFonts w:cs="Arial"/>
                <w:lang w:eastAsia="zh-CN"/>
              </w:rPr>
              <w:t>uplink</w:t>
            </w:r>
            <w:r w:rsidRPr="005647EB">
              <w:rPr>
                <w:rFonts w:cs="Arial"/>
                <w:lang w:eastAsia="zh-CN"/>
              </w:rPr>
              <w:t xml:space="preserve"> </w:t>
            </w:r>
            <w:r w:rsidR="00F812CF" w:rsidRPr="005647EB">
              <w:rPr>
                <w:rFonts w:cs="Arial"/>
                <w:lang w:eastAsia="zh-CN"/>
              </w:rPr>
              <w:t>transmission</w:t>
            </w:r>
            <w:r w:rsidRPr="005647EB">
              <w:rPr>
                <w:rFonts w:cs="Arial"/>
                <w:lang w:eastAsia="zh-CN"/>
              </w:rPr>
              <w:t xml:space="preserve"> </w:t>
            </w:r>
            <w:r w:rsidR="00F812CF" w:rsidRPr="005647EB">
              <w:rPr>
                <w:rFonts w:cs="Arial"/>
                <w:lang w:eastAsia="zh-CN"/>
              </w:rPr>
              <w:t>are</w:t>
            </w:r>
            <w:r w:rsidRPr="005647EB">
              <w:rPr>
                <w:rFonts w:cs="Arial"/>
                <w:lang w:eastAsia="zh-CN"/>
              </w:rPr>
              <w:t xml:space="preserve"> </w:t>
            </w:r>
            <w:r w:rsidR="00F812CF" w:rsidRPr="005647EB">
              <w:rPr>
                <w:rFonts w:cs="Arial"/>
                <w:lang w:eastAsia="zh-CN"/>
              </w:rPr>
              <w:t>assigned</w:t>
            </w:r>
            <w:r w:rsidRPr="005647EB">
              <w:rPr>
                <w:rFonts w:cs="Arial"/>
                <w:lang w:eastAsia="zh-CN"/>
              </w:rPr>
              <w:t xml:space="preserve"> </w:t>
            </w:r>
            <w:r w:rsidR="00F812CF" w:rsidRPr="005647EB">
              <w:rPr>
                <w:rFonts w:cs="Arial"/>
                <w:lang w:eastAsia="zh-CN"/>
              </w:rPr>
              <w:t>to</w:t>
            </w:r>
            <w:r w:rsidRPr="005647EB">
              <w:rPr>
                <w:rFonts w:cs="Arial"/>
                <w:lang w:eastAsia="zh-CN"/>
              </w:rPr>
              <w:t xml:space="preserve"> </w:t>
            </w:r>
            <w:r w:rsidR="00F812CF" w:rsidRPr="005647EB">
              <w:rPr>
                <w:rFonts w:cs="Arial"/>
                <w:lang w:eastAsia="zh-CN"/>
              </w:rPr>
              <w:t>the</w:t>
            </w:r>
            <w:r w:rsidRPr="005647EB">
              <w:rPr>
                <w:rFonts w:cs="Arial"/>
                <w:lang w:eastAsia="zh-CN"/>
              </w:rPr>
              <w:t xml:space="preserve"> </w:t>
            </w:r>
            <w:r w:rsidR="00F812CF" w:rsidRPr="005647EB">
              <w:rPr>
                <w:rFonts w:cs="Arial"/>
                <w:lang w:eastAsia="zh-CN"/>
              </w:rPr>
              <w:t>UE</w:t>
            </w:r>
            <w:r w:rsidRPr="005647EB">
              <w:rPr>
                <w:rFonts w:cs="Arial"/>
                <w:lang w:eastAsia="zh-CN"/>
              </w:rPr>
              <w:t xml:space="preserve"> </w:t>
            </w:r>
            <w:r w:rsidR="00F812CF" w:rsidRPr="005647EB">
              <w:rPr>
                <w:rFonts w:cs="Arial"/>
                <w:lang w:eastAsia="zh-CN"/>
              </w:rPr>
              <w:t>prior</w:t>
            </w:r>
            <w:r w:rsidRPr="005647EB">
              <w:rPr>
                <w:rFonts w:cs="Arial"/>
                <w:lang w:eastAsia="zh-CN"/>
              </w:rPr>
              <w:t xml:space="preserve"> </w:t>
            </w:r>
            <w:r w:rsidR="00F812CF" w:rsidRPr="005647EB">
              <w:rPr>
                <w:rFonts w:cs="Arial"/>
                <w:lang w:eastAsia="zh-CN"/>
              </w:rPr>
              <w:t>to</w:t>
            </w:r>
            <w:r w:rsidRPr="005647EB">
              <w:rPr>
                <w:rFonts w:cs="Arial"/>
                <w:lang w:eastAsia="zh-CN"/>
              </w:rPr>
              <w:t xml:space="preserve"> </w:t>
            </w:r>
            <w:r w:rsidR="00F812CF" w:rsidRPr="005647EB">
              <w:rPr>
                <w:rFonts w:cs="Arial"/>
                <w:lang w:eastAsia="zh-CN"/>
              </w:rPr>
              <w:t>the</w:t>
            </w:r>
            <w:r w:rsidRPr="005647EB">
              <w:rPr>
                <w:rFonts w:cs="Arial"/>
                <w:lang w:eastAsia="zh-CN"/>
              </w:rPr>
              <w:t xml:space="preserve"> </w:t>
            </w:r>
            <w:r w:rsidR="00F812CF" w:rsidRPr="005647EB">
              <w:rPr>
                <w:rFonts w:cs="Arial"/>
                <w:lang w:eastAsia="zh-CN"/>
              </w:rPr>
              <w:t>start</w:t>
            </w:r>
            <w:r w:rsidRPr="005647EB">
              <w:rPr>
                <w:rFonts w:cs="Arial"/>
                <w:lang w:eastAsia="zh-CN"/>
              </w:rPr>
              <w:t xml:space="preserve"> </w:t>
            </w:r>
            <w:r w:rsidR="00F812CF" w:rsidRPr="005647EB">
              <w:rPr>
                <w:rFonts w:cs="Arial"/>
                <w:lang w:eastAsia="zh-CN"/>
              </w:rPr>
              <w:t>of</w:t>
            </w:r>
            <w:r w:rsidRPr="005647EB">
              <w:rPr>
                <w:rFonts w:cs="Arial"/>
                <w:lang w:eastAsia="zh-CN"/>
              </w:rPr>
              <w:t xml:space="preserve"> </w:t>
            </w:r>
            <w:r w:rsidR="00F812CF" w:rsidRPr="005647EB">
              <w:rPr>
                <w:rFonts w:cs="Arial"/>
                <w:lang w:eastAsia="zh-CN"/>
              </w:rPr>
              <w:t>time</w:t>
            </w:r>
            <w:r w:rsidRPr="005647EB">
              <w:rPr>
                <w:rFonts w:cs="Arial"/>
                <w:lang w:eastAsia="zh-CN"/>
              </w:rPr>
              <w:t xml:space="preserve"> </w:t>
            </w:r>
            <w:r w:rsidR="00F812CF" w:rsidRPr="005647EB">
              <w:rPr>
                <w:rFonts w:cs="Arial"/>
                <w:lang w:eastAsia="zh-CN"/>
              </w:rPr>
              <w:t>period</w:t>
            </w:r>
            <w:r w:rsidRPr="005647EB">
              <w:rPr>
                <w:rFonts w:cs="Arial"/>
                <w:lang w:eastAsia="zh-CN"/>
              </w:rPr>
              <w:t xml:space="preserve"> </w:t>
            </w:r>
            <w:r w:rsidR="00F812CF" w:rsidRPr="005647EB">
              <w:rPr>
                <w:rFonts w:cs="Arial"/>
                <w:lang w:eastAsia="zh-CN"/>
              </w:rPr>
              <w:t>T2.</w:t>
            </w:r>
          </w:p>
        </w:tc>
      </w:tr>
    </w:tbl>
    <w:p w14:paraId="03642C3E" w14:textId="77777777" w:rsidR="00F812CF" w:rsidRPr="005647EB" w:rsidRDefault="00F812CF" w:rsidP="002570E4"/>
    <w:p w14:paraId="3502095C" w14:textId="77777777" w:rsidR="00F812CF" w:rsidRPr="005647EB" w:rsidRDefault="00F812CF" w:rsidP="002570E4">
      <w:pPr>
        <w:pStyle w:val="TH"/>
        <w:keepNext w:val="0"/>
        <w:keepLines w:val="0"/>
      </w:pPr>
      <w:r w:rsidRPr="005647EB">
        <w:t xml:space="preserve">Table 8.3.16.5-2: </w:t>
      </w:r>
      <w:r w:rsidRPr="005647EB">
        <w:rPr>
          <w:lang w:eastAsia="zh-CN"/>
        </w:rPr>
        <w:t>DRX</w:t>
      </w:r>
      <w:r w:rsidRPr="005647EB">
        <w:t xml:space="preserve">-Configuration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F812CF" w:rsidRPr="005647EB" w14:paraId="49ABFAD3" w14:textId="77777777" w:rsidTr="002570E4">
        <w:trPr>
          <w:jc w:val="center"/>
        </w:trPr>
        <w:tc>
          <w:tcPr>
            <w:tcW w:w="3345" w:type="dxa"/>
            <w:vMerge w:val="restart"/>
            <w:vAlign w:val="center"/>
          </w:tcPr>
          <w:p w14:paraId="2A2DE929" w14:textId="77777777" w:rsidR="00F812CF" w:rsidRPr="005647EB" w:rsidRDefault="00F812CF" w:rsidP="002570E4">
            <w:pPr>
              <w:pStyle w:val="TAH"/>
              <w:keepNext w:val="0"/>
              <w:keepLines w:val="0"/>
              <w:rPr>
                <w:rFonts w:cs="Arial"/>
              </w:rPr>
            </w:pPr>
            <w:r w:rsidRPr="005647EB">
              <w:rPr>
                <w:rFonts w:cs="Arial"/>
              </w:rPr>
              <w:t>Field</w:t>
            </w:r>
          </w:p>
        </w:tc>
        <w:tc>
          <w:tcPr>
            <w:tcW w:w="1021" w:type="dxa"/>
          </w:tcPr>
          <w:p w14:paraId="3E56A276" w14:textId="77777777" w:rsidR="00F812CF" w:rsidRPr="005647EB" w:rsidRDefault="00F812CF" w:rsidP="002570E4">
            <w:pPr>
              <w:pStyle w:val="TAH"/>
              <w:keepNext w:val="0"/>
              <w:keepLines w:val="0"/>
              <w:rPr>
                <w:rFonts w:cs="Arial"/>
              </w:rPr>
            </w:pPr>
            <w:r w:rsidRPr="005647EB">
              <w:rPr>
                <w:rFonts w:cs="Arial"/>
              </w:rPr>
              <w:t>Test1</w:t>
            </w:r>
          </w:p>
        </w:tc>
        <w:tc>
          <w:tcPr>
            <w:tcW w:w="1021" w:type="dxa"/>
            <w:vAlign w:val="center"/>
          </w:tcPr>
          <w:p w14:paraId="1CA3572B" w14:textId="77777777" w:rsidR="00F812CF" w:rsidRPr="005647EB" w:rsidRDefault="00F812CF" w:rsidP="002570E4">
            <w:pPr>
              <w:pStyle w:val="TAH"/>
              <w:keepNext w:val="0"/>
              <w:keepLines w:val="0"/>
              <w:rPr>
                <w:rFonts w:cs="Arial"/>
              </w:rPr>
            </w:pPr>
            <w:r w:rsidRPr="005647EB">
              <w:rPr>
                <w:rFonts w:cs="Arial"/>
              </w:rPr>
              <w:t>Test2</w:t>
            </w:r>
          </w:p>
        </w:tc>
        <w:tc>
          <w:tcPr>
            <w:tcW w:w="3061" w:type="dxa"/>
            <w:vMerge w:val="restart"/>
          </w:tcPr>
          <w:p w14:paraId="4153DF58" w14:textId="77777777" w:rsidR="00F812CF" w:rsidRPr="005647EB" w:rsidRDefault="00F812CF" w:rsidP="002570E4">
            <w:pPr>
              <w:pStyle w:val="TAH"/>
              <w:keepNext w:val="0"/>
              <w:keepLines w:val="0"/>
              <w:rPr>
                <w:rFonts w:cs="Arial"/>
              </w:rPr>
            </w:pPr>
            <w:r w:rsidRPr="005647EB">
              <w:rPr>
                <w:rFonts w:cs="Arial"/>
              </w:rPr>
              <w:t>Comment</w:t>
            </w:r>
          </w:p>
        </w:tc>
      </w:tr>
      <w:tr w:rsidR="00F812CF" w:rsidRPr="005647EB" w14:paraId="4EDF1B18" w14:textId="77777777" w:rsidTr="002570E4">
        <w:trPr>
          <w:jc w:val="center"/>
        </w:trPr>
        <w:tc>
          <w:tcPr>
            <w:tcW w:w="3345" w:type="dxa"/>
            <w:vMerge/>
            <w:vAlign w:val="center"/>
          </w:tcPr>
          <w:p w14:paraId="65C251E8" w14:textId="77777777" w:rsidR="00F812CF" w:rsidRPr="005647EB" w:rsidRDefault="00F812CF" w:rsidP="002570E4">
            <w:pPr>
              <w:pStyle w:val="TAH"/>
              <w:keepNext w:val="0"/>
              <w:keepLines w:val="0"/>
              <w:rPr>
                <w:rFonts w:cs="Arial"/>
              </w:rPr>
            </w:pPr>
          </w:p>
        </w:tc>
        <w:tc>
          <w:tcPr>
            <w:tcW w:w="1021" w:type="dxa"/>
          </w:tcPr>
          <w:p w14:paraId="6ACD28A4" w14:textId="77777777" w:rsidR="00F812CF" w:rsidRPr="005647EB" w:rsidRDefault="00F812CF" w:rsidP="002570E4">
            <w:pPr>
              <w:pStyle w:val="TAH"/>
              <w:keepNext w:val="0"/>
              <w:keepLines w:val="0"/>
              <w:rPr>
                <w:rFonts w:cs="Arial"/>
              </w:rPr>
            </w:pPr>
            <w:r w:rsidRPr="005647EB">
              <w:rPr>
                <w:rFonts w:cs="Arial"/>
              </w:rPr>
              <w:t>Value</w:t>
            </w:r>
          </w:p>
        </w:tc>
        <w:tc>
          <w:tcPr>
            <w:tcW w:w="1021" w:type="dxa"/>
            <w:vAlign w:val="center"/>
          </w:tcPr>
          <w:p w14:paraId="5B9D02FA" w14:textId="77777777" w:rsidR="00F812CF" w:rsidRPr="005647EB" w:rsidRDefault="00F812CF" w:rsidP="002570E4">
            <w:pPr>
              <w:pStyle w:val="TAH"/>
              <w:keepNext w:val="0"/>
              <w:keepLines w:val="0"/>
              <w:rPr>
                <w:rFonts w:cs="Arial"/>
              </w:rPr>
            </w:pPr>
            <w:r w:rsidRPr="005647EB">
              <w:rPr>
                <w:rFonts w:cs="Arial"/>
              </w:rPr>
              <w:t>Value</w:t>
            </w:r>
          </w:p>
        </w:tc>
        <w:tc>
          <w:tcPr>
            <w:tcW w:w="3061" w:type="dxa"/>
            <w:vMerge/>
          </w:tcPr>
          <w:p w14:paraId="31882423" w14:textId="77777777" w:rsidR="00F812CF" w:rsidRPr="005647EB" w:rsidRDefault="00F812CF" w:rsidP="002570E4">
            <w:pPr>
              <w:pStyle w:val="TAH"/>
              <w:keepNext w:val="0"/>
              <w:keepLines w:val="0"/>
              <w:rPr>
                <w:rFonts w:cs="Arial"/>
              </w:rPr>
            </w:pPr>
          </w:p>
        </w:tc>
      </w:tr>
      <w:tr w:rsidR="00F812CF" w:rsidRPr="005647EB" w14:paraId="38219744" w14:textId="77777777" w:rsidTr="002570E4">
        <w:trPr>
          <w:jc w:val="center"/>
        </w:trPr>
        <w:tc>
          <w:tcPr>
            <w:tcW w:w="3345" w:type="dxa"/>
            <w:vAlign w:val="center"/>
          </w:tcPr>
          <w:p w14:paraId="601F5364" w14:textId="77777777" w:rsidR="00F812CF" w:rsidRPr="005647EB" w:rsidRDefault="00F812CF" w:rsidP="002570E4">
            <w:pPr>
              <w:pStyle w:val="TAC"/>
              <w:keepNext w:val="0"/>
              <w:keepLines w:val="0"/>
              <w:rPr>
                <w:rFonts w:cs="Arial"/>
              </w:rPr>
            </w:pPr>
            <w:r w:rsidRPr="005647EB">
              <w:rPr>
                <w:rFonts w:cs="Arial"/>
              </w:rPr>
              <w:t>onDurationTimer</w:t>
            </w:r>
          </w:p>
        </w:tc>
        <w:tc>
          <w:tcPr>
            <w:tcW w:w="1021" w:type="dxa"/>
          </w:tcPr>
          <w:p w14:paraId="2CCEFDD8" w14:textId="77777777" w:rsidR="00F812CF" w:rsidRPr="005647EB" w:rsidRDefault="00F812CF" w:rsidP="002570E4">
            <w:pPr>
              <w:pStyle w:val="TAC"/>
              <w:keepNext w:val="0"/>
              <w:keepLines w:val="0"/>
              <w:rPr>
                <w:rFonts w:cs="Arial"/>
              </w:rPr>
            </w:pPr>
            <w:r w:rsidRPr="005647EB">
              <w:rPr>
                <w:rFonts w:cs="Arial"/>
              </w:rPr>
              <w:t>psf1</w:t>
            </w:r>
          </w:p>
        </w:tc>
        <w:tc>
          <w:tcPr>
            <w:tcW w:w="1021" w:type="dxa"/>
            <w:vAlign w:val="center"/>
          </w:tcPr>
          <w:p w14:paraId="1BED0B22" w14:textId="77777777" w:rsidR="00F812CF" w:rsidRPr="005647EB" w:rsidRDefault="00F812CF" w:rsidP="002570E4">
            <w:pPr>
              <w:pStyle w:val="TAC"/>
              <w:keepNext w:val="0"/>
              <w:keepLines w:val="0"/>
              <w:rPr>
                <w:rFonts w:cs="Arial"/>
              </w:rPr>
            </w:pPr>
            <w:r w:rsidRPr="005647EB">
              <w:rPr>
                <w:rFonts w:cs="Arial"/>
              </w:rPr>
              <w:t>psf1</w:t>
            </w:r>
          </w:p>
        </w:tc>
        <w:tc>
          <w:tcPr>
            <w:tcW w:w="3061" w:type="dxa"/>
            <w:vMerge w:val="restart"/>
          </w:tcPr>
          <w:p w14:paraId="6FD0CBA6" w14:textId="390E8141" w:rsidR="00F812CF" w:rsidRPr="005647EB" w:rsidRDefault="00F812CF" w:rsidP="002570E4">
            <w:pPr>
              <w:pStyle w:val="TAC"/>
              <w:keepNext w:val="0"/>
              <w:keepLines w:val="0"/>
              <w:rPr>
                <w:rFonts w:cs="Arial"/>
              </w:rPr>
            </w:pPr>
            <w:r w:rsidRPr="005647EB">
              <w:rPr>
                <w:rFonts w:cs="Arial"/>
                <w:lang w:eastAsia="zh-CN"/>
              </w:rPr>
              <w:t>As</w:t>
            </w:r>
            <w:r w:rsidR="002570E4" w:rsidRPr="005647EB">
              <w:rPr>
                <w:rFonts w:cs="Arial"/>
                <w:lang w:eastAsia="zh-CN"/>
              </w:rPr>
              <w:t xml:space="preserve"> </w:t>
            </w:r>
            <w:r w:rsidRPr="005647EB">
              <w:rPr>
                <w:rFonts w:cs="Arial"/>
                <w:lang w:eastAsia="zh-CN"/>
              </w:rPr>
              <w:t>specified</w:t>
            </w:r>
            <w:r w:rsidR="002570E4" w:rsidRPr="005647EB">
              <w:rPr>
                <w:rFonts w:cs="Arial"/>
                <w:lang w:eastAsia="zh-CN"/>
              </w:rPr>
              <w:t xml:space="preserve"> </w:t>
            </w:r>
            <w:r w:rsidRPr="005647EB">
              <w:rPr>
                <w:rFonts w:cs="Arial"/>
                <w:lang w:eastAsia="zh-CN"/>
              </w:rPr>
              <w:t>in</w:t>
            </w:r>
            <w:r w:rsidR="002570E4" w:rsidRPr="005647EB">
              <w:rPr>
                <w:rFonts w:cs="Arial"/>
                <w:lang w:eastAsia="zh-CN"/>
              </w:rPr>
              <w:t xml:space="preserve"> </w:t>
            </w:r>
            <w:r w:rsidRPr="005647EB">
              <w:rPr>
                <w:rFonts w:cs="Arial"/>
              </w:rPr>
              <w:t>clause</w:t>
            </w:r>
            <w:r w:rsidR="002570E4" w:rsidRPr="005647EB">
              <w:rPr>
                <w:rFonts w:cs="Arial"/>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Arial"/>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rPr>
                    <w:rFonts w:cs="Arial"/>
                  </w:rPr>
                  <w:t>3.2</w:t>
                </w:r>
              </w:smartTag>
            </w:smartTag>
            <w:r w:rsidR="002570E4" w:rsidRPr="005647EB">
              <w:rPr>
                <w:rFonts w:cs="Arial"/>
              </w:rPr>
              <w:t xml:space="preserve"> in 3GPP TS </w:t>
            </w:r>
            <w:r w:rsidRPr="005647EB">
              <w:rPr>
                <w:rFonts w:cs="Arial"/>
              </w:rPr>
              <w:t>36.331</w:t>
            </w:r>
          </w:p>
        </w:tc>
      </w:tr>
      <w:tr w:rsidR="00F812CF" w:rsidRPr="005647EB" w14:paraId="5CAC3004" w14:textId="77777777" w:rsidTr="002570E4">
        <w:trPr>
          <w:jc w:val="center"/>
        </w:trPr>
        <w:tc>
          <w:tcPr>
            <w:tcW w:w="3345" w:type="dxa"/>
            <w:vAlign w:val="center"/>
          </w:tcPr>
          <w:p w14:paraId="7BB4DE32" w14:textId="77777777" w:rsidR="00F812CF" w:rsidRPr="005647EB" w:rsidRDefault="00F812CF" w:rsidP="002570E4">
            <w:pPr>
              <w:pStyle w:val="TAC"/>
              <w:keepNext w:val="0"/>
              <w:keepLines w:val="0"/>
              <w:rPr>
                <w:rFonts w:cs="Arial"/>
              </w:rPr>
            </w:pPr>
            <w:r w:rsidRPr="005647EB">
              <w:rPr>
                <w:rFonts w:cs="Arial"/>
              </w:rPr>
              <w:t>drx-InactivityTimer</w:t>
            </w:r>
          </w:p>
        </w:tc>
        <w:tc>
          <w:tcPr>
            <w:tcW w:w="1021" w:type="dxa"/>
          </w:tcPr>
          <w:p w14:paraId="64BD23D7" w14:textId="77777777" w:rsidR="00F812CF" w:rsidRPr="005647EB" w:rsidRDefault="00F812CF" w:rsidP="002570E4">
            <w:pPr>
              <w:pStyle w:val="TAC"/>
              <w:keepNext w:val="0"/>
              <w:keepLines w:val="0"/>
              <w:rPr>
                <w:rFonts w:cs="Arial"/>
              </w:rPr>
            </w:pPr>
            <w:r w:rsidRPr="005647EB">
              <w:rPr>
                <w:rFonts w:cs="Arial"/>
              </w:rPr>
              <w:t>psf1</w:t>
            </w:r>
          </w:p>
        </w:tc>
        <w:tc>
          <w:tcPr>
            <w:tcW w:w="1021" w:type="dxa"/>
            <w:vAlign w:val="center"/>
          </w:tcPr>
          <w:p w14:paraId="4714DCBA" w14:textId="77777777" w:rsidR="00F812CF" w:rsidRPr="005647EB" w:rsidRDefault="00F812CF" w:rsidP="002570E4">
            <w:pPr>
              <w:pStyle w:val="TAC"/>
              <w:keepNext w:val="0"/>
              <w:keepLines w:val="0"/>
              <w:rPr>
                <w:rFonts w:cs="Arial"/>
              </w:rPr>
            </w:pPr>
            <w:r w:rsidRPr="005647EB">
              <w:rPr>
                <w:rFonts w:cs="Arial"/>
              </w:rPr>
              <w:t>psf1</w:t>
            </w:r>
          </w:p>
        </w:tc>
        <w:tc>
          <w:tcPr>
            <w:tcW w:w="3061" w:type="dxa"/>
            <w:vMerge/>
          </w:tcPr>
          <w:p w14:paraId="06649B73" w14:textId="77777777" w:rsidR="00F812CF" w:rsidRPr="005647EB" w:rsidRDefault="00F812CF" w:rsidP="002570E4">
            <w:pPr>
              <w:pStyle w:val="TAC"/>
              <w:keepNext w:val="0"/>
              <w:keepLines w:val="0"/>
              <w:rPr>
                <w:rFonts w:cs="Arial"/>
              </w:rPr>
            </w:pPr>
          </w:p>
        </w:tc>
      </w:tr>
      <w:tr w:rsidR="00F812CF" w:rsidRPr="005647EB" w14:paraId="3BD1AAF5" w14:textId="77777777" w:rsidTr="002570E4">
        <w:trPr>
          <w:jc w:val="center"/>
        </w:trPr>
        <w:tc>
          <w:tcPr>
            <w:tcW w:w="3345" w:type="dxa"/>
            <w:vAlign w:val="center"/>
          </w:tcPr>
          <w:p w14:paraId="54BAEDDB" w14:textId="77777777" w:rsidR="00F812CF" w:rsidRPr="005647EB" w:rsidRDefault="00F812CF" w:rsidP="002570E4">
            <w:pPr>
              <w:pStyle w:val="TAC"/>
              <w:keepNext w:val="0"/>
              <w:keepLines w:val="0"/>
              <w:rPr>
                <w:rFonts w:cs="Arial"/>
              </w:rPr>
            </w:pPr>
            <w:r w:rsidRPr="005647EB">
              <w:rPr>
                <w:rFonts w:cs="Arial"/>
              </w:rPr>
              <w:t>drx-RetransmissionTimer</w:t>
            </w:r>
          </w:p>
        </w:tc>
        <w:tc>
          <w:tcPr>
            <w:tcW w:w="1021" w:type="dxa"/>
          </w:tcPr>
          <w:p w14:paraId="2243D3AF" w14:textId="77777777" w:rsidR="00F812CF" w:rsidRPr="005647EB" w:rsidRDefault="00F812CF" w:rsidP="002570E4">
            <w:pPr>
              <w:pStyle w:val="TAC"/>
              <w:keepNext w:val="0"/>
              <w:keepLines w:val="0"/>
              <w:rPr>
                <w:rFonts w:cs="Arial"/>
              </w:rPr>
            </w:pPr>
            <w:r w:rsidRPr="005647EB">
              <w:rPr>
                <w:rFonts w:cs="Arial"/>
                <w:lang w:eastAsia="zh-CN"/>
              </w:rPr>
              <w:t>psf1</w:t>
            </w:r>
          </w:p>
        </w:tc>
        <w:tc>
          <w:tcPr>
            <w:tcW w:w="1021" w:type="dxa"/>
            <w:vAlign w:val="center"/>
          </w:tcPr>
          <w:p w14:paraId="1F1CB459" w14:textId="77777777" w:rsidR="00F812CF" w:rsidRPr="005647EB" w:rsidRDefault="00F812CF" w:rsidP="002570E4">
            <w:pPr>
              <w:pStyle w:val="TAC"/>
              <w:keepNext w:val="0"/>
              <w:keepLines w:val="0"/>
              <w:rPr>
                <w:rFonts w:cs="Arial"/>
              </w:rPr>
            </w:pPr>
            <w:r w:rsidRPr="005647EB">
              <w:rPr>
                <w:rFonts w:cs="Arial"/>
                <w:lang w:eastAsia="zh-CN"/>
              </w:rPr>
              <w:t>psf1</w:t>
            </w:r>
          </w:p>
        </w:tc>
        <w:tc>
          <w:tcPr>
            <w:tcW w:w="3061" w:type="dxa"/>
            <w:vMerge/>
          </w:tcPr>
          <w:p w14:paraId="2B3F70A8" w14:textId="77777777" w:rsidR="00F812CF" w:rsidRPr="005647EB" w:rsidRDefault="00F812CF" w:rsidP="002570E4">
            <w:pPr>
              <w:pStyle w:val="TAC"/>
              <w:keepNext w:val="0"/>
              <w:keepLines w:val="0"/>
              <w:rPr>
                <w:rFonts w:cs="Arial"/>
              </w:rPr>
            </w:pPr>
          </w:p>
        </w:tc>
      </w:tr>
      <w:tr w:rsidR="00F812CF" w:rsidRPr="005647EB" w14:paraId="106C2B0F" w14:textId="77777777" w:rsidTr="002570E4">
        <w:trPr>
          <w:jc w:val="center"/>
        </w:trPr>
        <w:tc>
          <w:tcPr>
            <w:tcW w:w="3345" w:type="dxa"/>
            <w:vAlign w:val="center"/>
          </w:tcPr>
          <w:p w14:paraId="75984F3E" w14:textId="77777777" w:rsidR="00F812CF" w:rsidRPr="005647EB" w:rsidRDefault="00F812CF" w:rsidP="002570E4">
            <w:pPr>
              <w:pStyle w:val="TAC"/>
              <w:keepNext w:val="0"/>
              <w:keepLines w:val="0"/>
              <w:rPr>
                <w:rFonts w:cs="Arial"/>
                <w:vertAlign w:val="superscript"/>
              </w:rPr>
            </w:pPr>
            <w:r w:rsidRPr="005647EB">
              <w:rPr>
                <w:rFonts w:cs="Arial"/>
              </w:rPr>
              <w:t>longDRX-CycleStartOffset</w:t>
            </w:r>
          </w:p>
        </w:tc>
        <w:tc>
          <w:tcPr>
            <w:tcW w:w="1021" w:type="dxa"/>
          </w:tcPr>
          <w:p w14:paraId="6F250058" w14:textId="77777777" w:rsidR="00F812CF" w:rsidRPr="005647EB" w:rsidRDefault="00F812CF" w:rsidP="002570E4">
            <w:pPr>
              <w:pStyle w:val="TAC"/>
              <w:keepNext w:val="0"/>
              <w:keepLines w:val="0"/>
              <w:rPr>
                <w:rFonts w:cs="Arial"/>
                <w:lang w:eastAsia="zh-CN"/>
              </w:rPr>
            </w:pPr>
            <w:r w:rsidRPr="005647EB">
              <w:rPr>
                <w:rFonts w:cs="Arial"/>
                <w:lang w:eastAsia="zh-CN"/>
              </w:rPr>
              <w:t>s</w:t>
            </w:r>
            <w:r w:rsidRPr="005647EB">
              <w:rPr>
                <w:rFonts w:cs="Arial"/>
              </w:rPr>
              <w:t>f</w:t>
            </w:r>
            <w:r w:rsidRPr="005647EB">
              <w:rPr>
                <w:rFonts w:cs="Arial"/>
                <w:lang w:eastAsia="zh-CN"/>
              </w:rPr>
              <w:t>128</w:t>
            </w:r>
          </w:p>
        </w:tc>
        <w:tc>
          <w:tcPr>
            <w:tcW w:w="1021" w:type="dxa"/>
            <w:vAlign w:val="center"/>
          </w:tcPr>
          <w:p w14:paraId="798B35DD" w14:textId="77777777" w:rsidR="00F812CF" w:rsidRPr="005647EB" w:rsidRDefault="00F812CF" w:rsidP="002570E4">
            <w:pPr>
              <w:pStyle w:val="TAC"/>
              <w:keepNext w:val="0"/>
              <w:keepLines w:val="0"/>
              <w:rPr>
                <w:rFonts w:cs="Arial"/>
              </w:rPr>
            </w:pPr>
            <w:r w:rsidRPr="005647EB">
              <w:rPr>
                <w:rFonts w:cs="Arial"/>
              </w:rPr>
              <w:t>sf1280</w:t>
            </w:r>
          </w:p>
        </w:tc>
        <w:tc>
          <w:tcPr>
            <w:tcW w:w="3061" w:type="dxa"/>
            <w:vMerge/>
          </w:tcPr>
          <w:p w14:paraId="6C9E4FE6" w14:textId="77777777" w:rsidR="00F812CF" w:rsidRPr="005647EB" w:rsidRDefault="00F812CF" w:rsidP="002570E4">
            <w:pPr>
              <w:pStyle w:val="TAC"/>
              <w:keepNext w:val="0"/>
              <w:keepLines w:val="0"/>
              <w:rPr>
                <w:rFonts w:cs="Arial"/>
              </w:rPr>
            </w:pPr>
          </w:p>
        </w:tc>
      </w:tr>
      <w:tr w:rsidR="00F812CF" w:rsidRPr="005647EB" w14:paraId="7AFBF3FC" w14:textId="77777777" w:rsidTr="002570E4">
        <w:trPr>
          <w:jc w:val="center"/>
        </w:trPr>
        <w:tc>
          <w:tcPr>
            <w:tcW w:w="3345" w:type="dxa"/>
            <w:vAlign w:val="center"/>
          </w:tcPr>
          <w:p w14:paraId="20BCA5B5" w14:textId="77777777" w:rsidR="00F812CF" w:rsidRPr="005647EB" w:rsidRDefault="00F812CF" w:rsidP="002570E4">
            <w:pPr>
              <w:pStyle w:val="TAC"/>
              <w:keepNext w:val="0"/>
              <w:keepLines w:val="0"/>
              <w:rPr>
                <w:rFonts w:cs="Arial"/>
              </w:rPr>
            </w:pPr>
            <w:r w:rsidRPr="005647EB">
              <w:rPr>
                <w:rFonts w:cs="Arial"/>
              </w:rPr>
              <w:t>shortDRX</w:t>
            </w:r>
          </w:p>
        </w:tc>
        <w:tc>
          <w:tcPr>
            <w:tcW w:w="1021" w:type="dxa"/>
          </w:tcPr>
          <w:p w14:paraId="002DE0A2" w14:textId="77777777" w:rsidR="00F812CF" w:rsidRPr="005647EB" w:rsidRDefault="00F812CF" w:rsidP="002570E4">
            <w:pPr>
              <w:pStyle w:val="TAC"/>
              <w:keepNext w:val="0"/>
              <w:keepLines w:val="0"/>
              <w:rPr>
                <w:rFonts w:cs="Arial"/>
              </w:rPr>
            </w:pPr>
            <w:r w:rsidRPr="005647EB">
              <w:rPr>
                <w:rFonts w:cs="Arial"/>
              </w:rPr>
              <w:t>disable</w:t>
            </w:r>
          </w:p>
        </w:tc>
        <w:tc>
          <w:tcPr>
            <w:tcW w:w="1021" w:type="dxa"/>
            <w:vAlign w:val="center"/>
          </w:tcPr>
          <w:p w14:paraId="7B0F4C16" w14:textId="77777777" w:rsidR="00F812CF" w:rsidRPr="005647EB" w:rsidRDefault="00F812CF" w:rsidP="002570E4">
            <w:pPr>
              <w:pStyle w:val="TAC"/>
              <w:keepNext w:val="0"/>
              <w:keepLines w:val="0"/>
              <w:rPr>
                <w:rFonts w:cs="Arial"/>
              </w:rPr>
            </w:pPr>
            <w:r w:rsidRPr="005647EB">
              <w:rPr>
                <w:rFonts w:cs="Arial"/>
              </w:rPr>
              <w:t>disable</w:t>
            </w:r>
          </w:p>
        </w:tc>
        <w:tc>
          <w:tcPr>
            <w:tcW w:w="3061" w:type="dxa"/>
            <w:vMerge/>
          </w:tcPr>
          <w:p w14:paraId="14E6F2C4" w14:textId="77777777" w:rsidR="00F812CF" w:rsidRPr="005647EB" w:rsidRDefault="00F812CF" w:rsidP="002570E4">
            <w:pPr>
              <w:pStyle w:val="TAC"/>
              <w:keepNext w:val="0"/>
              <w:keepLines w:val="0"/>
              <w:rPr>
                <w:rFonts w:cs="Arial"/>
              </w:rPr>
            </w:pPr>
          </w:p>
        </w:tc>
      </w:tr>
    </w:tbl>
    <w:p w14:paraId="2ECBFFE3" w14:textId="77777777" w:rsidR="00F812CF" w:rsidRPr="005647EB" w:rsidRDefault="00F812CF" w:rsidP="002570E4"/>
    <w:p w14:paraId="63246C52" w14:textId="77777777" w:rsidR="00F812CF" w:rsidRPr="005647EB" w:rsidRDefault="00F812CF" w:rsidP="002570E4">
      <w:pPr>
        <w:pStyle w:val="TH"/>
        <w:keepNext w:val="0"/>
        <w:keepLines w:val="0"/>
      </w:pPr>
      <w:r w:rsidRPr="005647EB">
        <w:t xml:space="preserve">Table 8.3.16.5-3: </w:t>
      </w:r>
      <w:r w:rsidRPr="005647EB">
        <w:rPr>
          <w:i/>
        </w:rPr>
        <w:t>TimeAlignmentTimer</w:t>
      </w:r>
      <w:r w:rsidRPr="005647EB">
        <w:t xml:space="preserve"> -Configuration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 when DRX is used</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3"/>
        <w:gridCol w:w="1134"/>
        <w:gridCol w:w="1021"/>
        <w:gridCol w:w="5272"/>
      </w:tblGrid>
      <w:tr w:rsidR="001E675B" w:rsidRPr="005647EB" w14:paraId="7647DB6A" w14:textId="77777777" w:rsidTr="001E675B">
        <w:trPr>
          <w:jc w:val="center"/>
        </w:trPr>
        <w:tc>
          <w:tcPr>
            <w:tcW w:w="2103" w:type="dxa"/>
            <w:vMerge w:val="restart"/>
            <w:vAlign w:val="center"/>
          </w:tcPr>
          <w:p w14:paraId="075C8339" w14:textId="77777777" w:rsidR="00F812CF" w:rsidRPr="005647EB" w:rsidRDefault="00F812CF" w:rsidP="002570E4">
            <w:pPr>
              <w:pStyle w:val="TAH"/>
              <w:keepNext w:val="0"/>
              <w:keepLines w:val="0"/>
              <w:rPr>
                <w:rFonts w:cs="Arial"/>
              </w:rPr>
            </w:pPr>
            <w:r w:rsidRPr="005647EB">
              <w:rPr>
                <w:rFonts w:cs="Arial"/>
              </w:rPr>
              <w:t>Field</w:t>
            </w:r>
          </w:p>
        </w:tc>
        <w:tc>
          <w:tcPr>
            <w:tcW w:w="1134" w:type="dxa"/>
            <w:vAlign w:val="center"/>
          </w:tcPr>
          <w:p w14:paraId="0322D7BC" w14:textId="77777777" w:rsidR="00F812CF" w:rsidRPr="005647EB" w:rsidRDefault="00F812CF" w:rsidP="002570E4">
            <w:pPr>
              <w:pStyle w:val="TAH"/>
              <w:keepNext w:val="0"/>
              <w:keepLines w:val="0"/>
              <w:rPr>
                <w:rFonts w:cs="Arial"/>
              </w:rPr>
            </w:pPr>
            <w:r w:rsidRPr="005647EB">
              <w:rPr>
                <w:rFonts w:cs="Arial"/>
              </w:rPr>
              <w:t>Test1</w:t>
            </w:r>
          </w:p>
        </w:tc>
        <w:tc>
          <w:tcPr>
            <w:tcW w:w="1021" w:type="dxa"/>
            <w:vAlign w:val="center"/>
          </w:tcPr>
          <w:p w14:paraId="6ABAF959" w14:textId="77777777" w:rsidR="00F812CF" w:rsidRPr="005647EB" w:rsidRDefault="00F812CF" w:rsidP="002570E4">
            <w:pPr>
              <w:pStyle w:val="TAH"/>
              <w:keepNext w:val="0"/>
              <w:keepLines w:val="0"/>
              <w:rPr>
                <w:rFonts w:cs="Arial"/>
              </w:rPr>
            </w:pPr>
            <w:r w:rsidRPr="005647EB">
              <w:rPr>
                <w:rFonts w:cs="Arial"/>
              </w:rPr>
              <w:t>Test2</w:t>
            </w:r>
          </w:p>
        </w:tc>
        <w:tc>
          <w:tcPr>
            <w:tcW w:w="5272" w:type="dxa"/>
            <w:vMerge w:val="restart"/>
          </w:tcPr>
          <w:p w14:paraId="21FCB210" w14:textId="77777777" w:rsidR="00F812CF" w:rsidRPr="005647EB" w:rsidRDefault="00F812CF" w:rsidP="002570E4">
            <w:pPr>
              <w:pStyle w:val="TAH"/>
              <w:keepNext w:val="0"/>
              <w:keepLines w:val="0"/>
              <w:rPr>
                <w:rFonts w:cs="Arial"/>
              </w:rPr>
            </w:pPr>
            <w:r w:rsidRPr="005647EB">
              <w:rPr>
                <w:rFonts w:cs="Arial"/>
              </w:rPr>
              <w:t>Comment</w:t>
            </w:r>
          </w:p>
        </w:tc>
      </w:tr>
      <w:tr w:rsidR="001E675B" w:rsidRPr="005647EB" w14:paraId="28224063" w14:textId="77777777" w:rsidTr="001E675B">
        <w:trPr>
          <w:jc w:val="center"/>
        </w:trPr>
        <w:tc>
          <w:tcPr>
            <w:tcW w:w="2103" w:type="dxa"/>
            <w:vMerge/>
            <w:vAlign w:val="center"/>
          </w:tcPr>
          <w:p w14:paraId="3DB955EA" w14:textId="77777777" w:rsidR="00F812CF" w:rsidRPr="005647EB" w:rsidRDefault="00F812CF" w:rsidP="002570E4">
            <w:pPr>
              <w:pStyle w:val="TAH"/>
              <w:keepNext w:val="0"/>
              <w:keepLines w:val="0"/>
              <w:rPr>
                <w:rFonts w:cs="Arial"/>
              </w:rPr>
            </w:pPr>
          </w:p>
        </w:tc>
        <w:tc>
          <w:tcPr>
            <w:tcW w:w="1134" w:type="dxa"/>
            <w:vAlign w:val="center"/>
          </w:tcPr>
          <w:p w14:paraId="0A21B4C6" w14:textId="77777777" w:rsidR="00F812CF" w:rsidRPr="005647EB" w:rsidRDefault="00F812CF" w:rsidP="002570E4">
            <w:pPr>
              <w:pStyle w:val="TAH"/>
              <w:keepNext w:val="0"/>
              <w:keepLines w:val="0"/>
              <w:rPr>
                <w:rFonts w:cs="Arial"/>
              </w:rPr>
            </w:pPr>
            <w:r w:rsidRPr="005647EB">
              <w:rPr>
                <w:rFonts w:cs="Arial"/>
              </w:rPr>
              <w:t>Value</w:t>
            </w:r>
          </w:p>
        </w:tc>
        <w:tc>
          <w:tcPr>
            <w:tcW w:w="1021" w:type="dxa"/>
            <w:vAlign w:val="center"/>
          </w:tcPr>
          <w:p w14:paraId="4A20BD56" w14:textId="77777777" w:rsidR="00F812CF" w:rsidRPr="005647EB" w:rsidRDefault="00F812CF" w:rsidP="002570E4">
            <w:pPr>
              <w:pStyle w:val="TAH"/>
              <w:keepNext w:val="0"/>
              <w:keepLines w:val="0"/>
              <w:rPr>
                <w:rFonts w:cs="Arial"/>
              </w:rPr>
            </w:pPr>
            <w:r w:rsidRPr="005647EB">
              <w:rPr>
                <w:rFonts w:cs="Arial"/>
              </w:rPr>
              <w:t>Value</w:t>
            </w:r>
          </w:p>
        </w:tc>
        <w:tc>
          <w:tcPr>
            <w:tcW w:w="5272" w:type="dxa"/>
            <w:vMerge/>
          </w:tcPr>
          <w:p w14:paraId="650C68ED" w14:textId="77777777" w:rsidR="00F812CF" w:rsidRPr="005647EB" w:rsidRDefault="00F812CF" w:rsidP="002570E4">
            <w:pPr>
              <w:pStyle w:val="TAH"/>
              <w:keepNext w:val="0"/>
              <w:keepLines w:val="0"/>
              <w:rPr>
                <w:rFonts w:cs="Arial"/>
              </w:rPr>
            </w:pPr>
          </w:p>
        </w:tc>
      </w:tr>
      <w:tr w:rsidR="001E675B" w:rsidRPr="005647EB" w14:paraId="26F7962B" w14:textId="77777777" w:rsidTr="001E675B">
        <w:trPr>
          <w:jc w:val="center"/>
        </w:trPr>
        <w:tc>
          <w:tcPr>
            <w:tcW w:w="2103" w:type="dxa"/>
            <w:vAlign w:val="center"/>
          </w:tcPr>
          <w:p w14:paraId="450CEC35" w14:textId="77777777" w:rsidR="00F812CF" w:rsidRPr="005647EB" w:rsidRDefault="00F812CF" w:rsidP="002570E4">
            <w:pPr>
              <w:pStyle w:val="TAC"/>
              <w:keepNext w:val="0"/>
              <w:keepLines w:val="0"/>
              <w:rPr>
                <w:rFonts w:cs="Arial"/>
              </w:rPr>
            </w:pPr>
            <w:r w:rsidRPr="005647EB">
              <w:rPr>
                <w:rFonts w:cs="Arial"/>
              </w:rPr>
              <w:t>TimeAlignmentTimer</w:t>
            </w:r>
          </w:p>
        </w:tc>
        <w:tc>
          <w:tcPr>
            <w:tcW w:w="1134" w:type="dxa"/>
            <w:vAlign w:val="center"/>
          </w:tcPr>
          <w:p w14:paraId="1BCE89B8" w14:textId="77777777" w:rsidR="00F812CF" w:rsidRPr="005647EB" w:rsidRDefault="00F812CF" w:rsidP="002570E4">
            <w:pPr>
              <w:pStyle w:val="TAC"/>
              <w:keepNext w:val="0"/>
              <w:keepLines w:val="0"/>
              <w:rPr>
                <w:rFonts w:cs="Arial"/>
              </w:rPr>
            </w:pPr>
            <w:r w:rsidRPr="005647EB">
              <w:rPr>
                <w:rFonts w:cs="Arial"/>
              </w:rPr>
              <w:t>sf500</w:t>
            </w:r>
          </w:p>
        </w:tc>
        <w:tc>
          <w:tcPr>
            <w:tcW w:w="1021" w:type="dxa"/>
            <w:vAlign w:val="center"/>
          </w:tcPr>
          <w:p w14:paraId="5D8610DD" w14:textId="77777777" w:rsidR="00F812CF" w:rsidRPr="005647EB" w:rsidRDefault="00F812CF" w:rsidP="002570E4">
            <w:pPr>
              <w:pStyle w:val="TAC"/>
              <w:keepNext w:val="0"/>
              <w:keepLines w:val="0"/>
              <w:rPr>
                <w:rFonts w:cs="Arial"/>
              </w:rPr>
            </w:pPr>
            <w:r w:rsidRPr="005647EB">
              <w:rPr>
                <w:rFonts w:cs="Arial"/>
              </w:rPr>
              <w:t>sf500</w:t>
            </w:r>
          </w:p>
        </w:tc>
        <w:tc>
          <w:tcPr>
            <w:tcW w:w="5272" w:type="dxa"/>
          </w:tcPr>
          <w:p w14:paraId="7B41D0E3" w14:textId="0D7456C8" w:rsidR="00F812CF" w:rsidRPr="005647EB" w:rsidRDefault="00F812CF" w:rsidP="001E675B">
            <w:pPr>
              <w:pStyle w:val="TAL"/>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clause</w:t>
            </w:r>
            <w:r w:rsidR="002570E4" w:rsidRPr="005647EB">
              <w:t xml:space="preserve"> </w:t>
            </w:r>
            <w:r w:rsidRPr="005647EB">
              <w:t>6.3.2</w:t>
            </w:r>
            <w:r w:rsidR="002570E4" w:rsidRPr="005647EB">
              <w:t xml:space="preserve"> in 3GPP TS </w:t>
            </w:r>
            <w:r w:rsidRPr="005647EB">
              <w:t>36.331</w:t>
            </w:r>
          </w:p>
        </w:tc>
      </w:tr>
      <w:tr w:rsidR="001E675B" w:rsidRPr="005647EB" w14:paraId="6B08B51B" w14:textId="77777777" w:rsidTr="001E675B">
        <w:trPr>
          <w:jc w:val="center"/>
        </w:trPr>
        <w:tc>
          <w:tcPr>
            <w:tcW w:w="2103" w:type="dxa"/>
            <w:vAlign w:val="center"/>
          </w:tcPr>
          <w:p w14:paraId="0348B349" w14:textId="77777777" w:rsidR="00F812CF" w:rsidRPr="005647EB" w:rsidRDefault="00F812CF" w:rsidP="002570E4">
            <w:pPr>
              <w:pStyle w:val="TAC"/>
              <w:keepNext w:val="0"/>
              <w:keepLines w:val="0"/>
              <w:rPr>
                <w:rFonts w:cs="Arial"/>
              </w:rPr>
            </w:pPr>
            <w:r w:rsidRPr="005647EB">
              <w:rPr>
                <w:rFonts w:cs="Arial"/>
              </w:rPr>
              <w:t>sr-ConfigIndex</w:t>
            </w:r>
          </w:p>
        </w:tc>
        <w:tc>
          <w:tcPr>
            <w:tcW w:w="1134" w:type="dxa"/>
            <w:vAlign w:val="center"/>
          </w:tcPr>
          <w:p w14:paraId="1712ABD3" w14:textId="77777777" w:rsidR="00F812CF" w:rsidRPr="005647EB" w:rsidRDefault="00F812CF" w:rsidP="002570E4">
            <w:pPr>
              <w:pStyle w:val="TAC"/>
              <w:keepNext w:val="0"/>
              <w:keepLines w:val="0"/>
              <w:rPr>
                <w:rFonts w:cs="Arial"/>
              </w:rPr>
            </w:pPr>
            <w:r w:rsidRPr="005647EB">
              <w:rPr>
                <w:rFonts w:cs="Arial"/>
              </w:rPr>
              <w:t>0</w:t>
            </w:r>
          </w:p>
        </w:tc>
        <w:tc>
          <w:tcPr>
            <w:tcW w:w="1021" w:type="dxa"/>
            <w:vAlign w:val="center"/>
          </w:tcPr>
          <w:p w14:paraId="425668E3" w14:textId="77777777" w:rsidR="00F812CF" w:rsidRPr="005647EB" w:rsidRDefault="00F812CF" w:rsidP="002570E4">
            <w:pPr>
              <w:pStyle w:val="TAC"/>
              <w:keepNext w:val="0"/>
              <w:keepLines w:val="0"/>
              <w:rPr>
                <w:rFonts w:cs="Arial"/>
              </w:rPr>
            </w:pPr>
            <w:r w:rsidRPr="005647EB">
              <w:rPr>
                <w:rFonts w:cs="Arial"/>
              </w:rPr>
              <w:t>0</w:t>
            </w:r>
          </w:p>
        </w:tc>
        <w:tc>
          <w:tcPr>
            <w:tcW w:w="5272" w:type="dxa"/>
          </w:tcPr>
          <w:p w14:paraId="0802B5E5" w14:textId="175CAC21" w:rsidR="00F812CF" w:rsidRPr="005647EB" w:rsidRDefault="00F812CF" w:rsidP="001E675B">
            <w:pPr>
              <w:pStyle w:val="TAL"/>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Pr="005647EB">
              <w:t>clause</w:t>
            </w:r>
            <w:r w:rsidR="002570E4" w:rsidRPr="005647EB">
              <w:t xml:space="preserve"> </w:t>
            </w:r>
            <w:r w:rsidRPr="005647EB">
              <w:t>6.3.2</w:t>
            </w:r>
            <w:r w:rsidR="002570E4" w:rsidRPr="005647EB">
              <w:t xml:space="preserve"> in 3GPP TS </w:t>
            </w:r>
            <w:r w:rsidRPr="005647EB">
              <w:t>36.331</w:t>
            </w:r>
            <w:r w:rsidR="002570E4" w:rsidRPr="005647EB">
              <w:t xml:space="preserve"> </w:t>
            </w:r>
            <w:r w:rsidRPr="005647EB">
              <w:t>and</w:t>
            </w:r>
            <w:r w:rsidR="002570E4" w:rsidRPr="005647EB">
              <w:t xml:space="preserve"> </w:t>
            </w:r>
            <w:r w:rsidR="00914A62" w:rsidRPr="005647EB">
              <w:t>clause</w:t>
            </w:r>
            <w:r w:rsidRPr="005647EB">
              <w:t>10.1</w:t>
            </w:r>
            <w:r w:rsidR="002570E4" w:rsidRPr="005647EB">
              <w:t xml:space="preserve"> in 3GPP TS </w:t>
            </w:r>
            <w:r w:rsidRPr="005647EB">
              <w:t>36.213.</w:t>
            </w:r>
          </w:p>
        </w:tc>
      </w:tr>
    </w:tbl>
    <w:p w14:paraId="4818BF60" w14:textId="77777777" w:rsidR="00F812CF" w:rsidRPr="005647EB" w:rsidRDefault="00F812CF" w:rsidP="002570E4"/>
    <w:p w14:paraId="7872955F" w14:textId="77777777" w:rsidR="00F812CF" w:rsidRPr="005647EB" w:rsidRDefault="00F812CF" w:rsidP="002570E4">
      <w:r w:rsidRPr="005647EB">
        <w:t xml:space="preserve">In Test 1, the UE shall send one Event A3 triggered measurement report, with a measurement reporting delay less than </w:t>
      </w:r>
      <w:r w:rsidRPr="005647EB">
        <w:rPr>
          <w:lang w:eastAsia="zh-CN"/>
        </w:rPr>
        <w:t>6.4</w:t>
      </w:r>
      <w:r w:rsidRPr="005647EB">
        <w:t xml:space="preserve"> s from the beginning of time period T2. The measurement reporting delay is defined as the time from the beginning of time period T2 to the moment when the UE send the measurement report on PUSCH.</w:t>
      </w:r>
    </w:p>
    <w:p w14:paraId="5ED952FF" w14:textId="77777777" w:rsidR="00F812CF" w:rsidRPr="005647EB" w:rsidRDefault="00F812CF" w:rsidP="002570E4">
      <w:r w:rsidRPr="005647EB">
        <w:t xml:space="preserve">In Test 2, the UE shall send one Event A3 triggered measurement report, with a measurement reporting delay less than 51.2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5251F9A5" w14:textId="77777777" w:rsidR="00F812CF" w:rsidRPr="005647EB" w:rsidRDefault="00F812CF" w:rsidP="002570E4">
      <w:pPr>
        <w:rPr>
          <w:rFonts w:cs="v4.2.0"/>
        </w:rPr>
      </w:pPr>
      <w:r w:rsidRPr="005647EB">
        <w:rPr>
          <w:rFonts w:cs="v4.2.0"/>
        </w:rPr>
        <w:t xml:space="preserve">The UE shall not send event triggered measurement reports, as long as the reporting criteria are not fulfilled. </w:t>
      </w:r>
    </w:p>
    <w:p w14:paraId="2DE31632" w14:textId="77777777" w:rsidR="00F812CF" w:rsidRPr="005647EB" w:rsidRDefault="00F812CF" w:rsidP="002570E4">
      <w:pPr>
        <w:rPr>
          <w:rFonts w:cs="v4.2.0"/>
        </w:rPr>
      </w:pPr>
      <w:r w:rsidRPr="005647EB">
        <w:rPr>
          <w:rFonts w:cs="v4.2.0"/>
        </w:rPr>
        <w:t xml:space="preserve">The rate of correct events observed during repeated tests shall be at least 90% with a </w:t>
      </w:r>
      <w:r w:rsidRPr="005647EB">
        <w:t>confidence level of 95%.</w:t>
      </w:r>
    </w:p>
    <w:p w14:paraId="7BD73B2D" w14:textId="77777777" w:rsidR="00F812CF" w:rsidRPr="005647EB" w:rsidRDefault="00F812CF" w:rsidP="002570E4">
      <w:pPr>
        <w:pStyle w:val="NO"/>
        <w:keepLines w:val="0"/>
      </w:pPr>
      <w:r w:rsidRPr="005647EB">
        <w:lastRenderedPageBreak/>
        <w:t>NOTE 1:</w:t>
      </w:r>
      <w:r w:rsidRPr="005647EB">
        <w:tab/>
        <w:t>The actual overall delays measured in the test may be up to one DRX cycle higher than the measurement reporting delays above because UE is allowed to delay the initiation of the measurement reporting procedure to the next until the Active Time.</w:t>
      </w:r>
    </w:p>
    <w:p w14:paraId="0B062456" w14:textId="77777777" w:rsidR="00F812CF" w:rsidRPr="005647EB" w:rsidRDefault="00F812CF" w:rsidP="002570E4">
      <w:pPr>
        <w:pStyle w:val="NO"/>
        <w:keepLines w:val="0"/>
      </w:pPr>
      <w:r w:rsidRPr="005647EB">
        <w:t>NOTE 2:</w:t>
      </w:r>
      <w:r w:rsidRPr="005647EB">
        <w:tab/>
        <w:t xml:space="preserve">In order to calculate the rate of correct events the system simulator </w:t>
      </w:r>
      <w:commentRangeStart w:id="6"/>
      <w:r w:rsidRPr="00814289">
        <w:rPr>
          <w:highlight w:val="yellow"/>
        </w:rPr>
        <w:t>shall</w:t>
      </w:r>
      <w:r w:rsidRPr="005647EB">
        <w:t xml:space="preserve"> </w:t>
      </w:r>
      <w:commentRangeEnd w:id="6"/>
      <w:r w:rsidR="00CC020A">
        <w:rPr>
          <w:rStyle w:val="CommentReference"/>
          <w:rFonts w:eastAsia="SimSun"/>
          <w:lang w:val="x-none"/>
        </w:rPr>
        <w:commentReference w:id="6"/>
      </w:r>
      <w:r w:rsidRPr="005647EB">
        <w:t>verify that it has received correct Event A3 measurement report.</w:t>
      </w:r>
    </w:p>
    <w:p w14:paraId="05ACBBCE" w14:textId="77777777" w:rsidR="008057B3" w:rsidRPr="005647EB" w:rsidRDefault="008057B3" w:rsidP="002570E4">
      <w:pPr>
        <w:pStyle w:val="Heading3"/>
        <w:keepNext w:val="0"/>
        <w:keepLines w:val="0"/>
        <w:rPr>
          <w:rFonts w:cs="v4.2.0"/>
          <w:snapToGrid w:val="0"/>
          <w:lang w:eastAsia="zh-TW"/>
        </w:rPr>
      </w:pPr>
      <w:r w:rsidRPr="005647EB">
        <w:rPr>
          <w:bCs/>
        </w:rPr>
        <w:t>8.3.17</w:t>
      </w:r>
      <w:r w:rsidRPr="005647EB">
        <w:tab/>
      </w:r>
      <w:r w:rsidRPr="005647EB">
        <w:rPr>
          <w:rFonts w:cs="v4.2.0"/>
          <w:snapToGrid w:val="0"/>
          <w:lang w:eastAsia="zh-TW"/>
        </w:rPr>
        <w:t>E-UTRAN HD-FDD Inter-frequency event triggered reporting under fading propagation conditions in asynchronous cells for CE UE in CEModeA when DRX is used</w:t>
      </w:r>
    </w:p>
    <w:p w14:paraId="4EAD8907" w14:textId="77777777" w:rsidR="008057B3" w:rsidRPr="005647EB" w:rsidRDefault="008057B3" w:rsidP="002570E4">
      <w:pPr>
        <w:pStyle w:val="Heading4"/>
        <w:keepNext w:val="0"/>
        <w:keepLines w:val="0"/>
        <w:rPr>
          <w:lang w:eastAsia="zh-TW"/>
        </w:rPr>
      </w:pPr>
      <w:r w:rsidRPr="005647EB">
        <w:rPr>
          <w:lang w:eastAsia="zh-TW"/>
        </w:rPr>
        <w:t>8.3.17.1</w:t>
      </w:r>
      <w:r w:rsidRPr="005647EB">
        <w:rPr>
          <w:lang w:eastAsia="zh-TW"/>
        </w:rPr>
        <w:tab/>
        <w:t>Test purpose</w:t>
      </w:r>
    </w:p>
    <w:p w14:paraId="726EBE69" w14:textId="244A4A97"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This test will partly verify the FDD-FDD inter-frequency cell search requirements.</w:t>
      </w:r>
    </w:p>
    <w:p w14:paraId="1D8BBF6D" w14:textId="77777777" w:rsidR="008057B3" w:rsidRPr="005647EB" w:rsidRDefault="008057B3" w:rsidP="002570E4">
      <w:pPr>
        <w:pStyle w:val="Heading4"/>
        <w:keepNext w:val="0"/>
        <w:keepLines w:val="0"/>
        <w:rPr>
          <w:lang w:eastAsia="zh-TW"/>
        </w:rPr>
      </w:pPr>
      <w:r w:rsidRPr="005647EB">
        <w:rPr>
          <w:lang w:eastAsia="zh-TW"/>
        </w:rPr>
        <w:t>8.3.17.2</w:t>
      </w:r>
      <w:r w:rsidRPr="005647EB">
        <w:rPr>
          <w:lang w:eastAsia="zh-TW"/>
        </w:rPr>
        <w:tab/>
        <w:t>Test applicability</w:t>
      </w:r>
    </w:p>
    <w:p w14:paraId="153B870D"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 and non-BL</w:t>
      </w:r>
      <w:r w:rsidR="008D1EDE" w:rsidRPr="005647EB">
        <w:rPr>
          <w:rFonts w:eastAsia="PMingLiU"/>
          <w:lang w:eastAsia="zh-TW"/>
        </w:rPr>
        <w:t xml:space="preserve"> </w:t>
      </w:r>
      <w:r w:rsidRPr="005647EB">
        <w:rPr>
          <w:rFonts w:eastAsia="PMingLiU"/>
          <w:lang w:eastAsia="zh-TW"/>
        </w:rPr>
        <w:t>CE UE</w:t>
      </w:r>
      <w:r w:rsidR="008D1EDE" w:rsidRPr="005647EB">
        <w:rPr>
          <w:rFonts w:eastAsia="PMingLiU"/>
          <w:lang w:eastAsia="zh-TW"/>
        </w:rPr>
        <w:t>s</w:t>
      </w:r>
      <w:r w:rsidRPr="005647EB">
        <w:t>.</w:t>
      </w:r>
    </w:p>
    <w:p w14:paraId="27B8B805" w14:textId="77777777" w:rsidR="008057B3" w:rsidRPr="005647EB" w:rsidRDefault="008057B3" w:rsidP="002570E4">
      <w:pPr>
        <w:pStyle w:val="Heading4"/>
        <w:keepNext w:val="0"/>
        <w:keepLines w:val="0"/>
        <w:rPr>
          <w:lang w:eastAsia="zh-TW"/>
        </w:rPr>
      </w:pPr>
      <w:r w:rsidRPr="005647EB">
        <w:rPr>
          <w:lang w:eastAsia="zh-TW"/>
        </w:rPr>
        <w:t>8.3.17.3</w:t>
      </w:r>
      <w:r w:rsidRPr="005647EB">
        <w:rPr>
          <w:lang w:eastAsia="zh-TW"/>
        </w:rPr>
        <w:tab/>
        <w:t>Minimum conformance requirements</w:t>
      </w:r>
    </w:p>
    <w:p w14:paraId="7478576D" w14:textId="45AA4687"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8D1EDE" w:rsidRPr="005647EB">
        <w:t xml:space="preserve"> also</w:t>
      </w:r>
      <w:r w:rsidRPr="005647EB">
        <w:t xml:space="preserve"> applicable to Category M2 and non-BL</w:t>
      </w:r>
      <w:r w:rsidR="008D1EDE" w:rsidRPr="005647EB">
        <w:t xml:space="preserve"> </w:t>
      </w:r>
      <w:r w:rsidRPr="005647EB">
        <w:t>CE UEs. Pending discussion in RAN4 is needed to update the wording</w:t>
      </w:r>
      <w:r w:rsidRPr="005647EB">
        <w:rPr>
          <w:lang w:eastAsia="zh-TW"/>
        </w:rPr>
        <w:t>.</w:t>
      </w:r>
    </w:p>
    <w:p w14:paraId="47BEF8F8" w14:textId="77777777" w:rsidR="008057B3" w:rsidRPr="005647EB" w:rsidRDefault="008057B3" w:rsidP="002570E4">
      <w:r w:rsidRPr="005647EB">
        <w:t>When DRX is in use and when measurement gaps are scheduled, or the UE supports capability of conducting such measurements without gaps, the UE shall be able to identify a new detectable FDD inter-frequency cell within T</w:t>
      </w:r>
      <w:r w:rsidRPr="005647EB">
        <w:rPr>
          <w:vertAlign w:val="subscript"/>
        </w:rPr>
        <w:t>identify_inter_UE cat M1_NC</w:t>
      </w:r>
      <w:r w:rsidRPr="005647EB">
        <w:t xml:space="preserve"> as shown in table 8.13.2.6.2.2-1.</w:t>
      </w:r>
    </w:p>
    <w:p w14:paraId="04620C0D" w14:textId="77777777" w:rsidR="008057B3" w:rsidRPr="005647EB" w:rsidRDefault="008057B3" w:rsidP="002570E4">
      <w:r w:rsidRPr="005647EB">
        <w:t>When eDRX_CONN is in use and when measurement gaps are scheduled, or the UE supports capability of conducting such measurements without gaps,  the UE shall be able to identify a new detectable FDD inter-frequency cell within T</w:t>
      </w:r>
      <w:r w:rsidRPr="005647EB">
        <w:rPr>
          <w:vertAlign w:val="subscript"/>
        </w:rPr>
        <w:t>identify_inter_UE cat M1_NC</w:t>
      </w:r>
      <w:r w:rsidRPr="005647EB">
        <w:t xml:space="preserve"> as shown in table 8.13.2.6.2.2-1A.</w:t>
      </w:r>
    </w:p>
    <w:p w14:paraId="40750CEA" w14:textId="77777777" w:rsidR="008057B3" w:rsidRPr="005647EB" w:rsidRDefault="008057B3" w:rsidP="002570E4">
      <w:pPr>
        <w:pStyle w:val="TH"/>
        <w:keepNext w:val="0"/>
        <w:keepLines w:val="0"/>
      </w:pPr>
      <w:r w:rsidRPr="005647EB">
        <w:rPr>
          <w:snapToGrid w:val="0"/>
        </w:rPr>
        <w:t xml:space="preserve">Table 8.13.2.6.2.2-1: </w:t>
      </w:r>
      <w:r w:rsidRPr="005647EB">
        <w:t>Requirement to identify a newly detectable HD-FDD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2260"/>
        <w:gridCol w:w="4552"/>
      </w:tblGrid>
      <w:tr w:rsidR="008057B3" w:rsidRPr="005647EB" w14:paraId="2F75ED1A" w14:textId="77777777" w:rsidTr="001E675B">
        <w:trPr>
          <w:cantSplit/>
          <w:jc w:val="center"/>
        </w:trPr>
        <w:tc>
          <w:tcPr>
            <w:tcW w:w="1377" w:type="dxa"/>
            <w:tcBorders>
              <w:top w:val="single" w:sz="4" w:space="0" w:color="auto"/>
              <w:left w:val="single" w:sz="4" w:space="0" w:color="auto"/>
              <w:bottom w:val="single" w:sz="4" w:space="0" w:color="auto"/>
              <w:right w:val="single" w:sz="4" w:space="0" w:color="auto"/>
            </w:tcBorders>
          </w:tcPr>
          <w:p w14:paraId="657D3DB4" w14:textId="2BC4AE47" w:rsidR="008057B3" w:rsidRPr="005647EB" w:rsidRDefault="008057B3"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2260" w:type="dxa"/>
            <w:tcBorders>
              <w:top w:val="single" w:sz="4" w:space="0" w:color="auto"/>
              <w:left w:val="single" w:sz="4" w:space="0" w:color="auto"/>
              <w:bottom w:val="single" w:sz="4" w:space="0" w:color="auto"/>
              <w:right w:val="single" w:sz="4" w:space="0" w:color="auto"/>
            </w:tcBorders>
            <w:hideMark/>
          </w:tcPr>
          <w:p w14:paraId="10B51449" w14:textId="5AF4B4A2" w:rsidR="008057B3" w:rsidRPr="005647EB" w:rsidRDefault="008057B3"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552" w:type="dxa"/>
            <w:tcBorders>
              <w:top w:val="single" w:sz="4" w:space="0" w:color="auto"/>
              <w:left w:val="single" w:sz="4" w:space="0" w:color="auto"/>
              <w:bottom w:val="single" w:sz="4" w:space="0" w:color="auto"/>
              <w:right w:val="single" w:sz="4" w:space="0" w:color="auto"/>
            </w:tcBorders>
            <w:hideMark/>
          </w:tcPr>
          <w:p w14:paraId="0DD7EB98" w14:textId="160042CB"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1E675B" w:rsidRPr="005647EB" w14:paraId="3E1B8B97" w14:textId="77777777" w:rsidTr="001E675B">
        <w:trPr>
          <w:cantSplit/>
          <w:jc w:val="center"/>
        </w:trPr>
        <w:tc>
          <w:tcPr>
            <w:tcW w:w="1377" w:type="dxa"/>
            <w:vMerge w:val="restart"/>
            <w:tcBorders>
              <w:top w:val="single" w:sz="4" w:space="0" w:color="auto"/>
              <w:left w:val="single" w:sz="4" w:space="0" w:color="auto"/>
              <w:right w:val="single" w:sz="4" w:space="0" w:color="auto"/>
            </w:tcBorders>
          </w:tcPr>
          <w:p w14:paraId="5A15D1D7" w14:textId="77777777" w:rsidR="001E675B" w:rsidRPr="005647EB" w:rsidRDefault="001E675B" w:rsidP="002570E4">
            <w:pPr>
              <w:pStyle w:val="TAC"/>
              <w:keepNext w:val="0"/>
              <w:keepLines w:val="0"/>
              <w:rPr>
                <w:rFonts w:cs="Arial"/>
                <w:lang w:eastAsia="zh-CN"/>
              </w:rPr>
            </w:pPr>
            <w:r w:rsidRPr="005647EB">
              <w:rPr>
                <w:rFonts w:cs="Arial"/>
                <w:lang w:eastAsia="zh-CN"/>
              </w:rPr>
              <w:t>0</w:t>
            </w:r>
          </w:p>
        </w:tc>
        <w:tc>
          <w:tcPr>
            <w:tcW w:w="2260" w:type="dxa"/>
            <w:tcBorders>
              <w:top w:val="single" w:sz="4" w:space="0" w:color="auto"/>
              <w:left w:val="single" w:sz="4" w:space="0" w:color="auto"/>
              <w:bottom w:val="single" w:sz="4" w:space="0" w:color="auto"/>
              <w:right w:val="single" w:sz="4" w:space="0" w:color="auto"/>
            </w:tcBorders>
            <w:hideMark/>
          </w:tcPr>
          <w:p w14:paraId="12200551" w14:textId="219244A4" w:rsidR="001E675B" w:rsidRPr="005647EB" w:rsidRDefault="001E675B" w:rsidP="002570E4">
            <w:pPr>
              <w:pStyle w:val="TAC"/>
              <w:keepNext w:val="0"/>
              <w:keepLines w:val="0"/>
              <w:rPr>
                <w:rFonts w:cs="Arial"/>
              </w:rPr>
            </w:pPr>
            <w:r w:rsidRPr="005647EB">
              <w:rPr>
                <w:rFonts w:cs="Arial"/>
              </w:rPr>
              <w:t>≤ 0.04</w:t>
            </w:r>
          </w:p>
        </w:tc>
        <w:tc>
          <w:tcPr>
            <w:tcW w:w="4552" w:type="dxa"/>
            <w:tcBorders>
              <w:top w:val="single" w:sz="4" w:space="0" w:color="auto"/>
              <w:left w:val="single" w:sz="4" w:space="0" w:color="auto"/>
              <w:bottom w:val="single" w:sz="4" w:space="0" w:color="auto"/>
              <w:right w:val="single" w:sz="4" w:space="0" w:color="auto"/>
            </w:tcBorders>
            <w:hideMark/>
          </w:tcPr>
          <w:p w14:paraId="7178B097" w14:textId="5A8DBF3D" w:rsidR="001E675B" w:rsidRPr="005647EB" w:rsidRDefault="001E675B" w:rsidP="002570E4">
            <w:pPr>
              <w:pStyle w:val="TAC"/>
              <w:keepNext w:val="0"/>
              <w:keepLines w:val="0"/>
              <w:rPr>
                <w:rFonts w:cs="Arial"/>
              </w:rPr>
            </w:pPr>
            <w:r w:rsidRPr="005647EB">
              <w:rPr>
                <w:rFonts w:cs="Arial"/>
              </w:rPr>
              <w:t>1.44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(Note1)</w:t>
            </w:r>
          </w:p>
        </w:tc>
      </w:tr>
      <w:tr w:rsidR="001E675B" w:rsidRPr="005647EB" w14:paraId="204DFB6A" w14:textId="77777777" w:rsidTr="001E675B">
        <w:trPr>
          <w:cantSplit/>
          <w:jc w:val="center"/>
        </w:trPr>
        <w:tc>
          <w:tcPr>
            <w:tcW w:w="1377" w:type="dxa"/>
            <w:vMerge/>
            <w:tcBorders>
              <w:left w:val="single" w:sz="4" w:space="0" w:color="auto"/>
              <w:right w:val="single" w:sz="4" w:space="0" w:color="auto"/>
            </w:tcBorders>
          </w:tcPr>
          <w:p w14:paraId="41C6E7B6" w14:textId="77777777" w:rsidR="001E675B" w:rsidRPr="005647EB" w:rsidRDefault="001E675B" w:rsidP="002570E4">
            <w:pPr>
              <w:pStyle w:val="TAC"/>
              <w:keepNext w:val="0"/>
              <w:keepLines w:val="0"/>
              <w:rPr>
                <w:rFonts w:cs="Arial"/>
              </w:rPr>
            </w:pPr>
          </w:p>
        </w:tc>
        <w:tc>
          <w:tcPr>
            <w:tcW w:w="2260" w:type="dxa"/>
            <w:tcBorders>
              <w:top w:val="single" w:sz="4" w:space="0" w:color="auto"/>
              <w:left w:val="single" w:sz="4" w:space="0" w:color="auto"/>
              <w:bottom w:val="single" w:sz="4" w:space="0" w:color="auto"/>
              <w:right w:val="single" w:sz="4" w:space="0" w:color="auto"/>
            </w:tcBorders>
            <w:hideMark/>
          </w:tcPr>
          <w:p w14:paraId="06B41261" w14:textId="64F0968B" w:rsidR="001E675B" w:rsidRPr="005647EB" w:rsidRDefault="001E675B" w:rsidP="002570E4">
            <w:pPr>
              <w:pStyle w:val="TAC"/>
              <w:keepNext w:val="0"/>
              <w:keepLines w:val="0"/>
              <w:rPr>
                <w:rFonts w:cs="Arial"/>
                <w:snapToGrid w:val="0"/>
              </w:rPr>
            </w:pPr>
            <w:r w:rsidRPr="005647EB">
              <w:rPr>
                <w:rFonts w:cs="Arial"/>
              </w:rPr>
              <w:t>0.04 &lt; DRX-cycle ≤ 0.08</w:t>
            </w:r>
          </w:p>
        </w:tc>
        <w:tc>
          <w:tcPr>
            <w:tcW w:w="4552" w:type="dxa"/>
            <w:tcBorders>
              <w:top w:val="single" w:sz="4" w:space="0" w:color="auto"/>
              <w:left w:val="single" w:sz="4" w:space="0" w:color="auto"/>
              <w:bottom w:val="single" w:sz="4" w:space="0" w:color="auto"/>
              <w:right w:val="single" w:sz="4" w:space="0" w:color="auto"/>
            </w:tcBorders>
            <w:hideMark/>
          </w:tcPr>
          <w:p w14:paraId="4531BDDF" w14:textId="0E89717D" w:rsidR="001E675B" w:rsidRPr="005647EB" w:rsidRDefault="001E675B" w:rsidP="002570E4">
            <w:pPr>
              <w:pStyle w:val="TAC"/>
              <w:keepNext w:val="0"/>
              <w:keepLines w:val="0"/>
              <w:rPr>
                <w:rFonts w:cs="Arial"/>
                <w:snapToGrid w:val="0"/>
              </w:rPr>
            </w:pPr>
            <w:r w:rsidRPr="005647EB">
              <w:rPr>
                <w:rFonts w:cs="Arial"/>
              </w:rPr>
              <w:t>Note 2 (</w:t>
            </w:r>
            <w:r w:rsidRPr="005647EB">
              <w:rPr>
                <w:rFonts w:cs="Arial"/>
                <w:lang w:eastAsia="zh-CN"/>
              </w:rPr>
              <w:t>4</w:t>
            </w:r>
            <w:r w:rsidRPr="005647EB">
              <w:rPr>
                <w:rFonts w:cs="Arial"/>
              </w:rPr>
              <w:t>0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1E675B" w:rsidRPr="005647EB" w14:paraId="229E798A" w14:textId="77777777" w:rsidTr="001E675B">
        <w:trPr>
          <w:cantSplit/>
          <w:jc w:val="center"/>
        </w:trPr>
        <w:tc>
          <w:tcPr>
            <w:tcW w:w="1377" w:type="dxa"/>
            <w:vMerge/>
            <w:tcBorders>
              <w:left w:val="single" w:sz="4" w:space="0" w:color="auto"/>
              <w:right w:val="single" w:sz="4" w:space="0" w:color="auto"/>
            </w:tcBorders>
          </w:tcPr>
          <w:p w14:paraId="6AB2DE75" w14:textId="77777777" w:rsidR="001E675B" w:rsidRPr="005647EB" w:rsidRDefault="001E675B" w:rsidP="002570E4">
            <w:pPr>
              <w:pStyle w:val="TAC"/>
              <w:keepNext w:val="0"/>
              <w:keepLines w:val="0"/>
              <w:rPr>
                <w:rFonts w:cs="Arial"/>
              </w:rPr>
            </w:pPr>
          </w:p>
        </w:tc>
        <w:tc>
          <w:tcPr>
            <w:tcW w:w="2260" w:type="dxa"/>
            <w:tcBorders>
              <w:top w:val="single" w:sz="4" w:space="0" w:color="auto"/>
              <w:left w:val="single" w:sz="4" w:space="0" w:color="auto"/>
              <w:bottom w:val="single" w:sz="4" w:space="0" w:color="auto"/>
              <w:right w:val="single" w:sz="4" w:space="0" w:color="auto"/>
            </w:tcBorders>
            <w:hideMark/>
          </w:tcPr>
          <w:p w14:paraId="6B0D1D3F" w14:textId="77777777" w:rsidR="001E675B" w:rsidRPr="005647EB" w:rsidRDefault="001E675B" w:rsidP="002570E4">
            <w:pPr>
              <w:pStyle w:val="TAC"/>
              <w:keepNext w:val="0"/>
              <w:keepLines w:val="0"/>
              <w:rPr>
                <w:rFonts w:cs="Arial"/>
              </w:rPr>
            </w:pPr>
            <w:r w:rsidRPr="005647EB">
              <w:rPr>
                <w:rFonts w:cs="Arial"/>
              </w:rPr>
              <w:t>0.128</w:t>
            </w:r>
          </w:p>
        </w:tc>
        <w:tc>
          <w:tcPr>
            <w:tcW w:w="4552" w:type="dxa"/>
            <w:tcBorders>
              <w:top w:val="single" w:sz="4" w:space="0" w:color="auto"/>
              <w:left w:val="single" w:sz="4" w:space="0" w:color="auto"/>
              <w:bottom w:val="single" w:sz="4" w:space="0" w:color="auto"/>
              <w:right w:val="single" w:sz="4" w:space="0" w:color="auto"/>
            </w:tcBorders>
            <w:hideMark/>
          </w:tcPr>
          <w:p w14:paraId="7127E58E" w14:textId="244B372A" w:rsidR="001E675B" w:rsidRPr="005647EB" w:rsidRDefault="001E675B" w:rsidP="002570E4">
            <w:pPr>
              <w:pStyle w:val="TAC"/>
              <w:keepNext w:val="0"/>
              <w:keepLines w:val="0"/>
              <w:rPr>
                <w:rFonts w:cs="Arial"/>
              </w:rPr>
            </w:pPr>
            <w:r w:rsidRPr="005647EB">
              <w:rPr>
                <w:rFonts w:cs="Arial"/>
              </w:rPr>
              <w:t>3.2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(32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1E675B" w:rsidRPr="005647EB" w14:paraId="5A22EB81" w14:textId="77777777" w:rsidTr="001E675B">
        <w:trPr>
          <w:cantSplit/>
          <w:jc w:val="center"/>
        </w:trPr>
        <w:tc>
          <w:tcPr>
            <w:tcW w:w="1377" w:type="dxa"/>
            <w:vMerge/>
            <w:tcBorders>
              <w:left w:val="single" w:sz="4" w:space="0" w:color="auto"/>
              <w:bottom w:val="single" w:sz="4" w:space="0" w:color="auto"/>
              <w:right w:val="single" w:sz="4" w:space="0" w:color="auto"/>
            </w:tcBorders>
          </w:tcPr>
          <w:p w14:paraId="34A96DD6" w14:textId="77777777" w:rsidR="001E675B" w:rsidRPr="005647EB" w:rsidRDefault="001E675B" w:rsidP="002570E4">
            <w:pPr>
              <w:pStyle w:val="TAC"/>
              <w:keepNext w:val="0"/>
              <w:keepLines w:val="0"/>
              <w:rPr>
                <w:rFonts w:cs="Arial"/>
              </w:rPr>
            </w:pPr>
          </w:p>
        </w:tc>
        <w:tc>
          <w:tcPr>
            <w:tcW w:w="2260" w:type="dxa"/>
            <w:tcBorders>
              <w:top w:val="single" w:sz="4" w:space="0" w:color="auto"/>
              <w:left w:val="single" w:sz="4" w:space="0" w:color="auto"/>
              <w:bottom w:val="single" w:sz="4" w:space="0" w:color="auto"/>
              <w:right w:val="single" w:sz="4" w:space="0" w:color="auto"/>
            </w:tcBorders>
            <w:hideMark/>
          </w:tcPr>
          <w:p w14:paraId="62E78840" w14:textId="16B67B9B" w:rsidR="001E675B" w:rsidRPr="005647EB" w:rsidRDefault="001E675B" w:rsidP="002570E4">
            <w:pPr>
              <w:pStyle w:val="TAC"/>
              <w:keepNext w:val="0"/>
              <w:keepLines w:val="0"/>
              <w:rPr>
                <w:rFonts w:cs="Arial"/>
                <w:snapToGrid w:val="0"/>
              </w:rPr>
            </w:pPr>
            <w:r w:rsidRPr="005647EB">
              <w:rPr>
                <w:rFonts w:cs="Arial"/>
              </w:rPr>
              <w:t>0.128 &lt; DRX-cycle ≤ 2.56</w:t>
            </w:r>
          </w:p>
        </w:tc>
        <w:tc>
          <w:tcPr>
            <w:tcW w:w="4552" w:type="dxa"/>
            <w:tcBorders>
              <w:top w:val="single" w:sz="4" w:space="0" w:color="auto"/>
              <w:left w:val="single" w:sz="4" w:space="0" w:color="auto"/>
              <w:bottom w:val="single" w:sz="4" w:space="0" w:color="auto"/>
              <w:right w:val="single" w:sz="4" w:space="0" w:color="auto"/>
            </w:tcBorders>
            <w:hideMark/>
          </w:tcPr>
          <w:p w14:paraId="6762F376" w14:textId="1EFE27C8" w:rsidR="001E675B" w:rsidRPr="005647EB" w:rsidRDefault="001E675B" w:rsidP="002570E4">
            <w:pPr>
              <w:pStyle w:val="TAC"/>
              <w:keepNext w:val="0"/>
              <w:keepLines w:val="0"/>
              <w:rPr>
                <w:rFonts w:cs="Arial"/>
                <w:snapToGrid w:val="0"/>
              </w:rPr>
            </w:pPr>
            <w:r w:rsidRPr="005647EB">
              <w:rPr>
                <w:rFonts w:cs="Arial"/>
              </w:rPr>
              <w:t>Note 2(25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1E675B" w:rsidRPr="005647EB" w14:paraId="1C89D25E" w14:textId="77777777" w:rsidTr="001E675B">
        <w:trPr>
          <w:cantSplit/>
          <w:jc w:val="center"/>
        </w:trPr>
        <w:tc>
          <w:tcPr>
            <w:tcW w:w="1377" w:type="dxa"/>
            <w:vMerge w:val="restart"/>
            <w:tcBorders>
              <w:top w:val="single" w:sz="4" w:space="0" w:color="auto"/>
              <w:left w:val="single" w:sz="4" w:space="0" w:color="auto"/>
              <w:right w:val="single" w:sz="4" w:space="0" w:color="auto"/>
            </w:tcBorders>
          </w:tcPr>
          <w:p w14:paraId="08B19473" w14:textId="77777777" w:rsidR="001E675B" w:rsidRPr="005647EB" w:rsidRDefault="001E675B" w:rsidP="002570E4">
            <w:pPr>
              <w:pStyle w:val="TAC"/>
              <w:keepNext w:val="0"/>
              <w:keepLines w:val="0"/>
              <w:rPr>
                <w:rFonts w:cs="Arial"/>
                <w:lang w:eastAsia="zh-CN"/>
              </w:rPr>
            </w:pPr>
            <w:r w:rsidRPr="005647EB">
              <w:rPr>
                <w:rFonts w:cs="Arial"/>
                <w:lang w:eastAsia="zh-CN"/>
              </w:rPr>
              <w:t>1</w:t>
            </w:r>
          </w:p>
        </w:tc>
        <w:tc>
          <w:tcPr>
            <w:tcW w:w="2260" w:type="dxa"/>
            <w:tcBorders>
              <w:top w:val="single" w:sz="4" w:space="0" w:color="auto"/>
              <w:left w:val="single" w:sz="4" w:space="0" w:color="auto"/>
              <w:bottom w:val="single" w:sz="4" w:space="0" w:color="auto"/>
              <w:right w:val="single" w:sz="4" w:space="0" w:color="auto"/>
            </w:tcBorders>
            <w:hideMark/>
          </w:tcPr>
          <w:p w14:paraId="1F98B86D" w14:textId="71B0AAB8" w:rsidR="001E675B" w:rsidRPr="005647EB" w:rsidRDefault="001E675B" w:rsidP="002570E4">
            <w:pPr>
              <w:pStyle w:val="TAC"/>
              <w:keepNext w:val="0"/>
              <w:keepLines w:val="0"/>
              <w:rPr>
                <w:rFonts w:cs="Arial"/>
                <w:lang w:eastAsia="zh-CN"/>
              </w:rPr>
            </w:pPr>
            <w:r w:rsidRPr="005647EB">
              <w:rPr>
                <w:rFonts w:cs="Arial"/>
              </w:rPr>
              <w:t>≤ 0.0</w:t>
            </w:r>
            <w:r w:rsidRPr="005647EB">
              <w:rPr>
                <w:rFonts w:cs="Arial"/>
                <w:lang w:eastAsia="zh-CN"/>
              </w:rPr>
              <w:t>8</w:t>
            </w:r>
          </w:p>
        </w:tc>
        <w:tc>
          <w:tcPr>
            <w:tcW w:w="4552" w:type="dxa"/>
            <w:tcBorders>
              <w:top w:val="single" w:sz="4" w:space="0" w:color="auto"/>
              <w:left w:val="single" w:sz="4" w:space="0" w:color="auto"/>
              <w:bottom w:val="single" w:sz="4" w:space="0" w:color="auto"/>
              <w:right w:val="single" w:sz="4" w:space="0" w:color="auto"/>
            </w:tcBorders>
            <w:hideMark/>
          </w:tcPr>
          <w:p w14:paraId="40E7ED5D" w14:textId="60E39328" w:rsidR="001E675B" w:rsidRPr="005647EB" w:rsidRDefault="001E675B" w:rsidP="002570E4">
            <w:pPr>
              <w:pStyle w:val="TAC"/>
              <w:keepNext w:val="0"/>
              <w:keepLines w:val="0"/>
              <w:rPr>
                <w:rFonts w:cs="Arial"/>
              </w:rPr>
            </w:pPr>
            <w:r w:rsidRPr="005647EB">
              <w:rPr>
                <w:rFonts w:cs="Arial"/>
              </w:rPr>
              <w:t>2.88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(Note1)</w:t>
            </w:r>
          </w:p>
        </w:tc>
      </w:tr>
      <w:tr w:rsidR="001E675B" w:rsidRPr="005647EB" w14:paraId="6CBE2440" w14:textId="77777777" w:rsidTr="001E675B">
        <w:trPr>
          <w:cantSplit/>
          <w:jc w:val="center"/>
        </w:trPr>
        <w:tc>
          <w:tcPr>
            <w:tcW w:w="1377" w:type="dxa"/>
            <w:vMerge/>
            <w:tcBorders>
              <w:left w:val="single" w:sz="4" w:space="0" w:color="auto"/>
              <w:right w:val="single" w:sz="4" w:space="0" w:color="auto"/>
            </w:tcBorders>
          </w:tcPr>
          <w:p w14:paraId="6E5821DC" w14:textId="77777777" w:rsidR="001E675B" w:rsidRPr="005647EB" w:rsidRDefault="001E675B" w:rsidP="002570E4">
            <w:pPr>
              <w:pStyle w:val="TAC"/>
              <w:keepNext w:val="0"/>
              <w:keepLines w:val="0"/>
              <w:rPr>
                <w:rFonts w:cs="Arial"/>
              </w:rPr>
            </w:pPr>
          </w:p>
        </w:tc>
        <w:tc>
          <w:tcPr>
            <w:tcW w:w="2260" w:type="dxa"/>
            <w:tcBorders>
              <w:top w:val="single" w:sz="4" w:space="0" w:color="auto"/>
              <w:left w:val="single" w:sz="4" w:space="0" w:color="auto"/>
              <w:bottom w:val="single" w:sz="4" w:space="0" w:color="auto"/>
              <w:right w:val="single" w:sz="4" w:space="0" w:color="auto"/>
            </w:tcBorders>
            <w:hideMark/>
          </w:tcPr>
          <w:p w14:paraId="4617DA3A" w14:textId="77777777" w:rsidR="001E675B" w:rsidRPr="005647EB" w:rsidRDefault="001E675B" w:rsidP="002570E4">
            <w:pPr>
              <w:pStyle w:val="TAC"/>
              <w:keepNext w:val="0"/>
              <w:keepLines w:val="0"/>
              <w:rPr>
                <w:rFonts w:cs="Arial"/>
              </w:rPr>
            </w:pPr>
            <w:r w:rsidRPr="005647EB">
              <w:rPr>
                <w:rFonts w:cs="Arial"/>
              </w:rPr>
              <w:t>0.128</w:t>
            </w:r>
          </w:p>
        </w:tc>
        <w:tc>
          <w:tcPr>
            <w:tcW w:w="4552" w:type="dxa"/>
            <w:tcBorders>
              <w:top w:val="single" w:sz="4" w:space="0" w:color="auto"/>
              <w:left w:val="single" w:sz="4" w:space="0" w:color="auto"/>
              <w:bottom w:val="single" w:sz="4" w:space="0" w:color="auto"/>
              <w:right w:val="single" w:sz="4" w:space="0" w:color="auto"/>
            </w:tcBorders>
            <w:hideMark/>
          </w:tcPr>
          <w:p w14:paraId="1C1BACBA" w14:textId="66802FDE" w:rsidR="001E675B" w:rsidRPr="005647EB" w:rsidRDefault="001E675B" w:rsidP="002570E4">
            <w:pPr>
              <w:pStyle w:val="TAC"/>
              <w:keepNext w:val="0"/>
              <w:keepLines w:val="0"/>
              <w:rPr>
                <w:rFonts w:cs="Arial"/>
              </w:rPr>
            </w:pPr>
            <w:r w:rsidRPr="005647EB">
              <w:rPr>
                <w:rFonts w:cs="Arial"/>
              </w:rPr>
              <w:t>3.2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(32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1E675B" w:rsidRPr="005647EB" w14:paraId="2920EAD0" w14:textId="77777777" w:rsidTr="001E675B">
        <w:trPr>
          <w:cantSplit/>
          <w:jc w:val="center"/>
        </w:trPr>
        <w:tc>
          <w:tcPr>
            <w:tcW w:w="1377" w:type="dxa"/>
            <w:vMerge/>
            <w:tcBorders>
              <w:left w:val="single" w:sz="4" w:space="0" w:color="auto"/>
              <w:bottom w:val="single" w:sz="4" w:space="0" w:color="auto"/>
              <w:right w:val="single" w:sz="4" w:space="0" w:color="auto"/>
            </w:tcBorders>
          </w:tcPr>
          <w:p w14:paraId="55818C6E" w14:textId="77777777" w:rsidR="001E675B" w:rsidRPr="005647EB" w:rsidRDefault="001E675B" w:rsidP="002570E4">
            <w:pPr>
              <w:pStyle w:val="TAC"/>
              <w:keepNext w:val="0"/>
              <w:keepLines w:val="0"/>
              <w:rPr>
                <w:rFonts w:cs="Arial"/>
              </w:rPr>
            </w:pPr>
          </w:p>
        </w:tc>
        <w:tc>
          <w:tcPr>
            <w:tcW w:w="2260" w:type="dxa"/>
            <w:tcBorders>
              <w:top w:val="single" w:sz="4" w:space="0" w:color="auto"/>
              <w:left w:val="single" w:sz="4" w:space="0" w:color="auto"/>
              <w:bottom w:val="single" w:sz="4" w:space="0" w:color="auto"/>
              <w:right w:val="single" w:sz="4" w:space="0" w:color="auto"/>
            </w:tcBorders>
            <w:hideMark/>
          </w:tcPr>
          <w:p w14:paraId="65F5486D" w14:textId="04EB53B0" w:rsidR="001E675B" w:rsidRPr="005647EB" w:rsidRDefault="001E675B" w:rsidP="002570E4">
            <w:pPr>
              <w:pStyle w:val="TAC"/>
              <w:keepNext w:val="0"/>
              <w:keepLines w:val="0"/>
              <w:rPr>
                <w:rFonts w:cs="Arial"/>
                <w:snapToGrid w:val="0"/>
              </w:rPr>
            </w:pPr>
            <w:r w:rsidRPr="005647EB">
              <w:rPr>
                <w:rFonts w:cs="Arial"/>
              </w:rPr>
              <w:t>0.128 &lt; DRX-cycle ≤ 2.56</w:t>
            </w:r>
          </w:p>
        </w:tc>
        <w:tc>
          <w:tcPr>
            <w:tcW w:w="4552" w:type="dxa"/>
            <w:tcBorders>
              <w:top w:val="single" w:sz="4" w:space="0" w:color="auto"/>
              <w:left w:val="single" w:sz="4" w:space="0" w:color="auto"/>
              <w:bottom w:val="single" w:sz="4" w:space="0" w:color="auto"/>
              <w:right w:val="single" w:sz="4" w:space="0" w:color="auto"/>
            </w:tcBorders>
            <w:hideMark/>
          </w:tcPr>
          <w:p w14:paraId="0DE87017" w14:textId="61EEE342" w:rsidR="001E675B" w:rsidRPr="005647EB" w:rsidRDefault="001E675B" w:rsidP="002570E4">
            <w:pPr>
              <w:pStyle w:val="TAC"/>
              <w:keepNext w:val="0"/>
              <w:keepLines w:val="0"/>
              <w:rPr>
                <w:rFonts w:cs="Arial"/>
                <w:snapToGrid w:val="0"/>
              </w:rPr>
            </w:pPr>
            <w:r w:rsidRPr="005647EB">
              <w:rPr>
                <w:rFonts w:cs="Arial"/>
              </w:rPr>
              <w:t>Note 2(25 *</w:t>
            </w:r>
            <w:r w:rsidRPr="005647EB">
              <w:t xml:space="preserve"> K</w:t>
            </w:r>
            <w:r w:rsidRPr="005647EB">
              <w:rPr>
                <w:vertAlign w:val="subscript"/>
              </w:rPr>
              <w:t xml:space="preserve">inter_M * </w:t>
            </w:r>
            <w:r w:rsidRPr="005647EB">
              <w:rPr>
                <w:rFonts w:cs="Arial"/>
              </w:rPr>
              <w:t xml:space="preserve"> </w:t>
            </w:r>
            <w:r w:rsidRPr="005647EB">
              <w:rPr>
                <w:lang w:eastAsia="zh-CN"/>
              </w:rPr>
              <w:t>K</w:t>
            </w:r>
            <w:r w:rsidRPr="005647EB">
              <w:rPr>
                <w:vertAlign w:val="subscript"/>
                <w:lang w:eastAsia="zh-CN"/>
              </w:rPr>
              <w:t>RSTD_M1_NC</w:t>
            </w:r>
            <w:r w:rsidRPr="005647EB">
              <w:rPr>
                <w:vertAlign w:val="subscript"/>
              </w:rPr>
              <w:t xml:space="preserve"> 1</w:t>
            </w:r>
            <w:r w:rsidRPr="005647EB">
              <w:rPr>
                <w:rFonts w:cs="Arial"/>
              </w:rPr>
              <w:t>)</w:t>
            </w:r>
          </w:p>
        </w:tc>
      </w:tr>
      <w:tr w:rsidR="008057B3" w:rsidRPr="005647EB" w14:paraId="20E6899D" w14:textId="77777777" w:rsidTr="001E675B">
        <w:trPr>
          <w:cantSplit/>
          <w:jc w:val="center"/>
        </w:trPr>
        <w:tc>
          <w:tcPr>
            <w:tcW w:w="8189" w:type="dxa"/>
            <w:gridSpan w:val="3"/>
            <w:tcBorders>
              <w:top w:val="single" w:sz="4" w:space="0" w:color="auto"/>
              <w:left w:val="single" w:sz="4" w:space="0" w:color="auto"/>
              <w:bottom w:val="single" w:sz="4" w:space="0" w:color="auto"/>
              <w:right w:val="single" w:sz="4" w:space="0" w:color="auto"/>
            </w:tcBorders>
          </w:tcPr>
          <w:p w14:paraId="6EDCF9D6" w14:textId="72630597" w:rsidR="008057B3" w:rsidRPr="005647EB" w:rsidRDefault="002570E4" w:rsidP="002570E4">
            <w:pPr>
              <w:pStyle w:val="TAN"/>
              <w:keepNext w:val="0"/>
              <w:keepLines w:val="0"/>
              <w:rPr>
                <w:rFonts w:cs="Arial"/>
              </w:rPr>
            </w:pPr>
            <w:r w:rsidRPr="005647EB">
              <w:rPr>
                <w:rFonts w:cs="Arial"/>
              </w:rPr>
              <w:t>NOTE 1:</w:t>
            </w:r>
            <w:r w:rsidR="008057B3" w:rsidRPr="005647EB">
              <w:rPr>
                <w:rFonts w:cs="Arial"/>
              </w:rPr>
              <w:tab/>
              <w:t>Number</w:t>
            </w:r>
            <w:r w:rsidRPr="005647EB">
              <w:rPr>
                <w:rFonts w:cs="Arial"/>
              </w:rPr>
              <w:t xml:space="preserve"> </w:t>
            </w:r>
            <w:r w:rsidR="008057B3" w:rsidRPr="005647EB">
              <w:rPr>
                <w:rFonts w:cs="Arial"/>
              </w:rPr>
              <w:t>of</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depends</w:t>
            </w:r>
            <w:r w:rsidRPr="005647EB">
              <w:rPr>
                <w:rFonts w:cs="Arial"/>
              </w:rPr>
              <w:t xml:space="preserve"> </w:t>
            </w:r>
            <w:r w:rsidR="008057B3" w:rsidRPr="005647EB">
              <w:rPr>
                <w:rFonts w:cs="Arial"/>
              </w:rPr>
              <w:t>upon</w:t>
            </w:r>
            <w:r w:rsidRPr="005647EB">
              <w:rPr>
                <w:rFonts w:cs="Arial"/>
              </w:rPr>
              <w:t xml:space="preserve"> </w:t>
            </w:r>
            <w:r w:rsidR="008057B3" w:rsidRPr="005647EB">
              <w:rPr>
                <w:rFonts w:cs="Arial"/>
              </w:rPr>
              <w:t>the</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in</w:t>
            </w:r>
            <w:r w:rsidRPr="005647EB">
              <w:rPr>
                <w:rFonts w:cs="Arial"/>
              </w:rPr>
              <w:t xml:space="preserve"> </w:t>
            </w:r>
            <w:r w:rsidR="008057B3" w:rsidRPr="005647EB">
              <w:rPr>
                <w:rFonts w:cs="Arial"/>
              </w:rPr>
              <w:t>use</w:t>
            </w:r>
            <w:r w:rsidR="001E675B" w:rsidRPr="005647EB">
              <w:rPr>
                <w:rFonts w:cs="Arial"/>
              </w:rPr>
              <w:t>.</w:t>
            </w:r>
          </w:p>
          <w:p w14:paraId="2E698380" w14:textId="5BDA6B17" w:rsidR="008057B3" w:rsidRPr="005647EB" w:rsidRDefault="002570E4" w:rsidP="002570E4">
            <w:pPr>
              <w:pStyle w:val="TAN"/>
              <w:keepNext w:val="0"/>
              <w:keepLines w:val="0"/>
              <w:rPr>
                <w:rFonts w:cs="Arial"/>
              </w:rPr>
            </w:pPr>
            <w:r w:rsidRPr="005647EB">
              <w:rPr>
                <w:rFonts w:cs="Arial"/>
              </w:rPr>
              <w:t>NOTE 2:</w:t>
            </w:r>
            <w:r w:rsidR="008057B3" w:rsidRPr="005647EB">
              <w:rPr>
                <w:rFonts w:cs="Arial"/>
              </w:rPr>
              <w:tab/>
              <w:t>Time</w:t>
            </w:r>
            <w:r w:rsidRPr="005647EB">
              <w:rPr>
                <w:rFonts w:cs="Arial"/>
              </w:rPr>
              <w:t xml:space="preserve"> </w:t>
            </w:r>
            <w:r w:rsidR="008057B3" w:rsidRPr="005647EB">
              <w:rPr>
                <w:rFonts w:cs="Arial"/>
              </w:rPr>
              <w:t>depends</w:t>
            </w:r>
            <w:r w:rsidRPr="005647EB">
              <w:rPr>
                <w:rFonts w:cs="Arial"/>
              </w:rPr>
              <w:t xml:space="preserve"> </w:t>
            </w:r>
            <w:r w:rsidR="008057B3" w:rsidRPr="005647EB">
              <w:rPr>
                <w:rFonts w:cs="Arial"/>
              </w:rPr>
              <w:t>upon</w:t>
            </w:r>
            <w:r w:rsidRPr="005647EB">
              <w:rPr>
                <w:rFonts w:cs="Arial"/>
              </w:rPr>
              <w:t xml:space="preserve"> </w:t>
            </w:r>
            <w:r w:rsidR="008057B3" w:rsidRPr="005647EB">
              <w:rPr>
                <w:rFonts w:cs="Arial"/>
              </w:rPr>
              <w:t>the</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in</w:t>
            </w:r>
            <w:r w:rsidRPr="005647EB">
              <w:rPr>
                <w:rFonts w:cs="Arial"/>
              </w:rPr>
              <w:t xml:space="preserve"> </w:t>
            </w:r>
            <w:r w:rsidR="008057B3" w:rsidRPr="005647EB">
              <w:rPr>
                <w:rFonts w:cs="Arial"/>
              </w:rPr>
              <w:t>use</w:t>
            </w:r>
            <w:r w:rsidR="001E675B" w:rsidRPr="005647EB">
              <w:rPr>
                <w:rFonts w:cs="Arial"/>
              </w:rPr>
              <w:t>.</w:t>
            </w:r>
          </w:p>
        </w:tc>
      </w:tr>
    </w:tbl>
    <w:p w14:paraId="473A03C8" w14:textId="77777777" w:rsidR="008057B3" w:rsidRPr="005647EB" w:rsidRDefault="008057B3" w:rsidP="002570E4"/>
    <w:p w14:paraId="17AFEEE5" w14:textId="77777777" w:rsidR="008057B3" w:rsidRPr="005647EB" w:rsidRDefault="008057B3" w:rsidP="002570E4">
      <w:pPr>
        <w:pStyle w:val="TH"/>
        <w:keepNext w:val="0"/>
        <w:keepLines w:val="0"/>
      </w:pPr>
      <w:r w:rsidRPr="005647EB">
        <w:rPr>
          <w:snapToGrid w:val="0"/>
        </w:rPr>
        <w:t xml:space="preserve">Table 8.13.2.6.2.2-1A: </w:t>
      </w:r>
      <w:r w:rsidRPr="005647EB">
        <w:t>Requirement to identify a newly detectable HD-FDD interfrequency cell when eDRX_CONN cycle is used</w:t>
      </w:r>
    </w:p>
    <w:tbl>
      <w:tblPr>
        <w:tblW w:w="3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13"/>
        <w:gridCol w:w="4633"/>
      </w:tblGrid>
      <w:tr w:rsidR="008057B3" w:rsidRPr="005647EB" w14:paraId="102B91AF" w14:textId="77777777" w:rsidTr="002570E4">
        <w:trPr>
          <w:cantSplit/>
          <w:jc w:val="center"/>
        </w:trPr>
        <w:tc>
          <w:tcPr>
            <w:tcW w:w="1970" w:type="pct"/>
            <w:tcBorders>
              <w:top w:val="single" w:sz="4" w:space="0" w:color="auto"/>
              <w:left w:val="single" w:sz="4" w:space="0" w:color="auto"/>
              <w:bottom w:val="single" w:sz="4" w:space="0" w:color="auto"/>
              <w:right w:val="single" w:sz="4" w:space="0" w:color="auto"/>
            </w:tcBorders>
            <w:hideMark/>
          </w:tcPr>
          <w:p w14:paraId="536C757F" w14:textId="646D69E1" w:rsidR="008057B3" w:rsidRPr="005647EB" w:rsidRDefault="008057B3"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030" w:type="pct"/>
            <w:tcBorders>
              <w:top w:val="single" w:sz="4" w:space="0" w:color="auto"/>
              <w:left w:val="single" w:sz="4" w:space="0" w:color="auto"/>
              <w:bottom w:val="single" w:sz="4" w:space="0" w:color="auto"/>
              <w:right w:val="single" w:sz="4" w:space="0" w:color="auto"/>
            </w:tcBorders>
            <w:hideMark/>
          </w:tcPr>
          <w:p w14:paraId="02E46CB8" w14:textId="31BC7EF7"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8057B3" w:rsidRPr="005647EB" w14:paraId="0DFB8925" w14:textId="77777777" w:rsidTr="002570E4">
        <w:trPr>
          <w:cantSplit/>
          <w:jc w:val="center"/>
        </w:trPr>
        <w:tc>
          <w:tcPr>
            <w:tcW w:w="1970" w:type="pct"/>
            <w:tcBorders>
              <w:top w:val="single" w:sz="4" w:space="0" w:color="auto"/>
              <w:left w:val="single" w:sz="4" w:space="0" w:color="auto"/>
              <w:bottom w:val="single" w:sz="4" w:space="0" w:color="auto"/>
              <w:right w:val="single" w:sz="4" w:space="0" w:color="auto"/>
            </w:tcBorders>
            <w:hideMark/>
          </w:tcPr>
          <w:p w14:paraId="72809AF3" w14:textId="6C05D818" w:rsidR="008057B3" w:rsidRPr="005647EB" w:rsidRDefault="008057B3" w:rsidP="002570E4">
            <w:pPr>
              <w:pStyle w:val="TAC"/>
              <w:keepNext w:val="0"/>
              <w:keepLines w:val="0"/>
              <w:rPr>
                <w:rFonts w:cs="Arial"/>
                <w:snapToGrid w:val="0"/>
              </w:rPr>
            </w:pPr>
            <w:r w:rsidRPr="005647EB">
              <w:rPr>
                <w:rFonts w:cs="Arial"/>
              </w:rPr>
              <w:t>2.56</w:t>
            </w:r>
            <w:r w:rsidR="001E675B" w:rsidRPr="005647EB">
              <w:rPr>
                <w:rFonts w:cs="Arial"/>
              </w:rPr>
              <w:t xml:space="preserve"> </w:t>
            </w:r>
            <w:r w:rsidRPr="005647EB">
              <w:rPr>
                <w:rFonts w:cs="Arial"/>
              </w:rPr>
              <w:t>&lt;</w:t>
            </w:r>
            <w:r w:rsidR="001E675B"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1E675B" w:rsidRPr="005647EB">
              <w:rPr>
                <w:rFonts w:cs="Arial"/>
              </w:rPr>
              <w:t xml:space="preserve"> </w:t>
            </w:r>
            <w:r w:rsidRPr="005647EB">
              <w:rPr>
                <w:rFonts w:cs="Arial"/>
              </w:rPr>
              <w:t>≤</w:t>
            </w:r>
            <w:r w:rsidR="001E675B" w:rsidRPr="005647EB">
              <w:rPr>
                <w:rFonts w:cs="Arial"/>
              </w:rPr>
              <w:t xml:space="preserve"> </w:t>
            </w:r>
            <w:r w:rsidRPr="005647EB">
              <w:rPr>
                <w:rFonts w:cs="Arial"/>
              </w:rPr>
              <w:t>10.24</w:t>
            </w:r>
          </w:p>
        </w:tc>
        <w:tc>
          <w:tcPr>
            <w:tcW w:w="3030" w:type="pct"/>
            <w:tcBorders>
              <w:top w:val="single" w:sz="4" w:space="0" w:color="auto"/>
              <w:left w:val="single" w:sz="4" w:space="0" w:color="auto"/>
              <w:bottom w:val="single" w:sz="4" w:space="0" w:color="auto"/>
              <w:right w:val="single" w:sz="4" w:space="0" w:color="auto"/>
            </w:tcBorders>
            <w:hideMark/>
          </w:tcPr>
          <w:p w14:paraId="4AC54BD8" w14:textId="708DCDCF" w:rsidR="008057B3" w:rsidRPr="005647EB" w:rsidRDefault="008057B3"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(25</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8057B3" w:rsidRPr="005647EB" w14:paraId="0BC1FEE2" w14:textId="77777777" w:rsidTr="002570E4">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5C90498" w14:textId="654B274C" w:rsidR="008057B3" w:rsidRPr="005647EB" w:rsidRDefault="002570E4" w:rsidP="002570E4">
            <w:pPr>
              <w:pStyle w:val="TAN"/>
              <w:keepNext w:val="0"/>
              <w:keepLines w:val="0"/>
              <w:rPr>
                <w:rFonts w:cs="Arial"/>
              </w:rPr>
            </w:pPr>
            <w:r w:rsidRPr="005647EB">
              <w:rPr>
                <w:rFonts w:cs="Arial"/>
              </w:rPr>
              <w:t>NOTE:</w:t>
            </w:r>
            <w:r w:rsidR="008057B3" w:rsidRPr="005647EB">
              <w:rPr>
                <w:rFonts w:cs="Arial"/>
              </w:rPr>
              <w:tab/>
              <w:t>Time</w:t>
            </w:r>
            <w:r w:rsidRPr="005647EB">
              <w:rPr>
                <w:rFonts w:cs="Arial"/>
              </w:rPr>
              <w:t xml:space="preserve"> </w:t>
            </w:r>
            <w:r w:rsidR="008057B3" w:rsidRPr="005647EB">
              <w:rPr>
                <w:rFonts w:cs="Arial"/>
              </w:rPr>
              <w:t>depends</w:t>
            </w:r>
            <w:r w:rsidRPr="005647EB">
              <w:rPr>
                <w:rFonts w:cs="Arial"/>
              </w:rPr>
              <w:t xml:space="preserve"> </w:t>
            </w:r>
            <w:r w:rsidR="008057B3" w:rsidRPr="005647EB">
              <w:rPr>
                <w:rFonts w:cs="Arial"/>
              </w:rPr>
              <w:t>upon</w:t>
            </w:r>
            <w:r w:rsidRPr="005647EB">
              <w:rPr>
                <w:rFonts w:cs="Arial"/>
              </w:rPr>
              <w:t xml:space="preserve"> </w:t>
            </w:r>
            <w:r w:rsidR="008057B3" w:rsidRPr="005647EB">
              <w:rPr>
                <w:rFonts w:cs="Arial"/>
              </w:rPr>
              <w:t>the</w:t>
            </w:r>
            <w:r w:rsidRPr="005647EB">
              <w:rPr>
                <w:rFonts w:cs="Arial"/>
              </w:rPr>
              <w:t xml:space="preserve"> </w:t>
            </w:r>
            <w:r w:rsidR="008057B3" w:rsidRPr="005647EB">
              <w:rPr>
                <w:rFonts w:cs="Arial"/>
              </w:rPr>
              <w:t>eDRX_CONN</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in</w:t>
            </w:r>
            <w:r w:rsidRPr="005647EB">
              <w:rPr>
                <w:rFonts w:cs="Arial"/>
              </w:rPr>
              <w:t xml:space="preserve"> </w:t>
            </w:r>
            <w:r w:rsidR="008057B3" w:rsidRPr="005647EB">
              <w:rPr>
                <w:rFonts w:cs="Arial"/>
              </w:rPr>
              <w:t>use</w:t>
            </w:r>
            <w:r w:rsidR="001E675B" w:rsidRPr="005647EB">
              <w:rPr>
                <w:rFonts w:cs="Arial"/>
              </w:rPr>
              <w:t>.</w:t>
            </w:r>
          </w:p>
        </w:tc>
      </w:tr>
    </w:tbl>
    <w:p w14:paraId="2C5BD867" w14:textId="77777777" w:rsidR="008057B3" w:rsidRPr="005647EB" w:rsidRDefault="008057B3" w:rsidP="002570E4"/>
    <w:p w14:paraId="5A89B903" w14:textId="77777777" w:rsidR="008057B3" w:rsidRPr="005647EB" w:rsidRDefault="008057B3" w:rsidP="002570E4">
      <w:pPr>
        <w:rPr>
          <w:rFonts w:cs="v4.2.0"/>
        </w:rPr>
      </w:pPr>
      <w:r w:rsidRPr="005647EB">
        <w:t>A cell shall be considered detectable</w:t>
      </w:r>
      <w:r w:rsidRPr="005647EB">
        <w:rPr>
          <w:rFonts w:cs="v4.2.0"/>
        </w:rPr>
        <w:t xml:space="preserve"> when</w:t>
      </w:r>
    </w:p>
    <w:p w14:paraId="708BA0DF" w14:textId="18A2C769" w:rsidR="008057B3" w:rsidRPr="005647EB" w:rsidRDefault="008057B3" w:rsidP="002570E4">
      <w:pPr>
        <w:pStyle w:val="B1"/>
      </w:pPr>
      <w:r w:rsidRPr="005647EB">
        <w:t>-</w:t>
      </w:r>
      <w:r w:rsidRPr="005647EB">
        <w:tab/>
        <w:t xml:space="preserve">RSRP related side conditions given in </w:t>
      </w:r>
      <w:r w:rsidR="00914A62" w:rsidRPr="005647EB">
        <w:t>Clause</w:t>
      </w:r>
      <w:r w:rsidRPr="005647EB">
        <w:t>s 9.1.21.9 and 9.1.21.10</w:t>
      </w:r>
      <w:r w:rsidRPr="005647EB">
        <w:rPr>
          <w:rFonts w:cs="v4.2.0"/>
        </w:rPr>
        <w:t xml:space="preserve"> </w:t>
      </w:r>
      <w:r w:rsidRPr="005647EB">
        <w:t>are fulfilled for a corresponding Band,</w:t>
      </w:r>
    </w:p>
    <w:p w14:paraId="37A783B9" w14:textId="77777777" w:rsidR="008057B3" w:rsidRPr="005647EB" w:rsidRDefault="008057B3" w:rsidP="002570E4">
      <w:pPr>
        <w:pStyle w:val="B1"/>
      </w:pPr>
      <w:r w:rsidRPr="005647EB">
        <w:t>-</w:t>
      </w:r>
      <w:r w:rsidRPr="005647EB">
        <w:tab/>
        <w:t>RSRQ related side conditions given in Clause 9.1.21.13 and 9.1.21.14 are fulfilled for a corresponding Band,</w:t>
      </w:r>
    </w:p>
    <w:p w14:paraId="30751BA9" w14:textId="77777777" w:rsidR="008057B3" w:rsidRPr="005647EB" w:rsidRDefault="008057B3" w:rsidP="002570E4">
      <w:pPr>
        <w:pStyle w:val="B1"/>
        <w:rPr>
          <w:lang w:eastAsia="zh-CN"/>
        </w:rPr>
      </w:pPr>
      <w:r w:rsidRPr="005647EB">
        <w:t>-</w:t>
      </w:r>
      <w:r w:rsidRPr="005647EB">
        <w:tab/>
        <w:t>SCH_RP and SCH Ês/Iot according to Annex Table B.2.14-2 for a corresponding Band</w:t>
      </w:r>
    </w:p>
    <w:p w14:paraId="17B2F8DD" w14:textId="77777777" w:rsidR="008057B3" w:rsidRPr="005647EB" w:rsidRDefault="008057B3" w:rsidP="002570E4">
      <w:pPr>
        <w:rPr>
          <w:lang w:eastAsia="zh-CN"/>
        </w:rPr>
      </w:pPr>
      <w:r w:rsidRPr="005647EB">
        <w:lastRenderedPageBreak/>
        <w:t>When DRX or eDRX_CONN is in use, the UE shall be capable of performing RSRP and RSRQ measurements of at least 4 inter-frequency cells per FDD inter-frequency and the UE physical layer shall be capable of reporting RSRP and RSRQ to higher layers with the measurement period</w:t>
      </w:r>
      <w:r w:rsidRPr="005647EB">
        <w:rPr>
          <w:rFonts w:cs="Arial"/>
        </w:rPr>
        <w:t xml:space="preserve"> T</w:t>
      </w:r>
      <w:r w:rsidRPr="005647EB">
        <w:rPr>
          <w:rFonts w:cs="Arial"/>
          <w:vertAlign w:val="subscript"/>
        </w:rPr>
        <w:t>measure_inter_UE cat M1_NC</w:t>
      </w:r>
      <w:r w:rsidRPr="005647EB">
        <w:rPr>
          <w:lang w:eastAsia="zh-CN"/>
        </w:rPr>
        <w:t xml:space="preserve">, </w:t>
      </w:r>
      <w:r w:rsidRPr="005647EB">
        <w:t xml:space="preserve">either measurement gaps are scheduled or the UE supports capability of conducting such measurements without gaps. When DRX is used, </w:t>
      </w:r>
      <w:r w:rsidRPr="005647EB">
        <w:rPr>
          <w:rFonts w:cs="Arial"/>
        </w:rPr>
        <w:t>T</w:t>
      </w:r>
      <w:r w:rsidRPr="005647EB">
        <w:rPr>
          <w:rFonts w:cs="Arial"/>
          <w:vertAlign w:val="subscript"/>
        </w:rPr>
        <w:t xml:space="preserve">measure_inter_UE cat M1_NC </w:t>
      </w:r>
      <w:r w:rsidRPr="005647EB">
        <w:t xml:space="preserve">is as defined in Table </w:t>
      </w:r>
      <w:r w:rsidRPr="005647EB">
        <w:rPr>
          <w:rFonts w:cs="v4.2.0"/>
        </w:rPr>
        <w:t>8.13.2.6.2.2</w:t>
      </w:r>
      <w:r w:rsidRPr="005647EB">
        <w:rPr>
          <w:snapToGrid w:val="0"/>
        </w:rPr>
        <w:t>-2</w:t>
      </w:r>
      <w:r w:rsidRPr="005647EB">
        <w:t xml:space="preserve">, and when eDRX_CONN is in use, </w:t>
      </w:r>
      <w:r w:rsidRPr="005647EB">
        <w:rPr>
          <w:rFonts w:cs="Arial"/>
        </w:rPr>
        <w:t>T</w:t>
      </w:r>
      <w:r w:rsidRPr="005647EB">
        <w:rPr>
          <w:rFonts w:cs="Arial"/>
          <w:vertAlign w:val="subscript"/>
        </w:rPr>
        <w:t xml:space="preserve">measure_inter_UE cat M1_NC </w:t>
      </w:r>
      <w:r w:rsidRPr="005647EB">
        <w:t xml:space="preserve">is as defined in Table </w:t>
      </w:r>
      <w:r w:rsidRPr="005647EB">
        <w:rPr>
          <w:rFonts w:cs="v4.2.0"/>
        </w:rPr>
        <w:t>8.13.2.6.2.2</w:t>
      </w:r>
      <w:r w:rsidRPr="005647EB">
        <w:rPr>
          <w:snapToGrid w:val="0"/>
        </w:rPr>
        <w:t>-3</w:t>
      </w:r>
      <w:r w:rsidRPr="005647EB">
        <w:t>.</w:t>
      </w:r>
    </w:p>
    <w:p w14:paraId="4802014A" w14:textId="77777777" w:rsidR="008057B3" w:rsidRPr="005647EB" w:rsidRDefault="008057B3" w:rsidP="002570E4">
      <w:pPr>
        <w:pStyle w:val="TH"/>
        <w:keepNext w:val="0"/>
        <w:keepLines w:val="0"/>
      </w:pPr>
      <w:r w:rsidRPr="005647EB">
        <w:rPr>
          <w:snapToGrid w:val="0"/>
        </w:rPr>
        <w:t xml:space="preserve">Table 8.13.2.6.2.2-2: </w:t>
      </w:r>
      <w:r w:rsidRPr="005647EB">
        <w:t>Requirement to measure HD-FDD interfrequency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2164"/>
        <w:gridCol w:w="4552"/>
      </w:tblGrid>
      <w:tr w:rsidR="008057B3" w:rsidRPr="005647EB" w14:paraId="3219C5C3" w14:textId="77777777" w:rsidTr="00772FBA">
        <w:trPr>
          <w:cantSplit/>
          <w:jc w:val="center"/>
        </w:trPr>
        <w:tc>
          <w:tcPr>
            <w:tcW w:w="1377" w:type="dxa"/>
            <w:tcBorders>
              <w:top w:val="single" w:sz="4" w:space="0" w:color="auto"/>
              <w:left w:val="single" w:sz="4" w:space="0" w:color="auto"/>
              <w:bottom w:val="single" w:sz="4" w:space="0" w:color="auto"/>
              <w:right w:val="single" w:sz="4" w:space="0" w:color="auto"/>
            </w:tcBorders>
          </w:tcPr>
          <w:p w14:paraId="0FF846E8" w14:textId="6CDDDA63" w:rsidR="008057B3" w:rsidRPr="005647EB" w:rsidRDefault="008057B3"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2164" w:type="dxa"/>
            <w:tcBorders>
              <w:top w:val="single" w:sz="4" w:space="0" w:color="auto"/>
              <w:left w:val="single" w:sz="4" w:space="0" w:color="auto"/>
              <w:bottom w:val="single" w:sz="4" w:space="0" w:color="auto"/>
              <w:right w:val="single" w:sz="4" w:space="0" w:color="auto"/>
            </w:tcBorders>
            <w:hideMark/>
          </w:tcPr>
          <w:p w14:paraId="42C4EFA6" w14:textId="722E3046" w:rsidR="008057B3" w:rsidRPr="005647EB" w:rsidRDefault="008057B3"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552" w:type="dxa"/>
            <w:tcBorders>
              <w:top w:val="single" w:sz="4" w:space="0" w:color="auto"/>
              <w:left w:val="single" w:sz="4" w:space="0" w:color="auto"/>
              <w:bottom w:val="single" w:sz="4" w:space="0" w:color="auto"/>
              <w:right w:val="single" w:sz="4" w:space="0" w:color="auto"/>
            </w:tcBorders>
            <w:hideMark/>
          </w:tcPr>
          <w:p w14:paraId="182A8415" w14:textId="244D423F"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772FBA" w:rsidRPr="005647EB" w14:paraId="18382C95" w14:textId="77777777" w:rsidTr="00772FBA">
        <w:trPr>
          <w:cantSplit/>
          <w:jc w:val="center"/>
        </w:trPr>
        <w:tc>
          <w:tcPr>
            <w:tcW w:w="1377" w:type="dxa"/>
            <w:vMerge w:val="restart"/>
            <w:tcBorders>
              <w:top w:val="single" w:sz="4" w:space="0" w:color="auto"/>
              <w:left w:val="single" w:sz="4" w:space="0" w:color="auto"/>
              <w:right w:val="single" w:sz="4" w:space="0" w:color="auto"/>
            </w:tcBorders>
          </w:tcPr>
          <w:p w14:paraId="21C4A328" w14:textId="77777777" w:rsidR="00772FBA" w:rsidRPr="005647EB" w:rsidRDefault="00772FBA" w:rsidP="002570E4">
            <w:pPr>
              <w:pStyle w:val="TAC"/>
              <w:keepNext w:val="0"/>
              <w:keepLines w:val="0"/>
              <w:rPr>
                <w:rFonts w:cs="Arial"/>
                <w:lang w:eastAsia="zh-CN"/>
              </w:rPr>
            </w:pPr>
            <w:r w:rsidRPr="005647EB">
              <w:rPr>
                <w:rFonts w:cs="Arial"/>
                <w:lang w:eastAsia="zh-CN"/>
              </w:rPr>
              <w:t>0</w:t>
            </w:r>
          </w:p>
        </w:tc>
        <w:tc>
          <w:tcPr>
            <w:tcW w:w="2164" w:type="dxa"/>
            <w:tcBorders>
              <w:top w:val="single" w:sz="4" w:space="0" w:color="auto"/>
              <w:left w:val="single" w:sz="4" w:space="0" w:color="auto"/>
              <w:bottom w:val="single" w:sz="4" w:space="0" w:color="auto"/>
              <w:right w:val="single" w:sz="4" w:space="0" w:color="auto"/>
            </w:tcBorders>
            <w:hideMark/>
          </w:tcPr>
          <w:p w14:paraId="0FB3FCCB" w14:textId="7A0DEEE0" w:rsidR="00772FBA" w:rsidRPr="005647EB" w:rsidRDefault="00772FBA" w:rsidP="002570E4">
            <w:pPr>
              <w:pStyle w:val="TAC"/>
              <w:keepNext w:val="0"/>
              <w:keepLines w:val="0"/>
              <w:rPr>
                <w:rFonts w:cs="Arial"/>
                <w:lang w:eastAsia="zh-CN"/>
              </w:rPr>
            </w:pPr>
            <w:r w:rsidRPr="005647EB">
              <w:rPr>
                <w:rFonts w:cs="Arial"/>
              </w:rPr>
              <w:t>&lt; 0.0</w:t>
            </w:r>
            <w:r w:rsidRPr="005647EB">
              <w:rPr>
                <w:rFonts w:cs="Arial"/>
                <w:lang w:eastAsia="zh-CN"/>
              </w:rPr>
              <w:t>8</w:t>
            </w:r>
          </w:p>
        </w:tc>
        <w:tc>
          <w:tcPr>
            <w:tcW w:w="4552" w:type="dxa"/>
            <w:tcBorders>
              <w:top w:val="single" w:sz="4" w:space="0" w:color="auto"/>
              <w:left w:val="single" w:sz="4" w:space="0" w:color="auto"/>
              <w:bottom w:val="single" w:sz="4" w:space="0" w:color="auto"/>
              <w:right w:val="single" w:sz="4" w:space="0" w:color="auto"/>
            </w:tcBorders>
            <w:hideMark/>
          </w:tcPr>
          <w:p w14:paraId="06F5A143" w14:textId="29F3C5A8" w:rsidR="00772FBA" w:rsidRPr="005647EB" w:rsidRDefault="00772FBA" w:rsidP="002570E4">
            <w:pPr>
              <w:pStyle w:val="TAC"/>
              <w:keepNext w:val="0"/>
              <w:keepLines w:val="0"/>
              <w:rPr>
                <w:rFonts w:cs="Arial"/>
              </w:rPr>
            </w:pPr>
            <w:r w:rsidRPr="005647EB">
              <w:rPr>
                <w:rFonts w:cs="Arial"/>
              </w:rPr>
              <w:t>0.48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 1)</w:t>
            </w:r>
          </w:p>
        </w:tc>
      </w:tr>
      <w:tr w:rsidR="00772FBA" w:rsidRPr="005647EB" w14:paraId="7526925D" w14:textId="77777777" w:rsidTr="00772FBA">
        <w:trPr>
          <w:cantSplit/>
          <w:jc w:val="center"/>
        </w:trPr>
        <w:tc>
          <w:tcPr>
            <w:tcW w:w="1377" w:type="dxa"/>
            <w:vMerge/>
            <w:tcBorders>
              <w:left w:val="single" w:sz="4" w:space="0" w:color="auto"/>
              <w:right w:val="single" w:sz="4" w:space="0" w:color="auto"/>
            </w:tcBorders>
          </w:tcPr>
          <w:p w14:paraId="3E130E2C" w14:textId="77777777" w:rsidR="00772FBA" w:rsidRPr="005647EB" w:rsidRDefault="00772FBA" w:rsidP="002570E4">
            <w:pPr>
              <w:pStyle w:val="TAC"/>
              <w:keepNext w:val="0"/>
              <w:keepLines w:val="0"/>
              <w:rPr>
                <w:rFonts w:cs="Arial"/>
              </w:rPr>
            </w:pPr>
          </w:p>
        </w:tc>
        <w:tc>
          <w:tcPr>
            <w:tcW w:w="2164" w:type="dxa"/>
            <w:tcBorders>
              <w:top w:val="single" w:sz="4" w:space="0" w:color="auto"/>
              <w:left w:val="single" w:sz="4" w:space="0" w:color="auto"/>
              <w:bottom w:val="single" w:sz="4" w:space="0" w:color="auto"/>
              <w:right w:val="single" w:sz="4" w:space="0" w:color="auto"/>
            </w:tcBorders>
            <w:hideMark/>
          </w:tcPr>
          <w:p w14:paraId="7C1370BE" w14:textId="0391F97F" w:rsidR="00772FBA" w:rsidRPr="005647EB" w:rsidRDefault="00772FBA" w:rsidP="002570E4">
            <w:pPr>
              <w:pStyle w:val="TAC"/>
              <w:keepNext w:val="0"/>
              <w:keepLines w:val="0"/>
              <w:rPr>
                <w:rFonts w:cs="Arial"/>
                <w:snapToGrid w:val="0"/>
              </w:rPr>
            </w:pPr>
            <w:r w:rsidRPr="005647EB">
              <w:rPr>
                <w:rFonts w:cs="Arial"/>
              </w:rPr>
              <w:t>0.</w:t>
            </w:r>
            <w:r w:rsidRPr="005647EB">
              <w:rPr>
                <w:rFonts w:cs="Arial"/>
                <w:lang w:eastAsia="zh-CN"/>
              </w:rPr>
              <w:t xml:space="preserve">08 </w:t>
            </w:r>
            <w:r w:rsidRPr="005647EB">
              <w:rPr>
                <w:rFonts w:cs="Arial"/>
              </w:rPr>
              <w:t>≤ DRX-cycle ≤ 0.16</w:t>
            </w:r>
          </w:p>
        </w:tc>
        <w:tc>
          <w:tcPr>
            <w:tcW w:w="4552" w:type="dxa"/>
            <w:tcBorders>
              <w:top w:val="single" w:sz="4" w:space="0" w:color="auto"/>
              <w:left w:val="single" w:sz="4" w:space="0" w:color="auto"/>
              <w:bottom w:val="single" w:sz="4" w:space="0" w:color="auto"/>
              <w:right w:val="single" w:sz="4" w:space="0" w:color="auto"/>
            </w:tcBorders>
            <w:hideMark/>
          </w:tcPr>
          <w:p w14:paraId="10D92329" w14:textId="7705C4C9" w:rsidR="00772FBA" w:rsidRPr="005647EB" w:rsidRDefault="00772FBA" w:rsidP="002570E4">
            <w:pPr>
              <w:pStyle w:val="TAC"/>
              <w:keepNext w:val="0"/>
              <w:keepLines w:val="0"/>
              <w:rPr>
                <w:rFonts w:cs="Arial"/>
                <w:snapToGrid w:val="0"/>
              </w:rPr>
            </w:pPr>
            <w:r w:rsidRPr="005647EB">
              <w:rPr>
                <w:rFonts w:cs="Arial"/>
              </w:rPr>
              <w:t>Note 2 (7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772FBA" w:rsidRPr="005647EB" w14:paraId="318D0ECC" w14:textId="77777777" w:rsidTr="00772FBA">
        <w:trPr>
          <w:cantSplit/>
          <w:jc w:val="center"/>
        </w:trPr>
        <w:tc>
          <w:tcPr>
            <w:tcW w:w="1377" w:type="dxa"/>
            <w:vMerge/>
            <w:tcBorders>
              <w:left w:val="single" w:sz="4" w:space="0" w:color="auto"/>
              <w:right w:val="single" w:sz="4" w:space="0" w:color="auto"/>
            </w:tcBorders>
          </w:tcPr>
          <w:p w14:paraId="63C9FC02" w14:textId="77777777" w:rsidR="00772FBA" w:rsidRPr="005647EB" w:rsidRDefault="00772FBA" w:rsidP="002570E4">
            <w:pPr>
              <w:pStyle w:val="TAC"/>
              <w:keepNext w:val="0"/>
              <w:keepLines w:val="0"/>
              <w:rPr>
                <w:rFonts w:cs="Arial"/>
              </w:rPr>
            </w:pPr>
          </w:p>
        </w:tc>
        <w:tc>
          <w:tcPr>
            <w:tcW w:w="2164" w:type="dxa"/>
            <w:tcBorders>
              <w:top w:val="single" w:sz="4" w:space="0" w:color="auto"/>
              <w:left w:val="single" w:sz="4" w:space="0" w:color="auto"/>
              <w:bottom w:val="single" w:sz="4" w:space="0" w:color="auto"/>
              <w:right w:val="single" w:sz="4" w:space="0" w:color="auto"/>
            </w:tcBorders>
            <w:hideMark/>
          </w:tcPr>
          <w:p w14:paraId="56D5CD3D" w14:textId="4D38EBDB" w:rsidR="00772FBA" w:rsidRPr="005647EB" w:rsidRDefault="00772FBA" w:rsidP="002570E4">
            <w:pPr>
              <w:pStyle w:val="TAC"/>
              <w:keepNext w:val="0"/>
              <w:keepLines w:val="0"/>
              <w:rPr>
                <w:rFonts w:cs="Arial"/>
              </w:rPr>
            </w:pPr>
            <w:r w:rsidRPr="005647EB">
              <w:rPr>
                <w:rFonts w:cs="Arial"/>
              </w:rPr>
              <w:t>0.16 &lt; DRX-cycle ≤ 2.56</w:t>
            </w:r>
          </w:p>
        </w:tc>
        <w:tc>
          <w:tcPr>
            <w:tcW w:w="4552" w:type="dxa"/>
            <w:tcBorders>
              <w:top w:val="single" w:sz="4" w:space="0" w:color="auto"/>
              <w:left w:val="single" w:sz="4" w:space="0" w:color="auto"/>
              <w:bottom w:val="single" w:sz="4" w:space="0" w:color="auto"/>
              <w:right w:val="single" w:sz="4" w:space="0" w:color="auto"/>
            </w:tcBorders>
            <w:hideMark/>
          </w:tcPr>
          <w:p w14:paraId="632F884E" w14:textId="34C4C4C0" w:rsidR="00772FBA" w:rsidRPr="005647EB" w:rsidRDefault="00772FBA" w:rsidP="002570E4">
            <w:pPr>
              <w:pStyle w:val="TAC"/>
              <w:keepNext w:val="0"/>
              <w:keepLines w:val="0"/>
              <w:rPr>
                <w:rFonts w:cs="Arial"/>
              </w:rPr>
            </w:pPr>
            <w:r w:rsidRPr="005647EB">
              <w:rPr>
                <w:rFonts w:cs="Arial"/>
              </w:rPr>
              <w:t>Note 2(5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772FBA" w:rsidRPr="005647EB" w14:paraId="41F77F65" w14:textId="77777777" w:rsidTr="00772FBA">
        <w:trPr>
          <w:cantSplit/>
          <w:jc w:val="center"/>
        </w:trPr>
        <w:tc>
          <w:tcPr>
            <w:tcW w:w="1377" w:type="dxa"/>
            <w:vMerge w:val="restart"/>
            <w:tcBorders>
              <w:top w:val="single" w:sz="4" w:space="0" w:color="auto"/>
              <w:left w:val="single" w:sz="4" w:space="0" w:color="auto"/>
              <w:right w:val="single" w:sz="4" w:space="0" w:color="auto"/>
            </w:tcBorders>
          </w:tcPr>
          <w:p w14:paraId="0B7D889F" w14:textId="77777777" w:rsidR="00772FBA" w:rsidRPr="005647EB" w:rsidRDefault="00772FBA" w:rsidP="002570E4">
            <w:pPr>
              <w:pStyle w:val="TAC"/>
              <w:keepNext w:val="0"/>
              <w:keepLines w:val="0"/>
              <w:rPr>
                <w:rFonts w:cs="Arial"/>
                <w:lang w:eastAsia="zh-CN"/>
              </w:rPr>
            </w:pPr>
            <w:r w:rsidRPr="005647EB">
              <w:rPr>
                <w:rFonts w:cs="Arial"/>
                <w:lang w:eastAsia="zh-CN"/>
              </w:rPr>
              <w:t>1</w:t>
            </w:r>
          </w:p>
        </w:tc>
        <w:tc>
          <w:tcPr>
            <w:tcW w:w="2164" w:type="dxa"/>
            <w:tcBorders>
              <w:top w:val="single" w:sz="4" w:space="0" w:color="auto"/>
              <w:left w:val="single" w:sz="4" w:space="0" w:color="auto"/>
              <w:bottom w:val="single" w:sz="4" w:space="0" w:color="auto"/>
              <w:right w:val="single" w:sz="4" w:space="0" w:color="auto"/>
            </w:tcBorders>
            <w:hideMark/>
          </w:tcPr>
          <w:p w14:paraId="69EEED70" w14:textId="77777777" w:rsidR="00772FBA" w:rsidRPr="005647EB" w:rsidRDefault="00772FBA" w:rsidP="002570E4">
            <w:pPr>
              <w:pStyle w:val="TAC"/>
              <w:keepNext w:val="0"/>
              <w:keepLines w:val="0"/>
              <w:rPr>
                <w:rFonts w:cs="Arial"/>
                <w:lang w:eastAsia="zh-CN"/>
              </w:rPr>
            </w:pPr>
            <w:r w:rsidRPr="005647EB">
              <w:rPr>
                <w:rFonts w:cs="Arial"/>
              </w:rPr>
              <w:t>&lt;0.</w:t>
            </w:r>
            <w:r w:rsidRPr="005647EB">
              <w:rPr>
                <w:rFonts w:cs="Arial"/>
                <w:lang w:eastAsia="zh-CN"/>
              </w:rPr>
              <w:t>16</w:t>
            </w:r>
          </w:p>
        </w:tc>
        <w:tc>
          <w:tcPr>
            <w:tcW w:w="4552" w:type="dxa"/>
            <w:tcBorders>
              <w:top w:val="single" w:sz="4" w:space="0" w:color="auto"/>
              <w:left w:val="single" w:sz="4" w:space="0" w:color="auto"/>
              <w:bottom w:val="single" w:sz="4" w:space="0" w:color="auto"/>
              <w:right w:val="single" w:sz="4" w:space="0" w:color="auto"/>
            </w:tcBorders>
            <w:hideMark/>
          </w:tcPr>
          <w:p w14:paraId="0E17CBF0" w14:textId="6B690F90" w:rsidR="00772FBA" w:rsidRPr="005647EB" w:rsidRDefault="00772FBA" w:rsidP="002570E4">
            <w:pPr>
              <w:pStyle w:val="TAC"/>
              <w:keepNext w:val="0"/>
              <w:keepLines w:val="0"/>
              <w:rPr>
                <w:rFonts w:cs="Arial"/>
              </w:rPr>
            </w:pPr>
            <w:r w:rsidRPr="005647EB">
              <w:rPr>
                <w:rFonts w:cs="Arial"/>
              </w:rPr>
              <w:t>0.96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 1)</w:t>
            </w:r>
          </w:p>
        </w:tc>
      </w:tr>
      <w:tr w:rsidR="00772FBA" w:rsidRPr="005647EB" w14:paraId="0348F180" w14:textId="77777777" w:rsidTr="00772FBA">
        <w:trPr>
          <w:cantSplit/>
          <w:jc w:val="center"/>
        </w:trPr>
        <w:tc>
          <w:tcPr>
            <w:tcW w:w="1377" w:type="dxa"/>
            <w:vMerge/>
            <w:tcBorders>
              <w:left w:val="single" w:sz="4" w:space="0" w:color="auto"/>
              <w:right w:val="single" w:sz="4" w:space="0" w:color="auto"/>
            </w:tcBorders>
          </w:tcPr>
          <w:p w14:paraId="4EDF0AED" w14:textId="77777777" w:rsidR="00772FBA" w:rsidRPr="005647EB" w:rsidRDefault="00772FBA" w:rsidP="002570E4">
            <w:pPr>
              <w:pStyle w:val="TAC"/>
              <w:keepNext w:val="0"/>
              <w:keepLines w:val="0"/>
              <w:rPr>
                <w:rFonts w:cs="Arial"/>
              </w:rPr>
            </w:pPr>
          </w:p>
        </w:tc>
        <w:tc>
          <w:tcPr>
            <w:tcW w:w="2164" w:type="dxa"/>
            <w:tcBorders>
              <w:top w:val="single" w:sz="4" w:space="0" w:color="auto"/>
              <w:left w:val="single" w:sz="4" w:space="0" w:color="auto"/>
              <w:bottom w:val="single" w:sz="4" w:space="0" w:color="auto"/>
              <w:right w:val="single" w:sz="4" w:space="0" w:color="auto"/>
            </w:tcBorders>
            <w:hideMark/>
          </w:tcPr>
          <w:p w14:paraId="5DB2F9A4" w14:textId="77777777" w:rsidR="00772FBA" w:rsidRPr="005647EB" w:rsidRDefault="00772FBA" w:rsidP="002570E4">
            <w:pPr>
              <w:pStyle w:val="TAC"/>
              <w:keepNext w:val="0"/>
              <w:keepLines w:val="0"/>
              <w:rPr>
                <w:rFonts w:cs="Arial"/>
                <w:snapToGrid w:val="0"/>
              </w:rPr>
            </w:pPr>
            <w:r w:rsidRPr="005647EB">
              <w:rPr>
                <w:rFonts w:cs="Arial"/>
              </w:rPr>
              <w:t>DRX-cycle</w:t>
            </w:r>
            <w:r w:rsidRPr="005647EB">
              <w:rPr>
                <w:rFonts w:cs="Arial"/>
                <w:lang w:eastAsia="zh-CN"/>
              </w:rPr>
              <w:t>=</w:t>
            </w:r>
            <w:r w:rsidRPr="005647EB">
              <w:rPr>
                <w:rFonts w:cs="Arial"/>
              </w:rPr>
              <w:t>0.16</w:t>
            </w:r>
          </w:p>
        </w:tc>
        <w:tc>
          <w:tcPr>
            <w:tcW w:w="4552" w:type="dxa"/>
            <w:tcBorders>
              <w:top w:val="single" w:sz="4" w:space="0" w:color="auto"/>
              <w:left w:val="single" w:sz="4" w:space="0" w:color="auto"/>
              <w:bottom w:val="single" w:sz="4" w:space="0" w:color="auto"/>
              <w:right w:val="single" w:sz="4" w:space="0" w:color="auto"/>
            </w:tcBorders>
            <w:hideMark/>
          </w:tcPr>
          <w:p w14:paraId="361FF6B9" w14:textId="0F1A07C0" w:rsidR="00772FBA" w:rsidRPr="005647EB" w:rsidRDefault="00772FBA" w:rsidP="002570E4">
            <w:pPr>
              <w:pStyle w:val="TAC"/>
              <w:keepNext w:val="0"/>
              <w:keepLines w:val="0"/>
              <w:rPr>
                <w:rFonts w:cs="Arial"/>
                <w:snapToGrid w:val="0"/>
              </w:rPr>
            </w:pPr>
            <w:r w:rsidRPr="005647EB">
              <w:rPr>
                <w:rFonts w:cs="Arial"/>
                <w:lang w:eastAsia="zh-CN"/>
              </w:rPr>
              <w:t>1.12</w:t>
            </w:r>
            <w:r w:rsidRPr="005647EB">
              <w:rPr>
                <w:rFonts w:cs="Arial"/>
              </w:rPr>
              <w:t xml:space="preserve">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(7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772FBA" w:rsidRPr="005647EB" w14:paraId="1A947215" w14:textId="77777777" w:rsidTr="00772FBA">
        <w:trPr>
          <w:cantSplit/>
          <w:jc w:val="center"/>
        </w:trPr>
        <w:tc>
          <w:tcPr>
            <w:tcW w:w="1377" w:type="dxa"/>
            <w:vMerge/>
            <w:tcBorders>
              <w:left w:val="single" w:sz="4" w:space="0" w:color="auto"/>
              <w:bottom w:val="single" w:sz="4" w:space="0" w:color="auto"/>
              <w:right w:val="single" w:sz="4" w:space="0" w:color="auto"/>
            </w:tcBorders>
          </w:tcPr>
          <w:p w14:paraId="20656A42" w14:textId="77777777" w:rsidR="00772FBA" w:rsidRPr="005647EB" w:rsidRDefault="00772FBA" w:rsidP="002570E4">
            <w:pPr>
              <w:pStyle w:val="TAC"/>
              <w:keepNext w:val="0"/>
              <w:keepLines w:val="0"/>
              <w:rPr>
                <w:rFonts w:cs="Arial"/>
              </w:rPr>
            </w:pPr>
          </w:p>
        </w:tc>
        <w:tc>
          <w:tcPr>
            <w:tcW w:w="2164" w:type="dxa"/>
            <w:tcBorders>
              <w:top w:val="single" w:sz="4" w:space="0" w:color="auto"/>
              <w:left w:val="single" w:sz="4" w:space="0" w:color="auto"/>
              <w:bottom w:val="single" w:sz="4" w:space="0" w:color="auto"/>
              <w:right w:val="single" w:sz="4" w:space="0" w:color="auto"/>
            </w:tcBorders>
            <w:hideMark/>
          </w:tcPr>
          <w:p w14:paraId="6DAA26A4" w14:textId="73BDA3DD" w:rsidR="00772FBA" w:rsidRPr="005647EB" w:rsidRDefault="00772FBA" w:rsidP="002570E4">
            <w:pPr>
              <w:pStyle w:val="TAC"/>
              <w:keepNext w:val="0"/>
              <w:keepLines w:val="0"/>
              <w:rPr>
                <w:rFonts w:cs="Arial"/>
              </w:rPr>
            </w:pPr>
            <w:r w:rsidRPr="005647EB">
              <w:rPr>
                <w:rFonts w:cs="Arial"/>
              </w:rPr>
              <w:t>0.16 &lt; DRX-cycle ≤ 2.56</w:t>
            </w:r>
          </w:p>
        </w:tc>
        <w:tc>
          <w:tcPr>
            <w:tcW w:w="4552" w:type="dxa"/>
            <w:tcBorders>
              <w:top w:val="single" w:sz="4" w:space="0" w:color="auto"/>
              <w:left w:val="single" w:sz="4" w:space="0" w:color="auto"/>
              <w:bottom w:val="single" w:sz="4" w:space="0" w:color="auto"/>
              <w:right w:val="single" w:sz="4" w:space="0" w:color="auto"/>
            </w:tcBorders>
            <w:hideMark/>
          </w:tcPr>
          <w:p w14:paraId="3399490E" w14:textId="55DEF4BD" w:rsidR="00772FBA" w:rsidRPr="005647EB" w:rsidRDefault="00772FBA" w:rsidP="002570E4">
            <w:pPr>
              <w:pStyle w:val="TAC"/>
              <w:keepNext w:val="0"/>
              <w:keepLines w:val="0"/>
              <w:rPr>
                <w:rFonts w:cs="Arial"/>
              </w:rPr>
            </w:pPr>
            <w:r w:rsidRPr="005647EB">
              <w:rPr>
                <w:rFonts w:cs="Arial"/>
              </w:rPr>
              <w:t>Note 2(5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8057B3" w:rsidRPr="005647EB" w14:paraId="4BDB4B6A" w14:textId="77777777" w:rsidTr="00772FBA">
        <w:trPr>
          <w:cantSplit/>
          <w:jc w:val="center"/>
        </w:trPr>
        <w:tc>
          <w:tcPr>
            <w:tcW w:w="8093" w:type="dxa"/>
            <w:gridSpan w:val="3"/>
            <w:tcBorders>
              <w:top w:val="single" w:sz="4" w:space="0" w:color="auto"/>
              <w:left w:val="single" w:sz="4" w:space="0" w:color="auto"/>
              <w:bottom w:val="single" w:sz="4" w:space="0" w:color="auto"/>
              <w:right w:val="single" w:sz="4" w:space="0" w:color="auto"/>
            </w:tcBorders>
          </w:tcPr>
          <w:p w14:paraId="4BE95ADB" w14:textId="1C9C2315" w:rsidR="008057B3" w:rsidRPr="005647EB" w:rsidRDefault="002570E4" w:rsidP="002570E4">
            <w:pPr>
              <w:pStyle w:val="TAN"/>
              <w:keepNext w:val="0"/>
              <w:keepLines w:val="0"/>
              <w:rPr>
                <w:rFonts w:cs="Arial"/>
              </w:rPr>
            </w:pPr>
            <w:r w:rsidRPr="005647EB">
              <w:rPr>
                <w:rFonts w:cs="Arial"/>
              </w:rPr>
              <w:t>NOTE 1:</w:t>
            </w:r>
            <w:r w:rsidR="008057B3" w:rsidRPr="005647EB">
              <w:rPr>
                <w:rFonts w:cs="Arial"/>
              </w:rPr>
              <w:tab/>
              <w:t>Number</w:t>
            </w:r>
            <w:r w:rsidRPr="005647EB">
              <w:rPr>
                <w:rFonts w:cs="Arial"/>
              </w:rPr>
              <w:t xml:space="preserve"> </w:t>
            </w:r>
            <w:r w:rsidR="008057B3" w:rsidRPr="005647EB">
              <w:rPr>
                <w:rFonts w:cs="Arial"/>
              </w:rPr>
              <w:t>of</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depends</w:t>
            </w:r>
            <w:r w:rsidRPr="005647EB">
              <w:rPr>
                <w:rFonts w:cs="Arial"/>
              </w:rPr>
              <w:t xml:space="preserve"> </w:t>
            </w:r>
            <w:r w:rsidR="008057B3" w:rsidRPr="005647EB">
              <w:rPr>
                <w:rFonts w:cs="Arial"/>
              </w:rPr>
              <w:t>upon</w:t>
            </w:r>
            <w:r w:rsidRPr="005647EB">
              <w:rPr>
                <w:rFonts w:cs="Arial"/>
              </w:rPr>
              <w:t xml:space="preserve"> </w:t>
            </w:r>
            <w:r w:rsidR="008057B3" w:rsidRPr="005647EB">
              <w:rPr>
                <w:rFonts w:cs="Arial"/>
              </w:rPr>
              <w:t>the</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in</w:t>
            </w:r>
            <w:r w:rsidRPr="005647EB">
              <w:rPr>
                <w:rFonts w:cs="Arial"/>
              </w:rPr>
              <w:t xml:space="preserve"> </w:t>
            </w:r>
            <w:r w:rsidR="008057B3" w:rsidRPr="005647EB">
              <w:rPr>
                <w:rFonts w:cs="Arial"/>
              </w:rPr>
              <w:t>use</w:t>
            </w:r>
            <w:r w:rsidR="00772FBA" w:rsidRPr="005647EB">
              <w:rPr>
                <w:rFonts w:cs="Arial"/>
              </w:rPr>
              <w:t>.</w:t>
            </w:r>
          </w:p>
          <w:p w14:paraId="524F6B7C" w14:textId="2CFA9B7F" w:rsidR="008057B3" w:rsidRPr="005647EB" w:rsidRDefault="002570E4" w:rsidP="002570E4">
            <w:pPr>
              <w:pStyle w:val="TAN"/>
              <w:keepNext w:val="0"/>
              <w:keepLines w:val="0"/>
              <w:rPr>
                <w:rFonts w:cs="Arial"/>
              </w:rPr>
            </w:pPr>
            <w:r w:rsidRPr="005647EB">
              <w:rPr>
                <w:rFonts w:cs="Arial"/>
              </w:rPr>
              <w:t>NOTE 2:</w:t>
            </w:r>
            <w:r w:rsidR="008057B3" w:rsidRPr="005647EB">
              <w:rPr>
                <w:rFonts w:cs="Arial"/>
              </w:rPr>
              <w:tab/>
              <w:t>Time</w:t>
            </w:r>
            <w:r w:rsidRPr="005647EB">
              <w:rPr>
                <w:rFonts w:cs="Arial"/>
              </w:rPr>
              <w:t xml:space="preserve"> </w:t>
            </w:r>
            <w:r w:rsidR="008057B3" w:rsidRPr="005647EB">
              <w:rPr>
                <w:rFonts w:cs="Arial"/>
              </w:rPr>
              <w:t>depends</w:t>
            </w:r>
            <w:r w:rsidRPr="005647EB">
              <w:rPr>
                <w:rFonts w:cs="Arial"/>
              </w:rPr>
              <w:t xml:space="preserve"> </w:t>
            </w:r>
            <w:r w:rsidR="008057B3" w:rsidRPr="005647EB">
              <w:rPr>
                <w:rFonts w:cs="Arial"/>
              </w:rPr>
              <w:t>upon</w:t>
            </w:r>
            <w:r w:rsidRPr="005647EB">
              <w:rPr>
                <w:rFonts w:cs="Arial"/>
              </w:rPr>
              <w:t xml:space="preserve"> </w:t>
            </w:r>
            <w:r w:rsidR="008057B3" w:rsidRPr="005647EB">
              <w:rPr>
                <w:rFonts w:cs="Arial"/>
              </w:rPr>
              <w:t>the</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in</w:t>
            </w:r>
            <w:r w:rsidRPr="005647EB">
              <w:rPr>
                <w:rFonts w:cs="Arial"/>
              </w:rPr>
              <w:t xml:space="preserve"> </w:t>
            </w:r>
            <w:r w:rsidR="008057B3" w:rsidRPr="005647EB">
              <w:rPr>
                <w:rFonts w:cs="Arial"/>
              </w:rPr>
              <w:t>use</w:t>
            </w:r>
            <w:r w:rsidR="00772FBA" w:rsidRPr="005647EB">
              <w:rPr>
                <w:rFonts w:cs="Arial"/>
              </w:rPr>
              <w:t>.</w:t>
            </w:r>
          </w:p>
        </w:tc>
      </w:tr>
    </w:tbl>
    <w:p w14:paraId="36E8F368" w14:textId="77777777" w:rsidR="008057B3" w:rsidRPr="005647EB" w:rsidRDefault="008057B3" w:rsidP="002570E4">
      <w:pPr>
        <w:rPr>
          <w:rFonts w:cs="v4.2.0"/>
        </w:rPr>
      </w:pPr>
    </w:p>
    <w:p w14:paraId="21CEA4B7" w14:textId="77777777" w:rsidR="008057B3" w:rsidRPr="005647EB" w:rsidRDefault="008057B3" w:rsidP="002570E4">
      <w:pPr>
        <w:pStyle w:val="TH"/>
        <w:keepNext w:val="0"/>
        <w:keepLines w:val="0"/>
      </w:pPr>
      <w:r w:rsidRPr="005647EB">
        <w:rPr>
          <w:snapToGrid w:val="0"/>
        </w:rPr>
        <w:t xml:space="preserve">Table 8.13.2.6.2.2-3: </w:t>
      </w:r>
      <w:r w:rsidRPr="005647EB">
        <w:t>Requirement to measure HD-FDD interfrequency cells when eDRX_CONN cycle is used</w:t>
      </w:r>
    </w:p>
    <w:tbl>
      <w:tblPr>
        <w:tblW w:w="36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1"/>
        <w:gridCol w:w="4237"/>
      </w:tblGrid>
      <w:tr w:rsidR="008057B3" w:rsidRPr="005647EB" w14:paraId="62B1243E" w14:textId="77777777" w:rsidTr="00772FBA">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0F91C259" w14:textId="7B0A936C" w:rsidR="008057B3" w:rsidRPr="005647EB" w:rsidRDefault="008057B3"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2935" w:type="pct"/>
            <w:tcBorders>
              <w:top w:val="single" w:sz="4" w:space="0" w:color="auto"/>
              <w:left w:val="single" w:sz="4" w:space="0" w:color="auto"/>
              <w:bottom w:val="single" w:sz="4" w:space="0" w:color="auto"/>
              <w:right w:val="single" w:sz="4" w:space="0" w:color="auto"/>
            </w:tcBorders>
            <w:hideMark/>
          </w:tcPr>
          <w:p w14:paraId="65D976D8" w14:textId="45356318"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rPr>
              <w:t xml:space="preserve"> </w:t>
            </w:r>
            <w:r w:rsidRPr="005647EB">
              <w:rPr>
                <w:rFonts w:cs="Arial"/>
                <w:bCs/>
              </w:rPr>
              <w:t>(s)</w:t>
            </w:r>
            <w:r w:rsidR="002570E4" w:rsidRPr="005647EB">
              <w:rPr>
                <w:rFonts w:cs="Arial"/>
                <w:bCs/>
              </w:rPr>
              <w:t xml:space="preserve"> </w:t>
            </w:r>
            <w:r w:rsidRPr="005647EB">
              <w:rPr>
                <w:rFonts w:cs="Arial"/>
                <w:bCs/>
              </w:rPr>
              <w:t>(eDRX_CONN</w:t>
            </w:r>
            <w:r w:rsidR="002570E4" w:rsidRPr="005647EB">
              <w:rPr>
                <w:rFonts w:cs="Arial"/>
                <w:bCs/>
              </w:rPr>
              <w:t xml:space="preserve"> </w:t>
            </w:r>
            <w:r w:rsidRPr="005647EB">
              <w:rPr>
                <w:rFonts w:cs="Arial"/>
                <w:bCs/>
              </w:rPr>
              <w:t>cycles)</w:t>
            </w:r>
          </w:p>
        </w:tc>
      </w:tr>
      <w:tr w:rsidR="008057B3" w:rsidRPr="005647EB" w14:paraId="199FA8DC" w14:textId="77777777" w:rsidTr="00772FBA">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40C84E51" w14:textId="1B6B72D0" w:rsidR="008057B3" w:rsidRPr="005647EB" w:rsidRDefault="008057B3" w:rsidP="002570E4">
            <w:pPr>
              <w:pStyle w:val="TAC"/>
              <w:keepNext w:val="0"/>
              <w:keepLines w:val="0"/>
              <w:rPr>
                <w:rFonts w:cs="Arial"/>
              </w:rPr>
            </w:pPr>
            <w:r w:rsidRPr="005647EB">
              <w:rPr>
                <w:rFonts w:cs="Arial"/>
              </w:rPr>
              <w:t>2.56</w:t>
            </w:r>
            <w:r w:rsidR="00772FBA" w:rsidRPr="005647EB">
              <w:rPr>
                <w:rFonts w:cs="Arial"/>
              </w:rPr>
              <w:t xml:space="preserve"> </w:t>
            </w:r>
            <w:r w:rsidRPr="005647EB">
              <w:rPr>
                <w:rFonts w:cs="Arial"/>
              </w:rPr>
              <w:t>&lt;</w:t>
            </w:r>
            <w:r w:rsidR="00772FBA"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772FBA" w:rsidRPr="005647EB">
              <w:rPr>
                <w:rFonts w:cs="Arial"/>
              </w:rPr>
              <w:t xml:space="preserve"> </w:t>
            </w:r>
            <w:r w:rsidRPr="005647EB">
              <w:rPr>
                <w:rFonts w:cs="Arial"/>
              </w:rPr>
              <w:t>≤</w:t>
            </w:r>
            <w:r w:rsidR="00772FBA" w:rsidRPr="005647EB">
              <w:rPr>
                <w:rFonts w:cs="Arial"/>
              </w:rPr>
              <w:t xml:space="preserve"> </w:t>
            </w:r>
            <w:r w:rsidRPr="005647EB">
              <w:rPr>
                <w:rFonts w:cs="Arial"/>
              </w:rPr>
              <w:t>10.24</w:t>
            </w:r>
          </w:p>
        </w:tc>
        <w:tc>
          <w:tcPr>
            <w:tcW w:w="2935" w:type="pct"/>
            <w:tcBorders>
              <w:top w:val="single" w:sz="4" w:space="0" w:color="auto"/>
              <w:left w:val="single" w:sz="4" w:space="0" w:color="auto"/>
              <w:bottom w:val="single" w:sz="4" w:space="0" w:color="auto"/>
              <w:right w:val="single" w:sz="4" w:space="0" w:color="auto"/>
            </w:tcBorders>
          </w:tcPr>
          <w:p w14:paraId="5F715390" w14:textId="6DCA0EE9" w:rsidR="008057B3" w:rsidRPr="005647EB" w:rsidRDefault="008057B3" w:rsidP="002570E4">
            <w:pPr>
              <w:pStyle w:val="TAC"/>
              <w:keepNext w:val="0"/>
              <w:keepLines w:val="0"/>
              <w:rPr>
                <w:rFonts w:cs="Arial"/>
              </w:rPr>
            </w:pPr>
            <w:r w:rsidRPr="005647EB">
              <w:rPr>
                <w:rFonts w:cs="Arial"/>
              </w:rPr>
              <w:t>Note</w:t>
            </w:r>
            <w:r w:rsidR="002570E4" w:rsidRPr="005647EB">
              <w:rPr>
                <w:rFonts w:cs="Arial"/>
              </w:rPr>
              <w:t xml:space="preserve"> </w:t>
            </w:r>
            <w:r w:rsidRPr="005647EB">
              <w:rPr>
                <w:rFonts w:cs="Arial"/>
              </w:rPr>
              <w:t>(5</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8057B3" w:rsidRPr="005647EB" w14:paraId="1AAE3CBE" w14:textId="77777777" w:rsidTr="00772FBA">
        <w:trPr>
          <w:cantSplit/>
          <w:jc w:val="center"/>
        </w:trPr>
        <w:tc>
          <w:tcPr>
            <w:tcW w:w="5000" w:type="pct"/>
            <w:gridSpan w:val="2"/>
            <w:tcBorders>
              <w:top w:val="single" w:sz="4" w:space="0" w:color="auto"/>
              <w:left w:val="single" w:sz="4" w:space="0" w:color="auto"/>
              <w:bottom w:val="single" w:sz="4" w:space="0" w:color="auto"/>
              <w:right w:val="single" w:sz="4" w:space="0" w:color="auto"/>
            </w:tcBorders>
          </w:tcPr>
          <w:p w14:paraId="1D1DC8D4" w14:textId="743D696C" w:rsidR="008057B3" w:rsidRPr="005647EB" w:rsidRDefault="002570E4" w:rsidP="002570E4">
            <w:pPr>
              <w:pStyle w:val="TAN"/>
              <w:keepNext w:val="0"/>
              <w:keepLines w:val="0"/>
            </w:pPr>
            <w:r w:rsidRPr="005647EB">
              <w:t>NOTE:</w:t>
            </w:r>
            <w:r w:rsidR="008057B3" w:rsidRPr="005647EB">
              <w:tab/>
              <w:t>Time</w:t>
            </w:r>
            <w:r w:rsidRPr="005647EB">
              <w:t xml:space="preserve"> </w:t>
            </w:r>
            <w:r w:rsidR="008057B3" w:rsidRPr="005647EB">
              <w:t>depends</w:t>
            </w:r>
            <w:r w:rsidRPr="005647EB">
              <w:t xml:space="preserve"> </w:t>
            </w:r>
            <w:r w:rsidR="008057B3" w:rsidRPr="005647EB">
              <w:t>upon</w:t>
            </w:r>
            <w:r w:rsidRPr="005647EB">
              <w:t xml:space="preserve"> </w:t>
            </w:r>
            <w:r w:rsidR="008057B3" w:rsidRPr="005647EB">
              <w:t>the</w:t>
            </w:r>
            <w:r w:rsidRPr="005647EB">
              <w:t xml:space="preserve"> </w:t>
            </w:r>
            <w:r w:rsidR="008057B3" w:rsidRPr="005647EB">
              <w:t>eDRX_CONN</w:t>
            </w:r>
            <w:r w:rsidRPr="005647EB">
              <w:t xml:space="preserve"> </w:t>
            </w:r>
            <w:r w:rsidR="008057B3" w:rsidRPr="005647EB">
              <w:t>cycle</w:t>
            </w:r>
            <w:r w:rsidRPr="005647EB">
              <w:t xml:space="preserve"> </w:t>
            </w:r>
            <w:r w:rsidR="008057B3" w:rsidRPr="005647EB">
              <w:t>in</w:t>
            </w:r>
            <w:r w:rsidRPr="005647EB">
              <w:t xml:space="preserve"> </w:t>
            </w:r>
            <w:r w:rsidR="008057B3" w:rsidRPr="005647EB">
              <w:t>use</w:t>
            </w:r>
            <w:r w:rsidR="00772FBA" w:rsidRPr="005647EB">
              <w:t>.</w:t>
            </w:r>
          </w:p>
        </w:tc>
      </w:tr>
    </w:tbl>
    <w:p w14:paraId="295D02B1" w14:textId="77777777" w:rsidR="008057B3" w:rsidRPr="005647EB" w:rsidRDefault="008057B3" w:rsidP="002570E4">
      <w:pPr>
        <w:rPr>
          <w:rFonts w:cs="v4.2.0"/>
        </w:rPr>
      </w:pPr>
    </w:p>
    <w:p w14:paraId="703D0695" w14:textId="0B922936" w:rsidR="008057B3" w:rsidRPr="005647EB" w:rsidRDefault="008057B3" w:rsidP="002570E4">
      <w:pPr>
        <w:rPr>
          <w:rFonts w:cs="v4.2.0"/>
        </w:rPr>
      </w:pPr>
      <w:r w:rsidRPr="005647EB">
        <w:rPr>
          <w:rFonts w:cs="v4.2.0"/>
        </w:rPr>
        <w:t xml:space="preserve">The RSRP measurement accuracy for all measured cells shall be as specified in the </w:t>
      </w:r>
      <w:r w:rsidR="00914A62" w:rsidRPr="005647EB">
        <w:rPr>
          <w:rFonts w:cs="v4.2.0"/>
        </w:rPr>
        <w:t>clause</w:t>
      </w:r>
      <w:r w:rsidRPr="005647EB">
        <w:rPr>
          <w:rFonts w:cs="v4.2.0"/>
        </w:rPr>
        <w:t>s 9.1.21.10 and 9.1.21.11.</w:t>
      </w:r>
    </w:p>
    <w:p w14:paraId="70326A80" w14:textId="1DB30FCA" w:rsidR="008057B3" w:rsidRPr="005647EB" w:rsidRDefault="008057B3" w:rsidP="002570E4">
      <w:pPr>
        <w:rPr>
          <w:rFonts w:cs="v4.2.0"/>
        </w:rPr>
      </w:pPr>
      <w:r w:rsidRPr="005647EB">
        <w:rPr>
          <w:rFonts w:cs="v4.2.0"/>
        </w:rPr>
        <w:t xml:space="preserve">The RSRQ measurement accuracy for all measured cells shall be as specified in the </w:t>
      </w:r>
      <w:r w:rsidR="00914A62" w:rsidRPr="005647EB">
        <w:rPr>
          <w:rFonts w:cs="v4.2.0"/>
        </w:rPr>
        <w:t>clause</w:t>
      </w:r>
      <w:r w:rsidRPr="005647EB">
        <w:rPr>
          <w:rFonts w:cs="v4.2.0"/>
        </w:rPr>
        <w:t>s 9.1.21.13 and 9.1.21.14.</w:t>
      </w:r>
    </w:p>
    <w:p w14:paraId="592CB1C0" w14:textId="77777777" w:rsidR="008057B3" w:rsidRPr="005647EB" w:rsidRDefault="008057B3" w:rsidP="002570E4">
      <w:pPr>
        <w:rPr>
          <w:rFonts w:cs="v4.2.0"/>
        </w:rPr>
      </w:pPr>
      <w:r w:rsidRPr="005647EB">
        <w:rPr>
          <w:rFonts w:cs="v4.2.0"/>
        </w:rPr>
        <w:t>The requirements in this subclause apply regardless of MPDCCH monitoring configuration.</w:t>
      </w:r>
    </w:p>
    <w:p w14:paraId="22ABF954" w14:textId="70355D77" w:rsidR="008057B3" w:rsidRPr="005647EB" w:rsidRDefault="008057B3" w:rsidP="002570E4">
      <w:pPr>
        <w:spacing w:before="120" w:after="0"/>
        <w:rPr>
          <w:lang w:eastAsia="zh-TW"/>
        </w:rPr>
      </w:pPr>
      <w:r w:rsidRPr="005647EB">
        <w:t xml:space="preserve">The normative reference for this requirement </w:t>
      </w:r>
      <w:r w:rsidR="002570E4" w:rsidRPr="005647EB">
        <w:t>is 3GPP TS</w:t>
      </w:r>
      <w:r w:rsidRPr="005647EB">
        <w:t xml:space="preserve"> 36.133 [4] clause </w:t>
      </w:r>
      <w:r w:rsidRPr="005647EB">
        <w:rPr>
          <w:snapToGrid w:val="0"/>
        </w:rPr>
        <w:t xml:space="preserve">8.13.2.6.2.2 </w:t>
      </w:r>
      <w:r w:rsidRPr="005647EB">
        <w:t>and A.8.3.17.</w:t>
      </w:r>
    </w:p>
    <w:p w14:paraId="3A88D88B" w14:textId="77777777" w:rsidR="008057B3" w:rsidRPr="005647EB" w:rsidRDefault="008057B3" w:rsidP="002570E4">
      <w:pPr>
        <w:pStyle w:val="Heading4"/>
        <w:keepNext w:val="0"/>
        <w:keepLines w:val="0"/>
        <w:rPr>
          <w:lang w:eastAsia="zh-TW"/>
        </w:rPr>
      </w:pPr>
      <w:r w:rsidRPr="005647EB">
        <w:rPr>
          <w:lang w:eastAsia="zh-TW"/>
        </w:rPr>
        <w:t>8.3.17.4</w:t>
      </w:r>
      <w:r w:rsidRPr="005647EB">
        <w:rPr>
          <w:lang w:eastAsia="zh-TW"/>
        </w:rPr>
        <w:tab/>
        <w:t>Test description</w:t>
      </w:r>
    </w:p>
    <w:p w14:paraId="2EE81BD9" w14:textId="77777777" w:rsidR="008057B3" w:rsidRPr="005647EB" w:rsidRDefault="008057B3" w:rsidP="002570E4">
      <w:pPr>
        <w:pStyle w:val="Heading5"/>
        <w:keepNext w:val="0"/>
        <w:keepLines w:val="0"/>
      </w:pPr>
      <w:r w:rsidRPr="005647EB">
        <w:t>8.3.17.4.1</w:t>
      </w:r>
      <w:r w:rsidRPr="005647EB">
        <w:tab/>
        <w:t>Initial conditions</w:t>
      </w:r>
    </w:p>
    <w:p w14:paraId="19811506" w14:textId="77777777" w:rsidR="008057B3" w:rsidRPr="005647EB" w:rsidRDefault="008057B3" w:rsidP="002570E4">
      <w:pPr>
        <w:rPr>
          <w:rFonts w:eastAsia="PMingLiU"/>
          <w:lang w:eastAsia="zh-TW"/>
        </w:rPr>
      </w:pPr>
      <w:r w:rsidRPr="005647EB">
        <w:t xml:space="preserve">Same initial conditions as in 8.3.16.4.1 </w:t>
      </w:r>
      <w:r w:rsidRPr="005647EB">
        <w:rPr>
          <w:rFonts w:eastAsia="PMingLiU"/>
          <w:lang w:eastAsia="zh-TW"/>
        </w:rPr>
        <w:t>with following exception:</w:t>
      </w:r>
    </w:p>
    <w:p w14:paraId="08103BB5" w14:textId="77777777" w:rsidR="008057B3" w:rsidRPr="005647EB" w:rsidRDefault="008057B3" w:rsidP="002570E4">
      <w:r w:rsidRPr="005647EB">
        <w:t xml:space="preserve">Use E-UTRA HD-FDD carriers instead of E-UTRA FDD carriers. </w:t>
      </w:r>
    </w:p>
    <w:p w14:paraId="71CF4EE4" w14:textId="77777777" w:rsidR="008057B3" w:rsidRPr="005647EB" w:rsidRDefault="008057B3" w:rsidP="002570E4">
      <w:pPr>
        <w:pStyle w:val="Heading5"/>
        <w:keepNext w:val="0"/>
        <w:keepLines w:val="0"/>
        <w:rPr>
          <w:lang w:eastAsia="zh-TW"/>
        </w:rPr>
      </w:pPr>
      <w:r w:rsidRPr="005647EB">
        <w:rPr>
          <w:lang w:eastAsia="zh-TW"/>
        </w:rPr>
        <w:t>8.3.17.4.2</w:t>
      </w:r>
      <w:r w:rsidRPr="005647EB">
        <w:rPr>
          <w:lang w:eastAsia="zh-TW"/>
        </w:rPr>
        <w:tab/>
        <w:t>Test procedure</w:t>
      </w:r>
    </w:p>
    <w:p w14:paraId="39126D40" w14:textId="77777777" w:rsidR="008D1EDE" w:rsidRPr="005647EB" w:rsidRDefault="008D1EDE" w:rsidP="002570E4">
      <w:r w:rsidRPr="005647EB">
        <w:rPr>
          <w:lang w:eastAsia="zh-TW"/>
        </w:rPr>
        <w:t xml:space="preserve">Same test procedure as </w:t>
      </w:r>
      <w:r w:rsidRPr="005647EB">
        <w:t>in 8.3.16.4.2 with the following exceptions:</w:t>
      </w:r>
    </w:p>
    <w:p w14:paraId="12F603CC" w14:textId="77777777" w:rsidR="008D1EDE" w:rsidRPr="005647EB" w:rsidRDefault="008D1EDE" w:rsidP="002570E4">
      <w:pPr>
        <w:rPr>
          <w:lang w:eastAsia="zh-TW"/>
        </w:rPr>
      </w:pPr>
      <w:r w:rsidRPr="005647EB">
        <w:t xml:space="preserve">Instead of </w:t>
      </w:r>
      <w:r w:rsidRPr="005647EB">
        <w:rPr>
          <w:rFonts w:eastAsia="??"/>
        </w:rPr>
        <w:t>Table 8.3.16.5-1 use Table 8.3.17.5-1.</w:t>
      </w:r>
    </w:p>
    <w:p w14:paraId="02FC70E5" w14:textId="77777777" w:rsidR="008057B3" w:rsidRPr="005647EB" w:rsidRDefault="008057B3" w:rsidP="002570E4">
      <w:pPr>
        <w:pStyle w:val="Heading5"/>
        <w:keepNext w:val="0"/>
        <w:keepLines w:val="0"/>
        <w:rPr>
          <w:lang w:eastAsia="zh-TW"/>
        </w:rPr>
      </w:pPr>
      <w:r w:rsidRPr="005647EB">
        <w:rPr>
          <w:lang w:eastAsia="zh-TW"/>
        </w:rPr>
        <w:t>8.3.17.4.3</w:t>
      </w:r>
      <w:r w:rsidRPr="005647EB">
        <w:rPr>
          <w:lang w:eastAsia="zh-TW"/>
        </w:rPr>
        <w:tab/>
        <w:t>Message contents</w:t>
      </w:r>
    </w:p>
    <w:p w14:paraId="2983B51E" w14:textId="77777777" w:rsidR="008057B3" w:rsidRPr="005647EB" w:rsidRDefault="008D1EDE" w:rsidP="002570E4">
      <w:pPr>
        <w:rPr>
          <w:lang w:eastAsia="zh-TW"/>
        </w:rPr>
      </w:pPr>
      <w:r w:rsidRPr="005647EB">
        <w:rPr>
          <w:lang w:eastAsia="zh-TW"/>
        </w:rPr>
        <w:t>Same message content as in 8.3.16.4.3.</w:t>
      </w:r>
    </w:p>
    <w:p w14:paraId="3CC81505" w14:textId="77777777" w:rsidR="008057B3" w:rsidRPr="005647EB" w:rsidRDefault="008057B3" w:rsidP="002570E4">
      <w:pPr>
        <w:pStyle w:val="Heading4"/>
        <w:keepNext w:val="0"/>
        <w:keepLines w:val="0"/>
        <w:rPr>
          <w:lang w:eastAsia="zh-TW"/>
        </w:rPr>
      </w:pPr>
      <w:r w:rsidRPr="005647EB">
        <w:rPr>
          <w:lang w:eastAsia="zh-TW"/>
        </w:rPr>
        <w:t>8.3.17.5</w:t>
      </w:r>
      <w:r w:rsidRPr="005647EB">
        <w:rPr>
          <w:lang w:eastAsia="zh-TW"/>
        </w:rPr>
        <w:tab/>
        <w:t>Test requirement</w:t>
      </w:r>
    </w:p>
    <w:p w14:paraId="62DB387B" w14:textId="77777777" w:rsidR="008057B3" w:rsidRPr="005647EB" w:rsidRDefault="008057B3" w:rsidP="002570E4">
      <w:pPr>
        <w:rPr>
          <w:rFonts w:eastAsia="PMingLiU"/>
          <w:lang w:eastAsia="zh-TW"/>
        </w:rPr>
      </w:pPr>
      <w:r w:rsidRPr="005647EB">
        <w:t>Tables 8.3.17.5-1, 8.3.17.5-2, 8.3.17.5-3 define the configuration and primary level settings including test tolerances for E-UTRAN FDD-FDD event triggered reporting for serving cell under fading propagation conditions test.</w:t>
      </w:r>
    </w:p>
    <w:p w14:paraId="0F12B475" w14:textId="77777777" w:rsidR="008057B3" w:rsidRPr="005647EB" w:rsidRDefault="008057B3" w:rsidP="00FB2731">
      <w:pPr>
        <w:pStyle w:val="TH"/>
      </w:pPr>
      <w:r w:rsidRPr="005647EB">
        <w:lastRenderedPageBreak/>
        <w:t xml:space="preserve">Table 8.3.17.5-1: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8057B3" w:rsidRPr="005647EB" w14:paraId="5AD27E2C" w14:textId="77777777" w:rsidTr="002570E4">
        <w:trPr>
          <w:cantSplit/>
          <w:jc w:val="center"/>
        </w:trPr>
        <w:tc>
          <w:tcPr>
            <w:tcW w:w="2093" w:type="dxa"/>
            <w:vMerge w:val="restart"/>
            <w:tcBorders>
              <w:top w:val="single" w:sz="4" w:space="0" w:color="auto"/>
              <w:left w:val="single" w:sz="4" w:space="0" w:color="auto"/>
            </w:tcBorders>
          </w:tcPr>
          <w:p w14:paraId="5BA1A3F3" w14:textId="77777777" w:rsidR="008057B3" w:rsidRPr="005647EB" w:rsidRDefault="008057B3" w:rsidP="00FB2731">
            <w:pPr>
              <w:pStyle w:val="TAH"/>
              <w:rPr>
                <w:rFonts w:cs="Arial"/>
              </w:rPr>
            </w:pPr>
            <w:r w:rsidRPr="005647EB">
              <w:rPr>
                <w:rFonts w:cs="Arial"/>
              </w:rPr>
              <w:t>Parameter</w:t>
            </w:r>
          </w:p>
        </w:tc>
        <w:tc>
          <w:tcPr>
            <w:tcW w:w="1276" w:type="dxa"/>
            <w:vMerge w:val="restart"/>
            <w:tcBorders>
              <w:top w:val="single" w:sz="4" w:space="0" w:color="auto"/>
            </w:tcBorders>
          </w:tcPr>
          <w:p w14:paraId="631B8B00" w14:textId="77777777" w:rsidR="008057B3" w:rsidRPr="005647EB" w:rsidRDefault="008057B3" w:rsidP="00FB2731">
            <w:pPr>
              <w:pStyle w:val="TAH"/>
              <w:rPr>
                <w:rFonts w:cs="Arial"/>
              </w:rPr>
            </w:pPr>
            <w:r w:rsidRPr="005647EB">
              <w:rPr>
                <w:rFonts w:cs="Arial"/>
              </w:rPr>
              <w:t>Unit</w:t>
            </w:r>
          </w:p>
        </w:tc>
        <w:tc>
          <w:tcPr>
            <w:tcW w:w="2523" w:type="dxa"/>
            <w:gridSpan w:val="2"/>
            <w:tcBorders>
              <w:top w:val="single" w:sz="4" w:space="0" w:color="auto"/>
            </w:tcBorders>
          </w:tcPr>
          <w:p w14:paraId="32B06428" w14:textId="024DB814" w:rsidR="008057B3" w:rsidRPr="005647EB" w:rsidRDefault="008057B3" w:rsidP="00FB2731">
            <w:pPr>
              <w:pStyle w:val="TAH"/>
              <w:rPr>
                <w:rFonts w:cs="Arial"/>
              </w:rPr>
            </w:pPr>
            <w:r w:rsidRPr="005647EB">
              <w:rPr>
                <w:rFonts w:cs="Arial"/>
              </w:rPr>
              <w:t>Cell</w:t>
            </w:r>
            <w:r w:rsidR="002570E4" w:rsidRPr="005647EB">
              <w:rPr>
                <w:rFonts w:cs="Arial"/>
              </w:rPr>
              <w:t xml:space="preserve"> </w:t>
            </w:r>
            <w:r w:rsidRPr="005647EB">
              <w:rPr>
                <w:rFonts w:cs="Arial"/>
              </w:rPr>
              <w:t>1</w:t>
            </w:r>
          </w:p>
        </w:tc>
        <w:tc>
          <w:tcPr>
            <w:tcW w:w="2489" w:type="dxa"/>
            <w:gridSpan w:val="2"/>
            <w:tcBorders>
              <w:top w:val="single" w:sz="4" w:space="0" w:color="auto"/>
              <w:right w:val="single" w:sz="4" w:space="0" w:color="auto"/>
            </w:tcBorders>
          </w:tcPr>
          <w:p w14:paraId="33FF0E40" w14:textId="3C740935" w:rsidR="008057B3" w:rsidRPr="005647EB" w:rsidRDefault="008057B3" w:rsidP="00FB2731">
            <w:pPr>
              <w:pStyle w:val="TAH"/>
              <w:rPr>
                <w:rFonts w:cs="Arial"/>
              </w:rPr>
            </w:pPr>
            <w:r w:rsidRPr="005647EB">
              <w:rPr>
                <w:rFonts w:cs="Arial"/>
              </w:rPr>
              <w:t>Cell</w:t>
            </w:r>
            <w:r w:rsidR="002570E4" w:rsidRPr="005647EB">
              <w:rPr>
                <w:rFonts w:cs="Arial"/>
              </w:rPr>
              <w:t xml:space="preserve"> </w:t>
            </w:r>
            <w:r w:rsidRPr="005647EB">
              <w:rPr>
                <w:rFonts w:cs="Arial"/>
              </w:rPr>
              <w:t>2</w:t>
            </w:r>
          </w:p>
        </w:tc>
      </w:tr>
      <w:tr w:rsidR="008057B3" w:rsidRPr="005647EB" w14:paraId="1B1ED951" w14:textId="77777777" w:rsidTr="002570E4">
        <w:trPr>
          <w:cantSplit/>
          <w:jc w:val="center"/>
        </w:trPr>
        <w:tc>
          <w:tcPr>
            <w:tcW w:w="2093" w:type="dxa"/>
            <w:vMerge/>
            <w:tcBorders>
              <w:left w:val="single" w:sz="4" w:space="0" w:color="auto"/>
              <w:bottom w:val="single" w:sz="4" w:space="0" w:color="auto"/>
            </w:tcBorders>
          </w:tcPr>
          <w:p w14:paraId="583F3E6A" w14:textId="77777777" w:rsidR="008057B3" w:rsidRPr="005647EB" w:rsidRDefault="008057B3" w:rsidP="00FB2731">
            <w:pPr>
              <w:pStyle w:val="TAH"/>
              <w:rPr>
                <w:rFonts w:cs="Arial"/>
              </w:rPr>
            </w:pPr>
          </w:p>
        </w:tc>
        <w:tc>
          <w:tcPr>
            <w:tcW w:w="1276" w:type="dxa"/>
            <w:vMerge/>
            <w:tcBorders>
              <w:bottom w:val="single" w:sz="4" w:space="0" w:color="auto"/>
            </w:tcBorders>
          </w:tcPr>
          <w:p w14:paraId="0D4A5FF2" w14:textId="77777777" w:rsidR="008057B3" w:rsidRPr="005647EB" w:rsidRDefault="008057B3" w:rsidP="00FB2731">
            <w:pPr>
              <w:pStyle w:val="TAH"/>
              <w:rPr>
                <w:rFonts w:cs="Arial"/>
              </w:rPr>
            </w:pPr>
          </w:p>
        </w:tc>
        <w:tc>
          <w:tcPr>
            <w:tcW w:w="1275" w:type="dxa"/>
            <w:tcBorders>
              <w:bottom w:val="single" w:sz="4" w:space="0" w:color="auto"/>
            </w:tcBorders>
          </w:tcPr>
          <w:p w14:paraId="794F8EEB" w14:textId="77777777" w:rsidR="008057B3" w:rsidRPr="005647EB" w:rsidRDefault="008057B3" w:rsidP="00FB2731">
            <w:pPr>
              <w:pStyle w:val="TAH"/>
              <w:rPr>
                <w:rFonts w:cs="Arial"/>
              </w:rPr>
            </w:pPr>
            <w:r w:rsidRPr="005647EB">
              <w:rPr>
                <w:rFonts w:cs="Arial"/>
              </w:rPr>
              <w:t>T1</w:t>
            </w:r>
          </w:p>
        </w:tc>
        <w:tc>
          <w:tcPr>
            <w:tcW w:w="1248" w:type="dxa"/>
            <w:tcBorders>
              <w:bottom w:val="single" w:sz="4" w:space="0" w:color="auto"/>
            </w:tcBorders>
          </w:tcPr>
          <w:p w14:paraId="7C2ABC90" w14:textId="77777777" w:rsidR="008057B3" w:rsidRPr="005647EB" w:rsidRDefault="008057B3" w:rsidP="00FB2731">
            <w:pPr>
              <w:pStyle w:val="TAH"/>
              <w:rPr>
                <w:rFonts w:cs="Arial"/>
              </w:rPr>
            </w:pPr>
            <w:r w:rsidRPr="005647EB">
              <w:rPr>
                <w:rFonts w:cs="Arial"/>
              </w:rPr>
              <w:t>T2</w:t>
            </w:r>
          </w:p>
        </w:tc>
        <w:tc>
          <w:tcPr>
            <w:tcW w:w="1137" w:type="dxa"/>
            <w:tcBorders>
              <w:bottom w:val="single" w:sz="4" w:space="0" w:color="auto"/>
            </w:tcBorders>
          </w:tcPr>
          <w:p w14:paraId="0E90CF6F" w14:textId="77777777" w:rsidR="008057B3" w:rsidRPr="005647EB" w:rsidRDefault="008057B3" w:rsidP="00FB2731">
            <w:pPr>
              <w:pStyle w:val="TAH"/>
              <w:rPr>
                <w:rFonts w:cs="Arial"/>
              </w:rPr>
            </w:pPr>
            <w:r w:rsidRPr="005647EB">
              <w:rPr>
                <w:rFonts w:cs="Arial"/>
              </w:rPr>
              <w:t>T1</w:t>
            </w:r>
          </w:p>
        </w:tc>
        <w:tc>
          <w:tcPr>
            <w:tcW w:w="1352" w:type="dxa"/>
            <w:tcBorders>
              <w:bottom w:val="single" w:sz="4" w:space="0" w:color="auto"/>
            </w:tcBorders>
          </w:tcPr>
          <w:p w14:paraId="6472972F" w14:textId="77777777" w:rsidR="008057B3" w:rsidRPr="005647EB" w:rsidRDefault="008057B3" w:rsidP="00FB2731">
            <w:pPr>
              <w:pStyle w:val="TAH"/>
              <w:rPr>
                <w:rFonts w:cs="Arial"/>
              </w:rPr>
            </w:pPr>
            <w:r w:rsidRPr="005647EB">
              <w:rPr>
                <w:rFonts w:cs="Arial"/>
              </w:rPr>
              <w:t>T2</w:t>
            </w:r>
          </w:p>
        </w:tc>
      </w:tr>
      <w:tr w:rsidR="008057B3" w:rsidRPr="005647EB" w14:paraId="483A11EC" w14:textId="77777777" w:rsidTr="002570E4">
        <w:trPr>
          <w:cantSplit/>
          <w:jc w:val="center"/>
        </w:trPr>
        <w:tc>
          <w:tcPr>
            <w:tcW w:w="2093" w:type="dxa"/>
            <w:tcBorders>
              <w:left w:val="single" w:sz="4" w:space="0" w:color="auto"/>
              <w:bottom w:val="single" w:sz="4" w:space="0" w:color="auto"/>
            </w:tcBorders>
          </w:tcPr>
          <w:p w14:paraId="0983B9D8" w14:textId="72CCAA31" w:rsidR="008057B3" w:rsidRPr="005647EB" w:rsidRDefault="008057B3" w:rsidP="00FB2731">
            <w:pPr>
              <w:pStyle w:val="TAL"/>
              <w:rPr>
                <w:rFonts w:cs="Arial"/>
                <w:bCs/>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276" w:type="dxa"/>
            <w:tcBorders>
              <w:bottom w:val="single" w:sz="4" w:space="0" w:color="auto"/>
            </w:tcBorders>
          </w:tcPr>
          <w:p w14:paraId="1D7D368A" w14:textId="77777777" w:rsidR="008057B3" w:rsidRPr="005647EB" w:rsidRDefault="008057B3" w:rsidP="00FB2731">
            <w:pPr>
              <w:pStyle w:val="TAC"/>
              <w:rPr>
                <w:rFonts w:cs="Arial"/>
              </w:rPr>
            </w:pPr>
          </w:p>
        </w:tc>
        <w:tc>
          <w:tcPr>
            <w:tcW w:w="2523" w:type="dxa"/>
            <w:gridSpan w:val="2"/>
          </w:tcPr>
          <w:p w14:paraId="67A1FFE8" w14:textId="77777777" w:rsidR="008057B3" w:rsidRPr="005647EB" w:rsidRDefault="008057B3" w:rsidP="00FB2731">
            <w:pPr>
              <w:pStyle w:val="TAC"/>
              <w:rPr>
                <w:rFonts w:cs="Arial"/>
                <w:lang w:eastAsia="zh-CN"/>
              </w:rPr>
            </w:pPr>
            <w:r w:rsidRPr="005647EB">
              <w:rPr>
                <w:rFonts w:cs="Arial"/>
              </w:rPr>
              <w:t>1</w:t>
            </w:r>
          </w:p>
        </w:tc>
        <w:tc>
          <w:tcPr>
            <w:tcW w:w="2489" w:type="dxa"/>
            <w:gridSpan w:val="2"/>
            <w:tcBorders>
              <w:bottom w:val="single" w:sz="4" w:space="0" w:color="auto"/>
            </w:tcBorders>
          </w:tcPr>
          <w:p w14:paraId="4CE354D3" w14:textId="77777777" w:rsidR="008057B3" w:rsidRPr="005647EB" w:rsidRDefault="008057B3" w:rsidP="00FB2731">
            <w:pPr>
              <w:pStyle w:val="TAC"/>
              <w:rPr>
                <w:rFonts w:cs="Arial"/>
                <w:lang w:eastAsia="zh-CN"/>
              </w:rPr>
            </w:pPr>
            <w:r w:rsidRPr="005647EB">
              <w:rPr>
                <w:rFonts w:cs="Arial"/>
                <w:lang w:eastAsia="zh-CN"/>
              </w:rPr>
              <w:t>2</w:t>
            </w:r>
          </w:p>
        </w:tc>
      </w:tr>
      <w:tr w:rsidR="008057B3" w:rsidRPr="005647EB" w14:paraId="3CA066C9" w14:textId="77777777" w:rsidTr="002570E4">
        <w:trPr>
          <w:cantSplit/>
          <w:jc w:val="center"/>
        </w:trPr>
        <w:tc>
          <w:tcPr>
            <w:tcW w:w="2093" w:type="dxa"/>
            <w:tcBorders>
              <w:left w:val="single" w:sz="4" w:space="0" w:color="auto"/>
              <w:bottom w:val="single" w:sz="4" w:space="0" w:color="auto"/>
            </w:tcBorders>
          </w:tcPr>
          <w:p w14:paraId="76CE5A74" w14:textId="77777777" w:rsidR="008057B3" w:rsidRPr="005647EB" w:rsidRDefault="008057B3" w:rsidP="00FB2731">
            <w:pPr>
              <w:pStyle w:val="TAL"/>
              <w:rPr>
                <w:rFonts w:cs="Arial"/>
                <w:bCs/>
              </w:rPr>
            </w:pPr>
            <w:r w:rsidRPr="005647EB">
              <w:rPr>
                <w:rFonts w:cs="Arial"/>
                <w:bCs/>
              </w:rPr>
              <w:t>BW</w:t>
            </w:r>
            <w:r w:rsidRPr="005647EB">
              <w:rPr>
                <w:rFonts w:cs="Arial"/>
                <w:vertAlign w:val="subscript"/>
              </w:rPr>
              <w:t>channel</w:t>
            </w:r>
          </w:p>
        </w:tc>
        <w:tc>
          <w:tcPr>
            <w:tcW w:w="1276" w:type="dxa"/>
            <w:tcBorders>
              <w:bottom w:val="single" w:sz="4" w:space="0" w:color="auto"/>
            </w:tcBorders>
          </w:tcPr>
          <w:p w14:paraId="65711E88" w14:textId="77777777" w:rsidR="008057B3" w:rsidRPr="005647EB" w:rsidRDefault="008057B3" w:rsidP="00FB2731">
            <w:pPr>
              <w:pStyle w:val="TAC"/>
              <w:rPr>
                <w:rFonts w:cs="Arial"/>
              </w:rPr>
            </w:pPr>
            <w:r w:rsidRPr="005647EB">
              <w:rPr>
                <w:rFonts w:cs="Arial"/>
              </w:rPr>
              <w:t>MHz</w:t>
            </w:r>
          </w:p>
        </w:tc>
        <w:tc>
          <w:tcPr>
            <w:tcW w:w="2523" w:type="dxa"/>
            <w:gridSpan w:val="2"/>
          </w:tcPr>
          <w:p w14:paraId="3FAD3421" w14:textId="77777777" w:rsidR="008057B3" w:rsidRPr="005647EB" w:rsidRDefault="008057B3" w:rsidP="00FB2731">
            <w:pPr>
              <w:pStyle w:val="TAC"/>
              <w:rPr>
                <w:rFonts w:cs="Arial"/>
                <w:lang w:eastAsia="zh-CN"/>
              </w:rPr>
            </w:pPr>
            <w:r w:rsidRPr="005647EB">
              <w:rPr>
                <w:rFonts w:cs="Arial"/>
              </w:rPr>
              <w:t>1</w:t>
            </w:r>
            <w:r w:rsidRPr="005647EB">
              <w:rPr>
                <w:rFonts w:cs="Arial"/>
                <w:lang w:eastAsia="zh-CN"/>
              </w:rPr>
              <w:t>0</w:t>
            </w:r>
          </w:p>
        </w:tc>
        <w:tc>
          <w:tcPr>
            <w:tcW w:w="2489" w:type="dxa"/>
            <w:gridSpan w:val="2"/>
            <w:tcBorders>
              <w:bottom w:val="single" w:sz="4" w:space="0" w:color="auto"/>
            </w:tcBorders>
          </w:tcPr>
          <w:p w14:paraId="72B59EF7" w14:textId="77777777" w:rsidR="008057B3" w:rsidRPr="005647EB" w:rsidRDefault="008057B3" w:rsidP="00FB2731">
            <w:pPr>
              <w:pStyle w:val="TAC"/>
              <w:rPr>
                <w:rFonts w:cs="Arial"/>
                <w:lang w:eastAsia="zh-CN"/>
              </w:rPr>
            </w:pPr>
            <w:r w:rsidRPr="005647EB">
              <w:rPr>
                <w:rFonts w:cs="Arial"/>
                <w:lang w:eastAsia="zh-CN"/>
              </w:rPr>
              <w:t>10</w:t>
            </w:r>
          </w:p>
        </w:tc>
      </w:tr>
      <w:tr w:rsidR="008057B3" w:rsidRPr="005647EB" w14:paraId="6FFFB6E5" w14:textId="77777777" w:rsidTr="002570E4">
        <w:trPr>
          <w:cantSplit/>
          <w:jc w:val="center"/>
        </w:trPr>
        <w:tc>
          <w:tcPr>
            <w:tcW w:w="2093" w:type="dxa"/>
            <w:tcBorders>
              <w:left w:val="single" w:sz="4" w:space="0" w:color="auto"/>
              <w:bottom w:val="single" w:sz="4" w:space="0" w:color="auto"/>
            </w:tcBorders>
          </w:tcPr>
          <w:p w14:paraId="70940D00" w14:textId="051C9380" w:rsidR="008057B3" w:rsidRPr="005647EB" w:rsidRDefault="008057B3" w:rsidP="00FB2731">
            <w:pPr>
              <w:pStyle w:val="TAL"/>
              <w:rPr>
                <w:rFonts w:cs="Arial"/>
              </w:rPr>
            </w:pPr>
            <w:r w:rsidRPr="005647EB">
              <w:rPr>
                <w:rFonts w:cs="Arial"/>
              </w:rPr>
              <w:t>PDSCH</w:t>
            </w:r>
            <w:r w:rsidR="002570E4" w:rsidRPr="005647EB">
              <w:rPr>
                <w:rFonts w:cs="Arial"/>
              </w:rPr>
              <w:t xml:space="preserve"> </w:t>
            </w:r>
            <w:r w:rsidRPr="005647EB">
              <w:rPr>
                <w:rFonts w:cs="Arial"/>
              </w:rPr>
              <w:t>parameters:</w:t>
            </w:r>
          </w:p>
          <w:p w14:paraId="7AC3ACFC" w14:textId="26E73740" w:rsidR="008057B3" w:rsidRPr="005647EB" w:rsidRDefault="008057B3" w:rsidP="00FB2731">
            <w:pPr>
              <w:pStyle w:val="TAL"/>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3FD046A5" w14:textId="77777777" w:rsidR="008057B3" w:rsidRPr="005647EB" w:rsidRDefault="008057B3" w:rsidP="00FB2731">
            <w:pPr>
              <w:pStyle w:val="TAC"/>
              <w:rPr>
                <w:rFonts w:cs="Arial"/>
              </w:rPr>
            </w:pPr>
          </w:p>
        </w:tc>
        <w:tc>
          <w:tcPr>
            <w:tcW w:w="2523" w:type="dxa"/>
            <w:gridSpan w:val="2"/>
          </w:tcPr>
          <w:p w14:paraId="3432EE9A" w14:textId="0E05ECD5" w:rsidR="008057B3" w:rsidRPr="005647EB" w:rsidRDefault="008057B3" w:rsidP="00FB2731">
            <w:pPr>
              <w:pStyle w:val="TAC"/>
              <w:rPr>
                <w:rFonts w:cs="Arial"/>
                <w:lang w:eastAsia="zh-CN"/>
              </w:rPr>
            </w:pPr>
            <w:r w:rsidRPr="005647EB">
              <w:rPr>
                <w:rFonts w:cs="Arial"/>
                <w:lang w:eastAsia="zh-CN"/>
              </w:rPr>
              <w:t>R.1</w:t>
            </w:r>
            <w:r w:rsidRPr="005647EB">
              <w:rPr>
                <w:rFonts w:cs="Arial"/>
              </w:rPr>
              <w:t>1</w:t>
            </w:r>
            <w:r w:rsidR="002570E4" w:rsidRPr="005647EB">
              <w:rPr>
                <w:rFonts w:cs="Arial"/>
                <w:lang w:eastAsia="zh-CN"/>
              </w:rPr>
              <w:t xml:space="preserve"> </w:t>
            </w:r>
            <w:r w:rsidRPr="005647EB">
              <w:rPr>
                <w:rFonts w:cs="Arial"/>
                <w:lang w:eastAsia="zh-CN"/>
              </w:rPr>
              <w:t>HD-FDD</w:t>
            </w:r>
          </w:p>
        </w:tc>
        <w:tc>
          <w:tcPr>
            <w:tcW w:w="2489" w:type="dxa"/>
            <w:gridSpan w:val="2"/>
            <w:tcBorders>
              <w:bottom w:val="single" w:sz="4" w:space="0" w:color="auto"/>
            </w:tcBorders>
          </w:tcPr>
          <w:p w14:paraId="20F84870" w14:textId="77777777" w:rsidR="008057B3" w:rsidRPr="005647EB" w:rsidRDefault="008057B3" w:rsidP="00FB2731">
            <w:pPr>
              <w:pStyle w:val="TAC"/>
              <w:rPr>
                <w:rFonts w:cs="Arial"/>
                <w:lang w:eastAsia="zh-CN"/>
              </w:rPr>
            </w:pPr>
            <w:r w:rsidRPr="005647EB">
              <w:rPr>
                <w:rFonts w:cs="Arial"/>
                <w:lang w:eastAsia="zh-CN"/>
              </w:rPr>
              <w:t>-</w:t>
            </w:r>
          </w:p>
        </w:tc>
      </w:tr>
      <w:tr w:rsidR="008057B3" w:rsidRPr="005647EB" w14:paraId="21CEAAE5" w14:textId="77777777" w:rsidTr="002570E4">
        <w:trPr>
          <w:cantSplit/>
          <w:jc w:val="center"/>
        </w:trPr>
        <w:tc>
          <w:tcPr>
            <w:tcW w:w="2093" w:type="dxa"/>
            <w:tcBorders>
              <w:left w:val="single" w:sz="4" w:space="0" w:color="auto"/>
              <w:bottom w:val="single" w:sz="4" w:space="0" w:color="auto"/>
            </w:tcBorders>
          </w:tcPr>
          <w:p w14:paraId="40185099" w14:textId="134E4BFB" w:rsidR="008057B3" w:rsidRPr="005647EB" w:rsidRDefault="008057B3" w:rsidP="002570E4">
            <w:pPr>
              <w:pStyle w:val="TAL"/>
              <w:keepNext w:val="0"/>
              <w:keepLines w:val="0"/>
              <w:rPr>
                <w:rFonts w:cs="Arial"/>
              </w:rPr>
            </w:pPr>
            <w:r w:rsidRPr="005647EB">
              <w:rPr>
                <w:rFonts w:cs="Arial"/>
              </w:rPr>
              <w:t>MPDCCH</w:t>
            </w:r>
            <w:r w:rsidR="002570E4" w:rsidRPr="005647EB">
              <w:rPr>
                <w:rFonts w:cs="Arial"/>
              </w:rPr>
              <w:t xml:space="preserve"> </w:t>
            </w:r>
            <w:r w:rsidRPr="005647EB">
              <w:rPr>
                <w:rFonts w:cs="Arial"/>
              </w:rPr>
              <w:t>parameters:</w:t>
            </w:r>
          </w:p>
          <w:p w14:paraId="7FD8DC83" w14:textId="3F80B0D7" w:rsidR="008057B3" w:rsidRPr="005647EB" w:rsidRDefault="008057B3"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3D90931D" w14:textId="77777777" w:rsidR="008057B3" w:rsidRPr="005647EB" w:rsidRDefault="008057B3" w:rsidP="002570E4">
            <w:pPr>
              <w:pStyle w:val="TAC"/>
              <w:keepNext w:val="0"/>
              <w:keepLines w:val="0"/>
              <w:rPr>
                <w:rFonts w:cs="Arial"/>
              </w:rPr>
            </w:pPr>
          </w:p>
        </w:tc>
        <w:tc>
          <w:tcPr>
            <w:tcW w:w="2523" w:type="dxa"/>
            <w:gridSpan w:val="2"/>
          </w:tcPr>
          <w:p w14:paraId="6E688D62" w14:textId="5A3B6522" w:rsidR="008057B3" w:rsidRPr="005647EB" w:rsidRDefault="008057B3" w:rsidP="002570E4">
            <w:pPr>
              <w:pStyle w:val="TAC"/>
              <w:keepNext w:val="0"/>
              <w:keepLines w:val="0"/>
              <w:rPr>
                <w:rFonts w:cs="Arial"/>
                <w:lang w:eastAsia="zh-CN"/>
              </w:rPr>
            </w:pPr>
            <w:r w:rsidRPr="005647EB">
              <w:rPr>
                <w:rFonts w:cs="Arial"/>
                <w:lang w:eastAsia="zh-CN"/>
              </w:rPr>
              <w:t>R.</w:t>
            </w:r>
            <w:r w:rsidRPr="005647EB">
              <w:rPr>
                <w:rFonts w:cs="Arial"/>
              </w:rPr>
              <w:t>7</w:t>
            </w:r>
            <w:r w:rsidR="002570E4" w:rsidRPr="005647EB">
              <w:rPr>
                <w:rFonts w:cs="Arial"/>
                <w:lang w:eastAsia="zh-CN"/>
              </w:rPr>
              <w:t xml:space="preserve"> </w:t>
            </w:r>
            <w:r w:rsidRPr="005647EB">
              <w:rPr>
                <w:rFonts w:cs="Arial"/>
                <w:lang w:eastAsia="zh-CN"/>
              </w:rPr>
              <w:t>HD-FDD</w:t>
            </w:r>
          </w:p>
        </w:tc>
        <w:tc>
          <w:tcPr>
            <w:tcW w:w="2489" w:type="dxa"/>
            <w:gridSpan w:val="2"/>
            <w:tcBorders>
              <w:bottom w:val="single" w:sz="4" w:space="0" w:color="auto"/>
            </w:tcBorders>
          </w:tcPr>
          <w:p w14:paraId="3C04DE3D" w14:textId="2C69EA6A" w:rsidR="008057B3" w:rsidRPr="005647EB" w:rsidRDefault="008057B3" w:rsidP="002570E4">
            <w:pPr>
              <w:pStyle w:val="TAC"/>
              <w:keepNext w:val="0"/>
              <w:keepLines w:val="0"/>
              <w:rPr>
                <w:rFonts w:cs="Arial"/>
                <w:lang w:eastAsia="zh-CN"/>
              </w:rPr>
            </w:pPr>
            <w:r w:rsidRPr="005647EB">
              <w:rPr>
                <w:rFonts w:cs="Arial"/>
                <w:lang w:eastAsia="zh-CN"/>
              </w:rPr>
              <w:t>R.</w:t>
            </w:r>
            <w:r w:rsidRPr="005647EB">
              <w:rPr>
                <w:rFonts w:cs="Arial"/>
              </w:rPr>
              <w:t>7</w:t>
            </w:r>
            <w:r w:rsidR="002570E4" w:rsidRPr="005647EB">
              <w:rPr>
                <w:rFonts w:cs="Arial"/>
                <w:lang w:eastAsia="zh-CN"/>
              </w:rPr>
              <w:t xml:space="preserve"> </w:t>
            </w:r>
            <w:r w:rsidRPr="005647EB">
              <w:rPr>
                <w:rFonts w:cs="Arial"/>
                <w:lang w:eastAsia="zh-CN"/>
              </w:rPr>
              <w:t>HD-FDD</w:t>
            </w:r>
          </w:p>
        </w:tc>
      </w:tr>
      <w:tr w:rsidR="008057B3" w:rsidRPr="005647EB" w14:paraId="66D9D465" w14:textId="77777777" w:rsidTr="002570E4">
        <w:trPr>
          <w:cantSplit/>
          <w:jc w:val="center"/>
        </w:trPr>
        <w:tc>
          <w:tcPr>
            <w:tcW w:w="2093" w:type="dxa"/>
            <w:tcBorders>
              <w:left w:val="single" w:sz="4" w:space="0" w:color="auto"/>
              <w:bottom w:val="single" w:sz="4" w:space="0" w:color="auto"/>
            </w:tcBorders>
          </w:tcPr>
          <w:p w14:paraId="107ED9C7" w14:textId="6AFF0400" w:rsidR="008057B3" w:rsidRPr="005647EB" w:rsidRDefault="008057B3"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p>
        </w:tc>
        <w:tc>
          <w:tcPr>
            <w:tcW w:w="1276" w:type="dxa"/>
            <w:tcBorders>
              <w:bottom w:val="single" w:sz="4" w:space="0" w:color="auto"/>
            </w:tcBorders>
          </w:tcPr>
          <w:p w14:paraId="6D755ED0" w14:textId="77777777" w:rsidR="008057B3" w:rsidRPr="005647EB" w:rsidRDefault="008057B3" w:rsidP="002570E4">
            <w:pPr>
              <w:pStyle w:val="TAC"/>
              <w:keepNext w:val="0"/>
              <w:keepLines w:val="0"/>
              <w:rPr>
                <w:rFonts w:cs="Arial"/>
              </w:rPr>
            </w:pPr>
          </w:p>
        </w:tc>
        <w:tc>
          <w:tcPr>
            <w:tcW w:w="2523" w:type="dxa"/>
            <w:gridSpan w:val="2"/>
          </w:tcPr>
          <w:p w14:paraId="4AC34241" w14:textId="1D69A9C4" w:rsidR="008057B3" w:rsidRPr="005647EB" w:rsidRDefault="008057B3" w:rsidP="002570E4">
            <w:pPr>
              <w:pStyle w:val="TAC"/>
              <w:keepNext w:val="0"/>
              <w:keepLines w:val="0"/>
              <w:rPr>
                <w:rFonts w:cs="v4.2.0"/>
                <w:lang w:eastAsia="zh-CN"/>
              </w:rPr>
            </w:pPr>
            <w:r w:rsidRPr="005647EB">
              <w:rPr>
                <w:rFonts w:cs="v4.2.0"/>
                <w:lang w:eastAsia="zh-CN"/>
              </w:rPr>
              <w:t>OP.21</w:t>
            </w:r>
            <w:r w:rsidR="002570E4" w:rsidRPr="005647EB">
              <w:rPr>
                <w:rFonts w:cs="v4.2.0"/>
                <w:lang w:eastAsia="zh-CN"/>
              </w:rPr>
              <w:t xml:space="preserve"> </w:t>
            </w:r>
            <w:r w:rsidRPr="005647EB">
              <w:rPr>
                <w:rFonts w:cs="v4.2.0"/>
                <w:lang w:eastAsia="zh-CN"/>
              </w:rPr>
              <w:t>FDD</w:t>
            </w:r>
          </w:p>
        </w:tc>
        <w:tc>
          <w:tcPr>
            <w:tcW w:w="2489" w:type="dxa"/>
            <w:gridSpan w:val="2"/>
            <w:tcBorders>
              <w:bottom w:val="single" w:sz="4" w:space="0" w:color="auto"/>
            </w:tcBorders>
          </w:tcPr>
          <w:p w14:paraId="3FD198A5" w14:textId="6ABBEA06" w:rsidR="008057B3" w:rsidRPr="005647EB" w:rsidRDefault="008057B3" w:rsidP="002570E4">
            <w:pPr>
              <w:pStyle w:val="TAC"/>
              <w:keepNext w:val="0"/>
              <w:keepLines w:val="0"/>
              <w:rPr>
                <w:rFonts w:cs="v4.2.0"/>
                <w:lang w:eastAsia="zh-CN"/>
              </w:rPr>
            </w:pPr>
            <w:r w:rsidRPr="005647EB">
              <w:rPr>
                <w:rFonts w:cs="Arial"/>
              </w:rPr>
              <w:t>OP.6</w:t>
            </w:r>
            <w:r w:rsidR="002570E4" w:rsidRPr="005647EB">
              <w:rPr>
                <w:rFonts w:cs="Arial"/>
              </w:rPr>
              <w:t xml:space="preserve"> </w:t>
            </w:r>
            <w:r w:rsidRPr="005647EB">
              <w:rPr>
                <w:rFonts w:cs="Arial"/>
              </w:rPr>
              <w:t>FDD</w:t>
            </w:r>
          </w:p>
        </w:tc>
      </w:tr>
      <w:tr w:rsidR="008057B3" w:rsidRPr="005647EB" w14:paraId="56848B67" w14:textId="77777777" w:rsidTr="002570E4">
        <w:trPr>
          <w:cantSplit/>
          <w:jc w:val="center"/>
        </w:trPr>
        <w:tc>
          <w:tcPr>
            <w:tcW w:w="2093" w:type="dxa"/>
            <w:tcBorders>
              <w:left w:val="single" w:sz="4" w:space="0" w:color="auto"/>
              <w:bottom w:val="single" w:sz="4" w:space="0" w:color="auto"/>
            </w:tcBorders>
          </w:tcPr>
          <w:p w14:paraId="4DB61A75" w14:textId="77777777" w:rsidR="008057B3" w:rsidRPr="005647EB" w:rsidRDefault="008057B3" w:rsidP="002570E4">
            <w:pPr>
              <w:pStyle w:val="TAL"/>
              <w:keepNext w:val="0"/>
              <w:keepLines w:val="0"/>
              <w:rPr>
                <w:rFonts w:cs="Arial"/>
              </w:rPr>
            </w:pPr>
            <w:r w:rsidRPr="005647EB">
              <w:rPr>
                <w:rFonts w:cs="Arial"/>
                <w:bCs/>
              </w:rPr>
              <w:t>PBCH_RA</w:t>
            </w:r>
          </w:p>
        </w:tc>
        <w:tc>
          <w:tcPr>
            <w:tcW w:w="1276" w:type="dxa"/>
            <w:tcBorders>
              <w:bottom w:val="single" w:sz="4" w:space="0" w:color="auto"/>
            </w:tcBorders>
          </w:tcPr>
          <w:p w14:paraId="5E21C654" w14:textId="77777777" w:rsidR="008057B3" w:rsidRPr="005647EB" w:rsidRDefault="008057B3" w:rsidP="002570E4">
            <w:pPr>
              <w:pStyle w:val="TAC"/>
              <w:keepNext w:val="0"/>
              <w:keepLines w:val="0"/>
              <w:rPr>
                <w:rFonts w:cs="Arial"/>
              </w:rPr>
            </w:pPr>
            <w:r w:rsidRPr="005647EB">
              <w:rPr>
                <w:rFonts w:cs="Arial"/>
              </w:rPr>
              <w:t>dB</w:t>
            </w:r>
          </w:p>
        </w:tc>
        <w:tc>
          <w:tcPr>
            <w:tcW w:w="2523" w:type="dxa"/>
            <w:gridSpan w:val="2"/>
            <w:vMerge w:val="restart"/>
            <w:vAlign w:val="center"/>
          </w:tcPr>
          <w:p w14:paraId="50C27DD3" w14:textId="77777777" w:rsidR="008057B3" w:rsidRPr="005647EB" w:rsidRDefault="008057B3" w:rsidP="002570E4">
            <w:pPr>
              <w:pStyle w:val="TAC"/>
              <w:keepNext w:val="0"/>
              <w:keepLines w:val="0"/>
              <w:rPr>
                <w:rFonts w:cs="Arial"/>
              </w:rPr>
            </w:pPr>
            <w:r w:rsidRPr="005647EB">
              <w:rPr>
                <w:rFonts w:cs="Arial"/>
              </w:rPr>
              <w:t>-3</w:t>
            </w:r>
          </w:p>
        </w:tc>
        <w:tc>
          <w:tcPr>
            <w:tcW w:w="2489" w:type="dxa"/>
            <w:gridSpan w:val="2"/>
            <w:vMerge w:val="restart"/>
            <w:vAlign w:val="center"/>
          </w:tcPr>
          <w:p w14:paraId="5061E46A" w14:textId="77777777" w:rsidR="008057B3" w:rsidRPr="005647EB" w:rsidRDefault="008057B3" w:rsidP="002570E4">
            <w:pPr>
              <w:pStyle w:val="TAC"/>
              <w:keepNext w:val="0"/>
              <w:keepLines w:val="0"/>
              <w:rPr>
                <w:rFonts w:cs="Arial"/>
              </w:rPr>
            </w:pPr>
            <w:r w:rsidRPr="005647EB">
              <w:rPr>
                <w:rFonts w:cs="Arial"/>
              </w:rPr>
              <w:t>-3</w:t>
            </w:r>
          </w:p>
        </w:tc>
      </w:tr>
      <w:tr w:rsidR="008057B3" w:rsidRPr="005647EB" w14:paraId="5B37B393" w14:textId="77777777" w:rsidTr="002570E4">
        <w:trPr>
          <w:cantSplit/>
          <w:jc w:val="center"/>
        </w:trPr>
        <w:tc>
          <w:tcPr>
            <w:tcW w:w="2093" w:type="dxa"/>
            <w:tcBorders>
              <w:left w:val="single" w:sz="4" w:space="0" w:color="auto"/>
              <w:bottom w:val="single" w:sz="4" w:space="0" w:color="auto"/>
            </w:tcBorders>
          </w:tcPr>
          <w:p w14:paraId="35E4C08A" w14:textId="77777777" w:rsidR="008057B3" w:rsidRPr="005647EB" w:rsidRDefault="008057B3" w:rsidP="002570E4">
            <w:pPr>
              <w:pStyle w:val="TAL"/>
              <w:keepNext w:val="0"/>
              <w:keepLines w:val="0"/>
              <w:rPr>
                <w:rFonts w:cs="Arial"/>
              </w:rPr>
            </w:pPr>
            <w:r w:rsidRPr="005647EB">
              <w:rPr>
                <w:rFonts w:cs="Arial"/>
                <w:bCs/>
              </w:rPr>
              <w:t>PBCH_RB</w:t>
            </w:r>
          </w:p>
        </w:tc>
        <w:tc>
          <w:tcPr>
            <w:tcW w:w="1276" w:type="dxa"/>
            <w:tcBorders>
              <w:bottom w:val="single" w:sz="4" w:space="0" w:color="auto"/>
            </w:tcBorders>
          </w:tcPr>
          <w:p w14:paraId="23BB4AF9" w14:textId="77777777" w:rsidR="008057B3" w:rsidRPr="005647EB" w:rsidRDefault="008057B3" w:rsidP="002570E4">
            <w:pPr>
              <w:pStyle w:val="TAC"/>
              <w:keepNext w:val="0"/>
              <w:keepLines w:val="0"/>
              <w:rPr>
                <w:rFonts w:cs="Arial"/>
              </w:rPr>
            </w:pPr>
            <w:r w:rsidRPr="005647EB">
              <w:rPr>
                <w:rFonts w:cs="Arial"/>
              </w:rPr>
              <w:t>dB</w:t>
            </w:r>
          </w:p>
        </w:tc>
        <w:tc>
          <w:tcPr>
            <w:tcW w:w="2523" w:type="dxa"/>
            <w:gridSpan w:val="2"/>
            <w:vMerge/>
          </w:tcPr>
          <w:p w14:paraId="6337E7F4" w14:textId="77777777" w:rsidR="008057B3" w:rsidRPr="005647EB" w:rsidRDefault="008057B3" w:rsidP="002570E4">
            <w:pPr>
              <w:pStyle w:val="TAC"/>
              <w:keepNext w:val="0"/>
              <w:keepLines w:val="0"/>
              <w:rPr>
                <w:rFonts w:cs="Arial"/>
              </w:rPr>
            </w:pPr>
          </w:p>
        </w:tc>
        <w:tc>
          <w:tcPr>
            <w:tcW w:w="2489" w:type="dxa"/>
            <w:gridSpan w:val="2"/>
            <w:vMerge/>
          </w:tcPr>
          <w:p w14:paraId="72CA7000" w14:textId="77777777" w:rsidR="008057B3" w:rsidRPr="005647EB" w:rsidRDefault="008057B3" w:rsidP="002570E4">
            <w:pPr>
              <w:pStyle w:val="TAC"/>
              <w:keepNext w:val="0"/>
              <w:keepLines w:val="0"/>
              <w:rPr>
                <w:rFonts w:cs="Arial"/>
              </w:rPr>
            </w:pPr>
          </w:p>
        </w:tc>
      </w:tr>
      <w:tr w:rsidR="008057B3" w:rsidRPr="005647EB" w14:paraId="6A14803B" w14:textId="77777777" w:rsidTr="002570E4">
        <w:trPr>
          <w:cantSplit/>
          <w:jc w:val="center"/>
        </w:trPr>
        <w:tc>
          <w:tcPr>
            <w:tcW w:w="2093" w:type="dxa"/>
            <w:tcBorders>
              <w:left w:val="single" w:sz="4" w:space="0" w:color="auto"/>
              <w:bottom w:val="single" w:sz="4" w:space="0" w:color="auto"/>
            </w:tcBorders>
          </w:tcPr>
          <w:p w14:paraId="02F0E6BF" w14:textId="77777777" w:rsidR="008057B3" w:rsidRPr="005647EB" w:rsidRDefault="008057B3" w:rsidP="002570E4">
            <w:pPr>
              <w:pStyle w:val="TAL"/>
              <w:keepNext w:val="0"/>
              <w:keepLines w:val="0"/>
              <w:rPr>
                <w:rFonts w:cs="Arial"/>
              </w:rPr>
            </w:pPr>
            <w:r w:rsidRPr="005647EB">
              <w:rPr>
                <w:rFonts w:cs="Arial"/>
              </w:rPr>
              <w:t>PSS_RA</w:t>
            </w:r>
          </w:p>
        </w:tc>
        <w:tc>
          <w:tcPr>
            <w:tcW w:w="1276" w:type="dxa"/>
            <w:tcBorders>
              <w:bottom w:val="single" w:sz="4" w:space="0" w:color="auto"/>
            </w:tcBorders>
          </w:tcPr>
          <w:p w14:paraId="6ED0E6C7" w14:textId="77777777" w:rsidR="008057B3" w:rsidRPr="005647EB" w:rsidRDefault="008057B3" w:rsidP="002570E4">
            <w:pPr>
              <w:pStyle w:val="TAC"/>
              <w:keepNext w:val="0"/>
              <w:keepLines w:val="0"/>
              <w:rPr>
                <w:rFonts w:cs="Arial"/>
              </w:rPr>
            </w:pPr>
            <w:r w:rsidRPr="005647EB">
              <w:rPr>
                <w:rFonts w:cs="Arial"/>
              </w:rPr>
              <w:t>dB</w:t>
            </w:r>
          </w:p>
        </w:tc>
        <w:tc>
          <w:tcPr>
            <w:tcW w:w="2523" w:type="dxa"/>
            <w:gridSpan w:val="2"/>
            <w:vMerge/>
          </w:tcPr>
          <w:p w14:paraId="5F3265BE" w14:textId="77777777" w:rsidR="008057B3" w:rsidRPr="005647EB" w:rsidRDefault="008057B3" w:rsidP="002570E4">
            <w:pPr>
              <w:pStyle w:val="TAC"/>
              <w:keepNext w:val="0"/>
              <w:keepLines w:val="0"/>
              <w:rPr>
                <w:rFonts w:cs="Arial"/>
              </w:rPr>
            </w:pPr>
          </w:p>
        </w:tc>
        <w:tc>
          <w:tcPr>
            <w:tcW w:w="2489" w:type="dxa"/>
            <w:gridSpan w:val="2"/>
            <w:vMerge/>
          </w:tcPr>
          <w:p w14:paraId="2B7607C3" w14:textId="77777777" w:rsidR="008057B3" w:rsidRPr="005647EB" w:rsidRDefault="008057B3" w:rsidP="002570E4">
            <w:pPr>
              <w:pStyle w:val="TAC"/>
              <w:keepNext w:val="0"/>
              <w:keepLines w:val="0"/>
              <w:rPr>
                <w:rFonts w:cs="Arial"/>
              </w:rPr>
            </w:pPr>
          </w:p>
        </w:tc>
      </w:tr>
      <w:tr w:rsidR="008057B3" w:rsidRPr="005647EB" w14:paraId="6B8500DB" w14:textId="77777777" w:rsidTr="002570E4">
        <w:trPr>
          <w:cantSplit/>
          <w:jc w:val="center"/>
        </w:trPr>
        <w:tc>
          <w:tcPr>
            <w:tcW w:w="2093" w:type="dxa"/>
            <w:tcBorders>
              <w:left w:val="single" w:sz="4" w:space="0" w:color="auto"/>
            </w:tcBorders>
          </w:tcPr>
          <w:p w14:paraId="2F8840B6" w14:textId="77777777" w:rsidR="008057B3" w:rsidRPr="005647EB" w:rsidRDefault="008057B3" w:rsidP="002570E4">
            <w:pPr>
              <w:pStyle w:val="TAL"/>
              <w:keepNext w:val="0"/>
              <w:keepLines w:val="0"/>
              <w:rPr>
                <w:rFonts w:cs="Arial"/>
                <w:lang w:eastAsia="zh-CN"/>
              </w:rPr>
            </w:pPr>
            <w:r w:rsidRPr="005647EB">
              <w:rPr>
                <w:rFonts w:cs="Arial"/>
              </w:rPr>
              <w:t>SSS_RA</w:t>
            </w:r>
          </w:p>
        </w:tc>
        <w:tc>
          <w:tcPr>
            <w:tcW w:w="1276" w:type="dxa"/>
          </w:tcPr>
          <w:p w14:paraId="19274177" w14:textId="77777777" w:rsidR="008057B3" w:rsidRPr="005647EB" w:rsidRDefault="008057B3" w:rsidP="002570E4">
            <w:pPr>
              <w:pStyle w:val="TAC"/>
              <w:keepNext w:val="0"/>
              <w:keepLines w:val="0"/>
              <w:rPr>
                <w:rFonts w:cs="Arial"/>
                <w:lang w:eastAsia="zh-CN"/>
              </w:rPr>
            </w:pPr>
            <w:r w:rsidRPr="005647EB">
              <w:rPr>
                <w:rFonts w:cs="Arial"/>
              </w:rPr>
              <w:t>dB</w:t>
            </w:r>
          </w:p>
        </w:tc>
        <w:tc>
          <w:tcPr>
            <w:tcW w:w="2523" w:type="dxa"/>
            <w:gridSpan w:val="2"/>
            <w:vMerge/>
          </w:tcPr>
          <w:p w14:paraId="12072051" w14:textId="77777777" w:rsidR="008057B3" w:rsidRPr="005647EB" w:rsidRDefault="008057B3" w:rsidP="002570E4">
            <w:pPr>
              <w:pStyle w:val="TAC"/>
              <w:keepNext w:val="0"/>
              <w:keepLines w:val="0"/>
              <w:rPr>
                <w:rFonts w:cs="Arial"/>
              </w:rPr>
            </w:pPr>
          </w:p>
        </w:tc>
        <w:tc>
          <w:tcPr>
            <w:tcW w:w="2489" w:type="dxa"/>
            <w:gridSpan w:val="2"/>
            <w:vMerge/>
          </w:tcPr>
          <w:p w14:paraId="366F6BBD" w14:textId="77777777" w:rsidR="008057B3" w:rsidRPr="005647EB" w:rsidRDefault="008057B3" w:rsidP="002570E4">
            <w:pPr>
              <w:pStyle w:val="TAC"/>
              <w:keepNext w:val="0"/>
              <w:keepLines w:val="0"/>
              <w:rPr>
                <w:rFonts w:cs="Arial"/>
              </w:rPr>
            </w:pPr>
          </w:p>
        </w:tc>
      </w:tr>
      <w:tr w:rsidR="008057B3" w:rsidRPr="005647EB" w14:paraId="44407DCA" w14:textId="77777777" w:rsidTr="002570E4">
        <w:trPr>
          <w:cantSplit/>
          <w:jc w:val="center"/>
        </w:trPr>
        <w:tc>
          <w:tcPr>
            <w:tcW w:w="2093" w:type="dxa"/>
            <w:tcBorders>
              <w:left w:val="single" w:sz="4" w:space="0" w:color="auto"/>
              <w:bottom w:val="single" w:sz="4" w:space="0" w:color="auto"/>
            </w:tcBorders>
          </w:tcPr>
          <w:p w14:paraId="687ED189" w14:textId="77777777" w:rsidR="008057B3" w:rsidRPr="005647EB" w:rsidRDefault="008057B3" w:rsidP="002570E4">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643957E6"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23" w:type="dxa"/>
            <w:gridSpan w:val="2"/>
            <w:vMerge/>
          </w:tcPr>
          <w:p w14:paraId="06EDF850" w14:textId="77777777" w:rsidR="008057B3" w:rsidRPr="005647EB" w:rsidRDefault="008057B3" w:rsidP="002570E4">
            <w:pPr>
              <w:pStyle w:val="TAC"/>
              <w:keepNext w:val="0"/>
              <w:keepLines w:val="0"/>
              <w:rPr>
                <w:rFonts w:cs="Arial"/>
              </w:rPr>
            </w:pPr>
          </w:p>
        </w:tc>
        <w:tc>
          <w:tcPr>
            <w:tcW w:w="2489" w:type="dxa"/>
            <w:gridSpan w:val="2"/>
            <w:vMerge/>
          </w:tcPr>
          <w:p w14:paraId="725BBBCC" w14:textId="77777777" w:rsidR="008057B3" w:rsidRPr="005647EB" w:rsidRDefault="008057B3" w:rsidP="002570E4">
            <w:pPr>
              <w:pStyle w:val="TAC"/>
              <w:keepNext w:val="0"/>
              <w:keepLines w:val="0"/>
              <w:rPr>
                <w:rFonts w:cs="Arial"/>
              </w:rPr>
            </w:pPr>
          </w:p>
        </w:tc>
      </w:tr>
      <w:tr w:rsidR="008057B3" w:rsidRPr="005647EB" w14:paraId="3230F73F" w14:textId="77777777" w:rsidTr="002570E4">
        <w:trPr>
          <w:cantSplit/>
          <w:jc w:val="center"/>
        </w:trPr>
        <w:tc>
          <w:tcPr>
            <w:tcW w:w="2093" w:type="dxa"/>
            <w:tcBorders>
              <w:left w:val="single" w:sz="4" w:space="0" w:color="auto"/>
              <w:bottom w:val="single" w:sz="4" w:space="0" w:color="auto"/>
            </w:tcBorders>
          </w:tcPr>
          <w:p w14:paraId="792691CF" w14:textId="77777777" w:rsidR="008057B3" w:rsidRPr="005647EB" w:rsidRDefault="008057B3" w:rsidP="002570E4">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57B4B3D3"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23" w:type="dxa"/>
            <w:gridSpan w:val="2"/>
            <w:vMerge/>
          </w:tcPr>
          <w:p w14:paraId="4A6388C8" w14:textId="77777777" w:rsidR="008057B3" w:rsidRPr="005647EB" w:rsidRDefault="008057B3" w:rsidP="002570E4">
            <w:pPr>
              <w:pStyle w:val="TAC"/>
              <w:keepNext w:val="0"/>
              <w:keepLines w:val="0"/>
              <w:rPr>
                <w:rFonts w:cs="Arial"/>
              </w:rPr>
            </w:pPr>
          </w:p>
        </w:tc>
        <w:tc>
          <w:tcPr>
            <w:tcW w:w="2489" w:type="dxa"/>
            <w:gridSpan w:val="2"/>
            <w:vMerge/>
          </w:tcPr>
          <w:p w14:paraId="67834668" w14:textId="77777777" w:rsidR="008057B3" w:rsidRPr="005647EB" w:rsidRDefault="008057B3" w:rsidP="002570E4">
            <w:pPr>
              <w:pStyle w:val="TAC"/>
              <w:keepNext w:val="0"/>
              <w:keepLines w:val="0"/>
              <w:rPr>
                <w:rFonts w:cs="Arial"/>
              </w:rPr>
            </w:pPr>
          </w:p>
        </w:tc>
      </w:tr>
      <w:tr w:rsidR="008057B3" w:rsidRPr="005647EB" w14:paraId="71094734" w14:textId="77777777" w:rsidTr="002570E4">
        <w:trPr>
          <w:cantSplit/>
          <w:jc w:val="center"/>
        </w:trPr>
        <w:tc>
          <w:tcPr>
            <w:tcW w:w="2093" w:type="dxa"/>
            <w:tcBorders>
              <w:left w:val="single" w:sz="4" w:space="0" w:color="auto"/>
              <w:bottom w:val="single" w:sz="4" w:space="0" w:color="auto"/>
            </w:tcBorders>
          </w:tcPr>
          <w:p w14:paraId="1B8A0235" w14:textId="77777777" w:rsidR="008057B3" w:rsidRPr="005647EB" w:rsidRDefault="008057B3" w:rsidP="002570E4">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18836853"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23" w:type="dxa"/>
            <w:gridSpan w:val="2"/>
            <w:vMerge/>
          </w:tcPr>
          <w:p w14:paraId="0445ED0E" w14:textId="77777777" w:rsidR="008057B3" w:rsidRPr="005647EB" w:rsidRDefault="008057B3" w:rsidP="002570E4">
            <w:pPr>
              <w:pStyle w:val="TAC"/>
              <w:keepNext w:val="0"/>
              <w:keepLines w:val="0"/>
              <w:rPr>
                <w:rFonts w:cs="Arial"/>
              </w:rPr>
            </w:pPr>
          </w:p>
        </w:tc>
        <w:tc>
          <w:tcPr>
            <w:tcW w:w="2489" w:type="dxa"/>
            <w:gridSpan w:val="2"/>
            <w:vMerge/>
          </w:tcPr>
          <w:p w14:paraId="09A3EEB5" w14:textId="77777777" w:rsidR="008057B3" w:rsidRPr="005647EB" w:rsidRDefault="008057B3" w:rsidP="002570E4">
            <w:pPr>
              <w:pStyle w:val="TAC"/>
              <w:keepNext w:val="0"/>
              <w:keepLines w:val="0"/>
              <w:rPr>
                <w:rFonts w:cs="Arial"/>
              </w:rPr>
            </w:pPr>
          </w:p>
        </w:tc>
      </w:tr>
      <w:tr w:rsidR="008057B3" w:rsidRPr="005647EB" w14:paraId="7659565A" w14:textId="77777777" w:rsidTr="002570E4">
        <w:trPr>
          <w:cantSplit/>
          <w:jc w:val="center"/>
        </w:trPr>
        <w:tc>
          <w:tcPr>
            <w:tcW w:w="2093" w:type="dxa"/>
            <w:tcBorders>
              <w:left w:val="single" w:sz="4" w:space="0" w:color="auto"/>
              <w:bottom w:val="single" w:sz="4" w:space="0" w:color="auto"/>
            </w:tcBorders>
          </w:tcPr>
          <w:p w14:paraId="0BFD919A"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19C7703A"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Pr>
          <w:p w14:paraId="13292C27" w14:textId="77777777" w:rsidR="008057B3" w:rsidRPr="005647EB" w:rsidRDefault="008057B3" w:rsidP="002570E4">
            <w:pPr>
              <w:pStyle w:val="TAC"/>
              <w:keepNext w:val="0"/>
              <w:keepLines w:val="0"/>
              <w:rPr>
                <w:rFonts w:cs="Arial"/>
              </w:rPr>
            </w:pPr>
          </w:p>
        </w:tc>
        <w:tc>
          <w:tcPr>
            <w:tcW w:w="2489" w:type="dxa"/>
            <w:gridSpan w:val="2"/>
            <w:vMerge/>
          </w:tcPr>
          <w:p w14:paraId="2D8F87CC" w14:textId="77777777" w:rsidR="008057B3" w:rsidRPr="005647EB" w:rsidRDefault="008057B3" w:rsidP="002570E4">
            <w:pPr>
              <w:pStyle w:val="TAC"/>
              <w:keepNext w:val="0"/>
              <w:keepLines w:val="0"/>
              <w:rPr>
                <w:rFonts w:cs="Arial"/>
              </w:rPr>
            </w:pPr>
          </w:p>
        </w:tc>
      </w:tr>
      <w:tr w:rsidR="008057B3" w:rsidRPr="005647EB" w14:paraId="2B41E79D" w14:textId="77777777" w:rsidTr="002570E4">
        <w:trPr>
          <w:cantSplit/>
          <w:jc w:val="center"/>
        </w:trPr>
        <w:tc>
          <w:tcPr>
            <w:tcW w:w="2093" w:type="dxa"/>
            <w:tcBorders>
              <w:left w:val="single" w:sz="4" w:space="0" w:color="auto"/>
              <w:bottom w:val="single" w:sz="4" w:space="0" w:color="auto"/>
            </w:tcBorders>
          </w:tcPr>
          <w:p w14:paraId="5C52B234"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6B8B6A4D"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Pr>
          <w:p w14:paraId="5E79FE03" w14:textId="77777777" w:rsidR="008057B3" w:rsidRPr="005647EB" w:rsidRDefault="008057B3" w:rsidP="002570E4">
            <w:pPr>
              <w:pStyle w:val="TAC"/>
              <w:keepNext w:val="0"/>
              <w:keepLines w:val="0"/>
              <w:rPr>
                <w:rFonts w:cs="Arial"/>
              </w:rPr>
            </w:pPr>
          </w:p>
        </w:tc>
        <w:tc>
          <w:tcPr>
            <w:tcW w:w="2489" w:type="dxa"/>
            <w:gridSpan w:val="2"/>
            <w:vMerge/>
          </w:tcPr>
          <w:p w14:paraId="0912A49E" w14:textId="77777777" w:rsidR="008057B3" w:rsidRPr="005647EB" w:rsidRDefault="008057B3" w:rsidP="002570E4">
            <w:pPr>
              <w:pStyle w:val="TAC"/>
              <w:keepNext w:val="0"/>
              <w:keepLines w:val="0"/>
              <w:rPr>
                <w:rFonts w:cs="Arial"/>
              </w:rPr>
            </w:pPr>
          </w:p>
        </w:tc>
      </w:tr>
      <w:tr w:rsidR="008057B3" w:rsidRPr="005647EB" w14:paraId="1ACBE5F1" w14:textId="77777777" w:rsidTr="002570E4">
        <w:trPr>
          <w:cantSplit/>
          <w:jc w:val="center"/>
        </w:trPr>
        <w:tc>
          <w:tcPr>
            <w:tcW w:w="2093" w:type="dxa"/>
            <w:tcBorders>
              <w:left w:val="single" w:sz="4" w:space="0" w:color="auto"/>
              <w:bottom w:val="single" w:sz="4" w:space="0" w:color="auto"/>
            </w:tcBorders>
          </w:tcPr>
          <w:p w14:paraId="1A5F3DF1" w14:textId="77777777" w:rsidR="008057B3" w:rsidRPr="005647EB" w:rsidRDefault="008057B3" w:rsidP="002570E4">
            <w:pPr>
              <w:pStyle w:val="TAL"/>
              <w:keepNext w:val="0"/>
              <w:keepLines w:val="0"/>
              <w:rPr>
                <w:rFonts w:cs="Arial"/>
              </w:rPr>
            </w:pPr>
            <w:r w:rsidRPr="005647EB">
              <w:rPr>
                <w:rFonts w:cs="Arial"/>
              </w:rPr>
              <w:t>PDSCH_RA</w:t>
            </w:r>
          </w:p>
        </w:tc>
        <w:tc>
          <w:tcPr>
            <w:tcW w:w="1276" w:type="dxa"/>
            <w:tcBorders>
              <w:bottom w:val="single" w:sz="4" w:space="0" w:color="auto"/>
            </w:tcBorders>
          </w:tcPr>
          <w:p w14:paraId="52D7FA1A"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Pr>
          <w:p w14:paraId="42A29016" w14:textId="77777777" w:rsidR="008057B3" w:rsidRPr="005647EB" w:rsidRDefault="008057B3" w:rsidP="002570E4">
            <w:pPr>
              <w:pStyle w:val="TAC"/>
              <w:keepNext w:val="0"/>
              <w:keepLines w:val="0"/>
              <w:rPr>
                <w:rFonts w:cs="Arial"/>
              </w:rPr>
            </w:pPr>
          </w:p>
        </w:tc>
        <w:tc>
          <w:tcPr>
            <w:tcW w:w="2489" w:type="dxa"/>
            <w:gridSpan w:val="2"/>
            <w:vMerge/>
          </w:tcPr>
          <w:p w14:paraId="717E7142" w14:textId="77777777" w:rsidR="008057B3" w:rsidRPr="005647EB" w:rsidRDefault="008057B3" w:rsidP="002570E4">
            <w:pPr>
              <w:pStyle w:val="TAC"/>
              <w:keepNext w:val="0"/>
              <w:keepLines w:val="0"/>
              <w:rPr>
                <w:rFonts w:cs="Arial"/>
              </w:rPr>
            </w:pPr>
          </w:p>
        </w:tc>
      </w:tr>
      <w:tr w:rsidR="008057B3" w:rsidRPr="005647EB" w14:paraId="2741A7FF" w14:textId="77777777" w:rsidTr="002570E4">
        <w:trPr>
          <w:cantSplit/>
          <w:jc w:val="center"/>
        </w:trPr>
        <w:tc>
          <w:tcPr>
            <w:tcW w:w="2093" w:type="dxa"/>
            <w:tcBorders>
              <w:left w:val="single" w:sz="4" w:space="0" w:color="auto"/>
              <w:bottom w:val="single" w:sz="4" w:space="0" w:color="auto"/>
            </w:tcBorders>
          </w:tcPr>
          <w:p w14:paraId="1B4116DC" w14:textId="77777777" w:rsidR="008057B3" w:rsidRPr="005647EB" w:rsidRDefault="008057B3" w:rsidP="002570E4">
            <w:pPr>
              <w:pStyle w:val="TAL"/>
              <w:keepNext w:val="0"/>
              <w:keepLines w:val="0"/>
              <w:rPr>
                <w:rFonts w:cs="Arial"/>
              </w:rPr>
            </w:pPr>
            <w:r w:rsidRPr="005647EB">
              <w:rPr>
                <w:rFonts w:cs="Arial"/>
              </w:rPr>
              <w:t>PDSCH_RB</w:t>
            </w:r>
          </w:p>
        </w:tc>
        <w:tc>
          <w:tcPr>
            <w:tcW w:w="1276" w:type="dxa"/>
            <w:tcBorders>
              <w:bottom w:val="single" w:sz="4" w:space="0" w:color="auto"/>
            </w:tcBorders>
          </w:tcPr>
          <w:p w14:paraId="2B16B444"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Pr>
          <w:p w14:paraId="210E4CFA" w14:textId="77777777" w:rsidR="008057B3" w:rsidRPr="005647EB" w:rsidRDefault="008057B3" w:rsidP="002570E4">
            <w:pPr>
              <w:pStyle w:val="TAC"/>
              <w:keepNext w:val="0"/>
              <w:keepLines w:val="0"/>
              <w:rPr>
                <w:rFonts w:cs="Arial"/>
              </w:rPr>
            </w:pPr>
          </w:p>
        </w:tc>
        <w:tc>
          <w:tcPr>
            <w:tcW w:w="2489" w:type="dxa"/>
            <w:gridSpan w:val="2"/>
            <w:vMerge/>
          </w:tcPr>
          <w:p w14:paraId="3CABD61B" w14:textId="77777777" w:rsidR="008057B3" w:rsidRPr="005647EB" w:rsidRDefault="008057B3" w:rsidP="002570E4">
            <w:pPr>
              <w:pStyle w:val="TAC"/>
              <w:keepNext w:val="0"/>
              <w:keepLines w:val="0"/>
              <w:rPr>
                <w:rFonts w:cs="Arial"/>
              </w:rPr>
            </w:pPr>
          </w:p>
        </w:tc>
      </w:tr>
      <w:tr w:rsidR="008057B3" w:rsidRPr="005647EB" w14:paraId="31534600" w14:textId="77777777" w:rsidTr="002570E4">
        <w:trPr>
          <w:cantSplit/>
          <w:jc w:val="center"/>
        </w:trPr>
        <w:tc>
          <w:tcPr>
            <w:tcW w:w="2093" w:type="dxa"/>
            <w:tcBorders>
              <w:left w:val="single" w:sz="4" w:space="0" w:color="auto"/>
              <w:bottom w:val="single" w:sz="4" w:space="0" w:color="auto"/>
            </w:tcBorders>
            <w:vAlign w:val="center"/>
          </w:tcPr>
          <w:p w14:paraId="1CD6A17A" w14:textId="1DA75424" w:rsidR="008057B3" w:rsidRPr="005647EB" w:rsidRDefault="008057B3"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276" w:type="dxa"/>
            <w:tcBorders>
              <w:bottom w:val="single" w:sz="4" w:space="0" w:color="auto"/>
            </w:tcBorders>
          </w:tcPr>
          <w:p w14:paraId="70FD95DE"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Pr>
          <w:p w14:paraId="4B6B499A" w14:textId="77777777" w:rsidR="008057B3" w:rsidRPr="005647EB" w:rsidRDefault="008057B3" w:rsidP="002570E4">
            <w:pPr>
              <w:pStyle w:val="TAC"/>
              <w:keepNext w:val="0"/>
              <w:keepLines w:val="0"/>
              <w:rPr>
                <w:rFonts w:cs="Arial"/>
              </w:rPr>
            </w:pPr>
          </w:p>
        </w:tc>
        <w:tc>
          <w:tcPr>
            <w:tcW w:w="2489" w:type="dxa"/>
            <w:gridSpan w:val="2"/>
            <w:vMerge/>
          </w:tcPr>
          <w:p w14:paraId="6DF37EC5" w14:textId="77777777" w:rsidR="008057B3" w:rsidRPr="005647EB" w:rsidRDefault="008057B3" w:rsidP="002570E4">
            <w:pPr>
              <w:pStyle w:val="TAC"/>
              <w:keepNext w:val="0"/>
              <w:keepLines w:val="0"/>
              <w:rPr>
                <w:rFonts w:cs="Arial"/>
              </w:rPr>
            </w:pPr>
          </w:p>
        </w:tc>
      </w:tr>
      <w:tr w:rsidR="008057B3" w:rsidRPr="005647EB" w14:paraId="7E835552" w14:textId="77777777" w:rsidTr="002570E4">
        <w:trPr>
          <w:cantSplit/>
          <w:jc w:val="center"/>
        </w:trPr>
        <w:tc>
          <w:tcPr>
            <w:tcW w:w="2093" w:type="dxa"/>
            <w:tcBorders>
              <w:left w:val="single" w:sz="4" w:space="0" w:color="auto"/>
              <w:bottom w:val="single" w:sz="4" w:space="0" w:color="auto"/>
            </w:tcBorders>
            <w:vAlign w:val="center"/>
          </w:tcPr>
          <w:p w14:paraId="62B14058" w14:textId="01F21B98" w:rsidR="008057B3" w:rsidRPr="005647EB" w:rsidRDefault="008057B3"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276" w:type="dxa"/>
            <w:tcBorders>
              <w:bottom w:val="single" w:sz="4" w:space="0" w:color="auto"/>
            </w:tcBorders>
          </w:tcPr>
          <w:p w14:paraId="44FE61B6"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Borders>
              <w:bottom w:val="single" w:sz="4" w:space="0" w:color="auto"/>
            </w:tcBorders>
          </w:tcPr>
          <w:p w14:paraId="6DF7529D" w14:textId="77777777" w:rsidR="008057B3" w:rsidRPr="005647EB" w:rsidRDefault="008057B3" w:rsidP="002570E4">
            <w:pPr>
              <w:pStyle w:val="TAC"/>
              <w:keepNext w:val="0"/>
              <w:keepLines w:val="0"/>
              <w:rPr>
                <w:rFonts w:cs="Arial"/>
              </w:rPr>
            </w:pPr>
          </w:p>
        </w:tc>
        <w:tc>
          <w:tcPr>
            <w:tcW w:w="2489" w:type="dxa"/>
            <w:gridSpan w:val="2"/>
            <w:vMerge/>
            <w:tcBorders>
              <w:bottom w:val="single" w:sz="4" w:space="0" w:color="auto"/>
            </w:tcBorders>
          </w:tcPr>
          <w:p w14:paraId="44294686" w14:textId="77777777" w:rsidR="008057B3" w:rsidRPr="005647EB" w:rsidRDefault="008057B3" w:rsidP="002570E4">
            <w:pPr>
              <w:pStyle w:val="TAC"/>
              <w:keepNext w:val="0"/>
              <w:keepLines w:val="0"/>
              <w:rPr>
                <w:rFonts w:cs="Arial"/>
              </w:rPr>
            </w:pPr>
          </w:p>
        </w:tc>
      </w:tr>
      <w:tr w:rsidR="008057B3" w:rsidRPr="005647EB" w14:paraId="7C959142" w14:textId="77777777" w:rsidTr="002570E4">
        <w:trPr>
          <w:cantSplit/>
          <w:jc w:val="center"/>
        </w:trPr>
        <w:tc>
          <w:tcPr>
            <w:tcW w:w="2093" w:type="dxa"/>
          </w:tcPr>
          <w:p w14:paraId="0F6D3868" w14:textId="7BEC5CE3" w:rsidR="008057B3" w:rsidRPr="005647EB" w:rsidRDefault="008057B3" w:rsidP="002570E4">
            <w:pPr>
              <w:pStyle w:val="TAL"/>
              <w:keepNext w:val="0"/>
              <w:keepLines w:val="0"/>
              <w:rPr>
                <w:rFonts w:cs="Arial"/>
                <w:lang w:eastAsia="zh-CN"/>
              </w:rPr>
            </w:pPr>
            <w:r w:rsidRPr="005647EB">
              <w:rPr>
                <w:rFonts w:cs="v4.2.0"/>
                <w:position w:val="-12"/>
              </w:rPr>
              <w:object w:dxaOrig="400" w:dyaOrig="360" w14:anchorId="6D80B9D5">
                <v:shape id="_x0000_i1134" type="#_x0000_t75" style="width:20.5pt;height:20.5pt" o:ole="" fillcolor="window">
                  <v:imagedata r:id="rId10" o:title=""/>
                </v:shape>
                <o:OLEObject Type="Embed" ProgID="Equation.3" ShapeID="_x0000_i1134" DrawAspect="Content" ObjectID="_1781977701" r:id="rId142"/>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276" w:type="dxa"/>
          </w:tcPr>
          <w:p w14:paraId="6C19ACF2" w14:textId="652B0F1D" w:rsidR="008057B3" w:rsidRPr="005647EB" w:rsidRDefault="008057B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2523" w:type="dxa"/>
            <w:gridSpan w:val="2"/>
          </w:tcPr>
          <w:p w14:paraId="300C9E7A" w14:textId="77777777" w:rsidR="008057B3" w:rsidRPr="005647EB" w:rsidRDefault="008057B3" w:rsidP="002570E4">
            <w:pPr>
              <w:pStyle w:val="TAC"/>
              <w:keepNext w:val="0"/>
              <w:keepLines w:val="0"/>
              <w:rPr>
                <w:rFonts w:cs="Arial"/>
              </w:rPr>
            </w:pPr>
            <w:r w:rsidRPr="005647EB">
              <w:rPr>
                <w:rFonts w:cs="Arial"/>
              </w:rPr>
              <w:t>-98</w:t>
            </w:r>
          </w:p>
        </w:tc>
        <w:tc>
          <w:tcPr>
            <w:tcW w:w="2489" w:type="dxa"/>
            <w:gridSpan w:val="2"/>
          </w:tcPr>
          <w:p w14:paraId="6F286AC9" w14:textId="77777777" w:rsidR="008057B3" w:rsidRPr="005647EB" w:rsidRDefault="008057B3" w:rsidP="002570E4">
            <w:pPr>
              <w:pStyle w:val="TAC"/>
              <w:keepNext w:val="0"/>
              <w:keepLines w:val="0"/>
              <w:rPr>
                <w:rFonts w:cs="Arial"/>
                <w:lang w:eastAsia="zh-CN"/>
              </w:rPr>
            </w:pPr>
            <w:r w:rsidRPr="005647EB">
              <w:rPr>
                <w:rFonts w:cs="Arial"/>
                <w:lang w:eastAsia="zh-CN"/>
              </w:rPr>
              <w:t>-98</w:t>
            </w:r>
          </w:p>
        </w:tc>
      </w:tr>
      <w:tr w:rsidR="002A01D9" w:rsidRPr="005647EB" w14:paraId="46FBE0C0" w14:textId="77777777" w:rsidTr="002570E4">
        <w:trPr>
          <w:cantSplit/>
          <w:jc w:val="center"/>
        </w:trPr>
        <w:tc>
          <w:tcPr>
            <w:tcW w:w="2093" w:type="dxa"/>
          </w:tcPr>
          <w:p w14:paraId="10F29514" w14:textId="77777777" w:rsidR="002A01D9" w:rsidRPr="005647EB" w:rsidRDefault="002A01D9" w:rsidP="002570E4">
            <w:pPr>
              <w:pStyle w:val="TAL"/>
              <w:keepNext w:val="0"/>
              <w:keepLines w:val="0"/>
              <w:rPr>
                <w:rFonts w:cs="Arial"/>
              </w:rPr>
            </w:pPr>
            <w:r w:rsidRPr="005647EB">
              <w:rPr>
                <w:rFonts w:cs="v4.2.0"/>
                <w:position w:val="-12"/>
              </w:rPr>
              <w:object w:dxaOrig="800" w:dyaOrig="380" w14:anchorId="7E661FE7">
                <v:shape id="_x0000_i1135" type="#_x0000_t75" style="width:36pt;height:14.5pt" o:ole="" fillcolor="window">
                  <v:imagedata r:id="rId14" o:title=""/>
                </v:shape>
                <o:OLEObject Type="Embed" ProgID="Equation.3" ShapeID="_x0000_i1135" DrawAspect="Content" ObjectID="_1781977702" r:id="rId143"/>
              </w:object>
            </w:r>
          </w:p>
        </w:tc>
        <w:tc>
          <w:tcPr>
            <w:tcW w:w="1276" w:type="dxa"/>
          </w:tcPr>
          <w:p w14:paraId="454DDCBC" w14:textId="77777777" w:rsidR="002A01D9" w:rsidRPr="005647EB" w:rsidRDefault="002A01D9" w:rsidP="002570E4">
            <w:pPr>
              <w:pStyle w:val="TAC"/>
              <w:keepNext w:val="0"/>
              <w:keepLines w:val="0"/>
              <w:rPr>
                <w:rFonts w:cs="Arial"/>
              </w:rPr>
            </w:pPr>
            <w:r w:rsidRPr="005647EB">
              <w:rPr>
                <w:rFonts w:cs="v4.2.0"/>
              </w:rPr>
              <w:t>dB</w:t>
            </w:r>
          </w:p>
        </w:tc>
        <w:tc>
          <w:tcPr>
            <w:tcW w:w="1275" w:type="dxa"/>
          </w:tcPr>
          <w:p w14:paraId="5719E22D" w14:textId="77777777" w:rsidR="002A01D9" w:rsidRPr="005647EB" w:rsidDel="004B51DC" w:rsidRDefault="002A01D9" w:rsidP="002570E4">
            <w:pPr>
              <w:pStyle w:val="TAC"/>
              <w:keepNext w:val="0"/>
              <w:keepLines w:val="0"/>
              <w:rPr>
                <w:rFonts w:cs="Arial"/>
              </w:rPr>
            </w:pPr>
            <w:r w:rsidRPr="005647EB">
              <w:rPr>
                <w:rFonts w:cs="v4.2.0"/>
              </w:rPr>
              <w:t>4</w:t>
            </w:r>
          </w:p>
        </w:tc>
        <w:tc>
          <w:tcPr>
            <w:tcW w:w="1248" w:type="dxa"/>
          </w:tcPr>
          <w:p w14:paraId="1706B5F0" w14:textId="77777777" w:rsidR="002A01D9" w:rsidRPr="005647EB" w:rsidDel="004B51DC" w:rsidRDefault="002A01D9" w:rsidP="002570E4">
            <w:pPr>
              <w:pStyle w:val="TAC"/>
              <w:keepNext w:val="0"/>
              <w:keepLines w:val="0"/>
              <w:rPr>
                <w:rFonts w:cs="Arial"/>
              </w:rPr>
            </w:pPr>
            <w:r w:rsidRPr="005647EB">
              <w:rPr>
                <w:rFonts w:cs="v4.2.0"/>
              </w:rPr>
              <w:t>4</w:t>
            </w:r>
          </w:p>
        </w:tc>
        <w:tc>
          <w:tcPr>
            <w:tcW w:w="1137" w:type="dxa"/>
          </w:tcPr>
          <w:p w14:paraId="777E66A4" w14:textId="77777777" w:rsidR="002A01D9" w:rsidRPr="005647EB" w:rsidDel="00B36E6D" w:rsidRDefault="002A01D9" w:rsidP="002570E4">
            <w:pPr>
              <w:pStyle w:val="TAC"/>
              <w:keepNext w:val="0"/>
              <w:keepLines w:val="0"/>
              <w:rPr>
                <w:rFonts w:cs="Arial"/>
              </w:rPr>
            </w:pPr>
            <w:r w:rsidRPr="005647EB">
              <w:rPr>
                <w:rFonts w:cs="v4.2.0"/>
              </w:rPr>
              <w:t>-Infinity</w:t>
            </w:r>
          </w:p>
        </w:tc>
        <w:tc>
          <w:tcPr>
            <w:tcW w:w="1352" w:type="dxa"/>
          </w:tcPr>
          <w:p w14:paraId="47349318" w14:textId="77777777" w:rsidR="002A01D9" w:rsidRPr="005647EB" w:rsidDel="004B51DC" w:rsidRDefault="002A01D9" w:rsidP="002570E4">
            <w:pPr>
              <w:pStyle w:val="TAC"/>
              <w:keepNext w:val="0"/>
              <w:keepLines w:val="0"/>
              <w:rPr>
                <w:rFonts w:cs="Arial"/>
              </w:rPr>
            </w:pPr>
            <w:r w:rsidRPr="005647EB">
              <w:rPr>
                <w:rFonts w:cs="v4.2.0"/>
              </w:rPr>
              <w:t>8.65</w:t>
            </w:r>
          </w:p>
        </w:tc>
      </w:tr>
      <w:tr w:rsidR="002A01D9" w:rsidRPr="005647EB" w14:paraId="391CFFC1" w14:textId="77777777" w:rsidTr="002570E4">
        <w:trPr>
          <w:cantSplit/>
          <w:jc w:val="center"/>
        </w:trPr>
        <w:tc>
          <w:tcPr>
            <w:tcW w:w="2093" w:type="dxa"/>
          </w:tcPr>
          <w:p w14:paraId="47EA0835" w14:textId="763AEBF2" w:rsidR="002A01D9" w:rsidRPr="005647EB" w:rsidRDefault="002A01D9" w:rsidP="002570E4">
            <w:pPr>
              <w:pStyle w:val="TAL"/>
              <w:keepNext w:val="0"/>
              <w:keepLines w:val="0"/>
              <w:rPr>
                <w:rFonts w:cs="Arial"/>
              </w:rPr>
            </w:pPr>
            <w:r w:rsidRPr="005647EB">
              <w:rPr>
                <w:rFonts w:cs="v4.2.0"/>
                <w:position w:val="-12"/>
              </w:rPr>
              <w:object w:dxaOrig="620" w:dyaOrig="380" w14:anchorId="2EE2E71E">
                <v:shape id="_x0000_i1136" type="#_x0000_t75" style="width:28.5pt;height:14.5pt" o:ole="" fillcolor="window">
                  <v:imagedata r:id="rId12" o:title=""/>
                </v:shape>
                <o:OLEObject Type="Embed" ProgID="Equation.3" ShapeID="_x0000_i1136" DrawAspect="Content" ObjectID="_1781977703" r:id="rId144"/>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7849A6A7" w14:textId="77777777" w:rsidR="002A01D9" w:rsidRPr="005647EB" w:rsidRDefault="002A01D9" w:rsidP="002570E4">
            <w:pPr>
              <w:pStyle w:val="TAC"/>
              <w:keepNext w:val="0"/>
              <w:keepLines w:val="0"/>
              <w:rPr>
                <w:rFonts w:cs="Arial"/>
              </w:rPr>
            </w:pPr>
            <w:r w:rsidRPr="005647EB">
              <w:rPr>
                <w:rFonts w:cs="v4.2.0"/>
              </w:rPr>
              <w:t>dB</w:t>
            </w:r>
          </w:p>
        </w:tc>
        <w:tc>
          <w:tcPr>
            <w:tcW w:w="1275" w:type="dxa"/>
          </w:tcPr>
          <w:p w14:paraId="3C8B46DC" w14:textId="77777777" w:rsidR="002A01D9" w:rsidRPr="005647EB" w:rsidDel="004B51DC" w:rsidRDefault="002A01D9" w:rsidP="002570E4">
            <w:pPr>
              <w:pStyle w:val="TAC"/>
              <w:keepNext w:val="0"/>
              <w:keepLines w:val="0"/>
              <w:rPr>
                <w:rFonts w:cs="Arial"/>
              </w:rPr>
            </w:pPr>
            <w:r w:rsidRPr="005647EB">
              <w:rPr>
                <w:rFonts w:cs="v4.2.0"/>
              </w:rPr>
              <w:t>4</w:t>
            </w:r>
          </w:p>
        </w:tc>
        <w:tc>
          <w:tcPr>
            <w:tcW w:w="1248" w:type="dxa"/>
          </w:tcPr>
          <w:p w14:paraId="462A38DE" w14:textId="77777777" w:rsidR="002A01D9" w:rsidRPr="005647EB" w:rsidDel="004B51DC" w:rsidRDefault="002A01D9" w:rsidP="002570E4">
            <w:pPr>
              <w:pStyle w:val="TAC"/>
              <w:keepNext w:val="0"/>
              <w:keepLines w:val="0"/>
              <w:rPr>
                <w:rFonts w:cs="Arial"/>
              </w:rPr>
            </w:pPr>
            <w:r w:rsidRPr="005647EB">
              <w:rPr>
                <w:rFonts w:cs="Arial"/>
              </w:rPr>
              <w:t>4</w:t>
            </w:r>
          </w:p>
        </w:tc>
        <w:tc>
          <w:tcPr>
            <w:tcW w:w="1137" w:type="dxa"/>
          </w:tcPr>
          <w:p w14:paraId="5CD47969" w14:textId="77777777" w:rsidR="002A01D9" w:rsidRPr="005647EB" w:rsidDel="00B36E6D" w:rsidRDefault="002A01D9" w:rsidP="002570E4">
            <w:pPr>
              <w:pStyle w:val="TAC"/>
              <w:keepNext w:val="0"/>
              <w:keepLines w:val="0"/>
              <w:rPr>
                <w:rFonts w:cs="Arial"/>
              </w:rPr>
            </w:pPr>
            <w:r w:rsidRPr="005647EB">
              <w:rPr>
                <w:rFonts w:cs="v4.2.0"/>
              </w:rPr>
              <w:t>-Infinity</w:t>
            </w:r>
          </w:p>
        </w:tc>
        <w:tc>
          <w:tcPr>
            <w:tcW w:w="1352" w:type="dxa"/>
          </w:tcPr>
          <w:p w14:paraId="5E428609" w14:textId="77777777" w:rsidR="002A01D9" w:rsidRPr="005647EB" w:rsidDel="004B51DC" w:rsidRDefault="002A01D9" w:rsidP="002570E4">
            <w:pPr>
              <w:pStyle w:val="TAC"/>
              <w:keepNext w:val="0"/>
              <w:keepLines w:val="0"/>
              <w:rPr>
                <w:rFonts w:cs="Arial"/>
              </w:rPr>
            </w:pPr>
            <w:r w:rsidRPr="005647EB">
              <w:rPr>
                <w:rFonts w:cs="v4.2.0"/>
              </w:rPr>
              <w:t>8.65</w:t>
            </w:r>
          </w:p>
        </w:tc>
      </w:tr>
      <w:tr w:rsidR="002A01D9" w:rsidRPr="005647EB" w14:paraId="68D18E40" w14:textId="77777777" w:rsidTr="002570E4">
        <w:trPr>
          <w:cantSplit/>
          <w:jc w:val="center"/>
        </w:trPr>
        <w:tc>
          <w:tcPr>
            <w:tcW w:w="2093" w:type="dxa"/>
          </w:tcPr>
          <w:p w14:paraId="288C6BF4" w14:textId="63D56F22" w:rsidR="002A01D9" w:rsidRPr="005647EB" w:rsidRDefault="002A01D9" w:rsidP="002570E4">
            <w:pPr>
              <w:pStyle w:val="TAL"/>
              <w:keepNext w:val="0"/>
              <w:keepLines w:val="0"/>
              <w:rPr>
                <w:rFonts w:cs="Arial"/>
                <w:lang w:eastAsia="zh-CN"/>
              </w:rPr>
            </w:pPr>
            <w:r w:rsidRPr="005647EB">
              <w:rPr>
                <w:rFonts w:cs="v4.2.0"/>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2E162524" w14:textId="657027E7" w:rsidR="002A01D9" w:rsidRPr="005647EB" w:rsidRDefault="002A01D9"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229BA415" w14:textId="77777777" w:rsidR="002A01D9" w:rsidRPr="005647EB" w:rsidRDefault="002A01D9" w:rsidP="002570E4">
            <w:pPr>
              <w:pStyle w:val="TAC"/>
              <w:keepNext w:val="0"/>
              <w:keepLines w:val="0"/>
              <w:rPr>
                <w:rFonts w:cs="Arial"/>
              </w:rPr>
            </w:pPr>
            <w:r w:rsidRPr="005647EB">
              <w:rPr>
                <w:rFonts w:cs="v4.2.0"/>
              </w:rPr>
              <w:t>-94</w:t>
            </w:r>
          </w:p>
        </w:tc>
        <w:tc>
          <w:tcPr>
            <w:tcW w:w="1248" w:type="dxa"/>
          </w:tcPr>
          <w:p w14:paraId="47F2707A" w14:textId="77777777" w:rsidR="002A01D9" w:rsidRPr="005647EB" w:rsidRDefault="002A01D9" w:rsidP="002570E4">
            <w:pPr>
              <w:pStyle w:val="TAC"/>
              <w:keepNext w:val="0"/>
              <w:keepLines w:val="0"/>
              <w:rPr>
                <w:rFonts w:cs="Arial"/>
              </w:rPr>
            </w:pPr>
            <w:r w:rsidRPr="005647EB">
              <w:rPr>
                <w:rFonts w:cs="v4.2.0"/>
              </w:rPr>
              <w:t>-94</w:t>
            </w:r>
          </w:p>
        </w:tc>
        <w:tc>
          <w:tcPr>
            <w:tcW w:w="1137" w:type="dxa"/>
          </w:tcPr>
          <w:p w14:paraId="3AD1D0A9" w14:textId="77777777" w:rsidR="002A01D9" w:rsidRPr="005647EB" w:rsidRDefault="002A01D9" w:rsidP="002570E4">
            <w:pPr>
              <w:pStyle w:val="TAC"/>
              <w:keepNext w:val="0"/>
              <w:keepLines w:val="0"/>
              <w:rPr>
                <w:rFonts w:cs="Arial"/>
              </w:rPr>
            </w:pPr>
            <w:r w:rsidRPr="005647EB">
              <w:rPr>
                <w:rFonts w:cs="v4.2.0"/>
              </w:rPr>
              <w:t>-Infinity</w:t>
            </w:r>
          </w:p>
        </w:tc>
        <w:tc>
          <w:tcPr>
            <w:tcW w:w="1352" w:type="dxa"/>
          </w:tcPr>
          <w:p w14:paraId="1E3EC328" w14:textId="77777777" w:rsidR="002A01D9" w:rsidRPr="005647EB" w:rsidRDefault="002A01D9" w:rsidP="002570E4">
            <w:pPr>
              <w:pStyle w:val="TAC"/>
              <w:keepNext w:val="0"/>
              <w:keepLines w:val="0"/>
              <w:rPr>
                <w:rFonts w:cs="Arial"/>
              </w:rPr>
            </w:pPr>
            <w:r w:rsidRPr="005647EB">
              <w:rPr>
                <w:rFonts w:cs="v4.2.0"/>
              </w:rPr>
              <w:t>-89.35</w:t>
            </w:r>
          </w:p>
        </w:tc>
      </w:tr>
      <w:tr w:rsidR="002A01D9" w:rsidRPr="005647EB" w14:paraId="776A8D55" w14:textId="77777777" w:rsidTr="002570E4">
        <w:trPr>
          <w:cantSplit/>
          <w:jc w:val="center"/>
        </w:trPr>
        <w:tc>
          <w:tcPr>
            <w:tcW w:w="2093" w:type="dxa"/>
          </w:tcPr>
          <w:p w14:paraId="4A4B1A58" w14:textId="125B2FCA" w:rsidR="002A01D9" w:rsidRPr="005647EB" w:rsidRDefault="002A01D9"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3E3E8DCA" w14:textId="287A165C" w:rsidR="002A01D9" w:rsidRPr="005647EB" w:rsidRDefault="002A01D9"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00D266D6" w14:textId="77777777" w:rsidR="002A01D9" w:rsidRPr="005647EB" w:rsidDel="004B51DC" w:rsidRDefault="002A01D9" w:rsidP="002570E4">
            <w:pPr>
              <w:pStyle w:val="TAC"/>
              <w:keepNext w:val="0"/>
              <w:keepLines w:val="0"/>
              <w:rPr>
                <w:rFonts w:cs="Arial"/>
              </w:rPr>
            </w:pPr>
            <w:r w:rsidRPr="005647EB">
              <w:rPr>
                <w:rFonts w:cs="v4.2.0"/>
              </w:rPr>
              <w:t>-94</w:t>
            </w:r>
          </w:p>
        </w:tc>
        <w:tc>
          <w:tcPr>
            <w:tcW w:w="1248" w:type="dxa"/>
          </w:tcPr>
          <w:p w14:paraId="22BFDB2A" w14:textId="77777777" w:rsidR="002A01D9" w:rsidRPr="005647EB" w:rsidRDefault="002A01D9" w:rsidP="002570E4">
            <w:pPr>
              <w:pStyle w:val="TAC"/>
              <w:keepNext w:val="0"/>
              <w:keepLines w:val="0"/>
              <w:rPr>
                <w:rFonts w:cs="Arial"/>
              </w:rPr>
            </w:pPr>
            <w:r w:rsidRPr="005647EB">
              <w:rPr>
                <w:rFonts w:cs="v4.2.0"/>
              </w:rPr>
              <w:t>-94</w:t>
            </w:r>
          </w:p>
        </w:tc>
        <w:tc>
          <w:tcPr>
            <w:tcW w:w="1137" w:type="dxa"/>
          </w:tcPr>
          <w:p w14:paraId="35478F4F" w14:textId="77777777" w:rsidR="002A01D9" w:rsidRPr="005647EB" w:rsidRDefault="002A01D9" w:rsidP="002570E4">
            <w:pPr>
              <w:pStyle w:val="TAC"/>
              <w:keepNext w:val="0"/>
              <w:keepLines w:val="0"/>
              <w:rPr>
                <w:rFonts w:cs="Arial"/>
              </w:rPr>
            </w:pPr>
            <w:r w:rsidRPr="005647EB">
              <w:rPr>
                <w:rFonts w:cs="v4.2.0"/>
              </w:rPr>
              <w:t>-Infinity</w:t>
            </w:r>
          </w:p>
        </w:tc>
        <w:tc>
          <w:tcPr>
            <w:tcW w:w="1352" w:type="dxa"/>
          </w:tcPr>
          <w:p w14:paraId="15519FC2" w14:textId="77777777" w:rsidR="002A01D9" w:rsidRPr="005647EB" w:rsidRDefault="002A01D9" w:rsidP="002570E4">
            <w:pPr>
              <w:pStyle w:val="TAC"/>
              <w:keepNext w:val="0"/>
              <w:keepLines w:val="0"/>
              <w:rPr>
                <w:rFonts w:cs="Arial"/>
              </w:rPr>
            </w:pPr>
            <w:r w:rsidRPr="005647EB">
              <w:rPr>
                <w:rFonts w:cs="v4.2.0"/>
              </w:rPr>
              <w:t>-89.35</w:t>
            </w:r>
          </w:p>
        </w:tc>
      </w:tr>
      <w:tr w:rsidR="002A01D9" w:rsidRPr="005647EB" w14:paraId="679F1DC8" w14:textId="77777777" w:rsidTr="002570E4">
        <w:trPr>
          <w:cantSplit/>
          <w:jc w:val="center"/>
        </w:trPr>
        <w:tc>
          <w:tcPr>
            <w:tcW w:w="2093" w:type="dxa"/>
          </w:tcPr>
          <w:p w14:paraId="4DBCF2BF" w14:textId="40DB395B" w:rsidR="002A01D9" w:rsidRPr="005647EB" w:rsidRDefault="002A01D9" w:rsidP="002570E4">
            <w:pPr>
              <w:pStyle w:val="TAL"/>
              <w:keepNext w:val="0"/>
              <w:keepLines w:val="0"/>
              <w:rPr>
                <w:rFonts w:cs="Arial"/>
                <w:lang w:eastAsia="zh-CN"/>
              </w:rPr>
            </w:pPr>
            <w:r w:rsidRPr="005647EB">
              <w:rPr>
                <w:rFonts w:cs="Arial"/>
                <w:lang w:eastAsia="zh-CN"/>
              </w:rPr>
              <w:t>Io</w:t>
            </w:r>
            <w:r w:rsidR="002570E4" w:rsidRPr="005647EB">
              <w:rPr>
                <w:rFonts w:cs="Arial"/>
                <w:vertAlign w:val="superscript"/>
                <w:lang w:eastAsia="zh-CN"/>
              </w:rPr>
              <w:t xml:space="preserve"> </w:t>
            </w:r>
            <w:r w:rsidRPr="005647EB">
              <w:rPr>
                <w:rFonts w:cs="Arial"/>
                <w:vertAlign w:val="superscript"/>
                <w:lang w:eastAsia="zh-CN"/>
              </w:rPr>
              <w:t>Note</w:t>
            </w:r>
            <w:r w:rsidR="002570E4" w:rsidRPr="005647EB">
              <w:rPr>
                <w:rFonts w:cs="Arial"/>
                <w:vertAlign w:val="superscript"/>
                <w:lang w:eastAsia="zh-CN"/>
              </w:rPr>
              <w:t xml:space="preserve"> </w:t>
            </w:r>
            <w:r w:rsidRPr="005647EB">
              <w:rPr>
                <w:rFonts w:cs="Arial"/>
                <w:vertAlign w:val="superscript"/>
                <w:lang w:eastAsia="zh-CN"/>
              </w:rPr>
              <w:t>3</w:t>
            </w:r>
          </w:p>
        </w:tc>
        <w:tc>
          <w:tcPr>
            <w:tcW w:w="1276" w:type="dxa"/>
          </w:tcPr>
          <w:p w14:paraId="64B96B2B" w14:textId="77777777" w:rsidR="002A01D9" w:rsidRPr="005647EB" w:rsidRDefault="002A01D9" w:rsidP="002570E4">
            <w:pPr>
              <w:pStyle w:val="TAC"/>
              <w:keepNext w:val="0"/>
              <w:keepLines w:val="0"/>
              <w:rPr>
                <w:rFonts w:cs="Arial"/>
                <w:lang w:eastAsia="zh-CN"/>
              </w:rPr>
            </w:pPr>
            <w:r w:rsidRPr="005647EB">
              <w:rPr>
                <w:rFonts w:cs="Arial"/>
                <w:lang w:eastAsia="zh-CN"/>
              </w:rPr>
              <w:t>dBm/9MHz</w:t>
            </w:r>
          </w:p>
        </w:tc>
        <w:tc>
          <w:tcPr>
            <w:tcW w:w="1275" w:type="dxa"/>
          </w:tcPr>
          <w:p w14:paraId="38512C09" w14:textId="77777777" w:rsidR="002A01D9" w:rsidRPr="005647EB" w:rsidRDefault="002A01D9" w:rsidP="002570E4">
            <w:pPr>
              <w:pStyle w:val="TAC"/>
              <w:keepNext w:val="0"/>
              <w:keepLines w:val="0"/>
              <w:rPr>
                <w:rFonts w:cs="Arial"/>
                <w:lang w:eastAsia="zh-CN"/>
              </w:rPr>
            </w:pPr>
            <w:r w:rsidRPr="005647EB">
              <w:rPr>
                <w:rFonts w:cs="Arial"/>
                <w:lang w:eastAsia="zh-CN"/>
              </w:rPr>
              <w:t>-64.76</w:t>
            </w:r>
          </w:p>
        </w:tc>
        <w:tc>
          <w:tcPr>
            <w:tcW w:w="1248" w:type="dxa"/>
          </w:tcPr>
          <w:p w14:paraId="1D131FD3" w14:textId="77777777" w:rsidR="002A01D9" w:rsidRPr="005647EB" w:rsidRDefault="002A01D9" w:rsidP="002570E4">
            <w:pPr>
              <w:pStyle w:val="TAC"/>
              <w:keepNext w:val="0"/>
              <w:keepLines w:val="0"/>
              <w:rPr>
                <w:rFonts w:cs="Arial"/>
                <w:lang w:eastAsia="zh-CN"/>
              </w:rPr>
            </w:pPr>
            <w:r w:rsidRPr="005647EB">
              <w:rPr>
                <w:rFonts w:cs="Arial"/>
                <w:lang w:eastAsia="zh-CN"/>
              </w:rPr>
              <w:t>-64.76</w:t>
            </w:r>
          </w:p>
        </w:tc>
        <w:tc>
          <w:tcPr>
            <w:tcW w:w="1137" w:type="dxa"/>
            <w:vAlign w:val="center"/>
          </w:tcPr>
          <w:p w14:paraId="01B8B13B" w14:textId="77777777" w:rsidR="002A01D9" w:rsidRPr="005647EB" w:rsidRDefault="002A01D9" w:rsidP="002570E4">
            <w:pPr>
              <w:pStyle w:val="TAC"/>
              <w:keepNext w:val="0"/>
              <w:keepLines w:val="0"/>
              <w:rPr>
                <w:rFonts w:cs="v4.2.0"/>
              </w:rPr>
            </w:pPr>
            <w:r w:rsidRPr="005647EB">
              <w:rPr>
                <w:rFonts w:cs="v4.2.0"/>
              </w:rPr>
              <w:t>-Infinity</w:t>
            </w:r>
          </w:p>
        </w:tc>
        <w:tc>
          <w:tcPr>
            <w:tcW w:w="1352" w:type="dxa"/>
            <w:vAlign w:val="center"/>
          </w:tcPr>
          <w:p w14:paraId="2573D42A" w14:textId="77777777" w:rsidR="002A01D9" w:rsidRPr="005647EB" w:rsidRDefault="002A01D9" w:rsidP="002570E4">
            <w:pPr>
              <w:pStyle w:val="TAC"/>
              <w:keepNext w:val="0"/>
              <w:keepLines w:val="0"/>
              <w:rPr>
                <w:rFonts w:cs="v4.2.0"/>
              </w:rPr>
            </w:pPr>
            <w:r w:rsidRPr="005647EB">
              <w:rPr>
                <w:rFonts w:cs="Arial"/>
                <w:lang w:eastAsia="zh-CN"/>
              </w:rPr>
              <w:t>-61.01</w:t>
            </w:r>
          </w:p>
        </w:tc>
      </w:tr>
      <w:tr w:rsidR="008057B3" w:rsidRPr="005647EB" w14:paraId="34722C8F" w14:textId="77777777" w:rsidTr="002570E4">
        <w:trPr>
          <w:cantSplit/>
          <w:jc w:val="center"/>
        </w:trPr>
        <w:tc>
          <w:tcPr>
            <w:tcW w:w="2093" w:type="dxa"/>
          </w:tcPr>
          <w:p w14:paraId="5E468049" w14:textId="4DC9A109" w:rsidR="008057B3" w:rsidRPr="005647EB" w:rsidRDefault="008057B3" w:rsidP="002570E4">
            <w:pPr>
              <w:pStyle w:val="TAL"/>
              <w:keepNext w:val="0"/>
              <w:keepLines w:val="0"/>
              <w:rPr>
                <w:rFonts w:cs="Arial"/>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276" w:type="dxa"/>
          </w:tcPr>
          <w:p w14:paraId="51B4494F" w14:textId="77777777" w:rsidR="008057B3" w:rsidRPr="005647EB" w:rsidRDefault="008057B3" w:rsidP="002570E4">
            <w:pPr>
              <w:pStyle w:val="TAC"/>
              <w:keepNext w:val="0"/>
              <w:keepLines w:val="0"/>
              <w:rPr>
                <w:rFonts w:cs="Arial"/>
              </w:rPr>
            </w:pPr>
          </w:p>
        </w:tc>
        <w:tc>
          <w:tcPr>
            <w:tcW w:w="2523" w:type="dxa"/>
            <w:gridSpan w:val="2"/>
          </w:tcPr>
          <w:p w14:paraId="0C6D3EE8" w14:textId="77777777" w:rsidR="008057B3" w:rsidRPr="005647EB" w:rsidRDefault="008057B3" w:rsidP="002570E4">
            <w:pPr>
              <w:pStyle w:val="TAC"/>
              <w:keepNext w:val="0"/>
              <w:keepLines w:val="0"/>
              <w:rPr>
                <w:rFonts w:cs="Arial"/>
              </w:rPr>
            </w:pPr>
            <w:r w:rsidRPr="005647EB">
              <w:rPr>
                <w:rFonts w:cs="v4.2.0"/>
              </w:rPr>
              <w:t>ETU30</w:t>
            </w:r>
          </w:p>
        </w:tc>
        <w:tc>
          <w:tcPr>
            <w:tcW w:w="2489" w:type="dxa"/>
            <w:gridSpan w:val="2"/>
          </w:tcPr>
          <w:p w14:paraId="561310A3" w14:textId="77777777" w:rsidR="008057B3" w:rsidRPr="005647EB" w:rsidRDefault="008057B3" w:rsidP="002570E4">
            <w:pPr>
              <w:pStyle w:val="TAC"/>
              <w:keepNext w:val="0"/>
              <w:keepLines w:val="0"/>
              <w:rPr>
                <w:rFonts w:cs="Arial"/>
              </w:rPr>
            </w:pPr>
            <w:r w:rsidRPr="005647EB">
              <w:rPr>
                <w:rFonts w:cs="v4.2.0"/>
              </w:rPr>
              <w:t>ETU30</w:t>
            </w:r>
          </w:p>
        </w:tc>
      </w:tr>
      <w:tr w:rsidR="008057B3" w:rsidRPr="005647EB" w14:paraId="1812971E" w14:textId="77777777" w:rsidTr="002570E4">
        <w:trPr>
          <w:cantSplit/>
          <w:jc w:val="center"/>
        </w:trPr>
        <w:tc>
          <w:tcPr>
            <w:tcW w:w="2093" w:type="dxa"/>
          </w:tcPr>
          <w:p w14:paraId="1B2440A5" w14:textId="6138613F" w:rsidR="008057B3" w:rsidRPr="005647EB" w:rsidRDefault="008057B3" w:rsidP="002570E4">
            <w:pPr>
              <w:pStyle w:val="TAL"/>
              <w:keepNext w:val="0"/>
              <w:keepLines w:val="0"/>
              <w:rPr>
                <w:rFonts w:cs="v4.2.0"/>
                <w:lang w:eastAsia="zh-CN"/>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v4.2.0"/>
                <w:lang w:eastAsia="zh-CN"/>
              </w:rPr>
              <w:t xml:space="preserve"> </w:t>
            </w:r>
            <w:r w:rsidRPr="005647EB">
              <w:rPr>
                <w:rFonts w:cs="v4.2.0"/>
                <w:lang w:eastAsia="zh-CN"/>
              </w:rPr>
              <w:t>Antenna</w:t>
            </w:r>
            <w:r w:rsidR="002570E4" w:rsidRPr="005647EB">
              <w:rPr>
                <w:rFonts w:cs="v4.2.0"/>
                <w:lang w:eastAsia="zh-CN"/>
              </w:rPr>
              <w:t xml:space="preserve"> </w:t>
            </w:r>
            <w:r w:rsidRPr="005647EB">
              <w:rPr>
                <w:rFonts w:cs="v4.2.0"/>
                <w:lang w:eastAsia="zh-CN"/>
              </w:rPr>
              <w:t>Configuration</w:t>
            </w:r>
          </w:p>
        </w:tc>
        <w:tc>
          <w:tcPr>
            <w:tcW w:w="1276" w:type="dxa"/>
          </w:tcPr>
          <w:p w14:paraId="58D0B37C" w14:textId="77777777" w:rsidR="008057B3" w:rsidRPr="005647EB" w:rsidRDefault="008057B3" w:rsidP="002570E4">
            <w:pPr>
              <w:pStyle w:val="TAC"/>
              <w:keepNext w:val="0"/>
              <w:keepLines w:val="0"/>
              <w:rPr>
                <w:rFonts w:cs="Arial"/>
              </w:rPr>
            </w:pPr>
          </w:p>
        </w:tc>
        <w:tc>
          <w:tcPr>
            <w:tcW w:w="2523" w:type="dxa"/>
            <w:gridSpan w:val="2"/>
          </w:tcPr>
          <w:p w14:paraId="59828911" w14:textId="172FA473" w:rsidR="008057B3" w:rsidRPr="005647EB" w:rsidRDefault="008057B3" w:rsidP="002570E4">
            <w:pPr>
              <w:pStyle w:val="TAC"/>
              <w:keepNext w:val="0"/>
              <w:keepLines w:val="0"/>
              <w:rPr>
                <w:rFonts w:cs="v4.2.0"/>
                <w:lang w:eastAsia="zh-CN"/>
              </w:rPr>
            </w:pPr>
            <w:r w:rsidRPr="005647EB">
              <w:rPr>
                <w:rFonts w:cs="Arial"/>
              </w:rPr>
              <w:t>2x1</w:t>
            </w:r>
            <w:r w:rsidR="002570E4" w:rsidRPr="005647EB">
              <w:rPr>
                <w:rFonts w:cs="Arial"/>
              </w:rPr>
              <w:t xml:space="preserve"> </w:t>
            </w:r>
            <w:r w:rsidRPr="005647EB">
              <w:rPr>
                <w:rFonts w:cs="Arial"/>
              </w:rPr>
              <w:t>Low</w:t>
            </w:r>
          </w:p>
        </w:tc>
        <w:tc>
          <w:tcPr>
            <w:tcW w:w="2489" w:type="dxa"/>
            <w:gridSpan w:val="2"/>
          </w:tcPr>
          <w:p w14:paraId="7FD13607" w14:textId="2433D78B" w:rsidR="008057B3" w:rsidRPr="005647EB" w:rsidRDefault="008057B3" w:rsidP="002570E4">
            <w:pPr>
              <w:pStyle w:val="TAC"/>
              <w:keepNext w:val="0"/>
              <w:keepLines w:val="0"/>
              <w:rPr>
                <w:rFonts w:cs="v4.2.0"/>
              </w:rPr>
            </w:pPr>
            <w:r w:rsidRPr="005647EB">
              <w:rPr>
                <w:rFonts w:cs="Arial"/>
              </w:rPr>
              <w:t>2x1</w:t>
            </w:r>
            <w:r w:rsidR="002570E4" w:rsidRPr="005647EB">
              <w:rPr>
                <w:rFonts w:cs="Arial"/>
              </w:rPr>
              <w:t xml:space="preserve"> </w:t>
            </w:r>
            <w:r w:rsidRPr="005647EB">
              <w:rPr>
                <w:rFonts w:cs="Arial"/>
              </w:rPr>
              <w:t>Low</w:t>
            </w:r>
          </w:p>
        </w:tc>
      </w:tr>
      <w:tr w:rsidR="008057B3" w:rsidRPr="005647EB" w14:paraId="56D2A9B6" w14:textId="77777777" w:rsidTr="002570E4">
        <w:trPr>
          <w:cantSplit/>
          <w:jc w:val="center"/>
        </w:trPr>
        <w:tc>
          <w:tcPr>
            <w:tcW w:w="2093" w:type="dxa"/>
          </w:tcPr>
          <w:p w14:paraId="1C3C1505" w14:textId="75801851" w:rsidR="008057B3" w:rsidRPr="005647EB" w:rsidRDefault="008057B3" w:rsidP="002570E4">
            <w:pPr>
              <w:pStyle w:val="TAL"/>
              <w:keepNext w:val="0"/>
              <w:keepLines w:val="0"/>
              <w:rPr>
                <w:rFonts w:cs="Arial"/>
                <w:lang w:eastAsia="zh-CN"/>
              </w:rPr>
            </w:pPr>
            <w:r w:rsidRPr="005647EB">
              <w:rPr>
                <w:rFonts w:cs="Arial"/>
                <w:lang w:eastAsia="zh-CN"/>
              </w:rPr>
              <w:t>Timing</w:t>
            </w:r>
            <w:r w:rsidR="002570E4" w:rsidRPr="005647EB">
              <w:rPr>
                <w:rFonts w:cs="Arial"/>
                <w:lang w:eastAsia="zh-CN"/>
              </w:rPr>
              <w:t xml:space="preserve"> </w:t>
            </w:r>
            <w:r w:rsidRPr="005647EB">
              <w:rPr>
                <w:rFonts w:cs="Arial"/>
                <w:lang w:eastAsia="zh-CN"/>
              </w:rPr>
              <w:t>offset</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1</w:t>
            </w:r>
          </w:p>
        </w:tc>
        <w:tc>
          <w:tcPr>
            <w:tcW w:w="1276" w:type="dxa"/>
          </w:tcPr>
          <w:p w14:paraId="47FF205B" w14:textId="77777777" w:rsidR="008057B3" w:rsidRPr="005647EB" w:rsidRDefault="008057B3" w:rsidP="002570E4">
            <w:pPr>
              <w:pStyle w:val="TAC"/>
              <w:keepNext w:val="0"/>
              <w:keepLines w:val="0"/>
              <w:rPr>
                <w:rFonts w:cs="Arial"/>
                <w:lang w:eastAsia="zh-CN"/>
              </w:rPr>
            </w:pPr>
            <w:r w:rsidRPr="005647EB">
              <w:rPr>
                <w:rFonts w:cs="Arial"/>
                <w:lang w:eastAsia="zh-CN"/>
              </w:rPr>
              <w:t>ms</w:t>
            </w:r>
          </w:p>
        </w:tc>
        <w:tc>
          <w:tcPr>
            <w:tcW w:w="2523" w:type="dxa"/>
            <w:gridSpan w:val="2"/>
          </w:tcPr>
          <w:p w14:paraId="21891E19" w14:textId="77777777" w:rsidR="008057B3" w:rsidRPr="005647EB" w:rsidRDefault="008057B3" w:rsidP="002570E4">
            <w:pPr>
              <w:pStyle w:val="TAC"/>
              <w:keepNext w:val="0"/>
              <w:keepLines w:val="0"/>
              <w:rPr>
                <w:rFonts w:cs="Arial"/>
                <w:lang w:eastAsia="zh-CN"/>
              </w:rPr>
            </w:pPr>
            <w:r w:rsidRPr="005647EB">
              <w:rPr>
                <w:rFonts w:cs="Arial"/>
                <w:lang w:eastAsia="zh-CN"/>
              </w:rPr>
              <w:t>-</w:t>
            </w:r>
          </w:p>
        </w:tc>
        <w:tc>
          <w:tcPr>
            <w:tcW w:w="2489" w:type="dxa"/>
            <w:gridSpan w:val="2"/>
            <w:vAlign w:val="center"/>
          </w:tcPr>
          <w:p w14:paraId="24547329" w14:textId="77777777" w:rsidR="008057B3" w:rsidRPr="005647EB" w:rsidRDefault="008057B3" w:rsidP="002570E4">
            <w:pPr>
              <w:pStyle w:val="TAC"/>
              <w:keepNext w:val="0"/>
              <w:keepLines w:val="0"/>
              <w:rPr>
                <w:rFonts w:cs="Arial"/>
                <w:lang w:eastAsia="zh-CN"/>
              </w:rPr>
            </w:pPr>
            <w:r w:rsidRPr="005647EB">
              <w:rPr>
                <w:rFonts w:cs="Arial"/>
                <w:lang w:eastAsia="zh-CN"/>
              </w:rPr>
              <w:t>3</w:t>
            </w:r>
          </w:p>
        </w:tc>
      </w:tr>
      <w:tr w:rsidR="008057B3" w:rsidRPr="005647EB" w14:paraId="525BBEEF" w14:textId="77777777" w:rsidTr="002570E4">
        <w:trPr>
          <w:cantSplit/>
          <w:jc w:val="center"/>
        </w:trPr>
        <w:tc>
          <w:tcPr>
            <w:tcW w:w="8381" w:type="dxa"/>
            <w:gridSpan w:val="6"/>
          </w:tcPr>
          <w:p w14:paraId="6AC57F56" w14:textId="647E9DF4" w:rsidR="008057B3" w:rsidRPr="005647EB" w:rsidRDefault="002570E4" w:rsidP="002570E4">
            <w:pPr>
              <w:pStyle w:val="TAN"/>
              <w:keepNext w:val="0"/>
              <w:keepLines w:val="0"/>
              <w:rPr>
                <w:rFonts w:cs="Arial"/>
                <w:lang w:eastAsia="zh-CN"/>
              </w:rPr>
            </w:pPr>
            <w:r w:rsidRPr="005647EB">
              <w:rPr>
                <w:rFonts w:cs="Arial"/>
                <w:lang w:eastAsia="zh-CN"/>
              </w:rPr>
              <w:t>NOTE 1:</w:t>
            </w:r>
            <w:r w:rsidR="008057B3" w:rsidRPr="005647EB">
              <w:rPr>
                <w:rFonts w:cs="Arial"/>
                <w:lang w:eastAsia="zh-CN"/>
              </w:rPr>
              <w:tab/>
              <w:t>OCNG</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used</w:t>
            </w:r>
            <w:r w:rsidRPr="005647EB">
              <w:rPr>
                <w:rFonts w:cs="Arial"/>
                <w:lang w:eastAsia="zh-CN"/>
              </w:rPr>
              <w:t xml:space="preserve"> </w:t>
            </w:r>
            <w:r w:rsidR="008057B3" w:rsidRPr="005647EB">
              <w:rPr>
                <w:rFonts w:cs="Arial"/>
                <w:lang w:eastAsia="zh-CN"/>
              </w:rPr>
              <w:t>such</w:t>
            </w:r>
            <w:r w:rsidRPr="005647EB">
              <w:rPr>
                <w:rFonts w:cs="Arial"/>
                <w:lang w:eastAsia="zh-CN"/>
              </w:rPr>
              <w:t xml:space="preserve"> </w:t>
            </w:r>
            <w:r w:rsidR="008057B3" w:rsidRPr="005647EB">
              <w:rPr>
                <w:rFonts w:cs="Arial"/>
                <w:lang w:eastAsia="zh-CN"/>
              </w:rPr>
              <w:t>that</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fully</w:t>
            </w:r>
            <w:r w:rsidRPr="005647EB">
              <w:rPr>
                <w:rFonts w:cs="Arial"/>
                <w:lang w:eastAsia="zh-CN"/>
              </w:rPr>
              <w:t xml:space="preserve"> </w:t>
            </w:r>
            <w:r w:rsidR="008057B3" w:rsidRPr="005647EB">
              <w:rPr>
                <w:rFonts w:cs="Arial"/>
                <w:lang w:eastAsia="zh-CN"/>
              </w:rPr>
              <w:t>allocated</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a</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total</w:t>
            </w:r>
            <w:r w:rsidRPr="005647EB">
              <w:rPr>
                <w:rFonts w:cs="Arial"/>
                <w:lang w:eastAsia="zh-CN"/>
              </w:rPr>
              <w:t xml:space="preserve"> </w:t>
            </w:r>
            <w:r w:rsidR="008057B3" w:rsidRPr="005647EB">
              <w:rPr>
                <w:rFonts w:cs="Arial"/>
                <w:lang w:eastAsia="zh-CN"/>
              </w:rPr>
              <w:t>transmitted</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spectral</w:t>
            </w:r>
            <w:r w:rsidRPr="005647EB">
              <w:rPr>
                <w:rFonts w:cs="Arial"/>
                <w:lang w:eastAsia="zh-CN"/>
              </w:rPr>
              <w:t xml:space="preserve"> </w:t>
            </w:r>
            <w:r w:rsidR="008057B3" w:rsidRPr="005647EB">
              <w:rPr>
                <w:rFonts w:cs="Arial"/>
                <w:lang w:eastAsia="zh-CN"/>
              </w:rPr>
              <w:t>density</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achieved</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OFDM</w:t>
            </w:r>
            <w:r w:rsidRPr="005647EB">
              <w:rPr>
                <w:rFonts w:cs="Arial"/>
                <w:lang w:eastAsia="zh-CN"/>
              </w:rPr>
              <w:t xml:space="preserve"> </w:t>
            </w:r>
            <w:r w:rsidR="008057B3" w:rsidRPr="005647EB">
              <w:rPr>
                <w:rFonts w:cs="Arial"/>
                <w:lang w:eastAsia="zh-CN"/>
              </w:rPr>
              <w:t>symbols.</w:t>
            </w:r>
          </w:p>
          <w:p w14:paraId="35B2E660" w14:textId="04CDA317" w:rsidR="008057B3" w:rsidRPr="005647EB" w:rsidRDefault="002570E4" w:rsidP="002570E4">
            <w:pPr>
              <w:pStyle w:val="TAN"/>
              <w:keepNext w:val="0"/>
              <w:keepLines w:val="0"/>
              <w:rPr>
                <w:rFonts w:cs="Arial"/>
                <w:lang w:eastAsia="zh-CN"/>
              </w:rPr>
            </w:pPr>
            <w:r w:rsidRPr="005647EB">
              <w:rPr>
                <w:rFonts w:cs="Arial"/>
                <w:lang w:eastAsia="zh-CN"/>
              </w:rPr>
              <w:t>NOTE 2:</w:t>
            </w:r>
            <w:r w:rsidR="008057B3" w:rsidRPr="005647EB">
              <w:rPr>
                <w:rFonts w:cs="Arial"/>
                <w:lang w:eastAsia="zh-CN"/>
              </w:rPr>
              <w:tab/>
              <w:t>Interference</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noise</w:t>
            </w:r>
            <w:r w:rsidRPr="005647EB">
              <w:rPr>
                <w:rFonts w:cs="Arial"/>
                <w:lang w:eastAsia="zh-CN"/>
              </w:rPr>
              <w:t xml:space="preserve"> </w:t>
            </w:r>
            <w:r w:rsidR="008057B3" w:rsidRPr="005647EB">
              <w:rPr>
                <w:rFonts w:cs="Arial"/>
                <w:lang w:eastAsia="zh-CN"/>
              </w:rPr>
              <w:t>sources</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specified</w:t>
            </w:r>
            <w:r w:rsidRPr="005647EB">
              <w:rPr>
                <w:rFonts w:cs="Arial"/>
                <w:lang w:eastAsia="zh-CN"/>
              </w:rPr>
              <w:t xml:space="preserve"> </w:t>
            </w:r>
            <w:r w:rsidR="008057B3" w:rsidRPr="005647EB">
              <w:rPr>
                <w:rFonts w:cs="Arial"/>
                <w:lang w:eastAsia="zh-CN"/>
              </w:rPr>
              <w:t>in</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test</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assumed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over</w:t>
            </w:r>
            <w:r w:rsidRPr="005647EB">
              <w:rPr>
                <w:rFonts w:cs="Arial"/>
                <w:lang w:eastAsia="zh-CN"/>
              </w:rPr>
              <w:t xml:space="preserve"> </w:t>
            </w:r>
            <w:r w:rsidR="008057B3" w:rsidRPr="005647EB">
              <w:rPr>
                <w:rFonts w:cs="Arial"/>
                <w:lang w:eastAsia="zh-CN"/>
              </w:rPr>
              <w:t>subcarriers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modelled</w:t>
            </w:r>
            <w:r w:rsidRPr="005647EB">
              <w:rPr>
                <w:rFonts w:cs="Arial"/>
                <w:lang w:eastAsia="zh-CN"/>
              </w:rPr>
              <w:t xml:space="preserve"> </w:t>
            </w:r>
            <w:r w:rsidR="008057B3" w:rsidRPr="005647EB">
              <w:rPr>
                <w:rFonts w:cs="Arial"/>
                <w:lang w:eastAsia="zh-CN"/>
              </w:rPr>
              <w:t>as</w:t>
            </w:r>
            <w:r w:rsidRPr="005647EB">
              <w:rPr>
                <w:rFonts w:cs="Arial"/>
                <w:lang w:eastAsia="zh-CN"/>
              </w:rPr>
              <w:t xml:space="preserve"> </w:t>
            </w:r>
            <w:r w:rsidR="008057B3" w:rsidRPr="005647EB">
              <w:rPr>
                <w:rFonts w:cs="Arial"/>
                <w:lang w:eastAsia="zh-CN"/>
              </w:rPr>
              <w:t>AWGN</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appropriate</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v4.2.0"/>
                <w:lang w:eastAsia="zh-CN"/>
              </w:rPr>
              <w:t>N</w:t>
            </w:r>
            <w:r w:rsidR="008057B3" w:rsidRPr="005647EB">
              <w:rPr>
                <w:rFonts w:cs="v4.2.0"/>
                <w:vertAlign w:val="subscript"/>
                <w:lang w:eastAsia="zh-CN"/>
              </w:rPr>
              <w:t>oc</w:t>
            </w:r>
            <w:r w:rsidRPr="005647EB">
              <w:rPr>
                <w:rFonts w:cs="v4.2.0"/>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fulfilled.</w:t>
            </w:r>
          </w:p>
          <w:p w14:paraId="2B3CCC84" w14:textId="76B4C929" w:rsidR="008057B3" w:rsidRPr="005647EB" w:rsidRDefault="002570E4" w:rsidP="002570E4">
            <w:pPr>
              <w:pStyle w:val="TAN"/>
              <w:keepNext w:val="0"/>
              <w:keepLines w:val="0"/>
              <w:rPr>
                <w:rFonts w:cs="Arial"/>
                <w:lang w:eastAsia="zh-CN"/>
              </w:rPr>
            </w:pPr>
            <w:r w:rsidRPr="005647EB">
              <w:rPr>
                <w:rFonts w:cs="Arial"/>
                <w:lang w:eastAsia="zh-CN"/>
              </w:rPr>
              <w:t>NOTE 3:</w:t>
            </w:r>
            <w:r w:rsidR="008057B3" w:rsidRPr="005647EB">
              <w:rPr>
                <w:rFonts w:cs="Arial"/>
                <w:lang w:eastAsia="zh-CN"/>
              </w:rPr>
              <w:tab/>
              <w:t>Es/Iot,</w:t>
            </w:r>
            <w:r w:rsidRPr="005647EB">
              <w:rPr>
                <w:rFonts w:cs="Arial"/>
                <w:lang w:eastAsia="zh-CN"/>
              </w:rPr>
              <w:t xml:space="preserve"> </w:t>
            </w:r>
            <w:r w:rsidR="008057B3" w:rsidRPr="005647EB">
              <w:rPr>
                <w:rFonts w:cs="Arial"/>
                <w:lang w:eastAsia="zh-CN"/>
              </w:rPr>
              <w:t>RSRP,</w:t>
            </w:r>
            <w:r w:rsidRPr="005647EB">
              <w:rPr>
                <w:rFonts w:cs="Arial"/>
                <w:lang w:eastAsia="zh-CN"/>
              </w:rPr>
              <w:t xml:space="preserve"> </w:t>
            </w:r>
            <w:r w:rsidR="008057B3" w:rsidRPr="005647EB">
              <w:rPr>
                <w:rFonts w:cs="Arial"/>
                <w:lang w:eastAsia="zh-CN"/>
              </w:rPr>
              <w:t>SCH_RP</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Io</w:t>
            </w:r>
            <w:r w:rsidRPr="005647EB">
              <w:rPr>
                <w:rFonts w:cs="Arial"/>
                <w:lang w:eastAsia="zh-CN"/>
              </w:rPr>
              <w:t xml:space="preserve"> </w:t>
            </w:r>
            <w:r w:rsidR="008057B3" w:rsidRPr="005647EB">
              <w:rPr>
                <w:rFonts w:cs="Arial"/>
                <w:lang w:eastAsia="zh-CN"/>
              </w:rPr>
              <w:t>have</w:t>
            </w:r>
            <w:r w:rsidRPr="005647EB">
              <w:rPr>
                <w:rFonts w:cs="Arial"/>
                <w:lang w:eastAsia="zh-CN"/>
              </w:rPr>
              <w:t xml:space="preserve"> </w:t>
            </w:r>
            <w:r w:rsidR="008057B3" w:rsidRPr="005647EB">
              <w:rPr>
                <w:rFonts w:cs="Arial"/>
                <w:lang w:eastAsia="zh-CN"/>
              </w:rPr>
              <w:t>been</w:t>
            </w:r>
            <w:r w:rsidRPr="005647EB">
              <w:rPr>
                <w:rFonts w:cs="Arial"/>
                <w:lang w:eastAsia="zh-CN"/>
              </w:rPr>
              <w:t xml:space="preserve"> </w:t>
            </w:r>
            <w:r w:rsidR="008057B3" w:rsidRPr="005647EB">
              <w:rPr>
                <w:rFonts w:cs="Arial"/>
                <w:lang w:eastAsia="zh-CN"/>
              </w:rPr>
              <w:t>derived</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information</w:t>
            </w:r>
            <w:r w:rsidRPr="005647EB">
              <w:rPr>
                <w:rFonts w:cs="Arial"/>
                <w:lang w:eastAsia="zh-CN"/>
              </w:rPr>
              <w:t xml:space="preserve"> </w:t>
            </w:r>
            <w:r w:rsidR="008057B3" w:rsidRPr="005647EB">
              <w:rPr>
                <w:rFonts w:cs="Arial"/>
                <w:lang w:eastAsia="zh-CN"/>
              </w:rPr>
              <w:t>purposes.</w:t>
            </w:r>
            <w:r w:rsidRPr="005647EB">
              <w:rPr>
                <w:rFonts w:cs="Arial"/>
                <w:lang w:eastAsia="zh-CN"/>
              </w:rPr>
              <w:t xml:space="preserve"> </w:t>
            </w:r>
            <w:r w:rsidR="008057B3" w:rsidRPr="005647EB">
              <w:rPr>
                <w:rFonts w:cs="Arial"/>
                <w:lang w:eastAsia="zh-CN"/>
              </w:rPr>
              <w:t>They</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settable</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themselves.</w:t>
            </w:r>
          </w:p>
          <w:p w14:paraId="567E9D0C" w14:textId="23765458" w:rsidR="008057B3" w:rsidRPr="005647EB" w:rsidRDefault="002570E4" w:rsidP="002570E4">
            <w:pPr>
              <w:pStyle w:val="TAN"/>
              <w:keepNext w:val="0"/>
              <w:keepLines w:val="0"/>
              <w:rPr>
                <w:rFonts w:cs="Arial"/>
              </w:rPr>
            </w:pPr>
            <w:r w:rsidRPr="005647EB">
              <w:rPr>
                <w:rFonts w:cs="Arial"/>
                <w:lang w:eastAsia="zh-CN"/>
              </w:rPr>
              <w:t>NOTE 4:</w:t>
            </w:r>
            <w:r w:rsidR="008057B3" w:rsidRPr="005647EB">
              <w:rPr>
                <w:rFonts w:cs="Arial"/>
                <w:lang w:eastAsia="zh-CN"/>
              </w:rPr>
              <w:tab/>
              <w:t>The</w:t>
            </w:r>
            <w:r w:rsidRPr="005647EB">
              <w:rPr>
                <w:rFonts w:cs="Arial"/>
                <w:lang w:eastAsia="zh-CN"/>
              </w:rPr>
              <w:t xml:space="preserve"> </w:t>
            </w:r>
            <w:r w:rsidR="008057B3" w:rsidRPr="005647EB">
              <w:rPr>
                <w:rFonts w:cs="Arial"/>
                <w:lang w:eastAsia="zh-CN"/>
              </w:rPr>
              <w:t>resources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uplink</w:t>
            </w:r>
            <w:r w:rsidRPr="005647EB">
              <w:rPr>
                <w:rFonts w:cs="Arial"/>
                <w:lang w:eastAsia="zh-CN"/>
              </w:rPr>
              <w:t xml:space="preserve"> </w:t>
            </w:r>
            <w:r w:rsidR="008057B3" w:rsidRPr="005647EB">
              <w:rPr>
                <w:rFonts w:cs="Arial"/>
                <w:lang w:eastAsia="zh-CN"/>
              </w:rPr>
              <w:t>transmission</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assigned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UE</w:t>
            </w:r>
            <w:r w:rsidRPr="005647EB">
              <w:rPr>
                <w:rFonts w:cs="Arial"/>
                <w:lang w:eastAsia="zh-CN"/>
              </w:rPr>
              <w:t xml:space="preserve"> </w:t>
            </w:r>
            <w:r w:rsidR="008057B3" w:rsidRPr="005647EB">
              <w:rPr>
                <w:rFonts w:cs="Arial"/>
                <w:lang w:eastAsia="zh-CN"/>
              </w:rPr>
              <w:t>prior</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start</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period</w:t>
            </w:r>
            <w:r w:rsidRPr="005647EB">
              <w:rPr>
                <w:rFonts w:cs="Arial"/>
                <w:lang w:eastAsia="zh-CN"/>
              </w:rPr>
              <w:t xml:space="preserve"> </w:t>
            </w:r>
            <w:r w:rsidR="008057B3" w:rsidRPr="005647EB">
              <w:rPr>
                <w:rFonts w:cs="Arial"/>
                <w:lang w:eastAsia="zh-CN"/>
              </w:rPr>
              <w:t>T2.</w:t>
            </w:r>
          </w:p>
        </w:tc>
      </w:tr>
    </w:tbl>
    <w:p w14:paraId="24B8AE0B" w14:textId="77777777" w:rsidR="008057B3" w:rsidRPr="005647EB" w:rsidRDefault="008057B3" w:rsidP="002570E4"/>
    <w:p w14:paraId="5BF99FF4" w14:textId="77777777" w:rsidR="008057B3" w:rsidRPr="005647EB" w:rsidRDefault="008057B3" w:rsidP="002570E4">
      <w:pPr>
        <w:pStyle w:val="TH"/>
        <w:keepNext w:val="0"/>
        <w:keepLines w:val="0"/>
      </w:pPr>
      <w:r w:rsidRPr="005647EB">
        <w:t xml:space="preserve">Table 8.3.17.5-2: </w:t>
      </w:r>
      <w:r w:rsidRPr="005647EB">
        <w:rPr>
          <w:lang w:eastAsia="zh-CN"/>
        </w:rPr>
        <w:t>DRX</w:t>
      </w:r>
      <w:r w:rsidRPr="005647EB">
        <w:t xml:space="preserve">-Configuration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8057B3" w:rsidRPr="005647EB" w14:paraId="3DE22371" w14:textId="77777777" w:rsidTr="002570E4">
        <w:trPr>
          <w:jc w:val="center"/>
        </w:trPr>
        <w:tc>
          <w:tcPr>
            <w:tcW w:w="3345" w:type="dxa"/>
            <w:vMerge w:val="restart"/>
            <w:vAlign w:val="center"/>
          </w:tcPr>
          <w:p w14:paraId="127A4A2E" w14:textId="77777777" w:rsidR="008057B3" w:rsidRPr="005647EB" w:rsidRDefault="008057B3" w:rsidP="002570E4">
            <w:pPr>
              <w:pStyle w:val="TAH"/>
              <w:keepNext w:val="0"/>
              <w:keepLines w:val="0"/>
              <w:rPr>
                <w:rFonts w:cs="Arial"/>
              </w:rPr>
            </w:pPr>
            <w:r w:rsidRPr="005647EB">
              <w:rPr>
                <w:rFonts w:cs="Arial"/>
              </w:rPr>
              <w:t>Field</w:t>
            </w:r>
          </w:p>
        </w:tc>
        <w:tc>
          <w:tcPr>
            <w:tcW w:w="1021" w:type="dxa"/>
          </w:tcPr>
          <w:p w14:paraId="787C87D2" w14:textId="77777777" w:rsidR="008057B3" w:rsidRPr="005647EB" w:rsidRDefault="008057B3" w:rsidP="002570E4">
            <w:pPr>
              <w:pStyle w:val="TAH"/>
              <w:keepNext w:val="0"/>
              <w:keepLines w:val="0"/>
              <w:rPr>
                <w:rFonts w:cs="Arial"/>
              </w:rPr>
            </w:pPr>
            <w:r w:rsidRPr="005647EB">
              <w:rPr>
                <w:rFonts w:cs="Arial"/>
              </w:rPr>
              <w:t>Test1</w:t>
            </w:r>
          </w:p>
        </w:tc>
        <w:tc>
          <w:tcPr>
            <w:tcW w:w="1021" w:type="dxa"/>
            <w:vAlign w:val="center"/>
          </w:tcPr>
          <w:p w14:paraId="5C737D92" w14:textId="77777777" w:rsidR="008057B3" w:rsidRPr="005647EB" w:rsidRDefault="008057B3" w:rsidP="002570E4">
            <w:pPr>
              <w:pStyle w:val="TAH"/>
              <w:keepNext w:val="0"/>
              <w:keepLines w:val="0"/>
              <w:rPr>
                <w:rFonts w:cs="Arial"/>
              </w:rPr>
            </w:pPr>
            <w:r w:rsidRPr="005647EB">
              <w:rPr>
                <w:rFonts w:cs="Arial"/>
              </w:rPr>
              <w:t>Test2</w:t>
            </w:r>
          </w:p>
        </w:tc>
        <w:tc>
          <w:tcPr>
            <w:tcW w:w="3061" w:type="dxa"/>
            <w:vMerge w:val="restart"/>
          </w:tcPr>
          <w:p w14:paraId="55A534A9" w14:textId="77777777" w:rsidR="008057B3" w:rsidRPr="005647EB" w:rsidRDefault="008057B3" w:rsidP="002570E4">
            <w:pPr>
              <w:pStyle w:val="TAH"/>
              <w:keepNext w:val="0"/>
              <w:keepLines w:val="0"/>
              <w:rPr>
                <w:rFonts w:cs="Arial"/>
              </w:rPr>
            </w:pPr>
            <w:r w:rsidRPr="005647EB">
              <w:rPr>
                <w:rFonts w:cs="Arial"/>
              </w:rPr>
              <w:t>Comment</w:t>
            </w:r>
          </w:p>
        </w:tc>
      </w:tr>
      <w:tr w:rsidR="008057B3" w:rsidRPr="005647EB" w14:paraId="58277BD1" w14:textId="77777777" w:rsidTr="002570E4">
        <w:trPr>
          <w:jc w:val="center"/>
        </w:trPr>
        <w:tc>
          <w:tcPr>
            <w:tcW w:w="3345" w:type="dxa"/>
            <w:vMerge/>
            <w:vAlign w:val="center"/>
          </w:tcPr>
          <w:p w14:paraId="27767D0B" w14:textId="77777777" w:rsidR="008057B3" w:rsidRPr="005647EB" w:rsidRDefault="008057B3" w:rsidP="002570E4">
            <w:pPr>
              <w:pStyle w:val="TAH"/>
              <w:keepNext w:val="0"/>
              <w:keepLines w:val="0"/>
              <w:rPr>
                <w:rFonts w:cs="Arial"/>
              </w:rPr>
            </w:pPr>
          </w:p>
        </w:tc>
        <w:tc>
          <w:tcPr>
            <w:tcW w:w="1021" w:type="dxa"/>
          </w:tcPr>
          <w:p w14:paraId="07A7E46B" w14:textId="77777777" w:rsidR="008057B3" w:rsidRPr="005647EB" w:rsidRDefault="008057B3" w:rsidP="002570E4">
            <w:pPr>
              <w:pStyle w:val="TAH"/>
              <w:keepNext w:val="0"/>
              <w:keepLines w:val="0"/>
              <w:rPr>
                <w:rFonts w:cs="Arial"/>
              </w:rPr>
            </w:pPr>
            <w:r w:rsidRPr="005647EB">
              <w:rPr>
                <w:rFonts w:cs="Arial"/>
              </w:rPr>
              <w:t>Value</w:t>
            </w:r>
          </w:p>
        </w:tc>
        <w:tc>
          <w:tcPr>
            <w:tcW w:w="1021" w:type="dxa"/>
            <w:vAlign w:val="center"/>
          </w:tcPr>
          <w:p w14:paraId="4EF2930B" w14:textId="77777777" w:rsidR="008057B3" w:rsidRPr="005647EB" w:rsidRDefault="008057B3" w:rsidP="002570E4">
            <w:pPr>
              <w:pStyle w:val="TAH"/>
              <w:keepNext w:val="0"/>
              <w:keepLines w:val="0"/>
              <w:rPr>
                <w:rFonts w:cs="Arial"/>
              </w:rPr>
            </w:pPr>
            <w:r w:rsidRPr="005647EB">
              <w:rPr>
                <w:rFonts w:cs="Arial"/>
              </w:rPr>
              <w:t>Value</w:t>
            </w:r>
          </w:p>
        </w:tc>
        <w:tc>
          <w:tcPr>
            <w:tcW w:w="3061" w:type="dxa"/>
            <w:vMerge/>
          </w:tcPr>
          <w:p w14:paraId="4AFFF359" w14:textId="77777777" w:rsidR="008057B3" w:rsidRPr="005647EB" w:rsidRDefault="008057B3" w:rsidP="002570E4">
            <w:pPr>
              <w:pStyle w:val="TAH"/>
              <w:keepNext w:val="0"/>
              <w:keepLines w:val="0"/>
              <w:rPr>
                <w:rFonts w:cs="Arial"/>
              </w:rPr>
            </w:pPr>
          </w:p>
        </w:tc>
      </w:tr>
      <w:tr w:rsidR="008057B3" w:rsidRPr="005647EB" w14:paraId="185C36FB" w14:textId="77777777" w:rsidTr="002570E4">
        <w:trPr>
          <w:jc w:val="center"/>
        </w:trPr>
        <w:tc>
          <w:tcPr>
            <w:tcW w:w="3345" w:type="dxa"/>
            <w:vAlign w:val="center"/>
          </w:tcPr>
          <w:p w14:paraId="7DC5DCA2" w14:textId="77777777" w:rsidR="008057B3" w:rsidRPr="005647EB" w:rsidRDefault="008057B3" w:rsidP="002570E4">
            <w:pPr>
              <w:pStyle w:val="TAC"/>
              <w:keepNext w:val="0"/>
              <w:keepLines w:val="0"/>
              <w:rPr>
                <w:rFonts w:cs="Arial"/>
              </w:rPr>
            </w:pPr>
            <w:r w:rsidRPr="005647EB">
              <w:rPr>
                <w:rFonts w:cs="Arial"/>
              </w:rPr>
              <w:t>onDurationTimer</w:t>
            </w:r>
          </w:p>
        </w:tc>
        <w:tc>
          <w:tcPr>
            <w:tcW w:w="1021" w:type="dxa"/>
          </w:tcPr>
          <w:p w14:paraId="2AAE3FA5" w14:textId="77777777" w:rsidR="008057B3" w:rsidRPr="005647EB" w:rsidRDefault="008057B3" w:rsidP="002570E4">
            <w:pPr>
              <w:pStyle w:val="TAC"/>
              <w:keepNext w:val="0"/>
              <w:keepLines w:val="0"/>
              <w:rPr>
                <w:rFonts w:cs="Arial"/>
              </w:rPr>
            </w:pPr>
            <w:r w:rsidRPr="005647EB">
              <w:rPr>
                <w:rFonts w:cs="Arial"/>
              </w:rPr>
              <w:t>psf1</w:t>
            </w:r>
          </w:p>
        </w:tc>
        <w:tc>
          <w:tcPr>
            <w:tcW w:w="1021" w:type="dxa"/>
            <w:vAlign w:val="center"/>
          </w:tcPr>
          <w:p w14:paraId="79CC5C1A" w14:textId="77777777" w:rsidR="008057B3" w:rsidRPr="005647EB" w:rsidRDefault="008057B3" w:rsidP="002570E4">
            <w:pPr>
              <w:pStyle w:val="TAC"/>
              <w:keepNext w:val="0"/>
              <w:keepLines w:val="0"/>
              <w:rPr>
                <w:rFonts w:cs="Arial"/>
              </w:rPr>
            </w:pPr>
            <w:r w:rsidRPr="005647EB">
              <w:rPr>
                <w:rFonts w:cs="Arial"/>
              </w:rPr>
              <w:t>psf1</w:t>
            </w:r>
          </w:p>
        </w:tc>
        <w:tc>
          <w:tcPr>
            <w:tcW w:w="3061" w:type="dxa"/>
            <w:vMerge w:val="restart"/>
          </w:tcPr>
          <w:p w14:paraId="2FF6565F" w14:textId="290EDE03" w:rsidR="008057B3" w:rsidRPr="005647EB" w:rsidRDefault="008057B3" w:rsidP="002570E4">
            <w:pPr>
              <w:pStyle w:val="TAC"/>
              <w:keepNext w:val="0"/>
              <w:keepLines w:val="0"/>
              <w:rPr>
                <w:rFonts w:cs="Arial"/>
              </w:rPr>
            </w:pPr>
            <w:r w:rsidRPr="005647EB">
              <w:rPr>
                <w:rFonts w:cs="Arial"/>
                <w:lang w:eastAsia="zh-CN"/>
              </w:rPr>
              <w:t>As</w:t>
            </w:r>
            <w:r w:rsidR="002570E4" w:rsidRPr="005647EB">
              <w:rPr>
                <w:rFonts w:cs="Arial"/>
                <w:lang w:eastAsia="zh-CN"/>
              </w:rPr>
              <w:t xml:space="preserve"> </w:t>
            </w:r>
            <w:r w:rsidRPr="005647EB">
              <w:rPr>
                <w:rFonts w:cs="Arial"/>
                <w:lang w:eastAsia="zh-CN"/>
              </w:rPr>
              <w:t>specified</w:t>
            </w:r>
            <w:r w:rsidR="002570E4" w:rsidRPr="005647EB">
              <w:rPr>
                <w:rFonts w:cs="Arial"/>
                <w:lang w:eastAsia="zh-CN"/>
              </w:rPr>
              <w:t xml:space="preserve"> </w:t>
            </w:r>
            <w:r w:rsidRPr="005647EB">
              <w:rPr>
                <w:rFonts w:cs="Arial"/>
                <w:lang w:eastAsia="zh-CN"/>
              </w:rPr>
              <w:t>in</w:t>
            </w:r>
            <w:r w:rsidR="002570E4" w:rsidRPr="005647EB">
              <w:rPr>
                <w:rFonts w:cs="Arial"/>
                <w:lang w:eastAsia="zh-CN"/>
              </w:rPr>
              <w:t xml:space="preserve"> </w:t>
            </w:r>
            <w:r w:rsidRPr="005647EB">
              <w:rPr>
                <w:rFonts w:cs="Arial"/>
              </w:rPr>
              <w:t>clause</w:t>
            </w:r>
            <w:r w:rsidR="002570E4" w:rsidRPr="005647EB">
              <w:rPr>
                <w:rFonts w:cs="Arial"/>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Arial"/>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rPr>
                    <w:rFonts w:cs="Arial"/>
                  </w:rPr>
                  <w:t>3.2</w:t>
                </w:r>
              </w:smartTag>
            </w:smartTag>
            <w:r w:rsidR="002570E4" w:rsidRPr="005647EB">
              <w:rPr>
                <w:rFonts w:cs="Arial"/>
              </w:rPr>
              <w:t xml:space="preserve"> in 3GPP TS </w:t>
            </w:r>
            <w:r w:rsidRPr="005647EB">
              <w:rPr>
                <w:rFonts w:cs="Arial"/>
              </w:rPr>
              <w:t>36.331</w:t>
            </w:r>
          </w:p>
        </w:tc>
      </w:tr>
      <w:tr w:rsidR="008057B3" w:rsidRPr="005647EB" w14:paraId="0B5DB101" w14:textId="77777777" w:rsidTr="002570E4">
        <w:trPr>
          <w:jc w:val="center"/>
        </w:trPr>
        <w:tc>
          <w:tcPr>
            <w:tcW w:w="3345" w:type="dxa"/>
            <w:vAlign w:val="center"/>
          </w:tcPr>
          <w:p w14:paraId="24B60511" w14:textId="77777777" w:rsidR="008057B3" w:rsidRPr="005647EB" w:rsidRDefault="008057B3" w:rsidP="002570E4">
            <w:pPr>
              <w:pStyle w:val="TAC"/>
              <w:keepNext w:val="0"/>
              <w:keepLines w:val="0"/>
              <w:rPr>
                <w:rFonts w:cs="Arial"/>
              </w:rPr>
            </w:pPr>
            <w:r w:rsidRPr="005647EB">
              <w:rPr>
                <w:rFonts w:cs="Arial"/>
              </w:rPr>
              <w:t>drx-InactivityTimer</w:t>
            </w:r>
          </w:p>
        </w:tc>
        <w:tc>
          <w:tcPr>
            <w:tcW w:w="1021" w:type="dxa"/>
          </w:tcPr>
          <w:p w14:paraId="75ED1465" w14:textId="77777777" w:rsidR="008057B3" w:rsidRPr="005647EB" w:rsidRDefault="008057B3" w:rsidP="002570E4">
            <w:pPr>
              <w:pStyle w:val="TAC"/>
              <w:keepNext w:val="0"/>
              <w:keepLines w:val="0"/>
              <w:rPr>
                <w:rFonts w:cs="Arial"/>
              </w:rPr>
            </w:pPr>
            <w:r w:rsidRPr="005647EB">
              <w:rPr>
                <w:rFonts w:cs="Arial"/>
              </w:rPr>
              <w:t>psf1</w:t>
            </w:r>
          </w:p>
        </w:tc>
        <w:tc>
          <w:tcPr>
            <w:tcW w:w="1021" w:type="dxa"/>
            <w:vAlign w:val="center"/>
          </w:tcPr>
          <w:p w14:paraId="233461E0" w14:textId="77777777" w:rsidR="008057B3" w:rsidRPr="005647EB" w:rsidRDefault="008057B3" w:rsidP="002570E4">
            <w:pPr>
              <w:pStyle w:val="TAC"/>
              <w:keepNext w:val="0"/>
              <w:keepLines w:val="0"/>
              <w:rPr>
                <w:rFonts w:cs="Arial"/>
              </w:rPr>
            </w:pPr>
            <w:r w:rsidRPr="005647EB">
              <w:rPr>
                <w:rFonts w:cs="Arial"/>
              </w:rPr>
              <w:t>psf1</w:t>
            </w:r>
          </w:p>
        </w:tc>
        <w:tc>
          <w:tcPr>
            <w:tcW w:w="3061" w:type="dxa"/>
            <w:vMerge/>
          </w:tcPr>
          <w:p w14:paraId="2B9B9988" w14:textId="77777777" w:rsidR="008057B3" w:rsidRPr="005647EB" w:rsidRDefault="008057B3" w:rsidP="002570E4">
            <w:pPr>
              <w:pStyle w:val="TAC"/>
              <w:keepNext w:val="0"/>
              <w:keepLines w:val="0"/>
              <w:rPr>
                <w:rFonts w:cs="Arial"/>
              </w:rPr>
            </w:pPr>
          </w:p>
        </w:tc>
      </w:tr>
      <w:tr w:rsidR="008057B3" w:rsidRPr="005647EB" w14:paraId="6365E736" w14:textId="77777777" w:rsidTr="002570E4">
        <w:trPr>
          <w:jc w:val="center"/>
        </w:trPr>
        <w:tc>
          <w:tcPr>
            <w:tcW w:w="3345" w:type="dxa"/>
            <w:vAlign w:val="center"/>
          </w:tcPr>
          <w:p w14:paraId="245C287D" w14:textId="77777777" w:rsidR="008057B3" w:rsidRPr="005647EB" w:rsidRDefault="008057B3" w:rsidP="002570E4">
            <w:pPr>
              <w:pStyle w:val="TAC"/>
              <w:keepNext w:val="0"/>
              <w:keepLines w:val="0"/>
              <w:rPr>
                <w:rFonts w:cs="Arial"/>
              </w:rPr>
            </w:pPr>
            <w:r w:rsidRPr="005647EB">
              <w:rPr>
                <w:rFonts w:cs="Arial"/>
              </w:rPr>
              <w:t>drx-RetransmissionTimer</w:t>
            </w:r>
          </w:p>
        </w:tc>
        <w:tc>
          <w:tcPr>
            <w:tcW w:w="1021" w:type="dxa"/>
          </w:tcPr>
          <w:p w14:paraId="7E8A14EE" w14:textId="77777777" w:rsidR="008057B3" w:rsidRPr="005647EB" w:rsidRDefault="008057B3" w:rsidP="002570E4">
            <w:pPr>
              <w:pStyle w:val="TAC"/>
              <w:keepNext w:val="0"/>
              <w:keepLines w:val="0"/>
              <w:rPr>
                <w:rFonts w:cs="Arial"/>
              </w:rPr>
            </w:pPr>
            <w:r w:rsidRPr="005647EB">
              <w:rPr>
                <w:rFonts w:cs="Arial"/>
                <w:lang w:eastAsia="zh-CN"/>
              </w:rPr>
              <w:t>psf1</w:t>
            </w:r>
          </w:p>
        </w:tc>
        <w:tc>
          <w:tcPr>
            <w:tcW w:w="1021" w:type="dxa"/>
            <w:vAlign w:val="center"/>
          </w:tcPr>
          <w:p w14:paraId="1251E048" w14:textId="77777777" w:rsidR="008057B3" w:rsidRPr="005647EB" w:rsidRDefault="008057B3" w:rsidP="002570E4">
            <w:pPr>
              <w:pStyle w:val="TAC"/>
              <w:keepNext w:val="0"/>
              <w:keepLines w:val="0"/>
              <w:rPr>
                <w:rFonts w:cs="Arial"/>
              </w:rPr>
            </w:pPr>
            <w:r w:rsidRPr="005647EB">
              <w:rPr>
                <w:rFonts w:cs="Arial"/>
                <w:lang w:eastAsia="zh-CN"/>
              </w:rPr>
              <w:t>psf1</w:t>
            </w:r>
          </w:p>
        </w:tc>
        <w:tc>
          <w:tcPr>
            <w:tcW w:w="3061" w:type="dxa"/>
            <w:vMerge/>
          </w:tcPr>
          <w:p w14:paraId="6A15DA55" w14:textId="77777777" w:rsidR="008057B3" w:rsidRPr="005647EB" w:rsidRDefault="008057B3" w:rsidP="002570E4">
            <w:pPr>
              <w:pStyle w:val="TAC"/>
              <w:keepNext w:val="0"/>
              <w:keepLines w:val="0"/>
              <w:rPr>
                <w:rFonts w:cs="Arial"/>
              </w:rPr>
            </w:pPr>
          </w:p>
        </w:tc>
      </w:tr>
      <w:tr w:rsidR="008057B3" w:rsidRPr="005647EB" w14:paraId="61A24645" w14:textId="77777777" w:rsidTr="002570E4">
        <w:trPr>
          <w:jc w:val="center"/>
        </w:trPr>
        <w:tc>
          <w:tcPr>
            <w:tcW w:w="3345" w:type="dxa"/>
            <w:vAlign w:val="center"/>
          </w:tcPr>
          <w:p w14:paraId="5763F7E1" w14:textId="77777777" w:rsidR="008057B3" w:rsidRPr="005647EB" w:rsidRDefault="008057B3" w:rsidP="002570E4">
            <w:pPr>
              <w:pStyle w:val="TAC"/>
              <w:keepNext w:val="0"/>
              <w:keepLines w:val="0"/>
              <w:rPr>
                <w:rFonts w:cs="Arial"/>
                <w:vertAlign w:val="superscript"/>
              </w:rPr>
            </w:pPr>
            <w:r w:rsidRPr="005647EB">
              <w:rPr>
                <w:rFonts w:cs="Arial"/>
              </w:rPr>
              <w:t>longDRX-CycleStartOffset</w:t>
            </w:r>
          </w:p>
        </w:tc>
        <w:tc>
          <w:tcPr>
            <w:tcW w:w="1021" w:type="dxa"/>
          </w:tcPr>
          <w:p w14:paraId="312956D8" w14:textId="77777777" w:rsidR="008057B3" w:rsidRPr="005647EB" w:rsidRDefault="008057B3" w:rsidP="002570E4">
            <w:pPr>
              <w:pStyle w:val="TAC"/>
              <w:keepNext w:val="0"/>
              <w:keepLines w:val="0"/>
              <w:rPr>
                <w:rFonts w:cs="Arial"/>
                <w:lang w:eastAsia="zh-CN"/>
              </w:rPr>
            </w:pPr>
            <w:r w:rsidRPr="005647EB">
              <w:rPr>
                <w:rFonts w:cs="Arial"/>
                <w:lang w:eastAsia="zh-CN"/>
              </w:rPr>
              <w:t>s</w:t>
            </w:r>
            <w:r w:rsidRPr="005647EB">
              <w:rPr>
                <w:rFonts w:cs="Arial"/>
              </w:rPr>
              <w:t>f</w:t>
            </w:r>
            <w:r w:rsidRPr="005647EB">
              <w:rPr>
                <w:rFonts w:cs="Arial"/>
                <w:lang w:eastAsia="zh-CN"/>
              </w:rPr>
              <w:t>128</w:t>
            </w:r>
          </w:p>
        </w:tc>
        <w:tc>
          <w:tcPr>
            <w:tcW w:w="1021" w:type="dxa"/>
            <w:vAlign w:val="center"/>
          </w:tcPr>
          <w:p w14:paraId="19F569B9" w14:textId="77777777" w:rsidR="008057B3" w:rsidRPr="005647EB" w:rsidRDefault="008057B3" w:rsidP="002570E4">
            <w:pPr>
              <w:pStyle w:val="TAC"/>
              <w:keepNext w:val="0"/>
              <w:keepLines w:val="0"/>
              <w:rPr>
                <w:rFonts w:cs="Arial"/>
              </w:rPr>
            </w:pPr>
            <w:r w:rsidRPr="005647EB">
              <w:rPr>
                <w:rFonts w:cs="Arial"/>
              </w:rPr>
              <w:t>sf1280</w:t>
            </w:r>
          </w:p>
        </w:tc>
        <w:tc>
          <w:tcPr>
            <w:tcW w:w="3061" w:type="dxa"/>
            <w:vMerge/>
          </w:tcPr>
          <w:p w14:paraId="76E59C18" w14:textId="77777777" w:rsidR="008057B3" w:rsidRPr="005647EB" w:rsidRDefault="008057B3" w:rsidP="002570E4">
            <w:pPr>
              <w:pStyle w:val="TAC"/>
              <w:keepNext w:val="0"/>
              <w:keepLines w:val="0"/>
              <w:rPr>
                <w:rFonts w:cs="Arial"/>
              </w:rPr>
            </w:pPr>
          </w:p>
        </w:tc>
      </w:tr>
      <w:tr w:rsidR="008057B3" w:rsidRPr="005647EB" w14:paraId="4D6C9F2C" w14:textId="77777777" w:rsidTr="002570E4">
        <w:trPr>
          <w:jc w:val="center"/>
        </w:trPr>
        <w:tc>
          <w:tcPr>
            <w:tcW w:w="3345" w:type="dxa"/>
            <w:vAlign w:val="center"/>
          </w:tcPr>
          <w:p w14:paraId="296EA128" w14:textId="77777777" w:rsidR="008057B3" w:rsidRPr="005647EB" w:rsidRDefault="008057B3" w:rsidP="002570E4">
            <w:pPr>
              <w:pStyle w:val="TAC"/>
              <w:keepNext w:val="0"/>
              <w:keepLines w:val="0"/>
              <w:rPr>
                <w:rFonts w:cs="Arial"/>
              </w:rPr>
            </w:pPr>
            <w:r w:rsidRPr="005647EB">
              <w:rPr>
                <w:rFonts w:cs="Arial"/>
              </w:rPr>
              <w:t>shortDRX</w:t>
            </w:r>
          </w:p>
        </w:tc>
        <w:tc>
          <w:tcPr>
            <w:tcW w:w="1021" w:type="dxa"/>
          </w:tcPr>
          <w:p w14:paraId="14293814" w14:textId="77777777" w:rsidR="008057B3" w:rsidRPr="005647EB" w:rsidRDefault="008057B3" w:rsidP="002570E4">
            <w:pPr>
              <w:pStyle w:val="TAC"/>
              <w:keepNext w:val="0"/>
              <w:keepLines w:val="0"/>
              <w:rPr>
                <w:rFonts w:cs="Arial"/>
              </w:rPr>
            </w:pPr>
            <w:r w:rsidRPr="005647EB">
              <w:rPr>
                <w:rFonts w:cs="Arial"/>
              </w:rPr>
              <w:t>disable</w:t>
            </w:r>
          </w:p>
        </w:tc>
        <w:tc>
          <w:tcPr>
            <w:tcW w:w="1021" w:type="dxa"/>
            <w:vAlign w:val="center"/>
          </w:tcPr>
          <w:p w14:paraId="0C5901C1" w14:textId="77777777" w:rsidR="008057B3" w:rsidRPr="005647EB" w:rsidRDefault="008057B3" w:rsidP="002570E4">
            <w:pPr>
              <w:pStyle w:val="TAC"/>
              <w:keepNext w:val="0"/>
              <w:keepLines w:val="0"/>
              <w:rPr>
                <w:rFonts w:cs="Arial"/>
              </w:rPr>
            </w:pPr>
            <w:r w:rsidRPr="005647EB">
              <w:rPr>
                <w:rFonts w:cs="Arial"/>
              </w:rPr>
              <w:t>disable</w:t>
            </w:r>
          </w:p>
        </w:tc>
        <w:tc>
          <w:tcPr>
            <w:tcW w:w="3061" w:type="dxa"/>
            <w:vMerge/>
          </w:tcPr>
          <w:p w14:paraId="4DA4FC37" w14:textId="77777777" w:rsidR="008057B3" w:rsidRPr="005647EB" w:rsidRDefault="008057B3" w:rsidP="002570E4">
            <w:pPr>
              <w:pStyle w:val="TAC"/>
              <w:keepNext w:val="0"/>
              <w:keepLines w:val="0"/>
              <w:rPr>
                <w:rFonts w:cs="Arial"/>
              </w:rPr>
            </w:pPr>
          </w:p>
        </w:tc>
      </w:tr>
    </w:tbl>
    <w:p w14:paraId="5B2348FA" w14:textId="77777777" w:rsidR="008057B3" w:rsidRPr="005647EB" w:rsidRDefault="008057B3" w:rsidP="002570E4"/>
    <w:p w14:paraId="73B39188" w14:textId="77777777" w:rsidR="008057B3" w:rsidRPr="005647EB" w:rsidRDefault="008057B3" w:rsidP="002570E4">
      <w:pPr>
        <w:pStyle w:val="TH"/>
        <w:keepNext w:val="0"/>
        <w:keepLines w:val="0"/>
      </w:pPr>
      <w:r w:rsidRPr="005647EB">
        <w:lastRenderedPageBreak/>
        <w:t xml:space="preserve">Table 8.3.17.5-3: </w:t>
      </w:r>
      <w:r w:rsidRPr="005647EB">
        <w:rPr>
          <w:i/>
        </w:rPr>
        <w:t>TimeAlignmentTimer</w:t>
      </w:r>
      <w:r w:rsidRPr="005647EB">
        <w:t xml:space="preserve"> -Configuration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 when DRX is used</w:t>
      </w:r>
    </w:p>
    <w:tbl>
      <w:tblPr>
        <w:tblW w:w="94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102"/>
      </w:tblGrid>
      <w:tr w:rsidR="008057B3" w:rsidRPr="005647EB" w14:paraId="1E342AE2" w14:textId="77777777" w:rsidTr="00FB2731">
        <w:trPr>
          <w:jc w:val="center"/>
        </w:trPr>
        <w:tc>
          <w:tcPr>
            <w:tcW w:w="2268" w:type="dxa"/>
            <w:vMerge w:val="restart"/>
            <w:vAlign w:val="center"/>
          </w:tcPr>
          <w:p w14:paraId="4AE31221" w14:textId="77777777" w:rsidR="008057B3" w:rsidRPr="005647EB" w:rsidRDefault="008057B3" w:rsidP="002570E4">
            <w:pPr>
              <w:pStyle w:val="TAH"/>
              <w:keepNext w:val="0"/>
              <w:keepLines w:val="0"/>
              <w:rPr>
                <w:rFonts w:cs="Arial"/>
              </w:rPr>
            </w:pPr>
            <w:r w:rsidRPr="005647EB">
              <w:rPr>
                <w:rFonts w:cs="Arial"/>
              </w:rPr>
              <w:t>Field</w:t>
            </w:r>
          </w:p>
        </w:tc>
        <w:tc>
          <w:tcPr>
            <w:tcW w:w="1021" w:type="dxa"/>
            <w:vAlign w:val="center"/>
          </w:tcPr>
          <w:p w14:paraId="043B626B" w14:textId="77777777" w:rsidR="008057B3" w:rsidRPr="005647EB" w:rsidRDefault="008057B3" w:rsidP="002570E4">
            <w:pPr>
              <w:pStyle w:val="TAH"/>
              <w:keepNext w:val="0"/>
              <w:keepLines w:val="0"/>
              <w:rPr>
                <w:rFonts w:cs="Arial"/>
              </w:rPr>
            </w:pPr>
            <w:r w:rsidRPr="005647EB">
              <w:rPr>
                <w:rFonts w:cs="Arial"/>
              </w:rPr>
              <w:t>Test1</w:t>
            </w:r>
          </w:p>
        </w:tc>
        <w:tc>
          <w:tcPr>
            <w:tcW w:w="1021" w:type="dxa"/>
            <w:vAlign w:val="center"/>
          </w:tcPr>
          <w:p w14:paraId="753B61F5" w14:textId="77777777" w:rsidR="008057B3" w:rsidRPr="005647EB" w:rsidRDefault="008057B3" w:rsidP="002570E4">
            <w:pPr>
              <w:pStyle w:val="TAH"/>
              <w:keepNext w:val="0"/>
              <w:keepLines w:val="0"/>
              <w:rPr>
                <w:rFonts w:cs="Arial"/>
              </w:rPr>
            </w:pPr>
            <w:r w:rsidRPr="005647EB">
              <w:rPr>
                <w:rFonts w:cs="Arial"/>
              </w:rPr>
              <w:t>Test2</w:t>
            </w:r>
          </w:p>
        </w:tc>
        <w:tc>
          <w:tcPr>
            <w:tcW w:w="5102" w:type="dxa"/>
            <w:vMerge w:val="restart"/>
          </w:tcPr>
          <w:p w14:paraId="0229F1F6" w14:textId="77777777" w:rsidR="008057B3" w:rsidRPr="005647EB" w:rsidRDefault="008057B3" w:rsidP="002570E4">
            <w:pPr>
              <w:pStyle w:val="TAH"/>
              <w:keepNext w:val="0"/>
              <w:keepLines w:val="0"/>
              <w:rPr>
                <w:rFonts w:cs="Arial"/>
              </w:rPr>
            </w:pPr>
            <w:r w:rsidRPr="005647EB">
              <w:rPr>
                <w:rFonts w:cs="Arial"/>
              </w:rPr>
              <w:t>Comment</w:t>
            </w:r>
          </w:p>
        </w:tc>
      </w:tr>
      <w:tr w:rsidR="008057B3" w:rsidRPr="005647EB" w14:paraId="645EBDD0" w14:textId="77777777" w:rsidTr="00FB2731">
        <w:trPr>
          <w:jc w:val="center"/>
        </w:trPr>
        <w:tc>
          <w:tcPr>
            <w:tcW w:w="2268" w:type="dxa"/>
            <w:vMerge/>
            <w:vAlign w:val="center"/>
          </w:tcPr>
          <w:p w14:paraId="525DE2A4" w14:textId="77777777" w:rsidR="008057B3" w:rsidRPr="005647EB" w:rsidRDefault="008057B3" w:rsidP="002570E4">
            <w:pPr>
              <w:pStyle w:val="TAH"/>
              <w:keepNext w:val="0"/>
              <w:keepLines w:val="0"/>
              <w:rPr>
                <w:rFonts w:cs="Arial"/>
              </w:rPr>
            </w:pPr>
          </w:p>
        </w:tc>
        <w:tc>
          <w:tcPr>
            <w:tcW w:w="1021" w:type="dxa"/>
            <w:vAlign w:val="center"/>
          </w:tcPr>
          <w:p w14:paraId="76CC8371" w14:textId="77777777" w:rsidR="008057B3" w:rsidRPr="005647EB" w:rsidRDefault="008057B3" w:rsidP="002570E4">
            <w:pPr>
              <w:pStyle w:val="TAH"/>
              <w:keepNext w:val="0"/>
              <w:keepLines w:val="0"/>
              <w:rPr>
                <w:rFonts w:cs="Arial"/>
              </w:rPr>
            </w:pPr>
            <w:r w:rsidRPr="005647EB">
              <w:rPr>
                <w:rFonts w:cs="Arial"/>
              </w:rPr>
              <w:t>Value</w:t>
            </w:r>
          </w:p>
        </w:tc>
        <w:tc>
          <w:tcPr>
            <w:tcW w:w="1021" w:type="dxa"/>
            <w:vAlign w:val="center"/>
          </w:tcPr>
          <w:p w14:paraId="1EDB8C66" w14:textId="77777777" w:rsidR="008057B3" w:rsidRPr="005647EB" w:rsidRDefault="008057B3" w:rsidP="002570E4">
            <w:pPr>
              <w:pStyle w:val="TAH"/>
              <w:keepNext w:val="0"/>
              <w:keepLines w:val="0"/>
              <w:rPr>
                <w:rFonts w:cs="Arial"/>
              </w:rPr>
            </w:pPr>
            <w:r w:rsidRPr="005647EB">
              <w:rPr>
                <w:rFonts w:cs="Arial"/>
              </w:rPr>
              <w:t>Value</w:t>
            </w:r>
          </w:p>
        </w:tc>
        <w:tc>
          <w:tcPr>
            <w:tcW w:w="5102" w:type="dxa"/>
            <w:vMerge/>
          </w:tcPr>
          <w:p w14:paraId="67A5F2C1" w14:textId="77777777" w:rsidR="008057B3" w:rsidRPr="005647EB" w:rsidRDefault="008057B3" w:rsidP="002570E4">
            <w:pPr>
              <w:pStyle w:val="TAH"/>
              <w:keepNext w:val="0"/>
              <w:keepLines w:val="0"/>
              <w:rPr>
                <w:rFonts w:cs="Arial"/>
              </w:rPr>
            </w:pPr>
          </w:p>
        </w:tc>
      </w:tr>
      <w:tr w:rsidR="008057B3" w:rsidRPr="005647EB" w14:paraId="2FFA6397" w14:textId="77777777" w:rsidTr="00FB2731">
        <w:trPr>
          <w:jc w:val="center"/>
        </w:trPr>
        <w:tc>
          <w:tcPr>
            <w:tcW w:w="2268" w:type="dxa"/>
            <w:vAlign w:val="center"/>
          </w:tcPr>
          <w:p w14:paraId="21A4BD64" w14:textId="77777777" w:rsidR="008057B3" w:rsidRPr="005647EB" w:rsidRDefault="008057B3" w:rsidP="002570E4">
            <w:pPr>
              <w:pStyle w:val="TAC"/>
              <w:keepNext w:val="0"/>
              <w:keepLines w:val="0"/>
              <w:rPr>
                <w:rFonts w:cs="Arial"/>
              </w:rPr>
            </w:pPr>
            <w:r w:rsidRPr="005647EB">
              <w:rPr>
                <w:rFonts w:cs="Arial"/>
              </w:rPr>
              <w:t>TimeAlignmentTimer</w:t>
            </w:r>
          </w:p>
        </w:tc>
        <w:tc>
          <w:tcPr>
            <w:tcW w:w="1021" w:type="dxa"/>
            <w:vAlign w:val="center"/>
          </w:tcPr>
          <w:p w14:paraId="48025D39" w14:textId="77777777" w:rsidR="008057B3" w:rsidRPr="005647EB" w:rsidRDefault="008057B3" w:rsidP="002570E4">
            <w:pPr>
              <w:pStyle w:val="TAC"/>
              <w:keepNext w:val="0"/>
              <w:keepLines w:val="0"/>
              <w:rPr>
                <w:rFonts w:cs="Arial"/>
              </w:rPr>
            </w:pPr>
            <w:r w:rsidRPr="005647EB">
              <w:rPr>
                <w:rFonts w:cs="Arial"/>
              </w:rPr>
              <w:t>sf500</w:t>
            </w:r>
          </w:p>
        </w:tc>
        <w:tc>
          <w:tcPr>
            <w:tcW w:w="1021" w:type="dxa"/>
            <w:vAlign w:val="center"/>
          </w:tcPr>
          <w:p w14:paraId="1DBF40E1" w14:textId="77777777" w:rsidR="008057B3" w:rsidRPr="005647EB" w:rsidRDefault="008057B3" w:rsidP="002570E4">
            <w:pPr>
              <w:pStyle w:val="TAC"/>
              <w:keepNext w:val="0"/>
              <w:keepLines w:val="0"/>
              <w:rPr>
                <w:rFonts w:cs="Arial"/>
              </w:rPr>
            </w:pPr>
            <w:r w:rsidRPr="005647EB">
              <w:rPr>
                <w:rFonts w:cs="Arial"/>
              </w:rPr>
              <w:t>sf500</w:t>
            </w:r>
          </w:p>
        </w:tc>
        <w:tc>
          <w:tcPr>
            <w:tcW w:w="5102" w:type="dxa"/>
          </w:tcPr>
          <w:p w14:paraId="4D28C42A" w14:textId="3E13A656" w:rsidR="008057B3" w:rsidRPr="005647EB" w:rsidRDefault="008057B3" w:rsidP="002570E4">
            <w:pPr>
              <w:pStyle w:val="TAC"/>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p>
        </w:tc>
      </w:tr>
      <w:tr w:rsidR="008057B3" w:rsidRPr="005647EB" w14:paraId="2179640E" w14:textId="77777777" w:rsidTr="00FB2731">
        <w:trPr>
          <w:jc w:val="center"/>
        </w:trPr>
        <w:tc>
          <w:tcPr>
            <w:tcW w:w="2268" w:type="dxa"/>
            <w:vAlign w:val="center"/>
          </w:tcPr>
          <w:p w14:paraId="33CB53A6" w14:textId="77777777" w:rsidR="008057B3" w:rsidRPr="005647EB" w:rsidRDefault="008057B3" w:rsidP="002570E4">
            <w:pPr>
              <w:pStyle w:val="TAC"/>
              <w:keepNext w:val="0"/>
              <w:keepLines w:val="0"/>
              <w:rPr>
                <w:rFonts w:cs="Arial"/>
              </w:rPr>
            </w:pPr>
            <w:r w:rsidRPr="005647EB">
              <w:rPr>
                <w:rFonts w:cs="Arial"/>
              </w:rPr>
              <w:t>sr-ConfigIndex</w:t>
            </w:r>
          </w:p>
        </w:tc>
        <w:tc>
          <w:tcPr>
            <w:tcW w:w="1021" w:type="dxa"/>
            <w:vAlign w:val="center"/>
          </w:tcPr>
          <w:p w14:paraId="1A54DF33" w14:textId="77777777" w:rsidR="008057B3" w:rsidRPr="005647EB" w:rsidRDefault="008057B3" w:rsidP="002570E4">
            <w:pPr>
              <w:pStyle w:val="TAC"/>
              <w:keepNext w:val="0"/>
              <w:keepLines w:val="0"/>
              <w:rPr>
                <w:rFonts w:cs="Arial"/>
              </w:rPr>
            </w:pPr>
            <w:r w:rsidRPr="005647EB">
              <w:rPr>
                <w:rFonts w:cs="Arial"/>
              </w:rPr>
              <w:t>0</w:t>
            </w:r>
          </w:p>
        </w:tc>
        <w:tc>
          <w:tcPr>
            <w:tcW w:w="1021" w:type="dxa"/>
            <w:vAlign w:val="center"/>
          </w:tcPr>
          <w:p w14:paraId="45035D7A" w14:textId="77777777" w:rsidR="008057B3" w:rsidRPr="005647EB" w:rsidRDefault="008057B3" w:rsidP="002570E4">
            <w:pPr>
              <w:pStyle w:val="TAC"/>
              <w:keepNext w:val="0"/>
              <w:keepLines w:val="0"/>
              <w:rPr>
                <w:rFonts w:cs="Arial"/>
              </w:rPr>
            </w:pPr>
            <w:r w:rsidRPr="005647EB">
              <w:rPr>
                <w:rFonts w:cs="Arial"/>
              </w:rPr>
              <w:t>0</w:t>
            </w:r>
          </w:p>
        </w:tc>
        <w:tc>
          <w:tcPr>
            <w:tcW w:w="5102" w:type="dxa"/>
          </w:tcPr>
          <w:p w14:paraId="2D25E2C5" w14:textId="664B8FA3" w:rsidR="008057B3" w:rsidRPr="005647EB" w:rsidRDefault="008057B3" w:rsidP="002570E4">
            <w:pPr>
              <w:pStyle w:val="TAC"/>
              <w:keepNext w:val="0"/>
              <w:keepLines w:val="0"/>
              <w:rPr>
                <w:rFonts w:cs="Arial"/>
              </w:rPr>
            </w:pPr>
            <w:r w:rsidRPr="005647EB">
              <w:rPr>
                <w:rFonts w:cs="Arial"/>
              </w:rPr>
              <w:t>For</w:t>
            </w:r>
            <w:r w:rsidR="002570E4" w:rsidRPr="005647EB">
              <w:rPr>
                <w:rFonts w:cs="Arial"/>
              </w:rPr>
              <w:t xml:space="preserve"> </w:t>
            </w:r>
            <w:r w:rsidRPr="005647EB">
              <w:rPr>
                <w:rFonts w:cs="Arial"/>
              </w:rPr>
              <w:t>further</w:t>
            </w:r>
            <w:r w:rsidR="002570E4" w:rsidRPr="005647EB">
              <w:rPr>
                <w:rFonts w:cs="Arial"/>
              </w:rPr>
              <w:t xml:space="preserve"> </w:t>
            </w:r>
            <w:r w:rsidRPr="005647EB">
              <w:rPr>
                <w:rFonts w:cs="Arial"/>
              </w:rPr>
              <w:t>information</w:t>
            </w:r>
            <w:r w:rsidR="002570E4" w:rsidRPr="005647EB">
              <w:rPr>
                <w:rFonts w:cs="Arial"/>
              </w:rPr>
              <w:t xml:space="preserve"> </w:t>
            </w:r>
            <w:r w:rsidRPr="005647EB">
              <w:rPr>
                <w:rFonts w:cs="Arial"/>
              </w:rPr>
              <w:t>see</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r w:rsidR="002570E4" w:rsidRPr="005647EB">
              <w:rPr>
                <w:rFonts w:cs="Arial"/>
              </w:rPr>
              <w:t xml:space="preserve"> </w:t>
            </w:r>
            <w:r w:rsidRPr="005647EB">
              <w:rPr>
                <w:rFonts w:cs="Arial"/>
              </w:rPr>
              <w:t>and</w:t>
            </w:r>
            <w:r w:rsidR="002570E4" w:rsidRPr="005647EB">
              <w:rPr>
                <w:rFonts w:cs="Arial"/>
              </w:rPr>
              <w:t xml:space="preserve"> </w:t>
            </w:r>
            <w:r w:rsidR="00914A62" w:rsidRPr="005647EB">
              <w:rPr>
                <w:rFonts w:cs="Arial"/>
              </w:rPr>
              <w:t>clause</w:t>
            </w:r>
            <w:r w:rsidRPr="005647EB">
              <w:rPr>
                <w:rFonts w:cs="Arial"/>
              </w:rPr>
              <w:t>10.1</w:t>
            </w:r>
            <w:r w:rsidR="002570E4" w:rsidRPr="005647EB">
              <w:rPr>
                <w:rFonts w:cs="Arial"/>
              </w:rPr>
              <w:t xml:space="preserve"> in 3GPP TS </w:t>
            </w:r>
            <w:r w:rsidRPr="005647EB">
              <w:rPr>
                <w:rFonts w:cs="Arial"/>
              </w:rPr>
              <w:t>36.213.</w:t>
            </w:r>
          </w:p>
        </w:tc>
      </w:tr>
    </w:tbl>
    <w:p w14:paraId="49002150" w14:textId="77777777" w:rsidR="008057B3" w:rsidRPr="005647EB" w:rsidRDefault="008057B3" w:rsidP="002570E4"/>
    <w:p w14:paraId="250AC4B1" w14:textId="77777777" w:rsidR="008057B3" w:rsidRPr="005647EB" w:rsidRDefault="008057B3" w:rsidP="002570E4">
      <w:r w:rsidRPr="005647EB">
        <w:t xml:space="preserve">In Test 1, the UE shall send one Event A3 triggered measurement report, with a measurement reporting delay less than </w:t>
      </w:r>
      <w:r w:rsidRPr="005647EB">
        <w:rPr>
          <w:lang w:eastAsia="zh-CN"/>
        </w:rPr>
        <w:t>6.4</w:t>
      </w:r>
      <w:r w:rsidRPr="005647EB">
        <w:t xml:space="preserve"> s from the beginning of time period T2. The measurement reporting delay is defined as the time from the beginning of time period T2 to the moment when the UE send the measurement report on PUSCH.</w:t>
      </w:r>
    </w:p>
    <w:p w14:paraId="292890D8" w14:textId="77777777" w:rsidR="008057B3" w:rsidRPr="005647EB" w:rsidRDefault="008057B3" w:rsidP="002570E4">
      <w:r w:rsidRPr="005647EB">
        <w:t xml:space="preserve">In Test 2, the UE shall send one Event A3 triggered measurement report, with a measurement reporting delay less than 51.2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14498071"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62D13DF3" w14:textId="77777777" w:rsidR="008057B3" w:rsidRPr="005647EB" w:rsidRDefault="008057B3" w:rsidP="002570E4">
      <w:pPr>
        <w:rPr>
          <w:rFonts w:cs="v4.2.0"/>
        </w:rPr>
      </w:pPr>
      <w:r w:rsidRPr="005647EB">
        <w:rPr>
          <w:rFonts w:cs="v4.2.0"/>
        </w:rPr>
        <w:t>The rate of correct events observed during repeated tests shall be at least 90% with a confidence level of 95%.</w:t>
      </w:r>
    </w:p>
    <w:p w14:paraId="10427763" w14:textId="77777777" w:rsidR="008057B3" w:rsidRPr="005647EB" w:rsidRDefault="008057B3" w:rsidP="002570E4">
      <w:pPr>
        <w:pStyle w:val="NO"/>
        <w:keepLines w:val="0"/>
      </w:pPr>
      <w:r w:rsidRPr="005647EB">
        <w:t>NOTE 1:</w:t>
      </w:r>
      <w:r w:rsidRPr="005647EB">
        <w:tab/>
        <w:t>The actual overall delays measured in the test may be up to one DRX cycle higher than the</w:t>
      </w:r>
      <w:r w:rsidRPr="005647EB">
        <w:rPr>
          <w:lang w:eastAsia="zh-CN"/>
        </w:rPr>
        <w:t xml:space="preserve"> </w:t>
      </w:r>
      <w:r w:rsidRPr="005647EB">
        <w:t>measurement reporting delays above because UE is allowed to delay the initiation of the measurement</w:t>
      </w:r>
      <w:r w:rsidRPr="005647EB">
        <w:rPr>
          <w:lang w:eastAsia="zh-CN"/>
        </w:rPr>
        <w:t xml:space="preserve"> </w:t>
      </w:r>
      <w:r w:rsidRPr="005647EB">
        <w:t>reporting procedure to the next until the Active Time.</w:t>
      </w:r>
    </w:p>
    <w:p w14:paraId="60EAB7DA" w14:textId="77777777" w:rsidR="008057B3" w:rsidRPr="005647EB" w:rsidRDefault="008057B3" w:rsidP="002570E4">
      <w:pPr>
        <w:pStyle w:val="NO"/>
        <w:keepLines w:val="0"/>
      </w:pPr>
      <w:r w:rsidRPr="005647EB">
        <w:t>NOTE 2:</w:t>
      </w:r>
      <w:r w:rsidRPr="005647EB">
        <w:tab/>
        <w:t xml:space="preserve">In order to calculate the rate of correct events the system simulator </w:t>
      </w:r>
      <w:commentRangeStart w:id="7"/>
      <w:r w:rsidRPr="00814289">
        <w:rPr>
          <w:highlight w:val="yellow"/>
        </w:rPr>
        <w:t>shall</w:t>
      </w:r>
      <w:r w:rsidRPr="005647EB">
        <w:t xml:space="preserve"> </w:t>
      </w:r>
      <w:commentRangeEnd w:id="7"/>
      <w:r w:rsidR="00CC020A">
        <w:rPr>
          <w:rStyle w:val="CommentReference"/>
          <w:rFonts w:eastAsia="SimSun"/>
          <w:lang w:val="x-none"/>
        </w:rPr>
        <w:commentReference w:id="7"/>
      </w:r>
      <w:r w:rsidRPr="005647EB">
        <w:t>verify that it has received correct Event A3 measurement report.</w:t>
      </w:r>
    </w:p>
    <w:p w14:paraId="279C0A74" w14:textId="77777777" w:rsidR="008057B3" w:rsidRPr="005647EB" w:rsidRDefault="008057B3" w:rsidP="002570E4">
      <w:pPr>
        <w:pStyle w:val="Heading3"/>
        <w:keepNext w:val="0"/>
        <w:keepLines w:val="0"/>
        <w:rPr>
          <w:rFonts w:cs="v4.2.0"/>
          <w:snapToGrid w:val="0"/>
          <w:lang w:eastAsia="zh-TW"/>
        </w:rPr>
      </w:pPr>
      <w:r w:rsidRPr="005647EB">
        <w:rPr>
          <w:bCs/>
        </w:rPr>
        <w:t>8.3.18</w:t>
      </w:r>
      <w:r w:rsidRPr="005647EB">
        <w:tab/>
      </w:r>
      <w:r w:rsidRPr="005647EB">
        <w:rPr>
          <w:rFonts w:cs="v4.2.0"/>
          <w:snapToGrid w:val="0"/>
          <w:lang w:eastAsia="zh-TW"/>
        </w:rPr>
        <w:t>E-UTRAN FDD-FDD Inter-frequency event triggered reporting under fading propagation conditions in asynchronous cells for CE UE in CEModeB when DRX is used</w:t>
      </w:r>
    </w:p>
    <w:p w14:paraId="2849B8F8" w14:textId="77777777" w:rsidR="008057B3" w:rsidRPr="005647EB" w:rsidRDefault="008057B3" w:rsidP="002570E4">
      <w:pPr>
        <w:pStyle w:val="Heading4"/>
        <w:keepNext w:val="0"/>
        <w:keepLines w:val="0"/>
        <w:rPr>
          <w:lang w:eastAsia="zh-TW"/>
        </w:rPr>
      </w:pPr>
      <w:r w:rsidRPr="005647EB">
        <w:rPr>
          <w:lang w:eastAsia="zh-TW"/>
        </w:rPr>
        <w:t>8.3.18.1</w:t>
      </w:r>
      <w:r w:rsidRPr="005647EB">
        <w:rPr>
          <w:lang w:eastAsia="zh-TW"/>
        </w:rPr>
        <w:tab/>
        <w:t>Test purpose</w:t>
      </w:r>
    </w:p>
    <w:p w14:paraId="2F49B7BE" w14:textId="03DFCEE1"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3A1ACFF6" w14:textId="77777777" w:rsidR="008057B3" w:rsidRPr="005647EB" w:rsidRDefault="008057B3" w:rsidP="002570E4">
      <w:pPr>
        <w:pStyle w:val="Heading4"/>
        <w:keepNext w:val="0"/>
        <w:keepLines w:val="0"/>
        <w:rPr>
          <w:lang w:eastAsia="zh-TW"/>
        </w:rPr>
      </w:pPr>
      <w:r w:rsidRPr="005647EB">
        <w:rPr>
          <w:lang w:eastAsia="zh-TW"/>
        </w:rPr>
        <w:t>8.3.18.2</w:t>
      </w:r>
      <w:r w:rsidRPr="005647EB">
        <w:rPr>
          <w:lang w:eastAsia="zh-TW"/>
        </w:rPr>
        <w:tab/>
        <w:t>Test applicability</w:t>
      </w:r>
    </w:p>
    <w:p w14:paraId="31A8E556"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 and non-BL</w:t>
      </w:r>
      <w:r w:rsidR="008D1EDE" w:rsidRPr="005647EB">
        <w:rPr>
          <w:rFonts w:eastAsia="PMingLiU"/>
          <w:lang w:eastAsia="zh-TW"/>
        </w:rPr>
        <w:t xml:space="preserve"> </w:t>
      </w:r>
      <w:r w:rsidRPr="005647EB">
        <w:rPr>
          <w:rFonts w:eastAsia="PMingLiU"/>
          <w:lang w:eastAsia="zh-TW"/>
        </w:rPr>
        <w:t>CE UE</w:t>
      </w:r>
      <w:r w:rsidR="008D1EDE" w:rsidRPr="005647EB">
        <w:rPr>
          <w:rFonts w:eastAsia="PMingLiU"/>
          <w:lang w:eastAsia="zh-TW"/>
        </w:rPr>
        <w:t>s</w:t>
      </w:r>
      <w:r w:rsidRPr="005647EB">
        <w:t>.</w:t>
      </w:r>
    </w:p>
    <w:p w14:paraId="3772ED55" w14:textId="77777777" w:rsidR="008057B3" w:rsidRPr="005647EB" w:rsidRDefault="008057B3" w:rsidP="002570E4">
      <w:pPr>
        <w:pStyle w:val="Heading4"/>
        <w:keepNext w:val="0"/>
        <w:keepLines w:val="0"/>
        <w:rPr>
          <w:lang w:eastAsia="zh-TW"/>
        </w:rPr>
      </w:pPr>
      <w:r w:rsidRPr="005647EB">
        <w:rPr>
          <w:lang w:eastAsia="zh-TW"/>
        </w:rPr>
        <w:t>8.3.18.3</w:t>
      </w:r>
      <w:r w:rsidRPr="005647EB">
        <w:rPr>
          <w:lang w:eastAsia="zh-TW"/>
        </w:rPr>
        <w:tab/>
        <w:t>Minimum conformance requirements</w:t>
      </w:r>
    </w:p>
    <w:p w14:paraId="4F07AE98" w14:textId="54978430"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8D1EDE" w:rsidRPr="005647EB">
        <w:t xml:space="preserve"> also</w:t>
      </w:r>
      <w:r w:rsidRPr="005647EB">
        <w:t xml:space="preserve"> applicable to Category M2 and non-BL</w:t>
      </w:r>
      <w:r w:rsidR="008D1EDE" w:rsidRPr="005647EB">
        <w:t xml:space="preserve"> </w:t>
      </w:r>
      <w:r w:rsidRPr="005647EB">
        <w:t>CE UEs. Pending discussion in RAN4 is needed to update the wording</w:t>
      </w:r>
      <w:r w:rsidRPr="005647EB">
        <w:rPr>
          <w:lang w:eastAsia="zh-TW"/>
        </w:rPr>
        <w:t>.</w:t>
      </w:r>
    </w:p>
    <w:p w14:paraId="74C1D974" w14:textId="77777777" w:rsidR="008057B3" w:rsidRPr="005647EB" w:rsidRDefault="008057B3" w:rsidP="002570E4">
      <w:r w:rsidRPr="005647EB">
        <w:t>When DRX is in use the UE shall be able to identify a new detectable FDD intra frequency cell within T</w:t>
      </w:r>
      <w:r w:rsidRPr="005647EB">
        <w:rPr>
          <w:vertAlign w:val="subscript"/>
        </w:rPr>
        <w:t>identify_intra_UE cat M1_EC</w:t>
      </w:r>
      <w:r w:rsidRPr="005647EB">
        <w:t xml:space="preserve"> as shown in table 8.13.3.1.1.2-1</w:t>
      </w:r>
      <w:r w:rsidRPr="005647EB">
        <w:rPr>
          <w:lang w:eastAsia="zh-CN"/>
        </w:rPr>
        <w:t xml:space="preserve"> provided that additional conditions Table 8.13.3.1.1.2-1 is met</w:t>
      </w:r>
      <w:r w:rsidRPr="005647EB">
        <w:t>.</w:t>
      </w:r>
    </w:p>
    <w:p w14:paraId="4BC027FB" w14:textId="77777777" w:rsidR="008057B3" w:rsidRPr="005647EB" w:rsidRDefault="008057B3" w:rsidP="002570E4">
      <w:r w:rsidRPr="005647EB">
        <w:t>When eDRX_CONN is in use the UE shall be able to identify a new detectable FDD intra frequency cell within T</w:t>
      </w:r>
      <w:r w:rsidRPr="005647EB">
        <w:rPr>
          <w:vertAlign w:val="subscript"/>
        </w:rPr>
        <w:t>identify_intra_UE cat M1_EC</w:t>
      </w:r>
      <w:r w:rsidRPr="005647EB">
        <w:t xml:space="preserve"> as shown in table 8.13.3.1.1.2-1B.</w:t>
      </w:r>
    </w:p>
    <w:p w14:paraId="25CAB74E" w14:textId="77777777" w:rsidR="008057B3" w:rsidRPr="005647EB" w:rsidRDefault="008057B3" w:rsidP="00FB2731">
      <w:pPr>
        <w:pStyle w:val="TH"/>
      </w:pPr>
      <w:r w:rsidRPr="005647EB">
        <w:rPr>
          <w:snapToGrid w:val="0"/>
        </w:rPr>
        <w:lastRenderedPageBreak/>
        <w:t xml:space="preserve">Table 8.13.3.1.1.2-1: </w:t>
      </w:r>
      <w:r w:rsidRPr="005647EB">
        <w:t>Requirement to identify a newly detectable 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3"/>
        <w:gridCol w:w="1349"/>
        <w:gridCol w:w="1898"/>
        <w:gridCol w:w="3227"/>
      </w:tblGrid>
      <w:tr w:rsidR="008057B3" w:rsidRPr="005647EB" w14:paraId="0EBFDFC1" w14:textId="77777777" w:rsidTr="002570E4">
        <w:trPr>
          <w:cantSplit/>
          <w:jc w:val="center"/>
        </w:trPr>
        <w:tc>
          <w:tcPr>
            <w:tcW w:w="3293" w:type="dxa"/>
            <w:tcBorders>
              <w:top w:val="single" w:sz="4" w:space="0" w:color="auto"/>
              <w:left w:val="single" w:sz="4" w:space="0" w:color="auto"/>
              <w:bottom w:val="single" w:sz="4" w:space="0" w:color="auto"/>
              <w:right w:val="single" w:sz="4" w:space="0" w:color="auto"/>
            </w:tcBorders>
          </w:tcPr>
          <w:p w14:paraId="6CE6ED1F" w14:textId="625324BB" w:rsidR="008057B3" w:rsidRPr="005647EB" w:rsidRDefault="008057B3" w:rsidP="00FB2731">
            <w:pPr>
              <w:pStyle w:val="TAH"/>
              <w:rPr>
                <w:rFonts w:cs="Arial"/>
                <w:lang w:eastAsia="zh-CN"/>
              </w:rPr>
            </w:pPr>
            <w:r w:rsidRPr="005647EB">
              <w:rPr>
                <w:rFonts w:eastAsia="MS Mincho" w:cs="Arial"/>
              </w:rPr>
              <w:t>Neighbouring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349" w:type="dxa"/>
            <w:tcBorders>
              <w:top w:val="single" w:sz="4" w:space="0" w:color="auto"/>
              <w:left w:val="single" w:sz="4" w:space="0" w:color="auto"/>
              <w:bottom w:val="single" w:sz="4" w:space="0" w:color="auto"/>
              <w:right w:val="single" w:sz="4" w:space="0" w:color="auto"/>
            </w:tcBorders>
          </w:tcPr>
          <w:p w14:paraId="7223AA88" w14:textId="2FBDC541" w:rsidR="008057B3" w:rsidRPr="005647EB" w:rsidRDefault="008057B3" w:rsidP="00FB2731">
            <w:pPr>
              <w:pStyle w:val="TAH"/>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898" w:type="dxa"/>
            <w:tcBorders>
              <w:top w:val="single" w:sz="4" w:space="0" w:color="auto"/>
              <w:left w:val="single" w:sz="4" w:space="0" w:color="auto"/>
              <w:bottom w:val="single" w:sz="4" w:space="0" w:color="auto"/>
              <w:right w:val="single" w:sz="4" w:space="0" w:color="auto"/>
            </w:tcBorders>
            <w:hideMark/>
          </w:tcPr>
          <w:p w14:paraId="5D520F60" w14:textId="50DD64A9" w:rsidR="008057B3" w:rsidRPr="005647EB" w:rsidRDefault="008057B3" w:rsidP="00FB2731">
            <w:pPr>
              <w:pStyle w:val="TAH"/>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227" w:type="dxa"/>
            <w:tcBorders>
              <w:top w:val="single" w:sz="4" w:space="0" w:color="auto"/>
              <w:left w:val="single" w:sz="4" w:space="0" w:color="auto"/>
              <w:bottom w:val="single" w:sz="4" w:space="0" w:color="auto"/>
              <w:right w:val="single" w:sz="4" w:space="0" w:color="auto"/>
            </w:tcBorders>
            <w:hideMark/>
          </w:tcPr>
          <w:p w14:paraId="3024CC57" w14:textId="63CAB85F" w:rsidR="008057B3" w:rsidRPr="005647EB" w:rsidRDefault="008057B3" w:rsidP="00FB2731">
            <w:pPr>
              <w:pStyle w:val="TAH"/>
              <w:rPr>
                <w:rFonts w:cs="Arial"/>
              </w:rPr>
            </w:pP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8057B3" w:rsidRPr="005647EB" w14:paraId="51C36FE6" w14:textId="77777777" w:rsidTr="002570E4">
        <w:trPr>
          <w:cantSplit/>
          <w:jc w:val="center"/>
        </w:trPr>
        <w:tc>
          <w:tcPr>
            <w:tcW w:w="3293" w:type="dxa"/>
            <w:vMerge w:val="restart"/>
            <w:tcBorders>
              <w:top w:val="single" w:sz="4" w:space="0" w:color="auto"/>
              <w:left w:val="single" w:sz="4" w:space="0" w:color="auto"/>
              <w:right w:val="single" w:sz="4" w:space="0" w:color="auto"/>
            </w:tcBorders>
            <w:vAlign w:val="center"/>
          </w:tcPr>
          <w:p w14:paraId="71F7A0CA" w14:textId="49CCA671" w:rsidR="008057B3" w:rsidRPr="005647EB" w:rsidRDefault="008057B3" w:rsidP="00FB2731">
            <w:pPr>
              <w:pStyle w:val="TAC"/>
              <w:rPr>
                <w:rFonts w:cs="Arial"/>
                <w:lang w:eastAsia="zh-CN"/>
              </w:rPr>
            </w:pP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p>
        </w:tc>
        <w:tc>
          <w:tcPr>
            <w:tcW w:w="1349" w:type="dxa"/>
            <w:vMerge w:val="restart"/>
            <w:tcBorders>
              <w:top w:val="single" w:sz="4" w:space="0" w:color="auto"/>
              <w:left w:val="single" w:sz="4" w:space="0" w:color="auto"/>
              <w:right w:val="single" w:sz="4" w:space="0" w:color="auto"/>
            </w:tcBorders>
          </w:tcPr>
          <w:p w14:paraId="43E04FA2" w14:textId="77777777" w:rsidR="008057B3" w:rsidRPr="005647EB" w:rsidRDefault="008057B3" w:rsidP="00FB2731">
            <w:pPr>
              <w:pStyle w:val="TAC"/>
              <w:rPr>
                <w:rFonts w:cs="Arial"/>
                <w:lang w:eastAsia="zh-CN"/>
              </w:rPr>
            </w:pPr>
            <w:r w:rsidRPr="005647EB">
              <w:rPr>
                <w:rFonts w:cs="Arial"/>
                <w:lang w:eastAsia="zh-CN"/>
              </w:rPr>
              <w:t>0</w:t>
            </w:r>
          </w:p>
        </w:tc>
        <w:tc>
          <w:tcPr>
            <w:tcW w:w="1898" w:type="dxa"/>
            <w:tcBorders>
              <w:top w:val="single" w:sz="4" w:space="0" w:color="auto"/>
              <w:left w:val="single" w:sz="4" w:space="0" w:color="auto"/>
              <w:bottom w:val="single" w:sz="4" w:space="0" w:color="auto"/>
              <w:right w:val="single" w:sz="4" w:space="0" w:color="auto"/>
            </w:tcBorders>
            <w:hideMark/>
          </w:tcPr>
          <w:p w14:paraId="0F5BC336" w14:textId="77777777" w:rsidR="008057B3" w:rsidRPr="005647EB" w:rsidRDefault="008057B3" w:rsidP="00FB2731">
            <w:pPr>
              <w:pStyle w:val="TAC"/>
              <w:rPr>
                <w:rFonts w:cs="Arial"/>
                <w:lang w:eastAsia="zh-CN"/>
              </w:rPr>
            </w:pPr>
            <w:r w:rsidRPr="005647EB">
              <w:rPr>
                <w:rFonts w:cs="Arial"/>
              </w:rPr>
              <w:t>≤0.</w:t>
            </w:r>
            <w:r w:rsidRPr="005647EB">
              <w:rPr>
                <w:rFonts w:cs="Arial"/>
                <w:lang w:eastAsia="zh-CN"/>
              </w:rPr>
              <w:t>64</w:t>
            </w:r>
          </w:p>
        </w:tc>
        <w:tc>
          <w:tcPr>
            <w:tcW w:w="3227" w:type="dxa"/>
            <w:tcBorders>
              <w:top w:val="single" w:sz="4" w:space="0" w:color="auto"/>
              <w:left w:val="single" w:sz="4" w:space="0" w:color="auto"/>
              <w:bottom w:val="single" w:sz="4" w:space="0" w:color="auto"/>
              <w:right w:val="single" w:sz="4" w:space="0" w:color="auto"/>
            </w:tcBorders>
            <w:hideMark/>
          </w:tcPr>
          <w:p w14:paraId="4E5C9B6C" w14:textId="77BD79D0" w:rsidR="008057B3" w:rsidRPr="005647EB" w:rsidRDefault="008057B3" w:rsidP="00FB2731">
            <w:pPr>
              <w:pStyle w:val="TAC"/>
              <w:rPr>
                <w:rFonts w:cs="Arial"/>
              </w:rPr>
            </w:pPr>
            <w:r w:rsidRPr="005647EB">
              <w:rPr>
                <w:rFonts w:cs="Arial"/>
                <w:lang w:eastAsia="zh-CN"/>
              </w:rPr>
              <w:t>320.8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22D38ED8" w14:textId="77777777" w:rsidTr="002570E4">
        <w:trPr>
          <w:cantSplit/>
          <w:jc w:val="center"/>
        </w:trPr>
        <w:tc>
          <w:tcPr>
            <w:tcW w:w="3293" w:type="dxa"/>
            <w:vMerge/>
            <w:tcBorders>
              <w:left w:val="single" w:sz="4" w:space="0" w:color="auto"/>
              <w:right w:val="single" w:sz="4" w:space="0" w:color="auto"/>
            </w:tcBorders>
            <w:vAlign w:val="center"/>
          </w:tcPr>
          <w:p w14:paraId="51A8B973" w14:textId="77777777" w:rsidR="008057B3" w:rsidRPr="005647EB" w:rsidRDefault="008057B3" w:rsidP="00FB2731">
            <w:pPr>
              <w:pStyle w:val="TAC"/>
              <w:rPr>
                <w:rFonts w:cs="Arial"/>
              </w:rPr>
            </w:pPr>
          </w:p>
        </w:tc>
        <w:tc>
          <w:tcPr>
            <w:tcW w:w="1349" w:type="dxa"/>
            <w:vMerge/>
            <w:tcBorders>
              <w:left w:val="single" w:sz="4" w:space="0" w:color="auto"/>
              <w:bottom w:val="single" w:sz="4" w:space="0" w:color="auto"/>
              <w:right w:val="single" w:sz="4" w:space="0" w:color="auto"/>
            </w:tcBorders>
          </w:tcPr>
          <w:p w14:paraId="50DF4406" w14:textId="77777777" w:rsidR="008057B3" w:rsidRPr="005647EB" w:rsidRDefault="008057B3" w:rsidP="00FB2731">
            <w:pPr>
              <w:pStyle w:val="TAC"/>
              <w:rPr>
                <w:rFonts w:cs="Arial"/>
              </w:rPr>
            </w:pPr>
          </w:p>
        </w:tc>
        <w:tc>
          <w:tcPr>
            <w:tcW w:w="1898" w:type="dxa"/>
            <w:tcBorders>
              <w:top w:val="single" w:sz="4" w:space="0" w:color="auto"/>
              <w:left w:val="single" w:sz="4" w:space="0" w:color="auto"/>
              <w:bottom w:val="single" w:sz="4" w:space="0" w:color="auto"/>
              <w:right w:val="single" w:sz="4" w:space="0" w:color="auto"/>
            </w:tcBorders>
            <w:hideMark/>
          </w:tcPr>
          <w:p w14:paraId="20416C74" w14:textId="35C4F01F" w:rsidR="008057B3" w:rsidRPr="005647EB" w:rsidRDefault="008057B3" w:rsidP="00FB2731">
            <w:pPr>
              <w:pStyle w:val="TAC"/>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227" w:type="dxa"/>
            <w:tcBorders>
              <w:top w:val="single" w:sz="4" w:space="0" w:color="auto"/>
              <w:left w:val="single" w:sz="4" w:space="0" w:color="auto"/>
              <w:bottom w:val="single" w:sz="4" w:space="0" w:color="auto"/>
              <w:right w:val="single" w:sz="4" w:space="0" w:color="auto"/>
            </w:tcBorders>
            <w:hideMark/>
          </w:tcPr>
          <w:p w14:paraId="08EA628E" w14:textId="1BEE75F0" w:rsidR="008057B3" w:rsidRPr="005647EB" w:rsidRDefault="008057B3" w:rsidP="00FB2731">
            <w:pPr>
              <w:pStyle w:val="TAC"/>
              <w:rPr>
                <w:rFonts w:cs="Arial"/>
                <w:snapToGrid w:val="0"/>
              </w:rPr>
            </w:pPr>
            <w:r w:rsidRPr="005647EB">
              <w:rPr>
                <w:rFonts w:cs="Arial"/>
              </w:rPr>
              <w:t>Note2</w:t>
            </w:r>
            <w:r w:rsidR="002570E4" w:rsidRPr="005647EB">
              <w:rPr>
                <w:rFonts w:cs="Arial"/>
              </w:rPr>
              <w:t xml:space="preserve"> </w:t>
            </w:r>
            <w:r w:rsidRPr="005647EB">
              <w:rPr>
                <w:rFonts w:cs="Arial"/>
              </w:rPr>
              <w:t>(</w:t>
            </w:r>
            <w:r w:rsidRPr="005647EB">
              <w:rPr>
                <w:rFonts w:cs="Arial"/>
                <w:lang w:eastAsia="zh-CN"/>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646D0395" w14:textId="77777777" w:rsidTr="002570E4">
        <w:trPr>
          <w:cantSplit/>
          <w:jc w:val="center"/>
        </w:trPr>
        <w:tc>
          <w:tcPr>
            <w:tcW w:w="3293" w:type="dxa"/>
            <w:vMerge/>
            <w:tcBorders>
              <w:left w:val="single" w:sz="4" w:space="0" w:color="auto"/>
              <w:right w:val="single" w:sz="4" w:space="0" w:color="auto"/>
            </w:tcBorders>
            <w:vAlign w:val="center"/>
          </w:tcPr>
          <w:p w14:paraId="291BC338" w14:textId="77777777" w:rsidR="008057B3" w:rsidRPr="005647EB" w:rsidRDefault="008057B3" w:rsidP="00FB2731">
            <w:pPr>
              <w:pStyle w:val="TAC"/>
              <w:rPr>
                <w:rFonts w:cs="Arial"/>
                <w:lang w:eastAsia="zh-CN"/>
              </w:rPr>
            </w:pPr>
          </w:p>
        </w:tc>
        <w:tc>
          <w:tcPr>
            <w:tcW w:w="1349" w:type="dxa"/>
            <w:vMerge w:val="restart"/>
            <w:tcBorders>
              <w:top w:val="single" w:sz="4" w:space="0" w:color="auto"/>
              <w:left w:val="single" w:sz="4" w:space="0" w:color="auto"/>
              <w:right w:val="single" w:sz="4" w:space="0" w:color="auto"/>
            </w:tcBorders>
          </w:tcPr>
          <w:p w14:paraId="291D1183" w14:textId="77777777" w:rsidR="008057B3" w:rsidRPr="005647EB" w:rsidRDefault="008057B3" w:rsidP="00FB2731">
            <w:pPr>
              <w:pStyle w:val="TAC"/>
              <w:rPr>
                <w:rFonts w:cs="Arial"/>
                <w:lang w:eastAsia="zh-CN"/>
              </w:rPr>
            </w:pPr>
            <w:r w:rsidRPr="005647EB">
              <w:rPr>
                <w:rFonts w:cs="Arial"/>
                <w:lang w:eastAsia="zh-CN"/>
              </w:rPr>
              <w:t>1</w:t>
            </w:r>
          </w:p>
        </w:tc>
        <w:tc>
          <w:tcPr>
            <w:tcW w:w="1898" w:type="dxa"/>
            <w:tcBorders>
              <w:top w:val="single" w:sz="4" w:space="0" w:color="auto"/>
              <w:left w:val="single" w:sz="4" w:space="0" w:color="auto"/>
              <w:bottom w:val="single" w:sz="4" w:space="0" w:color="auto"/>
              <w:right w:val="single" w:sz="4" w:space="0" w:color="auto"/>
            </w:tcBorders>
            <w:hideMark/>
          </w:tcPr>
          <w:p w14:paraId="5B35A415" w14:textId="2207309E" w:rsidR="008057B3" w:rsidRPr="005647EB" w:rsidRDefault="008057B3" w:rsidP="00FB2731">
            <w:pPr>
              <w:pStyle w:val="TAC"/>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227" w:type="dxa"/>
            <w:tcBorders>
              <w:top w:val="single" w:sz="4" w:space="0" w:color="auto"/>
              <w:left w:val="single" w:sz="4" w:space="0" w:color="auto"/>
              <w:bottom w:val="single" w:sz="4" w:space="0" w:color="auto"/>
              <w:right w:val="single" w:sz="4" w:space="0" w:color="auto"/>
            </w:tcBorders>
            <w:hideMark/>
          </w:tcPr>
          <w:p w14:paraId="33E49D22" w14:textId="10E24A1F" w:rsidR="008057B3" w:rsidRPr="005647EB" w:rsidRDefault="008057B3" w:rsidP="00FB2731">
            <w:pPr>
              <w:pStyle w:val="TAC"/>
              <w:rPr>
                <w:rFonts w:cs="Arial"/>
              </w:rPr>
            </w:pPr>
            <w:r w:rsidRPr="005647EB">
              <w:rPr>
                <w:rFonts w:cs="Arial"/>
                <w:lang w:eastAsia="zh-CN"/>
              </w:rPr>
              <w:t>321.6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rFonts w:eastAsia="MS Mincho"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37C3C2E4" w14:textId="77777777" w:rsidTr="002570E4">
        <w:trPr>
          <w:cantSplit/>
          <w:jc w:val="center"/>
        </w:trPr>
        <w:tc>
          <w:tcPr>
            <w:tcW w:w="3293" w:type="dxa"/>
            <w:vMerge/>
            <w:tcBorders>
              <w:left w:val="single" w:sz="4" w:space="0" w:color="auto"/>
              <w:bottom w:val="single" w:sz="4" w:space="0" w:color="auto"/>
              <w:right w:val="single" w:sz="4" w:space="0" w:color="auto"/>
            </w:tcBorders>
            <w:vAlign w:val="center"/>
          </w:tcPr>
          <w:p w14:paraId="452F49FD" w14:textId="77777777" w:rsidR="008057B3" w:rsidRPr="005647EB" w:rsidRDefault="008057B3" w:rsidP="00FB2731">
            <w:pPr>
              <w:pStyle w:val="TAC"/>
              <w:rPr>
                <w:rFonts w:cs="Arial"/>
              </w:rPr>
            </w:pPr>
          </w:p>
        </w:tc>
        <w:tc>
          <w:tcPr>
            <w:tcW w:w="1349" w:type="dxa"/>
            <w:vMerge/>
            <w:tcBorders>
              <w:left w:val="single" w:sz="4" w:space="0" w:color="auto"/>
              <w:bottom w:val="single" w:sz="4" w:space="0" w:color="auto"/>
              <w:right w:val="single" w:sz="4" w:space="0" w:color="auto"/>
            </w:tcBorders>
          </w:tcPr>
          <w:p w14:paraId="4236471A" w14:textId="77777777" w:rsidR="008057B3" w:rsidRPr="005647EB" w:rsidRDefault="008057B3" w:rsidP="00FB2731">
            <w:pPr>
              <w:pStyle w:val="TAC"/>
              <w:rPr>
                <w:rFonts w:cs="Arial"/>
              </w:rPr>
            </w:pPr>
          </w:p>
        </w:tc>
        <w:tc>
          <w:tcPr>
            <w:tcW w:w="1898" w:type="dxa"/>
            <w:tcBorders>
              <w:top w:val="single" w:sz="4" w:space="0" w:color="auto"/>
              <w:left w:val="single" w:sz="4" w:space="0" w:color="auto"/>
              <w:bottom w:val="single" w:sz="4" w:space="0" w:color="auto"/>
              <w:right w:val="single" w:sz="4" w:space="0" w:color="auto"/>
            </w:tcBorders>
            <w:hideMark/>
          </w:tcPr>
          <w:p w14:paraId="37528245" w14:textId="0ED9738C" w:rsidR="008057B3" w:rsidRPr="005647EB" w:rsidRDefault="008057B3" w:rsidP="00FB2731">
            <w:pPr>
              <w:pStyle w:val="TAC"/>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227" w:type="dxa"/>
            <w:tcBorders>
              <w:top w:val="single" w:sz="4" w:space="0" w:color="auto"/>
              <w:left w:val="single" w:sz="4" w:space="0" w:color="auto"/>
              <w:bottom w:val="single" w:sz="4" w:space="0" w:color="auto"/>
              <w:right w:val="single" w:sz="4" w:space="0" w:color="auto"/>
            </w:tcBorders>
            <w:hideMark/>
          </w:tcPr>
          <w:p w14:paraId="735C5207" w14:textId="6DBCD0F0" w:rsidR="008057B3" w:rsidRPr="005647EB" w:rsidRDefault="008057B3" w:rsidP="00FB2731">
            <w:pPr>
              <w:pStyle w:val="TAC"/>
              <w:rPr>
                <w:rFonts w:cs="Arial"/>
                <w:snapToGrid w:val="0"/>
              </w:rPr>
            </w:pPr>
            <w:r w:rsidRPr="005647EB">
              <w:rPr>
                <w:rFonts w:cs="Arial"/>
              </w:rPr>
              <w:t>Note2(</w:t>
            </w:r>
            <w:r w:rsidRPr="005647EB">
              <w:rPr>
                <w:rFonts w:cs="Arial"/>
                <w:lang w:eastAsia="zh-CN"/>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3C23539B" w14:textId="77777777" w:rsidTr="002570E4">
        <w:trPr>
          <w:cantSplit/>
          <w:jc w:val="center"/>
        </w:trPr>
        <w:tc>
          <w:tcPr>
            <w:tcW w:w="3293" w:type="dxa"/>
            <w:vMerge w:val="restart"/>
            <w:tcBorders>
              <w:left w:val="single" w:sz="4" w:space="0" w:color="auto"/>
              <w:right w:val="single" w:sz="4" w:space="0" w:color="auto"/>
            </w:tcBorders>
            <w:vAlign w:val="center"/>
          </w:tcPr>
          <w:p w14:paraId="6C18717A" w14:textId="77777777" w:rsidR="008057B3" w:rsidRPr="005647EB" w:rsidRDefault="008057B3" w:rsidP="002570E4">
            <w:pPr>
              <w:pStyle w:val="TAC"/>
              <w:keepNext w:val="0"/>
              <w:keepLines w:val="0"/>
              <w:rPr>
                <w:rFonts w:cs="Arial"/>
              </w:rPr>
            </w:pPr>
            <w:r w:rsidRPr="005647EB">
              <w:rPr>
                <w:rFonts w:eastAsia="MS Mincho" w:cs="Arial"/>
              </w:rPr>
              <w:t>Q2</w:t>
            </w:r>
            <w:r w:rsidRPr="005647EB">
              <w:rPr>
                <w:rFonts w:eastAsia="MS Mincho" w:cs="Arial"/>
              </w:rPr>
              <w:sym w:font="Symbol" w:char="F0B3"/>
            </w:r>
            <w:r w:rsidRPr="005647EB">
              <w:rPr>
                <w:rFonts w:eastAsia="MS Mincho" w:cs="Arial"/>
              </w:rPr>
              <w:t>-6</w:t>
            </w:r>
          </w:p>
        </w:tc>
        <w:tc>
          <w:tcPr>
            <w:tcW w:w="1349" w:type="dxa"/>
            <w:vMerge w:val="restart"/>
            <w:tcBorders>
              <w:left w:val="single" w:sz="4" w:space="0" w:color="auto"/>
              <w:right w:val="single" w:sz="4" w:space="0" w:color="auto"/>
            </w:tcBorders>
          </w:tcPr>
          <w:p w14:paraId="00C64E8F" w14:textId="77777777" w:rsidR="008057B3" w:rsidRPr="005647EB" w:rsidRDefault="008057B3" w:rsidP="002570E4">
            <w:pPr>
              <w:pStyle w:val="TAC"/>
              <w:keepNext w:val="0"/>
              <w:keepLines w:val="0"/>
              <w:rPr>
                <w:rFonts w:cs="Arial"/>
              </w:rPr>
            </w:pPr>
            <w:r w:rsidRPr="005647EB">
              <w:rPr>
                <w:rFonts w:cs="Arial"/>
              </w:rPr>
              <w:t>0</w:t>
            </w:r>
          </w:p>
        </w:tc>
        <w:tc>
          <w:tcPr>
            <w:tcW w:w="1898" w:type="dxa"/>
            <w:tcBorders>
              <w:top w:val="single" w:sz="4" w:space="0" w:color="auto"/>
              <w:left w:val="single" w:sz="4" w:space="0" w:color="auto"/>
              <w:bottom w:val="single" w:sz="4" w:space="0" w:color="auto"/>
              <w:right w:val="single" w:sz="4" w:space="0" w:color="auto"/>
            </w:tcBorders>
          </w:tcPr>
          <w:p w14:paraId="52C07387"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64</w:t>
            </w:r>
          </w:p>
        </w:tc>
        <w:tc>
          <w:tcPr>
            <w:tcW w:w="3227" w:type="dxa"/>
            <w:tcBorders>
              <w:top w:val="single" w:sz="4" w:space="0" w:color="auto"/>
              <w:left w:val="single" w:sz="4" w:space="0" w:color="auto"/>
              <w:bottom w:val="single" w:sz="4" w:space="0" w:color="auto"/>
              <w:right w:val="single" w:sz="4" w:space="0" w:color="auto"/>
            </w:tcBorders>
          </w:tcPr>
          <w:p w14:paraId="3C1CE8FF" w14:textId="761B5110" w:rsidR="008057B3" w:rsidRPr="005647EB" w:rsidRDefault="008057B3" w:rsidP="002570E4">
            <w:pPr>
              <w:pStyle w:val="TAC"/>
              <w:keepNext w:val="0"/>
              <w:keepLines w:val="0"/>
              <w:rPr>
                <w:rFonts w:cs="Arial"/>
              </w:rPr>
            </w:pPr>
            <w:r w:rsidRPr="005647EB">
              <w:rPr>
                <w:rFonts w:cs="Arial"/>
                <w:lang w:eastAsia="zh-CN"/>
              </w:rPr>
              <w:t>21.8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rFonts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3A03792F" w14:textId="77777777" w:rsidTr="002570E4">
        <w:trPr>
          <w:cantSplit/>
          <w:jc w:val="center"/>
        </w:trPr>
        <w:tc>
          <w:tcPr>
            <w:tcW w:w="3293" w:type="dxa"/>
            <w:vMerge/>
            <w:tcBorders>
              <w:left w:val="single" w:sz="4" w:space="0" w:color="auto"/>
              <w:right w:val="single" w:sz="4" w:space="0" w:color="auto"/>
            </w:tcBorders>
          </w:tcPr>
          <w:p w14:paraId="324B3A66" w14:textId="77777777" w:rsidR="008057B3" w:rsidRPr="005647EB" w:rsidRDefault="008057B3" w:rsidP="002570E4">
            <w:pPr>
              <w:pStyle w:val="TAC"/>
              <w:keepNext w:val="0"/>
              <w:keepLines w:val="0"/>
              <w:rPr>
                <w:rFonts w:cs="Arial"/>
              </w:rPr>
            </w:pPr>
          </w:p>
        </w:tc>
        <w:tc>
          <w:tcPr>
            <w:tcW w:w="1349" w:type="dxa"/>
            <w:vMerge/>
            <w:tcBorders>
              <w:left w:val="single" w:sz="4" w:space="0" w:color="auto"/>
              <w:bottom w:val="single" w:sz="4" w:space="0" w:color="auto"/>
              <w:right w:val="single" w:sz="4" w:space="0" w:color="auto"/>
            </w:tcBorders>
          </w:tcPr>
          <w:p w14:paraId="0B0C33C6" w14:textId="77777777" w:rsidR="008057B3" w:rsidRPr="005647EB" w:rsidRDefault="008057B3" w:rsidP="002570E4">
            <w:pPr>
              <w:pStyle w:val="TAC"/>
              <w:keepNext w:val="0"/>
              <w:keepLines w:val="0"/>
              <w:rPr>
                <w:rFonts w:cs="Arial"/>
              </w:rPr>
            </w:pPr>
          </w:p>
        </w:tc>
        <w:tc>
          <w:tcPr>
            <w:tcW w:w="1898" w:type="dxa"/>
            <w:tcBorders>
              <w:top w:val="single" w:sz="4" w:space="0" w:color="auto"/>
              <w:left w:val="single" w:sz="4" w:space="0" w:color="auto"/>
              <w:bottom w:val="single" w:sz="4" w:space="0" w:color="auto"/>
              <w:right w:val="single" w:sz="4" w:space="0" w:color="auto"/>
            </w:tcBorders>
          </w:tcPr>
          <w:p w14:paraId="6E2AE8CD" w14:textId="0B5FD0EE" w:rsidR="008057B3" w:rsidRPr="005647EB" w:rsidRDefault="008057B3"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227" w:type="dxa"/>
            <w:tcBorders>
              <w:top w:val="single" w:sz="4" w:space="0" w:color="auto"/>
              <w:left w:val="single" w:sz="4" w:space="0" w:color="auto"/>
              <w:bottom w:val="single" w:sz="4" w:space="0" w:color="auto"/>
              <w:right w:val="single" w:sz="4" w:space="0" w:color="auto"/>
            </w:tcBorders>
          </w:tcPr>
          <w:p w14:paraId="7F31F150" w14:textId="04A0ADB6" w:rsidR="008057B3" w:rsidRPr="005647EB" w:rsidRDefault="008057B3" w:rsidP="002570E4">
            <w:pPr>
              <w:pStyle w:val="TAC"/>
              <w:keepNext w:val="0"/>
              <w:keepLines w:val="0"/>
              <w:rPr>
                <w:rFonts w:cs="Arial"/>
              </w:rPr>
            </w:pPr>
            <w:r w:rsidRPr="005647EB">
              <w:rPr>
                <w:rFonts w:cs="Arial"/>
              </w:rPr>
              <w:t>Note2(</w:t>
            </w:r>
            <w:r w:rsidRPr="005647EB">
              <w:rPr>
                <w:rFonts w:cs="Arial"/>
                <w:lang w:eastAsia="zh-CN"/>
              </w:rPr>
              <w:t>24</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75F226A8" w14:textId="77777777" w:rsidTr="002570E4">
        <w:trPr>
          <w:cantSplit/>
          <w:jc w:val="center"/>
        </w:trPr>
        <w:tc>
          <w:tcPr>
            <w:tcW w:w="3293" w:type="dxa"/>
            <w:vMerge/>
            <w:tcBorders>
              <w:left w:val="single" w:sz="4" w:space="0" w:color="auto"/>
              <w:right w:val="single" w:sz="4" w:space="0" w:color="auto"/>
            </w:tcBorders>
          </w:tcPr>
          <w:p w14:paraId="324CC1F0" w14:textId="77777777" w:rsidR="008057B3" w:rsidRPr="005647EB" w:rsidRDefault="008057B3" w:rsidP="002570E4">
            <w:pPr>
              <w:pStyle w:val="TAC"/>
              <w:keepNext w:val="0"/>
              <w:keepLines w:val="0"/>
              <w:rPr>
                <w:rFonts w:cs="Arial"/>
              </w:rPr>
            </w:pPr>
          </w:p>
        </w:tc>
        <w:tc>
          <w:tcPr>
            <w:tcW w:w="1349" w:type="dxa"/>
            <w:vMerge w:val="restart"/>
            <w:tcBorders>
              <w:left w:val="single" w:sz="4" w:space="0" w:color="auto"/>
              <w:right w:val="single" w:sz="4" w:space="0" w:color="auto"/>
            </w:tcBorders>
          </w:tcPr>
          <w:p w14:paraId="45B8E110" w14:textId="77777777" w:rsidR="008057B3" w:rsidRPr="005647EB" w:rsidRDefault="008057B3" w:rsidP="002570E4">
            <w:pPr>
              <w:pStyle w:val="TAC"/>
              <w:keepNext w:val="0"/>
              <w:keepLines w:val="0"/>
              <w:rPr>
                <w:rFonts w:cs="Arial"/>
              </w:rPr>
            </w:pPr>
            <w:r w:rsidRPr="005647EB">
              <w:rPr>
                <w:rFonts w:cs="Arial"/>
              </w:rPr>
              <w:t>1</w:t>
            </w:r>
          </w:p>
        </w:tc>
        <w:tc>
          <w:tcPr>
            <w:tcW w:w="1898" w:type="dxa"/>
            <w:tcBorders>
              <w:top w:val="single" w:sz="4" w:space="0" w:color="auto"/>
              <w:left w:val="single" w:sz="4" w:space="0" w:color="auto"/>
              <w:bottom w:val="single" w:sz="4" w:space="0" w:color="auto"/>
              <w:right w:val="single" w:sz="4" w:space="0" w:color="auto"/>
            </w:tcBorders>
          </w:tcPr>
          <w:p w14:paraId="609F0A96" w14:textId="2E112322" w:rsidR="008057B3" w:rsidRPr="005647EB" w:rsidRDefault="008057B3" w:rsidP="002570E4">
            <w:pPr>
              <w:pStyle w:val="TAC"/>
              <w:keepNext w:val="0"/>
              <w:keepLines w:val="0"/>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227" w:type="dxa"/>
            <w:tcBorders>
              <w:top w:val="single" w:sz="4" w:space="0" w:color="auto"/>
              <w:left w:val="single" w:sz="4" w:space="0" w:color="auto"/>
              <w:bottom w:val="single" w:sz="4" w:space="0" w:color="auto"/>
              <w:right w:val="single" w:sz="4" w:space="0" w:color="auto"/>
            </w:tcBorders>
          </w:tcPr>
          <w:p w14:paraId="50660C49" w14:textId="550ACB46" w:rsidR="008057B3" w:rsidRPr="005647EB" w:rsidRDefault="008057B3" w:rsidP="002570E4">
            <w:pPr>
              <w:pStyle w:val="TAC"/>
              <w:keepNext w:val="0"/>
              <w:keepLines w:val="0"/>
              <w:rPr>
                <w:rFonts w:cs="Arial"/>
              </w:rPr>
            </w:pPr>
            <w:r w:rsidRPr="005647EB">
              <w:rPr>
                <w:rFonts w:cs="Arial"/>
                <w:lang w:eastAsia="zh-CN"/>
              </w:rPr>
              <w:t>22.6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rFonts w:eastAsia="MS Mincho"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796EB434" w14:textId="77777777" w:rsidTr="002570E4">
        <w:trPr>
          <w:cantSplit/>
          <w:jc w:val="center"/>
        </w:trPr>
        <w:tc>
          <w:tcPr>
            <w:tcW w:w="3293" w:type="dxa"/>
            <w:vMerge/>
            <w:tcBorders>
              <w:left w:val="single" w:sz="4" w:space="0" w:color="auto"/>
              <w:bottom w:val="single" w:sz="4" w:space="0" w:color="auto"/>
              <w:right w:val="single" w:sz="4" w:space="0" w:color="auto"/>
            </w:tcBorders>
          </w:tcPr>
          <w:p w14:paraId="65C1E893" w14:textId="77777777" w:rsidR="008057B3" w:rsidRPr="005647EB" w:rsidRDefault="008057B3" w:rsidP="002570E4">
            <w:pPr>
              <w:pStyle w:val="TAC"/>
              <w:keepNext w:val="0"/>
              <w:keepLines w:val="0"/>
              <w:rPr>
                <w:rFonts w:cs="Arial"/>
              </w:rPr>
            </w:pPr>
          </w:p>
        </w:tc>
        <w:tc>
          <w:tcPr>
            <w:tcW w:w="1349" w:type="dxa"/>
            <w:vMerge/>
            <w:tcBorders>
              <w:left w:val="single" w:sz="4" w:space="0" w:color="auto"/>
              <w:bottom w:val="single" w:sz="4" w:space="0" w:color="auto"/>
              <w:right w:val="single" w:sz="4" w:space="0" w:color="auto"/>
            </w:tcBorders>
          </w:tcPr>
          <w:p w14:paraId="5B043ED2" w14:textId="77777777" w:rsidR="008057B3" w:rsidRPr="005647EB" w:rsidRDefault="008057B3" w:rsidP="002570E4">
            <w:pPr>
              <w:pStyle w:val="TAC"/>
              <w:keepNext w:val="0"/>
              <w:keepLines w:val="0"/>
              <w:rPr>
                <w:rFonts w:cs="Arial"/>
              </w:rPr>
            </w:pPr>
          </w:p>
        </w:tc>
        <w:tc>
          <w:tcPr>
            <w:tcW w:w="1898" w:type="dxa"/>
            <w:tcBorders>
              <w:top w:val="single" w:sz="4" w:space="0" w:color="auto"/>
              <w:left w:val="single" w:sz="4" w:space="0" w:color="auto"/>
              <w:bottom w:val="single" w:sz="4" w:space="0" w:color="auto"/>
              <w:right w:val="single" w:sz="4" w:space="0" w:color="auto"/>
            </w:tcBorders>
          </w:tcPr>
          <w:p w14:paraId="4CEADBF3" w14:textId="1F971B6B" w:rsidR="008057B3" w:rsidRPr="005647EB" w:rsidRDefault="008057B3"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227" w:type="dxa"/>
            <w:tcBorders>
              <w:top w:val="single" w:sz="4" w:space="0" w:color="auto"/>
              <w:left w:val="single" w:sz="4" w:space="0" w:color="auto"/>
              <w:bottom w:val="single" w:sz="4" w:space="0" w:color="auto"/>
              <w:right w:val="single" w:sz="4" w:space="0" w:color="auto"/>
            </w:tcBorders>
          </w:tcPr>
          <w:p w14:paraId="6904D510" w14:textId="5CB2C5A7" w:rsidR="008057B3" w:rsidRPr="005647EB" w:rsidRDefault="008057B3" w:rsidP="002570E4">
            <w:pPr>
              <w:pStyle w:val="TAC"/>
              <w:keepNext w:val="0"/>
              <w:keepLines w:val="0"/>
              <w:rPr>
                <w:rFonts w:cs="Arial"/>
              </w:rPr>
            </w:pPr>
            <w:r w:rsidRPr="005647EB">
              <w:rPr>
                <w:rFonts w:cs="Arial"/>
              </w:rPr>
              <w:t>Note2(</w:t>
            </w:r>
            <w:r w:rsidRPr="005647EB">
              <w:rPr>
                <w:rFonts w:cs="Arial"/>
                <w:lang w:eastAsia="zh-CN"/>
              </w:rPr>
              <w:t>24</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3D4E7BA8" w14:textId="77777777" w:rsidTr="002570E4">
        <w:trPr>
          <w:cantSplit/>
          <w:jc w:val="center"/>
        </w:trPr>
        <w:tc>
          <w:tcPr>
            <w:tcW w:w="9767" w:type="dxa"/>
            <w:gridSpan w:val="4"/>
            <w:tcBorders>
              <w:top w:val="single" w:sz="4" w:space="0" w:color="auto"/>
              <w:left w:val="single" w:sz="4" w:space="0" w:color="auto"/>
              <w:bottom w:val="single" w:sz="4" w:space="0" w:color="auto"/>
              <w:right w:val="single" w:sz="4" w:space="0" w:color="auto"/>
            </w:tcBorders>
          </w:tcPr>
          <w:p w14:paraId="27043696" w14:textId="1AEE1A54" w:rsidR="008057B3" w:rsidRPr="005647EB" w:rsidRDefault="00E72FFE" w:rsidP="002570E4">
            <w:pPr>
              <w:pStyle w:val="TAN"/>
              <w:keepNext w:val="0"/>
              <w:keepLines w:val="0"/>
              <w:rPr>
                <w:rFonts w:cs="Arial"/>
              </w:rPr>
            </w:pPr>
            <w:r w:rsidRPr="005647EB">
              <w:rPr>
                <w:rFonts w:cs="Arial"/>
              </w:rPr>
              <w:t>NOTE 1:</w:t>
            </w:r>
            <w:r w:rsidR="008057B3" w:rsidRPr="005647EB">
              <w:rPr>
                <w:rFonts w:cs="Arial"/>
              </w:rPr>
              <w:tab/>
              <w:t>Number</w:t>
            </w:r>
            <w:r w:rsidR="002570E4" w:rsidRPr="005647EB">
              <w:rPr>
                <w:rFonts w:cs="Arial"/>
              </w:rPr>
              <w:t xml:space="preserve"> </w:t>
            </w:r>
            <w:r w:rsidR="008057B3" w:rsidRPr="005647EB">
              <w:rPr>
                <w:rFonts w:cs="Arial"/>
              </w:rPr>
              <w:t>of</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p>
          <w:p w14:paraId="67AEF088" w14:textId="31BA88D2" w:rsidR="008057B3" w:rsidRPr="005647EB" w:rsidRDefault="00E72FFE" w:rsidP="002570E4">
            <w:pPr>
              <w:pStyle w:val="TAN"/>
              <w:keepNext w:val="0"/>
              <w:keepLines w:val="0"/>
              <w:rPr>
                <w:rFonts w:cs="Arial"/>
              </w:rPr>
            </w:pPr>
            <w:r w:rsidRPr="005647EB">
              <w:rPr>
                <w:rFonts w:cs="Arial"/>
              </w:rPr>
              <w:t>NOTE 2:</w:t>
            </w:r>
            <w:r w:rsidR="008057B3" w:rsidRPr="005647EB">
              <w:rPr>
                <w:rFonts w:cs="Arial"/>
              </w:rPr>
              <w:tab/>
              <w:t>Time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p>
        </w:tc>
      </w:tr>
    </w:tbl>
    <w:p w14:paraId="06EAA53D" w14:textId="77777777" w:rsidR="008057B3" w:rsidRPr="005647EB" w:rsidRDefault="008057B3" w:rsidP="002570E4"/>
    <w:p w14:paraId="72D1DA64" w14:textId="77777777" w:rsidR="008057B3" w:rsidRPr="005647EB" w:rsidRDefault="008057B3" w:rsidP="002570E4">
      <w:pPr>
        <w:pStyle w:val="TH"/>
        <w:keepNext w:val="0"/>
        <w:keepLines w:val="0"/>
        <w:rPr>
          <w:snapToGrid w:val="0"/>
        </w:rPr>
      </w:pPr>
      <w:r w:rsidRPr="005647EB">
        <w:rPr>
          <w:snapToGrid w:val="0"/>
        </w:rPr>
        <w:t>Table 8.13.3.1.1.2-</w:t>
      </w:r>
      <w:r w:rsidRPr="005647EB">
        <w:rPr>
          <w:snapToGrid w:val="0"/>
          <w:lang w:eastAsia="zh-CN"/>
        </w:rPr>
        <w:t>1A</w:t>
      </w:r>
      <w:r w:rsidRPr="005647EB">
        <w:rPr>
          <w:snapToGrid w:val="0"/>
        </w:rPr>
        <w:t>: Void</w:t>
      </w:r>
    </w:p>
    <w:p w14:paraId="77B4283C" w14:textId="77777777" w:rsidR="008057B3" w:rsidRPr="005647EB" w:rsidRDefault="008057B3" w:rsidP="002570E4"/>
    <w:p w14:paraId="55787404" w14:textId="77777777" w:rsidR="008057B3" w:rsidRPr="005647EB" w:rsidRDefault="008057B3" w:rsidP="002570E4">
      <w:pPr>
        <w:pStyle w:val="TH"/>
        <w:keepNext w:val="0"/>
        <w:keepLines w:val="0"/>
      </w:pPr>
      <w:r w:rsidRPr="005647EB">
        <w:rPr>
          <w:snapToGrid w:val="0"/>
        </w:rPr>
        <w:t xml:space="preserve">Table 8.13.3.1.1.2-1B: </w:t>
      </w:r>
      <w:r w:rsidRPr="005647EB">
        <w:t>Requirement to identify a newly detectable FDD intrafrequency cell when eDRX_CONN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12"/>
        <w:gridCol w:w="4008"/>
      </w:tblGrid>
      <w:tr w:rsidR="008057B3" w:rsidRPr="005647EB" w14:paraId="72F312D3" w14:textId="77777777" w:rsidTr="002570E4">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09079ECA" w14:textId="6B9730A6" w:rsidR="008057B3" w:rsidRPr="005647EB" w:rsidRDefault="008057B3"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008" w:type="dxa"/>
            <w:tcBorders>
              <w:top w:val="single" w:sz="4" w:space="0" w:color="auto"/>
              <w:left w:val="single" w:sz="4" w:space="0" w:color="auto"/>
              <w:bottom w:val="single" w:sz="4" w:space="0" w:color="auto"/>
              <w:right w:val="single" w:sz="4" w:space="0" w:color="auto"/>
            </w:tcBorders>
            <w:hideMark/>
          </w:tcPr>
          <w:p w14:paraId="04635CFD" w14:textId="18C39A50"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8057B3" w:rsidRPr="005647EB" w14:paraId="746A3C28" w14:textId="77777777" w:rsidTr="002570E4">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72261C57" w14:textId="609B95FB" w:rsidR="008057B3" w:rsidRPr="005647EB" w:rsidRDefault="008057B3" w:rsidP="002570E4">
            <w:pPr>
              <w:pStyle w:val="TAC"/>
              <w:keepNext w:val="0"/>
              <w:keepLines w:val="0"/>
              <w:rPr>
                <w:rFonts w:cs="Arial"/>
                <w:snapToGrid w:val="0"/>
              </w:rPr>
            </w:pPr>
            <w:r w:rsidRPr="005647EB">
              <w:rPr>
                <w:rFonts w:cs="Arial"/>
              </w:rPr>
              <w:t>2.56&lt;eDRX_CONN</w:t>
            </w:r>
            <w:r w:rsidR="002570E4" w:rsidRPr="005647EB">
              <w:rPr>
                <w:rFonts w:cs="Arial"/>
              </w:rPr>
              <w:t xml:space="preserve"> </w:t>
            </w:r>
            <w:r w:rsidRPr="005647EB">
              <w:rPr>
                <w:rFonts w:cs="Arial"/>
              </w:rPr>
              <w:t>cycle≤10.24</w:t>
            </w:r>
          </w:p>
        </w:tc>
        <w:tc>
          <w:tcPr>
            <w:tcW w:w="4008" w:type="dxa"/>
            <w:tcBorders>
              <w:top w:val="single" w:sz="4" w:space="0" w:color="auto"/>
              <w:left w:val="single" w:sz="4" w:space="0" w:color="auto"/>
              <w:bottom w:val="single" w:sz="4" w:space="0" w:color="auto"/>
              <w:right w:val="single" w:sz="4" w:space="0" w:color="auto"/>
            </w:tcBorders>
            <w:hideMark/>
          </w:tcPr>
          <w:p w14:paraId="3B1A20D4" w14:textId="159B2C2F" w:rsidR="008057B3" w:rsidRPr="005647EB" w:rsidRDefault="008057B3"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5825B1E8" w14:textId="77777777" w:rsidTr="002570E4">
        <w:trPr>
          <w:cantSplit/>
          <w:jc w:val="center"/>
        </w:trPr>
        <w:tc>
          <w:tcPr>
            <w:tcW w:w="6720" w:type="dxa"/>
            <w:gridSpan w:val="2"/>
            <w:tcBorders>
              <w:top w:val="single" w:sz="4" w:space="0" w:color="auto"/>
              <w:left w:val="single" w:sz="4" w:space="0" w:color="auto"/>
              <w:bottom w:val="single" w:sz="4" w:space="0" w:color="auto"/>
              <w:right w:val="single" w:sz="4" w:space="0" w:color="auto"/>
            </w:tcBorders>
            <w:hideMark/>
          </w:tcPr>
          <w:p w14:paraId="2A92ADE3" w14:textId="0B4B4FB8" w:rsidR="008057B3" w:rsidRPr="005647EB" w:rsidRDefault="008057B3" w:rsidP="002570E4">
            <w:pPr>
              <w:pStyle w:val="TAN"/>
              <w:keepNext w:val="0"/>
              <w:keepLines w:val="0"/>
              <w:rPr>
                <w:rFonts w:cs="Arial"/>
              </w:rPr>
            </w:pPr>
            <w:r w:rsidRPr="005647EB">
              <w:rPr>
                <w:rFonts w:cs="Arial"/>
              </w:rPr>
              <w:t>NOTE:</w:t>
            </w:r>
            <w:r w:rsidRPr="005647EB">
              <w:rPr>
                <w:rFonts w:cs="Arial"/>
              </w:rPr>
              <w:tab/>
              <w:t>Time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FB2731" w:rsidRPr="005647EB">
              <w:rPr>
                <w:rFonts w:cs="Arial"/>
              </w:rPr>
              <w:t>.</w:t>
            </w:r>
          </w:p>
        </w:tc>
      </w:tr>
    </w:tbl>
    <w:p w14:paraId="39270652" w14:textId="77777777" w:rsidR="008057B3" w:rsidRPr="005647EB" w:rsidRDefault="008057B3" w:rsidP="002570E4"/>
    <w:p w14:paraId="292A46FD" w14:textId="633DEDDB" w:rsidR="008057B3" w:rsidRPr="005647EB" w:rsidRDefault="008057B3" w:rsidP="002570E4">
      <w:pPr>
        <w:rPr>
          <w:rFonts w:cs="v4.2.0"/>
        </w:rPr>
      </w:pPr>
      <w:r w:rsidRPr="005647EB">
        <w:t>A cell shall be considered detectable</w:t>
      </w:r>
      <w:r w:rsidRPr="005647EB">
        <w:rPr>
          <w:rFonts w:cs="v4.2.0"/>
        </w:rPr>
        <w:t xml:space="preserve"> when</w:t>
      </w:r>
      <w:r w:rsidR="00FB2731" w:rsidRPr="005647EB">
        <w:rPr>
          <w:rFonts w:cs="v4.2.0"/>
        </w:rPr>
        <w:t>:</w:t>
      </w:r>
    </w:p>
    <w:p w14:paraId="55F23186" w14:textId="03D25ADD" w:rsidR="008057B3" w:rsidRPr="005647EB" w:rsidRDefault="008057B3" w:rsidP="002570E4">
      <w:pPr>
        <w:pStyle w:val="B1"/>
      </w:pPr>
      <w:r w:rsidRPr="005647EB">
        <w:t>-</w:t>
      </w:r>
      <w:r w:rsidRPr="005647EB">
        <w:tab/>
        <w:t xml:space="preserve">RSRP related side conditions given in </w:t>
      </w:r>
      <w:r w:rsidR="00914A62" w:rsidRPr="005647EB">
        <w:t>Clause</w:t>
      </w:r>
      <w:r w:rsidRPr="005647EB">
        <w:t>s 9.1.21.3 and 9.1.21.4 are fulfilled for a corresponding Band,</w:t>
      </w:r>
    </w:p>
    <w:p w14:paraId="4762C4CF" w14:textId="77777777" w:rsidR="008057B3" w:rsidRPr="005647EB" w:rsidRDefault="008057B3" w:rsidP="002570E4">
      <w:pPr>
        <w:pStyle w:val="B1"/>
      </w:pPr>
      <w:r w:rsidRPr="005647EB">
        <w:t>-</w:t>
      </w:r>
      <w:r w:rsidRPr="005647EB">
        <w:tab/>
        <w:t>RSRQ related side conditions given in Clause 9.1.21.7 are fulfilled for a corresponding Band,</w:t>
      </w:r>
    </w:p>
    <w:p w14:paraId="33251EF4" w14:textId="77777777" w:rsidR="008057B3" w:rsidRPr="005647EB" w:rsidRDefault="008057B3" w:rsidP="002570E4">
      <w:pPr>
        <w:pStyle w:val="B1"/>
        <w:rPr>
          <w:lang w:eastAsia="zh-CN"/>
        </w:rPr>
      </w:pPr>
      <w:r w:rsidRPr="005647EB">
        <w:t>-</w:t>
      </w:r>
      <w:r w:rsidRPr="005647EB">
        <w:tab/>
        <w:t>SCH_RP and SCH Ês/Iot according to Annex Table B.2.14-3 for a corresponding Band</w:t>
      </w:r>
    </w:p>
    <w:p w14:paraId="322143BE" w14:textId="77777777" w:rsidR="008057B3" w:rsidRPr="005647EB" w:rsidRDefault="008057B3" w:rsidP="002570E4">
      <w:r w:rsidRPr="005647EB">
        <w:t>In the RRC_CONNECTED state the measurement period for intra frequency measurements is T</w:t>
      </w:r>
      <w:r w:rsidRPr="005647EB">
        <w:rPr>
          <w:vertAlign w:val="subscript"/>
        </w:rPr>
        <w:t>measure_intra_UE cat M1_EC</w:t>
      </w:r>
      <w:r w:rsidRPr="005647EB">
        <w:t>. When DRX is used, T</w:t>
      </w:r>
      <w:r w:rsidRPr="005647EB">
        <w:rPr>
          <w:vertAlign w:val="subscript"/>
        </w:rPr>
        <w:t>measure_intra_UE cat M1_EC</w:t>
      </w:r>
      <w:r w:rsidRPr="005647EB">
        <w:t xml:space="preserve"> is as specified in table 8.13.3.1.1.2-2</w:t>
      </w:r>
      <w:r w:rsidRPr="005647EB">
        <w:rPr>
          <w:lang w:eastAsia="zh-CN"/>
        </w:rPr>
        <w:t xml:space="preserve"> provided that additional conditions table 8.13.3.1.1.2-2 is met</w:t>
      </w:r>
      <w:r w:rsidRPr="005647EB">
        <w:t>. When eDRX_CONN is used, T</w:t>
      </w:r>
      <w:r w:rsidRPr="005647EB">
        <w:rPr>
          <w:vertAlign w:val="subscript"/>
        </w:rPr>
        <w:t>measure_intra_UE cat M1_EC</w:t>
      </w:r>
      <w:r w:rsidRPr="005647EB">
        <w:t xml:space="preserve"> is as specified in table 8.13.3.1.1.2-4. The UE shall be capable of performing RSRP and RSRQ measurements for 6 identified-intra-frequency cells, and the UE physical layer shall be capable of reporting measurements to higher layers with the measurement period of T</w:t>
      </w:r>
      <w:r w:rsidRPr="005647EB">
        <w:rPr>
          <w:vertAlign w:val="subscript"/>
        </w:rPr>
        <w:t>measure_intra_UE cat M1_EC</w:t>
      </w:r>
      <w:r w:rsidRPr="005647EB">
        <w:t>.</w:t>
      </w:r>
    </w:p>
    <w:p w14:paraId="4130A657" w14:textId="77777777" w:rsidR="008057B3" w:rsidRPr="005647EB" w:rsidRDefault="008057B3" w:rsidP="002570E4">
      <w:pPr>
        <w:pStyle w:val="TH"/>
        <w:keepNext w:val="0"/>
        <w:keepLines w:val="0"/>
      </w:pPr>
      <w:r w:rsidRPr="005647EB">
        <w:rPr>
          <w:snapToGrid w:val="0"/>
        </w:rPr>
        <w:t xml:space="preserve">Table 8.13.3.1.1.2-2: </w:t>
      </w:r>
      <w:r w:rsidRPr="005647EB">
        <w:t>Requirement to measure FDD intrafrequency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67"/>
        <w:gridCol w:w="1377"/>
        <w:gridCol w:w="1891"/>
        <w:gridCol w:w="3121"/>
      </w:tblGrid>
      <w:tr w:rsidR="008057B3" w:rsidRPr="005647EB" w14:paraId="3E09B24C" w14:textId="77777777" w:rsidTr="002570E4">
        <w:trPr>
          <w:cantSplit/>
          <w:jc w:val="center"/>
        </w:trPr>
        <w:tc>
          <w:tcPr>
            <w:tcW w:w="2767" w:type="dxa"/>
            <w:tcBorders>
              <w:top w:val="single" w:sz="4" w:space="0" w:color="auto"/>
              <w:left w:val="single" w:sz="4" w:space="0" w:color="auto"/>
              <w:bottom w:val="single" w:sz="4" w:space="0" w:color="auto"/>
              <w:right w:val="single" w:sz="4" w:space="0" w:color="auto"/>
            </w:tcBorders>
          </w:tcPr>
          <w:p w14:paraId="026A3B0A" w14:textId="2BC49FED" w:rsidR="008057B3" w:rsidRPr="005647EB" w:rsidRDefault="008057B3" w:rsidP="002570E4">
            <w:pPr>
              <w:pStyle w:val="TAH"/>
              <w:keepNext w:val="0"/>
              <w:keepLines w:val="0"/>
              <w:rPr>
                <w:rFonts w:cs="Arial"/>
                <w:lang w:eastAsia="zh-CN"/>
              </w:rPr>
            </w:pPr>
            <w:r w:rsidRPr="005647EB">
              <w:rPr>
                <w:rFonts w:cs="Arial"/>
                <w:lang w:eastAsia="zh-CN"/>
              </w:rPr>
              <w:t>Target</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377" w:type="dxa"/>
            <w:tcBorders>
              <w:top w:val="single" w:sz="4" w:space="0" w:color="auto"/>
              <w:left w:val="single" w:sz="4" w:space="0" w:color="auto"/>
              <w:bottom w:val="single" w:sz="4" w:space="0" w:color="auto"/>
              <w:right w:val="single" w:sz="4" w:space="0" w:color="auto"/>
            </w:tcBorders>
          </w:tcPr>
          <w:p w14:paraId="4067A388" w14:textId="659B8793" w:rsidR="008057B3" w:rsidRPr="005647EB" w:rsidRDefault="008057B3"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891" w:type="dxa"/>
            <w:tcBorders>
              <w:top w:val="single" w:sz="4" w:space="0" w:color="auto"/>
              <w:left w:val="single" w:sz="4" w:space="0" w:color="auto"/>
              <w:bottom w:val="single" w:sz="4" w:space="0" w:color="auto"/>
              <w:right w:val="single" w:sz="4" w:space="0" w:color="auto"/>
            </w:tcBorders>
            <w:hideMark/>
          </w:tcPr>
          <w:p w14:paraId="62F97B63" w14:textId="7A4B8992" w:rsidR="008057B3" w:rsidRPr="005647EB" w:rsidRDefault="008057B3"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121" w:type="dxa"/>
            <w:tcBorders>
              <w:top w:val="single" w:sz="4" w:space="0" w:color="auto"/>
              <w:left w:val="single" w:sz="4" w:space="0" w:color="auto"/>
              <w:bottom w:val="single" w:sz="4" w:space="0" w:color="auto"/>
              <w:right w:val="single" w:sz="4" w:space="0" w:color="auto"/>
            </w:tcBorders>
            <w:hideMark/>
          </w:tcPr>
          <w:p w14:paraId="17FF73C9" w14:textId="47DF6B53"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measure_intra_UE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8057B3" w:rsidRPr="005647EB" w14:paraId="0882D59D" w14:textId="77777777" w:rsidTr="002570E4">
        <w:trPr>
          <w:cantSplit/>
          <w:jc w:val="center"/>
        </w:trPr>
        <w:tc>
          <w:tcPr>
            <w:tcW w:w="2767" w:type="dxa"/>
            <w:vMerge w:val="restart"/>
            <w:tcBorders>
              <w:top w:val="single" w:sz="4" w:space="0" w:color="auto"/>
              <w:left w:val="single" w:sz="4" w:space="0" w:color="auto"/>
              <w:right w:val="single" w:sz="4" w:space="0" w:color="auto"/>
            </w:tcBorders>
            <w:vAlign w:val="center"/>
          </w:tcPr>
          <w:p w14:paraId="1509E401" w14:textId="77777777" w:rsidR="008057B3" w:rsidRPr="005647EB" w:rsidRDefault="008057B3" w:rsidP="002570E4">
            <w:pPr>
              <w:pStyle w:val="TAC"/>
              <w:keepNext w:val="0"/>
              <w:keepLines w:val="0"/>
              <w:rPr>
                <w:rFonts w:cs="Arial"/>
                <w:lang w:eastAsia="zh-CN"/>
              </w:rPr>
            </w:pPr>
            <w:r w:rsidRPr="005647EB">
              <w:rPr>
                <w:rFonts w:eastAsia="MS Mincho" w:cs="Arial"/>
              </w:rPr>
              <w:t>Q2</w:t>
            </w:r>
            <w:r w:rsidRPr="005647EB">
              <w:rPr>
                <w:rFonts w:eastAsia="MS Mincho" w:cs="Arial"/>
              </w:rPr>
              <w:sym w:font="Symbol" w:char="F0B3"/>
            </w:r>
            <w:r w:rsidRPr="005647EB">
              <w:rPr>
                <w:rFonts w:eastAsia="MS Mincho" w:cs="Arial"/>
              </w:rPr>
              <w:t>-15</w:t>
            </w:r>
          </w:p>
        </w:tc>
        <w:tc>
          <w:tcPr>
            <w:tcW w:w="1377" w:type="dxa"/>
            <w:vMerge w:val="restart"/>
            <w:tcBorders>
              <w:top w:val="single" w:sz="4" w:space="0" w:color="auto"/>
              <w:left w:val="single" w:sz="4" w:space="0" w:color="auto"/>
              <w:right w:val="single" w:sz="4" w:space="0" w:color="auto"/>
            </w:tcBorders>
          </w:tcPr>
          <w:p w14:paraId="377CBE66" w14:textId="77777777" w:rsidR="008057B3" w:rsidRPr="005647EB" w:rsidRDefault="008057B3" w:rsidP="002570E4">
            <w:pPr>
              <w:pStyle w:val="TAC"/>
              <w:keepNext w:val="0"/>
              <w:keepLines w:val="0"/>
              <w:rPr>
                <w:rFonts w:cs="Arial"/>
                <w:lang w:eastAsia="zh-CN"/>
              </w:rPr>
            </w:pPr>
            <w:r w:rsidRPr="005647EB">
              <w:rPr>
                <w:rFonts w:cs="Arial"/>
                <w:lang w:eastAsia="zh-CN"/>
              </w:rPr>
              <w:t>0</w:t>
            </w:r>
          </w:p>
        </w:tc>
        <w:tc>
          <w:tcPr>
            <w:tcW w:w="1891" w:type="dxa"/>
            <w:tcBorders>
              <w:top w:val="single" w:sz="4" w:space="0" w:color="auto"/>
              <w:left w:val="single" w:sz="4" w:space="0" w:color="auto"/>
              <w:bottom w:val="single" w:sz="4" w:space="0" w:color="auto"/>
              <w:right w:val="single" w:sz="4" w:space="0" w:color="auto"/>
            </w:tcBorders>
            <w:hideMark/>
          </w:tcPr>
          <w:p w14:paraId="47A12632"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16</w:t>
            </w:r>
          </w:p>
        </w:tc>
        <w:tc>
          <w:tcPr>
            <w:tcW w:w="3121" w:type="dxa"/>
            <w:tcBorders>
              <w:top w:val="single" w:sz="4" w:space="0" w:color="auto"/>
              <w:left w:val="single" w:sz="4" w:space="0" w:color="auto"/>
              <w:bottom w:val="single" w:sz="4" w:space="0" w:color="auto"/>
              <w:right w:val="single" w:sz="4" w:space="0" w:color="auto"/>
            </w:tcBorders>
            <w:hideMark/>
          </w:tcPr>
          <w:p w14:paraId="0C432F86" w14:textId="3B2E34B2" w:rsidR="008057B3" w:rsidRPr="005647EB" w:rsidRDefault="008057B3" w:rsidP="002570E4">
            <w:pPr>
              <w:pStyle w:val="TAC"/>
              <w:keepNext w:val="0"/>
              <w:keepLines w:val="0"/>
              <w:rPr>
                <w:rFonts w:cs="Arial"/>
              </w:rPr>
            </w:pPr>
            <w:r w:rsidRPr="005647EB">
              <w:rPr>
                <w:rFonts w:cs="Arial"/>
                <w:lang w:eastAsia="zh-CN"/>
              </w:rPr>
              <w:t>0.8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rFonts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0712E1F7" w14:textId="77777777" w:rsidTr="002570E4">
        <w:trPr>
          <w:cantSplit/>
          <w:jc w:val="center"/>
        </w:trPr>
        <w:tc>
          <w:tcPr>
            <w:tcW w:w="2767" w:type="dxa"/>
            <w:vMerge/>
            <w:tcBorders>
              <w:left w:val="single" w:sz="4" w:space="0" w:color="auto"/>
              <w:right w:val="single" w:sz="4" w:space="0" w:color="auto"/>
            </w:tcBorders>
          </w:tcPr>
          <w:p w14:paraId="1E49A8C7" w14:textId="77777777" w:rsidR="008057B3" w:rsidRPr="005647EB" w:rsidRDefault="008057B3" w:rsidP="002570E4">
            <w:pPr>
              <w:pStyle w:val="TAC"/>
              <w:keepNext w:val="0"/>
              <w:keepLines w:val="0"/>
              <w:rPr>
                <w:rFonts w:cs="Arial"/>
              </w:rPr>
            </w:pPr>
          </w:p>
        </w:tc>
        <w:tc>
          <w:tcPr>
            <w:tcW w:w="1377" w:type="dxa"/>
            <w:vMerge/>
            <w:tcBorders>
              <w:left w:val="single" w:sz="4" w:space="0" w:color="auto"/>
              <w:bottom w:val="single" w:sz="4" w:space="0" w:color="auto"/>
              <w:right w:val="single" w:sz="4" w:space="0" w:color="auto"/>
            </w:tcBorders>
          </w:tcPr>
          <w:p w14:paraId="0ADC8B60" w14:textId="77777777" w:rsidR="008057B3" w:rsidRPr="005647EB" w:rsidRDefault="008057B3" w:rsidP="002570E4">
            <w:pPr>
              <w:pStyle w:val="TAC"/>
              <w:keepNext w:val="0"/>
              <w:keepLines w:val="0"/>
              <w:rPr>
                <w:rFonts w:cs="Arial"/>
              </w:rPr>
            </w:pPr>
          </w:p>
        </w:tc>
        <w:tc>
          <w:tcPr>
            <w:tcW w:w="1891" w:type="dxa"/>
            <w:tcBorders>
              <w:top w:val="single" w:sz="4" w:space="0" w:color="auto"/>
              <w:left w:val="single" w:sz="4" w:space="0" w:color="auto"/>
              <w:bottom w:val="single" w:sz="4" w:space="0" w:color="auto"/>
              <w:right w:val="single" w:sz="4" w:space="0" w:color="auto"/>
            </w:tcBorders>
            <w:hideMark/>
          </w:tcPr>
          <w:p w14:paraId="49DB9460" w14:textId="77777777" w:rsidR="008057B3" w:rsidRPr="005647EB" w:rsidRDefault="008057B3" w:rsidP="002570E4">
            <w:pPr>
              <w:pStyle w:val="TAC"/>
              <w:keepNext w:val="0"/>
              <w:keepLines w:val="0"/>
              <w:rPr>
                <w:rFonts w:cs="Arial"/>
                <w:snapToGrid w:val="0"/>
              </w:rPr>
            </w:pPr>
            <w:r w:rsidRPr="005647EB">
              <w:rPr>
                <w:rFonts w:cs="Arial"/>
                <w:lang w:eastAsia="zh-CN"/>
              </w:rPr>
              <w:t>0.16</w:t>
            </w:r>
            <w:r w:rsidRPr="005647EB">
              <w:rPr>
                <w:rFonts w:cs="Arial"/>
              </w:rPr>
              <w:t>&lt;DRX-cycle≤2.56</w:t>
            </w:r>
          </w:p>
        </w:tc>
        <w:tc>
          <w:tcPr>
            <w:tcW w:w="3121" w:type="dxa"/>
            <w:tcBorders>
              <w:top w:val="single" w:sz="4" w:space="0" w:color="auto"/>
              <w:left w:val="single" w:sz="4" w:space="0" w:color="auto"/>
              <w:bottom w:val="single" w:sz="4" w:space="0" w:color="auto"/>
              <w:right w:val="single" w:sz="4" w:space="0" w:color="auto"/>
            </w:tcBorders>
            <w:hideMark/>
          </w:tcPr>
          <w:p w14:paraId="07D8110D" w14:textId="42D8C034" w:rsidR="008057B3" w:rsidRPr="005647EB" w:rsidRDefault="008057B3" w:rsidP="002570E4">
            <w:pPr>
              <w:pStyle w:val="TAC"/>
              <w:keepNext w:val="0"/>
              <w:keepLines w:val="0"/>
              <w:rPr>
                <w:rFonts w:cs="Arial"/>
                <w:snapToGrid w:val="0"/>
              </w:rPr>
            </w:pPr>
            <w:r w:rsidRPr="005647EB">
              <w:rPr>
                <w:rFonts w:cs="Arial"/>
              </w:rPr>
              <w:t>Note2(</w:t>
            </w:r>
            <w:r w:rsidRPr="005647EB">
              <w:rPr>
                <w:rFonts w:cs="Arial"/>
                <w:lang w:eastAsia="zh-CN"/>
              </w:rPr>
              <w:t>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4FCB3F92" w14:textId="77777777" w:rsidTr="002570E4">
        <w:trPr>
          <w:cantSplit/>
          <w:jc w:val="center"/>
        </w:trPr>
        <w:tc>
          <w:tcPr>
            <w:tcW w:w="2767" w:type="dxa"/>
            <w:vMerge/>
            <w:tcBorders>
              <w:left w:val="single" w:sz="4" w:space="0" w:color="auto"/>
              <w:right w:val="single" w:sz="4" w:space="0" w:color="auto"/>
            </w:tcBorders>
          </w:tcPr>
          <w:p w14:paraId="7A7363B8" w14:textId="77777777" w:rsidR="008057B3" w:rsidRPr="005647EB" w:rsidRDefault="008057B3" w:rsidP="002570E4">
            <w:pPr>
              <w:pStyle w:val="TAC"/>
              <w:keepNext w:val="0"/>
              <w:keepLines w:val="0"/>
              <w:rPr>
                <w:rFonts w:cs="Arial"/>
                <w:lang w:eastAsia="zh-CN"/>
              </w:rPr>
            </w:pPr>
          </w:p>
        </w:tc>
        <w:tc>
          <w:tcPr>
            <w:tcW w:w="1377" w:type="dxa"/>
            <w:vMerge w:val="restart"/>
            <w:tcBorders>
              <w:top w:val="single" w:sz="4" w:space="0" w:color="auto"/>
              <w:left w:val="single" w:sz="4" w:space="0" w:color="auto"/>
              <w:right w:val="single" w:sz="4" w:space="0" w:color="auto"/>
            </w:tcBorders>
          </w:tcPr>
          <w:p w14:paraId="37C58361" w14:textId="77777777" w:rsidR="008057B3" w:rsidRPr="005647EB" w:rsidRDefault="008057B3" w:rsidP="002570E4">
            <w:pPr>
              <w:pStyle w:val="TAC"/>
              <w:keepNext w:val="0"/>
              <w:keepLines w:val="0"/>
              <w:rPr>
                <w:rFonts w:cs="Arial"/>
                <w:lang w:eastAsia="zh-CN"/>
              </w:rPr>
            </w:pPr>
            <w:r w:rsidRPr="005647EB">
              <w:rPr>
                <w:rFonts w:cs="Arial"/>
                <w:lang w:eastAsia="zh-CN"/>
              </w:rPr>
              <w:t>1</w:t>
            </w:r>
          </w:p>
        </w:tc>
        <w:tc>
          <w:tcPr>
            <w:tcW w:w="1891" w:type="dxa"/>
            <w:tcBorders>
              <w:top w:val="single" w:sz="4" w:space="0" w:color="auto"/>
              <w:left w:val="single" w:sz="4" w:space="0" w:color="auto"/>
              <w:bottom w:val="single" w:sz="4" w:space="0" w:color="auto"/>
              <w:right w:val="single" w:sz="4" w:space="0" w:color="auto"/>
            </w:tcBorders>
            <w:hideMark/>
          </w:tcPr>
          <w:p w14:paraId="2F4DEBB1"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32</w:t>
            </w:r>
          </w:p>
        </w:tc>
        <w:tc>
          <w:tcPr>
            <w:tcW w:w="3121" w:type="dxa"/>
            <w:tcBorders>
              <w:top w:val="single" w:sz="4" w:space="0" w:color="auto"/>
              <w:left w:val="single" w:sz="4" w:space="0" w:color="auto"/>
              <w:bottom w:val="single" w:sz="4" w:space="0" w:color="auto"/>
              <w:right w:val="single" w:sz="4" w:space="0" w:color="auto"/>
            </w:tcBorders>
            <w:hideMark/>
          </w:tcPr>
          <w:p w14:paraId="5B57BBC4" w14:textId="706C457E" w:rsidR="008057B3" w:rsidRPr="005647EB" w:rsidRDefault="008057B3" w:rsidP="002570E4">
            <w:pPr>
              <w:pStyle w:val="TAC"/>
              <w:keepNext w:val="0"/>
              <w:keepLines w:val="0"/>
              <w:rPr>
                <w:rFonts w:cs="Arial"/>
              </w:rPr>
            </w:pPr>
            <w:r w:rsidRPr="005647EB">
              <w:rPr>
                <w:rFonts w:cs="Arial"/>
                <w:lang w:eastAsia="zh-CN"/>
              </w:rPr>
              <w:t>1.6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rFonts w:eastAsia="MS Mincho"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3DC02BD0" w14:textId="77777777" w:rsidTr="002570E4">
        <w:trPr>
          <w:cantSplit/>
          <w:jc w:val="center"/>
        </w:trPr>
        <w:tc>
          <w:tcPr>
            <w:tcW w:w="2767" w:type="dxa"/>
            <w:vMerge/>
            <w:tcBorders>
              <w:left w:val="single" w:sz="4" w:space="0" w:color="auto"/>
              <w:right w:val="single" w:sz="4" w:space="0" w:color="auto"/>
            </w:tcBorders>
          </w:tcPr>
          <w:p w14:paraId="4352970F" w14:textId="77777777" w:rsidR="008057B3" w:rsidRPr="005647EB" w:rsidRDefault="008057B3" w:rsidP="002570E4">
            <w:pPr>
              <w:pStyle w:val="TAC"/>
              <w:keepNext w:val="0"/>
              <w:keepLines w:val="0"/>
              <w:rPr>
                <w:rFonts w:cs="Arial"/>
              </w:rPr>
            </w:pPr>
          </w:p>
        </w:tc>
        <w:tc>
          <w:tcPr>
            <w:tcW w:w="1377" w:type="dxa"/>
            <w:vMerge/>
            <w:tcBorders>
              <w:left w:val="single" w:sz="4" w:space="0" w:color="auto"/>
              <w:bottom w:val="single" w:sz="4" w:space="0" w:color="auto"/>
              <w:right w:val="single" w:sz="4" w:space="0" w:color="auto"/>
            </w:tcBorders>
          </w:tcPr>
          <w:p w14:paraId="5279FE2E" w14:textId="77777777" w:rsidR="008057B3" w:rsidRPr="005647EB" w:rsidRDefault="008057B3" w:rsidP="002570E4">
            <w:pPr>
              <w:pStyle w:val="TAC"/>
              <w:keepNext w:val="0"/>
              <w:keepLines w:val="0"/>
              <w:rPr>
                <w:rFonts w:cs="Arial"/>
              </w:rPr>
            </w:pPr>
          </w:p>
        </w:tc>
        <w:tc>
          <w:tcPr>
            <w:tcW w:w="1891" w:type="dxa"/>
            <w:tcBorders>
              <w:top w:val="single" w:sz="4" w:space="0" w:color="auto"/>
              <w:left w:val="single" w:sz="4" w:space="0" w:color="auto"/>
              <w:bottom w:val="single" w:sz="4" w:space="0" w:color="auto"/>
              <w:right w:val="single" w:sz="4" w:space="0" w:color="auto"/>
            </w:tcBorders>
            <w:hideMark/>
          </w:tcPr>
          <w:p w14:paraId="2D18FB7C" w14:textId="77777777" w:rsidR="008057B3" w:rsidRPr="005647EB" w:rsidRDefault="008057B3" w:rsidP="002570E4">
            <w:pPr>
              <w:pStyle w:val="TAC"/>
              <w:keepNext w:val="0"/>
              <w:keepLines w:val="0"/>
              <w:rPr>
                <w:rFonts w:cs="Arial"/>
                <w:snapToGrid w:val="0"/>
              </w:rPr>
            </w:pPr>
            <w:r w:rsidRPr="005647EB">
              <w:rPr>
                <w:rFonts w:cs="Arial"/>
                <w:lang w:eastAsia="zh-CN"/>
              </w:rPr>
              <w:t>0.32</w:t>
            </w:r>
            <w:r w:rsidRPr="005647EB">
              <w:rPr>
                <w:rFonts w:cs="Arial"/>
              </w:rPr>
              <w:t>&lt;DRX-cycle≤2.56</w:t>
            </w:r>
          </w:p>
        </w:tc>
        <w:tc>
          <w:tcPr>
            <w:tcW w:w="3121" w:type="dxa"/>
            <w:tcBorders>
              <w:top w:val="single" w:sz="4" w:space="0" w:color="auto"/>
              <w:left w:val="single" w:sz="4" w:space="0" w:color="auto"/>
              <w:bottom w:val="single" w:sz="4" w:space="0" w:color="auto"/>
              <w:right w:val="single" w:sz="4" w:space="0" w:color="auto"/>
            </w:tcBorders>
            <w:hideMark/>
          </w:tcPr>
          <w:p w14:paraId="3274968B" w14:textId="6A989149" w:rsidR="008057B3" w:rsidRPr="005647EB" w:rsidRDefault="008057B3" w:rsidP="002570E4">
            <w:pPr>
              <w:pStyle w:val="TAC"/>
              <w:keepNext w:val="0"/>
              <w:keepLines w:val="0"/>
              <w:rPr>
                <w:rFonts w:cs="Arial"/>
                <w:snapToGrid w:val="0"/>
              </w:rPr>
            </w:pPr>
            <w:r w:rsidRPr="005647EB">
              <w:rPr>
                <w:rFonts w:cs="Arial"/>
              </w:rPr>
              <w:t>Note2(</w:t>
            </w:r>
            <w:r w:rsidRPr="005647EB">
              <w:rPr>
                <w:rFonts w:cs="Arial"/>
                <w:lang w:eastAsia="zh-CN"/>
              </w:rPr>
              <w:t>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295D17DD" w14:textId="77777777" w:rsidTr="002570E4">
        <w:trPr>
          <w:cantSplit/>
          <w:jc w:val="center"/>
        </w:trPr>
        <w:tc>
          <w:tcPr>
            <w:tcW w:w="9156" w:type="dxa"/>
            <w:gridSpan w:val="4"/>
            <w:tcBorders>
              <w:top w:val="single" w:sz="4" w:space="0" w:color="auto"/>
              <w:left w:val="single" w:sz="4" w:space="0" w:color="auto"/>
              <w:bottom w:val="single" w:sz="4" w:space="0" w:color="auto"/>
              <w:right w:val="single" w:sz="4" w:space="0" w:color="auto"/>
            </w:tcBorders>
          </w:tcPr>
          <w:p w14:paraId="105D91D3" w14:textId="064E72A9" w:rsidR="008057B3" w:rsidRPr="005647EB" w:rsidRDefault="00FB2731" w:rsidP="002570E4">
            <w:pPr>
              <w:pStyle w:val="TAN"/>
              <w:keepNext w:val="0"/>
              <w:keepLines w:val="0"/>
              <w:rPr>
                <w:rFonts w:cs="Arial"/>
              </w:rPr>
            </w:pPr>
            <w:r w:rsidRPr="005647EB">
              <w:rPr>
                <w:rFonts w:cs="Arial"/>
              </w:rPr>
              <w:t>NOTE 1</w:t>
            </w:r>
            <w:r w:rsidR="008057B3" w:rsidRPr="005647EB">
              <w:rPr>
                <w:rFonts w:cs="Arial"/>
              </w:rPr>
              <w:t>:</w:t>
            </w:r>
            <w:r w:rsidR="008057B3" w:rsidRPr="005647EB">
              <w:rPr>
                <w:rFonts w:cs="Arial"/>
              </w:rPr>
              <w:tab/>
              <w:t>Number</w:t>
            </w:r>
            <w:r w:rsidR="002570E4" w:rsidRPr="005647EB">
              <w:rPr>
                <w:rFonts w:cs="Arial"/>
              </w:rPr>
              <w:t xml:space="preserve"> </w:t>
            </w:r>
            <w:r w:rsidR="008057B3" w:rsidRPr="005647EB">
              <w:rPr>
                <w:rFonts w:cs="Arial"/>
              </w:rPr>
              <w:t>of</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r w:rsidRPr="005647EB">
              <w:rPr>
                <w:rFonts w:cs="Arial"/>
              </w:rPr>
              <w:t>.</w:t>
            </w:r>
          </w:p>
          <w:p w14:paraId="70AFF529" w14:textId="0A916662" w:rsidR="008057B3" w:rsidRPr="005647EB" w:rsidRDefault="00FB2731" w:rsidP="002570E4">
            <w:pPr>
              <w:pStyle w:val="TAN"/>
              <w:keepNext w:val="0"/>
              <w:keepLines w:val="0"/>
              <w:rPr>
                <w:rFonts w:cs="Arial"/>
              </w:rPr>
            </w:pPr>
            <w:r w:rsidRPr="005647EB">
              <w:rPr>
                <w:rFonts w:cs="Arial"/>
              </w:rPr>
              <w:t xml:space="preserve">NOTE </w:t>
            </w:r>
            <w:r w:rsidR="008057B3" w:rsidRPr="005647EB">
              <w:rPr>
                <w:rFonts w:cs="Arial"/>
              </w:rPr>
              <w:t>2:</w:t>
            </w:r>
            <w:r w:rsidR="008057B3" w:rsidRPr="005647EB">
              <w:rPr>
                <w:rFonts w:cs="Arial"/>
              </w:rPr>
              <w:tab/>
              <w:t>Time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r w:rsidRPr="005647EB">
              <w:rPr>
                <w:rFonts w:cs="Arial"/>
              </w:rPr>
              <w:t>.</w:t>
            </w:r>
          </w:p>
        </w:tc>
      </w:tr>
    </w:tbl>
    <w:p w14:paraId="73693766" w14:textId="77777777" w:rsidR="008057B3" w:rsidRPr="005647EB" w:rsidRDefault="008057B3" w:rsidP="002570E4"/>
    <w:p w14:paraId="267F3426" w14:textId="77777777" w:rsidR="008057B3" w:rsidRPr="005647EB" w:rsidRDefault="008057B3" w:rsidP="002570E4">
      <w:pPr>
        <w:pStyle w:val="TH"/>
        <w:keepNext w:val="0"/>
        <w:keepLines w:val="0"/>
        <w:rPr>
          <w:snapToGrid w:val="0"/>
        </w:rPr>
      </w:pPr>
      <w:r w:rsidRPr="005647EB">
        <w:rPr>
          <w:snapToGrid w:val="0"/>
        </w:rPr>
        <w:t>Table 8.13.3.1.1.2-</w:t>
      </w:r>
      <w:r w:rsidRPr="005647EB">
        <w:rPr>
          <w:snapToGrid w:val="0"/>
          <w:lang w:eastAsia="zh-CN"/>
        </w:rPr>
        <w:t>3</w:t>
      </w:r>
      <w:r w:rsidRPr="005647EB">
        <w:rPr>
          <w:snapToGrid w:val="0"/>
        </w:rPr>
        <w:t>: Void</w:t>
      </w:r>
    </w:p>
    <w:p w14:paraId="1F40F034" w14:textId="4539E645" w:rsidR="008057B3" w:rsidRPr="005647EB" w:rsidRDefault="008057B3" w:rsidP="006D30B7">
      <w:pPr>
        <w:pStyle w:val="TH"/>
        <w:keepLines w:val="0"/>
      </w:pPr>
      <w:r w:rsidRPr="005647EB">
        <w:rPr>
          <w:snapToGrid w:val="0"/>
        </w:rPr>
        <w:lastRenderedPageBreak/>
        <w:t xml:space="preserve">Table 8.13.3.1.1.2-4: </w:t>
      </w:r>
      <w:r w:rsidRPr="005647EB">
        <w:t>Requirement to measure FDD intrafrequency</w:t>
      </w:r>
      <w:r w:rsidR="00FB2731" w:rsidRPr="005647EB">
        <w:br/>
      </w:r>
      <w:r w:rsidRPr="005647EB">
        <w:t>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34"/>
        <w:gridCol w:w="4742"/>
      </w:tblGrid>
      <w:tr w:rsidR="008057B3" w:rsidRPr="005647EB" w14:paraId="2CD54101" w14:textId="77777777" w:rsidTr="00FB2731">
        <w:trPr>
          <w:cantSplit/>
          <w:jc w:val="center"/>
        </w:trPr>
        <w:tc>
          <w:tcPr>
            <w:tcW w:w="3334" w:type="dxa"/>
            <w:tcBorders>
              <w:top w:val="single" w:sz="4" w:space="0" w:color="auto"/>
              <w:left w:val="single" w:sz="4" w:space="0" w:color="auto"/>
              <w:bottom w:val="single" w:sz="4" w:space="0" w:color="auto"/>
              <w:right w:val="single" w:sz="4" w:space="0" w:color="auto"/>
            </w:tcBorders>
            <w:hideMark/>
          </w:tcPr>
          <w:p w14:paraId="194BC572" w14:textId="7CA0C7FA" w:rsidR="008057B3" w:rsidRPr="005647EB" w:rsidRDefault="008057B3"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742" w:type="dxa"/>
            <w:tcBorders>
              <w:top w:val="single" w:sz="4" w:space="0" w:color="auto"/>
              <w:left w:val="single" w:sz="4" w:space="0" w:color="auto"/>
              <w:bottom w:val="single" w:sz="4" w:space="0" w:color="auto"/>
              <w:right w:val="single" w:sz="4" w:space="0" w:color="auto"/>
            </w:tcBorders>
            <w:hideMark/>
          </w:tcPr>
          <w:p w14:paraId="0AE275FE" w14:textId="0C07E07A"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measure_intra_UE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8057B3" w:rsidRPr="005647EB" w14:paraId="5965E936" w14:textId="77777777" w:rsidTr="00FB2731">
        <w:trPr>
          <w:cantSplit/>
          <w:jc w:val="center"/>
        </w:trPr>
        <w:tc>
          <w:tcPr>
            <w:tcW w:w="3334" w:type="dxa"/>
            <w:tcBorders>
              <w:top w:val="single" w:sz="4" w:space="0" w:color="auto"/>
              <w:left w:val="single" w:sz="4" w:space="0" w:color="auto"/>
              <w:bottom w:val="single" w:sz="4" w:space="0" w:color="auto"/>
              <w:right w:val="single" w:sz="4" w:space="0" w:color="auto"/>
            </w:tcBorders>
            <w:hideMark/>
          </w:tcPr>
          <w:p w14:paraId="0C2B91E4" w14:textId="33A0AF77" w:rsidR="008057B3" w:rsidRPr="005647EB" w:rsidRDefault="008057B3" w:rsidP="002570E4">
            <w:pPr>
              <w:pStyle w:val="TAC"/>
              <w:keepNext w:val="0"/>
              <w:keepLines w:val="0"/>
              <w:rPr>
                <w:rFonts w:cs="Arial"/>
                <w:snapToGrid w:val="0"/>
              </w:rPr>
            </w:pPr>
            <w:r w:rsidRPr="005647EB">
              <w:rPr>
                <w:rFonts w:cs="Arial"/>
              </w:rPr>
              <w:t>2.56</w:t>
            </w:r>
            <w:r w:rsidR="00FB2731" w:rsidRPr="005647EB">
              <w:rPr>
                <w:rFonts w:cs="Arial"/>
              </w:rPr>
              <w:t xml:space="preserve"> </w:t>
            </w:r>
            <w:r w:rsidRPr="005647EB">
              <w:rPr>
                <w:rFonts w:cs="Arial"/>
              </w:rPr>
              <w:t>&lt;</w:t>
            </w:r>
            <w:r w:rsidR="00FB2731"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FB2731" w:rsidRPr="005647EB">
              <w:rPr>
                <w:rFonts w:cs="Arial"/>
              </w:rPr>
              <w:t xml:space="preserve"> </w:t>
            </w:r>
            <w:r w:rsidRPr="005647EB">
              <w:rPr>
                <w:rFonts w:cs="Arial"/>
              </w:rPr>
              <w:t>≤</w:t>
            </w:r>
            <w:r w:rsidR="00FB2731" w:rsidRPr="005647EB">
              <w:rPr>
                <w:rFonts w:cs="Arial"/>
              </w:rPr>
              <w:t xml:space="preserve"> </w:t>
            </w:r>
            <w:r w:rsidRPr="005647EB">
              <w:rPr>
                <w:rFonts w:cs="Arial"/>
              </w:rPr>
              <w:t>10.24</w:t>
            </w:r>
          </w:p>
        </w:tc>
        <w:tc>
          <w:tcPr>
            <w:tcW w:w="4742" w:type="dxa"/>
            <w:tcBorders>
              <w:top w:val="single" w:sz="4" w:space="0" w:color="auto"/>
              <w:left w:val="single" w:sz="4" w:space="0" w:color="auto"/>
              <w:bottom w:val="single" w:sz="4" w:space="0" w:color="auto"/>
              <w:right w:val="single" w:sz="4" w:space="0" w:color="auto"/>
            </w:tcBorders>
            <w:hideMark/>
          </w:tcPr>
          <w:p w14:paraId="7E889916" w14:textId="693C770A" w:rsidR="008057B3" w:rsidRPr="005647EB" w:rsidRDefault="008057B3"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53D6492C" w14:textId="77777777" w:rsidTr="00FB2731">
        <w:trPr>
          <w:cantSplit/>
          <w:jc w:val="center"/>
        </w:trPr>
        <w:tc>
          <w:tcPr>
            <w:tcW w:w="8076" w:type="dxa"/>
            <w:gridSpan w:val="2"/>
            <w:tcBorders>
              <w:top w:val="single" w:sz="4" w:space="0" w:color="auto"/>
              <w:left w:val="single" w:sz="4" w:space="0" w:color="auto"/>
              <w:bottom w:val="single" w:sz="4" w:space="0" w:color="auto"/>
              <w:right w:val="single" w:sz="4" w:space="0" w:color="auto"/>
            </w:tcBorders>
            <w:hideMark/>
          </w:tcPr>
          <w:p w14:paraId="35B09F26" w14:textId="5943CB91" w:rsidR="008057B3" w:rsidRPr="005647EB" w:rsidRDefault="008057B3" w:rsidP="002570E4">
            <w:pPr>
              <w:pStyle w:val="TAN"/>
              <w:keepNext w:val="0"/>
              <w:keepLines w:val="0"/>
              <w:rPr>
                <w:rFonts w:cs="Arial"/>
              </w:rPr>
            </w:pPr>
            <w:r w:rsidRPr="005647EB">
              <w:rPr>
                <w:rFonts w:cs="Arial"/>
              </w:rPr>
              <w:t>NOTE:</w:t>
            </w:r>
            <w:r w:rsidRPr="005647EB">
              <w:rPr>
                <w:rFonts w:cs="Arial"/>
              </w:rPr>
              <w:tab/>
              <w:t>Time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FB2731" w:rsidRPr="005647EB">
              <w:rPr>
                <w:rFonts w:cs="Arial"/>
              </w:rPr>
              <w:t>.</w:t>
            </w:r>
          </w:p>
        </w:tc>
      </w:tr>
    </w:tbl>
    <w:p w14:paraId="5EC20B0D" w14:textId="77777777" w:rsidR="008057B3" w:rsidRPr="005647EB" w:rsidRDefault="008057B3" w:rsidP="002570E4">
      <w:pPr>
        <w:rPr>
          <w:rFonts w:cs="v4.2.0"/>
        </w:rPr>
      </w:pPr>
    </w:p>
    <w:p w14:paraId="552EEB68" w14:textId="104C2833" w:rsidR="008057B3" w:rsidRPr="005647EB" w:rsidRDefault="008057B3" w:rsidP="002570E4">
      <w:pPr>
        <w:rPr>
          <w:rFonts w:cs="v4.2.0"/>
        </w:rPr>
      </w:pPr>
      <w:r w:rsidRPr="005647EB">
        <w:rPr>
          <w:rFonts w:cs="v4.2.0"/>
        </w:rPr>
        <w:t xml:space="preserve">The RSRP measurement accuracy for all measured cells shall be as specified in the </w:t>
      </w:r>
      <w:r w:rsidR="00914A62" w:rsidRPr="005647EB">
        <w:rPr>
          <w:rFonts w:cs="v4.2.0"/>
        </w:rPr>
        <w:t>clause</w:t>
      </w:r>
      <w:r w:rsidRPr="005647EB">
        <w:rPr>
          <w:rFonts w:cs="v4.2.0"/>
        </w:rPr>
        <w:t>s 9.1.21.3 and 9.1.21.4.</w:t>
      </w:r>
    </w:p>
    <w:p w14:paraId="0409CE06" w14:textId="56A2F7B4" w:rsidR="008057B3" w:rsidRPr="005647EB" w:rsidRDefault="008057B3" w:rsidP="002570E4">
      <w:pPr>
        <w:rPr>
          <w:rFonts w:cs="v4.2.0"/>
        </w:rPr>
      </w:pPr>
      <w:r w:rsidRPr="005647EB">
        <w:rPr>
          <w:rFonts w:cs="v4.2.0"/>
        </w:rPr>
        <w:t xml:space="preserve">The RSRQ measurement accuracy for all measured cells shall be as specified in the </w:t>
      </w:r>
      <w:r w:rsidR="00914A62" w:rsidRPr="005647EB">
        <w:rPr>
          <w:rFonts w:cs="v4.2.0"/>
        </w:rPr>
        <w:t>clause</w:t>
      </w:r>
      <w:r w:rsidRPr="005647EB">
        <w:rPr>
          <w:rFonts w:cs="v4.2.0"/>
        </w:rPr>
        <w:t>s 9.1.21.7.</w:t>
      </w:r>
    </w:p>
    <w:p w14:paraId="07317C79" w14:textId="36783CFA" w:rsidR="008057B3" w:rsidRPr="005647EB" w:rsidRDefault="008057B3" w:rsidP="00FB2731">
      <w:r w:rsidRPr="005647EB">
        <w:t xml:space="preserve">The </w:t>
      </w:r>
      <w:r w:rsidR="00A91793" w:rsidRPr="005647EB">
        <w:t>requirements</w:t>
      </w:r>
      <w:r w:rsidRPr="005647EB">
        <w:t xml:space="preserve"> in this </w:t>
      </w:r>
      <w:r w:rsidR="00A91793" w:rsidRPr="005647EB">
        <w:t>subclause</w:t>
      </w:r>
      <w:r w:rsidRPr="005647EB">
        <w:t xml:space="preserve"> apply regardless of MPDCCH monitoring configuration.</w:t>
      </w:r>
    </w:p>
    <w:p w14:paraId="1080DB97" w14:textId="3DC80701" w:rsidR="008057B3" w:rsidRPr="005647EB" w:rsidRDefault="008057B3" w:rsidP="00FB2731">
      <w:pPr>
        <w:rPr>
          <w:lang w:eastAsia="zh-TW"/>
        </w:rPr>
      </w:pPr>
      <w:r w:rsidRPr="005647EB">
        <w:t xml:space="preserve">The normative reference for this requirement </w:t>
      </w:r>
      <w:r w:rsidR="002570E4" w:rsidRPr="005647EB">
        <w:t>is 3GPP TS</w:t>
      </w:r>
      <w:r w:rsidRPr="005647EB">
        <w:t xml:space="preserve"> 36.133 [4] clause</w:t>
      </w:r>
      <w:r w:rsidR="00FB2731" w:rsidRPr="005647EB">
        <w:t>s</w:t>
      </w:r>
      <w:r w:rsidRPr="005647EB">
        <w:t xml:space="preserve"> </w:t>
      </w:r>
      <w:r w:rsidRPr="005647EB">
        <w:rPr>
          <w:snapToGrid w:val="0"/>
        </w:rPr>
        <w:t xml:space="preserve">8.13.3.1.1.2 </w:t>
      </w:r>
      <w:r w:rsidRPr="005647EB">
        <w:t>and A.8.3.18.</w:t>
      </w:r>
    </w:p>
    <w:p w14:paraId="3A74FB16" w14:textId="77777777" w:rsidR="008057B3" w:rsidRPr="005647EB" w:rsidRDefault="008057B3" w:rsidP="002570E4">
      <w:pPr>
        <w:pStyle w:val="Heading4"/>
        <w:keepNext w:val="0"/>
        <w:keepLines w:val="0"/>
        <w:rPr>
          <w:lang w:eastAsia="zh-TW"/>
        </w:rPr>
      </w:pPr>
      <w:r w:rsidRPr="005647EB">
        <w:rPr>
          <w:lang w:eastAsia="zh-TW"/>
        </w:rPr>
        <w:t>8.3.18.4</w:t>
      </w:r>
      <w:r w:rsidRPr="005647EB">
        <w:rPr>
          <w:lang w:eastAsia="zh-TW"/>
        </w:rPr>
        <w:tab/>
        <w:t>Test description</w:t>
      </w:r>
    </w:p>
    <w:p w14:paraId="34D13C8E" w14:textId="77777777" w:rsidR="008057B3" w:rsidRPr="005647EB" w:rsidRDefault="008057B3" w:rsidP="002570E4">
      <w:pPr>
        <w:pStyle w:val="Heading5"/>
        <w:keepNext w:val="0"/>
        <w:keepLines w:val="0"/>
      </w:pPr>
      <w:r w:rsidRPr="005647EB">
        <w:t>8.3.18.4.1</w:t>
      </w:r>
      <w:r w:rsidRPr="005647EB">
        <w:tab/>
        <w:t>Initial conditions</w:t>
      </w:r>
    </w:p>
    <w:p w14:paraId="5A0CEAF3" w14:textId="4B2F5B14" w:rsidR="008057B3" w:rsidRPr="005647EB" w:rsidRDefault="008057B3" w:rsidP="002570E4">
      <w:pPr>
        <w:rPr>
          <w:rFonts w:eastAsia="SimSun"/>
        </w:rPr>
      </w:pPr>
      <w:r w:rsidRPr="005647EB">
        <w:t xml:space="preserve">Test Environment: Normal, as defined </w:t>
      </w:r>
      <w:r w:rsidR="002570E4" w:rsidRPr="005647EB">
        <w:t>in 3GPP TS</w:t>
      </w:r>
      <w:r w:rsidRPr="005647EB">
        <w:t xml:space="preserve"> 36.508 [7] clause 4.1.</w:t>
      </w:r>
    </w:p>
    <w:p w14:paraId="3C9E648A" w14:textId="04934123" w:rsidR="008057B3" w:rsidRPr="005647EB" w:rsidRDefault="008057B3"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2383CA11" w14:textId="2B104062" w:rsidR="008057B3" w:rsidRPr="005647EB" w:rsidRDefault="008057B3" w:rsidP="002570E4">
      <w:r w:rsidRPr="005647EB">
        <w:t xml:space="preserve">Channel Bandwidth to be tested: 10 MHz as defined </w:t>
      </w:r>
      <w:r w:rsidR="002570E4" w:rsidRPr="005647EB">
        <w:t>in 3GPP TS</w:t>
      </w:r>
      <w:r w:rsidRPr="005647EB">
        <w:t xml:space="preserve"> 36.508 [7] clause 4.3.1.</w:t>
      </w:r>
    </w:p>
    <w:p w14:paraId="11EBB00A" w14:textId="15A571B2" w:rsidR="008057B3" w:rsidRPr="005647EB" w:rsidRDefault="008057B3"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19CD3C83" w14:textId="77777777" w:rsidR="008057B3" w:rsidRPr="005647EB" w:rsidRDefault="008057B3" w:rsidP="002570E4">
      <w:pPr>
        <w:pStyle w:val="B1"/>
      </w:pPr>
      <w:r w:rsidRPr="005647EB">
        <w:t>2.</w:t>
      </w:r>
      <w:r w:rsidRPr="005647EB">
        <w:tab/>
        <w:t>The general test parameter settings are set up according to Table 8.3.18.4.1-1.</w:t>
      </w:r>
    </w:p>
    <w:p w14:paraId="71972F00" w14:textId="77777777" w:rsidR="008057B3" w:rsidRPr="005647EB" w:rsidRDefault="008057B3" w:rsidP="002570E4">
      <w:pPr>
        <w:pStyle w:val="B1"/>
      </w:pPr>
      <w:r w:rsidRPr="005647EB">
        <w:t>3.</w:t>
      </w:r>
      <w:r w:rsidRPr="005647EB">
        <w:tab/>
        <w:t>Propagation conditions are set according to Annex B.0.</w:t>
      </w:r>
    </w:p>
    <w:p w14:paraId="4FF302CB" w14:textId="77777777" w:rsidR="008057B3" w:rsidRPr="005647EB" w:rsidRDefault="008057B3" w:rsidP="002570E4">
      <w:pPr>
        <w:pStyle w:val="B1"/>
      </w:pPr>
      <w:r w:rsidRPr="005647EB">
        <w:t>4.</w:t>
      </w:r>
      <w:r w:rsidRPr="005647EB">
        <w:tab/>
        <w:t>Message contents are defined in clause 8.3.18.4.3.</w:t>
      </w:r>
    </w:p>
    <w:p w14:paraId="38BEFFE3" w14:textId="77777777" w:rsidR="008057B3" w:rsidRPr="005647EB" w:rsidRDefault="008057B3" w:rsidP="002570E4">
      <w:pPr>
        <w:pStyle w:val="B1"/>
      </w:pPr>
      <w:r w:rsidRPr="005647EB">
        <w:t>5.</w:t>
      </w:r>
      <w:r w:rsidRPr="005647EB">
        <w:tab/>
        <w:t>There is two E-UTRA FDD carriers and two cells specified in the test. Cell 1 is the cell used for connection setup with the power level set according to Annex C.0 and C.1 for this test.</w:t>
      </w:r>
    </w:p>
    <w:p w14:paraId="126B6EA6" w14:textId="77777777" w:rsidR="008057B3" w:rsidRPr="005647EB" w:rsidRDefault="008057B3" w:rsidP="002570E4">
      <w:pPr>
        <w:pStyle w:val="TH"/>
        <w:keepNext w:val="0"/>
        <w:keepLines w:val="0"/>
        <w:rPr>
          <w:lang w:eastAsia="zh-CN"/>
        </w:rPr>
      </w:pPr>
      <w:r w:rsidRPr="005647EB">
        <w:t xml:space="preserve">Table 8.3.18.4.1-1: General test parameters for E-UTRAN FDD-FDD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CEModeB when DRX is used</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1417"/>
        <w:gridCol w:w="1418"/>
        <w:gridCol w:w="3544"/>
      </w:tblGrid>
      <w:tr w:rsidR="008057B3" w:rsidRPr="005647EB" w14:paraId="2364DE84" w14:textId="77777777" w:rsidTr="002570E4">
        <w:trPr>
          <w:cantSplit/>
          <w:jc w:val="center"/>
        </w:trPr>
        <w:tc>
          <w:tcPr>
            <w:tcW w:w="2518" w:type="dxa"/>
            <w:gridSpan w:val="2"/>
          </w:tcPr>
          <w:p w14:paraId="3E809F36"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Parameter</w:t>
            </w:r>
          </w:p>
        </w:tc>
        <w:tc>
          <w:tcPr>
            <w:tcW w:w="709" w:type="dxa"/>
          </w:tcPr>
          <w:p w14:paraId="6768AA57"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Unit</w:t>
            </w:r>
          </w:p>
        </w:tc>
        <w:tc>
          <w:tcPr>
            <w:tcW w:w="2835" w:type="dxa"/>
            <w:gridSpan w:val="2"/>
          </w:tcPr>
          <w:p w14:paraId="355BAFA3"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3544" w:type="dxa"/>
          </w:tcPr>
          <w:p w14:paraId="196DC680"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Comment</w:t>
            </w:r>
          </w:p>
        </w:tc>
      </w:tr>
      <w:tr w:rsidR="008057B3" w:rsidRPr="005647EB" w14:paraId="4C1D3557" w14:textId="77777777" w:rsidTr="002570E4">
        <w:trPr>
          <w:cantSplit/>
          <w:jc w:val="center"/>
        </w:trPr>
        <w:tc>
          <w:tcPr>
            <w:tcW w:w="2518" w:type="dxa"/>
            <w:gridSpan w:val="2"/>
          </w:tcPr>
          <w:p w14:paraId="6FB92266" w14:textId="41865C02" w:rsidR="008057B3" w:rsidRPr="005647EB" w:rsidRDefault="008057B3" w:rsidP="002570E4">
            <w:pPr>
              <w:spacing w:after="0"/>
              <w:rPr>
                <w:rFonts w:ascii="Arial" w:hAnsi="Arial" w:cs="Arial"/>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709" w:type="dxa"/>
          </w:tcPr>
          <w:p w14:paraId="2C69A8F4" w14:textId="77777777" w:rsidR="008057B3" w:rsidRPr="005647EB" w:rsidRDefault="008057B3" w:rsidP="002570E4">
            <w:pPr>
              <w:spacing w:after="0"/>
              <w:jc w:val="center"/>
              <w:rPr>
                <w:rFonts w:ascii="Arial" w:hAnsi="Arial" w:cs="Arial"/>
                <w:sz w:val="18"/>
              </w:rPr>
            </w:pPr>
          </w:p>
        </w:tc>
        <w:tc>
          <w:tcPr>
            <w:tcW w:w="2835" w:type="dxa"/>
            <w:gridSpan w:val="2"/>
          </w:tcPr>
          <w:p w14:paraId="6C8362E4" w14:textId="2C8A043E" w:rsidR="008057B3" w:rsidRPr="005647EB" w:rsidRDefault="008057B3" w:rsidP="002570E4">
            <w:pPr>
              <w:spacing w:after="0"/>
              <w:jc w:val="center"/>
              <w:rPr>
                <w:rFonts w:ascii="Arial" w:hAnsi="Arial" w:cs="Arial"/>
                <w:sz w:val="18"/>
              </w:rPr>
            </w:pPr>
            <w:r w:rsidRPr="005647EB">
              <w:rPr>
                <w:rFonts w:ascii="Arial" w:hAnsi="Arial" w:cs="v4.2.0"/>
                <w:sz w:val="18"/>
              </w:rPr>
              <w:t>1,</w:t>
            </w:r>
            <w:r w:rsidR="002570E4" w:rsidRPr="005647EB">
              <w:rPr>
                <w:rFonts w:ascii="Arial" w:hAnsi="Arial" w:cs="v4.2.0"/>
                <w:sz w:val="18"/>
              </w:rPr>
              <w:t xml:space="preserve"> </w:t>
            </w:r>
            <w:r w:rsidRPr="005647EB">
              <w:rPr>
                <w:rFonts w:ascii="Arial" w:hAnsi="Arial" w:cs="v4.2.0"/>
                <w:sz w:val="18"/>
              </w:rPr>
              <w:t>2</w:t>
            </w:r>
          </w:p>
        </w:tc>
        <w:tc>
          <w:tcPr>
            <w:tcW w:w="3544" w:type="dxa"/>
          </w:tcPr>
          <w:p w14:paraId="0775C542" w14:textId="77777777" w:rsidR="008057B3" w:rsidRPr="005647EB" w:rsidRDefault="008057B3" w:rsidP="002570E4">
            <w:pPr>
              <w:spacing w:after="0"/>
              <w:rPr>
                <w:rFonts w:ascii="Arial" w:hAnsi="Arial" w:cs="Arial"/>
                <w:sz w:val="18"/>
              </w:rPr>
            </w:pPr>
          </w:p>
        </w:tc>
      </w:tr>
      <w:tr w:rsidR="008057B3" w:rsidRPr="005647EB" w14:paraId="559C8C4D" w14:textId="77777777" w:rsidTr="002570E4">
        <w:trPr>
          <w:cantSplit/>
          <w:jc w:val="center"/>
        </w:trPr>
        <w:tc>
          <w:tcPr>
            <w:tcW w:w="2518" w:type="dxa"/>
            <w:gridSpan w:val="2"/>
          </w:tcPr>
          <w:p w14:paraId="17942592" w14:textId="14843CD3" w:rsidR="008057B3" w:rsidRPr="005647EB" w:rsidRDefault="008057B3" w:rsidP="002570E4">
            <w:pPr>
              <w:spacing w:after="0"/>
              <w:rPr>
                <w:rFonts w:ascii="Arial" w:hAnsi="Arial" w:cs="Arial"/>
                <w:sz w:val="18"/>
              </w:rPr>
            </w:pPr>
            <w:r w:rsidRPr="005647EB">
              <w:rPr>
                <w:rFonts w:ascii="Arial" w:hAnsi="Arial" w:cs="Arial"/>
                <w:sz w:val="18"/>
              </w:rPr>
              <w:t>Active</w:t>
            </w:r>
            <w:r w:rsidR="002570E4" w:rsidRPr="005647EB">
              <w:rPr>
                <w:rFonts w:ascii="Arial" w:hAnsi="Arial" w:cs="Arial"/>
                <w:sz w:val="18"/>
              </w:rPr>
              <w:t xml:space="preserve"> </w:t>
            </w:r>
            <w:r w:rsidRPr="005647EB">
              <w:rPr>
                <w:rFonts w:ascii="Arial" w:hAnsi="Arial" w:cs="Arial"/>
                <w:sz w:val="18"/>
              </w:rPr>
              <w:t>cell</w:t>
            </w:r>
          </w:p>
        </w:tc>
        <w:tc>
          <w:tcPr>
            <w:tcW w:w="709" w:type="dxa"/>
          </w:tcPr>
          <w:p w14:paraId="29721926" w14:textId="77777777" w:rsidR="008057B3" w:rsidRPr="005647EB" w:rsidRDefault="008057B3" w:rsidP="002570E4">
            <w:pPr>
              <w:spacing w:after="0"/>
              <w:jc w:val="center"/>
              <w:rPr>
                <w:rFonts w:ascii="Arial" w:hAnsi="Arial" w:cs="Arial"/>
                <w:sz w:val="18"/>
              </w:rPr>
            </w:pPr>
          </w:p>
        </w:tc>
        <w:tc>
          <w:tcPr>
            <w:tcW w:w="2835" w:type="dxa"/>
            <w:gridSpan w:val="2"/>
          </w:tcPr>
          <w:p w14:paraId="193B88BF" w14:textId="0D34B826" w:rsidR="008057B3" w:rsidRPr="005647EB" w:rsidRDefault="008057B3"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1</w:t>
            </w:r>
          </w:p>
        </w:tc>
        <w:tc>
          <w:tcPr>
            <w:tcW w:w="3544" w:type="dxa"/>
          </w:tcPr>
          <w:p w14:paraId="1BF9B4DF" w14:textId="77777777" w:rsidR="008057B3" w:rsidRPr="005647EB" w:rsidRDefault="008057B3" w:rsidP="002570E4">
            <w:pPr>
              <w:spacing w:after="0"/>
              <w:rPr>
                <w:rFonts w:ascii="Arial" w:hAnsi="Arial" w:cs="Arial"/>
                <w:sz w:val="18"/>
              </w:rPr>
            </w:pPr>
          </w:p>
        </w:tc>
      </w:tr>
      <w:tr w:rsidR="008057B3" w:rsidRPr="005647EB" w14:paraId="095ECB7A" w14:textId="77777777" w:rsidTr="002570E4">
        <w:trPr>
          <w:cantSplit/>
          <w:jc w:val="center"/>
        </w:trPr>
        <w:tc>
          <w:tcPr>
            <w:tcW w:w="2518" w:type="dxa"/>
            <w:gridSpan w:val="2"/>
          </w:tcPr>
          <w:p w14:paraId="71BF5623" w14:textId="3E1D8389" w:rsidR="008057B3" w:rsidRPr="005647EB" w:rsidRDefault="008057B3" w:rsidP="002570E4">
            <w:pPr>
              <w:spacing w:after="0"/>
              <w:rPr>
                <w:rFonts w:ascii="Arial" w:hAnsi="Arial" w:cs="Arial"/>
                <w:sz w:val="18"/>
              </w:rPr>
            </w:pPr>
            <w:r w:rsidRPr="005647EB">
              <w:rPr>
                <w:rFonts w:ascii="Arial" w:hAnsi="Arial" w:cs="Arial"/>
                <w:bCs/>
                <w:sz w:val="18"/>
              </w:rPr>
              <w:t>Neighbour</w:t>
            </w:r>
            <w:r w:rsidR="002570E4" w:rsidRPr="005647EB">
              <w:rPr>
                <w:rFonts w:ascii="Arial" w:hAnsi="Arial" w:cs="Arial"/>
                <w:bCs/>
                <w:sz w:val="18"/>
              </w:rPr>
              <w:t xml:space="preserve"> </w:t>
            </w:r>
            <w:r w:rsidRPr="005647EB">
              <w:rPr>
                <w:rFonts w:ascii="Arial" w:hAnsi="Arial" w:cs="Arial"/>
                <w:bCs/>
                <w:sz w:val="18"/>
              </w:rPr>
              <w:t>cell</w:t>
            </w:r>
          </w:p>
        </w:tc>
        <w:tc>
          <w:tcPr>
            <w:tcW w:w="709" w:type="dxa"/>
          </w:tcPr>
          <w:p w14:paraId="545879B2" w14:textId="77777777" w:rsidR="008057B3" w:rsidRPr="005647EB" w:rsidRDefault="008057B3" w:rsidP="002570E4">
            <w:pPr>
              <w:spacing w:after="0"/>
              <w:jc w:val="center"/>
              <w:rPr>
                <w:rFonts w:ascii="Arial" w:hAnsi="Arial" w:cs="Arial"/>
                <w:sz w:val="18"/>
              </w:rPr>
            </w:pPr>
          </w:p>
        </w:tc>
        <w:tc>
          <w:tcPr>
            <w:tcW w:w="2835" w:type="dxa"/>
            <w:gridSpan w:val="2"/>
          </w:tcPr>
          <w:p w14:paraId="61417A9A" w14:textId="360ED009" w:rsidR="008057B3" w:rsidRPr="005647EB" w:rsidRDefault="008057B3"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2</w:t>
            </w:r>
          </w:p>
        </w:tc>
        <w:tc>
          <w:tcPr>
            <w:tcW w:w="3544" w:type="dxa"/>
          </w:tcPr>
          <w:p w14:paraId="28095717" w14:textId="4631FD96" w:rsidR="008057B3" w:rsidRPr="005647EB" w:rsidRDefault="008057B3" w:rsidP="002570E4">
            <w:pPr>
              <w:spacing w:after="0"/>
              <w:rPr>
                <w:rFonts w:ascii="Arial" w:hAnsi="Arial" w:cs="Arial"/>
                <w:sz w:val="18"/>
              </w:rPr>
            </w:pP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to</w:t>
            </w:r>
            <w:r w:rsidR="002570E4" w:rsidRPr="005647EB">
              <w:rPr>
                <w:rFonts w:ascii="Arial" w:hAnsi="Arial" w:cs="Arial"/>
                <w:sz w:val="18"/>
              </w:rPr>
              <w:t xml:space="preserve"> </w:t>
            </w:r>
            <w:r w:rsidRPr="005647EB">
              <w:rPr>
                <w:rFonts w:ascii="Arial" w:hAnsi="Arial" w:cs="Arial"/>
                <w:sz w:val="18"/>
              </w:rPr>
              <w:t>be</w:t>
            </w:r>
            <w:r w:rsidR="002570E4" w:rsidRPr="005647EB">
              <w:rPr>
                <w:rFonts w:ascii="Arial" w:hAnsi="Arial" w:cs="Arial"/>
                <w:sz w:val="18"/>
              </w:rPr>
              <w:t xml:space="preserve"> </w:t>
            </w:r>
            <w:r w:rsidRPr="005647EB">
              <w:rPr>
                <w:rFonts w:ascii="Arial" w:hAnsi="Arial" w:cs="Arial"/>
                <w:sz w:val="18"/>
              </w:rPr>
              <w:t>identified.</w:t>
            </w:r>
          </w:p>
        </w:tc>
      </w:tr>
      <w:tr w:rsidR="008057B3" w:rsidRPr="005647EB" w14:paraId="6E3002E8" w14:textId="77777777" w:rsidTr="002570E4">
        <w:trPr>
          <w:cantSplit/>
          <w:jc w:val="center"/>
        </w:trPr>
        <w:tc>
          <w:tcPr>
            <w:tcW w:w="2518" w:type="dxa"/>
            <w:gridSpan w:val="2"/>
          </w:tcPr>
          <w:p w14:paraId="14B0AAB0" w14:textId="7DC033ED" w:rsidR="008057B3" w:rsidRPr="005647EB" w:rsidRDefault="008057B3" w:rsidP="002570E4">
            <w:pPr>
              <w:spacing w:after="0"/>
              <w:rPr>
                <w:rFonts w:ascii="Arial" w:hAnsi="Arial" w:cs="Arial"/>
                <w:sz w:val="18"/>
              </w:rPr>
            </w:pPr>
            <w:r w:rsidRPr="005647EB">
              <w:rPr>
                <w:rFonts w:ascii="Arial" w:hAnsi="Arial" w:cs="Arial"/>
                <w:sz w:val="18"/>
              </w:rPr>
              <w:t>CP</w:t>
            </w:r>
            <w:r w:rsidR="002570E4" w:rsidRPr="005647EB">
              <w:rPr>
                <w:rFonts w:ascii="Arial" w:hAnsi="Arial" w:cs="Arial"/>
                <w:sz w:val="18"/>
              </w:rPr>
              <w:t xml:space="preserve"> </w:t>
            </w:r>
            <w:r w:rsidRPr="005647EB">
              <w:rPr>
                <w:rFonts w:ascii="Arial" w:hAnsi="Arial" w:cs="Arial"/>
                <w:sz w:val="18"/>
              </w:rPr>
              <w:t>length</w:t>
            </w:r>
          </w:p>
        </w:tc>
        <w:tc>
          <w:tcPr>
            <w:tcW w:w="709" w:type="dxa"/>
          </w:tcPr>
          <w:p w14:paraId="5890F196" w14:textId="77777777" w:rsidR="008057B3" w:rsidRPr="005647EB" w:rsidRDefault="008057B3" w:rsidP="002570E4">
            <w:pPr>
              <w:spacing w:after="0"/>
              <w:jc w:val="center"/>
              <w:rPr>
                <w:rFonts w:ascii="Arial" w:hAnsi="Arial" w:cs="Arial"/>
                <w:sz w:val="18"/>
              </w:rPr>
            </w:pPr>
          </w:p>
        </w:tc>
        <w:tc>
          <w:tcPr>
            <w:tcW w:w="2835" w:type="dxa"/>
            <w:gridSpan w:val="2"/>
          </w:tcPr>
          <w:p w14:paraId="4B90E48E" w14:textId="77777777" w:rsidR="008057B3" w:rsidRPr="005647EB" w:rsidRDefault="008057B3" w:rsidP="002570E4">
            <w:pPr>
              <w:spacing w:after="0"/>
              <w:jc w:val="center"/>
              <w:rPr>
                <w:rFonts w:ascii="Arial" w:hAnsi="Arial" w:cs="Arial"/>
                <w:sz w:val="18"/>
              </w:rPr>
            </w:pPr>
            <w:r w:rsidRPr="005647EB">
              <w:rPr>
                <w:rFonts w:ascii="Arial" w:hAnsi="Arial" w:cs="v4.2.0"/>
                <w:sz w:val="18"/>
              </w:rPr>
              <w:t>Normal</w:t>
            </w:r>
          </w:p>
        </w:tc>
        <w:tc>
          <w:tcPr>
            <w:tcW w:w="3544" w:type="dxa"/>
          </w:tcPr>
          <w:p w14:paraId="109CE5FE" w14:textId="77777777" w:rsidR="008057B3" w:rsidRPr="005647EB" w:rsidRDefault="008057B3" w:rsidP="002570E4">
            <w:pPr>
              <w:spacing w:after="0"/>
              <w:rPr>
                <w:rFonts w:ascii="Arial" w:hAnsi="Arial" w:cs="Arial"/>
                <w:sz w:val="18"/>
              </w:rPr>
            </w:pPr>
          </w:p>
        </w:tc>
      </w:tr>
      <w:tr w:rsidR="008057B3" w:rsidRPr="005647EB" w14:paraId="28CA4047" w14:textId="77777777" w:rsidTr="002570E4">
        <w:trPr>
          <w:cantSplit/>
          <w:jc w:val="center"/>
        </w:trPr>
        <w:tc>
          <w:tcPr>
            <w:tcW w:w="2518" w:type="dxa"/>
            <w:gridSpan w:val="2"/>
          </w:tcPr>
          <w:p w14:paraId="42EC82FB" w14:textId="77777777" w:rsidR="008057B3" w:rsidRPr="005647EB" w:rsidRDefault="008057B3" w:rsidP="002570E4">
            <w:pPr>
              <w:spacing w:after="0"/>
              <w:rPr>
                <w:rFonts w:ascii="Arial" w:hAnsi="Arial" w:cs="Arial"/>
                <w:sz w:val="18"/>
              </w:rPr>
            </w:pPr>
            <w:r w:rsidRPr="005647EB">
              <w:rPr>
                <w:rFonts w:ascii="Arial" w:hAnsi="Arial" w:cs="Arial"/>
                <w:sz w:val="18"/>
              </w:rPr>
              <w:t>DRX</w:t>
            </w:r>
          </w:p>
        </w:tc>
        <w:tc>
          <w:tcPr>
            <w:tcW w:w="709" w:type="dxa"/>
          </w:tcPr>
          <w:p w14:paraId="0669A50A" w14:textId="77777777" w:rsidR="008057B3" w:rsidRPr="005647EB" w:rsidRDefault="008057B3" w:rsidP="002570E4">
            <w:pPr>
              <w:spacing w:after="0"/>
              <w:jc w:val="center"/>
              <w:rPr>
                <w:rFonts w:ascii="Arial" w:hAnsi="Arial" w:cs="Arial"/>
                <w:sz w:val="18"/>
              </w:rPr>
            </w:pPr>
          </w:p>
        </w:tc>
        <w:tc>
          <w:tcPr>
            <w:tcW w:w="2835" w:type="dxa"/>
            <w:gridSpan w:val="2"/>
          </w:tcPr>
          <w:p w14:paraId="1DED198C" w14:textId="77777777" w:rsidR="008057B3" w:rsidRPr="005647EB" w:rsidRDefault="008057B3" w:rsidP="002570E4">
            <w:pPr>
              <w:spacing w:after="0"/>
              <w:jc w:val="center"/>
              <w:rPr>
                <w:rFonts w:ascii="Arial" w:hAnsi="Arial" w:cs="Arial"/>
                <w:sz w:val="18"/>
              </w:rPr>
            </w:pPr>
            <w:r w:rsidRPr="005647EB">
              <w:rPr>
                <w:rFonts w:ascii="Arial" w:hAnsi="Arial" w:cs="v4.2.0"/>
                <w:sz w:val="18"/>
              </w:rPr>
              <w:t>ON</w:t>
            </w:r>
          </w:p>
        </w:tc>
        <w:tc>
          <w:tcPr>
            <w:tcW w:w="3544" w:type="dxa"/>
          </w:tcPr>
          <w:p w14:paraId="2BF9CA15" w14:textId="77777777" w:rsidR="008057B3" w:rsidRPr="005647EB" w:rsidRDefault="008057B3" w:rsidP="002570E4">
            <w:pPr>
              <w:spacing w:after="0"/>
              <w:rPr>
                <w:rFonts w:ascii="Arial" w:hAnsi="Arial" w:cs="Arial"/>
                <w:sz w:val="18"/>
              </w:rPr>
            </w:pPr>
          </w:p>
        </w:tc>
      </w:tr>
      <w:tr w:rsidR="008057B3" w:rsidRPr="005647EB" w14:paraId="63D5E8AF" w14:textId="77777777" w:rsidTr="002570E4">
        <w:trPr>
          <w:cantSplit/>
          <w:jc w:val="center"/>
        </w:trPr>
        <w:tc>
          <w:tcPr>
            <w:tcW w:w="534" w:type="dxa"/>
            <w:vMerge w:val="restart"/>
          </w:tcPr>
          <w:p w14:paraId="7210A38E"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A3</w:t>
            </w:r>
          </w:p>
        </w:tc>
        <w:tc>
          <w:tcPr>
            <w:tcW w:w="1984" w:type="dxa"/>
          </w:tcPr>
          <w:p w14:paraId="035F6E88"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Offset</w:t>
            </w:r>
          </w:p>
        </w:tc>
        <w:tc>
          <w:tcPr>
            <w:tcW w:w="709" w:type="dxa"/>
          </w:tcPr>
          <w:p w14:paraId="7F201944"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gridSpan w:val="2"/>
            <w:vAlign w:val="center"/>
          </w:tcPr>
          <w:p w14:paraId="0D7638F2"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-8</w:t>
            </w:r>
          </w:p>
        </w:tc>
        <w:tc>
          <w:tcPr>
            <w:tcW w:w="3544" w:type="dxa"/>
          </w:tcPr>
          <w:p w14:paraId="0B735D7B" w14:textId="77777777" w:rsidR="008057B3" w:rsidRPr="005647EB" w:rsidRDefault="008057B3" w:rsidP="002570E4">
            <w:pPr>
              <w:spacing w:after="0"/>
              <w:rPr>
                <w:rFonts w:ascii="Arial" w:hAnsi="Arial" w:cs="Arial"/>
                <w:sz w:val="18"/>
                <w:lang w:eastAsia="zh-CN"/>
              </w:rPr>
            </w:pPr>
          </w:p>
        </w:tc>
      </w:tr>
      <w:tr w:rsidR="008057B3" w:rsidRPr="005647EB" w14:paraId="35688A27" w14:textId="77777777" w:rsidTr="002570E4">
        <w:trPr>
          <w:cantSplit/>
          <w:jc w:val="center"/>
        </w:trPr>
        <w:tc>
          <w:tcPr>
            <w:tcW w:w="534" w:type="dxa"/>
            <w:vMerge/>
          </w:tcPr>
          <w:p w14:paraId="204C79D6" w14:textId="77777777" w:rsidR="008057B3" w:rsidRPr="005647EB" w:rsidRDefault="008057B3" w:rsidP="002570E4">
            <w:pPr>
              <w:spacing w:after="0"/>
              <w:rPr>
                <w:rFonts w:ascii="Arial" w:hAnsi="Arial" w:cs="Arial"/>
                <w:bCs/>
                <w:sz w:val="18"/>
                <w:lang w:eastAsia="zh-CN"/>
              </w:rPr>
            </w:pPr>
          </w:p>
        </w:tc>
        <w:tc>
          <w:tcPr>
            <w:tcW w:w="1984" w:type="dxa"/>
          </w:tcPr>
          <w:p w14:paraId="30EACEAD"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Hysteresis</w:t>
            </w:r>
          </w:p>
        </w:tc>
        <w:tc>
          <w:tcPr>
            <w:tcW w:w="709" w:type="dxa"/>
          </w:tcPr>
          <w:p w14:paraId="3B0784B6"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gridSpan w:val="2"/>
          </w:tcPr>
          <w:p w14:paraId="2A7B06FF"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4CC8260C" w14:textId="77777777" w:rsidR="008057B3" w:rsidRPr="005647EB" w:rsidRDefault="008057B3" w:rsidP="002570E4">
            <w:pPr>
              <w:spacing w:after="0"/>
              <w:rPr>
                <w:rFonts w:ascii="Arial" w:hAnsi="Arial" w:cs="Arial"/>
                <w:sz w:val="18"/>
                <w:lang w:eastAsia="zh-CN"/>
              </w:rPr>
            </w:pPr>
          </w:p>
        </w:tc>
      </w:tr>
      <w:tr w:rsidR="008057B3" w:rsidRPr="005647EB" w14:paraId="22AEBE7C" w14:textId="77777777" w:rsidTr="002570E4">
        <w:trPr>
          <w:cantSplit/>
          <w:jc w:val="center"/>
        </w:trPr>
        <w:tc>
          <w:tcPr>
            <w:tcW w:w="534" w:type="dxa"/>
            <w:vMerge/>
          </w:tcPr>
          <w:p w14:paraId="0688D44F" w14:textId="77777777" w:rsidR="008057B3" w:rsidRPr="005647EB" w:rsidRDefault="008057B3" w:rsidP="002570E4">
            <w:pPr>
              <w:spacing w:after="0"/>
              <w:rPr>
                <w:rFonts w:ascii="Arial" w:hAnsi="Arial" w:cs="Arial"/>
                <w:bCs/>
                <w:sz w:val="18"/>
                <w:lang w:eastAsia="zh-CN"/>
              </w:rPr>
            </w:pPr>
          </w:p>
        </w:tc>
        <w:tc>
          <w:tcPr>
            <w:tcW w:w="1984" w:type="dxa"/>
          </w:tcPr>
          <w:p w14:paraId="4A45A1E1" w14:textId="18ACE3F8"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Time</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Trigger</w:t>
            </w:r>
          </w:p>
        </w:tc>
        <w:tc>
          <w:tcPr>
            <w:tcW w:w="709" w:type="dxa"/>
          </w:tcPr>
          <w:p w14:paraId="6C602401"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S</w:t>
            </w:r>
          </w:p>
        </w:tc>
        <w:tc>
          <w:tcPr>
            <w:tcW w:w="2835" w:type="dxa"/>
            <w:gridSpan w:val="2"/>
            <w:vAlign w:val="center"/>
          </w:tcPr>
          <w:p w14:paraId="3F523073"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4F198FCE" w14:textId="77777777" w:rsidR="008057B3" w:rsidRPr="005647EB" w:rsidRDefault="008057B3" w:rsidP="002570E4">
            <w:pPr>
              <w:spacing w:after="0"/>
              <w:rPr>
                <w:rFonts w:ascii="Arial" w:hAnsi="Arial" w:cs="Arial"/>
                <w:sz w:val="18"/>
                <w:lang w:eastAsia="zh-CN"/>
              </w:rPr>
            </w:pPr>
          </w:p>
        </w:tc>
      </w:tr>
      <w:tr w:rsidR="008057B3" w:rsidRPr="005647EB" w14:paraId="57FD89AE" w14:textId="77777777" w:rsidTr="002570E4">
        <w:trPr>
          <w:cantSplit/>
          <w:jc w:val="center"/>
        </w:trPr>
        <w:tc>
          <w:tcPr>
            <w:tcW w:w="2518" w:type="dxa"/>
            <w:gridSpan w:val="2"/>
          </w:tcPr>
          <w:p w14:paraId="24CE5D10" w14:textId="469C3198" w:rsidR="008057B3" w:rsidRPr="005647EB" w:rsidRDefault="008057B3" w:rsidP="002570E4">
            <w:pPr>
              <w:spacing w:after="0"/>
              <w:rPr>
                <w:rFonts w:ascii="Arial" w:hAnsi="Arial" w:cs="Arial"/>
                <w:sz w:val="18"/>
              </w:rPr>
            </w:pPr>
            <w:r w:rsidRPr="005647EB">
              <w:rPr>
                <w:rFonts w:ascii="Arial" w:hAnsi="Arial" w:cs="Arial"/>
                <w:sz w:val="18"/>
              </w:rPr>
              <w:t>Filter</w:t>
            </w:r>
            <w:r w:rsidR="002570E4" w:rsidRPr="005647EB">
              <w:rPr>
                <w:rFonts w:ascii="Arial" w:hAnsi="Arial" w:cs="Arial"/>
                <w:sz w:val="18"/>
              </w:rPr>
              <w:t xml:space="preserve"> </w:t>
            </w:r>
            <w:r w:rsidRPr="005647EB">
              <w:rPr>
                <w:rFonts w:ascii="Arial" w:hAnsi="Arial" w:cs="Arial"/>
                <w:sz w:val="18"/>
              </w:rPr>
              <w:t>coefficient</w:t>
            </w:r>
          </w:p>
        </w:tc>
        <w:tc>
          <w:tcPr>
            <w:tcW w:w="709" w:type="dxa"/>
          </w:tcPr>
          <w:p w14:paraId="1BD4E344" w14:textId="77777777" w:rsidR="008057B3" w:rsidRPr="005647EB" w:rsidRDefault="008057B3" w:rsidP="002570E4">
            <w:pPr>
              <w:spacing w:after="0"/>
              <w:jc w:val="center"/>
              <w:rPr>
                <w:rFonts w:ascii="Arial" w:hAnsi="Arial" w:cs="Arial"/>
                <w:sz w:val="18"/>
              </w:rPr>
            </w:pPr>
          </w:p>
        </w:tc>
        <w:tc>
          <w:tcPr>
            <w:tcW w:w="2835" w:type="dxa"/>
            <w:gridSpan w:val="2"/>
          </w:tcPr>
          <w:p w14:paraId="511F60DF" w14:textId="77777777" w:rsidR="008057B3" w:rsidRPr="005647EB" w:rsidRDefault="008057B3" w:rsidP="002570E4">
            <w:pPr>
              <w:spacing w:after="0"/>
              <w:jc w:val="center"/>
              <w:rPr>
                <w:rFonts w:ascii="Arial" w:hAnsi="Arial" w:cs="Arial"/>
                <w:sz w:val="18"/>
              </w:rPr>
            </w:pPr>
            <w:r w:rsidRPr="005647EB">
              <w:rPr>
                <w:rFonts w:ascii="Arial" w:hAnsi="Arial" w:cs="v4.2.0"/>
                <w:sz w:val="18"/>
              </w:rPr>
              <w:t>0</w:t>
            </w:r>
          </w:p>
        </w:tc>
        <w:tc>
          <w:tcPr>
            <w:tcW w:w="3544" w:type="dxa"/>
          </w:tcPr>
          <w:p w14:paraId="3BD43B8E" w14:textId="43FECF50" w:rsidR="008057B3" w:rsidRPr="005647EB" w:rsidRDefault="008057B3" w:rsidP="002570E4">
            <w:pPr>
              <w:spacing w:after="0"/>
              <w:rPr>
                <w:rFonts w:ascii="Arial" w:hAnsi="Arial" w:cs="Arial"/>
                <w:sz w:val="18"/>
              </w:rPr>
            </w:pPr>
            <w:r w:rsidRPr="005647EB">
              <w:rPr>
                <w:rFonts w:ascii="Arial" w:hAnsi="Arial" w:cs="Arial"/>
                <w:sz w:val="18"/>
              </w:rPr>
              <w:t>L3</w:t>
            </w:r>
            <w:r w:rsidR="002570E4" w:rsidRPr="005647EB">
              <w:rPr>
                <w:rFonts w:ascii="Arial" w:hAnsi="Arial" w:cs="Arial"/>
                <w:sz w:val="18"/>
              </w:rPr>
              <w:t xml:space="preserve"> </w:t>
            </w:r>
            <w:r w:rsidRPr="005647EB">
              <w:rPr>
                <w:rFonts w:ascii="Arial" w:hAnsi="Arial" w:cs="Arial"/>
                <w:sz w:val="18"/>
              </w:rPr>
              <w:t>filtering</w:t>
            </w:r>
            <w:r w:rsidR="002570E4" w:rsidRPr="005647EB">
              <w:rPr>
                <w:rFonts w:ascii="Arial" w:hAnsi="Arial" w:cs="Arial"/>
                <w:sz w:val="18"/>
              </w:rPr>
              <w:t xml:space="preserve"> </w:t>
            </w:r>
            <w:r w:rsidRPr="005647EB">
              <w:rPr>
                <w:rFonts w:ascii="Arial" w:hAnsi="Arial" w:cs="Arial"/>
                <w:sz w:val="18"/>
              </w:rPr>
              <w:t>is</w:t>
            </w:r>
            <w:r w:rsidR="002570E4" w:rsidRPr="005647EB">
              <w:rPr>
                <w:rFonts w:ascii="Arial" w:hAnsi="Arial" w:cs="Arial"/>
                <w:sz w:val="18"/>
              </w:rPr>
              <w:t xml:space="preserve"> </w:t>
            </w:r>
            <w:r w:rsidRPr="005647EB">
              <w:rPr>
                <w:rFonts w:ascii="Arial" w:hAnsi="Arial" w:cs="Arial"/>
                <w:sz w:val="18"/>
              </w:rPr>
              <w:t>not</w:t>
            </w:r>
            <w:r w:rsidR="002570E4" w:rsidRPr="005647EB">
              <w:rPr>
                <w:rFonts w:ascii="Arial" w:hAnsi="Arial" w:cs="Arial"/>
                <w:sz w:val="18"/>
              </w:rPr>
              <w:t xml:space="preserve"> </w:t>
            </w:r>
            <w:r w:rsidRPr="005647EB">
              <w:rPr>
                <w:rFonts w:ascii="Arial" w:hAnsi="Arial" w:cs="Arial"/>
                <w:sz w:val="18"/>
              </w:rPr>
              <w:t>used</w:t>
            </w:r>
          </w:p>
        </w:tc>
      </w:tr>
      <w:tr w:rsidR="008057B3" w:rsidRPr="005647EB" w14:paraId="6C4D3055" w14:textId="77777777" w:rsidTr="002570E4">
        <w:trPr>
          <w:cantSplit/>
          <w:jc w:val="center"/>
        </w:trPr>
        <w:tc>
          <w:tcPr>
            <w:tcW w:w="2518" w:type="dxa"/>
            <w:gridSpan w:val="2"/>
          </w:tcPr>
          <w:p w14:paraId="3497C2E9" w14:textId="56DCAFB1"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Gap</w:t>
            </w:r>
            <w:r w:rsidR="002570E4" w:rsidRPr="005647EB">
              <w:rPr>
                <w:rFonts w:ascii="Arial" w:hAnsi="Arial" w:cs="Arial"/>
                <w:sz w:val="18"/>
                <w:lang w:eastAsia="zh-CN"/>
              </w:rPr>
              <w:t xml:space="preserve"> </w:t>
            </w:r>
            <w:r w:rsidRPr="005647EB">
              <w:rPr>
                <w:rFonts w:ascii="Arial" w:hAnsi="Arial" w:cs="Arial"/>
                <w:sz w:val="18"/>
                <w:lang w:eastAsia="zh-CN"/>
              </w:rPr>
              <w:t>pattern</w:t>
            </w:r>
            <w:r w:rsidR="002570E4" w:rsidRPr="005647EB">
              <w:rPr>
                <w:rFonts w:ascii="Arial" w:hAnsi="Arial" w:cs="Arial"/>
                <w:sz w:val="18"/>
                <w:lang w:eastAsia="zh-CN"/>
              </w:rPr>
              <w:t xml:space="preserve"> </w:t>
            </w:r>
            <w:r w:rsidRPr="005647EB">
              <w:rPr>
                <w:rFonts w:ascii="Arial" w:hAnsi="Arial" w:cs="Arial"/>
                <w:sz w:val="18"/>
                <w:lang w:eastAsia="zh-CN"/>
              </w:rPr>
              <w:t>ID</w:t>
            </w:r>
          </w:p>
        </w:tc>
        <w:tc>
          <w:tcPr>
            <w:tcW w:w="709" w:type="dxa"/>
          </w:tcPr>
          <w:p w14:paraId="3D1D314C" w14:textId="77777777" w:rsidR="008057B3" w:rsidRPr="005647EB" w:rsidRDefault="008057B3" w:rsidP="002570E4">
            <w:pPr>
              <w:spacing w:after="0"/>
              <w:jc w:val="center"/>
              <w:rPr>
                <w:rFonts w:ascii="Arial" w:hAnsi="Arial" w:cs="Arial"/>
                <w:sz w:val="18"/>
              </w:rPr>
            </w:pPr>
          </w:p>
        </w:tc>
        <w:tc>
          <w:tcPr>
            <w:tcW w:w="2835" w:type="dxa"/>
            <w:gridSpan w:val="2"/>
          </w:tcPr>
          <w:p w14:paraId="23F9037B"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0</w:t>
            </w:r>
          </w:p>
        </w:tc>
        <w:tc>
          <w:tcPr>
            <w:tcW w:w="3544" w:type="dxa"/>
          </w:tcPr>
          <w:p w14:paraId="23075B7B" w14:textId="77777777" w:rsidR="008057B3" w:rsidRPr="005647EB" w:rsidRDefault="008057B3" w:rsidP="002570E4">
            <w:pPr>
              <w:spacing w:after="0"/>
              <w:rPr>
                <w:rFonts w:ascii="Arial" w:hAnsi="Arial" w:cs="Arial"/>
                <w:sz w:val="18"/>
              </w:rPr>
            </w:pPr>
          </w:p>
        </w:tc>
      </w:tr>
      <w:tr w:rsidR="008057B3" w:rsidRPr="005647EB" w14:paraId="0AB20432" w14:textId="77777777" w:rsidTr="002570E4">
        <w:trPr>
          <w:cantSplit/>
          <w:jc w:val="center"/>
        </w:trPr>
        <w:tc>
          <w:tcPr>
            <w:tcW w:w="2518" w:type="dxa"/>
            <w:gridSpan w:val="2"/>
          </w:tcPr>
          <w:p w14:paraId="684424FD" w14:textId="0423A637" w:rsidR="008057B3" w:rsidRPr="005647EB" w:rsidRDefault="008057B3" w:rsidP="002570E4">
            <w:pPr>
              <w:spacing w:after="0"/>
              <w:rPr>
                <w:rFonts w:ascii="Arial" w:hAnsi="Arial" w:cs="Arial"/>
                <w:sz w:val="18"/>
                <w:lang w:eastAsia="zh-CN"/>
              </w:rPr>
            </w:pPr>
            <w:r w:rsidRPr="005647EB">
              <w:rPr>
                <w:rFonts w:ascii="Arial" w:hAnsi="Arial"/>
                <w:i/>
                <w:sz w:val="18"/>
              </w:rPr>
              <w:t>Rmax</w:t>
            </w:r>
            <w:r w:rsidR="002570E4" w:rsidRPr="005647EB">
              <w:rPr>
                <w:rFonts w:ascii="Arial" w:hAnsi="Arial"/>
                <w:i/>
                <w:sz w:val="18"/>
              </w:rPr>
              <w:t xml:space="preserve"> </w:t>
            </w:r>
          </w:p>
        </w:tc>
        <w:tc>
          <w:tcPr>
            <w:tcW w:w="709" w:type="dxa"/>
          </w:tcPr>
          <w:p w14:paraId="194BDE58" w14:textId="77777777" w:rsidR="008057B3" w:rsidRPr="005647EB" w:rsidRDefault="008057B3" w:rsidP="002570E4">
            <w:pPr>
              <w:spacing w:after="0"/>
              <w:jc w:val="center"/>
              <w:rPr>
                <w:rFonts w:ascii="Arial" w:hAnsi="Arial" w:cs="Arial"/>
                <w:sz w:val="18"/>
              </w:rPr>
            </w:pPr>
          </w:p>
        </w:tc>
        <w:tc>
          <w:tcPr>
            <w:tcW w:w="2835" w:type="dxa"/>
            <w:gridSpan w:val="2"/>
          </w:tcPr>
          <w:p w14:paraId="0E9DA70B"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8</w:t>
            </w:r>
          </w:p>
        </w:tc>
        <w:tc>
          <w:tcPr>
            <w:tcW w:w="3544" w:type="dxa"/>
          </w:tcPr>
          <w:p w14:paraId="511E1900" w14:textId="50157373"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i/>
                <w:sz w:val="18"/>
              </w:rPr>
              <w:t xml:space="preserve"> </w:t>
            </w:r>
            <w:r w:rsidRPr="005647EB">
              <w:rPr>
                <w:rFonts w:ascii="Arial" w:hAnsi="Arial"/>
                <w:i/>
                <w:sz w:val="18"/>
              </w:rPr>
              <w:t>mPDCCH-NumRepetition</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76767261" w14:textId="77777777" w:rsidTr="002570E4">
        <w:trPr>
          <w:cantSplit/>
          <w:jc w:val="center"/>
        </w:trPr>
        <w:tc>
          <w:tcPr>
            <w:tcW w:w="2518" w:type="dxa"/>
            <w:gridSpan w:val="2"/>
          </w:tcPr>
          <w:p w14:paraId="6A57BAEB" w14:textId="77777777" w:rsidR="008057B3" w:rsidRPr="005647EB" w:rsidRDefault="008057B3" w:rsidP="002570E4">
            <w:pPr>
              <w:spacing w:after="0"/>
              <w:rPr>
                <w:rFonts w:ascii="Arial" w:hAnsi="Arial"/>
                <w:i/>
                <w:sz w:val="18"/>
              </w:rPr>
            </w:pPr>
            <w:r w:rsidRPr="005647EB">
              <w:rPr>
                <w:rFonts w:ascii="Arial" w:hAnsi="Arial"/>
                <w:i/>
                <w:sz w:val="18"/>
              </w:rPr>
              <w:t>G</w:t>
            </w:r>
          </w:p>
        </w:tc>
        <w:tc>
          <w:tcPr>
            <w:tcW w:w="709" w:type="dxa"/>
          </w:tcPr>
          <w:p w14:paraId="42AAB186" w14:textId="77777777" w:rsidR="008057B3" w:rsidRPr="005647EB" w:rsidRDefault="008057B3" w:rsidP="002570E4">
            <w:pPr>
              <w:spacing w:after="0"/>
              <w:jc w:val="center"/>
              <w:rPr>
                <w:rFonts w:ascii="Arial" w:hAnsi="Arial" w:cs="Arial"/>
                <w:sz w:val="18"/>
              </w:rPr>
            </w:pPr>
          </w:p>
        </w:tc>
        <w:tc>
          <w:tcPr>
            <w:tcW w:w="2835" w:type="dxa"/>
            <w:gridSpan w:val="2"/>
          </w:tcPr>
          <w:p w14:paraId="29692797"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w:t>
            </w:r>
          </w:p>
        </w:tc>
        <w:tc>
          <w:tcPr>
            <w:tcW w:w="3544" w:type="dxa"/>
          </w:tcPr>
          <w:p w14:paraId="42209164" w14:textId="30F62740"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mPDCCH-startSF-UESS</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50BF0D40" w14:textId="77777777" w:rsidTr="002570E4">
        <w:trPr>
          <w:cantSplit/>
          <w:jc w:val="center"/>
        </w:trPr>
        <w:tc>
          <w:tcPr>
            <w:tcW w:w="2518" w:type="dxa"/>
            <w:gridSpan w:val="2"/>
          </w:tcPr>
          <w:p w14:paraId="390EF743" w14:textId="77777777" w:rsidR="008057B3" w:rsidRPr="005647EB" w:rsidRDefault="008057B3" w:rsidP="002570E4">
            <w:pPr>
              <w:spacing w:after="0"/>
              <w:rPr>
                <w:rFonts w:ascii="Arial" w:hAnsi="Arial"/>
                <w:i/>
                <w:sz w:val="18"/>
              </w:rPr>
            </w:pPr>
            <w:r w:rsidRPr="005647EB">
              <w:rPr>
                <w:rFonts w:ascii="Arial" w:hAnsi="Arial"/>
                <w:i/>
                <w:sz w:val="18"/>
              </w:rPr>
              <w:t>X</w:t>
            </w:r>
          </w:p>
        </w:tc>
        <w:tc>
          <w:tcPr>
            <w:tcW w:w="709" w:type="dxa"/>
          </w:tcPr>
          <w:p w14:paraId="0E30A148" w14:textId="77777777" w:rsidR="008057B3" w:rsidRPr="005647EB" w:rsidRDefault="008057B3" w:rsidP="002570E4">
            <w:pPr>
              <w:spacing w:after="0"/>
              <w:jc w:val="center"/>
              <w:rPr>
                <w:rFonts w:ascii="Arial" w:hAnsi="Arial" w:cs="Arial"/>
                <w:sz w:val="18"/>
              </w:rPr>
            </w:pPr>
          </w:p>
        </w:tc>
        <w:tc>
          <w:tcPr>
            <w:tcW w:w="2835" w:type="dxa"/>
            <w:gridSpan w:val="2"/>
          </w:tcPr>
          <w:p w14:paraId="7AA7F5C2"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scheme01</w:t>
            </w:r>
          </w:p>
        </w:tc>
        <w:tc>
          <w:tcPr>
            <w:tcW w:w="3544" w:type="dxa"/>
          </w:tcPr>
          <w:p w14:paraId="188C12EF" w14:textId="0F0C9357"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measGapSharingScheme</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3C80D557" w14:textId="77777777" w:rsidTr="002570E4">
        <w:trPr>
          <w:cantSplit/>
          <w:jc w:val="center"/>
        </w:trPr>
        <w:tc>
          <w:tcPr>
            <w:tcW w:w="2518" w:type="dxa"/>
            <w:gridSpan w:val="2"/>
          </w:tcPr>
          <w:p w14:paraId="4C6C3374" w14:textId="77777777" w:rsidR="008057B3" w:rsidRPr="005647EB" w:rsidRDefault="008057B3" w:rsidP="002570E4">
            <w:pPr>
              <w:spacing w:after="0"/>
              <w:rPr>
                <w:rFonts w:ascii="Arial" w:hAnsi="Arial" w:cs="Arial"/>
                <w:sz w:val="18"/>
              </w:rPr>
            </w:pPr>
            <w:r w:rsidRPr="005647EB">
              <w:rPr>
                <w:rFonts w:ascii="Arial" w:hAnsi="Arial" w:cs="Arial"/>
                <w:sz w:val="18"/>
              </w:rPr>
              <w:t>T1</w:t>
            </w:r>
          </w:p>
        </w:tc>
        <w:tc>
          <w:tcPr>
            <w:tcW w:w="709" w:type="dxa"/>
          </w:tcPr>
          <w:p w14:paraId="6DFED5DC" w14:textId="77777777" w:rsidR="008057B3" w:rsidRPr="005647EB" w:rsidRDefault="008057B3" w:rsidP="002570E4">
            <w:pPr>
              <w:spacing w:after="0"/>
              <w:jc w:val="center"/>
              <w:rPr>
                <w:rFonts w:ascii="Arial" w:hAnsi="Arial" w:cs="Arial"/>
                <w:sz w:val="18"/>
              </w:rPr>
            </w:pPr>
            <w:r w:rsidRPr="005647EB">
              <w:rPr>
                <w:rFonts w:ascii="Arial" w:hAnsi="Arial" w:cs="v4.2.0"/>
                <w:sz w:val="18"/>
              </w:rPr>
              <w:t>S</w:t>
            </w:r>
          </w:p>
        </w:tc>
        <w:tc>
          <w:tcPr>
            <w:tcW w:w="2835" w:type="dxa"/>
            <w:gridSpan w:val="2"/>
          </w:tcPr>
          <w:p w14:paraId="645F4843" w14:textId="77777777" w:rsidR="008057B3" w:rsidRPr="005647EB" w:rsidRDefault="008057B3" w:rsidP="002570E4">
            <w:pPr>
              <w:spacing w:after="0"/>
              <w:jc w:val="center"/>
              <w:rPr>
                <w:rFonts w:ascii="Arial" w:hAnsi="Arial" w:cs="Arial"/>
                <w:sz w:val="18"/>
              </w:rPr>
            </w:pPr>
            <w:r w:rsidRPr="005647EB">
              <w:rPr>
                <w:rFonts w:ascii="Arial" w:hAnsi="Arial" w:cs="v4.2.0"/>
                <w:sz w:val="18"/>
              </w:rPr>
              <w:t>5</w:t>
            </w:r>
          </w:p>
        </w:tc>
        <w:tc>
          <w:tcPr>
            <w:tcW w:w="3544" w:type="dxa"/>
          </w:tcPr>
          <w:p w14:paraId="36642F8C" w14:textId="77777777" w:rsidR="008057B3" w:rsidRPr="005647EB" w:rsidRDefault="008057B3" w:rsidP="002570E4">
            <w:pPr>
              <w:spacing w:after="0"/>
              <w:rPr>
                <w:rFonts w:ascii="Arial" w:hAnsi="Arial" w:cs="Arial"/>
                <w:sz w:val="18"/>
              </w:rPr>
            </w:pPr>
          </w:p>
        </w:tc>
      </w:tr>
      <w:tr w:rsidR="008057B3" w:rsidRPr="005647EB" w14:paraId="09D3F2A1" w14:textId="77777777" w:rsidTr="002570E4">
        <w:trPr>
          <w:cantSplit/>
          <w:jc w:val="center"/>
        </w:trPr>
        <w:tc>
          <w:tcPr>
            <w:tcW w:w="2518" w:type="dxa"/>
            <w:gridSpan w:val="2"/>
          </w:tcPr>
          <w:p w14:paraId="35854F63" w14:textId="77777777" w:rsidR="008057B3" w:rsidRPr="005647EB" w:rsidRDefault="008057B3" w:rsidP="002570E4">
            <w:pPr>
              <w:spacing w:after="0"/>
              <w:rPr>
                <w:rFonts w:ascii="Arial" w:hAnsi="Arial" w:cs="Arial"/>
                <w:sz w:val="18"/>
              </w:rPr>
            </w:pPr>
            <w:r w:rsidRPr="005647EB">
              <w:rPr>
                <w:rFonts w:ascii="Arial" w:hAnsi="Arial" w:cs="Arial"/>
                <w:sz w:val="18"/>
              </w:rPr>
              <w:t>T2</w:t>
            </w:r>
          </w:p>
        </w:tc>
        <w:tc>
          <w:tcPr>
            <w:tcW w:w="709" w:type="dxa"/>
          </w:tcPr>
          <w:p w14:paraId="56434834" w14:textId="77777777" w:rsidR="008057B3" w:rsidRPr="005647EB" w:rsidRDefault="008057B3" w:rsidP="002570E4">
            <w:pPr>
              <w:spacing w:after="0"/>
              <w:jc w:val="center"/>
              <w:rPr>
                <w:rFonts w:ascii="Arial" w:hAnsi="Arial" w:cs="Arial"/>
                <w:sz w:val="18"/>
              </w:rPr>
            </w:pPr>
            <w:r w:rsidRPr="005647EB">
              <w:rPr>
                <w:rFonts w:ascii="Arial" w:hAnsi="Arial" w:cs="v4.2.0"/>
                <w:sz w:val="18"/>
              </w:rPr>
              <w:t>S</w:t>
            </w:r>
          </w:p>
        </w:tc>
        <w:tc>
          <w:tcPr>
            <w:tcW w:w="1417" w:type="dxa"/>
          </w:tcPr>
          <w:p w14:paraId="6E35D86A" w14:textId="77777777" w:rsidR="008057B3" w:rsidRPr="005647EB" w:rsidRDefault="008057B3" w:rsidP="002570E4">
            <w:pPr>
              <w:spacing w:after="0"/>
              <w:jc w:val="center"/>
              <w:rPr>
                <w:rFonts w:ascii="Arial" w:hAnsi="Arial" w:cs="Arial"/>
                <w:sz w:val="18"/>
              </w:rPr>
            </w:pPr>
            <w:r w:rsidRPr="005647EB">
              <w:rPr>
                <w:rFonts w:ascii="Arial" w:hAnsi="Arial" w:cs="Arial"/>
                <w:sz w:val="18"/>
                <w:lang w:eastAsia="zh-CN"/>
              </w:rPr>
              <w:t>≤650</w:t>
            </w:r>
          </w:p>
        </w:tc>
        <w:tc>
          <w:tcPr>
            <w:tcW w:w="1418" w:type="dxa"/>
          </w:tcPr>
          <w:p w14:paraId="22BC5F6F" w14:textId="77777777" w:rsidR="008057B3" w:rsidRPr="005647EB" w:rsidRDefault="008057B3" w:rsidP="002570E4">
            <w:pPr>
              <w:spacing w:after="0"/>
              <w:jc w:val="center"/>
              <w:rPr>
                <w:rFonts w:ascii="Arial" w:hAnsi="Arial" w:cs="Arial"/>
                <w:sz w:val="18"/>
              </w:rPr>
            </w:pPr>
            <w:r w:rsidRPr="005647EB">
              <w:rPr>
                <w:rFonts w:ascii="Arial" w:hAnsi="Arial" w:cs="Arial"/>
                <w:sz w:val="18"/>
                <w:lang w:eastAsia="zh-CN"/>
              </w:rPr>
              <w:t>≤1030</w:t>
            </w:r>
          </w:p>
        </w:tc>
        <w:tc>
          <w:tcPr>
            <w:tcW w:w="3544" w:type="dxa"/>
          </w:tcPr>
          <w:p w14:paraId="2FA5E1CB" w14:textId="77777777" w:rsidR="008057B3" w:rsidRPr="005647EB" w:rsidRDefault="008057B3" w:rsidP="002570E4">
            <w:pPr>
              <w:spacing w:after="0"/>
              <w:rPr>
                <w:rFonts w:ascii="Arial" w:hAnsi="Arial" w:cs="Arial"/>
                <w:sz w:val="18"/>
              </w:rPr>
            </w:pPr>
          </w:p>
        </w:tc>
      </w:tr>
    </w:tbl>
    <w:p w14:paraId="230FC1B6" w14:textId="77777777" w:rsidR="008057B3" w:rsidRPr="005647EB" w:rsidRDefault="008057B3" w:rsidP="002570E4">
      <w:pPr>
        <w:rPr>
          <w:lang w:eastAsia="zh-TW"/>
        </w:rPr>
      </w:pPr>
    </w:p>
    <w:p w14:paraId="2E8737F0" w14:textId="77777777" w:rsidR="008057B3" w:rsidRPr="005647EB" w:rsidRDefault="008057B3" w:rsidP="006D30B7">
      <w:pPr>
        <w:pStyle w:val="Heading5"/>
        <w:keepLines w:val="0"/>
        <w:rPr>
          <w:lang w:eastAsia="zh-TW"/>
        </w:rPr>
      </w:pPr>
      <w:r w:rsidRPr="005647EB">
        <w:rPr>
          <w:lang w:eastAsia="zh-TW"/>
        </w:rPr>
        <w:lastRenderedPageBreak/>
        <w:t>8.3.18.4.2</w:t>
      </w:r>
      <w:r w:rsidRPr="005647EB">
        <w:rPr>
          <w:lang w:eastAsia="zh-TW"/>
        </w:rPr>
        <w:tab/>
        <w:t>Test procedure</w:t>
      </w:r>
    </w:p>
    <w:p w14:paraId="1479BD58" w14:textId="77777777" w:rsidR="008D1EDE" w:rsidRPr="005647EB" w:rsidRDefault="008D1EDE" w:rsidP="002570E4">
      <w:r w:rsidRPr="005647EB">
        <w:t>The test consists of two successive time periods, with time duration of T1, and T2 respectively. During time duration T1, the UE shall not have any timing information of cell 2. At the beginning of T2 the transmission power of cell 2 is increased to the same level as for cell 1, and due to usage of an offset this shall result in reporting of Event A3.</w:t>
      </w:r>
    </w:p>
    <w:p w14:paraId="1D619391" w14:textId="77777777" w:rsidR="008D1EDE" w:rsidRPr="005647EB" w:rsidRDefault="008D1EDE" w:rsidP="002570E4">
      <w:r w:rsidRPr="005647EB">
        <w:t xml:space="preserve">In Test 1 UE needs to be provided at least once every 500ms with new Timing Advance Command MAC control element to restart the Time alignment timer to keep UE uplink time alignment. </w:t>
      </w:r>
      <w:r w:rsidR="00C26C6B" w:rsidRPr="005647EB">
        <w:t>Furthermore</w:t>
      </w:r>
      <w:r w:rsidRPr="005647EB">
        <w:t xml:space="preserve"> UE is allocated with PUSCH resource at every DRX cycle.</w:t>
      </w:r>
    </w:p>
    <w:p w14:paraId="4366D6CD" w14:textId="77777777" w:rsidR="008D1EDE" w:rsidRPr="005647EB" w:rsidRDefault="008D1EDE" w:rsidP="002570E4">
      <w:r w:rsidRPr="005647EB">
        <w:t xml:space="preserve">In Test 2 the uplink time </w:t>
      </w:r>
      <w:r w:rsidR="00C26C6B" w:rsidRPr="005647EB">
        <w:t>alignment</w:t>
      </w:r>
      <w:r w:rsidRPr="005647EB">
        <w:t xml:space="preserve"> is not maintained and UE needs to use RACH to obtain UL allocation for measurement reporting.</w:t>
      </w:r>
    </w:p>
    <w:p w14:paraId="5B4B47FE" w14:textId="46B5482A" w:rsidR="008D1EDE" w:rsidRPr="005647EB" w:rsidRDefault="008D1EDE" w:rsidP="00FB2731">
      <w:pPr>
        <w:pStyle w:val="B1"/>
        <w:ind w:left="709" w:hanging="425"/>
      </w:pPr>
      <w:r w:rsidRPr="005647EB">
        <w:t>1.</w:t>
      </w:r>
      <w:r w:rsidR="00FB2731" w:rsidRPr="005647EB">
        <w:tab/>
      </w:r>
      <w:r w:rsidRPr="005647EB">
        <w:t xml:space="preserve">Ensure the UE is in State 3A-RF CE according </w:t>
      </w:r>
      <w:r w:rsidR="002570E4" w:rsidRPr="005647EB">
        <w:t>to 3GPP TS</w:t>
      </w:r>
      <w:r w:rsidRPr="005647EB">
        <w:t xml:space="preserve"> 36.508 [7] clause 7.2A.3AA</w:t>
      </w:r>
    </w:p>
    <w:p w14:paraId="7215CD16" w14:textId="5A489208" w:rsidR="008D1EDE" w:rsidRPr="005647EB" w:rsidRDefault="008D1EDE" w:rsidP="00FB2731">
      <w:pPr>
        <w:pStyle w:val="B1"/>
        <w:ind w:left="709" w:hanging="425"/>
      </w:pPr>
      <w:r w:rsidRPr="005647EB">
        <w:rPr>
          <w:rFonts w:eastAsia="??"/>
        </w:rPr>
        <w:t>2.</w:t>
      </w:r>
      <w:r w:rsidR="00FB2731" w:rsidRPr="005647EB">
        <w:rPr>
          <w:rFonts w:eastAsia="??"/>
        </w:rPr>
        <w:tab/>
      </w:r>
      <w:r w:rsidRPr="005647EB">
        <w:rPr>
          <w:rFonts w:eastAsia="??"/>
        </w:rPr>
        <w:t xml:space="preserve">Set the parameters according to T1 in Table 8.3.18.5-1. </w:t>
      </w:r>
      <w:r w:rsidRPr="005647EB">
        <w:t>Propagation conditions are set according to Annex B clauses B.1.1 and B.2.2. T1 starts.</w:t>
      </w:r>
    </w:p>
    <w:p w14:paraId="4969C1D3" w14:textId="6907381C" w:rsidR="008D1EDE" w:rsidRPr="005647EB" w:rsidRDefault="008D1EDE" w:rsidP="00FB2731">
      <w:pPr>
        <w:pStyle w:val="B1"/>
        <w:ind w:left="709" w:hanging="425"/>
      </w:pPr>
      <w:r w:rsidRPr="005647EB">
        <w:t>3.</w:t>
      </w:r>
      <w:r w:rsidR="00FB2731" w:rsidRPr="005647EB">
        <w:tab/>
      </w:r>
      <w:r w:rsidRPr="005647EB">
        <w:t>SS shall transmit an RRCConnectionReconfiguration message.</w:t>
      </w:r>
    </w:p>
    <w:p w14:paraId="793D86CD" w14:textId="0DF4F724" w:rsidR="008D1EDE" w:rsidRPr="005647EB" w:rsidRDefault="008D1EDE" w:rsidP="00FB2731">
      <w:pPr>
        <w:pStyle w:val="B1"/>
        <w:ind w:left="709" w:hanging="425"/>
      </w:pPr>
      <w:r w:rsidRPr="005647EB">
        <w:t>4.</w:t>
      </w:r>
      <w:r w:rsidR="00FB2731" w:rsidRPr="005647EB">
        <w:tab/>
      </w:r>
      <w:r w:rsidRPr="005647EB">
        <w:t>The UE shall transmit RRCConnectionReconfigurationComplete message.</w:t>
      </w:r>
    </w:p>
    <w:p w14:paraId="48696DCB" w14:textId="394BFC61" w:rsidR="008D1EDE" w:rsidRPr="005647EB" w:rsidRDefault="008D1EDE" w:rsidP="00FB2731">
      <w:pPr>
        <w:pStyle w:val="B1"/>
        <w:ind w:left="709" w:hanging="425"/>
      </w:pPr>
      <w:r w:rsidRPr="005647EB">
        <w:t>5.</w:t>
      </w:r>
      <w:r w:rsidR="00FB2731" w:rsidRPr="005647EB">
        <w:tab/>
      </w:r>
      <w:r w:rsidRPr="005647EB">
        <w:t>When T1 expires, the SS shall switch the power setting from T1 to T2 as specified in Table 8.3.18.5-1.</w:t>
      </w:r>
    </w:p>
    <w:p w14:paraId="0FA5E063" w14:textId="1D10B376" w:rsidR="008D1EDE" w:rsidRPr="005647EB" w:rsidRDefault="008D1EDE" w:rsidP="00FB2731">
      <w:pPr>
        <w:pStyle w:val="B1"/>
        <w:ind w:left="709" w:hanging="425"/>
      </w:pPr>
      <w:r w:rsidRPr="005647EB">
        <w:t>6.</w:t>
      </w:r>
      <w:r w:rsidR="00FB2731" w:rsidRPr="005647EB">
        <w:tab/>
      </w:r>
      <w:r w:rsidRPr="005647EB">
        <w:t xml:space="preserve">UE shall transmit a MeasurementReport message triggered by Event A3. If the measurement reporting delay from the beginning of time period T2 is less than </w:t>
      </w:r>
      <w:r w:rsidRPr="005647EB">
        <w:rPr>
          <w:lang w:eastAsia="zh-CN"/>
        </w:rPr>
        <w:t>641.6</w:t>
      </w:r>
      <w:r w:rsidRPr="005647EB">
        <w:rPr>
          <w:rFonts w:cs="v4.2.0"/>
        </w:rPr>
        <w:t xml:space="preserve"> </w:t>
      </w:r>
      <w:r w:rsidRPr="005647EB">
        <w:t>s for Test 1 and less than 1024 s for Test 2 the number of successful tests is increased by one. If the UE fails to report the event within the measurement reporting delay requirement then the number of failure tests is increased by one.</w:t>
      </w:r>
    </w:p>
    <w:p w14:paraId="699DEF0F" w14:textId="2A40EEA9" w:rsidR="008D1EDE" w:rsidRPr="005647EB" w:rsidRDefault="008D1EDE" w:rsidP="00FB2731">
      <w:pPr>
        <w:pStyle w:val="B1"/>
        <w:ind w:left="709" w:hanging="425"/>
      </w:pPr>
      <w:r w:rsidRPr="005647EB">
        <w:t>7.</w:t>
      </w:r>
      <w:r w:rsidR="00FB2731"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6AE8FC05" w14:textId="4F4D9DBF" w:rsidR="008D1EDE" w:rsidRPr="005647EB" w:rsidRDefault="008D1EDE" w:rsidP="00FB2731">
      <w:pPr>
        <w:pStyle w:val="B1"/>
        <w:ind w:left="709" w:hanging="425"/>
      </w:pPr>
      <w:r w:rsidRPr="005647EB">
        <w:t>8.</w:t>
      </w:r>
      <w:r w:rsidR="00FB2731" w:rsidRPr="005647EB">
        <w:tab/>
      </w:r>
      <w:r w:rsidRPr="005647EB">
        <w:t>Set Cell 2 physical cell identity = ((current cell 2 physical cell identity + 1) mod 14 + 2) for next iteration of the test procedure loop.</w:t>
      </w:r>
    </w:p>
    <w:p w14:paraId="6BCA83CD" w14:textId="77777777" w:rsidR="00FB2731" w:rsidRPr="005647EB" w:rsidRDefault="008D1EDE" w:rsidP="00FB2731">
      <w:pPr>
        <w:pStyle w:val="B1"/>
        <w:ind w:left="709" w:hanging="425"/>
      </w:pPr>
      <w:r w:rsidRPr="005647EB">
        <w:t>9.</w:t>
      </w:r>
      <w:r w:rsidR="00FB2731" w:rsidRPr="005647EB">
        <w:tab/>
      </w:r>
      <w:r w:rsidRPr="005647EB">
        <w:t>After the RRC connection release, the SS:</w:t>
      </w:r>
    </w:p>
    <w:p w14:paraId="279F4BFA" w14:textId="77777777" w:rsidR="00FB2731" w:rsidRPr="005647EB" w:rsidRDefault="008D1EDE" w:rsidP="00FB2731">
      <w:pPr>
        <w:pStyle w:val="B2"/>
      </w:pPr>
      <w:r w:rsidRPr="005647EB">
        <w:t>-</w:t>
      </w:r>
      <w:r w:rsidR="00FB2731"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CE according </w:t>
      </w:r>
      <w:r w:rsidR="002570E4" w:rsidRPr="005647EB">
        <w:t>to 3GPP TS</w:t>
      </w:r>
      <w:r w:rsidRPr="005647EB">
        <w:t xml:space="preserve"> 36.508 [7] clause 7.2A.3AA)</w:t>
      </w:r>
      <w:r w:rsidR="00FB2731" w:rsidRPr="005647EB">
        <w:t xml:space="preserve">; </w:t>
      </w:r>
      <w:r w:rsidRPr="005647EB">
        <w:t>or</w:t>
      </w:r>
    </w:p>
    <w:p w14:paraId="07194966" w14:textId="74DD0FAD" w:rsidR="008D1EDE" w:rsidRPr="005647EB" w:rsidRDefault="008D1EDE" w:rsidP="00FB2731">
      <w:pPr>
        <w:pStyle w:val="B2"/>
      </w:pPr>
      <w:r w:rsidRPr="005647EB">
        <w:t>-</w:t>
      </w:r>
      <w:r w:rsidR="00FB2731"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70219203" w14:textId="23841865" w:rsidR="008D1EDE" w:rsidRPr="005647EB" w:rsidRDefault="008D1EDE" w:rsidP="00FB2731">
      <w:pPr>
        <w:pStyle w:val="B1"/>
        <w:ind w:left="709" w:hanging="425"/>
      </w:pPr>
      <w:r w:rsidRPr="005647EB">
        <w:t>10.</w:t>
      </w:r>
      <w:r w:rsidR="00FB2731" w:rsidRPr="005647EB">
        <w:tab/>
      </w:r>
      <w:r w:rsidRPr="005647EB">
        <w:t xml:space="preserve">Repeat step 2-9 until the confidence level according to </w:t>
      </w:r>
      <w:r w:rsidRPr="005647EB">
        <w:rPr>
          <w:rFonts w:eastAsia="??"/>
        </w:rPr>
        <w:t>Tables G.2.3-1 in Annex G clause G.2 is achieved.</w:t>
      </w:r>
    </w:p>
    <w:p w14:paraId="52EB73A0" w14:textId="68AD3EE9" w:rsidR="008D1EDE" w:rsidRPr="005647EB" w:rsidRDefault="008D1EDE" w:rsidP="00FB2731">
      <w:pPr>
        <w:pStyle w:val="B1"/>
        <w:ind w:left="709" w:hanging="425"/>
        <w:rPr>
          <w:rFonts w:eastAsia="??"/>
        </w:rPr>
      </w:pPr>
      <w:r w:rsidRPr="005647EB">
        <w:rPr>
          <w:rFonts w:eastAsia="??"/>
        </w:rPr>
        <w:t>11.</w:t>
      </w:r>
      <w:r w:rsidR="00FB2731" w:rsidRPr="005647EB">
        <w:rPr>
          <w:rFonts w:eastAsia="??"/>
        </w:rPr>
        <w:tab/>
      </w:r>
      <w:r w:rsidRPr="005647EB">
        <w:rPr>
          <w:rFonts w:eastAsia="??"/>
        </w:rPr>
        <w:t>Repeat step 1-10 for each sub-test in Table 8.3.18.4.1-1 as appropriate.</w:t>
      </w:r>
    </w:p>
    <w:p w14:paraId="2DBFA8C1" w14:textId="77777777" w:rsidR="008057B3" w:rsidRPr="005647EB" w:rsidRDefault="008057B3" w:rsidP="002570E4">
      <w:pPr>
        <w:pStyle w:val="Heading5"/>
        <w:keepNext w:val="0"/>
        <w:keepLines w:val="0"/>
        <w:rPr>
          <w:lang w:eastAsia="zh-TW"/>
        </w:rPr>
      </w:pPr>
      <w:r w:rsidRPr="005647EB">
        <w:rPr>
          <w:lang w:eastAsia="zh-TW"/>
        </w:rPr>
        <w:t>8.3.18.4.3</w:t>
      </w:r>
      <w:r w:rsidRPr="005647EB">
        <w:rPr>
          <w:lang w:eastAsia="zh-TW"/>
        </w:rPr>
        <w:tab/>
        <w:t>Message contents</w:t>
      </w:r>
    </w:p>
    <w:p w14:paraId="2CB9AF9C" w14:textId="1F58B07B" w:rsidR="008D1EDE" w:rsidRPr="005647EB" w:rsidRDefault="008D1EDE" w:rsidP="002570E4">
      <w:pPr>
        <w:rPr>
          <w:rFonts w:eastAsia="SimSun"/>
        </w:rPr>
      </w:pPr>
      <w:r w:rsidRPr="005647EB">
        <w:t xml:space="preserve">Message contents are according </w:t>
      </w:r>
      <w:r w:rsidR="002570E4" w:rsidRPr="005647EB">
        <w:t>to 3GPP TS</w:t>
      </w:r>
      <w:r w:rsidRPr="005647EB">
        <w:t xml:space="preserve"> 36.508 [7] clause 4.6 with the condition CEModeB and the following exceptions:</w:t>
      </w:r>
    </w:p>
    <w:p w14:paraId="6A92AFB0" w14:textId="77777777" w:rsidR="008D1EDE" w:rsidRPr="005647EB" w:rsidRDefault="008D1EDE" w:rsidP="002570E4">
      <w:pPr>
        <w:pStyle w:val="TH"/>
        <w:keepNext w:val="0"/>
        <w:keepLines w:val="0"/>
        <w:rPr>
          <w:lang w:eastAsia="zh-CN"/>
        </w:rPr>
      </w:pPr>
      <w:r w:rsidRPr="005647EB">
        <w:t xml:space="preserve">Table </w:t>
      </w:r>
      <w:r w:rsidRPr="005647EB">
        <w:rPr>
          <w:lang w:eastAsia="zh-TW"/>
        </w:rPr>
        <w:t>8.3.18.4.3</w:t>
      </w:r>
      <w:r w:rsidRPr="005647EB">
        <w:t xml:space="preserve">-1: Common </w:t>
      </w:r>
      <w:r w:rsidRPr="005647EB">
        <w:rPr>
          <w:lang w:eastAsia="zh-CN"/>
        </w:rPr>
        <w:t xml:space="preserve">Exception messages for </w:t>
      </w:r>
      <w:r w:rsidRPr="005647EB">
        <w:rPr>
          <w:rFonts w:cs="v4.2.0"/>
          <w:snapToGrid w:val="0"/>
          <w:lang w:eastAsia="zh-TW"/>
        </w:rPr>
        <w:t>E-UTRAN FDD-FDD inter-frequency event triggered reporting under fading propagation conditions for CE UE in CEModeB in DRX</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8D1EDE" w:rsidRPr="005647EB" w14:paraId="5715FF3F" w14:textId="77777777" w:rsidTr="00E72FFE">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186ADFBC" w14:textId="5BB9045C" w:rsidR="008D1EDE" w:rsidRPr="005647EB" w:rsidRDefault="008D1ED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8D1EDE" w:rsidRPr="005647EB" w14:paraId="393E6686" w14:textId="77777777" w:rsidTr="00E72FFE">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01EDE676" w14:textId="5EF1913A" w:rsidR="008D1EDE" w:rsidRPr="005647EB" w:rsidRDefault="008D1ED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1EAEF6CA" w14:textId="38590A41" w:rsidR="008D1EDE" w:rsidRPr="005647EB" w:rsidRDefault="008D1EDE"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8D1EDE" w:rsidRPr="005647EB" w14:paraId="285E4029" w14:textId="77777777" w:rsidTr="00E72FFE">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29EFE392" w14:textId="5BC4E960" w:rsidR="008D1EDE" w:rsidRPr="005647EB" w:rsidRDefault="008D1ED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72FA170D" w14:textId="452D28CA" w:rsidR="008D1EDE" w:rsidRPr="005647EB" w:rsidRDefault="008D1EDE" w:rsidP="002570E4">
            <w:pPr>
              <w:pStyle w:val="TAL"/>
              <w:keepNext w:val="0"/>
              <w:keepLines w:val="0"/>
            </w:pPr>
            <w:r w:rsidRPr="005647EB">
              <w:t>Table</w:t>
            </w:r>
            <w:r w:rsidR="002570E4" w:rsidRPr="005647EB">
              <w:t xml:space="preserve"> </w:t>
            </w:r>
            <w:r w:rsidRPr="005647EB">
              <w:t>H.3.1-1</w:t>
            </w:r>
          </w:p>
          <w:p w14:paraId="7F5344B5" w14:textId="5DCF18F7" w:rsidR="008D1EDE" w:rsidRPr="005647EB" w:rsidRDefault="008D1EDE" w:rsidP="002570E4">
            <w:pPr>
              <w:pStyle w:val="TAL"/>
              <w:keepNext w:val="0"/>
              <w:keepLines w:val="0"/>
            </w:pPr>
            <w:r w:rsidRPr="005647EB">
              <w:t>Table</w:t>
            </w:r>
            <w:r w:rsidR="002570E4" w:rsidRPr="005647EB">
              <w:t xml:space="preserve"> </w:t>
            </w:r>
            <w:r w:rsidRPr="005647EB">
              <w:t>H.3.1-</w:t>
            </w:r>
            <w:r w:rsidRPr="005647EB">
              <w:rPr>
                <w:lang w:eastAsia="zh-CN"/>
              </w:rPr>
              <w:t>3</w:t>
            </w:r>
          </w:p>
          <w:p w14:paraId="387FBEAD" w14:textId="5AD52BE1" w:rsidR="008D1EDE" w:rsidRPr="005647EB" w:rsidRDefault="008D1EDE" w:rsidP="002570E4">
            <w:pPr>
              <w:pStyle w:val="TAL"/>
              <w:keepNext w:val="0"/>
              <w:keepLines w:val="0"/>
            </w:pPr>
            <w:r w:rsidRPr="005647EB">
              <w:t>Table</w:t>
            </w:r>
            <w:r w:rsidR="002570E4" w:rsidRPr="005647EB">
              <w:t xml:space="preserve"> </w:t>
            </w:r>
            <w:r w:rsidRPr="005647EB">
              <w:t>H.3.1-7</w:t>
            </w:r>
          </w:p>
          <w:p w14:paraId="17C2D47B" w14:textId="2B2775A6" w:rsidR="008D1EDE" w:rsidRPr="005647EB" w:rsidRDefault="008D1EDE" w:rsidP="002570E4">
            <w:pPr>
              <w:pStyle w:val="TAL"/>
              <w:keepNext w:val="0"/>
              <w:keepLines w:val="0"/>
            </w:pPr>
            <w:r w:rsidRPr="005647EB">
              <w:t>Table</w:t>
            </w:r>
            <w:r w:rsidR="002570E4" w:rsidRPr="005647EB">
              <w:t xml:space="preserve"> </w:t>
            </w:r>
            <w:r w:rsidRPr="005647EB">
              <w:t>H.7.1-1</w:t>
            </w:r>
          </w:p>
        </w:tc>
      </w:tr>
    </w:tbl>
    <w:p w14:paraId="42D037B1" w14:textId="77777777" w:rsidR="008D1EDE" w:rsidRPr="005647EB" w:rsidRDefault="008D1EDE" w:rsidP="002570E4"/>
    <w:p w14:paraId="48F55020" w14:textId="77777777" w:rsidR="008D1EDE" w:rsidRPr="005647EB" w:rsidRDefault="008D1EDE" w:rsidP="00E72FFE">
      <w:pPr>
        <w:pStyle w:val="TH"/>
        <w:rPr>
          <w:lang w:eastAsia="zh-CN"/>
        </w:rPr>
      </w:pPr>
      <w:r w:rsidRPr="005647EB">
        <w:lastRenderedPageBreak/>
        <w:t xml:space="preserve">Table 8.3.18.4.3-2: </w:t>
      </w:r>
      <w:r w:rsidRPr="005647EB">
        <w:rPr>
          <w:i/>
        </w:rPr>
        <w:t>MeasConfig</w:t>
      </w:r>
      <w:r w:rsidRPr="005647EB">
        <w:rPr>
          <w:i/>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CEModeB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242FE237" w14:textId="77777777" w:rsidTr="002570E4">
        <w:trPr>
          <w:jc w:val="center"/>
        </w:trPr>
        <w:tc>
          <w:tcPr>
            <w:tcW w:w="9637" w:type="dxa"/>
            <w:gridSpan w:val="4"/>
            <w:shd w:val="clear" w:color="auto" w:fill="auto"/>
          </w:tcPr>
          <w:p w14:paraId="060FB8C4" w14:textId="6F429A2C" w:rsidR="008D1EDE" w:rsidRPr="005647EB" w:rsidRDefault="008D1EDE" w:rsidP="00E72FFE">
            <w:pPr>
              <w:pStyle w:val="TAL"/>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D1EDE" w:rsidRPr="005647EB" w14:paraId="49335789" w14:textId="77777777" w:rsidTr="002570E4">
        <w:trPr>
          <w:jc w:val="center"/>
        </w:trPr>
        <w:tc>
          <w:tcPr>
            <w:tcW w:w="4535" w:type="dxa"/>
            <w:tcBorders>
              <w:bottom w:val="single" w:sz="4" w:space="0" w:color="auto"/>
            </w:tcBorders>
            <w:shd w:val="clear" w:color="auto" w:fill="auto"/>
          </w:tcPr>
          <w:p w14:paraId="5C06157F" w14:textId="51B8364B" w:rsidR="008D1EDE" w:rsidRPr="005647EB" w:rsidRDefault="008D1EDE" w:rsidP="00E72FFE">
            <w:pPr>
              <w:pStyle w:val="TAH"/>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707387D8" w14:textId="77777777" w:rsidR="008D1EDE" w:rsidRPr="005647EB" w:rsidRDefault="008D1EDE" w:rsidP="00E72FFE">
            <w:pPr>
              <w:pStyle w:val="TAH"/>
            </w:pPr>
            <w:r w:rsidRPr="005647EB">
              <w:t>Value/Remark</w:t>
            </w:r>
          </w:p>
        </w:tc>
        <w:tc>
          <w:tcPr>
            <w:tcW w:w="1700" w:type="dxa"/>
            <w:tcBorders>
              <w:bottom w:val="single" w:sz="4" w:space="0" w:color="auto"/>
            </w:tcBorders>
            <w:shd w:val="clear" w:color="auto" w:fill="auto"/>
          </w:tcPr>
          <w:p w14:paraId="1B2F5A17" w14:textId="77777777" w:rsidR="008D1EDE" w:rsidRPr="005647EB" w:rsidRDefault="008D1EDE" w:rsidP="00E72FFE">
            <w:pPr>
              <w:pStyle w:val="TAH"/>
            </w:pPr>
            <w:r w:rsidRPr="005647EB">
              <w:t>Comment</w:t>
            </w:r>
          </w:p>
        </w:tc>
        <w:tc>
          <w:tcPr>
            <w:tcW w:w="1135" w:type="dxa"/>
            <w:tcBorders>
              <w:bottom w:val="single" w:sz="4" w:space="0" w:color="auto"/>
            </w:tcBorders>
            <w:shd w:val="clear" w:color="auto" w:fill="auto"/>
          </w:tcPr>
          <w:p w14:paraId="029FD823" w14:textId="77777777" w:rsidR="008D1EDE" w:rsidRPr="005647EB" w:rsidRDefault="008D1EDE" w:rsidP="00E72FFE">
            <w:pPr>
              <w:pStyle w:val="TAH"/>
            </w:pPr>
            <w:r w:rsidRPr="005647EB">
              <w:t>Condition</w:t>
            </w:r>
          </w:p>
        </w:tc>
      </w:tr>
      <w:tr w:rsidR="008D1EDE" w:rsidRPr="005647EB" w14:paraId="0B4C5AEB" w14:textId="77777777" w:rsidTr="002570E4">
        <w:trPr>
          <w:jc w:val="center"/>
        </w:trPr>
        <w:tc>
          <w:tcPr>
            <w:tcW w:w="4535" w:type="dxa"/>
            <w:tcBorders>
              <w:top w:val="single" w:sz="4" w:space="0" w:color="auto"/>
              <w:bottom w:val="single" w:sz="4" w:space="0" w:color="auto"/>
            </w:tcBorders>
            <w:shd w:val="clear" w:color="auto" w:fill="auto"/>
          </w:tcPr>
          <w:p w14:paraId="51B1EBAD" w14:textId="6673E038" w:rsidR="008D1EDE" w:rsidRPr="005647EB" w:rsidRDefault="008D1EDE" w:rsidP="00E72FFE">
            <w:pPr>
              <w:pStyle w:val="TAL"/>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shd w:val="clear" w:color="auto" w:fill="auto"/>
          </w:tcPr>
          <w:p w14:paraId="31AB3293" w14:textId="77777777" w:rsidR="008D1EDE" w:rsidRPr="005647EB" w:rsidRDefault="008D1EDE" w:rsidP="00E72FFE">
            <w:pPr>
              <w:pStyle w:val="TAL"/>
            </w:pPr>
          </w:p>
        </w:tc>
        <w:tc>
          <w:tcPr>
            <w:tcW w:w="1700" w:type="dxa"/>
            <w:tcBorders>
              <w:top w:val="nil"/>
              <w:bottom w:val="single" w:sz="4" w:space="0" w:color="auto"/>
            </w:tcBorders>
            <w:shd w:val="clear" w:color="auto" w:fill="auto"/>
          </w:tcPr>
          <w:p w14:paraId="0FC00C5E" w14:textId="77777777" w:rsidR="008D1EDE" w:rsidRPr="005647EB" w:rsidRDefault="008D1EDE" w:rsidP="00E72FFE">
            <w:pPr>
              <w:pStyle w:val="TAL"/>
            </w:pPr>
          </w:p>
        </w:tc>
        <w:tc>
          <w:tcPr>
            <w:tcW w:w="1135" w:type="dxa"/>
            <w:tcBorders>
              <w:top w:val="nil"/>
              <w:bottom w:val="single" w:sz="4" w:space="0" w:color="auto"/>
            </w:tcBorders>
            <w:shd w:val="clear" w:color="auto" w:fill="auto"/>
          </w:tcPr>
          <w:p w14:paraId="55A73941" w14:textId="77777777" w:rsidR="008D1EDE" w:rsidRPr="005647EB" w:rsidRDefault="008D1EDE" w:rsidP="00E72FFE">
            <w:pPr>
              <w:pStyle w:val="TAL"/>
            </w:pPr>
          </w:p>
        </w:tc>
      </w:tr>
      <w:tr w:rsidR="008D1EDE" w:rsidRPr="005647EB" w14:paraId="5B173D35" w14:textId="77777777" w:rsidTr="002570E4">
        <w:trPr>
          <w:jc w:val="center"/>
        </w:trPr>
        <w:tc>
          <w:tcPr>
            <w:tcW w:w="4535" w:type="dxa"/>
            <w:tcBorders>
              <w:top w:val="single" w:sz="4" w:space="0" w:color="auto"/>
              <w:bottom w:val="single" w:sz="4" w:space="0" w:color="auto"/>
            </w:tcBorders>
            <w:shd w:val="clear" w:color="auto" w:fill="auto"/>
          </w:tcPr>
          <w:p w14:paraId="0B4896DB" w14:textId="6CBB75AE" w:rsidR="008D1EDE" w:rsidRPr="005647EB" w:rsidRDefault="002570E4" w:rsidP="00E72FFE">
            <w:pPr>
              <w:pStyle w:val="TAL"/>
            </w:pPr>
            <w:r w:rsidRPr="005647EB">
              <w:t xml:space="preserve">  </w:t>
            </w:r>
            <w:r w:rsidR="008D1EDE" w:rsidRPr="005647EB">
              <w:t>measObjectToAddModList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(1..maxObjectId))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7AD00CD9" w14:textId="526052E5" w:rsidR="008D1EDE" w:rsidRPr="005647EB" w:rsidRDefault="008D1EDE" w:rsidP="00E72FFE">
            <w:pPr>
              <w:pStyle w:val="TAL"/>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1A89D101"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3423C3B1" w14:textId="77777777" w:rsidR="008D1EDE" w:rsidRPr="005647EB" w:rsidRDefault="008D1EDE" w:rsidP="00E72FFE">
            <w:pPr>
              <w:pStyle w:val="TAL"/>
            </w:pPr>
          </w:p>
        </w:tc>
      </w:tr>
      <w:tr w:rsidR="008D1EDE" w:rsidRPr="005647EB" w14:paraId="452B9CC1" w14:textId="77777777" w:rsidTr="002570E4">
        <w:trPr>
          <w:jc w:val="center"/>
        </w:trPr>
        <w:tc>
          <w:tcPr>
            <w:tcW w:w="4535" w:type="dxa"/>
            <w:tcBorders>
              <w:top w:val="single" w:sz="4" w:space="0" w:color="auto"/>
              <w:bottom w:val="single" w:sz="4" w:space="0" w:color="auto"/>
            </w:tcBorders>
            <w:shd w:val="clear" w:color="auto" w:fill="auto"/>
          </w:tcPr>
          <w:p w14:paraId="25940747" w14:textId="32E89C97" w:rsidR="008D1EDE" w:rsidRPr="005647EB" w:rsidRDefault="002570E4" w:rsidP="00E72FFE">
            <w:pPr>
              <w:pStyle w:val="TAL"/>
            </w:pPr>
            <w:r w:rsidRPr="005647EB">
              <w:t xml:space="preserve">    </w:t>
            </w:r>
            <w:r w:rsidR="008D1EDE" w:rsidRPr="005647EB">
              <w:t>measObjectId[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3AE7ED49" w14:textId="77777777" w:rsidR="008D1EDE" w:rsidRPr="005647EB" w:rsidRDefault="008D1EDE" w:rsidP="00E72FFE">
            <w:pPr>
              <w:pStyle w:val="TAL"/>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shd w:val="clear" w:color="auto" w:fill="auto"/>
          </w:tcPr>
          <w:p w14:paraId="6E86CFBA"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44DBF3FA" w14:textId="77777777" w:rsidR="008D1EDE" w:rsidRPr="005647EB" w:rsidRDefault="008D1EDE" w:rsidP="00E72FFE">
            <w:pPr>
              <w:pStyle w:val="TAL"/>
            </w:pPr>
          </w:p>
        </w:tc>
      </w:tr>
      <w:tr w:rsidR="008D1EDE" w:rsidRPr="005647EB" w14:paraId="231F3E1A" w14:textId="77777777" w:rsidTr="002570E4">
        <w:trPr>
          <w:jc w:val="center"/>
        </w:trPr>
        <w:tc>
          <w:tcPr>
            <w:tcW w:w="4535" w:type="dxa"/>
            <w:tcBorders>
              <w:top w:val="single" w:sz="4" w:space="0" w:color="auto"/>
              <w:bottom w:val="single" w:sz="4" w:space="0" w:color="auto"/>
            </w:tcBorders>
            <w:shd w:val="clear" w:color="auto" w:fill="auto"/>
          </w:tcPr>
          <w:p w14:paraId="35297746" w14:textId="470703A4" w:rsidR="008D1EDE" w:rsidRPr="005647EB" w:rsidRDefault="002570E4" w:rsidP="00E72FFE">
            <w:pPr>
              <w:pStyle w:val="TAL"/>
            </w:pPr>
            <w:r w:rsidRPr="005647EB">
              <w:t xml:space="preserve">    </w:t>
            </w:r>
            <w:r w:rsidR="008D1EDE" w:rsidRPr="005647EB">
              <w:t>measObject[</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12D18622" w14:textId="77777777" w:rsidR="008D1EDE" w:rsidRPr="005647EB" w:rsidRDefault="008D1EDE" w:rsidP="00E72FFE">
            <w:pPr>
              <w:pStyle w:val="TAL"/>
            </w:pPr>
            <w:r w:rsidRPr="005647EB">
              <w:t>MeasObjectEUTRA-GENERIC(f</w:t>
            </w:r>
            <w:r w:rsidRPr="005647EB">
              <w:rPr>
                <w:lang w:eastAsia="zh-CN"/>
              </w:rPr>
              <w:t>1</w:t>
            </w:r>
            <w:r w:rsidRPr="005647EB">
              <w:t>)</w:t>
            </w:r>
          </w:p>
        </w:tc>
        <w:tc>
          <w:tcPr>
            <w:tcW w:w="1700" w:type="dxa"/>
            <w:tcBorders>
              <w:top w:val="single" w:sz="4" w:space="0" w:color="auto"/>
              <w:bottom w:val="single" w:sz="4" w:space="0" w:color="auto"/>
            </w:tcBorders>
            <w:shd w:val="clear" w:color="auto" w:fill="auto"/>
          </w:tcPr>
          <w:p w14:paraId="0B1387B1" w14:textId="34E68B2E" w:rsidR="008D1EDE" w:rsidRPr="005647EB" w:rsidRDefault="008D1EDE" w:rsidP="00E72FFE">
            <w:pPr>
              <w:pStyle w:val="TAL"/>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shd w:val="clear" w:color="auto" w:fill="auto"/>
          </w:tcPr>
          <w:p w14:paraId="074953C4" w14:textId="77777777" w:rsidR="008D1EDE" w:rsidRPr="005647EB" w:rsidRDefault="008D1EDE" w:rsidP="00E72FFE">
            <w:pPr>
              <w:pStyle w:val="TAL"/>
            </w:pPr>
          </w:p>
        </w:tc>
      </w:tr>
      <w:tr w:rsidR="008D1EDE" w:rsidRPr="005647EB" w14:paraId="632D5AC8" w14:textId="77777777" w:rsidTr="002570E4">
        <w:trPr>
          <w:jc w:val="center"/>
        </w:trPr>
        <w:tc>
          <w:tcPr>
            <w:tcW w:w="4535" w:type="dxa"/>
            <w:tcBorders>
              <w:top w:val="single" w:sz="4" w:space="0" w:color="auto"/>
              <w:bottom w:val="single" w:sz="4" w:space="0" w:color="auto"/>
            </w:tcBorders>
            <w:shd w:val="clear" w:color="auto" w:fill="auto"/>
          </w:tcPr>
          <w:p w14:paraId="009E3242" w14:textId="1098EBA2"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4FFAB40A"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5FD9C7F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0D915FD" w14:textId="77777777" w:rsidR="008D1EDE" w:rsidRPr="005647EB" w:rsidRDefault="008D1EDE" w:rsidP="002570E4">
            <w:pPr>
              <w:pStyle w:val="TAL"/>
              <w:keepNext w:val="0"/>
              <w:keepLines w:val="0"/>
            </w:pPr>
          </w:p>
        </w:tc>
      </w:tr>
      <w:tr w:rsidR="008D1EDE" w:rsidRPr="005647EB" w14:paraId="21BE7833" w14:textId="77777777" w:rsidTr="002570E4">
        <w:trPr>
          <w:jc w:val="center"/>
        </w:trPr>
        <w:tc>
          <w:tcPr>
            <w:tcW w:w="4535" w:type="dxa"/>
            <w:tcBorders>
              <w:top w:val="single" w:sz="4" w:space="0" w:color="auto"/>
              <w:bottom w:val="single" w:sz="4" w:space="0" w:color="auto"/>
            </w:tcBorders>
            <w:shd w:val="clear" w:color="auto" w:fill="auto"/>
          </w:tcPr>
          <w:p w14:paraId="5E009C9F" w14:textId="6D4365B4" w:rsidR="008D1EDE" w:rsidRPr="005647EB" w:rsidRDefault="002570E4" w:rsidP="002570E4">
            <w:pPr>
              <w:pStyle w:val="TAL"/>
              <w:keepNext w:val="0"/>
              <w:keepLines w:val="0"/>
            </w:pPr>
            <w:r w:rsidRPr="005647EB">
              <w:t xml:space="preserve">  </w:t>
            </w:r>
            <w:r w:rsidR="008D1EDE" w:rsidRPr="005647EB">
              <w:t>reportConfigToAddModList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(1..maxReportConfigId))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5885642A" w14:textId="4BECC271"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10608863"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25CEB5F" w14:textId="77777777" w:rsidR="008D1EDE" w:rsidRPr="005647EB" w:rsidRDefault="008D1EDE" w:rsidP="002570E4">
            <w:pPr>
              <w:pStyle w:val="TAL"/>
              <w:keepNext w:val="0"/>
              <w:keepLines w:val="0"/>
            </w:pPr>
          </w:p>
        </w:tc>
      </w:tr>
      <w:tr w:rsidR="008D1EDE" w:rsidRPr="005647EB" w14:paraId="55369FC5" w14:textId="77777777" w:rsidTr="002570E4">
        <w:trPr>
          <w:jc w:val="center"/>
        </w:trPr>
        <w:tc>
          <w:tcPr>
            <w:tcW w:w="4535" w:type="dxa"/>
            <w:tcBorders>
              <w:top w:val="single" w:sz="4" w:space="0" w:color="auto"/>
              <w:bottom w:val="single" w:sz="4" w:space="0" w:color="auto"/>
            </w:tcBorders>
            <w:shd w:val="clear" w:color="auto" w:fill="auto"/>
          </w:tcPr>
          <w:p w14:paraId="23160A74" w14:textId="63592BA5" w:rsidR="008D1EDE" w:rsidRPr="005647EB" w:rsidRDefault="002570E4" w:rsidP="002570E4">
            <w:pPr>
              <w:pStyle w:val="TAL"/>
              <w:keepNext w:val="0"/>
              <w:keepLines w:val="0"/>
            </w:pPr>
            <w:r w:rsidRPr="005647EB">
              <w:t xml:space="preserve">    </w:t>
            </w:r>
            <w:r w:rsidR="008D1EDE" w:rsidRPr="005647EB">
              <w:t>reportConfigId[1]</w:t>
            </w:r>
          </w:p>
        </w:tc>
        <w:tc>
          <w:tcPr>
            <w:tcW w:w="2267" w:type="dxa"/>
            <w:tcBorders>
              <w:top w:val="single" w:sz="4" w:space="0" w:color="auto"/>
              <w:bottom w:val="single" w:sz="4" w:space="0" w:color="auto"/>
            </w:tcBorders>
            <w:shd w:val="clear" w:color="auto" w:fill="auto"/>
          </w:tcPr>
          <w:p w14:paraId="1F9BDA63" w14:textId="77777777" w:rsidR="008D1EDE" w:rsidRPr="005647EB" w:rsidRDefault="008D1EDE"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shd w:val="clear" w:color="auto" w:fill="auto"/>
          </w:tcPr>
          <w:p w14:paraId="3915BE10"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2294B33" w14:textId="77777777" w:rsidR="008D1EDE" w:rsidRPr="005647EB" w:rsidRDefault="008D1EDE" w:rsidP="002570E4">
            <w:pPr>
              <w:pStyle w:val="TAL"/>
              <w:keepNext w:val="0"/>
              <w:keepLines w:val="0"/>
            </w:pPr>
          </w:p>
        </w:tc>
      </w:tr>
      <w:tr w:rsidR="008D1EDE" w:rsidRPr="005647EB" w14:paraId="523510FC" w14:textId="77777777" w:rsidTr="002570E4">
        <w:trPr>
          <w:jc w:val="center"/>
        </w:trPr>
        <w:tc>
          <w:tcPr>
            <w:tcW w:w="4535" w:type="dxa"/>
            <w:tcBorders>
              <w:top w:val="single" w:sz="4" w:space="0" w:color="auto"/>
              <w:bottom w:val="single" w:sz="4" w:space="0" w:color="auto"/>
            </w:tcBorders>
            <w:shd w:val="clear" w:color="auto" w:fill="auto"/>
          </w:tcPr>
          <w:p w14:paraId="2B9C23E8" w14:textId="4FFC3C17" w:rsidR="008D1EDE" w:rsidRPr="005647EB" w:rsidRDefault="002570E4" w:rsidP="002570E4">
            <w:pPr>
              <w:pStyle w:val="TAL"/>
              <w:keepNext w:val="0"/>
              <w:keepLines w:val="0"/>
            </w:pPr>
            <w:r w:rsidRPr="005647EB">
              <w:t xml:space="preserve">    </w:t>
            </w:r>
            <w:r w:rsidR="008D1EDE" w:rsidRPr="005647EB">
              <w:t>reportConfig[1]</w:t>
            </w:r>
          </w:p>
        </w:tc>
        <w:tc>
          <w:tcPr>
            <w:tcW w:w="2267" w:type="dxa"/>
            <w:tcBorders>
              <w:top w:val="single" w:sz="4" w:space="0" w:color="auto"/>
              <w:bottom w:val="single" w:sz="4" w:space="0" w:color="auto"/>
            </w:tcBorders>
            <w:shd w:val="clear" w:color="auto" w:fill="auto"/>
          </w:tcPr>
          <w:p w14:paraId="201A3EDE" w14:textId="77777777" w:rsidR="008D1EDE" w:rsidRPr="005647EB" w:rsidRDefault="008D1EDE"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shd w:val="clear" w:color="auto" w:fill="auto"/>
          </w:tcPr>
          <w:p w14:paraId="29EA9E5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28C96BB0" w14:textId="77777777" w:rsidR="008D1EDE" w:rsidRPr="005647EB" w:rsidRDefault="008D1EDE" w:rsidP="002570E4">
            <w:pPr>
              <w:pStyle w:val="TAL"/>
              <w:keepNext w:val="0"/>
              <w:keepLines w:val="0"/>
            </w:pPr>
          </w:p>
        </w:tc>
      </w:tr>
      <w:tr w:rsidR="008D1EDE" w:rsidRPr="005647EB" w14:paraId="6B6CDAF7" w14:textId="77777777" w:rsidTr="002570E4">
        <w:trPr>
          <w:jc w:val="center"/>
        </w:trPr>
        <w:tc>
          <w:tcPr>
            <w:tcW w:w="4535" w:type="dxa"/>
            <w:tcBorders>
              <w:top w:val="single" w:sz="4" w:space="0" w:color="auto"/>
              <w:bottom w:val="single" w:sz="4" w:space="0" w:color="auto"/>
            </w:tcBorders>
            <w:shd w:val="clear" w:color="auto" w:fill="auto"/>
          </w:tcPr>
          <w:p w14:paraId="58D9696A" w14:textId="4DFB0150"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27ADE77E"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55969A6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DAE1BCA" w14:textId="77777777" w:rsidR="008D1EDE" w:rsidRPr="005647EB" w:rsidRDefault="008D1EDE" w:rsidP="002570E4">
            <w:pPr>
              <w:pStyle w:val="TAL"/>
              <w:keepNext w:val="0"/>
              <w:keepLines w:val="0"/>
            </w:pPr>
          </w:p>
        </w:tc>
      </w:tr>
      <w:tr w:rsidR="008D1EDE" w:rsidRPr="005647EB" w14:paraId="08878106" w14:textId="77777777" w:rsidTr="002570E4">
        <w:trPr>
          <w:jc w:val="center"/>
        </w:trPr>
        <w:tc>
          <w:tcPr>
            <w:tcW w:w="4535" w:type="dxa"/>
            <w:tcBorders>
              <w:top w:val="single" w:sz="4" w:space="0" w:color="auto"/>
              <w:bottom w:val="single" w:sz="4" w:space="0" w:color="auto"/>
            </w:tcBorders>
            <w:shd w:val="clear" w:color="auto" w:fill="auto"/>
          </w:tcPr>
          <w:p w14:paraId="4A19139E" w14:textId="7764A963" w:rsidR="008D1EDE" w:rsidRPr="005647EB" w:rsidRDefault="002570E4" w:rsidP="002570E4">
            <w:pPr>
              <w:pStyle w:val="TAL"/>
              <w:keepNext w:val="0"/>
              <w:keepLines w:val="0"/>
            </w:pPr>
            <w:r w:rsidRPr="005647EB">
              <w:t xml:space="preserve">  </w:t>
            </w:r>
            <w:r w:rsidR="008D1EDE" w:rsidRPr="005647EB">
              <w:t>measIdToAddModList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(1..maxMeasId))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3F125ECD" w14:textId="3A9C7F8F"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3ECBC67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2A89EE4B" w14:textId="77777777" w:rsidR="008D1EDE" w:rsidRPr="005647EB" w:rsidRDefault="008D1EDE" w:rsidP="002570E4">
            <w:pPr>
              <w:pStyle w:val="TAL"/>
              <w:keepNext w:val="0"/>
              <w:keepLines w:val="0"/>
            </w:pPr>
          </w:p>
        </w:tc>
      </w:tr>
      <w:tr w:rsidR="008D1EDE" w:rsidRPr="005647EB" w14:paraId="411C864E" w14:textId="77777777" w:rsidTr="002570E4">
        <w:trPr>
          <w:jc w:val="center"/>
        </w:trPr>
        <w:tc>
          <w:tcPr>
            <w:tcW w:w="4535" w:type="dxa"/>
            <w:tcBorders>
              <w:top w:val="single" w:sz="4" w:space="0" w:color="auto"/>
              <w:bottom w:val="single" w:sz="4" w:space="0" w:color="auto"/>
            </w:tcBorders>
            <w:shd w:val="clear" w:color="auto" w:fill="auto"/>
          </w:tcPr>
          <w:p w14:paraId="516D8B7C" w14:textId="561E7B4E" w:rsidR="008D1EDE" w:rsidRPr="005647EB" w:rsidRDefault="002570E4" w:rsidP="002570E4">
            <w:pPr>
              <w:pStyle w:val="TAL"/>
              <w:keepNext w:val="0"/>
              <w:keepLines w:val="0"/>
            </w:pPr>
            <w:r w:rsidRPr="005647EB">
              <w:t xml:space="preserve">    </w:t>
            </w:r>
            <w:r w:rsidR="008D1EDE" w:rsidRPr="005647EB">
              <w:t>measId[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728CF8BF" w14:textId="77777777" w:rsidR="008D1EDE" w:rsidRPr="005647EB" w:rsidRDefault="008D1EDE"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252FBC63"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335AE554" w14:textId="77777777" w:rsidR="008D1EDE" w:rsidRPr="005647EB" w:rsidRDefault="008D1EDE" w:rsidP="002570E4">
            <w:pPr>
              <w:pStyle w:val="TAL"/>
              <w:keepNext w:val="0"/>
              <w:keepLines w:val="0"/>
            </w:pPr>
          </w:p>
        </w:tc>
      </w:tr>
      <w:tr w:rsidR="008D1EDE" w:rsidRPr="005647EB" w14:paraId="5A01D106" w14:textId="77777777" w:rsidTr="002570E4">
        <w:trPr>
          <w:jc w:val="center"/>
        </w:trPr>
        <w:tc>
          <w:tcPr>
            <w:tcW w:w="4535" w:type="dxa"/>
            <w:tcBorders>
              <w:top w:val="single" w:sz="4" w:space="0" w:color="auto"/>
              <w:bottom w:val="single" w:sz="4" w:space="0" w:color="auto"/>
            </w:tcBorders>
            <w:shd w:val="clear" w:color="auto" w:fill="auto"/>
          </w:tcPr>
          <w:p w14:paraId="7E59406A" w14:textId="4E1F0251" w:rsidR="008D1EDE" w:rsidRPr="005647EB" w:rsidRDefault="002570E4" w:rsidP="002570E4">
            <w:pPr>
              <w:pStyle w:val="TAL"/>
              <w:keepNext w:val="0"/>
              <w:keepLines w:val="0"/>
            </w:pPr>
            <w:r w:rsidRPr="005647EB">
              <w:t xml:space="preserve">    </w:t>
            </w:r>
            <w:r w:rsidR="008D1EDE" w:rsidRPr="005647EB">
              <w:t>measObjectId[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410919CB" w14:textId="77777777" w:rsidR="008D1EDE" w:rsidRPr="005647EB" w:rsidRDefault="008D1EDE" w:rsidP="002570E4">
            <w:pPr>
              <w:pStyle w:val="TAL"/>
              <w:keepNext w:val="0"/>
              <w:keepLines w:val="0"/>
            </w:pPr>
            <w:r w:rsidRPr="005647EB">
              <w:t>IdMeasObject-f1</w:t>
            </w:r>
          </w:p>
        </w:tc>
        <w:tc>
          <w:tcPr>
            <w:tcW w:w="1700" w:type="dxa"/>
            <w:tcBorders>
              <w:top w:val="single" w:sz="4" w:space="0" w:color="auto"/>
              <w:bottom w:val="single" w:sz="4" w:space="0" w:color="auto"/>
            </w:tcBorders>
            <w:shd w:val="clear" w:color="auto" w:fill="auto"/>
          </w:tcPr>
          <w:p w14:paraId="152F612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5AFF2C8" w14:textId="77777777" w:rsidR="008D1EDE" w:rsidRPr="005647EB" w:rsidRDefault="008D1EDE" w:rsidP="002570E4">
            <w:pPr>
              <w:pStyle w:val="TAL"/>
              <w:keepNext w:val="0"/>
              <w:keepLines w:val="0"/>
            </w:pPr>
          </w:p>
        </w:tc>
      </w:tr>
      <w:tr w:rsidR="008D1EDE" w:rsidRPr="005647EB" w14:paraId="523016AF" w14:textId="77777777" w:rsidTr="002570E4">
        <w:trPr>
          <w:jc w:val="center"/>
        </w:trPr>
        <w:tc>
          <w:tcPr>
            <w:tcW w:w="4535" w:type="dxa"/>
            <w:tcBorders>
              <w:top w:val="single" w:sz="4" w:space="0" w:color="auto"/>
              <w:bottom w:val="single" w:sz="4" w:space="0" w:color="auto"/>
            </w:tcBorders>
            <w:shd w:val="clear" w:color="auto" w:fill="auto"/>
          </w:tcPr>
          <w:p w14:paraId="12BCC260" w14:textId="090768C4" w:rsidR="008D1EDE" w:rsidRPr="005647EB" w:rsidRDefault="002570E4" w:rsidP="002570E4">
            <w:pPr>
              <w:pStyle w:val="TAL"/>
              <w:keepNext w:val="0"/>
              <w:keepLines w:val="0"/>
            </w:pPr>
            <w:r w:rsidRPr="005647EB">
              <w:t xml:space="preserve">    </w:t>
            </w:r>
            <w:r w:rsidR="008D1EDE" w:rsidRPr="005647EB">
              <w:t>reportConfigId[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6E79A5A1" w14:textId="77777777" w:rsidR="008D1EDE" w:rsidRPr="005647EB" w:rsidRDefault="008D1EDE" w:rsidP="002570E4">
            <w:pPr>
              <w:pStyle w:val="TAL"/>
              <w:keepNext w:val="0"/>
              <w:keepLines w:val="0"/>
            </w:pPr>
            <w:r w:rsidRPr="005647EB">
              <w:t>IdReportConfig-A3</w:t>
            </w:r>
          </w:p>
        </w:tc>
        <w:tc>
          <w:tcPr>
            <w:tcW w:w="1700" w:type="dxa"/>
            <w:tcBorders>
              <w:top w:val="single" w:sz="4" w:space="0" w:color="auto"/>
              <w:bottom w:val="single" w:sz="4" w:space="0" w:color="auto"/>
            </w:tcBorders>
            <w:shd w:val="clear" w:color="auto" w:fill="auto"/>
          </w:tcPr>
          <w:p w14:paraId="4BD3F9A3"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E1CCEA3" w14:textId="77777777" w:rsidR="008D1EDE" w:rsidRPr="005647EB" w:rsidRDefault="008D1EDE" w:rsidP="002570E4">
            <w:pPr>
              <w:pStyle w:val="TAL"/>
              <w:keepNext w:val="0"/>
              <w:keepLines w:val="0"/>
            </w:pPr>
          </w:p>
        </w:tc>
      </w:tr>
      <w:tr w:rsidR="008D1EDE" w:rsidRPr="005647EB" w14:paraId="0CCCEBEC"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19E31EC1" w14:textId="134D262C"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391F8A29"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A041BA4"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5AA526C3" w14:textId="77777777" w:rsidR="008D1EDE" w:rsidRPr="005647EB" w:rsidRDefault="008D1EDE" w:rsidP="002570E4">
            <w:pPr>
              <w:pStyle w:val="TAL"/>
              <w:keepNext w:val="0"/>
              <w:keepLines w:val="0"/>
            </w:pPr>
          </w:p>
        </w:tc>
      </w:tr>
      <w:tr w:rsidR="008D1EDE" w:rsidRPr="005647EB" w14:paraId="7C36F221"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2C83717C" w14:textId="1178A579" w:rsidR="008D1EDE" w:rsidRPr="005647EB" w:rsidRDefault="002570E4" w:rsidP="002570E4">
            <w:pPr>
              <w:pStyle w:val="TAL"/>
              <w:keepNext w:val="0"/>
              <w:keepLines w:val="0"/>
            </w:pPr>
            <w:r w:rsidRPr="005647EB">
              <w:t xml:space="preserve">  </w:t>
            </w:r>
            <w:r w:rsidR="008D1EDE" w:rsidRPr="005647EB">
              <w:t>measGapSharingConfig-r14</w:t>
            </w:r>
            <w:r w:rsidRPr="005647EB">
              <w:t xml:space="preserve"> </w:t>
            </w:r>
            <w:r w:rsidR="008D1EDE" w:rsidRPr="005647EB">
              <w:t>ENUMERATED</w:t>
            </w: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49A57717" w14:textId="77777777" w:rsidR="008D1EDE" w:rsidRPr="005647EB" w:rsidRDefault="008D1EDE" w:rsidP="002570E4">
            <w:pPr>
              <w:pStyle w:val="TAL"/>
              <w:keepNext w:val="0"/>
              <w:keepLines w:val="0"/>
            </w:pPr>
            <w:r w:rsidRPr="005647EB">
              <w:t>scheme01</w:t>
            </w:r>
          </w:p>
        </w:tc>
        <w:tc>
          <w:tcPr>
            <w:tcW w:w="1700" w:type="dxa"/>
            <w:tcBorders>
              <w:top w:val="single" w:sz="4" w:space="0" w:color="auto"/>
              <w:left w:val="single" w:sz="4" w:space="0" w:color="auto"/>
              <w:bottom w:val="single" w:sz="4" w:space="0" w:color="auto"/>
              <w:right w:val="single" w:sz="4" w:space="0" w:color="auto"/>
            </w:tcBorders>
          </w:tcPr>
          <w:p w14:paraId="6BD68D69"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20FBF01B" w14:textId="77777777" w:rsidR="008D1EDE" w:rsidRPr="005647EB" w:rsidRDefault="008D1EDE" w:rsidP="002570E4">
            <w:pPr>
              <w:pStyle w:val="TAL"/>
              <w:keepNext w:val="0"/>
              <w:keepLines w:val="0"/>
            </w:pPr>
          </w:p>
        </w:tc>
      </w:tr>
      <w:tr w:rsidR="008D1EDE" w:rsidRPr="005647EB" w14:paraId="1FBD0609"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62F3D046" w14:textId="5E52D0AC"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3E8A0A09"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50AFD7BB"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04F40052" w14:textId="77777777" w:rsidR="008D1EDE" w:rsidRPr="005647EB" w:rsidRDefault="008D1EDE" w:rsidP="002570E4">
            <w:pPr>
              <w:pStyle w:val="TAL"/>
              <w:keepNext w:val="0"/>
              <w:keepLines w:val="0"/>
            </w:pPr>
          </w:p>
        </w:tc>
      </w:tr>
      <w:tr w:rsidR="008D1EDE" w:rsidRPr="005647EB" w14:paraId="0847D0E3"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319D3C3F" w14:textId="77777777" w:rsidR="008D1EDE" w:rsidRPr="005647EB" w:rsidRDefault="008D1EDE"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781D0078"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BA7F5A8"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4587DD76" w14:textId="77777777" w:rsidR="008D1EDE" w:rsidRPr="005647EB" w:rsidRDefault="008D1EDE" w:rsidP="002570E4">
            <w:pPr>
              <w:pStyle w:val="TAL"/>
              <w:keepNext w:val="0"/>
              <w:keepLines w:val="0"/>
            </w:pPr>
          </w:p>
        </w:tc>
      </w:tr>
    </w:tbl>
    <w:p w14:paraId="46253FD9" w14:textId="77777777" w:rsidR="008D1EDE" w:rsidRPr="005647EB" w:rsidRDefault="008D1EDE" w:rsidP="002570E4"/>
    <w:p w14:paraId="1E0F4831" w14:textId="77777777" w:rsidR="008D1EDE" w:rsidRPr="005647EB" w:rsidRDefault="008D1EDE" w:rsidP="002570E4">
      <w:pPr>
        <w:pStyle w:val="TH"/>
        <w:keepNext w:val="0"/>
        <w:keepLines w:val="0"/>
        <w:rPr>
          <w:lang w:eastAsia="zh-CN"/>
        </w:rPr>
      </w:pPr>
      <w:r w:rsidRPr="005647EB">
        <w:t xml:space="preserve">Table 8.3.18.4.3-3: </w:t>
      </w:r>
      <w:r w:rsidRPr="005647EB">
        <w:rPr>
          <w:i/>
        </w:rPr>
        <w:t>ReportConfig-A3</w:t>
      </w:r>
      <w:r w:rsidRPr="005647EB">
        <w:t xml:space="preserve">: Additional </w:t>
      </w:r>
      <w:r w:rsidRPr="005647EB">
        <w:rPr>
          <w:rFonts w:cs="v4.2.0"/>
          <w:snapToGrid w:val="0"/>
          <w:lang w:eastAsia="zh-TW"/>
        </w:rPr>
        <w:t xml:space="preserve">E-UTRAN FDD intra-frequency event triggered reporting for serving cell under fading propagation conditions for CE UE in CEModeB in DRX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8D1EDE" w:rsidRPr="005647EB" w14:paraId="088D1569" w14:textId="77777777" w:rsidTr="002570E4">
        <w:trPr>
          <w:jc w:val="center"/>
        </w:trPr>
        <w:tc>
          <w:tcPr>
            <w:tcW w:w="9527" w:type="dxa"/>
            <w:gridSpan w:val="4"/>
            <w:tcBorders>
              <w:bottom w:val="single" w:sz="4" w:space="0" w:color="auto"/>
            </w:tcBorders>
          </w:tcPr>
          <w:p w14:paraId="4B5149E8" w14:textId="0CDBFD10"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8D1EDE" w:rsidRPr="005647EB" w14:paraId="6AC868D3" w14:textId="77777777" w:rsidTr="002570E4">
        <w:trPr>
          <w:jc w:val="center"/>
        </w:trPr>
        <w:tc>
          <w:tcPr>
            <w:tcW w:w="4427" w:type="dxa"/>
            <w:tcBorders>
              <w:right w:val="single" w:sz="4" w:space="0" w:color="auto"/>
            </w:tcBorders>
          </w:tcPr>
          <w:p w14:paraId="277B259A" w14:textId="275CCC77"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A5E5139" w14:textId="77777777" w:rsidR="008D1EDE" w:rsidRPr="005647EB" w:rsidRDefault="008D1EDE" w:rsidP="002570E4">
            <w:pPr>
              <w:pStyle w:val="TAH"/>
              <w:keepNext w:val="0"/>
              <w:keepLines w:val="0"/>
            </w:pPr>
            <w:r w:rsidRPr="005647EB">
              <w:t>Value/remark</w:t>
            </w:r>
          </w:p>
        </w:tc>
        <w:tc>
          <w:tcPr>
            <w:tcW w:w="1700" w:type="dxa"/>
            <w:tcBorders>
              <w:left w:val="single" w:sz="4" w:space="0" w:color="auto"/>
              <w:right w:val="single" w:sz="4" w:space="0" w:color="auto"/>
            </w:tcBorders>
          </w:tcPr>
          <w:p w14:paraId="4F5ECE19" w14:textId="77777777" w:rsidR="008D1EDE" w:rsidRPr="005647EB" w:rsidRDefault="008D1EDE" w:rsidP="002570E4">
            <w:pPr>
              <w:pStyle w:val="TAH"/>
              <w:keepNext w:val="0"/>
              <w:keepLines w:val="0"/>
            </w:pPr>
            <w:r w:rsidRPr="005647EB">
              <w:t>Comment</w:t>
            </w:r>
          </w:p>
        </w:tc>
        <w:tc>
          <w:tcPr>
            <w:tcW w:w="1133" w:type="dxa"/>
            <w:tcBorders>
              <w:left w:val="single" w:sz="4" w:space="0" w:color="auto"/>
            </w:tcBorders>
          </w:tcPr>
          <w:p w14:paraId="03157F7C" w14:textId="77777777" w:rsidR="008D1EDE" w:rsidRPr="005647EB" w:rsidRDefault="008D1EDE" w:rsidP="002570E4">
            <w:pPr>
              <w:pStyle w:val="TAH"/>
              <w:keepNext w:val="0"/>
              <w:keepLines w:val="0"/>
            </w:pPr>
            <w:r w:rsidRPr="005647EB">
              <w:t>Condition</w:t>
            </w:r>
          </w:p>
        </w:tc>
      </w:tr>
      <w:tr w:rsidR="008D1EDE" w:rsidRPr="005647EB" w14:paraId="4C60FDF4" w14:textId="77777777" w:rsidTr="002570E4">
        <w:trPr>
          <w:jc w:val="center"/>
        </w:trPr>
        <w:tc>
          <w:tcPr>
            <w:tcW w:w="4427" w:type="dxa"/>
            <w:tcBorders>
              <w:right w:val="single" w:sz="4" w:space="0" w:color="auto"/>
            </w:tcBorders>
          </w:tcPr>
          <w:p w14:paraId="256A4A03" w14:textId="2C5484AE" w:rsidR="008D1EDE" w:rsidRPr="005647EB" w:rsidRDefault="008D1EDE"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9A61A18"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74441615" w14:textId="77777777" w:rsidR="008D1EDE" w:rsidRPr="005647EB" w:rsidRDefault="008D1EDE" w:rsidP="002570E4">
            <w:pPr>
              <w:pStyle w:val="TAL"/>
              <w:keepNext w:val="0"/>
              <w:keepLines w:val="0"/>
            </w:pPr>
          </w:p>
        </w:tc>
        <w:tc>
          <w:tcPr>
            <w:tcW w:w="1133" w:type="dxa"/>
            <w:tcBorders>
              <w:left w:val="single" w:sz="4" w:space="0" w:color="auto"/>
            </w:tcBorders>
          </w:tcPr>
          <w:p w14:paraId="73101E22" w14:textId="77777777" w:rsidR="008D1EDE" w:rsidRPr="005647EB" w:rsidRDefault="008D1EDE" w:rsidP="002570E4">
            <w:pPr>
              <w:pStyle w:val="TAL"/>
              <w:keepNext w:val="0"/>
              <w:keepLines w:val="0"/>
            </w:pPr>
          </w:p>
        </w:tc>
      </w:tr>
      <w:tr w:rsidR="008D1EDE" w:rsidRPr="005647EB" w14:paraId="240AA696" w14:textId="77777777" w:rsidTr="002570E4">
        <w:trPr>
          <w:jc w:val="center"/>
        </w:trPr>
        <w:tc>
          <w:tcPr>
            <w:tcW w:w="4427" w:type="dxa"/>
            <w:tcBorders>
              <w:right w:val="single" w:sz="4" w:space="0" w:color="auto"/>
            </w:tcBorders>
          </w:tcPr>
          <w:p w14:paraId="3FFB605E" w14:textId="7433FEA4" w:rsidR="008D1EDE" w:rsidRPr="005647EB" w:rsidRDefault="002570E4" w:rsidP="002570E4">
            <w:pPr>
              <w:pStyle w:val="TAL"/>
              <w:keepNext w:val="0"/>
              <w:keepLines w:val="0"/>
            </w:pPr>
            <w:r w:rsidRPr="005647EB">
              <w:t xml:space="preserve"> </w:t>
            </w:r>
            <w:r w:rsidR="008D1EDE" w:rsidRPr="005647EB">
              <w:t>triggerType</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29ACD11D"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65DF0CA4" w14:textId="77777777" w:rsidR="008D1EDE" w:rsidRPr="005647EB" w:rsidRDefault="008D1EDE" w:rsidP="002570E4">
            <w:pPr>
              <w:pStyle w:val="TAL"/>
              <w:keepNext w:val="0"/>
              <w:keepLines w:val="0"/>
            </w:pPr>
          </w:p>
        </w:tc>
        <w:tc>
          <w:tcPr>
            <w:tcW w:w="1133" w:type="dxa"/>
            <w:tcBorders>
              <w:left w:val="single" w:sz="4" w:space="0" w:color="auto"/>
            </w:tcBorders>
          </w:tcPr>
          <w:p w14:paraId="38F4D7E1" w14:textId="77777777" w:rsidR="008D1EDE" w:rsidRPr="005647EB" w:rsidRDefault="008D1EDE" w:rsidP="002570E4">
            <w:pPr>
              <w:pStyle w:val="TAL"/>
              <w:keepNext w:val="0"/>
              <w:keepLines w:val="0"/>
            </w:pPr>
          </w:p>
        </w:tc>
      </w:tr>
      <w:tr w:rsidR="008D1EDE" w:rsidRPr="005647EB" w14:paraId="529D8181" w14:textId="77777777" w:rsidTr="002570E4">
        <w:trPr>
          <w:jc w:val="center"/>
        </w:trPr>
        <w:tc>
          <w:tcPr>
            <w:tcW w:w="4427" w:type="dxa"/>
            <w:tcBorders>
              <w:right w:val="single" w:sz="4" w:space="0" w:color="auto"/>
            </w:tcBorders>
          </w:tcPr>
          <w:p w14:paraId="47A585C9" w14:textId="36D6456C" w:rsidR="008D1EDE" w:rsidRPr="005647EB" w:rsidRDefault="002570E4" w:rsidP="002570E4">
            <w:pPr>
              <w:pStyle w:val="TAL"/>
              <w:keepNext w:val="0"/>
              <w:keepLines w:val="0"/>
            </w:pPr>
            <w:r w:rsidRPr="005647EB">
              <w:t xml:space="preserve">  </w:t>
            </w:r>
            <w:r w:rsidR="008D1EDE" w:rsidRPr="005647EB">
              <w:t>event</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340A39D3"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07592A46" w14:textId="77777777" w:rsidR="008D1EDE" w:rsidRPr="005647EB" w:rsidRDefault="008D1EDE" w:rsidP="002570E4">
            <w:pPr>
              <w:pStyle w:val="TAL"/>
              <w:keepNext w:val="0"/>
              <w:keepLines w:val="0"/>
            </w:pPr>
          </w:p>
        </w:tc>
        <w:tc>
          <w:tcPr>
            <w:tcW w:w="1133" w:type="dxa"/>
            <w:tcBorders>
              <w:left w:val="single" w:sz="4" w:space="0" w:color="auto"/>
            </w:tcBorders>
          </w:tcPr>
          <w:p w14:paraId="02B77203" w14:textId="77777777" w:rsidR="008D1EDE" w:rsidRPr="005647EB" w:rsidRDefault="008D1EDE" w:rsidP="002570E4">
            <w:pPr>
              <w:pStyle w:val="TAL"/>
              <w:keepNext w:val="0"/>
              <w:keepLines w:val="0"/>
            </w:pPr>
          </w:p>
        </w:tc>
      </w:tr>
      <w:tr w:rsidR="008D1EDE" w:rsidRPr="005647EB" w14:paraId="2D735757" w14:textId="77777777" w:rsidTr="002570E4">
        <w:trPr>
          <w:jc w:val="center"/>
        </w:trPr>
        <w:tc>
          <w:tcPr>
            <w:tcW w:w="4427" w:type="dxa"/>
            <w:tcBorders>
              <w:right w:val="single" w:sz="4" w:space="0" w:color="auto"/>
            </w:tcBorders>
          </w:tcPr>
          <w:p w14:paraId="7F7E1657" w14:textId="48E900A2" w:rsidR="008D1EDE" w:rsidRPr="005647EB" w:rsidRDefault="002570E4" w:rsidP="002570E4">
            <w:pPr>
              <w:pStyle w:val="TAL"/>
              <w:keepNext w:val="0"/>
              <w:keepLines w:val="0"/>
            </w:pPr>
            <w:r w:rsidRPr="005647EB">
              <w:t xml:space="preserve">    </w:t>
            </w:r>
            <w:r w:rsidR="008D1EDE" w:rsidRPr="005647EB">
              <w:t>eventId</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232C0EB4"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6C3CD60C" w14:textId="77777777" w:rsidR="008D1EDE" w:rsidRPr="005647EB" w:rsidRDefault="008D1EDE" w:rsidP="002570E4">
            <w:pPr>
              <w:pStyle w:val="TAL"/>
              <w:keepNext w:val="0"/>
              <w:keepLines w:val="0"/>
            </w:pPr>
          </w:p>
        </w:tc>
        <w:tc>
          <w:tcPr>
            <w:tcW w:w="1133" w:type="dxa"/>
            <w:tcBorders>
              <w:left w:val="single" w:sz="4" w:space="0" w:color="auto"/>
            </w:tcBorders>
          </w:tcPr>
          <w:p w14:paraId="74EC6F36" w14:textId="77777777" w:rsidR="008D1EDE" w:rsidRPr="005647EB" w:rsidRDefault="008D1EDE" w:rsidP="002570E4">
            <w:pPr>
              <w:pStyle w:val="TAL"/>
              <w:keepNext w:val="0"/>
              <w:keepLines w:val="0"/>
            </w:pPr>
          </w:p>
        </w:tc>
      </w:tr>
      <w:tr w:rsidR="008D1EDE" w:rsidRPr="005647EB" w14:paraId="1F28F51E" w14:textId="77777777" w:rsidTr="002570E4">
        <w:trPr>
          <w:jc w:val="center"/>
        </w:trPr>
        <w:tc>
          <w:tcPr>
            <w:tcW w:w="4427" w:type="dxa"/>
            <w:tcBorders>
              <w:right w:val="single" w:sz="4" w:space="0" w:color="auto"/>
            </w:tcBorders>
          </w:tcPr>
          <w:p w14:paraId="3CEA6DA9" w14:textId="184F81A0" w:rsidR="008D1EDE" w:rsidRPr="005647EB" w:rsidRDefault="002570E4" w:rsidP="002570E4">
            <w:pPr>
              <w:pStyle w:val="TAL"/>
              <w:keepNext w:val="0"/>
              <w:keepLines w:val="0"/>
            </w:pPr>
            <w:r w:rsidRPr="005647EB">
              <w:t xml:space="preserve">     </w:t>
            </w:r>
            <w:r w:rsidR="008D1EDE" w:rsidRPr="005647EB">
              <w:t>eventA3</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087DCA0F"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5CBD56DF" w14:textId="77777777" w:rsidR="008D1EDE" w:rsidRPr="005647EB" w:rsidRDefault="008D1EDE" w:rsidP="002570E4">
            <w:pPr>
              <w:pStyle w:val="TAL"/>
              <w:keepNext w:val="0"/>
              <w:keepLines w:val="0"/>
            </w:pPr>
          </w:p>
        </w:tc>
        <w:tc>
          <w:tcPr>
            <w:tcW w:w="1133" w:type="dxa"/>
            <w:tcBorders>
              <w:left w:val="single" w:sz="4" w:space="0" w:color="auto"/>
            </w:tcBorders>
          </w:tcPr>
          <w:p w14:paraId="66BA9668" w14:textId="77777777" w:rsidR="008D1EDE" w:rsidRPr="005647EB" w:rsidRDefault="008D1EDE" w:rsidP="002570E4">
            <w:pPr>
              <w:pStyle w:val="TAL"/>
              <w:keepNext w:val="0"/>
              <w:keepLines w:val="0"/>
            </w:pPr>
          </w:p>
        </w:tc>
      </w:tr>
      <w:tr w:rsidR="008D1EDE" w:rsidRPr="005647EB" w14:paraId="6F7F83EE" w14:textId="77777777" w:rsidTr="002570E4">
        <w:trPr>
          <w:jc w:val="center"/>
        </w:trPr>
        <w:tc>
          <w:tcPr>
            <w:tcW w:w="4427" w:type="dxa"/>
            <w:tcBorders>
              <w:right w:val="single" w:sz="4" w:space="0" w:color="auto"/>
            </w:tcBorders>
          </w:tcPr>
          <w:p w14:paraId="01503181" w14:textId="68EA5377" w:rsidR="008D1EDE" w:rsidRPr="005647EB" w:rsidRDefault="002570E4" w:rsidP="002570E4">
            <w:pPr>
              <w:pStyle w:val="TAL"/>
              <w:keepNext w:val="0"/>
              <w:keepLines w:val="0"/>
            </w:pPr>
            <w:r w:rsidRPr="005647EB">
              <w:t xml:space="preserve">       </w:t>
            </w:r>
            <w:r w:rsidR="008D1EDE" w:rsidRPr="005647EB">
              <w:t>a3-Offset</w:t>
            </w:r>
          </w:p>
        </w:tc>
        <w:tc>
          <w:tcPr>
            <w:tcW w:w="2267" w:type="dxa"/>
            <w:tcBorders>
              <w:left w:val="single" w:sz="4" w:space="0" w:color="auto"/>
              <w:right w:val="single" w:sz="4" w:space="0" w:color="auto"/>
            </w:tcBorders>
          </w:tcPr>
          <w:p w14:paraId="7C87DEC7" w14:textId="4CD6D4DD" w:rsidR="008D1EDE" w:rsidRPr="005647EB" w:rsidRDefault="008D1EDE" w:rsidP="002570E4">
            <w:pPr>
              <w:pStyle w:val="TAL"/>
              <w:keepNext w:val="0"/>
              <w:keepLines w:val="0"/>
            </w:pPr>
            <w:r w:rsidRPr="005647EB">
              <w:t>-16</w:t>
            </w:r>
            <w:r w:rsidR="002570E4" w:rsidRPr="005647EB">
              <w:t xml:space="preserve"> </w:t>
            </w:r>
            <w:r w:rsidRPr="005647EB">
              <w:t>(-8</w:t>
            </w:r>
            <w:r w:rsidR="002570E4" w:rsidRPr="005647EB">
              <w:t xml:space="preserve"> </w:t>
            </w:r>
            <w:r w:rsidRPr="005647EB">
              <w:t>dB)</w:t>
            </w:r>
          </w:p>
        </w:tc>
        <w:tc>
          <w:tcPr>
            <w:tcW w:w="1700" w:type="dxa"/>
            <w:tcBorders>
              <w:left w:val="single" w:sz="4" w:space="0" w:color="auto"/>
              <w:right w:val="single" w:sz="4" w:space="0" w:color="auto"/>
            </w:tcBorders>
          </w:tcPr>
          <w:p w14:paraId="037A6BFD" w14:textId="51CA7F92" w:rsidR="008D1EDE" w:rsidRPr="005647EB" w:rsidRDefault="008D1EDE" w:rsidP="002570E4">
            <w:pPr>
              <w:pStyle w:val="TAL"/>
              <w:keepNext w:val="0"/>
              <w:keepLines w:val="0"/>
            </w:pPr>
            <w:r w:rsidRPr="005647EB">
              <w:t>-8</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(-16</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A8D72F3" w14:textId="77777777" w:rsidR="008D1EDE" w:rsidRPr="005647EB" w:rsidRDefault="008D1EDE" w:rsidP="002570E4">
            <w:pPr>
              <w:pStyle w:val="TAL"/>
              <w:keepNext w:val="0"/>
              <w:keepLines w:val="0"/>
            </w:pPr>
          </w:p>
        </w:tc>
      </w:tr>
      <w:tr w:rsidR="008D1EDE" w:rsidRPr="005647EB" w14:paraId="1B395ABB" w14:textId="77777777" w:rsidTr="002570E4">
        <w:trPr>
          <w:jc w:val="center"/>
        </w:trPr>
        <w:tc>
          <w:tcPr>
            <w:tcW w:w="4427" w:type="dxa"/>
            <w:tcBorders>
              <w:right w:val="single" w:sz="4" w:space="0" w:color="auto"/>
            </w:tcBorders>
          </w:tcPr>
          <w:p w14:paraId="09F52F62" w14:textId="3ADB3DA9" w:rsidR="008D1EDE" w:rsidRPr="005647EB" w:rsidRDefault="002570E4" w:rsidP="002570E4">
            <w:pPr>
              <w:pStyle w:val="TAL"/>
              <w:keepNext w:val="0"/>
              <w:keepLines w:val="0"/>
            </w:pPr>
            <w:r w:rsidRPr="005647EB">
              <w:t xml:space="preserve">       </w:t>
            </w:r>
            <w:r w:rsidR="008D1EDE" w:rsidRPr="005647EB">
              <w:t>reportOnLeave</w:t>
            </w:r>
          </w:p>
        </w:tc>
        <w:tc>
          <w:tcPr>
            <w:tcW w:w="2267" w:type="dxa"/>
            <w:tcBorders>
              <w:left w:val="single" w:sz="4" w:space="0" w:color="auto"/>
              <w:right w:val="single" w:sz="4" w:space="0" w:color="auto"/>
            </w:tcBorders>
          </w:tcPr>
          <w:p w14:paraId="1E278810" w14:textId="77777777" w:rsidR="008D1EDE" w:rsidRPr="005647EB" w:rsidRDefault="008D1EDE" w:rsidP="002570E4">
            <w:pPr>
              <w:pStyle w:val="TAL"/>
              <w:keepNext w:val="0"/>
              <w:keepLines w:val="0"/>
            </w:pPr>
            <w:r w:rsidRPr="005647EB">
              <w:t>FALSE</w:t>
            </w:r>
          </w:p>
        </w:tc>
        <w:tc>
          <w:tcPr>
            <w:tcW w:w="1700" w:type="dxa"/>
            <w:tcBorders>
              <w:left w:val="single" w:sz="4" w:space="0" w:color="auto"/>
              <w:right w:val="single" w:sz="4" w:space="0" w:color="auto"/>
            </w:tcBorders>
          </w:tcPr>
          <w:p w14:paraId="6D9B8FE6" w14:textId="77777777" w:rsidR="008D1EDE" w:rsidRPr="005647EB" w:rsidRDefault="008D1EDE" w:rsidP="002570E4">
            <w:pPr>
              <w:pStyle w:val="TAL"/>
              <w:keepNext w:val="0"/>
              <w:keepLines w:val="0"/>
            </w:pPr>
          </w:p>
        </w:tc>
        <w:tc>
          <w:tcPr>
            <w:tcW w:w="1133" w:type="dxa"/>
            <w:tcBorders>
              <w:left w:val="single" w:sz="4" w:space="0" w:color="auto"/>
            </w:tcBorders>
          </w:tcPr>
          <w:p w14:paraId="03EC4C57" w14:textId="77777777" w:rsidR="008D1EDE" w:rsidRPr="005647EB" w:rsidRDefault="008D1EDE" w:rsidP="002570E4">
            <w:pPr>
              <w:pStyle w:val="TAL"/>
              <w:keepNext w:val="0"/>
              <w:keepLines w:val="0"/>
            </w:pPr>
          </w:p>
        </w:tc>
      </w:tr>
      <w:tr w:rsidR="008D1EDE" w:rsidRPr="005647EB" w14:paraId="4C6111AF" w14:textId="77777777" w:rsidTr="002570E4">
        <w:trPr>
          <w:jc w:val="center"/>
        </w:trPr>
        <w:tc>
          <w:tcPr>
            <w:tcW w:w="4427" w:type="dxa"/>
            <w:tcBorders>
              <w:right w:val="single" w:sz="4" w:space="0" w:color="auto"/>
            </w:tcBorders>
          </w:tcPr>
          <w:p w14:paraId="025A8976" w14:textId="7E762290" w:rsidR="008D1EDE" w:rsidRPr="005647EB" w:rsidRDefault="002570E4" w:rsidP="002570E4">
            <w:pPr>
              <w:pStyle w:val="TAL"/>
              <w:keepNext w:val="0"/>
              <w:keepLines w:val="0"/>
            </w:pPr>
            <w:r w:rsidRPr="005647EB">
              <w:t xml:space="preserve">      </w:t>
            </w:r>
            <w:r w:rsidR="008D1EDE" w:rsidRPr="005647EB">
              <w:t>}</w:t>
            </w:r>
          </w:p>
        </w:tc>
        <w:tc>
          <w:tcPr>
            <w:tcW w:w="2267" w:type="dxa"/>
            <w:tcBorders>
              <w:left w:val="single" w:sz="4" w:space="0" w:color="auto"/>
              <w:right w:val="single" w:sz="4" w:space="0" w:color="auto"/>
            </w:tcBorders>
          </w:tcPr>
          <w:p w14:paraId="665818F4"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5CC24579" w14:textId="77777777" w:rsidR="008D1EDE" w:rsidRPr="005647EB" w:rsidRDefault="008D1EDE" w:rsidP="002570E4">
            <w:pPr>
              <w:pStyle w:val="TAL"/>
              <w:keepNext w:val="0"/>
              <w:keepLines w:val="0"/>
            </w:pPr>
          </w:p>
        </w:tc>
        <w:tc>
          <w:tcPr>
            <w:tcW w:w="1133" w:type="dxa"/>
            <w:tcBorders>
              <w:left w:val="single" w:sz="4" w:space="0" w:color="auto"/>
            </w:tcBorders>
          </w:tcPr>
          <w:p w14:paraId="23F014F7" w14:textId="77777777" w:rsidR="008D1EDE" w:rsidRPr="005647EB" w:rsidRDefault="008D1EDE" w:rsidP="002570E4">
            <w:pPr>
              <w:pStyle w:val="TAL"/>
              <w:keepNext w:val="0"/>
              <w:keepLines w:val="0"/>
            </w:pPr>
          </w:p>
        </w:tc>
      </w:tr>
      <w:tr w:rsidR="008D1EDE" w:rsidRPr="005647EB" w14:paraId="567BD914" w14:textId="77777777" w:rsidTr="002570E4">
        <w:trPr>
          <w:jc w:val="center"/>
        </w:trPr>
        <w:tc>
          <w:tcPr>
            <w:tcW w:w="4427" w:type="dxa"/>
            <w:tcBorders>
              <w:right w:val="single" w:sz="4" w:space="0" w:color="auto"/>
            </w:tcBorders>
          </w:tcPr>
          <w:p w14:paraId="42F04B21" w14:textId="273B7771" w:rsidR="008D1EDE" w:rsidRPr="005647EB" w:rsidRDefault="002570E4" w:rsidP="002570E4">
            <w:pPr>
              <w:pStyle w:val="TAL"/>
              <w:keepNext w:val="0"/>
              <w:keepLines w:val="0"/>
            </w:pPr>
            <w:r w:rsidRPr="005647EB">
              <w:t xml:space="preserve">    </w:t>
            </w:r>
            <w:r w:rsidR="008D1EDE" w:rsidRPr="005647EB">
              <w:t>}</w:t>
            </w:r>
          </w:p>
        </w:tc>
        <w:tc>
          <w:tcPr>
            <w:tcW w:w="2267" w:type="dxa"/>
            <w:tcBorders>
              <w:left w:val="single" w:sz="4" w:space="0" w:color="auto"/>
              <w:right w:val="single" w:sz="4" w:space="0" w:color="auto"/>
            </w:tcBorders>
          </w:tcPr>
          <w:p w14:paraId="177F01B0"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7E708876" w14:textId="77777777" w:rsidR="008D1EDE" w:rsidRPr="005647EB" w:rsidRDefault="008D1EDE" w:rsidP="002570E4">
            <w:pPr>
              <w:pStyle w:val="TAL"/>
              <w:keepNext w:val="0"/>
              <w:keepLines w:val="0"/>
            </w:pPr>
          </w:p>
        </w:tc>
        <w:tc>
          <w:tcPr>
            <w:tcW w:w="1133" w:type="dxa"/>
            <w:tcBorders>
              <w:left w:val="single" w:sz="4" w:space="0" w:color="auto"/>
            </w:tcBorders>
          </w:tcPr>
          <w:p w14:paraId="3E301AAB" w14:textId="77777777" w:rsidR="008D1EDE" w:rsidRPr="005647EB" w:rsidRDefault="008D1EDE" w:rsidP="002570E4">
            <w:pPr>
              <w:pStyle w:val="TAL"/>
              <w:keepNext w:val="0"/>
              <w:keepLines w:val="0"/>
            </w:pPr>
          </w:p>
        </w:tc>
      </w:tr>
      <w:tr w:rsidR="008D1EDE" w:rsidRPr="005647EB" w14:paraId="01E83354" w14:textId="77777777" w:rsidTr="002570E4">
        <w:trPr>
          <w:jc w:val="center"/>
        </w:trPr>
        <w:tc>
          <w:tcPr>
            <w:tcW w:w="4427" w:type="dxa"/>
            <w:tcBorders>
              <w:right w:val="single" w:sz="4" w:space="0" w:color="auto"/>
            </w:tcBorders>
          </w:tcPr>
          <w:p w14:paraId="6843AEA1" w14:textId="7BCF362D" w:rsidR="008D1EDE" w:rsidRPr="005647EB" w:rsidRDefault="002570E4" w:rsidP="002570E4">
            <w:pPr>
              <w:pStyle w:val="TAL"/>
              <w:keepNext w:val="0"/>
              <w:keepLines w:val="0"/>
            </w:pPr>
            <w:r w:rsidRPr="005647EB">
              <w:t xml:space="preserve">    </w:t>
            </w:r>
            <w:r w:rsidR="008D1EDE" w:rsidRPr="005647EB">
              <w:t>Hysteresis</w:t>
            </w:r>
          </w:p>
        </w:tc>
        <w:tc>
          <w:tcPr>
            <w:tcW w:w="2267" w:type="dxa"/>
            <w:tcBorders>
              <w:left w:val="single" w:sz="4" w:space="0" w:color="auto"/>
              <w:right w:val="single" w:sz="4" w:space="0" w:color="auto"/>
            </w:tcBorders>
          </w:tcPr>
          <w:p w14:paraId="078F3294" w14:textId="25D92E04" w:rsidR="008D1EDE" w:rsidRPr="005647EB" w:rsidRDefault="008D1ED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1B94144F" w14:textId="56D7788C" w:rsidR="008D1EDE" w:rsidRPr="005647EB" w:rsidRDefault="008D1ED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1ADBEB8D" w14:textId="77777777" w:rsidR="008D1EDE" w:rsidRPr="005647EB" w:rsidRDefault="008D1EDE" w:rsidP="002570E4">
            <w:pPr>
              <w:pStyle w:val="TAL"/>
              <w:keepNext w:val="0"/>
              <w:keepLines w:val="0"/>
            </w:pPr>
          </w:p>
        </w:tc>
      </w:tr>
      <w:tr w:rsidR="008D1EDE" w:rsidRPr="005647EB" w14:paraId="1266F3A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405CC59" w14:textId="53E58479"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2D7D39F8" w14:textId="448B8DE2" w:rsidR="008D1EDE" w:rsidRPr="005647EB" w:rsidRDefault="008D1ED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38259C16"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5E1CC4A" w14:textId="77777777" w:rsidR="008D1EDE" w:rsidRPr="005647EB" w:rsidRDefault="008D1EDE" w:rsidP="002570E4">
            <w:pPr>
              <w:pStyle w:val="TAH"/>
              <w:keepNext w:val="0"/>
              <w:keepLines w:val="0"/>
              <w:jc w:val="left"/>
              <w:rPr>
                <w:b w:val="0"/>
              </w:rPr>
            </w:pPr>
          </w:p>
        </w:tc>
      </w:tr>
      <w:tr w:rsidR="008D1EDE" w:rsidRPr="005647EB" w14:paraId="75070A9D"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29CF235" w14:textId="45D22BD8"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2A048DC2"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BBF0F4A"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BBA4C1F" w14:textId="77777777" w:rsidR="008D1EDE" w:rsidRPr="005647EB" w:rsidRDefault="008D1EDE" w:rsidP="002570E4">
            <w:pPr>
              <w:pStyle w:val="TAH"/>
              <w:keepNext w:val="0"/>
              <w:keepLines w:val="0"/>
              <w:jc w:val="left"/>
              <w:rPr>
                <w:b w:val="0"/>
              </w:rPr>
            </w:pPr>
          </w:p>
        </w:tc>
      </w:tr>
      <w:tr w:rsidR="008D1EDE" w:rsidRPr="005647EB" w14:paraId="414004C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A2F2292" w14:textId="3165E817"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6D4E067D"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55BE63D"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19CA3AE" w14:textId="77777777" w:rsidR="008D1EDE" w:rsidRPr="005647EB" w:rsidRDefault="008D1EDE" w:rsidP="002570E4">
            <w:pPr>
              <w:pStyle w:val="TAH"/>
              <w:keepNext w:val="0"/>
              <w:keepLines w:val="0"/>
              <w:jc w:val="left"/>
              <w:rPr>
                <w:b w:val="0"/>
              </w:rPr>
            </w:pPr>
          </w:p>
        </w:tc>
      </w:tr>
    </w:tbl>
    <w:p w14:paraId="50052E53" w14:textId="77777777" w:rsidR="008D1EDE" w:rsidRPr="005647EB" w:rsidRDefault="008D1EDE" w:rsidP="002570E4"/>
    <w:p w14:paraId="71CEF7AC" w14:textId="77777777" w:rsidR="008D1EDE" w:rsidRPr="005647EB" w:rsidRDefault="008D1EDE" w:rsidP="00E72FFE">
      <w:pPr>
        <w:pStyle w:val="TH"/>
      </w:pPr>
      <w:r w:rsidRPr="005647EB">
        <w:lastRenderedPageBreak/>
        <w:t xml:space="preserve">Table 8.3.18.4.3-4: </w:t>
      </w:r>
      <w:r w:rsidRPr="005647EB">
        <w:rPr>
          <w:i/>
        </w:rPr>
        <w:t>MeasurementReport</w:t>
      </w:r>
      <w:r w:rsidRPr="005647EB">
        <w:rPr>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CEModeB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28542784" w14:textId="77777777" w:rsidTr="002570E4">
        <w:trPr>
          <w:jc w:val="center"/>
        </w:trPr>
        <w:tc>
          <w:tcPr>
            <w:tcW w:w="9637" w:type="dxa"/>
            <w:gridSpan w:val="4"/>
            <w:shd w:val="clear" w:color="auto" w:fill="auto"/>
          </w:tcPr>
          <w:p w14:paraId="2C00734D" w14:textId="43E22616" w:rsidR="008D1EDE" w:rsidRPr="005647EB" w:rsidRDefault="008D1EDE" w:rsidP="00E72FFE">
            <w:pPr>
              <w:pStyle w:val="TAL"/>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8D1EDE" w:rsidRPr="005647EB" w14:paraId="7A84D7AE" w14:textId="77777777" w:rsidTr="002570E4">
        <w:trPr>
          <w:jc w:val="center"/>
        </w:trPr>
        <w:tc>
          <w:tcPr>
            <w:tcW w:w="4535" w:type="dxa"/>
            <w:tcBorders>
              <w:bottom w:val="single" w:sz="4" w:space="0" w:color="auto"/>
            </w:tcBorders>
            <w:shd w:val="clear" w:color="auto" w:fill="auto"/>
          </w:tcPr>
          <w:p w14:paraId="3F7CC4ED" w14:textId="04E75687" w:rsidR="008D1EDE" w:rsidRPr="005647EB" w:rsidRDefault="008D1EDE" w:rsidP="00E72FFE">
            <w:pPr>
              <w:pStyle w:val="TAH"/>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309B8700" w14:textId="77777777" w:rsidR="008D1EDE" w:rsidRPr="005647EB" w:rsidRDefault="008D1EDE" w:rsidP="00E72FFE">
            <w:pPr>
              <w:pStyle w:val="TAH"/>
            </w:pPr>
            <w:r w:rsidRPr="005647EB">
              <w:t>Value/Remark</w:t>
            </w:r>
          </w:p>
        </w:tc>
        <w:tc>
          <w:tcPr>
            <w:tcW w:w="1700" w:type="dxa"/>
            <w:tcBorders>
              <w:bottom w:val="single" w:sz="4" w:space="0" w:color="auto"/>
            </w:tcBorders>
            <w:shd w:val="clear" w:color="auto" w:fill="auto"/>
          </w:tcPr>
          <w:p w14:paraId="5996C8BD" w14:textId="77777777" w:rsidR="008D1EDE" w:rsidRPr="005647EB" w:rsidRDefault="008D1EDE" w:rsidP="00E72FFE">
            <w:pPr>
              <w:pStyle w:val="TAH"/>
            </w:pPr>
            <w:r w:rsidRPr="005647EB">
              <w:t>Comment</w:t>
            </w:r>
          </w:p>
        </w:tc>
        <w:tc>
          <w:tcPr>
            <w:tcW w:w="1135" w:type="dxa"/>
            <w:tcBorders>
              <w:bottom w:val="single" w:sz="4" w:space="0" w:color="auto"/>
            </w:tcBorders>
            <w:shd w:val="clear" w:color="auto" w:fill="auto"/>
          </w:tcPr>
          <w:p w14:paraId="089FEE47" w14:textId="77777777" w:rsidR="008D1EDE" w:rsidRPr="005647EB" w:rsidRDefault="008D1EDE" w:rsidP="00E72FFE">
            <w:pPr>
              <w:pStyle w:val="TAH"/>
            </w:pPr>
            <w:r w:rsidRPr="005647EB">
              <w:t>Condition</w:t>
            </w:r>
          </w:p>
        </w:tc>
      </w:tr>
      <w:tr w:rsidR="008D1EDE" w:rsidRPr="005647EB" w14:paraId="2DC54E15" w14:textId="77777777" w:rsidTr="002570E4">
        <w:trPr>
          <w:jc w:val="center"/>
        </w:trPr>
        <w:tc>
          <w:tcPr>
            <w:tcW w:w="4535" w:type="dxa"/>
            <w:tcBorders>
              <w:top w:val="single" w:sz="4" w:space="0" w:color="auto"/>
              <w:bottom w:val="single" w:sz="4" w:space="0" w:color="auto"/>
            </w:tcBorders>
            <w:shd w:val="clear" w:color="auto" w:fill="auto"/>
          </w:tcPr>
          <w:p w14:paraId="55532FC3" w14:textId="78028185" w:rsidR="008D1EDE" w:rsidRPr="005647EB" w:rsidRDefault="008D1EDE" w:rsidP="00E72FFE">
            <w:pPr>
              <w:pStyle w:val="TAL"/>
            </w:pPr>
            <w:r w:rsidRPr="005647EB">
              <w:t>MeasurementReport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shd w:val="clear" w:color="auto" w:fill="auto"/>
          </w:tcPr>
          <w:p w14:paraId="735C27ED" w14:textId="77777777" w:rsidR="008D1EDE" w:rsidRPr="005647EB" w:rsidRDefault="008D1EDE" w:rsidP="00E72FFE">
            <w:pPr>
              <w:pStyle w:val="TAL"/>
            </w:pPr>
          </w:p>
        </w:tc>
        <w:tc>
          <w:tcPr>
            <w:tcW w:w="1700" w:type="dxa"/>
            <w:tcBorders>
              <w:top w:val="single" w:sz="4" w:space="0" w:color="auto"/>
              <w:bottom w:val="single" w:sz="4" w:space="0" w:color="auto"/>
            </w:tcBorders>
            <w:shd w:val="clear" w:color="auto" w:fill="auto"/>
          </w:tcPr>
          <w:p w14:paraId="31749201"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60120136" w14:textId="77777777" w:rsidR="008D1EDE" w:rsidRPr="005647EB" w:rsidRDefault="008D1EDE" w:rsidP="00E72FFE">
            <w:pPr>
              <w:pStyle w:val="TAL"/>
            </w:pPr>
          </w:p>
        </w:tc>
      </w:tr>
      <w:tr w:rsidR="008D1EDE" w:rsidRPr="005647EB" w14:paraId="412A34F0" w14:textId="77777777" w:rsidTr="002570E4">
        <w:trPr>
          <w:jc w:val="center"/>
        </w:trPr>
        <w:tc>
          <w:tcPr>
            <w:tcW w:w="4535" w:type="dxa"/>
            <w:tcBorders>
              <w:top w:val="single" w:sz="4" w:space="0" w:color="auto"/>
              <w:bottom w:val="single" w:sz="4" w:space="0" w:color="auto"/>
            </w:tcBorders>
            <w:shd w:val="clear" w:color="auto" w:fill="auto"/>
          </w:tcPr>
          <w:p w14:paraId="055150D4" w14:textId="35CEDFAC" w:rsidR="008D1EDE" w:rsidRPr="005647EB" w:rsidRDefault="002570E4" w:rsidP="00E72FFE">
            <w:pPr>
              <w:pStyle w:val="TAL"/>
            </w:pPr>
            <w:r w:rsidRPr="005647EB">
              <w:t xml:space="preserve">  </w:t>
            </w:r>
            <w:r w:rsidR="008D1EDE" w:rsidRPr="005647EB">
              <w:t>criticalExtensions</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1B967649" w14:textId="77777777" w:rsidR="008D1EDE" w:rsidRPr="005647EB" w:rsidRDefault="008D1EDE" w:rsidP="00E72FFE">
            <w:pPr>
              <w:pStyle w:val="TAL"/>
            </w:pPr>
          </w:p>
        </w:tc>
        <w:tc>
          <w:tcPr>
            <w:tcW w:w="1700" w:type="dxa"/>
            <w:tcBorders>
              <w:top w:val="single" w:sz="4" w:space="0" w:color="auto"/>
              <w:bottom w:val="single" w:sz="4" w:space="0" w:color="auto"/>
            </w:tcBorders>
            <w:shd w:val="clear" w:color="auto" w:fill="auto"/>
          </w:tcPr>
          <w:p w14:paraId="76449ADE"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40F63A5F" w14:textId="77777777" w:rsidR="008D1EDE" w:rsidRPr="005647EB" w:rsidRDefault="008D1EDE" w:rsidP="00E72FFE">
            <w:pPr>
              <w:pStyle w:val="TAL"/>
            </w:pPr>
          </w:p>
        </w:tc>
      </w:tr>
      <w:tr w:rsidR="008D1EDE" w:rsidRPr="005647EB" w14:paraId="714D509B" w14:textId="77777777" w:rsidTr="002570E4">
        <w:trPr>
          <w:jc w:val="center"/>
        </w:trPr>
        <w:tc>
          <w:tcPr>
            <w:tcW w:w="4535" w:type="dxa"/>
            <w:tcBorders>
              <w:top w:val="single" w:sz="4" w:space="0" w:color="auto"/>
              <w:bottom w:val="single" w:sz="4" w:space="0" w:color="auto"/>
            </w:tcBorders>
            <w:shd w:val="clear" w:color="auto" w:fill="auto"/>
          </w:tcPr>
          <w:p w14:paraId="0B3DC0A5" w14:textId="5D98ADBA" w:rsidR="008D1EDE" w:rsidRPr="005647EB" w:rsidRDefault="002570E4" w:rsidP="00E72FFE">
            <w:pPr>
              <w:pStyle w:val="TAL"/>
            </w:pPr>
            <w:r w:rsidRPr="005647EB">
              <w:t xml:space="preserve">    </w:t>
            </w:r>
            <w:r w:rsidR="008D1EDE" w:rsidRPr="005647EB">
              <w:t>c1</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5B142B2B" w14:textId="77777777" w:rsidR="008D1EDE" w:rsidRPr="005647EB" w:rsidRDefault="008D1EDE" w:rsidP="00E72FFE">
            <w:pPr>
              <w:pStyle w:val="TAL"/>
            </w:pPr>
          </w:p>
        </w:tc>
        <w:tc>
          <w:tcPr>
            <w:tcW w:w="1700" w:type="dxa"/>
            <w:tcBorders>
              <w:top w:val="single" w:sz="4" w:space="0" w:color="auto"/>
              <w:bottom w:val="single" w:sz="4" w:space="0" w:color="auto"/>
            </w:tcBorders>
            <w:shd w:val="clear" w:color="auto" w:fill="auto"/>
          </w:tcPr>
          <w:p w14:paraId="2FC8F76D"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4BC8CC2A" w14:textId="77777777" w:rsidR="008D1EDE" w:rsidRPr="005647EB" w:rsidRDefault="008D1EDE" w:rsidP="00E72FFE">
            <w:pPr>
              <w:pStyle w:val="TAL"/>
            </w:pPr>
          </w:p>
        </w:tc>
      </w:tr>
      <w:tr w:rsidR="008D1EDE" w:rsidRPr="005647EB" w14:paraId="23A9FEFD" w14:textId="77777777" w:rsidTr="002570E4">
        <w:trPr>
          <w:jc w:val="center"/>
        </w:trPr>
        <w:tc>
          <w:tcPr>
            <w:tcW w:w="4535" w:type="dxa"/>
            <w:tcBorders>
              <w:top w:val="single" w:sz="4" w:space="0" w:color="auto"/>
              <w:bottom w:val="single" w:sz="4" w:space="0" w:color="auto"/>
            </w:tcBorders>
            <w:shd w:val="clear" w:color="auto" w:fill="auto"/>
          </w:tcPr>
          <w:p w14:paraId="3E1A32FC" w14:textId="0E42DBD0" w:rsidR="008D1EDE" w:rsidRPr="005647EB" w:rsidRDefault="002570E4" w:rsidP="00E72FFE">
            <w:pPr>
              <w:pStyle w:val="TAL"/>
            </w:pPr>
            <w:r w:rsidRPr="005647EB">
              <w:t xml:space="preserve">      </w:t>
            </w:r>
            <w:r w:rsidR="008D1EDE" w:rsidRPr="005647EB">
              <w:t>measurementReport-r8</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E22BDF3" w14:textId="77777777" w:rsidR="008D1EDE" w:rsidRPr="005647EB" w:rsidRDefault="008D1EDE" w:rsidP="00E72FFE">
            <w:pPr>
              <w:pStyle w:val="TAL"/>
            </w:pPr>
          </w:p>
        </w:tc>
        <w:tc>
          <w:tcPr>
            <w:tcW w:w="1700" w:type="dxa"/>
            <w:tcBorders>
              <w:top w:val="single" w:sz="4" w:space="0" w:color="auto"/>
              <w:bottom w:val="single" w:sz="4" w:space="0" w:color="auto"/>
            </w:tcBorders>
            <w:shd w:val="clear" w:color="auto" w:fill="auto"/>
          </w:tcPr>
          <w:p w14:paraId="65DDC2EE"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078C1262" w14:textId="77777777" w:rsidR="008D1EDE" w:rsidRPr="005647EB" w:rsidRDefault="008D1EDE" w:rsidP="00E72FFE">
            <w:pPr>
              <w:pStyle w:val="TAL"/>
            </w:pPr>
          </w:p>
        </w:tc>
      </w:tr>
      <w:tr w:rsidR="008D1EDE" w:rsidRPr="005647EB" w14:paraId="7AD79728" w14:textId="77777777" w:rsidTr="002570E4">
        <w:trPr>
          <w:jc w:val="center"/>
        </w:trPr>
        <w:tc>
          <w:tcPr>
            <w:tcW w:w="4535" w:type="dxa"/>
            <w:tcBorders>
              <w:top w:val="single" w:sz="4" w:space="0" w:color="auto"/>
              <w:bottom w:val="single" w:sz="4" w:space="0" w:color="auto"/>
            </w:tcBorders>
            <w:shd w:val="clear" w:color="auto" w:fill="auto"/>
          </w:tcPr>
          <w:p w14:paraId="4BA7EB07" w14:textId="762A6833" w:rsidR="008D1EDE" w:rsidRPr="005647EB" w:rsidRDefault="002570E4" w:rsidP="00E72FFE">
            <w:pPr>
              <w:pStyle w:val="TAL"/>
            </w:pPr>
            <w:r w:rsidRPr="005647EB">
              <w:t xml:space="preserve">        </w:t>
            </w:r>
            <w:r w:rsidR="008D1EDE" w:rsidRPr="005647EB">
              <w:t>measResults</w:t>
            </w:r>
            <w:r w:rsidRPr="005647EB">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3F05173" w14:textId="77777777" w:rsidR="008D1EDE" w:rsidRPr="005647EB" w:rsidRDefault="008D1EDE" w:rsidP="00E72FFE">
            <w:pPr>
              <w:pStyle w:val="TAL"/>
            </w:pPr>
          </w:p>
        </w:tc>
        <w:tc>
          <w:tcPr>
            <w:tcW w:w="1700" w:type="dxa"/>
            <w:tcBorders>
              <w:top w:val="single" w:sz="4" w:space="0" w:color="auto"/>
              <w:bottom w:val="single" w:sz="4" w:space="0" w:color="auto"/>
            </w:tcBorders>
            <w:shd w:val="clear" w:color="auto" w:fill="auto"/>
          </w:tcPr>
          <w:p w14:paraId="35715D74"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591AF937" w14:textId="77777777" w:rsidR="008D1EDE" w:rsidRPr="005647EB" w:rsidRDefault="008D1EDE" w:rsidP="00E72FFE">
            <w:pPr>
              <w:pStyle w:val="TAL"/>
            </w:pPr>
          </w:p>
        </w:tc>
      </w:tr>
      <w:tr w:rsidR="008D1EDE" w:rsidRPr="005647EB" w14:paraId="722F9C81" w14:textId="77777777" w:rsidTr="002570E4">
        <w:trPr>
          <w:jc w:val="center"/>
        </w:trPr>
        <w:tc>
          <w:tcPr>
            <w:tcW w:w="4535" w:type="dxa"/>
            <w:tcBorders>
              <w:top w:val="single" w:sz="4" w:space="0" w:color="auto"/>
              <w:bottom w:val="single" w:sz="4" w:space="0" w:color="auto"/>
            </w:tcBorders>
            <w:shd w:val="clear" w:color="auto" w:fill="auto"/>
          </w:tcPr>
          <w:p w14:paraId="3BCED41D" w14:textId="741924BC" w:rsidR="008D1EDE" w:rsidRPr="005647EB" w:rsidRDefault="002570E4" w:rsidP="00E72FFE">
            <w:pPr>
              <w:pStyle w:val="TAL"/>
            </w:pPr>
            <w:r w:rsidRPr="005647EB">
              <w:t xml:space="preserve">          </w:t>
            </w:r>
            <w:r w:rsidR="008D1EDE" w:rsidRPr="005647EB">
              <w:t>measId</w:t>
            </w:r>
          </w:p>
        </w:tc>
        <w:tc>
          <w:tcPr>
            <w:tcW w:w="2267" w:type="dxa"/>
            <w:tcBorders>
              <w:top w:val="single" w:sz="4" w:space="0" w:color="auto"/>
              <w:bottom w:val="single" w:sz="4" w:space="0" w:color="auto"/>
            </w:tcBorders>
            <w:shd w:val="clear" w:color="auto" w:fill="auto"/>
          </w:tcPr>
          <w:p w14:paraId="08AC3CAC" w14:textId="77777777" w:rsidR="008D1EDE" w:rsidRPr="005647EB" w:rsidRDefault="008D1EDE" w:rsidP="00E72FFE">
            <w:pPr>
              <w:pStyle w:val="TAL"/>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52A047AF"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69EADD10" w14:textId="77777777" w:rsidR="008D1EDE" w:rsidRPr="005647EB" w:rsidRDefault="008D1EDE" w:rsidP="00E72FFE">
            <w:pPr>
              <w:pStyle w:val="TAL"/>
            </w:pPr>
          </w:p>
        </w:tc>
      </w:tr>
      <w:tr w:rsidR="008D1EDE" w:rsidRPr="005647EB" w14:paraId="39676DC3" w14:textId="77777777" w:rsidTr="002570E4">
        <w:trPr>
          <w:jc w:val="center"/>
        </w:trPr>
        <w:tc>
          <w:tcPr>
            <w:tcW w:w="4535" w:type="dxa"/>
            <w:tcBorders>
              <w:top w:val="single" w:sz="4" w:space="0" w:color="auto"/>
              <w:bottom w:val="single" w:sz="4" w:space="0" w:color="auto"/>
            </w:tcBorders>
            <w:shd w:val="clear" w:color="auto" w:fill="auto"/>
          </w:tcPr>
          <w:p w14:paraId="2793FE12" w14:textId="49A63C9E" w:rsidR="008D1EDE" w:rsidRPr="005647EB" w:rsidRDefault="002570E4" w:rsidP="00E72FFE">
            <w:pPr>
              <w:pStyle w:val="TAL"/>
            </w:pPr>
            <w:r w:rsidRPr="005647EB">
              <w:t xml:space="preserve">          </w:t>
            </w:r>
            <w:r w:rsidR="008D1EDE" w:rsidRPr="005647EB">
              <w:t>measResult</w:t>
            </w:r>
            <w:r w:rsidR="008D1EDE" w:rsidRPr="005647EB">
              <w:rPr>
                <w:lang w:eastAsia="zh-CN"/>
              </w:rPr>
              <w:t>P</w:t>
            </w:r>
            <w:r w:rsidR="008D1EDE" w:rsidRPr="005647EB">
              <w:t>Cell</w:t>
            </w:r>
            <w:r w:rsidRPr="005647EB">
              <w:rPr>
                <w:lang w:eastAsia="zh-CN"/>
              </w:rPr>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7386C018" w14:textId="77777777" w:rsidR="008D1EDE" w:rsidRPr="005647EB" w:rsidRDefault="008D1EDE" w:rsidP="00E72FFE">
            <w:pPr>
              <w:pStyle w:val="TAL"/>
            </w:pPr>
          </w:p>
        </w:tc>
        <w:tc>
          <w:tcPr>
            <w:tcW w:w="1700" w:type="dxa"/>
            <w:tcBorders>
              <w:top w:val="single" w:sz="4" w:space="0" w:color="auto"/>
              <w:bottom w:val="single" w:sz="4" w:space="0" w:color="auto"/>
            </w:tcBorders>
            <w:shd w:val="clear" w:color="auto" w:fill="auto"/>
          </w:tcPr>
          <w:p w14:paraId="13844478"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54436ADC" w14:textId="77777777" w:rsidR="008D1EDE" w:rsidRPr="005647EB" w:rsidRDefault="008D1EDE" w:rsidP="00E72FFE">
            <w:pPr>
              <w:pStyle w:val="TAL"/>
            </w:pPr>
          </w:p>
        </w:tc>
      </w:tr>
      <w:tr w:rsidR="008D1EDE" w:rsidRPr="005647EB" w14:paraId="77B144EF" w14:textId="77777777" w:rsidTr="002570E4">
        <w:trPr>
          <w:jc w:val="center"/>
        </w:trPr>
        <w:tc>
          <w:tcPr>
            <w:tcW w:w="4535" w:type="dxa"/>
            <w:tcBorders>
              <w:top w:val="single" w:sz="4" w:space="0" w:color="auto"/>
              <w:bottom w:val="single" w:sz="4" w:space="0" w:color="auto"/>
            </w:tcBorders>
            <w:shd w:val="clear" w:color="auto" w:fill="auto"/>
          </w:tcPr>
          <w:p w14:paraId="4FEAA4A3" w14:textId="04ED3878" w:rsidR="008D1EDE" w:rsidRPr="005647EB" w:rsidRDefault="002570E4" w:rsidP="00E72FFE">
            <w:pPr>
              <w:pStyle w:val="TAL"/>
            </w:pPr>
            <w:r w:rsidRPr="005647EB">
              <w:t xml:space="preserve">            </w:t>
            </w:r>
            <w:r w:rsidR="008D1EDE" w:rsidRPr="005647EB">
              <w:t>rsrpResult</w:t>
            </w:r>
          </w:p>
        </w:tc>
        <w:tc>
          <w:tcPr>
            <w:tcW w:w="2267" w:type="dxa"/>
            <w:tcBorders>
              <w:top w:val="single" w:sz="4" w:space="0" w:color="auto"/>
              <w:bottom w:val="single" w:sz="4" w:space="0" w:color="auto"/>
            </w:tcBorders>
            <w:shd w:val="clear" w:color="auto" w:fill="auto"/>
          </w:tcPr>
          <w:p w14:paraId="77BAD009" w14:textId="77777777" w:rsidR="008D1EDE" w:rsidRPr="005647EB" w:rsidRDefault="008D1EDE" w:rsidP="00E72FFE">
            <w:pPr>
              <w:pStyle w:val="TAL"/>
            </w:pPr>
            <w:r w:rsidRPr="005647EB">
              <w:t>(0..97)</w:t>
            </w:r>
          </w:p>
        </w:tc>
        <w:tc>
          <w:tcPr>
            <w:tcW w:w="1700" w:type="dxa"/>
            <w:tcBorders>
              <w:top w:val="single" w:sz="4" w:space="0" w:color="auto"/>
              <w:bottom w:val="single" w:sz="4" w:space="0" w:color="auto"/>
            </w:tcBorders>
            <w:shd w:val="clear" w:color="auto" w:fill="auto"/>
          </w:tcPr>
          <w:p w14:paraId="54CBECC5"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2E471304" w14:textId="77777777" w:rsidR="008D1EDE" w:rsidRPr="005647EB" w:rsidRDefault="008D1EDE" w:rsidP="00E72FFE">
            <w:pPr>
              <w:pStyle w:val="TAL"/>
            </w:pPr>
          </w:p>
        </w:tc>
      </w:tr>
      <w:tr w:rsidR="008D1EDE" w:rsidRPr="005647EB" w14:paraId="3E497461" w14:textId="77777777" w:rsidTr="002570E4">
        <w:trPr>
          <w:jc w:val="center"/>
        </w:trPr>
        <w:tc>
          <w:tcPr>
            <w:tcW w:w="4535" w:type="dxa"/>
            <w:tcBorders>
              <w:top w:val="single" w:sz="4" w:space="0" w:color="auto"/>
              <w:bottom w:val="single" w:sz="4" w:space="0" w:color="auto"/>
            </w:tcBorders>
            <w:shd w:val="clear" w:color="auto" w:fill="auto"/>
          </w:tcPr>
          <w:p w14:paraId="66AE85C6" w14:textId="66956640" w:rsidR="008D1EDE" w:rsidRPr="005647EB" w:rsidRDefault="002570E4" w:rsidP="00E72FFE">
            <w:pPr>
              <w:pStyle w:val="TAL"/>
            </w:pPr>
            <w:r w:rsidRPr="005647EB">
              <w:t xml:space="preserve">            </w:t>
            </w:r>
            <w:r w:rsidR="008D1EDE" w:rsidRPr="005647EB">
              <w:t>rsrqResult</w:t>
            </w:r>
          </w:p>
        </w:tc>
        <w:tc>
          <w:tcPr>
            <w:tcW w:w="2267" w:type="dxa"/>
            <w:tcBorders>
              <w:top w:val="single" w:sz="4" w:space="0" w:color="auto"/>
              <w:bottom w:val="single" w:sz="4" w:space="0" w:color="auto"/>
            </w:tcBorders>
            <w:shd w:val="clear" w:color="auto" w:fill="auto"/>
          </w:tcPr>
          <w:p w14:paraId="504EEDFF" w14:textId="77777777" w:rsidR="008D1EDE" w:rsidRPr="005647EB" w:rsidRDefault="008D1EDE" w:rsidP="00E72FFE">
            <w:pPr>
              <w:pStyle w:val="TAL"/>
            </w:pPr>
            <w:r w:rsidRPr="005647EB">
              <w:t>(0..34)</w:t>
            </w:r>
          </w:p>
        </w:tc>
        <w:tc>
          <w:tcPr>
            <w:tcW w:w="1700" w:type="dxa"/>
            <w:tcBorders>
              <w:top w:val="single" w:sz="4" w:space="0" w:color="auto"/>
              <w:bottom w:val="single" w:sz="4" w:space="0" w:color="auto"/>
            </w:tcBorders>
            <w:shd w:val="clear" w:color="auto" w:fill="auto"/>
          </w:tcPr>
          <w:p w14:paraId="7F0D2D25"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3789D8A8" w14:textId="77777777" w:rsidR="008D1EDE" w:rsidRPr="005647EB" w:rsidRDefault="008D1EDE" w:rsidP="00E72FFE">
            <w:pPr>
              <w:pStyle w:val="TAL"/>
            </w:pPr>
          </w:p>
        </w:tc>
      </w:tr>
      <w:tr w:rsidR="008D1EDE" w:rsidRPr="005647EB" w14:paraId="4337968D" w14:textId="77777777" w:rsidTr="002570E4">
        <w:trPr>
          <w:jc w:val="center"/>
        </w:trPr>
        <w:tc>
          <w:tcPr>
            <w:tcW w:w="4535" w:type="dxa"/>
            <w:tcBorders>
              <w:top w:val="single" w:sz="4" w:space="0" w:color="auto"/>
              <w:bottom w:val="single" w:sz="4" w:space="0" w:color="auto"/>
            </w:tcBorders>
            <w:shd w:val="clear" w:color="auto" w:fill="auto"/>
          </w:tcPr>
          <w:p w14:paraId="230294CB" w14:textId="0011E490" w:rsidR="008D1EDE" w:rsidRPr="005647EB" w:rsidRDefault="002570E4" w:rsidP="00E72FFE">
            <w:pPr>
              <w:pStyle w:val="TAL"/>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3512E446" w14:textId="77777777" w:rsidR="008D1EDE" w:rsidRPr="005647EB" w:rsidRDefault="008D1EDE" w:rsidP="00E72FFE">
            <w:pPr>
              <w:pStyle w:val="TAL"/>
            </w:pPr>
          </w:p>
        </w:tc>
        <w:tc>
          <w:tcPr>
            <w:tcW w:w="1700" w:type="dxa"/>
            <w:tcBorders>
              <w:top w:val="single" w:sz="4" w:space="0" w:color="auto"/>
              <w:bottom w:val="single" w:sz="4" w:space="0" w:color="auto"/>
            </w:tcBorders>
            <w:shd w:val="clear" w:color="auto" w:fill="auto"/>
          </w:tcPr>
          <w:p w14:paraId="30CC1192"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1FCAD419" w14:textId="77777777" w:rsidR="008D1EDE" w:rsidRPr="005647EB" w:rsidRDefault="008D1EDE" w:rsidP="00E72FFE">
            <w:pPr>
              <w:pStyle w:val="TAL"/>
            </w:pPr>
          </w:p>
        </w:tc>
      </w:tr>
      <w:tr w:rsidR="008D1EDE" w:rsidRPr="005647EB" w14:paraId="79895470" w14:textId="77777777" w:rsidTr="002570E4">
        <w:trPr>
          <w:jc w:val="center"/>
        </w:trPr>
        <w:tc>
          <w:tcPr>
            <w:tcW w:w="4535" w:type="dxa"/>
            <w:tcBorders>
              <w:top w:val="single" w:sz="4" w:space="0" w:color="auto"/>
              <w:bottom w:val="single" w:sz="4" w:space="0" w:color="auto"/>
            </w:tcBorders>
            <w:shd w:val="clear" w:color="auto" w:fill="auto"/>
          </w:tcPr>
          <w:p w14:paraId="46978666" w14:textId="5A561534" w:rsidR="008D1EDE" w:rsidRPr="005647EB" w:rsidRDefault="002570E4" w:rsidP="002570E4">
            <w:pPr>
              <w:pStyle w:val="TAL"/>
              <w:keepNext w:val="0"/>
              <w:keepLines w:val="0"/>
              <w:rPr>
                <w:lang w:eastAsia="zh-CN"/>
              </w:rPr>
            </w:pPr>
            <w:r w:rsidRPr="005647EB">
              <w:t xml:space="preserve">          </w:t>
            </w:r>
            <w:r w:rsidR="008D1EDE" w:rsidRPr="005647EB">
              <w:t>measResultNeighCells</w:t>
            </w:r>
            <w:r w:rsidRPr="005647EB">
              <w:t xml:space="preserve"> </w:t>
            </w:r>
            <w:r w:rsidR="008D1EDE" w:rsidRPr="005647EB">
              <w:t>CHOICE</w:t>
            </w:r>
            <w:r w:rsidRPr="005647EB">
              <w:t xml:space="preserve"> </w:t>
            </w:r>
            <w:r w:rsidR="008D1EDE" w:rsidRPr="005647EB">
              <w:t>{</w:t>
            </w:r>
            <w:r w:rsidRPr="005647EB">
              <w:rPr>
                <w:lang w:eastAsia="zh-CN"/>
              </w:rPr>
              <w:t xml:space="preserve"> </w:t>
            </w:r>
            <w:r w:rsidR="008D1EDE" w:rsidRPr="005647EB">
              <w:rPr>
                <w:lang w:eastAsia="zh-CN"/>
              </w:rPr>
              <w:t>}</w:t>
            </w:r>
          </w:p>
        </w:tc>
        <w:tc>
          <w:tcPr>
            <w:tcW w:w="2267" w:type="dxa"/>
            <w:tcBorders>
              <w:top w:val="single" w:sz="4" w:space="0" w:color="auto"/>
              <w:bottom w:val="single" w:sz="4" w:space="0" w:color="auto"/>
            </w:tcBorders>
            <w:shd w:val="clear" w:color="auto" w:fill="auto"/>
          </w:tcPr>
          <w:p w14:paraId="3E0BD577" w14:textId="2A680DF7"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67090AF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0F6DD01" w14:textId="77777777" w:rsidR="008D1EDE" w:rsidRPr="005647EB" w:rsidRDefault="008D1EDE" w:rsidP="002570E4">
            <w:pPr>
              <w:pStyle w:val="TAL"/>
              <w:keepNext w:val="0"/>
              <w:keepLines w:val="0"/>
            </w:pPr>
          </w:p>
        </w:tc>
      </w:tr>
      <w:tr w:rsidR="008D1EDE" w:rsidRPr="005647EB" w14:paraId="147A1E1D" w14:textId="77777777" w:rsidTr="002570E4">
        <w:trPr>
          <w:jc w:val="center"/>
        </w:trPr>
        <w:tc>
          <w:tcPr>
            <w:tcW w:w="4535" w:type="dxa"/>
            <w:tcBorders>
              <w:top w:val="single" w:sz="4" w:space="0" w:color="auto"/>
              <w:bottom w:val="single" w:sz="4" w:space="0" w:color="auto"/>
            </w:tcBorders>
            <w:shd w:val="clear" w:color="auto" w:fill="auto"/>
          </w:tcPr>
          <w:p w14:paraId="24794E2A" w14:textId="4CF39271" w:rsidR="008D1EDE" w:rsidRPr="005647EB" w:rsidRDefault="002570E4" w:rsidP="002570E4">
            <w:pPr>
              <w:pStyle w:val="TAL"/>
              <w:keepNext w:val="0"/>
              <w:keepLines w:val="0"/>
              <w:rPr>
                <w:lang w:eastAsia="zh-CN"/>
              </w:rPr>
            </w:pPr>
            <w:r w:rsidRPr="005647EB">
              <w:t xml:space="preserve">          </w:t>
            </w:r>
            <w:r w:rsidR="008D1EDE" w:rsidRPr="005647EB">
              <w:t>measResultForECID-r9</w:t>
            </w:r>
          </w:p>
        </w:tc>
        <w:tc>
          <w:tcPr>
            <w:tcW w:w="2267" w:type="dxa"/>
            <w:tcBorders>
              <w:top w:val="single" w:sz="4" w:space="0" w:color="auto"/>
              <w:bottom w:val="single" w:sz="4" w:space="0" w:color="auto"/>
            </w:tcBorders>
            <w:shd w:val="clear" w:color="auto" w:fill="auto"/>
          </w:tcPr>
          <w:p w14:paraId="5CB8764D" w14:textId="0FAF245C"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2B9F480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89B2F81" w14:textId="77777777" w:rsidR="008D1EDE" w:rsidRPr="005647EB" w:rsidRDefault="008D1EDE" w:rsidP="002570E4">
            <w:pPr>
              <w:pStyle w:val="TAL"/>
              <w:keepNext w:val="0"/>
              <w:keepLines w:val="0"/>
            </w:pPr>
          </w:p>
        </w:tc>
      </w:tr>
      <w:tr w:rsidR="008D1EDE" w:rsidRPr="005647EB" w14:paraId="2164D417" w14:textId="77777777" w:rsidTr="002570E4">
        <w:trPr>
          <w:jc w:val="center"/>
        </w:trPr>
        <w:tc>
          <w:tcPr>
            <w:tcW w:w="4535" w:type="dxa"/>
            <w:tcBorders>
              <w:top w:val="single" w:sz="4" w:space="0" w:color="auto"/>
              <w:bottom w:val="single" w:sz="4" w:space="0" w:color="auto"/>
            </w:tcBorders>
            <w:shd w:val="clear" w:color="auto" w:fill="auto"/>
          </w:tcPr>
          <w:p w14:paraId="2BE2057E" w14:textId="4EFE50BA" w:rsidR="008D1EDE" w:rsidRPr="005647EB" w:rsidRDefault="002570E4" w:rsidP="002570E4">
            <w:pPr>
              <w:pStyle w:val="TAL"/>
              <w:keepNext w:val="0"/>
              <w:keepLines w:val="0"/>
              <w:rPr>
                <w:lang w:eastAsia="zh-CN"/>
              </w:rPr>
            </w:pPr>
            <w:r w:rsidRPr="005647EB">
              <w:t xml:space="preserve">          </w:t>
            </w:r>
            <w:r w:rsidR="008D1EDE" w:rsidRPr="005647EB">
              <w:rPr>
                <w:lang w:eastAsia="zh-CN"/>
              </w:rPr>
              <w:t>locationInfo-r10</w:t>
            </w:r>
          </w:p>
        </w:tc>
        <w:tc>
          <w:tcPr>
            <w:tcW w:w="2267" w:type="dxa"/>
            <w:tcBorders>
              <w:top w:val="single" w:sz="4" w:space="0" w:color="auto"/>
              <w:bottom w:val="single" w:sz="4" w:space="0" w:color="auto"/>
            </w:tcBorders>
            <w:shd w:val="clear" w:color="auto" w:fill="auto"/>
          </w:tcPr>
          <w:p w14:paraId="18F98D24" w14:textId="7BB5CBD4"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38A853CD"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2CA3C261" w14:textId="77777777" w:rsidR="008D1EDE" w:rsidRPr="005647EB" w:rsidRDefault="008D1EDE" w:rsidP="002570E4">
            <w:pPr>
              <w:pStyle w:val="TAL"/>
              <w:keepNext w:val="0"/>
              <w:keepLines w:val="0"/>
            </w:pPr>
          </w:p>
        </w:tc>
      </w:tr>
      <w:tr w:rsidR="008D1EDE" w:rsidRPr="005647EB" w14:paraId="41BFF3BF" w14:textId="77777777" w:rsidTr="002570E4">
        <w:trPr>
          <w:jc w:val="center"/>
        </w:trPr>
        <w:tc>
          <w:tcPr>
            <w:tcW w:w="4535" w:type="dxa"/>
            <w:tcBorders>
              <w:top w:val="single" w:sz="4" w:space="0" w:color="auto"/>
              <w:bottom w:val="single" w:sz="4" w:space="0" w:color="auto"/>
            </w:tcBorders>
            <w:shd w:val="clear" w:color="auto" w:fill="auto"/>
          </w:tcPr>
          <w:p w14:paraId="34292975" w14:textId="11D94155"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2A2842B3"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659394A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9BAE3BF" w14:textId="77777777" w:rsidR="008D1EDE" w:rsidRPr="005647EB" w:rsidRDefault="008D1EDE" w:rsidP="002570E4">
            <w:pPr>
              <w:pStyle w:val="TAL"/>
              <w:keepNext w:val="0"/>
              <w:keepLines w:val="0"/>
            </w:pPr>
          </w:p>
        </w:tc>
      </w:tr>
      <w:tr w:rsidR="008D1EDE" w:rsidRPr="005647EB" w14:paraId="7CAA3B4D" w14:textId="77777777" w:rsidTr="002570E4">
        <w:trPr>
          <w:jc w:val="center"/>
        </w:trPr>
        <w:tc>
          <w:tcPr>
            <w:tcW w:w="4535" w:type="dxa"/>
            <w:tcBorders>
              <w:top w:val="single" w:sz="4" w:space="0" w:color="auto"/>
              <w:bottom w:val="single" w:sz="4" w:space="0" w:color="auto"/>
            </w:tcBorders>
            <w:shd w:val="clear" w:color="auto" w:fill="auto"/>
          </w:tcPr>
          <w:p w14:paraId="7BF6CCA9" w14:textId="118FA0FA"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46166D46"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656AF643"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3764E64" w14:textId="77777777" w:rsidR="008D1EDE" w:rsidRPr="005647EB" w:rsidRDefault="008D1EDE" w:rsidP="002570E4">
            <w:pPr>
              <w:pStyle w:val="TAL"/>
              <w:keepNext w:val="0"/>
              <w:keepLines w:val="0"/>
            </w:pPr>
          </w:p>
        </w:tc>
      </w:tr>
      <w:tr w:rsidR="008D1EDE" w:rsidRPr="005647EB" w14:paraId="504137EA" w14:textId="77777777" w:rsidTr="002570E4">
        <w:trPr>
          <w:jc w:val="center"/>
        </w:trPr>
        <w:tc>
          <w:tcPr>
            <w:tcW w:w="4535" w:type="dxa"/>
            <w:tcBorders>
              <w:top w:val="single" w:sz="4" w:space="0" w:color="auto"/>
              <w:bottom w:val="single" w:sz="4" w:space="0" w:color="auto"/>
            </w:tcBorders>
            <w:shd w:val="clear" w:color="auto" w:fill="auto"/>
          </w:tcPr>
          <w:p w14:paraId="29B1E52C" w14:textId="255FA41D"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28B1878D"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3DA9F96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3CD19B57" w14:textId="77777777" w:rsidR="008D1EDE" w:rsidRPr="005647EB" w:rsidRDefault="008D1EDE" w:rsidP="002570E4">
            <w:pPr>
              <w:pStyle w:val="TAL"/>
              <w:keepNext w:val="0"/>
              <w:keepLines w:val="0"/>
            </w:pPr>
          </w:p>
        </w:tc>
      </w:tr>
      <w:tr w:rsidR="008D1EDE" w:rsidRPr="005647EB" w14:paraId="47F5487F" w14:textId="77777777" w:rsidTr="002570E4">
        <w:trPr>
          <w:jc w:val="center"/>
        </w:trPr>
        <w:tc>
          <w:tcPr>
            <w:tcW w:w="4535" w:type="dxa"/>
            <w:tcBorders>
              <w:top w:val="single" w:sz="4" w:space="0" w:color="auto"/>
              <w:bottom w:val="single" w:sz="4" w:space="0" w:color="auto"/>
            </w:tcBorders>
            <w:shd w:val="clear" w:color="auto" w:fill="auto"/>
          </w:tcPr>
          <w:p w14:paraId="710AE7A4" w14:textId="624EC64B"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4A658466"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339526C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BFD8571" w14:textId="77777777" w:rsidR="008D1EDE" w:rsidRPr="005647EB" w:rsidRDefault="008D1EDE" w:rsidP="002570E4">
            <w:pPr>
              <w:pStyle w:val="TAL"/>
              <w:keepNext w:val="0"/>
              <w:keepLines w:val="0"/>
            </w:pPr>
          </w:p>
        </w:tc>
      </w:tr>
      <w:tr w:rsidR="008D1EDE" w:rsidRPr="005647EB" w14:paraId="665AA420" w14:textId="77777777" w:rsidTr="002570E4">
        <w:trPr>
          <w:jc w:val="center"/>
        </w:trPr>
        <w:tc>
          <w:tcPr>
            <w:tcW w:w="4535" w:type="dxa"/>
            <w:tcBorders>
              <w:top w:val="single" w:sz="4" w:space="0" w:color="auto"/>
            </w:tcBorders>
            <w:shd w:val="clear" w:color="auto" w:fill="auto"/>
          </w:tcPr>
          <w:p w14:paraId="27EB0123" w14:textId="77777777" w:rsidR="008D1EDE" w:rsidRPr="005647EB" w:rsidRDefault="008D1EDE" w:rsidP="002570E4">
            <w:pPr>
              <w:pStyle w:val="TAL"/>
              <w:keepNext w:val="0"/>
              <w:keepLines w:val="0"/>
            </w:pPr>
            <w:r w:rsidRPr="005647EB">
              <w:t>}</w:t>
            </w:r>
          </w:p>
        </w:tc>
        <w:tc>
          <w:tcPr>
            <w:tcW w:w="2267" w:type="dxa"/>
            <w:tcBorders>
              <w:top w:val="single" w:sz="4" w:space="0" w:color="auto"/>
            </w:tcBorders>
            <w:shd w:val="clear" w:color="auto" w:fill="auto"/>
          </w:tcPr>
          <w:p w14:paraId="7D975CC0" w14:textId="77777777" w:rsidR="008D1EDE" w:rsidRPr="005647EB" w:rsidRDefault="008D1EDE" w:rsidP="002570E4">
            <w:pPr>
              <w:pStyle w:val="TAL"/>
              <w:keepNext w:val="0"/>
              <w:keepLines w:val="0"/>
            </w:pPr>
          </w:p>
        </w:tc>
        <w:tc>
          <w:tcPr>
            <w:tcW w:w="1700" w:type="dxa"/>
            <w:tcBorders>
              <w:top w:val="single" w:sz="4" w:space="0" w:color="auto"/>
            </w:tcBorders>
            <w:shd w:val="clear" w:color="auto" w:fill="auto"/>
          </w:tcPr>
          <w:p w14:paraId="32CE2511" w14:textId="77777777" w:rsidR="008D1EDE" w:rsidRPr="005647EB" w:rsidRDefault="008D1EDE" w:rsidP="002570E4">
            <w:pPr>
              <w:pStyle w:val="TAL"/>
              <w:keepNext w:val="0"/>
              <w:keepLines w:val="0"/>
            </w:pPr>
          </w:p>
        </w:tc>
        <w:tc>
          <w:tcPr>
            <w:tcW w:w="1135" w:type="dxa"/>
            <w:tcBorders>
              <w:top w:val="single" w:sz="4" w:space="0" w:color="auto"/>
            </w:tcBorders>
            <w:shd w:val="clear" w:color="auto" w:fill="auto"/>
          </w:tcPr>
          <w:p w14:paraId="2970C5A2" w14:textId="77777777" w:rsidR="008D1EDE" w:rsidRPr="005647EB" w:rsidRDefault="008D1EDE" w:rsidP="002570E4">
            <w:pPr>
              <w:pStyle w:val="TAL"/>
              <w:keepNext w:val="0"/>
              <w:keepLines w:val="0"/>
            </w:pPr>
          </w:p>
        </w:tc>
      </w:tr>
    </w:tbl>
    <w:p w14:paraId="3E575C62" w14:textId="77777777" w:rsidR="008D1EDE" w:rsidRPr="005647EB" w:rsidRDefault="008D1EDE" w:rsidP="002570E4"/>
    <w:p w14:paraId="387FDFA3" w14:textId="77777777" w:rsidR="008D1EDE" w:rsidRPr="005647EB" w:rsidRDefault="008D1EDE" w:rsidP="002570E4">
      <w:pPr>
        <w:pStyle w:val="TH"/>
        <w:keepNext w:val="0"/>
        <w:keepLines w:val="0"/>
        <w:rPr>
          <w:lang w:eastAsia="x-none"/>
        </w:rPr>
      </w:pPr>
      <w:r w:rsidRPr="005647EB">
        <w:t xml:space="preserve">Table 8.3.18.4.3-5: </w:t>
      </w:r>
      <w:r w:rsidRPr="005647EB">
        <w:rPr>
          <w:i/>
        </w:rPr>
        <w:t xml:space="preserve">MPDCCH-Config-r13-DEFAULT: </w:t>
      </w:r>
      <w:r w:rsidRPr="005647EB">
        <w:t xml:space="preserve">Additional </w:t>
      </w:r>
      <w:r w:rsidRPr="005647EB">
        <w:rPr>
          <w:rFonts w:cs="v4.2.0"/>
          <w:snapToGrid w:val="0"/>
          <w:lang w:eastAsia="zh-TW"/>
        </w:rPr>
        <w:t xml:space="preserve">E-UTRAN FDD-FDD inter-frequency event triggered under fading propagation conditions for CE UE in CEModeB in DRX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8D1EDE" w:rsidRPr="005647EB" w14:paraId="24C5516A"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1CB3475C" w14:textId="722BA9CB" w:rsidR="008D1EDE" w:rsidRPr="005647EB" w:rsidRDefault="008D1EDE"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8D1EDE" w:rsidRPr="005647EB" w14:paraId="77DB9E0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0D123CD" w14:textId="2785D17D" w:rsidR="008D1EDE" w:rsidRPr="005647EB" w:rsidRDefault="008D1EDE"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32575693" w14:textId="77777777" w:rsidR="008D1EDE" w:rsidRPr="005647EB" w:rsidRDefault="008D1EDE"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BA11CD8" w14:textId="77777777" w:rsidR="008D1EDE" w:rsidRPr="005647EB" w:rsidRDefault="008D1EDE"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4EDC6355" w14:textId="77777777" w:rsidR="008D1EDE" w:rsidRPr="005647EB" w:rsidRDefault="008D1EDE" w:rsidP="002570E4">
            <w:pPr>
              <w:pStyle w:val="TAL"/>
              <w:keepNext w:val="0"/>
              <w:keepLines w:val="0"/>
              <w:jc w:val="center"/>
              <w:rPr>
                <w:b/>
                <w:lang w:eastAsia="ja-JP"/>
              </w:rPr>
            </w:pPr>
            <w:r w:rsidRPr="005647EB">
              <w:rPr>
                <w:b/>
                <w:lang w:eastAsia="ja-JP"/>
              </w:rPr>
              <w:t>Condition</w:t>
            </w:r>
          </w:p>
        </w:tc>
      </w:tr>
      <w:tr w:rsidR="008D1EDE" w:rsidRPr="005647EB" w14:paraId="41D6420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4B4153" w14:textId="78707875"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mpdcch-config-r13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515D682"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1D30C65"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88F705C" w14:textId="77777777" w:rsidR="008D1EDE" w:rsidRPr="005647EB" w:rsidRDefault="008D1EDE" w:rsidP="002570E4">
            <w:pPr>
              <w:pStyle w:val="TAL"/>
              <w:keepNext w:val="0"/>
              <w:keepLines w:val="0"/>
              <w:rPr>
                <w:lang w:eastAsia="ja-JP"/>
              </w:rPr>
            </w:pPr>
          </w:p>
        </w:tc>
      </w:tr>
      <w:tr w:rsidR="008D1EDE" w:rsidRPr="005647EB" w14:paraId="4496218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AFE0C1" w14:textId="632C8910"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setup</w:t>
            </w:r>
            <w:r w:rsidRPr="005647EB">
              <w:rPr>
                <w:lang w:eastAsia="ja-JP"/>
              </w:rPr>
              <w:t xml:space="preserve"> </w:t>
            </w:r>
            <w:r w:rsidR="008D1EDE" w:rsidRPr="005647EB">
              <w:rPr>
                <w:lang w:eastAsia="ja-JP"/>
              </w:rPr>
              <w:t>SEQUENCE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D4E40A1"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E122545"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92CBE86" w14:textId="77777777" w:rsidR="008D1EDE" w:rsidRPr="005647EB" w:rsidRDefault="008D1EDE" w:rsidP="002570E4">
            <w:pPr>
              <w:pStyle w:val="TAL"/>
              <w:keepNext w:val="0"/>
              <w:keepLines w:val="0"/>
              <w:rPr>
                <w:lang w:eastAsia="ja-JP"/>
              </w:rPr>
            </w:pPr>
          </w:p>
        </w:tc>
      </w:tr>
      <w:tr w:rsidR="008D1EDE" w:rsidRPr="005647EB" w14:paraId="6B3A12E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91F643" w14:textId="1BA32508"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50A15296" w14:textId="43EDEBA6"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57EA340F"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EDC0F0C" w14:textId="77777777" w:rsidR="008D1EDE" w:rsidRPr="005647EB" w:rsidRDefault="008D1EDE" w:rsidP="002570E4">
            <w:pPr>
              <w:pStyle w:val="TAL"/>
              <w:keepNext w:val="0"/>
              <w:keepLines w:val="0"/>
              <w:rPr>
                <w:lang w:eastAsia="ja-JP"/>
              </w:rPr>
            </w:pPr>
          </w:p>
        </w:tc>
      </w:tr>
      <w:tr w:rsidR="008D1EDE" w:rsidRPr="005647EB" w14:paraId="255B697C"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F41610" w14:textId="02D98942"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mpdcch-StartSF-UESS-r13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7FF3E41"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604004E"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28C8F1F" w14:textId="77777777" w:rsidR="008D1EDE" w:rsidRPr="005647EB" w:rsidRDefault="008D1EDE" w:rsidP="002570E4">
            <w:pPr>
              <w:pStyle w:val="TAL"/>
              <w:keepNext w:val="0"/>
              <w:keepLines w:val="0"/>
              <w:rPr>
                <w:lang w:eastAsia="ja-JP"/>
              </w:rPr>
            </w:pPr>
          </w:p>
        </w:tc>
      </w:tr>
      <w:tr w:rsidR="008D1EDE" w:rsidRPr="005647EB" w14:paraId="3C8BA0D6"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EA8FFD" w14:textId="54AF5729"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47A2C3DD" w14:textId="77777777" w:rsidR="008D1EDE" w:rsidRPr="005647EB" w:rsidRDefault="008D1EDE" w:rsidP="002570E4">
            <w:pPr>
              <w:pStyle w:val="TAL"/>
              <w:keepNext w:val="0"/>
              <w:keepLines w:val="0"/>
              <w:rPr>
                <w:lang w:eastAsia="ja-JP"/>
              </w:rPr>
            </w:pPr>
            <w:r w:rsidRPr="005647EB">
              <w:rPr>
                <w:lang w:eastAsia="ja-JP"/>
              </w:rPr>
              <w:t>v1</w:t>
            </w:r>
          </w:p>
        </w:tc>
        <w:tc>
          <w:tcPr>
            <w:tcW w:w="1700" w:type="dxa"/>
            <w:tcBorders>
              <w:top w:val="single" w:sz="4" w:space="0" w:color="000000"/>
              <w:left w:val="single" w:sz="4" w:space="0" w:color="000000"/>
              <w:bottom w:val="single" w:sz="4" w:space="0" w:color="000000"/>
              <w:right w:val="single" w:sz="4" w:space="0" w:color="000000"/>
            </w:tcBorders>
          </w:tcPr>
          <w:p w14:paraId="4A40BECA"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0E42C7E" w14:textId="77777777" w:rsidR="008D1EDE" w:rsidRPr="005647EB" w:rsidRDefault="008D1EDE" w:rsidP="002570E4">
            <w:pPr>
              <w:pStyle w:val="TAL"/>
              <w:keepNext w:val="0"/>
              <w:keepLines w:val="0"/>
              <w:rPr>
                <w:lang w:eastAsia="ja-JP"/>
              </w:rPr>
            </w:pPr>
          </w:p>
        </w:tc>
      </w:tr>
      <w:tr w:rsidR="008D1EDE" w:rsidRPr="005647EB" w14:paraId="35D2C9D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A5FB05" w14:textId="36EF2DB7"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19BE162"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4223C06"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065A0B3" w14:textId="77777777" w:rsidR="008D1EDE" w:rsidRPr="005647EB" w:rsidRDefault="008D1EDE" w:rsidP="002570E4">
            <w:pPr>
              <w:pStyle w:val="TAL"/>
              <w:keepNext w:val="0"/>
              <w:keepLines w:val="0"/>
              <w:rPr>
                <w:lang w:eastAsia="ja-JP"/>
              </w:rPr>
            </w:pPr>
          </w:p>
        </w:tc>
      </w:tr>
      <w:tr w:rsidR="008D1EDE" w:rsidRPr="005647EB" w14:paraId="3B269C29"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97377E" w14:textId="59ABB28F"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2E38C18E" w14:textId="77777777" w:rsidR="008D1EDE" w:rsidRPr="005647EB" w:rsidRDefault="008D1EDE" w:rsidP="002570E4">
            <w:pPr>
              <w:pStyle w:val="TAL"/>
              <w:keepNext w:val="0"/>
              <w:keepLines w:val="0"/>
              <w:rPr>
                <w:lang w:eastAsia="ja-JP"/>
              </w:rPr>
            </w:pPr>
            <w:r w:rsidRPr="005647EB">
              <w:rPr>
                <w:lang w:eastAsia="ja-JP"/>
              </w:rPr>
              <w:t>r8</w:t>
            </w:r>
          </w:p>
        </w:tc>
        <w:tc>
          <w:tcPr>
            <w:tcW w:w="1700" w:type="dxa"/>
            <w:tcBorders>
              <w:top w:val="single" w:sz="4" w:space="0" w:color="000000"/>
              <w:left w:val="single" w:sz="4" w:space="0" w:color="000000"/>
              <w:bottom w:val="single" w:sz="4" w:space="0" w:color="000000"/>
              <w:right w:val="single" w:sz="4" w:space="0" w:color="000000"/>
            </w:tcBorders>
          </w:tcPr>
          <w:p w14:paraId="526623E6"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37C1B0D" w14:textId="77777777" w:rsidR="008D1EDE" w:rsidRPr="005647EB" w:rsidRDefault="008D1EDE" w:rsidP="002570E4">
            <w:pPr>
              <w:pStyle w:val="TAL"/>
              <w:keepNext w:val="0"/>
              <w:keepLines w:val="0"/>
              <w:rPr>
                <w:lang w:eastAsia="ja-JP"/>
              </w:rPr>
            </w:pPr>
          </w:p>
        </w:tc>
      </w:tr>
      <w:tr w:rsidR="008D1EDE" w:rsidRPr="005647EB" w14:paraId="0969D093"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41B3F3" w14:textId="6D915B8F"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AA15010"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9894709"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276FA36" w14:textId="77777777" w:rsidR="008D1EDE" w:rsidRPr="005647EB" w:rsidRDefault="008D1EDE" w:rsidP="002570E4">
            <w:pPr>
              <w:pStyle w:val="TAL"/>
              <w:keepNext w:val="0"/>
              <w:keepLines w:val="0"/>
              <w:rPr>
                <w:lang w:eastAsia="ja-JP"/>
              </w:rPr>
            </w:pPr>
          </w:p>
        </w:tc>
      </w:tr>
      <w:tr w:rsidR="008D1EDE" w:rsidRPr="005647EB" w14:paraId="4C3D9119"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733A8B" w14:textId="61536319"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E99C79A"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C8B485E"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6642DCC" w14:textId="77777777" w:rsidR="008D1EDE" w:rsidRPr="005647EB" w:rsidRDefault="008D1EDE" w:rsidP="002570E4">
            <w:pPr>
              <w:pStyle w:val="TAL"/>
              <w:keepNext w:val="0"/>
              <w:keepLines w:val="0"/>
              <w:rPr>
                <w:lang w:eastAsia="ja-JP"/>
              </w:rPr>
            </w:pPr>
          </w:p>
        </w:tc>
      </w:tr>
    </w:tbl>
    <w:p w14:paraId="70F44971" w14:textId="77777777" w:rsidR="008D1EDE" w:rsidRPr="005647EB" w:rsidRDefault="008D1EDE" w:rsidP="002570E4">
      <w:pPr>
        <w:rPr>
          <w:lang w:eastAsia="zh-TW"/>
        </w:rPr>
      </w:pPr>
    </w:p>
    <w:p w14:paraId="66B25A53" w14:textId="77777777" w:rsidR="008D1EDE" w:rsidRPr="005647EB" w:rsidRDefault="008D1EDE" w:rsidP="002570E4">
      <w:pPr>
        <w:pStyle w:val="TH"/>
        <w:keepNext w:val="0"/>
        <w:keepLines w:val="0"/>
        <w:rPr>
          <w:lang w:eastAsia="x-none"/>
        </w:rPr>
      </w:pPr>
      <w:r w:rsidRPr="005647EB">
        <w:t xml:space="preserve">Table 8.3.18.4.3-6: </w:t>
      </w:r>
      <w:r w:rsidRPr="005647EB">
        <w:rPr>
          <w:i/>
        </w:rPr>
        <w:t xml:space="preserve">drx-Config: </w:t>
      </w:r>
      <w:r w:rsidRPr="005647EB">
        <w:t xml:space="preserve">Additional </w:t>
      </w:r>
      <w:r w:rsidRPr="005647EB">
        <w:rPr>
          <w:rFonts w:cs="v4.2.0"/>
          <w:snapToGrid w:val="0"/>
          <w:lang w:eastAsia="zh-TW"/>
        </w:rPr>
        <w:t xml:space="preserve">E-UTRAN FDD-FDD inter-frequency event triggered under fading propagation conditions for CE UE in CEModeB in drx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8D1EDE" w:rsidRPr="005647EB" w14:paraId="2E1C929D" w14:textId="77777777" w:rsidTr="002570E4">
        <w:trPr>
          <w:gridBefore w:val="1"/>
          <w:wBefore w:w="9" w:type="dxa"/>
          <w:jc w:val="center"/>
        </w:trPr>
        <w:tc>
          <w:tcPr>
            <w:tcW w:w="9738" w:type="dxa"/>
            <w:gridSpan w:val="4"/>
          </w:tcPr>
          <w:p w14:paraId="6340201B" w14:textId="62F14B81" w:rsidR="008D1EDE" w:rsidRPr="005647EB" w:rsidRDefault="008D1EDE" w:rsidP="002570E4">
            <w:pPr>
              <w:pStyle w:val="TAL"/>
              <w:keepNext w:val="0"/>
              <w:keepLines w:val="0"/>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t>4.8.2.1.5</w:t>
            </w:r>
          </w:p>
        </w:tc>
      </w:tr>
      <w:tr w:rsidR="008D1EDE" w:rsidRPr="005647EB" w14:paraId="69D8CE7F" w14:textId="77777777" w:rsidTr="002570E4">
        <w:trPr>
          <w:jc w:val="center"/>
        </w:trPr>
        <w:tc>
          <w:tcPr>
            <w:tcW w:w="4535" w:type="dxa"/>
            <w:gridSpan w:val="2"/>
            <w:shd w:val="clear" w:color="auto" w:fill="auto"/>
          </w:tcPr>
          <w:p w14:paraId="19314C9B" w14:textId="182F8681"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1354994C" w14:textId="77777777" w:rsidR="008D1EDE" w:rsidRPr="005647EB" w:rsidRDefault="008D1EDE" w:rsidP="002570E4">
            <w:pPr>
              <w:pStyle w:val="TAH"/>
              <w:keepNext w:val="0"/>
              <w:keepLines w:val="0"/>
            </w:pPr>
            <w:r w:rsidRPr="005647EB">
              <w:t>Value/remark</w:t>
            </w:r>
          </w:p>
        </w:tc>
        <w:tc>
          <w:tcPr>
            <w:tcW w:w="1700" w:type="dxa"/>
            <w:shd w:val="clear" w:color="auto" w:fill="auto"/>
          </w:tcPr>
          <w:p w14:paraId="2F89BAEC" w14:textId="77777777" w:rsidR="008D1EDE" w:rsidRPr="005647EB" w:rsidRDefault="008D1EDE" w:rsidP="002570E4">
            <w:pPr>
              <w:pStyle w:val="TAH"/>
              <w:keepNext w:val="0"/>
              <w:keepLines w:val="0"/>
            </w:pPr>
            <w:r w:rsidRPr="005647EB">
              <w:t>Comment</w:t>
            </w:r>
          </w:p>
        </w:tc>
        <w:tc>
          <w:tcPr>
            <w:tcW w:w="1245" w:type="dxa"/>
            <w:shd w:val="clear" w:color="auto" w:fill="auto"/>
          </w:tcPr>
          <w:p w14:paraId="51D4C00F" w14:textId="77777777" w:rsidR="008D1EDE" w:rsidRPr="005647EB" w:rsidRDefault="008D1EDE" w:rsidP="002570E4">
            <w:pPr>
              <w:pStyle w:val="TAH"/>
              <w:keepNext w:val="0"/>
              <w:keepLines w:val="0"/>
            </w:pPr>
            <w:r w:rsidRPr="005647EB">
              <w:t>Condition</w:t>
            </w:r>
          </w:p>
        </w:tc>
      </w:tr>
      <w:tr w:rsidR="008D1EDE" w:rsidRPr="005647EB" w14:paraId="5B75D3FC" w14:textId="77777777" w:rsidTr="002570E4">
        <w:trPr>
          <w:jc w:val="center"/>
        </w:trPr>
        <w:tc>
          <w:tcPr>
            <w:tcW w:w="4535" w:type="dxa"/>
            <w:gridSpan w:val="2"/>
            <w:shd w:val="clear" w:color="auto" w:fill="auto"/>
          </w:tcPr>
          <w:p w14:paraId="3D76D02E" w14:textId="6AE1F9AA" w:rsidR="008D1EDE" w:rsidRPr="005647EB" w:rsidRDefault="008D1EDE" w:rsidP="002570E4">
            <w:pPr>
              <w:pStyle w:val="TAL"/>
              <w:keepNext w:val="0"/>
              <w:keepLines w:val="0"/>
            </w:pPr>
            <w:r w:rsidRPr="005647EB">
              <w:t>MAC-MainConfig-RBC</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121D39B9" w14:textId="77777777" w:rsidR="008D1EDE" w:rsidRPr="005647EB" w:rsidRDefault="008D1EDE" w:rsidP="002570E4">
            <w:pPr>
              <w:pStyle w:val="TAL"/>
              <w:keepNext w:val="0"/>
              <w:keepLines w:val="0"/>
            </w:pPr>
          </w:p>
        </w:tc>
        <w:tc>
          <w:tcPr>
            <w:tcW w:w="1700" w:type="dxa"/>
            <w:shd w:val="clear" w:color="auto" w:fill="auto"/>
          </w:tcPr>
          <w:p w14:paraId="063C2CDA" w14:textId="77777777" w:rsidR="008D1EDE" w:rsidRPr="005647EB" w:rsidRDefault="008D1EDE" w:rsidP="002570E4">
            <w:pPr>
              <w:pStyle w:val="TAL"/>
              <w:keepNext w:val="0"/>
              <w:keepLines w:val="0"/>
            </w:pPr>
          </w:p>
        </w:tc>
        <w:tc>
          <w:tcPr>
            <w:tcW w:w="1245" w:type="dxa"/>
            <w:shd w:val="clear" w:color="auto" w:fill="auto"/>
          </w:tcPr>
          <w:p w14:paraId="4D9154FA" w14:textId="77777777" w:rsidR="008D1EDE" w:rsidRPr="005647EB" w:rsidRDefault="008D1EDE" w:rsidP="002570E4">
            <w:pPr>
              <w:pStyle w:val="TAL"/>
              <w:keepNext w:val="0"/>
              <w:keepLines w:val="0"/>
            </w:pPr>
          </w:p>
        </w:tc>
      </w:tr>
      <w:tr w:rsidR="008D1EDE" w:rsidRPr="005647EB" w14:paraId="79E3974D" w14:textId="77777777" w:rsidTr="002570E4">
        <w:trPr>
          <w:jc w:val="center"/>
        </w:trPr>
        <w:tc>
          <w:tcPr>
            <w:tcW w:w="4535" w:type="dxa"/>
            <w:gridSpan w:val="2"/>
            <w:shd w:val="clear" w:color="auto" w:fill="auto"/>
          </w:tcPr>
          <w:p w14:paraId="52524A3B" w14:textId="52AF022D" w:rsidR="008D1EDE" w:rsidRPr="005647EB" w:rsidRDefault="002570E4" w:rsidP="002570E4">
            <w:pPr>
              <w:pStyle w:val="TAL"/>
              <w:keepNext w:val="0"/>
              <w:keepLines w:val="0"/>
            </w:pPr>
            <w:r w:rsidRPr="005647EB">
              <w:t xml:space="preserve">  </w:t>
            </w:r>
            <w:r w:rsidR="008D1EDE" w:rsidRPr="005647EB">
              <w:t>drx-Config</w:t>
            </w:r>
            <w:r w:rsidRPr="005647EB">
              <w:t xml:space="preserve"> </w:t>
            </w:r>
            <w:r w:rsidR="008D1EDE" w:rsidRPr="005647EB">
              <w:t>CHOICE</w:t>
            </w:r>
            <w:r w:rsidRPr="005647EB">
              <w:t xml:space="preserve"> </w:t>
            </w:r>
            <w:r w:rsidR="008D1EDE" w:rsidRPr="005647EB">
              <w:t>{</w:t>
            </w:r>
          </w:p>
        </w:tc>
        <w:tc>
          <w:tcPr>
            <w:tcW w:w="2267" w:type="dxa"/>
            <w:shd w:val="clear" w:color="auto" w:fill="auto"/>
          </w:tcPr>
          <w:p w14:paraId="39F6918D" w14:textId="77777777" w:rsidR="008D1EDE" w:rsidRPr="005647EB" w:rsidRDefault="008D1EDE" w:rsidP="002570E4">
            <w:pPr>
              <w:pStyle w:val="TAL"/>
              <w:keepNext w:val="0"/>
              <w:keepLines w:val="0"/>
            </w:pPr>
          </w:p>
        </w:tc>
        <w:tc>
          <w:tcPr>
            <w:tcW w:w="1700" w:type="dxa"/>
            <w:shd w:val="clear" w:color="auto" w:fill="auto"/>
          </w:tcPr>
          <w:p w14:paraId="433A9913" w14:textId="77777777" w:rsidR="008D1EDE" w:rsidRPr="005647EB" w:rsidRDefault="008D1EDE" w:rsidP="002570E4">
            <w:pPr>
              <w:pStyle w:val="TAL"/>
              <w:keepNext w:val="0"/>
              <w:keepLines w:val="0"/>
            </w:pPr>
          </w:p>
        </w:tc>
        <w:tc>
          <w:tcPr>
            <w:tcW w:w="1245" w:type="dxa"/>
            <w:shd w:val="clear" w:color="auto" w:fill="auto"/>
          </w:tcPr>
          <w:p w14:paraId="3A0F595A" w14:textId="77777777" w:rsidR="008D1EDE" w:rsidRPr="005647EB" w:rsidRDefault="008D1EDE" w:rsidP="002570E4">
            <w:pPr>
              <w:pStyle w:val="TAL"/>
              <w:keepNext w:val="0"/>
              <w:keepLines w:val="0"/>
            </w:pPr>
          </w:p>
        </w:tc>
      </w:tr>
      <w:tr w:rsidR="008D1EDE" w:rsidRPr="005647EB" w14:paraId="6B638DD6" w14:textId="77777777" w:rsidTr="002570E4">
        <w:trPr>
          <w:jc w:val="center"/>
        </w:trPr>
        <w:tc>
          <w:tcPr>
            <w:tcW w:w="4535" w:type="dxa"/>
            <w:gridSpan w:val="2"/>
            <w:shd w:val="clear" w:color="auto" w:fill="auto"/>
          </w:tcPr>
          <w:p w14:paraId="2B305B5C" w14:textId="129AF7D7" w:rsidR="008D1EDE" w:rsidRPr="005647EB" w:rsidDel="00D63DD8" w:rsidRDefault="002570E4" w:rsidP="002570E4">
            <w:pPr>
              <w:pStyle w:val="TAL"/>
              <w:keepNext w:val="0"/>
              <w:keepLines w:val="0"/>
            </w:pPr>
            <w:r w:rsidRPr="005647EB">
              <w:t xml:space="preserve">    </w:t>
            </w:r>
            <w:r w:rsidR="008D1EDE" w:rsidRPr="005647EB">
              <w:t>setup</w:t>
            </w:r>
            <w:r w:rsidRPr="005647EB">
              <w:t xml:space="preserve"> </w:t>
            </w:r>
            <w:r w:rsidR="008D1EDE" w:rsidRPr="005647EB">
              <w:t>SEQUENCE</w:t>
            </w:r>
            <w:r w:rsidRPr="005647EB">
              <w:t xml:space="preserve"> </w:t>
            </w:r>
            <w:r w:rsidR="008D1EDE" w:rsidRPr="005647EB">
              <w:t>{</w:t>
            </w:r>
          </w:p>
        </w:tc>
        <w:tc>
          <w:tcPr>
            <w:tcW w:w="2267" w:type="dxa"/>
            <w:shd w:val="clear" w:color="auto" w:fill="auto"/>
          </w:tcPr>
          <w:p w14:paraId="792DB1F5" w14:textId="77777777" w:rsidR="008D1EDE" w:rsidRPr="005647EB" w:rsidDel="00D63DD8" w:rsidRDefault="008D1EDE" w:rsidP="002570E4">
            <w:pPr>
              <w:pStyle w:val="TAL"/>
              <w:keepNext w:val="0"/>
              <w:keepLines w:val="0"/>
            </w:pPr>
          </w:p>
        </w:tc>
        <w:tc>
          <w:tcPr>
            <w:tcW w:w="1700" w:type="dxa"/>
            <w:shd w:val="clear" w:color="auto" w:fill="auto"/>
          </w:tcPr>
          <w:p w14:paraId="69110687" w14:textId="77777777" w:rsidR="008D1EDE" w:rsidRPr="005647EB" w:rsidDel="00D63DD8" w:rsidRDefault="008D1EDE" w:rsidP="002570E4">
            <w:pPr>
              <w:pStyle w:val="TAL"/>
              <w:keepNext w:val="0"/>
              <w:keepLines w:val="0"/>
            </w:pPr>
          </w:p>
        </w:tc>
        <w:tc>
          <w:tcPr>
            <w:tcW w:w="1245" w:type="dxa"/>
            <w:shd w:val="clear" w:color="auto" w:fill="auto"/>
          </w:tcPr>
          <w:p w14:paraId="4D345311" w14:textId="77777777" w:rsidR="008D1EDE" w:rsidRPr="005647EB" w:rsidRDefault="008D1EDE" w:rsidP="002570E4">
            <w:pPr>
              <w:pStyle w:val="TAL"/>
              <w:keepNext w:val="0"/>
              <w:keepLines w:val="0"/>
            </w:pPr>
          </w:p>
        </w:tc>
      </w:tr>
      <w:tr w:rsidR="008D1EDE" w:rsidRPr="005647EB" w14:paraId="607DA1E1" w14:textId="77777777" w:rsidTr="002570E4">
        <w:trPr>
          <w:jc w:val="center"/>
        </w:trPr>
        <w:tc>
          <w:tcPr>
            <w:tcW w:w="4535" w:type="dxa"/>
            <w:gridSpan w:val="2"/>
            <w:shd w:val="clear" w:color="auto" w:fill="auto"/>
          </w:tcPr>
          <w:p w14:paraId="654542B3" w14:textId="17022652" w:rsidR="008D1EDE" w:rsidRPr="005647EB" w:rsidRDefault="002570E4" w:rsidP="002570E4">
            <w:pPr>
              <w:pStyle w:val="TAL"/>
              <w:keepNext w:val="0"/>
              <w:keepLines w:val="0"/>
            </w:pPr>
            <w:r w:rsidRPr="005647EB">
              <w:t xml:space="preserve">      </w:t>
            </w:r>
            <w:r w:rsidR="008D1EDE" w:rsidRPr="005647EB">
              <w:t>onDurationTimer</w:t>
            </w:r>
          </w:p>
        </w:tc>
        <w:tc>
          <w:tcPr>
            <w:tcW w:w="2267" w:type="dxa"/>
            <w:shd w:val="clear" w:color="auto" w:fill="auto"/>
          </w:tcPr>
          <w:p w14:paraId="2D1CC5E3" w14:textId="77777777" w:rsidR="008D1EDE" w:rsidRPr="005647EB" w:rsidRDefault="008D1EDE" w:rsidP="002570E4">
            <w:pPr>
              <w:pStyle w:val="TAL"/>
              <w:keepNext w:val="0"/>
              <w:keepLines w:val="0"/>
            </w:pPr>
            <w:r w:rsidRPr="005647EB">
              <w:t>psf1</w:t>
            </w:r>
          </w:p>
        </w:tc>
        <w:tc>
          <w:tcPr>
            <w:tcW w:w="1700" w:type="dxa"/>
            <w:shd w:val="clear" w:color="auto" w:fill="auto"/>
          </w:tcPr>
          <w:p w14:paraId="43E06EC8" w14:textId="77777777" w:rsidR="008D1EDE" w:rsidRPr="005647EB" w:rsidRDefault="008D1EDE" w:rsidP="002570E4">
            <w:pPr>
              <w:pStyle w:val="TAL"/>
              <w:keepNext w:val="0"/>
              <w:keepLines w:val="0"/>
            </w:pPr>
          </w:p>
        </w:tc>
        <w:tc>
          <w:tcPr>
            <w:tcW w:w="1245" w:type="dxa"/>
            <w:shd w:val="clear" w:color="auto" w:fill="auto"/>
          </w:tcPr>
          <w:p w14:paraId="1406B5EB" w14:textId="77777777" w:rsidR="008D1EDE" w:rsidRPr="005647EB" w:rsidRDefault="008D1EDE" w:rsidP="002570E4">
            <w:pPr>
              <w:pStyle w:val="TAL"/>
              <w:keepNext w:val="0"/>
              <w:keepLines w:val="0"/>
            </w:pPr>
          </w:p>
        </w:tc>
      </w:tr>
      <w:tr w:rsidR="008D1EDE" w:rsidRPr="005647EB" w14:paraId="4544A658" w14:textId="77777777" w:rsidTr="002570E4">
        <w:trPr>
          <w:jc w:val="center"/>
        </w:trPr>
        <w:tc>
          <w:tcPr>
            <w:tcW w:w="4535" w:type="dxa"/>
            <w:gridSpan w:val="2"/>
            <w:shd w:val="clear" w:color="auto" w:fill="auto"/>
          </w:tcPr>
          <w:p w14:paraId="4EB826B4" w14:textId="65D54890" w:rsidR="008D1EDE" w:rsidRPr="005647EB" w:rsidRDefault="002570E4" w:rsidP="002570E4">
            <w:pPr>
              <w:pStyle w:val="TAL"/>
              <w:keepNext w:val="0"/>
              <w:keepLines w:val="0"/>
            </w:pPr>
            <w:r w:rsidRPr="005647EB">
              <w:t xml:space="preserve">      </w:t>
            </w:r>
            <w:r w:rsidR="008D1EDE" w:rsidRPr="005647EB">
              <w:t>drx-InactivityTimer</w:t>
            </w:r>
          </w:p>
        </w:tc>
        <w:tc>
          <w:tcPr>
            <w:tcW w:w="2267" w:type="dxa"/>
            <w:shd w:val="clear" w:color="auto" w:fill="auto"/>
          </w:tcPr>
          <w:p w14:paraId="09B1ABCC" w14:textId="77777777" w:rsidR="008D1EDE" w:rsidRPr="005647EB" w:rsidRDefault="008D1EDE" w:rsidP="002570E4">
            <w:pPr>
              <w:pStyle w:val="TAL"/>
              <w:keepNext w:val="0"/>
              <w:keepLines w:val="0"/>
            </w:pPr>
            <w:r w:rsidRPr="005647EB">
              <w:t>psf1</w:t>
            </w:r>
          </w:p>
        </w:tc>
        <w:tc>
          <w:tcPr>
            <w:tcW w:w="1700" w:type="dxa"/>
            <w:shd w:val="clear" w:color="auto" w:fill="auto"/>
          </w:tcPr>
          <w:p w14:paraId="001873E0" w14:textId="77777777" w:rsidR="008D1EDE" w:rsidRPr="005647EB" w:rsidRDefault="008D1EDE" w:rsidP="002570E4">
            <w:pPr>
              <w:pStyle w:val="TAL"/>
              <w:keepNext w:val="0"/>
              <w:keepLines w:val="0"/>
            </w:pPr>
          </w:p>
        </w:tc>
        <w:tc>
          <w:tcPr>
            <w:tcW w:w="1245" w:type="dxa"/>
            <w:shd w:val="clear" w:color="auto" w:fill="auto"/>
          </w:tcPr>
          <w:p w14:paraId="452205C8" w14:textId="77777777" w:rsidR="008D1EDE" w:rsidRPr="005647EB" w:rsidRDefault="008D1EDE" w:rsidP="002570E4">
            <w:pPr>
              <w:pStyle w:val="TAL"/>
              <w:keepNext w:val="0"/>
              <w:keepLines w:val="0"/>
            </w:pPr>
          </w:p>
        </w:tc>
      </w:tr>
      <w:tr w:rsidR="008D1EDE" w:rsidRPr="005647EB" w14:paraId="29180B13" w14:textId="77777777" w:rsidTr="002570E4">
        <w:trPr>
          <w:jc w:val="center"/>
        </w:trPr>
        <w:tc>
          <w:tcPr>
            <w:tcW w:w="4535" w:type="dxa"/>
            <w:gridSpan w:val="2"/>
            <w:shd w:val="clear" w:color="auto" w:fill="auto"/>
          </w:tcPr>
          <w:p w14:paraId="75AE5987" w14:textId="3BBF9715" w:rsidR="008D1EDE" w:rsidRPr="005647EB" w:rsidRDefault="002570E4" w:rsidP="002570E4">
            <w:pPr>
              <w:pStyle w:val="TAL"/>
              <w:keepNext w:val="0"/>
              <w:keepLines w:val="0"/>
            </w:pPr>
            <w:r w:rsidRPr="005647EB">
              <w:t xml:space="preserve">      </w:t>
            </w:r>
            <w:r w:rsidR="008D1EDE" w:rsidRPr="005647EB">
              <w:t>drx-RetransmissionTimer</w:t>
            </w:r>
          </w:p>
        </w:tc>
        <w:tc>
          <w:tcPr>
            <w:tcW w:w="2267" w:type="dxa"/>
            <w:shd w:val="clear" w:color="auto" w:fill="auto"/>
          </w:tcPr>
          <w:p w14:paraId="3CAD8EE6" w14:textId="77777777" w:rsidR="008D1EDE" w:rsidRPr="005647EB" w:rsidRDefault="008D1EDE" w:rsidP="002570E4">
            <w:pPr>
              <w:pStyle w:val="TAL"/>
              <w:keepNext w:val="0"/>
              <w:keepLines w:val="0"/>
            </w:pPr>
            <w:r w:rsidRPr="005647EB">
              <w:t>psf1</w:t>
            </w:r>
          </w:p>
        </w:tc>
        <w:tc>
          <w:tcPr>
            <w:tcW w:w="1700" w:type="dxa"/>
            <w:shd w:val="clear" w:color="auto" w:fill="auto"/>
          </w:tcPr>
          <w:p w14:paraId="694FD4F6" w14:textId="77777777" w:rsidR="008D1EDE" w:rsidRPr="005647EB" w:rsidRDefault="008D1EDE" w:rsidP="002570E4">
            <w:pPr>
              <w:pStyle w:val="TAL"/>
              <w:keepNext w:val="0"/>
              <w:keepLines w:val="0"/>
            </w:pPr>
          </w:p>
        </w:tc>
        <w:tc>
          <w:tcPr>
            <w:tcW w:w="1245" w:type="dxa"/>
            <w:shd w:val="clear" w:color="auto" w:fill="auto"/>
          </w:tcPr>
          <w:p w14:paraId="36A9BF2E" w14:textId="77777777" w:rsidR="008D1EDE" w:rsidRPr="005647EB" w:rsidRDefault="008D1EDE" w:rsidP="002570E4">
            <w:pPr>
              <w:pStyle w:val="TAL"/>
              <w:keepNext w:val="0"/>
              <w:keepLines w:val="0"/>
            </w:pPr>
          </w:p>
        </w:tc>
      </w:tr>
      <w:tr w:rsidR="008D1EDE" w:rsidRPr="005647EB" w14:paraId="6456289B" w14:textId="77777777" w:rsidTr="002570E4">
        <w:trPr>
          <w:jc w:val="center"/>
        </w:trPr>
        <w:tc>
          <w:tcPr>
            <w:tcW w:w="4535" w:type="dxa"/>
            <w:gridSpan w:val="2"/>
            <w:shd w:val="clear" w:color="auto" w:fill="auto"/>
          </w:tcPr>
          <w:p w14:paraId="1A6D96B2" w14:textId="3ACD3E44" w:rsidR="008D1EDE" w:rsidRPr="005647EB" w:rsidRDefault="002570E4" w:rsidP="002570E4">
            <w:pPr>
              <w:pStyle w:val="TAL"/>
              <w:keepNext w:val="0"/>
              <w:keepLines w:val="0"/>
            </w:pPr>
            <w:r w:rsidRPr="005647EB">
              <w:t xml:space="preserve">      </w:t>
            </w:r>
            <w:r w:rsidR="008D1EDE" w:rsidRPr="005647EB">
              <w:t>longDRX-CycleStartOffset</w:t>
            </w:r>
            <w:r w:rsidRPr="005647EB">
              <w:t xml:space="preserve"> </w:t>
            </w:r>
            <w:r w:rsidR="008D1EDE" w:rsidRPr="005647EB">
              <w:t>CHOICE</w:t>
            </w:r>
            <w:r w:rsidRPr="005647EB">
              <w:t xml:space="preserve"> </w:t>
            </w:r>
            <w:r w:rsidR="008D1EDE" w:rsidRPr="005647EB">
              <w:t>{</w:t>
            </w:r>
          </w:p>
        </w:tc>
        <w:tc>
          <w:tcPr>
            <w:tcW w:w="2267" w:type="dxa"/>
            <w:shd w:val="clear" w:color="auto" w:fill="auto"/>
          </w:tcPr>
          <w:p w14:paraId="793AE661" w14:textId="77777777" w:rsidR="008D1EDE" w:rsidRPr="005647EB" w:rsidRDefault="008D1EDE" w:rsidP="002570E4">
            <w:pPr>
              <w:pStyle w:val="TAL"/>
              <w:keepNext w:val="0"/>
              <w:keepLines w:val="0"/>
            </w:pPr>
          </w:p>
        </w:tc>
        <w:tc>
          <w:tcPr>
            <w:tcW w:w="1700" w:type="dxa"/>
            <w:shd w:val="clear" w:color="auto" w:fill="auto"/>
          </w:tcPr>
          <w:p w14:paraId="63A50E86" w14:textId="77777777" w:rsidR="008D1EDE" w:rsidRPr="005647EB" w:rsidRDefault="008D1EDE" w:rsidP="002570E4">
            <w:pPr>
              <w:pStyle w:val="TAL"/>
              <w:keepNext w:val="0"/>
              <w:keepLines w:val="0"/>
            </w:pPr>
          </w:p>
        </w:tc>
        <w:tc>
          <w:tcPr>
            <w:tcW w:w="1245" w:type="dxa"/>
            <w:shd w:val="clear" w:color="auto" w:fill="auto"/>
          </w:tcPr>
          <w:p w14:paraId="4E2B0B1D" w14:textId="77777777" w:rsidR="008D1EDE" w:rsidRPr="005647EB" w:rsidRDefault="008D1EDE" w:rsidP="002570E4">
            <w:pPr>
              <w:pStyle w:val="TAL"/>
              <w:keepNext w:val="0"/>
              <w:keepLines w:val="0"/>
            </w:pPr>
          </w:p>
        </w:tc>
      </w:tr>
      <w:tr w:rsidR="008D1EDE" w:rsidRPr="005647EB" w14:paraId="65ED96D3" w14:textId="77777777" w:rsidTr="002570E4">
        <w:trPr>
          <w:jc w:val="center"/>
        </w:trPr>
        <w:tc>
          <w:tcPr>
            <w:tcW w:w="4535" w:type="dxa"/>
            <w:gridSpan w:val="2"/>
            <w:shd w:val="clear" w:color="auto" w:fill="auto"/>
          </w:tcPr>
          <w:p w14:paraId="5860B0AD" w14:textId="54670822" w:rsidR="008D1EDE" w:rsidRPr="005647EB" w:rsidRDefault="002570E4" w:rsidP="002570E4">
            <w:pPr>
              <w:pStyle w:val="TAL"/>
              <w:keepNext w:val="0"/>
              <w:keepLines w:val="0"/>
            </w:pPr>
            <w:r w:rsidRPr="005647EB">
              <w:t xml:space="preserve">        </w:t>
            </w:r>
            <w:r w:rsidR="008D1EDE" w:rsidRPr="005647EB">
              <w:t>sf128</w:t>
            </w:r>
          </w:p>
        </w:tc>
        <w:tc>
          <w:tcPr>
            <w:tcW w:w="2267" w:type="dxa"/>
            <w:shd w:val="clear" w:color="auto" w:fill="auto"/>
          </w:tcPr>
          <w:p w14:paraId="1066CC0B" w14:textId="77777777" w:rsidR="008D1EDE" w:rsidRPr="005647EB" w:rsidRDefault="008D1EDE" w:rsidP="002570E4">
            <w:pPr>
              <w:pStyle w:val="TAL"/>
              <w:keepNext w:val="0"/>
              <w:keepLines w:val="0"/>
            </w:pPr>
            <w:r w:rsidRPr="005647EB">
              <w:t>0</w:t>
            </w:r>
          </w:p>
        </w:tc>
        <w:tc>
          <w:tcPr>
            <w:tcW w:w="1700" w:type="dxa"/>
            <w:shd w:val="clear" w:color="auto" w:fill="auto"/>
          </w:tcPr>
          <w:p w14:paraId="52AE8AC0" w14:textId="77777777" w:rsidR="008D1EDE" w:rsidRPr="005647EB" w:rsidRDefault="008D1EDE" w:rsidP="002570E4">
            <w:pPr>
              <w:pStyle w:val="TAL"/>
              <w:keepNext w:val="0"/>
              <w:keepLines w:val="0"/>
            </w:pPr>
          </w:p>
        </w:tc>
        <w:tc>
          <w:tcPr>
            <w:tcW w:w="1245" w:type="dxa"/>
            <w:shd w:val="clear" w:color="auto" w:fill="auto"/>
          </w:tcPr>
          <w:p w14:paraId="0D0DCFE7" w14:textId="6BBC3428" w:rsidR="008D1EDE" w:rsidRPr="005647EB" w:rsidRDefault="008D1EDE" w:rsidP="002570E4">
            <w:pPr>
              <w:pStyle w:val="TAL"/>
              <w:keepNext w:val="0"/>
              <w:keepLines w:val="0"/>
            </w:pPr>
            <w:r w:rsidRPr="005647EB">
              <w:t>Test</w:t>
            </w:r>
            <w:r w:rsidR="002570E4" w:rsidRPr="005647EB">
              <w:t xml:space="preserve"> </w:t>
            </w:r>
            <w:r w:rsidRPr="005647EB">
              <w:t>1</w:t>
            </w:r>
          </w:p>
        </w:tc>
      </w:tr>
      <w:tr w:rsidR="008D1EDE" w:rsidRPr="005647EB" w14:paraId="5B69BD3C" w14:textId="77777777" w:rsidTr="002570E4">
        <w:trPr>
          <w:jc w:val="center"/>
        </w:trPr>
        <w:tc>
          <w:tcPr>
            <w:tcW w:w="4535" w:type="dxa"/>
            <w:gridSpan w:val="2"/>
            <w:shd w:val="clear" w:color="auto" w:fill="auto"/>
          </w:tcPr>
          <w:p w14:paraId="66C0088C" w14:textId="7D86CF56" w:rsidR="008D1EDE" w:rsidRPr="005647EB" w:rsidRDefault="002570E4" w:rsidP="002570E4">
            <w:pPr>
              <w:pStyle w:val="TAL"/>
              <w:keepNext w:val="0"/>
              <w:keepLines w:val="0"/>
            </w:pPr>
            <w:r w:rsidRPr="005647EB">
              <w:t xml:space="preserve">        </w:t>
            </w:r>
            <w:r w:rsidR="008D1EDE" w:rsidRPr="005647EB">
              <w:t>sf1280</w:t>
            </w:r>
          </w:p>
        </w:tc>
        <w:tc>
          <w:tcPr>
            <w:tcW w:w="2267" w:type="dxa"/>
            <w:shd w:val="clear" w:color="auto" w:fill="auto"/>
          </w:tcPr>
          <w:p w14:paraId="7014D246" w14:textId="77777777" w:rsidR="008D1EDE" w:rsidRPr="005647EB" w:rsidRDefault="008D1EDE" w:rsidP="002570E4">
            <w:pPr>
              <w:pStyle w:val="TAL"/>
              <w:keepNext w:val="0"/>
              <w:keepLines w:val="0"/>
            </w:pPr>
            <w:r w:rsidRPr="005647EB">
              <w:t>0</w:t>
            </w:r>
          </w:p>
        </w:tc>
        <w:tc>
          <w:tcPr>
            <w:tcW w:w="1700" w:type="dxa"/>
            <w:shd w:val="clear" w:color="auto" w:fill="auto"/>
          </w:tcPr>
          <w:p w14:paraId="69D3CB73" w14:textId="77777777" w:rsidR="008D1EDE" w:rsidRPr="005647EB" w:rsidRDefault="008D1EDE" w:rsidP="002570E4">
            <w:pPr>
              <w:pStyle w:val="TAL"/>
              <w:keepNext w:val="0"/>
              <w:keepLines w:val="0"/>
            </w:pPr>
          </w:p>
        </w:tc>
        <w:tc>
          <w:tcPr>
            <w:tcW w:w="1245" w:type="dxa"/>
            <w:shd w:val="clear" w:color="auto" w:fill="auto"/>
          </w:tcPr>
          <w:p w14:paraId="7D30FD13" w14:textId="5113EE79" w:rsidR="008D1EDE" w:rsidRPr="005647EB" w:rsidRDefault="008D1EDE" w:rsidP="002570E4">
            <w:pPr>
              <w:pStyle w:val="TAL"/>
              <w:keepNext w:val="0"/>
              <w:keepLines w:val="0"/>
            </w:pPr>
            <w:r w:rsidRPr="005647EB">
              <w:t>Test</w:t>
            </w:r>
            <w:r w:rsidR="002570E4" w:rsidRPr="005647EB">
              <w:t xml:space="preserve"> </w:t>
            </w:r>
            <w:r w:rsidRPr="005647EB">
              <w:t>2</w:t>
            </w:r>
          </w:p>
        </w:tc>
      </w:tr>
      <w:tr w:rsidR="008D1EDE" w:rsidRPr="005647EB" w14:paraId="20E74A23" w14:textId="77777777" w:rsidTr="002570E4">
        <w:trPr>
          <w:jc w:val="center"/>
        </w:trPr>
        <w:tc>
          <w:tcPr>
            <w:tcW w:w="4535" w:type="dxa"/>
            <w:gridSpan w:val="2"/>
            <w:shd w:val="clear" w:color="auto" w:fill="auto"/>
          </w:tcPr>
          <w:p w14:paraId="028D800A" w14:textId="20D9AD2B" w:rsidR="008D1EDE" w:rsidRPr="005647EB" w:rsidRDefault="002570E4" w:rsidP="002570E4">
            <w:pPr>
              <w:pStyle w:val="TAL"/>
              <w:keepNext w:val="0"/>
              <w:keepLines w:val="0"/>
            </w:pPr>
            <w:r w:rsidRPr="005647EB">
              <w:t xml:space="preserve">      </w:t>
            </w:r>
            <w:r w:rsidR="008D1EDE" w:rsidRPr="005647EB">
              <w:t>}</w:t>
            </w:r>
          </w:p>
        </w:tc>
        <w:tc>
          <w:tcPr>
            <w:tcW w:w="2267" w:type="dxa"/>
            <w:shd w:val="clear" w:color="auto" w:fill="auto"/>
          </w:tcPr>
          <w:p w14:paraId="0975BFED" w14:textId="77777777" w:rsidR="008D1EDE" w:rsidRPr="005647EB" w:rsidRDefault="008D1EDE" w:rsidP="002570E4">
            <w:pPr>
              <w:pStyle w:val="TAL"/>
              <w:keepNext w:val="0"/>
              <w:keepLines w:val="0"/>
            </w:pPr>
          </w:p>
        </w:tc>
        <w:tc>
          <w:tcPr>
            <w:tcW w:w="1700" w:type="dxa"/>
            <w:shd w:val="clear" w:color="auto" w:fill="auto"/>
          </w:tcPr>
          <w:p w14:paraId="055094BC" w14:textId="77777777" w:rsidR="008D1EDE" w:rsidRPr="005647EB" w:rsidRDefault="008D1EDE" w:rsidP="002570E4">
            <w:pPr>
              <w:pStyle w:val="TAL"/>
              <w:keepNext w:val="0"/>
              <w:keepLines w:val="0"/>
            </w:pPr>
          </w:p>
        </w:tc>
        <w:tc>
          <w:tcPr>
            <w:tcW w:w="1245" w:type="dxa"/>
            <w:shd w:val="clear" w:color="auto" w:fill="auto"/>
          </w:tcPr>
          <w:p w14:paraId="7F66AC27" w14:textId="77777777" w:rsidR="008D1EDE" w:rsidRPr="005647EB" w:rsidRDefault="008D1EDE" w:rsidP="002570E4">
            <w:pPr>
              <w:pStyle w:val="TAL"/>
              <w:keepNext w:val="0"/>
              <w:keepLines w:val="0"/>
            </w:pPr>
          </w:p>
        </w:tc>
      </w:tr>
      <w:tr w:rsidR="008D1EDE" w:rsidRPr="005647EB" w14:paraId="50EE5227" w14:textId="77777777" w:rsidTr="002570E4">
        <w:trPr>
          <w:jc w:val="center"/>
        </w:trPr>
        <w:tc>
          <w:tcPr>
            <w:tcW w:w="4535" w:type="dxa"/>
            <w:gridSpan w:val="2"/>
            <w:shd w:val="clear" w:color="auto" w:fill="auto"/>
          </w:tcPr>
          <w:p w14:paraId="6413D7EF" w14:textId="218139B5" w:rsidR="008D1EDE" w:rsidRPr="005647EB" w:rsidRDefault="002570E4" w:rsidP="002570E4">
            <w:pPr>
              <w:pStyle w:val="TAL"/>
              <w:keepNext w:val="0"/>
              <w:keepLines w:val="0"/>
            </w:pPr>
            <w:r w:rsidRPr="005647EB">
              <w:t xml:space="preserve">      </w:t>
            </w:r>
            <w:r w:rsidR="008D1EDE" w:rsidRPr="005647EB">
              <w:t>shortDRX</w:t>
            </w:r>
            <w:r w:rsidRPr="005647EB">
              <w:t xml:space="preserve"> </w:t>
            </w:r>
          </w:p>
        </w:tc>
        <w:tc>
          <w:tcPr>
            <w:tcW w:w="2267" w:type="dxa"/>
            <w:shd w:val="clear" w:color="auto" w:fill="auto"/>
          </w:tcPr>
          <w:p w14:paraId="684FE701" w14:textId="20E274A8"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5C5E02E1" w14:textId="77777777" w:rsidR="008D1EDE" w:rsidRPr="005647EB" w:rsidRDefault="008D1EDE" w:rsidP="002570E4">
            <w:pPr>
              <w:pStyle w:val="TAL"/>
              <w:keepNext w:val="0"/>
              <w:keepLines w:val="0"/>
            </w:pPr>
          </w:p>
        </w:tc>
        <w:tc>
          <w:tcPr>
            <w:tcW w:w="1245" w:type="dxa"/>
            <w:shd w:val="clear" w:color="auto" w:fill="auto"/>
          </w:tcPr>
          <w:p w14:paraId="1DA152B3" w14:textId="77777777" w:rsidR="008D1EDE" w:rsidRPr="005647EB" w:rsidRDefault="008D1EDE" w:rsidP="002570E4">
            <w:pPr>
              <w:pStyle w:val="TAL"/>
              <w:keepNext w:val="0"/>
              <w:keepLines w:val="0"/>
            </w:pPr>
          </w:p>
        </w:tc>
      </w:tr>
      <w:tr w:rsidR="008D1EDE" w:rsidRPr="005647EB" w14:paraId="7E92F85E" w14:textId="77777777" w:rsidTr="002570E4">
        <w:trPr>
          <w:jc w:val="center"/>
        </w:trPr>
        <w:tc>
          <w:tcPr>
            <w:tcW w:w="4535" w:type="dxa"/>
            <w:gridSpan w:val="2"/>
            <w:shd w:val="clear" w:color="auto" w:fill="auto"/>
          </w:tcPr>
          <w:p w14:paraId="61D273B0" w14:textId="4D295DF6" w:rsidR="008D1EDE" w:rsidRPr="005647EB" w:rsidRDefault="002570E4" w:rsidP="002570E4">
            <w:pPr>
              <w:pStyle w:val="TAL"/>
              <w:keepNext w:val="0"/>
              <w:keepLines w:val="0"/>
            </w:pPr>
            <w:r w:rsidRPr="005647EB">
              <w:t xml:space="preserve">    </w:t>
            </w:r>
            <w:r w:rsidR="008D1EDE" w:rsidRPr="005647EB">
              <w:t>}</w:t>
            </w:r>
          </w:p>
        </w:tc>
        <w:tc>
          <w:tcPr>
            <w:tcW w:w="2267" w:type="dxa"/>
            <w:shd w:val="clear" w:color="auto" w:fill="auto"/>
          </w:tcPr>
          <w:p w14:paraId="61AD18C0" w14:textId="77777777" w:rsidR="008D1EDE" w:rsidRPr="005647EB" w:rsidRDefault="008D1EDE" w:rsidP="002570E4">
            <w:pPr>
              <w:pStyle w:val="TAL"/>
              <w:keepNext w:val="0"/>
              <w:keepLines w:val="0"/>
            </w:pPr>
          </w:p>
        </w:tc>
        <w:tc>
          <w:tcPr>
            <w:tcW w:w="1700" w:type="dxa"/>
            <w:shd w:val="clear" w:color="auto" w:fill="auto"/>
          </w:tcPr>
          <w:p w14:paraId="489B7A95" w14:textId="77777777" w:rsidR="008D1EDE" w:rsidRPr="005647EB" w:rsidRDefault="008D1EDE" w:rsidP="002570E4">
            <w:pPr>
              <w:pStyle w:val="TAL"/>
              <w:keepNext w:val="0"/>
              <w:keepLines w:val="0"/>
            </w:pPr>
          </w:p>
        </w:tc>
        <w:tc>
          <w:tcPr>
            <w:tcW w:w="1245" w:type="dxa"/>
            <w:shd w:val="clear" w:color="auto" w:fill="auto"/>
          </w:tcPr>
          <w:p w14:paraId="0FBA7123" w14:textId="77777777" w:rsidR="008D1EDE" w:rsidRPr="005647EB" w:rsidRDefault="008D1EDE" w:rsidP="002570E4">
            <w:pPr>
              <w:pStyle w:val="TAL"/>
              <w:keepNext w:val="0"/>
              <w:keepLines w:val="0"/>
            </w:pPr>
          </w:p>
        </w:tc>
      </w:tr>
      <w:tr w:rsidR="008D1EDE" w:rsidRPr="005647EB" w14:paraId="2A1AB916" w14:textId="77777777" w:rsidTr="002570E4">
        <w:trPr>
          <w:jc w:val="center"/>
        </w:trPr>
        <w:tc>
          <w:tcPr>
            <w:tcW w:w="4535" w:type="dxa"/>
            <w:gridSpan w:val="2"/>
            <w:shd w:val="clear" w:color="auto" w:fill="auto"/>
          </w:tcPr>
          <w:p w14:paraId="674F383D" w14:textId="44EDE169" w:rsidR="008D1EDE" w:rsidRPr="005647EB" w:rsidRDefault="002570E4" w:rsidP="002570E4">
            <w:pPr>
              <w:pStyle w:val="TAL"/>
              <w:keepNext w:val="0"/>
              <w:keepLines w:val="0"/>
            </w:pPr>
            <w:r w:rsidRPr="005647EB">
              <w:t xml:space="preserve">  </w:t>
            </w:r>
            <w:r w:rsidR="008D1EDE" w:rsidRPr="005647EB">
              <w:t>}</w:t>
            </w:r>
          </w:p>
        </w:tc>
        <w:tc>
          <w:tcPr>
            <w:tcW w:w="2267" w:type="dxa"/>
            <w:shd w:val="clear" w:color="auto" w:fill="auto"/>
          </w:tcPr>
          <w:p w14:paraId="652D735E" w14:textId="77777777" w:rsidR="008D1EDE" w:rsidRPr="005647EB" w:rsidRDefault="008D1EDE" w:rsidP="002570E4">
            <w:pPr>
              <w:pStyle w:val="TAL"/>
              <w:keepNext w:val="0"/>
              <w:keepLines w:val="0"/>
            </w:pPr>
          </w:p>
        </w:tc>
        <w:tc>
          <w:tcPr>
            <w:tcW w:w="1700" w:type="dxa"/>
            <w:shd w:val="clear" w:color="auto" w:fill="auto"/>
          </w:tcPr>
          <w:p w14:paraId="1BAFDCFB" w14:textId="77777777" w:rsidR="008D1EDE" w:rsidRPr="005647EB" w:rsidRDefault="008D1EDE" w:rsidP="002570E4">
            <w:pPr>
              <w:pStyle w:val="TAL"/>
              <w:keepNext w:val="0"/>
              <w:keepLines w:val="0"/>
            </w:pPr>
          </w:p>
        </w:tc>
        <w:tc>
          <w:tcPr>
            <w:tcW w:w="1245" w:type="dxa"/>
            <w:shd w:val="clear" w:color="auto" w:fill="auto"/>
          </w:tcPr>
          <w:p w14:paraId="44BD3804" w14:textId="77777777" w:rsidR="008D1EDE" w:rsidRPr="005647EB" w:rsidRDefault="008D1EDE" w:rsidP="002570E4">
            <w:pPr>
              <w:pStyle w:val="TAL"/>
              <w:keepNext w:val="0"/>
              <w:keepLines w:val="0"/>
            </w:pPr>
          </w:p>
        </w:tc>
      </w:tr>
      <w:tr w:rsidR="008D1EDE" w:rsidRPr="005647EB" w14:paraId="045DBB2D" w14:textId="77777777" w:rsidTr="002570E4">
        <w:trPr>
          <w:jc w:val="center"/>
        </w:trPr>
        <w:tc>
          <w:tcPr>
            <w:tcW w:w="4535" w:type="dxa"/>
            <w:gridSpan w:val="2"/>
            <w:shd w:val="clear" w:color="auto" w:fill="auto"/>
          </w:tcPr>
          <w:p w14:paraId="5E3B4D58" w14:textId="3F677AC8" w:rsidR="008D1EDE" w:rsidRPr="005647EB" w:rsidRDefault="002570E4" w:rsidP="002570E4">
            <w:pPr>
              <w:pStyle w:val="TAL"/>
              <w:keepNext w:val="0"/>
              <w:keepLines w:val="0"/>
            </w:pPr>
            <w:r w:rsidRPr="005647EB">
              <w:t xml:space="preserve">  </w:t>
            </w:r>
            <w:r w:rsidR="008D1EDE" w:rsidRPr="005647EB">
              <w:t>timeAlignmentTimerDedicated</w:t>
            </w:r>
          </w:p>
        </w:tc>
        <w:tc>
          <w:tcPr>
            <w:tcW w:w="2267" w:type="dxa"/>
            <w:shd w:val="clear" w:color="auto" w:fill="auto"/>
          </w:tcPr>
          <w:p w14:paraId="24130655" w14:textId="77777777" w:rsidR="008D1EDE" w:rsidRPr="005647EB" w:rsidRDefault="008D1EDE" w:rsidP="002570E4">
            <w:pPr>
              <w:pStyle w:val="TAL"/>
              <w:keepNext w:val="0"/>
              <w:keepLines w:val="0"/>
            </w:pPr>
            <w:r w:rsidRPr="005647EB">
              <w:t>sf500</w:t>
            </w:r>
          </w:p>
        </w:tc>
        <w:tc>
          <w:tcPr>
            <w:tcW w:w="1700" w:type="dxa"/>
            <w:shd w:val="clear" w:color="auto" w:fill="auto"/>
          </w:tcPr>
          <w:p w14:paraId="08E6AACC" w14:textId="77777777" w:rsidR="008D1EDE" w:rsidRPr="005647EB" w:rsidRDefault="008D1EDE" w:rsidP="002570E4">
            <w:pPr>
              <w:pStyle w:val="TAL"/>
              <w:keepNext w:val="0"/>
              <w:keepLines w:val="0"/>
            </w:pPr>
          </w:p>
        </w:tc>
        <w:tc>
          <w:tcPr>
            <w:tcW w:w="1245" w:type="dxa"/>
            <w:shd w:val="clear" w:color="auto" w:fill="auto"/>
          </w:tcPr>
          <w:p w14:paraId="14330544" w14:textId="77777777" w:rsidR="008D1EDE" w:rsidRPr="005647EB" w:rsidRDefault="008D1EDE" w:rsidP="002570E4">
            <w:pPr>
              <w:pStyle w:val="TAL"/>
              <w:keepNext w:val="0"/>
              <w:keepLines w:val="0"/>
            </w:pPr>
          </w:p>
        </w:tc>
      </w:tr>
      <w:tr w:rsidR="008D1EDE" w:rsidRPr="005647EB" w14:paraId="2C63611B" w14:textId="77777777" w:rsidTr="002570E4">
        <w:trPr>
          <w:jc w:val="center"/>
        </w:trPr>
        <w:tc>
          <w:tcPr>
            <w:tcW w:w="4535" w:type="dxa"/>
            <w:gridSpan w:val="2"/>
            <w:shd w:val="clear" w:color="auto" w:fill="auto"/>
          </w:tcPr>
          <w:p w14:paraId="1AE26D0A" w14:textId="77777777" w:rsidR="008D1EDE" w:rsidRPr="005647EB" w:rsidRDefault="008D1EDE" w:rsidP="002570E4">
            <w:pPr>
              <w:pStyle w:val="TAL"/>
              <w:keepNext w:val="0"/>
              <w:keepLines w:val="0"/>
            </w:pPr>
            <w:r w:rsidRPr="005647EB">
              <w:t>}</w:t>
            </w:r>
          </w:p>
        </w:tc>
        <w:tc>
          <w:tcPr>
            <w:tcW w:w="2267" w:type="dxa"/>
            <w:shd w:val="clear" w:color="auto" w:fill="auto"/>
          </w:tcPr>
          <w:p w14:paraId="7B7DDB3E" w14:textId="77777777" w:rsidR="008D1EDE" w:rsidRPr="005647EB" w:rsidRDefault="008D1EDE" w:rsidP="002570E4">
            <w:pPr>
              <w:pStyle w:val="TAL"/>
              <w:keepNext w:val="0"/>
              <w:keepLines w:val="0"/>
            </w:pPr>
          </w:p>
        </w:tc>
        <w:tc>
          <w:tcPr>
            <w:tcW w:w="1700" w:type="dxa"/>
            <w:shd w:val="clear" w:color="auto" w:fill="auto"/>
          </w:tcPr>
          <w:p w14:paraId="2650C5B9" w14:textId="77777777" w:rsidR="008D1EDE" w:rsidRPr="005647EB" w:rsidRDefault="008D1EDE" w:rsidP="002570E4">
            <w:pPr>
              <w:pStyle w:val="TAL"/>
              <w:keepNext w:val="0"/>
              <w:keepLines w:val="0"/>
            </w:pPr>
          </w:p>
        </w:tc>
        <w:tc>
          <w:tcPr>
            <w:tcW w:w="1245" w:type="dxa"/>
            <w:shd w:val="clear" w:color="auto" w:fill="auto"/>
          </w:tcPr>
          <w:p w14:paraId="03BE08C7" w14:textId="77777777" w:rsidR="008D1EDE" w:rsidRPr="005647EB" w:rsidRDefault="008D1EDE" w:rsidP="002570E4">
            <w:pPr>
              <w:pStyle w:val="TAL"/>
              <w:keepNext w:val="0"/>
              <w:keepLines w:val="0"/>
            </w:pPr>
          </w:p>
        </w:tc>
      </w:tr>
    </w:tbl>
    <w:p w14:paraId="7B912617" w14:textId="77777777" w:rsidR="008D1EDE" w:rsidRPr="005647EB" w:rsidRDefault="008D1EDE" w:rsidP="002570E4">
      <w:pPr>
        <w:rPr>
          <w:lang w:eastAsia="zh-TW"/>
        </w:rPr>
      </w:pPr>
    </w:p>
    <w:p w14:paraId="0A6F4608" w14:textId="77777777" w:rsidR="008D1EDE" w:rsidRPr="005647EB" w:rsidRDefault="008D1EDE" w:rsidP="002570E4">
      <w:pPr>
        <w:pStyle w:val="TH"/>
        <w:keepNext w:val="0"/>
        <w:keepLines w:val="0"/>
      </w:pPr>
      <w:r w:rsidRPr="005647EB">
        <w:lastRenderedPageBreak/>
        <w:t xml:space="preserve">Table 8.3.18.4.3-7: SchedulingRequest-Config: Additional </w:t>
      </w:r>
      <w:r w:rsidRPr="005647EB">
        <w:rPr>
          <w:rFonts w:cs="v4.2.0"/>
          <w:snapToGrid w:val="0"/>
          <w:lang w:eastAsia="zh-TW"/>
        </w:rPr>
        <w:t xml:space="preserve">E-UTRAN FDD-FDD inter-frequency event triggered under fading propagation conditions for CE UE in CEModeB in drx </w:t>
      </w:r>
      <w:r w:rsidRPr="005647EB">
        <w:rPr>
          <w:lang w:eastAsia="zh-CN"/>
        </w:rPr>
        <w:t>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8D1EDE" w:rsidRPr="005647EB" w14:paraId="119D022C" w14:textId="77777777" w:rsidTr="002570E4">
        <w:trPr>
          <w:gridBefore w:val="1"/>
          <w:wBefore w:w="9" w:type="dxa"/>
          <w:jc w:val="center"/>
        </w:trPr>
        <w:tc>
          <w:tcPr>
            <w:tcW w:w="9781" w:type="dxa"/>
            <w:gridSpan w:val="5"/>
          </w:tcPr>
          <w:p w14:paraId="69DE562E" w14:textId="09C0D30D"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p>
        </w:tc>
      </w:tr>
      <w:tr w:rsidR="008D1EDE" w:rsidRPr="005647EB" w14:paraId="1FF4E986" w14:textId="77777777" w:rsidTr="002570E4">
        <w:trPr>
          <w:gridAfter w:val="1"/>
          <w:wAfter w:w="9" w:type="dxa"/>
          <w:jc w:val="center"/>
        </w:trPr>
        <w:tc>
          <w:tcPr>
            <w:tcW w:w="4537" w:type="dxa"/>
            <w:gridSpan w:val="2"/>
          </w:tcPr>
          <w:p w14:paraId="4F691532" w14:textId="4D9D2D40"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8" w:type="dxa"/>
          </w:tcPr>
          <w:p w14:paraId="0D5EF662" w14:textId="77777777" w:rsidR="008D1EDE" w:rsidRPr="005647EB" w:rsidRDefault="008D1EDE" w:rsidP="002570E4">
            <w:pPr>
              <w:pStyle w:val="TAH"/>
              <w:keepNext w:val="0"/>
              <w:keepLines w:val="0"/>
            </w:pPr>
            <w:r w:rsidRPr="005647EB">
              <w:t>Value/remark</w:t>
            </w:r>
          </w:p>
        </w:tc>
        <w:tc>
          <w:tcPr>
            <w:tcW w:w="1701" w:type="dxa"/>
          </w:tcPr>
          <w:p w14:paraId="0F1ED191" w14:textId="77777777" w:rsidR="008D1EDE" w:rsidRPr="005647EB" w:rsidRDefault="008D1EDE" w:rsidP="002570E4">
            <w:pPr>
              <w:pStyle w:val="TAH"/>
              <w:keepNext w:val="0"/>
              <w:keepLines w:val="0"/>
            </w:pPr>
            <w:r w:rsidRPr="005647EB">
              <w:t>Comment</w:t>
            </w:r>
          </w:p>
        </w:tc>
        <w:tc>
          <w:tcPr>
            <w:tcW w:w="1275" w:type="dxa"/>
          </w:tcPr>
          <w:p w14:paraId="2C5A517D" w14:textId="77777777" w:rsidR="008D1EDE" w:rsidRPr="005647EB" w:rsidRDefault="008D1EDE" w:rsidP="002570E4">
            <w:pPr>
              <w:pStyle w:val="TAH"/>
              <w:keepNext w:val="0"/>
              <w:keepLines w:val="0"/>
            </w:pPr>
            <w:r w:rsidRPr="005647EB">
              <w:t>Condition</w:t>
            </w:r>
          </w:p>
        </w:tc>
      </w:tr>
      <w:tr w:rsidR="008D1EDE" w:rsidRPr="005647EB" w14:paraId="5483CB3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1AF8D9A" w14:textId="33D1FE4E" w:rsidR="008D1EDE" w:rsidRPr="005647EB" w:rsidRDefault="008D1ED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16D81135"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A18E3EF"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7ED452E" w14:textId="77777777" w:rsidR="008D1EDE" w:rsidRPr="005647EB" w:rsidRDefault="008D1EDE" w:rsidP="002570E4">
            <w:pPr>
              <w:pStyle w:val="TAL"/>
              <w:keepNext w:val="0"/>
              <w:keepLines w:val="0"/>
            </w:pPr>
          </w:p>
        </w:tc>
      </w:tr>
      <w:tr w:rsidR="008D1EDE" w:rsidRPr="005647EB" w14:paraId="5F797DF7"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176D65" w14:textId="62783D54" w:rsidR="008D1EDE" w:rsidRPr="005647EB" w:rsidRDefault="002570E4" w:rsidP="002570E4">
            <w:pPr>
              <w:pStyle w:val="TAL"/>
              <w:keepNext w:val="0"/>
              <w:keepLines w:val="0"/>
            </w:pPr>
            <w:r w:rsidRPr="005647EB">
              <w:t xml:space="preserve">  </w:t>
            </w:r>
            <w:r w:rsidR="008D1EDE" w:rsidRPr="005647EB">
              <w:t>setup</w:t>
            </w:r>
            <w:r w:rsidRPr="005647EB">
              <w:t xml:space="preserve"> </w:t>
            </w:r>
            <w:r w:rsidR="008D1EDE" w:rsidRPr="005647EB">
              <w:t>SEQUENCE</w:t>
            </w:r>
            <w:r w:rsidRPr="005647EB">
              <w:t xml:space="preserve"> </w:t>
            </w:r>
            <w:r w:rsidR="008D1EDE" w:rsidRPr="005647EB">
              <w:t>{</w:t>
            </w:r>
          </w:p>
        </w:tc>
        <w:tc>
          <w:tcPr>
            <w:tcW w:w="2268" w:type="dxa"/>
            <w:tcBorders>
              <w:top w:val="single" w:sz="4" w:space="0" w:color="auto"/>
              <w:left w:val="single" w:sz="4" w:space="0" w:color="auto"/>
              <w:bottom w:val="single" w:sz="4" w:space="0" w:color="auto"/>
              <w:right w:val="single" w:sz="4" w:space="0" w:color="auto"/>
            </w:tcBorders>
          </w:tcPr>
          <w:p w14:paraId="20CC9DED"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4D34597"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821B069" w14:textId="77777777" w:rsidR="008D1EDE" w:rsidRPr="005647EB" w:rsidRDefault="008D1EDE" w:rsidP="002570E4">
            <w:pPr>
              <w:pStyle w:val="TAL"/>
              <w:keepNext w:val="0"/>
              <w:keepLines w:val="0"/>
            </w:pPr>
          </w:p>
        </w:tc>
      </w:tr>
      <w:tr w:rsidR="008D1EDE" w:rsidRPr="005647EB" w14:paraId="49CC1850" w14:textId="77777777" w:rsidTr="002570E4">
        <w:trPr>
          <w:gridAfter w:val="1"/>
          <w:wAfter w:w="9" w:type="dxa"/>
          <w:jc w:val="center"/>
        </w:trPr>
        <w:tc>
          <w:tcPr>
            <w:tcW w:w="4537" w:type="dxa"/>
            <w:gridSpan w:val="2"/>
            <w:tcBorders>
              <w:top w:val="single" w:sz="4" w:space="0" w:color="auto"/>
              <w:left w:val="single" w:sz="4" w:space="0" w:color="auto"/>
              <w:right w:val="single" w:sz="4" w:space="0" w:color="auto"/>
            </w:tcBorders>
          </w:tcPr>
          <w:p w14:paraId="52E2540E" w14:textId="1FA7301C" w:rsidR="008D1EDE" w:rsidRPr="005647EB" w:rsidRDefault="002570E4" w:rsidP="002570E4">
            <w:pPr>
              <w:pStyle w:val="TAL"/>
              <w:keepNext w:val="0"/>
              <w:keepLines w:val="0"/>
            </w:pPr>
            <w:r w:rsidRPr="005647EB">
              <w:t xml:space="preserve">    </w:t>
            </w:r>
            <w:r w:rsidR="008D1ED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4FBF896E" w14:textId="77777777" w:rsidR="008D1EDE" w:rsidRPr="005647EB" w:rsidRDefault="008D1EDE"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020833D5"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FB910F4" w14:textId="77777777" w:rsidR="008D1EDE" w:rsidRPr="005647EB" w:rsidRDefault="008D1EDE" w:rsidP="002570E4">
            <w:pPr>
              <w:pStyle w:val="TAL"/>
              <w:keepNext w:val="0"/>
              <w:keepLines w:val="0"/>
            </w:pPr>
          </w:p>
        </w:tc>
      </w:tr>
      <w:tr w:rsidR="008D1EDE" w:rsidRPr="005647EB" w14:paraId="21B585D3"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5CDA455" w14:textId="3FDAC7EB" w:rsidR="008D1EDE" w:rsidRPr="005647EB" w:rsidRDefault="002570E4" w:rsidP="002570E4">
            <w:pPr>
              <w:pStyle w:val="TAL"/>
              <w:keepNext w:val="0"/>
              <w:keepLines w:val="0"/>
            </w:pPr>
            <w:r w:rsidRPr="005647EB">
              <w:t xml:space="preserve">  </w:t>
            </w:r>
            <w:r w:rsidR="008D1EDE" w:rsidRPr="005647EB">
              <w:t>}</w:t>
            </w:r>
          </w:p>
        </w:tc>
        <w:tc>
          <w:tcPr>
            <w:tcW w:w="2268" w:type="dxa"/>
            <w:tcBorders>
              <w:top w:val="single" w:sz="4" w:space="0" w:color="auto"/>
              <w:left w:val="single" w:sz="4" w:space="0" w:color="auto"/>
              <w:bottom w:val="single" w:sz="4" w:space="0" w:color="auto"/>
              <w:right w:val="single" w:sz="4" w:space="0" w:color="auto"/>
            </w:tcBorders>
          </w:tcPr>
          <w:p w14:paraId="2D26209B"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ABD97FA"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67C181A" w14:textId="77777777" w:rsidR="008D1EDE" w:rsidRPr="005647EB" w:rsidRDefault="008D1EDE" w:rsidP="002570E4">
            <w:pPr>
              <w:pStyle w:val="TAL"/>
              <w:keepNext w:val="0"/>
              <w:keepLines w:val="0"/>
            </w:pPr>
          </w:p>
        </w:tc>
      </w:tr>
      <w:tr w:rsidR="008D1EDE" w:rsidRPr="005647EB" w14:paraId="5011B37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BDBA41A" w14:textId="77777777" w:rsidR="008D1EDE" w:rsidRPr="005647EB" w:rsidRDefault="008D1ED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443358FB"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0E95F5E"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3FC45E2" w14:textId="77777777" w:rsidR="008D1EDE" w:rsidRPr="005647EB" w:rsidRDefault="008D1EDE" w:rsidP="002570E4">
            <w:pPr>
              <w:pStyle w:val="TAL"/>
              <w:keepNext w:val="0"/>
              <w:keepLines w:val="0"/>
            </w:pPr>
          </w:p>
        </w:tc>
      </w:tr>
    </w:tbl>
    <w:p w14:paraId="3396A4CA" w14:textId="77777777" w:rsidR="00E72FFE" w:rsidRPr="005647EB" w:rsidRDefault="00E72FFE" w:rsidP="00E72FFE">
      <w:pPr>
        <w:rPr>
          <w:lang w:eastAsia="zh-TW"/>
        </w:rPr>
      </w:pPr>
    </w:p>
    <w:p w14:paraId="521DA7D7" w14:textId="6BD05D42" w:rsidR="008057B3" w:rsidRPr="005647EB" w:rsidRDefault="008057B3" w:rsidP="002570E4">
      <w:pPr>
        <w:pStyle w:val="Heading4"/>
        <w:keepNext w:val="0"/>
        <w:keepLines w:val="0"/>
        <w:rPr>
          <w:lang w:eastAsia="zh-TW"/>
        </w:rPr>
      </w:pPr>
      <w:r w:rsidRPr="005647EB">
        <w:rPr>
          <w:lang w:eastAsia="zh-TW"/>
        </w:rPr>
        <w:t>8.3.18.5</w:t>
      </w:r>
      <w:r w:rsidRPr="005647EB">
        <w:rPr>
          <w:lang w:eastAsia="zh-TW"/>
        </w:rPr>
        <w:tab/>
        <w:t>Test requirement</w:t>
      </w:r>
    </w:p>
    <w:p w14:paraId="56BCC4A9" w14:textId="77777777" w:rsidR="008057B3" w:rsidRPr="005647EB" w:rsidRDefault="008057B3" w:rsidP="002570E4">
      <w:pPr>
        <w:rPr>
          <w:rFonts w:eastAsia="PMingLiU"/>
          <w:lang w:eastAsia="zh-TW"/>
        </w:rPr>
      </w:pPr>
      <w:r w:rsidRPr="005647EB">
        <w:t>Tables 8.3.18.5-1, 8.3.18.5-2, 8.3.18.5-3 define the configuration and primary level settings including test tolerances for E-UTRAN FDD-FDD event triggered reporting for serving cell under fading propagation conditions test.</w:t>
      </w:r>
    </w:p>
    <w:p w14:paraId="22D17444" w14:textId="77777777" w:rsidR="008057B3" w:rsidRPr="005647EB" w:rsidRDefault="008057B3" w:rsidP="002570E4">
      <w:pPr>
        <w:pStyle w:val="TH"/>
        <w:keepNext w:val="0"/>
        <w:keepLines w:val="0"/>
      </w:pPr>
      <w:r w:rsidRPr="005647EB">
        <w:t xml:space="preserve">Table 8.3.18.5-1: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8057B3" w:rsidRPr="005647EB" w14:paraId="04D96BCB" w14:textId="77777777" w:rsidTr="002570E4">
        <w:trPr>
          <w:cantSplit/>
          <w:jc w:val="center"/>
        </w:trPr>
        <w:tc>
          <w:tcPr>
            <w:tcW w:w="2093" w:type="dxa"/>
            <w:vMerge w:val="restart"/>
            <w:tcBorders>
              <w:top w:val="single" w:sz="4" w:space="0" w:color="auto"/>
              <w:left w:val="single" w:sz="4" w:space="0" w:color="auto"/>
            </w:tcBorders>
          </w:tcPr>
          <w:p w14:paraId="58662B9E"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62A44136"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Unit</w:t>
            </w:r>
          </w:p>
        </w:tc>
        <w:tc>
          <w:tcPr>
            <w:tcW w:w="2523" w:type="dxa"/>
            <w:gridSpan w:val="2"/>
            <w:tcBorders>
              <w:top w:val="single" w:sz="4" w:space="0" w:color="auto"/>
            </w:tcBorders>
          </w:tcPr>
          <w:p w14:paraId="52669546" w14:textId="3B80BACB"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489" w:type="dxa"/>
            <w:gridSpan w:val="2"/>
            <w:tcBorders>
              <w:top w:val="single" w:sz="4" w:space="0" w:color="auto"/>
              <w:right w:val="single" w:sz="4" w:space="0" w:color="auto"/>
            </w:tcBorders>
          </w:tcPr>
          <w:p w14:paraId="44798468" w14:textId="6E4C5DDA"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8057B3" w:rsidRPr="005647EB" w14:paraId="11B00B12" w14:textId="77777777" w:rsidTr="002570E4">
        <w:trPr>
          <w:cantSplit/>
          <w:jc w:val="center"/>
        </w:trPr>
        <w:tc>
          <w:tcPr>
            <w:tcW w:w="2093" w:type="dxa"/>
            <w:vMerge/>
            <w:tcBorders>
              <w:left w:val="single" w:sz="4" w:space="0" w:color="auto"/>
              <w:bottom w:val="single" w:sz="4" w:space="0" w:color="auto"/>
            </w:tcBorders>
          </w:tcPr>
          <w:p w14:paraId="2408EE57" w14:textId="77777777" w:rsidR="008057B3" w:rsidRPr="005647EB" w:rsidRDefault="008057B3" w:rsidP="002570E4">
            <w:pPr>
              <w:spacing w:after="0"/>
              <w:jc w:val="center"/>
              <w:rPr>
                <w:rFonts w:ascii="Arial" w:hAnsi="Arial" w:cs="Arial"/>
                <w:b/>
                <w:sz w:val="18"/>
              </w:rPr>
            </w:pPr>
          </w:p>
        </w:tc>
        <w:tc>
          <w:tcPr>
            <w:tcW w:w="1276" w:type="dxa"/>
            <w:vMerge/>
            <w:tcBorders>
              <w:bottom w:val="single" w:sz="4" w:space="0" w:color="auto"/>
            </w:tcBorders>
          </w:tcPr>
          <w:p w14:paraId="05AC3DCD" w14:textId="77777777" w:rsidR="008057B3" w:rsidRPr="005647EB" w:rsidRDefault="008057B3" w:rsidP="002570E4">
            <w:pPr>
              <w:spacing w:after="0"/>
              <w:jc w:val="center"/>
              <w:rPr>
                <w:rFonts w:ascii="Arial" w:hAnsi="Arial" w:cs="Arial"/>
                <w:b/>
                <w:sz w:val="18"/>
              </w:rPr>
            </w:pPr>
          </w:p>
        </w:tc>
        <w:tc>
          <w:tcPr>
            <w:tcW w:w="1275" w:type="dxa"/>
            <w:tcBorders>
              <w:bottom w:val="single" w:sz="4" w:space="0" w:color="auto"/>
            </w:tcBorders>
          </w:tcPr>
          <w:p w14:paraId="3BCB8BCF"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248" w:type="dxa"/>
            <w:tcBorders>
              <w:bottom w:val="single" w:sz="4" w:space="0" w:color="auto"/>
            </w:tcBorders>
          </w:tcPr>
          <w:p w14:paraId="0ABF4FBB"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c>
          <w:tcPr>
            <w:tcW w:w="1137" w:type="dxa"/>
            <w:tcBorders>
              <w:bottom w:val="single" w:sz="4" w:space="0" w:color="auto"/>
            </w:tcBorders>
          </w:tcPr>
          <w:p w14:paraId="68627001"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236FC39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r>
      <w:tr w:rsidR="008057B3" w:rsidRPr="005647EB" w14:paraId="61E7E554" w14:textId="77777777" w:rsidTr="002570E4">
        <w:trPr>
          <w:cantSplit/>
          <w:jc w:val="center"/>
        </w:trPr>
        <w:tc>
          <w:tcPr>
            <w:tcW w:w="2093" w:type="dxa"/>
            <w:tcBorders>
              <w:left w:val="single" w:sz="4" w:space="0" w:color="auto"/>
              <w:bottom w:val="single" w:sz="4" w:space="0" w:color="auto"/>
            </w:tcBorders>
          </w:tcPr>
          <w:p w14:paraId="29A56B63" w14:textId="54559CFA" w:rsidR="008057B3" w:rsidRPr="005647EB" w:rsidRDefault="008057B3" w:rsidP="002570E4">
            <w:pPr>
              <w:spacing w:after="0"/>
              <w:rPr>
                <w:rFonts w:ascii="Arial" w:hAnsi="Arial" w:cs="Arial"/>
                <w:bCs/>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4A157122" w14:textId="77777777" w:rsidR="008057B3" w:rsidRPr="005647EB" w:rsidRDefault="008057B3" w:rsidP="002570E4">
            <w:pPr>
              <w:spacing w:after="0"/>
              <w:jc w:val="center"/>
              <w:rPr>
                <w:rFonts w:ascii="Arial" w:hAnsi="Arial" w:cs="Arial"/>
                <w:sz w:val="18"/>
              </w:rPr>
            </w:pPr>
          </w:p>
        </w:tc>
        <w:tc>
          <w:tcPr>
            <w:tcW w:w="2523" w:type="dxa"/>
            <w:gridSpan w:val="2"/>
          </w:tcPr>
          <w:p w14:paraId="33A1F9B9"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1</w:t>
            </w:r>
          </w:p>
        </w:tc>
        <w:tc>
          <w:tcPr>
            <w:tcW w:w="2489" w:type="dxa"/>
            <w:gridSpan w:val="2"/>
            <w:tcBorders>
              <w:bottom w:val="single" w:sz="4" w:space="0" w:color="auto"/>
            </w:tcBorders>
          </w:tcPr>
          <w:p w14:paraId="67F5F5E9"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2</w:t>
            </w:r>
          </w:p>
        </w:tc>
      </w:tr>
      <w:tr w:rsidR="008057B3" w:rsidRPr="005647EB" w14:paraId="1EEAB8E6" w14:textId="77777777" w:rsidTr="002570E4">
        <w:trPr>
          <w:cantSplit/>
          <w:jc w:val="center"/>
        </w:trPr>
        <w:tc>
          <w:tcPr>
            <w:tcW w:w="2093" w:type="dxa"/>
            <w:tcBorders>
              <w:left w:val="single" w:sz="4" w:space="0" w:color="auto"/>
              <w:bottom w:val="single" w:sz="4" w:space="0" w:color="auto"/>
            </w:tcBorders>
          </w:tcPr>
          <w:p w14:paraId="1855A0C2" w14:textId="77777777" w:rsidR="008057B3" w:rsidRPr="005647EB" w:rsidRDefault="008057B3" w:rsidP="002570E4">
            <w:pPr>
              <w:spacing w:after="0"/>
              <w:rPr>
                <w:rFonts w:ascii="Arial" w:hAnsi="Arial" w:cs="Arial"/>
                <w:bCs/>
                <w:sz w:val="18"/>
              </w:rPr>
            </w:pPr>
            <w:r w:rsidRPr="005647EB">
              <w:rPr>
                <w:rFonts w:ascii="Arial" w:hAnsi="Arial" w:cs="Arial"/>
                <w:bCs/>
                <w:sz w:val="18"/>
              </w:rPr>
              <w:t>BW</w:t>
            </w:r>
            <w:r w:rsidRPr="005647EB">
              <w:rPr>
                <w:rFonts w:ascii="Arial" w:hAnsi="Arial" w:cs="Arial"/>
                <w:sz w:val="18"/>
                <w:vertAlign w:val="subscript"/>
              </w:rPr>
              <w:t>channel</w:t>
            </w:r>
          </w:p>
        </w:tc>
        <w:tc>
          <w:tcPr>
            <w:tcW w:w="1276" w:type="dxa"/>
            <w:tcBorders>
              <w:bottom w:val="single" w:sz="4" w:space="0" w:color="auto"/>
            </w:tcBorders>
          </w:tcPr>
          <w:p w14:paraId="2804F2C4" w14:textId="77777777" w:rsidR="008057B3" w:rsidRPr="005647EB" w:rsidRDefault="008057B3" w:rsidP="002570E4">
            <w:pPr>
              <w:spacing w:after="0"/>
              <w:jc w:val="center"/>
              <w:rPr>
                <w:rFonts w:ascii="Arial" w:hAnsi="Arial" w:cs="Arial"/>
                <w:sz w:val="18"/>
              </w:rPr>
            </w:pPr>
            <w:r w:rsidRPr="005647EB">
              <w:rPr>
                <w:rFonts w:ascii="Arial" w:hAnsi="Arial" w:cs="Arial"/>
                <w:sz w:val="18"/>
              </w:rPr>
              <w:t>MHz</w:t>
            </w:r>
          </w:p>
        </w:tc>
        <w:tc>
          <w:tcPr>
            <w:tcW w:w="2523" w:type="dxa"/>
            <w:gridSpan w:val="2"/>
          </w:tcPr>
          <w:p w14:paraId="60E21D32" w14:textId="10C5BB08"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5D86F8C1" w14:textId="2BB55905"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1E01EC0B" w14:textId="3029A3D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4AC91300" w14:textId="51753AFD"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08FD2817" w14:textId="77777777" w:rsidTr="002570E4">
        <w:trPr>
          <w:cantSplit/>
          <w:jc w:val="center"/>
        </w:trPr>
        <w:tc>
          <w:tcPr>
            <w:tcW w:w="2093" w:type="dxa"/>
            <w:tcBorders>
              <w:left w:val="single" w:sz="4" w:space="0" w:color="auto"/>
              <w:bottom w:val="single" w:sz="4" w:space="0" w:color="auto"/>
            </w:tcBorders>
          </w:tcPr>
          <w:p w14:paraId="2DC4177D" w14:textId="4AD68A87" w:rsidR="008057B3" w:rsidRPr="005647EB" w:rsidRDefault="008057B3"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56C5D845" w14:textId="0EDFCED1"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7F06C24D" w14:textId="77777777" w:rsidR="008057B3" w:rsidRPr="005647EB" w:rsidRDefault="008057B3" w:rsidP="002570E4">
            <w:pPr>
              <w:spacing w:after="0"/>
              <w:jc w:val="center"/>
              <w:rPr>
                <w:rFonts w:ascii="Arial" w:hAnsi="Arial" w:cs="Arial"/>
                <w:sz w:val="18"/>
              </w:rPr>
            </w:pPr>
          </w:p>
        </w:tc>
        <w:tc>
          <w:tcPr>
            <w:tcW w:w="2523" w:type="dxa"/>
            <w:gridSpan w:val="2"/>
          </w:tcPr>
          <w:p w14:paraId="4159121D" w14:textId="4201691C"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w:t>
            </w:r>
            <w:r w:rsidRPr="005647EB">
              <w:rPr>
                <w:rFonts w:ascii="Arial" w:hAnsi="Arial" w:cs="Arial"/>
                <w:sz w:val="18"/>
              </w:rPr>
              <w:t>3</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1118AC0B" w14:textId="7B3BCDA2"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R.31</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7A8CDCBD"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r>
      <w:tr w:rsidR="008057B3" w:rsidRPr="005647EB" w14:paraId="512F6DC7" w14:textId="77777777" w:rsidTr="002570E4">
        <w:trPr>
          <w:cantSplit/>
          <w:jc w:val="center"/>
        </w:trPr>
        <w:tc>
          <w:tcPr>
            <w:tcW w:w="2093" w:type="dxa"/>
            <w:tcBorders>
              <w:left w:val="single" w:sz="4" w:space="0" w:color="auto"/>
              <w:bottom w:val="single" w:sz="4" w:space="0" w:color="auto"/>
            </w:tcBorders>
          </w:tcPr>
          <w:p w14:paraId="72F79D58" w14:textId="5B87A9CC" w:rsidR="008057B3" w:rsidRPr="005647EB" w:rsidRDefault="008057B3"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205C3281" w14:textId="6B5EB84B"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0C0A4A52" w14:textId="77777777" w:rsidR="008057B3" w:rsidRPr="005647EB" w:rsidRDefault="008057B3" w:rsidP="002570E4">
            <w:pPr>
              <w:spacing w:after="0"/>
              <w:jc w:val="center"/>
              <w:rPr>
                <w:rFonts w:ascii="Arial" w:hAnsi="Arial" w:cs="Arial"/>
                <w:sz w:val="18"/>
              </w:rPr>
            </w:pPr>
          </w:p>
        </w:tc>
        <w:tc>
          <w:tcPr>
            <w:tcW w:w="2523" w:type="dxa"/>
            <w:gridSpan w:val="2"/>
          </w:tcPr>
          <w:p w14:paraId="01D1DBE6" w14:textId="1E204A6D"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6AEDAB31" w14:textId="3F239966"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R.27</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3ACD7030" w14:textId="380AD97D"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7655B5E1" w14:textId="511D00F0"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R.27</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00B152F2" w14:textId="77777777" w:rsidTr="002570E4">
        <w:trPr>
          <w:cantSplit/>
          <w:jc w:val="center"/>
        </w:trPr>
        <w:tc>
          <w:tcPr>
            <w:tcW w:w="2093" w:type="dxa"/>
            <w:tcBorders>
              <w:left w:val="single" w:sz="4" w:space="0" w:color="auto"/>
              <w:bottom w:val="single" w:sz="4" w:space="0" w:color="auto"/>
            </w:tcBorders>
          </w:tcPr>
          <w:p w14:paraId="23933AA5" w14:textId="4BDB55AD" w:rsidR="008057B3" w:rsidRPr="005647EB" w:rsidRDefault="008057B3"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r w:rsidR="002570E4" w:rsidRPr="005647EB">
              <w:rPr>
                <w:rFonts w:ascii="Arial" w:hAnsi="Arial" w:cs="Arial"/>
                <w:bCs/>
                <w:sz w:val="18"/>
              </w:rPr>
              <w:t xml:space="preserve"> </w:t>
            </w:r>
          </w:p>
        </w:tc>
        <w:tc>
          <w:tcPr>
            <w:tcW w:w="1276" w:type="dxa"/>
            <w:tcBorders>
              <w:bottom w:val="single" w:sz="4" w:space="0" w:color="auto"/>
            </w:tcBorders>
          </w:tcPr>
          <w:p w14:paraId="623D8D21" w14:textId="77777777" w:rsidR="008057B3" w:rsidRPr="005647EB" w:rsidRDefault="008057B3" w:rsidP="002570E4">
            <w:pPr>
              <w:spacing w:after="0"/>
              <w:jc w:val="center"/>
              <w:rPr>
                <w:rFonts w:ascii="Arial" w:hAnsi="Arial" w:cs="Arial"/>
                <w:sz w:val="18"/>
              </w:rPr>
            </w:pPr>
          </w:p>
        </w:tc>
        <w:tc>
          <w:tcPr>
            <w:tcW w:w="2523" w:type="dxa"/>
            <w:gridSpan w:val="2"/>
          </w:tcPr>
          <w:p w14:paraId="6E5C05E0" w14:textId="545E304D" w:rsidR="008057B3" w:rsidRPr="005647EB" w:rsidRDefault="008057B3" w:rsidP="002570E4">
            <w:pPr>
              <w:spacing w:after="0"/>
              <w:jc w:val="center"/>
              <w:rPr>
                <w:rFonts w:ascii="Arial" w:hAnsi="Arial" w:cs="Arial"/>
                <w:sz w:val="18"/>
                <w:lang w:eastAsia="zh-CN"/>
              </w:rPr>
            </w:pPr>
            <w:r w:rsidRPr="005647EB">
              <w:rPr>
                <w:rFonts w:ascii="Arial" w:hAnsi="Arial" w:cs="v4.2.0"/>
                <w:sz w:val="18"/>
                <w:lang w:eastAsia="zh-CN"/>
              </w:rPr>
              <w:t>OP.21</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5B5A48E0" w14:textId="51532A7A"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OP.22</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lang w:eastAsia="zh-CN"/>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c>
          <w:tcPr>
            <w:tcW w:w="2489" w:type="dxa"/>
            <w:gridSpan w:val="2"/>
            <w:tcBorders>
              <w:bottom w:val="single" w:sz="4" w:space="0" w:color="auto"/>
            </w:tcBorders>
          </w:tcPr>
          <w:p w14:paraId="31AAA5CC" w14:textId="21146724" w:rsidR="008057B3" w:rsidRPr="005647EB" w:rsidRDefault="008057B3" w:rsidP="002570E4">
            <w:pPr>
              <w:spacing w:after="0"/>
              <w:jc w:val="center"/>
              <w:rPr>
                <w:rFonts w:ascii="Arial" w:hAnsi="Arial" w:cs="Arial"/>
                <w:sz w:val="18"/>
              </w:rPr>
            </w:pPr>
            <w:r w:rsidRPr="005647EB">
              <w:rPr>
                <w:rFonts w:ascii="Arial" w:hAnsi="Arial" w:cs="Arial"/>
                <w:sz w:val="18"/>
              </w:rPr>
              <w:t>OP.6</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7AA75694" w14:textId="02103A01" w:rsidR="008057B3" w:rsidRPr="005647EB" w:rsidRDefault="008057B3" w:rsidP="002570E4">
            <w:pPr>
              <w:spacing w:after="0"/>
              <w:jc w:val="center"/>
              <w:rPr>
                <w:rFonts w:ascii="Arial" w:hAnsi="Arial" w:cs="v4.2.0"/>
                <w:sz w:val="18"/>
                <w:lang w:eastAsia="zh-CN"/>
              </w:rPr>
            </w:pPr>
            <w:r w:rsidRPr="005647EB">
              <w:rPr>
                <w:rFonts w:ascii="Arial" w:hAnsi="Arial" w:cs="Arial"/>
                <w:sz w:val="18"/>
              </w:rPr>
              <w:t>OP.19</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r>
      <w:tr w:rsidR="008057B3" w:rsidRPr="005647EB" w14:paraId="57E6845E" w14:textId="77777777" w:rsidTr="002570E4">
        <w:trPr>
          <w:cantSplit/>
          <w:jc w:val="center"/>
        </w:trPr>
        <w:tc>
          <w:tcPr>
            <w:tcW w:w="2093" w:type="dxa"/>
            <w:tcBorders>
              <w:left w:val="single" w:sz="4" w:space="0" w:color="auto"/>
              <w:bottom w:val="single" w:sz="4" w:space="0" w:color="auto"/>
            </w:tcBorders>
          </w:tcPr>
          <w:p w14:paraId="2DC7C609" w14:textId="77777777" w:rsidR="008057B3" w:rsidRPr="005647EB" w:rsidRDefault="008057B3"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640522FB"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val="restart"/>
            <w:vAlign w:val="center"/>
          </w:tcPr>
          <w:p w14:paraId="341BE91D"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c>
          <w:tcPr>
            <w:tcW w:w="2489" w:type="dxa"/>
            <w:gridSpan w:val="2"/>
            <w:vMerge w:val="restart"/>
            <w:vAlign w:val="center"/>
          </w:tcPr>
          <w:p w14:paraId="2DCACB50"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r>
      <w:tr w:rsidR="008057B3" w:rsidRPr="005647EB" w14:paraId="707337C0" w14:textId="77777777" w:rsidTr="002570E4">
        <w:trPr>
          <w:cantSplit/>
          <w:jc w:val="center"/>
        </w:trPr>
        <w:tc>
          <w:tcPr>
            <w:tcW w:w="2093" w:type="dxa"/>
            <w:tcBorders>
              <w:left w:val="single" w:sz="4" w:space="0" w:color="auto"/>
              <w:bottom w:val="single" w:sz="4" w:space="0" w:color="auto"/>
            </w:tcBorders>
          </w:tcPr>
          <w:p w14:paraId="4170EEDA" w14:textId="77777777" w:rsidR="008057B3" w:rsidRPr="005647EB" w:rsidRDefault="008057B3"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2487FFD5"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106E51AB" w14:textId="77777777" w:rsidR="008057B3" w:rsidRPr="005647EB" w:rsidRDefault="008057B3" w:rsidP="002570E4">
            <w:pPr>
              <w:spacing w:after="0"/>
              <w:jc w:val="center"/>
              <w:rPr>
                <w:rFonts w:ascii="Arial" w:hAnsi="Arial" w:cs="Arial"/>
                <w:sz w:val="18"/>
              </w:rPr>
            </w:pPr>
          </w:p>
        </w:tc>
        <w:tc>
          <w:tcPr>
            <w:tcW w:w="2489" w:type="dxa"/>
            <w:gridSpan w:val="2"/>
            <w:vMerge/>
          </w:tcPr>
          <w:p w14:paraId="733FC4F1" w14:textId="77777777" w:rsidR="008057B3" w:rsidRPr="005647EB" w:rsidRDefault="008057B3" w:rsidP="002570E4">
            <w:pPr>
              <w:spacing w:after="0"/>
              <w:jc w:val="center"/>
              <w:rPr>
                <w:rFonts w:ascii="Arial" w:hAnsi="Arial" w:cs="Arial"/>
                <w:sz w:val="18"/>
              </w:rPr>
            </w:pPr>
          </w:p>
        </w:tc>
      </w:tr>
      <w:tr w:rsidR="008057B3" w:rsidRPr="005647EB" w14:paraId="1B06005A" w14:textId="77777777" w:rsidTr="002570E4">
        <w:trPr>
          <w:cantSplit/>
          <w:jc w:val="center"/>
        </w:trPr>
        <w:tc>
          <w:tcPr>
            <w:tcW w:w="2093" w:type="dxa"/>
            <w:tcBorders>
              <w:left w:val="single" w:sz="4" w:space="0" w:color="auto"/>
              <w:bottom w:val="single" w:sz="4" w:space="0" w:color="auto"/>
            </w:tcBorders>
          </w:tcPr>
          <w:p w14:paraId="0F2EB7AA" w14:textId="77777777" w:rsidR="008057B3" w:rsidRPr="005647EB" w:rsidRDefault="008057B3"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0E48B26D"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15F1C5E2" w14:textId="77777777" w:rsidR="008057B3" w:rsidRPr="005647EB" w:rsidRDefault="008057B3" w:rsidP="002570E4">
            <w:pPr>
              <w:spacing w:after="0"/>
              <w:jc w:val="center"/>
              <w:rPr>
                <w:rFonts w:ascii="Arial" w:hAnsi="Arial" w:cs="Arial"/>
                <w:sz w:val="18"/>
              </w:rPr>
            </w:pPr>
          </w:p>
        </w:tc>
        <w:tc>
          <w:tcPr>
            <w:tcW w:w="2489" w:type="dxa"/>
            <w:gridSpan w:val="2"/>
            <w:vMerge/>
          </w:tcPr>
          <w:p w14:paraId="7741311C" w14:textId="77777777" w:rsidR="008057B3" w:rsidRPr="005647EB" w:rsidRDefault="008057B3" w:rsidP="002570E4">
            <w:pPr>
              <w:spacing w:after="0"/>
              <w:jc w:val="center"/>
              <w:rPr>
                <w:rFonts w:ascii="Arial" w:hAnsi="Arial" w:cs="Arial"/>
                <w:sz w:val="18"/>
              </w:rPr>
            </w:pPr>
          </w:p>
        </w:tc>
      </w:tr>
      <w:tr w:rsidR="008057B3" w:rsidRPr="005647EB" w14:paraId="69E82688" w14:textId="77777777" w:rsidTr="002570E4">
        <w:trPr>
          <w:cantSplit/>
          <w:jc w:val="center"/>
        </w:trPr>
        <w:tc>
          <w:tcPr>
            <w:tcW w:w="2093" w:type="dxa"/>
            <w:tcBorders>
              <w:left w:val="single" w:sz="4" w:space="0" w:color="auto"/>
            </w:tcBorders>
          </w:tcPr>
          <w:p w14:paraId="504835DD" w14:textId="77777777" w:rsidR="008057B3" w:rsidRPr="005647EB" w:rsidRDefault="008057B3" w:rsidP="002570E4">
            <w:pPr>
              <w:spacing w:after="0"/>
              <w:rPr>
                <w:rFonts w:ascii="Arial" w:hAnsi="Arial" w:cs="Arial"/>
                <w:sz w:val="18"/>
                <w:lang w:eastAsia="zh-CN"/>
              </w:rPr>
            </w:pPr>
            <w:r w:rsidRPr="005647EB">
              <w:rPr>
                <w:rFonts w:ascii="Arial" w:hAnsi="Arial" w:cs="Arial"/>
                <w:sz w:val="18"/>
              </w:rPr>
              <w:t>SSS_RA</w:t>
            </w:r>
          </w:p>
        </w:tc>
        <w:tc>
          <w:tcPr>
            <w:tcW w:w="1276" w:type="dxa"/>
          </w:tcPr>
          <w:p w14:paraId="7D474FD3"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dB</w:t>
            </w:r>
          </w:p>
        </w:tc>
        <w:tc>
          <w:tcPr>
            <w:tcW w:w="2523" w:type="dxa"/>
            <w:gridSpan w:val="2"/>
            <w:vMerge/>
          </w:tcPr>
          <w:p w14:paraId="33CE4B1D" w14:textId="77777777" w:rsidR="008057B3" w:rsidRPr="005647EB" w:rsidRDefault="008057B3" w:rsidP="002570E4">
            <w:pPr>
              <w:spacing w:after="0"/>
              <w:jc w:val="center"/>
              <w:rPr>
                <w:rFonts w:ascii="Arial" w:hAnsi="Arial" w:cs="Arial"/>
                <w:sz w:val="18"/>
              </w:rPr>
            </w:pPr>
          </w:p>
        </w:tc>
        <w:tc>
          <w:tcPr>
            <w:tcW w:w="2489" w:type="dxa"/>
            <w:gridSpan w:val="2"/>
            <w:vMerge/>
          </w:tcPr>
          <w:p w14:paraId="0C245BF3" w14:textId="77777777" w:rsidR="008057B3" w:rsidRPr="005647EB" w:rsidRDefault="008057B3" w:rsidP="002570E4">
            <w:pPr>
              <w:spacing w:after="0"/>
              <w:jc w:val="center"/>
              <w:rPr>
                <w:rFonts w:ascii="Arial" w:hAnsi="Arial" w:cs="Arial"/>
                <w:sz w:val="18"/>
              </w:rPr>
            </w:pPr>
          </w:p>
        </w:tc>
      </w:tr>
      <w:tr w:rsidR="008057B3" w:rsidRPr="005647EB" w14:paraId="5D316E72" w14:textId="77777777" w:rsidTr="002570E4">
        <w:trPr>
          <w:cantSplit/>
          <w:jc w:val="center"/>
        </w:trPr>
        <w:tc>
          <w:tcPr>
            <w:tcW w:w="2093" w:type="dxa"/>
            <w:tcBorders>
              <w:left w:val="single" w:sz="4" w:space="0" w:color="auto"/>
              <w:bottom w:val="single" w:sz="4" w:space="0" w:color="auto"/>
            </w:tcBorders>
          </w:tcPr>
          <w:p w14:paraId="0A1B2486"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4E54D87C"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2801E28B" w14:textId="77777777" w:rsidR="008057B3" w:rsidRPr="005647EB" w:rsidRDefault="008057B3" w:rsidP="002570E4">
            <w:pPr>
              <w:spacing w:after="0"/>
              <w:jc w:val="center"/>
              <w:rPr>
                <w:rFonts w:ascii="Arial" w:hAnsi="Arial" w:cs="Arial"/>
                <w:sz w:val="18"/>
              </w:rPr>
            </w:pPr>
          </w:p>
        </w:tc>
        <w:tc>
          <w:tcPr>
            <w:tcW w:w="2489" w:type="dxa"/>
            <w:gridSpan w:val="2"/>
            <w:vMerge/>
          </w:tcPr>
          <w:p w14:paraId="6B5CABA3" w14:textId="77777777" w:rsidR="008057B3" w:rsidRPr="005647EB" w:rsidRDefault="008057B3" w:rsidP="002570E4">
            <w:pPr>
              <w:spacing w:after="0"/>
              <w:jc w:val="center"/>
              <w:rPr>
                <w:rFonts w:ascii="Arial" w:hAnsi="Arial" w:cs="Arial"/>
                <w:sz w:val="18"/>
              </w:rPr>
            </w:pPr>
          </w:p>
        </w:tc>
      </w:tr>
      <w:tr w:rsidR="008057B3" w:rsidRPr="005647EB" w14:paraId="09EBD4DC" w14:textId="77777777" w:rsidTr="002570E4">
        <w:trPr>
          <w:cantSplit/>
          <w:jc w:val="center"/>
        </w:trPr>
        <w:tc>
          <w:tcPr>
            <w:tcW w:w="2093" w:type="dxa"/>
            <w:tcBorders>
              <w:left w:val="single" w:sz="4" w:space="0" w:color="auto"/>
              <w:bottom w:val="single" w:sz="4" w:space="0" w:color="auto"/>
            </w:tcBorders>
          </w:tcPr>
          <w:p w14:paraId="4C66EA59"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2339377E"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6512AA79" w14:textId="77777777" w:rsidR="008057B3" w:rsidRPr="005647EB" w:rsidRDefault="008057B3" w:rsidP="002570E4">
            <w:pPr>
              <w:spacing w:after="0"/>
              <w:jc w:val="center"/>
              <w:rPr>
                <w:rFonts w:ascii="Arial" w:hAnsi="Arial" w:cs="Arial"/>
                <w:sz w:val="18"/>
              </w:rPr>
            </w:pPr>
          </w:p>
        </w:tc>
        <w:tc>
          <w:tcPr>
            <w:tcW w:w="2489" w:type="dxa"/>
            <w:gridSpan w:val="2"/>
            <w:vMerge/>
          </w:tcPr>
          <w:p w14:paraId="1822CBA9" w14:textId="77777777" w:rsidR="008057B3" w:rsidRPr="005647EB" w:rsidRDefault="008057B3" w:rsidP="002570E4">
            <w:pPr>
              <w:spacing w:after="0"/>
              <w:jc w:val="center"/>
              <w:rPr>
                <w:rFonts w:ascii="Arial" w:hAnsi="Arial" w:cs="Arial"/>
                <w:sz w:val="18"/>
              </w:rPr>
            </w:pPr>
          </w:p>
        </w:tc>
      </w:tr>
      <w:tr w:rsidR="008057B3" w:rsidRPr="005647EB" w14:paraId="5E682DBE" w14:textId="77777777" w:rsidTr="002570E4">
        <w:trPr>
          <w:cantSplit/>
          <w:jc w:val="center"/>
        </w:trPr>
        <w:tc>
          <w:tcPr>
            <w:tcW w:w="2093" w:type="dxa"/>
            <w:tcBorders>
              <w:left w:val="single" w:sz="4" w:space="0" w:color="auto"/>
              <w:bottom w:val="single" w:sz="4" w:space="0" w:color="auto"/>
            </w:tcBorders>
          </w:tcPr>
          <w:p w14:paraId="3751B3D2"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546C4618"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58C9F982" w14:textId="77777777" w:rsidR="008057B3" w:rsidRPr="005647EB" w:rsidRDefault="008057B3" w:rsidP="002570E4">
            <w:pPr>
              <w:spacing w:after="0"/>
              <w:jc w:val="center"/>
              <w:rPr>
                <w:rFonts w:ascii="Arial" w:hAnsi="Arial" w:cs="Arial"/>
                <w:sz w:val="18"/>
              </w:rPr>
            </w:pPr>
          </w:p>
        </w:tc>
        <w:tc>
          <w:tcPr>
            <w:tcW w:w="2489" w:type="dxa"/>
            <w:gridSpan w:val="2"/>
            <w:vMerge/>
          </w:tcPr>
          <w:p w14:paraId="5775D48E" w14:textId="77777777" w:rsidR="008057B3" w:rsidRPr="005647EB" w:rsidRDefault="008057B3" w:rsidP="002570E4">
            <w:pPr>
              <w:spacing w:after="0"/>
              <w:jc w:val="center"/>
              <w:rPr>
                <w:rFonts w:ascii="Arial" w:hAnsi="Arial" w:cs="Arial"/>
                <w:sz w:val="18"/>
              </w:rPr>
            </w:pPr>
          </w:p>
        </w:tc>
      </w:tr>
      <w:tr w:rsidR="008057B3" w:rsidRPr="005647EB" w14:paraId="40AFA9AE" w14:textId="77777777" w:rsidTr="002570E4">
        <w:trPr>
          <w:cantSplit/>
          <w:jc w:val="center"/>
        </w:trPr>
        <w:tc>
          <w:tcPr>
            <w:tcW w:w="2093" w:type="dxa"/>
            <w:tcBorders>
              <w:left w:val="single" w:sz="4" w:space="0" w:color="auto"/>
              <w:bottom w:val="single" w:sz="4" w:space="0" w:color="auto"/>
            </w:tcBorders>
          </w:tcPr>
          <w:p w14:paraId="5DAFA9EA"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37165252"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6E60E53C" w14:textId="77777777" w:rsidR="008057B3" w:rsidRPr="005647EB" w:rsidRDefault="008057B3" w:rsidP="002570E4">
            <w:pPr>
              <w:spacing w:after="0"/>
              <w:jc w:val="center"/>
              <w:rPr>
                <w:rFonts w:ascii="Arial" w:hAnsi="Arial" w:cs="Arial"/>
                <w:sz w:val="18"/>
              </w:rPr>
            </w:pPr>
          </w:p>
        </w:tc>
        <w:tc>
          <w:tcPr>
            <w:tcW w:w="2489" w:type="dxa"/>
            <w:gridSpan w:val="2"/>
            <w:vMerge/>
          </w:tcPr>
          <w:p w14:paraId="164719A6" w14:textId="77777777" w:rsidR="008057B3" w:rsidRPr="005647EB" w:rsidRDefault="008057B3" w:rsidP="002570E4">
            <w:pPr>
              <w:spacing w:after="0"/>
              <w:jc w:val="center"/>
              <w:rPr>
                <w:rFonts w:ascii="Arial" w:hAnsi="Arial" w:cs="Arial"/>
                <w:sz w:val="18"/>
              </w:rPr>
            </w:pPr>
          </w:p>
        </w:tc>
      </w:tr>
      <w:tr w:rsidR="008057B3" w:rsidRPr="005647EB" w14:paraId="24A9391D" w14:textId="77777777" w:rsidTr="002570E4">
        <w:trPr>
          <w:cantSplit/>
          <w:jc w:val="center"/>
        </w:trPr>
        <w:tc>
          <w:tcPr>
            <w:tcW w:w="2093" w:type="dxa"/>
            <w:tcBorders>
              <w:left w:val="single" w:sz="4" w:space="0" w:color="auto"/>
              <w:bottom w:val="single" w:sz="4" w:space="0" w:color="auto"/>
            </w:tcBorders>
          </w:tcPr>
          <w:p w14:paraId="2E0D50C7"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4FE0B098"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79E389F0" w14:textId="77777777" w:rsidR="008057B3" w:rsidRPr="005647EB" w:rsidRDefault="008057B3" w:rsidP="002570E4">
            <w:pPr>
              <w:spacing w:after="0"/>
              <w:jc w:val="center"/>
              <w:rPr>
                <w:rFonts w:ascii="Arial" w:hAnsi="Arial" w:cs="Arial"/>
                <w:sz w:val="18"/>
              </w:rPr>
            </w:pPr>
          </w:p>
        </w:tc>
        <w:tc>
          <w:tcPr>
            <w:tcW w:w="2489" w:type="dxa"/>
            <w:gridSpan w:val="2"/>
            <w:vMerge/>
          </w:tcPr>
          <w:p w14:paraId="292FAA69" w14:textId="77777777" w:rsidR="008057B3" w:rsidRPr="005647EB" w:rsidRDefault="008057B3" w:rsidP="002570E4">
            <w:pPr>
              <w:spacing w:after="0"/>
              <w:jc w:val="center"/>
              <w:rPr>
                <w:rFonts w:ascii="Arial" w:hAnsi="Arial" w:cs="Arial"/>
                <w:sz w:val="18"/>
              </w:rPr>
            </w:pPr>
          </w:p>
        </w:tc>
      </w:tr>
      <w:tr w:rsidR="008057B3" w:rsidRPr="005647EB" w14:paraId="6F73CBD8" w14:textId="77777777" w:rsidTr="002570E4">
        <w:trPr>
          <w:cantSplit/>
          <w:jc w:val="center"/>
        </w:trPr>
        <w:tc>
          <w:tcPr>
            <w:tcW w:w="2093" w:type="dxa"/>
            <w:tcBorders>
              <w:left w:val="single" w:sz="4" w:space="0" w:color="auto"/>
              <w:bottom w:val="single" w:sz="4" w:space="0" w:color="auto"/>
            </w:tcBorders>
          </w:tcPr>
          <w:p w14:paraId="0B00E581" w14:textId="77777777" w:rsidR="008057B3" w:rsidRPr="005647EB" w:rsidRDefault="008057B3"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3C7142C8"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601BBFFB" w14:textId="77777777" w:rsidR="008057B3" w:rsidRPr="005647EB" w:rsidRDefault="008057B3" w:rsidP="002570E4">
            <w:pPr>
              <w:spacing w:after="0"/>
              <w:jc w:val="center"/>
              <w:rPr>
                <w:rFonts w:ascii="Arial" w:hAnsi="Arial" w:cs="Arial"/>
                <w:sz w:val="18"/>
              </w:rPr>
            </w:pPr>
          </w:p>
        </w:tc>
        <w:tc>
          <w:tcPr>
            <w:tcW w:w="2489" w:type="dxa"/>
            <w:gridSpan w:val="2"/>
            <w:vMerge/>
          </w:tcPr>
          <w:p w14:paraId="23A0EB68" w14:textId="77777777" w:rsidR="008057B3" w:rsidRPr="005647EB" w:rsidRDefault="008057B3" w:rsidP="002570E4">
            <w:pPr>
              <w:spacing w:after="0"/>
              <w:jc w:val="center"/>
              <w:rPr>
                <w:rFonts w:ascii="Arial" w:hAnsi="Arial" w:cs="Arial"/>
                <w:sz w:val="18"/>
              </w:rPr>
            </w:pPr>
          </w:p>
        </w:tc>
      </w:tr>
      <w:tr w:rsidR="008057B3" w:rsidRPr="005647EB" w14:paraId="72E5A6DE" w14:textId="77777777" w:rsidTr="002570E4">
        <w:trPr>
          <w:cantSplit/>
          <w:jc w:val="center"/>
        </w:trPr>
        <w:tc>
          <w:tcPr>
            <w:tcW w:w="2093" w:type="dxa"/>
            <w:tcBorders>
              <w:left w:val="single" w:sz="4" w:space="0" w:color="auto"/>
              <w:bottom w:val="single" w:sz="4" w:space="0" w:color="auto"/>
            </w:tcBorders>
          </w:tcPr>
          <w:p w14:paraId="48602038" w14:textId="77777777" w:rsidR="008057B3" w:rsidRPr="005647EB" w:rsidRDefault="008057B3"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2AC0DCD6"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43E4C513" w14:textId="77777777" w:rsidR="008057B3" w:rsidRPr="005647EB" w:rsidRDefault="008057B3" w:rsidP="002570E4">
            <w:pPr>
              <w:spacing w:after="0"/>
              <w:jc w:val="center"/>
              <w:rPr>
                <w:rFonts w:ascii="Arial" w:hAnsi="Arial" w:cs="Arial"/>
                <w:sz w:val="18"/>
              </w:rPr>
            </w:pPr>
          </w:p>
        </w:tc>
        <w:tc>
          <w:tcPr>
            <w:tcW w:w="2489" w:type="dxa"/>
            <w:gridSpan w:val="2"/>
            <w:vMerge/>
          </w:tcPr>
          <w:p w14:paraId="3A6940BF" w14:textId="77777777" w:rsidR="008057B3" w:rsidRPr="005647EB" w:rsidRDefault="008057B3" w:rsidP="002570E4">
            <w:pPr>
              <w:spacing w:after="0"/>
              <w:jc w:val="center"/>
              <w:rPr>
                <w:rFonts w:ascii="Arial" w:hAnsi="Arial" w:cs="Arial"/>
                <w:sz w:val="18"/>
              </w:rPr>
            </w:pPr>
          </w:p>
        </w:tc>
      </w:tr>
      <w:tr w:rsidR="008057B3" w:rsidRPr="005647EB" w14:paraId="37329996" w14:textId="77777777" w:rsidTr="002570E4">
        <w:trPr>
          <w:cantSplit/>
          <w:jc w:val="center"/>
        </w:trPr>
        <w:tc>
          <w:tcPr>
            <w:tcW w:w="2093" w:type="dxa"/>
            <w:tcBorders>
              <w:left w:val="single" w:sz="4" w:space="0" w:color="auto"/>
              <w:bottom w:val="single" w:sz="4" w:space="0" w:color="auto"/>
            </w:tcBorders>
            <w:vAlign w:val="center"/>
          </w:tcPr>
          <w:p w14:paraId="6F3F776D" w14:textId="3453032A" w:rsidR="008057B3" w:rsidRPr="005647EB" w:rsidRDefault="008057B3" w:rsidP="002570E4">
            <w:pPr>
              <w:spacing w:after="0"/>
              <w:rPr>
                <w:rFonts w:ascii="Arial" w:hAnsi="Arial" w:cs="Arial"/>
                <w:sz w:val="18"/>
              </w:rPr>
            </w:pPr>
            <w:r w:rsidRPr="005647EB">
              <w:rPr>
                <w:rFonts w:ascii="Arial" w:hAnsi="Arial" w:cs="Arial"/>
                <w:sz w:val="18"/>
              </w:rPr>
              <w:t>OCNG_RA</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70D57646"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48274800" w14:textId="77777777" w:rsidR="008057B3" w:rsidRPr="005647EB" w:rsidRDefault="008057B3" w:rsidP="002570E4">
            <w:pPr>
              <w:spacing w:after="0"/>
              <w:jc w:val="center"/>
              <w:rPr>
                <w:rFonts w:ascii="Arial" w:hAnsi="Arial" w:cs="Arial"/>
                <w:sz w:val="18"/>
              </w:rPr>
            </w:pPr>
          </w:p>
        </w:tc>
        <w:tc>
          <w:tcPr>
            <w:tcW w:w="2489" w:type="dxa"/>
            <w:gridSpan w:val="2"/>
            <w:vMerge/>
          </w:tcPr>
          <w:p w14:paraId="2602097C" w14:textId="77777777" w:rsidR="008057B3" w:rsidRPr="005647EB" w:rsidRDefault="008057B3" w:rsidP="002570E4">
            <w:pPr>
              <w:spacing w:after="0"/>
              <w:jc w:val="center"/>
              <w:rPr>
                <w:rFonts w:ascii="Arial" w:hAnsi="Arial" w:cs="Arial"/>
                <w:sz w:val="18"/>
              </w:rPr>
            </w:pPr>
          </w:p>
        </w:tc>
      </w:tr>
      <w:tr w:rsidR="008057B3" w:rsidRPr="005647EB" w14:paraId="567B75FF" w14:textId="77777777" w:rsidTr="002570E4">
        <w:trPr>
          <w:cantSplit/>
          <w:jc w:val="center"/>
        </w:trPr>
        <w:tc>
          <w:tcPr>
            <w:tcW w:w="2093" w:type="dxa"/>
            <w:tcBorders>
              <w:left w:val="single" w:sz="4" w:space="0" w:color="auto"/>
              <w:bottom w:val="single" w:sz="4" w:space="0" w:color="auto"/>
            </w:tcBorders>
            <w:vAlign w:val="center"/>
          </w:tcPr>
          <w:p w14:paraId="2B3AEA88" w14:textId="471CEC41" w:rsidR="008057B3" w:rsidRPr="005647EB" w:rsidRDefault="008057B3"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0E44317C"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Borders>
              <w:bottom w:val="single" w:sz="4" w:space="0" w:color="auto"/>
            </w:tcBorders>
          </w:tcPr>
          <w:p w14:paraId="692B1FDC" w14:textId="77777777" w:rsidR="008057B3" w:rsidRPr="005647EB" w:rsidRDefault="008057B3" w:rsidP="002570E4">
            <w:pPr>
              <w:spacing w:after="0"/>
              <w:jc w:val="center"/>
              <w:rPr>
                <w:rFonts w:ascii="Arial" w:hAnsi="Arial" w:cs="Arial"/>
                <w:sz w:val="18"/>
              </w:rPr>
            </w:pPr>
          </w:p>
        </w:tc>
        <w:tc>
          <w:tcPr>
            <w:tcW w:w="2489" w:type="dxa"/>
            <w:gridSpan w:val="2"/>
            <w:vMerge/>
            <w:tcBorders>
              <w:bottom w:val="single" w:sz="4" w:space="0" w:color="auto"/>
            </w:tcBorders>
          </w:tcPr>
          <w:p w14:paraId="36723581" w14:textId="77777777" w:rsidR="008057B3" w:rsidRPr="005647EB" w:rsidRDefault="008057B3" w:rsidP="002570E4">
            <w:pPr>
              <w:spacing w:after="0"/>
              <w:jc w:val="center"/>
              <w:rPr>
                <w:rFonts w:ascii="Arial" w:hAnsi="Arial" w:cs="Arial"/>
                <w:sz w:val="18"/>
              </w:rPr>
            </w:pPr>
          </w:p>
        </w:tc>
      </w:tr>
      <w:tr w:rsidR="008057B3" w:rsidRPr="005647EB" w14:paraId="759082C9" w14:textId="77777777" w:rsidTr="002570E4">
        <w:trPr>
          <w:cantSplit/>
          <w:jc w:val="center"/>
        </w:trPr>
        <w:tc>
          <w:tcPr>
            <w:tcW w:w="2093" w:type="dxa"/>
          </w:tcPr>
          <w:p w14:paraId="596A9333" w14:textId="09FAD5FA" w:rsidR="008057B3" w:rsidRPr="005647EB" w:rsidRDefault="008057B3" w:rsidP="002570E4">
            <w:pPr>
              <w:spacing w:after="0"/>
              <w:rPr>
                <w:rFonts w:ascii="Arial" w:hAnsi="Arial" w:cs="Arial"/>
                <w:sz w:val="18"/>
                <w:lang w:eastAsia="zh-CN"/>
              </w:rPr>
            </w:pPr>
            <w:r w:rsidRPr="005647EB">
              <w:rPr>
                <w:rFonts w:ascii="Arial" w:hAnsi="Arial" w:cs="v4.2.0"/>
                <w:position w:val="-12"/>
                <w:sz w:val="18"/>
              </w:rPr>
              <w:object w:dxaOrig="400" w:dyaOrig="360" w14:anchorId="51C929A9">
                <v:shape id="_x0000_i1137" type="#_x0000_t75" style="width:20.5pt;height:20.5pt" o:ole="" fillcolor="window">
                  <v:imagedata r:id="rId10" o:title=""/>
                </v:shape>
                <o:OLEObject Type="Embed" ProgID="Equation.3" ShapeID="_x0000_i1137" DrawAspect="Content" ObjectID="_1781977704" r:id="rId145"/>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689DE404" w14:textId="5D558493" w:rsidR="008057B3" w:rsidRPr="005647EB" w:rsidRDefault="008057B3"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2523" w:type="dxa"/>
            <w:gridSpan w:val="2"/>
          </w:tcPr>
          <w:p w14:paraId="0C415B27" w14:textId="77777777" w:rsidR="008057B3" w:rsidRPr="005647EB" w:rsidRDefault="008057B3" w:rsidP="002570E4">
            <w:pPr>
              <w:spacing w:after="0"/>
              <w:jc w:val="center"/>
              <w:rPr>
                <w:rFonts w:ascii="Arial" w:hAnsi="Arial" w:cs="Arial"/>
                <w:sz w:val="18"/>
              </w:rPr>
            </w:pPr>
            <w:r w:rsidRPr="005647EB">
              <w:rPr>
                <w:rFonts w:ascii="Arial" w:hAnsi="Arial" w:cs="Arial"/>
                <w:sz w:val="18"/>
              </w:rPr>
              <w:t>-98</w:t>
            </w:r>
          </w:p>
        </w:tc>
        <w:tc>
          <w:tcPr>
            <w:tcW w:w="2489" w:type="dxa"/>
            <w:gridSpan w:val="2"/>
          </w:tcPr>
          <w:p w14:paraId="425297A6"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-98</w:t>
            </w:r>
          </w:p>
        </w:tc>
      </w:tr>
      <w:tr w:rsidR="002A01D9" w:rsidRPr="005647EB" w14:paraId="0EB89931" w14:textId="77777777" w:rsidTr="002570E4">
        <w:trPr>
          <w:cantSplit/>
          <w:jc w:val="center"/>
        </w:trPr>
        <w:tc>
          <w:tcPr>
            <w:tcW w:w="2093" w:type="dxa"/>
          </w:tcPr>
          <w:p w14:paraId="43F63DCC" w14:textId="77777777" w:rsidR="002A01D9" w:rsidRPr="005647EB" w:rsidRDefault="002A01D9" w:rsidP="002570E4">
            <w:pPr>
              <w:spacing w:after="0"/>
              <w:rPr>
                <w:rFonts w:ascii="Arial" w:hAnsi="Arial" w:cs="Arial"/>
                <w:sz w:val="18"/>
              </w:rPr>
            </w:pPr>
            <w:r w:rsidRPr="005647EB">
              <w:rPr>
                <w:rFonts w:ascii="Arial" w:hAnsi="Arial" w:cs="v4.2.0"/>
                <w:position w:val="-12"/>
                <w:sz w:val="18"/>
              </w:rPr>
              <w:object w:dxaOrig="800" w:dyaOrig="380" w14:anchorId="2D502857">
                <v:shape id="_x0000_i1138" type="#_x0000_t75" style="width:36pt;height:14.5pt" o:ole="" fillcolor="window">
                  <v:imagedata r:id="rId14" o:title=""/>
                </v:shape>
                <o:OLEObject Type="Embed" ProgID="Equation.3" ShapeID="_x0000_i1138" DrawAspect="Content" ObjectID="_1781977705" r:id="rId146"/>
              </w:object>
            </w:r>
          </w:p>
        </w:tc>
        <w:tc>
          <w:tcPr>
            <w:tcW w:w="1276" w:type="dxa"/>
          </w:tcPr>
          <w:p w14:paraId="58ADA0C9" w14:textId="77777777" w:rsidR="002A01D9" w:rsidRPr="005647EB" w:rsidRDefault="002A01D9" w:rsidP="002570E4">
            <w:pPr>
              <w:spacing w:after="0"/>
              <w:jc w:val="center"/>
              <w:rPr>
                <w:rFonts w:ascii="Arial" w:hAnsi="Arial" w:cs="Arial"/>
                <w:sz w:val="18"/>
              </w:rPr>
            </w:pPr>
            <w:r w:rsidRPr="005647EB">
              <w:rPr>
                <w:rFonts w:ascii="Arial" w:hAnsi="Arial" w:cs="v4.2.0"/>
                <w:sz w:val="18"/>
              </w:rPr>
              <w:t>dB</w:t>
            </w:r>
          </w:p>
        </w:tc>
        <w:tc>
          <w:tcPr>
            <w:tcW w:w="1275" w:type="dxa"/>
          </w:tcPr>
          <w:p w14:paraId="17FE2B85"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0CD84165"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5F517C62" w14:textId="77777777" w:rsidR="002A01D9" w:rsidRPr="005647EB" w:rsidDel="00B36E6D"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541D9A63"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rPr>
              <w:t>-8.35</w:t>
            </w:r>
          </w:p>
        </w:tc>
      </w:tr>
      <w:tr w:rsidR="002A01D9" w:rsidRPr="005647EB" w14:paraId="35F95726" w14:textId="77777777" w:rsidTr="002570E4">
        <w:trPr>
          <w:cantSplit/>
          <w:jc w:val="center"/>
        </w:trPr>
        <w:tc>
          <w:tcPr>
            <w:tcW w:w="2093" w:type="dxa"/>
          </w:tcPr>
          <w:p w14:paraId="5AD99C61" w14:textId="3ABECC27" w:rsidR="002A01D9" w:rsidRPr="005647EB" w:rsidRDefault="002A01D9" w:rsidP="002570E4">
            <w:pPr>
              <w:spacing w:after="0"/>
              <w:rPr>
                <w:rFonts w:ascii="Arial" w:hAnsi="Arial" w:cs="Arial"/>
                <w:sz w:val="18"/>
              </w:rPr>
            </w:pPr>
            <w:r w:rsidRPr="005647EB">
              <w:rPr>
                <w:rFonts w:ascii="Arial" w:hAnsi="Arial" w:cs="v4.2.0"/>
                <w:position w:val="-12"/>
                <w:sz w:val="18"/>
              </w:rPr>
              <w:object w:dxaOrig="620" w:dyaOrig="380" w14:anchorId="77285351">
                <v:shape id="_x0000_i1139" type="#_x0000_t75" style="width:28.5pt;height:14.5pt" o:ole="" fillcolor="window">
                  <v:imagedata r:id="rId12" o:title=""/>
                </v:shape>
                <o:OLEObject Type="Embed" ProgID="Equation.3" ShapeID="_x0000_i1139" DrawAspect="Content" ObjectID="_1781977706" r:id="rId147"/>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69511C30" w14:textId="77777777" w:rsidR="002A01D9" w:rsidRPr="005647EB" w:rsidRDefault="002A01D9" w:rsidP="002570E4">
            <w:pPr>
              <w:spacing w:after="0"/>
              <w:jc w:val="center"/>
              <w:rPr>
                <w:rFonts w:ascii="Arial" w:hAnsi="Arial" w:cs="Arial"/>
                <w:sz w:val="18"/>
              </w:rPr>
            </w:pPr>
            <w:r w:rsidRPr="005647EB">
              <w:rPr>
                <w:rFonts w:ascii="Arial" w:hAnsi="Arial" w:cs="v4.2.0"/>
                <w:sz w:val="18"/>
              </w:rPr>
              <w:t>dB</w:t>
            </w:r>
          </w:p>
        </w:tc>
        <w:tc>
          <w:tcPr>
            <w:tcW w:w="1275" w:type="dxa"/>
          </w:tcPr>
          <w:p w14:paraId="67B34D4E"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ja-JP"/>
              </w:rPr>
              <w:t>-1</w:t>
            </w:r>
            <w:r w:rsidRPr="005647EB">
              <w:rPr>
                <w:rFonts w:ascii="Arial" w:hAnsi="Arial" w:cs="Arial"/>
                <w:sz w:val="18"/>
                <w:lang w:eastAsia="zh-CN"/>
              </w:rPr>
              <w:t>2</w:t>
            </w:r>
          </w:p>
        </w:tc>
        <w:tc>
          <w:tcPr>
            <w:tcW w:w="1248" w:type="dxa"/>
          </w:tcPr>
          <w:p w14:paraId="64A98A71"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Arial"/>
                <w:sz w:val="18"/>
                <w:lang w:eastAsia="zh-CN"/>
              </w:rPr>
              <w:t>-12</w:t>
            </w:r>
          </w:p>
        </w:tc>
        <w:tc>
          <w:tcPr>
            <w:tcW w:w="1137" w:type="dxa"/>
          </w:tcPr>
          <w:p w14:paraId="5730FA79" w14:textId="77777777" w:rsidR="002A01D9" w:rsidRPr="005647EB" w:rsidDel="00B36E6D"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0D05E39B"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Arial"/>
                <w:sz w:val="18"/>
              </w:rPr>
              <w:t>-8.35</w:t>
            </w:r>
          </w:p>
        </w:tc>
      </w:tr>
      <w:tr w:rsidR="002A01D9" w:rsidRPr="005647EB" w14:paraId="75DA88E3" w14:textId="77777777" w:rsidTr="002570E4">
        <w:trPr>
          <w:cantSplit/>
          <w:jc w:val="center"/>
        </w:trPr>
        <w:tc>
          <w:tcPr>
            <w:tcW w:w="2093" w:type="dxa"/>
          </w:tcPr>
          <w:p w14:paraId="39911C3B" w14:textId="36DFD4E2" w:rsidR="002A01D9" w:rsidRPr="005647EB" w:rsidRDefault="002A01D9"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0EF4CB98" w14:textId="6C86535B" w:rsidR="002A01D9" w:rsidRPr="005647EB" w:rsidRDefault="002A01D9"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6033369F" w14:textId="77777777" w:rsidR="002A01D9" w:rsidRPr="005647EB"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27C358A4" w14:textId="77777777" w:rsidR="002A01D9" w:rsidRPr="005647EB"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0C2C4E1E" w14:textId="77777777" w:rsidR="002A01D9" w:rsidRPr="005647EB"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1ABD93C4"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rPr>
              <w:t>-106.35</w:t>
            </w:r>
          </w:p>
        </w:tc>
      </w:tr>
      <w:tr w:rsidR="002A01D9" w:rsidRPr="005647EB" w14:paraId="733D3CF9" w14:textId="77777777" w:rsidTr="002570E4">
        <w:trPr>
          <w:cantSplit/>
          <w:jc w:val="center"/>
        </w:trPr>
        <w:tc>
          <w:tcPr>
            <w:tcW w:w="2093" w:type="dxa"/>
          </w:tcPr>
          <w:p w14:paraId="5BC25FA1" w14:textId="19722D06" w:rsidR="002A01D9" w:rsidRPr="005647EB" w:rsidRDefault="002A01D9"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4ADB845F" w14:textId="4DBEDC4A" w:rsidR="002A01D9" w:rsidRPr="005647EB" w:rsidRDefault="002A01D9"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62720507"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4B37D98D" w14:textId="77777777" w:rsidR="002A01D9" w:rsidRPr="005647EB"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38A1C14D" w14:textId="77777777" w:rsidR="002A01D9" w:rsidRPr="005647EB"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308180F6"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rPr>
              <w:t>-106.35</w:t>
            </w:r>
          </w:p>
        </w:tc>
      </w:tr>
      <w:tr w:rsidR="002A01D9" w:rsidRPr="005647EB" w14:paraId="259C55BE" w14:textId="77777777" w:rsidTr="002570E4">
        <w:trPr>
          <w:cantSplit/>
          <w:jc w:val="center"/>
        </w:trPr>
        <w:tc>
          <w:tcPr>
            <w:tcW w:w="2093" w:type="dxa"/>
            <w:vMerge w:val="restart"/>
          </w:tcPr>
          <w:p w14:paraId="0F5913F9" w14:textId="460A118E" w:rsidR="002A01D9" w:rsidRPr="005647EB" w:rsidRDefault="002A01D9"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675FE024"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6426B71E"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-69.95</w:t>
            </w:r>
          </w:p>
        </w:tc>
        <w:tc>
          <w:tcPr>
            <w:tcW w:w="1248" w:type="dxa"/>
          </w:tcPr>
          <w:p w14:paraId="3C4BE545"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-69.95</w:t>
            </w:r>
          </w:p>
        </w:tc>
        <w:tc>
          <w:tcPr>
            <w:tcW w:w="1137" w:type="dxa"/>
            <w:vAlign w:val="center"/>
          </w:tcPr>
          <w:p w14:paraId="46A76D12" w14:textId="77777777" w:rsidR="002A01D9" w:rsidRPr="005647EB" w:rsidRDefault="002A01D9" w:rsidP="002570E4">
            <w:pPr>
              <w:spacing w:after="0"/>
              <w:jc w:val="center"/>
              <w:rPr>
                <w:rFonts w:ascii="Arial" w:hAnsi="Arial" w:cs="v4.2.0"/>
                <w:sz w:val="18"/>
              </w:rPr>
            </w:pPr>
            <w:r w:rsidRPr="005647EB">
              <w:rPr>
                <w:rFonts w:ascii="Arial" w:hAnsi="Arial" w:cs="v4.2.0"/>
                <w:sz w:val="18"/>
              </w:rPr>
              <w:t>-Infinity</w:t>
            </w:r>
          </w:p>
        </w:tc>
        <w:tc>
          <w:tcPr>
            <w:tcW w:w="1352" w:type="dxa"/>
          </w:tcPr>
          <w:p w14:paraId="20101FB0"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w:t>
            </w:r>
            <w:r w:rsidRPr="005647EB">
              <w:rPr>
                <w:rFonts w:ascii="Arial" w:hAnsi="Arial" w:cs="Arial"/>
                <w:sz w:val="18"/>
              </w:rPr>
              <w:t>39</w:t>
            </w:r>
          </w:p>
        </w:tc>
      </w:tr>
      <w:tr w:rsidR="002A01D9" w:rsidRPr="005647EB" w14:paraId="3D32F5BD" w14:textId="77777777" w:rsidTr="002570E4">
        <w:trPr>
          <w:cantSplit/>
          <w:jc w:val="center"/>
        </w:trPr>
        <w:tc>
          <w:tcPr>
            <w:tcW w:w="2093" w:type="dxa"/>
            <w:vMerge/>
          </w:tcPr>
          <w:p w14:paraId="79921357" w14:textId="77777777" w:rsidR="002A01D9" w:rsidRPr="005647EB" w:rsidRDefault="002A01D9" w:rsidP="002570E4">
            <w:pPr>
              <w:spacing w:after="0"/>
              <w:rPr>
                <w:rFonts w:ascii="Arial" w:hAnsi="Arial" w:cs="Arial"/>
                <w:sz w:val="18"/>
                <w:lang w:eastAsia="zh-CN"/>
              </w:rPr>
            </w:pPr>
          </w:p>
        </w:tc>
        <w:tc>
          <w:tcPr>
            <w:tcW w:w="1276" w:type="dxa"/>
          </w:tcPr>
          <w:p w14:paraId="73FCEF15" w14:textId="2225858C"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dBm/4.5</w:t>
            </w:r>
            <w:r w:rsidR="002570E4" w:rsidRPr="005647EB">
              <w:rPr>
                <w:rFonts w:ascii="Arial" w:hAnsi="Arial" w:cs="Arial"/>
                <w:sz w:val="18"/>
                <w:lang w:eastAsia="zh-CN"/>
              </w:rPr>
              <w:t xml:space="preserve"> </w:t>
            </w:r>
            <w:r w:rsidRPr="005647EB">
              <w:rPr>
                <w:rFonts w:ascii="Arial" w:hAnsi="Arial" w:cs="Arial"/>
                <w:sz w:val="18"/>
                <w:lang w:eastAsia="zh-CN"/>
              </w:rPr>
              <w:t>MHz</w:t>
            </w:r>
          </w:p>
        </w:tc>
        <w:tc>
          <w:tcPr>
            <w:tcW w:w="1275" w:type="dxa"/>
          </w:tcPr>
          <w:p w14:paraId="496CE9D8"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-72.96</w:t>
            </w:r>
          </w:p>
        </w:tc>
        <w:tc>
          <w:tcPr>
            <w:tcW w:w="1248" w:type="dxa"/>
          </w:tcPr>
          <w:p w14:paraId="7253EEFD"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-72.96</w:t>
            </w:r>
          </w:p>
        </w:tc>
        <w:tc>
          <w:tcPr>
            <w:tcW w:w="1137" w:type="dxa"/>
            <w:vAlign w:val="center"/>
          </w:tcPr>
          <w:p w14:paraId="190452DA" w14:textId="77777777" w:rsidR="002A01D9" w:rsidRPr="005647EB" w:rsidRDefault="002A01D9" w:rsidP="002570E4">
            <w:pPr>
              <w:spacing w:after="0"/>
              <w:jc w:val="center"/>
              <w:rPr>
                <w:rFonts w:ascii="Arial" w:hAnsi="Arial" w:cs="v4.2.0"/>
                <w:sz w:val="18"/>
              </w:rPr>
            </w:pPr>
            <w:r w:rsidRPr="005647EB">
              <w:rPr>
                <w:rFonts w:ascii="Arial" w:hAnsi="Arial" w:cs="v4.2.0"/>
                <w:sz w:val="18"/>
              </w:rPr>
              <w:t>-Infinity</w:t>
            </w:r>
          </w:p>
        </w:tc>
        <w:tc>
          <w:tcPr>
            <w:tcW w:w="1352" w:type="dxa"/>
          </w:tcPr>
          <w:p w14:paraId="55EB413F"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-72.64</w:t>
            </w:r>
          </w:p>
        </w:tc>
      </w:tr>
      <w:tr w:rsidR="008057B3" w:rsidRPr="005647EB" w14:paraId="04C7F3DC" w14:textId="77777777" w:rsidTr="002570E4">
        <w:trPr>
          <w:cantSplit/>
          <w:jc w:val="center"/>
        </w:trPr>
        <w:tc>
          <w:tcPr>
            <w:tcW w:w="2093" w:type="dxa"/>
          </w:tcPr>
          <w:p w14:paraId="670A240E" w14:textId="31D1E1E7" w:rsidR="008057B3" w:rsidRPr="005647EB" w:rsidRDefault="008057B3"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0B162978" w14:textId="77777777" w:rsidR="008057B3" w:rsidRPr="005647EB" w:rsidRDefault="008057B3" w:rsidP="002570E4">
            <w:pPr>
              <w:spacing w:after="0"/>
              <w:jc w:val="center"/>
              <w:rPr>
                <w:rFonts w:ascii="Arial" w:hAnsi="Arial" w:cs="Arial"/>
                <w:sz w:val="18"/>
              </w:rPr>
            </w:pPr>
          </w:p>
        </w:tc>
        <w:tc>
          <w:tcPr>
            <w:tcW w:w="2523" w:type="dxa"/>
            <w:gridSpan w:val="2"/>
          </w:tcPr>
          <w:p w14:paraId="6C41A826"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c>
          <w:tcPr>
            <w:tcW w:w="2489" w:type="dxa"/>
            <w:gridSpan w:val="2"/>
          </w:tcPr>
          <w:p w14:paraId="2DDCA58E"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r>
      <w:tr w:rsidR="008057B3" w:rsidRPr="005647EB" w14:paraId="08386E17" w14:textId="77777777" w:rsidTr="002570E4">
        <w:trPr>
          <w:cantSplit/>
          <w:jc w:val="center"/>
        </w:trPr>
        <w:tc>
          <w:tcPr>
            <w:tcW w:w="2093" w:type="dxa"/>
          </w:tcPr>
          <w:p w14:paraId="05E2E60A" w14:textId="24177A62" w:rsidR="008057B3" w:rsidRPr="005647EB" w:rsidRDefault="008057B3"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6C9FBA10" w14:textId="77777777" w:rsidR="008057B3" w:rsidRPr="005647EB" w:rsidRDefault="008057B3" w:rsidP="002570E4">
            <w:pPr>
              <w:spacing w:after="0"/>
              <w:jc w:val="center"/>
              <w:rPr>
                <w:rFonts w:ascii="Arial" w:hAnsi="Arial" w:cs="Arial"/>
                <w:sz w:val="18"/>
              </w:rPr>
            </w:pPr>
          </w:p>
        </w:tc>
        <w:tc>
          <w:tcPr>
            <w:tcW w:w="2523" w:type="dxa"/>
            <w:gridSpan w:val="2"/>
          </w:tcPr>
          <w:p w14:paraId="46B1ED00" w14:textId="3ABEDDB1" w:rsidR="008057B3" w:rsidRPr="005647EB" w:rsidRDefault="008057B3"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489" w:type="dxa"/>
            <w:gridSpan w:val="2"/>
          </w:tcPr>
          <w:p w14:paraId="32DDF623" w14:textId="3A48F6E9" w:rsidR="008057B3" w:rsidRPr="005647EB" w:rsidRDefault="008057B3"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8057B3" w:rsidRPr="005647EB" w14:paraId="1E12760A" w14:textId="77777777" w:rsidTr="002570E4">
        <w:trPr>
          <w:cantSplit/>
          <w:jc w:val="center"/>
        </w:trPr>
        <w:tc>
          <w:tcPr>
            <w:tcW w:w="2093" w:type="dxa"/>
          </w:tcPr>
          <w:p w14:paraId="77E425DE" w14:textId="23BB8F6B"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068DBABA"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ms</w:t>
            </w:r>
          </w:p>
        </w:tc>
        <w:tc>
          <w:tcPr>
            <w:tcW w:w="2523" w:type="dxa"/>
            <w:gridSpan w:val="2"/>
          </w:tcPr>
          <w:p w14:paraId="06411577"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c>
          <w:tcPr>
            <w:tcW w:w="2489" w:type="dxa"/>
            <w:gridSpan w:val="2"/>
            <w:vAlign w:val="center"/>
          </w:tcPr>
          <w:p w14:paraId="09E129EF"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3</w:t>
            </w:r>
          </w:p>
        </w:tc>
      </w:tr>
      <w:tr w:rsidR="008057B3" w:rsidRPr="005647EB" w14:paraId="6CFA6B62" w14:textId="77777777" w:rsidTr="002570E4">
        <w:trPr>
          <w:cantSplit/>
          <w:jc w:val="center"/>
        </w:trPr>
        <w:tc>
          <w:tcPr>
            <w:tcW w:w="8381" w:type="dxa"/>
            <w:gridSpan w:val="6"/>
          </w:tcPr>
          <w:p w14:paraId="45472AA9" w14:textId="58B349BD" w:rsidR="008057B3" w:rsidRPr="005647EB" w:rsidRDefault="002570E4" w:rsidP="002570E4">
            <w:pPr>
              <w:pStyle w:val="TAN"/>
              <w:keepNext w:val="0"/>
              <w:keepLines w:val="0"/>
              <w:rPr>
                <w:lang w:eastAsia="zh-CN"/>
              </w:rPr>
            </w:pPr>
            <w:r w:rsidRPr="005647EB">
              <w:rPr>
                <w:lang w:eastAsia="zh-CN"/>
              </w:rPr>
              <w:lastRenderedPageBreak/>
              <w:t>NOTE 1:</w:t>
            </w:r>
            <w:r w:rsidR="008057B3" w:rsidRPr="005647EB">
              <w:rPr>
                <w:lang w:eastAsia="zh-CN"/>
              </w:rPr>
              <w:tab/>
              <w:t>OCNG</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used</w:t>
            </w:r>
            <w:r w:rsidRPr="005647EB">
              <w:rPr>
                <w:lang w:eastAsia="zh-CN"/>
              </w:rPr>
              <w:t xml:space="preserve"> </w:t>
            </w:r>
            <w:r w:rsidR="008057B3" w:rsidRPr="005647EB">
              <w:rPr>
                <w:lang w:eastAsia="zh-CN"/>
              </w:rPr>
              <w:t>such</w:t>
            </w:r>
            <w:r w:rsidRPr="005647EB">
              <w:rPr>
                <w:lang w:eastAsia="zh-CN"/>
              </w:rPr>
              <w:t xml:space="preserve"> </w:t>
            </w:r>
            <w:r w:rsidR="008057B3" w:rsidRPr="005647EB">
              <w:rPr>
                <w:lang w:eastAsia="zh-CN"/>
              </w:rPr>
              <w:t>that</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fully</w:t>
            </w:r>
            <w:r w:rsidRPr="005647EB">
              <w:rPr>
                <w:lang w:eastAsia="zh-CN"/>
              </w:rPr>
              <w:t xml:space="preserve"> </w:t>
            </w:r>
            <w:r w:rsidR="008057B3" w:rsidRPr="005647EB">
              <w:rPr>
                <w:lang w:eastAsia="zh-CN"/>
              </w:rPr>
              <w:t>allocated</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a</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total</w:t>
            </w:r>
            <w:r w:rsidRPr="005647EB">
              <w:rPr>
                <w:lang w:eastAsia="zh-CN"/>
              </w:rPr>
              <w:t xml:space="preserve"> </w:t>
            </w:r>
            <w:r w:rsidR="008057B3" w:rsidRPr="005647EB">
              <w:rPr>
                <w:lang w:eastAsia="zh-CN"/>
              </w:rPr>
              <w:t>transmitted</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spectral</w:t>
            </w:r>
            <w:r w:rsidRPr="005647EB">
              <w:rPr>
                <w:lang w:eastAsia="zh-CN"/>
              </w:rPr>
              <w:t xml:space="preserve"> </w:t>
            </w:r>
            <w:r w:rsidR="008057B3" w:rsidRPr="005647EB">
              <w:rPr>
                <w:lang w:eastAsia="zh-CN"/>
              </w:rPr>
              <w:t>density</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achieved</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OFDM</w:t>
            </w:r>
            <w:r w:rsidRPr="005647EB">
              <w:rPr>
                <w:lang w:eastAsia="zh-CN"/>
              </w:rPr>
              <w:t xml:space="preserve"> </w:t>
            </w:r>
            <w:r w:rsidR="008057B3" w:rsidRPr="005647EB">
              <w:rPr>
                <w:lang w:eastAsia="zh-CN"/>
              </w:rPr>
              <w:t>symbols.</w:t>
            </w:r>
          </w:p>
          <w:p w14:paraId="563C64BE" w14:textId="0B7C1039" w:rsidR="008057B3" w:rsidRPr="005647EB" w:rsidRDefault="002570E4" w:rsidP="002570E4">
            <w:pPr>
              <w:pStyle w:val="TAN"/>
              <w:keepNext w:val="0"/>
              <w:keepLines w:val="0"/>
              <w:rPr>
                <w:lang w:eastAsia="zh-CN"/>
              </w:rPr>
            </w:pPr>
            <w:r w:rsidRPr="005647EB">
              <w:rPr>
                <w:lang w:eastAsia="zh-CN"/>
              </w:rPr>
              <w:t>NOTE 2:</w:t>
            </w:r>
            <w:r w:rsidR="008057B3" w:rsidRPr="005647EB">
              <w:rPr>
                <w:lang w:eastAsia="zh-CN"/>
              </w:rPr>
              <w:tab/>
              <w:t>Interference</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noise</w:t>
            </w:r>
            <w:r w:rsidRPr="005647EB">
              <w:rPr>
                <w:lang w:eastAsia="zh-CN"/>
              </w:rPr>
              <w:t xml:space="preserve"> </w:t>
            </w:r>
            <w:r w:rsidR="008057B3" w:rsidRPr="005647EB">
              <w:rPr>
                <w:lang w:eastAsia="zh-CN"/>
              </w:rPr>
              <w:t>sources</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specified</w:t>
            </w:r>
            <w:r w:rsidRPr="005647EB">
              <w:rPr>
                <w:lang w:eastAsia="zh-CN"/>
              </w:rPr>
              <w:t xml:space="preserve"> </w:t>
            </w:r>
            <w:r w:rsidR="008057B3" w:rsidRPr="005647EB">
              <w:rPr>
                <w:lang w:eastAsia="zh-CN"/>
              </w:rPr>
              <w:t>in</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test</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assumed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over</w:t>
            </w:r>
            <w:r w:rsidRPr="005647EB">
              <w:rPr>
                <w:lang w:eastAsia="zh-CN"/>
              </w:rPr>
              <w:t xml:space="preserve"> </w:t>
            </w:r>
            <w:r w:rsidR="008057B3" w:rsidRPr="005647EB">
              <w:rPr>
                <w:lang w:eastAsia="zh-CN"/>
              </w:rPr>
              <w:t>subcarriers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modelled</w:t>
            </w:r>
            <w:r w:rsidRPr="005647EB">
              <w:rPr>
                <w:lang w:eastAsia="zh-CN"/>
              </w:rPr>
              <w:t xml:space="preserve"> </w:t>
            </w:r>
            <w:r w:rsidR="008057B3" w:rsidRPr="005647EB">
              <w:rPr>
                <w:lang w:eastAsia="zh-CN"/>
              </w:rPr>
              <w:t>as</w:t>
            </w:r>
            <w:r w:rsidRPr="005647EB">
              <w:rPr>
                <w:lang w:eastAsia="zh-CN"/>
              </w:rPr>
              <w:t xml:space="preserve"> </w:t>
            </w:r>
            <w:r w:rsidR="008057B3" w:rsidRPr="005647EB">
              <w:rPr>
                <w:lang w:eastAsia="zh-CN"/>
              </w:rPr>
              <w:t>AWGN</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appropriate</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for</w:t>
            </w:r>
            <w:r w:rsidRPr="005647EB">
              <w:rPr>
                <w:lang w:eastAsia="zh-CN"/>
              </w:rPr>
              <w:t xml:space="preserve"> </w:t>
            </w:r>
            <w:r w:rsidR="008057B3" w:rsidRPr="005647EB">
              <w:rPr>
                <w:rFonts w:cs="v4.2.0"/>
                <w:lang w:eastAsia="zh-CN"/>
              </w:rPr>
              <w:t>N</w:t>
            </w:r>
            <w:r w:rsidR="008057B3" w:rsidRPr="005647EB">
              <w:rPr>
                <w:rFonts w:cs="v4.2.0"/>
                <w:vertAlign w:val="subscript"/>
                <w:lang w:eastAsia="zh-CN"/>
              </w:rPr>
              <w:t>oc</w:t>
            </w:r>
            <w:r w:rsidRPr="005647EB">
              <w:rPr>
                <w:rFonts w:cs="v4.2.0"/>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fulfilled.</w:t>
            </w:r>
          </w:p>
          <w:p w14:paraId="65F1B493" w14:textId="6BB75461" w:rsidR="008057B3" w:rsidRPr="005647EB" w:rsidRDefault="002570E4" w:rsidP="002570E4">
            <w:pPr>
              <w:pStyle w:val="TAN"/>
              <w:keepNext w:val="0"/>
              <w:keepLines w:val="0"/>
              <w:rPr>
                <w:lang w:eastAsia="zh-CN"/>
              </w:rPr>
            </w:pPr>
            <w:r w:rsidRPr="005647EB">
              <w:rPr>
                <w:lang w:eastAsia="zh-CN"/>
              </w:rPr>
              <w:t>NOTE 3:</w:t>
            </w:r>
            <w:r w:rsidR="008057B3" w:rsidRPr="005647EB">
              <w:rPr>
                <w:lang w:eastAsia="zh-CN"/>
              </w:rPr>
              <w:tab/>
              <w:t>Es/Iot,</w:t>
            </w:r>
            <w:r w:rsidRPr="005647EB">
              <w:rPr>
                <w:lang w:eastAsia="zh-CN"/>
              </w:rPr>
              <w:t xml:space="preserve"> </w:t>
            </w:r>
            <w:r w:rsidR="008057B3" w:rsidRPr="005647EB">
              <w:rPr>
                <w:lang w:eastAsia="zh-CN"/>
              </w:rPr>
              <w:t>RSRP,</w:t>
            </w:r>
            <w:r w:rsidRPr="005647EB">
              <w:rPr>
                <w:lang w:eastAsia="zh-CN"/>
              </w:rPr>
              <w:t xml:space="preserve"> </w:t>
            </w:r>
            <w:r w:rsidR="008057B3" w:rsidRPr="005647EB">
              <w:rPr>
                <w:lang w:eastAsia="zh-CN"/>
              </w:rPr>
              <w:t>SCH_RP</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Io</w:t>
            </w:r>
            <w:r w:rsidRPr="005647EB">
              <w:rPr>
                <w:lang w:eastAsia="zh-CN"/>
              </w:rPr>
              <w:t xml:space="preserve"> </w:t>
            </w:r>
            <w:r w:rsidR="008057B3" w:rsidRPr="005647EB">
              <w:rPr>
                <w:lang w:eastAsia="zh-CN"/>
              </w:rPr>
              <w:t>have</w:t>
            </w:r>
            <w:r w:rsidRPr="005647EB">
              <w:rPr>
                <w:lang w:eastAsia="zh-CN"/>
              </w:rPr>
              <w:t xml:space="preserve"> </w:t>
            </w:r>
            <w:r w:rsidR="008057B3" w:rsidRPr="005647EB">
              <w:rPr>
                <w:lang w:eastAsia="zh-CN"/>
              </w:rPr>
              <w:t>been</w:t>
            </w:r>
            <w:r w:rsidRPr="005647EB">
              <w:rPr>
                <w:lang w:eastAsia="zh-CN"/>
              </w:rPr>
              <w:t xml:space="preserve"> </w:t>
            </w:r>
            <w:r w:rsidR="008057B3" w:rsidRPr="005647EB">
              <w:rPr>
                <w:lang w:eastAsia="zh-CN"/>
              </w:rPr>
              <w:t>derived</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information</w:t>
            </w:r>
            <w:r w:rsidRPr="005647EB">
              <w:rPr>
                <w:lang w:eastAsia="zh-CN"/>
              </w:rPr>
              <w:t xml:space="preserve"> </w:t>
            </w:r>
            <w:r w:rsidR="008057B3" w:rsidRPr="005647EB">
              <w:rPr>
                <w:lang w:eastAsia="zh-CN"/>
              </w:rPr>
              <w:t>purposes.</w:t>
            </w:r>
            <w:r w:rsidRPr="005647EB">
              <w:rPr>
                <w:lang w:eastAsia="zh-CN"/>
              </w:rPr>
              <w:t xml:space="preserve"> </w:t>
            </w:r>
            <w:r w:rsidR="008057B3" w:rsidRPr="005647EB">
              <w:rPr>
                <w:lang w:eastAsia="zh-CN"/>
              </w:rPr>
              <w:t>They</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settable</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themselves.</w:t>
            </w:r>
          </w:p>
          <w:p w14:paraId="04A9464B" w14:textId="2C65439A" w:rsidR="008057B3" w:rsidRPr="005647EB" w:rsidRDefault="002570E4" w:rsidP="002570E4">
            <w:pPr>
              <w:pStyle w:val="TAN"/>
              <w:keepNext w:val="0"/>
              <w:keepLines w:val="0"/>
            </w:pPr>
            <w:r w:rsidRPr="005647EB">
              <w:rPr>
                <w:lang w:eastAsia="zh-CN"/>
              </w:rPr>
              <w:t>NOTE 4:</w:t>
            </w:r>
            <w:r w:rsidR="008057B3" w:rsidRPr="005647EB">
              <w:rPr>
                <w:lang w:eastAsia="zh-CN"/>
              </w:rPr>
              <w:tab/>
              <w:t>The</w:t>
            </w:r>
            <w:r w:rsidRPr="005647EB">
              <w:rPr>
                <w:lang w:eastAsia="zh-CN"/>
              </w:rPr>
              <w:t xml:space="preserve"> </w:t>
            </w:r>
            <w:r w:rsidR="008057B3" w:rsidRPr="005647EB">
              <w:rPr>
                <w:lang w:eastAsia="zh-CN"/>
              </w:rPr>
              <w:t>resources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uplink</w:t>
            </w:r>
            <w:r w:rsidRPr="005647EB">
              <w:rPr>
                <w:lang w:eastAsia="zh-CN"/>
              </w:rPr>
              <w:t xml:space="preserve"> </w:t>
            </w:r>
            <w:r w:rsidR="008057B3" w:rsidRPr="005647EB">
              <w:rPr>
                <w:lang w:eastAsia="zh-CN"/>
              </w:rPr>
              <w:t>transmission</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assigned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UE</w:t>
            </w:r>
            <w:r w:rsidRPr="005647EB">
              <w:rPr>
                <w:lang w:eastAsia="zh-CN"/>
              </w:rPr>
              <w:t xml:space="preserve"> </w:t>
            </w:r>
            <w:r w:rsidR="008057B3" w:rsidRPr="005647EB">
              <w:rPr>
                <w:lang w:eastAsia="zh-CN"/>
              </w:rPr>
              <w:t>prior</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start</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period</w:t>
            </w:r>
            <w:r w:rsidRPr="005647EB">
              <w:rPr>
                <w:lang w:eastAsia="zh-CN"/>
              </w:rPr>
              <w:t xml:space="preserve"> </w:t>
            </w:r>
            <w:r w:rsidR="008057B3" w:rsidRPr="005647EB">
              <w:rPr>
                <w:lang w:eastAsia="zh-CN"/>
              </w:rPr>
              <w:t>T2.</w:t>
            </w:r>
          </w:p>
        </w:tc>
      </w:tr>
    </w:tbl>
    <w:p w14:paraId="5DF67B05" w14:textId="77777777" w:rsidR="008057B3" w:rsidRPr="005647EB" w:rsidRDefault="008057B3" w:rsidP="002570E4"/>
    <w:p w14:paraId="53DA68B9" w14:textId="77777777" w:rsidR="008057B3" w:rsidRPr="005647EB" w:rsidRDefault="008057B3" w:rsidP="002570E4">
      <w:pPr>
        <w:pStyle w:val="TH"/>
        <w:keepNext w:val="0"/>
        <w:keepLines w:val="0"/>
      </w:pPr>
      <w:r w:rsidRPr="005647EB">
        <w:t xml:space="preserve">Table 8.3.18.5-2: </w:t>
      </w:r>
      <w:r w:rsidRPr="005647EB">
        <w:rPr>
          <w:lang w:eastAsia="zh-CN"/>
        </w:rPr>
        <w:t>DRX</w:t>
      </w:r>
      <w:r w:rsidRPr="005647EB">
        <w:t xml:space="preserve">-Configuration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8057B3" w:rsidRPr="005647EB" w14:paraId="4F3ADE62" w14:textId="77777777" w:rsidTr="002570E4">
        <w:trPr>
          <w:jc w:val="center"/>
        </w:trPr>
        <w:tc>
          <w:tcPr>
            <w:tcW w:w="3345" w:type="dxa"/>
            <w:vMerge w:val="restart"/>
            <w:vAlign w:val="center"/>
          </w:tcPr>
          <w:p w14:paraId="7CF06F59"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Field</w:t>
            </w:r>
          </w:p>
        </w:tc>
        <w:tc>
          <w:tcPr>
            <w:tcW w:w="1021" w:type="dxa"/>
          </w:tcPr>
          <w:p w14:paraId="2EECA9F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Test1</w:t>
            </w:r>
          </w:p>
        </w:tc>
        <w:tc>
          <w:tcPr>
            <w:tcW w:w="1021" w:type="dxa"/>
            <w:vAlign w:val="center"/>
          </w:tcPr>
          <w:p w14:paraId="4841FDBD"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Test2</w:t>
            </w:r>
          </w:p>
        </w:tc>
        <w:tc>
          <w:tcPr>
            <w:tcW w:w="3061" w:type="dxa"/>
            <w:vMerge w:val="restart"/>
          </w:tcPr>
          <w:p w14:paraId="26B029A8"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Comment</w:t>
            </w:r>
          </w:p>
        </w:tc>
      </w:tr>
      <w:tr w:rsidR="008057B3" w:rsidRPr="005647EB" w14:paraId="04CB0B60" w14:textId="77777777" w:rsidTr="002570E4">
        <w:trPr>
          <w:jc w:val="center"/>
        </w:trPr>
        <w:tc>
          <w:tcPr>
            <w:tcW w:w="3345" w:type="dxa"/>
            <w:vMerge/>
            <w:vAlign w:val="center"/>
          </w:tcPr>
          <w:p w14:paraId="207232F7" w14:textId="77777777" w:rsidR="008057B3" w:rsidRPr="005647EB" w:rsidRDefault="008057B3" w:rsidP="002570E4">
            <w:pPr>
              <w:spacing w:after="0"/>
              <w:jc w:val="center"/>
              <w:rPr>
                <w:rFonts w:ascii="Arial" w:hAnsi="Arial" w:cs="Arial"/>
                <w:b/>
                <w:sz w:val="18"/>
              </w:rPr>
            </w:pPr>
          </w:p>
        </w:tc>
        <w:tc>
          <w:tcPr>
            <w:tcW w:w="1021" w:type="dxa"/>
          </w:tcPr>
          <w:p w14:paraId="5819EDA5"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1021" w:type="dxa"/>
            <w:vAlign w:val="center"/>
          </w:tcPr>
          <w:p w14:paraId="75BEAA74"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3061" w:type="dxa"/>
            <w:vMerge/>
          </w:tcPr>
          <w:p w14:paraId="2E9E2A57" w14:textId="77777777" w:rsidR="008057B3" w:rsidRPr="005647EB" w:rsidRDefault="008057B3" w:rsidP="002570E4">
            <w:pPr>
              <w:spacing w:after="0"/>
              <w:jc w:val="center"/>
              <w:rPr>
                <w:rFonts w:ascii="Arial" w:hAnsi="Arial" w:cs="Arial"/>
                <w:b/>
                <w:sz w:val="18"/>
              </w:rPr>
            </w:pPr>
          </w:p>
        </w:tc>
      </w:tr>
      <w:tr w:rsidR="008057B3" w:rsidRPr="005647EB" w14:paraId="65ACCDFE" w14:textId="77777777" w:rsidTr="002570E4">
        <w:trPr>
          <w:jc w:val="center"/>
        </w:trPr>
        <w:tc>
          <w:tcPr>
            <w:tcW w:w="3345" w:type="dxa"/>
            <w:vAlign w:val="center"/>
          </w:tcPr>
          <w:p w14:paraId="7C800517" w14:textId="77777777" w:rsidR="008057B3" w:rsidRPr="005647EB" w:rsidRDefault="008057B3" w:rsidP="002570E4">
            <w:pPr>
              <w:spacing w:after="0"/>
              <w:jc w:val="center"/>
              <w:rPr>
                <w:rFonts w:ascii="Arial" w:hAnsi="Arial" w:cs="Arial"/>
                <w:sz w:val="18"/>
              </w:rPr>
            </w:pPr>
            <w:r w:rsidRPr="005647EB">
              <w:rPr>
                <w:rFonts w:ascii="Arial" w:hAnsi="Arial" w:cs="Arial"/>
                <w:sz w:val="18"/>
              </w:rPr>
              <w:t>onDurationTimer</w:t>
            </w:r>
          </w:p>
        </w:tc>
        <w:tc>
          <w:tcPr>
            <w:tcW w:w="1021" w:type="dxa"/>
          </w:tcPr>
          <w:p w14:paraId="56502B6E" w14:textId="77777777" w:rsidR="008057B3" w:rsidRPr="005647EB" w:rsidRDefault="008057B3" w:rsidP="002570E4">
            <w:pPr>
              <w:spacing w:after="0"/>
              <w:jc w:val="center"/>
              <w:rPr>
                <w:rFonts w:ascii="Arial" w:hAnsi="Arial" w:cs="Arial"/>
                <w:sz w:val="18"/>
              </w:rPr>
            </w:pPr>
            <w:r w:rsidRPr="005647EB">
              <w:rPr>
                <w:rFonts w:ascii="Arial" w:hAnsi="Arial" w:cs="Arial"/>
                <w:sz w:val="18"/>
              </w:rPr>
              <w:t>psf1</w:t>
            </w:r>
          </w:p>
        </w:tc>
        <w:tc>
          <w:tcPr>
            <w:tcW w:w="1021" w:type="dxa"/>
            <w:vAlign w:val="center"/>
          </w:tcPr>
          <w:p w14:paraId="5C9F0056" w14:textId="77777777" w:rsidR="008057B3" w:rsidRPr="005647EB" w:rsidRDefault="008057B3" w:rsidP="002570E4">
            <w:pPr>
              <w:spacing w:after="0"/>
              <w:jc w:val="center"/>
              <w:rPr>
                <w:rFonts w:ascii="Arial" w:hAnsi="Arial" w:cs="Arial"/>
                <w:sz w:val="18"/>
              </w:rPr>
            </w:pPr>
            <w:r w:rsidRPr="005647EB">
              <w:rPr>
                <w:rFonts w:ascii="Arial" w:hAnsi="Arial" w:cs="Arial"/>
                <w:sz w:val="18"/>
              </w:rPr>
              <w:t>psf1</w:t>
            </w:r>
          </w:p>
        </w:tc>
        <w:tc>
          <w:tcPr>
            <w:tcW w:w="3061" w:type="dxa"/>
            <w:vMerge w:val="restart"/>
          </w:tcPr>
          <w:p w14:paraId="5ADCDA3A" w14:textId="45E3EDDE" w:rsidR="008057B3" w:rsidRPr="005647EB" w:rsidRDefault="008057B3" w:rsidP="002570E4">
            <w:pPr>
              <w:spacing w:after="0"/>
              <w:jc w:val="center"/>
              <w:rPr>
                <w:rFonts w:ascii="Arial" w:hAnsi="Arial" w:cs="Arial"/>
                <w:sz w:val="18"/>
              </w:rPr>
            </w:pPr>
            <w:r w:rsidRPr="005647EB">
              <w:rPr>
                <w:rFonts w:ascii="Arial" w:hAnsi="Arial" w:cs="Arial"/>
                <w:sz w:val="18"/>
                <w:lang w:eastAsia="zh-CN"/>
              </w:rPr>
              <w:t>As</w:t>
            </w:r>
            <w:r w:rsidR="002570E4" w:rsidRPr="005647EB">
              <w:rPr>
                <w:rFonts w:ascii="Arial" w:hAnsi="Arial" w:cs="Arial"/>
                <w:sz w:val="18"/>
                <w:lang w:eastAsia="zh-CN"/>
              </w:rPr>
              <w:t xml:space="preserve"> </w:t>
            </w:r>
            <w:r w:rsidRPr="005647EB">
              <w:rPr>
                <w:rFonts w:ascii="Arial" w:hAnsi="Arial" w:cs="Arial"/>
                <w:sz w:val="18"/>
                <w:lang w:eastAsia="zh-CN"/>
              </w:rPr>
              <w:t>specified</w:t>
            </w:r>
            <w:r w:rsidR="002570E4" w:rsidRPr="005647EB">
              <w:rPr>
                <w:rFonts w:ascii="Arial" w:hAnsi="Arial" w:cs="Arial"/>
                <w:sz w:val="18"/>
                <w:lang w:eastAsia="zh-CN"/>
              </w:rPr>
              <w:t xml:space="preserve"> </w:t>
            </w:r>
            <w:r w:rsidRPr="005647EB">
              <w:rPr>
                <w:rFonts w:ascii="Arial" w:hAnsi="Arial" w:cs="Arial"/>
                <w:sz w:val="18"/>
                <w:lang w:eastAsia="zh-CN"/>
              </w:rPr>
              <w:t>in</w:t>
            </w:r>
            <w:r w:rsidR="002570E4" w:rsidRPr="005647EB">
              <w:rPr>
                <w:rFonts w:ascii="Arial" w:hAnsi="Arial" w:cs="Arial"/>
                <w:sz w:val="18"/>
                <w:lang w:eastAsia="zh-CN"/>
              </w:rPr>
              <w:t xml:space="preserve"> </w:t>
            </w:r>
            <w:r w:rsidRPr="005647EB">
              <w:rPr>
                <w:rFonts w:ascii="Arial" w:hAnsi="Arial" w:cs="Arial"/>
                <w:sz w:val="18"/>
              </w:rPr>
              <w:t>clause</w:t>
            </w:r>
            <w:r w:rsidR="002570E4" w:rsidRPr="005647EB">
              <w:rPr>
                <w:rFonts w:ascii="Arial" w:hAnsi="Arial" w:cs="Arial"/>
                <w:sz w:val="18"/>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ascii="Arial" w:hAnsi="Arial" w:cs="Arial"/>
                  <w:sz w:val="18"/>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rPr>
                    <w:rFonts w:ascii="Arial" w:hAnsi="Arial" w:cs="Arial"/>
                    <w:sz w:val="18"/>
                  </w:rPr>
                  <w:t>3.2</w:t>
                </w:r>
              </w:smartTag>
            </w:smartTag>
            <w:r w:rsidR="002570E4" w:rsidRPr="005647EB">
              <w:rPr>
                <w:rFonts w:ascii="Arial" w:hAnsi="Arial" w:cs="Arial"/>
                <w:sz w:val="18"/>
              </w:rPr>
              <w:t xml:space="preserve"> in 3GPP TS </w:t>
            </w:r>
            <w:r w:rsidRPr="005647EB">
              <w:rPr>
                <w:rFonts w:ascii="Arial" w:hAnsi="Arial" w:cs="Arial"/>
                <w:sz w:val="18"/>
              </w:rPr>
              <w:t>36.331</w:t>
            </w:r>
          </w:p>
        </w:tc>
      </w:tr>
      <w:tr w:rsidR="008057B3" w:rsidRPr="005647EB" w14:paraId="63738B61" w14:textId="77777777" w:rsidTr="002570E4">
        <w:trPr>
          <w:jc w:val="center"/>
        </w:trPr>
        <w:tc>
          <w:tcPr>
            <w:tcW w:w="3345" w:type="dxa"/>
            <w:vAlign w:val="center"/>
          </w:tcPr>
          <w:p w14:paraId="31676AD5" w14:textId="77777777" w:rsidR="008057B3" w:rsidRPr="005647EB" w:rsidRDefault="008057B3" w:rsidP="002570E4">
            <w:pPr>
              <w:spacing w:after="0"/>
              <w:jc w:val="center"/>
              <w:rPr>
                <w:rFonts w:ascii="Arial" w:hAnsi="Arial" w:cs="Arial"/>
                <w:sz w:val="18"/>
              </w:rPr>
            </w:pPr>
            <w:r w:rsidRPr="005647EB">
              <w:rPr>
                <w:rFonts w:ascii="Arial" w:hAnsi="Arial" w:cs="Arial"/>
                <w:sz w:val="18"/>
              </w:rPr>
              <w:t>drx-InactivityTimer</w:t>
            </w:r>
          </w:p>
        </w:tc>
        <w:tc>
          <w:tcPr>
            <w:tcW w:w="1021" w:type="dxa"/>
          </w:tcPr>
          <w:p w14:paraId="677A33E2" w14:textId="77777777" w:rsidR="008057B3" w:rsidRPr="005647EB" w:rsidRDefault="008057B3" w:rsidP="002570E4">
            <w:pPr>
              <w:spacing w:after="0"/>
              <w:jc w:val="center"/>
              <w:rPr>
                <w:rFonts w:ascii="Arial" w:hAnsi="Arial" w:cs="Arial"/>
                <w:sz w:val="18"/>
              </w:rPr>
            </w:pPr>
            <w:r w:rsidRPr="005647EB">
              <w:rPr>
                <w:rFonts w:ascii="Arial" w:hAnsi="Arial" w:cs="Arial"/>
                <w:sz w:val="18"/>
              </w:rPr>
              <w:t>psf1</w:t>
            </w:r>
          </w:p>
        </w:tc>
        <w:tc>
          <w:tcPr>
            <w:tcW w:w="1021" w:type="dxa"/>
            <w:vAlign w:val="center"/>
          </w:tcPr>
          <w:p w14:paraId="56256261" w14:textId="77777777" w:rsidR="008057B3" w:rsidRPr="005647EB" w:rsidRDefault="008057B3" w:rsidP="002570E4">
            <w:pPr>
              <w:spacing w:after="0"/>
              <w:jc w:val="center"/>
              <w:rPr>
                <w:rFonts w:ascii="Arial" w:hAnsi="Arial" w:cs="Arial"/>
                <w:sz w:val="18"/>
              </w:rPr>
            </w:pPr>
            <w:r w:rsidRPr="005647EB">
              <w:rPr>
                <w:rFonts w:ascii="Arial" w:hAnsi="Arial" w:cs="Arial"/>
                <w:sz w:val="18"/>
              </w:rPr>
              <w:t>psf1</w:t>
            </w:r>
          </w:p>
        </w:tc>
        <w:tc>
          <w:tcPr>
            <w:tcW w:w="3061" w:type="dxa"/>
            <w:vMerge/>
          </w:tcPr>
          <w:p w14:paraId="733C180C" w14:textId="77777777" w:rsidR="008057B3" w:rsidRPr="005647EB" w:rsidRDefault="008057B3" w:rsidP="002570E4">
            <w:pPr>
              <w:spacing w:after="0"/>
              <w:jc w:val="center"/>
              <w:rPr>
                <w:rFonts w:ascii="Arial" w:hAnsi="Arial" w:cs="Arial"/>
                <w:sz w:val="18"/>
              </w:rPr>
            </w:pPr>
          </w:p>
        </w:tc>
      </w:tr>
      <w:tr w:rsidR="008057B3" w:rsidRPr="005647EB" w14:paraId="3822E58B" w14:textId="77777777" w:rsidTr="002570E4">
        <w:trPr>
          <w:jc w:val="center"/>
        </w:trPr>
        <w:tc>
          <w:tcPr>
            <w:tcW w:w="3345" w:type="dxa"/>
            <w:vAlign w:val="center"/>
          </w:tcPr>
          <w:p w14:paraId="62B6EE5D" w14:textId="77777777" w:rsidR="008057B3" w:rsidRPr="005647EB" w:rsidRDefault="008057B3" w:rsidP="002570E4">
            <w:pPr>
              <w:spacing w:after="0"/>
              <w:jc w:val="center"/>
              <w:rPr>
                <w:rFonts w:ascii="Arial" w:hAnsi="Arial" w:cs="Arial"/>
                <w:sz w:val="18"/>
              </w:rPr>
            </w:pPr>
            <w:r w:rsidRPr="005647EB">
              <w:rPr>
                <w:rFonts w:ascii="Arial" w:hAnsi="Arial" w:cs="Arial"/>
                <w:sz w:val="18"/>
              </w:rPr>
              <w:t>drx-RetransmissionTimer</w:t>
            </w:r>
          </w:p>
        </w:tc>
        <w:tc>
          <w:tcPr>
            <w:tcW w:w="1021" w:type="dxa"/>
          </w:tcPr>
          <w:p w14:paraId="1EE355BB" w14:textId="77777777" w:rsidR="008057B3" w:rsidRPr="005647EB" w:rsidRDefault="008057B3" w:rsidP="002570E4">
            <w:pPr>
              <w:spacing w:after="0"/>
              <w:jc w:val="center"/>
              <w:rPr>
                <w:rFonts w:ascii="Arial" w:hAnsi="Arial" w:cs="Arial"/>
                <w:sz w:val="18"/>
              </w:rPr>
            </w:pPr>
            <w:r w:rsidRPr="005647EB">
              <w:rPr>
                <w:rFonts w:ascii="Arial" w:hAnsi="Arial" w:cs="Arial"/>
                <w:sz w:val="18"/>
                <w:lang w:eastAsia="zh-CN"/>
              </w:rPr>
              <w:t>psf1</w:t>
            </w:r>
          </w:p>
        </w:tc>
        <w:tc>
          <w:tcPr>
            <w:tcW w:w="1021" w:type="dxa"/>
            <w:vAlign w:val="center"/>
          </w:tcPr>
          <w:p w14:paraId="125CA8A6" w14:textId="77777777" w:rsidR="008057B3" w:rsidRPr="005647EB" w:rsidRDefault="008057B3" w:rsidP="002570E4">
            <w:pPr>
              <w:spacing w:after="0"/>
              <w:jc w:val="center"/>
              <w:rPr>
                <w:rFonts w:ascii="Arial" w:hAnsi="Arial" w:cs="Arial"/>
                <w:sz w:val="18"/>
              </w:rPr>
            </w:pPr>
            <w:r w:rsidRPr="005647EB">
              <w:rPr>
                <w:rFonts w:ascii="Arial" w:hAnsi="Arial" w:cs="Arial"/>
                <w:sz w:val="18"/>
                <w:lang w:eastAsia="zh-CN"/>
              </w:rPr>
              <w:t>psf1</w:t>
            </w:r>
          </w:p>
        </w:tc>
        <w:tc>
          <w:tcPr>
            <w:tcW w:w="3061" w:type="dxa"/>
            <w:vMerge/>
          </w:tcPr>
          <w:p w14:paraId="07BEA740" w14:textId="77777777" w:rsidR="008057B3" w:rsidRPr="005647EB" w:rsidRDefault="008057B3" w:rsidP="002570E4">
            <w:pPr>
              <w:spacing w:after="0"/>
              <w:jc w:val="center"/>
              <w:rPr>
                <w:rFonts w:ascii="Arial" w:hAnsi="Arial" w:cs="Arial"/>
                <w:sz w:val="18"/>
              </w:rPr>
            </w:pPr>
          </w:p>
        </w:tc>
      </w:tr>
      <w:tr w:rsidR="008057B3" w:rsidRPr="005647EB" w14:paraId="2A519669" w14:textId="77777777" w:rsidTr="002570E4">
        <w:trPr>
          <w:jc w:val="center"/>
        </w:trPr>
        <w:tc>
          <w:tcPr>
            <w:tcW w:w="3345" w:type="dxa"/>
            <w:vAlign w:val="center"/>
          </w:tcPr>
          <w:p w14:paraId="2DCCCE2E" w14:textId="77777777" w:rsidR="008057B3" w:rsidRPr="005647EB" w:rsidRDefault="008057B3" w:rsidP="002570E4">
            <w:pPr>
              <w:spacing w:after="0"/>
              <w:jc w:val="center"/>
              <w:rPr>
                <w:rFonts w:ascii="Arial" w:hAnsi="Arial" w:cs="Arial"/>
                <w:sz w:val="18"/>
                <w:vertAlign w:val="superscript"/>
              </w:rPr>
            </w:pPr>
            <w:r w:rsidRPr="005647EB">
              <w:rPr>
                <w:rFonts w:ascii="Arial" w:hAnsi="Arial" w:cs="Arial"/>
                <w:sz w:val="18"/>
              </w:rPr>
              <w:t>longDRX-CycleStartOffset</w:t>
            </w:r>
          </w:p>
        </w:tc>
        <w:tc>
          <w:tcPr>
            <w:tcW w:w="1021" w:type="dxa"/>
          </w:tcPr>
          <w:p w14:paraId="250E7588"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s</w:t>
            </w:r>
            <w:r w:rsidRPr="005647EB">
              <w:rPr>
                <w:rFonts w:ascii="Arial" w:hAnsi="Arial" w:cs="Arial"/>
                <w:sz w:val="18"/>
              </w:rPr>
              <w:t>f</w:t>
            </w:r>
            <w:r w:rsidRPr="005647EB">
              <w:rPr>
                <w:rFonts w:ascii="Arial" w:hAnsi="Arial" w:cs="Arial"/>
                <w:sz w:val="18"/>
                <w:lang w:eastAsia="zh-CN"/>
              </w:rPr>
              <w:t>128</w:t>
            </w:r>
          </w:p>
        </w:tc>
        <w:tc>
          <w:tcPr>
            <w:tcW w:w="1021" w:type="dxa"/>
            <w:vAlign w:val="center"/>
          </w:tcPr>
          <w:p w14:paraId="36BFAC70"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sf1280</w:t>
            </w:r>
          </w:p>
        </w:tc>
        <w:tc>
          <w:tcPr>
            <w:tcW w:w="3061" w:type="dxa"/>
            <w:vMerge/>
          </w:tcPr>
          <w:p w14:paraId="724709D8" w14:textId="77777777" w:rsidR="008057B3" w:rsidRPr="005647EB" w:rsidRDefault="008057B3" w:rsidP="002570E4">
            <w:pPr>
              <w:spacing w:after="0"/>
              <w:jc w:val="center"/>
              <w:rPr>
                <w:rFonts w:ascii="Arial" w:hAnsi="Arial" w:cs="Arial"/>
                <w:sz w:val="18"/>
              </w:rPr>
            </w:pPr>
          </w:p>
        </w:tc>
      </w:tr>
      <w:tr w:rsidR="008057B3" w:rsidRPr="005647EB" w14:paraId="68983789" w14:textId="77777777" w:rsidTr="002570E4">
        <w:trPr>
          <w:jc w:val="center"/>
        </w:trPr>
        <w:tc>
          <w:tcPr>
            <w:tcW w:w="3345" w:type="dxa"/>
            <w:vAlign w:val="center"/>
          </w:tcPr>
          <w:p w14:paraId="17040633" w14:textId="77777777" w:rsidR="008057B3" w:rsidRPr="005647EB" w:rsidRDefault="008057B3" w:rsidP="002570E4">
            <w:pPr>
              <w:spacing w:after="0"/>
              <w:jc w:val="center"/>
              <w:rPr>
                <w:rFonts w:ascii="Arial" w:hAnsi="Arial" w:cs="Arial"/>
                <w:sz w:val="18"/>
              </w:rPr>
            </w:pPr>
            <w:r w:rsidRPr="005647EB">
              <w:rPr>
                <w:rFonts w:ascii="Arial" w:hAnsi="Arial" w:cs="Arial"/>
                <w:sz w:val="18"/>
              </w:rPr>
              <w:t>shortDRX</w:t>
            </w:r>
          </w:p>
        </w:tc>
        <w:tc>
          <w:tcPr>
            <w:tcW w:w="1021" w:type="dxa"/>
          </w:tcPr>
          <w:p w14:paraId="106E9405" w14:textId="77777777" w:rsidR="008057B3" w:rsidRPr="005647EB" w:rsidRDefault="008057B3" w:rsidP="002570E4">
            <w:pPr>
              <w:spacing w:after="0"/>
              <w:jc w:val="center"/>
              <w:rPr>
                <w:rFonts w:ascii="Arial" w:hAnsi="Arial" w:cs="Arial"/>
                <w:sz w:val="18"/>
              </w:rPr>
            </w:pPr>
            <w:r w:rsidRPr="005647EB">
              <w:rPr>
                <w:rFonts w:ascii="Arial" w:hAnsi="Arial" w:cs="Arial"/>
                <w:sz w:val="18"/>
              </w:rPr>
              <w:t>disable</w:t>
            </w:r>
          </w:p>
        </w:tc>
        <w:tc>
          <w:tcPr>
            <w:tcW w:w="1021" w:type="dxa"/>
            <w:vAlign w:val="center"/>
          </w:tcPr>
          <w:p w14:paraId="7D312DD9" w14:textId="77777777" w:rsidR="008057B3" w:rsidRPr="005647EB" w:rsidRDefault="008057B3" w:rsidP="002570E4">
            <w:pPr>
              <w:spacing w:after="0"/>
              <w:jc w:val="center"/>
              <w:rPr>
                <w:rFonts w:ascii="Arial" w:hAnsi="Arial" w:cs="Arial"/>
                <w:sz w:val="18"/>
              </w:rPr>
            </w:pPr>
            <w:r w:rsidRPr="005647EB">
              <w:rPr>
                <w:rFonts w:ascii="Arial" w:hAnsi="Arial" w:cs="Arial"/>
                <w:sz w:val="18"/>
              </w:rPr>
              <w:t>disable</w:t>
            </w:r>
          </w:p>
        </w:tc>
        <w:tc>
          <w:tcPr>
            <w:tcW w:w="3061" w:type="dxa"/>
            <w:vMerge/>
          </w:tcPr>
          <w:p w14:paraId="62B8DA36" w14:textId="77777777" w:rsidR="008057B3" w:rsidRPr="005647EB" w:rsidRDefault="008057B3" w:rsidP="002570E4">
            <w:pPr>
              <w:spacing w:after="0"/>
              <w:jc w:val="center"/>
              <w:rPr>
                <w:rFonts w:ascii="Arial" w:hAnsi="Arial" w:cs="Arial"/>
                <w:sz w:val="18"/>
              </w:rPr>
            </w:pPr>
          </w:p>
        </w:tc>
      </w:tr>
    </w:tbl>
    <w:p w14:paraId="32976E84" w14:textId="77777777" w:rsidR="008057B3" w:rsidRPr="005647EB" w:rsidRDefault="008057B3" w:rsidP="002570E4"/>
    <w:p w14:paraId="76779F6F" w14:textId="77777777" w:rsidR="008057B3" w:rsidRPr="005647EB" w:rsidRDefault="008057B3" w:rsidP="002570E4">
      <w:pPr>
        <w:pStyle w:val="TH"/>
        <w:keepNext w:val="0"/>
        <w:keepLines w:val="0"/>
      </w:pPr>
      <w:r w:rsidRPr="005647EB">
        <w:t xml:space="preserve">Table 8.3.18.5-3: </w:t>
      </w:r>
      <w:r w:rsidRPr="005647EB">
        <w:rPr>
          <w:i/>
        </w:rPr>
        <w:t>TimeAlignmentTimer</w:t>
      </w:r>
      <w:r w:rsidRPr="005647EB">
        <w:t xml:space="preserve"> -Configuration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 when DRX is used</w:t>
      </w:r>
    </w:p>
    <w:tbl>
      <w:tblPr>
        <w:tblW w:w="8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8057B3" w:rsidRPr="005647EB" w14:paraId="6D453865" w14:textId="77777777" w:rsidTr="002570E4">
        <w:trPr>
          <w:jc w:val="center"/>
        </w:trPr>
        <w:tc>
          <w:tcPr>
            <w:tcW w:w="3345" w:type="dxa"/>
            <w:vMerge w:val="restart"/>
            <w:vAlign w:val="center"/>
          </w:tcPr>
          <w:p w14:paraId="662C4B3A"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Field</w:t>
            </w:r>
          </w:p>
        </w:tc>
        <w:tc>
          <w:tcPr>
            <w:tcW w:w="1021" w:type="dxa"/>
            <w:vAlign w:val="center"/>
          </w:tcPr>
          <w:p w14:paraId="4C4ECB1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Test1</w:t>
            </w:r>
          </w:p>
        </w:tc>
        <w:tc>
          <w:tcPr>
            <w:tcW w:w="1021" w:type="dxa"/>
            <w:vAlign w:val="center"/>
          </w:tcPr>
          <w:p w14:paraId="05D2BF40"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Test2</w:t>
            </w:r>
          </w:p>
        </w:tc>
        <w:tc>
          <w:tcPr>
            <w:tcW w:w="3061" w:type="dxa"/>
            <w:vMerge w:val="restart"/>
          </w:tcPr>
          <w:p w14:paraId="00FFB812"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Comment</w:t>
            </w:r>
          </w:p>
        </w:tc>
      </w:tr>
      <w:tr w:rsidR="008057B3" w:rsidRPr="005647EB" w14:paraId="53F84427" w14:textId="77777777" w:rsidTr="002570E4">
        <w:trPr>
          <w:jc w:val="center"/>
        </w:trPr>
        <w:tc>
          <w:tcPr>
            <w:tcW w:w="3345" w:type="dxa"/>
            <w:vMerge/>
            <w:vAlign w:val="center"/>
          </w:tcPr>
          <w:p w14:paraId="13915AD4" w14:textId="77777777" w:rsidR="008057B3" w:rsidRPr="005647EB" w:rsidRDefault="008057B3" w:rsidP="002570E4">
            <w:pPr>
              <w:spacing w:after="0"/>
              <w:jc w:val="center"/>
              <w:rPr>
                <w:rFonts w:ascii="Arial" w:hAnsi="Arial" w:cs="Arial"/>
                <w:b/>
                <w:sz w:val="18"/>
              </w:rPr>
            </w:pPr>
          </w:p>
        </w:tc>
        <w:tc>
          <w:tcPr>
            <w:tcW w:w="1021" w:type="dxa"/>
            <w:vAlign w:val="center"/>
          </w:tcPr>
          <w:p w14:paraId="4A5637D4"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1021" w:type="dxa"/>
            <w:vAlign w:val="center"/>
          </w:tcPr>
          <w:p w14:paraId="68A89E6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3061" w:type="dxa"/>
            <w:vMerge/>
          </w:tcPr>
          <w:p w14:paraId="27D29058" w14:textId="77777777" w:rsidR="008057B3" w:rsidRPr="005647EB" w:rsidRDefault="008057B3" w:rsidP="002570E4">
            <w:pPr>
              <w:spacing w:after="0"/>
              <w:jc w:val="center"/>
              <w:rPr>
                <w:rFonts w:ascii="Arial" w:hAnsi="Arial" w:cs="Arial"/>
                <w:b/>
                <w:sz w:val="18"/>
              </w:rPr>
            </w:pPr>
          </w:p>
        </w:tc>
      </w:tr>
      <w:tr w:rsidR="008057B3" w:rsidRPr="005647EB" w14:paraId="5A7B95AE" w14:textId="77777777" w:rsidTr="002570E4">
        <w:trPr>
          <w:jc w:val="center"/>
        </w:trPr>
        <w:tc>
          <w:tcPr>
            <w:tcW w:w="3345" w:type="dxa"/>
            <w:vAlign w:val="center"/>
          </w:tcPr>
          <w:p w14:paraId="765B713E" w14:textId="77777777" w:rsidR="008057B3" w:rsidRPr="005647EB" w:rsidRDefault="008057B3" w:rsidP="002570E4">
            <w:pPr>
              <w:spacing w:after="0"/>
              <w:jc w:val="center"/>
              <w:rPr>
                <w:rFonts w:ascii="Arial" w:hAnsi="Arial" w:cs="Arial"/>
                <w:sz w:val="18"/>
              </w:rPr>
            </w:pPr>
            <w:r w:rsidRPr="005647EB">
              <w:rPr>
                <w:rFonts w:ascii="Arial" w:hAnsi="Arial" w:cs="Arial"/>
                <w:sz w:val="18"/>
              </w:rPr>
              <w:t>TimeAlignmentTimer</w:t>
            </w:r>
          </w:p>
        </w:tc>
        <w:tc>
          <w:tcPr>
            <w:tcW w:w="1021" w:type="dxa"/>
            <w:vAlign w:val="center"/>
          </w:tcPr>
          <w:p w14:paraId="2D145900" w14:textId="77777777" w:rsidR="008057B3" w:rsidRPr="005647EB" w:rsidRDefault="008057B3" w:rsidP="002570E4">
            <w:pPr>
              <w:spacing w:after="0"/>
              <w:jc w:val="center"/>
              <w:rPr>
                <w:rFonts w:ascii="Arial" w:hAnsi="Arial" w:cs="Arial"/>
                <w:sz w:val="18"/>
              </w:rPr>
            </w:pPr>
            <w:r w:rsidRPr="005647EB">
              <w:rPr>
                <w:rFonts w:ascii="Arial" w:hAnsi="Arial" w:cs="Arial"/>
                <w:sz w:val="18"/>
              </w:rPr>
              <w:t>sf500</w:t>
            </w:r>
          </w:p>
        </w:tc>
        <w:tc>
          <w:tcPr>
            <w:tcW w:w="1021" w:type="dxa"/>
            <w:vAlign w:val="center"/>
          </w:tcPr>
          <w:p w14:paraId="00A72A0C" w14:textId="77777777" w:rsidR="008057B3" w:rsidRPr="005647EB" w:rsidRDefault="008057B3" w:rsidP="002570E4">
            <w:pPr>
              <w:spacing w:after="0"/>
              <w:jc w:val="center"/>
              <w:rPr>
                <w:rFonts w:ascii="Arial" w:hAnsi="Arial" w:cs="Arial"/>
                <w:sz w:val="18"/>
              </w:rPr>
            </w:pPr>
            <w:r w:rsidRPr="005647EB">
              <w:rPr>
                <w:rFonts w:ascii="Arial" w:hAnsi="Arial" w:cs="Arial"/>
                <w:sz w:val="18"/>
              </w:rPr>
              <w:t>sf500</w:t>
            </w:r>
          </w:p>
        </w:tc>
        <w:tc>
          <w:tcPr>
            <w:tcW w:w="3061" w:type="dxa"/>
          </w:tcPr>
          <w:p w14:paraId="2804C80E" w14:textId="4B5C926D" w:rsidR="008057B3" w:rsidRPr="005647EB" w:rsidRDefault="008057B3" w:rsidP="002570E4">
            <w:pPr>
              <w:spacing w:after="0"/>
              <w:jc w:val="center"/>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p>
        </w:tc>
      </w:tr>
      <w:tr w:rsidR="008057B3" w:rsidRPr="005647EB" w14:paraId="4D7B1E01" w14:textId="77777777" w:rsidTr="002570E4">
        <w:trPr>
          <w:jc w:val="center"/>
        </w:trPr>
        <w:tc>
          <w:tcPr>
            <w:tcW w:w="3345" w:type="dxa"/>
            <w:vAlign w:val="center"/>
          </w:tcPr>
          <w:p w14:paraId="522A1C53" w14:textId="77777777" w:rsidR="008057B3" w:rsidRPr="005647EB" w:rsidRDefault="008057B3" w:rsidP="002570E4">
            <w:pPr>
              <w:spacing w:after="0"/>
              <w:jc w:val="center"/>
              <w:rPr>
                <w:rFonts w:ascii="Arial" w:hAnsi="Arial" w:cs="Arial"/>
                <w:sz w:val="18"/>
              </w:rPr>
            </w:pPr>
            <w:r w:rsidRPr="005647EB">
              <w:rPr>
                <w:rFonts w:ascii="Arial" w:hAnsi="Arial" w:cs="Arial"/>
                <w:sz w:val="18"/>
              </w:rPr>
              <w:t>sr-ConfigIndex</w:t>
            </w:r>
          </w:p>
        </w:tc>
        <w:tc>
          <w:tcPr>
            <w:tcW w:w="1021" w:type="dxa"/>
            <w:vAlign w:val="center"/>
          </w:tcPr>
          <w:p w14:paraId="348D71B9" w14:textId="77777777" w:rsidR="008057B3" w:rsidRPr="005647EB" w:rsidRDefault="008057B3" w:rsidP="002570E4">
            <w:pPr>
              <w:spacing w:after="0"/>
              <w:jc w:val="center"/>
              <w:rPr>
                <w:rFonts w:ascii="Arial" w:hAnsi="Arial" w:cs="Arial"/>
                <w:sz w:val="18"/>
              </w:rPr>
            </w:pPr>
            <w:r w:rsidRPr="005647EB">
              <w:rPr>
                <w:rFonts w:ascii="Arial" w:hAnsi="Arial" w:cs="Arial"/>
                <w:sz w:val="18"/>
              </w:rPr>
              <w:t>0</w:t>
            </w:r>
          </w:p>
        </w:tc>
        <w:tc>
          <w:tcPr>
            <w:tcW w:w="1021" w:type="dxa"/>
            <w:vAlign w:val="center"/>
          </w:tcPr>
          <w:p w14:paraId="31508A51" w14:textId="77777777" w:rsidR="008057B3" w:rsidRPr="005647EB" w:rsidRDefault="008057B3" w:rsidP="002570E4">
            <w:pPr>
              <w:spacing w:after="0"/>
              <w:jc w:val="center"/>
              <w:rPr>
                <w:rFonts w:ascii="Arial" w:hAnsi="Arial" w:cs="Arial"/>
                <w:sz w:val="18"/>
              </w:rPr>
            </w:pPr>
            <w:r w:rsidRPr="005647EB">
              <w:rPr>
                <w:rFonts w:ascii="Arial" w:hAnsi="Arial" w:cs="Arial"/>
                <w:sz w:val="18"/>
              </w:rPr>
              <w:t>0</w:t>
            </w:r>
          </w:p>
        </w:tc>
        <w:tc>
          <w:tcPr>
            <w:tcW w:w="3061" w:type="dxa"/>
          </w:tcPr>
          <w:p w14:paraId="79D72388" w14:textId="60453736" w:rsidR="008057B3" w:rsidRPr="005647EB" w:rsidRDefault="008057B3" w:rsidP="002570E4">
            <w:pPr>
              <w:spacing w:after="0"/>
              <w:jc w:val="center"/>
              <w:rPr>
                <w:rFonts w:ascii="Arial" w:hAnsi="Arial" w:cs="Arial"/>
                <w:sz w:val="18"/>
              </w:rPr>
            </w:pP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further</w:t>
            </w:r>
            <w:r w:rsidR="002570E4" w:rsidRPr="005647EB">
              <w:rPr>
                <w:rFonts w:ascii="Arial" w:hAnsi="Arial" w:cs="Arial"/>
                <w:sz w:val="18"/>
              </w:rPr>
              <w:t xml:space="preserve"> </w:t>
            </w:r>
            <w:r w:rsidRPr="005647EB">
              <w:rPr>
                <w:rFonts w:ascii="Arial" w:hAnsi="Arial" w:cs="Arial"/>
                <w:sz w:val="18"/>
              </w:rPr>
              <w:t>information</w:t>
            </w:r>
            <w:r w:rsidR="002570E4" w:rsidRPr="005647EB">
              <w:rPr>
                <w:rFonts w:ascii="Arial" w:hAnsi="Arial" w:cs="Arial"/>
                <w:sz w:val="18"/>
              </w:rPr>
              <w:t xml:space="preserve"> </w:t>
            </w:r>
            <w:r w:rsidRPr="005647EB">
              <w:rPr>
                <w:rFonts w:ascii="Arial" w:hAnsi="Arial" w:cs="Arial"/>
                <w:sz w:val="18"/>
              </w:rPr>
              <w:t>see</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r w:rsidR="002570E4" w:rsidRPr="005647EB">
              <w:rPr>
                <w:rFonts w:ascii="Arial" w:hAnsi="Arial" w:cs="Arial"/>
                <w:sz w:val="18"/>
              </w:rPr>
              <w:t xml:space="preserve"> </w:t>
            </w:r>
            <w:r w:rsidRPr="005647EB">
              <w:rPr>
                <w:rFonts w:ascii="Arial" w:hAnsi="Arial" w:cs="Arial"/>
                <w:sz w:val="18"/>
              </w:rPr>
              <w:t>and</w:t>
            </w:r>
            <w:r w:rsidR="002570E4" w:rsidRPr="005647EB">
              <w:rPr>
                <w:rFonts w:ascii="Arial" w:hAnsi="Arial" w:cs="Arial"/>
                <w:sz w:val="18"/>
              </w:rPr>
              <w:t xml:space="preserve"> </w:t>
            </w:r>
            <w:r w:rsidR="00914A62" w:rsidRPr="005647EB">
              <w:rPr>
                <w:rFonts w:ascii="Arial" w:hAnsi="Arial" w:cs="Arial"/>
                <w:sz w:val="18"/>
              </w:rPr>
              <w:t>clause</w:t>
            </w:r>
            <w:r w:rsidRPr="005647EB">
              <w:rPr>
                <w:rFonts w:ascii="Arial" w:hAnsi="Arial" w:cs="Arial"/>
                <w:sz w:val="18"/>
              </w:rPr>
              <w:t>10.1</w:t>
            </w:r>
            <w:r w:rsidR="002570E4" w:rsidRPr="005647EB">
              <w:rPr>
                <w:rFonts w:ascii="Arial" w:hAnsi="Arial" w:cs="Arial"/>
                <w:sz w:val="18"/>
              </w:rPr>
              <w:t xml:space="preserve"> in 3GPP TS </w:t>
            </w:r>
            <w:r w:rsidRPr="005647EB">
              <w:rPr>
                <w:rFonts w:ascii="Arial" w:hAnsi="Arial" w:cs="Arial"/>
                <w:sz w:val="18"/>
              </w:rPr>
              <w:t>36.213.</w:t>
            </w:r>
          </w:p>
        </w:tc>
      </w:tr>
    </w:tbl>
    <w:p w14:paraId="073AE11C" w14:textId="77777777" w:rsidR="008057B3" w:rsidRPr="005647EB" w:rsidRDefault="008057B3" w:rsidP="002570E4"/>
    <w:p w14:paraId="78DAB35A" w14:textId="77777777" w:rsidR="008057B3" w:rsidRPr="005647EB" w:rsidRDefault="008057B3" w:rsidP="002570E4">
      <w:r w:rsidRPr="005647EB">
        <w:t xml:space="preserve">In Test 1, the UE shall send one Event A3 triggered measurement report, with a measurement reporting delay less than </w:t>
      </w:r>
      <w:r w:rsidRPr="005647EB">
        <w:rPr>
          <w:lang w:eastAsia="zh-CN"/>
        </w:rPr>
        <w:t>641.6</w:t>
      </w:r>
      <w:r w:rsidRPr="005647EB">
        <w:rPr>
          <w:rFonts w:cs="v4.2.0"/>
        </w:rPr>
        <w:t xml:space="preserve"> </w:t>
      </w:r>
      <w:r w:rsidRPr="005647EB">
        <w:t>s from the beginning of time period T2. The measurement reporting delay is defined as the time from the beginning of time period T2 to the moment when the UE send the measurement report on PUSCH.</w:t>
      </w:r>
    </w:p>
    <w:p w14:paraId="791F8F22" w14:textId="77777777" w:rsidR="008057B3" w:rsidRPr="005647EB" w:rsidRDefault="008057B3" w:rsidP="002570E4">
      <w:r w:rsidRPr="005647EB">
        <w:t xml:space="preserve">In Test 2, the UE shall send one Event A3 triggered measurement report, with a measurement reporting delay less than 1024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4AC30CE7"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37D2D601" w14:textId="77777777" w:rsidR="008057B3" w:rsidRPr="005647EB" w:rsidRDefault="008057B3" w:rsidP="002570E4">
      <w:pPr>
        <w:rPr>
          <w:rFonts w:cs="v4.2.0"/>
        </w:rPr>
      </w:pPr>
      <w:r w:rsidRPr="005647EB">
        <w:rPr>
          <w:rFonts w:cs="v4.2.0"/>
        </w:rPr>
        <w:t>The rate of correct events observed during repeated tests shall be at least 90% with a confidence level of 95%.</w:t>
      </w:r>
    </w:p>
    <w:p w14:paraId="2E68C745" w14:textId="77777777" w:rsidR="008057B3" w:rsidRPr="005647EB" w:rsidRDefault="008057B3" w:rsidP="002570E4">
      <w:pPr>
        <w:pStyle w:val="NO"/>
        <w:keepLines w:val="0"/>
      </w:pPr>
      <w:r w:rsidRPr="005647EB">
        <w:t>NOTE 1:</w:t>
      </w:r>
      <w:r w:rsidRPr="005647EB">
        <w:tab/>
        <w:t>The actual overall delays measured in the test may be up to one DRX cycle higher than the</w:t>
      </w:r>
      <w:r w:rsidRPr="005647EB">
        <w:rPr>
          <w:lang w:eastAsia="zh-CN"/>
        </w:rPr>
        <w:t xml:space="preserve"> </w:t>
      </w:r>
      <w:r w:rsidRPr="005647EB">
        <w:t>measurement reporting delays above because UE is allowed to delay the initiation of the measurement</w:t>
      </w:r>
      <w:r w:rsidRPr="005647EB">
        <w:rPr>
          <w:lang w:eastAsia="zh-CN"/>
        </w:rPr>
        <w:t xml:space="preserve"> </w:t>
      </w:r>
      <w:r w:rsidRPr="005647EB">
        <w:t>reporting procedure to the next until the Active Time.</w:t>
      </w:r>
    </w:p>
    <w:p w14:paraId="04B172EB" w14:textId="77777777" w:rsidR="008057B3" w:rsidRPr="005647EB" w:rsidRDefault="008057B3" w:rsidP="002570E4">
      <w:pPr>
        <w:pStyle w:val="NO"/>
        <w:keepLines w:val="0"/>
      </w:pPr>
      <w:r w:rsidRPr="005647EB">
        <w:t>NOTE 2:</w:t>
      </w:r>
      <w:r w:rsidRPr="005647EB">
        <w:tab/>
        <w:t xml:space="preserve">In order to calculate the rate of correct events the system simulator </w:t>
      </w:r>
      <w:commentRangeStart w:id="8"/>
      <w:r w:rsidRPr="00814289">
        <w:rPr>
          <w:highlight w:val="yellow"/>
        </w:rPr>
        <w:t>shall</w:t>
      </w:r>
      <w:r w:rsidRPr="005647EB">
        <w:t xml:space="preserve"> </w:t>
      </w:r>
      <w:commentRangeEnd w:id="8"/>
      <w:r w:rsidR="00CC020A">
        <w:rPr>
          <w:rStyle w:val="CommentReference"/>
          <w:rFonts w:eastAsia="SimSun"/>
          <w:lang w:val="x-none"/>
        </w:rPr>
        <w:commentReference w:id="8"/>
      </w:r>
      <w:r w:rsidRPr="005647EB">
        <w:t>verify that it has received</w:t>
      </w:r>
      <w:r w:rsidRPr="005647EB">
        <w:rPr>
          <w:lang w:eastAsia="zh-CN"/>
        </w:rPr>
        <w:t xml:space="preserve"> </w:t>
      </w:r>
      <w:r w:rsidRPr="005647EB">
        <w:t>correct Event A3 measurement report.</w:t>
      </w:r>
    </w:p>
    <w:p w14:paraId="26925479" w14:textId="77777777" w:rsidR="008057B3" w:rsidRPr="005647EB" w:rsidRDefault="008057B3" w:rsidP="00E72FFE">
      <w:pPr>
        <w:pStyle w:val="Heading3"/>
        <w:rPr>
          <w:rFonts w:cs="v4.2.0"/>
          <w:snapToGrid w:val="0"/>
          <w:lang w:eastAsia="zh-TW"/>
        </w:rPr>
      </w:pPr>
      <w:r w:rsidRPr="005647EB">
        <w:rPr>
          <w:bCs/>
        </w:rPr>
        <w:lastRenderedPageBreak/>
        <w:t>8.3.19</w:t>
      </w:r>
      <w:r w:rsidRPr="005647EB">
        <w:tab/>
      </w:r>
      <w:r w:rsidRPr="005647EB">
        <w:rPr>
          <w:rFonts w:cs="v4.2.0"/>
          <w:snapToGrid w:val="0"/>
          <w:lang w:eastAsia="zh-TW"/>
        </w:rPr>
        <w:t>E-UTRAN HD-FDD Inter-frequency event triggered reporting under fading propagation conditions in asynchronous cells for CE UE in CEModeB when DRX is used</w:t>
      </w:r>
    </w:p>
    <w:p w14:paraId="56BF7B26" w14:textId="77777777" w:rsidR="008057B3" w:rsidRPr="005647EB" w:rsidRDefault="008057B3" w:rsidP="00E72FFE">
      <w:pPr>
        <w:pStyle w:val="Heading4"/>
        <w:rPr>
          <w:lang w:eastAsia="zh-TW"/>
        </w:rPr>
      </w:pPr>
      <w:r w:rsidRPr="005647EB">
        <w:rPr>
          <w:lang w:eastAsia="zh-TW"/>
        </w:rPr>
        <w:t>8.3.19.1</w:t>
      </w:r>
      <w:r w:rsidRPr="005647EB">
        <w:rPr>
          <w:lang w:eastAsia="zh-TW"/>
        </w:rPr>
        <w:tab/>
        <w:t>Test purpose</w:t>
      </w:r>
    </w:p>
    <w:p w14:paraId="0AE44ECE" w14:textId="318574C6" w:rsidR="008057B3" w:rsidRPr="005647EB" w:rsidRDefault="008057B3" w:rsidP="00E72FFE">
      <w:pPr>
        <w:keepNext/>
        <w:keepLines/>
      </w:pPr>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73AFDAD2" w14:textId="77777777" w:rsidR="008057B3" w:rsidRPr="005647EB" w:rsidRDefault="008057B3" w:rsidP="002570E4">
      <w:pPr>
        <w:pStyle w:val="Heading4"/>
        <w:keepNext w:val="0"/>
        <w:keepLines w:val="0"/>
        <w:rPr>
          <w:lang w:eastAsia="zh-TW"/>
        </w:rPr>
      </w:pPr>
      <w:r w:rsidRPr="005647EB">
        <w:rPr>
          <w:lang w:eastAsia="zh-TW"/>
        </w:rPr>
        <w:t>8.3.19.2</w:t>
      </w:r>
      <w:r w:rsidRPr="005647EB">
        <w:rPr>
          <w:lang w:eastAsia="zh-TW"/>
        </w:rPr>
        <w:tab/>
        <w:t>Test applicability</w:t>
      </w:r>
    </w:p>
    <w:p w14:paraId="3C6AAE03"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 and non-BL</w:t>
      </w:r>
      <w:r w:rsidR="008D1EDE" w:rsidRPr="005647EB">
        <w:rPr>
          <w:rFonts w:eastAsia="PMingLiU"/>
          <w:lang w:eastAsia="zh-TW"/>
        </w:rPr>
        <w:t xml:space="preserve"> </w:t>
      </w:r>
      <w:r w:rsidRPr="005647EB">
        <w:rPr>
          <w:rFonts w:eastAsia="PMingLiU"/>
          <w:lang w:eastAsia="zh-TW"/>
        </w:rPr>
        <w:t>CE UE</w:t>
      </w:r>
      <w:r w:rsidRPr="005647EB">
        <w:t>.</w:t>
      </w:r>
    </w:p>
    <w:p w14:paraId="63A28F84" w14:textId="77777777" w:rsidR="008057B3" w:rsidRPr="005647EB" w:rsidRDefault="008057B3" w:rsidP="002570E4">
      <w:pPr>
        <w:pStyle w:val="Heading4"/>
        <w:keepNext w:val="0"/>
        <w:keepLines w:val="0"/>
        <w:rPr>
          <w:lang w:eastAsia="zh-TW"/>
        </w:rPr>
      </w:pPr>
      <w:r w:rsidRPr="005647EB">
        <w:rPr>
          <w:lang w:eastAsia="zh-TW"/>
        </w:rPr>
        <w:t>8.3.19.3</w:t>
      </w:r>
      <w:r w:rsidRPr="005647EB">
        <w:rPr>
          <w:lang w:eastAsia="zh-TW"/>
        </w:rPr>
        <w:tab/>
        <w:t>Minimum conformance requirements</w:t>
      </w:r>
    </w:p>
    <w:p w14:paraId="6E68A067" w14:textId="39FB27F3"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8D1EDE" w:rsidRPr="005647EB">
        <w:t xml:space="preserve"> also</w:t>
      </w:r>
      <w:r w:rsidRPr="005647EB">
        <w:t xml:space="preserve"> applicable to Category M2 and non-BL</w:t>
      </w:r>
      <w:r w:rsidR="008D1EDE" w:rsidRPr="005647EB">
        <w:t xml:space="preserve"> </w:t>
      </w:r>
      <w:r w:rsidRPr="005647EB">
        <w:t>CE UEs. Pending discussion in RAN4 is needed to update the wording</w:t>
      </w:r>
      <w:r w:rsidRPr="005647EB">
        <w:rPr>
          <w:lang w:eastAsia="zh-TW"/>
        </w:rPr>
        <w:t>.</w:t>
      </w:r>
    </w:p>
    <w:p w14:paraId="3EDE8D5F" w14:textId="77777777" w:rsidR="008057B3" w:rsidRPr="005647EB" w:rsidRDefault="008057B3" w:rsidP="002570E4">
      <w:r w:rsidRPr="005647EB">
        <w:t xml:space="preserve">When DRX is in use the UE shall be able to identify a new detectable </w:t>
      </w:r>
      <w:r w:rsidRPr="005647EB">
        <w:rPr>
          <w:lang w:eastAsia="zh-CN"/>
        </w:rPr>
        <w:t>HD-</w:t>
      </w:r>
      <w:r w:rsidRPr="005647EB">
        <w:t>FDD intra frequency cell within T</w:t>
      </w:r>
      <w:r w:rsidRPr="005647EB">
        <w:rPr>
          <w:vertAlign w:val="subscript"/>
        </w:rPr>
        <w:t>identify_intra_UE cat M1_EC</w:t>
      </w:r>
      <w:r w:rsidRPr="005647EB">
        <w:t xml:space="preserve">  as shown in table 8.13.3.1.2.2-1</w:t>
      </w:r>
      <w:r w:rsidRPr="005647EB">
        <w:rPr>
          <w:lang w:eastAsia="zh-CN"/>
        </w:rPr>
        <w:t xml:space="preserve"> provided that additional conditions table 8.13.3.1.2.2-1 is met</w:t>
      </w:r>
      <w:r w:rsidRPr="005647EB">
        <w:t>.</w:t>
      </w:r>
    </w:p>
    <w:p w14:paraId="7AE25C63" w14:textId="77777777" w:rsidR="008057B3" w:rsidRPr="005647EB" w:rsidRDefault="008057B3" w:rsidP="002570E4">
      <w:r w:rsidRPr="005647EB">
        <w:t>When eDRX_CONN is in use, the UE shall be able to identify a new detectable FDD intra frequency cell within T</w:t>
      </w:r>
      <w:r w:rsidRPr="005647EB">
        <w:rPr>
          <w:vertAlign w:val="subscript"/>
        </w:rPr>
        <w:t>identify_intra_UE cat M1_EC</w:t>
      </w:r>
      <w:r w:rsidRPr="005647EB">
        <w:t xml:space="preserve">  as shown in table 8.13.3.1.2.2-1B.</w:t>
      </w:r>
    </w:p>
    <w:p w14:paraId="58FF2ADD" w14:textId="77777777" w:rsidR="008057B3" w:rsidRPr="005647EB" w:rsidRDefault="008057B3" w:rsidP="002570E4">
      <w:pPr>
        <w:pStyle w:val="TH"/>
        <w:keepNext w:val="0"/>
        <w:keepLines w:val="0"/>
      </w:pPr>
      <w:r w:rsidRPr="005647EB">
        <w:rPr>
          <w:snapToGrid w:val="0"/>
        </w:rPr>
        <w:t xml:space="preserve">Table 8.13.3.1.2.2-1: </w:t>
      </w:r>
      <w:r w:rsidRPr="005647EB">
        <w:t>Requirement to identify a newly detectable HD-FDD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7"/>
        <w:gridCol w:w="1374"/>
        <w:gridCol w:w="1937"/>
        <w:gridCol w:w="3079"/>
      </w:tblGrid>
      <w:tr w:rsidR="008057B3" w:rsidRPr="005647EB" w14:paraId="264282E9" w14:textId="77777777" w:rsidTr="002570E4">
        <w:trPr>
          <w:cantSplit/>
          <w:jc w:val="center"/>
        </w:trPr>
        <w:tc>
          <w:tcPr>
            <w:tcW w:w="3377" w:type="dxa"/>
            <w:tcBorders>
              <w:top w:val="single" w:sz="4" w:space="0" w:color="auto"/>
              <w:left w:val="single" w:sz="4" w:space="0" w:color="auto"/>
              <w:bottom w:val="single" w:sz="4" w:space="0" w:color="auto"/>
              <w:right w:val="single" w:sz="4" w:space="0" w:color="auto"/>
            </w:tcBorders>
          </w:tcPr>
          <w:p w14:paraId="501C4583" w14:textId="4F576A40" w:rsidR="008057B3" w:rsidRPr="005647EB" w:rsidRDefault="008057B3" w:rsidP="002570E4">
            <w:pPr>
              <w:pStyle w:val="TAH"/>
              <w:keepNext w:val="0"/>
              <w:keepLines w:val="0"/>
              <w:rPr>
                <w:rFonts w:cs="Arial"/>
                <w:lang w:eastAsia="zh-CN"/>
              </w:rPr>
            </w:pPr>
            <w:r w:rsidRPr="005647EB">
              <w:rPr>
                <w:rFonts w:eastAsia="MS Mincho" w:cs="Arial"/>
              </w:rPr>
              <w:t>Neighbouring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374" w:type="dxa"/>
            <w:tcBorders>
              <w:top w:val="single" w:sz="4" w:space="0" w:color="auto"/>
              <w:left w:val="single" w:sz="4" w:space="0" w:color="auto"/>
              <w:bottom w:val="single" w:sz="4" w:space="0" w:color="auto"/>
              <w:right w:val="single" w:sz="4" w:space="0" w:color="auto"/>
            </w:tcBorders>
          </w:tcPr>
          <w:p w14:paraId="67A39BA3" w14:textId="5F6F136B" w:rsidR="008057B3" w:rsidRPr="005647EB" w:rsidRDefault="008057B3"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37" w:type="dxa"/>
            <w:tcBorders>
              <w:top w:val="single" w:sz="4" w:space="0" w:color="auto"/>
              <w:left w:val="single" w:sz="4" w:space="0" w:color="auto"/>
              <w:bottom w:val="single" w:sz="4" w:space="0" w:color="auto"/>
              <w:right w:val="single" w:sz="4" w:space="0" w:color="auto"/>
            </w:tcBorders>
            <w:hideMark/>
          </w:tcPr>
          <w:p w14:paraId="0A96AF62" w14:textId="14E05B07" w:rsidR="008057B3" w:rsidRPr="005647EB" w:rsidRDefault="008057B3"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079" w:type="dxa"/>
            <w:tcBorders>
              <w:top w:val="single" w:sz="4" w:space="0" w:color="auto"/>
              <w:left w:val="single" w:sz="4" w:space="0" w:color="auto"/>
              <w:bottom w:val="single" w:sz="4" w:space="0" w:color="auto"/>
              <w:right w:val="single" w:sz="4" w:space="0" w:color="auto"/>
            </w:tcBorders>
            <w:hideMark/>
          </w:tcPr>
          <w:p w14:paraId="51D2FD0B" w14:textId="53A4C80A"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8057B3" w:rsidRPr="005647EB" w14:paraId="104B1E91" w14:textId="77777777" w:rsidTr="002570E4">
        <w:trPr>
          <w:cantSplit/>
          <w:jc w:val="center"/>
        </w:trPr>
        <w:tc>
          <w:tcPr>
            <w:tcW w:w="3377" w:type="dxa"/>
            <w:vMerge w:val="restart"/>
            <w:tcBorders>
              <w:top w:val="single" w:sz="4" w:space="0" w:color="auto"/>
              <w:left w:val="single" w:sz="4" w:space="0" w:color="auto"/>
              <w:right w:val="single" w:sz="4" w:space="0" w:color="auto"/>
            </w:tcBorders>
            <w:vAlign w:val="center"/>
          </w:tcPr>
          <w:p w14:paraId="60A4FE68" w14:textId="7BE3B6B5" w:rsidR="008057B3" w:rsidRPr="005647EB" w:rsidRDefault="008057B3" w:rsidP="002570E4">
            <w:pPr>
              <w:pStyle w:val="TAC"/>
              <w:keepNext w:val="0"/>
              <w:keepLines w:val="0"/>
              <w:rPr>
                <w:rFonts w:cs="Arial"/>
                <w:lang w:eastAsia="zh-CN"/>
              </w:rPr>
            </w:pP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p>
        </w:tc>
        <w:tc>
          <w:tcPr>
            <w:tcW w:w="1374" w:type="dxa"/>
            <w:vMerge w:val="restart"/>
            <w:tcBorders>
              <w:top w:val="single" w:sz="4" w:space="0" w:color="auto"/>
              <w:left w:val="single" w:sz="4" w:space="0" w:color="auto"/>
              <w:right w:val="single" w:sz="4" w:space="0" w:color="auto"/>
            </w:tcBorders>
            <w:vAlign w:val="center"/>
          </w:tcPr>
          <w:p w14:paraId="34C0CCD9" w14:textId="77777777" w:rsidR="008057B3" w:rsidRPr="005647EB" w:rsidRDefault="008057B3" w:rsidP="002570E4">
            <w:pPr>
              <w:pStyle w:val="TAC"/>
              <w:keepNext w:val="0"/>
              <w:keepLines w:val="0"/>
              <w:rPr>
                <w:rFonts w:cs="Arial"/>
                <w:lang w:eastAsia="zh-CN"/>
              </w:rPr>
            </w:pPr>
            <w:r w:rsidRPr="005647EB">
              <w:rPr>
                <w:rFonts w:cs="Arial"/>
                <w:lang w:eastAsia="zh-CN"/>
              </w:rPr>
              <w:t>0</w:t>
            </w:r>
          </w:p>
        </w:tc>
        <w:tc>
          <w:tcPr>
            <w:tcW w:w="1937" w:type="dxa"/>
            <w:tcBorders>
              <w:top w:val="single" w:sz="4" w:space="0" w:color="auto"/>
              <w:left w:val="single" w:sz="4" w:space="0" w:color="auto"/>
              <w:bottom w:val="single" w:sz="4" w:space="0" w:color="auto"/>
              <w:right w:val="single" w:sz="4" w:space="0" w:color="auto"/>
            </w:tcBorders>
            <w:hideMark/>
          </w:tcPr>
          <w:p w14:paraId="637F7E57"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64</w:t>
            </w:r>
          </w:p>
        </w:tc>
        <w:tc>
          <w:tcPr>
            <w:tcW w:w="3079" w:type="dxa"/>
            <w:tcBorders>
              <w:top w:val="single" w:sz="4" w:space="0" w:color="auto"/>
              <w:left w:val="single" w:sz="4" w:space="0" w:color="auto"/>
              <w:bottom w:val="single" w:sz="4" w:space="0" w:color="auto"/>
              <w:right w:val="single" w:sz="4" w:space="0" w:color="auto"/>
            </w:tcBorders>
            <w:hideMark/>
          </w:tcPr>
          <w:p w14:paraId="2D1EC3D2" w14:textId="73B1A0E6" w:rsidR="008057B3" w:rsidRPr="005647EB" w:rsidRDefault="008057B3" w:rsidP="002570E4">
            <w:pPr>
              <w:pStyle w:val="TAC"/>
              <w:keepNext w:val="0"/>
              <w:keepLines w:val="0"/>
              <w:rPr>
                <w:rFonts w:cs="Arial"/>
              </w:rPr>
            </w:pPr>
            <w:r w:rsidRPr="005647EB">
              <w:rPr>
                <w:rFonts w:cs="Arial"/>
                <w:lang w:eastAsia="zh-CN"/>
              </w:rPr>
              <w:t>320.8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1A406AC0" w14:textId="77777777" w:rsidTr="002570E4">
        <w:trPr>
          <w:cantSplit/>
          <w:jc w:val="center"/>
        </w:trPr>
        <w:tc>
          <w:tcPr>
            <w:tcW w:w="3377" w:type="dxa"/>
            <w:vMerge/>
            <w:tcBorders>
              <w:left w:val="single" w:sz="4" w:space="0" w:color="auto"/>
              <w:right w:val="single" w:sz="4" w:space="0" w:color="auto"/>
            </w:tcBorders>
            <w:vAlign w:val="center"/>
          </w:tcPr>
          <w:p w14:paraId="2CE05AE6" w14:textId="77777777" w:rsidR="008057B3" w:rsidRPr="005647EB" w:rsidRDefault="008057B3" w:rsidP="002570E4">
            <w:pPr>
              <w:pStyle w:val="TAC"/>
              <w:keepNext w:val="0"/>
              <w:keepLines w:val="0"/>
              <w:rPr>
                <w:rFonts w:cs="Arial"/>
              </w:rPr>
            </w:pPr>
          </w:p>
        </w:tc>
        <w:tc>
          <w:tcPr>
            <w:tcW w:w="1374" w:type="dxa"/>
            <w:vMerge/>
            <w:tcBorders>
              <w:left w:val="single" w:sz="4" w:space="0" w:color="auto"/>
              <w:bottom w:val="single" w:sz="4" w:space="0" w:color="auto"/>
              <w:right w:val="single" w:sz="4" w:space="0" w:color="auto"/>
            </w:tcBorders>
            <w:vAlign w:val="center"/>
          </w:tcPr>
          <w:p w14:paraId="360BE234" w14:textId="77777777" w:rsidR="008057B3" w:rsidRPr="005647EB" w:rsidRDefault="008057B3" w:rsidP="002570E4">
            <w:pPr>
              <w:pStyle w:val="TAC"/>
              <w:keepNext w:val="0"/>
              <w:keepLines w:val="0"/>
              <w:rPr>
                <w:rFonts w:cs="Arial"/>
              </w:rPr>
            </w:pPr>
          </w:p>
        </w:tc>
        <w:tc>
          <w:tcPr>
            <w:tcW w:w="1937" w:type="dxa"/>
            <w:tcBorders>
              <w:top w:val="single" w:sz="4" w:space="0" w:color="auto"/>
              <w:left w:val="single" w:sz="4" w:space="0" w:color="auto"/>
              <w:bottom w:val="single" w:sz="4" w:space="0" w:color="auto"/>
              <w:right w:val="single" w:sz="4" w:space="0" w:color="auto"/>
            </w:tcBorders>
            <w:hideMark/>
          </w:tcPr>
          <w:p w14:paraId="00F1A4A9" w14:textId="616396BE" w:rsidR="008057B3" w:rsidRPr="005647EB" w:rsidRDefault="008057B3" w:rsidP="002570E4">
            <w:pPr>
              <w:pStyle w:val="TAC"/>
              <w:keepNext w:val="0"/>
              <w:keepLines w:val="0"/>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079" w:type="dxa"/>
            <w:tcBorders>
              <w:top w:val="single" w:sz="4" w:space="0" w:color="auto"/>
              <w:left w:val="single" w:sz="4" w:space="0" w:color="auto"/>
              <w:bottom w:val="single" w:sz="4" w:space="0" w:color="auto"/>
              <w:right w:val="single" w:sz="4" w:space="0" w:color="auto"/>
            </w:tcBorders>
            <w:hideMark/>
          </w:tcPr>
          <w:p w14:paraId="51468A9C" w14:textId="5BBD6404" w:rsidR="008057B3" w:rsidRPr="005647EB" w:rsidRDefault="008057B3" w:rsidP="002570E4">
            <w:pPr>
              <w:pStyle w:val="TAC"/>
              <w:keepNext w:val="0"/>
              <w:keepLines w:val="0"/>
              <w:rPr>
                <w:rFonts w:cs="Arial"/>
                <w:snapToGrid w:val="0"/>
              </w:rPr>
            </w:pPr>
            <w:r w:rsidRPr="005647EB">
              <w:rPr>
                <w:rFonts w:cs="Arial"/>
              </w:rPr>
              <w:t>Note2</w:t>
            </w:r>
            <w:r w:rsidR="002570E4" w:rsidRPr="005647EB">
              <w:rPr>
                <w:rFonts w:cs="Arial"/>
              </w:rPr>
              <w:t xml:space="preserve"> </w:t>
            </w:r>
            <w:r w:rsidRPr="005647EB">
              <w:rPr>
                <w:rFonts w:cs="Arial"/>
              </w:rPr>
              <w:t>(</w:t>
            </w:r>
            <w:r w:rsidRPr="005647EB">
              <w:rPr>
                <w:rFonts w:cs="Arial"/>
                <w:lang w:eastAsia="zh-CN"/>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44F22DF6" w14:textId="77777777" w:rsidTr="002570E4">
        <w:trPr>
          <w:cantSplit/>
          <w:jc w:val="center"/>
        </w:trPr>
        <w:tc>
          <w:tcPr>
            <w:tcW w:w="3377" w:type="dxa"/>
            <w:vMerge/>
            <w:tcBorders>
              <w:left w:val="single" w:sz="4" w:space="0" w:color="auto"/>
              <w:right w:val="single" w:sz="4" w:space="0" w:color="auto"/>
            </w:tcBorders>
            <w:vAlign w:val="center"/>
          </w:tcPr>
          <w:p w14:paraId="344C1228" w14:textId="77777777" w:rsidR="008057B3" w:rsidRPr="005647EB" w:rsidRDefault="008057B3" w:rsidP="002570E4">
            <w:pPr>
              <w:pStyle w:val="TAC"/>
              <w:keepNext w:val="0"/>
              <w:keepLines w:val="0"/>
              <w:rPr>
                <w:rFonts w:cs="Arial"/>
                <w:lang w:eastAsia="zh-CN"/>
              </w:rPr>
            </w:pPr>
          </w:p>
        </w:tc>
        <w:tc>
          <w:tcPr>
            <w:tcW w:w="1374" w:type="dxa"/>
            <w:vMerge w:val="restart"/>
            <w:tcBorders>
              <w:top w:val="single" w:sz="4" w:space="0" w:color="auto"/>
              <w:left w:val="single" w:sz="4" w:space="0" w:color="auto"/>
              <w:right w:val="single" w:sz="4" w:space="0" w:color="auto"/>
            </w:tcBorders>
            <w:vAlign w:val="center"/>
          </w:tcPr>
          <w:p w14:paraId="65614A2B" w14:textId="77777777" w:rsidR="008057B3" w:rsidRPr="005647EB" w:rsidRDefault="008057B3" w:rsidP="002570E4">
            <w:pPr>
              <w:pStyle w:val="TAC"/>
              <w:keepNext w:val="0"/>
              <w:keepLines w:val="0"/>
              <w:rPr>
                <w:rFonts w:cs="Arial"/>
                <w:lang w:eastAsia="zh-CN"/>
              </w:rPr>
            </w:pPr>
            <w:r w:rsidRPr="005647EB">
              <w:rPr>
                <w:rFonts w:cs="Arial"/>
                <w:lang w:eastAsia="zh-CN"/>
              </w:rPr>
              <w:t>1</w:t>
            </w:r>
          </w:p>
        </w:tc>
        <w:tc>
          <w:tcPr>
            <w:tcW w:w="1937" w:type="dxa"/>
            <w:tcBorders>
              <w:top w:val="single" w:sz="4" w:space="0" w:color="auto"/>
              <w:left w:val="single" w:sz="4" w:space="0" w:color="auto"/>
              <w:bottom w:val="single" w:sz="4" w:space="0" w:color="auto"/>
              <w:right w:val="single" w:sz="4" w:space="0" w:color="auto"/>
            </w:tcBorders>
            <w:hideMark/>
          </w:tcPr>
          <w:p w14:paraId="606731F4" w14:textId="71BA7DD0" w:rsidR="008057B3" w:rsidRPr="005647EB" w:rsidRDefault="008057B3" w:rsidP="002570E4">
            <w:pPr>
              <w:pStyle w:val="TAC"/>
              <w:keepNext w:val="0"/>
              <w:keepLines w:val="0"/>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079" w:type="dxa"/>
            <w:tcBorders>
              <w:top w:val="single" w:sz="4" w:space="0" w:color="auto"/>
              <w:left w:val="single" w:sz="4" w:space="0" w:color="auto"/>
              <w:bottom w:val="single" w:sz="4" w:space="0" w:color="auto"/>
              <w:right w:val="single" w:sz="4" w:space="0" w:color="auto"/>
            </w:tcBorders>
            <w:hideMark/>
          </w:tcPr>
          <w:p w14:paraId="71F451C7" w14:textId="267DC86B" w:rsidR="008057B3" w:rsidRPr="005647EB" w:rsidRDefault="008057B3" w:rsidP="002570E4">
            <w:pPr>
              <w:pStyle w:val="TAC"/>
              <w:keepNext w:val="0"/>
              <w:keepLines w:val="0"/>
              <w:rPr>
                <w:rFonts w:cs="Arial"/>
              </w:rPr>
            </w:pPr>
            <w:r w:rsidRPr="005647EB">
              <w:rPr>
                <w:rFonts w:cs="Arial"/>
                <w:lang w:eastAsia="zh-CN"/>
              </w:rPr>
              <w:t>321.6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rFonts w:eastAsia="MS Mincho"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58BBB0D7" w14:textId="77777777" w:rsidTr="002570E4">
        <w:trPr>
          <w:cantSplit/>
          <w:jc w:val="center"/>
        </w:trPr>
        <w:tc>
          <w:tcPr>
            <w:tcW w:w="3377" w:type="dxa"/>
            <w:vMerge/>
            <w:tcBorders>
              <w:left w:val="single" w:sz="4" w:space="0" w:color="auto"/>
              <w:bottom w:val="single" w:sz="4" w:space="0" w:color="auto"/>
              <w:right w:val="single" w:sz="4" w:space="0" w:color="auto"/>
            </w:tcBorders>
            <w:vAlign w:val="center"/>
          </w:tcPr>
          <w:p w14:paraId="19DA1B26" w14:textId="77777777" w:rsidR="008057B3" w:rsidRPr="005647EB" w:rsidRDefault="008057B3" w:rsidP="002570E4">
            <w:pPr>
              <w:pStyle w:val="TAC"/>
              <w:keepNext w:val="0"/>
              <w:keepLines w:val="0"/>
              <w:rPr>
                <w:rFonts w:cs="Arial"/>
              </w:rPr>
            </w:pPr>
          </w:p>
        </w:tc>
        <w:tc>
          <w:tcPr>
            <w:tcW w:w="1374" w:type="dxa"/>
            <w:vMerge/>
            <w:tcBorders>
              <w:left w:val="single" w:sz="4" w:space="0" w:color="auto"/>
              <w:bottom w:val="single" w:sz="4" w:space="0" w:color="auto"/>
              <w:right w:val="single" w:sz="4" w:space="0" w:color="auto"/>
            </w:tcBorders>
            <w:vAlign w:val="center"/>
          </w:tcPr>
          <w:p w14:paraId="5F50400B" w14:textId="77777777" w:rsidR="008057B3" w:rsidRPr="005647EB" w:rsidRDefault="008057B3" w:rsidP="002570E4">
            <w:pPr>
              <w:pStyle w:val="TAC"/>
              <w:keepNext w:val="0"/>
              <w:keepLines w:val="0"/>
              <w:rPr>
                <w:rFonts w:cs="Arial"/>
              </w:rPr>
            </w:pPr>
          </w:p>
        </w:tc>
        <w:tc>
          <w:tcPr>
            <w:tcW w:w="1937" w:type="dxa"/>
            <w:tcBorders>
              <w:top w:val="single" w:sz="4" w:space="0" w:color="auto"/>
              <w:left w:val="single" w:sz="4" w:space="0" w:color="auto"/>
              <w:bottom w:val="single" w:sz="4" w:space="0" w:color="auto"/>
              <w:right w:val="single" w:sz="4" w:space="0" w:color="auto"/>
            </w:tcBorders>
            <w:hideMark/>
          </w:tcPr>
          <w:p w14:paraId="24B5CB87" w14:textId="0ADE8254" w:rsidR="008057B3" w:rsidRPr="005647EB" w:rsidRDefault="008057B3" w:rsidP="002570E4">
            <w:pPr>
              <w:pStyle w:val="TAC"/>
              <w:keepNext w:val="0"/>
              <w:keepLines w:val="0"/>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079" w:type="dxa"/>
            <w:tcBorders>
              <w:top w:val="single" w:sz="4" w:space="0" w:color="auto"/>
              <w:left w:val="single" w:sz="4" w:space="0" w:color="auto"/>
              <w:bottom w:val="single" w:sz="4" w:space="0" w:color="auto"/>
              <w:right w:val="single" w:sz="4" w:space="0" w:color="auto"/>
            </w:tcBorders>
            <w:hideMark/>
          </w:tcPr>
          <w:p w14:paraId="6D4DB23D" w14:textId="61EF8766" w:rsidR="008057B3" w:rsidRPr="005647EB" w:rsidRDefault="008057B3" w:rsidP="002570E4">
            <w:pPr>
              <w:pStyle w:val="TAC"/>
              <w:keepNext w:val="0"/>
              <w:keepLines w:val="0"/>
              <w:rPr>
                <w:rFonts w:cs="Arial"/>
                <w:snapToGrid w:val="0"/>
              </w:rPr>
            </w:pPr>
            <w:r w:rsidRPr="005647EB">
              <w:rPr>
                <w:rFonts w:cs="Arial"/>
              </w:rPr>
              <w:t>Note2(</w:t>
            </w:r>
            <w:r w:rsidRPr="005647EB">
              <w:rPr>
                <w:rFonts w:cs="Arial"/>
                <w:lang w:eastAsia="zh-CN"/>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683A2B55" w14:textId="77777777" w:rsidTr="002570E4">
        <w:trPr>
          <w:cantSplit/>
          <w:jc w:val="center"/>
        </w:trPr>
        <w:tc>
          <w:tcPr>
            <w:tcW w:w="3377" w:type="dxa"/>
            <w:vMerge w:val="restart"/>
            <w:tcBorders>
              <w:left w:val="single" w:sz="4" w:space="0" w:color="auto"/>
              <w:right w:val="single" w:sz="4" w:space="0" w:color="auto"/>
            </w:tcBorders>
            <w:vAlign w:val="center"/>
          </w:tcPr>
          <w:p w14:paraId="337C0A7D" w14:textId="77777777" w:rsidR="008057B3" w:rsidRPr="005647EB" w:rsidRDefault="008057B3" w:rsidP="002570E4">
            <w:pPr>
              <w:pStyle w:val="TAC"/>
              <w:keepNext w:val="0"/>
              <w:keepLines w:val="0"/>
              <w:rPr>
                <w:rFonts w:cs="Arial"/>
              </w:rPr>
            </w:pPr>
            <w:r w:rsidRPr="005647EB">
              <w:rPr>
                <w:rFonts w:eastAsia="MS Mincho" w:cs="Arial"/>
              </w:rPr>
              <w:t>Q2</w:t>
            </w:r>
            <w:r w:rsidRPr="005647EB">
              <w:rPr>
                <w:rFonts w:eastAsia="MS Mincho" w:cs="Arial"/>
              </w:rPr>
              <w:sym w:font="Symbol" w:char="F0B3"/>
            </w:r>
            <w:r w:rsidRPr="005647EB">
              <w:rPr>
                <w:rFonts w:eastAsia="MS Mincho" w:cs="Arial"/>
              </w:rPr>
              <w:t>-6</w:t>
            </w:r>
          </w:p>
        </w:tc>
        <w:tc>
          <w:tcPr>
            <w:tcW w:w="1374" w:type="dxa"/>
            <w:vMerge w:val="restart"/>
            <w:tcBorders>
              <w:left w:val="single" w:sz="4" w:space="0" w:color="auto"/>
              <w:right w:val="single" w:sz="4" w:space="0" w:color="auto"/>
            </w:tcBorders>
            <w:vAlign w:val="center"/>
          </w:tcPr>
          <w:p w14:paraId="38AB23D8" w14:textId="77777777" w:rsidR="008057B3" w:rsidRPr="005647EB" w:rsidRDefault="008057B3" w:rsidP="002570E4">
            <w:pPr>
              <w:pStyle w:val="TAC"/>
              <w:keepNext w:val="0"/>
              <w:keepLines w:val="0"/>
              <w:rPr>
                <w:rFonts w:cs="Arial"/>
              </w:rPr>
            </w:pPr>
            <w:r w:rsidRPr="005647EB">
              <w:rPr>
                <w:rFonts w:cs="Arial"/>
              </w:rPr>
              <w:t>0</w:t>
            </w:r>
          </w:p>
        </w:tc>
        <w:tc>
          <w:tcPr>
            <w:tcW w:w="1937" w:type="dxa"/>
            <w:tcBorders>
              <w:top w:val="single" w:sz="4" w:space="0" w:color="auto"/>
              <w:left w:val="single" w:sz="4" w:space="0" w:color="auto"/>
              <w:bottom w:val="single" w:sz="4" w:space="0" w:color="auto"/>
              <w:right w:val="single" w:sz="4" w:space="0" w:color="auto"/>
            </w:tcBorders>
          </w:tcPr>
          <w:p w14:paraId="188AE56C"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64</w:t>
            </w:r>
          </w:p>
        </w:tc>
        <w:tc>
          <w:tcPr>
            <w:tcW w:w="3079" w:type="dxa"/>
            <w:tcBorders>
              <w:top w:val="single" w:sz="4" w:space="0" w:color="auto"/>
              <w:left w:val="single" w:sz="4" w:space="0" w:color="auto"/>
              <w:bottom w:val="single" w:sz="4" w:space="0" w:color="auto"/>
              <w:right w:val="single" w:sz="4" w:space="0" w:color="auto"/>
            </w:tcBorders>
          </w:tcPr>
          <w:p w14:paraId="23900C72" w14:textId="5CAB1D8A" w:rsidR="008057B3" w:rsidRPr="005647EB" w:rsidRDefault="008057B3" w:rsidP="002570E4">
            <w:pPr>
              <w:pStyle w:val="TAC"/>
              <w:keepNext w:val="0"/>
              <w:keepLines w:val="0"/>
              <w:rPr>
                <w:rFonts w:cs="Arial"/>
              </w:rPr>
            </w:pPr>
            <w:r w:rsidRPr="005647EB">
              <w:rPr>
                <w:rFonts w:cs="Arial"/>
                <w:lang w:eastAsia="zh-CN"/>
              </w:rPr>
              <w:t>21.8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579A061C" w14:textId="77777777" w:rsidTr="002570E4">
        <w:trPr>
          <w:cantSplit/>
          <w:jc w:val="center"/>
        </w:trPr>
        <w:tc>
          <w:tcPr>
            <w:tcW w:w="3377" w:type="dxa"/>
            <w:vMerge/>
            <w:tcBorders>
              <w:left w:val="single" w:sz="4" w:space="0" w:color="auto"/>
              <w:right w:val="single" w:sz="4" w:space="0" w:color="auto"/>
            </w:tcBorders>
            <w:vAlign w:val="center"/>
          </w:tcPr>
          <w:p w14:paraId="1A9D4561" w14:textId="77777777" w:rsidR="008057B3" w:rsidRPr="005647EB" w:rsidRDefault="008057B3" w:rsidP="002570E4">
            <w:pPr>
              <w:pStyle w:val="TAC"/>
              <w:keepNext w:val="0"/>
              <w:keepLines w:val="0"/>
              <w:rPr>
                <w:rFonts w:cs="Arial"/>
              </w:rPr>
            </w:pPr>
          </w:p>
        </w:tc>
        <w:tc>
          <w:tcPr>
            <w:tcW w:w="1374" w:type="dxa"/>
            <w:vMerge/>
            <w:tcBorders>
              <w:left w:val="single" w:sz="4" w:space="0" w:color="auto"/>
              <w:bottom w:val="single" w:sz="4" w:space="0" w:color="auto"/>
              <w:right w:val="single" w:sz="4" w:space="0" w:color="auto"/>
            </w:tcBorders>
            <w:vAlign w:val="center"/>
          </w:tcPr>
          <w:p w14:paraId="1E7B6A7D" w14:textId="77777777" w:rsidR="008057B3" w:rsidRPr="005647EB" w:rsidRDefault="008057B3" w:rsidP="002570E4">
            <w:pPr>
              <w:pStyle w:val="TAC"/>
              <w:keepNext w:val="0"/>
              <w:keepLines w:val="0"/>
              <w:rPr>
                <w:rFonts w:cs="Arial"/>
              </w:rPr>
            </w:pPr>
          </w:p>
        </w:tc>
        <w:tc>
          <w:tcPr>
            <w:tcW w:w="1937" w:type="dxa"/>
            <w:tcBorders>
              <w:top w:val="single" w:sz="4" w:space="0" w:color="auto"/>
              <w:left w:val="single" w:sz="4" w:space="0" w:color="auto"/>
              <w:bottom w:val="single" w:sz="4" w:space="0" w:color="auto"/>
              <w:right w:val="single" w:sz="4" w:space="0" w:color="auto"/>
            </w:tcBorders>
          </w:tcPr>
          <w:p w14:paraId="7FB1057D" w14:textId="2C3AFA77" w:rsidR="008057B3" w:rsidRPr="005647EB" w:rsidRDefault="008057B3"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079" w:type="dxa"/>
            <w:tcBorders>
              <w:top w:val="single" w:sz="4" w:space="0" w:color="auto"/>
              <w:left w:val="single" w:sz="4" w:space="0" w:color="auto"/>
              <w:bottom w:val="single" w:sz="4" w:space="0" w:color="auto"/>
              <w:right w:val="single" w:sz="4" w:space="0" w:color="auto"/>
            </w:tcBorders>
          </w:tcPr>
          <w:p w14:paraId="452C8292" w14:textId="17A1A944" w:rsidR="008057B3" w:rsidRPr="005647EB" w:rsidRDefault="008057B3" w:rsidP="002570E4">
            <w:pPr>
              <w:pStyle w:val="TAC"/>
              <w:keepNext w:val="0"/>
              <w:keepLines w:val="0"/>
              <w:rPr>
                <w:rFonts w:cs="Arial"/>
              </w:rPr>
            </w:pPr>
            <w:r w:rsidRPr="005647EB">
              <w:rPr>
                <w:rFonts w:cs="Arial"/>
              </w:rPr>
              <w:t>Note2</w:t>
            </w:r>
            <w:r w:rsidR="002570E4" w:rsidRPr="005647EB">
              <w:rPr>
                <w:rFonts w:cs="Arial"/>
              </w:rPr>
              <w:t xml:space="preserve"> </w:t>
            </w:r>
            <w:r w:rsidRPr="005647EB">
              <w:rPr>
                <w:rFonts w:cs="Arial"/>
              </w:rPr>
              <w:t>(</w:t>
            </w:r>
            <w:r w:rsidRPr="005647EB">
              <w:rPr>
                <w:rFonts w:cs="Arial"/>
                <w:lang w:eastAsia="zh-CN"/>
              </w:rPr>
              <w:t>24</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248CC188" w14:textId="77777777" w:rsidTr="002570E4">
        <w:trPr>
          <w:cantSplit/>
          <w:jc w:val="center"/>
        </w:trPr>
        <w:tc>
          <w:tcPr>
            <w:tcW w:w="3377" w:type="dxa"/>
            <w:vMerge/>
            <w:tcBorders>
              <w:left w:val="single" w:sz="4" w:space="0" w:color="auto"/>
              <w:right w:val="single" w:sz="4" w:space="0" w:color="auto"/>
            </w:tcBorders>
            <w:vAlign w:val="center"/>
          </w:tcPr>
          <w:p w14:paraId="4AE94FAA" w14:textId="77777777" w:rsidR="008057B3" w:rsidRPr="005647EB" w:rsidRDefault="008057B3" w:rsidP="002570E4">
            <w:pPr>
              <w:pStyle w:val="TAC"/>
              <w:keepNext w:val="0"/>
              <w:keepLines w:val="0"/>
              <w:rPr>
                <w:rFonts w:cs="Arial"/>
              </w:rPr>
            </w:pPr>
          </w:p>
        </w:tc>
        <w:tc>
          <w:tcPr>
            <w:tcW w:w="1374" w:type="dxa"/>
            <w:vMerge w:val="restart"/>
            <w:tcBorders>
              <w:left w:val="single" w:sz="4" w:space="0" w:color="auto"/>
              <w:right w:val="single" w:sz="4" w:space="0" w:color="auto"/>
            </w:tcBorders>
            <w:vAlign w:val="center"/>
          </w:tcPr>
          <w:p w14:paraId="73A21162" w14:textId="77777777" w:rsidR="008057B3" w:rsidRPr="005647EB" w:rsidRDefault="008057B3" w:rsidP="002570E4">
            <w:pPr>
              <w:pStyle w:val="TAC"/>
              <w:keepNext w:val="0"/>
              <w:keepLines w:val="0"/>
              <w:rPr>
                <w:rFonts w:cs="Arial"/>
              </w:rPr>
            </w:pPr>
            <w:r w:rsidRPr="005647EB">
              <w:rPr>
                <w:rFonts w:cs="Arial"/>
              </w:rPr>
              <w:t>1</w:t>
            </w:r>
          </w:p>
        </w:tc>
        <w:tc>
          <w:tcPr>
            <w:tcW w:w="1937" w:type="dxa"/>
            <w:tcBorders>
              <w:top w:val="single" w:sz="4" w:space="0" w:color="auto"/>
              <w:left w:val="single" w:sz="4" w:space="0" w:color="auto"/>
              <w:bottom w:val="single" w:sz="4" w:space="0" w:color="auto"/>
              <w:right w:val="single" w:sz="4" w:space="0" w:color="auto"/>
            </w:tcBorders>
          </w:tcPr>
          <w:p w14:paraId="2B81DAA2" w14:textId="49490E38" w:rsidR="008057B3" w:rsidRPr="005647EB" w:rsidRDefault="008057B3" w:rsidP="002570E4">
            <w:pPr>
              <w:pStyle w:val="TAC"/>
              <w:keepNext w:val="0"/>
              <w:keepLines w:val="0"/>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079" w:type="dxa"/>
            <w:tcBorders>
              <w:top w:val="single" w:sz="4" w:space="0" w:color="auto"/>
              <w:left w:val="single" w:sz="4" w:space="0" w:color="auto"/>
              <w:bottom w:val="single" w:sz="4" w:space="0" w:color="auto"/>
              <w:right w:val="single" w:sz="4" w:space="0" w:color="auto"/>
            </w:tcBorders>
          </w:tcPr>
          <w:p w14:paraId="2FAD4069" w14:textId="1900F2E3" w:rsidR="008057B3" w:rsidRPr="005647EB" w:rsidRDefault="008057B3" w:rsidP="002570E4">
            <w:pPr>
              <w:pStyle w:val="TAC"/>
              <w:keepNext w:val="0"/>
              <w:keepLines w:val="0"/>
              <w:rPr>
                <w:rFonts w:cs="Arial"/>
              </w:rPr>
            </w:pPr>
            <w:r w:rsidRPr="005647EB">
              <w:rPr>
                <w:rFonts w:cs="Arial"/>
                <w:lang w:eastAsia="zh-CN"/>
              </w:rPr>
              <w:t>22.6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rFonts w:eastAsia="MS Mincho"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5920A5B6" w14:textId="77777777" w:rsidTr="002570E4">
        <w:trPr>
          <w:cantSplit/>
          <w:jc w:val="center"/>
        </w:trPr>
        <w:tc>
          <w:tcPr>
            <w:tcW w:w="3377" w:type="dxa"/>
            <w:vMerge/>
            <w:tcBorders>
              <w:left w:val="single" w:sz="4" w:space="0" w:color="auto"/>
              <w:bottom w:val="single" w:sz="4" w:space="0" w:color="auto"/>
              <w:right w:val="single" w:sz="4" w:space="0" w:color="auto"/>
            </w:tcBorders>
          </w:tcPr>
          <w:p w14:paraId="46E93986" w14:textId="77777777" w:rsidR="008057B3" w:rsidRPr="005647EB" w:rsidRDefault="008057B3" w:rsidP="002570E4">
            <w:pPr>
              <w:pStyle w:val="TAC"/>
              <w:keepNext w:val="0"/>
              <w:keepLines w:val="0"/>
              <w:rPr>
                <w:rFonts w:cs="Arial"/>
              </w:rPr>
            </w:pPr>
          </w:p>
        </w:tc>
        <w:tc>
          <w:tcPr>
            <w:tcW w:w="1374" w:type="dxa"/>
            <w:vMerge/>
            <w:tcBorders>
              <w:left w:val="single" w:sz="4" w:space="0" w:color="auto"/>
              <w:bottom w:val="single" w:sz="4" w:space="0" w:color="auto"/>
              <w:right w:val="single" w:sz="4" w:space="0" w:color="auto"/>
            </w:tcBorders>
          </w:tcPr>
          <w:p w14:paraId="7C50AF94" w14:textId="77777777" w:rsidR="008057B3" w:rsidRPr="005647EB" w:rsidRDefault="008057B3" w:rsidP="002570E4">
            <w:pPr>
              <w:pStyle w:val="TAC"/>
              <w:keepNext w:val="0"/>
              <w:keepLines w:val="0"/>
              <w:rPr>
                <w:rFonts w:cs="Arial"/>
              </w:rPr>
            </w:pPr>
          </w:p>
        </w:tc>
        <w:tc>
          <w:tcPr>
            <w:tcW w:w="1937" w:type="dxa"/>
            <w:tcBorders>
              <w:top w:val="single" w:sz="4" w:space="0" w:color="auto"/>
              <w:left w:val="single" w:sz="4" w:space="0" w:color="auto"/>
              <w:bottom w:val="single" w:sz="4" w:space="0" w:color="auto"/>
              <w:right w:val="single" w:sz="4" w:space="0" w:color="auto"/>
            </w:tcBorders>
          </w:tcPr>
          <w:p w14:paraId="3E6CC22B" w14:textId="4EF4A99E" w:rsidR="008057B3" w:rsidRPr="005647EB" w:rsidRDefault="008057B3"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079" w:type="dxa"/>
            <w:tcBorders>
              <w:top w:val="single" w:sz="4" w:space="0" w:color="auto"/>
              <w:left w:val="single" w:sz="4" w:space="0" w:color="auto"/>
              <w:bottom w:val="single" w:sz="4" w:space="0" w:color="auto"/>
              <w:right w:val="single" w:sz="4" w:space="0" w:color="auto"/>
            </w:tcBorders>
          </w:tcPr>
          <w:p w14:paraId="6D61B9C5" w14:textId="0EB7DEA1" w:rsidR="008057B3" w:rsidRPr="005647EB" w:rsidRDefault="008057B3" w:rsidP="002570E4">
            <w:pPr>
              <w:pStyle w:val="TAC"/>
              <w:keepNext w:val="0"/>
              <w:keepLines w:val="0"/>
              <w:rPr>
                <w:rFonts w:cs="Arial"/>
              </w:rPr>
            </w:pPr>
            <w:r w:rsidRPr="005647EB">
              <w:rPr>
                <w:rFonts w:cs="Arial"/>
              </w:rPr>
              <w:t>Note2(</w:t>
            </w:r>
            <w:r w:rsidRPr="005647EB">
              <w:rPr>
                <w:rFonts w:cs="Arial"/>
                <w:lang w:eastAsia="zh-CN"/>
              </w:rPr>
              <w:t>24</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0FE29441" w14:textId="77777777" w:rsidTr="002570E4">
        <w:trPr>
          <w:cantSplit/>
          <w:jc w:val="center"/>
        </w:trPr>
        <w:tc>
          <w:tcPr>
            <w:tcW w:w="9767" w:type="dxa"/>
            <w:gridSpan w:val="4"/>
            <w:tcBorders>
              <w:top w:val="single" w:sz="4" w:space="0" w:color="auto"/>
              <w:left w:val="single" w:sz="4" w:space="0" w:color="auto"/>
              <w:bottom w:val="single" w:sz="4" w:space="0" w:color="auto"/>
              <w:right w:val="single" w:sz="4" w:space="0" w:color="auto"/>
            </w:tcBorders>
          </w:tcPr>
          <w:p w14:paraId="54822DBA" w14:textId="5C7D2385" w:rsidR="008057B3" w:rsidRPr="005647EB" w:rsidRDefault="008057B3" w:rsidP="002570E4">
            <w:pPr>
              <w:pStyle w:val="TAN"/>
              <w:keepNext w:val="0"/>
              <w:keepLines w:val="0"/>
              <w:rPr>
                <w:rFonts w:cs="Arial"/>
              </w:rPr>
            </w:pPr>
            <w:r w:rsidRPr="005647EB">
              <w:rPr>
                <w:rFonts w:cs="Arial"/>
              </w:rPr>
              <w:t>N</w:t>
            </w:r>
            <w:r w:rsidR="00E72FFE" w:rsidRPr="005647EB">
              <w:rPr>
                <w:rFonts w:cs="Arial"/>
              </w:rPr>
              <w:t xml:space="preserve">OTE </w:t>
            </w:r>
            <w:r w:rsidRPr="005647EB">
              <w:rPr>
                <w:rFonts w:cs="Arial"/>
              </w:rPr>
              <w:t>1:</w:t>
            </w:r>
            <w:r w:rsidRPr="005647EB">
              <w:rPr>
                <w:rFonts w:cs="Arial"/>
              </w:rPr>
              <w:tab/>
              <w:t>Number</w:t>
            </w:r>
            <w:r w:rsidR="002570E4" w:rsidRPr="005647EB">
              <w:rPr>
                <w:rFonts w:cs="Arial"/>
              </w:rPr>
              <w:t xml:space="preserve"> </w:t>
            </w:r>
            <w:r w:rsidRPr="005647EB">
              <w:rPr>
                <w:rFonts w:cs="Arial"/>
              </w:rPr>
              <w:t>of</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E72FFE" w:rsidRPr="005647EB">
              <w:rPr>
                <w:rFonts w:cs="Arial"/>
              </w:rPr>
              <w:t>.</w:t>
            </w:r>
          </w:p>
          <w:p w14:paraId="21212704" w14:textId="47C87F61" w:rsidR="008057B3" w:rsidRPr="005647EB" w:rsidRDefault="008057B3" w:rsidP="002570E4">
            <w:pPr>
              <w:pStyle w:val="TAN"/>
              <w:keepNext w:val="0"/>
              <w:keepLines w:val="0"/>
              <w:rPr>
                <w:rFonts w:cs="Arial"/>
              </w:rPr>
            </w:pPr>
            <w:r w:rsidRPr="005647EB">
              <w:rPr>
                <w:rFonts w:cs="Arial"/>
              </w:rPr>
              <w:t>N</w:t>
            </w:r>
            <w:r w:rsidR="00E72FFE" w:rsidRPr="005647EB">
              <w:rPr>
                <w:rFonts w:cs="Arial"/>
              </w:rPr>
              <w:t xml:space="preserve">OTE </w:t>
            </w:r>
            <w:r w:rsidRPr="005647EB">
              <w:rPr>
                <w:rFonts w:cs="Arial"/>
              </w:rPr>
              <w:t>2:</w:t>
            </w:r>
            <w:r w:rsidRPr="005647EB">
              <w:rPr>
                <w:rFonts w:cs="Arial"/>
              </w:rPr>
              <w:tab/>
              <w:t>Time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E72FFE" w:rsidRPr="005647EB">
              <w:rPr>
                <w:rFonts w:cs="Arial"/>
              </w:rPr>
              <w:t>.</w:t>
            </w:r>
          </w:p>
        </w:tc>
      </w:tr>
    </w:tbl>
    <w:p w14:paraId="025E4640" w14:textId="77777777" w:rsidR="008057B3" w:rsidRPr="005647EB" w:rsidRDefault="008057B3" w:rsidP="002570E4"/>
    <w:p w14:paraId="75B9C769" w14:textId="77777777" w:rsidR="008057B3" w:rsidRPr="005647EB" w:rsidRDefault="008057B3" w:rsidP="002570E4">
      <w:pPr>
        <w:pStyle w:val="TH"/>
        <w:keepNext w:val="0"/>
        <w:keepLines w:val="0"/>
      </w:pPr>
      <w:r w:rsidRPr="005647EB">
        <w:rPr>
          <w:snapToGrid w:val="0"/>
        </w:rPr>
        <w:t>Table 8.13.3.1.</w:t>
      </w:r>
      <w:r w:rsidRPr="005647EB">
        <w:rPr>
          <w:snapToGrid w:val="0"/>
          <w:lang w:eastAsia="zh-CN"/>
        </w:rPr>
        <w:t>2</w:t>
      </w:r>
      <w:r w:rsidRPr="005647EB">
        <w:rPr>
          <w:snapToGrid w:val="0"/>
        </w:rPr>
        <w:t>.2-</w:t>
      </w:r>
      <w:r w:rsidRPr="005647EB">
        <w:rPr>
          <w:snapToGrid w:val="0"/>
          <w:lang w:eastAsia="zh-CN"/>
        </w:rPr>
        <w:t>1A</w:t>
      </w:r>
      <w:r w:rsidRPr="005647EB">
        <w:rPr>
          <w:snapToGrid w:val="0"/>
        </w:rPr>
        <w:t xml:space="preserve">: </w:t>
      </w:r>
      <w:r w:rsidRPr="005647EB">
        <w:t>Void</w:t>
      </w:r>
    </w:p>
    <w:p w14:paraId="44B71290" w14:textId="77777777" w:rsidR="008057B3" w:rsidRPr="005647EB" w:rsidRDefault="008057B3" w:rsidP="002570E4">
      <w:pPr>
        <w:pStyle w:val="TH"/>
        <w:keepNext w:val="0"/>
        <w:keepLines w:val="0"/>
      </w:pPr>
      <w:r w:rsidRPr="005647EB">
        <w:rPr>
          <w:snapToGrid w:val="0"/>
        </w:rPr>
        <w:t xml:space="preserve">Table 8.13.3.1.2.2-1B: </w:t>
      </w:r>
      <w:r w:rsidRPr="005647EB">
        <w:t>Requirement to identify a newly detectable HD-FDD intrafrequency cell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0"/>
        <w:gridCol w:w="4120"/>
      </w:tblGrid>
      <w:tr w:rsidR="008057B3" w:rsidRPr="005647EB" w14:paraId="5AC2B334" w14:textId="77777777" w:rsidTr="00E72FFE">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3E4FE738" w14:textId="501A0A9C" w:rsidR="008057B3" w:rsidRPr="005647EB" w:rsidRDefault="008057B3"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120" w:type="dxa"/>
            <w:tcBorders>
              <w:top w:val="single" w:sz="4" w:space="0" w:color="auto"/>
              <w:left w:val="single" w:sz="4" w:space="0" w:color="auto"/>
              <w:bottom w:val="single" w:sz="4" w:space="0" w:color="auto"/>
              <w:right w:val="single" w:sz="4" w:space="0" w:color="auto"/>
            </w:tcBorders>
            <w:hideMark/>
          </w:tcPr>
          <w:p w14:paraId="1A661F12" w14:textId="7C1607C7"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8057B3" w:rsidRPr="005647EB" w14:paraId="6EDC4454" w14:textId="77777777" w:rsidTr="00E72FFE">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7A61BE89" w14:textId="330FBC76" w:rsidR="008057B3" w:rsidRPr="005647EB" w:rsidRDefault="008057B3" w:rsidP="002570E4">
            <w:pPr>
              <w:pStyle w:val="TAC"/>
              <w:keepNext w:val="0"/>
              <w:keepLines w:val="0"/>
              <w:rPr>
                <w:rFonts w:cs="Arial"/>
                <w:snapToGrid w:val="0"/>
              </w:rPr>
            </w:pPr>
            <w:r w:rsidRPr="005647EB">
              <w:rPr>
                <w:rFonts w:cs="Arial"/>
              </w:rPr>
              <w:t>2.56</w:t>
            </w:r>
            <w:r w:rsidR="00E72FFE" w:rsidRPr="005647EB">
              <w:rPr>
                <w:rFonts w:cs="Arial"/>
              </w:rPr>
              <w:t xml:space="preserve"> </w:t>
            </w:r>
            <w:r w:rsidRPr="005647EB">
              <w:rPr>
                <w:rFonts w:cs="Arial"/>
              </w:rPr>
              <w:t>&lt;</w:t>
            </w:r>
            <w:r w:rsidR="00E72FFE"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E72FFE" w:rsidRPr="005647EB">
              <w:rPr>
                <w:rFonts w:cs="Arial"/>
              </w:rPr>
              <w:t xml:space="preserve"> </w:t>
            </w:r>
            <w:r w:rsidRPr="005647EB">
              <w:rPr>
                <w:rFonts w:cs="Arial"/>
              </w:rPr>
              <w:t>≤</w:t>
            </w:r>
            <w:r w:rsidR="00E72FFE" w:rsidRPr="005647EB">
              <w:rPr>
                <w:rFonts w:cs="Arial"/>
              </w:rPr>
              <w:t xml:space="preserve"> </w:t>
            </w:r>
            <w:r w:rsidRPr="005647EB">
              <w:rPr>
                <w:rFonts w:cs="Arial"/>
              </w:rPr>
              <w:t>10.24</w:t>
            </w:r>
          </w:p>
        </w:tc>
        <w:tc>
          <w:tcPr>
            <w:tcW w:w="4120" w:type="dxa"/>
            <w:tcBorders>
              <w:top w:val="single" w:sz="4" w:space="0" w:color="auto"/>
              <w:left w:val="single" w:sz="4" w:space="0" w:color="auto"/>
              <w:bottom w:val="single" w:sz="4" w:space="0" w:color="auto"/>
              <w:right w:val="single" w:sz="4" w:space="0" w:color="auto"/>
            </w:tcBorders>
            <w:hideMark/>
          </w:tcPr>
          <w:p w14:paraId="12D77626" w14:textId="7EA06A51" w:rsidR="008057B3" w:rsidRPr="005647EB" w:rsidRDefault="008057B3"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210352E0" w14:textId="77777777" w:rsidTr="00E72FFE">
        <w:trPr>
          <w:cantSplit/>
          <w:jc w:val="center"/>
        </w:trPr>
        <w:tc>
          <w:tcPr>
            <w:tcW w:w="7100" w:type="dxa"/>
            <w:gridSpan w:val="2"/>
            <w:tcBorders>
              <w:top w:val="single" w:sz="4" w:space="0" w:color="auto"/>
              <w:left w:val="single" w:sz="4" w:space="0" w:color="auto"/>
              <w:bottom w:val="single" w:sz="4" w:space="0" w:color="auto"/>
              <w:right w:val="single" w:sz="4" w:space="0" w:color="auto"/>
            </w:tcBorders>
            <w:hideMark/>
          </w:tcPr>
          <w:p w14:paraId="13363105" w14:textId="7DBDD5C0" w:rsidR="008057B3" w:rsidRPr="005647EB" w:rsidRDefault="008057B3" w:rsidP="002570E4">
            <w:pPr>
              <w:pStyle w:val="TAN"/>
              <w:keepNext w:val="0"/>
              <w:keepLines w:val="0"/>
              <w:rPr>
                <w:rFonts w:cs="Arial"/>
              </w:rPr>
            </w:pPr>
            <w:r w:rsidRPr="005647EB">
              <w:rPr>
                <w:rFonts w:cs="Arial"/>
              </w:rPr>
              <w:t>NOTE:</w:t>
            </w:r>
            <w:r w:rsidRPr="005647EB">
              <w:rPr>
                <w:rFonts w:cs="Arial"/>
              </w:rPr>
              <w:tab/>
              <w:t>Time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E72FFE" w:rsidRPr="005647EB">
              <w:rPr>
                <w:rFonts w:cs="Arial"/>
              </w:rPr>
              <w:t>.</w:t>
            </w:r>
          </w:p>
        </w:tc>
      </w:tr>
    </w:tbl>
    <w:p w14:paraId="178F2ED9" w14:textId="77777777" w:rsidR="008057B3" w:rsidRPr="005647EB" w:rsidRDefault="008057B3" w:rsidP="002570E4"/>
    <w:p w14:paraId="6B04FBA5" w14:textId="77777777" w:rsidR="008057B3" w:rsidRPr="005647EB" w:rsidRDefault="008057B3" w:rsidP="002570E4">
      <w:pPr>
        <w:rPr>
          <w:rFonts w:cs="v4.2.0"/>
        </w:rPr>
      </w:pPr>
      <w:r w:rsidRPr="005647EB">
        <w:t>A cell shall be considered detectable</w:t>
      </w:r>
      <w:r w:rsidRPr="005647EB">
        <w:rPr>
          <w:rFonts w:cs="v4.2.0"/>
        </w:rPr>
        <w:t xml:space="preserve"> when</w:t>
      </w:r>
    </w:p>
    <w:p w14:paraId="3936C75A" w14:textId="042CC171" w:rsidR="008057B3" w:rsidRPr="005647EB" w:rsidRDefault="008057B3" w:rsidP="002570E4">
      <w:pPr>
        <w:pStyle w:val="B1"/>
      </w:pPr>
      <w:r w:rsidRPr="005647EB">
        <w:t>-</w:t>
      </w:r>
      <w:r w:rsidRPr="005647EB">
        <w:tab/>
        <w:t xml:space="preserve">RSRP related side conditions given in </w:t>
      </w:r>
      <w:r w:rsidR="00914A62" w:rsidRPr="005647EB">
        <w:t>Clause</w:t>
      </w:r>
      <w:r w:rsidRPr="005647EB">
        <w:t>s 9.1.21.3 and 9.1.21.4</w:t>
      </w:r>
      <w:r w:rsidRPr="005647EB">
        <w:rPr>
          <w:rFonts w:cs="v4.2.0"/>
        </w:rPr>
        <w:t xml:space="preserve"> </w:t>
      </w:r>
      <w:r w:rsidRPr="005647EB">
        <w:t>are fulfilled for a corresponding Band,</w:t>
      </w:r>
    </w:p>
    <w:p w14:paraId="058A9C71" w14:textId="77777777" w:rsidR="008057B3" w:rsidRPr="005647EB" w:rsidRDefault="008057B3" w:rsidP="002570E4">
      <w:pPr>
        <w:pStyle w:val="B1"/>
      </w:pPr>
      <w:r w:rsidRPr="005647EB">
        <w:t>-</w:t>
      </w:r>
      <w:r w:rsidRPr="005647EB">
        <w:tab/>
        <w:t>RSRQ related side conditions given in Clause 9.1.21.7 are fulfilled for a corresponding Band,</w:t>
      </w:r>
    </w:p>
    <w:p w14:paraId="31A05F3D" w14:textId="77777777" w:rsidR="008057B3" w:rsidRPr="005647EB" w:rsidRDefault="008057B3" w:rsidP="002570E4">
      <w:pPr>
        <w:pStyle w:val="B1"/>
        <w:rPr>
          <w:lang w:eastAsia="zh-CN"/>
        </w:rPr>
      </w:pPr>
      <w:r w:rsidRPr="005647EB">
        <w:t>-</w:t>
      </w:r>
      <w:r w:rsidRPr="005647EB">
        <w:tab/>
        <w:t>SCH_RP and SCH Ês/Iot according to Annex Table B.2.14-4 for a corresponding Band</w:t>
      </w:r>
    </w:p>
    <w:p w14:paraId="707265DF" w14:textId="77777777" w:rsidR="008057B3" w:rsidRPr="005647EB" w:rsidRDefault="008057B3" w:rsidP="002570E4">
      <w:r w:rsidRPr="005647EB">
        <w:lastRenderedPageBreak/>
        <w:t>In the RRC_CONNECTED state the measurement period for intra frequency measurements is T</w:t>
      </w:r>
      <w:r w:rsidRPr="005647EB">
        <w:rPr>
          <w:vertAlign w:val="subscript"/>
        </w:rPr>
        <w:t>measure_intra_UE cat M1_EC</w:t>
      </w:r>
      <w:r w:rsidRPr="005647EB">
        <w:t>. When DRX is used, T</w:t>
      </w:r>
      <w:r w:rsidRPr="005647EB">
        <w:rPr>
          <w:vertAlign w:val="subscript"/>
        </w:rPr>
        <w:t>measure_intra_UE cat M1_EC</w:t>
      </w:r>
      <w:r w:rsidRPr="005647EB">
        <w:t xml:space="preserve"> is as specified in table 8.13.3.1.2.2-2</w:t>
      </w:r>
      <w:r w:rsidRPr="005647EB">
        <w:rPr>
          <w:lang w:eastAsia="zh-CN"/>
        </w:rPr>
        <w:t xml:space="preserve"> provided that additional conditions Table 8.13.3.1.2.2-2 is met</w:t>
      </w:r>
      <w:r w:rsidRPr="005647EB">
        <w:t>. When eDRX_CONN cycle is used, T</w:t>
      </w:r>
      <w:r w:rsidRPr="005647EB">
        <w:rPr>
          <w:vertAlign w:val="subscript"/>
        </w:rPr>
        <w:t>measure_intra_UE cat M1_EC</w:t>
      </w:r>
      <w:r w:rsidRPr="005647EB">
        <w:t xml:space="preserve"> is as specified in table 8.13.3.1.2.2-4. The UE shall be capable of performing RSRP and RSRQ measurements for 6 identified-intra-frequency cells, and the UE physical layer shall be capable of reporting measurements to higher layers with the measurement period of T</w:t>
      </w:r>
      <w:r w:rsidRPr="005647EB">
        <w:rPr>
          <w:vertAlign w:val="subscript"/>
        </w:rPr>
        <w:t>measure_intra_UE cat M1_EC</w:t>
      </w:r>
      <w:r w:rsidRPr="005647EB">
        <w:t>.</w:t>
      </w:r>
    </w:p>
    <w:p w14:paraId="6FBB1D7C" w14:textId="77777777" w:rsidR="008057B3" w:rsidRPr="005647EB" w:rsidRDefault="008057B3" w:rsidP="002570E4">
      <w:pPr>
        <w:pStyle w:val="TH"/>
        <w:keepNext w:val="0"/>
        <w:keepLines w:val="0"/>
      </w:pPr>
      <w:r w:rsidRPr="005647EB">
        <w:rPr>
          <w:snapToGrid w:val="0"/>
        </w:rPr>
        <w:t xml:space="preserve">Table 8.13.3.1.2.2-2: </w:t>
      </w:r>
      <w:r w:rsidRPr="005647EB">
        <w:t>Requirement to measure HD-FDD intrafrequency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5"/>
        <w:gridCol w:w="1364"/>
        <w:gridCol w:w="1967"/>
        <w:gridCol w:w="3091"/>
      </w:tblGrid>
      <w:tr w:rsidR="008057B3" w:rsidRPr="005647EB" w14:paraId="1B0CA36E" w14:textId="77777777" w:rsidTr="002570E4">
        <w:trPr>
          <w:cantSplit/>
          <w:jc w:val="center"/>
        </w:trPr>
        <w:tc>
          <w:tcPr>
            <w:tcW w:w="3345" w:type="dxa"/>
            <w:tcBorders>
              <w:top w:val="single" w:sz="4" w:space="0" w:color="auto"/>
              <w:left w:val="single" w:sz="4" w:space="0" w:color="auto"/>
              <w:bottom w:val="single" w:sz="4" w:space="0" w:color="auto"/>
              <w:right w:val="single" w:sz="4" w:space="0" w:color="auto"/>
            </w:tcBorders>
          </w:tcPr>
          <w:p w14:paraId="78671973" w14:textId="15A9BA7E" w:rsidR="008057B3" w:rsidRPr="005647EB" w:rsidRDefault="008057B3" w:rsidP="002570E4">
            <w:pPr>
              <w:pStyle w:val="TAH"/>
              <w:keepNext w:val="0"/>
              <w:keepLines w:val="0"/>
              <w:rPr>
                <w:rFonts w:cs="Arial"/>
                <w:lang w:eastAsia="zh-CN"/>
              </w:rPr>
            </w:pPr>
            <w:r w:rsidRPr="005647EB">
              <w:rPr>
                <w:rFonts w:eastAsia="MS Mincho" w:cs="Arial"/>
              </w:rPr>
              <w:t>Neighbouring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364" w:type="dxa"/>
            <w:tcBorders>
              <w:top w:val="single" w:sz="4" w:space="0" w:color="auto"/>
              <w:left w:val="single" w:sz="4" w:space="0" w:color="auto"/>
              <w:bottom w:val="single" w:sz="4" w:space="0" w:color="auto"/>
              <w:right w:val="single" w:sz="4" w:space="0" w:color="auto"/>
            </w:tcBorders>
          </w:tcPr>
          <w:p w14:paraId="26485747" w14:textId="6D13E1E5" w:rsidR="008057B3" w:rsidRPr="005647EB" w:rsidRDefault="008057B3"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67" w:type="dxa"/>
            <w:tcBorders>
              <w:top w:val="single" w:sz="4" w:space="0" w:color="auto"/>
              <w:left w:val="single" w:sz="4" w:space="0" w:color="auto"/>
              <w:bottom w:val="single" w:sz="4" w:space="0" w:color="auto"/>
              <w:right w:val="single" w:sz="4" w:space="0" w:color="auto"/>
            </w:tcBorders>
            <w:hideMark/>
          </w:tcPr>
          <w:p w14:paraId="4048F411" w14:textId="2C80751C" w:rsidR="008057B3" w:rsidRPr="005647EB" w:rsidRDefault="008057B3"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091" w:type="dxa"/>
            <w:tcBorders>
              <w:top w:val="single" w:sz="4" w:space="0" w:color="auto"/>
              <w:left w:val="single" w:sz="4" w:space="0" w:color="auto"/>
              <w:bottom w:val="single" w:sz="4" w:space="0" w:color="auto"/>
              <w:right w:val="single" w:sz="4" w:space="0" w:color="auto"/>
            </w:tcBorders>
            <w:hideMark/>
          </w:tcPr>
          <w:p w14:paraId="49C80FA2" w14:textId="156D9B76"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measure_intra_UE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8057B3" w:rsidRPr="005647EB" w14:paraId="5BAD4E09" w14:textId="77777777" w:rsidTr="002570E4">
        <w:trPr>
          <w:cantSplit/>
          <w:jc w:val="center"/>
        </w:trPr>
        <w:tc>
          <w:tcPr>
            <w:tcW w:w="3345" w:type="dxa"/>
            <w:vMerge w:val="restart"/>
            <w:tcBorders>
              <w:top w:val="single" w:sz="4" w:space="0" w:color="auto"/>
              <w:left w:val="single" w:sz="4" w:space="0" w:color="auto"/>
              <w:right w:val="single" w:sz="4" w:space="0" w:color="auto"/>
            </w:tcBorders>
            <w:vAlign w:val="center"/>
          </w:tcPr>
          <w:p w14:paraId="4EE663D0" w14:textId="77777777" w:rsidR="008057B3" w:rsidRPr="005647EB" w:rsidRDefault="008057B3" w:rsidP="002570E4">
            <w:pPr>
              <w:pStyle w:val="TAC"/>
              <w:keepNext w:val="0"/>
              <w:keepLines w:val="0"/>
              <w:rPr>
                <w:rFonts w:cs="Arial"/>
                <w:lang w:eastAsia="zh-CN"/>
              </w:rPr>
            </w:pPr>
            <w:r w:rsidRPr="005647EB">
              <w:rPr>
                <w:rFonts w:eastAsia="MS Mincho" w:cs="Arial"/>
              </w:rPr>
              <w:t>Q2</w:t>
            </w:r>
            <w:r w:rsidRPr="005647EB">
              <w:rPr>
                <w:rFonts w:eastAsia="MS Mincho" w:cs="Arial"/>
              </w:rPr>
              <w:sym w:font="Symbol" w:char="F0B3"/>
            </w:r>
            <w:r w:rsidRPr="005647EB">
              <w:rPr>
                <w:rFonts w:eastAsia="MS Mincho" w:cs="Arial"/>
              </w:rPr>
              <w:t>-15</w:t>
            </w:r>
          </w:p>
        </w:tc>
        <w:tc>
          <w:tcPr>
            <w:tcW w:w="1364" w:type="dxa"/>
            <w:vMerge w:val="restart"/>
            <w:tcBorders>
              <w:top w:val="single" w:sz="4" w:space="0" w:color="auto"/>
              <w:left w:val="single" w:sz="4" w:space="0" w:color="auto"/>
              <w:right w:val="single" w:sz="4" w:space="0" w:color="auto"/>
            </w:tcBorders>
          </w:tcPr>
          <w:p w14:paraId="77900CE2" w14:textId="77777777" w:rsidR="008057B3" w:rsidRPr="005647EB" w:rsidRDefault="008057B3" w:rsidP="002570E4">
            <w:pPr>
              <w:pStyle w:val="TAC"/>
              <w:keepNext w:val="0"/>
              <w:keepLines w:val="0"/>
              <w:rPr>
                <w:rFonts w:cs="Arial"/>
                <w:lang w:eastAsia="zh-CN"/>
              </w:rPr>
            </w:pPr>
            <w:r w:rsidRPr="005647EB">
              <w:rPr>
                <w:rFonts w:cs="Arial"/>
                <w:lang w:eastAsia="zh-CN"/>
              </w:rPr>
              <w:t>0</w:t>
            </w:r>
          </w:p>
        </w:tc>
        <w:tc>
          <w:tcPr>
            <w:tcW w:w="1967" w:type="dxa"/>
            <w:tcBorders>
              <w:top w:val="single" w:sz="4" w:space="0" w:color="auto"/>
              <w:left w:val="single" w:sz="4" w:space="0" w:color="auto"/>
              <w:bottom w:val="single" w:sz="4" w:space="0" w:color="auto"/>
              <w:right w:val="single" w:sz="4" w:space="0" w:color="auto"/>
            </w:tcBorders>
            <w:hideMark/>
          </w:tcPr>
          <w:p w14:paraId="6C4B30A3" w14:textId="77777777" w:rsidR="008057B3" w:rsidRPr="005647EB" w:rsidRDefault="008057B3" w:rsidP="002570E4">
            <w:pPr>
              <w:pStyle w:val="TAC"/>
              <w:keepNext w:val="0"/>
              <w:keepLines w:val="0"/>
              <w:rPr>
                <w:rFonts w:cs="Arial"/>
                <w:lang w:eastAsia="zh-CN"/>
              </w:rPr>
            </w:pPr>
            <w:r w:rsidRPr="005647EB">
              <w:rPr>
                <w:rFonts w:cs="Arial"/>
              </w:rPr>
              <w:t>&lt;</w:t>
            </w:r>
            <w:r w:rsidRPr="005647EB">
              <w:rPr>
                <w:rFonts w:cs="Arial"/>
                <w:lang w:eastAsia="zh-CN"/>
              </w:rPr>
              <w:t>0.128</w:t>
            </w:r>
          </w:p>
        </w:tc>
        <w:tc>
          <w:tcPr>
            <w:tcW w:w="3091" w:type="dxa"/>
            <w:tcBorders>
              <w:top w:val="single" w:sz="4" w:space="0" w:color="auto"/>
              <w:left w:val="single" w:sz="4" w:space="0" w:color="auto"/>
              <w:bottom w:val="single" w:sz="4" w:space="0" w:color="auto"/>
              <w:right w:val="single" w:sz="4" w:space="0" w:color="auto"/>
            </w:tcBorders>
            <w:hideMark/>
          </w:tcPr>
          <w:p w14:paraId="1B95C4D8" w14:textId="4D252B90" w:rsidR="008057B3" w:rsidRPr="005647EB" w:rsidRDefault="008057B3" w:rsidP="002570E4">
            <w:pPr>
              <w:pStyle w:val="TAC"/>
              <w:keepNext w:val="0"/>
              <w:keepLines w:val="0"/>
              <w:rPr>
                <w:rFonts w:cs="Arial"/>
              </w:rPr>
            </w:pPr>
            <w:r w:rsidRPr="005647EB">
              <w:rPr>
                <w:rFonts w:cs="Arial"/>
              </w:rPr>
              <w:t>0.8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w:t>
            </w:r>
            <w:r w:rsidR="002570E4" w:rsidRPr="005647EB">
              <w:rPr>
                <w:vertAlign w:val="subscript"/>
                <w:lang w:eastAsia="zh-CN"/>
              </w:rPr>
              <w:t xml:space="preserve"> </w:t>
            </w:r>
            <w:r w:rsidRPr="005647EB">
              <w:rPr>
                <w:vertAlign w:val="subscript"/>
                <w:lang w:eastAsia="zh-CN"/>
              </w:rPr>
              <w:t>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03C3A7F1" w14:textId="77777777" w:rsidTr="002570E4">
        <w:trPr>
          <w:cantSplit/>
          <w:jc w:val="center"/>
        </w:trPr>
        <w:tc>
          <w:tcPr>
            <w:tcW w:w="3345" w:type="dxa"/>
            <w:vMerge/>
            <w:tcBorders>
              <w:left w:val="single" w:sz="4" w:space="0" w:color="auto"/>
              <w:right w:val="single" w:sz="4" w:space="0" w:color="auto"/>
            </w:tcBorders>
          </w:tcPr>
          <w:p w14:paraId="2297989F" w14:textId="77777777" w:rsidR="008057B3" w:rsidRPr="005647EB" w:rsidRDefault="008057B3" w:rsidP="002570E4">
            <w:pPr>
              <w:pStyle w:val="TAC"/>
              <w:keepNext w:val="0"/>
              <w:keepLines w:val="0"/>
              <w:rPr>
                <w:rFonts w:cs="Arial"/>
              </w:rPr>
            </w:pPr>
          </w:p>
        </w:tc>
        <w:tc>
          <w:tcPr>
            <w:tcW w:w="1364" w:type="dxa"/>
            <w:vMerge/>
            <w:tcBorders>
              <w:left w:val="single" w:sz="4" w:space="0" w:color="auto"/>
              <w:right w:val="single" w:sz="4" w:space="0" w:color="auto"/>
            </w:tcBorders>
          </w:tcPr>
          <w:p w14:paraId="2CC6CE13" w14:textId="77777777" w:rsidR="008057B3" w:rsidRPr="005647EB" w:rsidRDefault="008057B3" w:rsidP="002570E4">
            <w:pPr>
              <w:pStyle w:val="TAC"/>
              <w:keepNext w:val="0"/>
              <w:keepLines w:val="0"/>
              <w:rPr>
                <w:rFonts w:cs="Arial"/>
              </w:rPr>
            </w:pPr>
          </w:p>
        </w:tc>
        <w:tc>
          <w:tcPr>
            <w:tcW w:w="1967" w:type="dxa"/>
            <w:tcBorders>
              <w:top w:val="single" w:sz="4" w:space="0" w:color="auto"/>
              <w:left w:val="single" w:sz="4" w:space="0" w:color="auto"/>
              <w:bottom w:val="single" w:sz="4" w:space="0" w:color="auto"/>
              <w:right w:val="single" w:sz="4" w:space="0" w:color="auto"/>
            </w:tcBorders>
            <w:hideMark/>
          </w:tcPr>
          <w:p w14:paraId="61DC7F39" w14:textId="77777777" w:rsidR="008057B3" w:rsidRPr="005647EB" w:rsidRDefault="008057B3" w:rsidP="002570E4">
            <w:pPr>
              <w:pStyle w:val="TAC"/>
              <w:keepNext w:val="0"/>
              <w:keepLines w:val="0"/>
              <w:rPr>
                <w:rFonts w:cs="Arial"/>
                <w:snapToGrid w:val="0"/>
              </w:rPr>
            </w:pPr>
            <w:r w:rsidRPr="005647EB">
              <w:rPr>
                <w:rFonts w:cs="Arial"/>
                <w:lang w:eastAsia="zh-CN"/>
              </w:rPr>
              <w:t>0</w:t>
            </w:r>
            <w:r w:rsidRPr="005647EB">
              <w:rPr>
                <w:rFonts w:cs="Arial"/>
              </w:rPr>
              <w:t>.</w:t>
            </w:r>
            <w:r w:rsidRPr="005647EB">
              <w:rPr>
                <w:rFonts w:cs="Arial"/>
                <w:lang w:eastAsia="zh-CN"/>
              </w:rPr>
              <w:t>128</w:t>
            </w:r>
            <w:r w:rsidRPr="005647EB">
              <w:rPr>
                <w:rFonts w:cs="Arial"/>
              </w:rPr>
              <w:t>≤DRX-cycle≤0.16</w:t>
            </w:r>
          </w:p>
        </w:tc>
        <w:tc>
          <w:tcPr>
            <w:tcW w:w="3091" w:type="dxa"/>
            <w:tcBorders>
              <w:top w:val="single" w:sz="4" w:space="0" w:color="auto"/>
              <w:left w:val="single" w:sz="4" w:space="0" w:color="auto"/>
              <w:bottom w:val="single" w:sz="4" w:space="0" w:color="auto"/>
              <w:right w:val="single" w:sz="4" w:space="0" w:color="auto"/>
            </w:tcBorders>
            <w:hideMark/>
          </w:tcPr>
          <w:p w14:paraId="6309A31E" w14:textId="329028F3" w:rsidR="008057B3" w:rsidRPr="005647EB" w:rsidRDefault="008057B3" w:rsidP="002570E4">
            <w:pPr>
              <w:pStyle w:val="TAC"/>
              <w:keepNext w:val="0"/>
              <w:keepLines w:val="0"/>
              <w:rPr>
                <w:rFonts w:cs="Arial"/>
                <w:snapToGrid w:val="0"/>
              </w:rPr>
            </w:pPr>
            <w:r w:rsidRPr="005647EB">
              <w:rPr>
                <w:rFonts w:cs="Arial"/>
              </w:rPr>
              <w:t>Note2</w:t>
            </w:r>
            <w:r w:rsidR="002570E4" w:rsidRPr="005647EB">
              <w:rPr>
                <w:rFonts w:cs="Arial"/>
              </w:rPr>
              <w:t xml:space="preserve"> </w:t>
            </w:r>
            <w:r w:rsidRPr="005647EB">
              <w:rPr>
                <w:rFonts w:cs="Arial"/>
              </w:rPr>
              <w:t>(7</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7F733DC1" w14:textId="77777777" w:rsidTr="002570E4">
        <w:trPr>
          <w:cantSplit/>
          <w:jc w:val="center"/>
        </w:trPr>
        <w:tc>
          <w:tcPr>
            <w:tcW w:w="3345" w:type="dxa"/>
            <w:vMerge/>
            <w:tcBorders>
              <w:left w:val="single" w:sz="4" w:space="0" w:color="auto"/>
              <w:right w:val="single" w:sz="4" w:space="0" w:color="auto"/>
            </w:tcBorders>
          </w:tcPr>
          <w:p w14:paraId="040E8D90" w14:textId="77777777" w:rsidR="008057B3" w:rsidRPr="005647EB" w:rsidRDefault="008057B3" w:rsidP="002570E4">
            <w:pPr>
              <w:pStyle w:val="TAC"/>
              <w:keepNext w:val="0"/>
              <w:keepLines w:val="0"/>
              <w:rPr>
                <w:rFonts w:cs="Arial"/>
              </w:rPr>
            </w:pPr>
          </w:p>
        </w:tc>
        <w:tc>
          <w:tcPr>
            <w:tcW w:w="1364" w:type="dxa"/>
            <w:vMerge/>
            <w:tcBorders>
              <w:left w:val="single" w:sz="4" w:space="0" w:color="auto"/>
              <w:right w:val="single" w:sz="4" w:space="0" w:color="auto"/>
            </w:tcBorders>
          </w:tcPr>
          <w:p w14:paraId="3D598BF4" w14:textId="77777777" w:rsidR="008057B3" w:rsidRPr="005647EB" w:rsidRDefault="008057B3" w:rsidP="002570E4">
            <w:pPr>
              <w:pStyle w:val="TAC"/>
              <w:keepNext w:val="0"/>
              <w:keepLines w:val="0"/>
              <w:rPr>
                <w:rFonts w:cs="Arial"/>
              </w:rPr>
            </w:pPr>
          </w:p>
        </w:tc>
        <w:tc>
          <w:tcPr>
            <w:tcW w:w="1967" w:type="dxa"/>
            <w:tcBorders>
              <w:top w:val="single" w:sz="4" w:space="0" w:color="auto"/>
              <w:left w:val="single" w:sz="4" w:space="0" w:color="auto"/>
              <w:bottom w:val="single" w:sz="4" w:space="0" w:color="auto"/>
              <w:right w:val="single" w:sz="4" w:space="0" w:color="auto"/>
            </w:tcBorders>
            <w:hideMark/>
          </w:tcPr>
          <w:p w14:paraId="2F5AE3C9" w14:textId="77777777" w:rsidR="008057B3" w:rsidRPr="005647EB" w:rsidRDefault="008057B3" w:rsidP="002570E4">
            <w:pPr>
              <w:pStyle w:val="TAC"/>
              <w:keepNext w:val="0"/>
              <w:keepLines w:val="0"/>
              <w:rPr>
                <w:rFonts w:cs="Arial"/>
              </w:rPr>
            </w:pPr>
            <w:r w:rsidRPr="005647EB">
              <w:rPr>
                <w:rFonts w:cs="Arial"/>
              </w:rPr>
              <w:t>0.16&lt;DRX-cycle≤2.56</w:t>
            </w:r>
          </w:p>
        </w:tc>
        <w:tc>
          <w:tcPr>
            <w:tcW w:w="3091" w:type="dxa"/>
            <w:tcBorders>
              <w:top w:val="single" w:sz="4" w:space="0" w:color="auto"/>
              <w:left w:val="single" w:sz="4" w:space="0" w:color="auto"/>
              <w:bottom w:val="single" w:sz="4" w:space="0" w:color="auto"/>
              <w:right w:val="single" w:sz="4" w:space="0" w:color="auto"/>
            </w:tcBorders>
            <w:hideMark/>
          </w:tcPr>
          <w:p w14:paraId="4CE16F2F" w14:textId="3FD5F1D1" w:rsidR="008057B3" w:rsidRPr="005647EB" w:rsidRDefault="008057B3" w:rsidP="002570E4">
            <w:pPr>
              <w:pStyle w:val="TAC"/>
              <w:keepNext w:val="0"/>
              <w:keepLines w:val="0"/>
              <w:rPr>
                <w:rFonts w:cs="Arial"/>
              </w:rPr>
            </w:pPr>
            <w:r w:rsidRPr="005647EB">
              <w:rPr>
                <w:rFonts w:cs="Arial"/>
              </w:rPr>
              <w:t>Note2(5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75BD6BA2" w14:textId="77777777" w:rsidTr="002570E4">
        <w:trPr>
          <w:cantSplit/>
          <w:jc w:val="center"/>
        </w:trPr>
        <w:tc>
          <w:tcPr>
            <w:tcW w:w="3345" w:type="dxa"/>
            <w:vMerge/>
            <w:tcBorders>
              <w:left w:val="single" w:sz="4" w:space="0" w:color="auto"/>
              <w:right w:val="single" w:sz="4" w:space="0" w:color="auto"/>
            </w:tcBorders>
          </w:tcPr>
          <w:p w14:paraId="03151399" w14:textId="77777777" w:rsidR="008057B3" w:rsidRPr="005647EB" w:rsidRDefault="008057B3" w:rsidP="002570E4">
            <w:pPr>
              <w:pStyle w:val="TAC"/>
              <w:keepNext w:val="0"/>
              <w:keepLines w:val="0"/>
              <w:rPr>
                <w:rFonts w:cs="Arial"/>
                <w:lang w:eastAsia="zh-CN"/>
              </w:rPr>
            </w:pPr>
          </w:p>
        </w:tc>
        <w:tc>
          <w:tcPr>
            <w:tcW w:w="1364" w:type="dxa"/>
            <w:vMerge w:val="restart"/>
            <w:tcBorders>
              <w:top w:val="single" w:sz="4" w:space="0" w:color="auto"/>
              <w:left w:val="single" w:sz="4" w:space="0" w:color="auto"/>
              <w:right w:val="single" w:sz="4" w:space="0" w:color="auto"/>
            </w:tcBorders>
          </w:tcPr>
          <w:p w14:paraId="5A9D7912" w14:textId="77777777" w:rsidR="008057B3" w:rsidRPr="005647EB" w:rsidRDefault="008057B3" w:rsidP="002570E4">
            <w:pPr>
              <w:pStyle w:val="TAC"/>
              <w:keepNext w:val="0"/>
              <w:keepLines w:val="0"/>
              <w:rPr>
                <w:rFonts w:cs="Arial"/>
                <w:lang w:eastAsia="zh-CN"/>
              </w:rPr>
            </w:pPr>
            <w:r w:rsidRPr="005647EB">
              <w:rPr>
                <w:rFonts w:cs="Arial"/>
                <w:lang w:eastAsia="zh-CN"/>
              </w:rPr>
              <w:t>1</w:t>
            </w:r>
          </w:p>
        </w:tc>
        <w:tc>
          <w:tcPr>
            <w:tcW w:w="1967" w:type="dxa"/>
            <w:tcBorders>
              <w:top w:val="single" w:sz="4" w:space="0" w:color="auto"/>
              <w:left w:val="single" w:sz="4" w:space="0" w:color="auto"/>
              <w:bottom w:val="single" w:sz="4" w:space="0" w:color="auto"/>
              <w:right w:val="single" w:sz="4" w:space="0" w:color="auto"/>
            </w:tcBorders>
            <w:hideMark/>
          </w:tcPr>
          <w:p w14:paraId="663A92FD"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32</w:t>
            </w:r>
          </w:p>
        </w:tc>
        <w:tc>
          <w:tcPr>
            <w:tcW w:w="3091" w:type="dxa"/>
            <w:tcBorders>
              <w:top w:val="single" w:sz="4" w:space="0" w:color="auto"/>
              <w:left w:val="single" w:sz="4" w:space="0" w:color="auto"/>
              <w:bottom w:val="single" w:sz="4" w:space="0" w:color="auto"/>
              <w:right w:val="single" w:sz="4" w:space="0" w:color="auto"/>
            </w:tcBorders>
            <w:hideMark/>
          </w:tcPr>
          <w:p w14:paraId="7025D085" w14:textId="2BA4EED7" w:rsidR="008057B3" w:rsidRPr="005647EB" w:rsidRDefault="008057B3" w:rsidP="002570E4">
            <w:pPr>
              <w:pStyle w:val="TAC"/>
              <w:keepNext w:val="0"/>
              <w:keepLines w:val="0"/>
              <w:rPr>
                <w:rFonts w:cs="Arial"/>
              </w:rPr>
            </w:pPr>
            <w:r w:rsidRPr="005647EB">
              <w:rPr>
                <w:rFonts w:cs="Arial"/>
                <w:lang w:eastAsia="zh-CN"/>
              </w:rPr>
              <w:t>1.6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7DA3772B" w14:textId="77777777" w:rsidTr="002570E4">
        <w:trPr>
          <w:cantSplit/>
          <w:jc w:val="center"/>
        </w:trPr>
        <w:tc>
          <w:tcPr>
            <w:tcW w:w="3345" w:type="dxa"/>
            <w:vMerge/>
            <w:tcBorders>
              <w:left w:val="single" w:sz="4" w:space="0" w:color="auto"/>
              <w:bottom w:val="single" w:sz="4" w:space="0" w:color="auto"/>
              <w:right w:val="single" w:sz="4" w:space="0" w:color="auto"/>
            </w:tcBorders>
          </w:tcPr>
          <w:p w14:paraId="7ED726A6" w14:textId="77777777" w:rsidR="008057B3" w:rsidRPr="005647EB" w:rsidRDefault="008057B3" w:rsidP="002570E4">
            <w:pPr>
              <w:pStyle w:val="TAC"/>
              <w:keepNext w:val="0"/>
              <w:keepLines w:val="0"/>
              <w:rPr>
                <w:rFonts w:cs="Arial"/>
              </w:rPr>
            </w:pPr>
          </w:p>
        </w:tc>
        <w:tc>
          <w:tcPr>
            <w:tcW w:w="1364" w:type="dxa"/>
            <w:vMerge/>
            <w:tcBorders>
              <w:left w:val="single" w:sz="4" w:space="0" w:color="auto"/>
              <w:bottom w:val="single" w:sz="4" w:space="0" w:color="auto"/>
              <w:right w:val="single" w:sz="4" w:space="0" w:color="auto"/>
            </w:tcBorders>
          </w:tcPr>
          <w:p w14:paraId="1EF2B7CD" w14:textId="77777777" w:rsidR="008057B3" w:rsidRPr="005647EB" w:rsidRDefault="008057B3" w:rsidP="002570E4">
            <w:pPr>
              <w:pStyle w:val="TAC"/>
              <w:keepNext w:val="0"/>
              <w:keepLines w:val="0"/>
              <w:rPr>
                <w:rFonts w:cs="Arial"/>
              </w:rPr>
            </w:pPr>
          </w:p>
        </w:tc>
        <w:tc>
          <w:tcPr>
            <w:tcW w:w="1967" w:type="dxa"/>
            <w:tcBorders>
              <w:top w:val="single" w:sz="4" w:space="0" w:color="auto"/>
              <w:left w:val="single" w:sz="4" w:space="0" w:color="auto"/>
              <w:bottom w:val="single" w:sz="4" w:space="0" w:color="auto"/>
              <w:right w:val="single" w:sz="4" w:space="0" w:color="auto"/>
            </w:tcBorders>
            <w:hideMark/>
          </w:tcPr>
          <w:p w14:paraId="6081F2EF" w14:textId="77777777" w:rsidR="008057B3" w:rsidRPr="005647EB" w:rsidRDefault="008057B3" w:rsidP="002570E4">
            <w:pPr>
              <w:pStyle w:val="TAC"/>
              <w:keepNext w:val="0"/>
              <w:keepLines w:val="0"/>
              <w:rPr>
                <w:rFonts w:cs="Arial"/>
              </w:rPr>
            </w:pPr>
            <w:r w:rsidRPr="005647EB">
              <w:rPr>
                <w:rFonts w:cs="Arial"/>
              </w:rPr>
              <w:t>0.</w:t>
            </w:r>
            <w:r w:rsidRPr="005647EB">
              <w:rPr>
                <w:rFonts w:cs="Arial"/>
                <w:lang w:eastAsia="zh-CN"/>
              </w:rPr>
              <w:t>32</w:t>
            </w:r>
            <w:r w:rsidRPr="005647EB">
              <w:rPr>
                <w:rFonts w:cs="Arial"/>
              </w:rPr>
              <w:t>&lt;DRX-cycle≤2.56</w:t>
            </w:r>
          </w:p>
        </w:tc>
        <w:tc>
          <w:tcPr>
            <w:tcW w:w="3091" w:type="dxa"/>
            <w:tcBorders>
              <w:top w:val="single" w:sz="4" w:space="0" w:color="auto"/>
              <w:left w:val="single" w:sz="4" w:space="0" w:color="auto"/>
              <w:bottom w:val="single" w:sz="4" w:space="0" w:color="auto"/>
              <w:right w:val="single" w:sz="4" w:space="0" w:color="auto"/>
            </w:tcBorders>
            <w:hideMark/>
          </w:tcPr>
          <w:p w14:paraId="7451B541" w14:textId="1DB702F2" w:rsidR="008057B3" w:rsidRPr="005647EB" w:rsidRDefault="008057B3" w:rsidP="002570E4">
            <w:pPr>
              <w:pStyle w:val="TAC"/>
              <w:keepNext w:val="0"/>
              <w:keepLines w:val="0"/>
              <w:rPr>
                <w:rFonts w:cs="Arial"/>
              </w:rPr>
            </w:pPr>
            <w:r w:rsidRPr="005647EB">
              <w:rPr>
                <w:rFonts w:cs="Arial"/>
              </w:rPr>
              <w:t>Note2(5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759652C3" w14:textId="77777777" w:rsidTr="002570E4">
        <w:trPr>
          <w:cantSplit/>
          <w:jc w:val="center"/>
        </w:trPr>
        <w:tc>
          <w:tcPr>
            <w:tcW w:w="9767" w:type="dxa"/>
            <w:gridSpan w:val="4"/>
            <w:tcBorders>
              <w:top w:val="single" w:sz="4" w:space="0" w:color="auto"/>
              <w:left w:val="single" w:sz="4" w:space="0" w:color="auto"/>
              <w:bottom w:val="single" w:sz="4" w:space="0" w:color="auto"/>
              <w:right w:val="single" w:sz="4" w:space="0" w:color="auto"/>
            </w:tcBorders>
          </w:tcPr>
          <w:p w14:paraId="031FB6DE" w14:textId="0C7BC17C" w:rsidR="008057B3" w:rsidRPr="005647EB" w:rsidRDefault="00E72FFE" w:rsidP="002570E4">
            <w:pPr>
              <w:pStyle w:val="TAN"/>
              <w:keepNext w:val="0"/>
              <w:keepLines w:val="0"/>
              <w:rPr>
                <w:rFonts w:cs="Arial"/>
              </w:rPr>
            </w:pPr>
            <w:r w:rsidRPr="005647EB">
              <w:rPr>
                <w:rFonts w:cs="Arial"/>
              </w:rPr>
              <w:t>NOTE 1:</w:t>
            </w:r>
            <w:r w:rsidR="008057B3" w:rsidRPr="005647EB">
              <w:rPr>
                <w:rFonts w:cs="Arial"/>
              </w:rPr>
              <w:tab/>
              <w:t>Number</w:t>
            </w:r>
            <w:r w:rsidR="002570E4" w:rsidRPr="005647EB">
              <w:rPr>
                <w:rFonts w:cs="Arial"/>
              </w:rPr>
              <w:t xml:space="preserve"> </w:t>
            </w:r>
            <w:r w:rsidR="008057B3" w:rsidRPr="005647EB">
              <w:rPr>
                <w:rFonts w:cs="Arial"/>
              </w:rPr>
              <w:t>of</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r w:rsidRPr="005647EB">
              <w:rPr>
                <w:rFonts w:cs="Arial"/>
              </w:rPr>
              <w:t>.</w:t>
            </w:r>
          </w:p>
          <w:p w14:paraId="72B71B11" w14:textId="4770DE74" w:rsidR="008057B3" w:rsidRPr="005647EB" w:rsidRDefault="00E72FFE" w:rsidP="002570E4">
            <w:pPr>
              <w:pStyle w:val="TAN"/>
              <w:keepNext w:val="0"/>
              <w:keepLines w:val="0"/>
              <w:rPr>
                <w:rFonts w:cs="Arial"/>
              </w:rPr>
            </w:pPr>
            <w:r w:rsidRPr="005647EB">
              <w:rPr>
                <w:rFonts w:cs="Arial"/>
              </w:rPr>
              <w:t>NOTE 2:</w:t>
            </w:r>
            <w:r w:rsidR="008057B3" w:rsidRPr="005647EB">
              <w:rPr>
                <w:rFonts w:cs="Arial"/>
              </w:rPr>
              <w:tab/>
              <w:t>Time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r w:rsidRPr="005647EB">
              <w:rPr>
                <w:rFonts w:cs="Arial"/>
              </w:rPr>
              <w:t>.</w:t>
            </w:r>
          </w:p>
        </w:tc>
      </w:tr>
    </w:tbl>
    <w:p w14:paraId="22F1EFDD" w14:textId="77777777" w:rsidR="008057B3" w:rsidRPr="005647EB" w:rsidRDefault="008057B3" w:rsidP="002570E4"/>
    <w:p w14:paraId="368BAFDA" w14:textId="77777777" w:rsidR="008057B3" w:rsidRPr="005647EB" w:rsidRDefault="008057B3" w:rsidP="002570E4">
      <w:pPr>
        <w:pStyle w:val="TH"/>
        <w:keepNext w:val="0"/>
        <w:keepLines w:val="0"/>
      </w:pPr>
      <w:r w:rsidRPr="005647EB">
        <w:rPr>
          <w:snapToGrid w:val="0"/>
        </w:rPr>
        <w:t>Table 8.13.3.1.</w:t>
      </w:r>
      <w:r w:rsidRPr="005647EB">
        <w:rPr>
          <w:snapToGrid w:val="0"/>
          <w:lang w:eastAsia="zh-CN"/>
        </w:rPr>
        <w:t>2</w:t>
      </w:r>
      <w:r w:rsidRPr="005647EB">
        <w:rPr>
          <w:snapToGrid w:val="0"/>
        </w:rPr>
        <w:t>.2-</w:t>
      </w:r>
      <w:r w:rsidRPr="005647EB">
        <w:rPr>
          <w:snapToGrid w:val="0"/>
          <w:lang w:eastAsia="zh-CN"/>
        </w:rPr>
        <w:t>3</w:t>
      </w:r>
      <w:r w:rsidRPr="005647EB">
        <w:rPr>
          <w:snapToGrid w:val="0"/>
        </w:rPr>
        <w:t xml:space="preserve">: </w:t>
      </w:r>
      <w:r w:rsidRPr="005647EB">
        <w:t>Void</w:t>
      </w:r>
    </w:p>
    <w:p w14:paraId="3F4F18CC" w14:textId="77777777" w:rsidR="008057B3" w:rsidRPr="005647EB" w:rsidRDefault="008057B3" w:rsidP="002570E4">
      <w:pPr>
        <w:pStyle w:val="TH"/>
        <w:keepNext w:val="0"/>
        <w:keepLines w:val="0"/>
      </w:pPr>
      <w:r w:rsidRPr="005647EB">
        <w:rPr>
          <w:snapToGrid w:val="0"/>
        </w:rPr>
        <w:t xml:space="preserve">Table 8.13.3.1.2.2-4: </w:t>
      </w:r>
      <w:r w:rsidRPr="005647EB">
        <w:t>Requirement to measure HD-FDD intrafrequency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0"/>
        <w:gridCol w:w="4228"/>
      </w:tblGrid>
      <w:tr w:rsidR="008057B3" w:rsidRPr="005647EB" w14:paraId="444B5FAF" w14:textId="77777777" w:rsidTr="00E72FFE">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5877296B" w14:textId="68B7B660" w:rsidR="008057B3" w:rsidRPr="005647EB" w:rsidRDefault="008057B3"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228" w:type="dxa"/>
            <w:tcBorders>
              <w:top w:val="single" w:sz="4" w:space="0" w:color="auto"/>
              <w:left w:val="single" w:sz="4" w:space="0" w:color="auto"/>
              <w:bottom w:val="single" w:sz="4" w:space="0" w:color="auto"/>
              <w:right w:val="single" w:sz="4" w:space="0" w:color="auto"/>
            </w:tcBorders>
            <w:hideMark/>
          </w:tcPr>
          <w:p w14:paraId="6E7CC982" w14:textId="252A656C"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measure_intra_UE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rPr>
              <w:t xml:space="preserve"> </w:t>
            </w:r>
            <w:r w:rsidRPr="005647EB">
              <w:rPr>
                <w:rFonts w:cs="Arial"/>
                <w:bCs/>
              </w:rPr>
              <w:t>(s)</w:t>
            </w:r>
            <w:r w:rsidR="002570E4" w:rsidRPr="005647EB">
              <w:rPr>
                <w:rFonts w:cs="Arial"/>
                <w:bCs/>
              </w:rPr>
              <w:t xml:space="preserve"> </w:t>
            </w:r>
            <w:r w:rsidRPr="005647EB">
              <w:rPr>
                <w:rFonts w:cs="Arial"/>
                <w:bCs/>
              </w:rPr>
              <w:t>(eDRX_CONN</w:t>
            </w:r>
            <w:r w:rsidR="002570E4" w:rsidRPr="005647EB">
              <w:rPr>
                <w:rFonts w:cs="Arial"/>
                <w:bCs/>
              </w:rPr>
              <w:t xml:space="preserve"> </w:t>
            </w:r>
            <w:r w:rsidRPr="005647EB">
              <w:rPr>
                <w:rFonts w:cs="Arial"/>
                <w:bCs/>
              </w:rPr>
              <w:t>cycles)</w:t>
            </w:r>
          </w:p>
        </w:tc>
      </w:tr>
      <w:tr w:rsidR="008057B3" w:rsidRPr="005647EB" w14:paraId="65EE98EB" w14:textId="77777777" w:rsidTr="00E72FFE">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1AA2A64D" w14:textId="1BAFBBEC" w:rsidR="008057B3" w:rsidRPr="005647EB" w:rsidRDefault="008057B3" w:rsidP="002570E4">
            <w:pPr>
              <w:pStyle w:val="TAC"/>
              <w:keepNext w:val="0"/>
              <w:keepLines w:val="0"/>
              <w:rPr>
                <w:rFonts w:cs="Arial"/>
              </w:rPr>
            </w:pPr>
            <w:r w:rsidRPr="005647EB">
              <w:rPr>
                <w:rFonts w:cs="Arial"/>
              </w:rPr>
              <w:t>2.56</w:t>
            </w:r>
            <w:r w:rsidR="00E72FFE" w:rsidRPr="005647EB">
              <w:rPr>
                <w:rFonts w:cs="Arial"/>
              </w:rPr>
              <w:t xml:space="preserve"> </w:t>
            </w:r>
            <w:r w:rsidRPr="005647EB">
              <w:rPr>
                <w:rFonts w:cs="Arial"/>
              </w:rPr>
              <w:t>&lt;</w:t>
            </w:r>
            <w:r w:rsidR="00E72FFE"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E72FFE" w:rsidRPr="005647EB">
              <w:rPr>
                <w:rFonts w:cs="Arial"/>
              </w:rPr>
              <w:t xml:space="preserve"> </w:t>
            </w:r>
            <w:r w:rsidRPr="005647EB">
              <w:rPr>
                <w:rFonts w:cs="Arial"/>
              </w:rPr>
              <w:t>≤</w:t>
            </w:r>
            <w:r w:rsidR="00E72FFE" w:rsidRPr="005647EB">
              <w:rPr>
                <w:rFonts w:cs="Arial"/>
              </w:rPr>
              <w:t xml:space="preserve"> </w:t>
            </w:r>
            <w:r w:rsidRPr="005647EB">
              <w:rPr>
                <w:rFonts w:cs="Arial"/>
              </w:rPr>
              <w:t>10.24</w:t>
            </w:r>
          </w:p>
        </w:tc>
        <w:tc>
          <w:tcPr>
            <w:tcW w:w="4228" w:type="dxa"/>
            <w:tcBorders>
              <w:top w:val="single" w:sz="4" w:space="0" w:color="auto"/>
              <w:left w:val="single" w:sz="4" w:space="0" w:color="auto"/>
              <w:bottom w:val="single" w:sz="4" w:space="0" w:color="auto"/>
              <w:right w:val="single" w:sz="4" w:space="0" w:color="auto"/>
            </w:tcBorders>
          </w:tcPr>
          <w:p w14:paraId="6CD296C3" w14:textId="2559FA46" w:rsidR="008057B3" w:rsidRPr="005647EB" w:rsidRDefault="008057B3" w:rsidP="002570E4">
            <w:pPr>
              <w:pStyle w:val="TAC"/>
              <w:keepNext w:val="0"/>
              <w:keepLines w:val="0"/>
              <w:rPr>
                <w:rFonts w:cs="Arial"/>
              </w:rPr>
            </w:pPr>
            <w:r w:rsidRPr="005647EB">
              <w:rPr>
                <w:rFonts w:cs="Arial"/>
              </w:rPr>
              <w:t>NOTE</w:t>
            </w:r>
            <w:r w:rsidR="002570E4" w:rsidRPr="005647EB">
              <w:rPr>
                <w:rFonts w:cs="Arial"/>
              </w:rPr>
              <w:t xml:space="preserve"> </w:t>
            </w:r>
            <w:r w:rsidRPr="005647EB">
              <w:rPr>
                <w:rFonts w:cs="Arial"/>
              </w:rPr>
              <w:t>(5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390AFB56" w14:textId="77777777" w:rsidTr="00E72FFE">
        <w:trPr>
          <w:cantSplit/>
          <w:jc w:val="center"/>
        </w:trPr>
        <w:tc>
          <w:tcPr>
            <w:tcW w:w="7208" w:type="dxa"/>
            <w:gridSpan w:val="2"/>
            <w:tcBorders>
              <w:top w:val="single" w:sz="4" w:space="0" w:color="auto"/>
              <w:left w:val="single" w:sz="4" w:space="0" w:color="auto"/>
              <w:bottom w:val="single" w:sz="4" w:space="0" w:color="auto"/>
              <w:right w:val="single" w:sz="4" w:space="0" w:color="auto"/>
            </w:tcBorders>
          </w:tcPr>
          <w:p w14:paraId="0D6D66BC" w14:textId="3FC9066E" w:rsidR="008057B3" w:rsidRPr="005647EB" w:rsidRDefault="008057B3" w:rsidP="002570E4">
            <w:pPr>
              <w:pStyle w:val="TAN"/>
              <w:keepNext w:val="0"/>
              <w:keepLines w:val="0"/>
              <w:rPr>
                <w:rFonts w:cs="Arial"/>
              </w:rPr>
            </w:pPr>
            <w:r w:rsidRPr="005647EB">
              <w:rPr>
                <w:rFonts w:cs="Arial"/>
              </w:rPr>
              <w:t>NOTE:</w:t>
            </w:r>
            <w:r w:rsidRPr="005647EB">
              <w:rPr>
                <w:rFonts w:cs="Arial"/>
              </w:rPr>
              <w:tab/>
              <w:t>Time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E72FFE" w:rsidRPr="005647EB">
              <w:rPr>
                <w:rFonts w:cs="Arial"/>
              </w:rPr>
              <w:t>.</w:t>
            </w:r>
          </w:p>
        </w:tc>
      </w:tr>
    </w:tbl>
    <w:p w14:paraId="7558DF31" w14:textId="77777777" w:rsidR="008057B3" w:rsidRPr="005647EB" w:rsidRDefault="008057B3" w:rsidP="002570E4">
      <w:pPr>
        <w:rPr>
          <w:rFonts w:cs="v4.2.0"/>
        </w:rPr>
      </w:pPr>
    </w:p>
    <w:p w14:paraId="6D77498B" w14:textId="01F1B651" w:rsidR="008057B3" w:rsidRPr="005647EB" w:rsidRDefault="008057B3" w:rsidP="002570E4">
      <w:pPr>
        <w:rPr>
          <w:rFonts w:cs="v4.2.0"/>
        </w:rPr>
      </w:pPr>
      <w:r w:rsidRPr="005647EB">
        <w:rPr>
          <w:rFonts w:cs="v4.2.0"/>
        </w:rPr>
        <w:t xml:space="preserve">The RSRP measurement accuracy for all measured cells shall be as specified in the </w:t>
      </w:r>
      <w:r w:rsidR="00914A62" w:rsidRPr="005647EB">
        <w:rPr>
          <w:rFonts w:cs="v4.2.0"/>
        </w:rPr>
        <w:t>clause</w:t>
      </w:r>
      <w:r w:rsidRPr="005647EB">
        <w:rPr>
          <w:rFonts w:cs="v4.2.0"/>
        </w:rPr>
        <w:t>s 9.1.21.3 and 9.1.21.4.</w:t>
      </w:r>
    </w:p>
    <w:p w14:paraId="144D4552" w14:textId="654D688A" w:rsidR="008057B3" w:rsidRPr="005647EB" w:rsidRDefault="008057B3" w:rsidP="002570E4">
      <w:pPr>
        <w:rPr>
          <w:rFonts w:cs="v4.2.0"/>
        </w:rPr>
      </w:pPr>
      <w:r w:rsidRPr="005647EB">
        <w:rPr>
          <w:rFonts w:cs="v4.2.0"/>
        </w:rPr>
        <w:t xml:space="preserve">The RSRQ measurement accuracy for all measured cells shall be as specified in the </w:t>
      </w:r>
      <w:r w:rsidR="00914A62" w:rsidRPr="005647EB">
        <w:rPr>
          <w:rFonts w:cs="v4.2.0"/>
        </w:rPr>
        <w:t>clause</w:t>
      </w:r>
      <w:r w:rsidRPr="005647EB">
        <w:rPr>
          <w:rFonts w:cs="v4.2.0"/>
        </w:rPr>
        <w:t>s 9.1.21.7.</w:t>
      </w:r>
    </w:p>
    <w:p w14:paraId="73691CF3" w14:textId="77777777" w:rsidR="008057B3" w:rsidRPr="005647EB" w:rsidRDefault="008057B3" w:rsidP="00E72FFE">
      <w:r w:rsidRPr="005647EB">
        <w:t xml:space="preserve">The </w:t>
      </w:r>
      <w:r w:rsidR="00A91793" w:rsidRPr="005647EB">
        <w:t>requirements</w:t>
      </w:r>
      <w:r w:rsidRPr="005647EB">
        <w:t xml:space="preserve"> in this </w:t>
      </w:r>
      <w:r w:rsidR="00A91793" w:rsidRPr="005647EB">
        <w:t>subclause</w:t>
      </w:r>
      <w:r w:rsidRPr="005647EB">
        <w:t xml:space="preserve"> apply regardless of MPDCCH monitoring configuration.</w:t>
      </w:r>
    </w:p>
    <w:p w14:paraId="22887F07" w14:textId="1E087E8F" w:rsidR="008057B3" w:rsidRPr="005647EB" w:rsidRDefault="008057B3" w:rsidP="00E72FFE">
      <w:pPr>
        <w:rPr>
          <w:lang w:eastAsia="zh-TW"/>
        </w:rPr>
      </w:pPr>
      <w:r w:rsidRPr="005647EB">
        <w:t xml:space="preserve">The normative reference for this requirement </w:t>
      </w:r>
      <w:r w:rsidR="002570E4" w:rsidRPr="005647EB">
        <w:t>is 3GPP TS</w:t>
      </w:r>
      <w:r w:rsidRPr="005647EB">
        <w:t xml:space="preserve"> 36.133 [4] clause</w:t>
      </w:r>
      <w:r w:rsidR="00E72FFE" w:rsidRPr="005647EB">
        <w:t>s</w:t>
      </w:r>
      <w:r w:rsidRPr="005647EB">
        <w:t xml:space="preserve"> </w:t>
      </w:r>
      <w:r w:rsidRPr="005647EB">
        <w:rPr>
          <w:snapToGrid w:val="0"/>
        </w:rPr>
        <w:t xml:space="preserve">8.13.3.1.2.2 </w:t>
      </w:r>
      <w:r w:rsidRPr="005647EB">
        <w:t>and A.8.3.19.</w:t>
      </w:r>
    </w:p>
    <w:p w14:paraId="697E06FB" w14:textId="77777777" w:rsidR="008057B3" w:rsidRPr="005647EB" w:rsidRDefault="008057B3" w:rsidP="002570E4">
      <w:pPr>
        <w:pStyle w:val="Heading4"/>
        <w:keepNext w:val="0"/>
        <w:keepLines w:val="0"/>
        <w:rPr>
          <w:lang w:eastAsia="zh-TW"/>
        </w:rPr>
      </w:pPr>
      <w:r w:rsidRPr="005647EB">
        <w:rPr>
          <w:lang w:eastAsia="zh-TW"/>
        </w:rPr>
        <w:t>8.3.19.4</w:t>
      </w:r>
      <w:r w:rsidRPr="005647EB">
        <w:rPr>
          <w:lang w:eastAsia="zh-TW"/>
        </w:rPr>
        <w:tab/>
        <w:t>Test description</w:t>
      </w:r>
    </w:p>
    <w:p w14:paraId="22DECA6A" w14:textId="77777777" w:rsidR="008057B3" w:rsidRPr="005647EB" w:rsidRDefault="008057B3" w:rsidP="002570E4">
      <w:pPr>
        <w:pStyle w:val="Heading5"/>
        <w:keepNext w:val="0"/>
        <w:keepLines w:val="0"/>
      </w:pPr>
      <w:r w:rsidRPr="005647EB">
        <w:t>8.3.19.4.1</w:t>
      </w:r>
      <w:r w:rsidRPr="005647EB">
        <w:tab/>
        <w:t>Initial conditions</w:t>
      </w:r>
    </w:p>
    <w:p w14:paraId="58080851" w14:textId="13A59962" w:rsidR="008057B3" w:rsidRPr="005647EB" w:rsidRDefault="008057B3" w:rsidP="002570E4">
      <w:pPr>
        <w:rPr>
          <w:rFonts w:eastAsia="PMingLiU"/>
          <w:lang w:eastAsia="zh-TW"/>
        </w:rPr>
      </w:pPr>
      <w:r w:rsidRPr="005647EB">
        <w:t xml:space="preserve">Same initial conditions as in </w:t>
      </w:r>
      <w:r w:rsidR="00E72FFE" w:rsidRPr="005647EB">
        <w:t xml:space="preserve">clause </w:t>
      </w:r>
      <w:r w:rsidRPr="005647EB">
        <w:t xml:space="preserve">8.3.18.4.1 </w:t>
      </w:r>
      <w:r w:rsidRPr="005647EB">
        <w:rPr>
          <w:rFonts w:eastAsia="PMingLiU"/>
          <w:lang w:eastAsia="zh-TW"/>
        </w:rPr>
        <w:t>with following exception:</w:t>
      </w:r>
    </w:p>
    <w:p w14:paraId="4733F407" w14:textId="77777777" w:rsidR="008057B3" w:rsidRPr="005647EB" w:rsidRDefault="008057B3" w:rsidP="002570E4">
      <w:r w:rsidRPr="005647EB">
        <w:t xml:space="preserve">Use E-UTRA HD-FDD carriers instead of E-UTRA FDD carriers. </w:t>
      </w:r>
    </w:p>
    <w:p w14:paraId="2F2579E6" w14:textId="77777777" w:rsidR="008057B3" w:rsidRPr="005647EB" w:rsidRDefault="008057B3" w:rsidP="002570E4">
      <w:pPr>
        <w:pStyle w:val="Heading5"/>
        <w:keepNext w:val="0"/>
        <w:keepLines w:val="0"/>
        <w:rPr>
          <w:lang w:eastAsia="zh-TW"/>
        </w:rPr>
      </w:pPr>
      <w:r w:rsidRPr="005647EB">
        <w:rPr>
          <w:lang w:eastAsia="zh-TW"/>
        </w:rPr>
        <w:t>8.3.19.4.2</w:t>
      </w:r>
      <w:r w:rsidRPr="005647EB">
        <w:rPr>
          <w:lang w:eastAsia="zh-TW"/>
        </w:rPr>
        <w:tab/>
        <w:t>Test procedure</w:t>
      </w:r>
    </w:p>
    <w:p w14:paraId="4BC23FBA" w14:textId="2685F79B" w:rsidR="008D1EDE" w:rsidRPr="005647EB" w:rsidRDefault="008D1EDE" w:rsidP="002570E4">
      <w:r w:rsidRPr="005647EB">
        <w:rPr>
          <w:lang w:eastAsia="zh-TW"/>
        </w:rPr>
        <w:t xml:space="preserve">Same test procedure as </w:t>
      </w:r>
      <w:r w:rsidRPr="005647EB">
        <w:t xml:space="preserve">in </w:t>
      </w:r>
      <w:r w:rsidR="00E72FFE" w:rsidRPr="005647EB">
        <w:t xml:space="preserve">clause </w:t>
      </w:r>
      <w:r w:rsidRPr="005647EB">
        <w:t>8.3.18.4.2 with the following exceptions:</w:t>
      </w:r>
    </w:p>
    <w:p w14:paraId="76138DDF" w14:textId="77777777" w:rsidR="008D1EDE" w:rsidRPr="005647EB" w:rsidRDefault="008D1EDE" w:rsidP="002570E4">
      <w:pPr>
        <w:rPr>
          <w:lang w:eastAsia="zh-TW"/>
        </w:rPr>
      </w:pPr>
      <w:r w:rsidRPr="005647EB">
        <w:t xml:space="preserve">Instead of </w:t>
      </w:r>
      <w:r w:rsidRPr="005647EB">
        <w:rPr>
          <w:rFonts w:eastAsia="??"/>
        </w:rPr>
        <w:t>Table 8.3.18.5-1 use Table 8.3.19.5-1.</w:t>
      </w:r>
    </w:p>
    <w:p w14:paraId="673692E7" w14:textId="77777777" w:rsidR="008057B3" w:rsidRPr="005647EB" w:rsidRDefault="008057B3" w:rsidP="002570E4">
      <w:pPr>
        <w:pStyle w:val="Heading5"/>
        <w:keepNext w:val="0"/>
        <w:keepLines w:val="0"/>
        <w:rPr>
          <w:lang w:eastAsia="zh-TW"/>
        </w:rPr>
      </w:pPr>
      <w:r w:rsidRPr="005647EB">
        <w:rPr>
          <w:lang w:eastAsia="zh-TW"/>
        </w:rPr>
        <w:t>8.3.19.4.3</w:t>
      </w:r>
      <w:r w:rsidRPr="005647EB">
        <w:rPr>
          <w:lang w:eastAsia="zh-TW"/>
        </w:rPr>
        <w:tab/>
        <w:t>Message contents</w:t>
      </w:r>
    </w:p>
    <w:p w14:paraId="33AEA187" w14:textId="1066DB61" w:rsidR="00F35A29" w:rsidRPr="005647EB" w:rsidRDefault="008D1EDE" w:rsidP="002570E4">
      <w:r w:rsidRPr="005647EB">
        <w:rPr>
          <w:lang w:eastAsia="zh-TW"/>
        </w:rPr>
        <w:t xml:space="preserve">Same message content as </w:t>
      </w:r>
      <w:r w:rsidRPr="005647EB">
        <w:t xml:space="preserve">in </w:t>
      </w:r>
      <w:r w:rsidR="00E72FFE" w:rsidRPr="005647EB">
        <w:t xml:space="preserve">clause </w:t>
      </w:r>
      <w:r w:rsidRPr="005647EB">
        <w:t>8.3.18.4.2.</w:t>
      </w:r>
    </w:p>
    <w:p w14:paraId="4D778A50" w14:textId="77777777" w:rsidR="008057B3" w:rsidRPr="005647EB" w:rsidRDefault="008057B3" w:rsidP="002570E4">
      <w:pPr>
        <w:pStyle w:val="Heading4"/>
        <w:keepNext w:val="0"/>
        <w:keepLines w:val="0"/>
        <w:rPr>
          <w:lang w:eastAsia="zh-TW"/>
        </w:rPr>
      </w:pPr>
      <w:r w:rsidRPr="005647EB">
        <w:rPr>
          <w:lang w:eastAsia="zh-TW"/>
        </w:rPr>
        <w:t>8.3.19.5</w:t>
      </w:r>
      <w:r w:rsidRPr="005647EB">
        <w:rPr>
          <w:lang w:eastAsia="zh-TW"/>
        </w:rPr>
        <w:tab/>
        <w:t>Test requirement</w:t>
      </w:r>
    </w:p>
    <w:p w14:paraId="7E0209D5" w14:textId="77777777" w:rsidR="008057B3" w:rsidRPr="005647EB" w:rsidRDefault="008057B3" w:rsidP="002570E4">
      <w:pPr>
        <w:rPr>
          <w:rFonts w:eastAsia="PMingLiU"/>
          <w:lang w:eastAsia="zh-TW"/>
        </w:rPr>
      </w:pPr>
      <w:r w:rsidRPr="005647EB">
        <w:t>Tables 8.3.19.5-1, 8.3.19.5-2, 8.3.19.5-3 define the configuration and primary level settings including test tolerances for E-UTRAN FDD-FDD event triggered reporting for serving cell under fading propagation conditions test.</w:t>
      </w:r>
    </w:p>
    <w:p w14:paraId="2F402A5D" w14:textId="77777777" w:rsidR="008057B3" w:rsidRPr="005647EB" w:rsidRDefault="008057B3" w:rsidP="002570E4">
      <w:pPr>
        <w:pStyle w:val="TH"/>
        <w:keepNext w:val="0"/>
        <w:keepLines w:val="0"/>
      </w:pPr>
      <w:r w:rsidRPr="005647EB">
        <w:lastRenderedPageBreak/>
        <w:t xml:space="preserve">Table 8.3.19.5-1: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8057B3" w:rsidRPr="005647EB" w14:paraId="2094A9B7" w14:textId="77777777" w:rsidTr="002570E4">
        <w:trPr>
          <w:cantSplit/>
          <w:jc w:val="center"/>
        </w:trPr>
        <w:tc>
          <w:tcPr>
            <w:tcW w:w="2093" w:type="dxa"/>
            <w:vMerge w:val="restart"/>
            <w:tcBorders>
              <w:top w:val="single" w:sz="4" w:space="0" w:color="auto"/>
              <w:left w:val="single" w:sz="4" w:space="0" w:color="auto"/>
            </w:tcBorders>
          </w:tcPr>
          <w:p w14:paraId="4BA60089"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3A6F5DF0"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Unit</w:t>
            </w:r>
          </w:p>
        </w:tc>
        <w:tc>
          <w:tcPr>
            <w:tcW w:w="2523" w:type="dxa"/>
            <w:gridSpan w:val="2"/>
            <w:tcBorders>
              <w:top w:val="single" w:sz="4" w:space="0" w:color="auto"/>
            </w:tcBorders>
          </w:tcPr>
          <w:p w14:paraId="5D7395AE" w14:textId="3E1700EB"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489" w:type="dxa"/>
            <w:gridSpan w:val="2"/>
            <w:tcBorders>
              <w:top w:val="single" w:sz="4" w:space="0" w:color="auto"/>
              <w:right w:val="single" w:sz="4" w:space="0" w:color="auto"/>
            </w:tcBorders>
          </w:tcPr>
          <w:p w14:paraId="364217B7" w14:textId="5B0020B1"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8057B3" w:rsidRPr="005647EB" w14:paraId="7A4C6CA3" w14:textId="77777777" w:rsidTr="002570E4">
        <w:trPr>
          <w:cantSplit/>
          <w:jc w:val="center"/>
        </w:trPr>
        <w:tc>
          <w:tcPr>
            <w:tcW w:w="2093" w:type="dxa"/>
            <w:vMerge/>
            <w:tcBorders>
              <w:left w:val="single" w:sz="4" w:space="0" w:color="auto"/>
              <w:bottom w:val="single" w:sz="4" w:space="0" w:color="auto"/>
            </w:tcBorders>
          </w:tcPr>
          <w:p w14:paraId="023F89FB" w14:textId="77777777" w:rsidR="008057B3" w:rsidRPr="005647EB" w:rsidRDefault="008057B3" w:rsidP="002570E4">
            <w:pPr>
              <w:spacing w:after="0"/>
              <w:jc w:val="center"/>
              <w:rPr>
                <w:rFonts w:ascii="Arial" w:hAnsi="Arial" w:cs="Arial"/>
                <w:b/>
                <w:sz w:val="18"/>
              </w:rPr>
            </w:pPr>
          </w:p>
        </w:tc>
        <w:tc>
          <w:tcPr>
            <w:tcW w:w="1276" w:type="dxa"/>
            <w:vMerge/>
            <w:tcBorders>
              <w:bottom w:val="single" w:sz="4" w:space="0" w:color="auto"/>
            </w:tcBorders>
          </w:tcPr>
          <w:p w14:paraId="5A9D1402" w14:textId="77777777" w:rsidR="008057B3" w:rsidRPr="005647EB" w:rsidRDefault="008057B3" w:rsidP="002570E4">
            <w:pPr>
              <w:spacing w:after="0"/>
              <w:jc w:val="center"/>
              <w:rPr>
                <w:rFonts w:ascii="Arial" w:hAnsi="Arial" w:cs="Arial"/>
                <w:b/>
                <w:sz w:val="18"/>
              </w:rPr>
            </w:pPr>
          </w:p>
        </w:tc>
        <w:tc>
          <w:tcPr>
            <w:tcW w:w="1275" w:type="dxa"/>
            <w:tcBorders>
              <w:bottom w:val="single" w:sz="4" w:space="0" w:color="auto"/>
            </w:tcBorders>
          </w:tcPr>
          <w:p w14:paraId="571588EA"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248" w:type="dxa"/>
            <w:tcBorders>
              <w:bottom w:val="single" w:sz="4" w:space="0" w:color="auto"/>
            </w:tcBorders>
          </w:tcPr>
          <w:p w14:paraId="703250F9"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c>
          <w:tcPr>
            <w:tcW w:w="1137" w:type="dxa"/>
            <w:tcBorders>
              <w:bottom w:val="single" w:sz="4" w:space="0" w:color="auto"/>
            </w:tcBorders>
          </w:tcPr>
          <w:p w14:paraId="555943B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5C88770F"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r>
      <w:tr w:rsidR="008057B3" w:rsidRPr="005647EB" w14:paraId="25579663" w14:textId="77777777" w:rsidTr="002570E4">
        <w:trPr>
          <w:cantSplit/>
          <w:jc w:val="center"/>
        </w:trPr>
        <w:tc>
          <w:tcPr>
            <w:tcW w:w="2093" w:type="dxa"/>
            <w:tcBorders>
              <w:left w:val="single" w:sz="4" w:space="0" w:color="auto"/>
              <w:bottom w:val="single" w:sz="4" w:space="0" w:color="auto"/>
            </w:tcBorders>
          </w:tcPr>
          <w:p w14:paraId="60F0A286" w14:textId="16E20EFF" w:rsidR="008057B3" w:rsidRPr="005647EB" w:rsidRDefault="008057B3" w:rsidP="002570E4">
            <w:pPr>
              <w:spacing w:after="0"/>
              <w:rPr>
                <w:rFonts w:ascii="Arial" w:hAnsi="Arial" w:cs="Arial"/>
                <w:bCs/>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0A97CB85" w14:textId="77777777" w:rsidR="008057B3" w:rsidRPr="005647EB" w:rsidRDefault="008057B3" w:rsidP="002570E4">
            <w:pPr>
              <w:spacing w:after="0"/>
              <w:jc w:val="center"/>
              <w:rPr>
                <w:rFonts w:ascii="Arial" w:hAnsi="Arial" w:cs="Arial"/>
                <w:sz w:val="18"/>
              </w:rPr>
            </w:pPr>
          </w:p>
        </w:tc>
        <w:tc>
          <w:tcPr>
            <w:tcW w:w="2523" w:type="dxa"/>
            <w:gridSpan w:val="2"/>
          </w:tcPr>
          <w:p w14:paraId="7C6762D0"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1</w:t>
            </w:r>
          </w:p>
        </w:tc>
        <w:tc>
          <w:tcPr>
            <w:tcW w:w="2489" w:type="dxa"/>
            <w:gridSpan w:val="2"/>
            <w:tcBorders>
              <w:bottom w:val="single" w:sz="4" w:space="0" w:color="auto"/>
            </w:tcBorders>
          </w:tcPr>
          <w:p w14:paraId="2546B9EE"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2</w:t>
            </w:r>
          </w:p>
        </w:tc>
      </w:tr>
      <w:tr w:rsidR="008057B3" w:rsidRPr="005647EB" w14:paraId="4A2767DA" w14:textId="77777777" w:rsidTr="002570E4">
        <w:trPr>
          <w:cantSplit/>
          <w:jc w:val="center"/>
        </w:trPr>
        <w:tc>
          <w:tcPr>
            <w:tcW w:w="2093" w:type="dxa"/>
            <w:tcBorders>
              <w:left w:val="single" w:sz="4" w:space="0" w:color="auto"/>
              <w:bottom w:val="single" w:sz="4" w:space="0" w:color="auto"/>
            </w:tcBorders>
          </w:tcPr>
          <w:p w14:paraId="2C310CE9" w14:textId="77777777" w:rsidR="008057B3" w:rsidRPr="005647EB" w:rsidRDefault="008057B3" w:rsidP="002570E4">
            <w:pPr>
              <w:spacing w:after="0"/>
              <w:rPr>
                <w:rFonts w:ascii="Arial" w:hAnsi="Arial" w:cs="Arial"/>
                <w:bCs/>
                <w:sz w:val="18"/>
              </w:rPr>
            </w:pPr>
            <w:r w:rsidRPr="005647EB">
              <w:rPr>
                <w:rFonts w:ascii="Arial" w:hAnsi="Arial" w:cs="Arial"/>
                <w:bCs/>
                <w:sz w:val="18"/>
              </w:rPr>
              <w:t>BW</w:t>
            </w:r>
            <w:r w:rsidRPr="005647EB">
              <w:rPr>
                <w:rFonts w:ascii="Arial" w:hAnsi="Arial" w:cs="Arial"/>
                <w:sz w:val="18"/>
                <w:vertAlign w:val="subscript"/>
              </w:rPr>
              <w:t>channel</w:t>
            </w:r>
          </w:p>
        </w:tc>
        <w:tc>
          <w:tcPr>
            <w:tcW w:w="1276" w:type="dxa"/>
            <w:tcBorders>
              <w:bottom w:val="single" w:sz="4" w:space="0" w:color="auto"/>
            </w:tcBorders>
          </w:tcPr>
          <w:p w14:paraId="70C92247" w14:textId="77777777" w:rsidR="008057B3" w:rsidRPr="005647EB" w:rsidRDefault="008057B3" w:rsidP="002570E4">
            <w:pPr>
              <w:spacing w:after="0"/>
              <w:jc w:val="center"/>
              <w:rPr>
                <w:rFonts w:ascii="Arial" w:hAnsi="Arial" w:cs="Arial"/>
                <w:sz w:val="18"/>
              </w:rPr>
            </w:pPr>
            <w:r w:rsidRPr="005647EB">
              <w:rPr>
                <w:rFonts w:ascii="Arial" w:hAnsi="Arial" w:cs="Arial"/>
                <w:sz w:val="18"/>
              </w:rPr>
              <w:t>MHz</w:t>
            </w:r>
          </w:p>
        </w:tc>
        <w:tc>
          <w:tcPr>
            <w:tcW w:w="2523" w:type="dxa"/>
            <w:gridSpan w:val="2"/>
          </w:tcPr>
          <w:p w14:paraId="6F35039D" w14:textId="5AC69E3E"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5FD887C2" w14:textId="070A9DE9"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10DD02B5" w14:textId="5F22E4BB"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09BD9C72" w14:textId="5D76DA1E"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0D97977E" w14:textId="77777777" w:rsidTr="002570E4">
        <w:trPr>
          <w:cantSplit/>
          <w:jc w:val="center"/>
        </w:trPr>
        <w:tc>
          <w:tcPr>
            <w:tcW w:w="2093" w:type="dxa"/>
            <w:tcBorders>
              <w:left w:val="single" w:sz="4" w:space="0" w:color="auto"/>
              <w:bottom w:val="single" w:sz="4" w:space="0" w:color="auto"/>
            </w:tcBorders>
          </w:tcPr>
          <w:p w14:paraId="64C7F700" w14:textId="4A78C9F4" w:rsidR="008057B3" w:rsidRPr="005647EB" w:rsidRDefault="008057B3"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665BAEE9" w14:textId="227D621B"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665220C5" w14:textId="77777777" w:rsidR="008057B3" w:rsidRPr="005647EB" w:rsidRDefault="008057B3" w:rsidP="002570E4">
            <w:pPr>
              <w:spacing w:after="0"/>
              <w:jc w:val="center"/>
              <w:rPr>
                <w:rFonts w:ascii="Arial" w:hAnsi="Arial" w:cs="Arial"/>
                <w:sz w:val="18"/>
              </w:rPr>
            </w:pPr>
          </w:p>
        </w:tc>
        <w:tc>
          <w:tcPr>
            <w:tcW w:w="2523" w:type="dxa"/>
            <w:gridSpan w:val="2"/>
          </w:tcPr>
          <w:p w14:paraId="77C016A1" w14:textId="7182DF29"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3</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1F31225D" w14:textId="37A81544"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R.21</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w:t>
            </w:r>
            <w:r w:rsidR="002A01D9" w:rsidRPr="005647EB">
              <w:rPr>
                <w:rFonts w:ascii="Arial" w:hAnsi="Arial" w:cs="Arial"/>
                <w:sz w:val="18"/>
                <w:lang w:eastAsia="zh-CN"/>
              </w:rPr>
              <w:t>l</w:t>
            </w:r>
          </w:p>
        </w:tc>
        <w:tc>
          <w:tcPr>
            <w:tcW w:w="2489" w:type="dxa"/>
            <w:gridSpan w:val="2"/>
            <w:tcBorders>
              <w:bottom w:val="single" w:sz="4" w:space="0" w:color="auto"/>
            </w:tcBorders>
          </w:tcPr>
          <w:p w14:paraId="3B0017A3"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r>
      <w:tr w:rsidR="008057B3" w:rsidRPr="005647EB" w14:paraId="0F6F8E25" w14:textId="77777777" w:rsidTr="002570E4">
        <w:trPr>
          <w:cantSplit/>
          <w:jc w:val="center"/>
        </w:trPr>
        <w:tc>
          <w:tcPr>
            <w:tcW w:w="2093" w:type="dxa"/>
            <w:tcBorders>
              <w:left w:val="single" w:sz="4" w:space="0" w:color="auto"/>
              <w:bottom w:val="single" w:sz="4" w:space="0" w:color="auto"/>
            </w:tcBorders>
          </w:tcPr>
          <w:p w14:paraId="0B9B76FF" w14:textId="50C3E435" w:rsidR="008057B3" w:rsidRPr="005647EB" w:rsidRDefault="008057B3"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6630CD48" w14:textId="78500743"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79402948" w14:textId="77777777" w:rsidR="008057B3" w:rsidRPr="005647EB" w:rsidRDefault="008057B3" w:rsidP="002570E4">
            <w:pPr>
              <w:spacing w:after="0"/>
              <w:jc w:val="center"/>
              <w:rPr>
                <w:rFonts w:ascii="Arial" w:hAnsi="Arial" w:cs="Arial"/>
                <w:sz w:val="18"/>
              </w:rPr>
            </w:pPr>
          </w:p>
        </w:tc>
        <w:tc>
          <w:tcPr>
            <w:tcW w:w="2523" w:type="dxa"/>
            <w:gridSpan w:val="2"/>
          </w:tcPr>
          <w:p w14:paraId="2D7C9F1A" w14:textId="5A5964AF"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20F06A4F" w14:textId="53B7F82E"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R.17</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422B2593" w14:textId="5AF3033E"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0C4D602E" w14:textId="56A33EB2"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R.17</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351CC3D0" w14:textId="77777777" w:rsidTr="002570E4">
        <w:trPr>
          <w:cantSplit/>
          <w:jc w:val="center"/>
        </w:trPr>
        <w:tc>
          <w:tcPr>
            <w:tcW w:w="2093" w:type="dxa"/>
            <w:tcBorders>
              <w:left w:val="single" w:sz="4" w:space="0" w:color="auto"/>
              <w:bottom w:val="single" w:sz="4" w:space="0" w:color="auto"/>
            </w:tcBorders>
          </w:tcPr>
          <w:p w14:paraId="45ACD538" w14:textId="299EB799" w:rsidR="008057B3" w:rsidRPr="005647EB" w:rsidRDefault="008057B3"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r w:rsidR="002570E4" w:rsidRPr="005647EB">
              <w:rPr>
                <w:rFonts w:ascii="Arial" w:hAnsi="Arial" w:cs="Arial"/>
                <w:bCs/>
                <w:sz w:val="18"/>
              </w:rPr>
              <w:t xml:space="preserve"> </w:t>
            </w:r>
          </w:p>
        </w:tc>
        <w:tc>
          <w:tcPr>
            <w:tcW w:w="1276" w:type="dxa"/>
            <w:tcBorders>
              <w:bottom w:val="single" w:sz="4" w:space="0" w:color="auto"/>
            </w:tcBorders>
          </w:tcPr>
          <w:p w14:paraId="127C8C87" w14:textId="77777777" w:rsidR="008057B3" w:rsidRPr="005647EB" w:rsidRDefault="008057B3" w:rsidP="002570E4">
            <w:pPr>
              <w:spacing w:after="0"/>
              <w:jc w:val="center"/>
              <w:rPr>
                <w:rFonts w:ascii="Arial" w:hAnsi="Arial" w:cs="Arial"/>
                <w:sz w:val="18"/>
              </w:rPr>
            </w:pPr>
          </w:p>
        </w:tc>
        <w:tc>
          <w:tcPr>
            <w:tcW w:w="2523" w:type="dxa"/>
            <w:gridSpan w:val="2"/>
          </w:tcPr>
          <w:p w14:paraId="4F27DFF3" w14:textId="122EE696" w:rsidR="008057B3" w:rsidRPr="005647EB" w:rsidRDefault="008057B3" w:rsidP="002570E4">
            <w:pPr>
              <w:spacing w:after="0"/>
              <w:jc w:val="center"/>
              <w:rPr>
                <w:rFonts w:ascii="Arial" w:hAnsi="Arial" w:cs="Arial"/>
                <w:sz w:val="18"/>
                <w:lang w:eastAsia="zh-CN"/>
              </w:rPr>
            </w:pPr>
            <w:r w:rsidRPr="005647EB">
              <w:rPr>
                <w:rFonts w:ascii="Arial" w:hAnsi="Arial" w:cs="v4.2.0"/>
                <w:sz w:val="18"/>
                <w:lang w:eastAsia="zh-CN"/>
              </w:rPr>
              <w:t>OP.21</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47C73D00" w14:textId="08F556CC"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OP.22</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lang w:eastAsia="zh-CN"/>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c>
          <w:tcPr>
            <w:tcW w:w="2489" w:type="dxa"/>
            <w:gridSpan w:val="2"/>
            <w:tcBorders>
              <w:bottom w:val="single" w:sz="4" w:space="0" w:color="auto"/>
            </w:tcBorders>
          </w:tcPr>
          <w:p w14:paraId="417C0D08" w14:textId="4C99E744" w:rsidR="008057B3" w:rsidRPr="005647EB" w:rsidRDefault="008057B3" w:rsidP="002570E4">
            <w:pPr>
              <w:spacing w:after="0"/>
              <w:jc w:val="center"/>
              <w:rPr>
                <w:rFonts w:ascii="Arial" w:hAnsi="Arial" w:cs="Arial"/>
                <w:sz w:val="18"/>
              </w:rPr>
            </w:pPr>
            <w:r w:rsidRPr="005647EB">
              <w:rPr>
                <w:rFonts w:ascii="Arial" w:hAnsi="Arial" w:cs="Arial"/>
                <w:sz w:val="18"/>
              </w:rPr>
              <w:t>OP.6</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4F0CB230" w14:textId="34FED4F4" w:rsidR="008057B3" w:rsidRPr="005647EB" w:rsidRDefault="008057B3" w:rsidP="002570E4">
            <w:pPr>
              <w:spacing w:after="0"/>
              <w:jc w:val="center"/>
              <w:rPr>
                <w:rFonts w:ascii="Arial" w:hAnsi="Arial" w:cs="v4.2.0"/>
                <w:sz w:val="18"/>
                <w:lang w:eastAsia="zh-CN"/>
              </w:rPr>
            </w:pPr>
            <w:r w:rsidRPr="005647EB">
              <w:rPr>
                <w:rFonts w:ascii="Arial" w:hAnsi="Arial" w:cs="Arial"/>
                <w:sz w:val="18"/>
              </w:rPr>
              <w:t>OP.19</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r>
      <w:tr w:rsidR="008057B3" w:rsidRPr="005647EB" w14:paraId="38D65F54" w14:textId="77777777" w:rsidTr="002570E4">
        <w:trPr>
          <w:cantSplit/>
          <w:jc w:val="center"/>
        </w:trPr>
        <w:tc>
          <w:tcPr>
            <w:tcW w:w="2093" w:type="dxa"/>
            <w:tcBorders>
              <w:left w:val="single" w:sz="4" w:space="0" w:color="auto"/>
              <w:bottom w:val="single" w:sz="4" w:space="0" w:color="auto"/>
            </w:tcBorders>
          </w:tcPr>
          <w:p w14:paraId="2B90DD61" w14:textId="77777777" w:rsidR="008057B3" w:rsidRPr="005647EB" w:rsidRDefault="008057B3"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6F898B68"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val="restart"/>
            <w:vAlign w:val="center"/>
          </w:tcPr>
          <w:p w14:paraId="0AB60554"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c>
          <w:tcPr>
            <w:tcW w:w="2489" w:type="dxa"/>
            <w:gridSpan w:val="2"/>
            <w:vMerge w:val="restart"/>
            <w:vAlign w:val="center"/>
          </w:tcPr>
          <w:p w14:paraId="03F71467"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r>
      <w:tr w:rsidR="008057B3" w:rsidRPr="005647EB" w14:paraId="73B9DD53" w14:textId="77777777" w:rsidTr="002570E4">
        <w:trPr>
          <w:cantSplit/>
          <w:jc w:val="center"/>
        </w:trPr>
        <w:tc>
          <w:tcPr>
            <w:tcW w:w="2093" w:type="dxa"/>
            <w:tcBorders>
              <w:left w:val="single" w:sz="4" w:space="0" w:color="auto"/>
              <w:bottom w:val="single" w:sz="4" w:space="0" w:color="auto"/>
            </w:tcBorders>
          </w:tcPr>
          <w:p w14:paraId="1313DDEE" w14:textId="77777777" w:rsidR="008057B3" w:rsidRPr="005647EB" w:rsidRDefault="008057B3"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7C35A0B7"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30638198" w14:textId="77777777" w:rsidR="008057B3" w:rsidRPr="005647EB" w:rsidRDefault="008057B3" w:rsidP="002570E4">
            <w:pPr>
              <w:spacing w:after="0"/>
              <w:jc w:val="center"/>
              <w:rPr>
                <w:rFonts w:ascii="Arial" w:hAnsi="Arial" w:cs="Arial"/>
                <w:sz w:val="18"/>
              </w:rPr>
            </w:pPr>
          </w:p>
        </w:tc>
        <w:tc>
          <w:tcPr>
            <w:tcW w:w="2489" w:type="dxa"/>
            <w:gridSpan w:val="2"/>
            <w:vMerge/>
          </w:tcPr>
          <w:p w14:paraId="746F7A75" w14:textId="77777777" w:rsidR="008057B3" w:rsidRPr="005647EB" w:rsidRDefault="008057B3" w:rsidP="002570E4">
            <w:pPr>
              <w:spacing w:after="0"/>
              <w:jc w:val="center"/>
              <w:rPr>
                <w:rFonts w:ascii="Arial" w:hAnsi="Arial" w:cs="Arial"/>
                <w:sz w:val="18"/>
              </w:rPr>
            </w:pPr>
          </w:p>
        </w:tc>
      </w:tr>
      <w:tr w:rsidR="008057B3" w:rsidRPr="005647EB" w14:paraId="0F977F3E" w14:textId="77777777" w:rsidTr="002570E4">
        <w:trPr>
          <w:cantSplit/>
          <w:jc w:val="center"/>
        </w:trPr>
        <w:tc>
          <w:tcPr>
            <w:tcW w:w="2093" w:type="dxa"/>
            <w:tcBorders>
              <w:left w:val="single" w:sz="4" w:space="0" w:color="auto"/>
              <w:bottom w:val="single" w:sz="4" w:space="0" w:color="auto"/>
            </w:tcBorders>
          </w:tcPr>
          <w:p w14:paraId="3C6CBF0D" w14:textId="77777777" w:rsidR="008057B3" w:rsidRPr="005647EB" w:rsidRDefault="008057B3"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32EA1FFA"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5AD993E2" w14:textId="77777777" w:rsidR="008057B3" w:rsidRPr="005647EB" w:rsidRDefault="008057B3" w:rsidP="002570E4">
            <w:pPr>
              <w:spacing w:after="0"/>
              <w:jc w:val="center"/>
              <w:rPr>
                <w:rFonts w:ascii="Arial" w:hAnsi="Arial" w:cs="Arial"/>
                <w:sz w:val="18"/>
              </w:rPr>
            </w:pPr>
          </w:p>
        </w:tc>
        <w:tc>
          <w:tcPr>
            <w:tcW w:w="2489" w:type="dxa"/>
            <w:gridSpan w:val="2"/>
            <w:vMerge/>
          </w:tcPr>
          <w:p w14:paraId="680B2BAD" w14:textId="77777777" w:rsidR="008057B3" w:rsidRPr="005647EB" w:rsidRDefault="008057B3" w:rsidP="002570E4">
            <w:pPr>
              <w:spacing w:after="0"/>
              <w:jc w:val="center"/>
              <w:rPr>
                <w:rFonts w:ascii="Arial" w:hAnsi="Arial" w:cs="Arial"/>
                <w:sz w:val="18"/>
              </w:rPr>
            </w:pPr>
          </w:p>
        </w:tc>
      </w:tr>
      <w:tr w:rsidR="008057B3" w:rsidRPr="005647EB" w14:paraId="3909780A" w14:textId="77777777" w:rsidTr="002570E4">
        <w:trPr>
          <w:cantSplit/>
          <w:jc w:val="center"/>
        </w:trPr>
        <w:tc>
          <w:tcPr>
            <w:tcW w:w="2093" w:type="dxa"/>
            <w:tcBorders>
              <w:left w:val="single" w:sz="4" w:space="0" w:color="auto"/>
            </w:tcBorders>
          </w:tcPr>
          <w:p w14:paraId="41F91682" w14:textId="77777777" w:rsidR="008057B3" w:rsidRPr="005647EB" w:rsidRDefault="008057B3" w:rsidP="002570E4">
            <w:pPr>
              <w:spacing w:after="0"/>
              <w:rPr>
                <w:rFonts w:ascii="Arial" w:hAnsi="Arial" w:cs="Arial"/>
                <w:sz w:val="18"/>
                <w:lang w:eastAsia="zh-CN"/>
              </w:rPr>
            </w:pPr>
            <w:r w:rsidRPr="005647EB">
              <w:rPr>
                <w:rFonts w:ascii="Arial" w:hAnsi="Arial" w:cs="Arial"/>
                <w:sz w:val="18"/>
              </w:rPr>
              <w:t>SSS_RA</w:t>
            </w:r>
          </w:p>
        </w:tc>
        <w:tc>
          <w:tcPr>
            <w:tcW w:w="1276" w:type="dxa"/>
          </w:tcPr>
          <w:p w14:paraId="0BE160C8"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dB</w:t>
            </w:r>
          </w:p>
        </w:tc>
        <w:tc>
          <w:tcPr>
            <w:tcW w:w="2523" w:type="dxa"/>
            <w:gridSpan w:val="2"/>
            <w:vMerge/>
          </w:tcPr>
          <w:p w14:paraId="604A8D2E" w14:textId="77777777" w:rsidR="008057B3" w:rsidRPr="005647EB" w:rsidRDefault="008057B3" w:rsidP="002570E4">
            <w:pPr>
              <w:spacing w:after="0"/>
              <w:jc w:val="center"/>
              <w:rPr>
                <w:rFonts w:ascii="Arial" w:hAnsi="Arial" w:cs="Arial"/>
                <w:sz w:val="18"/>
              </w:rPr>
            </w:pPr>
          </w:p>
        </w:tc>
        <w:tc>
          <w:tcPr>
            <w:tcW w:w="2489" w:type="dxa"/>
            <w:gridSpan w:val="2"/>
            <w:vMerge/>
          </w:tcPr>
          <w:p w14:paraId="27170437" w14:textId="77777777" w:rsidR="008057B3" w:rsidRPr="005647EB" w:rsidRDefault="008057B3" w:rsidP="002570E4">
            <w:pPr>
              <w:spacing w:after="0"/>
              <w:jc w:val="center"/>
              <w:rPr>
                <w:rFonts w:ascii="Arial" w:hAnsi="Arial" w:cs="Arial"/>
                <w:sz w:val="18"/>
              </w:rPr>
            </w:pPr>
          </w:p>
        </w:tc>
      </w:tr>
      <w:tr w:rsidR="008057B3" w:rsidRPr="005647EB" w14:paraId="5F279F1E" w14:textId="77777777" w:rsidTr="002570E4">
        <w:trPr>
          <w:cantSplit/>
          <w:jc w:val="center"/>
        </w:trPr>
        <w:tc>
          <w:tcPr>
            <w:tcW w:w="2093" w:type="dxa"/>
            <w:tcBorders>
              <w:left w:val="single" w:sz="4" w:space="0" w:color="auto"/>
              <w:bottom w:val="single" w:sz="4" w:space="0" w:color="auto"/>
            </w:tcBorders>
          </w:tcPr>
          <w:p w14:paraId="3B4EEB1B"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5D9E2B9F"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17FC512D" w14:textId="77777777" w:rsidR="008057B3" w:rsidRPr="005647EB" w:rsidRDefault="008057B3" w:rsidP="002570E4">
            <w:pPr>
              <w:spacing w:after="0"/>
              <w:jc w:val="center"/>
              <w:rPr>
                <w:rFonts w:ascii="Arial" w:hAnsi="Arial" w:cs="Arial"/>
                <w:sz w:val="18"/>
              </w:rPr>
            </w:pPr>
          </w:p>
        </w:tc>
        <w:tc>
          <w:tcPr>
            <w:tcW w:w="2489" w:type="dxa"/>
            <w:gridSpan w:val="2"/>
            <w:vMerge/>
          </w:tcPr>
          <w:p w14:paraId="45C2D9BA" w14:textId="77777777" w:rsidR="008057B3" w:rsidRPr="005647EB" w:rsidRDefault="008057B3" w:rsidP="002570E4">
            <w:pPr>
              <w:spacing w:after="0"/>
              <w:jc w:val="center"/>
              <w:rPr>
                <w:rFonts w:ascii="Arial" w:hAnsi="Arial" w:cs="Arial"/>
                <w:sz w:val="18"/>
              </w:rPr>
            </w:pPr>
          </w:p>
        </w:tc>
      </w:tr>
      <w:tr w:rsidR="008057B3" w:rsidRPr="005647EB" w14:paraId="0702305A" w14:textId="77777777" w:rsidTr="002570E4">
        <w:trPr>
          <w:cantSplit/>
          <w:jc w:val="center"/>
        </w:trPr>
        <w:tc>
          <w:tcPr>
            <w:tcW w:w="2093" w:type="dxa"/>
            <w:tcBorders>
              <w:left w:val="single" w:sz="4" w:space="0" w:color="auto"/>
              <w:bottom w:val="single" w:sz="4" w:space="0" w:color="auto"/>
            </w:tcBorders>
          </w:tcPr>
          <w:p w14:paraId="0E1026FB"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1CB41FF0"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4539E8DE" w14:textId="77777777" w:rsidR="008057B3" w:rsidRPr="005647EB" w:rsidRDefault="008057B3" w:rsidP="002570E4">
            <w:pPr>
              <w:spacing w:after="0"/>
              <w:jc w:val="center"/>
              <w:rPr>
                <w:rFonts w:ascii="Arial" w:hAnsi="Arial" w:cs="Arial"/>
                <w:sz w:val="18"/>
              </w:rPr>
            </w:pPr>
          </w:p>
        </w:tc>
        <w:tc>
          <w:tcPr>
            <w:tcW w:w="2489" w:type="dxa"/>
            <w:gridSpan w:val="2"/>
            <w:vMerge/>
          </w:tcPr>
          <w:p w14:paraId="59A76CB5" w14:textId="77777777" w:rsidR="008057B3" w:rsidRPr="005647EB" w:rsidRDefault="008057B3" w:rsidP="002570E4">
            <w:pPr>
              <w:spacing w:after="0"/>
              <w:jc w:val="center"/>
              <w:rPr>
                <w:rFonts w:ascii="Arial" w:hAnsi="Arial" w:cs="Arial"/>
                <w:sz w:val="18"/>
              </w:rPr>
            </w:pPr>
          </w:p>
        </w:tc>
      </w:tr>
      <w:tr w:rsidR="008057B3" w:rsidRPr="005647EB" w14:paraId="2163512A" w14:textId="77777777" w:rsidTr="002570E4">
        <w:trPr>
          <w:cantSplit/>
          <w:jc w:val="center"/>
        </w:trPr>
        <w:tc>
          <w:tcPr>
            <w:tcW w:w="2093" w:type="dxa"/>
            <w:tcBorders>
              <w:left w:val="single" w:sz="4" w:space="0" w:color="auto"/>
              <w:bottom w:val="single" w:sz="4" w:space="0" w:color="auto"/>
            </w:tcBorders>
          </w:tcPr>
          <w:p w14:paraId="7A05A2F1"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4548E4DF"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18811974" w14:textId="77777777" w:rsidR="008057B3" w:rsidRPr="005647EB" w:rsidRDefault="008057B3" w:rsidP="002570E4">
            <w:pPr>
              <w:spacing w:after="0"/>
              <w:jc w:val="center"/>
              <w:rPr>
                <w:rFonts w:ascii="Arial" w:hAnsi="Arial" w:cs="Arial"/>
                <w:sz w:val="18"/>
              </w:rPr>
            </w:pPr>
          </w:p>
        </w:tc>
        <w:tc>
          <w:tcPr>
            <w:tcW w:w="2489" w:type="dxa"/>
            <w:gridSpan w:val="2"/>
            <w:vMerge/>
          </w:tcPr>
          <w:p w14:paraId="2BBA33D6" w14:textId="77777777" w:rsidR="008057B3" w:rsidRPr="005647EB" w:rsidRDefault="008057B3" w:rsidP="002570E4">
            <w:pPr>
              <w:spacing w:after="0"/>
              <w:jc w:val="center"/>
              <w:rPr>
                <w:rFonts w:ascii="Arial" w:hAnsi="Arial" w:cs="Arial"/>
                <w:sz w:val="18"/>
              </w:rPr>
            </w:pPr>
          </w:p>
        </w:tc>
      </w:tr>
      <w:tr w:rsidR="008057B3" w:rsidRPr="005647EB" w14:paraId="50F64E90" w14:textId="77777777" w:rsidTr="002570E4">
        <w:trPr>
          <w:cantSplit/>
          <w:jc w:val="center"/>
        </w:trPr>
        <w:tc>
          <w:tcPr>
            <w:tcW w:w="2093" w:type="dxa"/>
            <w:tcBorders>
              <w:left w:val="single" w:sz="4" w:space="0" w:color="auto"/>
              <w:bottom w:val="single" w:sz="4" w:space="0" w:color="auto"/>
            </w:tcBorders>
          </w:tcPr>
          <w:p w14:paraId="7A2D897A"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400009A0"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5C7E2626" w14:textId="77777777" w:rsidR="008057B3" w:rsidRPr="005647EB" w:rsidRDefault="008057B3" w:rsidP="002570E4">
            <w:pPr>
              <w:spacing w:after="0"/>
              <w:jc w:val="center"/>
              <w:rPr>
                <w:rFonts w:ascii="Arial" w:hAnsi="Arial" w:cs="Arial"/>
                <w:sz w:val="18"/>
              </w:rPr>
            </w:pPr>
          </w:p>
        </w:tc>
        <w:tc>
          <w:tcPr>
            <w:tcW w:w="2489" w:type="dxa"/>
            <w:gridSpan w:val="2"/>
            <w:vMerge/>
          </w:tcPr>
          <w:p w14:paraId="6E8A76A3" w14:textId="77777777" w:rsidR="008057B3" w:rsidRPr="005647EB" w:rsidRDefault="008057B3" w:rsidP="002570E4">
            <w:pPr>
              <w:spacing w:after="0"/>
              <w:jc w:val="center"/>
              <w:rPr>
                <w:rFonts w:ascii="Arial" w:hAnsi="Arial" w:cs="Arial"/>
                <w:sz w:val="18"/>
              </w:rPr>
            </w:pPr>
          </w:p>
        </w:tc>
      </w:tr>
      <w:tr w:rsidR="008057B3" w:rsidRPr="005647EB" w14:paraId="05E42CA8" w14:textId="77777777" w:rsidTr="002570E4">
        <w:trPr>
          <w:cantSplit/>
          <w:jc w:val="center"/>
        </w:trPr>
        <w:tc>
          <w:tcPr>
            <w:tcW w:w="2093" w:type="dxa"/>
            <w:tcBorders>
              <w:left w:val="single" w:sz="4" w:space="0" w:color="auto"/>
              <w:bottom w:val="single" w:sz="4" w:space="0" w:color="auto"/>
            </w:tcBorders>
          </w:tcPr>
          <w:p w14:paraId="1430D430"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3049022A"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7BE4DF18" w14:textId="77777777" w:rsidR="008057B3" w:rsidRPr="005647EB" w:rsidRDefault="008057B3" w:rsidP="002570E4">
            <w:pPr>
              <w:spacing w:after="0"/>
              <w:jc w:val="center"/>
              <w:rPr>
                <w:rFonts w:ascii="Arial" w:hAnsi="Arial" w:cs="Arial"/>
                <w:sz w:val="18"/>
              </w:rPr>
            </w:pPr>
          </w:p>
        </w:tc>
        <w:tc>
          <w:tcPr>
            <w:tcW w:w="2489" w:type="dxa"/>
            <w:gridSpan w:val="2"/>
            <w:vMerge/>
          </w:tcPr>
          <w:p w14:paraId="164F93C2" w14:textId="77777777" w:rsidR="008057B3" w:rsidRPr="005647EB" w:rsidRDefault="008057B3" w:rsidP="002570E4">
            <w:pPr>
              <w:spacing w:after="0"/>
              <w:jc w:val="center"/>
              <w:rPr>
                <w:rFonts w:ascii="Arial" w:hAnsi="Arial" w:cs="Arial"/>
                <w:sz w:val="18"/>
              </w:rPr>
            </w:pPr>
          </w:p>
        </w:tc>
      </w:tr>
      <w:tr w:rsidR="008057B3" w:rsidRPr="005647EB" w14:paraId="42DBC5A8" w14:textId="77777777" w:rsidTr="002570E4">
        <w:trPr>
          <w:cantSplit/>
          <w:jc w:val="center"/>
        </w:trPr>
        <w:tc>
          <w:tcPr>
            <w:tcW w:w="2093" w:type="dxa"/>
            <w:tcBorders>
              <w:left w:val="single" w:sz="4" w:space="0" w:color="auto"/>
              <w:bottom w:val="single" w:sz="4" w:space="0" w:color="auto"/>
            </w:tcBorders>
          </w:tcPr>
          <w:p w14:paraId="1D91DED5" w14:textId="77777777" w:rsidR="008057B3" w:rsidRPr="005647EB" w:rsidRDefault="008057B3"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001E54E5"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26AB7B8E" w14:textId="77777777" w:rsidR="008057B3" w:rsidRPr="005647EB" w:rsidRDefault="008057B3" w:rsidP="002570E4">
            <w:pPr>
              <w:spacing w:after="0"/>
              <w:jc w:val="center"/>
              <w:rPr>
                <w:rFonts w:ascii="Arial" w:hAnsi="Arial" w:cs="Arial"/>
                <w:sz w:val="18"/>
              </w:rPr>
            </w:pPr>
          </w:p>
        </w:tc>
        <w:tc>
          <w:tcPr>
            <w:tcW w:w="2489" w:type="dxa"/>
            <w:gridSpan w:val="2"/>
            <w:vMerge/>
          </w:tcPr>
          <w:p w14:paraId="1BAFD06E" w14:textId="77777777" w:rsidR="008057B3" w:rsidRPr="005647EB" w:rsidRDefault="008057B3" w:rsidP="002570E4">
            <w:pPr>
              <w:spacing w:after="0"/>
              <w:jc w:val="center"/>
              <w:rPr>
                <w:rFonts w:ascii="Arial" w:hAnsi="Arial" w:cs="Arial"/>
                <w:sz w:val="18"/>
              </w:rPr>
            </w:pPr>
          </w:p>
        </w:tc>
      </w:tr>
      <w:tr w:rsidR="008057B3" w:rsidRPr="005647EB" w14:paraId="2AAA2114" w14:textId="77777777" w:rsidTr="002570E4">
        <w:trPr>
          <w:cantSplit/>
          <w:jc w:val="center"/>
        </w:trPr>
        <w:tc>
          <w:tcPr>
            <w:tcW w:w="2093" w:type="dxa"/>
            <w:tcBorders>
              <w:left w:val="single" w:sz="4" w:space="0" w:color="auto"/>
              <w:bottom w:val="single" w:sz="4" w:space="0" w:color="auto"/>
            </w:tcBorders>
          </w:tcPr>
          <w:p w14:paraId="043A92A1" w14:textId="77777777" w:rsidR="008057B3" w:rsidRPr="005647EB" w:rsidRDefault="008057B3"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5617E0BC"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6D15799D" w14:textId="77777777" w:rsidR="008057B3" w:rsidRPr="005647EB" w:rsidRDefault="008057B3" w:rsidP="002570E4">
            <w:pPr>
              <w:spacing w:after="0"/>
              <w:jc w:val="center"/>
              <w:rPr>
                <w:rFonts w:ascii="Arial" w:hAnsi="Arial" w:cs="Arial"/>
                <w:sz w:val="18"/>
              </w:rPr>
            </w:pPr>
          </w:p>
        </w:tc>
        <w:tc>
          <w:tcPr>
            <w:tcW w:w="2489" w:type="dxa"/>
            <w:gridSpan w:val="2"/>
            <w:vMerge/>
          </w:tcPr>
          <w:p w14:paraId="6BE77CC2" w14:textId="77777777" w:rsidR="008057B3" w:rsidRPr="005647EB" w:rsidRDefault="008057B3" w:rsidP="002570E4">
            <w:pPr>
              <w:spacing w:after="0"/>
              <w:jc w:val="center"/>
              <w:rPr>
                <w:rFonts w:ascii="Arial" w:hAnsi="Arial" w:cs="Arial"/>
                <w:sz w:val="18"/>
              </w:rPr>
            </w:pPr>
          </w:p>
        </w:tc>
      </w:tr>
      <w:tr w:rsidR="008057B3" w:rsidRPr="005647EB" w14:paraId="670F63ED" w14:textId="77777777" w:rsidTr="002570E4">
        <w:trPr>
          <w:cantSplit/>
          <w:jc w:val="center"/>
        </w:trPr>
        <w:tc>
          <w:tcPr>
            <w:tcW w:w="2093" w:type="dxa"/>
            <w:tcBorders>
              <w:left w:val="single" w:sz="4" w:space="0" w:color="auto"/>
              <w:bottom w:val="single" w:sz="4" w:space="0" w:color="auto"/>
            </w:tcBorders>
            <w:vAlign w:val="center"/>
          </w:tcPr>
          <w:p w14:paraId="5BC3C6D1" w14:textId="38C10063" w:rsidR="008057B3" w:rsidRPr="005647EB" w:rsidRDefault="008057B3" w:rsidP="002570E4">
            <w:pPr>
              <w:spacing w:after="0"/>
              <w:rPr>
                <w:rFonts w:ascii="Arial" w:hAnsi="Arial" w:cs="Arial"/>
                <w:sz w:val="18"/>
              </w:rPr>
            </w:pPr>
            <w:r w:rsidRPr="005647EB">
              <w:rPr>
                <w:rFonts w:ascii="Arial" w:hAnsi="Arial" w:cs="Arial"/>
                <w:sz w:val="18"/>
              </w:rPr>
              <w:t>OCNG_RA</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00AF35DE"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5CB23560" w14:textId="77777777" w:rsidR="008057B3" w:rsidRPr="005647EB" w:rsidRDefault="008057B3" w:rsidP="002570E4">
            <w:pPr>
              <w:spacing w:after="0"/>
              <w:jc w:val="center"/>
              <w:rPr>
                <w:rFonts w:ascii="Arial" w:hAnsi="Arial" w:cs="Arial"/>
                <w:sz w:val="18"/>
              </w:rPr>
            </w:pPr>
          </w:p>
        </w:tc>
        <w:tc>
          <w:tcPr>
            <w:tcW w:w="2489" w:type="dxa"/>
            <w:gridSpan w:val="2"/>
            <w:vMerge/>
          </w:tcPr>
          <w:p w14:paraId="3BB698C4" w14:textId="77777777" w:rsidR="008057B3" w:rsidRPr="005647EB" w:rsidRDefault="008057B3" w:rsidP="002570E4">
            <w:pPr>
              <w:spacing w:after="0"/>
              <w:jc w:val="center"/>
              <w:rPr>
                <w:rFonts w:ascii="Arial" w:hAnsi="Arial" w:cs="Arial"/>
                <w:sz w:val="18"/>
              </w:rPr>
            </w:pPr>
          </w:p>
        </w:tc>
      </w:tr>
      <w:tr w:rsidR="008057B3" w:rsidRPr="005647EB" w14:paraId="403DF390" w14:textId="77777777" w:rsidTr="002570E4">
        <w:trPr>
          <w:cantSplit/>
          <w:jc w:val="center"/>
        </w:trPr>
        <w:tc>
          <w:tcPr>
            <w:tcW w:w="2093" w:type="dxa"/>
            <w:tcBorders>
              <w:left w:val="single" w:sz="4" w:space="0" w:color="auto"/>
              <w:bottom w:val="single" w:sz="4" w:space="0" w:color="auto"/>
            </w:tcBorders>
            <w:vAlign w:val="center"/>
          </w:tcPr>
          <w:p w14:paraId="54797B4D" w14:textId="6237A048" w:rsidR="008057B3" w:rsidRPr="005647EB" w:rsidRDefault="008057B3"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537C0AA5"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Borders>
              <w:bottom w:val="single" w:sz="4" w:space="0" w:color="auto"/>
            </w:tcBorders>
          </w:tcPr>
          <w:p w14:paraId="58B13554" w14:textId="77777777" w:rsidR="008057B3" w:rsidRPr="005647EB" w:rsidRDefault="008057B3" w:rsidP="002570E4">
            <w:pPr>
              <w:spacing w:after="0"/>
              <w:jc w:val="center"/>
              <w:rPr>
                <w:rFonts w:ascii="Arial" w:hAnsi="Arial" w:cs="Arial"/>
                <w:sz w:val="18"/>
              </w:rPr>
            </w:pPr>
          </w:p>
        </w:tc>
        <w:tc>
          <w:tcPr>
            <w:tcW w:w="2489" w:type="dxa"/>
            <w:gridSpan w:val="2"/>
            <w:vMerge/>
            <w:tcBorders>
              <w:bottom w:val="single" w:sz="4" w:space="0" w:color="auto"/>
            </w:tcBorders>
          </w:tcPr>
          <w:p w14:paraId="2157CC1B" w14:textId="77777777" w:rsidR="008057B3" w:rsidRPr="005647EB" w:rsidRDefault="008057B3" w:rsidP="002570E4">
            <w:pPr>
              <w:spacing w:after="0"/>
              <w:jc w:val="center"/>
              <w:rPr>
                <w:rFonts w:ascii="Arial" w:hAnsi="Arial" w:cs="Arial"/>
                <w:sz w:val="18"/>
              </w:rPr>
            </w:pPr>
          </w:p>
        </w:tc>
      </w:tr>
      <w:tr w:rsidR="008057B3" w:rsidRPr="005647EB" w14:paraId="79B44145" w14:textId="77777777" w:rsidTr="002570E4">
        <w:trPr>
          <w:cantSplit/>
          <w:jc w:val="center"/>
        </w:trPr>
        <w:tc>
          <w:tcPr>
            <w:tcW w:w="2093" w:type="dxa"/>
          </w:tcPr>
          <w:p w14:paraId="23B5A74B" w14:textId="18B7B83B" w:rsidR="008057B3" w:rsidRPr="005647EB" w:rsidRDefault="008057B3" w:rsidP="002570E4">
            <w:pPr>
              <w:spacing w:after="0"/>
              <w:rPr>
                <w:rFonts w:ascii="Arial" w:hAnsi="Arial" w:cs="Arial"/>
                <w:sz w:val="18"/>
                <w:lang w:eastAsia="zh-CN"/>
              </w:rPr>
            </w:pPr>
            <w:r w:rsidRPr="005647EB">
              <w:rPr>
                <w:rFonts w:ascii="Arial" w:hAnsi="Arial" w:cs="v4.2.0"/>
                <w:position w:val="-12"/>
                <w:sz w:val="18"/>
              </w:rPr>
              <w:object w:dxaOrig="400" w:dyaOrig="360" w14:anchorId="61112FBA">
                <v:shape id="_x0000_i1140" type="#_x0000_t75" style="width:20.5pt;height:20.5pt" o:ole="" fillcolor="window">
                  <v:imagedata r:id="rId10" o:title=""/>
                </v:shape>
                <o:OLEObject Type="Embed" ProgID="Equation.3" ShapeID="_x0000_i1140" DrawAspect="Content" ObjectID="_1781977707" r:id="rId148"/>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0ADFA2C5" w14:textId="76BECDAB" w:rsidR="008057B3" w:rsidRPr="005647EB" w:rsidRDefault="008057B3"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2523" w:type="dxa"/>
            <w:gridSpan w:val="2"/>
          </w:tcPr>
          <w:p w14:paraId="40740DB9" w14:textId="77777777" w:rsidR="008057B3" w:rsidRPr="005647EB" w:rsidRDefault="008057B3" w:rsidP="002570E4">
            <w:pPr>
              <w:spacing w:after="0"/>
              <w:jc w:val="center"/>
              <w:rPr>
                <w:rFonts w:ascii="Arial" w:hAnsi="Arial" w:cs="Arial"/>
                <w:sz w:val="18"/>
              </w:rPr>
            </w:pPr>
            <w:r w:rsidRPr="005647EB">
              <w:rPr>
                <w:rFonts w:ascii="Arial" w:hAnsi="Arial" w:cs="Arial"/>
                <w:sz w:val="18"/>
              </w:rPr>
              <w:t>-98</w:t>
            </w:r>
          </w:p>
        </w:tc>
        <w:tc>
          <w:tcPr>
            <w:tcW w:w="2489" w:type="dxa"/>
            <w:gridSpan w:val="2"/>
          </w:tcPr>
          <w:p w14:paraId="3F3F47DA"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-98</w:t>
            </w:r>
          </w:p>
        </w:tc>
      </w:tr>
      <w:tr w:rsidR="002A01D9" w:rsidRPr="005647EB" w:rsidDel="004B51DC" w14:paraId="638A203D" w14:textId="77777777" w:rsidTr="002570E4">
        <w:trPr>
          <w:cantSplit/>
          <w:jc w:val="center"/>
        </w:trPr>
        <w:tc>
          <w:tcPr>
            <w:tcW w:w="2093" w:type="dxa"/>
          </w:tcPr>
          <w:p w14:paraId="1338F46C" w14:textId="77777777" w:rsidR="002A01D9" w:rsidRPr="005647EB" w:rsidRDefault="002A01D9" w:rsidP="002570E4">
            <w:pPr>
              <w:spacing w:after="0"/>
              <w:rPr>
                <w:rFonts w:ascii="Arial" w:hAnsi="Arial" w:cs="Arial"/>
                <w:sz w:val="18"/>
              </w:rPr>
            </w:pPr>
            <w:r w:rsidRPr="005647EB">
              <w:rPr>
                <w:rFonts w:ascii="Arial" w:hAnsi="Arial" w:cs="v4.2.0"/>
                <w:position w:val="-12"/>
                <w:sz w:val="18"/>
              </w:rPr>
              <w:object w:dxaOrig="800" w:dyaOrig="380" w14:anchorId="6B60E296">
                <v:shape id="_x0000_i1141" type="#_x0000_t75" style="width:36pt;height:14.5pt" o:ole="" fillcolor="window">
                  <v:imagedata r:id="rId14" o:title=""/>
                </v:shape>
                <o:OLEObject Type="Embed" ProgID="Equation.3" ShapeID="_x0000_i1141" DrawAspect="Content" ObjectID="_1781977708" r:id="rId149"/>
              </w:object>
            </w:r>
          </w:p>
        </w:tc>
        <w:tc>
          <w:tcPr>
            <w:tcW w:w="1276" w:type="dxa"/>
          </w:tcPr>
          <w:p w14:paraId="0B058C8F" w14:textId="77777777" w:rsidR="002A01D9" w:rsidRPr="005647EB" w:rsidRDefault="002A01D9" w:rsidP="002570E4">
            <w:pPr>
              <w:spacing w:after="0"/>
              <w:jc w:val="center"/>
              <w:rPr>
                <w:rFonts w:ascii="Arial" w:hAnsi="Arial" w:cs="Arial"/>
                <w:sz w:val="18"/>
              </w:rPr>
            </w:pPr>
            <w:r w:rsidRPr="005647EB">
              <w:rPr>
                <w:rFonts w:ascii="Arial" w:hAnsi="Arial" w:cs="v4.2.0"/>
                <w:sz w:val="18"/>
              </w:rPr>
              <w:t>dB</w:t>
            </w:r>
          </w:p>
        </w:tc>
        <w:tc>
          <w:tcPr>
            <w:tcW w:w="1275" w:type="dxa"/>
          </w:tcPr>
          <w:p w14:paraId="6EEDFBB3"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3ADDF33F"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6FC97D0B" w14:textId="77777777" w:rsidR="002A01D9" w:rsidRPr="005647EB" w:rsidDel="00B36E6D"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1FCF01F0"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rPr>
              <w:t>-8.35</w:t>
            </w:r>
          </w:p>
        </w:tc>
      </w:tr>
      <w:tr w:rsidR="002A01D9" w:rsidRPr="005647EB" w:rsidDel="004B51DC" w14:paraId="57B5D321" w14:textId="77777777" w:rsidTr="002570E4">
        <w:trPr>
          <w:cantSplit/>
          <w:jc w:val="center"/>
        </w:trPr>
        <w:tc>
          <w:tcPr>
            <w:tcW w:w="2093" w:type="dxa"/>
          </w:tcPr>
          <w:p w14:paraId="4503AC03" w14:textId="2C9EB192" w:rsidR="002A01D9" w:rsidRPr="005647EB" w:rsidRDefault="002A01D9" w:rsidP="002570E4">
            <w:pPr>
              <w:spacing w:after="0"/>
              <w:rPr>
                <w:rFonts w:ascii="Arial" w:hAnsi="Arial" w:cs="Arial"/>
                <w:sz w:val="18"/>
              </w:rPr>
            </w:pPr>
            <w:r w:rsidRPr="005647EB">
              <w:rPr>
                <w:rFonts w:ascii="Arial" w:hAnsi="Arial" w:cs="v4.2.0"/>
                <w:position w:val="-12"/>
                <w:sz w:val="18"/>
              </w:rPr>
              <w:object w:dxaOrig="620" w:dyaOrig="380" w14:anchorId="7EE18388">
                <v:shape id="_x0000_i1142" type="#_x0000_t75" style="width:28.5pt;height:14.5pt" o:ole="" fillcolor="window">
                  <v:imagedata r:id="rId12" o:title=""/>
                </v:shape>
                <o:OLEObject Type="Embed" ProgID="Equation.3" ShapeID="_x0000_i1142" DrawAspect="Content" ObjectID="_1781977709" r:id="rId150"/>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38EABF7D" w14:textId="77777777" w:rsidR="002A01D9" w:rsidRPr="005647EB" w:rsidRDefault="002A01D9" w:rsidP="002570E4">
            <w:pPr>
              <w:spacing w:after="0"/>
              <w:jc w:val="center"/>
              <w:rPr>
                <w:rFonts w:ascii="Arial" w:hAnsi="Arial" w:cs="Arial"/>
                <w:sz w:val="18"/>
              </w:rPr>
            </w:pPr>
            <w:r w:rsidRPr="005647EB">
              <w:rPr>
                <w:rFonts w:ascii="Arial" w:hAnsi="Arial" w:cs="v4.2.0"/>
                <w:sz w:val="18"/>
              </w:rPr>
              <w:t>dB</w:t>
            </w:r>
          </w:p>
        </w:tc>
        <w:tc>
          <w:tcPr>
            <w:tcW w:w="1275" w:type="dxa"/>
          </w:tcPr>
          <w:p w14:paraId="20C0F46E"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256DE785"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04579EB4" w14:textId="77777777" w:rsidR="002A01D9" w:rsidRPr="005647EB" w:rsidDel="00B36E6D"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30701A83"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rPr>
              <w:t>-8.35</w:t>
            </w:r>
          </w:p>
        </w:tc>
      </w:tr>
      <w:tr w:rsidR="002A01D9" w:rsidRPr="005647EB" w14:paraId="2B574C7B" w14:textId="77777777" w:rsidTr="002570E4">
        <w:trPr>
          <w:cantSplit/>
          <w:jc w:val="center"/>
        </w:trPr>
        <w:tc>
          <w:tcPr>
            <w:tcW w:w="2093" w:type="dxa"/>
          </w:tcPr>
          <w:p w14:paraId="75717406" w14:textId="1FF17E5F" w:rsidR="002A01D9" w:rsidRPr="005647EB" w:rsidRDefault="002A01D9"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1C7CFE9F" w14:textId="548D5747" w:rsidR="002A01D9" w:rsidRPr="005647EB" w:rsidRDefault="002A01D9"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0240D7BB" w14:textId="77777777" w:rsidR="002A01D9" w:rsidRPr="005647EB"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0CA0DCBB" w14:textId="77777777" w:rsidR="002A01D9" w:rsidRPr="005647EB"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1240A377" w14:textId="77777777" w:rsidR="002A01D9" w:rsidRPr="005647EB"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54CBD92C"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rPr>
              <w:t>-106.35</w:t>
            </w:r>
          </w:p>
        </w:tc>
      </w:tr>
      <w:tr w:rsidR="002A01D9" w:rsidRPr="005647EB" w:rsidDel="004B51DC" w14:paraId="2C1DF97D" w14:textId="77777777" w:rsidTr="002570E4">
        <w:trPr>
          <w:cantSplit/>
          <w:jc w:val="center"/>
        </w:trPr>
        <w:tc>
          <w:tcPr>
            <w:tcW w:w="2093" w:type="dxa"/>
          </w:tcPr>
          <w:p w14:paraId="4F1DE499" w14:textId="7BD5F363" w:rsidR="002A01D9" w:rsidRPr="005647EB" w:rsidRDefault="002A01D9"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48D79A39" w14:textId="136ABFF5" w:rsidR="002A01D9" w:rsidRPr="005647EB" w:rsidRDefault="002A01D9"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124451FB"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6209B26B"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290EA178" w14:textId="77777777" w:rsidR="002A01D9" w:rsidRPr="005647EB"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31552FF8"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Arial"/>
                <w:sz w:val="18"/>
              </w:rPr>
              <w:t>-106.35</w:t>
            </w:r>
          </w:p>
        </w:tc>
      </w:tr>
      <w:tr w:rsidR="002A01D9" w:rsidRPr="005647EB" w14:paraId="44EB593B" w14:textId="77777777" w:rsidTr="002570E4">
        <w:trPr>
          <w:cantSplit/>
          <w:jc w:val="center"/>
        </w:trPr>
        <w:tc>
          <w:tcPr>
            <w:tcW w:w="2093" w:type="dxa"/>
            <w:vMerge w:val="restart"/>
          </w:tcPr>
          <w:p w14:paraId="14F8F353" w14:textId="3CF183AA" w:rsidR="002A01D9" w:rsidRPr="005647EB" w:rsidRDefault="002A01D9"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2D9B727F"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3F844695"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-69.95</w:t>
            </w:r>
          </w:p>
        </w:tc>
        <w:tc>
          <w:tcPr>
            <w:tcW w:w="1248" w:type="dxa"/>
          </w:tcPr>
          <w:p w14:paraId="509490CE"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-69.95</w:t>
            </w:r>
          </w:p>
        </w:tc>
        <w:tc>
          <w:tcPr>
            <w:tcW w:w="1137" w:type="dxa"/>
            <w:vAlign w:val="center"/>
          </w:tcPr>
          <w:p w14:paraId="6E83FE08" w14:textId="77777777" w:rsidR="002A01D9" w:rsidRPr="005647EB" w:rsidRDefault="002A01D9" w:rsidP="002570E4">
            <w:pPr>
              <w:spacing w:after="0"/>
              <w:jc w:val="center"/>
              <w:rPr>
                <w:rFonts w:ascii="Arial" w:hAnsi="Arial" w:cs="v4.2.0"/>
                <w:sz w:val="18"/>
              </w:rPr>
            </w:pPr>
            <w:r w:rsidRPr="005647EB">
              <w:rPr>
                <w:rFonts w:ascii="Arial" w:hAnsi="Arial" w:cs="v4.2.0"/>
                <w:sz w:val="18"/>
              </w:rPr>
              <w:t>-Infinity</w:t>
            </w:r>
          </w:p>
        </w:tc>
        <w:tc>
          <w:tcPr>
            <w:tcW w:w="1352" w:type="dxa"/>
          </w:tcPr>
          <w:p w14:paraId="58B578E2"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w:t>
            </w:r>
            <w:r w:rsidRPr="005647EB">
              <w:rPr>
                <w:rFonts w:ascii="Arial" w:hAnsi="Arial" w:cs="Arial"/>
                <w:sz w:val="18"/>
              </w:rPr>
              <w:t>39</w:t>
            </w:r>
          </w:p>
        </w:tc>
      </w:tr>
      <w:tr w:rsidR="002A01D9" w:rsidRPr="005647EB" w14:paraId="0C00DDA5" w14:textId="77777777" w:rsidTr="002570E4">
        <w:trPr>
          <w:cantSplit/>
          <w:jc w:val="center"/>
        </w:trPr>
        <w:tc>
          <w:tcPr>
            <w:tcW w:w="2093" w:type="dxa"/>
            <w:vMerge/>
          </w:tcPr>
          <w:p w14:paraId="13CB1230" w14:textId="77777777" w:rsidR="002A01D9" w:rsidRPr="005647EB" w:rsidRDefault="002A01D9" w:rsidP="002570E4">
            <w:pPr>
              <w:spacing w:after="0"/>
              <w:rPr>
                <w:rFonts w:ascii="Arial" w:hAnsi="Arial" w:cs="Arial"/>
                <w:sz w:val="18"/>
                <w:lang w:eastAsia="zh-CN"/>
              </w:rPr>
            </w:pPr>
          </w:p>
        </w:tc>
        <w:tc>
          <w:tcPr>
            <w:tcW w:w="1276" w:type="dxa"/>
          </w:tcPr>
          <w:p w14:paraId="70858889" w14:textId="0D70B8FB"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dBm/4.5</w:t>
            </w:r>
            <w:r w:rsidR="002570E4" w:rsidRPr="005647EB">
              <w:rPr>
                <w:rFonts w:ascii="Arial" w:hAnsi="Arial" w:cs="Arial"/>
                <w:sz w:val="18"/>
                <w:lang w:eastAsia="zh-CN"/>
              </w:rPr>
              <w:t xml:space="preserve"> </w:t>
            </w:r>
            <w:r w:rsidRPr="005647EB">
              <w:rPr>
                <w:rFonts w:ascii="Arial" w:hAnsi="Arial" w:cs="Arial"/>
                <w:sz w:val="18"/>
                <w:lang w:eastAsia="zh-CN"/>
              </w:rPr>
              <w:t>MHz</w:t>
            </w:r>
          </w:p>
        </w:tc>
        <w:tc>
          <w:tcPr>
            <w:tcW w:w="1275" w:type="dxa"/>
          </w:tcPr>
          <w:p w14:paraId="4DD3EC73"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-72.96</w:t>
            </w:r>
          </w:p>
        </w:tc>
        <w:tc>
          <w:tcPr>
            <w:tcW w:w="1248" w:type="dxa"/>
          </w:tcPr>
          <w:p w14:paraId="5622DB35"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-72.96</w:t>
            </w:r>
          </w:p>
        </w:tc>
        <w:tc>
          <w:tcPr>
            <w:tcW w:w="1137" w:type="dxa"/>
            <w:vAlign w:val="center"/>
          </w:tcPr>
          <w:p w14:paraId="12405B85" w14:textId="77777777" w:rsidR="002A01D9" w:rsidRPr="005647EB" w:rsidRDefault="002A01D9" w:rsidP="002570E4">
            <w:pPr>
              <w:spacing w:after="0"/>
              <w:jc w:val="center"/>
              <w:rPr>
                <w:rFonts w:ascii="Arial" w:hAnsi="Arial" w:cs="v4.2.0"/>
                <w:sz w:val="18"/>
              </w:rPr>
            </w:pPr>
            <w:r w:rsidRPr="005647EB">
              <w:rPr>
                <w:rFonts w:ascii="Arial" w:hAnsi="Arial" w:cs="v4.2.0"/>
                <w:sz w:val="18"/>
              </w:rPr>
              <w:t>-Infinity</w:t>
            </w:r>
          </w:p>
        </w:tc>
        <w:tc>
          <w:tcPr>
            <w:tcW w:w="1352" w:type="dxa"/>
          </w:tcPr>
          <w:p w14:paraId="4A03B9EF"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-72.64</w:t>
            </w:r>
          </w:p>
        </w:tc>
      </w:tr>
      <w:tr w:rsidR="008057B3" w:rsidRPr="005647EB" w14:paraId="2B31AEC9" w14:textId="77777777" w:rsidTr="002570E4">
        <w:trPr>
          <w:cantSplit/>
          <w:jc w:val="center"/>
        </w:trPr>
        <w:tc>
          <w:tcPr>
            <w:tcW w:w="2093" w:type="dxa"/>
          </w:tcPr>
          <w:p w14:paraId="1843B1ED" w14:textId="26D03AAA" w:rsidR="008057B3" w:rsidRPr="005647EB" w:rsidRDefault="008057B3"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780D804D" w14:textId="77777777" w:rsidR="008057B3" w:rsidRPr="005647EB" w:rsidRDefault="008057B3" w:rsidP="002570E4">
            <w:pPr>
              <w:spacing w:after="0"/>
              <w:jc w:val="center"/>
              <w:rPr>
                <w:rFonts w:ascii="Arial" w:hAnsi="Arial" w:cs="Arial"/>
                <w:sz w:val="18"/>
              </w:rPr>
            </w:pPr>
          </w:p>
        </w:tc>
        <w:tc>
          <w:tcPr>
            <w:tcW w:w="2523" w:type="dxa"/>
            <w:gridSpan w:val="2"/>
          </w:tcPr>
          <w:p w14:paraId="38FFF472"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c>
          <w:tcPr>
            <w:tcW w:w="2489" w:type="dxa"/>
            <w:gridSpan w:val="2"/>
          </w:tcPr>
          <w:p w14:paraId="4E519799"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r>
      <w:tr w:rsidR="008057B3" w:rsidRPr="005647EB" w14:paraId="48E7C28D" w14:textId="77777777" w:rsidTr="002570E4">
        <w:trPr>
          <w:cantSplit/>
          <w:jc w:val="center"/>
        </w:trPr>
        <w:tc>
          <w:tcPr>
            <w:tcW w:w="2093" w:type="dxa"/>
          </w:tcPr>
          <w:p w14:paraId="2C0B2592" w14:textId="3164FA92" w:rsidR="008057B3" w:rsidRPr="005647EB" w:rsidRDefault="008057B3"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42AD0FA1" w14:textId="77777777" w:rsidR="008057B3" w:rsidRPr="005647EB" w:rsidRDefault="008057B3" w:rsidP="002570E4">
            <w:pPr>
              <w:spacing w:after="0"/>
              <w:jc w:val="center"/>
              <w:rPr>
                <w:rFonts w:ascii="Arial" w:hAnsi="Arial" w:cs="Arial"/>
                <w:sz w:val="18"/>
              </w:rPr>
            </w:pPr>
          </w:p>
        </w:tc>
        <w:tc>
          <w:tcPr>
            <w:tcW w:w="2523" w:type="dxa"/>
            <w:gridSpan w:val="2"/>
          </w:tcPr>
          <w:p w14:paraId="043D792C" w14:textId="79E63E09" w:rsidR="008057B3" w:rsidRPr="005647EB" w:rsidRDefault="008057B3"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489" w:type="dxa"/>
            <w:gridSpan w:val="2"/>
          </w:tcPr>
          <w:p w14:paraId="455E2CC1" w14:textId="03519FB5" w:rsidR="008057B3" w:rsidRPr="005647EB" w:rsidRDefault="008057B3"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8057B3" w:rsidRPr="005647EB" w14:paraId="07AA350B" w14:textId="77777777" w:rsidTr="002570E4">
        <w:trPr>
          <w:cantSplit/>
          <w:jc w:val="center"/>
        </w:trPr>
        <w:tc>
          <w:tcPr>
            <w:tcW w:w="2093" w:type="dxa"/>
          </w:tcPr>
          <w:p w14:paraId="7E1F7E46" w14:textId="029A35D5"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193C4894"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ms</w:t>
            </w:r>
          </w:p>
        </w:tc>
        <w:tc>
          <w:tcPr>
            <w:tcW w:w="2523" w:type="dxa"/>
            <w:gridSpan w:val="2"/>
          </w:tcPr>
          <w:p w14:paraId="38B92710"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c>
          <w:tcPr>
            <w:tcW w:w="2489" w:type="dxa"/>
            <w:gridSpan w:val="2"/>
            <w:vAlign w:val="center"/>
          </w:tcPr>
          <w:p w14:paraId="321C6DBA"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3</w:t>
            </w:r>
          </w:p>
        </w:tc>
      </w:tr>
      <w:tr w:rsidR="008057B3" w:rsidRPr="005647EB" w14:paraId="5A56E8E3" w14:textId="77777777" w:rsidTr="002570E4">
        <w:trPr>
          <w:cantSplit/>
          <w:jc w:val="center"/>
        </w:trPr>
        <w:tc>
          <w:tcPr>
            <w:tcW w:w="8381" w:type="dxa"/>
            <w:gridSpan w:val="6"/>
          </w:tcPr>
          <w:p w14:paraId="27C18A84" w14:textId="10825370" w:rsidR="008057B3" w:rsidRPr="005647EB" w:rsidRDefault="002570E4" w:rsidP="002570E4">
            <w:pPr>
              <w:pStyle w:val="TAN"/>
              <w:keepNext w:val="0"/>
              <w:keepLines w:val="0"/>
              <w:rPr>
                <w:lang w:eastAsia="zh-CN"/>
              </w:rPr>
            </w:pPr>
            <w:r w:rsidRPr="005647EB">
              <w:rPr>
                <w:lang w:eastAsia="zh-CN"/>
              </w:rPr>
              <w:t>NOTE 1:</w:t>
            </w:r>
            <w:r w:rsidR="008057B3" w:rsidRPr="005647EB">
              <w:rPr>
                <w:lang w:eastAsia="zh-CN"/>
              </w:rPr>
              <w:tab/>
              <w:t>OCNG</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used</w:t>
            </w:r>
            <w:r w:rsidRPr="005647EB">
              <w:rPr>
                <w:lang w:eastAsia="zh-CN"/>
              </w:rPr>
              <w:t xml:space="preserve"> </w:t>
            </w:r>
            <w:r w:rsidR="008057B3" w:rsidRPr="005647EB">
              <w:rPr>
                <w:lang w:eastAsia="zh-CN"/>
              </w:rPr>
              <w:t>such</w:t>
            </w:r>
            <w:r w:rsidRPr="005647EB">
              <w:rPr>
                <w:lang w:eastAsia="zh-CN"/>
              </w:rPr>
              <w:t xml:space="preserve"> </w:t>
            </w:r>
            <w:r w:rsidR="008057B3" w:rsidRPr="005647EB">
              <w:rPr>
                <w:lang w:eastAsia="zh-CN"/>
              </w:rPr>
              <w:t>that</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fully</w:t>
            </w:r>
            <w:r w:rsidRPr="005647EB">
              <w:rPr>
                <w:lang w:eastAsia="zh-CN"/>
              </w:rPr>
              <w:t xml:space="preserve"> </w:t>
            </w:r>
            <w:r w:rsidR="008057B3" w:rsidRPr="005647EB">
              <w:rPr>
                <w:lang w:eastAsia="zh-CN"/>
              </w:rPr>
              <w:t>allocated</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a</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total</w:t>
            </w:r>
            <w:r w:rsidRPr="005647EB">
              <w:rPr>
                <w:lang w:eastAsia="zh-CN"/>
              </w:rPr>
              <w:t xml:space="preserve"> </w:t>
            </w:r>
            <w:r w:rsidR="008057B3" w:rsidRPr="005647EB">
              <w:rPr>
                <w:lang w:eastAsia="zh-CN"/>
              </w:rPr>
              <w:t>transmitted</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spectral</w:t>
            </w:r>
            <w:r w:rsidRPr="005647EB">
              <w:rPr>
                <w:lang w:eastAsia="zh-CN"/>
              </w:rPr>
              <w:t xml:space="preserve"> </w:t>
            </w:r>
            <w:r w:rsidR="008057B3" w:rsidRPr="005647EB">
              <w:rPr>
                <w:lang w:eastAsia="zh-CN"/>
              </w:rPr>
              <w:t>density</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achieved</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OFDM</w:t>
            </w:r>
            <w:r w:rsidRPr="005647EB">
              <w:rPr>
                <w:lang w:eastAsia="zh-CN"/>
              </w:rPr>
              <w:t xml:space="preserve"> </w:t>
            </w:r>
            <w:r w:rsidR="008057B3" w:rsidRPr="005647EB">
              <w:rPr>
                <w:lang w:eastAsia="zh-CN"/>
              </w:rPr>
              <w:t>symbols.</w:t>
            </w:r>
          </w:p>
          <w:p w14:paraId="46EBA12D" w14:textId="274E9AB1" w:rsidR="008057B3" w:rsidRPr="005647EB" w:rsidRDefault="002570E4" w:rsidP="002570E4">
            <w:pPr>
              <w:pStyle w:val="TAN"/>
              <w:keepNext w:val="0"/>
              <w:keepLines w:val="0"/>
              <w:rPr>
                <w:lang w:eastAsia="zh-CN"/>
              </w:rPr>
            </w:pPr>
            <w:r w:rsidRPr="005647EB">
              <w:rPr>
                <w:lang w:eastAsia="zh-CN"/>
              </w:rPr>
              <w:t>NOTE 2:</w:t>
            </w:r>
            <w:r w:rsidR="008057B3" w:rsidRPr="005647EB">
              <w:rPr>
                <w:lang w:eastAsia="zh-CN"/>
              </w:rPr>
              <w:tab/>
              <w:t>Interference</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noise</w:t>
            </w:r>
            <w:r w:rsidRPr="005647EB">
              <w:rPr>
                <w:lang w:eastAsia="zh-CN"/>
              </w:rPr>
              <w:t xml:space="preserve"> </w:t>
            </w:r>
            <w:r w:rsidR="008057B3" w:rsidRPr="005647EB">
              <w:rPr>
                <w:lang w:eastAsia="zh-CN"/>
              </w:rPr>
              <w:t>sources</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specified</w:t>
            </w:r>
            <w:r w:rsidRPr="005647EB">
              <w:rPr>
                <w:lang w:eastAsia="zh-CN"/>
              </w:rPr>
              <w:t xml:space="preserve"> </w:t>
            </w:r>
            <w:r w:rsidR="008057B3" w:rsidRPr="005647EB">
              <w:rPr>
                <w:lang w:eastAsia="zh-CN"/>
              </w:rPr>
              <w:t>in</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test</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assumed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over</w:t>
            </w:r>
            <w:r w:rsidRPr="005647EB">
              <w:rPr>
                <w:lang w:eastAsia="zh-CN"/>
              </w:rPr>
              <w:t xml:space="preserve"> </w:t>
            </w:r>
            <w:r w:rsidR="008057B3" w:rsidRPr="005647EB">
              <w:rPr>
                <w:lang w:eastAsia="zh-CN"/>
              </w:rPr>
              <w:t>subcarriers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modelled</w:t>
            </w:r>
            <w:r w:rsidRPr="005647EB">
              <w:rPr>
                <w:lang w:eastAsia="zh-CN"/>
              </w:rPr>
              <w:t xml:space="preserve"> </w:t>
            </w:r>
            <w:r w:rsidR="008057B3" w:rsidRPr="005647EB">
              <w:rPr>
                <w:lang w:eastAsia="zh-CN"/>
              </w:rPr>
              <w:t>as</w:t>
            </w:r>
            <w:r w:rsidRPr="005647EB">
              <w:rPr>
                <w:lang w:eastAsia="zh-CN"/>
              </w:rPr>
              <w:t xml:space="preserve"> </w:t>
            </w:r>
            <w:r w:rsidR="008057B3" w:rsidRPr="005647EB">
              <w:rPr>
                <w:lang w:eastAsia="zh-CN"/>
              </w:rPr>
              <w:t>AWGN</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appropriate</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for</w:t>
            </w:r>
            <w:r w:rsidRPr="005647EB">
              <w:rPr>
                <w:lang w:eastAsia="zh-CN"/>
              </w:rPr>
              <w:t xml:space="preserve"> </w:t>
            </w:r>
            <w:r w:rsidR="008057B3" w:rsidRPr="005647EB">
              <w:rPr>
                <w:rFonts w:cs="v4.2.0"/>
                <w:lang w:eastAsia="zh-CN"/>
              </w:rPr>
              <w:t>N</w:t>
            </w:r>
            <w:r w:rsidR="008057B3" w:rsidRPr="005647EB">
              <w:rPr>
                <w:rFonts w:cs="v4.2.0"/>
                <w:vertAlign w:val="subscript"/>
                <w:lang w:eastAsia="zh-CN"/>
              </w:rPr>
              <w:t>oc</w:t>
            </w:r>
            <w:r w:rsidRPr="005647EB">
              <w:rPr>
                <w:rFonts w:cs="v4.2.0"/>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fulfilled.</w:t>
            </w:r>
          </w:p>
          <w:p w14:paraId="5893102A" w14:textId="1F4D3DB3" w:rsidR="008057B3" w:rsidRPr="005647EB" w:rsidRDefault="002570E4" w:rsidP="002570E4">
            <w:pPr>
              <w:pStyle w:val="TAN"/>
              <w:keepNext w:val="0"/>
              <w:keepLines w:val="0"/>
              <w:rPr>
                <w:lang w:eastAsia="zh-CN"/>
              </w:rPr>
            </w:pPr>
            <w:r w:rsidRPr="005647EB">
              <w:rPr>
                <w:lang w:eastAsia="zh-CN"/>
              </w:rPr>
              <w:t>NOTE 3:</w:t>
            </w:r>
            <w:r w:rsidR="008057B3" w:rsidRPr="005647EB">
              <w:rPr>
                <w:lang w:eastAsia="zh-CN"/>
              </w:rPr>
              <w:tab/>
              <w:t>Es/Iot,</w:t>
            </w:r>
            <w:r w:rsidRPr="005647EB">
              <w:rPr>
                <w:lang w:eastAsia="zh-CN"/>
              </w:rPr>
              <w:t xml:space="preserve"> </w:t>
            </w:r>
            <w:r w:rsidR="008057B3" w:rsidRPr="005647EB">
              <w:rPr>
                <w:lang w:eastAsia="zh-CN"/>
              </w:rPr>
              <w:t>RSRP,</w:t>
            </w:r>
            <w:r w:rsidRPr="005647EB">
              <w:rPr>
                <w:lang w:eastAsia="zh-CN"/>
              </w:rPr>
              <w:t xml:space="preserve"> </w:t>
            </w:r>
            <w:r w:rsidR="008057B3" w:rsidRPr="005647EB">
              <w:rPr>
                <w:lang w:eastAsia="zh-CN"/>
              </w:rPr>
              <w:t>SCH_RP</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Io</w:t>
            </w:r>
            <w:r w:rsidRPr="005647EB">
              <w:rPr>
                <w:lang w:eastAsia="zh-CN"/>
              </w:rPr>
              <w:t xml:space="preserve"> </w:t>
            </w:r>
            <w:r w:rsidR="008057B3" w:rsidRPr="005647EB">
              <w:rPr>
                <w:lang w:eastAsia="zh-CN"/>
              </w:rPr>
              <w:t>have</w:t>
            </w:r>
            <w:r w:rsidRPr="005647EB">
              <w:rPr>
                <w:lang w:eastAsia="zh-CN"/>
              </w:rPr>
              <w:t xml:space="preserve"> </w:t>
            </w:r>
            <w:r w:rsidR="008057B3" w:rsidRPr="005647EB">
              <w:rPr>
                <w:lang w:eastAsia="zh-CN"/>
              </w:rPr>
              <w:t>been</w:t>
            </w:r>
            <w:r w:rsidRPr="005647EB">
              <w:rPr>
                <w:lang w:eastAsia="zh-CN"/>
              </w:rPr>
              <w:t xml:space="preserve"> </w:t>
            </w:r>
            <w:r w:rsidR="008057B3" w:rsidRPr="005647EB">
              <w:rPr>
                <w:lang w:eastAsia="zh-CN"/>
              </w:rPr>
              <w:t>derived</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information</w:t>
            </w:r>
            <w:r w:rsidRPr="005647EB">
              <w:rPr>
                <w:lang w:eastAsia="zh-CN"/>
              </w:rPr>
              <w:t xml:space="preserve"> </w:t>
            </w:r>
            <w:r w:rsidR="008057B3" w:rsidRPr="005647EB">
              <w:rPr>
                <w:lang w:eastAsia="zh-CN"/>
              </w:rPr>
              <w:t>purposes.</w:t>
            </w:r>
            <w:r w:rsidRPr="005647EB">
              <w:rPr>
                <w:lang w:eastAsia="zh-CN"/>
              </w:rPr>
              <w:t xml:space="preserve"> </w:t>
            </w:r>
            <w:r w:rsidR="008057B3" w:rsidRPr="005647EB">
              <w:rPr>
                <w:lang w:eastAsia="zh-CN"/>
              </w:rPr>
              <w:t>They</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settable</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themselves.</w:t>
            </w:r>
          </w:p>
          <w:p w14:paraId="1CE00CC7" w14:textId="671F6789" w:rsidR="008057B3" w:rsidRPr="005647EB" w:rsidRDefault="002570E4" w:rsidP="002570E4">
            <w:pPr>
              <w:pStyle w:val="TAN"/>
              <w:keepNext w:val="0"/>
              <w:keepLines w:val="0"/>
            </w:pPr>
            <w:r w:rsidRPr="005647EB">
              <w:rPr>
                <w:lang w:eastAsia="zh-CN"/>
              </w:rPr>
              <w:t>NOTE 4:</w:t>
            </w:r>
            <w:r w:rsidR="008057B3" w:rsidRPr="005647EB">
              <w:rPr>
                <w:lang w:eastAsia="zh-CN"/>
              </w:rPr>
              <w:tab/>
              <w:t>The</w:t>
            </w:r>
            <w:r w:rsidRPr="005647EB">
              <w:rPr>
                <w:lang w:eastAsia="zh-CN"/>
              </w:rPr>
              <w:t xml:space="preserve"> </w:t>
            </w:r>
            <w:r w:rsidR="008057B3" w:rsidRPr="005647EB">
              <w:rPr>
                <w:lang w:eastAsia="zh-CN"/>
              </w:rPr>
              <w:t>resources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uplink</w:t>
            </w:r>
            <w:r w:rsidRPr="005647EB">
              <w:rPr>
                <w:lang w:eastAsia="zh-CN"/>
              </w:rPr>
              <w:t xml:space="preserve"> </w:t>
            </w:r>
            <w:r w:rsidR="008057B3" w:rsidRPr="005647EB">
              <w:rPr>
                <w:lang w:eastAsia="zh-CN"/>
              </w:rPr>
              <w:t>transmission</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assigned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UE</w:t>
            </w:r>
            <w:r w:rsidRPr="005647EB">
              <w:rPr>
                <w:lang w:eastAsia="zh-CN"/>
              </w:rPr>
              <w:t xml:space="preserve"> </w:t>
            </w:r>
            <w:r w:rsidR="008057B3" w:rsidRPr="005647EB">
              <w:rPr>
                <w:lang w:eastAsia="zh-CN"/>
              </w:rPr>
              <w:t>prior</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start</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period</w:t>
            </w:r>
            <w:r w:rsidRPr="005647EB">
              <w:rPr>
                <w:lang w:eastAsia="zh-CN"/>
              </w:rPr>
              <w:t xml:space="preserve"> </w:t>
            </w:r>
            <w:r w:rsidR="008057B3" w:rsidRPr="005647EB">
              <w:rPr>
                <w:lang w:eastAsia="zh-CN"/>
              </w:rPr>
              <w:t>T2.</w:t>
            </w:r>
          </w:p>
        </w:tc>
      </w:tr>
    </w:tbl>
    <w:p w14:paraId="533127F4" w14:textId="77777777" w:rsidR="008057B3" w:rsidRPr="005647EB" w:rsidRDefault="008057B3" w:rsidP="002570E4"/>
    <w:p w14:paraId="1FD68D2A" w14:textId="77777777" w:rsidR="008057B3" w:rsidRPr="005647EB" w:rsidRDefault="008057B3" w:rsidP="00E72FFE">
      <w:pPr>
        <w:pStyle w:val="TH"/>
      </w:pPr>
      <w:r w:rsidRPr="005647EB">
        <w:lastRenderedPageBreak/>
        <w:t xml:space="preserve">Table 8.3.19.5-2: </w:t>
      </w:r>
      <w:r w:rsidRPr="005647EB">
        <w:rPr>
          <w:lang w:eastAsia="zh-CN"/>
        </w:rPr>
        <w:t>DRX</w:t>
      </w:r>
      <w:r w:rsidRPr="005647EB">
        <w:t xml:space="preserve">-Configuration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8057B3" w:rsidRPr="005647EB" w14:paraId="5D0DA942" w14:textId="77777777" w:rsidTr="002570E4">
        <w:trPr>
          <w:jc w:val="center"/>
        </w:trPr>
        <w:tc>
          <w:tcPr>
            <w:tcW w:w="3345" w:type="dxa"/>
            <w:vMerge w:val="restart"/>
            <w:vAlign w:val="center"/>
          </w:tcPr>
          <w:p w14:paraId="04F24FB7"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Field</w:t>
            </w:r>
          </w:p>
        </w:tc>
        <w:tc>
          <w:tcPr>
            <w:tcW w:w="1021" w:type="dxa"/>
          </w:tcPr>
          <w:p w14:paraId="5EE8CF95"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Test1</w:t>
            </w:r>
          </w:p>
        </w:tc>
        <w:tc>
          <w:tcPr>
            <w:tcW w:w="1021" w:type="dxa"/>
            <w:vAlign w:val="center"/>
          </w:tcPr>
          <w:p w14:paraId="2470787F"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Test2</w:t>
            </w:r>
          </w:p>
        </w:tc>
        <w:tc>
          <w:tcPr>
            <w:tcW w:w="3061" w:type="dxa"/>
            <w:vMerge w:val="restart"/>
          </w:tcPr>
          <w:p w14:paraId="09CB7329"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Comment</w:t>
            </w:r>
          </w:p>
        </w:tc>
      </w:tr>
      <w:tr w:rsidR="008057B3" w:rsidRPr="005647EB" w14:paraId="38952D7F" w14:textId="77777777" w:rsidTr="002570E4">
        <w:trPr>
          <w:jc w:val="center"/>
        </w:trPr>
        <w:tc>
          <w:tcPr>
            <w:tcW w:w="3345" w:type="dxa"/>
            <w:vMerge/>
            <w:vAlign w:val="center"/>
          </w:tcPr>
          <w:p w14:paraId="7023401C" w14:textId="77777777" w:rsidR="008057B3" w:rsidRPr="005647EB" w:rsidRDefault="008057B3" w:rsidP="00E72FFE">
            <w:pPr>
              <w:keepNext/>
              <w:keepLines/>
              <w:spacing w:after="0"/>
              <w:jc w:val="center"/>
              <w:rPr>
                <w:rFonts w:ascii="Arial" w:hAnsi="Arial" w:cs="Arial"/>
                <w:b/>
                <w:sz w:val="18"/>
              </w:rPr>
            </w:pPr>
          </w:p>
        </w:tc>
        <w:tc>
          <w:tcPr>
            <w:tcW w:w="1021" w:type="dxa"/>
          </w:tcPr>
          <w:p w14:paraId="135F6B09"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Value</w:t>
            </w:r>
          </w:p>
        </w:tc>
        <w:tc>
          <w:tcPr>
            <w:tcW w:w="1021" w:type="dxa"/>
            <w:vAlign w:val="center"/>
          </w:tcPr>
          <w:p w14:paraId="4E99EB4C"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Value</w:t>
            </w:r>
          </w:p>
        </w:tc>
        <w:tc>
          <w:tcPr>
            <w:tcW w:w="3061" w:type="dxa"/>
            <w:vMerge/>
          </w:tcPr>
          <w:p w14:paraId="01E490D7" w14:textId="77777777" w:rsidR="008057B3" w:rsidRPr="005647EB" w:rsidRDefault="008057B3" w:rsidP="00E72FFE">
            <w:pPr>
              <w:keepNext/>
              <w:keepLines/>
              <w:spacing w:after="0"/>
              <w:jc w:val="center"/>
              <w:rPr>
                <w:rFonts w:ascii="Arial" w:hAnsi="Arial" w:cs="Arial"/>
                <w:b/>
                <w:sz w:val="18"/>
              </w:rPr>
            </w:pPr>
          </w:p>
        </w:tc>
      </w:tr>
      <w:tr w:rsidR="008057B3" w:rsidRPr="005647EB" w14:paraId="74F695C8" w14:textId="77777777" w:rsidTr="002570E4">
        <w:trPr>
          <w:jc w:val="center"/>
        </w:trPr>
        <w:tc>
          <w:tcPr>
            <w:tcW w:w="3345" w:type="dxa"/>
            <w:vAlign w:val="center"/>
          </w:tcPr>
          <w:p w14:paraId="4DFF2D1E"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onDurationTimer</w:t>
            </w:r>
          </w:p>
        </w:tc>
        <w:tc>
          <w:tcPr>
            <w:tcW w:w="1021" w:type="dxa"/>
          </w:tcPr>
          <w:p w14:paraId="5172A96B"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psf1</w:t>
            </w:r>
          </w:p>
        </w:tc>
        <w:tc>
          <w:tcPr>
            <w:tcW w:w="1021" w:type="dxa"/>
            <w:vAlign w:val="center"/>
          </w:tcPr>
          <w:p w14:paraId="36DA5FB0"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psf1</w:t>
            </w:r>
          </w:p>
        </w:tc>
        <w:tc>
          <w:tcPr>
            <w:tcW w:w="3061" w:type="dxa"/>
            <w:vMerge w:val="restart"/>
          </w:tcPr>
          <w:p w14:paraId="7295B967" w14:textId="480B43D0" w:rsidR="008057B3" w:rsidRPr="005647EB" w:rsidRDefault="008057B3" w:rsidP="00E72FFE">
            <w:pPr>
              <w:keepNext/>
              <w:keepLines/>
              <w:spacing w:after="0"/>
              <w:jc w:val="center"/>
              <w:rPr>
                <w:rFonts w:ascii="Arial" w:hAnsi="Arial" w:cs="Arial"/>
                <w:sz w:val="18"/>
              </w:rPr>
            </w:pPr>
            <w:r w:rsidRPr="005647EB">
              <w:rPr>
                <w:rFonts w:ascii="Arial" w:hAnsi="Arial" w:cs="Arial"/>
                <w:sz w:val="18"/>
                <w:lang w:eastAsia="zh-CN"/>
              </w:rPr>
              <w:t>As</w:t>
            </w:r>
            <w:r w:rsidR="002570E4" w:rsidRPr="005647EB">
              <w:rPr>
                <w:rFonts w:ascii="Arial" w:hAnsi="Arial" w:cs="Arial"/>
                <w:sz w:val="18"/>
                <w:lang w:eastAsia="zh-CN"/>
              </w:rPr>
              <w:t xml:space="preserve"> </w:t>
            </w:r>
            <w:r w:rsidRPr="005647EB">
              <w:rPr>
                <w:rFonts w:ascii="Arial" w:hAnsi="Arial" w:cs="Arial"/>
                <w:sz w:val="18"/>
                <w:lang w:eastAsia="zh-CN"/>
              </w:rPr>
              <w:t>specified</w:t>
            </w:r>
            <w:r w:rsidR="002570E4" w:rsidRPr="005647EB">
              <w:rPr>
                <w:rFonts w:ascii="Arial" w:hAnsi="Arial" w:cs="Arial"/>
                <w:sz w:val="18"/>
                <w:lang w:eastAsia="zh-CN"/>
              </w:rPr>
              <w:t xml:space="preserve"> </w:t>
            </w:r>
            <w:r w:rsidRPr="005647EB">
              <w:rPr>
                <w:rFonts w:ascii="Arial" w:hAnsi="Arial" w:cs="Arial"/>
                <w:sz w:val="18"/>
                <w:lang w:eastAsia="zh-CN"/>
              </w:rPr>
              <w:t>in</w:t>
            </w:r>
            <w:r w:rsidR="002570E4" w:rsidRPr="005647EB">
              <w:rPr>
                <w:rFonts w:ascii="Arial" w:hAnsi="Arial" w:cs="Arial"/>
                <w:sz w:val="18"/>
                <w:lang w:eastAsia="zh-CN"/>
              </w:rPr>
              <w:t xml:space="preserve"> </w:t>
            </w:r>
            <w:r w:rsidRPr="005647EB">
              <w:rPr>
                <w:rFonts w:ascii="Arial" w:hAnsi="Arial" w:cs="Arial"/>
                <w:sz w:val="18"/>
              </w:rPr>
              <w:t>clause</w:t>
            </w:r>
            <w:r w:rsidR="002570E4" w:rsidRPr="005647EB">
              <w:rPr>
                <w:rFonts w:ascii="Arial" w:hAnsi="Arial" w:cs="Arial"/>
                <w:sz w:val="18"/>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ascii="Arial" w:hAnsi="Arial" w:cs="Arial"/>
                  <w:sz w:val="18"/>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rPr>
                    <w:rFonts w:ascii="Arial" w:hAnsi="Arial" w:cs="Arial"/>
                    <w:sz w:val="18"/>
                  </w:rPr>
                  <w:t>3.2</w:t>
                </w:r>
              </w:smartTag>
            </w:smartTag>
            <w:r w:rsidR="002570E4" w:rsidRPr="005647EB">
              <w:rPr>
                <w:rFonts w:ascii="Arial" w:hAnsi="Arial" w:cs="Arial"/>
                <w:sz w:val="18"/>
              </w:rPr>
              <w:t xml:space="preserve"> in 3GPP TS </w:t>
            </w:r>
            <w:r w:rsidRPr="005647EB">
              <w:rPr>
                <w:rFonts w:ascii="Arial" w:hAnsi="Arial" w:cs="Arial"/>
                <w:sz w:val="18"/>
              </w:rPr>
              <w:t>36.331</w:t>
            </w:r>
          </w:p>
        </w:tc>
      </w:tr>
      <w:tr w:rsidR="008057B3" w:rsidRPr="005647EB" w14:paraId="147E884E" w14:textId="77777777" w:rsidTr="002570E4">
        <w:trPr>
          <w:jc w:val="center"/>
        </w:trPr>
        <w:tc>
          <w:tcPr>
            <w:tcW w:w="3345" w:type="dxa"/>
            <w:vAlign w:val="center"/>
          </w:tcPr>
          <w:p w14:paraId="32DD131E"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drx-InactivityTimer</w:t>
            </w:r>
          </w:p>
        </w:tc>
        <w:tc>
          <w:tcPr>
            <w:tcW w:w="1021" w:type="dxa"/>
          </w:tcPr>
          <w:p w14:paraId="66332A4E"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psf1</w:t>
            </w:r>
          </w:p>
        </w:tc>
        <w:tc>
          <w:tcPr>
            <w:tcW w:w="1021" w:type="dxa"/>
            <w:vAlign w:val="center"/>
          </w:tcPr>
          <w:p w14:paraId="53EAEC51"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psf1</w:t>
            </w:r>
          </w:p>
        </w:tc>
        <w:tc>
          <w:tcPr>
            <w:tcW w:w="3061" w:type="dxa"/>
            <w:vMerge/>
          </w:tcPr>
          <w:p w14:paraId="7678D489" w14:textId="77777777" w:rsidR="008057B3" w:rsidRPr="005647EB" w:rsidRDefault="008057B3" w:rsidP="00E72FFE">
            <w:pPr>
              <w:keepNext/>
              <w:keepLines/>
              <w:spacing w:after="0"/>
              <w:jc w:val="center"/>
              <w:rPr>
                <w:rFonts w:ascii="Arial" w:hAnsi="Arial" w:cs="Arial"/>
                <w:sz w:val="18"/>
              </w:rPr>
            </w:pPr>
          </w:p>
        </w:tc>
      </w:tr>
      <w:tr w:rsidR="008057B3" w:rsidRPr="005647EB" w14:paraId="533B46D9" w14:textId="77777777" w:rsidTr="002570E4">
        <w:trPr>
          <w:jc w:val="center"/>
        </w:trPr>
        <w:tc>
          <w:tcPr>
            <w:tcW w:w="3345" w:type="dxa"/>
            <w:vAlign w:val="center"/>
          </w:tcPr>
          <w:p w14:paraId="553FC79D"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drx-RetransmissionTimer</w:t>
            </w:r>
          </w:p>
        </w:tc>
        <w:tc>
          <w:tcPr>
            <w:tcW w:w="1021" w:type="dxa"/>
          </w:tcPr>
          <w:p w14:paraId="0AD9C37B"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lang w:eastAsia="zh-CN"/>
              </w:rPr>
              <w:t>psf1</w:t>
            </w:r>
          </w:p>
        </w:tc>
        <w:tc>
          <w:tcPr>
            <w:tcW w:w="1021" w:type="dxa"/>
            <w:vAlign w:val="center"/>
          </w:tcPr>
          <w:p w14:paraId="5F2CF94F"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lang w:eastAsia="zh-CN"/>
              </w:rPr>
              <w:t>psf1</w:t>
            </w:r>
          </w:p>
        </w:tc>
        <w:tc>
          <w:tcPr>
            <w:tcW w:w="3061" w:type="dxa"/>
            <w:vMerge/>
          </w:tcPr>
          <w:p w14:paraId="5B652B4E" w14:textId="77777777" w:rsidR="008057B3" w:rsidRPr="005647EB" w:rsidRDefault="008057B3" w:rsidP="00E72FFE">
            <w:pPr>
              <w:keepNext/>
              <w:keepLines/>
              <w:spacing w:after="0"/>
              <w:jc w:val="center"/>
              <w:rPr>
                <w:rFonts w:ascii="Arial" w:hAnsi="Arial" w:cs="Arial"/>
                <w:sz w:val="18"/>
              </w:rPr>
            </w:pPr>
          </w:p>
        </w:tc>
      </w:tr>
      <w:tr w:rsidR="008057B3" w:rsidRPr="005647EB" w14:paraId="45239E9E" w14:textId="77777777" w:rsidTr="002570E4">
        <w:trPr>
          <w:jc w:val="center"/>
        </w:trPr>
        <w:tc>
          <w:tcPr>
            <w:tcW w:w="3345" w:type="dxa"/>
            <w:vAlign w:val="center"/>
          </w:tcPr>
          <w:p w14:paraId="2419C1CF" w14:textId="77777777" w:rsidR="008057B3" w:rsidRPr="005647EB" w:rsidRDefault="008057B3" w:rsidP="002570E4">
            <w:pPr>
              <w:spacing w:after="0"/>
              <w:jc w:val="center"/>
              <w:rPr>
                <w:rFonts w:ascii="Arial" w:hAnsi="Arial" w:cs="Arial"/>
                <w:sz w:val="18"/>
                <w:vertAlign w:val="superscript"/>
              </w:rPr>
            </w:pPr>
            <w:r w:rsidRPr="005647EB">
              <w:rPr>
                <w:rFonts w:ascii="Arial" w:hAnsi="Arial" w:cs="Arial"/>
                <w:sz w:val="18"/>
              </w:rPr>
              <w:t>longDRX-CycleStartOffset</w:t>
            </w:r>
          </w:p>
        </w:tc>
        <w:tc>
          <w:tcPr>
            <w:tcW w:w="1021" w:type="dxa"/>
          </w:tcPr>
          <w:p w14:paraId="0B2CE6E9"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s</w:t>
            </w:r>
            <w:r w:rsidRPr="005647EB">
              <w:rPr>
                <w:rFonts w:ascii="Arial" w:hAnsi="Arial" w:cs="Arial"/>
                <w:sz w:val="18"/>
              </w:rPr>
              <w:t>f</w:t>
            </w:r>
            <w:r w:rsidRPr="005647EB">
              <w:rPr>
                <w:rFonts w:ascii="Arial" w:hAnsi="Arial" w:cs="Arial"/>
                <w:sz w:val="18"/>
                <w:lang w:eastAsia="zh-CN"/>
              </w:rPr>
              <w:t>128</w:t>
            </w:r>
          </w:p>
        </w:tc>
        <w:tc>
          <w:tcPr>
            <w:tcW w:w="1021" w:type="dxa"/>
            <w:vAlign w:val="center"/>
          </w:tcPr>
          <w:p w14:paraId="54A341C6" w14:textId="77777777" w:rsidR="008057B3" w:rsidRPr="005647EB" w:rsidRDefault="008057B3" w:rsidP="002570E4">
            <w:pPr>
              <w:spacing w:after="0"/>
              <w:jc w:val="center"/>
              <w:rPr>
                <w:rFonts w:ascii="Arial" w:hAnsi="Arial" w:cs="Arial"/>
                <w:sz w:val="18"/>
              </w:rPr>
            </w:pPr>
            <w:r w:rsidRPr="005647EB">
              <w:rPr>
                <w:rFonts w:ascii="Arial" w:hAnsi="Arial" w:cs="Arial"/>
                <w:sz w:val="18"/>
              </w:rPr>
              <w:t>sf1280</w:t>
            </w:r>
          </w:p>
        </w:tc>
        <w:tc>
          <w:tcPr>
            <w:tcW w:w="3061" w:type="dxa"/>
            <w:vMerge/>
          </w:tcPr>
          <w:p w14:paraId="161F2D90" w14:textId="77777777" w:rsidR="008057B3" w:rsidRPr="005647EB" w:rsidRDefault="008057B3" w:rsidP="002570E4">
            <w:pPr>
              <w:spacing w:after="0"/>
              <w:jc w:val="center"/>
              <w:rPr>
                <w:rFonts w:ascii="Arial" w:hAnsi="Arial" w:cs="Arial"/>
                <w:sz w:val="18"/>
              </w:rPr>
            </w:pPr>
          </w:p>
        </w:tc>
      </w:tr>
      <w:tr w:rsidR="008057B3" w:rsidRPr="005647EB" w14:paraId="6C950C05" w14:textId="77777777" w:rsidTr="002570E4">
        <w:trPr>
          <w:jc w:val="center"/>
        </w:trPr>
        <w:tc>
          <w:tcPr>
            <w:tcW w:w="3345" w:type="dxa"/>
            <w:vAlign w:val="center"/>
          </w:tcPr>
          <w:p w14:paraId="0288DACF" w14:textId="77777777" w:rsidR="008057B3" w:rsidRPr="005647EB" w:rsidRDefault="008057B3" w:rsidP="002570E4">
            <w:pPr>
              <w:spacing w:after="0"/>
              <w:jc w:val="center"/>
              <w:rPr>
                <w:rFonts w:ascii="Arial" w:hAnsi="Arial" w:cs="Arial"/>
                <w:sz w:val="18"/>
              </w:rPr>
            </w:pPr>
            <w:r w:rsidRPr="005647EB">
              <w:rPr>
                <w:rFonts w:ascii="Arial" w:hAnsi="Arial" w:cs="Arial"/>
                <w:sz w:val="18"/>
              </w:rPr>
              <w:t>shortDRX</w:t>
            </w:r>
          </w:p>
        </w:tc>
        <w:tc>
          <w:tcPr>
            <w:tcW w:w="1021" w:type="dxa"/>
          </w:tcPr>
          <w:p w14:paraId="573EEEA5" w14:textId="77777777" w:rsidR="008057B3" w:rsidRPr="005647EB" w:rsidRDefault="008057B3" w:rsidP="002570E4">
            <w:pPr>
              <w:spacing w:after="0"/>
              <w:jc w:val="center"/>
              <w:rPr>
                <w:rFonts w:ascii="Arial" w:hAnsi="Arial" w:cs="Arial"/>
                <w:sz w:val="18"/>
              </w:rPr>
            </w:pPr>
            <w:r w:rsidRPr="005647EB">
              <w:rPr>
                <w:rFonts w:ascii="Arial" w:hAnsi="Arial" w:cs="Arial"/>
                <w:sz w:val="18"/>
              </w:rPr>
              <w:t>Disable</w:t>
            </w:r>
          </w:p>
        </w:tc>
        <w:tc>
          <w:tcPr>
            <w:tcW w:w="1021" w:type="dxa"/>
            <w:vAlign w:val="center"/>
          </w:tcPr>
          <w:p w14:paraId="245619AB" w14:textId="77777777" w:rsidR="008057B3" w:rsidRPr="005647EB" w:rsidRDefault="008057B3" w:rsidP="002570E4">
            <w:pPr>
              <w:spacing w:after="0"/>
              <w:jc w:val="center"/>
              <w:rPr>
                <w:rFonts w:ascii="Arial" w:hAnsi="Arial" w:cs="Arial"/>
                <w:sz w:val="18"/>
              </w:rPr>
            </w:pPr>
            <w:r w:rsidRPr="005647EB">
              <w:rPr>
                <w:rFonts w:ascii="Arial" w:hAnsi="Arial" w:cs="Arial"/>
                <w:sz w:val="18"/>
              </w:rPr>
              <w:t>disable</w:t>
            </w:r>
          </w:p>
        </w:tc>
        <w:tc>
          <w:tcPr>
            <w:tcW w:w="3061" w:type="dxa"/>
            <w:vMerge/>
          </w:tcPr>
          <w:p w14:paraId="16238AEB" w14:textId="77777777" w:rsidR="008057B3" w:rsidRPr="005647EB" w:rsidRDefault="008057B3" w:rsidP="002570E4">
            <w:pPr>
              <w:spacing w:after="0"/>
              <w:jc w:val="center"/>
              <w:rPr>
                <w:rFonts w:ascii="Arial" w:hAnsi="Arial" w:cs="Arial"/>
                <w:sz w:val="18"/>
              </w:rPr>
            </w:pPr>
          </w:p>
        </w:tc>
      </w:tr>
    </w:tbl>
    <w:p w14:paraId="2CFB13EE" w14:textId="77777777" w:rsidR="008057B3" w:rsidRPr="005647EB" w:rsidRDefault="008057B3" w:rsidP="002570E4"/>
    <w:p w14:paraId="37384B88" w14:textId="77777777" w:rsidR="008057B3" w:rsidRPr="005647EB" w:rsidRDefault="008057B3" w:rsidP="002570E4">
      <w:pPr>
        <w:pStyle w:val="TH"/>
        <w:keepNext w:val="0"/>
        <w:keepLines w:val="0"/>
      </w:pPr>
      <w:r w:rsidRPr="005647EB">
        <w:t xml:space="preserve">Table 8.3.19.5-3: </w:t>
      </w:r>
      <w:r w:rsidRPr="005647EB">
        <w:rPr>
          <w:i/>
        </w:rPr>
        <w:t>TimeAlignmentTimer</w:t>
      </w:r>
      <w:r w:rsidRPr="005647EB">
        <w:t xml:space="preserve"> -Configuration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 when DRX is used</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669"/>
      </w:tblGrid>
      <w:tr w:rsidR="008057B3" w:rsidRPr="005647EB" w14:paraId="7D5B06F5" w14:textId="77777777" w:rsidTr="00E72FFE">
        <w:trPr>
          <w:jc w:val="center"/>
        </w:trPr>
        <w:tc>
          <w:tcPr>
            <w:tcW w:w="2268" w:type="dxa"/>
            <w:vMerge w:val="restart"/>
            <w:vAlign w:val="center"/>
          </w:tcPr>
          <w:p w14:paraId="05B6717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Field</w:t>
            </w:r>
          </w:p>
        </w:tc>
        <w:tc>
          <w:tcPr>
            <w:tcW w:w="1021" w:type="dxa"/>
            <w:vAlign w:val="center"/>
          </w:tcPr>
          <w:p w14:paraId="432C43B1"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Test1</w:t>
            </w:r>
          </w:p>
        </w:tc>
        <w:tc>
          <w:tcPr>
            <w:tcW w:w="1021" w:type="dxa"/>
            <w:vAlign w:val="center"/>
          </w:tcPr>
          <w:p w14:paraId="142DA622"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Test2</w:t>
            </w:r>
          </w:p>
        </w:tc>
        <w:tc>
          <w:tcPr>
            <w:tcW w:w="5669" w:type="dxa"/>
            <w:vMerge w:val="restart"/>
          </w:tcPr>
          <w:p w14:paraId="364B2F1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Comment</w:t>
            </w:r>
          </w:p>
        </w:tc>
      </w:tr>
      <w:tr w:rsidR="008057B3" w:rsidRPr="005647EB" w14:paraId="679A4A04" w14:textId="77777777" w:rsidTr="00E72FFE">
        <w:trPr>
          <w:jc w:val="center"/>
        </w:trPr>
        <w:tc>
          <w:tcPr>
            <w:tcW w:w="2268" w:type="dxa"/>
            <w:vMerge/>
            <w:vAlign w:val="center"/>
          </w:tcPr>
          <w:p w14:paraId="2826D147" w14:textId="77777777" w:rsidR="008057B3" w:rsidRPr="005647EB" w:rsidRDefault="008057B3" w:rsidP="002570E4">
            <w:pPr>
              <w:spacing w:after="0"/>
              <w:jc w:val="center"/>
              <w:rPr>
                <w:rFonts w:ascii="Arial" w:hAnsi="Arial" w:cs="Arial"/>
                <w:b/>
                <w:sz w:val="18"/>
              </w:rPr>
            </w:pPr>
          </w:p>
        </w:tc>
        <w:tc>
          <w:tcPr>
            <w:tcW w:w="1021" w:type="dxa"/>
            <w:vAlign w:val="center"/>
          </w:tcPr>
          <w:p w14:paraId="74375666"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1021" w:type="dxa"/>
            <w:vAlign w:val="center"/>
          </w:tcPr>
          <w:p w14:paraId="09FA7D72"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5669" w:type="dxa"/>
            <w:vMerge/>
          </w:tcPr>
          <w:p w14:paraId="69AB3196" w14:textId="77777777" w:rsidR="008057B3" w:rsidRPr="005647EB" w:rsidRDefault="008057B3" w:rsidP="002570E4">
            <w:pPr>
              <w:spacing w:after="0"/>
              <w:jc w:val="center"/>
              <w:rPr>
                <w:rFonts w:ascii="Arial" w:hAnsi="Arial" w:cs="Arial"/>
                <w:b/>
                <w:sz w:val="18"/>
              </w:rPr>
            </w:pPr>
          </w:p>
        </w:tc>
      </w:tr>
      <w:tr w:rsidR="008057B3" w:rsidRPr="005647EB" w14:paraId="453526E5" w14:textId="77777777" w:rsidTr="00E72FFE">
        <w:trPr>
          <w:jc w:val="center"/>
        </w:trPr>
        <w:tc>
          <w:tcPr>
            <w:tcW w:w="2268" w:type="dxa"/>
            <w:vAlign w:val="center"/>
          </w:tcPr>
          <w:p w14:paraId="25166554" w14:textId="77777777" w:rsidR="008057B3" w:rsidRPr="005647EB" w:rsidRDefault="008057B3" w:rsidP="002570E4">
            <w:pPr>
              <w:spacing w:after="0"/>
              <w:jc w:val="center"/>
              <w:rPr>
                <w:rFonts w:ascii="Arial" w:hAnsi="Arial" w:cs="Arial"/>
                <w:sz w:val="18"/>
              </w:rPr>
            </w:pPr>
            <w:r w:rsidRPr="005647EB">
              <w:rPr>
                <w:rFonts w:ascii="Arial" w:hAnsi="Arial" w:cs="Arial"/>
                <w:sz w:val="18"/>
              </w:rPr>
              <w:t>TimeAlignmentTimer</w:t>
            </w:r>
          </w:p>
        </w:tc>
        <w:tc>
          <w:tcPr>
            <w:tcW w:w="1021" w:type="dxa"/>
            <w:vAlign w:val="center"/>
          </w:tcPr>
          <w:p w14:paraId="673A143D" w14:textId="77777777" w:rsidR="008057B3" w:rsidRPr="005647EB" w:rsidRDefault="008057B3" w:rsidP="002570E4">
            <w:pPr>
              <w:spacing w:after="0"/>
              <w:jc w:val="center"/>
              <w:rPr>
                <w:rFonts w:ascii="Arial" w:hAnsi="Arial" w:cs="Arial"/>
                <w:sz w:val="18"/>
              </w:rPr>
            </w:pPr>
            <w:r w:rsidRPr="005647EB">
              <w:rPr>
                <w:rFonts w:ascii="Arial" w:hAnsi="Arial" w:cs="Arial"/>
                <w:sz w:val="18"/>
              </w:rPr>
              <w:t>sf500</w:t>
            </w:r>
          </w:p>
        </w:tc>
        <w:tc>
          <w:tcPr>
            <w:tcW w:w="1021" w:type="dxa"/>
            <w:vAlign w:val="center"/>
          </w:tcPr>
          <w:p w14:paraId="3A27685D" w14:textId="77777777" w:rsidR="008057B3" w:rsidRPr="005647EB" w:rsidRDefault="008057B3" w:rsidP="002570E4">
            <w:pPr>
              <w:spacing w:after="0"/>
              <w:jc w:val="center"/>
              <w:rPr>
                <w:rFonts w:ascii="Arial" w:hAnsi="Arial" w:cs="Arial"/>
                <w:sz w:val="18"/>
              </w:rPr>
            </w:pPr>
            <w:r w:rsidRPr="005647EB">
              <w:rPr>
                <w:rFonts w:ascii="Arial" w:hAnsi="Arial" w:cs="Arial"/>
                <w:sz w:val="18"/>
              </w:rPr>
              <w:t>sf500</w:t>
            </w:r>
          </w:p>
        </w:tc>
        <w:tc>
          <w:tcPr>
            <w:tcW w:w="5669" w:type="dxa"/>
          </w:tcPr>
          <w:p w14:paraId="14DB8976" w14:textId="5F9FBEAD" w:rsidR="008057B3" w:rsidRPr="005647EB" w:rsidRDefault="008057B3" w:rsidP="002570E4">
            <w:pPr>
              <w:spacing w:after="0"/>
              <w:jc w:val="center"/>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p>
        </w:tc>
      </w:tr>
      <w:tr w:rsidR="008057B3" w:rsidRPr="005647EB" w14:paraId="5BE07009" w14:textId="77777777" w:rsidTr="00E72FFE">
        <w:trPr>
          <w:jc w:val="center"/>
        </w:trPr>
        <w:tc>
          <w:tcPr>
            <w:tcW w:w="2268" w:type="dxa"/>
            <w:vAlign w:val="center"/>
          </w:tcPr>
          <w:p w14:paraId="2321ED6B" w14:textId="77777777" w:rsidR="008057B3" w:rsidRPr="005647EB" w:rsidRDefault="008057B3" w:rsidP="002570E4">
            <w:pPr>
              <w:spacing w:after="0"/>
              <w:jc w:val="center"/>
              <w:rPr>
                <w:rFonts w:ascii="Arial" w:hAnsi="Arial" w:cs="Arial"/>
                <w:sz w:val="18"/>
              </w:rPr>
            </w:pPr>
            <w:r w:rsidRPr="005647EB">
              <w:rPr>
                <w:rFonts w:ascii="Arial" w:hAnsi="Arial" w:cs="Arial"/>
                <w:sz w:val="18"/>
              </w:rPr>
              <w:t>sr-ConfigIndex</w:t>
            </w:r>
          </w:p>
        </w:tc>
        <w:tc>
          <w:tcPr>
            <w:tcW w:w="1021" w:type="dxa"/>
            <w:vAlign w:val="center"/>
          </w:tcPr>
          <w:p w14:paraId="679DED9F" w14:textId="77777777" w:rsidR="008057B3" w:rsidRPr="005647EB" w:rsidRDefault="008057B3" w:rsidP="002570E4">
            <w:pPr>
              <w:spacing w:after="0"/>
              <w:jc w:val="center"/>
              <w:rPr>
                <w:rFonts w:ascii="Arial" w:hAnsi="Arial" w:cs="Arial"/>
                <w:sz w:val="18"/>
              </w:rPr>
            </w:pPr>
            <w:r w:rsidRPr="005647EB">
              <w:rPr>
                <w:rFonts w:ascii="Arial" w:hAnsi="Arial" w:cs="Arial"/>
                <w:sz w:val="18"/>
              </w:rPr>
              <w:t>0</w:t>
            </w:r>
          </w:p>
        </w:tc>
        <w:tc>
          <w:tcPr>
            <w:tcW w:w="1021" w:type="dxa"/>
            <w:vAlign w:val="center"/>
          </w:tcPr>
          <w:p w14:paraId="30B1DF1B" w14:textId="77777777" w:rsidR="008057B3" w:rsidRPr="005647EB" w:rsidRDefault="008057B3" w:rsidP="002570E4">
            <w:pPr>
              <w:spacing w:after="0"/>
              <w:jc w:val="center"/>
              <w:rPr>
                <w:rFonts w:ascii="Arial" w:hAnsi="Arial" w:cs="Arial"/>
                <w:sz w:val="18"/>
              </w:rPr>
            </w:pPr>
            <w:r w:rsidRPr="005647EB">
              <w:rPr>
                <w:rFonts w:ascii="Arial" w:hAnsi="Arial" w:cs="Arial"/>
                <w:sz w:val="18"/>
              </w:rPr>
              <w:t>0</w:t>
            </w:r>
          </w:p>
        </w:tc>
        <w:tc>
          <w:tcPr>
            <w:tcW w:w="5669" w:type="dxa"/>
          </w:tcPr>
          <w:p w14:paraId="32C8C954" w14:textId="3AE5397E" w:rsidR="008057B3" w:rsidRPr="005647EB" w:rsidRDefault="008057B3" w:rsidP="002570E4">
            <w:pPr>
              <w:spacing w:after="0"/>
              <w:jc w:val="center"/>
              <w:rPr>
                <w:rFonts w:ascii="Arial" w:hAnsi="Arial" w:cs="Arial"/>
                <w:sz w:val="18"/>
              </w:rPr>
            </w:pP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further</w:t>
            </w:r>
            <w:r w:rsidR="002570E4" w:rsidRPr="005647EB">
              <w:rPr>
                <w:rFonts w:ascii="Arial" w:hAnsi="Arial" w:cs="Arial"/>
                <w:sz w:val="18"/>
              </w:rPr>
              <w:t xml:space="preserve"> </w:t>
            </w:r>
            <w:r w:rsidRPr="005647EB">
              <w:rPr>
                <w:rFonts w:ascii="Arial" w:hAnsi="Arial" w:cs="Arial"/>
                <w:sz w:val="18"/>
              </w:rPr>
              <w:t>information</w:t>
            </w:r>
            <w:r w:rsidR="002570E4" w:rsidRPr="005647EB">
              <w:rPr>
                <w:rFonts w:ascii="Arial" w:hAnsi="Arial" w:cs="Arial"/>
                <w:sz w:val="18"/>
              </w:rPr>
              <w:t xml:space="preserve"> </w:t>
            </w:r>
            <w:r w:rsidRPr="005647EB">
              <w:rPr>
                <w:rFonts w:ascii="Arial" w:hAnsi="Arial" w:cs="Arial"/>
                <w:sz w:val="18"/>
              </w:rPr>
              <w:t>see</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r w:rsidR="002570E4" w:rsidRPr="005647EB">
              <w:rPr>
                <w:rFonts w:ascii="Arial" w:hAnsi="Arial" w:cs="Arial"/>
                <w:sz w:val="18"/>
              </w:rPr>
              <w:t xml:space="preserve"> </w:t>
            </w:r>
            <w:r w:rsidRPr="005647EB">
              <w:rPr>
                <w:rFonts w:ascii="Arial" w:hAnsi="Arial" w:cs="Arial"/>
                <w:sz w:val="18"/>
              </w:rPr>
              <w:t>and</w:t>
            </w:r>
            <w:r w:rsidR="002570E4" w:rsidRPr="005647EB">
              <w:rPr>
                <w:rFonts w:ascii="Arial" w:hAnsi="Arial" w:cs="Arial"/>
                <w:sz w:val="18"/>
              </w:rPr>
              <w:t xml:space="preserve"> </w:t>
            </w:r>
            <w:r w:rsidR="00914A62" w:rsidRPr="005647EB">
              <w:rPr>
                <w:rFonts w:ascii="Arial" w:hAnsi="Arial" w:cs="Arial"/>
                <w:sz w:val="18"/>
              </w:rPr>
              <w:t>clause</w:t>
            </w:r>
            <w:r w:rsidRPr="005647EB">
              <w:rPr>
                <w:rFonts w:ascii="Arial" w:hAnsi="Arial" w:cs="Arial"/>
                <w:sz w:val="18"/>
              </w:rPr>
              <w:t>10.1</w:t>
            </w:r>
            <w:r w:rsidR="002570E4" w:rsidRPr="005647EB">
              <w:rPr>
                <w:rFonts w:ascii="Arial" w:hAnsi="Arial" w:cs="Arial"/>
                <w:sz w:val="18"/>
              </w:rPr>
              <w:t xml:space="preserve"> in 3GPP TS </w:t>
            </w:r>
            <w:r w:rsidRPr="005647EB">
              <w:rPr>
                <w:rFonts w:ascii="Arial" w:hAnsi="Arial" w:cs="Arial"/>
                <w:sz w:val="18"/>
              </w:rPr>
              <w:t>36.213.</w:t>
            </w:r>
          </w:p>
        </w:tc>
      </w:tr>
    </w:tbl>
    <w:p w14:paraId="4C36DEEA" w14:textId="77777777" w:rsidR="008057B3" w:rsidRPr="005647EB" w:rsidRDefault="008057B3" w:rsidP="002570E4"/>
    <w:p w14:paraId="70128215" w14:textId="77777777" w:rsidR="008057B3" w:rsidRPr="005647EB" w:rsidRDefault="008057B3" w:rsidP="002570E4">
      <w:r w:rsidRPr="005647EB">
        <w:t xml:space="preserve">In Test 1, the UE shall send one Event A3 triggered measurement report, with a measurement reporting delay less than </w:t>
      </w:r>
      <w:r w:rsidRPr="005647EB">
        <w:rPr>
          <w:lang w:eastAsia="zh-CN"/>
        </w:rPr>
        <w:t>641.6</w:t>
      </w:r>
      <w:r w:rsidRPr="005647EB">
        <w:rPr>
          <w:rFonts w:cs="v4.2.0"/>
        </w:rPr>
        <w:t xml:space="preserve"> </w:t>
      </w:r>
      <w:r w:rsidRPr="005647EB">
        <w:t>s from the beginning of time period T2. The measurement reporting delay is defined as the time from the beginning of time period T2 to the moment when the UE send the measurement report on PUSCH.</w:t>
      </w:r>
    </w:p>
    <w:p w14:paraId="11155FFC" w14:textId="77777777" w:rsidR="008057B3" w:rsidRPr="005647EB" w:rsidRDefault="008057B3" w:rsidP="002570E4">
      <w:r w:rsidRPr="005647EB">
        <w:t xml:space="preserve">In Test 2, the UE shall send one Event A3 triggered measurement report, with a measurement reporting delay less than 1024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7C0FFFDD"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0CD7BFC4" w14:textId="77777777" w:rsidR="008057B3" w:rsidRPr="005647EB" w:rsidRDefault="008057B3" w:rsidP="002570E4">
      <w:pPr>
        <w:rPr>
          <w:rFonts w:cs="v4.2.0"/>
        </w:rPr>
      </w:pPr>
      <w:r w:rsidRPr="005647EB">
        <w:rPr>
          <w:rFonts w:cs="v4.2.0"/>
        </w:rPr>
        <w:t>The rate of correct events observed during repeated tests shall be at least 90% with a confidence level of 95%.</w:t>
      </w:r>
    </w:p>
    <w:p w14:paraId="4BE48D0E" w14:textId="77777777" w:rsidR="008057B3" w:rsidRPr="005647EB" w:rsidRDefault="008057B3" w:rsidP="002570E4">
      <w:pPr>
        <w:pStyle w:val="NO"/>
        <w:keepLines w:val="0"/>
      </w:pPr>
      <w:r w:rsidRPr="005647EB">
        <w:t>NOTE 1:</w:t>
      </w:r>
      <w:r w:rsidRPr="005647EB">
        <w:tab/>
        <w:t>The actual overall delays measured in the test may be up to one DRX cycle higher than the</w:t>
      </w:r>
      <w:r w:rsidRPr="005647EB">
        <w:rPr>
          <w:lang w:eastAsia="zh-CN"/>
        </w:rPr>
        <w:t xml:space="preserve"> </w:t>
      </w:r>
      <w:r w:rsidRPr="005647EB">
        <w:t>measurement reporting delays above because UE is allowed to delay the initiation of the measurement</w:t>
      </w:r>
      <w:r w:rsidRPr="005647EB">
        <w:rPr>
          <w:lang w:eastAsia="zh-CN"/>
        </w:rPr>
        <w:t xml:space="preserve"> </w:t>
      </w:r>
      <w:r w:rsidRPr="005647EB">
        <w:t>reporting procedure to the next until the Active Time.</w:t>
      </w:r>
    </w:p>
    <w:p w14:paraId="1A043D89" w14:textId="77777777" w:rsidR="008057B3" w:rsidRPr="005647EB" w:rsidRDefault="008057B3" w:rsidP="002570E4">
      <w:pPr>
        <w:pStyle w:val="NO"/>
        <w:keepLines w:val="0"/>
      </w:pPr>
      <w:r w:rsidRPr="005647EB">
        <w:t>NOTE 2:</w:t>
      </w:r>
      <w:r w:rsidRPr="005647EB">
        <w:tab/>
        <w:t xml:space="preserve">In order to calculate the rate of correct events the system simulator </w:t>
      </w:r>
      <w:commentRangeStart w:id="9"/>
      <w:r w:rsidRPr="00814289">
        <w:rPr>
          <w:highlight w:val="yellow"/>
        </w:rPr>
        <w:t>shall</w:t>
      </w:r>
      <w:r w:rsidRPr="005647EB">
        <w:t xml:space="preserve"> </w:t>
      </w:r>
      <w:commentRangeEnd w:id="9"/>
      <w:r w:rsidR="00CC020A">
        <w:rPr>
          <w:rStyle w:val="CommentReference"/>
          <w:rFonts w:eastAsia="SimSun"/>
          <w:lang w:val="x-none"/>
        </w:rPr>
        <w:commentReference w:id="9"/>
      </w:r>
      <w:r w:rsidRPr="005647EB">
        <w:t>verify that it has received</w:t>
      </w:r>
      <w:r w:rsidRPr="005647EB">
        <w:rPr>
          <w:lang w:eastAsia="zh-CN"/>
        </w:rPr>
        <w:t xml:space="preserve"> </w:t>
      </w:r>
      <w:r w:rsidRPr="005647EB">
        <w:t>correct Event A3 measurement report.</w:t>
      </w:r>
    </w:p>
    <w:p w14:paraId="2FB97661" w14:textId="77777777" w:rsidR="00123ECE" w:rsidRPr="005647EB" w:rsidRDefault="00123ECE" w:rsidP="002570E4">
      <w:pPr>
        <w:pStyle w:val="Heading2"/>
        <w:keepNext w:val="0"/>
        <w:keepLines w:val="0"/>
      </w:pPr>
      <w:r w:rsidRPr="005647EB">
        <w:t>8.4</w:t>
      </w:r>
      <w:r w:rsidRPr="005647EB">
        <w:tab/>
        <w:t>E-UTRAN TDD-TDD inter frequency measurements</w:t>
      </w:r>
    </w:p>
    <w:p w14:paraId="78FF3742" w14:textId="77777777" w:rsidR="00123ECE" w:rsidRPr="005647EB" w:rsidRDefault="00123ECE" w:rsidP="002570E4">
      <w:pPr>
        <w:pStyle w:val="Heading3"/>
        <w:keepNext w:val="0"/>
        <w:keepLines w:val="0"/>
      </w:pPr>
      <w:r w:rsidRPr="005647EB">
        <w:t>8.4.1</w:t>
      </w:r>
      <w:r w:rsidRPr="005647EB">
        <w:tab/>
        <w:t>E-UTRAN TDD-TDD Inter-frequency event triggered reporting under fading propagation conditions in synchronous cells</w:t>
      </w:r>
    </w:p>
    <w:p w14:paraId="71F7DEE0" w14:textId="77777777" w:rsidR="00123ECE" w:rsidRPr="005647EB" w:rsidRDefault="00123ECE" w:rsidP="002570E4">
      <w:pPr>
        <w:pStyle w:val="Heading4"/>
        <w:keepNext w:val="0"/>
        <w:keepLines w:val="0"/>
      </w:pPr>
      <w:r w:rsidRPr="005647EB">
        <w:t>8.4.1.1</w:t>
      </w:r>
      <w:r w:rsidRPr="005647EB">
        <w:tab/>
        <w:t>Test purpose</w:t>
      </w:r>
    </w:p>
    <w:p w14:paraId="4D2E39F9" w14:textId="58C08FE9" w:rsidR="00123ECE" w:rsidRPr="005647EB" w:rsidRDefault="00123ECE" w:rsidP="002570E4">
      <w:r w:rsidRPr="005647EB">
        <w:t>To verify the UE</w:t>
      </w:r>
      <w:r w:rsidR="002570E4" w:rsidRPr="005647EB">
        <w:t>'</w:t>
      </w:r>
      <w:r w:rsidRPr="005647EB">
        <w:t xml:space="preserve">s ability to make a correct reporting of an event under fading propagation conditions in synchronous cells within the E-UTRA TDD inter-frequency cell search requirements. This test will partly verify the TDD-TDD inter-frequency cell search requirements in </w:t>
      </w:r>
      <w:r w:rsidR="00914A62" w:rsidRPr="005647EB">
        <w:t>clause</w:t>
      </w:r>
      <w:r w:rsidRPr="005647EB">
        <w:t xml:space="preserve"> 8.1.2.3.</w:t>
      </w:r>
    </w:p>
    <w:p w14:paraId="0172F661" w14:textId="77777777" w:rsidR="00123ECE" w:rsidRPr="005647EB" w:rsidRDefault="00123ECE" w:rsidP="002570E4">
      <w:pPr>
        <w:pStyle w:val="Heading4"/>
        <w:keepNext w:val="0"/>
        <w:keepLines w:val="0"/>
      </w:pPr>
      <w:r w:rsidRPr="005647EB">
        <w:t>8.4.1.2</w:t>
      </w:r>
      <w:r w:rsidRPr="005647EB">
        <w:tab/>
        <w:t>Test applicability</w:t>
      </w:r>
    </w:p>
    <w:p w14:paraId="32629073" w14:textId="77777777" w:rsidR="00123ECE" w:rsidRPr="005647EB" w:rsidRDefault="00123ECE" w:rsidP="002570E4">
      <w:r w:rsidRPr="005647EB">
        <w:t>This test applies to all types of E-UTRA TDD UE release 8 and forward. Applicability requires support for FGI bit 25.</w:t>
      </w:r>
    </w:p>
    <w:p w14:paraId="0A4C61E0" w14:textId="77777777" w:rsidR="00123ECE" w:rsidRPr="005647EB" w:rsidRDefault="00123ECE" w:rsidP="00E72FFE">
      <w:pPr>
        <w:pStyle w:val="Heading4"/>
      </w:pPr>
      <w:r w:rsidRPr="005647EB">
        <w:lastRenderedPageBreak/>
        <w:t>8.4.1.3</w:t>
      </w:r>
      <w:r w:rsidRPr="005647EB">
        <w:tab/>
        <w:t>Minimum conformance requirements</w:t>
      </w:r>
    </w:p>
    <w:p w14:paraId="2F53820A" w14:textId="77777777" w:rsidR="00123ECE" w:rsidRPr="005647EB" w:rsidRDefault="00123ECE" w:rsidP="002570E4">
      <w:pPr>
        <w:rPr>
          <w:rFonts w:cs="v4.2.0"/>
        </w:rPr>
      </w:pPr>
      <w:r w:rsidRPr="005647EB">
        <w:rPr>
          <w:rFonts w:cs="v4.2.0"/>
        </w:rPr>
        <w:t>When measurement gaps are scheduled the UE shall be able to identify a new TDD inter-frequency within T</w:t>
      </w:r>
      <w:r w:rsidRPr="005647EB">
        <w:rPr>
          <w:rFonts w:cs="v4.2.0"/>
          <w:vertAlign w:val="subscript"/>
        </w:rPr>
        <w:t>Identify_Inter</w:t>
      </w:r>
      <w:r w:rsidRPr="005647EB">
        <w:rPr>
          <w:rFonts w:cs="v4.2.0"/>
        </w:rPr>
        <w:t xml:space="preserve"> according to the following expression:</w:t>
      </w:r>
    </w:p>
    <w:p w14:paraId="31B0898C" w14:textId="77777777" w:rsidR="00123ECE" w:rsidRPr="005647EB" w:rsidRDefault="00123ECE" w:rsidP="002570E4">
      <w:pPr>
        <w:pStyle w:val="EQ"/>
        <w:keepLines w:val="0"/>
        <w:jc w:val="center"/>
        <w:rPr>
          <w:noProof w:val="0"/>
        </w:rPr>
      </w:pPr>
      <w:r w:rsidRPr="005647EB">
        <w:rPr>
          <w:noProof w:val="0"/>
          <w:position w:val="-30"/>
        </w:rPr>
        <w:object w:dxaOrig="4560" w:dyaOrig="680" w14:anchorId="2C80001A">
          <v:shape id="_x0000_i1143" type="#_x0000_t75" style="width:228pt;height:34.5pt" o:ole="">
            <v:imagedata r:id="rId8" o:title=""/>
          </v:shape>
          <o:OLEObject Type="Embed" ProgID="Equation.3" ShapeID="_x0000_i1143" DrawAspect="Content" ObjectID="_1781977710" r:id="rId151"/>
        </w:object>
      </w:r>
    </w:p>
    <w:p w14:paraId="5C997BC3" w14:textId="77777777" w:rsidR="00123ECE" w:rsidRPr="005647EB" w:rsidRDefault="00123ECE" w:rsidP="002570E4">
      <w:r w:rsidRPr="005647EB">
        <w:t>Where:</w:t>
      </w:r>
    </w:p>
    <w:p w14:paraId="072DDD5E" w14:textId="104D37C1" w:rsidR="00123ECE" w:rsidRPr="005647EB" w:rsidRDefault="00E72FFE" w:rsidP="002570E4">
      <w:pPr>
        <w:pStyle w:val="B1"/>
        <w:rPr>
          <w:rFonts w:cs="v4.2.0"/>
        </w:rPr>
      </w:pPr>
      <w:r w:rsidRPr="005647EB">
        <w:rPr>
          <w:rFonts w:cs="v4.2.0"/>
        </w:rPr>
        <w:tab/>
      </w:r>
      <w:r w:rsidR="00123ECE" w:rsidRPr="005647EB">
        <w:rPr>
          <w:rFonts w:cs="v4.2.0"/>
        </w:rPr>
        <w:t>T</w:t>
      </w:r>
      <w:r w:rsidR="00123ECE" w:rsidRPr="005647EB">
        <w:rPr>
          <w:rFonts w:cs="v4.2.0"/>
          <w:vertAlign w:val="subscript"/>
        </w:rPr>
        <w:t>Basic_Identify_Inter</w:t>
      </w:r>
      <w:r w:rsidR="00123ECE" w:rsidRPr="005647EB">
        <w:rPr>
          <w:rFonts w:cs="v4.2.0"/>
        </w:rPr>
        <w:t xml:space="preserve"> = 480 ms. </w:t>
      </w:r>
      <w:r w:rsidR="00123ECE" w:rsidRPr="005647EB">
        <w:t>It is the time period used in the inter frequency equation where the maximum allowed time for the UE to identify a new TDD inter-frequency cell is defined.</w:t>
      </w:r>
    </w:p>
    <w:p w14:paraId="05922223" w14:textId="2B3FAB6D" w:rsidR="00123ECE" w:rsidRPr="005647EB" w:rsidRDefault="00123ECE" w:rsidP="002570E4">
      <w:pPr>
        <w:pStyle w:val="B1"/>
        <w:ind w:firstLine="0"/>
        <w:rPr>
          <w:lang w:eastAsia="zh-CN"/>
        </w:rPr>
      </w:pPr>
      <w:r w:rsidRPr="005647EB">
        <w:t>T</w:t>
      </w:r>
      <w:r w:rsidRPr="005647EB">
        <w:rPr>
          <w:vertAlign w:val="subscript"/>
        </w:rPr>
        <w:t>inter1</w:t>
      </w:r>
      <w:r w:rsidRPr="005647EB">
        <w:t xml:space="preserve"> is defined </w:t>
      </w:r>
      <w:r w:rsidR="002570E4" w:rsidRPr="005647EB">
        <w:t>in 3GPP TS</w:t>
      </w:r>
      <w:r w:rsidRPr="005647EB">
        <w:t xml:space="preserve"> 36.133 [4] </w:t>
      </w:r>
      <w:r w:rsidR="00914A62" w:rsidRPr="005647EB">
        <w:t>clause</w:t>
      </w:r>
      <w:r w:rsidRPr="005647EB">
        <w:t xml:space="preserve"> </w:t>
      </w:r>
      <w:r w:rsidRPr="005647EB">
        <w:rPr>
          <w:lang w:eastAsia="zh-CN"/>
        </w:rPr>
        <w:t>8.1.2.1</w:t>
      </w:r>
    </w:p>
    <w:p w14:paraId="52345B07" w14:textId="50958268" w:rsidR="00123ECE" w:rsidRPr="005647EB" w:rsidRDefault="00123ECE" w:rsidP="002570E4">
      <w:pPr>
        <w:pStyle w:val="B1"/>
        <w:ind w:left="284" w:firstLine="284"/>
        <w:rPr>
          <w:rFonts w:cs="v4.2.0"/>
        </w:rPr>
      </w:pPr>
      <w:r w:rsidRPr="005647EB">
        <w:rPr>
          <w:rFonts w:cs="v4.2.0"/>
        </w:rPr>
        <w:t>N</w:t>
      </w:r>
      <w:r w:rsidRPr="005647EB">
        <w:rPr>
          <w:rFonts w:cs="v4.2.0"/>
          <w:vertAlign w:val="subscript"/>
        </w:rPr>
        <w:t xml:space="preserve">freq </w:t>
      </w:r>
      <w:r w:rsidRPr="005647EB">
        <w:rPr>
          <w:rFonts w:cs="v4.2.0"/>
        </w:rPr>
        <w:t xml:space="preserve">is defined </w:t>
      </w:r>
      <w:r w:rsidR="002570E4" w:rsidRPr="005647EB">
        <w:rPr>
          <w:rFonts w:cs="v4.2.0"/>
        </w:rPr>
        <w:t>in 3GPP TS</w:t>
      </w:r>
      <w:r w:rsidRPr="005647EB">
        <w:rPr>
          <w:rFonts w:cs="v4.2.0"/>
        </w:rPr>
        <w:t xml:space="preserve"> 36.133 [4] </w:t>
      </w:r>
      <w:r w:rsidR="00914A62" w:rsidRPr="005647EB">
        <w:t>clause</w:t>
      </w:r>
      <w:r w:rsidRPr="005647EB">
        <w:rPr>
          <w:rFonts w:cs="v4.2.0"/>
        </w:rPr>
        <w:t xml:space="preserve"> 8.1.2.1.1.</w:t>
      </w:r>
    </w:p>
    <w:p w14:paraId="3D94EBDE" w14:textId="77777777" w:rsidR="00123ECE" w:rsidRPr="005647EB" w:rsidRDefault="00123ECE" w:rsidP="002570E4">
      <w:r w:rsidRPr="005647EB">
        <w:t>A cell shall be considered detectable provided following conditions are fulfilled:</w:t>
      </w:r>
    </w:p>
    <w:p w14:paraId="152972B3" w14:textId="77777777" w:rsidR="00123ECE" w:rsidRPr="005647EB" w:rsidRDefault="00123ECE" w:rsidP="002570E4">
      <w:pPr>
        <w:pStyle w:val="B1"/>
      </w:pPr>
      <w:r w:rsidRPr="005647EB">
        <w:t>-</w:t>
      </w:r>
      <w:r w:rsidRPr="005647EB">
        <w:tab/>
        <w:t>RSRP and RSRP Ês/Iot according to Annex I.2.3 for a corresponding Band,</w:t>
      </w:r>
    </w:p>
    <w:p w14:paraId="722208B4" w14:textId="54890551" w:rsidR="00123ECE" w:rsidRPr="005647EB" w:rsidRDefault="00123ECE" w:rsidP="002570E4">
      <w:pPr>
        <w:pStyle w:val="B1"/>
        <w:rPr>
          <w:u w:val="single"/>
          <w:lang w:eastAsia="zh-CN"/>
        </w:rPr>
      </w:pPr>
      <w:r w:rsidRPr="005647EB">
        <w:t>-</w:t>
      </w:r>
      <w:r w:rsidRPr="005647EB">
        <w:tab/>
        <w:t xml:space="preserve">other RSRP related side conditions given </w:t>
      </w:r>
      <w:r w:rsidR="002570E4" w:rsidRPr="005647EB">
        <w:t>in 3GPP TS</w:t>
      </w:r>
      <w:r w:rsidRPr="005647EB">
        <w:t xml:space="preserve"> 36.133 [4] </w:t>
      </w:r>
      <w:r w:rsidR="00914A62" w:rsidRPr="005647EB">
        <w:t>Clause</w:t>
      </w:r>
      <w:r w:rsidRPr="005647EB">
        <w:t>s 9.1.3.1, 9.1.3.2, 9.1.6.1, and 9.1.6.2, respectively are fulfilled</w:t>
      </w:r>
      <w:r w:rsidRPr="005647EB">
        <w:rPr>
          <w:u w:val="single"/>
          <w:lang w:eastAsia="zh-CN"/>
        </w:rPr>
        <w:t>,</w:t>
      </w:r>
    </w:p>
    <w:p w14:paraId="1EB4CCC4" w14:textId="77777777" w:rsidR="00123ECE" w:rsidRPr="005647EB" w:rsidRDefault="00123ECE"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192039EC" w14:textId="6CE7ADE6" w:rsidR="00123ECE" w:rsidRPr="005647EB" w:rsidRDefault="00123ECE" w:rsidP="002570E4">
      <w:pPr>
        <w:rPr>
          <w:rFonts w:cs="v4.2.0"/>
        </w:rPr>
      </w:pPr>
      <w:r w:rsidRPr="005647EB">
        <w:rPr>
          <w:rFonts w:cs="v4.2.0"/>
        </w:rPr>
        <w:t xml:space="preserve">When measurement gaps are scheduled for TDD inter frequency measurements the UE physical layer shall be capable of reporting 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(T</w:t>
      </w:r>
      <w:r w:rsidRPr="005647EB">
        <w:rPr>
          <w:rFonts w:cs="v4.2.0"/>
          <w:vertAlign w:val="subscript"/>
        </w:rPr>
        <w:t>Measurement_Period_TDD_Inter</w:t>
      </w:r>
      <w:r w:rsidRPr="005647EB">
        <w:rPr>
          <w:rFonts w:cs="v4.2.0"/>
        </w:rPr>
        <w:t>) given by table 8.4.4.1.3-1.</w:t>
      </w:r>
    </w:p>
    <w:p w14:paraId="045AC77D" w14:textId="77777777" w:rsidR="00123ECE" w:rsidRPr="005647EB" w:rsidRDefault="00123ECE" w:rsidP="002570E4">
      <w:pPr>
        <w:pStyle w:val="TH"/>
        <w:keepNext w:val="0"/>
        <w:keepLines w:val="0"/>
        <w:rPr>
          <w:rFonts w:cs="v4.2.0"/>
        </w:rPr>
      </w:pPr>
      <w:r w:rsidRPr="005647EB">
        <w:rPr>
          <w:rFonts w:cs="v4.2.0"/>
        </w:rPr>
        <w:t>Table 8.4.1.3-1: T</w:t>
      </w:r>
      <w:r w:rsidRPr="005647EB">
        <w:rPr>
          <w:rFonts w:cs="v4.2.0"/>
          <w:vertAlign w:val="subscript"/>
        </w:rPr>
        <w:t>Measurement_Period_TDD_Inter</w:t>
      </w:r>
      <w:r w:rsidRPr="005647EB">
        <w:rPr>
          <w:rFonts w:cs="v4.2.0"/>
        </w:rPr>
        <w:t xml:space="preserve"> for different configurations</w:t>
      </w:r>
    </w:p>
    <w:tbl>
      <w:tblPr>
        <w:tblW w:w="94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5"/>
        <w:gridCol w:w="1417"/>
        <w:gridCol w:w="1310"/>
        <w:gridCol w:w="1383"/>
        <w:gridCol w:w="993"/>
        <w:gridCol w:w="992"/>
        <w:gridCol w:w="1880"/>
        <w:gridCol w:w="9"/>
      </w:tblGrid>
      <w:tr w:rsidR="00123ECE" w:rsidRPr="005647EB" w14:paraId="082B0626" w14:textId="77777777" w:rsidTr="002570E4">
        <w:trPr>
          <w:cantSplit/>
          <w:jc w:val="center"/>
        </w:trPr>
        <w:tc>
          <w:tcPr>
            <w:tcW w:w="1465" w:type="dxa"/>
            <w:vMerge w:val="restart"/>
          </w:tcPr>
          <w:p w14:paraId="29A3B518" w14:textId="77777777" w:rsidR="00123ECE" w:rsidRPr="005647EB" w:rsidRDefault="00123ECE" w:rsidP="002570E4">
            <w:pPr>
              <w:pStyle w:val="TAH"/>
              <w:keepNext w:val="0"/>
              <w:keepLines w:val="0"/>
              <w:rPr>
                <w:rFonts w:cs="v4.2.0"/>
              </w:rPr>
            </w:pPr>
            <w:r w:rsidRPr="005647EB">
              <w:rPr>
                <w:rFonts w:cs="v4.2.0"/>
              </w:rPr>
              <w:t>Configuration</w:t>
            </w:r>
          </w:p>
        </w:tc>
        <w:tc>
          <w:tcPr>
            <w:tcW w:w="1417" w:type="dxa"/>
            <w:vMerge w:val="restart"/>
          </w:tcPr>
          <w:p w14:paraId="0867136B" w14:textId="0C172568" w:rsidR="00123ECE" w:rsidRPr="005647EB" w:rsidRDefault="00123ECE" w:rsidP="002570E4">
            <w:pPr>
              <w:pStyle w:val="TAH"/>
              <w:keepNext w:val="0"/>
              <w:keepLines w:val="0"/>
              <w:rPr>
                <w:rFonts w:cs="v4.2.0"/>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c>
          <w:tcPr>
            <w:tcW w:w="2693" w:type="dxa"/>
            <w:gridSpan w:val="2"/>
          </w:tcPr>
          <w:p w14:paraId="75609E19" w14:textId="226754D7" w:rsidR="00123ECE" w:rsidRPr="005647EB" w:rsidRDefault="00123ECE" w:rsidP="002570E4">
            <w:pPr>
              <w:pStyle w:val="TAH"/>
              <w:keepNext w:val="0"/>
              <w:keepLines w:val="0"/>
              <w:rPr>
                <w:rFonts w:cs="v4.2.0"/>
              </w:rPr>
            </w:pPr>
            <w:r w:rsidRPr="005647EB">
              <w:rPr>
                <w:rFonts w:cs="v4.2.0"/>
              </w:rPr>
              <w:t>Number</w:t>
            </w:r>
            <w:r w:rsidR="002570E4" w:rsidRPr="005647EB">
              <w:rPr>
                <w:rFonts w:cs="v4.2.0"/>
              </w:rPr>
              <w:t xml:space="preserve"> </w:t>
            </w:r>
            <w:r w:rsidRPr="005647EB">
              <w:rPr>
                <w:rFonts w:cs="v4.2.0"/>
              </w:rPr>
              <w:t>of</w:t>
            </w:r>
            <w:r w:rsidR="002570E4" w:rsidRPr="005647EB">
              <w:rPr>
                <w:rFonts w:cs="v4.2.0"/>
              </w:rPr>
              <w:t xml:space="preserve"> </w:t>
            </w:r>
            <w:r w:rsidRPr="005647EB">
              <w:rPr>
                <w:rFonts w:cs="v4.2.0"/>
              </w:rPr>
              <w:t>UL/DL</w:t>
            </w:r>
            <w:r w:rsidR="002570E4" w:rsidRPr="005647EB">
              <w:rPr>
                <w:rFonts w:cs="v4.2.0"/>
              </w:rPr>
              <w:t xml:space="preserve"> </w:t>
            </w:r>
            <w:r w:rsidRPr="005647EB">
              <w:rPr>
                <w:rFonts w:cs="v4.2.0"/>
              </w:rPr>
              <w:t>sub-frames</w:t>
            </w:r>
            <w:r w:rsidR="002570E4" w:rsidRPr="005647EB">
              <w:rPr>
                <w:rFonts w:cs="v4.2.0"/>
              </w:rPr>
              <w:t xml:space="preserve"> </w:t>
            </w:r>
            <w:r w:rsidRPr="005647EB">
              <w:rPr>
                <w:rFonts w:cs="v4.2.0"/>
              </w:rPr>
              <w:t>per</w:t>
            </w:r>
            <w:r w:rsidR="002570E4" w:rsidRPr="005647EB">
              <w:rPr>
                <w:rFonts w:cs="v4.2.0"/>
              </w:rPr>
              <w:t xml:space="preserve"> </w:t>
            </w:r>
            <w:r w:rsidRPr="005647EB">
              <w:rPr>
                <w:rFonts w:cs="v4.2.0"/>
              </w:rPr>
              <w:t>half</w:t>
            </w:r>
            <w:r w:rsidR="002570E4" w:rsidRPr="005647EB">
              <w:rPr>
                <w:rFonts w:cs="v4.2.0"/>
              </w:rPr>
              <w:t xml:space="preserve"> </w:t>
            </w:r>
            <w:r w:rsidRPr="005647EB">
              <w:rPr>
                <w:rFonts w:cs="v4.2.0"/>
              </w:rPr>
              <w:t>frame</w:t>
            </w:r>
            <w:r w:rsidR="002570E4" w:rsidRPr="005647EB">
              <w:rPr>
                <w:rFonts w:cs="v4.2.0"/>
              </w:rPr>
              <w:t xml:space="preserve"> </w:t>
            </w:r>
            <w:r w:rsidRPr="005647EB">
              <w:rPr>
                <w:rFonts w:cs="v4.2.0"/>
              </w:rPr>
              <w:t>(5</w:t>
            </w:r>
            <w:r w:rsidR="002570E4" w:rsidRPr="005647EB">
              <w:rPr>
                <w:rFonts w:cs="v4.2.0"/>
              </w:rPr>
              <w:t xml:space="preserve"> </w:t>
            </w:r>
            <w:r w:rsidRPr="005647EB">
              <w:rPr>
                <w:rFonts w:cs="v4.2.0"/>
              </w:rPr>
              <w:t>ms)</w:t>
            </w:r>
          </w:p>
        </w:tc>
        <w:tc>
          <w:tcPr>
            <w:tcW w:w="1985" w:type="dxa"/>
            <w:gridSpan w:val="2"/>
            <w:shd w:val="clear" w:color="auto" w:fill="auto"/>
          </w:tcPr>
          <w:p w14:paraId="169E280F" w14:textId="77777777" w:rsidR="00123ECE" w:rsidRPr="005647EB" w:rsidRDefault="00123ECE" w:rsidP="002570E4">
            <w:pPr>
              <w:pStyle w:val="TAH"/>
              <w:keepNext w:val="0"/>
              <w:keepLines w:val="0"/>
              <w:rPr>
                <w:rFonts w:cs="v4.2.0"/>
              </w:rPr>
            </w:pPr>
            <w:r w:rsidRPr="005647EB">
              <w:rPr>
                <w:rFonts w:cs="v4.2.0"/>
              </w:rPr>
              <w:t>DwPTS</w:t>
            </w:r>
          </w:p>
        </w:tc>
        <w:tc>
          <w:tcPr>
            <w:tcW w:w="1889" w:type="dxa"/>
            <w:gridSpan w:val="2"/>
          </w:tcPr>
          <w:p w14:paraId="4C738E68" w14:textId="1E55EEF9" w:rsidR="00123ECE" w:rsidRPr="005647EB" w:rsidRDefault="00123ECE" w:rsidP="002570E4">
            <w:pPr>
              <w:pStyle w:val="TAH"/>
              <w:keepNext w:val="0"/>
              <w:keepLines w:val="0"/>
              <w:rPr>
                <w:rFonts w:cs="v4.2.0"/>
              </w:rPr>
            </w:pPr>
            <w:r w:rsidRPr="005647EB">
              <w:rPr>
                <w:rFonts w:cs="v4.2.0"/>
              </w:rPr>
              <w:t>T</w:t>
            </w:r>
            <w:r w:rsidRPr="005647EB">
              <w:rPr>
                <w:rFonts w:cs="v4.2.0"/>
                <w:vertAlign w:val="subscript"/>
              </w:rPr>
              <w:t>Measurement_Period_TDD_Inter</w:t>
            </w:r>
            <w:r w:rsidR="002570E4" w:rsidRPr="005647EB">
              <w:rPr>
                <w:rFonts w:cs="v4.2.0"/>
              </w:rPr>
              <w:t xml:space="preserve"> </w:t>
            </w:r>
            <w:r w:rsidRPr="005647EB">
              <w:rPr>
                <w:rFonts w:cs="v4.2.0"/>
              </w:rPr>
              <w:t>[ms]</w:t>
            </w:r>
          </w:p>
        </w:tc>
      </w:tr>
      <w:tr w:rsidR="00123ECE" w:rsidRPr="005647EB" w14:paraId="3DA8BE01" w14:textId="77777777" w:rsidTr="002570E4">
        <w:trPr>
          <w:gridAfter w:val="1"/>
          <w:wAfter w:w="9" w:type="dxa"/>
          <w:cantSplit/>
          <w:jc w:val="center"/>
        </w:trPr>
        <w:tc>
          <w:tcPr>
            <w:tcW w:w="1465" w:type="dxa"/>
            <w:vMerge/>
          </w:tcPr>
          <w:p w14:paraId="75979586" w14:textId="77777777" w:rsidR="00123ECE" w:rsidRPr="005647EB" w:rsidRDefault="00123ECE" w:rsidP="002570E4"/>
        </w:tc>
        <w:tc>
          <w:tcPr>
            <w:tcW w:w="1417" w:type="dxa"/>
            <w:vMerge/>
          </w:tcPr>
          <w:p w14:paraId="53503EF3" w14:textId="77777777" w:rsidR="00123ECE" w:rsidRPr="005647EB" w:rsidRDefault="00123ECE" w:rsidP="002570E4"/>
        </w:tc>
        <w:tc>
          <w:tcPr>
            <w:tcW w:w="1310" w:type="dxa"/>
          </w:tcPr>
          <w:p w14:paraId="488BC120" w14:textId="77777777" w:rsidR="00123ECE" w:rsidRPr="005647EB" w:rsidRDefault="00123ECE" w:rsidP="002570E4">
            <w:pPr>
              <w:pStyle w:val="TAC"/>
              <w:keepNext w:val="0"/>
              <w:keepLines w:val="0"/>
            </w:pPr>
            <w:r w:rsidRPr="005647EB">
              <w:t>DL</w:t>
            </w:r>
          </w:p>
        </w:tc>
        <w:tc>
          <w:tcPr>
            <w:tcW w:w="1383" w:type="dxa"/>
          </w:tcPr>
          <w:p w14:paraId="347CC217" w14:textId="77777777" w:rsidR="00123ECE" w:rsidRPr="005647EB" w:rsidRDefault="00123ECE" w:rsidP="002570E4">
            <w:pPr>
              <w:pStyle w:val="TAC"/>
              <w:keepNext w:val="0"/>
              <w:keepLines w:val="0"/>
            </w:pPr>
            <w:r w:rsidRPr="005647EB">
              <w:t>UL</w:t>
            </w:r>
          </w:p>
        </w:tc>
        <w:tc>
          <w:tcPr>
            <w:tcW w:w="993" w:type="dxa"/>
            <w:shd w:val="clear" w:color="auto" w:fill="auto"/>
          </w:tcPr>
          <w:p w14:paraId="312EC18D" w14:textId="41BE60AA" w:rsidR="00123ECE" w:rsidRPr="005647EB" w:rsidRDefault="00123ECE" w:rsidP="002570E4">
            <w:pPr>
              <w:pStyle w:val="TAC"/>
              <w:keepNext w:val="0"/>
              <w:keepLines w:val="0"/>
            </w:pPr>
            <w:r w:rsidRPr="005647EB">
              <w:t>Normal</w:t>
            </w:r>
            <w:r w:rsidR="002570E4" w:rsidRPr="005647EB">
              <w:t xml:space="preserve"> </w:t>
            </w:r>
            <w:r w:rsidRPr="005647EB">
              <w:t>CP</w:t>
            </w:r>
          </w:p>
        </w:tc>
        <w:tc>
          <w:tcPr>
            <w:tcW w:w="992" w:type="dxa"/>
            <w:shd w:val="clear" w:color="auto" w:fill="auto"/>
          </w:tcPr>
          <w:p w14:paraId="69C405DA" w14:textId="70852B3D" w:rsidR="00123ECE" w:rsidRPr="005647EB" w:rsidRDefault="00123ECE" w:rsidP="002570E4">
            <w:pPr>
              <w:pStyle w:val="TAC"/>
              <w:keepNext w:val="0"/>
              <w:keepLines w:val="0"/>
            </w:pPr>
            <w:r w:rsidRPr="005647EB">
              <w:t>Extended</w:t>
            </w:r>
            <w:r w:rsidR="002570E4" w:rsidRPr="005647EB">
              <w:t xml:space="preserve"> </w:t>
            </w:r>
            <w:r w:rsidRPr="005647EB">
              <w:t>CP</w:t>
            </w:r>
          </w:p>
        </w:tc>
        <w:tc>
          <w:tcPr>
            <w:tcW w:w="1880" w:type="dxa"/>
          </w:tcPr>
          <w:p w14:paraId="20216EEA" w14:textId="77777777" w:rsidR="00123ECE" w:rsidRPr="005647EB" w:rsidRDefault="00123ECE" w:rsidP="002570E4">
            <w:pPr>
              <w:pStyle w:val="TAC"/>
              <w:keepNext w:val="0"/>
              <w:keepLines w:val="0"/>
            </w:pPr>
          </w:p>
        </w:tc>
      </w:tr>
      <w:tr w:rsidR="00123ECE" w:rsidRPr="005647EB" w14:paraId="6B437D4F" w14:textId="77777777" w:rsidTr="002570E4">
        <w:trPr>
          <w:cantSplit/>
          <w:jc w:val="center"/>
        </w:trPr>
        <w:tc>
          <w:tcPr>
            <w:tcW w:w="1465" w:type="dxa"/>
          </w:tcPr>
          <w:p w14:paraId="0D8E12A5" w14:textId="77777777" w:rsidR="00123ECE" w:rsidRPr="005647EB" w:rsidRDefault="00123ECE" w:rsidP="002570E4">
            <w:pPr>
              <w:pStyle w:val="TAC"/>
              <w:keepNext w:val="0"/>
              <w:keepLines w:val="0"/>
            </w:pPr>
            <w:r w:rsidRPr="005647EB">
              <w:t>0</w:t>
            </w:r>
          </w:p>
        </w:tc>
        <w:tc>
          <w:tcPr>
            <w:tcW w:w="1417" w:type="dxa"/>
          </w:tcPr>
          <w:p w14:paraId="1E6DF519" w14:textId="77777777" w:rsidR="00123ECE" w:rsidRPr="005647EB" w:rsidRDefault="00123ECE" w:rsidP="002570E4">
            <w:pPr>
              <w:pStyle w:val="TAC"/>
              <w:keepNext w:val="0"/>
              <w:keepLines w:val="0"/>
            </w:pPr>
            <w:r w:rsidRPr="005647EB">
              <w:t>6</w:t>
            </w:r>
          </w:p>
        </w:tc>
        <w:tc>
          <w:tcPr>
            <w:tcW w:w="1310" w:type="dxa"/>
          </w:tcPr>
          <w:p w14:paraId="7B60798C" w14:textId="77777777" w:rsidR="00123ECE" w:rsidRPr="005647EB" w:rsidRDefault="00123ECE" w:rsidP="002570E4">
            <w:pPr>
              <w:pStyle w:val="TAC"/>
              <w:keepNext w:val="0"/>
              <w:keepLines w:val="0"/>
            </w:pPr>
            <w:r w:rsidRPr="005647EB">
              <w:t>2</w:t>
            </w:r>
          </w:p>
        </w:tc>
        <w:tc>
          <w:tcPr>
            <w:tcW w:w="1383" w:type="dxa"/>
          </w:tcPr>
          <w:p w14:paraId="3F23FC46" w14:textId="77777777" w:rsidR="00123ECE" w:rsidRPr="005647EB" w:rsidRDefault="00123ECE" w:rsidP="002570E4">
            <w:pPr>
              <w:pStyle w:val="TAC"/>
              <w:keepNext w:val="0"/>
              <w:keepLines w:val="0"/>
            </w:pPr>
            <w:r w:rsidRPr="005647EB">
              <w:t>2</w:t>
            </w:r>
          </w:p>
        </w:tc>
        <w:tc>
          <w:tcPr>
            <w:tcW w:w="993" w:type="dxa"/>
            <w:shd w:val="clear" w:color="auto" w:fill="auto"/>
          </w:tcPr>
          <w:p w14:paraId="6291F28D" w14:textId="77777777" w:rsidR="00123ECE" w:rsidRPr="005647EB" w:rsidRDefault="00123ECE" w:rsidP="002570E4">
            <w:pPr>
              <w:pStyle w:val="TAC"/>
              <w:keepNext w:val="0"/>
              <w:keepLines w:val="0"/>
            </w:pPr>
            <w:r w:rsidRPr="005647EB">
              <w:rPr>
                <w:position w:val="-10"/>
              </w:rPr>
              <w:object w:dxaOrig="800" w:dyaOrig="300" w14:anchorId="4590BD7C">
                <v:shape id="_x0000_i1144" type="#_x0000_t75" style="width:39pt;height:14.5pt" o:ole="">
                  <v:imagedata r:id="rId152" o:title=""/>
                </v:shape>
                <o:OLEObject Type="Embed" ProgID="Equation.3" ShapeID="_x0000_i1144" DrawAspect="Content" ObjectID="_1781977711" r:id="rId153"/>
              </w:object>
            </w:r>
          </w:p>
        </w:tc>
        <w:tc>
          <w:tcPr>
            <w:tcW w:w="992" w:type="dxa"/>
            <w:shd w:val="clear" w:color="auto" w:fill="auto"/>
          </w:tcPr>
          <w:p w14:paraId="1413055C" w14:textId="77777777" w:rsidR="00123ECE" w:rsidRPr="005647EB" w:rsidRDefault="00123ECE" w:rsidP="002570E4">
            <w:pPr>
              <w:pStyle w:val="TAC"/>
              <w:keepNext w:val="0"/>
              <w:keepLines w:val="0"/>
            </w:pPr>
            <w:r w:rsidRPr="005647EB">
              <w:rPr>
                <w:position w:val="-10"/>
              </w:rPr>
              <w:object w:dxaOrig="820" w:dyaOrig="300" w14:anchorId="5CC2284B">
                <v:shape id="_x0000_i1145" type="#_x0000_t75" style="width:39pt;height:14.5pt" o:ole="">
                  <v:imagedata r:id="rId154" o:title=""/>
                </v:shape>
                <o:OLEObject Type="Embed" ProgID="Equation.3" ShapeID="_x0000_i1145" DrawAspect="Content" ObjectID="_1781977712" r:id="rId155"/>
              </w:object>
            </w:r>
          </w:p>
        </w:tc>
        <w:tc>
          <w:tcPr>
            <w:tcW w:w="1889" w:type="dxa"/>
            <w:gridSpan w:val="2"/>
          </w:tcPr>
          <w:p w14:paraId="38C150BF" w14:textId="55D8C072" w:rsidR="00123ECE" w:rsidRPr="005647EB" w:rsidRDefault="00123ECE" w:rsidP="002570E4">
            <w:pPr>
              <w:pStyle w:val="TAC"/>
              <w:keepNext w:val="0"/>
              <w:keepLines w:val="0"/>
            </w:pPr>
            <w:r w:rsidRPr="005647EB">
              <w:t>480</w:t>
            </w:r>
            <w:r w:rsidR="002570E4" w:rsidRPr="005647EB">
              <w:t xml:space="preserve"> </w:t>
            </w:r>
            <w:r w:rsidRPr="005647EB">
              <w:t>x</w:t>
            </w:r>
            <w:r w:rsidR="002570E4" w:rsidRPr="005647EB">
              <w:t xml:space="preserve"> </w:t>
            </w:r>
            <w:r w:rsidRPr="005647EB">
              <w:t>N</w:t>
            </w:r>
            <w:r w:rsidRPr="005647EB">
              <w:rPr>
                <w:vertAlign w:val="subscript"/>
              </w:rPr>
              <w:t>freq</w:t>
            </w:r>
          </w:p>
        </w:tc>
      </w:tr>
      <w:tr w:rsidR="00123ECE" w:rsidRPr="005647EB" w14:paraId="04670738" w14:textId="77777777" w:rsidTr="002570E4">
        <w:trPr>
          <w:cantSplit/>
          <w:jc w:val="center"/>
        </w:trPr>
        <w:tc>
          <w:tcPr>
            <w:tcW w:w="1465" w:type="dxa"/>
          </w:tcPr>
          <w:p w14:paraId="172B3C4F" w14:textId="31CB3D2E" w:rsidR="00123ECE" w:rsidRPr="005647EB" w:rsidRDefault="00123ECE" w:rsidP="002570E4">
            <w:pPr>
              <w:pStyle w:val="TAC"/>
              <w:keepNext w:val="0"/>
              <w:keepLines w:val="0"/>
            </w:pPr>
            <w:r w:rsidRPr="005647EB">
              <w:t>1</w:t>
            </w:r>
            <w:r w:rsidR="002570E4" w:rsidRPr="005647EB">
              <w:t xml:space="preserve"> </w:t>
            </w:r>
            <w:r w:rsidRPr="005647EB">
              <w:t>(Note</w:t>
            </w:r>
            <w:r w:rsidR="002570E4" w:rsidRPr="005647EB">
              <w:t xml:space="preserve"> </w:t>
            </w:r>
            <w:r w:rsidRPr="005647EB">
              <w:t>1)</w:t>
            </w:r>
          </w:p>
        </w:tc>
        <w:tc>
          <w:tcPr>
            <w:tcW w:w="1417" w:type="dxa"/>
          </w:tcPr>
          <w:p w14:paraId="70B558DF" w14:textId="77777777" w:rsidR="00123ECE" w:rsidRPr="005647EB" w:rsidRDefault="00123ECE" w:rsidP="002570E4">
            <w:pPr>
              <w:pStyle w:val="TAC"/>
              <w:keepNext w:val="0"/>
              <w:keepLines w:val="0"/>
            </w:pPr>
            <w:r w:rsidRPr="005647EB">
              <w:t>50</w:t>
            </w:r>
          </w:p>
        </w:tc>
        <w:tc>
          <w:tcPr>
            <w:tcW w:w="1310" w:type="dxa"/>
          </w:tcPr>
          <w:p w14:paraId="781F495C" w14:textId="77777777" w:rsidR="00123ECE" w:rsidRPr="005647EB" w:rsidRDefault="00123ECE" w:rsidP="002570E4">
            <w:pPr>
              <w:pStyle w:val="TAC"/>
              <w:keepNext w:val="0"/>
              <w:keepLines w:val="0"/>
            </w:pPr>
            <w:r w:rsidRPr="005647EB">
              <w:t>2</w:t>
            </w:r>
          </w:p>
        </w:tc>
        <w:tc>
          <w:tcPr>
            <w:tcW w:w="1383" w:type="dxa"/>
          </w:tcPr>
          <w:p w14:paraId="634E536B" w14:textId="77777777" w:rsidR="00123ECE" w:rsidRPr="005647EB" w:rsidRDefault="00123ECE" w:rsidP="002570E4">
            <w:pPr>
              <w:pStyle w:val="TAC"/>
              <w:keepNext w:val="0"/>
              <w:keepLines w:val="0"/>
            </w:pPr>
            <w:r w:rsidRPr="005647EB">
              <w:t>2</w:t>
            </w:r>
          </w:p>
        </w:tc>
        <w:tc>
          <w:tcPr>
            <w:tcW w:w="993" w:type="dxa"/>
            <w:shd w:val="clear" w:color="auto" w:fill="auto"/>
          </w:tcPr>
          <w:p w14:paraId="4EE31998" w14:textId="77777777" w:rsidR="00123ECE" w:rsidRPr="005647EB" w:rsidRDefault="00123ECE" w:rsidP="002570E4">
            <w:pPr>
              <w:pStyle w:val="TAC"/>
              <w:keepNext w:val="0"/>
              <w:keepLines w:val="0"/>
            </w:pPr>
            <w:r w:rsidRPr="005647EB">
              <w:rPr>
                <w:position w:val="-10"/>
              </w:rPr>
              <w:object w:dxaOrig="800" w:dyaOrig="300" w14:anchorId="1F90B4D1">
                <v:shape id="_x0000_i1146" type="#_x0000_t75" style="width:39pt;height:14.5pt" o:ole="">
                  <v:imagedata r:id="rId152" o:title=""/>
                </v:shape>
                <o:OLEObject Type="Embed" ProgID="Equation.3" ShapeID="_x0000_i1146" DrawAspect="Content" ObjectID="_1781977713" r:id="rId156"/>
              </w:object>
            </w:r>
          </w:p>
        </w:tc>
        <w:tc>
          <w:tcPr>
            <w:tcW w:w="992" w:type="dxa"/>
            <w:shd w:val="clear" w:color="auto" w:fill="auto"/>
          </w:tcPr>
          <w:p w14:paraId="7959C15E" w14:textId="77777777" w:rsidR="00123ECE" w:rsidRPr="005647EB" w:rsidRDefault="00123ECE" w:rsidP="002570E4">
            <w:pPr>
              <w:pStyle w:val="TAC"/>
              <w:keepNext w:val="0"/>
              <w:keepLines w:val="0"/>
            </w:pPr>
            <w:r w:rsidRPr="005647EB">
              <w:rPr>
                <w:position w:val="-10"/>
              </w:rPr>
              <w:object w:dxaOrig="820" w:dyaOrig="300" w14:anchorId="0D757B2A">
                <v:shape id="_x0000_i1147" type="#_x0000_t75" style="width:39pt;height:14.5pt" o:ole="">
                  <v:imagedata r:id="rId154" o:title=""/>
                </v:shape>
                <o:OLEObject Type="Embed" ProgID="Equation.3" ShapeID="_x0000_i1147" DrawAspect="Content" ObjectID="_1781977714" r:id="rId157"/>
              </w:object>
            </w:r>
          </w:p>
        </w:tc>
        <w:tc>
          <w:tcPr>
            <w:tcW w:w="1889" w:type="dxa"/>
            <w:gridSpan w:val="2"/>
          </w:tcPr>
          <w:p w14:paraId="035C3B99" w14:textId="18FE8B59" w:rsidR="00123ECE" w:rsidRPr="005647EB" w:rsidRDefault="00123ECE" w:rsidP="002570E4">
            <w:pPr>
              <w:pStyle w:val="TAC"/>
              <w:keepNext w:val="0"/>
              <w:keepLines w:val="0"/>
            </w:pPr>
            <w:r w:rsidRPr="005647EB">
              <w:t>240</w:t>
            </w:r>
            <w:r w:rsidR="002570E4" w:rsidRPr="005647EB">
              <w:t xml:space="preserve"> </w:t>
            </w:r>
            <w:r w:rsidRPr="005647EB">
              <w:t>x</w:t>
            </w:r>
            <w:r w:rsidR="002570E4" w:rsidRPr="005647EB">
              <w:t xml:space="preserve"> </w:t>
            </w:r>
            <w:r w:rsidRPr="005647EB">
              <w:t>N</w:t>
            </w:r>
            <w:r w:rsidRPr="005647EB">
              <w:rPr>
                <w:vertAlign w:val="subscript"/>
              </w:rPr>
              <w:t>freq</w:t>
            </w:r>
          </w:p>
        </w:tc>
      </w:tr>
      <w:tr w:rsidR="00123ECE" w:rsidRPr="005647EB" w14:paraId="5BEC4C0A" w14:textId="77777777" w:rsidTr="002570E4">
        <w:trPr>
          <w:cantSplit/>
          <w:jc w:val="center"/>
        </w:trPr>
        <w:tc>
          <w:tcPr>
            <w:tcW w:w="9449" w:type="dxa"/>
            <w:gridSpan w:val="8"/>
          </w:tcPr>
          <w:p w14:paraId="7F8CB061" w14:textId="7351EB52" w:rsidR="00123ECE" w:rsidRPr="005647EB" w:rsidRDefault="002570E4" w:rsidP="002570E4">
            <w:pPr>
              <w:pStyle w:val="TAN"/>
              <w:keepNext w:val="0"/>
              <w:keepLines w:val="0"/>
            </w:pPr>
            <w:r w:rsidRPr="005647EB">
              <w:t>NOTE 1:</w:t>
            </w:r>
            <w:r w:rsidR="00123ECE" w:rsidRPr="005647EB">
              <w:tab/>
              <w:t>This</w:t>
            </w:r>
            <w:r w:rsidRPr="005647EB">
              <w:t xml:space="preserve"> </w:t>
            </w:r>
            <w:r w:rsidR="00123ECE" w:rsidRPr="005647EB">
              <w:t>configuration</w:t>
            </w:r>
            <w:r w:rsidRPr="005647EB">
              <w:t xml:space="preserve"> </w:t>
            </w:r>
            <w:r w:rsidR="00123ECE" w:rsidRPr="005647EB">
              <w:t>is</w:t>
            </w:r>
            <w:r w:rsidRPr="005647EB">
              <w:t xml:space="preserve"> </w:t>
            </w:r>
            <w:r w:rsidR="00123ECE" w:rsidRPr="005647EB">
              <w:t>optional.</w:t>
            </w:r>
          </w:p>
          <w:p w14:paraId="53576C8D" w14:textId="1B14803C" w:rsidR="00123ECE" w:rsidRPr="005647EB" w:rsidRDefault="002570E4" w:rsidP="002570E4">
            <w:pPr>
              <w:pStyle w:val="TAN"/>
              <w:keepNext w:val="0"/>
              <w:keepLines w:val="0"/>
            </w:pPr>
            <w:r w:rsidRPr="005647EB">
              <w:t>NOTE 2:</w:t>
            </w:r>
            <w:r w:rsidR="00123ECE" w:rsidRPr="005647EB">
              <w:tab/>
            </w:r>
            <w:r w:rsidR="00123ECE" w:rsidRPr="005647EB">
              <w:rPr>
                <w:i/>
                <w:iCs/>
              </w:rPr>
              <w:t>T</w:t>
            </w:r>
            <w:r w:rsidR="00123ECE" w:rsidRPr="005647EB">
              <w:rPr>
                <w:vertAlign w:val="subscript"/>
              </w:rPr>
              <w:t>s</w:t>
            </w:r>
            <w:r w:rsidRPr="005647EB">
              <w:t xml:space="preserve"> </w:t>
            </w:r>
            <w:r w:rsidR="00123ECE" w:rsidRPr="005647EB">
              <w:t>is</w:t>
            </w:r>
            <w:r w:rsidRPr="005647EB">
              <w:t xml:space="preserve"> </w:t>
            </w:r>
            <w:r w:rsidR="00123ECE" w:rsidRPr="005647EB">
              <w:t>defined</w:t>
            </w:r>
            <w:r w:rsidRPr="005647EB">
              <w:t xml:space="preserve"> </w:t>
            </w:r>
            <w:r w:rsidR="00123ECE" w:rsidRPr="005647EB">
              <w:t>in</w:t>
            </w:r>
            <w:r w:rsidRPr="005647EB">
              <w:t xml:space="preserve"> </w:t>
            </w:r>
            <w:r w:rsidR="00123ECE" w:rsidRPr="005647EB">
              <w:t>3GPP</w:t>
            </w:r>
            <w:r w:rsidRPr="005647EB">
              <w:t xml:space="preserve"> </w:t>
            </w:r>
            <w:r w:rsidR="00123ECE" w:rsidRPr="005647EB">
              <w:t>TS</w:t>
            </w:r>
            <w:r w:rsidRPr="005647EB">
              <w:t xml:space="preserve"> </w:t>
            </w:r>
            <w:r w:rsidR="00123ECE" w:rsidRPr="005647EB">
              <w:t>36.211</w:t>
            </w:r>
            <w:r w:rsidRPr="005647EB">
              <w:t xml:space="preserve"> </w:t>
            </w:r>
            <w:r w:rsidR="00123ECE" w:rsidRPr="005647EB">
              <w:t>[9].</w:t>
            </w:r>
          </w:p>
        </w:tc>
      </w:tr>
    </w:tbl>
    <w:p w14:paraId="132E0E47" w14:textId="77777777" w:rsidR="00123ECE" w:rsidRPr="005647EB" w:rsidRDefault="00123ECE" w:rsidP="002570E4"/>
    <w:p w14:paraId="68E669D2" w14:textId="77777777" w:rsidR="00123ECE" w:rsidRPr="005647EB" w:rsidRDefault="00123ECE" w:rsidP="002570E4">
      <w:r w:rsidRPr="005647EB">
        <w:t xml:space="preserve">The UE shall be capable of performing RSRP and RSRQ measurements of at least 4 inter-frequency cells per TDD inter-frequency and the UE physical layer shall be capable of reporting RSRP and RSRQ measurements to higher layers with the measurement period </w:t>
      </w:r>
      <w:r w:rsidRPr="005647EB">
        <w:rPr>
          <w:rFonts w:cs="v4.2.0"/>
        </w:rPr>
        <w:t>T</w:t>
      </w:r>
      <w:r w:rsidRPr="005647EB">
        <w:rPr>
          <w:rFonts w:cs="v4.2.0"/>
          <w:vertAlign w:val="subscript"/>
        </w:rPr>
        <w:t>Measurement_Period_TDD_Inter.</w:t>
      </w:r>
    </w:p>
    <w:p w14:paraId="6A7687AF" w14:textId="2298C381" w:rsidR="00123ECE" w:rsidRPr="005647EB" w:rsidRDefault="00123ECE"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60404214" w14:textId="77777777" w:rsidR="00123ECE" w:rsidRPr="005647EB" w:rsidRDefault="00123ECE"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C33DCA0" w14:textId="77777777" w:rsidR="00123ECE" w:rsidRPr="005647EB" w:rsidRDefault="00123ECE"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0CA3940F" w14:textId="290DD92A" w:rsidR="00123ECE" w:rsidRPr="005647EB" w:rsidRDefault="00123ECE"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Identify</w:t>
      </w:r>
      <w:r w:rsidRPr="005647EB">
        <w:rPr>
          <w:rFonts w:cs="v4.2.0"/>
          <w:vertAlign w:val="subscript"/>
          <w:lang w:eastAsia="zh-CN"/>
        </w:rPr>
        <w:t>_Inter</w:t>
      </w:r>
      <w:r w:rsidRPr="005647EB">
        <w:rPr>
          <w:rFonts w:cs="v4.2.0"/>
        </w:rPr>
        <w:t xml:space="preserve"> defined </w:t>
      </w:r>
      <w:r w:rsidR="002570E4" w:rsidRPr="005647EB">
        <w:rPr>
          <w:rFonts w:cs="v4.2.0"/>
        </w:rPr>
        <w:t>in 3GPP TS</w:t>
      </w:r>
      <w:r w:rsidRPr="005647EB">
        <w:rPr>
          <w:rFonts w:cs="v4.2.0"/>
        </w:rPr>
        <w:t xml:space="preserve"> 36.133 [4] clause 8.1.2.</w:t>
      </w:r>
      <w:r w:rsidRPr="005647EB">
        <w:rPr>
          <w:rFonts w:cs="v4.2.0"/>
          <w:lang w:eastAsia="zh-CN"/>
        </w:rPr>
        <w:t>3</w:t>
      </w:r>
      <w:r w:rsidRPr="005647EB">
        <w:rPr>
          <w:rFonts w:cs="v4.2.0"/>
        </w:rPr>
        <w:t>.2</w:t>
      </w:r>
      <w:r w:rsidRPr="005647EB">
        <w:rPr>
          <w:rFonts w:cs="v4.2.0"/>
          <w:lang w:eastAsia="zh-CN"/>
        </w:rPr>
        <w:t xml:space="preserve">.1. </w:t>
      </w:r>
      <w:r w:rsidRPr="005647EB">
        <w:rPr>
          <w:rFonts w:cs="v4.2.0"/>
        </w:rPr>
        <w:t>When L3 filtering is used an additional delay can be expected.</w:t>
      </w:r>
    </w:p>
    <w:p w14:paraId="7A73C42F" w14:textId="3DE081C5" w:rsidR="00123ECE" w:rsidRPr="005647EB" w:rsidRDefault="00123ECE" w:rsidP="00E72FFE">
      <w:pPr>
        <w:keepNext/>
        <w:keepLines/>
        <w:rPr>
          <w:rFonts w:cs="v4.2.0"/>
        </w:rPr>
      </w:pPr>
      <w:r w:rsidRPr="005647EB">
        <w:lastRenderedPageBreak/>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E72FFE"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E72FFE" w:rsidRPr="005647EB">
        <w:rPr>
          <w:rFonts w:cs="v4.2.0"/>
        </w:rPr>
        <w:t>.</w:t>
      </w:r>
    </w:p>
    <w:p w14:paraId="463A3CE1" w14:textId="77559A6E" w:rsidR="00123ECE" w:rsidRPr="005647EB" w:rsidRDefault="00123ECE" w:rsidP="00E72FFE">
      <w:r w:rsidRPr="005647EB">
        <w:t xml:space="preserve">The normative reference for this requirement </w:t>
      </w:r>
      <w:r w:rsidR="002570E4" w:rsidRPr="005647EB">
        <w:t>is 3GPP TS</w:t>
      </w:r>
      <w:r w:rsidRPr="005647EB">
        <w:t xml:space="preserve"> 36.133 [4] clause 8.1.2.3.2 and A.8.4.1.</w:t>
      </w:r>
    </w:p>
    <w:p w14:paraId="433E5CAE" w14:textId="77777777" w:rsidR="00123ECE" w:rsidRPr="005647EB" w:rsidRDefault="00123ECE" w:rsidP="002570E4">
      <w:pPr>
        <w:pStyle w:val="Heading4"/>
        <w:keepNext w:val="0"/>
        <w:keepLines w:val="0"/>
      </w:pPr>
      <w:r w:rsidRPr="005647EB">
        <w:t>8.4.1.4</w:t>
      </w:r>
      <w:r w:rsidRPr="005647EB">
        <w:tab/>
        <w:t>Test description</w:t>
      </w:r>
    </w:p>
    <w:p w14:paraId="4A7649FD" w14:textId="77777777" w:rsidR="00123ECE" w:rsidRPr="005647EB" w:rsidRDefault="00123ECE" w:rsidP="002570E4">
      <w:pPr>
        <w:pStyle w:val="Heading5"/>
        <w:keepNext w:val="0"/>
        <w:keepLines w:val="0"/>
      </w:pPr>
      <w:r w:rsidRPr="005647EB">
        <w:t>8.4.1.4.1</w:t>
      </w:r>
      <w:r w:rsidRPr="005647EB">
        <w:tab/>
        <w:t>Initial conditions</w:t>
      </w:r>
    </w:p>
    <w:p w14:paraId="37015364" w14:textId="3B459EB2"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48E8ED0F" w14:textId="675CA544"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4.4.2 and 4.3.1. </w:t>
      </w:r>
    </w:p>
    <w:p w14:paraId="2ADB281A" w14:textId="28D1357A"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349E2425" w14:textId="5565673D" w:rsidR="00123ECE" w:rsidRPr="005647EB" w:rsidRDefault="00123ECE" w:rsidP="002570E4">
      <w:pPr>
        <w:pStyle w:val="B1"/>
      </w:pPr>
      <w:r w:rsidRPr="005647EB">
        <w:t>1.</w:t>
      </w:r>
      <w:r w:rsidR="00E72FFE"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w:t>
      </w:r>
      <w:r w:rsidR="0059272E" w:rsidRPr="005647EB">
        <w:rPr>
          <w:rFonts w:ascii="Segoe UI" w:hAnsi="Segoe UI" w:cs="Segoe UI"/>
        </w:rPr>
        <w:t xml:space="preserve"> </w:t>
      </w:r>
      <w:r w:rsidR="0059272E" w:rsidRPr="005647EB">
        <w:t>for UE with 2Rx RF band and Annex A, Figure A.78 for 4Rx capable UE without any 2Rx RF bands</w:t>
      </w:r>
      <w:r w:rsidRPr="005647EB">
        <w:t>.</w:t>
      </w:r>
    </w:p>
    <w:p w14:paraId="31DD69D9" w14:textId="7AD6BA9B" w:rsidR="00123ECE" w:rsidRPr="005647EB" w:rsidRDefault="00123ECE" w:rsidP="002570E4">
      <w:pPr>
        <w:pStyle w:val="B1"/>
      </w:pPr>
      <w:r w:rsidRPr="005647EB">
        <w:t>2.</w:t>
      </w:r>
      <w:r w:rsidR="00E72FFE" w:rsidRPr="005647EB">
        <w:tab/>
      </w:r>
      <w:r w:rsidRPr="005647EB">
        <w:t>The general test parameter settings are set up according to Table 8.4.1.4.1-1.</w:t>
      </w:r>
    </w:p>
    <w:p w14:paraId="16326B79" w14:textId="15F544C1" w:rsidR="00123ECE" w:rsidRPr="005647EB" w:rsidRDefault="00123ECE" w:rsidP="002570E4">
      <w:pPr>
        <w:pStyle w:val="B1"/>
      </w:pPr>
      <w:r w:rsidRPr="005647EB">
        <w:t>3.</w:t>
      </w:r>
      <w:r w:rsidR="00E72FFE" w:rsidRPr="005647EB">
        <w:tab/>
      </w:r>
      <w:r w:rsidRPr="005647EB">
        <w:t>Propagation conditions are set according to Annex B clauses B.0.</w:t>
      </w:r>
    </w:p>
    <w:p w14:paraId="2751B8EE" w14:textId="3412B47C" w:rsidR="00123ECE" w:rsidRPr="005647EB" w:rsidRDefault="00123ECE" w:rsidP="002570E4">
      <w:pPr>
        <w:pStyle w:val="B1"/>
      </w:pPr>
      <w:r w:rsidRPr="005647EB">
        <w:t>4.</w:t>
      </w:r>
      <w:r w:rsidR="00E72FFE" w:rsidRPr="005647EB">
        <w:tab/>
      </w:r>
      <w:r w:rsidRPr="005647EB">
        <w:t>Message contents are defined in clause 8.4.1.4.3.</w:t>
      </w:r>
    </w:p>
    <w:p w14:paraId="0530503E" w14:textId="1C5BED55" w:rsidR="00123ECE" w:rsidRPr="005647EB" w:rsidRDefault="00123ECE" w:rsidP="002570E4">
      <w:pPr>
        <w:pStyle w:val="B1"/>
        <w:rPr>
          <w:rFonts w:cs="v3.7.0"/>
        </w:rPr>
      </w:pPr>
      <w:r w:rsidRPr="005647EB">
        <w:t>5.</w:t>
      </w:r>
      <w:r w:rsidR="00E72FFE" w:rsidRPr="005647EB">
        <w:tab/>
      </w:r>
      <w:r w:rsidRPr="005647EB">
        <w:t>There are two E-UTRA TDD carriers and two cells specified in the test. Cell 1 is the cell used for connection setup with the power level set according to Annex C.0 and C.1 for this test.</w:t>
      </w:r>
    </w:p>
    <w:p w14:paraId="2982FC78" w14:textId="77777777" w:rsidR="00123ECE" w:rsidRPr="005647EB" w:rsidRDefault="00123ECE" w:rsidP="002570E4">
      <w:pPr>
        <w:pStyle w:val="TH"/>
        <w:keepNext w:val="0"/>
        <w:keepLines w:val="0"/>
      </w:pPr>
      <w:r w:rsidRPr="005647EB">
        <w:t>Table 8.4.1.4.1-1: General test parameters for E-UTRAN TDD-TDD inter frequency event triggered reporting in fading propagation conditions</w:t>
      </w:r>
    </w:p>
    <w:tbl>
      <w:tblPr>
        <w:tblW w:w="10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54"/>
        <w:gridCol w:w="992"/>
        <w:gridCol w:w="2694"/>
        <w:gridCol w:w="3652"/>
      </w:tblGrid>
      <w:tr w:rsidR="00123ECE" w:rsidRPr="005647EB" w14:paraId="607EC2E5" w14:textId="77777777" w:rsidTr="002570E4">
        <w:trPr>
          <w:cantSplit/>
          <w:jc w:val="center"/>
        </w:trPr>
        <w:tc>
          <w:tcPr>
            <w:tcW w:w="2754" w:type="dxa"/>
          </w:tcPr>
          <w:p w14:paraId="211C45F0" w14:textId="77777777" w:rsidR="00123ECE" w:rsidRPr="005647EB" w:rsidRDefault="00123ECE" w:rsidP="002570E4">
            <w:pPr>
              <w:pStyle w:val="TAH"/>
              <w:keepNext w:val="0"/>
              <w:keepLines w:val="0"/>
              <w:rPr>
                <w:rFonts w:cs="Arial"/>
                <w:szCs w:val="18"/>
              </w:rPr>
            </w:pPr>
            <w:r w:rsidRPr="005647EB">
              <w:rPr>
                <w:rFonts w:cs="Arial"/>
                <w:szCs w:val="18"/>
              </w:rPr>
              <w:t>Parameter</w:t>
            </w:r>
          </w:p>
        </w:tc>
        <w:tc>
          <w:tcPr>
            <w:tcW w:w="992" w:type="dxa"/>
          </w:tcPr>
          <w:p w14:paraId="54B3C075" w14:textId="77777777" w:rsidR="00123ECE" w:rsidRPr="005647EB" w:rsidRDefault="00123ECE" w:rsidP="002570E4">
            <w:pPr>
              <w:pStyle w:val="TAH"/>
              <w:keepNext w:val="0"/>
              <w:keepLines w:val="0"/>
              <w:rPr>
                <w:rFonts w:cs="Arial"/>
                <w:szCs w:val="18"/>
              </w:rPr>
            </w:pPr>
            <w:r w:rsidRPr="005647EB">
              <w:rPr>
                <w:rFonts w:cs="Arial"/>
                <w:szCs w:val="18"/>
              </w:rPr>
              <w:t>Unit</w:t>
            </w:r>
          </w:p>
        </w:tc>
        <w:tc>
          <w:tcPr>
            <w:tcW w:w="2694" w:type="dxa"/>
          </w:tcPr>
          <w:p w14:paraId="0EEB3228" w14:textId="77777777" w:rsidR="00123ECE" w:rsidRPr="005647EB" w:rsidRDefault="00123ECE" w:rsidP="002570E4">
            <w:pPr>
              <w:pStyle w:val="TAH"/>
              <w:keepNext w:val="0"/>
              <w:keepLines w:val="0"/>
              <w:rPr>
                <w:rFonts w:cs="Arial"/>
                <w:szCs w:val="18"/>
              </w:rPr>
            </w:pPr>
            <w:r w:rsidRPr="005647EB">
              <w:rPr>
                <w:rFonts w:cs="Arial"/>
                <w:szCs w:val="18"/>
              </w:rPr>
              <w:t>Value</w:t>
            </w:r>
          </w:p>
        </w:tc>
        <w:tc>
          <w:tcPr>
            <w:tcW w:w="3652" w:type="dxa"/>
          </w:tcPr>
          <w:p w14:paraId="6FEFE05A" w14:textId="77777777" w:rsidR="00123ECE" w:rsidRPr="005647EB" w:rsidRDefault="00123ECE" w:rsidP="002570E4">
            <w:pPr>
              <w:pStyle w:val="TAH"/>
              <w:keepNext w:val="0"/>
              <w:keepLines w:val="0"/>
              <w:rPr>
                <w:rFonts w:cs="Arial"/>
                <w:szCs w:val="18"/>
              </w:rPr>
            </w:pPr>
            <w:r w:rsidRPr="005647EB">
              <w:rPr>
                <w:rFonts w:cs="Arial"/>
                <w:szCs w:val="18"/>
              </w:rPr>
              <w:t>Comment</w:t>
            </w:r>
          </w:p>
        </w:tc>
      </w:tr>
      <w:tr w:rsidR="00123ECE" w:rsidRPr="005647EB" w14:paraId="214B812F" w14:textId="77777777" w:rsidTr="002570E4">
        <w:trPr>
          <w:cantSplit/>
          <w:jc w:val="center"/>
        </w:trPr>
        <w:tc>
          <w:tcPr>
            <w:tcW w:w="2754" w:type="dxa"/>
          </w:tcPr>
          <w:p w14:paraId="7A07C219" w14:textId="1D3DC58A"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992" w:type="dxa"/>
          </w:tcPr>
          <w:p w14:paraId="16AE4367" w14:textId="77777777" w:rsidR="00123ECE" w:rsidRPr="005647EB" w:rsidRDefault="00123ECE" w:rsidP="002570E4">
            <w:pPr>
              <w:pStyle w:val="TAC"/>
              <w:keepNext w:val="0"/>
              <w:keepLines w:val="0"/>
            </w:pPr>
          </w:p>
        </w:tc>
        <w:tc>
          <w:tcPr>
            <w:tcW w:w="2694" w:type="dxa"/>
          </w:tcPr>
          <w:p w14:paraId="365C85E2" w14:textId="789715A5"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TDD</w:t>
            </w:r>
          </w:p>
        </w:tc>
        <w:tc>
          <w:tcPr>
            <w:tcW w:w="3652" w:type="dxa"/>
          </w:tcPr>
          <w:p w14:paraId="1689032D" w14:textId="1EDD6156"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A.1.2</w:t>
            </w:r>
          </w:p>
        </w:tc>
      </w:tr>
      <w:tr w:rsidR="00123ECE" w:rsidRPr="005647EB" w14:paraId="627002E4" w14:textId="77777777" w:rsidTr="002570E4">
        <w:trPr>
          <w:cantSplit/>
          <w:jc w:val="center"/>
        </w:trPr>
        <w:tc>
          <w:tcPr>
            <w:tcW w:w="2754" w:type="dxa"/>
          </w:tcPr>
          <w:p w14:paraId="68A7A583" w14:textId="4B318AFF"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992" w:type="dxa"/>
          </w:tcPr>
          <w:p w14:paraId="028590B3" w14:textId="77777777" w:rsidR="00123ECE" w:rsidRPr="005647EB" w:rsidRDefault="00123ECE" w:rsidP="002570E4">
            <w:pPr>
              <w:pStyle w:val="TAC"/>
              <w:keepNext w:val="0"/>
              <w:keepLines w:val="0"/>
            </w:pPr>
          </w:p>
        </w:tc>
        <w:tc>
          <w:tcPr>
            <w:tcW w:w="2694" w:type="dxa"/>
          </w:tcPr>
          <w:p w14:paraId="590CCB0A" w14:textId="5F71DA36"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TDD</w:t>
            </w:r>
          </w:p>
        </w:tc>
        <w:tc>
          <w:tcPr>
            <w:tcW w:w="3652" w:type="dxa"/>
          </w:tcPr>
          <w:p w14:paraId="5AD61853" w14:textId="65C8272A"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A.2.2</w:t>
            </w:r>
          </w:p>
        </w:tc>
      </w:tr>
      <w:tr w:rsidR="00123ECE" w:rsidRPr="005647EB" w14:paraId="6C3CC1DD" w14:textId="77777777" w:rsidTr="002570E4">
        <w:trPr>
          <w:cantSplit/>
          <w:jc w:val="center"/>
        </w:trPr>
        <w:tc>
          <w:tcPr>
            <w:tcW w:w="2754" w:type="dxa"/>
          </w:tcPr>
          <w:p w14:paraId="7E2BBD64" w14:textId="2DB40CDD" w:rsidR="00123ECE" w:rsidRPr="005647EB" w:rsidRDefault="00123ECE"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992" w:type="dxa"/>
          </w:tcPr>
          <w:p w14:paraId="6F0D99FD" w14:textId="77777777" w:rsidR="00123ECE" w:rsidRPr="005647EB" w:rsidRDefault="00123ECE" w:rsidP="002570E4">
            <w:pPr>
              <w:pStyle w:val="TAC"/>
              <w:keepNext w:val="0"/>
              <w:keepLines w:val="0"/>
              <w:rPr>
                <w:rFonts w:cs="Arial"/>
                <w:szCs w:val="18"/>
              </w:rPr>
            </w:pPr>
          </w:p>
        </w:tc>
        <w:tc>
          <w:tcPr>
            <w:tcW w:w="2694" w:type="dxa"/>
          </w:tcPr>
          <w:p w14:paraId="77D97811" w14:textId="77777777" w:rsidR="00123ECE" w:rsidRPr="005647EB" w:rsidRDefault="00123ECE" w:rsidP="002570E4">
            <w:pPr>
              <w:pStyle w:val="TAL"/>
              <w:keepNext w:val="0"/>
              <w:keepLines w:val="0"/>
              <w:rPr>
                <w:rFonts w:cs="Arial"/>
                <w:szCs w:val="18"/>
              </w:rPr>
            </w:pPr>
            <w:r w:rsidRPr="005647EB">
              <w:rPr>
                <w:rFonts w:cs="Arial"/>
                <w:szCs w:val="18"/>
                <w:lang w:eastAsia="zh-CN"/>
              </w:rPr>
              <w:t>1</w:t>
            </w:r>
          </w:p>
        </w:tc>
        <w:tc>
          <w:tcPr>
            <w:tcW w:w="3652" w:type="dxa"/>
          </w:tcPr>
          <w:p w14:paraId="6CE01970" w14:textId="35E6F58D" w:rsidR="00123ECE" w:rsidRPr="005647EB" w:rsidRDefault="00123ECE" w:rsidP="002570E4">
            <w:pPr>
              <w:pStyle w:val="TAL"/>
              <w:keepNext w:val="0"/>
              <w:keepLines w:val="0"/>
              <w:rPr>
                <w:rFonts w:cs="Arial"/>
                <w:szCs w:val="18"/>
                <w:lang w:eastAsia="zh-CN"/>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r w:rsidRPr="005647EB">
              <w:rPr>
                <w:rFonts w:cs="Arial"/>
                <w:szCs w:val="18"/>
              </w:rPr>
              <w:t>8.1.2.1.</w:t>
            </w:r>
            <w:r w:rsidR="002570E4" w:rsidRPr="005647EB">
              <w:rPr>
                <w:rFonts w:cs="Arial"/>
                <w:szCs w:val="18"/>
              </w:rPr>
              <w:t xml:space="preserve"> </w:t>
            </w:r>
          </w:p>
        </w:tc>
      </w:tr>
      <w:tr w:rsidR="00123ECE" w:rsidRPr="005647EB" w14:paraId="2C6EA38A" w14:textId="77777777" w:rsidTr="002570E4">
        <w:trPr>
          <w:cantSplit/>
          <w:jc w:val="center"/>
        </w:trPr>
        <w:tc>
          <w:tcPr>
            <w:tcW w:w="2754" w:type="dxa"/>
          </w:tcPr>
          <w:p w14:paraId="71E635F1" w14:textId="5F5A6455" w:rsidR="00123ECE" w:rsidRPr="005647EB" w:rsidRDefault="00123ECE" w:rsidP="002570E4">
            <w:pPr>
              <w:pStyle w:val="TAL"/>
              <w:keepNext w:val="0"/>
              <w:keepLines w:val="0"/>
              <w:rPr>
                <w:rFonts w:cs="Arial"/>
                <w:szCs w:val="18"/>
              </w:rPr>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p>
        </w:tc>
        <w:tc>
          <w:tcPr>
            <w:tcW w:w="992" w:type="dxa"/>
          </w:tcPr>
          <w:p w14:paraId="27B045BB" w14:textId="77777777" w:rsidR="00123ECE" w:rsidRPr="005647EB" w:rsidRDefault="00123ECE" w:rsidP="002570E4">
            <w:pPr>
              <w:pStyle w:val="TAC"/>
              <w:keepNext w:val="0"/>
              <w:keepLines w:val="0"/>
              <w:rPr>
                <w:rFonts w:cs="Arial"/>
                <w:szCs w:val="18"/>
              </w:rPr>
            </w:pPr>
          </w:p>
        </w:tc>
        <w:tc>
          <w:tcPr>
            <w:tcW w:w="2694" w:type="dxa"/>
          </w:tcPr>
          <w:p w14:paraId="306FCF0E" w14:textId="77777777" w:rsidR="00123ECE" w:rsidRPr="005647EB" w:rsidRDefault="00123ECE" w:rsidP="002570E4">
            <w:pPr>
              <w:pStyle w:val="TAL"/>
              <w:keepNext w:val="0"/>
              <w:keepLines w:val="0"/>
              <w:rPr>
                <w:rFonts w:cs="Arial"/>
                <w:szCs w:val="18"/>
                <w:lang w:eastAsia="zh-CN"/>
              </w:rPr>
            </w:pPr>
            <w:r w:rsidRPr="005647EB">
              <w:rPr>
                <w:rFonts w:cs="v4.2.0"/>
              </w:rPr>
              <w:t>6</w:t>
            </w:r>
          </w:p>
        </w:tc>
        <w:tc>
          <w:tcPr>
            <w:tcW w:w="3652" w:type="dxa"/>
          </w:tcPr>
          <w:p w14:paraId="4C6727CC" w14:textId="383F19ED" w:rsidR="00123ECE" w:rsidRPr="005647EB" w:rsidRDefault="00123ECE" w:rsidP="002570E4">
            <w:pPr>
              <w:pStyle w:val="TAL"/>
              <w:keepNext w:val="0"/>
              <w:keepLines w:val="0"/>
              <w:rPr>
                <w:rFonts w:cs="Arial"/>
                <w:szCs w:val="18"/>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4.2-1</w:t>
            </w:r>
            <w:r w:rsidR="002570E4" w:rsidRPr="005647EB">
              <w:rPr>
                <w:rFonts w:cs="v4.2.0"/>
              </w:rPr>
              <w:t xml:space="preserve"> in 3GPP TS </w:t>
            </w:r>
            <w:r w:rsidRPr="005647EB">
              <w:rPr>
                <w:rFonts w:cs="v4.2.0"/>
              </w:rPr>
              <w:t>36.211.</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same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both</w:t>
            </w:r>
            <w:r w:rsidR="002570E4" w:rsidRPr="005647EB">
              <w:rPr>
                <w:rFonts w:cs="v4.2.0"/>
              </w:rPr>
              <w:t xml:space="preserve"> </w:t>
            </w:r>
            <w:r w:rsidRPr="005647EB">
              <w:rPr>
                <w:rFonts w:cs="v4.2.0"/>
              </w:rPr>
              <w:t>cells</w:t>
            </w:r>
          </w:p>
        </w:tc>
      </w:tr>
      <w:tr w:rsidR="00123ECE" w:rsidRPr="005647EB" w14:paraId="05DE1041" w14:textId="77777777" w:rsidTr="002570E4">
        <w:trPr>
          <w:cantSplit/>
          <w:jc w:val="center"/>
        </w:trPr>
        <w:tc>
          <w:tcPr>
            <w:tcW w:w="2754" w:type="dxa"/>
          </w:tcPr>
          <w:p w14:paraId="2B84A439" w14:textId="5A7359CB" w:rsidR="00123ECE" w:rsidRPr="005647EB" w:rsidRDefault="00123ECE" w:rsidP="002570E4">
            <w:pPr>
              <w:pStyle w:val="TAL"/>
              <w:keepNext w:val="0"/>
              <w:keepLines w:val="0"/>
              <w:rPr>
                <w:rFonts w:cs="Arial"/>
                <w:szCs w:val="18"/>
                <w:lang w:eastAsia="zh-CN"/>
              </w:rPr>
            </w:pPr>
            <w:r w:rsidRPr="005647EB">
              <w:rPr>
                <w:rFonts w:cs="Arial"/>
                <w:szCs w:val="18"/>
              </w:rPr>
              <w:t>Uplink-downlink</w:t>
            </w:r>
            <w:r w:rsidR="002570E4" w:rsidRPr="005647EB">
              <w:rPr>
                <w:rFonts w:cs="Arial"/>
                <w:szCs w:val="18"/>
              </w:rPr>
              <w:t xml:space="preserve"> </w:t>
            </w:r>
            <w:r w:rsidRPr="005647EB">
              <w:rPr>
                <w:rFonts w:cs="Arial"/>
                <w:szCs w:val="18"/>
              </w:rPr>
              <w:t>configuration</w:t>
            </w:r>
          </w:p>
        </w:tc>
        <w:tc>
          <w:tcPr>
            <w:tcW w:w="992" w:type="dxa"/>
          </w:tcPr>
          <w:p w14:paraId="1A9CF64D" w14:textId="77777777" w:rsidR="00123ECE" w:rsidRPr="005647EB" w:rsidRDefault="00123ECE" w:rsidP="002570E4">
            <w:pPr>
              <w:pStyle w:val="TAC"/>
              <w:keepNext w:val="0"/>
              <w:keepLines w:val="0"/>
              <w:rPr>
                <w:rFonts w:cs="Arial"/>
                <w:szCs w:val="18"/>
              </w:rPr>
            </w:pPr>
          </w:p>
        </w:tc>
        <w:tc>
          <w:tcPr>
            <w:tcW w:w="2694" w:type="dxa"/>
          </w:tcPr>
          <w:p w14:paraId="12A1A86A" w14:textId="77777777" w:rsidR="00123ECE" w:rsidRPr="005647EB" w:rsidRDefault="00123ECE" w:rsidP="002570E4">
            <w:pPr>
              <w:pStyle w:val="TAL"/>
              <w:keepNext w:val="0"/>
              <w:keepLines w:val="0"/>
              <w:rPr>
                <w:rFonts w:cs="Arial"/>
                <w:szCs w:val="18"/>
                <w:lang w:eastAsia="zh-CN"/>
              </w:rPr>
            </w:pPr>
            <w:r w:rsidRPr="005647EB">
              <w:rPr>
                <w:rFonts w:cs="Arial"/>
                <w:szCs w:val="18"/>
                <w:lang w:eastAsia="zh-CN"/>
              </w:rPr>
              <w:t>1</w:t>
            </w:r>
          </w:p>
        </w:tc>
        <w:tc>
          <w:tcPr>
            <w:tcW w:w="3652" w:type="dxa"/>
          </w:tcPr>
          <w:p w14:paraId="5EC6A613" w14:textId="1A6CB43C" w:rsidR="00123ECE" w:rsidRPr="005647EB" w:rsidRDefault="00123ECE" w:rsidP="002570E4">
            <w:pPr>
              <w:pStyle w:val="TAL"/>
              <w:keepNext w:val="0"/>
              <w:keepLines w:val="0"/>
              <w:rPr>
                <w:rFonts w:cs="Arial"/>
                <w:szCs w:val="18"/>
                <w:lang w:eastAsia="zh-CN"/>
              </w:rPr>
            </w:pPr>
            <w:r w:rsidRPr="005647EB">
              <w:rPr>
                <w:rFonts w:cs="Arial"/>
                <w:szCs w:val="18"/>
                <w:lang w:eastAsia="zh-CN"/>
              </w:rPr>
              <w:t>As</w:t>
            </w:r>
            <w:r w:rsidR="002570E4" w:rsidRPr="005647EB">
              <w:rPr>
                <w:rFonts w:cs="Arial"/>
                <w:szCs w:val="18"/>
                <w:lang w:eastAsia="zh-CN"/>
              </w:rPr>
              <w:t xml:space="preserve"> </w:t>
            </w:r>
            <w:r w:rsidRPr="005647EB">
              <w:rPr>
                <w:rFonts w:cs="Arial"/>
                <w:szCs w:val="18"/>
                <w:lang w:eastAsia="zh-CN"/>
              </w:rPr>
              <w:t>specified</w:t>
            </w:r>
            <w:r w:rsidR="002570E4" w:rsidRPr="005647EB">
              <w:rPr>
                <w:rFonts w:cs="Arial"/>
                <w:szCs w:val="18"/>
                <w:lang w:eastAsia="zh-CN"/>
              </w:rPr>
              <w:t xml:space="preserve"> </w:t>
            </w:r>
            <w:r w:rsidRPr="005647EB">
              <w:rPr>
                <w:rFonts w:cs="Arial"/>
                <w:szCs w:val="18"/>
                <w:lang w:eastAsia="zh-CN"/>
              </w:rPr>
              <w:t>in</w:t>
            </w:r>
            <w:r w:rsidR="002570E4" w:rsidRPr="005647EB">
              <w:rPr>
                <w:rFonts w:cs="Arial"/>
                <w:szCs w:val="18"/>
                <w:lang w:eastAsia="zh-CN"/>
              </w:rPr>
              <w:t xml:space="preserve"> </w:t>
            </w:r>
            <w:r w:rsidRPr="005647EB">
              <w:rPr>
                <w:rFonts w:cs="Arial"/>
                <w:szCs w:val="18"/>
                <w:lang w:eastAsia="zh-CN"/>
              </w:rPr>
              <w:t>3GPP</w:t>
            </w:r>
            <w:r w:rsidR="002570E4" w:rsidRPr="005647EB">
              <w:rPr>
                <w:rFonts w:cs="Arial"/>
                <w:szCs w:val="18"/>
                <w:lang w:eastAsia="zh-CN"/>
              </w:rPr>
              <w:t xml:space="preserve"> </w:t>
            </w:r>
            <w:r w:rsidRPr="005647EB">
              <w:rPr>
                <w:rFonts w:cs="Arial"/>
                <w:szCs w:val="18"/>
                <w:lang w:eastAsia="zh-CN"/>
              </w:rPr>
              <w:t>TS</w:t>
            </w:r>
            <w:r w:rsidR="002570E4" w:rsidRPr="005647EB">
              <w:rPr>
                <w:rFonts w:cs="Arial"/>
                <w:szCs w:val="18"/>
                <w:lang w:eastAsia="zh-CN"/>
              </w:rPr>
              <w:t xml:space="preserve"> </w:t>
            </w:r>
            <w:r w:rsidRPr="005647EB">
              <w:rPr>
                <w:rFonts w:cs="Arial"/>
                <w:szCs w:val="18"/>
                <w:lang w:eastAsia="zh-CN"/>
              </w:rPr>
              <w:t>36.211</w:t>
            </w:r>
            <w:r w:rsidR="002570E4" w:rsidRPr="005647EB">
              <w:rPr>
                <w:rFonts w:cs="Arial"/>
                <w:szCs w:val="18"/>
                <w:lang w:eastAsia="zh-CN"/>
              </w:rPr>
              <w:t xml:space="preserve"> </w:t>
            </w:r>
            <w:r w:rsidR="00914A62" w:rsidRPr="005647EB">
              <w:rPr>
                <w:rFonts w:cs="Arial"/>
                <w:szCs w:val="18"/>
                <w:lang w:eastAsia="zh-CN"/>
              </w:rPr>
              <w:t>clause</w:t>
            </w:r>
            <w:r w:rsidR="002570E4" w:rsidRPr="005647EB">
              <w:rPr>
                <w:rFonts w:cs="Arial"/>
                <w:szCs w:val="18"/>
                <w:lang w:eastAsia="zh-CN"/>
              </w:rPr>
              <w:t xml:space="preserve"> </w:t>
            </w:r>
            <w:r w:rsidRPr="005647EB">
              <w:rPr>
                <w:rFonts w:cs="Arial"/>
                <w:szCs w:val="18"/>
                <w:lang w:eastAsia="zh-CN"/>
              </w:rPr>
              <w:t>4.2</w:t>
            </w:r>
            <w:r w:rsidR="002570E4" w:rsidRPr="005647EB">
              <w:rPr>
                <w:rFonts w:cs="Arial"/>
                <w:szCs w:val="18"/>
                <w:lang w:eastAsia="zh-CN"/>
              </w:rPr>
              <w:t xml:space="preserve"> </w:t>
            </w:r>
            <w:r w:rsidRPr="005647EB">
              <w:rPr>
                <w:rFonts w:cs="Arial"/>
                <w:szCs w:val="18"/>
              </w:rPr>
              <w:t>Table</w:t>
            </w:r>
            <w:r w:rsidR="002570E4" w:rsidRPr="005647EB">
              <w:rPr>
                <w:rFonts w:cs="Arial"/>
                <w:szCs w:val="18"/>
              </w:rPr>
              <w:t xml:space="preserve"> </w:t>
            </w:r>
            <w:r w:rsidRPr="005647EB">
              <w:rPr>
                <w:rFonts w:cs="Arial"/>
                <w:szCs w:val="18"/>
                <w:lang w:eastAsia="zh-CN"/>
              </w:rPr>
              <w:t>4.2</w:t>
            </w:r>
            <w:r w:rsidRPr="005647EB">
              <w:rPr>
                <w:rFonts w:cs="Arial"/>
                <w:szCs w:val="18"/>
              </w:rPr>
              <w:t>-</w:t>
            </w:r>
            <w:r w:rsidRPr="005647EB">
              <w:rPr>
                <w:rFonts w:cs="Arial"/>
                <w:szCs w:val="18"/>
                <w:lang w:eastAsia="zh-CN"/>
              </w:rPr>
              <w:t>2</w:t>
            </w:r>
            <w:r w:rsidR="002570E4" w:rsidRPr="005647EB">
              <w:rPr>
                <w:rFonts w:cs="Arial"/>
                <w:szCs w:val="18"/>
                <w:lang w:eastAsia="zh-CN"/>
              </w:rPr>
              <w:t xml:space="preserve"> </w:t>
            </w:r>
          </w:p>
        </w:tc>
      </w:tr>
      <w:tr w:rsidR="00123ECE" w:rsidRPr="005647EB" w14:paraId="1E42468A" w14:textId="77777777" w:rsidTr="002570E4">
        <w:trPr>
          <w:cantSplit/>
          <w:jc w:val="center"/>
        </w:trPr>
        <w:tc>
          <w:tcPr>
            <w:tcW w:w="2754" w:type="dxa"/>
          </w:tcPr>
          <w:p w14:paraId="33224FED" w14:textId="77286857" w:rsidR="00123ECE" w:rsidRPr="005647EB" w:rsidRDefault="00123ECE"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992" w:type="dxa"/>
          </w:tcPr>
          <w:p w14:paraId="4661076C" w14:textId="77777777" w:rsidR="00123ECE" w:rsidRPr="005647EB" w:rsidRDefault="00123ECE" w:rsidP="002570E4">
            <w:pPr>
              <w:pStyle w:val="TAC"/>
              <w:keepNext w:val="0"/>
              <w:keepLines w:val="0"/>
              <w:rPr>
                <w:rFonts w:cs="Arial"/>
                <w:szCs w:val="18"/>
              </w:rPr>
            </w:pPr>
          </w:p>
        </w:tc>
        <w:tc>
          <w:tcPr>
            <w:tcW w:w="2694" w:type="dxa"/>
          </w:tcPr>
          <w:p w14:paraId="13668949" w14:textId="77777777" w:rsidR="00123ECE" w:rsidRPr="005647EB" w:rsidRDefault="00123ECE" w:rsidP="002570E4">
            <w:pPr>
              <w:pStyle w:val="TAL"/>
              <w:keepNext w:val="0"/>
              <w:keepLines w:val="0"/>
              <w:rPr>
                <w:rFonts w:cs="Arial"/>
                <w:szCs w:val="18"/>
                <w:lang w:eastAsia="zh-CN"/>
              </w:rPr>
            </w:pPr>
            <w:r w:rsidRPr="005647EB">
              <w:rPr>
                <w:rFonts w:cs="Arial"/>
                <w:szCs w:val="18"/>
                <w:lang w:eastAsia="zh-CN"/>
              </w:rPr>
              <w:t>Normal</w:t>
            </w:r>
          </w:p>
        </w:tc>
        <w:tc>
          <w:tcPr>
            <w:tcW w:w="3652" w:type="dxa"/>
          </w:tcPr>
          <w:p w14:paraId="5FAD8132" w14:textId="77777777" w:rsidR="00123ECE" w:rsidRPr="005647EB" w:rsidRDefault="00123ECE" w:rsidP="002570E4">
            <w:pPr>
              <w:pStyle w:val="TAL"/>
              <w:keepNext w:val="0"/>
              <w:keepLines w:val="0"/>
              <w:rPr>
                <w:rFonts w:cs="Arial"/>
                <w:szCs w:val="18"/>
              </w:rPr>
            </w:pPr>
          </w:p>
        </w:tc>
      </w:tr>
      <w:tr w:rsidR="00123ECE" w:rsidRPr="005647EB" w14:paraId="630154ED" w14:textId="77777777" w:rsidTr="002570E4">
        <w:trPr>
          <w:cantSplit/>
          <w:jc w:val="center"/>
        </w:trPr>
        <w:tc>
          <w:tcPr>
            <w:tcW w:w="2754" w:type="dxa"/>
          </w:tcPr>
          <w:p w14:paraId="6F98DAC5" w14:textId="25F6E50E"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992" w:type="dxa"/>
          </w:tcPr>
          <w:p w14:paraId="560DB213" w14:textId="77777777" w:rsidR="00123ECE" w:rsidRPr="005647EB" w:rsidRDefault="00123ECE" w:rsidP="002570E4">
            <w:pPr>
              <w:pStyle w:val="TAC"/>
              <w:keepNext w:val="0"/>
              <w:keepLines w:val="0"/>
            </w:pPr>
          </w:p>
        </w:tc>
        <w:tc>
          <w:tcPr>
            <w:tcW w:w="2694" w:type="dxa"/>
          </w:tcPr>
          <w:p w14:paraId="66755C24" w14:textId="1610C852" w:rsidR="00123ECE" w:rsidRPr="005647EB" w:rsidRDefault="00123ECE" w:rsidP="002570E4">
            <w:pPr>
              <w:pStyle w:val="TAH"/>
              <w:keepNext w:val="0"/>
              <w:keepLines w:val="0"/>
              <w:jc w:val="left"/>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Pr>
          <w:p w14:paraId="3F5CB7BB" w14:textId="02649D20" w:rsidR="00123ECE" w:rsidRPr="005647EB" w:rsidRDefault="00123ECE" w:rsidP="002570E4">
            <w:pPr>
              <w:pStyle w:val="TAL"/>
              <w:keepNext w:val="0"/>
              <w:keepLines w:val="0"/>
            </w:pPr>
            <w:r w:rsidRPr="005647EB">
              <w:t>Two</w:t>
            </w:r>
            <w:r w:rsidR="002570E4" w:rsidRPr="005647EB">
              <w:t xml:space="preserve"> </w:t>
            </w:r>
            <w:r w:rsidRPr="005647EB">
              <w:t>TDD</w:t>
            </w:r>
            <w:r w:rsidR="002570E4" w:rsidRPr="005647EB">
              <w:t xml:space="preserve"> </w:t>
            </w:r>
            <w:r w:rsidRPr="005647EB">
              <w:t>carrier</w:t>
            </w:r>
            <w:r w:rsidR="002570E4" w:rsidRPr="005647EB">
              <w:t xml:space="preserve"> </w:t>
            </w:r>
            <w:r w:rsidRPr="005647EB">
              <w:t>frequencies</w:t>
            </w:r>
            <w:r w:rsidR="002570E4" w:rsidRPr="005647EB">
              <w:t xml:space="preserve"> </w:t>
            </w:r>
            <w:r w:rsidRPr="005647EB">
              <w:t>are</w:t>
            </w:r>
            <w:r w:rsidR="002570E4" w:rsidRPr="005647EB">
              <w:t xml:space="preserve"> </w:t>
            </w:r>
            <w:r w:rsidRPr="005647EB">
              <w:t>used.</w:t>
            </w:r>
          </w:p>
        </w:tc>
      </w:tr>
      <w:tr w:rsidR="00123ECE" w:rsidRPr="005647EB" w14:paraId="6DB203AE" w14:textId="77777777" w:rsidTr="002570E4">
        <w:trPr>
          <w:cantSplit/>
          <w:jc w:val="center"/>
        </w:trPr>
        <w:tc>
          <w:tcPr>
            <w:tcW w:w="2754" w:type="dxa"/>
          </w:tcPr>
          <w:p w14:paraId="4523F9B0" w14:textId="7C699B5A" w:rsidR="00123ECE" w:rsidRPr="005647EB" w:rsidRDefault="00123ECE" w:rsidP="002570E4">
            <w:pPr>
              <w:pStyle w:val="TAL"/>
              <w:keepNext w:val="0"/>
              <w:keepLines w:val="0"/>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992" w:type="dxa"/>
          </w:tcPr>
          <w:p w14:paraId="102EBCDE" w14:textId="77777777" w:rsidR="00123ECE" w:rsidRPr="005647EB" w:rsidRDefault="00123ECE" w:rsidP="002570E4">
            <w:pPr>
              <w:pStyle w:val="TAC"/>
              <w:keepNext w:val="0"/>
              <w:keepLines w:val="0"/>
            </w:pPr>
            <w:r w:rsidRPr="005647EB">
              <w:t>MHz</w:t>
            </w:r>
          </w:p>
        </w:tc>
        <w:tc>
          <w:tcPr>
            <w:tcW w:w="2694" w:type="dxa"/>
          </w:tcPr>
          <w:p w14:paraId="6C1041A6" w14:textId="77777777" w:rsidR="00123ECE" w:rsidRPr="005647EB" w:rsidRDefault="00123ECE" w:rsidP="002570E4">
            <w:pPr>
              <w:pStyle w:val="TAH"/>
              <w:keepNext w:val="0"/>
              <w:keepLines w:val="0"/>
              <w:jc w:val="left"/>
              <w:rPr>
                <w:rFonts w:cs="v4.2.0"/>
                <w:b w:val="0"/>
                <w:bCs/>
              </w:rPr>
            </w:pPr>
            <w:r w:rsidRPr="005647EB">
              <w:rPr>
                <w:rFonts w:cs="v4.2.0"/>
                <w:b w:val="0"/>
                <w:bCs/>
              </w:rPr>
              <w:t>10</w:t>
            </w:r>
          </w:p>
        </w:tc>
        <w:tc>
          <w:tcPr>
            <w:tcW w:w="3652" w:type="dxa"/>
          </w:tcPr>
          <w:p w14:paraId="46B37591" w14:textId="77777777" w:rsidR="00123ECE" w:rsidRPr="005647EB" w:rsidRDefault="00123ECE" w:rsidP="002570E4">
            <w:pPr>
              <w:pStyle w:val="TAL"/>
              <w:keepNext w:val="0"/>
              <w:keepLines w:val="0"/>
              <w:rPr>
                <w:rFonts w:cs="Arial"/>
                <w:szCs w:val="18"/>
              </w:rPr>
            </w:pPr>
          </w:p>
        </w:tc>
      </w:tr>
      <w:tr w:rsidR="00123ECE" w:rsidRPr="005647EB" w14:paraId="07AC9C8E" w14:textId="77777777" w:rsidTr="002570E4">
        <w:trPr>
          <w:cantSplit/>
          <w:jc w:val="center"/>
        </w:trPr>
        <w:tc>
          <w:tcPr>
            <w:tcW w:w="2754" w:type="dxa"/>
          </w:tcPr>
          <w:p w14:paraId="61441967" w14:textId="2B5CA1A7" w:rsidR="00123ECE" w:rsidRPr="005647EB" w:rsidRDefault="00123ECE"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992" w:type="dxa"/>
          </w:tcPr>
          <w:p w14:paraId="0C8F738A" w14:textId="77777777" w:rsidR="00123ECE" w:rsidRPr="005647EB" w:rsidRDefault="00123ECE" w:rsidP="002570E4">
            <w:pPr>
              <w:pStyle w:val="TAC"/>
              <w:keepNext w:val="0"/>
              <w:keepLines w:val="0"/>
              <w:rPr>
                <w:rFonts w:cs="Arial"/>
                <w:szCs w:val="18"/>
              </w:rPr>
            </w:pPr>
          </w:p>
        </w:tc>
        <w:tc>
          <w:tcPr>
            <w:tcW w:w="2694" w:type="dxa"/>
          </w:tcPr>
          <w:p w14:paraId="765036EB" w14:textId="2047C91D"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Pr>
          <w:p w14:paraId="7E57C1A4" w14:textId="1999074F"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123ECE" w:rsidRPr="005647EB" w14:paraId="64C4C4F0" w14:textId="77777777" w:rsidTr="002570E4">
        <w:trPr>
          <w:cantSplit/>
          <w:jc w:val="center"/>
        </w:trPr>
        <w:tc>
          <w:tcPr>
            <w:tcW w:w="2754" w:type="dxa"/>
          </w:tcPr>
          <w:p w14:paraId="03FE9D53" w14:textId="64E4E458" w:rsidR="00123ECE" w:rsidRPr="005647EB" w:rsidRDefault="00123ECE"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992" w:type="dxa"/>
          </w:tcPr>
          <w:p w14:paraId="59E6334C" w14:textId="77777777" w:rsidR="00123ECE" w:rsidRPr="005647EB" w:rsidRDefault="00123ECE" w:rsidP="002570E4">
            <w:pPr>
              <w:pStyle w:val="TAC"/>
              <w:keepNext w:val="0"/>
              <w:keepLines w:val="0"/>
              <w:rPr>
                <w:rFonts w:cs="Arial"/>
                <w:szCs w:val="18"/>
              </w:rPr>
            </w:pPr>
          </w:p>
        </w:tc>
        <w:tc>
          <w:tcPr>
            <w:tcW w:w="2694" w:type="dxa"/>
          </w:tcPr>
          <w:p w14:paraId="6F4AC2A6" w14:textId="23A8815A"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Pr>
          <w:p w14:paraId="221A448E" w14:textId="7DC04648"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123ECE" w:rsidRPr="005647EB" w14:paraId="27CC8164" w14:textId="77777777" w:rsidTr="002570E4">
        <w:trPr>
          <w:cantSplit/>
          <w:jc w:val="center"/>
        </w:trPr>
        <w:tc>
          <w:tcPr>
            <w:tcW w:w="2754" w:type="dxa"/>
          </w:tcPr>
          <w:p w14:paraId="6BC424B8"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992" w:type="dxa"/>
          </w:tcPr>
          <w:p w14:paraId="5EC19882"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694" w:type="dxa"/>
          </w:tcPr>
          <w:p w14:paraId="4404A232" w14:textId="77777777" w:rsidR="00123ECE" w:rsidRPr="005647EB" w:rsidRDefault="00123ECE" w:rsidP="002570E4">
            <w:pPr>
              <w:pStyle w:val="TAL"/>
              <w:keepNext w:val="0"/>
              <w:keepLines w:val="0"/>
              <w:rPr>
                <w:rFonts w:cs="Arial"/>
                <w:szCs w:val="18"/>
                <w:lang w:eastAsia="zh-CN"/>
              </w:rPr>
            </w:pPr>
            <w:r w:rsidRPr="005647EB">
              <w:rPr>
                <w:rFonts w:cs="Arial"/>
                <w:szCs w:val="18"/>
                <w:lang w:eastAsia="zh-CN"/>
              </w:rPr>
              <w:t>-6</w:t>
            </w:r>
          </w:p>
        </w:tc>
        <w:tc>
          <w:tcPr>
            <w:tcW w:w="3652" w:type="dxa"/>
          </w:tcPr>
          <w:p w14:paraId="00CF3262" w14:textId="77777777" w:rsidR="00123ECE" w:rsidRPr="005647EB" w:rsidRDefault="00123ECE" w:rsidP="002570E4">
            <w:pPr>
              <w:pStyle w:val="TAL"/>
              <w:keepNext w:val="0"/>
              <w:keepLines w:val="0"/>
              <w:rPr>
                <w:rFonts w:cs="Arial"/>
                <w:szCs w:val="18"/>
              </w:rPr>
            </w:pPr>
          </w:p>
        </w:tc>
      </w:tr>
      <w:tr w:rsidR="00123ECE" w:rsidRPr="005647EB" w14:paraId="26483114" w14:textId="77777777" w:rsidTr="002570E4">
        <w:trPr>
          <w:cantSplit/>
          <w:jc w:val="center"/>
        </w:trPr>
        <w:tc>
          <w:tcPr>
            <w:tcW w:w="2754" w:type="dxa"/>
          </w:tcPr>
          <w:p w14:paraId="6B8C9E1C"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992" w:type="dxa"/>
          </w:tcPr>
          <w:p w14:paraId="0C9A9A23"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694" w:type="dxa"/>
          </w:tcPr>
          <w:p w14:paraId="2217F99F"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652" w:type="dxa"/>
          </w:tcPr>
          <w:p w14:paraId="0CD0187D" w14:textId="77777777" w:rsidR="00123ECE" w:rsidRPr="005647EB" w:rsidRDefault="00123ECE" w:rsidP="002570E4">
            <w:pPr>
              <w:pStyle w:val="TAL"/>
              <w:keepNext w:val="0"/>
              <w:keepLines w:val="0"/>
              <w:rPr>
                <w:rFonts w:cs="Arial"/>
                <w:szCs w:val="18"/>
              </w:rPr>
            </w:pPr>
          </w:p>
        </w:tc>
      </w:tr>
      <w:tr w:rsidR="00123ECE" w:rsidRPr="005647EB" w14:paraId="5254346F" w14:textId="77777777" w:rsidTr="002570E4">
        <w:trPr>
          <w:cantSplit/>
          <w:jc w:val="center"/>
        </w:trPr>
        <w:tc>
          <w:tcPr>
            <w:tcW w:w="2754" w:type="dxa"/>
          </w:tcPr>
          <w:p w14:paraId="3A8F928D"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992" w:type="dxa"/>
          </w:tcPr>
          <w:p w14:paraId="30F5ED3C"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694" w:type="dxa"/>
          </w:tcPr>
          <w:p w14:paraId="659AF19C"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652" w:type="dxa"/>
          </w:tcPr>
          <w:p w14:paraId="0433CD36" w14:textId="77777777" w:rsidR="00123ECE" w:rsidRPr="005647EB" w:rsidRDefault="00123ECE" w:rsidP="002570E4">
            <w:pPr>
              <w:pStyle w:val="TAL"/>
              <w:keepNext w:val="0"/>
              <w:keepLines w:val="0"/>
              <w:rPr>
                <w:rFonts w:cs="Arial"/>
                <w:szCs w:val="18"/>
              </w:rPr>
            </w:pPr>
          </w:p>
        </w:tc>
      </w:tr>
      <w:tr w:rsidR="00123ECE" w:rsidRPr="005647EB" w14:paraId="3C36DFA6" w14:textId="77777777" w:rsidTr="002570E4">
        <w:trPr>
          <w:cantSplit/>
          <w:jc w:val="center"/>
        </w:trPr>
        <w:tc>
          <w:tcPr>
            <w:tcW w:w="2754" w:type="dxa"/>
          </w:tcPr>
          <w:p w14:paraId="036C596C" w14:textId="62B6864F"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992" w:type="dxa"/>
          </w:tcPr>
          <w:p w14:paraId="6EAF4891" w14:textId="77777777" w:rsidR="00123ECE" w:rsidRPr="005647EB" w:rsidRDefault="00123ECE" w:rsidP="002570E4">
            <w:pPr>
              <w:pStyle w:val="TAC"/>
              <w:keepNext w:val="0"/>
              <w:keepLines w:val="0"/>
              <w:rPr>
                <w:rFonts w:cs="Arial"/>
                <w:szCs w:val="18"/>
              </w:rPr>
            </w:pPr>
          </w:p>
        </w:tc>
        <w:tc>
          <w:tcPr>
            <w:tcW w:w="2694" w:type="dxa"/>
          </w:tcPr>
          <w:p w14:paraId="557FD5B1"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652" w:type="dxa"/>
          </w:tcPr>
          <w:p w14:paraId="2435BA40" w14:textId="7F702908"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2E3F168D" w14:textId="77777777" w:rsidTr="002570E4">
        <w:trPr>
          <w:cantSplit/>
          <w:jc w:val="center"/>
        </w:trPr>
        <w:tc>
          <w:tcPr>
            <w:tcW w:w="2754" w:type="dxa"/>
          </w:tcPr>
          <w:p w14:paraId="202EB833" w14:textId="77777777" w:rsidR="00123ECE" w:rsidRPr="005647EB" w:rsidRDefault="00123ECE" w:rsidP="002570E4">
            <w:pPr>
              <w:pStyle w:val="TAL"/>
              <w:keepNext w:val="0"/>
              <w:keepLines w:val="0"/>
              <w:rPr>
                <w:rFonts w:cs="Arial"/>
                <w:szCs w:val="18"/>
              </w:rPr>
            </w:pPr>
            <w:r w:rsidRPr="005647EB">
              <w:rPr>
                <w:rFonts w:cs="Arial"/>
                <w:szCs w:val="18"/>
              </w:rPr>
              <w:t>DRX</w:t>
            </w:r>
          </w:p>
        </w:tc>
        <w:tc>
          <w:tcPr>
            <w:tcW w:w="992" w:type="dxa"/>
          </w:tcPr>
          <w:p w14:paraId="3B5D4EA6" w14:textId="77777777" w:rsidR="00123ECE" w:rsidRPr="005647EB" w:rsidRDefault="00123ECE" w:rsidP="002570E4">
            <w:pPr>
              <w:pStyle w:val="TAC"/>
              <w:keepNext w:val="0"/>
              <w:keepLines w:val="0"/>
              <w:rPr>
                <w:rFonts w:cs="Arial"/>
                <w:szCs w:val="18"/>
              </w:rPr>
            </w:pPr>
          </w:p>
        </w:tc>
        <w:tc>
          <w:tcPr>
            <w:tcW w:w="2694" w:type="dxa"/>
          </w:tcPr>
          <w:p w14:paraId="059F1325" w14:textId="77777777" w:rsidR="00123ECE" w:rsidRPr="005647EB" w:rsidRDefault="00123ECE" w:rsidP="002570E4">
            <w:pPr>
              <w:pStyle w:val="TAL"/>
              <w:keepNext w:val="0"/>
              <w:keepLines w:val="0"/>
              <w:rPr>
                <w:rFonts w:cs="Arial"/>
                <w:szCs w:val="18"/>
              </w:rPr>
            </w:pPr>
            <w:r w:rsidRPr="005647EB">
              <w:rPr>
                <w:rFonts w:cs="Arial"/>
                <w:szCs w:val="18"/>
              </w:rPr>
              <w:t>OFF</w:t>
            </w:r>
          </w:p>
        </w:tc>
        <w:tc>
          <w:tcPr>
            <w:tcW w:w="3652" w:type="dxa"/>
          </w:tcPr>
          <w:p w14:paraId="42AE27F1" w14:textId="77777777" w:rsidR="00123ECE" w:rsidRPr="005647EB" w:rsidRDefault="00123ECE" w:rsidP="002570E4">
            <w:pPr>
              <w:pStyle w:val="TAL"/>
              <w:keepNext w:val="0"/>
              <w:keepLines w:val="0"/>
              <w:rPr>
                <w:rFonts w:cs="Arial"/>
                <w:szCs w:val="18"/>
              </w:rPr>
            </w:pPr>
          </w:p>
        </w:tc>
      </w:tr>
      <w:tr w:rsidR="00123ECE" w:rsidRPr="005647EB" w14:paraId="13140B9C" w14:textId="77777777" w:rsidTr="002570E4">
        <w:trPr>
          <w:cantSplit/>
          <w:jc w:val="center"/>
        </w:trPr>
        <w:tc>
          <w:tcPr>
            <w:tcW w:w="2754" w:type="dxa"/>
          </w:tcPr>
          <w:p w14:paraId="4550FC6F" w14:textId="7CF87F67"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992" w:type="dxa"/>
          </w:tcPr>
          <w:p w14:paraId="4EF106AA" w14:textId="77777777" w:rsidR="00123ECE" w:rsidRPr="005647EB" w:rsidRDefault="00123ECE" w:rsidP="002570E4">
            <w:pPr>
              <w:pStyle w:val="TAC"/>
              <w:keepNext w:val="0"/>
              <w:keepLines w:val="0"/>
              <w:rPr>
                <w:rFonts w:cs="Arial"/>
                <w:szCs w:val="18"/>
              </w:rPr>
            </w:pPr>
            <w:r w:rsidRPr="005647EB">
              <w:rPr>
                <w:rFonts w:cs="Arial"/>
                <w:szCs w:val="18"/>
              </w:rPr>
              <w:sym w:font="Symbol" w:char="F06D"/>
            </w:r>
            <w:r w:rsidRPr="005647EB">
              <w:rPr>
                <w:rFonts w:cs="Arial"/>
                <w:szCs w:val="18"/>
              </w:rPr>
              <w:t>s</w:t>
            </w:r>
          </w:p>
        </w:tc>
        <w:tc>
          <w:tcPr>
            <w:tcW w:w="2694" w:type="dxa"/>
          </w:tcPr>
          <w:p w14:paraId="0F998785" w14:textId="77777777" w:rsidR="00123ECE" w:rsidRPr="005647EB" w:rsidRDefault="00123ECE" w:rsidP="002570E4">
            <w:pPr>
              <w:pStyle w:val="TAL"/>
              <w:keepNext w:val="0"/>
              <w:keepLines w:val="0"/>
              <w:rPr>
                <w:rFonts w:cs="Arial"/>
                <w:szCs w:val="18"/>
                <w:lang w:eastAsia="zh-CN"/>
              </w:rPr>
            </w:pPr>
            <w:r w:rsidRPr="005647EB">
              <w:rPr>
                <w:rFonts w:cs="Arial"/>
                <w:szCs w:val="18"/>
                <w:lang w:eastAsia="zh-CN"/>
              </w:rPr>
              <w:t>3</w:t>
            </w:r>
          </w:p>
        </w:tc>
        <w:tc>
          <w:tcPr>
            <w:tcW w:w="3652" w:type="dxa"/>
          </w:tcPr>
          <w:p w14:paraId="0FF0B20A" w14:textId="002E2DD4" w:rsidR="00123ECE" w:rsidRPr="005647EB" w:rsidRDefault="00123ECE" w:rsidP="002570E4">
            <w:pPr>
              <w:pStyle w:val="TAL"/>
              <w:keepNext w:val="0"/>
              <w:keepLines w:val="0"/>
              <w:rPr>
                <w:rFonts w:cs="Arial"/>
                <w:szCs w:val="18"/>
              </w:rPr>
            </w:pPr>
            <w:r w:rsidRPr="005647EB">
              <w:rPr>
                <w:rFonts w:cs="Arial"/>
                <w:szCs w:val="18"/>
                <w:lang w:eastAsia="zh-CN"/>
              </w:rPr>
              <w:t>S</w:t>
            </w:r>
            <w:r w:rsidRPr="005647EB">
              <w:rPr>
                <w:rFonts w:cs="Arial"/>
                <w:szCs w:val="18"/>
              </w:rPr>
              <w:t>ynchronous</w:t>
            </w:r>
            <w:r w:rsidR="002570E4" w:rsidRPr="005647EB">
              <w:rPr>
                <w:rFonts w:cs="Arial"/>
                <w:szCs w:val="18"/>
              </w:rPr>
              <w:t xml:space="preserve"> </w:t>
            </w:r>
            <w:r w:rsidRPr="005647EB">
              <w:rPr>
                <w:rFonts w:cs="Arial"/>
                <w:szCs w:val="18"/>
              </w:rPr>
              <w:t>cells</w:t>
            </w:r>
          </w:p>
          <w:p w14:paraId="1FEAF05E" w14:textId="3876686B" w:rsidR="00123ECE" w:rsidRPr="005647EB" w:rsidRDefault="00123ECE" w:rsidP="002570E4">
            <w:pPr>
              <w:pStyle w:val="TAL"/>
              <w:keepNext w:val="0"/>
              <w:keepLines w:val="0"/>
              <w:rPr>
                <w:rFonts w:cs="Arial"/>
                <w:szCs w:val="18"/>
              </w:rPr>
            </w:pPr>
            <w:r w:rsidRPr="005647EB">
              <w:rPr>
                <w:rFonts w:cs="v4.2.0"/>
              </w:rPr>
              <w:t>3</w:t>
            </w:r>
            <w:r w:rsidRPr="005647EB">
              <w:rPr>
                <w:rFonts w:cs="v4.2.0"/>
              </w:rPr>
              <w:sym w:font="Symbol" w:char="F06D"/>
            </w:r>
            <w:r w:rsidRPr="005647EB">
              <w:rPr>
                <w:rFonts w:cs="v4.2.0"/>
              </w:rPr>
              <w:t>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92*Ts</w:t>
            </w:r>
          </w:p>
        </w:tc>
      </w:tr>
      <w:tr w:rsidR="00123ECE" w:rsidRPr="005647EB" w14:paraId="603CBFF9" w14:textId="77777777" w:rsidTr="002570E4">
        <w:trPr>
          <w:cantSplit/>
          <w:jc w:val="center"/>
        </w:trPr>
        <w:tc>
          <w:tcPr>
            <w:tcW w:w="2754" w:type="dxa"/>
          </w:tcPr>
          <w:p w14:paraId="030E21C3"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992" w:type="dxa"/>
          </w:tcPr>
          <w:p w14:paraId="5031F142"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694" w:type="dxa"/>
          </w:tcPr>
          <w:p w14:paraId="27014C65"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652" w:type="dxa"/>
          </w:tcPr>
          <w:p w14:paraId="77DC79E2" w14:textId="77777777" w:rsidR="00123ECE" w:rsidRPr="005647EB" w:rsidRDefault="00123ECE" w:rsidP="002570E4">
            <w:pPr>
              <w:pStyle w:val="TAL"/>
              <w:keepNext w:val="0"/>
              <w:keepLines w:val="0"/>
              <w:rPr>
                <w:rFonts w:cs="Arial"/>
                <w:szCs w:val="18"/>
              </w:rPr>
            </w:pPr>
          </w:p>
        </w:tc>
      </w:tr>
      <w:tr w:rsidR="00123ECE" w:rsidRPr="005647EB" w14:paraId="1D6E45BA" w14:textId="77777777" w:rsidTr="002570E4">
        <w:trPr>
          <w:cantSplit/>
          <w:jc w:val="center"/>
        </w:trPr>
        <w:tc>
          <w:tcPr>
            <w:tcW w:w="2754" w:type="dxa"/>
          </w:tcPr>
          <w:p w14:paraId="159D8A74"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992" w:type="dxa"/>
          </w:tcPr>
          <w:p w14:paraId="57D53332"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694" w:type="dxa"/>
          </w:tcPr>
          <w:p w14:paraId="2919E1B4" w14:textId="77777777" w:rsidR="00123ECE" w:rsidRPr="005647EB" w:rsidRDefault="00123ECE" w:rsidP="002570E4">
            <w:pPr>
              <w:pStyle w:val="TAL"/>
              <w:keepNext w:val="0"/>
              <w:keepLines w:val="0"/>
              <w:rPr>
                <w:rFonts w:cs="Arial"/>
                <w:szCs w:val="18"/>
                <w:lang w:eastAsia="zh-CN"/>
              </w:rPr>
            </w:pPr>
            <w:r w:rsidRPr="005647EB">
              <w:rPr>
                <w:rFonts w:cs="Arial"/>
                <w:szCs w:val="18"/>
                <w:lang w:eastAsia="zh-CN"/>
              </w:rPr>
              <w:t>10</w:t>
            </w:r>
          </w:p>
        </w:tc>
        <w:tc>
          <w:tcPr>
            <w:tcW w:w="3652" w:type="dxa"/>
          </w:tcPr>
          <w:p w14:paraId="60F47661" w14:textId="77777777" w:rsidR="00123ECE" w:rsidRPr="005647EB" w:rsidRDefault="00123ECE" w:rsidP="002570E4">
            <w:pPr>
              <w:pStyle w:val="TAL"/>
              <w:keepNext w:val="0"/>
              <w:keepLines w:val="0"/>
              <w:rPr>
                <w:rFonts w:cs="Arial"/>
                <w:szCs w:val="18"/>
              </w:rPr>
            </w:pPr>
          </w:p>
        </w:tc>
      </w:tr>
    </w:tbl>
    <w:p w14:paraId="2A75A5EC" w14:textId="77777777" w:rsidR="00123ECE" w:rsidRPr="005647EB" w:rsidRDefault="00123ECE" w:rsidP="002570E4"/>
    <w:p w14:paraId="7E6B0ECB" w14:textId="77777777" w:rsidR="00123ECE" w:rsidRPr="005647EB" w:rsidRDefault="00123ECE" w:rsidP="00E72FFE">
      <w:pPr>
        <w:pStyle w:val="Heading5"/>
      </w:pPr>
      <w:r w:rsidRPr="005647EB">
        <w:lastRenderedPageBreak/>
        <w:t>8.4.1.4.2</w:t>
      </w:r>
      <w:r w:rsidRPr="005647EB">
        <w:tab/>
        <w:t>Test procedure</w:t>
      </w:r>
    </w:p>
    <w:p w14:paraId="6C238D8F" w14:textId="77777777" w:rsidR="00123ECE" w:rsidRPr="005647EB" w:rsidRDefault="00123ECE"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2AFAA50E" w14:textId="2ECDBD5A" w:rsidR="00123ECE" w:rsidRPr="005647EB" w:rsidRDefault="00123ECE" w:rsidP="00E72FFE">
      <w:pPr>
        <w:pStyle w:val="B1"/>
        <w:ind w:left="709" w:hanging="425"/>
      </w:pPr>
      <w:r w:rsidRPr="005647EB">
        <w:t>1.</w:t>
      </w:r>
      <w:r w:rsidR="00E72FFE" w:rsidRPr="005647EB">
        <w:tab/>
      </w:r>
      <w:r w:rsidRPr="005647EB">
        <w:t xml:space="preserve">Ensure the UE is in State 3A-RF according </w:t>
      </w:r>
      <w:r w:rsidR="002570E4" w:rsidRPr="005647EB">
        <w:t>to 3GPP TS</w:t>
      </w:r>
      <w:r w:rsidRPr="005647EB">
        <w:t xml:space="preserve"> 36.508 [7] clause 7.2A.3.</w:t>
      </w:r>
    </w:p>
    <w:p w14:paraId="6C9AD889" w14:textId="46A0A0DF" w:rsidR="00123ECE" w:rsidRPr="005647EB" w:rsidRDefault="00123ECE" w:rsidP="00E72FFE">
      <w:pPr>
        <w:pStyle w:val="B1"/>
        <w:ind w:left="709" w:hanging="425"/>
      </w:pPr>
      <w:r w:rsidRPr="005647EB">
        <w:rPr>
          <w:rFonts w:eastAsia="??"/>
        </w:rPr>
        <w:t>2.</w:t>
      </w:r>
      <w:r w:rsidR="00E72FFE" w:rsidRPr="005647EB">
        <w:rPr>
          <w:rFonts w:eastAsia="??"/>
        </w:rPr>
        <w:tab/>
        <w:t>S</w:t>
      </w:r>
      <w:r w:rsidRPr="005647EB">
        <w:rPr>
          <w:rFonts w:eastAsia="??"/>
        </w:rPr>
        <w:t xml:space="preserve">et the parameters according to T1 in Table 8.4.1.5-1. </w:t>
      </w:r>
      <w:r w:rsidRPr="005647EB">
        <w:t>Propagation conditions are set according to Annex B clauses B.1.1 and B.2.2. T1 starts.</w:t>
      </w:r>
    </w:p>
    <w:p w14:paraId="0B71E06E" w14:textId="42439D06" w:rsidR="00123ECE" w:rsidRPr="005647EB" w:rsidRDefault="00123ECE" w:rsidP="00E72FFE">
      <w:pPr>
        <w:pStyle w:val="B1"/>
        <w:ind w:left="709" w:hanging="425"/>
      </w:pPr>
      <w:r w:rsidRPr="005647EB">
        <w:t>3.</w:t>
      </w:r>
      <w:r w:rsidR="00E72FFE" w:rsidRPr="005647EB">
        <w:tab/>
      </w:r>
      <w:r w:rsidRPr="005647EB">
        <w:t>SS shall transmit an RRCConnectionReconfiguration message.</w:t>
      </w:r>
    </w:p>
    <w:p w14:paraId="2ABB9BBA" w14:textId="0F0A10CD" w:rsidR="00123ECE" w:rsidRPr="005647EB" w:rsidRDefault="00123ECE" w:rsidP="00E72FFE">
      <w:pPr>
        <w:pStyle w:val="B1"/>
        <w:ind w:left="709" w:hanging="425"/>
      </w:pPr>
      <w:r w:rsidRPr="005647EB">
        <w:t>4.</w:t>
      </w:r>
      <w:r w:rsidR="00E72FFE" w:rsidRPr="005647EB">
        <w:tab/>
      </w:r>
      <w:r w:rsidRPr="005647EB">
        <w:t>The UE shall transmit RRCConnectionReconfigurationComplete message.</w:t>
      </w:r>
    </w:p>
    <w:p w14:paraId="7A51F826" w14:textId="1A10D99F" w:rsidR="00123ECE" w:rsidRPr="005647EB" w:rsidRDefault="00123ECE" w:rsidP="00E72FFE">
      <w:pPr>
        <w:pStyle w:val="B1"/>
        <w:ind w:left="709" w:hanging="425"/>
      </w:pPr>
      <w:r w:rsidRPr="005647EB">
        <w:t>5.</w:t>
      </w:r>
      <w:r w:rsidR="00E72FFE" w:rsidRPr="005647EB">
        <w:tab/>
      </w:r>
      <w:r w:rsidRPr="005647EB">
        <w:t>When T1 expires, the SS shall switch the power setting from T1 to T2 as specified in Table 8.4.1.5-1.</w:t>
      </w:r>
    </w:p>
    <w:p w14:paraId="35A9B1E2" w14:textId="353E3A85" w:rsidR="00123ECE" w:rsidRPr="005647EB" w:rsidRDefault="00123ECE" w:rsidP="00E72FFE">
      <w:pPr>
        <w:pStyle w:val="B1"/>
        <w:ind w:left="709" w:hanging="425"/>
      </w:pPr>
      <w:r w:rsidRPr="005647EB">
        <w:t>6.</w:t>
      </w:r>
      <w:r w:rsidR="00E72FFE" w:rsidRPr="005647EB">
        <w:tab/>
      </w:r>
      <w:r w:rsidRPr="005647EB">
        <w:t>UE shall transmit a MeasurementReport message triggered by Event A3. If the measurement reporting delay from the beginning of time period T2 is less than 7682 ms the number of successful tests is increased by one. If the UE fails to report the event within the measurement reporting delay requirement then the number of failure tests is increased by one.</w:t>
      </w:r>
    </w:p>
    <w:p w14:paraId="4A19EA1E" w14:textId="5481EE6E" w:rsidR="00123ECE" w:rsidRPr="005647EB" w:rsidRDefault="00123ECE" w:rsidP="00E72FFE">
      <w:pPr>
        <w:pStyle w:val="B1"/>
        <w:ind w:left="709" w:hanging="425"/>
      </w:pPr>
      <w:r w:rsidRPr="005647EB">
        <w:t>7.</w:t>
      </w:r>
      <w:r w:rsidR="00E72FFE" w:rsidRPr="005647EB">
        <w:tab/>
      </w:r>
      <w:r w:rsidRPr="005647EB">
        <w:t>After the SS receive the MeasurementReport message in step 6) or when T2 expires, the SS shall transmit an RRCConnectionRelease message to release the RRC connection which includes the release of the established radio bearers as well as all radio resources.</w:t>
      </w:r>
    </w:p>
    <w:p w14:paraId="5F375185" w14:textId="2C589909" w:rsidR="00123ECE" w:rsidRPr="005647EB" w:rsidRDefault="00123ECE" w:rsidP="00E72FFE">
      <w:pPr>
        <w:pStyle w:val="B1"/>
        <w:ind w:left="709" w:hanging="425"/>
      </w:pPr>
      <w:r w:rsidRPr="005647EB">
        <w:t>8.</w:t>
      </w:r>
      <w:r w:rsidR="00E72FFE" w:rsidRPr="005647EB">
        <w:tab/>
      </w:r>
      <w:r w:rsidRPr="005647EB">
        <w:t>Set Cell 2 physical cell identity = ((current cell 2 physical cell identity + 1) mod 14 + 2) for next iteration of the test procedure loop.</w:t>
      </w:r>
    </w:p>
    <w:p w14:paraId="61E9B960" w14:textId="77777777" w:rsidR="00E72FFE" w:rsidRPr="005647EB" w:rsidRDefault="00123ECE" w:rsidP="00E72FFE">
      <w:pPr>
        <w:pStyle w:val="B1"/>
        <w:ind w:left="709" w:hanging="425"/>
      </w:pPr>
      <w:r w:rsidRPr="005647EB">
        <w:t>9.</w:t>
      </w:r>
      <w:r w:rsidR="00E72FFE" w:rsidRPr="005647EB">
        <w:tab/>
      </w:r>
      <w:r w:rsidRPr="005647EB">
        <w:t>After the RRC connection release, the SS:</w:t>
      </w:r>
    </w:p>
    <w:p w14:paraId="7A166B5C" w14:textId="77777777" w:rsidR="00E72FFE" w:rsidRPr="005647EB" w:rsidRDefault="00123ECE" w:rsidP="00E72FFE">
      <w:pPr>
        <w:pStyle w:val="B2"/>
      </w:pPr>
      <w:r w:rsidRPr="005647EB">
        <w:t>-</w:t>
      </w:r>
      <w:r w:rsidR="00E72FFE"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72FFE" w:rsidRPr="005647EB">
        <w:t xml:space="preserve">; </w:t>
      </w:r>
      <w:r w:rsidRPr="005647EB">
        <w:t>or</w:t>
      </w:r>
    </w:p>
    <w:p w14:paraId="683F463D" w14:textId="13D8FD8C" w:rsidR="00123ECE" w:rsidRPr="005647EB" w:rsidRDefault="00123ECE" w:rsidP="00E72FFE">
      <w:pPr>
        <w:pStyle w:val="B2"/>
      </w:pPr>
      <w:r w:rsidRPr="005647EB">
        <w:t>-</w:t>
      </w:r>
      <w:r w:rsidR="00E72FFE" w:rsidRPr="005647EB">
        <w:tab/>
      </w:r>
      <w:r w:rsidRPr="005647EB">
        <w:t xml:space="preserve">switches off and on the UE and ensures the UE is in State 3A-RF according </w:t>
      </w:r>
      <w:r w:rsidR="002570E4" w:rsidRPr="005647EB">
        <w:t>to 3GPP TS</w:t>
      </w:r>
      <w:r w:rsidRPr="005647EB">
        <w:t xml:space="preserve"> 36.508 [7] clause</w:t>
      </w:r>
      <w:r w:rsidR="00E72FFE" w:rsidRPr="005647EB">
        <w:t> </w:t>
      </w:r>
      <w:r w:rsidRPr="005647EB">
        <w:t>7.2A.3.</w:t>
      </w:r>
    </w:p>
    <w:p w14:paraId="5E7673B7" w14:textId="0D866710" w:rsidR="00123ECE" w:rsidRPr="005647EB" w:rsidRDefault="00123ECE" w:rsidP="00E72FFE">
      <w:pPr>
        <w:pStyle w:val="B1"/>
        <w:ind w:left="709" w:hanging="425"/>
      </w:pPr>
      <w:r w:rsidRPr="005647EB">
        <w:t>10.</w:t>
      </w:r>
      <w:r w:rsidR="00E72FFE" w:rsidRPr="005647EB">
        <w:tab/>
      </w:r>
      <w:r w:rsidRPr="005647EB">
        <w:t xml:space="preserve">Repeat step 2-9 until the confidence level according to </w:t>
      </w:r>
      <w:r w:rsidRPr="005647EB">
        <w:rPr>
          <w:rFonts w:eastAsia="??"/>
        </w:rPr>
        <w:t>Tables G.2.3-1 in Annex G clause G.2 is achieved.</w:t>
      </w:r>
    </w:p>
    <w:p w14:paraId="0142205B" w14:textId="77777777" w:rsidR="00123ECE" w:rsidRPr="005647EB" w:rsidRDefault="00123ECE" w:rsidP="002570E4">
      <w:pPr>
        <w:pStyle w:val="Heading5"/>
        <w:keepNext w:val="0"/>
        <w:keepLines w:val="0"/>
      </w:pPr>
      <w:r w:rsidRPr="005647EB">
        <w:t>8.4.1.4.3</w:t>
      </w:r>
      <w:r w:rsidRPr="005647EB">
        <w:tab/>
        <w:t>Message contents</w:t>
      </w:r>
    </w:p>
    <w:p w14:paraId="60DFF39C" w14:textId="2076A09A"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w:t>
      </w:r>
    </w:p>
    <w:p w14:paraId="0A919C7D" w14:textId="77777777" w:rsidR="00123ECE" w:rsidRPr="005647EB" w:rsidRDefault="00123ECE" w:rsidP="002570E4">
      <w:pPr>
        <w:pStyle w:val="TH"/>
        <w:keepNext w:val="0"/>
        <w:keepLines w:val="0"/>
        <w:rPr>
          <w:lang w:eastAsia="zh-CN"/>
        </w:rPr>
      </w:pPr>
      <w:r w:rsidRPr="005647EB">
        <w:t xml:space="preserve">Table 8.4.1.4.3-1: Common </w:t>
      </w:r>
      <w:r w:rsidRPr="005647EB">
        <w:rPr>
          <w:lang w:eastAsia="zh-CN"/>
        </w:rPr>
        <w:t xml:space="preserve">Exception messages for </w:t>
      </w:r>
      <w:r w:rsidRPr="005647EB">
        <w:t>Additional E-UTRAN TDD-TDD inter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532AA895" w14:textId="77777777" w:rsidTr="00E72FFE">
        <w:trPr>
          <w:cantSplit/>
          <w:jc w:val="center"/>
        </w:trPr>
        <w:tc>
          <w:tcPr>
            <w:tcW w:w="8022" w:type="dxa"/>
            <w:gridSpan w:val="2"/>
          </w:tcPr>
          <w:p w14:paraId="0F2D2D2C" w14:textId="7916004E" w:rsidR="00123ECE" w:rsidRPr="005647EB" w:rsidRDefault="00123ECE"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1125DD0F" w14:textId="77777777" w:rsidTr="00E72FFE">
        <w:trPr>
          <w:cantSplit/>
          <w:jc w:val="center"/>
        </w:trPr>
        <w:tc>
          <w:tcPr>
            <w:tcW w:w="5692" w:type="dxa"/>
          </w:tcPr>
          <w:p w14:paraId="26922D6E" w14:textId="47832F74"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50E58B82" w14:textId="77777777" w:rsidR="00123ECE" w:rsidRPr="005647EB" w:rsidRDefault="00123ECE" w:rsidP="002570E4">
            <w:pPr>
              <w:pStyle w:val="TAL"/>
              <w:keepNext w:val="0"/>
              <w:keepLines w:val="0"/>
              <w:rPr>
                <w:rFonts w:eastAsia="SimSun"/>
                <w:lang w:eastAsia="zh-CN"/>
              </w:rPr>
            </w:pPr>
          </w:p>
        </w:tc>
      </w:tr>
      <w:tr w:rsidR="00123ECE" w:rsidRPr="005647EB" w14:paraId="57E46B47" w14:textId="77777777" w:rsidTr="00E72FFE">
        <w:trPr>
          <w:cantSplit/>
          <w:jc w:val="center"/>
        </w:trPr>
        <w:tc>
          <w:tcPr>
            <w:tcW w:w="5692" w:type="dxa"/>
          </w:tcPr>
          <w:p w14:paraId="749E5253" w14:textId="483D5E1A"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8C93E19" w14:textId="1313AA9A" w:rsidR="00123ECE" w:rsidRPr="005647EB" w:rsidRDefault="00123ECE"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H3.1-1</w:t>
            </w:r>
          </w:p>
          <w:p w14:paraId="5B604056" w14:textId="1E16E933" w:rsidR="00123ECE" w:rsidRPr="005647EB" w:rsidRDefault="00123ECE"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H3.1-3</w:t>
            </w:r>
          </w:p>
          <w:p w14:paraId="16911BCE" w14:textId="5851D7B9" w:rsidR="00123ECE" w:rsidRPr="005647EB" w:rsidRDefault="00123ECE" w:rsidP="002570E4">
            <w:pPr>
              <w:pStyle w:val="TAL"/>
              <w:keepNext w:val="0"/>
              <w:keepLines w:val="0"/>
            </w:pPr>
            <w:r w:rsidRPr="005647EB">
              <w:t>Table</w:t>
            </w:r>
            <w:r w:rsidR="002570E4" w:rsidRPr="005647EB">
              <w:t xml:space="preserve"> </w:t>
            </w:r>
            <w:r w:rsidRPr="005647EB">
              <w:t>H.3.1-7</w:t>
            </w:r>
          </w:p>
        </w:tc>
      </w:tr>
    </w:tbl>
    <w:p w14:paraId="70F45A88" w14:textId="77777777" w:rsidR="00123ECE" w:rsidRPr="005647EB" w:rsidRDefault="00123ECE" w:rsidP="002570E4"/>
    <w:p w14:paraId="69420824" w14:textId="77777777" w:rsidR="00123ECE" w:rsidRPr="005647EB" w:rsidRDefault="00123ECE" w:rsidP="00E72FFE">
      <w:pPr>
        <w:pStyle w:val="TH"/>
      </w:pPr>
      <w:r w:rsidRPr="005647EB">
        <w:lastRenderedPageBreak/>
        <w:t>Table 8.4.1.4.3-</w:t>
      </w:r>
      <w:r w:rsidRPr="005647EB">
        <w:rPr>
          <w:lang w:eastAsia="zh-CN"/>
        </w:rPr>
        <w:t>2</w:t>
      </w:r>
      <w:r w:rsidRPr="005647EB">
        <w:t xml:space="preserve">: </w:t>
      </w:r>
      <w:r w:rsidRPr="005647EB">
        <w:rPr>
          <w:i/>
        </w:rPr>
        <w:t>ReportConfigEUTRA-A3</w:t>
      </w:r>
      <w:r w:rsidRPr="005647EB">
        <w:t>: Additional E-UTRAN TDD-TDD inter frequency event triggered reporting under fading propagation conditions in 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088494D5" w14:textId="77777777" w:rsidTr="002570E4">
        <w:trPr>
          <w:jc w:val="center"/>
        </w:trPr>
        <w:tc>
          <w:tcPr>
            <w:tcW w:w="9527" w:type="dxa"/>
            <w:gridSpan w:val="4"/>
            <w:tcBorders>
              <w:bottom w:val="single" w:sz="4" w:space="0" w:color="auto"/>
            </w:tcBorders>
          </w:tcPr>
          <w:p w14:paraId="253F4D48" w14:textId="0ECCBCF8" w:rsidR="00123ECE" w:rsidRPr="005647EB" w:rsidRDefault="00123ECE" w:rsidP="00E72FFE">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44341447" w14:textId="77777777" w:rsidTr="002570E4">
        <w:trPr>
          <w:jc w:val="center"/>
        </w:trPr>
        <w:tc>
          <w:tcPr>
            <w:tcW w:w="4427" w:type="dxa"/>
            <w:tcBorders>
              <w:right w:val="single" w:sz="4" w:space="0" w:color="auto"/>
            </w:tcBorders>
          </w:tcPr>
          <w:p w14:paraId="614E6267" w14:textId="66781284" w:rsidR="00123ECE" w:rsidRPr="005647EB" w:rsidRDefault="00123ECE" w:rsidP="00E72FFE">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1721FE02" w14:textId="77777777" w:rsidR="00123ECE" w:rsidRPr="005647EB" w:rsidRDefault="00123ECE" w:rsidP="00E72FFE">
            <w:pPr>
              <w:pStyle w:val="TAH"/>
            </w:pPr>
            <w:r w:rsidRPr="005647EB">
              <w:t>Value/remark</w:t>
            </w:r>
          </w:p>
        </w:tc>
        <w:tc>
          <w:tcPr>
            <w:tcW w:w="1700" w:type="dxa"/>
            <w:tcBorders>
              <w:left w:val="single" w:sz="4" w:space="0" w:color="auto"/>
              <w:right w:val="single" w:sz="4" w:space="0" w:color="auto"/>
            </w:tcBorders>
          </w:tcPr>
          <w:p w14:paraId="0E1A5E7C" w14:textId="77777777" w:rsidR="00123ECE" w:rsidRPr="005647EB" w:rsidRDefault="00123ECE" w:rsidP="00E72FFE">
            <w:pPr>
              <w:pStyle w:val="TAH"/>
            </w:pPr>
            <w:r w:rsidRPr="005647EB">
              <w:t>Comment</w:t>
            </w:r>
          </w:p>
        </w:tc>
        <w:tc>
          <w:tcPr>
            <w:tcW w:w="1133" w:type="dxa"/>
            <w:tcBorders>
              <w:left w:val="single" w:sz="4" w:space="0" w:color="auto"/>
            </w:tcBorders>
          </w:tcPr>
          <w:p w14:paraId="24A760AA" w14:textId="77777777" w:rsidR="00123ECE" w:rsidRPr="005647EB" w:rsidRDefault="00123ECE" w:rsidP="00E72FFE">
            <w:pPr>
              <w:pStyle w:val="TAH"/>
            </w:pPr>
            <w:r w:rsidRPr="005647EB">
              <w:t>Condition</w:t>
            </w:r>
          </w:p>
        </w:tc>
      </w:tr>
      <w:tr w:rsidR="00123ECE" w:rsidRPr="005647EB" w14:paraId="0B98D6C3" w14:textId="77777777" w:rsidTr="002570E4">
        <w:trPr>
          <w:jc w:val="center"/>
        </w:trPr>
        <w:tc>
          <w:tcPr>
            <w:tcW w:w="4427" w:type="dxa"/>
            <w:tcBorders>
              <w:right w:val="single" w:sz="4" w:space="0" w:color="auto"/>
            </w:tcBorders>
          </w:tcPr>
          <w:p w14:paraId="1CFABC51" w14:textId="50D99878" w:rsidR="00123ECE" w:rsidRPr="005647EB" w:rsidRDefault="00123ECE" w:rsidP="00E72FFE">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A171EB4" w14:textId="77777777" w:rsidR="00123ECE" w:rsidRPr="005647EB" w:rsidRDefault="00123ECE" w:rsidP="00E72FFE">
            <w:pPr>
              <w:pStyle w:val="TAL"/>
            </w:pPr>
          </w:p>
        </w:tc>
        <w:tc>
          <w:tcPr>
            <w:tcW w:w="1700" w:type="dxa"/>
            <w:tcBorders>
              <w:left w:val="single" w:sz="4" w:space="0" w:color="auto"/>
              <w:right w:val="single" w:sz="4" w:space="0" w:color="auto"/>
            </w:tcBorders>
          </w:tcPr>
          <w:p w14:paraId="4401D0D5" w14:textId="77777777" w:rsidR="00123ECE" w:rsidRPr="005647EB" w:rsidRDefault="00123ECE" w:rsidP="00E72FFE">
            <w:pPr>
              <w:pStyle w:val="TAL"/>
            </w:pPr>
          </w:p>
        </w:tc>
        <w:tc>
          <w:tcPr>
            <w:tcW w:w="1133" w:type="dxa"/>
            <w:tcBorders>
              <w:left w:val="single" w:sz="4" w:space="0" w:color="auto"/>
            </w:tcBorders>
          </w:tcPr>
          <w:p w14:paraId="14B5555F" w14:textId="77777777" w:rsidR="00123ECE" w:rsidRPr="005647EB" w:rsidRDefault="00123ECE" w:rsidP="00E72FFE">
            <w:pPr>
              <w:pStyle w:val="TAL"/>
            </w:pPr>
          </w:p>
        </w:tc>
      </w:tr>
      <w:tr w:rsidR="00123ECE" w:rsidRPr="005647EB" w14:paraId="64BF273C" w14:textId="77777777" w:rsidTr="002570E4">
        <w:trPr>
          <w:jc w:val="center"/>
        </w:trPr>
        <w:tc>
          <w:tcPr>
            <w:tcW w:w="4427" w:type="dxa"/>
            <w:tcBorders>
              <w:right w:val="single" w:sz="4" w:space="0" w:color="auto"/>
            </w:tcBorders>
          </w:tcPr>
          <w:p w14:paraId="0173A1A1" w14:textId="154368E3" w:rsidR="00123ECE" w:rsidRPr="005647EB" w:rsidRDefault="002570E4" w:rsidP="00E72FFE">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4C0C4619" w14:textId="77777777" w:rsidR="00123ECE" w:rsidRPr="005647EB" w:rsidRDefault="00123ECE" w:rsidP="00E72FFE">
            <w:pPr>
              <w:pStyle w:val="TAL"/>
            </w:pPr>
          </w:p>
        </w:tc>
        <w:tc>
          <w:tcPr>
            <w:tcW w:w="1700" w:type="dxa"/>
            <w:tcBorders>
              <w:left w:val="single" w:sz="4" w:space="0" w:color="auto"/>
              <w:right w:val="single" w:sz="4" w:space="0" w:color="auto"/>
            </w:tcBorders>
          </w:tcPr>
          <w:p w14:paraId="0DEA1829" w14:textId="77777777" w:rsidR="00123ECE" w:rsidRPr="005647EB" w:rsidRDefault="00123ECE" w:rsidP="00E72FFE">
            <w:pPr>
              <w:pStyle w:val="TAL"/>
            </w:pPr>
          </w:p>
        </w:tc>
        <w:tc>
          <w:tcPr>
            <w:tcW w:w="1133" w:type="dxa"/>
            <w:tcBorders>
              <w:left w:val="single" w:sz="4" w:space="0" w:color="auto"/>
            </w:tcBorders>
          </w:tcPr>
          <w:p w14:paraId="68AD8B20" w14:textId="77777777" w:rsidR="00123ECE" w:rsidRPr="005647EB" w:rsidRDefault="00123ECE" w:rsidP="00E72FFE">
            <w:pPr>
              <w:pStyle w:val="TAL"/>
            </w:pPr>
          </w:p>
        </w:tc>
      </w:tr>
      <w:tr w:rsidR="00123ECE" w:rsidRPr="005647EB" w14:paraId="77C1C6B5" w14:textId="77777777" w:rsidTr="002570E4">
        <w:trPr>
          <w:jc w:val="center"/>
        </w:trPr>
        <w:tc>
          <w:tcPr>
            <w:tcW w:w="4427" w:type="dxa"/>
            <w:tcBorders>
              <w:right w:val="single" w:sz="4" w:space="0" w:color="auto"/>
            </w:tcBorders>
          </w:tcPr>
          <w:p w14:paraId="1451161F" w14:textId="2274F606" w:rsidR="00123ECE" w:rsidRPr="005647EB" w:rsidRDefault="002570E4" w:rsidP="00E72FFE">
            <w:pPr>
              <w:pStyle w:val="TAL"/>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5CA5744" w14:textId="77777777" w:rsidR="00123ECE" w:rsidRPr="005647EB" w:rsidRDefault="00123ECE" w:rsidP="00E72FFE">
            <w:pPr>
              <w:pStyle w:val="TAL"/>
            </w:pPr>
          </w:p>
        </w:tc>
        <w:tc>
          <w:tcPr>
            <w:tcW w:w="1700" w:type="dxa"/>
            <w:tcBorders>
              <w:left w:val="single" w:sz="4" w:space="0" w:color="auto"/>
              <w:right w:val="single" w:sz="4" w:space="0" w:color="auto"/>
            </w:tcBorders>
          </w:tcPr>
          <w:p w14:paraId="3E82816D" w14:textId="77777777" w:rsidR="00123ECE" w:rsidRPr="005647EB" w:rsidRDefault="00123ECE" w:rsidP="00E72FFE">
            <w:pPr>
              <w:pStyle w:val="TAL"/>
            </w:pPr>
          </w:p>
        </w:tc>
        <w:tc>
          <w:tcPr>
            <w:tcW w:w="1133" w:type="dxa"/>
            <w:tcBorders>
              <w:left w:val="single" w:sz="4" w:space="0" w:color="auto"/>
            </w:tcBorders>
          </w:tcPr>
          <w:p w14:paraId="2FAC1581" w14:textId="77777777" w:rsidR="00123ECE" w:rsidRPr="005647EB" w:rsidRDefault="00123ECE" w:rsidP="00E72FFE">
            <w:pPr>
              <w:pStyle w:val="TAL"/>
            </w:pPr>
          </w:p>
        </w:tc>
      </w:tr>
      <w:tr w:rsidR="00123ECE" w:rsidRPr="005647EB" w14:paraId="0752B248" w14:textId="77777777" w:rsidTr="002570E4">
        <w:trPr>
          <w:jc w:val="center"/>
        </w:trPr>
        <w:tc>
          <w:tcPr>
            <w:tcW w:w="4427" w:type="dxa"/>
            <w:tcBorders>
              <w:right w:val="single" w:sz="4" w:space="0" w:color="auto"/>
            </w:tcBorders>
          </w:tcPr>
          <w:p w14:paraId="5FF10D94" w14:textId="51FB6E61" w:rsidR="00123ECE" w:rsidRPr="005647EB" w:rsidRDefault="002570E4" w:rsidP="00E72FFE">
            <w:pPr>
              <w:pStyle w:val="TAL"/>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3DA2E279" w14:textId="77777777" w:rsidR="00123ECE" w:rsidRPr="005647EB" w:rsidRDefault="00123ECE" w:rsidP="00E72FFE">
            <w:pPr>
              <w:pStyle w:val="TAL"/>
            </w:pPr>
          </w:p>
        </w:tc>
        <w:tc>
          <w:tcPr>
            <w:tcW w:w="1700" w:type="dxa"/>
            <w:tcBorders>
              <w:left w:val="single" w:sz="4" w:space="0" w:color="auto"/>
              <w:right w:val="single" w:sz="4" w:space="0" w:color="auto"/>
            </w:tcBorders>
          </w:tcPr>
          <w:p w14:paraId="2CD71187" w14:textId="77777777" w:rsidR="00123ECE" w:rsidRPr="005647EB" w:rsidRDefault="00123ECE" w:rsidP="00E72FFE">
            <w:pPr>
              <w:pStyle w:val="TAL"/>
            </w:pPr>
          </w:p>
        </w:tc>
        <w:tc>
          <w:tcPr>
            <w:tcW w:w="1133" w:type="dxa"/>
            <w:tcBorders>
              <w:left w:val="single" w:sz="4" w:space="0" w:color="auto"/>
            </w:tcBorders>
          </w:tcPr>
          <w:p w14:paraId="51C82C27" w14:textId="77777777" w:rsidR="00123ECE" w:rsidRPr="005647EB" w:rsidRDefault="00123ECE" w:rsidP="00E72FFE">
            <w:pPr>
              <w:pStyle w:val="TAL"/>
            </w:pPr>
          </w:p>
        </w:tc>
      </w:tr>
      <w:tr w:rsidR="00123ECE" w:rsidRPr="005647EB" w14:paraId="42D16A86" w14:textId="77777777" w:rsidTr="002570E4">
        <w:trPr>
          <w:jc w:val="center"/>
        </w:trPr>
        <w:tc>
          <w:tcPr>
            <w:tcW w:w="4427" w:type="dxa"/>
            <w:tcBorders>
              <w:right w:val="single" w:sz="4" w:space="0" w:color="auto"/>
            </w:tcBorders>
          </w:tcPr>
          <w:p w14:paraId="0A8E2D08" w14:textId="0E635836" w:rsidR="00123ECE" w:rsidRPr="005647EB" w:rsidRDefault="002570E4" w:rsidP="00E72FFE">
            <w:pPr>
              <w:pStyle w:val="TAL"/>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B623A37" w14:textId="77777777" w:rsidR="00123ECE" w:rsidRPr="005647EB" w:rsidRDefault="00123ECE" w:rsidP="00E72FFE">
            <w:pPr>
              <w:pStyle w:val="TAL"/>
            </w:pPr>
          </w:p>
        </w:tc>
        <w:tc>
          <w:tcPr>
            <w:tcW w:w="1700" w:type="dxa"/>
            <w:tcBorders>
              <w:left w:val="single" w:sz="4" w:space="0" w:color="auto"/>
              <w:right w:val="single" w:sz="4" w:space="0" w:color="auto"/>
            </w:tcBorders>
          </w:tcPr>
          <w:p w14:paraId="52600D32" w14:textId="77777777" w:rsidR="00123ECE" w:rsidRPr="005647EB" w:rsidRDefault="00123ECE" w:rsidP="00E72FFE">
            <w:pPr>
              <w:pStyle w:val="TAL"/>
            </w:pPr>
          </w:p>
        </w:tc>
        <w:tc>
          <w:tcPr>
            <w:tcW w:w="1133" w:type="dxa"/>
            <w:tcBorders>
              <w:left w:val="single" w:sz="4" w:space="0" w:color="auto"/>
            </w:tcBorders>
          </w:tcPr>
          <w:p w14:paraId="49E7205D" w14:textId="77777777" w:rsidR="00123ECE" w:rsidRPr="005647EB" w:rsidRDefault="00123ECE" w:rsidP="00E72FFE">
            <w:pPr>
              <w:pStyle w:val="TAL"/>
            </w:pPr>
          </w:p>
        </w:tc>
      </w:tr>
      <w:tr w:rsidR="00123ECE" w:rsidRPr="005647EB" w14:paraId="409DD670" w14:textId="77777777" w:rsidTr="002570E4">
        <w:trPr>
          <w:jc w:val="center"/>
        </w:trPr>
        <w:tc>
          <w:tcPr>
            <w:tcW w:w="4427" w:type="dxa"/>
            <w:tcBorders>
              <w:right w:val="single" w:sz="4" w:space="0" w:color="auto"/>
            </w:tcBorders>
          </w:tcPr>
          <w:p w14:paraId="76F06F3E" w14:textId="66A897C9" w:rsidR="00123ECE" w:rsidRPr="005647EB" w:rsidRDefault="002570E4" w:rsidP="00E72FFE">
            <w:pPr>
              <w:pStyle w:val="TAL"/>
            </w:pPr>
            <w:r w:rsidRPr="005647EB">
              <w:t xml:space="preserve">       </w:t>
            </w:r>
            <w:r w:rsidR="00123ECE" w:rsidRPr="005647EB">
              <w:t>a3-Offset</w:t>
            </w:r>
          </w:p>
        </w:tc>
        <w:tc>
          <w:tcPr>
            <w:tcW w:w="2267" w:type="dxa"/>
            <w:tcBorders>
              <w:left w:val="single" w:sz="4" w:space="0" w:color="auto"/>
              <w:right w:val="single" w:sz="4" w:space="0" w:color="auto"/>
            </w:tcBorders>
          </w:tcPr>
          <w:p w14:paraId="00E89231" w14:textId="271741B3" w:rsidR="00123ECE" w:rsidRPr="005647EB" w:rsidRDefault="00123ECE" w:rsidP="00E72FFE">
            <w:pPr>
              <w:pStyle w:val="TAL"/>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753D0E3B" w14:textId="19EF0157" w:rsidR="00123ECE" w:rsidRPr="005647EB" w:rsidRDefault="00123ECE" w:rsidP="00E72FFE">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257E29F" w14:textId="77777777" w:rsidR="00123ECE" w:rsidRPr="005647EB" w:rsidRDefault="00123ECE" w:rsidP="00E72FFE">
            <w:pPr>
              <w:pStyle w:val="TAL"/>
            </w:pPr>
          </w:p>
        </w:tc>
      </w:tr>
      <w:tr w:rsidR="00123ECE" w:rsidRPr="005647EB" w14:paraId="55390E59" w14:textId="77777777" w:rsidTr="002570E4">
        <w:trPr>
          <w:jc w:val="center"/>
        </w:trPr>
        <w:tc>
          <w:tcPr>
            <w:tcW w:w="4427" w:type="dxa"/>
            <w:tcBorders>
              <w:right w:val="single" w:sz="4" w:space="0" w:color="auto"/>
            </w:tcBorders>
          </w:tcPr>
          <w:p w14:paraId="02385704" w14:textId="218DFBA7" w:rsidR="00123ECE" w:rsidRPr="005647EB" w:rsidRDefault="002570E4" w:rsidP="00E72FFE">
            <w:pPr>
              <w:pStyle w:val="TAL"/>
            </w:pPr>
            <w:r w:rsidRPr="005647EB">
              <w:t xml:space="preserve">      </w:t>
            </w:r>
            <w:r w:rsidR="00123ECE" w:rsidRPr="005647EB">
              <w:t>}</w:t>
            </w:r>
          </w:p>
        </w:tc>
        <w:tc>
          <w:tcPr>
            <w:tcW w:w="2267" w:type="dxa"/>
            <w:tcBorders>
              <w:left w:val="single" w:sz="4" w:space="0" w:color="auto"/>
              <w:right w:val="single" w:sz="4" w:space="0" w:color="auto"/>
            </w:tcBorders>
          </w:tcPr>
          <w:p w14:paraId="466EDD24" w14:textId="77777777" w:rsidR="00123ECE" w:rsidRPr="005647EB" w:rsidRDefault="00123ECE" w:rsidP="00E72FFE">
            <w:pPr>
              <w:pStyle w:val="TAL"/>
            </w:pPr>
          </w:p>
        </w:tc>
        <w:tc>
          <w:tcPr>
            <w:tcW w:w="1700" w:type="dxa"/>
            <w:tcBorders>
              <w:left w:val="single" w:sz="4" w:space="0" w:color="auto"/>
              <w:right w:val="single" w:sz="4" w:space="0" w:color="auto"/>
            </w:tcBorders>
          </w:tcPr>
          <w:p w14:paraId="262679C3" w14:textId="77777777" w:rsidR="00123ECE" w:rsidRPr="005647EB" w:rsidRDefault="00123ECE" w:rsidP="00E72FFE">
            <w:pPr>
              <w:pStyle w:val="TAL"/>
            </w:pPr>
          </w:p>
        </w:tc>
        <w:tc>
          <w:tcPr>
            <w:tcW w:w="1133" w:type="dxa"/>
            <w:tcBorders>
              <w:left w:val="single" w:sz="4" w:space="0" w:color="auto"/>
            </w:tcBorders>
          </w:tcPr>
          <w:p w14:paraId="2D19E37D" w14:textId="77777777" w:rsidR="00123ECE" w:rsidRPr="005647EB" w:rsidRDefault="00123ECE" w:rsidP="00E72FFE">
            <w:pPr>
              <w:pStyle w:val="TAL"/>
            </w:pPr>
          </w:p>
        </w:tc>
      </w:tr>
      <w:tr w:rsidR="00123ECE" w:rsidRPr="005647EB" w14:paraId="26DA9DA3" w14:textId="77777777" w:rsidTr="002570E4">
        <w:trPr>
          <w:jc w:val="center"/>
        </w:trPr>
        <w:tc>
          <w:tcPr>
            <w:tcW w:w="4427" w:type="dxa"/>
            <w:tcBorders>
              <w:right w:val="single" w:sz="4" w:space="0" w:color="auto"/>
            </w:tcBorders>
          </w:tcPr>
          <w:p w14:paraId="08E8414E" w14:textId="5D675CD9" w:rsidR="00123ECE" w:rsidRPr="005647EB" w:rsidRDefault="002570E4" w:rsidP="00E72FFE">
            <w:pPr>
              <w:pStyle w:val="TAL"/>
            </w:pPr>
            <w:r w:rsidRPr="005647EB">
              <w:t xml:space="preserve">    </w:t>
            </w:r>
            <w:r w:rsidR="00123ECE" w:rsidRPr="005647EB">
              <w:t>}</w:t>
            </w:r>
          </w:p>
        </w:tc>
        <w:tc>
          <w:tcPr>
            <w:tcW w:w="2267" w:type="dxa"/>
            <w:tcBorders>
              <w:left w:val="single" w:sz="4" w:space="0" w:color="auto"/>
              <w:right w:val="single" w:sz="4" w:space="0" w:color="auto"/>
            </w:tcBorders>
          </w:tcPr>
          <w:p w14:paraId="511E0010" w14:textId="77777777" w:rsidR="00123ECE" w:rsidRPr="005647EB" w:rsidRDefault="00123ECE" w:rsidP="00E72FFE">
            <w:pPr>
              <w:pStyle w:val="TAL"/>
            </w:pPr>
          </w:p>
        </w:tc>
        <w:tc>
          <w:tcPr>
            <w:tcW w:w="1700" w:type="dxa"/>
            <w:tcBorders>
              <w:left w:val="single" w:sz="4" w:space="0" w:color="auto"/>
              <w:right w:val="single" w:sz="4" w:space="0" w:color="auto"/>
            </w:tcBorders>
          </w:tcPr>
          <w:p w14:paraId="06F53E88" w14:textId="77777777" w:rsidR="00123ECE" w:rsidRPr="005647EB" w:rsidRDefault="00123ECE" w:rsidP="00E72FFE">
            <w:pPr>
              <w:pStyle w:val="TAL"/>
            </w:pPr>
          </w:p>
        </w:tc>
        <w:tc>
          <w:tcPr>
            <w:tcW w:w="1133" w:type="dxa"/>
            <w:tcBorders>
              <w:left w:val="single" w:sz="4" w:space="0" w:color="auto"/>
            </w:tcBorders>
          </w:tcPr>
          <w:p w14:paraId="096C9D49" w14:textId="77777777" w:rsidR="00123ECE" w:rsidRPr="005647EB" w:rsidRDefault="00123ECE" w:rsidP="00E72FFE">
            <w:pPr>
              <w:pStyle w:val="TAL"/>
            </w:pPr>
          </w:p>
        </w:tc>
      </w:tr>
      <w:tr w:rsidR="00123ECE" w:rsidRPr="005647EB" w14:paraId="4747CD42" w14:textId="77777777" w:rsidTr="002570E4">
        <w:trPr>
          <w:jc w:val="center"/>
        </w:trPr>
        <w:tc>
          <w:tcPr>
            <w:tcW w:w="4427" w:type="dxa"/>
            <w:tcBorders>
              <w:right w:val="single" w:sz="4" w:space="0" w:color="auto"/>
            </w:tcBorders>
          </w:tcPr>
          <w:p w14:paraId="2BDE3ED2" w14:textId="1AC485EA" w:rsidR="00123ECE" w:rsidRPr="005647EB" w:rsidRDefault="002570E4" w:rsidP="00E72FFE">
            <w:pPr>
              <w:pStyle w:val="TAL"/>
            </w:pPr>
            <w:r w:rsidRPr="005647EB">
              <w:t xml:space="preserve">    </w:t>
            </w:r>
            <w:r w:rsidR="00123ECE" w:rsidRPr="005647EB">
              <w:t>Hysteresis</w:t>
            </w:r>
          </w:p>
        </w:tc>
        <w:tc>
          <w:tcPr>
            <w:tcW w:w="2267" w:type="dxa"/>
            <w:tcBorders>
              <w:left w:val="single" w:sz="4" w:space="0" w:color="auto"/>
              <w:right w:val="single" w:sz="4" w:space="0" w:color="auto"/>
            </w:tcBorders>
          </w:tcPr>
          <w:p w14:paraId="081CD882" w14:textId="0391C53F" w:rsidR="00123ECE" w:rsidRPr="005647EB" w:rsidRDefault="00123ECE" w:rsidP="00E72FFE">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55AA9B03" w14:textId="3F0CA149" w:rsidR="00123ECE" w:rsidRPr="005647EB" w:rsidRDefault="00123ECE" w:rsidP="00E72FFE">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D09AD3E" w14:textId="77777777" w:rsidR="00123ECE" w:rsidRPr="005647EB" w:rsidRDefault="00123ECE" w:rsidP="00E72FFE">
            <w:pPr>
              <w:pStyle w:val="TAL"/>
            </w:pPr>
          </w:p>
        </w:tc>
      </w:tr>
      <w:tr w:rsidR="00123ECE" w:rsidRPr="005647EB" w14:paraId="7AD4062A" w14:textId="77777777" w:rsidTr="002570E4">
        <w:trPr>
          <w:jc w:val="center"/>
        </w:trPr>
        <w:tc>
          <w:tcPr>
            <w:tcW w:w="4427" w:type="dxa"/>
            <w:tcBorders>
              <w:right w:val="single" w:sz="4" w:space="0" w:color="auto"/>
            </w:tcBorders>
          </w:tcPr>
          <w:p w14:paraId="289A3D7C" w14:textId="2AF5F1BD" w:rsidR="00123ECE" w:rsidRPr="005647EB" w:rsidRDefault="002570E4" w:rsidP="002570E4">
            <w:pPr>
              <w:pStyle w:val="TAL"/>
              <w:keepNext w:val="0"/>
              <w:keepLines w:val="0"/>
            </w:pPr>
            <w:r w:rsidRPr="005647EB">
              <w:t xml:space="preserve">    </w:t>
            </w:r>
            <w:r w:rsidR="00123ECE" w:rsidRPr="005647EB">
              <w:t>timeToTrigger</w:t>
            </w:r>
          </w:p>
        </w:tc>
        <w:tc>
          <w:tcPr>
            <w:tcW w:w="2267" w:type="dxa"/>
            <w:tcBorders>
              <w:left w:val="single" w:sz="4" w:space="0" w:color="auto"/>
              <w:right w:val="single" w:sz="4" w:space="0" w:color="auto"/>
            </w:tcBorders>
          </w:tcPr>
          <w:p w14:paraId="40359617" w14:textId="6710045F"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ms)</w:t>
            </w:r>
          </w:p>
        </w:tc>
        <w:tc>
          <w:tcPr>
            <w:tcW w:w="1700" w:type="dxa"/>
            <w:tcBorders>
              <w:left w:val="single" w:sz="4" w:space="0" w:color="auto"/>
              <w:right w:val="single" w:sz="4" w:space="0" w:color="auto"/>
            </w:tcBorders>
          </w:tcPr>
          <w:p w14:paraId="62CBB43D" w14:textId="77777777" w:rsidR="00123ECE" w:rsidRPr="005647EB" w:rsidRDefault="00123ECE" w:rsidP="002570E4">
            <w:pPr>
              <w:pStyle w:val="TAL"/>
              <w:keepNext w:val="0"/>
              <w:keepLines w:val="0"/>
            </w:pPr>
          </w:p>
        </w:tc>
        <w:tc>
          <w:tcPr>
            <w:tcW w:w="1133" w:type="dxa"/>
            <w:tcBorders>
              <w:left w:val="single" w:sz="4" w:space="0" w:color="auto"/>
            </w:tcBorders>
          </w:tcPr>
          <w:p w14:paraId="3BCE77BB" w14:textId="77777777" w:rsidR="00123ECE" w:rsidRPr="005647EB" w:rsidRDefault="00123ECE" w:rsidP="002570E4">
            <w:pPr>
              <w:pStyle w:val="TAL"/>
              <w:keepNext w:val="0"/>
              <w:keepLines w:val="0"/>
            </w:pPr>
          </w:p>
        </w:tc>
      </w:tr>
      <w:tr w:rsidR="00123ECE" w:rsidRPr="005647EB" w14:paraId="0D68973F" w14:textId="77777777" w:rsidTr="002570E4">
        <w:trPr>
          <w:jc w:val="center"/>
        </w:trPr>
        <w:tc>
          <w:tcPr>
            <w:tcW w:w="4427" w:type="dxa"/>
            <w:tcBorders>
              <w:right w:val="single" w:sz="4" w:space="0" w:color="auto"/>
            </w:tcBorders>
          </w:tcPr>
          <w:p w14:paraId="32FD732B" w14:textId="79B49A90"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4038007A"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3F772994" w14:textId="77777777" w:rsidR="00123ECE" w:rsidRPr="005647EB" w:rsidRDefault="00123ECE" w:rsidP="002570E4">
            <w:pPr>
              <w:pStyle w:val="TAL"/>
              <w:keepNext w:val="0"/>
              <w:keepLines w:val="0"/>
            </w:pPr>
          </w:p>
        </w:tc>
        <w:tc>
          <w:tcPr>
            <w:tcW w:w="1133" w:type="dxa"/>
            <w:tcBorders>
              <w:left w:val="single" w:sz="4" w:space="0" w:color="auto"/>
            </w:tcBorders>
          </w:tcPr>
          <w:p w14:paraId="5982E3C3" w14:textId="77777777" w:rsidR="00123ECE" w:rsidRPr="005647EB" w:rsidRDefault="00123ECE" w:rsidP="002570E4">
            <w:pPr>
              <w:pStyle w:val="TAL"/>
              <w:keepNext w:val="0"/>
              <w:keepLines w:val="0"/>
            </w:pPr>
          </w:p>
        </w:tc>
      </w:tr>
      <w:tr w:rsidR="00123ECE" w:rsidRPr="005647EB" w14:paraId="0089BD46" w14:textId="77777777" w:rsidTr="002570E4">
        <w:trPr>
          <w:jc w:val="center"/>
        </w:trPr>
        <w:tc>
          <w:tcPr>
            <w:tcW w:w="4427" w:type="dxa"/>
            <w:tcBorders>
              <w:right w:val="single" w:sz="4" w:space="0" w:color="auto"/>
            </w:tcBorders>
          </w:tcPr>
          <w:p w14:paraId="007EF27B" w14:textId="48A8B08A"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2128FAB4"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3C2690B3" w14:textId="77777777" w:rsidR="00123ECE" w:rsidRPr="005647EB" w:rsidRDefault="00123ECE" w:rsidP="002570E4">
            <w:pPr>
              <w:pStyle w:val="TAL"/>
              <w:keepNext w:val="0"/>
              <w:keepLines w:val="0"/>
            </w:pPr>
          </w:p>
        </w:tc>
        <w:tc>
          <w:tcPr>
            <w:tcW w:w="1133" w:type="dxa"/>
            <w:tcBorders>
              <w:left w:val="single" w:sz="4" w:space="0" w:color="auto"/>
            </w:tcBorders>
          </w:tcPr>
          <w:p w14:paraId="2E8A090B" w14:textId="77777777" w:rsidR="00123ECE" w:rsidRPr="005647EB" w:rsidRDefault="00123ECE" w:rsidP="002570E4">
            <w:pPr>
              <w:pStyle w:val="TAL"/>
              <w:keepNext w:val="0"/>
              <w:keepLines w:val="0"/>
            </w:pPr>
          </w:p>
        </w:tc>
      </w:tr>
    </w:tbl>
    <w:p w14:paraId="3F2EC47A" w14:textId="77777777" w:rsidR="00123ECE" w:rsidRPr="005647EB" w:rsidRDefault="00123ECE" w:rsidP="002570E4"/>
    <w:p w14:paraId="00344FF2" w14:textId="77777777" w:rsidR="00123ECE" w:rsidRPr="005647EB" w:rsidRDefault="00123ECE" w:rsidP="002570E4">
      <w:pPr>
        <w:pStyle w:val="TH"/>
        <w:keepNext w:val="0"/>
        <w:keepLines w:val="0"/>
      </w:pPr>
      <w:r w:rsidRPr="005647EB">
        <w:t>Table 8.4.1.4.3-</w:t>
      </w:r>
      <w:r w:rsidRPr="005647EB">
        <w:rPr>
          <w:lang w:eastAsia="zh-CN"/>
        </w:rPr>
        <w:t>3</w:t>
      </w:r>
      <w:r w:rsidRPr="005647EB">
        <w:t xml:space="preserve">: </w:t>
      </w:r>
      <w:r w:rsidRPr="005647EB">
        <w:rPr>
          <w:i/>
        </w:rPr>
        <w:t>MeasResults</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7902EF5A" w14:textId="77777777" w:rsidTr="002570E4">
        <w:trPr>
          <w:cantSplit/>
          <w:jc w:val="center"/>
        </w:trPr>
        <w:tc>
          <w:tcPr>
            <w:tcW w:w="9536" w:type="dxa"/>
            <w:gridSpan w:val="4"/>
          </w:tcPr>
          <w:p w14:paraId="71EBAAC3" w14:textId="74568AD4"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67EA276A" w14:textId="77777777" w:rsidTr="002570E4">
        <w:trPr>
          <w:jc w:val="center"/>
        </w:trPr>
        <w:tc>
          <w:tcPr>
            <w:tcW w:w="4436" w:type="dxa"/>
          </w:tcPr>
          <w:p w14:paraId="00A5494F" w14:textId="32D56F4F"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5FFA07AE" w14:textId="77777777" w:rsidR="00123ECE" w:rsidRPr="005647EB" w:rsidRDefault="00123ECE" w:rsidP="002570E4">
            <w:pPr>
              <w:pStyle w:val="TAH"/>
              <w:keepNext w:val="0"/>
              <w:keepLines w:val="0"/>
            </w:pPr>
            <w:r w:rsidRPr="005647EB">
              <w:t>Value/remark</w:t>
            </w:r>
          </w:p>
        </w:tc>
        <w:tc>
          <w:tcPr>
            <w:tcW w:w="1700" w:type="dxa"/>
          </w:tcPr>
          <w:p w14:paraId="16058FF5" w14:textId="77777777" w:rsidR="00123ECE" w:rsidRPr="005647EB" w:rsidRDefault="00123ECE" w:rsidP="002570E4">
            <w:pPr>
              <w:pStyle w:val="TAH"/>
              <w:keepNext w:val="0"/>
              <w:keepLines w:val="0"/>
            </w:pPr>
            <w:r w:rsidRPr="005647EB">
              <w:t>Comment</w:t>
            </w:r>
          </w:p>
        </w:tc>
        <w:tc>
          <w:tcPr>
            <w:tcW w:w="1133" w:type="dxa"/>
          </w:tcPr>
          <w:p w14:paraId="6E705E9A" w14:textId="77777777" w:rsidR="00123ECE" w:rsidRPr="005647EB" w:rsidRDefault="00123ECE" w:rsidP="002570E4">
            <w:pPr>
              <w:pStyle w:val="TAH"/>
              <w:keepNext w:val="0"/>
              <w:keepLines w:val="0"/>
            </w:pPr>
            <w:r w:rsidRPr="005647EB">
              <w:t>Condition</w:t>
            </w:r>
          </w:p>
        </w:tc>
      </w:tr>
      <w:tr w:rsidR="00123ECE" w:rsidRPr="005647EB" w14:paraId="127F32F2" w14:textId="77777777" w:rsidTr="002570E4">
        <w:trPr>
          <w:jc w:val="center"/>
        </w:trPr>
        <w:tc>
          <w:tcPr>
            <w:tcW w:w="4436" w:type="dxa"/>
          </w:tcPr>
          <w:p w14:paraId="1CF6F5E3" w14:textId="41492D1B"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4943B9EA" w14:textId="77777777" w:rsidR="00123ECE" w:rsidRPr="005647EB" w:rsidRDefault="00123ECE" w:rsidP="002570E4">
            <w:pPr>
              <w:pStyle w:val="TAL"/>
              <w:keepNext w:val="0"/>
              <w:keepLines w:val="0"/>
            </w:pPr>
          </w:p>
        </w:tc>
        <w:tc>
          <w:tcPr>
            <w:tcW w:w="1700" w:type="dxa"/>
          </w:tcPr>
          <w:p w14:paraId="4640258B" w14:textId="77777777" w:rsidR="00123ECE" w:rsidRPr="005647EB" w:rsidRDefault="00123ECE" w:rsidP="002570E4">
            <w:pPr>
              <w:pStyle w:val="TAL"/>
              <w:keepNext w:val="0"/>
              <w:keepLines w:val="0"/>
            </w:pPr>
          </w:p>
        </w:tc>
        <w:tc>
          <w:tcPr>
            <w:tcW w:w="1133" w:type="dxa"/>
          </w:tcPr>
          <w:p w14:paraId="25ED0FAD" w14:textId="77777777" w:rsidR="00123ECE" w:rsidRPr="005647EB" w:rsidRDefault="00123ECE" w:rsidP="002570E4">
            <w:pPr>
              <w:pStyle w:val="TAL"/>
              <w:keepNext w:val="0"/>
              <w:keepLines w:val="0"/>
            </w:pPr>
          </w:p>
        </w:tc>
      </w:tr>
      <w:tr w:rsidR="00123ECE" w:rsidRPr="005647EB" w14:paraId="5D33D71A" w14:textId="77777777" w:rsidTr="002570E4">
        <w:trPr>
          <w:jc w:val="center"/>
        </w:trPr>
        <w:tc>
          <w:tcPr>
            <w:tcW w:w="4436" w:type="dxa"/>
          </w:tcPr>
          <w:p w14:paraId="34D23240" w14:textId="0D3619E6" w:rsidR="00123ECE" w:rsidRPr="005647EB" w:rsidRDefault="002570E4" w:rsidP="002570E4">
            <w:pPr>
              <w:pStyle w:val="TAL"/>
              <w:keepNext w:val="0"/>
              <w:keepLines w:val="0"/>
            </w:pPr>
            <w:r w:rsidRPr="005647EB">
              <w:t xml:space="preserve">   </w:t>
            </w:r>
            <w:r w:rsidR="00123ECE" w:rsidRPr="005647EB">
              <w:t>meas</w:t>
            </w:r>
            <w:r w:rsidR="00123ECE" w:rsidRPr="005647EB">
              <w:rPr>
                <w:lang w:eastAsia="zh-CN"/>
              </w:rPr>
              <w:t>Id</w:t>
            </w:r>
          </w:p>
        </w:tc>
        <w:tc>
          <w:tcPr>
            <w:tcW w:w="2267" w:type="dxa"/>
          </w:tcPr>
          <w:p w14:paraId="7EDE8DE6" w14:textId="77777777" w:rsidR="00123ECE" w:rsidRPr="005647EB" w:rsidRDefault="00123ECE" w:rsidP="002570E4">
            <w:pPr>
              <w:pStyle w:val="TAL"/>
              <w:keepNext w:val="0"/>
              <w:keepLines w:val="0"/>
            </w:pPr>
          </w:p>
        </w:tc>
        <w:tc>
          <w:tcPr>
            <w:tcW w:w="1700" w:type="dxa"/>
          </w:tcPr>
          <w:p w14:paraId="3AF6A9CA" w14:textId="77777777" w:rsidR="00123ECE" w:rsidRPr="005647EB" w:rsidRDefault="00123ECE" w:rsidP="002570E4">
            <w:pPr>
              <w:pStyle w:val="TAL"/>
              <w:keepNext w:val="0"/>
              <w:keepLines w:val="0"/>
            </w:pPr>
          </w:p>
        </w:tc>
        <w:tc>
          <w:tcPr>
            <w:tcW w:w="1133" w:type="dxa"/>
          </w:tcPr>
          <w:p w14:paraId="23DC8054" w14:textId="77777777" w:rsidR="00123ECE" w:rsidRPr="005647EB" w:rsidRDefault="00123ECE" w:rsidP="002570E4">
            <w:pPr>
              <w:pStyle w:val="TAL"/>
              <w:keepNext w:val="0"/>
              <w:keepLines w:val="0"/>
            </w:pPr>
          </w:p>
        </w:tc>
      </w:tr>
      <w:tr w:rsidR="00123ECE" w:rsidRPr="005647EB" w14:paraId="753039C7" w14:textId="77777777" w:rsidTr="002570E4">
        <w:trPr>
          <w:jc w:val="center"/>
        </w:trPr>
        <w:tc>
          <w:tcPr>
            <w:tcW w:w="4436" w:type="dxa"/>
          </w:tcPr>
          <w:p w14:paraId="28CFF051" w14:textId="45182E55" w:rsidR="00123ECE" w:rsidRPr="005647EB" w:rsidRDefault="002570E4" w:rsidP="002570E4">
            <w:pPr>
              <w:pStyle w:val="TAL"/>
              <w:keepNext w:val="0"/>
              <w:keepLines w:val="0"/>
            </w:pPr>
            <w:r w:rsidRPr="005647EB">
              <w:t xml:space="preserve">   </w:t>
            </w:r>
            <w:r w:rsidR="00123ECE" w:rsidRPr="005647EB">
              <w:t>measResultServCell</w:t>
            </w:r>
            <w:r w:rsidRPr="005647EB">
              <w:t xml:space="preserve"> </w:t>
            </w:r>
            <w:r w:rsidR="00123ECE" w:rsidRPr="005647EB">
              <w:t>SEQUENCE</w:t>
            </w:r>
            <w:r w:rsidRPr="005647EB">
              <w:t xml:space="preserve"> </w:t>
            </w:r>
            <w:r w:rsidR="00123ECE" w:rsidRPr="005647EB">
              <w:t>{</w:t>
            </w:r>
          </w:p>
        </w:tc>
        <w:tc>
          <w:tcPr>
            <w:tcW w:w="2267" w:type="dxa"/>
          </w:tcPr>
          <w:p w14:paraId="4C430E2B" w14:textId="77777777" w:rsidR="00123ECE" w:rsidRPr="005647EB" w:rsidRDefault="00123ECE" w:rsidP="002570E4">
            <w:pPr>
              <w:pStyle w:val="TAL"/>
              <w:keepNext w:val="0"/>
              <w:keepLines w:val="0"/>
            </w:pPr>
          </w:p>
        </w:tc>
        <w:tc>
          <w:tcPr>
            <w:tcW w:w="1700" w:type="dxa"/>
          </w:tcPr>
          <w:p w14:paraId="4383710C" w14:textId="77777777" w:rsidR="00123ECE" w:rsidRPr="005647EB" w:rsidRDefault="00123ECE" w:rsidP="002570E4">
            <w:pPr>
              <w:pStyle w:val="TAL"/>
              <w:keepNext w:val="0"/>
              <w:keepLines w:val="0"/>
            </w:pPr>
          </w:p>
        </w:tc>
        <w:tc>
          <w:tcPr>
            <w:tcW w:w="1133" w:type="dxa"/>
          </w:tcPr>
          <w:p w14:paraId="2494A2A4" w14:textId="77777777" w:rsidR="00123ECE" w:rsidRPr="005647EB" w:rsidRDefault="00123ECE" w:rsidP="002570E4">
            <w:pPr>
              <w:pStyle w:val="TAL"/>
              <w:keepNext w:val="0"/>
              <w:keepLines w:val="0"/>
            </w:pPr>
          </w:p>
        </w:tc>
      </w:tr>
      <w:tr w:rsidR="00123ECE" w:rsidRPr="005647EB" w14:paraId="0C8CD5D6" w14:textId="77777777" w:rsidTr="002570E4">
        <w:trPr>
          <w:jc w:val="center"/>
        </w:trPr>
        <w:tc>
          <w:tcPr>
            <w:tcW w:w="4436" w:type="dxa"/>
          </w:tcPr>
          <w:p w14:paraId="56257D14" w14:textId="3E67342F"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773C56C8" w14:textId="77777777" w:rsidR="00123ECE" w:rsidRPr="005647EB" w:rsidRDefault="00123ECE" w:rsidP="002570E4">
            <w:pPr>
              <w:pStyle w:val="TAL"/>
              <w:keepNext w:val="0"/>
              <w:keepLines w:val="0"/>
            </w:pPr>
          </w:p>
        </w:tc>
        <w:tc>
          <w:tcPr>
            <w:tcW w:w="1700" w:type="dxa"/>
          </w:tcPr>
          <w:p w14:paraId="60DA33C9" w14:textId="159F39AC"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E018D0C" w14:textId="77777777" w:rsidR="00123ECE" w:rsidRPr="005647EB" w:rsidRDefault="00123ECE" w:rsidP="002570E4">
            <w:pPr>
              <w:pStyle w:val="TAL"/>
              <w:keepNext w:val="0"/>
              <w:keepLines w:val="0"/>
            </w:pPr>
          </w:p>
        </w:tc>
      </w:tr>
      <w:tr w:rsidR="00123ECE" w:rsidRPr="005647EB" w14:paraId="3D6B5FEA" w14:textId="77777777" w:rsidTr="002570E4">
        <w:trPr>
          <w:jc w:val="center"/>
        </w:trPr>
        <w:tc>
          <w:tcPr>
            <w:tcW w:w="4436" w:type="dxa"/>
          </w:tcPr>
          <w:p w14:paraId="11F4295E" w14:textId="6C47E10C"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5EE3BE95" w14:textId="77777777" w:rsidR="00123ECE" w:rsidRPr="005647EB" w:rsidRDefault="00123ECE" w:rsidP="002570E4">
            <w:pPr>
              <w:pStyle w:val="TAL"/>
              <w:keepNext w:val="0"/>
              <w:keepLines w:val="0"/>
            </w:pPr>
          </w:p>
        </w:tc>
        <w:tc>
          <w:tcPr>
            <w:tcW w:w="1700" w:type="dxa"/>
          </w:tcPr>
          <w:p w14:paraId="62134640" w14:textId="1DEADA10"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87AE336" w14:textId="77777777" w:rsidR="00123ECE" w:rsidRPr="005647EB" w:rsidRDefault="00123ECE" w:rsidP="002570E4">
            <w:pPr>
              <w:pStyle w:val="TAL"/>
              <w:keepNext w:val="0"/>
              <w:keepLines w:val="0"/>
            </w:pPr>
          </w:p>
        </w:tc>
      </w:tr>
      <w:tr w:rsidR="00123ECE" w:rsidRPr="005647EB" w14:paraId="118389BB" w14:textId="77777777" w:rsidTr="002570E4">
        <w:trPr>
          <w:jc w:val="center"/>
        </w:trPr>
        <w:tc>
          <w:tcPr>
            <w:tcW w:w="4436" w:type="dxa"/>
          </w:tcPr>
          <w:p w14:paraId="5B4B70EB" w14:textId="7C2FE5F2" w:rsidR="00123ECE" w:rsidRPr="005647EB" w:rsidRDefault="002570E4" w:rsidP="002570E4">
            <w:pPr>
              <w:pStyle w:val="TAL"/>
              <w:keepNext w:val="0"/>
              <w:keepLines w:val="0"/>
            </w:pPr>
            <w:r w:rsidRPr="005647EB">
              <w:t xml:space="preserve">   </w:t>
            </w:r>
            <w:r w:rsidR="00123ECE" w:rsidRPr="005647EB">
              <w:t>}</w:t>
            </w:r>
          </w:p>
        </w:tc>
        <w:tc>
          <w:tcPr>
            <w:tcW w:w="2267" w:type="dxa"/>
          </w:tcPr>
          <w:p w14:paraId="7837CA33" w14:textId="77777777" w:rsidR="00123ECE" w:rsidRPr="005647EB" w:rsidRDefault="00123ECE" w:rsidP="002570E4">
            <w:pPr>
              <w:pStyle w:val="TAL"/>
              <w:keepNext w:val="0"/>
              <w:keepLines w:val="0"/>
            </w:pPr>
          </w:p>
        </w:tc>
        <w:tc>
          <w:tcPr>
            <w:tcW w:w="1700" w:type="dxa"/>
          </w:tcPr>
          <w:p w14:paraId="0F54F6C6" w14:textId="77777777" w:rsidR="00123ECE" w:rsidRPr="005647EB" w:rsidRDefault="00123ECE" w:rsidP="002570E4">
            <w:pPr>
              <w:pStyle w:val="TAL"/>
              <w:keepNext w:val="0"/>
              <w:keepLines w:val="0"/>
            </w:pPr>
          </w:p>
        </w:tc>
        <w:tc>
          <w:tcPr>
            <w:tcW w:w="1133" w:type="dxa"/>
          </w:tcPr>
          <w:p w14:paraId="498BC14D" w14:textId="77777777" w:rsidR="00123ECE" w:rsidRPr="005647EB" w:rsidRDefault="00123ECE" w:rsidP="002570E4">
            <w:pPr>
              <w:pStyle w:val="TAL"/>
              <w:keepNext w:val="0"/>
              <w:keepLines w:val="0"/>
            </w:pPr>
          </w:p>
        </w:tc>
      </w:tr>
      <w:tr w:rsidR="00123ECE" w:rsidRPr="005647EB" w14:paraId="2B9C0F6F" w14:textId="77777777" w:rsidTr="002570E4">
        <w:trPr>
          <w:jc w:val="center"/>
        </w:trPr>
        <w:tc>
          <w:tcPr>
            <w:tcW w:w="4436" w:type="dxa"/>
          </w:tcPr>
          <w:p w14:paraId="7E478DD7" w14:textId="0FAF50D9" w:rsidR="00123ECE" w:rsidRPr="005647EB" w:rsidRDefault="002570E4" w:rsidP="002570E4">
            <w:pPr>
              <w:pStyle w:val="TAL"/>
              <w:keepNext w:val="0"/>
              <w:keepLines w:val="0"/>
            </w:pPr>
            <w:r w:rsidRPr="005647EB">
              <w:t xml:space="preserve">   </w:t>
            </w:r>
            <w:r w:rsidR="00123ECE" w:rsidRPr="005647EB">
              <w:t>measResultNeighCells</w:t>
            </w:r>
            <w:r w:rsidRPr="005647EB">
              <w:t xml:space="preserve"> </w:t>
            </w:r>
            <w:r w:rsidR="00123ECE" w:rsidRPr="005647EB">
              <w:t>CHOICE</w:t>
            </w:r>
            <w:r w:rsidRPr="005647EB">
              <w:t xml:space="preserve"> </w:t>
            </w:r>
            <w:r w:rsidR="00123ECE" w:rsidRPr="005647EB">
              <w:t>{</w:t>
            </w:r>
          </w:p>
        </w:tc>
        <w:tc>
          <w:tcPr>
            <w:tcW w:w="2267" w:type="dxa"/>
          </w:tcPr>
          <w:p w14:paraId="1A19792E" w14:textId="77777777" w:rsidR="00123ECE" w:rsidRPr="005647EB" w:rsidRDefault="00123ECE" w:rsidP="002570E4">
            <w:pPr>
              <w:pStyle w:val="TAL"/>
              <w:keepNext w:val="0"/>
              <w:keepLines w:val="0"/>
            </w:pPr>
          </w:p>
        </w:tc>
        <w:tc>
          <w:tcPr>
            <w:tcW w:w="1700" w:type="dxa"/>
          </w:tcPr>
          <w:p w14:paraId="5E4A87CA" w14:textId="77777777" w:rsidR="00123ECE" w:rsidRPr="005647EB" w:rsidRDefault="00123ECE" w:rsidP="002570E4">
            <w:pPr>
              <w:pStyle w:val="TAL"/>
              <w:keepNext w:val="0"/>
              <w:keepLines w:val="0"/>
            </w:pPr>
          </w:p>
        </w:tc>
        <w:tc>
          <w:tcPr>
            <w:tcW w:w="1133" w:type="dxa"/>
          </w:tcPr>
          <w:p w14:paraId="6C48456B" w14:textId="77777777" w:rsidR="00123ECE" w:rsidRPr="005647EB" w:rsidRDefault="00123ECE" w:rsidP="002570E4">
            <w:pPr>
              <w:pStyle w:val="TAL"/>
              <w:keepNext w:val="0"/>
              <w:keepLines w:val="0"/>
            </w:pPr>
          </w:p>
        </w:tc>
      </w:tr>
      <w:tr w:rsidR="00123ECE" w:rsidRPr="005647EB" w14:paraId="49DAA71F" w14:textId="77777777" w:rsidTr="002570E4">
        <w:trPr>
          <w:jc w:val="center"/>
        </w:trPr>
        <w:tc>
          <w:tcPr>
            <w:tcW w:w="4436" w:type="dxa"/>
          </w:tcPr>
          <w:p w14:paraId="1D08EF04" w14:textId="1F02FB52"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7AC6302F" w14:textId="7E053457" w:rsidR="00123ECE" w:rsidRPr="005647EB" w:rsidRDefault="00123ECE" w:rsidP="002570E4">
            <w:pPr>
              <w:pStyle w:val="TAL"/>
              <w:keepNext w:val="0"/>
              <w:keepLines w:val="0"/>
            </w:pPr>
            <w:r w:rsidRPr="005647EB">
              <w:t>MeasResultListEUTRA</w:t>
            </w:r>
            <w:r w:rsidR="002570E4" w:rsidRPr="005647EB">
              <w:t xml:space="preserve"> </w:t>
            </w:r>
          </w:p>
        </w:tc>
        <w:tc>
          <w:tcPr>
            <w:tcW w:w="1700" w:type="dxa"/>
          </w:tcPr>
          <w:p w14:paraId="20338312" w14:textId="77777777" w:rsidR="00123ECE" w:rsidRPr="005647EB" w:rsidRDefault="00123ECE" w:rsidP="002570E4">
            <w:pPr>
              <w:pStyle w:val="TAL"/>
              <w:keepNext w:val="0"/>
              <w:keepLines w:val="0"/>
            </w:pPr>
          </w:p>
        </w:tc>
        <w:tc>
          <w:tcPr>
            <w:tcW w:w="1133" w:type="dxa"/>
          </w:tcPr>
          <w:p w14:paraId="73381716" w14:textId="77777777" w:rsidR="00123ECE" w:rsidRPr="005647EB" w:rsidRDefault="00123ECE" w:rsidP="002570E4">
            <w:pPr>
              <w:pStyle w:val="TAL"/>
              <w:keepNext w:val="0"/>
              <w:keepLines w:val="0"/>
            </w:pPr>
          </w:p>
        </w:tc>
      </w:tr>
      <w:tr w:rsidR="00123ECE" w:rsidRPr="005647EB" w14:paraId="6A68E21F" w14:textId="77777777" w:rsidTr="002570E4">
        <w:trPr>
          <w:jc w:val="center"/>
        </w:trPr>
        <w:tc>
          <w:tcPr>
            <w:tcW w:w="4436" w:type="dxa"/>
          </w:tcPr>
          <w:p w14:paraId="644A1B1D" w14:textId="6EF501BA" w:rsidR="00123ECE" w:rsidRPr="005647EB" w:rsidRDefault="002570E4" w:rsidP="002570E4">
            <w:pPr>
              <w:pStyle w:val="TAL"/>
              <w:keepNext w:val="0"/>
              <w:keepLines w:val="0"/>
            </w:pPr>
            <w:r w:rsidRPr="005647EB">
              <w:t xml:space="preserve">   </w:t>
            </w:r>
            <w:r w:rsidR="00123ECE" w:rsidRPr="005647EB">
              <w:t>}</w:t>
            </w:r>
          </w:p>
        </w:tc>
        <w:tc>
          <w:tcPr>
            <w:tcW w:w="2267" w:type="dxa"/>
          </w:tcPr>
          <w:p w14:paraId="09FF12FC" w14:textId="77777777" w:rsidR="00123ECE" w:rsidRPr="005647EB" w:rsidRDefault="00123ECE" w:rsidP="002570E4">
            <w:pPr>
              <w:pStyle w:val="TAL"/>
              <w:keepNext w:val="0"/>
              <w:keepLines w:val="0"/>
            </w:pPr>
          </w:p>
        </w:tc>
        <w:tc>
          <w:tcPr>
            <w:tcW w:w="1700" w:type="dxa"/>
          </w:tcPr>
          <w:p w14:paraId="19881328" w14:textId="77777777" w:rsidR="00123ECE" w:rsidRPr="005647EB" w:rsidRDefault="00123ECE" w:rsidP="002570E4">
            <w:pPr>
              <w:pStyle w:val="TAL"/>
              <w:keepNext w:val="0"/>
              <w:keepLines w:val="0"/>
            </w:pPr>
          </w:p>
        </w:tc>
        <w:tc>
          <w:tcPr>
            <w:tcW w:w="1133" w:type="dxa"/>
          </w:tcPr>
          <w:p w14:paraId="1453B58F" w14:textId="77777777" w:rsidR="00123ECE" w:rsidRPr="005647EB" w:rsidRDefault="00123ECE" w:rsidP="002570E4">
            <w:pPr>
              <w:pStyle w:val="TAL"/>
              <w:keepNext w:val="0"/>
              <w:keepLines w:val="0"/>
            </w:pPr>
          </w:p>
        </w:tc>
      </w:tr>
      <w:tr w:rsidR="00123ECE" w:rsidRPr="005647EB" w14:paraId="583A944A" w14:textId="77777777" w:rsidTr="002570E4">
        <w:trPr>
          <w:jc w:val="center"/>
        </w:trPr>
        <w:tc>
          <w:tcPr>
            <w:tcW w:w="4436" w:type="dxa"/>
          </w:tcPr>
          <w:p w14:paraId="54B7C1C9" w14:textId="77777777" w:rsidR="00123ECE" w:rsidRPr="005647EB" w:rsidRDefault="00123ECE" w:rsidP="002570E4">
            <w:pPr>
              <w:pStyle w:val="TAL"/>
              <w:keepNext w:val="0"/>
              <w:keepLines w:val="0"/>
            </w:pPr>
            <w:r w:rsidRPr="005647EB">
              <w:t>}</w:t>
            </w:r>
          </w:p>
        </w:tc>
        <w:tc>
          <w:tcPr>
            <w:tcW w:w="2267" w:type="dxa"/>
          </w:tcPr>
          <w:p w14:paraId="289225E5" w14:textId="77777777" w:rsidR="00123ECE" w:rsidRPr="005647EB" w:rsidRDefault="00123ECE" w:rsidP="002570E4">
            <w:pPr>
              <w:pStyle w:val="TAL"/>
              <w:keepNext w:val="0"/>
              <w:keepLines w:val="0"/>
            </w:pPr>
          </w:p>
        </w:tc>
        <w:tc>
          <w:tcPr>
            <w:tcW w:w="1700" w:type="dxa"/>
          </w:tcPr>
          <w:p w14:paraId="09C48EEC" w14:textId="77777777" w:rsidR="00123ECE" w:rsidRPr="005647EB" w:rsidRDefault="00123ECE" w:rsidP="002570E4">
            <w:pPr>
              <w:pStyle w:val="TAL"/>
              <w:keepNext w:val="0"/>
              <w:keepLines w:val="0"/>
            </w:pPr>
          </w:p>
        </w:tc>
        <w:tc>
          <w:tcPr>
            <w:tcW w:w="1133" w:type="dxa"/>
          </w:tcPr>
          <w:p w14:paraId="54ABA736" w14:textId="77777777" w:rsidR="00123ECE" w:rsidRPr="005647EB" w:rsidRDefault="00123ECE" w:rsidP="002570E4">
            <w:pPr>
              <w:pStyle w:val="TAL"/>
              <w:keepNext w:val="0"/>
              <w:keepLines w:val="0"/>
            </w:pPr>
          </w:p>
        </w:tc>
      </w:tr>
    </w:tbl>
    <w:p w14:paraId="5A57B445" w14:textId="77777777" w:rsidR="00123ECE" w:rsidRPr="005647EB" w:rsidRDefault="00123ECE" w:rsidP="002570E4"/>
    <w:p w14:paraId="71ABAFA7" w14:textId="77777777" w:rsidR="00123ECE" w:rsidRPr="005647EB" w:rsidRDefault="00123ECE" w:rsidP="002570E4">
      <w:pPr>
        <w:pStyle w:val="TH"/>
        <w:keepNext w:val="0"/>
        <w:keepLines w:val="0"/>
      </w:pPr>
      <w:r w:rsidRPr="005647EB">
        <w:t>Table 8.4.1.4.3-</w:t>
      </w:r>
      <w:r w:rsidRPr="005647EB">
        <w:rPr>
          <w:lang w:eastAsia="zh-CN"/>
        </w:rPr>
        <w:t>4</w:t>
      </w:r>
      <w:r w:rsidRPr="005647EB">
        <w:t xml:space="preserve">: </w:t>
      </w:r>
      <w:r w:rsidRPr="005647EB">
        <w:rPr>
          <w:i/>
        </w:rPr>
        <w:t>MeasResultListEUTRA</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BC56A13" w14:textId="77777777" w:rsidTr="002570E4">
        <w:trPr>
          <w:cantSplit/>
          <w:jc w:val="center"/>
        </w:trPr>
        <w:tc>
          <w:tcPr>
            <w:tcW w:w="9536" w:type="dxa"/>
            <w:gridSpan w:val="4"/>
          </w:tcPr>
          <w:p w14:paraId="627E8BC8" w14:textId="51A77E4D"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313964E5" w14:textId="77777777" w:rsidTr="002570E4">
        <w:trPr>
          <w:jc w:val="center"/>
        </w:trPr>
        <w:tc>
          <w:tcPr>
            <w:tcW w:w="4436" w:type="dxa"/>
          </w:tcPr>
          <w:p w14:paraId="4F831C64" w14:textId="141FF448"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73E4F8B9" w14:textId="77777777" w:rsidR="00123ECE" w:rsidRPr="005647EB" w:rsidRDefault="00123ECE" w:rsidP="002570E4">
            <w:pPr>
              <w:pStyle w:val="TAH"/>
              <w:keepNext w:val="0"/>
              <w:keepLines w:val="0"/>
            </w:pPr>
            <w:r w:rsidRPr="005647EB">
              <w:t>Value/remark</w:t>
            </w:r>
          </w:p>
        </w:tc>
        <w:tc>
          <w:tcPr>
            <w:tcW w:w="1700" w:type="dxa"/>
          </w:tcPr>
          <w:p w14:paraId="3226CD97" w14:textId="77777777" w:rsidR="00123ECE" w:rsidRPr="005647EB" w:rsidRDefault="00123ECE" w:rsidP="002570E4">
            <w:pPr>
              <w:pStyle w:val="TAH"/>
              <w:keepNext w:val="0"/>
              <w:keepLines w:val="0"/>
            </w:pPr>
            <w:r w:rsidRPr="005647EB">
              <w:t>Comment</w:t>
            </w:r>
          </w:p>
        </w:tc>
        <w:tc>
          <w:tcPr>
            <w:tcW w:w="1133" w:type="dxa"/>
          </w:tcPr>
          <w:p w14:paraId="15A9E16A" w14:textId="77777777" w:rsidR="00123ECE" w:rsidRPr="005647EB" w:rsidRDefault="00123ECE" w:rsidP="002570E4">
            <w:pPr>
              <w:pStyle w:val="TAH"/>
              <w:keepNext w:val="0"/>
              <w:keepLines w:val="0"/>
            </w:pPr>
            <w:r w:rsidRPr="005647EB">
              <w:t>Condition</w:t>
            </w:r>
          </w:p>
        </w:tc>
      </w:tr>
      <w:tr w:rsidR="00123ECE" w:rsidRPr="005647EB" w14:paraId="0691C73E" w14:textId="77777777" w:rsidTr="002570E4">
        <w:trPr>
          <w:jc w:val="center"/>
        </w:trPr>
        <w:tc>
          <w:tcPr>
            <w:tcW w:w="4436" w:type="dxa"/>
          </w:tcPr>
          <w:p w14:paraId="01E06050" w14:textId="2B88DEEA"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17DB9C9B" w14:textId="77777777" w:rsidR="00123ECE" w:rsidRPr="005647EB" w:rsidRDefault="00123ECE" w:rsidP="002570E4">
            <w:pPr>
              <w:pStyle w:val="TAL"/>
              <w:keepNext w:val="0"/>
              <w:keepLines w:val="0"/>
            </w:pPr>
          </w:p>
        </w:tc>
        <w:tc>
          <w:tcPr>
            <w:tcW w:w="1700" w:type="dxa"/>
          </w:tcPr>
          <w:p w14:paraId="5F139AFC" w14:textId="77777777" w:rsidR="00123ECE" w:rsidRPr="005647EB" w:rsidRDefault="00123ECE" w:rsidP="002570E4">
            <w:pPr>
              <w:pStyle w:val="TAL"/>
              <w:keepNext w:val="0"/>
              <w:keepLines w:val="0"/>
            </w:pPr>
          </w:p>
        </w:tc>
        <w:tc>
          <w:tcPr>
            <w:tcW w:w="1133" w:type="dxa"/>
          </w:tcPr>
          <w:p w14:paraId="0E2D9AA1" w14:textId="77777777" w:rsidR="00123ECE" w:rsidRPr="005647EB" w:rsidRDefault="00123ECE" w:rsidP="002570E4">
            <w:pPr>
              <w:pStyle w:val="TAL"/>
              <w:keepNext w:val="0"/>
              <w:keepLines w:val="0"/>
            </w:pPr>
          </w:p>
        </w:tc>
      </w:tr>
      <w:tr w:rsidR="00123ECE" w:rsidRPr="005647EB" w14:paraId="1360EFF5" w14:textId="77777777" w:rsidTr="002570E4">
        <w:trPr>
          <w:jc w:val="center"/>
        </w:trPr>
        <w:tc>
          <w:tcPr>
            <w:tcW w:w="4436" w:type="dxa"/>
          </w:tcPr>
          <w:p w14:paraId="21954435" w14:textId="4DD86DEA" w:rsidR="00123ECE" w:rsidRPr="005647EB" w:rsidRDefault="00123ECE" w:rsidP="002570E4">
            <w:pPr>
              <w:pStyle w:val="TAL"/>
              <w:keepNext w:val="0"/>
              <w:keepLines w:val="0"/>
            </w:pPr>
            <w:r w:rsidRPr="005647EB">
              <w:t>MeasResultEUTRA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6665EF2" w14:textId="77777777" w:rsidR="00123ECE" w:rsidRPr="005647EB" w:rsidRDefault="00123ECE" w:rsidP="002570E4">
            <w:pPr>
              <w:pStyle w:val="TAL"/>
              <w:keepNext w:val="0"/>
              <w:keepLines w:val="0"/>
            </w:pPr>
          </w:p>
        </w:tc>
        <w:tc>
          <w:tcPr>
            <w:tcW w:w="1700" w:type="dxa"/>
          </w:tcPr>
          <w:p w14:paraId="505564DF" w14:textId="77777777" w:rsidR="00123ECE" w:rsidRPr="005647EB" w:rsidRDefault="00123ECE" w:rsidP="002570E4">
            <w:pPr>
              <w:pStyle w:val="TAL"/>
              <w:keepNext w:val="0"/>
              <w:keepLines w:val="0"/>
            </w:pPr>
          </w:p>
        </w:tc>
        <w:tc>
          <w:tcPr>
            <w:tcW w:w="1133" w:type="dxa"/>
          </w:tcPr>
          <w:p w14:paraId="770B9BB2" w14:textId="77777777" w:rsidR="00123ECE" w:rsidRPr="005647EB" w:rsidRDefault="00123ECE" w:rsidP="002570E4">
            <w:pPr>
              <w:pStyle w:val="TAL"/>
              <w:keepNext w:val="0"/>
              <w:keepLines w:val="0"/>
            </w:pPr>
          </w:p>
        </w:tc>
      </w:tr>
      <w:tr w:rsidR="00123ECE" w:rsidRPr="005647EB" w14:paraId="1E7C9B68" w14:textId="77777777" w:rsidTr="002570E4">
        <w:trPr>
          <w:jc w:val="center"/>
        </w:trPr>
        <w:tc>
          <w:tcPr>
            <w:tcW w:w="4436" w:type="dxa"/>
          </w:tcPr>
          <w:p w14:paraId="08E239E3" w14:textId="1FDCEB64"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69D36F90" w14:textId="77777777" w:rsidR="00123ECE" w:rsidRPr="005647EB" w:rsidRDefault="00123ECE" w:rsidP="002570E4">
            <w:pPr>
              <w:pStyle w:val="TAL"/>
              <w:keepNext w:val="0"/>
              <w:keepLines w:val="0"/>
            </w:pPr>
            <w:r w:rsidRPr="005647EB">
              <w:t>PhysicalCellIdentity</w:t>
            </w:r>
          </w:p>
        </w:tc>
        <w:tc>
          <w:tcPr>
            <w:tcW w:w="1700" w:type="dxa"/>
          </w:tcPr>
          <w:p w14:paraId="6F6BC6B2" w14:textId="77777777" w:rsidR="00123ECE" w:rsidRPr="005647EB" w:rsidRDefault="00123ECE" w:rsidP="002570E4">
            <w:pPr>
              <w:pStyle w:val="TAL"/>
              <w:keepNext w:val="0"/>
              <w:keepLines w:val="0"/>
            </w:pPr>
          </w:p>
        </w:tc>
        <w:tc>
          <w:tcPr>
            <w:tcW w:w="1133" w:type="dxa"/>
          </w:tcPr>
          <w:p w14:paraId="14B27D46" w14:textId="77777777" w:rsidR="00123ECE" w:rsidRPr="005647EB" w:rsidRDefault="00123ECE" w:rsidP="002570E4">
            <w:pPr>
              <w:pStyle w:val="TAL"/>
              <w:keepNext w:val="0"/>
              <w:keepLines w:val="0"/>
            </w:pPr>
          </w:p>
        </w:tc>
      </w:tr>
      <w:tr w:rsidR="00123ECE" w:rsidRPr="005647EB" w14:paraId="436A0AEA" w14:textId="77777777" w:rsidTr="002570E4">
        <w:trPr>
          <w:jc w:val="center"/>
        </w:trPr>
        <w:tc>
          <w:tcPr>
            <w:tcW w:w="4436" w:type="dxa"/>
          </w:tcPr>
          <w:p w14:paraId="2D62A85E" w14:textId="4EFDDE97" w:rsidR="00123ECE" w:rsidRPr="005647EB" w:rsidRDefault="002570E4" w:rsidP="002570E4">
            <w:pPr>
              <w:pStyle w:val="TAL"/>
              <w:keepNext w:val="0"/>
              <w:keepLines w:val="0"/>
            </w:pPr>
            <w:r w:rsidRPr="005647EB">
              <w:t xml:space="preserve">  </w:t>
            </w:r>
            <w:r w:rsidR="00E52353" w:rsidRPr="005647EB">
              <w:t>measResult</w:t>
            </w:r>
            <w:r w:rsidRPr="005647EB">
              <w:t xml:space="preserve"> </w:t>
            </w:r>
            <w:r w:rsidR="00E52353" w:rsidRPr="005647EB">
              <w:t>SEQUENCE</w:t>
            </w:r>
            <w:r w:rsidRPr="005647EB">
              <w:t xml:space="preserve"> </w:t>
            </w:r>
            <w:r w:rsidR="00E52353" w:rsidRPr="005647EB">
              <w:t>{</w:t>
            </w:r>
          </w:p>
        </w:tc>
        <w:tc>
          <w:tcPr>
            <w:tcW w:w="2267" w:type="dxa"/>
          </w:tcPr>
          <w:p w14:paraId="3CE1F1D8" w14:textId="77777777" w:rsidR="00123ECE" w:rsidRPr="005647EB" w:rsidRDefault="00123ECE" w:rsidP="002570E4">
            <w:pPr>
              <w:pStyle w:val="TAL"/>
              <w:keepNext w:val="0"/>
              <w:keepLines w:val="0"/>
            </w:pPr>
          </w:p>
        </w:tc>
        <w:tc>
          <w:tcPr>
            <w:tcW w:w="1700" w:type="dxa"/>
          </w:tcPr>
          <w:p w14:paraId="4307C130" w14:textId="4DDEEFAA" w:rsidR="00123ECE" w:rsidRPr="005647EB" w:rsidRDefault="002570E4" w:rsidP="002570E4">
            <w:pPr>
              <w:pStyle w:val="TAL"/>
              <w:keepNext w:val="0"/>
              <w:keepLines w:val="0"/>
            </w:pPr>
            <w:r w:rsidRPr="005647EB">
              <w:t xml:space="preserve"> </w:t>
            </w:r>
          </w:p>
        </w:tc>
        <w:tc>
          <w:tcPr>
            <w:tcW w:w="1133" w:type="dxa"/>
          </w:tcPr>
          <w:p w14:paraId="1B8B207D" w14:textId="77777777" w:rsidR="00123ECE" w:rsidRPr="005647EB" w:rsidRDefault="00123ECE" w:rsidP="002570E4">
            <w:pPr>
              <w:pStyle w:val="TAL"/>
              <w:keepNext w:val="0"/>
              <w:keepLines w:val="0"/>
            </w:pPr>
          </w:p>
        </w:tc>
      </w:tr>
      <w:tr w:rsidR="00123ECE" w:rsidRPr="005647EB" w14:paraId="6D98971D" w14:textId="77777777" w:rsidTr="002570E4">
        <w:trPr>
          <w:jc w:val="center"/>
        </w:trPr>
        <w:tc>
          <w:tcPr>
            <w:tcW w:w="4436" w:type="dxa"/>
          </w:tcPr>
          <w:p w14:paraId="563192FD" w14:textId="680A79B2"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46E0E7E6" w14:textId="77777777" w:rsidR="00123ECE" w:rsidRPr="005647EB" w:rsidRDefault="00123ECE" w:rsidP="002570E4">
            <w:pPr>
              <w:pStyle w:val="TAL"/>
              <w:keepNext w:val="0"/>
              <w:keepLines w:val="0"/>
            </w:pPr>
          </w:p>
        </w:tc>
        <w:tc>
          <w:tcPr>
            <w:tcW w:w="1700" w:type="dxa"/>
          </w:tcPr>
          <w:p w14:paraId="3D2D434A" w14:textId="49C139D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0C7B3478" w14:textId="77777777" w:rsidR="00123ECE" w:rsidRPr="005647EB" w:rsidRDefault="00123ECE" w:rsidP="002570E4">
            <w:pPr>
              <w:pStyle w:val="TAL"/>
              <w:keepNext w:val="0"/>
              <w:keepLines w:val="0"/>
            </w:pPr>
          </w:p>
        </w:tc>
      </w:tr>
      <w:tr w:rsidR="00123ECE" w:rsidRPr="005647EB" w14:paraId="2D6B71B1" w14:textId="77777777" w:rsidTr="002570E4">
        <w:trPr>
          <w:jc w:val="center"/>
        </w:trPr>
        <w:tc>
          <w:tcPr>
            <w:tcW w:w="4436" w:type="dxa"/>
          </w:tcPr>
          <w:p w14:paraId="11EA243B" w14:textId="6A046D03"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5E7CA61A" w14:textId="77777777" w:rsidR="00123ECE" w:rsidRPr="005647EB" w:rsidRDefault="00123ECE" w:rsidP="002570E4">
            <w:pPr>
              <w:pStyle w:val="TAL"/>
              <w:keepNext w:val="0"/>
              <w:keepLines w:val="0"/>
            </w:pPr>
          </w:p>
        </w:tc>
        <w:tc>
          <w:tcPr>
            <w:tcW w:w="1700" w:type="dxa"/>
          </w:tcPr>
          <w:p w14:paraId="6EFD15E6" w14:textId="44CE30FB"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7E3E0C51" w14:textId="77777777" w:rsidR="00123ECE" w:rsidRPr="005647EB" w:rsidRDefault="00123ECE" w:rsidP="002570E4">
            <w:pPr>
              <w:pStyle w:val="TAL"/>
              <w:keepNext w:val="0"/>
              <w:keepLines w:val="0"/>
            </w:pPr>
          </w:p>
        </w:tc>
      </w:tr>
      <w:tr w:rsidR="00123ECE" w:rsidRPr="005647EB" w14:paraId="685D93F9" w14:textId="77777777" w:rsidTr="002570E4">
        <w:trPr>
          <w:jc w:val="center"/>
        </w:trPr>
        <w:tc>
          <w:tcPr>
            <w:tcW w:w="4436" w:type="dxa"/>
          </w:tcPr>
          <w:p w14:paraId="0DF56D4B" w14:textId="079A32BD" w:rsidR="00123ECE" w:rsidRPr="005647EB" w:rsidRDefault="002570E4" w:rsidP="002570E4">
            <w:pPr>
              <w:pStyle w:val="TAL"/>
              <w:keepNext w:val="0"/>
              <w:keepLines w:val="0"/>
            </w:pPr>
            <w:r w:rsidRPr="005647EB">
              <w:t xml:space="preserve">  </w:t>
            </w:r>
            <w:r w:rsidR="00123ECE" w:rsidRPr="005647EB">
              <w:t>}</w:t>
            </w:r>
          </w:p>
        </w:tc>
        <w:tc>
          <w:tcPr>
            <w:tcW w:w="2267" w:type="dxa"/>
          </w:tcPr>
          <w:p w14:paraId="1B6E8F7E" w14:textId="77777777" w:rsidR="00123ECE" w:rsidRPr="005647EB" w:rsidRDefault="00123ECE" w:rsidP="002570E4">
            <w:pPr>
              <w:pStyle w:val="TAL"/>
              <w:keepNext w:val="0"/>
              <w:keepLines w:val="0"/>
            </w:pPr>
          </w:p>
        </w:tc>
        <w:tc>
          <w:tcPr>
            <w:tcW w:w="1700" w:type="dxa"/>
          </w:tcPr>
          <w:p w14:paraId="7B83A5EB" w14:textId="77777777" w:rsidR="00123ECE" w:rsidRPr="005647EB" w:rsidRDefault="00123ECE" w:rsidP="002570E4">
            <w:pPr>
              <w:pStyle w:val="TAL"/>
              <w:keepNext w:val="0"/>
              <w:keepLines w:val="0"/>
            </w:pPr>
          </w:p>
        </w:tc>
        <w:tc>
          <w:tcPr>
            <w:tcW w:w="1133" w:type="dxa"/>
          </w:tcPr>
          <w:p w14:paraId="04811DB6" w14:textId="77777777" w:rsidR="00123ECE" w:rsidRPr="005647EB" w:rsidRDefault="00123ECE" w:rsidP="002570E4">
            <w:pPr>
              <w:pStyle w:val="TAL"/>
              <w:keepNext w:val="0"/>
              <w:keepLines w:val="0"/>
            </w:pPr>
          </w:p>
        </w:tc>
      </w:tr>
      <w:tr w:rsidR="00123ECE" w:rsidRPr="005647EB" w14:paraId="1FD21E05" w14:textId="77777777" w:rsidTr="002570E4">
        <w:trPr>
          <w:jc w:val="center"/>
        </w:trPr>
        <w:tc>
          <w:tcPr>
            <w:tcW w:w="4436" w:type="dxa"/>
          </w:tcPr>
          <w:p w14:paraId="6902B4E3" w14:textId="77777777" w:rsidR="00123ECE" w:rsidRPr="005647EB" w:rsidRDefault="00123ECE" w:rsidP="002570E4">
            <w:pPr>
              <w:pStyle w:val="TAL"/>
              <w:keepNext w:val="0"/>
              <w:keepLines w:val="0"/>
            </w:pPr>
            <w:r w:rsidRPr="005647EB">
              <w:t>}</w:t>
            </w:r>
          </w:p>
        </w:tc>
        <w:tc>
          <w:tcPr>
            <w:tcW w:w="2267" w:type="dxa"/>
          </w:tcPr>
          <w:p w14:paraId="27E244DA" w14:textId="77777777" w:rsidR="00123ECE" w:rsidRPr="005647EB" w:rsidRDefault="00123ECE" w:rsidP="002570E4">
            <w:pPr>
              <w:pStyle w:val="TAL"/>
              <w:keepNext w:val="0"/>
              <w:keepLines w:val="0"/>
            </w:pPr>
          </w:p>
        </w:tc>
        <w:tc>
          <w:tcPr>
            <w:tcW w:w="1700" w:type="dxa"/>
          </w:tcPr>
          <w:p w14:paraId="2E78379D" w14:textId="77777777" w:rsidR="00123ECE" w:rsidRPr="005647EB" w:rsidRDefault="00123ECE" w:rsidP="002570E4">
            <w:pPr>
              <w:pStyle w:val="TAL"/>
              <w:keepNext w:val="0"/>
              <w:keepLines w:val="0"/>
            </w:pPr>
          </w:p>
        </w:tc>
        <w:tc>
          <w:tcPr>
            <w:tcW w:w="1133" w:type="dxa"/>
          </w:tcPr>
          <w:p w14:paraId="54FA4266" w14:textId="77777777" w:rsidR="00123ECE" w:rsidRPr="005647EB" w:rsidRDefault="00123ECE" w:rsidP="002570E4">
            <w:pPr>
              <w:pStyle w:val="TAL"/>
              <w:keepNext w:val="0"/>
              <w:keepLines w:val="0"/>
            </w:pPr>
          </w:p>
        </w:tc>
      </w:tr>
    </w:tbl>
    <w:p w14:paraId="5AD66CEC" w14:textId="77777777" w:rsidR="00123ECE" w:rsidRPr="005647EB" w:rsidRDefault="00123ECE" w:rsidP="002570E4"/>
    <w:p w14:paraId="6F1D8208" w14:textId="77777777" w:rsidR="00123ECE" w:rsidRPr="005647EB" w:rsidRDefault="00123ECE" w:rsidP="002570E4">
      <w:pPr>
        <w:pStyle w:val="Heading4"/>
        <w:keepNext w:val="0"/>
        <w:keepLines w:val="0"/>
      </w:pPr>
      <w:r w:rsidRPr="005647EB">
        <w:t>8.4.1.5</w:t>
      </w:r>
      <w:r w:rsidRPr="005647EB">
        <w:tab/>
        <w:t>Test requirement</w:t>
      </w:r>
    </w:p>
    <w:p w14:paraId="5A12671D" w14:textId="77777777" w:rsidR="00123ECE" w:rsidRPr="005647EB" w:rsidRDefault="00123ECE" w:rsidP="002570E4">
      <w:r w:rsidRPr="005647EB">
        <w:t xml:space="preserve">Tables 8.4.1.4.1-1 and 8.4.1.5-1 define the primary level settings including test tolerances for event triggered reporting under fading propagation conditions in asynchronous inter frequency cells test. </w:t>
      </w:r>
    </w:p>
    <w:p w14:paraId="0F0AA745" w14:textId="77777777" w:rsidR="00123ECE" w:rsidRPr="005647EB" w:rsidRDefault="00123ECE" w:rsidP="002570E4">
      <w:pPr>
        <w:pStyle w:val="TH"/>
        <w:keepNext w:val="0"/>
        <w:keepLines w:val="0"/>
      </w:pPr>
      <w:r w:rsidRPr="005647EB">
        <w:lastRenderedPageBreak/>
        <w:t>Table 8.4.1.5-1: Cell specific test parameters for E-UTRAN TDD-TDD inter frequency event triggered reporting under fading propagation conditions in 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70"/>
        <w:gridCol w:w="1206"/>
        <w:gridCol w:w="1374"/>
        <w:gridCol w:w="43"/>
        <w:gridCol w:w="71"/>
        <w:gridCol w:w="1347"/>
      </w:tblGrid>
      <w:tr w:rsidR="00123ECE" w:rsidRPr="005647EB" w14:paraId="41BCA688" w14:textId="77777777" w:rsidTr="002570E4">
        <w:trPr>
          <w:cantSplit/>
          <w:jc w:val="center"/>
        </w:trPr>
        <w:tc>
          <w:tcPr>
            <w:tcW w:w="2093" w:type="dxa"/>
            <w:vMerge w:val="restart"/>
            <w:tcBorders>
              <w:top w:val="single" w:sz="4" w:space="0" w:color="auto"/>
              <w:left w:val="single" w:sz="4" w:space="0" w:color="auto"/>
            </w:tcBorders>
          </w:tcPr>
          <w:p w14:paraId="26BFAC7A" w14:textId="77777777" w:rsidR="00123ECE" w:rsidRPr="005647EB" w:rsidRDefault="00123ECE" w:rsidP="002570E4">
            <w:pPr>
              <w:pStyle w:val="TAH"/>
              <w:keepNext w:val="0"/>
              <w:keepLines w:val="0"/>
              <w:ind w:left="284"/>
              <w:rPr>
                <w:rFonts w:cs="v4.2.0"/>
              </w:rPr>
            </w:pPr>
            <w:r w:rsidRPr="005647EB">
              <w:rPr>
                <w:rFonts w:cs="v4.2.0"/>
              </w:rPr>
              <w:t>Parameter</w:t>
            </w:r>
          </w:p>
        </w:tc>
        <w:tc>
          <w:tcPr>
            <w:tcW w:w="1559" w:type="dxa"/>
            <w:vMerge w:val="restart"/>
            <w:tcBorders>
              <w:top w:val="single" w:sz="4" w:space="0" w:color="auto"/>
            </w:tcBorders>
          </w:tcPr>
          <w:p w14:paraId="224896D2" w14:textId="77777777" w:rsidR="00123ECE" w:rsidRPr="005647EB" w:rsidRDefault="00123ECE" w:rsidP="002570E4">
            <w:pPr>
              <w:pStyle w:val="TAH"/>
              <w:keepNext w:val="0"/>
              <w:keepLines w:val="0"/>
              <w:rPr>
                <w:rFonts w:cs="v4.2.0"/>
              </w:rPr>
            </w:pPr>
            <w:r w:rsidRPr="005647EB">
              <w:rPr>
                <w:rFonts w:cs="v4.2.0"/>
              </w:rPr>
              <w:t>Unit</w:t>
            </w:r>
          </w:p>
        </w:tc>
        <w:tc>
          <w:tcPr>
            <w:tcW w:w="2552" w:type="dxa"/>
            <w:gridSpan w:val="3"/>
            <w:tcBorders>
              <w:top w:val="single" w:sz="4" w:space="0" w:color="auto"/>
            </w:tcBorders>
          </w:tcPr>
          <w:p w14:paraId="55CEA93D" w14:textId="2E932C79"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4"/>
            <w:tcBorders>
              <w:top w:val="single" w:sz="4" w:space="0" w:color="auto"/>
              <w:right w:val="single" w:sz="4" w:space="0" w:color="auto"/>
            </w:tcBorders>
          </w:tcPr>
          <w:p w14:paraId="743F76C7" w14:textId="1887C383"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13A8481B" w14:textId="77777777" w:rsidTr="002570E4">
        <w:trPr>
          <w:cantSplit/>
          <w:jc w:val="center"/>
        </w:trPr>
        <w:tc>
          <w:tcPr>
            <w:tcW w:w="2093" w:type="dxa"/>
            <w:vMerge/>
            <w:tcBorders>
              <w:left w:val="single" w:sz="4" w:space="0" w:color="auto"/>
              <w:bottom w:val="single" w:sz="4" w:space="0" w:color="auto"/>
            </w:tcBorders>
          </w:tcPr>
          <w:p w14:paraId="7D4D7B28" w14:textId="77777777" w:rsidR="00123ECE" w:rsidRPr="005647EB" w:rsidRDefault="00123ECE" w:rsidP="002570E4">
            <w:pPr>
              <w:pStyle w:val="TAH"/>
              <w:keepNext w:val="0"/>
              <w:keepLines w:val="0"/>
              <w:numPr>
                <w:ilvl w:val="0"/>
                <w:numId w:val="1"/>
              </w:numPr>
              <w:ind w:left="568" w:hanging="284"/>
              <w:rPr>
                <w:rFonts w:cs="v4.2.0"/>
              </w:rPr>
            </w:pPr>
          </w:p>
        </w:tc>
        <w:tc>
          <w:tcPr>
            <w:tcW w:w="1559" w:type="dxa"/>
            <w:vMerge/>
            <w:tcBorders>
              <w:bottom w:val="single" w:sz="4" w:space="0" w:color="auto"/>
            </w:tcBorders>
          </w:tcPr>
          <w:p w14:paraId="207A9FE0" w14:textId="77777777" w:rsidR="00123ECE" w:rsidRPr="005647EB" w:rsidRDefault="00123ECE" w:rsidP="002570E4">
            <w:pPr>
              <w:pStyle w:val="TAH"/>
              <w:keepNext w:val="0"/>
              <w:keepLines w:val="0"/>
              <w:numPr>
                <w:ilvl w:val="0"/>
                <w:numId w:val="2"/>
              </w:numPr>
              <w:ind w:left="568" w:hanging="284"/>
              <w:rPr>
                <w:rFonts w:cs="v4.2.0"/>
              </w:rPr>
            </w:pPr>
          </w:p>
        </w:tc>
        <w:tc>
          <w:tcPr>
            <w:tcW w:w="1276" w:type="dxa"/>
            <w:tcBorders>
              <w:bottom w:val="single" w:sz="4" w:space="0" w:color="auto"/>
            </w:tcBorders>
          </w:tcPr>
          <w:p w14:paraId="1B540F0C" w14:textId="77777777" w:rsidR="00123ECE" w:rsidRPr="005647EB" w:rsidRDefault="00123ECE" w:rsidP="002570E4">
            <w:pPr>
              <w:pStyle w:val="TAH"/>
              <w:keepNext w:val="0"/>
              <w:keepLines w:val="0"/>
              <w:rPr>
                <w:rFonts w:cs="v4.2.0"/>
              </w:rPr>
            </w:pPr>
            <w:r w:rsidRPr="005647EB">
              <w:rPr>
                <w:rFonts w:cs="v4.2.0"/>
              </w:rPr>
              <w:t>T1</w:t>
            </w:r>
          </w:p>
        </w:tc>
        <w:tc>
          <w:tcPr>
            <w:tcW w:w="1276" w:type="dxa"/>
            <w:gridSpan w:val="2"/>
            <w:tcBorders>
              <w:bottom w:val="single" w:sz="4" w:space="0" w:color="auto"/>
            </w:tcBorders>
          </w:tcPr>
          <w:p w14:paraId="02D1FB75" w14:textId="77777777" w:rsidR="00123ECE" w:rsidRPr="005647EB" w:rsidRDefault="00123ECE" w:rsidP="002570E4">
            <w:pPr>
              <w:pStyle w:val="TAH"/>
              <w:keepNext w:val="0"/>
              <w:keepLines w:val="0"/>
              <w:rPr>
                <w:rFonts w:cs="v4.2.0"/>
              </w:rPr>
            </w:pPr>
            <w:r w:rsidRPr="005647EB">
              <w:rPr>
                <w:rFonts w:cs="v4.2.0"/>
              </w:rPr>
              <w:t>T2</w:t>
            </w:r>
          </w:p>
        </w:tc>
        <w:tc>
          <w:tcPr>
            <w:tcW w:w="1374" w:type="dxa"/>
            <w:tcBorders>
              <w:bottom w:val="single" w:sz="4" w:space="0" w:color="auto"/>
            </w:tcBorders>
          </w:tcPr>
          <w:p w14:paraId="4CA85E8B" w14:textId="77777777" w:rsidR="00123ECE" w:rsidRPr="005647EB" w:rsidRDefault="00123ECE" w:rsidP="002570E4">
            <w:pPr>
              <w:pStyle w:val="TAH"/>
              <w:keepNext w:val="0"/>
              <w:keepLines w:val="0"/>
              <w:rPr>
                <w:rFonts w:cs="v4.2.0"/>
              </w:rPr>
            </w:pPr>
            <w:r w:rsidRPr="005647EB">
              <w:rPr>
                <w:rFonts w:cs="v4.2.0"/>
              </w:rPr>
              <w:t>T1</w:t>
            </w:r>
          </w:p>
        </w:tc>
        <w:tc>
          <w:tcPr>
            <w:tcW w:w="1461" w:type="dxa"/>
            <w:gridSpan w:val="3"/>
            <w:tcBorders>
              <w:bottom w:val="single" w:sz="4" w:space="0" w:color="auto"/>
            </w:tcBorders>
          </w:tcPr>
          <w:p w14:paraId="723FC653" w14:textId="77777777" w:rsidR="00123ECE" w:rsidRPr="005647EB" w:rsidRDefault="00123ECE" w:rsidP="002570E4">
            <w:pPr>
              <w:pStyle w:val="TAH"/>
              <w:keepNext w:val="0"/>
              <w:keepLines w:val="0"/>
              <w:rPr>
                <w:rFonts w:cs="v4.2.0"/>
              </w:rPr>
            </w:pPr>
            <w:r w:rsidRPr="005647EB">
              <w:rPr>
                <w:rFonts w:cs="v4.2.0"/>
              </w:rPr>
              <w:t>T2</w:t>
            </w:r>
          </w:p>
        </w:tc>
      </w:tr>
      <w:tr w:rsidR="00123ECE" w:rsidRPr="005647EB" w14:paraId="00FE32C8" w14:textId="77777777" w:rsidTr="002570E4">
        <w:trPr>
          <w:cantSplit/>
          <w:jc w:val="center"/>
        </w:trPr>
        <w:tc>
          <w:tcPr>
            <w:tcW w:w="2093" w:type="dxa"/>
            <w:tcBorders>
              <w:left w:val="single" w:sz="4" w:space="0" w:color="auto"/>
              <w:bottom w:val="single" w:sz="4" w:space="0" w:color="auto"/>
            </w:tcBorders>
          </w:tcPr>
          <w:p w14:paraId="39E2E14A" w14:textId="337F5EB9"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4FE9B789" w14:textId="77777777" w:rsidR="00123ECE" w:rsidRPr="005647EB" w:rsidRDefault="00123ECE" w:rsidP="002570E4">
            <w:pPr>
              <w:pStyle w:val="TAC"/>
              <w:keepNext w:val="0"/>
              <w:keepLines w:val="0"/>
            </w:pPr>
          </w:p>
        </w:tc>
        <w:tc>
          <w:tcPr>
            <w:tcW w:w="2552" w:type="dxa"/>
            <w:gridSpan w:val="3"/>
            <w:tcBorders>
              <w:bottom w:val="single" w:sz="4" w:space="0" w:color="auto"/>
            </w:tcBorders>
          </w:tcPr>
          <w:p w14:paraId="5432F2F0" w14:textId="77777777" w:rsidR="00123ECE" w:rsidRPr="005647EB" w:rsidRDefault="00123ECE" w:rsidP="002570E4">
            <w:pPr>
              <w:pStyle w:val="TAC"/>
              <w:keepNext w:val="0"/>
              <w:keepLines w:val="0"/>
            </w:pPr>
            <w:r w:rsidRPr="005647EB">
              <w:t>1</w:t>
            </w:r>
          </w:p>
        </w:tc>
        <w:tc>
          <w:tcPr>
            <w:tcW w:w="2835" w:type="dxa"/>
            <w:gridSpan w:val="4"/>
            <w:tcBorders>
              <w:bottom w:val="single" w:sz="4" w:space="0" w:color="auto"/>
            </w:tcBorders>
          </w:tcPr>
          <w:p w14:paraId="419EB7CE" w14:textId="77777777" w:rsidR="00123ECE" w:rsidRPr="005647EB" w:rsidRDefault="00123ECE" w:rsidP="002570E4">
            <w:pPr>
              <w:pStyle w:val="TAC"/>
              <w:keepNext w:val="0"/>
              <w:keepLines w:val="0"/>
            </w:pPr>
            <w:r w:rsidRPr="005647EB">
              <w:t>2</w:t>
            </w:r>
          </w:p>
        </w:tc>
      </w:tr>
      <w:tr w:rsidR="00123ECE" w:rsidRPr="005647EB" w14:paraId="3DA8339E" w14:textId="77777777" w:rsidTr="002570E4">
        <w:trPr>
          <w:cantSplit/>
          <w:jc w:val="center"/>
        </w:trPr>
        <w:tc>
          <w:tcPr>
            <w:tcW w:w="2093" w:type="dxa"/>
            <w:tcBorders>
              <w:left w:val="single" w:sz="4" w:space="0" w:color="auto"/>
              <w:bottom w:val="single" w:sz="4" w:space="0" w:color="auto"/>
            </w:tcBorders>
          </w:tcPr>
          <w:p w14:paraId="32EEC713"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0D57E206" w14:textId="77777777" w:rsidR="00123ECE" w:rsidRPr="005647EB" w:rsidRDefault="00123ECE" w:rsidP="002570E4">
            <w:pPr>
              <w:pStyle w:val="TAC"/>
              <w:keepNext w:val="0"/>
              <w:keepLines w:val="0"/>
            </w:pPr>
            <w:r w:rsidRPr="005647EB">
              <w:t>MHz</w:t>
            </w:r>
          </w:p>
        </w:tc>
        <w:tc>
          <w:tcPr>
            <w:tcW w:w="2552" w:type="dxa"/>
            <w:gridSpan w:val="3"/>
            <w:tcBorders>
              <w:bottom w:val="single" w:sz="4" w:space="0" w:color="auto"/>
            </w:tcBorders>
          </w:tcPr>
          <w:p w14:paraId="7F86AF0B" w14:textId="77777777" w:rsidR="00123ECE" w:rsidRPr="005647EB" w:rsidRDefault="00123ECE" w:rsidP="002570E4">
            <w:pPr>
              <w:pStyle w:val="TAC"/>
              <w:keepNext w:val="0"/>
              <w:keepLines w:val="0"/>
            </w:pPr>
            <w:r w:rsidRPr="005647EB">
              <w:t>10</w:t>
            </w:r>
          </w:p>
        </w:tc>
        <w:tc>
          <w:tcPr>
            <w:tcW w:w="2835" w:type="dxa"/>
            <w:gridSpan w:val="4"/>
            <w:tcBorders>
              <w:bottom w:val="single" w:sz="4" w:space="0" w:color="auto"/>
            </w:tcBorders>
          </w:tcPr>
          <w:p w14:paraId="6CF63DA7" w14:textId="77777777" w:rsidR="00123ECE" w:rsidRPr="005647EB" w:rsidRDefault="00123ECE" w:rsidP="002570E4">
            <w:pPr>
              <w:pStyle w:val="TAC"/>
              <w:keepNext w:val="0"/>
              <w:keepLines w:val="0"/>
            </w:pPr>
            <w:r w:rsidRPr="005647EB">
              <w:t>10</w:t>
            </w:r>
          </w:p>
        </w:tc>
      </w:tr>
      <w:tr w:rsidR="00631338" w:rsidRPr="005647EB" w14:paraId="4863F34B"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8D1094A" w14:textId="2A578E27" w:rsidR="00631338" w:rsidRPr="005647EB" w:rsidRDefault="00631338" w:rsidP="002570E4">
            <w:pPr>
              <w:pStyle w:val="TAL"/>
              <w:keepNext w:val="0"/>
              <w:keepLines w:val="0"/>
            </w:pPr>
            <w:r w:rsidRPr="005647EB">
              <w:rPr>
                <w:bCs/>
              </w:rPr>
              <w:t>Correlation</w:t>
            </w:r>
            <w:r w:rsidR="002570E4" w:rsidRPr="005647EB">
              <w:rPr>
                <w:bCs/>
              </w:rPr>
              <w:t xml:space="preserve"> </w:t>
            </w:r>
            <w:r w:rsidRPr="005647EB">
              <w:rPr>
                <w:bCs/>
              </w:rPr>
              <w:t>Matrix</w:t>
            </w:r>
            <w:r w:rsidR="002570E4" w:rsidRPr="005647EB">
              <w:rPr>
                <w:bCs/>
              </w:rPr>
              <w:t xml:space="preserve"> </w:t>
            </w:r>
            <w:r w:rsidRPr="005647EB">
              <w:rPr>
                <w:bCs/>
              </w:rPr>
              <w:t>and</w:t>
            </w:r>
            <w:r w:rsidR="002570E4" w:rsidRPr="005647EB">
              <w:rPr>
                <w:bCs/>
              </w:rPr>
              <w:t xml:space="preserve"> </w:t>
            </w:r>
            <w:r w:rsidRPr="005647EB">
              <w:rPr>
                <w:bCs/>
              </w:rPr>
              <w:t>Antenna</w:t>
            </w:r>
            <w:r w:rsidR="002570E4" w:rsidRPr="005647EB">
              <w:rPr>
                <w:bCs/>
              </w:rPr>
              <w:t xml:space="preserve"> </w:t>
            </w:r>
            <w:r w:rsidRPr="005647EB">
              <w:rPr>
                <w:bCs/>
              </w:rPr>
              <w:t>Configuration</w:t>
            </w:r>
          </w:p>
        </w:tc>
        <w:tc>
          <w:tcPr>
            <w:tcW w:w="1559" w:type="dxa"/>
            <w:tcBorders>
              <w:top w:val="single" w:sz="4" w:space="0" w:color="auto"/>
              <w:left w:val="single" w:sz="4" w:space="0" w:color="auto"/>
              <w:bottom w:val="single" w:sz="4" w:space="0" w:color="auto"/>
              <w:right w:val="single" w:sz="4" w:space="0" w:color="auto"/>
            </w:tcBorders>
          </w:tcPr>
          <w:p w14:paraId="065E545F" w14:textId="77777777" w:rsidR="00631338" w:rsidRPr="005647EB" w:rsidRDefault="00631338" w:rsidP="002570E4">
            <w:pPr>
              <w:pStyle w:val="TAC"/>
              <w:keepNext w:val="0"/>
              <w:keepLines w:val="0"/>
            </w:pPr>
          </w:p>
        </w:tc>
        <w:tc>
          <w:tcPr>
            <w:tcW w:w="2552" w:type="dxa"/>
            <w:gridSpan w:val="3"/>
            <w:tcBorders>
              <w:top w:val="single" w:sz="4" w:space="0" w:color="auto"/>
              <w:left w:val="single" w:sz="4" w:space="0" w:color="auto"/>
              <w:bottom w:val="single" w:sz="4" w:space="0" w:color="auto"/>
              <w:right w:val="single" w:sz="4" w:space="0" w:color="auto"/>
            </w:tcBorders>
            <w:hideMark/>
          </w:tcPr>
          <w:p w14:paraId="6BD776FB" w14:textId="09C75E33" w:rsidR="00631338" w:rsidRPr="005647EB" w:rsidRDefault="00631338" w:rsidP="002570E4">
            <w:pPr>
              <w:pStyle w:val="TAC"/>
              <w:keepNext w:val="0"/>
              <w:keepLines w:val="0"/>
            </w:pPr>
            <w:r w:rsidRPr="005647EB">
              <w:t>1x2</w:t>
            </w:r>
            <w:r w:rsidR="002570E4" w:rsidRPr="005647EB">
              <w:t xml:space="preserve"> </w:t>
            </w:r>
            <w:r w:rsidRPr="005647EB">
              <w:t>Low</w:t>
            </w:r>
          </w:p>
        </w:tc>
        <w:tc>
          <w:tcPr>
            <w:tcW w:w="2835" w:type="dxa"/>
            <w:gridSpan w:val="4"/>
            <w:tcBorders>
              <w:top w:val="single" w:sz="4" w:space="0" w:color="auto"/>
              <w:left w:val="single" w:sz="4" w:space="0" w:color="auto"/>
              <w:bottom w:val="single" w:sz="4" w:space="0" w:color="auto"/>
              <w:right w:val="single" w:sz="4" w:space="0" w:color="auto"/>
            </w:tcBorders>
            <w:hideMark/>
          </w:tcPr>
          <w:p w14:paraId="43FC7D69" w14:textId="750B4E12" w:rsidR="00631338" w:rsidRPr="005647EB" w:rsidRDefault="00631338" w:rsidP="002570E4">
            <w:pPr>
              <w:pStyle w:val="TAC"/>
              <w:keepNext w:val="0"/>
              <w:keepLines w:val="0"/>
            </w:pPr>
            <w:r w:rsidRPr="005647EB">
              <w:t>1x2</w:t>
            </w:r>
            <w:r w:rsidR="002570E4" w:rsidRPr="005647EB">
              <w:t xml:space="preserve"> </w:t>
            </w:r>
            <w:r w:rsidRPr="005647EB">
              <w:t>Low</w:t>
            </w:r>
          </w:p>
        </w:tc>
      </w:tr>
      <w:tr w:rsidR="00123ECE" w:rsidRPr="005647EB" w14:paraId="7E274EE5" w14:textId="77777777" w:rsidTr="002570E4">
        <w:trPr>
          <w:cantSplit/>
          <w:jc w:val="center"/>
        </w:trPr>
        <w:tc>
          <w:tcPr>
            <w:tcW w:w="2093" w:type="dxa"/>
            <w:tcBorders>
              <w:left w:val="single" w:sz="4" w:space="0" w:color="auto"/>
              <w:bottom w:val="single" w:sz="4" w:space="0" w:color="auto"/>
            </w:tcBorders>
          </w:tcPr>
          <w:p w14:paraId="3D796F65" w14:textId="40755C86" w:rsidR="00123ECE" w:rsidRPr="005647EB" w:rsidRDefault="00123ECE" w:rsidP="002570E4">
            <w:pPr>
              <w:pStyle w:val="TAL"/>
              <w:keepNext w:val="0"/>
              <w:keepLines w:val="0"/>
            </w:pPr>
            <w:r w:rsidRPr="005647EB">
              <w:t>OCNG</w:t>
            </w:r>
            <w:r w:rsidR="002570E4" w:rsidRPr="005647EB">
              <w:t xml:space="preserve"> </w:t>
            </w:r>
            <w:r w:rsidRPr="005647EB">
              <w:t>Pattern</w:t>
            </w:r>
            <w:r w:rsidR="002570E4" w:rsidRPr="005647EB">
              <w:t xml:space="preserve"> </w:t>
            </w:r>
            <w:r w:rsidRPr="005647EB">
              <w:t>defined</w:t>
            </w:r>
            <w:r w:rsidR="002570E4" w:rsidRPr="005647EB">
              <w:t xml:space="preserve"> </w:t>
            </w:r>
            <w:r w:rsidRPr="005647EB">
              <w:t>in</w:t>
            </w:r>
            <w:r w:rsidR="002570E4" w:rsidRPr="005647EB">
              <w:t xml:space="preserve"> </w:t>
            </w:r>
            <w:r w:rsidRPr="005647EB">
              <w:t>D.2.1</w:t>
            </w:r>
            <w:r w:rsidR="002570E4" w:rsidRPr="005647EB">
              <w:t xml:space="preserve"> </w:t>
            </w:r>
            <w:r w:rsidRPr="005647EB">
              <w:t>(OP.1</w:t>
            </w:r>
            <w:r w:rsidR="002570E4" w:rsidRPr="005647EB">
              <w:t xml:space="preserve"> </w:t>
            </w:r>
            <w:r w:rsidRPr="005647EB">
              <w:t>TDD)</w:t>
            </w:r>
            <w:r w:rsidR="002570E4" w:rsidRPr="005647EB">
              <w:t xml:space="preserve"> </w:t>
            </w:r>
            <w:r w:rsidRPr="005647EB">
              <w:t>and</w:t>
            </w:r>
            <w:r w:rsidR="002570E4" w:rsidRPr="005647EB">
              <w:t xml:space="preserve"> </w:t>
            </w:r>
            <w:r w:rsidRPr="005647EB">
              <w:t>in</w:t>
            </w:r>
            <w:r w:rsidR="002570E4" w:rsidRPr="005647EB">
              <w:t xml:space="preserve"> </w:t>
            </w:r>
            <w:r w:rsidRPr="005647EB">
              <w:t>D.2.2</w:t>
            </w:r>
            <w:r w:rsidR="002570E4" w:rsidRPr="005647EB">
              <w:t xml:space="preserve"> </w:t>
            </w:r>
            <w:r w:rsidRPr="005647EB">
              <w:t>(OP.2)</w:t>
            </w:r>
          </w:p>
        </w:tc>
        <w:tc>
          <w:tcPr>
            <w:tcW w:w="1559" w:type="dxa"/>
            <w:tcBorders>
              <w:bottom w:val="single" w:sz="4" w:space="0" w:color="auto"/>
            </w:tcBorders>
          </w:tcPr>
          <w:p w14:paraId="76B345C9" w14:textId="77777777" w:rsidR="00123ECE" w:rsidRPr="005647EB" w:rsidRDefault="00123ECE" w:rsidP="002570E4">
            <w:pPr>
              <w:pStyle w:val="TAC"/>
              <w:keepNext w:val="0"/>
              <w:keepLines w:val="0"/>
            </w:pPr>
          </w:p>
        </w:tc>
        <w:tc>
          <w:tcPr>
            <w:tcW w:w="2552" w:type="dxa"/>
            <w:gridSpan w:val="3"/>
            <w:tcBorders>
              <w:bottom w:val="single" w:sz="4" w:space="0" w:color="auto"/>
            </w:tcBorders>
          </w:tcPr>
          <w:p w14:paraId="568936E4" w14:textId="3B7FD464" w:rsidR="00123ECE" w:rsidRPr="005647EB" w:rsidRDefault="00123ECE" w:rsidP="002570E4">
            <w:pPr>
              <w:pStyle w:val="TAC"/>
              <w:keepNext w:val="0"/>
              <w:keepLines w:val="0"/>
            </w:pPr>
            <w:r w:rsidRPr="005647EB">
              <w:t>OP.1</w:t>
            </w:r>
            <w:r w:rsidR="002570E4" w:rsidRPr="005647EB">
              <w:t xml:space="preserve"> </w:t>
            </w:r>
            <w:r w:rsidRPr="005647EB">
              <w:t>TDD</w:t>
            </w:r>
          </w:p>
        </w:tc>
        <w:tc>
          <w:tcPr>
            <w:tcW w:w="2835" w:type="dxa"/>
            <w:gridSpan w:val="4"/>
            <w:tcBorders>
              <w:bottom w:val="single" w:sz="4" w:space="0" w:color="auto"/>
            </w:tcBorders>
          </w:tcPr>
          <w:p w14:paraId="690BA0DE" w14:textId="56519243" w:rsidR="00123ECE" w:rsidRPr="005647EB" w:rsidRDefault="00123ECE" w:rsidP="002570E4">
            <w:pPr>
              <w:pStyle w:val="TAC"/>
              <w:keepNext w:val="0"/>
              <w:keepLines w:val="0"/>
            </w:pPr>
            <w:r w:rsidRPr="005647EB">
              <w:t>OP.2</w:t>
            </w:r>
            <w:r w:rsidR="002570E4" w:rsidRPr="005647EB">
              <w:t xml:space="preserve"> </w:t>
            </w:r>
            <w:r w:rsidRPr="005647EB">
              <w:t>TDD</w:t>
            </w:r>
          </w:p>
        </w:tc>
      </w:tr>
      <w:tr w:rsidR="00123ECE" w:rsidRPr="005647EB" w14:paraId="22522771" w14:textId="77777777" w:rsidTr="002570E4">
        <w:trPr>
          <w:cantSplit/>
          <w:jc w:val="center"/>
        </w:trPr>
        <w:tc>
          <w:tcPr>
            <w:tcW w:w="2093" w:type="dxa"/>
            <w:tcBorders>
              <w:left w:val="single" w:sz="4" w:space="0" w:color="auto"/>
              <w:bottom w:val="single" w:sz="4" w:space="0" w:color="auto"/>
            </w:tcBorders>
          </w:tcPr>
          <w:p w14:paraId="450A96C2"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42467C26" w14:textId="77777777" w:rsidR="00123ECE" w:rsidRPr="005647EB" w:rsidRDefault="00123ECE" w:rsidP="002570E4">
            <w:pPr>
              <w:pStyle w:val="TAC"/>
              <w:keepNext w:val="0"/>
              <w:keepLines w:val="0"/>
            </w:pPr>
            <w:r w:rsidRPr="005647EB">
              <w:t>dB</w:t>
            </w:r>
          </w:p>
        </w:tc>
        <w:tc>
          <w:tcPr>
            <w:tcW w:w="2552" w:type="dxa"/>
            <w:gridSpan w:val="3"/>
            <w:vMerge w:val="restart"/>
            <w:vAlign w:val="center"/>
          </w:tcPr>
          <w:p w14:paraId="25159852" w14:textId="77777777" w:rsidR="00123ECE" w:rsidRPr="005647EB" w:rsidRDefault="00123ECE" w:rsidP="002570E4">
            <w:pPr>
              <w:pStyle w:val="TAC"/>
              <w:keepNext w:val="0"/>
              <w:keepLines w:val="0"/>
            </w:pPr>
            <w:r w:rsidRPr="005647EB">
              <w:t>0</w:t>
            </w:r>
          </w:p>
        </w:tc>
        <w:tc>
          <w:tcPr>
            <w:tcW w:w="2835" w:type="dxa"/>
            <w:gridSpan w:val="4"/>
            <w:vMerge w:val="restart"/>
            <w:vAlign w:val="center"/>
          </w:tcPr>
          <w:p w14:paraId="48814573" w14:textId="77777777" w:rsidR="00123ECE" w:rsidRPr="005647EB" w:rsidRDefault="00123ECE" w:rsidP="002570E4">
            <w:pPr>
              <w:pStyle w:val="TAC"/>
              <w:keepNext w:val="0"/>
              <w:keepLines w:val="0"/>
            </w:pPr>
            <w:r w:rsidRPr="005647EB">
              <w:t>0</w:t>
            </w:r>
          </w:p>
        </w:tc>
      </w:tr>
      <w:tr w:rsidR="00123ECE" w:rsidRPr="005647EB" w14:paraId="718E9D3F" w14:textId="77777777" w:rsidTr="002570E4">
        <w:trPr>
          <w:cantSplit/>
          <w:jc w:val="center"/>
        </w:trPr>
        <w:tc>
          <w:tcPr>
            <w:tcW w:w="2093" w:type="dxa"/>
            <w:tcBorders>
              <w:left w:val="single" w:sz="4" w:space="0" w:color="auto"/>
              <w:bottom w:val="single" w:sz="4" w:space="0" w:color="auto"/>
            </w:tcBorders>
          </w:tcPr>
          <w:p w14:paraId="44BFEBA6"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11C011BB" w14:textId="77777777" w:rsidR="00123ECE" w:rsidRPr="005647EB" w:rsidRDefault="00123ECE" w:rsidP="002570E4">
            <w:pPr>
              <w:pStyle w:val="TAC"/>
              <w:keepNext w:val="0"/>
              <w:keepLines w:val="0"/>
            </w:pPr>
            <w:r w:rsidRPr="005647EB">
              <w:t>dB</w:t>
            </w:r>
          </w:p>
        </w:tc>
        <w:tc>
          <w:tcPr>
            <w:tcW w:w="2552" w:type="dxa"/>
            <w:gridSpan w:val="3"/>
            <w:vMerge/>
          </w:tcPr>
          <w:p w14:paraId="1074DEEB" w14:textId="77777777" w:rsidR="00123ECE" w:rsidRPr="005647EB" w:rsidRDefault="00123ECE" w:rsidP="002570E4">
            <w:pPr>
              <w:pStyle w:val="TAC"/>
              <w:keepNext w:val="0"/>
              <w:keepLines w:val="0"/>
            </w:pPr>
          </w:p>
        </w:tc>
        <w:tc>
          <w:tcPr>
            <w:tcW w:w="2835" w:type="dxa"/>
            <w:gridSpan w:val="4"/>
            <w:vMerge/>
          </w:tcPr>
          <w:p w14:paraId="6E98A8BF" w14:textId="77777777" w:rsidR="00123ECE" w:rsidRPr="005647EB" w:rsidRDefault="00123ECE" w:rsidP="002570E4">
            <w:pPr>
              <w:pStyle w:val="TAC"/>
              <w:keepNext w:val="0"/>
              <w:keepLines w:val="0"/>
            </w:pPr>
          </w:p>
        </w:tc>
      </w:tr>
      <w:tr w:rsidR="00123ECE" w:rsidRPr="005647EB" w14:paraId="03EF1649" w14:textId="77777777" w:rsidTr="002570E4">
        <w:trPr>
          <w:cantSplit/>
          <w:jc w:val="center"/>
        </w:trPr>
        <w:tc>
          <w:tcPr>
            <w:tcW w:w="2093" w:type="dxa"/>
            <w:tcBorders>
              <w:left w:val="single" w:sz="4" w:space="0" w:color="auto"/>
              <w:bottom w:val="single" w:sz="4" w:space="0" w:color="auto"/>
            </w:tcBorders>
          </w:tcPr>
          <w:p w14:paraId="07336F74"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5B476877" w14:textId="77777777" w:rsidR="00123ECE" w:rsidRPr="005647EB" w:rsidRDefault="00123ECE" w:rsidP="002570E4">
            <w:pPr>
              <w:pStyle w:val="TAC"/>
              <w:keepNext w:val="0"/>
              <w:keepLines w:val="0"/>
            </w:pPr>
            <w:r w:rsidRPr="005647EB">
              <w:t>dB</w:t>
            </w:r>
          </w:p>
        </w:tc>
        <w:tc>
          <w:tcPr>
            <w:tcW w:w="2552" w:type="dxa"/>
            <w:gridSpan w:val="3"/>
            <w:vMerge/>
          </w:tcPr>
          <w:p w14:paraId="5D7F8754" w14:textId="77777777" w:rsidR="00123ECE" w:rsidRPr="005647EB" w:rsidRDefault="00123ECE" w:rsidP="002570E4">
            <w:pPr>
              <w:pStyle w:val="TAC"/>
              <w:keepNext w:val="0"/>
              <w:keepLines w:val="0"/>
            </w:pPr>
          </w:p>
        </w:tc>
        <w:tc>
          <w:tcPr>
            <w:tcW w:w="2835" w:type="dxa"/>
            <w:gridSpan w:val="4"/>
            <w:vMerge/>
          </w:tcPr>
          <w:p w14:paraId="00778327" w14:textId="77777777" w:rsidR="00123ECE" w:rsidRPr="005647EB" w:rsidRDefault="00123ECE" w:rsidP="002570E4">
            <w:pPr>
              <w:pStyle w:val="TAC"/>
              <w:keepNext w:val="0"/>
              <w:keepLines w:val="0"/>
            </w:pPr>
          </w:p>
        </w:tc>
      </w:tr>
      <w:tr w:rsidR="00123ECE" w:rsidRPr="005647EB" w14:paraId="387A944D" w14:textId="77777777" w:rsidTr="002570E4">
        <w:trPr>
          <w:cantSplit/>
          <w:jc w:val="center"/>
        </w:trPr>
        <w:tc>
          <w:tcPr>
            <w:tcW w:w="2093" w:type="dxa"/>
            <w:tcBorders>
              <w:left w:val="single" w:sz="4" w:space="0" w:color="auto"/>
              <w:bottom w:val="single" w:sz="4" w:space="0" w:color="auto"/>
            </w:tcBorders>
          </w:tcPr>
          <w:p w14:paraId="06369AF5"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77E35CF5" w14:textId="77777777" w:rsidR="00123ECE" w:rsidRPr="005647EB" w:rsidRDefault="00123ECE" w:rsidP="002570E4">
            <w:pPr>
              <w:pStyle w:val="TAC"/>
              <w:keepNext w:val="0"/>
              <w:keepLines w:val="0"/>
            </w:pPr>
            <w:r w:rsidRPr="005647EB">
              <w:t>dB</w:t>
            </w:r>
          </w:p>
        </w:tc>
        <w:tc>
          <w:tcPr>
            <w:tcW w:w="2552" w:type="dxa"/>
            <w:gridSpan w:val="3"/>
            <w:vMerge/>
          </w:tcPr>
          <w:p w14:paraId="68722D85" w14:textId="77777777" w:rsidR="00123ECE" w:rsidRPr="005647EB" w:rsidRDefault="00123ECE" w:rsidP="002570E4">
            <w:pPr>
              <w:pStyle w:val="TAC"/>
              <w:keepNext w:val="0"/>
              <w:keepLines w:val="0"/>
            </w:pPr>
          </w:p>
        </w:tc>
        <w:tc>
          <w:tcPr>
            <w:tcW w:w="2835" w:type="dxa"/>
            <w:gridSpan w:val="4"/>
            <w:vMerge/>
          </w:tcPr>
          <w:p w14:paraId="7F49421F" w14:textId="77777777" w:rsidR="00123ECE" w:rsidRPr="005647EB" w:rsidRDefault="00123ECE" w:rsidP="002570E4">
            <w:pPr>
              <w:pStyle w:val="TAC"/>
              <w:keepNext w:val="0"/>
              <w:keepLines w:val="0"/>
            </w:pPr>
          </w:p>
        </w:tc>
      </w:tr>
      <w:tr w:rsidR="00123ECE" w:rsidRPr="005647EB" w14:paraId="379BB7DA" w14:textId="77777777" w:rsidTr="002570E4">
        <w:trPr>
          <w:cantSplit/>
          <w:jc w:val="center"/>
        </w:trPr>
        <w:tc>
          <w:tcPr>
            <w:tcW w:w="2093" w:type="dxa"/>
            <w:tcBorders>
              <w:left w:val="single" w:sz="4" w:space="0" w:color="auto"/>
              <w:bottom w:val="single" w:sz="4" w:space="0" w:color="auto"/>
            </w:tcBorders>
          </w:tcPr>
          <w:p w14:paraId="51981D52"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53A9BA57" w14:textId="77777777" w:rsidR="00123ECE" w:rsidRPr="005647EB" w:rsidRDefault="00123ECE" w:rsidP="002570E4">
            <w:pPr>
              <w:pStyle w:val="TAC"/>
              <w:keepNext w:val="0"/>
              <w:keepLines w:val="0"/>
            </w:pPr>
            <w:r w:rsidRPr="005647EB">
              <w:t>dB</w:t>
            </w:r>
          </w:p>
        </w:tc>
        <w:tc>
          <w:tcPr>
            <w:tcW w:w="2552" w:type="dxa"/>
            <w:gridSpan w:val="3"/>
            <w:vMerge/>
          </w:tcPr>
          <w:p w14:paraId="315E767F" w14:textId="77777777" w:rsidR="00123ECE" w:rsidRPr="005647EB" w:rsidRDefault="00123ECE" w:rsidP="002570E4">
            <w:pPr>
              <w:pStyle w:val="TAC"/>
              <w:keepNext w:val="0"/>
              <w:keepLines w:val="0"/>
            </w:pPr>
          </w:p>
        </w:tc>
        <w:tc>
          <w:tcPr>
            <w:tcW w:w="2835" w:type="dxa"/>
            <w:gridSpan w:val="4"/>
            <w:vMerge/>
          </w:tcPr>
          <w:p w14:paraId="0FF4A647" w14:textId="77777777" w:rsidR="00123ECE" w:rsidRPr="005647EB" w:rsidRDefault="00123ECE" w:rsidP="002570E4">
            <w:pPr>
              <w:pStyle w:val="TAC"/>
              <w:keepNext w:val="0"/>
              <w:keepLines w:val="0"/>
            </w:pPr>
          </w:p>
        </w:tc>
      </w:tr>
      <w:tr w:rsidR="00123ECE" w:rsidRPr="005647EB" w14:paraId="110FDC93" w14:textId="77777777" w:rsidTr="002570E4">
        <w:trPr>
          <w:cantSplit/>
          <w:jc w:val="center"/>
        </w:trPr>
        <w:tc>
          <w:tcPr>
            <w:tcW w:w="2093" w:type="dxa"/>
            <w:tcBorders>
              <w:left w:val="single" w:sz="4" w:space="0" w:color="auto"/>
              <w:bottom w:val="single" w:sz="4" w:space="0" w:color="auto"/>
            </w:tcBorders>
          </w:tcPr>
          <w:p w14:paraId="6BE8F9AA"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63BED5EF" w14:textId="77777777" w:rsidR="00123ECE" w:rsidRPr="005647EB" w:rsidRDefault="00123ECE" w:rsidP="002570E4">
            <w:pPr>
              <w:pStyle w:val="TAC"/>
              <w:keepNext w:val="0"/>
              <w:keepLines w:val="0"/>
            </w:pPr>
            <w:r w:rsidRPr="005647EB">
              <w:t>dB</w:t>
            </w:r>
          </w:p>
        </w:tc>
        <w:tc>
          <w:tcPr>
            <w:tcW w:w="2552" w:type="dxa"/>
            <w:gridSpan w:val="3"/>
            <w:vMerge/>
          </w:tcPr>
          <w:p w14:paraId="2B22104F" w14:textId="77777777" w:rsidR="00123ECE" w:rsidRPr="005647EB" w:rsidRDefault="00123ECE" w:rsidP="002570E4">
            <w:pPr>
              <w:pStyle w:val="TAC"/>
              <w:keepNext w:val="0"/>
              <w:keepLines w:val="0"/>
            </w:pPr>
          </w:p>
        </w:tc>
        <w:tc>
          <w:tcPr>
            <w:tcW w:w="2835" w:type="dxa"/>
            <w:gridSpan w:val="4"/>
            <w:vMerge/>
          </w:tcPr>
          <w:p w14:paraId="54D88269" w14:textId="77777777" w:rsidR="00123ECE" w:rsidRPr="005647EB" w:rsidRDefault="00123ECE" w:rsidP="002570E4">
            <w:pPr>
              <w:pStyle w:val="TAC"/>
              <w:keepNext w:val="0"/>
              <w:keepLines w:val="0"/>
            </w:pPr>
          </w:p>
        </w:tc>
      </w:tr>
      <w:tr w:rsidR="00123ECE" w:rsidRPr="005647EB" w14:paraId="222079A9" w14:textId="77777777" w:rsidTr="002570E4">
        <w:trPr>
          <w:cantSplit/>
          <w:jc w:val="center"/>
        </w:trPr>
        <w:tc>
          <w:tcPr>
            <w:tcW w:w="2093" w:type="dxa"/>
            <w:tcBorders>
              <w:left w:val="single" w:sz="4" w:space="0" w:color="auto"/>
              <w:bottom w:val="single" w:sz="4" w:space="0" w:color="auto"/>
            </w:tcBorders>
          </w:tcPr>
          <w:p w14:paraId="288DB27E"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5F05635D" w14:textId="77777777" w:rsidR="00123ECE" w:rsidRPr="005647EB" w:rsidRDefault="00123ECE" w:rsidP="002570E4">
            <w:pPr>
              <w:pStyle w:val="TAC"/>
              <w:keepNext w:val="0"/>
              <w:keepLines w:val="0"/>
            </w:pPr>
            <w:r w:rsidRPr="005647EB">
              <w:t>dB</w:t>
            </w:r>
          </w:p>
        </w:tc>
        <w:tc>
          <w:tcPr>
            <w:tcW w:w="2552" w:type="dxa"/>
            <w:gridSpan w:val="3"/>
            <w:vMerge/>
          </w:tcPr>
          <w:p w14:paraId="6CC1CD96" w14:textId="77777777" w:rsidR="00123ECE" w:rsidRPr="005647EB" w:rsidRDefault="00123ECE" w:rsidP="002570E4">
            <w:pPr>
              <w:pStyle w:val="TAC"/>
              <w:keepNext w:val="0"/>
              <w:keepLines w:val="0"/>
            </w:pPr>
          </w:p>
        </w:tc>
        <w:tc>
          <w:tcPr>
            <w:tcW w:w="2835" w:type="dxa"/>
            <w:gridSpan w:val="4"/>
            <w:vMerge/>
          </w:tcPr>
          <w:p w14:paraId="61F8D56C" w14:textId="77777777" w:rsidR="00123ECE" w:rsidRPr="005647EB" w:rsidRDefault="00123ECE" w:rsidP="002570E4">
            <w:pPr>
              <w:pStyle w:val="TAC"/>
              <w:keepNext w:val="0"/>
              <w:keepLines w:val="0"/>
            </w:pPr>
          </w:p>
        </w:tc>
      </w:tr>
      <w:tr w:rsidR="00123ECE" w:rsidRPr="005647EB" w14:paraId="02447923" w14:textId="77777777" w:rsidTr="002570E4">
        <w:trPr>
          <w:cantSplit/>
          <w:jc w:val="center"/>
        </w:trPr>
        <w:tc>
          <w:tcPr>
            <w:tcW w:w="2093" w:type="dxa"/>
            <w:tcBorders>
              <w:left w:val="single" w:sz="4" w:space="0" w:color="auto"/>
              <w:bottom w:val="single" w:sz="4" w:space="0" w:color="auto"/>
            </w:tcBorders>
          </w:tcPr>
          <w:p w14:paraId="52E811AC"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2BFAE60D" w14:textId="77777777" w:rsidR="00123ECE" w:rsidRPr="005647EB" w:rsidRDefault="00123ECE" w:rsidP="002570E4">
            <w:pPr>
              <w:pStyle w:val="TAC"/>
              <w:keepNext w:val="0"/>
              <w:keepLines w:val="0"/>
            </w:pPr>
            <w:r w:rsidRPr="005647EB">
              <w:t>dB</w:t>
            </w:r>
          </w:p>
        </w:tc>
        <w:tc>
          <w:tcPr>
            <w:tcW w:w="2552" w:type="dxa"/>
            <w:gridSpan w:val="3"/>
            <w:vMerge/>
          </w:tcPr>
          <w:p w14:paraId="53585025" w14:textId="77777777" w:rsidR="00123ECE" w:rsidRPr="005647EB" w:rsidRDefault="00123ECE" w:rsidP="002570E4">
            <w:pPr>
              <w:pStyle w:val="TAC"/>
              <w:keepNext w:val="0"/>
              <w:keepLines w:val="0"/>
            </w:pPr>
          </w:p>
        </w:tc>
        <w:tc>
          <w:tcPr>
            <w:tcW w:w="2835" w:type="dxa"/>
            <w:gridSpan w:val="4"/>
            <w:vMerge/>
          </w:tcPr>
          <w:p w14:paraId="7E0789F5" w14:textId="77777777" w:rsidR="00123ECE" w:rsidRPr="005647EB" w:rsidRDefault="00123ECE" w:rsidP="002570E4">
            <w:pPr>
              <w:pStyle w:val="TAC"/>
              <w:keepNext w:val="0"/>
              <w:keepLines w:val="0"/>
            </w:pPr>
          </w:p>
        </w:tc>
      </w:tr>
      <w:tr w:rsidR="00123ECE" w:rsidRPr="005647EB" w14:paraId="5651D214" w14:textId="77777777" w:rsidTr="002570E4">
        <w:trPr>
          <w:cantSplit/>
          <w:jc w:val="center"/>
        </w:trPr>
        <w:tc>
          <w:tcPr>
            <w:tcW w:w="2093" w:type="dxa"/>
            <w:tcBorders>
              <w:left w:val="single" w:sz="4" w:space="0" w:color="auto"/>
              <w:bottom w:val="single" w:sz="4" w:space="0" w:color="auto"/>
            </w:tcBorders>
          </w:tcPr>
          <w:p w14:paraId="17E7F461"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3896FDB7" w14:textId="77777777" w:rsidR="00123ECE" w:rsidRPr="005647EB" w:rsidRDefault="00123ECE" w:rsidP="002570E4">
            <w:pPr>
              <w:pStyle w:val="TAC"/>
              <w:keepNext w:val="0"/>
              <w:keepLines w:val="0"/>
            </w:pPr>
            <w:r w:rsidRPr="005647EB">
              <w:t>dB</w:t>
            </w:r>
          </w:p>
        </w:tc>
        <w:tc>
          <w:tcPr>
            <w:tcW w:w="2552" w:type="dxa"/>
            <w:gridSpan w:val="3"/>
            <w:vMerge/>
          </w:tcPr>
          <w:p w14:paraId="1390231C" w14:textId="77777777" w:rsidR="00123ECE" w:rsidRPr="005647EB" w:rsidRDefault="00123ECE" w:rsidP="002570E4">
            <w:pPr>
              <w:pStyle w:val="TAC"/>
              <w:keepNext w:val="0"/>
              <w:keepLines w:val="0"/>
            </w:pPr>
          </w:p>
        </w:tc>
        <w:tc>
          <w:tcPr>
            <w:tcW w:w="2835" w:type="dxa"/>
            <w:gridSpan w:val="4"/>
            <w:vMerge/>
          </w:tcPr>
          <w:p w14:paraId="1B9FA38B" w14:textId="77777777" w:rsidR="00123ECE" w:rsidRPr="005647EB" w:rsidRDefault="00123ECE" w:rsidP="002570E4">
            <w:pPr>
              <w:pStyle w:val="TAC"/>
              <w:keepNext w:val="0"/>
              <w:keepLines w:val="0"/>
            </w:pPr>
          </w:p>
        </w:tc>
      </w:tr>
      <w:tr w:rsidR="00123ECE" w:rsidRPr="005647EB" w14:paraId="736342AA" w14:textId="77777777" w:rsidTr="002570E4">
        <w:trPr>
          <w:cantSplit/>
          <w:jc w:val="center"/>
        </w:trPr>
        <w:tc>
          <w:tcPr>
            <w:tcW w:w="2093" w:type="dxa"/>
            <w:tcBorders>
              <w:left w:val="single" w:sz="4" w:space="0" w:color="auto"/>
              <w:bottom w:val="single" w:sz="4" w:space="0" w:color="auto"/>
            </w:tcBorders>
          </w:tcPr>
          <w:p w14:paraId="1BF52727"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26EBCD80" w14:textId="77777777" w:rsidR="00123ECE" w:rsidRPr="005647EB" w:rsidRDefault="00123ECE" w:rsidP="002570E4">
            <w:pPr>
              <w:pStyle w:val="TAC"/>
              <w:keepNext w:val="0"/>
              <w:keepLines w:val="0"/>
            </w:pPr>
            <w:r w:rsidRPr="005647EB">
              <w:t>dB</w:t>
            </w:r>
          </w:p>
        </w:tc>
        <w:tc>
          <w:tcPr>
            <w:tcW w:w="2552" w:type="dxa"/>
            <w:gridSpan w:val="3"/>
            <w:vMerge/>
          </w:tcPr>
          <w:p w14:paraId="3F37622B" w14:textId="77777777" w:rsidR="00123ECE" w:rsidRPr="005647EB" w:rsidRDefault="00123ECE" w:rsidP="002570E4">
            <w:pPr>
              <w:pStyle w:val="TAC"/>
              <w:keepNext w:val="0"/>
              <w:keepLines w:val="0"/>
            </w:pPr>
          </w:p>
        </w:tc>
        <w:tc>
          <w:tcPr>
            <w:tcW w:w="2835" w:type="dxa"/>
            <w:gridSpan w:val="4"/>
            <w:vMerge/>
          </w:tcPr>
          <w:p w14:paraId="4ABDEE14" w14:textId="77777777" w:rsidR="00123ECE" w:rsidRPr="005647EB" w:rsidRDefault="00123ECE" w:rsidP="002570E4">
            <w:pPr>
              <w:pStyle w:val="TAC"/>
              <w:keepNext w:val="0"/>
              <w:keepLines w:val="0"/>
            </w:pPr>
          </w:p>
        </w:tc>
      </w:tr>
      <w:tr w:rsidR="00123ECE" w:rsidRPr="005647EB" w14:paraId="4B6EA288" w14:textId="77777777" w:rsidTr="002570E4">
        <w:trPr>
          <w:cantSplit/>
          <w:jc w:val="center"/>
        </w:trPr>
        <w:tc>
          <w:tcPr>
            <w:tcW w:w="2093" w:type="dxa"/>
            <w:tcBorders>
              <w:left w:val="single" w:sz="4" w:space="0" w:color="auto"/>
              <w:bottom w:val="single" w:sz="4" w:space="0" w:color="auto"/>
            </w:tcBorders>
          </w:tcPr>
          <w:p w14:paraId="420165F3"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4AB0EE39" w14:textId="77777777" w:rsidR="00123ECE" w:rsidRPr="005647EB" w:rsidRDefault="00123ECE" w:rsidP="002570E4">
            <w:pPr>
              <w:pStyle w:val="TAC"/>
              <w:keepNext w:val="0"/>
              <w:keepLines w:val="0"/>
            </w:pPr>
            <w:r w:rsidRPr="005647EB">
              <w:t>dB</w:t>
            </w:r>
          </w:p>
        </w:tc>
        <w:tc>
          <w:tcPr>
            <w:tcW w:w="2552" w:type="dxa"/>
            <w:gridSpan w:val="3"/>
            <w:vMerge/>
          </w:tcPr>
          <w:p w14:paraId="00AFDD79" w14:textId="77777777" w:rsidR="00123ECE" w:rsidRPr="005647EB" w:rsidRDefault="00123ECE" w:rsidP="002570E4">
            <w:pPr>
              <w:pStyle w:val="TAC"/>
              <w:keepNext w:val="0"/>
              <w:keepLines w:val="0"/>
            </w:pPr>
          </w:p>
        </w:tc>
        <w:tc>
          <w:tcPr>
            <w:tcW w:w="2835" w:type="dxa"/>
            <w:gridSpan w:val="4"/>
            <w:vMerge/>
          </w:tcPr>
          <w:p w14:paraId="75D0197C" w14:textId="77777777" w:rsidR="00123ECE" w:rsidRPr="005647EB" w:rsidRDefault="00123ECE" w:rsidP="002570E4">
            <w:pPr>
              <w:pStyle w:val="TAC"/>
              <w:keepNext w:val="0"/>
              <w:keepLines w:val="0"/>
            </w:pPr>
          </w:p>
        </w:tc>
      </w:tr>
      <w:tr w:rsidR="00123ECE" w:rsidRPr="005647EB" w14:paraId="4AF335B7" w14:textId="77777777" w:rsidTr="002570E4">
        <w:trPr>
          <w:cantSplit/>
          <w:jc w:val="center"/>
        </w:trPr>
        <w:tc>
          <w:tcPr>
            <w:tcW w:w="2093" w:type="dxa"/>
            <w:tcBorders>
              <w:left w:val="single" w:sz="4" w:space="0" w:color="auto"/>
              <w:bottom w:val="single" w:sz="4" w:space="0" w:color="auto"/>
            </w:tcBorders>
            <w:vAlign w:val="center"/>
          </w:tcPr>
          <w:p w14:paraId="6E5E23C7" w14:textId="455CE905" w:rsidR="00123ECE" w:rsidRPr="005647EB" w:rsidRDefault="00123ECE" w:rsidP="002570E4">
            <w:pPr>
              <w:pStyle w:val="TAL"/>
              <w:keepNext w:val="0"/>
              <w:keepLines w:val="0"/>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2C8F8A79" w14:textId="77777777" w:rsidR="00123ECE" w:rsidRPr="005647EB" w:rsidRDefault="00123ECE" w:rsidP="002570E4">
            <w:pPr>
              <w:pStyle w:val="TAC"/>
              <w:keepNext w:val="0"/>
              <w:keepLines w:val="0"/>
            </w:pPr>
            <w:r w:rsidRPr="005647EB">
              <w:t>dB</w:t>
            </w:r>
          </w:p>
        </w:tc>
        <w:tc>
          <w:tcPr>
            <w:tcW w:w="2552" w:type="dxa"/>
            <w:gridSpan w:val="3"/>
            <w:vMerge/>
          </w:tcPr>
          <w:p w14:paraId="19BFFD21" w14:textId="77777777" w:rsidR="00123ECE" w:rsidRPr="005647EB" w:rsidRDefault="00123ECE" w:rsidP="002570E4">
            <w:pPr>
              <w:pStyle w:val="TAC"/>
              <w:keepNext w:val="0"/>
              <w:keepLines w:val="0"/>
            </w:pPr>
          </w:p>
        </w:tc>
        <w:tc>
          <w:tcPr>
            <w:tcW w:w="2835" w:type="dxa"/>
            <w:gridSpan w:val="4"/>
            <w:vMerge/>
          </w:tcPr>
          <w:p w14:paraId="755EA52A" w14:textId="77777777" w:rsidR="00123ECE" w:rsidRPr="005647EB" w:rsidRDefault="00123ECE" w:rsidP="002570E4">
            <w:pPr>
              <w:pStyle w:val="TAC"/>
              <w:keepNext w:val="0"/>
              <w:keepLines w:val="0"/>
            </w:pPr>
          </w:p>
        </w:tc>
      </w:tr>
      <w:tr w:rsidR="00123ECE" w:rsidRPr="005647EB" w14:paraId="01D2E831" w14:textId="77777777" w:rsidTr="002570E4">
        <w:trPr>
          <w:cantSplit/>
          <w:jc w:val="center"/>
        </w:trPr>
        <w:tc>
          <w:tcPr>
            <w:tcW w:w="2093" w:type="dxa"/>
            <w:tcBorders>
              <w:left w:val="single" w:sz="4" w:space="0" w:color="auto"/>
              <w:bottom w:val="single" w:sz="4" w:space="0" w:color="auto"/>
            </w:tcBorders>
            <w:vAlign w:val="center"/>
          </w:tcPr>
          <w:p w14:paraId="6F609840" w14:textId="6F5D0928"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67BDC93B" w14:textId="77777777" w:rsidR="00123ECE" w:rsidRPr="005647EB" w:rsidRDefault="00123ECE" w:rsidP="002570E4">
            <w:pPr>
              <w:pStyle w:val="TAC"/>
              <w:keepNext w:val="0"/>
              <w:keepLines w:val="0"/>
            </w:pPr>
            <w:r w:rsidRPr="005647EB">
              <w:t>dB</w:t>
            </w:r>
          </w:p>
        </w:tc>
        <w:tc>
          <w:tcPr>
            <w:tcW w:w="2552" w:type="dxa"/>
            <w:gridSpan w:val="3"/>
            <w:vMerge/>
            <w:tcBorders>
              <w:bottom w:val="single" w:sz="4" w:space="0" w:color="auto"/>
            </w:tcBorders>
          </w:tcPr>
          <w:p w14:paraId="76DDD18B" w14:textId="77777777" w:rsidR="00123ECE" w:rsidRPr="005647EB" w:rsidRDefault="00123ECE" w:rsidP="002570E4">
            <w:pPr>
              <w:pStyle w:val="TAC"/>
              <w:keepNext w:val="0"/>
              <w:keepLines w:val="0"/>
            </w:pPr>
          </w:p>
        </w:tc>
        <w:tc>
          <w:tcPr>
            <w:tcW w:w="2835" w:type="dxa"/>
            <w:gridSpan w:val="4"/>
            <w:vMerge/>
            <w:tcBorders>
              <w:bottom w:val="single" w:sz="4" w:space="0" w:color="auto"/>
            </w:tcBorders>
          </w:tcPr>
          <w:p w14:paraId="36BCBE07" w14:textId="77777777" w:rsidR="00123ECE" w:rsidRPr="005647EB" w:rsidRDefault="00123ECE" w:rsidP="002570E4">
            <w:pPr>
              <w:pStyle w:val="TAC"/>
              <w:keepNext w:val="0"/>
              <w:keepLines w:val="0"/>
            </w:pPr>
          </w:p>
        </w:tc>
      </w:tr>
      <w:tr w:rsidR="00123ECE" w:rsidRPr="005647EB" w14:paraId="01A721E8" w14:textId="77777777" w:rsidTr="002570E4">
        <w:trPr>
          <w:cantSplit/>
          <w:jc w:val="center"/>
        </w:trPr>
        <w:tc>
          <w:tcPr>
            <w:tcW w:w="2093" w:type="dxa"/>
          </w:tcPr>
          <w:p w14:paraId="13224485" w14:textId="77777777" w:rsidR="00123ECE" w:rsidRPr="005647EB" w:rsidRDefault="00123ECE" w:rsidP="002570E4">
            <w:pPr>
              <w:pStyle w:val="TAL"/>
              <w:keepNext w:val="0"/>
              <w:keepLines w:val="0"/>
              <w:rPr>
                <w:rFonts w:cs="v4.2.0"/>
              </w:rPr>
            </w:pPr>
            <w:r w:rsidRPr="005647EB">
              <w:rPr>
                <w:rFonts w:cs="v4.2.0"/>
                <w:position w:val="-12"/>
              </w:rPr>
              <w:object w:dxaOrig="620" w:dyaOrig="380" w14:anchorId="6F02A770">
                <v:shape id="_x0000_i1148" type="#_x0000_t75" style="width:31pt;height:19.5pt" o:ole="" fillcolor="window">
                  <v:imagedata r:id="rId12" o:title=""/>
                </v:shape>
                <o:OLEObject Type="Embed" ProgID="Equation.3" ShapeID="_x0000_i1148" DrawAspect="Content" ObjectID="_1781977715" r:id="rId158"/>
              </w:object>
            </w:r>
          </w:p>
        </w:tc>
        <w:tc>
          <w:tcPr>
            <w:tcW w:w="1559" w:type="dxa"/>
          </w:tcPr>
          <w:p w14:paraId="24AB55F2" w14:textId="77777777" w:rsidR="00123ECE" w:rsidRPr="005647EB" w:rsidRDefault="00123ECE" w:rsidP="002570E4">
            <w:pPr>
              <w:pStyle w:val="TAC"/>
              <w:keepNext w:val="0"/>
              <w:keepLines w:val="0"/>
            </w:pPr>
            <w:r w:rsidRPr="005647EB">
              <w:t>dB</w:t>
            </w:r>
          </w:p>
        </w:tc>
        <w:tc>
          <w:tcPr>
            <w:tcW w:w="1346" w:type="dxa"/>
            <w:gridSpan w:val="2"/>
          </w:tcPr>
          <w:p w14:paraId="5C0CF529" w14:textId="77777777" w:rsidR="00123ECE" w:rsidRPr="005647EB" w:rsidRDefault="00123ECE" w:rsidP="002570E4">
            <w:pPr>
              <w:pStyle w:val="TAC"/>
              <w:keepNext w:val="0"/>
              <w:keepLines w:val="0"/>
              <w:rPr>
                <w:lang w:eastAsia="zh-CN"/>
              </w:rPr>
            </w:pPr>
            <w:r w:rsidRPr="005647EB">
              <w:rPr>
                <w:lang w:eastAsia="zh-CN"/>
              </w:rPr>
              <w:t>4</w:t>
            </w:r>
          </w:p>
        </w:tc>
        <w:tc>
          <w:tcPr>
            <w:tcW w:w="1206" w:type="dxa"/>
          </w:tcPr>
          <w:p w14:paraId="78261456" w14:textId="164F7942" w:rsidR="00123ECE" w:rsidRPr="005647EB" w:rsidRDefault="00123ECE" w:rsidP="002570E4">
            <w:pPr>
              <w:pStyle w:val="TAC"/>
              <w:keepNext w:val="0"/>
              <w:keepLines w:val="0"/>
            </w:pPr>
            <w:r w:rsidRPr="005647EB">
              <w:t>4</w:t>
            </w:r>
            <w:r w:rsidR="002570E4" w:rsidRPr="005647EB">
              <w:rPr>
                <w:lang w:eastAsia="zh-CN"/>
              </w:rPr>
              <w:t xml:space="preserve"> </w:t>
            </w:r>
          </w:p>
        </w:tc>
        <w:tc>
          <w:tcPr>
            <w:tcW w:w="1488" w:type="dxa"/>
            <w:gridSpan w:val="3"/>
          </w:tcPr>
          <w:p w14:paraId="67E71D67" w14:textId="77777777" w:rsidR="00123ECE" w:rsidRPr="005647EB" w:rsidRDefault="00123ECE" w:rsidP="002570E4">
            <w:pPr>
              <w:pStyle w:val="TAC"/>
              <w:keepNext w:val="0"/>
              <w:keepLines w:val="0"/>
            </w:pPr>
            <w:r w:rsidRPr="005647EB">
              <w:t>-Infinity</w:t>
            </w:r>
          </w:p>
        </w:tc>
        <w:tc>
          <w:tcPr>
            <w:tcW w:w="1347" w:type="dxa"/>
          </w:tcPr>
          <w:p w14:paraId="285FE37E" w14:textId="77777777" w:rsidR="00123ECE" w:rsidRPr="005647EB" w:rsidRDefault="00123ECE" w:rsidP="002570E4">
            <w:pPr>
              <w:pStyle w:val="TAC"/>
              <w:keepNext w:val="0"/>
              <w:keepLines w:val="0"/>
            </w:pPr>
            <w:r w:rsidRPr="005647EB">
              <w:t>7.</w:t>
            </w:r>
            <w:r w:rsidR="00CC265D" w:rsidRPr="005647EB">
              <w:t>70</w:t>
            </w:r>
          </w:p>
        </w:tc>
      </w:tr>
      <w:tr w:rsidR="00123ECE" w:rsidRPr="005647EB" w14:paraId="54EF3EC4" w14:textId="77777777" w:rsidTr="002570E4">
        <w:trPr>
          <w:cantSplit/>
          <w:jc w:val="center"/>
        </w:trPr>
        <w:tc>
          <w:tcPr>
            <w:tcW w:w="2093" w:type="dxa"/>
          </w:tcPr>
          <w:p w14:paraId="03CC7F8D" w14:textId="3BF97A9F" w:rsidR="00123ECE" w:rsidRPr="005647EB" w:rsidRDefault="00123ECE" w:rsidP="002570E4">
            <w:pPr>
              <w:pStyle w:val="TAL"/>
              <w:keepNext w:val="0"/>
              <w:keepLines w:val="0"/>
              <w:rPr>
                <w:rFonts w:cs="v4.2.0"/>
              </w:rPr>
            </w:pPr>
            <w:r w:rsidRPr="005647EB">
              <w:rPr>
                <w:rFonts w:cs="v4.2.0"/>
                <w:position w:val="-12"/>
              </w:rPr>
              <w:object w:dxaOrig="400" w:dyaOrig="360" w14:anchorId="53DE61D5">
                <v:shape id="_x0000_i1149" type="#_x0000_t75" style="width:20.5pt;height:18pt" o:ole="" fillcolor="window">
                  <v:imagedata r:id="rId10" o:title=""/>
                </v:shape>
                <o:OLEObject Type="Embed" ProgID="Equation.3" ShapeID="_x0000_i1149" DrawAspect="Content" ObjectID="_1781977716" r:id="rId159"/>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5745F587" w14:textId="339670F3" w:rsidR="00123ECE" w:rsidRPr="005647EB" w:rsidRDefault="00123ECE"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5387" w:type="dxa"/>
            <w:gridSpan w:val="7"/>
          </w:tcPr>
          <w:p w14:paraId="31E90EF3" w14:textId="77777777" w:rsidR="00123ECE" w:rsidRPr="005647EB" w:rsidRDefault="00123ECE" w:rsidP="002570E4">
            <w:pPr>
              <w:pStyle w:val="TAC"/>
              <w:keepNext w:val="0"/>
              <w:keepLines w:val="0"/>
            </w:pPr>
            <w:r w:rsidRPr="005647EB">
              <w:t>-98</w:t>
            </w:r>
          </w:p>
        </w:tc>
      </w:tr>
      <w:tr w:rsidR="00123ECE" w:rsidRPr="005647EB" w14:paraId="6297FA96" w14:textId="77777777" w:rsidTr="002570E4">
        <w:trPr>
          <w:cantSplit/>
          <w:jc w:val="center"/>
        </w:trPr>
        <w:tc>
          <w:tcPr>
            <w:tcW w:w="2093" w:type="dxa"/>
          </w:tcPr>
          <w:p w14:paraId="7947D1C5" w14:textId="079E3FAD" w:rsidR="00123ECE" w:rsidRPr="005647EB" w:rsidRDefault="00123ECE" w:rsidP="002570E4">
            <w:pPr>
              <w:pStyle w:val="TAL"/>
              <w:keepNext w:val="0"/>
              <w:keepLines w:val="0"/>
              <w:rPr>
                <w:rFonts w:cs="v4.2.0"/>
              </w:rPr>
            </w:pPr>
            <w:r w:rsidRPr="005647EB">
              <w:rPr>
                <w:rFonts w:cs="v4.2.0"/>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4</w:t>
            </w:r>
          </w:p>
        </w:tc>
        <w:tc>
          <w:tcPr>
            <w:tcW w:w="1559" w:type="dxa"/>
          </w:tcPr>
          <w:p w14:paraId="53477A56" w14:textId="03B54390" w:rsidR="00123ECE" w:rsidRPr="005647EB" w:rsidRDefault="00123ECE"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shd w:val="clear" w:color="auto" w:fill="auto"/>
          </w:tcPr>
          <w:p w14:paraId="782D142C" w14:textId="77777777" w:rsidR="00123ECE" w:rsidRPr="005647EB" w:rsidRDefault="00123ECE" w:rsidP="002570E4">
            <w:pPr>
              <w:pStyle w:val="TAC"/>
              <w:keepNext w:val="0"/>
              <w:keepLines w:val="0"/>
              <w:rPr>
                <w:lang w:eastAsia="zh-CN"/>
              </w:rPr>
            </w:pPr>
            <w:r w:rsidRPr="005647EB">
              <w:t>-</w:t>
            </w:r>
            <w:r w:rsidRPr="005647EB">
              <w:rPr>
                <w:lang w:eastAsia="zh-CN"/>
              </w:rPr>
              <w:t>94</w:t>
            </w:r>
          </w:p>
        </w:tc>
        <w:tc>
          <w:tcPr>
            <w:tcW w:w="1276" w:type="dxa"/>
            <w:gridSpan w:val="2"/>
            <w:shd w:val="clear" w:color="auto" w:fill="auto"/>
          </w:tcPr>
          <w:p w14:paraId="746BE181" w14:textId="77777777" w:rsidR="00123ECE" w:rsidRPr="005647EB" w:rsidRDefault="00123ECE" w:rsidP="002570E4">
            <w:pPr>
              <w:pStyle w:val="TAC"/>
              <w:keepNext w:val="0"/>
              <w:keepLines w:val="0"/>
              <w:rPr>
                <w:lang w:eastAsia="zh-CN"/>
              </w:rPr>
            </w:pPr>
            <w:r w:rsidRPr="005647EB">
              <w:t>-</w:t>
            </w:r>
            <w:r w:rsidRPr="005647EB">
              <w:rPr>
                <w:lang w:eastAsia="zh-CN"/>
              </w:rPr>
              <w:t>94</w:t>
            </w:r>
          </w:p>
        </w:tc>
        <w:tc>
          <w:tcPr>
            <w:tcW w:w="1417" w:type="dxa"/>
            <w:gridSpan w:val="2"/>
            <w:shd w:val="clear" w:color="auto" w:fill="auto"/>
          </w:tcPr>
          <w:p w14:paraId="69B70613" w14:textId="77777777" w:rsidR="00123ECE" w:rsidRPr="005647EB" w:rsidRDefault="00123ECE" w:rsidP="002570E4">
            <w:pPr>
              <w:pStyle w:val="TAC"/>
              <w:keepNext w:val="0"/>
              <w:keepLines w:val="0"/>
            </w:pPr>
            <w:r w:rsidRPr="005647EB">
              <w:t>-Infinity</w:t>
            </w:r>
          </w:p>
        </w:tc>
        <w:tc>
          <w:tcPr>
            <w:tcW w:w="1418" w:type="dxa"/>
            <w:gridSpan w:val="2"/>
            <w:shd w:val="clear" w:color="auto" w:fill="auto"/>
          </w:tcPr>
          <w:p w14:paraId="2D70FC9E" w14:textId="77777777" w:rsidR="00123ECE" w:rsidRPr="005647EB" w:rsidRDefault="00123ECE" w:rsidP="002570E4">
            <w:pPr>
              <w:pStyle w:val="TAC"/>
              <w:keepNext w:val="0"/>
              <w:keepLines w:val="0"/>
            </w:pPr>
            <w:r w:rsidRPr="005647EB">
              <w:t>-</w:t>
            </w:r>
            <w:r w:rsidRPr="005647EB">
              <w:rPr>
                <w:rFonts w:cs="Arial"/>
                <w:szCs w:val="18"/>
              </w:rPr>
              <w:t>90.</w:t>
            </w:r>
            <w:r w:rsidR="00CC265D" w:rsidRPr="005647EB">
              <w:rPr>
                <w:rFonts w:cs="Arial"/>
                <w:szCs w:val="18"/>
              </w:rPr>
              <w:t>30</w:t>
            </w:r>
          </w:p>
        </w:tc>
      </w:tr>
      <w:tr w:rsidR="00123ECE" w:rsidRPr="005647EB" w14:paraId="4AB458B5" w14:textId="77777777" w:rsidTr="002570E4">
        <w:trPr>
          <w:cantSplit/>
          <w:jc w:val="center"/>
        </w:trPr>
        <w:tc>
          <w:tcPr>
            <w:tcW w:w="2093" w:type="dxa"/>
          </w:tcPr>
          <w:p w14:paraId="7B752760" w14:textId="77777777" w:rsidR="00123ECE" w:rsidRPr="005647EB" w:rsidRDefault="00123ECE" w:rsidP="002570E4">
            <w:pPr>
              <w:pStyle w:val="TAL"/>
              <w:keepNext w:val="0"/>
              <w:keepLines w:val="0"/>
              <w:rPr>
                <w:rFonts w:cs="v4.2.0"/>
                <w:lang w:eastAsia="zh-CN"/>
              </w:rPr>
            </w:pPr>
            <w:r w:rsidRPr="005647EB">
              <w:rPr>
                <w:rFonts w:cs="v4.2.0"/>
                <w:lang w:eastAsia="zh-CN"/>
              </w:rPr>
              <w:t>SCH_RP</w:t>
            </w:r>
          </w:p>
        </w:tc>
        <w:tc>
          <w:tcPr>
            <w:tcW w:w="1559" w:type="dxa"/>
          </w:tcPr>
          <w:p w14:paraId="58749ABD" w14:textId="4564A364" w:rsidR="00123ECE" w:rsidRPr="005647EB" w:rsidRDefault="00123ECE" w:rsidP="002570E4">
            <w:pPr>
              <w:pStyle w:val="TAC"/>
              <w:keepNext w:val="0"/>
              <w:keepLines w:val="0"/>
              <w:rPr>
                <w:lang w:eastAsia="zh-CN"/>
              </w:rPr>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shd w:val="clear" w:color="auto" w:fill="auto"/>
          </w:tcPr>
          <w:p w14:paraId="0C613116" w14:textId="77777777" w:rsidR="00123ECE" w:rsidRPr="005647EB" w:rsidRDefault="00123ECE" w:rsidP="002570E4">
            <w:pPr>
              <w:pStyle w:val="TAC"/>
              <w:keepNext w:val="0"/>
              <w:keepLines w:val="0"/>
              <w:rPr>
                <w:lang w:eastAsia="zh-CN"/>
              </w:rPr>
            </w:pPr>
            <w:r w:rsidRPr="005647EB">
              <w:t>-</w:t>
            </w:r>
            <w:r w:rsidRPr="005647EB">
              <w:rPr>
                <w:lang w:eastAsia="zh-CN"/>
              </w:rPr>
              <w:t>94</w:t>
            </w:r>
          </w:p>
        </w:tc>
        <w:tc>
          <w:tcPr>
            <w:tcW w:w="1276" w:type="dxa"/>
            <w:gridSpan w:val="2"/>
            <w:shd w:val="clear" w:color="auto" w:fill="auto"/>
          </w:tcPr>
          <w:p w14:paraId="07A4C61A" w14:textId="77777777" w:rsidR="00123ECE" w:rsidRPr="005647EB" w:rsidRDefault="00123ECE" w:rsidP="002570E4">
            <w:pPr>
              <w:pStyle w:val="TAC"/>
              <w:keepNext w:val="0"/>
              <w:keepLines w:val="0"/>
              <w:rPr>
                <w:lang w:eastAsia="zh-CN"/>
              </w:rPr>
            </w:pPr>
            <w:r w:rsidRPr="005647EB">
              <w:t>-</w:t>
            </w:r>
            <w:r w:rsidRPr="005647EB">
              <w:rPr>
                <w:lang w:eastAsia="zh-CN"/>
              </w:rPr>
              <w:t>94</w:t>
            </w:r>
          </w:p>
        </w:tc>
        <w:tc>
          <w:tcPr>
            <w:tcW w:w="1417" w:type="dxa"/>
            <w:gridSpan w:val="2"/>
            <w:shd w:val="clear" w:color="auto" w:fill="auto"/>
          </w:tcPr>
          <w:p w14:paraId="57509442" w14:textId="77777777" w:rsidR="00123ECE" w:rsidRPr="005647EB" w:rsidRDefault="00123ECE" w:rsidP="002570E4">
            <w:pPr>
              <w:pStyle w:val="TAC"/>
              <w:keepNext w:val="0"/>
              <w:keepLines w:val="0"/>
            </w:pPr>
            <w:r w:rsidRPr="005647EB">
              <w:t>-infinity</w:t>
            </w:r>
          </w:p>
        </w:tc>
        <w:tc>
          <w:tcPr>
            <w:tcW w:w="1418" w:type="dxa"/>
            <w:gridSpan w:val="2"/>
            <w:shd w:val="clear" w:color="auto" w:fill="auto"/>
          </w:tcPr>
          <w:p w14:paraId="49548663" w14:textId="77777777" w:rsidR="00123ECE" w:rsidRPr="005647EB" w:rsidRDefault="00123ECE" w:rsidP="002570E4">
            <w:pPr>
              <w:pStyle w:val="TAC"/>
              <w:keepNext w:val="0"/>
              <w:keepLines w:val="0"/>
            </w:pPr>
            <w:r w:rsidRPr="005647EB">
              <w:t>-</w:t>
            </w:r>
            <w:r w:rsidRPr="005647EB">
              <w:rPr>
                <w:rFonts w:cs="Arial"/>
                <w:szCs w:val="18"/>
              </w:rPr>
              <w:t>90.</w:t>
            </w:r>
            <w:r w:rsidR="00CC265D" w:rsidRPr="005647EB">
              <w:rPr>
                <w:rFonts w:cs="Arial"/>
                <w:szCs w:val="18"/>
              </w:rPr>
              <w:t>30</w:t>
            </w:r>
          </w:p>
        </w:tc>
      </w:tr>
      <w:tr w:rsidR="00123ECE" w:rsidRPr="005647EB" w14:paraId="18848289" w14:textId="77777777" w:rsidTr="002570E4">
        <w:trPr>
          <w:cantSplit/>
          <w:jc w:val="center"/>
        </w:trPr>
        <w:tc>
          <w:tcPr>
            <w:tcW w:w="2093" w:type="dxa"/>
          </w:tcPr>
          <w:p w14:paraId="03BC024E" w14:textId="77777777" w:rsidR="00123ECE" w:rsidRPr="005647EB" w:rsidRDefault="00123ECE" w:rsidP="002570E4">
            <w:pPr>
              <w:pStyle w:val="TAL"/>
              <w:keepNext w:val="0"/>
              <w:keepLines w:val="0"/>
              <w:rPr>
                <w:rFonts w:cs="v4.2.0"/>
              </w:rPr>
            </w:pPr>
            <w:r w:rsidRPr="005647EB">
              <w:rPr>
                <w:rFonts w:cs="v4.2.0"/>
                <w:position w:val="-12"/>
              </w:rPr>
              <w:object w:dxaOrig="800" w:dyaOrig="380" w14:anchorId="155C02D2">
                <v:shape id="_x0000_i1150" type="#_x0000_t75" style="width:40pt;height:19.5pt" o:ole="" fillcolor="window">
                  <v:imagedata r:id="rId14" o:title=""/>
                </v:shape>
                <o:OLEObject Type="Embed" ProgID="Equation.3" ShapeID="_x0000_i1150" DrawAspect="Content" ObjectID="_1781977717" r:id="rId160"/>
              </w:object>
            </w:r>
          </w:p>
        </w:tc>
        <w:tc>
          <w:tcPr>
            <w:tcW w:w="1559" w:type="dxa"/>
          </w:tcPr>
          <w:p w14:paraId="5EB1290D" w14:textId="77777777" w:rsidR="00123ECE" w:rsidRPr="005647EB" w:rsidRDefault="00123ECE" w:rsidP="002570E4">
            <w:pPr>
              <w:pStyle w:val="TAC"/>
              <w:keepNext w:val="0"/>
              <w:keepLines w:val="0"/>
            </w:pPr>
            <w:r w:rsidRPr="005647EB">
              <w:t>dB</w:t>
            </w:r>
          </w:p>
        </w:tc>
        <w:tc>
          <w:tcPr>
            <w:tcW w:w="1276" w:type="dxa"/>
          </w:tcPr>
          <w:p w14:paraId="4D80B2D6" w14:textId="77777777" w:rsidR="00123ECE" w:rsidRPr="005647EB" w:rsidRDefault="00123ECE" w:rsidP="002570E4">
            <w:pPr>
              <w:pStyle w:val="TAC"/>
              <w:keepNext w:val="0"/>
              <w:keepLines w:val="0"/>
              <w:rPr>
                <w:lang w:eastAsia="zh-CN"/>
              </w:rPr>
            </w:pPr>
            <w:r w:rsidRPr="005647EB">
              <w:rPr>
                <w:lang w:eastAsia="zh-CN"/>
              </w:rPr>
              <w:t>4</w:t>
            </w:r>
          </w:p>
        </w:tc>
        <w:tc>
          <w:tcPr>
            <w:tcW w:w="1276" w:type="dxa"/>
            <w:gridSpan w:val="2"/>
          </w:tcPr>
          <w:p w14:paraId="5D5990C9" w14:textId="77777777" w:rsidR="00123ECE" w:rsidRPr="005647EB" w:rsidRDefault="00123ECE" w:rsidP="002570E4">
            <w:pPr>
              <w:pStyle w:val="TAC"/>
              <w:keepNext w:val="0"/>
              <w:keepLines w:val="0"/>
            </w:pPr>
            <w:r w:rsidRPr="005647EB">
              <w:t>4</w:t>
            </w:r>
          </w:p>
        </w:tc>
        <w:tc>
          <w:tcPr>
            <w:tcW w:w="1417" w:type="dxa"/>
            <w:gridSpan w:val="2"/>
          </w:tcPr>
          <w:p w14:paraId="50144F14" w14:textId="77777777" w:rsidR="00123ECE" w:rsidRPr="005647EB" w:rsidRDefault="00123ECE" w:rsidP="002570E4">
            <w:pPr>
              <w:pStyle w:val="TAC"/>
              <w:keepNext w:val="0"/>
              <w:keepLines w:val="0"/>
            </w:pPr>
            <w:r w:rsidRPr="005647EB">
              <w:t>-Infinity</w:t>
            </w:r>
          </w:p>
        </w:tc>
        <w:tc>
          <w:tcPr>
            <w:tcW w:w="1418" w:type="dxa"/>
            <w:gridSpan w:val="2"/>
          </w:tcPr>
          <w:p w14:paraId="362A86DC" w14:textId="77777777" w:rsidR="00123ECE" w:rsidRPr="005647EB" w:rsidRDefault="00123ECE" w:rsidP="002570E4">
            <w:pPr>
              <w:pStyle w:val="TAC"/>
              <w:keepNext w:val="0"/>
              <w:keepLines w:val="0"/>
            </w:pPr>
            <w:r w:rsidRPr="005647EB">
              <w:t>7.</w:t>
            </w:r>
            <w:r w:rsidR="00CC265D" w:rsidRPr="005647EB">
              <w:t>70</w:t>
            </w:r>
          </w:p>
        </w:tc>
      </w:tr>
      <w:tr w:rsidR="00123ECE" w:rsidRPr="005647EB" w14:paraId="0B0732A1" w14:textId="77777777" w:rsidTr="002570E4">
        <w:trPr>
          <w:cantSplit/>
          <w:jc w:val="center"/>
        </w:trPr>
        <w:tc>
          <w:tcPr>
            <w:tcW w:w="2093" w:type="dxa"/>
          </w:tcPr>
          <w:p w14:paraId="2E9088BA" w14:textId="54AD7FBF"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79DA21EE" w14:textId="77777777" w:rsidR="00123ECE" w:rsidRPr="005647EB" w:rsidRDefault="00123ECE" w:rsidP="002570E4">
            <w:pPr>
              <w:pStyle w:val="TAC"/>
              <w:keepNext w:val="0"/>
              <w:keepLines w:val="0"/>
            </w:pPr>
          </w:p>
        </w:tc>
        <w:tc>
          <w:tcPr>
            <w:tcW w:w="5387" w:type="dxa"/>
            <w:gridSpan w:val="7"/>
          </w:tcPr>
          <w:p w14:paraId="4054A9E9" w14:textId="77777777" w:rsidR="00123ECE" w:rsidRPr="005647EB" w:rsidRDefault="00123ECE" w:rsidP="002570E4">
            <w:pPr>
              <w:pStyle w:val="TAC"/>
              <w:keepNext w:val="0"/>
              <w:keepLines w:val="0"/>
            </w:pPr>
            <w:r w:rsidRPr="005647EB">
              <w:t>ETU70</w:t>
            </w:r>
          </w:p>
        </w:tc>
      </w:tr>
      <w:tr w:rsidR="00123ECE" w:rsidRPr="005647EB" w14:paraId="04784F64" w14:textId="77777777" w:rsidTr="002570E4">
        <w:trPr>
          <w:cantSplit/>
          <w:jc w:val="center"/>
        </w:trPr>
        <w:tc>
          <w:tcPr>
            <w:tcW w:w="9039" w:type="dxa"/>
            <w:gridSpan w:val="9"/>
          </w:tcPr>
          <w:p w14:paraId="2E2DFBF1" w14:textId="0AC49B2B" w:rsidR="00123ECE" w:rsidRPr="005647EB" w:rsidRDefault="002570E4" w:rsidP="002570E4">
            <w:pPr>
              <w:pStyle w:val="TAN"/>
              <w:keepNext w:val="0"/>
              <w:keepLines w:val="0"/>
            </w:pPr>
            <w:r w:rsidRPr="005647EB">
              <w:t>NOTE 1:</w:t>
            </w:r>
            <w:r w:rsidR="00123ECE" w:rsidRPr="005647EB">
              <w:tab/>
            </w:r>
            <w:r w:rsidRPr="005647EB">
              <w:t xml:space="preserve"> </w:t>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352721E5" w14:textId="130D371E" w:rsidR="00123ECE" w:rsidRPr="005647EB" w:rsidRDefault="002570E4" w:rsidP="002570E4">
            <w:pPr>
              <w:pStyle w:val="TAN"/>
              <w:keepNext w:val="0"/>
              <w:keepLines w:val="0"/>
            </w:pPr>
            <w:r w:rsidRPr="005647EB">
              <w:t>NOTE 2:</w:t>
            </w:r>
            <w:r w:rsidR="00123ECE" w:rsidRPr="005647EB">
              <w:tab/>
              <w:t>The</w:t>
            </w:r>
            <w:r w:rsidRPr="005647EB">
              <w:t xml:space="preserve"> </w:t>
            </w:r>
            <w:r w:rsidR="00123ECE" w:rsidRPr="005647EB">
              <w:t>resources</w:t>
            </w:r>
            <w:r w:rsidRPr="005647EB">
              <w:t xml:space="preserve"> </w:t>
            </w:r>
            <w:r w:rsidR="00123ECE" w:rsidRPr="005647EB">
              <w:t>for</w:t>
            </w:r>
            <w:r w:rsidRPr="005647EB">
              <w:t xml:space="preserve"> </w:t>
            </w:r>
            <w:r w:rsidR="00123ECE" w:rsidRPr="005647EB">
              <w:t>uplink</w:t>
            </w:r>
            <w:r w:rsidRPr="005647EB">
              <w:t xml:space="preserve"> </w:t>
            </w:r>
            <w:r w:rsidR="00123ECE" w:rsidRPr="005647EB">
              <w:t>transmission</w:t>
            </w:r>
            <w:r w:rsidRPr="005647EB">
              <w:t xml:space="preserve"> </w:t>
            </w:r>
            <w:r w:rsidR="00123ECE" w:rsidRPr="005647EB">
              <w:t>are</w:t>
            </w:r>
            <w:r w:rsidRPr="005647EB">
              <w:t xml:space="preserve"> </w:t>
            </w:r>
            <w:r w:rsidR="00123ECE" w:rsidRPr="005647EB">
              <w:t>assigned</w:t>
            </w:r>
            <w:r w:rsidRPr="005647EB">
              <w:t xml:space="preserve"> </w:t>
            </w:r>
            <w:r w:rsidR="00123ECE" w:rsidRPr="005647EB">
              <w:t>to</w:t>
            </w:r>
            <w:r w:rsidRPr="005647EB">
              <w:t xml:space="preserve"> </w:t>
            </w:r>
            <w:r w:rsidR="00123ECE" w:rsidRPr="005647EB">
              <w:t>the</w:t>
            </w:r>
            <w:r w:rsidRPr="005647EB">
              <w:t xml:space="preserve"> </w:t>
            </w:r>
            <w:r w:rsidR="00123ECE" w:rsidRPr="005647EB">
              <w:t>UE</w:t>
            </w:r>
            <w:r w:rsidRPr="005647EB">
              <w:t xml:space="preserve"> </w:t>
            </w:r>
            <w:r w:rsidR="00123ECE" w:rsidRPr="005647EB">
              <w:t>priori</w:t>
            </w:r>
            <w:r w:rsidRPr="005647EB">
              <w:t xml:space="preserve"> </w:t>
            </w:r>
            <w:r w:rsidR="00123ECE" w:rsidRPr="005647EB">
              <w:t>to</w:t>
            </w:r>
            <w:r w:rsidRPr="005647EB">
              <w:t xml:space="preserve"> </w:t>
            </w:r>
            <w:r w:rsidR="00123ECE" w:rsidRPr="005647EB">
              <w:t>the</w:t>
            </w:r>
            <w:r w:rsidRPr="005647EB">
              <w:t xml:space="preserve"> </w:t>
            </w:r>
            <w:r w:rsidR="00123ECE" w:rsidRPr="005647EB">
              <w:t>start</w:t>
            </w:r>
            <w:r w:rsidRPr="005647EB">
              <w:t xml:space="preserve"> </w:t>
            </w:r>
            <w:r w:rsidR="00123ECE" w:rsidRPr="005647EB">
              <w:t>of</w:t>
            </w:r>
            <w:r w:rsidRPr="005647EB">
              <w:t xml:space="preserve"> </w:t>
            </w:r>
            <w:r w:rsidR="00123ECE" w:rsidRPr="005647EB">
              <w:t>time</w:t>
            </w:r>
            <w:r w:rsidRPr="005647EB">
              <w:t xml:space="preserve"> </w:t>
            </w:r>
            <w:r w:rsidR="00123ECE" w:rsidRPr="005647EB">
              <w:t>period</w:t>
            </w:r>
            <w:r w:rsidRPr="005647EB">
              <w:t xml:space="preserve"> </w:t>
            </w:r>
            <w:r w:rsidR="00123ECE" w:rsidRPr="005647EB">
              <w:t>T2.</w:t>
            </w:r>
            <w:r w:rsidRPr="005647EB">
              <w:t xml:space="preserve"> </w:t>
            </w:r>
          </w:p>
          <w:p w14:paraId="394C23C3" w14:textId="73AEB24A" w:rsidR="00123ECE" w:rsidRPr="005647EB" w:rsidRDefault="002570E4" w:rsidP="002570E4">
            <w:pPr>
              <w:pStyle w:val="TAN"/>
              <w:keepNext w:val="0"/>
              <w:keepLines w:val="0"/>
            </w:pPr>
            <w:r w:rsidRPr="005647EB">
              <w:t>NOTE 3:</w:t>
            </w:r>
            <w:r w:rsidR="00123ECE" w:rsidRPr="005647EB">
              <w:ta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05E4EEFC">
                <v:shape id="_x0000_i1151" type="#_x0000_t75" style="width:20.5pt;height:18pt" o:ole="" fillcolor="window">
                  <v:imagedata r:id="rId10" o:title=""/>
                </v:shape>
                <o:OLEObject Type="Embed" ProgID="Equation.3" ShapeID="_x0000_i1151" DrawAspect="Content" ObjectID="_1781977718" r:id="rId161"/>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3904B3F3" w14:textId="6C62B710" w:rsidR="00123ECE" w:rsidRPr="005647EB" w:rsidRDefault="002570E4" w:rsidP="002570E4">
            <w:pPr>
              <w:pStyle w:val="TAN"/>
              <w:keepNext w:val="0"/>
              <w:keepLines w:val="0"/>
            </w:pPr>
            <w:r w:rsidRPr="005647EB">
              <w:t>NOTE 4:</w:t>
            </w:r>
            <w:r w:rsidR="00123ECE" w:rsidRPr="005647EB">
              <w:ta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168A6834" w14:textId="77777777" w:rsidR="00123ECE" w:rsidRPr="005647EB" w:rsidRDefault="00123ECE" w:rsidP="002570E4"/>
    <w:p w14:paraId="56CC4132" w14:textId="77777777" w:rsidR="00123ECE" w:rsidRPr="005647EB" w:rsidRDefault="00123ECE" w:rsidP="002570E4">
      <w:pPr>
        <w:rPr>
          <w:rFonts w:cs="v4.2.0"/>
        </w:rPr>
      </w:pPr>
      <w:r w:rsidRPr="005647EB">
        <w:rPr>
          <w:rFonts w:cs="v4.2.0"/>
        </w:rPr>
        <w:t xml:space="preserve">The UE shall send one Event A3 triggered measurement report, with a measurement reporting delay less than </w:t>
      </w:r>
      <w:r w:rsidRPr="005647EB">
        <w:rPr>
          <w:rFonts w:cs="v4.2.0"/>
          <w:lang w:eastAsia="zh-CN"/>
        </w:rPr>
        <w:t>7682 m</w:t>
      </w:r>
      <w:r w:rsidRPr="005647EB">
        <w:rPr>
          <w:rFonts w:cs="v4.2.0"/>
        </w:rPr>
        <w:t>s from the beginning of time period T2.</w:t>
      </w:r>
    </w:p>
    <w:p w14:paraId="74EDFEBE" w14:textId="77777777" w:rsidR="00123ECE" w:rsidRPr="005647EB" w:rsidRDefault="00123ECE" w:rsidP="002570E4">
      <w:r w:rsidRPr="005647EB">
        <w:t>TTI insertion uncertainty = 2 ms</w:t>
      </w:r>
    </w:p>
    <w:p w14:paraId="6952A838" w14:textId="77777777" w:rsidR="00123ECE" w:rsidRPr="005647EB" w:rsidRDefault="00123ECE" w:rsidP="002570E4">
      <w:r w:rsidRPr="005647EB">
        <w:t xml:space="preserve">The overall delays measured shall be less than a total of 7682 ms in this test case (note: a total of 7680 ms for measurement reporting delay plus 2 ms for </w:t>
      </w:r>
      <w:smartTag w:uri="urn:schemas-microsoft-com:office:smarttags" w:element="stockticker">
        <w:r w:rsidRPr="005647EB">
          <w:t>TTI</w:t>
        </w:r>
      </w:smartTag>
      <w:r w:rsidRPr="005647EB">
        <w:t xml:space="preserve"> insertion uncertainty).</w:t>
      </w:r>
    </w:p>
    <w:p w14:paraId="230C6D73" w14:textId="77777777" w:rsidR="00123ECE" w:rsidRPr="005647EB" w:rsidRDefault="00123ECE" w:rsidP="002570E4">
      <w:pPr>
        <w:rPr>
          <w:rFonts w:cs="v4.2.0"/>
        </w:rPr>
      </w:pPr>
      <w:r w:rsidRPr="005647EB">
        <w:rPr>
          <w:rFonts w:cs="v4.2.0"/>
        </w:rPr>
        <w:t>The rate of correct events observed during repeated tests shall be at least 90% with a confidence level of 95%.</w:t>
      </w:r>
    </w:p>
    <w:p w14:paraId="2ECF86FB" w14:textId="01688EE2" w:rsidR="00123ECE" w:rsidRPr="005647EB" w:rsidRDefault="00123ECE" w:rsidP="002570E4">
      <w:pPr>
        <w:pStyle w:val="NO"/>
        <w:keepLines w:val="0"/>
      </w:pPr>
      <w:r w:rsidRPr="005647EB">
        <w:t>NOTE:</w:t>
      </w:r>
      <w:r w:rsidR="00E72FFE" w:rsidRPr="005647EB">
        <w:tab/>
      </w:r>
      <w:r w:rsidRPr="005647E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6A7A197B" w14:textId="77777777" w:rsidR="00334C6A" w:rsidRPr="005647EB" w:rsidRDefault="00334C6A" w:rsidP="00E72FFE">
      <w:pPr>
        <w:pStyle w:val="Heading3"/>
      </w:pPr>
      <w:r w:rsidRPr="005647EB">
        <w:lastRenderedPageBreak/>
        <w:t>8.4.1_2</w:t>
      </w:r>
      <w:r w:rsidRPr="005647EB">
        <w:tab/>
        <w:t>E-UTRAN TDD-TDD Inter-frequency event triggered reporting under fading propagation conditions in synchronous cells for UE category 1bis</w:t>
      </w:r>
    </w:p>
    <w:p w14:paraId="69307CC4" w14:textId="77777777" w:rsidR="00334C6A" w:rsidRPr="005647EB" w:rsidRDefault="00334C6A" w:rsidP="00E72FFE">
      <w:pPr>
        <w:pStyle w:val="Heading4"/>
      </w:pPr>
      <w:r w:rsidRPr="005647EB">
        <w:t>8.4.1_2.1</w:t>
      </w:r>
      <w:r w:rsidRPr="005647EB">
        <w:tab/>
        <w:t>Test purpose</w:t>
      </w:r>
    </w:p>
    <w:p w14:paraId="042F596D" w14:textId="202635C0" w:rsidR="00334C6A" w:rsidRPr="005647EB" w:rsidRDefault="00334C6A" w:rsidP="00E72FFE">
      <w:pPr>
        <w:keepNext/>
        <w:keepLines/>
      </w:pPr>
      <w:r w:rsidRPr="005647EB">
        <w:t>To verify the UE</w:t>
      </w:r>
      <w:r w:rsidR="002570E4" w:rsidRPr="005647EB">
        <w:t>'</w:t>
      </w:r>
      <w:r w:rsidRPr="005647EB">
        <w:t xml:space="preserve">s ability to make a correct reporting of an event under fading propagation conditions in synchronous cells within the E-UTRA TDD inter-frequency cell search requirements. This test will partly verify the TDD-TDD inter-frequency cell search requirements in </w:t>
      </w:r>
      <w:r w:rsidR="00914A62" w:rsidRPr="005647EB">
        <w:t>clause</w:t>
      </w:r>
      <w:r w:rsidRPr="005647EB">
        <w:t xml:space="preserve"> 8.1.2.3.</w:t>
      </w:r>
    </w:p>
    <w:p w14:paraId="2786657E" w14:textId="77777777" w:rsidR="00334C6A" w:rsidRPr="005647EB" w:rsidRDefault="00334C6A" w:rsidP="002570E4">
      <w:pPr>
        <w:pStyle w:val="Heading4"/>
        <w:keepNext w:val="0"/>
        <w:keepLines w:val="0"/>
      </w:pPr>
      <w:r w:rsidRPr="005647EB">
        <w:t>8.4.1_2.2</w:t>
      </w:r>
      <w:r w:rsidRPr="005647EB">
        <w:tab/>
        <w:t>Test applicability</w:t>
      </w:r>
    </w:p>
    <w:p w14:paraId="69F063C5" w14:textId="77777777" w:rsidR="00334C6A" w:rsidRPr="005647EB" w:rsidRDefault="00334C6A" w:rsidP="002570E4">
      <w:r w:rsidRPr="005647EB">
        <w:t>This test applies to all types of E-UTRA TDD UE release 13 and forward. Applicability requires support for FGI bit 25 of UE category 1bis.</w:t>
      </w:r>
    </w:p>
    <w:p w14:paraId="463063F8" w14:textId="77777777" w:rsidR="00334C6A" w:rsidRPr="005647EB" w:rsidRDefault="00334C6A" w:rsidP="002570E4">
      <w:pPr>
        <w:pStyle w:val="Heading4"/>
        <w:keepNext w:val="0"/>
        <w:keepLines w:val="0"/>
      </w:pPr>
      <w:r w:rsidRPr="005647EB">
        <w:t>8.4.1_2.3</w:t>
      </w:r>
      <w:r w:rsidRPr="005647EB">
        <w:tab/>
        <w:t>Minimum conformance requirements</w:t>
      </w:r>
    </w:p>
    <w:p w14:paraId="4977EE0B" w14:textId="77777777" w:rsidR="00334C6A" w:rsidRPr="005647EB" w:rsidRDefault="00334C6A" w:rsidP="002570E4">
      <w:pPr>
        <w:rPr>
          <w:rFonts w:cs="v4.2.0"/>
        </w:rPr>
      </w:pPr>
      <w:r w:rsidRPr="005647EB">
        <w:rPr>
          <w:rFonts w:cs="v4.2.0"/>
        </w:rPr>
        <w:t>When measurement gaps are scheduled the UE shall be able to identify a new TDD inter-frequency within T</w:t>
      </w:r>
      <w:r w:rsidRPr="005647EB">
        <w:rPr>
          <w:rFonts w:cs="v4.2.0"/>
          <w:vertAlign w:val="subscript"/>
        </w:rPr>
        <w:t>Identify_Inter</w:t>
      </w:r>
      <w:r w:rsidRPr="005647EB">
        <w:rPr>
          <w:rFonts w:cs="v4.2.0"/>
        </w:rPr>
        <w:t xml:space="preserve"> according to the following expression:</w:t>
      </w:r>
    </w:p>
    <w:p w14:paraId="18F40ABE" w14:textId="77777777" w:rsidR="00334C6A" w:rsidRPr="005647EB" w:rsidRDefault="00334C6A" w:rsidP="002570E4">
      <w:pPr>
        <w:pStyle w:val="EQ"/>
        <w:keepLines w:val="0"/>
        <w:jc w:val="center"/>
        <w:rPr>
          <w:noProof w:val="0"/>
        </w:rPr>
      </w:pPr>
      <w:r w:rsidRPr="005647EB">
        <w:rPr>
          <w:noProof w:val="0"/>
          <w:position w:val="-30"/>
        </w:rPr>
        <w:object w:dxaOrig="4560" w:dyaOrig="680" w14:anchorId="3AB0F1F8">
          <v:shape id="_x0000_i1152" type="#_x0000_t75" style="width:228pt;height:34.5pt" o:ole="">
            <v:imagedata r:id="rId8" o:title=""/>
          </v:shape>
          <o:OLEObject Type="Embed" ProgID="Equation.3" ShapeID="_x0000_i1152" DrawAspect="Content" ObjectID="_1781977719" r:id="rId162"/>
        </w:object>
      </w:r>
    </w:p>
    <w:p w14:paraId="654CE055" w14:textId="77777777" w:rsidR="00334C6A" w:rsidRPr="005647EB" w:rsidRDefault="00334C6A" w:rsidP="002570E4">
      <w:r w:rsidRPr="005647EB">
        <w:t>Where:</w:t>
      </w:r>
    </w:p>
    <w:p w14:paraId="5146F764" w14:textId="233E2C86" w:rsidR="00334C6A" w:rsidRPr="005647EB" w:rsidRDefault="00E72FFE" w:rsidP="002570E4">
      <w:pPr>
        <w:pStyle w:val="B1"/>
        <w:rPr>
          <w:rFonts w:cs="v4.2.0"/>
        </w:rPr>
      </w:pPr>
      <w:r w:rsidRPr="005647EB">
        <w:rPr>
          <w:rFonts w:cs="v4.2.0"/>
        </w:rPr>
        <w:tab/>
      </w:r>
      <w:r w:rsidR="00334C6A" w:rsidRPr="005647EB">
        <w:rPr>
          <w:rFonts w:cs="v4.2.0"/>
        </w:rPr>
        <w:t>T</w:t>
      </w:r>
      <w:r w:rsidR="00334C6A" w:rsidRPr="005647EB">
        <w:rPr>
          <w:rFonts w:cs="v4.2.0"/>
          <w:vertAlign w:val="subscript"/>
        </w:rPr>
        <w:t>Basic_Identify_Inter</w:t>
      </w:r>
      <w:r w:rsidR="00334C6A" w:rsidRPr="005647EB">
        <w:rPr>
          <w:rFonts w:cs="v4.2.0"/>
        </w:rPr>
        <w:t xml:space="preserve"> = 480 ms. </w:t>
      </w:r>
      <w:r w:rsidR="00334C6A" w:rsidRPr="005647EB">
        <w:t>It is the time period used in the inter frequency equation where the maximum allowed time for the UE to identify a new TDD inter-frequency cell is defined.</w:t>
      </w:r>
    </w:p>
    <w:p w14:paraId="2A8DA15A" w14:textId="0E767F89" w:rsidR="00334C6A" w:rsidRPr="005647EB" w:rsidRDefault="00334C6A" w:rsidP="002570E4">
      <w:pPr>
        <w:pStyle w:val="B1"/>
        <w:ind w:firstLine="0"/>
        <w:rPr>
          <w:lang w:eastAsia="zh-CN"/>
        </w:rPr>
      </w:pPr>
      <w:r w:rsidRPr="005647EB">
        <w:t>T</w:t>
      </w:r>
      <w:r w:rsidRPr="005647EB">
        <w:rPr>
          <w:vertAlign w:val="subscript"/>
        </w:rPr>
        <w:t>inter1</w:t>
      </w:r>
      <w:r w:rsidRPr="005647EB">
        <w:t xml:space="preserve"> is defined </w:t>
      </w:r>
      <w:r w:rsidR="002570E4" w:rsidRPr="005647EB">
        <w:t>in 3GPP TS</w:t>
      </w:r>
      <w:r w:rsidRPr="005647EB">
        <w:t xml:space="preserve"> 36.133 [4] </w:t>
      </w:r>
      <w:r w:rsidR="00914A62" w:rsidRPr="005647EB">
        <w:t>clause</w:t>
      </w:r>
      <w:r w:rsidRPr="005647EB">
        <w:t xml:space="preserve"> </w:t>
      </w:r>
      <w:r w:rsidRPr="005647EB">
        <w:rPr>
          <w:lang w:eastAsia="zh-CN"/>
        </w:rPr>
        <w:t>8.1.2.1</w:t>
      </w:r>
    </w:p>
    <w:p w14:paraId="1673D45D" w14:textId="7FAE466A" w:rsidR="00334C6A" w:rsidRPr="005647EB" w:rsidRDefault="00334C6A" w:rsidP="002570E4">
      <w:pPr>
        <w:pStyle w:val="B1"/>
        <w:ind w:left="284" w:firstLine="284"/>
        <w:rPr>
          <w:rFonts w:cs="v4.2.0"/>
        </w:rPr>
      </w:pPr>
      <w:r w:rsidRPr="005647EB">
        <w:rPr>
          <w:rFonts w:cs="v4.2.0"/>
        </w:rPr>
        <w:t>N</w:t>
      </w:r>
      <w:r w:rsidRPr="005647EB">
        <w:rPr>
          <w:rFonts w:cs="v4.2.0"/>
          <w:vertAlign w:val="subscript"/>
        </w:rPr>
        <w:t xml:space="preserve">freq </w:t>
      </w:r>
      <w:r w:rsidRPr="005647EB">
        <w:rPr>
          <w:rFonts w:cs="v4.2.0"/>
        </w:rPr>
        <w:t xml:space="preserve">is defined </w:t>
      </w:r>
      <w:r w:rsidR="002570E4" w:rsidRPr="005647EB">
        <w:rPr>
          <w:rFonts w:cs="v4.2.0"/>
        </w:rPr>
        <w:t>in 3GPP TS</w:t>
      </w:r>
      <w:r w:rsidRPr="005647EB">
        <w:rPr>
          <w:rFonts w:cs="v4.2.0"/>
        </w:rPr>
        <w:t xml:space="preserve"> 36.133 [4] </w:t>
      </w:r>
      <w:r w:rsidR="00914A62" w:rsidRPr="005647EB">
        <w:t>clause</w:t>
      </w:r>
      <w:r w:rsidRPr="005647EB">
        <w:rPr>
          <w:rFonts w:cs="v4.2.0"/>
        </w:rPr>
        <w:t xml:space="preserve"> 8.1.2.1.1.</w:t>
      </w:r>
    </w:p>
    <w:p w14:paraId="74A69F04" w14:textId="77777777" w:rsidR="00334C6A" w:rsidRPr="005647EB" w:rsidRDefault="00334C6A" w:rsidP="002570E4">
      <w:r w:rsidRPr="005647EB">
        <w:t>A cell shall be considered detectable provided following conditions are fulfilled:</w:t>
      </w:r>
    </w:p>
    <w:p w14:paraId="372F553D" w14:textId="77777777" w:rsidR="00334C6A" w:rsidRPr="005647EB" w:rsidRDefault="00334C6A" w:rsidP="002570E4">
      <w:pPr>
        <w:pStyle w:val="B1"/>
      </w:pPr>
      <w:r w:rsidRPr="005647EB">
        <w:t>-</w:t>
      </w:r>
      <w:r w:rsidRPr="005647EB">
        <w:tab/>
        <w:t>RSRP and RSRP Ês/Iot according to Annex I.2.3 for a corresponding Band,</w:t>
      </w:r>
    </w:p>
    <w:p w14:paraId="2DE5D782" w14:textId="5F98C02D" w:rsidR="00334C6A" w:rsidRPr="005647EB" w:rsidRDefault="00334C6A" w:rsidP="002570E4">
      <w:pPr>
        <w:pStyle w:val="B1"/>
        <w:rPr>
          <w:u w:val="single"/>
          <w:lang w:eastAsia="zh-CN"/>
        </w:rPr>
      </w:pPr>
      <w:r w:rsidRPr="005647EB">
        <w:t>-</w:t>
      </w:r>
      <w:r w:rsidRPr="005647EB">
        <w:tab/>
        <w:t xml:space="preserve">other RSRP related side conditions given </w:t>
      </w:r>
      <w:r w:rsidR="002570E4" w:rsidRPr="005647EB">
        <w:t>in 3GPP TS</w:t>
      </w:r>
      <w:r w:rsidRPr="005647EB">
        <w:t xml:space="preserve"> 36.133 [4] </w:t>
      </w:r>
      <w:r w:rsidR="00914A62" w:rsidRPr="005647EB">
        <w:t>Clause</w:t>
      </w:r>
      <w:r w:rsidRPr="005647EB">
        <w:t>s 9.1.3.3, 9.1.3.4, 9.1.6.5, and 9.1.6.6, respectively are fulfilled</w:t>
      </w:r>
      <w:r w:rsidRPr="005647EB">
        <w:rPr>
          <w:u w:val="single"/>
          <w:lang w:eastAsia="zh-CN"/>
        </w:rPr>
        <w:t>,</w:t>
      </w:r>
    </w:p>
    <w:p w14:paraId="6589619A" w14:textId="77777777" w:rsidR="00334C6A" w:rsidRPr="005647EB" w:rsidRDefault="00334C6A"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627246CE" w14:textId="708A82EC" w:rsidR="00334C6A" w:rsidRPr="005647EB" w:rsidRDefault="00334C6A" w:rsidP="002570E4">
      <w:pPr>
        <w:rPr>
          <w:rFonts w:cs="v4.2.0"/>
        </w:rPr>
      </w:pPr>
      <w:r w:rsidRPr="005647EB">
        <w:rPr>
          <w:rFonts w:cs="v4.2.0"/>
        </w:rPr>
        <w:t xml:space="preserve">When measurement gaps are scheduled for TDD inter frequency measurements the UE physical layer shall be capable of reporting 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9.1.3.3, 9.1.3.4, 9.1.6.5, and 9.1.6.6, respectively, with measurement period (T</w:t>
      </w:r>
      <w:r w:rsidRPr="005647EB">
        <w:rPr>
          <w:rFonts w:cs="v4.2.0"/>
          <w:vertAlign w:val="subscript"/>
        </w:rPr>
        <w:t>Measurement_Period_TDD_Inter</w:t>
      </w:r>
      <w:r w:rsidRPr="005647EB">
        <w:rPr>
          <w:rFonts w:cs="v4.2.0"/>
        </w:rPr>
        <w:t>) given by table 8.4.4.1.3-1.</w:t>
      </w:r>
    </w:p>
    <w:p w14:paraId="55134253" w14:textId="77777777" w:rsidR="00334C6A" w:rsidRPr="005647EB" w:rsidRDefault="00334C6A" w:rsidP="002570E4">
      <w:pPr>
        <w:pStyle w:val="TH"/>
        <w:keepNext w:val="0"/>
        <w:keepLines w:val="0"/>
        <w:rPr>
          <w:rFonts w:cs="v4.2.0"/>
        </w:rPr>
      </w:pPr>
      <w:r w:rsidRPr="005647EB">
        <w:rPr>
          <w:rFonts w:cs="v4.2.0"/>
        </w:rPr>
        <w:t>Table 8.4.1_2.3-1: T</w:t>
      </w:r>
      <w:r w:rsidRPr="005647EB">
        <w:rPr>
          <w:rFonts w:cs="v4.2.0"/>
          <w:vertAlign w:val="subscript"/>
        </w:rPr>
        <w:t>Measurement_Period_TDD_Inter</w:t>
      </w:r>
      <w:r w:rsidRPr="005647EB">
        <w:rPr>
          <w:rFonts w:cs="v4.2.0"/>
        </w:rPr>
        <w:t xml:space="preserve"> for different configurations</w:t>
      </w:r>
      <w:r w:rsidR="00E44ECA" w:rsidRPr="005647EB">
        <w:rPr>
          <w:rFonts w:cs="v4.2.0"/>
        </w:rPr>
        <w:t xml:space="preserve"> (category 1bis)</w:t>
      </w:r>
    </w:p>
    <w:tbl>
      <w:tblPr>
        <w:tblW w:w="94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5"/>
        <w:gridCol w:w="1417"/>
        <w:gridCol w:w="1310"/>
        <w:gridCol w:w="1383"/>
        <w:gridCol w:w="993"/>
        <w:gridCol w:w="992"/>
        <w:gridCol w:w="1880"/>
        <w:gridCol w:w="9"/>
      </w:tblGrid>
      <w:tr w:rsidR="00E44ECA" w:rsidRPr="005647EB" w14:paraId="552EC206" w14:textId="77777777" w:rsidTr="002570E4">
        <w:trPr>
          <w:cantSplit/>
          <w:jc w:val="center"/>
        </w:trPr>
        <w:tc>
          <w:tcPr>
            <w:tcW w:w="1465" w:type="dxa"/>
            <w:vMerge w:val="restart"/>
          </w:tcPr>
          <w:p w14:paraId="5EE43CCC" w14:textId="77777777" w:rsidR="00E44ECA" w:rsidRPr="005647EB" w:rsidRDefault="00E44ECA" w:rsidP="002570E4">
            <w:pPr>
              <w:pStyle w:val="TAH"/>
              <w:keepNext w:val="0"/>
              <w:keepLines w:val="0"/>
              <w:rPr>
                <w:rFonts w:cs="v4.2.0"/>
              </w:rPr>
            </w:pPr>
            <w:r w:rsidRPr="005647EB">
              <w:rPr>
                <w:rFonts w:cs="v4.2.0"/>
              </w:rPr>
              <w:t>Configuration</w:t>
            </w:r>
          </w:p>
        </w:tc>
        <w:tc>
          <w:tcPr>
            <w:tcW w:w="1417" w:type="dxa"/>
            <w:vMerge w:val="restart"/>
          </w:tcPr>
          <w:p w14:paraId="74FD455C" w14:textId="3C5C86A8" w:rsidR="00E44ECA" w:rsidRPr="005647EB" w:rsidRDefault="00E44ECA" w:rsidP="002570E4">
            <w:pPr>
              <w:pStyle w:val="TAH"/>
              <w:keepNext w:val="0"/>
              <w:keepLines w:val="0"/>
              <w:rPr>
                <w:rFonts w:cs="v4.2.0"/>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c>
          <w:tcPr>
            <w:tcW w:w="2693" w:type="dxa"/>
            <w:gridSpan w:val="2"/>
          </w:tcPr>
          <w:p w14:paraId="335ABFCD" w14:textId="088BE73F" w:rsidR="00E44ECA" w:rsidRPr="005647EB" w:rsidRDefault="00E44ECA" w:rsidP="002570E4">
            <w:pPr>
              <w:pStyle w:val="TAH"/>
              <w:keepNext w:val="0"/>
              <w:keepLines w:val="0"/>
              <w:rPr>
                <w:rFonts w:cs="v4.2.0"/>
              </w:rPr>
            </w:pPr>
            <w:r w:rsidRPr="005647EB">
              <w:rPr>
                <w:rFonts w:cs="v4.2.0"/>
              </w:rPr>
              <w:t>Number</w:t>
            </w:r>
            <w:r w:rsidR="002570E4" w:rsidRPr="005647EB">
              <w:rPr>
                <w:rFonts w:cs="v4.2.0"/>
              </w:rPr>
              <w:t xml:space="preserve"> </w:t>
            </w:r>
            <w:r w:rsidRPr="005647EB">
              <w:rPr>
                <w:rFonts w:cs="v4.2.0"/>
              </w:rPr>
              <w:t>of</w:t>
            </w:r>
            <w:r w:rsidR="002570E4" w:rsidRPr="005647EB">
              <w:rPr>
                <w:rFonts w:cs="v4.2.0"/>
              </w:rPr>
              <w:t xml:space="preserve"> </w:t>
            </w:r>
            <w:r w:rsidRPr="005647EB">
              <w:rPr>
                <w:rFonts w:cs="v4.2.0"/>
              </w:rPr>
              <w:t>UL/DL</w:t>
            </w:r>
            <w:r w:rsidR="002570E4" w:rsidRPr="005647EB">
              <w:rPr>
                <w:rFonts w:cs="v4.2.0"/>
              </w:rPr>
              <w:t xml:space="preserve"> </w:t>
            </w:r>
            <w:r w:rsidRPr="005647EB">
              <w:rPr>
                <w:rFonts w:cs="v4.2.0"/>
              </w:rPr>
              <w:t>sub-frames</w:t>
            </w:r>
            <w:r w:rsidR="002570E4" w:rsidRPr="005647EB">
              <w:rPr>
                <w:rFonts w:cs="v4.2.0"/>
              </w:rPr>
              <w:t xml:space="preserve"> </w:t>
            </w:r>
            <w:r w:rsidRPr="005647EB">
              <w:rPr>
                <w:rFonts w:cs="v4.2.0"/>
              </w:rPr>
              <w:t>per</w:t>
            </w:r>
            <w:r w:rsidR="002570E4" w:rsidRPr="005647EB">
              <w:rPr>
                <w:rFonts w:cs="v4.2.0"/>
              </w:rPr>
              <w:t xml:space="preserve"> </w:t>
            </w:r>
            <w:r w:rsidRPr="005647EB">
              <w:rPr>
                <w:rFonts w:cs="v4.2.0"/>
              </w:rPr>
              <w:t>half</w:t>
            </w:r>
            <w:r w:rsidR="002570E4" w:rsidRPr="005647EB">
              <w:rPr>
                <w:rFonts w:cs="v4.2.0"/>
              </w:rPr>
              <w:t xml:space="preserve"> </w:t>
            </w:r>
            <w:r w:rsidRPr="005647EB">
              <w:rPr>
                <w:rFonts w:cs="v4.2.0"/>
              </w:rPr>
              <w:t>frame</w:t>
            </w:r>
            <w:r w:rsidR="002570E4" w:rsidRPr="005647EB">
              <w:rPr>
                <w:rFonts w:cs="v4.2.0"/>
              </w:rPr>
              <w:t xml:space="preserve"> </w:t>
            </w:r>
            <w:r w:rsidRPr="005647EB">
              <w:rPr>
                <w:rFonts w:cs="v4.2.0"/>
              </w:rPr>
              <w:t>(5</w:t>
            </w:r>
            <w:r w:rsidR="002570E4" w:rsidRPr="005647EB">
              <w:rPr>
                <w:rFonts w:cs="v4.2.0"/>
              </w:rPr>
              <w:t xml:space="preserve"> </w:t>
            </w:r>
            <w:r w:rsidRPr="005647EB">
              <w:rPr>
                <w:rFonts w:cs="v4.2.0"/>
              </w:rPr>
              <w:t>ms)</w:t>
            </w:r>
          </w:p>
        </w:tc>
        <w:tc>
          <w:tcPr>
            <w:tcW w:w="1985" w:type="dxa"/>
            <w:gridSpan w:val="2"/>
            <w:shd w:val="clear" w:color="auto" w:fill="auto"/>
          </w:tcPr>
          <w:p w14:paraId="3B7CEC2C" w14:textId="77777777" w:rsidR="00E44ECA" w:rsidRPr="005647EB" w:rsidRDefault="00E44ECA" w:rsidP="002570E4">
            <w:pPr>
              <w:pStyle w:val="TAH"/>
              <w:keepNext w:val="0"/>
              <w:keepLines w:val="0"/>
              <w:rPr>
                <w:rFonts w:cs="v4.2.0"/>
              </w:rPr>
            </w:pPr>
            <w:r w:rsidRPr="005647EB">
              <w:rPr>
                <w:rFonts w:cs="v4.2.0"/>
              </w:rPr>
              <w:t>DwPTS</w:t>
            </w:r>
          </w:p>
        </w:tc>
        <w:tc>
          <w:tcPr>
            <w:tcW w:w="1889" w:type="dxa"/>
            <w:gridSpan w:val="2"/>
          </w:tcPr>
          <w:p w14:paraId="427D1F83" w14:textId="1417D201" w:rsidR="00E44ECA" w:rsidRPr="005647EB" w:rsidRDefault="00E44ECA" w:rsidP="002570E4">
            <w:pPr>
              <w:pStyle w:val="TAH"/>
              <w:keepNext w:val="0"/>
              <w:keepLines w:val="0"/>
              <w:rPr>
                <w:rFonts w:cs="v4.2.0"/>
              </w:rPr>
            </w:pPr>
            <w:r w:rsidRPr="005647EB">
              <w:rPr>
                <w:rFonts w:cs="v4.2.0"/>
              </w:rPr>
              <w:t>T</w:t>
            </w:r>
            <w:r w:rsidRPr="005647EB">
              <w:rPr>
                <w:rFonts w:cs="v4.2.0"/>
                <w:vertAlign w:val="subscript"/>
              </w:rPr>
              <w:t>Measurement_Period_TDD_Inter</w:t>
            </w:r>
            <w:r w:rsidR="002570E4" w:rsidRPr="005647EB">
              <w:rPr>
                <w:rFonts w:cs="v4.2.0"/>
              </w:rPr>
              <w:t xml:space="preserve"> </w:t>
            </w:r>
            <w:r w:rsidRPr="005647EB">
              <w:rPr>
                <w:rFonts w:cs="v4.2.0"/>
              </w:rPr>
              <w:t>[ms]</w:t>
            </w:r>
          </w:p>
        </w:tc>
      </w:tr>
      <w:tr w:rsidR="00E44ECA" w:rsidRPr="005647EB" w14:paraId="5132708C" w14:textId="77777777" w:rsidTr="002570E4">
        <w:trPr>
          <w:gridAfter w:val="1"/>
          <w:wAfter w:w="9" w:type="dxa"/>
          <w:cantSplit/>
          <w:jc w:val="center"/>
        </w:trPr>
        <w:tc>
          <w:tcPr>
            <w:tcW w:w="1465" w:type="dxa"/>
            <w:vMerge/>
          </w:tcPr>
          <w:p w14:paraId="7DD64D6C" w14:textId="77777777" w:rsidR="00E44ECA" w:rsidRPr="005647EB" w:rsidRDefault="00E44ECA" w:rsidP="002570E4"/>
        </w:tc>
        <w:tc>
          <w:tcPr>
            <w:tcW w:w="1417" w:type="dxa"/>
            <w:vMerge/>
          </w:tcPr>
          <w:p w14:paraId="216521FF" w14:textId="77777777" w:rsidR="00E44ECA" w:rsidRPr="005647EB" w:rsidRDefault="00E44ECA" w:rsidP="002570E4"/>
        </w:tc>
        <w:tc>
          <w:tcPr>
            <w:tcW w:w="1310" w:type="dxa"/>
          </w:tcPr>
          <w:p w14:paraId="3FD5ED8E" w14:textId="77777777" w:rsidR="00E44ECA" w:rsidRPr="005647EB" w:rsidRDefault="00E44ECA" w:rsidP="002570E4">
            <w:pPr>
              <w:pStyle w:val="TAC"/>
              <w:keepNext w:val="0"/>
              <w:keepLines w:val="0"/>
            </w:pPr>
            <w:r w:rsidRPr="005647EB">
              <w:t>DL</w:t>
            </w:r>
          </w:p>
        </w:tc>
        <w:tc>
          <w:tcPr>
            <w:tcW w:w="1383" w:type="dxa"/>
          </w:tcPr>
          <w:p w14:paraId="0D074A17" w14:textId="77777777" w:rsidR="00E44ECA" w:rsidRPr="005647EB" w:rsidRDefault="00E44ECA" w:rsidP="002570E4">
            <w:pPr>
              <w:pStyle w:val="TAC"/>
              <w:keepNext w:val="0"/>
              <w:keepLines w:val="0"/>
            </w:pPr>
            <w:r w:rsidRPr="005647EB">
              <w:t>UL</w:t>
            </w:r>
          </w:p>
        </w:tc>
        <w:tc>
          <w:tcPr>
            <w:tcW w:w="993" w:type="dxa"/>
            <w:shd w:val="clear" w:color="auto" w:fill="auto"/>
          </w:tcPr>
          <w:p w14:paraId="6BB1FE3D" w14:textId="61810423" w:rsidR="00E44ECA" w:rsidRPr="005647EB" w:rsidRDefault="00E44ECA" w:rsidP="002570E4">
            <w:pPr>
              <w:pStyle w:val="TAC"/>
              <w:keepNext w:val="0"/>
              <w:keepLines w:val="0"/>
            </w:pPr>
            <w:r w:rsidRPr="005647EB">
              <w:t>Normal</w:t>
            </w:r>
            <w:r w:rsidR="002570E4" w:rsidRPr="005647EB">
              <w:t xml:space="preserve"> </w:t>
            </w:r>
            <w:r w:rsidRPr="005647EB">
              <w:t>CP</w:t>
            </w:r>
          </w:p>
        </w:tc>
        <w:tc>
          <w:tcPr>
            <w:tcW w:w="992" w:type="dxa"/>
            <w:shd w:val="clear" w:color="auto" w:fill="auto"/>
          </w:tcPr>
          <w:p w14:paraId="2673589B" w14:textId="6F02C186" w:rsidR="00E44ECA" w:rsidRPr="005647EB" w:rsidRDefault="00E44ECA" w:rsidP="002570E4">
            <w:pPr>
              <w:pStyle w:val="TAC"/>
              <w:keepNext w:val="0"/>
              <w:keepLines w:val="0"/>
            </w:pPr>
            <w:r w:rsidRPr="005647EB">
              <w:t>Extended</w:t>
            </w:r>
            <w:r w:rsidR="002570E4" w:rsidRPr="005647EB">
              <w:t xml:space="preserve"> </w:t>
            </w:r>
            <w:r w:rsidRPr="005647EB">
              <w:t>CP</w:t>
            </w:r>
          </w:p>
        </w:tc>
        <w:tc>
          <w:tcPr>
            <w:tcW w:w="1880" w:type="dxa"/>
          </w:tcPr>
          <w:p w14:paraId="321B0242" w14:textId="77777777" w:rsidR="00E44ECA" w:rsidRPr="005647EB" w:rsidRDefault="00E44ECA" w:rsidP="002570E4">
            <w:pPr>
              <w:pStyle w:val="TAC"/>
              <w:keepNext w:val="0"/>
              <w:keepLines w:val="0"/>
            </w:pPr>
          </w:p>
        </w:tc>
      </w:tr>
      <w:tr w:rsidR="00E44ECA" w:rsidRPr="005647EB" w14:paraId="4F56647A" w14:textId="77777777" w:rsidTr="002570E4">
        <w:trPr>
          <w:cantSplit/>
          <w:jc w:val="center"/>
        </w:trPr>
        <w:tc>
          <w:tcPr>
            <w:tcW w:w="1465" w:type="dxa"/>
          </w:tcPr>
          <w:p w14:paraId="17148B25" w14:textId="77777777" w:rsidR="00E44ECA" w:rsidRPr="005647EB" w:rsidRDefault="00E44ECA" w:rsidP="002570E4">
            <w:pPr>
              <w:pStyle w:val="TAC"/>
              <w:keepNext w:val="0"/>
              <w:keepLines w:val="0"/>
            </w:pPr>
            <w:r w:rsidRPr="005647EB">
              <w:t>0</w:t>
            </w:r>
          </w:p>
        </w:tc>
        <w:tc>
          <w:tcPr>
            <w:tcW w:w="1417" w:type="dxa"/>
          </w:tcPr>
          <w:p w14:paraId="0A2ACD95" w14:textId="77777777" w:rsidR="00E44ECA" w:rsidRPr="005647EB" w:rsidRDefault="00E44ECA" w:rsidP="002570E4">
            <w:pPr>
              <w:pStyle w:val="TAC"/>
              <w:keepNext w:val="0"/>
              <w:keepLines w:val="0"/>
            </w:pPr>
            <w:r w:rsidRPr="005647EB">
              <w:t>6</w:t>
            </w:r>
          </w:p>
        </w:tc>
        <w:tc>
          <w:tcPr>
            <w:tcW w:w="1310" w:type="dxa"/>
          </w:tcPr>
          <w:p w14:paraId="271D7704" w14:textId="77777777" w:rsidR="00E44ECA" w:rsidRPr="005647EB" w:rsidRDefault="00E44ECA" w:rsidP="002570E4">
            <w:pPr>
              <w:pStyle w:val="TAC"/>
              <w:keepNext w:val="0"/>
              <w:keepLines w:val="0"/>
            </w:pPr>
            <w:r w:rsidRPr="005647EB">
              <w:t>2</w:t>
            </w:r>
          </w:p>
        </w:tc>
        <w:tc>
          <w:tcPr>
            <w:tcW w:w="1383" w:type="dxa"/>
          </w:tcPr>
          <w:p w14:paraId="306B9C89" w14:textId="77777777" w:rsidR="00E44ECA" w:rsidRPr="005647EB" w:rsidRDefault="00E44ECA" w:rsidP="002570E4">
            <w:pPr>
              <w:pStyle w:val="TAC"/>
              <w:keepNext w:val="0"/>
              <w:keepLines w:val="0"/>
            </w:pPr>
            <w:r w:rsidRPr="005647EB">
              <w:t>2</w:t>
            </w:r>
          </w:p>
        </w:tc>
        <w:tc>
          <w:tcPr>
            <w:tcW w:w="993" w:type="dxa"/>
            <w:shd w:val="clear" w:color="auto" w:fill="auto"/>
          </w:tcPr>
          <w:p w14:paraId="2B610392" w14:textId="77777777" w:rsidR="00E44ECA" w:rsidRPr="005647EB" w:rsidRDefault="00E44ECA" w:rsidP="002570E4">
            <w:pPr>
              <w:pStyle w:val="TAC"/>
              <w:keepNext w:val="0"/>
              <w:keepLines w:val="0"/>
            </w:pPr>
            <w:r w:rsidRPr="005647EB">
              <w:rPr>
                <w:position w:val="-10"/>
              </w:rPr>
              <w:object w:dxaOrig="800" w:dyaOrig="300" w14:anchorId="313F8851">
                <v:shape id="_x0000_i1153" type="#_x0000_t75" style="width:39pt;height:14.5pt" o:ole="">
                  <v:imagedata r:id="rId152" o:title=""/>
                </v:shape>
                <o:OLEObject Type="Embed" ProgID="Equation.3" ShapeID="_x0000_i1153" DrawAspect="Content" ObjectID="_1781977720" r:id="rId163"/>
              </w:object>
            </w:r>
          </w:p>
        </w:tc>
        <w:tc>
          <w:tcPr>
            <w:tcW w:w="992" w:type="dxa"/>
            <w:shd w:val="clear" w:color="auto" w:fill="auto"/>
          </w:tcPr>
          <w:p w14:paraId="43D2BCAC" w14:textId="77777777" w:rsidR="00E44ECA" w:rsidRPr="005647EB" w:rsidRDefault="00E44ECA" w:rsidP="002570E4">
            <w:pPr>
              <w:pStyle w:val="TAC"/>
              <w:keepNext w:val="0"/>
              <w:keepLines w:val="0"/>
            </w:pPr>
            <w:r w:rsidRPr="005647EB">
              <w:rPr>
                <w:position w:val="-10"/>
              </w:rPr>
              <w:object w:dxaOrig="820" w:dyaOrig="300" w14:anchorId="6D5D615E">
                <v:shape id="_x0000_i1154" type="#_x0000_t75" style="width:39pt;height:14.5pt" o:ole="">
                  <v:imagedata r:id="rId154" o:title=""/>
                </v:shape>
                <o:OLEObject Type="Embed" ProgID="Equation.3" ShapeID="_x0000_i1154" DrawAspect="Content" ObjectID="_1781977721" r:id="rId164"/>
              </w:object>
            </w:r>
          </w:p>
        </w:tc>
        <w:tc>
          <w:tcPr>
            <w:tcW w:w="1889" w:type="dxa"/>
            <w:gridSpan w:val="2"/>
          </w:tcPr>
          <w:p w14:paraId="069CFB03" w14:textId="709150EE" w:rsidR="00E44ECA" w:rsidRPr="005647EB" w:rsidRDefault="00E44ECA" w:rsidP="002570E4">
            <w:pPr>
              <w:pStyle w:val="TAC"/>
              <w:keepNext w:val="0"/>
              <w:keepLines w:val="0"/>
            </w:pPr>
            <w:r w:rsidRPr="005647EB">
              <w:t>960</w:t>
            </w:r>
            <w:r w:rsidR="002570E4" w:rsidRPr="005647EB">
              <w:t xml:space="preserve"> </w:t>
            </w:r>
            <w:r w:rsidRPr="005647EB">
              <w:t>x</w:t>
            </w:r>
            <w:r w:rsidR="002570E4" w:rsidRPr="005647EB">
              <w:t xml:space="preserve"> </w:t>
            </w:r>
            <w:r w:rsidRPr="005647EB">
              <w:t>N</w:t>
            </w:r>
            <w:r w:rsidRPr="005647EB">
              <w:rPr>
                <w:vertAlign w:val="subscript"/>
              </w:rPr>
              <w:t>freq</w:t>
            </w:r>
          </w:p>
        </w:tc>
      </w:tr>
      <w:tr w:rsidR="00E44ECA" w:rsidRPr="005647EB" w14:paraId="6A288E62" w14:textId="77777777" w:rsidTr="002570E4">
        <w:trPr>
          <w:cantSplit/>
          <w:jc w:val="center"/>
        </w:trPr>
        <w:tc>
          <w:tcPr>
            <w:tcW w:w="1465" w:type="dxa"/>
          </w:tcPr>
          <w:p w14:paraId="4059739D" w14:textId="6EEA581C" w:rsidR="00E44ECA" w:rsidRPr="005647EB" w:rsidRDefault="00E44ECA" w:rsidP="002570E4">
            <w:pPr>
              <w:pStyle w:val="TAC"/>
              <w:keepNext w:val="0"/>
              <w:keepLines w:val="0"/>
            </w:pPr>
            <w:r w:rsidRPr="005647EB">
              <w:t>1</w:t>
            </w:r>
            <w:r w:rsidR="002570E4" w:rsidRPr="005647EB">
              <w:t xml:space="preserve"> </w:t>
            </w:r>
            <w:r w:rsidRPr="005647EB">
              <w:t>(Note</w:t>
            </w:r>
            <w:r w:rsidR="002570E4" w:rsidRPr="005647EB">
              <w:t xml:space="preserve"> </w:t>
            </w:r>
            <w:r w:rsidRPr="005647EB">
              <w:t>1)</w:t>
            </w:r>
          </w:p>
        </w:tc>
        <w:tc>
          <w:tcPr>
            <w:tcW w:w="1417" w:type="dxa"/>
          </w:tcPr>
          <w:p w14:paraId="42B518F7" w14:textId="77777777" w:rsidR="00E44ECA" w:rsidRPr="005647EB" w:rsidRDefault="00E44ECA" w:rsidP="002570E4">
            <w:pPr>
              <w:pStyle w:val="TAC"/>
              <w:keepNext w:val="0"/>
              <w:keepLines w:val="0"/>
            </w:pPr>
            <w:r w:rsidRPr="005647EB">
              <w:t>50</w:t>
            </w:r>
          </w:p>
        </w:tc>
        <w:tc>
          <w:tcPr>
            <w:tcW w:w="1310" w:type="dxa"/>
          </w:tcPr>
          <w:p w14:paraId="388B87C9" w14:textId="77777777" w:rsidR="00E44ECA" w:rsidRPr="005647EB" w:rsidRDefault="00E44ECA" w:rsidP="002570E4">
            <w:pPr>
              <w:pStyle w:val="TAC"/>
              <w:keepNext w:val="0"/>
              <w:keepLines w:val="0"/>
            </w:pPr>
            <w:r w:rsidRPr="005647EB">
              <w:t>2</w:t>
            </w:r>
          </w:p>
        </w:tc>
        <w:tc>
          <w:tcPr>
            <w:tcW w:w="1383" w:type="dxa"/>
          </w:tcPr>
          <w:p w14:paraId="5BE4EB81" w14:textId="77777777" w:rsidR="00E44ECA" w:rsidRPr="005647EB" w:rsidRDefault="00E44ECA" w:rsidP="002570E4">
            <w:pPr>
              <w:pStyle w:val="TAC"/>
              <w:keepNext w:val="0"/>
              <w:keepLines w:val="0"/>
            </w:pPr>
            <w:r w:rsidRPr="005647EB">
              <w:t>2</w:t>
            </w:r>
          </w:p>
        </w:tc>
        <w:tc>
          <w:tcPr>
            <w:tcW w:w="993" w:type="dxa"/>
            <w:shd w:val="clear" w:color="auto" w:fill="auto"/>
          </w:tcPr>
          <w:p w14:paraId="782BAA9F" w14:textId="77777777" w:rsidR="00E44ECA" w:rsidRPr="005647EB" w:rsidRDefault="00E44ECA" w:rsidP="002570E4">
            <w:pPr>
              <w:pStyle w:val="TAC"/>
              <w:keepNext w:val="0"/>
              <w:keepLines w:val="0"/>
            </w:pPr>
            <w:r w:rsidRPr="005647EB">
              <w:rPr>
                <w:position w:val="-10"/>
              </w:rPr>
              <w:object w:dxaOrig="800" w:dyaOrig="300" w14:anchorId="326D3A1A">
                <v:shape id="_x0000_i1155" type="#_x0000_t75" style="width:39pt;height:14.5pt" o:ole="">
                  <v:imagedata r:id="rId152" o:title=""/>
                </v:shape>
                <o:OLEObject Type="Embed" ProgID="Equation.3" ShapeID="_x0000_i1155" DrawAspect="Content" ObjectID="_1781977722" r:id="rId165"/>
              </w:object>
            </w:r>
          </w:p>
        </w:tc>
        <w:tc>
          <w:tcPr>
            <w:tcW w:w="992" w:type="dxa"/>
            <w:shd w:val="clear" w:color="auto" w:fill="auto"/>
          </w:tcPr>
          <w:p w14:paraId="3E3D9225" w14:textId="77777777" w:rsidR="00E44ECA" w:rsidRPr="005647EB" w:rsidRDefault="00E44ECA" w:rsidP="002570E4">
            <w:pPr>
              <w:pStyle w:val="TAC"/>
              <w:keepNext w:val="0"/>
              <w:keepLines w:val="0"/>
            </w:pPr>
            <w:r w:rsidRPr="005647EB">
              <w:rPr>
                <w:position w:val="-10"/>
              </w:rPr>
              <w:object w:dxaOrig="820" w:dyaOrig="300" w14:anchorId="235AC11A">
                <v:shape id="_x0000_i1156" type="#_x0000_t75" style="width:39pt;height:14.5pt" o:ole="">
                  <v:imagedata r:id="rId154" o:title=""/>
                </v:shape>
                <o:OLEObject Type="Embed" ProgID="Equation.3" ShapeID="_x0000_i1156" DrawAspect="Content" ObjectID="_1781977723" r:id="rId166"/>
              </w:object>
            </w:r>
          </w:p>
        </w:tc>
        <w:tc>
          <w:tcPr>
            <w:tcW w:w="1889" w:type="dxa"/>
            <w:gridSpan w:val="2"/>
          </w:tcPr>
          <w:p w14:paraId="5B1C5CFF" w14:textId="7E033580" w:rsidR="00E44ECA" w:rsidRPr="005647EB" w:rsidRDefault="00E44ECA" w:rsidP="002570E4">
            <w:pPr>
              <w:pStyle w:val="TAC"/>
              <w:keepNext w:val="0"/>
              <w:keepLines w:val="0"/>
            </w:pPr>
            <w:r w:rsidRPr="005647EB">
              <w:t>480</w:t>
            </w:r>
            <w:r w:rsidR="002570E4" w:rsidRPr="005647EB">
              <w:t xml:space="preserve"> </w:t>
            </w:r>
            <w:r w:rsidRPr="005647EB">
              <w:t>x</w:t>
            </w:r>
            <w:r w:rsidR="002570E4" w:rsidRPr="005647EB">
              <w:t xml:space="preserve"> </w:t>
            </w:r>
            <w:r w:rsidRPr="005647EB">
              <w:t>N</w:t>
            </w:r>
            <w:r w:rsidRPr="005647EB">
              <w:rPr>
                <w:vertAlign w:val="subscript"/>
              </w:rPr>
              <w:t>freq</w:t>
            </w:r>
          </w:p>
        </w:tc>
      </w:tr>
      <w:tr w:rsidR="00E44ECA" w:rsidRPr="005647EB" w14:paraId="2FB74386" w14:textId="77777777" w:rsidTr="002570E4">
        <w:trPr>
          <w:cantSplit/>
          <w:jc w:val="center"/>
        </w:trPr>
        <w:tc>
          <w:tcPr>
            <w:tcW w:w="1465" w:type="dxa"/>
          </w:tcPr>
          <w:p w14:paraId="30EB2716" w14:textId="77777777" w:rsidR="00E44ECA" w:rsidRPr="005647EB" w:rsidRDefault="00E44ECA" w:rsidP="002570E4">
            <w:pPr>
              <w:pStyle w:val="TAC"/>
              <w:keepNext w:val="0"/>
              <w:keepLines w:val="0"/>
            </w:pPr>
            <w:r w:rsidRPr="005647EB">
              <w:rPr>
                <w:rFonts w:cs="Arial"/>
                <w:lang w:eastAsia="zh-CN"/>
              </w:rPr>
              <w:t>2</w:t>
            </w:r>
          </w:p>
        </w:tc>
        <w:tc>
          <w:tcPr>
            <w:tcW w:w="1417" w:type="dxa"/>
          </w:tcPr>
          <w:p w14:paraId="48473688" w14:textId="77777777" w:rsidR="00E44ECA" w:rsidRPr="005647EB" w:rsidRDefault="00E44ECA" w:rsidP="002570E4">
            <w:pPr>
              <w:pStyle w:val="TAC"/>
              <w:keepNext w:val="0"/>
              <w:keepLines w:val="0"/>
            </w:pPr>
            <w:r w:rsidRPr="005647EB">
              <w:rPr>
                <w:rFonts w:cs="Arial"/>
                <w:lang w:eastAsia="zh-CN"/>
              </w:rPr>
              <w:t>6</w:t>
            </w:r>
          </w:p>
        </w:tc>
        <w:tc>
          <w:tcPr>
            <w:tcW w:w="1310" w:type="dxa"/>
          </w:tcPr>
          <w:p w14:paraId="6F03DA71" w14:textId="77777777" w:rsidR="00E44ECA" w:rsidRPr="005647EB" w:rsidRDefault="00E44ECA" w:rsidP="002570E4">
            <w:pPr>
              <w:pStyle w:val="TAC"/>
              <w:keepNext w:val="0"/>
              <w:keepLines w:val="0"/>
            </w:pPr>
            <w:r w:rsidRPr="005647EB">
              <w:rPr>
                <w:rFonts w:cs="Arial"/>
                <w:lang w:eastAsia="zh-CN"/>
              </w:rPr>
              <w:t>1</w:t>
            </w:r>
          </w:p>
        </w:tc>
        <w:tc>
          <w:tcPr>
            <w:tcW w:w="1383" w:type="dxa"/>
          </w:tcPr>
          <w:p w14:paraId="01E0157E" w14:textId="77777777" w:rsidR="00E44ECA" w:rsidRPr="005647EB" w:rsidRDefault="00E44ECA" w:rsidP="002570E4">
            <w:pPr>
              <w:pStyle w:val="TAC"/>
              <w:keepNext w:val="0"/>
              <w:keepLines w:val="0"/>
            </w:pPr>
            <w:r w:rsidRPr="005647EB">
              <w:rPr>
                <w:rFonts w:cs="Arial"/>
                <w:lang w:eastAsia="zh-CN"/>
              </w:rPr>
              <w:t>3</w:t>
            </w:r>
          </w:p>
        </w:tc>
        <w:tc>
          <w:tcPr>
            <w:tcW w:w="993" w:type="dxa"/>
            <w:shd w:val="clear" w:color="auto" w:fill="auto"/>
          </w:tcPr>
          <w:p w14:paraId="0CA540BE" w14:textId="77777777" w:rsidR="00E44ECA" w:rsidRPr="005647EB" w:rsidRDefault="00E44ECA" w:rsidP="002570E4">
            <w:pPr>
              <w:pStyle w:val="TAC"/>
              <w:keepNext w:val="0"/>
              <w:keepLines w:val="0"/>
            </w:pPr>
            <w:r w:rsidRPr="005647EB">
              <w:rPr>
                <w:rFonts w:cs="Arial"/>
                <w:position w:val="-10"/>
              </w:rPr>
              <w:object w:dxaOrig="780" w:dyaOrig="285" w14:anchorId="6BAECB20">
                <v:shape id="_x0000_i1157" type="#_x0000_t75" style="width:39pt;height:14.5pt" o:ole="">
                  <v:imagedata r:id="rId152" o:title=""/>
                </v:shape>
                <o:OLEObject Type="Embed" ProgID="Equation.3" ShapeID="_x0000_i1157" DrawAspect="Content" ObjectID="_1781977724" r:id="rId167"/>
              </w:object>
            </w:r>
          </w:p>
        </w:tc>
        <w:tc>
          <w:tcPr>
            <w:tcW w:w="992" w:type="dxa"/>
            <w:shd w:val="clear" w:color="auto" w:fill="auto"/>
          </w:tcPr>
          <w:p w14:paraId="3AB174D2" w14:textId="77777777" w:rsidR="00E44ECA" w:rsidRPr="005647EB" w:rsidRDefault="00E44ECA" w:rsidP="002570E4">
            <w:pPr>
              <w:pStyle w:val="TAC"/>
              <w:keepNext w:val="0"/>
              <w:keepLines w:val="0"/>
            </w:pPr>
            <w:r w:rsidRPr="005647EB">
              <w:rPr>
                <w:rFonts w:cs="Arial"/>
                <w:position w:val="-10"/>
              </w:rPr>
              <w:object w:dxaOrig="765" w:dyaOrig="285" w14:anchorId="2BB36BCF">
                <v:shape id="_x0000_i1158" type="#_x0000_t75" style="width:39pt;height:14.5pt" o:ole="">
                  <v:imagedata r:id="rId154" o:title=""/>
                </v:shape>
                <o:OLEObject Type="Embed" ProgID="Equation.3" ShapeID="_x0000_i1158" DrawAspect="Content" ObjectID="_1781977725" r:id="rId168"/>
              </w:object>
            </w:r>
          </w:p>
        </w:tc>
        <w:tc>
          <w:tcPr>
            <w:tcW w:w="1889" w:type="dxa"/>
            <w:gridSpan w:val="2"/>
          </w:tcPr>
          <w:p w14:paraId="44DB64CF" w14:textId="52D97433" w:rsidR="00E44ECA" w:rsidRPr="005647EB" w:rsidRDefault="00E44ECA" w:rsidP="002570E4">
            <w:pPr>
              <w:pStyle w:val="TAC"/>
              <w:keepNext w:val="0"/>
              <w:keepLines w:val="0"/>
            </w:pPr>
            <w:r w:rsidRPr="005647EB">
              <w:rPr>
                <w:rFonts w:cs="Arial"/>
              </w:rPr>
              <w:t>1440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w:t>
            </w:r>
          </w:p>
        </w:tc>
      </w:tr>
      <w:tr w:rsidR="00E44ECA" w:rsidRPr="005647EB" w14:paraId="67A1C93C" w14:textId="77777777" w:rsidTr="002570E4">
        <w:trPr>
          <w:cantSplit/>
          <w:jc w:val="center"/>
        </w:trPr>
        <w:tc>
          <w:tcPr>
            <w:tcW w:w="1465" w:type="dxa"/>
          </w:tcPr>
          <w:p w14:paraId="24A63BDB" w14:textId="3D49726C" w:rsidR="00E44ECA" w:rsidRPr="005647EB" w:rsidRDefault="00E44ECA" w:rsidP="002570E4">
            <w:pPr>
              <w:pStyle w:val="TAC"/>
              <w:keepNext w:val="0"/>
              <w:keepLines w:val="0"/>
            </w:pPr>
            <w:r w:rsidRPr="005647EB">
              <w:rPr>
                <w:rFonts w:cs="Arial"/>
                <w:lang w:eastAsia="zh-CN"/>
              </w:rPr>
              <w:t>3</w:t>
            </w:r>
            <w:r w:rsidR="002570E4" w:rsidRPr="005647EB">
              <w:rPr>
                <w:rFonts w:cs="Arial"/>
                <w:lang w:eastAsia="zh-CN"/>
              </w:rPr>
              <w:t xml:space="preserve"> </w:t>
            </w:r>
            <w:r w:rsidRPr="005647EB">
              <w:rPr>
                <w:rFonts w:cs="Arial"/>
                <w:lang w:eastAsia="zh-CN"/>
              </w:rPr>
              <w:t>(Note</w:t>
            </w:r>
            <w:r w:rsidR="002570E4" w:rsidRPr="005647EB">
              <w:rPr>
                <w:rFonts w:cs="Arial"/>
                <w:lang w:eastAsia="zh-CN"/>
              </w:rPr>
              <w:t xml:space="preserve"> </w:t>
            </w:r>
            <w:r w:rsidRPr="005647EB">
              <w:rPr>
                <w:rFonts w:cs="Arial"/>
                <w:lang w:eastAsia="zh-CN"/>
              </w:rPr>
              <w:t>1)</w:t>
            </w:r>
          </w:p>
        </w:tc>
        <w:tc>
          <w:tcPr>
            <w:tcW w:w="1417" w:type="dxa"/>
          </w:tcPr>
          <w:p w14:paraId="185301AD" w14:textId="77777777" w:rsidR="00E44ECA" w:rsidRPr="005647EB" w:rsidRDefault="00E44ECA" w:rsidP="002570E4">
            <w:pPr>
              <w:pStyle w:val="TAC"/>
              <w:keepNext w:val="0"/>
              <w:keepLines w:val="0"/>
            </w:pPr>
            <w:r w:rsidRPr="005647EB">
              <w:rPr>
                <w:rFonts w:cs="Arial"/>
                <w:lang w:eastAsia="zh-CN"/>
              </w:rPr>
              <w:t>50</w:t>
            </w:r>
          </w:p>
        </w:tc>
        <w:tc>
          <w:tcPr>
            <w:tcW w:w="1310" w:type="dxa"/>
          </w:tcPr>
          <w:p w14:paraId="4373F767" w14:textId="77777777" w:rsidR="00E44ECA" w:rsidRPr="005647EB" w:rsidRDefault="00E44ECA" w:rsidP="002570E4">
            <w:pPr>
              <w:pStyle w:val="TAC"/>
              <w:keepNext w:val="0"/>
              <w:keepLines w:val="0"/>
            </w:pPr>
            <w:r w:rsidRPr="005647EB">
              <w:rPr>
                <w:rFonts w:cs="Arial"/>
                <w:lang w:eastAsia="zh-CN"/>
              </w:rPr>
              <w:t>1</w:t>
            </w:r>
          </w:p>
        </w:tc>
        <w:tc>
          <w:tcPr>
            <w:tcW w:w="1383" w:type="dxa"/>
          </w:tcPr>
          <w:p w14:paraId="52E7150A" w14:textId="77777777" w:rsidR="00E44ECA" w:rsidRPr="005647EB" w:rsidRDefault="00E44ECA" w:rsidP="002570E4">
            <w:pPr>
              <w:pStyle w:val="TAC"/>
              <w:keepNext w:val="0"/>
              <w:keepLines w:val="0"/>
            </w:pPr>
            <w:r w:rsidRPr="005647EB">
              <w:rPr>
                <w:rFonts w:cs="Arial"/>
                <w:lang w:eastAsia="zh-CN"/>
              </w:rPr>
              <w:t>3</w:t>
            </w:r>
          </w:p>
        </w:tc>
        <w:tc>
          <w:tcPr>
            <w:tcW w:w="993" w:type="dxa"/>
            <w:shd w:val="clear" w:color="auto" w:fill="auto"/>
          </w:tcPr>
          <w:p w14:paraId="061F0CAF" w14:textId="77777777" w:rsidR="00E44ECA" w:rsidRPr="005647EB" w:rsidRDefault="00E44ECA" w:rsidP="002570E4">
            <w:pPr>
              <w:pStyle w:val="TAC"/>
              <w:keepNext w:val="0"/>
              <w:keepLines w:val="0"/>
            </w:pPr>
            <w:r w:rsidRPr="005647EB">
              <w:rPr>
                <w:rFonts w:cs="Arial"/>
                <w:position w:val="-10"/>
              </w:rPr>
              <w:object w:dxaOrig="780" w:dyaOrig="285" w14:anchorId="1D3BAE4E">
                <v:shape id="_x0000_i1159" type="#_x0000_t75" style="width:39pt;height:14.5pt" o:ole="">
                  <v:imagedata r:id="rId152" o:title=""/>
                </v:shape>
                <o:OLEObject Type="Embed" ProgID="Equation.3" ShapeID="_x0000_i1159" DrawAspect="Content" ObjectID="_1781977726" r:id="rId169"/>
              </w:object>
            </w:r>
          </w:p>
        </w:tc>
        <w:tc>
          <w:tcPr>
            <w:tcW w:w="992" w:type="dxa"/>
            <w:shd w:val="clear" w:color="auto" w:fill="auto"/>
          </w:tcPr>
          <w:p w14:paraId="70364633" w14:textId="77777777" w:rsidR="00E44ECA" w:rsidRPr="005647EB" w:rsidRDefault="00E44ECA" w:rsidP="002570E4">
            <w:pPr>
              <w:pStyle w:val="TAC"/>
              <w:keepNext w:val="0"/>
              <w:keepLines w:val="0"/>
            </w:pPr>
            <w:r w:rsidRPr="005647EB">
              <w:rPr>
                <w:rFonts w:cs="Arial"/>
                <w:position w:val="-10"/>
              </w:rPr>
              <w:object w:dxaOrig="765" w:dyaOrig="285" w14:anchorId="159AB277">
                <v:shape id="_x0000_i1160" type="#_x0000_t75" style="width:39pt;height:14.5pt" o:ole="">
                  <v:imagedata r:id="rId154" o:title=""/>
                </v:shape>
                <o:OLEObject Type="Embed" ProgID="Equation.3" ShapeID="_x0000_i1160" DrawAspect="Content" ObjectID="_1781977727" r:id="rId170"/>
              </w:object>
            </w:r>
          </w:p>
        </w:tc>
        <w:tc>
          <w:tcPr>
            <w:tcW w:w="1889" w:type="dxa"/>
            <w:gridSpan w:val="2"/>
          </w:tcPr>
          <w:p w14:paraId="6D300E4E" w14:textId="205730F2" w:rsidR="00E44ECA" w:rsidRPr="005647EB" w:rsidRDefault="00E44ECA" w:rsidP="002570E4">
            <w:pPr>
              <w:pStyle w:val="TAC"/>
              <w:keepNext w:val="0"/>
              <w:keepLines w:val="0"/>
            </w:pPr>
            <w:r w:rsidRPr="005647EB">
              <w:rPr>
                <w:rFonts w:cs="Arial"/>
              </w:rPr>
              <w:t>960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w:t>
            </w:r>
          </w:p>
        </w:tc>
      </w:tr>
      <w:tr w:rsidR="00E44ECA" w:rsidRPr="005647EB" w14:paraId="40319D7C" w14:textId="77777777" w:rsidTr="002570E4">
        <w:trPr>
          <w:cantSplit/>
          <w:jc w:val="center"/>
        </w:trPr>
        <w:tc>
          <w:tcPr>
            <w:tcW w:w="9449" w:type="dxa"/>
            <w:gridSpan w:val="8"/>
          </w:tcPr>
          <w:p w14:paraId="44B1E939" w14:textId="08415567" w:rsidR="00E44ECA" w:rsidRPr="005647EB" w:rsidRDefault="002570E4" w:rsidP="002570E4">
            <w:pPr>
              <w:pStyle w:val="TAN"/>
              <w:keepNext w:val="0"/>
              <w:keepLines w:val="0"/>
            </w:pPr>
            <w:r w:rsidRPr="005647EB">
              <w:t>NOTE 1:</w:t>
            </w:r>
            <w:r w:rsidR="00E44ECA" w:rsidRPr="005647EB">
              <w:tab/>
              <w:t>This</w:t>
            </w:r>
            <w:r w:rsidRPr="005647EB">
              <w:t xml:space="preserve"> </w:t>
            </w:r>
            <w:r w:rsidR="00E44ECA" w:rsidRPr="005647EB">
              <w:t>configuration</w:t>
            </w:r>
            <w:r w:rsidRPr="005647EB">
              <w:t xml:space="preserve"> </w:t>
            </w:r>
            <w:r w:rsidR="00E44ECA" w:rsidRPr="005647EB">
              <w:t>is</w:t>
            </w:r>
            <w:r w:rsidRPr="005647EB">
              <w:t xml:space="preserve"> </w:t>
            </w:r>
            <w:r w:rsidR="00E44ECA" w:rsidRPr="005647EB">
              <w:t>optional.</w:t>
            </w:r>
          </w:p>
          <w:p w14:paraId="784D1528" w14:textId="3F487BF5" w:rsidR="00E44ECA" w:rsidRPr="005647EB" w:rsidRDefault="002570E4" w:rsidP="002570E4">
            <w:pPr>
              <w:pStyle w:val="TAN"/>
              <w:keepNext w:val="0"/>
              <w:keepLines w:val="0"/>
            </w:pPr>
            <w:r w:rsidRPr="005647EB">
              <w:t>NOTE 2:</w:t>
            </w:r>
            <w:r w:rsidR="00E44ECA" w:rsidRPr="005647EB">
              <w:tab/>
            </w:r>
            <w:r w:rsidR="00E44ECA" w:rsidRPr="005647EB">
              <w:rPr>
                <w:i/>
                <w:iCs/>
              </w:rPr>
              <w:t>T</w:t>
            </w:r>
            <w:r w:rsidR="00E44ECA" w:rsidRPr="005647EB">
              <w:rPr>
                <w:vertAlign w:val="subscript"/>
              </w:rPr>
              <w:t>s</w:t>
            </w:r>
            <w:r w:rsidRPr="005647EB">
              <w:t xml:space="preserve"> </w:t>
            </w:r>
            <w:r w:rsidR="00E44ECA" w:rsidRPr="005647EB">
              <w:t>is</w:t>
            </w:r>
            <w:r w:rsidRPr="005647EB">
              <w:t xml:space="preserve"> </w:t>
            </w:r>
            <w:r w:rsidR="00E44ECA" w:rsidRPr="005647EB">
              <w:t>defined</w:t>
            </w:r>
            <w:r w:rsidRPr="005647EB">
              <w:t xml:space="preserve"> </w:t>
            </w:r>
            <w:r w:rsidR="00E44ECA" w:rsidRPr="005647EB">
              <w:t>in</w:t>
            </w:r>
            <w:r w:rsidRPr="005647EB">
              <w:t xml:space="preserve"> </w:t>
            </w:r>
            <w:r w:rsidR="00E44ECA" w:rsidRPr="005647EB">
              <w:t>3GPP</w:t>
            </w:r>
            <w:r w:rsidRPr="005647EB">
              <w:t xml:space="preserve"> </w:t>
            </w:r>
            <w:r w:rsidR="00E44ECA" w:rsidRPr="005647EB">
              <w:t>TS</w:t>
            </w:r>
            <w:r w:rsidRPr="005647EB">
              <w:t xml:space="preserve"> </w:t>
            </w:r>
            <w:r w:rsidR="00E44ECA" w:rsidRPr="005647EB">
              <w:t>36.211</w:t>
            </w:r>
            <w:r w:rsidRPr="005647EB">
              <w:t xml:space="preserve"> </w:t>
            </w:r>
            <w:r w:rsidR="00E44ECA" w:rsidRPr="005647EB">
              <w:t>[9].</w:t>
            </w:r>
          </w:p>
        </w:tc>
      </w:tr>
    </w:tbl>
    <w:p w14:paraId="4A7384EC" w14:textId="77777777" w:rsidR="00334C6A" w:rsidRPr="005647EB" w:rsidRDefault="00334C6A" w:rsidP="002570E4"/>
    <w:p w14:paraId="4CBF3AA2" w14:textId="77777777" w:rsidR="00334C6A" w:rsidRPr="005647EB" w:rsidRDefault="00334C6A" w:rsidP="002570E4">
      <w:r w:rsidRPr="005647EB">
        <w:lastRenderedPageBreak/>
        <w:t xml:space="preserve">The UE shall be capable of performing RSRP and RSRQ measurements of at least 4 inter-frequency cells per TDD inter-frequency and the UE physical layer shall be capable of reporting RSRP and RSRQ measurements to higher layers with the measurement period </w:t>
      </w:r>
      <w:r w:rsidRPr="005647EB">
        <w:rPr>
          <w:rFonts w:cs="v4.2.0"/>
        </w:rPr>
        <w:t>T</w:t>
      </w:r>
      <w:r w:rsidRPr="005647EB">
        <w:rPr>
          <w:rFonts w:cs="v4.2.0"/>
          <w:vertAlign w:val="subscript"/>
        </w:rPr>
        <w:t>Measurement_Period_TDD_Inter.</w:t>
      </w:r>
    </w:p>
    <w:p w14:paraId="5F393E14" w14:textId="45B82188" w:rsidR="00334C6A" w:rsidRPr="005647EB" w:rsidRDefault="00334C6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9.1.3.3, 9.1.3.4, 9.1.6.5, and 9.1.6.6, respectively.</w:t>
      </w:r>
    </w:p>
    <w:p w14:paraId="320F6E51"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507E63B" w14:textId="77777777" w:rsidR="00334C6A" w:rsidRPr="005647EB" w:rsidRDefault="00334C6A"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6B181FE0" w14:textId="34381F46" w:rsidR="00334C6A" w:rsidRPr="005647EB" w:rsidRDefault="00334C6A"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Identify</w:t>
      </w:r>
      <w:r w:rsidRPr="005647EB">
        <w:rPr>
          <w:rFonts w:cs="v4.2.0"/>
          <w:vertAlign w:val="subscript"/>
          <w:lang w:eastAsia="zh-CN"/>
        </w:rPr>
        <w:t>_Inter</w:t>
      </w:r>
      <w:r w:rsidRPr="005647EB">
        <w:rPr>
          <w:rFonts w:cs="v4.2.0"/>
        </w:rPr>
        <w:t xml:space="preserve"> defined </w:t>
      </w:r>
      <w:r w:rsidR="002570E4" w:rsidRPr="005647EB">
        <w:rPr>
          <w:rFonts w:cs="v4.2.0"/>
        </w:rPr>
        <w:t>in 3GPP TS</w:t>
      </w:r>
      <w:r w:rsidRPr="005647EB">
        <w:rPr>
          <w:rFonts w:cs="v4.2.0"/>
        </w:rPr>
        <w:t xml:space="preserve"> 36.133 [4] clause 8.1.2.</w:t>
      </w:r>
      <w:r w:rsidRPr="005647EB">
        <w:rPr>
          <w:rFonts w:cs="v4.2.0"/>
          <w:lang w:eastAsia="zh-CN"/>
        </w:rPr>
        <w:t>3</w:t>
      </w:r>
      <w:r w:rsidRPr="005647EB">
        <w:rPr>
          <w:rFonts w:cs="v4.2.0"/>
        </w:rPr>
        <w:t>.2</w:t>
      </w:r>
      <w:r w:rsidRPr="005647EB">
        <w:rPr>
          <w:rFonts w:cs="v4.2.0"/>
          <w:lang w:eastAsia="zh-CN"/>
        </w:rPr>
        <w:t xml:space="preserve">.1. </w:t>
      </w:r>
      <w:r w:rsidRPr="005647EB">
        <w:rPr>
          <w:rFonts w:cs="v4.2.0"/>
        </w:rPr>
        <w:t>When L3 filtering is used an additional delay can be expected.</w:t>
      </w:r>
    </w:p>
    <w:p w14:paraId="178BC84B" w14:textId="233EE1E8" w:rsidR="00334C6A" w:rsidRPr="005647EB" w:rsidRDefault="00334C6A" w:rsidP="00E72FFE">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Pr="005647EB">
        <w:rPr>
          <w:rFonts w:cs="v4.2.0"/>
        </w:rPr>
        <w:t xml:space="preserve">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E72FFE" w:rsidRPr="005647EB">
        <w:rPr>
          <w:rFonts w:cs="v4.2.0"/>
        </w:rPr>
        <w:t>.</w:t>
      </w:r>
    </w:p>
    <w:p w14:paraId="688F98B8" w14:textId="3E6D3C5D" w:rsidR="00334C6A" w:rsidRPr="005647EB" w:rsidRDefault="00334C6A" w:rsidP="002570E4">
      <w:r w:rsidRPr="005647EB">
        <w:t xml:space="preserve">The normative reference for this requirement </w:t>
      </w:r>
      <w:r w:rsidR="002570E4" w:rsidRPr="005647EB">
        <w:t>is 3GPP TS</w:t>
      </w:r>
      <w:r w:rsidRPr="005647EB">
        <w:t xml:space="preserve"> 36.133 [4] clause</w:t>
      </w:r>
      <w:r w:rsidR="00E72FFE" w:rsidRPr="005647EB">
        <w:t>s</w:t>
      </w:r>
      <w:r w:rsidRPr="005647EB">
        <w:t xml:space="preserve"> 8.1.2.3.2 and A.8.4.1.</w:t>
      </w:r>
    </w:p>
    <w:p w14:paraId="67E2C2E0" w14:textId="77777777" w:rsidR="00334C6A" w:rsidRPr="005647EB" w:rsidRDefault="00334C6A" w:rsidP="002570E4">
      <w:pPr>
        <w:pStyle w:val="Heading4"/>
        <w:keepNext w:val="0"/>
        <w:keepLines w:val="0"/>
      </w:pPr>
      <w:r w:rsidRPr="005647EB">
        <w:t>8.4.1_2.4</w:t>
      </w:r>
      <w:r w:rsidRPr="005647EB">
        <w:tab/>
        <w:t>Test description</w:t>
      </w:r>
    </w:p>
    <w:p w14:paraId="015B0B22" w14:textId="77777777" w:rsidR="00334C6A" w:rsidRPr="005647EB" w:rsidRDefault="00334C6A" w:rsidP="002570E4">
      <w:pPr>
        <w:pStyle w:val="Heading5"/>
        <w:keepNext w:val="0"/>
        <w:keepLines w:val="0"/>
      </w:pPr>
      <w:r w:rsidRPr="005647EB">
        <w:t>8.4.1_2.4.1</w:t>
      </w:r>
      <w:r w:rsidRPr="005647EB">
        <w:tab/>
        <w:t>Initial conditions</w:t>
      </w:r>
    </w:p>
    <w:p w14:paraId="1CC6BF37" w14:textId="618870BC"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0FA26CBD" w14:textId="083A01C6"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4.4.2 and 4.3.1. </w:t>
      </w:r>
    </w:p>
    <w:p w14:paraId="65323FC6" w14:textId="738F9621" w:rsidR="00334C6A" w:rsidRPr="005647EB" w:rsidRDefault="00334C6A" w:rsidP="002570E4">
      <w:r w:rsidRPr="005647EB">
        <w:t xml:space="preserve">Channel Bandwidth to be tested: 10 MHz as defined </w:t>
      </w:r>
      <w:r w:rsidR="002570E4" w:rsidRPr="005647EB">
        <w:t>in 3GPP TS</w:t>
      </w:r>
      <w:r w:rsidRPr="005647EB">
        <w:t xml:space="preserve"> 36.508 [7] clause 4.3.1.</w:t>
      </w:r>
    </w:p>
    <w:p w14:paraId="53C57E76" w14:textId="592F2F0F" w:rsidR="00334C6A" w:rsidRPr="005647EB" w:rsidRDefault="00334C6A" w:rsidP="002570E4">
      <w:pPr>
        <w:pStyle w:val="B1"/>
      </w:pPr>
      <w:r w:rsidRPr="005647EB">
        <w:t>1.</w:t>
      </w:r>
      <w:r w:rsidR="00E72FFE"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5A9149D6" w14:textId="50274A97" w:rsidR="00334C6A" w:rsidRPr="005647EB" w:rsidRDefault="00334C6A" w:rsidP="002570E4">
      <w:pPr>
        <w:pStyle w:val="B1"/>
      </w:pPr>
      <w:r w:rsidRPr="005647EB">
        <w:t>2.</w:t>
      </w:r>
      <w:r w:rsidR="00E72FFE" w:rsidRPr="005647EB">
        <w:tab/>
      </w:r>
      <w:r w:rsidRPr="005647EB">
        <w:t>The general test parameter settings are set up according to Table 8.4.1_2.4.1-1.</w:t>
      </w:r>
    </w:p>
    <w:p w14:paraId="12CA6FD6" w14:textId="6536E114" w:rsidR="00334C6A" w:rsidRPr="005647EB" w:rsidRDefault="00334C6A" w:rsidP="002570E4">
      <w:pPr>
        <w:pStyle w:val="B1"/>
      </w:pPr>
      <w:r w:rsidRPr="005647EB">
        <w:t>3.</w:t>
      </w:r>
      <w:r w:rsidR="00E72FFE" w:rsidRPr="005647EB">
        <w:tab/>
      </w:r>
      <w:r w:rsidRPr="005647EB">
        <w:t>Propagation conditions are set according to Annex B clauses B.0.</w:t>
      </w:r>
    </w:p>
    <w:p w14:paraId="7B311717" w14:textId="29610BC3" w:rsidR="00334C6A" w:rsidRPr="005647EB" w:rsidRDefault="00334C6A" w:rsidP="002570E4">
      <w:pPr>
        <w:pStyle w:val="B1"/>
      </w:pPr>
      <w:r w:rsidRPr="005647EB">
        <w:t>4.</w:t>
      </w:r>
      <w:r w:rsidR="00E72FFE" w:rsidRPr="005647EB">
        <w:tab/>
      </w:r>
      <w:r w:rsidRPr="005647EB">
        <w:t>Message contents are defined in clause 8.4.1_2.4.3.</w:t>
      </w:r>
    </w:p>
    <w:p w14:paraId="254FCFF5" w14:textId="125C44CC" w:rsidR="00334C6A" w:rsidRPr="005647EB" w:rsidRDefault="00334C6A" w:rsidP="002570E4">
      <w:pPr>
        <w:pStyle w:val="B1"/>
        <w:rPr>
          <w:rFonts w:cs="v3.7.0"/>
        </w:rPr>
      </w:pPr>
      <w:r w:rsidRPr="005647EB">
        <w:t>5.</w:t>
      </w:r>
      <w:r w:rsidR="00E72FFE" w:rsidRPr="005647EB">
        <w:tab/>
      </w:r>
      <w:r w:rsidRPr="005647EB">
        <w:t xml:space="preserve">There are two E-UTRA TDD carriers and two cells specified in the test. Cell 1 is the cell used for connection setup with the power level set according to </w:t>
      </w:r>
      <w:r w:rsidR="00E72FFE" w:rsidRPr="005647EB">
        <w:t>clauses</w:t>
      </w:r>
      <w:r w:rsidRPr="005647EB">
        <w:t xml:space="preserve"> C.0 and C.1 for this test.</w:t>
      </w:r>
    </w:p>
    <w:p w14:paraId="01E9B490" w14:textId="77777777" w:rsidR="00334C6A" w:rsidRPr="005647EB" w:rsidRDefault="00334C6A" w:rsidP="00E72FFE">
      <w:pPr>
        <w:pStyle w:val="TH"/>
      </w:pPr>
      <w:r w:rsidRPr="005647EB">
        <w:lastRenderedPageBreak/>
        <w:t>Table 8.4.1_2.4.1-1: General test parameters for E-UTRAN TDD-TDD inter frequency event triggered reporting in fading propagation conditions</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61"/>
        <w:gridCol w:w="604"/>
        <w:gridCol w:w="2701"/>
        <w:gridCol w:w="3661"/>
      </w:tblGrid>
      <w:tr w:rsidR="00334C6A" w:rsidRPr="005647EB" w14:paraId="505C8FA4" w14:textId="77777777" w:rsidTr="00E72FFE">
        <w:trPr>
          <w:cantSplit/>
          <w:jc w:val="center"/>
        </w:trPr>
        <w:tc>
          <w:tcPr>
            <w:tcW w:w="2761" w:type="dxa"/>
          </w:tcPr>
          <w:p w14:paraId="7DC0A185" w14:textId="77777777" w:rsidR="00334C6A" w:rsidRPr="005647EB" w:rsidRDefault="00334C6A" w:rsidP="00E72FFE">
            <w:pPr>
              <w:pStyle w:val="TAH"/>
              <w:rPr>
                <w:rFonts w:cs="Arial"/>
                <w:szCs w:val="18"/>
              </w:rPr>
            </w:pPr>
            <w:r w:rsidRPr="005647EB">
              <w:rPr>
                <w:rFonts w:cs="Arial"/>
                <w:szCs w:val="18"/>
              </w:rPr>
              <w:t>Parameter</w:t>
            </w:r>
          </w:p>
        </w:tc>
        <w:tc>
          <w:tcPr>
            <w:tcW w:w="604" w:type="dxa"/>
          </w:tcPr>
          <w:p w14:paraId="620167C6" w14:textId="77777777" w:rsidR="00334C6A" w:rsidRPr="005647EB" w:rsidRDefault="00334C6A" w:rsidP="00E72FFE">
            <w:pPr>
              <w:pStyle w:val="TAH"/>
              <w:rPr>
                <w:rFonts w:cs="Arial"/>
                <w:szCs w:val="18"/>
              </w:rPr>
            </w:pPr>
            <w:r w:rsidRPr="005647EB">
              <w:rPr>
                <w:rFonts w:cs="Arial"/>
                <w:szCs w:val="18"/>
              </w:rPr>
              <w:t>Unit</w:t>
            </w:r>
          </w:p>
        </w:tc>
        <w:tc>
          <w:tcPr>
            <w:tcW w:w="2701" w:type="dxa"/>
          </w:tcPr>
          <w:p w14:paraId="6AF6FC75" w14:textId="77777777" w:rsidR="00334C6A" w:rsidRPr="005647EB" w:rsidRDefault="00334C6A" w:rsidP="00E72FFE">
            <w:pPr>
              <w:pStyle w:val="TAH"/>
              <w:rPr>
                <w:rFonts w:cs="Arial"/>
                <w:szCs w:val="18"/>
              </w:rPr>
            </w:pPr>
            <w:r w:rsidRPr="005647EB">
              <w:rPr>
                <w:rFonts w:cs="Arial"/>
                <w:szCs w:val="18"/>
              </w:rPr>
              <w:t>Value</w:t>
            </w:r>
          </w:p>
        </w:tc>
        <w:tc>
          <w:tcPr>
            <w:tcW w:w="3661" w:type="dxa"/>
          </w:tcPr>
          <w:p w14:paraId="203FF311" w14:textId="77777777" w:rsidR="00334C6A" w:rsidRPr="005647EB" w:rsidRDefault="00334C6A" w:rsidP="00E72FFE">
            <w:pPr>
              <w:pStyle w:val="TAH"/>
              <w:rPr>
                <w:rFonts w:cs="Arial"/>
                <w:szCs w:val="18"/>
              </w:rPr>
            </w:pPr>
            <w:r w:rsidRPr="005647EB">
              <w:rPr>
                <w:rFonts w:cs="Arial"/>
                <w:szCs w:val="18"/>
              </w:rPr>
              <w:t>Comment</w:t>
            </w:r>
          </w:p>
        </w:tc>
      </w:tr>
      <w:tr w:rsidR="00334C6A" w:rsidRPr="005647EB" w14:paraId="12589E63" w14:textId="77777777" w:rsidTr="00E72FFE">
        <w:trPr>
          <w:cantSplit/>
          <w:jc w:val="center"/>
        </w:trPr>
        <w:tc>
          <w:tcPr>
            <w:tcW w:w="2761" w:type="dxa"/>
          </w:tcPr>
          <w:p w14:paraId="09FF76D3" w14:textId="69D444E4" w:rsidR="00334C6A" w:rsidRPr="005647EB" w:rsidRDefault="00334C6A" w:rsidP="00E72FFE">
            <w:pPr>
              <w:pStyle w:val="TAL"/>
            </w:pPr>
            <w:r w:rsidRPr="005647EB">
              <w:t>PDSCH</w:t>
            </w:r>
            <w:r w:rsidR="002570E4" w:rsidRPr="005647EB">
              <w:t xml:space="preserve"> </w:t>
            </w:r>
            <w:r w:rsidRPr="005647EB">
              <w:t>parameters</w:t>
            </w:r>
          </w:p>
        </w:tc>
        <w:tc>
          <w:tcPr>
            <w:tcW w:w="604" w:type="dxa"/>
          </w:tcPr>
          <w:p w14:paraId="287E33E0" w14:textId="77777777" w:rsidR="00334C6A" w:rsidRPr="005647EB" w:rsidRDefault="00334C6A" w:rsidP="00E72FFE">
            <w:pPr>
              <w:pStyle w:val="TAC"/>
            </w:pPr>
          </w:p>
        </w:tc>
        <w:tc>
          <w:tcPr>
            <w:tcW w:w="2701" w:type="dxa"/>
          </w:tcPr>
          <w:p w14:paraId="0C98ED33" w14:textId="4E18B1D2" w:rsidR="00334C6A" w:rsidRPr="005647EB" w:rsidRDefault="00334C6A" w:rsidP="00E72FFE">
            <w:pPr>
              <w:pStyle w:val="TAL"/>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TDD</w:t>
            </w:r>
          </w:p>
        </w:tc>
        <w:tc>
          <w:tcPr>
            <w:tcW w:w="3661" w:type="dxa"/>
          </w:tcPr>
          <w:p w14:paraId="61D06251" w14:textId="0285CF27" w:rsidR="00334C6A" w:rsidRPr="005647EB" w:rsidRDefault="00334C6A" w:rsidP="00E72FFE">
            <w:pPr>
              <w:pStyle w:val="TAL"/>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A.1.2</w:t>
            </w:r>
          </w:p>
        </w:tc>
      </w:tr>
      <w:tr w:rsidR="00334C6A" w:rsidRPr="005647EB" w14:paraId="5AA0C338" w14:textId="77777777" w:rsidTr="00E72FFE">
        <w:trPr>
          <w:cantSplit/>
          <w:jc w:val="center"/>
        </w:trPr>
        <w:tc>
          <w:tcPr>
            <w:tcW w:w="2761" w:type="dxa"/>
          </w:tcPr>
          <w:p w14:paraId="6CC0F116" w14:textId="6478535E" w:rsidR="00334C6A" w:rsidRPr="005647EB" w:rsidRDefault="00334C6A" w:rsidP="00E72FFE">
            <w:pPr>
              <w:pStyle w:val="TAL"/>
            </w:pPr>
            <w:r w:rsidRPr="005647EB">
              <w:t>PCFICH/PDCCH/PHICH</w:t>
            </w:r>
            <w:r w:rsidR="002570E4" w:rsidRPr="005647EB">
              <w:t xml:space="preserve"> </w:t>
            </w:r>
            <w:r w:rsidRPr="005647EB">
              <w:t>parameters</w:t>
            </w:r>
          </w:p>
        </w:tc>
        <w:tc>
          <w:tcPr>
            <w:tcW w:w="604" w:type="dxa"/>
          </w:tcPr>
          <w:p w14:paraId="40EDD0E1" w14:textId="77777777" w:rsidR="00334C6A" w:rsidRPr="005647EB" w:rsidRDefault="00334C6A" w:rsidP="00E72FFE">
            <w:pPr>
              <w:pStyle w:val="TAC"/>
            </w:pPr>
          </w:p>
        </w:tc>
        <w:tc>
          <w:tcPr>
            <w:tcW w:w="2701" w:type="dxa"/>
          </w:tcPr>
          <w:p w14:paraId="7E731330" w14:textId="1CE8E671" w:rsidR="00334C6A" w:rsidRPr="005647EB" w:rsidRDefault="00334C6A" w:rsidP="00E72FFE">
            <w:pPr>
              <w:pStyle w:val="TAL"/>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TDD</w:t>
            </w:r>
          </w:p>
        </w:tc>
        <w:tc>
          <w:tcPr>
            <w:tcW w:w="3661" w:type="dxa"/>
          </w:tcPr>
          <w:p w14:paraId="1FB41545" w14:textId="30F2297B" w:rsidR="00334C6A" w:rsidRPr="005647EB" w:rsidRDefault="00334C6A" w:rsidP="00E72FFE">
            <w:pPr>
              <w:pStyle w:val="TAL"/>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A.2.2</w:t>
            </w:r>
          </w:p>
        </w:tc>
      </w:tr>
      <w:tr w:rsidR="00334C6A" w:rsidRPr="005647EB" w14:paraId="03C96F21" w14:textId="77777777" w:rsidTr="00E72FFE">
        <w:trPr>
          <w:cantSplit/>
          <w:jc w:val="center"/>
        </w:trPr>
        <w:tc>
          <w:tcPr>
            <w:tcW w:w="2761" w:type="dxa"/>
          </w:tcPr>
          <w:p w14:paraId="646E1C4D" w14:textId="65A38F3C" w:rsidR="00334C6A" w:rsidRPr="005647EB" w:rsidRDefault="00334C6A" w:rsidP="00E72FFE">
            <w:pPr>
              <w:pStyle w:val="TAL"/>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604" w:type="dxa"/>
          </w:tcPr>
          <w:p w14:paraId="6F409175" w14:textId="77777777" w:rsidR="00334C6A" w:rsidRPr="005647EB" w:rsidRDefault="00334C6A" w:rsidP="00E72FFE">
            <w:pPr>
              <w:pStyle w:val="TAC"/>
              <w:rPr>
                <w:rFonts w:cs="Arial"/>
                <w:szCs w:val="18"/>
              </w:rPr>
            </w:pPr>
          </w:p>
        </w:tc>
        <w:tc>
          <w:tcPr>
            <w:tcW w:w="2701" w:type="dxa"/>
          </w:tcPr>
          <w:p w14:paraId="1B192D64" w14:textId="77777777" w:rsidR="00334C6A" w:rsidRPr="005647EB" w:rsidRDefault="00334C6A" w:rsidP="00E72FFE">
            <w:pPr>
              <w:pStyle w:val="TAL"/>
              <w:rPr>
                <w:rFonts w:cs="Arial"/>
                <w:szCs w:val="18"/>
              </w:rPr>
            </w:pPr>
            <w:r w:rsidRPr="005647EB">
              <w:rPr>
                <w:rFonts w:cs="Arial"/>
                <w:szCs w:val="18"/>
                <w:lang w:eastAsia="zh-CN"/>
              </w:rPr>
              <w:t>1</w:t>
            </w:r>
          </w:p>
        </w:tc>
        <w:tc>
          <w:tcPr>
            <w:tcW w:w="3661" w:type="dxa"/>
          </w:tcPr>
          <w:p w14:paraId="2FEF20C8" w14:textId="38688345" w:rsidR="00334C6A" w:rsidRPr="005647EB" w:rsidRDefault="00334C6A" w:rsidP="00E72FFE">
            <w:pPr>
              <w:pStyle w:val="TAL"/>
              <w:rPr>
                <w:rFonts w:cs="Arial"/>
                <w:szCs w:val="18"/>
                <w:lang w:eastAsia="zh-CN"/>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r w:rsidRPr="005647EB">
              <w:rPr>
                <w:rFonts w:cs="Arial"/>
                <w:szCs w:val="18"/>
              </w:rPr>
              <w:t>8.1.2.1.</w:t>
            </w:r>
            <w:r w:rsidR="002570E4" w:rsidRPr="005647EB">
              <w:rPr>
                <w:rFonts w:cs="Arial"/>
                <w:szCs w:val="18"/>
              </w:rPr>
              <w:t xml:space="preserve"> </w:t>
            </w:r>
          </w:p>
        </w:tc>
      </w:tr>
      <w:tr w:rsidR="00334C6A" w:rsidRPr="005647EB" w14:paraId="264875CA" w14:textId="77777777" w:rsidTr="00E72FFE">
        <w:trPr>
          <w:cantSplit/>
          <w:jc w:val="center"/>
        </w:trPr>
        <w:tc>
          <w:tcPr>
            <w:tcW w:w="2761" w:type="dxa"/>
          </w:tcPr>
          <w:p w14:paraId="61B8E9A0" w14:textId="1B5CAB30" w:rsidR="00334C6A" w:rsidRPr="005647EB" w:rsidRDefault="00334C6A" w:rsidP="00E72FFE">
            <w:pPr>
              <w:pStyle w:val="TAL"/>
              <w:rPr>
                <w:rFonts w:cs="Arial"/>
                <w:szCs w:val="18"/>
              </w:rPr>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p>
        </w:tc>
        <w:tc>
          <w:tcPr>
            <w:tcW w:w="604" w:type="dxa"/>
          </w:tcPr>
          <w:p w14:paraId="0DE79883" w14:textId="77777777" w:rsidR="00334C6A" w:rsidRPr="005647EB" w:rsidRDefault="00334C6A" w:rsidP="00E72FFE">
            <w:pPr>
              <w:pStyle w:val="TAC"/>
              <w:rPr>
                <w:rFonts w:cs="Arial"/>
                <w:szCs w:val="18"/>
              </w:rPr>
            </w:pPr>
          </w:p>
        </w:tc>
        <w:tc>
          <w:tcPr>
            <w:tcW w:w="2701" w:type="dxa"/>
          </w:tcPr>
          <w:p w14:paraId="08D296F6" w14:textId="77777777" w:rsidR="00334C6A" w:rsidRPr="005647EB" w:rsidRDefault="00334C6A" w:rsidP="00E72FFE">
            <w:pPr>
              <w:pStyle w:val="TAL"/>
              <w:rPr>
                <w:rFonts w:cs="Arial"/>
                <w:szCs w:val="18"/>
                <w:lang w:eastAsia="zh-CN"/>
              </w:rPr>
            </w:pPr>
            <w:r w:rsidRPr="005647EB">
              <w:rPr>
                <w:rFonts w:cs="v4.2.0"/>
              </w:rPr>
              <w:t>6</w:t>
            </w:r>
          </w:p>
        </w:tc>
        <w:tc>
          <w:tcPr>
            <w:tcW w:w="3661" w:type="dxa"/>
          </w:tcPr>
          <w:p w14:paraId="11F605C8" w14:textId="48B8F7B5" w:rsidR="00334C6A" w:rsidRPr="005647EB" w:rsidRDefault="00334C6A" w:rsidP="00E72FFE">
            <w:pPr>
              <w:pStyle w:val="TAL"/>
              <w:rPr>
                <w:rFonts w:cs="Arial"/>
                <w:szCs w:val="18"/>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4.2-1</w:t>
            </w:r>
            <w:r w:rsidR="002570E4" w:rsidRPr="005647EB">
              <w:rPr>
                <w:rFonts w:cs="v4.2.0"/>
              </w:rPr>
              <w:t xml:space="preserve"> in 3GPP TS </w:t>
            </w:r>
            <w:r w:rsidRPr="005647EB">
              <w:rPr>
                <w:rFonts w:cs="v4.2.0"/>
              </w:rPr>
              <w:t>36.211.</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same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both</w:t>
            </w:r>
            <w:r w:rsidR="002570E4" w:rsidRPr="005647EB">
              <w:rPr>
                <w:rFonts w:cs="v4.2.0"/>
              </w:rPr>
              <w:t xml:space="preserve"> </w:t>
            </w:r>
            <w:r w:rsidRPr="005647EB">
              <w:rPr>
                <w:rFonts w:cs="v4.2.0"/>
              </w:rPr>
              <w:t>cells</w:t>
            </w:r>
          </w:p>
        </w:tc>
      </w:tr>
      <w:tr w:rsidR="00334C6A" w:rsidRPr="005647EB" w14:paraId="025328A7" w14:textId="77777777" w:rsidTr="00E72FFE">
        <w:trPr>
          <w:cantSplit/>
          <w:jc w:val="center"/>
        </w:trPr>
        <w:tc>
          <w:tcPr>
            <w:tcW w:w="2761" w:type="dxa"/>
          </w:tcPr>
          <w:p w14:paraId="44DB9FB3" w14:textId="4DC2D661" w:rsidR="00334C6A" w:rsidRPr="005647EB" w:rsidRDefault="00334C6A" w:rsidP="00E72FFE">
            <w:pPr>
              <w:pStyle w:val="TAL"/>
              <w:rPr>
                <w:rFonts w:cs="Arial"/>
                <w:szCs w:val="18"/>
                <w:lang w:eastAsia="zh-CN"/>
              </w:rPr>
            </w:pPr>
            <w:r w:rsidRPr="005647EB">
              <w:rPr>
                <w:rFonts w:cs="Arial"/>
                <w:szCs w:val="18"/>
              </w:rPr>
              <w:t>Uplink-downlink</w:t>
            </w:r>
            <w:r w:rsidR="002570E4" w:rsidRPr="005647EB">
              <w:rPr>
                <w:rFonts w:cs="Arial"/>
                <w:szCs w:val="18"/>
              </w:rPr>
              <w:t xml:space="preserve"> </w:t>
            </w:r>
            <w:r w:rsidRPr="005647EB">
              <w:rPr>
                <w:rFonts w:cs="Arial"/>
                <w:szCs w:val="18"/>
              </w:rPr>
              <w:t>configuration</w:t>
            </w:r>
          </w:p>
        </w:tc>
        <w:tc>
          <w:tcPr>
            <w:tcW w:w="604" w:type="dxa"/>
          </w:tcPr>
          <w:p w14:paraId="388A5D49" w14:textId="77777777" w:rsidR="00334C6A" w:rsidRPr="005647EB" w:rsidRDefault="00334C6A" w:rsidP="00E72FFE">
            <w:pPr>
              <w:pStyle w:val="TAC"/>
              <w:rPr>
                <w:rFonts w:cs="Arial"/>
                <w:szCs w:val="18"/>
              </w:rPr>
            </w:pPr>
          </w:p>
        </w:tc>
        <w:tc>
          <w:tcPr>
            <w:tcW w:w="2701" w:type="dxa"/>
          </w:tcPr>
          <w:p w14:paraId="2F298965" w14:textId="77777777" w:rsidR="00334C6A" w:rsidRPr="005647EB" w:rsidRDefault="00334C6A" w:rsidP="00E72FFE">
            <w:pPr>
              <w:pStyle w:val="TAL"/>
              <w:rPr>
                <w:rFonts w:cs="Arial"/>
                <w:szCs w:val="18"/>
                <w:lang w:eastAsia="zh-CN"/>
              </w:rPr>
            </w:pPr>
            <w:r w:rsidRPr="005647EB">
              <w:rPr>
                <w:rFonts w:cs="Arial"/>
                <w:szCs w:val="18"/>
                <w:lang w:eastAsia="zh-CN"/>
              </w:rPr>
              <w:t>1</w:t>
            </w:r>
          </w:p>
        </w:tc>
        <w:tc>
          <w:tcPr>
            <w:tcW w:w="3661" w:type="dxa"/>
          </w:tcPr>
          <w:p w14:paraId="6788B34B" w14:textId="0973E673" w:rsidR="00334C6A" w:rsidRPr="005647EB" w:rsidRDefault="00334C6A" w:rsidP="00E72FFE">
            <w:pPr>
              <w:pStyle w:val="TAL"/>
              <w:rPr>
                <w:rFonts w:cs="Arial"/>
                <w:szCs w:val="18"/>
                <w:lang w:eastAsia="zh-CN"/>
              </w:rPr>
            </w:pPr>
            <w:r w:rsidRPr="005647EB">
              <w:rPr>
                <w:rFonts w:cs="Arial"/>
                <w:szCs w:val="18"/>
                <w:lang w:eastAsia="zh-CN"/>
              </w:rPr>
              <w:t>As</w:t>
            </w:r>
            <w:r w:rsidR="002570E4" w:rsidRPr="005647EB">
              <w:rPr>
                <w:rFonts w:cs="Arial"/>
                <w:szCs w:val="18"/>
                <w:lang w:eastAsia="zh-CN"/>
              </w:rPr>
              <w:t xml:space="preserve"> </w:t>
            </w:r>
            <w:r w:rsidRPr="005647EB">
              <w:rPr>
                <w:rFonts w:cs="Arial"/>
                <w:szCs w:val="18"/>
                <w:lang w:eastAsia="zh-CN"/>
              </w:rPr>
              <w:t>specified</w:t>
            </w:r>
            <w:r w:rsidR="002570E4" w:rsidRPr="005647EB">
              <w:rPr>
                <w:rFonts w:cs="Arial"/>
                <w:szCs w:val="18"/>
                <w:lang w:eastAsia="zh-CN"/>
              </w:rPr>
              <w:t xml:space="preserve"> </w:t>
            </w:r>
            <w:r w:rsidRPr="005647EB">
              <w:rPr>
                <w:rFonts w:cs="Arial"/>
                <w:szCs w:val="18"/>
                <w:lang w:eastAsia="zh-CN"/>
              </w:rPr>
              <w:t>in</w:t>
            </w:r>
            <w:r w:rsidR="002570E4" w:rsidRPr="005647EB">
              <w:rPr>
                <w:rFonts w:cs="Arial"/>
                <w:szCs w:val="18"/>
                <w:lang w:eastAsia="zh-CN"/>
              </w:rPr>
              <w:t xml:space="preserve"> </w:t>
            </w:r>
            <w:r w:rsidRPr="005647EB">
              <w:rPr>
                <w:rFonts w:cs="Arial"/>
                <w:szCs w:val="18"/>
                <w:lang w:eastAsia="zh-CN"/>
              </w:rPr>
              <w:t>3GPP</w:t>
            </w:r>
            <w:r w:rsidR="002570E4" w:rsidRPr="005647EB">
              <w:rPr>
                <w:rFonts w:cs="Arial"/>
                <w:szCs w:val="18"/>
                <w:lang w:eastAsia="zh-CN"/>
              </w:rPr>
              <w:t xml:space="preserve"> </w:t>
            </w:r>
            <w:r w:rsidRPr="005647EB">
              <w:rPr>
                <w:rFonts w:cs="Arial"/>
                <w:szCs w:val="18"/>
                <w:lang w:eastAsia="zh-CN"/>
              </w:rPr>
              <w:t>TS</w:t>
            </w:r>
            <w:r w:rsidR="002570E4" w:rsidRPr="005647EB">
              <w:rPr>
                <w:rFonts w:cs="Arial"/>
                <w:szCs w:val="18"/>
                <w:lang w:eastAsia="zh-CN"/>
              </w:rPr>
              <w:t xml:space="preserve"> </w:t>
            </w:r>
            <w:r w:rsidRPr="005647EB">
              <w:rPr>
                <w:rFonts w:cs="Arial"/>
                <w:szCs w:val="18"/>
                <w:lang w:eastAsia="zh-CN"/>
              </w:rPr>
              <w:t>36.211</w:t>
            </w:r>
            <w:r w:rsidR="002570E4" w:rsidRPr="005647EB">
              <w:rPr>
                <w:rFonts w:cs="Arial"/>
                <w:szCs w:val="18"/>
                <w:lang w:eastAsia="zh-CN"/>
              </w:rPr>
              <w:t xml:space="preserve"> </w:t>
            </w:r>
            <w:r w:rsidR="00914A62" w:rsidRPr="005647EB">
              <w:rPr>
                <w:rFonts w:cs="Arial"/>
                <w:szCs w:val="18"/>
                <w:lang w:eastAsia="zh-CN"/>
              </w:rPr>
              <w:t>clause</w:t>
            </w:r>
            <w:r w:rsidR="002570E4" w:rsidRPr="005647EB">
              <w:rPr>
                <w:rFonts w:cs="Arial"/>
                <w:szCs w:val="18"/>
                <w:lang w:eastAsia="zh-CN"/>
              </w:rPr>
              <w:t xml:space="preserve"> </w:t>
            </w:r>
            <w:r w:rsidRPr="005647EB">
              <w:rPr>
                <w:rFonts w:cs="Arial"/>
                <w:szCs w:val="18"/>
                <w:lang w:eastAsia="zh-CN"/>
              </w:rPr>
              <w:t>4.2</w:t>
            </w:r>
            <w:r w:rsidR="002570E4" w:rsidRPr="005647EB">
              <w:rPr>
                <w:rFonts w:cs="Arial"/>
                <w:szCs w:val="18"/>
                <w:lang w:eastAsia="zh-CN"/>
              </w:rPr>
              <w:t xml:space="preserve"> </w:t>
            </w:r>
            <w:r w:rsidRPr="005647EB">
              <w:rPr>
                <w:rFonts w:cs="Arial"/>
                <w:szCs w:val="18"/>
              </w:rPr>
              <w:t>Table</w:t>
            </w:r>
            <w:r w:rsidR="002570E4" w:rsidRPr="005647EB">
              <w:rPr>
                <w:rFonts w:cs="Arial"/>
                <w:szCs w:val="18"/>
              </w:rPr>
              <w:t xml:space="preserve"> </w:t>
            </w:r>
            <w:r w:rsidRPr="005647EB">
              <w:rPr>
                <w:rFonts w:cs="Arial"/>
                <w:szCs w:val="18"/>
                <w:lang w:eastAsia="zh-CN"/>
              </w:rPr>
              <w:t>4.2</w:t>
            </w:r>
            <w:r w:rsidRPr="005647EB">
              <w:rPr>
                <w:rFonts w:cs="Arial"/>
                <w:szCs w:val="18"/>
              </w:rPr>
              <w:t>-</w:t>
            </w:r>
            <w:r w:rsidRPr="005647EB">
              <w:rPr>
                <w:rFonts w:cs="Arial"/>
                <w:szCs w:val="18"/>
                <w:lang w:eastAsia="zh-CN"/>
              </w:rPr>
              <w:t>2</w:t>
            </w:r>
            <w:r w:rsidR="002570E4" w:rsidRPr="005647EB">
              <w:rPr>
                <w:rFonts w:cs="Arial"/>
                <w:szCs w:val="18"/>
                <w:lang w:eastAsia="zh-CN"/>
              </w:rPr>
              <w:t xml:space="preserve"> </w:t>
            </w:r>
          </w:p>
        </w:tc>
      </w:tr>
      <w:tr w:rsidR="00334C6A" w:rsidRPr="005647EB" w14:paraId="361ECDB0" w14:textId="77777777" w:rsidTr="00E72FFE">
        <w:trPr>
          <w:cantSplit/>
          <w:jc w:val="center"/>
        </w:trPr>
        <w:tc>
          <w:tcPr>
            <w:tcW w:w="2761" w:type="dxa"/>
          </w:tcPr>
          <w:p w14:paraId="4B4B516E" w14:textId="7E1E2E32" w:rsidR="00334C6A" w:rsidRPr="005647EB" w:rsidRDefault="00334C6A" w:rsidP="00E72FFE">
            <w:pPr>
              <w:pStyle w:val="TAL"/>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604" w:type="dxa"/>
          </w:tcPr>
          <w:p w14:paraId="237FBCBC" w14:textId="77777777" w:rsidR="00334C6A" w:rsidRPr="005647EB" w:rsidRDefault="00334C6A" w:rsidP="00E72FFE">
            <w:pPr>
              <w:pStyle w:val="TAC"/>
              <w:rPr>
                <w:rFonts w:cs="Arial"/>
                <w:szCs w:val="18"/>
              </w:rPr>
            </w:pPr>
          </w:p>
        </w:tc>
        <w:tc>
          <w:tcPr>
            <w:tcW w:w="2701" w:type="dxa"/>
          </w:tcPr>
          <w:p w14:paraId="7678459F" w14:textId="77777777" w:rsidR="00334C6A" w:rsidRPr="005647EB" w:rsidRDefault="00334C6A" w:rsidP="00E72FFE">
            <w:pPr>
              <w:pStyle w:val="TAL"/>
              <w:rPr>
                <w:rFonts w:cs="Arial"/>
                <w:szCs w:val="18"/>
                <w:lang w:eastAsia="zh-CN"/>
              </w:rPr>
            </w:pPr>
            <w:r w:rsidRPr="005647EB">
              <w:rPr>
                <w:rFonts w:cs="Arial"/>
                <w:szCs w:val="18"/>
                <w:lang w:eastAsia="zh-CN"/>
              </w:rPr>
              <w:t>Normal</w:t>
            </w:r>
          </w:p>
        </w:tc>
        <w:tc>
          <w:tcPr>
            <w:tcW w:w="3661" w:type="dxa"/>
          </w:tcPr>
          <w:p w14:paraId="7F13CFFB" w14:textId="77777777" w:rsidR="00334C6A" w:rsidRPr="005647EB" w:rsidRDefault="00334C6A" w:rsidP="00E72FFE">
            <w:pPr>
              <w:pStyle w:val="TAL"/>
              <w:rPr>
                <w:rFonts w:cs="Arial"/>
                <w:szCs w:val="18"/>
              </w:rPr>
            </w:pPr>
          </w:p>
        </w:tc>
      </w:tr>
      <w:tr w:rsidR="00334C6A" w:rsidRPr="005647EB" w14:paraId="3777E344" w14:textId="77777777" w:rsidTr="00E72FFE">
        <w:trPr>
          <w:cantSplit/>
          <w:jc w:val="center"/>
        </w:trPr>
        <w:tc>
          <w:tcPr>
            <w:tcW w:w="2761" w:type="dxa"/>
          </w:tcPr>
          <w:p w14:paraId="56C5BC5E" w14:textId="71150A1B" w:rsidR="00334C6A" w:rsidRPr="005647EB" w:rsidRDefault="00334C6A" w:rsidP="00E72FFE">
            <w:pPr>
              <w:pStyle w:val="TAH"/>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604" w:type="dxa"/>
          </w:tcPr>
          <w:p w14:paraId="7AD83D68" w14:textId="77777777" w:rsidR="00334C6A" w:rsidRPr="005647EB" w:rsidRDefault="00334C6A" w:rsidP="00E72FFE">
            <w:pPr>
              <w:pStyle w:val="TAC"/>
            </w:pPr>
          </w:p>
        </w:tc>
        <w:tc>
          <w:tcPr>
            <w:tcW w:w="2701" w:type="dxa"/>
          </w:tcPr>
          <w:p w14:paraId="54B8C820" w14:textId="3F3E22CD" w:rsidR="00334C6A" w:rsidRPr="005647EB" w:rsidRDefault="00334C6A" w:rsidP="00E72FFE">
            <w:pPr>
              <w:pStyle w:val="TAH"/>
              <w:jc w:val="left"/>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61" w:type="dxa"/>
          </w:tcPr>
          <w:p w14:paraId="4FE24B84" w14:textId="3CA51959" w:rsidR="00334C6A" w:rsidRPr="005647EB" w:rsidRDefault="00334C6A" w:rsidP="00E72FFE">
            <w:pPr>
              <w:pStyle w:val="TAL"/>
            </w:pPr>
            <w:r w:rsidRPr="005647EB">
              <w:t>Two</w:t>
            </w:r>
            <w:r w:rsidR="002570E4" w:rsidRPr="005647EB">
              <w:t xml:space="preserve"> </w:t>
            </w:r>
            <w:r w:rsidRPr="005647EB">
              <w:t>TDD</w:t>
            </w:r>
            <w:r w:rsidR="002570E4" w:rsidRPr="005647EB">
              <w:t xml:space="preserve"> </w:t>
            </w:r>
            <w:r w:rsidRPr="005647EB">
              <w:t>carrier</w:t>
            </w:r>
            <w:r w:rsidR="002570E4" w:rsidRPr="005647EB">
              <w:t xml:space="preserve"> </w:t>
            </w:r>
            <w:r w:rsidRPr="005647EB">
              <w:t>frequencies</w:t>
            </w:r>
            <w:r w:rsidR="002570E4" w:rsidRPr="005647EB">
              <w:t xml:space="preserve"> </w:t>
            </w:r>
            <w:r w:rsidRPr="005647EB">
              <w:t>are</w:t>
            </w:r>
            <w:r w:rsidR="002570E4" w:rsidRPr="005647EB">
              <w:t xml:space="preserve"> </w:t>
            </w:r>
            <w:r w:rsidRPr="005647EB">
              <w:t>used.</w:t>
            </w:r>
          </w:p>
        </w:tc>
      </w:tr>
      <w:tr w:rsidR="00334C6A" w:rsidRPr="005647EB" w14:paraId="6A94C4D9" w14:textId="77777777" w:rsidTr="00E72FFE">
        <w:trPr>
          <w:cantSplit/>
          <w:jc w:val="center"/>
        </w:trPr>
        <w:tc>
          <w:tcPr>
            <w:tcW w:w="2761" w:type="dxa"/>
          </w:tcPr>
          <w:p w14:paraId="0D567927" w14:textId="7DFA8B4D" w:rsidR="00334C6A" w:rsidRPr="005647EB" w:rsidRDefault="00334C6A" w:rsidP="00E72FFE">
            <w:pPr>
              <w:pStyle w:val="TAL"/>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604" w:type="dxa"/>
          </w:tcPr>
          <w:p w14:paraId="497291A7" w14:textId="77777777" w:rsidR="00334C6A" w:rsidRPr="005647EB" w:rsidRDefault="00334C6A" w:rsidP="00E72FFE">
            <w:pPr>
              <w:pStyle w:val="TAC"/>
            </w:pPr>
            <w:r w:rsidRPr="005647EB">
              <w:t>MHz</w:t>
            </w:r>
          </w:p>
        </w:tc>
        <w:tc>
          <w:tcPr>
            <w:tcW w:w="2701" w:type="dxa"/>
          </w:tcPr>
          <w:p w14:paraId="4B4A8E42" w14:textId="77777777" w:rsidR="00334C6A" w:rsidRPr="005647EB" w:rsidRDefault="00334C6A" w:rsidP="00E72FFE">
            <w:pPr>
              <w:pStyle w:val="TAH"/>
              <w:jc w:val="left"/>
              <w:rPr>
                <w:rFonts w:cs="v4.2.0"/>
                <w:b w:val="0"/>
                <w:bCs/>
              </w:rPr>
            </w:pPr>
            <w:r w:rsidRPr="005647EB">
              <w:rPr>
                <w:rFonts w:cs="v4.2.0"/>
                <w:b w:val="0"/>
                <w:bCs/>
              </w:rPr>
              <w:t>10</w:t>
            </w:r>
          </w:p>
        </w:tc>
        <w:tc>
          <w:tcPr>
            <w:tcW w:w="3661" w:type="dxa"/>
          </w:tcPr>
          <w:p w14:paraId="0640449C" w14:textId="77777777" w:rsidR="00334C6A" w:rsidRPr="005647EB" w:rsidRDefault="00334C6A" w:rsidP="00E72FFE">
            <w:pPr>
              <w:pStyle w:val="TAL"/>
              <w:rPr>
                <w:rFonts w:cs="Arial"/>
                <w:szCs w:val="18"/>
              </w:rPr>
            </w:pPr>
          </w:p>
        </w:tc>
      </w:tr>
      <w:tr w:rsidR="00334C6A" w:rsidRPr="005647EB" w14:paraId="0A55A84E" w14:textId="77777777" w:rsidTr="00E72FFE">
        <w:trPr>
          <w:cantSplit/>
          <w:jc w:val="center"/>
        </w:trPr>
        <w:tc>
          <w:tcPr>
            <w:tcW w:w="2761" w:type="dxa"/>
          </w:tcPr>
          <w:p w14:paraId="6850B12A" w14:textId="2BCD77C1" w:rsidR="00334C6A" w:rsidRPr="005647EB" w:rsidRDefault="00334C6A"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604" w:type="dxa"/>
          </w:tcPr>
          <w:p w14:paraId="7AA98D84" w14:textId="77777777" w:rsidR="00334C6A" w:rsidRPr="005647EB" w:rsidRDefault="00334C6A" w:rsidP="002570E4">
            <w:pPr>
              <w:pStyle w:val="TAC"/>
              <w:keepNext w:val="0"/>
              <w:keepLines w:val="0"/>
              <w:rPr>
                <w:rFonts w:cs="Arial"/>
                <w:szCs w:val="18"/>
              </w:rPr>
            </w:pPr>
          </w:p>
        </w:tc>
        <w:tc>
          <w:tcPr>
            <w:tcW w:w="2701" w:type="dxa"/>
          </w:tcPr>
          <w:p w14:paraId="55A70B6B" w14:textId="0A8D0508"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61" w:type="dxa"/>
          </w:tcPr>
          <w:p w14:paraId="046DFB7D" w14:textId="6D5138DF"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334C6A" w:rsidRPr="005647EB" w14:paraId="1162284E" w14:textId="77777777" w:rsidTr="00E72FFE">
        <w:trPr>
          <w:cantSplit/>
          <w:jc w:val="center"/>
        </w:trPr>
        <w:tc>
          <w:tcPr>
            <w:tcW w:w="2761" w:type="dxa"/>
          </w:tcPr>
          <w:p w14:paraId="13266D2A" w14:textId="72A1AECF" w:rsidR="00334C6A" w:rsidRPr="005647EB" w:rsidRDefault="00334C6A"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604" w:type="dxa"/>
          </w:tcPr>
          <w:p w14:paraId="443699E8" w14:textId="77777777" w:rsidR="00334C6A" w:rsidRPr="005647EB" w:rsidRDefault="00334C6A" w:rsidP="002570E4">
            <w:pPr>
              <w:pStyle w:val="TAC"/>
              <w:keepNext w:val="0"/>
              <w:keepLines w:val="0"/>
              <w:rPr>
                <w:rFonts w:cs="Arial"/>
                <w:szCs w:val="18"/>
              </w:rPr>
            </w:pPr>
          </w:p>
        </w:tc>
        <w:tc>
          <w:tcPr>
            <w:tcW w:w="2701" w:type="dxa"/>
          </w:tcPr>
          <w:p w14:paraId="7DBB3537" w14:textId="3142E722"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61" w:type="dxa"/>
          </w:tcPr>
          <w:p w14:paraId="11F57A51" w14:textId="0C45AC41"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334C6A" w:rsidRPr="005647EB" w14:paraId="2A5BC980" w14:textId="77777777" w:rsidTr="00E72FFE">
        <w:trPr>
          <w:cantSplit/>
          <w:jc w:val="center"/>
        </w:trPr>
        <w:tc>
          <w:tcPr>
            <w:tcW w:w="2761" w:type="dxa"/>
          </w:tcPr>
          <w:p w14:paraId="7DB0F89F" w14:textId="77777777" w:rsidR="00334C6A" w:rsidRPr="005647EB" w:rsidRDefault="00334C6A" w:rsidP="002570E4">
            <w:pPr>
              <w:pStyle w:val="TAL"/>
              <w:keepNext w:val="0"/>
              <w:keepLines w:val="0"/>
              <w:rPr>
                <w:rFonts w:cs="Arial"/>
                <w:szCs w:val="18"/>
              </w:rPr>
            </w:pPr>
            <w:r w:rsidRPr="005647EB">
              <w:rPr>
                <w:rFonts w:cs="Arial"/>
                <w:szCs w:val="18"/>
              </w:rPr>
              <w:t>A3-Offset</w:t>
            </w:r>
          </w:p>
        </w:tc>
        <w:tc>
          <w:tcPr>
            <w:tcW w:w="604" w:type="dxa"/>
          </w:tcPr>
          <w:p w14:paraId="093EE620"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701" w:type="dxa"/>
          </w:tcPr>
          <w:p w14:paraId="4D0EFE90" w14:textId="77777777" w:rsidR="00334C6A" w:rsidRPr="005647EB" w:rsidRDefault="00334C6A" w:rsidP="002570E4">
            <w:pPr>
              <w:pStyle w:val="TAL"/>
              <w:keepNext w:val="0"/>
              <w:keepLines w:val="0"/>
              <w:rPr>
                <w:rFonts w:cs="Arial"/>
                <w:szCs w:val="18"/>
                <w:lang w:eastAsia="zh-CN"/>
              </w:rPr>
            </w:pPr>
            <w:r w:rsidRPr="005647EB">
              <w:rPr>
                <w:rFonts w:cs="Arial"/>
                <w:szCs w:val="18"/>
                <w:lang w:eastAsia="zh-CN"/>
              </w:rPr>
              <w:t>-6</w:t>
            </w:r>
          </w:p>
        </w:tc>
        <w:tc>
          <w:tcPr>
            <w:tcW w:w="3661" w:type="dxa"/>
          </w:tcPr>
          <w:p w14:paraId="5348C935" w14:textId="77777777" w:rsidR="00334C6A" w:rsidRPr="005647EB" w:rsidRDefault="00334C6A" w:rsidP="002570E4">
            <w:pPr>
              <w:pStyle w:val="TAL"/>
              <w:keepNext w:val="0"/>
              <w:keepLines w:val="0"/>
              <w:rPr>
                <w:rFonts w:cs="Arial"/>
                <w:szCs w:val="18"/>
              </w:rPr>
            </w:pPr>
          </w:p>
        </w:tc>
      </w:tr>
      <w:tr w:rsidR="00334C6A" w:rsidRPr="005647EB" w14:paraId="26563B75" w14:textId="77777777" w:rsidTr="00E72FFE">
        <w:trPr>
          <w:cantSplit/>
          <w:jc w:val="center"/>
        </w:trPr>
        <w:tc>
          <w:tcPr>
            <w:tcW w:w="2761" w:type="dxa"/>
          </w:tcPr>
          <w:p w14:paraId="1E4E05C6" w14:textId="77777777" w:rsidR="00334C6A" w:rsidRPr="005647EB" w:rsidRDefault="00334C6A" w:rsidP="002570E4">
            <w:pPr>
              <w:pStyle w:val="TAL"/>
              <w:keepNext w:val="0"/>
              <w:keepLines w:val="0"/>
              <w:rPr>
                <w:rFonts w:cs="Arial"/>
                <w:szCs w:val="18"/>
              </w:rPr>
            </w:pPr>
            <w:r w:rsidRPr="005647EB">
              <w:rPr>
                <w:rFonts w:cs="Arial"/>
                <w:szCs w:val="18"/>
              </w:rPr>
              <w:t>Hysteresis</w:t>
            </w:r>
          </w:p>
        </w:tc>
        <w:tc>
          <w:tcPr>
            <w:tcW w:w="604" w:type="dxa"/>
          </w:tcPr>
          <w:p w14:paraId="32404157"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701" w:type="dxa"/>
          </w:tcPr>
          <w:p w14:paraId="66177A39"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61" w:type="dxa"/>
          </w:tcPr>
          <w:p w14:paraId="2DB8D1D2" w14:textId="77777777" w:rsidR="00334C6A" w:rsidRPr="005647EB" w:rsidRDefault="00334C6A" w:rsidP="002570E4">
            <w:pPr>
              <w:pStyle w:val="TAL"/>
              <w:keepNext w:val="0"/>
              <w:keepLines w:val="0"/>
              <w:rPr>
                <w:rFonts w:cs="Arial"/>
                <w:szCs w:val="18"/>
              </w:rPr>
            </w:pPr>
          </w:p>
        </w:tc>
      </w:tr>
      <w:tr w:rsidR="00334C6A" w:rsidRPr="005647EB" w14:paraId="1F6BD424" w14:textId="77777777" w:rsidTr="00E72FFE">
        <w:trPr>
          <w:cantSplit/>
          <w:jc w:val="center"/>
        </w:trPr>
        <w:tc>
          <w:tcPr>
            <w:tcW w:w="2761" w:type="dxa"/>
          </w:tcPr>
          <w:p w14:paraId="5533CCFF" w14:textId="77777777" w:rsidR="00334C6A" w:rsidRPr="005647EB" w:rsidRDefault="00334C6A" w:rsidP="002570E4">
            <w:pPr>
              <w:pStyle w:val="TAL"/>
              <w:keepNext w:val="0"/>
              <w:keepLines w:val="0"/>
              <w:rPr>
                <w:rFonts w:cs="Arial"/>
                <w:szCs w:val="18"/>
              </w:rPr>
            </w:pPr>
            <w:r w:rsidRPr="005647EB">
              <w:rPr>
                <w:rFonts w:cs="Arial"/>
                <w:szCs w:val="18"/>
              </w:rPr>
              <w:t>TimeToTrigger</w:t>
            </w:r>
          </w:p>
        </w:tc>
        <w:tc>
          <w:tcPr>
            <w:tcW w:w="604" w:type="dxa"/>
          </w:tcPr>
          <w:p w14:paraId="3F4C3624"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701" w:type="dxa"/>
          </w:tcPr>
          <w:p w14:paraId="69C5E54F"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61" w:type="dxa"/>
          </w:tcPr>
          <w:p w14:paraId="67FAE68E" w14:textId="77777777" w:rsidR="00334C6A" w:rsidRPr="005647EB" w:rsidRDefault="00334C6A" w:rsidP="002570E4">
            <w:pPr>
              <w:pStyle w:val="TAL"/>
              <w:keepNext w:val="0"/>
              <w:keepLines w:val="0"/>
              <w:rPr>
                <w:rFonts w:cs="Arial"/>
                <w:szCs w:val="18"/>
              </w:rPr>
            </w:pPr>
          </w:p>
        </w:tc>
      </w:tr>
      <w:tr w:rsidR="00334C6A" w:rsidRPr="005647EB" w14:paraId="05B37913" w14:textId="77777777" w:rsidTr="00E72FFE">
        <w:trPr>
          <w:cantSplit/>
          <w:jc w:val="center"/>
        </w:trPr>
        <w:tc>
          <w:tcPr>
            <w:tcW w:w="2761" w:type="dxa"/>
          </w:tcPr>
          <w:p w14:paraId="06B63AE7" w14:textId="2F25EC16" w:rsidR="00334C6A" w:rsidRPr="005647EB" w:rsidRDefault="00334C6A"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4" w:type="dxa"/>
          </w:tcPr>
          <w:p w14:paraId="17FE70E2" w14:textId="77777777" w:rsidR="00334C6A" w:rsidRPr="005647EB" w:rsidRDefault="00334C6A" w:rsidP="002570E4">
            <w:pPr>
              <w:pStyle w:val="TAC"/>
              <w:keepNext w:val="0"/>
              <w:keepLines w:val="0"/>
              <w:rPr>
                <w:rFonts w:cs="Arial"/>
                <w:szCs w:val="18"/>
              </w:rPr>
            </w:pPr>
          </w:p>
        </w:tc>
        <w:tc>
          <w:tcPr>
            <w:tcW w:w="2701" w:type="dxa"/>
          </w:tcPr>
          <w:p w14:paraId="173D5416"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61" w:type="dxa"/>
          </w:tcPr>
          <w:p w14:paraId="26CF9C7F" w14:textId="3C556220" w:rsidR="00334C6A" w:rsidRPr="005647EB" w:rsidRDefault="00334C6A"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334C6A" w:rsidRPr="005647EB" w14:paraId="135320F1" w14:textId="77777777" w:rsidTr="00E72FFE">
        <w:trPr>
          <w:cantSplit/>
          <w:jc w:val="center"/>
        </w:trPr>
        <w:tc>
          <w:tcPr>
            <w:tcW w:w="2761" w:type="dxa"/>
          </w:tcPr>
          <w:p w14:paraId="51388593" w14:textId="77777777" w:rsidR="00334C6A" w:rsidRPr="005647EB" w:rsidRDefault="00334C6A" w:rsidP="002570E4">
            <w:pPr>
              <w:pStyle w:val="TAL"/>
              <w:keepNext w:val="0"/>
              <w:keepLines w:val="0"/>
              <w:rPr>
                <w:rFonts w:cs="Arial"/>
                <w:szCs w:val="18"/>
              </w:rPr>
            </w:pPr>
            <w:r w:rsidRPr="005647EB">
              <w:rPr>
                <w:rFonts w:cs="Arial"/>
                <w:szCs w:val="18"/>
              </w:rPr>
              <w:t>DRX</w:t>
            </w:r>
          </w:p>
        </w:tc>
        <w:tc>
          <w:tcPr>
            <w:tcW w:w="604" w:type="dxa"/>
          </w:tcPr>
          <w:p w14:paraId="006930AC" w14:textId="77777777" w:rsidR="00334C6A" w:rsidRPr="005647EB" w:rsidRDefault="00334C6A" w:rsidP="002570E4">
            <w:pPr>
              <w:pStyle w:val="TAC"/>
              <w:keepNext w:val="0"/>
              <w:keepLines w:val="0"/>
              <w:rPr>
                <w:rFonts w:cs="Arial"/>
                <w:szCs w:val="18"/>
              </w:rPr>
            </w:pPr>
          </w:p>
        </w:tc>
        <w:tc>
          <w:tcPr>
            <w:tcW w:w="2701" w:type="dxa"/>
          </w:tcPr>
          <w:p w14:paraId="5E7CE8E9" w14:textId="77777777" w:rsidR="00334C6A" w:rsidRPr="005647EB" w:rsidRDefault="00334C6A" w:rsidP="002570E4">
            <w:pPr>
              <w:pStyle w:val="TAL"/>
              <w:keepNext w:val="0"/>
              <w:keepLines w:val="0"/>
              <w:rPr>
                <w:rFonts w:cs="Arial"/>
                <w:szCs w:val="18"/>
              </w:rPr>
            </w:pPr>
            <w:r w:rsidRPr="005647EB">
              <w:rPr>
                <w:rFonts w:cs="Arial"/>
                <w:szCs w:val="18"/>
              </w:rPr>
              <w:t>OFF</w:t>
            </w:r>
          </w:p>
        </w:tc>
        <w:tc>
          <w:tcPr>
            <w:tcW w:w="3661" w:type="dxa"/>
          </w:tcPr>
          <w:p w14:paraId="790015D9" w14:textId="77777777" w:rsidR="00334C6A" w:rsidRPr="005647EB" w:rsidRDefault="00334C6A" w:rsidP="002570E4">
            <w:pPr>
              <w:pStyle w:val="TAL"/>
              <w:keepNext w:val="0"/>
              <w:keepLines w:val="0"/>
              <w:rPr>
                <w:rFonts w:cs="Arial"/>
                <w:szCs w:val="18"/>
              </w:rPr>
            </w:pPr>
          </w:p>
        </w:tc>
      </w:tr>
      <w:tr w:rsidR="00334C6A" w:rsidRPr="005647EB" w14:paraId="2A07A7AD" w14:textId="77777777" w:rsidTr="00E72FFE">
        <w:trPr>
          <w:cantSplit/>
          <w:jc w:val="center"/>
        </w:trPr>
        <w:tc>
          <w:tcPr>
            <w:tcW w:w="2761" w:type="dxa"/>
          </w:tcPr>
          <w:p w14:paraId="772381CF" w14:textId="27994872" w:rsidR="00334C6A" w:rsidRPr="005647EB" w:rsidRDefault="00334C6A"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4" w:type="dxa"/>
          </w:tcPr>
          <w:p w14:paraId="2837CE3F" w14:textId="77777777" w:rsidR="00334C6A" w:rsidRPr="005647EB" w:rsidRDefault="00334C6A" w:rsidP="002570E4">
            <w:pPr>
              <w:pStyle w:val="TAC"/>
              <w:keepNext w:val="0"/>
              <w:keepLines w:val="0"/>
              <w:rPr>
                <w:rFonts w:cs="Arial"/>
                <w:szCs w:val="18"/>
              </w:rPr>
            </w:pPr>
            <w:r w:rsidRPr="005647EB">
              <w:rPr>
                <w:rFonts w:cs="Arial"/>
                <w:szCs w:val="18"/>
              </w:rPr>
              <w:sym w:font="Symbol" w:char="F06D"/>
            </w:r>
            <w:r w:rsidRPr="005647EB">
              <w:rPr>
                <w:rFonts w:cs="Arial"/>
                <w:szCs w:val="18"/>
              </w:rPr>
              <w:t>s</w:t>
            </w:r>
          </w:p>
        </w:tc>
        <w:tc>
          <w:tcPr>
            <w:tcW w:w="2701" w:type="dxa"/>
          </w:tcPr>
          <w:p w14:paraId="7FF01E06" w14:textId="77777777" w:rsidR="00334C6A" w:rsidRPr="005647EB" w:rsidRDefault="00334C6A" w:rsidP="002570E4">
            <w:pPr>
              <w:pStyle w:val="TAL"/>
              <w:keepNext w:val="0"/>
              <w:keepLines w:val="0"/>
              <w:rPr>
                <w:rFonts w:cs="Arial"/>
                <w:szCs w:val="18"/>
                <w:lang w:eastAsia="zh-CN"/>
              </w:rPr>
            </w:pPr>
            <w:r w:rsidRPr="005647EB">
              <w:rPr>
                <w:rFonts w:cs="Arial"/>
                <w:szCs w:val="18"/>
                <w:lang w:eastAsia="zh-CN"/>
              </w:rPr>
              <w:t>3</w:t>
            </w:r>
          </w:p>
        </w:tc>
        <w:tc>
          <w:tcPr>
            <w:tcW w:w="3661" w:type="dxa"/>
          </w:tcPr>
          <w:p w14:paraId="39BCD5E6" w14:textId="5BB35B2B" w:rsidR="00334C6A" w:rsidRPr="005647EB" w:rsidRDefault="00334C6A" w:rsidP="002570E4">
            <w:pPr>
              <w:pStyle w:val="TAL"/>
              <w:keepNext w:val="0"/>
              <w:keepLines w:val="0"/>
              <w:rPr>
                <w:rFonts w:cs="Arial"/>
                <w:szCs w:val="18"/>
              </w:rPr>
            </w:pPr>
            <w:r w:rsidRPr="005647EB">
              <w:rPr>
                <w:rFonts w:cs="Arial"/>
                <w:szCs w:val="18"/>
                <w:lang w:eastAsia="zh-CN"/>
              </w:rPr>
              <w:t>S</w:t>
            </w:r>
            <w:r w:rsidRPr="005647EB">
              <w:rPr>
                <w:rFonts w:cs="Arial"/>
                <w:szCs w:val="18"/>
              </w:rPr>
              <w:t>ynchronous</w:t>
            </w:r>
            <w:r w:rsidR="002570E4" w:rsidRPr="005647EB">
              <w:rPr>
                <w:rFonts w:cs="Arial"/>
                <w:szCs w:val="18"/>
              </w:rPr>
              <w:t xml:space="preserve"> </w:t>
            </w:r>
            <w:r w:rsidRPr="005647EB">
              <w:rPr>
                <w:rFonts w:cs="Arial"/>
                <w:szCs w:val="18"/>
              </w:rPr>
              <w:t>cells</w:t>
            </w:r>
          </w:p>
          <w:p w14:paraId="1C66AD00" w14:textId="7C6D6D8B" w:rsidR="00334C6A" w:rsidRPr="005647EB" w:rsidRDefault="00334C6A" w:rsidP="002570E4">
            <w:pPr>
              <w:pStyle w:val="TAL"/>
              <w:keepNext w:val="0"/>
              <w:keepLines w:val="0"/>
              <w:rPr>
                <w:rFonts w:cs="Arial"/>
                <w:szCs w:val="18"/>
              </w:rPr>
            </w:pPr>
            <w:r w:rsidRPr="005647EB">
              <w:rPr>
                <w:rFonts w:cs="v4.2.0"/>
              </w:rPr>
              <w:t>3</w:t>
            </w:r>
            <w:r w:rsidRPr="005647EB">
              <w:rPr>
                <w:rFonts w:cs="v4.2.0"/>
              </w:rPr>
              <w:sym w:font="Symbol" w:char="F06D"/>
            </w:r>
            <w:r w:rsidRPr="005647EB">
              <w:rPr>
                <w:rFonts w:cs="v4.2.0"/>
              </w:rPr>
              <w:t>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92*Ts</w:t>
            </w:r>
          </w:p>
        </w:tc>
      </w:tr>
      <w:tr w:rsidR="00334C6A" w:rsidRPr="005647EB" w14:paraId="72E1F148" w14:textId="77777777" w:rsidTr="00E72FFE">
        <w:trPr>
          <w:cantSplit/>
          <w:jc w:val="center"/>
        </w:trPr>
        <w:tc>
          <w:tcPr>
            <w:tcW w:w="2761" w:type="dxa"/>
          </w:tcPr>
          <w:p w14:paraId="02B8670D" w14:textId="77777777" w:rsidR="00334C6A" w:rsidRPr="005647EB" w:rsidRDefault="00334C6A" w:rsidP="002570E4">
            <w:pPr>
              <w:pStyle w:val="TAL"/>
              <w:keepNext w:val="0"/>
              <w:keepLines w:val="0"/>
              <w:rPr>
                <w:rFonts w:cs="Arial"/>
                <w:szCs w:val="18"/>
              </w:rPr>
            </w:pPr>
            <w:r w:rsidRPr="005647EB">
              <w:rPr>
                <w:rFonts w:cs="Arial"/>
                <w:szCs w:val="18"/>
              </w:rPr>
              <w:t>T1</w:t>
            </w:r>
          </w:p>
        </w:tc>
        <w:tc>
          <w:tcPr>
            <w:tcW w:w="604" w:type="dxa"/>
          </w:tcPr>
          <w:p w14:paraId="775610F8"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701" w:type="dxa"/>
          </w:tcPr>
          <w:p w14:paraId="3BD60397" w14:textId="77777777" w:rsidR="00334C6A" w:rsidRPr="005647EB" w:rsidRDefault="00334C6A" w:rsidP="002570E4">
            <w:pPr>
              <w:pStyle w:val="TAL"/>
              <w:keepNext w:val="0"/>
              <w:keepLines w:val="0"/>
              <w:rPr>
                <w:rFonts w:cs="Arial"/>
                <w:szCs w:val="18"/>
              </w:rPr>
            </w:pPr>
            <w:r w:rsidRPr="005647EB">
              <w:rPr>
                <w:rFonts w:cs="Arial"/>
                <w:szCs w:val="18"/>
              </w:rPr>
              <w:t>5</w:t>
            </w:r>
          </w:p>
        </w:tc>
        <w:tc>
          <w:tcPr>
            <w:tcW w:w="3661" w:type="dxa"/>
          </w:tcPr>
          <w:p w14:paraId="1C548E40" w14:textId="77777777" w:rsidR="00334C6A" w:rsidRPr="005647EB" w:rsidRDefault="00334C6A" w:rsidP="002570E4">
            <w:pPr>
              <w:pStyle w:val="TAL"/>
              <w:keepNext w:val="0"/>
              <w:keepLines w:val="0"/>
              <w:rPr>
                <w:rFonts w:cs="Arial"/>
                <w:szCs w:val="18"/>
              </w:rPr>
            </w:pPr>
          </w:p>
        </w:tc>
      </w:tr>
      <w:tr w:rsidR="00334C6A" w:rsidRPr="005647EB" w14:paraId="1581ABBB" w14:textId="77777777" w:rsidTr="00E72FFE">
        <w:trPr>
          <w:cantSplit/>
          <w:jc w:val="center"/>
        </w:trPr>
        <w:tc>
          <w:tcPr>
            <w:tcW w:w="2761" w:type="dxa"/>
          </w:tcPr>
          <w:p w14:paraId="60F254A9" w14:textId="77777777" w:rsidR="00334C6A" w:rsidRPr="005647EB" w:rsidRDefault="00334C6A" w:rsidP="002570E4">
            <w:pPr>
              <w:pStyle w:val="TAL"/>
              <w:keepNext w:val="0"/>
              <w:keepLines w:val="0"/>
              <w:rPr>
                <w:rFonts w:cs="Arial"/>
                <w:szCs w:val="18"/>
              </w:rPr>
            </w:pPr>
            <w:r w:rsidRPr="005647EB">
              <w:rPr>
                <w:rFonts w:cs="Arial"/>
                <w:szCs w:val="18"/>
              </w:rPr>
              <w:t>T2</w:t>
            </w:r>
          </w:p>
        </w:tc>
        <w:tc>
          <w:tcPr>
            <w:tcW w:w="604" w:type="dxa"/>
          </w:tcPr>
          <w:p w14:paraId="4BA6BAD3"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701" w:type="dxa"/>
          </w:tcPr>
          <w:p w14:paraId="565A0BEA" w14:textId="77777777" w:rsidR="00334C6A" w:rsidRPr="005647EB" w:rsidRDefault="00334C6A" w:rsidP="002570E4">
            <w:pPr>
              <w:pStyle w:val="TAL"/>
              <w:keepNext w:val="0"/>
              <w:keepLines w:val="0"/>
              <w:rPr>
                <w:rFonts w:cs="Arial"/>
                <w:szCs w:val="18"/>
                <w:lang w:eastAsia="zh-CN"/>
              </w:rPr>
            </w:pPr>
            <w:r w:rsidRPr="005647EB">
              <w:rPr>
                <w:rFonts w:cs="Arial"/>
                <w:szCs w:val="18"/>
                <w:lang w:eastAsia="zh-CN"/>
              </w:rPr>
              <w:t>10</w:t>
            </w:r>
          </w:p>
        </w:tc>
        <w:tc>
          <w:tcPr>
            <w:tcW w:w="3661" w:type="dxa"/>
          </w:tcPr>
          <w:p w14:paraId="5787F2FD" w14:textId="77777777" w:rsidR="00334C6A" w:rsidRPr="005647EB" w:rsidRDefault="00334C6A" w:rsidP="002570E4">
            <w:pPr>
              <w:pStyle w:val="TAL"/>
              <w:keepNext w:val="0"/>
              <w:keepLines w:val="0"/>
              <w:rPr>
                <w:rFonts w:cs="Arial"/>
                <w:szCs w:val="18"/>
              </w:rPr>
            </w:pPr>
          </w:p>
        </w:tc>
      </w:tr>
    </w:tbl>
    <w:p w14:paraId="2AA5D3EA" w14:textId="77777777" w:rsidR="00334C6A" w:rsidRPr="005647EB" w:rsidRDefault="00334C6A" w:rsidP="002570E4"/>
    <w:p w14:paraId="36BF8D94" w14:textId="77777777" w:rsidR="00334C6A" w:rsidRPr="005647EB" w:rsidRDefault="00334C6A" w:rsidP="002570E4">
      <w:pPr>
        <w:pStyle w:val="Heading5"/>
        <w:keepNext w:val="0"/>
        <w:keepLines w:val="0"/>
      </w:pPr>
      <w:r w:rsidRPr="005647EB">
        <w:t>8.4.1_2.4.2</w:t>
      </w:r>
      <w:r w:rsidRPr="005647EB">
        <w:tab/>
        <w:t>Test procedure</w:t>
      </w:r>
    </w:p>
    <w:p w14:paraId="6DA72ADF" w14:textId="77777777" w:rsidR="00334C6A" w:rsidRPr="005647EB" w:rsidRDefault="00334C6A"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4124B17C" w14:textId="2CC709C2" w:rsidR="00334C6A" w:rsidRPr="005647EB" w:rsidRDefault="00334C6A" w:rsidP="00E72FFE">
      <w:pPr>
        <w:pStyle w:val="B1"/>
        <w:ind w:left="709" w:hanging="425"/>
      </w:pPr>
      <w:r w:rsidRPr="005647EB">
        <w:t>1.</w:t>
      </w:r>
      <w:r w:rsidR="00E72FFE" w:rsidRPr="005647EB">
        <w:tab/>
      </w:r>
      <w:r w:rsidRPr="005647EB">
        <w:t xml:space="preserve">Ensure the UE is in State 3A-RF according </w:t>
      </w:r>
      <w:r w:rsidR="002570E4" w:rsidRPr="005647EB">
        <w:t>to 3GPP TS</w:t>
      </w:r>
      <w:r w:rsidRPr="005647EB">
        <w:t xml:space="preserve"> 36.508 [7] clause 7.2A.3.</w:t>
      </w:r>
    </w:p>
    <w:p w14:paraId="37B9C148" w14:textId="00ABE01B" w:rsidR="00334C6A" w:rsidRPr="005647EB" w:rsidRDefault="00334C6A" w:rsidP="00E72FFE">
      <w:pPr>
        <w:pStyle w:val="B1"/>
        <w:ind w:left="709" w:hanging="425"/>
      </w:pPr>
      <w:r w:rsidRPr="005647EB">
        <w:rPr>
          <w:rFonts w:eastAsia="??"/>
        </w:rPr>
        <w:t>2.</w:t>
      </w:r>
      <w:r w:rsidR="00E72FFE" w:rsidRPr="005647EB">
        <w:rPr>
          <w:rFonts w:eastAsia="??"/>
        </w:rPr>
        <w:tab/>
      </w:r>
      <w:r w:rsidRPr="005647EB">
        <w:rPr>
          <w:rFonts w:eastAsia="??"/>
        </w:rPr>
        <w:t xml:space="preserve">Set the parameters according to T1 in Table 8.4.1_2.5-1. </w:t>
      </w:r>
      <w:r w:rsidRPr="005647EB">
        <w:t>Propagation conditions are set according to Annex B clauses B.1.1 and B.2.2. T1 starts.</w:t>
      </w:r>
    </w:p>
    <w:p w14:paraId="6C38BBD3" w14:textId="775B8AE1" w:rsidR="00334C6A" w:rsidRPr="005647EB" w:rsidRDefault="00334C6A" w:rsidP="00E72FFE">
      <w:pPr>
        <w:pStyle w:val="B1"/>
        <w:ind w:left="709" w:hanging="425"/>
      </w:pPr>
      <w:r w:rsidRPr="005647EB">
        <w:t>3.</w:t>
      </w:r>
      <w:r w:rsidR="00E72FFE" w:rsidRPr="005647EB">
        <w:tab/>
      </w:r>
      <w:r w:rsidRPr="005647EB">
        <w:t>SS shall transmit an RRCConnectionReconfiguration message.</w:t>
      </w:r>
    </w:p>
    <w:p w14:paraId="578A713B" w14:textId="2C28E378" w:rsidR="00334C6A" w:rsidRPr="005647EB" w:rsidRDefault="00334C6A" w:rsidP="00E72FFE">
      <w:pPr>
        <w:pStyle w:val="B1"/>
        <w:ind w:left="709" w:hanging="425"/>
      </w:pPr>
      <w:r w:rsidRPr="005647EB">
        <w:t>4.</w:t>
      </w:r>
      <w:r w:rsidR="00E72FFE" w:rsidRPr="005647EB">
        <w:tab/>
      </w:r>
      <w:r w:rsidRPr="005647EB">
        <w:t>The UE shall transmit RRCConnectionReconfigurationComplete message.</w:t>
      </w:r>
    </w:p>
    <w:p w14:paraId="7526CDB4" w14:textId="3F52CA82" w:rsidR="00334C6A" w:rsidRPr="005647EB" w:rsidRDefault="00334C6A" w:rsidP="00E72FFE">
      <w:pPr>
        <w:pStyle w:val="B1"/>
        <w:ind w:left="709" w:hanging="425"/>
      </w:pPr>
      <w:r w:rsidRPr="005647EB">
        <w:t>5.</w:t>
      </w:r>
      <w:r w:rsidR="00E72FFE" w:rsidRPr="005647EB">
        <w:tab/>
      </w:r>
      <w:r w:rsidRPr="005647EB">
        <w:t>When T1 expires, the SS shall switch the power setting from T1 to T2 as specified in Table 8.4.1_2.5-1.</w:t>
      </w:r>
    </w:p>
    <w:p w14:paraId="6CAE7A75" w14:textId="4F9D3833" w:rsidR="00334C6A" w:rsidRPr="005647EB" w:rsidRDefault="00334C6A" w:rsidP="00E72FFE">
      <w:pPr>
        <w:pStyle w:val="B1"/>
        <w:ind w:left="709" w:hanging="425"/>
      </w:pPr>
      <w:r w:rsidRPr="005647EB">
        <w:t>6.</w:t>
      </w:r>
      <w:r w:rsidR="00E72FFE" w:rsidRPr="005647EB">
        <w:tab/>
      </w:r>
      <w:r w:rsidRPr="005647EB">
        <w:t>UE shall transmit a MeasurementReport message triggered by Event A3. If the measurement reporting delay from the beginning of time period T2 is less than 7682 ms the number of successful tests is increased by one. If the UE fails to report the event within the measurement reporting delay requirement then the number of failure tests is increased by one.</w:t>
      </w:r>
    </w:p>
    <w:p w14:paraId="7C9CD54F" w14:textId="5BA1A7F2" w:rsidR="00334C6A" w:rsidRPr="005647EB" w:rsidRDefault="00334C6A" w:rsidP="00E72FFE">
      <w:pPr>
        <w:pStyle w:val="B1"/>
        <w:ind w:left="709" w:hanging="425"/>
      </w:pPr>
      <w:r w:rsidRPr="005647EB">
        <w:t>7.</w:t>
      </w:r>
      <w:r w:rsidR="00E72FFE" w:rsidRPr="005647EB">
        <w:tab/>
      </w:r>
      <w:r w:rsidRPr="005647EB">
        <w:t>After the SS receive the MeasurementReport message in step 6) or when T2 expires, the SS shall transmit an RRCConnectionRelease message to release the RRC connection which includes the release of the established radio bearers as well as all radio resources.</w:t>
      </w:r>
    </w:p>
    <w:p w14:paraId="27B02CD0" w14:textId="2A863A47" w:rsidR="00334C6A" w:rsidRPr="005647EB" w:rsidRDefault="00334C6A" w:rsidP="00E72FFE">
      <w:pPr>
        <w:pStyle w:val="B1"/>
        <w:ind w:left="709" w:hanging="425"/>
      </w:pPr>
      <w:r w:rsidRPr="005647EB">
        <w:t>8.</w:t>
      </w:r>
      <w:r w:rsidR="00E72FFE" w:rsidRPr="005647EB">
        <w:tab/>
      </w:r>
      <w:r w:rsidRPr="005647EB">
        <w:t>Set Cell 2 physical cell identity = ((current cell 2 physical cell identity + 1) mod 14 + 2) for next iteration of the test procedure loop.</w:t>
      </w:r>
    </w:p>
    <w:p w14:paraId="173F4C68" w14:textId="77777777" w:rsidR="00E72FFE" w:rsidRPr="005647EB" w:rsidRDefault="00334C6A" w:rsidP="00E72FFE">
      <w:pPr>
        <w:pStyle w:val="B1"/>
        <w:ind w:left="709" w:hanging="425"/>
      </w:pPr>
      <w:r w:rsidRPr="005647EB">
        <w:t>9.</w:t>
      </w:r>
      <w:r w:rsidR="00E72FFE" w:rsidRPr="005647EB">
        <w:tab/>
      </w:r>
      <w:r w:rsidRPr="005647EB">
        <w:t>After the RRC connection release, the SS:</w:t>
      </w:r>
    </w:p>
    <w:p w14:paraId="19565B53" w14:textId="77777777" w:rsidR="00E72FFE" w:rsidRPr="005647EB" w:rsidRDefault="00334C6A" w:rsidP="00E72FFE">
      <w:pPr>
        <w:pStyle w:val="B2"/>
      </w:pPr>
      <w:r w:rsidRPr="005647EB">
        <w:t>-</w:t>
      </w:r>
      <w:r w:rsidR="00E72FFE"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72FFE" w:rsidRPr="005647EB">
        <w:t xml:space="preserve">; </w:t>
      </w:r>
      <w:r w:rsidRPr="005647EB">
        <w:t>or</w:t>
      </w:r>
    </w:p>
    <w:p w14:paraId="2CB3FDCE" w14:textId="71159BBF" w:rsidR="00334C6A" w:rsidRPr="005647EB" w:rsidRDefault="00334C6A" w:rsidP="00E72FFE">
      <w:pPr>
        <w:pStyle w:val="B2"/>
      </w:pPr>
      <w:r w:rsidRPr="005647EB">
        <w:lastRenderedPageBreak/>
        <w:t>-</w:t>
      </w:r>
      <w:r w:rsidR="00E72FFE" w:rsidRPr="005647EB">
        <w:tab/>
      </w:r>
      <w:r w:rsidRPr="005647EB">
        <w:t xml:space="preserve">switches off and on the UE and ensures the UE is in State 3A-RF according </w:t>
      </w:r>
      <w:r w:rsidR="002570E4" w:rsidRPr="005647EB">
        <w:t>to 3GPP TS</w:t>
      </w:r>
      <w:r w:rsidRPr="005647EB">
        <w:t xml:space="preserve"> 36.508 [7] clause</w:t>
      </w:r>
      <w:r w:rsidR="00E72FFE" w:rsidRPr="005647EB">
        <w:t> </w:t>
      </w:r>
      <w:r w:rsidRPr="005647EB">
        <w:t>7.2A.3.</w:t>
      </w:r>
    </w:p>
    <w:p w14:paraId="101CA44D" w14:textId="1E724C22" w:rsidR="00334C6A" w:rsidRPr="005647EB" w:rsidRDefault="00334C6A" w:rsidP="00E72FFE">
      <w:pPr>
        <w:pStyle w:val="B1"/>
        <w:ind w:left="709" w:hanging="425"/>
      </w:pPr>
      <w:r w:rsidRPr="005647EB">
        <w:t>10</w:t>
      </w:r>
      <w:r w:rsidR="00E72FFE" w:rsidRPr="005647EB">
        <w:t>.</w:t>
      </w:r>
      <w:r w:rsidR="00E72FFE" w:rsidRPr="005647EB">
        <w:tab/>
      </w:r>
      <w:r w:rsidRPr="005647EB">
        <w:t xml:space="preserve">Repeat step 2-9 until the confidence level according to </w:t>
      </w:r>
      <w:r w:rsidRPr="005647EB">
        <w:rPr>
          <w:rFonts w:eastAsia="??"/>
        </w:rPr>
        <w:t>Tables G.2.3-1 in Annex G clause G.2 is achieved.</w:t>
      </w:r>
    </w:p>
    <w:p w14:paraId="35D7D6FE" w14:textId="77777777" w:rsidR="00334C6A" w:rsidRPr="005647EB" w:rsidRDefault="00334C6A" w:rsidP="002570E4">
      <w:pPr>
        <w:pStyle w:val="Heading5"/>
        <w:keepNext w:val="0"/>
        <w:keepLines w:val="0"/>
      </w:pPr>
      <w:r w:rsidRPr="005647EB">
        <w:t>8.4.1_2.4.3</w:t>
      </w:r>
      <w:r w:rsidRPr="005647EB">
        <w:tab/>
        <w:t>Message contents</w:t>
      </w:r>
    </w:p>
    <w:p w14:paraId="345FB0E1" w14:textId="31E67946"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w:t>
      </w:r>
    </w:p>
    <w:p w14:paraId="56118313" w14:textId="77777777" w:rsidR="00334C6A" w:rsidRPr="005647EB" w:rsidRDefault="00334C6A" w:rsidP="002570E4">
      <w:pPr>
        <w:pStyle w:val="TH"/>
        <w:keepNext w:val="0"/>
        <w:keepLines w:val="0"/>
        <w:rPr>
          <w:lang w:eastAsia="zh-CN"/>
        </w:rPr>
      </w:pPr>
      <w:r w:rsidRPr="005647EB">
        <w:t xml:space="preserve">Table 8.4.1_2.4.3-1: Common </w:t>
      </w:r>
      <w:r w:rsidRPr="005647EB">
        <w:rPr>
          <w:lang w:eastAsia="zh-CN"/>
        </w:rPr>
        <w:t xml:space="preserve">Exception messages for </w:t>
      </w:r>
      <w:r w:rsidRPr="005647EB">
        <w:t>Additional E-UTRAN TDD-TDD inter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0529D3E5" w14:textId="77777777" w:rsidTr="00E72FFE">
        <w:trPr>
          <w:cantSplit/>
          <w:jc w:val="center"/>
        </w:trPr>
        <w:tc>
          <w:tcPr>
            <w:tcW w:w="8022" w:type="dxa"/>
            <w:gridSpan w:val="2"/>
          </w:tcPr>
          <w:p w14:paraId="78DE59D9" w14:textId="5C46C599" w:rsidR="00334C6A" w:rsidRPr="005647EB" w:rsidRDefault="00334C6A"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334C6A" w:rsidRPr="005647EB" w14:paraId="23953F0B" w14:textId="77777777" w:rsidTr="00E72FFE">
        <w:trPr>
          <w:cantSplit/>
          <w:jc w:val="center"/>
        </w:trPr>
        <w:tc>
          <w:tcPr>
            <w:tcW w:w="5692" w:type="dxa"/>
          </w:tcPr>
          <w:p w14:paraId="30B2A79F" w14:textId="153D1435" w:rsidR="00334C6A" w:rsidRPr="005647EB" w:rsidRDefault="00334C6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50D557C7" w14:textId="77777777" w:rsidR="00334C6A" w:rsidRPr="005647EB" w:rsidRDefault="00334C6A" w:rsidP="002570E4">
            <w:pPr>
              <w:pStyle w:val="TAL"/>
              <w:keepNext w:val="0"/>
              <w:keepLines w:val="0"/>
              <w:rPr>
                <w:rFonts w:eastAsia="SimSun"/>
                <w:lang w:eastAsia="zh-CN"/>
              </w:rPr>
            </w:pPr>
          </w:p>
        </w:tc>
      </w:tr>
      <w:tr w:rsidR="00334C6A" w:rsidRPr="005647EB" w14:paraId="5EC38DA9" w14:textId="77777777" w:rsidTr="00E72FFE">
        <w:trPr>
          <w:cantSplit/>
          <w:jc w:val="center"/>
        </w:trPr>
        <w:tc>
          <w:tcPr>
            <w:tcW w:w="5692" w:type="dxa"/>
          </w:tcPr>
          <w:p w14:paraId="2FA042FE" w14:textId="7CDAFB65" w:rsidR="00334C6A" w:rsidRPr="005647EB" w:rsidRDefault="00334C6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3236D461" w14:textId="17392C65" w:rsidR="00334C6A" w:rsidRPr="005647EB" w:rsidRDefault="00334C6A"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H3.1-1</w:t>
            </w:r>
          </w:p>
          <w:p w14:paraId="7C7E595D" w14:textId="5A341A39" w:rsidR="00334C6A" w:rsidRPr="005647EB" w:rsidRDefault="00334C6A"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H3.1-3</w:t>
            </w:r>
          </w:p>
          <w:p w14:paraId="1637339B" w14:textId="530C9A2A" w:rsidR="00334C6A" w:rsidRPr="005647EB" w:rsidRDefault="00334C6A" w:rsidP="002570E4">
            <w:pPr>
              <w:pStyle w:val="TAL"/>
              <w:keepNext w:val="0"/>
              <w:keepLines w:val="0"/>
            </w:pPr>
            <w:r w:rsidRPr="005647EB">
              <w:t>Table</w:t>
            </w:r>
            <w:r w:rsidR="002570E4" w:rsidRPr="005647EB">
              <w:t xml:space="preserve"> </w:t>
            </w:r>
            <w:r w:rsidRPr="005647EB">
              <w:t>H.3.1-7</w:t>
            </w:r>
          </w:p>
        </w:tc>
      </w:tr>
    </w:tbl>
    <w:p w14:paraId="0F1E69C2" w14:textId="77777777" w:rsidR="00334C6A" w:rsidRPr="005647EB" w:rsidRDefault="00334C6A" w:rsidP="002570E4"/>
    <w:p w14:paraId="1CCBF765" w14:textId="77777777" w:rsidR="00334C6A" w:rsidRPr="005647EB" w:rsidRDefault="00334C6A" w:rsidP="002570E4">
      <w:pPr>
        <w:pStyle w:val="TH"/>
        <w:keepNext w:val="0"/>
        <w:keepLines w:val="0"/>
      </w:pPr>
      <w:r w:rsidRPr="005647EB">
        <w:t>Table 8.4.1_2.4.3-</w:t>
      </w:r>
      <w:r w:rsidRPr="005647EB">
        <w:rPr>
          <w:lang w:eastAsia="zh-CN"/>
        </w:rPr>
        <w:t>2</w:t>
      </w:r>
      <w:r w:rsidRPr="005647EB">
        <w:t xml:space="preserve">: </w:t>
      </w:r>
      <w:r w:rsidRPr="005647EB">
        <w:rPr>
          <w:i/>
        </w:rPr>
        <w:t>ReportConfigEUTRA-A3</w:t>
      </w:r>
      <w:r w:rsidRPr="005647EB">
        <w:t>: Additional E-UTRAN TDD-TDD inter frequency event triggered reporting under fading propagation conditions in 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101AD44E" w14:textId="77777777" w:rsidTr="002570E4">
        <w:trPr>
          <w:jc w:val="center"/>
        </w:trPr>
        <w:tc>
          <w:tcPr>
            <w:tcW w:w="9527" w:type="dxa"/>
            <w:gridSpan w:val="4"/>
            <w:tcBorders>
              <w:bottom w:val="single" w:sz="4" w:space="0" w:color="auto"/>
            </w:tcBorders>
          </w:tcPr>
          <w:p w14:paraId="57DE8ED8" w14:textId="6BB0C22F"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4C9C4A8C" w14:textId="77777777" w:rsidTr="002570E4">
        <w:trPr>
          <w:jc w:val="center"/>
        </w:trPr>
        <w:tc>
          <w:tcPr>
            <w:tcW w:w="4427" w:type="dxa"/>
            <w:tcBorders>
              <w:right w:val="single" w:sz="4" w:space="0" w:color="auto"/>
            </w:tcBorders>
          </w:tcPr>
          <w:p w14:paraId="704F7406" w14:textId="2F987412"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322F328" w14:textId="77777777" w:rsidR="00334C6A" w:rsidRPr="005647EB" w:rsidRDefault="00334C6A" w:rsidP="002570E4">
            <w:pPr>
              <w:pStyle w:val="TAH"/>
              <w:keepNext w:val="0"/>
              <w:keepLines w:val="0"/>
            </w:pPr>
            <w:r w:rsidRPr="005647EB">
              <w:t>Value/remark</w:t>
            </w:r>
          </w:p>
        </w:tc>
        <w:tc>
          <w:tcPr>
            <w:tcW w:w="1700" w:type="dxa"/>
            <w:tcBorders>
              <w:left w:val="single" w:sz="4" w:space="0" w:color="auto"/>
              <w:right w:val="single" w:sz="4" w:space="0" w:color="auto"/>
            </w:tcBorders>
          </w:tcPr>
          <w:p w14:paraId="5ED70B70" w14:textId="77777777" w:rsidR="00334C6A" w:rsidRPr="005647EB" w:rsidRDefault="00334C6A" w:rsidP="002570E4">
            <w:pPr>
              <w:pStyle w:val="TAH"/>
              <w:keepNext w:val="0"/>
              <w:keepLines w:val="0"/>
            </w:pPr>
            <w:r w:rsidRPr="005647EB">
              <w:t>Comment</w:t>
            </w:r>
          </w:p>
        </w:tc>
        <w:tc>
          <w:tcPr>
            <w:tcW w:w="1133" w:type="dxa"/>
            <w:tcBorders>
              <w:left w:val="single" w:sz="4" w:space="0" w:color="auto"/>
            </w:tcBorders>
          </w:tcPr>
          <w:p w14:paraId="7ADEB395" w14:textId="77777777" w:rsidR="00334C6A" w:rsidRPr="005647EB" w:rsidRDefault="00334C6A" w:rsidP="002570E4">
            <w:pPr>
              <w:pStyle w:val="TAH"/>
              <w:keepNext w:val="0"/>
              <w:keepLines w:val="0"/>
            </w:pPr>
            <w:r w:rsidRPr="005647EB">
              <w:t>Condition</w:t>
            </w:r>
          </w:p>
        </w:tc>
      </w:tr>
      <w:tr w:rsidR="00334C6A" w:rsidRPr="005647EB" w14:paraId="731B3B05" w14:textId="77777777" w:rsidTr="002570E4">
        <w:trPr>
          <w:jc w:val="center"/>
        </w:trPr>
        <w:tc>
          <w:tcPr>
            <w:tcW w:w="4427" w:type="dxa"/>
            <w:tcBorders>
              <w:right w:val="single" w:sz="4" w:space="0" w:color="auto"/>
            </w:tcBorders>
          </w:tcPr>
          <w:p w14:paraId="22E4BA99" w14:textId="1F11049C" w:rsidR="00334C6A" w:rsidRPr="005647EB" w:rsidRDefault="00334C6A"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3BD73BFA"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4B24A8BB" w14:textId="77777777" w:rsidR="00334C6A" w:rsidRPr="005647EB" w:rsidRDefault="00334C6A" w:rsidP="002570E4">
            <w:pPr>
              <w:pStyle w:val="TAL"/>
              <w:keepNext w:val="0"/>
              <w:keepLines w:val="0"/>
            </w:pPr>
          </w:p>
        </w:tc>
        <w:tc>
          <w:tcPr>
            <w:tcW w:w="1133" w:type="dxa"/>
            <w:tcBorders>
              <w:left w:val="single" w:sz="4" w:space="0" w:color="auto"/>
            </w:tcBorders>
          </w:tcPr>
          <w:p w14:paraId="5869EFA4" w14:textId="77777777" w:rsidR="00334C6A" w:rsidRPr="005647EB" w:rsidRDefault="00334C6A" w:rsidP="002570E4">
            <w:pPr>
              <w:pStyle w:val="TAL"/>
              <w:keepNext w:val="0"/>
              <w:keepLines w:val="0"/>
            </w:pPr>
          </w:p>
        </w:tc>
      </w:tr>
      <w:tr w:rsidR="00334C6A" w:rsidRPr="005647EB" w14:paraId="7CBE44F7" w14:textId="77777777" w:rsidTr="002570E4">
        <w:trPr>
          <w:jc w:val="center"/>
        </w:trPr>
        <w:tc>
          <w:tcPr>
            <w:tcW w:w="4427" w:type="dxa"/>
            <w:tcBorders>
              <w:right w:val="single" w:sz="4" w:space="0" w:color="auto"/>
            </w:tcBorders>
          </w:tcPr>
          <w:p w14:paraId="76B423DA" w14:textId="6890C5CF" w:rsidR="00334C6A" w:rsidRPr="005647EB" w:rsidRDefault="002570E4" w:rsidP="002570E4">
            <w:pPr>
              <w:pStyle w:val="TAL"/>
              <w:keepNext w:val="0"/>
              <w:keepLines w:val="0"/>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77D057E8"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0EC946E9" w14:textId="77777777" w:rsidR="00334C6A" w:rsidRPr="005647EB" w:rsidRDefault="00334C6A" w:rsidP="002570E4">
            <w:pPr>
              <w:pStyle w:val="TAL"/>
              <w:keepNext w:val="0"/>
              <w:keepLines w:val="0"/>
            </w:pPr>
          </w:p>
        </w:tc>
        <w:tc>
          <w:tcPr>
            <w:tcW w:w="1133" w:type="dxa"/>
            <w:tcBorders>
              <w:left w:val="single" w:sz="4" w:space="0" w:color="auto"/>
            </w:tcBorders>
          </w:tcPr>
          <w:p w14:paraId="5AB21436" w14:textId="77777777" w:rsidR="00334C6A" w:rsidRPr="005647EB" w:rsidRDefault="00334C6A" w:rsidP="002570E4">
            <w:pPr>
              <w:pStyle w:val="TAL"/>
              <w:keepNext w:val="0"/>
              <w:keepLines w:val="0"/>
            </w:pPr>
          </w:p>
        </w:tc>
      </w:tr>
      <w:tr w:rsidR="00334C6A" w:rsidRPr="005647EB" w14:paraId="2137C829" w14:textId="77777777" w:rsidTr="002570E4">
        <w:trPr>
          <w:jc w:val="center"/>
        </w:trPr>
        <w:tc>
          <w:tcPr>
            <w:tcW w:w="4427" w:type="dxa"/>
            <w:tcBorders>
              <w:right w:val="single" w:sz="4" w:space="0" w:color="auto"/>
            </w:tcBorders>
          </w:tcPr>
          <w:p w14:paraId="2A68A068" w14:textId="2BA65439" w:rsidR="00334C6A" w:rsidRPr="005647EB" w:rsidRDefault="002570E4" w:rsidP="002570E4">
            <w:pPr>
              <w:pStyle w:val="TAL"/>
              <w:keepNext w:val="0"/>
              <w:keepLines w:val="0"/>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0ADE862F"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15CE68BB" w14:textId="77777777" w:rsidR="00334C6A" w:rsidRPr="005647EB" w:rsidRDefault="00334C6A" w:rsidP="002570E4">
            <w:pPr>
              <w:pStyle w:val="TAL"/>
              <w:keepNext w:val="0"/>
              <w:keepLines w:val="0"/>
            </w:pPr>
          </w:p>
        </w:tc>
        <w:tc>
          <w:tcPr>
            <w:tcW w:w="1133" w:type="dxa"/>
            <w:tcBorders>
              <w:left w:val="single" w:sz="4" w:space="0" w:color="auto"/>
            </w:tcBorders>
          </w:tcPr>
          <w:p w14:paraId="2A94957E" w14:textId="77777777" w:rsidR="00334C6A" w:rsidRPr="005647EB" w:rsidRDefault="00334C6A" w:rsidP="002570E4">
            <w:pPr>
              <w:pStyle w:val="TAL"/>
              <w:keepNext w:val="0"/>
              <w:keepLines w:val="0"/>
            </w:pPr>
          </w:p>
        </w:tc>
      </w:tr>
      <w:tr w:rsidR="00334C6A" w:rsidRPr="005647EB" w14:paraId="3EBF24E5" w14:textId="77777777" w:rsidTr="002570E4">
        <w:trPr>
          <w:jc w:val="center"/>
        </w:trPr>
        <w:tc>
          <w:tcPr>
            <w:tcW w:w="4427" w:type="dxa"/>
            <w:tcBorders>
              <w:right w:val="single" w:sz="4" w:space="0" w:color="auto"/>
            </w:tcBorders>
          </w:tcPr>
          <w:p w14:paraId="74068803" w14:textId="1BEE39FC" w:rsidR="00334C6A" w:rsidRPr="005647EB" w:rsidRDefault="002570E4" w:rsidP="002570E4">
            <w:pPr>
              <w:pStyle w:val="TAL"/>
              <w:keepNext w:val="0"/>
              <w:keepLines w:val="0"/>
            </w:pPr>
            <w:r w:rsidRPr="005647EB">
              <w:t xml:space="preserve">    </w:t>
            </w:r>
            <w:r w:rsidR="00334C6A" w:rsidRPr="005647EB">
              <w:t>eventId</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399CC0FE"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4DA4AB50" w14:textId="77777777" w:rsidR="00334C6A" w:rsidRPr="005647EB" w:rsidRDefault="00334C6A" w:rsidP="002570E4">
            <w:pPr>
              <w:pStyle w:val="TAL"/>
              <w:keepNext w:val="0"/>
              <w:keepLines w:val="0"/>
            </w:pPr>
          </w:p>
        </w:tc>
        <w:tc>
          <w:tcPr>
            <w:tcW w:w="1133" w:type="dxa"/>
            <w:tcBorders>
              <w:left w:val="single" w:sz="4" w:space="0" w:color="auto"/>
            </w:tcBorders>
          </w:tcPr>
          <w:p w14:paraId="414CEA23" w14:textId="77777777" w:rsidR="00334C6A" w:rsidRPr="005647EB" w:rsidRDefault="00334C6A" w:rsidP="002570E4">
            <w:pPr>
              <w:pStyle w:val="TAL"/>
              <w:keepNext w:val="0"/>
              <w:keepLines w:val="0"/>
            </w:pPr>
          </w:p>
        </w:tc>
      </w:tr>
      <w:tr w:rsidR="00334C6A" w:rsidRPr="005647EB" w14:paraId="6D6BE38D" w14:textId="77777777" w:rsidTr="002570E4">
        <w:trPr>
          <w:jc w:val="center"/>
        </w:trPr>
        <w:tc>
          <w:tcPr>
            <w:tcW w:w="4427" w:type="dxa"/>
            <w:tcBorders>
              <w:right w:val="single" w:sz="4" w:space="0" w:color="auto"/>
            </w:tcBorders>
          </w:tcPr>
          <w:p w14:paraId="45F73969" w14:textId="5A106024" w:rsidR="00334C6A" w:rsidRPr="005647EB" w:rsidRDefault="002570E4" w:rsidP="002570E4">
            <w:pPr>
              <w:pStyle w:val="TAL"/>
              <w:keepNext w:val="0"/>
              <w:keepLines w:val="0"/>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38625147"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2ED4EC5B" w14:textId="77777777" w:rsidR="00334C6A" w:rsidRPr="005647EB" w:rsidRDefault="00334C6A" w:rsidP="002570E4">
            <w:pPr>
              <w:pStyle w:val="TAL"/>
              <w:keepNext w:val="0"/>
              <w:keepLines w:val="0"/>
            </w:pPr>
          </w:p>
        </w:tc>
        <w:tc>
          <w:tcPr>
            <w:tcW w:w="1133" w:type="dxa"/>
            <w:tcBorders>
              <w:left w:val="single" w:sz="4" w:space="0" w:color="auto"/>
            </w:tcBorders>
          </w:tcPr>
          <w:p w14:paraId="397C378D" w14:textId="77777777" w:rsidR="00334C6A" w:rsidRPr="005647EB" w:rsidRDefault="00334C6A" w:rsidP="002570E4">
            <w:pPr>
              <w:pStyle w:val="TAL"/>
              <w:keepNext w:val="0"/>
              <w:keepLines w:val="0"/>
            </w:pPr>
          </w:p>
        </w:tc>
      </w:tr>
      <w:tr w:rsidR="00334C6A" w:rsidRPr="005647EB" w14:paraId="6A8A03DE" w14:textId="77777777" w:rsidTr="002570E4">
        <w:trPr>
          <w:jc w:val="center"/>
        </w:trPr>
        <w:tc>
          <w:tcPr>
            <w:tcW w:w="4427" w:type="dxa"/>
            <w:tcBorders>
              <w:right w:val="single" w:sz="4" w:space="0" w:color="auto"/>
            </w:tcBorders>
          </w:tcPr>
          <w:p w14:paraId="5F05956D" w14:textId="006D09E6" w:rsidR="00334C6A" w:rsidRPr="005647EB" w:rsidRDefault="002570E4" w:rsidP="002570E4">
            <w:pPr>
              <w:pStyle w:val="TAL"/>
              <w:keepNext w:val="0"/>
              <w:keepLines w:val="0"/>
            </w:pPr>
            <w:r w:rsidRPr="005647EB">
              <w:t xml:space="preserve">       </w:t>
            </w:r>
            <w:r w:rsidR="00334C6A" w:rsidRPr="005647EB">
              <w:t>a3-Offset</w:t>
            </w:r>
          </w:p>
        </w:tc>
        <w:tc>
          <w:tcPr>
            <w:tcW w:w="2267" w:type="dxa"/>
            <w:tcBorders>
              <w:left w:val="single" w:sz="4" w:space="0" w:color="auto"/>
              <w:right w:val="single" w:sz="4" w:space="0" w:color="auto"/>
            </w:tcBorders>
          </w:tcPr>
          <w:p w14:paraId="74426484" w14:textId="69506F9E" w:rsidR="00334C6A" w:rsidRPr="005647EB" w:rsidRDefault="00334C6A"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321707B4" w14:textId="7263A86C" w:rsidR="00334C6A" w:rsidRPr="005647EB" w:rsidRDefault="00334C6A"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88F3FA9" w14:textId="77777777" w:rsidR="00334C6A" w:rsidRPr="005647EB" w:rsidRDefault="00334C6A" w:rsidP="002570E4">
            <w:pPr>
              <w:pStyle w:val="TAL"/>
              <w:keepNext w:val="0"/>
              <w:keepLines w:val="0"/>
            </w:pPr>
          </w:p>
        </w:tc>
      </w:tr>
      <w:tr w:rsidR="00334C6A" w:rsidRPr="005647EB" w14:paraId="7DF7ECFC" w14:textId="77777777" w:rsidTr="002570E4">
        <w:trPr>
          <w:jc w:val="center"/>
        </w:trPr>
        <w:tc>
          <w:tcPr>
            <w:tcW w:w="4427" w:type="dxa"/>
            <w:tcBorders>
              <w:right w:val="single" w:sz="4" w:space="0" w:color="auto"/>
            </w:tcBorders>
          </w:tcPr>
          <w:p w14:paraId="4BC354CF" w14:textId="30599855"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1F995807"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58D2BB50" w14:textId="77777777" w:rsidR="00334C6A" w:rsidRPr="005647EB" w:rsidRDefault="00334C6A" w:rsidP="002570E4">
            <w:pPr>
              <w:pStyle w:val="TAL"/>
              <w:keepNext w:val="0"/>
              <w:keepLines w:val="0"/>
            </w:pPr>
          </w:p>
        </w:tc>
        <w:tc>
          <w:tcPr>
            <w:tcW w:w="1133" w:type="dxa"/>
            <w:tcBorders>
              <w:left w:val="single" w:sz="4" w:space="0" w:color="auto"/>
            </w:tcBorders>
          </w:tcPr>
          <w:p w14:paraId="2768E3CD" w14:textId="77777777" w:rsidR="00334C6A" w:rsidRPr="005647EB" w:rsidRDefault="00334C6A" w:rsidP="002570E4">
            <w:pPr>
              <w:pStyle w:val="TAL"/>
              <w:keepNext w:val="0"/>
              <w:keepLines w:val="0"/>
            </w:pPr>
          </w:p>
        </w:tc>
      </w:tr>
      <w:tr w:rsidR="00334C6A" w:rsidRPr="005647EB" w14:paraId="6034896E" w14:textId="77777777" w:rsidTr="002570E4">
        <w:trPr>
          <w:jc w:val="center"/>
        </w:trPr>
        <w:tc>
          <w:tcPr>
            <w:tcW w:w="4427" w:type="dxa"/>
            <w:tcBorders>
              <w:right w:val="single" w:sz="4" w:space="0" w:color="auto"/>
            </w:tcBorders>
          </w:tcPr>
          <w:p w14:paraId="2B4B849F" w14:textId="61AAA07C"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0B2B9205"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218D7D85" w14:textId="77777777" w:rsidR="00334C6A" w:rsidRPr="005647EB" w:rsidRDefault="00334C6A" w:rsidP="002570E4">
            <w:pPr>
              <w:pStyle w:val="TAL"/>
              <w:keepNext w:val="0"/>
              <w:keepLines w:val="0"/>
            </w:pPr>
          </w:p>
        </w:tc>
        <w:tc>
          <w:tcPr>
            <w:tcW w:w="1133" w:type="dxa"/>
            <w:tcBorders>
              <w:left w:val="single" w:sz="4" w:space="0" w:color="auto"/>
            </w:tcBorders>
          </w:tcPr>
          <w:p w14:paraId="4C151788" w14:textId="77777777" w:rsidR="00334C6A" w:rsidRPr="005647EB" w:rsidRDefault="00334C6A" w:rsidP="002570E4">
            <w:pPr>
              <w:pStyle w:val="TAL"/>
              <w:keepNext w:val="0"/>
              <w:keepLines w:val="0"/>
            </w:pPr>
          </w:p>
        </w:tc>
      </w:tr>
      <w:tr w:rsidR="00334C6A" w:rsidRPr="005647EB" w14:paraId="4DE4A054" w14:textId="77777777" w:rsidTr="002570E4">
        <w:trPr>
          <w:jc w:val="center"/>
        </w:trPr>
        <w:tc>
          <w:tcPr>
            <w:tcW w:w="4427" w:type="dxa"/>
            <w:tcBorders>
              <w:right w:val="single" w:sz="4" w:space="0" w:color="auto"/>
            </w:tcBorders>
          </w:tcPr>
          <w:p w14:paraId="5A8936AC" w14:textId="11CED807" w:rsidR="00334C6A" w:rsidRPr="005647EB" w:rsidRDefault="002570E4" w:rsidP="002570E4">
            <w:pPr>
              <w:pStyle w:val="TAL"/>
              <w:keepNext w:val="0"/>
              <w:keepLines w:val="0"/>
            </w:pPr>
            <w:r w:rsidRPr="005647EB">
              <w:t xml:space="preserve">    </w:t>
            </w:r>
            <w:r w:rsidR="00334C6A" w:rsidRPr="005647EB">
              <w:t>Hysteresis</w:t>
            </w:r>
          </w:p>
        </w:tc>
        <w:tc>
          <w:tcPr>
            <w:tcW w:w="2267" w:type="dxa"/>
            <w:tcBorders>
              <w:left w:val="single" w:sz="4" w:space="0" w:color="auto"/>
              <w:right w:val="single" w:sz="4" w:space="0" w:color="auto"/>
            </w:tcBorders>
          </w:tcPr>
          <w:p w14:paraId="5D034C09" w14:textId="56F72AB8"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6288D028" w14:textId="4C867921" w:rsidR="00334C6A" w:rsidRPr="005647EB" w:rsidRDefault="00334C6A"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5A67509" w14:textId="77777777" w:rsidR="00334C6A" w:rsidRPr="005647EB" w:rsidRDefault="00334C6A" w:rsidP="002570E4">
            <w:pPr>
              <w:pStyle w:val="TAL"/>
              <w:keepNext w:val="0"/>
              <w:keepLines w:val="0"/>
            </w:pPr>
          </w:p>
        </w:tc>
      </w:tr>
      <w:tr w:rsidR="00334C6A" w:rsidRPr="005647EB" w14:paraId="4BEE43A0" w14:textId="77777777" w:rsidTr="002570E4">
        <w:trPr>
          <w:jc w:val="center"/>
        </w:trPr>
        <w:tc>
          <w:tcPr>
            <w:tcW w:w="4427" w:type="dxa"/>
            <w:tcBorders>
              <w:right w:val="single" w:sz="4" w:space="0" w:color="auto"/>
            </w:tcBorders>
          </w:tcPr>
          <w:p w14:paraId="56E789FC" w14:textId="59E1A5E0" w:rsidR="00334C6A" w:rsidRPr="005647EB" w:rsidRDefault="002570E4" w:rsidP="002570E4">
            <w:pPr>
              <w:pStyle w:val="TAL"/>
              <w:keepNext w:val="0"/>
              <w:keepLines w:val="0"/>
            </w:pPr>
            <w:r w:rsidRPr="005647EB">
              <w:t xml:space="preserve">    </w:t>
            </w:r>
            <w:r w:rsidR="00334C6A" w:rsidRPr="005647EB">
              <w:t>timeToTrigger</w:t>
            </w:r>
          </w:p>
        </w:tc>
        <w:tc>
          <w:tcPr>
            <w:tcW w:w="2267" w:type="dxa"/>
            <w:tcBorders>
              <w:left w:val="single" w:sz="4" w:space="0" w:color="auto"/>
              <w:right w:val="single" w:sz="4" w:space="0" w:color="auto"/>
            </w:tcBorders>
          </w:tcPr>
          <w:p w14:paraId="0BA56FBA" w14:textId="792A824B"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ms)</w:t>
            </w:r>
          </w:p>
        </w:tc>
        <w:tc>
          <w:tcPr>
            <w:tcW w:w="1700" w:type="dxa"/>
            <w:tcBorders>
              <w:left w:val="single" w:sz="4" w:space="0" w:color="auto"/>
              <w:right w:val="single" w:sz="4" w:space="0" w:color="auto"/>
            </w:tcBorders>
          </w:tcPr>
          <w:p w14:paraId="64BBEA9D" w14:textId="77777777" w:rsidR="00334C6A" w:rsidRPr="005647EB" w:rsidRDefault="00334C6A" w:rsidP="002570E4">
            <w:pPr>
              <w:pStyle w:val="TAL"/>
              <w:keepNext w:val="0"/>
              <w:keepLines w:val="0"/>
            </w:pPr>
          </w:p>
        </w:tc>
        <w:tc>
          <w:tcPr>
            <w:tcW w:w="1133" w:type="dxa"/>
            <w:tcBorders>
              <w:left w:val="single" w:sz="4" w:space="0" w:color="auto"/>
            </w:tcBorders>
          </w:tcPr>
          <w:p w14:paraId="18248425" w14:textId="77777777" w:rsidR="00334C6A" w:rsidRPr="005647EB" w:rsidRDefault="00334C6A" w:rsidP="002570E4">
            <w:pPr>
              <w:pStyle w:val="TAL"/>
              <w:keepNext w:val="0"/>
              <w:keepLines w:val="0"/>
            </w:pPr>
          </w:p>
        </w:tc>
      </w:tr>
      <w:tr w:rsidR="00334C6A" w:rsidRPr="005647EB" w14:paraId="6E16D491" w14:textId="77777777" w:rsidTr="002570E4">
        <w:trPr>
          <w:jc w:val="center"/>
        </w:trPr>
        <w:tc>
          <w:tcPr>
            <w:tcW w:w="4427" w:type="dxa"/>
            <w:tcBorders>
              <w:right w:val="single" w:sz="4" w:space="0" w:color="auto"/>
            </w:tcBorders>
          </w:tcPr>
          <w:p w14:paraId="0EA53635" w14:textId="00B3FA62"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731D4400"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44C6AF68" w14:textId="77777777" w:rsidR="00334C6A" w:rsidRPr="005647EB" w:rsidRDefault="00334C6A" w:rsidP="002570E4">
            <w:pPr>
              <w:pStyle w:val="TAL"/>
              <w:keepNext w:val="0"/>
              <w:keepLines w:val="0"/>
            </w:pPr>
          </w:p>
        </w:tc>
        <w:tc>
          <w:tcPr>
            <w:tcW w:w="1133" w:type="dxa"/>
            <w:tcBorders>
              <w:left w:val="single" w:sz="4" w:space="0" w:color="auto"/>
            </w:tcBorders>
          </w:tcPr>
          <w:p w14:paraId="154408EB" w14:textId="77777777" w:rsidR="00334C6A" w:rsidRPr="005647EB" w:rsidRDefault="00334C6A" w:rsidP="002570E4">
            <w:pPr>
              <w:pStyle w:val="TAL"/>
              <w:keepNext w:val="0"/>
              <w:keepLines w:val="0"/>
            </w:pPr>
          </w:p>
        </w:tc>
      </w:tr>
      <w:tr w:rsidR="00334C6A" w:rsidRPr="005647EB" w14:paraId="669540D7" w14:textId="77777777" w:rsidTr="002570E4">
        <w:trPr>
          <w:jc w:val="center"/>
        </w:trPr>
        <w:tc>
          <w:tcPr>
            <w:tcW w:w="4427" w:type="dxa"/>
            <w:tcBorders>
              <w:right w:val="single" w:sz="4" w:space="0" w:color="auto"/>
            </w:tcBorders>
          </w:tcPr>
          <w:p w14:paraId="7CE5BD87" w14:textId="71387E5B"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14A4D1D1"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1211F673" w14:textId="77777777" w:rsidR="00334C6A" w:rsidRPr="005647EB" w:rsidRDefault="00334C6A" w:rsidP="002570E4">
            <w:pPr>
              <w:pStyle w:val="TAL"/>
              <w:keepNext w:val="0"/>
              <w:keepLines w:val="0"/>
            </w:pPr>
          </w:p>
        </w:tc>
        <w:tc>
          <w:tcPr>
            <w:tcW w:w="1133" w:type="dxa"/>
            <w:tcBorders>
              <w:left w:val="single" w:sz="4" w:space="0" w:color="auto"/>
            </w:tcBorders>
          </w:tcPr>
          <w:p w14:paraId="5628641B" w14:textId="77777777" w:rsidR="00334C6A" w:rsidRPr="005647EB" w:rsidRDefault="00334C6A" w:rsidP="002570E4">
            <w:pPr>
              <w:pStyle w:val="TAL"/>
              <w:keepNext w:val="0"/>
              <w:keepLines w:val="0"/>
            </w:pPr>
          </w:p>
        </w:tc>
      </w:tr>
    </w:tbl>
    <w:p w14:paraId="06E55A91" w14:textId="77777777" w:rsidR="00334C6A" w:rsidRPr="005647EB" w:rsidRDefault="00334C6A" w:rsidP="002570E4"/>
    <w:p w14:paraId="27D013B7" w14:textId="77777777" w:rsidR="00334C6A" w:rsidRPr="005647EB" w:rsidRDefault="00334C6A" w:rsidP="002570E4">
      <w:pPr>
        <w:pStyle w:val="TH"/>
        <w:keepNext w:val="0"/>
        <w:keepLines w:val="0"/>
      </w:pPr>
      <w:r w:rsidRPr="005647EB">
        <w:t>Table 8.4.1_2.4.3-</w:t>
      </w:r>
      <w:r w:rsidRPr="005647EB">
        <w:rPr>
          <w:lang w:eastAsia="zh-CN"/>
        </w:rPr>
        <w:t>3</w:t>
      </w:r>
      <w:r w:rsidRPr="005647EB">
        <w:t xml:space="preserve">: </w:t>
      </w:r>
      <w:r w:rsidRPr="005647EB">
        <w:rPr>
          <w:i/>
        </w:rPr>
        <w:t>MeasResults</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7E6AECA4" w14:textId="77777777" w:rsidTr="002570E4">
        <w:trPr>
          <w:cantSplit/>
          <w:jc w:val="center"/>
        </w:trPr>
        <w:tc>
          <w:tcPr>
            <w:tcW w:w="9536" w:type="dxa"/>
            <w:gridSpan w:val="4"/>
          </w:tcPr>
          <w:p w14:paraId="74911F4E" w14:textId="56B813F3"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0831DFF2" w14:textId="77777777" w:rsidTr="002570E4">
        <w:trPr>
          <w:jc w:val="center"/>
        </w:trPr>
        <w:tc>
          <w:tcPr>
            <w:tcW w:w="4436" w:type="dxa"/>
          </w:tcPr>
          <w:p w14:paraId="670552C7" w14:textId="37DFA6A2"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5245783B" w14:textId="77777777" w:rsidR="00334C6A" w:rsidRPr="005647EB" w:rsidRDefault="00334C6A" w:rsidP="002570E4">
            <w:pPr>
              <w:pStyle w:val="TAH"/>
              <w:keepNext w:val="0"/>
              <w:keepLines w:val="0"/>
            </w:pPr>
            <w:r w:rsidRPr="005647EB">
              <w:t>Value/remark</w:t>
            </w:r>
          </w:p>
        </w:tc>
        <w:tc>
          <w:tcPr>
            <w:tcW w:w="1700" w:type="dxa"/>
          </w:tcPr>
          <w:p w14:paraId="4E224467" w14:textId="77777777" w:rsidR="00334C6A" w:rsidRPr="005647EB" w:rsidRDefault="00334C6A" w:rsidP="002570E4">
            <w:pPr>
              <w:pStyle w:val="TAH"/>
              <w:keepNext w:val="0"/>
              <w:keepLines w:val="0"/>
            </w:pPr>
            <w:r w:rsidRPr="005647EB">
              <w:t>Comment</w:t>
            </w:r>
          </w:p>
        </w:tc>
        <w:tc>
          <w:tcPr>
            <w:tcW w:w="1133" w:type="dxa"/>
          </w:tcPr>
          <w:p w14:paraId="13A6FC83" w14:textId="77777777" w:rsidR="00334C6A" w:rsidRPr="005647EB" w:rsidRDefault="00334C6A" w:rsidP="002570E4">
            <w:pPr>
              <w:pStyle w:val="TAH"/>
              <w:keepNext w:val="0"/>
              <w:keepLines w:val="0"/>
            </w:pPr>
            <w:r w:rsidRPr="005647EB">
              <w:t>Condition</w:t>
            </w:r>
          </w:p>
        </w:tc>
      </w:tr>
      <w:tr w:rsidR="00334C6A" w:rsidRPr="005647EB" w14:paraId="7DEEB5ED" w14:textId="77777777" w:rsidTr="002570E4">
        <w:trPr>
          <w:jc w:val="center"/>
        </w:trPr>
        <w:tc>
          <w:tcPr>
            <w:tcW w:w="4436" w:type="dxa"/>
          </w:tcPr>
          <w:p w14:paraId="7C68FCC9" w14:textId="7093104F" w:rsidR="00334C6A" w:rsidRPr="005647EB" w:rsidRDefault="002570E4" w:rsidP="002570E4">
            <w:pPr>
              <w:pStyle w:val="TAL"/>
              <w:keepNext w:val="0"/>
              <w:keepLines w:val="0"/>
            </w:pPr>
            <w:r w:rsidRPr="005647EB">
              <w:t xml:space="preserve"> </w:t>
            </w:r>
            <w:r w:rsidR="00334C6A" w:rsidRPr="005647EB">
              <w:t>MeasResults</w:t>
            </w:r>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62B69BDC" w14:textId="77777777" w:rsidR="00334C6A" w:rsidRPr="005647EB" w:rsidRDefault="00334C6A" w:rsidP="002570E4">
            <w:pPr>
              <w:pStyle w:val="TAL"/>
              <w:keepNext w:val="0"/>
              <w:keepLines w:val="0"/>
            </w:pPr>
          </w:p>
        </w:tc>
        <w:tc>
          <w:tcPr>
            <w:tcW w:w="1700" w:type="dxa"/>
          </w:tcPr>
          <w:p w14:paraId="1286360B" w14:textId="77777777" w:rsidR="00334C6A" w:rsidRPr="005647EB" w:rsidRDefault="00334C6A" w:rsidP="002570E4">
            <w:pPr>
              <w:pStyle w:val="TAL"/>
              <w:keepNext w:val="0"/>
              <w:keepLines w:val="0"/>
            </w:pPr>
          </w:p>
        </w:tc>
        <w:tc>
          <w:tcPr>
            <w:tcW w:w="1133" w:type="dxa"/>
          </w:tcPr>
          <w:p w14:paraId="41D405C9" w14:textId="77777777" w:rsidR="00334C6A" w:rsidRPr="005647EB" w:rsidRDefault="00334C6A" w:rsidP="002570E4">
            <w:pPr>
              <w:pStyle w:val="TAL"/>
              <w:keepNext w:val="0"/>
              <w:keepLines w:val="0"/>
            </w:pPr>
          </w:p>
        </w:tc>
      </w:tr>
      <w:tr w:rsidR="00334C6A" w:rsidRPr="005647EB" w14:paraId="24F0E091" w14:textId="77777777" w:rsidTr="002570E4">
        <w:trPr>
          <w:jc w:val="center"/>
        </w:trPr>
        <w:tc>
          <w:tcPr>
            <w:tcW w:w="4436" w:type="dxa"/>
          </w:tcPr>
          <w:p w14:paraId="49C630FE" w14:textId="7515832B" w:rsidR="00334C6A" w:rsidRPr="005647EB" w:rsidRDefault="002570E4" w:rsidP="002570E4">
            <w:pPr>
              <w:pStyle w:val="TAL"/>
              <w:keepNext w:val="0"/>
              <w:keepLines w:val="0"/>
            </w:pPr>
            <w:r w:rsidRPr="005647EB">
              <w:t xml:space="preserve">   </w:t>
            </w:r>
            <w:r w:rsidR="00334C6A" w:rsidRPr="005647EB">
              <w:t>meas</w:t>
            </w:r>
            <w:r w:rsidR="00334C6A" w:rsidRPr="005647EB">
              <w:rPr>
                <w:lang w:eastAsia="zh-CN"/>
              </w:rPr>
              <w:t>Id</w:t>
            </w:r>
          </w:p>
        </w:tc>
        <w:tc>
          <w:tcPr>
            <w:tcW w:w="2267" w:type="dxa"/>
          </w:tcPr>
          <w:p w14:paraId="53526FB1" w14:textId="77777777" w:rsidR="00334C6A" w:rsidRPr="005647EB" w:rsidRDefault="00334C6A" w:rsidP="002570E4">
            <w:pPr>
              <w:pStyle w:val="TAL"/>
              <w:keepNext w:val="0"/>
              <w:keepLines w:val="0"/>
            </w:pPr>
          </w:p>
        </w:tc>
        <w:tc>
          <w:tcPr>
            <w:tcW w:w="1700" w:type="dxa"/>
          </w:tcPr>
          <w:p w14:paraId="1C93B6F7" w14:textId="77777777" w:rsidR="00334C6A" w:rsidRPr="005647EB" w:rsidRDefault="00334C6A" w:rsidP="002570E4">
            <w:pPr>
              <w:pStyle w:val="TAL"/>
              <w:keepNext w:val="0"/>
              <w:keepLines w:val="0"/>
            </w:pPr>
          </w:p>
        </w:tc>
        <w:tc>
          <w:tcPr>
            <w:tcW w:w="1133" w:type="dxa"/>
          </w:tcPr>
          <w:p w14:paraId="69DED727" w14:textId="77777777" w:rsidR="00334C6A" w:rsidRPr="005647EB" w:rsidRDefault="00334C6A" w:rsidP="002570E4">
            <w:pPr>
              <w:pStyle w:val="TAL"/>
              <w:keepNext w:val="0"/>
              <w:keepLines w:val="0"/>
            </w:pPr>
          </w:p>
        </w:tc>
      </w:tr>
      <w:tr w:rsidR="00334C6A" w:rsidRPr="005647EB" w14:paraId="10756E71" w14:textId="77777777" w:rsidTr="002570E4">
        <w:trPr>
          <w:jc w:val="center"/>
        </w:trPr>
        <w:tc>
          <w:tcPr>
            <w:tcW w:w="4436" w:type="dxa"/>
          </w:tcPr>
          <w:p w14:paraId="47E3D5A5" w14:textId="7AE20D50" w:rsidR="00334C6A" w:rsidRPr="005647EB" w:rsidRDefault="002570E4" w:rsidP="002570E4">
            <w:pPr>
              <w:pStyle w:val="TAL"/>
              <w:keepNext w:val="0"/>
              <w:keepLines w:val="0"/>
            </w:pPr>
            <w:r w:rsidRPr="005647EB">
              <w:t xml:space="preserve">   </w:t>
            </w:r>
            <w:r w:rsidR="00334C6A" w:rsidRPr="005647EB">
              <w:t>measResultServCell</w:t>
            </w:r>
            <w:r w:rsidRPr="005647EB">
              <w:t xml:space="preserve"> </w:t>
            </w:r>
            <w:r w:rsidR="00334C6A" w:rsidRPr="005647EB">
              <w:t>SEQUENCE</w:t>
            </w:r>
            <w:r w:rsidRPr="005647EB">
              <w:t xml:space="preserve"> </w:t>
            </w:r>
            <w:r w:rsidR="00334C6A" w:rsidRPr="005647EB">
              <w:t>{</w:t>
            </w:r>
          </w:p>
        </w:tc>
        <w:tc>
          <w:tcPr>
            <w:tcW w:w="2267" w:type="dxa"/>
          </w:tcPr>
          <w:p w14:paraId="0A87F2E9" w14:textId="77777777" w:rsidR="00334C6A" w:rsidRPr="005647EB" w:rsidRDefault="00334C6A" w:rsidP="002570E4">
            <w:pPr>
              <w:pStyle w:val="TAL"/>
              <w:keepNext w:val="0"/>
              <w:keepLines w:val="0"/>
            </w:pPr>
          </w:p>
        </w:tc>
        <w:tc>
          <w:tcPr>
            <w:tcW w:w="1700" w:type="dxa"/>
          </w:tcPr>
          <w:p w14:paraId="1C7E9190" w14:textId="77777777" w:rsidR="00334C6A" w:rsidRPr="005647EB" w:rsidRDefault="00334C6A" w:rsidP="002570E4">
            <w:pPr>
              <w:pStyle w:val="TAL"/>
              <w:keepNext w:val="0"/>
              <w:keepLines w:val="0"/>
            </w:pPr>
          </w:p>
        </w:tc>
        <w:tc>
          <w:tcPr>
            <w:tcW w:w="1133" w:type="dxa"/>
          </w:tcPr>
          <w:p w14:paraId="3EA30EA4" w14:textId="77777777" w:rsidR="00334C6A" w:rsidRPr="005647EB" w:rsidRDefault="00334C6A" w:rsidP="002570E4">
            <w:pPr>
              <w:pStyle w:val="TAL"/>
              <w:keepNext w:val="0"/>
              <w:keepLines w:val="0"/>
            </w:pPr>
          </w:p>
        </w:tc>
      </w:tr>
      <w:tr w:rsidR="00334C6A" w:rsidRPr="005647EB" w14:paraId="348A0543" w14:textId="77777777" w:rsidTr="002570E4">
        <w:trPr>
          <w:jc w:val="center"/>
        </w:trPr>
        <w:tc>
          <w:tcPr>
            <w:tcW w:w="4436" w:type="dxa"/>
          </w:tcPr>
          <w:p w14:paraId="041A95C2" w14:textId="1C8BC136"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0AEFE981" w14:textId="77777777" w:rsidR="00334C6A" w:rsidRPr="005647EB" w:rsidRDefault="00334C6A" w:rsidP="002570E4">
            <w:pPr>
              <w:pStyle w:val="TAL"/>
              <w:keepNext w:val="0"/>
              <w:keepLines w:val="0"/>
            </w:pPr>
          </w:p>
        </w:tc>
        <w:tc>
          <w:tcPr>
            <w:tcW w:w="1700" w:type="dxa"/>
          </w:tcPr>
          <w:p w14:paraId="30DDABEB" w14:textId="38AF789B"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31916BC" w14:textId="77777777" w:rsidR="00334C6A" w:rsidRPr="005647EB" w:rsidRDefault="00334C6A" w:rsidP="002570E4">
            <w:pPr>
              <w:pStyle w:val="TAL"/>
              <w:keepNext w:val="0"/>
              <w:keepLines w:val="0"/>
            </w:pPr>
          </w:p>
        </w:tc>
      </w:tr>
      <w:tr w:rsidR="00334C6A" w:rsidRPr="005647EB" w14:paraId="4CF36927" w14:textId="77777777" w:rsidTr="002570E4">
        <w:trPr>
          <w:jc w:val="center"/>
        </w:trPr>
        <w:tc>
          <w:tcPr>
            <w:tcW w:w="4436" w:type="dxa"/>
          </w:tcPr>
          <w:p w14:paraId="2DF8A273" w14:textId="2360DFBB"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367CD7B7" w14:textId="77777777" w:rsidR="00334C6A" w:rsidRPr="005647EB" w:rsidRDefault="00334C6A" w:rsidP="002570E4">
            <w:pPr>
              <w:pStyle w:val="TAL"/>
              <w:keepNext w:val="0"/>
              <w:keepLines w:val="0"/>
            </w:pPr>
          </w:p>
        </w:tc>
        <w:tc>
          <w:tcPr>
            <w:tcW w:w="1700" w:type="dxa"/>
          </w:tcPr>
          <w:p w14:paraId="6E6C5B53" w14:textId="6D422905"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DF862CE" w14:textId="77777777" w:rsidR="00334C6A" w:rsidRPr="005647EB" w:rsidRDefault="00334C6A" w:rsidP="002570E4">
            <w:pPr>
              <w:pStyle w:val="TAL"/>
              <w:keepNext w:val="0"/>
              <w:keepLines w:val="0"/>
            </w:pPr>
          </w:p>
        </w:tc>
      </w:tr>
      <w:tr w:rsidR="00334C6A" w:rsidRPr="005647EB" w14:paraId="41C2F319" w14:textId="77777777" w:rsidTr="002570E4">
        <w:trPr>
          <w:jc w:val="center"/>
        </w:trPr>
        <w:tc>
          <w:tcPr>
            <w:tcW w:w="4436" w:type="dxa"/>
          </w:tcPr>
          <w:p w14:paraId="3115E1B9" w14:textId="4FE9D64E" w:rsidR="00334C6A" w:rsidRPr="005647EB" w:rsidRDefault="002570E4" w:rsidP="002570E4">
            <w:pPr>
              <w:pStyle w:val="TAL"/>
              <w:keepNext w:val="0"/>
              <w:keepLines w:val="0"/>
            </w:pPr>
            <w:r w:rsidRPr="005647EB">
              <w:t xml:space="preserve">   </w:t>
            </w:r>
            <w:r w:rsidR="00334C6A" w:rsidRPr="005647EB">
              <w:t>}</w:t>
            </w:r>
          </w:p>
        </w:tc>
        <w:tc>
          <w:tcPr>
            <w:tcW w:w="2267" w:type="dxa"/>
          </w:tcPr>
          <w:p w14:paraId="2F8146E8" w14:textId="77777777" w:rsidR="00334C6A" w:rsidRPr="005647EB" w:rsidRDefault="00334C6A" w:rsidP="002570E4">
            <w:pPr>
              <w:pStyle w:val="TAL"/>
              <w:keepNext w:val="0"/>
              <w:keepLines w:val="0"/>
            </w:pPr>
          </w:p>
        </w:tc>
        <w:tc>
          <w:tcPr>
            <w:tcW w:w="1700" w:type="dxa"/>
          </w:tcPr>
          <w:p w14:paraId="0D89FDD0" w14:textId="77777777" w:rsidR="00334C6A" w:rsidRPr="005647EB" w:rsidRDefault="00334C6A" w:rsidP="002570E4">
            <w:pPr>
              <w:pStyle w:val="TAL"/>
              <w:keepNext w:val="0"/>
              <w:keepLines w:val="0"/>
            </w:pPr>
          </w:p>
        </w:tc>
        <w:tc>
          <w:tcPr>
            <w:tcW w:w="1133" w:type="dxa"/>
          </w:tcPr>
          <w:p w14:paraId="01DACBA4" w14:textId="77777777" w:rsidR="00334C6A" w:rsidRPr="005647EB" w:rsidRDefault="00334C6A" w:rsidP="002570E4">
            <w:pPr>
              <w:pStyle w:val="TAL"/>
              <w:keepNext w:val="0"/>
              <w:keepLines w:val="0"/>
            </w:pPr>
          </w:p>
        </w:tc>
      </w:tr>
      <w:tr w:rsidR="00334C6A" w:rsidRPr="005647EB" w14:paraId="789950C6" w14:textId="77777777" w:rsidTr="002570E4">
        <w:trPr>
          <w:jc w:val="center"/>
        </w:trPr>
        <w:tc>
          <w:tcPr>
            <w:tcW w:w="4436" w:type="dxa"/>
          </w:tcPr>
          <w:p w14:paraId="6EF4D97A" w14:textId="38E758D1" w:rsidR="00334C6A" w:rsidRPr="005647EB" w:rsidRDefault="002570E4" w:rsidP="002570E4">
            <w:pPr>
              <w:pStyle w:val="TAL"/>
              <w:keepNext w:val="0"/>
              <w:keepLines w:val="0"/>
            </w:pPr>
            <w:r w:rsidRPr="005647EB">
              <w:t xml:space="preserve">   </w:t>
            </w:r>
            <w:r w:rsidR="00334C6A" w:rsidRPr="005647EB">
              <w:t>measResultNeighCells</w:t>
            </w:r>
            <w:r w:rsidRPr="005647EB">
              <w:t xml:space="preserve"> </w:t>
            </w:r>
            <w:r w:rsidR="00334C6A" w:rsidRPr="005647EB">
              <w:t>CHOICE</w:t>
            </w:r>
            <w:r w:rsidRPr="005647EB">
              <w:t xml:space="preserve"> </w:t>
            </w:r>
            <w:r w:rsidR="00334C6A" w:rsidRPr="005647EB">
              <w:t>{</w:t>
            </w:r>
          </w:p>
        </w:tc>
        <w:tc>
          <w:tcPr>
            <w:tcW w:w="2267" w:type="dxa"/>
          </w:tcPr>
          <w:p w14:paraId="42481488" w14:textId="77777777" w:rsidR="00334C6A" w:rsidRPr="005647EB" w:rsidRDefault="00334C6A" w:rsidP="002570E4">
            <w:pPr>
              <w:pStyle w:val="TAL"/>
              <w:keepNext w:val="0"/>
              <w:keepLines w:val="0"/>
            </w:pPr>
          </w:p>
        </w:tc>
        <w:tc>
          <w:tcPr>
            <w:tcW w:w="1700" w:type="dxa"/>
          </w:tcPr>
          <w:p w14:paraId="62487EF2" w14:textId="77777777" w:rsidR="00334C6A" w:rsidRPr="005647EB" w:rsidRDefault="00334C6A" w:rsidP="002570E4">
            <w:pPr>
              <w:pStyle w:val="TAL"/>
              <w:keepNext w:val="0"/>
              <w:keepLines w:val="0"/>
            </w:pPr>
          </w:p>
        </w:tc>
        <w:tc>
          <w:tcPr>
            <w:tcW w:w="1133" w:type="dxa"/>
          </w:tcPr>
          <w:p w14:paraId="123AE614" w14:textId="77777777" w:rsidR="00334C6A" w:rsidRPr="005647EB" w:rsidRDefault="00334C6A" w:rsidP="002570E4">
            <w:pPr>
              <w:pStyle w:val="TAL"/>
              <w:keepNext w:val="0"/>
              <w:keepLines w:val="0"/>
            </w:pPr>
          </w:p>
        </w:tc>
      </w:tr>
      <w:tr w:rsidR="00334C6A" w:rsidRPr="005647EB" w14:paraId="53685AF5" w14:textId="77777777" w:rsidTr="002570E4">
        <w:trPr>
          <w:jc w:val="center"/>
        </w:trPr>
        <w:tc>
          <w:tcPr>
            <w:tcW w:w="4436" w:type="dxa"/>
          </w:tcPr>
          <w:p w14:paraId="2CBCAF05" w14:textId="463A6B87" w:rsidR="00334C6A" w:rsidRPr="005647EB" w:rsidRDefault="002570E4" w:rsidP="002570E4">
            <w:pPr>
              <w:pStyle w:val="TAL"/>
              <w:keepNext w:val="0"/>
              <w:keepLines w:val="0"/>
            </w:pPr>
            <w:r w:rsidRPr="005647EB">
              <w:t xml:space="preserve">      </w:t>
            </w:r>
            <w:r w:rsidR="00334C6A" w:rsidRPr="005647EB">
              <w:t>measResultListEUTRA</w:t>
            </w:r>
          </w:p>
        </w:tc>
        <w:tc>
          <w:tcPr>
            <w:tcW w:w="2267" w:type="dxa"/>
          </w:tcPr>
          <w:p w14:paraId="5D932CA7" w14:textId="7BB1381F" w:rsidR="00334C6A" w:rsidRPr="005647EB" w:rsidRDefault="00334C6A" w:rsidP="002570E4">
            <w:pPr>
              <w:pStyle w:val="TAL"/>
              <w:keepNext w:val="0"/>
              <w:keepLines w:val="0"/>
            </w:pPr>
            <w:r w:rsidRPr="005647EB">
              <w:t>MeasResultListEUTRA</w:t>
            </w:r>
            <w:r w:rsidR="002570E4" w:rsidRPr="005647EB">
              <w:t xml:space="preserve"> </w:t>
            </w:r>
          </w:p>
        </w:tc>
        <w:tc>
          <w:tcPr>
            <w:tcW w:w="1700" w:type="dxa"/>
          </w:tcPr>
          <w:p w14:paraId="7224FAB3" w14:textId="77777777" w:rsidR="00334C6A" w:rsidRPr="005647EB" w:rsidRDefault="00334C6A" w:rsidP="002570E4">
            <w:pPr>
              <w:pStyle w:val="TAL"/>
              <w:keepNext w:val="0"/>
              <w:keepLines w:val="0"/>
            </w:pPr>
          </w:p>
        </w:tc>
        <w:tc>
          <w:tcPr>
            <w:tcW w:w="1133" w:type="dxa"/>
          </w:tcPr>
          <w:p w14:paraId="0FB2A4C9" w14:textId="77777777" w:rsidR="00334C6A" w:rsidRPr="005647EB" w:rsidRDefault="00334C6A" w:rsidP="002570E4">
            <w:pPr>
              <w:pStyle w:val="TAL"/>
              <w:keepNext w:val="0"/>
              <w:keepLines w:val="0"/>
            </w:pPr>
          </w:p>
        </w:tc>
      </w:tr>
      <w:tr w:rsidR="00334C6A" w:rsidRPr="005647EB" w14:paraId="1C15DD10" w14:textId="77777777" w:rsidTr="002570E4">
        <w:trPr>
          <w:jc w:val="center"/>
        </w:trPr>
        <w:tc>
          <w:tcPr>
            <w:tcW w:w="4436" w:type="dxa"/>
          </w:tcPr>
          <w:p w14:paraId="65763BB9" w14:textId="1EE2B276" w:rsidR="00334C6A" w:rsidRPr="005647EB" w:rsidRDefault="002570E4" w:rsidP="002570E4">
            <w:pPr>
              <w:pStyle w:val="TAL"/>
              <w:keepNext w:val="0"/>
              <w:keepLines w:val="0"/>
            </w:pPr>
            <w:r w:rsidRPr="005647EB">
              <w:t xml:space="preserve">   </w:t>
            </w:r>
            <w:r w:rsidR="00334C6A" w:rsidRPr="005647EB">
              <w:t>}</w:t>
            </w:r>
          </w:p>
        </w:tc>
        <w:tc>
          <w:tcPr>
            <w:tcW w:w="2267" w:type="dxa"/>
          </w:tcPr>
          <w:p w14:paraId="03DE166E" w14:textId="77777777" w:rsidR="00334C6A" w:rsidRPr="005647EB" w:rsidRDefault="00334C6A" w:rsidP="002570E4">
            <w:pPr>
              <w:pStyle w:val="TAL"/>
              <w:keepNext w:val="0"/>
              <w:keepLines w:val="0"/>
            </w:pPr>
          </w:p>
        </w:tc>
        <w:tc>
          <w:tcPr>
            <w:tcW w:w="1700" w:type="dxa"/>
          </w:tcPr>
          <w:p w14:paraId="7A0F34DA" w14:textId="77777777" w:rsidR="00334C6A" w:rsidRPr="005647EB" w:rsidRDefault="00334C6A" w:rsidP="002570E4">
            <w:pPr>
              <w:pStyle w:val="TAL"/>
              <w:keepNext w:val="0"/>
              <w:keepLines w:val="0"/>
            </w:pPr>
          </w:p>
        </w:tc>
        <w:tc>
          <w:tcPr>
            <w:tcW w:w="1133" w:type="dxa"/>
          </w:tcPr>
          <w:p w14:paraId="346B868F" w14:textId="77777777" w:rsidR="00334C6A" w:rsidRPr="005647EB" w:rsidRDefault="00334C6A" w:rsidP="002570E4">
            <w:pPr>
              <w:pStyle w:val="TAL"/>
              <w:keepNext w:val="0"/>
              <w:keepLines w:val="0"/>
            </w:pPr>
          </w:p>
        </w:tc>
      </w:tr>
      <w:tr w:rsidR="00334C6A" w:rsidRPr="005647EB" w14:paraId="03AA99E4" w14:textId="77777777" w:rsidTr="002570E4">
        <w:trPr>
          <w:jc w:val="center"/>
        </w:trPr>
        <w:tc>
          <w:tcPr>
            <w:tcW w:w="4436" w:type="dxa"/>
          </w:tcPr>
          <w:p w14:paraId="0DCE82BC" w14:textId="77777777" w:rsidR="00334C6A" w:rsidRPr="005647EB" w:rsidRDefault="00334C6A" w:rsidP="002570E4">
            <w:pPr>
              <w:pStyle w:val="TAL"/>
              <w:keepNext w:val="0"/>
              <w:keepLines w:val="0"/>
            </w:pPr>
            <w:r w:rsidRPr="005647EB">
              <w:t>}</w:t>
            </w:r>
          </w:p>
        </w:tc>
        <w:tc>
          <w:tcPr>
            <w:tcW w:w="2267" w:type="dxa"/>
          </w:tcPr>
          <w:p w14:paraId="467A2A8E" w14:textId="77777777" w:rsidR="00334C6A" w:rsidRPr="005647EB" w:rsidRDefault="00334C6A" w:rsidP="002570E4">
            <w:pPr>
              <w:pStyle w:val="TAL"/>
              <w:keepNext w:val="0"/>
              <w:keepLines w:val="0"/>
            </w:pPr>
          </w:p>
        </w:tc>
        <w:tc>
          <w:tcPr>
            <w:tcW w:w="1700" w:type="dxa"/>
          </w:tcPr>
          <w:p w14:paraId="57BF75A2" w14:textId="77777777" w:rsidR="00334C6A" w:rsidRPr="005647EB" w:rsidRDefault="00334C6A" w:rsidP="002570E4">
            <w:pPr>
              <w:pStyle w:val="TAL"/>
              <w:keepNext w:val="0"/>
              <w:keepLines w:val="0"/>
            </w:pPr>
          </w:p>
        </w:tc>
        <w:tc>
          <w:tcPr>
            <w:tcW w:w="1133" w:type="dxa"/>
          </w:tcPr>
          <w:p w14:paraId="67109ED7" w14:textId="77777777" w:rsidR="00334C6A" w:rsidRPr="005647EB" w:rsidRDefault="00334C6A" w:rsidP="002570E4">
            <w:pPr>
              <w:pStyle w:val="TAL"/>
              <w:keepNext w:val="0"/>
              <w:keepLines w:val="0"/>
            </w:pPr>
          </w:p>
        </w:tc>
      </w:tr>
    </w:tbl>
    <w:p w14:paraId="42DE7600" w14:textId="77777777" w:rsidR="00334C6A" w:rsidRPr="005647EB" w:rsidRDefault="00334C6A" w:rsidP="002570E4"/>
    <w:p w14:paraId="6B61C45A" w14:textId="77777777" w:rsidR="00334C6A" w:rsidRPr="005647EB" w:rsidRDefault="00334C6A" w:rsidP="00E72FFE">
      <w:pPr>
        <w:pStyle w:val="TH"/>
      </w:pPr>
      <w:r w:rsidRPr="005647EB">
        <w:lastRenderedPageBreak/>
        <w:t>Table 8.4.1_2.4.3-</w:t>
      </w:r>
      <w:r w:rsidRPr="005647EB">
        <w:rPr>
          <w:lang w:eastAsia="zh-CN"/>
        </w:rPr>
        <w:t>4</w:t>
      </w:r>
      <w:r w:rsidRPr="005647EB">
        <w:t xml:space="preserve">: </w:t>
      </w:r>
      <w:r w:rsidRPr="005647EB">
        <w:rPr>
          <w:i/>
        </w:rPr>
        <w:t>MeasResultListEUTRA</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169FB380" w14:textId="77777777" w:rsidTr="002570E4">
        <w:trPr>
          <w:cantSplit/>
          <w:jc w:val="center"/>
        </w:trPr>
        <w:tc>
          <w:tcPr>
            <w:tcW w:w="9536" w:type="dxa"/>
            <w:gridSpan w:val="4"/>
          </w:tcPr>
          <w:p w14:paraId="20B68F2F" w14:textId="79AAA0E1" w:rsidR="00334C6A" w:rsidRPr="005647EB" w:rsidRDefault="00334C6A" w:rsidP="00E72FFE">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6AD56BD9" w14:textId="77777777" w:rsidTr="002570E4">
        <w:trPr>
          <w:jc w:val="center"/>
        </w:trPr>
        <w:tc>
          <w:tcPr>
            <w:tcW w:w="4436" w:type="dxa"/>
          </w:tcPr>
          <w:p w14:paraId="07B5FC89" w14:textId="62620FC3" w:rsidR="00334C6A" w:rsidRPr="005647EB" w:rsidRDefault="00334C6A" w:rsidP="00E72FFE">
            <w:pPr>
              <w:pStyle w:val="TAH"/>
            </w:pPr>
            <w:r w:rsidRPr="005647EB">
              <w:t>Information</w:t>
            </w:r>
            <w:r w:rsidR="002570E4" w:rsidRPr="005647EB">
              <w:t xml:space="preserve"> </w:t>
            </w:r>
            <w:r w:rsidRPr="005647EB">
              <w:t>Element</w:t>
            </w:r>
          </w:p>
        </w:tc>
        <w:tc>
          <w:tcPr>
            <w:tcW w:w="2267" w:type="dxa"/>
          </w:tcPr>
          <w:p w14:paraId="6BA5CEBC" w14:textId="77777777" w:rsidR="00334C6A" w:rsidRPr="005647EB" w:rsidRDefault="00334C6A" w:rsidP="00E72FFE">
            <w:pPr>
              <w:pStyle w:val="TAH"/>
            </w:pPr>
            <w:r w:rsidRPr="005647EB">
              <w:t>Value/remark</w:t>
            </w:r>
          </w:p>
        </w:tc>
        <w:tc>
          <w:tcPr>
            <w:tcW w:w="1700" w:type="dxa"/>
          </w:tcPr>
          <w:p w14:paraId="52F900A0" w14:textId="77777777" w:rsidR="00334C6A" w:rsidRPr="005647EB" w:rsidRDefault="00334C6A" w:rsidP="00E72FFE">
            <w:pPr>
              <w:pStyle w:val="TAH"/>
            </w:pPr>
            <w:r w:rsidRPr="005647EB">
              <w:t>Comment</w:t>
            </w:r>
          </w:p>
        </w:tc>
        <w:tc>
          <w:tcPr>
            <w:tcW w:w="1133" w:type="dxa"/>
          </w:tcPr>
          <w:p w14:paraId="3599DD8E" w14:textId="77777777" w:rsidR="00334C6A" w:rsidRPr="005647EB" w:rsidRDefault="00334C6A" w:rsidP="00E72FFE">
            <w:pPr>
              <w:pStyle w:val="TAH"/>
            </w:pPr>
            <w:r w:rsidRPr="005647EB">
              <w:t>Condition</w:t>
            </w:r>
          </w:p>
        </w:tc>
      </w:tr>
      <w:tr w:rsidR="00334C6A" w:rsidRPr="005647EB" w14:paraId="6510CF57" w14:textId="77777777" w:rsidTr="002570E4">
        <w:trPr>
          <w:jc w:val="center"/>
        </w:trPr>
        <w:tc>
          <w:tcPr>
            <w:tcW w:w="4436" w:type="dxa"/>
          </w:tcPr>
          <w:p w14:paraId="189746D1" w14:textId="1078CCB5" w:rsidR="00334C6A" w:rsidRPr="005647EB" w:rsidRDefault="00334C6A" w:rsidP="00E72FFE">
            <w:pPr>
              <w:pStyle w:val="TAL"/>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7E847173" w14:textId="77777777" w:rsidR="00334C6A" w:rsidRPr="005647EB" w:rsidRDefault="00334C6A" w:rsidP="00E72FFE">
            <w:pPr>
              <w:pStyle w:val="TAL"/>
            </w:pPr>
          </w:p>
        </w:tc>
        <w:tc>
          <w:tcPr>
            <w:tcW w:w="1700" w:type="dxa"/>
          </w:tcPr>
          <w:p w14:paraId="3A014B74" w14:textId="77777777" w:rsidR="00334C6A" w:rsidRPr="005647EB" w:rsidRDefault="00334C6A" w:rsidP="00E72FFE">
            <w:pPr>
              <w:pStyle w:val="TAL"/>
            </w:pPr>
          </w:p>
        </w:tc>
        <w:tc>
          <w:tcPr>
            <w:tcW w:w="1133" w:type="dxa"/>
          </w:tcPr>
          <w:p w14:paraId="5EB87296" w14:textId="77777777" w:rsidR="00334C6A" w:rsidRPr="005647EB" w:rsidRDefault="00334C6A" w:rsidP="00E72FFE">
            <w:pPr>
              <w:pStyle w:val="TAL"/>
            </w:pPr>
          </w:p>
        </w:tc>
      </w:tr>
      <w:tr w:rsidR="00334C6A" w:rsidRPr="005647EB" w14:paraId="5F18C954" w14:textId="77777777" w:rsidTr="002570E4">
        <w:trPr>
          <w:jc w:val="center"/>
        </w:trPr>
        <w:tc>
          <w:tcPr>
            <w:tcW w:w="4436" w:type="dxa"/>
          </w:tcPr>
          <w:p w14:paraId="50EF1731" w14:textId="634A4AD2" w:rsidR="00334C6A" w:rsidRPr="005647EB" w:rsidRDefault="00334C6A" w:rsidP="002570E4">
            <w:pPr>
              <w:pStyle w:val="TAL"/>
              <w:keepNext w:val="0"/>
              <w:keepLines w:val="0"/>
            </w:pPr>
            <w:r w:rsidRPr="005647EB">
              <w:t>MeasResultEUTRA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F59A3CA" w14:textId="77777777" w:rsidR="00334C6A" w:rsidRPr="005647EB" w:rsidRDefault="00334C6A" w:rsidP="002570E4">
            <w:pPr>
              <w:pStyle w:val="TAL"/>
              <w:keepNext w:val="0"/>
              <w:keepLines w:val="0"/>
            </w:pPr>
          </w:p>
        </w:tc>
        <w:tc>
          <w:tcPr>
            <w:tcW w:w="1700" w:type="dxa"/>
          </w:tcPr>
          <w:p w14:paraId="2CED794A" w14:textId="77777777" w:rsidR="00334C6A" w:rsidRPr="005647EB" w:rsidRDefault="00334C6A" w:rsidP="002570E4">
            <w:pPr>
              <w:pStyle w:val="TAL"/>
              <w:keepNext w:val="0"/>
              <w:keepLines w:val="0"/>
            </w:pPr>
          </w:p>
        </w:tc>
        <w:tc>
          <w:tcPr>
            <w:tcW w:w="1133" w:type="dxa"/>
          </w:tcPr>
          <w:p w14:paraId="2D52DDEE" w14:textId="77777777" w:rsidR="00334C6A" w:rsidRPr="005647EB" w:rsidRDefault="00334C6A" w:rsidP="002570E4">
            <w:pPr>
              <w:pStyle w:val="TAL"/>
              <w:keepNext w:val="0"/>
              <w:keepLines w:val="0"/>
            </w:pPr>
          </w:p>
        </w:tc>
      </w:tr>
      <w:tr w:rsidR="00334C6A" w:rsidRPr="005647EB" w14:paraId="3840B740" w14:textId="77777777" w:rsidTr="002570E4">
        <w:trPr>
          <w:jc w:val="center"/>
        </w:trPr>
        <w:tc>
          <w:tcPr>
            <w:tcW w:w="4436" w:type="dxa"/>
          </w:tcPr>
          <w:p w14:paraId="54F07B7F" w14:textId="6B87B80A" w:rsidR="00334C6A" w:rsidRPr="005647EB" w:rsidRDefault="002570E4" w:rsidP="002570E4">
            <w:pPr>
              <w:pStyle w:val="TAL"/>
              <w:keepNext w:val="0"/>
              <w:keepLines w:val="0"/>
            </w:pPr>
            <w:r w:rsidRPr="005647EB">
              <w:t xml:space="preserve">  </w:t>
            </w:r>
            <w:r w:rsidR="00334C6A" w:rsidRPr="005647EB">
              <w:t>physCellId</w:t>
            </w:r>
          </w:p>
        </w:tc>
        <w:tc>
          <w:tcPr>
            <w:tcW w:w="2267" w:type="dxa"/>
          </w:tcPr>
          <w:p w14:paraId="28BEAB21" w14:textId="77777777" w:rsidR="00334C6A" w:rsidRPr="005647EB" w:rsidRDefault="00334C6A" w:rsidP="002570E4">
            <w:pPr>
              <w:pStyle w:val="TAL"/>
              <w:keepNext w:val="0"/>
              <w:keepLines w:val="0"/>
            </w:pPr>
            <w:r w:rsidRPr="005647EB">
              <w:t>PhysicalCellIdentity</w:t>
            </w:r>
          </w:p>
        </w:tc>
        <w:tc>
          <w:tcPr>
            <w:tcW w:w="1700" w:type="dxa"/>
          </w:tcPr>
          <w:p w14:paraId="35B7CB5C" w14:textId="77777777" w:rsidR="00334C6A" w:rsidRPr="005647EB" w:rsidRDefault="00334C6A" w:rsidP="002570E4">
            <w:pPr>
              <w:pStyle w:val="TAL"/>
              <w:keepNext w:val="0"/>
              <w:keepLines w:val="0"/>
            </w:pPr>
          </w:p>
        </w:tc>
        <w:tc>
          <w:tcPr>
            <w:tcW w:w="1133" w:type="dxa"/>
          </w:tcPr>
          <w:p w14:paraId="67014F01" w14:textId="77777777" w:rsidR="00334C6A" w:rsidRPr="005647EB" w:rsidRDefault="00334C6A" w:rsidP="002570E4">
            <w:pPr>
              <w:pStyle w:val="TAL"/>
              <w:keepNext w:val="0"/>
              <w:keepLines w:val="0"/>
            </w:pPr>
          </w:p>
        </w:tc>
      </w:tr>
      <w:tr w:rsidR="00334C6A" w:rsidRPr="005647EB" w14:paraId="3BC62918" w14:textId="77777777" w:rsidTr="002570E4">
        <w:trPr>
          <w:jc w:val="center"/>
        </w:trPr>
        <w:tc>
          <w:tcPr>
            <w:tcW w:w="4436" w:type="dxa"/>
          </w:tcPr>
          <w:p w14:paraId="25C2DC95" w14:textId="03F75CDB" w:rsidR="00334C6A" w:rsidRPr="005647EB" w:rsidRDefault="002570E4" w:rsidP="002570E4">
            <w:pPr>
              <w:pStyle w:val="TAL"/>
              <w:keepNext w:val="0"/>
              <w:keepLines w:val="0"/>
            </w:pPr>
            <w:r w:rsidRPr="005647EB">
              <w:t xml:space="preserve">  </w:t>
            </w:r>
            <w:r w:rsidR="00334C6A" w:rsidRPr="005647EB">
              <w:t>measResult</w:t>
            </w:r>
            <w:r w:rsidRPr="005647EB">
              <w:t xml:space="preserve"> </w:t>
            </w:r>
            <w:r w:rsidR="00334C6A" w:rsidRPr="005647EB">
              <w:t>SEQUENCE</w:t>
            </w:r>
            <w:r w:rsidRPr="005647EB">
              <w:t xml:space="preserve"> </w:t>
            </w:r>
            <w:r w:rsidR="00334C6A" w:rsidRPr="005647EB">
              <w:t>{</w:t>
            </w:r>
          </w:p>
        </w:tc>
        <w:tc>
          <w:tcPr>
            <w:tcW w:w="2267" w:type="dxa"/>
          </w:tcPr>
          <w:p w14:paraId="3F94FACC" w14:textId="77777777" w:rsidR="00334C6A" w:rsidRPr="005647EB" w:rsidRDefault="00334C6A" w:rsidP="002570E4">
            <w:pPr>
              <w:pStyle w:val="TAL"/>
              <w:keepNext w:val="0"/>
              <w:keepLines w:val="0"/>
            </w:pPr>
          </w:p>
        </w:tc>
        <w:tc>
          <w:tcPr>
            <w:tcW w:w="1700" w:type="dxa"/>
          </w:tcPr>
          <w:p w14:paraId="51664690" w14:textId="19F1F50B" w:rsidR="00334C6A" w:rsidRPr="005647EB" w:rsidRDefault="002570E4" w:rsidP="002570E4">
            <w:pPr>
              <w:pStyle w:val="TAL"/>
              <w:keepNext w:val="0"/>
              <w:keepLines w:val="0"/>
            </w:pPr>
            <w:r w:rsidRPr="005647EB">
              <w:t xml:space="preserve"> </w:t>
            </w:r>
          </w:p>
        </w:tc>
        <w:tc>
          <w:tcPr>
            <w:tcW w:w="1133" w:type="dxa"/>
          </w:tcPr>
          <w:p w14:paraId="5BADF613" w14:textId="77777777" w:rsidR="00334C6A" w:rsidRPr="005647EB" w:rsidRDefault="00334C6A" w:rsidP="002570E4">
            <w:pPr>
              <w:pStyle w:val="TAL"/>
              <w:keepNext w:val="0"/>
              <w:keepLines w:val="0"/>
            </w:pPr>
          </w:p>
        </w:tc>
      </w:tr>
      <w:tr w:rsidR="00334C6A" w:rsidRPr="005647EB" w14:paraId="30FBED7F" w14:textId="77777777" w:rsidTr="002570E4">
        <w:trPr>
          <w:jc w:val="center"/>
        </w:trPr>
        <w:tc>
          <w:tcPr>
            <w:tcW w:w="4436" w:type="dxa"/>
          </w:tcPr>
          <w:p w14:paraId="3C2350AA" w14:textId="4A790103"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31DA6685" w14:textId="77777777" w:rsidR="00334C6A" w:rsidRPr="005647EB" w:rsidRDefault="00334C6A" w:rsidP="002570E4">
            <w:pPr>
              <w:pStyle w:val="TAL"/>
              <w:keepNext w:val="0"/>
              <w:keepLines w:val="0"/>
            </w:pPr>
          </w:p>
        </w:tc>
        <w:tc>
          <w:tcPr>
            <w:tcW w:w="1700" w:type="dxa"/>
          </w:tcPr>
          <w:p w14:paraId="229BD136" w14:textId="352C4B83"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4EB5D6BD" w14:textId="77777777" w:rsidR="00334C6A" w:rsidRPr="005647EB" w:rsidRDefault="00334C6A" w:rsidP="002570E4">
            <w:pPr>
              <w:pStyle w:val="TAL"/>
              <w:keepNext w:val="0"/>
              <w:keepLines w:val="0"/>
            </w:pPr>
          </w:p>
        </w:tc>
      </w:tr>
      <w:tr w:rsidR="00334C6A" w:rsidRPr="005647EB" w14:paraId="69C481C3" w14:textId="77777777" w:rsidTr="002570E4">
        <w:trPr>
          <w:jc w:val="center"/>
        </w:trPr>
        <w:tc>
          <w:tcPr>
            <w:tcW w:w="4436" w:type="dxa"/>
          </w:tcPr>
          <w:p w14:paraId="4BD2FD00" w14:textId="18BBC456"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7840B6FF" w14:textId="77777777" w:rsidR="00334C6A" w:rsidRPr="005647EB" w:rsidRDefault="00334C6A" w:rsidP="002570E4">
            <w:pPr>
              <w:pStyle w:val="TAL"/>
              <w:keepNext w:val="0"/>
              <w:keepLines w:val="0"/>
            </w:pPr>
          </w:p>
        </w:tc>
        <w:tc>
          <w:tcPr>
            <w:tcW w:w="1700" w:type="dxa"/>
          </w:tcPr>
          <w:p w14:paraId="65B95835" w14:textId="708F9062"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1279E7F6" w14:textId="77777777" w:rsidR="00334C6A" w:rsidRPr="005647EB" w:rsidRDefault="00334C6A" w:rsidP="002570E4">
            <w:pPr>
              <w:pStyle w:val="TAL"/>
              <w:keepNext w:val="0"/>
              <w:keepLines w:val="0"/>
            </w:pPr>
          </w:p>
        </w:tc>
      </w:tr>
      <w:tr w:rsidR="00334C6A" w:rsidRPr="005647EB" w14:paraId="6F93E194" w14:textId="77777777" w:rsidTr="002570E4">
        <w:trPr>
          <w:jc w:val="center"/>
        </w:trPr>
        <w:tc>
          <w:tcPr>
            <w:tcW w:w="4436" w:type="dxa"/>
          </w:tcPr>
          <w:p w14:paraId="32B2F4ED" w14:textId="3D9749B4" w:rsidR="00334C6A" w:rsidRPr="005647EB" w:rsidRDefault="002570E4" w:rsidP="002570E4">
            <w:pPr>
              <w:pStyle w:val="TAL"/>
              <w:keepNext w:val="0"/>
              <w:keepLines w:val="0"/>
            </w:pPr>
            <w:r w:rsidRPr="005647EB">
              <w:t xml:space="preserve">  </w:t>
            </w:r>
            <w:r w:rsidR="00334C6A" w:rsidRPr="005647EB">
              <w:t>}</w:t>
            </w:r>
          </w:p>
        </w:tc>
        <w:tc>
          <w:tcPr>
            <w:tcW w:w="2267" w:type="dxa"/>
          </w:tcPr>
          <w:p w14:paraId="166AEED5" w14:textId="77777777" w:rsidR="00334C6A" w:rsidRPr="005647EB" w:rsidRDefault="00334C6A" w:rsidP="002570E4">
            <w:pPr>
              <w:pStyle w:val="TAL"/>
              <w:keepNext w:val="0"/>
              <w:keepLines w:val="0"/>
            </w:pPr>
          </w:p>
        </w:tc>
        <w:tc>
          <w:tcPr>
            <w:tcW w:w="1700" w:type="dxa"/>
          </w:tcPr>
          <w:p w14:paraId="1F5926D7" w14:textId="77777777" w:rsidR="00334C6A" w:rsidRPr="005647EB" w:rsidRDefault="00334C6A" w:rsidP="002570E4">
            <w:pPr>
              <w:pStyle w:val="TAL"/>
              <w:keepNext w:val="0"/>
              <w:keepLines w:val="0"/>
            </w:pPr>
          </w:p>
        </w:tc>
        <w:tc>
          <w:tcPr>
            <w:tcW w:w="1133" w:type="dxa"/>
          </w:tcPr>
          <w:p w14:paraId="3A33C831" w14:textId="77777777" w:rsidR="00334C6A" w:rsidRPr="005647EB" w:rsidRDefault="00334C6A" w:rsidP="002570E4">
            <w:pPr>
              <w:pStyle w:val="TAL"/>
              <w:keepNext w:val="0"/>
              <w:keepLines w:val="0"/>
            </w:pPr>
          </w:p>
        </w:tc>
      </w:tr>
      <w:tr w:rsidR="00334C6A" w:rsidRPr="005647EB" w14:paraId="48E095FD" w14:textId="77777777" w:rsidTr="002570E4">
        <w:trPr>
          <w:jc w:val="center"/>
        </w:trPr>
        <w:tc>
          <w:tcPr>
            <w:tcW w:w="4436" w:type="dxa"/>
          </w:tcPr>
          <w:p w14:paraId="1741EC8B" w14:textId="77777777" w:rsidR="00334C6A" w:rsidRPr="005647EB" w:rsidRDefault="00334C6A" w:rsidP="002570E4">
            <w:pPr>
              <w:pStyle w:val="TAL"/>
              <w:keepNext w:val="0"/>
              <w:keepLines w:val="0"/>
            </w:pPr>
            <w:r w:rsidRPr="005647EB">
              <w:t>}</w:t>
            </w:r>
          </w:p>
        </w:tc>
        <w:tc>
          <w:tcPr>
            <w:tcW w:w="2267" w:type="dxa"/>
          </w:tcPr>
          <w:p w14:paraId="571C5B0C" w14:textId="77777777" w:rsidR="00334C6A" w:rsidRPr="005647EB" w:rsidRDefault="00334C6A" w:rsidP="002570E4">
            <w:pPr>
              <w:pStyle w:val="TAL"/>
              <w:keepNext w:val="0"/>
              <w:keepLines w:val="0"/>
            </w:pPr>
          </w:p>
        </w:tc>
        <w:tc>
          <w:tcPr>
            <w:tcW w:w="1700" w:type="dxa"/>
          </w:tcPr>
          <w:p w14:paraId="75DDD14B" w14:textId="77777777" w:rsidR="00334C6A" w:rsidRPr="005647EB" w:rsidRDefault="00334C6A" w:rsidP="002570E4">
            <w:pPr>
              <w:pStyle w:val="TAL"/>
              <w:keepNext w:val="0"/>
              <w:keepLines w:val="0"/>
            </w:pPr>
          </w:p>
        </w:tc>
        <w:tc>
          <w:tcPr>
            <w:tcW w:w="1133" w:type="dxa"/>
          </w:tcPr>
          <w:p w14:paraId="59B326B3" w14:textId="77777777" w:rsidR="00334C6A" w:rsidRPr="005647EB" w:rsidRDefault="00334C6A" w:rsidP="002570E4">
            <w:pPr>
              <w:pStyle w:val="TAL"/>
              <w:keepNext w:val="0"/>
              <w:keepLines w:val="0"/>
            </w:pPr>
          </w:p>
        </w:tc>
      </w:tr>
    </w:tbl>
    <w:p w14:paraId="6AE6F981" w14:textId="77777777" w:rsidR="00334C6A" w:rsidRPr="005647EB" w:rsidRDefault="00334C6A" w:rsidP="002570E4"/>
    <w:p w14:paraId="39FEA799" w14:textId="77777777" w:rsidR="00334C6A" w:rsidRPr="005647EB" w:rsidRDefault="00334C6A" w:rsidP="002570E4">
      <w:pPr>
        <w:pStyle w:val="Heading4"/>
        <w:keepNext w:val="0"/>
        <w:keepLines w:val="0"/>
      </w:pPr>
      <w:r w:rsidRPr="005647EB">
        <w:t>8.4.1_2.5</w:t>
      </w:r>
      <w:r w:rsidRPr="005647EB">
        <w:tab/>
        <w:t>Test requirement</w:t>
      </w:r>
    </w:p>
    <w:p w14:paraId="79707B69" w14:textId="77777777" w:rsidR="00334C6A" w:rsidRPr="005647EB" w:rsidRDefault="00334C6A" w:rsidP="002570E4">
      <w:r w:rsidRPr="005647EB">
        <w:t xml:space="preserve">Tables 8.4.1_2.4.1-1 and 8.4.1_2.5-1 define the primary level settings including test tolerances for event triggered reporting under fading propagation conditions in asynchronous inter frequency cells test. </w:t>
      </w:r>
    </w:p>
    <w:p w14:paraId="6B3B5B63" w14:textId="77777777" w:rsidR="00334C6A" w:rsidRPr="005647EB" w:rsidRDefault="00334C6A" w:rsidP="002570E4">
      <w:pPr>
        <w:pStyle w:val="TH"/>
        <w:keepNext w:val="0"/>
        <w:keepLines w:val="0"/>
      </w:pPr>
      <w:r w:rsidRPr="005647EB">
        <w:t>Table 8.4.1_2.5-1: Cell specific test parameters for E-UTRAN TDD-TDD inter frequency event triggered reporting under fading propagation conditions in 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70"/>
        <w:gridCol w:w="1206"/>
        <w:gridCol w:w="1374"/>
        <w:gridCol w:w="43"/>
        <w:gridCol w:w="71"/>
        <w:gridCol w:w="1347"/>
      </w:tblGrid>
      <w:tr w:rsidR="00334C6A" w:rsidRPr="005647EB" w14:paraId="292FC603" w14:textId="77777777" w:rsidTr="00E72FFE">
        <w:trPr>
          <w:cantSplit/>
          <w:jc w:val="center"/>
        </w:trPr>
        <w:tc>
          <w:tcPr>
            <w:tcW w:w="2093" w:type="dxa"/>
            <w:vMerge w:val="restart"/>
            <w:tcBorders>
              <w:top w:val="single" w:sz="4" w:space="0" w:color="auto"/>
              <w:left w:val="single" w:sz="4" w:space="0" w:color="auto"/>
            </w:tcBorders>
          </w:tcPr>
          <w:p w14:paraId="5F2DC2B3" w14:textId="77777777" w:rsidR="00334C6A" w:rsidRPr="005647EB" w:rsidRDefault="00334C6A" w:rsidP="002570E4">
            <w:pPr>
              <w:pStyle w:val="TAH"/>
              <w:keepNext w:val="0"/>
              <w:keepLines w:val="0"/>
              <w:ind w:left="284"/>
              <w:rPr>
                <w:rFonts w:cs="v4.2.0"/>
              </w:rPr>
            </w:pPr>
            <w:r w:rsidRPr="005647EB">
              <w:rPr>
                <w:rFonts w:cs="v4.2.0"/>
              </w:rPr>
              <w:t>Parameter</w:t>
            </w:r>
          </w:p>
        </w:tc>
        <w:tc>
          <w:tcPr>
            <w:tcW w:w="1559" w:type="dxa"/>
            <w:vMerge w:val="restart"/>
            <w:tcBorders>
              <w:top w:val="single" w:sz="4" w:space="0" w:color="auto"/>
            </w:tcBorders>
          </w:tcPr>
          <w:p w14:paraId="79932FDB" w14:textId="77777777" w:rsidR="00334C6A" w:rsidRPr="005647EB" w:rsidRDefault="00334C6A" w:rsidP="002570E4">
            <w:pPr>
              <w:pStyle w:val="TAH"/>
              <w:keepNext w:val="0"/>
              <w:keepLines w:val="0"/>
              <w:rPr>
                <w:rFonts w:cs="v4.2.0"/>
              </w:rPr>
            </w:pPr>
            <w:r w:rsidRPr="005647EB">
              <w:rPr>
                <w:rFonts w:cs="v4.2.0"/>
              </w:rPr>
              <w:t>Unit</w:t>
            </w:r>
          </w:p>
        </w:tc>
        <w:tc>
          <w:tcPr>
            <w:tcW w:w="2552" w:type="dxa"/>
            <w:gridSpan w:val="3"/>
            <w:tcBorders>
              <w:top w:val="single" w:sz="4" w:space="0" w:color="auto"/>
            </w:tcBorders>
          </w:tcPr>
          <w:p w14:paraId="1E9FD4CE" w14:textId="67166F63"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4"/>
            <w:tcBorders>
              <w:top w:val="single" w:sz="4" w:space="0" w:color="auto"/>
              <w:right w:val="single" w:sz="4" w:space="0" w:color="auto"/>
            </w:tcBorders>
          </w:tcPr>
          <w:p w14:paraId="74B39A34" w14:textId="6356D866"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34AADA68" w14:textId="77777777" w:rsidTr="00E72FFE">
        <w:trPr>
          <w:cantSplit/>
          <w:jc w:val="center"/>
        </w:trPr>
        <w:tc>
          <w:tcPr>
            <w:tcW w:w="2093" w:type="dxa"/>
            <w:vMerge/>
            <w:tcBorders>
              <w:left w:val="single" w:sz="4" w:space="0" w:color="auto"/>
              <w:bottom w:val="single" w:sz="4" w:space="0" w:color="auto"/>
            </w:tcBorders>
          </w:tcPr>
          <w:p w14:paraId="28CC2427" w14:textId="77777777" w:rsidR="00334C6A" w:rsidRPr="005647EB" w:rsidRDefault="00334C6A" w:rsidP="002570E4">
            <w:pPr>
              <w:pStyle w:val="TAH"/>
              <w:keepNext w:val="0"/>
              <w:keepLines w:val="0"/>
              <w:numPr>
                <w:ilvl w:val="0"/>
                <w:numId w:val="1"/>
              </w:numPr>
              <w:ind w:left="568" w:hanging="284"/>
              <w:rPr>
                <w:rFonts w:cs="v4.2.0"/>
              </w:rPr>
            </w:pPr>
          </w:p>
        </w:tc>
        <w:tc>
          <w:tcPr>
            <w:tcW w:w="1559" w:type="dxa"/>
            <w:vMerge/>
            <w:tcBorders>
              <w:bottom w:val="single" w:sz="4" w:space="0" w:color="auto"/>
            </w:tcBorders>
          </w:tcPr>
          <w:p w14:paraId="3A93B573" w14:textId="77777777" w:rsidR="00334C6A" w:rsidRPr="005647EB" w:rsidRDefault="00334C6A" w:rsidP="002570E4">
            <w:pPr>
              <w:pStyle w:val="TAH"/>
              <w:keepNext w:val="0"/>
              <w:keepLines w:val="0"/>
              <w:numPr>
                <w:ilvl w:val="0"/>
                <w:numId w:val="2"/>
              </w:numPr>
              <w:ind w:left="568" w:hanging="284"/>
              <w:rPr>
                <w:rFonts w:cs="v4.2.0"/>
              </w:rPr>
            </w:pPr>
          </w:p>
        </w:tc>
        <w:tc>
          <w:tcPr>
            <w:tcW w:w="1276" w:type="dxa"/>
            <w:tcBorders>
              <w:bottom w:val="single" w:sz="4" w:space="0" w:color="auto"/>
            </w:tcBorders>
          </w:tcPr>
          <w:p w14:paraId="4FA4C8FB" w14:textId="77777777" w:rsidR="00334C6A" w:rsidRPr="005647EB" w:rsidRDefault="00334C6A" w:rsidP="002570E4">
            <w:pPr>
              <w:pStyle w:val="TAH"/>
              <w:keepNext w:val="0"/>
              <w:keepLines w:val="0"/>
              <w:rPr>
                <w:rFonts w:cs="v4.2.0"/>
              </w:rPr>
            </w:pPr>
            <w:r w:rsidRPr="005647EB">
              <w:rPr>
                <w:rFonts w:cs="v4.2.0"/>
              </w:rPr>
              <w:t>T1</w:t>
            </w:r>
          </w:p>
        </w:tc>
        <w:tc>
          <w:tcPr>
            <w:tcW w:w="1276" w:type="dxa"/>
            <w:gridSpan w:val="2"/>
            <w:tcBorders>
              <w:bottom w:val="single" w:sz="4" w:space="0" w:color="auto"/>
            </w:tcBorders>
          </w:tcPr>
          <w:p w14:paraId="7FBF149B" w14:textId="77777777" w:rsidR="00334C6A" w:rsidRPr="005647EB" w:rsidRDefault="00334C6A" w:rsidP="002570E4">
            <w:pPr>
              <w:pStyle w:val="TAH"/>
              <w:keepNext w:val="0"/>
              <w:keepLines w:val="0"/>
              <w:rPr>
                <w:rFonts w:cs="v4.2.0"/>
              </w:rPr>
            </w:pPr>
            <w:r w:rsidRPr="005647EB">
              <w:rPr>
                <w:rFonts w:cs="v4.2.0"/>
              </w:rPr>
              <w:t>T2</w:t>
            </w:r>
          </w:p>
        </w:tc>
        <w:tc>
          <w:tcPr>
            <w:tcW w:w="1374" w:type="dxa"/>
            <w:tcBorders>
              <w:bottom w:val="single" w:sz="4" w:space="0" w:color="auto"/>
            </w:tcBorders>
          </w:tcPr>
          <w:p w14:paraId="60866CD3" w14:textId="77777777" w:rsidR="00334C6A" w:rsidRPr="005647EB" w:rsidRDefault="00334C6A" w:rsidP="002570E4">
            <w:pPr>
              <w:pStyle w:val="TAH"/>
              <w:keepNext w:val="0"/>
              <w:keepLines w:val="0"/>
              <w:rPr>
                <w:rFonts w:cs="v4.2.0"/>
              </w:rPr>
            </w:pPr>
            <w:r w:rsidRPr="005647EB">
              <w:rPr>
                <w:rFonts w:cs="v4.2.0"/>
              </w:rPr>
              <w:t>T1</w:t>
            </w:r>
          </w:p>
        </w:tc>
        <w:tc>
          <w:tcPr>
            <w:tcW w:w="1461" w:type="dxa"/>
            <w:gridSpan w:val="3"/>
            <w:tcBorders>
              <w:bottom w:val="single" w:sz="4" w:space="0" w:color="auto"/>
            </w:tcBorders>
          </w:tcPr>
          <w:p w14:paraId="2009D7DC" w14:textId="77777777" w:rsidR="00334C6A" w:rsidRPr="005647EB" w:rsidRDefault="00334C6A" w:rsidP="002570E4">
            <w:pPr>
              <w:pStyle w:val="TAH"/>
              <w:keepNext w:val="0"/>
              <w:keepLines w:val="0"/>
              <w:rPr>
                <w:rFonts w:cs="v4.2.0"/>
              </w:rPr>
            </w:pPr>
            <w:r w:rsidRPr="005647EB">
              <w:rPr>
                <w:rFonts w:cs="v4.2.0"/>
              </w:rPr>
              <w:t>T2</w:t>
            </w:r>
          </w:p>
        </w:tc>
      </w:tr>
      <w:tr w:rsidR="00334C6A" w:rsidRPr="005647EB" w14:paraId="4B245174" w14:textId="77777777" w:rsidTr="00E72FFE">
        <w:trPr>
          <w:cantSplit/>
          <w:jc w:val="center"/>
        </w:trPr>
        <w:tc>
          <w:tcPr>
            <w:tcW w:w="2093" w:type="dxa"/>
            <w:tcBorders>
              <w:left w:val="single" w:sz="4" w:space="0" w:color="auto"/>
              <w:bottom w:val="single" w:sz="4" w:space="0" w:color="auto"/>
            </w:tcBorders>
          </w:tcPr>
          <w:p w14:paraId="19898633" w14:textId="5812F56E"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4BEE11C4" w14:textId="77777777" w:rsidR="00334C6A" w:rsidRPr="005647EB" w:rsidRDefault="00334C6A" w:rsidP="002570E4">
            <w:pPr>
              <w:pStyle w:val="TAC"/>
              <w:keepNext w:val="0"/>
              <w:keepLines w:val="0"/>
            </w:pPr>
          </w:p>
        </w:tc>
        <w:tc>
          <w:tcPr>
            <w:tcW w:w="2552" w:type="dxa"/>
            <w:gridSpan w:val="3"/>
            <w:tcBorders>
              <w:bottom w:val="single" w:sz="4" w:space="0" w:color="auto"/>
            </w:tcBorders>
          </w:tcPr>
          <w:p w14:paraId="072C71BC" w14:textId="77777777" w:rsidR="00334C6A" w:rsidRPr="005647EB" w:rsidRDefault="00334C6A" w:rsidP="002570E4">
            <w:pPr>
              <w:pStyle w:val="TAC"/>
              <w:keepNext w:val="0"/>
              <w:keepLines w:val="0"/>
            </w:pPr>
            <w:r w:rsidRPr="005647EB">
              <w:t>1</w:t>
            </w:r>
          </w:p>
        </w:tc>
        <w:tc>
          <w:tcPr>
            <w:tcW w:w="2835" w:type="dxa"/>
            <w:gridSpan w:val="4"/>
            <w:tcBorders>
              <w:bottom w:val="single" w:sz="4" w:space="0" w:color="auto"/>
            </w:tcBorders>
          </w:tcPr>
          <w:p w14:paraId="4F13F17E" w14:textId="77777777" w:rsidR="00334C6A" w:rsidRPr="005647EB" w:rsidRDefault="00334C6A" w:rsidP="002570E4">
            <w:pPr>
              <w:pStyle w:val="TAC"/>
              <w:keepNext w:val="0"/>
              <w:keepLines w:val="0"/>
            </w:pPr>
            <w:r w:rsidRPr="005647EB">
              <w:t>2</w:t>
            </w:r>
          </w:p>
        </w:tc>
      </w:tr>
      <w:tr w:rsidR="00334C6A" w:rsidRPr="005647EB" w14:paraId="2A1F5150" w14:textId="77777777" w:rsidTr="00E72FFE">
        <w:trPr>
          <w:cantSplit/>
          <w:jc w:val="center"/>
        </w:trPr>
        <w:tc>
          <w:tcPr>
            <w:tcW w:w="2093" w:type="dxa"/>
            <w:tcBorders>
              <w:left w:val="single" w:sz="4" w:space="0" w:color="auto"/>
              <w:bottom w:val="single" w:sz="4" w:space="0" w:color="auto"/>
            </w:tcBorders>
          </w:tcPr>
          <w:p w14:paraId="4B55B172" w14:textId="77777777" w:rsidR="00334C6A" w:rsidRPr="005647EB" w:rsidRDefault="00334C6A"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3185483E" w14:textId="77777777" w:rsidR="00334C6A" w:rsidRPr="005647EB" w:rsidRDefault="00334C6A" w:rsidP="002570E4">
            <w:pPr>
              <w:pStyle w:val="TAC"/>
              <w:keepNext w:val="0"/>
              <w:keepLines w:val="0"/>
            </w:pPr>
            <w:r w:rsidRPr="005647EB">
              <w:t>MHz</w:t>
            </w:r>
          </w:p>
        </w:tc>
        <w:tc>
          <w:tcPr>
            <w:tcW w:w="2552" w:type="dxa"/>
            <w:gridSpan w:val="3"/>
            <w:tcBorders>
              <w:bottom w:val="single" w:sz="4" w:space="0" w:color="auto"/>
            </w:tcBorders>
          </w:tcPr>
          <w:p w14:paraId="61314697" w14:textId="77777777" w:rsidR="00334C6A" w:rsidRPr="005647EB" w:rsidRDefault="00334C6A" w:rsidP="002570E4">
            <w:pPr>
              <w:pStyle w:val="TAC"/>
              <w:keepNext w:val="0"/>
              <w:keepLines w:val="0"/>
            </w:pPr>
            <w:r w:rsidRPr="005647EB">
              <w:t>10</w:t>
            </w:r>
          </w:p>
        </w:tc>
        <w:tc>
          <w:tcPr>
            <w:tcW w:w="2835" w:type="dxa"/>
            <w:gridSpan w:val="4"/>
            <w:tcBorders>
              <w:bottom w:val="single" w:sz="4" w:space="0" w:color="auto"/>
            </w:tcBorders>
          </w:tcPr>
          <w:p w14:paraId="3A6E076A" w14:textId="77777777" w:rsidR="00334C6A" w:rsidRPr="005647EB" w:rsidRDefault="00334C6A" w:rsidP="002570E4">
            <w:pPr>
              <w:pStyle w:val="TAC"/>
              <w:keepNext w:val="0"/>
              <w:keepLines w:val="0"/>
            </w:pPr>
            <w:r w:rsidRPr="005647EB">
              <w:t>10</w:t>
            </w:r>
          </w:p>
        </w:tc>
      </w:tr>
      <w:tr w:rsidR="00334C6A" w:rsidRPr="005647EB" w14:paraId="095520F6" w14:textId="77777777" w:rsidTr="00E72FFE">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E7F41CF" w14:textId="47A2E438" w:rsidR="00334C6A" w:rsidRPr="005647EB" w:rsidRDefault="00334C6A" w:rsidP="002570E4">
            <w:pPr>
              <w:pStyle w:val="TAL"/>
              <w:keepNext w:val="0"/>
              <w:keepLines w:val="0"/>
            </w:pPr>
            <w:r w:rsidRPr="005647EB">
              <w:rPr>
                <w:bCs/>
              </w:rPr>
              <w:t>Correlation</w:t>
            </w:r>
            <w:r w:rsidR="002570E4" w:rsidRPr="005647EB">
              <w:rPr>
                <w:bCs/>
              </w:rPr>
              <w:t xml:space="preserve"> </w:t>
            </w:r>
            <w:r w:rsidRPr="005647EB">
              <w:rPr>
                <w:bCs/>
              </w:rPr>
              <w:t>Matrix</w:t>
            </w:r>
            <w:r w:rsidR="002570E4" w:rsidRPr="005647EB">
              <w:rPr>
                <w:bCs/>
              </w:rPr>
              <w:t xml:space="preserve"> </w:t>
            </w:r>
            <w:r w:rsidRPr="005647EB">
              <w:rPr>
                <w:bCs/>
              </w:rPr>
              <w:t>and</w:t>
            </w:r>
            <w:r w:rsidR="002570E4" w:rsidRPr="005647EB">
              <w:rPr>
                <w:bCs/>
              </w:rPr>
              <w:t xml:space="preserve"> </w:t>
            </w:r>
            <w:r w:rsidRPr="005647EB">
              <w:rPr>
                <w:bCs/>
              </w:rPr>
              <w:t>Antenna</w:t>
            </w:r>
            <w:r w:rsidR="002570E4" w:rsidRPr="005647EB">
              <w:rPr>
                <w:bCs/>
              </w:rPr>
              <w:t xml:space="preserve"> </w:t>
            </w:r>
            <w:r w:rsidRPr="005647EB">
              <w:rPr>
                <w:bCs/>
              </w:rPr>
              <w:t>Configuration</w:t>
            </w:r>
          </w:p>
        </w:tc>
        <w:tc>
          <w:tcPr>
            <w:tcW w:w="1559" w:type="dxa"/>
            <w:tcBorders>
              <w:top w:val="single" w:sz="4" w:space="0" w:color="auto"/>
              <w:left w:val="single" w:sz="4" w:space="0" w:color="auto"/>
              <w:bottom w:val="single" w:sz="4" w:space="0" w:color="auto"/>
              <w:right w:val="single" w:sz="4" w:space="0" w:color="auto"/>
            </w:tcBorders>
          </w:tcPr>
          <w:p w14:paraId="430C4A36" w14:textId="77777777" w:rsidR="00334C6A" w:rsidRPr="005647EB" w:rsidRDefault="00334C6A" w:rsidP="002570E4">
            <w:pPr>
              <w:pStyle w:val="TAC"/>
              <w:keepNext w:val="0"/>
              <w:keepLines w:val="0"/>
            </w:pPr>
          </w:p>
        </w:tc>
        <w:tc>
          <w:tcPr>
            <w:tcW w:w="2552" w:type="dxa"/>
            <w:gridSpan w:val="3"/>
            <w:tcBorders>
              <w:top w:val="single" w:sz="4" w:space="0" w:color="auto"/>
              <w:left w:val="single" w:sz="4" w:space="0" w:color="auto"/>
              <w:bottom w:val="single" w:sz="4" w:space="0" w:color="auto"/>
              <w:right w:val="single" w:sz="4" w:space="0" w:color="auto"/>
            </w:tcBorders>
            <w:hideMark/>
          </w:tcPr>
          <w:p w14:paraId="4987D34E" w14:textId="36ED7E99" w:rsidR="00334C6A" w:rsidRPr="005647EB" w:rsidRDefault="00334C6A" w:rsidP="002570E4">
            <w:pPr>
              <w:pStyle w:val="TAC"/>
              <w:keepNext w:val="0"/>
              <w:keepLines w:val="0"/>
            </w:pPr>
            <w:r w:rsidRPr="005647EB">
              <w:t>1x1</w:t>
            </w:r>
            <w:r w:rsidR="002570E4" w:rsidRPr="005647EB">
              <w:t xml:space="preserve"> </w:t>
            </w:r>
            <w:r w:rsidRPr="005647EB">
              <w:t>Low</w:t>
            </w:r>
          </w:p>
        </w:tc>
        <w:tc>
          <w:tcPr>
            <w:tcW w:w="2835" w:type="dxa"/>
            <w:gridSpan w:val="4"/>
            <w:tcBorders>
              <w:top w:val="single" w:sz="4" w:space="0" w:color="auto"/>
              <w:left w:val="single" w:sz="4" w:space="0" w:color="auto"/>
              <w:bottom w:val="single" w:sz="4" w:space="0" w:color="auto"/>
              <w:right w:val="single" w:sz="4" w:space="0" w:color="auto"/>
            </w:tcBorders>
            <w:hideMark/>
          </w:tcPr>
          <w:p w14:paraId="7AC2416E" w14:textId="40690B4B" w:rsidR="00334C6A" w:rsidRPr="005647EB" w:rsidRDefault="00334C6A" w:rsidP="002570E4">
            <w:pPr>
              <w:pStyle w:val="TAC"/>
              <w:keepNext w:val="0"/>
              <w:keepLines w:val="0"/>
            </w:pPr>
            <w:r w:rsidRPr="005647EB">
              <w:t>1x1</w:t>
            </w:r>
            <w:r w:rsidR="002570E4" w:rsidRPr="005647EB">
              <w:t xml:space="preserve"> </w:t>
            </w:r>
            <w:r w:rsidRPr="005647EB">
              <w:t>Low</w:t>
            </w:r>
          </w:p>
        </w:tc>
      </w:tr>
      <w:tr w:rsidR="00334C6A" w:rsidRPr="005647EB" w14:paraId="34571E87" w14:textId="77777777" w:rsidTr="00E72FFE">
        <w:trPr>
          <w:cantSplit/>
          <w:jc w:val="center"/>
        </w:trPr>
        <w:tc>
          <w:tcPr>
            <w:tcW w:w="2093" w:type="dxa"/>
            <w:tcBorders>
              <w:left w:val="single" w:sz="4" w:space="0" w:color="auto"/>
              <w:bottom w:val="single" w:sz="4" w:space="0" w:color="auto"/>
            </w:tcBorders>
          </w:tcPr>
          <w:p w14:paraId="21DE248F" w14:textId="40442CA2" w:rsidR="00334C6A" w:rsidRPr="005647EB" w:rsidRDefault="00334C6A" w:rsidP="002570E4">
            <w:pPr>
              <w:pStyle w:val="TAL"/>
              <w:keepNext w:val="0"/>
              <w:keepLines w:val="0"/>
            </w:pPr>
            <w:r w:rsidRPr="005647EB">
              <w:t>OCNG</w:t>
            </w:r>
            <w:r w:rsidR="002570E4" w:rsidRPr="005647EB">
              <w:t xml:space="preserve"> </w:t>
            </w:r>
            <w:r w:rsidRPr="005647EB">
              <w:t>Pattern</w:t>
            </w:r>
            <w:r w:rsidR="002570E4" w:rsidRPr="005647EB">
              <w:t xml:space="preserve"> </w:t>
            </w:r>
            <w:r w:rsidRPr="005647EB">
              <w:t>defined</w:t>
            </w:r>
            <w:r w:rsidR="002570E4" w:rsidRPr="005647EB">
              <w:t xml:space="preserve"> </w:t>
            </w:r>
            <w:r w:rsidRPr="005647EB">
              <w:t>in</w:t>
            </w:r>
            <w:r w:rsidR="002570E4" w:rsidRPr="005647EB">
              <w:t xml:space="preserve"> </w:t>
            </w:r>
            <w:r w:rsidRPr="005647EB">
              <w:t>D.2.1</w:t>
            </w:r>
            <w:r w:rsidR="002570E4" w:rsidRPr="005647EB">
              <w:t xml:space="preserve"> </w:t>
            </w:r>
            <w:r w:rsidRPr="005647EB">
              <w:t>(OP.1</w:t>
            </w:r>
            <w:r w:rsidR="002570E4" w:rsidRPr="005647EB">
              <w:t xml:space="preserve"> </w:t>
            </w:r>
            <w:r w:rsidRPr="005647EB">
              <w:t>TDD)</w:t>
            </w:r>
            <w:r w:rsidR="002570E4" w:rsidRPr="005647EB">
              <w:t xml:space="preserve"> </w:t>
            </w:r>
            <w:r w:rsidRPr="005647EB">
              <w:t>and</w:t>
            </w:r>
            <w:r w:rsidR="002570E4" w:rsidRPr="005647EB">
              <w:t xml:space="preserve"> </w:t>
            </w:r>
            <w:r w:rsidRPr="005647EB">
              <w:t>in</w:t>
            </w:r>
            <w:r w:rsidR="002570E4" w:rsidRPr="005647EB">
              <w:t xml:space="preserve"> </w:t>
            </w:r>
            <w:r w:rsidRPr="005647EB">
              <w:t>D.2.2</w:t>
            </w:r>
            <w:r w:rsidR="002570E4" w:rsidRPr="005647EB">
              <w:t xml:space="preserve"> </w:t>
            </w:r>
            <w:r w:rsidRPr="005647EB">
              <w:t>(OP.2)</w:t>
            </w:r>
          </w:p>
        </w:tc>
        <w:tc>
          <w:tcPr>
            <w:tcW w:w="1559" w:type="dxa"/>
            <w:tcBorders>
              <w:bottom w:val="single" w:sz="4" w:space="0" w:color="auto"/>
            </w:tcBorders>
          </w:tcPr>
          <w:p w14:paraId="622D3559" w14:textId="77777777" w:rsidR="00334C6A" w:rsidRPr="005647EB" w:rsidRDefault="00334C6A" w:rsidP="002570E4">
            <w:pPr>
              <w:pStyle w:val="TAC"/>
              <w:keepNext w:val="0"/>
              <w:keepLines w:val="0"/>
            </w:pPr>
          </w:p>
        </w:tc>
        <w:tc>
          <w:tcPr>
            <w:tcW w:w="2552" w:type="dxa"/>
            <w:gridSpan w:val="3"/>
            <w:tcBorders>
              <w:bottom w:val="single" w:sz="4" w:space="0" w:color="auto"/>
            </w:tcBorders>
          </w:tcPr>
          <w:p w14:paraId="7B648865" w14:textId="16A8F805" w:rsidR="00334C6A" w:rsidRPr="005647EB" w:rsidRDefault="00334C6A" w:rsidP="002570E4">
            <w:pPr>
              <w:pStyle w:val="TAC"/>
              <w:keepNext w:val="0"/>
              <w:keepLines w:val="0"/>
            </w:pPr>
            <w:r w:rsidRPr="005647EB">
              <w:t>OP.1</w:t>
            </w:r>
            <w:r w:rsidR="002570E4" w:rsidRPr="005647EB">
              <w:t xml:space="preserve"> </w:t>
            </w:r>
            <w:r w:rsidRPr="005647EB">
              <w:t>TDD</w:t>
            </w:r>
          </w:p>
        </w:tc>
        <w:tc>
          <w:tcPr>
            <w:tcW w:w="2835" w:type="dxa"/>
            <w:gridSpan w:val="4"/>
            <w:tcBorders>
              <w:bottom w:val="single" w:sz="4" w:space="0" w:color="auto"/>
            </w:tcBorders>
          </w:tcPr>
          <w:p w14:paraId="5AD18E90" w14:textId="037B83A2" w:rsidR="00334C6A" w:rsidRPr="005647EB" w:rsidRDefault="00334C6A" w:rsidP="002570E4">
            <w:pPr>
              <w:pStyle w:val="TAC"/>
              <w:keepNext w:val="0"/>
              <w:keepLines w:val="0"/>
            </w:pPr>
            <w:r w:rsidRPr="005647EB">
              <w:t>OP.2</w:t>
            </w:r>
            <w:r w:rsidR="002570E4" w:rsidRPr="005647EB">
              <w:t xml:space="preserve"> </w:t>
            </w:r>
            <w:r w:rsidRPr="005647EB">
              <w:t>TDD</w:t>
            </w:r>
          </w:p>
        </w:tc>
      </w:tr>
      <w:tr w:rsidR="00334C6A" w:rsidRPr="005647EB" w14:paraId="7F15702C" w14:textId="77777777" w:rsidTr="00E72FFE">
        <w:trPr>
          <w:cantSplit/>
          <w:jc w:val="center"/>
        </w:trPr>
        <w:tc>
          <w:tcPr>
            <w:tcW w:w="2093" w:type="dxa"/>
            <w:tcBorders>
              <w:left w:val="single" w:sz="4" w:space="0" w:color="auto"/>
              <w:bottom w:val="single" w:sz="4" w:space="0" w:color="auto"/>
            </w:tcBorders>
          </w:tcPr>
          <w:p w14:paraId="0D3AF052"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29223403" w14:textId="77777777" w:rsidR="00334C6A" w:rsidRPr="005647EB" w:rsidRDefault="00334C6A" w:rsidP="002570E4">
            <w:pPr>
              <w:pStyle w:val="TAC"/>
              <w:keepNext w:val="0"/>
              <w:keepLines w:val="0"/>
            </w:pPr>
            <w:r w:rsidRPr="005647EB">
              <w:t>dB</w:t>
            </w:r>
          </w:p>
        </w:tc>
        <w:tc>
          <w:tcPr>
            <w:tcW w:w="2552" w:type="dxa"/>
            <w:gridSpan w:val="3"/>
            <w:vMerge w:val="restart"/>
            <w:vAlign w:val="center"/>
          </w:tcPr>
          <w:p w14:paraId="20320FBD" w14:textId="77777777" w:rsidR="00334C6A" w:rsidRPr="005647EB" w:rsidRDefault="00334C6A" w:rsidP="002570E4">
            <w:pPr>
              <w:pStyle w:val="TAC"/>
              <w:keepNext w:val="0"/>
              <w:keepLines w:val="0"/>
            </w:pPr>
            <w:r w:rsidRPr="005647EB">
              <w:t>0</w:t>
            </w:r>
          </w:p>
        </w:tc>
        <w:tc>
          <w:tcPr>
            <w:tcW w:w="2835" w:type="dxa"/>
            <w:gridSpan w:val="4"/>
            <w:vMerge w:val="restart"/>
            <w:vAlign w:val="center"/>
          </w:tcPr>
          <w:p w14:paraId="3B92856D" w14:textId="77777777" w:rsidR="00334C6A" w:rsidRPr="005647EB" w:rsidRDefault="00334C6A" w:rsidP="002570E4">
            <w:pPr>
              <w:pStyle w:val="TAC"/>
              <w:keepNext w:val="0"/>
              <w:keepLines w:val="0"/>
            </w:pPr>
            <w:r w:rsidRPr="005647EB">
              <w:t>0</w:t>
            </w:r>
          </w:p>
        </w:tc>
      </w:tr>
      <w:tr w:rsidR="00334C6A" w:rsidRPr="005647EB" w14:paraId="1D9A2017" w14:textId="77777777" w:rsidTr="00E72FFE">
        <w:trPr>
          <w:cantSplit/>
          <w:jc w:val="center"/>
        </w:trPr>
        <w:tc>
          <w:tcPr>
            <w:tcW w:w="2093" w:type="dxa"/>
            <w:tcBorders>
              <w:left w:val="single" w:sz="4" w:space="0" w:color="auto"/>
              <w:bottom w:val="single" w:sz="4" w:space="0" w:color="auto"/>
            </w:tcBorders>
          </w:tcPr>
          <w:p w14:paraId="747D566C"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0769529E" w14:textId="77777777" w:rsidR="00334C6A" w:rsidRPr="005647EB" w:rsidRDefault="00334C6A" w:rsidP="002570E4">
            <w:pPr>
              <w:pStyle w:val="TAC"/>
              <w:keepNext w:val="0"/>
              <w:keepLines w:val="0"/>
            </w:pPr>
            <w:r w:rsidRPr="005647EB">
              <w:t>dB</w:t>
            </w:r>
          </w:p>
        </w:tc>
        <w:tc>
          <w:tcPr>
            <w:tcW w:w="2552" w:type="dxa"/>
            <w:gridSpan w:val="3"/>
            <w:vMerge/>
          </w:tcPr>
          <w:p w14:paraId="6E9321BB" w14:textId="77777777" w:rsidR="00334C6A" w:rsidRPr="005647EB" w:rsidRDefault="00334C6A" w:rsidP="002570E4">
            <w:pPr>
              <w:pStyle w:val="TAC"/>
              <w:keepNext w:val="0"/>
              <w:keepLines w:val="0"/>
            </w:pPr>
          </w:p>
        </w:tc>
        <w:tc>
          <w:tcPr>
            <w:tcW w:w="2835" w:type="dxa"/>
            <w:gridSpan w:val="4"/>
            <w:vMerge/>
          </w:tcPr>
          <w:p w14:paraId="1D81F4D4" w14:textId="77777777" w:rsidR="00334C6A" w:rsidRPr="005647EB" w:rsidRDefault="00334C6A" w:rsidP="002570E4">
            <w:pPr>
              <w:pStyle w:val="TAC"/>
              <w:keepNext w:val="0"/>
              <w:keepLines w:val="0"/>
            </w:pPr>
          </w:p>
        </w:tc>
      </w:tr>
      <w:tr w:rsidR="00334C6A" w:rsidRPr="005647EB" w14:paraId="60C56929" w14:textId="77777777" w:rsidTr="00E72FFE">
        <w:trPr>
          <w:cantSplit/>
          <w:jc w:val="center"/>
        </w:trPr>
        <w:tc>
          <w:tcPr>
            <w:tcW w:w="2093" w:type="dxa"/>
            <w:tcBorders>
              <w:left w:val="single" w:sz="4" w:space="0" w:color="auto"/>
              <w:bottom w:val="single" w:sz="4" w:space="0" w:color="auto"/>
            </w:tcBorders>
          </w:tcPr>
          <w:p w14:paraId="3CCDD93D"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4013CC8E" w14:textId="77777777" w:rsidR="00334C6A" w:rsidRPr="005647EB" w:rsidRDefault="00334C6A" w:rsidP="002570E4">
            <w:pPr>
              <w:pStyle w:val="TAC"/>
              <w:keepNext w:val="0"/>
              <w:keepLines w:val="0"/>
            </w:pPr>
            <w:r w:rsidRPr="005647EB">
              <w:t>dB</w:t>
            </w:r>
          </w:p>
        </w:tc>
        <w:tc>
          <w:tcPr>
            <w:tcW w:w="2552" w:type="dxa"/>
            <w:gridSpan w:val="3"/>
            <w:vMerge/>
          </w:tcPr>
          <w:p w14:paraId="529B43CB" w14:textId="77777777" w:rsidR="00334C6A" w:rsidRPr="005647EB" w:rsidRDefault="00334C6A" w:rsidP="002570E4">
            <w:pPr>
              <w:pStyle w:val="TAC"/>
              <w:keepNext w:val="0"/>
              <w:keepLines w:val="0"/>
            </w:pPr>
          </w:p>
        </w:tc>
        <w:tc>
          <w:tcPr>
            <w:tcW w:w="2835" w:type="dxa"/>
            <w:gridSpan w:val="4"/>
            <w:vMerge/>
          </w:tcPr>
          <w:p w14:paraId="2984A547" w14:textId="77777777" w:rsidR="00334C6A" w:rsidRPr="005647EB" w:rsidRDefault="00334C6A" w:rsidP="002570E4">
            <w:pPr>
              <w:pStyle w:val="TAC"/>
              <w:keepNext w:val="0"/>
              <w:keepLines w:val="0"/>
            </w:pPr>
          </w:p>
        </w:tc>
      </w:tr>
      <w:tr w:rsidR="00334C6A" w:rsidRPr="005647EB" w14:paraId="205544D0" w14:textId="77777777" w:rsidTr="00E72FFE">
        <w:trPr>
          <w:cantSplit/>
          <w:jc w:val="center"/>
        </w:trPr>
        <w:tc>
          <w:tcPr>
            <w:tcW w:w="2093" w:type="dxa"/>
            <w:tcBorders>
              <w:left w:val="single" w:sz="4" w:space="0" w:color="auto"/>
              <w:bottom w:val="single" w:sz="4" w:space="0" w:color="auto"/>
            </w:tcBorders>
          </w:tcPr>
          <w:p w14:paraId="106037F8"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564FD20D" w14:textId="77777777" w:rsidR="00334C6A" w:rsidRPr="005647EB" w:rsidRDefault="00334C6A" w:rsidP="002570E4">
            <w:pPr>
              <w:pStyle w:val="TAC"/>
              <w:keepNext w:val="0"/>
              <w:keepLines w:val="0"/>
            </w:pPr>
            <w:r w:rsidRPr="005647EB">
              <w:t>dB</w:t>
            </w:r>
          </w:p>
        </w:tc>
        <w:tc>
          <w:tcPr>
            <w:tcW w:w="2552" w:type="dxa"/>
            <w:gridSpan w:val="3"/>
            <w:vMerge/>
          </w:tcPr>
          <w:p w14:paraId="4F3A15F6" w14:textId="77777777" w:rsidR="00334C6A" w:rsidRPr="005647EB" w:rsidRDefault="00334C6A" w:rsidP="002570E4">
            <w:pPr>
              <w:pStyle w:val="TAC"/>
              <w:keepNext w:val="0"/>
              <w:keepLines w:val="0"/>
            </w:pPr>
          </w:p>
        </w:tc>
        <w:tc>
          <w:tcPr>
            <w:tcW w:w="2835" w:type="dxa"/>
            <w:gridSpan w:val="4"/>
            <w:vMerge/>
          </w:tcPr>
          <w:p w14:paraId="02696506" w14:textId="77777777" w:rsidR="00334C6A" w:rsidRPr="005647EB" w:rsidRDefault="00334C6A" w:rsidP="002570E4">
            <w:pPr>
              <w:pStyle w:val="TAC"/>
              <w:keepNext w:val="0"/>
              <w:keepLines w:val="0"/>
            </w:pPr>
          </w:p>
        </w:tc>
      </w:tr>
      <w:tr w:rsidR="00334C6A" w:rsidRPr="005647EB" w14:paraId="3E23B661" w14:textId="77777777" w:rsidTr="00E72FFE">
        <w:trPr>
          <w:cantSplit/>
          <w:jc w:val="center"/>
        </w:trPr>
        <w:tc>
          <w:tcPr>
            <w:tcW w:w="2093" w:type="dxa"/>
            <w:tcBorders>
              <w:left w:val="single" w:sz="4" w:space="0" w:color="auto"/>
              <w:bottom w:val="single" w:sz="4" w:space="0" w:color="auto"/>
            </w:tcBorders>
          </w:tcPr>
          <w:p w14:paraId="023DAACC"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12CE0650" w14:textId="77777777" w:rsidR="00334C6A" w:rsidRPr="005647EB" w:rsidRDefault="00334C6A" w:rsidP="002570E4">
            <w:pPr>
              <w:pStyle w:val="TAC"/>
              <w:keepNext w:val="0"/>
              <w:keepLines w:val="0"/>
            </w:pPr>
            <w:r w:rsidRPr="005647EB">
              <w:t>dB</w:t>
            </w:r>
          </w:p>
        </w:tc>
        <w:tc>
          <w:tcPr>
            <w:tcW w:w="2552" w:type="dxa"/>
            <w:gridSpan w:val="3"/>
            <w:vMerge/>
          </w:tcPr>
          <w:p w14:paraId="04D4F95E" w14:textId="77777777" w:rsidR="00334C6A" w:rsidRPr="005647EB" w:rsidRDefault="00334C6A" w:rsidP="002570E4">
            <w:pPr>
              <w:pStyle w:val="TAC"/>
              <w:keepNext w:val="0"/>
              <w:keepLines w:val="0"/>
            </w:pPr>
          </w:p>
        </w:tc>
        <w:tc>
          <w:tcPr>
            <w:tcW w:w="2835" w:type="dxa"/>
            <w:gridSpan w:val="4"/>
            <w:vMerge/>
          </w:tcPr>
          <w:p w14:paraId="796F4E81" w14:textId="77777777" w:rsidR="00334C6A" w:rsidRPr="005647EB" w:rsidRDefault="00334C6A" w:rsidP="002570E4">
            <w:pPr>
              <w:pStyle w:val="TAC"/>
              <w:keepNext w:val="0"/>
              <w:keepLines w:val="0"/>
            </w:pPr>
          </w:p>
        </w:tc>
      </w:tr>
      <w:tr w:rsidR="00334C6A" w:rsidRPr="005647EB" w14:paraId="4AB2A901" w14:textId="77777777" w:rsidTr="00E72FFE">
        <w:trPr>
          <w:cantSplit/>
          <w:jc w:val="center"/>
        </w:trPr>
        <w:tc>
          <w:tcPr>
            <w:tcW w:w="2093" w:type="dxa"/>
            <w:tcBorders>
              <w:left w:val="single" w:sz="4" w:space="0" w:color="auto"/>
              <w:bottom w:val="single" w:sz="4" w:space="0" w:color="auto"/>
            </w:tcBorders>
          </w:tcPr>
          <w:p w14:paraId="7B188977"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775E9F73" w14:textId="77777777" w:rsidR="00334C6A" w:rsidRPr="005647EB" w:rsidRDefault="00334C6A" w:rsidP="002570E4">
            <w:pPr>
              <w:pStyle w:val="TAC"/>
              <w:keepNext w:val="0"/>
              <w:keepLines w:val="0"/>
            </w:pPr>
            <w:r w:rsidRPr="005647EB">
              <w:t>dB</w:t>
            </w:r>
          </w:p>
        </w:tc>
        <w:tc>
          <w:tcPr>
            <w:tcW w:w="2552" w:type="dxa"/>
            <w:gridSpan w:val="3"/>
            <w:vMerge/>
          </w:tcPr>
          <w:p w14:paraId="0417FD7C" w14:textId="77777777" w:rsidR="00334C6A" w:rsidRPr="005647EB" w:rsidRDefault="00334C6A" w:rsidP="002570E4">
            <w:pPr>
              <w:pStyle w:val="TAC"/>
              <w:keepNext w:val="0"/>
              <w:keepLines w:val="0"/>
            </w:pPr>
          </w:p>
        </w:tc>
        <w:tc>
          <w:tcPr>
            <w:tcW w:w="2835" w:type="dxa"/>
            <w:gridSpan w:val="4"/>
            <w:vMerge/>
          </w:tcPr>
          <w:p w14:paraId="27643785" w14:textId="77777777" w:rsidR="00334C6A" w:rsidRPr="005647EB" w:rsidRDefault="00334C6A" w:rsidP="002570E4">
            <w:pPr>
              <w:pStyle w:val="TAC"/>
              <w:keepNext w:val="0"/>
              <w:keepLines w:val="0"/>
            </w:pPr>
          </w:p>
        </w:tc>
      </w:tr>
      <w:tr w:rsidR="00334C6A" w:rsidRPr="005647EB" w14:paraId="65F2E1B0" w14:textId="77777777" w:rsidTr="00E72FFE">
        <w:trPr>
          <w:cantSplit/>
          <w:jc w:val="center"/>
        </w:trPr>
        <w:tc>
          <w:tcPr>
            <w:tcW w:w="2093" w:type="dxa"/>
            <w:tcBorders>
              <w:left w:val="single" w:sz="4" w:space="0" w:color="auto"/>
              <w:bottom w:val="single" w:sz="4" w:space="0" w:color="auto"/>
            </w:tcBorders>
          </w:tcPr>
          <w:p w14:paraId="430A7457"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031DF371" w14:textId="77777777" w:rsidR="00334C6A" w:rsidRPr="005647EB" w:rsidRDefault="00334C6A" w:rsidP="002570E4">
            <w:pPr>
              <w:pStyle w:val="TAC"/>
              <w:keepNext w:val="0"/>
              <w:keepLines w:val="0"/>
            </w:pPr>
            <w:r w:rsidRPr="005647EB">
              <w:t>dB</w:t>
            </w:r>
          </w:p>
        </w:tc>
        <w:tc>
          <w:tcPr>
            <w:tcW w:w="2552" w:type="dxa"/>
            <w:gridSpan w:val="3"/>
            <w:vMerge/>
          </w:tcPr>
          <w:p w14:paraId="2F10F49E" w14:textId="77777777" w:rsidR="00334C6A" w:rsidRPr="005647EB" w:rsidRDefault="00334C6A" w:rsidP="002570E4">
            <w:pPr>
              <w:pStyle w:val="TAC"/>
              <w:keepNext w:val="0"/>
              <w:keepLines w:val="0"/>
            </w:pPr>
          </w:p>
        </w:tc>
        <w:tc>
          <w:tcPr>
            <w:tcW w:w="2835" w:type="dxa"/>
            <w:gridSpan w:val="4"/>
            <w:vMerge/>
          </w:tcPr>
          <w:p w14:paraId="38851E94" w14:textId="77777777" w:rsidR="00334C6A" w:rsidRPr="005647EB" w:rsidRDefault="00334C6A" w:rsidP="002570E4">
            <w:pPr>
              <w:pStyle w:val="TAC"/>
              <w:keepNext w:val="0"/>
              <w:keepLines w:val="0"/>
            </w:pPr>
          </w:p>
        </w:tc>
      </w:tr>
      <w:tr w:rsidR="00334C6A" w:rsidRPr="005647EB" w14:paraId="08963361" w14:textId="77777777" w:rsidTr="00E72FFE">
        <w:trPr>
          <w:cantSplit/>
          <w:jc w:val="center"/>
        </w:trPr>
        <w:tc>
          <w:tcPr>
            <w:tcW w:w="2093" w:type="dxa"/>
            <w:tcBorders>
              <w:left w:val="single" w:sz="4" w:space="0" w:color="auto"/>
              <w:bottom w:val="single" w:sz="4" w:space="0" w:color="auto"/>
            </w:tcBorders>
          </w:tcPr>
          <w:p w14:paraId="31C9198B"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0AE5C5F6" w14:textId="77777777" w:rsidR="00334C6A" w:rsidRPr="005647EB" w:rsidRDefault="00334C6A" w:rsidP="002570E4">
            <w:pPr>
              <w:pStyle w:val="TAC"/>
              <w:keepNext w:val="0"/>
              <w:keepLines w:val="0"/>
            </w:pPr>
            <w:r w:rsidRPr="005647EB">
              <w:t>dB</w:t>
            </w:r>
          </w:p>
        </w:tc>
        <w:tc>
          <w:tcPr>
            <w:tcW w:w="2552" w:type="dxa"/>
            <w:gridSpan w:val="3"/>
            <w:vMerge/>
          </w:tcPr>
          <w:p w14:paraId="2BE82764" w14:textId="77777777" w:rsidR="00334C6A" w:rsidRPr="005647EB" w:rsidRDefault="00334C6A" w:rsidP="002570E4">
            <w:pPr>
              <w:pStyle w:val="TAC"/>
              <w:keepNext w:val="0"/>
              <w:keepLines w:val="0"/>
            </w:pPr>
          </w:p>
        </w:tc>
        <w:tc>
          <w:tcPr>
            <w:tcW w:w="2835" w:type="dxa"/>
            <w:gridSpan w:val="4"/>
            <w:vMerge/>
          </w:tcPr>
          <w:p w14:paraId="043BE393" w14:textId="77777777" w:rsidR="00334C6A" w:rsidRPr="005647EB" w:rsidRDefault="00334C6A" w:rsidP="002570E4">
            <w:pPr>
              <w:pStyle w:val="TAC"/>
              <w:keepNext w:val="0"/>
              <w:keepLines w:val="0"/>
            </w:pPr>
          </w:p>
        </w:tc>
      </w:tr>
      <w:tr w:rsidR="00334C6A" w:rsidRPr="005647EB" w14:paraId="4CF4986F" w14:textId="77777777" w:rsidTr="00E72FFE">
        <w:trPr>
          <w:cantSplit/>
          <w:jc w:val="center"/>
        </w:trPr>
        <w:tc>
          <w:tcPr>
            <w:tcW w:w="2093" w:type="dxa"/>
            <w:tcBorders>
              <w:left w:val="single" w:sz="4" w:space="0" w:color="auto"/>
              <w:bottom w:val="single" w:sz="4" w:space="0" w:color="auto"/>
            </w:tcBorders>
          </w:tcPr>
          <w:p w14:paraId="053DD3D4"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2FF41959" w14:textId="77777777" w:rsidR="00334C6A" w:rsidRPr="005647EB" w:rsidRDefault="00334C6A" w:rsidP="002570E4">
            <w:pPr>
              <w:pStyle w:val="TAC"/>
              <w:keepNext w:val="0"/>
              <w:keepLines w:val="0"/>
            </w:pPr>
            <w:r w:rsidRPr="005647EB">
              <w:t>dB</w:t>
            </w:r>
          </w:p>
        </w:tc>
        <w:tc>
          <w:tcPr>
            <w:tcW w:w="2552" w:type="dxa"/>
            <w:gridSpan w:val="3"/>
            <w:vMerge/>
          </w:tcPr>
          <w:p w14:paraId="427D410D" w14:textId="77777777" w:rsidR="00334C6A" w:rsidRPr="005647EB" w:rsidRDefault="00334C6A" w:rsidP="002570E4">
            <w:pPr>
              <w:pStyle w:val="TAC"/>
              <w:keepNext w:val="0"/>
              <w:keepLines w:val="0"/>
            </w:pPr>
          </w:p>
        </w:tc>
        <w:tc>
          <w:tcPr>
            <w:tcW w:w="2835" w:type="dxa"/>
            <w:gridSpan w:val="4"/>
            <w:vMerge/>
          </w:tcPr>
          <w:p w14:paraId="5A3561C5" w14:textId="77777777" w:rsidR="00334C6A" w:rsidRPr="005647EB" w:rsidRDefault="00334C6A" w:rsidP="002570E4">
            <w:pPr>
              <w:pStyle w:val="TAC"/>
              <w:keepNext w:val="0"/>
              <w:keepLines w:val="0"/>
            </w:pPr>
          </w:p>
        </w:tc>
      </w:tr>
      <w:tr w:rsidR="00334C6A" w:rsidRPr="005647EB" w14:paraId="7831473E" w14:textId="77777777" w:rsidTr="00E72FFE">
        <w:trPr>
          <w:cantSplit/>
          <w:jc w:val="center"/>
        </w:trPr>
        <w:tc>
          <w:tcPr>
            <w:tcW w:w="2093" w:type="dxa"/>
            <w:tcBorders>
              <w:left w:val="single" w:sz="4" w:space="0" w:color="auto"/>
              <w:bottom w:val="single" w:sz="4" w:space="0" w:color="auto"/>
            </w:tcBorders>
          </w:tcPr>
          <w:p w14:paraId="5E88BA4E"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3E603653" w14:textId="77777777" w:rsidR="00334C6A" w:rsidRPr="005647EB" w:rsidRDefault="00334C6A" w:rsidP="002570E4">
            <w:pPr>
              <w:pStyle w:val="TAC"/>
              <w:keepNext w:val="0"/>
              <w:keepLines w:val="0"/>
            </w:pPr>
            <w:r w:rsidRPr="005647EB">
              <w:t>dB</w:t>
            </w:r>
          </w:p>
        </w:tc>
        <w:tc>
          <w:tcPr>
            <w:tcW w:w="2552" w:type="dxa"/>
            <w:gridSpan w:val="3"/>
            <w:vMerge/>
          </w:tcPr>
          <w:p w14:paraId="0C10EEE3" w14:textId="77777777" w:rsidR="00334C6A" w:rsidRPr="005647EB" w:rsidRDefault="00334C6A" w:rsidP="002570E4">
            <w:pPr>
              <w:pStyle w:val="TAC"/>
              <w:keepNext w:val="0"/>
              <w:keepLines w:val="0"/>
            </w:pPr>
          </w:p>
        </w:tc>
        <w:tc>
          <w:tcPr>
            <w:tcW w:w="2835" w:type="dxa"/>
            <w:gridSpan w:val="4"/>
            <w:vMerge/>
          </w:tcPr>
          <w:p w14:paraId="00A9410D" w14:textId="77777777" w:rsidR="00334C6A" w:rsidRPr="005647EB" w:rsidRDefault="00334C6A" w:rsidP="002570E4">
            <w:pPr>
              <w:pStyle w:val="TAC"/>
              <w:keepNext w:val="0"/>
              <w:keepLines w:val="0"/>
            </w:pPr>
          </w:p>
        </w:tc>
      </w:tr>
      <w:tr w:rsidR="00334C6A" w:rsidRPr="005647EB" w14:paraId="3174FB65" w14:textId="77777777" w:rsidTr="00E72FFE">
        <w:trPr>
          <w:cantSplit/>
          <w:jc w:val="center"/>
        </w:trPr>
        <w:tc>
          <w:tcPr>
            <w:tcW w:w="2093" w:type="dxa"/>
            <w:tcBorders>
              <w:left w:val="single" w:sz="4" w:space="0" w:color="auto"/>
              <w:bottom w:val="single" w:sz="4" w:space="0" w:color="auto"/>
            </w:tcBorders>
          </w:tcPr>
          <w:p w14:paraId="15870638"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7806588C" w14:textId="77777777" w:rsidR="00334C6A" w:rsidRPr="005647EB" w:rsidRDefault="00334C6A" w:rsidP="002570E4">
            <w:pPr>
              <w:pStyle w:val="TAC"/>
              <w:keepNext w:val="0"/>
              <w:keepLines w:val="0"/>
            </w:pPr>
            <w:r w:rsidRPr="005647EB">
              <w:t>dB</w:t>
            </w:r>
          </w:p>
        </w:tc>
        <w:tc>
          <w:tcPr>
            <w:tcW w:w="2552" w:type="dxa"/>
            <w:gridSpan w:val="3"/>
            <w:vMerge/>
          </w:tcPr>
          <w:p w14:paraId="267FFAA2" w14:textId="77777777" w:rsidR="00334C6A" w:rsidRPr="005647EB" w:rsidRDefault="00334C6A" w:rsidP="002570E4">
            <w:pPr>
              <w:pStyle w:val="TAC"/>
              <w:keepNext w:val="0"/>
              <w:keepLines w:val="0"/>
            </w:pPr>
          </w:p>
        </w:tc>
        <w:tc>
          <w:tcPr>
            <w:tcW w:w="2835" w:type="dxa"/>
            <w:gridSpan w:val="4"/>
            <w:vMerge/>
          </w:tcPr>
          <w:p w14:paraId="16BED16D" w14:textId="77777777" w:rsidR="00334C6A" w:rsidRPr="005647EB" w:rsidRDefault="00334C6A" w:rsidP="002570E4">
            <w:pPr>
              <w:pStyle w:val="TAC"/>
              <w:keepNext w:val="0"/>
              <w:keepLines w:val="0"/>
            </w:pPr>
          </w:p>
        </w:tc>
      </w:tr>
      <w:tr w:rsidR="00334C6A" w:rsidRPr="005647EB" w14:paraId="33A046F4" w14:textId="77777777" w:rsidTr="00E72FFE">
        <w:trPr>
          <w:cantSplit/>
          <w:jc w:val="center"/>
        </w:trPr>
        <w:tc>
          <w:tcPr>
            <w:tcW w:w="2093" w:type="dxa"/>
            <w:tcBorders>
              <w:left w:val="single" w:sz="4" w:space="0" w:color="auto"/>
              <w:bottom w:val="single" w:sz="4" w:space="0" w:color="auto"/>
            </w:tcBorders>
            <w:vAlign w:val="center"/>
          </w:tcPr>
          <w:p w14:paraId="6FDD1F64" w14:textId="1C8BDE3E" w:rsidR="00334C6A" w:rsidRPr="005647EB" w:rsidRDefault="00334C6A" w:rsidP="002570E4">
            <w:pPr>
              <w:pStyle w:val="TAL"/>
              <w:keepNext w:val="0"/>
              <w:keepLines w:val="0"/>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110A2708" w14:textId="77777777" w:rsidR="00334C6A" w:rsidRPr="005647EB" w:rsidRDefault="00334C6A" w:rsidP="002570E4">
            <w:pPr>
              <w:pStyle w:val="TAC"/>
              <w:keepNext w:val="0"/>
              <w:keepLines w:val="0"/>
            </w:pPr>
            <w:r w:rsidRPr="005647EB">
              <w:t>dB</w:t>
            </w:r>
          </w:p>
        </w:tc>
        <w:tc>
          <w:tcPr>
            <w:tcW w:w="2552" w:type="dxa"/>
            <w:gridSpan w:val="3"/>
            <w:vMerge/>
          </w:tcPr>
          <w:p w14:paraId="4D88205E" w14:textId="77777777" w:rsidR="00334C6A" w:rsidRPr="005647EB" w:rsidRDefault="00334C6A" w:rsidP="002570E4">
            <w:pPr>
              <w:pStyle w:val="TAC"/>
              <w:keepNext w:val="0"/>
              <w:keepLines w:val="0"/>
            </w:pPr>
          </w:p>
        </w:tc>
        <w:tc>
          <w:tcPr>
            <w:tcW w:w="2835" w:type="dxa"/>
            <w:gridSpan w:val="4"/>
            <w:vMerge/>
          </w:tcPr>
          <w:p w14:paraId="7A4E9468" w14:textId="77777777" w:rsidR="00334C6A" w:rsidRPr="005647EB" w:rsidRDefault="00334C6A" w:rsidP="002570E4">
            <w:pPr>
              <w:pStyle w:val="TAC"/>
              <w:keepNext w:val="0"/>
              <w:keepLines w:val="0"/>
            </w:pPr>
          </w:p>
        </w:tc>
      </w:tr>
      <w:tr w:rsidR="00334C6A" w:rsidRPr="005647EB" w14:paraId="4156C86F" w14:textId="77777777" w:rsidTr="00E72FFE">
        <w:trPr>
          <w:cantSplit/>
          <w:jc w:val="center"/>
        </w:trPr>
        <w:tc>
          <w:tcPr>
            <w:tcW w:w="2093" w:type="dxa"/>
            <w:tcBorders>
              <w:left w:val="single" w:sz="4" w:space="0" w:color="auto"/>
              <w:bottom w:val="single" w:sz="4" w:space="0" w:color="auto"/>
            </w:tcBorders>
            <w:vAlign w:val="center"/>
          </w:tcPr>
          <w:p w14:paraId="26CECB25" w14:textId="140EE453"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66540F60" w14:textId="77777777" w:rsidR="00334C6A" w:rsidRPr="005647EB" w:rsidRDefault="00334C6A" w:rsidP="002570E4">
            <w:pPr>
              <w:pStyle w:val="TAC"/>
              <w:keepNext w:val="0"/>
              <w:keepLines w:val="0"/>
            </w:pPr>
            <w:r w:rsidRPr="005647EB">
              <w:t>dB</w:t>
            </w:r>
          </w:p>
        </w:tc>
        <w:tc>
          <w:tcPr>
            <w:tcW w:w="2552" w:type="dxa"/>
            <w:gridSpan w:val="3"/>
            <w:vMerge/>
            <w:tcBorders>
              <w:bottom w:val="single" w:sz="4" w:space="0" w:color="auto"/>
            </w:tcBorders>
          </w:tcPr>
          <w:p w14:paraId="41DEB3E9" w14:textId="77777777" w:rsidR="00334C6A" w:rsidRPr="005647EB" w:rsidRDefault="00334C6A" w:rsidP="002570E4">
            <w:pPr>
              <w:pStyle w:val="TAC"/>
              <w:keepNext w:val="0"/>
              <w:keepLines w:val="0"/>
            </w:pPr>
          </w:p>
        </w:tc>
        <w:tc>
          <w:tcPr>
            <w:tcW w:w="2835" w:type="dxa"/>
            <w:gridSpan w:val="4"/>
            <w:vMerge/>
            <w:tcBorders>
              <w:bottom w:val="single" w:sz="4" w:space="0" w:color="auto"/>
            </w:tcBorders>
          </w:tcPr>
          <w:p w14:paraId="17A8C9EA" w14:textId="77777777" w:rsidR="00334C6A" w:rsidRPr="005647EB" w:rsidRDefault="00334C6A" w:rsidP="002570E4">
            <w:pPr>
              <w:pStyle w:val="TAC"/>
              <w:keepNext w:val="0"/>
              <w:keepLines w:val="0"/>
            </w:pPr>
          </w:p>
        </w:tc>
      </w:tr>
      <w:tr w:rsidR="00334C6A" w:rsidRPr="005647EB" w14:paraId="03F92410" w14:textId="77777777" w:rsidTr="00E72FFE">
        <w:trPr>
          <w:cantSplit/>
          <w:jc w:val="center"/>
        </w:trPr>
        <w:tc>
          <w:tcPr>
            <w:tcW w:w="2093" w:type="dxa"/>
          </w:tcPr>
          <w:p w14:paraId="39542D88" w14:textId="77777777" w:rsidR="00334C6A" w:rsidRPr="005647EB" w:rsidRDefault="00334C6A" w:rsidP="002570E4">
            <w:pPr>
              <w:pStyle w:val="TAL"/>
              <w:keepNext w:val="0"/>
              <w:keepLines w:val="0"/>
              <w:rPr>
                <w:rFonts w:cs="v4.2.0"/>
              </w:rPr>
            </w:pPr>
            <w:r w:rsidRPr="005647EB">
              <w:rPr>
                <w:rFonts w:cs="v4.2.0"/>
                <w:position w:val="-12"/>
              </w:rPr>
              <w:object w:dxaOrig="620" w:dyaOrig="380" w14:anchorId="6ABD47AF">
                <v:shape id="_x0000_i1161" type="#_x0000_t75" style="width:31pt;height:19.5pt" o:ole="" fillcolor="window">
                  <v:imagedata r:id="rId12" o:title=""/>
                </v:shape>
                <o:OLEObject Type="Embed" ProgID="Equation.3" ShapeID="_x0000_i1161" DrawAspect="Content" ObjectID="_1781977728" r:id="rId171"/>
              </w:object>
            </w:r>
          </w:p>
        </w:tc>
        <w:tc>
          <w:tcPr>
            <w:tcW w:w="1559" w:type="dxa"/>
          </w:tcPr>
          <w:p w14:paraId="6D6380C3" w14:textId="77777777" w:rsidR="00334C6A" w:rsidRPr="005647EB" w:rsidRDefault="00334C6A" w:rsidP="002570E4">
            <w:pPr>
              <w:pStyle w:val="TAC"/>
              <w:keepNext w:val="0"/>
              <w:keepLines w:val="0"/>
            </w:pPr>
            <w:r w:rsidRPr="005647EB">
              <w:t>dB</w:t>
            </w:r>
          </w:p>
        </w:tc>
        <w:tc>
          <w:tcPr>
            <w:tcW w:w="1346" w:type="dxa"/>
            <w:gridSpan w:val="2"/>
          </w:tcPr>
          <w:p w14:paraId="1D4FA830" w14:textId="77777777" w:rsidR="00334C6A" w:rsidRPr="005647EB" w:rsidRDefault="00334C6A" w:rsidP="002570E4">
            <w:pPr>
              <w:pStyle w:val="TAC"/>
              <w:keepNext w:val="0"/>
              <w:keepLines w:val="0"/>
              <w:rPr>
                <w:lang w:eastAsia="zh-CN"/>
              </w:rPr>
            </w:pPr>
            <w:r w:rsidRPr="005647EB">
              <w:rPr>
                <w:lang w:eastAsia="zh-CN"/>
              </w:rPr>
              <w:t>4</w:t>
            </w:r>
          </w:p>
        </w:tc>
        <w:tc>
          <w:tcPr>
            <w:tcW w:w="1206" w:type="dxa"/>
          </w:tcPr>
          <w:p w14:paraId="13F3E9EB" w14:textId="77777777" w:rsidR="00334C6A" w:rsidRPr="005647EB" w:rsidRDefault="00334C6A" w:rsidP="002570E4">
            <w:pPr>
              <w:pStyle w:val="TAC"/>
              <w:keepNext w:val="0"/>
              <w:keepLines w:val="0"/>
            </w:pPr>
            <w:r w:rsidRPr="005647EB">
              <w:t>4</w:t>
            </w:r>
          </w:p>
        </w:tc>
        <w:tc>
          <w:tcPr>
            <w:tcW w:w="1488" w:type="dxa"/>
            <w:gridSpan w:val="3"/>
          </w:tcPr>
          <w:p w14:paraId="0F61A3DB" w14:textId="77777777" w:rsidR="00334C6A" w:rsidRPr="005647EB" w:rsidRDefault="00334C6A" w:rsidP="002570E4">
            <w:pPr>
              <w:pStyle w:val="TAC"/>
              <w:keepNext w:val="0"/>
              <w:keepLines w:val="0"/>
            </w:pPr>
            <w:r w:rsidRPr="005647EB">
              <w:t>-Infinity</w:t>
            </w:r>
          </w:p>
        </w:tc>
        <w:tc>
          <w:tcPr>
            <w:tcW w:w="1347" w:type="dxa"/>
          </w:tcPr>
          <w:p w14:paraId="2FD7C6FA" w14:textId="77777777" w:rsidR="00334C6A" w:rsidRPr="005647EB" w:rsidRDefault="00E44ECA" w:rsidP="002570E4">
            <w:pPr>
              <w:pStyle w:val="TAC"/>
              <w:keepNext w:val="0"/>
              <w:keepLines w:val="0"/>
            </w:pPr>
            <w:r w:rsidRPr="005647EB">
              <w:t>8.70</w:t>
            </w:r>
          </w:p>
        </w:tc>
      </w:tr>
      <w:tr w:rsidR="00334C6A" w:rsidRPr="005647EB" w14:paraId="779BCDAD" w14:textId="77777777" w:rsidTr="00E72FFE">
        <w:trPr>
          <w:cantSplit/>
          <w:jc w:val="center"/>
        </w:trPr>
        <w:tc>
          <w:tcPr>
            <w:tcW w:w="2093" w:type="dxa"/>
          </w:tcPr>
          <w:p w14:paraId="07E938FB" w14:textId="3D52416A" w:rsidR="00334C6A" w:rsidRPr="005647EB" w:rsidRDefault="00334C6A" w:rsidP="002570E4">
            <w:pPr>
              <w:pStyle w:val="TAL"/>
              <w:keepNext w:val="0"/>
              <w:keepLines w:val="0"/>
              <w:rPr>
                <w:rFonts w:cs="v4.2.0"/>
              </w:rPr>
            </w:pPr>
            <w:r w:rsidRPr="005647EB">
              <w:rPr>
                <w:rFonts w:cs="v4.2.0"/>
                <w:position w:val="-12"/>
              </w:rPr>
              <w:object w:dxaOrig="400" w:dyaOrig="360" w14:anchorId="7A73F736">
                <v:shape id="_x0000_i1162" type="#_x0000_t75" style="width:20.5pt;height:18pt" o:ole="" fillcolor="window">
                  <v:imagedata r:id="rId10" o:title=""/>
                </v:shape>
                <o:OLEObject Type="Embed" ProgID="Equation.3" ShapeID="_x0000_i1162" DrawAspect="Content" ObjectID="_1781977729" r:id="rId172"/>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193BAD62" w14:textId="14FF1449" w:rsidR="00334C6A" w:rsidRPr="005647EB" w:rsidRDefault="00334C6A"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5387" w:type="dxa"/>
            <w:gridSpan w:val="7"/>
          </w:tcPr>
          <w:p w14:paraId="217744EC" w14:textId="77777777" w:rsidR="00334C6A" w:rsidRPr="005647EB" w:rsidRDefault="00334C6A" w:rsidP="002570E4">
            <w:pPr>
              <w:pStyle w:val="TAC"/>
              <w:keepNext w:val="0"/>
              <w:keepLines w:val="0"/>
            </w:pPr>
            <w:r w:rsidRPr="005647EB">
              <w:t>-98</w:t>
            </w:r>
          </w:p>
        </w:tc>
      </w:tr>
      <w:tr w:rsidR="00E44ECA" w:rsidRPr="005647EB" w14:paraId="66E49C0D" w14:textId="77777777" w:rsidTr="00E72FFE">
        <w:trPr>
          <w:cantSplit/>
          <w:jc w:val="center"/>
        </w:trPr>
        <w:tc>
          <w:tcPr>
            <w:tcW w:w="2093" w:type="dxa"/>
          </w:tcPr>
          <w:p w14:paraId="2F2E4BAD" w14:textId="5DB6FD3D" w:rsidR="00E44ECA" w:rsidRPr="005647EB" w:rsidRDefault="00E44ECA" w:rsidP="002570E4">
            <w:pPr>
              <w:pStyle w:val="TAL"/>
              <w:keepNext w:val="0"/>
              <w:keepLines w:val="0"/>
              <w:rPr>
                <w:rFonts w:cs="v4.2.0"/>
              </w:rPr>
            </w:pPr>
            <w:r w:rsidRPr="005647EB">
              <w:rPr>
                <w:rFonts w:cs="v4.2.0"/>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4</w:t>
            </w:r>
          </w:p>
        </w:tc>
        <w:tc>
          <w:tcPr>
            <w:tcW w:w="1559" w:type="dxa"/>
          </w:tcPr>
          <w:p w14:paraId="1E19FFFF" w14:textId="2878628D" w:rsidR="00E44ECA" w:rsidRPr="005647EB" w:rsidRDefault="00E44ECA"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shd w:val="clear" w:color="auto" w:fill="auto"/>
          </w:tcPr>
          <w:p w14:paraId="667E8C70" w14:textId="77777777" w:rsidR="00E44ECA" w:rsidRPr="005647EB" w:rsidRDefault="00E44ECA" w:rsidP="002570E4">
            <w:pPr>
              <w:pStyle w:val="TAC"/>
              <w:keepNext w:val="0"/>
              <w:keepLines w:val="0"/>
              <w:rPr>
                <w:lang w:eastAsia="zh-CN"/>
              </w:rPr>
            </w:pPr>
            <w:r w:rsidRPr="005647EB">
              <w:t>-</w:t>
            </w:r>
            <w:r w:rsidRPr="005647EB">
              <w:rPr>
                <w:lang w:eastAsia="zh-CN"/>
              </w:rPr>
              <w:t>94</w:t>
            </w:r>
          </w:p>
        </w:tc>
        <w:tc>
          <w:tcPr>
            <w:tcW w:w="1276" w:type="dxa"/>
            <w:gridSpan w:val="2"/>
            <w:shd w:val="clear" w:color="auto" w:fill="auto"/>
          </w:tcPr>
          <w:p w14:paraId="1FDE8460" w14:textId="77777777" w:rsidR="00E44ECA" w:rsidRPr="005647EB" w:rsidRDefault="00E44ECA" w:rsidP="002570E4">
            <w:pPr>
              <w:pStyle w:val="TAC"/>
              <w:keepNext w:val="0"/>
              <w:keepLines w:val="0"/>
              <w:rPr>
                <w:lang w:eastAsia="zh-CN"/>
              </w:rPr>
            </w:pPr>
            <w:r w:rsidRPr="005647EB">
              <w:t>-</w:t>
            </w:r>
            <w:r w:rsidRPr="005647EB">
              <w:rPr>
                <w:lang w:eastAsia="zh-CN"/>
              </w:rPr>
              <w:t>94</w:t>
            </w:r>
          </w:p>
        </w:tc>
        <w:tc>
          <w:tcPr>
            <w:tcW w:w="1417" w:type="dxa"/>
            <w:gridSpan w:val="2"/>
            <w:shd w:val="clear" w:color="auto" w:fill="auto"/>
          </w:tcPr>
          <w:p w14:paraId="368908A1" w14:textId="77777777" w:rsidR="00E44ECA" w:rsidRPr="005647EB" w:rsidRDefault="00E44ECA" w:rsidP="002570E4">
            <w:pPr>
              <w:pStyle w:val="TAC"/>
              <w:keepNext w:val="0"/>
              <w:keepLines w:val="0"/>
            </w:pPr>
            <w:r w:rsidRPr="005647EB">
              <w:t>-Infinity</w:t>
            </w:r>
          </w:p>
        </w:tc>
        <w:tc>
          <w:tcPr>
            <w:tcW w:w="1418" w:type="dxa"/>
            <w:gridSpan w:val="2"/>
            <w:shd w:val="clear" w:color="auto" w:fill="auto"/>
          </w:tcPr>
          <w:p w14:paraId="421CD358" w14:textId="77777777" w:rsidR="00E44ECA" w:rsidRPr="005647EB" w:rsidRDefault="00E44ECA" w:rsidP="002570E4">
            <w:pPr>
              <w:pStyle w:val="TAC"/>
              <w:keepNext w:val="0"/>
              <w:keepLines w:val="0"/>
            </w:pPr>
            <w:r w:rsidRPr="005647EB">
              <w:t>-89.30</w:t>
            </w:r>
          </w:p>
        </w:tc>
      </w:tr>
      <w:tr w:rsidR="00E44ECA" w:rsidRPr="005647EB" w14:paraId="33CC73B0" w14:textId="77777777" w:rsidTr="00E72FFE">
        <w:trPr>
          <w:cantSplit/>
          <w:jc w:val="center"/>
        </w:trPr>
        <w:tc>
          <w:tcPr>
            <w:tcW w:w="2093" w:type="dxa"/>
          </w:tcPr>
          <w:p w14:paraId="6B438AB1" w14:textId="77777777" w:rsidR="00E44ECA" w:rsidRPr="005647EB" w:rsidRDefault="00E44ECA" w:rsidP="002570E4">
            <w:pPr>
              <w:pStyle w:val="TAL"/>
              <w:keepNext w:val="0"/>
              <w:keepLines w:val="0"/>
              <w:rPr>
                <w:rFonts w:cs="v4.2.0"/>
                <w:lang w:eastAsia="zh-CN"/>
              </w:rPr>
            </w:pPr>
            <w:r w:rsidRPr="005647EB">
              <w:rPr>
                <w:rFonts w:cs="v4.2.0"/>
                <w:lang w:eastAsia="zh-CN"/>
              </w:rPr>
              <w:t>SCH_RP</w:t>
            </w:r>
          </w:p>
        </w:tc>
        <w:tc>
          <w:tcPr>
            <w:tcW w:w="1559" w:type="dxa"/>
          </w:tcPr>
          <w:p w14:paraId="192C9EB1" w14:textId="4272078F" w:rsidR="00E44ECA" w:rsidRPr="005647EB" w:rsidRDefault="00E44ECA" w:rsidP="002570E4">
            <w:pPr>
              <w:pStyle w:val="TAC"/>
              <w:keepNext w:val="0"/>
              <w:keepLines w:val="0"/>
              <w:rPr>
                <w:lang w:eastAsia="zh-CN"/>
              </w:rPr>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shd w:val="clear" w:color="auto" w:fill="auto"/>
          </w:tcPr>
          <w:p w14:paraId="5FD09F7A" w14:textId="77777777" w:rsidR="00E44ECA" w:rsidRPr="005647EB" w:rsidRDefault="00E44ECA" w:rsidP="002570E4">
            <w:pPr>
              <w:pStyle w:val="TAC"/>
              <w:keepNext w:val="0"/>
              <w:keepLines w:val="0"/>
              <w:rPr>
                <w:lang w:eastAsia="zh-CN"/>
              </w:rPr>
            </w:pPr>
            <w:r w:rsidRPr="005647EB">
              <w:t>-</w:t>
            </w:r>
            <w:r w:rsidRPr="005647EB">
              <w:rPr>
                <w:lang w:eastAsia="zh-CN"/>
              </w:rPr>
              <w:t>94</w:t>
            </w:r>
          </w:p>
        </w:tc>
        <w:tc>
          <w:tcPr>
            <w:tcW w:w="1276" w:type="dxa"/>
            <w:gridSpan w:val="2"/>
            <w:shd w:val="clear" w:color="auto" w:fill="auto"/>
          </w:tcPr>
          <w:p w14:paraId="6182E77B" w14:textId="77777777" w:rsidR="00E44ECA" w:rsidRPr="005647EB" w:rsidRDefault="00E44ECA" w:rsidP="002570E4">
            <w:pPr>
              <w:pStyle w:val="TAC"/>
              <w:keepNext w:val="0"/>
              <w:keepLines w:val="0"/>
              <w:rPr>
                <w:lang w:eastAsia="zh-CN"/>
              </w:rPr>
            </w:pPr>
            <w:r w:rsidRPr="005647EB">
              <w:t>-</w:t>
            </w:r>
            <w:r w:rsidRPr="005647EB">
              <w:rPr>
                <w:lang w:eastAsia="zh-CN"/>
              </w:rPr>
              <w:t>94</w:t>
            </w:r>
          </w:p>
        </w:tc>
        <w:tc>
          <w:tcPr>
            <w:tcW w:w="1417" w:type="dxa"/>
            <w:gridSpan w:val="2"/>
            <w:shd w:val="clear" w:color="auto" w:fill="auto"/>
          </w:tcPr>
          <w:p w14:paraId="75F7438E" w14:textId="77777777" w:rsidR="00E44ECA" w:rsidRPr="005647EB" w:rsidRDefault="00E44ECA" w:rsidP="002570E4">
            <w:pPr>
              <w:pStyle w:val="TAC"/>
              <w:keepNext w:val="0"/>
              <w:keepLines w:val="0"/>
            </w:pPr>
            <w:r w:rsidRPr="005647EB">
              <w:t>-infinity</w:t>
            </w:r>
          </w:p>
        </w:tc>
        <w:tc>
          <w:tcPr>
            <w:tcW w:w="1418" w:type="dxa"/>
            <w:gridSpan w:val="2"/>
            <w:shd w:val="clear" w:color="auto" w:fill="auto"/>
          </w:tcPr>
          <w:p w14:paraId="29E791AD" w14:textId="77777777" w:rsidR="00E44ECA" w:rsidRPr="005647EB" w:rsidRDefault="00E44ECA" w:rsidP="002570E4">
            <w:pPr>
              <w:pStyle w:val="TAC"/>
              <w:keepNext w:val="0"/>
              <w:keepLines w:val="0"/>
            </w:pPr>
            <w:r w:rsidRPr="005647EB">
              <w:t>-89.30</w:t>
            </w:r>
          </w:p>
        </w:tc>
      </w:tr>
      <w:tr w:rsidR="00E44ECA" w:rsidRPr="005647EB" w14:paraId="396EBA96" w14:textId="77777777" w:rsidTr="00E72FFE">
        <w:trPr>
          <w:cantSplit/>
          <w:jc w:val="center"/>
        </w:trPr>
        <w:tc>
          <w:tcPr>
            <w:tcW w:w="2093" w:type="dxa"/>
          </w:tcPr>
          <w:p w14:paraId="457EF89C" w14:textId="77777777" w:rsidR="00E44ECA" w:rsidRPr="005647EB" w:rsidRDefault="00E44ECA" w:rsidP="002570E4">
            <w:pPr>
              <w:pStyle w:val="TAL"/>
              <w:keepNext w:val="0"/>
              <w:keepLines w:val="0"/>
              <w:rPr>
                <w:rFonts w:cs="v4.2.0"/>
              </w:rPr>
            </w:pPr>
            <w:r w:rsidRPr="005647EB">
              <w:rPr>
                <w:rFonts w:cs="v4.2.0"/>
                <w:position w:val="-12"/>
              </w:rPr>
              <w:object w:dxaOrig="800" w:dyaOrig="380" w14:anchorId="4DDFCF5F">
                <v:shape id="_x0000_i1163" type="#_x0000_t75" style="width:40pt;height:19.5pt" o:ole="" fillcolor="window">
                  <v:imagedata r:id="rId14" o:title=""/>
                </v:shape>
                <o:OLEObject Type="Embed" ProgID="Equation.3" ShapeID="_x0000_i1163" DrawAspect="Content" ObjectID="_1781977730" r:id="rId173"/>
              </w:object>
            </w:r>
          </w:p>
        </w:tc>
        <w:tc>
          <w:tcPr>
            <w:tcW w:w="1559" w:type="dxa"/>
          </w:tcPr>
          <w:p w14:paraId="33145210" w14:textId="77777777" w:rsidR="00E44ECA" w:rsidRPr="005647EB" w:rsidRDefault="00E44ECA" w:rsidP="002570E4">
            <w:pPr>
              <w:pStyle w:val="TAC"/>
              <w:keepNext w:val="0"/>
              <w:keepLines w:val="0"/>
            </w:pPr>
            <w:r w:rsidRPr="005647EB">
              <w:t>dB</w:t>
            </w:r>
          </w:p>
        </w:tc>
        <w:tc>
          <w:tcPr>
            <w:tcW w:w="1276" w:type="dxa"/>
          </w:tcPr>
          <w:p w14:paraId="2D9CFE0A" w14:textId="77777777" w:rsidR="00E44ECA" w:rsidRPr="005647EB" w:rsidRDefault="00E44ECA" w:rsidP="002570E4">
            <w:pPr>
              <w:pStyle w:val="TAC"/>
              <w:keepNext w:val="0"/>
              <w:keepLines w:val="0"/>
              <w:rPr>
                <w:lang w:eastAsia="zh-CN"/>
              </w:rPr>
            </w:pPr>
            <w:r w:rsidRPr="005647EB">
              <w:rPr>
                <w:lang w:eastAsia="zh-CN"/>
              </w:rPr>
              <w:t>4</w:t>
            </w:r>
          </w:p>
        </w:tc>
        <w:tc>
          <w:tcPr>
            <w:tcW w:w="1276" w:type="dxa"/>
            <w:gridSpan w:val="2"/>
          </w:tcPr>
          <w:p w14:paraId="7ACA9162" w14:textId="77777777" w:rsidR="00E44ECA" w:rsidRPr="005647EB" w:rsidRDefault="00E44ECA" w:rsidP="002570E4">
            <w:pPr>
              <w:pStyle w:val="TAC"/>
              <w:keepNext w:val="0"/>
              <w:keepLines w:val="0"/>
            </w:pPr>
            <w:r w:rsidRPr="005647EB">
              <w:t>4</w:t>
            </w:r>
          </w:p>
        </w:tc>
        <w:tc>
          <w:tcPr>
            <w:tcW w:w="1417" w:type="dxa"/>
            <w:gridSpan w:val="2"/>
          </w:tcPr>
          <w:p w14:paraId="48384EF1" w14:textId="77777777" w:rsidR="00E44ECA" w:rsidRPr="005647EB" w:rsidRDefault="00E44ECA" w:rsidP="002570E4">
            <w:pPr>
              <w:pStyle w:val="TAC"/>
              <w:keepNext w:val="0"/>
              <w:keepLines w:val="0"/>
            </w:pPr>
            <w:r w:rsidRPr="005647EB">
              <w:t>-Infinity</w:t>
            </w:r>
          </w:p>
        </w:tc>
        <w:tc>
          <w:tcPr>
            <w:tcW w:w="1418" w:type="dxa"/>
            <w:gridSpan w:val="2"/>
          </w:tcPr>
          <w:p w14:paraId="33395496" w14:textId="77777777" w:rsidR="00E44ECA" w:rsidRPr="005647EB" w:rsidRDefault="00E44ECA" w:rsidP="002570E4">
            <w:pPr>
              <w:pStyle w:val="TAC"/>
              <w:keepNext w:val="0"/>
              <w:keepLines w:val="0"/>
            </w:pPr>
            <w:r w:rsidRPr="005647EB">
              <w:t>8.70</w:t>
            </w:r>
          </w:p>
        </w:tc>
      </w:tr>
      <w:tr w:rsidR="00334C6A" w:rsidRPr="005647EB" w14:paraId="028F219B" w14:textId="77777777" w:rsidTr="00E72FFE">
        <w:trPr>
          <w:cantSplit/>
          <w:jc w:val="center"/>
        </w:trPr>
        <w:tc>
          <w:tcPr>
            <w:tcW w:w="2093" w:type="dxa"/>
          </w:tcPr>
          <w:p w14:paraId="67F8D9E4" w14:textId="610B92DF"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50CBF205" w14:textId="77777777" w:rsidR="00334C6A" w:rsidRPr="005647EB" w:rsidRDefault="00334C6A" w:rsidP="002570E4">
            <w:pPr>
              <w:pStyle w:val="TAC"/>
              <w:keepNext w:val="0"/>
              <w:keepLines w:val="0"/>
            </w:pPr>
          </w:p>
        </w:tc>
        <w:tc>
          <w:tcPr>
            <w:tcW w:w="5387" w:type="dxa"/>
            <w:gridSpan w:val="7"/>
          </w:tcPr>
          <w:p w14:paraId="3B107CC3" w14:textId="77777777" w:rsidR="00334C6A" w:rsidRPr="005647EB" w:rsidRDefault="00334C6A" w:rsidP="002570E4">
            <w:pPr>
              <w:pStyle w:val="TAC"/>
              <w:keepNext w:val="0"/>
              <w:keepLines w:val="0"/>
            </w:pPr>
            <w:r w:rsidRPr="005647EB">
              <w:t>ETU70</w:t>
            </w:r>
          </w:p>
        </w:tc>
      </w:tr>
      <w:tr w:rsidR="00334C6A" w:rsidRPr="005647EB" w14:paraId="24AC51E1" w14:textId="77777777" w:rsidTr="00E72FFE">
        <w:trPr>
          <w:cantSplit/>
          <w:jc w:val="center"/>
        </w:trPr>
        <w:tc>
          <w:tcPr>
            <w:tcW w:w="9039" w:type="dxa"/>
            <w:gridSpan w:val="9"/>
          </w:tcPr>
          <w:p w14:paraId="4808E5D7" w14:textId="46857713" w:rsidR="00334C6A" w:rsidRPr="005647EB" w:rsidRDefault="002570E4" w:rsidP="002570E4">
            <w:pPr>
              <w:pStyle w:val="TAN"/>
              <w:keepNext w:val="0"/>
              <w:keepLines w:val="0"/>
            </w:pPr>
            <w:r w:rsidRPr="005647EB">
              <w:lastRenderedPageBreak/>
              <w:t>NOTE 1:</w:t>
            </w:r>
            <w:r w:rsidR="00334C6A" w:rsidRPr="005647EB">
              <w:tab/>
            </w:r>
            <w:r w:rsidRPr="005647EB">
              <w:t xml:space="preserve"> </w:t>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18663B3B" w14:textId="517979CB" w:rsidR="00334C6A" w:rsidRPr="005647EB" w:rsidRDefault="002570E4" w:rsidP="002570E4">
            <w:pPr>
              <w:pStyle w:val="TAN"/>
              <w:keepNext w:val="0"/>
              <w:keepLines w:val="0"/>
            </w:pPr>
            <w:r w:rsidRPr="005647EB">
              <w:t>NOTE 2:</w:t>
            </w:r>
            <w:r w:rsidR="00334C6A" w:rsidRPr="005647EB">
              <w:tab/>
              <w:t>The</w:t>
            </w:r>
            <w:r w:rsidRPr="005647EB">
              <w:t xml:space="preserve"> </w:t>
            </w:r>
            <w:r w:rsidR="00334C6A" w:rsidRPr="005647EB">
              <w:t>resources</w:t>
            </w:r>
            <w:r w:rsidRPr="005647EB">
              <w:t xml:space="preserve"> </w:t>
            </w:r>
            <w:r w:rsidR="00334C6A" w:rsidRPr="005647EB">
              <w:t>for</w:t>
            </w:r>
            <w:r w:rsidRPr="005647EB">
              <w:t xml:space="preserve"> </w:t>
            </w:r>
            <w:r w:rsidR="00334C6A" w:rsidRPr="005647EB">
              <w:t>uplink</w:t>
            </w:r>
            <w:r w:rsidRPr="005647EB">
              <w:t xml:space="preserve"> </w:t>
            </w:r>
            <w:r w:rsidR="00334C6A" w:rsidRPr="005647EB">
              <w:t>transmission</w:t>
            </w:r>
            <w:r w:rsidRPr="005647EB">
              <w:t xml:space="preserve"> </w:t>
            </w:r>
            <w:r w:rsidR="00334C6A" w:rsidRPr="005647EB">
              <w:t>are</w:t>
            </w:r>
            <w:r w:rsidRPr="005647EB">
              <w:t xml:space="preserve"> </w:t>
            </w:r>
            <w:r w:rsidR="00334C6A" w:rsidRPr="005647EB">
              <w:t>assigned</w:t>
            </w:r>
            <w:r w:rsidRPr="005647EB">
              <w:t xml:space="preserve"> </w:t>
            </w:r>
            <w:r w:rsidR="00334C6A" w:rsidRPr="005647EB">
              <w:t>to</w:t>
            </w:r>
            <w:r w:rsidRPr="005647EB">
              <w:t xml:space="preserve"> </w:t>
            </w:r>
            <w:r w:rsidR="00334C6A" w:rsidRPr="005647EB">
              <w:t>the</w:t>
            </w:r>
            <w:r w:rsidRPr="005647EB">
              <w:t xml:space="preserve"> </w:t>
            </w:r>
            <w:r w:rsidR="00334C6A" w:rsidRPr="005647EB">
              <w:t>UE</w:t>
            </w:r>
            <w:r w:rsidRPr="005647EB">
              <w:t xml:space="preserve"> </w:t>
            </w:r>
            <w:r w:rsidR="00334C6A" w:rsidRPr="005647EB">
              <w:t>priori</w:t>
            </w:r>
            <w:r w:rsidRPr="005647EB">
              <w:t xml:space="preserve"> </w:t>
            </w:r>
            <w:r w:rsidR="00334C6A" w:rsidRPr="005647EB">
              <w:t>to</w:t>
            </w:r>
            <w:r w:rsidRPr="005647EB">
              <w:t xml:space="preserve"> </w:t>
            </w:r>
            <w:r w:rsidR="00334C6A" w:rsidRPr="005647EB">
              <w:t>the</w:t>
            </w:r>
            <w:r w:rsidRPr="005647EB">
              <w:t xml:space="preserve"> </w:t>
            </w:r>
            <w:r w:rsidR="00334C6A" w:rsidRPr="005647EB">
              <w:t>start</w:t>
            </w:r>
            <w:r w:rsidRPr="005647EB">
              <w:t xml:space="preserve"> </w:t>
            </w:r>
            <w:r w:rsidR="00334C6A" w:rsidRPr="005647EB">
              <w:t>of</w:t>
            </w:r>
            <w:r w:rsidRPr="005647EB">
              <w:t xml:space="preserve"> </w:t>
            </w:r>
            <w:r w:rsidR="00334C6A" w:rsidRPr="005647EB">
              <w:t>time</w:t>
            </w:r>
            <w:r w:rsidRPr="005647EB">
              <w:t xml:space="preserve"> </w:t>
            </w:r>
            <w:r w:rsidR="00334C6A" w:rsidRPr="005647EB">
              <w:t>period</w:t>
            </w:r>
            <w:r w:rsidRPr="005647EB">
              <w:t xml:space="preserve"> </w:t>
            </w:r>
            <w:r w:rsidR="00334C6A" w:rsidRPr="005647EB">
              <w:t>T2.</w:t>
            </w:r>
            <w:r w:rsidRPr="005647EB">
              <w:t xml:space="preserve"> </w:t>
            </w:r>
          </w:p>
          <w:p w14:paraId="24FB13E9" w14:textId="21ABBC4B" w:rsidR="00334C6A" w:rsidRPr="005647EB" w:rsidRDefault="002570E4" w:rsidP="002570E4">
            <w:pPr>
              <w:pStyle w:val="TAN"/>
              <w:keepNext w:val="0"/>
              <w:keepLines w:val="0"/>
            </w:pPr>
            <w:r w:rsidRPr="005647EB">
              <w:t>NOTE 3:</w:t>
            </w:r>
            <w:r w:rsidR="00334C6A" w:rsidRPr="005647EB">
              <w:ta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cs="v4.2.0"/>
                <w:position w:val="-12"/>
              </w:rPr>
              <w:object w:dxaOrig="400" w:dyaOrig="360" w14:anchorId="1E2359FD">
                <v:shape id="_x0000_i1164" type="#_x0000_t75" style="width:20.5pt;height:18pt" o:ole="" fillcolor="window">
                  <v:imagedata r:id="rId10" o:title=""/>
                </v:shape>
                <o:OLEObject Type="Embed" ProgID="Equation.3" ShapeID="_x0000_i1164" DrawAspect="Content" ObjectID="_1781977731" r:id="rId174"/>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4F37A471" w14:textId="3A667F38" w:rsidR="00334C6A" w:rsidRPr="005647EB" w:rsidRDefault="002570E4" w:rsidP="002570E4">
            <w:pPr>
              <w:pStyle w:val="TAN"/>
              <w:keepNext w:val="0"/>
              <w:keepLines w:val="0"/>
            </w:pPr>
            <w:r w:rsidRPr="005647EB">
              <w:t>NOTE 4:</w:t>
            </w:r>
            <w:r w:rsidR="00334C6A" w:rsidRPr="005647EB">
              <w:ta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01CDDB84" w14:textId="77777777" w:rsidR="00334C6A" w:rsidRPr="005647EB" w:rsidRDefault="00334C6A" w:rsidP="002570E4"/>
    <w:p w14:paraId="516B01F6" w14:textId="77777777" w:rsidR="00334C6A" w:rsidRPr="005647EB" w:rsidRDefault="00334C6A" w:rsidP="002570E4">
      <w:pPr>
        <w:rPr>
          <w:rFonts w:cs="v4.2.0"/>
        </w:rPr>
      </w:pPr>
      <w:r w:rsidRPr="005647EB">
        <w:rPr>
          <w:rFonts w:cs="v4.2.0"/>
        </w:rPr>
        <w:t xml:space="preserve">The UE shall send one Event A3 triggered measurement report, with a measurement reporting delay less than </w:t>
      </w:r>
      <w:r w:rsidRPr="005647EB">
        <w:rPr>
          <w:rFonts w:cs="v4.2.0"/>
          <w:lang w:eastAsia="zh-CN"/>
        </w:rPr>
        <w:t>7682 m</w:t>
      </w:r>
      <w:r w:rsidRPr="005647EB">
        <w:rPr>
          <w:rFonts w:cs="v4.2.0"/>
        </w:rPr>
        <w:t>s from the beginning of time period T2.</w:t>
      </w:r>
    </w:p>
    <w:p w14:paraId="11371E41" w14:textId="0F5DFD99" w:rsidR="00334C6A" w:rsidRPr="005647EB" w:rsidRDefault="00E72FFE" w:rsidP="00E72FFE">
      <w:pPr>
        <w:pStyle w:val="B1"/>
      </w:pPr>
      <w:r w:rsidRPr="005647EB">
        <w:tab/>
      </w:r>
      <w:r w:rsidR="00334C6A" w:rsidRPr="005647EB">
        <w:t>TTI insertion uncertainty = 2 ms</w:t>
      </w:r>
    </w:p>
    <w:p w14:paraId="0A904C9A" w14:textId="77777777" w:rsidR="00334C6A" w:rsidRPr="005647EB" w:rsidRDefault="00334C6A" w:rsidP="002570E4">
      <w:r w:rsidRPr="005647EB">
        <w:t xml:space="preserve">The overall delays measured shall be less than a total of 7682 ms in this test case (note: a total of 7680 ms for measurement reporting delay plus 2 ms for </w:t>
      </w:r>
      <w:smartTag w:uri="urn:schemas-microsoft-com:office:smarttags" w:element="stockticker">
        <w:r w:rsidRPr="005647EB">
          <w:t>TTI</w:t>
        </w:r>
      </w:smartTag>
      <w:r w:rsidRPr="005647EB">
        <w:t xml:space="preserve"> insertion uncertainty).</w:t>
      </w:r>
    </w:p>
    <w:p w14:paraId="5CD77122" w14:textId="77777777" w:rsidR="00334C6A" w:rsidRPr="005647EB" w:rsidRDefault="00334C6A" w:rsidP="002570E4">
      <w:pPr>
        <w:rPr>
          <w:rFonts w:cs="v4.2.0"/>
        </w:rPr>
      </w:pPr>
      <w:r w:rsidRPr="005647EB">
        <w:rPr>
          <w:rFonts w:cs="v4.2.0"/>
        </w:rPr>
        <w:t>The rate of correct events observed during repeated tests shall be at least 90% with a confidence level of 95%.</w:t>
      </w:r>
    </w:p>
    <w:p w14:paraId="501C003D" w14:textId="7B32D3D2" w:rsidR="00334C6A" w:rsidRPr="005647EB" w:rsidRDefault="00334C6A" w:rsidP="002570E4">
      <w:pPr>
        <w:pStyle w:val="NO"/>
        <w:keepLines w:val="0"/>
      </w:pPr>
      <w:r w:rsidRPr="005647EB">
        <w:t>NOTE:</w:t>
      </w:r>
      <w:r w:rsidR="00E72FFE" w:rsidRPr="005647EB">
        <w:tab/>
      </w:r>
      <w:r w:rsidRPr="005647E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5D420AA9" w14:textId="77777777" w:rsidR="00123ECE" w:rsidRPr="005647EB" w:rsidRDefault="00123ECE" w:rsidP="002570E4">
      <w:pPr>
        <w:pStyle w:val="Heading3"/>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r w:rsidRPr="005647EB">
          <w:tab/>
        </w:r>
      </w:smartTag>
      <w:r w:rsidRPr="005647EB">
        <w:rPr>
          <w:rFonts w:cs="v4.2.0"/>
        </w:rPr>
        <w:t>E-UTRAN TDD-TDD Inter-frequency event triggered reporting when DRX is used under fading propagation conditions in synchronous cells</w:t>
      </w:r>
    </w:p>
    <w:p w14:paraId="499FE1D1" w14:textId="77777777" w:rsidR="00123ECE" w:rsidRPr="005647EB" w:rsidRDefault="00123ECE" w:rsidP="002570E4">
      <w:pPr>
        <w:pStyle w:val="Heading4"/>
        <w:keepNext w:val="0"/>
        <w:keepLines w:val="0"/>
      </w:pPr>
      <w:r w:rsidRPr="005647EB">
        <w:t>8.</w:t>
      </w:r>
      <w:r w:rsidRPr="005647EB">
        <w:rPr>
          <w:lang w:eastAsia="zh-CN"/>
        </w:rPr>
        <w:t>4</w:t>
      </w:r>
      <w:r w:rsidRPr="005647EB">
        <w:t>.</w:t>
      </w:r>
      <w:r w:rsidRPr="005647EB">
        <w:rPr>
          <w:lang w:eastAsia="zh-CN"/>
        </w:rPr>
        <w:t>2</w:t>
      </w:r>
      <w:r w:rsidRPr="005647EB">
        <w:t>.1</w:t>
      </w:r>
      <w:r w:rsidRPr="005647EB">
        <w:tab/>
        <w:t>Test purpose</w:t>
      </w:r>
    </w:p>
    <w:p w14:paraId="15A6E266" w14:textId="21EEF5B5" w:rsidR="00123ECE" w:rsidRPr="005647EB" w:rsidRDefault="00123ECE" w:rsidP="002570E4">
      <w:pPr>
        <w:rPr>
          <w:lang w:eastAsia="zh-CN"/>
        </w:rPr>
      </w:pPr>
      <w:r w:rsidRPr="005647EB">
        <w:t>To verify the UE</w:t>
      </w:r>
      <w:r w:rsidR="002570E4" w:rsidRPr="005647EB">
        <w:t>'</w:t>
      </w:r>
      <w:r w:rsidRPr="005647EB">
        <w:t xml:space="preserve">s ability to make a correct reporting of an event under fading propagation conditions in synchronous cells </w:t>
      </w:r>
      <w:r w:rsidRPr="005647EB">
        <w:rPr>
          <w:lang w:eastAsia="zh-CN"/>
        </w:rPr>
        <w:t xml:space="preserve">with DRX </w:t>
      </w:r>
      <w:r w:rsidRPr="005647EB">
        <w:t xml:space="preserve">within the E-UTRA </w:t>
      </w:r>
      <w:r w:rsidRPr="005647EB">
        <w:rPr>
          <w:lang w:eastAsia="zh-CN"/>
        </w:rPr>
        <w:t>T</w:t>
      </w:r>
      <w:r w:rsidRPr="005647EB">
        <w:t>DD-</w:t>
      </w:r>
      <w:r w:rsidRPr="005647EB">
        <w:rPr>
          <w:lang w:eastAsia="zh-CN"/>
        </w:rPr>
        <w:t>T</w:t>
      </w:r>
      <w:r w:rsidRPr="005647EB">
        <w:t>DD int</w:t>
      </w:r>
      <w:r w:rsidRPr="005647EB">
        <w:rPr>
          <w:lang w:eastAsia="zh-CN"/>
        </w:rPr>
        <w:t>er</w:t>
      </w:r>
      <w:r w:rsidRPr="005647EB">
        <w:t xml:space="preserve"> frequency cell search </w:t>
      </w:r>
      <w:r w:rsidRPr="005647EB">
        <w:rPr>
          <w:lang w:eastAsia="zh-CN"/>
        </w:rPr>
        <w:t xml:space="preserve">in DRX </w:t>
      </w:r>
      <w:r w:rsidRPr="005647EB">
        <w:t>requirements.</w:t>
      </w:r>
    </w:p>
    <w:p w14:paraId="3E4823DE" w14:textId="77777777" w:rsidR="00123ECE" w:rsidRPr="005647EB" w:rsidRDefault="00123ECE" w:rsidP="002570E4">
      <w:pPr>
        <w:pStyle w:val="Heading4"/>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.2</w:t>
      </w:r>
      <w:r w:rsidRPr="005647EB">
        <w:tab/>
        <w:t>Test applicability</w:t>
      </w:r>
    </w:p>
    <w:p w14:paraId="7094DA0E" w14:textId="77777777" w:rsidR="00123ECE" w:rsidRPr="005647EB" w:rsidRDefault="00123ECE" w:rsidP="002570E4">
      <w:r w:rsidRPr="005647EB">
        <w:t xml:space="preserve">This test applies to all types of E-UTRA </w:t>
      </w:r>
      <w:r w:rsidRPr="005647EB">
        <w:rPr>
          <w:lang w:eastAsia="zh-CN"/>
        </w:rPr>
        <w:t>T</w:t>
      </w:r>
      <w:r w:rsidRPr="005647EB">
        <w:t>DD UE release 8 and forward. Applicability requires support for FGI bits 5, and 25.</w:t>
      </w:r>
    </w:p>
    <w:p w14:paraId="197E4632" w14:textId="77777777" w:rsidR="00123ECE" w:rsidRPr="005647EB" w:rsidRDefault="00123ECE" w:rsidP="002570E4">
      <w:pPr>
        <w:pStyle w:val="Heading4"/>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rPr>
            <w:lang w:eastAsia="zh-CN"/>
          </w:rPr>
          <w:t>8.4.2</w:t>
        </w:r>
      </w:smartTag>
      <w:r w:rsidRPr="005647EB">
        <w:rPr>
          <w:lang w:eastAsia="zh-CN"/>
        </w:rPr>
        <w:t>.3</w:t>
      </w:r>
      <w:r w:rsidRPr="005647EB">
        <w:tab/>
        <w:t>Minimum conformance requirements</w:t>
      </w:r>
    </w:p>
    <w:p w14:paraId="1C57B06D" w14:textId="77777777" w:rsidR="00123ECE" w:rsidRPr="005647EB" w:rsidRDefault="00123ECE" w:rsidP="002570E4">
      <w:pPr>
        <w:rPr>
          <w:lang w:eastAsia="zh-CN"/>
        </w:rPr>
      </w:pPr>
      <w:r w:rsidRPr="005647EB">
        <w:t xml:space="preserve">When DRX is in use the UE shall be able to identify a new detectable E-UTRAN </w:t>
      </w:r>
      <w:r w:rsidRPr="005647EB">
        <w:rPr>
          <w:lang w:eastAsia="zh-CN"/>
        </w:rPr>
        <w:t>T</w:t>
      </w:r>
      <w:r w:rsidRPr="005647EB">
        <w:t>DD inter frequency cell within T</w:t>
      </w:r>
      <w:r w:rsidRPr="005647EB">
        <w:rPr>
          <w:vertAlign w:val="subscript"/>
        </w:rPr>
        <w:t>identify_inter</w:t>
      </w:r>
      <w:r w:rsidRPr="005647EB">
        <w:t xml:space="preserve"> as shown in table 8.</w:t>
      </w:r>
      <w:r w:rsidRPr="005647EB">
        <w:rPr>
          <w:lang w:eastAsia="zh-CN"/>
        </w:rPr>
        <w:t>4</w:t>
      </w:r>
      <w:r w:rsidRPr="005647EB">
        <w:t>.2.3-1.</w:t>
      </w:r>
    </w:p>
    <w:p w14:paraId="6B180B47" w14:textId="77777777" w:rsidR="00123ECE" w:rsidRPr="005647EB" w:rsidRDefault="00123ECE" w:rsidP="002570E4">
      <w:pPr>
        <w:pStyle w:val="TH"/>
        <w:keepNext w:val="0"/>
        <w:keepLines w:val="0"/>
      </w:pPr>
      <w:r w:rsidRPr="005647EB">
        <w:rPr>
          <w:snapToGrid w:val="0"/>
        </w:rPr>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w:t>
        </w:r>
        <w:r w:rsidRPr="005647EB">
          <w:rPr>
            <w:rFonts w:cs="v4.2.0"/>
            <w:lang w:eastAsia="zh-CN"/>
          </w:rPr>
          <w:t>4</w:t>
        </w:r>
        <w:r w:rsidRPr="005647EB">
          <w:rPr>
            <w:rFonts w:cs="v4.2.0"/>
          </w:rPr>
          <w:t>.2</w:t>
        </w:r>
      </w:smartTag>
      <w:r w:rsidRPr="005647EB">
        <w:rPr>
          <w:rFonts w:cs="v4.2.0"/>
        </w:rPr>
        <w:t>.3</w:t>
      </w:r>
      <w:r w:rsidRPr="005647EB">
        <w:rPr>
          <w:snapToGrid w:val="0"/>
        </w:rPr>
        <w:t xml:space="preserve">-1: </w:t>
      </w:r>
      <w:r w:rsidRPr="005647EB">
        <w:t xml:space="preserve">Requirement to identify a newly detectable </w:t>
      </w:r>
      <w:r w:rsidRPr="005647EB">
        <w:rPr>
          <w:lang w:eastAsia="zh-CN"/>
        </w:rPr>
        <w:t>T</w:t>
      </w:r>
      <w:r w:rsidRPr="005647EB">
        <w:t>DD inter frequency cell</w:t>
      </w:r>
    </w:p>
    <w:tbl>
      <w:tblPr>
        <w:tblW w:w="49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1"/>
        <w:gridCol w:w="3547"/>
        <w:gridCol w:w="4089"/>
      </w:tblGrid>
      <w:tr w:rsidR="00E72FFE" w:rsidRPr="005647EB" w14:paraId="7857F21C" w14:textId="77777777" w:rsidTr="00E72FFE">
        <w:trPr>
          <w:cantSplit/>
          <w:jc w:val="center"/>
        </w:trPr>
        <w:tc>
          <w:tcPr>
            <w:tcW w:w="1026" w:type="pct"/>
            <w:vMerge w:val="restart"/>
          </w:tcPr>
          <w:p w14:paraId="1475A027" w14:textId="7F3574AE" w:rsidR="00E72FFE" w:rsidRPr="005647EB" w:rsidRDefault="00E72FFE" w:rsidP="002570E4">
            <w:pPr>
              <w:pStyle w:val="TAH"/>
              <w:keepNext w:val="0"/>
              <w:keepLines w:val="0"/>
            </w:pPr>
            <w:r w:rsidRPr="005647EB">
              <w:t>DRX cycle length (s)</w:t>
            </w:r>
          </w:p>
        </w:tc>
        <w:tc>
          <w:tcPr>
            <w:tcW w:w="3974" w:type="pct"/>
            <w:gridSpan w:val="2"/>
          </w:tcPr>
          <w:p w14:paraId="7F8DA74B" w14:textId="1F3571DC" w:rsidR="00E72FFE" w:rsidRPr="005647EB" w:rsidRDefault="00E72FFE" w:rsidP="002570E4">
            <w:pPr>
              <w:pStyle w:val="TAH"/>
              <w:keepNext w:val="0"/>
              <w:keepLines w:val="0"/>
            </w:pPr>
            <w:r w:rsidRPr="005647EB">
              <w:t>T</w:t>
            </w:r>
            <w:r w:rsidRPr="005647EB">
              <w:rPr>
                <w:vertAlign w:val="subscript"/>
              </w:rPr>
              <w:t xml:space="preserve">identify_inter </w:t>
            </w:r>
            <w:r w:rsidRPr="005647EB">
              <w:t>(s) (DRX cycles)</w:t>
            </w:r>
          </w:p>
        </w:tc>
      </w:tr>
      <w:tr w:rsidR="00E72FFE" w:rsidRPr="005647EB" w14:paraId="13D24A3B" w14:textId="77777777" w:rsidTr="00E72FFE">
        <w:trPr>
          <w:cantSplit/>
          <w:jc w:val="center"/>
        </w:trPr>
        <w:tc>
          <w:tcPr>
            <w:tcW w:w="1026" w:type="pct"/>
            <w:vMerge/>
          </w:tcPr>
          <w:p w14:paraId="60F024C4" w14:textId="77777777" w:rsidR="00E72FFE" w:rsidRPr="005647EB" w:rsidRDefault="00E72FFE" w:rsidP="00E72FFE">
            <w:pPr>
              <w:pStyle w:val="TAH"/>
            </w:pPr>
          </w:p>
        </w:tc>
        <w:tc>
          <w:tcPr>
            <w:tcW w:w="1846" w:type="pct"/>
            <w:shd w:val="clear" w:color="auto" w:fill="auto"/>
          </w:tcPr>
          <w:p w14:paraId="77BF5222" w14:textId="69D93AB9" w:rsidR="00E72FFE" w:rsidRPr="005647EB" w:rsidRDefault="00E72FFE" w:rsidP="00E72FFE">
            <w:pPr>
              <w:pStyle w:val="TAH"/>
            </w:pPr>
            <w:r w:rsidRPr="005647EB">
              <w:t>Gap period = 40 ms</w:t>
            </w:r>
          </w:p>
        </w:tc>
        <w:tc>
          <w:tcPr>
            <w:tcW w:w="2128" w:type="pct"/>
            <w:shd w:val="clear" w:color="auto" w:fill="auto"/>
          </w:tcPr>
          <w:p w14:paraId="01BEE7E1" w14:textId="5D95DC9F" w:rsidR="00E72FFE" w:rsidRPr="005647EB" w:rsidRDefault="00E72FFE" w:rsidP="00E72FFE">
            <w:pPr>
              <w:pStyle w:val="TAH"/>
            </w:pPr>
            <w:r w:rsidRPr="005647EB">
              <w:t xml:space="preserve">Gap period = </w:t>
            </w:r>
            <w:r w:rsidRPr="005647EB">
              <w:rPr>
                <w:lang w:eastAsia="zh-CN"/>
              </w:rPr>
              <w:t>80</w:t>
            </w:r>
            <w:r w:rsidRPr="005647EB">
              <w:t xml:space="preserve"> ms</w:t>
            </w:r>
          </w:p>
        </w:tc>
      </w:tr>
      <w:tr w:rsidR="00123ECE" w:rsidRPr="005647EB" w14:paraId="140733FF" w14:textId="77777777" w:rsidTr="00E72FFE">
        <w:trPr>
          <w:cantSplit/>
          <w:jc w:val="center"/>
        </w:trPr>
        <w:tc>
          <w:tcPr>
            <w:tcW w:w="1026" w:type="pct"/>
          </w:tcPr>
          <w:p w14:paraId="0576625A" w14:textId="77777777" w:rsidR="00123ECE" w:rsidRPr="005647EB" w:rsidRDefault="00123ECE" w:rsidP="002570E4">
            <w:pPr>
              <w:pStyle w:val="TAL"/>
              <w:keepNext w:val="0"/>
              <w:keepLines w:val="0"/>
              <w:rPr>
                <w:lang w:eastAsia="zh-CN"/>
              </w:rPr>
            </w:pPr>
            <w:r w:rsidRPr="005647EB">
              <w:rPr>
                <w:rFonts w:cs="Arial"/>
              </w:rPr>
              <w:t>≤</w:t>
            </w:r>
            <w:r w:rsidRPr="005647EB">
              <w:t>0.</w:t>
            </w:r>
            <w:r w:rsidRPr="005647EB">
              <w:rPr>
                <w:lang w:eastAsia="zh-CN"/>
              </w:rPr>
              <w:t>16</w:t>
            </w:r>
          </w:p>
        </w:tc>
        <w:tc>
          <w:tcPr>
            <w:tcW w:w="1846" w:type="pct"/>
            <w:shd w:val="clear" w:color="auto" w:fill="auto"/>
          </w:tcPr>
          <w:p w14:paraId="29A7C18E" w14:textId="455B0403" w:rsidR="00123ECE" w:rsidRPr="005647EB" w:rsidRDefault="00123ECE" w:rsidP="002570E4">
            <w:pPr>
              <w:pStyle w:val="TAL"/>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2128" w:type="pct"/>
            <w:shd w:val="clear" w:color="auto" w:fill="auto"/>
          </w:tcPr>
          <w:p w14:paraId="23B93A88" w14:textId="7C9390CF" w:rsidR="00123ECE" w:rsidRPr="005647EB" w:rsidRDefault="00123ECE" w:rsidP="002570E4">
            <w:pPr>
              <w:pStyle w:val="TAL"/>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123ECE" w:rsidRPr="005647EB" w14:paraId="600334C7" w14:textId="77777777" w:rsidTr="00E72FFE">
        <w:trPr>
          <w:cantSplit/>
          <w:jc w:val="center"/>
        </w:trPr>
        <w:tc>
          <w:tcPr>
            <w:tcW w:w="1026" w:type="pct"/>
          </w:tcPr>
          <w:p w14:paraId="73628723" w14:textId="77777777" w:rsidR="00123ECE" w:rsidRPr="005647EB" w:rsidRDefault="00123ECE" w:rsidP="002570E4">
            <w:pPr>
              <w:pStyle w:val="TAL"/>
              <w:keepNext w:val="0"/>
              <w:keepLines w:val="0"/>
              <w:rPr>
                <w:snapToGrid w:val="0"/>
                <w:lang w:eastAsia="zh-CN"/>
              </w:rPr>
            </w:pPr>
            <w:r w:rsidRPr="005647EB">
              <w:t>0.</w:t>
            </w:r>
            <w:r w:rsidRPr="005647EB">
              <w:rPr>
                <w:lang w:eastAsia="zh-CN"/>
              </w:rPr>
              <w:t>256</w:t>
            </w:r>
          </w:p>
        </w:tc>
        <w:tc>
          <w:tcPr>
            <w:tcW w:w="1846" w:type="pct"/>
            <w:shd w:val="clear" w:color="auto" w:fill="auto"/>
          </w:tcPr>
          <w:p w14:paraId="25E75130" w14:textId="34E45814" w:rsidR="00123ECE" w:rsidRPr="005647EB" w:rsidRDefault="00123ECE" w:rsidP="002570E4">
            <w:pPr>
              <w:pStyle w:val="TAL"/>
              <w:keepNext w:val="0"/>
              <w:keepLines w:val="0"/>
            </w:pPr>
            <w:r w:rsidRPr="005647EB">
              <w:t>5.12*Nfreq</w:t>
            </w:r>
            <w:r w:rsidR="002570E4" w:rsidRPr="005647EB">
              <w:t xml:space="preserve"> </w:t>
            </w:r>
            <w:r w:rsidRPr="005647EB">
              <w:t>(20*Nfreq)</w:t>
            </w:r>
          </w:p>
        </w:tc>
        <w:tc>
          <w:tcPr>
            <w:tcW w:w="2128" w:type="pct"/>
            <w:shd w:val="clear" w:color="auto" w:fill="auto"/>
          </w:tcPr>
          <w:p w14:paraId="36226180" w14:textId="0D163852" w:rsidR="00123ECE" w:rsidRPr="005647EB" w:rsidRDefault="00123ECE" w:rsidP="002570E4">
            <w:pPr>
              <w:pStyle w:val="TAL"/>
              <w:keepNext w:val="0"/>
              <w:keepLines w:val="0"/>
            </w:pPr>
            <w:r w:rsidRPr="005647EB">
              <w:t>7.68*Nfreq</w:t>
            </w:r>
            <w:r w:rsidR="002570E4" w:rsidRPr="005647EB">
              <w:t xml:space="preserve"> </w:t>
            </w:r>
            <w:r w:rsidRPr="005647EB">
              <w:t>(30*Nfreq)</w:t>
            </w:r>
          </w:p>
        </w:tc>
      </w:tr>
      <w:tr w:rsidR="00123ECE" w:rsidRPr="005647EB" w14:paraId="196BFF2E" w14:textId="77777777" w:rsidTr="00E72FFE">
        <w:trPr>
          <w:cantSplit/>
          <w:jc w:val="center"/>
        </w:trPr>
        <w:tc>
          <w:tcPr>
            <w:tcW w:w="1026" w:type="pct"/>
          </w:tcPr>
          <w:p w14:paraId="760CA8DB" w14:textId="77777777" w:rsidR="00123ECE" w:rsidRPr="005647EB" w:rsidRDefault="00123ECE" w:rsidP="002570E4">
            <w:pPr>
              <w:pStyle w:val="TAL"/>
              <w:keepNext w:val="0"/>
              <w:keepLines w:val="0"/>
              <w:rPr>
                <w:snapToGrid w:val="0"/>
                <w:lang w:eastAsia="zh-CN"/>
              </w:rPr>
            </w:pPr>
            <w:r w:rsidRPr="005647EB">
              <w:t>0.</w:t>
            </w:r>
            <w:r w:rsidRPr="005647EB">
              <w:rPr>
                <w:lang w:eastAsia="zh-CN"/>
              </w:rPr>
              <w:t>32</w:t>
            </w:r>
          </w:p>
        </w:tc>
        <w:tc>
          <w:tcPr>
            <w:tcW w:w="1846" w:type="pct"/>
            <w:shd w:val="clear" w:color="auto" w:fill="auto"/>
          </w:tcPr>
          <w:p w14:paraId="5EB6CF58" w14:textId="2148E36F" w:rsidR="00123ECE" w:rsidRPr="005647EB" w:rsidRDefault="00123ECE" w:rsidP="002570E4">
            <w:pPr>
              <w:pStyle w:val="TAL"/>
              <w:keepNext w:val="0"/>
              <w:keepLines w:val="0"/>
            </w:pPr>
            <w:r w:rsidRPr="005647EB">
              <w:rPr>
                <w:lang w:eastAsia="zh-CN"/>
              </w:rPr>
              <w:t>6.4</w:t>
            </w:r>
            <w:r w:rsidRPr="005647EB">
              <w:t>*Nfreq</w:t>
            </w:r>
            <w:r w:rsidR="002570E4" w:rsidRPr="005647EB">
              <w:t xml:space="preserve"> </w:t>
            </w:r>
            <w:r w:rsidRPr="005647EB">
              <w:t>(2</w:t>
            </w:r>
            <w:r w:rsidRPr="005647EB">
              <w:rPr>
                <w:lang w:eastAsia="zh-CN"/>
              </w:rPr>
              <w:t>0</w:t>
            </w:r>
            <w:r w:rsidRPr="005647EB">
              <w:t>*Nfreq)</w:t>
            </w:r>
          </w:p>
        </w:tc>
        <w:tc>
          <w:tcPr>
            <w:tcW w:w="2128" w:type="pct"/>
            <w:shd w:val="clear" w:color="auto" w:fill="auto"/>
          </w:tcPr>
          <w:p w14:paraId="263D517D" w14:textId="20E06804" w:rsidR="00123ECE" w:rsidRPr="005647EB" w:rsidRDefault="00123ECE" w:rsidP="002570E4">
            <w:pPr>
              <w:pStyle w:val="TAL"/>
              <w:keepNext w:val="0"/>
              <w:keepLines w:val="0"/>
            </w:pPr>
            <w:r w:rsidRPr="005647EB">
              <w:t>7.68*Nfreq</w:t>
            </w:r>
            <w:r w:rsidR="002570E4" w:rsidRPr="005647EB">
              <w:t xml:space="preserve"> </w:t>
            </w:r>
            <w:r w:rsidRPr="005647EB">
              <w:t>(</w:t>
            </w:r>
            <w:r w:rsidRPr="005647EB">
              <w:rPr>
                <w:lang w:eastAsia="zh-CN"/>
              </w:rPr>
              <w:t>24</w:t>
            </w:r>
            <w:r w:rsidRPr="005647EB">
              <w:t>*Nfreq)</w:t>
            </w:r>
          </w:p>
        </w:tc>
      </w:tr>
      <w:tr w:rsidR="00123ECE" w:rsidRPr="005647EB" w14:paraId="2EA766D2" w14:textId="77777777" w:rsidTr="00E72FFE">
        <w:trPr>
          <w:cantSplit/>
          <w:jc w:val="center"/>
        </w:trPr>
        <w:tc>
          <w:tcPr>
            <w:tcW w:w="1026" w:type="pct"/>
          </w:tcPr>
          <w:p w14:paraId="5F294839" w14:textId="77777777" w:rsidR="00123ECE" w:rsidRPr="005647EB" w:rsidRDefault="00123ECE" w:rsidP="002570E4">
            <w:pPr>
              <w:pStyle w:val="TAL"/>
              <w:keepNext w:val="0"/>
              <w:keepLines w:val="0"/>
              <w:rPr>
                <w:snapToGrid w:val="0"/>
                <w:lang w:eastAsia="zh-CN"/>
              </w:rPr>
            </w:pPr>
            <w:r w:rsidRPr="005647EB">
              <w:t>0.32</w:t>
            </w:r>
            <w:r w:rsidRPr="005647EB">
              <w:rPr>
                <w:lang w:eastAsia="zh-CN"/>
              </w:rPr>
              <w:t>&lt;DRX-cycle</w:t>
            </w:r>
            <w:r w:rsidRPr="005647EB">
              <w:rPr>
                <w:rFonts w:cs="Arial"/>
              </w:rPr>
              <w:t>≤</w:t>
            </w:r>
            <w:r w:rsidRPr="005647EB">
              <w:rPr>
                <w:rFonts w:cs="Arial"/>
                <w:lang w:eastAsia="zh-CN"/>
              </w:rPr>
              <w:t>2.56</w:t>
            </w:r>
          </w:p>
        </w:tc>
        <w:tc>
          <w:tcPr>
            <w:tcW w:w="1846" w:type="pct"/>
            <w:shd w:val="clear" w:color="auto" w:fill="auto"/>
          </w:tcPr>
          <w:p w14:paraId="4DC49B9B" w14:textId="7D0A62D8" w:rsidR="00123ECE" w:rsidRPr="005647EB" w:rsidRDefault="00123ECE" w:rsidP="002570E4">
            <w:pPr>
              <w:pStyle w:val="TAL"/>
              <w:keepNext w:val="0"/>
              <w:keepLines w:val="0"/>
            </w:pPr>
            <w:r w:rsidRPr="005647EB">
              <w:t>Note</w:t>
            </w:r>
            <w:r w:rsidR="002570E4" w:rsidRPr="005647EB">
              <w:t xml:space="preserve"> </w:t>
            </w:r>
            <w:r w:rsidRPr="005647EB">
              <w:t>(20*Nfreq)</w:t>
            </w:r>
          </w:p>
        </w:tc>
        <w:tc>
          <w:tcPr>
            <w:tcW w:w="2128" w:type="pct"/>
            <w:shd w:val="clear" w:color="auto" w:fill="auto"/>
          </w:tcPr>
          <w:p w14:paraId="0A926E8A" w14:textId="2D7DFFFE" w:rsidR="00123ECE" w:rsidRPr="005647EB" w:rsidRDefault="00123ECE" w:rsidP="002570E4">
            <w:pPr>
              <w:pStyle w:val="TAL"/>
              <w:keepNext w:val="0"/>
              <w:keepLines w:val="0"/>
            </w:pPr>
            <w:r w:rsidRPr="005647EB">
              <w:t>Note</w:t>
            </w:r>
            <w:r w:rsidR="002570E4" w:rsidRPr="005647EB">
              <w:t xml:space="preserve"> </w:t>
            </w:r>
            <w:r w:rsidRPr="005647EB">
              <w:t>(2</w:t>
            </w:r>
            <w:r w:rsidRPr="005647EB">
              <w:rPr>
                <w:lang w:eastAsia="zh-CN"/>
              </w:rPr>
              <w:t>0</w:t>
            </w:r>
            <w:r w:rsidRPr="005647EB">
              <w:t>*Nfreq)</w:t>
            </w:r>
          </w:p>
        </w:tc>
      </w:tr>
      <w:tr w:rsidR="00123ECE" w:rsidRPr="005647EB" w14:paraId="5E207A29" w14:textId="77777777" w:rsidTr="00E72FFE">
        <w:trPr>
          <w:cantSplit/>
          <w:jc w:val="center"/>
        </w:trPr>
        <w:tc>
          <w:tcPr>
            <w:tcW w:w="5000" w:type="pct"/>
            <w:gridSpan w:val="3"/>
          </w:tcPr>
          <w:p w14:paraId="67205317" w14:textId="60E99B9F" w:rsidR="00123ECE" w:rsidRPr="005647EB" w:rsidDel="007D7752" w:rsidRDefault="002570E4" w:rsidP="002570E4">
            <w:pPr>
              <w:pStyle w:val="TAN"/>
              <w:keepNext w:val="0"/>
              <w:keepLines w:val="0"/>
              <w:rPr>
                <w:snapToGrid w:val="0"/>
              </w:rPr>
            </w:pPr>
            <w:r w:rsidRPr="005647EB">
              <w:t>NOTE:</w:t>
            </w:r>
            <w:r w:rsidR="00E72FFE"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00E72FFE" w:rsidRPr="005647EB">
              <w:t>.</w:t>
            </w:r>
          </w:p>
        </w:tc>
      </w:tr>
    </w:tbl>
    <w:p w14:paraId="1EFB6AD0" w14:textId="77777777" w:rsidR="00123ECE" w:rsidRPr="005647EB" w:rsidRDefault="00123ECE" w:rsidP="002570E4"/>
    <w:p w14:paraId="2E3D60F7" w14:textId="77777777" w:rsidR="00123ECE" w:rsidRPr="005647EB" w:rsidRDefault="00123ECE" w:rsidP="002570E4">
      <w:pPr>
        <w:rPr>
          <w:rFonts w:cs="v4.2.0"/>
        </w:rPr>
      </w:pPr>
      <w:r w:rsidRPr="005647EB">
        <w:rPr>
          <w:rFonts w:cs="v4.2.0"/>
        </w:rPr>
        <w:t>A cell shall be considered detectable provided following conditions are fulfilled:</w:t>
      </w:r>
    </w:p>
    <w:p w14:paraId="03BDAE70" w14:textId="77777777" w:rsidR="00123ECE" w:rsidRPr="005647EB" w:rsidRDefault="00123ECE" w:rsidP="002570E4">
      <w:pPr>
        <w:pStyle w:val="B1"/>
        <w:rPr>
          <w:lang w:eastAsia="zh-CN"/>
        </w:rPr>
      </w:pPr>
      <w:r w:rsidRPr="005647EB">
        <w:t>-</w:t>
      </w:r>
      <w:r w:rsidRPr="005647EB">
        <w:tab/>
        <w:t>RSRP and RSRP Ês/Iot according to Annex I.2.3 for a corresponding Band,</w:t>
      </w:r>
    </w:p>
    <w:p w14:paraId="1ED9B5D6" w14:textId="5AA3C0D3" w:rsidR="00123ECE" w:rsidRPr="005647EB" w:rsidRDefault="00123ECE" w:rsidP="002570E4">
      <w:pPr>
        <w:pStyle w:val="B1"/>
        <w:rPr>
          <w:u w:val="single"/>
          <w:lang w:eastAsia="zh-CN"/>
        </w:rPr>
      </w:pPr>
      <w:r w:rsidRPr="005647EB">
        <w:t>-</w:t>
      </w:r>
      <w:r w:rsidRPr="005647EB">
        <w:tab/>
        <w:t xml:space="preserve">other RSRP related side conditions given </w:t>
      </w:r>
      <w:r w:rsidR="002570E4" w:rsidRPr="005647EB">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t>Clause</w:t>
      </w:r>
      <w:r w:rsidRPr="005647EB">
        <w:t xml:space="preserve">s 9.1.3.1 and 9.1.3.2 and RSRQ related side conditions given in </w:t>
      </w:r>
      <w:r w:rsidR="00914A62" w:rsidRPr="005647EB">
        <w:t>Clause</w:t>
      </w:r>
      <w:r w:rsidRPr="005647EB">
        <w:t>s 9.1.6.1 and 9.1.6.2 are fulfilled</w:t>
      </w:r>
      <w:r w:rsidRPr="005647EB">
        <w:rPr>
          <w:u w:val="single"/>
          <w:lang w:eastAsia="zh-CN"/>
        </w:rPr>
        <w:t>,</w:t>
      </w:r>
    </w:p>
    <w:p w14:paraId="2121A098" w14:textId="77777777" w:rsidR="00123ECE" w:rsidRPr="005647EB" w:rsidRDefault="00123ECE"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221AB67F" w14:textId="77777777" w:rsidR="00123ECE" w:rsidRPr="005647EB" w:rsidRDefault="00123ECE" w:rsidP="002570E4">
      <w:r w:rsidRPr="005647EB">
        <w:lastRenderedPageBreak/>
        <w:t>The UE shall be capable of performing RSRP</w:t>
      </w:r>
      <w:r w:rsidRPr="005647EB">
        <w:rPr>
          <w:lang w:eastAsia="zh-CN"/>
        </w:rPr>
        <w:t xml:space="preserve"> and RSRQ</w:t>
      </w:r>
      <w:r w:rsidRPr="005647EB">
        <w:t xml:space="preserve"> measurements of at least 4 inter-frequency cells per </w:t>
      </w:r>
      <w:r w:rsidRPr="005647EB">
        <w:rPr>
          <w:lang w:eastAsia="zh-CN"/>
        </w:rPr>
        <w:t>T</w:t>
      </w:r>
      <w:r w:rsidRPr="005647EB">
        <w:t>DD inter-frequency and the UE physical layer shall be capable of reporting RSRP</w:t>
      </w:r>
      <w:r w:rsidRPr="005647EB">
        <w:rPr>
          <w:lang w:eastAsia="zh-CN"/>
        </w:rPr>
        <w:t xml:space="preserve"> and RSRQ</w:t>
      </w:r>
      <w:r w:rsidRPr="005647EB">
        <w:t xml:space="preserve"> measurements to higher layers with the measurement period defined in Table </w:t>
      </w:r>
      <w:r w:rsidRPr="005647EB">
        <w:rPr>
          <w:rFonts w:cs="v4.2.0"/>
        </w:rPr>
        <w:t>8.</w:t>
      </w:r>
      <w:r w:rsidRPr="005647EB">
        <w:rPr>
          <w:rFonts w:cs="v4.2.0"/>
          <w:lang w:eastAsia="zh-CN"/>
        </w:rPr>
        <w:t>4</w:t>
      </w:r>
      <w:r w:rsidRPr="005647EB">
        <w:rPr>
          <w:rFonts w:cs="v4.2.0"/>
        </w:rPr>
        <w:t>.2.3</w:t>
      </w:r>
      <w:r w:rsidRPr="005647EB">
        <w:rPr>
          <w:snapToGrid w:val="0"/>
        </w:rPr>
        <w:t>-2</w:t>
      </w:r>
      <w:r w:rsidRPr="005647EB">
        <w:t>.</w:t>
      </w:r>
    </w:p>
    <w:p w14:paraId="75D7E05A" w14:textId="77777777" w:rsidR="00123ECE" w:rsidRPr="005647EB" w:rsidRDefault="00123ECE" w:rsidP="002570E4">
      <w:pPr>
        <w:pStyle w:val="TH"/>
        <w:keepNext w:val="0"/>
        <w:keepLines w:val="0"/>
      </w:pPr>
      <w:r w:rsidRPr="005647EB">
        <w:rPr>
          <w:snapToGrid w:val="0"/>
        </w:rPr>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w:t>
        </w:r>
        <w:r w:rsidRPr="005647EB">
          <w:rPr>
            <w:rFonts w:cs="v4.2.0"/>
            <w:lang w:eastAsia="zh-CN"/>
          </w:rPr>
          <w:t>4</w:t>
        </w:r>
        <w:r w:rsidRPr="005647EB">
          <w:rPr>
            <w:rFonts w:cs="v4.2.0"/>
          </w:rPr>
          <w:t>.2</w:t>
        </w:r>
      </w:smartTag>
      <w:r w:rsidRPr="005647EB">
        <w:rPr>
          <w:rFonts w:cs="v4.2.0"/>
        </w:rPr>
        <w:t>.3</w:t>
      </w:r>
      <w:r w:rsidRPr="005647EB">
        <w:rPr>
          <w:snapToGrid w:val="0"/>
        </w:rPr>
        <w:t xml:space="preserve">-2: </w:t>
      </w:r>
      <w:r w:rsidRPr="005647EB">
        <w:t xml:space="preserve">Requirement to measure </w:t>
      </w:r>
      <w:r w:rsidRPr="005647EB">
        <w:rPr>
          <w:lang w:eastAsia="zh-CN"/>
        </w:rPr>
        <w:t>T</w:t>
      </w:r>
      <w:r w:rsidRPr="005647EB">
        <w:t>DD inter frequency cells</w:t>
      </w:r>
    </w:p>
    <w:tbl>
      <w:tblPr>
        <w:tblW w:w="42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2"/>
        <w:gridCol w:w="6264"/>
      </w:tblGrid>
      <w:tr w:rsidR="00123ECE" w:rsidRPr="005647EB" w14:paraId="26A255FE" w14:textId="77777777" w:rsidTr="00E72FFE">
        <w:trPr>
          <w:cantSplit/>
          <w:jc w:val="center"/>
        </w:trPr>
        <w:tc>
          <w:tcPr>
            <w:tcW w:w="1197" w:type="pct"/>
          </w:tcPr>
          <w:p w14:paraId="75C6E211" w14:textId="44746983" w:rsidR="00123ECE" w:rsidRPr="005647EB" w:rsidRDefault="00123ECE"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803" w:type="pct"/>
          </w:tcPr>
          <w:p w14:paraId="69DB8C4D" w14:textId="67D07C81" w:rsidR="00123ECE" w:rsidRPr="005647EB" w:rsidRDefault="00123ECE"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123ECE" w:rsidRPr="005647EB" w14:paraId="01DFB6B0" w14:textId="77777777" w:rsidTr="00E72FFE">
        <w:trPr>
          <w:cantSplit/>
          <w:jc w:val="center"/>
        </w:trPr>
        <w:tc>
          <w:tcPr>
            <w:tcW w:w="1197" w:type="pct"/>
          </w:tcPr>
          <w:p w14:paraId="3CC9B9F4" w14:textId="77777777" w:rsidR="00123ECE" w:rsidRPr="005647EB" w:rsidRDefault="00123ECE" w:rsidP="002570E4">
            <w:pPr>
              <w:pStyle w:val="TAL"/>
              <w:keepNext w:val="0"/>
              <w:keepLines w:val="0"/>
            </w:pPr>
            <w:r w:rsidRPr="005647EB">
              <w:rPr>
                <w:rFonts w:cs="Arial"/>
              </w:rPr>
              <w:t>≤</w:t>
            </w:r>
            <w:r w:rsidRPr="005647EB">
              <w:t>0.84</w:t>
            </w:r>
          </w:p>
        </w:tc>
        <w:tc>
          <w:tcPr>
            <w:tcW w:w="3803" w:type="pct"/>
          </w:tcPr>
          <w:p w14:paraId="21EFA6D3" w14:textId="51253516" w:rsidR="00123ECE" w:rsidRPr="005647EB" w:rsidRDefault="00123ECE" w:rsidP="002570E4">
            <w:pPr>
              <w:pStyle w:val="TAL"/>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123ECE" w:rsidRPr="005647EB" w14:paraId="7C92885A" w14:textId="77777777" w:rsidTr="00E72FFE">
        <w:trPr>
          <w:cantSplit/>
          <w:jc w:val="center"/>
        </w:trPr>
        <w:tc>
          <w:tcPr>
            <w:tcW w:w="1197" w:type="pct"/>
          </w:tcPr>
          <w:p w14:paraId="7E701CBB" w14:textId="77777777" w:rsidR="00123ECE" w:rsidRPr="005647EB" w:rsidRDefault="00123ECE" w:rsidP="002570E4">
            <w:pPr>
              <w:pStyle w:val="TAL"/>
              <w:keepNext w:val="0"/>
              <w:keepLines w:val="0"/>
              <w:rPr>
                <w:snapToGrid w:val="0"/>
              </w:rPr>
            </w:pPr>
            <w:r w:rsidRPr="005647EB">
              <w:t>0.08&lt;DRX-cycle</w:t>
            </w:r>
            <w:r w:rsidRPr="005647EB">
              <w:rPr>
                <w:rFonts w:cs="Arial"/>
              </w:rPr>
              <w:t>≤</w:t>
            </w:r>
            <w:r w:rsidRPr="005647EB">
              <w:t>2.56</w:t>
            </w:r>
          </w:p>
        </w:tc>
        <w:tc>
          <w:tcPr>
            <w:tcW w:w="3803" w:type="pct"/>
          </w:tcPr>
          <w:p w14:paraId="2E0B24E1" w14:textId="0E4A51C7" w:rsidR="00123ECE" w:rsidRPr="005647EB" w:rsidRDefault="00123ECE" w:rsidP="002570E4">
            <w:pPr>
              <w:pStyle w:val="TAL"/>
              <w:keepNext w:val="0"/>
              <w:keepLines w:val="0"/>
              <w:rPr>
                <w:snapToGrid w:val="0"/>
              </w:rPr>
            </w:pPr>
            <w:r w:rsidRPr="005647EB">
              <w:t>Note</w:t>
            </w:r>
            <w:r w:rsidR="002570E4" w:rsidRPr="005647EB">
              <w:t xml:space="preserve"> </w:t>
            </w:r>
            <w:r w:rsidRPr="005647EB">
              <w:t>(5*N</w:t>
            </w:r>
            <w:r w:rsidRPr="005647EB">
              <w:rPr>
                <w:vertAlign w:val="subscript"/>
              </w:rPr>
              <w:t>freq</w:t>
            </w:r>
            <w:r w:rsidRPr="005647EB">
              <w:t>)</w:t>
            </w:r>
          </w:p>
        </w:tc>
      </w:tr>
      <w:tr w:rsidR="00123ECE" w:rsidRPr="005647EB" w14:paraId="575D80B8" w14:textId="77777777" w:rsidTr="00E72FFE">
        <w:trPr>
          <w:cantSplit/>
          <w:jc w:val="center"/>
        </w:trPr>
        <w:tc>
          <w:tcPr>
            <w:tcW w:w="5000" w:type="pct"/>
            <w:gridSpan w:val="2"/>
          </w:tcPr>
          <w:p w14:paraId="1C85E2E1" w14:textId="6A5F9508" w:rsidR="00123ECE" w:rsidRPr="005647EB" w:rsidRDefault="002570E4" w:rsidP="002570E4">
            <w:pPr>
              <w:pStyle w:val="TAN"/>
              <w:keepNext w:val="0"/>
              <w:keepLines w:val="0"/>
            </w:pPr>
            <w:r w:rsidRPr="005647EB">
              <w:t>NOTE:</w:t>
            </w:r>
            <w:r w:rsidR="00E72FFE"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00E72FFE" w:rsidRPr="005647EB">
              <w:t>.</w:t>
            </w:r>
          </w:p>
        </w:tc>
      </w:tr>
    </w:tbl>
    <w:p w14:paraId="391FE86A" w14:textId="77777777" w:rsidR="00123ECE" w:rsidRPr="005647EB" w:rsidRDefault="00123ECE" w:rsidP="002570E4">
      <w:pPr>
        <w:rPr>
          <w:rFonts w:cs="v4.2.0"/>
        </w:rPr>
      </w:pPr>
    </w:p>
    <w:p w14:paraId="1823EE9F" w14:textId="67515E70" w:rsidR="00123ECE" w:rsidRPr="005647EB" w:rsidRDefault="00123ECE" w:rsidP="002570E4">
      <w:pPr>
        <w:rPr>
          <w:lang w:eastAsia="zh-CN"/>
        </w:rPr>
      </w:pPr>
      <w:r w:rsidRPr="005647EB">
        <w:rPr>
          <w:rFonts w:cs="v4.2.0"/>
        </w:rPr>
        <w:t>The</w:t>
      </w:r>
      <w:r w:rsidRPr="005647EB">
        <w:t xml:space="preserve"> </w:t>
      </w:r>
      <w:r w:rsidRPr="005647EB">
        <w:rPr>
          <w:rFonts w:cs="v4.2.0"/>
        </w:rPr>
        <w:t xml:space="preserve">RSRP measurement accuracy for all measured cells shall be as specified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rFonts w:cs="v4.2.0"/>
        </w:rPr>
        <w:t xml:space="preserve"> </w:t>
      </w:r>
      <w:r w:rsidR="00914A62" w:rsidRPr="005647EB">
        <w:rPr>
          <w:rFonts w:cs="v4.2.0"/>
        </w:rPr>
        <w:t>clause</w:t>
      </w:r>
      <w:r w:rsidRPr="005647EB">
        <w:rPr>
          <w:rFonts w:cs="v4.2.0"/>
        </w:rPr>
        <w:t xml:space="preserve">s 9.1.3.1 and 9.1.3.2, and the RSRQ measurement accuracy for all measured cells shall be as specified in the </w:t>
      </w:r>
      <w:r w:rsidR="00914A62" w:rsidRPr="005647EB">
        <w:rPr>
          <w:rFonts w:cs="v4.2.0"/>
        </w:rPr>
        <w:t>clause</w:t>
      </w:r>
      <w:r w:rsidRPr="005647EB">
        <w:rPr>
          <w:rFonts w:cs="v4.2.0"/>
        </w:rPr>
        <w:t>s 9.1.6.1 and 9.1.6.2.</w:t>
      </w:r>
    </w:p>
    <w:p w14:paraId="35860182" w14:textId="31B4CCA0" w:rsidR="00123ECE" w:rsidRPr="005647EB" w:rsidRDefault="00123ECE" w:rsidP="002570E4">
      <w:pPr>
        <w:rPr>
          <w:rFonts w:cs="v4.2.0"/>
        </w:rPr>
      </w:pPr>
      <w:r w:rsidRPr="005647EB">
        <w:rPr>
          <w:rFonts w:cs="v4.2.0"/>
        </w:rPr>
        <w:t xml:space="preserve">Reported RSRP and RSRQ measurements contained in periodically triggered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9.1.3.1, 9.1.3.2, 9.1.6.1, and 9.1.6.2, respectively.</w:t>
      </w:r>
    </w:p>
    <w:p w14:paraId="70F4B775" w14:textId="22A8BD19" w:rsidR="00123ECE" w:rsidRPr="005647EB" w:rsidRDefault="00123ECE" w:rsidP="002570E4">
      <w:pPr>
        <w:rPr>
          <w:rFonts w:cs="v4.2.0"/>
        </w:rPr>
      </w:pPr>
      <w:r w:rsidRPr="005647EB">
        <w:rPr>
          <w:rFonts w:cs="v4.2.0"/>
        </w:rPr>
        <w:t xml:space="preserve">Reported RSRP and RSRQ measurements contained in event triggered periodic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9.1.3.1, 9.1.3.2, 9.1.6.1, and 9.1.6.2, respectively.</w:t>
      </w:r>
    </w:p>
    <w:p w14:paraId="772EFE88" w14:textId="2F0FD15F" w:rsidR="00123ECE" w:rsidRPr="005647EB" w:rsidRDefault="00123ECE" w:rsidP="002570E4">
      <w:pPr>
        <w:rPr>
          <w:rFonts w:cs="v4.2.0"/>
        </w:rPr>
      </w:pPr>
      <w:r w:rsidRPr="005647EB">
        <w:rPr>
          <w:rFonts w:cs="v4.2.0"/>
        </w:rPr>
        <w:t xml:space="preserve">The first report in event triggered periodic measurement reporting shall meet the requirements specified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w:t>
      </w:r>
      <w:r w:rsidRPr="005647EB">
        <w:rPr>
          <w:lang w:eastAsia="zh-CN"/>
        </w:rPr>
        <w:t>3</w:t>
      </w:r>
      <w:r w:rsidRPr="005647EB">
        <w:t>.</w:t>
      </w:r>
      <w:r w:rsidRPr="005647EB">
        <w:rPr>
          <w:lang w:eastAsia="zh-CN"/>
        </w:rPr>
        <w:t>2</w:t>
      </w:r>
      <w:r w:rsidRPr="005647EB">
        <w:t>.</w:t>
      </w:r>
      <w:r w:rsidRPr="005647EB">
        <w:rPr>
          <w:lang w:eastAsia="zh-CN"/>
        </w:rPr>
        <w:t>2.1.</w:t>
      </w:r>
      <w:r w:rsidRPr="005647EB">
        <w:rPr>
          <w:rFonts w:cs="v4.2.0"/>
          <w:lang w:eastAsia="zh-CN"/>
        </w:rPr>
        <w:t xml:space="preserve">3 </w:t>
      </w:r>
      <w:r w:rsidRPr="005647EB">
        <w:rPr>
          <w:rFonts w:cs="v4.2.0"/>
        </w:rPr>
        <w:t>Event Triggered Reporting.</w:t>
      </w:r>
    </w:p>
    <w:p w14:paraId="60E7B17F" w14:textId="044D1AA7" w:rsidR="00123ECE" w:rsidRPr="005647EB" w:rsidRDefault="00123ECE"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9.1.3.1, 9.1.3.2, 9.1.6.1, and 9.1.6.2, respectively.</w:t>
      </w:r>
    </w:p>
    <w:p w14:paraId="33914C59" w14:textId="77777777" w:rsidR="00123ECE" w:rsidRPr="005647EB" w:rsidRDefault="00123ECE"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682ACBCB" w14:textId="77777777" w:rsidR="00123ECE" w:rsidRPr="005647EB" w:rsidRDefault="00123ECE"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4CD9264D" w14:textId="458888D1" w:rsidR="00123ECE" w:rsidRPr="005647EB" w:rsidRDefault="00123ECE"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Identify_Inter</w:t>
      </w:r>
      <w:r w:rsidRPr="005647EB">
        <w:rPr>
          <w:rFonts w:cs="v4.2.0"/>
        </w:rPr>
        <w:t xml:space="preserve"> defined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.3.2.2</w:t>
      </w:r>
      <w:r w:rsidRPr="005647EB">
        <w:rPr>
          <w:rFonts w:cs="v4.2.0"/>
          <w:vertAlign w:val="subscript"/>
        </w:rPr>
        <w:t xml:space="preserve"> </w:t>
      </w:r>
      <w:r w:rsidRPr="005647EB">
        <w:rPr>
          <w:rFonts w:cs="v4.2.0"/>
        </w:rPr>
        <w:t>When L3 filtering is used an additional delay can be expected.</w:t>
      </w:r>
    </w:p>
    <w:p w14:paraId="419F45F8" w14:textId="21F0A391" w:rsidR="00123ECE" w:rsidRPr="005647EB" w:rsidRDefault="00123ECE" w:rsidP="002570E4">
      <w:pPr>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E72FFE"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E72FFE" w:rsidRPr="005647EB">
        <w:rPr>
          <w:rFonts w:cs="v4.2.0"/>
        </w:rPr>
        <w:t>.</w:t>
      </w:r>
    </w:p>
    <w:p w14:paraId="164C0773" w14:textId="417A3197" w:rsidR="00123ECE" w:rsidRPr="005647EB" w:rsidRDefault="00123ECE" w:rsidP="002570E4">
      <w:pPr>
        <w:rPr>
          <w:rFonts w:cs="v4.2.0"/>
          <w:lang w:eastAsia="zh-CN"/>
        </w:rPr>
      </w:pPr>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w:t>
      </w:r>
      <w:r w:rsidRPr="005647EB">
        <w:rPr>
          <w:lang w:eastAsia="zh-CN"/>
        </w:rPr>
        <w:t>3</w:t>
      </w:r>
      <w:r w:rsidRPr="005647EB">
        <w:t>.</w:t>
      </w:r>
      <w:r w:rsidRPr="005647EB">
        <w:rPr>
          <w:lang w:eastAsia="zh-CN"/>
        </w:rPr>
        <w:t>2.2</w:t>
      </w:r>
      <w:r w:rsidRPr="005647EB">
        <w:t xml:space="preserve"> and </w:t>
      </w:r>
      <w:smartTag w:uri="urn:schemas-microsoft-com:office:smarttags" w:element="chsdate">
        <w:smartTagPr>
          <w:attr w:name="IsROCDate" w:val="False"/>
          <w:attr w:name="IsLunarDate" w:val="False"/>
          <w:attr w:name="Day" w:val="30"/>
          <w:attr w:name="Month" w:val="12"/>
          <w:attr w:name="Year" w:val="1899"/>
        </w:smartTagPr>
        <w:r w:rsidRPr="005647EB">
          <w:t>A.8.</w:t>
        </w:r>
        <w:r w:rsidRPr="005647EB">
          <w:rPr>
            <w:lang w:eastAsia="zh-CN"/>
          </w:rPr>
          <w:t>4</w:t>
        </w:r>
        <w:r w:rsidRPr="005647EB">
          <w:t>.</w:t>
        </w:r>
        <w:r w:rsidRPr="005647EB">
          <w:rPr>
            <w:lang w:eastAsia="zh-CN"/>
          </w:rPr>
          <w:t>2</w:t>
        </w:r>
      </w:smartTag>
      <w:r w:rsidRPr="005647EB">
        <w:t>.</w:t>
      </w:r>
    </w:p>
    <w:p w14:paraId="7DC67DC5" w14:textId="77777777" w:rsidR="00123ECE" w:rsidRPr="005647EB" w:rsidRDefault="00123ECE" w:rsidP="002570E4">
      <w:pPr>
        <w:pStyle w:val="Heading4"/>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rPr>
            <w:lang w:eastAsia="zh-CN"/>
          </w:rPr>
          <w:t>8.4.2</w:t>
        </w:r>
      </w:smartTag>
      <w:r w:rsidRPr="005647EB">
        <w:rPr>
          <w:lang w:eastAsia="zh-CN"/>
        </w:rPr>
        <w:t>.4</w:t>
      </w:r>
      <w:r w:rsidRPr="005647EB">
        <w:tab/>
        <w:t>Test description</w:t>
      </w:r>
    </w:p>
    <w:p w14:paraId="42D3FB35" w14:textId="77777777" w:rsidR="00123ECE" w:rsidRPr="005647EB" w:rsidRDefault="00123ECE" w:rsidP="002570E4">
      <w:pPr>
        <w:pStyle w:val="Heading5"/>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.4.2</w:t>
        </w:r>
      </w:smartTag>
      <w:r w:rsidRPr="005647EB">
        <w:t>.4.1</w:t>
      </w:r>
      <w:r w:rsidRPr="005647EB">
        <w:tab/>
        <w:t>Initial conditions</w:t>
      </w:r>
    </w:p>
    <w:p w14:paraId="5958F7D8" w14:textId="531EED78"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45290045" w14:textId="4A2ABBBB"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IsROCDate" w:val="False"/>
          <w:attr w:name="IsLunarDate" w:val="False"/>
          <w:attr w:name="Day" w:val="30"/>
          <w:attr w:name="Month" w:val="12"/>
          <w:attr w:name="Year" w:val="1899"/>
        </w:smartTagPr>
        <w:r w:rsidRPr="005647EB">
          <w:t>4.4.2 a</w:t>
        </w:r>
      </w:smartTag>
      <w:r w:rsidRPr="005647EB">
        <w:t>nd 4.3.1.</w:t>
      </w:r>
    </w:p>
    <w:p w14:paraId="50FC38FF" w14:textId="761E53C0"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772377FC" w14:textId="031D8212" w:rsidR="00123ECE" w:rsidRPr="005647EB" w:rsidRDefault="00123ECE" w:rsidP="002570E4">
      <w:pPr>
        <w:pStyle w:val="B1"/>
      </w:pPr>
      <w:r w:rsidRPr="005647EB">
        <w:t>1.</w:t>
      </w:r>
      <w:r w:rsidR="00E72FFE"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w:t>
      </w:r>
      <w:r w:rsidR="0059272E" w:rsidRPr="005647EB">
        <w:rPr>
          <w:rFonts w:ascii="Segoe UI" w:hAnsi="Segoe UI" w:cs="Segoe UI"/>
        </w:rPr>
        <w:t xml:space="preserve"> </w:t>
      </w:r>
      <w:r w:rsidR="0059272E" w:rsidRPr="005647EB">
        <w:t>for UE with 2Rx RF band and Annex A, Figure A.78 for 4Rx capable UE without any 2Rx RF bands</w:t>
      </w:r>
      <w:r w:rsidRPr="005647EB">
        <w:t>.</w:t>
      </w:r>
    </w:p>
    <w:p w14:paraId="26BEE739" w14:textId="70F47660" w:rsidR="00123ECE" w:rsidRPr="005647EB" w:rsidRDefault="00123ECE" w:rsidP="002570E4">
      <w:pPr>
        <w:pStyle w:val="B1"/>
      </w:pPr>
      <w:r w:rsidRPr="005647EB">
        <w:t>2.</w:t>
      </w:r>
      <w:r w:rsidR="00E72FFE" w:rsidRPr="005647EB">
        <w:tab/>
      </w:r>
      <w:r w:rsidRPr="005647EB">
        <w:t xml:space="preserve">The general test parameter settings are set up according to 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2</w:t>
        </w:r>
      </w:smartTag>
      <w:r w:rsidRPr="005647EB">
        <w:t>.4.1-1.</w:t>
      </w:r>
    </w:p>
    <w:p w14:paraId="04B9461C" w14:textId="3961B269" w:rsidR="00123ECE" w:rsidRPr="005647EB" w:rsidRDefault="00123ECE" w:rsidP="002570E4">
      <w:pPr>
        <w:pStyle w:val="B1"/>
      </w:pPr>
      <w:r w:rsidRPr="005647EB">
        <w:lastRenderedPageBreak/>
        <w:t>3.</w:t>
      </w:r>
      <w:r w:rsidR="00E72FFE" w:rsidRPr="005647EB">
        <w:tab/>
      </w:r>
      <w:r w:rsidRPr="005647EB">
        <w:t>Propagation conditions are set according to Annex B</w:t>
      </w:r>
      <w:r w:rsidRPr="005647EB">
        <w:rPr>
          <w:lang w:eastAsia="zh-CN"/>
        </w:rPr>
        <w:t xml:space="preserve"> </w:t>
      </w:r>
      <w:r w:rsidRPr="005647EB">
        <w:t>clauses B.0.</w:t>
      </w:r>
    </w:p>
    <w:p w14:paraId="52C34FD3" w14:textId="2DCEC3DC" w:rsidR="00123ECE" w:rsidRPr="005647EB" w:rsidRDefault="00123ECE" w:rsidP="002570E4">
      <w:pPr>
        <w:pStyle w:val="B1"/>
      </w:pPr>
      <w:r w:rsidRPr="005647EB">
        <w:t>4.</w:t>
      </w:r>
      <w:r w:rsidR="00E72FFE" w:rsidRPr="005647EB">
        <w:tab/>
      </w:r>
      <w:r w:rsidRPr="005647EB">
        <w:t xml:space="preserve">Message contents are defined in clause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2</w:t>
        </w:r>
      </w:smartTag>
      <w:r w:rsidRPr="005647EB">
        <w:t>.4.3.</w:t>
      </w:r>
    </w:p>
    <w:p w14:paraId="29DA3F93" w14:textId="60292945" w:rsidR="00123ECE" w:rsidRPr="005647EB" w:rsidRDefault="00123ECE" w:rsidP="002570E4">
      <w:pPr>
        <w:pStyle w:val="B1"/>
      </w:pPr>
      <w:r w:rsidRPr="005647EB">
        <w:t>5.</w:t>
      </w:r>
      <w:r w:rsidR="00E72FFE" w:rsidRPr="005647EB">
        <w:tab/>
      </w:r>
      <w:r w:rsidRPr="005647EB">
        <w:rPr>
          <w:lang w:eastAsia="zh-CN"/>
        </w:rPr>
        <w:t>T</w:t>
      </w:r>
      <w:r w:rsidRPr="005647EB">
        <w:t xml:space="preserve">here are two cells on different carrier frequencies and gap pattern configuration # 0 as defined </w:t>
      </w:r>
      <w:r w:rsidR="002570E4" w:rsidRPr="005647EB">
        <w:t>in 3GPP TS</w:t>
      </w:r>
      <w:r w:rsidRPr="005647EB">
        <w:rPr>
          <w:lang w:eastAsia="zh-CN"/>
        </w:rPr>
        <w:t xml:space="preserve"> </w:t>
      </w:r>
      <w:r w:rsidR="00E52353" w:rsidRPr="005647EB">
        <w:rPr>
          <w:lang w:eastAsia="zh-CN"/>
        </w:rPr>
        <w:t>36.133 [4</w:t>
      </w:r>
      <w:r w:rsidRPr="005647EB">
        <w:rPr>
          <w:lang w:eastAsia="zh-CN"/>
        </w:rPr>
        <w:t xml:space="preserve">] </w:t>
      </w: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 xml:space="preserve">.1-1 is provided. Cell 1 is the cell used for </w:t>
      </w:r>
      <w:r w:rsidRPr="005647EB">
        <w:rPr>
          <w:lang w:eastAsia="zh-CN"/>
        </w:rPr>
        <w:t>connection</w:t>
      </w:r>
      <w:r w:rsidRPr="005647EB">
        <w:t xml:space="preserve"> setup with the power level set according to Annex C.0 and C.1</w:t>
      </w:r>
      <w:r w:rsidRPr="005647EB">
        <w:rPr>
          <w:lang w:eastAsia="zh-CN"/>
        </w:rPr>
        <w:t xml:space="preserve"> </w:t>
      </w:r>
      <w:r w:rsidRPr="005647EB">
        <w:t>for this test.</w:t>
      </w:r>
    </w:p>
    <w:p w14:paraId="34C5AFC9" w14:textId="77777777" w:rsidR="00123ECE" w:rsidRPr="005647EB" w:rsidRDefault="00123ECE" w:rsidP="002570E4">
      <w:pPr>
        <w:pStyle w:val="TH"/>
        <w:keepNext w:val="0"/>
        <w:keepLines w:val="0"/>
        <w:rPr>
          <w:rFonts w:cs="v4.2.0"/>
        </w:rPr>
      </w:pPr>
      <w:r w:rsidRPr="005647EB">
        <w:rPr>
          <w:rFonts w:cs="v4.2.0"/>
        </w:rPr>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8.4.2</w:t>
        </w:r>
      </w:smartTag>
      <w:r w:rsidRPr="005647EB">
        <w:rPr>
          <w:rFonts w:cs="v4.2.0"/>
        </w:rPr>
        <w:t>.</w:t>
      </w:r>
      <w:r w:rsidRPr="005647EB">
        <w:rPr>
          <w:rFonts w:cs="v4.2.0"/>
          <w:lang w:eastAsia="zh-CN"/>
        </w:rPr>
        <w:t>4.1</w:t>
      </w:r>
      <w:r w:rsidRPr="005647EB">
        <w:rPr>
          <w:rFonts w:cs="v4.2.0"/>
        </w:rPr>
        <w:t>-1: General test parameters for E-UTRAN TDD-TDD inter-frequency event triggered reporting when DRX is used in fading propagation conditions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1488"/>
        <w:gridCol w:w="1489"/>
        <w:gridCol w:w="3652"/>
      </w:tblGrid>
      <w:tr w:rsidR="00123ECE" w:rsidRPr="005647EB" w14:paraId="1DAABF24" w14:textId="77777777" w:rsidTr="002570E4">
        <w:trPr>
          <w:cantSplit/>
          <w:jc w:val="center"/>
        </w:trPr>
        <w:tc>
          <w:tcPr>
            <w:tcW w:w="2518" w:type="dxa"/>
            <w:vMerge w:val="restart"/>
            <w:tcBorders>
              <w:top w:val="single" w:sz="4" w:space="0" w:color="auto"/>
              <w:left w:val="single" w:sz="4" w:space="0" w:color="auto"/>
              <w:bottom w:val="single" w:sz="4" w:space="0" w:color="auto"/>
              <w:right w:val="single" w:sz="4" w:space="0" w:color="auto"/>
            </w:tcBorders>
          </w:tcPr>
          <w:p w14:paraId="1EF59381" w14:textId="77777777" w:rsidR="00123ECE" w:rsidRPr="005647EB" w:rsidRDefault="00123ECE" w:rsidP="002570E4">
            <w:pPr>
              <w:pStyle w:val="TAH"/>
              <w:keepNext w:val="0"/>
              <w:keepLines w:val="0"/>
              <w:rPr>
                <w:rFonts w:cs="Arial"/>
              </w:rPr>
            </w:pPr>
            <w:r w:rsidRPr="005647EB">
              <w:rPr>
                <w:rFonts w:cs="Arial"/>
              </w:rPr>
              <w:t>Parameter</w:t>
            </w:r>
          </w:p>
        </w:tc>
        <w:tc>
          <w:tcPr>
            <w:tcW w:w="709" w:type="dxa"/>
            <w:vMerge w:val="restart"/>
            <w:tcBorders>
              <w:top w:val="single" w:sz="4" w:space="0" w:color="auto"/>
              <w:left w:val="single" w:sz="4" w:space="0" w:color="auto"/>
              <w:bottom w:val="single" w:sz="4" w:space="0" w:color="auto"/>
              <w:right w:val="single" w:sz="4" w:space="0" w:color="auto"/>
            </w:tcBorders>
          </w:tcPr>
          <w:p w14:paraId="4E287B67" w14:textId="77777777" w:rsidR="00123ECE" w:rsidRPr="005647EB" w:rsidRDefault="00123ECE" w:rsidP="002570E4">
            <w:pPr>
              <w:pStyle w:val="TAH"/>
              <w:keepNext w:val="0"/>
              <w:keepLines w:val="0"/>
              <w:rPr>
                <w:rFonts w:cs="Arial"/>
              </w:rPr>
            </w:pPr>
            <w:r w:rsidRPr="005647EB">
              <w:rPr>
                <w:rFonts w:cs="Arial"/>
              </w:rPr>
              <w:t>Unit</w:t>
            </w:r>
          </w:p>
        </w:tc>
        <w:tc>
          <w:tcPr>
            <w:tcW w:w="1488" w:type="dxa"/>
            <w:tcBorders>
              <w:top w:val="single" w:sz="4" w:space="0" w:color="auto"/>
              <w:left w:val="single" w:sz="4" w:space="0" w:color="auto"/>
              <w:bottom w:val="single" w:sz="4" w:space="0" w:color="auto"/>
              <w:right w:val="single" w:sz="4" w:space="0" w:color="auto"/>
            </w:tcBorders>
          </w:tcPr>
          <w:p w14:paraId="0212F976" w14:textId="1E4EE45C" w:rsidR="00123ECE" w:rsidRPr="005647EB" w:rsidRDefault="00123ECE" w:rsidP="002570E4">
            <w:pPr>
              <w:pStyle w:val="TAH"/>
              <w:keepNext w:val="0"/>
              <w:keepLines w:val="0"/>
              <w:rPr>
                <w:rFonts w:cs="Arial"/>
              </w:rPr>
            </w:pPr>
            <w:r w:rsidRPr="005647EB">
              <w:rPr>
                <w:rFonts w:cs="Arial"/>
              </w:rPr>
              <w:t>Test</w:t>
            </w:r>
            <w:r w:rsidR="002570E4" w:rsidRPr="005647EB">
              <w:rPr>
                <w:rFonts w:cs="Arial"/>
              </w:rPr>
              <w:t xml:space="preserve"> </w:t>
            </w:r>
            <w:r w:rsidRPr="005647EB">
              <w:rPr>
                <w:rFonts w:cs="Arial"/>
              </w:rPr>
              <w:t>1</w:t>
            </w:r>
          </w:p>
        </w:tc>
        <w:tc>
          <w:tcPr>
            <w:tcW w:w="1489" w:type="dxa"/>
            <w:tcBorders>
              <w:top w:val="single" w:sz="4" w:space="0" w:color="auto"/>
              <w:left w:val="single" w:sz="4" w:space="0" w:color="auto"/>
              <w:bottom w:val="single" w:sz="4" w:space="0" w:color="auto"/>
              <w:right w:val="single" w:sz="4" w:space="0" w:color="auto"/>
            </w:tcBorders>
          </w:tcPr>
          <w:p w14:paraId="2CF8CB95" w14:textId="0D6F0032" w:rsidR="00123ECE" w:rsidRPr="005647EB" w:rsidRDefault="00123ECE" w:rsidP="002570E4">
            <w:pPr>
              <w:pStyle w:val="TAH"/>
              <w:keepNext w:val="0"/>
              <w:keepLines w:val="0"/>
              <w:rPr>
                <w:rFonts w:cs="Arial"/>
              </w:rPr>
            </w:pPr>
            <w:r w:rsidRPr="005647EB">
              <w:rPr>
                <w:rFonts w:cs="Arial"/>
              </w:rPr>
              <w:t>Test</w:t>
            </w:r>
            <w:r w:rsidR="002570E4" w:rsidRPr="005647EB">
              <w:rPr>
                <w:rFonts w:cs="Arial"/>
              </w:rPr>
              <w:t xml:space="preserve"> </w:t>
            </w:r>
            <w:r w:rsidRPr="005647EB">
              <w:rPr>
                <w:rFonts w:cs="Arial"/>
              </w:rPr>
              <w:t>2</w:t>
            </w:r>
          </w:p>
        </w:tc>
        <w:tc>
          <w:tcPr>
            <w:tcW w:w="3652" w:type="dxa"/>
            <w:vMerge w:val="restart"/>
            <w:tcBorders>
              <w:top w:val="single" w:sz="4" w:space="0" w:color="auto"/>
              <w:left w:val="single" w:sz="4" w:space="0" w:color="auto"/>
              <w:bottom w:val="single" w:sz="4" w:space="0" w:color="auto"/>
              <w:right w:val="single" w:sz="4" w:space="0" w:color="auto"/>
            </w:tcBorders>
          </w:tcPr>
          <w:p w14:paraId="5FA6D0F2" w14:textId="77777777" w:rsidR="00123ECE" w:rsidRPr="005647EB" w:rsidRDefault="00123ECE" w:rsidP="002570E4">
            <w:pPr>
              <w:pStyle w:val="TAH"/>
              <w:keepNext w:val="0"/>
              <w:keepLines w:val="0"/>
              <w:rPr>
                <w:rFonts w:cs="Arial"/>
              </w:rPr>
            </w:pPr>
            <w:r w:rsidRPr="005647EB">
              <w:rPr>
                <w:rFonts w:cs="Arial"/>
              </w:rPr>
              <w:t>Comment</w:t>
            </w:r>
          </w:p>
        </w:tc>
      </w:tr>
      <w:tr w:rsidR="00123ECE" w:rsidRPr="005647EB" w14:paraId="62D32EF9" w14:textId="77777777" w:rsidTr="002570E4">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tcPr>
          <w:p w14:paraId="3A7378C8" w14:textId="77777777" w:rsidR="00123ECE" w:rsidRPr="005647EB" w:rsidRDefault="00123ECE" w:rsidP="002570E4">
            <w:pPr>
              <w:spacing w:after="0"/>
              <w:rPr>
                <w:rFonts w:ascii="Arial" w:hAnsi="Arial" w:cs="Arial"/>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AED6D0A" w14:textId="77777777" w:rsidR="00123ECE" w:rsidRPr="005647EB" w:rsidRDefault="00123ECE" w:rsidP="002570E4">
            <w:pPr>
              <w:spacing w:after="0"/>
              <w:rPr>
                <w:rFonts w:ascii="Arial" w:hAnsi="Arial" w:cs="Arial"/>
                <w:b/>
                <w:sz w:val="18"/>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17D176A" w14:textId="77777777" w:rsidR="00123ECE" w:rsidRPr="005647EB" w:rsidRDefault="00123ECE" w:rsidP="002570E4">
            <w:pPr>
              <w:pStyle w:val="TAH"/>
              <w:keepNext w:val="0"/>
              <w:keepLines w:val="0"/>
              <w:rPr>
                <w:rFonts w:cs="Arial"/>
              </w:rPr>
            </w:pPr>
            <w:r w:rsidRPr="005647EB">
              <w:rPr>
                <w:rFonts w:cs="Arial"/>
              </w:rPr>
              <w:t>Value</w:t>
            </w:r>
          </w:p>
        </w:tc>
        <w:tc>
          <w:tcPr>
            <w:tcW w:w="3652" w:type="dxa"/>
            <w:vMerge/>
            <w:tcBorders>
              <w:top w:val="single" w:sz="4" w:space="0" w:color="auto"/>
              <w:left w:val="single" w:sz="4" w:space="0" w:color="auto"/>
              <w:bottom w:val="single" w:sz="4" w:space="0" w:color="auto"/>
              <w:right w:val="single" w:sz="4" w:space="0" w:color="auto"/>
            </w:tcBorders>
            <w:vAlign w:val="center"/>
          </w:tcPr>
          <w:p w14:paraId="36F7FDDF" w14:textId="77777777" w:rsidR="00123ECE" w:rsidRPr="005647EB" w:rsidRDefault="00123ECE" w:rsidP="002570E4">
            <w:pPr>
              <w:spacing w:after="0"/>
              <w:rPr>
                <w:rFonts w:ascii="Arial" w:hAnsi="Arial" w:cs="Arial"/>
                <w:b/>
                <w:sz w:val="18"/>
                <w:szCs w:val="18"/>
              </w:rPr>
            </w:pPr>
          </w:p>
        </w:tc>
      </w:tr>
      <w:tr w:rsidR="00123ECE" w:rsidRPr="005647EB" w14:paraId="28D422E1"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ABDFF64" w14:textId="7371A982"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45FB7F9C" w14:textId="77777777" w:rsidR="00123ECE" w:rsidRPr="005647EB" w:rsidRDefault="00123ECE" w:rsidP="002570E4">
            <w:pPr>
              <w:pStyle w:val="TAC"/>
              <w:keepNext w:val="0"/>
              <w:keepLines w:val="0"/>
            </w:pPr>
          </w:p>
        </w:tc>
        <w:tc>
          <w:tcPr>
            <w:tcW w:w="2977" w:type="dxa"/>
            <w:gridSpan w:val="2"/>
            <w:tcBorders>
              <w:top w:val="single" w:sz="4" w:space="0" w:color="auto"/>
              <w:left w:val="single" w:sz="4" w:space="0" w:color="auto"/>
              <w:bottom w:val="single" w:sz="4" w:space="0" w:color="auto"/>
              <w:right w:val="single" w:sz="4" w:space="0" w:color="auto"/>
            </w:tcBorders>
          </w:tcPr>
          <w:p w14:paraId="5C5B6D2B" w14:textId="2EDC6D45"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TDD</w:t>
            </w:r>
          </w:p>
        </w:tc>
        <w:tc>
          <w:tcPr>
            <w:tcW w:w="3652" w:type="dxa"/>
            <w:tcBorders>
              <w:top w:val="single" w:sz="4" w:space="0" w:color="auto"/>
              <w:left w:val="single" w:sz="4" w:space="0" w:color="auto"/>
              <w:bottom w:val="single" w:sz="4" w:space="0" w:color="auto"/>
              <w:right w:val="single" w:sz="4" w:space="0" w:color="auto"/>
            </w:tcBorders>
          </w:tcPr>
          <w:p w14:paraId="3A78013C" w14:textId="3E15F941"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A.1.2</w:t>
              </w:r>
            </w:smartTag>
            <w:r w:rsidRPr="005647EB">
              <w:rPr>
                <w:rFonts w:cs="v4.2.0"/>
              </w:rPr>
              <w:t>.</w:t>
            </w:r>
            <w:r w:rsidR="002570E4" w:rsidRPr="005647EB">
              <w:rPr>
                <w:rFonts w:cs="v4.2.0"/>
              </w:rPr>
              <w:t xml:space="preserve"> </w:t>
            </w:r>
            <w:r w:rsidRPr="005647EB">
              <w:rPr>
                <w:rFonts w:cs="v4.2.0"/>
              </w:rPr>
              <w:t>Note</w:t>
            </w:r>
            <w:r w:rsidR="002570E4" w:rsidRPr="005647EB">
              <w:rPr>
                <w:rFonts w:cs="v4.2.0"/>
              </w:rPr>
              <w:t xml:space="preserve"> </w:t>
            </w:r>
            <w:r w:rsidRPr="005647EB">
              <w:rPr>
                <w:rFonts w:cs="v4.2.0"/>
              </w:rPr>
              <w:t>that</w:t>
            </w:r>
            <w:r w:rsidR="002570E4" w:rsidRPr="005647EB">
              <w:rPr>
                <w:rFonts w:cs="v4.2.0"/>
              </w:rPr>
              <w:t xml:space="preserve"> </w:t>
            </w:r>
            <w:r w:rsidRPr="005647EB">
              <w:rPr>
                <w:rFonts w:cs="v4.2.0"/>
              </w:rPr>
              <w:t>UE</w:t>
            </w:r>
            <w:r w:rsidR="002570E4" w:rsidRPr="005647EB">
              <w:rPr>
                <w:rFonts w:cs="v4.2.0"/>
              </w:rPr>
              <w:t xml:space="preserve"> </w:t>
            </w:r>
            <w:r w:rsidRPr="005647EB">
              <w:rPr>
                <w:rFonts w:cs="v4.2.0"/>
              </w:rPr>
              <w:t>may</w:t>
            </w:r>
            <w:r w:rsidR="002570E4" w:rsidRPr="005647EB">
              <w:rPr>
                <w:rFonts w:cs="v4.2.0"/>
              </w:rPr>
              <w:t xml:space="preserve"> </w:t>
            </w:r>
            <w:r w:rsidRPr="005647EB">
              <w:rPr>
                <w:rFonts w:cs="v4.2.0"/>
              </w:rPr>
              <w:t>only</w:t>
            </w:r>
            <w:r w:rsidR="002570E4" w:rsidRPr="005647EB">
              <w:rPr>
                <w:rFonts w:cs="v4.2.0"/>
              </w:rPr>
              <w:t xml:space="preserve"> </w:t>
            </w:r>
            <w:r w:rsidRPr="005647EB">
              <w:rPr>
                <w:rFonts w:cs="v4.2.0"/>
              </w:rPr>
              <w:t>be</w:t>
            </w:r>
            <w:r w:rsidR="002570E4" w:rsidRPr="005647EB">
              <w:rPr>
                <w:rFonts w:cs="v4.2.0"/>
              </w:rPr>
              <w:t xml:space="preserve"> </w:t>
            </w:r>
            <w:r w:rsidRPr="005647EB">
              <w:rPr>
                <w:rFonts w:cs="v4.2.0"/>
              </w:rPr>
              <w:t>allocated</w:t>
            </w:r>
            <w:r w:rsidR="002570E4" w:rsidRPr="005647EB">
              <w:rPr>
                <w:rFonts w:cs="v4.2.0"/>
              </w:rPr>
              <w:t xml:space="preserve"> </w:t>
            </w:r>
            <w:r w:rsidRPr="005647EB">
              <w:rPr>
                <w:rFonts w:cs="v4.2.0"/>
              </w:rPr>
              <w:t>at</w:t>
            </w:r>
            <w:r w:rsidR="002570E4" w:rsidRPr="005647EB">
              <w:rPr>
                <w:rFonts w:cs="v4.2.0"/>
              </w:rPr>
              <w:t xml:space="preserve"> </w:t>
            </w:r>
            <w:r w:rsidRPr="005647EB">
              <w:rPr>
                <w:rFonts w:cs="v4.2.0"/>
                <w:i/>
              </w:rPr>
              <w:t>On</w:t>
            </w:r>
            <w:r w:rsidR="002570E4" w:rsidRPr="005647EB">
              <w:rPr>
                <w:rFonts w:cs="v4.2.0"/>
                <w:i/>
              </w:rPr>
              <w:t xml:space="preserve"> </w:t>
            </w:r>
            <w:r w:rsidRPr="005647EB">
              <w:rPr>
                <w:rFonts w:cs="v4.2.0"/>
                <w:i/>
              </w:rPr>
              <w:t>Duration</w:t>
            </w:r>
            <w:r w:rsidR="002570E4" w:rsidRPr="005647EB">
              <w:rPr>
                <w:rFonts w:cs="v4.2.0"/>
              </w:rPr>
              <w:t xml:space="preserve">  </w:t>
            </w:r>
          </w:p>
        </w:tc>
      </w:tr>
      <w:tr w:rsidR="00123ECE" w:rsidRPr="005647EB" w14:paraId="239952F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D4AE189" w14:textId="0BCCD013"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6CBB2FC4" w14:textId="77777777" w:rsidR="00123ECE" w:rsidRPr="005647EB" w:rsidRDefault="00123ECE" w:rsidP="002570E4">
            <w:pPr>
              <w:pStyle w:val="TAC"/>
              <w:keepNext w:val="0"/>
              <w:keepLines w:val="0"/>
            </w:pPr>
          </w:p>
        </w:tc>
        <w:tc>
          <w:tcPr>
            <w:tcW w:w="2977" w:type="dxa"/>
            <w:gridSpan w:val="2"/>
            <w:tcBorders>
              <w:top w:val="single" w:sz="4" w:space="0" w:color="auto"/>
              <w:left w:val="single" w:sz="4" w:space="0" w:color="auto"/>
              <w:bottom w:val="single" w:sz="4" w:space="0" w:color="auto"/>
              <w:right w:val="single" w:sz="4" w:space="0" w:color="auto"/>
            </w:tcBorders>
          </w:tcPr>
          <w:p w14:paraId="64245ABA" w14:textId="5BB6D97B"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TDD</w:t>
            </w:r>
          </w:p>
        </w:tc>
        <w:tc>
          <w:tcPr>
            <w:tcW w:w="3652" w:type="dxa"/>
            <w:tcBorders>
              <w:top w:val="single" w:sz="4" w:space="0" w:color="auto"/>
              <w:left w:val="single" w:sz="4" w:space="0" w:color="auto"/>
              <w:bottom w:val="single" w:sz="4" w:space="0" w:color="auto"/>
              <w:right w:val="single" w:sz="4" w:space="0" w:color="auto"/>
            </w:tcBorders>
          </w:tcPr>
          <w:p w14:paraId="61B97A65" w14:textId="2DA617ED"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A.2.2</w:t>
              </w:r>
            </w:smartTag>
            <w:r w:rsidRPr="005647EB">
              <w:rPr>
                <w:rFonts w:cs="v4.2.0"/>
              </w:rPr>
              <w:t>.</w:t>
            </w:r>
            <w:r w:rsidR="002570E4" w:rsidRPr="005647EB">
              <w:rPr>
                <w:rFonts w:cs="v4.2.0"/>
              </w:rPr>
              <w:t xml:space="preserve"> </w:t>
            </w:r>
          </w:p>
        </w:tc>
      </w:tr>
      <w:tr w:rsidR="00123ECE" w:rsidRPr="005647EB" w14:paraId="7FF6F463"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C102173" w14:textId="76FDA5A0"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Borders>
              <w:top w:val="single" w:sz="4" w:space="0" w:color="auto"/>
              <w:left w:val="single" w:sz="4" w:space="0" w:color="auto"/>
              <w:bottom w:val="single" w:sz="4" w:space="0" w:color="auto"/>
              <w:right w:val="single" w:sz="4" w:space="0" w:color="auto"/>
            </w:tcBorders>
          </w:tcPr>
          <w:p w14:paraId="21E00535" w14:textId="77777777" w:rsidR="00123ECE" w:rsidRPr="005647EB" w:rsidRDefault="00123ECE" w:rsidP="002570E4">
            <w:pPr>
              <w:pStyle w:val="TAC"/>
              <w:keepNext w:val="0"/>
              <w:keepLines w:val="0"/>
              <w:rPr>
                <w:rFonts w:cs="v4.2.0"/>
                <w:bCs/>
              </w:rPr>
            </w:pPr>
          </w:p>
        </w:tc>
        <w:tc>
          <w:tcPr>
            <w:tcW w:w="2977" w:type="dxa"/>
            <w:gridSpan w:val="2"/>
            <w:tcBorders>
              <w:top w:val="single" w:sz="4" w:space="0" w:color="auto"/>
              <w:left w:val="single" w:sz="4" w:space="0" w:color="auto"/>
              <w:bottom w:val="single" w:sz="4" w:space="0" w:color="auto"/>
              <w:right w:val="single" w:sz="4" w:space="0" w:color="auto"/>
            </w:tcBorders>
          </w:tcPr>
          <w:p w14:paraId="2A348039" w14:textId="3FDDE45D" w:rsidR="00123ECE" w:rsidRPr="005647EB" w:rsidRDefault="00123ECE" w:rsidP="002570E4">
            <w:pPr>
              <w:pStyle w:val="TAH"/>
              <w:keepNext w:val="0"/>
              <w:keepLines w:val="0"/>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Borders>
              <w:top w:val="single" w:sz="4" w:space="0" w:color="auto"/>
              <w:left w:val="single" w:sz="4" w:space="0" w:color="auto"/>
              <w:bottom w:val="single" w:sz="4" w:space="0" w:color="auto"/>
              <w:right w:val="single" w:sz="4" w:space="0" w:color="auto"/>
            </w:tcBorders>
          </w:tcPr>
          <w:p w14:paraId="3B27C680" w14:textId="18C91F6F" w:rsidR="00123ECE" w:rsidRPr="005647EB" w:rsidRDefault="00123ECE" w:rsidP="002570E4">
            <w:pPr>
              <w:pStyle w:val="TAH"/>
              <w:keepNext w:val="0"/>
              <w:keepLines w:val="0"/>
              <w:tabs>
                <w:tab w:val="left" w:pos="620"/>
              </w:tabs>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TDD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123ECE" w:rsidRPr="005647EB" w14:paraId="5DAADBB8"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00A7CA4" w14:textId="3A17C86A" w:rsidR="00123ECE" w:rsidRPr="005647EB" w:rsidRDefault="00123ECE"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t>)</w:t>
            </w:r>
          </w:p>
        </w:tc>
        <w:tc>
          <w:tcPr>
            <w:tcW w:w="709" w:type="dxa"/>
            <w:tcBorders>
              <w:top w:val="single" w:sz="4" w:space="0" w:color="auto"/>
              <w:left w:val="single" w:sz="4" w:space="0" w:color="auto"/>
              <w:bottom w:val="single" w:sz="4" w:space="0" w:color="auto"/>
              <w:right w:val="single" w:sz="4" w:space="0" w:color="auto"/>
            </w:tcBorders>
          </w:tcPr>
          <w:p w14:paraId="6D5C7106" w14:textId="77777777" w:rsidR="00123ECE" w:rsidRPr="005647EB" w:rsidRDefault="00123ECE" w:rsidP="002570E4">
            <w:pPr>
              <w:pStyle w:val="TAC"/>
              <w:keepNext w:val="0"/>
              <w:keepLines w:val="0"/>
              <w:rPr>
                <w:rFonts w:cs="v4.2.0"/>
                <w:bCs/>
              </w:rPr>
            </w:pPr>
            <w:r w:rsidRPr="005647EB">
              <w:rPr>
                <w:rFonts w:cs="v4.2.0"/>
                <w:bCs/>
              </w:rPr>
              <w:t>MHz</w:t>
            </w:r>
          </w:p>
        </w:tc>
        <w:tc>
          <w:tcPr>
            <w:tcW w:w="2977" w:type="dxa"/>
            <w:gridSpan w:val="2"/>
            <w:tcBorders>
              <w:top w:val="single" w:sz="4" w:space="0" w:color="auto"/>
              <w:left w:val="single" w:sz="4" w:space="0" w:color="auto"/>
              <w:bottom w:val="single" w:sz="4" w:space="0" w:color="auto"/>
              <w:right w:val="single" w:sz="4" w:space="0" w:color="auto"/>
            </w:tcBorders>
          </w:tcPr>
          <w:p w14:paraId="0E68DE08"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3652" w:type="dxa"/>
            <w:tcBorders>
              <w:top w:val="single" w:sz="4" w:space="0" w:color="auto"/>
              <w:left w:val="single" w:sz="4" w:space="0" w:color="auto"/>
              <w:bottom w:val="single" w:sz="4" w:space="0" w:color="auto"/>
              <w:right w:val="single" w:sz="4" w:space="0" w:color="auto"/>
            </w:tcBorders>
          </w:tcPr>
          <w:p w14:paraId="681A8D47" w14:textId="77777777" w:rsidR="00123ECE" w:rsidRPr="005647EB" w:rsidRDefault="00123ECE" w:rsidP="002570E4">
            <w:pPr>
              <w:pStyle w:val="TAL"/>
              <w:keepNext w:val="0"/>
              <w:keepLines w:val="0"/>
              <w:rPr>
                <w:rFonts w:cs="Arial"/>
                <w:szCs w:val="18"/>
              </w:rPr>
            </w:pPr>
          </w:p>
        </w:tc>
      </w:tr>
      <w:tr w:rsidR="00123ECE" w:rsidRPr="005647EB" w14:paraId="345D5FAC"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7EBC1681" w14:textId="1D1F6C7D" w:rsidR="00123ECE" w:rsidRPr="005647EB" w:rsidRDefault="00123ECE"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709" w:type="dxa"/>
            <w:tcBorders>
              <w:top w:val="single" w:sz="4" w:space="0" w:color="auto"/>
              <w:left w:val="single" w:sz="4" w:space="0" w:color="auto"/>
              <w:bottom w:val="single" w:sz="4" w:space="0" w:color="auto"/>
              <w:right w:val="single" w:sz="4" w:space="0" w:color="auto"/>
            </w:tcBorders>
          </w:tcPr>
          <w:p w14:paraId="10B84BF3"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9467123" w14:textId="44E551AC" w:rsidR="00123ECE" w:rsidRPr="005647EB" w:rsidRDefault="00123ECE"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Borders>
              <w:top w:val="single" w:sz="4" w:space="0" w:color="auto"/>
              <w:left w:val="single" w:sz="4" w:space="0" w:color="auto"/>
              <w:bottom w:val="single" w:sz="4" w:space="0" w:color="auto"/>
              <w:right w:val="single" w:sz="4" w:space="0" w:color="auto"/>
            </w:tcBorders>
          </w:tcPr>
          <w:p w14:paraId="6E6F069B" w14:textId="56A0C20A"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123ECE" w:rsidRPr="005647EB" w14:paraId="641DEAB0"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7D2C0A98" w14:textId="06252AC8" w:rsidR="00123ECE" w:rsidRPr="005647EB" w:rsidRDefault="00123ECE"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709" w:type="dxa"/>
            <w:tcBorders>
              <w:top w:val="single" w:sz="4" w:space="0" w:color="auto"/>
              <w:left w:val="single" w:sz="4" w:space="0" w:color="auto"/>
              <w:bottom w:val="single" w:sz="4" w:space="0" w:color="auto"/>
              <w:right w:val="single" w:sz="4" w:space="0" w:color="auto"/>
            </w:tcBorders>
          </w:tcPr>
          <w:p w14:paraId="1D9F6381"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6B91020" w14:textId="69AECFFC" w:rsidR="00123ECE" w:rsidRPr="005647EB" w:rsidRDefault="00123ECE"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Borders>
              <w:top w:val="single" w:sz="4" w:space="0" w:color="auto"/>
              <w:left w:val="single" w:sz="4" w:space="0" w:color="auto"/>
              <w:bottom w:val="single" w:sz="4" w:space="0" w:color="auto"/>
              <w:right w:val="single" w:sz="4" w:space="0" w:color="auto"/>
            </w:tcBorders>
          </w:tcPr>
          <w:p w14:paraId="04AC6150" w14:textId="684A92CA"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123ECE" w:rsidRPr="005647EB" w14:paraId="4620476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AC15DB7" w14:textId="659210FE" w:rsidR="00123ECE" w:rsidRPr="005647EB" w:rsidRDefault="00123ECE"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709" w:type="dxa"/>
            <w:tcBorders>
              <w:top w:val="single" w:sz="4" w:space="0" w:color="auto"/>
              <w:left w:val="single" w:sz="4" w:space="0" w:color="auto"/>
              <w:bottom w:val="single" w:sz="4" w:space="0" w:color="auto"/>
              <w:right w:val="single" w:sz="4" w:space="0" w:color="auto"/>
            </w:tcBorders>
          </w:tcPr>
          <w:p w14:paraId="17353862"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6FC0C796" w14:textId="77777777" w:rsidR="00123ECE" w:rsidRPr="005647EB" w:rsidRDefault="00123ECE" w:rsidP="002570E4">
            <w:pPr>
              <w:pStyle w:val="TAL"/>
              <w:keepNext w:val="0"/>
              <w:keepLines w:val="0"/>
              <w:jc w:val="center"/>
              <w:rPr>
                <w:rFonts w:cs="Arial"/>
                <w:szCs w:val="18"/>
              </w:rPr>
            </w:pPr>
            <w:r w:rsidRPr="005647EB">
              <w:rPr>
                <w:rFonts w:cs="Arial"/>
                <w:szCs w:val="18"/>
                <w:lang w:eastAsia="zh-CN"/>
              </w:rPr>
              <w:t>0</w:t>
            </w:r>
          </w:p>
        </w:tc>
        <w:tc>
          <w:tcPr>
            <w:tcW w:w="3652" w:type="dxa"/>
            <w:tcBorders>
              <w:top w:val="single" w:sz="4" w:space="0" w:color="auto"/>
              <w:left w:val="single" w:sz="4" w:space="0" w:color="auto"/>
              <w:bottom w:val="single" w:sz="4" w:space="0" w:color="auto"/>
              <w:right w:val="single" w:sz="4" w:space="0" w:color="auto"/>
            </w:tcBorders>
          </w:tcPr>
          <w:p w14:paraId="51B5CA57" w14:textId="07F29789" w:rsidR="00123ECE" w:rsidRPr="005647EB" w:rsidRDefault="00123ECE" w:rsidP="002570E4">
            <w:pPr>
              <w:pStyle w:val="TAL"/>
              <w:keepNext w:val="0"/>
              <w:keepLines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Arial"/>
                  <w:szCs w:val="18"/>
                </w:rPr>
                <w:t>8.1.2</w:t>
              </w:r>
            </w:smartTag>
            <w:r w:rsidRPr="005647EB">
              <w:rPr>
                <w:rFonts w:cs="Arial"/>
                <w:szCs w:val="18"/>
              </w:rPr>
              <w:t>.1.</w:t>
            </w:r>
            <w:r w:rsidR="002570E4" w:rsidRPr="005647EB">
              <w:rPr>
                <w:rFonts w:cs="Arial"/>
                <w:szCs w:val="18"/>
              </w:rPr>
              <w:t xml:space="preserve"> </w:t>
            </w:r>
          </w:p>
        </w:tc>
      </w:tr>
      <w:tr w:rsidR="00123ECE" w:rsidRPr="005647EB" w14:paraId="7C2082D9"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F5FB4B9" w14:textId="67E09DE6" w:rsidR="00123ECE" w:rsidRPr="005647EB" w:rsidRDefault="00123ECE" w:rsidP="002570E4">
            <w:pPr>
              <w:pStyle w:val="TAL"/>
              <w:keepNext w:val="0"/>
              <w:keepLines w:val="0"/>
              <w:rPr>
                <w:rFonts w:cs="Arial"/>
                <w:szCs w:val="18"/>
                <w:lang w:eastAsia="zh-CN"/>
              </w:rPr>
            </w:pPr>
            <w:r w:rsidRPr="005647EB">
              <w:rPr>
                <w:rFonts w:cs="Arial"/>
                <w:szCs w:val="18"/>
              </w:rPr>
              <w:t>Uplink-downlink</w:t>
            </w:r>
            <w:r w:rsidR="002570E4" w:rsidRPr="005647EB">
              <w:rPr>
                <w:rFonts w:cs="Arial"/>
                <w:szCs w:val="18"/>
              </w:rPr>
              <w:t xml:space="preserve"> </w:t>
            </w:r>
            <w:r w:rsidRPr="005647EB">
              <w:rPr>
                <w:rFonts w:cs="Arial"/>
                <w:szCs w:val="18"/>
              </w:rPr>
              <w:t>configuration</w:t>
            </w:r>
          </w:p>
        </w:tc>
        <w:tc>
          <w:tcPr>
            <w:tcW w:w="709" w:type="dxa"/>
            <w:tcBorders>
              <w:top w:val="single" w:sz="4" w:space="0" w:color="auto"/>
              <w:left w:val="single" w:sz="4" w:space="0" w:color="auto"/>
              <w:bottom w:val="single" w:sz="4" w:space="0" w:color="auto"/>
              <w:right w:val="single" w:sz="4" w:space="0" w:color="auto"/>
            </w:tcBorders>
          </w:tcPr>
          <w:p w14:paraId="75A4FE89"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55C5CC19" w14:textId="77777777" w:rsidR="00123ECE" w:rsidRPr="005647EB" w:rsidRDefault="00123ECE" w:rsidP="002570E4">
            <w:pPr>
              <w:pStyle w:val="TAL"/>
              <w:keepNext w:val="0"/>
              <w:keepLines w:val="0"/>
              <w:jc w:val="center"/>
              <w:rPr>
                <w:rFonts w:cs="Arial"/>
                <w:szCs w:val="18"/>
                <w:lang w:eastAsia="zh-CN"/>
              </w:rPr>
            </w:pPr>
            <w:r w:rsidRPr="005647EB">
              <w:rPr>
                <w:rFonts w:cs="Arial"/>
                <w:szCs w:val="18"/>
                <w:lang w:eastAsia="zh-CN"/>
              </w:rPr>
              <w:t>1</w:t>
            </w:r>
          </w:p>
        </w:tc>
        <w:tc>
          <w:tcPr>
            <w:tcW w:w="3652" w:type="dxa"/>
            <w:tcBorders>
              <w:top w:val="single" w:sz="4" w:space="0" w:color="auto"/>
              <w:left w:val="single" w:sz="4" w:space="0" w:color="auto"/>
              <w:bottom w:val="single" w:sz="4" w:space="0" w:color="auto"/>
              <w:right w:val="single" w:sz="4" w:space="0" w:color="auto"/>
            </w:tcBorders>
          </w:tcPr>
          <w:p w14:paraId="2033BE84" w14:textId="54AE8D84" w:rsidR="00123ECE" w:rsidRPr="005647EB" w:rsidRDefault="00123ECE" w:rsidP="002570E4">
            <w:pPr>
              <w:pStyle w:val="TAL"/>
              <w:keepNext w:val="0"/>
              <w:keepLines w:val="0"/>
              <w:rPr>
                <w:rFonts w:cs="Arial"/>
                <w:szCs w:val="18"/>
              </w:rPr>
            </w:pPr>
            <w:r w:rsidRPr="005647EB">
              <w:rPr>
                <w:rFonts w:cs="Arial"/>
                <w:szCs w:val="18"/>
                <w:lang w:eastAsia="zh-CN"/>
              </w:rPr>
              <w:t>As</w:t>
            </w:r>
            <w:r w:rsidR="002570E4" w:rsidRPr="005647EB">
              <w:rPr>
                <w:rFonts w:cs="Arial"/>
                <w:szCs w:val="18"/>
                <w:lang w:eastAsia="zh-CN"/>
              </w:rPr>
              <w:t xml:space="preserve"> </w:t>
            </w:r>
            <w:r w:rsidRPr="005647EB">
              <w:rPr>
                <w:rFonts w:cs="Arial"/>
                <w:szCs w:val="18"/>
                <w:lang w:eastAsia="zh-CN"/>
              </w:rPr>
              <w:t>specified</w:t>
            </w:r>
            <w:r w:rsidR="002570E4" w:rsidRPr="005647EB">
              <w:rPr>
                <w:rFonts w:cs="Arial"/>
                <w:szCs w:val="18"/>
                <w:lang w:eastAsia="zh-CN"/>
              </w:rPr>
              <w:t xml:space="preserve"> </w:t>
            </w:r>
            <w:r w:rsidRPr="005647EB">
              <w:rPr>
                <w:rFonts w:cs="Arial"/>
                <w:szCs w:val="18"/>
                <w:lang w:eastAsia="zh-CN"/>
              </w:rPr>
              <w:t>in</w:t>
            </w:r>
            <w:r w:rsidR="002570E4" w:rsidRPr="005647EB">
              <w:rPr>
                <w:rFonts w:cs="Arial"/>
                <w:szCs w:val="18"/>
                <w:lang w:eastAsia="zh-CN"/>
              </w:rPr>
              <w:t xml:space="preserve"> </w:t>
            </w:r>
            <w:r w:rsidRPr="005647EB">
              <w:rPr>
                <w:rFonts w:cs="Arial"/>
                <w:szCs w:val="18"/>
                <w:lang w:eastAsia="zh-CN"/>
              </w:rPr>
              <w:t>3GPP</w:t>
            </w:r>
            <w:r w:rsidR="002570E4" w:rsidRPr="005647EB">
              <w:rPr>
                <w:rFonts w:cs="Arial"/>
                <w:szCs w:val="18"/>
                <w:lang w:eastAsia="zh-CN"/>
              </w:rPr>
              <w:t xml:space="preserve"> </w:t>
            </w:r>
            <w:r w:rsidRPr="005647EB">
              <w:rPr>
                <w:rFonts w:cs="Arial"/>
                <w:szCs w:val="18"/>
                <w:lang w:eastAsia="zh-CN"/>
              </w:rPr>
              <w:t>TS</w:t>
            </w:r>
            <w:r w:rsidR="002570E4" w:rsidRPr="005647EB">
              <w:rPr>
                <w:rFonts w:cs="Arial"/>
                <w:szCs w:val="18"/>
                <w:lang w:eastAsia="zh-CN"/>
              </w:rPr>
              <w:t xml:space="preserve"> </w:t>
            </w:r>
            <w:r w:rsidRPr="005647EB">
              <w:rPr>
                <w:rFonts w:cs="Arial"/>
                <w:szCs w:val="18"/>
                <w:lang w:eastAsia="zh-CN"/>
              </w:rPr>
              <w:t>36.211</w:t>
            </w:r>
            <w:r w:rsidR="002570E4" w:rsidRPr="005647EB">
              <w:rPr>
                <w:rFonts w:cs="Arial"/>
                <w:szCs w:val="18"/>
                <w:lang w:eastAsia="zh-CN"/>
              </w:rPr>
              <w:t xml:space="preserve"> </w:t>
            </w:r>
            <w:r w:rsidR="00914A62" w:rsidRPr="005647EB">
              <w:rPr>
                <w:rFonts w:cs="Arial"/>
                <w:szCs w:val="18"/>
                <w:lang w:eastAsia="zh-CN"/>
              </w:rPr>
              <w:t>clause</w:t>
            </w:r>
            <w:r w:rsidR="002570E4" w:rsidRPr="005647EB">
              <w:rPr>
                <w:rFonts w:cs="Arial"/>
                <w:szCs w:val="18"/>
                <w:lang w:eastAsia="zh-CN"/>
              </w:rPr>
              <w:t xml:space="preserve"> </w:t>
            </w:r>
            <w:r w:rsidRPr="005647EB">
              <w:rPr>
                <w:rFonts w:cs="Arial"/>
                <w:szCs w:val="18"/>
                <w:lang w:eastAsia="zh-CN"/>
              </w:rPr>
              <w:t>4.2</w:t>
            </w:r>
            <w:r w:rsidR="002570E4" w:rsidRPr="005647EB">
              <w:rPr>
                <w:rFonts w:cs="Arial"/>
                <w:szCs w:val="18"/>
                <w:lang w:eastAsia="zh-CN"/>
              </w:rPr>
              <w:t xml:space="preserve"> </w:t>
            </w:r>
            <w:r w:rsidRPr="005647EB">
              <w:rPr>
                <w:rFonts w:cs="Arial"/>
                <w:szCs w:val="18"/>
              </w:rPr>
              <w:t>Table</w:t>
            </w:r>
            <w:r w:rsidR="002570E4" w:rsidRPr="005647EB">
              <w:rPr>
                <w:rFonts w:cs="Arial"/>
                <w:szCs w:val="18"/>
              </w:rPr>
              <w:t xml:space="preserve"> </w:t>
            </w:r>
            <w:r w:rsidRPr="005647EB">
              <w:rPr>
                <w:rFonts w:cs="Arial"/>
                <w:szCs w:val="18"/>
                <w:lang w:eastAsia="zh-CN"/>
              </w:rPr>
              <w:t>4.2</w:t>
            </w:r>
            <w:r w:rsidRPr="005647EB">
              <w:rPr>
                <w:rFonts w:cs="Arial"/>
                <w:szCs w:val="18"/>
              </w:rPr>
              <w:t>-</w:t>
            </w:r>
            <w:r w:rsidRPr="005647EB">
              <w:rPr>
                <w:rFonts w:cs="Arial"/>
                <w:szCs w:val="18"/>
                <w:lang w:eastAsia="zh-CN"/>
              </w:rPr>
              <w:t>2</w:t>
            </w:r>
          </w:p>
        </w:tc>
      </w:tr>
      <w:tr w:rsidR="00123ECE" w:rsidRPr="005647EB" w14:paraId="7027D743"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0648C82E" w14:textId="7F5C54CA" w:rsidR="00123ECE" w:rsidRPr="005647EB" w:rsidRDefault="00123ECE" w:rsidP="002570E4">
            <w:pPr>
              <w:pStyle w:val="TAL"/>
              <w:keepNext w:val="0"/>
              <w:keepLines w:val="0"/>
              <w:rPr>
                <w:rFonts w:cs="Arial"/>
                <w:szCs w:val="18"/>
              </w:rPr>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p>
        </w:tc>
        <w:tc>
          <w:tcPr>
            <w:tcW w:w="709" w:type="dxa"/>
            <w:tcBorders>
              <w:top w:val="single" w:sz="4" w:space="0" w:color="auto"/>
              <w:left w:val="single" w:sz="4" w:space="0" w:color="auto"/>
              <w:bottom w:val="single" w:sz="4" w:space="0" w:color="auto"/>
              <w:right w:val="single" w:sz="4" w:space="0" w:color="auto"/>
            </w:tcBorders>
          </w:tcPr>
          <w:p w14:paraId="31343E3D"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3C448679" w14:textId="77777777" w:rsidR="00123ECE" w:rsidRPr="005647EB" w:rsidRDefault="00123ECE" w:rsidP="002570E4">
            <w:pPr>
              <w:pStyle w:val="TAL"/>
              <w:keepNext w:val="0"/>
              <w:keepLines w:val="0"/>
              <w:jc w:val="center"/>
              <w:rPr>
                <w:rFonts w:cs="Arial"/>
                <w:szCs w:val="18"/>
                <w:lang w:eastAsia="zh-CN"/>
              </w:rPr>
            </w:pPr>
            <w:r w:rsidRPr="005647EB">
              <w:rPr>
                <w:rFonts w:cs="Arial"/>
                <w:szCs w:val="18"/>
                <w:lang w:eastAsia="zh-CN"/>
              </w:rPr>
              <w:t>6</w:t>
            </w:r>
          </w:p>
        </w:tc>
        <w:tc>
          <w:tcPr>
            <w:tcW w:w="3652" w:type="dxa"/>
            <w:tcBorders>
              <w:top w:val="single" w:sz="4" w:space="0" w:color="auto"/>
              <w:left w:val="single" w:sz="4" w:space="0" w:color="auto"/>
              <w:bottom w:val="single" w:sz="4" w:space="0" w:color="auto"/>
              <w:right w:val="single" w:sz="4" w:space="0" w:color="auto"/>
            </w:tcBorders>
          </w:tcPr>
          <w:p w14:paraId="2BE7A168" w14:textId="4E6903A7" w:rsidR="00123ECE" w:rsidRPr="005647EB" w:rsidRDefault="00123ECE" w:rsidP="002570E4">
            <w:pPr>
              <w:pStyle w:val="TAL"/>
              <w:keepNext w:val="0"/>
              <w:keepLines w:val="0"/>
              <w:rPr>
                <w:rFonts w:cs="Arial"/>
                <w:szCs w:val="18"/>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4.2-1</w:t>
            </w:r>
            <w:r w:rsidR="002570E4" w:rsidRPr="005647EB">
              <w:rPr>
                <w:rFonts w:cs="v4.2.0"/>
              </w:rPr>
              <w:t xml:space="preserve"> in 3GPP TS </w:t>
            </w:r>
            <w:r w:rsidRPr="005647EB">
              <w:rPr>
                <w:rFonts w:cs="v4.2.0"/>
              </w:rPr>
              <w:t>36.211.</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same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both</w:t>
            </w:r>
            <w:r w:rsidR="002570E4" w:rsidRPr="005647EB">
              <w:rPr>
                <w:rFonts w:cs="v4.2.0"/>
              </w:rPr>
              <w:t xml:space="preserve"> </w:t>
            </w:r>
            <w:r w:rsidRPr="005647EB">
              <w:rPr>
                <w:rFonts w:cs="v4.2.0"/>
              </w:rPr>
              <w:t>cells</w:t>
            </w:r>
          </w:p>
        </w:tc>
      </w:tr>
      <w:tr w:rsidR="00123ECE" w:rsidRPr="005647EB" w14:paraId="209C9C13"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37A264B"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709" w:type="dxa"/>
            <w:tcBorders>
              <w:top w:val="single" w:sz="4" w:space="0" w:color="auto"/>
              <w:left w:val="single" w:sz="4" w:space="0" w:color="auto"/>
              <w:bottom w:val="single" w:sz="4" w:space="0" w:color="auto"/>
              <w:right w:val="single" w:sz="4" w:space="0" w:color="auto"/>
            </w:tcBorders>
          </w:tcPr>
          <w:p w14:paraId="401BD5F3"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977" w:type="dxa"/>
            <w:gridSpan w:val="2"/>
            <w:tcBorders>
              <w:top w:val="single" w:sz="4" w:space="0" w:color="auto"/>
              <w:left w:val="single" w:sz="4" w:space="0" w:color="auto"/>
              <w:bottom w:val="single" w:sz="4" w:space="0" w:color="auto"/>
              <w:right w:val="single" w:sz="4" w:space="0" w:color="auto"/>
            </w:tcBorders>
          </w:tcPr>
          <w:p w14:paraId="06EBA8CB" w14:textId="77777777" w:rsidR="00123ECE" w:rsidRPr="005647EB" w:rsidRDefault="00123ECE" w:rsidP="002570E4">
            <w:pPr>
              <w:pStyle w:val="TAL"/>
              <w:keepNext w:val="0"/>
              <w:keepLines w:val="0"/>
              <w:jc w:val="center"/>
              <w:rPr>
                <w:rFonts w:cs="Arial"/>
                <w:szCs w:val="18"/>
              </w:rPr>
            </w:pPr>
            <w:r w:rsidRPr="005647EB">
              <w:rPr>
                <w:rFonts w:cs="Arial"/>
                <w:szCs w:val="18"/>
              </w:rPr>
              <w:t>-6</w:t>
            </w:r>
          </w:p>
        </w:tc>
        <w:tc>
          <w:tcPr>
            <w:tcW w:w="3652" w:type="dxa"/>
            <w:tcBorders>
              <w:top w:val="single" w:sz="4" w:space="0" w:color="auto"/>
              <w:left w:val="single" w:sz="4" w:space="0" w:color="auto"/>
              <w:bottom w:val="single" w:sz="4" w:space="0" w:color="auto"/>
              <w:right w:val="single" w:sz="4" w:space="0" w:color="auto"/>
            </w:tcBorders>
          </w:tcPr>
          <w:p w14:paraId="19B71B3C" w14:textId="77777777" w:rsidR="00123ECE" w:rsidRPr="005647EB" w:rsidRDefault="00123ECE" w:rsidP="002570E4">
            <w:pPr>
              <w:pStyle w:val="TAL"/>
              <w:keepNext w:val="0"/>
              <w:keepLines w:val="0"/>
              <w:rPr>
                <w:rFonts w:cs="Arial"/>
                <w:szCs w:val="18"/>
              </w:rPr>
            </w:pPr>
          </w:p>
        </w:tc>
      </w:tr>
      <w:tr w:rsidR="00123ECE" w:rsidRPr="005647EB" w14:paraId="5E391419"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331C3F1F"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709" w:type="dxa"/>
            <w:tcBorders>
              <w:top w:val="single" w:sz="4" w:space="0" w:color="auto"/>
              <w:left w:val="single" w:sz="4" w:space="0" w:color="auto"/>
              <w:bottom w:val="single" w:sz="4" w:space="0" w:color="auto"/>
              <w:right w:val="single" w:sz="4" w:space="0" w:color="auto"/>
            </w:tcBorders>
          </w:tcPr>
          <w:p w14:paraId="5DAE6745"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977" w:type="dxa"/>
            <w:gridSpan w:val="2"/>
            <w:tcBorders>
              <w:top w:val="single" w:sz="4" w:space="0" w:color="auto"/>
              <w:left w:val="single" w:sz="4" w:space="0" w:color="auto"/>
              <w:bottom w:val="single" w:sz="4" w:space="0" w:color="auto"/>
              <w:right w:val="single" w:sz="4" w:space="0" w:color="auto"/>
            </w:tcBorders>
          </w:tcPr>
          <w:p w14:paraId="06BCA833"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0E8D4FBF" w14:textId="77777777" w:rsidR="00123ECE" w:rsidRPr="005647EB" w:rsidRDefault="00123ECE" w:rsidP="002570E4">
            <w:pPr>
              <w:pStyle w:val="TAL"/>
              <w:keepNext w:val="0"/>
              <w:keepLines w:val="0"/>
              <w:rPr>
                <w:rFonts w:cs="Arial"/>
                <w:szCs w:val="18"/>
              </w:rPr>
            </w:pPr>
          </w:p>
        </w:tc>
      </w:tr>
      <w:tr w:rsidR="00123ECE" w:rsidRPr="005647EB" w14:paraId="4D961691"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EC4E862" w14:textId="0A61909F" w:rsidR="00123ECE" w:rsidRPr="005647EB" w:rsidRDefault="00123ECE"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709" w:type="dxa"/>
            <w:tcBorders>
              <w:top w:val="single" w:sz="4" w:space="0" w:color="auto"/>
              <w:left w:val="single" w:sz="4" w:space="0" w:color="auto"/>
              <w:bottom w:val="single" w:sz="4" w:space="0" w:color="auto"/>
              <w:right w:val="single" w:sz="4" w:space="0" w:color="auto"/>
            </w:tcBorders>
          </w:tcPr>
          <w:p w14:paraId="7313E79E"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5DA98771" w14:textId="77777777" w:rsidR="00123ECE" w:rsidRPr="005647EB" w:rsidRDefault="00123ECE" w:rsidP="002570E4">
            <w:pPr>
              <w:pStyle w:val="TAL"/>
              <w:keepNext w:val="0"/>
              <w:keepLines w:val="0"/>
              <w:jc w:val="center"/>
              <w:rPr>
                <w:rFonts w:cs="Arial"/>
                <w:szCs w:val="18"/>
              </w:rPr>
            </w:pPr>
            <w:r w:rsidRPr="005647EB">
              <w:rPr>
                <w:rFonts w:cs="Arial"/>
                <w:szCs w:val="18"/>
              </w:rPr>
              <w:t>Normal</w:t>
            </w:r>
          </w:p>
        </w:tc>
        <w:tc>
          <w:tcPr>
            <w:tcW w:w="3652" w:type="dxa"/>
            <w:tcBorders>
              <w:top w:val="single" w:sz="4" w:space="0" w:color="auto"/>
              <w:left w:val="single" w:sz="4" w:space="0" w:color="auto"/>
              <w:bottom w:val="single" w:sz="4" w:space="0" w:color="auto"/>
              <w:right w:val="single" w:sz="4" w:space="0" w:color="auto"/>
            </w:tcBorders>
          </w:tcPr>
          <w:p w14:paraId="4BBDDB62" w14:textId="77777777" w:rsidR="00123ECE" w:rsidRPr="005647EB" w:rsidRDefault="00123ECE" w:rsidP="002570E4">
            <w:pPr>
              <w:pStyle w:val="TAL"/>
              <w:keepNext w:val="0"/>
              <w:keepLines w:val="0"/>
              <w:rPr>
                <w:rFonts w:cs="Arial"/>
                <w:szCs w:val="18"/>
              </w:rPr>
            </w:pPr>
          </w:p>
        </w:tc>
      </w:tr>
      <w:tr w:rsidR="00123ECE" w:rsidRPr="005647EB" w14:paraId="271508F5"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1EC9BF5"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709" w:type="dxa"/>
            <w:tcBorders>
              <w:top w:val="single" w:sz="4" w:space="0" w:color="auto"/>
              <w:left w:val="single" w:sz="4" w:space="0" w:color="auto"/>
              <w:bottom w:val="single" w:sz="4" w:space="0" w:color="auto"/>
              <w:right w:val="single" w:sz="4" w:space="0" w:color="auto"/>
            </w:tcBorders>
          </w:tcPr>
          <w:p w14:paraId="3D27D355"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3BE328BD"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149EB1BB" w14:textId="77777777" w:rsidR="00123ECE" w:rsidRPr="005647EB" w:rsidRDefault="00123ECE" w:rsidP="002570E4">
            <w:pPr>
              <w:pStyle w:val="TAL"/>
              <w:keepNext w:val="0"/>
              <w:keepLines w:val="0"/>
              <w:rPr>
                <w:rFonts w:cs="Arial"/>
                <w:szCs w:val="18"/>
              </w:rPr>
            </w:pPr>
          </w:p>
        </w:tc>
      </w:tr>
      <w:tr w:rsidR="00123ECE" w:rsidRPr="005647EB" w14:paraId="0CC14CED"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D05776B" w14:textId="0232269F"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709" w:type="dxa"/>
            <w:tcBorders>
              <w:top w:val="single" w:sz="4" w:space="0" w:color="auto"/>
              <w:left w:val="single" w:sz="4" w:space="0" w:color="auto"/>
              <w:bottom w:val="single" w:sz="4" w:space="0" w:color="auto"/>
              <w:right w:val="single" w:sz="4" w:space="0" w:color="auto"/>
            </w:tcBorders>
          </w:tcPr>
          <w:p w14:paraId="05C32A9A"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2B460A9F"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391243D6" w14:textId="396AD2AA"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24D87FED"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EB0CDF4" w14:textId="49339DC7" w:rsidR="00123ECE" w:rsidRPr="005647EB" w:rsidRDefault="00123ECE" w:rsidP="002570E4">
            <w:pPr>
              <w:pStyle w:val="TAL"/>
              <w:keepNext w:val="0"/>
              <w:keepLines w:val="0"/>
              <w:rPr>
                <w:rFonts w:cs="Arial"/>
                <w:szCs w:val="18"/>
              </w:rPr>
            </w:pPr>
            <w:r w:rsidRPr="005647EB">
              <w:t>PRACH</w:t>
            </w:r>
            <w:r w:rsidR="002570E4" w:rsidRPr="005647EB">
              <w:t xml:space="preserve"> </w:t>
            </w:r>
            <w:r w:rsidRPr="005647EB">
              <w:t>configuration</w:t>
            </w:r>
          </w:p>
        </w:tc>
        <w:tc>
          <w:tcPr>
            <w:tcW w:w="709" w:type="dxa"/>
            <w:tcBorders>
              <w:top w:val="single" w:sz="4" w:space="0" w:color="auto"/>
              <w:left w:val="single" w:sz="4" w:space="0" w:color="auto"/>
              <w:bottom w:val="single" w:sz="4" w:space="0" w:color="auto"/>
              <w:right w:val="single" w:sz="4" w:space="0" w:color="auto"/>
            </w:tcBorders>
          </w:tcPr>
          <w:p w14:paraId="0FD9E9C7"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35EA2C91" w14:textId="77777777" w:rsidR="00123ECE" w:rsidRPr="005647EB" w:rsidRDefault="00123ECE" w:rsidP="002570E4">
            <w:pPr>
              <w:pStyle w:val="TAL"/>
              <w:keepNext w:val="0"/>
              <w:keepLines w:val="0"/>
              <w:jc w:val="center"/>
              <w:rPr>
                <w:rFonts w:cs="Arial"/>
                <w:szCs w:val="18"/>
              </w:rPr>
            </w:pPr>
            <w:r w:rsidRPr="005647EB">
              <w:rPr>
                <w:rFonts w:cs="v4.2.0"/>
              </w:rPr>
              <w:t>4</w:t>
            </w:r>
          </w:p>
        </w:tc>
        <w:tc>
          <w:tcPr>
            <w:tcW w:w="3652" w:type="dxa"/>
            <w:tcBorders>
              <w:top w:val="single" w:sz="4" w:space="0" w:color="auto"/>
              <w:left w:val="single" w:sz="4" w:space="0" w:color="auto"/>
              <w:bottom w:val="single" w:sz="4" w:space="0" w:color="auto"/>
              <w:right w:val="single" w:sz="4" w:space="0" w:color="auto"/>
            </w:tcBorders>
          </w:tcPr>
          <w:p w14:paraId="73BC9622" w14:textId="6E53CACC"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5.7.1</w:t>
              </w:r>
            </w:smartTag>
            <w:r w:rsidRPr="005647EB">
              <w:rPr>
                <w:rFonts w:cs="v4.2.0"/>
              </w:rPr>
              <w:t>-3</w:t>
            </w:r>
            <w:r w:rsidR="002570E4" w:rsidRPr="005647EB">
              <w:rPr>
                <w:rFonts w:cs="v4.2.0"/>
              </w:rPr>
              <w:t xml:space="preserve"> in 3GPP TS </w:t>
            </w:r>
            <w:r w:rsidRPr="005647EB">
              <w:rPr>
                <w:rFonts w:cs="v4.2.0"/>
              </w:rPr>
              <w:t>36.211</w:t>
            </w:r>
          </w:p>
        </w:tc>
      </w:tr>
      <w:tr w:rsidR="00123ECE" w:rsidRPr="005647EB" w14:paraId="08F18818"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20B07E64" w14:textId="037FF78B" w:rsidR="00123ECE" w:rsidRPr="005647EB" w:rsidRDefault="00123ECE" w:rsidP="002570E4">
            <w:pPr>
              <w:pStyle w:val="TAL"/>
              <w:keepNext w:val="0"/>
              <w:keepLines w:val="0"/>
              <w:rPr>
                <w:rFonts w:cs="Arial"/>
                <w:szCs w:val="18"/>
              </w:rPr>
            </w:pPr>
            <w:r w:rsidRPr="005647EB">
              <w:t>Access</w:t>
            </w:r>
            <w:r w:rsidR="002570E4" w:rsidRPr="005647EB">
              <w:t xml:space="preserve"> </w:t>
            </w:r>
            <w:r w:rsidRPr="005647EB">
              <w:t>Barring</w:t>
            </w:r>
            <w:r w:rsidR="002570E4" w:rsidRPr="005647EB">
              <w:t xml:space="preserve"> </w:t>
            </w:r>
            <w:r w:rsidRPr="005647EB">
              <w:t>Information</w:t>
            </w:r>
          </w:p>
        </w:tc>
        <w:tc>
          <w:tcPr>
            <w:tcW w:w="709" w:type="dxa"/>
            <w:tcBorders>
              <w:top w:val="single" w:sz="4" w:space="0" w:color="auto"/>
              <w:left w:val="single" w:sz="4" w:space="0" w:color="auto"/>
              <w:bottom w:val="single" w:sz="4" w:space="0" w:color="auto"/>
              <w:right w:val="single" w:sz="4" w:space="0" w:color="auto"/>
            </w:tcBorders>
          </w:tcPr>
          <w:p w14:paraId="2DED8D42" w14:textId="77777777" w:rsidR="00123ECE" w:rsidRPr="005647EB" w:rsidRDefault="00123ECE" w:rsidP="002570E4">
            <w:pPr>
              <w:pStyle w:val="TAC"/>
              <w:keepNext w:val="0"/>
              <w:keepLines w:val="0"/>
              <w:rPr>
                <w:rFonts w:cs="Arial"/>
                <w:szCs w:val="18"/>
              </w:rPr>
            </w:pPr>
            <w:r w:rsidRPr="005647EB">
              <w:rPr>
                <w:rFonts w:cs="v4.2.0"/>
              </w:rPr>
              <w:t>-</w:t>
            </w:r>
          </w:p>
        </w:tc>
        <w:tc>
          <w:tcPr>
            <w:tcW w:w="2977" w:type="dxa"/>
            <w:gridSpan w:val="2"/>
            <w:tcBorders>
              <w:top w:val="single" w:sz="4" w:space="0" w:color="auto"/>
              <w:left w:val="single" w:sz="4" w:space="0" w:color="auto"/>
              <w:bottom w:val="single" w:sz="4" w:space="0" w:color="auto"/>
              <w:right w:val="single" w:sz="4" w:space="0" w:color="auto"/>
            </w:tcBorders>
          </w:tcPr>
          <w:p w14:paraId="0D50E908" w14:textId="713B67C4" w:rsidR="00123ECE" w:rsidRPr="005647EB" w:rsidRDefault="00123ECE" w:rsidP="002570E4">
            <w:pPr>
              <w:pStyle w:val="TAL"/>
              <w:keepNext w:val="0"/>
              <w:keepLines w:val="0"/>
              <w:jc w:val="center"/>
              <w:rPr>
                <w:rFonts w:cs="Arial"/>
                <w:szCs w:val="18"/>
              </w:rPr>
            </w:pPr>
            <w:r w:rsidRPr="005647EB">
              <w:rPr>
                <w:rFonts w:cs="v4.2.0"/>
              </w:rPr>
              <w:t>Not</w:t>
            </w:r>
            <w:r w:rsidR="002570E4" w:rsidRPr="005647EB">
              <w:rPr>
                <w:rFonts w:cs="v4.2.0"/>
              </w:rPr>
              <w:t xml:space="preserve"> </w:t>
            </w:r>
            <w:r w:rsidRPr="005647EB">
              <w:rPr>
                <w:rFonts w:cs="v4.2.0"/>
              </w:rPr>
              <w:t>Sent</w:t>
            </w:r>
          </w:p>
        </w:tc>
        <w:tc>
          <w:tcPr>
            <w:tcW w:w="3652" w:type="dxa"/>
            <w:tcBorders>
              <w:top w:val="single" w:sz="4" w:space="0" w:color="auto"/>
              <w:left w:val="single" w:sz="4" w:space="0" w:color="auto"/>
              <w:bottom w:val="single" w:sz="4" w:space="0" w:color="auto"/>
              <w:right w:val="single" w:sz="4" w:space="0" w:color="auto"/>
            </w:tcBorders>
          </w:tcPr>
          <w:p w14:paraId="74089964" w14:textId="51DCBC7D" w:rsidR="00123ECE" w:rsidRPr="005647EB" w:rsidRDefault="00123ECE" w:rsidP="002570E4">
            <w:pPr>
              <w:pStyle w:val="TAL"/>
              <w:keepNext w:val="0"/>
              <w:keepLines w:val="0"/>
              <w:rPr>
                <w:rFonts w:cs="Arial"/>
                <w:szCs w:val="18"/>
              </w:rPr>
            </w:pPr>
            <w:r w:rsidRPr="005647EB">
              <w:rPr>
                <w:rFonts w:cs="v4.2.0"/>
              </w:rPr>
              <w:t>No</w:t>
            </w:r>
            <w:r w:rsidR="002570E4" w:rsidRPr="005647EB">
              <w:rPr>
                <w:rFonts w:cs="v4.2.0"/>
              </w:rPr>
              <w:t xml:space="preserve"> </w:t>
            </w:r>
            <w:r w:rsidRPr="005647EB">
              <w:rPr>
                <w:rFonts w:cs="v4.2.0"/>
              </w:rPr>
              <w:t>additional</w:t>
            </w:r>
            <w:r w:rsidR="002570E4" w:rsidRPr="005647EB">
              <w:rPr>
                <w:rFonts w:cs="v4.2.0"/>
              </w:rPr>
              <w:t xml:space="preserve"> </w:t>
            </w:r>
            <w:r w:rsidRPr="005647EB">
              <w:rPr>
                <w:rFonts w:cs="v4.2.0"/>
              </w:rPr>
              <w:t>delays</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random</w:t>
            </w:r>
            <w:r w:rsidR="002570E4" w:rsidRPr="005647EB">
              <w:rPr>
                <w:rFonts w:cs="v4.2.0"/>
              </w:rPr>
              <w:t xml:space="preserve"> </w:t>
            </w:r>
            <w:r w:rsidRPr="005647EB">
              <w:rPr>
                <w:rFonts w:cs="v4.2.0"/>
              </w:rPr>
              <w:t>access</w:t>
            </w:r>
            <w:r w:rsidR="002570E4" w:rsidRPr="005647EB">
              <w:rPr>
                <w:rFonts w:cs="v4.2.0"/>
              </w:rPr>
              <w:t xml:space="preserve"> </w:t>
            </w:r>
            <w:r w:rsidRPr="005647EB">
              <w:rPr>
                <w:rFonts w:cs="v4.2.0"/>
              </w:rPr>
              <w:t>procedure.</w:t>
            </w:r>
          </w:p>
        </w:tc>
      </w:tr>
      <w:tr w:rsidR="00123ECE" w:rsidRPr="005647EB" w14:paraId="629B7911"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34FEB073" w14:textId="77777777" w:rsidR="00123ECE" w:rsidRPr="005647EB" w:rsidRDefault="00123ECE" w:rsidP="002570E4">
            <w:pPr>
              <w:pStyle w:val="TAL"/>
              <w:keepNext w:val="0"/>
              <w:keepLines w:val="0"/>
              <w:rPr>
                <w:rFonts w:cs="Arial"/>
                <w:szCs w:val="18"/>
              </w:rPr>
            </w:pPr>
            <w:r w:rsidRPr="005647EB">
              <w:rPr>
                <w:rFonts w:cs="Arial"/>
                <w:szCs w:val="18"/>
              </w:rPr>
              <w:t>DRX</w:t>
            </w:r>
          </w:p>
        </w:tc>
        <w:tc>
          <w:tcPr>
            <w:tcW w:w="709" w:type="dxa"/>
            <w:tcBorders>
              <w:top w:val="single" w:sz="4" w:space="0" w:color="auto"/>
              <w:left w:val="single" w:sz="4" w:space="0" w:color="auto"/>
              <w:bottom w:val="single" w:sz="4" w:space="0" w:color="auto"/>
              <w:right w:val="single" w:sz="4" w:space="0" w:color="auto"/>
            </w:tcBorders>
          </w:tcPr>
          <w:p w14:paraId="29C3FA4E"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5E664399" w14:textId="77777777" w:rsidR="00123ECE" w:rsidRPr="005647EB" w:rsidRDefault="00123ECE" w:rsidP="002570E4">
            <w:pPr>
              <w:pStyle w:val="TAL"/>
              <w:keepNext w:val="0"/>
              <w:keepLines w:val="0"/>
              <w:jc w:val="center"/>
              <w:rPr>
                <w:rFonts w:cs="Arial"/>
                <w:szCs w:val="18"/>
              </w:rPr>
            </w:pPr>
            <w:r w:rsidRPr="005647EB">
              <w:rPr>
                <w:rFonts w:cs="Arial"/>
                <w:szCs w:val="18"/>
              </w:rPr>
              <w:t>ON</w:t>
            </w:r>
          </w:p>
        </w:tc>
        <w:tc>
          <w:tcPr>
            <w:tcW w:w="3652" w:type="dxa"/>
            <w:tcBorders>
              <w:top w:val="single" w:sz="4" w:space="0" w:color="auto"/>
              <w:left w:val="single" w:sz="4" w:space="0" w:color="auto"/>
              <w:bottom w:val="single" w:sz="4" w:space="0" w:color="auto"/>
              <w:right w:val="single" w:sz="4" w:space="0" w:color="auto"/>
            </w:tcBorders>
          </w:tcPr>
          <w:p w14:paraId="143C2671" w14:textId="6E14B524" w:rsidR="00123ECE" w:rsidRPr="005647EB" w:rsidRDefault="00123ECE"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Table</w:t>
            </w:r>
            <w:r w:rsidR="002570E4" w:rsidRPr="005647EB">
              <w:rPr>
                <w:rFonts w:cs="Arial"/>
                <w:szCs w:val="18"/>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8.4.2</w:t>
              </w:r>
            </w:smartTag>
            <w:r w:rsidRPr="005647EB">
              <w:rPr>
                <w:rFonts w:cs="v4.2.0"/>
              </w:rPr>
              <w:t>.</w:t>
            </w:r>
            <w:r w:rsidRPr="005647EB">
              <w:rPr>
                <w:rFonts w:cs="v4.2.0"/>
                <w:lang w:eastAsia="zh-CN"/>
              </w:rPr>
              <w:t>4.1</w:t>
            </w:r>
            <w:r w:rsidRPr="005647EB">
              <w:rPr>
                <w:rFonts w:cs="v4.2.0"/>
              </w:rPr>
              <w:t>-</w:t>
            </w:r>
            <w:r w:rsidRPr="005647EB">
              <w:rPr>
                <w:rFonts w:cs="v4.2.0"/>
                <w:lang w:eastAsia="zh-CN"/>
              </w:rPr>
              <w:t>2</w:t>
            </w:r>
            <w:r w:rsidR="002570E4" w:rsidRPr="005647EB">
              <w:rPr>
                <w:rFonts w:cs="v4.2.0"/>
              </w:rPr>
              <w:t xml:space="preserve"> </w:t>
            </w:r>
          </w:p>
        </w:tc>
      </w:tr>
      <w:tr w:rsidR="00123ECE" w:rsidRPr="005647EB" w14:paraId="59E4904F"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01806DFA" w14:textId="05EFACD7"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709" w:type="dxa"/>
            <w:tcBorders>
              <w:top w:val="single" w:sz="4" w:space="0" w:color="auto"/>
              <w:left w:val="single" w:sz="4" w:space="0" w:color="auto"/>
              <w:bottom w:val="single" w:sz="4" w:space="0" w:color="auto"/>
              <w:right w:val="single" w:sz="4" w:space="0" w:color="auto"/>
            </w:tcBorders>
          </w:tcPr>
          <w:p w14:paraId="3707B968" w14:textId="77777777" w:rsidR="00123ECE" w:rsidRPr="005647EB" w:rsidRDefault="00123ECE" w:rsidP="002570E4">
            <w:pPr>
              <w:pStyle w:val="TAC"/>
              <w:keepNext w:val="0"/>
              <w:keepLines w:val="0"/>
              <w:rPr>
                <w:rFonts w:cs="Arial"/>
                <w:szCs w:val="18"/>
              </w:rPr>
            </w:pPr>
            <w:r w:rsidRPr="005647EB">
              <w:rPr>
                <w:rFonts w:cs="Arial"/>
                <w:szCs w:val="18"/>
              </w:rPr>
              <w:sym w:font="Symbol" w:char="006D"/>
            </w: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3E609D5B" w14:textId="77777777" w:rsidR="00123ECE" w:rsidRPr="005647EB" w:rsidRDefault="00123ECE" w:rsidP="002570E4">
            <w:pPr>
              <w:pStyle w:val="TAL"/>
              <w:keepNext w:val="0"/>
              <w:keepLines w:val="0"/>
              <w:jc w:val="center"/>
              <w:rPr>
                <w:rFonts w:cs="Arial"/>
                <w:szCs w:val="18"/>
              </w:rPr>
            </w:pPr>
            <w:r w:rsidRPr="005647EB">
              <w:rPr>
                <w:rFonts w:cs="Arial"/>
                <w:szCs w:val="18"/>
              </w:rPr>
              <w:t>3</w:t>
            </w:r>
          </w:p>
        </w:tc>
        <w:tc>
          <w:tcPr>
            <w:tcW w:w="3652" w:type="dxa"/>
            <w:tcBorders>
              <w:top w:val="single" w:sz="4" w:space="0" w:color="auto"/>
              <w:left w:val="single" w:sz="4" w:space="0" w:color="auto"/>
              <w:bottom w:val="single" w:sz="4" w:space="0" w:color="auto"/>
              <w:right w:val="single" w:sz="4" w:space="0" w:color="auto"/>
            </w:tcBorders>
          </w:tcPr>
          <w:p w14:paraId="1B817172" w14:textId="1283C7B2" w:rsidR="00123ECE" w:rsidRPr="005647EB" w:rsidRDefault="00123ECE" w:rsidP="002570E4">
            <w:pPr>
              <w:pStyle w:val="TAL"/>
              <w:keepNext w:val="0"/>
              <w:keepLines w:val="0"/>
              <w:rPr>
                <w:rFonts w:cs="Arial"/>
                <w:szCs w:val="18"/>
              </w:rPr>
            </w:pPr>
            <w:r w:rsidRPr="005647EB">
              <w:rPr>
                <w:rFonts w:cs="Arial"/>
                <w:szCs w:val="18"/>
              </w:rPr>
              <w:t>Synchronous</w:t>
            </w:r>
            <w:r w:rsidR="002570E4" w:rsidRPr="005647EB">
              <w:rPr>
                <w:rFonts w:cs="Arial"/>
                <w:szCs w:val="18"/>
              </w:rPr>
              <w:t xml:space="preserve"> </w:t>
            </w:r>
            <w:r w:rsidRPr="005647EB">
              <w:rPr>
                <w:rFonts w:cs="Arial"/>
                <w:szCs w:val="18"/>
              </w:rPr>
              <w:t>cells</w:t>
            </w:r>
          </w:p>
          <w:p w14:paraId="4FE9DD88" w14:textId="14AD0382" w:rsidR="00123ECE" w:rsidRPr="005647EB" w:rsidRDefault="00123ECE" w:rsidP="002570E4">
            <w:pPr>
              <w:pStyle w:val="TAL"/>
              <w:keepNext w:val="0"/>
              <w:keepLines w:val="0"/>
              <w:rPr>
                <w:rFonts w:cs="Arial"/>
                <w:szCs w:val="18"/>
              </w:rPr>
            </w:pPr>
            <w:r w:rsidRPr="005647EB">
              <w:rPr>
                <w:rFonts w:cs="v4.2.0"/>
              </w:rPr>
              <w:t>3</w:t>
            </w:r>
            <w:r w:rsidRPr="005647EB">
              <w:rPr>
                <w:rFonts w:cs="v4.2.0"/>
              </w:rPr>
              <w:sym w:font="Symbol" w:char="F06D"/>
            </w:r>
            <w:r w:rsidRPr="005647EB">
              <w:rPr>
                <w:rFonts w:cs="v4.2.0"/>
              </w:rPr>
              <w:t>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92*Ts</w:t>
            </w:r>
          </w:p>
        </w:tc>
      </w:tr>
      <w:tr w:rsidR="00123ECE" w:rsidRPr="005647EB" w14:paraId="512ABB4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308101BD"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709" w:type="dxa"/>
            <w:tcBorders>
              <w:top w:val="single" w:sz="4" w:space="0" w:color="auto"/>
              <w:left w:val="single" w:sz="4" w:space="0" w:color="auto"/>
              <w:bottom w:val="single" w:sz="4" w:space="0" w:color="auto"/>
              <w:right w:val="single" w:sz="4" w:space="0" w:color="auto"/>
            </w:tcBorders>
          </w:tcPr>
          <w:p w14:paraId="602C7DBC"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25E0797A" w14:textId="77777777" w:rsidR="00123ECE" w:rsidRPr="005647EB" w:rsidRDefault="00123ECE" w:rsidP="002570E4">
            <w:pPr>
              <w:pStyle w:val="TAL"/>
              <w:keepNext w:val="0"/>
              <w:keepLines w:val="0"/>
              <w:jc w:val="center"/>
              <w:rPr>
                <w:rFonts w:cs="Arial"/>
                <w:szCs w:val="18"/>
              </w:rPr>
            </w:pPr>
            <w:r w:rsidRPr="005647EB">
              <w:rPr>
                <w:rFonts w:cs="Arial"/>
                <w:szCs w:val="18"/>
              </w:rPr>
              <w:t>5</w:t>
            </w:r>
          </w:p>
        </w:tc>
        <w:tc>
          <w:tcPr>
            <w:tcW w:w="3652" w:type="dxa"/>
            <w:tcBorders>
              <w:top w:val="single" w:sz="4" w:space="0" w:color="auto"/>
              <w:left w:val="single" w:sz="4" w:space="0" w:color="auto"/>
              <w:bottom w:val="single" w:sz="4" w:space="0" w:color="auto"/>
              <w:right w:val="single" w:sz="4" w:space="0" w:color="auto"/>
            </w:tcBorders>
          </w:tcPr>
          <w:p w14:paraId="2FA1118B" w14:textId="77777777" w:rsidR="00123ECE" w:rsidRPr="005647EB" w:rsidRDefault="00123ECE" w:rsidP="002570E4">
            <w:pPr>
              <w:pStyle w:val="TAL"/>
              <w:keepNext w:val="0"/>
              <w:keepLines w:val="0"/>
              <w:rPr>
                <w:rFonts w:cs="Arial"/>
                <w:szCs w:val="18"/>
              </w:rPr>
            </w:pPr>
          </w:p>
        </w:tc>
      </w:tr>
      <w:tr w:rsidR="00123ECE" w:rsidRPr="005647EB" w14:paraId="238161BE"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F5EFB43"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709" w:type="dxa"/>
            <w:tcBorders>
              <w:top w:val="single" w:sz="4" w:space="0" w:color="auto"/>
              <w:left w:val="single" w:sz="4" w:space="0" w:color="auto"/>
              <w:bottom w:val="single" w:sz="4" w:space="0" w:color="auto"/>
              <w:right w:val="single" w:sz="4" w:space="0" w:color="auto"/>
            </w:tcBorders>
          </w:tcPr>
          <w:p w14:paraId="29DA3832"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1488" w:type="dxa"/>
            <w:tcBorders>
              <w:top w:val="single" w:sz="4" w:space="0" w:color="auto"/>
              <w:left w:val="single" w:sz="4" w:space="0" w:color="auto"/>
              <w:bottom w:val="single" w:sz="4" w:space="0" w:color="auto"/>
              <w:right w:val="single" w:sz="4" w:space="0" w:color="auto"/>
            </w:tcBorders>
          </w:tcPr>
          <w:p w14:paraId="33AA9D92" w14:textId="77777777" w:rsidR="00123ECE" w:rsidRPr="005647EB" w:rsidRDefault="00123ECE" w:rsidP="002570E4">
            <w:pPr>
              <w:pStyle w:val="TAL"/>
              <w:keepNext w:val="0"/>
              <w:keepLines w:val="0"/>
              <w:jc w:val="center"/>
              <w:rPr>
                <w:rFonts w:cs="Arial"/>
                <w:szCs w:val="18"/>
              </w:rPr>
            </w:pPr>
            <w:r w:rsidRPr="005647EB">
              <w:rPr>
                <w:rFonts w:cs="Arial"/>
                <w:szCs w:val="18"/>
              </w:rPr>
              <w:t>5</w:t>
            </w:r>
          </w:p>
        </w:tc>
        <w:tc>
          <w:tcPr>
            <w:tcW w:w="1489" w:type="dxa"/>
            <w:tcBorders>
              <w:top w:val="single" w:sz="4" w:space="0" w:color="auto"/>
              <w:left w:val="single" w:sz="4" w:space="0" w:color="auto"/>
              <w:bottom w:val="single" w:sz="4" w:space="0" w:color="auto"/>
              <w:right w:val="single" w:sz="4" w:space="0" w:color="auto"/>
            </w:tcBorders>
          </w:tcPr>
          <w:p w14:paraId="336BC7DA" w14:textId="77777777" w:rsidR="00123ECE" w:rsidRPr="005647EB" w:rsidRDefault="00123ECE" w:rsidP="002570E4">
            <w:pPr>
              <w:pStyle w:val="TAL"/>
              <w:keepNext w:val="0"/>
              <w:keepLines w:val="0"/>
              <w:jc w:val="center"/>
              <w:rPr>
                <w:rFonts w:cs="Arial"/>
                <w:szCs w:val="18"/>
              </w:rPr>
            </w:pPr>
            <w:r w:rsidRPr="005647EB">
              <w:rPr>
                <w:rFonts w:cs="Arial"/>
                <w:szCs w:val="18"/>
              </w:rPr>
              <w:t>30</w:t>
            </w:r>
          </w:p>
        </w:tc>
        <w:tc>
          <w:tcPr>
            <w:tcW w:w="3652" w:type="dxa"/>
            <w:tcBorders>
              <w:top w:val="single" w:sz="4" w:space="0" w:color="auto"/>
              <w:left w:val="single" w:sz="4" w:space="0" w:color="auto"/>
              <w:bottom w:val="single" w:sz="4" w:space="0" w:color="auto"/>
              <w:right w:val="single" w:sz="4" w:space="0" w:color="auto"/>
            </w:tcBorders>
          </w:tcPr>
          <w:p w14:paraId="48DEB98E" w14:textId="77777777" w:rsidR="00123ECE" w:rsidRPr="005647EB" w:rsidRDefault="00123ECE" w:rsidP="002570E4">
            <w:pPr>
              <w:pStyle w:val="TAL"/>
              <w:keepNext w:val="0"/>
              <w:keepLines w:val="0"/>
              <w:rPr>
                <w:rFonts w:cs="Arial"/>
                <w:szCs w:val="18"/>
              </w:rPr>
            </w:pPr>
          </w:p>
        </w:tc>
      </w:tr>
    </w:tbl>
    <w:p w14:paraId="358F71BE" w14:textId="77777777" w:rsidR="00123ECE" w:rsidRPr="005647EB" w:rsidRDefault="00123ECE" w:rsidP="002570E4">
      <w:pPr>
        <w:rPr>
          <w:lang w:eastAsia="zh-CN"/>
        </w:rPr>
      </w:pPr>
    </w:p>
    <w:p w14:paraId="5B0B56F2" w14:textId="77777777" w:rsidR="00123ECE" w:rsidRPr="005647EB" w:rsidRDefault="00123ECE" w:rsidP="002570E4">
      <w:pPr>
        <w:pStyle w:val="Heading5"/>
        <w:keepNext w:val="0"/>
        <w:keepLines w:val="0"/>
        <w:ind w:left="0" w:firstLine="0"/>
      </w:pPr>
      <w:r w:rsidRPr="005647EB">
        <w:t>8.</w:t>
      </w:r>
      <w:r w:rsidRPr="005647EB">
        <w:rPr>
          <w:lang w:eastAsia="zh-CN"/>
        </w:rPr>
        <w:t>4</w:t>
      </w:r>
      <w:r w:rsidRPr="005647EB">
        <w:t>.</w:t>
      </w:r>
      <w:r w:rsidRPr="005647EB">
        <w:rPr>
          <w:lang w:eastAsia="zh-CN"/>
        </w:rPr>
        <w:t>2</w:t>
      </w:r>
      <w:r w:rsidRPr="005647EB">
        <w:t>.4.2</w:t>
      </w:r>
      <w:r w:rsidRPr="005647EB">
        <w:tab/>
        <w:t>Test procedure</w:t>
      </w:r>
    </w:p>
    <w:p w14:paraId="5D136258" w14:textId="77777777" w:rsidR="00123ECE" w:rsidRPr="005647EB" w:rsidRDefault="00123ECE" w:rsidP="002570E4">
      <w:pPr>
        <w:rPr>
          <w:rFonts w:cs="v3.7.0"/>
          <w:lang w:eastAsia="zh-CN"/>
        </w:rPr>
      </w:pPr>
      <w:r w:rsidRPr="005647EB">
        <w:t xml:space="preserve">The test consists of one active cell and one neighbour cell. In the measurement control information it is indicated to the UE that event-triggered reporting with Event A3 is used. The test consists of two successive time periods, with time durations of T1 and T2 respectively. </w:t>
      </w:r>
      <w:r w:rsidRPr="005647EB">
        <w:rPr>
          <w:rFonts w:cs="v3.7.0"/>
        </w:rPr>
        <w:t xml:space="preserve">During time duration T1, the UE shall not have any timing information of </w:t>
      </w:r>
      <w:r w:rsidRPr="005647EB">
        <w:rPr>
          <w:rFonts w:cs="v3.7.0"/>
          <w:lang w:eastAsia="zh-CN"/>
        </w:rPr>
        <w:t>C</w:t>
      </w:r>
      <w:r w:rsidRPr="005647EB">
        <w:rPr>
          <w:rFonts w:cs="v3.7.0"/>
        </w:rPr>
        <w:t>ell 2.</w:t>
      </w:r>
    </w:p>
    <w:p w14:paraId="4BB0C167" w14:textId="77777777" w:rsidR="00123ECE" w:rsidRPr="005647EB" w:rsidRDefault="00123ECE" w:rsidP="002570E4">
      <w:pPr>
        <w:rPr>
          <w:rFonts w:cs="v4.2.0"/>
        </w:rPr>
      </w:pPr>
      <w:r w:rsidRPr="005647EB">
        <w:rPr>
          <w:rFonts w:cs="v4.2.0"/>
        </w:rPr>
        <w:t xml:space="preserve">In Test 1 UE needs to be provided at least once every 500ms with new </w:t>
      </w:r>
      <w:r w:rsidRPr="005647EB">
        <w:t>Timing Advance Command MAC control element to restart the Time alignment timer to keep UE uplink time alignment. Furthermore, the UE is allocated with PUSCH resource at every DRX cycle. In Test 2 the uplink time alignment is not maintained and UE needs to use RACH to obtain UL allocation for measurement reporting.</w:t>
      </w:r>
    </w:p>
    <w:p w14:paraId="56F87AC9" w14:textId="637C7B76" w:rsidR="00123ECE" w:rsidRPr="005647EB" w:rsidRDefault="00123ECE" w:rsidP="00E72FFE">
      <w:pPr>
        <w:pStyle w:val="B1"/>
        <w:ind w:left="709" w:hanging="425"/>
      </w:pPr>
      <w:r w:rsidRPr="005647EB">
        <w:t>1.</w:t>
      </w:r>
      <w:r w:rsidR="00E72FFE" w:rsidRPr="005647EB">
        <w:tab/>
      </w:r>
      <w:r w:rsidRPr="005647EB">
        <w:t xml:space="preserve">Ensure the UE is in State 3A-RF according </w:t>
      </w:r>
      <w:r w:rsidR="002570E4" w:rsidRPr="005647EB">
        <w:t>to 3GPP TS</w:t>
      </w:r>
      <w:r w:rsidRPr="005647EB">
        <w:t xml:space="preserve"> 36.508 [7] clause 7.2A.3.</w:t>
      </w:r>
    </w:p>
    <w:p w14:paraId="158B6037" w14:textId="49480667" w:rsidR="00123ECE" w:rsidRPr="005647EB" w:rsidRDefault="00123ECE" w:rsidP="00E72FFE">
      <w:pPr>
        <w:pStyle w:val="B1"/>
        <w:ind w:left="709" w:hanging="425"/>
        <w:rPr>
          <w:rFonts w:eastAsia="??"/>
        </w:rPr>
      </w:pPr>
      <w:r w:rsidRPr="005647EB">
        <w:rPr>
          <w:rFonts w:eastAsia="??"/>
        </w:rPr>
        <w:t>2.</w:t>
      </w:r>
      <w:r w:rsidR="00E72FFE" w:rsidRPr="005647EB">
        <w:rPr>
          <w:rFonts w:eastAsia="??"/>
        </w:rPr>
        <w:tab/>
      </w:r>
      <w:r w:rsidRPr="005647EB">
        <w:rPr>
          <w:rFonts w:eastAsia="??"/>
        </w:rPr>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5647EB">
          <w:rPr>
            <w:rFonts w:eastAsia="??"/>
          </w:rPr>
          <w:t>1 in</w:t>
        </w:r>
      </w:smartTag>
      <w:r w:rsidRPr="005647EB">
        <w:rPr>
          <w:rFonts w:eastAsia="??"/>
        </w:rPr>
        <w:t xml:space="preserve"> Table </w:t>
      </w:r>
      <w:smartTag w:uri="urn:schemas-microsoft-com:office:smarttags" w:element="chsdate">
        <w:smartTagPr>
          <w:attr w:name="IsROCDate" w:val="False"/>
          <w:attr w:name="IsLunarDate" w:val="False"/>
          <w:attr w:name="Day" w:val="30"/>
          <w:attr w:name="Month" w:val="12"/>
          <w:attr w:name="Year" w:val="1899"/>
        </w:smartTagPr>
        <w:r w:rsidRPr="005647EB">
          <w:rPr>
            <w:rFonts w:eastAsia="??"/>
          </w:rPr>
          <w:t>8.</w:t>
        </w:r>
        <w:r w:rsidRPr="005647EB">
          <w:rPr>
            <w:lang w:eastAsia="zh-CN"/>
          </w:rPr>
          <w:t>4</w:t>
        </w:r>
        <w:r w:rsidRPr="005647EB">
          <w:rPr>
            <w:rFonts w:eastAsia="??"/>
          </w:rPr>
          <w:t>.</w:t>
        </w:r>
        <w:r w:rsidRPr="005647EB">
          <w:rPr>
            <w:lang w:eastAsia="zh-CN"/>
          </w:rPr>
          <w:t>2</w:t>
        </w:r>
      </w:smartTag>
      <w:r w:rsidRPr="005647EB">
        <w:rPr>
          <w:rFonts w:eastAsia="??"/>
        </w:rPr>
        <w:t xml:space="preserve">.5-1. </w:t>
      </w:r>
      <w:r w:rsidRPr="005647EB">
        <w:t>Propagation conditions are set according to Annex B clauses B.1.1 and B.</w:t>
      </w:r>
      <w:r w:rsidRPr="005647EB">
        <w:rPr>
          <w:lang w:eastAsia="zh-CN"/>
        </w:rPr>
        <w:t>2</w:t>
      </w:r>
      <w:r w:rsidRPr="005647EB">
        <w:t>.</w:t>
      </w:r>
      <w:r w:rsidRPr="005647EB">
        <w:rPr>
          <w:lang w:eastAsia="zh-CN"/>
        </w:rPr>
        <w:t>2</w:t>
      </w:r>
      <w:r w:rsidRPr="005647EB">
        <w:t>.</w:t>
      </w:r>
      <w:r w:rsidRPr="005647EB">
        <w:rPr>
          <w:lang w:eastAsia="zh-CN"/>
        </w:rPr>
        <w:t xml:space="preserve"> </w:t>
      </w:r>
      <w:r w:rsidRPr="005647EB">
        <w:rPr>
          <w:rFonts w:eastAsia="??"/>
        </w:rPr>
        <w:t>T1 starts.</w:t>
      </w:r>
    </w:p>
    <w:p w14:paraId="1EF6E6BD" w14:textId="5983D5BF" w:rsidR="00123ECE" w:rsidRPr="005647EB" w:rsidRDefault="00123ECE" w:rsidP="00E72FFE">
      <w:pPr>
        <w:pStyle w:val="B1"/>
        <w:ind w:left="709" w:hanging="425"/>
      </w:pPr>
      <w:r w:rsidRPr="005647EB">
        <w:t>3.</w:t>
      </w:r>
      <w:r w:rsidR="00E72FFE" w:rsidRPr="005647EB">
        <w:tab/>
      </w:r>
      <w:r w:rsidRPr="005647EB">
        <w:t>SS shall transmit an RRCConnectionReconfiguration message.</w:t>
      </w:r>
    </w:p>
    <w:p w14:paraId="00FEA274" w14:textId="2C9A09CF" w:rsidR="00123ECE" w:rsidRPr="005647EB" w:rsidRDefault="00123ECE" w:rsidP="00E72FFE">
      <w:pPr>
        <w:pStyle w:val="B1"/>
        <w:ind w:left="709" w:hanging="425"/>
      </w:pPr>
      <w:r w:rsidRPr="005647EB">
        <w:t>4.</w:t>
      </w:r>
      <w:r w:rsidR="00E72FFE" w:rsidRPr="005647EB">
        <w:tab/>
      </w:r>
      <w:r w:rsidRPr="005647EB">
        <w:t>The UE shall transmit RRCConnectionReconfigurationComplete message.</w:t>
      </w:r>
    </w:p>
    <w:p w14:paraId="43AADBAF" w14:textId="6DCBD20D" w:rsidR="00123ECE" w:rsidRPr="005647EB" w:rsidRDefault="00123ECE" w:rsidP="00E72FFE">
      <w:pPr>
        <w:pStyle w:val="B1"/>
        <w:ind w:left="709" w:hanging="425"/>
      </w:pPr>
      <w:r w:rsidRPr="005647EB">
        <w:lastRenderedPageBreak/>
        <w:t>5.</w:t>
      </w:r>
      <w:r w:rsidR="00E72FFE" w:rsidRPr="005647EB">
        <w:tab/>
      </w:r>
      <w:r w:rsidRPr="005647EB">
        <w:t xml:space="preserve">When T1 expires, the SS shall switch the power setting from T1 to T2 as specified in 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.5-1.</w:t>
      </w:r>
    </w:p>
    <w:p w14:paraId="0CBAB47A" w14:textId="7FC259B6" w:rsidR="00123ECE" w:rsidRPr="005647EB" w:rsidRDefault="00123ECE" w:rsidP="00E72FFE">
      <w:pPr>
        <w:pStyle w:val="B1"/>
        <w:ind w:left="709" w:hanging="425"/>
      </w:pPr>
      <w:r w:rsidRPr="005647EB">
        <w:t>6.</w:t>
      </w:r>
      <w:r w:rsidR="00E72FFE" w:rsidRPr="005647EB">
        <w:tab/>
      </w:r>
      <w:r w:rsidRPr="005647EB">
        <w:t>UE shall transmit a MeasurementReport message triggered by Event A3. If the overall delays measured from the beginning of time period T2 is less than 3882 ms</w:t>
      </w:r>
      <w:r w:rsidRPr="005647EB">
        <w:rPr>
          <w:lang w:eastAsia="zh-CN"/>
        </w:rPr>
        <w:t xml:space="preserve"> for Test 1 and 26882</w:t>
      </w:r>
      <w:r w:rsidRPr="005647EB">
        <w:rPr>
          <w:rFonts w:cs="v4.2.0"/>
        </w:rPr>
        <w:t xml:space="preserve"> ms</w:t>
      </w:r>
      <w:r w:rsidRPr="005647EB">
        <w:rPr>
          <w:rFonts w:cs="v4.2.0"/>
          <w:lang w:eastAsia="zh-CN"/>
        </w:rPr>
        <w:t xml:space="preserve"> for Test 2 </w:t>
      </w:r>
      <w:r w:rsidRPr="005647EB">
        <w:t>then the number of successful tests is increased by one. If the UE fails to report the event within the overall delays measured requirement then the number of failure tests is increased by one.</w:t>
      </w:r>
    </w:p>
    <w:p w14:paraId="71AA5A79" w14:textId="22FBA6AD" w:rsidR="00123ECE" w:rsidRPr="005647EB" w:rsidRDefault="00123ECE" w:rsidP="00E72FFE">
      <w:pPr>
        <w:pStyle w:val="B1"/>
        <w:ind w:left="709" w:hanging="425"/>
      </w:pPr>
      <w:r w:rsidRPr="005647EB">
        <w:t>7.</w:t>
      </w:r>
      <w:r w:rsidR="00E72FFE" w:rsidRPr="005647EB">
        <w:tab/>
      </w:r>
      <w:r w:rsidRPr="005647EB">
        <w:t>After the SS receive</w:t>
      </w:r>
      <w:r w:rsidRPr="005647EB">
        <w:rPr>
          <w:lang w:eastAsia="zh-CN"/>
        </w:rPr>
        <w:t>s</w:t>
      </w:r>
      <w:r w:rsidRPr="005647EB">
        <w:t xml:space="preserve"> the MeasurementReport message in step 6 or when T2 expires, the SS shall transmit RRCConnectionRelease message to release the RRC connection which includes the release of the established radio bearers as well as all radio resources.</w:t>
      </w:r>
    </w:p>
    <w:p w14:paraId="2F5DCFF7" w14:textId="52D32BFB" w:rsidR="00123ECE" w:rsidRPr="005647EB" w:rsidRDefault="00123ECE" w:rsidP="00E72FFE">
      <w:pPr>
        <w:pStyle w:val="B1"/>
        <w:ind w:left="709" w:hanging="425"/>
      </w:pPr>
      <w:r w:rsidRPr="005647EB">
        <w:t>8.</w:t>
      </w:r>
      <w:r w:rsidR="00E72FFE" w:rsidRPr="005647EB">
        <w:tab/>
      </w:r>
      <w:r w:rsidRPr="005647EB">
        <w:t>Set Cell 2 physical cell identity = ((current cell 2 physical cell identity + 1) mod 14 + 2) for next iteration of the test procedure loop.</w:t>
      </w:r>
    </w:p>
    <w:p w14:paraId="072F5F5C" w14:textId="77777777" w:rsidR="00E72FFE" w:rsidRPr="005647EB" w:rsidRDefault="00123ECE" w:rsidP="00E72FFE">
      <w:pPr>
        <w:pStyle w:val="B1"/>
        <w:ind w:left="709" w:hanging="425"/>
      </w:pPr>
      <w:r w:rsidRPr="005647EB">
        <w:t>9.</w:t>
      </w:r>
      <w:r w:rsidR="00E72FFE" w:rsidRPr="005647EB">
        <w:tab/>
      </w:r>
      <w:r w:rsidRPr="005647EB">
        <w:t>After the RRC connection release, the SS:</w:t>
      </w:r>
    </w:p>
    <w:p w14:paraId="12FC05C7" w14:textId="77777777" w:rsidR="00E72FFE" w:rsidRPr="005647EB" w:rsidRDefault="00123ECE" w:rsidP="00E72FFE">
      <w:pPr>
        <w:pStyle w:val="B2"/>
      </w:pPr>
      <w:r w:rsidRPr="005647EB">
        <w:t>-</w:t>
      </w:r>
      <w:r w:rsidR="00E72FFE"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72FFE" w:rsidRPr="005647EB">
        <w:t xml:space="preserve">; </w:t>
      </w:r>
      <w:r w:rsidRPr="005647EB">
        <w:t>or</w:t>
      </w:r>
    </w:p>
    <w:p w14:paraId="3D0001E2" w14:textId="0B99A132" w:rsidR="00123ECE" w:rsidRPr="005647EB" w:rsidRDefault="00123ECE" w:rsidP="00E72FFE">
      <w:pPr>
        <w:pStyle w:val="B2"/>
      </w:pPr>
      <w:r w:rsidRPr="005647EB">
        <w:t>-</w:t>
      </w:r>
      <w:r w:rsidR="00E72FFE" w:rsidRPr="005647EB">
        <w:tab/>
      </w:r>
      <w:r w:rsidRPr="005647EB">
        <w:t xml:space="preserve">switches off and on the UE and ensures the UE is in State 3A-RF according </w:t>
      </w:r>
      <w:r w:rsidR="002570E4" w:rsidRPr="005647EB">
        <w:t>to 3GPP TS</w:t>
      </w:r>
      <w:r w:rsidRPr="005647EB">
        <w:t xml:space="preserve"> 36.508 [7] clause</w:t>
      </w:r>
      <w:r w:rsidR="00E72FFE" w:rsidRPr="005647EB">
        <w:t> </w:t>
      </w:r>
      <w:r w:rsidRPr="005647EB">
        <w:t>7.2A.3.</w:t>
      </w:r>
    </w:p>
    <w:p w14:paraId="44551C0F" w14:textId="42F4A28C" w:rsidR="00123ECE" w:rsidRPr="005647EB" w:rsidRDefault="00123ECE" w:rsidP="00E72FFE">
      <w:pPr>
        <w:pStyle w:val="B1"/>
        <w:ind w:left="709" w:hanging="425"/>
        <w:rPr>
          <w:rFonts w:eastAsia="??"/>
        </w:rPr>
      </w:pPr>
      <w:r w:rsidRPr="005647EB">
        <w:t>10.</w:t>
      </w:r>
      <w:r w:rsidR="00E72FFE" w:rsidRPr="005647EB">
        <w:tab/>
      </w:r>
      <w:r w:rsidRPr="005647EB">
        <w:t xml:space="preserve">Repeat step 2-9 until the confidence level according to </w:t>
      </w:r>
      <w:r w:rsidRPr="005647EB">
        <w:rPr>
          <w:rFonts w:eastAsia="??"/>
        </w:rPr>
        <w:t>Tables G.2.</w:t>
      </w:r>
      <w:r w:rsidRPr="005647EB">
        <w:rPr>
          <w:lang w:eastAsia="zh-CN"/>
        </w:rPr>
        <w:t>3</w:t>
      </w:r>
      <w:smartTag w:uri="urn:schemas-microsoft-com:office:smarttags" w:element="chmetcnv">
        <w:smartTagPr>
          <w:attr w:name="UnitName" w:val="in"/>
          <w:attr w:name="SourceValue" w:val="1"/>
          <w:attr w:name="HasSpace" w:val="True"/>
          <w:attr w:name="Negative" w:val="True"/>
          <w:attr w:name="NumberType" w:val="1"/>
          <w:attr w:name="TCSC" w:val="0"/>
        </w:smartTagPr>
        <w:r w:rsidRPr="005647EB">
          <w:rPr>
            <w:rFonts w:eastAsia="??"/>
          </w:rPr>
          <w:t>-1 in</w:t>
        </w:r>
      </w:smartTag>
      <w:r w:rsidRPr="005647EB">
        <w:rPr>
          <w:rFonts w:eastAsia="??"/>
        </w:rPr>
        <w:t xml:space="preserve"> Annex G clause G.2 is achieved.</w:t>
      </w:r>
    </w:p>
    <w:p w14:paraId="102246F1" w14:textId="65E39041" w:rsidR="00123ECE" w:rsidRPr="005647EB" w:rsidRDefault="00123ECE" w:rsidP="00E72FFE">
      <w:pPr>
        <w:pStyle w:val="B1"/>
        <w:ind w:left="709" w:hanging="425"/>
        <w:rPr>
          <w:lang w:eastAsia="zh-CN"/>
        </w:rPr>
      </w:pPr>
      <w:r w:rsidRPr="005647EB">
        <w:rPr>
          <w:lang w:eastAsia="zh-CN"/>
        </w:rPr>
        <w:t>11</w:t>
      </w:r>
      <w:r w:rsidR="00E72FFE" w:rsidRPr="005647EB">
        <w:rPr>
          <w:lang w:eastAsia="zh-CN"/>
        </w:rPr>
        <w:t>.</w:t>
      </w:r>
      <w:r w:rsidR="00E72FFE" w:rsidRPr="005647EB">
        <w:rPr>
          <w:lang w:eastAsia="zh-CN"/>
        </w:rPr>
        <w:tab/>
      </w:r>
      <w:r w:rsidRPr="005647EB">
        <w:rPr>
          <w:lang w:eastAsia="zh-CN"/>
        </w:rPr>
        <w:t>Repeat step 1-10 for each sub-test in Table 8.4.2.4.1-1 as appropriate.</w:t>
      </w:r>
    </w:p>
    <w:p w14:paraId="0E0836B6" w14:textId="77777777" w:rsidR="00123ECE" w:rsidRPr="005647EB" w:rsidRDefault="00123ECE" w:rsidP="002570E4">
      <w:pPr>
        <w:pStyle w:val="Heading5"/>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.4.3</w:t>
      </w:r>
      <w:r w:rsidRPr="005647EB">
        <w:tab/>
        <w:t>Message contents</w:t>
      </w:r>
    </w:p>
    <w:p w14:paraId="6C27AF91" w14:textId="0A59497A"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w:t>
      </w:r>
    </w:p>
    <w:p w14:paraId="49874A82" w14:textId="77777777" w:rsidR="00123ECE" w:rsidRPr="005647EB" w:rsidRDefault="00123ECE" w:rsidP="002570E4">
      <w:pPr>
        <w:pStyle w:val="TH"/>
        <w:keepNext w:val="0"/>
        <w:keepLines w:val="0"/>
        <w:rPr>
          <w:lang w:eastAsia="zh-CN"/>
        </w:rPr>
      </w:pPr>
      <w:r w:rsidRPr="005647EB">
        <w:t>Table 8.</w:t>
      </w:r>
      <w:r w:rsidRPr="005647EB">
        <w:rPr>
          <w:lang w:eastAsia="zh-CN"/>
        </w:rPr>
        <w:t>4</w:t>
      </w:r>
      <w:r w:rsidRPr="005647EB">
        <w:t xml:space="preserve">.2.4.3-1: Common </w:t>
      </w:r>
      <w:r w:rsidRPr="005647EB">
        <w:rPr>
          <w:lang w:eastAsia="zh-CN"/>
        </w:rPr>
        <w:t xml:space="preserve">Exception messages for </w:t>
      </w:r>
      <w:r w:rsidRPr="005647EB">
        <w:t xml:space="preserve">Additional </w:t>
      </w:r>
      <w:r w:rsidRPr="005647EB">
        <w:rPr>
          <w:rFonts w:cs="v4.2.0"/>
        </w:rPr>
        <w:t>E-UTRAN TDD-TDD inter-frequency event triggered reporting when DRX is used in fading propagation conditions</w:t>
      </w:r>
      <w:r w:rsidRPr="005647EB">
        <w:t xml:space="preserve">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1313F233" w14:textId="77777777" w:rsidTr="008052D9">
        <w:trPr>
          <w:cantSplit/>
          <w:jc w:val="center"/>
        </w:trPr>
        <w:tc>
          <w:tcPr>
            <w:tcW w:w="8022" w:type="dxa"/>
            <w:gridSpan w:val="2"/>
          </w:tcPr>
          <w:p w14:paraId="66422861" w14:textId="62FA508F" w:rsidR="00123ECE" w:rsidRPr="005647EB" w:rsidRDefault="00123ECE" w:rsidP="002570E4">
            <w:pPr>
              <w:pStyle w:val="TAH"/>
              <w:keepNext w:val="0"/>
              <w:keepLines w:val="0"/>
              <w:rPr>
                <w:rFonts w:eastAsia="SimSun"/>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30063641" w14:textId="77777777" w:rsidTr="008052D9">
        <w:trPr>
          <w:cantSplit/>
          <w:jc w:val="center"/>
        </w:trPr>
        <w:tc>
          <w:tcPr>
            <w:tcW w:w="5692" w:type="dxa"/>
          </w:tcPr>
          <w:p w14:paraId="7F3F43A6" w14:textId="6FDEAF44"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39132F31" w14:textId="77777777" w:rsidR="00123ECE" w:rsidRPr="005647EB" w:rsidRDefault="00123ECE" w:rsidP="002570E4">
            <w:pPr>
              <w:pStyle w:val="TAL"/>
              <w:keepNext w:val="0"/>
              <w:keepLines w:val="0"/>
              <w:rPr>
                <w:rFonts w:eastAsia="SimSun"/>
                <w:lang w:eastAsia="zh-CN"/>
              </w:rPr>
            </w:pPr>
          </w:p>
        </w:tc>
      </w:tr>
      <w:tr w:rsidR="00123ECE" w:rsidRPr="005647EB" w14:paraId="0A8190FF" w14:textId="77777777" w:rsidTr="008052D9">
        <w:trPr>
          <w:cantSplit/>
          <w:jc w:val="center"/>
        </w:trPr>
        <w:tc>
          <w:tcPr>
            <w:tcW w:w="5692" w:type="dxa"/>
          </w:tcPr>
          <w:p w14:paraId="795C3214" w14:textId="3EF5ADF4"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60FA1AA1" w14:textId="347AF6B6" w:rsidR="00123ECE" w:rsidRPr="005647EB" w:rsidRDefault="00123ECE" w:rsidP="002570E4">
            <w:pPr>
              <w:pStyle w:val="TAL"/>
              <w:keepNext w:val="0"/>
              <w:keepLines w:val="0"/>
            </w:pPr>
            <w:r w:rsidRPr="005647EB">
              <w:t>Table</w:t>
            </w:r>
            <w:r w:rsidR="002570E4" w:rsidRPr="005647EB">
              <w:t xml:space="preserve"> </w:t>
            </w:r>
            <w:r w:rsidRPr="005647EB">
              <w:t>H.3.1-7</w:t>
            </w:r>
          </w:p>
          <w:p w14:paraId="75DC8BF2" w14:textId="706315E2" w:rsidR="00123ECE" w:rsidRPr="005647EB" w:rsidRDefault="00123ECE" w:rsidP="002570E4">
            <w:pPr>
              <w:pStyle w:val="TAL"/>
              <w:keepNext w:val="0"/>
              <w:keepLines w:val="0"/>
              <w:rPr>
                <w:lang w:eastAsia="zh-CN"/>
              </w:rPr>
            </w:pPr>
            <w:r w:rsidRPr="005647EB">
              <w:t>Table</w:t>
            </w:r>
            <w:r w:rsidR="002570E4" w:rsidRPr="005647EB">
              <w:t xml:space="preserve"> </w:t>
            </w:r>
            <w:r w:rsidRPr="005647EB">
              <w:t>H.3.1-9</w:t>
            </w:r>
          </w:p>
          <w:p w14:paraId="28F1AD9D" w14:textId="7FC7206C" w:rsidR="00123ECE" w:rsidRPr="005647EB" w:rsidRDefault="00123ECE" w:rsidP="002570E4">
            <w:pPr>
              <w:pStyle w:val="TAL"/>
              <w:keepNext w:val="0"/>
              <w:keepLines w:val="0"/>
              <w:rPr>
                <w:lang w:eastAsia="zh-CN"/>
              </w:rPr>
            </w:pPr>
            <w:r w:rsidRPr="005647EB">
              <w:t>Table</w:t>
            </w:r>
            <w:r w:rsidR="002570E4" w:rsidRPr="005647EB">
              <w:t xml:space="preserve"> </w:t>
            </w:r>
            <w:r w:rsidRPr="005647EB">
              <w:t>H.3.7-</w:t>
            </w:r>
            <w:r w:rsidRPr="005647EB">
              <w:rPr>
                <w:lang w:eastAsia="zh-CN"/>
              </w:rPr>
              <w:t>1</w:t>
            </w:r>
          </w:p>
          <w:p w14:paraId="5A9E2CAF" w14:textId="01675978" w:rsidR="00123ECE" w:rsidRPr="005647EB" w:rsidRDefault="00123ECE" w:rsidP="002570E4">
            <w:pPr>
              <w:pStyle w:val="TAL"/>
              <w:keepNext w:val="0"/>
              <w:keepLines w:val="0"/>
              <w:rPr>
                <w:lang w:eastAsia="zh-CN"/>
              </w:rPr>
            </w:pPr>
            <w:r w:rsidRPr="005647EB">
              <w:t>Table</w:t>
            </w:r>
            <w:r w:rsidR="002570E4" w:rsidRPr="005647EB">
              <w:t xml:space="preserve"> </w:t>
            </w:r>
            <w:r w:rsidRPr="005647EB">
              <w:t>H.3.7-2</w:t>
            </w:r>
          </w:p>
          <w:p w14:paraId="01252ED0" w14:textId="4F512C00" w:rsidR="00123ECE" w:rsidRPr="005647EB" w:rsidRDefault="00123ECE" w:rsidP="002570E4">
            <w:pPr>
              <w:pStyle w:val="TAL"/>
              <w:keepNext w:val="0"/>
              <w:keepLines w:val="0"/>
            </w:pPr>
            <w:r w:rsidRPr="005647EB">
              <w:t>Table</w:t>
            </w:r>
            <w:r w:rsidR="002570E4" w:rsidRPr="005647EB">
              <w:t xml:space="preserve"> </w:t>
            </w:r>
            <w:r w:rsidRPr="005647EB">
              <w:t>H.3.7-</w:t>
            </w:r>
            <w:r w:rsidRPr="005647EB">
              <w:rPr>
                <w:lang w:eastAsia="zh-CN"/>
              </w:rPr>
              <w:t>3</w:t>
            </w:r>
          </w:p>
        </w:tc>
      </w:tr>
    </w:tbl>
    <w:p w14:paraId="27A4394B" w14:textId="77777777" w:rsidR="00123ECE" w:rsidRPr="005647EB" w:rsidRDefault="00123ECE" w:rsidP="002570E4"/>
    <w:p w14:paraId="6236A921"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.2</w:t>
        </w:r>
      </w:smartTag>
      <w:r w:rsidRPr="005647EB">
        <w:t xml:space="preserve">.4.3-2: </w:t>
      </w:r>
      <w:r w:rsidRPr="005647EB">
        <w:rPr>
          <w:i/>
        </w:rPr>
        <w:t>RRCConnectionReconfiguration</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418"/>
        <w:gridCol w:w="2267"/>
        <w:gridCol w:w="1700"/>
        <w:gridCol w:w="1245"/>
        <w:gridCol w:w="9"/>
      </w:tblGrid>
      <w:tr w:rsidR="00123ECE" w:rsidRPr="005647EB" w14:paraId="26A1121E" w14:textId="77777777" w:rsidTr="002570E4">
        <w:trPr>
          <w:gridBefore w:val="1"/>
          <w:wBefore w:w="9" w:type="dxa"/>
          <w:jc w:val="center"/>
        </w:trPr>
        <w:tc>
          <w:tcPr>
            <w:tcW w:w="9639" w:type="dxa"/>
            <w:gridSpan w:val="5"/>
          </w:tcPr>
          <w:p w14:paraId="660345FE" w14:textId="343ABB07"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3625F721" w14:textId="77777777" w:rsidTr="002570E4">
        <w:trPr>
          <w:gridAfter w:val="1"/>
          <w:wAfter w:w="9" w:type="dxa"/>
          <w:jc w:val="center"/>
        </w:trPr>
        <w:tc>
          <w:tcPr>
            <w:tcW w:w="4427" w:type="dxa"/>
            <w:gridSpan w:val="2"/>
          </w:tcPr>
          <w:p w14:paraId="0C40D182" w14:textId="2DCC7FA2"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DB21C14" w14:textId="77777777" w:rsidR="00123ECE" w:rsidRPr="005647EB" w:rsidRDefault="00123ECE" w:rsidP="002570E4">
            <w:pPr>
              <w:pStyle w:val="TAH"/>
              <w:keepNext w:val="0"/>
              <w:keepLines w:val="0"/>
            </w:pPr>
            <w:r w:rsidRPr="005647EB">
              <w:t>Value/remark</w:t>
            </w:r>
          </w:p>
        </w:tc>
        <w:tc>
          <w:tcPr>
            <w:tcW w:w="1700" w:type="dxa"/>
          </w:tcPr>
          <w:p w14:paraId="24EBF96B" w14:textId="77777777" w:rsidR="00123ECE" w:rsidRPr="005647EB" w:rsidRDefault="00123ECE" w:rsidP="002570E4">
            <w:pPr>
              <w:pStyle w:val="TAH"/>
              <w:keepNext w:val="0"/>
              <w:keepLines w:val="0"/>
            </w:pPr>
            <w:r w:rsidRPr="005647EB">
              <w:t>Comment</w:t>
            </w:r>
          </w:p>
        </w:tc>
        <w:tc>
          <w:tcPr>
            <w:tcW w:w="1245" w:type="dxa"/>
          </w:tcPr>
          <w:p w14:paraId="0BCC42A9" w14:textId="77777777" w:rsidR="00123ECE" w:rsidRPr="005647EB" w:rsidRDefault="00123ECE" w:rsidP="002570E4">
            <w:pPr>
              <w:pStyle w:val="TAH"/>
              <w:keepNext w:val="0"/>
              <w:keepLines w:val="0"/>
            </w:pPr>
            <w:r w:rsidRPr="005647EB">
              <w:t>Condition</w:t>
            </w:r>
          </w:p>
        </w:tc>
      </w:tr>
      <w:tr w:rsidR="00123ECE" w:rsidRPr="005647EB" w14:paraId="59D28D9E" w14:textId="77777777" w:rsidTr="002570E4">
        <w:trPr>
          <w:gridAfter w:val="1"/>
          <w:wAfter w:w="9" w:type="dxa"/>
          <w:jc w:val="center"/>
        </w:trPr>
        <w:tc>
          <w:tcPr>
            <w:tcW w:w="4427" w:type="dxa"/>
            <w:gridSpan w:val="2"/>
          </w:tcPr>
          <w:p w14:paraId="69868D7E" w14:textId="20F0B3D2" w:rsidR="00123ECE" w:rsidRPr="005647EB" w:rsidRDefault="00123ECE"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69EF192D" w14:textId="77777777" w:rsidR="00123ECE" w:rsidRPr="005647EB" w:rsidRDefault="00123ECE" w:rsidP="002570E4">
            <w:pPr>
              <w:pStyle w:val="TAL"/>
              <w:keepNext w:val="0"/>
              <w:keepLines w:val="0"/>
            </w:pPr>
          </w:p>
        </w:tc>
        <w:tc>
          <w:tcPr>
            <w:tcW w:w="1700" w:type="dxa"/>
          </w:tcPr>
          <w:p w14:paraId="14A5BD99" w14:textId="77777777" w:rsidR="00123ECE" w:rsidRPr="005647EB" w:rsidRDefault="00123ECE" w:rsidP="002570E4">
            <w:pPr>
              <w:pStyle w:val="TAL"/>
              <w:keepNext w:val="0"/>
              <w:keepLines w:val="0"/>
            </w:pPr>
          </w:p>
        </w:tc>
        <w:tc>
          <w:tcPr>
            <w:tcW w:w="1245" w:type="dxa"/>
          </w:tcPr>
          <w:p w14:paraId="35675FCA" w14:textId="77777777" w:rsidR="00123ECE" w:rsidRPr="005647EB" w:rsidRDefault="00123ECE" w:rsidP="002570E4">
            <w:pPr>
              <w:pStyle w:val="TAL"/>
              <w:keepNext w:val="0"/>
              <w:keepLines w:val="0"/>
            </w:pPr>
          </w:p>
        </w:tc>
      </w:tr>
      <w:tr w:rsidR="00123ECE" w:rsidRPr="005647EB" w14:paraId="06EEF470" w14:textId="77777777" w:rsidTr="002570E4">
        <w:trPr>
          <w:gridAfter w:val="1"/>
          <w:wAfter w:w="9" w:type="dxa"/>
          <w:jc w:val="center"/>
        </w:trPr>
        <w:tc>
          <w:tcPr>
            <w:tcW w:w="4427" w:type="dxa"/>
            <w:gridSpan w:val="2"/>
          </w:tcPr>
          <w:p w14:paraId="7D8FB9F1" w14:textId="41A40066" w:rsidR="00123ECE" w:rsidRPr="005647EB" w:rsidRDefault="002570E4" w:rsidP="002570E4">
            <w:pPr>
              <w:pStyle w:val="TAL"/>
              <w:keepNext w:val="0"/>
              <w:keepLines w:val="0"/>
              <w:rPr>
                <w:snapToGrid w:val="0"/>
              </w:rPr>
            </w:pPr>
            <w:r w:rsidRPr="005647EB">
              <w:rPr>
                <w:snapToGrid w:val="0"/>
              </w:rPr>
              <w:t xml:space="preserve">  </w:t>
            </w:r>
            <w:r w:rsidR="00123ECE" w:rsidRPr="005647EB">
              <w:rPr>
                <w:snapToGrid w:val="0"/>
              </w:rPr>
              <w:t>rrc-TransactionIdentifier</w:t>
            </w:r>
          </w:p>
        </w:tc>
        <w:tc>
          <w:tcPr>
            <w:tcW w:w="2267" w:type="dxa"/>
          </w:tcPr>
          <w:p w14:paraId="0DDD40B3" w14:textId="3C5D5DB6" w:rsidR="00123ECE" w:rsidRPr="005647EB" w:rsidRDefault="00123ECE" w:rsidP="002570E4">
            <w:pPr>
              <w:pStyle w:val="TAL"/>
              <w:keepNext w:val="0"/>
              <w:keepLines w:val="0"/>
              <w:rPr>
                <w:snapToGrid w:val="0"/>
              </w:rPr>
            </w:pPr>
            <w:smartTag w:uri="urn:schemas-microsoft-com:office:smarttags" w:element="stockticker">
              <w:r w:rsidRPr="005647EB">
                <w:rPr>
                  <w:snapToGrid w:val="0"/>
                </w:rPr>
                <w:t>RRC</w:t>
              </w:r>
            </w:smartTag>
            <w:r w:rsidRPr="005647EB">
              <w:rPr>
                <w:snapToGrid w:val="0"/>
              </w:rPr>
              <w:t>-TransactionIdentifier-DL</w:t>
            </w:r>
            <w:r w:rsidR="002570E4" w:rsidRPr="005647EB">
              <w:rPr>
                <w:snapToGrid w:val="0"/>
              </w:rPr>
              <w:t xml:space="preserve"> </w:t>
            </w:r>
          </w:p>
        </w:tc>
        <w:tc>
          <w:tcPr>
            <w:tcW w:w="1700" w:type="dxa"/>
          </w:tcPr>
          <w:p w14:paraId="7C07C719" w14:textId="77777777" w:rsidR="00123ECE" w:rsidRPr="005647EB" w:rsidRDefault="00123ECE" w:rsidP="002570E4">
            <w:pPr>
              <w:pStyle w:val="TAL"/>
              <w:keepNext w:val="0"/>
              <w:keepLines w:val="0"/>
              <w:rPr>
                <w:snapToGrid w:val="0"/>
              </w:rPr>
            </w:pPr>
          </w:p>
        </w:tc>
        <w:tc>
          <w:tcPr>
            <w:tcW w:w="1245" w:type="dxa"/>
          </w:tcPr>
          <w:p w14:paraId="516E1380" w14:textId="77777777" w:rsidR="00123ECE" w:rsidRPr="005647EB" w:rsidRDefault="00123ECE" w:rsidP="002570E4">
            <w:pPr>
              <w:pStyle w:val="TAL"/>
              <w:keepNext w:val="0"/>
              <w:keepLines w:val="0"/>
              <w:rPr>
                <w:snapToGrid w:val="0"/>
              </w:rPr>
            </w:pPr>
          </w:p>
        </w:tc>
      </w:tr>
      <w:tr w:rsidR="00123ECE" w:rsidRPr="005647EB" w14:paraId="3F9F3230" w14:textId="77777777" w:rsidTr="002570E4">
        <w:trPr>
          <w:gridAfter w:val="1"/>
          <w:wAfter w:w="9" w:type="dxa"/>
          <w:jc w:val="center"/>
        </w:trPr>
        <w:tc>
          <w:tcPr>
            <w:tcW w:w="4427" w:type="dxa"/>
            <w:gridSpan w:val="2"/>
          </w:tcPr>
          <w:p w14:paraId="1824257C" w14:textId="4C5975BD" w:rsidR="00123ECE" w:rsidRPr="005647EB" w:rsidRDefault="002570E4" w:rsidP="002570E4">
            <w:pPr>
              <w:pStyle w:val="TAL"/>
              <w:keepNext w:val="0"/>
              <w:keepLines w:val="0"/>
            </w:pPr>
            <w:r w:rsidRPr="005647EB">
              <w:t xml:space="preserve">  </w:t>
            </w:r>
            <w:r w:rsidR="00123ECE" w:rsidRPr="005647EB">
              <w:t>criticalExtensions</w:t>
            </w:r>
            <w:r w:rsidRPr="005647EB">
              <w:t xml:space="preserve"> </w:t>
            </w:r>
            <w:r w:rsidR="00123ECE" w:rsidRPr="005647EB">
              <w:t>CHOICE</w:t>
            </w:r>
            <w:r w:rsidRPr="005647EB">
              <w:t xml:space="preserve"> </w:t>
            </w:r>
            <w:r w:rsidR="00123ECE" w:rsidRPr="005647EB">
              <w:t>{</w:t>
            </w:r>
          </w:p>
        </w:tc>
        <w:tc>
          <w:tcPr>
            <w:tcW w:w="2267" w:type="dxa"/>
          </w:tcPr>
          <w:p w14:paraId="3DBED3BF" w14:textId="77777777" w:rsidR="00123ECE" w:rsidRPr="005647EB" w:rsidRDefault="00123ECE" w:rsidP="002570E4">
            <w:pPr>
              <w:pStyle w:val="TAL"/>
              <w:keepNext w:val="0"/>
              <w:keepLines w:val="0"/>
            </w:pPr>
          </w:p>
        </w:tc>
        <w:tc>
          <w:tcPr>
            <w:tcW w:w="1700" w:type="dxa"/>
          </w:tcPr>
          <w:p w14:paraId="5CCE2E16" w14:textId="77777777" w:rsidR="00123ECE" w:rsidRPr="005647EB" w:rsidRDefault="00123ECE" w:rsidP="002570E4">
            <w:pPr>
              <w:pStyle w:val="TAL"/>
              <w:keepNext w:val="0"/>
              <w:keepLines w:val="0"/>
            </w:pPr>
          </w:p>
        </w:tc>
        <w:tc>
          <w:tcPr>
            <w:tcW w:w="1245" w:type="dxa"/>
          </w:tcPr>
          <w:p w14:paraId="6CCAEAD1" w14:textId="77777777" w:rsidR="00123ECE" w:rsidRPr="005647EB" w:rsidRDefault="00123ECE" w:rsidP="002570E4">
            <w:pPr>
              <w:pStyle w:val="TAL"/>
              <w:keepNext w:val="0"/>
              <w:keepLines w:val="0"/>
            </w:pPr>
          </w:p>
        </w:tc>
      </w:tr>
      <w:tr w:rsidR="00123ECE" w:rsidRPr="005647EB" w14:paraId="45605DAD" w14:textId="77777777" w:rsidTr="002570E4">
        <w:trPr>
          <w:gridAfter w:val="1"/>
          <w:wAfter w:w="9" w:type="dxa"/>
          <w:jc w:val="center"/>
        </w:trPr>
        <w:tc>
          <w:tcPr>
            <w:tcW w:w="4427" w:type="dxa"/>
            <w:gridSpan w:val="2"/>
          </w:tcPr>
          <w:p w14:paraId="59552265" w14:textId="2AFCF18E" w:rsidR="00123ECE" w:rsidRPr="005647EB" w:rsidRDefault="002570E4" w:rsidP="002570E4">
            <w:pPr>
              <w:pStyle w:val="TAL"/>
              <w:keepNext w:val="0"/>
              <w:keepLines w:val="0"/>
            </w:pPr>
            <w:r w:rsidRPr="005647EB">
              <w:t xml:space="preserve">    </w:t>
            </w:r>
            <w:r w:rsidR="00123ECE" w:rsidRPr="005647EB">
              <w:t>c1</w:t>
            </w:r>
            <w:r w:rsidRPr="005647EB">
              <w:t xml:space="preserve"> </w:t>
            </w:r>
            <w:r w:rsidR="00123ECE" w:rsidRPr="005647EB">
              <w:t>CHOICE{</w:t>
            </w:r>
          </w:p>
        </w:tc>
        <w:tc>
          <w:tcPr>
            <w:tcW w:w="2267" w:type="dxa"/>
          </w:tcPr>
          <w:p w14:paraId="3215570E" w14:textId="77777777" w:rsidR="00123ECE" w:rsidRPr="005647EB" w:rsidRDefault="00123ECE" w:rsidP="002570E4">
            <w:pPr>
              <w:pStyle w:val="TAL"/>
              <w:keepNext w:val="0"/>
              <w:keepLines w:val="0"/>
            </w:pPr>
          </w:p>
        </w:tc>
        <w:tc>
          <w:tcPr>
            <w:tcW w:w="1700" w:type="dxa"/>
          </w:tcPr>
          <w:p w14:paraId="77B9902B" w14:textId="77777777" w:rsidR="00123ECE" w:rsidRPr="005647EB" w:rsidRDefault="00123ECE" w:rsidP="002570E4">
            <w:pPr>
              <w:pStyle w:val="TAL"/>
              <w:keepNext w:val="0"/>
              <w:keepLines w:val="0"/>
            </w:pPr>
          </w:p>
        </w:tc>
        <w:tc>
          <w:tcPr>
            <w:tcW w:w="1245" w:type="dxa"/>
          </w:tcPr>
          <w:p w14:paraId="24DCCAE4" w14:textId="77777777" w:rsidR="00123ECE" w:rsidRPr="005647EB" w:rsidRDefault="00123ECE" w:rsidP="002570E4">
            <w:pPr>
              <w:pStyle w:val="TAL"/>
              <w:keepNext w:val="0"/>
              <w:keepLines w:val="0"/>
            </w:pPr>
          </w:p>
        </w:tc>
      </w:tr>
      <w:tr w:rsidR="00123ECE" w:rsidRPr="005647EB" w14:paraId="264B388B" w14:textId="77777777" w:rsidTr="002570E4">
        <w:trPr>
          <w:gridAfter w:val="1"/>
          <w:wAfter w:w="9" w:type="dxa"/>
          <w:jc w:val="center"/>
        </w:trPr>
        <w:tc>
          <w:tcPr>
            <w:tcW w:w="4427" w:type="dxa"/>
            <w:gridSpan w:val="2"/>
          </w:tcPr>
          <w:p w14:paraId="1CF68F51" w14:textId="2665337D" w:rsidR="00123ECE" w:rsidRPr="005647EB" w:rsidRDefault="002570E4" w:rsidP="002570E4">
            <w:pPr>
              <w:pStyle w:val="TAL"/>
              <w:keepNext w:val="0"/>
              <w:keepLines w:val="0"/>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39E4C542" w14:textId="77777777" w:rsidR="00123ECE" w:rsidRPr="005647EB" w:rsidRDefault="00123ECE" w:rsidP="002570E4">
            <w:pPr>
              <w:pStyle w:val="TAL"/>
              <w:keepNext w:val="0"/>
              <w:keepLines w:val="0"/>
            </w:pPr>
          </w:p>
        </w:tc>
        <w:tc>
          <w:tcPr>
            <w:tcW w:w="1700" w:type="dxa"/>
          </w:tcPr>
          <w:p w14:paraId="18703C9C" w14:textId="77777777" w:rsidR="00123ECE" w:rsidRPr="005647EB" w:rsidRDefault="00123ECE" w:rsidP="002570E4">
            <w:pPr>
              <w:pStyle w:val="TAL"/>
              <w:keepNext w:val="0"/>
              <w:keepLines w:val="0"/>
            </w:pPr>
          </w:p>
        </w:tc>
        <w:tc>
          <w:tcPr>
            <w:tcW w:w="1245" w:type="dxa"/>
          </w:tcPr>
          <w:p w14:paraId="24D1F907" w14:textId="77777777" w:rsidR="00123ECE" w:rsidRPr="005647EB" w:rsidRDefault="00123ECE" w:rsidP="002570E4">
            <w:pPr>
              <w:pStyle w:val="TAL"/>
              <w:keepNext w:val="0"/>
              <w:keepLines w:val="0"/>
            </w:pPr>
          </w:p>
        </w:tc>
      </w:tr>
      <w:tr w:rsidR="00123ECE" w:rsidRPr="005647EB" w14:paraId="2517FF3D" w14:textId="77777777" w:rsidTr="002570E4">
        <w:trPr>
          <w:gridAfter w:val="1"/>
          <w:wAfter w:w="9" w:type="dxa"/>
          <w:jc w:val="center"/>
        </w:trPr>
        <w:tc>
          <w:tcPr>
            <w:tcW w:w="4427" w:type="dxa"/>
            <w:gridSpan w:val="2"/>
          </w:tcPr>
          <w:p w14:paraId="2EC4EC69" w14:textId="0A2B565C" w:rsidR="00123ECE" w:rsidRPr="005647EB" w:rsidRDefault="002570E4" w:rsidP="002570E4">
            <w:pPr>
              <w:pStyle w:val="TAL"/>
              <w:keepNext w:val="0"/>
              <w:keepLines w:val="0"/>
            </w:pPr>
            <w:r w:rsidRPr="005647EB">
              <w:t xml:space="preserve">        </w:t>
            </w:r>
            <w:r w:rsidR="00123ECE" w:rsidRPr="005647EB">
              <w:t>measConfig</w:t>
            </w:r>
          </w:p>
        </w:tc>
        <w:tc>
          <w:tcPr>
            <w:tcW w:w="2267" w:type="dxa"/>
          </w:tcPr>
          <w:p w14:paraId="53AE4FA9" w14:textId="05846933" w:rsidR="00123ECE" w:rsidRPr="005647EB" w:rsidRDefault="002570E4" w:rsidP="002570E4">
            <w:pPr>
              <w:pStyle w:val="TAL"/>
              <w:keepNext w:val="0"/>
              <w:keepLines w:val="0"/>
            </w:pPr>
            <w:r w:rsidRPr="005647EB">
              <w:t xml:space="preserve"> </w:t>
            </w:r>
          </w:p>
        </w:tc>
        <w:tc>
          <w:tcPr>
            <w:tcW w:w="1700" w:type="dxa"/>
          </w:tcPr>
          <w:p w14:paraId="6132E63A" w14:textId="77777777" w:rsidR="00123ECE" w:rsidRPr="005647EB" w:rsidRDefault="00123ECE" w:rsidP="002570E4">
            <w:pPr>
              <w:pStyle w:val="TAL"/>
              <w:keepNext w:val="0"/>
              <w:keepLines w:val="0"/>
            </w:pPr>
          </w:p>
        </w:tc>
        <w:tc>
          <w:tcPr>
            <w:tcW w:w="1245" w:type="dxa"/>
          </w:tcPr>
          <w:p w14:paraId="78B7251F" w14:textId="77777777" w:rsidR="00123ECE" w:rsidRPr="005647EB" w:rsidRDefault="00123ECE" w:rsidP="002570E4">
            <w:pPr>
              <w:pStyle w:val="TAL"/>
              <w:keepNext w:val="0"/>
              <w:keepLines w:val="0"/>
            </w:pPr>
          </w:p>
        </w:tc>
      </w:tr>
      <w:tr w:rsidR="00123ECE" w:rsidRPr="005647EB" w14:paraId="3BD5F78C" w14:textId="77777777" w:rsidTr="002570E4">
        <w:trPr>
          <w:gridAfter w:val="1"/>
          <w:wAfter w:w="9" w:type="dxa"/>
          <w:jc w:val="center"/>
        </w:trPr>
        <w:tc>
          <w:tcPr>
            <w:tcW w:w="4427" w:type="dxa"/>
            <w:gridSpan w:val="2"/>
          </w:tcPr>
          <w:p w14:paraId="24A78D12" w14:textId="77777777" w:rsidR="00123ECE" w:rsidRPr="005647EB" w:rsidRDefault="00123ECE" w:rsidP="002570E4">
            <w:pPr>
              <w:pStyle w:val="TAL"/>
              <w:keepNext w:val="0"/>
              <w:keepLines w:val="0"/>
            </w:pPr>
          </w:p>
        </w:tc>
        <w:tc>
          <w:tcPr>
            <w:tcW w:w="2267" w:type="dxa"/>
          </w:tcPr>
          <w:p w14:paraId="4ADBB112" w14:textId="77777777" w:rsidR="00123ECE" w:rsidRPr="005647EB" w:rsidRDefault="00123ECE" w:rsidP="002570E4">
            <w:pPr>
              <w:pStyle w:val="TAL"/>
              <w:keepNext w:val="0"/>
              <w:keepLines w:val="0"/>
            </w:pPr>
            <w:r w:rsidRPr="005647EB">
              <w:t>MeasConfig-DEFAULT</w:t>
            </w:r>
          </w:p>
        </w:tc>
        <w:tc>
          <w:tcPr>
            <w:tcW w:w="1700" w:type="dxa"/>
          </w:tcPr>
          <w:p w14:paraId="6924EEF5" w14:textId="77777777" w:rsidR="00123ECE" w:rsidRPr="005647EB" w:rsidRDefault="00123ECE" w:rsidP="002570E4">
            <w:pPr>
              <w:pStyle w:val="TAL"/>
              <w:keepNext w:val="0"/>
              <w:keepLines w:val="0"/>
            </w:pPr>
          </w:p>
        </w:tc>
        <w:tc>
          <w:tcPr>
            <w:tcW w:w="1245" w:type="dxa"/>
          </w:tcPr>
          <w:p w14:paraId="48F00AAA" w14:textId="77777777" w:rsidR="00123ECE" w:rsidRPr="005647EB" w:rsidRDefault="00123ECE" w:rsidP="002570E4">
            <w:pPr>
              <w:pStyle w:val="TAL"/>
              <w:keepNext w:val="0"/>
              <w:keepLines w:val="0"/>
            </w:pPr>
          </w:p>
        </w:tc>
      </w:tr>
      <w:tr w:rsidR="00123ECE" w:rsidRPr="005647EB" w14:paraId="042D7B38" w14:textId="77777777" w:rsidTr="002570E4">
        <w:trPr>
          <w:gridAfter w:val="1"/>
          <w:wAfter w:w="9" w:type="dxa"/>
          <w:jc w:val="center"/>
        </w:trPr>
        <w:tc>
          <w:tcPr>
            <w:tcW w:w="4427" w:type="dxa"/>
            <w:gridSpan w:val="2"/>
          </w:tcPr>
          <w:p w14:paraId="1A867CE5" w14:textId="690B79EE" w:rsidR="00123ECE" w:rsidRPr="005647EB" w:rsidRDefault="002570E4" w:rsidP="002570E4">
            <w:pPr>
              <w:pStyle w:val="TAL"/>
              <w:keepNext w:val="0"/>
              <w:keepLines w:val="0"/>
              <w:rPr>
                <w:lang w:eastAsia="zh-CN"/>
              </w:rPr>
            </w:pPr>
            <w:r w:rsidRPr="005647EB">
              <w:rPr>
                <w:lang w:eastAsia="zh-CN"/>
              </w:rPr>
              <w:t xml:space="preserve">        </w:t>
            </w:r>
            <w:r w:rsidR="00123ECE" w:rsidRPr="005647EB">
              <w:t>radioResourceConfigDedicated</w:t>
            </w:r>
          </w:p>
        </w:tc>
        <w:tc>
          <w:tcPr>
            <w:tcW w:w="2267" w:type="dxa"/>
          </w:tcPr>
          <w:p w14:paraId="34721829" w14:textId="53B83773" w:rsidR="00123ECE" w:rsidRPr="005647EB" w:rsidRDefault="00123ECE" w:rsidP="002570E4">
            <w:pPr>
              <w:pStyle w:val="TAL"/>
              <w:keepNext w:val="0"/>
              <w:keepLines w:val="0"/>
            </w:pPr>
            <w:r w:rsidRPr="005647EB">
              <w:t>RadioResourceConfigDedicated-</w:t>
            </w:r>
            <w:r w:rsidR="002570E4" w:rsidRPr="005647EB">
              <w:t xml:space="preserve"> </w:t>
            </w:r>
            <w:r w:rsidR="002570E4" w:rsidRPr="005647EB">
              <w:rPr>
                <w:lang w:eastAsia="zh-CN"/>
              </w:rPr>
              <w:t xml:space="preserve"> </w:t>
            </w:r>
            <w:r w:rsidRPr="005647EB">
              <w:rPr>
                <w:lang w:eastAsia="zh-CN"/>
              </w:rPr>
              <w:t>HO</w:t>
            </w:r>
          </w:p>
        </w:tc>
        <w:tc>
          <w:tcPr>
            <w:tcW w:w="1700" w:type="dxa"/>
          </w:tcPr>
          <w:p w14:paraId="1815B4DD" w14:textId="77777777" w:rsidR="00123ECE" w:rsidRPr="005647EB" w:rsidRDefault="00123ECE" w:rsidP="002570E4">
            <w:pPr>
              <w:pStyle w:val="TAL"/>
              <w:keepNext w:val="0"/>
              <w:keepLines w:val="0"/>
            </w:pPr>
          </w:p>
        </w:tc>
        <w:tc>
          <w:tcPr>
            <w:tcW w:w="1245" w:type="dxa"/>
          </w:tcPr>
          <w:p w14:paraId="13C83F34" w14:textId="77777777" w:rsidR="00123ECE" w:rsidRPr="005647EB" w:rsidRDefault="00123ECE" w:rsidP="002570E4">
            <w:pPr>
              <w:pStyle w:val="TAL"/>
              <w:keepNext w:val="0"/>
              <w:keepLines w:val="0"/>
            </w:pPr>
          </w:p>
        </w:tc>
      </w:tr>
      <w:tr w:rsidR="00123ECE" w:rsidRPr="005647EB" w14:paraId="2C944BC0" w14:textId="77777777" w:rsidTr="002570E4">
        <w:trPr>
          <w:gridAfter w:val="1"/>
          <w:wAfter w:w="9" w:type="dxa"/>
          <w:jc w:val="center"/>
        </w:trPr>
        <w:tc>
          <w:tcPr>
            <w:tcW w:w="4427" w:type="dxa"/>
            <w:gridSpan w:val="2"/>
          </w:tcPr>
          <w:p w14:paraId="5FDCD834" w14:textId="36F7E784"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365F19F5" w14:textId="77777777" w:rsidR="00123ECE" w:rsidRPr="005647EB" w:rsidRDefault="00123ECE" w:rsidP="002570E4">
            <w:pPr>
              <w:pStyle w:val="TAL"/>
              <w:keepNext w:val="0"/>
              <w:keepLines w:val="0"/>
            </w:pPr>
          </w:p>
        </w:tc>
        <w:tc>
          <w:tcPr>
            <w:tcW w:w="1700" w:type="dxa"/>
          </w:tcPr>
          <w:p w14:paraId="7973A863" w14:textId="77777777" w:rsidR="00123ECE" w:rsidRPr="005647EB" w:rsidRDefault="00123ECE" w:rsidP="002570E4">
            <w:pPr>
              <w:pStyle w:val="TAL"/>
              <w:keepNext w:val="0"/>
              <w:keepLines w:val="0"/>
            </w:pPr>
          </w:p>
        </w:tc>
        <w:tc>
          <w:tcPr>
            <w:tcW w:w="1245" w:type="dxa"/>
          </w:tcPr>
          <w:p w14:paraId="650FDCBE" w14:textId="77777777" w:rsidR="00123ECE" w:rsidRPr="005647EB" w:rsidRDefault="00123ECE" w:rsidP="002570E4">
            <w:pPr>
              <w:pStyle w:val="TAL"/>
              <w:keepNext w:val="0"/>
              <w:keepLines w:val="0"/>
            </w:pPr>
          </w:p>
        </w:tc>
      </w:tr>
      <w:tr w:rsidR="00123ECE" w:rsidRPr="005647EB" w14:paraId="7CAF6782" w14:textId="77777777" w:rsidTr="002570E4">
        <w:trPr>
          <w:gridAfter w:val="1"/>
          <w:wAfter w:w="9" w:type="dxa"/>
          <w:jc w:val="center"/>
        </w:trPr>
        <w:tc>
          <w:tcPr>
            <w:tcW w:w="4427" w:type="dxa"/>
            <w:gridSpan w:val="2"/>
          </w:tcPr>
          <w:p w14:paraId="502ADFB6" w14:textId="7D874F0C"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17D53697" w14:textId="77777777" w:rsidR="00123ECE" w:rsidRPr="005647EB" w:rsidRDefault="00123ECE" w:rsidP="002570E4">
            <w:pPr>
              <w:pStyle w:val="TAL"/>
              <w:keepNext w:val="0"/>
              <w:keepLines w:val="0"/>
            </w:pPr>
          </w:p>
        </w:tc>
        <w:tc>
          <w:tcPr>
            <w:tcW w:w="1700" w:type="dxa"/>
          </w:tcPr>
          <w:p w14:paraId="699C00CA" w14:textId="77777777" w:rsidR="00123ECE" w:rsidRPr="005647EB" w:rsidRDefault="00123ECE" w:rsidP="002570E4">
            <w:pPr>
              <w:pStyle w:val="TAL"/>
              <w:keepNext w:val="0"/>
              <w:keepLines w:val="0"/>
            </w:pPr>
          </w:p>
        </w:tc>
        <w:tc>
          <w:tcPr>
            <w:tcW w:w="1245" w:type="dxa"/>
          </w:tcPr>
          <w:p w14:paraId="20D73F98" w14:textId="77777777" w:rsidR="00123ECE" w:rsidRPr="005647EB" w:rsidRDefault="00123ECE" w:rsidP="002570E4">
            <w:pPr>
              <w:pStyle w:val="TAL"/>
              <w:keepNext w:val="0"/>
              <w:keepLines w:val="0"/>
            </w:pPr>
          </w:p>
        </w:tc>
      </w:tr>
      <w:tr w:rsidR="00123ECE" w:rsidRPr="005647EB" w14:paraId="736761A1" w14:textId="77777777" w:rsidTr="002570E4">
        <w:trPr>
          <w:gridAfter w:val="1"/>
          <w:wAfter w:w="9" w:type="dxa"/>
          <w:jc w:val="center"/>
        </w:trPr>
        <w:tc>
          <w:tcPr>
            <w:tcW w:w="4427" w:type="dxa"/>
            <w:gridSpan w:val="2"/>
          </w:tcPr>
          <w:p w14:paraId="7022D664" w14:textId="0B982358"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0387B763" w14:textId="77777777" w:rsidR="00123ECE" w:rsidRPr="005647EB" w:rsidRDefault="00123ECE" w:rsidP="002570E4">
            <w:pPr>
              <w:pStyle w:val="TAL"/>
              <w:keepNext w:val="0"/>
              <w:keepLines w:val="0"/>
            </w:pPr>
          </w:p>
        </w:tc>
        <w:tc>
          <w:tcPr>
            <w:tcW w:w="1700" w:type="dxa"/>
          </w:tcPr>
          <w:p w14:paraId="08930A97" w14:textId="77777777" w:rsidR="00123ECE" w:rsidRPr="005647EB" w:rsidRDefault="00123ECE" w:rsidP="002570E4">
            <w:pPr>
              <w:pStyle w:val="TAL"/>
              <w:keepNext w:val="0"/>
              <w:keepLines w:val="0"/>
            </w:pPr>
          </w:p>
        </w:tc>
        <w:tc>
          <w:tcPr>
            <w:tcW w:w="1245" w:type="dxa"/>
          </w:tcPr>
          <w:p w14:paraId="0C09EA1F" w14:textId="77777777" w:rsidR="00123ECE" w:rsidRPr="005647EB" w:rsidRDefault="00123ECE" w:rsidP="002570E4">
            <w:pPr>
              <w:pStyle w:val="TAL"/>
              <w:keepNext w:val="0"/>
              <w:keepLines w:val="0"/>
            </w:pPr>
          </w:p>
        </w:tc>
      </w:tr>
      <w:tr w:rsidR="00123ECE" w:rsidRPr="005647EB" w14:paraId="4F7C6DC6" w14:textId="77777777" w:rsidTr="002570E4">
        <w:trPr>
          <w:gridAfter w:val="1"/>
          <w:wAfter w:w="9" w:type="dxa"/>
          <w:jc w:val="center"/>
        </w:trPr>
        <w:tc>
          <w:tcPr>
            <w:tcW w:w="4427" w:type="dxa"/>
            <w:gridSpan w:val="2"/>
          </w:tcPr>
          <w:p w14:paraId="60194A6F" w14:textId="77777777" w:rsidR="00123ECE" w:rsidRPr="005647EB" w:rsidRDefault="00123ECE" w:rsidP="002570E4">
            <w:pPr>
              <w:pStyle w:val="TAL"/>
              <w:keepNext w:val="0"/>
              <w:keepLines w:val="0"/>
              <w:rPr>
                <w:lang w:eastAsia="zh-CN"/>
              </w:rPr>
            </w:pPr>
            <w:r w:rsidRPr="005647EB">
              <w:rPr>
                <w:lang w:eastAsia="zh-CN"/>
              </w:rPr>
              <w:t>}</w:t>
            </w:r>
          </w:p>
        </w:tc>
        <w:tc>
          <w:tcPr>
            <w:tcW w:w="2267" w:type="dxa"/>
          </w:tcPr>
          <w:p w14:paraId="4549625C" w14:textId="77777777" w:rsidR="00123ECE" w:rsidRPr="005647EB" w:rsidRDefault="00123ECE" w:rsidP="002570E4">
            <w:pPr>
              <w:pStyle w:val="TAL"/>
              <w:keepNext w:val="0"/>
              <w:keepLines w:val="0"/>
            </w:pPr>
          </w:p>
        </w:tc>
        <w:tc>
          <w:tcPr>
            <w:tcW w:w="1700" w:type="dxa"/>
          </w:tcPr>
          <w:p w14:paraId="2B4F3BB0" w14:textId="77777777" w:rsidR="00123ECE" w:rsidRPr="005647EB" w:rsidRDefault="00123ECE" w:rsidP="002570E4">
            <w:pPr>
              <w:pStyle w:val="TAL"/>
              <w:keepNext w:val="0"/>
              <w:keepLines w:val="0"/>
            </w:pPr>
          </w:p>
        </w:tc>
        <w:tc>
          <w:tcPr>
            <w:tcW w:w="1245" w:type="dxa"/>
          </w:tcPr>
          <w:p w14:paraId="19B1A7BB" w14:textId="77777777" w:rsidR="00123ECE" w:rsidRPr="005647EB" w:rsidRDefault="00123ECE" w:rsidP="002570E4">
            <w:pPr>
              <w:pStyle w:val="TAL"/>
              <w:keepNext w:val="0"/>
              <w:keepLines w:val="0"/>
            </w:pPr>
          </w:p>
        </w:tc>
      </w:tr>
    </w:tbl>
    <w:p w14:paraId="738C31A6" w14:textId="77777777" w:rsidR="00123ECE" w:rsidRPr="005647EB" w:rsidRDefault="00123ECE" w:rsidP="002570E4">
      <w:pPr>
        <w:rPr>
          <w:lang w:eastAsia="zh-CN"/>
        </w:rPr>
      </w:pPr>
    </w:p>
    <w:p w14:paraId="64599CA5" w14:textId="77777777" w:rsidR="00123ECE" w:rsidRPr="005647EB" w:rsidRDefault="00123ECE" w:rsidP="002570E4">
      <w:pPr>
        <w:pStyle w:val="TH"/>
        <w:keepNext w:val="0"/>
        <w:keepLines w:val="0"/>
      </w:pPr>
      <w:r w:rsidRPr="005647EB">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 xml:space="preserve">.4.3-3: </w:t>
      </w:r>
      <w:r w:rsidRPr="005647EB">
        <w:rPr>
          <w:i/>
        </w:rPr>
        <w:t>ReportConfigEUTRA-A3</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67777049" w14:textId="77777777" w:rsidTr="002570E4">
        <w:trPr>
          <w:jc w:val="center"/>
        </w:trPr>
        <w:tc>
          <w:tcPr>
            <w:tcW w:w="9527" w:type="dxa"/>
            <w:gridSpan w:val="4"/>
            <w:tcBorders>
              <w:bottom w:val="single" w:sz="4" w:space="0" w:color="auto"/>
            </w:tcBorders>
          </w:tcPr>
          <w:p w14:paraId="5CDB6325" w14:textId="62DF5D9E"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523BEBA0" w14:textId="77777777" w:rsidTr="002570E4">
        <w:trPr>
          <w:jc w:val="center"/>
        </w:trPr>
        <w:tc>
          <w:tcPr>
            <w:tcW w:w="4427" w:type="dxa"/>
            <w:tcBorders>
              <w:right w:val="single" w:sz="4" w:space="0" w:color="auto"/>
            </w:tcBorders>
          </w:tcPr>
          <w:p w14:paraId="6C1B854C" w14:textId="51B3234F"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76D59A36" w14:textId="77777777" w:rsidR="00123ECE" w:rsidRPr="005647EB" w:rsidRDefault="00123ECE" w:rsidP="002570E4">
            <w:pPr>
              <w:pStyle w:val="TAH"/>
              <w:keepNext w:val="0"/>
              <w:keepLines w:val="0"/>
            </w:pPr>
            <w:r w:rsidRPr="005647EB">
              <w:t>Value/remark</w:t>
            </w:r>
          </w:p>
        </w:tc>
        <w:tc>
          <w:tcPr>
            <w:tcW w:w="1700" w:type="dxa"/>
            <w:tcBorders>
              <w:left w:val="single" w:sz="4" w:space="0" w:color="auto"/>
              <w:right w:val="single" w:sz="4" w:space="0" w:color="auto"/>
            </w:tcBorders>
          </w:tcPr>
          <w:p w14:paraId="7B89EF24" w14:textId="77777777" w:rsidR="00123ECE" w:rsidRPr="005647EB" w:rsidRDefault="00123ECE" w:rsidP="002570E4">
            <w:pPr>
              <w:pStyle w:val="TAH"/>
              <w:keepNext w:val="0"/>
              <w:keepLines w:val="0"/>
            </w:pPr>
            <w:r w:rsidRPr="005647EB">
              <w:t>Comment</w:t>
            </w:r>
          </w:p>
        </w:tc>
        <w:tc>
          <w:tcPr>
            <w:tcW w:w="1133" w:type="dxa"/>
            <w:tcBorders>
              <w:left w:val="single" w:sz="4" w:space="0" w:color="auto"/>
            </w:tcBorders>
          </w:tcPr>
          <w:p w14:paraId="75A83D13" w14:textId="77777777" w:rsidR="00123ECE" w:rsidRPr="005647EB" w:rsidRDefault="00123ECE" w:rsidP="002570E4">
            <w:pPr>
              <w:pStyle w:val="TAH"/>
              <w:keepNext w:val="0"/>
              <w:keepLines w:val="0"/>
            </w:pPr>
            <w:r w:rsidRPr="005647EB">
              <w:t>Condition</w:t>
            </w:r>
          </w:p>
        </w:tc>
      </w:tr>
      <w:tr w:rsidR="00123ECE" w:rsidRPr="005647EB" w14:paraId="089A2B71" w14:textId="77777777" w:rsidTr="002570E4">
        <w:trPr>
          <w:jc w:val="center"/>
        </w:trPr>
        <w:tc>
          <w:tcPr>
            <w:tcW w:w="4427" w:type="dxa"/>
            <w:tcBorders>
              <w:right w:val="single" w:sz="4" w:space="0" w:color="auto"/>
            </w:tcBorders>
          </w:tcPr>
          <w:p w14:paraId="5FCB3E5A" w14:textId="1D4FD5FB" w:rsidR="00123ECE" w:rsidRPr="005647EB" w:rsidRDefault="00123ECE" w:rsidP="000424D3">
            <w:pPr>
              <w:pStyle w:val="TAH"/>
              <w:keepNext w:val="0"/>
              <w:keepLines w:val="0"/>
              <w:jc w:val="left"/>
              <w:rPr>
                <w:b w:val="0"/>
              </w:rPr>
            </w:pPr>
            <w:r w:rsidRPr="005647EB">
              <w:rPr>
                <w:b w:val="0"/>
              </w:rPr>
              <w:t>ReportConfigEUTRA-A3</w:t>
            </w:r>
            <w:r w:rsidR="002570E4" w:rsidRPr="005647EB">
              <w:rPr>
                <w:b w:val="0"/>
              </w:rPr>
              <w:t xml:space="preserve"> </w:t>
            </w:r>
            <w:r w:rsidRPr="005647EB">
              <w:rPr>
                <w:b w:val="0"/>
              </w:rPr>
              <w:t>::=</w:t>
            </w:r>
            <w:r w:rsidR="002570E4" w:rsidRPr="005647EB">
              <w:rPr>
                <w:b w:val="0"/>
              </w:rPr>
              <w:t xml:space="preserve"> </w:t>
            </w:r>
            <w:r w:rsidRPr="005647EB">
              <w:rPr>
                <w:b w:val="0"/>
              </w:rPr>
              <w:t>SEQUENCE</w:t>
            </w:r>
            <w:r w:rsidR="002570E4" w:rsidRPr="005647EB">
              <w:rPr>
                <w:b w:val="0"/>
              </w:rPr>
              <w:t xml:space="preserve"> </w:t>
            </w:r>
            <w:r w:rsidRPr="005647EB">
              <w:rPr>
                <w:b w:val="0"/>
              </w:rPr>
              <w:t>{</w:t>
            </w:r>
          </w:p>
        </w:tc>
        <w:tc>
          <w:tcPr>
            <w:tcW w:w="2267" w:type="dxa"/>
            <w:tcBorders>
              <w:left w:val="single" w:sz="4" w:space="0" w:color="auto"/>
              <w:right w:val="single" w:sz="4" w:space="0" w:color="auto"/>
            </w:tcBorders>
          </w:tcPr>
          <w:p w14:paraId="1323EBBF" w14:textId="77777777" w:rsidR="00123ECE" w:rsidRPr="005647EB" w:rsidRDefault="00123ECE" w:rsidP="002570E4">
            <w:pPr>
              <w:pStyle w:val="TAH"/>
              <w:keepNext w:val="0"/>
              <w:keepLines w:val="0"/>
              <w:jc w:val="both"/>
              <w:rPr>
                <w:b w:val="0"/>
              </w:rPr>
            </w:pPr>
          </w:p>
        </w:tc>
        <w:tc>
          <w:tcPr>
            <w:tcW w:w="1700" w:type="dxa"/>
            <w:tcBorders>
              <w:left w:val="single" w:sz="4" w:space="0" w:color="auto"/>
              <w:right w:val="single" w:sz="4" w:space="0" w:color="auto"/>
            </w:tcBorders>
          </w:tcPr>
          <w:p w14:paraId="6417CB30" w14:textId="77777777" w:rsidR="00123ECE" w:rsidRPr="005647EB" w:rsidRDefault="00123ECE" w:rsidP="002570E4">
            <w:pPr>
              <w:pStyle w:val="TAH"/>
              <w:keepNext w:val="0"/>
              <w:keepLines w:val="0"/>
              <w:jc w:val="both"/>
              <w:rPr>
                <w:b w:val="0"/>
              </w:rPr>
            </w:pPr>
          </w:p>
        </w:tc>
        <w:tc>
          <w:tcPr>
            <w:tcW w:w="1133" w:type="dxa"/>
            <w:tcBorders>
              <w:left w:val="single" w:sz="4" w:space="0" w:color="auto"/>
            </w:tcBorders>
          </w:tcPr>
          <w:p w14:paraId="7FDAD13E" w14:textId="77777777" w:rsidR="00123ECE" w:rsidRPr="005647EB" w:rsidRDefault="00123ECE" w:rsidP="000424D3">
            <w:pPr>
              <w:pStyle w:val="TAH"/>
              <w:keepNext w:val="0"/>
              <w:keepLines w:val="0"/>
              <w:jc w:val="left"/>
              <w:rPr>
                <w:b w:val="0"/>
              </w:rPr>
            </w:pPr>
          </w:p>
        </w:tc>
      </w:tr>
      <w:tr w:rsidR="00123ECE" w:rsidRPr="005647EB" w14:paraId="549835FD" w14:textId="77777777" w:rsidTr="002570E4">
        <w:trPr>
          <w:jc w:val="center"/>
        </w:trPr>
        <w:tc>
          <w:tcPr>
            <w:tcW w:w="4427" w:type="dxa"/>
            <w:tcBorders>
              <w:right w:val="single" w:sz="4" w:space="0" w:color="auto"/>
            </w:tcBorders>
          </w:tcPr>
          <w:p w14:paraId="1D814187" w14:textId="5887503B"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02BBA9B8"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46AAADE" w14:textId="77777777" w:rsidR="00123ECE" w:rsidRPr="005647EB" w:rsidRDefault="00123ECE" w:rsidP="002570E4">
            <w:pPr>
              <w:pStyle w:val="TAL"/>
              <w:keepNext w:val="0"/>
              <w:keepLines w:val="0"/>
            </w:pPr>
          </w:p>
        </w:tc>
        <w:tc>
          <w:tcPr>
            <w:tcW w:w="1133" w:type="dxa"/>
            <w:tcBorders>
              <w:left w:val="single" w:sz="4" w:space="0" w:color="auto"/>
            </w:tcBorders>
          </w:tcPr>
          <w:p w14:paraId="3B29FB3D" w14:textId="77777777" w:rsidR="00123ECE" w:rsidRPr="005647EB" w:rsidRDefault="00123ECE" w:rsidP="002570E4">
            <w:pPr>
              <w:pStyle w:val="TAL"/>
              <w:keepNext w:val="0"/>
              <w:keepLines w:val="0"/>
            </w:pPr>
          </w:p>
        </w:tc>
      </w:tr>
      <w:tr w:rsidR="00123ECE" w:rsidRPr="005647EB" w14:paraId="637F64AB" w14:textId="77777777" w:rsidTr="002570E4">
        <w:trPr>
          <w:jc w:val="center"/>
        </w:trPr>
        <w:tc>
          <w:tcPr>
            <w:tcW w:w="4427" w:type="dxa"/>
            <w:tcBorders>
              <w:right w:val="single" w:sz="4" w:space="0" w:color="auto"/>
            </w:tcBorders>
          </w:tcPr>
          <w:p w14:paraId="6E5C1B26" w14:textId="37ADEBBE" w:rsidR="00123ECE" w:rsidRPr="005647EB" w:rsidRDefault="002570E4" w:rsidP="002570E4">
            <w:pPr>
              <w:pStyle w:val="TAL"/>
              <w:keepNext w:val="0"/>
              <w:keepLines w:val="0"/>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5E8A84C0"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0313B503" w14:textId="77777777" w:rsidR="00123ECE" w:rsidRPr="005647EB" w:rsidRDefault="00123ECE" w:rsidP="002570E4">
            <w:pPr>
              <w:pStyle w:val="TAL"/>
              <w:keepNext w:val="0"/>
              <w:keepLines w:val="0"/>
            </w:pPr>
          </w:p>
        </w:tc>
        <w:tc>
          <w:tcPr>
            <w:tcW w:w="1133" w:type="dxa"/>
            <w:tcBorders>
              <w:left w:val="single" w:sz="4" w:space="0" w:color="auto"/>
            </w:tcBorders>
          </w:tcPr>
          <w:p w14:paraId="2613DFDA" w14:textId="77777777" w:rsidR="00123ECE" w:rsidRPr="005647EB" w:rsidRDefault="00123ECE" w:rsidP="002570E4">
            <w:pPr>
              <w:pStyle w:val="TAL"/>
              <w:keepNext w:val="0"/>
              <w:keepLines w:val="0"/>
            </w:pPr>
          </w:p>
        </w:tc>
      </w:tr>
      <w:tr w:rsidR="00123ECE" w:rsidRPr="005647EB" w14:paraId="57CB4BA6" w14:textId="77777777" w:rsidTr="002570E4">
        <w:trPr>
          <w:jc w:val="center"/>
        </w:trPr>
        <w:tc>
          <w:tcPr>
            <w:tcW w:w="4427" w:type="dxa"/>
            <w:tcBorders>
              <w:right w:val="single" w:sz="4" w:space="0" w:color="auto"/>
            </w:tcBorders>
          </w:tcPr>
          <w:p w14:paraId="2945E6FD" w14:textId="34C1007B" w:rsidR="00123ECE" w:rsidRPr="005647EB" w:rsidRDefault="002570E4" w:rsidP="002570E4">
            <w:pPr>
              <w:pStyle w:val="TAL"/>
              <w:keepNext w:val="0"/>
              <w:keepLines w:val="0"/>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79BB3CD7"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1F1A0882" w14:textId="77777777" w:rsidR="00123ECE" w:rsidRPr="005647EB" w:rsidRDefault="00123ECE" w:rsidP="002570E4">
            <w:pPr>
              <w:pStyle w:val="TAL"/>
              <w:keepNext w:val="0"/>
              <w:keepLines w:val="0"/>
            </w:pPr>
          </w:p>
        </w:tc>
        <w:tc>
          <w:tcPr>
            <w:tcW w:w="1133" w:type="dxa"/>
            <w:tcBorders>
              <w:left w:val="single" w:sz="4" w:space="0" w:color="auto"/>
            </w:tcBorders>
          </w:tcPr>
          <w:p w14:paraId="44C51534" w14:textId="77777777" w:rsidR="00123ECE" w:rsidRPr="005647EB" w:rsidRDefault="00123ECE" w:rsidP="002570E4">
            <w:pPr>
              <w:pStyle w:val="TAL"/>
              <w:keepNext w:val="0"/>
              <w:keepLines w:val="0"/>
            </w:pPr>
          </w:p>
        </w:tc>
      </w:tr>
      <w:tr w:rsidR="00123ECE" w:rsidRPr="005647EB" w14:paraId="23697CBD" w14:textId="77777777" w:rsidTr="002570E4">
        <w:trPr>
          <w:jc w:val="center"/>
        </w:trPr>
        <w:tc>
          <w:tcPr>
            <w:tcW w:w="4427" w:type="dxa"/>
            <w:tcBorders>
              <w:right w:val="single" w:sz="4" w:space="0" w:color="auto"/>
            </w:tcBorders>
          </w:tcPr>
          <w:p w14:paraId="2D21FE64" w14:textId="6BDAB23B" w:rsidR="00123ECE" w:rsidRPr="005647EB" w:rsidRDefault="002570E4" w:rsidP="002570E4">
            <w:pPr>
              <w:pStyle w:val="TAL"/>
              <w:keepNext w:val="0"/>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C290910"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1D4D7046" w14:textId="77777777" w:rsidR="00123ECE" w:rsidRPr="005647EB" w:rsidRDefault="00123ECE" w:rsidP="002570E4">
            <w:pPr>
              <w:pStyle w:val="TAL"/>
              <w:keepNext w:val="0"/>
              <w:keepLines w:val="0"/>
            </w:pPr>
          </w:p>
        </w:tc>
        <w:tc>
          <w:tcPr>
            <w:tcW w:w="1133" w:type="dxa"/>
            <w:tcBorders>
              <w:left w:val="single" w:sz="4" w:space="0" w:color="auto"/>
            </w:tcBorders>
          </w:tcPr>
          <w:p w14:paraId="3ED8EF84" w14:textId="77777777" w:rsidR="00123ECE" w:rsidRPr="005647EB" w:rsidRDefault="00123ECE" w:rsidP="002570E4">
            <w:pPr>
              <w:pStyle w:val="TAL"/>
              <w:keepNext w:val="0"/>
              <w:keepLines w:val="0"/>
            </w:pPr>
          </w:p>
        </w:tc>
      </w:tr>
      <w:tr w:rsidR="00123ECE" w:rsidRPr="005647EB" w14:paraId="7F13DD04" w14:textId="77777777" w:rsidTr="002570E4">
        <w:trPr>
          <w:jc w:val="center"/>
        </w:trPr>
        <w:tc>
          <w:tcPr>
            <w:tcW w:w="4427" w:type="dxa"/>
            <w:tcBorders>
              <w:right w:val="single" w:sz="4" w:space="0" w:color="auto"/>
            </w:tcBorders>
          </w:tcPr>
          <w:p w14:paraId="20E313B6" w14:textId="2C820DE0"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4277F7AC" w14:textId="5DEB5A00" w:rsidR="00123ECE" w:rsidRPr="005647EB" w:rsidRDefault="00123ECE" w:rsidP="002570E4">
            <w:pPr>
              <w:pStyle w:val="TAL"/>
              <w:keepNext w:val="0"/>
              <w:keepLines w:val="0"/>
            </w:pPr>
            <w:r w:rsidRPr="005647EB">
              <w:t>-</w:t>
            </w:r>
            <w:r w:rsidRPr="005647EB">
              <w:rPr>
                <w:lang w:eastAsia="zh-CN"/>
              </w:rPr>
              <w:t>12</w:t>
            </w:r>
            <w:r w:rsidR="002570E4" w:rsidRPr="005647EB">
              <w:t xml:space="preserve"> </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0F655110" w14:textId="5E216D21" w:rsidR="00123ECE" w:rsidRPr="005647EB" w:rsidRDefault="00123ECE" w:rsidP="002570E4">
            <w:pPr>
              <w:pStyle w:val="TAL"/>
              <w:keepNext w:val="0"/>
              <w:keepLines w:val="0"/>
              <w:rPr>
                <w:lang w:eastAsia="zh-CN"/>
              </w:rPr>
            </w:pPr>
            <w:r w:rsidRPr="005647EB">
              <w:rPr>
                <w:lang w:eastAsia="zh-CN"/>
              </w:rPr>
              <w:t>-6</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actual</w:t>
            </w:r>
            <w:r w:rsidR="002570E4" w:rsidRPr="005647EB">
              <w:rPr>
                <w:lang w:eastAsia="zh-CN"/>
              </w:rPr>
              <w:t xml:space="preserve"> </w:t>
            </w:r>
            <w:r w:rsidRPr="005647EB">
              <w:rPr>
                <w:lang w:eastAsia="zh-CN"/>
              </w:rPr>
              <w:t>value</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dB</w:t>
            </w:r>
            <w:r w:rsidR="002570E4" w:rsidRPr="005647EB">
              <w:rPr>
                <w:lang w:eastAsia="zh-CN"/>
              </w:rPr>
              <w:t xml:space="preserve"> </w:t>
            </w:r>
            <w:r w:rsidRPr="005647EB">
              <w:rPr>
                <w:lang w:eastAsia="zh-CN"/>
              </w:rPr>
              <w:t>(-12</w:t>
            </w:r>
            <w:r w:rsidR="002570E4" w:rsidRPr="005647EB">
              <w:rPr>
                <w:lang w:eastAsia="zh-CN"/>
              </w:rPr>
              <w:t xml:space="preserve"> </w:t>
            </w:r>
            <w:r w:rsidRPr="005647EB">
              <w:rPr>
                <w:lang w:eastAsia="zh-CN"/>
              </w:rPr>
              <w:t>*</w:t>
            </w:r>
            <w:r w:rsidR="002570E4" w:rsidRPr="005647EB">
              <w:rPr>
                <w:lang w:eastAsia="zh-CN"/>
              </w:rPr>
              <w:t xml:space="preserve"> </w:t>
            </w:r>
            <w:r w:rsidRPr="005647EB">
              <w:rPr>
                <w:lang w:eastAsia="zh-CN"/>
              </w:rPr>
              <w:t>0.5</w:t>
            </w:r>
            <w:r w:rsidR="002570E4" w:rsidRPr="005647EB">
              <w:rPr>
                <w:lang w:eastAsia="zh-CN"/>
              </w:rPr>
              <w:t xml:space="preserve"> </w:t>
            </w:r>
            <w:r w:rsidRPr="005647EB">
              <w:rPr>
                <w:lang w:eastAsia="zh-CN"/>
              </w:rPr>
              <w:t>dB)</w:t>
            </w:r>
          </w:p>
        </w:tc>
        <w:tc>
          <w:tcPr>
            <w:tcW w:w="1133" w:type="dxa"/>
            <w:tcBorders>
              <w:left w:val="single" w:sz="4" w:space="0" w:color="auto"/>
            </w:tcBorders>
          </w:tcPr>
          <w:p w14:paraId="3CE3828B" w14:textId="77777777" w:rsidR="00123ECE" w:rsidRPr="005647EB" w:rsidRDefault="00123ECE" w:rsidP="002570E4">
            <w:pPr>
              <w:pStyle w:val="TAL"/>
              <w:keepNext w:val="0"/>
              <w:keepLines w:val="0"/>
            </w:pPr>
          </w:p>
        </w:tc>
      </w:tr>
      <w:tr w:rsidR="00123ECE" w:rsidRPr="005647EB" w14:paraId="30D80E07" w14:textId="77777777" w:rsidTr="002570E4">
        <w:trPr>
          <w:jc w:val="center"/>
        </w:trPr>
        <w:tc>
          <w:tcPr>
            <w:tcW w:w="4427" w:type="dxa"/>
            <w:tcBorders>
              <w:right w:val="single" w:sz="4" w:space="0" w:color="auto"/>
            </w:tcBorders>
          </w:tcPr>
          <w:p w14:paraId="3812F071" w14:textId="2043A096"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reportOnLeave</w:t>
            </w:r>
          </w:p>
        </w:tc>
        <w:tc>
          <w:tcPr>
            <w:tcW w:w="2267" w:type="dxa"/>
            <w:tcBorders>
              <w:left w:val="single" w:sz="4" w:space="0" w:color="auto"/>
              <w:right w:val="single" w:sz="4" w:space="0" w:color="auto"/>
            </w:tcBorders>
          </w:tcPr>
          <w:p w14:paraId="499F00FB" w14:textId="77777777" w:rsidR="00123ECE" w:rsidRPr="005647EB" w:rsidRDefault="00123ECE" w:rsidP="002570E4">
            <w:pPr>
              <w:pStyle w:val="TAL"/>
              <w:keepNext w:val="0"/>
              <w:keepLines w:val="0"/>
              <w:rPr>
                <w:lang w:eastAsia="zh-CN"/>
              </w:rPr>
            </w:pPr>
            <w:r w:rsidRPr="005647EB">
              <w:rPr>
                <w:lang w:eastAsia="zh-CN"/>
              </w:rPr>
              <w:t>FALSE</w:t>
            </w:r>
          </w:p>
        </w:tc>
        <w:tc>
          <w:tcPr>
            <w:tcW w:w="1700" w:type="dxa"/>
            <w:tcBorders>
              <w:left w:val="single" w:sz="4" w:space="0" w:color="auto"/>
              <w:right w:val="single" w:sz="4" w:space="0" w:color="auto"/>
            </w:tcBorders>
          </w:tcPr>
          <w:p w14:paraId="73F58688" w14:textId="77777777" w:rsidR="00123ECE" w:rsidRPr="005647EB" w:rsidRDefault="00123ECE" w:rsidP="002570E4">
            <w:pPr>
              <w:pStyle w:val="TAL"/>
              <w:keepNext w:val="0"/>
              <w:keepLines w:val="0"/>
            </w:pPr>
          </w:p>
        </w:tc>
        <w:tc>
          <w:tcPr>
            <w:tcW w:w="1133" w:type="dxa"/>
            <w:tcBorders>
              <w:left w:val="single" w:sz="4" w:space="0" w:color="auto"/>
            </w:tcBorders>
          </w:tcPr>
          <w:p w14:paraId="2D36F815" w14:textId="77777777" w:rsidR="00123ECE" w:rsidRPr="005647EB" w:rsidRDefault="00123ECE" w:rsidP="002570E4">
            <w:pPr>
              <w:pStyle w:val="TAL"/>
              <w:keepNext w:val="0"/>
              <w:keepLines w:val="0"/>
            </w:pPr>
          </w:p>
        </w:tc>
      </w:tr>
      <w:tr w:rsidR="00123ECE" w:rsidRPr="005647EB" w14:paraId="7E274AED" w14:textId="77777777" w:rsidTr="002570E4">
        <w:trPr>
          <w:jc w:val="center"/>
        </w:trPr>
        <w:tc>
          <w:tcPr>
            <w:tcW w:w="4427" w:type="dxa"/>
            <w:tcBorders>
              <w:right w:val="single" w:sz="4" w:space="0" w:color="auto"/>
            </w:tcBorders>
          </w:tcPr>
          <w:p w14:paraId="6B9EF88F" w14:textId="3D0855E8"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4CB273DE"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513F778" w14:textId="77777777" w:rsidR="00123ECE" w:rsidRPr="005647EB" w:rsidRDefault="00123ECE" w:rsidP="002570E4">
            <w:pPr>
              <w:pStyle w:val="TAL"/>
              <w:keepNext w:val="0"/>
              <w:keepLines w:val="0"/>
            </w:pPr>
          </w:p>
        </w:tc>
        <w:tc>
          <w:tcPr>
            <w:tcW w:w="1133" w:type="dxa"/>
            <w:tcBorders>
              <w:left w:val="single" w:sz="4" w:space="0" w:color="auto"/>
            </w:tcBorders>
          </w:tcPr>
          <w:p w14:paraId="1A099F0C" w14:textId="77777777" w:rsidR="00123ECE" w:rsidRPr="005647EB" w:rsidRDefault="00123ECE" w:rsidP="002570E4">
            <w:pPr>
              <w:pStyle w:val="TAL"/>
              <w:keepNext w:val="0"/>
              <w:keepLines w:val="0"/>
            </w:pPr>
          </w:p>
        </w:tc>
      </w:tr>
      <w:tr w:rsidR="00123ECE" w:rsidRPr="005647EB" w14:paraId="5200973D" w14:textId="77777777" w:rsidTr="002570E4">
        <w:trPr>
          <w:jc w:val="center"/>
        </w:trPr>
        <w:tc>
          <w:tcPr>
            <w:tcW w:w="4427" w:type="dxa"/>
            <w:tcBorders>
              <w:right w:val="single" w:sz="4" w:space="0" w:color="auto"/>
            </w:tcBorders>
          </w:tcPr>
          <w:p w14:paraId="44724F72" w14:textId="3F487E6A"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705EB13C"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BC24F6B" w14:textId="77777777" w:rsidR="00123ECE" w:rsidRPr="005647EB" w:rsidRDefault="00123ECE" w:rsidP="002570E4">
            <w:pPr>
              <w:pStyle w:val="TAL"/>
              <w:keepNext w:val="0"/>
              <w:keepLines w:val="0"/>
            </w:pPr>
          </w:p>
        </w:tc>
        <w:tc>
          <w:tcPr>
            <w:tcW w:w="1133" w:type="dxa"/>
            <w:tcBorders>
              <w:left w:val="single" w:sz="4" w:space="0" w:color="auto"/>
            </w:tcBorders>
          </w:tcPr>
          <w:p w14:paraId="686DA930" w14:textId="77777777" w:rsidR="00123ECE" w:rsidRPr="005647EB" w:rsidRDefault="00123ECE" w:rsidP="002570E4">
            <w:pPr>
              <w:pStyle w:val="TAL"/>
              <w:keepNext w:val="0"/>
              <w:keepLines w:val="0"/>
            </w:pPr>
          </w:p>
        </w:tc>
      </w:tr>
      <w:tr w:rsidR="00123ECE" w:rsidRPr="005647EB" w14:paraId="6F785BF9" w14:textId="77777777" w:rsidTr="002570E4">
        <w:trPr>
          <w:jc w:val="center"/>
        </w:trPr>
        <w:tc>
          <w:tcPr>
            <w:tcW w:w="4427" w:type="dxa"/>
            <w:tcBorders>
              <w:right w:val="single" w:sz="4" w:space="0" w:color="auto"/>
            </w:tcBorders>
          </w:tcPr>
          <w:p w14:paraId="7BB6E236" w14:textId="764970C4" w:rsidR="00123ECE" w:rsidRPr="005647EB" w:rsidRDefault="002570E4" w:rsidP="002570E4">
            <w:pPr>
              <w:pStyle w:val="TAL"/>
              <w:keepNext w:val="0"/>
              <w:keepLines w:val="0"/>
            </w:pPr>
            <w:r w:rsidRPr="005647EB">
              <w:t xml:space="preserve">    </w:t>
            </w:r>
            <w:r w:rsidR="00123ECE" w:rsidRPr="005647EB">
              <w:rPr>
                <w:lang w:eastAsia="zh-CN"/>
              </w:rPr>
              <w:t>h</w:t>
            </w:r>
            <w:r w:rsidR="00123ECE" w:rsidRPr="005647EB">
              <w:t>ysteresis</w:t>
            </w:r>
          </w:p>
        </w:tc>
        <w:tc>
          <w:tcPr>
            <w:tcW w:w="2267" w:type="dxa"/>
            <w:tcBorders>
              <w:left w:val="single" w:sz="4" w:space="0" w:color="auto"/>
              <w:right w:val="single" w:sz="4" w:space="0" w:color="auto"/>
            </w:tcBorders>
          </w:tcPr>
          <w:p w14:paraId="321136C4" w14:textId="235E3C7F"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596ECE80" w14:textId="172C9AAD" w:rsidR="00123ECE" w:rsidRPr="005647EB" w:rsidRDefault="00123EC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AF4E16A" w14:textId="77777777" w:rsidR="00123ECE" w:rsidRPr="005647EB" w:rsidRDefault="00123ECE" w:rsidP="002570E4">
            <w:pPr>
              <w:pStyle w:val="TAL"/>
              <w:keepNext w:val="0"/>
              <w:keepLines w:val="0"/>
            </w:pPr>
          </w:p>
        </w:tc>
      </w:tr>
      <w:tr w:rsidR="00123ECE" w:rsidRPr="005647EB" w14:paraId="34C83F5F" w14:textId="77777777" w:rsidTr="002570E4">
        <w:trPr>
          <w:jc w:val="center"/>
        </w:trPr>
        <w:tc>
          <w:tcPr>
            <w:tcW w:w="4427" w:type="dxa"/>
            <w:tcBorders>
              <w:right w:val="single" w:sz="4" w:space="0" w:color="auto"/>
            </w:tcBorders>
          </w:tcPr>
          <w:p w14:paraId="776D4FB2" w14:textId="020269FE"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timeToTrigger</w:t>
            </w:r>
          </w:p>
        </w:tc>
        <w:tc>
          <w:tcPr>
            <w:tcW w:w="2267" w:type="dxa"/>
            <w:tcBorders>
              <w:left w:val="single" w:sz="4" w:space="0" w:color="auto"/>
              <w:right w:val="single" w:sz="4" w:space="0" w:color="auto"/>
            </w:tcBorders>
          </w:tcPr>
          <w:p w14:paraId="379763C3" w14:textId="5432EB5F"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ms)</w:t>
            </w:r>
          </w:p>
        </w:tc>
        <w:tc>
          <w:tcPr>
            <w:tcW w:w="1700" w:type="dxa"/>
            <w:tcBorders>
              <w:left w:val="single" w:sz="4" w:space="0" w:color="auto"/>
              <w:right w:val="single" w:sz="4" w:space="0" w:color="auto"/>
            </w:tcBorders>
          </w:tcPr>
          <w:p w14:paraId="45DB12AC" w14:textId="77777777" w:rsidR="00123ECE" w:rsidRPr="005647EB" w:rsidRDefault="00123ECE" w:rsidP="002570E4">
            <w:pPr>
              <w:pStyle w:val="TAL"/>
              <w:keepNext w:val="0"/>
              <w:keepLines w:val="0"/>
            </w:pPr>
          </w:p>
        </w:tc>
        <w:tc>
          <w:tcPr>
            <w:tcW w:w="1133" w:type="dxa"/>
            <w:tcBorders>
              <w:left w:val="single" w:sz="4" w:space="0" w:color="auto"/>
            </w:tcBorders>
          </w:tcPr>
          <w:p w14:paraId="00681A5E" w14:textId="77777777" w:rsidR="00123ECE" w:rsidRPr="005647EB" w:rsidRDefault="00123ECE" w:rsidP="002570E4">
            <w:pPr>
              <w:pStyle w:val="TAL"/>
              <w:keepNext w:val="0"/>
              <w:keepLines w:val="0"/>
            </w:pPr>
          </w:p>
        </w:tc>
      </w:tr>
      <w:tr w:rsidR="00123ECE" w:rsidRPr="005647EB" w14:paraId="0C31AC99" w14:textId="77777777" w:rsidTr="002570E4">
        <w:trPr>
          <w:jc w:val="center"/>
        </w:trPr>
        <w:tc>
          <w:tcPr>
            <w:tcW w:w="4427" w:type="dxa"/>
            <w:tcBorders>
              <w:right w:val="single" w:sz="4" w:space="0" w:color="auto"/>
            </w:tcBorders>
          </w:tcPr>
          <w:p w14:paraId="0133F456" w14:textId="716E9041"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Borders>
              <w:left w:val="single" w:sz="4" w:space="0" w:color="auto"/>
              <w:right w:val="single" w:sz="4" w:space="0" w:color="auto"/>
            </w:tcBorders>
          </w:tcPr>
          <w:p w14:paraId="41313A6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189AF709" w14:textId="77777777" w:rsidR="00123ECE" w:rsidRPr="005647EB" w:rsidRDefault="00123ECE" w:rsidP="002570E4">
            <w:pPr>
              <w:pStyle w:val="TAL"/>
              <w:keepNext w:val="0"/>
              <w:keepLines w:val="0"/>
            </w:pPr>
          </w:p>
        </w:tc>
        <w:tc>
          <w:tcPr>
            <w:tcW w:w="1133" w:type="dxa"/>
            <w:tcBorders>
              <w:left w:val="single" w:sz="4" w:space="0" w:color="auto"/>
            </w:tcBorders>
          </w:tcPr>
          <w:p w14:paraId="0C03E33F" w14:textId="77777777" w:rsidR="00123ECE" w:rsidRPr="005647EB" w:rsidRDefault="00123ECE" w:rsidP="002570E4">
            <w:pPr>
              <w:pStyle w:val="TAL"/>
              <w:keepNext w:val="0"/>
              <w:keepLines w:val="0"/>
            </w:pPr>
          </w:p>
        </w:tc>
      </w:tr>
      <w:tr w:rsidR="00123ECE" w:rsidRPr="005647EB" w14:paraId="57773295" w14:textId="77777777" w:rsidTr="002570E4">
        <w:trPr>
          <w:jc w:val="center"/>
        </w:trPr>
        <w:tc>
          <w:tcPr>
            <w:tcW w:w="4427" w:type="dxa"/>
            <w:tcBorders>
              <w:right w:val="single" w:sz="4" w:space="0" w:color="auto"/>
            </w:tcBorders>
          </w:tcPr>
          <w:p w14:paraId="68B732B6" w14:textId="02A09557"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Borders>
              <w:left w:val="single" w:sz="4" w:space="0" w:color="auto"/>
              <w:right w:val="single" w:sz="4" w:space="0" w:color="auto"/>
            </w:tcBorders>
          </w:tcPr>
          <w:p w14:paraId="572154BF"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34BCFB0E" w14:textId="77777777" w:rsidR="00123ECE" w:rsidRPr="005647EB" w:rsidRDefault="00123ECE" w:rsidP="002570E4">
            <w:pPr>
              <w:pStyle w:val="TAL"/>
              <w:keepNext w:val="0"/>
              <w:keepLines w:val="0"/>
            </w:pPr>
          </w:p>
        </w:tc>
        <w:tc>
          <w:tcPr>
            <w:tcW w:w="1133" w:type="dxa"/>
            <w:tcBorders>
              <w:left w:val="single" w:sz="4" w:space="0" w:color="auto"/>
            </w:tcBorders>
          </w:tcPr>
          <w:p w14:paraId="50F80F7E" w14:textId="77777777" w:rsidR="00123ECE" w:rsidRPr="005647EB" w:rsidRDefault="00123ECE" w:rsidP="002570E4">
            <w:pPr>
              <w:pStyle w:val="TAL"/>
              <w:keepNext w:val="0"/>
              <w:keepLines w:val="0"/>
            </w:pPr>
          </w:p>
        </w:tc>
      </w:tr>
    </w:tbl>
    <w:p w14:paraId="12DC67DB" w14:textId="77777777" w:rsidR="00123ECE" w:rsidRPr="005647EB" w:rsidRDefault="00123ECE" w:rsidP="002570E4">
      <w:pPr>
        <w:rPr>
          <w:lang w:eastAsia="zh-CN"/>
        </w:rPr>
      </w:pPr>
    </w:p>
    <w:p w14:paraId="2C88FB5A"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.4.3-</w:t>
      </w:r>
      <w:r w:rsidRPr="005647EB">
        <w:rPr>
          <w:lang w:eastAsia="zh-CN"/>
        </w:rPr>
        <w:t>4</w:t>
      </w:r>
      <w:r w:rsidRPr="005647EB">
        <w:t xml:space="preserve">: </w:t>
      </w:r>
      <w:r w:rsidRPr="005647EB">
        <w:rPr>
          <w:i/>
        </w:rPr>
        <w:t>SchedulingRequest-Config-DEFAULT</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35CF1E6E" w14:textId="77777777" w:rsidTr="002570E4">
        <w:trPr>
          <w:gridBefore w:val="1"/>
          <w:wBefore w:w="9" w:type="dxa"/>
          <w:jc w:val="center"/>
        </w:trPr>
        <w:tc>
          <w:tcPr>
            <w:tcW w:w="9781" w:type="dxa"/>
            <w:gridSpan w:val="5"/>
          </w:tcPr>
          <w:p w14:paraId="1E1F676A" w14:textId="50203DD0" w:rsidR="00123ECE" w:rsidRPr="005647EB" w:rsidRDefault="00123ECE" w:rsidP="002570E4">
            <w:pPr>
              <w:pStyle w:val="TAL"/>
              <w:keepNext w:val="0"/>
              <w:keepLines w:val="0"/>
              <w:rPr>
                <w:lang w:eastAsia="zh-CN"/>
              </w:rPr>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123ECE" w:rsidRPr="005647EB" w14:paraId="7EFDA487" w14:textId="77777777" w:rsidTr="002570E4">
        <w:trPr>
          <w:gridAfter w:val="1"/>
          <w:wAfter w:w="9" w:type="dxa"/>
          <w:jc w:val="center"/>
        </w:trPr>
        <w:tc>
          <w:tcPr>
            <w:tcW w:w="4537" w:type="dxa"/>
            <w:gridSpan w:val="2"/>
          </w:tcPr>
          <w:p w14:paraId="65CF4264" w14:textId="08A61D2C"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8" w:type="dxa"/>
          </w:tcPr>
          <w:p w14:paraId="5B32EDC3" w14:textId="77777777" w:rsidR="00123ECE" w:rsidRPr="005647EB" w:rsidRDefault="00123ECE" w:rsidP="002570E4">
            <w:pPr>
              <w:pStyle w:val="TAH"/>
              <w:keepNext w:val="0"/>
              <w:keepLines w:val="0"/>
            </w:pPr>
            <w:r w:rsidRPr="005647EB">
              <w:t>Value/remark</w:t>
            </w:r>
          </w:p>
        </w:tc>
        <w:tc>
          <w:tcPr>
            <w:tcW w:w="1701" w:type="dxa"/>
          </w:tcPr>
          <w:p w14:paraId="4BD84035" w14:textId="77777777" w:rsidR="00123ECE" w:rsidRPr="005647EB" w:rsidRDefault="00123ECE" w:rsidP="002570E4">
            <w:pPr>
              <w:pStyle w:val="TAH"/>
              <w:keepNext w:val="0"/>
              <w:keepLines w:val="0"/>
            </w:pPr>
            <w:r w:rsidRPr="005647EB">
              <w:t>Comment</w:t>
            </w:r>
          </w:p>
        </w:tc>
        <w:tc>
          <w:tcPr>
            <w:tcW w:w="1275" w:type="dxa"/>
          </w:tcPr>
          <w:p w14:paraId="42242073" w14:textId="77777777" w:rsidR="00123ECE" w:rsidRPr="005647EB" w:rsidRDefault="00123ECE" w:rsidP="002570E4">
            <w:pPr>
              <w:pStyle w:val="TAH"/>
              <w:keepNext w:val="0"/>
              <w:keepLines w:val="0"/>
            </w:pPr>
            <w:r w:rsidRPr="005647EB">
              <w:t>Condition</w:t>
            </w:r>
          </w:p>
        </w:tc>
      </w:tr>
      <w:tr w:rsidR="00123ECE" w:rsidRPr="005647EB" w14:paraId="5A862A0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39DDD8E" w14:textId="29D9882D" w:rsidR="00123ECE" w:rsidRPr="005647EB" w:rsidRDefault="00123EC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3A497D02"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04D8933"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9952A58" w14:textId="77777777" w:rsidR="00123ECE" w:rsidRPr="005647EB" w:rsidRDefault="00123ECE" w:rsidP="002570E4">
            <w:pPr>
              <w:pStyle w:val="TAL"/>
              <w:keepNext w:val="0"/>
              <w:keepLines w:val="0"/>
            </w:pPr>
          </w:p>
        </w:tc>
      </w:tr>
      <w:tr w:rsidR="00123ECE" w:rsidRPr="005647EB" w14:paraId="54E648D6"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806B032" w14:textId="37A4CC91" w:rsidR="00123ECE" w:rsidRPr="005647EB"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63A258B6"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6322332"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C7D1047" w14:textId="77777777" w:rsidR="00123ECE" w:rsidRPr="005647EB" w:rsidRDefault="00123ECE" w:rsidP="002570E4">
            <w:pPr>
              <w:pStyle w:val="TAL"/>
              <w:keepNext w:val="0"/>
              <w:keepLines w:val="0"/>
            </w:pPr>
          </w:p>
        </w:tc>
      </w:tr>
      <w:tr w:rsidR="00123ECE" w:rsidRPr="005647EB" w14:paraId="642011F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18519CD" w14:textId="40714A6E" w:rsidR="00123ECE" w:rsidRPr="005647EB" w:rsidRDefault="002570E4" w:rsidP="002570E4">
            <w:pPr>
              <w:pStyle w:val="TAL"/>
              <w:keepNext w:val="0"/>
              <w:keepLines w:val="0"/>
            </w:pPr>
            <w:r w:rsidRPr="005647EB">
              <w:t xml:space="preserve">    </w:t>
            </w:r>
            <w:r w:rsidR="00123ECE"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0A3BA212" w14:textId="77777777" w:rsidR="00123ECE" w:rsidRPr="005647EB" w:rsidRDefault="00123ECE" w:rsidP="002570E4">
            <w:pPr>
              <w:pStyle w:val="TAL"/>
              <w:keepNext w:val="0"/>
              <w:keepLines w:val="0"/>
            </w:pPr>
            <w:r w:rsidRPr="005647EB">
              <w:t>4</w:t>
            </w:r>
            <w:r w:rsidRPr="005647EB">
              <w:rPr>
                <w:lang w:eastAsia="zh-CN"/>
              </w:rPr>
              <w:t>1</w:t>
            </w:r>
          </w:p>
        </w:tc>
        <w:tc>
          <w:tcPr>
            <w:tcW w:w="1701" w:type="dxa"/>
            <w:tcBorders>
              <w:top w:val="single" w:sz="4" w:space="0" w:color="auto"/>
              <w:left w:val="single" w:sz="4" w:space="0" w:color="auto"/>
              <w:bottom w:val="single" w:sz="4" w:space="0" w:color="auto"/>
              <w:right w:val="single" w:sz="4" w:space="0" w:color="auto"/>
            </w:tcBorders>
          </w:tcPr>
          <w:p w14:paraId="2CC542CA" w14:textId="40AAB4CB" w:rsidR="00123ECE" w:rsidRPr="005647EB" w:rsidRDefault="00123ECE" w:rsidP="002570E4">
            <w:pPr>
              <w:pStyle w:val="TAL"/>
              <w:keepNext w:val="0"/>
              <w:keepLines w:val="0"/>
            </w:pPr>
            <w:r w:rsidRPr="005647EB">
              <w:t>Channel-bandwidth-dependent</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26A00657" w14:textId="77777777" w:rsidR="00123ECE" w:rsidRPr="005647EB" w:rsidRDefault="00123ECE" w:rsidP="002570E4">
            <w:pPr>
              <w:pStyle w:val="TAL"/>
              <w:keepNext w:val="0"/>
              <w:keepLines w:val="0"/>
            </w:pPr>
          </w:p>
        </w:tc>
      </w:tr>
      <w:tr w:rsidR="00123ECE" w:rsidRPr="005647EB" w14:paraId="6423A7E3"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D5E332E" w14:textId="3A5D7A9E" w:rsidR="00123ECE" w:rsidRPr="005647EB" w:rsidRDefault="002570E4" w:rsidP="002570E4">
            <w:pPr>
              <w:pStyle w:val="TAL"/>
              <w:keepNext w:val="0"/>
              <w:keepLines w:val="0"/>
            </w:pPr>
            <w:r w:rsidRPr="005647EB">
              <w:t xml:space="preserve">    </w:t>
            </w:r>
            <w:r w:rsidR="00123EC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61DE4E9D" w14:textId="77777777" w:rsidR="00123ECE" w:rsidRPr="005647EB" w:rsidRDefault="00123ECE" w:rsidP="002570E4">
            <w:pPr>
              <w:pStyle w:val="TAL"/>
              <w:keepNext w:val="0"/>
              <w:keepLines w:val="0"/>
            </w:pPr>
            <w:r w:rsidRPr="005647EB">
              <w:t>2</w:t>
            </w:r>
          </w:p>
        </w:tc>
        <w:tc>
          <w:tcPr>
            <w:tcW w:w="1701" w:type="dxa"/>
            <w:tcBorders>
              <w:top w:val="single" w:sz="4" w:space="0" w:color="auto"/>
              <w:left w:val="single" w:sz="4" w:space="0" w:color="auto"/>
              <w:bottom w:val="single" w:sz="4" w:space="0" w:color="auto"/>
              <w:right w:val="single" w:sz="4" w:space="0" w:color="auto"/>
            </w:tcBorders>
          </w:tcPr>
          <w:p w14:paraId="287AD43F"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B2D4E5B" w14:textId="77777777" w:rsidR="00123ECE" w:rsidRPr="005647EB" w:rsidRDefault="00123ECE" w:rsidP="002570E4">
            <w:pPr>
              <w:pStyle w:val="TAL"/>
              <w:keepNext w:val="0"/>
              <w:keepLines w:val="0"/>
            </w:pPr>
          </w:p>
        </w:tc>
      </w:tr>
      <w:tr w:rsidR="00123ECE" w:rsidRPr="005647EB" w14:paraId="4A76D77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6EC9D76" w14:textId="1DA106B9" w:rsidR="00123ECE" w:rsidRPr="005647EB" w:rsidRDefault="002570E4" w:rsidP="002570E4">
            <w:pPr>
              <w:pStyle w:val="TAL"/>
              <w:keepNext w:val="0"/>
              <w:keepLines w:val="0"/>
            </w:pPr>
            <w:r w:rsidRPr="005647EB">
              <w:t xml:space="preserve">    </w:t>
            </w:r>
            <w:r w:rsidR="00123ECE"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7E618437"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7E1A35B3"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E8B20D1" w14:textId="77777777" w:rsidR="00123ECE" w:rsidRPr="005647EB" w:rsidRDefault="00123ECE" w:rsidP="002570E4">
            <w:pPr>
              <w:pStyle w:val="TAL"/>
              <w:keepNext w:val="0"/>
              <w:keepLines w:val="0"/>
            </w:pPr>
          </w:p>
        </w:tc>
      </w:tr>
      <w:tr w:rsidR="00123ECE" w:rsidRPr="005647EB" w14:paraId="6C834ED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C345BB3" w14:textId="6388BEC5"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0FAEC4B6"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EBD360F"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BCFC346" w14:textId="77777777" w:rsidR="00123ECE" w:rsidRPr="005647EB" w:rsidRDefault="00123ECE" w:rsidP="002570E4">
            <w:pPr>
              <w:pStyle w:val="TAL"/>
              <w:keepNext w:val="0"/>
              <w:keepLines w:val="0"/>
            </w:pPr>
          </w:p>
        </w:tc>
      </w:tr>
      <w:tr w:rsidR="00123ECE" w:rsidRPr="005647EB" w14:paraId="3700262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47546A3"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2223804E"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6FE06CE"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A57D7D7" w14:textId="77777777" w:rsidR="00123ECE" w:rsidRPr="005647EB" w:rsidRDefault="00123ECE" w:rsidP="002570E4">
            <w:pPr>
              <w:pStyle w:val="TAL"/>
              <w:keepNext w:val="0"/>
              <w:keepLines w:val="0"/>
            </w:pPr>
          </w:p>
        </w:tc>
      </w:tr>
    </w:tbl>
    <w:p w14:paraId="1BC37D5B" w14:textId="77777777" w:rsidR="00123ECE" w:rsidRPr="005647EB" w:rsidRDefault="00123ECE" w:rsidP="002570E4"/>
    <w:p w14:paraId="35ACDCD5"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.4.3-</w:t>
      </w:r>
      <w:r w:rsidRPr="005647EB">
        <w:rPr>
          <w:lang w:eastAsia="zh-CN"/>
        </w:rPr>
        <w:t>5</w:t>
      </w:r>
      <w:r w:rsidRPr="005647EB">
        <w:t xml:space="preserve">: </w:t>
      </w:r>
      <w:r w:rsidRPr="005647EB">
        <w:rPr>
          <w:i/>
        </w:rPr>
        <w:t>MeasResults:</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05A1CFB2" w14:textId="77777777" w:rsidTr="002570E4">
        <w:trPr>
          <w:cantSplit/>
          <w:jc w:val="center"/>
        </w:trPr>
        <w:tc>
          <w:tcPr>
            <w:tcW w:w="9536" w:type="dxa"/>
            <w:gridSpan w:val="4"/>
          </w:tcPr>
          <w:p w14:paraId="43A0A9E0" w14:textId="4AA17C54"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123ECE" w:rsidRPr="005647EB" w14:paraId="6AA84793" w14:textId="77777777" w:rsidTr="002570E4">
        <w:trPr>
          <w:jc w:val="center"/>
        </w:trPr>
        <w:tc>
          <w:tcPr>
            <w:tcW w:w="4436" w:type="dxa"/>
          </w:tcPr>
          <w:p w14:paraId="2BA9808F" w14:textId="4566F5C5"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0B5BDD3" w14:textId="77777777" w:rsidR="00123ECE" w:rsidRPr="005647EB" w:rsidRDefault="00123ECE" w:rsidP="002570E4">
            <w:pPr>
              <w:pStyle w:val="TAH"/>
              <w:keepNext w:val="0"/>
              <w:keepLines w:val="0"/>
            </w:pPr>
            <w:r w:rsidRPr="005647EB">
              <w:t>Value/remark</w:t>
            </w:r>
          </w:p>
        </w:tc>
        <w:tc>
          <w:tcPr>
            <w:tcW w:w="1700" w:type="dxa"/>
          </w:tcPr>
          <w:p w14:paraId="77401340" w14:textId="77777777" w:rsidR="00123ECE" w:rsidRPr="005647EB" w:rsidRDefault="00123ECE" w:rsidP="002570E4">
            <w:pPr>
              <w:pStyle w:val="TAH"/>
              <w:keepNext w:val="0"/>
              <w:keepLines w:val="0"/>
            </w:pPr>
            <w:r w:rsidRPr="005647EB">
              <w:t>Comment</w:t>
            </w:r>
          </w:p>
        </w:tc>
        <w:tc>
          <w:tcPr>
            <w:tcW w:w="1133" w:type="dxa"/>
          </w:tcPr>
          <w:p w14:paraId="702F8904" w14:textId="77777777" w:rsidR="00123ECE" w:rsidRPr="005647EB" w:rsidRDefault="00123ECE" w:rsidP="002570E4">
            <w:pPr>
              <w:pStyle w:val="TAH"/>
              <w:keepNext w:val="0"/>
              <w:keepLines w:val="0"/>
            </w:pPr>
            <w:r w:rsidRPr="005647EB">
              <w:t>Condition</w:t>
            </w:r>
          </w:p>
        </w:tc>
      </w:tr>
      <w:tr w:rsidR="00123ECE" w:rsidRPr="005647EB" w14:paraId="2A874EB9" w14:textId="77777777" w:rsidTr="002570E4">
        <w:trPr>
          <w:jc w:val="center"/>
        </w:trPr>
        <w:tc>
          <w:tcPr>
            <w:tcW w:w="4436" w:type="dxa"/>
          </w:tcPr>
          <w:p w14:paraId="54CECC9C" w14:textId="175D5DF0"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1C8C6054" w14:textId="77777777" w:rsidR="00123ECE" w:rsidRPr="005647EB" w:rsidRDefault="00123ECE" w:rsidP="002570E4">
            <w:pPr>
              <w:pStyle w:val="TAL"/>
              <w:keepNext w:val="0"/>
              <w:keepLines w:val="0"/>
            </w:pPr>
          </w:p>
        </w:tc>
        <w:tc>
          <w:tcPr>
            <w:tcW w:w="1700" w:type="dxa"/>
          </w:tcPr>
          <w:p w14:paraId="50584052" w14:textId="77777777" w:rsidR="00123ECE" w:rsidRPr="005647EB" w:rsidRDefault="00123ECE" w:rsidP="002570E4">
            <w:pPr>
              <w:pStyle w:val="TAL"/>
              <w:keepNext w:val="0"/>
              <w:keepLines w:val="0"/>
            </w:pPr>
          </w:p>
        </w:tc>
        <w:tc>
          <w:tcPr>
            <w:tcW w:w="1133" w:type="dxa"/>
          </w:tcPr>
          <w:p w14:paraId="64A86067" w14:textId="77777777" w:rsidR="00123ECE" w:rsidRPr="005647EB" w:rsidRDefault="00123ECE" w:rsidP="002570E4">
            <w:pPr>
              <w:pStyle w:val="TAL"/>
              <w:keepNext w:val="0"/>
              <w:keepLines w:val="0"/>
            </w:pPr>
          </w:p>
        </w:tc>
      </w:tr>
      <w:tr w:rsidR="00123ECE" w:rsidRPr="005647EB" w14:paraId="33604C54" w14:textId="77777777" w:rsidTr="002570E4">
        <w:trPr>
          <w:jc w:val="center"/>
        </w:trPr>
        <w:tc>
          <w:tcPr>
            <w:tcW w:w="4436" w:type="dxa"/>
          </w:tcPr>
          <w:p w14:paraId="23E3D9FD" w14:textId="175E72D4" w:rsidR="00123ECE" w:rsidRPr="005647EB" w:rsidRDefault="002570E4" w:rsidP="002570E4">
            <w:pPr>
              <w:pStyle w:val="TAL"/>
              <w:keepNext w:val="0"/>
              <w:keepLines w:val="0"/>
              <w:rPr>
                <w:lang w:eastAsia="zh-CN"/>
              </w:rPr>
            </w:pPr>
            <w:r w:rsidRPr="005647EB">
              <w:t xml:space="preserve">   </w:t>
            </w:r>
            <w:r w:rsidR="00123ECE" w:rsidRPr="005647EB">
              <w:t>measI</w:t>
            </w:r>
            <w:r w:rsidR="00123ECE" w:rsidRPr="005647EB">
              <w:rPr>
                <w:lang w:eastAsia="zh-CN"/>
              </w:rPr>
              <w:t>d</w:t>
            </w:r>
          </w:p>
        </w:tc>
        <w:tc>
          <w:tcPr>
            <w:tcW w:w="2267" w:type="dxa"/>
          </w:tcPr>
          <w:p w14:paraId="772E7D06" w14:textId="77777777" w:rsidR="00123ECE" w:rsidRPr="005647EB" w:rsidRDefault="00123ECE" w:rsidP="002570E4">
            <w:pPr>
              <w:pStyle w:val="TAL"/>
              <w:keepNext w:val="0"/>
              <w:keepLines w:val="0"/>
              <w:rPr>
                <w:lang w:eastAsia="zh-CN"/>
              </w:rPr>
            </w:pPr>
            <w:r w:rsidRPr="005647EB">
              <w:rPr>
                <w:lang w:eastAsia="zh-CN"/>
              </w:rPr>
              <w:t>1</w:t>
            </w:r>
          </w:p>
        </w:tc>
        <w:tc>
          <w:tcPr>
            <w:tcW w:w="1700" w:type="dxa"/>
          </w:tcPr>
          <w:p w14:paraId="4D7F3F46" w14:textId="77777777" w:rsidR="00123ECE" w:rsidRPr="005647EB" w:rsidRDefault="00123ECE" w:rsidP="002570E4">
            <w:pPr>
              <w:pStyle w:val="TAL"/>
              <w:keepNext w:val="0"/>
              <w:keepLines w:val="0"/>
            </w:pPr>
          </w:p>
        </w:tc>
        <w:tc>
          <w:tcPr>
            <w:tcW w:w="1133" w:type="dxa"/>
          </w:tcPr>
          <w:p w14:paraId="25AB3015" w14:textId="77777777" w:rsidR="00123ECE" w:rsidRPr="005647EB" w:rsidRDefault="00123ECE" w:rsidP="002570E4">
            <w:pPr>
              <w:pStyle w:val="TAL"/>
              <w:keepNext w:val="0"/>
              <w:keepLines w:val="0"/>
            </w:pPr>
          </w:p>
        </w:tc>
      </w:tr>
      <w:tr w:rsidR="00123ECE" w:rsidRPr="005647EB" w14:paraId="57B6B3FA" w14:textId="77777777" w:rsidTr="002570E4">
        <w:trPr>
          <w:jc w:val="center"/>
        </w:trPr>
        <w:tc>
          <w:tcPr>
            <w:tcW w:w="4436" w:type="dxa"/>
          </w:tcPr>
          <w:p w14:paraId="105CFCEC" w14:textId="0DBBA034" w:rsidR="00123ECE" w:rsidRPr="005647EB" w:rsidRDefault="002570E4" w:rsidP="002570E4">
            <w:pPr>
              <w:pStyle w:val="TAL"/>
              <w:keepNext w:val="0"/>
              <w:keepLines w:val="0"/>
              <w:rPr>
                <w:lang w:eastAsia="zh-CN"/>
              </w:rPr>
            </w:pPr>
            <w:r w:rsidRPr="005647EB">
              <w:t xml:space="preserve">   </w:t>
            </w:r>
            <w:r w:rsidR="00123ECE" w:rsidRPr="005647EB">
              <w:t>measResultServ</w:t>
            </w:r>
            <w:r w:rsidR="00123ECE" w:rsidRPr="005647EB">
              <w:rPr>
                <w:lang w:eastAsia="zh-CN"/>
              </w:rPr>
              <w:t>Cell</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5A5FAB5F" w14:textId="77777777" w:rsidR="00123ECE" w:rsidRPr="005647EB" w:rsidRDefault="00123ECE" w:rsidP="002570E4">
            <w:pPr>
              <w:pStyle w:val="TAL"/>
              <w:keepNext w:val="0"/>
              <w:keepLines w:val="0"/>
            </w:pPr>
          </w:p>
        </w:tc>
        <w:tc>
          <w:tcPr>
            <w:tcW w:w="1700" w:type="dxa"/>
          </w:tcPr>
          <w:p w14:paraId="233E39D9" w14:textId="77777777" w:rsidR="00123ECE" w:rsidRPr="005647EB" w:rsidRDefault="00123ECE" w:rsidP="002570E4">
            <w:pPr>
              <w:pStyle w:val="TAL"/>
              <w:keepNext w:val="0"/>
              <w:keepLines w:val="0"/>
            </w:pPr>
          </w:p>
        </w:tc>
        <w:tc>
          <w:tcPr>
            <w:tcW w:w="1133" w:type="dxa"/>
          </w:tcPr>
          <w:p w14:paraId="253E079C" w14:textId="77777777" w:rsidR="00123ECE" w:rsidRPr="005647EB" w:rsidRDefault="00123ECE" w:rsidP="002570E4">
            <w:pPr>
              <w:pStyle w:val="TAL"/>
              <w:keepNext w:val="0"/>
              <w:keepLines w:val="0"/>
            </w:pPr>
          </w:p>
        </w:tc>
      </w:tr>
      <w:tr w:rsidR="00123ECE" w:rsidRPr="005647EB" w14:paraId="1F2DDB2D" w14:textId="77777777" w:rsidTr="002570E4">
        <w:trPr>
          <w:jc w:val="center"/>
        </w:trPr>
        <w:tc>
          <w:tcPr>
            <w:tcW w:w="4436" w:type="dxa"/>
          </w:tcPr>
          <w:p w14:paraId="17236287" w14:textId="0B0AE268"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43878D50" w14:textId="77777777" w:rsidR="00123ECE" w:rsidRPr="005647EB" w:rsidRDefault="00123ECE" w:rsidP="002570E4">
            <w:pPr>
              <w:pStyle w:val="TAL"/>
              <w:keepNext w:val="0"/>
              <w:keepLines w:val="0"/>
              <w:rPr>
                <w:lang w:eastAsia="zh-CN"/>
              </w:rPr>
            </w:pPr>
            <w:r w:rsidRPr="005647EB">
              <w:t>INTEGER(0..97)</w:t>
            </w:r>
          </w:p>
        </w:tc>
        <w:tc>
          <w:tcPr>
            <w:tcW w:w="1700" w:type="dxa"/>
          </w:tcPr>
          <w:p w14:paraId="42451FB6" w14:textId="6387C42F"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0DE674D" w14:textId="77777777" w:rsidR="00123ECE" w:rsidRPr="005647EB" w:rsidRDefault="00123ECE" w:rsidP="002570E4">
            <w:pPr>
              <w:pStyle w:val="TAL"/>
              <w:keepNext w:val="0"/>
              <w:keepLines w:val="0"/>
            </w:pPr>
          </w:p>
        </w:tc>
      </w:tr>
      <w:tr w:rsidR="00123ECE" w:rsidRPr="005647EB" w14:paraId="69EE4B21" w14:textId="77777777" w:rsidTr="002570E4">
        <w:trPr>
          <w:jc w:val="center"/>
        </w:trPr>
        <w:tc>
          <w:tcPr>
            <w:tcW w:w="4436" w:type="dxa"/>
          </w:tcPr>
          <w:p w14:paraId="3D3E1DE5" w14:textId="1B3B3A89"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130DBE26" w14:textId="77777777" w:rsidR="00123ECE" w:rsidRPr="005647EB" w:rsidRDefault="00123ECE" w:rsidP="002570E4">
            <w:pPr>
              <w:pStyle w:val="TAL"/>
              <w:keepNext w:val="0"/>
              <w:keepLines w:val="0"/>
              <w:rPr>
                <w:lang w:eastAsia="zh-CN"/>
              </w:rPr>
            </w:pPr>
            <w:r w:rsidRPr="005647EB">
              <w:t>INTEGER(0..34)</w:t>
            </w:r>
          </w:p>
        </w:tc>
        <w:tc>
          <w:tcPr>
            <w:tcW w:w="1700" w:type="dxa"/>
          </w:tcPr>
          <w:p w14:paraId="1144771F" w14:textId="218817A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A9AA666" w14:textId="77777777" w:rsidR="00123ECE" w:rsidRPr="005647EB" w:rsidRDefault="00123ECE" w:rsidP="002570E4">
            <w:pPr>
              <w:pStyle w:val="TAL"/>
              <w:keepNext w:val="0"/>
              <w:keepLines w:val="0"/>
            </w:pPr>
          </w:p>
        </w:tc>
      </w:tr>
      <w:tr w:rsidR="00123ECE" w:rsidRPr="005647EB" w14:paraId="4F9B560D" w14:textId="77777777" w:rsidTr="002570E4">
        <w:trPr>
          <w:jc w:val="center"/>
        </w:trPr>
        <w:tc>
          <w:tcPr>
            <w:tcW w:w="4436" w:type="dxa"/>
          </w:tcPr>
          <w:p w14:paraId="75C5140A" w14:textId="1F077981" w:rsidR="00123ECE" w:rsidRPr="005647EB" w:rsidRDefault="002570E4" w:rsidP="002570E4">
            <w:pPr>
              <w:pStyle w:val="TAL"/>
              <w:keepNext w:val="0"/>
              <w:keepLines w:val="0"/>
            </w:pPr>
            <w:r w:rsidRPr="005647EB">
              <w:t xml:space="preserve">   </w:t>
            </w:r>
            <w:r w:rsidR="00123ECE" w:rsidRPr="005647EB">
              <w:t>}</w:t>
            </w:r>
          </w:p>
        </w:tc>
        <w:tc>
          <w:tcPr>
            <w:tcW w:w="2267" w:type="dxa"/>
          </w:tcPr>
          <w:p w14:paraId="249EC8C8" w14:textId="77777777" w:rsidR="00123ECE" w:rsidRPr="005647EB" w:rsidRDefault="00123ECE" w:rsidP="002570E4">
            <w:pPr>
              <w:pStyle w:val="TAL"/>
              <w:keepNext w:val="0"/>
              <w:keepLines w:val="0"/>
            </w:pPr>
          </w:p>
        </w:tc>
        <w:tc>
          <w:tcPr>
            <w:tcW w:w="1700" w:type="dxa"/>
          </w:tcPr>
          <w:p w14:paraId="7A8971F3" w14:textId="77777777" w:rsidR="00123ECE" w:rsidRPr="005647EB" w:rsidRDefault="00123ECE" w:rsidP="002570E4">
            <w:pPr>
              <w:pStyle w:val="TAL"/>
              <w:keepNext w:val="0"/>
              <w:keepLines w:val="0"/>
            </w:pPr>
          </w:p>
        </w:tc>
        <w:tc>
          <w:tcPr>
            <w:tcW w:w="1133" w:type="dxa"/>
          </w:tcPr>
          <w:p w14:paraId="05E57A8E" w14:textId="77777777" w:rsidR="00123ECE" w:rsidRPr="005647EB" w:rsidRDefault="00123ECE" w:rsidP="002570E4">
            <w:pPr>
              <w:pStyle w:val="TAL"/>
              <w:keepNext w:val="0"/>
              <w:keepLines w:val="0"/>
            </w:pPr>
          </w:p>
        </w:tc>
      </w:tr>
      <w:tr w:rsidR="00123ECE" w:rsidRPr="005647EB" w14:paraId="7D896996" w14:textId="77777777" w:rsidTr="002570E4">
        <w:trPr>
          <w:jc w:val="center"/>
        </w:trPr>
        <w:tc>
          <w:tcPr>
            <w:tcW w:w="4436" w:type="dxa"/>
          </w:tcPr>
          <w:p w14:paraId="154120F8" w14:textId="53DD5D7A" w:rsidR="00123ECE" w:rsidRPr="005647EB" w:rsidRDefault="002570E4" w:rsidP="002570E4">
            <w:pPr>
              <w:pStyle w:val="TAL"/>
              <w:keepNext w:val="0"/>
              <w:keepLines w:val="0"/>
            </w:pPr>
            <w:r w:rsidRPr="005647EB">
              <w:t xml:space="preserve">   </w:t>
            </w:r>
            <w:r w:rsidR="00123ECE" w:rsidRPr="005647EB">
              <w:rPr>
                <w:lang w:eastAsia="zh-CN"/>
              </w:rPr>
              <w:t>m</w:t>
            </w:r>
            <w:r w:rsidR="00123ECE" w:rsidRPr="005647EB">
              <w:t>easResult</w:t>
            </w:r>
            <w:r w:rsidR="00123ECE" w:rsidRPr="005647EB">
              <w:rPr>
                <w:lang w:eastAsia="zh-CN"/>
              </w:rPr>
              <w:t>NeighCells</w:t>
            </w:r>
            <w:r w:rsidRPr="005647EB">
              <w:t xml:space="preserve"> </w:t>
            </w:r>
            <w:r w:rsidR="00123ECE" w:rsidRPr="005647EB">
              <w:t>CHOICE</w:t>
            </w:r>
            <w:r w:rsidRPr="005647EB">
              <w:t xml:space="preserve"> </w:t>
            </w:r>
            <w:r w:rsidR="00123ECE" w:rsidRPr="005647EB">
              <w:t>{</w:t>
            </w:r>
          </w:p>
        </w:tc>
        <w:tc>
          <w:tcPr>
            <w:tcW w:w="2267" w:type="dxa"/>
          </w:tcPr>
          <w:p w14:paraId="7E9A8150" w14:textId="77777777" w:rsidR="00123ECE" w:rsidRPr="005647EB" w:rsidRDefault="00123ECE" w:rsidP="002570E4">
            <w:pPr>
              <w:pStyle w:val="TAL"/>
              <w:keepNext w:val="0"/>
              <w:keepLines w:val="0"/>
            </w:pPr>
          </w:p>
        </w:tc>
        <w:tc>
          <w:tcPr>
            <w:tcW w:w="1700" w:type="dxa"/>
          </w:tcPr>
          <w:p w14:paraId="085FD540" w14:textId="77777777" w:rsidR="00123ECE" w:rsidRPr="005647EB" w:rsidRDefault="00123ECE" w:rsidP="002570E4">
            <w:pPr>
              <w:pStyle w:val="TAL"/>
              <w:keepNext w:val="0"/>
              <w:keepLines w:val="0"/>
            </w:pPr>
          </w:p>
        </w:tc>
        <w:tc>
          <w:tcPr>
            <w:tcW w:w="1133" w:type="dxa"/>
          </w:tcPr>
          <w:p w14:paraId="5F849D0A" w14:textId="77777777" w:rsidR="00123ECE" w:rsidRPr="005647EB" w:rsidRDefault="00123ECE" w:rsidP="002570E4">
            <w:pPr>
              <w:pStyle w:val="TAL"/>
              <w:keepNext w:val="0"/>
              <w:keepLines w:val="0"/>
            </w:pPr>
          </w:p>
        </w:tc>
      </w:tr>
      <w:tr w:rsidR="00123ECE" w:rsidRPr="005647EB" w14:paraId="025A1F58" w14:textId="77777777" w:rsidTr="002570E4">
        <w:trPr>
          <w:jc w:val="center"/>
        </w:trPr>
        <w:tc>
          <w:tcPr>
            <w:tcW w:w="4436" w:type="dxa"/>
          </w:tcPr>
          <w:p w14:paraId="1BA4A158" w14:textId="038C9264"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15CE7E92" w14:textId="0EA4EDCA" w:rsidR="00123ECE" w:rsidRPr="005647EB" w:rsidRDefault="00123ECE" w:rsidP="002570E4">
            <w:pPr>
              <w:pStyle w:val="TAL"/>
              <w:keepNext w:val="0"/>
              <w:keepLines w:val="0"/>
            </w:pPr>
            <w:r w:rsidRPr="005647EB">
              <w:t>MeasResultListEUTRA</w:t>
            </w:r>
            <w:r w:rsidR="002570E4" w:rsidRPr="005647EB">
              <w:t xml:space="preserve"> </w:t>
            </w:r>
          </w:p>
        </w:tc>
        <w:tc>
          <w:tcPr>
            <w:tcW w:w="1700" w:type="dxa"/>
          </w:tcPr>
          <w:p w14:paraId="2DDA5319" w14:textId="77777777" w:rsidR="00123ECE" w:rsidRPr="005647EB" w:rsidRDefault="00123ECE" w:rsidP="002570E4">
            <w:pPr>
              <w:pStyle w:val="TAL"/>
              <w:keepNext w:val="0"/>
              <w:keepLines w:val="0"/>
            </w:pPr>
          </w:p>
        </w:tc>
        <w:tc>
          <w:tcPr>
            <w:tcW w:w="1133" w:type="dxa"/>
          </w:tcPr>
          <w:p w14:paraId="2BB2B86E" w14:textId="77777777" w:rsidR="00123ECE" w:rsidRPr="005647EB" w:rsidRDefault="00123ECE" w:rsidP="002570E4">
            <w:pPr>
              <w:pStyle w:val="TAL"/>
              <w:keepNext w:val="0"/>
              <w:keepLines w:val="0"/>
            </w:pPr>
          </w:p>
        </w:tc>
      </w:tr>
      <w:tr w:rsidR="00123ECE" w:rsidRPr="005647EB" w14:paraId="1C297348" w14:textId="77777777" w:rsidTr="002570E4">
        <w:trPr>
          <w:jc w:val="center"/>
        </w:trPr>
        <w:tc>
          <w:tcPr>
            <w:tcW w:w="4436" w:type="dxa"/>
          </w:tcPr>
          <w:p w14:paraId="56711C1A" w14:textId="46692C1E" w:rsidR="00123ECE" w:rsidRPr="005647EB" w:rsidRDefault="002570E4" w:rsidP="002570E4">
            <w:pPr>
              <w:pStyle w:val="TAL"/>
              <w:keepNext w:val="0"/>
              <w:keepLines w:val="0"/>
            </w:pPr>
            <w:r w:rsidRPr="005647EB">
              <w:t xml:space="preserve">   </w:t>
            </w:r>
            <w:r w:rsidR="00123ECE" w:rsidRPr="005647EB">
              <w:t>}</w:t>
            </w:r>
          </w:p>
        </w:tc>
        <w:tc>
          <w:tcPr>
            <w:tcW w:w="2267" w:type="dxa"/>
          </w:tcPr>
          <w:p w14:paraId="4C5006EF" w14:textId="77777777" w:rsidR="00123ECE" w:rsidRPr="005647EB" w:rsidRDefault="00123ECE" w:rsidP="002570E4">
            <w:pPr>
              <w:pStyle w:val="TAL"/>
              <w:keepNext w:val="0"/>
              <w:keepLines w:val="0"/>
            </w:pPr>
          </w:p>
        </w:tc>
        <w:tc>
          <w:tcPr>
            <w:tcW w:w="1700" w:type="dxa"/>
          </w:tcPr>
          <w:p w14:paraId="3526E879" w14:textId="77777777" w:rsidR="00123ECE" w:rsidRPr="005647EB" w:rsidRDefault="00123ECE" w:rsidP="002570E4">
            <w:pPr>
              <w:pStyle w:val="TAL"/>
              <w:keepNext w:val="0"/>
              <w:keepLines w:val="0"/>
            </w:pPr>
          </w:p>
        </w:tc>
        <w:tc>
          <w:tcPr>
            <w:tcW w:w="1133" w:type="dxa"/>
          </w:tcPr>
          <w:p w14:paraId="30B14825" w14:textId="77777777" w:rsidR="00123ECE" w:rsidRPr="005647EB" w:rsidRDefault="00123ECE" w:rsidP="002570E4">
            <w:pPr>
              <w:pStyle w:val="TAL"/>
              <w:keepNext w:val="0"/>
              <w:keepLines w:val="0"/>
            </w:pPr>
          </w:p>
        </w:tc>
      </w:tr>
      <w:tr w:rsidR="00123ECE" w:rsidRPr="005647EB" w14:paraId="7C77A3C6" w14:textId="77777777" w:rsidTr="002570E4">
        <w:trPr>
          <w:jc w:val="center"/>
        </w:trPr>
        <w:tc>
          <w:tcPr>
            <w:tcW w:w="4436" w:type="dxa"/>
          </w:tcPr>
          <w:p w14:paraId="7D3861B3" w14:textId="77777777" w:rsidR="00123ECE" w:rsidRPr="005647EB" w:rsidRDefault="00123ECE" w:rsidP="002570E4">
            <w:pPr>
              <w:pStyle w:val="TAL"/>
              <w:keepNext w:val="0"/>
              <w:keepLines w:val="0"/>
            </w:pPr>
            <w:r w:rsidRPr="005647EB">
              <w:t>}</w:t>
            </w:r>
          </w:p>
        </w:tc>
        <w:tc>
          <w:tcPr>
            <w:tcW w:w="2267" w:type="dxa"/>
          </w:tcPr>
          <w:p w14:paraId="77091A58" w14:textId="77777777" w:rsidR="00123ECE" w:rsidRPr="005647EB" w:rsidRDefault="00123ECE" w:rsidP="002570E4">
            <w:pPr>
              <w:pStyle w:val="TAL"/>
              <w:keepNext w:val="0"/>
              <w:keepLines w:val="0"/>
            </w:pPr>
          </w:p>
        </w:tc>
        <w:tc>
          <w:tcPr>
            <w:tcW w:w="1700" w:type="dxa"/>
          </w:tcPr>
          <w:p w14:paraId="334487CC" w14:textId="77777777" w:rsidR="00123ECE" w:rsidRPr="005647EB" w:rsidRDefault="00123ECE" w:rsidP="002570E4">
            <w:pPr>
              <w:pStyle w:val="TAL"/>
              <w:keepNext w:val="0"/>
              <w:keepLines w:val="0"/>
            </w:pPr>
          </w:p>
        </w:tc>
        <w:tc>
          <w:tcPr>
            <w:tcW w:w="1133" w:type="dxa"/>
          </w:tcPr>
          <w:p w14:paraId="671A7140" w14:textId="77777777" w:rsidR="00123ECE" w:rsidRPr="005647EB" w:rsidRDefault="00123ECE" w:rsidP="002570E4">
            <w:pPr>
              <w:pStyle w:val="TAL"/>
              <w:keepNext w:val="0"/>
              <w:keepLines w:val="0"/>
            </w:pPr>
          </w:p>
        </w:tc>
      </w:tr>
    </w:tbl>
    <w:p w14:paraId="14D2E8FB" w14:textId="77777777" w:rsidR="00123ECE" w:rsidRPr="005647EB" w:rsidRDefault="00123ECE" w:rsidP="002570E4"/>
    <w:p w14:paraId="7A409702" w14:textId="77777777" w:rsidR="00123ECE" w:rsidRPr="005647EB" w:rsidRDefault="00123ECE" w:rsidP="008052D9">
      <w:pPr>
        <w:pStyle w:val="TH"/>
      </w:pPr>
      <w:r w:rsidRPr="005647EB">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.4.3-</w:t>
      </w:r>
      <w:r w:rsidRPr="005647EB">
        <w:rPr>
          <w:lang w:eastAsia="zh-CN"/>
        </w:rPr>
        <w:t>6</w:t>
      </w:r>
      <w:r w:rsidRPr="005647EB">
        <w:t xml:space="preserve">: </w:t>
      </w:r>
      <w:r w:rsidRPr="005647EB">
        <w:rPr>
          <w:i/>
        </w:rPr>
        <w:t>MeasResultListEUTRA</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3C4B14F9" w14:textId="77777777" w:rsidTr="002570E4">
        <w:trPr>
          <w:cantSplit/>
          <w:jc w:val="center"/>
        </w:trPr>
        <w:tc>
          <w:tcPr>
            <w:tcW w:w="9536" w:type="dxa"/>
            <w:gridSpan w:val="4"/>
          </w:tcPr>
          <w:p w14:paraId="1AEE1FEA" w14:textId="1292FB1A" w:rsidR="00123ECE" w:rsidRPr="005647EB" w:rsidRDefault="00123ECE" w:rsidP="008052D9">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123ECE" w:rsidRPr="005647EB" w14:paraId="427FFE09" w14:textId="77777777" w:rsidTr="002570E4">
        <w:trPr>
          <w:jc w:val="center"/>
        </w:trPr>
        <w:tc>
          <w:tcPr>
            <w:tcW w:w="4436" w:type="dxa"/>
          </w:tcPr>
          <w:p w14:paraId="27705A71" w14:textId="5F50124A" w:rsidR="00123ECE" w:rsidRPr="005647EB" w:rsidRDefault="00123ECE" w:rsidP="008052D9">
            <w:pPr>
              <w:pStyle w:val="TAH"/>
            </w:pPr>
            <w:r w:rsidRPr="005647EB">
              <w:t>Information</w:t>
            </w:r>
            <w:r w:rsidR="002570E4" w:rsidRPr="005647EB">
              <w:t xml:space="preserve"> </w:t>
            </w:r>
            <w:r w:rsidRPr="005647EB">
              <w:t>Element</w:t>
            </w:r>
          </w:p>
        </w:tc>
        <w:tc>
          <w:tcPr>
            <w:tcW w:w="2267" w:type="dxa"/>
          </w:tcPr>
          <w:p w14:paraId="1C4A6D8E" w14:textId="77777777" w:rsidR="00123ECE" w:rsidRPr="005647EB" w:rsidRDefault="00123ECE" w:rsidP="008052D9">
            <w:pPr>
              <w:pStyle w:val="TAH"/>
            </w:pPr>
            <w:r w:rsidRPr="005647EB">
              <w:t>Value/remark</w:t>
            </w:r>
          </w:p>
        </w:tc>
        <w:tc>
          <w:tcPr>
            <w:tcW w:w="1700" w:type="dxa"/>
          </w:tcPr>
          <w:p w14:paraId="6E59A584" w14:textId="77777777" w:rsidR="00123ECE" w:rsidRPr="005647EB" w:rsidRDefault="00123ECE" w:rsidP="008052D9">
            <w:pPr>
              <w:pStyle w:val="TAH"/>
            </w:pPr>
            <w:r w:rsidRPr="005647EB">
              <w:t>Comment</w:t>
            </w:r>
          </w:p>
        </w:tc>
        <w:tc>
          <w:tcPr>
            <w:tcW w:w="1133" w:type="dxa"/>
          </w:tcPr>
          <w:p w14:paraId="002FBD5B" w14:textId="77777777" w:rsidR="00123ECE" w:rsidRPr="005647EB" w:rsidRDefault="00123ECE" w:rsidP="008052D9">
            <w:pPr>
              <w:pStyle w:val="TAH"/>
            </w:pPr>
            <w:r w:rsidRPr="005647EB">
              <w:t>Condition</w:t>
            </w:r>
          </w:p>
        </w:tc>
      </w:tr>
      <w:tr w:rsidR="00123ECE" w:rsidRPr="005647EB" w14:paraId="36E10FB7" w14:textId="77777777" w:rsidTr="002570E4">
        <w:trPr>
          <w:jc w:val="center"/>
        </w:trPr>
        <w:tc>
          <w:tcPr>
            <w:tcW w:w="4436" w:type="dxa"/>
          </w:tcPr>
          <w:p w14:paraId="43417F08" w14:textId="5EB3FF80" w:rsidR="00123ECE" w:rsidRPr="005647EB" w:rsidRDefault="00123ECE" w:rsidP="008052D9">
            <w:pPr>
              <w:pStyle w:val="TAL"/>
            </w:pPr>
            <w:r w:rsidRPr="005647EB">
              <w:t>MeasResultsLIstEUTRA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42B31D03" w14:textId="77777777" w:rsidR="00123ECE" w:rsidRPr="005647EB" w:rsidRDefault="00123ECE" w:rsidP="008052D9">
            <w:pPr>
              <w:pStyle w:val="TAL"/>
            </w:pPr>
          </w:p>
        </w:tc>
        <w:tc>
          <w:tcPr>
            <w:tcW w:w="1700" w:type="dxa"/>
          </w:tcPr>
          <w:p w14:paraId="6C6CE463" w14:textId="77777777" w:rsidR="00123ECE" w:rsidRPr="005647EB" w:rsidRDefault="00123ECE" w:rsidP="008052D9">
            <w:pPr>
              <w:pStyle w:val="TAL"/>
            </w:pPr>
          </w:p>
        </w:tc>
        <w:tc>
          <w:tcPr>
            <w:tcW w:w="1133" w:type="dxa"/>
          </w:tcPr>
          <w:p w14:paraId="2882A42D" w14:textId="77777777" w:rsidR="00123ECE" w:rsidRPr="005647EB" w:rsidRDefault="00123ECE" w:rsidP="008052D9">
            <w:pPr>
              <w:pStyle w:val="TAL"/>
            </w:pPr>
          </w:p>
        </w:tc>
      </w:tr>
      <w:tr w:rsidR="00123ECE" w:rsidRPr="005647EB" w14:paraId="376036E3" w14:textId="77777777" w:rsidTr="002570E4">
        <w:trPr>
          <w:jc w:val="center"/>
        </w:trPr>
        <w:tc>
          <w:tcPr>
            <w:tcW w:w="4436" w:type="dxa"/>
          </w:tcPr>
          <w:p w14:paraId="7324B040" w14:textId="58242A4A" w:rsidR="00123ECE" w:rsidRPr="005647EB" w:rsidRDefault="002570E4" w:rsidP="008052D9">
            <w:pPr>
              <w:pStyle w:val="TAL"/>
              <w:rPr>
                <w:lang w:eastAsia="zh-CN"/>
              </w:rPr>
            </w:pPr>
            <w:r w:rsidRPr="005647EB">
              <w:rPr>
                <w:lang w:eastAsia="zh-CN"/>
              </w:rPr>
              <w:t xml:space="preserve">  </w:t>
            </w:r>
            <w:r w:rsidR="00123ECE" w:rsidRPr="005647EB">
              <w:rPr>
                <w:lang w:eastAsia="zh-CN"/>
              </w:rPr>
              <w:t>physCellId</w:t>
            </w:r>
          </w:p>
        </w:tc>
        <w:tc>
          <w:tcPr>
            <w:tcW w:w="2267" w:type="dxa"/>
          </w:tcPr>
          <w:p w14:paraId="618A801C" w14:textId="77777777" w:rsidR="00123ECE" w:rsidRPr="005647EB" w:rsidRDefault="00123ECE" w:rsidP="008052D9">
            <w:pPr>
              <w:pStyle w:val="TAL"/>
            </w:pPr>
            <w:r w:rsidRPr="005647EB">
              <w:rPr>
                <w:lang w:eastAsia="zh-CN"/>
              </w:rPr>
              <w:t>PhysCellId</w:t>
            </w:r>
          </w:p>
        </w:tc>
        <w:tc>
          <w:tcPr>
            <w:tcW w:w="1700" w:type="dxa"/>
          </w:tcPr>
          <w:p w14:paraId="19618B90" w14:textId="3F998118" w:rsidR="00123ECE" w:rsidRPr="005647EB" w:rsidRDefault="00123ECE" w:rsidP="008052D9">
            <w:pPr>
              <w:pStyle w:val="TAL"/>
            </w:pPr>
            <w:r w:rsidRPr="005647EB">
              <w:t>INTEGER</w:t>
            </w:r>
            <w:r w:rsidR="002570E4" w:rsidRPr="005647EB">
              <w:t xml:space="preserve"> </w:t>
            </w:r>
            <w:r w:rsidRPr="005647EB">
              <w:t>(0..503)</w:t>
            </w:r>
          </w:p>
        </w:tc>
        <w:tc>
          <w:tcPr>
            <w:tcW w:w="1133" w:type="dxa"/>
          </w:tcPr>
          <w:p w14:paraId="4E33E189" w14:textId="77777777" w:rsidR="00123ECE" w:rsidRPr="005647EB" w:rsidRDefault="00123ECE" w:rsidP="008052D9">
            <w:pPr>
              <w:pStyle w:val="TAL"/>
            </w:pPr>
          </w:p>
        </w:tc>
      </w:tr>
      <w:tr w:rsidR="00123ECE" w:rsidRPr="005647EB" w14:paraId="44FF5554" w14:textId="77777777" w:rsidTr="002570E4">
        <w:trPr>
          <w:jc w:val="center"/>
        </w:trPr>
        <w:tc>
          <w:tcPr>
            <w:tcW w:w="4436" w:type="dxa"/>
          </w:tcPr>
          <w:p w14:paraId="01266E72" w14:textId="26672CA2" w:rsidR="00123ECE" w:rsidRPr="005647EB" w:rsidRDefault="002570E4" w:rsidP="002570E4">
            <w:pPr>
              <w:pStyle w:val="TAL"/>
              <w:keepNext w:val="0"/>
              <w:keepLines w:val="0"/>
              <w:rPr>
                <w:lang w:eastAsia="zh-CN"/>
              </w:rPr>
            </w:pPr>
            <w:r w:rsidRPr="005647EB">
              <w:t xml:space="preserve">  </w:t>
            </w:r>
            <w:r w:rsidR="00123ECE" w:rsidRPr="005647EB">
              <w:t>measResult</w:t>
            </w:r>
            <w:r w:rsidRPr="005647EB">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3A67C5EF" w14:textId="77777777" w:rsidR="00123ECE" w:rsidRPr="005647EB" w:rsidRDefault="00123ECE" w:rsidP="002570E4">
            <w:pPr>
              <w:pStyle w:val="TAL"/>
              <w:keepNext w:val="0"/>
              <w:keepLines w:val="0"/>
            </w:pPr>
          </w:p>
        </w:tc>
        <w:tc>
          <w:tcPr>
            <w:tcW w:w="1700" w:type="dxa"/>
          </w:tcPr>
          <w:p w14:paraId="3A213658" w14:textId="77777777" w:rsidR="00123ECE" w:rsidRPr="005647EB" w:rsidRDefault="00123ECE" w:rsidP="002570E4">
            <w:pPr>
              <w:pStyle w:val="TAL"/>
              <w:keepNext w:val="0"/>
              <w:keepLines w:val="0"/>
            </w:pPr>
          </w:p>
        </w:tc>
        <w:tc>
          <w:tcPr>
            <w:tcW w:w="1133" w:type="dxa"/>
          </w:tcPr>
          <w:p w14:paraId="272EAF14" w14:textId="77777777" w:rsidR="00123ECE" w:rsidRPr="005647EB" w:rsidRDefault="00123ECE" w:rsidP="002570E4">
            <w:pPr>
              <w:pStyle w:val="TAL"/>
              <w:keepNext w:val="0"/>
              <w:keepLines w:val="0"/>
            </w:pPr>
          </w:p>
        </w:tc>
      </w:tr>
      <w:tr w:rsidR="00123ECE" w:rsidRPr="005647EB" w14:paraId="2D216A72" w14:textId="77777777" w:rsidTr="002570E4">
        <w:trPr>
          <w:jc w:val="center"/>
        </w:trPr>
        <w:tc>
          <w:tcPr>
            <w:tcW w:w="4436" w:type="dxa"/>
          </w:tcPr>
          <w:p w14:paraId="127940CC" w14:textId="344BDE4F"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50B79E50" w14:textId="77777777" w:rsidR="00123ECE" w:rsidRPr="005647EB" w:rsidRDefault="00123ECE" w:rsidP="002570E4">
            <w:pPr>
              <w:pStyle w:val="TAL"/>
              <w:keepNext w:val="0"/>
              <w:keepLines w:val="0"/>
            </w:pPr>
          </w:p>
        </w:tc>
        <w:tc>
          <w:tcPr>
            <w:tcW w:w="1700" w:type="dxa"/>
          </w:tcPr>
          <w:p w14:paraId="2F41327D" w14:textId="77ABFB7E"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33AAD90" w14:textId="77777777" w:rsidR="00123ECE" w:rsidRPr="005647EB" w:rsidRDefault="00123ECE" w:rsidP="002570E4">
            <w:pPr>
              <w:pStyle w:val="TAL"/>
              <w:keepNext w:val="0"/>
              <w:keepLines w:val="0"/>
            </w:pPr>
          </w:p>
        </w:tc>
      </w:tr>
      <w:tr w:rsidR="00123ECE" w:rsidRPr="005647EB" w14:paraId="76E1138F" w14:textId="77777777" w:rsidTr="002570E4">
        <w:trPr>
          <w:jc w:val="center"/>
        </w:trPr>
        <w:tc>
          <w:tcPr>
            <w:tcW w:w="4436" w:type="dxa"/>
          </w:tcPr>
          <w:p w14:paraId="75FD5813" w14:textId="3F764BA0"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1328C7BE" w14:textId="77777777" w:rsidR="00123ECE" w:rsidRPr="005647EB" w:rsidRDefault="00123ECE" w:rsidP="002570E4">
            <w:pPr>
              <w:pStyle w:val="TAL"/>
              <w:keepNext w:val="0"/>
              <w:keepLines w:val="0"/>
              <w:rPr>
                <w:lang w:eastAsia="zh-CN"/>
              </w:rPr>
            </w:pPr>
          </w:p>
        </w:tc>
        <w:tc>
          <w:tcPr>
            <w:tcW w:w="1700" w:type="dxa"/>
          </w:tcPr>
          <w:p w14:paraId="1E837ACC" w14:textId="3322ED47"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50AB57C" w14:textId="77777777" w:rsidR="00123ECE" w:rsidRPr="005647EB" w:rsidRDefault="00123ECE" w:rsidP="002570E4">
            <w:pPr>
              <w:pStyle w:val="TAL"/>
              <w:keepNext w:val="0"/>
              <w:keepLines w:val="0"/>
            </w:pPr>
          </w:p>
        </w:tc>
      </w:tr>
      <w:tr w:rsidR="00123ECE" w:rsidRPr="005647EB" w14:paraId="134B3387" w14:textId="77777777" w:rsidTr="002570E4">
        <w:trPr>
          <w:jc w:val="center"/>
        </w:trPr>
        <w:tc>
          <w:tcPr>
            <w:tcW w:w="4436" w:type="dxa"/>
          </w:tcPr>
          <w:p w14:paraId="33B85A06" w14:textId="42C05506" w:rsidR="00123ECE" w:rsidRPr="005647EB" w:rsidRDefault="002570E4" w:rsidP="002570E4">
            <w:pPr>
              <w:pStyle w:val="TAL"/>
              <w:keepNext w:val="0"/>
              <w:keepLines w:val="0"/>
            </w:pPr>
            <w:r w:rsidRPr="005647EB">
              <w:t xml:space="preserve">  </w:t>
            </w:r>
            <w:r w:rsidR="00123ECE" w:rsidRPr="005647EB">
              <w:t>}</w:t>
            </w:r>
          </w:p>
        </w:tc>
        <w:tc>
          <w:tcPr>
            <w:tcW w:w="2267" w:type="dxa"/>
          </w:tcPr>
          <w:p w14:paraId="4262626F" w14:textId="77777777" w:rsidR="00123ECE" w:rsidRPr="005647EB" w:rsidRDefault="00123ECE" w:rsidP="002570E4">
            <w:pPr>
              <w:pStyle w:val="TAL"/>
              <w:keepNext w:val="0"/>
              <w:keepLines w:val="0"/>
            </w:pPr>
          </w:p>
        </w:tc>
        <w:tc>
          <w:tcPr>
            <w:tcW w:w="1700" w:type="dxa"/>
          </w:tcPr>
          <w:p w14:paraId="53671663" w14:textId="77777777" w:rsidR="00123ECE" w:rsidRPr="005647EB" w:rsidRDefault="00123ECE" w:rsidP="002570E4">
            <w:pPr>
              <w:pStyle w:val="TAL"/>
              <w:keepNext w:val="0"/>
              <w:keepLines w:val="0"/>
            </w:pPr>
          </w:p>
        </w:tc>
        <w:tc>
          <w:tcPr>
            <w:tcW w:w="1133" w:type="dxa"/>
          </w:tcPr>
          <w:p w14:paraId="34D2BA8B" w14:textId="77777777" w:rsidR="00123ECE" w:rsidRPr="005647EB" w:rsidRDefault="00123ECE" w:rsidP="002570E4">
            <w:pPr>
              <w:pStyle w:val="TAL"/>
              <w:keepNext w:val="0"/>
              <w:keepLines w:val="0"/>
            </w:pPr>
          </w:p>
        </w:tc>
      </w:tr>
      <w:tr w:rsidR="00123ECE" w:rsidRPr="005647EB" w14:paraId="316AFB9F" w14:textId="77777777" w:rsidTr="002570E4">
        <w:trPr>
          <w:jc w:val="center"/>
        </w:trPr>
        <w:tc>
          <w:tcPr>
            <w:tcW w:w="4436" w:type="dxa"/>
          </w:tcPr>
          <w:p w14:paraId="47046B07" w14:textId="77777777" w:rsidR="00123ECE" w:rsidRPr="005647EB" w:rsidRDefault="00123ECE" w:rsidP="002570E4">
            <w:pPr>
              <w:pStyle w:val="TAL"/>
              <w:keepNext w:val="0"/>
              <w:keepLines w:val="0"/>
            </w:pPr>
            <w:r w:rsidRPr="005647EB">
              <w:t>}</w:t>
            </w:r>
          </w:p>
        </w:tc>
        <w:tc>
          <w:tcPr>
            <w:tcW w:w="2267" w:type="dxa"/>
          </w:tcPr>
          <w:p w14:paraId="0F8AD319" w14:textId="77777777" w:rsidR="00123ECE" w:rsidRPr="005647EB" w:rsidRDefault="00123ECE" w:rsidP="002570E4">
            <w:pPr>
              <w:pStyle w:val="TAL"/>
              <w:keepNext w:val="0"/>
              <w:keepLines w:val="0"/>
            </w:pPr>
          </w:p>
        </w:tc>
        <w:tc>
          <w:tcPr>
            <w:tcW w:w="1700" w:type="dxa"/>
          </w:tcPr>
          <w:p w14:paraId="5BD11A9B" w14:textId="77777777" w:rsidR="00123ECE" w:rsidRPr="005647EB" w:rsidRDefault="00123ECE" w:rsidP="002570E4">
            <w:pPr>
              <w:pStyle w:val="TAL"/>
              <w:keepNext w:val="0"/>
              <w:keepLines w:val="0"/>
            </w:pPr>
          </w:p>
        </w:tc>
        <w:tc>
          <w:tcPr>
            <w:tcW w:w="1133" w:type="dxa"/>
          </w:tcPr>
          <w:p w14:paraId="7FF692CF" w14:textId="77777777" w:rsidR="00123ECE" w:rsidRPr="005647EB" w:rsidRDefault="00123ECE" w:rsidP="002570E4">
            <w:pPr>
              <w:pStyle w:val="TAL"/>
              <w:keepNext w:val="0"/>
              <w:keepLines w:val="0"/>
            </w:pPr>
          </w:p>
        </w:tc>
      </w:tr>
    </w:tbl>
    <w:p w14:paraId="7043D64E" w14:textId="77777777" w:rsidR="00123ECE" w:rsidRPr="005647EB" w:rsidRDefault="00123ECE" w:rsidP="002570E4">
      <w:pPr>
        <w:rPr>
          <w:lang w:eastAsia="zh-CN"/>
        </w:rPr>
      </w:pPr>
    </w:p>
    <w:p w14:paraId="75815C7A" w14:textId="77777777" w:rsidR="00123ECE" w:rsidRPr="005647EB" w:rsidRDefault="00123ECE" w:rsidP="002570E4">
      <w:pPr>
        <w:pStyle w:val="TH"/>
        <w:keepNext w:val="0"/>
        <w:keepLines w:val="0"/>
      </w:pPr>
      <w:r w:rsidRPr="005647EB">
        <w:t>Table 8.</w:t>
      </w:r>
      <w:r w:rsidRPr="005647EB">
        <w:rPr>
          <w:lang w:eastAsia="zh-CN"/>
        </w:rPr>
        <w:t>4</w:t>
      </w:r>
      <w:r w:rsidRPr="005647EB">
        <w:t>.</w:t>
      </w:r>
      <w:r w:rsidRPr="005647EB">
        <w:rPr>
          <w:lang w:eastAsia="zh-CN"/>
        </w:rPr>
        <w:t>2</w:t>
      </w:r>
      <w:r w:rsidRPr="005647EB">
        <w:t>.4.3-</w:t>
      </w:r>
      <w:r w:rsidRPr="005647EB">
        <w:rPr>
          <w:lang w:eastAsia="zh-CN"/>
        </w:rPr>
        <w:t>7</w:t>
      </w:r>
      <w:r w:rsidRPr="005647EB">
        <w:t xml:space="preserve">: </w:t>
      </w:r>
      <w:r w:rsidRPr="005647EB">
        <w:rPr>
          <w:i/>
        </w:rPr>
        <w:t>PRACH-Config-DEFAULT</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01C24965" w14:textId="77777777" w:rsidTr="002570E4">
        <w:trPr>
          <w:jc w:val="center"/>
        </w:trPr>
        <w:tc>
          <w:tcPr>
            <w:tcW w:w="9527" w:type="dxa"/>
            <w:gridSpan w:val="4"/>
            <w:tcBorders>
              <w:bottom w:val="single" w:sz="4" w:space="0" w:color="auto"/>
            </w:tcBorders>
          </w:tcPr>
          <w:p w14:paraId="7EC5B51E" w14:textId="3E13E15D"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7.3.2</w:t>
            </w:r>
            <w:r w:rsidR="002570E4" w:rsidRPr="005647EB">
              <w:t xml:space="preserve"> </w:t>
            </w:r>
            <w:r w:rsidRPr="005647EB">
              <w:t>Table</w:t>
            </w:r>
            <w:r w:rsidR="002570E4" w:rsidRPr="005647EB">
              <w:t xml:space="preserve"> </w:t>
            </w:r>
            <w:r w:rsidRPr="005647EB">
              <w:t>7.3.2-1</w:t>
            </w:r>
          </w:p>
        </w:tc>
      </w:tr>
      <w:tr w:rsidR="00123ECE" w:rsidRPr="005647EB" w14:paraId="278AA147" w14:textId="77777777" w:rsidTr="002570E4">
        <w:trPr>
          <w:jc w:val="center"/>
        </w:trPr>
        <w:tc>
          <w:tcPr>
            <w:tcW w:w="4427" w:type="dxa"/>
            <w:tcBorders>
              <w:right w:val="single" w:sz="4" w:space="0" w:color="auto"/>
            </w:tcBorders>
          </w:tcPr>
          <w:p w14:paraId="15866729" w14:textId="10991F8E"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60303D9A" w14:textId="77777777" w:rsidR="00123ECE" w:rsidRPr="005647EB" w:rsidRDefault="00123ECE" w:rsidP="002570E4">
            <w:pPr>
              <w:pStyle w:val="TAH"/>
              <w:keepNext w:val="0"/>
              <w:keepLines w:val="0"/>
            </w:pPr>
            <w:r w:rsidRPr="005647EB">
              <w:t>Value/remark</w:t>
            </w:r>
          </w:p>
        </w:tc>
        <w:tc>
          <w:tcPr>
            <w:tcW w:w="1700" w:type="dxa"/>
            <w:tcBorders>
              <w:left w:val="single" w:sz="4" w:space="0" w:color="auto"/>
              <w:right w:val="single" w:sz="4" w:space="0" w:color="auto"/>
            </w:tcBorders>
          </w:tcPr>
          <w:p w14:paraId="35B82625" w14:textId="77777777" w:rsidR="00123ECE" w:rsidRPr="005647EB" w:rsidRDefault="00123ECE" w:rsidP="002570E4">
            <w:pPr>
              <w:pStyle w:val="TAH"/>
              <w:keepNext w:val="0"/>
              <w:keepLines w:val="0"/>
            </w:pPr>
            <w:r w:rsidRPr="005647EB">
              <w:t>Comment</w:t>
            </w:r>
          </w:p>
        </w:tc>
        <w:tc>
          <w:tcPr>
            <w:tcW w:w="1133" w:type="dxa"/>
            <w:tcBorders>
              <w:left w:val="single" w:sz="4" w:space="0" w:color="auto"/>
            </w:tcBorders>
          </w:tcPr>
          <w:p w14:paraId="749C342D" w14:textId="77777777" w:rsidR="00123ECE" w:rsidRPr="005647EB" w:rsidRDefault="00123ECE" w:rsidP="002570E4">
            <w:pPr>
              <w:pStyle w:val="TAH"/>
              <w:keepNext w:val="0"/>
              <w:keepLines w:val="0"/>
            </w:pPr>
            <w:r w:rsidRPr="005647EB">
              <w:t>Condition</w:t>
            </w:r>
          </w:p>
        </w:tc>
      </w:tr>
      <w:tr w:rsidR="00123ECE" w:rsidRPr="005647EB" w14:paraId="4F641ABD" w14:textId="77777777" w:rsidTr="002570E4">
        <w:trPr>
          <w:jc w:val="center"/>
        </w:trPr>
        <w:tc>
          <w:tcPr>
            <w:tcW w:w="4427" w:type="dxa"/>
            <w:tcBorders>
              <w:right w:val="single" w:sz="4" w:space="0" w:color="auto"/>
            </w:tcBorders>
          </w:tcPr>
          <w:p w14:paraId="0C59EF3F" w14:textId="71AA291D" w:rsidR="00123ECE" w:rsidRPr="005647EB" w:rsidRDefault="00123ECE" w:rsidP="002570E4">
            <w:pPr>
              <w:pStyle w:val="TAL"/>
              <w:keepNext w:val="0"/>
              <w:keepLines w:val="0"/>
            </w:pPr>
            <w:r w:rsidRPr="005647EB">
              <w:t>PRACH-Config-DEFAULT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13BFE2E"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259310B1" w14:textId="77777777" w:rsidR="00123ECE" w:rsidRPr="005647EB" w:rsidRDefault="00123ECE" w:rsidP="002570E4">
            <w:pPr>
              <w:pStyle w:val="TAL"/>
              <w:keepNext w:val="0"/>
              <w:keepLines w:val="0"/>
            </w:pPr>
          </w:p>
        </w:tc>
        <w:tc>
          <w:tcPr>
            <w:tcW w:w="1133" w:type="dxa"/>
            <w:tcBorders>
              <w:left w:val="single" w:sz="4" w:space="0" w:color="auto"/>
            </w:tcBorders>
          </w:tcPr>
          <w:p w14:paraId="15F41206" w14:textId="77777777" w:rsidR="00123ECE" w:rsidRPr="005647EB" w:rsidRDefault="00123ECE" w:rsidP="002570E4">
            <w:pPr>
              <w:pStyle w:val="TAL"/>
              <w:keepNext w:val="0"/>
              <w:keepLines w:val="0"/>
            </w:pPr>
          </w:p>
        </w:tc>
      </w:tr>
      <w:tr w:rsidR="00123ECE" w:rsidRPr="005647EB" w14:paraId="23E73DAC" w14:textId="77777777" w:rsidTr="002570E4">
        <w:trPr>
          <w:jc w:val="center"/>
        </w:trPr>
        <w:tc>
          <w:tcPr>
            <w:tcW w:w="4427" w:type="dxa"/>
            <w:tcBorders>
              <w:right w:val="single" w:sz="4" w:space="0" w:color="auto"/>
            </w:tcBorders>
          </w:tcPr>
          <w:p w14:paraId="4E62A518" w14:textId="38A369E3" w:rsidR="00123ECE" w:rsidRPr="005647EB" w:rsidRDefault="002570E4" w:rsidP="002570E4">
            <w:pPr>
              <w:pStyle w:val="TAL"/>
              <w:keepNext w:val="0"/>
              <w:keepLines w:val="0"/>
            </w:pPr>
            <w:r w:rsidRPr="005647EB">
              <w:t xml:space="preserve">  </w:t>
            </w:r>
            <w:r w:rsidR="00123ECE" w:rsidRPr="005647EB">
              <w:t>prach-ConfigIndex</w:t>
            </w:r>
          </w:p>
        </w:tc>
        <w:tc>
          <w:tcPr>
            <w:tcW w:w="2267" w:type="dxa"/>
            <w:tcBorders>
              <w:left w:val="single" w:sz="4" w:space="0" w:color="auto"/>
              <w:right w:val="single" w:sz="4" w:space="0" w:color="auto"/>
            </w:tcBorders>
          </w:tcPr>
          <w:p w14:paraId="39645ACB" w14:textId="77777777" w:rsidR="00123ECE" w:rsidRPr="005647EB" w:rsidRDefault="00123ECE" w:rsidP="002570E4">
            <w:pPr>
              <w:pStyle w:val="TAL"/>
              <w:keepNext w:val="0"/>
              <w:keepLines w:val="0"/>
            </w:pPr>
            <w:r w:rsidRPr="005647EB">
              <w:t>4</w:t>
            </w:r>
          </w:p>
        </w:tc>
        <w:tc>
          <w:tcPr>
            <w:tcW w:w="1700" w:type="dxa"/>
            <w:tcBorders>
              <w:left w:val="single" w:sz="4" w:space="0" w:color="auto"/>
              <w:right w:val="single" w:sz="4" w:space="0" w:color="auto"/>
            </w:tcBorders>
          </w:tcPr>
          <w:p w14:paraId="59FBE5C0" w14:textId="77777777" w:rsidR="00123ECE" w:rsidRPr="005647EB" w:rsidRDefault="00123ECE" w:rsidP="002570E4">
            <w:pPr>
              <w:pStyle w:val="TAL"/>
              <w:keepNext w:val="0"/>
              <w:keepLines w:val="0"/>
            </w:pPr>
          </w:p>
        </w:tc>
        <w:tc>
          <w:tcPr>
            <w:tcW w:w="1133" w:type="dxa"/>
            <w:tcBorders>
              <w:left w:val="single" w:sz="4" w:space="0" w:color="auto"/>
            </w:tcBorders>
          </w:tcPr>
          <w:p w14:paraId="2FA9E5F2" w14:textId="77777777" w:rsidR="00123ECE" w:rsidRPr="005647EB" w:rsidRDefault="00123ECE" w:rsidP="002570E4">
            <w:pPr>
              <w:pStyle w:val="TAL"/>
              <w:keepNext w:val="0"/>
              <w:keepLines w:val="0"/>
            </w:pPr>
          </w:p>
        </w:tc>
      </w:tr>
      <w:tr w:rsidR="00123ECE" w:rsidRPr="005647EB" w14:paraId="73B66CE6" w14:textId="77777777" w:rsidTr="002570E4">
        <w:trPr>
          <w:jc w:val="center"/>
        </w:trPr>
        <w:tc>
          <w:tcPr>
            <w:tcW w:w="4427" w:type="dxa"/>
            <w:tcBorders>
              <w:right w:val="single" w:sz="4" w:space="0" w:color="auto"/>
            </w:tcBorders>
          </w:tcPr>
          <w:p w14:paraId="7935B145" w14:textId="77777777" w:rsidR="00123ECE" w:rsidRPr="005647EB" w:rsidRDefault="00123ECE" w:rsidP="002570E4">
            <w:pPr>
              <w:pStyle w:val="TAL"/>
              <w:keepNext w:val="0"/>
              <w:keepLines w:val="0"/>
            </w:pPr>
            <w:r w:rsidRPr="005647EB">
              <w:t>}</w:t>
            </w:r>
          </w:p>
        </w:tc>
        <w:tc>
          <w:tcPr>
            <w:tcW w:w="2267" w:type="dxa"/>
            <w:tcBorders>
              <w:left w:val="single" w:sz="4" w:space="0" w:color="auto"/>
              <w:right w:val="single" w:sz="4" w:space="0" w:color="auto"/>
            </w:tcBorders>
          </w:tcPr>
          <w:p w14:paraId="1BDE9057"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44541F37" w14:textId="77777777" w:rsidR="00123ECE" w:rsidRPr="005647EB" w:rsidRDefault="00123ECE" w:rsidP="002570E4">
            <w:pPr>
              <w:pStyle w:val="TAL"/>
              <w:keepNext w:val="0"/>
              <w:keepLines w:val="0"/>
            </w:pPr>
          </w:p>
        </w:tc>
        <w:tc>
          <w:tcPr>
            <w:tcW w:w="1133" w:type="dxa"/>
            <w:tcBorders>
              <w:left w:val="single" w:sz="4" w:space="0" w:color="auto"/>
            </w:tcBorders>
          </w:tcPr>
          <w:p w14:paraId="6A3E5100" w14:textId="77777777" w:rsidR="00123ECE" w:rsidRPr="005647EB" w:rsidRDefault="00123ECE" w:rsidP="002570E4">
            <w:pPr>
              <w:pStyle w:val="TAL"/>
              <w:keepNext w:val="0"/>
              <w:keepLines w:val="0"/>
            </w:pPr>
          </w:p>
        </w:tc>
      </w:tr>
    </w:tbl>
    <w:p w14:paraId="387CB615" w14:textId="77777777" w:rsidR="00123ECE" w:rsidRPr="005647EB" w:rsidRDefault="00123ECE" w:rsidP="002570E4">
      <w:pPr>
        <w:rPr>
          <w:lang w:eastAsia="zh-CN"/>
        </w:rPr>
      </w:pPr>
    </w:p>
    <w:p w14:paraId="2362074B" w14:textId="77777777" w:rsidR="00123ECE" w:rsidRPr="005647EB" w:rsidRDefault="00123ECE" w:rsidP="002570E4">
      <w:pPr>
        <w:pStyle w:val="Heading4"/>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.5</w:t>
      </w:r>
      <w:r w:rsidRPr="005647EB">
        <w:tab/>
        <w:t>Test requirement</w:t>
      </w:r>
    </w:p>
    <w:p w14:paraId="02BE7C8D" w14:textId="77777777" w:rsidR="00123ECE" w:rsidRPr="005647EB" w:rsidRDefault="00123ECE" w:rsidP="002570E4">
      <w:pPr>
        <w:rPr>
          <w:lang w:eastAsia="zh-CN"/>
        </w:rPr>
      </w:pPr>
      <w:r w:rsidRPr="005647EB">
        <w:t xml:space="preserve">Tables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w:t>
      </w:r>
      <w:r w:rsidRPr="005647EB">
        <w:rPr>
          <w:lang w:eastAsia="zh-CN"/>
        </w:rPr>
        <w:t>5</w:t>
      </w:r>
      <w:r w:rsidRPr="005647EB">
        <w:t xml:space="preserve">-1, 8.4.2.5-2 and 8.4.2.5-3 define the primary level settings including test tolerances for E-UTRAN TDD-TDD </w:t>
      </w:r>
      <w:r w:rsidRPr="005647EB">
        <w:rPr>
          <w:lang w:eastAsia="zh-CN"/>
        </w:rPr>
        <w:t xml:space="preserve">intra-frequency </w:t>
      </w:r>
      <w:r w:rsidRPr="005647EB">
        <w:t xml:space="preserve">event triggered reporting under fading propagation conditions in synchronous cells </w:t>
      </w:r>
      <w:r w:rsidRPr="005647EB">
        <w:rPr>
          <w:lang w:eastAsia="zh-CN"/>
        </w:rPr>
        <w:t xml:space="preserve">when DRX is used </w:t>
      </w:r>
      <w:r w:rsidRPr="005647EB">
        <w:t xml:space="preserve">test. </w:t>
      </w:r>
    </w:p>
    <w:p w14:paraId="60BCD874" w14:textId="77777777" w:rsidR="00123ECE" w:rsidRPr="005647EB" w:rsidRDefault="00123ECE" w:rsidP="002570E4">
      <w:pPr>
        <w:pStyle w:val="TH"/>
        <w:keepNext w:val="0"/>
        <w:keepLines w:val="0"/>
        <w:rPr>
          <w:rFonts w:cs="v4.2.0"/>
        </w:rPr>
      </w:pPr>
      <w:r w:rsidRPr="005647EB">
        <w:rPr>
          <w:rFonts w:cs="v4.2.0"/>
        </w:rPr>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8.4.2</w:t>
        </w:r>
      </w:smartTag>
      <w:r w:rsidRPr="005647EB">
        <w:rPr>
          <w:rFonts w:cs="v4.2.0"/>
        </w:rPr>
        <w:t>.</w:t>
      </w:r>
      <w:r w:rsidRPr="005647EB">
        <w:rPr>
          <w:rFonts w:cs="v4.2.0"/>
          <w:lang w:eastAsia="zh-CN"/>
        </w:rPr>
        <w:t>5</w:t>
      </w:r>
      <w:r w:rsidRPr="005647EB">
        <w:rPr>
          <w:rFonts w:cs="v4.2.0"/>
        </w:rPr>
        <w:t>-</w:t>
      </w:r>
      <w:r w:rsidRPr="005647EB">
        <w:rPr>
          <w:rFonts w:cs="v4.2.0"/>
          <w:lang w:eastAsia="zh-CN"/>
        </w:rPr>
        <w:t>1</w:t>
      </w:r>
      <w:r w:rsidRPr="005647EB">
        <w:rPr>
          <w:rFonts w:cs="v4.2.0"/>
        </w:rPr>
        <w:t>: Cell specific test parameters for E-UTRAN TDD-TDD inter-frequency event triggered reporting under fading propagation conditions in 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123ECE" w:rsidRPr="005647EB" w14:paraId="267BBD35" w14:textId="77777777" w:rsidTr="008052D9">
        <w:trPr>
          <w:cantSplit/>
          <w:tblHeader/>
          <w:jc w:val="center"/>
        </w:trPr>
        <w:tc>
          <w:tcPr>
            <w:tcW w:w="2093" w:type="dxa"/>
            <w:vMerge w:val="restart"/>
            <w:tcBorders>
              <w:top w:val="single" w:sz="4" w:space="0" w:color="auto"/>
              <w:left w:val="single" w:sz="4" w:space="0" w:color="auto"/>
              <w:bottom w:val="single" w:sz="4" w:space="0" w:color="auto"/>
              <w:right w:val="single" w:sz="4" w:space="0" w:color="auto"/>
            </w:tcBorders>
          </w:tcPr>
          <w:p w14:paraId="47C8D2ED" w14:textId="77777777" w:rsidR="00123ECE" w:rsidRPr="005647EB" w:rsidRDefault="00123ECE" w:rsidP="002570E4">
            <w:pPr>
              <w:pStyle w:val="TAH"/>
              <w:keepNext w:val="0"/>
              <w:keepLines w:val="0"/>
              <w:rPr>
                <w:rFonts w:cs="v4.2.0"/>
              </w:rPr>
            </w:pPr>
            <w:r w:rsidRPr="005647EB">
              <w:rPr>
                <w:rFonts w:cs="v4.2.0"/>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7E50B771" w14:textId="77777777" w:rsidR="00123ECE" w:rsidRPr="005647EB" w:rsidRDefault="00123ECE" w:rsidP="002570E4">
            <w:pPr>
              <w:pStyle w:val="TAH"/>
              <w:keepNext w:val="0"/>
              <w:keepLines w:val="0"/>
              <w:rPr>
                <w:rFonts w:cs="v4.2.0"/>
              </w:rPr>
            </w:pPr>
            <w:r w:rsidRPr="005647EB">
              <w:rPr>
                <w:rFonts w:cs="v4.2.0"/>
              </w:rPr>
              <w:t>Unit</w:t>
            </w:r>
          </w:p>
        </w:tc>
        <w:tc>
          <w:tcPr>
            <w:tcW w:w="2552" w:type="dxa"/>
            <w:gridSpan w:val="2"/>
            <w:tcBorders>
              <w:top w:val="single" w:sz="4" w:space="0" w:color="auto"/>
              <w:left w:val="single" w:sz="4" w:space="0" w:color="auto"/>
              <w:bottom w:val="single" w:sz="4" w:space="0" w:color="auto"/>
              <w:right w:val="single" w:sz="4" w:space="0" w:color="auto"/>
            </w:tcBorders>
          </w:tcPr>
          <w:p w14:paraId="799A7916" w14:textId="64C8AECA"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left w:val="single" w:sz="4" w:space="0" w:color="auto"/>
              <w:bottom w:val="single" w:sz="4" w:space="0" w:color="auto"/>
              <w:right w:val="single" w:sz="4" w:space="0" w:color="auto"/>
            </w:tcBorders>
          </w:tcPr>
          <w:p w14:paraId="362437C1" w14:textId="7F45DC02"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1E3375A4" w14:textId="77777777" w:rsidTr="008052D9">
        <w:trPr>
          <w:cantSplit/>
          <w:tblHeader/>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741668C7" w14:textId="77777777" w:rsidR="00123ECE" w:rsidRPr="005647EB" w:rsidRDefault="00123ECE" w:rsidP="002570E4">
            <w:pPr>
              <w:spacing w:after="0"/>
              <w:rPr>
                <w:rFonts w:ascii="Arial" w:hAnsi="Arial" w:cs="v4.2.0"/>
                <w:b/>
                <w:sz w:val="18"/>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1ABE81EC" w14:textId="77777777" w:rsidR="00123ECE" w:rsidRPr="005647EB" w:rsidRDefault="00123ECE" w:rsidP="002570E4">
            <w:pPr>
              <w:spacing w:after="0"/>
              <w:rPr>
                <w:rFonts w:ascii="Arial" w:hAnsi="Arial" w:cs="v4.2.0"/>
                <w:b/>
                <w:sz w:val="18"/>
              </w:rPr>
            </w:pPr>
          </w:p>
        </w:tc>
        <w:tc>
          <w:tcPr>
            <w:tcW w:w="1276" w:type="dxa"/>
            <w:tcBorders>
              <w:top w:val="single" w:sz="4" w:space="0" w:color="auto"/>
              <w:left w:val="single" w:sz="4" w:space="0" w:color="auto"/>
              <w:bottom w:val="single" w:sz="4" w:space="0" w:color="auto"/>
              <w:right w:val="single" w:sz="4" w:space="0" w:color="auto"/>
            </w:tcBorders>
          </w:tcPr>
          <w:p w14:paraId="198AF64E" w14:textId="77777777" w:rsidR="00123ECE" w:rsidRPr="005647EB" w:rsidRDefault="00123ECE" w:rsidP="002570E4">
            <w:pPr>
              <w:pStyle w:val="TAH"/>
              <w:keepNext w:val="0"/>
              <w:keepLines w:val="0"/>
              <w:rPr>
                <w:rFonts w:cs="v4.2.0"/>
              </w:rPr>
            </w:pPr>
            <w:r w:rsidRPr="005647EB">
              <w:rPr>
                <w:rFonts w:cs="v4.2.0"/>
              </w:rPr>
              <w:t>T1</w:t>
            </w:r>
          </w:p>
        </w:tc>
        <w:tc>
          <w:tcPr>
            <w:tcW w:w="1276" w:type="dxa"/>
            <w:tcBorders>
              <w:top w:val="single" w:sz="4" w:space="0" w:color="auto"/>
              <w:left w:val="single" w:sz="4" w:space="0" w:color="auto"/>
              <w:bottom w:val="single" w:sz="4" w:space="0" w:color="auto"/>
              <w:right w:val="single" w:sz="4" w:space="0" w:color="auto"/>
            </w:tcBorders>
          </w:tcPr>
          <w:p w14:paraId="0317D153" w14:textId="77777777" w:rsidR="00123ECE" w:rsidRPr="005647EB" w:rsidRDefault="00123ECE" w:rsidP="002570E4">
            <w:pPr>
              <w:pStyle w:val="TAH"/>
              <w:keepNext w:val="0"/>
              <w:keepLines w:val="0"/>
              <w:rPr>
                <w:rFonts w:cs="v4.2.0"/>
              </w:rPr>
            </w:pPr>
            <w:r w:rsidRPr="005647EB">
              <w:rPr>
                <w:rFonts w:cs="v4.2.0"/>
              </w:rPr>
              <w:t>T2</w:t>
            </w:r>
          </w:p>
        </w:tc>
        <w:tc>
          <w:tcPr>
            <w:tcW w:w="1275" w:type="dxa"/>
            <w:tcBorders>
              <w:top w:val="single" w:sz="4" w:space="0" w:color="auto"/>
              <w:left w:val="single" w:sz="4" w:space="0" w:color="auto"/>
              <w:bottom w:val="single" w:sz="4" w:space="0" w:color="auto"/>
              <w:right w:val="single" w:sz="4" w:space="0" w:color="auto"/>
            </w:tcBorders>
          </w:tcPr>
          <w:p w14:paraId="43C61F77" w14:textId="77777777" w:rsidR="00123ECE" w:rsidRPr="005647EB" w:rsidRDefault="00123ECE" w:rsidP="002570E4">
            <w:pPr>
              <w:pStyle w:val="TAH"/>
              <w:keepNext w:val="0"/>
              <w:keepLines w:val="0"/>
              <w:rPr>
                <w:rFonts w:cs="v4.2.0"/>
              </w:rPr>
            </w:pPr>
            <w:r w:rsidRPr="005647EB">
              <w:rPr>
                <w:rFonts w:cs="v4.2.0"/>
              </w:rPr>
              <w:t>T1</w:t>
            </w:r>
          </w:p>
        </w:tc>
        <w:tc>
          <w:tcPr>
            <w:tcW w:w="1560" w:type="dxa"/>
            <w:tcBorders>
              <w:top w:val="single" w:sz="4" w:space="0" w:color="auto"/>
              <w:left w:val="single" w:sz="4" w:space="0" w:color="auto"/>
              <w:bottom w:val="single" w:sz="4" w:space="0" w:color="auto"/>
              <w:right w:val="single" w:sz="4" w:space="0" w:color="auto"/>
            </w:tcBorders>
          </w:tcPr>
          <w:p w14:paraId="22B1E88F" w14:textId="77777777" w:rsidR="00123ECE" w:rsidRPr="005647EB" w:rsidRDefault="00123ECE" w:rsidP="002570E4">
            <w:pPr>
              <w:pStyle w:val="TAH"/>
              <w:keepNext w:val="0"/>
              <w:keepLines w:val="0"/>
              <w:rPr>
                <w:rFonts w:cs="v4.2.0"/>
              </w:rPr>
            </w:pPr>
            <w:r w:rsidRPr="005647EB">
              <w:rPr>
                <w:rFonts w:cs="v4.2.0"/>
              </w:rPr>
              <w:t>T2</w:t>
            </w:r>
          </w:p>
        </w:tc>
      </w:tr>
      <w:tr w:rsidR="00123ECE" w:rsidRPr="005647EB" w14:paraId="0293402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734D731" w14:textId="6C504E86"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top w:val="single" w:sz="4" w:space="0" w:color="auto"/>
              <w:left w:val="single" w:sz="4" w:space="0" w:color="auto"/>
              <w:bottom w:val="single" w:sz="4" w:space="0" w:color="auto"/>
              <w:right w:val="single" w:sz="4" w:space="0" w:color="auto"/>
            </w:tcBorders>
          </w:tcPr>
          <w:p w14:paraId="013038A3" w14:textId="77777777" w:rsidR="00123ECE" w:rsidRPr="005647EB" w:rsidRDefault="00123ECE" w:rsidP="000424D3">
            <w:pPr>
              <w:pStyle w:val="TAH"/>
              <w:keepNext w:val="0"/>
              <w:keepLines w:val="0"/>
              <w:jc w:val="left"/>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tcPr>
          <w:p w14:paraId="31F983C8"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2835" w:type="dxa"/>
            <w:gridSpan w:val="2"/>
            <w:tcBorders>
              <w:top w:val="single" w:sz="4" w:space="0" w:color="auto"/>
              <w:left w:val="single" w:sz="4" w:space="0" w:color="auto"/>
              <w:bottom w:val="single" w:sz="4" w:space="0" w:color="auto"/>
              <w:right w:val="single" w:sz="4" w:space="0" w:color="auto"/>
            </w:tcBorders>
          </w:tcPr>
          <w:p w14:paraId="4C415CD5" w14:textId="77777777" w:rsidR="00123ECE" w:rsidRPr="005647EB" w:rsidRDefault="00123ECE" w:rsidP="002570E4">
            <w:pPr>
              <w:pStyle w:val="TAH"/>
              <w:keepNext w:val="0"/>
              <w:keepLines w:val="0"/>
              <w:rPr>
                <w:rFonts w:cs="v4.2.0"/>
                <w:b w:val="0"/>
                <w:bCs/>
              </w:rPr>
            </w:pPr>
            <w:r w:rsidRPr="005647EB">
              <w:rPr>
                <w:rFonts w:cs="v4.2.0"/>
                <w:b w:val="0"/>
                <w:bCs/>
              </w:rPr>
              <w:t>2</w:t>
            </w:r>
          </w:p>
        </w:tc>
      </w:tr>
      <w:tr w:rsidR="00123ECE" w:rsidRPr="005647EB" w14:paraId="314831C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6117940"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47657EF8"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2552" w:type="dxa"/>
            <w:gridSpan w:val="2"/>
            <w:tcBorders>
              <w:top w:val="single" w:sz="4" w:space="0" w:color="auto"/>
              <w:left w:val="single" w:sz="4" w:space="0" w:color="auto"/>
              <w:bottom w:val="single" w:sz="4" w:space="0" w:color="auto"/>
              <w:right w:val="single" w:sz="4" w:space="0" w:color="auto"/>
            </w:tcBorders>
          </w:tcPr>
          <w:p w14:paraId="1BC4BE19"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2835" w:type="dxa"/>
            <w:gridSpan w:val="2"/>
            <w:tcBorders>
              <w:top w:val="single" w:sz="4" w:space="0" w:color="auto"/>
              <w:left w:val="single" w:sz="4" w:space="0" w:color="auto"/>
              <w:bottom w:val="single" w:sz="4" w:space="0" w:color="auto"/>
              <w:right w:val="single" w:sz="4" w:space="0" w:color="auto"/>
            </w:tcBorders>
          </w:tcPr>
          <w:p w14:paraId="65BD7BED"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631338" w:rsidRPr="005647EB" w14:paraId="4638C529"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9AB653B" w14:textId="5A0ABF51" w:rsidR="00631338" w:rsidRPr="005647EB" w:rsidRDefault="00631338"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7F576784" w14:textId="77777777" w:rsidR="00631338" w:rsidRPr="005647EB" w:rsidRDefault="00631338"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572B200C" w14:textId="4D11AC85"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hideMark/>
          </w:tcPr>
          <w:p w14:paraId="2C79582F" w14:textId="35932F32"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r>
      <w:tr w:rsidR="00123ECE" w:rsidRPr="005647EB" w14:paraId="0CA7784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AF097AE" w14:textId="1D24742E"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.2.1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TDD)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.2.2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TDD)</w:t>
            </w:r>
          </w:p>
        </w:tc>
        <w:tc>
          <w:tcPr>
            <w:tcW w:w="1559" w:type="dxa"/>
            <w:tcBorders>
              <w:top w:val="single" w:sz="4" w:space="0" w:color="auto"/>
              <w:left w:val="single" w:sz="4" w:space="0" w:color="auto"/>
              <w:bottom w:val="single" w:sz="4" w:space="0" w:color="auto"/>
              <w:right w:val="single" w:sz="4" w:space="0" w:color="auto"/>
            </w:tcBorders>
          </w:tcPr>
          <w:p w14:paraId="4AF7A343" w14:textId="77777777" w:rsidR="00123ECE" w:rsidRPr="005647EB" w:rsidRDefault="00123ECE"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tcPr>
          <w:p w14:paraId="193F0BE5" w14:textId="32BD1B53"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TDD</w:t>
            </w:r>
          </w:p>
        </w:tc>
        <w:tc>
          <w:tcPr>
            <w:tcW w:w="2835" w:type="dxa"/>
            <w:gridSpan w:val="2"/>
            <w:tcBorders>
              <w:top w:val="single" w:sz="4" w:space="0" w:color="auto"/>
              <w:left w:val="single" w:sz="4" w:space="0" w:color="auto"/>
              <w:bottom w:val="single" w:sz="4" w:space="0" w:color="auto"/>
              <w:right w:val="single" w:sz="4" w:space="0" w:color="auto"/>
            </w:tcBorders>
          </w:tcPr>
          <w:p w14:paraId="22B81FC4" w14:textId="4A0F5790"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TDD</w:t>
            </w:r>
          </w:p>
        </w:tc>
      </w:tr>
      <w:tr w:rsidR="00123ECE" w:rsidRPr="005647EB" w14:paraId="0A02CDD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FBECA23"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top w:val="single" w:sz="4" w:space="0" w:color="auto"/>
              <w:left w:val="single" w:sz="4" w:space="0" w:color="auto"/>
              <w:bottom w:val="single" w:sz="4" w:space="0" w:color="auto"/>
              <w:right w:val="single" w:sz="4" w:space="0" w:color="auto"/>
            </w:tcBorders>
          </w:tcPr>
          <w:p w14:paraId="255D61FB"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0A8495AE"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1B6EF03B"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63943A0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8A08D99"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top w:val="single" w:sz="4" w:space="0" w:color="auto"/>
              <w:left w:val="single" w:sz="4" w:space="0" w:color="auto"/>
              <w:bottom w:val="single" w:sz="4" w:space="0" w:color="auto"/>
              <w:right w:val="single" w:sz="4" w:space="0" w:color="auto"/>
            </w:tcBorders>
          </w:tcPr>
          <w:p w14:paraId="3264F927"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6B72D73"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C577E47" w14:textId="77777777" w:rsidR="00123ECE" w:rsidRPr="005647EB" w:rsidRDefault="00123ECE" w:rsidP="002570E4">
            <w:pPr>
              <w:spacing w:after="0"/>
              <w:rPr>
                <w:rFonts w:ascii="Arial" w:hAnsi="Arial" w:cs="v4.2.0"/>
                <w:bCs/>
                <w:sz w:val="18"/>
              </w:rPr>
            </w:pPr>
          </w:p>
        </w:tc>
      </w:tr>
      <w:tr w:rsidR="00123ECE" w:rsidRPr="005647EB" w14:paraId="564415F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8838014"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top w:val="single" w:sz="4" w:space="0" w:color="auto"/>
              <w:left w:val="single" w:sz="4" w:space="0" w:color="auto"/>
              <w:bottom w:val="single" w:sz="4" w:space="0" w:color="auto"/>
              <w:right w:val="single" w:sz="4" w:space="0" w:color="auto"/>
            </w:tcBorders>
          </w:tcPr>
          <w:p w14:paraId="77D54F1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D4703CF"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86A04BA" w14:textId="77777777" w:rsidR="00123ECE" w:rsidRPr="005647EB" w:rsidRDefault="00123ECE" w:rsidP="002570E4">
            <w:pPr>
              <w:spacing w:after="0"/>
              <w:rPr>
                <w:rFonts w:ascii="Arial" w:hAnsi="Arial" w:cs="v4.2.0"/>
                <w:bCs/>
                <w:sz w:val="18"/>
              </w:rPr>
            </w:pPr>
          </w:p>
        </w:tc>
      </w:tr>
      <w:tr w:rsidR="00123ECE" w:rsidRPr="005647EB" w14:paraId="4D2958F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D0B2F4C"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top w:val="single" w:sz="4" w:space="0" w:color="auto"/>
              <w:left w:val="single" w:sz="4" w:space="0" w:color="auto"/>
              <w:bottom w:val="single" w:sz="4" w:space="0" w:color="auto"/>
              <w:right w:val="single" w:sz="4" w:space="0" w:color="auto"/>
            </w:tcBorders>
          </w:tcPr>
          <w:p w14:paraId="0122418B"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A391730"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B3B4DEE" w14:textId="77777777" w:rsidR="00123ECE" w:rsidRPr="005647EB" w:rsidRDefault="00123ECE" w:rsidP="002570E4">
            <w:pPr>
              <w:spacing w:after="0"/>
              <w:rPr>
                <w:rFonts w:ascii="Arial" w:hAnsi="Arial" w:cs="v4.2.0"/>
                <w:bCs/>
                <w:sz w:val="18"/>
              </w:rPr>
            </w:pPr>
          </w:p>
        </w:tc>
      </w:tr>
      <w:tr w:rsidR="00123ECE" w:rsidRPr="005647EB" w14:paraId="34EFB90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648134E"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top w:val="single" w:sz="4" w:space="0" w:color="auto"/>
              <w:left w:val="single" w:sz="4" w:space="0" w:color="auto"/>
              <w:bottom w:val="single" w:sz="4" w:space="0" w:color="auto"/>
              <w:right w:val="single" w:sz="4" w:space="0" w:color="auto"/>
            </w:tcBorders>
          </w:tcPr>
          <w:p w14:paraId="56195F4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6689BEE"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632C657" w14:textId="77777777" w:rsidR="00123ECE" w:rsidRPr="005647EB" w:rsidRDefault="00123ECE" w:rsidP="002570E4">
            <w:pPr>
              <w:spacing w:after="0"/>
              <w:rPr>
                <w:rFonts w:ascii="Arial" w:hAnsi="Arial" w:cs="v4.2.0"/>
                <w:bCs/>
                <w:sz w:val="18"/>
              </w:rPr>
            </w:pPr>
          </w:p>
        </w:tc>
      </w:tr>
      <w:tr w:rsidR="00123ECE" w:rsidRPr="005647EB" w14:paraId="06B9C9F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B99BE3E"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top w:val="single" w:sz="4" w:space="0" w:color="auto"/>
              <w:left w:val="single" w:sz="4" w:space="0" w:color="auto"/>
              <w:bottom w:val="single" w:sz="4" w:space="0" w:color="auto"/>
              <w:right w:val="single" w:sz="4" w:space="0" w:color="auto"/>
            </w:tcBorders>
          </w:tcPr>
          <w:p w14:paraId="0424510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04540CE"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BD3C858" w14:textId="77777777" w:rsidR="00123ECE" w:rsidRPr="005647EB" w:rsidRDefault="00123ECE" w:rsidP="002570E4">
            <w:pPr>
              <w:spacing w:after="0"/>
              <w:rPr>
                <w:rFonts w:ascii="Arial" w:hAnsi="Arial" w:cs="v4.2.0"/>
                <w:bCs/>
                <w:sz w:val="18"/>
              </w:rPr>
            </w:pPr>
          </w:p>
        </w:tc>
      </w:tr>
      <w:tr w:rsidR="00123ECE" w:rsidRPr="005647EB" w14:paraId="6F6E1BB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084C8B1"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top w:val="single" w:sz="4" w:space="0" w:color="auto"/>
              <w:left w:val="single" w:sz="4" w:space="0" w:color="auto"/>
              <w:bottom w:val="single" w:sz="4" w:space="0" w:color="auto"/>
              <w:right w:val="single" w:sz="4" w:space="0" w:color="auto"/>
            </w:tcBorders>
          </w:tcPr>
          <w:p w14:paraId="2113F33D"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56722D6"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0B01DA5" w14:textId="77777777" w:rsidR="00123ECE" w:rsidRPr="005647EB" w:rsidRDefault="00123ECE" w:rsidP="002570E4">
            <w:pPr>
              <w:spacing w:after="0"/>
              <w:rPr>
                <w:rFonts w:ascii="Arial" w:hAnsi="Arial" w:cs="v4.2.0"/>
                <w:bCs/>
                <w:sz w:val="18"/>
              </w:rPr>
            </w:pPr>
          </w:p>
        </w:tc>
      </w:tr>
      <w:tr w:rsidR="00123ECE" w:rsidRPr="005647EB" w14:paraId="34111B4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E2AB823"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top w:val="single" w:sz="4" w:space="0" w:color="auto"/>
              <w:left w:val="single" w:sz="4" w:space="0" w:color="auto"/>
              <w:bottom w:val="single" w:sz="4" w:space="0" w:color="auto"/>
              <w:right w:val="single" w:sz="4" w:space="0" w:color="auto"/>
            </w:tcBorders>
          </w:tcPr>
          <w:p w14:paraId="77E7036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47BA8BD"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7055EC2" w14:textId="77777777" w:rsidR="00123ECE" w:rsidRPr="005647EB" w:rsidRDefault="00123ECE" w:rsidP="002570E4">
            <w:pPr>
              <w:spacing w:after="0"/>
              <w:rPr>
                <w:rFonts w:ascii="Arial" w:hAnsi="Arial" w:cs="v4.2.0"/>
                <w:bCs/>
                <w:sz w:val="18"/>
              </w:rPr>
            </w:pPr>
          </w:p>
        </w:tc>
      </w:tr>
      <w:tr w:rsidR="00123ECE" w:rsidRPr="005647EB" w14:paraId="0E9AC2C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F516F95"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top w:val="single" w:sz="4" w:space="0" w:color="auto"/>
              <w:left w:val="single" w:sz="4" w:space="0" w:color="auto"/>
              <w:bottom w:val="single" w:sz="4" w:space="0" w:color="auto"/>
              <w:right w:val="single" w:sz="4" w:space="0" w:color="auto"/>
            </w:tcBorders>
          </w:tcPr>
          <w:p w14:paraId="42325E5A"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15A7784"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26A7CE1C" w14:textId="77777777" w:rsidR="00123ECE" w:rsidRPr="005647EB" w:rsidRDefault="00123ECE" w:rsidP="002570E4">
            <w:pPr>
              <w:spacing w:after="0"/>
              <w:rPr>
                <w:rFonts w:ascii="Arial" w:hAnsi="Arial" w:cs="v4.2.0"/>
                <w:bCs/>
                <w:sz w:val="18"/>
              </w:rPr>
            </w:pPr>
          </w:p>
        </w:tc>
      </w:tr>
      <w:tr w:rsidR="00123ECE" w:rsidRPr="005647EB" w14:paraId="133069C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22EB4B0"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1559" w:type="dxa"/>
            <w:tcBorders>
              <w:top w:val="single" w:sz="4" w:space="0" w:color="auto"/>
              <w:left w:val="single" w:sz="4" w:space="0" w:color="auto"/>
              <w:bottom w:val="single" w:sz="4" w:space="0" w:color="auto"/>
              <w:right w:val="single" w:sz="4" w:space="0" w:color="auto"/>
            </w:tcBorders>
          </w:tcPr>
          <w:p w14:paraId="34D6BBD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CF0591B"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B973747" w14:textId="77777777" w:rsidR="00123ECE" w:rsidRPr="005647EB" w:rsidRDefault="00123ECE" w:rsidP="002570E4">
            <w:pPr>
              <w:spacing w:after="0"/>
              <w:rPr>
                <w:rFonts w:ascii="Arial" w:hAnsi="Arial" w:cs="v4.2.0"/>
                <w:bCs/>
                <w:sz w:val="18"/>
              </w:rPr>
            </w:pPr>
          </w:p>
        </w:tc>
      </w:tr>
      <w:tr w:rsidR="00123ECE" w:rsidRPr="005647EB" w14:paraId="5AD6DB8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3578A21"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top w:val="single" w:sz="4" w:space="0" w:color="auto"/>
              <w:left w:val="single" w:sz="4" w:space="0" w:color="auto"/>
              <w:bottom w:val="single" w:sz="4" w:space="0" w:color="auto"/>
              <w:right w:val="single" w:sz="4" w:space="0" w:color="auto"/>
            </w:tcBorders>
          </w:tcPr>
          <w:p w14:paraId="105AF7B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CDE1E9F"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04965E5" w14:textId="77777777" w:rsidR="00123ECE" w:rsidRPr="005647EB" w:rsidRDefault="00123ECE" w:rsidP="002570E4">
            <w:pPr>
              <w:spacing w:after="0"/>
              <w:rPr>
                <w:rFonts w:ascii="Arial" w:hAnsi="Arial" w:cs="v4.2.0"/>
                <w:bCs/>
                <w:sz w:val="18"/>
              </w:rPr>
            </w:pPr>
          </w:p>
        </w:tc>
      </w:tr>
      <w:tr w:rsidR="00123ECE" w:rsidRPr="005647EB" w14:paraId="370C87D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7FAFD17B" w14:textId="72D06A20" w:rsidR="00123ECE" w:rsidRPr="005647EB" w:rsidRDefault="00123ECE" w:rsidP="002570E4">
            <w:pPr>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170451E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BC7967D"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2E50563" w14:textId="77777777" w:rsidR="00123ECE" w:rsidRPr="005647EB" w:rsidRDefault="00123ECE" w:rsidP="002570E4">
            <w:pPr>
              <w:spacing w:after="0"/>
              <w:rPr>
                <w:rFonts w:ascii="Arial" w:hAnsi="Arial" w:cs="v4.2.0"/>
                <w:bCs/>
                <w:sz w:val="18"/>
              </w:rPr>
            </w:pPr>
          </w:p>
        </w:tc>
      </w:tr>
      <w:tr w:rsidR="00123ECE" w:rsidRPr="005647EB" w14:paraId="605D76C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76C46459" w14:textId="2015C0A2"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674AA656"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35DC22C2"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92E4D6F" w14:textId="77777777" w:rsidR="00123ECE" w:rsidRPr="005647EB" w:rsidRDefault="00123ECE" w:rsidP="002570E4">
            <w:pPr>
              <w:spacing w:after="0"/>
              <w:rPr>
                <w:rFonts w:ascii="Arial" w:hAnsi="Arial" w:cs="v4.2.0"/>
                <w:bCs/>
                <w:sz w:val="18"/>
              </w:rPr>
            </w:pPr>
          </w:p>
        </w:tc>
      </w:tr>
      <w:tr w:rsidR="00123ECE" w:rsidRPr="005647EB" w14:paraId="22DA3DF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CA3DB15" w14:textId="6724CCA9" w:rsidR="00123ECE" w:rsidRPr="005647EB" w:rsidRDefault="00123ECE" w:rsidP="002570E4">
            <w:pPr>
              <w:pStyle w:val="TAL"/>
              <w:keepNext w:val="0"/>
              <w:keepLines w:val="0"/>
              <w:rPr>
                <w:rFonts w:cs="Arial"/>
                <w:szCs w:val="18"/>
              </w:rPr>
            </w:pPr>
            <w:r w:rsidRPr="005647EB">
              <w:rPr>
                <w:rFonts w:cs="Arial"/>
                <w:position w:val="-12"/>
                <w:szCs w:val="18"/>
              </w:rPr>
              <w:object w:dxaOrig="400" w:dyaOrig="360" w14:anchorId="4D3FF6A8">
                <v:shape id="_x0000_i1165" type="#_x0000_t75" style="width:20.5pt;height:18pt" o:ole="" fillcolor="window">
                  <v:imagedata r:id="rId10" o:title=""/>
                </v:shape>
                <o:OLEObject Type="Embed" ProgID="Equation.3" ShapeID="_x0000_i1165" DrawAspect="Content" ObjectID="_1781977732" r:id="rId175"/>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Borders>
              <w:top w:val="single" w:sz="4" w:space="0" w:color="auto"/>
              <w:left w:val="single" w:sz="4" w:space="0" w:color="auto"/>
              <w:bottom w:val="single" w:sz="4" w:space="0" w:color="auto"/>
              <w:right w:val="single" w:sz="4" w:space="0" w:color="auto"/>
            </w:tcBorders>
          </w:tcPr>
          <w:p w14:paraId="3518A672" w14:textId="7F5E5ABB"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tcBorders>
              <w:top w:val="single" w:sz="4" w:space="0" w:color="auto"/>
              <w:left w:val="single" w:sz="4" w:space="0" w:color="auto"/>
              <w:bottom w:val="single" w:sz="4" w:space="0" w:color="auto"/>
              <w:right w:val="single" w:sz="4" w:space="0" w:color="auto"/>
            </w:tcBorders>
          </w:tcPr>
          <w:p w14:paraId="0DB639F6" w14:textId="77777777" w:rsidR="00123ECE" w:rsidRPr="005647EB" w:rsidRDefault="00123ECE" w:rsidP="002570E4">
            <w:pPr>
              <w:pStyle w:val="TAL"/>
              <w:keepNext w:val="0"/>
              <w:keepLines w:val="0"/>
              <w:jc w:val="center"/>
              <w:rPr>
                <w:rFonts w:cs="Arial"/>
                <w:szCs w:val="18"/>
              </w:rPr>
            </w:pPr>
            <w:r w:rsidRPr="005647EB">
              <w:rPr>
                <w:rFonts w:cs="Arial"/>
                <w:szCs w:val="18"/>
              </w:rPr>
              <w:t>-98</w:t>
            </w:r>
          </w:p>
        </w:tc>
      </w:tr>
      <w:tr w:rsidR="00123ECE" w:rsidRPr="005647EB" w14:paraId="4F43F36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9886EB9" w14:textId="3F89D3EF" w:rsidR="00123ECE" w:rsidRPr="005647EB" w:rsidRDefault="00123ECE"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720C6CF2" w14:textId="457B1F06"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61BC7387"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15A8E660"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0B9AACAC"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47DEF403" w14:textId="77777777" w:rsidR="00123ECE" w:rsidRPr="005647EB" w:rsidRDefault="00123ECE" w:rsidP="002570E4">
            <w:pPr>
              <w:pStyle w:val="TAL"/>
              <w:keepNext w:val="0"/>
              <w:keepLines w:val="0"/>
              <w:jc w:val="center"/>
              <w:rPr>
                <w:rFonts w:cs="Arial"/>
                <w:szCs w:val="18"/>
              </w:rPr>
            </w:pPr>
            <w:r w:rsidRPr="005647EB">
              <w:rPr>
                <w:rFonts w:cs="Arial"/>
                <w:szCs w:val="18"/>
              </w:rPr>
              <w:t>-90.</w:t>
            </w:r>
            <w:r w:rsidR="00CC265D" w:rsidRPr="005647EB">
              <w:rPr>
                <w:rFonts w:cs="Arial"/>
                <w:szCs w:val="18"/>
              </w:rPr>
              <w:t>30</w:t>
            </w:r>
          </w:p>
        </w:tc>
      </w:tr>
      <w:tr w:rsidR="00123ECE" w:rsidRPr="005647EB" w14:paraId="21263C0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CDD87DD" w14:textId="77777777" w:rsidR="00123ECE" w:rsidRPr="005647EB" w:rsidRDefault="00123ECE" w:rsidP="002570E4">
            <w:pPr>
              <w:pStyle w:val="TAL"/>
              <w:keepNext w:val="0"/>
              <w:keepLines w:val="0"/>
              <w:rPr>
                <w:rFonts w:cs="Arial"/>
                <w:szCs w:val="18"/>
              </w:rPr>
            </w:pPr>
            <w:r w:rsidRPr="005647EB">
              <w:rPr>
                <w:rFonts w:cs="Arial"/>
                <w:position w:val="-12"/>
                <w:szCs w:val="18"/>
              </w:rPr>
              <w:object w:dxaOrig="620" w:dyaOrig="380" w14:anchorId="29E66A44">
                <v:shape id="_x0000_i1166" type="#_x0000_t75" style="width:31pt;height:19.5pt" o:ole="" fillcolor="window">
                  <v:imagedata r:id="rId12" o:title=""/>
                </v:shape>
                <o:OLEObject Type="Embed" ProgID="Equation.3" ShapeID="_x0000_i1166" DrawAspect="Content" ObjectID="_1781977733" r:id="rId176"/>
              </w:object>
            </w:r>
          </w:p>
        </w:tc>
        <w:tc>
          <w:tcPr>
            <w:tcW w:w="1559" w:type="dxa"/>
            <w:tcBorders>
              <w:top w:val="single" w:sz="4" w:space="0" w:color="auto"/>
              <w:left w:val="single" w:sz="4" w:space="0" w:color="auto"/>
              <w:bottom w:val="single" w:sz="4" w:space="0" w:color="auto"/>
              <w:right w:val="single" w:sz="4" w:space="0" w:color="auto"/>
            </w:tcBorders>
          </w:tcPr>
          <w:p w14:paraId="59B21422" w14:textId="77777777" w:rsidR="00123ECE" w:rsidRPr="005647EB" w:rsidRDefault="00123ECE"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1FBB3718"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6C3D45EB"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05B03D0A"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55225510" w14:textId="77777777" w:rsidR="00123ECE" w:rsidRPr="005647EB" w:rsidRDefault="00123ECE" w:rsidP="002570E4">
            <w:pPr>
              <w:pStyle w:val="TAL"/>
              <w:keepNext w:val="0"/>
              <w:keepLines w:val="0"/>
              <w:jc w:val="center"/>
              <w:rPr>
                <w:rFonts w:cs="Arial"/>
                <w:szCs w:val="18"/>
              </w:rPr>
            </w:pPr>
            <w:r w:rsidRPr="005647EB">
              <w:rPr>
                <w:rFonts w:cs="Arial"/>
                <w:szCs w:val="18"/>
              </w:rPr>
              <w:t>7.</w:t>
            </w:r>
            <w:r w:rsidR="00CC265D" w:rsidRPr="005647EB">
              <w:rPr>
                <w:rFonts w:cs="Arial"/>
                <w:szCs w:val="18"/>
              </w:rPr>
              <w:t>70</w:t>
            </w:r>
          </w:p>
        </w:tc>
      </w:tr>
      <w:tr w:rsidR="00123ECE" w:rsidRPr="005647EB" w14:paraId="6DFDF10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2D8A923" w14:textId="52D11328" w:rsidR="00123ECE" w:rsidRPr="005647EB" w:rsidRDefault="00123ECE" w:rsidP="002570E4">
            <w:pPr>
              <w:pStyle w:val="TAL"/>
              <w:keepNext w:val="0"/>
              <w:keepLines w:val="0"/>
              <w:rPr>
                <w:rFonts w:cs="Arial"/>
                <w:szCs w:val="18"/>
              </w:rPr>
            </w:pPr>
            <w:r w:rsidRPr="005647EB">
              <w:rPr>
                <w:rFonts w:cs="Arial"/>
                <w:szCs w:val="18"/>
              </w:rPr>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5CDD7516" w14:textId="4F2EE346"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36E1B0DF"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0B4B39BA"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5FF23876"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6A6CE0EE" w14:textId="77777777" w:rsidR="00123ECE" w:rsidRPr="005647EB" w:rsidRDefault="00123ECE" w:rsidP="002570E4">
            <w:pPr>
              <w:pStyle w:val="TAL"/>
              <w:keepNext w:val="0"/>
              <w:keepLines w:val="0"/>
              <w:jc w:val="center"/>
              <w:rPr>
                <w:rFonts w:cs="Arial"/>
                <w:szCs w:val="18"/>
              </w:rPr>
            </w:pPr>
            <w:r w:rsidRPr="005647EB">
              <w:rPr>
                <w:rFonts w:cs="Arial"/>
                <w:szCs w:val="18"/>
              </w:rPr>
              <w:t>-90.</w:t>
            </w:r>
            <w:r w:rsidR="00CC265D" w:rsidRPr="005647EB">
              <w:rPr>
                <w:rFonts w:cs="Arial"/>
                <w:szCs w:val="18"/>
              </w:rPr>
              <w:t>30</w:t>
            </w:r>
          </w:p>
        </w:tc>
      </w:tr>
      <w:tr w:rsidR="00123ECE" w:rsidRPr="005647EB" w14:paraId="0D207FB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214D9A9" w14:textId="77777777" w:rsidR="00123ECE" w:rsidRPr="005647EB" w:rsidRDefault="00123ECE" w:rsidP="002570E4">
            <w:pPr>
              <w:pStyle w:val="TAL"/>
              <w:keepNext w:val="0"/>
              <w:keepLines w:val="0"/>
              <w:rPr>
                <w:rFonts w:cs="Arial"/>
                <w:szCs w:val="18"/>
              </w:rPr>
            </w:pPr>
            <w:r w:rsidRPr="005647EB">
              <w:rPr>
                <w:rFonts w:cs="v4.2.0"/>
                <w:position w:val="-12"/>
              </w:rPr>
              <w:object w:dxaOrig="800" w:dyaOrig="380" w14:anchorId="07878760">
                <v:shape id="_x0000_i1167" type="#_x0000_t75" style="width:40pt;height:19.5pt" o:ole="" fillcolor="window">
                  <v:imagedata r:id="rId14" o:title=""/>
                </v:shape>
                <o:OLEObject Type="Embed" ProgID="Equation.3" ShapeID="_x0000_i1167" DrawAspect="Content" ObjectID="_1781977734" r:id="rId177"/>
              </w:object>
            </w:r>
          </w:p>
        </w:tc>
        <w:tc>
          <w:tcPr>
            <w:tcW w:w="1559" w:type="dxa"/>
            <w:tcBorders>
              <w:top w:val="single" w:sz="4" w:space="0" w:color="auto"/>
              <w:left w:val="single" w:sz="4" w:space="0" w:color="auto"/>
              <w:bottom w:val="single" w:sz="4" w:space="0" w:color="auto"/>
              <w:right w:val="single" w:sz="4" w:space="0" w:color="auto"/>
            </w:tcBorders>
          </w:tcPr>
          <w:p w14:paraId="34EEF7BF" w14:textId="77777777" w:rsidR="00123ECE" w:rsidRPr="005647EB" w:rsidRDefault="00123ECE"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4EA31B93"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6265B14A"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724F4A62"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66E57E05" w14:textId="77777777" w:rsidR="00123ECE" w:rsidRPr="005647EB" w:rsidRDefault="00123ECE" w:rsidP="002570E4">
            <w:pPr>
              <w:pStyle w:val="TAL"/>
              <w:keepNext w:val="0"/>
              <w:keepLines w:val="0"/>
              <w:jc w:val="center"/>
              <w:rPr>
                <w:rFonts w:cs="Arial"/>
                <w:szCs w:val="18"/>
              </w:rPr>
            </w:pPr>
            <w:r w:rsidRPr="005647EB">
              <w:rPr>
                <w:rFonts w:cs="Arial"/>
                <w:szCs w:val="18"/>
              </w:rPr>
              <w:t>7.</w:t>
            </w:r>
            <w:r w:rsidR="00CC265D" w:rsidRPr="005647EB">
              <w:rPr>
                <w:rFonts w:cs="Arial"/>
                <w:szCs w:val="18"/>
              </w:rPr>
              <w:t>70</w:t>
            </w:r>
          </w:p>
        </w:tc>
      </w:tr>
      <w:tr w:rsidR="00123ECE" w:rsidRPr="005647EB" w14:paraId="7C2710C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2D0CA5A" w14:textId="2EEFABBE"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Borders>
              <w:top w:val="single" w:sz="4" w:space="0" w:color="auto"/>
              <w:left w:val="single" w:sz="4" w:space="0" w:color="auto"/>
              <w:bottom w:val="single" w:sz="4" w:space="0" w:color="auto"/>
              <w:right w:val="single" w:sz="4" w:space="0" w:color="auto"/>
            </w:tcBorders>
          </w:tcPr>
          <w:p w14:paraId="0EEFB8FD" w14:textId="77777777" w:rsidR="00123ECE" w:rsidRPr="005647EB" w:rsidRDefault="00123ECE" w:rsidP="002570E4">
            <w:pPr>
              <w:pStyle w:val="TAL"/>
              <w:keepNext w:val="0"/>
              <w:keepLines w:val="0"/>
              <w:jc w:val="center"/>
              <w:rPr>
                <w:rFonts w:cs="v4.2.0"/>
              </w:rPr>
            </w:pPr>
          </w:p>
        </w:tc>
        <w:tc>
          <w:tcPr>
            <w:tcW w:w="5387" w:type="dxa"/>
            <w:gridSpan w:val="4"/>
            <w:tcBorders>
              <w:top w:val="single" w:sz="4" w:space="0" w:color="auto"/>
              <w:left w:val="single" w:sz="4" w:space="0" w:color="auto"/>
              <w:bottom w:val="single" w:sz="4" w:space="0" w:color="auto"/>
              <w:right w:val="single" w:sz="4" w:space="0" w:color="auto"/>
            </w:tcBorders>
          </w:tcPr>
          <w:p w14:paraId="1D9870AB" w14:textId="77777777" w:rsidR="00123ECE" w:rsidRPr="005647EB" w:rsidRDefault="00123ECE" w:rsidP="002570E4">
            <w:pPr>
              <w:pStyle w:val="TAL"/>
              <w:keepNext w:val="0"/>
              <w:keepLines w:val="0"/>
              <w:jc w:val="center"/>
              <w:rPr>
                <w:rFonts w:cs="v4.2.0"/>
              </w:rPr>
            </w:pPr>
            <w:r w:rsidRPr="005647EB">
              <w:rPr>
                <w:rFonts w:cs="v4.2.0"/>
              </w:rPr>
              <w:t>ETU70</w:t>
            </w:r>
          </w:p>
        </w:tc>
      </w:tr>
      <w:tr w:rsidR="00123ECE" w:rsidRPr="005647EB" w14:paraId="3161C956"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tcPr>
          <w:p w14:paraId="01BBBF7F" w14:textId="7B24DB51" w:rsidR="00123ECE" w:rsidRPr="005647EB" w:rsidRDefault="002570E4" w:rsidP="002570E4">
            <w:pPr>
              <w:pStyle w:val="TAN"/>
              <w:keepNext w:val="0"/>
              <w:keepLines w:val="0"/>
            </w:pPr>
            <w:r w:rsidRPr="005647EB">
              <w:t>NOTE 1:</w:t>
            </w:r>
            <w:r w:rsidR="008052D9"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1AAE21E9" w14:textId="76F294DC" w:rsidR="00123ECE" w:rsidRPr="005647EB" w:rsidRDefault="002570E4" w:rsidP="002570E4">
            <w:pPr>
              <w:pStyle w:val="TAN"/>
              <w:keepNext w:val="0"/>
              <w:keepLines w:val="0"/>
            </w:pPr>
            <w:r w:rsidRPr="005647EB">
              <w:t>NOTE 2:</w:t>
            </w:r>
            <w:r w:rsidR="008052D9"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eastAsia="SimSun" w:cs="v4.2.0"/>
                <w:position w:val="-12"/>
              </w:rPr>
              <w:object w:dxaOrig="400" w:dyaOrig="360" w14:anchorId="75612B17">
                <v:shape id="_x0000_i1168" type="#_x0000_t75" style="width:20.5pt;height:18pt" o:ole="" fillcolor="window">
                  <v:imagedata r:id="rId10" o:title=""/>
                </v:shape>
                <o:OLEObject Type="Embed" ProgID="Equation.3" ShapeID="_x0000_i1168" DrawAspect="Content" ObjectID="_1781977735" r:id="rId178"/>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2557B905" w14:textId="3277AA2B" w:rsidR="00123ECE" w:rsidRPr="005647EB" w:rsidRDefault="002570E4" w:rsidP="002570E4">
            <w:pPr>
              <w:pStyle w:val="TAN"/>
              <w:keepNext w:val="0"/>
              <w:keepLines w:val="0"/>
            </w:pPr>
            <w:r w:rsidRPr="005647EB">
              <w:t>NOTE 3:</w:t>
            </w:r>
            <w:r w:rsidR="008052D9"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0F75BDE3" w14:textId="77777777" w:rsidR="00123ECE" w:rsidRPr="005647EB" w:rsidRDefault="00123ECE" w:rsidP="002570E4"/>
    <w:p w14:paraId="3302788B" w14:textId="77777777" w:rsidR="00123ECE" w:rsidRPr="005647EB" w:rsidRDefault="00123ECE" w:rsidP="002570E4">
      <w:pPr>
        <w:pStyle w:val="TH"/>
        <w:keepNext w:val="0"/>
        <w:keepLines w:val="0"/>
      </w:pPr>
      <w:r w:rsidRPr="005647EB">
        <w:t xml:space="preserve">Table </w:t>
      </w:r>
      <w:r w:rsidRPr="005647EB">
        <w:rPr>
          <w:rFonts w:cs="v4.2.0"/>
        </w:rPr>
        <w:t>8.4.2.5</w:t>
      </w:r>
      <w:r w:rsidRPr="005647EB">
        <w:t>-</w:t>
      </w:r>
      <w:r w:rsidRPr="005647EB">
        <w:rPr>
          <w:lang w:eastAsia="zh-CN"/>
        </w:rPr>
        <w:t>2</w:t>
      </w:r>
      <w:r w:rsidRPr="005647EB">
        <w:t xml:space="preserve">: drx-Configuration to be used in </w:t>
      </w:r>
      <w:r w:rsidRPr="005647EB">
        <w:rPr>
          <w:rFonts w:cs="v4.2.0"/>
        </w:rPr>
        <w:t>E-UTRAN TDD-TDD inter-frequency event triggered reporting when DRX is used in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123ECE" w:rsidRPr="005647EB" w14:paraId="021ACFF0" w14:textId="77777777" w:rsidTr="002570E4">
        <w:trPr>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tcPr>
          <w:p w14:paraId="00D7467D" w14:textId="77777777" w:rsidR="00123ECE" w:rsidRPr="005647EB" w:rsidRDefault="00123ECE" w:rsidP="002570E4">
            <w:pPr>
              <w:pStyle w:val="TAH"/>
              <w:keepNext w:val="0"/>
              <w:keepLines w:val="0"/>
            </w:pPr>
            <w:r w:rsidRPr="005647EB">
              <w:t>Field</w:t>
            </w:r>
          </w:p>
        </w:tc>
        <w:tc>
          <w:tcPr>
            <w:tcW w:w="1021" w:type="dxa"/>
            <w:tcBorders>
              <w:top w:val="single" w:sz="4" w:space="0" w:color="auto"/>
              <w:left w:val="single" w:sz="4" w:space="0" w:color="auto"/>
              <w:bottom w:val="single" w:sz="4" w:space="0" w:color="auto"/>
              <w:right w:val="single" w:sz="4" w:space="0" w:color="auto"/>
            </w:tcBorders>
            <w:vAlign w:val="center"/>
          </w:tcPr>
          <w:p w14:paraId="5DB7E2A7" w14:textId="77777777" w:rsidR="00123ECE" w:rsidRPr="005647EB" w:rsidRDefault="00123ECE" w:rsidP="002570E4">
            <w:pPr>
              <w:pStyle w:val="TAH"/>
              <w:keepNext w:val="0"/>
              <w:keepLines w:val="0"/>
            </w:pPr>
            <w:r w:rsidRPr="005647EB">
              <w:t>Test1</w:t>
            </w:r>
          </w:p>
        </w:tc>
        <w:tc>
          <w:tcPr>
            <w:tcW w:w="1021" w:type="dxa"/>
            <w:tcBorders>
              <w:top w:val="single" w:sz="4" w:space="0" w:color="auto"/>
              <w:left w:val="single" w:sz="4" w:space="0" w:color="auto"/>
              <w:bottom w:val="single" w:sz="4" w:space="0" w:color="auto"/>
              <w:right w:val="single" w:sz="4" w:space="0" w:color="auto"/>
            </w:tcBorders>
            <w:vAlign w:val="center"/>
          </w:tcPr>
          <w:p w14:paraId="727F182D" w14:textId="77777777" w:rsidR="00123ECE" w:rsidRPr="005647EB" w:rsidRDefault="00123ECE" w:rsidP="002570E4">
            <w:pPr>
              <w:pStyle w:val="TAH"/>
              <w:keepNext w:val="0"/>
              <w:keepLines w:val="0"/>
            </w:pPr>
            <w:r w:rsidRPr="005647EB">
              <w:t>Test2</w:t>
            </w:r>
          </w:p>
        </w:tc>
        <w:tc>
          <w:tcPr>
            <w:tcW w:w="3061" w:type="dxa"/>
            <w:vMerge w:val="restart"/>
            <w:tcBorders>
              <w:top w:val="single" w:sz="4" w:space="0" w:color="auto"/>
              <w:left w:val="single" w:sz="4" w:space="0" w:color="auto"/>
              <w:bottom w:val="single" w:sz="4" w:space="0" w:color="auto"/>
              <w:right w:val="single" w:sz="4" w:space="0" w:color="auto"/>
            </w:tcBorders>
          </w:tcPr>
          <w:p w14:paraId="10CF7727" w14:textId="77777777" w:rsidR="00123ECE" w:rsidRPr="005647EB" w:rsidRDefault="00123ECE" w:rsidP="002570E4">
            <w:pPr>
              <w:pStyle w:val="TAH"/>
              <w:keepNext w:val="0"/>
              <w:keepLines w:val="0"/>
            </w:pPr>
            <w:r w:rsidRPr="005647EB">
              <w:t>Comment</w:t>
            </w:r>
          </w:p>
        </w:tc>
      </w:tr>
      <w:tr w:rsidR="00123ECE" w:rsidRPr="005647EB" w14:paraId="33266C98" w14:textId="77777777" w:rsidTr="002570E4">
        <w:trPr>
          <w:jc w:val="center"/>
        </w:trPr>
        <w:tc>
          <w:tcPr>
            <w:tcW w:w="3345" w:type="dxa"/>
            <w:vMerge/>
            <w:tcBorders>
              <w:top w:val="single" w:sz="4" w:space="0" w:color="auto"/>
              <w:left w:val="single" w:sz="4" w:space="0" w:color="auto"/>
              <w:bottom w:val="single" w:sz="4" w:space="0" w:color="auto"/>
              <w:right w:val="single" w:sz="4" w:space="0" w:color="auto"/>
            </w:tcBorders>
            <w:vAlign w:val="center"/>
          </w:tcPr>
          <w:p w14:paraId="59A7E993" w14:textId="77777777" w:rsidR="00123ECE" w:rsidRPr="005647EB" w:rsidRDefault="00123ECE" w:rsidP="002570E4">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vAlign w:val="center"/>
          </w:tcPr>
          <w:p w14:paraId="19B89FDF" w14:textId="77777777" w:rsidR="00123ECE" w:rsidRPr="005647EB" w:rsidRDefault="00123ECE" w:rsidP="002570E4">
            <w:pPr>
              <w:pStyle w:val="TAH"/>
              <w:keepNext w:val="0"/>
              <w:keepLines w:val="0"/>
            </w:pPr>
            <w:r w:rsidRPr="005647EB">
              <w:t>Value</w:t>
            </w:r>
          </w:p>
        </w:tc>
        <w:tc>
          <w:tcPr>
            <w:tcW w:w="1021" w:type="dxa"/>
            <w:tcBorders>
              <w:top w:val="single" w:sz="4" w:space="0" w:color="auto"/>
              <w:left w:val="single" w:sz="4" w:space="0" w:color="auto"/>
              <w:bottom w:val="single" w:sz="4" w:space="0" w:color="auto"/>
              <w:right w:val="single" w:sz="4" w:space="0" w:color="auto"/>
            </w:tcBorders>
            <w:vAlign w:val="center"/>
          </w:tcPr>
          <w:p w14:paraId="5AD9F4F8" w14:textId="77777777" w:rsidR="00123ECE" w:rsidRPr="005647EB" w:rsidRDefault="00123ECE" w:rsidP="002570E4">
            <w:pPr>
              <w:pStyle w:val="TAH"/>
              <w:keepNext w:val="0"/>
              <w:keepLines w:val="0"/>
            </w:pPr>
            <w:r w:rsidRPr="005647EB">
              <w:t>Value</w:t>
            </w:r>
          </w:p>
        </w:tc>
        <w:tc>
          <w:tcPr>
            <w:tcW w:w="3061" w:type="dxa"/>
            <w:vMerge/>
            <w:tcBorders>
              <w:top w:val="single" w:sz="4" w:space="0" w:color="auto"/>
              <w:left w:val="single" w:sz="4" w:space="0" w:color="auto"/>
              <w:bottom w:val="single" w:sz="4" w:space="0" w:color="auto"/>
              <w:right w:val="single" w:sz="4" w:space="0" w:color="auto"/>
            </w:tcBorders>
            <w:vAlign w:val="center"/>
          </w:tcPr>
          <w:p w14:paraId="7697A874" w14:textId="77777777" w:rsidR="00123ECE" w:rsidRPr="005647EB" w:rsidRDefault="00123ECE" w:rsidP="002570E4">
            <w:pPr>
              <w:pStyle w:val="TAH"/>
              <w:keepNext w:val="0"/>
              <w:keepLines w:val="0"/>
            </w:pPr>
          </w:p>
        </w:tc>
      </w:tr>
      <w:tr w:rsidR="00123ECE" w:rsidRPr="005647EB" w14:paraId="1071B730"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6420BFD5" w14:textId="77777777" w:rsidR="00123ECE" w:rsidRPr="005647EB" w:rsidRDefault="00123ECE" w:rsidP="002570E4">
            <w:pPr>
              <w:pStyle w:val="TAL"/>
              <w:keepNext w:val="0"/>
              <w:keepLines w:val="0"/>
            </w:pPr>
            <w:r w:rsidRPr="005647EB">
              <w:t>onDurationTimer</w:t>
            </w:r>
          </w:p>
        </w:tc>
        <w:tc>
          <w:tcPr>
            <w:tcW w:w="1021" w:type="dxa"/>
            <w:tcBorders>
              <w:top w:val="single" w:sz="4" w:space="0" w:color="auto"/>
              <w:left w:val="single" w:sz="4" w:space="0" w:color="auto"/>
              <w:bottom w:val="single" w:sz="4" w:space="0" w:color="auto"/>
              <w:right w:val="single" w:sz="4" w:space="0" w:color="auto"/>
            </w:tcBorders>
            <w:vAlign w:val="center"/>
          </w:tcPr>
          <w:p w14:paraId="576C4C8F" w14:textId="77777777" w:rsidR="00123ECE" w:rsidRPr="005647EB" w:rsidRDefault="00123ECE"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70C1DF4A" w14:textId="77777777" w:rsidR="00123ECE" w:rsidRPr="005647EB" w:rsidRDefault="00123ECE"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58A015D0" w14:textId="77777777" w:rsidR="00123ECE" w:rsidRPr="005647EB" w:rsidRDefault="00123ECE" w:rsidP="002570E4">
            <w:pPr>
              <w:pStyle w:val="TAL"/>
              <w:keepNext w:val="0"/>
              <w:keepLines w:val="0"/>
            </w:pPr>
          </w:p>
        </w:tc>
      </w:tr>
      <w:tr w:rsidR="00123ECE" w:rsidRPr="005647EB" w14:paraId="15899B4C"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758D721E" w14:textId="77777777" w:rsidR="00123ECE" w:rsidRPr="005647EB" w:rsidRDefault="00123ECE" w:rsidP="002570E4">
            <w:pPr>
              <w:pStyle w:val="TAL"/>
              <w:keepNext w:val="0"/>
              <w:keepLines w:val="0"/>
            </w:pPr>
            <w:r w:rsidRPr="005647EB">
              <w:t>drx-InactivityTimer</w:t>
            </w:r>
          </w:p>
        </w:tc>
        <w:tc>
          <w:tcPr>
            <w:tcW w:w="1021" w:type="dxa"/>
            <w:tcBorders>
              <w:top w:val="single" w:sz="4" w:space="0" w:color="auto"/>
              <w:left w:val="single" w:sz="4" w:space="0" w:color="auto"/>
              <w:bottom w:val="single" w:sz="4" w:space="0" w:color="auto"/>
              <w:right w:val="single" w:sz="4" w:space="0" w:color="auto"/>
            </w:tcBorders>
            <w:vAlign w:val="center"/>
          </w:tcPr>
          <w:p w14:paraId="4E5FE641" w14:textId="77777777" w:rsidR="00123ECE" w:rsidRPr="005647EB" w:rsidRDefault="00123ECE"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5011211B" w14:textId="77777777" w:rsidR="00123ECE" w:rsidRPr="005647EB" w:rsidRDefault="00123ECE"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3C2FEC50" w14:textId="77777777" w:rsidR="00123ECE" w:rsidRPr="005647EB" w:rsidRDefault="00123ECE" w:rsidP="002570E4">
            <w:pPr>
              <w:pStyle w:val="TAL"/>
              <w:keepNext w:val="0"/>
              <w:keepLines w:val="0"/>
            </w:pPr>
          </w:p>
        </w:tc>
      </w:tr>
      <w:tr w:rsidR="00123ECE" w:rsidRPr="005647EB" w14:paraId="0259DE63"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5B176B1B" w14:textId="77777777" w:rsidR="00123ECE" w:rsidRPr="005647EB" w:rsidRDefault="00123ECE" w:rsidP="002570E4">
            <w:pPr>
              <w:pStyle w:val="TAL"/>
              <w:keepNext w:val="0"/>
              <w:keepLines w:val="0"/>
            </w:pPr>
            <w:r w:rsidRPr="005647EB">
              <w:t>drx-RetransmissionTimer</w:t>
            </w:r>
          </w:p>
        </w:tc>
        <w:tc>
          <w:tcPr>
            <w:tcW w:w="1021" w:type="dxa"/>
            <w:tcBorders>
              <w:top w:val="single" w:sz="4" w:space="0" w:color="auto"/>
              <w:left w:val="single" w:sz="4" w:space="0" w:color="auto"/>
              <w:bottom w:val="single" w:sz="4" w:space="0" w:color="auto"/>
              <w:right w:val="single" w:sz="4" w:space="0" w:color="auto"/>
            </w:tcBorders>
            <w:vAlign w:val="center"/>
          </w:tcPr>
          <w:p w14:paraId="2C74C300" w14:textId="77777777" w:rsidR="00123ECE" w:rsidRPr="005647EB" w:rsidRDefault="00123ECE"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1669A8D3" w14:textId="77777777" w:rsidR="00123ECE" w:rsidRPr="005647EB" w:rsidRDefault="00123ECE"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6E7E679D" w14:textId="77777777" w:rsidR="00123ECE" w:rsidRPr="005647EB" w:rsidRDefault="00123ECE" w:rsidP="002570E4">
            <w:pPr>
              <w:pStyle w:val="TAL"/>
              <w:keepNext w:val="0"/>
              <w:keepLines w:val="0"/>
            </w:pPr>
          </w:p>
        </w:tc>
      </w:tr>
      <w:tr w:rsidR="00123ECE" w:rsidRPr="005647EB" w14:paraId="14D36C72"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CB52241" w14:textId="77777777" w:rsidR="00123ECE" w:rsidRPr="005647EB" w:rsidRDefault="00123ECE" w:rsidP="002570E4">
            <w:pPr>
              <w:pStyle w:val="TAL"/>
              <w:keepNext w:val="0"/>
              <w:keepLines w:val="0"/>
              <w:rPr>
                <w:vertAlign w:val="superscript"/>
              </w:rPr>
            </w:pPr>
            <w:r w:rsidRPr="005647EB">
              <w:t>longDRX-CycleStartOffset</w:t>
            </w:r>
          </w:p>
        </w:tc>
        <w:tc>
          <w:tcPr>
            <w:tcW w:w="1021" w:type="dxa"/>
            <w:tcBorders>
              <w:top w:val="single" w:sz="4" w:space="0" w:color="auto"/>
              <w:left w:val="single" w:sz="4" w:space="0" w:color="auto"/>
              <w:bottom w:val="single" w:sz="4" w:space="0" w:color="auto"/>
              <w:right w:val="single" w:sz="4" w:space="0" w:color="auto"/>
            </w:tcBorders>
            <w:vAlign w:val="center"/>
          </w:tcPr>
          <w:p w14:paraId="5BEFEA7C" w14:textId="77777777" w:rsidR="00123ECE" w:rsidRPr="005647EB" w:rsidRDefault="00123ECE" w:rsidP="002570E4">
            <w:pPr>
              <w:pStyle w:val="TAL"/>
              <w:keepNext w:val="0"/>
              <w:keepLines w:val="0"/>
            </w:pPr>
            <w:r w:rsidRPr="005647EB">
              <w:t>sf40</w:t>
            </w:r>
          </w:p>
        </w:tc>
        <w:tc>
          <w:tcPr>
            <w:tcW w:w="1021" w:type="dxa"/>
            <w:tcBorders>
              <w:top w:val="single" w:sz="4" w:space="0" w:color="auto"/>
              <w:left w:val="single" w:sz="4" w:space="0" w:color="auto"/>
              <w:bottom w:val="single" w:sz="4" w:space="0" w:color="auto"/>
              <w:right w:val="single" w:sz="4" w:space="0" w:color="auto"/>
            </w:tcBorders>
            <w:vAlign w:val="center"/>
          </w:tcPr>
          <w:p w14:paraId="1E0383D8" w14:textId="77777777" w:rsidR="00123ECE" w:rsidRPr="005647EB" w:rsidRDefault="00123ECE" w:rsidP="002570E4">
            <w:pPr>
              <w:pStyle w:val="TAL"/>
              <w:keepNext w:val="0"/>
              <w:keepLines w:val="0"/>
            </w:pPr>
            <w:r w:rsidRPr="005647EB">
              <w:t>sf1280</w:t>
            </w:r>
          </w:p>
        </w:tc>
        <w:tc>
          <w:tcPr>
            <w:tcW w:w="3061" w:type="dxa"/>
            <w:tcBorders>
              <w:top w:val="single" w:sz="4" w:space="0" w:color="auto"/>
              <w:left w:val="single" w:sz="4" w:space="0" w:color="auto"/>
              <w:bottom w:val="single" w:sz="4" w:space="0" w:color="auto"/>
              <w:right w:val="single" w:sz="4" w:space="0" w:color="auto"/>
            </w:tcBorders>
          </w:tcPr>
          <w:p w14:paraId="07E5C56C" w14:textId="77777777" w:rsidR="00123ECE" w:rsidRPr="005647EB" w:rsidRDefault="00123ECE" w:rsidP="002570E4">
            <w:pPr>
              <w:pStyle w:val="TAL"/>
              <w:keepNext w:val="0"/>
              <w:keepLines w:val="0"/>
            </w:pPr>
          </w:p>
        </w:tc>
      </w:tr>
      <w:tr w:rsidR="00123ECE" w:rsidRPr="005647EB" w14:paraId="5B0C6292"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0DF40B56" w14:textId="77777777" w:rsidR="00123ECE" w:rsidRPr="005647EB" w:rsidRDefault="00123ECE" w:rsidP="002570E4">
            <w:pPr>
              <w:pStyle w:val="TAL"/>
              <w:keepNext w:val="0"/>
              <w:keepLines w:val="0"/>
            </w:pPr>
            <w:r w:rsidRPr="005647EB">
              <w:t>shortDRX</w:t>
            </w:r>
          </w:p>
        </w:tc>
        <w:tc>
          <w:tcPr>
            <w:tcW w:w="1021" w:type="dxa"/>
            <w:tcBorders>
              <w:top w:val="single" w:sz="4" w:space="0" w:color="auto"/>
              <w:left w:val="single" w:sz="4" w:space="0" w:color="auto"/>
              <w:bottom w:val="single" w:sz="4" w:space="0" w:color="auto"/>
              <w:right w:val="single" w:sz="4" w:space="0" w:color="auto"/>
            </w:tcBorders>
            <w:vAlign w:val="center"/>
          </w:tcPr>
          <w:p w14:paraId="6663A560" w14:textId="77777777" w:rsidR="00123ECE" w:rsidRPr="005647EB" w:rsidRDefault="00123ECE" w:rsidP="002570E4">
            <w:pPr>
              <w:pStyle w:val="TAL"/>
              <w:keepNext w:val="0"/>
              <w:keepLines w:val="0"/>
            </w:pPr>
            <w:r w:rsidRPr="005647EB">
              <w:t>disable</w:t>
            </w:r>
          </w:p>
        </w:tc>
        <w:tc>
          <w:tcPr>
            <w:tcW w:w="1021" w:type="dxa"/>
            <w:tcBorders>
              <w:top w:val="single" w:sz="4" w:space="0" w:color="auto"/>
              <w:left w:val="single" w:sz="4" w:space="0" w:color="auto"/>
              <w:bottom w:val="single" w:sz="4" w:space="0" w:color="auto"/>
              <w:right w:val="single" w:sz="4" w:space="0" w:color="auto"/>
            </w:tcBorders>
            <w:vAlign w:val="center"/>
          </w:tcPr>
          <w:p w14:paraId="17CC4A7D" w14:textId="77777777" w:rsidR="00123ECE" w:rsidRPr="005647EB" w:rsidRDefault="00123ECE" w:rsidP="002570E4">
            <w:pPr>
              <w:pStyle w:val="TAL"/>
              <w:keepNext w:val="0"/>
              <w:keepLines w:val="0"/>
            </w:pPr>
            <w:r w:rsidRPr="005647EB">
              <w:t>disable</w:t>
            </w:r>
          </w:p>
        </w:tc>
        <w:tc>
          <w:tcPr>
            <w:tcW w:w="3061" w:type="dxa"/>
            <w:tcBorders>
              <w:top w:val="single" w:sz="4" w:space="0" w:color="auto"/>
              <w:left w:val="single" w:sz="4" w:space="0" w:color="auto"/>
              <w:bottom w:val="single" w:sz="4" w:space="0" w:color="auto"/>
              <w:right w:val="single" w:sz="4" w:space="0" w:color="auto"/>
            </w:tcBorders>
          </w:tcPr>
          <w:p w14:paraId="1352657F" w14:textId="77777777" w:rsidR="00123ECE" w:rsidRPr="005647EB" w:rsidRDefault="00123ECE" w:rsidP="002570E4">
            <w:pPr>
              <w:pStyle w:val="TAL"/>
              <w:keepNext w:val="0"/>
              <w:keepLines w:val="0"/>
            </w:pPr>
          </w:p>
        </w:tc>
      </w:tr>
    </w:tbl>
    <w:p w14:paraId="052E660A" w14:textId="77777777" w:rsidR="00123ECE" w:rsidRPr="005647EB" w:rsidRDefault="00123ECE" w:rsidP="002570E4"/>
    <w:p w14:paraId="600D4FCB" w14:textId="77777777" w:rsidR="00123ECE" w:rsidRPr="005647EB" w:rsidRDefault="00123ECE" w:rsidP="002570E4">
      <w:pPr>
        <w:pStyle w:val="TH"/>
        <w:keepNext w:val="0"/>
        <w:keepLines w:val="0"/>
      </w:pPr>
      <w:r w:rsidRPr="005647EB">
        <w:t xml:space="preserve">Table </w:t>
      </w:r>
      <w:r w:rsidRPr="005647EB">
        <w:rPr>
          <w:rFonts w:cs="v4.2.0"/>
        </w:rPr>
        <w:t>8.4.2.5</w:t>
      </w:r>
      <w:r w:rsidRPr="005647EB">
        <w:t>-</w:t>
      </w:r>
      <w:r w:rsidRPr="005647EB">
        <w:rPr>
          <w:lang w:eastAsia="zh-CN"/>
        </w:rPr>
        <w:t>3</w:t>
      </w:r>
      <w:r w:rsidRPr="005647EB">
        <w:t xml:space="preserve">: </w:t>
      </w:r>
      <w:r w:rsidRPr="005647EB">
        <w:rPr>
          <w:i/>
        </w:rPr>
        <w:t>TimeAlignmentTimer</w:t>
      </w:r>
      <w:r w:rsidRPr="005647EB">
        <w:t xml:space="preserve"> and </w:t>
      </w:r>
      <w:r w:rsidRPr="005647EB">
        <w:rPr>
          <w:i/>
        </w:rPr>
        <w:t>sr-ConfigIndex</w:t>
      </w:r>
      <w:r w:rsidRPr="005647EB">
        <w:t xml:space="preserve"> -Configuration to be used in </w:t>
      </w:r>
      <w:r w:rsidRPr="005647EB">
        <w:rPr>
          <w:rFonts w:cs="v4.2.0"/>
        </w:rPr>
        <w:t>E-UTRAN TDD-TDD inter-frequency event triggered reporting when DRX is used in fading propagation conditions</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669"/>
      </w:tblGrid>
      <w:tr w:rsidR="00123ECE" w:rsidRPr="005647EB" w14:paraId="3F0B6F7B" w14:textId="77777777" w:rsidTr="008052D9">
        <w:trPr>
          <w:jc w:val="center"/>
        </w:trPr>
        <w:tc>
          <w:tcPr>
            <w:tcW w:w="2268" w:type="dxa"/>
            <w:vMerge w:val="restart"/>
            <w:tcBorders>
              <w:top w:val="single" w:sz="4" w:space="0" w:color="auto"/>
              <w:left w:val="single" w:sz="4" w:space="0" w:color="auto"/>
              <w:bottom w:val="single" w:sz="4" w:space="0" w:color="auto"/>
              <w:right w:val="single" w:sz="4" w:space="0" w:color="auto"/>
            </w:tcBorders>
            <w:vAlign w:val="center"/>
          </w:tcPr>
          <w:p w14:paraId="79BB077E" w14:textId="77777777" w:rsidR="00123ECE" w:rsidRPr="005647EB" w:rsidRDefault="00123ECE" w:rsidP="002570E4">
            <w:pPr>
              <w:pStyle w:val="TAH"/>
              <w:keepNext w:val="0"/>
              <w:keepLines w:val="0"/>
            </w:pPr>
            <w:r w:rsidRPr="005647EB">
              <w:t>Field</w:t>
            </w:r>
          </w:p>
        </w:tc>
        <w:tc>
          <w:tcPr>
            <w:tcW w:w="1021" w:type="dxa"/>
            <w:tcBorders>
              <w:top w:val="single" w:sz="4" w:space="0" w:color="auto"/>
              <w:left w:val="single" w:sz="4" w:space="0" w:color="auto"/>
              <w:bottom w:val="single" w:sz="4" w:space="0" w:color="auto"/>
              <w:right w:val="single" w:sz="4" w:space="0" w:color="auto"/>
            </w:tcBorders>
            <w:vAlign w:val="center"/>
          </w:tcPr>
          <w:p w14:paraId="171B6A6E" w14:textId="77777777" w:rsidR="00123ECE" w:rsidRPr="005647EB" w:rsidRDefault="00123ECE" w:rsidP="002570E4">
            <w:pPr>
              <w:pStyle w:val="TAH"/>
              <w:keepNext w:val="0"/>
              <w:keepLines w:val="0"/>
            </w:pPr>
            <w:r w:rsidRPr="005647EB">
              <w:t>Test1</w:t>
            </w:r>
          </w:p>
        </w:tc>
        <w:tc>
          <w:tcPr>
            <w:tcW w:w="1021" w:type="dxa"/>
            <w:tcBorders>
              <w:top w:val="single" w:sz="4" w:space="0" w:color="auto"/>
              <w:left w:val="single" w:sz="4" w:space="0" w:color="auto"/>
              <w:bottom w:val="single" w:sz="4" w:space="0" w:color="auto"/>
              <w:right w:val="single" w:sz="4" w:space="0" w:color="auto"/>
            </w:tcBorders>
            <w:vAlign w:val="center"/>
          </w:tcPr>
          <w:p w14:paraId="11CEC8F8" w14:textId="77777777" w:rsidR="00123ECE" w:rsidRPr="005647EB" w:rsidRDefault="00123ECE" w:rsidP="002570E4">
            <w:pPr>
              <w:pStyle w:val="TAH"/>
              <w:keepNext w:val="0"/>
              <w:keepLines w:val="0"/>
            </w:pPr>
            <w:r w:rsidRPr="005647EB">
              <w:t>Test2</w:t>
            </w:r>
          </w:p>
        </w:tc>
        <w:tc>
          <w:tcPr>
            <w:tcW w:w="5669" w:type="dxa"/>
            <w:vMerge w:val="restart"/>
            <w:tcBorders>
              <w:top w:val="single" w:sz="4" w:space="0" w:color="auto"/>
              <w:left w:val="single" w:sz="4" w:space="0" w:color="auto"/>
              <w:bottom w:val="single" w:sz="4" w:space="0" w:color="auto"/>
              <w:right w:val="single" w:sz="4" w:space="0" w:color="auto"/>
            </w:tcBorders>
          </w:tcPr>
          <w:p w14:paraId="45007EC0" w14:textId="77777777" w:rsidR="00123ECE" w:rsidRPr="005647EB" w:rsidRDefault="00123ECE" w:rsidP="002570E4">
            <w:pPr>
              <w:pStyle w:val="TAH"/>
              <w:keepNext w:val="0"/>
              <w:keepLines w:val="0"/>
            </w:pPr>
            <w:r w:rsidRPr="005647EB">
              <w:t>Comment</w:t>
            </w:r>
          </w:p>
        </w:tc>
      </w:tr>
      <w:tr w:rsidR="00123ECE" w:rsidRPr="005647EB" w14:paraId="51E06586" w14:textId="77777777" w:rsidTr="008052D9">
        <w:trPr>
          <w:jc w:val="center"/>
        </w:trPr>
        <w:tc>
          <w:tcPr>
            <w:tcW w:w="2268" w:type="dxa"/>
            <w:vMerge/>
            <w:tcBorders>
              <w:top w:val="single" w:sz="4" w:space="0" w:color="auto"/>
              <w:left w:val="single" w:sz="4" w:space="0" w:color="auto"/>
              <w:bottom w:val="single" w:sz="4" w:space="0" w:color="auto"/>
              <w:right w:val="single" w:sz="4" w:space="0" w:color="auto"/>
            </w:tcBorders>
            <w:vAlign w:val="center"/>
          </w:tcPr>
          <w:p w14:paraId="34C09275" w14:textId="77777777" w:rsidR="00123ECE" w:rsidRPr="005647EB" w:rsidRDefault="00123ECE" w:rsidP="002570E4">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vAlign w:val="center"/>
          </w:tcPr>
          <w:p w14:paraId="5ABF6500" w14:textId="77777777" w:rsidR="00123ECE" w:rsidRPr="005647EB" w:rsidRDefault="00123ECE" w:rsidP="002570E4">
            <w:pPr>
              <w:pStyle w:val="TAH"/>
              <w:keepNext w:val="0"/>
              <w:keepLines w:val="0"/>
            </w:pPr>
            <w:r w:rsidRPr="005647EB">
              <w:t>Value</w:t>
            </w:r>
          </w:p>
        </w:tc>
        <w:tc>
          <w:tcPr>
            <w:tcW w:w="1021" w:type="dxa"/>
            <w:tcBorders>
              <w:top w:val="single" w:sz="4" w:space="0" w:color="auto"/>
              <w:left w:val="single" w:sz="4" w:space="0" w:color="auto"/>
              <w:bottom w:val="single" w:sz="4" w:space="0" w:color="auto"/>
              <w:right w:val="single" w:sz="4" w:space="0" w:color="auto"/>
            </w:tcBorders>
            <w:vAlign w:val="center"/>
          </w:tcPr>
          <w:p w14:paraId="7B928A50" w14:textId="77777777" w:rsidR="00123ECE" w:rsidRPr="005647EB" w:rsidRDefault="00123ECE" w:rsidP="002570E4">
            <w:pPr>
              <w:pStyle w:val="TAH"/>
              <w:keepNext w:val="0"/>
              <w:keepLines w:val="0"/>
            </w:pPr>
            <w:r w:rsidRPr="005647EB">
              <w:t>Value</w:t>
            </w:r>
          </w:p>
        </w:tc>
        <w:tc>
          <w:tcPr>
            <w:tcW w:w="5669" w:type="dxa"/>
            <w:vMerge/>
            <w:tcBorders>
              <w:top w:val="single" w:sz="4" w:space="0" w:color="auto"/>
              <w:left w:val="single" w:sz="4" w:space="0" w:color="auto"/>
              <w:bottom w:val="single" w:sz="4" w:space="0" w:color="auto"/>
              <w:right w:val="single" w:sz="4" w:space="0" w:color="auto"/>
            </w:tcBorders>
            <w:vAlign w:val="center"/>
          </w:tcPr>
          <w:p w14:paraId="3FD10CAF" w14:textId="77777777" w:rsidR="00123ECE" w:rsidRPr="005647EB" w:rsidRDefault="00123ECE" w:rsidP="002570E4">
            <w:pPr>
              <w:pStyle w:val="TAH"/>
              <w:keepNext w:val="0"/>
              <w:keepLines w:val="0"/>
            </w:pPr>
          </w:p>
        </w:tc>
      </w:tr>
      <w:tr w:rsidR="00123ECE" w:rsidRPr="005647EB" w14:paraId="4B46727D" w14:textId="77777777" w:rsidTr="008052D9">
        <w:trPr>
          <w:jc w:val="center"/>
        </w:trPr>
        <w:tc>
          <w:tcPr>
            <w:tcW w:w="2268" w:type="dxa"/>
            <w:tcBorders>
              <w:top w:val="single" w:sz="4" w:space="0" w:color="auto"/>
              <w:left w:val="single" w:sz="4" w:space="0" w:color="auto"/>
              <w:bottom w:val="single" w:sz="4" w:space="0" w:color="auto"/>
              <w:right w:val="single" w:sz="4" w:space="0" w:color="auto"/>
            </w:tcBorders>
            <w:vAlign w:val="center"/>
          </w:tcPr>
          <w:p w14:paraId="28A39841" w14:textId="77777777" w:rsidR="00123ECE" w:rsidRPr="005647EB" w:rsidRDefault="00123ECE" w:rsidP="002570E4">
            <w:pPr>
              <w:pStyle w:val="TAL"/>
              <w:keepNext w:val="0"/>
              <w:keepLines w:val="0"/>
            </w:pPr>
            <w:r w:rsidRPr="005647EB">
              <w:t>TimeAlignmentTimer</w:t>
            </w:r>
          </w:p>
        </w:tc>
        <w:tc>
          <w:tcPr>
            <w:tcW w:w="1021" w:type="dxa"/>
            <w:tcBorders>
              <w:top w:val="single" w:sz="4" w:space="0" w:color="auto"/>
              <w:left w:val="single" w:sz="4" w:space="0" w:color="auto"/>
              <w:bottom w:val="single" w:sz="4" w:space="0" w:color="auto"/>
              <w:right w:val="single" w:sz="4" w:space="0" w:color="auto"/>
            </w:tcBorders>
            <w:vAlign w:val="center"/>
          </w:tcPr>
          <w:p w14:paraId="2714AF89" w14:textId="77777777" w:rsidR="00123ECE" w:rsidRPr="005647EB" w:rsidRDefault="00123ECE" w:rsidP="002570E4">
            <w:pPr>
              <w:pStyle w:val="TAL"/>
              <w:keepNext w:val="0"/>
              <w:keepLines w:val="0"/>
            </w:pPr>
            <w:r w:rsidRPr="005647EB">
              <w:t>sf500</w:t>
            </w:r>
          </w:p>
        </w:tc>
        <w:tc>
          <w:tcPr>
            <w:tcW w:w="1021" w:type="dxa"/>
            <w:tcBorders>
              <w:top w:val="single" w:sz="4" w:space="0" w:color="auto"/>
              <w:left w:val="single" w:sz="4" w:space="0" w:color="auto"/>
              <w:bottom w:val="single" w:sz="4" w:space="0" w:color="auto"/>
              <w:right w:val="single" w:sz="4" w:space="0" w:color="auto"/>
            </w:tcBorders>
            <w:vAlign w:val="center"/>
          </w:tcPr>
          <w:p w14:paraId="5F9EDDE7" w14:textId="77777777" w:rsidR="00123ECE" w:rsidRPr="005647EB" w:rsidRDefault="00123ECE" w:rsidP="002570E4">
            <w:pPr>
              <w:pStyle w:val="TAL"/>
              <w:keepNext w:val="0"/>
              <w:keepLines w:val="0"/>
            </w:pPr>
            <w:r w:rsidRPr="005647EB">
              <w:t>sf500</w:t>
            </w:r>
          </w:p>
        </w:tc>
        <w:tc>
          <w:tcPr>
            <w:tcW w:w="5669" w:type="dxa"/>
            <w:tcBorders>
              <w:top w:val="single" w:sz="4" w:space="0" w:color="auto"/>
              <w:left w:val="single" w:sz="4" w:space="0" w:color="auto"/>
              <w:bottom w:val="single" w:sz="4" w:space="0" w:color="auto"/>
              <w:right w:val="single" w:sz="4" w:space="0" w:color="auto"/>
            </w:tcBorders>
          </w:tcPr>
          <w:p w14:paraId="6CB3DD87" w14:textId="0CD77623"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3F2A653E" w14:textId="77777777" w:rsidTr="008052D9">
        <w:trPr>
          <w:jc w:val="center"/>
        </w:trPr>
        <w:tc>
          <w:tcPr>
            <w:tcW w:w="2268" w:type="dxa"/>
            <w:tcBorders>
              <w:top w:val="single" w:sz="4" w:space="0" w:color="auto"/>
              <w:left w:val="single" w:sz="4" w:space="0" w:color="auto"/>
              <w:bottom w:val="single" w:sz="4" w:space="0" w:color="auto"/>
              <w:right w:val="single" w:sz="4" w:space="0" w:color="auto"/>
            </w:tcBorders>
            <w:vAlign w:val="center"/>
          </w:tcPr>
          <w:p w14:paraId="68A2F55B" w14:textId="77777777" w:rsidR="00123ECE" w:rsidRPr="005647EB" w:rsidRDefault="00123ECE" w:rsidP="002570E4">
            <w:pPr>
              <w:pStyle w:val="TAL"/>
              <w:keepNext w:val="0"/>
              <w:keepLines w:val="0"/>
            </w:pPr>
            <w:r w:rsidRPr="005647EB">
              <w:t>sr-ConfigIndex</w:t>
            </w:r>
          </w:p>
        </w:tc>
        <w:tc>
          <w:tcPr>
            <w:tcW w:w="1021" w:type="dxa"/>
            <w:tcBorders>
              <w:top w:val="single" w:sz="4" w:space="0" w:color="auto"/>
              <w:left w:val="single" w:sz="4" w:space="0" w:color="auto"/>
              <w:bottom w:val="single" w:sz="4" w:space="0" w:color="auto"/>
              <w:right w:val="single" w:sz="4" w:space="0" w:color="auto"/>
            </w:tcBorders>
            <w:vAlign w:val="center"/>
          </w:tcPr>
          <w:p w14:paraId="4EAB9CFE" w14:textId="77777777" w:rsidR="00123ECE" w:rsidRPr="005647EB" w:rsidRDefault="00123ECE" w:rsidP="002570E4">
            <w:pPr>
              <w:pStyle w:val="TAL"/>
              <w:keepNext w:val="0"/>
              <w:keepLines w:val="0"/>
            </w:pPr>
            <w:r w:rsidRPr="005647EB">
              <w:t>2</w:t>
            </w:r>
          </w:p>
        </w:tc>
        <w:tc>
          <w:tcPr>
            <w:tcW w:w="1021" w:type="dxa"/>
            <w:tcBorders>
              <w:top w:val="single" w:sz="4" w:space="0" w:color="auto"/>
              <w:left w:val="single" w:sz="4" w:space="0" w:color="auto"/>
              <w:bottom w:val="single" w:sz="4" w:space="0" w:color="auto"/>
              <w:right w:val="single" w:sz="4" w:space="0" w:color="auto"/>
            </w:tcBorders>
            <w:vAlign w:val="center"/>
          </w:tcPr>
          <w:p w14:paraId="28B29C8F" w14:textId="77777777" w:rsidR="00123ECE" w:rsidRPr="005647EB" w:rsidRDefault="00123ECE" w:rsidP="002570E4">
            <w:pPr>
              <w:pStyle w:val="TAL"/>
              <w:keepNext w:val="0"/>
              <w:keepLines w:val="0"/>
            </w:pPr>
            <w:r w:rsidRPr="005647EB">
              <w:t>2</w:t>
            </w:r>
          </w:p>
        </w:tc>
        <w:tc>
          <w:tcPr>
            <w:tcW w:w="5669" w:type="dxa"/>
            <w:tcBorders>
              <w:top w:val="single" w:sz="4" w:space="0" w:color="auto"/>
              <w:left w:val="single" w:sz="4" w:space="0" w:color="auto"/>
              <w:bottom w:val="single" w:sz="4" w:space="0" w:color="auto"/>
              <w:right w:val="single" w:sz="4" w:space="0" w:color="auto"/>
            </w:tcBorders>
          </w:tcPr>
          <w:p w14:paraId="672CDD15" w14:textId="40450F2C"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and</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587AC39A" w14:textId="77777777" w:rsidR="00123ECE" w:rsidRPr="005647EB" w:rsidRDefault="00123ECE" w:rsidP="002570E4"/>
    <w:p w14:paraId="78AEE11B" w14:textId="77777777" w:rsidR="00123ECE" w:rsidRPr="005647EB" w:rsidRDefault="00123ECE" w:rsidP="002570E4">
      <w:pPr>
        <w:rPr>
          <w:rFonts w:cs="v4.2.0"/>
        </w:rPr>
      </w:pPr>
      <w:r w:rsidRPr="005647EB">
        <w:rPr>
          <w:rFonts w:cs="v4.2.0"/>
        </w:rPr>
        <w:t xml:space="preserve">In Test1 </w:t>
      </w:r>
      <w:r w:rsidRPr="005647EB">
        <w:t xml:space="preserve">when DRX cycle length = 40 ms is used, the overall delay measured </w:t>
      </w:r>
      <w:r w:rsidRPr="005647EB">
        <w:rPr>
          <w:rFonts w:cs="v4.2.0"/>
        </w:rPr>
        <w:t xml:space="preserve">is defined as the time from the beginning of time period T2, to the moment when the UE send </w:t>
      </w:r>
      <w:r w:rsidRPr="005647EB">
        <w:t>one Event A3 triggered</w:t>
      </w:r>
      <w:r w:rsidRPr="005647EB">
        <w:rPr>
          <w:rFonts w:cs="v4.2.0"/>
        </w:rPr>
        <w:t xml:space="preserve"> measurement report on PUSCH.</w:t>
      </w:r>
    </w:p>
    <w:p w14:paraId="67FEB3CE" w14:textId="77777777" w:rsidR="00123ECE" w:rsidRPr="005647EB" w:rsidRDefault="00123ECE" w:rsidP="002570E4">
      <w:r w:rsidRPr="005647EB">
        <w:t>In Test 2 when DRX cycle length = 1280 ms is used, the overall delay measured is defined as the time from the beginning of time period T2, to the moment the UE starts to send preambles on the PRACH for Scheduling Request (SR) to obtain allocation to send the measurement report to Cell 2 on PUSCH.TTI insertion uncertainty = 2 ms</w:t>
      </w:r>
    </w:p>
    <w:p w14:paraId="3144CE5D" w14:textId="77777777" w:rsidR="00123ECE" w:rsidRPr="005647EB" w:rsidRDefault="00123ECE" w:rsidP="002570E4">
      <w:r w:rsidRPr="005647EB">
        <w:t>For both tests:</w:t>
      </w:r>
    </w:p>
    <w:p w14:paraId="37AD882C" w14:textId="77777777" w:rsidR="00123ECE" w:rsidRPr="005647EB" w:rsidRDefault="00123ECE" w:rsidP="008052D9">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174DD747" w14:textId="77777777" w:rsidR="00123ECE" w:rsidRPr="005647EB" w:rsidRDefault="00123ECE" w:rsidP="002570E4">
      <w:pPr>
        <w:pStyle w:val="NO"/>
        <w:keepLines w:val="0"/>
      </w:pPr>
      <w:r w:rsidRPr="005647EB">
        <w:t>NOTE 1:</w:t>
      </w:r>
      <w:r w:rsidRPr="005647EB">
        <w:tab/>
        <w:t>The actual overall delays measured in the test may be up to one DRX cycle higher than the measurement reporting delays above because UE is allowed to delay the initiation of the measurement reporting procedure to the next until the Active Time.</w:t>
      </w:r>
    </w:p>
    <w:p w14:paraId="204889B9" w14:textId="77777777" w:rsidR="00123ECE" w:rsidRPr="005647EB" w:rsidRDefault="00123ECE" w:rsidP="002570E4">
      <w:pPr>
        <w:pStyle w:val="NO"/>
        <w:keepLines w:val="0"/>
      </w:pPr>
      <w:r w:rsidRPr="005647EB">
        <w:t xml:space="preserve">NOTE 2: In order to calculate the rate of correct events the system simulator </w:t>
      </w:r>
      <w:commentRangeStart w:id="10"/>
      <w:r w:rsidRPr="00814289">
        <w:rPr>
          <w:highlight w:val="yellow"/>
        </w:rPr>
        <w:t>shall</w:t>
      </w:r>
      <w:r w:rsidRPr="005647EB">
        <w:t xml:space="preserve"> </w:t>
      </w:r>
      <w:commentRangeEnd w:id="10"/>
      <w:r w:rsidR="00CC020A">
        <w:rPr>
          <w:rStyle w:val="CommentReference"/>
          <w:rFonts w:eastAsia="SimSun"/>
          <w:lang w:val="x-none"/>
        </w:rPr>
        <w:commentReference w:id="10"/>
      </w:r>
      <w:r w:rsidRPr="005647EB">
        <w:t>verify that it has received correct Event A3 measurement report.</w:t>
      </w:r>
    </w:p>
    <w:p w14:paraId="19D84A43" w14:textId="77777777" w:rsidR="00123ECE" w:rsidRPr="005647EB" w:rsidRDefault="00123ECE" w:rsidP="002570E4">
      <w:pPr>
        <w:rPr>
          <w:rFonts w:cs="v4.2.0"/>
        </w:rPr>
      </w:pPr>
      <w:r w:rsidRPr="005647EB">
        <w:t>The overall delay measured when DRX cycle length is 40 ms test requirement is expressed as</w:t>
      </w:r>
      <w:r w:rsidR="00E52353" w:rsidRPr="005647EB">
        <w:t>:</w:t>
      </w:r>
    </w:p>
    <w:p w14:paraId="19A5ADD4" w14:textId="77777777" w:rsidR="00123ECE" w:rsidRPr="005647EB" w:rsidRDefault="00123ECE" w:rsidP="002570E4">
      <w:pPr>
        <w:pStyle w:val="B1"/>
        <w:ind w:left="576" w:hanging="288"/>
      </w:pPr>
      <w:r w:rsidRPr="005647EB">
        <w:t xml:space="preserve">Overall delay measured = </w:t>
      </w:r>
      <w:r w:rsidRPr="005647EB">
        <w:rPr>
          <w:rFonts w:cs="v4.2.0"/>
        </w:rPr>
        <w:t>measurement reporting delay + TTI insertion</w:t>
      </w:r>
      <w:r w:rsidRPr="005647EB">
        <w:t xml:space="preserve"> uncertainty + DRX cycle length</w:t>
      </w:r>
    </w:p>
    <w:p w14:paraId="040A6E6B" w14:textId="77777777" w:rsidR="00123ECE" w:rsidRPr="005647EB" w:rsidRDefault="00123ECE" w:rsidP="002570E4">
      <w:pPr>
        <w:pStyle w:val="B1"/>
      </w:pPr>
      <w:r w:rsidRPr="005647EB">
        <w:t>Measurement reporting delay = T</w:t>
      </w:r>
      <w:r w:rsidRPr="005647EB">
        <w:rPr>
          <w:vertAlign w:val="subscript"/>
        </w:rPr>
        <w:t>Identify</w:t>
      </w:r>
      <w:r w:rsidRPr="005647EB">
        <w:rPr>
          <w:rFonts w:eastAsia="SimSun"/>
          <w:vertAlign w:val="subscript"/>
          <w:lang w:eastAsia="zh-CN"/>
        </w:rPr>
        <w:t>_</w:t>
      </w:r>
      <w:r w:rsidRPr="005647EB">
        <w:rPr>
          <w:vertAlign w:val="subscript"/>
        </w:rPr>
        <w:t>In</w:t>
      </w:r>
      <w:r w:rsidRPr="005647EB">
        <w:rPr>
          <w:vertAlign w:val="subscript"/>
          <w:lang w:eastAsia="zh-CN"/>
        </w:rPr>
        <w:t xml:space="preserve">ter </w:t>
      </w:r>
    </w:p>
    <w:p w14:paraId="1F3AAE87" w14:textId="77777777" w:rsidR="00123ECE" w:rsidRPr="005647EB" w:rsidRDefault="00123ECE" w:rsidP="002570E4">
      <w:pPr>
        <w:pStyle w:val="EQ"/>
        <w:keepLines w:val="0"/>
        <w:jc w:val="center"/>
        <w:rPr>
          <w:noProof w:val="0"/>
        </w:rPr>
      </w:pPr>
      <w:r w:rsidRPr="005647EB">
        <w:rPr>
          <w:noProof w:val="0"/>
          <w:position w:val="-30"/>
        </w:rPr>
        <w:object w:dxaOrig="4560" w:dyaOrig="680" w14:anchorId="2BBEFA8E">
          <v:shape id="_x0000_i1169" type="#_x0000_t75" style="width:228pt;height:34.5pt" o:ole="">
            <v:imagedata r:id="rId8" o:title=""/>
          </v:shape>
          <o:OLEObject Type="Embed" ProgID="Equation.3" ShapeID="_x0000_i1169" DrawAspect="Content" ObjectID="_1781977736" r:id="rId179"/>
        </w:object>
      </w:r>
    </w:p>
    <w:p w14:paraId="2946389A" w14:textId="77777777" w:rsidR="00123ECE" w:rsidRPr="005647EB" w:rsidRDefault="00123ECE" w:rsidP="002570E4">
      <w:r w:rsidRPr="005647EB">
        <w:t>Where:</w:t>
      </w:r>
    </w:p>
    <w:p w14:paraId="05F63155" w14:textId="03BF1922" w:rsidR="00123ECE" w:rsidRPr="005647EB" w:rsidRDefault="008052D9" w:rsidP="008052D9">
      <w:pPr>
        <w:pStyle w:val="B1"/>
        <w:rPr>
          <w:rFonts w:cs="v4.2.0"/>
        </w:rPr>
      </w:pPr>
      <w:r w:rsidRPr="005647EB">
        <w:rPr>
          <w:rFonts w:cs="v4.2.0"/>
        </w:rPr>
        <w:tab/>
      </w:r>
      <w:r w:rsidR="00123ECE" w:rsidRPr="005647EB">
        <w:rPr>
          <w:rFonts w:cs="v4.2.0"/>
        </w:rPr>
        <w:t>T</w:t>
      </w:r>
      <w:r w:rsidR="00123ECE" w:rsidRPr="005647EB">
        <w:rPr>
          <w:rFonts w:cs="v4.2.0"/>
          <w:vertAlign w:val="subscript"/>
        </w:rPr>
        <w:t>Basic_Identify_Inter</w:t>
      </w:r>
      <w:r w:rsidR="00123ECE" w:rsidRPr="005647EB">
        <w:rPr>
          <w:rFonts w:cs="v4.2.0"/>
        </w:rPr>
        <w:t xml:space="preserve"> = 480 ms. </w:t>
      </w:r>
      <w:r w:rsidR="00123ECE" w:rsidRPr="005647EB">
        <w:t>It is the time period used in the inter frequency equation where the maximum allowed time for the UE to identify a new FDD inter-frequency cell is defined.</w:t>
      </w:r>
    </w:p>
    <w:p w14:paraId="50CF44FF" w14:textId="5533EA58" w:rsidR="00123ECE" w:rsidRPr="005647EB" w:rsidRDefault="008052D9" w:rsidP="008052D9">
      <w:pPr>
        <w:pStyle w:val="B1"/>
        <w:rPr>
          <w:rFonts w:cs="v4.2.0"/>
        </w:rPr>
      </w:pPr>
      <w:r w:rsidRPr="005647EB">
        <w:rPr>
          <w:rFonts w:cs="v4.2.0"/>
        </w:rPr>
        <w:tab/>
      </w:r>
      <w:r w:rsidR="00123ECE" w:rsidRPr="005647EB">
        <w:rPr>
          <w:rFonts w:cs="v4.2.0"/>
        </w:rPr>
        <w:t>T</w:t>
      </w:r>
      <w:r w:rsidR="00123ECE" w:rsidRPr="005647EB">
        <w:rPr>
          <w:rFonts w:cs="v4.2.0"/>
          <w:vertAlign w:val="subscript"/>
        </w:rPr>
        <w:t xml:space="preserve">Inter1 </w:t>
      </w:r>
      <w:r w:rsidR="00123ECE" w:rsidRPr="005647EB">
        <w:rPr>
          <w:rFonts w:cs="v4.2.0"/>
        </w:rPr>
        <w:t xml:space="preserve">= 60 ms. It is defined in table 8.1.2.1-1 </w:t>
      </w:r>
      <w:r w:rsidR="00205F74" w:rsidRPr="005647EB">
        <w:rPr>
          <w:rFonts w:cs="v4.2.0"/>
        </w:rPr>
        <w:t>of 3GPP TS</w:t>
      </w:r>
      <w:r w:rsidR="00E52353" w:rsidRPr="005647EB">
        <w:rPr>
          <w:rFonts w:cs="v4.2.0"/>
        </w:rPr>
        <w:t xml:space="preserve"> 3</w:t>
      </w:r>
      <w:r w:rsidR="00123ECE" w:rsidRPr="005647EB">
        <w:rPr>
          <w:rFonts w:cs="v4.2.0"/>
        </w:rPr>
        <w:t>6.133 [4] clause 8.1.2.1.</w:t>
      </w:r>
    </w:p>
    <w:p w14:paraId="3A96D08A" w14:textId="43B20643" w:rsidR="00123ECE" w:rsidRPr="005647EB" w:rsidRDefault="008052D9" w:rsidP="008052D9">
      <w:pPr>
        <w:pStyle w:val="B1"/>
        <w:rPr>
          <w:rFonts w:cs="v4.2.0"/>
        </w:rPr>
      </w:pPr>
      <w:r w:rsidRPr="005647EB">
        <w:rPr>
          <w:rFonts w:cs="v4.2.0"/>
        </w:rPr>
        <w:tab/>
      </w:r>
      <w:r w:rsidR="00123ECE" w:rsidRPr="005647EB">
        <w:rPr>
          <w:rFonts w:cs="v4.2.0"/>
        </w:rPr>
        <w:t>N</w:t>
      </w:r>
      <w:r w:rsidR="00123ECE" w:rsidRPr="005647EB">
        <w:rPr>
          <w:rFonts w:cs="v4.2.0"/>
          <w:vertAlign w:val="subscript"/>
        </w:rPr>
        <w:t xml:space="preserve">freq </w:t>
      </w:r>
      <w:r w:rsidR="00123ECE" w:rsidRPr="005647EB">
        <w:rPr>
          <w:rFonts w:cs="v4.2.0"/>
        </w:rPr>
        <w:t xml:space="preserve">= 1. It is defined </w:t>
      </w:r>
      <w:r w:rsidR="002570E4" w:rsidRPr="005647EB">
        <w:rPr>
          <w:rFonts w:cs="v4.2.0"/>
        </w:rPr>
        <w:t>in 3GPP TS</w:t>
      </w:r>
      <w:r w:rsidR="00123ECE" w:rsidRPr="005647EB">
        <w:rPr>
          <w:rFonts w:cs="v4.2.0"/>
        </w:rPr>
        <w:t xml:space="preserve"> 36.133 [4] clause 8.1.2.1.1.</w:t>
      </w:r>
    </w:p>
    <w:p w14:paraId="46CB192C" w14:textId="1FA71F72" w:rsidR="00123ECE" w:rsidRPr="005647EB" w:rsidRDefault="008052D9" w:rsidP="008052D9">
      <w:pPr>
        <w:pStyle w:val="B1"/>
      </w:pPr>
      <w:r w:rsidRPr="005647EB">
        <w:tab/>
      </w:r>
      <w:r w:rsidR="00123ECE" w:rsidRPr="005647EB">
        <w:t>TTI insertion uncertainty = 2 ms</w:t>
      </w:r>
    </w:p>
    <w:p w14:paraId="78917B0E" w14:textId="696E097D" w:rsidR="00123ECE" w:rsidRPr="005647EB" w:rsidRDefault="008052D9" w:rsidP="008052D9">
      <w:pPr>
        <w:pStyle w:val="B1"/>
      </w:pPr>
      <w:r w:rsidRPr="005647EB">
        <w:tab/>
      </w:r>
      <w:r w:rsidR="00123ECE" w:rsidRPr="005647EB">
        <w:t>DRX cycle length = 40 ms</w:t>
      </w:r>
    </w:p>
    <w:p w14:paraId="002AD2A2" w14:textId="77777777" w:rsidR="00123ECE" w:rsidRPr="005647EB" w:rsidRDefault="00123ECE" w:rsidP="002570E4">
      <w:r w:rsidRPr="005647EB">
        <w:t>The overall delay measured when DRX cycle length is 40 ms shall be less than a total of 3882 ms.</w:t>
      </w:r>
    </w:p>
    <w:p w14:paraId="05DF3EC9" w14:textId="77777777" w:rsidR="00123ECE" w:rsidRPr="005647EB" w:rsidRDefault="00123ECE" w:rsidP="002570E4">
      <w:pPr>
        <w:rPr>
          <w:rFonts w:cs="v4.2.0"/>
        </w:rPr>
      </w:pPr>
      <w:r w:rsidRPr="005647EB">
        <w:t>The overall delay measured when DRX cycle length is 1280 ms test requirement is expressed as</w:t>
      </w:r>
      <w:r w:rsidR="00E52353" w:rsidRPr="005647EB">
        <w:t>:</w:t>
      </w:r>
    </w:p>
    <w:p w14:paraId="607865C2" w14:textId="3D6EFFA4" w:rsidR="00123ECE" w:rsidRPr="005647EB" w:rsidRDefault="008052D9" w:rsidP="008052D9">
      <w:pPr>
        <w:pStyle w:val="B1"/>
      </w:pPr>
      <w:r w:rsidRPr="005647EB">
        <w:tab/>
      </w:r>
      <w:r w:rsidR="00123ECE" w:rsidRPr="005647EB">
        <w:t xml:space="preserve">Overall delay measured = </w:t>
      </w:r>
      <w:r w:rsidR="00123ECE" w:rsidRPr="005647EB">
        <w:rPr>
          <w:rFonts w:cs="v4.2.0"/>
        </w:rPr>
        <w:t>measurement reporting delay + TTI insertion</w:t>
      </w:r>
      <w:r w:rsidR="00123ECE" w:rsidRPr="005647EB">
        <w:t xml:space="preserve"> uncertainty + DRX cycle length</w:t>
      </w:r>
    </w:p>
    <w:p w14:paraId="05E4A94B" w14:textId="6651FA63" w:rsidR="00123ECE" w:rsidRPr="005647EB" w:rsidRDefault="008052D9" w:rsidP="008052D9">
      <w:pPr>
        <w:pStyle w:val="B1"/>
      </w:pPr>
      <w:r w:rsidRPr="005647EB">
        <w:tab/>
      </w:r>
      <w:r w:rsidR="00123ECE" w:rsidRPr="005647EB">
        <w:t>Measurement reporting delay = T</w:t>
      </w:r>
      <w:r w:rsidR="00123ECE" w:rsidRPr="005647EB">
        <w:rPr>
          <w:vertAlign w:val="subscript"/>
        </w:rPr>
        <w:t>identify</w:t>
      </w:r>
      <w:r w:rsidR="00123ECE" w:rsidRPr="005647EB">
        <w:rPr>
          <w:rFonts w:eastAsia="SimSun"/>
          <w:vertAlign w:val="subscript"/>
          <w:lang w:eastAsia="zh-CN"/>
        </w:rPr>
        <w:t>_</w:t>
      </w:r>
      <w:r w:rsidR="00123ECE" w:rsidRPr="005647EB">
        <w:rPr>
          <w:vertAlign w:val="subscript"/>
        </w:rPr>
        <w:t>in</w:t>
      </w:r>
      <w:r w:rsidR="00123ECE" w:rsidRPr="005647EB">
        <w:rPr>
          <w:vertAlign w:val="subscript"/>
          <w:lang w:eastAsia="zh-CN"/>
        </w:rPr>
        <w:t xml:space="preserve">ter  </w:t>
      </w:r>
    </w:p>
    <w:p w14:paraId="303F5F77" w14:textId="71FF9090" w:rsidR="00123ECE" w:rsidRPr="005647EB" w:rsidRDefault="008052D9" w:rsidP="008052D9">
      <w:pPr>
        <w:pStyle w:val="B1"/>
        <w:rPr>
          <w:rFonts w:cs="v3.7.0"/>
        </w:rPr>
      </w:pPr>
      <w:r w:rsidRPr="005647EB">
        <w:tab/>
      </w:r>
      <w:r w:rsidR="00123ECE" w:rsidRPr="005647EB">
        <w:t>T</w:t>
      </w:r>
      <w:r w:rsidR="00123ECE" w:rsidRPr="005647EB">
        <w:rPr>
          <w:vertAlign w:val="subscript"/>
        </w:rPr>
        <w:t>identify</w:t>
      </w:r>
      <w:r w:rsidR="00123ECE" w:rsidRPr="005647EB">
        <w:rPr>
          <w:rFonts w:eastAsia="SimSun"/>
          <w:vertAlign w:val="subscript"/>
          <w:lang w:eastAsia="zh-CN"/>
        </w:rPr>
        <w:t>_</w:t>
      </w:r>
      <w:r w:rsidR="00123ECE" w:rsidRPr="005647EB">
        <w:rPr>
          <w:vertAlign w:val="subscript"/>
        </w:rPr>
        <w:t>in</w:t>
      </w:r>
      <w:r w:rsidR="00123ECE" w:rsidRPr="005647EB">
        <w:rPr>
          <w:vertAlign w:val="subscript"/>
          <w:lang w:eastAsia="zh-CN"/>
        </w:rPr>
        <w:t xml:space="preserve">ter   </w:t>
      </w:r>
      <w:r w:rsidR="00123ECE" w:rsidRPr="005647EB">
        <w:t>= 25600 ms. When DRX cycle length is 1280 ms then the T</w:t>
      </w:r>
      <w:r w:rsidR="00123ECE" w:rsidRPr="005647EB">
        <w:rPr>
          <w:vertAlign w:val="subscript"/>
        </w:rPr>
        <w:t>identify_inter</w:t>
      </w:r>
      <w:r w:rsidR="00123ECE" w:rsidRPr="005647EB">
        <w:t xml:space="preserve"> is 20 x 1280 ms, as defined in Table 8.4.2.3-1.</w:t>
      </w:r>
    </w:p>
    <w:p w14:paraId="0A3E1B12" w14:textId="7459D407" w:rsidR="00123ECE" w:rsidRPr="005647EB" w:rsidRDefault="008052D9" w:rsidP="008052D9">
      <w:pPr>
        <w:pStyle w:val="B1"/>
      </w:pPr>
      <w:r w:rsidRPr="005647EB">
        <w:tab/>
      </w:r>
      <w:r w:rsidR="00123ECE" w:rsidRPr="005647EB">
        <w:t>TTI insertion uncertainty = 2 ms</w:t>
      </w:r>
    </w:p>
    <w:p w14:paraId="0BA135EB" w14:textId="35280A27" w:rsidR="00123ECE" w:rsidRPr="005647EB" w:rsidRDefault="008052D9" w:rsidP="008052D9">
      <w:pPr>
        <w:pStyle w:val="B1"/>
      </w:pPr>
      <w:r w:rsidRPr="005647EB">
        <w:tab/>
      </w:r>
      <w:r w:rsidR="00123ECE" w:rsidRPr="005647EB">
        <w:t>DRX cycle length = 1280 ms</w:t>
      </w:r>
    </w:p>
    <w:p w14:paraId="429E2A93" w14:textId="77777777" w:rsidR="00123ECE" w:rsidRPr="005647EB" w:rsidRDefault="00123ECE" w:rsidP="002570E4">
      <w:r w:rsidRPr="005647EB">
        <w:t>The overall delay measured when DRX cycle length is 1280 ms shall be less than a total of 26882 ms.</w:t>
      </w:r>
    </w:p>
    <w:p w14:paraId="48D417B4" w14:textId="77777777" w:rsidR="00123ECE" w:rsidRPr="005647EB" w:rsidRDefault="00123ECE" w:rsidP="002570E4">
      <w:r w:rsidRPr="005647EB">
        <w:t>For the test to pass, the total number of successful tests shall be more than 90% of the cases with a confidence level of 95%.</w:t>
      </w:r>
    </w:p>
    <w:p w14:paraId="0B9E271D" w14:textId="77777777" w:rsidR="00334C6A" w:rsidRPr="005647EB" w:rsidRDefault="00334C6A" w:rsidP="002570E4">
      <w:pPr>
        <w:pStyle w:val="Heading3"/>
        <w:keepNext w:val="0"/>
        <w:keepLines w:val="0"/>
      </w:pPr>
      <w:r w:rsidRPr="005647EB">
        <w:t>8.4.2_2</w:t>
      </w:r>
      <w:r w:rsidRPr="005647EB">
        <w:tab/>
      </w:r>
      <w:r w:rsidRPr="005647EB">
        <w:rPr>
          <w:rFonts w:cs="v4.2.0"/>
        </w:rPr>
        <w:t>E-UTRAN TDD-TDD Inter-frequency event triggered reporting when DRX is used under fading propagation conditions in synchronous cells for UE category 1bis</w:t>
      </w:r>
    </w:p>
    <w:p w14:paraId="4D4F4B64" w14:textId="77777777" w:rsidR="00334C6A" w:rsidRPr="005647EB" w:rsidRDefault="00334C6A" w:rsidP="002570E4">
      <w:pPr>
        <w:pStyle w:val="Heading4"/>
        <w:keepNext w:val="0"/>
        <w:keepLines w:val="0"/>
      </w:pPr>
      <w:r w:rsidRPr="005647EB">
        <w:t>8.4.2_2.1</w:t>
      </w:r>
      <w:r w:rsidRPr="005647EB">
        <w:tab/>
        <w:t>Test purpose</w:t>
      </w:r>
    </w:p>
    <w:p w14:paraId="760C1C95" w14:textId="3D951F24" w:rsidR="00334C6A" w:rsidRPr="005647EB" w:rsidRDefault="00334C6A" w:rsidP="002570E4">
      <w:pPr>
        <w:rPr>
          <w:lang w:eastAsia="zh-CN"/>
        </w:rPr>
      </w:pPr>
      <w:r w:rsidRPr="005647EB">
        <w:t>To verify the UE</w:t>
      </w:r>
      <w:r w:rsidR="002570E4" w:rsidRPr="005647EB">
        <w:t>'</w:t>
      </w:r>
      <w:r w:rsidRPr="005647EB">
        <w:t xml:space="preserve">s ability to make a correct reporting of an event under fading propagation conditions in synchronous cells </w:t>
      </w:r>
      <w:r w:rsidRPr="005647EB">
        <w:rPr>
          <w:lang w:eastAsia="zh-CN"/>
        </w:rPr>
        <w:t xml:space="preserve">with DRX </w:t>
      </w:r>
      <w:r w:rsidRPr="005647EB">
        <w:t xml:space="preserve">within the E-UTRA </w:t>
      </w:r>
      <w:r w:rsidRPr="005647EB">
        <w:rPr>
          <w:lang w:eastAsia="zh-CN"/>
        </w:rPr>
        <w:t>T</w:t>
      </w:r>
      <w:r w:rsidRPr="005647EB">
        <w:t>DD-</w:t>
      </w:r>
      <w:r w:rsidRPr="005647EB">
        <w:rPr>
          <w:lang w:eastAsia="zh-CN"/>
        </w:rPr>
        <w:t>T</w:t>
      </w:r>
      <w:r w:rsidRPr="005647EB">
        <w:t>DD int</w:t>
      </w:r>
      <w:r w:rsidRPr="005647EB">
        <w:rPr>
          <w:lang w:eastAsia="zh-CN"/>
        </w:rPr>
        <w:t>er</w:t>
      </w:r>
      <w:r w:rsidRPr="005647EB">
        <w:t xml:space="preserve"> frequency cell search </w:t>
      </w:r>
      <w:r w:rsidRPr="005647EB">
        <w:rPr>
          <w:lang w:eastAsia="zh-CN"/>
        </w:rPr>
        <w:t xml:space="preserve">in DRX </w:t>
      </w:r>
      <w:r w:rsidRPr="005647EB">
        <w:t>requirements.</w:t>
      </w:r>
    </w:p>
    <w:p w14:paraId="49B1777D" w14:textId="77777777" w:rsidR="00334C6A" w:rsidRPr="005647EB" w:rsidRDefault="00334C6A" w:rsidP="002570E4">
      <w:pPr>
        <w:pStyle w:val="Heading4"/>
        <w:keepNext w:val="0"/>
        <w:keepLines w:val="0"/>
      </w:pPr>
      <w:r w:rsidRPr="005647EB">
        <w:t>8.4.2_2.2</w:t>
      </w:r>
      <w:r w:rsidRPr="005647EB">
        <w:tab/>
        <w:t>Test applicability</w:t>
      </w:r>
    </w:p>
    <w:p w14:paraId="3841DDE3" w14:textId="77777777" w:rsidR="00334C6A" w:rsidRPr="005647EB" w:rsidRDefault="00334C6A" w:rsidP="002570E4">
      <w:r w:rsidRPr="005647EB">
        <w:t xml:space="preserve">This test applies to all types of E-UTRA </w:t>
      </w:r>
      <w:r w:rsidRPr="005647EB">
        <w:rPr>
          <w:lang w:eastAsia="zh-CN"/>
        </w:rPr>
        <w:t>T</w:t>
      </w:r>
      <w:r w:rsidRPr="005647EB">
        <w:t>DD UE release 13 and forward. Applicability requires support for FGI bits 5, and 25 of UE category 1bis.</w:t>
      </w:r>
    </w:p>
    <w:p w14:paraId="51EA2162" w14:textId="77777777" w:rsidR="00334C6A" w:rsidRPr="005647EB" w:rsidRDefault="00334C6A" w:rsidP="002570E4">
      <w:pPr>
        <w:pStyle w:val="Heading4"/>
        <w:keepNext w:val="0"/>
        <w:keepLines w:val="0"/>
      </w:pPr>
      <w:r w:rsidRPr="005647EB">
        <w:rPr>
          <w:lang w:eastAsia="zh-CN"/>
        </w:rPr>
        <w:t>8.4.2_2.3</w:t>
      </w:r>
      <w:r w:rsidRPr="005647EB">
        <w:tab/>
        <w:t>Minimum conformance requirements</w:t>
      </w:r>
    </w:p>
    <w:p w14:paraId="1E0F973A" w14:textId="77777777" w:rsidR="00334C6A" w:rsidRPr="005647EB" w:rsidRDefault="00334C6A" w:rsidP="002570E4">
      <w:pPr>
        <w:rPr>
          <w:lang w:eastAsia="zh-CN"/>
        </w:rPr>
      </w:pPr>
      <w:r w:rsidRPr="005647EB">
        <w:t xml:space="preserve">When DRX is in use the UE shall be able to identify a new detectable E-UTRAN </w:t>
      </w:r>
      <w:r w:rsidRPr="005647EB">
        <w:rPr>
          <w:lang w:eastAsia="zh-CN"/>
        </w:rPr>
        <w:t>T</w:t>
      </w:r>
      <w:r w:rsidRPr="005647EB">
        <w:t>DD inter frequency cell within T</w:t>
      </w:r>
      <w:r w:rsidRPr="005647EB">
        <w:rPr>
          <w:vertAlign w:val="subscript"/>
        </w:rPr>
        <w:t>identify_inter</w:t>
      </w:r>
      <w:r w:rsidRPr="005647EB">
        <w:t xml:space="preserve"> as shown in table 8.4.2_2.3-1.</w:t>
      </w:r>
    </w:p>
    <w:p w14:paraId="572951C1" w14:textId="77777777" w:rsidR="00334C6A" w:rsidRPr="005647EB" w:rsidRDefault="00334C6A" w:rsidP="008052D9">
      <w:pPr>
        <w:pStyle w:val="TH"/>
      </w:pPr>
      <w:r w:rsidRPr="005647EB">
        <w:rPr>
          <w:snapToGrid w:val="0"/>
        </w:rPr>
        <w:lastRenderedPageBreak/>
        <w:t xml:space="preserve">Table </w:t>
      </w:r>
      <w:r w:rsidRPr="005647EB">
        <w:rPr>
          <w:rFonts w:cs="v4.2.0"/>
        </w:rPr>
        <w:t>8.4.2_2.3</w:t>
      </w:r>
      <w:r w:rsidRPr="005647EB">
        <w:rPr>
          <w:snapToGrid w:val="0"/>
        </w:rPr>
        <w:t xml:space="preserve">-1: </w:t>
      </w:r>
      <w:r w:rsidRPr="005647EB">
        <w:t xml:space="preserve">Requirement to identify a newly detectable </w:t>
      </w:r>
      <w:r w:rsidRPr="005647EB">
        <w:rPr>
          <w:lang w:eastAsia="zh-CN"/>
        </w:rPr>
        <w:t>T</w:t>
      </w:r>
      <w:r w:rsidRPr="005647EB">
        <w:t>DD inter frequency cell</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2"/>
        <w:gridCol w:w="3867"/>
        <w:gridCol w:w="3848"/>
      </w:tblGrid>
      <w:tr w:rsidR="008052D9" w:rsidRPr="005647EB" w14:paraId="5574FA9B" w14:textId="77777777" w:rsidTr="008052D9">
        <w:trPr>
          <w:cantSplit/>
          <w:jc w:val="center"/>
        </w:trPr>
        <w:tc>
          <w:tcPr>
            <w:tcW w:w="1018" w:type="pct"/>
            <w:vMerge w:val="restart"/>
          </w:tcPr>
          <w:p w14:paraId="6732301A" w14:textId="2D059908" w:rsidR="008052D9" w:rsidRPr="005647EB" w:rsidRDefault="008052D9" w:rsidP="008052D9">
            <w:pPr>
              <w:pStyle w:val="TAH"/>
            </w:pPr>
            <w:r w:rsidRPr="005647EB">
              <w:t>DRX cycle length (s)</w:t>
            </w:r>
          </w:p>
        </w:tc>
        <w:tc>
          <w:tcPr>
            <w:tcW w:w="3982" w:type="pct"/>
            <w:gridSpan w:val="2"/>
          </w:tcPr>
          <w:p w14:paraId="0B6C513B" w14:textId="31B72BBB" w:rsidR="008052D9" w:rsidRPr="005647EB" w:rsidRDefault="008052D9" w:rsidP="008052D9">
            <w:pPr>
              <w:pStyle w:val="TAH"/>
            </w:pPr>
            <w:r w:rsidRPr="005647EB">
              <w:t>T</w:t>
            </w:r>
            <w:r w:rsidRPr="005647EB">
              <w:rPr>
                <w:vertAlign w:val="subscript"/>
              </w:rPr>
              <w:t xml:space="preserve">identify_inter </w:t>
            </w:r>
            <w:r w:rsidRPr="005647EB">
              <w:t>(s) (DRX cycles)</w:t>
            </w:r>
          </w:p>
        </w:tc>
      </w:tr>
      <w:tr w:rsidR="008052D9" w:rsidRPr="005647EB" w14:paraId="2CCFBC35" w14:textId="77777777" w:rsidTr="008052D9">
        <w:trPr>
          <w:cantSplit/>
          <w:jc w:val="center"/>
        </w:trPr>
        <w:tc>
          <w:tcPr>
            <w:tcW w:w="1018" w:type="pct"/>
            <w:vMerge/>
          </w:tcPr>
          <w:p w14:paraId="03BEF2AA" w14:textId="77777777" w:rsidR="008052D9" w:rsidRPr="005647EB" w:rsidRDefault="008052D9" w:rsidP="008052D9">
            <w:pPr>
              <w:keepNext/>
              <w:keepLines/>
              <w:rPr>
                <w:rFonts w:cs="Arial"/>
              </w:rPr>
            </w:pPr>
          </w:p>
        </w:tc>
        <w:tc>
          <w:tcPr>
            <w:tcW w:w="1996" w:type="pct"/>
            <w:shd w:val="clear" w:color="auto" w:fill="auto"/>
          </w:tcPr>
          <w:p w14:paraId="4F701BE1" w14:textId="04895C3A" w:rsidR="008052D9" w:rsidRPr="005647EB" w:rsidRDefault="008052D9" w:rsidP="008052D9">
            <w:pPr>
              <w:pStyle w:val="TAH"/>
            </w:pPr>
            <w:r w:rsidRPr="005647EB">
              <w:t>Gap period = 40 ms</w:t>
            </w:r>
          </w:p>
        </w:tc>
        <w:tc>
          <w:tcPr>
            <w:tcW w:w="1986" w:type="pct"/>
            <w:shd w:val="clear" w:color="auto" w:fill="auto"/>
          </w:tcPr>
          <w:p w14:paraId="1AEA6274" w14:textId="51246B0D" w:rsidR="008052D9" w:rsidRPr="005647EB" w:rsidRDefault="008052D9" w:rsidP="008052D9">
            <w:pPr>
              <w:pStyle w:val="TAH"/>
            </w:pPr>
            <w:r w:rsidRPr="005647EB">
              <w:t xml:space="preserve">Gap period = </w:t>
            </w:r>
            <w:r w:rsidRPr="005647EB">
              <w:rPr>
                <w:lang w:eastAsia="zh-CN"/>
              </w:rPr>
              <w:t>80</w:t>
            </w:r>
            <w:r w:rsidRPr="005647EB">
              <w:t xml:space="preserve"> ms</w:t>
            </w:r>
          </w:p>
        </w:tc>
      </w:tr>
      <w:tr w:rsidR="00334C6A" w:rsidRPr="005647EB" w14:paraId="31D896AF" w14:textId="77777777" w:rsidTr="008052D9">
        <w:trPr>
          <w:cantSplit/>
          <w:jc w:val="center"/>
        </w:trPr>
        <w:tc>
          <w:tcPr>
            <w:tcW w:w="1018" w:type="pct"/>
          </w:tcPr>
          <w:p w14:paraId="3873FC58" w14:textId="040E714E" w:rsidR="00334C6A" w:rsidRPr="005647EB" w:rsidRDefault="00334C6A" w:rsidP="008052D9">
            <w:pPr>
              <w:pStyle w:val="TAL"/>
              <w:rPr>
                <w:lang w:eastAsia="zh-CN"/>
              </w:rPr>
            </w:pPr>
            <w:r w:rsidRPr="005647EB">
              <w:rPr>
                <w:rFonts w:cs="Arial"/>
              </w:rPr>
              <w:t>≤</w:t>
            </w:r>
            <w:r w:rsidR="008052D9" w:rsidRPr="005647EB">
              <w:rPr>
                <w:rFonts w:cs="Arial"/>
              </w:rPr>
              <w:t xml:space="preserve"> </w:t>
            </w:r>
            <w:r w:rsidRPr="005647EB">
              <w:t>0.</w:t>
            </w:r>
            <w:r w:rsidRPr="005647EB">
              <w:rPr>
                <w:lang w:eastAsia="zh-CN"/>
              </w:rPr>
              <w:t>16</w:t>
            </w:r>
          </w:p>
        </w:tc>
        <w:tc>
          <w:tcPr>
            <w:tcW w:w="1996" w:type="pct"/>
            <w:shd w:val="clear" w:color="auto" w:fill="auto"/>
          </w:tcPr>
          <w:p w14:paraId="54A4938F" w14:textId="7657CD03" w:rsidR="00334C6A" w:rsidRPr="005647EB" w:rsidRDefault="00334C6A" w:rsidP="008052D9">
            <w:pPr>
              <w:pStyle w:val="TAL"/>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1986" w:type="pct"/>
            <w:shd w:val="clear" w:color="auto" w:fill="auto"/>
          </w:tcPr>
          <w:p w14:paraId="48BDBBC0" w14:textId="1A87F56B" w:rsidR="00334C6A" w:rsidRPr="005647EB" w:rsidRDefault="00334C6A" w:rsidP="008052D9">
            <w:pPr>
              <w:pStyle w:val="TAL"/>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05BA54D5" w14:textId="77777777" w:rsidTr="008052D9">
        <w:trPr>
          <w:cantSplit/>
          <w:jc w:val="center"/>
        </w:trPr>
        <w:tc>
          <w:tcPr>
            <w:tcW w:w="1018" w:type="pct"/>
          </w:tcPr>
          <w:p w14:paraId="5D197A8F" w14:textId="77777777" w:rsidR="00334C6A" w:rsidRPr="005647EB" w:rsidRDefault="00334C6A" w:rsidP="008052D9">
            <w:pPr>
              <w:pStyle w:val="TAL"/>
              <w:rPr>
                <w:snapToGrid w:val="0"/>
                <w:lang w:eastAsia="zh-CN"/>
              </w:rPr>
            </w:pPr>
            <w:r w:rsidRPr="005647EB">
              <w:t>0.</w:t>
            </w:r>
            <w:r w:rsidRPr="005647EB">
              <w:rPr>
                <w:lang w:eastAsia="zh-CN"/>
              </w:rPr>
              <w:t>256</w:t>
            </w:r>
          </w:p>
        </w:tc>
        <w:tc>
          <w:tcPr>
            <w:tcW w:w="1996" w:type="pct"/>
            <w:shd w:val="clear" w:color="auto" w:fill="auto"/>
          </w:tcPr>
          <w:p w14:paraId="357FA8A0" w14:textId="3899EAED" w:rsidR="00334C6A" w:rsidRPr="005647EB" w:rsidRDefault="00334C6A" w:rsidP="008052D9">
            <w:pPr>
              <w:pStyle w:val="TAL"/>
            </w:pPr>
            <w:r w:rsidRPr="005647EB">
              <w:t>5.12*Nfreq</w:t>
            </w:r>
            <w:r w:rsidR="002570E4" w:rsidRPr="005647EB">
              <w:t xml:space="preserve"> </w:t>
            </w:r>
            <w:r w:rsidRPr="005647EB">
              <w:t>(20*Nfreq)</w:t>
            </w:r>
          </w:p>
        </w:tc>
        <w:tc>
          <w:tcPr>
            <w:tcW w:w="1986" w:type="pct"/>
            <w:shd w:val="clear" w:color="auto" w:fill="auto"/>
          </w:tcPr>
          <w:p w14:paraId="7D74D272" w14:textId="51D50FBD" w:rsidR="00334C6A" w:rsidRPr="005647EB" w:rsidRDefault="00334C6A" w:rsidP="008052D9">
            <w:pPr>
              <w:pStyle w:val="TAL"/>
            </w:pPr>
            <w:r w:rsidRPr="005647EB">
              <w:t>7.68*Nfreq</w:t>
            </w:r>
            <w:r w:rsidR="002570E4" w:rsidRPr="005647EB">
              <w:t xml:space="preserve"> </w:t>
            </w:r>
            <w:r w:rsidRPr="005647EB">
              <w:t>(30*Nfreq)</w:t>
            </w:r>
          </w:p>
        </w:tc>
      </w:tr>
      <w:tr w:rsidR="00334C6A" w:rsidRPr="005647EB" w14:paraId="25881BC2" w14:textId="77777777" w:rsidTr="008052D9">
        <w:trPr>
          <w:cantSplit/>
          <w:jc w:val="center"/>
        </w:trPr>
        <w:tc>
          <w:tcPr>
            <w:tcW w:w="1018" w:type="pct"/>
          </w:tcPr>
          <w:p w14:paraId="585514C4" w14:textId="77777777" w:rsidR="00334C6A" w:rsidRPr="005647EB" w:rsidRDefault="00334C6A" w:rsidP="008052D9">
            <w:pPr>
              <w:pStyle w:val="TAL"/>
              <w:rPr>
                <w:snapToGrid w:val="0"/>
                <w:lang w:eastAsia="zh-CN"/>
              </w:rPr>
            </w:pPr>
            <w:r w:rsidRPr="005647EB">
              <w:t>0.</w:t>
            </w:r>
            <w:r w:rsidRPr="005647EB">
              <w:rPr>
                <w:lang w:eastAsia="zh-CN"/>
              </w:rPr>
              <w:t>32</w:t>
            </w:r>
          </w:p>
        </w:tc>
        <w:tc>
          <w:tcPr>
            <w:tcW w:w="1996" w:type="pct"/>
            <w:shd w:val="clear" w:color="auto" w:fill="auto"/>
          </w:tcPr>
          <w:p w14:paraId="530A958B" w14:textId="542F3534" w:rsidR="00334C6A" w:rsidRPr="005647EB" w:rsidRDefault="00334C6A" w:rsidP="008052D9">
            <w:pPr>
              <w:pStyle w:val="TAL"/>
            </w:pPr>
            <w:r w:rsidRPr="005647EB">
              <w:rPr>
                <w:lang w:eastAsia="zh-CN"/>
              </w:rPr>
              <w:t>6.4</w:t>
            </w:r>
            <w:r w:rsidRPr="005647EB">
              <w:t>*Nfreq</w:t>
            </w:r>
            <w:r w:rsidR="002570E4" w:rsidRPr="005647EB">
              <w:t xml:space="preserve"> </w:t>
            </w:r>
            <w:r w:rsidRPr="005647EB">
              <w:t>(2</w:t>
            </w:r>
            <w:r w:rsidRPr="005647EB">
              <w:rPr>
                <w:lang w:eastAsia="zh-CN"/>
              </w:rPr>
              <w:t>0</w:t>
            </w:r>
            <w:r w:rsidRPr="005647EB">
              <w:t>*Nfreq)</w:t>
            </w:r>
          </w:p>
        </w:tc>
        <w:tc>
          <w:tcPr>
            <w:tcW w:w="1986" w:type="pct"/>
            <w:shd w:val="clear" w:color="auto" w:fill="auto"/>
          </w:tcPr>
          <w:p w14:paraId="5817D661" w14:textId="0270EEBF" w:rsidR="00334C6A" w:rsidRPr="005647EB" w:rsidRDefault="00334C6A" w:rsidP="008052D9">
            <w:pPr>
              <w:pStyle w:val="TAL"/>
            </w:pPr>
            <w:r w:rsidRPr="005647EB">
              <w:t>7.68*Nfreq</w:t>
            </w:r>
            <w:r w:rsidR="002570E4" w:rsidRPr="005647EB">
              <w:t xml:space="preserve"> </w:t>
            </w:r>
            <w:r w:rsidRPr="005647EB">
              <w:t>(</w:t>
            </w:r>
            <w:r w:rsidRPr="005647EB">
              <w:rPr>
                <w:lang w:eastAsia="zh-CN"/>
              </w:rPr>
              <w:t>24</w:t>
            </w:r>
            <w:r w:rsidRPr="005647EB">
              <w:t>*Nfreq)</w:t>
            </w:r>
          </w:p>
        </w:tc>
      </w:tr>
      <w:tr w:rsidR="00334C6A" w:rsidRPr="005647EB" w14:paraId="3FB06092" w14:textId="77777777" w:rsidTr="008052D9">
        <w:trPr>
          <w:cantSplit/>
          <w:jc w:val="center"/>
        </w:trPr>
        <w:tc>
          <w:tcPr>
            <w:tcW w:w="1018" w:type="pct"/>
          </w:tcPr>
          <w:p w14:paraId="719DB71E" w14:textId="77777777" w:rsidR="00334C6A" w:rsidRPr="005647EB" w:rsidRDefault="00334C6A" w:rsidP="008052D9">
            <w:pPr>
              <w:pStyle w:val="TAL"/>
              <w:rPr>
                <w:snapToGrid w:val="0"/>
                <w:lang w:eastAsia="zh-CN"/>
              </w:rPr>
            </w:pPr>
            <w:r w:rsidRPr="005647EB">
              <w:t>0.32</w:t>
            </w:r>
            <w:r w:rsidRPr="005647EB">
              <w:rPr>
                <w:lang w:eastAsia="zh-CN"/>
              </w:rPr>
              <w:t>&lt;DRX-cycle</w:t>
            </w:r>
            <w:r w:rsidRPr="005647EB">
              <w:rPr>
                <w:rFonts w:cs="Arial"/>
              </w:rPr>
              <w:t>≤</w:t>
            </w:r>
            <w:r w:rsidRPr="005647EB">
              <w:rPr>
                <w:rFonts w:cs="Arial"/>
                <w:lang w:eastAsia="zh-CN"/>
              </w:rPr>
              <w:t>2.56</w:t>
            </w:r>
          </w:p>
        </w:tc>
        <w:tc>
          <w:tcPr>
            <w:tcW w:w="1996" w:type="pct"/>
            <w:shd w:val="clear" w:color="auto" w:fill="auto"/>
          </w:tcPr>
          <w:p w14:paraId="4A86EB57" w14:textId="74E378CE" w:rsidR="00334C6A" w:rsidRPr="005647EB" w:rsidRDefault="00334C6A" w:rsidP="008052D9">
            <w:pPr>
              <w:pStyle w:val="TAL"/>
            </w:pPr>
            <w:r w:rsidRPr="005647EB">
              <w:t>Note</w:t>
            </w:r>
            <w:r w:rsidR="002570E4" w:rsidRPr="005647EB">
              <w:t xml:space="preserve"> </w:t>
            </w:r>
            <w:r w:rsidRPr="005647EB">
              <w:t>(20*Nfreq)</w:t>
            </w:r>
          </w:p>
        </w:tc>
        <w:tc>
          <w:tcPr>
            <w:tcW w:w="1986" w:type="pct"/>
            <w:shd w:val="clear" w:color="auto" w:fill="auto"/>
          </w:tcPr>
          <w:p w14:paraId="34FF42BF" w14:textId="3A8EB4DD" w:rsidR="00334C6A" w:rsidRPr="005647EB" w:rsidRDefault="00334C6A" w:rsidP="008052D9">
            <w:pPr>
              <w:pStyle w:val="TAL"/>
            </w:pPr>
            <w:r w:rsidRPr="005647EB">
              <w:t>Note</w:t>
            </w:r>
            <w:r w:rsidR="002570E4" w:rsidRPr="005647EB">
              <w:t xml:space="preserve"> </w:t>
            </w:r>
            <w:r w:rsidRPr="005647EB">
              <w:t>(2</w:t>
            </w:r>
            <w:r w:rsidRPr="005647EB">
              <w:rPr>
                <w:lang w:eastAsia="zh-CN"/>
              </w:rPr>
              <w:t>0</w:t>
            </w:r>
            <w:r w:rsidRPr="005647EB">
              <w:t>*Nfreq)</w:t>
            </w:r>
          </w:p>
        </w:tc>
      </w:tr>
      <w:tr w:rsidR="00334C6A" w:rsidRPr="005647EB" w14:paraId="7439D8A3" w14:textId="77777777" w:rsidTr="008052D9">
        <w:trPr>
          <w:cantSplit/>
          <w:jc w:val="center"/>
        </w:trPr>
        <w:tc>
          <w:tcPr>
            <w:tcW w:w="5000" w:type="pct"/>
            <w:gridSpan w:val="3"/>
          </w:tcPr>
          <w:p w14:paraId="6C7589F1" w14:textId="0F86FAA2" w:rsidR="00334C6A" w:rsidRPr="005647EB" w:rsidDel="007D7752" w:rsidRDefault="002570E4" w:rsidP="008052D9">
            <w:pPr>
              <w:pStyle w:val="TAN"/>
              <w:rPr>
                <w:snapToGrid w:val="0"/>
              </w:rPr>
            </w:pPr>
            <w:r w:rsidRPr="005647EB">
              <w:t>NOTE:</w:t>
            </w:r>
            <w:r w:rsidR="008052D9"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008052D9" w:rsidRPr="005647EB">
              <w:t>.</w:t>
            </w:r>
          </w:p>
        </w:tc>
      </w:tr>
    </w:tbl>
    <w:p w14:paraId="6A38C93E" w14:textId="77777777" w:rsidR="00334C6A" w:rsidRPr="005647EB" w:rsidRDefault="00334C6A" w:rsidP="008052D9">
      <w:pPr>
        <w:keepNext/>
        <w:keepLines/>
      </w:pPr>
    </w:p>
    <w:p w14:paraId="1F8D3C3F" w14:textId="77777777" w:rsidR="00334C6A" w:rsidRPr="005647EB" w:rsidRDefault="00334C6A" w:rsidP="002570E4">
      <w:pPr>
        <w:rPr>
          <w:rFonts w:cs="v4.2.0"/>
        </w:rPr>
      </w:pPr>
      <w:r w:rsidRPr="005647EB">
        <w:rPr>
          <w:rFonts w:cs="v4.2.0"/>
        </w:rPr>
        <w:t>A cell shall be considered detectable provided following conditions are fulfilled:</w:t>
      </w:r>
    </w:p>
    <w:p w14:paraId="084D05DF" w14:textId="77777777" w:rsidR="00334C6A" w:rsidRPr="005647EB" w:rsidRDefault="00334C6A" w:rsidP="002570E4">
      <w:pPr>
        <w:pStyle w:val="B1"/>
        <w:rPr>
          <w:lang w:eastAsia="zh-CN"/>
        </w:rPr>
      </w:pPr>
      <w:r w:rsidRPr="005647EB">
        <w:t>-</w:t>
      </w:r>
      <w:r w:rsidRPr="005647EB">
        <w:tab/>
        <w:t>RSRP and RSRP Ês/Iot according to Annex I.2.3 for a corresponding Band,</w:t>
      </w:r>
    </w:p>
    <w:p w14:paraId="0DE6EC58" w14:textId="72C73215" w:rsidR="00334C6A" w:rsidRPr="005647EB" w:rsidRDefault="00334C6A" w:rsidP="002570E4">
      <w:pPr>
        <w:pStyle w:val="B1"/>
        <w:rPr>
          <w:u w:val="single"/>
          <w:lang w:eastAsia="zh-CN"/>
        </w:rPr>
      </w:pPr>
      <w:r w:rsidRPr="005647EB">
        <w:t>-</w:t>
      </w:r>
      <w:r w:rsidRPr="005647EB">
        <w:tab/>
        <w:t xml:space="preserve">other RSRP related side conditions given </w:t>
      </w:r>
      <w:r w:rsidR="002570E4" w:rsidRPr="005647EB">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t>Clause</w:t>
      </w:r>
      <w:r w:rsidRPr="005647EB">
        <w:t xml:space="preserve">s 9.1.3.3 and 9.1.3.4 and RSRQ related side conditions given in </w:t>
      </w:r>
      <w:r w:rsidR="00914A62" w:rsidRPr="005647EB">
        <w:t>Clause</w:t>
      </w:r>
      <w:r w:rsidRPr="005647EB">
        <w:t>s 9.1.6.5 and 9.1.6.6 are fulfilled</w:t>
      </w:r>
      <w:r w:rsidRPr="005647EB">
        <w:rPr>
          <w:u w:val="single"/>
          <w:lang w:eastAsia="zh-CN"/>
        </w:rPr>
        <w:t>,</w:t>
      </w:r>
    </w:p>
    <w:p w14:paraId="6F05A583" w14:textId="77777777" w:rsidR="00334C6A" w:rsidRPr="005647EB" w:rsidRDefault="00334C6A"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46AB7F9C" w14:textId="77777777" w:rsidR="00334C6A" w:rsidRPr="005647EB" w:rsidRDefault="00334C6A" w:rsidP="002570E4">
      <w:r w:rsidRPr="005647EB">
        <w:t>The UE shall be capable of performing RSRP</w:t>
      </w:r>
      <w:r w:rsidRPr="005647EB">
        <w:rPr>
          <w:lang w:eastAsia="zh-CN"/>
        </w:rPr>
        <w:t xml:space="preserve"> and RSRQ</w:t>
      </w:r>
      <w:r w:rsidRPr="005647EB">
        <w:t xml:space="preserve"> measurements of at least 4 inter-frequency cells per </w:t>
      </w:r>
      <w:r w:rsidRPr="005647EB">
        <w:rPr>
          <w:lang w:eastAsia="zh-CN"/>
        </w:rPr>
        <w:t>T</w:t>
      </w:r>
      <w:r w:rsidRPr="005647EB">
        <w:t>DD inter-frequency and the UE physical layer shall be capable of reporting RSRP</w:t>
      </w:r>
      <w:r w:rsidRPr="005647EB">
        <w:rPr>
          <w:lang w:eastAsia="zh-CN"/>
        </w:rPr>
        <w:t xml:space="preserve"> and RSRQ</w:t>
      </w:r>
      <w:r w:rsidRPr="005647EB">
        <w:t xml:space="preserve"> measurements to higher layers with the measurement period defined in Table </w:t>
      </w:r>
      <w:r w:rsidRPr="005647EB">
        <w:rPr>
          <w:rFonts w:cs="v4.2.0"/>
        </w:rPr>
        <w:t>8.4.2_2.3</w:t>
      </w:r>
      <w:r w:rsidRPr="005647EB">
        <w:rPr>
          <w:snapToGrid w:val="0"/>
        </w:rPr>
        <w:t>-2</w:t>
      </w:r>
      <w:r w:rsidRPr="005647EB">
        <w:t>.</w:t>
      </w:r>
    </w:p>
    <w:p w14:paraId="3C4B689A" w14:textId="77777777" w:rsidR="00334C6A" w:rsidRPr="005647EB" w:rsidRDefault="00334C6A" w:rsidP="002570E4">
      <w:pPr>
        <w:pStyle w:val="TH"/>
        <w:keepNext w:val="0"/>
        <w:keepLines w:val="0"/>
      </w:pPr>
      <w:r w:rsidRPr="005647EB">
        <w:rPr>
          <w:snapToGrid w:val="0"/>
        </w:rPr>
        <w:t xml:space="preserve">Table </w:t>
      </w:r>
      <w:r w:rsidRPr="005647EB">
        <w:rPr>
          <w:rFonts w:cs="v4.2.0"/>
        </w:rPr>
        <w:t>8.4.2_2.3</w:t>
      </w:r>
      <w:r w:rsidRPr="005647EB">
        <w:rPr>
          <w:snapToGrid w:val="0"/>
        </w:rPr>
        <w:t xml:space="preserve">-2: </w:t>
      </w:r>
      <w:r w:rsidRPr="005647EB">
        <w:t xml:space="preserve">Requirement to measure </w:t>
      </w:r>
      <w:r w:rsidRPr="005647EB">
        <w:rPr>
          <w:lang w:eastAsia="zh-CN"/>
        </w:rPr>
        <w:t>T</w:t>
      </w:r>
      <w:r w:rsidRPr="005647EB">
        <w:t>DD inter frequency cells</w:t>
      </w:r>
    </w:p>
    <w:tbl>
      <w:tblPr>
        <w:tblW w:w="38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3"/>
        <w:gridCol w:w="5632"/>
      </w:tblGrid>
      <w:tr w:rsidR="00334C6A" w:rsidRPr="005647EB" w14:paraId="03CBC52C" w14:textId="77777777" w:rsidTr="008052D9">
        <w:trPr>
          <w:cantSplit/>
          <w:jc w:val="center"/>
        </w:trPr>
        <w:tc>
          <w:tcPr>
            <w:tcW w:w="1297" w:type="pct"/>
          </w:tcPr>
          <w:p w14:paraId="33F8A91F" w14:textId="02835A7A" w:rsidR="00334C6A" w:rsidRPr="005647EB" w:rsidRDefault="00334C6A"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703" w:type="pct"/>
          </w:tcPr>
          <w:p w14:paraId="657CE78C" w14:textId="43A6F20B" w:rsidR="00334C6A" w:rsidRPr="005647EB" w:rsidRDefault="00334C6A"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334C6A" w:rsidRPr="005647EB" w14:paraId="6C37B0E5" w14:textId="77777777" w:rsidTr="008052D9">
        <w:trPr>
          <w:cantSplit/>
          <w:jc w:val="center"/>
        </w:trPr>
        <w:tc>
          <w:tcPr>
            <w:tcW w:w="1297" w:type="pct"/>
          </w:tcPr>
          <w:p w14:paraId="3B57DE42" w14:textId="77777777" w:rsidR="00334C6A" w:rsidRPr="005647EB" w:rsidRDefault="00334C6A" w:rsidP="002570E4">
            <w:pPr>
              <w:pStyle w:val="TAL"/>
              <w:keepNext w:val="0"/>
              <w:keepLines w:val="0"/>
            </w:pPr>
            <w:r w:rsidRPr="005647EB">
              <w:rPr>
                <w:rFonts w:cs="Arial"/>
              </w:rPr>
              <w:t>≤</w:t>
            </w:r>
            <w:r w:rsidRPr="005647EB">
              <w:t>0.84</w:t>
            </w:r>
          </w:p>
        </w:tc>
        <w:tc>
          <w:tcPr>
            <w:tcW w:w="3703" w:type="pct"/>
          </w:tcPr>
          <w:p w14:paraId="34F66970" w14:textId="0C226D12" w:rsidR="00334C6A" w:rsidRPr="005647EB" w:rsidRDefault="00334C6A" w:rsidP="002570E4">
            <w:pPr>
              <w:pStyle w:val="TAL"/>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.3.1.1</w:t>
            </w:r>
            <w:r w:rsidR="002570E4" w:rsidRPr="005647EB">
              <w:rPr>
                <w:rFonts w:cs="v4.2.0"/>
              </w:rPr>
              <w:t xml:space="preserve"> </w:t>
            </w:r>
            <w:r w:rsidRPr="005647EB">
              <w:rPr>
                <w:rFonts w:cs="v4.2.0"/>
              </w:rPr>
              <w:t>of</w:t>
            </w:r>
            <w:r w:rsidR="002570E4" w:rsidRPr="005647EB">
              <w:rPr>
                <w:rFonts w:cs="v4.2.0"/>
              </w:rPr>
              <w:t xml:space="preserve"> </w:t>
            </w:r>
            <w:r w:rsidRPr="005647EB">
              <w:rPr>
                <w:rFonts w:cs="v4.2.0"/>
              </w:rPr>
              <w:t>36.133</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6B63FC00" w14:textId="77777777" w:rsidTr="008052D9">
        <w:trPr>
          <w:cantSplit/>
          <w:jc w:val="center"/>
        </w:trPr>
        <w:tc>
          <w:tcPr>
            <w:tcW w:w="1297" w:type="pct"/>
          </w:tcPr>
          <w:p w14:paraId="2F8A3EC6" w14:textId="77777777" w:rsidR="00334C6A" w:rsidRPr="005647EB" w:rsidRDefault="00334C6A" w:rsidP="002570E4">
            <w:pPr>
              <w:pStyle w:val="TAL"/>
              <w:keepNext w:val="0"/>
              <w:keepLines w:val="0"/>
              <w:rPr>
                <w:snapToGrid w:val="0"/>
              </w:rPr>
            </w:pPr>
            <w:r w:rsidRPr="005647EB">
              <w:t>0.08&lt;DRX-cycle</w:t>
            </w:r>
            <w:r w:rsidRPr="005647EB">
              <w:rPr>
                <w:rFonts w:cs="Arial"/>
              </w:rPr>
              <w:t>≤</w:t>
            </w:r>
            <w:r w:rsidRPr="005647EB">
              <w:t>2.56</w:t>
            </w:r>
          </w:p>
        </w:tc>
        <w:tc>
          <w:tcPr>
            <w:tcW w:w="3703" w:type="pct"/>
          </w:tcPr>
          <w:p w14:paraId="6596F5E3" w14:textId="7C66F857" w:rsidR="00334C6A" w:rsidRPr="005647EB" w:rsidRDefault="00334C6A" w:rsidP="002570E4">
            <w:pPr>
              <w:pStyle w:val="TAL"/>
              <w:keepNext w:val="0"/>
              <w:keepLines w:val="0"/>
              <w:rPr>
                <w:snapToGrid w:val="0"/>
              </w:rPr>
            </w:pPr>
            <w:r w:rsidRPr="005647EB">
              <w:t>Note</w:t>
            </w:r>
            <w:r w:rsidR="002570E4" w:rsidRPr="005647EB">
              <w:t xml:space="preserve"> </w:t>
            </w:r>
            <w:r w:rsidRPr="005647EB">
              <w:t>(5*N</w:t>
            </w:r>
            <w:r w:rsidRPr="005647EB">
              <w:rPr>
                <w:vertAlign w:val="subscript"/>
              </w:rPr>
              <w:t>freq</w:t>
            </w:r>
            <w:r w:rsidRPr="005647EB">
              <w:t>)</w:t>
            </w:r>
          </w:p>
        </w:tc>
      </w:tr>
      <w:tr w:rsidR="00334C6A" w:rsidRPr="005647EB" w14:paraId="7FA5E350" w14:textId="77777777" w:rsidTr="008052D9">
        <w:trPr>
          <w:cantSplit/>
          <w:jc w:val="center"/>
        </w:trPr>
        <w:tc>
          <w:tcPr>
            <w:tcW w:w="5000" w:type="pct"/>
            <w:gridSpan w:val="2"/>
          </w:tcPr>
          <w:p w14:paraId="75C77379" w14:textId="6B5E8DF7" w:rsidR="00334C6A" w:rsidRPr="005647EB" w:rsidRDefault="002570E4" w:rsidP="002570E4">
            <w:pPr>
              <w:pStyle w:val="TAN"/>
              <w:keepNext w:val="0"/>
              <w:keepLines w:val="0"/>
            </w:pPr>
            <w:r w:rsidRPr="005647EB">
              <w:t>NOTE:</w:t>
            </w:r>
            <w:r w:rsidR="008052D9"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008052D9" w:rsidRPr="005647EB">
              <w:t>.</w:t>
            </w:r>
          </w:p>
        </w:tc>
      </w:tr>
    </w:tbl>
    <w:p w14:paraId="1A0E65BB" w14:textId="77777777" w:rsidR="00334C6A" w:rsidRPr="005647EB" w:rsidRDefault="00334C6A" w:rsidP="002570E4">
      <w:pPr>
        <w:rPr>
          <w:rFonts w:cs="v4.2.0"/>
        </w:rPr>
      </w:pPr>
    </w:p>
    <w:p w14:paraId="35617F8A" w14:textId="52EF4381" w:rsidR="00334C6A" w:rsidRPr="005647EB" w:rsidRDefault="00334C6A" w:rsidP="002570E4">
      <w:pPr>
        <w:rPr>
          <w:lang w:eastAsia="zh-CN"/>
        </w:rPr>
      </w:pPr>
      <w:r w:rsidRPr="005647EB">
        <w:rPr>
          <w:rFonts w:cs="v4.2.0"/>
        </w:rPr>
        <w:t>The</w:t>
      </w:r>
      <w:r w:rsidRPr="005647EB">
        <w:t xml:space="preserve"> </w:t>
      </w:r>
      <w:r w:rsidRPr="005647EB">
        <w:rPr>
          <w:rFonts w:cs="v4.2.0"/>
        </w:rPr>
        <w:t xml:space="preserve">RSRP measurement accuracy for all measured cells shall be as specified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rFonts w:cs="v4.2.0"/>
        </w:rPr>
        <w:t xml:space="preserve"> </w:t>
      </w:r>
      <w:r w:rsidR="00914A62" w:rsidRPr="005647EB">
        <w:rPr>
          <w:rFonts w:cs="v4.2.0"/>
        </w:rPr>
        <w:t>clause</w:t>
      </w:r>
      <w:r w:rsidRPr="005647EB">
        <w:rPr>
          <w:rFonts w:cs="v4.2.0"/>
        </w:rPr>
        <w:t xml:space="preserve">s 9.1.3.3 and 9.1.3.4, and the RSRQ measurement accuracy for all measured cells shall be as specified in the </w:t>
      </w:r>
      <w:r w:rsidR="00914A62" w:rsidRPr="005647EB">
        <w:rPr>
          <w:rFonts w:cs="v4.2.0"/>
        </w:rPr>
        <w:t>clause</w:t>
      </w:r>
      <w:r w:rsidRPr="005647EB">
        <w:rPr>
          <w:rFonts w:cs="v4.2.0"/>
        </w:rPr>
        <w:t>s 9.1.6.5 and 9.1.6.6.</w:t>
      </w:r>
    </w:p>
    <w:p w14:paraId="7866AB58" w14:textId="7F43966D" w:rsidR="00334C6A" w:rsidRPr="005647EB" w:rsidRDefault="00334C6A" w:rsidP="002570E4">
      <w:pPr>
        <w:rPr>
          <w:rFonts w:cs="v4.2.0"/>
        </w:rPr>
      </w:pPr>
      <w:r w:rsidRPr="005647EB">
        <w:rPr>
          <w:rFonts w:cs="v4.2.0"/>
        </w:rPr>
        <w:t xml:space="preserve">Reported RSRP and RSRQ measurements contained in periodically triggered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9.1.3.3, 9.1.3.4, 9.1.6.5, and 9.1.6.6, respectively.</w:t>
      </w:r>
    </w:p>
    <w:p w14:paraId="15C8437C" w14:textId="09B0A320" w:rsidR="00334C6A" w:rsidRPr="005647EB" w:rsidRDefault="00334C6A" w:rsidP="002570E4">
      <w:pPr>
        <w:rPr>
          <w:rFonts w:cs="v4.2.0"/>
        </w:rPr>
      </w:pPr>
      <w:r w:rsidRPr="005647EB">
        <w:rPr>
          <w:rFonts w:cs="v4.2.0"/>
        </w:rPr>
        <w:t xml:space="preserve">Reported RSRP and RSRQ measurements contained in event triggered periodic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9.1.3.3, 9.1.3.4, 9.1.6.5, and 9.1.6.6, respectively.</w:t>
      </w:r>
    </w:p>
    <w:p w14:paraId="3ED1B0E8" w14:textId="32C26102" w:rsidR="00334C6A" w:rsidRPr="005647EB" w:rsidRDefault="00334C6A" w:rsidP="002570E4">
      <w:pPr>
        <w:rPr>
          <w:rFonts w:cs="v4.2.0"/>
        </w:rPr>
      </w:pPr>
      <w:r w:rsidRPr="005647EB">
        <w:rPr>
          <w:rFonts w:cs="v4.2.0"/>
        </w:rPr>
        <w:t xml:space="preserve">The first report in event triggered periodic measurement reporting shall meet the requirements specified </w:t>
      </w:r>
      <w:r w:rsidR="002570E4" w:rsidRPr="005647EB">
        <w:rPr>
          <w:rFonts w:cs="v4.2.0"/>
        </w:rPr>
        <w:t>in 3GPP TS</w:t>
      </w:r>
      <w:r w:rsidR="008052D9" w:rsidRPr="005647EB">
        <w:rPr>
          <w:rFonts w:cs="v4.2.0"/>
        </w:rPr>
        <w:t> </w:t>
      </w:r>
      <w:r w:rsidRPr="005647EB">
        <w:rPr>
          <w:rFonts w:cs="v4.2.0"/>
        </w:rPr>
        <w:t>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w:t>
      </w:r>
      <w:r w:rsidRPr="005647EB">
        <w:rPr>
          <w:lang w:eastAsia="zh-CN"/>
        </w:rPr>
        <w:t>3</w:t>
      </w:r>
      <w:r w:rsidRPr="005647EB">
        <w:t>.</w:t>
      </w:r>
      <w:r w:rsidRPr="005647EB">
        <w:rPr>
          <w:lang w:eastAsia="zh-CN"/>
        </w:rPr>
        <w:t>2</w:t>
      </w:r>
      <w:r w:rsidRPr="005647EB">
        <w:t>.</w:t>
      </w:r>
      <w:r w:rsidRPr="005647EB">
        <w:rPr>
          <w:lang w:eastAsia="zh-CN"/>
        </w:rPr>
        <w:t>2.1.</w:t>
      </w:r>
      <w:r w:rsidRPr="005647EB">
        <w:rPr>
          <w:rFonts w:cs="v4.2.0"/>
          <w:lang w:eastAsia="zh-CN"/>
        </w:rPr>
        <w:t xml:space="preserve">3 </w:t>
      </w:r>
      <w:r w:rsidRPr="005647EB">
        <w:rPr>
          <w:rFonts w:cs="v4.2.0"/>
        </w:rPr>
        <w:t>Event Triggered Reporting.</w:t>
      </w:r>
    </w:p>
    <w:p w14:paraId="0D7C8B5A" w14:textId="56D041CB" w:rsidR="00334C6A" w:rsidRPr="005647EB" w:rsidRDefault="00334C6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9.1.3.3, 9.1.3.4, 9.1.6.5, and 9.1.6.6, respectively.</w:t>
      </w:r>
    </w:p>
    <w:p w14:paraId="7DFAB1B7"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580B843" w14:textId="77777777" w:rsidR="00334C6A" w:rsidRPr="005647EB" w:rsidRDefault="00334C6A"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0629A2B5" w14:textId="50E0EBE9" w:rsidR="00334C6A" w:rsidRPr="005647EB" w:rsidRDefault="00334C6A"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Identify_Inter</w:t>
      </w:r>
      <w:r w:rsidRPr="005647EB">
        <w:rPr>
          <w:rFonts w:cs="v4.2.0"/>
        </w:rPr>
        <w:t xml:space="preserve"> defined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.3.2.2</w:t>
      </w:r>
      <w:r w:rsidRPr="005647EB">
        <w:rPr>
          <w:rFonts w:cs="v4.2.0"/>
          <w:vertAlign w:val="subscript"/>
        </w:rPr>
        <w:t xml:space="preserve"> </w:t>
      </w:r>
      <w:r w:rsidRPr="005647EB">
        <w:rPr>
          <w:rFonts w:cs="v4.2.0"/>
        </w:rPr>
        <w:t>When L3 filtering is used an additional delay can be expected.</w:t>
      </w:r>
    </w:p>
    <w:p w14:paraId="0653AE5B" w14:textId="67776D1C" w:rsidR="00334C6A" w:rsidRPr="005647EB" w:rsidRDefault="00334C6A" w:rsidP="008052D9">
      <w:pPr>
        <w:keepNext/>
        <w:keepLines/>
        <w:rPr>
          <w:lang w:eastAsia="zh-CN"/>
        </w:rPr>
      </w:pPr>
      <w:r w:rsidRPr="005647EB">
        <w:lastRenderedPageBreak/>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8052D9"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8052D9" w:rsidRPr="005647EB">
        <w:rPr>
          <w:rFonts w:cs="v4.2.0"/>
        </w:rPr>
        <w:t>.</w:t>
      </w:r>
    </w:p>
    <w:p w14:paraId="5354A02A" w14:textId="6AB718A7" w:rsidR="00334C6A" w:rsidRPr="005647EB" w:rsidRDefault="00334C6A" w:rsidP="002570E4">
      <w:pPr>
        <w:rPr>
          <w:rFonts w:cs="v4.2.0"/>
          <w:lang w:eastAsia="zh-CN"/>
        </w:rPr>
      </w:pPr>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w:t>
      </w:r>
      <w:r w:rsidRPr="005647EB">
        <w:rPr>
          <w:lang w:eastAsia="zh-CN"/>
        </w:rPr>
        <w:t>3</w:t>
      </w:r>
      <w:r w:rsidRPr="005647EB">
        <w:t>.</w:t>
      </w:r>
      <w:r w:rsidRPr="005647EB">
        <w:rPr>
          <w:lang w:eastAsia="zh-CN"/>
        </w:rPr>
        <w:t>2</w:t>
      </w:r>
      <w:r w:rsidRPr="005647EB">
        <w:t xml:space="preserve"> and A.8.</w:t>
      </w:r>
      <w:r w:rsidRPr="005647EB">
        <w:rPr>
          <w:lang w:eastAsia="zh-CN"/>
        </w:rPr>
        <w:t>4</w:t>
      </w:r>
      <w:r w:rsidRPr="005647EB">
        <w:t>.</w:t>
      </w:r>
      <w:r w:rsidRPr="005647EB">
        <w:rPr>
          <w:lang w:eastAsia="zh-CN"/>
        </w:rPr>
        <w:t>2</w:t>
      </w:r>
      <w:r w:rsidRPr="005647EB">
        <w:t>.</w:t>
      </w:r>
    </w:p>
    <w:p w14:paraId="7091538E" w14:textId="77777777" w:rsidR="00334C6A" w:rsidRPr="005647EB" w:rsidRDefault="00334C6A" w:rsidP="002570E4">
      <w:pPr>
        <w:pStyle w:val="Heading4"/>
        <w:keepNext w:val="0"/>
        <w:keepLines w:val="0"/>
      </w:pPr>
      <w:r w:rsidRPr="005647EB">
        <w:rPr>
          <w:lang w:eastAsia="zh-CN"/>
        </w:rPr>
        <w:t>8.4.2_2.4</w:t>
      </w:r>
      <w:r w:rsidRPr="005647EB">
        <w:tab/>
        <w:t>Test description</w:t>
      </w:r>
    </w:p>
    <w:p w14:paraId="123F68CC" w14:textId="77777777" w:rsidR="00334C6A" w:rsidRPr="005647EB" w:rsidRDefault="00334C6A" w:rsidP="002570E4">
      <w:pPr>
        <w:pStyle w:val="Heading5"/>
        <w:keepNext w:val="0"/>
        <w:keepLines w:val="0"/>
      </w:pPr>
      <w:r w:rsidRPr="005647EB">
        <w:t>8.4.2_2.4.1</w:t>
      </w:r>
      <w:r w:rsidRPr="005647EB">
        <w:tab/>
        <w:t>Initial conditions</w:t>
      </w:r>
    </w:p>
    <w:p w14:paraId="25A4177A" w14:textId="0AB6F008"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23257418" w14:textId="55F01CA7"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Year" w:val="1899"/>
          <w:attr w:name="Month" w:val="12"/>
          <w:attr w:name="Day" w:val="30"/>
          <w:attr w:name="IsLunarDate" w:val="False"/>
          <w:attr w:name="IsROCDate" w:val="False"/>
        </w:smartTagPr>
        <w:r w:rsidRPr="005647EB">
          <w:t>4.4.2 a</w:t>
        </w:r>
      </w:smartTag>
      <w:r w:rsidRPr="005647EB">
        <w:t>nd 4.3.1.</w:t>
      </w:r>
    </w:p>
    <w:p w14:paraId="6EE38F36" w14:textId="0AC200E3" w:rsidR="00334C6A" w:rsidRPr="005647EB" w:rsidRDefault="00334C6A" w:rsidP="002570E4">
      <w:r w:rsidRPr="005647EB">
        <w:t xml:space="preserve">Channel Bandwidth to be tested: 10 MHz as defined </w:t>
      </w:r>
      <w:r w:rsidR="002570E4" w:rsidRPr="005647EB">
        <w:t>in 3GPP TS</w:t>
      </w:r>
      <w:r w:rsidRPr="005647EB">
        <w:t xml:space="preserve"> 36.508 [7] clause 4.3.1.</w:t>
      </w:r>
    </w:p>
    <w:p w14:paraId="2AFA0A4C" w14:textId="3920B241" w:rsidR="00334C6A" w:rsidRPr="005647EB" w:rsidRDefault="00334C6A" w:rsidP="002570E4">
      <w:pPr>
        <w:pStyle w:val="B1"/>
      </w:pPr>
      <w:r w:rsidRPr="005647EB">
        <w:t>1.</w:t>
      </w:r>
      <w:r w:rsidR="008052D9"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5569CCDD" w14:textId="18545681" w:rsidR="00334C6A" w:rsidRPr="005647EB" w:rsidRDefault="00334C6A" w:rsidP="002570E4">
      <w:pPr>
        <w:pStyle w:val="B1"/>
      </w:pPr>
      <w:r w:rsidRPr="005647EB">
        <w:t>2.</w:t>
      </w:r>
      <w:r w:rsidR="008052D9" w:rsidRPr="005647EB">
        <w:tab/>
      </w:r>
      <w:r w:rsidRPr="005647EB">
        <w:t>The general test parameter settings are set up according to Table 8.4.2_2.4.1-1.</w:t>
      </w:r>
    </w:p>
    <w:p w14:paraId="56E53085" w14:textId="42BE59F2" w:rsidR="00334C6A" w:rsidRPr="005647EB" w:rsidRDefault="00334C6A" w:rsidP="002570E4">
      <w:pPr>
        <w:pStyle w:val="B1"/>
      </w:pPr>
      <w:r w:rsidRPr="005647EB">
        <w:t>3.</w:t>
      </w:r>
      <w:r w:rsidR="008052D9" w:rsidRPr="005647EB">
        <w:tab/>
      </w:r>
      <w:r w:rsidRPr="005647EB">
        <w:t>Propagation conditions are set according to Annex B</w:t>
      </w:r>
      <w:r w:rsidRPr="005647EB">
        <w:rPr>
          <w:lang w:eastAsia="zh-CN"/>
        </w:rPr>
        <w:t xml:space="preserve"> </w:t>
      </w:r>
      <w:r w:rsidRPr="005647EB">
        <w:t>clauses B.0.</w:t>
      </w:r>
    </w:p>
    <w:p w14:paraId="31835049" w14:textId="1A953D84" w:rsidR="00334C6A" w:rsidRPr="005647EB" w:rsidRDefault="00334C6A" w:rsidP="002570E4">
      <w:pPr>
        <w:pStyle w:val="B1"/>
      </w:pPr>
      <w:r w:rsidRPr="005647EB">
        <w:t>4.</w:t>
      </w:r>
      <w:r w:rsidR="008052D9" w:rsidRPr="005647EB">
        <w:tab/>
      </w:r>
      <w:r w:rsidRPr="005647EB">
        <w:t>Message contents are defined in clause 8.4.2_2.4.3.</w:t>
      </w:r>
    </w:p>
    <w:p w14:paraId="15ABBE90" w14:textId="3CA70566" w:rsidR="00334C6A" w:rsidRPr="005647EB" w:rsidRDefault="00334C6A" w:rsidP="002570E4">
      <w:pPr>
        <w:pStyle w:val="B1"/>
      </w:pPr>
      <w:r w:rsidRPr="005647EB">
        <w:t>5.</w:t>
      </w:r>
      <w:r w:rsidR="008052D9" w:rsidRPr="005647EB">
        <w:tab/>
      </w:r>
      <w:r w:rsidRPr="005647EB">
        <w:rPr>
          <w:lang w:eastAsia="zh-CN"/>
        </w:rPr>
        <w:t>T</w:t>
      </w:r>
      <w:r w:rsidRPr="005647EB">
        <w:t xml:space="preserve">here are two cells on different carrier frequencies and gap pattern configuration # 0 as defined </w:t>
      </w:r>
      <w:r w:rsidR="002570E4" w:rsidRPr="005647EB">
        <w:t>in 3GPP TS</w:t>
      </w:r>
      <w:r w:rsidR="008052D9" w:rsidRPr="005647EB">
        <w:rPr>
          <w:lang w:eastAsia="zh-CN"/>
        </w:rPr>
        <w:t> </w:t>
      </w:r>
      <w:r w:rsidRPr="005647EB">
        <w:rPr>
          <w:lang w:eastAsia="zh-CN"/>
        </w:rPr>
        <w:t xml:space="preserve">36.133 [4] </w:t>
      </w: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 xml:space="preserve">.1-1 is provided. Cell 1 is the cell used for </w:t>
      </w:r>
      <w:r w:rsidRPr="005647EB">
        <w:rPr>
          <w:lang w:eastAsia="zh-CN"/>
        </w:rPr>
        <w:t>connection</w:t>
      </w:r>
      <w:r w:rsidRPr="005647EB">
        <w:t xml:space="preserve"> setup with the power level set according to Annex C.0 and C.1</w:t>
      </w:r>
      <w:r w:rsidRPr="005647EB">
        <w:rPr>
          <w:lang w:eastAsia="zh-CN"/>
        </w:rPr>
        <w:t xml:space="preserve"> </w:t>
      </w:r>
      <w:r w:rsidRPr="005647EB">
        <w:t>for this test.</w:t>
      </w:r>
    </w:p>
    <w:p w14:paraId="78BA5D12" w14:textId="77777777" w:rsidR="00334C6A" w:rsidRPr="005647EB" w:rsidRDefault="00334C6A" w:rsidP="002570E4">
      <w:pPr>
        <w:pStyle w:val="TH"/>
        <w:keepNext w:val="0"/>
        <w:keepLines w:val="0"/>
        <w:rPr>
          <w:rFonts w:cs="v4.2.0"/>
        </w:rPr>
      </w:pPr>
      <w:r w:rsidRPr="005647EB">
        <w:rPr>
          <w:rFonts w:cs="v4.2.0"/>
        </w:rPr>
        <w:t>Table 8.4.2_2.</w:t>
      </w:r>
      <w:r w:rsidRPr="005647EB">
        <w:rPr>
          <w:rFonts w:cs="v4.2.0"/>
          <w:lang w:eastAsia="zh-CN"/>
        </w:rPr>
        <w:t>4.1</w:t>
      </w:r>
      <w:r w:rsidRPr="005647EB">
        <w:rPr>
          <w:rFonts w:cs="v4.2.0"/>
        </w:rPr>
        <w:t>-1: General test parameters for E-UTRAN TDD-TDD inter-frequency event triggered reporting when DRX is used in fading propagation conditions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1488"/>
        <w:gridCol w:w="1489"/>
        <w:gridCol w:w="3652"/>
      </w:tblGrid>
      <w:tr w:rsidR="00334C6A" w:rsidRPr="005647EB" w14:paraId="58F86F17" w14:textId="77777777" w:rsidTr="008052D9">
        <w:trPr>
          <w:cantSplit/>
          <w:tblHeader/>
          <w:jc w:val="center"/>
        </w:trPr>
        <w:tc>
          <w:tcPr>
            <w:tcW w:w="2518" w:type="dxa"/>
            <w:vMerge w:val="restart"/>
            <w:tcBorders>
              <w:top w:val="single" w:sz="4" w:space="0" w:color="auto"/>
              <w:left w:val="single" w:sz="4" w:space="0" w:color="auto"/>
              <w:bottom w:val="single" w:sz="4" w:space="0" w:color="auto"/>
              <w:right w:val="single" w:sz="4" w:space="0" w:color="auto"/>
            </w:tcBorders>
          </w:tcPr>
          <w:p w14:paraId="209175AD" w14:textId="77777777" w:rsidR="00334C6A" w:rsidRPr="005647EB" w:rsidRDefault="00334C6A" w:rsidP="002570E4">
            <w:pPr>
              <w:pStyle w:val="TAH"/>
              <w:keepNext w:val="0"/>
              <w:keepLines w:val="0"/>
              <w:rPr>
                <w:rFonts w:cs="Arial"/>
              </w:rPr>
            </w:pPr>
            <w:r w:rsidRPr="005647EB">
              <w:rPr>
                <w:rFonts w:cs="Arial"/>
              </w:rPr>
              <w:t>Parameter</w:t>
            </w:r>
          </w:p>
        </w:tc>
        <w:tc>
          <w:tcPr>
            <w:tcW w:w="709" w:type="dxa"/>
            <w:vMerge w:val="restart"/>
            <w:tcBorders>
              <w:top w:val="single" w:sz="4" w:space="0" w:color="auto"/>
              <w:left w:val="single" w:sz="4" w:space="0" w:color="auto"/>
              <w:bottom w:val="single" w:sz="4" w:space="0" w:color="auto"/>
              <w:right w:val="single" w:sz="4" w:space="0" w:color="auto"/>
            </w:tcBorders>
          </w:tcPr>
          <w:p w14:paraId="075C2453" w14:textId="77777777" w:rsidR="00334C6A" w:rsidRPr="005647EB" w:rsidRDefault="00334C6A" w:rsidP="002570E4">
            <w:pPr>
              <w:pStyle w:val="TAH"/>
              <w:keepNext w:val="0"/>
              <w:keepLines w:val="0"/>
              <w:rPr>
                <w:rFonts w:cs="Arial"/>
              </w:rPr>
            </w:pPr>
            <w:r w:rsidRPr="005647EB">
              <w:rPr>
                <w:rFonts w:cs="Arial"/>
              </w:rPr>
              <w:t>Unit</w:t>
            </w:r>
          </w:p>
        </w:tc>
        <w:tc>
          <w:tcPr>
            <w:tcW w:w="1488" w:type="dxa"/>
            <w:tcBorders>
              <w:top w:val="single" w:sz="4" w:space="0" w:color="auto"/>
              <w:left w:val="single" w:sz="4" w:space="0" w:color="auto"/>
              <w:bottom w:val="single" w:sz="4" w:space="0" w:color="auto"/>
              <w:right w:val="single" w:sz="4" w:space="0" w:color="auto"/>
            </w:tcBorders>
          </w:tcPr>
          <w:p w14:paraId="74EA39A6" w14:textId="2E15EE1C" w:rsidR="00334C6A" w:rsidRPr="005647EB" w:rsidRDefault="00334C6A" w:rsidP="002570E4">
            <w:pPr>
              <w:pStyle w:val="TAH"/>
              <w:keepNext w:val="0"/>
              <w:keepLines w:val="0"/>
              <w:rPr>
                <w:rFonts w:cs="Arial"/>
              </w:rPr>
            </w:pPr>
            <w:r w:rsidRPr="005647EB">
              <w:rPr>
                <w:rFonts w:cs="Arial"/>
              </w:rPr>
              <w:t>Test</w:t>
            </w:r>
            <w:r w:rsidR="002570E4" w:rsidRPr="005647EB">
              <w:rPr>
                <w:rFonts w:cs="Arial"/>
              </w:rPr>
              <w:t xml:space="preserve"> </w:t>
            </w:r>
            <w:r w:rsidRPr="005647EB">
              <w:rPr>
                <w:rFonts w:cs="Arial"/>
              </w:rPr>
              <w:t>1</w:t>
            </w:r>
          </w:p>
        </w:tc>
        <w:tc>
          <w:tcPr>
            <w:tcW w:w="1489" w:type="dxa"/>
            <w:tcBorders>
              <w:top w:val="single" w:sz="4" w:space="0" w:color="auto"/>
              <w:left w:val="single" w:sz="4" w:space="0" w:color="auto"/>
              <w:bottom w:val="single" w:sz="4" w:space="0" w:color="auto"/>
              <w:right w:val="single" w:sz="4" w:space="0" w:color="auto"/>
            </w:tcBorders>
          </w:tcPr>
          <w:p w14:paraId="58B289AB" w14:textId="6756BCE4" w:rsidR="00334C6A" w:rsidRPr="005647EB" w:rsidRDefault="00334C6A" w:rsidP="002570E4">
            <w:pPr>
              <w:pStyle w:val="TAH"/>
              <w:keepNext w:val="0"/>
              <w:keepLines w:val="0"/>
              <w:rPr>
                <w:rFonts w:cs="Arial"/>
              </w:rPr>
            </w:pPr>
            <w:r w:rsidRPr="005647EB">
              <w:rPr>
                <w:rFonts w:cs="Arial"/>
              </w:rPr>
              <w:t>Test</w:t>
            </w:r>
            <w:r w:rsidR="002570E4" w:rsidRPr="005647EB">
              <w:rPr>
                <w:rFonts w:cs="Arial"/>
              </w:rPr>
              <w:t xml:space="preserve"> </w:t>
            </w:r>
            <w:r w:rsidRPr="005647EB">
              <w:rPr>
                <w:rFonts w:cs="Arial"/>
              </w:rPr>
              <w:t>2</w:t>
            </w:r>
          </w:p>
        </w:tc>
        <w:tc>
          <w:tcPr>
            <w:tcW w:w="3652" w:type="dxa"/>
            <w:vMerge w:val="restart"/>
            <w:tcBorders>
              <w:top w:val="single" w:sz="4" w:space="0" w:color="auto"/>
              <w:left w:val="single" w:sz="4" w:space="0" w:color="auto"/>
              <w:bottom w:val="single" w:sz="4" w:space="0" w:color="auto"/>
              <w:right w:val="single" w:sz="4" w:space="0" w:color="auto"/>
            </w:tcBorders>
          </w:tcPr>
          <w:p w14:paraId="54584268" w14:textId="77777777" w:rsidR="00334C6A" w:rsidRPr="005647EB" w:rsidRDefault="00334C6A" w:rsidP="002570E4">
            <w:pPr>
              <w:pStyle w:val="TAH"/>
              <w:keepNext w:val="0"/>
              <w:keepLines w:val="0"/>
              <w:rPr>
                <w:rFonts w:cs="Arial"/>
              </w:rPr>
            </w:pPr>
            <w:r w:rsidRPr="005647EB">
              <w:rPr>
                <w:rFonts w:cs="Arial"/>
              </w:rPr>
              <w:t>Comment</w:t>
            </w:r>
          </w:p>
        </w:tc>
      </w:tr>
      <w:tr w:rsidR="00334C6A" w:rsidRPr="005647EB" w14:paraId="7724753E" w14:textId="77777777" w:rsidTr="008052D9">
        <w:trPr>
          <w:cantSplit/>
          <w:tblHeader/>
          <w:jc w:val="center"/>
        </w:trPr>
        <w:tc>
          <w:tcPr>
            <w:tcW w:w="2518" w:type="dxa"/>
            <w:vMerge/>
            <w:tcBorders>
              <w:top w:val="single" w:sz="4" w:space="0" w:color="auto"/>
              <w:left w:val="single" w:sz="4" w:space="0" w:color="auto"/>
              <w:bottom w:val="single" w:sz="4" w:space="0" w:color="auto"/>
              <w:right w:val="single" w:sz="4" w:space="0" w:color="auto"/>
            </w:tcBorders>
            <w:vAlign w:val="center"/>
          </w:tcPr>
          <w:p w14:paraId="4DCAA0FE" w14:textId="77777777" w:rsidR="00334C6A" w:rsidRPr="005647EB" w:rsidRDefault="00334C6A" w:rsidP="002570E4">
            <w:pPr>
              <w:spacing w:after="0"/>
              <w:rPr>
                <w:rFonts w:ascii="Arial" w:hAnsi="Arial" w:cs="Arial"/>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18F0FBB" w14:textId="77777777" w:rsidR="00334C6A" w:rsidRPr="005647EB" w:rsidRDefault="00334C6A" w:rsidP="002570E4">
            <w:pPr>
              <w:spacing w:after="0"/>
              <w:rPr>
                <w:rFonts w:ascii="Arial" w:hAnsi="Arial" w:cs="Arial"/>
                <w:b/>
                <w:sz w:val="18"/>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185B6283" w14:textId="77777777" w:rsidR="00334C6A" w:rsidRPr="005647EB" w:rsidRDefault="00334C6A" w:rsidP="002570E4">
            <w:pPr>
              <w:pStyle w:val="TAH"/>
              <w:keepNext w:val="0"/>
              <w:keepLines w:val="0"/>
              <w:rPr>
                <w:rFonts w:cs="Arial"/>
              </w:rPr>
            </w:pPr>
            <w:r w:rsidRPr="005647EB">
              <w:rPr>
                <w:rFonts w:cs="Arial"/>
              </w:rPr>
              <w:t>Value</w:t>
            </w:r>
          </w:p>
        </w:tc>
        <w:tc>
          <w:tcPr>
            <w:tcW w:w="3652" w:type="dxa"/>
            <w:vMerge/>
            <w:tcBorders>
              <w:top w:val="single" w:sz="4" w:space="0" w:color="auto"/>
              <w:left w:val="single" w:sz="4" w:space="0" w:color="auto"/>
              <w:bottom w:val="single" w:sz="4" w:space="0" w:color="auto"/>
              <w:right w:val="single" w:sz="4" w:space="0" w:color="auto"/>
            </w:tcBorders>
            <w:vAlign w:val="center"/>
          </w:tcPr>
          <w:p w14:paraId="04DEEC86" w14:textId="77777777" w:rsidR="00334C6A" w:rsidRPr="005647EB" w:rsidRDefault="00334C6A" w:rsidP="002570E4">
            <w:pPr>
              <w:spacing w:after="0"/>
              <w:rPr>
                <w:rFonts w:ascii="Arial" w:hAnsi="Arial" w:cs="Arial"/>
                <w:b/>
                <w:sz w:val="18"/>
                <w:szCs w:val="18"/>
              </w:rPr>
            </w:pPr>
          </w:p>
        </w:tc>
      </w:tr>
      <w:tr w:rsidR="00334C6A" w:rsidRPr="005647EB" w14:paraId="32360A52"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CB2BDF0" w14:textId="6B921E69" w:rsidR="00334C6A" w:rsidRPr="005647EB" w:rsidRDefault="00334C6A" w:rsidP="002570E4">
            <w:pPr>
              <w:pStyle w:val="TAL"/>
              <w:keepNext w:val="0"/>
              <w:keepLines w:val="0"/>
            </w:pPr>
            <w:r w:rsidRPr="005647EB">
              <w:t>PDSCH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002D881E" w14:textId="77777777" w:rsidR="00334C6A" w:rsidRPr="005647EB" w:rsidRDefault="00334C6A" w:rsidP="002570E4">
            <w:pPr>
              <w:pStyle w:val="TAC"/>
              <w:keepNext w:val="0"/>
              <w:keepLines w:val="0"/>
            </w:pPr>
          </w:p>
        </w:tc>
        <w:tc>
          <w:tcPr>
            <w:tcW w:w="2977" w:type="dxa"/>
            <w:gridSpan w:val="2"/>
            <w:tcBorders>
              <w:top w:val="single" w:sz="4" w:space="0" w:color="auto"/>
              <w:left w:val="single" w:sz="4" w:space="0" w:color="auto"/>
              <w:bottom w:val="single" w:sz="4" w:space="0" w:color="auto"/>
              <w:right w:val="single" w:sz="4" w:space="0" w:color="auto"/>
            </w:tcBorders>
          </w:tcPr>
          <w:p w14:paraId="6DCB97E6" w14:textId="7C97D78B" w:rsidR="00334C6A" w:rsidRPr="005647EB" w:rsidRDefault="00334C6A"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TDD</w:t>
            </w:r>
          </w:p>
        </w:tc>
        <w:tc>
          <w:tcPr>
            <w:tcW w:w="3652" w:type="dxa"/>
            <w:tcBorders>
              <w:top w:val="single" w:sz="4" w:space="0" w:color="auto"/>
              <w:left w:val="single" w:sz="4" w:space="0" w:color="auto"/>
              <w:bottom w:val="single" w:sz="4" w:space="0" w:color="auto"/>
              <w:right w:val="single" w:sz="4" w:space="0" w:color="auto"/>
            </w:tcBorders>
          </w:tcPr>
          <w:p w14:paraId="368F4AD1" w14:textId="27EACFE8" w:rsidR="00334C6A" w:rsidRPr="005647EB" w:rsidRDefault="00334C6A"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A.1.2</w:t>
              </w:r>
            </w:smartTag>
            <w:r w:rsidRPr="005647EB">
              <w:rPr>
                <w:rFonts w:cs="v4.2.0"/>
              </w:rPr>
              <w:t>.</w:t>
            </w:r>
            <w:r w:rsidR="002570E4" w:rsidRPr="005647EB">
              <w:rPr>
                <w:rFonts w:cs="v4.2.0"/>
              </w:rPr>
              <w:t xml:space="preserve"> </w:t>
            </w:r>
            <w:r w:rsidRPr="005647EB">
              <w:rPr>
                <w:rFonts w:cs="v4.2.0"/>
              </w:rPr>
              <w:t>Note</w:t>
            </w:r>
            <w:r w:rsidR="002570E4" w:rsidRPr="005647EB">
              <w:rPr>
                <w:rFonts w:cs="v4.2.0"/>
              </w:rPr>
              <w:t xml:space="preserve"> </w:t>
            </w:r>
            <w:r w:rsidRPr="005647EB">
              <w:rPr>
                <w:rFonts w:cs="v4.2.0"/>
              </w:rPr>
              <w:t>that</w:t>
            </w:r>
            <w:r w:rsidR="002570E4" w:rsidRPr="005647EB">
              <w:rPr>
                <w:rFonts w:cs="v4.2.0"/>
              </w:rPr>
              <w:t xml:space="preserve"> </w:t>
            </w:r>
            <w:r w:rsidRPr="005647EB">
              <w:rPr>
                <w:rFonts w:cs="v4.2.0"/>
              </w:rPr>
              <w:t>UE</w:t>
            </w:r>
            <w:r w:rsidR="002570E4" w:rsidRPr="005647EB">
              <w:rPr>
                <w:rFonts w:cs="v4.2.0"/>
              </w:rPr>
              <w:t xml:space="preserve"> </w:t>
            </w:r>
            <w:r w:rsidRPr="005647EB">
              <w:rPr>
                <w:rFonts w:cs="v4.2.0"/>
              </w:rPr>
              <w:t>may</w:t>
            </w:r>
            <w:r w:rsidR="002570E4" w:rsidRPr="005647EB">
              <w:rPr>
                <w:rFonts w:cs="v4.2.0"/>
              </w:rPr>
              <w:t xml:space="preserve"> </w:t>
            </w:r>
            <w:r w:rsidRPr="005647EB">
              <w:rPr>
                <w:rFonts w:cs="v4.2.0"/>
              </w:rPr>
              <w:t>only</w:t>
            </w:r>
            <w:r w:rsidR="002570E4" w:rsidRPr="005647EB">
              <w:rPr>
                <w:rFonts w:cs="v4.2.0"/>
              </w:rPr>
              <w:t xml:space="preserve"> </w:t>
            </w:r>
            <w:r w:rsidRPr="005647EB">
              <w:rPr>
                <w:rFonts w:cs="v4.2.0"/>
              </w:rPr>
              <w:t>be</w:t>
            </w:r>
            <w:r w:rsidR="002570E4" w:rsidRPr="005647EB">
              <w:rPr>
                <w:rFonts w:cs="v4.2.0"/>
              </w:rPr>
              <w:t xml:space="preserve"> </w:t>
            </w:r>
            <w:r w:rsidRPr="005647EB">
              <w:rPr>
                <w:rFonts w:cs="v4.2.0"/>
              </w:rPr>
              <w:t>allocated</w:t>
            </w:r>
            <w:r w:rsidR="002570E4" w:rsidRPr="005647EB">
              <w:rPr>
                <w:rFonts w:cs="v4.2.0"/>
              </w:rPr>
              <w:t xml:space="preserve"> </w:t>
            </w:r>
            <w:r w:rsidRPr="005647EB">
              <w:rPr>
                <w:rFonts w:cs="v4.2.0"/>
              </w:rPr>
              <w:t>at</w:t>
            </w:r>
            <w:r w:rsidR="002570E4" w:rsidRPr="005647EB">
              <w:rPr>
                <w:rFonts w:cs="v4.2.0"/>
              </w:rPr>
              <w:t xml:space="preserve"> </w:t>
            </w:r>
            <w:r w:rsidRPr="005647EB">
              <w:rPr>
                <w:rFonts w:cs="v4.2.0"/>
                <w:i/>
              </w:rPr>
              <w:t>On</w:t>
            </w:r>
            <w:r w:rsidR="002570E4" w:rsidRPr="005647EB">
              <w:rPr>
                <w:rFonts w:cs="v4.2.0"/>
                <w:i/>
              </w:rPr>
              <w:t xml:space="preserve"> </w:t>
            </w:r>
            <w:r w:rsidRPr="005647EB">
              <w:rPr>
                <w:rFonts w:cs="v4.2.0"/>
                <w:i/>
              </w:rPr>
              <w:t>Duration</w:t>
            </w:r>
            <w:r w:rsidR="002570E4" w:rsidRPr="005647EB">
              <w:rPr>
                <w:rFonts w:cs="v4.2.0"/>
              </w:rPr>
              <w:t xml:space="preserve">  </w:t>
            </w:r>
          </w:p>
        </w:tc>
      </w:tr>
      <w:tr w:rsidR="00334C6A" w:rsidRPr="005647EB" w14:paraId="28605D9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E36AFD3" w14:textId="2B8397AA" w:rsidR="00334C6A" w:rsidRPr="005647EB" w:rsidRDefault="00334C6A" w:rsidP="002570E4">
            <w:pPr>
              <w:pStyle w:val="TAL"/>
              <w:keepNext w:val="0"/>
              <w:keepLines w:val="0"/>
            </w:pPr>
            <w:r w:rsidRPr="005647EB">
              <w:t>PCFICH/PDCCH/PHICH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730408CB" w14:textId="77777777" w:rsidR="00334C6A" w:rsidRPr="005647EB" w:rsidRDefault="00334C6A" w:rsidP="002570E4">
            <w:pPr>
              <w:pStyle w:val="TAC"/>
              <w:keepNext w:val="0"/>
              <w:keepLines w:val="0"/>
            </w:pPr>
          </w:p>
        </w:tc>
        <w:tc>
          <w:tcPr>
            <w:tcW w:w="2977" w:type="dxa"/>
            <w:gridSpan w:val="2"/>
            <w:tcBorders>
              <w:top w:val="single" w:sz="4" w:space="0" w:color="auto"/>
              <w:left w:val="single" w:sz="4" w:space="0" w:color="auto"/>
              <w:bottom w:val="single" w:sz="4" w:space="0" w:color="auto"/>
              <w:right w:val="single" w:sz="4" w:space="0" w:color="auto"/>
            </w:tcBorders>
          </w:tcPr>
          <w:p w14:paraId="7CD23719" w14:textId="45B004F6" w:rsidR="00334C6A" w:rsidRPr="005647EB" w:rsidRDefault="00334C6A"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TDD</w:t>
            </w:r>
          </w:p>
        </w:tc>
        <w:tc>
          <w:tcPr>
            <w:tcW w:w="3652" w:type="dxa"/>
            <w:tcBorders>
              <w:top w:val="single" w:sz="4" w:space="0" w:color="auto"/>
              <w:left w:val="single" w:sz="4" w:space="0" w:color="auto"/>
              <w:bottom w:val="single" w:sz="4" w:space="0" w:color="auto"/>
              <w:right w:val="single" w:sz="4" w:space="0" w:color="auto"/>
            </w:tcBorders>
          </w:tcPr>
          <w:p w14:paraId="2798B4E4" w14:textId="4A06CE42" w:rsidR="00334C6A" w:rsidRPr="005647EB" w:rsidRDefault="00334C6A"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A.2.2</w:t>
              </w:r>
            </w:smartTag>
            <w:r w:rsidRPr="005647EB">
              <w:rPr>
                <w:rFonts w:cs="v4.2.0"/>
              </w:rPr>
              <w:t>.</w:t>
            </w:r>
            <w:r w:rsidR="002570E4" w:rsidRPr="005647EB">
              <w:rPr>
                <w:rFonts w:cs="v4.2.0"/>
              </w:rPr>
              <w:t xml:space="preserve"> </w:t>
            </w:r>
          </w:p>
        </w:tc>
      </w:tr>
      <w:tr w:rsidR="00334C6A" w:rsidRPr="005647EB" w14:paraId="3F95C129"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3F2CCF0" w14:textId="2CB79A3B"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Borders>
              <w:top w:val="single" w:sz="4" w:space="0" w:color="auto"/>
              <w:left w:val="single" w:sz="4" w:space="0" w:color="auto"/>
              <w:bottom w:val="single" w:sz="4" w:space="0" w:color="auto"/>
              <w:right w:val="single" w:sz="4" w:space="0" w:color="auto"/>
            </w:tcBorders>
          </w:tcPr>
          <w:p w14:paraId="64ACC251" w14:textId="77777777" w:rsidR="00334C6A" w:rsidRPr="005647EB" w:rsidRDefault="00334C6A" w:rsidP="002570E4">
            <w:pPr>
              <w:pStyle w:val="TAC"/>
              <w:keepNext w:val="0"/>
              <w:keepLines w:val="0"/>
              <w:rPr>
                <w:rFonts w:cs="v4.2.0"/>
                <w:bCs/>
              </w:rPr>
            </w:pPr>
          </w:p>
        </w:tc>
        <w:tc>
          <w:tcPr>
            <w:tcW w:w="2977" w:type="dxa"/>
            <w:gridSpan w:val="2"/>
            <w:tcBorders>
              <w:top w:val="single" w:sz="4" w:space="0" w:color="auto"/>
              <w:left w:val="single" w:sz="4" w:space="0" w:color="auto"/>
              <w:bottom w:val="single" w:sz="4" w:space="0" w:color="auto"/>
              <w:right w:val="single" w:sz="4" w:space="0" w:color="auto"/>
            </w:tcBorders>
          </w:tcPr>
          <w:p w14:paraId="52A780EE" w14:textId="3843CFAC" w:rsidR="00334C6A" w:rsidRPr="005647EB" w:rsidRDefault="00334C6A" w:rsidP="002570E4">
            <w:pPr>
              <w:pStyle w:val="TAH"/>
              <w:keepNext w:val="0"/>
              <w:keepLines w:val="0"/>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Borders>
              <w:top w:val="single" w:sz="4" w:space="0" w:color="auto"/>
              <w:left w:val="single" w:sz="4" w:space="0" w:color="auto"/>
              <w:bottom w:val="single" w:sz="4" w:space="0" w:color="auto"/>
              <w:right w:val="single" w:sz="4" w:space="0" w:color="auto"/>
            </w:tcBorders>
          </w:tcPr>
          <w:p w14:paraId="7F0A0CB0" w14:textId="4816A6E1" w:rsidR="00334C6A" w:rsidRPr="005647EB" w:rsidRDefault="00334C6A" w:rsidP="002570E4">
            <w:pPr>
              <w:pStyle w:val="TAH"/>
              <w:keepNext w:val="0"/>
              <w:keepLines w:val="0"/>
              <w:tabs>
                <w:tab w:val="left" w:pos="620"/>
              </w:tabs>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TDD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334C6A" w:rsidRPr="005647EB" w14:paraId="122F9796"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F201A3C" w14:textId="5DF19854" w:rsidR="00334C6A" w:rsidRPr="005647EB" w:rsidRDefault="00334C6A"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t>)</w:t>
            </w:r>
          </w:p>
        </w:tc>
        <w:tc>
          <w:tcPr>
            <w:tcW w:w="709" w:type="dxa"/>
            <w:tcBorders>
              <w:top w:val="single" w:sz="4" w:space="0" w:color="auto"/>
              <w:left w:val="single" w:sz="4" w:space="0" w:color="auto"/>
              <w:bottom w:val="single" w:sz="4" w:space="0" w:color="auto"/>
              <w:right w:val="single" w:sz="4" w:space="0" w:color="auto"/>
            </w:tcBorders>
          </w:tcPr>
          <w:p w14:paraId="3D9B4F8E" w14:textId="77777777" w:rsidR="00334C6A" w:rsidRPr="005647EB" w:rsidRDefault="00334C6A" w:rsidP="002570E4">
            <w:pPr>
              <w:pStyle w:val="TAC"/>
              <w:keepNext w:val="0"/>
              <w:keepLines w:val="0"/>
              <w:rPr>
                <w:rFonts w:cs="v4.2.0"/>
                <w:bCs/>
              </w:rPr>
            </w:pPr>
            <w:r w:rsidRPr="005647EB">
              <w:rPr>
                <w:rFonts w:cs="v4.2.0"/>
                <w:bCs/>
              </w:rPr>
              <w:t>MHz</w:t>
            </w:r>
          </w:p>
        </w:tc>
        <w:tc>
          <w:tcPr>
            <w:tcW w:w="2977" w:type="dxa"/>
            <w:gridSpan w:val="2"/>
            <w:tcBorders>
              <w:top w:val="single" w:sz="4" w:space="0" w:color="auto"/>
              <w:left w:val="single" w:sz="4" w:space="0" w:color="auto"/>
              <w:bottom w:val="single" w:sz="4" w:space="0" w:color="auto"/>
              <w:right w:val="single" w:sz="4" w:space="0" w:color="auto"/>
            </w:tcBorders>
          </w:tcPr>
          <w:p w14:paraId="0A47D9D3"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3652" w:type="dxa"/>
            <w:tcBorders>
              <w:top w:val="single" w:sz="4" w:space="0" w:color="auto"/>
              <w:left w:val="single" w:sz="4" w:space="0" w:color="auto"/>
              <w:bottom w:val="single" w:sz="4" w:space="0" w:color="auto"/>
              <w:right w:val="single" w:sz="4" w:space="0" w:color="auto"/>
            </w:tcBorders>
          </w:tcPr>
          <w:p w14:paraId="017C21F6" w14:textId="77777777" w:rsidR="00334C6A" w:rsidRPr="005647EB" w:rsidRDefault="00334C6A" w:rsidP="002570E4">
            <w:pPr>
              <w:pStyle w:val="TAL"/>
              <w:keepNext w:val="0"/>
              <w:keepLines w:val="0"/>
              <w:rPr>
                <w:rFonts w:cs="Arial"/>
                <w:szCs w:val="18"/>
              </w:rPr>
            </w:pPr>
          </w:p>
        </w:tc>
      </w:tr>
      <w:tr w:rsidR="00334C6A" w:rsidRPr="005647EB" w14:paraId="15B02BE2"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6D71854" w14:textId="4458E047" w:rsidR="00334C6A" w:rsidRPr="005647EB" w:rsidRDefault="00334C6A"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709" w:type="dxa"/>
            <w:tcBorders>
              <w:top w:val="single" w:sz="4" w:space="0" w:color="auto"/>
              <w:left w:val="single" w:sz="4" w:space="0" w:color="auto"/>
              <w:bottom w:val="single" w:sz="4" w:space="0" w:color="auto"/>
              <w:right w:val="single" w:sz="4" w:space="0" w:color="auto"/>
            </w:tcBorders>
          </w:tcPr>
          <w:p w14:paraId="44CD34C1"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F6DB75E" w14:textId="586E89FC" w:rsidR="00334C6A" w:rsidRPr="005647EB" w:rsidRDefault="00334C6A"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Borders>
              <w:top w:val="single" w:sz="4" w:space="0" w:color="auto"/>
              <w:left w:val="single" w:sz="4" w:space="0" w:color="auto"/>
              <w:bottom w:val="single" w:sz="4" w:space="0" w:color="auto"/>
              <w:right w:val="single" w:sz="4" w:space="0" w:color="auto"/>
            </w:tcBorders>
          </w:tcPr>
          <w:p w14:paraId="7F205029" w14:textId="6BA48DA5"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334C6A" w:rsidRPr="005647EB" w14:paraId="7F5753A7"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229041AA" w14:textId="428F5CB5" w:rsidR="00334C6A" w:rsidRPr="005647EB" w:rsidRDefault="00334C6A"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709" w:type="dxa"/>
            <w:tcBorders>
              <w:top w:val="single" w:sz="4" w:space="0" w:color="auto"/>
              <w:left w:val="single" w:sz="4" w:space="0" w:color="auto"/>
              <w:bottom w:val="single" w:sz="4" w:space="0" w:color="auto"/>
              <w:right w:val="single" w:sz="4" w:space="0" w:color="auto"/>
            </w:tcBorders>
          </w:tcPr>
          <w:p w14:paraId="1333D1F4"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460A4426" w14:textId="231D80C9" w:rsidR="00334C6A" w:rsidRPr="005647EB" w:rsidRDefault="00334C6A"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Borders>
              <w:top w:val="single" w:sz="4" w:space="0" w:color="auto"/>
              <w:left w:val="single" w:sz="4" w:space="0" w:color="auto"/>
              <w:bottom w:val="single" w:sz="4" w:space="0" w:color="auto"/>
              <w:right w:val="single" w:sz="4" w:space="0" w:color="auto"/>
            </w:tcBorders>
          </w:tcPr>
          <w:p w14:paraId="12E53CB9" w14:textId="71A34CB5"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334C6A" w:rsidRPr="005647EB" w14:paraId="1B1A697C"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43134B0" w14:textId="6A59E1B7" w:rsidR="00334C6A" w:rsidRPr="005647EB" w:rsidRDefault="00334C6A"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709" w:type="dxa"/>
            <w:tcBorders>
              <w:top w:val="single" w:sz="4" w:space="0" w:color="auto"/>
              <w:left w:val="single" w:sz="4" w:space="0" w:color="auto"/>
              <w:bottom w:val="single" w:sz="4" w:space="0" w:color="auto"/>
              <w:right w:val="single" w:sz="4" w:space="0" w:color="auto"/>
            </w:tcBorders>
          </w:tcPr>
          <w:p w14:paraId="7EBF2A10"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6BD97C2" w14:textId="77777777" w:rsidR="00334C6A" w:rsidRPr="005647EB" w:rsidRDefault="00334C6A" w:rsidP="002570E4">
            <w:pPr>
              <w:pStyle w:val="TAL"/>
              <w:keepNext w:val="0"/>
              <w:keepLines w:val="0"/>
              <w:jc w:val="center"/>
              <w:rPr>
                <w:rFonts w:cs="Arial"/>
                <w:szCs w:val="18"/>
              </w:rPr>
            </w:pPr>
            <w:r w:rsidRPr="005647EB">
              <w:rPr>
                <w:rFonts w:cs="Arial"/>
                <w:szCs w:val="18"/>
                <w:lang w:eastAsia="zh-CN"/>
              </w:rPr>
              <w:t>0</w:t>
            </w:r>
          </w:p>
        </w:tc>
        <w:tc>
          <w:tcPr>
            <w:tcW w:w="3652" w:type="dxa"/>
            <w:tcBorders>
              <w:top w:val="single" w:sz="4" w:space="0" w:color="auto"/>
              <w:left w:val="single" w:sz="4" w:space="0" w:color="auto"/>
              <w:bottom w:val="single" w:sz="4" w:space="0" w:color="auto"/>
              <w:right w:val="single" w:sz="4" w:space="0" w:color="auto"/>
            </w:tcBorders>
          </w:tcPr>
          <w:p w14:paraId="3273AF57" w14:textId="442A0053" w:rsidR="00334C6A" w:rsidRPr="005647EB" w:rsidRDefault="00334C6A" w:rsidP="002570E4">
            <w:pPr>
              <w:pStyle w:val="TAL"/>
              <w:keepNext w:val="0"/>
              <w:keepLines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Arial"/>
                  <w:szCs w:val="18"/>
                </w:rPr>
                <w:t>8.1.2</w:t>
              </w:r>
            </w:smartTag>
            <w:r w:rsidRPr="005647EB">
              <w:rPr>
                <w:rFonts w:cs="Arial"/>
                <w:szCs w:val="18"/>
              </w:rPr>
              <w:t>.1.</w:t>
            </w:r>
            <w:r w:rsidR="002570E4" w:rsidRPr="005647EB">
              <w:rPr>
                <w:rFonts w:cs="Arial"/>
                <w:szCs w:val="18"/>
              </w:rPr>
              <w:t xml:space="preserve"> </w:t>
            </w:r>
          </w:p>
        </w:tc>
      </w:tr>
      <w:tr w:rsidR="00334C6A" w:rsidRPr="005647EB" w14:paraId="6A381DBA"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F4D7B75" w14:textId="38DF61B7" w:rsidR="00334C6A" w:rsidRPr="005647EB" w:rsidRDefault="00334C6A" w:rsidP="002570E4">
            <w:pPr>
              <w:pStyle w:val="TAL"/>
              <w:keepNext w:val="0"/>
              <w:keepLines w:val="0"/>
              <w:rPr>
                <w:rFonts w:cs="Arial"/>
                <w:szCs w:val="18"/>
                <w:lang w:eastAsia="zh-CN"/>
              </w:rPr>
            </w:pPr>
            <w:r w:rsidRPr="005647EB">
              <w:rPr>
                <w:rFonts w:cs="Arial"/>
                <w:szCs w:val="18"/>
              </w:rPr>
              <w:t>Uplink-downlink</w:t>
            </w:r>
            <w:r w:rsidR="002570E4" w:rsidRPr="005647EB">
              <w:rPr>
                <w:rFonts w:cs="Arial"/>
                <w:szCs w:val="18"/>
              </w:rPr>
              <w:t xml:space="preserve"> </w:t>
            </w:r>
            <w:r w:rsidRPr="005647EB">
              <w:rPr>
                <w:rFonts w:cs="Arial"/>
                <w:szCs w:val="18"/>
              </w:rPr>
              <w:t>configuration</w:t>
            </w:r>
          </w:p>
        </w:tc>
        <w:tc>
          <w:tcPr>
            <w:tcW w:w="709" w:type="dxa"/>
            <w:tcBorders>
              <w:top w:val="single" w:sz="4" w:space="0" w:color="auto"/>
              <w:left w:val="single" w:sz="4" w:space="0" w:color="auto"/>
              <w:bottom w:val="single" w:sz="4" w:space="0" w:color="auto"/>
              <w:right w:val="single" w:sz="4" w:space="0" w:color="auto"/>
            </w:tcBorders>
          </w:tcPr>
          <w:p w14:paraId="3A86274C"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479E68BF" w14:textId="77777777" w:rsidR="00334C6A" w:rsidRPr="005647EB" w:rsidRDefault="00334C6A" w:rsidP="002570E4">
            <w:pPr>
              <w:pStyle w:val="TAL"/>
              <w:keepNext w:val="0"/>
              <w:keepLines w:val="0"/>
              <w:jc w:val="center"/>
              <w:rPr>
                <w:rFonts w:cs="Arial"/>
                <w:szCs w:val="18"/>
                <w:lang w:eastAsia="zh-CN"/>
              </w:rPr>
            </w:pPr>
            <w:r w:rsidRPr="005647EB">
              <w:rPr>
                <w:rFonts w:cs="Arial"/>
                <w:szCs w:val="18"/>
                <w:lang w:eastAsia="zh-CN"/>
              </w:rPr>
              <w:t>1</w:t>
            </w:r>
          </w:p>
        </w:tc>
        <w:tc>
          <w:tcPr>
            <w:tcW w:w="3652" w:type="dxa"/>
            <w:tcBorders>
              <w:top w:val="single" w:sz="4" w:space="0" w:color="auto"/>
              <w:left w:val="single" w:sz="4" w:space="0" w:color="auto"/>
              <w:bottom w:val="single" w:sz="4" w:space="0" w:color="auto"/>
              <w:right w:val="single" w:sz="4" w:space="0" w:color="auto"/>
            </w:tcBorders>
          </w:tcPr>
          <w:p w14:paraId="232554EF" w14:textId="15EEEFE3" w:rsidR="00334C6A" w:rsidRPr="005647EB" w:rsidRDefault="00334C6A" w:rsidP="002570E4">
            <w:pPr>
              <w:pStyle w:val="TAL"/>
              <w:keepNext w:val="0"/>
              <w:keepLines w:val="0"/>
              <w:rPr>
                <w:rFonts w:cs="Arial"/>
                <w:szCs w:val="18"/>
              </w:rPr>
            </w:pPr>
            <w:r w:rsidRPr="005647EB">
              <w:rPr>
                <w:rFonts w:cs="Arial"/>
                <w:szCs w:val="18"/>
                <w:lang w:eastAsia="zh-CN"/>
              </w:rPr>
              <w:t>As</w:t>
            </w:r>
            <w:r w:rsidR="002570E4" w:rsidRPr="005647EB">
              <w:rPr>
                <w:rFonts w:cs="Arial"/>
                <w:szCs w:val="18"/>
                <w:lang w:eastAsia="zh-CN"/>
              </w:rPr>
              <w:t xml:space="preserve"> </w:t>
            </w:r>
            <w:r w:rsidRPr="005647EB">
              <w:rPr>
                <w:rFonts w:cs="Arial"/>
                <w:szCs w:val="18"/>
                <w:lang w:eastAsia="zh-CN"/>
              </w:rPr>
              <w:t>specified</w:t>
            </w:r>
            <w:r w:rsidR="002570E4" w:rsidRPr="005647EB">
              <w:rPr>
                <w:rFonts w:cs="Arial"/>
                <w:szCs w:val="18"/>
                <w:lang w:eastAsia="zh-CN"/>
              </w:rPr>
              <w:t xml:space="preserve"> </w:t>
            </w:r>
            <w:r w:rsidRPr="005647EB">
              <w:rPr>
                <w:rFonts w:cs="Arial"/>
                <w:szCs w:val="18"/>
                <w:lang w:eastAsia="zh-CN"/>
              </w:rPr>
              <w:t>in</w:t>
            </w:r>
            <w:r w:rsidR="002570E4" w:rsidRPr="005647EB">
              <w:rPr>
                <w:rFonts w:cs="Arial"/>
                <w:szCs w:val="18"/>
                <w:lang w:eastAsia="zh-CN"/>
              </w:rPr>
              <w:t xml:space="preserve"> </w:t>
            </w:r>
            <w:r w:rsidRPr="005647EB">
              <w:rPr>
                <w:rFonts w:cs="Arial"/>
                <w:szCs w:val="18"/>
                <w:lang w:eastAsia="zh-CN"/>
              </w:rPr>
              <w:t>3GPP</w:t>
            </w:r>
            <w:r w:rsidR="002570E4" w:rsidRPr="005647EB">
              <w:rPr>
                <w:rFonts w:cs="Arial"/>
                <w:szCs w:val="18"/>
                <w:lang w:eastAsia="zh-CN"/>
              </w:rPr>
              <w:t xml:space="preserve"> </w:t>
            </w:r>
            <w:r w:rsidRPr="005647EB">
              <w:rPr>
                <w:rFonts w:cs="Arial"/>
                <w:szCs w:val="18"/>
                <w:lang w:eastAsia="zh-CN"/>
              </w:rPr>
              <w:t>TS</w:t>
            </w:r>
            <w:r w:rsidR="002570E4" w:rsidRPr="005647EB">
              <w:rPr>
                <w:rFonts w:cs="Arial"/>
                <w:szCs w:val="18"/>
                <w:lang w:eastAsia="zh-CN"/>
              </w:rPr>
              <w:t xml:space="preserve"> </w:t>
            </w:r>
            <w:r w:rsidRPr="005647EB">
              <w:rPr>
                <w:rFonts w:cs="Arial"/>
                <w:szCs w:val="18"/>
                <w:lang w:eastAsia="zh-CN"/>
              </w:rPr>
              <w:t>36.211</w:t>
            </w:r>
            <w:r w:rsidR="002570E4" w:rsidRPr="005647EB">
              <w:rPr>
                <w:rFonts w:cs="Arial"/>
                <w:szCs w:val="18"/>
                <w:lang w:eastAsia="zh-CN"/>
              </w:rPr>
              <w:t xml:space="preserve"> </w:t>
            </w:r>
            <w:r w:rsidR="00914A62" w:rsidRPr="005647EB">
              <w:rPr>
                <w:rFonts w:cs="Arial"/>
                <w:szCs w:val="18"/>
                <w:lang w:eastAsia="zh-CN"/>
              </w:rPr>
              <w:t>clause</w:t>
            </w:r>
            <w:r w:rsidR="002570E4" w:rsidRPr="005647EB">
              <w:rPr>
                <w:rFonts w:cs="Arial"/>
                <w:szCs w:val="18"/>
                <w:lang w:eastAsia="zh-CN"/>
              </w:rPr>
              <w:t xml:space="preserve"> </w:t>
            </w:r>
            <w:r w:rsidRPr="005647EB">
              <w:rPr>
                <w:rFonts w:cs="Arial"/>
                <w:szCs w:val="18"/>
                <w:lang w:eastAsia="zh-CN"/>
              </w:rPr>
              <w:t>4.2</w:t>
            </w:r>
            <w:r w:rsidR="002570E4" w:rsidRPr="005647EB">
              <w:rPr>
                <w:rFonts w:cs="Arial"/>
                <w:szCs w:val="18"/>
                <w:lang w:eastAsia="zh-CN"/>
              </w:rPr>
              <w:t xml:space="preserve"> </w:t>
            </w:r>
            <w:r w:rsidRPr="005647EB">
              <w:rPr>
                <w:rFonts w:cs="Arial"/>
                <w:szCs w:val="18"/>
              </w:rPr>
              <w:t>Table</w:t>
            </w:r>
            <w:r w:rsidR="002570E4" w:rsidRPr="005647EB">
              <w:rPr>
                <w:rFonts w:cs="Arial"/>
                <w:szCs w:val="18"/>
              </w:rPr>
              <w:t xml:space="preserve"> </w:t>
            </w:r>
            <w:r w:rsidRPr="005647EB">
              <w:rPr>
                <w:rFonts w:cs="Arial"/>
                <w:szCs w:val="18"/>
                <w:lang w:eastAsia="zh-CN"/>
              </w:rPr>
              <w:t>4.2</w:t>
            </w:r>
            <w:r w:rsidRPr="005647EB">
              <w:rPr>
                <w:rFonts w:cs="Arial"/>
                <w:szCs w:val="18"/>
              </w:rPr>
              <w:t>-</w:t>
            </w:r>
            <w:r w:rsidRPr="005647EB">
              <w:rPr>
                <w:rFonts w:cs="Arial"/>
                <w:szCs w:val="18"/>
                <w:lang w:eastAsia="zh-CN"/>
              </w:rPr>
              <w:t>2</w:t>
            </w:r>
          </w:p>
        </w:tc>
      </w:tr>
      <w:tr w:rsidR="00334C6A" w:rsidRPr="005647EB" w14:paraId="6CEEAF45"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05D95EA9" w14:textId="179B5FA8" w:rsidR="00334C6A" w:rsidRPr="005647EB" w:rsidRDefault="00334C6A" w:rsidP="002570E4">
            <w:pPr>
              <w:pStyle w:val="TAL"/>
              <w:keepNext w:val="0"/>
              <w:keepLines w:val="0"/>
              <w:rPr>
                <w:rFonts w:cs="Arial"/>
                <w:szCs w:val="18"/>
              </w:rPr>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p>
        </w:tc>
        <w:tc>
          <w:tcPr>
            <w:tcW w:w="709" w:type="dxa"/>
            <w:tcBorders>
              <w:top w:val="single" w:sz="4" w:space="0" w:color="auto"/>
              <w:left w:val="single" w:sz="4" w:space="0" w:color="auto"/>
              <w:bottom w:val="single" w:sz="4" w:space="0" w:color="auto"/>
              <w:right w:val="single" w:sz="4" w:space="0" w:color="auto"/>
            </w:tcBorders>
          </w:tcPr>
          <w:p w14:paraId="7F11370F"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527A2718" w14:textId="77777777" w:rsidR="00334C6A" w:rsidRPr="005647EB" w:rsidRDefault="00334C6A" w:rsidP="002570E4">
            <w:pPr>
              <w:pStyle w:val="TAL"/>
              <w:keepNext w:val="0"/>
              <w:keepLines w:val="0"/>
              <w:jc w:val="center"/>
              <w:rPr>
                <w:rFonts w:cs="Arial"/>
                <w:szCs w:val="18"/>
                <w:lang w:eastAsia="zh-CN"/>
              </w:rPr>
            </w:pPr>
            <w:r w:rsidRPr="005647EB">
              <w:rPr>
                <w:rFonts w:cs="Arial"/>
                <w:szCs w:val="18"/>
                <w:lang w:eastAsia="zh-CN"/>
              </w:rPr>
              <w:t>6</w:t>
            </w:r>
          </w:p>
        </w:tc>
        <w:tc>
          <w:tcPr>
            <w:tcW w:w="3652" w:type="dxa"/>
            <w:tcBorders>
              <w:top w:val="single" w:sz="4" w:space="0" w:color="auto"/>
              <w:left w:val="single" w:sz="4" w:space="0" w:color="auto"/>
              <w:bottom w:val="single" w:sz="4" w:space="0" w:color="auto"/>
              <w:right w:val="single" w:sz="4" w:space="0" w:color="auto"/>
            </w:tcBorders>
          </w:tcPr>
          <w:p w14:paraId="333AAC3F" w14:textId="2E1FDE52" w:rsidR="00334C6A" w:rsidRPr="005647EB" w:rsidRDefault="00334C6A" w:rsidP="002570E4">
            <w:pPr>
              <w:pStyle w:val="TAL"/>
              <w:keepNext w:val="0"/>
              <w:keepLines w:val="0"/>
              <w:rPr>
                <w:rFonts w:cs="Arial"/>
                <w:szCs w:val="18"/>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4.2-1</w:t>
            </w:r>
            <w:r w:rsidR="002570E4" w:rsidRPr="005647EB">
              <w:rPr>
                <w:rFonts w:cs="v4.2.0"/>
              </w:rPr>
              <w:t xml:space="preserve"> in 3GPP TS </w:t>
            </w:r>
            <w:r w:rsidRPr="005647EB">
              <w:rPr>
                <w:rFonts w:cs="v4.2.0"/>
              </w:rPr>
              <w:t>36.211.</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same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both</w:t>
            </w:r>
            <w:r w:rsidR="002570E4" w:rsidRPr="005647EB">
              <w:rPr>
                <w:rFonts w:cs="v4.2.0"/>
              </w:rPr>
              <w:t xml:space="preserve"> </w:t>
            </w:r>
            <w:r w:rsidRPr="005647EB">
              <w:rPr>
                <w:rFonts w:cs="v4.2.0"/>
              </w:rPr>
              <w:t>cells</w:t>
            </w:r>
          </w:p>
        </w:tc>
      </w:tr>
      <w:tr w:rsidR="00334C6A" w:rsidRPr="005647EB" w14:paraId="5B0B09C3"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BC6E7B9" w14:textId="77777777" w:rsidR="00334C6A" w:rsidRPr="005647EB" w:rsidRDefault="00334C6A" w:rsidP="002570E4">
            <w:pPr>
              <w:pStyle w:val="TAL"/>
              <w:keepNext w:val="0"/>
              <w:keepLines w:val="0"/>
              <w:rPr>
                <w:rFonts w:cs="Arial"/>
                <w:szCs w:val="18"/>
              </w:rPr>
            </w:pPr>
            <w:r w:rsidRPr="005647EB">
              <w:rPr>
                <w:rFonts w:cs="Arial"/>
                <w:szCs w:val="18"/>
              </w:rPr>
              <w:t>A3-Offset</w:t>
            </w:r>
          </w:p>
        </w:tc>
        <w:tc>
          <w:tcPr>
            <w:tcW w:w="709" w:type="dxa"/>
            <w:tcBorders>
              <w:top w:val="single" w:sz="4" w:space="0" w:color="auto"/>
              <w:left w:val="single" w:sz="4" w:space="0" w:color="auto"/>
              <w:bottom w:val="single" w:sz="4" w:space="0" w:color="auto"/>
              <w:right w:val="single" w:sz="4" w:space="0" w:color="auto"/>
            </w:tcBorders>
          </w:tcPr>
          <w:p w14:paraId="38B46F36"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977" w:type="dxa"/>
            <w:gridSpan w:val="2"/>
            <w:tcBorders>
              <w:top w:val="single" w:sz="4" w:space="0" w:color="auto"/>
              <w:left w:val="single" w:sz="4" w:space="0" w:color="auto"/>
              <w:bottom w:val="single" w:sz="4" w:space="0" w:color="auto"/>
              <w:right w:val="single" w:sz="4" w:space="0" w:color="auto"/>
            </w:tcBorders>
          </w:tcPr>
          <w:p w14:paraId="7D1B3DA2" w14:textId="77777777" w:rsidR="00334C6A" w:rsidRPr="005647EB" w:rsidRDefault="00334C6A" w:rsidP="002570E4">
            <w:pPr>
              <w:pStyle w:val="TAL"/>
              <w:keepNext w:val="0"/>
              <w:keepLines w:val="0"/>
              <w:jc w:val="center"/>
              <w:rPr>
                <w:rFonts w:cs="Arial"/>
                <w:szCs w:val="18"/>
              </w:rPr>
            </w:pPr>
            <w:r w:rsidRPr="005647EB">
              <w:rPr>
                <w:rFonts w:cs="Arial"/>
                <w:szCs w:val="18"/>
              </w:rPr>
              <w:t>-6</w:t>
            </w:r>
          </w:p>
        </w:tc>
        <w:tc>
          <w:tcPr>
            <w:tcW w:w="3652" w:type="dxa"/>
            <w:tcBorders>
              <w:top w:val="single" w:sz="4" w:space="0" w:color="auto"/>
              <w:left w:val="single" w:sz="4" w:space="0" w:color="auto"/>
              <w:bottom w:val="single" w:sz="4" w:space="0" w:color="auto"/>
              <w:right w:val="single" w:sz="4" w:space="0" w:color="auto"/>
            </w:tcBorders>
          </w:tcPr>
          <w:p w14:paraId="191879F2" w14:textId="77777777" w:rsidR="00334C6A" w:rsidRPr="005647EB" w:rsidRDefault="00334C6A" w:rsidP="002570E4">
            <w:pPr>
              <w:pStyle w:val="TAL"/>
              <w:keepNext w:val="0"/>
              <w:keepLines w:val="0"/>
              <w:rPr>
                <w:rFonts w:cs="Arial"/>
                <w:szCs w:val="18"/>
              </w:rPr>
            </w:pPr>
          </w:p>
        </w:tc>
      </w:tr>
      <w:tr w:rsidR="00334C6A" w:rsidRPr="005647EB" w14:paraId="18A0B0E9"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182574E" w14:textId="77777777" w:rsidR="00334C6A" w:rsidRPr="005647EB" w:rsidRDefault="00334C6A" w:rsidP="002570E4">
            <w:pPr>
              <w:pStyle w:val="TAL"/>
              <w:keepNext w:val="0"/>
              <w:keepLines w:val="0"/>
              <w:rPr>
                <w:rFonts w:cs="Arial"/>
                <w:szCs w:val="18"/>
              </w:rPr>
            </w:pPr>
            <w:r w:rsidRPr="005647EB">
              <w:rPr>
                <w:rFonts w:cs="Arial"/>
                <w:szCs w:val="18"/>
              </w:rPr>
              <w:t>Hysteresis</w:t>
            </w:r>
          </w:p>
        </w:tc>
        <w:tc>
          <w:tcPr>
            <w:tcW w:w="709" w:type="dxa"/>
            <w:tcBorders>
              <w:top w:val="single" w:sz="4" w:space="0" w:color="auto"/>
              <w:left w:val="single" w:sz="4" w:space="0" w:color="auto"/>
              <w:bottom w:val="single" w:sz="4" w:space="0" w:color="auto"/>
              <w:right w:val="single" w:sz="4" w:space="0" w:color="auto"/>
            </w:tcBorders>
          </w:tcPr>
          <w:p w14:paraId="105C2088"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977" w:type="dxa"/>
            <w:gridSpan w:val="2"/>
            <w:tcBorders>
              <w:top w:val="single" w:sz="4" w:space="0" w:color="auto"/>
              <w:left w:val="single" w:sz="4" w:space="0" w:color="auto"/>
              <w:bottom w:val="single" w:sz="4" w:space="0" w:color="auto"/>
              <w:right w:val="single" w:sz="4" w:space="0" w:color="auto"/>
            </w:tcBorders>
          </w:tcPr>
          <w:p w14:paraId="3958C90A"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1E2550FD" w14:textId="77777777" w:rsidR="00334C6A" w:rsidRPr="005647EB" w:rsidRDefault="00334C6A" w:rsidP="002570E4">
            <w:pPr>
              <w:pStyle w:val="TAL"/>
              <w:keepNext w:val="0"/>
              <w:keepLines w:val="0"/>
              <w:rPr>
                <w:rFonts w:cs="Arial"/>
                <w:szCs w:val="18"/>
              </w:rPr>
            </w:pPr>
          </w:p>
        </w:tc>
      </w:tr>
      <w:tr w:rsidR="00334C6A" w:rsidRPr="005647EB" w14:paraId="70817642"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7AF9A8E" w14:textId="324D09A4" w:rsidR="00334C6A" w:rsidRPr="005647EB" w:rsidRDefault="00334C6A"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709" w:type="dxa"/>
            <w:tcBorders>
              <w:top w:val="single" w:sz="4" w:space="0" w:color="auto"/>
              <w:left w:val="single" w:sz="4" w:space="0" w:color="auto"/>
              <w:bottom w:val="single" w:sz="4" w:space="0" w:color="auto"/>
              <w:right w:val="single" w:sz="4" w:space="0" w:color="auto"/>
            </w:tcBorders>
          </w:tcPr>
          <w:p w14:paraId="56C93777"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061B011" w14:textId="77777777" w:rsidR="00334C6A" w:rsidRPr="005647EB" w:rsidRDefault="00334C6A" w:rsidP="002570E4">
            <w:pPr>
              <w:pStyle w:val="TAL"/>
              <w:keepNext w:val="0"/>
              <w:keepLines w:val="0"/>
              <w:jc w:val="center"/>
              <w:rPr>
                <w:rFonts w:cs="Arial"/>
                <w:szCs w:val="18"/>
              </w:rPr>
            </w:pPr>
            <w:r w:rsidRPr="005647EB">
              <w:rPr>
                <w:rFonts w:cs="Arial"/>
                <w:szCs w:val="18"/>
              </w:rPr>
              <w:t>Normal</w:t>
            </w:r>
          </w:p>
        </w:tc>
        <w:tc>
          <w:tcPr>
            <w:tcW w:w="3652" w:type="dxa"/>
            <w:tcBorders>
              <w:top w:val="single" w:sz="4" w:space="0" w:color="auto"/>
              <w:left w:val="single" w:sz="4" w:space="0" w:color="auto"/>
              <w:bottom w:val="single" w:sz="4" w:space="0" w:color="auto"/>
              <w:right w:val="single" w:sz="4" w:space="0" w:color="auto"/>
            </w:tcBorders>
          </w:tcPr>
          <w:p w14:paraId="3EAC3BDE" w14:textId="77777777" w:rsidR="00334C6A" w:rsidRPr="005647EB" w:rsidRDefault="00334C6A" w:rsidP="002570E4">
            <w:pPr>
              <w:pStyle w:val="TAL"/>
              <w:keepNext w:val="0"/>
              <w:keepLines w:val="0"/>
              <w:rPr>
                <w:rFonts w:cs="Arial"/>
                <w:szCs w:val="18"/>
              </w:rPr>
            </w:pPr>
          </w:p>
        </w:tc>
      </w:tr>
      <w:tr w:rsidR="00334C6A" w:rsidRPr="005647EB" w14:paraId="5DF63FA7"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31A2BC8F" w14:textId="77777777" w:rsidR="00334C6A" w:rsidRPr="005647EB" w:rsidRDefault="00334C6A" w:rsidP="002570E4">
            <w:pPr>
              <w:pStyle w:val="TAL"/>
              <w:keepNext w:val="0"/>
              <w:keepLines w:val="0"/>
              <w:rPr>
                <w:rFonts w:cs="Arial"/>
                <w:szCs w:val="18"/>
              </w:rPr>
            </w:pPr>
            <w:r w:rsidRPr="005647EB">
              <w:rPr>
                <w:rFonts w:cs="Arial"/>
                <w:szCs w:val="18"/>
              </w:rPr>
              <w:t>TimeToTrigger</w:t>
            </w:r>
          </w:p>
        </w:tc>
        <w:tc>
          <w:tcPr>
            <w:tcW w:w="709" w:type="dxa"/>
            <w:tcBorders>
              <w:top w:val="single" w:sz="4" w:space="0" w:color="auto"/>
              <w:left w:val="single" w:sz="4" w:space="0" w:color="auto"/>
              <w:bottom w:val="single" w:sz="4" w:space="0" w:color="auto"/>
              <w:right w:val="single" w:sz="4" w:space="0" w:color="auto"/>
            </w:tcBorders>
          </w:tcPr>
          <w:p w14:paraId="4B289A15"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6FABF330"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329D774B" w14:textId="77777777" w:rsidR="00334C6A" w:rsidRPr="005647EB" w:rsidRDefault="00334C6A" w:rsidP="002570E4">
            <w:pPr>
              <w:pStyle w:val="TAL"/>
              <w:keepNext w:val="0"/>
              <w:keepLines w:val="0"/>
              <w:rPr>
                <w:rFonts w:cs="Arial"/>
                <w:szCs w:val="18"/>
              </w:rPr>
            </w:pPr>
          </w:p>
        </w:tc>
      </w:tr>
      <w:tr w:rsidR="00334C6A" w:rsidRPr="005647EB" w14:paraId="0D5DD06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AF4C77A" w14:textId="1A410D57" w:rsidR="00334C6A" w:rsidRPr="005647EB" w:rsidRDefault="00334C6A"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709" w:type="dxa"/>
            <w:tcBorders>
              <w:top w:val="single" w:sz="4" w:space="0" w:color="auto"/>
              <w:left w:val="single" w:sz="4" w:space="0" w:color="auto"/>
              <w:bottom w:val="single" w:sz="4" w:space="0" w:color="auto"/>
              <w:right w:val="single" w:sz="4" w:space="0" w:color="auto"/>
            </w:tcBorders>
          </w:tcPr>
          <w:p w14:paraId="2B957D0C"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20EAF427"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70A537E2" w14:textId="403D147C" w:rsidR="00334C6A" w:rsidRPr="005647EB" w:rsidRDefault="00334C6A"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334C6A" w:rsidRPr="005647EB" w14:paraId="024E675B"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3104665" w14:textId="140B1B9D" w:rsidR="00334C6A" w:rsidRPr="005647EB" w:rsidRDefault="00334C6A" w:rsidP="002570E4">
            <w:pPr>
              <w:pStyle w:val="TAL"/>
              <w:keepNext w:val="0"/>
              <w:keepLines w:val="0"/>
              <w:rPr>
                <w:rFonts w:cs="Arial"/>
                <w:szCs w:val="18"/>
              </w:rPr>
            </w:pPr>
            <w:r w:rsidRPr="005647EB">
              <w:t>PRACH</w:t>
            </w:r>
            <w:r w:rsidR="002570E4" w:rsidRPr="005647EB">
              <w:t xml:space="preserve"> </w:t>
            </w:r>
            <w:r w:rsidRPr="005647EB">
              <w:t>configuration</w:t>
            </w:r>
          </w:p>
        </w:tc>
        <w:tc>
          <w:tcPr>
            <w:tcW w:w="709" w:type="dxa"/>
            <w:tcBorders>
              <w:top w:val="single" w:sz="4" w:space="0" w:color="auto"/>
              <w:left w:val="single" w:sz="4" w:space="0" w:color="auto"/>
              <w:bottom w:val="single" w:sz="4" w:space="0" w:color="auto"/>
              <w:right w:val="single" w:sz="4" w:space="0" w:color="auto"/>
            </w:tcBorders>
          </w:tcPr>
          <w:p w14:paraId="02698822"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259821FF" w14:textId="77777777" w:rsidR="00334C6A" w:rsidRPr="005647EB" w:rsidRDefault="00334C6A" w:rsidP="002570E4">
            <w:pPr>
              <w:pStyle w:val="TAL"/>
              <w:keepNext w:val="0"/>
              <w:keepLines w:val="0"/>
              <w:jc w:val="center"/>
              <w:rPr>
                <w:rFonts w:cs="Arial"/>
                <w:szCs w:val="18"/>
              </w:rPr>
            </w:pPr>
            <w:r w:rsidRPr="005647EB">
              <w:rPr>
                <w:rFonts w:cs="v4.2.0"/>
              </w:rPr>
              <w:t>4</w:t>
            </w:r>
          </w:p>
        </w:tc>
        <w:tc>
          <w:tcPr>
            <w:tcW w:w="3652" w:type="dxa"/>
            <w:tcBorders>
              <w:top w:val="single" w:sz="4" w:space="0" w:color="auto"/>
              <w:left w:val="single" w:sz="4" w:space="0" w:color="auto"/>
              <w:bottom w:val="single" w:sz="4" w:space="0" w:color="auto"/>
              <w:right w:val="single" w:sz="4" w:space="0" w:color="auto"/>
            </w:tcBorders>
          </w:tcPr>
          <w:p w14:paraId="585CFC78" w14:textId="0D97E058" w:rsidR="00334C6A" w:rsidRPr="005647EB" w:rsidRDefault="00334C6A"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5.7.1</w:t>
              </w:r>
            </w:smartTag>
            <w:r w:rsidRPr="005647EB">
              <w:rPr>
                <w:rFonts w:cs="v4.2.0"/>
              </w:rPr>
              <w:t>-3</w:t>
            </w:r>
            <w:r w:rsidR="002570E4" w:rsidRPr="005647EB">
              <w:rPr>
                <w:rFonts w:cs="v4.2.0"/>
              </w:rPr>
              <w:t xml:space="preserve"> in 3GPP TS </w:t>
            </w:r>
            <w:r w:rsidRPr="005647EB">
              <w:rPr>
                <w:rFonts w:cs="v4.2.0"/>
              </w:rPr>
              <w:t>36.211</w:t>
            </w:r>
          </w:p>
        </w:tc>
      </w:tr>
      <w:tr w:rsidR="00334C6A" w:rsidRPr="005647EB" w14:paraId="0DEB4ED0"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4DFC6C8" w14:textId="241AFF63" w:rsidR="00334C6A" w:rsidRPr="005647EB" w:rsidRDefault="00334C6A" w:rsidP="002570E4">
            <w:pPr>
              <w:pStyle w:val="TAL"/>
              <w:keepNext w:val="0"/>
              <w:keepLines w:val="0"/>
              <w:rPr>
                <w:rFonts w:cs="Arial"/>
                <w:szCs w:val="18"/>
              </w:rPr>
            </w:pPr>
            <w:r w:rsidRPr="005647EB">
              <w:t>Access</w:t>
            </w:r>
            <w:r w:rsidR="002570E4" w:rsidRPr="005647EB">
              <w:t xml:space="preserve"> </w:t>
            </w:r>
            <w:r w:rsidRPr="005647EB">
              <w:t>Barring</w:t>
            </w:r>
            <w:r w:rsidR="002570E4" w:rsidRPr="005647EB">
              <w:t xml:space="preserve"> </w:t>
            </w:r>
            <w:r w:rsidRPr="005647EB">
              <w:t>Information</w:t>
            </w:r>
          </w:p>
        </w:tc>
        <w:tc>
          <w:tcPr>
            <w:tcW w:w="709" w:type="dxa"/>
            <w:tcBorders>
              <w:top w:val="single" w:sz="4" w:space="0" w:color="auto"/>
              <w:left w:val="single" w:sz="4" w:space="0" w:color="auto"/>
              <w:bottom w:val="single" w:sz="4" w:space="0" w:color="auto"/>
              <w:right w:val="single" w:sz="4" w:space="0" w:color="auto"/>
            </w:tcBorders>
          </w:tcPr>
          <w:p w14:paraId="67D9AD64" w14:textId="77777777" w:rsidR="00334C6A" w:rsidRPr="005647EB" w:rsidRDefault="00334C6A" w:rsidP="002570E4">
            <w:pPr>
              <w:pStyle w:val="TAC"/>
              <w:keepNext w:val="0"/>
              <w:keepLines w:val="0"/>
              <w:rPr>
                <w:rFonts w:cs="Arial"/>
                <w:szCs w:val="18"/>
              </w:rPr>
            </w:pPr>
            <w:r w:rsidRPr="005647EB">
              <w:rPr>
                <w:rFonts w:cs="v4.2.0"/>
              </w:rPr>
              <w:t>-</w:t>
            </w:r>
          </w:p>
        </w:tc>
        <w:tc>
          <w:tcPr>
            <w:tcW w:w="2977" w:type="dxa"/>
            <w:gridSpan w:val="2"/>
            <w:tcBorders>
              <w:top w:val="single" w:sz="4" w:space="0" w:color="auto"/>
              <w:left w:val="single" w:sz="4" w:space="0" w:color="auto"/>
              <w:bottom w:val="single" w:sz="4" w:space="0" w:color="auto"/>
              <w:right w:val="single" w:sz="4" w:space="0" w:color="auto"/>
            </w:tcBorders>
          </w:tcPr>
          <w:p w14:paraId="24DDB1CB" w14:textId="168A32F4" w:rsidR="00334C6A" w:rsidRPr="005647EB" w:rsidRDefault="00334C6A" w:rsidP="002570E4">
            <w:pPr>
              <w:pStyle w:val="TAL"/>
              <w:keepNext w:val="0"/>
              <w:keepLines w:val="0"/>
              <w:jc w:val="center"/>
              <w:rPr>
                <w:rFonts w:cs="Arial"/>
                <w:szCs w:val="18"/>
              </w:rPr>
            </w:pPr>
            <w:r w:rsidRPr="005647EB">
              <w:rPr>
                <w:rFonts w:cs="v4.2.0"/>
              </w:rPr>
              <w:t>Not</w:t>
            </w:r>
            <w:r w:rsidR="002570E4" w:rsidRPr="005647EB">
              <w:rPr>
                <w:rFonts w:cs="v4.2.0"/>
              </w:rPr>
              <w:t xml:space="preserve"> </w:t>
            </w:r>
            <w:r w:rsidRPr="005647EB">
              <w:rPr>
                <w:rFonts w:cs="v4.2.0"/>
              </w:rPr>
              <w:t>Sent</w:t>
            </w:r>
          </w:p>
        </w:tc>
        <w:tc>
          <w:tcPr>
            <w:tcW w:w="3652" w:type="dxa"/>
            <w:tcBorders>
              <w:top w:val="single" w:sz="4" w:space="0" w:color="auto"/>
              <w:left w:val="single" w:sz="4" w:space="0" w:color="auto"/>
              <w:bottom w:val="single" w:sz="4" w:space="0" w:color="auto"/>
              <w:right w:val="single" w:sz="4" w:space="0" w:color="auto"/>
            </w:tcBorders>
          </w:tcPr>
          <w:p w14:paraId="67FA71C4" w14:textId="69DBABF5" w:rsidR="00334C6A" w:rsidRPr="005647EB" w:rsidRDefault="00334C6A" w:rsidP="002570E4">
            <w:pPr>
              <w:pStyle w:val="TAL"/>
              <w:keepNext w:val="0"/>
              <w:keepLines w:val="0"/>
              <w:rPr>
                <w:rFonts w:cs="Arial"/>
                <w:szCs w:val="18"/>
              </w:rPr>
            </w:pPr>
            <w:r w:rsidRPr="005647EB">
              <w:rPr>
                <w:rFonts w:cs="v4.2.0"/>
              </w:rPr>
              <w:t>No</w:t>
            </w:r>
            <w:r w:rsidR="002570E4" w:rsidRPr="005647EB">
              <w:rPr>
                <w:rFonts w:cs="v4.2.0"/>
              </w:rPr>
              <w:t xml:space="preserve"> </w:t>
            </w:r>
            <w:r w:rsidRPr="005647EB">
              <w:rPr>
                <w:rFonts w:cs="v4.2.0"/>
              </w:rPr>
              <w:t>additional</w:t>
            </w:r>
            <w:r w:rsidR="002570E4" w:rsidRPr="005647EB">
              <w:rPr>
                <w:rFonts w:cs="v4.2.0"/>
              </w:rPr>
              <w:t xml:space="preserve"> </w:t>
            </w:r>
            <w:r w:rsidRPr="005647EB">
              <w:rPr>
                <w:rFonts w:cs="v4.2.0"/>
              </w:rPr>
              <w:t>delays</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random</w:t>
            </w:r>
            <w:r w:rsidR="002570E4" w:rsidRPr="005647EB">
              <w:rPr>
                <w:rFonts w:cs="v4.2.0"/>
              </w:rPr>
              <w:t xml:space="preserve"> </w:t>
            </w:r>
            <w:r w:rsidRPr="005647EB">
              <w:rPr>
                <w:rFonts w:cs="v4.2.0"/>
              </w:rPr>
              <w:t>access</w:t>
            </w:r>
            <w:r w:rsidR="002570E4" w:rsidRPr="005647EB">
              <w:rPr>
                <w:rFonts w:cs="v4.2.0"/>
              </w:rPr>
              <w:t xml:space="preserve"> </w:t>
            </w:r>
            <w:r w:rsidRPr="005647EB">
              <w:rPr>
                <w:rFonts w:cs="v4.2.0"/>
              </w:rPr>
              <w:t>procedure.</w:t>
            </w:r>
          </w:p>
        </w:tc>
      </w:tr>
      <w:tr w:rsidR="00334C6A" w:rsidRPr="005647EB" w14:paraId="04D2753F"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73B368A" w14:textId="77777777" w:rsidR="00334C6A" w:rsidRPr="005647EB" w:rsidRDefault="00334C6A" w:rsidP="002570E4">
            <w:pPr>
              <w:pStyle w:val="TAL"/>
              <w:keepNext w:val="0"/>
              <w:keepLines w:val="0"/>
              <w:rPr>
                <w:rFonts w:cs="Arial"/>
                <w:szCs w:val="18"/>
              </w:rPr>
            </w:pPr>
            <w:r w:rsidRPr="005647EB">
              <w:rPr>
                <w:rFonts w:cs="Arial"/>
                <w:szCs w:val="18"/>
              </w:rPr>
              <w:t>DRX</w:t>
            </w:r>
          </w:p>
        </w:tc>
        <w:tc>
          <w:tcPr>
            <w:tcW w:w="709" w:type="dxa"/>
            <w:tcBorders>
              <w:top w:val="single" w:sz="4" w:space="0" w:color="auto"/>
              <w:left w:val="single" w:sz="4" w:space="0" w:color="auto"/>
              <w:bottom w:val="single" w:sz="4" w:space="0" w:color="auto"/>
              <w:right w:val="single" w:sz="4" w:space="0" w:color="auto"/>
            </w:tcBorders>
          </w:tcPr>
          <w:p w14:paraId="55A80FB8"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2B6FD98A" w14:textId="77777777" w:rsidR="00334C6A" w:rsidRPr="005647EB" w:rsidRDefault="00334C6A" w:rsidP="002570E4">
            <w:pPr>
              <w:pStyle w:val="TAL"/>
              <w:keepNext w:val="0"/>
              <w:keepLines w:val="0"/>
              <w:jc w:val="center"/>
              <w:rPr>
                <w:rFonts w:cs="Arial"/>
                <w:szCs w:val="18"/>
              </w:rPr>
            </w:pPr>
            <w:r w:rsidRPr="005647EB">
              <w:rPr>
                <w:rFonts w:cs="Arial"/>
                <w:szCs w:val="18"/>
              </w:rPr>
              <w:t>ON</w:t>
            </w:r>
          </w:p>
        </w:tc>
        <w:tc>
          <w:tcPr>
            <w:tcW w:w="3652" w:type="dxa"/>
            <w:tcBorders>
              <w:top w:val="single" w:sz="4" w:space="0" w:color="auto"/>
              <w:left w:val="single" w:sz="4" w:space="0" w:color="auto"/>
              <w:bottom w:val="single" w:sz="4" w:space="0" w:color="auto"/>
              <w:right w:val="single" w:sz="4" w:space="0" w:color="auto"/>
            </w:tcBorders>
          </w:tcPr>
          <w:p w14:paraId="7CF958D9" w14:textId="5B969631" w:rsidR="00334C6A" w:rsidRPr="005647EB" w:rsidRDefault="00334C6A"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Table</w:t>
            </w:r>
            <w:r w:rsidR="002570E4" w:rsidRPr="005647EB">
              <w:rPr>
                <w:rFonts w:cs="Arial"/>
                <w:szCs w:val="18"/>
              </w:rPr>
              <w:t xml:space="preserve"> </w:t>
            </w:r>
            <w:r w:rsidRPr="005647EB">
              <w:rPr>
                <w:rFonts w:cs="v4.2.0"/>
              </w:rPr>
              <w:t>8.4.2_2.</w:t>
            </w:r>
            <w:r w:rsidRPr="005647EB">
              <w:rPr>
                <w:rFonts w:cs="v4.2.0"/>
                <w:lang w:eastAsia="zh-CN"/>
              </w:rPr>
              <w:t>4.1</w:t>
            </w:r>
            <w:r w:rsidRPr="005647EB">
              <w:rPr>
                <w:rFonts w:cs="v4.2.0"/>
              </w:rPr>
              <w:t>-</w:t>
            </w:r>
            <w:r w:rsidRPr="005647EB">
              <w:rPr>
                <w:rFonts w:cs="v4.2.0"/>
                <w:lang w:eastAsia="zh-CN"/>
              </w:rPr>
              <w:t>2</w:t>
            </w:r>
            <w:r w:rsidR="002570E4" w:rsidRPr="005647EB">
              <w:rPr>
                <w:rFonts w:cs="v4.2.0"/>
              </w:rPr>
              <w:t xml:space="preserve"> </w:t>
            </w:r>
          </w:p>
        </w:tc>
      </w:tr>
      <w:tr w:rsidR="00334C6A" w:rsidRPr="005647EB" w14:paraId="139DC0F8"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8E8A178" w14:textId="05264519" w:rsidR="00334C6A" w:rsidRPr="005647EB" w:rsidRDefault="00334C6A"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709" w:type="dxa"/>
            <w:tcBorders>
              <w:top w:val="single" w:sz="4" w:space="0" w:color="auto"/>
              <w:left w:val="single" w:sz="4" w:space="0" w:color="auto"/>
              <w:bottom w:val="single" w:sz="4" w:space="0" w:color="auto"/>
              <w:right w:val="single" w:sz="4" w:space="0" w:color="auto"/>
            </w:tcBorders>
          </w:tcPr>
          <w:p w14:paraId="2F87392F" w14:textId="77777777" w:rsidR="00334C6A" w:rsidRPr="005647EB" w:rsidRDefault="00334C6A" w:rsidP="002570E4">
            <w:pPr>
              <w:pStyle w:val="TAC"/>
              <w:keepNext w:val="0"/>
              <w:keepLines w:val="0"/>
              <w:rPr>
                <w:rFonts w:cs="Arial"/>
                <w:szCs w:val="18"/>
              </w:rPr>
            </w:pPr>
            <w:r w:rsidRPr="005647EB">
              <w:rPr>
                <w:rFonts w:cs="Arial"/>
                <w:szCs w:val="18"/>
              </w:rPr>
              <w:sym w:font="Symbol" w:char="006D"/>
            </w: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71A98993" w14:textId="77777777" w:rsidR="00334C6A" w:rsidRPr="005647EB" w:rsidRDefault="00334C6A" w:rsidP="002570E4">
            <w:pPr>
              <w:pStyle w:val="TAL"/>
              <w:keepNext w:val="0"/>
              <w:keepLines w:val="0"/>
              <w:jc w:val="center"/>
              <w:rPr>
                <w:rFonts w:cs="Arial"/>
                <w:szCs w:val="18"/>
              </w:rPr>
            </w:pPr>
            <w:r w:rsidRPr="005647EB">
              <w:rPr>
                <w:rFonts w:cs="Arial"/>
                <w:szCs w:val="18"/>
              </w:rPr>
              <w:t>3</w:t>
            </w:r>
          </w:p>
        </w:tc>
        <w:tc>
          <w:tcPr>
            <w:tcW w:w="3652" w:type="dxa"/>
            <w:tcBorders>
              <w:top w:val="single" w:sz="4" w:space="0" w:color="auto"/>
              <w:left w:val="single" w:sz="4" w:space="0" w:color="auto"/>
              <w:bottom w:val="single" w:sz="4" w:space="0" w:color="auto"/>
              <w:right w:val="single" w:sz="4" w:space="0" w:color="auto"/>
            </w:tcBorders>
          </w:tcPr>
          <w:p w14:paraId="100FD3E0" w14:textId="29ED80A3" w:rsidR="00334C6A" w:rsidRPr="005647EB" w:rsidRDefault="00334C6A" w:rsidP="002570E4">
            <w:pPr>
              <w:pStyle w:val="TAL"/>
              <w:keepNext w:val="0"/>
              <w:keepLines w:val="0"/>
              <w:rPr>
                <w:rFonts w:cs="Arial"/>
                <w:szCs w:val="18"/>
              </w:rPr>
            </w:pPr>
            <w:r w:rsidRPr="005647EB">
              <w:rPr>
                <w:rFonts w:cs="Arial"/>
                <w:szCs w:val="18"/>
              </w:rPr>
              <w:t>Synchronous</w:t>
            </w:r>
            <w:r w:rsidR="002570E4" w:rsidRPr="005647EB">
              <w:rPr>
                <w:rFonts w:cs="Arial"/>
                <w:szCs w:val="18"/>
              </w:rPr>
              <w:t xml:space="preserve"> </w:t>
            </w:r>
            <w:r w:rsidRPr="005647EB">
              <w:rPr>
                <w:rFonts w:cs="Arial"/>
                <w:szCs w:val="18"/>
              </w:rPr>
              <w:t>cells</w:t>
            </w:r>
          </w:p>
          <w:p w14:paraId="4A3FFB6F" w14:textId="319E327D" w:rsidR="00334C6A" w:rsidRPr="005647EB" w:rsidRDefault="00334C6A" w:rsidP="002570E4">
            <w:pPr>
              <w:pStyle w:val="TAL"/>
              <w:keepNext w:val="0"/>
              <w:keepLines w:val="0"/>
              <w:rPr>
                <w:rFonts w:cs="Arial"/>
                <w:szCs w:val="18"/>
              </w:rPr>
            </w:pPr>
            <w:r w:rsidRPr="005647EB">
              <w:rPr>
                <w:rFonts w:cs="v4.2.0"/>
              </w:rPr>
              <w:t>3</w:t>
            </w:r>
            <w:r w:rsidRPr="005647EB">
              <w:rPr>
                <w:rFonts w:cs="v4.2.0"/>
              </w:rPr>
              <w:sym w:font="Symbol" w:char="F06D"/>
            </w:r>
            <w:r w:rsidRPr="005647EB">
              <w:rPr>
                <w:rFonts w:cs="v4.2.0"/>
              </w:rPr>
              <w:t>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92*Ts</w:t>
            </w:r>
          </w:p>
        </w:tc>
      </w:tr>
      <w:tr w:rsidR="00334C6A" w:rsidRPr="005647EB" w14:paraId="1CD050AA"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2600B64C" w14:textId="77777777" w:rsidR="00334C6A" w:rsidRPr="005647EB" w:rsidRDefault="00334C6A" w:rsidP="002570E4">
            <w:pPr>
              <w:pStyle w:val="TAL"/>
              <w:keepNext w:val="0"/>
              <w:keepLines w:val="0"/>
              <w:rPr>
                <w:rFonts w:cs="Arial"/>
                <w:szCs w:val="18"/>
              </w:rPr>
            </w:pPr>
            <w:r w:rsidRPr="005647EB">
              <w:rPr>
                <w:rFonts w:cs="Arial"/>
                <w:szCs w:val="18"/>
              </w:rPr>
              <w:lastRenderedPageBreak/>
              <w:t>T1</w:t>
            </w:r>
          </w:p>
        </w:tc>
        <w:tc>
          <w:tcPr>
            <w:tcW w:w="709" w:type="dxa"/>
            <w:tcBorders>
              <w:top w:val="single" w:sz="4" w:space="0" w:color="auto"/>
              <w:left w:val="single" w:sz="4" w:space="0" w:color="auto"/>
              <w:bottom w:val="single" w:sz="4" w:space="0" w:color="auto"/>
              <w:right w:val="single" w:sz="4" w:space="0" w:color="auto"/>
            </w:tcBorders>
          </w:tcPr>
          <w:p w14:paraId="045E510A"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31578E6D" w14:textId="77777777" w:rsidR="00334C6A" w:rsidRPr="005647EB" w:rsidRDefault="00334C6A" w:rsidP="002570E4">
            <w:pPr>
              <w:pStyle w:val="TAL"/>
              <w:keepNext w:val="0"/>
              <w:keepLines w:val="0"/>
              <w:jc w:val="center"/>
              <w:rPr>
                <w:rFonts w:cs="Arial"/>
                <w:szCs w:val="18"/>
              </w:rPr>
            </w:pPr>
            <w:r w:rsidRPr="005647EB">
              <w:rPr>
                <w:rFonts w:cs="Arial"/>
                <w:szCs w:val="18"/>
              </w:rPr>
              <w:t>5</w:t>
            </w:r>
          </w:p>
        </w:tc>
        <w:tc>
          <w:tcPr>
            <w:tcW w:w="3652" w:type="dxa"/>
            <w:tcBorders>
              <w:top w:val="single" w:sz="4" w:space="0" w:color="auto"/>
              <w:left w:val="single" w:sz="4" w:space="0" w:color="auto"/>
              <w:bottom w:val="single" w:sz="4" w:space="0" w:color="auto"/>
              <w:right w:val="single" w:sz="4" w:space="0" w:color="auto"/>
            </w:tcBorders>
          </w:tcPr>
          <w:p w14:paraId="06FFC25E" w14:textId="77777777" w:rsidR="00334C6A" w:rsidRPr="005647EB" w:rsidRDefault="00334C6A" w:rsidP="002570E4">
            <w:pPr>
              <w:pStyle w:val="TAL"/>
              <w:keepNext w:val="0"/>
              <w:keepLines w:val="0"/>
              <w:rPr>
                <w:rFonts w:cs="Arial"/>
                <w:szCs w:val="18"/>
              </w:rPr>
            </w:pPr>
          </w:p>
        </w:tc>
      </w:tr>
      <w:tr w:rsidR="00334C6A" w:rsidRPr="005647EB" w14:paraId="00A28DF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7EB34C4A" w14:textId="77777777" w:rsidR="00334C6A" w:rsidRPr="005647EB" w:rsidRDefault="00334C6A" w:rsidP="002570E4">
            <w:pPr>
              <w:pStyle w:val="TAL"/>
              <w:keepNext w:val="0"/>
              <w:keepLines w:val="0"/>
              <w:rPr>
                <w:rFonts w:cs="Arial"/>
                <w:szCs w:val="18"/>
              </w:rPr>
            </w:pPr>
            <w:r w:rsidRPr="005647EB">
              <w:rPr>
                <w:rFonts w:cs="Arial"/>
                <w:szCs w:val="18"/>
              </w:rPr>
              <w:t>T2</w:t>
            </w:r>
          </w:p>
        </w:tc>
        <w:tc>
          <w:tcPr>
            <w:tcW w:w="709" w:type="dxa"/>
            <w:tcBorders>
              <w:top w:val="single" w:sz="4" w:space="0" w:color="auto"/>
              <w:left w:val="single" w:sz="4" w:space="0" w:color="auto"/>
              <w:bottom w:val="single" w:sz="4" w:space="0" w:color="auto"/>
              <w:right w:val="single" w:sz="4" w:space="0" w:color="auto"/>
            </w:tcBorders>
          </w:tcPr>
          <w:p w14:paraId="3F82BE79"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1488" w:type="dxa"/>
            <w:tcBorders>
              <w:top w:val="single" w:sz="4" w:space="0" w:color="auto"/>
              <w:left w:val="single" w:sz="4" w:space="0" w:color="auto"/>
              <w:bottom w:val="single" w:sz="4" w:space="0" w:color="auto"/>
              <w:right w:val="single" w:sz="4" w:space="0" w:color="auto"/>
            </w:tcBorders>
          </w:tcPr>
          <w:p w14:paraId="15D21116" w14:textId="77777777" w:rsidR="00334C6A" w:rsidRPr="005647EB" w:rsidRDefault="00334C6A" w:rsidP="002570E4">
            <w:pPr>
              <w:pStyle w:val="TAL"/>
              <w:keepNext w:val="0"/>
              <w:keepLines w:val="0"/>
              <w:jc w:val="center"/>
              <w:rPr>
                <w:rFonts w:cs="Arial"/>
                <w:szCs w:val="18"/>
              </w:rPr>
            </w:pPr>
            <w:r w:rsidRPr="005647EB">
              <w:rPr>
                <w:rFonts w:cs="Arial"/>
                <w:szCs w:val="18"/>
              </w:rPr>
              <w:t>5</w:t>
            </w:r>
          </w:p>
        </w:tc>
        <w:tc>
          <w:tcPr>
            <w:tcW w:w="1489" w:type="dxa"/>
            <w:tcBorders>
              <w:top w:val="single" w:sz="4" w:space="0" w:color="auto"/>
              <w:left w:val="single" w:sz="4" w:space="0" w:color="auto"/>
              <w:bottom w:val="single" w:sz="4" w:space="0" w:color="auto"/>
              <w:right w:val="single" w:sz="4" w:space="0" w:color="auto"/>
            </w:tcBorders>
          </w:tcPr>
          <w:p w14:paraId="36E62666" w14:textId="77777777" w:rsidR="00334C6A" w:rsidRPr="005647EB" w:rsidRDefault="00334C6A" w:rsidP="002570E4">
            <w:pPr>
              <w:pStyle w:val="TAL"/>
              <w:keepNext w:val="0"/>
              <w:keepLines w:val="0"/>
              <w:jc w:val="center"/>
              <w:rPr>
                <w:rFonts w:cs="Arial"/>
                <w:szCs w:val="18"/>
              </w:rPr>
            </w:pPr>
            <w:r w:rsidRPr="005647EB">
              <w:rPr>
                <w:rFonts w:cs="Arial"/>
                <w:szCs w:val="18"/>
              </w:rPr>
              <w:t>30</w:t>
            </w:r>
          </w:p>
        </w:tc>
        <w:tc>
          <w:tcPr>
            <w:tcW w:w="3652" w:type="dxa"/>
            <w:tcBorders>
              <w:top w:val="single" w:sz="4" w:space="0" w:color="auto"/>
              <w:left w:val="single" w:sz="4" w:space="0" w:color="auto"/>
              <w:bottom w:val="single" w:sz="4" w:space="0" w:color="auto"/>
              <w:right w:val="single" w:sz="4" w:space="0" w:color="auto"/>
            </w:tcBorders>
          </w:tcPr>
          <w:p w14:paraId="365BF3BE" w14:textId="77777777" w:rsidR="00334C6A" w:rsidRPr="005647EB" w:rsidRDefault="00334C6A" w:rsidP="002570E4">
            <w:pPr>
              <w:pStyle w:val="TAL"/>
              <w:keepNext w:val="0"/>
              <w:keepLines w:val="0"/>
              <w:rPr>
                <w:rFonts w:cs="Arial"/>
                <w:szCs w:val="18"/>
              </w:rPr>
            </w:pPr>
          </w:p>
        </w:tc>
      </w:tr>
    </w:tbl>
    <w:p w14:paraId="772C7984" w14:textId="77777777" w:rsidR="00334C6A" w:rsidRPr="005647EB" w:rsidRDefault="00334C6A" w:rsidP="002570E4">
      <w:pPr>
        <w:rPr>
          <w:lang w:eastAsia="zh-CN"/>
        </w:rPr>
      </w:pPr>
    </w:p>
    <w:p w14:paraId="003EBFC9" w14:textId="77777777" w:rsidR="00334C6A" w:rsidRPr="005647EB" w:rsidRDefault="00334C6A" w:rsidP="002570E4">
      <w:pPr>
        <w:pStyle w:val="Heading5"/>
        <w:keepNext w:val="0"/>
        <w:keepLines w:val="0"/>
        <w:ind w:left="0" w:firstLine="0"/>
      </w:pPr>
      <w:r w:rsidRPr="005647EB">
        <w:t>8.4.2_2.4.2</w:t>
      </w:r>
      <w:r w:rsidRPr="005647EB">
        <w:tab/>
        <w:t>Test procedure</w:t>
      </w:r>
    </w:p>
    <w:p w14:paraId="02502038" w14:textId="77777777" w:rsidR="00334C6A" w:rsidRPr="005647EB" w:rsidRDefault="00334C6A" w:rsidP="002570E4">
      <w:pPr>
        <w:rPr>
          <w:rFonts w:cs="v3.7.0"/>
          <w:lang w:eastAsia="zh-CN"/>
        </w:rPr>
      </w:pPr>
      <w:r w:rsidRPr="005647EB">
        <w:t xml:space="preserve">The test consists of one active cell and one neighbour cell. In the measurement control information it is indicated to the UE that event-triggered reporting with Event A3 is used. The test consists of two successive time periods, with time durations of T1 and T2 respectively. </w:t>
      </w:r>
      <w:r w:rsidRPr="005647EB">
        <w:rPr>
          <w:rFonts w:cs="v3.7.0"/>
        </w:rPr>
        <w:t xml:space="preserve">During time duration T1, the UE shall not have any timing information of </w:t>
      </w:r>
      <w:r w:rsidRPr="005647EB">
        <w:rPr>
          <w:rFonts w:cs="v3.7.0"/>
          <w:lang w:eastAsia="zh-CN"/>
        </w:rPr>
        <w:t>C</w:t>
      </w:r>
      <w:r w:rsidRPr="005647EB">
        <w:rPr>
          <w:rFonts w:cs="v3.7.0"/>
        </w:rPr>
        <w:t>ell 2.</w:t>
      </w:r>
    </w:p>
    <w:p w14:paraId="56F0BF8A" w14:textId="77777777" w:rsidR="00334C6A" w:rsidRPr="005647EB" w:rsidRDefault="00334C6A" w:rsidP="002570E4">
      <w:pPr>
        <w:rPr>
          <w:rFonts w:cs="v4.2.0"/>
        </w:rPr>
      </w:pPr>
      <w:r w:rsidRPr="005647EB">
        <w:rPr>
          <w:rFonts w:cs="v4.2.0"/>
        </w:rPr>
        <w:t xml:space="preserve">In Test 1 UE needs to be provided at least once every 500ms with new </w:t>
      </w:r>
      <w:r w:rsidRPr="005647EB">
        <w:t>Timing Advance Command MAC control element to restart the Time alignment timer to keep UE uplink time alignment. Furthermore, the UE is allocated with PUSCH resource at every DRX cycle. In Test 2 the uplink time alignment is not maintained and UE needs to use RACH to obtain UL allocation for measurement reporting.</w:t>
      </w:r>
    </w:p>
    <w:p w14:paraId="6CF0E603" w14:textId="569BF184" w:rsidR="00334C6A" w:rsidRPr="005647EB" w:rsidRDefault="00334C6A" w:rsidP="008052D9">
      <w:pPr>
        <w:pStyle w:val="B1"/>
        <w:ind w:left="709" w:hanging="425"/>
      </w:pPr>
      <w:r w:rsidRPr="005647EB">
        <w:t>1.</w:t>
      </w:r>
      <w:r w:rsidR="008052D9" w:rsidRPr="005647EB">
        <w:tab/>
      </w:r>
      <w:r w:rsidRPr="005647EB">
        <w:t xml:space="preserve">Ensure the UE is in State 3A-RF according </w:t>
      </w:r>
      <w:r w:rsidR="002570E4" w:rsidRPr="005647EB">
        <w:t>to 3GPP TS</w:t>
      </w:r>
      <w:r w:rsidRPr="005647EB">
        <w:t xml:space="preserve"> 36.508 [7] clause 7.2A.3.</w:t>
      </w:r>
    </w:p>
    <w:p w14:paraId="70B4F9A6" w14:textId="3F76C5D7" w:rsidR="00334C6A" w:rsidRPr="005647EB" w:rsidRDefault="00334C6A" w:rsidP="008052D9">
      <w:pPr>
        <w:pStyle w:val="B1"/>
        <w:ind w:left="709" w:hanging="425"/>
        <w:rPr>
          <w:rFonts w:eastAsia="??"/>
        </w:rPr>
      </w:pPr>
      <w:r w:rsidRPr="005647EB">
        <w:rPr>
          <w:rFonts w:eastAsia="??"/>
        </w:rPr>
        <w:t>2.</w:t>
      </w:r>
      <w:r w:rsidR="008052D9" w:rsidRPr="005647EB">
        <w:rPr>
          <w:rFonts w:eastAsia="??"/>
        </w:rPr>
        <w:tab/>
      </w:r>
      <w:r w:rsidRPr="005647EB">
        <w:rPr>
          <w:rFonts w:eastAsia="??"/>
        </w:rPr>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5647EB">
          <w:rPr>
            <w:rFonts w:eastAsia="??"/>
          </w:rPr>
          <w:t>1 in</w:t>
        </w:r>
      </w:smartTag>
      <w:r w:rsidRPr="005647EB">
        <w:rPr>
          <w:rFonts w:eastAsia="??"/>
        </w:rPr>
        <w:t xml:space="preserve"> Table 8.4.2_2.5-1. </w:t>
      </w:r>
      <w:r w:rsidRPr="005647EB">
        <w:t>Propagation conditions are set according to Annex B clauses B.1.1 and B.</w:t>
      </w:r>
      <w:r w:rsidRPr="005647EB">
        <w:rPr>
          <w:lang w:eastAsia="zh-CN"/>
        </w:rPr>
        <w:t>2</w:t>
      </w:r>
      <w:r w:rsidRPr="005647EB">
        <w:t>.</w:t>
      </w:r>
      <w:r w:rsidRPr="005647EB">
        <w:rPr>
          <w:lang w:eastAsia="zh-CN"/>
        </w:rPr>
        <w:t>2</w:t>
      </w:r>
      <w:r w:rsidRPr="005647EB">
        <w:t>.</w:t>
      </w:r>
      <w:r w:rsidRPr="005647EB">
        <w:rPr>
          <w:lang w:eastAsia="zh-CN"/>
        </w:rPr>
        <w:t xml:space="preserve"> </w:t>
      </w:r>
      <w:r w:rsidRPr="005647EB">
        <w:rPr>
          <w:rFonts w:eastAsia="??"/>
        </w:rPr>
        <w:t>T1 starts.</w:t>
      </w:r>
    </w:p>
    <w:p w14:paraId="69DA392F" w14:textId="281BA2DB" w:rsidR="00334C6A" w:rsidRPr="005647EB" w:rsidRDefault="00334C6A" w:rsidP="008052D9">
      <w:pPr>
        <w:pStyle w:val="B1"/>
        <w:ind w:left="709" w:hanging="425"/>
      </w:pPr>
      <w:r w:rsidRPr="005647EB">
        <w:t>3.</w:t>
      </w:r>
      <w:r w:rsidR="008052D9" w:rsidRPr="005647EB">
        <w:tab/>
      </w:r>
      <w:r w:rsidRPr="005647EB">
        <w:t>SS shall transmit an RRCConnectionReconfiguration message.</w:t>
      </w:r>
    </w:p>
    <w:p w14:paraId="73D09EDB" w14:textId="0458CC1E" w:rsidR="00334C6A" w:rsidRPr="005647EB" w:rsidRDefault="00334C6A" w:rsidP="008052D9">
      <w:pPr>
        <w:pStyle w:val="B1"/>
        <w:ind w:left="709" w:hanging="425"/>
      </w:pPr>
      <w:r w:rsidRPr="005647EB">
        <w:t>4.</w:t>
      </w:r>
      <w:r w:rsidR="008052D9" w:rsidRPr="005647EB">
        <w:tab/>
      </w:r>
      <w:r w:rsidRPr="005647EB">
        <w:t>The UE shall transmit RRCConnectionReconfigurationComplete message.</w:t>
      </w:r>
    </w:p>
    <w:p w14:paraId="256B2F25" w14:textId="2BE395FC" w:rsidR="00334C6A" w:rsidRPr="005647EB" w:rsidRDefault="00334C6A" w:rsidP="008052D9">
      <w:pPr>
        <w:pStyle w:val="B1"/>
        <w:ind w:left="709" w:hanging="425"/>
      </w:pPr>
      <w:r w:rsidRPr="005647EB">
        <w:t>5.</w:t>
      </w:r>
      <w:r w:rsidR="008052D9" w:rsidRPr="005647EB">
        <w:tab/>
      </w:r>
      <w:r w:rsidRPr="005647EB">
        <w:t>When T1 expires, the SS shall switch the power setting from T1 to T2 as specified in Table 8.4.2_2.5-1.</w:t>
      </w:r>
    </w:p>
    <w:p w14:paraId="1BFC7463" w14:textId="24F693B8" w:rsidR="00334C6A" w:rsidRPr="005647EB" w:rsidRDefault="00334C6A" w:rsidP="008052D9">
      <w:pPr>
        <w:pStyle w:val="B1"/>
        <w:ind w:left="709" w:hanging="425"/>
      </w:pPr>
      <w:r w:rsidRPr="005647EB">
        <w:t>6.</w:t>
      </w:r>
      <w:r w:rsidR="008052D9" w:rsidRPr="005647EB">
        <w:tab/>
      </w:r>
      <w:r w:rsidRPr="005647EB">
        <w:t>UE shall transmit a MeasurementReport message triggered by Event A3. If the overall delays measured from the beginning of time period T2 is less than 3882 ms</w:t>
      </w:r>
      <w:r w:rsidRPr="005647EB">
        <w:rPr>
          <w:lang w:eastAsia="zh-CN"/>
        </w:rPr>
        <w:t xml:space="preserve"> for Test 1 and 26882</w:t>
      </w:r>
      <w:r w:rsidRPr="005647EB">
        <w:rPr>
          <w:rFonts w:cs="v4.2.0"/>
        </w:rPr>
        <w:t xml:space="preserve"> ms</w:t>
      </w:r>
      <w:r w:rsidRPr="005647EB">
        <w:rPr>
          <w:rFonts w:cs="v4.2.0"/>
          <w:lang w:eastAsia="zh-CN"/>
        </w:rPr>
        <w:t xml:space="preserve"> for Test 2 </w:t>
      </w:r>
      <w:r w:rsidRPr="005647EB">
        <w:t>then the number of successful tests is increased by one. If the UE fails to report the event within the overall delays measured requirement then the number of failure tests is increased by one.</w:t>
      </w:r>
    </w:p>
    <w:p w14:paraId="3F09BA8E" w14:textId="30759201" w:rsidR="00334C6A" w:rsidRPr="005647EB" w:rsidRDefault="00334C6A" w:rsidP="008052D9">
      <w:pPr>
        <w:pStyle w:val="B1"/>
        <w:ind w:left="709" w:hanging="425"/>
      </w:pPr>
      <w:r w:rsidRPr="005647EB">
        <w:t>7.</w:t>
      </w:r>
      <w:r w:rsidR="008052D9" w:rsidRPr="005647EB">
        <w:tab/>
      </w:r>
      <w:r w:rsidRPr="005647EB">
        <w:t>After the SS receive</w:t>
      </w:r>
      <w:r w:rsidRPr="005647EB">
        <w:rPr>
          <w:lang w:eastAsia="zh-CN"/>
        </w:rPr>
        <w:t>s</w:t>
      </w:r>
      <w:r w:rsidRPr="005647EB">
        <w:t xml:space="preserve"> the MeasurementReport message in step 6 or when T2 expires, the SS shall transmit RRCConnectionRelease message to release the RRC connection which includes the release of the established radio bearers as well as all radio resources.</w:t>
      </w:r>
    </w:p>
    <w:p w14:paraId="7346A316" w14:textId="2399A20E" w:rsidR="00334C6A" w:rsidRPr="005647EB" w:rsidRDefault="00334C6A" w:rsidP="008052D9">
      <w:pPr>
        <w:pStyle w:val="B1"/>
        <w:ind w:left="709" w:hanging="425"/>
      </w:pPr>
      <w:r w:rsidRPr="005647EB">
        <w:t>8.</w:t>
      </w:r>
      <w:r w:rsidR="008052D9" w:rsidRPr="005647EB">
        <w:tab/>
      </w:r>
      <w:r w:rsidRPr="005647EB">
        <w:t>Set Cell 2 physical cell identity = ((current cell 2 physical cell identity + 1) mod 14 + 2) for next iteration of the test procedure loop.</w:t>
      </w:r>
    </w:p>
    <w:p w14:paraId="3A729F3B" w14:textId="77777777" w:rsidR="008052D9" w:rsidRPr="005647EB" w:rsidRDefault="00334C6A" w:rsidP="008052D9">
      <w:pPr>
        <w:pStyle w:val="B1"/>
        <w:ind w:left="709" w:hanging="425"/>
      </w:pPr>
      <w:r w:rsidRPr="005647EB">
        <w:t>9.</w:t>
      </w:r>
      <w:r w:rsidR="008052D9" w:rsidRPr="005647EB">
        <w:tab/>
      </w:r>
      <w:r w:rsidRPr="005647EB">
        <w:t>After the RRC connection release, the SS:</w:t>
      </w:r>
    </w:p>
    <w:p w14:paraId="4096DD73" w14:textId="77777777" w:rsidR="008052D9" w:rsidRPr="005647EB" w:rsidRDefault="00334C6A" w:rsidP="008052D9">
      <w:pPr>
        <w:pStyle w:val="B2"/>
      </w:pPr>
      <w:r w:rsidRPr="005647EB">
        <w:t>-</w:t>
      </w:r>
      <w:r w:rsidR="008052D9"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8052D9" w:rsidRPr="005647EB">
        <w:t xml:space="preserve">; </w:t>
      </w:r>
      <w:r w:rsidRPr="005647EB">
        <w:t>or</w:t>
      </w:r>
    </w:p>
    <w:p w14:paraId="77EB8A76" w14:textId="57B10379" w:rsidR="00334C6A" w:rsidRPr="005647EB" w:rsidRDefault="00334C6A" w:rsidP="008052D9">
      <w:pPr>
        <w:pStyle w:val="B2"/>
      </w:pPr>
      <w:r w:rsidRPr="005647EB">
        <w:t>-</w:t>
      </w:r>
      <w:r w:rsidR="008052D9" w:rsidRPr="005647EB">
        <w:tab/>
      </w:r>
      <w:r w:rsidRPr="005647EB">
        <w:t xml:space="preserve">switches off and on the UE and ensures the UE is in State 3A-RF according </w:t>
      </w:r>
      <w:r w:rsidR="002570E4" w:rsidRPr="005647EB">
        <w:t>to 3GPP TS</w:t>
      </w:r>
      <w:r w:rsidRPr="005647EB">
        <w:t xml:space="preserve"> 36.508 [7] clause</w:t>
      </w:r>
      <w:r w:rsidR="008052D9" w:rsidRPr="005647EB">
        <w:t> </w:t>
      </w:r>
      <w:r w:rsidRPr="005647EB">
        <w:t>7.2A.3.</w:t>
      </w:r>
    </w:p>
    <w:p w14:paraId="222BBA4B" w14:textId="453588AC" w:rsidR="00334C6A" w:rsidRPr="005647EB" w:rsidRDefault="00334C6A" w:rsidP="008052D9">
      <w:pPr>
        <w:pStyle w:val="B1"/>
        <w:ind w:left="709" w:hanging="425"/>
        <w:rPr>
          <w:rFonts w:eastAsia="??"/>
        </w:rPr>
      </w:pPr>
      <w:r w:rsidRPr="005647EB">
        <w:t>10.</w:t>
      </w:r>
      <w:r w:rsidR="008052D9" w:rsidRPr="005647EB">
        <w:tab/>
      </w:r>
      <w:r w:rsidRPr="005647EB">
        <w:t xml:space="preserve">Repeat step 2-9 until the confidence level according to </w:t>
      </w:r>
      <w:r w:rsidRPr="005647EB">
        <w:rPr>
          <w:rFonts w:eastAsia="??"/>
        </w:rPr>
        <w:t>Tables G.2.</w:t>
      </w:r>
      <w:r w:rsidRPr="005647EB">
        <w:rPr>
          <w:lang w:eastAsia="zh-CN"/>
        </w:rPr>
        <w:t>3</w:t>
      </w:r>
      <w:smartTag w:uri="urn:schemas-microsoft-com:office:smarttags" w:element="chmetcnv">
        <w:smartTagPr>
          <w:attr w:name="TCSC" w:val="0"/>
          <w:attr w:name="NumberType" w:val="1"/>
          <w:attr w:name="Negative" w:val="True"/>
          <w:attr w:name="HasSpace" w:val="True"/>
          <w:attr w:name="SourceValue" w:val="1"/>
          <w:attr w:name="UnitName" w:val="in"/>
        </w:smartTagPr>
        <w:r w:rsidRPr="005647EB">
          <w:rPr>
            <w:rFonts w:eastAsia="??"/>
          </w:rPr>
          <w:t>-1 in</w:t>
        </w:r>
      </w:smartTag>
      <w:r w:rsidRPr="005647EB">
        <w:rPr>
          <w:rFonts w:eastAsia="??"/>
        </w:rPr>
        <w:t xml:space="preserve"> Annex G clause G.2 is achieved.</w:t>
      </w:r>
    </w:p>
    <w:p w14:paraId="0296989B" w14:textId="078AD2C0" w:rsidR="00334C6A" w:rsidRPr="005647EB" w:rsidRDefault="00334C6A" w:rsidP="008052D9">
      <w:pPr>
        <w:pStyle w:val="B1"/>
        <w:ind w:left="709" w:hanging="425"/>
        <w:rPr>
          <w:lang w:eastAsia="zh-CN"/>
        </w:rPr>
      </w:pPr>
      <w:r w:rsidRPr="005647EB">
        <w:rPr>
          <w:lang w:eastAsia="zh-CN"/>
        </w:rPr>
        <w:t>11.</w:t>
      </w:r>
      <w:r w:rsidR="008052D9" w:rsidRPr="005647EB">
        <w:rPr>
          <w:lang w:eastAsia="zh-CN"/>
        </w:rPr>
        <w:tab/>
      </w:r>
      <w:r w:rsidRPr="005647EB">
        <w:rPr>
          <w:lang w:eastAsia="zh-CN"/>
        </w:rPr>
        <w:t>Repeat step 1-10 for each sub-test in Table 8.4.2_2.4.1-1 as appropriate.</w:t>
      </w:r>
    </w:p>
    <w:p w14:paraId="66691F1D" w14:textId="77777777" w:rsidR="00334C6A" w:rsidRPr="005647EB" w:rsidRDefault="00334C6A" w:rsidP="002570E4">
      <w:pPr>
        <w:pStyle w:val="Heading5"/>
        <w:keepNext w:val="0"/>
        <w:keepLines w:val="0"/>
      </w:pPr>
      <w:r w:rsidRPr="005647EB">
        <w:t>8.4.2_2.4.3</w:t>
      </w:r>
      <w:r w:rsidRPr="005647EB">
        <w:tab/>
        <w:t>Message contents</w:t>
      </w:r>
    </w:p>
    <w:p w14:paraId="69DB8D34" w14:textId="58415BE5"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w:t>
      </w:r>
    </w:p>
    <w:p w14:paraId="26C4E36D" w14:textId="77777777" w:rsidR="00334C6A" w:rsidRPr="005647EB" w:rsidRDefault="00334C6A" w:rsidP="00A31201">
      <w:pPr>
        <w:pStyle w:val="TH"/>
        <w:rPr>
          <w:lang w:eastAsia="zh-CN"/>
        </w:rPr>
      </w:pPr>
      <w:r w:rsidRPr="005647EB">
        <w:lastRenderedPageBreak/>
        <w:t xml:space="preserve">Table 8.4.2_2.4.3-1: Common </w:t>
      </w:r>
      <w:r w:rsidRPr="005647EB">
        <w:rPr>
          <w:lang w:eastAsia="zh-CN"/>
        </w:rPr>
        <w:t xml:space="preserve">Exception messages for </w:t>
      </w:r>
      <w:r w:rsidRPr="005647EB">
        <w:t xml:space="preserve">Additional </w:t>
      </w:r>
      <w:r w:rsidRPr="005647EB">
        <w:rPr>
          <w:rFonts w:cs="v4.2.0"/>
        </w:rPr>
        <w:t>E-UTRAN TDD-TDD inter-frequency event triggered reporting when DRX is used in fading propagation conditions</w:t>
      </w:r>
      <w:r w:rsidRPr="005647EB">
        <w:t xml:space="preserve">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70862363" w14:textId="77777777" w:rsidTr="00A31201">
        <w:trPr>
          <w:cantSplit/>
          <w:jc w:val="center"/>
        </w:trPr>
        <w:tc>
          <w:tcPr>
            <w:tcW w:w="8022" w:type="dxa"/>
            <w:gridSpan w:val="2"/>
          </w:tcPr>
          <w:p w14:paraId="6A5596C6" w14:textId="0FB74253" w:rsidR="00334C6A" w:rsidRPr="005647EB" w:rsidRDefault="00334C6A" w:rsidP="00A31201">
            <w:pPr>
              <w:pStyle w:val="TAH"/>
              <w:rPr>
                <w:rFonts w:eastAsia="SimSun"/>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334C6A" w:rsidRPr="005647EB" w14:paraId="02E86C05" w14:textId="77777777" w:rsidTr="00A31201">
        <w:trPr>
          <w:cantSplit/>
          <w:jc w:val="center"/>
        </w:trPr>
        <w:tc>
          <w:tcPr>
            <w:tcW w:w="5692" w:type="dxa"/>
          </w:tcPr>
          <w:p w14:paraId="650877A9" w14:textId="16419629" w:rsidR="00334C6A" w:rsidRPr="005647EB" w:rsidRDefault="00334C6A" w:rsidP="00A31201">
            <w:pPr>
              <w:pStyle w:val="TAL"/>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0E3816A" w14:textId="77777777" w:rsidR="00334C6A" w:rsidRPr="005647EB" w:rsidRDefault="00334C6A" w:rsidP="00A31201">
            <w:pPr>
              <w:pStyle w:val="TAL"/>
              <w:rPr>
                <w:rFonts w:eastAsia="SimSun"/>
                <w:lang w:eastAsia="zh-CN"/>
              </w:rPr>
            </w:pPr>
          </w:p>
        </w:tc>
      </w:tr>
      <w:tr w:rsidR="00334C6A" w:rsidRPr="005647EB" w14:paraId="5AADD482" w14:textId="77777777" w:rsidTr="00A31201">
        <w:trPr>
          <w:cantSplit/>
          <w:jc w:val="center"/>
        </w:trPr>
        <w:tc>
          <w:tcPr>
            <w:tcW w:w="5692" w:type="dxa"/>
          </w:tcPr>
          <w:p w14:paraId="2984AB3F" w14:textId="0FE2795B" w:rsidR="00334C6A" w:rsidRPr="005647EB" w:rsidRDefault="00334C6A" w:rsidP="00A31201">
            <w:pPr>
              <w:pStyle w:val="TAL"/>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61AA68E7" w14:textId="50FE2889" w:rsidR="00334C6A" w:rsidRPr="005647EB" w:rsidRDefault="00334C6A" w:rsidP="00A31201">
            <w:pPr>
              <w:pStyle w:val="TAL"/>
            </w:pPr>
            <w:r w:rsidRPr="005647EB">
              <w:t>Table</w:t>
            </w:r>
            <w:r w:rsidR="002570E4" w:rsidRPr="005647EB">
              <w:t xml:space="preserve"> </w:t>
            </w:r>
            <w:r w:rsidRPr="005647EB">
              <w:t>H.3.1-7</w:t>
            </w:r>
          </w:p>
          <w:p w14:paraId="61874EAA" w14:textId="7C782615" w:rsidR="00334C6A" w:rsidRPr="005647EB" w:rsidRDefault="00334C6A" w:rsidP="00A31201">
            <w:pPr>
              <w:pStyle w:val="TAL"/>
              <w:rPr>
                <w:lang w:eastAsia="zh-CN"/>
              </w:rPr>
            </w:pPr>
            <w:r w:rsidRPr="005647EB">
              <w:t>Table</w:t>
            </w:r>
            <w:r w:rsidR="002570E4" w:rsidRPr="005647EB">
              <w:t xml:space="preserve"> </w:t>
            </w:r>
            <w:r w:rsidRPr="005647EB">
              <w:t>H.3.1-9</w:t>
            </w:r>
          </w:p>
          <w:p w14:paraId="1EE1CD6A" w14:textId="1F44F49C" w:rsidR="00334C6A" w:rsidRPr="005647EB" w:rsidRDefault="00334C6A" w:rsidP="00A31201">
            <w:pPr>
              <w:pStyle w:val="TAL"/>
              <w:rPr>
                <w:lang w:eastAsia="zh-CN"/>
              </w:rPr>
            </w:pPr>
            <w:r w:rsidRPr="005647EB">
              <w:t>Table</w:t>
            </w:r>
            <w:r w:rsidR="002570E4" w:rsidRPr="005647EB">
              <w:t xml:space="preserve"> </w:t>
            </w:r>
            <w:r w:rsidRPr="005647EB">
              <w:t>H.3.7-</w:t>
            </w:r>
            <w:r w:rsidRPr="005647EB">
              <w:rPr>
                <w:lang w:eastAsia="zh-CN"/>
              </w:rPr>
              <w:t>1</w:t>
            </w:r>
          </w:p>
          <w:p w14:paraId="5792266F" w14:textId="550868FB" w:rsidR="00334C6A" w:rsidRPr="005647EB" w:rsidRDefault="00334C6A" w:rsidP="00A31201">
            <w:pPr>
              <w:pStyle w:val="TAL"/>
              <w:rPr>
                <w:lang w:eastAsia="zh-CN"/>
              </w:rPr>
            </w:pPr>
            <w:r w:rsidRPr="005647EB">
              <w:t>Table</w:t>
            </w:r>
            <w:r w:rsidR="002570E4" w:rsidRPr="005647EB">
              <w:t xml:space="preserve"> </w:t>
            </w:r>
            <w:r w:rsidRPr="005647EB">
              <w:t>H.3.7-2</w:t>
            </w:r>
          </w:p>
          <w:p w14:paraId="1CD962BE" w14:textId="0E095157" w:rsidR="00334C6A" w:rsidRPr="005647EB" w:rsidRDefault="00334C6A" w:rsidP="00A31201">
            <w:pPr>
              <w:pStyle w:val="TAL"/>
            </w:pPr>
            <w:r w:rsidRPr="005647EB">
              <w:t>Table</w:t>
            </w:r>
            <w:r w:rsidR="002570E4" w:rsidRPr="005647EB">
              <w:t xml:space="preserve"> </w:t>
            </w:r>
            <w:r w:rsidRPr="005647EB">
              <w:t>H.3.7-</w:t>
            </w:r>
            <w:r w:rsidRPr="005647EB">
              <w:rPr>
                <w:lang w:eastAsia="zh-CN"/>
              </w:rPr>
              <w:t>3</w:t>
            </w:r>
          </w:p>
        </w:tc>
      </w:tr>
    </w:tbl>
    <w:p w14:paraId="59BE75FD" w14:textId="77777777" w:rsidR="00334C6A" w:rsidRPr="005647EB" w:rsidRDefault="00334C6A" w:rsidP="002570E4"/>
    <w:p w14:paraId="7AC140ED" w14:textId="77777777" w:rsidR="00334C6A" w:rsidRPr="005647EB" w:rsidRDefault="00334C6A" w:rsidP="002570E4">
      <w:pPr>
        <w:pStyle w:val="TH"/>
        <w:keepNext w:val="0"/>
        <w:keepLines w:val="0"/>
      </w:pPr>
      <w:r w:rsidRPr="005647EB">
        <w:t xml:space="preserve">Table 8.4.2_2.4.3-2: </w:t>
      </w:r>
      <w:r w:rsidRPr="005647EB">
        <w:rPr>
          <w:i/>
        </w:rPr>
        <w:t>RRCConnectionReconfiguration</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418"/>
        <w:gridCol w:w="2267"/>
        <w:gridCol w:w="1700"/>
        <w:gridCol w:w="1245"/>
        <w:gridCol w:w="9"/>
      </w:tblGrid>
      <w:tr w:rsidR="00334C6A" w:rsidRPr="005647EB" w14:paraId="7A8E2F46" w14:textId="77777777" w:rsidTr="002570E4">
        <w:trPr>
          <w:gridBefore w:val="1"/>
          <w:wBefore w:w="9" w:type="dxa"/>
          <w:jc w:val="center"/>
        </w:trPr>
        <w:tc>
          <w:tcPr>
            <w:tcW w:w="9639" w:type="dxa"/>
            <w:gridSpan w:val="5"/>
          </w:tcPr>
          <w:p w14:paraId="62E4B204" w14:textId="371DFD6B"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334C6A" w:rsidRPr="005647EB" w14:paraId="0AE18165" w14:textId="77777777" w:rsidTr="002570E4">
        <w:trPr>
          <w:gridAfter w:val="1"/>
          <w:wAfter w:w="9" w:type="dxa"/>
          <w:jc w:val="center"/>
        </w:trPr>
        <w:tc>
          <w:tcPr>
            <w:tcW w:w="4427" w:type="dxa"/>
            <w:gridSpan w:val="2"/>
          </w:tcPr>
          <w:p w14:paraId="3BB878E1" w14:textId="789447C4"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2F0231AC" w14:textId="77777777" w:rsidR="00334C6A" w:rsidRPr="005647EB" w:rsidRDefault="00334C6A" w:rsidP="002570E4">
            <w:pPr>
              <w:pStyle w:val="TAH"/>
              <w:keepNext w:val="0"/>
              <w:keepLines w:val="0"/>
            </w:pPr>
            <w:r w:rsidRPr="005647EB">
              <w:t>Value/remark</w:t>
            </w:r>
          </w:p>
        </w:tc>
        <w:tc>
          <w:tcPr>
            <w:tcW w:w="1700" w:type="dxa"/>
          </w:tcPr>
          <w:p w14:paraId="02385679" w14:textId="77777777" w:rsidR="00334C6A" w:rsidRPr="005647EB" w:rsidRDefault="00334C6A" w:rsidP="002570E4">
            <w:pPr>
              <w:pStyle w:val="TAH"/>
              <w:keepNext w:val="0"/>
              <w:keepLines w:val="0"/>
            </w:pPr>
            <w:r w:rsidRPr="005647EB">
              <w:t>Comment</w:t>
            </w:r>
          </w:p>
        </w:tc>
        <w:tc>
          <w:tcPr>
            <w:tcW w:w="1245" w:type="dxa"/>
          </w:tcPr>
          <w:p w14:paraId="465A2245" w14:textId="77777777" w:rsidR="00334C6A" w:rsidRPr="005647EB" w:rsidRDefault="00334C6A" w:rsidP="002570E4">
            <w:pPr>
              <w:pStyle w:val="TAH"/>
              <w:keepNext w:val="0"/>
              <w:keepLines w:val="0"/>
            </w:pPr>
            <w:r w:rsidRPr="005647EB">
              <w:t>Condition</w:t>
            </w:r>
          </w:p>
        </w:tc>
      </w:tr>
      <w:tr w:rsidR="00334C6A" w:rsidRPr="005647EB" w14:paraId="6C0302F2" w14:textId="77777777" w:rsidTr="002570E4">
        <w:trPr>
          <w:gridAfter w:val="1"/>
          <w:wAfter w:w="9" w:type="dxa"/>
          <w:jc w:val="center"/>
        </w:trPr>
        <w:tc>
          <w:tcPr>
            <w:tcW w:w="4427" w:type="dxa"/>
            <w:gridSpan w:val="2"/>
          </w:tcPr>
          <w:p w14:paraId="082DBF62" w14:textId="78F9ED20" w:rsidR="00334C6A" w:rsidRPr="005647EB" w:rsidRDefault="00334C6A"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5E13D536" w14:textId="77777777" w:rsidR="00334C6A" w:rsidRPr="005647EB" w:rsidRDefault="00334C6A" w:rsidP="002570E4">
            <w:pPr>
              <w:pStyle w:val="TAL"/>
              <w:keepNext w:val="0"/>
              <w:keepLines w:val="0"/>
            </w:pPr>
          </w:p>
        </w:tc>
        <w:tc>
          <w:tcPr>
            <w:tcW w:w="1700" w:type="dxa"/>
          </w:tcPr>
          <w:p w14:paraId="39E764D0" w14:textId="77777777" w:rsidR="00334C6A" w:rsidRPr="005647EB" w:rsidRDefault="00334C6A" w:rsidP="002570E4">
            <w:pPr>
              <w:pStyle w:val="TAL"/>
              <w:keepNext w:val="0"/>
              <w:keepLines w:val="0"/>
            </w:pPr>
          </w:p>
        </w:tc>
        <w:tc>
          <w:tcPr>
            <w:tcW w:w="1245" w:type="dxa"/>
          </w:tcPr>
          <w:p w14:paraId="7D13647D" w14:textId="77777777" w:rsidR="00334C6A" w:rsidRPr="005647EB" w:rsidRDefault="00334C6A" w:rsidP="002570E4">
            <w:pPr>
              <w:pStyle w:val="TAL"/>
              <w:keepNext w:val="0"/>
              <w:keepLines w:val="0"/>
            </w:pPr>
          </w:p>
        </w:tc>
      </w:tr>
      <w:tr w:rsidR="00334C6A" w:rsidRPr="005647EB" w14:paraId="5A6A891A" w14:textId="77777777" w:rsidTr="002570E4">
        <w:trPr>
          <w:gridAfter w:val="1"/>
          <w:wAfter w:w="9" w:type="dxa"/>
          <w:jc w:val="center"/>
        </w:trPr>
        <w:tc>
          <w:tcPr>
            <w:tcW w:w="4427" w:type="dxa"/>
            <w:gridSpan w:val="2"/>
          </w:tcPr>
          <w:p w14:paraId="4A9501B6" w14:textId="2920D783" w:rsidR="00334C6A" w:rsidRPr="005647EB" w:rsidRDefault="002570E4" w:rsidP="002570E4">
            <w:pPr>
              <w:pStyle w:val="TAL"/>
              <w:keepNext w:val="0"/>
              <w:keepLines w:val="0"/>
              <w:rPr>
                <w:snapToGrid w:val="0"/>
              </w:rPr>
            </w:pPr>
            <w:r w:rsidRPr="005647EB">
              <w:rPr>
                <w:snapToGrid w:val="0"/>
              </w:rPr>
              <w:t xml:space="preserve">  </w:t>
            </w:r>
            <w:r w:rsidR="00334C6A" w:rsidRPr="005647EB">
              <w:rPr>
                <w:snapToGrid w:val="0"/>
              </w:rPr>
              <w:t>rrc-TransactionIdentifier</w:t>
            </w:r>
          </w:p>
        </w:tc>
        <w:tc>
          <w:tcPr>
            <w:tcW w:w="2267" w:type="dxa"/>
          </w:tcPr>
          <w:p w14:paraId="516F9070" w14:textId="3A20121A" w:rsidR="00334C6A" w:rsidRPr="005647EB" w:rsidRDefault="00334C6A" w:rsidP="002570E4">
            <w:pPr>
              <w:pStyle w:val="TAL"/>
              <w:keepNext w:val="0"/>
              <w:keepLines w:val="0"/>
              <w:rPr>
                <w:snapToGrid w:val="0"/>
              </w:rPr>
            </w:pPr>
            <w:smartTag w:uri="urn:schemas-microsoft-com:office:smarttags" w:element="stockticker">
              <w:r w:rsidRPr="005647EB">
                <w:rPr>
                  <w:snapToGrid w:val="0"/>
                </w:rPr>
                <w:t>RRC</w:t>
              </w:r>
            </w:smartTag>
            <w:r w:rsidRPr="005647EB">
              <w:rPr>
                <w:snapToGrid w:val="0"/>
              </w:rPr>
              <w:t>-TransactionIdentifier-DL</w:t>
            </w:r>
            <w:r w:rsidR="002570E4" w:rsidRPr="005647EB">
              <w:rPr>
                <w:snapToGrid w:val="0"/>
              </w:rPr>
              <w:t xml:space="preserve"> </w:t>
            </w:r>
          </w:p>
        </w:tc>
        <w:tc>
          <w:tcPr>
            <w:tcW w:w="1700" w:type="dxa"/>
          </w:tcPr>
          <w:p w14:paraId="4004F30D" w14:textId="77777777" w:rsidR="00334C6A" w:rsidRPr="005647EB" w:rsidRDefault="00334C6A" w:rsidP="002570E4">
            <w:pPr>
              <w:pStyle w:val="TAL"/>
              <w:keepNext w:val="0"/>
              <w:keepLines w:val="0"/>
              <w:rPr>
                <w:snapToGrid w:val="0"/>
              </w:rPr>
            </w:pPr>
          </w:p>
        </w:tc>
        <w:tc>
          <w:tcPr>
            <w:tcW w:w="1245" w:type="dxa"/>
          </w:tcPr>
          <w:p w14:paraId="18ED15D0" w14:textId="77777777" w:rsidR="00334C6A" w:rsidRPr="005647EB" w:rsidRDefault="00334C6A" w:rsidP="002570E4">
            <w:pPr>
              <w:pStyle w:val="TAL"/>
              <w:keepNext w:val="0"/>
              <w:keepLines w:val="0"/>
              <w:rPr>
                <w:snapToGrid w:val="0"/>
              </w:rPr>
            </w:pPr>
          </w:p>
        </w:tc>
      </w:tr>
      <w:tr w:rsidR="00334C6A" w:rsidRPr="005647EB" w14:paraId="111D75F2" w14:textId="77777777" w:rsidTr="002570E4">
        <w:trPr>
          <w:gridAfter w:val="1"/>
          <w:wAfter w:w="9" w:type="dxa"/>
          <w:jc w:val="center"/>
        </w:trPr>
        <w:tc>
          <w:tcPr>
            <w:tcW w:w="4427" w:type="dxa"/>
            <w:gridSpan w:val="2"/>
          </w:tcPr>
          <w:p w14:paraId="441AA1A8" w14:textId="56E9AE6E" w:rsidR="00334C6A" w:rsidRPr="005647EB" w:rsidRDefault="002570E4" w:rsidP="002570E4">
            <w:pPr>
              <w:pStyle w:val="TAL"/>
              <w:keepNext w:val="0"/>
              <w:keepLines w:val="0"/>
            </w:pPr>
            <w:r w:rsidRPr="005647EB">
              <w:t xml:space="preserve">  </w:t>
            </w:r>
            <w:r w:rsidR="00334C6A" w:rsidRPr="005647EB">
              <w:t>criticalExtensions</w:t>
            </w:r>
            <w:r w:rsidRPr="005647EB">
              <w:t xml:space="preserve"> </w:t>
            </w:r>
            <w:r w:rsidR="00334C6A" w:rsidRPr="005647EB">
              <w:t>CHOICE</w:t>
            </w:r>
            <w:r w:rsidRPr="005647EB">
              <w:t xml:space="preserve"> </w:t>
            </w:r>
            <w:r w:rsidR="00334C6A" w:rsidRPr="005647EB">
              <w:t>{</w:t>
            </w:r>
          </w:p>
        </w:tc>
        <w:tc>
          <w:tcPr>
            <w:tcW w:w="2267" w:type="dxa"/>
          </w:tcPr>
          <w:p w14:paraId="4CB8837F" w14:textId="77777777" w:rsidR="00334C6A" w:rsidRPr="005647EB" w:rsidRDefault="00334C6A" w:rsidP="002570E4">
            <w:pPr>
              <w:pStyle w:val="TAL"/>
              <w:keepNext w:val="0"/>
              <w:keepLines w:val="0"/>
            </w:pPr>
          </w:p>
        </w:tc>
        <w:tc>
          <w:tcPr>
            <w:tcW w:w="1700" w:type="dxa"/>
          </w:tcPr>
          <w:p w14:paraId="5D997454" w14:textId="77777777" w:rsidR="00334C6A" w:rsidRPr="005647EB" w:rsidRDefault="00334C6A" w:rsidP="002570E4">
            <w:pPr>
              <w:pStyle w:val="TAL"/>
              <w:keepNext w:val="0"/>
              <w:keepLines w:val="0"/>
            </w:pPr>
          </w:p>
        </w:tc>
        <w:tc>
          <w:tcPr>
            <w:tcW w:w="1245" w:type="dxa"/>
          </w:tcPr>
          <w:p w14:paraId="6310A882" w14:textId="77777777" w:rsidR="00334C6A" w:rsidRPr="005647EB" w:rsidRDefault="00334C6A" w:rsidP="002570E4">
            <w:pPr>
              <w:pStyle w:val="TAL"/>
              <w:keepNext w:val="0"/>
              <w:keepLines w:val="0"/>
            </w:pPr>
          </w:p>
        </w:tc>
      </w:tr>
      <w:tr w:rsidR="00334C6A" w:rsidRPr="005647EB" w14:paraId="3D105EAF" w14:textId="77777777" w:rsidTr="002570E4">
        <w:trPr>
          <w:gridAfter w:val="1"/>
          <w:wAfter w:w="9" w:type="dxa"/>
          <w:jc w:val="center"/>
        </w:trPr>
        <w:tc>
          <w:tcPr>
            <w:tcW w:w="4427" w:type="dxa"/>
            <w:gridSpan w:val="2"/>
          </w:tcPr>
          <w:p w14:paraId="32427BEA" w14:textId="25B39BA5" w:rsidR="00334C6A" w:rsidRPr="005647EB" w:rsidRDefault="002570E4" w:rsidP="002570E4">
            <w:pPr>
              <w:pStyle w:val="TAL"/>
              <w:keepNext w:val="0"/>
              <w:keepLines w:val="0"/>
            </w:pPr>
            <w:r w:rsidRPr="005647EB">
              <w:t xml:space="preserve">    </w:t>
            </w:r>
            <w:r w:rsidR="00334C6A" w:rsidRPr="005647EB">
              <w:t>c1</w:t>
            </w:r>
            <w:r w:rsidRPr="005647EB">
              <w:t xml:space="preserve"> </w:t>
            </w:r>
            <w:r w:rsidR="00334C6A" w:rsidRPr="005647EB">
              <w:t>CHOICE{</w:t>
            </w:r>
          </w:p>
        </w:tc>
        <w:tc>
          <w:tcPr>
            <w:tcW w:w="2267" w:type="dxa"/>
          </w:tcPr>
          <w:p w14:paraId="3B987FEC" w14:textId="77777777" w:rsidR="00334C6A" w:rsidRPr="005647EB" w:rsidRDefault="00334C6A" w:rsidP="002570E4">
            <w:pPr>
              <w:pStyle w:val="TAL"/>
              <w:keepNext w:val="0"/>
              <w:keepLines w:val="0"/>
            </w:pPr>
          </w:p>
        </w:tc>
        <w:tc>
          <w:tcPr>
            <w:tcW w:w="1700" w:type="dxa"/>
          </w:tcPr>
          <w:p w14:paraId="64705840" w14:textId="77777777" w:rsidR="00334C6A" w:rsidRPr="005647EB" w:rsidRDefault="00334C6A" w:rsidP="002570E4">
            <w:pPr>
              <w:pStyle w:val="TAL"/>
              <w:keepNext w:val="0"/>
              <w:keepLines w:val="0"/>
            </w:pPr>
          </w:p>
        </w:tc>
        <w:tc>
          <w:tcPr>
            <w:tcW w:w="1245" w:type="dxa"/>
          </w:tcPr>
          <w:p w14:paraId="44F66F15" w14:textId="77777777" w:rsidR="00334C6A" w:rsidRPr="005647EB" w:rsidRDefault="00334C6A" w:rsidP="002570E4">
            <w:pPr>
              <w:pStyle w:val="TAL"/>
              <w:keepNext w:val="0"/>
              <w:keepLines w:val="0"/>
            </w:pPr>
          </w:p>
        </w:tc>
      </w:tr>
      <w:tr w:rsidR="00334C6A" w:rsidRPr="005647EB" w14:paraId="00B7E7CC" w14:textId="77777777" w:rsidTr="002570E4">
        <w:trPr>
          <w:gridAfter w:val="1"/>
          <w:wAfter w:w="9" w:type="dxa"/>
          <w:jc w:val="center"/>
        </w:trPr>
        <w:tc>
          <w:tcPr>
            <w:tcW w:w="4427" w:type="dxa"/>
            <w:gridSpan w:val="2"/>
          </w:tcPr>
          <w:p w14:paraId="380D2230" w14:textId="540EAECC" w:rsidR="00334C6A" w:rsidRPr="005647EB" w:rsidRDefault="002570E4" w:rsidP="002570E4">
            <w:pPr>
              <w:pStyle w:val="TAL"/>
              <w:keepNext w:val="0"/>
              <w:keepLines w:val="0"/>
            </w:pPr>
            <w:r w:rsidRPr="005647EB">
              <w:t xml:space="preserve">      </w:t>
            </w:r>
            <w:r w:rsidR="00334C6A" w:rsidRPr="005647EB">
              <w:t>rrcConnectionReconfiguration-r8</w:t>
            </w:r>
            <w:r w:rsidRPr="005647EB">
              <w:t xml:space="preserve"> </w:t>
            </w:r>
            <w:r w:rsidR="00334C6A" w:rsidRPr="005647EB">
              <w:t>SEQUENCE</w:t>
            </w:r>
            <w:r w:rsidRPr="005647EB">
              <w:t xml:space="preserve"> </w:t>
            </w:r>
            <w:r w:rsidR="00334C6A" w:rsidRPr="005647EB">
              <w:t>{</w:t>
            </w:r>
          </w:p>
        </w:tc>
        <w:tc>
          <w:tcPr>
            <w:tcW w:w="2267" w:type="dxa"/>
          </w:tcPr>
          <w:p w14:paraId="6AE55145" w14:textId="77777777" w:rsidR="00334C6A" w:rsidRPr="005647EB" w:rsidRDefault="00334C6A" w:rsidP="002570E4">
            <w:pPr>
              <w:pStyle w:val="TAL"/>
              <w:keepNext w:val="0"/>
              <w:keepLines w:val="0"/>
            </w:pPr>
          </w:p>
        </w:tc>
        <w:tc>
          <w:tcPr>
            <w:tcW w:w="1700" w:type="dxa"/>
          </w:tcPr>
          <w:p w14:paraId="7A6BA8FE" w14:textId="77777777" w:rsidR="00334C6A" w:rsidRPr="005647EB" w:rsidRDefault="00334C6A" w:rsidP="002570E4">
            <w:pPr>
              <w:pStyle w:val="TAL"/>
              <w:keepNext w:val="0"/>
              <w:keepLines w:val="0"/>
            </w:pPr>
          </w:p>
        </w:tc>
        <w:tc>
          <w:tcPr>
            <w:tcW w:w="1245" w:type="dxa"/>
          </w:tcPr>
          <w:p w14:paraId="0F3F0BE4" w14:textId="77777777" w:rsidR="00334C6A" w:rsidRPr="005647EB" w:rsidRDefault="00334C6A" w:rsidP="002570E4">
            <w:pPr>
              <w:pStyle w:val="TAL"/>
              <w:keepNext w:val="0"/>
              <w:keepLines w:val="0"/>
            </w:pPr>
          </w:p>
        </w:tc>
      </w:tr>
      <w:tr w:rsidR="00334C6A" w:rsidRPr="005647EB" w14:paraId="7E42335E" w14:textId="77777777" w:rsidTr="002570E4">
        <w:trPr>
          <w:gridAfter w:val="1"/>
          <w:wAfter w:w="9" w:type="dxa"/>
          <w:jc w:val="center"/>
        </w:trPr>
        <w:tc>
          <w:tcPr>
            <w:tcW w:w="4427" w:type="dxa"/>
            <w:gridSpan w:val="2"/>
          </w:tcPr>
          <w:p w14:paraId="2A4438E7" w14:textId="338F30E0" w:rsidR="00334C6A" w:rsidRPr="005647EB" w:rsidRDefault="002570E4" w:rsidP="002570E4">
            <w:pPr>
              <w:pStyle w:val="TAL"/>
              <w:keepNext w:val="0"/>
              <w:keepLines w:val="0"/>
            </w:pPr>
            <w:r w:rsidRPr="005647EB">
              <w:t xml:space="preserve">        </w:t>
            </w:r>
            <w:r w:rsidR="00334C6A" w:rsidRPr="005647EB">
              <w:t>measConfig</w:t>
            </w:r>
          </w:p>
        </w:tc>
        <w:tc>
          <w:tcPr>
            <w:tcW w:w="2267" w:type="dxa"/>
          </w:tcPr>
          <w:p w14:paraId="1647CDD0" w14:textId="60B93E43" w:rsidR="00334C6A" w:rsidRPr="005647EB" w:rsidRDefault="002570E4" w:rsidP="002570E4">
            <w:pPr>
              <w:pStyle w:val="TAL"/>
              <w:keepNext w:val="0"/>
              <w:keepLines w:val="0"/>
            </w:pPr>
            <w:r w:rsidRPr="005647EB">
              <w:t xml:space="preserve"> </w:t>
            </w:r>
          </w:p>
        </w:tc>
        <w:tc>
          <w:tcPr>
            <w:tcW w:w="1700" w:type="dxa"/>
          </w:tcPr>
          <w:p w14:paraId="5BAF6603" w14:textId="77777777" w:rsidR="00334C6A" w:rsidRPr="005647EB" w:rsidRDefault="00334C6A" w:rsidP="002570E4">
            <w:pPr>
              <w:pStyle w:val="TAL"/>
              <w:keepNext w:val="0"/>
              <w:keepLines w:val="0"/>
            </w:pPr>
          </w:p>
        </w:tc>
        <w:tc>
          <w:tcPr>
            <w:tcW w:w="1245" w:type="dxa"/>
          </w:tcPr>
          <w:p w14:paraId="72E9612F" w14:textId="77777777" w:rsidR="00334C6A" w:rsidRPr="005647EB" w:rsidRDefault="00334C6A" w:rsidP="002570E4">
            <w:pPr>
              <w:pStyle w:val="TAL"/>
              <w:keepNext w:val="0"/>
              <w:keepLines w:val="0"/>
            </w:pPr>
          </w:p>
        </w:tc>
      </w:tr>
      <w:tr w:rsidR="00334C6A" w:rsidRPr="005647EB" w14:paraId="30E8680B" w14:textId="77777777" w:rsidTr="002570E4">
        <w:trPr>
          <w:gridAfter w:val="1"/>
          <w:wAfter w:w="9" w:type="dxa"/>
          <w:jc w:val="center"/>
        </w:trPr>
        <w:tc>
          <w:tcPr>
            <w:tcW w:w="4427" w:type="dxa"/>
            <w:gridSpan w:val="2"/>
          </w:tcPr>
          <w:p w14:paraId="4CB9A18C" w14:textId="77777777" w:rsidR="00334C6A" w:rsidRPr="005647EB" w:rsidRDefault="00334C6A" w:rsidP="002570E4">
            <w:pPr>
              <w:pStyle w:val="TAL"/>
              <w:keepNext w:val="0"/>
              <w:keepLines w:val="0"/>
            </w:pPr>
          </w:p>
        </w:tc>
        <w:tc>
          <w:tcPr>
            <w:tcW w:w="2267" w:type="dxa"/>
          </w:tcPr>
          <w:p w14:paraId="08775034" w14:textId="77777777" w:rsidR="00334C6A" w:rsidRPr="005647EB" w:rsidRDefault="00334C6A" w:rsidP="002570E4">
            <w:pPr>
              <w:pStyle w:val="TAL"/>
              <w:keepNext w:val="0"/>
              <w:keepLines w:val="0"/>
            </w:pPr>
            <w:r w:rsidRPr="005647EB">
              <w:t>MeasConfig-DEFAULT</w:t>
            </w:r>
          </w:p>
        </w:tc>
        <w:tc>
          <w:tcPr>
            <w:tcW w:w="1700" w:type="dxa"/>
          </w:tcPr>
          <w:p w14:paraId="644C9449" w14:textId="77777777" w:rsidR="00334C6A" w:rsidRPr="005647EB" w:rsidRDefault="00334C6A" w:rsidP="002570E4">
            <w:pPr>
              <w:pStyle w:val="TAL"/>
              <w:keepNext w:val="0"/>
              <w:keepLines w:val="0"/>
            </w:pPr>
          </w:p>
        </w:tc>
        <w:tc>
          <w:tcPr>
            <w:tcW w:w="1245" w:type="dxa"/>
          </w:tcPr>
          <w:p w14:paraId="68E1939A" w14:textId="77777777" w:rsidR="00334C6A" w:rsidRPr="005647EB" w:rsidRDefault="00334C6A" w:rsidP="002570E4">
            <w:pPr>
              <w:pStyle w:val="TAL"/>
              <w:keepNext w:val="0"/>
              <w:keepLines w:val="0"/>
            </w:pPr>
          </w:p>
        </w:tc>
      </w:tr>
      <w:tr w:rsidR="00334C6A" w:rsidRPr="005647EB" w14:paraId="1AFD3A0B" w14:textId="77777777" w:rsidTr="002570E4">
        <w:trPr>
          <w:gridAfter w:val="1"/>
          <w:wAfter w:w="9" w:type="dxa"/>
          <w:jc w:val="center"/>
        </w:trPr>
        <w:tc>
          <w:tcPr>
            <w:tcW w:w="4427" w:type="dxa"/>
            <w:gridSpan w:val="2"/>
          </w:tcPr>
          <w:p w14:paraId="5EEC3374" w14:textId="2F4302FC" w:rsidR="00334C6A" w:rsidRPr="005647EB" w:rsidRDefault="002570E4" w:rsidP="002570E4">
            <w:pPr>
              <w:pStyle w:val="TAL"/>
              <w:keepNext w:val="0"/>
              <w:keepLines w:val="0"/>
              <w:rPr>
                <w:lang w:eastAsia="zh-CN"/>
              </w:rPr>
            </w:pPr>
            <w:r w:rsidRPr="005647EB">
              <w:rPr>
                <w:lang w:eastAsia="zh-CN"/>
              </w:rPr>
              <w:t xml:space="preserve">        </w:t>
            </w:r>
            <w:r w:rsidR="00334C6A" w:rsidRPr="005647EB">
              <w:t>radioResourceConfigDedicated</w:t>
            </w:r>
          </w:p>
        </w:tc>
        <w:tc>
          <w:tcPr>
            <w:tcW w:w="2267" w:type="dxa"/>
          </w:tcPr>
          <w:p w14:paraId="267ED198" w14:textId="4BF8B446" w:rsidR="00334C6A" w:rsidRPr="005647EB" w:rsidRDefault="00334C6A" w:rsidP="002570E4">
            <w:pPr>
              <w:pStyle w:val="TAL"/>
              <w:keepNext w:val="0"/>
              <w:keepLines w:val="0"/>
            </w:pPr>
            <w:r w:rsidRPr="005647EB">
              <w:t>RadioResourceConfigDedicated-</w:t>
            </w:r>
            <w:r w:rsidR="002570E4" w:rsidRPr="005647EB">
              <w:t xml:space="preserve"> </w:t>
            </w:r>
            <w:r w:rsidR="002570E4" w:rsidRPr="005647EB">
              <w:rPr>
                <w:lang w:eastAsia="zh-CN"/>
              </w:rPr>
              <w:t xml:space="preserve"> </w:t>
            </w:r>
            <w:r w:rsidRPr="005647EB">
              <w:rPr>
                <w:lang w:eastAsia="zh-CN"/>
              </w:rPr>
              <w:t>HO</w:t>
            </w:r>
          </w:p>
        </w:tc>
        <w:tc>
          <w:tcPr>
            <w:tcW w:w="1700" w:type="dxa"/>
          </w:tcPr>
          <w:p w14:paraId="6A3B6FA2" w14:textId="77777777" w:rsidR="00334C6A" w:rsidRPr="005647EB" w:rsidRDefault="00334C6A" w:rsidP="002570E4">
            <w:pPr>
              <w:pStyle w:val="TAL"/>
              <w:keepNext w:val="0"/>
              <w:keepLines w:val="0"/>
            </w:pPr>
          </w:p>
        </w:tc>
        <w:tc>
          <w:tcPr>
            <w:tcW w:w="1245" w:type="dxa"/>
          </w:tcPr>
          <w:p w14:paraId="05369BA2" w14:textId="77777777" w:rsidR="00334C6A" w:rsidRPr="005647EB" w:rsidRDefault="00334C6A" w:rsidP="002570E4">
            <w:pPr>
              <w:pStyle w:val="TAL"/>
              <w:keepNext w:val="0"/>
              <w:keepLines w:val="0"/>
            </w:pPr>
          </w:p>
        </w:tc>
      </w:tr>
      <w:tr w:rsidR="00334C6A" w:rsidRPr="005647EB" w14:paraId="439680B1" w14:textId="77777777" w:rsidTr="002570E4">
        <w:trPr>
          <w:gridAfter w:val="1"/>
          <w:wAfter w:w="9" w:type="dxa"/>
          <w:jc w:val="center"/>
        </w:trPr>
        <w:tc>
          <w:tcPr>
            <w:tcW w:w="4427" w:type="dxa"/>
            <w:gridSpan w:val="2"/>
          </w:tcPr>
          <w:p w14:paraId="7FA88791" w14:textId="4AEF9D61"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7F65C221" w14:textId="77777777" w:rsidR="00334C6A" w:rsidRPr="005647EB" w:rsidRDefault="00334C6A" w:rsidP="002570E4">
            <w:pPr>
              <w:pStyle w:val="TAL"/>
              <w:keepNext w:val="0"/>
              <w:keepLines w:val="0"/>
            </w:pPr>
          </w:p>
        </w:tc>
        <w:tc>
          <w:tcPr>
            <w:tcW w:w="1700" w:type="dxa"/>
          </w:tcPr>
          <w:p w14:paraId="7DD560F3" w14:textId="77777777" w:rsidR="00334C6A" w:rsidRPr="005647EB" w:rsidRDefault="00334C6A" w:rsidP="002570E4">
            <w:pPr>
              <w:pStyle w:val="TAL"/>
              <w:keepNext w:val="0"/>
              <w:keepLines w:val="0"/>
            </w:pPr>
          </w:p>
        </w:tc>
        <w:tc>
          <w:tcPr>
            <w:tcW w:w="1245" w:type="dxa"/>
          </w:tcPr>
          <w:p w14:paraId="7DF538F1" w14:textId="77777777" w:rsidR="00334C6A" w:rsidRPr="005647EB" w:rsidRDefault="00334C6A" w:rsidP="002570E4">
            <w:pPr>
              <w:pStyle w:val="TAL"/>
              <w:keepNext w:val="0"/>
              <w:keepLines w:val="0"/>
            </w:pPr>
          </w:p>
        </w:tc>
      </w:tr>
      <w:tr w:rsidR="00334C6A" w:rsidRPr="005647EB" w14:paraId="4941C207" w14:textId="77777777" w:rsidTr="002570E4">
        <w:trPr>
          <w:gridAfter w:val="1"/>
          <w:wAfter w:w="9" w:type="dxa"/>
          <w:jc w:val="center"/>
        </w:trPr>
        <w:tc>
          <w:tcPr>
            <w:tcW w:w="4427" w:type="dxa"/>
            <w:gridSpan w:val="2"/>
          </w:tcPr>
          <w:p w14:paraId="7FD3EBFA" w14:textId="73891182"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0010C252" w14:textId="77777777" w:rsidR="00334C6A" w:rsidRPr="005647EB" w:rsidRDefault="00334C6A" w:rsidP="002570E4">
            <w:pPr>
              <w:pStyle w:val="TAL"/>
              <w:keepNext w:val="0"/>
              <w:keepLines w:val="0"/>
            </w:pPr>
          </w:p>
        </w:tc>
        <w:tc>
          <w:tcPr>
            <w:tcW w:w="1700" w:type="dxa"/>
          </w:tcPr>
          <w:p w14:paraId="1DFB77DE" w14:textId="77777777" w:rsidR="00334C6A" w:rsidRPr="005647EB" w:rsidRDefault="00334C6A" w:rsidP="002570E4">
            <w:pPr>
              <w:pStyle w:val="TAL"/>
              <w:keepNext w:val="0"/>
              <w:keepLines w:val="0"/>
            </w:pPr>
          </w:p>
        </w:tc>
        <w:tc>
          <w:tcPr>
            <w:tcW w:w="1245" w:type="dxa"/>
          </w:tcPr>
          <w:p w14:paraId="53323C57" w14:textId="77777777" w:rsidR="00334C6A" w:rsidRPr="005647EB" w:rsidRDefault="00334C6A" w:rsidP="002570E4">
            <w:pPr>
              <w:pStyle w:val="TAL"/>
              <w:keepNext w:val="0"/>
              <w:keepLines w:val="0"/>
            </w:pPr>
          </w:p>
        </w:tc>
      </w:tr>
      <w:tr w:rsidR="00334C6A" w:rsidRPr="005647EB" w14:paraId="2ED6543C" w14:textId="77777777" w:rsidTr="002570E4">
        <w:trPr>
          <w:gridAfter w:val="1"/>
          <w:wAfter w:w="9" w:type="dxa"/>
          <w:jc w:val="center"/>
        </w:trPr>
        <w:tc>
          <w:tcPr>
            <w:tcW w:w="4427" w:type="dxa"/>
            <w:gridSpan w:val="2"/>
          </w:tcPr>
          <w:p w14:paraId="7ABD5A03" w14:textId="0045C5EE"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4D330C44" w14:textId="77777777" w:rsidR="00334C6A" w:rsidRPr="005647EB" w:rsidRDefault="00334C6A" w:rsidP="002570E4">
            <w:pPr>
              <w:pStyle w:val="TAL"/>
              <w:keepNext w:val="0"/>
              <w:keepLines w:val="0"/>
            </w:pPr>
          </w:p>
        </w:tc>
        <w:tc>
          <w:tcPr>
            <w:tcW w:w="1700" w:type="dxa"/>
          </w:tcPr>
          <w:p w14:paraId="3A6A6B30" w14:textId="77777777" w:rsidR="00334C6A" w:rsidRPr="005647EB" w:rsidRDefault="00334C6A" w:rsidP="002570E4">
            <w:pPr>
              <w:pStyle w:val="TAL"/>
              <w:keepNext w:val="0"/>
              <w:keepLines w:val="0"/>
            </w:pPr>
          </w:p>
        </w:tc>
        <w:tc>
          <w:tcPr>
            <w:tcW w:w="1245" w:type="dxa"/>
          </w:tcPr>
          <w:p w14:paraId="1F9EEC27" w14:textId="77777777" w:rsidR="00334C6A" w:rsidRPr="005647EB" w:rsidRDefault="00334C6A" w:rsidP="002570E4">
            <w:pPr>
              <w:pStyle w:val="TAL"/>
              <w:keepNext w:val="0"/>
              <w:keepLines w:val="0"/>
            </w:pPr>
          </w:p>
        </w:tc>
      </w:tr>
      <w:tr w:rsidR="00334C6A" w:rsidRPr="005647EB" w14:paraId="1EE1C6EF" w14:textId="77777777" w:rsidTr="002570E4">
        <w:trPr>
          <w:gridAfter w:val="1"/>
          <w:wAfter w:w="9" w:type="dxa"/>
          <w:jc w:val="center"/>
        </w:trPr>
        <w:tc>
          <w:tcPr>
            <w:tcW w:w="4427" w:type="dxa"/>
            <w:gridSpan w:val="2"/>
          </w:tcPr>
          <w:p w14:paraId="6F6A40E2" w14:textId="77777777" w:rsidR="00334C6A" w:rsidRPr="005647EB" w:rsidRDefault="00334C6A" w:rsidP="002570E4">
            <w:pPr>
              <w:pStyle w:val="TAL"/>
              <w:keepNext w:val="0"/>
              <w:keepLines w:val="0"/>
              <w:rPr>
                <w:lang w:eastAsia="zh-CN"/>
              </w:rPr>
            </w:pPr>
            <w:r w:rsidRPr="005647EB">
              <w:rPr>
                <w:lang w:eastAsia="zh-CN"/>
              </w:rPr>
              <w:t>}</w:t>
            </w:r>
          </w:p>
        </w:tc>
        <w:tc>
          <w:tcPr>
            <w:tcW w:w="2267" w:type="dxa"/>
          </w:tcPr>
          <w:p w14:paraId="5A481C0E" w14:textId="77777777" w:rsidR="00334C6A" w:rsidRPr="005647EB" w:rsidRDefault="00334C6A" w:rsidP="002570E4">
            <w:pPr>
              <w:pStyle w:val="TAL"/>
              <w:keepNext w:val="0"/>
              <w:keepLines w:val="0"/>
            </w:pPr>
          </w:p>
        </w:tc>
        <w:tc>
          <w:tcPr>
            <w:tcW w:w="1700" w:type="dxa"/>
          </w:tcPr>
          <w:p w14:paraId="1B692BF7" w14:textId="77777777" w:rsidR="00334C6A" w:rsidRPr="005647EB" w:rsidRDefault="00334C6A" w:rsidP="002570E4">
            <w:pPr>
              <w:pStyle w:val="TAL"/>
              <w:keepNext w:val="0"/>
              <w:keepLines w:val="0"/>
            </w:pPr>
          </w:p>
        </w:tc>
        <w:tc>
          <w:tcPr>
            <w:tcW w:w="1245" w:type="dxa"/>
          </w:tcPr>
          <w:p w14:paraId="2CC86545" w14:textId="77777777" w:rsidR="00334C6A" w:rsidRPr="005647EB" w:rsidRDefault="00334C6A" w:rsidP="002570E4">
            <w:pPr>
              <w:pStyle w:val="TAL"/>
              <w:keepNext w:val="0"/>
              <w:keepLines w:val="0"/>
            </w:pPr>
          </w:p>
        </w:tc>
      </w:tr>
    </w:tbl>
    <w:p w14:paraId="56998182" w14:textId="77777777" w:rsidR="00334C6A" w:rsidRPr="005647EB" w:rsidRDefault="00334C6A" w:rsidP="002570E4">
      <w:pPr>
        <w:rPr>
          <w:lang w:eastAsia="zh-CN"/>
        </w:rPr>
      </w:pPr>
    </w:p>
    <w:p w14:paraId="5A0A4B64" w14:textId="77777777" w:rsidR="00334C6A" w:rsidRPr="005647EB" w:rsidRDefault="00334C6A" w:rsidP="002570E4">
      <w:pPr>
        <w:pStyle w:val="TH"/>
        <w:keepNext w:val="0"/>
        <w:keepLines w:val="0"/>
      </w:pPr>
      <w:r w:rsidRPr="005647EB">
        <w:t xml:space="preserve">Table 8.4.2_2.4.3-3: </w:t>
      </w:r>
      <w:r w:rsidRPr="005647EB">
        <w:rPr>
          <w:i/>
        </w:rPr>
        <w:t>ReportConfigEUTRA-A3</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57733844" w14:textId="77777777" w:rsidTr="002570E4">
        <w:trPr>
          <w:jc w:val="center"/>
        </w:trPr>
        <w:tc>
          <w:tcPr>
            <w:tcW w:w="9527" w:type="dxa"/>
            <w:gridSpan w:val="4"/>
            <w:tcBorders>
              <w:bottom w:val="single" w:sz="4" w:space="0" w:color="auto"/>
            </w:tcBorders>
          </w:tcPr>
          <w:p w14:paraId="57FB1C22" w14:textId="6B81170C"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2CB241B4" w14:textId="77777777" w:rsidTr="002570E4">
        <w:trPr>
          <w:jc w:val="center"/>
        </w:trPr>
        <w:tc>
          <w:tcPr>
            <w:tcW w:w="4427" w:type="dxa"/>
            <w:tcBorders>
              <w:right w:val="single" w:sz="4" w:space="0" w:color="auto"/>
            </w:tcBorders>
          </w:tcPr>
          <w:p w14:paraId="7A426277" w14:textId="045E3796"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FC8604C" w14:textId="77777777" w:rsidR="00334C6A" w:rsidRPr="005647EB" w:rsidRDefault="00334C6A" w:rsidP="002570E4">
            <w:pPr>
              <w:pStyle w:val="TAH"/>
              <w:keepNext w:val="0"/>
              <w:keepLines w:val="0"/>
            </w:pPr>
            <w:r w:rsidRPr="005647EB">
              <w:t>Value/remark</w:t>
            </w:r>
          </w:p>
        </w:tc>
        <w:tc>
          <w:tcPr>
            <w:tcW w:w="1700" w:type="dxa"/>
            <w:tcBorders>
              <w:left w:val="single" w:sz="4" w:space="0" w:color="auto"/>
              <w:right w:val="single" w:sz="4" w:space="0" w:color="auto"/>
            </w:tcBorders>
          </w:tcPr>
          <w:p w14:paraId="25232132" w14:textId="77777777" w:rsidR="00334C6A" w:rsidRPr="005647EB" w:rsidRDefault="00334C6A" w:rsidP="002570E4">
            <w:pPr>
              <w:pStyle w:val="TAH"/>
              <w:keepNext w:val="0"/>
              <w:keepLines w:val="0"/>
            </w:pPr>
            <w:r w:rsidRPr="005647EB">
              <w:t>Comment</w:t>
            </w:r>
          </w:p>
        </w:tc>
        <w:tc>
          <w:tcPr>
            <w:tcW w:w="1133" w:type="dxa"/>
            <w:tcBorders>
              <w:left w:val="single" w:sz="4" w:space="0" w:color="auto"/>
            </w:tcBorders>
          </w:tcPr>
          <w:p w14:paraId="4FBD4FFB" w14:textId="77777777" w:rsidR="00334C6A" w:rsidRPr="005647EB" w:rsidRDefault="00334C6A" w:rsidP="002570E4">
            <w:pPr>
              <w:pStyle w:val="TAH"/>
              <w:keepNext w:val="0"/>
              <w:keepLines w:val="0"/>
            </w:pPr>
            <w:r w:rsidRPr="005647EB">
              <w:t>Condition</w:t>
            </w:r>
          </w:p>
        </w:tc>
      </w:tr>
      <w:tr w:rsidR="00334C6A" w:rsidRPr="005647EB" w14:paraId="0977DB00" w14:textId="77777777" w:rsidTr="002570E4">
        <w:trPr>
          <w:jc w:val="center"/>
        </w:trPr>
        <w:tc>
          <w:tcPr>
            <w:tcW w:w="4427" w:type="dxa"/>
            <w:tcBorders>
              <w:right w:val="single" w:sz="4" w:space="0" w:color="auto"/>
            </w:tcBorders>
          </w:tcPr>
          <w:p w14:paraId="4D8F50FC" w14:textId="422A2547" w:rsidR="00334C6A" w:rsidRPr="005647EB" w:rsidRDefault="00334C6A" w:rsidP="000424D3">
            <w:pPr>
              <w:pStyle w:val="TAH"/>
              <w:keepNext w:val="0"/>
              <w:keepLines w:val="0"/>
              <w:jc w:val="left"/>
              <w:rPr>
                <w:b w:val="0"/>
              </w:rPr>
            </w:pPr>
            <w:r w:rsidRPr="005647EB">
              <w:rPr>
                <w:b w:val="0"/>
              </w:rPr>
              <w:t>ReportConfigEUTRA-A3</w:t>
            </w:r>
            <w:r w:rsidR="002570E4" w:rsidRPr="005647EB">
              <w:rPr>
                <w:b w:val="0"/>
              </w:rPr>
              <w:t xml:space="preserve"> </w:t>
            </w:r>
            <w:r w:rsidRPr="005647EB">
              <w:rPr>
                <w:b w:val="0"/>
              </w:rPr>
              <w:t>::=</w:t>
            </w:r>
            <w:r w:rsidR="002570E4" w:rsidRPr="005647EB">
              <w:rPr>
                <w:b w:val="0"/>
              </w:rPr>
              <w:t xml:space="preserve"> </w:t>
            </w:r>
            <w:r w:rsidRPr="005647EB">
              <w:rPr>
                <w:b w:val="0"/>
              </w:rPr>
              <w:t>SEQUENCE</w:t>
            </w:r>
            <w:r w:rsidR="002570E4" w:rsidRPr="005647EB">
              <w:rPr>
                <w:b w:val="0"/>
              </w:rPr>
              <w:t xml:space="preserve"> </w:t>
            </w:r>
            <w:r w:rsidRPr="005647EB">
              <w:rPr>
                <w:b w:val="0"/>
              </w:rPr>
              <w:t>{</w:t>
            </w:r>
          </w:p>
        </w:tc>
        <w:tc>
          <w:tcPr>
            <w:tcW w:w="2267" w:type="dxa"/>
            <w:tcBorders>
              <w:left w:val="single" w:sz="4" w:space="0" w:color="auto"/>
              <w:right w:val="single" w:sz="4" w:space="0" w:color="auto"/>
            </w:tcBorders>
          </w:tcPr>
          <w:p w14:paraId="0E22AF0A" w14:textId="77777777" w:rsidR="00334C6A" w:rsidRPr="005647EB" w:rsidRDefault="00334C6A" w:rsidP="002570E4">
            <w:pPr>
              <w:pStyle w:val="TAH"/>
              <w:keepNext w:val="0"/>
              <w:keepLines w:val="0"/>
              <w:jc w:val="both"/>
              <w:rPr>
                <w:b w:val="0"/>
              </w:rPr>
            </w:pPr>
          </w:p>
        </w:tc>
        <w:tc>
          <w:tcPr>
            <w:tcW w:w="1700" w:type="dxa"/>
            <w:tcBorders>
              <w:left w:val="single" w:sz="4" w:space="0" w:color="auto"/>
              <w:right w:val="single" w:sz="4" w:space="0" w:color="auto"/>
            </w:tcBorders>
          </w:tcPr>
          <w:p w14:paraId="63A1BDCA" w14:textId="77777777" w:rsidR="00334C6A" w:rsidRPr="005647EB" w:rsidRDefault="00334C6A" w:rsidP="002570E4">
            <w:pPr>
              <w:pStyle w:val="TAH"/>
              <w:keepNext w:val="0"/>
              <w:keepLines w:val="0"/>
              <w:jc w:val="both"/>
              <w:rPr>
                <w:b w:val="0"/>
              </w:rPr>
            </w:pPr>
          </w:p>
        </w:tc>
        <w:tc>
          <w:tcPr>
            <w:tcW w:w="1133" w:type="dxa"/>
            <w:tcBorders>
              <w:left w:val="single" w:sz="4" w:space="0" w:color="auto"/>
            </w:tcBorders>
          </w:tcPr>
          <w:p w14:paraId="4EFAE033" w14:textId="77777777" w:rsidR="00334C6A" w:rsidRPr="005647EB" w:rsidRDefault="00334C6A" w:rsidP="000424D3">
            <w:pPr>
              <w:pStyle w:val="TAH"/>
              <w:keepNext w:val="0"/>
              <w:keepLines w:val="0"/>
              <w:jc w:val="left"/>
              <w:rPr>
                <w:b w:val="0"/>
              </w:rPr>
            </w:pPr>
          </w:p>
        </w:tc>
      </w:tr>
      <w:tr w:rsidR="00334C6A" w:rsidRPr="005647EB" w14:paraId="708C173C" w14:textId="77777777" w:rsidTr="002570E4">
        <w:trPr>
          <w:jc w:val="center"/>
        </w:trPr>
        <w:tc>
          <w:tcPr>
            <w:tcW w:w="4427" w:type="dxa"/>
            <w:tcBorders>
              <w:right w:val="single" w:sz="4" w:space="0" w:color="auto"/>
            </w:tcBorders>
          </w:tcPr>
          <w:p w14:paraId="561933A4" w14:textId="6B6C139B" w:rsidR="00334C6A" w:rsidRPr="005647EB" w:rsidRDefault="002570E4" w:rsidP="002570E4">
            <w:pPr>
              <w:pStyle w:val="TAL"/>
              <w:keepNext w:val="0"/>
              <w:keepLines w:val="0"/>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1FDEED9A"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464DEA50" w14:textId="77777777" w:rsidR="00334C6A" w:rsidRPr="005647EB" w:rsidRDefault="00334C6A" w:rsidP="002570E4">
            <w:pPr>
              <w:pStyle w:val="TAL"/>
              <w:keepNext w:val="0"/>
              <w:keepLines w:val="0"/>
            </w:pPr>
          </w:p>
        </w:tc>
        <w:tc>
          <w:tcPr>
            <w:tcW w:w="1133" w:type="dxa"/>
            <w:tcBorders>
              <w:left w:val="single" w:sz="4" w:space="0" w:color="auto"/>
            </w:tcBorders>
          </w:tcPr>
          <w:p w14:paraId="3622CFD6" w14:textId="77777777" w:rsidR="00334C6A" w:rsidRPr="005647EB" w:rsidRDefault="00334C6A" w:rsidP="002570E4">
            <w:pPr>
              <w:pStyle w:val="TAL"/>
              <w:keepNext w:val="0"/>
              <w:keepLines w:val="0"/>
            </w:pPr>
          </w:p>
        </w:tc>
      </w:tr>
      <w:tr w:rsidR="00334C6A" w:rsidRPr="005647EB" w14:paraId="5CAA1430" w14:textId="77777777" w:rsidTr="002570E4">
        <w:trPr>
          <w:jc w:val="center"/>
        </w:trPr>
        <w:tc>
          <w:tcPr>
            <w:tcW w:w="4427" w:type="dxa"/>
            <w:tcBorders>
              <w:right w:val="single" w:sz="4" w:space="0" w:color="auto"/>
            </w:tcBorders>
          </w:tcPr>
          <w:p w14:paraId="49645879" w14:textId="683BA95A" w:rsidR="00334C6A" w:rsidRPr="005647EB" w:rsidRDefault="002570E4" w:rsidP="002570E4">
            <w:pPr>
              <w:pStyle w:val="TAL"/>
              <w:keepNext w:val="0"/>
              <w:keepLines w:val="0"/>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29A30794"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6E6688A3" w14:textId="77777777" w:rsidR="00334C6A" w:rsidRPr="005647EB" w:rsidRDefault="00334C6A" w:rsidP="002570E4">
            <w:pPr>
              <w:pStyle w:val="TAL"/>
              <w:keepNext w:val="0"/>
              <w:keepLines w:val="0"/>
            </w:pPr>
          </w:p>
        </w:tc>
        <w:tc>
          <w:tcPr>
            <w:tcW w:w="1133" w:type="dxa"/>
            <w:tcBorders>
              <w:left w:val="single" w:sz="4" w:space="0" w:color="auto"/>
            </w:tcBorders>
          </w:tcPr>
          <w:p w14:paraId="6E94C72E" w14:textId="77777777" w:rsidR="00334C6A" w:rsidRPr="005647EB" w:rsidRDefault="00334C6A" w:rsidP="002570E4">
            <w:pPr>
              <w:pStyle w:val="TAL"/>
              <w:keepNext w:val="0"/>
              <w:keepLines w:val="0"/>
            </w:pPr>
          </w:p>
        </w:tc>
      </w:tr>
      <w:tr w:rsidR="00334C6A" w:rsidRPr="005647EB" w14:paraId="7FFA4C9F" w14:textId="77777777" w:rsidTr="002570E4">
        <w:trPr>
          <w:jc w:val="center"/>
        </w:trPr>
        <w:tc>
          <w:tcPr>
            <w:tcW w:w="4427" w:type="dxa"/>
            <w:tcBorders>
              <w:right w:val="single" w:sz="4" w:space="0" w:color="auto"/>
            </w:tcBorders>
          </w:tcPr>
          <w:p w14:paraId="03D5659C" w14:textId="01E83F4D" w:rsidR="00334C6A" w:rsidRPr="005647EB" w:rsidRDefault="002570E4" w:rsidP="002570E4">
            <w:pPr>
              <w:pStyle w:val="TAL"/>
              <w:keepNext w:val="0"/>
              <w:keepLines w:val="0"/>
            </w:pPr>
            <w:r w:rsidRPr="005647EB">
              <w:t xml:space="preserve">    </w:t>
            </w:r>
            <w:r w:rsidR="00334C6A" w:rsidRPr="005647EB">
              <w:t>eventId</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2CA7C1ED"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3AC77A0A" w14:textId="77777777" w:rsidR="00334C6A" w:rsidRPr="005647EB" w:rsidRDefault="00334C6A" w:rsidP="002570E4">
            <w:pPr>
              <w:pStyle w:val="TAL"/>
              <w:keepNext w:val="0"/>
              <w:keepLines w:val="0"/>
            </w:pPr>
          </w:p>
        </w:tc>
        <w:tc>
          <w:tcPr>
            <w:tcW w:w="1133" w:type="dxa"/>
            <w:tcBorders>
              <w:left w:val="single" w:sz="4" w:space="0" w:color="auto"/>
            </w:tcBorders>
          </w:tcPr>
          <w:p w14:paraId="11A19C6A" w14:textId="77777777" w:rsidR="00334C6A" w:rsidRPr="005647EB" w:rsidRDefault="00334C6A" w:rsidP="002570E4">
            <w:pPr>
              <w:pStyle w:val="TAL"/>
              <w:keepNext w:val="0"/>
              <w:keepLines w:val="0"/>
            </w:pPr>
          </w:p>
        </w:tc>
      </w:tr>
      <w:tr w:rsidR="00334C6A" w:rsidRPr="005647EB" w14:paraId="1E813805" w14:textId="77777777" w:rsidTr="002570E4">
        <w:trPr>
          <w:jc w:val="center"/>
        </w:trPr>
        <w:tc>
          <w:tcPr>
            <w:tcW w:w="4427" w:type="dxa"/>
            <w:tcBorders>
              <w:right w:val="single" w:sz="4" w:space="0" w:color="auto"/>
            </w:tcBorders>
          </w:tcPr>
          <w:p w14:paraId="405A5FDB" w14:textId="1505C2E1" w:rsidR="00334C6A" w:rsidRPr="005647EB" w:rsidRDefault="002570E4" w:rsidP="002570E4">
            <w:pPr>
              <w:pStyle w:val="TAL"/>
              <w:keepNext w:val="0"/>
              <w:keepLines w:val="0"/>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661C2435"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60A5E250" w14:textId="77777777" w:rsidR="00334C6A" w:rsidRPr="005647EB" w:rsidRDefault="00334C6A" w:rsidP="002570E4">
            <w:pPr>
              <w:pStyle w:val="TAL"/>
              <w:keepNext w:val="0"/>
              <w:keepLines w:val="0"/>
            </w:pPr>
          </w:p>
        </w:tc>
        <w:tc>
          <w:tcPr>
            <w:tcW w:w="1133" w:type="dxa"/>
            <w:tcBorders>
              <w:left w:val="single" w:sz="4" w:space="0" w:color="auto"/>
            </w:tcBorders>
          </w:tcPr>
          <w:p w14:paraId="56E807D4" w14:textId="77777777" w:rsidR="00334C6A" w:rsidRPr="005647EB" w:rsidRDefault="00334C6A" w:rsidP="002570E4">
            <w:pPr>
              <w:pStyle w:val="TAL"/>
              <w:keepNext w:val="0"/>
              <w:keepLines w:val="0"/>
            </w:pPr>
          </w:p>
        </w:tc>
      </w:tr>
      <w:tr w:rsidR="00334C6A" w:rsidRPr="005647EB" w14:paraId="7705EE11" w14:textId="77777777" w:rsidTr="002570E4">
        <w:trPr>
          <w:jc w:val="center"/>
        </w:trPr>
        <w:tc>
          <w:tcPr>
            <w:tcW w:w="4427" w:type="dxa"/>
            <w:tcBorders>
              <w:right w:val="single" w:sz="4" w:space="0" w:color="auto"/>
            </w:tcBorders>
          </w:tcPr>
          <w:p w14:paraId="5E4ECFC9" w14:textId="0D9B5462" w:rsidR="00334C6A" w:rsidRPr="005647EB" w:rsidRDefault="002570E4" w:rsidP="002570E4">
            <w:pPr>
              <w:pStyle w:val="TAL"/>
              <w:keepNext w:val="0"/>
              <w:keepLines w:val="0"/>
            </w:pPr>
            <w:r w:rsidRPr="005647EB">
              <w:t xml:space="preserve">       </w:t>
            </w:r>
            <w:r w:rsidR="00334C6A" w:rsidRPr="005647EB">
              <w:t>a3-Offset</w:t>
            </w:r>
          </w:p>
        </w:tc>
        <w:tc>
          <w:tcPr>
            <w:tcW w:w="2267" w:type="dxa"/>
            <w:tcBorders>
              <w:left w:val="single" w:sz="4" w:space="0" w:color="auto"/>
              <w:right w:val="single" w:sz="4" w:space="0" w:color="auto"/>
            </w:tcBorders>
          </w:tcPr>
          <w:p w14:paraId="10864629" w14:textId="3A40DA33" w:rsidR="00334C6A" w:rsidRPr="005647EB" w:rsidRDefault="00334C6A" w:rsidP="002570E4">
            <w:pPr>
              <w:pStyle w:val="TAL"/>
              <w:keepNext w:val="0"/>
              <w:keepLines w:val="0"/>
            </w:pPr>
            <w:r w:rsidRPr="005647EB">
              <w:t>-</w:t>
            </w:r>
            <w:r w:rsidRPr="005647EB">
              <w:rPr>
                <w:lang w:eastAsia="zh-CN"/>
              </w:rPr>
              <w:t>12</w:t>
            </w:r>
            <w:r w:rsidR="002570E4" w:rsidRPr="005647EB">
              <w:t xml:space="preserve"> </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0A3E5B34" w14:textId="32815CE8" w:rsidR="00334C6A" w:rsidRPr="005647EB" w:rsidRDefault="00334C6A" w:rsidP="002570E4">
            <w:pPr>
              <w:pStyle w:val="TAL"/>
              <w:keepNext w:val="0"/>
              <w:keepLines w:val="0"/>
              <w:rPr>
                <w:lang w:eastAsia="zh-CN"/>
              </w:rPr>
            </w:pPr>
            <w:r w:rsidRPr="005647EB">
              <w:rPr>
                <w:lang w:eastAsia="zh-CN"/>
              </w:rPr>
              <w:t>-6</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actual</w:t>
            </w:r>
            <w:r w:rsidR="002570E4" w:rsidRPr="005647EB">
              <w:rPr>
                <w:lang w:eastAsia="zh-CN"/>
              </w:rPr>
              <w:t xml:space="preserve"> </w:t>
            </w:r>
            <w:r w:rsidRPr="005647EB">
              <w:rPr>
                <w:lang w:eastAsia="zh-CN"/>
              </w:rPr>
              <w:t>value</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dB</w:t>
            </w:r>
            <w:r w:rsidR="002570E4" w:rsidRPr="005647EB">
              <w:rPr>
                <w:lang w:eastAsia="zh-CN"/>
              </w:rPr>
              <w:t xml:space="preserve"> </w:t>
            </w:r>
            <w:r w:rsidRPr="005647EB">
              <w:rPr>
                <w:lang w:eastAsia="zh-CN"/>
              </w:rPr>
              <w:t>(-12</w:t>
            </w:r>
            <w:r w:rsidR="002570E4" w:rsidRPr="005647EB">
              <w:rPr>
                <w:lang w:eastAsia="zh-CN"/>
              </w:rPr>
              <w:t xml:space="preserve"> </w:t>
            </w:r>
            <w:r w:rsidRPr="005647EB">
              <w:rPr>
                <w:lang w:eastAsia="zh-CN"/>
              </w:rPr>
              <w:t>*</w:t>
            </w:r>
            <w:r w:rsidR="002570E4" w:rsidRPr="005647EB">
              <w:rPr>
                <w:lang w:eastAsia="zh-CN"/>
              </w:rPr>
              <w:t xml:space="preserve"> </w:t>
            </w:r>
            <w:r w:rsidRPr="005647EB">
              <w:rPr>
                <w:lang w:eastAsia="zh-CN"/>
              </w:rPr>
              <w:t>0.5</w:t>
            </w:r>
            <w:r w:rsidR="002570E4" w:rsidRPr="005647EB">
              <w:rPr>
                <w:lang w:eastAsia="zh-CN"/>
              </w:rPr>
              <w:t xml:space="preserve"> </w:t>
            </w:r>
            <w:r w:rsidRPr="005647EB">
              <w:rPr>
                <w:lang w:eastAsia="zh-CN"/>
              </w:rPr>
              <w:t>dB)</w:t>
            </w:r>
          </w:p>
        </w:tc>
        <w:tc>
          <w:tcPr>
            <w:tcW w:w="1133" w:type="dxa"/>
            <w:tcBorders>
              <w:left w:val="single" w:sz="4" w:space="0" w:color="auto"/>
            </w:tcBorders>
          </w:tcPr>
          <w:p w14:paraId="153D983C" w14:textId="77777777" w:rsidR="00334C6A" w:rsidRPr="005647EB" w:rsidRDefault="00334C6A" w:rsidP="002570E4">
            <w:pPr>
              <w:pStyle w:val="TAL"/>
              <w:keepNext w:val="0"/>
              <w:keepLines w:val="0"/>
            </w:pPr>
          </w:p>
        </w:tc>
      </w:tr>
      <w:tr w:rsidR="00334C6A" w:rsidRPr="005647EB" w14:paraId="58E1AD3A" w14:textId="77777777" w:rsidTr="002570E4">
        <w:trPr>
          <w:jc w:val="center"/>
        </w:trPr>
        <w:tc>
          <w:tcPr>
            <w:tcW w:w="4427" w:type="dxa"/>
            <w:tcBorders>
              <w:right w:val="single" w:sz="4" w:space="0" w:color="auto"/>
            </w:tcBorders>
          </w:tcPr>
          <w:p w14:paraId="398AEBD3" w14:textId="72713F6A"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reportOnLeave</w:t>
            </w:r>
          </w:p>
        </w:tc>
        <w:tc>
          <w:tcPr>
            <w:tcW w:w="2267" w:type="dxa"/>
            <w:tcBorders>
              <w:left w:val="single" w:sz="4" w:space="0" w:color="auto"/>
              <w:right w:val="single" w:sz="4" w:space="0" w:color="auto"/>
            </w:tcBorders>
          </w:tcPr>
          <w:p w14:paraId="2185DBFD" w14:textId="77777777" w:rsidR="00334C6A" w:rsidRPr="005647EB" w:rsidRDefault="00334C6A" w:rsidP="002570E4">
            <w:pPr>
              <w:pStyle w:val="TAL"/>
              <w:keepNext w:val="0"/>
              <w:keepLines w:val="0"/>
              <w:rPr>
                <w:lang w:eastAsia="zh-CN"/>
              </w:rPr>
            </w:pPr>
            <w:r w:rsidRPr="005647EB">
              <w:rPr>
                <w:lang w:eastAsia="zh-CN"/>
              </w:rPr>
              <w:t>FALSE</w:t>
            </w:r>
          </w:p>
        </w:tc>
        <w:tc>
          <w:tcPr>
            <w:tcW w:w="1700" w:type="dxa"/>
            <w:tcBorders>
              <w:left w:val="single" w:sz="4" w:space="0" w:color="auto"/>
              <w:right w:val="single" w:sz="4" w:space="0" w:color="auto"/>
            </w:tcBorders>
          </w:tcPr>
          <w:p w14:paraId="275546B0" w14:textId="77777777" w:rsidR="00334C6A" w:rsidRPr="005647EB" w:rsidRDefault="00334C6A" w:rsidP="002570E4">
            <w:pPr>
              <w:pStyle w:val="TAL"/>
              <w:keepNext w:val="0"/>
              <w:keepLines w:val="0"/>
            </w:pPr>
          </w:p>
        </w:tc>
        <w:tc>
          <w:tcPr>
            <w:tcW w:w="1133" w:type="dxa"/>
            <w:tcBorders>
              <w:left w:val="single" w:sz="4" w:space="0" w:color="auto"/>
            </w:tcBorders>
          </w:tcPr>
          <w:p w14:paraId="0D85963F" w14:textId="77777777" w:rsidR="00334C6A" w:rsidRPr="005647EB" w:rsidRDefault="00334C6A" w:rsidP="002570E4">
            <w:pPr>
              <w:pStyle w:val="TAL"/>
              <w:keepNext w:val="0"/>
              <w:keepLines w:val="0"/>
            </w:pPr>
          </w:p>
        </w:tc>
      </w:tr>
      <w:tr w:rsidR="00334C6A" w:rsidRPr="005647EB" w14:paraId="539D7689" w14:textId="77777777" w:rsidTr="002570E4">
        <w:trPr>
          <w:jc w:val="center"/>
        </w:trPr>
        <w:tc>
          <w:tcPr>
            <w:tcW w:w="4427" w:type="dxa"/>
            <w:tcBorders>
              <w:right w:val="single" w:sz="4" w:space="0" w:color="auto"/>
            </w:tcBorders>
          </w:tcPr>
          <w:p w14:paraId="64BF68B4" w14:textId="01713884"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1E20AB0B"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664E7CD1" w14:textId="77777777" w:rsidR="00334C6A" w:rsidRPr="005647EB" w:rsidRDefault="00334C6A" w:rsidP="002570E4">
            <w:pPr>
              <w:pStyle w:val="TAL"/>
              <w:keepNext w:val="0"/>
              <w:keepLines w:val="0"/>
            </w:pPr>
          </w:p>
        </w:tc>
        <w:tc>
          <w:tcPr>
            <w:tcW w:w="1133" w:type="dxa"/>
            <w:tcBorders>
              <w:left w:val="single" w:sz="4" w:space="0" w:color="auto"/>
            </w:tcBorders>
          </w:tcPr>
          <w:p w14:paraId="6C174420" w14:textId="77777777" w:rsidR="00334C6A" w:rsidRPr="005647EB" w:rsidRDefault="00334C6A" w:rsidP="002570E4">
            <w:pPr>
              <w:pStyle w:val="TAL"/>
              <w:keepNext w:val="0"/>
              <w:keepLines w:val="0"/>
            </w:pPr>
          </w:p>
        </w:tc>
      </w:tr>
      <w:tr w:rsidR="00334C6A" w:rsidRPr="005647EB" w14:paraId="1B3B6B3E" w14:textId="77777777" w:rsidTr="002570E4">
        <w:trPr>
          <w:jc w:val="center"/>
        </w:trPr>
        <w:tc>
          <w:tcPr>
            <w:tcW w:w="4427" w:type="dxa"/>
            <w:tcBorders>
              <w:right w:val="single" w:sz="4" w:space="0" w:color="auto"/>
            </w:tcBorders>
          </w:tcPr>
          <w:p w14:paraId="5AD949CC" w14:textId="125C5125"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5CF103C1"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2529EB7E" w14:textId="77777777" w:rsidR="00334C6A" w:rsidRPr="005647EB" w:rsidRDefault="00334C6A" w:rsidP="002570E4">
            <w:pPr>
              <w:pStyle w:val="TAL"/>
              <w:keepNext w:val="0"/>
              <w:keepLines w:val="0"/>
            </w:pPr>
          </w:p>
        </w:tc>
        <w:tc>
          <w:tcPr>
            <w:tcW w:w="1133" w:type="dxa"/>
            <w:tcBorders>
              <w:left w:val="single" w:sz="4" w:space="0" w:color="auto"/>
            </w:tcBorders>
          </w:tcPr>
          <w:p w14:paraId="543BF539" w14:textId="77777777" w:rsidR="00334C6A" w:rsidRPr="005647EB" w:rsidRDefault="00334C6A" w:rsidP="002570E4">
            <w:pPr>
              <w:pStyle w:val="TAL"/>
              <w:keepNext w:val="0"/>
              <w:keepLines w:val="0"/>
            </w:pPr>
          </w:p>
        </w:tc>
      </w:tr>
      <w:tr w:rsidR="00334C6A" w:rsidRPr="005647EB" w14:paraId="416FA482" w14:textId="77777777" w:rsidTr="002570E4">
        <w:trPr>
          <w:jc w:val="center"/>
        </w:trPr>
        <w:tc>
          <w:tcPr>
            <w:tcW w:w="4427" w:type="dxa"/>
            <w:tcBorders>
              <w:right w:val="single" w:sz="4" w:space="0" w:color="auto"/>
            </w:tcBorders>
          </w:tcPr>
          <w:p w14:paraId="518DF3B4" w14:textId="0285CDC2" w:rsidR="00334C6A" w:rsidRPr="005647EB" w:rsidRDefault="002570E4" w:rsidP="002570E4">
            <w:pPr>
              <w:pStyle w:val="TAL"/>
              <w:keepNext w:val="0"/>
              <w:keepLines w:val="0"/>
            </w:pPr>
            <w:r w:rsidRPr="005647EB">
              <w:t xml:space="preserve">    </w:t>
            </w:r>
            <w:r w:rsidR="00334C6A" w:rsidRPr="005647EB">
              <w:rPr>
                <w:lang w:eastAsia="zh-CN"/>
              </w:rPr>
              <w:t>h</w:t>
            </w:r>
            <w:r w:rsidR="00334C6A" w:rsidRPr="005647EB">
              <w:t>ysteresis</w:t>
            </w:r>
          </w:p>
        </w:tc>
        <w:tc>
          <w:tcPr>
            <w:tcW w:w="2267" w:type="dxa"/>
            <w:tcBorders>
              <w:left w:val="single" w:sz="4" w:space="0" w:color="auto"/>
              <w:right w:val="single" w:sz="4" w:space="0" w:color="auto"/>
            </w:tcBorders>
          </w:tcPr>
          <w:p w14:paraId="4DCB137C" w14:textId="0A9FCDD1"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02B766C0" w14:textId="2E976B3F" w:rsidR="00334C6A" w:rsidRPr="005647EB" w:rsidRDefault="00334C6A"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50ED7A0A" w14:textId="77777777" w:rsidR="00334C6A" w:rsidRPr="005647EB" w:rsidRDefault="00334C6A" w:rsidP="002570E4">
            <w:pPr>
              <w:pStyle w:val="TAL"/>
              <w:keepNext w:val="0"/>
              <w:keepLines w:val="0"/>
            </w:pPr>
          </w:p>
        </w:tc>
      </w:tr>
      <w:tr w:rsidR="00334C6A" w:rsidRPr="005647EB" w14:paraId="4CEAF1E6" w14:textId="77777777" w:rsidTr="002570E4">
        <w:trPr>
          <w:jc w:val="center"/>
        </w:trPr>
        <w:tc>
          <w:tcPr>
            <w:tcW w:w="4427" w:type="dxa"/>
            <w:tcBorders>
              <w:right w:val="single" w:sz="4" w:space="0" w:color="auto"/>
            </w:tcBorders>
          </w:tcPr>
          <w:p w14:paraId="7306D5A8" w14:textId="3713237A"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timeToTrigger</w:t>
            </w:r>
          </w:p>
        </w:tc>
        <w:tc>
          <w:tcPr>
            <w:tcW w:w="2267" w:type="dxa"/>
            <w:tcBorders>
              <w:left w:val="single" w:sz="4" w:space="0" w:color="auto"/>
              <w:right w:val="single" w:sz="4" w:space="0" w:color="auto"/>
            </w:tcBorders>
          </w:tcPr>
          <w:p w14:paraId="683F8457" w14:textId="7B878C33"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ms)</w:t>
            </w:r>
          </w:p>
        </w:tc>
        <w:tc>
          <w:tcPr>
            <w:tcW w:w="1700" w:type="dxa"/>
            <w:tcBorders>
              <w:left w:val="single" w:sz="4" w:space="0" w:color="auto"/>
              <w:right w:val="single" w:sz="4" w:space="0" w:color="auto"/>
            </w:tcBorders>
          </w:tcPr>
          <w:p w14:paraId="67C4F69D" w14:textId="77777777" w:rsidR="00334C6A" w:rsidRPr="005647EB" w:rsidRDefault="00334C6A" w:rsidP="002570E4">
            <w:pPr>
              <w:pStyle w:val="TAL"/>
              <w:keepNext w:val="0"/>
              <w:keepLines w:val="0"/>
            </w:pPr>
          </w:p>
        </w:tc>
        <w:tc>
          <w:tcPr>
            <w:tcW w:w="1133" w:type="dxa"/>
            <w:tcBorders>
              <w:left w:val="single" w:sz="4" w:space="0" w:color="auto"/>
            </w:tcBorders>
          </w:tcPr>
          <w:p w14:paraId="0A35CC4A" w14:textId="77777777" w:rsidR="00334C6A" w:rsidRPr="005647EB" w:rsidRDefault="00334C6A" w:rsidP="002570E4">
            <w:pPr>
              <w:pStyle w:val="TAL"/>
              <w:keepNext w:val="0"/>
              <w:keepLines w:val="0"/>
            </w:pPr>
          </w:p>
        </w:tc>
      </w:tr>
      <w:tr w:rsidR="00334C6A" w:rsidRPr="005647EB" w14:paraId="7E5171A8" w14:textId="77777777" w:rsidTr="002570E4">
        <w:trPr>
          <w:jc w:val="center"/>
        </w:trPr>
        <w:tc>
          <w:tcPr>
            <w:tcW w:w="4427" w:type="dxa"/>
            <w:tcBorders>
              <w:right w:val="single" w:sz="4" w:space="0" w:color="auto"/>
            </w:tcBorders>
          </w:tcPr>
          <w:p w14:paraId="6C4ED52D" w14:textId="0E297656"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Borders>
              <w:left w:val="single" w:sz="4" w:space="0" w:color="auto"/>
              <w:right w:val="single" w:sz="4" w:space="0" w:color="auto"/>
            </w:tcBorders>
          </w:tcPr>
          <w:p w14:paraId="27550A46"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0477DAB4" w14:textId="77777777" w:rsidR="00334C6A" w:rsidRPr="005647EB" w:rsidRDefault="00334C6A" w:rsidP="002570E4">
            <w:pPr>
              <w:pStyle w:val="TAL"/>
              <w:keepNext w:val="0"/>
              <w:keepLines w:val="0"/>
            </w:pPr>
          </w:p>
        </w:tc>
        <w:tc>
          <w:tcPr>
            <w:tcW w:w="1133" w:type="dxa"/>
            <w:tcBorders>
              <w:left w:val="single" w:sz="4" w:space="0" w:color="auto"/>
            </w:tcBorders>
          </w:tcPr>
          <w:p w14:paraId="050DD282" w14:textId="77777777" w:rsidR="00334C6A" w:rsidRPr="005647EB" w:rsidRDefault="00334C6A" w:rsidP="002570E4">
            <w:pPr>
              <w:pStyle w:val="TAL"/>
              <w:keepNext w:val="0"/>
              <w:keepLines w:val="0"/>
            </w:pPr>
          </w:p>
        </w:tc>
      </w:tr>
      <w:tr w:rsidR="00334C6A" w:rsidRPr="005647EB" w14:paraId="4C385270" w14:textId="77777777" w:rsidTr="002570E4">
        <w:trPr>
          <w:jc w:val="center"/>
        </w:trPr>
        <w:tc>
          <w:tcPr>
            <w:tcW w:w="4427" w:type="dxa"/>
            <w:tcBorders>
              <w:right w:val="single" w:sz="4" w:space="0" w:color="auto"/>
            </w:tcBorders>
          </w:tcPr>
          <w:p w14:paraId="15822F39" w14:textId="01EF9028"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Borders>
              <w:left w:val="single" w:sz="4" w:space="0" w:color="auto"/>
              <w:right w:val="single" w:sz="4" w:space="0" w:color="auto"/>
            </w:tcBorders>
          </w:tcPr>
          <w:p w14:paraId="3E5A547B"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2A67C40F" w14:textId="77777777" w:rsidR="00334C6A" w:rsidRPr="005647EB" w:rsidRDefault="00334C6A" w:rsidP="002570E4">
            <w:pPr>
              <w:pStyle w:val="TAL"/>
              <w:keepNext w:val="0"/>
              <w:keepLines w:val="0"/>
            </w:pPr>
          </w:p>
        </w:tc>
        <w:tc>
          <w:tcPr>
            <w:tcW w:w="1133" w:type="dxa"/>
            <w:tcBorders>
              <w:left w:val="single" w:sz="4" w:space="0" w:color="auto"/>
            </w:tcBorders>
          </w:tcPr>
          <w:p w14:paraId="69D930F7" w14:textId="77777777" w:rsidR="00334C6A" w:rsidRPr="005647EB" w:rsidRDefault="00334C6A" w:rsidP="002570E4">
            <w:pPr>
              <w:pStyle w:val="TAL"/>
              <w:keepNext w:val="0"/>
              <w:keepLines w:val="0"/>
            </w:pPr>
          </w:p>
        </w:tc>
      </w:tr>
    </w:tbl>
    <w:p w14:paraId="27BF834E" w14:textId="77777777" w:rsidR="00334C6A" w:rsidRPr="005647EB" w:rsidRDefault="00334C6A" w:rsidP="002570E4">
      <w:pPr>
        <w:rPr>
          <w:lang w:eastAsia="zh-CN"/>
        </w:rPr>
      </w:pPr>
    </w:p>
    <w:p w14:paraId="791D2166" w14:textId="77777777" w:rsidR="00334C6A" w:rsidRPr="005647EB" w:rsidRDefault="00334C6A" w:rsidP="00A31201">
      <w:pPr>
        <w:pStyle w:val="TH"/>
      </w:pPr>
      <w:r w:rsidRPr="005647EB">
        <w:lastRenderedPageBreak/>
        <w:t>Table 8.4.2_2.4.3-</w:t>
      </w:r>
      <w:r w:rsidRPr="005647EB">
        <w:rPr>
          <w:lang w:eastAsia="zh-CN"/>
        </w:rPr>
        <w:t>4</w:t>
      </w:r>
      <w:r w:rsidRPr="005647EB">
        <w:t xml:space="preserve">: </w:t>
      </w:r>
      <w:r w:rsidRPr="005647EB">
        <w:rPr>
          <w:i/>
        </w:rPr>
        <w:t>SchedulingRequest-Config-DEFAULT</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334C6A" w:rsidRPr="005647EB" w14:paraId="5B980FF4" w14:textId="77777777" w:rsidTr="002570E4">
        <w:trPr>
          <w:gridBefore w:val="1"/>
          <w:wBefore w:w="9" w:type="dxa"/>
          <w:jc w:val="center"/>
        </w:trPr>
        <w:tc>
          <w:tcPr>
            <w:tcW w:w="9781" w:type="dxa"/>
            <w:gridSpan w:val="5"/>
          </w:tcPr>
          <w:p w14:paraId="6D972CA1" w14:textId="7C8BC5D2" w:rsidR="00334C6A" w:rsidRPr="005647EB" w:rsidRDefault="00334C6A" w:rsidP="00A31201">
            <w:pPr>
              <w:pStyle w:val="TAL"/>
              <w:rPr>
                <w:lang w:eastAsia="zh-CN"/>
              </w:rPr>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334C6A" w:rsidRPr="005647EB" w14:paraId="4246EA24" w14:textId="77777777" w:rsidTr="002570E4">
        <w:trPr>
          <w:gridAfter w:val="1"/>
          <w:wAfter w:w="9" w:type="dxa"/>
          <w:jc w:val="center"/>
        </w:trPr>
        <w:tc>
          <w:tcPr>
            <w:tcW w:w="4537" w:type="dxa"/>
            <w:gridSpan w:val="2"/>
          </w:tcPr>
          <w:p w14:paraId="73A8DA08" w14:textId="18199329" w:rsidR="00334C6A" w:rsidRPr="005647EB" w:rsidRDefault="00334C6A" w:rsidP="00A31201">
            <w:pPr>
              <w:pStyle w:val="TAH"/>
            </w:pPr>
            <w:r w:rsidRPr="005647EB">
              <w:t>Information</w:t>
            </w:r>
            <w:r w:rsidR="002570E4" w:rsidRPr="005647EB">
              <w:t xml:space="preserve"> </w:t>
            </w:r>
            <w:r w:rsidRPr="005647EB">
              <w:t>Element</w:t>
            </w:r>
          </w:p>
        </w:tc>
        <w:tc>
          <w:tcPr>
            <w:tcW w:w="2268" w:type="dxa"/>
          </w:tcPr>
          <w:p w14:paraId="2FC14F4E" w14:textId="77777777" w:rsidR="00334C6A" w:rsidRPr="005647EB" w:rsidRDefault="00334C6A" w:rsidP="00A31201">
            <w:pPr>
              <w:pStyle w:val="TAH"/>
            </w:pPr>
            <w:r w:rsidRPr="005647EB">
              <w:t>Value/remark</w:t>
            </w:r>
          </w:p>
        </w:tc>
        <w:tc>
          <w:tcPr>
            <w:tcW w:w="1701" w:type="dxa"/>
          </w:tcPr>
          <w:p w14:paraId="260C3A7B" w14:textId="77777777" w:rsidR="00334C6A" w:rsidRPr="005647EB" w:rsidRDefault="00334C6A" w:rsidP="00A31201">
            <w:pPr>
              <w:pStyle w:val="TAH"/>
            </w:pPr>
            <w:r w:rsidRPr="005647EB">
              <w:t>Comment</w:t>
            </w:r>
          </w:p>
        </w:tc>
        <w:tc>
          <w:tcPr>
            <w:tcW w:w="1275" w:type="dxa"/>
          </w:tcPr>
          <w:p w14:paraId="3E2C3DAD" w14:textId="77777777" w:rsidR="00334C6A" w:rsidRPr="005647EB" w:rsidRDefault="00334C6A" w:rsidP="00A31201">
            <w:pPr>
              <w:pStyle w:val="TAH"/>
            </w:pPr>
            <w:r w:rsidRPr="005647EB">
              <w:t>Condition</w:t>
            </w:r>
          </w:p>
        </w:tc>
      </w:tr>
      <w:tr w:rsidR="00334C6A" w:rsidRPr="005647EB" w14:paraId="7D1DC3D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5914E2E" w14:textId="6654CF13" w:rsidR="00334C6A" w:rsidRPr="005647EB" w:rsidRDefault="00334C6A" w:rsidP="00A31201">
            <w:pPr>
              <w:pStyle w:val="TAL"/>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22711228" w14:textId="77777777" w:rsidR="00334C6A" w:rsidRPr="005647EB" w:rsidRDefault="00334C6A" w:rsidP="00A31201">
            <w:pPr>
              <w:pStyle w:val="TAL"/>
            </w:pPr>
          </w:p>
        </w:tc>
        <w:tc>
          <w:tcPr>
            <w:tcW w:w="1701" w:type="dxa"/>
            <w:tcBorders>
              <w:top w:val="single" w:sz="4" w:space="0" w:color="auto"/>
              <w:left w:val="single" w:sz="4" w:space="0" w:color="auto"/>
              <w:bottom w:val="single" w:sz="4" w:space="0" w:color="auto"/>
              <w:right w:val="single" w:sz="4" w:space="0" w:color="auto"/>
            </w:tcBorders>
          </w:tcPr>
          <w:p w14:paraId="66D23B08" w14:textId="77777777" w:rsidR="00334C6A" w:rsidRPr="005647EB" w:rsidRDefault="00334C6A" w:rsidP="00A31201">
            <w:pPr>
              <w:pStyle w:val="TAL"/>
            </w:pPr>
          </w:p>
        </w:tc>
        <w:tc>
          <w:tcPr>
            <w:tcW w:w="1275" w:type="dxa"/>
            <w:tcBorders>
              <w:top w:val="single" w:sz="4" w:space="0" w:color="auto"/>
              <w:left w:val="single" w:sz="4" w:space="0" w:color="auto"/>
              <w:bottom w:val="single" w:sz="4" w:space="0" w:color="auto"/>
              <w:right w:val="single" w:sz="4" w:space="0" w:color="auto"/>
            </w:tcBorders>
          </w:tcPr>
          <w:p w14:paraId="2A2F8C15" w14:textId="77777777" w:rsidR="00334C6A" w:rsidRPr="005647EB" w:rsidRDefault="00334C6A" w:rsidP="00A31201">
            <w:pPr>
              <w:pStyle w:val="TAL"/>
            </w:pPr>
          </w:p>
        </w:tc>
      </w:tr>
      <w:tr w:rsidR="00334C6A" w:rsidRPr="005647EB" w14:paraId="1E7AC0AB"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9EFE500" w14:textId="601BE153" w:rsidR="00334C6A" w:rsidRPr="005647EB" w:rsidRDefault="002570E4" w:rsidP="00A31201">
            <w:pPr>
              <w:pStyle w:val="TAL"/>
            </w:pPr>
            <w:r w:rsidRPr="005647EB">
              <w:t xml:space="preserve">  </w:t>
            </w:r>
            <w:r w:rsidR="00334C6A" w:rsidRPr="005647EB">
              <w:t>setup</w:t>
            </w:r>
            <w:r w:rsidRPr="005647EB">
              <w:t xml:space="preserve"> </w:t>
            </w:r>
            <w:r w:rsidR="00334C6A" w:rsidRPr="005647EB">
              <w:t>SEQUENCE</w:t>
            </w: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03312A9D" w14:textId="77777777" w:rsidR="00334C6A" w:rsidRPr="005647EB" w:rsidRDefault="00334C6A" w:rsidP="00A31201">
            <w:pPr>
              <w:pStyle w:val="TAL"/>
            </w:pPr>
          </w:p>
        </w:tc>
        <w:tc>
          <w:tcPr>
            <w:tcW w:w="1701" w:type="dxa"/>
            <w:tcBorders>
              <w:top w:val="single" w:sz="4" w:space="0" w:color="auto"/>
              <w:left w:val="single" w:sz="4" w:space="0" w:color="auto"/>
              <w:bottom w:val="single" w:sz="4" w:space="0" w:color="auto"/>
              <w:right w:val="single" w:sz="4" w:space="0" w:color="auto"/>
            </w:tcBorders>
          </w:tcPr>
          <w:p w14:paraId="103C7505" w14:textId="77777777" w:rsidR="00334C6A" w:rsidRPr="005647EB" w:rsidRDefault="00334C6A" w:rsidP="00A31201">
            <w:pPr>
              <w:pStyle w:val="TAL"/>
            </w:pPr>
          </w:p>
        </w:tc>
        <w:tc>
          <w:tcPr>
            <w:tcW w:w="1275" w:type="dxa"/>
            <w:tcBorders>
              <w:top w:val="single" w:sz="4" w:space="0" w:color="auto"/>
              <w:left w:val="single" w:sz="4" w:space="0" w:color="auto"/>
              <w:bottom w:val="single" w:sz="4" w:space="0" w:color="auto"/>
              <w:right w:val="single" w:sz="4" w:space="0" w:color="auto"/>
            </w:tcBorders>
          </w:tcPr>
          <w:p w14:paraId="7A620C32" w14:textId="77777777" w:rsidR="00334C6A" w:rsidRPr="005647EB" w:rsidRDefault="00334C6A" w:rsidP="00A31201">
            <w:pPr>
              <w:pStyle w:val="TAL"/>
            </w:pPr>
          </w:p>
        </w:tc>
      </w:tr>
      <w:tr w:rsidR="00334C6A" w:rsidRPr="005647EB" w14:paraId="165860F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63E262D" w14:textId="58A9AD5E" w:rsidR="00334C6A" w:rsidRPr="005647EB" w:rsidRDefault="002570E4" w:rsidP="00A31201">
            <w:pPr>
              <w:pStyle w:val="TAL"/>
            </w:pPr>
            <w:r w:rsidRPr="005647EB">
              <w:t xml:space="preserve">    </w:t>
            </w:r>
            <w:r w:rsidR="00334C6A"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794B862E" w14:textId="77777777" w:rsidR="00334C6A" w:rsidRPr="005647EB" w:rsidRDefault="00334C6A" w:rsidP="00A31201">
            <w:pPr>
              <w:pStyle w:val="TAL"/>
            </w:pPr>
            <w:r w:rsidRPr="005647EB">
              <w:t>4</w:t>
            </w:r>
            <w:r w:rsidRPr="005647EB">
              <w:rPr>
                <w:lang w:eastAsia="zh-CN"/>
              </w:rPr>
              <w:t>1</w:t>
            </w:r>
          </w:p>
        </w:tc>
        <w:tc>
          <w:tcPr>
            <w:tcW w:w="1701" w:type="dxa"/>
            <w:tcBorders>
              <w:top w:val="single" w:sz="4" w:space="0" w:color="auto"/>
              <w:left w:val="single" w:sz="4" w:space="0" w:color="auto"/>
              <w:bottom w:val="single" w:sz="4" w:space="0" w:color="auto"/>
              <w:right w:val="single" w:sz="4" w:space="0" w:color="auto"/>
            </w:tcBorders>
          </w:tcPr>
          <w:p w14:paraId="616779E3" w14:textId="68FA13FD" w:rsidR="00334C6A" w:rsidRPr="005647EB" w:rsidRDefault="00334C6A" w:rsidP="00A31201">
            <w:pPr>
              <w:pStyle w:val="TAL"/>
            </w:pPr>
            <w:r w:rsidRPr="005647EB">
              <w:t>Channel-bandwidth-dependent</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59BBD7F3" w14:textId="77777777" w:rsidR="00334C6A" w:rsidRPr="005647EB" w:rsidRDefault="00334C6A" w:rsidP="00A31201">
            <w:pPr>
              <w:pStyle w:val="TAL"/>
            </w:pPr>
          </w:p>
        </w:tc>
      </w:tr>
      <w:tr w:rsidR="00334C6A" w:rsidRPr="005647EB" w14:paraId="49697462"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78DB056" w14:textId="1BCCB7F8" w:rsidR="00334C6A" w:rsidRPr="005647EB" w:rsidRDefault="002570E4" w:rsidP="002570E4">
            <w:pPr>
              <w:pStyle w:val="TAL"/>
              <w:keepNext w:val="0"/>
              <w:keepLines w:val="0"/>
            </w:pPr>
            <w:r w:rsidRPr="005647EB">
              <w:t xml:space="preserve">    </w:t>
            </w:r>
            <w:r w:rsidR="00334C6A"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71B2B8B1" w14:textId="77777777" w:rsidR="00334C6A" w:rsidRPr="005647EB" w:rsidRDefault="00334C6A" w:rsidP="002570E4">
            <w:pPr>
              <w:pStyle w:val="TAL"/>
              <w:keepNext w:val="0"/>
              <w:keepLines w:val="0"/>
            </w:pPr>
            <w:r w:rsidRPr="005647EB">
              <w:t>2</w:t>
            </w:r>
          </w:p>
        </w:tc>
        <w:tc>
          <w:tcPr>
            <w:tcW w:w="1701" w:type="dxa"/>
            <w:tcBorders>
              <w:top w:val="single" w:sz="4" w:space="0" w:color="auto"/>
              <w:left w:val="single" w:sz="4" w:space="0" w:color="auto"/>
              <w:bottom w:val="single" w:sz="4" w:space="0" w:color="auto"/>
              <w:right w:val="single" w:sz="4" w:space="0" w:color="auto"/>
            </w:tcBorders>
          </w:tcPr>
          <w:p w14:paraId="70645C41"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534107D" w14:textId="77777777" w:rsidR="00334C6A" w:rsidRPr="005647EB" w:rsidRDefault="00334C6A" w:rsidP="002570E4">
            <w:pPr>
              <w:pStyle w:val="TAL"/>
              <w:keepNext w:val="0"/>
              <w:keepLines w:val="0"/>
            </w:pPr>
          </w:p>
        </w:tc>
      </w:tr>
      <w:tr w:rsidR="00334C6A" w:rsidRPr="005647EB" w14:paraId="5AC0E63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DA2BFCC" w14:textId="1D7F9C51" w:rsidR="00334C6A" w:rsidRPr="005647EB" w:rsidRDefault="002570E4" w:rsidP="002570E4">
            <w:pPr>
              <w:pStyle w:val="TAL"/>
              <w:keepNext w:val="0"/>
              <w:keepLines w:val="0"/>
            </w:pPr>
            <w:r w:rsidRPr="005647EB">
              <w:t xml:space="preserve">    </w:t>
            </w:r>
            <w:r w:rsidR="00334C6A"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17A4DA0A" w14:textId="77777777" w:rsidR="00334C6A" w:rsidRPr="005647EB" w:rsidRDefault="00334C6A"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2A4D7EE3"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A09885A" w14:textId="77777777" w:rsidR="00334C6A" w:rsidRPr="005647EB" w:rsidRDefault="00334C6A" w:rsidP="002570E4">
            <w:pPr>
              <w:pStyle w:val="TAL"/>
              <w:keepNext w:val="0"/>
              <w:keepLines w:val="0"/>
            </w:pPr>
          </w:p>
        </w:tc>
      </w:tr>
      <w:tr w:rsidR="00334C6A" w:rsidRPr="005647EB" w14:paraId="222E519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54DDAF9" w14:textId="34604981" w:rsidR="00334C6A" w:rsidRPr="005647EB" w:rsidRDefault="002570E4" w:rsidP="002570E4">
            <w:pPr>
              <w:pStyle w:val="TAL"/>
              <w:keepNext w:val="0"/>
              <w:keepLines w:val="0"/>
            </w:pP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06D6655E"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9FB71A1"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E432D50" w14:textId="77777777" w:rsidR="00334C6A" w:rsidRPr="005647EB" w:rsidRDefault="00334C6A" w:rsidP="002570E4">
            <w:pPr>
              <w:pStyle w:val="TAL"/>
              <w:keepNext w:val="0"/>
              <w:keepLines w:val="0"/>
            </w:pPr>
          </w:p>
        </w:tc>
      </w:tr>
      <w:tr w:rsidR="00334C6A" w:rsidRPr="005647EB" w14:paraId="6DB0652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5FE0877" w14:textId="77777777" w:rsidR="00334C6A" w:rsidRPr="005647EB" w:rsidRDefault="00334C6A"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5D97B6EA"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0510840"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FB63F89" w14:textId="77777777" w:rsidR="00334C6A" w:rsidRPr="005647EB" w:rsidRDefault="00334C6A" w:rsidP="002570E4">
            <w:pPr>
              <w:pStyle w:val="TAL"/>
              <w:keepNext w:val="0"/>
              <w:keepLines w:val="0"/>
            </w:pPr>
          </w:p>
        </w:tc>
      </w:tr>
    </w:tbl>
    <w:p w14:paraId="23246E38" w14:textId="77777777" w:rsidR="00334C6A" w:rsidRPr="005647EB" w:rsidRDefault="00334C6A" w:rsidP="002570E4"/>
    <w:p w14:paraId="47A51BE8" w14:textId="77777777" w:rsidR="00334C6A" w:rsidRPr="005647EB" w:rsidRDefault="00334C6A" w:rsidP="002570E4">
      <w:pPr>
        <w:pStyle w:val="TH"/>
        <w:keepNext w:val="0"/>
        <w:keepLines w:val="0"/>
      </w:pPr>
      <w:r w:rsidRPr="005647EB">
        <w:t>Table 8.4.2_2.4.3-</w:t>
      </w:r>
      <w:r w:rsidRPr="005647EB">
        <w:rPr>
          <w:lang w:eastAsia="zh-CN"/>
        </w:rPr>
        <w:t>5</w:t>
      </w:r>
      <w:r w:rsidRPr="005647EB">
        <w:t xml:space="preserve">: </w:t>
      </w:r>
      <w:r w:rsidRPr="005647EB">
        <w:rPr>
          <w:i/>
        </w:rPr>
        <w:t>MeasResults:</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57043433" w14:textId="77777777" w:rsidTr="002570E4">
        <w:trPr>
          <w:cantSplit/>
          <w:jc w:val="center"/>
        </w:trPr>
        <w:tc>
          <w:tcPr>
            <w:tcW w:w="9536" w:type="dxa"/>
            <w:gridSpan w:val="4"/>
          </w:tcPr>
          <w:p w14:paraId="242C6AA6" w14:textId="42EDEC62"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334C6A" w:rsidRPr="005647EB" w14:paraId="54411B2D" w14:textId="77777777" w:rsidTr="002570E4">
        <w:trPr>
          <w:jc w:val="center"/>
        </w:trPr>
        <w:tc>
          <w:tcPr>
            <w:tcW w:w="4436" w:type="dxa"/>
          </w:tcPr>
          <w:p w14:paraId="575376D2" w14:textId="16CA358A"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38023E84" w14:textId="77777777" w:rsidR="00334C6A" w:rsidRPr="005647EB" w:rsidRDefault="00334C6A" w:rsidP="002570E4">
            <w:pPr>
              <w:pStyle w:val="TAH"/>
              <w:keepNext w:val="0"/>
              <w:keepLines w:val="0"/>
            </w:pPr>
            <w:r w:rsidRPr="005647EB">
              <w:t>Value/remark</w:t>
            </w:r>
          </w:p>
        </w:tc>
        <w:tc>
          <w:tcPr>
            <w:tcW w:w="1700" w:type="dxa"/>
          </w:tcPr>
          <w:p w14:paraId="49251AD4" w14:textId="77777777" w:rsidR="00334C6A" w:rsidRPr="005647EB" w:rsidRDefault="00334C6A" w:rsidP="002570E4">
            <w:pPr>
              <w:pStyle w:val="TAH"/>
              <w:keepNext w:val="0"/>
              <w:keepLines w:val="0"/>
            </w:pPr>
            <w:r w:rsidRPr="005647EB">
              <w:t>Comment</w:t>
            </w:r>
          </w:p>
        </w:tc>
        <w:tc>
          <w:tcPr>
            <w:tcW w:w="1133" w:type="dxa"/>
          </w:tcPr>
          <w:p w14:paraId="2F831ECB" w14:textId="77777777" w:rsidR="00334C6A" w:rsidRPr="005647EB" w:rsidRDefault="00334C6A" w:rsidP="002570E4">
            <w:pPr>
              <w:pStyle w:val="TAH"/>
              <w:keepNext w:val="0"/>
              <w:keepLines w:val="0"/>
            </w:pPr>
            <w:r w:rsidRPr="005647EB">
              <w:t>Condition</w:t>
            </w:r>
          </w:p>
        </w:tc>
      </w:tr>
      <w:tr w:rsidR="00334C6A" w:rsidRPr="005647EB" w14:paraId="002C3A5E" w14:textId="77777777" w:rsidTr="002570E4">
        <w:trPr>
          <w:jc w:val="center"/>
        </w:trPr>
        <w:tc>
          <w:tcPr>
            <w:tcW w:w="4436" w:type="dxa"/>
          </w:tcPr>
          <w:p w14:paraId="60BC677C" w14:textId="63D48F53" w:rsidR="00334C6A" w:rsidRPr="005647EB" w:rsidRDefault="002570E4" w:rsidP="002570E4">
            <w:pPr>
              <w:pStyle w:val="TAL"/>
              <w:keepNext w:val="0"/>
              <w:keepLines w:val="0"/>
            </w:pPr>
            <w:r w:rsidRPr="005647EB">
              <w:t xml:space="preserve"> </w:t>
            </w:r>
            <w:r w:rsidR="00334C6A" w:rsidRPr="005647EB">
              <w:t>MeasResults</w:t>
            </w:r>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36DAED98" w14:textId="77777777" w:rsidR="00334C6A" w:rsidRPr="005647EB" w:rsidRDefault="00334C6A" w:rsidP="002570E4">
            <w:pPr>
              <w:pStyle w:val="TAL"/>
              <w:keepNext w:val="0"/>
              <w:keepLines w:val="0"/>
            </w:pPr>
          </w:p>
        </w:tc>
        <w:tc>
          <w:tcPr>
            <w:tcW w:w="1700" w:type="dxa"/>
          </w:tcPr>
          <w:p w14:paraId="07D9A921" w14:textId="77777777" w:rsidR="00334C6A" w:rsidRPr="005647EB" w:rsidRDefault="00334C6A" w:rsidP="002570E4">
            <w:pPr>
              <w:pStyle w:val="TAL"/>
              <w:keepNext w:val="0"/>
              <w:keepLines w:val="0"/>
            </w:pPr>
          </w:p>
        </w:tc>
        <w:tc>
          <w:tcPr>
            <w:tcW w:w="1133" w:type="dxa"/>
          </w:tcPr>
          <w:p w14:paraId="443A0059" w14:textId="77777777" w:rsidR="00334C6A" w:rsidRPr="005647EB" w:rsidRDefault="00334C6A" w:rsidP="002570E4">
            <w:pPr>
              <w:pStyle w:val="TAL"/>
              <w:keepNext w:val="0"/>
              <w:keepLines w:val="0"/>
            </w:pPr>
          </w:p>
        </w:tc>
      </w:tr>
      <w:tr w:rsidR="00334C6A" w:rsidRPr="005647EB" w14:paraId="0EAFD407" w14:textId="77777777" w:rsidTr="002570E4">
        <w:trPr>
          <w:jc w:val="center"/>
        </w:trPr>
        <w:tc>
          <w:tcPr>
            <w:tcW w:w="4436" w:type="dxa"/>
          </w:tcPr>
          <w:p w14:paraId="3BC7C812" w14:textId="418F4AC3" w:rsidR="00334C6A" w:rsidRPr="005647EB" w:rsidRDefault="002570E4" w:rsidP="002570E4">
            <w:pPr>
              <w:pStyle w:val="TAL"/>
              <w:keepNext w:val="0"/>
              <w:keepLines w:val="0"/>
              <w:rPr>
                <w:lang w:eastAsia="zh-CN"/>
              </w:rPr>
            </w:pPr>
            <w:r w:rsidRPr="005647EB">
              <w:t xml:space="preserve">   </w:t>
            </w:r>
            <w:r w:rsidR="00334C6A" w:rsidRPr="005647EB">
              <w:t>measI</w:t>
            </w:r>
            <w:r w:rsidR="00334C6A" w:rsidRPr="005647EB">
              <w:rPr>
                <w:lang w:eastAsia="zh-CN"/>
              </w:rPr>
              <w:t>d</w:t>
            </w:r>
          </w:p>
        </w:tc>
        <w:tc>
          <w:tcPr>
            <w:tcW w:w="2267" w:type="dxa"/>
          </w:tcPr>
          <w:p w14:paraId="7A531C8D" w14:textId="77777777" w:rsidR="00334C6A" w:rsidRPr="005647EB" w:rsidRDefault="00334C6A" w:rsidP="002570E4">
            <w:pPr>
              <w:pStyle w:val="TAL"/>
              <w:keepNext w:val="0"/>
              <w:keepLines w:val="0"/>
              <w:rPr>
                <w:lang w:eastAsia="zh-CN"/>
              </w:rPr>
            </w:pPr>
            <w:r w:rsidRPr="005647EB">
              <w:rPr>
                <w:lang w:eastAsia="zh-CN"/>
              </w:rPr>
              <w:t>1</w:t>
            </w:r>
          </w:p>
        </w:tc>
        <w:tc>
          <w:tcPr>
            <w:tcW w:w="1700" w:type="dxa"/>
          </w:tcPr>
          <w:p w14:paraId="617B366C" w14:textId="77777777" w:rsidR="00334C6A" w:rsidRPr="005647EB" w:rsidRDefault="00334C6A" w:rsidP="002570E4">
            <w:pPr>
              <w:pStyle w:val="TAL"/>
              <w:keepNext w:val="0"/>
              <w:keepLines w:val="0"/>
            </w:pPr>
          </w:p>
        </w:tc>
        <w:tc>
          <w:tcPr>
            <w:tcW w:w="1133" w:type="dxa"/>
          </w:tcPr>
          <w:p w14:paraId="4EE3A7F9" w14:textId="77777777" w:rsidR="00334C6A" w:rsidRPr="005647EB" w:rsidRDefault="00334C6A" w:rsidP="002570E4">
            <w:pPr>
              <w:pStyle w:val="TAL"/>
              <w:keepNext w:val="0"/>
              <w:keepLines w:val="0"/>
            </w:pPr>
          </w:p>
        </w:tc>
      </w:tr>
      <w:tr w:rsidR="00334C6A" w:rsidRPr="005647EB" w14:paraId="0DA8AAD4" w14:textId="77777777" w:rsidTr="002570E4">
        <w:trPr>
          <w:jc w:val="center"/>
        </w:trPr>
        <w:tc>
          <w:tcPr>
            <w:tcW w:w="4436" w:type="dxa"/>
          </w:tcPr>
          <w:p w14:paraId="0A65B87C" w14:textId="5575DCB8" w:rsidR="00334C6A" w:rsidRPr="005647EB" w:rsidRDefault="002570E4" w:rsidP="002570E4">
            <w:pPr>
              <w:pStyle w:val="TAL"/>
              <w:keepNext w:val="0"/>
              <w:keepLines w:val="0"/>
              <w:rPr>
                <w:lang w:eastAsia="zh-CN"/>
              </w:rPr>
            </w:pPr>
            <w:r w:rsidRPr="005647EB">
              <w:t xml:space="preserve">   </w:t>
            </w:r>
            <w:r w:rsidR="00334C6A" w:rsidRPr="005647EB">
              <w:t>measResultServ</w:t>
            </w:r>
            <w:r w:rsidR="00334C6A" w:rsidRPr="005647EB">
              <w:rPr>
                <w:lang w:eastAsia="zh-CN"/>
              </w:rPr>
              <w:t>Cell</w:t>
            </w:r>
            <w:r w:rsidRPr="005647EB">
              <w:rPr>
                <w:lang w:eastAsia="zh-CN"/>
              </w:rPr>
              <w:t xml:space="preserve"> </w:t>
            </w:r>
            <w:r w:rsidR="00334C6A" w:rsidRPr="005647EB">
              <w:rPr>
                <w:lang w:eastAsia="zh-CN"/>
              </w:rPr>
              <w:t>SEQUENCE</w:t>
            </w:r>
            <w:r w:rsidRPr="005647EB">
              <w:rPr>
                <w:lang w:eastAsia="zh-CN"/>
              </w:rPr>
              <w:t xml:space="preserve"> </w:t>
            </w:r>
            <w:r w:rsidR="00334C6A" w:rsidRPr="005647EB">
              <w:rPr>
                <w:lang w:eastAsia="zh-CN"/>
              </w:rPr>
              <w:t>{</w:t>
            </w:r>
          </w:p>
        </w:tc>
        <w:tc>
          <w:tcPr>
            <w:tcW w:w="2267" w:type="dxa"/>
          </w:tcPr>
          <w:p w14:paraId="7B631967" w14:textId="77777777" w:rsidR="00334C6A" w:rsidRPr="005647EB" w:rsidRDefault="00334C6A" w:rsidP="002570E4">
            <w:pPr>
              <w:pStyle w:val="TAL"/>
              <w:keepNext w:val="0"/>
              <w:keepLines w:val="0"/>
            </w:pPr>
          </w:p>
        </w:tc>
        <w:tc>
          <w:tcPr>
            <w:tcW w:w="1700" w:type="dxa"/>
          </w:tcPr>
          <w:p w14:paraId="23D272A4" w14:textId="77777777" w:rsidR="00334C6A" w:rsidRPr="005647EB" w:rsidRDefault="00334C6A" w:rsidP="002570E4">
            <w:pPr>
              <w:pStyle w:val="TAL"/>
              <w:keepNext w:val="0"/>
              <w:keepLines w:val="0"/>
            </w:pPr>
          </w:p>
        </w:tc>
        <w:tc>
          <w:tcPr>
            <w:tcW w:w="1133" w:type="dxa"/>
          </w:tcPr>
          <w:p w14:paraId="5B84B88C" w14:textId="77777777" w:rsidR="00334C6A" w:rsidRPr="005647EB" w:rsidRDefault="00334C6A" w:rsidP="002570E4">
            <w:pPr>
              <w:pStyle w:val="TAL"/>
              <w:keepNext w:val="0"/>
              <w:keepLines w:val="0"/>
            </w:pPr>
          </w:p>
        </w:tc>
      </w:tr>
      <w:tr w:rsidR="00334C6A" w:rsidRPr="005647EB" w14:paraId="2404C20F" w14:textId="77777777" w:rsidTr="002570E4">
        <w:trPr>
          <w:jc w:val="center"/>
        </w:trPr>
        <w:tc>
          <w:tcPr>
            <w:tcW w:w="4436" w:type="dxa"/>
          </w:tcPr>
          <w:p w14:paraId="1AAE43EF" w14:textId="0AE986E2"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2A70F527" w14:textId="77777777" w:rsidR="00334C6A" w:rsidRPr="005647EB" w:rsidRDefault="00334C6A" w:rsidP="002570E4">
            <w:pPr>
              <w:pStyle w:val="TAL"/>
              <w:keepNext w:val="0"/>
              <w:keepLines w:val="0"/>
              <w:rPr>
                <w:lang w:eastAsia="zh-CN"/>
              </w:rPr>
            </w:pPr>
            <w:r w:rsidRPr="005647EB">
              <w:t>INTEGER(0..97)</w:t>
            </w:r>
          </w:p>
        </w:tc>
        <w:tc>
          <w:tcPr>
            <w:tcW w:w="1700" w:type="dxa"/>
          </w:tcPr>
          <w:p w14:paraId="4A799E07" w14:textId="2352FA65"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6B0499C" w14:textId="77777777" w:rsidR="00334C6A" w:rsidRPr="005647EB" w:rsidRDefault="00334C6A" w:rsidP="002570E4">
            <w:pPr>
              <w:pStyle w:val="TAL"/>
              <w:keepNext w:val="0"/>
              <w:keepLines w:val="0"/>
            </w:pPr>
          </w:p>
        </w:tc>
      </w:tr>
      <w:tr w:rsidR="00334C6A" w:rsidRPr="005647EB" w14:paraId="3E04581A" w14:textId="77777777" w:rsidTr="002570E4">
        <w:trPr>
          <w:jc w:val="center"/>
        </w:trPr>
        <w:tc>
          <w:tcPr>
            <w:tcW w:w="4436" w:type="dxa"/>
          </w:tcPr>
          <w:p w14:paraId="659591DD" w14:textId="66F752EA"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3609B203" w14:textId="77777777" w:rsidR="00334C6A" w:rsidRPr="005647EB" w:rsidRDefault="00334C6A" w:rsidP="002570E4">
            <w:pPr>
              <w:pStyle w:val="TAL"/>
              <w:keepNext w:val="0"/>
              <w:keepLines w:val="0"/>
              <w:rPr>
                <w:lang w:eastAsia="zh-CN"/>
              </w:rPr>
            </w:pPr>
            <w:r w:rsidRPr="005647EB">
              <w:t>INTEGER(0..34)</w:t>
            </w:r>
          </w:p>
        </w:tc>
        <w:tc>
          <w:tcPr>
            <w:tcW w:w="1700" w:type="dxa"/>
          </w:tcPr>
          <w:p w14:paraId="2CFEF80E" w14:textId="64E280C7"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C7EF831" w14:textId="77777777" w:rsidR="00334C6A" w:rsidRPr="005647EB" w:rsidRDefault="00334C6A" w:rsidP="002570E4">
            <w:pPr>
              <w:pStyle w:val="TAL"/>
              <w:keepNext w:val="0"/>
              <w:keepLines w:val="0"/>
            </w:pPr>
          </w:p>
        </w:tc>
      </w:tr>
      <w:tr w:rsidR="00334C6A" w:rsidRPr="005647EB" w14:paraId="33FBE2A6" w14:textId="77777777" w:rsidTr="002570E4">
        <w:trPr>
          <w:jc w:val="center"/>
        </w:trPr>
        <w:tc>
          <w:tcPr>
            <w:tcW w:w="4436" w:type="dxa"/>
          </w:tcPr>
          <w:p w14:paraId="47B4B14A" w14:textId="56F03C0A" w:rsidR="00334C6A" w:rsidRPr="005647EB" w:rsidRDefault="002570E4" w:rsidP="002570E4">
            <w:pPr>
              <w:pStyle w:val="TAL"/>
              <w:keepNext w:val="0"/>
              <w:keepLines w:val="0"/>
            </w:pPr>
            <w:r w:rsidRPr="005647EB">
              <w:t xml:space="preserve">   </w:t>
            </w:r>
            <w:r w:rsidR="00334C6A" w:rsidRPr="005647EB">
              <w:t>}</w:t>
            </w:r>
          </w:p>
        </w:tc>
        <w:tc>
          <w:tcPr>
            <w:tcW w:w="2267" w:type="dxa"/>
          </w:tcPr>
          <w:p w14:paraId="7A024789" w14:textId="77777777" w:rsidR="00334C6A" w:rsidRPr="005647EB" w:rsidRDefault="00334C6A" w:rsidP="002570E4">
            <w:pPr>
              <w:pStyle w:val="TAL"/>
              <w:keepNext w:val="0"/>
              <w:keepLines w:val="0"/>
            </w:pPr>
          </w:p>
        </w:tc>
        <w:tc>
          <w:tcPr>
            <w:tcW w:w="1700" w:type="dxa"/>
          </w:tcPr>
          <w:p w14:paraId="447F42F0" w14:textId="77777777" w:rsidR="00334C6A" w:rsidRPr="005647EB" w:rsidRDefault="00334C6A" w:rsidP="002570E4">
            <w:pPr>
              <w:pStyle w:val="TAL"/>
              <w:keepNext w:val="0"/>
              <w:keepLines w:val="0"/>
            </w:pPr>
          </w:p>
        </w:tc>
        <w:tc>
          <w:tcPr>
            <w:tcW w:w="1133" w:type="dxa"/>
          </w:tcPr>
          <w:p w14:paraId="6137C7E1" w14:textId="77777777" w:rsidR="00334C6A" w:rsidRPr="005647EB" w:rsidRDefault="00334C6A" w:rsidP="002570E4">
            <w:pPr>
              <w:pStyle w:val="TAL"/>
              <w:keepNext w:val="0"/>
              <w:keepLines w:val="0"/>
            </w:pPr>
          </w:p>
        </w:tc>
      </w:tr>
      <w:tr w:rsidR="00334C6A" w:rsidRPr="005647EB" w14:paraId="5C79E550" w14:textId="77777777" w:rsidTr="002570E4">
        <w:trPr>
          <w:jc w:val="center"/>
        </w:trPr>
        <w:tc>
          <w:tcPr>
            <w:tcW w:w="4436" w:type="dxa"/>
          </w:tcPr>
          <w:p w14:paraId="6132C0F6" w14:textId="0FC967B9" w:rsidR="00334C6A" w:rsidRPr="005647EB" w:rsidRDefault="002570E4" w:rsidP="002570E4">
            <w:pPr>
              <w:pStyle w:val="TAL"/>
              <w:keepNext w:val="0"/>
              <w:keepLines w:val="0"/>
            </w:pPr>
            <w:r w:rsidRPr="005647EB">
              <w:t xml:space="preserve">   </w:t>
            </w:r>
            <w:r w:rsidR="00334C6A" w:rsidRPr="005647EB">
              <w:rPr>
                <w:lang w:eastAsia="zh-CN"/>
              </w:rPr>
              <w:t>m</w:t>
            </w:r>
            <w:r w:rsidR="00334C6A" w:rsidRPr="005647EB">
              <w:t>easResult</w:t>
            </w:r>
            <w:r w:rsidR="00334C6A" w:rsidRPr="005647EB">
              <w:rPr>
                <w:lang w:eastAsia="zh-CN"/>
              </w:rPr>
              <w:t>NeighCells</w:t>
            </w:r>
            <w:r w:rsidRPr="005647EB">
              <w:t xml:space="preserve"> </w:t>
            </w:r>
            <w:r w:rsidR="00334C6A" w:rsidRPr="005647EB">
              <w:t>CHOICE</w:t>
            </w:r>
            <w:r w:rsidRPr="005647EB">
              <w:t xml:space="preserve"> </w:t>
            </w:r>
            <w:r w:rsidR="00334C6A" w:rsidRPr="005647EB">
              <w:t>{</w:t>
            </w:r>
          </w:p>
        </w:tc>
        <w:tc>
          <w:tcPr>
            <w:tcW w:w="2267" w:type="dxa"/>
          </w:tcPr>
          <w:p w14:paraId="73218238" w14:textId="77777777" w:rsidR="00334C6A" w:rsidRPr="005647EB" w:rsidRDefault="00334C6A" w:rsidP="002570E4">
            <w:pPr>
              <w:pStyle w:val="TAL"/>
              <w:keepNext w:val="0"/>
              <w:keepLines w:val="0"/>
            </w:pPr>
          </w:p>
        </w:tc>
        <w:tc>
          <w:tcPr>
            <w:tcW w:w="1700" w:type="dxa"/>
          </w:tcPr>
          <w:p w14:paraId="678D8AEA" w14:textId="77777777" w:rsidR="00334C6A" w:rsidRPr="005647EB" w:rsidRDefault="00334C6A" w:rsidP="002570E4">
            <w:pPr>
              <w:pStyle w:val="TAL"/>
              <w:keepNext w:val="0"/>
              <w:keepLines w:val="0"/>
            </w:pPr>
          </w:p>
        </w:tc>
        <w:tc>
          <w:tcPr>
            <w:tcW w:w="1133" w:type="dxa"/>
          </w:tcPr>
          <w:p w14:paraId="3C17147D" w14:textId="77777777" w:rsidR="00334C6A" w:rsidRPr="005647EB" w:rsidRDefault="00334C6A" w:rsidP="002570E4">
            <w:pPr>
              <w:pStyle w:val="TAL"/>
              <w:keepNext w:val="0"/>
              <w:keepLines w:val="0"/>
            </w:pPr>
          </w:p>
        </w:tc>
      </w:tr>
      <w:tr w:rsidR="00334C6A" w:rsidRPr="005647EB" w14:paraId="67852931" w14:textId="77777777" w:rsidTr="002570E4">
        <w:trPr>
          <w:jc w:val="center"/>
        </w:trPr>
        <w:tc>
          <w:tcPr>
            <w:tcW w:w="4436" w:type="dxa"/>
          </w:tcPr>
          <w:p w14:paraId="4B5F091A" w14:textId="033A9498" w:rsidR="00334C6A" w:rsidRPr="005647EB" w:rsidRDefault="002570E4" w:rsidP="002570E4">
            <w:pPr>
              <w:pStyle w:val="TAL"/>
              <w:keepNext w:val="0"/>
              <w:keepLines w:val="0"/>
            </w:pPr>
            <w:r w:rsidRPr="005647EB">
              <w:t xml:space="preserve">      </w:t>
            </w:r>
            <w:r w:rsidR="00334C6A" w:rsidRPr="005647EB">
              <w:t>measResultListEUTRA</w:t>
            </w:r>
          </w:p>
        </w:tc>
        <w:tc>
          <w:tcPr>
            <w:tcW w:w="2267" w:type="dxa"/>
          </w:tcPr>
          <w:p w14:paraId="17ECF886" w14:textId="6ECDCB52" w:rsidR="00334C6A" w:rsidRPr="005647EB" w:rsidRDefault="00334C6A" w:rsidP="002570E4">
            <w:pPr>
              <w:pStyle w:val="TAL"/>
              <w:keepNext w:val="0"/>
              <w:keepLines w:val="0"/>
            </w:pPr>
            <w:r w:rsidRPr="005647EB">
              <w:t>MeasResultListEUTRA</w:t>
            </w:r>
            <w:r w:rsidR="002570E4" w:rsidRPr="005647EB">
              <w:t xml:space="preserve"> </w:t>
            </w:r>
          </w:p>
        </w:tc>
        <w:tc>
          <w:tcPr>
            <w:tcW w:w="1700" w:type="dxa"/>
          </w:tcPr>
          <w:p w14:paraId="7906EA7E" w14:textId="77777777" w:rsidR="00334C6A" w:rsidRPr="005647EB" w:rsidRDefault="00334C6A" w:rsidP="002570E4">
            <w:pPr>
              <w:pStyle w:val="TAL"/>
              <w:keepNext w:val="0"/>
              <w:keepLines w:val="0"/>
            </w:pPr>
          </w:p>
        </w:tc>
        <w:tc>
          <w:tcPr>
            <w:tcW w:w="1133" w:type="dxa"/>
          </w:tcPr>
          <w:p w14:paraId="195EDE5C" w14:textId="77777777" w:rsidR="00334C6A" w:rsidRPr="005647EB" w:rsidRDefault="00334C6A" w:rsidP="002570E4">
            <w:pPr>
              <w:pStyle w:val="TAL"/>
              <w:keepNext w:val="0"/>
              <w:keepLines w:val="0"/>
            </w:pPr>
          </w:p>
        </w:tc>
      </w:tr>
      <w:tr w:rsidR="00334C6A" w:rsidRPr="005647EB" w14:paraId="476689F7" w14:textId="77777777" w:rsidTr="002570E4">
        <w:trPr>
          <w:jc w:val="center"/>
        </w:trPr>
        <w:tc>
          <w:tcPr>
            <w:tcW w:w="4436" w:type="dxa"/>
          </w:tcPr>
          <w:p w14:paraId="7A8A185C" w14:textId="16C81CB7" w:rsidR="00334C6A" w:rsidRPr="005647EB" w:rsidRDefault="002570E4" w:rsidP="002570E4">
            <w:pPr>
              <w:pStyle w:val="TAL"/>
              <w:keepNext w:val="0"/>
              <w:keepLines w:val="0"/>
            </w:pPr>
            <w:r w:rsidRPr="005647EB">
              <w:t xml:space="preserve">   </w:t>
            </w:r>
            <w:r w:rsidR="00334C6A" w:rsidRPr="005647EB">
              <w:t>}</w:t>
            </w:r>
          </w:p>
        </w:tc>
        <w:tc>
          <w:tcPr>
            <w:tcW w:w="2267" w:type="dxa"/>
          </w:tcPr>
          <w:p w14:paraId="1ED58047" w14:textId="77777777" w:rsidR="00334C6A" w:rsidRPr="005647EB" w:rsidRDefault="00334C6A" w:rsidP="002570E4">
            <w:pPr>
              <w:pStyle w:val="TAL"/>
              <w:keepNext w:val="0"/>
              <w:keepLines w:val="0"/>
            </w:pPr>
          </w:p>
        </w:tc>
        <w:tc>
          <w:tcPr>
            <w:tcW w:w="1700" w:type="dxa"/>
          </w:tcPr>
          <w:p w14:paraId="7FA6EB32" w14:textId="77777777" w:rsidR="00334C6A" w:rsidRPr="005647EB" w:rsidRDefault="00334C6A" w:rsidP="002570E4">
            <w:pPr>
              <w:pStyle w:val="TAL"/>
              <w:keepNext w:val="0"/>
              <w:keepLines w:val="0"/>
            </w:pPr>
          </w:p>
        </w:tc>
        <w:tc>
          <w:tcPr>
            <w:tcW w:w="1133" w:type="dxa"/>
          </w:tcPr>
          <w:p w14:paraId="4199E156" w14:textId="77777777" w:rsidR="00334C6A" w:rsidRPr="005647EB" w:rsidRDefault="00334C6A" w:rsidP="002570E4">
            <w:pPr>
              <w:pStyle w:val="TAL"/>
              <w:keepNext w:val="0"/>
              <w:keepLines w:val="0"/>
            </w:pPr>
          </w:p>
        </w:tc>
      </w:tr>
      <w:tr w:rsidR="00334C6A" w:rsidRPr="005647EB" w14:paraId="7CD7CE9C" w14:textId="77777777" w:rsidTr="002570E4">
        <w:trPr>
          <w:jc w:val="center"/>
        </w:trPr>
        <w:tc>
          <w:tcPr>
            <w:tcW w:w="4436" w:type="dxa"/>
          </w:tcPr>
          <w:p w14:paraId="43C7ADE2" w14:textId="77777777" w:rsidR="00334C6A" w:rsidRPr="005647EB" w:rsidRDefault="00334C6A" w:rsidP="002570E4">
            <w:pPr>
              <w:pStyle w:val="TAL"/>
              <w:keepNext w:val="0"/>
              <w:keepLines w:val="0"/>
            </w:pPr>
            <w:r w:rsidRPr="005647EB">
              <w:t>}</w:t>
            </w:r>
          </w:p>
        </w:tc>
        <w:tc>
          <w:tcPr>
            <w:tcW w:w="2267" w:type="dxa"/>
          </w:tcPr>
          <w:p w14:paraId="5E66992E" w14:textId="77777777" w:rsidR="00334C6A" w:rsidRPr="005647EB" w:rsidRDefault="00334C6A" w:rsidP="002570E4">
            <w:pPr>
              <w:pStyle w:val="TAL"/>
              <w:keepNext w:val="0"/>
              <w:keepLines w:val="0"/>
            </w:pPr>
          </w:p>
        </w:tc>
        <w:tc>
          <w:tcPr>
            <w:tcW w:w="1700" w:type="dxa"/>
          </w:tcPr>
          <w:p w14:paraId="210F7100" w14:textId="77777777" w:rsidR="00334C6A" w:rsidRPr="005647EB" w:rsidRDefault="00334C6A" w:rsidP="002570E4">
            <w:pPr>
              <w:pStyle w:val="TAL"/>
              <w:keepNext w:val="0"/>
              <w:keepLines w:val="0"/>
            </w:pPr>
          </w:p>
        </w:tc>
        <w:tc>
          <w:tcPr>
            <w:tcW w:w="1133" w:type="dxa"/>
          </w:tcPr>
          <w:p w14:paraId="686EC711" w14:textId="77777777" w:rsidR="00334C6A" w:rsidRPr="005647EB" w:rsidRDefault="00334C6A" w:rsidP="002570E4">
            <w:pPr>
              <w:pStyle w:val="TAL"/>
              <w:keepNext w:val="0"/>
              <w:keepLines w:val="0"/>
            </w:pPr>
          </w:p>
        </w:tc>
      </w:tr>
    </w:tbl>
    <w:p w14:paraId="7E1E250A" w14:textId="77777777" w:rsidR="00334C6A" w:rsidRPr="005647EB" w:rsidRDefault="00334C6A" w:rsidP="002570E4"/>
    <w:p w14:paraId="657FDFE6" w14:textId="77777777" w:rsidR="00334C6A" w:rsidRPr="005647EB" w:rsidRDefault="00334C6A" w:rsidP="002570E4">
      <w:pPr>
        <w:pStyle w:val="TH"/>
        <w:keepNext w:val="0"/>
        <w:keepLines w:val="0"/>
      </w:pPr>
      <w:r w:rsidRPr="005647EB">
        <w:t>Table 8.4.2_2.4.3-</w:t>
      </w:r>
      <w:r w:rsidRPr="005647EB">
        <w:rPr>
          <w:lang w:eastAsia="zh-CN"/>
        </w:rPr>
        <w:t>6</w:t>
      </w:r>
      <w:r w:rsidRPr="005647EB">
        <w:t xml:space="preserve">: </w:t>
      </w:r>
      <w:r w:rsidRPr="005647EB">
        <w:rPr>
          <w:i/>
        </w:rPr>
        <w:t>MeasResultListEUTRA</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7F9A0779" w14:textId="77777777" w:rsidTr="002570E4">
        <w:trPr>
          <w:cantSplit/>
          <w:jc w:val="center"/>
        </w:trPr>
        <w:tc>
          <w:tcPr>
            <w:tcW w:w="9536" w:type="dxa"/>
            <w:gridSpan w:val="4"/>
          </w:tcPr>
          <w:p w14:paraId="75BD70B7" w14:textId="5208F706"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334C6A" w:rsidRPr="005647EB" w14:paraId="144B60C6" w14:textId="77777777" w:rsidTr="002570E4">
        <w:trPr>
          <w:jc w:val="center"/>
        </w:trPr>
        <w:tc>
          <w:tcPr>
            <w:tcW w:w="4436" w:type="dxa"/>
          </w:tcPr>
          <w:p w14:paraId="531DBBD8" w14:textId="125A25B6"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36BC364B" w14:textId="77777777" w:rsidR="00334C6A" w:rsidRPr="005647EB" w:rsidRDefault="00334C6A" w:rsidP="002570E4">
            <w:pPr>
              <w:pStyle w:val="TAH"/>
              <w:keepNext w:val="0"/>
              <w:keepLines w:val="0"/>
            </w:pPr>
            <w:r w:rsidRPr="005647EB">
              <w:t>Value/remark</w:t>
            </w:r>
          </w:p>
        </w:tc>
        <w:tc>
          <w:tcPr>
            <w:tcW w:w="1700" w:type="dxa"/>
          </w:tcPr>
          <w:p w14:paraId="6D7BB981" w14:textId="77777777" w:rsidR="00334C6A" w:rsidRPr="005647EB" w:rsidRDefault="00334C6A" w:rsidP="002570E4">
            <w:pPr>
              <w:pStyle w:val="TAH"/>
              <w:keepNext w:val="0"/>
              <w:keepLines w:val="0"/>
            </w:pPr>
            <w:r w:rsidRPr="005647EB">
              <w:t>Comment</w:t>
            </w:r>
          </w:p>
        </w:tc>
        <w:tc>
          <w:tcPr>
            <w:tcW w:w="1133" w:type="dxa"/>
          </w:tcPr>
          <w:p w14:paraId="3E887709" w14:textId="77777777" w:rsidR="00334C6A" w:rsidRPr="005647EB" w:rsidRDefault="00334C6A" w:rsidP="002570E4">
            <w:pPr>
              <w:pStyle w:val="TAH"/>
              <w:keepNext w:val="0"/>
              <w:keepLines w:val="0"/>
            </w:pPr>
            <w:r w:rsidRPr="005647EB">
              <w:t>Condition</w:t>
            </w:r>
          </w:p>
        </w:tc>
      </w:tr>
      <w:tr w:rsidR="00334C6A" w:rsidRPr="005647EB" w14:paraId="2800AF66" w14:textId="77777777" w:rsidTr="002570E4">
        <w:trPr>
          <w:jc w:val="center"/>
        </w:trPr>
        <w:tc>
          <w:tcPr>
            <w:tcW w:w="4436" w:type="dxa"/>
          </w:tcPr>
          <w:p w14:paraId="2ACC50DE" w14:textId="3846526C" w:rsidR="00334C6A" w:rsidRPr="005647EB" w:rsidRDefault="00334C6A" w:rsidP="002570E4">
            <w:pPr>
              <w:pStyle w:val="TAL"/>
              <w:keepNext w:val="0"/>
              <w:keepLines w:val="0"/>
            </w:pPr>
            <w:r w:rsidRPr="005647EB">
              <w:t>MeasResultsLIstEUTRA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7B470C51" w14:textId="77777777" w:rsidR="00334C6A" w:rsidRPr="005647EB" w:rsidRDefault="00334C6A" w:rsidP="002570E4">
            <w:pPr>
              <w:pStyle w:val="TAL"/>
              <w:keepNext w:val="0"/>
              <w:keepLines w:val="0"/>
            </w:pPr>
          </w:p>
        </w:tc>
        <w:tc>
          <w:tcPr>
            <w:tcW w:w="1700" w:type="dxa"/>
          </w:tcPr>
          <w:p w14:paraId="6FB07E0D" w14:textId="77777777" w:rsidR="00334C6A" w:rsidRPr="005647EB" w:rsidRDefault="00334C6A" w:rsidP="002570E4">
            <w:pPr>
              <w:pStyle w:val="TAL"/>
              <w:keepNext w:val="0"/>
              <w:keepLines w:val="0"/>
            </w:pPr>
          </w:p>
        </w:tc>
        <w:tc>
          <w:tcPr>
            <w:tcW w:w="1133" w:type="dxa"/>
          </w:tcPr>
          <w:p w14:paraId="60E0B806" w14:textId="77777777" w:rsidR="00334C6A" w:rsidRPr="005647EB" w:rsidRDefault="00334C6A" w:rsidP="002570E4">
            <w:pPr>
              <w:pStyle w:val="TAL"/>
              <w:keepNext w:val="0"/>
              <w:keepLines w:val="0"/>
            </w:pPr>
          </w:p>
        </w:tc>
      </w:tr>
      <w:tr w:rsidR="00334C6A" w:rsidRPr="005647EB" w14:paraId="2A93E872" w14:textId="77777777" w:rsidTr="002570E4">
        <w:trPr>
          <w:jc w:val="center"/>
        </w:trPr>
        <w:tc>
          <w:tcPr>
            <w:tcW w:w="4436" w:type="dxa"/>
          </w:tcPr>
          <w:p w14:paraId="3D55A124" w14:textId="5C9779C1"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physCellId</w:t>
            </w:r>
          </w:p>
        </w:tc>
        <w:tc>
          <w:tcPr>
            <w:tcW w:w="2267" w:type="dxa"/>
          </w:tcPr>
          <w:p w14:paraId="1913A7B0" w14:textId="77777777" w:rsidR="00334C6A" w:rsidRPr="005647EB" w:rsidRDefault="00334C6A" w:rsidP="002570E4">
            <w:pPr>
              <w:pStyle w:val="TAL"/>
              <w:keepNext w:val="0"/>
              <w:keepLines w:val="0"/>
            </w:pPr>
            <w:r w:rsidRPr="005647EB">
              <w:rPr>
                <w:lang w:eastAsia="zh-CN"/>
              </w:rPr>
              <w:t>PhysCellId</w:t>
            </w:r>
          </w:p>
        </w:tc>
        <w:tc>
          <w:tcPr>
            <w:tcW w:w="1700" w:type="dxa"/>
          </w:tcPr>
          <w:p w14:paraId="2214DAF7" w14:textId="7BBF3815" w:rsidR="00334C6A" w:rsidRPr="005647EB" w:rsidRDefault="00334C6A" w:rsidP="002570E4">
            <w:pPr>
              <w:pStyle w:val="TAL"/>
              <w:keepNext w:val="0"/>
              <w:keepLines w:val="0"/>
            </w:pPr>
            <w:r w:rsidRPr="005647EB">
              <w:t>INTEGER</w:t>
            </w:r>
            <w:r w:rsidR="002570E4" w:rsidRPr="005647EB">
              <w:t xml:space="preserve"> </w:t>
            </w:r>
            <w:r w:rsidRPr="005647EB">
              <w:t>(0..503)</w:t>
            </w:r>
          </w:p>
        </w:tc>
        <w:tc>
          <w:tcPr>
            <w:tcW w:w="1133" w:type="dxa"/>
          </w:tcPr>
          <w:p w14:paraId="1520E8E9" w14:textId="77777777" w:rsidR="00334C6A" w:rsidRPr="005647EB" w:rsidRDefault="00334C6A" w:rsidP="002570E4">
            <w:pPr>
              <w:pStyle w:val="TAL"/>
              <w:keepNext w:val="0"/>
              <w:keepLines w:val="0"/>
            </w:pPr>
          </w:p>
        </w:tc>
      </w:tr>
      <w:tr w:rsidR="00334C6A" w:rsidRPr="005647EB" w14:paraId="71BADDCD" w14:textId="77777777" w:rsidTr="002570E4">
        <w:trPr>
          <w:jc w:val="center"/>
        </w:trPr>
        <w:tc>
          <w:tcPr>
            <w:tcW w:w="4436" w:type="dxa"/>
          </w:tcPr>
          <w:p w14:paraId="074920EE" w14:textId="0E55CE3D" w:rsidR="00334C6A" w:rsidRPr="005647EB" w:rsidRDefault="002570E4" w:rsidP="002570E4">
            <w:pPr>
              <w:pStyle w:val="TAL"/>
              <w:keepNext w:val="0"/>
              <w:keepLines w:val="0"/>
              <w:rPr>
                <w:lang w:eastAsia="zh-CN"/>
              </w:rPr>
            </w:pPr>
            <w:r w:rsidRPr="005647EB">
              <w:t xml:space="preserve">  </w:t>
            </w:r>
            <w:r w:rsidR="00334C6A" w:rsidRPr="005647EB">
              <w:t>measResult</w:t>
            </w:r>
            <w:r w:rsidRPr="005647EB">
              <w:t xml:space="preserve">   </w:t>
            </w:r>
            <w:r w:rsidR="00334C6A" w:rsidRPr="005647EB">
              <w:rPr>
                <w:lang w:eastAsia="zh-CN"/>
              </w:rPr>
              <w:t>SEQUENCE</w:t>
            </w:r>
            <w:r w:rsidRPr="005647EB">
              <w:rPr>
                <w:lang w:eastAsia="zh-CN"/>
              </w:rPr>
              <w:t xml:space="preserve"> </w:t>
            </w:r>
            <w:r w:rsidR="00334C6A" w:rsidRPr="005647EB">
              <w:rPr>
                <w:lang w:eastAsia="zh-CN"/>
              </w:rPr>
              <w:t>{</w:t>
            </w:r>
          </w:p>
        </w:tc>
        <w:tc>
          <w:tcPr>
            <w:tcW w:w="2267" w:type="dxa"/>
          </w:tcPr>
          <w:p w14:paraId="1B80F0D4" w14:textId="77777777" w:rsidR="00334C6A" w:rsidRPr="005647EB" w:rsidRDefault="00334C6A" w:rsidP="002570E4">
            <w:pPr>
              <w:pStyle w:val="TAL"/>
              <w:keepNext w:val="0"/>
              <w:keepLines w:val="0"/>
            </w:pPr>
          </w:p>
        </w:tc>
        <w:tc>
          <w:tcPr>
            <w:tcW w:w="1700" w:type="dxa"/>
          </w:tcPr>
          <w:p w14:paraId="3CA3A87E" w14:textId="77777777" w:rsidR="00334C6A" w:rsidRPr="005647EB" w:rsidRDefault="00334C6A" w:rsidP="002570E4">
            <w:pPr>
              <w:pStyle w:val="TAL"/>
              <w:keepNext w:val="0"/>
              <w:keepLines w:val="0"/>
            </w:pPr>
          </w:p>
        </w:tc>
        <w:tc>
          <w:tcPr>
            <w:tcW w:w="1133" w:type="dxa"/>
          </w:tcPr>
          <w:p w14:paraId="6D83BB71" w14:textId="77777777" w:rsidR="00334C6A" w:rsidRPr="005647EB" w:rsidRDefault="00334C6A" w:rsidP="002570E4">
            <w:pPr>
              <w:pStyle w:val="TAL"/>
              <w:keepNext w:val="0"/>
              <w:keepLines w:val="0"/>
            </w:pPr>
          </w:p>
        </w:tc>
      </w:tr>
      <w:tr w:rsidR="00334C6A" w:rsidRPr="005647EB" w14:paraId="4B490950" w14:textId="77777777" w:rsidTr="002570E4">
        <w:trPr>
          <w:jc w:val="center"/>
        </w:trPr>
        <w:tc>
          <w:tcPr>
            <w:tcW w:w="4436" w:type="dxa"/>
          </w:tcPr>
          <w:p w14:paraId="28DBF623" w14:textId="5B72A964"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197E6F83" w14:textId="77777777" w:rsidR="00334C6A" w:rsidRPr="005647EB" w:rsidRDefault="00334C6A" w:rsidP="002570E4">
            <w:pPr>
              <w:pStyle w:val="TAL"/>
              <w:keepNext w:val="0"/>
              <w:keepLines w:val="0"/>
            </w:pPr>
          </w:p>
        </w:tc>
        <w:tc>
          <w:tcPr>
            <w:tcW w:w="1700" w:type="dxa"/>
          </w:tcPr>
          <w:p w14:paraId="2288C36B" w14:textId="068A2ECB"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3BD96A4" w14:textId="77777777" w:rsidR="00334C6A" w:rsidRPr="005647EB" w:rsidRDefault="00334C6A" w:rsidP="002570E4">
            <w:pPr>
              <w:pStyle w:val="TAL"/>
              <w:keepNext w:val="0"/>
              <w:keepLines w:val="0"/>
            </w:pPr>
          </w:p>
        </w:tc>
      </w:tr>
      <w:tr w:rsidR="00334C6A" w:rsidRPr="005647EB" w14:paraId="2F1E7179" w14:textId="77777777" w:rsidTr="002570E4">
        <w:trPr>
          <w:jc w:val="center"/>
        </w:trPr>
        <w:tc>
          <w:tcPr>
            <w:tcW w:w="4436" w:type="dxa"/>
          </w:tcPr>
          <w:p w14:paraId="4BF72617" w14:textId="16DE52E2"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637D2D00" w14:textId="77777777" w:rsidR="00334C6A" w:rsidRPr="005647EB" w:rsidRDefault="00334C6A" w:rsidP="002570E4">
            <w:pPr>
              <w:pStyle w:val="TAL"/>
              <w:keepNext w:val="0"/>
              <w:keepLines w:val="0"/>
              <w:rPr>
                <w:lang w:eastAsia="zh-CN"/>
              </w:rPr>
            </w:pPr>
          </w:p>
        </w:tc>
        <w:tc>
          <w:tcPr>
            <w:tcW w:w="1700" w:type="dxa"/>
          </w:tcPr>
          <w:p w14:paraId="54344160" w14:textId="4920B55C"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3BCDAAF" w14:textId="77777777" w:rsidR="00334C6A" w:rsidRPr="005647EB" w:rsidRDefault="00334C6A" w:rsidP="002570E4">
            <w:pPr>
              <w:pStyle w:val="TAL"/>
              <w:keepNext w:val="0"/>
              <w:keepLines w:val="0"/>
            </w:pPr>
          </w:p>
        </w:tc>
      </w:tr>
      <w:tr w:rsidR="00334C6A" w:rsidRPr="005647EB" w14:paraId="20EA947F" w14:textId="77777777" w:rsidTr="002570E4">
        <w:trPr>
          <w:jc w:val="center"/>
        </w:trPr>
        <w:tc>
          <w:tcPr>
            <w:tcW w:w="4436" w:type="dxa"/>
          </w:tcPr>
          <w:p w14:paraId="3DF3F936" w14:textId="0909D436" w:rsidR="00334C6A" w:rsidRPr="005647EB" w:rsidRDefault="002570E4" w:rsidP="002570E4">
            <w:pPr>
              <w:pStyle w:val="TAL"/>
              <w:keepNext w:val="0"/>
              <w:keepLines w:val="0"/>
            </w:pPr>
            <w:r w:rsidRPr="005647EB">
              <w:t xml:space="preserve">  </w:t>
            </w:r>
            <w:r w:rsidR="00334C6A" w:rsidRPr="005647EB">
              <w:t>}</w:t>
            </w:r>
          </w:p>
        </w:tc>
        <w:tc>
          <w:tcPr>
            <w:tcW w:w="2267" w:type="dxa"/>
          </w:tcPr>
          <w:p w14:paraId="53AC66AE" w14:textId="77777777" w:rsidR="00334C6A" w:rsidRPr="005647EB" w:rsidRDefault="00334C6A" w:rsidP="002570E4">
            <w:pPr>
              <w:pStyle w:val="TAL"/>
              <w:keepNext w:val="0"/>
              <w:keepLines w:val="0"/>
            </w:pPr>
          </w:p>
        </w:tc>
        <w:tc>
          <w:tcPr>
            <w:tcW w:w="1700" w:type="dxa"/>
          </w:tcPr>
          <w:p w14:paraId="17EC07CA" w14:textId="77777777" w:rsidR="00334C6A" w:rsidRPr="005647EB" w:rsidRDefault="00334C6A" w:rsidP="002570E4">
            <w:pPr>
              <w:pStyle w:val="TAL"/>
              <w:keepNext w:val="0"/>
              <w:keepLines w:val="0"/>
            </w:pPr>
          </w:p>
        </w:tc>
        <w:tc>
          <w:tcPr>
            <w:tcW w:w="1133" w:type="dxa"/>
          </w:tcPr>
          <w:p w14:paraId="54F39D68" w14:textId="77777777" w:rsidR="00334C6A" w:rsidRPr="005647EB" w:rsidRDefault="00334C6A" w:rsidP="002570E4">
            <w:pPr>
              <w:pStyle w:val="TAL"/>
              <w:keepNext w:val="0"/>
              <w:keepLines w:val="0"/>
            </w:pPr>
          </w:p>
        </w:tc>
      </w:tr>
      <w:tr w:rsidR="00334C6A" w:rsidRPr="005647EB" w14:paraId="16AD9D67" w14:textId="77777777" w:rsidTr="002570E4">
        <w:trPr>
          <w:jc w:val="center"/>
        </w:trPr>
        <w:tc>
          <w:tcPr>
            <w:tcW w:w="4436" w:type="dxa"/>
          </w:tcPr>
          <w:p w14:paraId="624F8D53" w14:textId="77777777" w:rsidR="00334C6A" w:rsidRPr="005647EB" w:rsidRDefault="00334C6A" w:rsidP="002570E4">
            <w:pPr>
              <w:pStyle w:val="TAL"/>
              <w:keepNext w:val="0"/>
              <w:keepLines w:val="0"/>
            </w:pPr>
            <w:r w:rsidRPr="005647EB">
              <w:t>}</w:t>
            </w:r>
          </w:p>
        </w:tc>
        <w:tc>
          <w:tcPr>
            <w:tcW w:w="2267" w:type="dxa"/>
          </w:tcPr>
          <w:p w14:paraId="20ED840B" w14:textId="77777777" w:rsidR="00334C6A" w:rsidRPr="005647EB" w:rsidRDefault="00334C6A" w:rsidP="002570E4">
            <w:pPr>
              <w:pStyle w:val="TAL"/>
              <w:keepNext w:val="0"/>
              <w:keepLines w:val="0"/>
            </w:pPr>
          </w:p>
        </w:tc>
        <w:tc>
          <w:tcPr>
            <w:tcW w:w="1700" w:type="dxa"/>
          </w:tcPr>
          <w:p w14:paraId="52EF5A22" w14:textId="77777777" w:rsidR="00334C6A" w:rsidRPr="005647EB" w:rsidRDefault="00334C6A" w:rsidP="002570E4">
            <w:pPr>
              <w:pStyle w:val="TAL"/>
              <w:keepNext w:val="0"/>
              <w:keepLines w:val="0"/>
            </w:pPr>
          </w:p>
        </w:tc>
        <w:tc>
          <w:tcPr>
            <w:tcW w:w="1133" w:type="dxa"/>
          </w:tcPr>
          <w:p w14:paraId="4361B6C6" w14:textId="77777777" w:rsidR="00334C6A" w:rsidRPr="005647EB" w:rsidRDefault="00334C6A" w:rsidP="002570E4">
            <w:pPr>
              <w:pStyle w:val="TAL"/>
              <w:keepNext w:val="0"/>
              <w:keepLines w:val="0"/>
            </w:pPr>
          </w:p>
        </w:tc>
      </w:tr>
    </w:tbl>
    <w:p w14:paraId="1D7C393C" w14:textId="77777777" w:rsidR="00334C6A" w:rsidRPr="005647EB" w:rsidRDefault="00334C6A" w:rsidP="002570E4">
      <w:pPr>
        <w:rPr>
          <w:lang w:eastAsia="zh-CN"/>
        </w:rPr>
      </w:pPr>
    </w:p>
    <w:p w14:paraId="41AC6AD8" w14:textId="77777777" w:rsidR="00334C6A" w:rsidRPr="005647EB" w:rsidRDefault="00334C6A" w:rsidP="002570E4">
      <w:pPr>
        <w:pStyle w:val="TH"/>
        <w:keepNext w:val="0"/>
        <w:keepLines w:val="0"/>
      </w:pPr>
      <w:r w:rsidRPr="005647EB">
        <w:t>Table 8.4.2_2.4.3-</w:t>
      </w:r>
      <w:r w:rsidRPr="005647EB">
        <w:rPr>
          <w:lang w:eastAsia="zh-CN"/>
        </w:rPr>
        <w:t>7</w:t>
      </w:r>
      <w:r w:rsidRPr="005647EB">
        <w:t xml:space="preserve">: </w:t>
      </w:r>
      <w:r w:rsidRPr="005647EB">
        <w:rPr>
          <w:i/>
        </w:rPr>
        <w:t>PRACH-Config-DEFAULT</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20B3C32B" w14:textId="77777777" w:rsidTr="002570E4">
        <w:trPr>
          <w:jc w:val="center"/>
        </w:trPr>
        <w:tc>
          <w:tcPr>
            <w:tcW w:w="9527" w:type="dxa"/>
            <w:gridSpan w:val="4"/>
            <w:tcBorders>
              <w:bottom w:val="single" w:sz="4" w:space="0" w:color="auto"/>
            </w:tcBorders>
          </w:tcPr>
          <w:p w14:paraId="0E8BB537" w14:textId="094318BA"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7.3.2</w:t>
            </w:r>
            <w:r w:rsidR="002570E4" w:rsidRPr="005647EB">
              <w:t xml:space="preserve"> </w:t>
            </w:r>
            <w:r w:rsidRPr="005647EB">
              <w:t>Table</w:t>
            </w:r>
            <w:r w:rsidR="002570E4" w:rsidRPr="005647EB">
              <w:t xml:space="preserve"> </w:t>
            </w:r>
            <w:r w:rsidRPr="005647EB">
              <w:t>7.3.2-1</w:t>
            </w:r>
          </w:p>
        </w:tc>
      </w:tr>
      <w:tr w:rsidR="00334C6A" w:rsidRPr="005647EB" w14:paraId="2C605F75" w14:textId="77777777" w:rsidTr="002570E4">
        <w:trPr>
          <w:jc w:val="center"/>
        </w:trPr>
        <w:tc>
          <w:tcPr>
            <w:tcW w:w="4427" w:type="dxa"/>
            <w:tcBorders>
              <w:right w:val="single" w:sz="4" w:space="0" w:color="auto"/>
            </w:tcBorders>
          </w:tcPr>
          <w:p w14:paraId="2B530756" w14:textId="1DE48C2F"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2B4D495B" w14:textId="77777777" w:rsidR="00334C6A" w:rsidRPr="005647EB" w:rsidRDefault="00334C6A" w:rsidP="002570E4">
            <w:pPr>
              <w:pStyle w:val="TAH"/>
              <w:keepNext w:val="0"/>
              <w:keepLines w:val="0"/>
            </w:pPr>
            <w:r w:rsidRPr="005647EB">
              <w:t>Value/remark</w:t>
            </w:r>
          </w:p>
        </w:tc>
        <w:tc>
          <w:tcPr>
            <w:tcW w:w="1700" w:type="dxa"/>
            <w:tcBorders>
              <w:left w:val="single" w:sz="4" w:space="0" w:color="auto"/>
              <w:right w:val="single" w:sz="4" w:space="0" w:color="auto"/>
            </w:tcBorders>
          </w:tcPr>
          <w:p w14:paraId="4F03FD1A" w14:textId="77777777" w:rsidR="00334C6A" w:rsidRPr="005647EB" w:rsidRDefault="00334C6A" w:rsidP="002570E4">
            <w:pPr>
              <w:pStyle w:val="TAH"/>
              <w:keepNext w:val="0"/>
              <w:keepLines w:val="0"/>
            </w:pPr>
            <w:r w:rsidRPr="005647EB">
              <w:t>Comment</w:t>
            </w:r>
          </w:p>
        </w:tc>
        <w:tc>
          <w:tcPr>
            <w:tcW w:w="1133" w:type="dxa"/>
            <w:tcBorders>
              <w:left w:val="single" w:sz="4" w:space="0" w:color="auto"/>
            </w:tcBorders>
          </w:tcPr>
          <w:p w14:paraId="6711AE80" w14:textId="77777777" w:rsidR="00334C6A" w:rsidRPr="005647EB" w:rsidRDefault="00334C6A" w:rsidP="002570E4">
            <w:pPr>
              <w:pStyle w:val="TAH"/>
              <w:keepNext w:val="0"/>
              <w:keepLines w:val="0"/>
            </w:pPr>
            <w:r w:rsidRPr="005647EB">
              <w:t>Condition</w:t>
            </w:r>
          </w:p>
        </w:tc>
      </w:tr>
      <w:tr w:rsidR="00334C6A" w:rsidRPr="005647EB" w14:paraId="16EF1432" w14:textId="77777777" w:rsidTr="002570E4">
        <w:trPr>
          <w:jc w:val="center"/>
        </w:trPr>
        <w:tc>
          <w:tcPr>
            <w:tcW w:w="4427" w:type="dxa"/>
            <w:tcBorders>
              <w:right w:val="single" w:sz="4" w:space="0" w:color="auto"/>
            </w:tcBorders>
          </w:tcPr>
          <w:p w14:paraId="083AE81E" w14:textId="3B43A404" w:rsidR="00334C6A" w:rsidRPr="005647EB" w:rsidRDefault="00334C6A" w:rsidP="002570E4">
            <w:pPr>
              <w:pStyle w:val="TAL"/>
              <w:keepNext w:val="0"/>
              <w:keepLines w:val="0"/>
            </w:pPr>
            <w:r w:rsidRPr="005647EB">
              <w:t>PRACH-Config-DEFAULT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6E78DDB"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0C39E4ED" w14:textId="77777777" w:rsidR="00334C6A" w:rsidRPr="005647EB" w:rsidRDefault="00334C6A" w:rsidP="002570E4">
            <w:pPr>
              <w:pStyle w:val="TAL"/>
              <w:keepNext w:val="0"/>
              <w:keepLines w:val="0"/>
            </w:pPr>
          </w:p>
        </w:tc>
        <w:tc>
          <w:tcPr>
            <w:tcW w:w="1133" w:type="dxa"/>
            <w:tcBorders>
              <w:left w:val="single" w:sz="4" w:space="0" w:color="auto"/>
            </w:tcBorders>
          </w:tcPr>
          <w:p w14:paraId="24100DD3" w14:textId="77777777" w:rsidR="00334C6A" w:rsidRPr="005647EB" w:rsidRDefault="00334C6A" w:rsidP="002570E4">
            <w:pPr>
              <w:pStyle w:val="TAL"/>
              <w:keepNext w:val="0"/>
              <w:keepLines w:val="0"/>
            </w:pPr>
          </w:p>
        </w:tc>
      </w:tr>
      <w:tr w:rsidR="00334C6A" w:rsidRPr="005647EB" w14:paraId="2B25F205" w14:textId="77777777" w:rsidTr="002570E4">
        <w:trPr>
          <w:jc w:val="center"/>
        </w:trPr>
        <w:tc>
          <w:tcPr>
            <w:tcW w:w="4427" w:type="dxa"/>
            <w:tcBorders>
              <w:right w:val="single" w:sz="4" w:space="0" w:color="auto"/>
            </w:tcBorders>
          </w:tcPr>
          <w:p w14:paraId="6CE69302" w14:textId="3A85145C" w:rsidR="00334C6A" w:rsidRPr="005647EB" w:rsidRDefault="002570E4" w:rsidP="002570E4">
            <w:pPr>
              <w:pStyle w:val="TAL"/>
              <w:keepNext w:val="0"/>
              <w:keepLines w:val="0"/>
            </w:pPr>
            <w:r w:rsidRPr="005647EB">
              <w:t xml:space="preserve">  </w:t>
            </w:r>
            <w:r w:rsidR="00334C6A" w:rsidRPr="005647EB">
              <w:t>prach-ConfigIndex</w:t>
            </w:r>
          </w:p>
        </w:tc>
        <w:tc>
          <w:tcPr>
            <w:tcW w:w="2267" w:type="dxa"/>
            <w:tcBorders>
              <w:left w:val="single" w:sz="4" w:space="0" w:color="auto"/>
              <w:right w:val="single" w:sz="4" w:space="0" w:color="auto"/>
            </w:tcBorders>
          </w:tcPr>
          <w:p w14:paraId="64A2B38D" w14:textId="77777777" w:rsidR="00334C6A" w:rsidRPr="005647EB" w:rsidRDefault="00334C6A" w:rsidP="002570E4">
            <w:pPr>
              <w:pStyle w:val="TAL"/>
              <w:keepNext w:val="0"/>
              <w:keepLines w:val="0"/>
            </w:pPr>
            <w:r w:rsidRPr="005647EB">
              <w:t>4</w:t>
            </w:r>
          </w:p>
        </w:tc>
        <w:tc>
          <w:tcPr>
            <w:tcW w:w="1700" w:type="dxa"/>
            <w:tcBorders>
              <w:left w:val="single" w:sz="4" w:space="0" w:color="auto"/>
              <w:right w:val="single" w:sz="4" w:space="0" w:color="auto"/>
            </w:tcBorders>
          </w:tcPr>
          <w:p w14:paraId="50CF23EE" w14:textId="77777777" w:rsidR="00334C6A" w:rsidRPr="005647EB" w:rsidRDefault="00334C6A" w:rsidP="002570E4">
            <w:pPr>
              <w:pStyle w:val="TAL"/>
              <w:keepNext w:val="0"/>
              <w:keepLines w:val="0"/>
            </w:pPr>
          </w:p>
        </w:tc>
        <w:tc>
          <w:tcPr>
            <w:tcW w:w="1133" w:type="dxa"/>
            <w:tcBorders>
              <w:left w:val="single" w:sz="4" w:space="0" w:color="auto"/>
            </w:tcBorders>
          </w:tcPr>
          <w:p w14:paraId="35A23708" w14:textId="77777777" w:rsidR="00334C6A" w:rsidRPr="005647EB" w:rsidRDefault="00334C6A" w:rsidP="002570E4">
            <w:pPr>
              <w:pStyle w:val="TAL"/>
              <w:keepNext w:val="0"/>
              <w:keepLines w:val="0"/>
            </w:pPr>
          </w:p>
        </w:tc>
      </w:tr>
      <w:tr w:rsidR="00334C6A" w:rsidRPr="005647EB" w14:paraId="7C3B9A08" w14:textId="77777777" w:rsidTr="002570E4">
        <w:trPr>
          <w:jc w:val="center"/>
        </w:trPr>
        <w:tc>
          <w:tcPr>
            <w:tcW w:w="4427" w:type="dxa"/>
            <w:tcBorders>
              <w:right w:val="single" w:sz="4" w:space="0" w:color="auto"/>
            </w:tcBorders>
          </w:tcPr>
          <w:p w14:paraId="69C26190" w14:textId="77777777" w:rsidR="00334C6A" w:rsidRPr="005647EB" w:rsidRDefault="00334C6A" w:rsidP="002570E4">
            <w:pPr>
              <w:pStyle w:val="TAL"/>
              <w:keepNext w:val="0"/>
              <w:keepLines w:val="0"/>
            </w:pPr>
            <w:r w:rsidRPr="005647EB">
              <w:t>}</w:t>
            </w:r>
          </w:p>
        </w:tc>
        <w:tc>
          <w:tcPr>
            <w:tcW w:w="2267" w:type="dxa"/>
            <w:tcBorders>
              <w:left w:val="single" w:sz="4" w:space="0" w:color="auto"/>
              <w:right w:val="single" w:sz="4" w:space="0" w:color="auto"/>
            </w:tcBorders>
          </w:tcPr>
          <w:p w14:paraId="6125B08B"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7DF2BF86" w14:textId="77777777" w:rsidR="00334C6A" w:rsidRPr="005647EB" w:rsidRDefault="00334C6A" w:rsidP="002570E4">
            <w:pPr>
              <w:pStyle w:val="TAL"/>
              <w:keepNext w:val="0"/>
              <w:keepLines w:val="0"/>
            </w:pPr>
          </w:p>
        </w:tc>
        <w:tc>
          <w:tcPr>
            <w:tcW w:w="1133" w:type="dxa"/>
            <w:tcBorders>
              <w:left w:val="single" w:sz="4" w:space="0" w:color="auto"/>
            </w:tcBorders>
          </w:tcPr>
          <w:p w14:paraId="64AA819F" w14:textId="77777777" w:rsidR="00334C6A" w:rsidRPr="005647EB" w:rsidRDefault="00334C6A" w:rsidP="002570E4">
            <w:pPr>
              <w:pStyle w:val="TAL"/>
              <w:keepNext w:val="0"/>
              <w:keepLines w:val="0"/>
            </w:pPr>
          </w:p>
        </w:tc>
      </w:tr>
    </w:tbl>
    <w:p w14:paraId="15912CFB" w14:textId="77777777" w:rsidR="00334C6A" w:rsidRPr="005647EB" w:rsidRDefault="00334C6A" w:rsidP="002570E4">
      <w:pPr>
        <w:rPr>
          <w:lang w:eastAsia="zh-CN"/>
        </w:rPr>
      </w:pPr>
    </w:p>
    <w:p w14:paraId="7D774743" w14:textId="77777777" w:rsidR="00334C6A" w:rsidRPr="005647EB" w:rsidRDefault="00334C6A" w:rsidP="002570E4">
      <w:pPr>
        <w:pStyle w:val="Heading4"/>
        <w:keepNext w:val="0"/>
        <w:keepLines w:val="0"/>
      </w:pPr>
      <w:r w:rsidRPr="005647EB">
        <w:lastRenderedPageBreak/>
        <w:t>8.4.2_2.5</w:t>
      </w:r>
      <w:r w:rsidRPr="005647EB">
        <w:tab/>
        <w:t>Test requirement</w:t>
      </w:r>
    </w:p>
    <w:p w14:paraId="63F5CA60" w14:textId="77777777" w:rsidR="00334C6A" w:rsidRPr="005647EB" w:rsidRDefault="00334C6A" w:rsidP="002570E4">
      <w:pPr>
        <w:rPr>
          <w:lang w:eastAsia="zh-CN"/>
        </w:rPr>
      </w:pPr>
      <w:r w:rsidRPr="005647EB">
        <w:t>Tables 8.4.2_2.</w:t>
      </w:r>
      <w:r w:rsidRPr="005647EB">
        <w:rPr>
          <w:lang w:eastAsia="zh-CN"/>
        </w:rPr>
        <w:t>5</w:t>
      </w:r>
      <w:r w:rsidRPr="005647EB">
        <w:t xml:space="preserve">-1, 8.4.2_2.5-2 and 8.4.2_2.5-3 define the primary level settings including test tolerances for E-UTRAN TDD-TDD </w:t>
      </w:r>
      <w:r w:rsidRPr="005647EB">
        <w:rPr>
          <w:lang w:eastAsia="zh-CN"/>
        </w:rPr>
        <w:t xml:space="preserve">intra-frequency </w:t>
      </w:r>
      <w:r w:rsidRPr="005647EB">
        <w:t xml:space="preserve">event triggered reporting under fading propagation conditions in synchronous cells </w:t>
      </w:r>
      <w:r w:rsidRPr="005647EB">
        <w:rPr>
          <w:lang w:eastAsia="zh-CN"/>
        </w:rPr>
        <w:t xml:space="preserve">when DRX is used </w:t>
      </w:r>
      <w:r w:rsidRPr="005647EB">
        <w:t xml:space="preserve">test. </w:t>
      </w:r>
    </w:p>
    <w:p w14:paraId="6761BA96" w14:textId="77777777" w:rsidR="00334C6A" w:rsidRPr="005647EB" w:rsidRDefault="00334C6A" w:rsidP="002570E4">
      <w:pPr>
        <w:pStyle w:val="TH"/>
        <w:keepNext w:val="0"/>
        <w:keepLines w:val="0"/>
        <w:rPr>
          <w:rFonts w:cs="v4.2.0"/>
        </w:rPr>
      </w:pPr>
      <w:r w:rsidRPr="005647EB">
        <w:rPr>
          <w:rFonts w:cs="v4.2.0"/>
        </w:rPr>
        <w:t>Table 8.4.2_2.</w:t>
      </w:r>
      <w:r w:rsidRPr="005647EB">
        <w:rPr>
          <w:rFonts w:cs="v4.2.0"/>
          <w:lang w:eastAsia="zh-CN"/>
        </w:rPr>
        <w:t>5</w:t>
      </w:r>
      <w:r w:rsidRPr="005647EB">
        <w:rPr>
          <w:rFonts w:cs="v4.2.0"/>
        </w:rPr>
        <w:t>-</w:t>
      </w:r>
      <w:r w:rsidRPr="005647EB">
        <w:rPr>
          <w:rFonts w:cs="v4.2.0"/>
          <w:lang w:eastAsia="zh-CN"/>
        </w:rPr>
        <w:t>1</w:t>
      </w:r>
      <w:r w:rsidRPr="005647EB">
        <w:rPr>
          <w:rFonts w:cs="v4.2.0"/>
        </w:rPr>
        <w:t>: Cell specific test parameters for E-UTRAN TDD-TDD inter-frequency event triggered reporting under fading propagation conditions in 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334C6A" w:rsidRPr="005647EB" w14:paraId="4F45819E" w14:textId="77777777" w:rsidTr="002570E4">
        <w:trPr>
          <w:cantSplit/>
          <w:jc w:val="center"/>
        </w:trPr>
        <w:tc>
          <w:tcPr>
            <w:tcW w:w="2093" w:type="dxa"/>
            <w:vMerge w:val="restart"/>
            <w:tcBorders>
              <w:top w:val="single" w:sz="4" w:space="0" w:color="auto"/>
              <w:left w:val="single" w:sz="4" w:space="0" w:color="auto"/>
              <w:bottom w:val="single" w:sz="4" w:space="0" w:color="auto"/>
              <w:right w:val="single" w:sz="4" w:space="0" w:color="auto"/>
            </w:tcBorders>
          </w:tcPr>
          <w:p w14:paraId="2B3FF40B" w14:textId="77777777" w:rsidR="00334C6A" w:rsidRPr="005647EB" w:rsidRDefault="00334C6A" w:rsidP="002570E4">
            <w:pPr>
              <w:pStyle w:val="TAH"/>
              <w:keepNext w:val="0"/>
              <w:keepLines w:val="0"/>
              <w:rPr>
                <w:rFonts w:cs="v4.2.0"/>
              </w:rPr>
            </w:pPr>
            <w:r w:rsidRPr="005647EB">
              <w:rPr>
                <w:rFonts w:cs="v4.2.0"/>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4F8224E2" w14:textId="77777777" w:rsidR="00334C6A" w:rsidRPr="005647EB" w:rsidRDefault="00334C6A" w:rsidP="002570E4">
            <w:pPr>
              <w:pStyle w:val="TAH"/>
              <w:keepNext w:val="0"/>
              <w:keepLines w:val="0"/>
              <w:rPr>
                <w:rFonts w:cs="v4.2.0"/>
              </w:rPr>
            </w:pPr>
            <w:r w:rsidRPr="005647EB">
              <w:rPr>
                <w:rFonts w:cs="v4.2.0"/>
              </w:rPr>
              <w:t>Unit</w:t>
            </w:r>
          </w:p>
        </w:tc>
        <w:tc>
          <w:tcPr>
            <w:tcW w:w="2552" w:type="dxa"/>
            <w:gridSpan w:val="2"/>
            <w:tcBorders>
              <w:top w:val="single" w:sz="4" w:space="0" w:color="auto"/>
              <w:left w:val="single" w:sz="4" w:space="0" w:color="auto"/>
              <w:bottom w:val="single" w:sz="4" w:space="0" w:color="auto"/>
              <w:right w:val="single" w:sz="4" w:space="0" w:color="auto"/>
            </w:tcBorders>
          </w:tcPr>
          <w:p w14:paraId="4ECDD89A" w14:textId="0673244D"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left w:val="single" w:sz="4" w:space="0" w:color="auto"/>
              <w:bottom w:val="single" w:sz="4" w:space="0" w:color="auto"/>
              <w:right w:val="single" w:sz="4" w:space="0" w:color="auto"/>
            </w:tcBorders>
          </w:tcPr>
          <w:p w14:paraId="49FB785E" w14:textId="786BAC2A"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66E6FDB2" w14:textId="77777777" w:rsidTr="002570E4">
        <w:trPr>
          <w:cantSplit/>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388A7193" w14:textId="77777777" w:rsidR="00334C6A" w:rsidRPr="005647EB" w:rsidRDefault="00334C6A" w:rsidP="002570E4">
            <w:pPr>
              <w:spacing w:after="0"/>
              <w:rPr>
                <w:rFonts w:ascii="Arial" w:hAnsi="Arial" w:cs="v4.2.0"/>
                <w:b/>
                <w:sz w:val="18"/>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3233F2D0" w14:textId="77777777" w:rsidR="00334C6A" w:rsidRPr="005647EB" w:rsidRDefault="00334C6A" w:rsidP="002570E4">
            <w:pPr>
              <w:spacing w:after="0"/>
              <w:rPr>
                <w:rFonts w:ascii="Arial" w:hAnsi="Arial" w:cs="v4.2.0"/>
                <w:b/>
                <w:sz w:val="18"/>
              </w:rPr>
            </w:pPr>
          </w:p>
        </w:tc>
        <w:tc>
          <w:tcPr>
            <w:tcW w:w="1276" w:type="dxa"/>
            <w:tcBorders>
              <w:top w:val="single" w:sz="4" w:space="0" w:color="auto"/>
              <w:left w:val="single" w:sz="4" w:space="0" w:color="auto"/>
              <w:bottom w:val="single" w:sz="4" w:space="0" w:color="auto"/>
              <w:right w:val="single" w:sz="4" w:space="0" w:color="auto"/>
            </w:tcBorders>
          </w:tcPr>
          <w:p w14:paraId="0DF6EA4F" w14:textId="77777777" w:rsidR="00334C6A" w:rsidRPr="005647EB" w:rsidRDefault="00334C6A" w:rsidP="002570E4">
            <w:pPr>
              <w:pStyle w:val="TAH"/>
              <w:keepNext w:val="0"/>
              <w:keepLines w:val="0"/>
              <w:rPr>
                <w:rFonts w:cs="v4.2.0"/>
              </w:rPr>
            </w:pPr>
            <w:r w:rsidRPr="005647EB">
              <w:rPr>
                <w:rFonts w:cs="v4.2.0"/>
              </w:rPr>
              <w:t>T1</w:t>
            </w:r>
          </w:p>
        </w:tc>
        <w:tc>
          <w:tcPr>
            <w:tcW w:w="1276" w:type="dxa"/>
            <w:tcBorders>
              <w:top w:val="single" w:sz="4" w:space="0" w:color="auto"/>
              <w:left w:val="single" w:sz="4" w:space="0" w:color="auto"/>
              <w:bottom w:val="single" w:sz="4" w:space="0" w:color="auto"/>
              <w:right w:val="single" w:sz="4" w:space="0" w:color="auto"/>
            </w:tcBorders>
          </w:tcPr>
          <w:p w14:paraId="54879CE2" w14:textId="77777777" w:rsidR="00334C6A" w:rsidRPr="005647EB" w:rsidRDefault="00334C6A" w:rsidP="002570E4">
            <w:pPr>
              <w:pStyle w:val="TAH"/>
              <w:keepNext w:val="0"/>
              <w:keepLines w:val="0"/>
              <w:rPr>
                <w:rFonts w:cs="v4.2.0"/>
              </w:rPr>
            </w:pPr>
            <w:r w:rsidRPr="005647EB">
              <w:rPr>
                <w:rFonts w:cs="v4.2.0"/>
              </w:rPr>
              <w:t>T2</w:t>
            </w:r>
          </w:p>
        </w:tc>
        <w:tc>
          <w:tcPr>
            <w:tcW w:w="1275" w:type="dxa"/>
            <w:tcBorders>
              <w:top w:val="single" w:sz="4" w:space="0" w:color="auto"/>
              <w:left w:val="single" w:sz="4" w:space="0" w:color="auto"/>
              <w:bottom w:val="single" w:sz="4" w:space="0" w:color="auto"/>
              <w:right w:val="single" w:sz="4" w:space="0" w:color="auto"/>
            </w:tcBorders>
          </w:tcPr>
          <w:p w14:paraId="719A6F2D" w14:textId="77777777" w:rsidR="00334C6A" w:rsidRPr="005647EB" w:rsidRDefault="00334C6A" w:rsidP="002570E4">
            <w:pPr>
              <w:pStyle w:val="TAH"/>
              <w:keepNext w:val="0"/>
              <w:keepLines w:val="0"/>
              <w:rPr>
                <w:rFonts w:cs="v4.2.0"/>
              </w:rPr>
            </w:pPr>
            <w:r w:rsidRPr="005647EB">
              <w:rPr>
                <w:rFonts w:cs="v4.2.0"/>
              </w:rPr>
              <w:t>T1</w:t>
            </w:r>
          </w:p>
        </w:tc>
        <w:tc>
          <w:tcPr>
            <w:tcW w:w="1560" w:type="dxa"/>
            <w:tcBorders>
              <w:top w:val="single" w:sz="4" w:space="0" w:color="auto"/>
              <w:left w:val="single" w:sz="4" w:space="0" w:color="auto"/>
              <w:bottom w:val="single" w:sz="4" w:space="0" w:color="auto"/>
              <w:right w:val="single" w:sz="4" w:space="0" w:color="auto"/>
            </w:tcBorders>
          </w:tcPr>
          <w:p w14:paraId="4CA812D3" w14:textId="77777777" w:rsidR="00334C6A" w:rsidRPr="005647EB" w:rsidRDefault="00334C6A" w:rsidP="002570E4">
            <w:pPr>
              <w:pStyle w:val="TAH"/>
              <w:keepNext w:val="0"/>
              <w:keepLines w:val="0"/>
              <w:rPr>
                <w:rFonts w:cs="v4.2.0"/>
              </w:rPr>
            </w:pPr>
            <w:r w:rsidRPr="005647EB">
              <w:rPr>
                <w:rFonts w:cs="v4.2.0"/>
              </w:rPr>
              <w:t>T2</w:t>
            </w:r>
          </w:p>
        </w:tc>
      </w:tr>
      <w:tr w:rsidR="00334C6A" w:rsidRPr="005647EB" w14:paraId="5D2111B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69F75B9" w14:textId="3FC9CE60"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top w:val="single" w:sz="4" w:space="0" w:color="auto"/>
              <w:left w:val="single" w:sz="4" w:space="0" w:color="auto"/>
              <w:bottom w:val="single" w:sz="4" w:space="0" w:color="auto"/>
              <w:right w:val="single" w:sz="4" w:space="0" w:color="auto"/>
            </w:tcBorders>
          </w:tcPr>
          <w:p w14:paraId="6E740ECC" w14:textId="77777777" w:rsidR="00334C6A" w:rsidRPr="005647EB" w:rsidRDefault="00334C6A" w:rsidP="000424D3">
            <w:pPr>
              <w:pStyle w:val="TAH"/>
              <w:keepNext w:val="0"/>
              <w:keepLines w:val="0"/>
              <w:jc w:val="left"/>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tcPr>
          <w:p w14:paraId="7568AB15" w14:textId="77777777" w:rsidR="00334C6A" w:rsidRPr="005647EB" w:rsidRDefault="00334C6A" w:rsidP="002570E4">
            <w:pPr>
              <w:pStyle w:val="TAH"/>
              <w:keepNext w:val="0"/>
              <w:keepLines w:val="0"/>
              <w:rPr>
                <w:rFonts w:cs="v4.2.0"/>
                <w:b w:val="0"/>
                <w:bCs/>
              </w:rPr>
            </w:pPr>
            <w:r w:rsidRPr="005647EB">
              <w:rPr>
                <w:rFonts w:cs="v4.2.0"/>
                <w:b w:val="0"/>
                <w:bCs/>
              </w:rPr>
              <w:t>1</w:t>
            </w:r>
          </w:p>
        </w:tc>
        <w:tc>
          <w:tcPr>
            <w:tcW w:w="2835" w:type="dxa"/>
            <w:gridSpan w:val="2"/>
            <w:tcBorders>
              <w:top w:val="single" w:sz="4" w:space="0" w:color="auto"/>
              <w:left w:val="single" w:sz="4" w:space="0" w:color="auto"/>
              <w:bottom w:val="single" w:sz="4" w:space="0" w:color="auto"/>
              <w:right w:val="single" w:sz="4" w:space="0" w:color="auto"/>
            </w:tcBorders>
          </w:tcPr>
          <w:p w14:paraId="4B7831F3" w14:textId="77777777" w:rsidR="00334C6A" w:rsidRPr="005647EB" w:rsidRDefault="00334C6A" w:rsidP="002570E4">
            <w:pPr>
              <w:pStyle w:val="TAH"/>
              <w:keepNext w:val="0"/>
              <w:keepLines w:val="0"/>
              <w:rPr>
                <w:rFonts w:cs="v4.2.0"/>
                <w:b w:val="0"/>
                <w:bCs/>
              </w:rPr>
            </w:pPr>
            <w:r w:rsidRPr="005647EB">
              <w:rPr>
                <w:rFonts w:cs="v4.2.0"/>
                <w:b w:val="0"/>
                <w:bCs/>
              </w:rPr>
              <w:t>2</w:t>
            </w:r>
          </w:p>
        </w:tc>
      </w:tr>
      <w:tr w:rsidR="00334C6A" w:rsidRPr="005647EB" w14:paraId="6120ED0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8B17C89" w14:textId="77777777" w:rsidR="00334C6A" w:rsidRPr="005647EB" w:rsidRDefault="00334C6A"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2C03728E" w14:textId="77777777" w:rsidR="00334C6A" w:rsidRPr="005647EB" w:rsidRDefault="00334C6A" w:rsidP="002570E4">
            <w:pPr>
              <w:pStyle w:val="TAH"/>
              <w:keepNext w:val="0"/>
              <w:keepLines w:val="0"/>
              <w:rPr>
                <w:rFonts w:cs="v4.2.0"/>
                <w:b w:val="0"/>
                <w:bCs/>
              </w:rPr>
            </w:pPr>
            <w:r w:rsidRPr="005647EB">
              <w:rPr>
                <w:rFonts w:cs="v4.2.0"/>
                <w:b w:val="0"/>
                <w:bCs/>
              </w:rPr>
              <w:t>MHz</w:t>
            </w:r>
          </w:p>
        </w:tc>
        <w:tc>
          <w:tcPr>
            <w:tcW w:w="2552" w:type="dxa"/>
            <w:gridSpan w:val="2"/>
            <w:tcBorders>
              <w:top w:val="single" w:sz="4" w:space="0" w:color="auto"/>
              <w:left w:val="single" w:sz="4" w:space="0" w:color="auto"/>
              <w:bottom w:val="single" w:sz="4" w:space="0" w:color="auto"/>
              <w:right w:val="single" w:sz="4" w:space="0" w:color="auto"/>
            </w:tcBorders>
          </w:tcPr>
          <w:p w14:paraId="1B4E82D0"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2835" w:type="dxa"/>
            <w:gridSpan w:val="2"/>
            <w:tcBorders>
              <w:top w:val="single" w:sz="4" w:space="0" w:color="auto"/>
              <w:left w:val="single" w:sz="4" w:space="0" w:color="auto"/>
              <w:bottom w:val="single" w:sz="4" w:space="0" w:color="auto"/>
              <w:right w:val="single" w:sz="4" w:space="0" w:color="auto"/>
            </w:tcBorders>
          </w:tcPr>
          <w:p w14:paraId="2DFD1525" w14:textId="77777777" w:rsidR="00334C6A" w:rsidRPr="005647EB" w:rsidRDefault="00334C6A" w:rsidP="002570E4">
            <w:pPr>
              <w:pStyle w:val="TAH"/>
              <w:keepNext w:val="0"/>
              <w:keepLines w:val="0"/>
              <w:rPr>
                <w:rFonts w:cs="v4.2.0"/>
                <w:b w:val="0"/>
                <w:bCs/>
              </w:rPr>
            </w:pPr>
            <w:r w:rsidRPr="005647EB">
              <w:rPr>
                <w:rFonts w:cs="v4.2.0"/>
                <w:b w:val="0"/>
                <w:bCs/>
              </w:rPr>
              <w:t>10</w:t>
            </w:r>
          </w:p>
        </w:tc>
      </w:tr>
      <w:tr w:rsidR="00334C6A" w:rsidRPr="005647EB" w14:paraId="47DD9231"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7321569" w14:textId="66DB3518" w:rsidR="00334C6A" w:rsidRPr="005647EB" w:rsidRDefault="00334C6A"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676C3E40" w14:textId="77777777" w:rsidR="00334C6A" w:rsidRPr="005647EB" w:rsidRDefault="00334C6A"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3E9D06AD" w14:textId="06369040"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hideMark/>
          </w:tcPr>
          <w:p w14:paraId="2915E421" w14:textId="5CB7BF77"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r>
      <w:tr w:rsidR="00334C6A" w:rsidRPr="005647EB" w14:paraId="244D0B4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A3E313A" w14:textId="40497E21" w:rsidR="00334C6A" w:rsidRPr="005647EB" w:rsidRDefault="00334C6A"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.2.1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TDD)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.2.2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TDD)</w:t>
            </w:r>
          </w:p>
        </w:tc>
        <w:tc>
          <w:tcPr>
            <w:tcW w:w="1559" w:type="dxa"/>
            <w:tcBorders>
              <w:top w:val="single" w:sz="4" w:space="0" w:color="auto"/>
              <w:left w:val="single" w:sz="4" w:space="0" w:color="auto"/>
              <w:bottom w:val="single" w:sz="4" w:space="0" w:color="auto"/>
              <w:right w:val="single" w:sz="4" w:space="0" w:color="auto"/>
            </w:tcBorders>
          </w:tcPr>
          <w:p w14:paraId="5EF3463A" w14:textId="77777777" w:rsidR="00334C6A" w:rsidRPr="005647EB" w:rsidRDefault="00334C6A"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tcPr>
          <w:p w14:paraId="35D9F5D7" w14:textId="4FDEA1F3" w:rsidR="00334C6A" w:rsidRPr="005647EB" w:rsidRDefault="00334C6A"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TDD</w:t>
            </w:r>
          </w:p>
        </w:tc>
        <w:tc>
          <w:tcPr>
            <w:tcW w:w="2835" w:type="dxa"/>
            <w:gridSpan w:val="2"/>
            <w:tcBorders>
              <w:top w:val="single" w:sz="4" w:space="0" w:color="auto"/>
              <w:left w:val="single" w:sz="4" w:space="0" w:color="auto"/>
              <w:bottom w:val="single" w:sz="4" w:space="0" w:color="auto"/>
              <w:right w:val="single" w:sz="4" w:space="0" w:color="auto"/>
            </w:tcBorders>
          </w:tcPr>
          <w:p w14:paraId="05B8F99F" w14:textId="7E70654A" w:rsidR="00334C6A" w:rsidRPr="005647EB" w:rsidRDefault="00334C6A"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TDD</w:t>
            </w:r>
          </w:p>
        </w:tc>
      </w:tr>
      <w:tr w:rsidR="00334C6A" w:rsidRPr="005647EB" w14:paraId="489ECDA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AB747D7"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top w:val="single" w:sz="4" w:space="0" w:color="auto"/>
              <w:left w:val="single" w:sz="4" w:space="0" w:color="auto"/>
              <w:bottom w:val="single" w:sz="4" w:space="0" w:color="auto"/>
              <w:right w:val="single" w:sz="4" w:space="0" w:color="auto"/>
            </w:tcBorders>
          </w:tcPr>
          <w:p w14:paraId="244BC5C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09EFC98D" w14:textId="77777777" w:rsidR="00334C6A" w:rsidRPr="005647EB" w:rsidRDefault="00334C6A" w:rsidP="002570E4">
            <w:pPr>
              <w:pStyle w:val="TAH"/>
              <w:keepNext w:val="0"/>
              <w:keepLines w:val="0"/>
              <w:rPr>
                <w:rFonts w:cs="v4.2.0"/>
                <w:b w:val="0"/>
                <w:bCs/>
              </w:rPr>
            </w:pPr>
            <w:r w:rsidRPr="005647EB">
              <w:rPr>
                <w:rFonts w:cs="v4.2.0"/>
                <w:b w:val="0"/>
                <w:bCs/>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4F13E0AB" w14:textId="77777777" w:rsidR="00334C6A" w:rsidRPr="005647EB" w:rsidRDefault="00334C6A" w:rsidP="002570E4">
            <w:pPr>
              <w:pStyle w:val="TAH"/>
              <w:keepNext w:val="0"/>
              <w:keepLines w:val="0"/>
              <w:rPr>
                <w:rFonts w:cs="v4.2.0"/>
                <w:b w:val="0"/>
                <w:bCs/>
              </w:rPr>
            </w:pPr>
            <w:r w:rsidRPr="005647EB">
              <w:rPr>
                <w:rFonts w:cs="v4.2.0"/>
                <w:b w:val="0"/>
                <w:bCs/>
              </w:rPr>
              <w:t>0</w:t>
            </w:r>
          </w:p>
        </w:tc>
      </w:tr>
      <w:tr w:rsidR="00334C6A" w:rsidRPr="005647EB" w14:paraId="7A2D892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F451940"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top w:val="single" w:sz="4" w:space="0" w:color="auto"/>
              <w:left w:val="single" w:sz="4" w:space="0" w:color="auto"/>
              <w:bottom w:val="single" w:sz="4" w:space="0" w:color="auto"/>
              <w:right w:val="single" w:sz="4" w:space="0" w:color="auto"/>
            </w:tcBorders>
          </w:tcPr>
          <w:p w14:paraId="68E676F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C6E4C26"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E6C4204" w14:textId="77777777" w:rsidR="00334C6A" w:rsidRPr="005647EB" w:rsidRDefault="00334C6A" w:rsidP="002570E4">
            <w:pPr>
              <w:spacing w:after="0"/>
              <w:rPr>
                <w:rFonts w:ascii="Arial" w:hAnsi="Arial" w:cs="v4.2.0"/>
                <w:bCs/>
                <w:sz w:val="18"/>
              </w:rPr>
            </w:pPr>
          </w:p>
        </w:tc>
      </w:tr>
      <w:tr w:rsidR="00334C6A" w:rsidRPr="005647EB" w14:paraId="64D9110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FF3F7CF"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top w:val="single" w:sz="4" w:space="0" w:color="auto"/>
              <w:left w:val="single" w:sz="4" w:space="0" w:color="auto"/>
              <w:bottom w:val="single" w:sz="4" w:space="0" w:color="auto"/>
              <w:right w:val="single" w:sz="4" w:space="0" w:color="auto"/>
            </w:tcBorders>
          </w:tcPr>
          <w:p w14:paraId="0D769B3E"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A2E413D"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B897EF9" w14:textId="77777777" w:rsidR="00334C6A" w:rsidRPr="005647EB" w:rsidRDefault="00334C6A" w:rsidP="002570E4">
            <w:pPr>
              <w:spacing w:after="0"/>
              <w:rPr>
                <w:rFonts w:ascii="Arial" w:hAnsi="Arial" w:cs="v4.2.0"/>
                <w:bCs/>
                <w:sz w:val="18"/>
              </w:rPr>
            </w:pPr>
          </w:p>
        </w:tc>
      </w:tr>
      <w:tr w:rsidR="00334C6A" w:rsidRPr="005647EB" w14:paraId="1D6F454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66F8CC3"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top w:val="single" w:sz="4" w:space="0" w:color="auto"/>
              <w:left w:val="single" w:sz="4" w:space="0" w:color="auto"/>
              <w:bottom w:val="single" w:sz="4" w:space="0" w:color="auto"/>
              <w:right w:val="single" w:sz="4" w:space="0" w:color="auto"/>
            </w:tcBorders>
          </w:tcPr>
          <w:p w14:paraId="307816C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A0E35D9"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E3474BC" w14:textId="77777777" w:rsidR="00334C6A" w:rsidRPr="005647EB" w:rsidRDefault="00334C6A" w:rsidP="002570E4">
            <w:pPr>
              <w:spacing w:after="0"/>
              <w:rPr>
                <w:rFonts w:ascii="Arial" w:hAnsi="Arial" w:cs="v4.2.0"/>
                <w:bCs/>
                <w:sz w:val="18"/>
              </w:rPr>
            </w:pPr>
          </w:p>
        </w:tc>
      </w:tr>
      <w:tr w:rsidR="00334C6A" w:rsidRPr="005647EB" w14:paraId="279C478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0C0E392"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top w:val="single" w:sz="4" w:space="0" w:color="auto"/>
              <w:left w:val="single" w:sz="4" w:space="0" w:color="auto"/>
              <w:bottom w:val="single" w:sz="4" w:space="0" w:color="auto"/>
              <w:right w:val="single" w:sz="4" w:space="0" w:color="auto"/>
            </w:tcBorders>
          </w:tcPr>
          <w:p w14:paraId="12E735C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B06CFAF"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F5A55D9" w14:textId="77777777" w:rsidR="00334C6A" w:rsidRPr="005647EB" w:rsidRDefault="00334C6A" w:rsidP="002570E4">
            <w:pPr>
              <w:spacing w:after="0"/>
              <w:rPr>
                <w:rFonts w:ascii="Arial" w:hAnsi="Arial" w:cs="v4.2.0"/>
                <w:bCs/>
                <w:sz w:val="18"/>
              </w:rPr>
            </w:pPr>
          </w:p>
        </w:tc>
      </w:tr>
      <w:tr w:rsidR="00334C6A" w:rsidRPr="005647EB" w14:paraId="6C9EA86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1714D94"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top w:val="single" w:sz="4" w:space="0" w:color="auto"/>
              <w:left w:val="single" w:sz="4" w:space="0" w:color="auto"/>
              <w:bottom w:val="single" w:sz="4" w:space="0" w:color="auto"/>
              <w:right w:val="single" w:sz="4" w:space="0" w:color="auto"/>
            </w:tcBorders>
          </w:tcPr>
          <w:p w14:paraId="62B9F57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309BF41"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7FAD3DC" w14:textId="77777777" w:rsidR="00334C6A" w:rsidRPr="005647EB" w:rsidRDefault="00334C6A" w:rsidP="002570E4">
            <w:pPr>
              <w:spacing w:after="0"/>
              <w:rPr>
                <w:rFonts w:ascii="Arial" w:hAnsi="Arial" w:cs="v4.2.0"/>
                <w:bCs/>
                <w:sz w:val="18"/>
              </w:rPr>
            </w:pPr>
          </w:p>
        </w:tc>
      </w:tr>
      <w:tr w:rsidR="00334C6A" w:rsidRPr="005647EB" w14:paraId="4C4C155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DAFD056"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top w:val="single" w:sz="4" w:space="0" w:color="auto"/>
              <w:left w:val="single" w:sz="4" w:space="0" w:color="auto"/>
              <w:bottom w:val="single" w:sz="4" w:space="0" w:color="auto"/>
              <w:right w:val="single" w:sz="4" w:space="0" w:color="auto"/>
            </w:tcBorders>
          </w:tcPr>
          <w:p w14:paraId="7CD84762"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0377A22"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B5523D2" w14:textId="77777777" w:rsidR="00334C6A" w:rsidRPr="005647EB" w:rsidRDefault="00334C6A" w:rsidP="002570E4">
            <w:pPr>
              <w:spacing w:after="0"/>
              <w:rPr>
                <w:rFonts w:ascii="Arial" w:hAnsi="Arial" w:cs="v4.2.0"/>
                <w:bCs/>
                <w:sz w:val="18"/>
              </w:rPr>
            </w:pPr>
          </w:p>
        </w:tc>
      </w:tr>
      <w:tr w:rsidR="00334C6A" w:rsidRPr="005647EB" w14:paraId="04FF3E4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DDB9395"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top w:val="single" w:sz="4" w:space="0" w:color="auto"/>
              <w:left w:val="single" w:sz="4" w:space="0" w:color="auto"/>
              <w:bottom w:val="single" w:sz="4" w:space="0" w:color="auto"/>
              <w:right w:val="single" w:sz="4" w:space="0" w:color="auto"/>
            </w:tcBorders>
          </w:tcPr>
          <w:p w14:paraId="0BB980F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695424B"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71D2ACA" w14:textId="77777777" w:rsidR="00334C6A" w:rsidRPr="005647EB" w:rsidRDefault="00334C6A" w:rsidP="002570E4">
            <w:pPr>
              <w:spacing w:after="0"/>
              <w:rPr>
                <w:rFonts w:ascii="Arial" w:hAnsi="Arial" w:cs="v4.2.0"/>
                <w:bCs/>
                <w:sz w:val="18"/>
              </w:rPr>
            </w:pPr>
          </w:p>
        </w:tc>
      </w:tr>
      <w:tr w:rsidR="00334C6A" w:rsidRPr="005647EB" w14:paraId="4CC7085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F0615A5"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top w:val="single" w:sz="4" w:space="0" w:color="auto"/>
              <w:left w:val="single" w:sz="4" w:space="0" w:color="auto"/>
              <w:bottom w:val="single" w:sz="4" w:space="0" w:color="auto"/>
              <w:right w:val="single" w:sz="4" w:space="0" w:color="auto"/>
            </w:tcBorders>
          </w:tcPr>
          <w:p w14:paraId="3779369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02FAB39"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FC89347" w14:textId="77777777" w:rsidR="00334C6A" w:rsidRPr="005647EB" w:rsidRDefault="00334C6A" w:rsidP="002570E4">
            <w:pPr>
              <w:spacing w:after="0"/>
              <w:rPr>
                <w:rFonts w:ascii="Arial" w:hAnsi="Arial" w:cs="v4.2.0"/>
                <w:bCs/>
                <w:sz w:val="18"/>
              </w:rPr>
            </w:pPr>
          </w:p>
        </w:tc>
      </w:tr>
      <w:tr w:rsidR="00334C6A" w:rsidRPr="005647EB" w14:paraId="700B415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A990ED7"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top w:val="single" w:sz="4" w:space="0" w:color="auto"/>
              <w:left w:val="single" w:sz="4" w:space="0" w:color="auto"/>
              <w:bottom w:val="single" w:sz="4" w:space="0" w:color="auto"/>
              <w:right w:val="single" w:sz="4" w:space="0" w:color="auto"/>
            </w:tcBorders>
          </w:tcPr>
          <w:p w14:paraId="2CDAF7E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765B37B"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3A36FF7" w14:textId="77777777" w:rsidR="00334C6A" w:rsidRPr="005647EB" w:rsidRDefault="00334C6A" w:rsidP="002570E4">
            <w:pPr>
              <w:spacing w:after="0"/>
              <w:rPr>
                <w:rFonts w:ascii="Arial" w:hAnsi="Arial" w:cs="v4.2.0"/>
                <w:bCs/>
                <w:sz w:val="18"/>
              </w:rPr>
            </w:pPr>
          </w:p>
        </w:tc>
      </w:tr>
      <w:tr w:rsidR="00334C6A" w:rsidRPr="005647EB" w14:paraId="32F8B98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AD705BD"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top w:val="single" w:sz="4" w:space="0" w:color="auto"/>
              <w:left w:val="single" w:sz="4" w:space="0" w:color="auto"/>
              <w:bottom w:val="single" w:sz="4" w:space="0" w:color="auto"/>
              <w:right w:val="single" w:sz="4" w:space="0" w:color="auto"/>
            </w:tcBorders>
          </w:tcPr>
          <w:p w14:paraId="2604212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7792BB1"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E8DDA33" w14:textId="77777777" w:rsidR="00334C6A" w:rsidRPr="005647EB" w:rsidRDefault="00334C6A" w:rsidP="002570E4">
            <w:pPr>
              <w:spacing w:after="0"/>
              <w:rPr>
                <w:rFonts w:ascii="Arial" w:hAnsi="Arial" w:cs="v4.2.0"/>
                <w:bCs/>
                <w:sz w:val="18"/>
              </w:rPr>
            </w:pPr>
          </w:p>
        </w:tc>
      </w:tr>
      <w:tr w:rsidR="00334C6A" w:rsidRPr="005647EB" w14:paraId="6DC1E66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0AF1880C" w14:textId="22B17E3D" w:rsidR="00334C6A" w:rsidRPr="005647EB" w:rsidRDefault="00334C6A" w:rsidP="002570E4">
            <w:pPr>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6EFCE356"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6AA562C"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FB8C09B" w14:textId="77777777" w:rsidR="00334C6A" w:rsidRPr="005647EB" w:rsidRDefault="00334C6A" w:rsidP="002570E4">
            <w:pPr>
              <w:spacing w:after="0"/>
              <w:rPr>
                <w:rFonts w:ascii="Arial" w:hAnsi="Arial" w:cs="v4.2.0"/>
                <w:bCs/>
                <w:sz w:val="18"/>
              </w:rPr>
            </w:pPr>
          </w:p>
        </w:tc>
      </w:tr>
      <w:tr w:rsidR="00334C6A" w:rsidRPr="005647EB" w14:paraId="34D230E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42B1E7FF" w14:textId="7C675976"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3E1DF9FA"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F0BCB95"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228DCBDA" w14:textId="77777777" w:rsidR="00334C6A" w:rsidRPr="005647EB" w:rsidRDefault="00334C6A" w:rsidP="002570E4">
            <w:pPr>
              <w:spacing w:after="0"/>
              <w:rPr>
                <w:rFonts w:ascii="Arial" w:hAnsi="Arial" w:cs="v4.2.0"/>
                <w:bCs/>
                <w:sz w:val="18"/>
              </w:rPr>
            </w:pPr>
          </w:p>
        </w:tc>
      </w:tr>
      <w:tr w:rsidR="00334C6A" w:rsidRPr="005647EB" w14:paraId="1CCCB1B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EABDFEA" w14:textId="10F8D350" w:rsidR="00334C6A" w:rsidRPr="005647EB" w:rsidRDefault="00334C6A" w:rsidP="002570E4">
            <w:pPr>
              <w:pStyle w:val="TAL"/>
              <w:keepNext w:val="0"/>
              <w:keepLines w:val="0"/>
              <w:rPr>
                <w:rFonts w:cs="Arial"/>
                <w:szCs w:val="18"/>
              </w:rPr>
            </w:pPr>
            <w:r w:rsidRPr="005647EB">
              <w:rPr>
                <w:rFonts w:cs="Arial"/>
                <w:position w:val="-12"/>
                <w:szCs w:val="18"/>
              </w:rPr>
              <w:object w:dxaOrig="400" w:dyaOrig="360" w14:anchorId="589EF453">
                <v:shape id="_x0000_i1170" type="#_x0000_t75" style="width:20.5pt;height:18pt" o:ole="" fillcolor="window">
                  <v:imagedata r:id="rId10" o:title=""/>
                </v:shape>
                <o:OLEObject Type="Embed" ProgID="Equation.3" ShapeID="_x0000_i1170" DrawAspect="Content" ObjectID="_1781977737" r:id="rId180"/>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Borders>
              <w:top w:val="single" w:sz="4" w:space="0" w:color="auto"/>
              <w:left w:val="single" w:sz="4" w:space="0" w:color="auto"/>
              <w:bottom w:val="single" w:sz="4" w:space="0" w:color="auto"/>
              <w:right w:val="single" w:sz="4" w:space="0" w:color="auto"/>
            </w:tcBorders>
          </w:tcPr>
          <w:p w14:paraId="22BA22D3" w14:textId="11DF74FD" w:rsidR="00334C6A" w:rsidRPr="005647EB" w:rsidRDefault="00334C6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tcBorders>
              <w:top w:val="single" w:sz="4" w:space="0" w:color="auto"/>
              <w:left w:val="single" w:sz="4" w:space="0" w:color="auto"/>
              <w:bottom w:val="single" w:sz="4" w:space="0" w:color="auto"/>
              <w:right w:val="single" w:sz="4" w:space="0" w:color="auto"/>
            </w:tcBorders>
          </w:tcPr>
          <w:p w14:paraId="59D6B438" w14:textId="77777777" w:rsidR="00334C6A" w:rsidRPr="005647EB" w:rsidRDefault="00334C6A" w:rsidP="002570E4">
            <w:pPr>
              <w:pStyle w:val="TAL"/>
              <w:keepNext w:val="0"/>
              <w:keepLines w:val="0"/>
              <w:jc w:val="center"/>
              <w:rPr>
                <w:rFonts w:cs="Arial"/>
                <w:szCs w:val="18"/>
              </w:rPr>
            </w:pPr>
            <w:r w:rsidRPr="005647EB">
              <w:rPr>
                <w:rFonts w:cs="Arial"/>
                <w:szCs w:val="18"/>
              </w:rPr>
              <w:t>-98</w:t>
            </w:r>
          </w:p>
        </w:tc>
      </w:tr>
      <w:tr w:rsidR="00E44ECA" w:rsidRPr="005647EB" w14:paraId="2CF2CF5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3C9BBF9" w14:textId="495F1A8D" w:rsidR="00E44ECA" w:rsidRPr="005647EB" w:rsidRDefault="00E44ECA"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1D3D3625" w14:textId="3BBA3723" w:rsidR="00E44ECA" w:rsidRPr="005647EB" w:rsidRDefault="00E44EC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5052F87D"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1A13C574"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038AB827"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7BC76ECE" w14:textId="77777777" w:rsidR="00E44ECA" w:rsidRPr="005647EB" w:rsidRDefault="00E44ECA" w:rsidP="002570E4">
            <w:pPr>
              <w:pStyle w:val="TAL"/>
              <w:keepNext w:val="0"/>
              <w:keepLines w:val="0"/>
              <w:jc w:val="center"/>
              <w:rPr>
                <w:rFonts w:cs="Arial"/>
                <w:szCs w:val="18"/>
              </w:rPr>
            </w:pPr>
            <w:r w:rsidRPr="005647EB">
              <w:rPr>
                <w:rFonts w:cs="Arial"/>
                <w:szCs w:val="18"/>
              </w:rPr>
              <w:t>-89.30</w:t>
            </w:r>
          </w:p>
        </w:tc>
      </w:tr>
      <w:tr w:rsidR="00E44ECA" w:rsidRPr="005647EB" w14:paraId="34D5A9B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A093C35" w14:textId="77777777" w:rsidR="00E44ECA" w:rsidRPr="005647EB" w:rsidRDefault="00E44ECA" w:rsidP="002570E4">
            <w:pPr>
              <w:pStyle w:val="TAL"/>
              <w:keepNext w:val="0"/>
              <w:keepLines w:val="0"/>
              <w:rPr>
                <w:rFonts w:cs="Arial"/>
                <w:szCs w:val="18"/>
              </w:rPr>
            </w:pPr>
            <w:r w:rsidRPr="005647EB">
              <w:rPr>
                <w:rFonts w:cs="Arial"/>
                <w:position w:val="-12"/>
                <w:szCs w:val="18"/>
              </w:rPr>
              <w:object w:dxaOrig="620" w:dyaOrig="380" w14:anchorId="650FECB7">
                <v:shape id="_x0000_i1171" type="#_x0000_t75" style="width:31pt;height:19.5pt" o:ole="" fillcolor="window">
                  <v:imagedata r:id="rId12" o:title=""/>
                </v:shape>
                <o:OLEObject Type="Embed" ProgID="Equation.3" ShapeID="_x0000_i1171" DrawAspect="Content" ObjectID="_1781977738" r:id="rId181"/>
              </w:object>
            </w:r>
          </w:p>
        </w:tc>
        <w:tc>
          <w:tcPr>
            <w:tcW w:w="1559" w:type="dxa"/>
            <w:tcBorders>
              <w:top w:val="single" w:sz="4" w:space="0" w:color="auto"/>
              <w:left w:val="single" w:sz="4" w:space="0" w:color="auto"/>
              <w:bottom w:val="single" w:sz="4" w:space="0" w:color="auto"/>
              <w:right w:val="single" w:sz="4" w:space="0" w:color="auto"/>
            </w:tcBorders>
          </w:tcPr>
          <w:p w14:paraId="4F57A3E8" w14:textId="77777777" w:rsidR="00E44ECA" w:rsidRPr="005647EB" w:rsidRDefault="00E44ECA"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7037CF6C"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281D61C4"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0A3C55AD"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47AF8D89" w14:textId="77777777" w:rsidR="00E44ECA" w:rsidRPr="005647EB" w:rsidRDefault="00E44ECA" w:rsidP="002570E4">
            <w:pPr>
              <w:pStyle w:val="TAL"/>
              <w:keepNext w:val="0"/>
              <w:keepLines w:val="0"/>
              <w:jc w:val="center"/>
              <w:rPr>
                <w:rFonts w:cs="Arial"/>
                <w:szCs w:val="18"/>
              </w:rPr>
            </w:pPr>
            <w:r w:rsidRPr="005647EB">
              <w:rPr>
                <w:rFonts w:cs="Arial"/>
                <w:szCs w:val="18"/>
              </w:rPr>
              <w:t>8.70</w:t>
            </w:r>
          </w:p>
        </w:tc>
      </w:tr>
      <w:tr w:rsidR="00E44ECA" w:rsidRPr="005647EB" w14:paraId="2523132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3DDCA39" w14:textId="04C5E67C" w:rsidR="00E44ECA" w:rsidRPr="005647EB" w:rsidRDefault="00E44ECA" w:rsidP="002570E4">
            <w:pPr>
              <w:pStyle w:val="TAL"/>
              <w:keepNext w:val="0"/>
              <w:keepLines w:val="0"/>
              <w:rPr>
                <w:rFonts w:cs="Arial"/>
                <w:szCs w:val="18"/>
              </w:rPr>
            </w:pPr>
            <w:r w:rsidRPr="005647EB">
              <w:rPr>
                <w:rFonts w:cs="Arial"/>
                <w:szCs w:val="18"/>
              </w:rPr>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6EA3AB45" w14:textId="0CF374A6" w:rsidR="00E44ECA" w:rsidRPr="005647EB" w:rsidRDefault="00E44EC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17EE699C"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30563CBF"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77653244"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00465477" w14:textId="77777777" w:rsidR="00E44ECA" w:rsidRPr="005647EB" w:rsidRDefault="00E44ECA" w:rsidP="002570E4">
            <w:pPr>
              <w:pStyle w:val="TAL"/>
              <w:keepNext w:val="0"/>
              <w:keepLines w:val="0"/>
              <w:jc w:val="center"/>
              <w:rPr>
                <w:rFonts w:cs="Arial"/>
                <w:szCs w:val="18"/>
              </w:rPr>
            </w:pPr>
            <w:r w:rsidRPr="005647EB">
              <w:rPr>
                <w:rFonts w:cs="Arial"/>
                <w:szCs w:val="18"/>
              </w:rPr>
              <w:t>-89.30</w:t>
            </w:r>
          </w:p>
        </w:tc>
      </w:tr>
      <w:tr w:rsidR="00E44ECA" w:rsidRPr="005647EB" w14:paraId="18CAF91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DA2824E" w14:textId="77777777" w:rsidR="00E44ECA" w:rsidRPr="005647EB" w:rsidRDefault="00E44ECA" w:rsidP="002570E4">
            <w:pPr>
              <w:pStyle w:val="TAL"/>
              <w:keepNext w:val="0"/>
              <w:keepLines w:val="0"/>
              <w:rPr>
                <w:rFonts w:cs="Arial"/>
                <w:szCs w:val="18"/>
              </w:rPr>
            </w:pPr>
            <w:r w:rsidRPr="005647EB">
              <w:rPr>
                <w:rFonts w:cs="v4.2.0"/>
                <w:position w:val="-12"/>
              </w:rPr>
              <w:object w:dxaOrig="800" w:dyaOrig="380" w14:anchorId="2EF91D25">
                <v:shape id="_x0000_i1172" type="#_x0000_t75" style="width:40pt;height:19.5pt" o:ole="" fillcolor="window">
                  <v:imagedata r:id="rId14" o:title=""/>
                </v:shape>
                <o:OLEObject Type="Embed" ProgID="Equation.3" ShapeID="_x0000_i1172" DrawAspect="Content" ObjectID="_1781977739" r:id="rId182"/>
              </w:object>
            </w:r>
          </w:p>
        </w:tc>
        <w:tc>
          <w:tcPr>
            <w:tcW w:w="1559" w:type="dxa"/>
            <w:tcBorders>
              <w:top w:val="single" w:sz="4" w:space="0" w:color="auto"/>
              <w:left w:val="single" w:sz="4" w:space="0" w:color="auto"/>
              <w:bottom w:val="single" w:sz="4" w:space="0" w:color="auto"/>
              <w:right w:val="single" w:sz="4" w:space="0" w:color="auto"/>
            </w:tcBorders>
          </w:tcPr>
          <w:p w14:paraId="6E6DC8F8" w14:textId="77777777" w:rsidR="00E44ECA" w:rsidRPr="005647EB" w:rsidRDefault="00E44ECA"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04C3BBBF"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6406465B"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5FC60532"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4AC23DD5" w14:textId="77777777" w:rsidR="00E44ECA" w:rsidRPr="005647EB" w:rsidRDefault="00E44ECA" w:rsidP="002570E4">
            <w:pPr>
              <w:pStyle w:val="TAL"/>
              <w:keepNext w:val="0"/>
              <w:keepLines w:val="0"/>
              <w:jc w:val="center"/>
              <w:rPr>
                <w:rFonts w:cs="Arial"/>
                <w:szCs w:val="18"/>
              </w:rPr>
            </w:pPr>
            <w:r w:rsidRPr="005647EB">
              <w:rPr>
                <w:rFonts w:cs="Arial"/>
                <w:szCs w:val="18"/>
              </w:rPr>
              <w:t>8.70</w:t>
            </w:r>
          </w:p>
        </w:tc>
      </w:tr>
      <w:tr w:rsidR="00334C6A" w:rsidRPr="005647EB" w14:paraId="67F34EE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DC27944" w14:textId="026FA2AC"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p>
        </w:tc>
        <w:tc>
          <w:tcPr>
            <w:tcW w:w="1559" w:type="dxa"/>
            <w:tcBorders>
              <w:top w:val="single" w:sz="4" w:space="0" w:color="auto"/>
              <w:left w:val="single" w:sz="4" w:space="0" w:color="auto"/>
              <w:bottom w:val="single" w:sz="4" w:space="0" w:color="auto"/>
              <w:right w:val="single" w:sz="4" w:space="0" w:color="auto"/>
            </w:tcBorders>
          </w:tcPr>
          <w:p w14:paraId="68B2E8FD" w14:textId="77777777" w:rsidR="00334C6A" w:rsidRPr="005647EB" w:rsidRDefault="00334C6A" w:rsidP="002570E4">
            <w:pPr>
              <w:pStyle w:val="TAL"/>
              <w:keepNext w:val="0"/>
              <w:keepLines w:val="0"/>
              <w:jc w:val="center"/>
              <w:rPr>
                <w:rFonts w:cs="v4.2.0"/>
              </w:rPr>
            </w:pPr>
          </w:p>
        </w:tc>
        <w:tc>
          <w:tcPr>
            <w:tcW w:w="5387" w:type="dxa"/>
            <w:gridSpan w:val="4"/>
            <w:tcBorders>
              <w:top w:val="single" w:sz="4" w:space="0" w:color="auto"/>
              <w:left w:val="single" w:sz="4" w:space="0" w:color="auto"/>
              <w:bottom w:val="single" w:sz="4" w:space="0" w:color="auto"/>
              <w:right w:val="single" w:sz="4" w:space="0" w:color="auto"/>
            </w:tcBorders>
          </w:tcPr>
          <w:p w14:paraId="32A11019" w14:textId="77777777" w:rsidR="00334C6A" w:rsidRPr="005647EB" w:rsidRDefault="00334C6A" w:rsidP="002570E4">
            <w:pPr>
              <w:pStyle w:val="TAL"/>
              <w:keepNext w:val="0"/>
              <w:keepLines w:val="0"/>
              <w:jc w:val="center"/>
              <w:rPr>
                <w:rFonts w:cs="v4.2.0"/>
              </w:rPr>
            </w:pPr>
            <w:r w:rsidRPr="005647EB">
              <w:rPr>
                <w:rFonts w:cs="v4.2.0"/>
              </w:rPr>
              <w:t>ETU70</w:t>
            </w:r>
          </w:p>
        </w:tc>
      </w:tr>
      <w:tr w:rsidR="00334C6A" w:rsidRPr="005647EB" w14:paraId="24C5BE12"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tcPr>
          <w:p w14:paraId="7C278447" w14:textId="3976EE6C" w:rsidR="00334C6A" w:rsidRPr="005647EB" w:rsidRDefault="002570E4" w:rsidP="002570E4">
            <w:pPr>
              <w:pStyle w:val="TAN"/>
              <w:keepNext w:val="0"/>
              <w:keepLines w:val="0"/>
            </w:pPr>
            <w:r w:rsidRPr="005647EB">
              <w:t>NOTE 1:</w:t>
            </w:r>
            <w:r w:rsidR="00A31201" w:rsidRPr="005647EB">
              <w:tab/>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130AA21D" w14:textId="402E82EA" w:rsidR="00334C6A" w:rsidRPr="005647EB" w:rsidRDefault="002570E4" w:rsidP="002570E4">
            <w:pPr>
              <w:pStyle w:val="TAN"/>
              <w:keepNext w:val="0"/>
              <w:keepLines w:val="0"/>
            </w:pPr>
            <w:r w:rsidRPr="005647EB">
              <w:t>NOTE 2:</w:t>
            </w:r>
            <w:r w:rsidR="00A31201" w:rsidRPr="005647EB">
              <w:tab/>
            </w:r>
            <w:r w:rsidR="00334C6A" w:rsidRPr="005647E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eastAsia="SimSun" w:cs="v4.2.0"/>
                <w:position w:val="-12"/>
              </w:rPr>
              <w:object w:dxaOrig="400" w:dyaOrig="360" w14:anchorId="25DFE72A">
                <v:shape id="_x0000_i1173" type="#_x0000_t75" style="width:20.5pt;height:18pt" o:ole="" fillcolor="window">
                  <v:imagedata r:id="rId10" o:title=""/>
                </v:shape>
                <o:OLEObject Type="Embed" ProgID="Equation.3" ShapeID="_x0000_i1173" DrawAspect="Content" ObjectID="_1781977740" r:id="rId183"/>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19F9F201" w14:textId="4F28DD84" w:rsidR="00334C6A" w:rsidRPr="005647EB" w:rsidRDefault="002570E4" w:rsidP="002570E4">
            <w:pPr>
              <w:pStyle w:val="TAN"/>
              <w:keepNext w:val="0"/>
              <w:keepLines w:val="0"/>
            </w:pPr>
            <w:r w:rsidRPr="005647EB">
              <w:t>NOTE 3:</w:t>
            </w:r>
            <w:r w:rsidR="00A31201" w:rsidRPr="005647EB">
              <w:tab/>
            </w:r>
            <w:r w:rsidR="00334C6A" w:rsidRPr="005647E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51198ABC" w14:textId="77777777" w:rsidR="00334C6A" w:rsidRPr="005647EB" w:rsidRDefault="00334C6A" w:rsidP="002570E4"/>
    <w:p w14:paraId="5BEC321A" w14:textId="77777777" w:rsidR="00334C6A" w:rsidRPr="005647EB" w:rsidRDefault="00334C6A" w:rsidP="002570E4">
      <w:pPr>
        <w:pStyle w:val="TH"/>
        <w:keepNext w:val="0"/>
        <w:keepLines w:val="0"/>
      </w:pPr>
      <w:r w:rsidRPr="005647EB">
        <w:t xml:space="preserve">Table </w:t>
      </w:r>
      <w:r w:rsidRPr="005647EB">
        <w:rPr>
          <w:rFonts w:cs="v4.2.0"/>
        </w:rPr>
        <w:t>8.4.2_2.5</w:t>
      </w:r>
      <w:r w:rsidRPr="005647EB">
        <w:t>-</w:t>
      </w:r>
      <w:r w:rsidRPr="005647EB">
        <w:rPr>
          <w:lang w:eastAsia="zh-CN"/>
        </w:rPr>
        <w:t>2</w:t>
      </w:r>
      <w:r w:rsidRPr="005647EB">
        <w:t xml:space="preserve">: drx-Configuration to be used in </w:t>
      </w:r>
      <w:r w:rsidRPr="005647EB">
        <w:rPr>
          <w:rFonts w:cs="v4.2.0"/>
        </w:rPr>
        <w:t>E-UTRAN TDD-TDD inter-frequency event triggered reporting when DRX is used in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334C6A" w:rsidRPr="005647EB" w14:paraId="2C6193F7" w14:textId="77777777" w:rsidTr="002570E4">
        <w:trPr>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tcPr>
          <w:p w14:paraId="0F4AE731" w14:textId="77777777" w:rsidR="00334C6A" w:rsidRPr="005647EB" w:rsidRDefault="00334C6A" w:rsidP="002570E4">
            <w:pPr>
              <w:pStyle w:val="TAH"/>
              <w:keepNext w:val="0"/>
              <w:keepLines w:val="0"/>
            </w:pPr>
            <w:r w:rsidRPr="005647EB">
              <w:t>Field</w:t>
            </w:r>
          </w:p>
        </w:tc>
        <w:tc>
          <w:tcPr>
            <w:tcW w:w="1021" w:type="dxa"/>
            <w:tcBorders>
              <w:top w:val="single" w:sz="4" w:space="0" w:color="auto"/>
              <w:left w:val="single" w:sz="4" w:space="0" w:color="auto"/>
              <w:bottom w:val="single" w:sz="4" w:space="0" w:color="auto"/>
              <w:right w:val="single" w:sz="4" w:space="0" w:color="auto"/>
            </w:tcBorders>
            <w:vAlign w:val="center"/>
          </w:tcPr>
          <w:p w14:paraId="4793EAD0" w14:textId="77777777" w:rsidR="00334C6A" w:rsidRPr="005647EB" w:rsidRDefault="00334C6A" w:rsidP="002570E4">
            <w:pPr>
              <w:pStyle w:val="TAH"/>
              <w:keepNext w:val="0"/>
              <w:keepLines w:val="0"/>
            </w:pPr>
            <w:r w:rsidRPr="005647EB">
              <w:t>Test1</w:t>
            </w:r>
          </w:p>
        </w:tc>
        <w:tc>
          <w:tcPr>
            <w:tcW w:w="1021" w:type="dxa"/>
            <w:tcBorders>
              <w:top w:val="single" w:sz="4" w:space="0" w:color="auto"/>
              <w:left w:val="single" w:sz="4" w:space="0" w:color="auto"/>
              <w:bottom w:val="single" w:sz="4" w:space="0" w:color="auto"/>
              <w:right w:val="single" w:sz="4" w:space="0" w:color="auto"/>
            </w:tcBorders>
            <w:vAlign w:val="center"/>
          </w:tcPr>
          <w:p w14:paraId="10A40741" w14:textId="77777777" w:rsidR="00334C6A" w:rsidRPr="005647EB" w:rsidRDefault="00334C6A" w:rsidP="002570E4">
            <w:pPr>
              <w:pStyle w:val="TAH"/>
              <w:keepNext w:val="0"/>
              <w:keepLines w:val="0"/>
            </w:pPr>
            <w:r w:rsidRPr="005647EB">
              <w:t>Test2</w:t>
            </w:r>
          </w:p>
        </w:tc>
        <w:tc>
          <w:tcPr>
            <w:tcW w:w="3061" w:type="dxa"/>
            <w:vMerge w:val="restart"/>
            <w:tcBorders>
              <w:top w:val="single" w:sz="4" w:space="0" w:color="auto"/>
              <w:left w:val="single" w:sz="4" w:space="0" w:color="auto"/>
              <w:bottom w:val="single" w:sz="4" w:space="0" w:color="auto"/>
              <w:right w:val="single" w:sz="4" w:space="0" w:color="auto"/>
            </w:tcBorders>
          </w:tcPr>
          <w:p w14:paraId="7FB70C58" w14:textId="77777777" w:rsidR="00334C6A" w:rsidRPr="005647EB" w:rsidRDefault="00334C6A" w:rsidP="002570E4">
            <w:pPr>
              <w:pStyle w:val="TAH"/>
              <w:keepNext w:val="0"/>
              <w:keepLines w:val="0"/>
            </w:pPr>
            <w:r w:rsidRPr="005647EB">
              <w:t>Comment</w:t>
            </w:r>
          </w:p>
        </w:tc>
      </w:tr>
      <w:tr w:rsidR="00334C6A" w:rsidRPr="005647EB" w14:paraId="78B1EF3F" w14:textId="77777777" w:rsidTr="002570E4">
        <w:trPr>
          <w:jc w:val="center"/>
        </w:trPr>
        <w:tc>
          <w:tcPr>
            <w:tcW w:w="3345" w:type="dxa"/>
            <w:vMerge/>
            <w:tcBorders>
              <w:top w:val="single" w:sz="4" w:space="0" w:color="auto"/>
              <w:left w:val="single" w:sz="4" w:space="0" w:color="auto"/>
              <w:bottom w:val="single" w:sz="4" w:space="0" w:color="auto"/>
              <w:right w:val="single" w:sz="4" w:space="0" w:color="auto"/>
            </w:tcBorders>
            <w:vAlign w:val="center"/>
          </w:tcPr>
          <w:p w14:paraId="36763848" w14:textId="77777777" w:rsidR="00334C6A" w:rsidRPr="005647EB" w:rsidRDefault="00334C6A" w:rsidP="002570E4">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vAlign w:val="center"/>
          </w:tcPr>
          <w:p w14:paraId="7059FBEB" w14:textId="77777777" w:rsidR="00334C6A" w:rsidRPr="005647EB" w:rsidRDefault="00334C6A" w:rsidP="002570E4">
            <w:pPr>
              <w:pStyle w:val="TAH"/>
              <w:keepNext w:val="0"/>
              <w:keepLines w:val="0"/>
            </w:pPr>
            <w:r w:rsidRPr="005647EB">
              <w:t>Value</w:t>
            </w:r>
          </w:p>
        </w:tc>
        <w:tc>
          <w:tcPr>
            <w:tcW w:w="1021" w:type="dxa"/>
            <w:tcBorders>
              <w:top w:val="single" w:sz="4" w:space="0" w:color="auto"/>
              <w:left w:val="single" w:sz="4" w:space="0" w:color="auto"/>
              <w:bottom w:val="single" w:sz="4" w:space="0" w:color="auto"/>
              <w:right w:val="single" w:sz="4" w:space="0" w:color="auto"/>
            </w:tcBorders>
            <w:vAlign w:val="center"/>
          </w:tcPr>
          <w:p w14:paraId="47225770" w14:textId="77777777" w:rsidR="00334C6A" w:rsidRPr="005647EB" w:rsidRDefault="00334C6A" w:rsidP="002570E4">
            <w:pPr>
              <w:pStyle w:val="TAH"/>
              <w:keepNext w:val="0"/>
              <w:keepLines w:val="0"/>
            </w:pPr>
            <w:r w:rsidRPr="005647EB">
              <w:t>Value</w:t>
            </w:r>
          </w:p>
        </w:tc>
        <w:tc>
          <w:tcPr>
            <w:tcW w:w="3061" w:type="dxa"/>
            <w:vMerge/>
            <w:tcBorders>
              <w:top w:val="single" w:sz="4" w:space="0" w:color="auto"/>
              <w:left w:val="single" w:sz="4" w:space="0" w:color="auto"/>
              <w:bottom w:val="single" w:sz="4" w:space="0" w:color="auto"/>
              <w:right w:val="single" w:sz="4" w:space="0" w:color="auto"/>
            </w:tcBorders>
            <w:vAlign w:val="center"/>
          </w:tcPr>
          <w:p w14:paraId="0B814147" w14:textId="77777777" w:rsidR="00334C6A" w:rsidRPr="005647EB" w:rsidRDefault="00334C6A" w:rsidP="002570E4">
            <w:pPr>
              <w:pStyle w:val="TAH"/>
              <w:keepNext w:val="0"/>
              <w:keepLines w:val="0"/>
            </w:pPr>
          </w:p>
        </w:tc>
      </w:tr>
      <w:tr w:rsidR="00334C6A" w:rsidRPr="005647EB" w14:paraId="65EC926D"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5D343567" w14:textId="77777777" w:rsidR="00334C6A" w:rsidRPr="005647EB" w:rsidRDefault="00334C6A" w:rsidP="002570E4">
            <w:pPr>
              <w:pStyle w:val="TAL"/>
              <w:keepNext w:val="0"/>
              <w:keepLines w:val="0"/>
            </w:pPr>
            <w:r w:rsidRPr="005647EB">
              <w:t>onDurationTimer</w:t>
            </w:r>
          </w:p>
        </w:tc>
        <w:tc>
          <w:tcPr>
            <w:tcW w:w="1021" w:type="dxa"/>
            <w:tcBorders>
              <w:top w:val="single" w:sz="4" w:space="0" w:color="auto"/>
              <w:left w:val="single" w:sz="4" w:space="0" w:color="auto"/>
              <w:bottom w:val="single" w:sz="4" w:space="0" w:color="auto"/>
              <w:right w:val="single" w:sz="4" w:space="0" w:color="auto"/>
            </w:tcBorders>
            <w:vAlign w:val="center"/>
          </w:tcPr>
          <w:p w14:paraId="36F19173" w14:textId="77777777" w:rsidR="00334C6A" w:rsidRPr="005647EB" w:rsidRDefault="00334C6A"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6C65CB3B" w14:textId="77777777" w:rsidR="00334C6A" w:rsidRPr="005647EB" w:rsidRDefault="00334C6A"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18328A33" w14:textId="77777777" w:rsidR="00334C6A" w:rsidRPr="005647EB" w:rsidRDefault="00334C6A" w:rsidP="002570E4">
            <w:pPr>
              <w:pStyle w:val="TAL"/>
              <w:keepNext w:val="0"/>
              <w:keepLines w:val="0"/>
            </w:pPr>
          </w:p>
        </w:tc>
      </w:tr>
      <w:tr w:rsidR="00334C6A" w:rsidRPr="005647EB" w14:paraId="42CE972C"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3FBA5FE0" w14:textId="77777777" w:rsidR="00334C6A" w:rsidRPr="005647EB" w:rsidRDefault="00334C6A" w:rsidP="002570E4">
            <w:pPr>
              <w:pStyle w:val="TAL"/>
              <w:keepNext w:val="0"/>
              <w:keepLines w:val="0"/>
            </w:pPr>
            <w:r w:rsidRPr="005647EB">
              <w:t>drx-InactivityTimer</w:t>
            </w:r>
          </w:p>
        </w:tc>
        <w:tc>
          <w:tcPr>
            <w:tcW w:w="1021" w:type="dxa"/>
            <w:tcBorders>
              <w:top w:val="single" w:sz="4" w:space="0" w:color="auto"/>
              <w:left w:val="single" w:sz="4" w:space="0" w:color="auto"/>
              <w:bottom w:val="single" w:sz="4" w:space="0" w:color="auto"/>
              <w:right w:val="single" w:sz="4" w:space="0" w:color="auto"/>
            </w:tcBorders>
            <w:vAlign w:val="center"/>
          </w:tcPr>
          <w:p w14:paraId="6BFCED03" w14:textId="77777777" w:rsidR="00334C6A" w:rsidRPr="005647EB" w:rsidRDefault="00334C6A"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611D87B8" w14:textId="77777777" w:rsidR="00334C6A" w:rsidRPr="005647EB" w:rsidRDefault="00334C6A"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44EC92F5" w14:textId="77777777" w:rsidR="00334C6A" w:rsidRPr="005647EB" w:rsidRDefault="00334C6A" w:rsidP="002570E4">
            <w:pPr>
              <w:pStyle w:val="TAL"/>
              <w:keepNext w:val="0"/>
              <w:keepLines w:val="0"/>
            </w:pPr>
          </w:p>
        </w:tc>
      </w:tr>
      <w:tr w:rsidR="00334C6A" w:rsidRPr="005647EB" w14:paraId="2B98006E"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0A8A487B" w14:textId="77777777" w:rsidR="00334C6A" w:rsidRPr="005647EB" w:rsidRDefault="00334C6A" w:rsidP="002570E4">
            <w:pPr>
              <w:pStyle w:val="TAL"/>
              <w:keepNext w:val="0"/>
              <w:keepLines w:val="0"/>
            </w:pPr>
            <w:r w:rsidRPr="005647EB">
              <w:t>drx-RetransmissionTimer</w:t>
            </w:r>
          </w:p>
        </w:tc>
        <w:tc>
          <w:tcPr>
            <w:tcW w:w="1021" w:type="dxa"/>
            <w:tcBorders>
              <w:top w:val="single" w:sz="4" w:space="0" w:color="auto"/>
              <w:left w:val="single" w:sz="4" w:space="0" w:color="auto"/>
              <w:bottom w:val="single" w:sz="4" w:space="0" w:color="auto"/>
              <w:right w:val="single" w:sz="4" w:space="0" w:color="auto"/>
            </w:tcBorders>
            <w:vAlign w:val="center"/>
          </w:tcPr>
          <w:p w14:paraId="760B53D2" w14:textId="77777777" w:rsidR="00334C6A" w:rsidRPr="005647EB" w:rsidRDefault="00334C6A"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2B9BA7E3" w14:textId="77777777" w:rsidR="00334C6A" w:rsidRPr="005647EB" w:rsidRDefault="00334C6A"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0D84680A" w14:textId="77777777" w:rsidR="00334C6A" w:rsidRPr="005647EB" w:rsidRDefault="00334C6A" w:rsidP="002570E4">
            <w:pPr>
              <w:pStyle w:val="TAL"/>
              <w:keepNext w:val="0"/>
              <w:keepLines w:val="0"/>
            </w:pPr>
          </w:p>
        </w:tc>
      </w:tr>
      <w:tr w:rsidR="00334C6A" w:rsidRPr="005647EB" w14:paraId="3494587F"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015549AA" w14:textId="77777777" w:rsidR="00334C6A" w:rsidRPr="005647EB" w:rsidRDefault="00334C6A" w:rsidP="002570E4">
            <w:pPr>
              <w:pStyle w:val="TAL"/>
              <w:keepNext w:val="0"/>
              <w:keepLines w:val="0"/>
              <w:rPr>
                <w:vertAlign w:val="superscript"/>
              </w:rPr>
            </w:pPr>
            <w:r w:rsidRPr="005647EB">
              <w:t>longDRX-CycleStartOffset</w:t>
            </w:r>
          </w:p>
        </w:tc>
        <w:tc>
          <w:tcPr>
            <w:tcW w:w="1021" w:type="dxa"/>
            <w:tcBorders>
              <w:top w:val="single" w:sz="4" w:space="0" w:color="auto"/>
              <w:left w:val="single" w:sz="4" w:space="0" w:color="auto"/>
              <w:bottom w:val="single" w:sz="4" w:space="0" w:color="auto"/>
              <w:right w:val="single" w:sz="4" w:space="0" w:color="auto"/>
            </w:tcBorders>
            <w:vAlign w:val="center"/>
          </w:tcPr>
          <w:p w14:paraId="3FF7C018" w14:textId="77777777" w:rsidR="00334C6A" w:rsidRPr="005647EB" w:rsidRDefault="00334C6A" w:rsidP="002570E4">
            <w:pPr>
              <w:pStyle w:val="TAL"/>
              <w:keepNext w:val="0"/>
              <w:keepLines w:val="0"/>
            </w:pPr>
            <w:r w:rsidRPr="005647EB">
              <w:t>sf40</w:t>
            </w:r>
          </w:p>
        </w:tc>
        <w:tc>
          <w:tcPr>
            <w:tcW w:w="1021" w:type="dxa"/>
            <w:tcBorders>
              <w:top w:val="single" w:sz="4" w:space="0" w:color="auto"/>
              <w:left w:val="single" w:sz="4" w:space="0" w:color="auto"/>
              <w:bottom w:val="single" w:sz="4" w:space="0" w:color="auto"/>
              <w:right w:val="single" w:sz="4" w:space="0" w:color="auto"/>
            </w:tcBorders>
            <w:vAlign w:val="center"/>
          </w:tcPr>
          <w:p w14:paraId="1E91418C" w14:textId="77777777" w:rsidR="00334C6A" w:rsidRPr="005647EB" w:rsidRDefault="00334C6A" w:rsidP="002570E4">
            <w:pPr>
              <w:pStyle w:val="TAL"/>
              <w:keepNext w:val="0"/>
              <w:keepLines w:val="0"/>
            </w:pPr>
            <w:r w:rsidRPr="005647EB">
              <w:t>sf1280</w:t>
            </w:r>
          </w:p>
        </w:tc>
        <w:tc>
          <w:tcPr>
            <w:tcW w:w="3061" w:type="dxa"/>
            <w:tcBorders>
              <w:top w:val="single" w:sz="4" w:space="0" w:color="auto"/>
              <w:left w:val="single" w:sz="4" w:space="0" w:color="auto"/>
              <w:bottom w:val="single" w:sz="4" w:space="0" w:color="auto"/>
              <w:right w:val="single" w:sz="4" w:space="0" w:color="auto"/>
            </w:tcBorders>
          </w:tcPr>
          <w:p w14:paraId="458C5B38" w14:textId="77777777" w:rsidR="00334C6A" w:rsidRPr="005647EB" w:rsidRDefault="00334C6A" w:rsidP="002570E4">
            <w:pPr>
              <w:pStyle w:val="TAL"/>
              <w:keepNext w:val="0"/>
              <w:keepLines w:val="0"/>
            </w:pPr>
          </w:p>
        </w:tc>
      </w:tr>
      <w:tr w:rsidR="00334C6A" w:rsidRPr="005647EB" w14:paraId="0C99648B"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3A13E238" w14:textId="77777777" w:rsidR="00334C6A" w:rsidRPr="005647EB" w:rsidRDefault="00334C6A" w:rsidP="002570E4">
            <w:pPr>
              <w:pStyle w:val="TAL"/>
              <w:keepNext w:val="0"/>
              <w:keepLines w:val="0"/>
            </w:pPr>
            <w:r w:rsidRPr="005647EB">
              <w:t>shortDRX</w:t>
            </w:r>
          </w:p>
        </w:tc>
        <w:tc>
          <w:tcPr>
            <w:tcW w:w="1021" w:type="dxa"/>
            <w:tcBorders>
              <w:top w:val="single" w:sz="4" w:space="0" w:color="auto"/>
              <w:left w:val="single" w:sz="4" w:space="0" w:color="auto"/>
              <w:bottom w:val="single" w:sz="4" w:space="0" w:color="auto"/>
              <w:right w:val="single" w:sz="4" w:space="0" w:color="auto"/>
            </w:tcBorders>
            <w:vAlign w:val="center"/>
          </w:tcPr>
          <w:p w14:paraId="27DA4F45" w14:textId="77777777" w:rsidR="00334C6A" w:rsidRPr="005647EB" w:rsidRDefault="00334C6A" w:rsidP="002570E4">
            <w:pPr>
              <w:pStyle w:val="TAL"/>
              <w:keepNext w:val="0"/>
              <w:keepLines w:val="0"/>
            </w:pPr>
            <w:r w:rsidRPr="005647EB">
              <w:t>disable</w:t>
            </w:r>
          </w:p>
        </w:tc>
        <w:tc>
          <w:tcPr>
            <w:tcW w:w="1021" w:type="dxa"/>
            <w:tcBorders>
              <w:top w:val="single" w:sz="4" w:space="0" w:color="auto"/>
              <w:left w:val="single" w:sz="4" w:space="0" w:color="auto"/>
              <w:bottom w:val="single" w:sz="4" w:space="0" w:color="auto"/>
              <w:right w:val="single" w:sz="4" w:space="0" w:color="auto"/>
            </w:tcBorders>
            <w:vAlign w:val="center"/>
          </w:tcPr>
          <w:p w14:paraId="7D1FC422" w14:textId="77777777" w:rsidR="00334C6A" w:rsidRPr="005647EB" w:rsidRDefault="00334C6A" w:rsidP="002570E4">
            <w:pPr>
              <w:pStyle w:val="TAL"/>
              <w:keepNext w:val="0"/>
              <w:keepLines w:val="0"/>
            </w:pPr>
            <w:r w:rsidRPr="005647EB">
              <w:t>disable</w:t>
            </w:r>
          </w:p>
        </w:tc>
        <w:tc>
          <w:tcPr>
            <w:tcW w:w="3061" w:type="dxa"/>
            <w:tcBorders>
              <w:top w:val="single" w:sz="4" w:space="0" w:color="auto"/>
              <w:left w:val="single" w:sz="4" w:space="0" w:color="auto"/>
              <w:bottom w:val="single" w:sz="4" w:space="0" w:color="auto"/>
              <w:right w:val="single" w:sz="4" w:space="0" w:color="auto"/>
            </w:tcBorders>
          </w:tcPr>
          <w:p w14:paraId="46B443CA" w14:textId="77777777" w:rsidR="00334C6A" w:rsidRPr="005647EB" w:rsidRDefault="00334C6A" w:rsidP="002570E4">
            <w:pPr>
              <w:pStyle w:val="TAL"/>
              <w:keepNext w:val="0"/>
              <w:keepLines w:val="0"/>
            </w:pPr>
          </w:p>
        </w:tc>
      </w:tr>
    </w:tbl>
    <w:p w14:paraId="73B2D8E6" w14:textId="77777777" w:rsidR="00334C6A" w:rsidRPr="005647EB" w:rsidRDefault="00334C6A" w:rsidP="002570E4"/>
    <w:p w14:paraId="2F37D66F" w14:textId="77777777" w:rsidR="00334C6A" w:rsidRPr="005647EB" w:rsidRDefault="00334C6A" w:rsidP="002570E4">
      <w:pPr>
        <w:pStyle w:val="TH"/>
        <w:keepNext w:val="0"/>
        <w:keepLines w:val="0"/>
      </w:pPr>
      <w:r w:rsidRPr="005647EB">
        <w:lastRenderedPageBreak/>
        <w:t xml:space="preserve">Table </w:t>
      </w:r>
      <w:r w:rsidRPr="005647EB">
        <w:rPr>
          <w:rFonts w:cs="v4.2.0"/>
        </w:rPr>
        <w:t>8.4.2_2.5</w:t>
      </w:r>
      <w:r w:rsidRPr="005647EB">
        <w:t>-</w:t>
      </w:r>
      <w:r w:rsidRPr="005647EB">
        <w:rPr>
          <w:lang w:eastAsia="zh-CN"/>
        </w:rPr>
        <w:t>3</w:t>
      </w:r>
      <w:r w:rsidRPr="005647EB">
        <w:t xml:space="preserve">: </w:t>
      </w:r>
      <w:r w:rsidRPr="005647EB">
        <w:rPr>
          <w:i/>
        </w:rPr>
        <w:t>TimeAlignmentTimer</w:t>
      </w:r>
      <w:r w:rsidRPr="005647EB">
        <w:t xml:space="preserve"> and </w:t>
      </w:r>
      <w:r w:rsidRPr="005647EB">
        <w:rPr>
          <w:i/>
        </w:rPr>
        <w:t>sr-ConfigIndex</w:t>
      </w:r>
      <w:r w:rsidRPr="005647EB">
        <w:t xml:space="preserve"> -Configuration to be used in </w:t>
      </w:r>
      <w:r w:rsidRPr="005647EB">
        <w:rPr>
          <w:rFonts w:cs="v4.2.0"/>
        </w:rPr>
        <w:t>E-UTRAN TDD-TDD inter-frequency event triggered reporting when DRX is used in fading propagation conditions</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669"/>
      </w:tblGrid>
      <w:tr w:rsidR="00334C6A" w:rsidRPr="005647EB" w14:paraId="4FAFE499" w14:textId="77777777" w:rsidTr="00A31201">
        <w:trPr>
          <w:jc w:val="center"/>
        </w:trPr>
        <w:tc>
          <w:tcPr>
            <w:tcW w:w="2268" w:type="dxa"/>
            <w:vMerge w:val="restart"/>
            <w:tcBorders>
              <w:top w:val="single" w:sz="4" w:space="0" w:color="auto"/>
              <w:left w:val="single" w:sz="4" w:space="0" w:color="auto"/>
              <w:bottom w:val="single" w:sz="4" w:space="0" w:color="auto"/>
              <w:right w:val="single" w:sz="4" w:space="0" w:color="auto"/>
            </w:tcBorders>
            <w:vAlign w:val="center"/>
          </w:tcPr>
          <w:p w14:paraId="0C2A22F0" w14:textId="77777777" w:rsidR="00334C6A" w:rsidRPr="005647EB" w:rsidRDefault="00334C6A" w:rsidP="002570E4">
            <w:pPr>
              <w:pStyle w:val="TAH"/>
              <w:keepNext w:val="0"/>
              <w:keepLines w:val="0"/>
            </w:pPr>
            <w:r w:rsidRPr="005647EB">
              <w:t>Field</w:t>
            </w:r>
          </w:p>
        </w:tc>
        <w:tc>
          <w:tcPr>
            <w:tcW w:w="1021" w:type="dxa"/>
            <w:tcBorders>
              <w:top w:val="single" w:sz="4" w:space="0" w:color="auto"/>
              <w:left w:val="single" w:sz="4" w:space="0" w:color="auto"/>
              <w:bottom w:val="single" w:sz="4" w:space="0" w:color="auto"/>
              <w:right w:val="single" w:sz="4" w:space="0" w:color="auto"/>
            </w:tcBorders>
            <w:vAlign w:val="center"/>
          </w:tcPr>
          <w:p w14:paraId="478B1705" w14:textId="77777777" w:rsidR="00334C6A" w:rsidRPr="005647EB" w:rsidRDefault="00334C6A" w:rsidP="002570E4">
            <w:pPr>
              <w:pStyle w:val="TAH"/>
              <w:keepNext w:val="0"/>
              <w:keepLines w:val="0"/>
            </w:pPr>
            <w:r w:rsidRPr="005647EB">
              <w:t>Test1</w:t>
            </w:r>
          </w:p>
        </w:tc>
        <w:tc>
          <w:tcPr>
            <w:tcW w:w="1021" w:type="dxa"/>
            <w:tcBorders>
              <w:top w:val="single" w:sz="4" w:space="0" w:color="auto"/>
              <w:left w:val="single" w:sz="4" w:space="0" w:color="auto"/>
              <w:bottom w:val="single" w:sz="4" w:space="0" w:color="auto"/>
              <w:right w:val="single" w:sz="4" w:space="0" w:color="auto"/>
            </w:tcBorders>
            <w:vAlign w:val="center"/>
          </w:tcPr>
          <w:p w14:paraId="3DFEFFBF" w14:textId="77777777" w:rsidR="00334C6A" w:rsidRPr="005647EB" w:rsidRDefault="00334C6A" w:rsidP="002570E4">
            <w:pPr>
              <w:pStyle w:val="TAH"/>
              <w:keepNext w:val="0"/>
              <w:keepLines w:val="0"/>
            </w:pPr>
            <w:r w:rsidRPr="005647EB">
              <w:t>Test2</w:t>
            </w:r>
          </w:p>
        </w:tc>
        <w:tc>
          <w:tcPr>
            <w:tcW w:w="5669" w:type="dxa"/>
            <w:vMerge w:val="restart"/>
            <w:tcBorders>
              <w:top w:val="single" w:sz="4" w:space="0" w:color="auto"/>
              <w:left w:val="single" w:sz="4" w:space="0" w:color="auto"/>
              <w:bottom w:val="single" w:sz="4" w:space="0" w:color="auto"/>
              <w:right w:val="single" w:sz="4" w:space="0" w:color="auto"/>
            </w:tcBorders>
          </w:tcPr>
          <w:p w14:paraId="7AA60F8F" w14:textId="77777777" w:rsidR="00334C6A" w:rsidRPr="005647EB" w:rsidRDefault="00334C6A" w:rsidP="002570E4">
            <w:pPr>
              <w:pStyle w:val="TAH"/>
              <w:keepNext w:val="0"/>
              <w:keepLines w:val="0"/>
            </w:pPr>
            <w:r w:rsidRPr="005647EB">
              <w:t>Comment</w:t>
            </w:r>
          </w:p>
        </w:tc>
      </w:tr>
      <w:tr w:rsidR="00334C6A" w:rsidRPr="005647EB" w14:paraId="450AE72D" w14:textId="77777777" w:rsidTr="00A31201">
        <w:trPr>
          <w:jc w:val="center"/>
        </w:trPr>
        <w:tc>
          <w:tcPr>
            <w:tcW w:w="2268" w:type="dxa"/>
            <w:vMerge/>
            <w:tcBorders>
              <w:top w:val="single" w:sz="4" w:space="0" w:color="auto"/>
              <w:left w:val="single" w:sz="4" w:space="0" w:color="auto"/>
              <w:bottom w:val="single" w:sz="4" w:space="0" w:color="auto"/>
              <w:right w:val="single" w:sz="4" w:space="0" w:color="auto"/>
            </w:tcBorders>
            <w:vAlign w:val="center"/>
          </w:tcPr>
          <w:p w14:paraId="29E1A0F8" w14:textId="77777777" w:rsidR="00334C6A" w:rsidRPr="005647EB" w:rsidRDefault="00334C6A" w:rsidP="002570E4">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vAlign w:val="center"/>
          </w:tcPr>
          <w:p w14:paraId="4FE90656" w14:textId="77777777" w:rsidR="00334C6A" w:rsidRPr="005647EB" w:rsidRDefault="00334C6A" w:rsidP="002570E4">
            <w:pPr>
              <w:pStyle w:val="TAH"/>
              <w:keepNext w:val="0"/>
              <w:keepLines w:val="0"/>
            </w:pPr>
            <w:r w:rsidRPr="005647EB">
              <w:t>Value</w:t>
            </w:r>
          </w:p>
        </w:tc>
        <w:tc>
          <w:tcPr>
            <w:tcW w:w="1021" w:type="dxa"/>
            <w:tcBorders>
              <w:top w:val="single" w:sz="4" w:space="0" w:color="auto"/>
              <w:left w:val="single" w:sz="4" w:space="0" w:color="auto"/>
              <w:bottom w:val="single" w:sz="4" w:space="0" w:color="auto"/>
              <w:right w:val="single" w:sz="4" w:space="0" w:color="auto"/>
            </w:tcBorders>
            <w:vAlign w:val="center"/>
          </w:tcPr>
          <w:p w14:paraId="39A4EC95" w14:textId="77777777" w:rsidR="00334C6A" w:rsidRPr="005647EB" w:rsidRDefault="00334C6A" w:rsidP="002570E4">
            <w:pPr>
              <w:pStyle w:val="TAH"/>
              <w:keepNext w:val="0"/>
              <w:keepLines w:val="0"/>
            </w:pPr>
            <w:r w:rsidRPr="005647EB">
              <w:t>Value</w:t>
            </w:r>
          </w:p>
        </w:tc>
        <w:tc>
          <w:tcPr>
            <w:tcW w:w="5669" w:type="dxa"/>
            <w:vMerge/>
            <w:tcBorders>
              <w:top w:val="single" w:sz="4" w:space="0" w:color="auto"/>
              <w:left w:val="single" w:sz="4" w:space="0" w:color="auto"/>
              <w:bottom w:val="single" w:sz="4" w:space="0" w:color="auto"/>
              <w:right w:val="single" w:sz="4" w:space="0" w:color="auto"/>
            </w:tcBorders>
            <w:vAlign w:val="center"/>
          </w:tcPr>
          <w:p w14:paraId="0714D3B8" w14:textId="77777777" w:rsidR="00334C6A" w:rsidRPr="005647EB" w:rsidRDefault="00334C6A" w:rsidP="002570E4">
            <w:pPr>
              <w:pStyle w:val="TAH"/>
              <w:keepNext w:val="0"/>
              <w:keepLines w:val="0"/>
            </w:pPr>
          </w:p>
        </w:tc>
      </w:tr>
      <w:tr w:rsidR="00334C6A" w:rsidRPr="005647EB" w14:paraId="3DC23355" w14:textId="77777777" w:rsidTr="00A31201">
        <w:trPr>
          <w:jc w:val="center"/>
        </w:trPr>
        <w:tc>
          <w:tcPr>
            <w:tcW w:w="2268" w:type="dxa"/>
            <w:tcBorders>
              <w:top w:val="single" w:sz="4" w:space="0" w:color="auto"/>
              <w:left w:val="single" w:sz="4" w:space="0" w:color="auto"/>
              <w:bottom w:val="single" w:sz="4" w:space="0" w:color="auto"/>
              <w:right w:val="single" w:sz="4" w:space="0" w:color="auto"/>
            </w:tcBorders>
            <w:vAlign w:val="center"/>
          </w:tcPr>
          <w:p w14:paraId="4E537F11" w14:textId="77777777" w:rsidR="00334C6A" w:rsidRPr="005647EB" w:rsidRDefault="00334C6A" w:rsidP="002570E4">
            <w:pPr>
              <w:pStyle w:val="TAL"/>
              <w:keepNext w:val="0"/>
              <w:keepLines w:val="0"/>
            </w:pPr>
            <w:r w:rsidRPr="005647EB">
              <w:t>TimeAlignmentTimer</w:t>
            </w:r>
          </w:p>
        </w:tc>
        <w:tc>
          <w:tcPr>
            <w:tcW w:w="1021" w:type="dxa"/>
            <w:tcBorders>
              <w:top w:val="single" w:sz="4" w:space="0" w:color="auto"/>
              <w:left w:val="single" w:sz="4" w:space="0" w:color="auto"/>
              <w:bottom w:val="single" w:sz="4" w:space="0" w:color="auto"/>
              <w:right w:val="single" w:sz="4" w:space="0" w:color="auto"/>
            </w:tcBorders>
            <w:vAlign w:val="center"/>
          </w:tcPr>
          <w:p w14:paraId="743E8138" w14:textId="77777777" w:rsidR="00334C6A" w:rsidRPr="005647EB" w:rsidRDefault="00334C6A" w:rsidP="002570E4">
            <w:pPr>
              <w:pStyle w:val="TAL"/>
              <w:keepNext w:val="0"/>
              <w:keepLines w:val="0"/>
            </w:pPr>
            <w:r w:rsidRPr="005647EB">
              <w:t>sf500</w:t>
            </w:r>
          </w:p>
        </w:tc>
        <w:tc>
          <w:tcPr>
            <w:tcW w:w="1021" w:type="dxa"/>
            <w:tcBorders>
              <w:top w:val="single" w:sz="4" w:space="0" w:color="auto"/>
              <w:left w:val="single" w:sz="4" w:space="0" w:color="auto"/>
              <w:bottom w:val="single" w:sz="4" w:space="0" w:color="auto"/>
              <w:right w:val="single" w:sz="4" w:space="0" w:color="auto"/>
            </w:tcBorders>
            <w:vAlign w:val="center"/>
          </w:tcPr>
          <w:p w14:paraId="1CF03D94" w14:textId="77777777" w:rsidR="00334C6A" w:rsidRPr="005647EB" w:rsidRDefault="00334C6A" w:rsidP="002570E4">
            <w:pPr>
              <w:pStyle w:val="TAL"/>
              <w:keepNext w:val="0"/>
              <w:keepLines w:val="0"/>
            </w:pPr>
            <w:r w:rsidRPr="005647EB">
              <w:t>sf500</w:t>
            </w:r>
          </w:p>
        </w:tc>
        <w:tc>
          <w:tcPr>
            <w:tcW w:w="5669" w:type="dxa"/>
            <w:tcBorders>
              <w:top w:val="single" w:sz="4" w:space="0" w:color="auto"/>
              <w:left w:val="single" w:sz="4" w:space="0" w:color="auto"/>
              <w:bottom w:val="single" w:sz="4" w:space="0" w:color="auto"/>
              <w:right w:val="single" w:sz="4" w:space="0" w:color="auto"/>
            </w:tcBorders>
          </w:tcPr>
          <w:p w14:paraId="47771089" w14:textId="3095C1DA" w:rsidR="00334C6A" w:rsidRPr="005647EB" w:rsidRDefault="00334C6A"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7BCA7545" w14:textId="77777777" w:rsidTr="00A31201">
        <w:trPr>
          <w:jc w:val="center"/>
        </w:trPr>
        <w:tc>
          <w:tcPr>
            <w:tcW w:w="2268" w:type="dxa"/>
            <w:tcBorders>
              <w:top w:val="single" w:sz="4" w:space="0" w:color="auto"/>
              <w:left w:val="single" w:sz="4" w:space="0" w:color="auto"/>
              <w:bottom w:val="single" w:sz="4" w:space="0" w:color="auto"/>
              <w:right w:val="single" w:sz="4" w:space="0" w:color="auto"/>
            </w:tcBorders>
            <w:vAlign w:val="center"/>
          </w:tcPr>
          <w:p w14:paraId="5E381C5E" w14:textId="77777777" w:rsidR="00334C6A" w:rsidRPr="005647EB" w:rsidRDefault="00334C6A" w:rsidP="002570E4">
            <w:pPr>
              <w:pStyle w:val="TAL"/>
              <w:keepNext w:val="0"/>
              <w:keepLines w:val="0"/>
            </w:pPr>
            <w:r w:rsidRPr="005647EB">
              <w:t>sr-ConfigIndex</w:t>
            </w:r>
          </w:p>
        </w:tc>
        <w:tc>
          <w:tcPr>
            <w:tcW w:w="1021" w:type="dxa"/>
            <w:tcBorders>
              <w:top w:val="single" w:sz="4" w:space="0" w:color="auto"/>
              <w:left w:val="single" w:sz="4" w:space="0" w:color="auto"/>
              <w:bottom w:val="single" w:sz="4" w:space="0" w:color="auto"/>
              <w:right w:val="single" w:sz="4" w:space="0" w:color="auto"/>
            </w:tcBorders>
            <w:vAlign w:val="center"/>
          </w:tcPr>
          <w:p w14:paraId="29A52FD8" w14:textId="77777777" w:rsidR="00334C6A" w:rsidRPr="005647EB" w:rsidRDefault="00334C6A" w:rsidP="002570E4">
            <w:pPr>
              <w:pStyle w:val="TAL"/>
              <w:keepNext w:val="0"/>
              <w:keepLines w:val="0"/>
            </w:pPr>
            <w:r w:rsidRPr="005647EB">
              <w:t>2</w:t>
            </w:r>
          </w:p>
        </w:tc>
        <w:tc>
          <w:tcPr>
            <w:tcW w:w="1021" w:type="dxa"/>
            <w:tcBorders>
              <w:top w:val="single" w:sz="4" w:space="0" w:color="auto"/>
              <w:left w:val="single" w:sz="4" w:space="0" w:color="auto"/>
              <w:bottom w:val="single" w:sz="4" w:space="0" w:color="auto"/>
              <w:right w:val="single" w:sz="4" w:space="0" w:color="auto"/>
            </w:tcBorders>
            <w:vAlign w:val="center"/>
          </w:tcPr>
          <w:p w14:paraId="41294850" w14:textId="77777777" w:rsidR="00334C6A" w:rsidRPr="005647EB" w:rsidRDefault="00334C6A" w:rsidP="002570E4">
            <w:pPr>
              <w:pStyle w:val="TAL"/>
              <w:keepNext w:val="0"/>
              <w:keepLines w:val="0"/>
            </w:pPr>
            <w:r w:rsidRPr="005647EB">
              <w:t>2</w:t>
            </w:r>
          </w:p>
        </w:tc>
        <w:tc>
          <w:tcPr>
            <w:tcW w:w="5669" w:type="dxa"/>
            <w:tcBorders>
              <w:top w:val="single" w:sz="4" w:space="0" w:color="auto"/>
              <w:left w:val="single" w:sz="4" w:space="0" w:color="auto"/>
              <w:bottom w:val="single" w:sz="4" w:space="0" w:color="auto"/>
              <w:right w:val="single" w:sz="4" w:space="0" w:color="auto"/>
            </w:tcBorders>
          </w:tcPr>
          <w:p w14:paraId="67C7EC8B" w14:textId="42049483" w:rsidR="00334C6A" w:rsidRPr="005647EB" w:rsidRDefault="00334C6A"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and</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2101E409" w14:textId="77777777" w:rsidR="00334C6A" w:rsidRPr="005647EB" w:rsidRDefault="00334C6A" w:rsidP="002570E4"/>
    <w:p w14:paraId="6095EC6F" w14:textId="77777777" w:rsidR="00334C6A" w:rsidRPr="005647EB" w:rsidRDefault="00334C6A" w:rsidP="002570E4">
      <w:pPr>
        <w:rPr>
          <w:rFonts w:cs="v4.2.0"/>
        </w:rPr>
      </w:pPr>
      <w:r w:rsidRPr="005647EB">
        <w:rPr>
          <w:rFonts w:cs="v4.2.0"/>
        </w:rPr>
        <w:t xml:space="preserve">In Test1 </w:t>
      </w:r>
      <w:r w:rsidRPr="005647EB">
        <w:t xml:space="preserve">when DRX cycle length = 40 ms is used, the overall delay measured </w:t>
      </w:r>
      <w:r w:rsidRPr="005647EB">
        <w:rPr>
          <w:rFonts w:cs="v4.2.0"/>
        </w:rPr>
        <w:t xml:space="preserve">is defined as the time from the beginning of time period T2, to the moment when the UE send </w:t>
      </w:r>
      <w:r w:rsidRPr="005647EB">
        <w:t>one Event A3 triggered</w:t>
      </w:r>
      <w:r w:rsidRPr="005647EB">
        <w:rPr>
          <w:rFonts w:cs="v4.2.0"/>
        </w:rPr>
        <w:t xml:space="preserve"> measurement report on PUSCH.</w:t>
      </w:r>
    </w:p>
    <w:p w14:paraId="729C3CE2" w14:textId="77777777" w:rsidR="00334C6A" w:rsidRPr="005647EB" w:rsidRDefault="00334C6A" w:rsidP="002570E4">
      <w:r w:rsidRPr="005647EB">
        <w:t>In Test 2 when DRX cycle length = 1280 ms is used, the overall delay measured is defined as the time from the beginning of time period T2, to the moment the UE starts to send preambles on the PRACH for Scheduling Request (SR) to obtain allocation to send the measurement report to Cell 2 on PUSCH.TTI insertion uncertainty = 2 ms</w:t>
      </w:r>
    </w:p>
    <w:p w14:paraId="6ED88CC8" w14:textId="77777777" w:rsidR="00334C6A" w:rsidRPr="005647EB" w:rsidRDefault="00334C6A" w:rsidP="002570E4">
      <w:r w:rsidRPr="005647EB">
        <w:t>For both tests:</w:t>
      </w:r>
    </w:p>
    <w:p w14:paraId="049DB70B" w14:textId="77777777" w:rsidR="00334C6A" w:rsidRPr="005647EB" w:rsidRDefault="00334C6A" w:rsidP="00A31201">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3183C124" w14:textId="77777777" w:rsidR="00334C6A" w:rsidRPr="005647EB" w:rsidRDefault="00334C6A" w:rsidP="002570E4">
      <w:pPr>
        <w:pStyle w:val="NO"/>
        <w:keepLines w:val="0"/>
      </w:pPr>
      <w:r w:rsidRPr="005647EB">
        <w:t>NOTE 1:</w:t>
      </w:r>
      <w:r w:rsidRPr="005647EB">
        <w:tab/>
        <w:t>The actual overall delays measured in the test may be up to one DRX cycle higher than the measurement reporting delays above because UE is allowed to delay the initiation of the measurement reporting procedure to the next until the Active Time.</w:t>
      </w:r>
    </w:p>
    <w:p w14:paraId="269558FF" w14:textId="77777777" w:rsidR="00334C6A" w:rsidRPr="005647EB" w:rsidRDefault="00334C6A" w:rsidP="002570E4">
      <w:pPr>
        <w:pStyle w:val="NO"/>
        <w:keepLines w:val="0"/>
      </w:pPr>
      <w:r w:rsidRPr="005647EB">
        <w:t xml:space="preserve">NOTE 2: In order to calculate the rate of correct events the system simulator </w:t>
      </w:r>
      <w:commentRangeStart w:id="11"/>
      <w:r w:rsidRPr="00814289">
        <w:rPr>
          <w:highlight w:val="yellow"/>
        </w:rPr>
        <w:t>shall</w:t>
      </w:r>
      <w:r w:rsidRPr="005647EB">
        <w:t xml:space="preserve"> </w:t>
      </w:r>
      <w:commentRangeEnd w:id="11"/>
      <w:r w:rsidR="00CC020A">
        <w:rPr>
          <w:rStyle w:val="CommentReference"/>
          <w:rFonts w:eastAsia="SimSun"/>
          <w:lang w:val="x-none"/>
        </w:rPr>
        <w:commentReference w:id="11"/>
      </w:r>
      <w:r w:rsidRPr="005647EB">
        <w:t>verify that it has received correct Event A3 measurement report.</w:t>
      </w:r>
    </w:p>
    <w:p w14:paraId="4A83FD16" w14:textId="77777777" w:rsidR="00334C6A" w:rsidRPr="005647EB" w:rsidRDefault="00334C6A" w:rsidP="002570E4">
      <w:pPr>
        <w:rPr>
          <w:rFonts w:cs="v4.2.0"/>
        </w:rPr>
      </w:pPr>
      <w:r w:rsidRPr="005647EB">
        <w:t>The overall delay measured when DRX cycle length is 40 ms test requirement is expressed as:</w:t>
      </w:r>
    </w:p>
    <w:p w14:paraId="449115A6" w14:textId="77777777" w:rsidR="00334C6A" w:rsidRPr="005647EB" w:rsidRDefault="00334C6A" w:rsidP="002570E4">
      <w:pPr>
        <w:pStyle w:val="B1"/>
        <w:ind w:left="576" w:hanging="288"/>
      </w:pPr>
      <w:r w:rsidRPr="005647EB">
        <w:t xml:space="preserve">Overall delay measured = </w:t>
      </w:r>
      <w:r w:rsidRPr="005647EB">
        <w:rPr>
          <w:rFonts w:cs="v4.2.0"/>
        </w:rPr>
        <w:t>measurement reporting delay + TTI insertion</w:t>
      </w:r>
      <w:r w:rsidRPr="005647EB">
        <w:t xml:space="preserve"> uncertainty + DRX cycle length</w:t>
      </w:r>
    </w:p>
    <w:p w14:paraId="0CF86749" w14:textId="77777777" w:rsidR="00334C6A" w:rsidRPr="005647EB" w:rsidRDefault="00334C6A" w:rsidP="002570E4">
      <w:pPr>
        <w:pStyle w:val="B1"/>
      </w:pPr>
      <w:r w:rsidRPr="005647EB">
        <w:t>Measurement reporting delay = T</w:t>
      </w:r>
      <w:r w:rsidRPr="005647EB">
        <w:rPr>
          <w:vertAlign w:val="subscript"/>
        </w:rPr>
        <w:t>Identify</w:t>
      </w:r>
      <w:r w:rsidRPr="005647EB">
        <w:rPr>
          <w:rFonts w:eastAsia="SimSun"/>
          <w:vertAlign w:val="subscript"/>
          <w:lang w:eastAsia="zh-CN"/>
        </w:rPr>
        <w:t>_</w:t>
      </w:r>
      <w:r w:rsidRPr="005647EB">
        <w:rPr>
          <w:vertAlign w:val="subscript"/>
        </w:rPr>
        <w:t>In</w:t>
      </w:r>
      <w:r w:rsidRPr="005647EB">
        <w:rPr>
          <w:vertAlign w:val="subscript"/>
          <w:lang w:eastAsia="zh-CN"/>
        </w:rPr>
        <w:t xml:space="preserve">ter </w:t>
      </w:r>
    </w:p>
    <w:p w14:paraId="309F172A" w14:textId="77777777" w:rsidR="00334C6A" w:rsidRPr="005647EB" w:rsidRDefault="00334C6A" w:rsidP="002570E4">
      <w:pPr>
        <w:pStyle w:val="EQ"/>
        <w:keepLines w:val="0"/>
        <w:jc w:val="center"/>
        <w:rPr>
          <w:noProof w:val="0"/>
        </w:rPr>
      </w:pPr>
      <w:r w:rsidRPr="005647EB">
        <w:rPr>
          <w:noProof w:val="0"/>
          <w:position w:val="-30"/>
        </w:rPr>
        <w:object w:dxaOrig="4560" w:dyaOrig="680" w14:anchorId="19B3FE1E">
          <v:shape id="_x0000_i1174" type="#_x0000_t75" style="width:228pt;height:34.5pt" o:ole="">
            <v:imagedata r:id="rId8" o:title=""/>
          </v:shape>
          <o:OLEObject Type="Embed" ProgID="Equation.3" ShapeID="_x0000_i1174" DrawAspect="Content" ObjectID="_1781977741" r:id="rId184"/>
        </w:object>
      </w:r>
    </w:p>
    <w:p w14:paraId="62487036" w14:textId="77777777" w:rsidR="00334C6A" w:rsidRPr="005647EB" w:rsidRDefault="00334C6A" w:rsidP="002570E4">
      <w:r w:rsidRPr="005647EB">
        <w:t>Where:</w:t>
      </w:r>
    </w:p>
    <w:p w14:paraId="1005AC2D" w14:textId="4E1F82A0" w:rsidR="00334C6A" w:rsidRPr="005647EB" w:rsidRDefault="00A31201" w:rsidP="00A31201">
      <w:pPr>
        <w:pStyle w:val="B1"/>
        <w:rPr>
          <w:rFonts w:cs="v4.2.0"/>
        </w:rPr>
      </w:pPr>
      <w:r w:rsidRPr="005647EB">
        <w:rPr>
          <w:rFonts w:cs="v4.2.0"/>
        </w:rPr>
        <w:tab/>
      </w:r>
      <w:r w:rsidR="00334C6A" w:rsidRPr="005647EB">
        <w:rPr>
          <w:rFonts w:cs="v4.2.0"/>
        </w:rPr>
        <w:t>T</w:t>
      </w:r>
      <w:r w:rsidR="00334C6A" w:rsidRPr="005647EB">
        <w:rPr>
          <w:rFonts w:cs="v4.2.0"/>
          <w:vertAlign w:val="subscript"/>
        </w:rPr>
        <w:t>Basic_Identify_Inter</w:t>
      </w:r>
      <w:r w:rsidR="00334C6A" w:rsidRPr="005647EB">
        <w:rPr>
          <w:rFonts w:cs="v4.2.0"/>
        </w:rPr>
        <w:t xml:space="preserve"> = 480 ms. </w:t>
      </w:r>
      <w:r w:rsidR="00334C6A" w:rsidRPr="005647EB">
        <w:t>It is the time period used in the inter frequency equation where the maximum allowed time for the UE to identify a new FDD inter-frequency cell is defined.</w:t>
      </w:r>
    </w:p>
    <w:p w14:paraId="44AAE4AF" w14:textId="39AA1B93" w:rsidR="00334C6A" w:rsidRPr="005647EB" w:rsidRDefault="00A31201" w:rsidP="00A31201">
      <w:pPr>
        <w:pStyle w:val="B1"/>
        <w:rPr>
          <w:rFonts w:cs="v4.2.0"/>
        </w:rPr>
      </w:pPr>
      <w:r w:rsidRPr="005647EB">
        <w:rPr>
          <w:rFonts w:cs="v4.2.0"/>
        </w:rPr>
        <w:tab/>
      </w:r>
      <w:r w:rsidR="00334C6A" w:rsidRPr="005647EB">
        <w:rPr>
          <w:rFonts w:cs="v4.2.0"/>
        </w:rPr>
        <w:t>T</w:t>
      </w:r>
      <w:r w:rsidR="00334C6A" w:rsidRPr="005647EB">
        <w:rPr>
          <w:rFonts w:cs="v4.2.0"/>
          <w:vertAlign w:val="subscript"/>
        </w:rPr>
        <w:t xml:space="preserve">Inter1 </w:t>
      </w:r>
      <w:r w:rsidR="00334C6A" w:rsidRPr="005647EB">
        <w:rPr>
          <w:rFonts w:cs="v4.2.0"/>
        </w:rPr>
        <w:t xml:space="preserve">= 60 ms. It is defined in table 8.1.2.1-1 </w:t>
      </w:r>
      <w:r w:rsidR="00205F74" w:rsidRPr="005647EB">
        <w:rPr>
          <w:rFonts w:cs="v4.2.0"/>
        </w:rPr>
        <w:t>of 3GPP TS</w:t>
      </w:r>
      <w:r w:rsidR="00334C6A" w:rsidRPr="005647EB">
        <w:rPr>
          <w:rFonts w:cs="v4.2.0"/>
        </w:rPr>
        <w:t xml:space="preserve"> 36.133 [4] clause 8.1.2.1.</w:t>
      </w:r>
    </w:p>
    <w:p w14:paraId="6B13D91A" w14:textId="2C8F1D9C" w:rsidR="00334C6A" w:rsidRPr="005647EB" w:rsidRDefault="00A31201" w:rsidP="00A31201">
      <w:pPr>
        <w:pStyle w:val="B1"/>
        <w:rPr>
          <w:rFonts w:cs="v4.2.0"/>
        </w:rPr>
      </w:pPr>
      <w:r w:rsidRPr="005647EB">
        <w:rPr>
          <w:rFonts w:cs="v4.2.0"/>
        </w:rPr>
        <w:tab/>
      </w:r>
      <w:r w:rsidR="00334C6A" w:rsidRPr="005647EB">
        <w:rPr>
          <w:rFonts w:cs="v4.2.0"/>
        </w:rPr>
        <w:t>N</w:t>
      </w:r>
      <w:r w:rsidR="00334C6A" w:rsidRPr="005647EB">
        <w:rPr>
          <w:rFonts w:cs="v4.2.0"/>
          <w:vertAlign w:val="subscript"/>
        </w:rPr>
        <w:t xml:space="preserve">freq </w:t>
      </w:r>
      <w:r w:rsidR="00334C6A" w:rsidRPr="005647EB">
        <w:rPr>
          <w:rFonts w:cs="v4.2.0"/>
        </w:rPr>
        <w:t xml:space="preserve">= 1. It is defined </w:t>
      </w:r>
      <w:r w:rsidR="002570E4" w:rsidRPr="005647EB">
        <w:rPr>
          <w:rFonts w:cs="v4.2.0"/>
        </w:rPr>
        <w:t>in 3GPP TS</w:t>
      </w:r>
      <w:r w:rsidR="00334C6A" w:rsidRPr="005647EB">
        <w:rPr>
          <w:rFonts w:cs="v4.2.0"/>
        </w:rPr>
        <w:t xml:space="preserve"> 36.133 [4] clause 8.1.2.1.1.</w:t>
      </w:r>
    </w:p>
    <w:p w14:paraId="737C97E1" w14:textId="096FA41F" w:rsidR="00334C6A" w:rsidRPr="005647EB" w:rsidRDefault="00A31201" w:rsidP="00A31201">
      <w:pPr>
        <w:pStyle w:val="B1"/>
      </w:pPr>
      <w:r w:rsidRPr="005647EB">
        <w:tab/>
      </w:r>
      <w:r w:rsidR="00334C6A" w:rsidRPr="005647EB">
        <w:t>TTI insertion uncertainty = 2 ms</w:t>
      </w:r>
    </w:p>
    <w:p w14:paraId="0DDB8010" w14:textId="1AF7E074" w:rsidR="00334C6A" w:rsidRPr="005647EB" w:rsidRDefault="00A31201" w:rsidP="00A31201">
      <w:pPr>
        <w:pStyle w:val="B1"/>
      </w:pPr>
      <w:r w:rsidRPr="005647EB">
        <w:tab/>
      </w:r>
      <w:r w:rsidR="00334C6A" w:rsidRPr="005647EB">
        <w:t>DRX cycle length = 40 ms</w:t>
      </w:r>
    </w:p>
    <w:p w14:paraId="38CC99E3" w14:textId="77777777" w:rsidR="00334C6A" w:rsidRPr="005647EB" w:rsidRDefault="00334C6A" w:rsidP="002570E4">
      <w:r w:rsidRPr="005647EB">
        <w:t>The overall delay measured when DRX cycle length is 40 ms shall be less than a total of 3882 ms.</w:t>
      </w:r>
    </w:p>
    <w:p w14:paraId="1C387C86" w14:textId="77777777" w:rsidR="00334C6A" w:rsidRPr="005647EB" w:rsidRDefault="00334C6A" w:rsidP="002570E4">
      <w:pPr>
        <w:rPr>
          <w:rFonts w:cs="v4.2.0"/>
        </w:rPr>
      </w:pPr>
      <w:r w:rsidRPr="005647EB">
        <w:t>The overall delay measured when DRX cycle length is 1280 ms test requirement is expressed as:</w:t>
      </w:r>
    </w:p>
    <w:p w14:paraId="3E0DD91A" w14:textId="326A758B" w:rsidR="00334C6A" w:rsidRPr="005647EB" w:rsidRDefault="00A31201" w:rsidP="002570E4">
      <w:pPr>
        <w:pStyle w:val="B1"/>
        <w:ind w:left="576" w:hanging="288"/>
      </w:pPr>
      <w:r w:rsidRPr="005647EB">
        <w:tab/>
      </w:r>
      <w:r w:rsidR="00334C6A" w:rsidRPr="005647EB">
        <w:t xml:space="preserve">Overall delay measured = </w:t>
      </w:r>
      <w:r w:rsidR="00334C6A" w:rsidRPr="005647EB">
        <w:rPr>
          <w:rFonts w:cs="v4.2.0"/>
        </w:rPr>
        <w:t>measurement reporting delay + TTI insertion</w:t>
      </w:r>
      <w:r w:rsidR="00334C6A" w:rsidRPr="005647EB">
        <w:t xml:space="preserve"> uncertainty + DRX cycle length</w:t>
      </w:r>
    </w:p>
    <w:p w14:paraId="344E8BAB" w14:textId="392C2033" w:rsidR="00334C6A" w:rsidRPr="005647EB" w:rsidRDefault="00A31201" w:rsidP="002570E4">
      <w:pPr>
        <w:pStyle w:val="B1"/>
      </w:pPr>
      <w:r w:rsidRPr="005647EB">
        <w:tab/>
      </w:r>
      <w:r w:rsidR="00334C6A" w:rsidRPr="005647EB">
        <w:t>Measurement reporting delay = T</w:t>
      </w:r>
      <w:r w:rsidR="00334C6A" w:rsidRPr="005647EB">
        <w:rPr>
          <w:vertAlign w:val="subscript"/>
        </w:rPr>
        <w:t>identify</w:t>
      </w:r>
      <w:r w:rsidR="00334C6A" w:rsidRPr="005647EB">
        <w:rPr>
          <w:rFonts w:eastAsia="SimSun"/>
          <w:vertAlign w:val="subscript"/>
          <w:lang w:eastAsia="zh-CN"/>
        </w:rPr>
        <w:t>_</w:t>
      </w:r>
      <w:r w:rsidR="00334C6A" w:rsidRPr="005647EB">
        <w:rPr>
          <w:vertAlign w:val="subscript"/>
        </w:rPr>
        <w:t>in</w:t>
      </w:r>
      <w:r w:rsidR="00334C6A" w:rsidRPr="005647EB">
        <w:rPr>
          <w:vertAlign w:val="subscript"/>
          <w:lang w:eastAsia="zh-CN"/>
        </w:rPr>
        <w:t>ter</w:t>
      </w:r>
    </w:p>
    <w:p w14:paraId="4450F510" w14:textId="6AB00F65" w:rsidR="00334C6A" w:rsidRPr="005647EB" w:rsidRDefault="00A31201" w:rsidP="00A31201">
      <w:pPr>
        <w:pStyle w:val="B1"/>
        <w:rPr>
          <w:rFonts w:cs="v3.7.0"/>
        </w:rPr>
      </w:pPr>
      <w:r w:rsidRPr="005647EB">
        <w:tab/>
      </w:r>
      <w:r w:rsidR="00334C6A" w:rsidRPr="005647EB">
        <w:t>T</w:t>
      </w:r>
      <w:r w:rsidR="00334C6A" w:rsidRPr="005647EB">
        <w:rPr>
          <w:vertAlign w:val="subscript"/>
        </w:rPr>
        <w:t>identify</w:t>
      </w:r>
      <w:r w:rsidR="00334C6A" w:rsidRPr="005647EB">
        <w:rPr>
          <w:rFonts w:eastAsia="SimSun"/>
          <w:vertAlign w:val="subscript"/>
          <w:lang w:eastAsia="zh-CN"/>
        </w:rPr>
        <w:t>_</w:t>
      </w:r>
      <w:r w:rsidR="00334C6A" w:rsidRPr="005647EB">
        <w:rPr>
          <w:vertAlign w:val="subscript"/>
        </w:rPr>
        <w:t>in</w:t>
      </w:r>
      <w:r w:rsidR="00334C6A" w:rsidRPr="005647EB">
        <w:rPr>
          <w:vertAlign w:val="subscript"/>
          <w:lang w:eastAsia="zh-CN"/>
        </w:rPr>
        <w:t xml:space="preserve">ter   </w:t>
      </w:r>
      <w:r w:rsidR="00334C6A" w:rsidRPr="005647EB">
        <w:t>= 25600 ms. When DRX cycle length is 1280 ms then the T</w:t>
      </w:r>
      <w:r w:rsidR="00334C6A" w:rsidRPr="005647EB">
        <w:rPr>
          <w:vertAlign w:val="subscript"/>
        </w:rPr>
        <w:t>identify_inter</w:t>
      </w:r>
      <w:r w:rsidR="00334C6A" w:rsidRPr="005647EB">
        <w:t xml:space="preserve"> is 20 x 1280 ms, as defined in Table 8.4.2_2.3-1.</w:t>
      </w:r>
    </w:p>
    <w:p w14:paraId="70D64DC3" w14:textId="6CDC2209" w:rsidR="00334C6A" w:rsidRPr="005647EB" w:rsidRDefault="00A31201" w:rsidP="002570E4">
      <w:pPr>
        <w:pStyle w:val="B1"/>
        <w:ind w:left="576" w:hanging="288"/>
      </w:pPr>
      <w:r w:rsidRPr="005647EB">
        <w:tab/>
      </w:r>
      <w:r w:rsidR="00334C6A" w:rsidRPr="005647EB">
        <w:t>TTI insertion uncertainty = 2 ms</w:t>
      </w:r>
    </w:p>
    <w:p w14:paraId="687221B5" w14:textId="5412A77B" w:rsidR="00334C6A" w:rsidRPr="005647EB" w:rsidRDefault="00A31201" w:rsidP="002570E4">
      <w:pPr>
        <w:pStyle w:val="B1"/>
        <w:ind w:left="576" w:hanging="288"/>
      </w:pPr>
      <w:r w:rsidRPr="005647EB">
        <w:tab/>
      </w:r>
      <w:r w:rsidR="00334C6A" w:rsidRPr="005647EB">
        <w:t>DRX cycle length = 1280 ms</w:t>
      </w:r>
    </w:p>
    <w:p w14:paraId="7D83FDEF" w14:textId="77777777" w:rsidR="00334C6A" w:rsidRPr="005647EB" w:rsidRDefault="00334C6A" w:rsidP="002570E4">
      <w:r w:rsidRPr="005647EB">
        <w:lastRenderedPageBreak/>
        <w:t>The overall delay measured when DRX cycle length is 1280 ms shall be less than a total of 26882 ms.</w:t>
      </w:r>
    </w:p>
    <w:p w14:paraId="4BB1AA37" w14:textId="77777777" w:rsidR="00334C6A" w:rsidRPr="005647EB" w:rsidRDefault="00334C6A" w:rsidP="002570E4">
      <w:r w:rsidRPr="005647EB">
        <w:t>For the test to pass, the total number of successful tests shall be more than 90% of the cases with a confidence level of 95%.</w:t>
      </w:r>
    </w:p>
    <w:p w14:paraId="79DBEB80" w14:textId="77777777" w:rsidR="00123ECE" w:rsidRPr="005647EB" w:rsidRDefault="00123ECE" w:rsidP="002570E4">
      <w:pPr>
        <w:pStyle w:val="Heading3"/>
        <w:keepNext w:val="0"/>
        <w:keepLines w:val="0"/>
      </w:pPr>
      <w:r w:rsidRPr="005647EB">
        <w:t>8.4.3</w:t>
      </w:r>
      <w:r w:rsidRPr="005647EB">
        <w:tab/>
        <w:t>E-UTRAN TDD-TDD inter-frequency event triggered reporting under AWGN propagation conditions in synchronous cells with DRX when L3 filtering is used</w:t>
      </w:r>
    </w:p>
    <w:p w14:paraId="04E68072" w14:textId="77777777" w:rsidR="00123ECE" w:rsidRPr="005647EB" w:rsidRDefault="00123ECE" w:rsidP="002570E4">
      <w:pPr>
        <w:pStyle w:val="Heading4"/>
        <w:keepNext w:val="0"/>
        <w:keepLines w:val="0"/>
      </w:pPr>
      <w:r w:rsidRPr="005647EB">
        <w:t>8.4.3.1</w:t>
      </w:r>
      <w:r w:rsidRPr="005647EB">
        <w:tab/>
        <w:t>Test purpose</w:t>
      </w:r>
    </w:p>
    <w:p w14:paraId="19DA3B1B" w14:textId="35764EA7" w:rsidR="00123ECE" w:rsidRPr="005647EB" w:rsidRDefault="00123ECE" w:rsidP="002570E4">
      <w:r w:rsidRPr="005647EB">
        <w:t>To verify the UE</w:t>
      </w:r>
      <w:r w:rsidR="002570E4" w:rsidRPr="005647EB">
        <w:t>'</w:t>
      </w:r>
      <w:r w:rsidRPr="005647EB">
        <w:t xml:space="preserve">s ability to make a correct reporting of an event in DRX when L3 filtering is used in AWGN propagation conditions in synchronous cells within the E-UTRA </w:t>
      </w:r>
      <w:r w:rsidRPr="005647EB">
        <w:rPr>
          <w:lang w:eastAsia="zh-CN"/>
        </w:rPr>
        <w:t>T</w:t>
      </w:r>
      <w:r w:rsidRPr="005647EB">
        <w:t>DD-</w:t>
      </w:r>
      <w:r w:rsidRPr="005647EB">
        <w:rPr>
          <w:lang w:eastAsia="zh-CN"/>
        </w:rPr>
        <w:t>T</w:t>
      </w:r>
      <w:r w:rsidRPr="005647EB">
        <w:t>DD inter frequency cell search in DRX requirements and the UE behaviour with the filterCoefficent.</w:t>
      </w:r>
    </w:p>
    <w:p w14:paraId="641A3C4B" w14:textId="77777777" w:rsidR="00123ECE" w:rsidRPr="005647EB" w:rsidRDefault="00123ECE" w:rsidP="002570E4">
      <w:pPr>
        <w:pStyle w:val="Heading4"/>
        <w:keepNext w:val="0"/>
        <w:keepLines w:val="0"/>
      </w:pPr>
      <w:r w:rsidRPr="005647EB">
        <w:t>8.4.3.2</w:t>
      </w:r>
      <w:r w:rsidRPr="005647EB">
        <w:tab/>
        <w:t>Test applicability</w:t>
      </w:r>
    </w:p>
    <w:p w14:paraId="5D880002" w14:textId="77777777" w:rsidR="00123ECE" w:rsidRPr="005647EB" w:rsidRDefault="00123ECE" w:rsidP="002570E4">
      <w:r w:rsidRPr="005647EB">
        <w:t xml:space="preserve">This test applies to all types of E-UTRA </w:t>
      </w:r>
      <w:r w:rsidRPr="005647EB">
        <w:rPr>
          <w:lang w:eastAsia="zh-CN"/>
        </w:rPr>
        <w:t>T</w:t>
      </w:r>
      <w:r w:rsidRPr="005647EB">
        <w:t>DD UE release 8 and forward. Applicability requires support for FGI bits 5, and 25.</w:t>
      </w:r>
    </w:p>
    <w:p w14:paraId="457522BF" w14:textId="77777777" w:rsidR="00123ECE" w:rsidRPr="005647EB" w:rsidRDefault="00123ECE" w:rsidP="002570E4">
      <w:pPr>
        <w:pStyle w:val="Heading4"/>
        <w:keepNext w:val="0"/>
        <w:keepLines w:val="0"/>
      </w:pPr>
      <w:r w:rsidRPr="005647EB">
        <w:t>8.4.3.3</w:t>
      </w:r>
      <w:r w:rsidRPr="005647EB">
        <w:tab/>
        <w:t>Minimum conformance requirements</w:t>
      </w:r>
    </w:p>
    <w:p w14:paraId="39C2C0F2" w14:textId="77777777" w:rsidR="00123ECE" w:rsidRPr="005647EB" w:rsidRDefault="00123ECE" w:rsidP="002570E4">
      <w:pPr>
        <w:rPr>
          <w:lang w:eastAsia="zh-CN"/>
        </w:rPr>
      </w:pPr>
      <w:r w:rsidRPr="005647EB">
        <w:t xml:space="preserve">When DRX is in use the UE shall be able to identify a new detectable E-UTRAN </w:t>
      </w:r>
      <w:r w:rsidRPr="005647EB">
        <w:rPr>
          <w:lang w:eastAsia="zh-CN"/>
        </w:rPr>
        <w:t>T</w:t>
      </w:r>
      <w:r w:rsidRPr="005647EB">
        <w:t>DD inter frequency cell within T</w:t>
      </w:r>
      <w:r w:rsidRPr="005647EB">
        <w:rPr>
          <w:vertAlign w:val="subscript"/>
        </w:rPr>
        <w:t>identify_inter</w:t>
      </w:r>
      <w:r w:rsidRPr="005647EB">
        <w:t xml:space="preserve"> as shown in table 8.</w:t>
      </w:r>
      <w:r w:rsidRPr="005647EB">
        <w:rPr>
          <w:lang w:eastAsia="zh-CN"/>
        </w:rPr>
        <w:t>4</w:t>
      </w:r>
      <w:r w:rsidRPr="005647EB">
        <w:t>.</w:t>
      </w:r>
      <w:r w:rsidRPr="005647EB">
        <w:rPr>
          <w:lang w:eastAsia="zh-CN"/>
        </w:rPr>
        <w:t>3</w:t>
      </w:r>
      <w:r w:rsidRPr="005647EB">
        <w:t>.3-1</w:t>
      </w:r>
    </w:p>
    <w:p w14:paraId="7F70C94B" w14:textId="77777777" w:rsidR="00123ECE" w:rsidRPr="005647EB" w:rsidRDefault="00123ECE" w:rsidP="002570E4">
      <w:pPr>
        <w:pStyle w:val="TH"/>
        <w:keepNext w:val="0"/>
        <w:keepLines w:val="0"/>
      </w:pPr>
      <w:r w:rsidRPr="005647EB">
        <w:rPr>
          <w:snapToGrid w:val="0"/>
        </w:rPr>
        <w:t xml:space="preserve">Table </w:t>
      </w:r>
      <w:r w:rsidRPr="005647EB">
        <w:rPr>
          <w:rFonts w:cs="v4.2.0"/>
        </w:rPr>
        <w:t>8.</w:t>
      </w:r>
      <w:r w:rsidRPr="005647EB">
        <w:rPr>
          <w:rFonts w:cs="v4.2.0"/>
          <w:lang w:eastAsia="zh-CN"/>
        </w:rPr>
        <w:t>4</w:t>
      </w:r>
      <w:r w:rsidRPr="005647EB">
        <w:rPr>
          <w:rFonts w:cs="v4.2.0"/>
        </w:rPr>
        <w:t>.3.</w:t>
      </w:r>
      <w:r w:rsidRPr="005647EB">
        <w:rPr>
          <w:rFonts w:cs="v4.2.0"/>
          <w:lang w:eastAsia="zh-CN"/>
        </w:rPr>
        <w:t>3</w:t>
      </w:r>
      <w:r w:rsidRPr="005647EB">
        <w:rPr>
          <w:snapToGrid w:val="0"/>
        </w:rPr>
        <w:t xml:space="preserve">-1: </w:t>
      </w:r>
      <w:r w:rsidRPr="005647EB">
        <w:t xml:space="preserve">Requirement to identify a newly detectable </w:t>
      </w:r>
      <w:r w:rsidRPr="005647EB">
        <w:rPr>
          <w:lang w:eastAsia="zh-CN"/>
        </w:rPr>
        <w:t>T</w:t>
      </w:r>
      <w:r w:rsidRPr="005647EB">
        <w:t>DD inter frequency cell</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3"/>
        <w:gridCol w:w="4010"/>
        <w:gridCol w:w="3704"/>
      </w:tblGrid>
      <w:tr w:rsidR="00A31201" w:rsidRPr="005647EB" w14:paraId="4E54B0E2" w14:textId="77777777" w:rsidTr="00A31201">
        <w:trPr>
          <w:cantSplit/>
          <w:jc w:val="center"/>
        </w:trPr>
        <w:tc>
          <w:tcPr>
            <w:tcW w:w="1018" w:type="pct"/>
            <w:vMerge w:val="restart"/>
          </w:tcPr>
          <w:p w14:paraId="24E74A18" w14:textId="0AFC332C" w:rsidR="00A31201" w:rsidRPr="005647EB" w:rsidRDefault="00A31201" w:rsidP="002570E4">
            <w:pPr>
              <w:pStyle w:val="TAH"/>
              <w:keepNext w:val="0"/>
              <w:keepLines w:val="0"/>
            </w:pPr>
            <w:r w:rsidRPr="005647EB">
              <w:t>DRX cycle length (s)</w:t>
            </w:r>
          </w:p>
        </w:tc>
        <w:tc>
          <w:tcPr>
            <w:tcW w:w="3982" w:type="pct"/>
            <w:gridSpan w:val="2"/>
          </w:tcPr>
          <w:p w14:paraId="58123A55" w14:textId="5BC3A2E2" w:rsidR="00A31201" w:rsidRPr="005647EB" w:rsidRDefault="00A31201" w:rsidP="002570E4">
            <w:pPr>
              <w:pStyle w:val="TAH"/>
              <w:keepNext w:val="0"/>
              <w:keepLines w:val="0"/>
            </w:pPr>
            <w:r w:rsidRPr="005647EB">
              <w:t>T</w:t>
            </w:r>
            <w:r w:rsidRPr="005647EB">
              <w:rPr>
                <w:vertAlign w:val="subscript"/>
              </w:rPr>
              <w:t xml:space="preserve">identify_inter </w:t>
            </w:r>
            <w:r w:rsidRPr="005647EB">
              <w:t>(s) (DRX cycles)</w:t>
            </w:r>
          </w:p>
        </w:tc>
      </w:tr>
      <w:tr w:rsidR="00A31201" w:rsidRPr="005647EB" w14:paraId="28CFC824" w14:textId="77777777" w:rsidTr="00A31201">
        <w:trPr>
          <w:cantSplit/>
          <w:jc w:val="center"/>
        </w:trPr>
        <w:tc>
          <w:tcPr>
            <w:tcW w:w="1018" w:type="pct"/>
            <w:vMerge/>
          </w:tcPr>
          <w:p w14:paraId="2212BE6C" w14:textId="77777777" w:rsidR="00A31201" w:rsidRPr="005647EB" w:rsidRDefault="00A31201" w:rsidP="002570E4">
            <w:pPr>
              <w:pStyle w:val="TAC"/>
              <w:keepNext w:val="0"/>
              <w:keepLines w:val="0"/>
              <w:rPr>
                <w:rFonts w:cs="Arial"/>
                <w:szCs w:val="18"/>
              </w:rPr>
            </w:pPr>
          </w:p>
        </w:tc>
        <w:tc>
          <w:tcPr>
            <w:tcW w:w="2070" w:type="pct"/>
            <w:shd w:val="clear" w:color="auto" w:fill="auto"/>
          </w:tcPr>
          <w:p w14:paraId="441FF36D" w14:textId="45E2C679" w:rsidR="00A31201" w:rsidRPr="005647EB" w:rsidRDefault="00A31201" w:rsidP="002570E4">
            <w:pPr>
              <w:pStyle w:val="TAC"/>
              <w:keepNext w:val="0"/>
              <w:keepLines w:val="0"/>
              <w:rPr>
                <w:szCs w:val="18"/>
              </w:rPr>
            </w:pPr>
            <w:r w:rsidRPr="005647EB">
              <w:rPr>
                <w:szCs w:val="18"/>
              </w:rPr>
              <w:t>Gap period = 40 ms</w:t>
            </w:r>
          </w:p>
        </w:tc>
        <w:tc>
          <w:tcPr>
            <w:tcW w:w="1912" w:type="pct"/>
            <w:shd w:val="clear" w:color="auto" w:fill="auto"/>
          </w:tcPr>
          <w:p w14:paraId="18CA6D4C" w14:textId="6EECB182" w:rsidR="00A31201" w:rsidRPr="005647EB" w:rsidRDefault="00A31201" w:rsidP="002570E4">
            <w:pPr>
              <w:pStyle w:val="TAC"/>
              <w:keepNext w:val="0"/>
              <w:keepLines w:val="0"/>
              <w:rPr>
                <w:szCs w:val="18"/>
              </w:rPr>
            </w:pPr>
            <w:r w:rsidRPr="005647EB">
              <w:rPr>
                <w:szCs w:val="18"/>
              </w:rPr>
              <w:t xml:space="preserve">Gap period = </w:t>
            </w:r>
            <w:r w:rsidRPr="005647EB">
              <w:rPr>
                <w:szCs w:val="18"/>
                <w:lang w:eastAsia="zh-CN"/>
              </w:rPr>
              <w:t>80</w:t>
            </w:r>
            <w:r w:rsidRPr="005647EB">
              <w:rPr>
                <w:szCs w:val="18"/>
              </w:rPr>
              <w:t xml:space="preserve"> ms</w:t>
            </w:r>
          </w:p>
        </w:tc>
      </w:tr>
      <w:tr w:rsidR="00123ECE" w:rsidRPr="005647EB" w14:paraId="6F29F81B" w14:textId="77777777" w:rsidTr="00A31201">
        <w:trPr>
          <w:cantSplit/>
          <w:jc w:val="center"/>
        </w:trPr>
        <w:tc>
          <w:tcPr>
            <w:tcW w:w="1018" w:type="pct"/>
          </w:tcPr>
          <w:p w14:paraId="463DC426" w14:textId="77777777" w:rsidR="00123ECE" w:rsidRPr="005647EB" w:rsidRDefault="00123ECE" w:rsidP="002570E4">
            <w:pPr>
              <w:pStyle w:val="TAC"/>
              <w:keepNext w:val="0"/>
              <w:keepLines w:val="0"/>
              <w:rPr>
                <w:szCs w:val="18"/>
                <w:lang w:eastAsia="zh-CN"/>
              </w:rPr>
            </w:pPr>
            <w:r w:rsidRPr="005647EB">
              <w:rPr>
                <w:rFonts w:cs="Arial"/>
                <w:szCs w:val="18"/>
              </w:rPr>
              <w:t>≤</w:t>
            </w:r>
            <w:r w:rsidRPr="005647EB">
              <w:rPr>
                <w:szCs w:val="18"/>
              </w:rPr>
              <w:t>0.</w:t>
            </w:r>
            <w:r w:rsidRPr="005647EB">
              <w:rPr>
                <w:szCs w:val="18"/>
                <w:lang w:eastAsia="zh-CN"/>
              </w:rPr>
              <w:t>16</w:t>
            </w:r>
          </w:p>
        </w:tc>
        <w:tc>
          <w:tcPr>
            <w:tcW w:w="2070" w:type="pct"/>
            <w:shd w:val="clear" w:color="auto" w:fill="auto"/>
          </w:tcPr>
          <w:p w14:paraId="4A9AD30D" w14:textId="6B1AB5E9" w:rsidR="00123ECE" w:rsidRPr="005647EB" w:rsidRDefault="00123ECE" w:rsidP="002570E4">
            <w:pPr>
              <w:pStyle w:val="TAC"/>
              <w:keepNext w:val="0"/>
              <w:keepLines w:val="0"/>
              <w:rPr>
                <w:szCs w:val="18"/>
              </w:rPr>
            </w:pPr>
            <w:r w:rsidRPr="005647EB">
              <w:rPr>
                <w:szCs w:val="18"/>
              </w:rPr>
              <w:t>Non</w:t>
            </w:r>
            <w:r w:rsidR="002570E4" w:rsidRPr="005647EB">
              <w:rPr>
                <w:szCs w:val="18"/>
              </w:rPr>
              <w:t xml:space="preserve"> </w:t>
            </w:r>
            <w:r w:rsidRPr="005647EB">
              <w:rPr>
                <w:szCs w:val="18"/>
              </w:rPr>
              <w:t>DRX</w:t>
            </w:r>
            <w:r w:rsidR="002570E4" w:rsidRPr="005647EB">
              <w:rPr>
                <w:szCs w:val="18"/>
              </w:rPr>
              <w:t xml:space="preserve"> </w:t>
            </w:r>
            <w:r w:rsidRPr="005647EB">
              <w:rPr>
                <w:szCs w:val="18"/>
              </w:rPr>
              <w:t>Requirements</w:t>
            </w:r>
            <w:r w:rsidR="002570E4" w:rsidRPr="005647EB">
              <w:rPr>
                <w:szCs w:val="18"/>
              </w:rPr>
              <w:t xml:space="preserve"> </w:t>
            </w:r>
            <w:r w:rsidRPr="005647EB">
              <w:rPr>
                <w:szCs w:val="18"/>
              </w:rPr>
              <w:t>in</w:t>
            </w:r>
            <w:r w:rsidR="002570E4" w:rsidRPr="005647EB">
              <w:rPr>
                <w:szCs w:val="18"/>
              </w:rPr>
              <w:t xml:space="preserve"> </w:t>
            </w:r>
            <w:r w:rsidR="00914A62" w:rsidRPr="005647EB">
              <w:rPr>
                <w:szCs w:val="18"/>
              </w:rPr>
              <w:t>clause</w:t>
            </w:r>
            <w:r w:rsidR="002570E4" w:rsidRPr="005647EB">
              <w:rPr>
                <w:szCs w:val="18"/>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szCs w:val="18"/>
                </w:rPr>
                <w:t>8.1.2</w:t>
              </w:r>
            </w:smartTag>
            <w:r w:rsidRPr="005647EB">
              <w:rPr>
                <w:rFonts w:cs="v4.2.0"/>
                <w:szCs w:val="18"/>
              </w:rPr>
              <w:t>.3.</w:t>
            </w:r>
            <w:r w:rsidRPr="005647EB">
              <w:rPr>
                <w:rFonts w:cs="v4.2.0"/>
                <w:szCs w:val="18"/>
                <w:lang w:eastAsia="zh-CN"/>
              </w:rPr>
              <w:t>2</w:t>
            </w:r>
            <w:r w:rsidRPr="005647EB">
              <w:rPr>
                <w:rFonts w:cs="v4.2.0"/>
                <w:szCs w:val="18"/>
              </w:rPr>
              <w:t>.1</w:t>
            </w:r>
            <w:r w:rsidR="002570E4" w:rsidRPr="005647EB">
              <w:rPr>
                <w:rFonts w:cs="v4.2.0"/>
                <w:szCs w:val="18"/>
              </w:rPr>
              <w:t xml:space="preserve"> </w:t>
            </w:r>
            <w:r w:rsidRPr="005647EB">
              <w:rPr>
                <w:rFonts w:cs="v4.2.0"/>
                <w:szCs w:val="18"/>
              </w:rPr>
              <w:t>are</w:t>
            </w:r>
            <w:r w:rsidR="002570E4" w:rsidRPr="005647EB">
              <w:rPr>
                <w:rFonts w:cs="v4.2.0"/>
                <w:szCs w:val="18"/>
              </w:rPr>
              <w:t xml:space="preserve"> </w:t>
            </w:r>
            <w:r w:rsidRPr="005647EB">
              <w:rPr>
                <w:rFonts w:cs="v4.2.0"/>
                <w:szCs w:val="18"/>
              </w:rPr>
              <w:t>applicable</w:t>
            </w:r>
          </w:p>
        </w:tc>
        <w:tc>
          <w:tcPr>
            <w:tcW w:w="1912" w:type="pct"/>
            <w:shd w:val="clear" w:color="auto" w:fill="auto"/>
          </w:tcPr>
          <w:p w14:paraId="309F6D1E" w14:textId="5E473512" w:rsidR="00123ECE" w:rsidRPr="005647EB" w:rsidRDefault="00123ECE" w:rsidP="002570E4">
            <w:pPr>
              <w:pStyle w:val="TAC"/>
              <w:keepNext w:val="0"/>
              <w:keepLines w:val="0"/>
              <w:rPr>
                <w:szCs w:val="18"/>
              </w:rPr>
            </w:pPr>
            <w:r w:rsidRPr="005647EB">
              <w:rPr>
                <w:szCs w:val="18"/>
              </w:rPr>
              <w:t>Non</w:t>
            </w:r>
            <w:r w:rsidR="002570E4" w:rsidRPr="005647EB">
              <w:rPr>
                <w:szCs w:val="18"/>
              </w:rPr>
              <w:t xml:space="preserve"> </w:t>
            </w:r>
            <w:r w:rsidRPr="005647EB">
              <w:rPr>
                <w:szCs w:val="18"/>
              </w:rPr>
              <w:t>DRX</w:t>
            </w:r>
            <w:r w:rsidR="002570E4" w:rsidRPr="005647EB">
              <w:rPr>
                <w:szCs w:val="18"/>
              </w:rPr>
              <w:t xml:space="preserve"> </w:t>
            </w:r>
            <w:r w:rsidRPr="005647EB">
              <w:rPr>
                <w:szCs w:val="18"/>
              </w:rPr>
              <w:t>Requirements</w:t>
            </w:r>
            <w:r w:rsidR="002570E4" w:rsidRPr="005647EB">
              <w:rPr>
                <w:szCs w:val="18"/>
              </w:rPr>
              <w:t xml:space="preserve"> </w:t>
            </w:r>
            <w:r w:rsidRPr="005647EB">
              <w:rPr>
                <w:szCs w:val="18"/>
              </w:rPr>
              <w:t>in</w:t>
            </w:r>
            <w:r w:rsidR="002570E4" w:rsidRPr="005647EB">
              <w:rPr>
                <w:szCs w:val="18"/>
              </w:rPr>
              <w:t xml:space="preserve"> </w:t>
            </w:r>
            <w:r w:rsidR="00914A62" w:rsidRPr="005647EB">
              <w:rPr>
                <w:szCs w:val="18"/>
              </w:rPr>
              <w:t>clause</w:t>
            </w:r>
            <w:r w:rsidR="002570E4" w:rsidRPr="005647EB">
              <w:rPr>
                <w:szCs w:val="18"/>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szCs w:val="18"/>
                </w:rPr>
                <w:t>8.1.2</w:t>
              </w:r>
            </w:smartTag>
            <w:r w:rsidRPr="005647EB">
              <w:rPr>
                <w:rFonts w:cs="v4.2.0"/>
                <w:szCs w:val="18"/>
              </w:rPr>
              <w:t>.3.</w:t>
            </w:r>
            <w:r w:rsidRPr="005647EB">
              <w:rPr>
                <w:rFonts w:cs="v4.2.0"/>
                <w:szCs w:val="18"/>
                <w:lang w:eastAsia="zh-CN"/>
              </w:rPr>
              <w:t>2</w:t>
            </w:r>
            <w:r w:rsidRPr="005647EB">
              <w:rPr>
                <w:rFonts w:cs="v4.2.0"/>
                <w:szCs w:val="18"/>
              </w:rPr>
              <w:t>.1</w:t>
            </w:r>
            <w:r w:rsidR="002570E4" w:rsidRPr="005647EB">
              <w:rPr>
                <w:rFonts w:cs="v4.2.0"/>
                <w:szCs w:val="18"/>
              </w:rPr>
              <w:t xml:space="preserve"> </w:t>
            </w:r>
            <w:r w:rsidRPr="005647EB">
              <w:rPr>
                <w:rFonts w:cs="v4.2.0"/>
                <w:szCs w:val="18"/>
              </w:rPr>
              <w:t>are</w:t>
            </w:r>
            <w:r w:rsidR="002570E4" w:rsidRPr="005647EB">
              <w:rPr>
                <w:rFonts w:cs="v4.2.0"/>
                <w:szCs w:val="18"/>
              </w:rPr>
              <w:t xml:space="preserve"> </w:t>
            </w:r>
            <w:r w:rsidRPr="005647EB">
              <w:rPr>
                <w:rFonts w:cs="v4.2.0"/>
                <w:szCs w:val="18"/>
              </w:rPr>
              <w:t>applicable</w:t>
            </w:r>
          </w:p>
        </w:tc>
      </w:tr>
      <w:tr w:rsidR="00123ECE" w:rsidRPr="005647EB" w14:paraId="31A3A141" w14:textId="77777777" w:rsidTr="00A31201">
        <w:trPr>
          <w:cantSplit/>
          <w:jc w:val="center"/>
        </w:trPr>
        <w:tc>
          <w:tcPr>
            <w:tcW w:w="1018" w:type="pct"/>
          </w:tcPr>
          <w:p w14:paraId="38200657" w14:textId="77777777" w:rsidR="00123ECE" w:rsidRPr="005647EB" w:rsidRDefault="00123ECE" w:rsidP="002570E4">
            <w:pPr>
              <w:pStyle w:val="TAC"/>
              <w:keepNext w:val="0"/>
              <w:keepLines w:val="0"/>
              <w:rPr>
                <w:snapToGrid w:val="0"/>
                <w:szCs w:val="18"/>
                <w:lang w:eastAsia="zh-CN"/>
              </w:rPr>
            </w:pPr>
            <w:r w:rsidRPr="005647EB">
              <w:rPr>
                <w:szCs w:val="18"/>
              </w:rPr>
              <w:t>0.</w:t>
            </w:r>
            <w:r w:rsidRPr="005647EB">
              <w:rPr>
                <w:szCs w:val="18"/>
                <w:lang w:eastAsia="zh-CN"/>
              </w:rPr>
              <w:t>256</w:t>
            </w:r>
          </w:p>
        </w:tc>
        <w:tc>
          <w:tcPr>
            <w:tcW w:w="2070" w:type="pct"/>
            <w:shd w:val="clear" w:color="auto" w:fill="auto"/>
          </w:tcPr>
          <w:p w14:paraId="3FA00C0D" w14:textId="62E324C7" w:rsidR="00123ECE" w:rsidRPr="005647EB" w:rsidRDefault="00123ECE" w:rsidP="002570E4">
            <w:pPr>
              <w:pStyle w:val="TAC"/>
              <w:keepNext w:val="0"/>
              <w:keepLines w:val="0"/>
              <w:rPr>
                <w:szCs w:val="18"/>
              </w:rPr>
            </w:pPr>
            <w:r w:rsidRPr="005647EB">
              <w:rPr>
                <w:szCs w:val="18"/>
              </w:rPr>
              <w:t>5.12*Nfreq</w:t>
            </w:r>
            <w:r w:rsidR="002570E4" w:rsidRPr="005647EB">
              <w:rPr>
                <w:szCs w:val="18"/>
              </w:rPr>
              <w:t xml:space="preserve"> </w:t>
            </w:r>
            <w:r w:rsidRPr="005647EB">
              <w:rPr>
                <w:szCs w:val="18"/>
              </w:rPr>
              <w:t>(20*Nfreq)</w:t>
            </w:r>
          </w:p>
        </w:tc>
        <w:tc>
          <w:tcPr>
            <w:tcW w:w="1912" w:type="pct"/>
            <w:shd w:val="clear" w:color="auto" w:fill="auto"/>
          </w:tcPr>
          <w:p w14:paraId="79FB1D65" w14:textId="03728E18" w:rsidR="00123ECE" w:rsidRPr="005647EB" w:rsidRDefault="00123ECE" w:rsidP="002570E4">
            <w:pPr>
              <w:pStyle w:val="TAC"/>
              <w:keepNext w:val="0"/>
              <w:keepLines w:val="0"/>
              <w:rPr>
                <w:szCs w:val="18"/>
              </w:rPr>
            </w:pPr>
            <w:r w:rsidRPr="005647EB">
              <w:rPr>
                <w:szCs w:val="18"/>
              </w:rPr>
              <w:t>7.68*Nfreq</w:t>
            </w:r>
            <w:r w:rsidR="002570E4" w:rsidRPr="005647EB">
              <w:rPr>
                <w:szCs w:val="18"/>
              </w:rPr>
              <w:t xml:space="preserve"> </w:t>
            </w:r>
            <w:r w:rsidRPr="005647EB">
              <w:rPr>
                <w:szCs w:val="18"/>
              </w:rPr>
              <w:t>(30*Nfreq)</w:t>
            </w:r>
          </w:p>
        </w:tc>
      </w:tr>
      <w:tr w:rsidR="00123ECE" w:rsidRPr="005647EB" w14:paraId="3E51A176" w14:textId="77777777" w:rsidTr="00A31201">
        <w:trPr>
          <w:cantSplit/>
          <w:jc w:val="center"/>
        </w:trPr>
        <w:tc>
          <w:tcPr>
            <w:tcW w:w="1018" w:type="pct"/>
          </w:tcPr>
          <w:p w14:paraId="6D6E144D" w14:textId="77777777" w:rsidR="00123ECE" w:rsidRPr="005647EB" w:rsidRDefault="00123ECE" w:rsidP="002570E4">
            <w:pPr>
              <w:pStyle w:val="TAC"/>
              <w:keepNext w:val="0"/>
              <w:keepLines w:val="0"/>
              <w:rPr>
                <w:snapToGrid w:val="0"/>
                <w:szCs w:val="18"/>
                <w:lang w:eastAsia="zh-CN"/>
              </w:rPr>
            </w:pPr>
            <w:r w:rsidRPr="005647EB">
              <w:rPr>
                <w:szCs w:val="18"/>
              </w:rPr>
              <w:t>0.</w:t>
            </w:r>
            <w:r w:rsidRPr="005647EB">
              <w:rPr>
                <w:szCs w:val="18"/>
                <w:lang w:eastAsia="zh-CN"/>
              </w:rPr>
              <w:t>32</w:t>
            </w:r>
          </w:p>
        </w:tc>
        <w:tc>
          <w:tcPr>
            <w:tcW w:w="2070" w:type="pct"/>
            <w:shd w:val="clear" w:color="auto" w:fill="auto"/>
          </w:tcPr>
          <w:p w14:paraId="330DB812" w14:textId="13D33811" w:rsidR="00123ECE" w:rsidRPr="005647EB" w:rsidRDefault="00123ECE" w:rsidP="002570E4">
            <w:pPr>
              <w:pStyle w:val="TAC"/>
              <w:keepNext w:val="0"/>
              <w:keepLines w:val="0"/>
              <w:rPr>
                <w:szCs w:val="18"/>
              </w:rPr>
            </w:pPr>
            <w:r w:rsidRPr="005647EB">
              <w:rPr>
                <w:szCs w:val="18"/>
                <w:lang w:eastAsia="zh-CN"/>
              </w:rPr>
              <w:t>6.4</w:t>
            </w:r>
            <w:r w:rsidRPr="005647EB">
              <w:rPr>
                <w:szCs w:val="18"/>
              </w:rPr>
              <w:t>*Nfreq</w:t>
            </w:r>
            <w:r w:rsidR="002570E4" w:rsidRPr="005647EB">
              <w:rPr>
                <w:szCs w:val="18"/>
              </w:rPr>
              <w:t xml:space="preserve"> </w:t>
            </w:r>
            <w:r w:rsidRPr="005647EB">
              <w:rPr>
                <w:szCs w:val="18"/>
              </w:rPr>
              <w:t>(2</w:t>
            </w:r>
            <w:r w:rsidRPr="005647EB">
              <w:rPr>
                <w:szCs w:val="18"/>
                <w:lang w:eastAsia="zh-CN"/>
              </w:rPr>
              <w:t>0</w:t>
            </w:r>
            <w:r w:rsidRPr="005647EB">
              <w:rPr>
                <w:szCs w:val="18"/>
              </w:rPr>
              <w:t>*Nfreq)</w:t>
            </w:r>
          </w:p>
        </w:tc>
        <w:tc>
          <w:tcPr>
            <w:tcW w:w="1912" w:type="pct"/>
            <w:shd w:val="clear" w:color="auto" w:fill="auto"/>
          </w:tcPr>
          <w:p w14:paraId="305B6C2C" w14:textId="7B194045" w:rsidR="00123ECE" w:rsidRPr="005647EB" w:rsidRDefault="00123ECE" w:rsidP="002570E4">
            <w:pPr>
              <w:pStyle w:val="TAC"/>
              <w:keepNext w:val="0"/>
              <w:keepLines w:val="0"/>
              <w:rPr>
                <w:szCs w:val="18"/>
              </w:rPr>
            </w:pPr>
            <w:r w:rsidRPr="005647EB">
              <w:rPr>
                <w:szCs w:val="18"/>
              </w:rPr>
              <w:t>7.68*Nfreq</w:t>
            </w:r>
            <w:r w:rsidR="002570E4" w:rsidRPr="005647EB">
              <w:rPr>
                <w:szCs w:val="18"/>
              </w:rPr>
              <w:t xml:space="preserve"> </w:t>
            </w:r>
            <w:r w:rsidRPr="005647EB">
              <w:rPr>
                <w:szCs w:val="18"/>
              </w:rPr>
              <w:t>(</w:t>
            </w:r>
            <w:r w:rsidRPr="005647EB">
              <w:rPr>
                <w:szCs w:val="18"/>
                <w:lang w:eastAsia="zh-CN"/>
              </w:rPr>
              <w:t>24</w:t>
            </w:r>
            <w:r w:rsidRPr="005647EB">
              <w:rPr>
                <w:szCs w:val="18"/>
              </w:rPr>
              <w:t>*Nfreq)</w:t>
            </w:r>
          </w:p>
        </w:tc>
      </w:tr>
      <w:tr w:rsidR="00123ECE" w:rsidRPr="005647EB" w14:paraId="04284D14" w14:textId="77777777" w:rsidTr="00A31201">
        <w:trPr>
          <w:cantSplit/>
          <w:jc w:val="center"/>
        </w:trPr>
        <w:tc>
          <w:tcPr>
            <w:tcW w:w="1018" w:type="pct"/>
          </w:tcPr>
          <w:p w14:paraId="5CABFEA9" w14:textId="77777777" w:rsidR="00123ECE" w:rsidRPr="005647EB" w:rsidRDefault="00123ECE" w:rsidP="002570E4">
            <w:pPr>
              <w:pStyle w:val="TAC"/>
              <w:keepNext w:val="0"/>
              <w:keepLines w:val="0"/>
              <w:rPr>
                <w:snapToGrid w:val="0"/>
                <w:szCs w:val="18"/>
                <w:lang w:eastAsia="zh-CN"/>
              </w:rPr>
            </w:pPr>
            <w:r w:rsidRPr="005647EB">
              <w:rPr>
                <w:szCs w:val="18"/>
              </w:rPr>
              <w:t>0.32</w:t>
            </w:r>
            <w:r w:rsidRPr="005647EB">
              <w:rPr>
                <w:szCs w:val="18"/>
                <w:lang w:eastAsia="zh-CN"/>
              </w:rPr>
              <w:t>&lt;DRX-cycle</w:t>
            </w:r>
            <w:r w:rsidRPr="005647EB">
              <w:rPr>
                <w:rFonts w:cs="Arial"/>
                <w:szCs w:val="18"/>
              </w:rPr>
              <w:t>≤</w:t>
            </w:r>
            <w:r w:rsidRPr="005647EB">
              <w:rPr>
                <w:rFonts w:cs="Arial"/>
                <w:szCs w:val="18"/>
                <w:lang w:eastAsia="zh-CN"/>
              </w:rPr>
              <w:t>2.56</w:t>
            </w:r>
          </w:p>
        </w:tc>
        <w:tc>
          <w:tcPr>
            <w:tcW w:w="2070" w:type="pct"/>
            <w:shd w:val="clear" w:color="auto" w:fill="auto"/>
          </w:tcPr>
          <w:p w14:paraId="4D558E95" w14:textId="730255A8" w:rsidR="00123ECE" w:rsidRPr="005647EB" w:rsidRDefault="00123ECE" w:rsidP="002570E4">
            <w:pPr>
              <w:pStyle w:val="TAC"/>
              <w:keepNext w:val="0"/>
              <w:keepLines w:val="0"/>
              <w:rPr>
                <w:szCs w:val="18"/>
              </w:rPr>
            </w:pPr>
            <w:r w:rsidRPr="005647EB">
              <w:rPr>
                <w:szCs w:val="18"/>
              </w:rPr>
              <w:t>Note</w:t>
            </w:r>
            <w:r w:rsidR="002570E4" w:rsidRPr="005647EB">
              <w:rPr>
                <w:szCs w:val="18"/>
              </w:rPr>
              <w:t xml:space="preserve"> </w:t>
            </w:r>
            <w:r w:rsidRPr="005647EB">
              <w:rPr>
                <w:szCs w:val="18"/>
              </w:rPr>
              <w:t>(20*Nfreq)</w:t>
            </w:r>
          </w:p>
        </w:tc>
        <w:tc>
          <w:tcPr>
            <w:tcW w:w="1912" w:type="pct"/>
            <w:shd w:val="clear" w:color="auto" w:fill="auto"/>
          </w:tcPr>
          <w:p w14:paraId="664BC743" w14:textId="132F45DC" w:rsidR="00123ECE" w:rsidRPr="005647EB" w:rsidRDefault="00123ECE" w:rsidP="002570E4">
            <w:pPr>
              <w:pStyle w:val="TAC"/>
              <w:keepNext w:val="0"/>
              <w:keepLines w:val="0"/>
              <w:rPr>
                <w:szCs w:val="18"/>
              </w:rPr>
            </w:pPr>
            <w:r w:rsidRPr="005647EB">
              <w:rPr>
                <w:szCs w:val="18"/>
              </w:rPr>
              <w:t>Note</w:t>
            </w:r>
            <w:r w:rsidR="002570E4" w:rsidRPr="005647EB">
              <w:rPr>
                <w:szCs w:val="18"/>
              </w:rPr>
              <w:t xml:space="preserve"> </w:t>
            </w:r>
            <w:r w:rsidRPr="005647EB">
              <w:rPr>
                <w:szCs w:val="18"/>
              </w:rPr>
              <w:t>(2</w:t>
            </w:r>
            <w:r w:rsidRPr="005647EB">
              <w:rPr>
                <w:szCs w:val="18"/>
                <w:lang w:eastAsia="zh-CN"/>
              </w:rPr>
              <w:t>0</w:t>
            </w:r>
            <w:r w:rsidRPr="005647EB">
              <w:rPr>
                <w:szCs w:val="18"/>
              </w:rPr>
              <w:t>*Nfreq)</w:t>
            </w:r>
          </w:p>
        </w:tc>
      </w:tr>
      <w:tr w:rsidR="00123ECE" w:rsidRPr="005647EB" w14:paraId="3D47985E" w14:textId="77777777" w:rsidTr="00A31201">
        <w:trPr>
          <w:cantSplit/>
          <w:jc w:val="center"/>
        </w:trPr>
        <w:tc>
          <w:tcPr>
            <w:tcW w:w="5000" w:type="pct"/>
            <w:gridSpan w:val="3"/>
          </w:tcPr>
          <w:p w14:paraId="1921B5C9" w14:textId="38EDA02A" w:rsidR="00123ECE" w:rsidRPr="005647EB" w:rsidDel="007D7752" w:rsidRDefault="002570E4" w:rsidP="00A31201">
            <w:pPr>
              <w:pStyle w:val="TAN"/>
              <w:rPr>
                <w:snapToGrid w:val="0"/>
                <w:sz w:val="20"/>
              </w:rPr>
            </w:pPr>
            <w:r w:rsidRPr="005647EB">
              <w:t>NOTE:</w:t>
            </w:r>
            <w:r w:rsidR="00A31201"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00A31201" w:rsidRPr="005647EB">
              <w:t>.</w:t>
            </w:r>
          </w:p>
        </w:tc>
      </w:tr>
    </w:tbl>
    <w:p w14:paraId="7EAD1866" w14:textId="77777777" w:rsidR="00123ECE" w:rsidRPr="005647EB" w:rsidRDefault="00123ECE" w:rsidP="002570E4"/>
    <w:p w14:paraId="518E017B" w14:textId="77777777" w:rsidR="00123ECE" w:rsidRPr="005647EB" w:rsidRDefault="00123ECE" w:rsidP="002570E4">
      <w:pPr>
        <w:rPr>
          <w:rFonts w:cs="v4.2.0"/>
          <w:lang w:eastAsia="zh-CN"/>
        </w:rPr>
      </w:pPr>
      <w:r w:rsidRPr="005647EB">
        <w:rPr>
          <w:rFonts w:cs="v4.2.0"/>
        </w:rPr>
        <w:t>A cell shall be considered detectable provided following conditions are fulfilled:</w:t>
      </w:r>
    </w:p>
    <w:p w14:paraId="4FDBB269" w14:textId="77777777" w:rsidR="00123ECE" w:rsidRPr="005647EB" w:rsidRDefault="00123ECE" w:rsidP="002570E4">
      <w:pPr>
        <w:pStyle w:val="B1"/>
      </w:pPr>
      <w:r w:rsidRPr="005647EB">
        <w:t>-</w:t>
      </w:r>
      <w:r w:rsidRPr="005647EB">
        <w:tab/>
        <w:t>RSRP and RSRP Ês/Iot according to Annex I.2.3 for a corresponding Band,</w:t>
      </w:r>
    </w:p>
    <w:p w14:paraId="3A58411C" w14:textId="295A4CB3" w:rsidR="00123ECE" w:rsidRPr="005647EB" w:rsidRDefault="00123ECE" w:rsidP="002570E4">
      <w:pPr>
        <w:pStyle w:val="B1"/>
        <w:rPr>
          <w:u w:val="single"/>
          <w:lang w:eastAsia="zh-CN"/>
        </w:rPr>
      </w:pPr>
      <w:r w:rsidRPr="005647EB">
        <w:t>-</w:t>
      </w:r>
      <w:r w:rsidRPr="005647EB">
        <w:tab/>
      </w:r>
      <w:r w:rsidRPr="005647EB">
        <w:rPr>
          <w:lang w:eastAsia="zh-CN"/>
        </w:rPr>
        <w:t xml:space="preserve">other </w:t>
      </w:r>
      <w:r w:rsidRPr="005647EB">
        <w:t xml:space="preserve">RSRP related side conditions given </w:t>
      </w:r>
      <w:r w:rsidR="002570E4" w:rsidRPr="005647EB">
        <w:t>in 3GPP TS</w:t>
      </w:r>
      <w:r w:rsidRPr="005647EB">
        <w:t xml:space="preserve"> 36.133 [4] </w:t>
      </w:r>
      <w:r w:rsidR="00914A62" w:rsidRPr="005647EB">
        <w:t>Clause</w:t>
      </w:r>
      <w:r w:rsidRPr="005647EB">
        <w:t xml:space="preserve">s 9.1.3.1 and 9.1.3.2 and RSRQ related side conditions given in </w:t>
      </w:r>
      <w:r w:rsidR="00914A62" w:rsidRPr="005647EB">
        <w:t>Clause</w:t>
      </w:r>
      <w:r w:rsidRPr="005647EB">
        <w:t>s 9.1.6.1 and 9.1.6.2 are fulfilled</w:t>
      </w:r>
      <w:r w:rsidRPr="005647EB">
        <w:rPr>
          <w:u w:val="single"/>
          <w:lang w:eastAsia="zh-CN"/>
        </w:rPr>
        <w:t>,</w:t>
      </w:r>
    </w:p>
    <w:p w14:paraId="66C69647" w14:textId="77777777" w:rsidR="00123ECE" w:rsidRPr="005647EB" w:rsidRDefault="00123ECE"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6B800A17" w14:textId="77777777" w:rsidR="00123ECE" w:rsidRPr="005647EB" w:rsidRDefault="00123ECE" w:rsidP="002570E4">
      <w:r w:rsidRPr="005647EB">
        <w:t>The UE shall be capable of performing RSRP</w:t>
      </w:r>
      <w:r w:rsidRPr="005647EB">
        <w:rPr>
          <w:lang w:eastAsia="zh-CN"/>
        </w:rPr>
        <w:t xml:space="preserve"> and RSRQ</w:t>
      </w:r>
      <w:r w:rsidRPr="005647EB">
        <w:t xml:space="preserve"> measurements of at least 4 inter-frequency cells per </w:t>
      </w:r>
      <w:r w:rsidRPr="005647EB">
        <w:rPr>
          <w:lang w:eastAsia="zh-CN"/>
        </w:rPr>
        <w:t>T</w:t>
      </w:r>
      <w:r w:rsidRPr="005647EB">
        <w:t xml:space="preserve">DD inter-frequency for up to 3 </w:t>
      </w:r>
      <w:r w:rsidRPr="005647EB">
        <w:rPr>
          <w:lang w:eastAsia="zh-CN"/>
        </w:rPr>
        <w:t>T</w:t>
      </w:r>
      <w:r w:rsidRPr="005647EB">
        <w:t>DD inter-frequencies and the UE physical layer shall be capable of reporting RSRP</w:t>
      </w:r>
      <w:r w:rsidRPr="005647EB">
        <w:rPr>
          <w:lang w:eastAsia="zh-CN"/>
        </w:rPr>
        <w:t xml:space="preserve"> and RSRQ</w:t>
      </w:r>
      <w:r w:rsidRPr="005647EB">
        <w:t xml:space="preserve"> measurements to higher layers with the measurement period defined in Table </w:t>
      </w:r>
      <w:r w:rsidRPr="005647EB">
        <w:rPr>
          <w:rFonts w:cs="v4.2.0"/>
        </w:rPr>
        <w:t>8.</w:t>
      </w:r>
      <w:r w:rsidRPr="005647EB">
        <w:rPr>
          <w:rFonts w:cs="v4.2.0"/>
          <w:lang w:eastAsia="zh-CN"/>
        </w:rPr>
        <w:t>4</w:t>
      </w:r>
      <w:r w:rsidRPr="005647EB">
        <w:rPr>
          <w:rFonts w:cs="v4.2.0"/>
        </w:rPr>
        <w:t>.3.</w:t>
      </w:r>
      <w:r w:rsidRPr="005647EB">
        <w:rPr>
          <w:rFonts w:cs="v4.2.0"/>
          <w:lang w:eastAsia="zh-CN"/>
        </w:rPr>
        <w:t>3</w:t>
      </w:r>
      <w:r w:rsidRPr="005647EB">
        <w:rPr>
          <w:snapToGrid w:val="0"/>
        </w:rPr>
        <w:t>-2</w:t>
      </w:r>
      <w:r w:rsidRPr="005647EB">
        <w:t>.</w:t>
      </w:r>
    </w:p>
    <w:p w14:paraId="2A100E91" w14:textId="77777777" w:rsidR="00123ECE" w:rsidRPr="005647EB" w:rsidRDefault="00123ECE" w:rsidP="002570E4">
      <w:pPr>
        <w:pStyle w:val="TH"/>
        <w:keepNext w:val="0"/>
        <w:keepLines w:val="0"/>
      </w:pPr>
      <w:r w:rsidRPr="005647EB">
        <w:rPr>
          <w:snapToGrid w:val="0"/>
        </w:rPr>
        <w:t xml:space="preserve">Table </w:t>
      </w:r>
      <w:r w:rsidRPr="005647EB">
        <w:rPr>
          <w:rFonts w:cs="v4.2.0"/>
        </w:rPr>
        <w:t>8.</w:t>
      </w:r>
      <w:r w:rsidRPr="005647EB">
        <w:rPr>
          <w:rFonts w:cs="v4.2.0"/>
          <w:lang w:eastAsia="zh-CN"/>
        </w:rPr>
        <w:t>4</w:t>
      </w:r>
      <w:r w:rsidRPr="005647EB">
        <w:rPr>
          <w:rFonts w:cs="v4.2.0"/>
        </w:rPr>
        <w:t>.3.</w:t>
      </w:r>
      <w:r w:rsidRPr="005647EB">
        <w:rPr>
          <w:rFonts w:cs="v4.2.0"/>
          <w:lang w:eastAsia="zh-CN"/>
        </w:rPr>
        <w:t>3</w:t>
      </w:r>
      <w:r w:rsidRPr="005647EB">
        <w:rPr>
          <w:snapToGrid w:val="0"/>
        </w:rPr>
        <w:t xml:space="preserve">-2: </w:t>
      </w:r>
      <w:r w:rsidRPr="005647EB">
        <w:t xml:space="preserve">Requirement to measure </w:t>
      </w:r>
      <w:r w:rsidRPr="005647EB">
        <w:rPr>
          <w:lang w:eastAsia="zh-CN"/>
        </w:rPr>
        <w:t>T</w:t>
      </w:r>
      <w:r w:rsidRPr="005647EB">
        <w:t>DD inter frequency cells</w:t>
      </w:r>
    </w:p>
    <w:tbl>
      <w:tblPr>
        <w:tblW w:w="35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4852"/>
      </w:tblGrid>
      <w:tr w:rsidR="00123ECE" w:rsidRPr="005647EB" w14:paraId="44D7B410" w14:textId="77777777" w:rsidTr="00A31201">
        <w:trPr>
          <w:cantSplit/>
          <w:jc w:val="center"/>
        </w:trPr>
        <w:tc>
          <w:tcPr>
            <w:tcW w:w="1524" w:type="pct"/>
          </w:tcPr>
          <w:p w14:paraId="450B8E0B" w14:textId="142979F8" w:rsidR="00123ECE" w:rsidRPr="005647EB" w:rsidRDefault="00123ECE"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476" w:type="pct"/>
          </w:tcPr>
          <w:p w14:paraId="67550CC4" w14:textId="516DC6DC" w:rsidR="00123ECE" w:rsidRPr="005647EB" w:rsidRDefault="00123ECE"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123ECE" w:rsidRPr="005647EB" w14:paraId="4C4E70C3" w14:textId="77777777" w:rsidTr="00A31201">
        <w:trPr>
          <w:cantSplit/>
          <w:jc w:val="center"/>
        </w:trPr>
        <w:tc>
          <w:tcPr>
            <w:tcW w:w="1524" w:type="pct"/>
          </w:tcPr>
          <w:p w14:paraId="2223A321" w14:textId="77777777" w:rsidR="00123ECE" w:rsidRPr="005647EB" w:rsidRDefault="00123ECE" w:rsidP="002570E4">
            <w:pPr>
              <w:pStyle w:val="TAC"/>
              <w:keepNext w:val="0"/>
              <w:keepLines w:val="0"/>
            </w:pPr>
            <w:r w:rsidRPr="005647EB">
              <w:rPr>
                <w:rFonts w:cs="Arial"/>
              </w:rPr>
              <w:t>≤</w:t>
            </w:r>
            <w:r w:rsidRPr="005647EB">
              <w:t>0.08</w:t>
            </w:r>
          </w:p>
        </w:tc>
        <w:tc>
          <w:tcPr>
            <w:tcW w:w="3476" w:type="pct"/>
          </w:tcPr>
          <w:p w14:paraId="4C35F03F" w14:textId="0514DA5E" w:rsidR="00123ECE" w:rsidRPr="005647EB" w:rsidRDefault="00123ECE"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rPr>
                <w:rFonts w:cs="v4.2.0"/>
              </w:rPr>
              <w:t>8.1.2.3.2.1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123ECE" w:rsidRPr="005647EB" w14:paraId="4C3F4644" w14:textId="77777777" w:rsidTr="00A31201">
        <w:trPr>
          <w:cantSplit/>
          <w:jc w:val="center"/>
        </w:trPr>
        <w:tc>
          <w:tcPr>
            <w:tcW w:w="1524" w:type="pct"/>
          </w:tcPr>
          <w:p w14:paraId="7848B470" w14:textId="728B0DF8" w:rsidR="00123ECE" w:rsidRPr="005647EB" w:rsidRDefault="00123ECE" w:rsidP="002570E4">
            <w:pPr>
              <w:pStyle w:val="TAC"/>
              <w:keepNext w:val="0"/>
              <w:keepLines w:val="0"/>
              <w:rPr>
                <w:snapToGrid w:val="0"/>
                <w:sz w:val="20"/>
              </w:rPr>
            </w:pPr>
            <w:r w:rsidRPr="005647EB">
              <w:t>0.08</w:t>
            </w:r>
            <w:r w:rsidR="002570E4" w:rsidRPr="005647EB">
              <w:t xml:space="preserve"> </w:t>
            </w:r>
            <w:r w:rsidRPr="005647EB">
              <w:t>&lt;DRX-cycle</w:t>
            </w:r>
            <w:r w:rsidR="002570E4" w:rsidRPr="005647EB">
              <w:t xml:space="preserve"> </w:t>
            </w:r>
            <w:r w:rsidRPr="005647EB">
              <w:rPr>
                <w:rFonts w:cs="Arial"/>
              </w:rPr>
              <w:t>≤</w:t>
            </w:r>
            <w:r w:rsidR="002570E4" w:rsidRPr="005647EB">
              <w:rPr>
                <w:rFonts w:cs="Arial"/>
              </w:rPr>
              <w:t xml:space="preserve"> </w:t>
            </w:r>
            <w:r w:rsidRPr="005647EB">
              <w:t>2.56</w:t>
            </w:r>
          </w:p>
        </w:tc>
        <w:tc>
          <w:tcPr>
            <w:tcW w:w="3476" w:type="pct"/>
          </w:tcPr>
          <w:p w14:paraId="183F3775" w14:textId="37DB28C3" w:rsidR="00123ECE" w:rsidRPr="005647EB" w:rsidRDefault="00123ECE" w:rsidP="002570E4">
            <w:pPr>
              <w:pStyle w:val="TAC"/>
              <w:keepNext w:val="0"/>
              <w:keepLines w:val="0"/>
              <w:rPr>
                <w:snapToGrid w:val="0"/>
                <w:sz w:val="20"/>
              </w:rPr>
            </w:pPr>
            <w:r w:rsidRPr="005647EB">
              <w:t>Note</w:t>
            </w:r>
            <w:r w:rsidR="002570E4" w:rsidRPr="005647EB">
              <w:t xml:space="preserve"> </w:t>
            </w:r>
            <w:r w:rsidRPr="005647EB">
              <w:t>(5*N</w:t>
            </w:r>
            <w:r w:rsidRPr="005647EB">
              <w:rPr>
                <w:vertAlign w:val="subscript"/>
              </w:rPr>
              <w:t>freq</w:t>
            </w:r>
            <w:r w:rsidRPr="005647EB">
              <w:t>)</w:t>
            </w:r>
          </w:p>
        </w:tc>
      </w:tr>
      <w:tr w:rsidR="00123ECE" w:rsidRPr="005647EB" w14:paraId="2B6F68A5" w14:textId="77777777" w:rsidTr="00A31201">
        <w:trPr>
          <w:cantSplit/>
          <w:jc w:val="center"/>
        </w:trPr>
        <w:tc>
          <w:tcPr>
            <w:tcW w:w="5000" w:type="pct"/>
            <w:gridSpan w:val="2"/>
          </w:tcPr>
          <w:p w14:paraId="32777279" w14:textId="46336201" w:rsidR="00123ECE" w:rsidRPr="005647EB" w:rsidRDefault="002570E4" w:rsidP="002570E4">
            <w:pPr>
              <w:pStyle w:val="TAC"/>
              <w:keepNext w:val="0"/>
              <w:keepLines w:val="0"/>
              <w:jc w:val="left"/>
            </w:pPr>
            <w:r w:rsidRPr="005647EB">
              <w:t>NOTE:</w:t>
            </w:r>
            <w:r w:rsidR="00A31201"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00A31201" w:rsidRPr="005647EB">
              <w:t>.</w:t>
            </w:r>
          </w:p>
        </w:tc>
      </w:tr>
    </w:tbl>
    <w:p w14:paraId="6C0E4FDD" w14:textId="77777777" w:rsidR="00123ECE" w:rsidRPr="005647EB" w:rsidRDefault="00123ECE" w:rsidP="002570E4">
      <w:pPr>
        <w:rPr>
          <w:rFonts w:cs="v4.2.0"/>
        </w:rPr>
      </w:pPr>
    </w:p>
    <w:p w14:paraId="7C1ACDE3" w14:textId="3EFD0649" w:rsidR="00123ECE" w:rsidRPr="005647EB" w:rsidRDefault="00123ECE" w:rsidP="002570E4">
      <w:pPr>
        <w:rPr>
          <w:lang w:eastAsia="zh-CN"/>
        </w:rPr>
      </w:pPr>
      <w:r w:rsidRPr="005647EB">
        <w:rPr>
          <w:rFonts w:cs="v4.2.0"/>
        </w:rPr>
        <w:t>The</w:t>
      </w:r>
      <w:r w:rsidRPr="005647EB">
        <w:t xml:space="preserve"> </w:t>
      </w:r>
      <w:r w:rsidRPr="005647EB">
        <w:rPr>
          <w:rFonts w:cs="v4.2.0"/>
        </w:rPr>
        <w:t>RSRP measurement accuracy for all measured cells shall be as specified in the TS 36.133 [4]</w:t>
      </w:r>
      <w:r w:rsidRPr="005647EB">
        <w:rPr>
          <w:rFonts w:cs="v4.2.0"/>
          <w:lang w:eastAsia="zh-CN"/>
        </w:rPr>
        <w:t xml:space="preserve"> </w:t>
      </w:r>
      <w:r w:rsidR="00914A62" w:rsidRPr="005647EB">
        <w:rPr>
          <w:rFonts w:cs="v4.2.0"/>
        </w:rPr>
        <w:t>clause</w:t>
      </w:r>
      <w:r w:rsidRPr="005647EB">
        <w:rPr>
          <w:rFonts w:cs="v4.2.0"/>
        </w:rPr>
        <w:t xml:space="preserve">s 9.1.3.1 </w:t>
      </w:r>
      <w:r w:rsidR="001212A4" w:rsidRPr="005647EB">
        <w:rPr>
          <w:rFonts w:cs="v4.2.0"/>
        </w:rPr>
        <w:t>and</w:t>
      </w:r>
      <w:r w:rsidRPr="005647EB">
        <w:rPr>
          <w:rFonts w:cs="v4.2.0"/>
        </w:rPr>
        <w:t xml:space="preserve"> 9.1.3.2, and the RSRQ measurement accuracy for all measured cells shall be as specified in the </w:t>
      </w:r>
      <w:r w:rsidR="00914A62" w:rsidRPr="005647EB">
        <w:rPr>
          <w:rFonts w:cs="v4.2.0"/>
        </w:rPr>
        <w:t>clause</w:t>
      </w:r>
      <w:r w:rsidRPr="005647EB">
        <w:rPr>
          <w:rFonts w:cs="v4.2.0"/>
        </w:rPr>
        <w:t>s 9.1.6.1 and 9.1.6.2.</w:t>
      </w:r>
    </w:p>
    <w:p w14:paraId="2B59805E" w14:textId="30807113" w:rsidR="00123ECE" w:rsidRPr="005647EB" w:rsidRDefault="00123ECE" w:rsidP="002570E4">
      <w:pPr>
        <w:rPr>
          <w:rFonts w:cs="v4.2.0"/>
        </w:rPr>
      </w:pPr>
      <w:r w:rsidRPr="005647EB">
        <w:rPr>
          <w:rFonts w:cs="v4.2.0"/>
        </w:rPr>
        <w:lastRenderedPageBreak/>
        <w:t xml:space="preserve">Reported RSRP measurements contained in periodically triggered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9.1.3.1, 9.1.3.2, 9.1.6.1, and 9.1.6.2, respectively.</w:t>
      </w:r>
    </w:p>
    <w:p w14:paraId="239E5637" w14:textId="790DAA88" w:rsidR="00123ECE" w:rsidRPr="005647EB" w:rsidRDefault="00123ECE" w:rsidP="002570E4">
      <w:pPr>
        <w:rPr>
          <w:rFonts w:cs="v4.2.0"/>
        </w:rPr>
      </w:pPr>
      <w:r w:rsidRPr="005647EB">
        <w:rPr>
          <w:rFonts w:cs="v4.2.0"/>
        </w:rPr>
        <w:t xml:space="preserve">Reported RSRP and RSRQ measurements contained in event triggered periodic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9.1.3.1, 9.1.3.2, 9.1.6.1, and 9.1.6.2, respectively.</w:t>
      </w:r>
    </w:p>
    <w:p w14:paraId="0C5E3B13" w14:textId="0A7F378C" w:rsidR="00123ECE" w:rsidRPr="005647EB" w:rsidRDefault="00123ECE" w:rsidP="002570E4">
      <w:pPr>
        <w:rPr>
          <w:rFonts w:cs="v4.2.0"/>
        </w:rPr>
      </w:pPr>
      <w:r w:rsidRPr="005647EB">
        <w:rPr>
          <w:rFonts w:cs="v4.2.0"/>
        </w:rPr>
        <w:t xml:space="preserve">The first report in event triggered periodic measurement reporting shall meet the requirements specified </w:t>
      </w:r>
      <w:r w:rsidR="002570E4" w:rsidRPr="005647EB">
        <w:rPr>
          <w:rFonts w:cs="v4.2.0"/>
        </w:rPr>
        <w:t>in 3GPP TS</w:t>
      </w:r>
      <w:r w:rsidR="00A31201" w:rsidRPr="005647EB">
        <w:rPr>
          <w:rFonts w:cs="v4.2.0"/>
        </w:rPr>
        <w:t> </w:t>
      </w:r>
      <w:r w:rsidRPr="005647EB">
        <w:rPr>
          <w:rFonts w:cs="v4.2.0"/>
        </w:rPr>
        <w:t>36.133 [4]</w:t>
      </w:r>
      <w:r w:rsidRPr="005647EB">
        <w:rPr>
          <w:rFonts w:cs="v4.2.0"/>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w:t>
      </w:r>
      <w:r w:rsidRPr="005647EB">
        <w:rPr>
          <w:lang w:eastAsia="zh-CN"/>
        </w:rPr>
        <w:t>3</w:t>
      </w:r>
      <w:r w:rsidRPr="005647EB">
        <w:t>.</w:t>
      </w:r>
      <w:r w:rsidRPr="005647EB">
        <w:rPr>
          <w:lang w:eastAsia="zh-CN"/>
        </w:rPr>
        <w:t>2</w:t>
      </w:r>
      <w:r w:rsidRPr="005647EB">
        <w:t>.</w:t>
      </w:r>
      <w:r w:rsidRPr="005647EB">
        <w:rPr>
          <w:lang w:eastAsia="zh-CN"/>
        </w:rPr>
        <w:t>2.1.</w:t>
      </w:r>
      <w:r w:rsidRPr="005647EB">
        <w:rPr>
          <w:rFonts w:cs="v4.2.0"/>
          <w:lang w:eastAsia="zh-CN"/>
        </w:rPr>
        <w:t xml:space="preserve">3 </w:t>
      </w:r>
      <w:r w:rsidRPr="005647EB">
        <w:rPr>
          <w:rFonts w:cs="v4.2.0"/>
        </w:rPr>
        <w:t>Event Triggered Reporting.</w:t>
      </w:r>
    </w:p>
    <w:p w14:paraId="160CF922" w14:textId="461F8B8C" w:rsidR="00123ECE" w:rsidRPr="005647EB" w:rsidRDefault="00123ECE"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9.1.3.1, 9.1.3.2, 9.1.6.1, and 9.1.6.2, respectively.</w:t>
      </w:r>
    </w:p>
    <w:p w14:paraId="0ABE4DCB" w14:textId="77777777" w:rsidR="00123ECE" w:rsidRPr="005647EB" w:rsidRDefault="00123ECE"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41BB2050" w14:textId="77777777" w:rsidR="00123ECE" w:rsidRPr="005647EB" w:rsidRDefault="00123ECE"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42D38669" w14:textId="0B1B96E2" w:rsidR="00123ECE" w:rsidRPr="005647EB" w:rsidRDefault="00123ECE"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Identify_Inter</w:t>
      </w:r>
      <w:r w:rsidRPr="005647EB">
        <w:rPr>
          <w:rFonts w:cs="v4.2.0"/>
        </w:rPr>
        <w:t xml:space="preserve"> defined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.3.2.2.</w:t>
      </w:r>
      <w:r w:rsidRPr="005647EB">
        <w:rPr>
          <w:rFonts w:cs="v4.2.0"/>
          <w:vertAlign w:val="subscript"/>
        </w:rPr>
        <w:t xml:space="preserve"> </w:t>
      </w:r>
      <w:r w:rsidRPr="005647EB">
        <w:rPr>
          <w:rFonts w:cs="v4.2.0"/>
        </w:rPr>
        <w:t>When L3 filtering is used an additional delay can be expected.</w:t>
      </w:r>
    </w:p>
    <w:p w14:paraId="47D852D2" w14:textId="4D82A43D" w:rsidR="00123ECE" w:rsidRPr="005647EB" w:rsidRDefault="00123ECE" w:rsidP="00A31201">
      <w:r w:rsidRPr="005647EB">
        <w:t xml:space="preserve">If a cell which has been detectable at least for the time period </w:t>
      </w:r>
      <w:r w:rsidRPr="005647EB">
        <w:rPr>
          <w:rFonts w:cs="v4.2.0"/>
        </w:rPr>
        <w:t>T</w:t>
      </w:r>
      <w:r w:rsidRPr="005647EB">
        <w:rPr>
          <w:rFonts w:cs="v4.2.0"/>
          <w:vertAlign w:val="subscript"/>
        </w:rPr>
        <w:t>Identify_Inter</w:t>
      </w:r>
      <w:r w:rsidRPr="005647EB">
        <w:t xml:space="preserve"> </w:t>
      </w:r>
      <w:r w:rsidR="002570E4" w:rsidRPr="005647EB">
        <w:rPr>
          <w:rFonts w:cs="v4.2.0"/>
        </w:rPr>
        <w:t>in 3GPP TS</w:t>
      </w:r>
      <w:r w:rsidRPr="005647EB">
        <w:rPr>
          <w:rFonts w:cs="v4.2.0"/>
        </w:rPr>
        <w:t xml:space="preserve"> 36.133 [4]</w:t>
      </w:r>
      <w:r w:rsidRPr="005647EB">
        <w:rPr>
          <w:rFonts w:eastAsia="SimSun" w:cs="v4.2.0"/>
          <w:lang w:eastAsia="zh-CN"/>
        </w:rPr>
        <w:t xml:space="preserve"> </w:t>
      </w:r>
      <w:r w:rsidR="00914A62" w:rsidRPr="005647EB">
        <w:rPr>
          <w:rFonts w:cs="v4.2.0"/>
        </w:rPr>
        <w:t>clause</w:t>
      </w:r>
      <w:r w:rsidRPr="005647EB">
        <w:rPr>
          <w:rFonts w:cs="v4.2.0"/>
        </w:rPr>
        <w:t xml:space="preserve"> </w:t>
      </w:r>
      <w:r w:rsidRPr="005647EB">
        <w:t>8.1.2.3.2.2 and then enters or leaves the reporting range, the event triggered measurement reporting delay shall be less than T</w:t>
      </w:r>
      <w:r w:rsidRPr="005647EB">
        <w:rPr>
          <w:vertAlign w:val="subscript"/>
        </w:rPr>
        <w:t>measure_inter</w:t>
      </w:r>
      <w:r w:rsidRPr="005647EB" w:rsidDel="00AC342C">
        <w:rPr>
          <w:rFonts w:cs="v4.2.0"/>
        </w:rPr>
        <w:t xml:space="preserve"> </w:t>
      </w:r>
      <w:r w:rsidR="002570E4" w:rsidRPr="005647EB">
        <w:rPr>
          <w:rFonts w:cs="v4.2.0"/>
        </w:rPr>
        <w:t>in 3GPP TS</w:t>
      </w:r>
      <w:r w:rsidRPr="005647EB">
        <w:rPr>
          <w:rFonts w:cs="v4.2.0"/>
        </w:rPr>
        <w:t xml:space="preserve"> 36.133 [4]</w:t>
      </w:r>
      <w:r w:rsidRPr="005647EB">
        <w:rPr>
          <w:rFonts w:eastAsia="SimSun" w:cs="v4.2.0"/>
          <w:lang w:eastAsia="zh-CN"/>
        </w:rPr>
        <w:t xml:space="preserve"> </w:t>
      </w:r>
      <w:r w:rsidR="00914A62" w:rsidRPr="005647EB">
        <w:rPr>
          <w:rFonts w:cs="v4.2.0"/>
        </w:rPr>
        <w:t>clause</w:t>
      </w:r>
      <w:r w:rsidRPr="005647EB">
        <w:rPr>
          <w:rFonts w:cs="v4.2.0"/>
        </w:rPr>
        <w:t xml:space="preserve"> </w:t>
      </w:r>
      <w:r w:rsidRPr="005647EB">
        <w:t xml:space="preserve">8.1.2.3.2.2 provided the timing to that cell has not changed more than </w:t>
      </w:r>
      <w:r w:rsidRPr="005647EB">
        <w:sym w:font="Symbol" w:char="F0B1"/>
      </w:r>
      <w:r w:rsidRPr="005647EB">
        <w:t>50 Ts</w:t>
      </w:r>
      <w:r w:rsidRPr="005647EB">
        <w:rPr>
          <w:lang w:eastAsia="zh-CN"/>
        </w:rPr>
        <w:t xml:space="preserve"> </w:t>
      </w:r>
      <w:r w:rsidRPr="005647EB">
        <w:t xml:space="preserve">while </w:t>
      </w:r>
      <w:r w:rsidRPr="005647EB">
        <w:rPr>
          <w:rFonts w:cs="v4.2.0"/>
        </w:rPr>
        <w:t>measurement</w:t>
      </w:r>
      <w:r w:rsidRPr="005647EB">
        <w:t xml:space="preserve"> gap has not been available and the L3 filter has not been used.</w:t>
      </w:r>
      <w:r w:rsidRPr="005647EB">
        <w:rPr>
          <w:rFonts w:cs="v4.2.0"/>
        </w:rPr>
        <w:t xml:space="preserve"> When L3 filtering is used an additional delay can be expected.</w:t>
      </w:r>
    </w:p>
    <w:p w14:paraId="50EE129D" w14:textId="27E3A2B6" w:rsidR="00123ECE" w:rsidRPr="005647EB" w:rsidRDefault="00123ECE" w:rsidP="002570E4">
      <w:r w:rsidRPr="005647EB">
        <w:t xml:space="preserve">The normative reference for this requirement </w:t>
      </w:r>
      <w:r w:rsidR="002570E4" w:rsidRPr="005647EB">
        <w:t>is 3GPP TS</w:t>
      </w:r>
      <w:r w:rsidRPr="005647EB">
        <w:t xml:space="preserve"> 36.133 [4] clause</w:t>
      </w:r>
      <w:r w:rsidR="00A31201" w:rsidRPr="005647EB">
        <w:t>s</w:t>
      </w:r>
      <w:r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.3.</w:t>
      </w:r>
      <w:r w:rsidRPr="005647EB">
        <w:rPr>
          <w:lang w:eastAsia="zh-CN"/>
        </w:rPr>
        <w:t>2.2</w:t>
      </w:r>
      <w:r w:rsidRPr="005647EB">
        <w:t xml:space="preserve"> and A.8.4.3.</w:t>
      </w:r>
    </w:p>
    <w:p w14:paraId="584CE015" w14:textId="77777777" w:rsidR="00123ECE" w:rsidRPr="005647EB" w:rsidRDefault="00123ECE" w:rsidP="002570E4">
      <w:pPr>
        <w:pStyle w:val="Heading4"/>
        <w:keepNext w:val="0"/>
        <w:keepLines w:val="0"/>
      </w:pPr>
      <w:r w:rsidRPr="005647EB">
        <w:t>8.4.3.4</w:t>
      </w:r>
      <w:r w:rsidRPr="005647EB">
        <w:tab/>
        <w:t>Test description</w:t>
      </w:r>
    </w:p>
    <w:p w14:paraId="183D77AC" w14:textId="77777777" w:rsidR="00123ECE" w:rsidRPr="005647EB" w:rsidRDefault="00123ECE" w:rsidP="002570E4">
      <w:pPr>
        <w:pStyle w:val="Heading5"/>
        <w:keepNext w:val="0"/>
        <w:keepLines w:val="0"/>
      </w:pPr>
      <w:r w:rsidRPr="005647EB">
        <w:t>8.4.3.4.1</w:t>
      </w:r>
      <w:r w:rsidRPr="005647EB">
        <w:tab/>
        <w:t>Initial conditions</w:t>
      </w:r>
    </w:p>
    <w:p w14:paraId="0924C67F" w14:textId="47D408B5"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62DFB4C6" w14:textId="3C400746"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IsROCDate" w:val="False"/>
          <w:attr w:name="IsLunarDate" w:val="False"/>
          <w:attr w:name="Day" w:val="30"/>
          <w:attr w:name="Month" w:val="12"/>
          <w:attr w:name="Year" w:val="1899"/>
        </w:smartTagPr>
        <w:r w:rsidRPr="005647EB">
          <w:t>4.4.2 a</w:t>
        </w:r>
      </w:smartTag>
      <w:r w:rsidRPr="005647EB">
        <w:t>nd 4.3.1.</w:t>
      </w:r>
    </w:p>
    <w:p w14:paraId="3B270A70" w14:textId="51FB139E"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63C843DA" w14:textId="27A26C7E" w:rsidR="00123ECE" w:rsidRPr="005647EB" w:rsidRDefault="00123ECE" w:rsidP="002570E4">
      <w:pPr>
        <w:pStyle w:val="B1"/>
      </w:pPr>
      <w:r w:rsidRPr="005647EB">
        <w:t>1.</w:t>
      </w:r>
      <w:r w:rsidR="00A31201"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A.14</w:t>
      </w:r>
      <w:r w:rsidR="0059272E" w:rsidRPr="005647EB">
        <w:rPr>
          <w:rFonts w:ascii="Segoe UI" w:hAnsi="Segoe UI" w:cs="Segoe UI"/>
        </w:rPr>
        <w:t xml:space="preserve"> </w:t>
      </w:r>
      <w:r w:rsidR="0059272E" w:rsidRPr="005647EB">
        <w:t>for UE with 2Rx RF band and Annex A, Figure A.78 (without using the faders) for 4Rx capable UE without any 2Rx RF bands</w:t>
      </w:r>
      <w:r w:rsidRPr="005647EB">
        <w:t>.</w:t>
      </w:r>
    </w:p>
    <w:p w14:paraId="14DFE1E2" w14:textId="46F81BFC" w:rsidR="00123ECE" w:rsidRPr="005647EB" w:rsidRDefault="00123ECE" w:rsidP="002570E4">
      <w:pPr>
        <w:pStyle w:val="B1"/>
      </w:pPr>
      <w:r w:rsidRPr="005647EB">
        <w:t>2.</w:t>
      </w:r>
      <w:r w:rsidR="00A31201" w:rsidRPr="005647EB">
        <w:tab/>
      </w:r>
      <w:r w:rsidRPr="005647EB">
        <w:t>The general test parameter settings are set up according to Table 8.4.3.4.1-1.</w:t>
      </w:r>
    </w:p>
    <w:p w14:paraId="6BE94CDA" w14:textId="08BFACB1" w:rsidR="00123ECE" w:rsidRPr="005647EB" w:rsidRDefault="00123ECE" w:rsidP="002570E4">
      <w:pPr>
        <w:pStyle w:val="B1"/>
      </w:pPr>
      <w:r w:rsidRPr="005647EB">
        <w:t>3.</w:t>
      </w:r>
      <w:r w:rsidR="00A31201" w:rsidRPr="005647EB">
        <w:tab/>
      </w:r>
      <w:r w:rsidRPr="005647EB">
        <w:t>Propagation conditions are set according to Annex B clauses B.0.</w:t>
      </w:r>
    </w:p>
    <w:p w14:paraId="70363869" w14:textId="0245C358" w:rsidR="00123ECE" w:rsidRPr="005647EB" w:rsidRDefault="00123ECE" w:rsidP="002570E4">
      <w:pPr>
        <w:pStyle w:val="B1"/>
      </w:pPr>
      <w:r w:rsidRPr="005647EB">
        <w:t>4.</w:t>
      </w:r>
      <w:r w:rsidR="00A31201" w:rsidRPr="005647EB">
        <w:tab/>
      </w:r>
      <w:r w:rsidRPr="005647EB">
        <w:t>Message contents are defined in clause 8.4.3.4.3.</w:t>
      </w:r>
    </w:p>
    <w:p w14:paraId="6B1EFFAA" w14:textId="124AB536" w:rsidR="00123ECE" w:rsidRPr="005647EB" w:rsidRDefault="00123ECE" w:rsidP="002570E4">
      <w:pPr>
        <w:pStyle w:val="B1"/>
        <w:rPr>
          <w:rFonts w:cs="v3.7.0"/>
        </w:rPr>
      </w:pPr>
      <w:r w:rsidRPr="005647EB">
        <w:t>5.</w:t>
      </w:r>
      <w:r w:rsidR="00A31201" w:rsidRPr="005647EB">
        <w:tab/>
      </w:r>
      <w:r w:rsidRPr="005647EB">
        <w:t xml:space="preserve">There is one E-UTRA </w:t>
      </w:r>
      <w:r w:rsidRPr="005647EB">
        <w:rPr>
          <w:lang w:eastAsia="zh-CN"/>
        </w:rPr>
        <w:t>T</w:t>
      </w:r>
      <w:r w:rsidRPr="005647EB">
        <w:t>DD carrier and two cells specified in the test. Cell 1 is the cell used for connection setup with the power level set according to Annex C.0 and C.1 for this test.</w:t>
      </w:r>
    </w:p>
    <w:p w14:paraId="1F430FC6" w14:textId="77777777" w:rsidR="00123ECE" w:rsidRPr="005647EB" w:rsidRDefault="00123ECE" w:rsidP="00A31201">
      <w:pPr>
        <w:pStyle w:val="TH"/>
        <w:rPr>
          <w:lang w:eastAsia="zh-CN"/>
        </w:rPr>
      </w:pPr>
      <w:r w:rsidRPr="005647EB">
        <w:lastRenderedPageBreak/>
        <w:t xml:space="preserve">Table 8.4.3.4.1-1: </w:t>
      </w:r>
      <w:r w:rsidRPr="005647EB">
        <w:rPr>
          <w:lang w:eastAsia="zh-CN"/>
        </w:rPr>
        <w:t>General test parameters for E-UTRAN TDD-TDD inter-frequency event triggered reporting under AWGN propagation conditions with DRX when L3 filtering is used</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2"/>
        <w:gridCol w:w="603"/>
        <w:gridCol w:w="2969"/>
        <w:gridCol w:w="3642"/>
      </w:tblGrid>
      <w:tr w:rsidR="00123ECE" w:rsidRPr="005647EB" w14:paraId="7D494494" w14:textId="77777777" w:rsidTr="00A31201">
        <w:trPr>
          <w:cantSplit/>
          <w:jc w:val="center"/>
        </w:trPr>
        <w:tc>
          <w:tcPr>
            <w:tcW w:w="2512" w:type="dxa"/>
          </w:tcPr>
          <w:p w14:paraId="6AC0F1DF" w14:textId="77777777" w:rsidR="00123ECE" w:rsidRPr="005647EB" w:rsidRDefault="00123ECE" w:rsidP="00A31201">
            <w:pPr>
              <w:pStyle w:val="TAH"/>
              <w:rPr>
                <w:rFonts w:cs="v4.2.0"/>
              </w:rPr>
            </w:pPr>
            <w:r w:rsidRPr="005647EB">
              <w:rPr>
                <w:rFonts w:cs="v4.2.0"/>
              </w:rPr>
              <w:t>Parameter</w:t>
            </w:r>
          </w:p>
        </w:tc>
        <w:tc>
          <w:tcPr>
            <w:tcW w:w="603" w:type="dxa"/>
          </w:tcPr>
          <w:p w14:paraId="070BFB24" w14:textId="77777777" w:rsidR="00123ECE" w:rsidRPr="005647EB" w:rsidRDefault="00123ECE" w:rsidP="00A31201">
            <w:pPr>
              <w:pStyle w:val="TAH"/>
              <w:rPr>
                <w:rFonts w:cs="v4.2.0"/>
              </w:rPr>
            </w:pPr>
            <w:r w:rsidRPr="005647EB">
              <w:rPr>
                <w:rFonts w:cs="v4.2.0"/>
              </w:rPr>
              <w:t>Unit</w:t>
            </w:r>
          </w:p>
        </w:tc>
        <w:tc>
          <w:tcPr>
            <w:tcW w:w="2969" w:type="dxa"/>
          </w:tcPr>
          <w:p w14:paraId="71AE429B" w14:textId="77777777" w:rsidR="00123ECE" w:rsidRPr="005647EB" w:rsidRDefault="00123ECE" w:rsidP="00A31201">
            <w:pPr>
              <w:pStyle w:val="TAH"/>
              <w:rPr>
                <w:rFonts w:cs="v4.2.0"/>
              </w:rPr>
            </w:pPr>
            <w:r w:rsidRPr="005647EB">
              <w:rPr>
                <w:rFonts w:cs="v4.2.0"/>
              </w:rPr>
              <w:t>Value</w:t>
            </w:r>
          </w:p>
        </w:tc>
        <w:tc>
          <w:tcPr>
            <w:tcW w:w="3642" w:type="dxa"/>
          </w:tcPr>
          <w:p w14:paraId="453E2CCB" w14:textId="77777777" w:rsidR="00123ECE" w:rsidRPr="005647EB" w:rsidRDefault="00123ECE" w:rsidP="00A31201">
            <w:pPr>
              <w:pStyle w:val="TAH"/>
              <w:rPr>
                <w:rFonts w:cs="v4.2.0"/>
              </w:rPr>
            </w:pPr>
            <w:r w:rsidRPr="005647EB">
              <w:rPr>
                <w:rFonts w:cs="v4.2.0"/>
              </w:rPr>
              <w:t>Comment</w:t>
            </w:r>
          </w:p>
        </w:tc>
      </w:tr>
      <w:tr w:rsidR="00123ECE" w:rsidRPr="005647EB" w14:paraId="1525536E" w14:textId="77777777" w:rsidTr="00A31201">
        <w:trPr>
          <w:cantSplit/>
          <w:jc w:val="center"/>
        </w:trPr>
        <w:tc>
          <w:tcPr>
            <w:tcW w:w="2512" w:type="dxa"/>
          </w:tcPr>
          <w:p w14:paraId="7ED8E3FD" w14:textId="64925E22" w:rsidR="00123ECE" w:rsidRPr="005647EB" w:rsidRDefault="00123ECE" w:rsidP="00A31201">
            <w:pPr>
              <w:pStyle w:val="TAL"/>
            </w:pPr>
            <w:r w:rsidRPr="005647EB">
              <w:t>PDSCH</w:t>
            </w:r>
            <w:r w:rsidR="002570E4" w:rsidRPr="005647EB">
              <w:t xml:space="preserve"> </w:t>
            </w:r>
            <w:r w:rsidRPr="005647EB">
              <w:t>parameters</w:t>
            </w:r>
          </w:p>
        </w:tc>
        <w:tc>
          <w:tcPr>
            <w:tcW w:w="603" w:type="dxa"/>
          </w:tcPr>
          <w:p w14:paraId="61AF556C" w14:textId="77777777" w:rsidR="00123ECE" w:rsidRPr="005647EB" w:rsidRDefault="00123ECE" w:rsidP="00A31201">
            <w:pPr>
              <w:pStyle w:val="TAC"/>
            </w:pPr>
          </w:p>
        </w:tc>
        <w:tc>
          <w:tcPr>
            <w:tcW w:w="2969" w:type="dxa"/>
          </w:tcPr>
          <w:p w14:paraId="1E6CFB76" w14:textId="26C7474B" w:rsidR="00123ECE" w:rsidRPr="005647EB" w:rsidRDefault="00123ECE" w:rsidP="00A31201">
            <w:pPr>
              <w:pStyle w:val="TAL"/>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R.0</w:t>
            </w:r>
            <w:r w:rsidR="002570E4" w:rsidRPr="005647EB">
              <w:t xml:space="preserve"> </w:t>
            </w:r>
            <w:r w:rsidRPr="005647EB">
              <w:rPr>
                <w:lang w:eastAsia="zh-CN"/>
              </w:rPr>
              <w:t>T</w:t>
            </w:r>
            <w:r w:rsidRPr="005647EB">
              <w:t>DD</w:t>
            </w:r>
          </w:p>
        </w:tc>
        <w:tc>
          <w:tcPr>
            <w:tcW w:w="3642" w:type="dxa"/>
          </w:tcPr>
          <w:p w14:paraId="55F78E92" w14:textId="6B4569FA" w:rsidR="00123ECE" w:rsidRPr="005647EB" w:rsidRDefault="00123ECE" w:rsidP="00A31201">
            <w:pPr>
              <w:pStyle w:val="TAL"/>
              <w:rPr>
                <w:lang w:eastAsia="zh-CN"/>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t>A.1</w:t>
            </w:r>
            <w:r w:rsidRPr="005647EB">
              <w:rPr>
                <w:lang w:eastAsia="zh-CN"/>
              </w:rPr>
              <w:t>.2</w:t>
            </w:r>
          </w:p>
        </w:tc>
      </w:tr>
      <w:tr w:rsidR="00123ECE" w:rsidRPr="005647EB" w14:paraId="0FCFF421" w14:textId="77777777" w:rsidTr="00A31201">
        <w:trPr>
          <w:cantSplit/>
          <w:jc w:val="center"/>
        </w:trPr>
        <w:tc>
          <w:tcPr>
            <w:tcW w:w="2512" w:type="dxa"/>
          </w:tcPr>
          <w:p w14:paraId="53FE5503" w14:textId="4617A646" w:rsidR="00123ECE" w:rsidRPr="005647EB" w:rsidRDefault="00123ECE" w:rsidP="00A31201">
            <w:pPr>
              <w:pStyle w:val="TAL"/>
            </w:pPr>
            <w:r w:rsidRPr="005647EB">
              <w:t>PCFICH/PDCCH/PHICH</w:t>
            </w:r>
            <w:r w:rsidR="002570E4" w:rsidRPr="005647EB">
              <w:t xml:space="preserve"> </w:t>
            </w:r>
            <w:r w:rsidRPr="005647EB">
              <w:t>parameters</w:t>
            </w:r>
          </w:p>
        </w:tc>
        <w:tc>
          <w:tcPr>
            <w:tcW w:w="603" w:type="dxa"/>
          </w:tcPr>
          <w:p w14:paraId="5F103AD1" w14:textId="77777777" w:rsidR="00123ECE" w:rsidRPr="005647EB" w:rsidRDefault="00123ECE" w:rsidP="00A31201">
            <w:pPr>
              <w:pStyle w:val="TAC"/>
            </w:pPr>
          </w:p>
        </w:tc>
        <w:tc>
          <w:tcPr>
            <w:tcW w:w="2969" w:type="dxa"/>
          </w:tcPr>
          <w:p w14:paraId="0CAD3EE4" w14:textId="107A971A" w:rsidR="00123ECE" w:rsidRPr="005647EB" w:rsidRDefault="00123ECE" w:rsidP="00A31201">
            <w:pPr>
              <w:pStyle w:val="TAL"/>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R.6</w:t>
            </w:r>
            <w:r w:rsidR="002570E4" w:rsidRPr="005647EB">
              <w:t xml:space="preserve"> </w:t>
            </w:r>
            <w:r w:rsidRPr="005647EB">
              <w:rPr>
                <w:lang w:eastAsia="zh-CN"/>
              </w:rPr>
              <w:t>T</w:t>
            </w:r>
            <w:r w:rsidRPr="005647EB">
              <w:t>DD</w:t>
            </w:r>
          </w:p>
        </w:tc>
        <w:tc>
          <w:tcPr>
            <w:tcW w:w="3642" w:type="dxa"/>
          </w:tcPr>
          <w:p w14:paraId="6D5277EF" w14:textId="0C674AA2" w:rsidR="00123ECE" w:rsidRPr="005647EB" w:rsidRDefault="00123ECE" w:rsidP="00A31201">
            <w:pPr>
              <w:pStyle w:val="TAL"/>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t>A.</w:t>
            </w:r>
            <w:r w:rsidRPr="005647EB">
              <w:rPr>
                <w:lang w:eastAsia="zh-CN"/>
              </w:rPr>
              <w:t>2.</w:t>
            </w:r>
            <w:r w:rsidRPr="005647EB">
              <w:t>2</w:t>
            </w:r>
          </w:p>
        </w:tc>
      </w:tr>
      <w:tr w:rsidR="00123ECE" w:rsidRPr="005647EB" w14:paraId="0620DC56" w14:textId="77777777" w:rsidTr="00A31201">
        <w:trPr>
          <w:cantSplit/>
          <w:jc w:val="center"/>
        </w:trPr>
        <w:tc>
          <w:tcPr>
            <w:tcW w:w="2512" w:type="dxa"/>
          </w:tcPr>
          <w:p w14:paraId="37D54378" w14:textId="2B679CC8" w:rsidR="00123ECE" w:rsidRPr="005647EB" w:rsidRDefault="00123ECE" w:rsidP="00A31201">
            <w:pPr>
              <w:pStyle w:val="TAL"/>
              <w:rPr>
                <w:rFonts w:cs="v4.2.0"/>
              </w:rPr>
            </w:pPr>
            <w:r w:rsidRPr="005647EB">
              <w:rPr>
                <w:rFonts w:cs="v4.2.0"/>
              </w:rPr>
              <w:t>Active</w:t>
            </w:r>
            <w:r w:rsidR="002570E4" w:rsidRPr="005647EB">
              <w:rPr>
                <w:rFonts w:cs="v4.2.0"/>
              </w:rPr>
              <w:t xml:space="preserve"> </w:t>
            </w:r>
            <w:r w:rsidRPr="005647EB">
              <w:rPr>
                <w:rFonts w:cs="v4.2.0"/>
              </w:rPr>
              <w:t>cell</w:t>
            </w:r>
          </w:p>
        </w:tc>
        <w:tc>
          <w:tcPr>
            <w:tcW w:w="603" w:type="dxa"/>
          </w:tcPr>
          <w:p w14:paraId="0B8A3640" w14:textId="77777777" w:rsidR="00123ECE" w:rsidRPr="005647EB" w:rsidRDefault="00123ECE" w:rsidP="00A31201">
            <w:pPr>
              <w:pStyle w:val="TAC"/>
              <w:rPr>
                <w:rFonts w:cs="v4.2.0"/>
              </w:rPr>
            </w:pPr>
          </w:p>
        </w:tc>
        <w:tc>
          <w:tcPr>
            <w:tcW w:w="2969" w:type="dxa"/>
          </w:tcPr>
          <w:p w14:paraId="504FFF0E" w14:textId="48C4BDD0" w:rsidR="00123ECE" w:rsidRPr="005647EB" w:rsidRDefault="00123ECE" w:rsidP="00A31201">
            <w:pPr>
              <w:pStyle w:val="TAL"/>
            </w:pPr>
            <w:r w:rsidRPr="005647EB">
              <w:t>Cell</w:t>
            </w:r>
            <w:r w:rsidR="002570E4" w:rsidRPr="005647EB">
              <w:t xml:space="preserve"> </w:t>
            </w:r>
            <w:r w:rsidRPr="005647EB">
              <w:t>1</w:t>
            </w:r>
          </w:p>
        </w:tc>
        <w:tc>
          <w:tcPr>
            <w:tcW w:w="3642" w:type="dxa"/>
          </w:tcPr>
          <w:p w14:paraId="27F892B4" w14:textId="77777777" w:rsidR="00123ECE" w:rsidRPr="005647EB" w:rsidRDefault="00123ECE" w:rsidP="00A31201">
            <w:pPr>
              <w:pStyle w:val="TAL"/>
            </w:pPr>
          </w:p>
        </w:tc>
      </w:tr>
      <w:tr w:rsidR="00123ECE" w:rsidRPr="005647EB" w14:paraId="208EF5C0" w14:textId="77777777" w:rsidTr="00A31201">
        <w:trPr>
          <w:cantSplit/>
          <w:jc w:val="center"/>
        </w:trPr>
        <w:tc>
          <w:tcPr>
            <w:tcW w:w="2512" w:type="dxa"/>
          </w:tcPr>
          <w:p w14:paraId="35B173A9" w14:textId="67553D09" w:rsidR="00123ECE" w:rsidRPr="005647EB" w:rsidRDefault="00123ECE" w:rsidP="00A31201">
            <w:pPr>
              <w:pStyle w:val="TAH"/>
              <w:jc w:val="left"/>
              <w:rPr>
                <w:rFonts w:cs="v4.2.0"/>
                <w:b w:val="0"/>
                <w:bCs/>
              </w:rPr>
            </w:pPr>
            <w:r w:rsidRPr="005647EB">
              <w:rPr>
                <w:rFonts w:cs="v4.2.0"/>
                <w:b w:val="0"/>
                <w:bCs/>
              </w:rPr>
              <w:t>Neighbour</w:t>
            </w:r>
            <w:r w:rsidR="002570E4" w:rsidRPr="005647EB">
              <w:rPr>
                <w:rFonts w:cs="v4.2.0"/>
                <w:b w:val="0"/>
                <w:bCs/>
              </w:rPr>
              <w:t xml:space="preserve"> </w:t>
            </w:r>
            <w:r w:rsidRPr="005647EB">
              <w:rPr>
                <w:rFonts w:cs="v4.2.0"/>
                <w:b w:val="0"/>
                <w:bCs/>
              </w:rPr>
              <w:t>cell</w:t>
            </w:r>
          </w:p>
        </w:tc>
        <w:tc>
          <w:tcPr>
            <w:tcW w:w="603" w:type="dxa"/>
          </w:tcPr>
          <w:p w14:paraId="73AED882" w14:textId="77777777" w:rsidR="00123ECE" w:rsidRPr="005647EB" w:rsidRDefault="00123ECE" w:rsidP="00A31201">
            <w:pPr>
              <w:pStyle w:val="TAC"/>
            </w:pPr>
          </w:p>
        </w:tc>
        <w:tc>
          <w:tcPr>
            <w:tcW w:w="2969" w:type="dxa"/>
          </w:tcPr>
          <w:p w14:paraId="15B4E352" w14:textId="2319B249" w:rsidR="00123ECE" w:rsidRPr="005647EB" w:rsidRDefault="00123ECE" w:rsidP="00A31201">
            <w:pPr>
              <w:pStyle w:val="TAL"/>
              <w:rPr>
                <w:bCs/>
              </w:rPr>
            </w:pPr>
            <w:r w:rsidRPr="005647EB">
              <w:rPr>
                <w:bCs/>
              </w:rPr>
              <w:t>Cell</w:t>
            </w:r>
            <w:r w:rsidR="002570E4" w:rsidRPr="005647EB">
              <w:rPr>
                <w:bCs/>
              </w:rPr>
              <w:t xml:space="preserve"> </w:t>
            </w:r>
            <w:r w:rsidRPr="005647EB">
              <w:rPr>
                <w:bCs/>
              </w:rPr>
              <w:t>2</w:t>
            </w:r>
          </w:p>
        </w:tc>
        <w:tc>
          <w:tcPr>
            <w:tcW w:w="3642" w:type="dxa"/>
          </w:tcPr>
          <w:p w14:paraId="57819070" w14:textId="2C18E71A" w:rsidR="00123ECE" w:rsidRPr="005647EB" w:rsidRDefault="00123ECE" w:rsidP="00A31201">
            <w:pPr>
              <w:pStyle w:val="TAL"/>
              <w:rPr>
                <w:bCs/>
              </w:rPr>
            </w:pPr>
            <w:r w:rsidRPr="005647EB">
              <w:rPr>
                <w:bCs/>
              </w:rPr>
              <w:t>Cell</w:t>
            </w:r>
            <w:r w:rsidR="002570E4" w:rsidRPr="005647EB">
              <w:rPr>
                <w:bCs/>
              </w:rPr>
              <w:t xml:space="preserve"> </w:t>
            </w:r>
            <w:r w:rsidRPr="005647EB">
              <w:rPr>
                <w:bCs/>
              </w:rPr>
              <w:t>to</w:t>
            </w:r>
            <w:r w:rsidR="002570E4" w:rsidRPr="005647EB">
              <w:rPr>
                <w:bCs/>
              </w:rPr>
              <w:t xml:space="preserve"> </w:t>
            </w:r>
            <w:r w:rsidRPr="005647EB">
              <w:rPr>
                <w:bCs/>
              </w:rPr>
              <w:t>be</w:t>
            </w:r>
            <w:r w:rsidR="002570E4" w:rsidRPr="005647EB">
              <w:rPr>
                <w:bCs/>
              </w:rPr>
              <w:t xml:space="preserve"> </w:t>
            </w:r>
            <w:r w:rsidRPr="005647EB">
              <w:rPr>
                <w:bCs/>
              </w:rPr>
              <w:t>identified.</w:t>
            </w:r>
          </w:p>
        </w:tc>
      </w:tr>
      <w:tr w:rsidR="00123ECE" w:rsidRPr="005647EB" w14:paraId="43BCDD1D" w14:textId="77777777" w:rsidTr="00A31201">
        <w:trPr>
          <w:cantSplit/>
          <w:jc w:val="center"/>
        </w:trPr>
        <w:tc>
          <w:tcPr>
            <w:tcW w:w="2512" w:type="dxa"/>
          </w:tcPr>
          <w:p w14:paraId="27769128" w14:textId="1A31B72C" w:rsidR="00123ECE" w:rsidRPr="005647EB" w:rsidRDefault="00123ECE" w:rsidP="00A31201">
            <w:pPr>
              <w:pStyle w:val="TAH"/>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603" w:type="dxa"/>
          </w:tcPr>
          <w:p w14:paraId="0AAB6D2C" w14:textId="77777777" w:rsidR="00123ECE" w:rsidRPr="005647EB" w:rsidRDefault="00123ECE" w:rsidP="00A31201">
            <w:pPr>
              <w:pStyle w:val="TAC"/>
            </w:pPr>
          </w:p>
        </w:tc>
        <w:tc>
          <w:tcPr>
            <w:tcW w:w="2969" w:type="dxa"/>
          </w:tcPr>
          <w:p w14:paraId="6D87E8F4" w14:textId="1EF01150" w:rsidR="00123ECE" w:rsidRPr="005647EB" w:rsidRDefault="00123ECE" w:rsidP="00A31201">
            <w:pPr>
              <w:pStyle w:val="TAL"/>
              <w:rPr>
                <w:bCs/>
              </w:rPr>
            </w:pPr>
            <w:r w:rsidRPr="005647EB">
              <w:rPr>
                <w:bCs/>
              </w:rPr>
              <w:t>1,</w:t>
            </w:r>
            <w:r w:rsidR="002570E4" w:rsidRPr="005647EB">
              <w:rPr>
                <w:bCs/>
              </w:rPr>
              <w:t xml:space="preserve"> </w:t>
            </w:r>
            <w:r w:rsidRPr="005647EB">
              <w:rPr>
                <w:bCs/>
              </w:rPr>
              <w:t>2</w:t>
            </w:r>
          </w:p>
        </w:tc>
        <w:tc>
          <w:tcPr>
            <w:tcW w:w="3642" w:type="dxa"/>
          </w:tcPr>
          <w:p w14:paraId="1200CCC8" w14:textId="50F9B881" w:rsidR="00123ECE" w:rsidRPr="005647EB" w:rsidRDefault="00123ECE" w:rsidP="00A31201">
            <w:pPr>
              <w:pStyle w:val="TAL"/>
              <w:rPr>
                <w:bCs/>
              </w:rPr>
            </w:pPr>
            <w:r w:rsidRPr="005647EB">
              <w:rPr>
                <w:bCs/>
              </w:rPr>
              <w:t>Two</w:t>
            </w:r>
            <w:r w:rsidR="002570E4" w:rsidRPr="005647EB">
              <w:rPr>
                <w:bCs/>
              </w:rPr>
              <w:t xml:space="preserve"> </w:t>
            </w:r>
            <w:r w:rsidRPr="005647EB">
              <w:rPr>
                <w:bCs/>
                <w:lang w:eastAsia="zh-CN"/>
              </w:rPr>
              <w:t>T</w:t>
            </w:r>
            <w:r w:rsidRPr="005647EB">
              <w:rPr>
                <w:bCs/>
              </w:rPr>
              <w:t>DD</w:t>
            </w:r>
            <w:r w:rsidR="002570E4" w:rsidRPr="005647EB">
              <w:rPr>
                <w:bCs/>
              </w:rPr>
              <w:t xml:space="preserve"> </w:t>
            </w:r>
            <w:r w:rsidRPr="005647EB">
              <w:rPr>
                <w:bCs/>
              </w:rPr>
              <w:t>carrier</w:t>
            </w:r>
            <w:r w:rsidR="002570E4" w:rsidRPr="005647EB">
              <w:rPr>
                <w:bCs/>
              </w:rPr>
              <w:t xml:space="preserve"> </w:t>
            </w:r>
            <w:r w:rsidRPr="005647EB">
              <w:rPr>
                <w:bCs/>
              </w:rPr>
              <w:t>frequencies</w:t>
            </w:r>
            <w:r w:rsidR="002570E4" w:rsidRPr="005647EB">
              <w:rPr>
                <w:bCs/>
              </w:rPr>
              <w:t xml:space="preserve"> </w:t>
            </w:r>
            <w:r w:rsidRPr="005647EB">
              <w:rPr>
                <w:bCs/>
              </w:rPr>
              <w:t>are</w:t>
            </w:r>
            <w:r w:rsidR="002570E4" w:rsidRPr="005647EB">
              <w:rPr>
                <w:bCs/>
              </w:rPr>
              <w:t xml:space="preserve"> </w:t>
            </w:r>
            <w:r w:rsidRPr="005647EB">
              <w:rPr>
                <w:bCs/>
              </w:rPr>
              <w:t>used.</w:t>
            </w:r>
          </w:p>
        </w:tc>
      </w:tr>
      <w:tr w:rsidR="00123ECE" w:rsidRPr="005647EB" w14:paraId="0F0F624A" w14:textId="77777777" w:rsidTr="00A31201">
        <w:trPr>
          <w:cantSplit/>
          <w:jc w:val="center"/>
        </w:trPr>
        <w:tc>
          <w:tcPr>
            <w:tcW w:w="2512" w:type="dxa"/>
          </w:tcPr>
          <w:p w14:paraId="3F7B6DD0" w14:textId="1E599DAC" w:rsidR="00123ECE" w:rsidRPr="005647EB" w:rsidRDefault="00123ECE" w:rsidP="00A31201">
            <w:pPr>
              <w:pStyle w:val="TAL"/>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603" w:type="dxa"/>
          </w:tcPr>
          <w:p w14:paraId="7D309AF4" w14:textId="77777777" w:rsidR="00123ECE" w:rsidRPr="005647EB" w:rsidRDefault="00123ECE" w:rsidP="00A31201">
            <w:pPr>
              <w:pStyle w:val="TAC"/>
            </w:pPr>
            <w:r w:rsidRPr="005647EB">
              <w:t>MHz</w:t>
            </w:r>
          </w:p>
        </w:tc>
        <w:tc>
          <w:tcPr>
            <w:tcW w:w="2969" w:type="dxa"/>
          </w:tcPr>
          <w:p w14:paraId="4CB56D0A" w14:textId="77777777" w:rsidR="00123ECE" w:rsidRPr="005647EB" w:rsidRDefault="00123ECE" w:rsidP="00A31201">
            <w:pPr>
              <w:pStyle w:val="TAL"/>
            </w:pPr>
            <w:r w:rsidRPr="005647EB">
              <w:t>10</w:t>
            </w:r>
          </w:p>
        </w:tc>
        <w:tc>
          <w:tcPr>
            <w:tcW w:w="3642" w:type="dxa"/>
          </w:tcPr>
          <w:p w14:paraId="6724EFC6" w14:textId="77777777" w:rsidR="00123ECE" w:rsidRPr="005647EB" w:rsidRDefault="00123ECE" w:rsidP="00A31201">
            <w:pPr>
              <w:pStyle w:val="TAL"/>
            </w:pPr>
          </w:p>
        </w:tc>
      </w:tr>
      <w:tr w:rsidR="00123ECE" w:rsidRPr="005647EB" w14:paraId="59630080" w14:textId="77777777" w:rsidTr="00A31201">
        <w:trPr>
          <w:cantSplit/>
          <w:jc w:val="center"/>
        </w:trPr>
        <w:tc>
          <w:tcPr>
            <w:tcW w:w="2512" w:type="dxa"/>
          </w:tcPr>
          <w:p w14:paraId="5C3A5ED0" w14:textId="2EC98A1B" w:rsidR="00123ECE" w:rsidRPr="005647EB" w:rsidRDefault="00123ECE" w:rsidP="002570E4">
            <w:pPr>
              <w:pStyle w:val="TAL"/>
              <w:keepNext w:val="0"/>
              <w:keepLines w:val="0"/>
              <w:rPr>
                <w:lang w:eastAsia="zh-CN"/>
              </w:rPr>
            </w:pPr>
            <w:r w:rsidRPr="005647EB">
              <w:rPr>
                <w:lang w:eastAsia="zh-CN"/>
              </w:rPr>
              <w:t>Time</w:t>
            </w:r>
            <w:r w:rsidR="002570E4" w:rsidRPr="005647EB">
              <w:rPr>
                <w:lang w:eastAsia="zh-CN"/>
              </w:rPr>
              <w:t xml:space="preserve"> </w:t>
            </w:r>
            <w:r w:rsidRPr="005647EB">
              <w:rPr>
                <w:lang w:eastAsia="zh-CN"/>
              </w:rPr>
              <w:t>offset</w:t>
            </w:r>
            <w:r w:rsidR="002570E4" w:rsidRPr="005647EB">
              <w:rPr>
                <w:lang w:eastAsia="zh-CN"/>
              </w:rPr>
              <w:t xml:space="preserve"> </w:t>
            </w:r>
            <w:r w:rsidRPr="005647EB">
              <w:rPr>
                <w:lang w:eastAsia="zh-CN"/>
              </w:rPr>
              <w:t>between</w:t>
            </w:r>
            <w:r w:rsidR="002570E4" w:rsidRPr="005647EB">
              <w:rPr>
                <w:lang w:eastAsia="zh-CN"/>
              </w:rPr>
              <w:t xml:space="preserve"> </w:t>
            </w:r>
            <w:r w:rsidRPr="005647EB">
              <w:rPr>
                <w:lang w:eastAsia="zh-CN"/>
              </w:rPr>
              <w:t>cells</w:t>
            </w:r>
          </w:p>
        </w:tc>
        <w:tc>
          <w:tcPr>
            <w:tcW w:w="603" w:type="dxa"/>
          </w:tcPr>
          <w:p w14:paraId="465438AA" w14:textId="77777777" w:rsidR="00123ECE" w:rsidRPr="005647EB" w:rsidRDefault="00123ECE" w:rsidP="002570E4">
            <w:pPr>
              <w:pStyle w:val="TAC"/>
              <w:keepNext w:val="0"/>
              <w:keepLines w:val="0"/>
            </w:pPr>
            <w:r w:rsidRPr="005647EB">
              <w:rPr>
                <w:lang w:eastAsia="zh-CN"/>
              </w:rPr>
              <w:t>μs</w:t>
            </w:r>
          </w:p>
        </w:tc>
        <w:tc>
          <w:tcPr>
            <w:tcW w:w="2969" w:type="dxa"/>
          </w:tcPr>
          <w:p w14:paraId="280EA933" w14:textId="77777777" w:rsidR="00123ECE" w:rsidRPr="005647EB" w:rsidRDefault="00123ECE" w:rsidP="002570E4">
            <w:pPr>
              <w:pStyle w:val="TAL"/>
              <w:keepNext w:val="0"/>
              <w:keepLines w:val="0"/>
              <w:rPr>
                <w:lang w:eastAsia="zh-CN"/>
              </w:rPr>
            </w:pPr>
            <w:r w:rsidRPr="005647EB">
              <w:rPr>
                <w:lang w:eastAsia="zh-CN"/>
              </w:rPr>
              <w:t>3</w:t>
            </w:r>
          </w:p>
        </w:tc>
        <w:tc>
          <w:tcPr>
            <w:tcW w:w="3642" w:type="dxa"/>
          </w:tcPr>
          <w:p w14:paraId="557DE264" w14:textId="6D7D92F6" w:rsidR="00123ECE" w:rsidRPr="005647EB" w:rsidRDefault="00123ECE" w:rsidP="002570E4">
            <w:pPr>
              <w:pStyle w:val="TAL"/>
              <w:keepNext w:val="0"/>
              <w:keepLines w:val="0"/>
            </w:pPr>
            <w:r w:rsidRPr="005647EB">
              <w:rPr>
                <w:lang w:eastAsia="zh-CN"/>
              </w:rPr>
              <w:t>synchronous</w:t>
            </w:r>
            <w:r w:rsidR="002570E4" w:rsidRPr="005647EB">
              <w:rPr>
                <w:lang w:eastAsia="zh-CN"/>
              </w:rPr>
              <w:t xml:space="preserve"> </w:t>
            </w:r>
            <w:r w:rsidRPr="005647EB">
              <w:rPr>
                <w:lang w:eastAsia="zh-CN"/>
              </w:rPr>
              <w:t>cells</w:t>
            </w:r>
          </w:p>
        </w:tc>
      </w:tr>
      <w:tr w:rsidR="00123ECE" w:rsidRPr="005647EB" w14:paraId="15A89A29" w14:textId="77777777" w:rsidTr="00A31201">
        <w:trPr>
          <w:cantSplit/>
          <w:jc w:val="center"/>
        </w:trPr>
        <w:tc>
          <w:tcPr>
            <w:tcW w:w="2512" w:type="dxa"/>
          </w:tcPr>
          <w:p w14:paraId="4617171A" w14:textId="6FA6EDA1" w:rsidR="00123ECE" w:rsidRPr="005647EB" w:rsidRDefault="00123ECE" w:rsidP="002570E4">
            <w:pPr>
              <w:pStyle w:val="TAL"/>
              <w:keepNext w:val="0"/>
              <w:keepLines w:val="0"/>
              <w:rPr>
                <w:rFonts w:cs="v4.2.0"/>
              </w:rPr>
            </w:pPr>
            <w:r w:rsidRPr="005647EB">
              <w:rPr>
                <w:rFonts w:cs="v4.2.0"/>
              </w:rPr>
              <w:t>Gap</w:t>
            </w:r>
            <w:r w:rsidR="002570E4" w:rsidRPr="005647EB">
              <w:rPr>
                <w:rFonts w:cs="v4.2.0"/>
              </w:rPr>
              <w:t xml:space="preserve"> </w:t>
            </w:r>
            <w:r w:rsidRPr="005647EB">
              <w:rPr>
                <w:rFonts w:cs="v4.2.0"/>
              </w:rPr>
              <w:t>Pattern</w:t>
            </w:r>
            <w:r w:rsidR="002570E4" w:rsidRPr="005647EB">
              <w:rPr>
                <w:rFonts w:cs="v4.2.0"/>
              </w:rPr>
              <w:t xml:space="preserve"> </w:t>
            </w:r>
            <w:r w:rsidRPr="005647EB">
              <w:rPr>
                <w:rFonts w:cs="v4.2.0"/>
              </w:rPr>
              <w:t>Id</w:t>
            </w:r>
          </w:p>
        </w:tc>
        <w:tc>
          <w:tcPr>
            <w:tcW w:w="603" w:type="dxa"/>
          </w:tcPr>
          <w:p w14:paraId="7EDE09CC" w14:textId="77777777" w:rsidR="00123ECE" w:rsidRPr="005647EB" w:rsidRDefault="00123ECE" w:rsidP="002570E4">
            <w:pPr>
              <w:pStyle w:val="TAC"/>
              <w:keepNext w:val="0"/>
              <w:keepLines w:val="0"/>
              <w:rPr>
                <w:rFonts w:cs="v4.2.0"/>
              </w:rPr>
            </w:pPr>
          </w:p>
        </w:tc>
        <w:tc>
          <w:tcPr>
            <w:tcW w:w="2969" w:type="dxa"/>
          </w:tcPr>
          <w:p w14:paraId="272AD0A5" w14:textId="77777777" w:rsidR="00123ECE" w:rsidRPr="005647EB" w:rsidRDefault="00123ECE" w:rsidP="002570E4">
            <w:pPr>
              <w:pStyle w:val="TAL"/>
              <w:keepNext w:val="0"/>
              <w:keepLines w:val="0"/>
            </w:pPr>
            <w:r w:rsidRPr="005647EB">
              <w:t>1</w:t>
            </w:r>
          </w:p>
        </w:tc>
        <w:tc>
          <w:tcPr>
            <w:tcW w:w="3642" w:type="dxa"/>
          </w:tcPr>
          <w:p w14:paraId="30931565" w14:textId="4D56FE1F"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36.133</w:t>
            </w:r>
            <w:r w:rsidR="002570E4" w:rsidRPr="005647EB">
              <w:t xml:space="preserve"> </w:t>
            </w:r>
            <w:r w:rsidRPr="005647EB">
              <w:t>[4]</w:t>
            </w:r>
            <w:r w:rsidR="002570E4" w:rsidRPr="005647EB">
              <w:t xml:space="preserve"> </w:t>
            </w:r>
            <w:r w:rsidR="00914A62" w:rsidRPr="005647EB">
              <w:t>clause</w:t>
            </w:r>
            <w:r w:rsidR="002570E4" w:rsidRPr="005647EB">
              <w:t xml:space="preserve"> </w:t>
            </w:r>
            <w:r w:rsidRPr="005647EB">
              <w:t>8.1.2.1</w:t>
            </w:r>
          </w:p>
        </w:tc>
      </w:tr>
      <w:tr w:rsidR="00123ECE" w:rsidRPr="005647EB" w14:paraId="20C3D04B" w14:textId="77777777" w:rsidTr="00A31201">
        <w:trPr>
          <w:cantSplit/>
          <w:jc w:val="center"/>
        </w:trPr>
        <w:tc>
          <w:tcPr>
            <w:tcW w:w="2512" w:type="dxa"/>
          </w:tcPr>
          <w:p w14:paraId="002EE1E7" w14:textId="4B5DE872" w:rsidR="00123ECE" w:rsidRPr="005647EB" w:rsidRDefault="00123ECE" w:rsidP="002570E4">
            <w:pPr>
              <w:pStyle w:val="TAL"/>
              <w:keepNext w:val="0"/>
              <w:keepLines w:val="0"/>
              <w:rPr>
                <w:rFonts w:cs="v4.2.0"/>
              </w:rPr>
            </w:pPr>
            <w:r w:rsidRPr="005647EB">
              <w:rPr>
                <w:lang w:eastAsia="zh-CN"/>
              </w:rPr>
              <w:t>Uplink-downlink</w:t>
            </w:r>
            <w:r w:rsidR="002570E4" w:rsidRPr="005647EB">
              <w:rPr>
                <w:lang w:eastAsia="zh-CN"/>
              </w:rPr>
              <w:t xml:space="preserve"> </w:t>
            </w:r>
            <w:r w:rsidRPr="005647EB">
              <w:rPr>
                <w:lang w:eastAsia="zh-CN"/>
              </w:rPr>
              <w:t>configuration</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cells</w:t>
            </w:r>
          </w:p>
        </w:tc>
        <w:tc>
          <w:tcPr>
            <w:tcW w:w="603" w:type="dxa"/>
          </w:tcPr>
          <w:p w14:paraId="219D0794" w14:textId="77777777" w:rsidR="00123ECE" w:rsidRPr="005647EB" w:rsidRDefault="00123ECE" w:rsidP="002570E4">
            <w:pPr>
              <w:pStyle w:val="TAC"/>
              <w:keepNext w:val="0"/>
              <w:keepLines w:val="0"/>
              <w:rPr>
                <w:rFonts w:cs="v4.2.0"/>
              </w:rPr>
            </w:pPr>
          </w:p>
        </w:tc>
        <w:tc>
          <w:tcPr>
            <w:tcW w:w="2969" w:type="dxa"/>
          </w:tcPr>
          <w:p w14:paraId="20387623" w14:textId="77777777" w:rsidR="00123ECE" w:rsidRPr="005647EB" w:rsidRDefault="00123ECE" w:rsidP="002570E4">
            <w:pPr>
              <w:pStyle w:val="TAL"/>
              <w:keepNext w:val="0"/>
              <w:keepLines w:val="0"/>
              <w:rPr>
                <w:lang w:eastAsia="zh-CN"/>
              </w:rPr>
            </w:pPr>
            <w:r w:rsidRPr="005647EB">
              <w:rPr>
                <w:lang w:eastAsia="zh-CN"/>
              </w:rPr>
              <w:t>1</w:t>
            </w:r>
          </w:p>
        </w:tc>
        <w:tc>
          <w:tcPr>
            <w:tcW w:w="3642" w:type="dxa"/>
          </w:tcPr>
          <w:p w14:paraId="3118D583" w14:textId="7E09B0ED" w:rsidR="00123ECE" w:rsidRPr="005647EB" w:rsidRDefault="00123ECE" w:rsidP="002570E4">
            <w:pPr>
              <w:pStyle w:val="TAL"/>
              <w:keepNext w:val="0"/>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table</w:t>
            </w:r>
            <w:r w:rsidR="002570E4" w:rsidRPr="005647EB">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lang w:eastAsia="zh-CN"/>
                </w:rPr>
                <w:t>4.</w:t>
              </w:r>
              <w:smartTag w:uri="urn:schemas-microsoft-com:office:smarttags" w:element="chmetcnv">
                <w:smartTagPr>
                  <w:attr w:name="TCSC" w:val="0"/>
                  <w:attr w:name="NumberType" w:val="1"/>
                  <w:attr w:name="Negative" w:val="False"/>
                  <w:attr w:name="HasSpace" w:val="True"/>
                  <w:attr w:name="SourceValue" w:val="2.2"/>
                  <w:attr w:name="UnitName" w:val="in"/>
                </w:smartTagPr>
                <w:r w:rsidRPr="005647EB">
                  <w:rPr>
                    <w:lang w:eastAsia="zh-CN"/>
                  </w:rPr>
                  <w:t>2.2</w:t>
                </w:r>
              </w:smartTag>
            </w:smartTag>
            <w:r w:rsidR="002570E4" w:rsidRPr="005647EB">
              <w:rPr>
                <w:lang w:eastAsia="zh-CN"/>
              </w:rPr>
              <w:t xml:space="preserve"> in 3GPP TS </w:t>
            </w:r>
            <w:r w:rsidRPr="005647EB">
              <w:rPr>
                <w:lang w:eastAsia="zh-CN"/>
              </w:rPr>
              <w:t>36.211</w:t>
            </w:r>
          </w:p>
        </w:tc>
      </w:tr>
      <w:tr w:rsidR="00123ECE" w:rsidRPr="005647EB" w14:paraId="78A337BC" w14:textId="77777777" w:rsidTr="00A31201">
        <w:trPr>
          <w:cantSplit/>
          <w:jc w:val="center"/>
        </w:trPr>
        <w:tc>
          <w:tcPr>
            <w:tcW w:w="2512" w:type="dxa"/>
          </w:tcPr>
          <w:p w14:paraId="131A8E96" w14:textId="6B22D6CF" w:rsidR="00123ECE" w:rsidRPr="005647EB" w:rsidRDefault="00123ECE" w:rsidP="002570E4">
            <w:pPr>
              <w:pStyle w:val="TAL"/>
              <w:keepNext w:val="0"/>
              <w:keepLines w:val="0"/>
              <w:rPr>
                <w:lang w:eastAsia="zh-CN"/>
              </w:rPr>
            </w:pPr>
            <w:r w:rsidRPr="005647EB">
              <w:rPr>
                <w:lang w:eastAsia="zh-CN"/>
              </w:rPr>
              <w:t>Special</w:t>
            </w:r>
            <w:r w:rsidR="002570E4" w:rsidRPr="005647EB">
              <w:rPr>
                <w:lang w:eastAsia="zh-CN"/>
              </w:rPr>
              <w:t xml:space="preserve"> </w:t>
            </w:r>
            <w:r w:rsidRPr="005647EB">
              <w:rPr>
                <w:lang w:eastAsia="zh-CN"/>
              </w:rPr>
              <w:t>subframe</w:t>
            </w:r>
            <w:r w:rsidR="002570E4" w:rsidRPr="005647EB">
              <w:rPr>
                <w:lang w:eastAsia="zh-CN"/>
              </w:rPr>
              <w:t xml:space="preserve"> </w:t>
            </w:r>
            <w:r w:rsidRPr="005647EB">
              <w:rPr>
                <w:lang w:eastAsia="zh-CN"/>
              </w:rPr>
              <w:t>configuration</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cells</w:t>
            </w:r>
          </w:p>
        </w:tc>
        <w:tc>
          <w:tcPr>
            <w:tcW w:w="603" w:type="dxa"/>
          </w:tcPr>
          <w:p w14:paraId="7CDCD2F3" w14:textId="77777777" w:rsidR="00123ECE" w:rsidRPr="005647EB" w:rsidRDefault="00123ECE" w:rsidP="002570E4">
            <w:pPr>
              <w:pStyle w:val="TAC"/>
              <w:keepNext w:val="0"/>
              <w:keepLines w:val="0"/>
              <w:rPr>
                <w:rFonts w:cs="v4.2.0"/>
              </w:rPr>
            </w:pPr>
          </w:p>
        </w:tc>
        <w:tc>
          <w:tcPr>
            <w:tcW w:w="2969" w:type="dxa"/>
          </w:tcPr>
          <w:p w14:paraId="3E95B8E7" w14:textId="77777777" w:rsidR="00123ECE" w:rsidRPr="005647EB" w:rsidRDefault="00123ECE" w:rsidP="002570E4">
            <w:pPr>
              <w:pStyle w:val="TAL"/>
              <w:keepNext w:val="0"/>
              <w:keepLines w:val="0"/>
              <w:rPr>
                <w:lang w:eastAsia="zh-CN"/>
              </w:rPr>
            </w:pPr>
            <w:r w:rsidRPr="005647EB">
              <w:rPr>
                <w:lang w:eastAsia="zh-CN"/>
              </w:rPr>
              <w:t>6</w:t>
            </w:r>
          </w:p>
        </w:tc>
        <w:tc>
          <w:tcPr>
            <w:tcW w:w="3642" w:type="dxa"/>
          </w:tcPr>
          <w:p w14:paraId="10E33CE1" w14:textId="1C9097A6" w:rsidR="00123ECE" w:rsidRPr="005647EB" w:rsidRDefault="00123ECE" w:rsidP="002570E4">
            <w:pPr>
              <w:pStyle w:val="TAL"/>
              <w:keepNext w:val="0"/>
              <w:keepLines w:val="0"/>
              <w:rPr>
                <w:lang w:eastAsia="zh-CN"/>
              </w:rPr>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table</w:t>
            </w:r>
            <w:r w:rsidR="002570E4" w:rsidRPr="005647EB">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lang w:eastAsia="zh-CN"/>
                </w:rPr>
                <w:t>4.</w:t>
              </w:r>
              <w:smartTag w:uri="urn:schemas-microsoft-com:office:smarttags" w:element="chmetcnv">
                <w:smartTagPr>
                  <w:attr w:name="TCSC" w:val="0"/>
                  <w:attr w:name="NumberType" w:val="1"/>
                  <w:attr w:name="Negative" w:val="False"/>
                  <w:attr w:name="HasSpace" w:val="True"/>
                  <w:attr w:name="SourceValue" w:val="2.1"/>
                  <w:attr w:name="UnitName" w:val="in"/>
                </w:smartTagPr>
                <w:r w:rsidRPr="005647EB">
                  <w:rPr>
                    <w:lang w:eastAsia="zh-CN"/>
                  </w:rPr>
                  <w:t>2.1</w:t>
                </w:r>
              </w:smartTag>
            </w:smartTag>
            <w:r w:rsidR="002570E4" w:rsidRPr="005647EB">
              <w:rPr>
                <w:lang w:eastAsia="zh-CN"/>
              </w:rPr>
              <w:t xml:space="preserve"> in 3GPP TS </w:t>
            </w:r>
            <w:r w:rsidRPr="005647EB">
              <w:rPr>
                <w:lang w:eastAsia="zh-CN"/>
              </w:rPr>
              <w:t>36.211</w:t>
            </w:r>
          </w:p>
        </w:tc>
      </w:tr>
      <w:tr w:rsidR="00123ECE" w:rsidRPr="005647EB" w14:paraId="657C9B78" w14:textId="77777777" w:rsidTr="00A31201">
        <w:trPr>
          <w:cantSplit/>
          <w:jc w:val="center"/>
        </w:trPr>
        <w:tc>
          <w:tcPr>
            <w:tcW w:w="2512" w:type="dxa"/>
          </w:tcPr>
          <w:p w14:paraId="289E29C0" w14:textId="5965B465" w:rsidR="00123ECE" w:rsidRPr="005647EB" w:rsidRDefault="00123ECE" w:rsidP="002570E4">
            <w:pPr>
              <w:pStyle w:val="TAL"/>
              <w:keepNext w:val="0"/>
              <w:keepLines w:val="0"/>
              <w:rPr>
                <w:rFonts w:cs="v4.2.0"/>
              </w:rPr>
            </w:pPr>
            <w:r w:rsidRPr="005647EB">
              <w:rPr>
                <w:rFonts w:cs="v4.2.0"/>
              </w:rPr>
              <w:t>Neighbour</w:t>
            </w:r>
            <w:r w:rsidR="002570E4" w:rsidRPr="005647EB">
              <w:rPr>
                <w:rFonts w:cs="v4.2.0"/>
              </w:rPr>
              <w:t xml:space="preserve"> </w:t>
            </w:r>
            <w:r w:rsidRPr="005647EB">
              <w:rPr>
                <w:rFonts w:cs="v4.2.0"/>
              </w:rPr>
              <w:t>A3-Offset</w:t>
            </w:r>
            <w:r w:rsidR="002570E4" w:rsidRPr="005647EB">
              <w:rPr>
                <w:rFonts w:cs="v4.2.0"/>
              </w:rPr>
              <w:t xml:space="preserve"> </w:t>
            </w:r>
            <w:r w:rsidRPr="005647EB">
              <w:rPr>
                <w:rFonts w:cs="v4.2.0"/>
              </w:rPr>
              <w:t>Ofn</w:t>
            </w:r>
          </w:p>
        </w:tc>
        <w:tc>
          <w:tcPr>
            <w:tcW w:w="603" w:type="dxa"/>
          </w:tcPr>
          <w:p w14:paraId="56B4675E" w14:textId="77777777" w:rsidR="00123ECE" w:rsidRPr="005647EB" w:rsidRDefault="00123ECE" w:rsidP="002570E4">
            <w:pPr>
              <w:pStyle w:val="TAC"/>
              <w:keepNext w:val="0"/>
              <w:keepLines w:val="0"/>
              <w:rPr>
                <w:rFonts w:cs="v4.2.0"/>
              </w:rPr>
            </w:pPr>
            <w:r w:rsidRPr="005647EB">
              <w:rPr>
                <w:rFonts w:cs="v4.2.0"/>
              </w:rPr>
              <w:t>dB</w:t>
            </w:r>
          </w:p>
        </w:tc>
        <w:tc>
          <w:tcPr>
            <w:tcW w:w="2969" w:type="dxa"/>
          </w:tcPr>
          <w:p w14:paraId="61EE58F6" w14:textId="77777777" w:rsidR="00123ECE" w:rsidRPr="005647EB" w:rsidRDefault="00123ECE" w:rsidP="002570E4">
            <w:pPr>
              <w:pStyle w:val="TAL"/>
              <w:keepNext w:val="0"/>
              <w:keepLines w:val="0"/>
            </w:pPr>
            <w:r w:rsidRPr="005647EB">
              <w:t>-14</w:t>
            </w:r>
          </w:p>
        </w:tc>
        <w:tc>
          <w:tcPr>
            <w:tcW w:w="3642" w:type="dxa"/>
          </w:tcPr>
          <w:p w14:paraId="0FD7D114" w14:textId="77777777" w:rsidR="00123ECE" w:rsidRPr="005647EB" w:rsidRDefault="00123ECE" w:rsidP="002570E4">
            <w:pPr>
              <w:pStyle w:val="TAL"/>
              <w:keepNext w:val="0"/>
              <w:keepLines w:val="0"/>
            </w:pPr>
          </w:p>
        </w:tc>
      </w:tr>
      <w:tr w:rsidR="00123ECE" w:rsidRPr="005647EB" w14:paraId="096A7A3D" w14:textId="77777777" w:rsidTr="00A31201">
        <w:trPr>
          <w:cantSplit/>
          <w:jc w:val="center"/>
        </w:trPr>
        <w:tc>
          <w:tcPr>
            <w:tcW w:w="2512" w:type="dxa"/>
          </w:tcPr>
          <w:p w14:paraId="78653510" w14:textId="2EAB907E" w:rsidR="00123ECE" w:rsidRPr="005647EB" w:rsidRDefault="00123ECE" w:rsidP="002570E4">
            <w:pPr>
              <w:pStyle w:val="TAL"/>
              <w:keepNext w:val="0"/>
              <w:keepLines w:val="0"/>
              <w:rPr>
                <w:rFonts w:cs="v4.2.0"/>
              </w:rPr>
            </w:pPr>
            <w:r w:rsidRPr="005647EB">
              <w:rPr>
                <w:rFonts w:cs="v4.2.0"/>
              </w:rPr>
              <w:t>CP</w:t>
            </w:r>
            <w:r w:rsidR="002570E4" w:rsidRPr="005647EB">
              <w:rPr>
                <w:rFonts w:cs="v4.2.0"/>
              </w:rPr>
              <w:t xml:space="preserve"> </w:t>
            </w:r>
            <w:r w:rsidRPr="005647EB">
              <w:rPr>
                <w:rFonts w:cs="v4.2.0"/>
              </w:rPr>
              <w:t>length</w:t>
            </w:r>
          </w:p>
        </w:tc>
        <w:tc>
          <w:tcPr>
            <w:tcW w:w="603" w:type="dxa"/>
          </w:tcPr>
          <w:p w14:paraId="5DB1AB49" w14:textId="77777777" w:rsidR="00123ECE" w:rsidRPr="005647EB" w:rsidRDefault="00123ECE" w:rsidP="002570E4">
            <w:pPr>
              <w:pStyle w:val="TAC"/>
              <w:keepNext w:val="0"/>
              <w:keepLines w:val="0"/>
              <w:rPr>
                <w:rFonts w:cs="v4.2.0"/>
              </w:rPr>
            </w:pPr>
          </w:p>
        </w:tc>
        <w:tc>
          <w:tcPr>
            <w:tcW w:w="2969" w:type="dxa"/>
          </w:tcPr>
          <w:p w14:paraId="0404EEC2" w14:textId="77777777" w:rsidR="00123ECE" w:rsidRPr="005647EB" w:rsidRDefault="00123ECE" w:rsidP="002570E4">
            <w:pPr>
              <w:pStyle w:val="TAL"/>
              <w:keepNext w:val="0"/>
              <w:keepLines w:val="0"/>
            </w:pPr>
            <w:r w:rsidRPr="005647EB">
              <w:t>Normal</w:t>
            </w:r>
          </w:p>
        </w:tc>
        <w:tc>
          <w:tcPr>
            <w:tcW w:w="3642" w:type="dxa"/>
          </w:tcPr>
          <w:p w14:paraId="4C4836C8" w14:textId="77777777" w:rsidR="00123ECE" w:rsidRPr="005647EB" w:rsidRDefault="00123ECE" w:rsidP="002570E4">
            <w:pPr>
              <w:pStyle w:val="TAL"/>
              <w:keepNext w:val="0"/>
              <w:keepLines w:val="0"/>
            </w:pPr>
          </w:p>
        </w:tc>
      </w:tr>
      <w:tr w:rsidR="00123ECE" w:rsidRPr="005647EB" w14:paraId="38C3586B" w14:textId="77777777" w:rsidTr="00A31201">
        <w:trPr>
          <w:cantSplit/>
          <w:jc w:val="center"/>
        </w:trPr>
        <w:tc>
          <w:tcPr>
            <w:tcW w:w="2512" w:type="dxa"/>
          </w:tcPr>
          <w:p w14:paraId="54E038FF" w14:textId="77777777" w:rsidR="00123ECE" w:rsidRPr="005647EB" w:rsidRDefault="00123ECE" w:rsidP="002570E4">
            <w:pPr>
              <w:pStyle w:val="TAL"/>
              <w:keepNext w:val="0"/>
              <w:keepLines w:val="0"/>
              <w:rPr>
                <w:rFonts w:cs="v4.2.0"/>
              </w:rPr>
            </w:pPr>
            <w:r w:rsidRPr="005647EB">
              <w:rPr>
                <w:rFonts w:cs="v4.2.0"/>
              </w:rPr>
              <w:t>Hysteresis</w:t>
            </w:r>
          </w:p>
        </w:tc>
        <w:tc>
          <w:tcPr>
            <w:tcW w:w="603" w:type="dxa"/>
          </w:tcPr>
          <w:p w14:paraId="38F76960" w14:textId="77777777" w:rsidR="00123ECE" w:rsidRPr="005647EB" w:rsidRDefault="00123ECE" w:rsidP="002570E4">
            <w:pPr>
              <w:pStyle w:val="TAC"/>
              <w:keepNext w:val="0"/>
              <w:keepLines w:val="0"/>
              <w:rPr>
                <w:rFonts w:cs="v4.2.0"/>
              </w:rPr>
            </w:pPr>
            <w:r w:rsidRPr="005647EB">
              <w:rPr>
                <w:rFonts w:cs="v4.2.0"/>
              </w:rPr>
              <w:t>dB</w:t>
            </w:r>
          </w:p>
        </w:tc>
        <w:tc>
          <w:tcPr>
            <w:tcW w:w="2969" w:type="dxa"/>
          </w:tcPr>
          <w:p w14:paraId="06926072" w14:textId="77777777" w:rsidR="00123ECE" w:rsidRPr="005647EB" w:rsidRDefault="00123ECE" w:rsidP="002570E4">
            <w:pPr>
              <w:pStyle w:val="TAL"/>
              <w:keepNext w:val="0"/>
              <w:keepLines w:val="0"/>
            </w:pPr>
            <w:r w:rsidRPr="005647EB">
              <w:t>0</w:t>
            </w:r>
          </w:p>
        </w:tc>
        <w:tc>
          <w:tcPr>
            <w:tcW w:w="3642" w:type="dxa"/>
          </w:tcPr>
          <w:p w14:paraId="388A9D5A" w14:textId="77777777" w:rsidR="00123ECE" w:rsidRPr="005647EB" w:rsidRDefault="00123ECE" w:rsidP="002570E4">
            <w:pPr>
              <w:pStyle w:val="TAL"/>
              <w:keepNext w:val="0"/>
              <w:keepLines w:val="0"/>
            </w:pPr>
          </w:p>
        </w:tc>
      </w:tr>
      <w:tr w:rsidR="00123ECE" w:rsidRPr="005647EB" w14:paraId="3E8F2EBA" w14:textId="77777777" w:rsidTr="00A31201">
        <w:trPr>
          <w:cantSplit/>
          <w:jc w:val="center"/>
        </w:trPr>
        <w:tc>
          <w:tcPr>
            <w:tcW w:w="2512" w:type="dxa"/>
          </w:tcPr>
          <w:p w14:paraId="3923C8BA" w14:textId="39546D0A" w:rsidR="00123ECE" w:rsidRPr="005647EB" w:rsidRDefault="00123ECE" w:rsidP="002570E4">
            <w:pPr>
              <w:pStyle w:val="TAL"/>
              <w:keepNext w:val="0"/>
              <w:keepLines w:val="0"/>
              <w:rPr>
                <w:rFonts w:cs="v4.2.0"/>
              </w:rPr>
            </w:pPr>
            <w:r w:rsidRPr="005647EB">
              <w:rPr>
                <w:rFonts w:cs="v4.2.0"/>
              </w:rPr>
              <w:t>Time</w:t>
            </w:r>
            <w:r w:rsidR="002570E4" w:rsidRPr="005647EB">
              <w:rPr>
                <w:rFonts w:cs="v4.2.0"/>
              </w:rPr>
              <w:t xml:space="preserve"> </w:t>
            </w:r>
            <w:r w:rsidRPr="005647EB">
              <w:rPr>
                <w:rFonts w:cs="v4.2.0"/>
              </w:rPr>
              <w:t>To</w:t>
            </w:r>
            <w:r w:rsidR="002570E4" w:rsidRPr="005647EB">
              <w:rPr>
                <w:rFonts w:cs="v4.2.0"/>
              </w:rPr>
              <w:t xml:space="preserve"> </w:t>
            </w:r>
            <w:r w:rsidRPr="005647EB">
              <w:rPr>
                <w:rFonts w:cs="v4.2.0"/>
              </w:rPr>
              <w:t>Trigger</w:t>
            </w:r>
          </w:p>
        </w:tc>
        <w:tc>
          <w:tcPr>
            <w:tcW w:w="603" w:type="dxa"/>
          </w:tcPr>
          <w:p w14:paraId="2CD868D4" w14:textId="77777777" w:rsidR="00123ECE" w:rsidRPr="005647EB" w:rsidRDefault="00123ECE" w:rsidP="002570E4">
            <w:pPr>
              <w:pStyle w:val="TAC"/>
              <w:keepNext w:val="0"/>
              <w:keepLines w:val="0"/>
              <w:rPr>
                <w:rFonts w:cs="v4.2.0"/>
                <w:lang w:eastAsia="zh-CN"/>
              </w:rPr>
            </w:pPr>
            <w:r w:rsidRPr="005647EB">
              <w:rPr>
                <w:rFonts w:cs="v4.2.0"/>
                <w:lang w:eastAsia="zh-CN"/>
              </w:rPr>
              <w:t>s</w:t>
            </w:r>
          </w:p>
        </w:tc>
        <w:tc>
          <w:tcPr>
            <w:tcW w:w="2969" w:type="dxa"/>
          </w:tcPr>
          <w:p w14:paraId="053A5E04" w14:textId="77777777" w:rsidR="00123ECE" w:rsidRPr="005647EB" w:rsidRDefault="00123ECE" w:rsidP="002570E4">
            <w:pPr>
              <w:pStyle w:val="TAL"/>
              <w:keepNext w:val="0"/>
              <w:keepLines w:val="0"/>
            </w:pPr>
            <w:r w:rsidRPr="005647EB">
              <w:t>0</w:t>
            </w:r>
          </w:p>
        </w:tc>
        <w:tc>
          <w:tcPr>
            <w:tcW w:w="3642" w:type="dxa"/>
          </w:tcPr>
          <w:p w14:paraId="2B35807E" w14:textId="77777777" w:rsidR="00123ECE" w:rsidRPr="005647EB" w:rsidRDefault="00123ECE" w:rsidP="002570E4">
            <w:pPr>
              <w:pStyle w:val="TAL"/>
              <w:keepNext w:val="0"/>
              <w:keepLines w:val="0"/>
            </w:pPr>
          </w:p>
        </w:tc>
      </w:tr>
      <w:tr w:rsidR="00123ECE" w:rsidRPr="005647EB" w14:paraId="34BE7D72" w14:textId="77777777" w:rsidTr="00A31201">
        <w:trPr>
          <w:cantSplit/>
          <w:jc w:val="center"/>
        </w:trPr>
        <w:tc>
          <w:tcPr>
            <w:tcW w:w="2512" w:type="dxa"/>
          </w:tcPr>
          <w:p w14:paraId="16005DF4" w14:textId="3C399306" w:rsidR="00123ECE" w:rsidRPr="005647EB" w:rsidRDefault="00123ECE" w:rsidP="002570E4">
            <w:pPr>
              <w:pStyle w:val="TAL"/>
              <w:keepNext w:val="0"/>
              <w:keepLines w:val="0"/>
              <w:rPr>
                <w:rFonts w:cs="v4.2.0"/>
              </w:rPr>
            </w:pPr>
            <w:r w:rsidRPr="005647EB">
              <w:t>Filter</w:t>
            </w:r>
            <w:r w:rsidR="002570E4" w:rsidRPr="005647EB">
              <w:t xml:space="preserve"> </w:t>
            </w:r>
            <w:r w:rsidRPr="005647EB">
              <w:t>coefficient</w:t>
            </w:r>
          </w:p>
        </w:tc>
        <w:tc>
          <w:tcPr>
            <w:tcW w:w="603" w:type="dxa"/>
          </w:tcPr>
          <w:p w14:paraId="27211EF3" w14:textId="77777777" w:rsidR="00123ECE" w:rsidRPr="005647EB" w:rsidRDefault="00123ECE" w:rsidP="002570E4">
            <w:pPr>
              <w:pStyle w:val="TAC"/>
              <w:keepNext w:val="0"/>
              <w:keepLines w:val="0"/>
              <w:rPr>
                <w:rFonts w:cs="v4.2.0"/>
              </w:rPr>
            </w:pPr>
          </w:p>
        </w:tc>
        <w:tc>
          <w:tcPr>
            <w:tcW w:w="2969" w:type="dxa"/>
          </w:tcPr>
          <w:p w14:paraId="3CAD2ACB" w14:textId="77777777" w:rsidR="00123ECE" w:rsidRPr="005647EB" w:rsidRDefault="00123ECE" w:rsidP="002570E4">
            <w:pPr>
              <w:pStyle w:val="TAL"/>
              <w:keepNext w:val="0"/>
              <w:keepLines w:val="0"/>
            </w:pPr>
            <w:r w:rsidRPr="005647EB">
              <w:t>9</w:t>
            </w:r>
          </w:p>
        </w:tc>
        <w:tc>
          <w:tcPr>
            <w:tcW w:w="3642" w:type="dxa"/>
          </w:tcPr>
          <w:p w14:paraId="5A4F7168" w14:textId="459635EB" w:rsidR="00123ECE" w:rsidRPr="005647EB" w:rsidRDefault="00123ECE" w:rsidP="002570E4">
            <w:pPr>
              <w:pStyle w:val="TAL"/>
              <w:keepNext w:val="0"/>
              <w:keepLines w:val="0"/>
            </w:pPr>
            <w:r w:rsidRPr="005647EB">
              <w:t>L3</w:t>
            </w:r>
            <w:r w:rsidR="002570E4" w:rsidRPr="005647EB">
              <w:t xml:space="preserve"> </w:t>
            </w:r>
            <w:r w:rsidRPr="005647EB">
              <w:t>filtering</w:t>
            </w:r>
            <w:r w:rsidR="002570E4" w:rsidRPr="005647EB">
              <w:t xml:space="preserve"> </w:t>
            </w:r>
            <w:r w:rsidRPr="005647EB">
              <w:t>is</w:t>
            </w:r>
            <w:r w:rsidR="002570E4" w:rsidRPr="005647EB">
              <w:t xml:space="preserve"> </w:t>
            </w:r>
            <w:r w:rsidRPr="005647EB">
              <w:t>used</w:t>
            </w:r>
          </w:p>
        </w:tc>
      </w:tr>
      <w:tr w:rsidR="00123ECE" w:rsidRPr="005647EB" w14:paraId="44B0F853" w14:textId="77777777" w:rsidTr="00A31201">
        <w:trPr>
          <w:cantSplit/>
          <w:jc w:val="center"/>
        </w:trPr>
        <w:tc>
          <w:tcPr>
            <w:tcW w:w="2512" w:type="dxa"/>
          </w:tcPr>
          <w:p w14:paraId="0ADF5004" w14:textId="77777777" w:rsidR="00123ECE" w:rsidRPr="005647EB" w:rsidRDefault="00123ECE" w:rsidP="002570E4">
            <w:pPr>
              <w:pStyle w:val="TAL"/>
              <w:keepNext w:val="0"/>
              <w:keepLines w:val="0"/>
            </w:pPr>
            <w:r w:rsidRPr="005647EB">
              <w:t>DRX</w:t>
            </w:r>
          </w:p>
        </w:tc>
        <w:tc>
          <w:tcPr>
            <w:tcW w:w="603" w:type="dxa"/>
          </w:tcPr>
          <w:p w14:paraId="340D5583" w14:textId="77777777" w:rsidR="00123ECE" w:rsidRPr="005647EB" w:rsidRDefault="00123ECE" w:rsidP="002570E4">
            <w:pPr>
              <w:pStyle w:val="TAC"/>
              <w:keepNext w:val="0"/>
              <w:keepLines w:val="0"/>
              <w:rPr>
                <w:rFonts w:cs="v4.2.0"/>
              </w:rPr>
            </w:pPr>
          </w:p>
        </w:tc>
        <w:tc>
          <w:tcPr>
            <w:tcW w:w="2969" w:type="dxa"/>
          </w:tcPr>
          <w:p w14:paraId="7E9654EF" w14:textId="77777777" w:rsidR="00123ECE" w:rsidRPr="005647EB" w:rsidRDefault="00123ECE" w:rsidP="002570E4">
            <w:pPr>
              <w:pStyle w:val="TAL"/>
              <w:keepNext w:val="0"/>
              <w:keepLines w:val="0"/>
            </w:pPr>
            <w:r w:rsidRPr="005647EB">
              <w:t>ON</w:t>
            </w:r>
          </w:p>
        </w:tc>
        <w:tc>
          <w:tcPr>
            <w:tcW w:w="3642" w:type="dxa"/>
          </w:tcPr>
          <w:p w14:paraId="68454690" w14:textId="5FC57F54" w:rsidR="00123ECE" w:rsidRPr="005647EB" w:rsidRDefault="00123ECE" w:rsidP="002570E4">
            <w:pPr>
              <w:pStyle w:val="TAL"/>
              <w:keepNext w:val="0"/>
              <w:keepLines w:val="0"/>
            </w:pPr>
            <w:r w:rsidRPr="005647EB">
              <w:t>DRX</w:t>
            </w:r>
            <w:r w:rsidR="002570E4" w:rsidRPr="005647EB">
              <w:t xml:space="preserve"> </w:t>
            </w:r>
            <w:r w:rsidRPr="005647EB">
              <w:t>related</w:t>
            </w:r>
            <w:r w:rsidR="002570E4" w:rsidRPr="005647EB">
              <w:t xml:space="preserve"> </w:t>
            </w:r>
            <w:r w:rsidRPr="005647EB">
              <w:t>parameters</w:t>
            </w:r>
            <w:r w:rsidR="002570E4" w:rsidRPr="005647EB">
              <w:t xml:space="preserve"> </w:t>
            </w:r>
            <w:r w:rsidRPr="005647EB">
              <w:t>are</w:t>
            </w:r>
            <w:r w:rsidR="002570E4" w:rsidRPr="005647EB">
              <w:t xml:space="preserve"> </w:t>
            </w:r>
            <w:r w:rsidRPr="005647EB">
              <w:t>defined</w:t>
            </w:r>
            <w:r w:rsidR="002570E4" w:rsidRPr="005647EB">
              <w:t xml:space="preserve"> </w:t>
            </w:r>
            <w:r w:rsidRPr="005647EB">
              <w:t>in</w:t>
            </w:r>
            <w:r w:rsidR="002570E4" w:rsidRPr="005647EB">
              <w:t xml:space="preserve"> </w:t>
            </w:r>
            <w:r w:rsidRPr="005647EB">
              <w:t>Table</w:t>
            </w:r>
            <w:r w:rsidR="002570E4" w:rsidRPr="005647EB">
              <w:t xml:space="preserve"> </w:t>
            </w:r>
            <w:r w:rsidRPr="005647EB">
              <w:t>8.4.3.5-2</w:t>
            </w:r>
          </w:p>
        </w:tc>
      </w:tr>
      <w:tr w:rsidR="00123ECE" w:rsidRPr="005647EB" w14:paraId="3678AE02" w14:textId="77777777" w:rsidTr="00A31201">
        <w:trPr>
          <w:cantSplit/>
          <w:jc w:val="center"/>
        </w:trPr>
        <w:tc>
          <w:tcPr>
            <w:tcW w:w="2512" w:type="dxa"/>
          </w:tcPr>
          <w:p w14:paraId="54336536" w14:textId="77777777" w:rsidR="00123ECE" w:rsidRPr="005647EB" w:rsidRDefault="00123ECE" w:rsidP="002570E4">
            <w:pPr>
              <w:pStyle w:val="TAL"/>
              <w:keepNext w:val="0"/>
              <w:keepLines w:val="0"/>
              <w:rPr>
                <w:rFonts w:cs="v4.2.0"/>
              </w:rPr>
            </w:pPr>
            <w:r w:rsidRPr="005647EB">
              <w:rPr>
                <w:rFonts w:cs="v4.2.0"/>
              </w:rPr>
              <w:t>T1</w:t>
            </w:r>
          </w:p>
        </w:tc>
        <w:tc>
          <w:tcPr>
            <w:tcW w:w="603" w:type="dxa"/>
          </w:tcPr>
          <w:p w14:paraId="52BEB962" w14:textId="77777777" w:rsidR="00123ECE" w:rsidRPr="005647EB" w:rsidRDefault="00123ECE" w:rsidP="002570E4">
            <w:pPr>
              <w:pStyle w:val="TAC"/>
              <w:keepNext w:val="0"/>
              <w:keepLines w:val="0"/>
              <w:rPr>
                <w:rFonts w:cs="v4.2.0"/>
              </w:rPr>
            </w:pPr>
            <w:r w:rsidRPr="005647EB">
              <w:rPr>
                <w:rFonts w:cs="v4.2.0"/>
              </w:rPr>
              <w:t>s</w:t>
            </w:r>
          </w:p>
        </w:tc>
        <w:tc>
          <w:tcPr>
            <w:tcW w:w="2969" w:type="dxa"/>
          </w:tcPr>
          <w:p w14:paraId="79DACC99" w14:textId="77777777" w:rsidR="00123ECE" w:rsidRPr="005647EB" w:rsidRDefault="00123ECE" w:rsidP="002570E4">
            <w:pPr>
              <w:pStyle w:val="TAL"/>
              <w:keepNext w:val="0"/>
              <w:keepLines w:val="0"/>
            </w:pPr>
            <w:r w:rsidRPr="005647EB">
              <w:t>30</w:t>
            </w:r>
          </w:p>
        </w:tc>
        <w:tc>
          <w:tcPr>
            <w:tcW w:w="3642" w:type="dxa"/>
          </w:tcPr>
          <w:p w14:paraId="59E80E47" w14:textId="77777777" w:rsidR="00123ECE" w:rsidRPr="005647EB" w:rsidRDefault="00123ECE" w:rsidP="002570E4">
            <w:pPr>
              <w:pStyle w:val="TAL"/>
              <w:keepNext w:val="0"/>
              <w:keepLines w:val="0"/>
            </w:pPr>
          </w:p>
        </w:tc>
      </w:tr>
      <w:tr w:rsidR="00123ECE" w:rsidRPr="005647EB" w14:paraId="5E1F990C" w14:textId="77777777" w:rsidTr="00A31201">
        <w:trPr>
          <w:cantSplit/>
          <w:jc w:val="center"/>
        </w:trPr>
        <w:tc>
          <w:tcPr>
            <w:tcW w:w="2512" w:type="dxa"/>
          </w:tcPr>
          <w:p w14:paraId="4EB85200" w14:textId="77777777" w:rsidR="00123ECE" w:rsidRPr="005647EB" w:rsidRDefault="00123ECE" w:rsidP="002570E4">
            <w:pPr>
              <w:pStyle w:val="TAL"/>
              <w:keepNext w:val="0"/>
              <w:keepLines w:val="0"/>
              <w:rPr>
                <w:rFonts w:cs="v4.2.0"/>
              </w:rPr>
            </w:pPr>
            <w:r w:rsidRPr="005647EB">
              <w:rPr>
                <w:rFonts w:cs="v4.2.0"/>
              </w:rPr>
              <w:t>T2</w:t>
            </w:r>
          </w:p>
        </w:tc>
        <w:tc>
          <w:tcPr>
            <w:tcW w:w="603" w:type="dxa"/>
          </w:tcPr>
          <w:p w14:paraId="102EAA96" w14:textId="77777777" w:rsidR="00123ECE" w:rsidRPr="005647EB" w:rsidRDefault="00123ECE" w:rsidP="002570E4">
            <w:pPr>
              <w:pStyle w:val="TAC"/>
              <w:keepNext w:val="0"/>
              <w:keepLines w:val="0"/>
              <w:rPr>
                <w:rFonts w:cs="v4.2.0"/>
              </w:rPr>
            </w:pPr>
            <w:r w:rsidRPr="005647EB">
              <w:rPr>
                <w:rFonts w:cs="v4.2.0"/>
              </w:rPr>
              <w:t>s</w:t>
            </w:r>
          </w:p>
        </w:tc>
        <w:tc>
          <w:tcPr>
            <w:tcW w:w="2969" w:type="dxa"/>
          </w:tcPr>
          <w:p w14:paraId="6952F523" w14:textId="77777777" w:rsidR="00123ECE" w:rsidRPr="005647EB" w:rsidRDefault="00123ECE" w:rsidP="002570E4">
            <w:pPr>
              <w:pStyle w:val="TAL"/>
              <w:keepNext w:val="0"/>
              <w:keepLines w:val="0"/>
            </w:pPr>
            <w:r w:rsidRPr="005647EB">
              <w:t>9</w:t>
            </w:r>
          </w:p>
        </w:tc>
        <w:tc>
          <w:tcPr>
            <w:tcW w:w="3642" w:type="dxa"/>
          </w:tcPr>
          <w:p w14:paraId="2E9325D8" w14:textId="77777777" w:rsidR="00123ECE" w:rsidRPr="005647EB" w:rsidRDefault="00123ECE" w:rsidP="002570E4">
            <w:pPr>
              <w:pStyle w:val="TAL"/>
              <w:keepNext w:val="0"/>
              <w:keepLines w:val="0"/>
            </w:pPr>
          </w:p>
        </w:tc>
      </w:tr>
    </w:tbl>
    <w:p w14:paraId="7D3F496E" w14:textId="77777777" w:rsidR="00123ECE" w:rsidRPr="005647EB" w:rsidRDefault="00123ECE" w:rsidP="002570E4"/>
    <w:p w14:paraId="7FF10CA0" w14:textId="77777777" w:rsidR="00123ECE" w:rsidRPr="005647EB" w:rsidRDefault="00123ECE" w:rsidP="002570E4">
      <w:pPr>
        <w:pStyle w:val="Heading5"/>
        <w:keepNext w:val="0"/>
        <w:keepLines w:val="0"/>
      </w:pPr>
      <w:r w:rsidRPr="005647EB">
        <w:t>8.4.3.4.2</w:t>
      </w:r>
      <w:r w:rsidRPr="005647EB">
        <w:tab/>
        <w:t>Test procedure</w:t>
      </w:r>
    </w:p>
    <w:p w14:paraId="5D7E4624" w14:textId="77777777" w:rsidR="00123ECE" w:rsidRPr="005647EB" w:rsidRDefault="00123ECE" w:rsidP="002570E4">
      <w:pPr>
        <w:rPr>
          <w:rFonts w:cs="v3.7.0"/>
        </w:rPr>
      </w:pPr>
      <w:r w:rsidRPr="005647EB">
        <w:t>The test consists of one active cell and one neighbour cell. In the measurement control information it is indicated to the UE that event-triggered reporting with Event A3 and the filter coefficient is used. The test consists of two successive time periods, with time durations of T1 and T2 respectively.</w:t>
      </w:r>
    </w:p>
    <w:p w14:paraId="5055C232" w14:textId="77777777" w:rsidR="00123ECE" w:rsidRPr="005647EB" w:rsidRDefault="00123ECE" w:rsidP="002570E4">
      <w:r w:rsidRPr="005647EB">
        <w:rPr>
          <w:rFonts w:cs="v3.7.0"/>
        </w:rPr>
        <w:t>In the Test when DRX = 1280 ms is used, a non-zero L3 filtering is configured. The uplink time alignment is not maintained and UE needs to use RACH to obtain UL allocation for measurement reporting.</w:t>
      </w:r>
    </w:p>
    <w:p w14:paraId="0507E051" w14:textId="1922CE36" w:rsidR="00123ECE" w:rsidRPr="005647EB" w:rsidRDefault="00123ECE" w:rsidP="00A31201">
      <w:pPr>
        <w:pStyle w:val="B1"/>
        <w:ind w:left="709" w:hanging="425"/>
      </w:pPr>
      <w:r w:rsidRPr="005647EB">
        <w:t>1.</w:t>
      </w:r>
      <w:r w:rsidR="00A31201" w:rsidRPr="005647EB">
        <w:tab/>
      </w:r>
      <w:r w:rsidRPr="005647EB">
        <w:t xml:space="preserve">Ensure the UE is in State 3A-RF according </w:t>
      </w:r>
      <w:r w:rsidR="002570E4" w:rsidRPr="005647EB">
        <w:t>to 3GPP TS</w:t>
      </w:r>
      <w:r w:rsidRPr="005647EB">
        <w:t xml:space="preserve"> 36.508 [7] clause 7.2A.3.</w:t>
      </w:r>
    </w:p>
    <w:p w14:paraId="1A354956" w14:textId="27974DFD" w:rsidR="00123ECE" w:rsidRPr="005647EB" w:rsidRDefault="00123ECE" w:rsidP="00A31201">
      <w:pPr>
        <w:pStyle w:val="B1"/>
        <w:ind w:left="709" w:hanging="425"/>
        <w:rPr>
          <w:rFonts w:eastAsia="??"/>
        </w:rPr>
      </w:pPr>
      <w:r w:rsidRPr="005647EB">
        <w:rPr>
          <w:rFonts w:eastAsia="??"/>
        </w:rPr>
        <w:t>2.</w:t>
      </w:r>
      <w:r w:rsidR="00A31201" w:rsidRPr="005647EB">
        <w:rPr>
          <w:rFonts w:eastAsia="??"/>
        </w:rPr>
        <w:tab/>
      </w:r>
      <w:r w:rsidRPr="005647EB">
        <w:rPr>
          <w:rFonts w:eastAsia="??"/>
        </w:rPr>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5647EB">
          <w:rPr>
            <w:rFonts w:eastAsia="??"/>
          </w:rPr>
          <w:t>1 in</w:t>
        </w:r>
      </w:smartTag>
      <w:r w:rsidRPr="005647EB">
        <w:rPr>
          <w:rFonts w:eastAsia="??"/>
        </w:rPr>
        <w:t xml:space="preserve"> Table 8.4.3.5-1. </w:t>
      </w:r>
      <w:r w:rsidRPr="005647EB">
        <w:t>Propagation conditions are set according to Annex B clause B.1.1.</w:t>
      </w:r>
      <w:r w:rsidRPr="005647EB">
        <w:rPr>
          <w:lang w:eastAsia="zh-CN"/>
        </w:rPr>
        <w:t xml:space="preserve"> </w:t>
      </w:r>
      <w:r w:rsidRPr="005647EB">
        <w:rPr>
          <w:rFonts w:eastAsia="??"/>
        </w:rPr>
        <w:t>T1 starts.</w:t>
      </w:r>
    </w:p>
    <w:p w14:paraId="094B2DC8" w14:textId="3F2026BA" w:rsidR="00123ECE" w:rsidRPr="005647EB" w:rsidRDefault="00123ECE" w:rsidP="00A31201">
      <w:pPr>
        <w:pStyle w:val="B1"/>
        <w:ind w:left="709" w:hanging="425"/>
      </w:pPr>
      <w:r w:rsidRPr="005647EB">
        <w:t>3.</w:t>
      </w:r>
      <w:r w:rsidR="00A31201" w:rsidRPr="005647EB">
        <w:tab/>
      </w:r>
      <w:r w:rsidRPr="005647EB">
        <w:t>SS shall transmit an RRCConnectionReconfiguration message.</w:t>
      </w:r>
    </w:p>
    <w:p w14:paraId="2427F45A" w14:textId="2C7B43DE" w:rsidR="00123ECE" w:rsidRPr="005647EB" w:rsidRDefault="00123ECE" w:rsidP="00A31201">
      <w:pPr>
        <w:pStyle w:val="B1"/>
        <w:ind w:left="709" w:hanging="425"/>
      </w:pPr>
      <w:r w:rsidRPr="005647EB">
        <w:t>4.</w:t>
      </w:r>
      <w:r w:rsidR="00A31201" w:rsidRPr="005647EB">
        <w:tab/>
      </w:r>
      <w:r w:rsidRPr="005647EB">
        <w:t>The UE shall transmit RRCConnectionReconfigurationComplete message.</w:t>
      </w:r>
    </w:p>
    <w:p w14:paraId="2BD5D7FE" w14:textId="3B31A980" w:rsidR="00123ECE" w:rsidRPr="005647EB" w:rsidRDefault="00123ECE" w:rsidP="00A31201">
      <w:pPr>
        <w:pStyle w:val="B1"/>
        <w:ind w:left="709" w:hanging="425"/>
      </w:pPr>
      <w:r w:rsidRPr="005647EB">
        <w:t>5.</w:t>
      </w:r>
      <w:r w:rsidR="00A31201" w:rsidRPr="005647EB">
        <w:tab/>
      </w:r>
      <w:r w:rsidRPr="005647EB">
        <w:t>During T1 the SS continuously checks the absence of  an A3 triggered measurement report from the neighbour cell. If the UE does not send this during T1, then count neither success nor fail. If the UE sends such a report, then count a fail. Upon a fail in step 5, neither success nor fail are counted in step 7.</w:t>
      </w:r>
    </w:p>
    <w:p w14:paraId="45CC0710" w14:textId="7050C40D" w:rsidR="00123ECE" w:rsidRPr="005647EB" w:rsidRDefault="00123ECE" w:rsidP="00A31201">
      <w:pPr>
        <w:pStyle w:val="B1"/>
        <w:ind w:left="709" w:hanging="425"/>
      </w:pPr>
      <w:r w:rsidRPr="005647EB">
        <w:t>6.</w:t>
      </w:r>
      <w:r w:rsidR="00A31201" w:rsidRPr="005647EB">
        <w:tab/>
      </w:r>
      <w:r w:rsidRPr="005647EB">
        <w:t>When T1 expires, the SS shall switch the power setting from T1 to T2 as specified in Table 8.4.3.5-1 and 8.4.3.5-2.</w:t>
      </w:r>
    </w:p>
    <w:p w14:paraId="3F37B7D8" w14:textId="34321DA3" w:rsidR="00123ECE" w:rsidRPr="005647EB" w:rsidRDefault="00123ECE" w:rsidP="00A31201">
      <w:pPr>
        <w:pStyle w:val="B1"/>
        <w:ind w:left="709" w:hanging="425"/>
      </w:pPr>
      <w:r w:rsidRPr="005647EB">
        <w:t>7.</w:t>
      </w:r>
      <w:r w:rsidR="00A31201" w:rsidRPr="005647EB">
        <w:tab/>
      </w:r>
      <w:r w:rsidRPr="005647EB">
        <w:t>UE shall transmit a MeasurementReport message triggered by Event A3. If the overall delays measured from the beginning of time period T2 is less than 7682 ms then the number of “successes” is increased by one. Otherwise count a fail.</w:t>
      </w:r>
    </w:p>
    <w:p w14:paraId="5794BACD" w14:textId="1DF999DB" w:rsidR="00123ECE" w:rsidRPr="005647EB" w:rsidRDefault="00123ECE" w:rsidP="00A31201">
      <w:pPr>
        <w:pStyle w:val="B1"/>
        <w:ind w:left="709" w:hanging="425"/>
      </w:pPr>
      <w:r w:rsidRPr="005647EB">
        <w:t>8.</w:t>
      </w:r>
      <w:r w:rsidR="00A31201" w:rsidRPr="005647EB">
        <w:tab/>
      </w:r>
      <w:r w:rsidRPr="005647EB">
        <w:t>After the SS receive the MeasurementReport message in step 7) or when T2 expires, the SS shall transmit RRCConnectionRelease message to release the RRC connection which includes the release of the established radio bearers as well as all radio resources.</w:t>
      </w:r>
    </w:p>
    <w:p w14:paraId="7FCF226F" w14:textId="339F78CC" w:rsidR="00123ECE" w:rsidRPr="005647EB" w:rsidRDefault="00123ECE" w:rsidP="00A31201">
      <w:pPr>
        <w:pStyle w:val="B1"/>
        <w:ind w:left="709" w:hanging="425"/>
      </w:pPr>
      <w:r w:rsidRPr="005647EB">
        <w:t>9.</w:t>
      </w:r>
      <w:r w:rsidR="00A31201" w:rsidRPr="005647EB">
        <w:tab/>
      </w:r>
      <w:r w:rsidRPr="005647EB">
        <w:t>Set Cell 2 physical cell identity = ((current cell 2 physical cell identity + 1) mod 14 + 2) for next iteration of the test procedure loop.</w:t>
      </w:r>
    </w:p>
    <w:p w14:paraId="486905F8" w14:textId="11C76E29" w:rsidR="00123ECE" w:rsidRPr="005647EB" w:rsidRDefault="00123ECE" w:rsidP="00A31201">
      <w:pPr>
        <w:pStyle w:val="B1"/>
        <w:ind w:left="709" w:hanging="425"/>
        <w:rPr>
          <w:lang w:eastAsia="zh-CN"/>
        </w:rPr>
      </w:pPr>
      <w:r w:rsidRPr="005647EB">
        <w:lastRenderedPageBreak/>
        <w:t>10.</w:t>
      </w:r>
      <w:r w:rsidR="00A31201" w:rsidRPr="005647EB">
        <w:tab/>
      </w:r>
      <w:r w:rsidRPr="005647EB">
        <w:t>After the RRC connection release, the SS</w:t>
      </w:r>
      <w:r w:rsidRPr="005647EB">
        <w:rPr>
          <w:lang w:eastAsia="zh-CN"/>
        </w:rPr>
        <w:t>:</w:t>
      </w:r>
    </w:p>
    <w:p w14:paraId="25737528" w14:textId="77777777" w:rsidR="00A31201" w:rsidRPr="005647EB" w:rsidRDefault="00123ECE" w:rsidP="00A31201">
      <w:pPr>
        <w:pStyle w:val="B2"/>
      </w:pPr>
      <w:r w:rsidRPr="005647EB">
        <w:rPr>
          <w:lang w:eastAsia="zh-CN"/>
        </w:rPr>
        <w:t>-</w:t>
      </w:r>
      <w:r w:rsidR="00A31201" w:rsidRPr="005647EB">
        <w:rPr>
          <w:lang w:eastAsia="zh-CN"/>
        </w:rPr>
        <w:tab/>
      </w:r>
      <w:r w:rsidRPr="005647EB">
        <w:t>transmits in Cell 1 a Paging message (including PagingRecord with ue-Identity) for the UE</w:t>
      </w:r>
      <w:r w:rsidRPr="005647EB">
        <w:rPr>
          <w:lang w:eastAsia="zh-CN"/>
        </w:rPr>
        <w:t xml:space="preserve"> and ensures the UE is in State 3A according </w:t>
      </w:r>
      <w:r w:rsidR="002570E4" w:rsidRPr="005647EB">
        <w:rPr>
          <w:lang w:eastAsia="zh-CN"/>
        </w:rPr>
        <w:t>to 3GPP TS</w:t>
      </w:r>
      <w:r w:rsidRPr="005647EB">
        <w:rPr>
          <w:lang w:eastAsia="zh-CN"/>
        </w:rPr>
        <w:t xml:space="preserve"> 36.508 [7] clause 4.5.3A (if the paging fails, switches off and on the UE and ensures the UE is in State 3A-RF according </w:t>
      </w:r>
      <w:r w:rsidR="002570E4" w:rsidRPr="005647EB">
        <w:rPr>
          <w:lang w:eastAsia="zh-CN"/>
        </w:rPr>
        <w:t>to 3GPP TS</w:t>
      </w:r>
      <w:r w:rsidRPr="005647EB">
        <w:rPr>
          <w:lang w:eastAsia="zh-CN"/>
        </w:rPr>
        <w:t xml:space="preserve"> 36.508 [7] clause 7.2A.3)</w:t>
      </w:r>
      <w:r w:rsidR="00A31201" w:rsidRPr="005647EB">
        <w:t xml:space="preserve">; </w:t>
      </w:r>
      <w:r w:rsidRPr="005647EB">
        <w:t>or</w:t>
      </w:r>
    </w:p>
    <w:p w14:paraId="4A9E85AD" w14:textId="2D764DEC" w:rsidR="00123ECE" w:rsidRPr="005647EB" w:rsidRDefault="00123ECE" w:rsidP="00A31201">
      <w:pPr>
        <w:pStyle w:val="B2"/>
      </w:pPr>
      <w:r w:rsidRPr="005647EB">
        <w:rPr>
          <w:lang w:eastAsia="zh-CN"/>
        </w:rPr>
        <w:t>-</w:t>
      </w:r>
      <w:r w:rsidR="00A31201" w:rsidRPr="005647EB">
        <w:rPr>
          <w:lang w:eastAsia="zh-CN"/>
        </w:rPr>
        <w:tab/>
      </w:r>
      <w:r w:rsidRPr="005647EB">
        <w:t xml:space="preserve">switches off </w:t>
      </w:r>
      <w:r w:rsidRPr="005647EB">
        <w:rPr>
          <w:lang w:eastAsia="zh-CN"/>
        </w:rPr>
        <w:t xml:space="preserve">and on </w:t>
      </w:r>
      <w:r w:rsidRPr="005647EB">
        <w:t>the UE</w:t>
      </w:r>
      <w:r w:rsidRPr="005647EB">
        <w:rPr>
          <w:lang w:eastAsia="zh-CN"/>
        </w:rPr>
        <w:t xml:space="preserve"> and ensures the UE is in State 3A-RF according </w:t>
      </w:r>
      <w:r w:rsidR="002570E4" w:rsidRPr="005647EB">
        <w:rPr>
          <w:lang w:eastAsia="zh-CN"/>
        </w:rPr>
        <w:t>to 3GPP TS</w:t>
      </w:r>
      <w:r w:rsidRPr="005647EB">
        <w:rPr>
          <w:lang w:eastAsia="zh-CN"/>
        </w:rPr>
        <w:t xml:space="preserve"> 36.508 [7] clause</w:t>
      </w:r>
      <w:r w:rsidR="00A31201" w:rsidRPr="005647EB">
        <w:rPr>
          <w:lang w:eastAsia="zh-CN"/>
        </w:rPr>
        <w:t> </w:t>
      </w:r>
      <w:r w:rsidRPr="005647EB">
        <w:rPr>
          <w:lang w:eastAsia="zh-CN"/>
        </w:rPr>
        <w:t>7.2A.3</w:t>
      </w:r>
      <w:r w:rsidRPr="005647EB">
        <w:t>.</w:t>
      </w:r>
    </w:p>
    <w:p w14:paraId="3E7B2844" w14:textId="01A50A8E" w:rsidR="00123ECE" w:rsidRPr="005647EB" w:rsidRDefault="00123ECE" w:rsidP="00A31201">
      <w:pPr>
        <w:pStyle w:val="B1"/>
        <w:ind w:left="709" w:hanging="425"/>
        <w:rPr>
          <w:lang w:eastAsia="zh-CN"/>
        </w:rPr>
      </w:pPr>
      <w:r w:rsidRPr="005647EB">
        <w:t>11.</w:t>
      </w:r>
      <w:r w:rsidR="00A31201" w:rsidRPr="005647EB">
        <w:tab/>
      </w:r>
      <w:r w:rsidRPr="005647EB">
        <w:t xml:space="preserve">Repeat step </w:t>
      </w:r>
      <w:r w:rsidRPr="005647EB">
        <w:rPr>
          <w:lang w:eastAsia="zh-CN"/>
        </w:rPr>
        <w:t>2</w:t>
      </w:r>
      <w:r w:rsidRPr="005647EB">
        <w:t xml:space="preserve">-10 until the confidence level according to </w:t>
      </w:r>
      <w:r w:rsidRPr="005647EB">
        <w:rPr>
          <w:rFonts w:eastAsia="??"/>
        </w:rPr>
        <w:t>Tables G.2.3</w:t>
      </w:r>
      <w:smartTag w:uri="urn:schemas-microsoft-com:office:smarttags" w:element="chmetcnv">
        <w:smartTagPr>
          <w:attr w:name="TCSC" w:val="0"/>
          <w:attr w:name="NumberType" w:val="1"/>
          <w:attr w:name="Negative" w:val="True"/>
          <w:attr w:name="HasSpace" w:val="True"/>
          <w:attr w:name="SourceValue" w:val="1"/>
          <w:attr w:name="UnitName" w:val="in"/>
        </w:smartTagPr>
        <w:r w:rsidRPr="005647EB">
          <w:rPr>
            <w:rFonts w:eastAsia="??"/>
          </w:rPr>
          <w:t>-1 in</w:t>
        </w:r>
      </w:smartTag>
      <w:r w:rsidRPr="005647EB">
        <w:rPr>
          <w:rFonts w:eastAsia="??"/>
        </w:rPr>
        <w:t xml:space="preserve"> Annex G clause G.2 is achieved.</w:t>
      </w:r>
    </w:p>
    <w:p w14:paraId="15C487FB" w14:textId="77777777" w:rsidR="00123ECE" w:rsidRPr="005647EB" w:rsidRDefault="00123ECE" w:rsidP="002570E4">
      <w:pPr>
        <w:pStyle w:val="Heading5"/>
        <w:keepNext w:val="0"/>
        <w:keepLines w:val="0"/>
      </w:pPr>
      <w:r w:rsidRPr="005647EB">
        <w:t>8.4.3.4.3</w:t>
      </w:r>
      <w:r w:rsidRPr="005647EB">
        <w:tab/>
        <w:t>Message contents</w:t>
      </w:r>
    </w:p>
    <w:p w14:paraId="2FA16267" w14:textId="0D0216C6"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 </w:t>
      </w:r>
    </w:p>
    <w:p w14:paraId="5D48E86D" w14:textId="77777777" w:rsidR="00123ECE" w:rsidRPr="005647EB" w:rsidRDefault="00123ECE" w:rsidP="002570E4">
      <w:pPr>
        <w:pStyle w:val="TH"/>
        <w:keepNext w:val="0"/>
        <w:keepLines w:val="0"/>
        <w:rPr>
          <w:lang w:eastAsia="zh-CN"/>
        </w:rPr>
      </w:pPr>
      <w:r w:rsidRPr="005647EB">
        <w:t xml:space="preserve">Table </w:t>
      </w:r>
      <w:r w:rsidRPr="005647EB">
        <w:rPr>
          <w:lang w:eastAsia="zh-CN"/>
        </w:rPr>
        <w:t>8.4.3.4.3</w:t>
      </w:r>
      <w:r w:rsidRPr="005647EB">
        <w:t xml:space="preserve">-1: Common </w:t>
      </w:r>
      <w:r w:rsidRPr="005647EB">
        <w:rPr>
          <w:lang w:eastAsia="zh-CN"/>
        </w:rPr>
        <w:t>Exception messages for E-UTRAN TDD-TDD inter-frequency event triggered reporting under AWGN propagation conditions with DRX when L3 filtering is used</w:t>
      </w:r>
      <w:r w:rsidRPr="005647EB">
        <w:t xml:space="preserve"> in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750F4026" w14:textId="77777777" w:rsidTr="00A31201">
        <w:trPr>
          <w:cantSplit/>
          <w:jc w:val="center"/>
        </w:trPr>
        <w:tc>
          <w:tcPr>
            <w:tcW w:w="8022" w:type="dxa"/>
            <w:gridSpan w:val="2"/>
          </w:tcPr>
          <w:p w14:paraId="510983B9" w14:textId="5E27D81A" w:rsidR="00123ECE" w:rsidRPr="005647EB" w:rsidRDefault="00123ECE" w:rsidP="002570E4">
            <w:pPr>
              <w:pStyle w:val="TAH"/>
              <w:keepNext w:val="0"/>
              <w:keepLines w:val="0"/>
              <w:rPr>
                <w:lang w:eastAsia="zh-CN"/>
              </w:rPr>
            </w:pPr>
            <w:r w:rsidRPr="005647EB">
              <w:rPr>
                <w:lang w:eastAsia="zh-CN"/>
              </w:rPr>
              <w:t>Default</w:t>
            </w:r>
            <w:r w:rsidR="002570E4" w:rsidRPr="005647EB">
              <w:rPr>
                <w:lang w:eastAsia="zh-CN"/>
              </w:rPr>
              <w:t xml:space="preserve"> </w:t>
            </w:r>
            <w:r w:rsidRPr="005647EB">
              <w:rPr>
                <w:lang w:eastAsia="zh-CN"/>
              </w:rPr>
              <w:t>Message</w:t>
            </w:r>
            <w:r w:rsidR="002570E4" w:rsidRPr="005647EB">
              <w:rPr>
                <w:lang w:eastAsia="zh-CN"/>
              </w:rPr>
              <w:t xml:space="preserve"> </w:t>
            </w:r>
            <w:r w:rsidRPr="005647EB">
              <w:rPr>
                <w:lang w:eastAsia="zh-CN"/>
              </w:rPr>
              <w:t>Contents</w:t>
            </w:r>
          </w:p>
        </w:tc>
      </w:tr>
      <w:tr w:rsidR="00123ECE" w:rsidRPr="005647EB" w14:paraId="7D29B985" w14:textId="77777777" w:rsidTr="00A31201">
        <w:trPr>
          <w:cantSplit/>
          <w:jc w:val="center"/>
        </w:trPr>
        <w:tc>
          <w:tcPr>
            <w:tcW w:w="5692" w:type="dxa"/>
          </w:tcPr>
          <w:p w14:paraId="651CD9E1" w14:textId="10B7D725"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EDF721E" w14:textId="77777777" w:rsidR="00123ECE" w:rsidRPr="005647EB" w:rsidRDefault="00123ECE" w:rsidP="002570E4">
            <w:pPr>
              <w:pStyle w:val="TAL"/>
              <w:keepNext w:val="0"/>
              <w:keepLines w:val="0"/>
              <w:rPr>
                <w:lang w:eastAsia="zh-CN"/>
              </w:rPr>
            </w:pPr>
          </w:p>
        </w:tc>
      </w:tr>
      <w:tr w:rsidR="00123ECE" w:rsidRPr="005647EB" w14:paraId="7BADF46D" w14:textId="77777777" w:rsidTr="00A31201">
        <w:trPr>
          <w:cantSplit/>
          <w:jc w:val="center"/>
        </w:trPr>
        <w:tc>
          <w:tcPr>
            <w:tcW w:w="5692" w:type="dxa"/>
          </w:tcPr>
          <w:p w14:paraId="44BF0E3D" w14:textId="4E51E8DE"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0921BCA" w14:textId="640522E5" w:rsidR="00123ECE" w:rsidRPr="005647EB" w:rsidRDefault="00123ECE" w:rsidP="002570E4">
            <w:pPr>
              <w:pStyle w:val="TAL"/>
              <w:keepNext w:val="0"/>
              <w:keepLines w:val="0"/>
            </w:pPr>
            <w:r w:rsidRPr="005647EB">
              <w:t>Table</w:t>
            </w:r>
            <w:r w:rsidR="002570E4" w:rsidRPr="005647EB">
              <w:t xml:space="preserve"> </w:t>
            </w:r>
            <w:r w:rsidRPr="005647EB">
              <w:t>H.3.1-3</w:t>
            </w:r>
          </w:p>
          <w:p w14:paraId="30410839" w14:textId="30E179F6" w:rsidR="00123ECE" w:rsidRPr="005647EB" w:rsidRDefault="00123ECE" w:rsidP="002570E4">
            <w:pPr>
              <w:pStyle w:val="TAL"/>
              <w:keepNext w:val="0"/>
              <w:keepLines w:val="0"/>
            </w:pPr>
            <w:r w:rsidRPr="005647EB">
              <w:t>Table</w:t>
            </w:r>
            <w:r w:rsidR="002570E4" w:rsidRPr="005647EB">
              <w:t xml:space="preserve"> </w:t>
            </w:r>
            <w:r w:rsidRPr="005647EB">
              <w:t>H.3.7-2</w:t>
            </w:r>
          </w:p>
          <w:p w14:paraId="49E545A7" w14:textId="789A823B" w:rsidR="00123ECE" w:rsidRPr="005647EB" w:rsidRDefault="00123ECE" w:rsidP="002570E4">
            <w:pPr>
              <w:pStyle w:val="TAL"/>
              <w:keepNext w:val="0"/>
              <w:keepLines w:val="0"/>
              <w:rPr>
                <w:b/>
              </w:rPr>
            </w:pPr>
            <w:r w:rsidRPr="005647EB">
              <w:t>Table</w:t>
            </w:r>
            <w:r w:rsidR="002570E4" w:rsidRPr="005647EB">
              <w:t xml:space="preserve"> </w:t>
            </w:r>
            <w:r w:rsidRPr="005647EB">
              <w:t>H.3.7-3</w:t>
            </w:r>
          </w:p>
        </w:tc>
      </w:tr>
    </w:tbl>
    <w:p w14:paraId="5B86F4DA" w14:textId="77777777" w:rsidR="00123ECE" w:rsidRPr="005647EB" w:rsidRDefault="00123ECE" w:rsidP="002570E4">
      <w:pPr>
        <w:rPr>
          <w:lang w:eastAsia="zh-CN"/>
        </w:rPr>
      </w:pPr>
    </w:p>
    <w:p w14:paraId="636C47C1" w14:textId="77777777" w:rsidR="00123ECE" w:rsidRPr="005647EB" w:rsidRDefault="00123ECE" w:rsidP="002570E4">
      <w:pPr>
        <w:pStyle w:val="TH"/>
        <w:keepNext w:val="0"/>
        <w:keepLines w:val="0"/>
      </w:pPr>
      <w:r w:rsidRPr="005647EB">
        <w:t xml:space="preserve">Table </w:t>
      </w:r>
      <w:r w:rsidRPr="005647EB">
        <w:rPr>
          <w:lang w:eastAsia="zh-CN"/>
        </w:rPr>
        <w:t>8.4.3.4.3</w:t>
      </w:r>
      <w:r w:rsidRPr="005647EB">
        <w:t>-</w:t>
      </w:r>
      <w:r w:rsidRPr="005647EB">
        <w:rPr>
          <w:lang w:eastAsia="zh-CN"/>
        </w:rPr>
        <w:t>2</w:t>
      </w:r>
      <w:r w:rsidRPr="005647EB">
        <w:t xml:space="preserve">: </w:t>
      </w:r>
      <w:r w:rsidRPr="005647EB">
        <w:rPr>
          <w:i/>
        </w:rPr>
        <w:t>RRCConnectionReconfiguration</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in test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123ECE" w:rsidRPr="005647EB" w14:paraId="2789011D" w14:textId="77777777" w:rsidTr="002570E4">
        <w:trPr>
          <w:jc w:val="center"/>
        </w:trPr>
        <w:tc>
          <w:tcPr>
            <w:tcW w:w="9639" w:type="dxa"/>
            <w:gridSpan w:val="4"/>
          </w:tcPr>
          <w:p w14:paraId="4C099AEB" w14:textId="37A75EA4"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0F1444B2" w14:textId="77777777" w:rsidTr="002570E4">
        <w:trPr>
          <w:jc w:val="center"/>
        </w:trPr>
        <w:tc>
          <w:tcPr>
            <w:tcW w:w="4427" w:type="dxa"/>
          </w:tcPr>
          <w:p w14:paraId="4DFC83E9" w14:textId="680DB465"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6B5D5B55" w14:textId="77777777" w:rsidR="00123ECE" w:rsidRPr="005647EB" w:rsidRDefault="00123ECE" w:rsidP="002570E4">
            <w:pPr>
              <w:pStyle w:val="TAH"/>
              <w:keepNext w:val="0"/>
              <w:keepLines w:val="0"/>
            </w:pPr>
            <w:r w:rsidRPr="005647EB">
              <w:t>Value/remark</w:t>
            </w:r>
          </w:p>
        </w:tc>
        <w:tc>
          <w:tcPr>
            <w:tcW w:w="1700" w:type="dxa"/>
          </w:tcPr>
          <w:p w14:paraId="7785B5F9" w14:textId="77777777" w:rsidR="00123ECE" w:rsidRPr="005647EB" w:rsidRDefault="00123ECE" w:rsidP="002570E4">
            <w:pPr>
              <w:pStyle w:val="TAH"/>
              <w:keepNext w:val="0"/>
              <w:keepLines w:val="0"/>
            </w:pPr>
            <w:r w:rsidRPr="005647EB">
              <w:t>Comment</w:t>
            </w:r>
          </w:p>
        </w:tc>
        <w:tc>
          <w:tcPr>
            <w:tcW w:w="1245" w:type="dxa"/>
          </w:tcPr>
          <w:p w14:paraId="5FA31973" w14:textId="77777777" w:rsidR="00123ECE" w:rsidRPr="005647EB" w:rsidRDefault="00123ECE" w:rsidP="002570E4">
            <w:pPr>
              <w:pStyle w:val="TAH"/>
              <w:keepNext w:val="0"/>
              <w:keepLines w:val="0"/>
            </w:pPr>
            <w:r w:rsidRPr="005647EB">
              <w:t>Condition</w:t>
            </w:r>
          </w:p>
        </w:tc>
      </w:tr>
      <w:tr w:rsidR="00123ECE" w:rsidRPr="005647EB" w14:paraId="22BA64B9" w14:textId="77777777" w:rsidTr="002570E4">
        <w:trPr>
          <w:jc w:val="center"/>
        </w:trPr>
        <w:tc>
          <w:tcPr>
            <w:tcW w:w="4427" w:type="dxa"/>
          </w:tcPr>
          <w:p w14:paraId="179C1411" w14:textId="521F6C9B" w:rsidR="00123ECE" w:rsidRPr="005647EB" w:rsidRDefault="00123ECE"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59BA9AE1" w14:textId="77777777" w:rsidR="00123ECE" w:rsidRPr="005647EB" w:rsidRDefault="00123ECE" w:rsidP="002570E4">
            <w:pPr>
              <w:pStyle w:val="TAL"/>
              <w:keepNext w:val="0"/>
              <w:keepLines w:val="0"/>
            </w:pPr>
          </w:p>
        </w:tc>
        <w:tc>
          <w:tcPr>
            <w:tcW w:w="1700" w:type="dxa"/>
          </w:tcPr>
          <w:p w14:paraId="66D4873F" w14:textId="77777777" w:rsidR="00123ECE" w:rsidRPr="005647EB" w:rsidRDefault="00123ECE" w:rsidP="002570E4">
            <w:pPr>
              <w:pStyle w:val="TAL"/>
              <w:keepNext w:val="0"/>
              <w:keepLines w:val="0"/>
            </w:pPr>
          </w:p>
        </w:tc>
        <w:tc>
          <w:tcPr>
            <w:tcW w:w="1245" w:type="dxa"/>
          </w:tcPr>
          <w:p w14:paraId="0255701B" w14:textId="77777777" w:rsidR="00123ECE" w:rsidRPr="005647EB" w:rsidRDefault="00123ECE" w:rsidP="002570E4">
            <w:pPr>
              <w:pStyle w:val="TAL"/>
              <w:keepNext w:val="0"/>
              <w:keepLines w:val="0"/>
            </w:pPr>
          </w:p>
        </w:tc>
      </w:tr>
      <w:tr w:rsidR="00123ECE" w:rsidRPr="005647EB" w14:paraId="2E83ABC6" w14:textId="77777777" w:rsidTr="002570E4">
        <w:trPr>
          <w:jc w:val="center"/>
        </w:trPr>
        <w:tc>
          <w:tcPr>
            <w:tcW w:w="4427" w:type="dxa"/>
          </w:tcPr>
          <w:p w14:paraId="63B6C76D" w14:textId="3CAF6DC8" w:rsidR="00123ECE" w:rsidRPr="005647EB" w:rsidRDefault="002570E4" w:rsidP="002570E4">
            <w:pPr>
              <w:pStyle w:val="TAL"/>
              <w:keepNext w:val="0"/>
              <w:keepLines w:val="0"/>
              <w:rPr>
                <w:snapToGrid w:val="0"/>
              </w:rPr>
            </w:pPr>
            <w:r w:rsidRPr="005647EB">
              <w:rPr>
                <w:snapToGrid w:val="0"/>
              </w:rPr>
              <w:t xml:space="preserve">  </w:t>
            </w:r>
            <w:r w:rsidR="00123ECE" w:rsidRPr="005647EB">
              <w:rPr>
                <w:snapToGrid w:val="0"/>
              </w:rPr>
              <w:t>rrc-TransactionIdentifier</w:t>
            </w:r>
          </w:p>
        </w:tc>
        <w:tc>
          <w:tcPr>
            <w:tcW w:w="2267" w:type="dxa"/>
          </w:tcPr>
          <w:p w14:paraId="760D969B" w14:textId="4F8E8A23" w:rsidR="00123ECE" w:rsidRPr="005647EB" w:rsidRDefault="00123ECE"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0257BBBD" w14:textId="77777777" w:rsidR="00123ECE" w:rsidRPr="005647EB" w:rsidRDefault="00123ECE" w:rsidP="002570E4">
            <w:pPr>
              <w:pStyle w:val="TAL"/>
              <w:keepNext w:val="0"/>
              <w:keepLines w:val="0"/>
              <w:rPr>
                <w:snapToGrid w:val="0"/>
              </w:rPr>
            </w:pPr>
          </w:p>
        </w:tc>
        <w:tc>
          <w:tcPr>
            <w:tcW w:w="1245" w:type="dxa"/>
          </w:tcPr>
          <w:p w14:paraId="7AC9E5D9" w14:textId="77777777" w:rsidR="00123ECE" w:rsidRPr="005647EB" w:rsidRDefault="00123ECE" w:rsidP="002570E4">
            <w:pPr>
              <w:pStyle w:val="TAL"/>
              <w:keepNext w:val="0"/>
              <w:keepLines w:val="0"/>
              <w:rPr>
                <w:snapToGrid w:val="0"/>
              </w:rPr>
            </w:pPr>
          </w:p>
        </w:tc>
      </w:tr>
      <w:tr w:rsidR="00123ECE" w:rsidRPr="005647EB" w14:paraId="64E166CE" w14:textId="77777777" w:rsidTr="002570E4">
        <w:trPr>
          <w:jc w:val="center"/>
        </w:trPr>
        <w:tc>
          <w:tcPr>
            <w:tcW w:w="4427" w:type="dxa"/>
          </w:tcPr>
          <w:p w14:paraId="0C6191BE" w14:textId="5A5B9BDF" w:rsidR="00123ECE" w:rsidRPr="005647EB" w:rsidRDefault="002570E4" w:rsidP="002570E4">
            <w:pPr>
              <w:pStyle w:val="TAL"/>
              <w:keepNext w:val="0"/>
              <w:keepLines w:val="0"/>
            </w:pPr>
            <w:r w:rsidRPr="005647EB">
              <w:t xml:space="preserve">  </w:t>
            </w:r>
            <w:r w:rsidR="00123ECE" w:rsidRPr="005647EB">
              <w:t>criticalExtensions</w:t>
            </w:r>
            <w:r w:rsidRPr="005647EB">
              <w:t xml:space="preserve"> </w:t>
            </w:r>
            <w:r w:rsidR="00123ECE" w:rsidRPr="005647EB">
              <w:t>CHOICE</w:t>
            </w:r>
            <w:r w:rsidRPr="005647EB">
              <w:t xml:space="preserve"> </w:t>
            </w:r>
            <w:r w:rsidR="00123ECE" w:rsidRPr="005647EB">
              <w:t>{</w:t>
            </w:r>
          </w:p>
        </w:tc>
        <w:tc>
          <w:tcPr>
            <w:tcW w:w="2267" w:type="dxa"/>
          </w:tcPr>
          <w:p w14:paraId="1620CC17" w14:textId="77777777" w:rsidR="00123ECE" w:rsidRPr="005647EB" w:rsidRDefault="00123ECE" w:rsidP="002570E4">
            <w:pPr>
              <w:pStyle w:val="TAL"/>
              <w:keepNext w:val="0"/>
              <w:keepLines w:val="0"/>
            </w:pPr>
          </w:p>
        </w:tc>
        <w:tc>
          <w:tcPr>
            <w:tcW w:w="1700" w:type="dxa"/>
          </w:tcPr>
          <w:p w14:paraId="03424C53" w14:textId="77777777" w:rsidR="00123ECE" w:rsidRPr="005647EB" w:rsidRDefault="00123ECE" w:rsidP="002570E4">
            <w:pPr>
              <w:pStyle w:val="TAL"/>
              <w:keepNext w:val="0"/>
              <w:keepLines w:val="0"/>
            </w:pPr>
          </w:p>
        </w:tc>
        <w:tc>
          <w:tcPr>
            <w:tcW w:w="1245" w:type="dxa"/>
          </w:tcPr>
          <w:p w14:paraId="2176C7F3" w14:textId="77777777" w:rsidR="00123ECE" w:rsidRPr="005647EB" w:rsidRDefault="00123ECE" w:rsidP="002570E4">
            <w:pPr>
              <w:pStyle w:val="TAL"/>
              <w:keepNext w:val="0"/>
              <w:keepLines w:val="0"/>
            </w:pPr>
          </w:p>
        </w:tc>
      </w:tr>
      <w:tr w:rsidR="00123ECE" w:rsidRPr="005647EB" w14:paraId="17A52666" w14:textId="77777777" w:rsidTr="002570E4">
        <w:trPr>
          <w:jc w:val="center"/>
        </w:trPr>
        <w:tc>
          <w:tcPr>
            <w:tcW w:w="4427" w:type="dxa"/>
          </w:tcPr>
          <w:p w14:paraId="3631E027" w14:textId="250E4872" w:rsidR="00123ECE" w:rsidRPr="005647EB" w:rsidRDefault="002570E4" w:rsidP="002570E4">
            <w:pPr>
              <w:pStyle w:val="TAL"/>
              <w:keepNext w:val="0"/>
              <w:keepLines w:val="0"/>
            </w:pPr>
            <w:r w:rsidRPr="005647EB">
              <w:t xml:space="preserve">     </w:t>
            </w:r>
            <w:r w:rsidR="00123ECE" w:rsidRPr="005647EB">
              <w:t>c1</w:t>
            </w:r>
            <w:r w:rsidRPr="005647EB">
              <w:t xml:space="preserve"> </w:t>
            </w:r>
            <w:r w:rsidR="00123ECE" w:rsidRPr="005647EB">
              <w:t>CHOICE{</w:t>
            </w:r>
          </w:p>
        </w:tc>
        <w:tc>
          <w:tcPr>
            <w:tcW w:w="2267" w:type="dxa"/>
          </w:tcPr>
          <w:p w14:paraId="3271008D" w14:textId="77777777" w:rsidR="00123ECE" w:rsidRPr="005647EB" w:rsidRDefault="00123ECE" w:rsidP="002570E4">
            <w:pPr>
              <w:pStyle w:val="TAL"/>
              <w:keepNext w:val="0"/>
              <w:keepLines w:val="0"/>
            </w:pPr>
          </w:p>
        </w:tc>
        <w:tc>
          <w:tcPr>
            <w:tcW w:w="1700" w:type="dxa"/>
          </w:tcPr>
          <w:p w14:paraId="342EE688" w14:textId="77777777" w:rsidR="00123ECE" w:rsidRPr="005647EB" w:rsidRDefault="00123ECE" w:rsidP="002570E4">
            <w:pPr>
              <w:pStyle w:val="TAL"/>
              <w:keepNext w:val="0"/>
              <w:keepLines w:val="0"/>
            </w:pPr>
          </w:p>
        </w:tc>
        <w:tc>
          <w:tcPr>
            <w:tcW w:w="1245" w:type="dxa"/>
          </w:tcPr>
          <w:p w14:paraId="064EC9EC" w14:textId="77777777" w:rsidR="00123ECE" w:rsidRPr="005647EB" w:rsidRDefault="00123ECE" w:rsidP="002570E4">
            <w:pPr>
              <w:pStyle w:val="TAL"/>
              <w:keepNext w:val="0"/>
              <w:keepLines w:val="0"/>
            </w:pPr>
          </w:p>
        </w:tc>
      </w:tr>
      <w:tr w:rsidR="00123ECE" w:rsidRPr="005647EB" w14:paraId="627DA0C9" w14:textId="77777777" w:rsidTr="002570E4">
        <w:trPr>
          <w:jc w:val="center"/>
        </w:trPr>
        <w:tc>
          <w:tcPr>
            <w:tcW w:w="4427" w:type="dxa"/>
          </w:tcPr>
          <w:p w14:paraId="35BECB5B" w14:textId="23CFC0F3" w:rsidR="00123ECE" w:rsidRPr="005647EB" w:rsidRDefault="002570E4" w:rsidP="002570E4">
            <w:pPr>
              <w:pStyle w:val="TAL"/>
              <w:keepNext w:val="0"/>
              <w:keepLines w:val="0"/>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738C33A7" w14:textId="77777777" w:rsidR="00123ECE" w:rsidRPr="005647EB" w:rsidRDefault="00123ECE" w:rsidP="002570E4">
            <w:pPr>
              <w:pStyle w:val="TAL"/>
              <w:keepNext w:val="0"/>
              <w:keepLines w:val="0"/>
            </w:pPr>
          </w:p>
        </w:tc>
        <w:tc>
          <w:tcPr>
            <w:tcW w:w="1700" w:type="dxa"/>
          </w:tcPr>
          <w:p w14:paraId="64A68673" w14:textId="77777777" w:rsidR="00123ECE" w:rsidRPr="005647EB" w:rsidRDefault="00123ECE" w:rsidP="002570E4">
            <w:pPr>
              <w:pStyle w:val="TAL"/>
              <w:keepNext w:val="0"/>
              <w:keepLines w:val="0"/>
            </w:pPr>
          </w:p>
        </w:tc>
        <w:tc>
          <w:tcPr>
            <w:tcW w:w="1245" w:type="dxa"/>
          </w:tcPr>
          <w:p w14:paraId="6380E27C" w14:textId="77777777" w:rsidR="00123ECE" w:rsidRPr="005647EB" w:rsidRDefault="00123ECE" w:rsidP="002570E4">
            <w:pPr>
              <w:pStyle w:val="TAL"/>
              <w:keepNext w:val="0"/>
              <w:keepLines w:val="0"/>
            </w:pPr>
          </w:p>
        </w:tc>
      </w:tr>
      <w:tr w:rsidR="00123ECE" w:rsidRPr="005647EB" w14:paraId="20D1C250" w14:textId="77777777" w:rsidTr="002570E4">
        <w:trPr>
          <w:jc w:val="center"/>
        </w:trPr>
        <w:tc>
          <w:tcPr>
            <w:tcW w:w="4427" w:type="dxa"/>
          </w:tcPr>
          <w:p w14:paraId="088E34E3" w14:textId="10412B25" w:rsidR="00123ECE" w:rsidRPr="005647EB" w:rsidRDefault="002570E4" w:rsidP="002570E4">
            <w:pPr>
              <w:pStyle w:val="TAL"/>
              <w:keepNext w:val="0"/>
              <w:keepLines w:val="0"/>
            </w:pPr>
            <w:r w:rsidRPr="005647EB">
              <w:t xml:space="preserve">        </w:t>
            </w:r>
            <w:r w:rsidR="00123ECE" w:rsidRPr="005647EB">
              <w:t>measConfig</w:t>
            </w:r>
            <w:r w:rsidRPr="005647EB">
              <w:t xml:space="preserve"> </w:t>
            </w:r>
          </w:p>
        </w:tc>
        <w:tc>
          <w:tcPr>
            <w:tcW w:w="2267" w:type="dxa"/>
          </w:tcPr>
          <w:p w14:paraId="528F913A" w14:textId="1DF38F42" w:rsidR="00123ECE" w:rsidRPr="005647EB" w:rsidRDefault="00123ECE" w:rsidP="002570E4">
            <w:pPr>
              <w:pStyle w:val="TAL"/>
              <w:keepNext w:val="0"/>
              <w:keepLines w:val="0"/>
            </w:pPr>
            <w:r w:rsidRPr="005647EB">
              <w:t>MeasConfig</w:t>
            </w:r>
            <w:r w:rsidR="002570E4" w:rsidRPr="005647EB">
              <w:t xml:space="preserve"> </w:t>
            </w:r>
            <w:r w:rsidRPr="005647EB">
              <w:t>-DEFAULT</w:t>
            </w:r>
          </w:p>
        </w:tc>
        <w:tc>
          <w:tcPr>
            <w:tcW w:w="1700" w:type="dxa"/>
          </w:tcPr>
          <w:p w14:paraId="68C330B7" w14:textId="77777777" w:rsidR="00123ECE" w:rsidRPr="005647EB" w:rsidRDefault="00123ECE" w:rsidP="002570E4">
            <w:pPr>
              <w:pStyle w:val="TAL"/>
              <w:keepNext w:val="0"/>
              <w:keepLines w:val="0"/>
            </w:pPr>
          </w:p>
        </w:tc>
        <w:tc>
          <w:tcPr>
            <w:tcW w:w="1245" w:type="dxa"/>
          </w:tcPr>
          <w:p w14:paraId="2330C3BC" w14:textId="77777777" w:rsidR="00123ECE" w:rsidRPr="005647EB" w:rsidRDefault="00123ECE" w:rsidP="002570E4">
            <w:pPr>
              <w:pStyle w:val="TAL"/>
              <w:keepNext w:val="0"/>
              <w:keepLines w:val="0"/>
            </w:pPr>
          </w:p>
        </w:tc>
      </w:tr>
      <w:tr w:rsidR="00123ECE" w:rsidRPr="005647EB" w14:paraId="4FD3DD5D" w14:textId="77777777" w:rsidTr="002570E4">
        <w:trPr>
          <w:jc w:val="center"/>
        </w:trPr>
        <w:tc>
          <w:tcPr>
            <w:tcW w:w="4427" w:type="dxa"/>
          </w:tcPr>
          <w:p w14:paraId="2A1847B0" w14:textId="4F441A24" w:rsidR="00123ECE" w:rsidRPr="005647EB" w:rsidRDefault="002570E4" w:rsidP="002570E4">
            <w:pPr>
              <w:pStyle w:val="TAL"/>
              <w:keepNext w:val="0"/>
              <w:keepLines w:val="0"/>
              <w:rPr>
                <w:lang w:eastAsia="zh-CN"/>
              </w:rPr>
            </w:pPr>
            <w:r w:rsidRPr="005647EB">
              <w:rPr>
                <w:lang w:eastAsia="zh-CN"/>
              </w:rPr>
              <w:t xml:space="preserve">        </w:t>
            </w:r>
            <w:r w:rsidR="00123ECE" w:rsidRPr="005647EB">
              <w:t>radioResourceConfigDedicated</w:t>
            </w:r>
          </w:p>
        </w:tc>
        <w:tc>
          <w:tcPr>
            <w:tcW w:w="2267" w:type="dxa"/>
          </w:tcPr>
          <w:p w14:paraId="0082EF80" w14:textId="77777777" w:rsidR="00123ECE" w:rsidRPr="005647EB" w:rsidRDefault="00123ECE" w:rsidP="002570E4">
            <w:pPr>
              <w:pStyle w:val="TAL"/>
              <w:keepNext w:val="0"/>
              <w:keepLines w:val="0"/>
            </w:pPr>
            <w:r w:rsidRPr="005647EB">
              <w:t>RadioResourceConfigDedicated-HO</w:t>
            </w:r>
          </w:p>
        </w:tc>
        <w:tc>
          <w:tcPr>
            <w:tcW w:w="1700" w:type="dxa"/>
          </w:tcPr>
          <w:p w14:paraId="3A2ABCB2" w14:textId="77777777" w:rsidR="00123ECE" w:rsidRPr="005647EB" w:rsidRDefault="00123ECE" w:rsidP="002570E4">
            <w:pPr>
              <w:pStyle w:val="TAL"/>
              <w:keepNext w:val="0"/>
              <w:keepLines w:val="0"/>
            </w:pPr>
          </w:p>
        </w:tc>
        <w:tc>
          <w:tcPr>
            <w:tcW w:w="1245" w:type="dxa"/>
          </w:tcPr>
          <w:p w14:paraId="1495BF2D" w14:textId="77777777" w:rsidR="00123ECE" w:rsidRPr="005647EB" w:rsidRDefault="00123ECE" w:rsidP="002570E4">
            <w:pPr>
              <w:pStyle w:val="TAL"/>
              <w:keepNext w:val="0"/>
              <w:keepLines w:val="0"/>
              <w:rPr>
                <w:lang w:eastAsia="zh-CN"/>
              </w:rPr>
            </w:pPr>
          </w:p>
        </w:tc>
      </w:tr>
      <w:tr w:rsidR="00123ECE" w:rsidRPr="005647EB" w14:paraId="4CBC7B6B" w14:textId="77777777" w:rsidTr="002570E4">
        <w:trPr>
          <w:jc w:val="center"/>
        </w:trPr>
        <w:tc>
          <w:tcPr>
            <w:tcW w:w="4427" w:type="dxa"/>
          </w:tcPr>
          <w:p w14:paraId="0DE02596" w14:textId="64A7C08A" w:rsidR="00123ECE" w:rsidRPr="005647EB" w:rsidRDefault="002570E4" w:rsidP="002570E4">
            <w:pPr>
              <w:pStyle w:val="TAL"/>
              <w:keepNext w:val="0"/>
              <w:keepLines w:val="0"/>
            </w:pPr>
            <w:r w:rsidRPr="005647EB">
              <w:rPr>
                <w:lang w:eastAsia="zh-CN"/>
              </w:rPr>
              <w:t xml:space="preserve">   </w:t>
            </w:r>
            <w:r w:rsidR="00123ECE" w:rsidRPr="005647EB">
              <w:rPr>
                <w:lang w:eastAsia="zh-CN"/>
              </w:rPr>
              <w:t>}</w:t>
            </w:r>
          </w:p>
        </w:tc>
        <w:tc>
          <w:tcPr>
            <w:tcW w:w="2267" w:type="dxa"/>
          </w:tcPr>
          <w:p w14:paraId="6B0E9513" w14:textId="77777777" w:rsidR="00123ECE" w:rsidRPr="005647EB" w:rsidRDefault="00123ECE" w:rsidP="002570E4">
            <w:pPr>
              <w:pStyle w:val="TAL"/>
              <w:keepNext w:val="0"/>
              <w:keepLines w:val="0"/>
            </w:pPr>
          </w:p>
        </w:tc>
        <w:tc>
          <w:tcPr>
            <w:tcW w:w="1700" w:type="dxa"/>
          </w:tcPr>
          <w:p w14:paraId="2979F2D7" w14:textId="77777777" w:rsidR="00123ECE" w:rsidRPr="005647EB" w:rsidRDefault="00123ECE" w:rsidP="002570E4">
            <w:pPr>
              <w:pStyle w:val="TAL"/>
              <w:keepNext w:val="0"/>
              <w:keepLines w:val="0"/>
            </w:pPr>
          </w:p>
        </w:tc>
        <w:tc>
          <w:tcPr>
            <w:tcW w:w="1245" w:type="dxa"/>
          </w:tcPr>
          <w:p w14:paraId="4665DC2D" w14:textId="77777777" w:rsidR="00123ECE" w:rsidRPr="005647EB" w:rsidRDefault="00123ECE" w:rsidP="002570E4">
            <w:pPr>
              <w:pStyle w:val="TAL"/>
              <w:keepNext w:val="0"/>
              <w:keepLines w:val="0"/>
            </w:pPr>
          </w:p>
        </w:tc>
      </w:tr>
      <w:tr w:rsidR="00123ECE" w:rsidRPr="005647EB" w14:paraId="4ADBE142" w14:textId="77777777" w:rsidTr="002570E4">
        <w:trPr>
          <w:jc w:val="center"/>
        </w:trPr>
        <w:tc>
          <w:tcPr>
            <w:tcW w:w="4427" w:type="dxa"/>
          </w:tcPr>
          <w:p w14:paraId="75D7A63D" w14:textId="703972C3"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6D11615A" w14:textId="77777777" w:rsidR="00123ECE" w:rsidRPr="005647EB" w:rsidRDefault="00123ECE" w:rsidP="002570E4">
            <w:pPr>
              <w:pStyle w:val="TAL"/>
              <w:keepNext w:val="0"/>
              <w:keepLines w:val="0"/>
            </w:pPr>
          </w:p>
        </w:tc>
        <w:tc>
          <w:tcPr>
            <w:tcW w:w="1700" w:type="dxa"/>
          </w:tcPr>
          <w:p w14:paraId="4ED0A8D0" w14:textId="77777777" w:rsidR="00123ECE" w:rsidRPr="005647EB" w:rsidRDefault="00123ECE" w:rsidP="002570E4">
            <w:pPr>
              <w:pStyle w:val="TAL"/>
              <w:keepNext w:val="0"/>
              <w:keepLines w:val="0"/>
            </w:pPr>
          </w:p>
        </w:tc>
        <w:tc>
          <w:tcPr>
            <w:tcW w:w="1245" w:type="dxa"/>
          </w:tcPr>
          <w:p w14:paraId="35E91BCA" w14:textId="77777777" w:rsidR="00123ECE" w:rsidRPr="005647EB" w:rsidRDefault="00123ECE" w:rsidP="002570E4">
            <w:pPr>
              <w:pStyle w:val="TAL"/>
              <w:keepNext w:val="0"/>
              <w:keepLines w:val="0"/>
            </w:pPr>
          </w:p>
        </w:tc>
      </w:tr>
      <w:tr w:rsidR="00123ECE" w:rsidRPr="005647EB" w14:paraId="248C24F6" w14:textId="77777777" w:rsidTr="002570E4">
        <w:trPr>
          <w:jc w:val="center"/>
        </w:trPr>
        <w:tc>
          <w:tcPr>
            <w:tcW w:w="4427" w:type="dxa"/>
          </w:tcPr>
          <w:p w14:paraId="705D88C0" w14:textId="4E42DB3B" w:rsidR="00123ECE" w:rsidRPr="005647EB" w:rsidRDefault="002570E4" w:rsidP="002570E4">
            <w:pPr>
              <w:pStyle w:val="TAL"/>
              <w:keepNext w:val="0"/>
              <w:keepLines w:val="0"/>
            </w:pPr>
            <w:r w:rsidRPr="005647EB">
              <w:t xml:space="preserve"> </w:t>
            </w:r>
            <w:r w:rsidR="00123ECE" w:rsidRPr="005647EB">
              <w:t>}</w:t>
            </w:r>
          </w:p>
        </w:tc>
        <w:tc>
          <w:tcPr>
            <w:tcW w:w="2267" w:type="dxa"/>
          </w:tcPr>
          <w:p w14:paraId="4F541D8B" w14:textId="77777777" w:rsidR="00123ECE" w:rsidRPr="005647EB" w:rsidRDefault="00123ECE" w:rsidP="002570E4">
            <w:pPr>
              <w:pStyle w:val="TAL"/>
              <w:keepNext w:val="0"/>
              <w:keepLines w:val="0"/>
            </w:pPr>
          </w:p>
        </w:tc>
        <w:tc>
          <w:tcPr>
            <w:tcW w:w="1700" w:type="dxa"/>
          </w:tcPr>
          <w:p w14:paraId="68FE37A2" w14:textId="77777777" w:rsidR="00123ECE" w:rsidRPr="005647EB" w:rsidRDefault="00123ECE" w:rsidP="002570E4">
            <w:pPr>
              <w:pStyle w:val="TAL"/>
              <w:keepNext w:val="0"/>
              <w:keepLines w:val="0"/>
            </w:pPr>
          </w:p>
        </w:tc>
        <w:tc>
          <w:tcPr>
            <w:tcW w:w="1245" w:type="dxa"/>
          </w:tcPr>
          <w:p w14:paraId="7BA92F65" w14:textId="77777777" w:rsidR="00123ECE" w:rsidRPr="005647EB" w:rsidRDefault="00123ECE" w:rsidP="002570E4">
            <w:pPr>
              <w:pStyle w:val="TAL"/>
              <w:keepNext w:val="0"/>
              <w:keepLines w:val="0"/>
            </w:pPr>
          </w:p>
        </w:tc>
      </w:tr>
      <w:tr w:rsidR="00123ECE" w:rsidRPr="005647EB" w14:paraId="0DBDCC86" w14:textId="77777777" w:rsidTr="002570E4">
        <w:trPr>
          <w:jc w:val="center"/>
        </w:trPr>
        <w:tc>
          <w:tcPr>
            <w:tcW w:w="4427" w:type="dxa"/>
          </w:tcPr>
          <w:p w14:paraId="2F72C12B" w14:textId="77777777" w:rsidR="00123ECE" w:rsidRPr="005647EB" w:rsidRDefault="00123ECE" w:rsidP="002570E4">
            <w:pPr>
              <w:pStyle w:val="TAL"/>
              <w:keepNext w:val="0"/>
              <w:keepLines w:val="0"/>
            </w:pPr>
            <w:r w:rsidRPr="005647EB">
              <w:t>}</w:t>
            </w:r>
          </w:p>
        </w:tc>
        <w:tc>
          <w:tcPr>
            <w:tcW w:w="2267" w:type="dxa"/>
          </w:tcPr>
          <w:p w14:paraId="60695341" w14:textId="77777777" w:rsidR="00123ECE" w:rsidRPr="005647EB" w:rsidRDefault="00123ECE" w:rsidP="002570E4">
            <w:pPr>
              <w:pStyle w:val="TAL"/>
              <w:keepNext w:val="0"/>
              <w:keepLines w:val="0"/>
            </w:pPr>
          </w:p>
        </w:tc>
        <w:tc>
          <w:tcPr>
            <w:tcW w:w="1700" w:type="dxa"/>
          </w:tcPr>
          <w:p w14:paraId="43ABCD23" w14:textId="77777777" w:rsidR="00123ECE" w:rsidRPr="005647EB" w:rsidRDefault="00123ECE" w:rsidP="002570E4">
            <w:pPr>
              <w:pStyle w:val="TAL"/>
              <w:keepNext w:val="0"/>
              <w:keepLines w:val="0"/>
            </w:pPr>
          </w:p>
        </w:tc>
        <w:tc>
          <w:tcPr>
            <w:tcW w:w="1245" w:type="dxa"/>
          </w:tcPr>
          <w:p w14:paraId="30E9A077" w14:textId="77777777" w:rsidR="00123ECE" w:rsidRPr="005647EB" w:rsidRDefault="00123ECE" w:rsidP="002570E4">
            <w:pPr>
              <w:pStyle w:val="TAL"/>
              <w:keepNext w:val="0"/>
              <w:keepLines w:val="0"/>
            </w:pPr>
          </w:p>
        </w:tc>
      </w:tr>
      <w:tr w:rsidR="00123ECE" w:rsidRPr="005647EB" w14:paraId="2CD2BDAB" w14:textId="77777777" w:rsidTr="002570E4">
        <w:trPr>
          <w:jc w:val="center"/>
        </w:trPr>
        <w:tc>
          <w:tcPr>
            <w:tcW w:w="4427" w:type="dxa"/>
          </w:tcPr>
          <w:p w14:paraId="455BFB9C" w14:textId="77777777" w:rsidR="00123ECE" w:rsidRPr="005647EB" w:rsidRDefault="00123ECE" w:rsidP="002570E4">
            <w:pPr>
              <w:pStyle w:val="TAL"/>
              <w:keepNext w:val="0"/>
              <w:keepLines w:val="0"/>
            </w:pPr>
          </w:p>
        </w:tc>
        <w:tc>
          <w:tcPr>
            <w:tcW w:w="2267" w:type="dxa"/>
          </w:tcPr>
          <w:p w14:paraId="74D05BB9" w14:textId="77777777" w:rsidR="00123ECE" w:rsidRPr="005647EB" w:rsidRDefault="00123ECE" w:rsidP="002570E4">
            <w:pPr>
              <w:pStyle w:val="TAL"/>
              <w:keepNext w:val="0"/>
              <w:keepLines w:val="0"/>
            </w:pPr>
          </w:p>
        </w:tc>
        <w:tc>
          <w:tcPr>
            <w:tcW w:w="1700" w:type="dxa"/>
          </w:tcPr>
          <w:p w14:paraId="785BB00E" w14:textId="77777777" w:rsidR="00123ECE" w:rsidRPr="005647EB" w:rsidRDefault="00123ECE" w:rsidP="002570E4">
            <w:pPr>
              <w:pStyle w:val="TAL"/>
              <w:keepNext w:val="0"/>
              <w:keepLines w:val="0"/>
            </w:pPr>
          </w:p>
        </w:tc>
        <w:tc>
          <w:tcPr>
            <w:tcW w:w="1245" w:type="dxa"/>
          </w:tcPr>
          <w:p w14:paraId="707DFFFF" w14:textId="77777777" w:rsidR="00123ECE" w:rsidRPr="005647EB" w:rsidRDefault="00123ECE" w:rsidP="002570E4">
            <w:pPr>
              <w:pStyle w:val="TAL"/>
              <w:keepNext w:val="0"/>
              <w:keepLines w:val="0"/>
            </w:pPr>
          </w:p>
        </w:tc>
      </w:tr>
    </w:tbl>
    <w:p w14:paraId="2BC30F7B" w14:textId="77777777" w:rsidR="00123ECE" w:rsidRPr="005647EB" w:rsidRDefault="00123ECE" w:rsidP="002570E4">
      <w:pPr>
        <w:rPr>
          <w:lang w:eastAsia="zh-CN"/>
        </w:rPr>
      </w:pPr>
    </w:p>
    <w:p w14:paraId="7535AAA9" w14:textId="77777777" w:rsidR="00123ECE" w:rsidRPr="005647EB" w:rsidRDefault="00123ECE" w:rsidP="006D30B7">
      <w:pPr>
        <w:pStyle w:val="TH"/>
        <w:keepLines w:val="0"/>
      </w:pPr>
      <w:r w:rsidRPr="005647EB">
        <w:lastRenderedPageBreak/>
        <w:t>Table 8.4.3.4.3-</w:t>
      </w:r>
      <w:r w:rsidRPr="005647EB">
        <w:rPr>
          <w:lang w:eastAsia="zh-CN"/>
        </w:rPr>
        <w:t>3</w:t>
      </w:r>
      <w:r w:rsidRPr="005647EB">
        <w:t xml:space="preserve">: </w:t>
      </w:r>
      <w:r w:rsidRPr="005647EB">
        <w:rPr>
          <w:i/>
        </w:rPr>
        <w:t>MeasObjectEUTRA-GENERIC(</w:t>
      </w:r>
      <w:r w:rsidRPr="005647EB">
        <w:rPr>
          <w:i/>
          <w:lang w:eastAsia="zh-CN"/>
        </w:rPr>
        <w:t>f2</w:t>
      </w:r>
      <w:r w:rsidRPr="005647EB">
        <w:rPr>
          <w:i/>
        </w:rPr>
        <w: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238DA5C3" w14:textId="77777777" w:rsidTr="002570E4">
        <w:trPr>
          <w:jc w:val="center"/>
        </w:trPr>
        <w:tc>
          <w:tcPr>
            <w:tcW w:w="9635" w:type="dxa"/>
            <w:gridSpan w:val="4"/>
            <w:shd w:val="clear" w:color="auto" w:fill="auto"/>
          </w:tcPr>
          <w:p w14:paraId="26E11274" w14:textId="693C925A"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MeasObjectEUTRA-GENERIC(Freq)</w:t>
            </w:r>
          </w:p>
        </w:tc>
      </w:tr>
      <w:tr w:rsidR="00123ECE" w:rsidRPr="005647EB" w14:paraId="14D6309C" w14:textId="77777777" w:rsidTr="002570E4">
        <w:trPr>
          <w:jc w:val="center"/>
        </w:trPr>
        <w:tc>
          <w:tcPr>
            <w:tcW w:w="4535" w:type="dxa"/>
            <w:shd w:val="clear" w:color="auto" w:fill="auto"/>
          </w:tcPr>
          <w:p w14:paraId="0C1CF778" w14:textId="7E8D6072" w:rsidR="00123ECE" w:rsidRPr="005647EB" w:rsidRDefault="00123ECE" w:rsidP="006D30B7">
            <w:pPr>
              <w:pStyle w:val="TAH"/>
              <w:keepLines w:val="0"/>
            </w:pPr>
            <w:r w:rsidRPr="005647EB">
              <w:t>Information</w:t>
            </w:r>
            <w:r w:rsidR="002570E4" w:rsidRPr="005647EB">
              <w:t xml:space="preserve"> </w:t>
            </w:r>
            <w:r w:rsidRPr="005647EB">
              <w:t>Element</w:t>
            </w:r>
          </w:p>
        </w:tc>
        <w:tc>
          <w:tcPr>
            <w:tcW w:w="2267" w:type="dxa"/>
            <w:shd w:val="clear" w:color="auto" w:fill="auto"/>
          </w:tcPr>
          <w:p w14:paraId="4E4E70F6" w14:textId="77777777" w:rsidR="00123ECE" w:rsidRPr="005647EB" w:rsidRDefault="00123ECE" w:rsidP="006D30B7">
            <w:pPr>
              <w:pStyle w:val="TAH"/>
              <w:keepLines w:val="0"/>
            </w:pPr>
            <w:r w:rsidRPr="005647EB">
              <w:t>Value/remark</w:t>
            </w:r>
          </w:p>
        </w:tc>
        <w:tc>
          <w:tcPr>
            <w:tcW w:w="1700" w:type="dxa"/>
            <w:shd w:val="clear" w:color="auto" w:fill="auto"/>
          </w:tcPr>
          <w:p w14:paraId="32507A50" w14:textId="77777777" w:rsidR="00123ECE" w:rsidRPr="005647EB" w:rsidRDefault="00123ECE" w:rsidP="006D30B7">
            <w:pPr>
              <w:pStyle w:val="TAH"/>
              <w:keepLines w:val="0"/>
            </w:pPr>
            <w:r w:rsidRPr="005647EB">
              <w:t>Comment</w:t>
            </w:r>
          </w:p>
        </w:tc>
        <w:tc>
          <w:tcPr>
            <w:tcW w:w="1133" w:type="dxa"/>
            <w:shd w:val="clear" w:color="auto" w:fill="auto"/>
          </w:tcPr>
          <w:p w14:paraId="54712CF2" w14:textId="77777777" w:rsidR="00123ECE" w:rsidRPr="005647EB" w:rsidRDefault="00123ECE" w:rsidP="006D30B7">
            <w:pPr>
              <w:pStyle w:val="TAH"/>
              <w:keepLines w:val="0"/>
            </w:pPr>
            <w:r w:rsidRPr="005647EB">
              <w:t>Condition</w:t>
            </w:r>
          </w:p>
        </w:tc>
      </w:tr>
      <w:tr w:rsidR="00123ECE" w:rsidRPr="005647EB" w14:paraId="030C12EE" w14:textId="77777777" w:rsidTr="002570E4">
        <w:trPr>
          <w:jc w:val="center"/>
        </w:trPr>
        <w:tc>
          <w:tcPr>
            <w:tcW w:w="4535" w:type="dxa"/>
            <w:shd w:val="clear" w:color="auto" w:fill="auto"/>
          </w:tcPr>
          <w:p w14:paraId="78138B56" w14:textId="266EAC9B" w:rsidR="00123ECE" w:rsidRPr="005647EB" w:rsidRDefault="00123ECE" w:rsidP="006D30B7">
            <w:pPr>
              <w:pStyle w:val="TAL"/>
              <w:keepLines w:val="0"/>
            </w:pPr>
            <w:r w:rsidRPr="005647EB">
              <w:t>MeasObjectEUTRA-GENERIC(Freq)</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20D56B10" w14:textId="77777777" w:rsidR="00123ECE" w:rsidRPr="005647EB" w:rsidRDefault="00123ECE" w:rsidP="006D30B7">
            <w:pPr>
              <w:pStyle w:val="TAL"/>
              <w:keepLines w:val="0"/>
            </w:pPr>
          </w:p>
        </w:tc>
        <w:tc>
          <w:tcPr>
            <w:tcW w:w="1700" w:type="dxa"/>
            <w:shd w:val="clear" w:color="auto" w:fill="auto"/>
          </w:tcPr>
          <w:p w14:paraId="3679125D" w14:textId="77777777" w:rsidR="00123ECE" w:rsidRPr="005647EB" w:rsidRDefault="00123ECE" w:rsidP="006D30B7">
            <w:pPr>
              <w:pStyle w:val="TAL"/>
              <w:keepLines w:val="0"/>
            </w:pPr>
          </w:p>
        </w:tc>
        <w:tc>
          <w:tcPr>
            <w:tcW w:w="1133" w:type="dxa"/>
            <w:shd w:val="clear" w:color="auto" w:fill="auto"/>
          </w:tcPr>
          <w:p w14:paraId="5DC2538C" w14:textId="77777777" w:rsidR="00123ECE" w:rsidRPr="005647EB" w:rsidRDefault="00123ECE" w:rsidP="006D30B7">
            <w:pPr>
              <w:pStyle w:val="TAL"/>
              <w:keepLines w:val="0"/>
            </w:pPr>
          </w:p>
        </w:tc>
      </w:tr>
      <w:tr w:rsidR="00123ECE" w:rsidRPr="005647EB" w14:paraId="649EB257" w14:textId="77777777" w:rsidTr="002570E4">
        <w:trPr>
          <w:jc w:val="center"/>
        </w:trPr>
        <w:tc>
          <w:tcPr>
            <w:tcW w:w="4535" w:type="dxa"/>
            <w:shd w:val="clear" w:color="auto" w:fill="auto"/>
          </w:tcPr>
          <w:p w14:paraId="013EEB9D" w14:textId="3CB8AF67" w:rsidR="00123ECE" w:rsidRPr="005647EB" w:rsidRDefault="002570E4" w:rsidP="006D30B7">
            <w:pPr>
              <w:pStyle w:val="TAL"/>
              <w:keepLines w:val="0"/>
            </w:pPr>
            <w:r w:rsidRPr="005647EB">
              <w:t xml:space="preserve">  </w:t>
            </w:r>
            <w:r w:rsidR="00123ECE" w:rsidRPr="005647EB">
              <w:t>carrierFreq</w:t>
            </w:r>
            <w:r w:rsidRPr="005647EB">
              <w:t xml:space="preserve"> </w:t>
            </w:r>
          </w:p>
        </w:tc>
        <w:tc>
          <w:tcPr>
            <w:tcW w:w="2267" w:type="dxa"/>
            <w:shd w:val="clear" w:color="auto" w:fill="auto"/>
          </w:tcPr>
          <w:p w14:paraId="65E18D86" w14:textId="13FEC89C" w:rsidR="00123ECE" w:rsidRPr="005647EB" w:rsidRDefault="00123ECE" w:rsidP="006D30B7">
            <w:pPr>
              <w:pStyle w:val="TAL"/>
              <w:keepLines w:val="0"/>
              <w:rPr>
                <w:lang w:eastAsia="zh-CN"/>
              </w:rPr>
            </w:pPr>
            <w:r w:rsidRPr="005647EB">
              <w:t>Downlink</w:t>
            </w:r>
            <w:r w:rsidR="002570E4" w:rsidRPr="005647EB">
              <w:t xml:space="preserve"> </w:t>
            </w:r>
            <w:r w:rsidRPr="005647EB">
              <w:t>EARFCN</w:t>
            </w:r>
            <w:r w:rsidR="002570E4" w:rsidRPr="005647EB">
              <w:t xml:space="preserve"> </w:t>
            </w:r>
            <w:r w:rsidRPr="005647EB">
              <w:t>for</w:t>
            </w:r>
            <w:r w:rsidR="002570E4" w:rsidRPr="005647EB">
              <w:t xml:space="preserve"> </w:t>
            </w:r>
            <w:r w:rsidRPr="005647EB">
              <w:rPr>
                <w:lang w:eastAsia="zh-CN"/>
              </w:rPr>
              <w:t>frequency</w:t>
            </w:r>
            <w:r w:rsidR="002570E4" w:rsidRPr="005647EB">
              <w:rPr>
                <w:lang w:eastAsia="zh-CN"/>
              </w:rPr>
              <w:t xml:space="preserve"> </w:t>
            </w:r>
            <w:r w:rsidRPr="005647EB">
              <w:rPr>
                <w:lang w:eastAsia="zh-CN"/>
              </w:rPr>
              <w:t>f2</w:t>
            </w:r>
            <w:r w:rsidR="002570E4" w:rsidRPr="005647EB">
              <w:rPr>
                <w:lang w:eastAsia="zh-CN"/>
              </w:rPr>
              <w:t xml:space="preserve"> </w:t>
            </w:r>
            <w:r w:rsidRPr="005647EB">
              <w:rPr>
                <w:lang w:eastAsia="zh-CN"/>
              </w:rPr>
              <w:t>defined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36.508</w:t>
            </w:r>
          </w:p>
        </w:tc>
        <w:tc>
          <w:tcPr>
            <w:tcW w:w="1700" w:type="dxa"/>
            <w:shd w:val="clear" w:color="auto" w:fill="auto"/>
          </w:tcPr>
          <w:p w14:paraId="18FF33F4" w14:textId="77777777" w:rsidR="00123ECE" w:rsidRPr="005647EB" w:rsidRDefault="00123ECE" w:rsidP="006D30B7">
            <w:pPr>
              <w:pStyle w:val="TAL"/>
              <w:keepLines w:val="0"/>
            </w:pPr>
          </w:p>
        </w:tc>
        <w:tc>
          <w:tcPr>
            <w:tcW w:w="1133" w:type="dxa"/>
            <w:shd w:val="clear" w:color="auto" w:fill="auto"/>
          </w:tcPr>
          <w:p w14:paraId="1178DC0E" w14:textId="77777777" w:rsidR="00123ECE" w:rsidRPr="005647EB" w:rsidRDefault="00123ECE" w:rsidP="006D30B7">
            <w:pPr>
              <w:pStyle w:val="TAL"/>
              <w:keepLines w:val="0"/>
            </w:pPr>
          </w:p>
        </w:tc>
      </w:tr>
      <w:tr w:rsidR="00123ECE" w:rsidRPr="005647EB" w14:paraId="1C8EE116" w14:textId="77777777" w:rsidTr="002570E4">
        <w:trPr>
          <w:jc w:val="center"/>
        </w:trPr>
        <w:tc>
          <w:tcPr>
            <w:tcW w:w="4535" w:type="dxa"/>
            <w:shd w:val="clear" w:color="auto" w:fill="auto"/>
          </w:tcPr>
          <w:p w14:paraId="372CA8B8" w14:textId="0D629BAA" w:rsidR="00123ECE" w:rsidRPr="005647EB" w:rsidRDefault="002570E4" w:rsidP="006D30B7">
            <w:pPr>
              <w:pStyle w:val="TAL"/>
              <w:keepLines w:val="0"/>
            </w:pPr>
            <w:r w:rsidRPr="005647EB">
              <w:t xml:space="preserve">  </w:t>
            </w:r>
            <w:r w:rsidR="00123ECE" w:rsidRPr="005647EB">
              <w:t>allowedmeasBandwidth</w:t>
            </w:r>
          </w:p>
        </w:tc>
        <w:tc>
          <w:tcPr>
            <w:tcW w:w="2267" w:type="dxa"/>
            <w:shd w:val="clear" w:color="auto" w:fill="auto"/>
          </w:tcPr>
          <w:p w14:paraId="47517103" w14:textId="3A941B86" w:rsidR="00123ECE" w:rsidRPr="005647EB" w:rsidRDefault="00123ECE" w:rsidP="006D30B7">
            <w:pPr>
              <w:pStyle w:val="TAL"/>
              <w:keepLines w:val="0"/>
            </w:pPr>
            <w:r w:rsidRPr="005647EB">
              <w:t>The</w:t>
            </w:r>
            <w:r w:rsidR="002570E4" w:rsidRPr="005647EB">
              <w:t xml:space="preserve"> </w:t>
            </w:r>
            <w:r w:rsidRPr="005647EB">
              <w:t>number</w:t>
            </w:r>
            <w:r w:rsidR="002570E4" w:rsidRPr="005647EB">
              <w:t xml:space="preserve"> </w:t>
            </w:r>
            <w:r w:rsidRPr="005647EB">
              <w:t>of</w:t>
            </w:r>
            <w:r w:rsidR="002570E4" w:rsidRPr="005647EB">
              <w:t xml:space="preserve"> </w:t>
            </w:r>
            <w:r w:rsidRPr="005647EB">
              <w:t>the</w:t>
            </w:r>
            <w:r w:rsidR="002570E4" w:rsidRPr="005647EB">
              <w:t xml:space="preserve"> </w:t>
            </w:r>
            <w:r w:rsidRPr="005647EB">
              <w:t>resource</w:t>
            </w:r>
            <w:r w:rsidR="002570E4" w:rsidRPr="005647EB">
              <w:t xml:space="preserve"> </w:t>
            </w:r>
            <w:r w:rsidRPr="005647EB">
              <w:t>blocks</w:t>
            </w:r>
            <w:r w:rsidR="002570E4" w:rsidRPr="005647EB">
              <w:t xml:space="preserve"> </w:t>
            </w:r>
            <w:r w:rsidRPr="005647EB">
              <w:t>for</w:t>
            </w:r>
            <w:r w:rsidR="002570E4" w:rsidRPr="005647EB">
              <w:t xml:space="preserve"> </w:t>
            </w:r>
            <w:r w:rsidRPr="005647EB">
              <w:rPr>
                <w:lang w:eastAsia="zh-CN"/>
              </w:rPr>
              <w:t>frequency</w:t>
            </w:r>
            <w:r w:rsidR="002570E4" w:rsidRPr="005647EB">
              <w:rPr>
                <w:lang w:eastAsia="zh-CN"/>
              </w:rPr>
              <w:t xml:space="preserve"> </w:t>
            </w:r>
            <w:r w:rsidRPr="005647EB">
              <w:rPr>
                <w:lang w:eastAsia="zh-CN"/>
              </w:rPr>
              <w:t>f2</w:t>
            </w:r>
            <w:r w:rsidR="002570E4" w:rsidRPr="005647EB">
              <w:t xml:space="preserve"> </w:t>
            </w:r>
          </w:p>
        </w:tc>
        <w:tc>
          <w:tcPr>
            <w:tcW w:w="1700" w:type="dxa"/>
            <w:shd w:val="clear" w:color="auto" w:fill="auto"/>
          </w:tcPr>
          <w:p w14:paraId="1A695596" w14:textId="77777777" w:rsidR="00123ECE" w:rsidRPr="005647EB" w:rsidRDefault="00123ECE" w:rsidP="006D30B7">
            <w:pPr>
              <w:pStyle w:val="TAL"/>
              <w:keepLines w:val="0"/>
            </w:pPr>
          </w:p>
        </w:tc>
        <w:tc>
          <w:tcPr>
            <w:tcW w:w="1133" w:type="dxa"/>
            <w:shd w:val="clear" w:color="auto" w:fill="auto"/>
          </w:tcPr>
          <w:p w14:paraId="560518A2" w14:textId="77777777" w:rsidR="00123ECE" w:rsidRPr="005647EB" w:rsidRDefault="00123ECE" w:rsidP="006D30B7">
            <w:pPr>
              <w:pStyle w:val="TAL"/>
              <w:keepLines w:val="0"/>
            </w:pPr>
          </w:p>
        </w:tc>
      </w:tr>
      <w:tr w:rsidR="00123ECE" w:rsidRPr="005647EB" w14:paraId="1AC7D264" w14:textId="77777777" w:rsidTr="002570E4">
        <w:trPr>
          <w:jc w:val="center"/>
        </w:trPr>
        <w:tc>
          <w:tcPr>
            <w:tcW w:w="4535" w:type="dxa"/>
            <w:shd w:val="clear" w:color="auto" w:fill="auto"/>
          </w:tcPr>
          <w:p w14:paraId="305DC17D" w14:textId="383BEF7E" w:rsidR="00123ECE" w:rsidRPr="005647EB" w:rsidRDefault="002570E4" w:rsidP="006D30B7">
            <w:pPr>
              <w:pStyle w:val="TAL"/>
              <w:keepLines w:val="0"/>
            </w:pPr>
            <w:r w:rsidRPr="005647EB">
              <w:t xml:space="preserve">  </w:t>
            </w:r>
            <w:r w:rsidR="00123ECE" w:rsidRPr="005647EB">
              <w:t>presenceAntennaPort1</w:t>
            </w:r>
          </w:p>
        </w:tc>
        <w:tc>
          <w:tcPr>
            <w:tcW w:w="2267" w:type="dxa"/>
            <w:shd w:val="clear" w:color="auto" w:fill="auto"/>
          </w:tcPr>
          <w:p w14:paraId="17D4B09B" w14:textId="77777777" w:rsidR="00123ECE" w:rsidRPr="005647EB" w:rsidRDefault="00123ECE" w:rsidP="006D30B7">
            <w:pPr>
              <w:pStyle w:val="TAL"/>
              <w:keepLines w:val="0"/>
            </w:pPr>
            <w:r w:rsidRPr="005647EB">
              <w:t>FALSE</w:t>
            </w:r>
          </w:p>
        </w:tc>
        <w:tc>
          <w:tcPr>
            <w:tcW w:w="1700" w:type="dxa"/>
            <w:shd w:val="clear" w:color="auto" w:fill="auto"/>
          </w:tcPr>
          <w:p w14:paraId="5587D5C4" w14:textId="77777777" w:rsidR="00123ECE" w:rsidRPr="005647EB" w:rsidRDefault="00123ECE" w:rsidP="006D30B7">
            <w:pPr>
              <w:pStyle w:val="TAL"/>
              <w:keepLines w:val="0"/>
            </w:pPr>
          </w:p>
        </w:tc>
        <w:tc>
          <w:tcPr>
            <w:tcW w:w="1133" w:type="dxa"/>
            <w:shd w:val="clear" w:color="auto" w:fill="auto"/>
          </w:tcPr>
          <w:p w14:paraId="5720A787" w14:textId="77777777" w:rsidR="00123ECE" w:rsidRPr="005647EB" w:rsidRDefault="00123ECE" w:rsidP="006D30B7">
            <w:pPr>
              <w:pStyle w:val="TAL"/>
              <w:keepLines w:val="0"/>
            </w:pPr>
          </w:p>
        </w:tc>
      </w:tr>
      <w:tr w:rsidR="00123ECE" w:rsidRPr="005647EB" w14:paraId="01791F20" w14:textId="77777777" w:rsidTr="002570E4">
        <w:trPr>
          <w:jc w:val="center"/>
        </w:trPr>
        <w:tc>
          <w:tcPr>
            <w:tcW w:w="4535" w:type="dxa"/>
            <w:shd w:val="clear" w:color="auto" w:fill="auto"/>
          </w:tcPr>
          <w:p w14:paraId="7EDF12D4" w14:textId="5958193D" w:rsidR="00123ECE" w:rsidRPr="005647EB" w:rsidRDefault="002570E4" w:rsidP="006D30B7">
            <w:pPr>
              <w:pStyle w:val="TAL"/>
              <w:keepLines w:val="0"/>
            </w:pPr>
            <w:r w:rsidRPr="005647EB">
              <w:t xml:space="preserve">  </w:t>
            </w:r>
            <w:r w:rsidR="00123ECE" w:rsidRPr="005647EB">
              <w:t>neighCellConfig</w:t>
            </w:r>
          </w:p>
        </w:tc>
        <w:tc>
          <w:tcPr>
            <w:tcW w:w="2267" w:type="dxa"/>
            <w:shd w:val="clear" w:color="auto" w:fill="auto"/>
          </w:tcPr>
          <w:p w14:paraId="4EE23A50" w14:textId="7469868C" w:rsidR="00123ECE" w:rsidRPr="005647EB" w:rsidRDefault="00C102E1" w:rsidP="006D30B7">
            <w:pPr>
              <w:pStyle w:val="TAL"/>
              <w:keepLines w:val="0"/>
            </w:pPr>
            <w:r w:rsidRPr="005647EB">
              <w:t>'01'B</w:t>
            </w:r>
            <w:r w:rsidR="002570E4" w:rsidRPr="005647EB">
              <w:t xml:space="preserve"> </w:t>
            </w:r>
            <w:r w:rsidRPr="005647EB">
              <w:t>(No</w:t>
            </w:r>
            <w:r w:rsidR="002570E4" w:rsidRPr="005647EB">
              <w:t xml:space="preserve"> </w:t>
            </w:r>
            <w:r w:rsidRPr="005647EB">
              <w:t>MBSFN</w:t>
            </w:r>
            <w:r w:rsidR="002570E4" w:rsidRPr="005647EB">
              <w:t xml:space="preserve"> </w:t>
            </w:r>
            <w:r w:rsidRPr="005647EB">
              <w:t>subframes</w:t>
            </w:r>
            <w:r w:rsidR="002570E4" w:rsidRPr="005647EB">
              <w:t xml:space="preserve"> </w:t>
            </w:r>
            <w:r w:rsidRPr="005647EB">
              <w:t>are</w:t>
            </w:r>
            <w:r w:rsidR="002570E4" w:rsidRPr="005647EB">
              <w:t xml:space="preserve"> </w:t>
            </w:r>
            <w:r w:rsidRPr="005647EB">
              <w:t>present</w:t>
            </w:r>
            <w:r w:rsidR="002570E4" w:rsidRPr="005647EB">
              <w:t xml:space="preserve"> </w:t>
            </w:r>
            <w:r w:rsidRPr="005647EB">
              <w:t>in</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p>
        </w:tc>
        <w:tc>
          <w:tcPr>
            <w:tcW w:w="1700" w:type="dxa"/>
            <w:shd w:val="clear" w:color="auto" w:fill="auto"/>
          </w:tcPr>
          <w:p w14:paraId="57E3ED19" w14:textId="77777777" w:rsidR="00123ECE" w:rsidRPr="005647EB" w:rsidRDefault="00123ECE" w:rsidP="006D30B7">
            <w:pPr>
              <w:pStyle w:val="TAL"/>
              <w:keepLines w:val="0"/>
            </w:pPr>
          </w:p>
        </w:tc>
        <w:tc>
          <w:tcPr>
            <w:tcW w:w="1133" w:type="dxa"/>
            <w:shd w:val="clear" w:color="auto" w:fill="auto"/>
          </w:tcPr>
          <w:p w14:paraId="5E0BB059" w14:textId="77777777" w:rsidR="00123ECE" w:rsidRPr="005647EB" w:rsidRDefault="00123ECE" w:rsidP="006D30B7">
            <w:pPr>
              <w:pStyle w:val="TAL"/>
              <w:keepLines w:val="0"/>
            </w:pPr>
          </w:p>
        </w:tc>
      </w:tr>
      <w:tr w:rsidR="00123ECE" w:rsidRPr="005647EB" w14:paraId="61A67354" w14:textId="77777777" w:rsidTr="002570E4">
        <w:trPr>
          <w:jc w:val="center"/>
        </w:trPr>
        <w:tc>
          <w:tcPr>
            <w:tcW w:w="4535" w:type="dxa"/>
            <w:shd w:val="clear" w:color="auto" w:fill="auto"/>
          </w:tcPr>
          <w:p w14:paraId="1EABCB78" w14:textId="385131FE" w:rsidR="00123ECE" w:rsidRPr="005647EB" w:rsidRDefault="002570E4" w:rsidP="002570E4">
            <w:pPr>
              <w:pStyle w:val="TAL"/>
              <w:keepNext w:val="0"/>
              <w:keepLines w:val="0"/>
            </w:pPr>
            <w:r w:rsidRPr="005647EB">
              <w:t xml:space="preserve">  </w:t>
            </w:r>
            <w:r w:rsidR="00123ECE" w:rsidRPr="005647EB">
              <w:t>offsetFreq</w:t>
            </w:r>
          </w:p>
        </w:tc>
        <w:tc>
          <w:tcPr>
            <w:tcW w:w="2267" w:type="dxa"/>
            <w:shd w:val="clear" w:color="auto" w:fill="auto"/>
          </w:tcPr>
          <w:p w14:paraId="3FA980F4" w14:textId="77777777" w:rsidR="00123ECE" w:rsidRPr="005647EB" w:rsidRDefault="00123ECE" w:rsidP="002570E4">
            <w:pPr>
              <w:pStyle w:val="TAL"/>
              <w:keepNext w:val="0"/>
              <w:keepLines w:val="0"/>
              <w:rPr>
                <w:lang w:eastAsia="zh-CN"/>
              </w:rPr>
            </w:pPr>
            <w:r w:rsidRPr="005647EB">
              <w:rPr>
                <w:lang w:eastAsia="zh-CN"/>
              </w:rPr>
              <w:t>dB</w:t>
            </w:r>
            <w:r w:rsidRPr="005647EB">
              <w:t>-14</w:t>
            </w:r>
          </w:p>
        </w:tc>
        <w:tc>
          <w:tcPr>
            <w:tcW w:w="1700" w:type="dxa"/>
            <w:shd w:val="clear" w:color="auto" w:fill="auto"/>
          </w:tcPr>
          <w:p w14:paraId="64C4E51F" w14:textId="0156A6F9" w:rsidR="00123ECE" w:rsidRPr="005647EB" w:rsidRDefault="00123ECE" w:rsidP="002570E4">
            <w:pPr>
              <w:pStyle w:val="TAL"/>
              <w:keepNext w:val="0"/>
              <w:keepLines w:val="0"/>
            </w:pPr>
            <w:r w:rsidRPr="005647EB">
              <w:t>-14</w:t>
            </w:r>
            <w:r w:rsidR="002570E4" w:rsidRPr="005647EB">
              <w:t xml:space="preserve"> </w:t>
            </w:r>
            <w:r w:rsidRPr="005647EB">
              <w:t>dB</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(Value</w:t>
            </w:r>
            <w:r w:rsidR="002570E4" w:rsidRPr="005647EB">
              <w:t xml:space="preserve"> </w:t>
            </w:r>
            <w:r w:rsidRPr="005647EB">
              <w:t>dB-14</w:t>
            </w:r>
            <w:r w:rsidR="002570E4" w:rsidRPr="005647EB">
              <w:t xml:space="preserve"> </w:t>
            </w:r>
            <w:r w:rsidRPr="005647EB">
              <w:t>corresponds</w:t>
            </w:r>
            <w:r w:rsidR="002570E4" w:rsidRPr="005647EB">
              <w:t xml:space="preserve"> </w:t>
            </w:r>
            <w:r w:rsidRPr="005647EB">
              <w:t>to</w:t>
            </w:r>
            <w:r w:rsidR="002570E4" w:rsidRPr="005647EB">
              <w:t xml:space="preserve"> </w:t>
            </w:r>
            <w:r w:rsidRPr="005647EB">
              <w:t>-14</w:t>
            </w:r>
            <w:r w:rsidR="002570E4" w:rsidRPr="005647EB">
              <w:t xml:space="preserve"> </w:t>
            </w:r>
            <w:r w:rsidRPr="005647EB">
              <w:t>dB)</w:t>
            </w:r>
          </w:p>
        </w:tc>
        <w:tc>
          <w:tcPr>
            <w:tcW w:w="1133" w:type="dxa"/>
            <w:shd w:val="clear" w:color="auto" w:fill="auto"/>
          </w:tcPr>
          <w:p w14:paraId="7096BB90" w14:textId="77777777" w:rsidR="00123ECE" w:rsidRPr="005647EB" w:rsidRDefault="00123ECE" w:rsidP="002570E4">
            <w:pPr>
              <w:pStyle w:val="TAL"/>
              <w:keepNext w:val="0"/>
              <w:keepLines w:val="0"/>
            </w:pPr>
          </w:p>
        </w:tc>
      </w:tr>
      <w:tr w:rsidR="00123ECE" w:rsidRPr="005647EB" w14:paraId="652909C9" w14:textId="77777777" w:rsidTr="002570E4">
        <w:trPr>
          <w:jc w:val="center"/>
        </w:trPr>
        <w:tc>
          <w:tcPr>
            <w:tcW w:w="4535" w:type="dxa"/>
            <w:shd w:val="clear" w:color="auto" w:fill="auto"/>
          </w:tcPr>
          <w:p w14:paraId="49A34CA2" w14:textId="3F2F33EF" w:rsidR="00123ECE" w:rsidRPr="005647EB" w:rsidRDefault="002570E4" w:rsidP="002570E4">
            <w:pPr>
              <w:pStyle w:val="TAL"/>
              <w:keepNext w:val="0"/>
              <w:keepLines w:val="0"/>
            </w:pPr>
            <w:r w:rsidRPr="005647EB">
              <w:t xml:space="preserve">  </w:t>
            </w:r>
            <w:r w:rsidR="00123ECE" w:rsidRPr="005647EB">
              <w:t>cellsToRemoveList</w:t>
            </w:r>
          </w:p>
        </w:tc>
        <w:tc>
          <w:tcPr>
            <w:tcW w:w="2267" w:type="dxa"/>
            <w:shd w:val="clear" w:color="auto" w:fill="auto"/>
          </w:tcPr>
          <w:p w14:paraId="18BFCB01" w14:textId="34987185"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10DBAB46" w14:textId="77777777" w:rsidR="00123ECE" w:rsidRPr="005647EB" w:rsidRDefault="00123ECE" w:rsidP="002570E4">
            <w:pPr>
              <w:pStyle w:val="TAL"/>
              <w:keepNext w:val="0"/>
              <w:keepLines w:val="0"/>
            </w:pPr>
          </w:p>
        </w:tc>
        <w:tc>
          <w:tcPr>
            <w:tcW w:w="1133" w:type="dxa"/>
            <w:shd w:val="clear" w:color="auto" w:fill="auto"/>
          </w:tcPr>
          <w:p w14:paraId="564661F6" w14:textId="77777777" w:rsidR="00123ECE" w:rsidRPr="005647EB" w:rsidRDefault="00123ECE" w:rsidP="002570E4">
            <w:pPr>
              <w:pStyle w:val="TAL"/>
              <w:keepNext w:val="0"/>
              <w:keepLines w:val="0"/>
            </w:pPr>
          </w:p>
        </w:tc>
      </w:tr>
      <w:tr w:rsidR="00123ECE" w:rsidRPr="005647EB" w14:paraId="69F4A504" w14:textId="77777777" w:rsidTr="002570E4">
        <w:trPr>
          <w:jc w:val="center"/>
        </w:trPr>
        <w:tc>
          <w:tcPr>
            <w:tcW w:w="4535" w:type="dxa"/>
            <w:shd w:val="clear" w:color="auto" w:fill="auto"/>
          </w:tcPr>
          <w:p w14:paraId="726941AD" w14:textId="16D8139E" w:rsidR="00123ECE" w:rsidRPr="005647EB" w:rsidRDefault="002570E4" w:rsidP="002570E4">
            <w:pPr>
              <w:pStyle w:val="TAL"/>
              <w:keepNext w:val="0"/>
              <w:keepLines w:val="0"/>
            </w:pPr>
            <w:r w:rsidRPr="005647EB">
              <w:t xml:space="preserve">  </w:t>
            </w:r>
            <w:r w:rsidR="00123ECE" w:rsidRPr="005647EB">
              <w:t>cellsToAddModList</w:t>
            </w:r>
          </w:p>
        </w:tc>
        <w:tc>
          <w:tcPr>
            <w:tcW w:w="2267" w:type="dxa"/>
            <w:shd w:val="clear" w:color="auto" w:fill="auto"/>
          </w:tcPr>
          <w:p w14:paraId="4B098BFF" w14:textId="7FB51528"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84CA31B" w14:textId="77777777" w:rsidR="00123ECE" w:rsidRPr="005647EB" w:rsidRDefault="00123ECE" w:rsidP="002570E4">
            <w:pPr>
              <w:pStyle w:val="TAL"/>
              <w:keepNext w:val="0"/>
              <w:keepLines w:val="0"/>
            </w:pPr>
          </w:p>
        </w:tc>
        <w:tc>
          <w:tcPr>
            <w:tcW w:w="1133" w:type="dxa"/>
            <w:shd w:val="clear" w:color="auto" w:fill="auto"/>
          </w:tcPr>
          <w:p w14:paraId="3F1A2B1C" w14:textId="77777777" w:rsidR="00123ECE" w:rsidRPr="005647EB" w:rsidRDefault="00123ECE" w:rsidP="002570E4">
            <w:pPr>
              <w:pStyle w:val="TAL"/>
              <w:keepNext w:val="0"/>
              <w:keepLines w:val="0"/>
            </w:pPr>
          </w:p>
        </w:tc>
      </w:tr>
      <w:tr w:rsidR="00123ECE" w:rsidRPr="005647EB" w14:paraId="01899245" w14:textId="77777777" w:rsidTr="002570E4">
        <w:trPr>
          <w:jc w:val="center"/>
        </w:trPr>
        <w:tc>
          <w:tcPr>
            <w:tcW w:w="4535" w:type="dxa"/>
            <w:shd w:val="clear" w:color="auto" w:fill="auto"/>
          </w:tcPr>
          <w:p w14:paraId="696B6E1B" w14:textId="71F30AC2" w:rsidR="00123ECE" w:rsidRPr="005647EB" w:rsidRDefault="002570E4" w:rsidP="002570E4">
            <w:pPr>
              <w:pStyle w:val="TAL"/>
              <w:keepNext w:val="0"/>
              <w:keepLines w:val="0"/>
            </w:pPr>
            <w:r w:rsidRPr="005647EB">
              <w:t xml:space="preserve">  </w:t>
            </w:r>
            <w:r w:rsidR="00760210">
              <w:t>excluded</w:t>
            </w:r>
            <w:r w:rsidR="00123ECE" w:rsidRPr="005647EB">
              <w:t>CellsToRemoveList</w:t>
            </w:r>
          </w:p>
        </w:tc>
        <w:tc>
          <w:tcPr>
            <w:tcW w:w="2267" w:type="dxa"/>
            <w:shd w:val="clear" w:color="auto" w:fill="auto"/>
          </w:tcPr>
          <w:p w14:paraId="596BF1FA" w14:textId="1566264A"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1D2EDA71" w14:textId="77777777" w:rsidR="00123ECE" w:rsidRPr="005647EB" w:rsidRDefault="00123ECE" w:rsidP="002570E4">
            <w:pPr>
              <w:pStyle w:val="TAL"/>
              <w:keepNext w:val="0"/>
              <w:keepLines w:val="0"/>
            </w:pPr>
          </w:p>
        </w:tc>
        <w:tc>
          <w:tcPr>
            <w:tcW w:w="1133" w:type="dxa"/>
            <w:shd w:val="clear" w:color="auto" w:fill="auto"/>
          </w:tcPr>
          <w:p w14:paraId="297ED3A1" w14:textId="77777777" w:rsidR="00123ECE" w:rsidRPr="005647EB" w:rsidRDefault="00123ECE" w:rsidP="002570E4">
            <w:pPr>
              <w:pStyle w:val="TAL"/>
              <w:keepNext w:val="0"/>
              <w:keepLines w:val="0"/>
            </w:pPr>
          </w:p>
        </w:tc>
      </w:tr>
      <w:tr w:rsidR="00123ECE" w:rsidRPr="005647EB" w14:paraId="1E45F5CB" w14:textId="77777777" w:rsidTr="002570E4">
        <w:trPr>
          <w:jc w:val="center"/>
        </w:trPr>
        <w:tc>
          <w:tcPr>
            <w:tcW w:w="4535" w:type="dxa"/>
            <w:shd w:val="clear" w:color="auto" w:fill="auto"/>
          </w:tcPr>
          <w:p w14:paraId="15BD1F2F" w14:textId="13F0B488" w:rsidR="00123ECE" w:rsidRPr="005647EB" w:rsidRDefault="002570E4" w:rsidP="002570E4">
            <w:pPr>
              <w:pStyle w:val="TAL"/>
              <w:keepNext w:val="0"/>
              <w:keepLines w:val="0"/>
            </w:pPr>
            <w:r w:rsidRPr="005647EB">
              <w:t xml:space="preserve">  </w:t>
            </w:r>
            <w:r w:rsidR="00760210">
              <w:t>excluded</w:t>
            </w:r>
            <w:r w:rsidR="00123ECE" w:rsidRPr="005647EB">
              <w:t>CellsToAddModList</w:t>
            </w:r>
          </w:p>
        </w:tc>
        <w:tc>
          <w:tcPr>
            <w:tcW w:w="2267" w:type="dxa"/>
            <w:shd w:val="clear" w:color="auto" w:fill="auto"/>
          </w:tcPr>
          <w:p w14:paraId="136217CF" w14:textId="3357F208"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353814FD" w14:textId="77777777" w:rsidR="00123ECE" w:rsidRPr="005647EB" w:rsidRDefault="00123ECE" w:rsidP="002570E4">
            <w:pPr>
              <w:pStyle w:val="TAL"/>
              <w:keepNext w:val="0"/>
              <w:keepLines w:val="0"/>
            </w:pPr>
          </w:p>
        </w:tc>
        <w:tc>
          <w:tcPr>
            <w:tcW w:w="1133" w:type="dxa"/>
            <w:shd w:val="clear" w:color="auto" w:fill="auto"/>
          </w:tcPr>
          <w:p w14:paraId="4389F342" w14:textId="77777777" w:rsidR="00123ECE" w:rsidRPr="005647EB" w:rsidRDefault="00123ECE" w:rsidP="002570E4">
            <w:pPr>
              <w:pStyle w:val="TAL"/>
              <w:keepNext w:val="0"/>
              <w:keepLines w:val="0"/>
            </w:pPr>
          </w:p>
        </w:tc>
      </w:tr>
      <w:tr w:rsidR="00123ECE" w:rsidRPr="005647EB" w14:paraId="64455553" w14:textId="77777777" w:rsidTr="002570E4">
        <w:trPr>
          <w:jc w:val="center"/>
        </w:trPr>
        <w:tc>
          <w:tcPr>
            <w:tcW w:w="4535" w:type="dxa"/>
            <w:shd w:val="clear" w:color="auto" w:fill="auto"/>
          </w:tcPr>
          <w:p w14:paraId="7CF34190" w14:textId="005397F4" w:rsidR="00123ECE" w:rsidRPr="005647EB" w:rsidRDefault="002570E4" w:rsidP="002570E4">
            <w:pPr>
              <w:pStyle w:val="TAL"/>
              <w:keepNext w:val="0"/>
              <w:keepLines w:val="0"/>
            </w:pPr>
            <w:r w:rsidRPr="005647EB">
              <w:t xml:space="preserve">  </w:t>
            </w:r>
            <w:r w:rsidR="00123ECE" w:rsidRPr="005647EB">
              <w:t>cellForWhichToReportCGI</w:t>
            </w:r>
          </w:p>
        </w:tc>
        <w:tc>
          <w:tcPr>
            <w:tcW w:w="2267" w:type="dxa"/>
            <w:shd w:val="clear" w:color="auto" w:fill="auto"/>
          </w:tcPr>
          <w:p w14:paraId="1B2722D5" w14:textId="6B6B27BF"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770000C" w14:textId="77777777" w:rsidR="00123ECE" w:rsidRPr="005647EB" w:rsidRDefault="00123ECE" w:rsidP="002570E4">
            <w:pPr>
              <w:pStyle w:val="TAL"/>
              <w:keepNext w:val="0"/>
              <w:keepLines w:val="0"/>
            </w:pPr>
          </w:p>
        </w:tc>
        <w:tc>
          <w:tcPr>
            <w:tcW w:w="1133" w:type="dxa"/>
            <w:shd w:val="clear" w:color="auto" w:fill="auto"/>
          </w:tcPr>
          <w:p w14:paraId="2EBEAED1" w14:textId="77777777" w:rsidR="00123ECE" w:rsidRPr="005647EB" w:rsidRDefault="00123ECE" w:rsidP="002570E4">
            <w:pPr>
              <w:pStyle w:val="TAL"/>
              <w:keepNext w:val="0"/>
              <w:keepLines w:val="0"/>
            </w:pPr>
          </w:p>
        </w:tc>
      </w:tr>
      <w:tr w:rsidR="00123ECE" w:rsidRPr="005647EB" w14:paraId="6A4C04FD" w14:textId="77777777" w:rsidTr="002570E4">
        <w:trPr>
          <w:jc w:val="center"/>
        </w:trPr>
        <w:tc>
          <w:tcPr>
            <w:tcW w:w="4535" w:type="dxa"/>
            <w:shd w:val="clear" w:color="auto" w:fill="auto"/>
          </w:tcPr>
          <w:p w14:paraId="52E74358" w14:textId="77777777" w:rsidR="00123ECE" w:rsidRPr="005647EB" w:rsidRDefault="00123ECE" w:rsidP="002570E4">
            <w:pPr>
              <w:pStyle w:val="TAL"/>
              <w:keepNext w:val="0"/>
              <w:keepLines w:val="0"/>
            </w:pPr>
            <w:r w:rsidRPr="005647EB">
              <w:t>}</w:t>
            </w:r>
          </w:p>
        </w:tc>
        <w:tc>
          <w:tcPr>
            <w:tcW w:w="2267" w:type="dxa"/>
            <w:shd w:val="clear" w:color="auto" w:fill="auto"/>
          </w:tcPr>
          <w:p w14:paraId="0D0F59EB" w14:textId="77777777" w:rsidR="00123ECE" w:rsidRPr="005647EB" w:rsidRDefault="00123ECE" w:rsidP="002570E4">
            <w:pPr>
              <w:pStyle w:val="TAL"/>
              <w:keepNext w:val="0"/>
              <w:keepLines w:val="0"/>
            </w:pPr>
          </w:p>
        </w:tc>
        <w:tc>
          <w:tcPr>
            <w:tcW w:w="1700" w:type="dxa"/>
            <w:shd w:val="clear" w:color="auto" w:fill="auto"/>
          </w:tcPr>
          <w:p w14:paraId="20F942C5" w14:textId="77777777" w:rsidR="00123ECE" w:rsidRPr="005647EB" w:rsidRDefault="00123ECE" w:rsidP="002570E4">
            <w:pPr>
              <w:pStyle w:val="TAL"/>
              <w:keepNext w:val="0"/>
              <w:keepLines w:val="0"/>
            </w:pPr>
          </w:p>
        </w:tc>
        <w:tc>
          <w:tcPr>
            <w:tcW w:w="1133" w:type="dxa"/>
            <w:shd w:val="clear" w:color="auto" w:fill="auto"/>
          </w:tcPr>
          <w:p w14:paraId="15835477" w14:textId="77777777" w:rsidR="00123ECE" w:rsidRPr="005647EB" w:rsidRDefault="00123ECE" w:rsidP="002570E4">
            <w:pPr>
              <w:pStyle w:val="TAL"/>
              <w:keepNext w:val="0"/>
              <w:keepLines w:val="0"/>
            </w:pPr>
          </w:p>
        </w:tc>
      </w:tr>
    </w:tbl>
    <w:p w14:paraId="01683AC0" w14:textId="77777777" w:rsidR="00123ECE" w:rsidRPr="005647EB" w:rsidRDefault="00123ECE" w:rsidP="002570E4">
      <w:pPr>
        <w:rPr>
          <w:lang w:eastAsia="zh-CN"/>
        </w:rPr>
      </w:pPr>
    </w:p>
    <w:p w14:paraId="16A28D40" w14:textId="77777777" w:rsidR="00123ECE" w:rsidRPr="005647EB" w:rsidRDefault="00123ECE" w:rsidP="002570E4">
      <w:pPr>
        <w:pStyle w:val="TH"/>
        <w:keepNext w:val="0"/>
        <w:keepLines w:val="0"/>
      </w:pPr>
      <w:r w:rsidRPr="005647EB">
        <w:t>Table 8.4.3.4.3-</w:t>
      </w:r>
      <w:r w:rsidRPr="005647EB">
        <w:rPr>
          <w:lang w:eastAsia="zh-CN"/>
        </w:rPr>
        <w:t>4</w:t>
      </w:r>
      <w:r w:rsidRPr="005647EB">
        <w:t xml:space="preserve">: </w:t>
      </w:r>
      <w:r w:rsidRPr="005647EB">
        <w:rPr>
          <w:i/>
        </w:rPr>
        <w:t>ReportConfigEUTRA-A3</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in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66"/>
        <w:gridCol w:w="1067"/>
      </w:tblGrid>
      <w:tr w:rsidR="00123ECE" w:rsidRPr="005647EB" w14:paraId="3FF0E5F6" w14:textId="77777777" w:rsidTr="002570E4">
        <w:trPr>
          <w:jc w:val="center"/>
        </w:trPr>
        <w:tc>
          <w:tcPr>
            <w:tcW w:w="9527" w:type="dxa"/>
            <w:gridSpan w:val="4"/>
            <w:tcBorders>
              <w:bottom w:val="single" w:sz="4" w:space="0" w:color="auto"/>
            </w:tcBorders>
          </w:tcPr>
          <w:p w14:paraId="75119E40" w14:textId="2849FA55"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1C8545EA" w14:textId="77777777" w:rsidTr="002570E4">
        <w:trPr>
          <w:jc w:val="center"/>
        </w:trPr>
        <w:tc>
          <w:tcPr>
            <w:tcW w:w="4427" w:type="dxa"/>
            <w:tcBorders>
              <w:right w:val="single" w:sz="4" w:space="0" w:color="auto"/>
            </w:tcBorders>
          </w:tcPr>
          <w:p w14:paraId="17B2F565" w14:textId="632CB8CD"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77CF42A" w14:textId="77777777" w:rsidR="00123ECE" w:rsidRPr="005647EB" w:rsidRDefault="00123ECE" w:rsidP="002570E4">
            <w:pPr>
              <w:pStyle w:val="TAH"/>
              <w:keepNext w:val="0"/>
              <w:keepLines w:val="0"/>
            </w:pPr>
            <w:r w:rsidRPr="005647EB">
              <w:t>Value/remark</w:t>
            </w:r>
          </w:p>
        </w:tc>
        <w:tc>
          <w:tcPr>
            <w:tcW w:w="1766" w:type="dxa"/>
            <w:tcBorders>
              <w:left w:val="single" w:sz="4" w:space="0" w:color="auto"/>
              <w:right w:val="single" w:sz="4" w:space="0" w:color="auto"/>
            </w:tcBorders>
          </w:tcPr>
          <w:p w14:paraId="1FAFCC3F" w14:textId="77777777" w:rsidR="00123ECE" w:rsidRPr="005647EB" w:rsidRDefault="00123ECE" w:rsidP="002570E4">
            <w:pPr>
              <w:pStyle w:val="TAH"/>
              <w:keepNext w:val="0"/>
              <w:keepLines w:val="0"/>
            </w:pPr>
            <w:r w:rsidRPr="005647EB">
              <w:t>Comment</w:t>
            </w:r>
          </w:p>
        </w:tc>
        <w:tc>
          <w:tcPr>
            <w:tcW w:w="1067" w:type="dxa"/>
            <w:tcBorders>
              <w:left w:val="single" w:sz="4" w:space="0" w:color="auto"/>
            </w:tcBorders>
          </w:tcPr>
          <w:p w14:paraId="363B5053" w14:textId="77777777" w:rsidR="00123ECE" w:rsidRPr="005647EB" w:rsidRDefault="00123ECE" w:rsidP="002570E4">
            <w:pPr>
              <w:pStyle w:val="TAH"/>
              <w:keepNext w:val="0"/>
              <w:keepLines w:val="0"/>
            </w:pPr>
            <w:r w:rsidRPr="005647EB">
              <w:t>Condition</w:t>
            </w:r>
          </w:p>
        </w:tc>
      </w:tr>
      <w:tr w:rsidR="00123ECE" w:rsidRPr="005647EB" w14:paraId="107CC23B" w14:textId="77777777" w:rsidTr="002570E4">
        <w:trPr>
          <w:jc w:val="center"/>
        </w:trPr>
        <w:tc>
          <w:tcPr>
            <w:tcW w:w="4427" w:type="dxa"/>
            <w:tcBorders>
              <w:right w:val="single" w:sz="4" w:space="0" w:color="auto"/>
            </w:tcBorders>
          </w:tcPr>
          <w:p w14:paraId="3FD7D99B" w14:textId="0A30585A" w:rsidR="00123ECE" w:rsidRPr="005647EB" w:rsidRDefault="00123ECE"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6C3E09B"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338C7739" w14:textId="77777777" w:rsidR="00123ECE" w:rsidRPr="005647EB" w:rsidRDefault="00123ECE" w:rsidP="002570E4">
            <w:pPr>
              <w:pStyle w:val="TAL"/>
              <w:keepNext w:val="0"/>
              <w:keepLines w:val="0"/>
            </w:pPr>
          </w:p>
        </w:tc>
        <w:tc>
          <w:tcPr>
            <w:tcW w:w="1067" w:type="dxa"/>
            <w:tcBorders>
              <w:left w:val="single" w:sz="4" w:space="0" w:color="auto"/>
            </w:tcBorders>
          </w:tcPr>
          <w:p w14:paraId="2EC6822D" w14:textId="77777777" w:rsidR="00123ECE" w:rsidRPr="005647EB" w:rsidRDefault="00123ECE" w:rsidP="002570E4">
            <w:pPr>
              <w:pStyle w:val="TAL"/>
              <w:keepNext w:val="0"/>
              <w:keepLines w:val="0"/>
            </w:pPr>
          </w:p>
        </w:tc>
      </w:tr>
      <w:tr w:rsidR="00123ECE" w:rsidRPr="005647EB" w14:paraId="1AD30052" w14:textId="77777777" w:rsidTr="002570E4">
        <w:trPr>
          <w:jc w:val="center"/>
        </w:trPr>
        <w:tc>
          <w:tcPr>
            <w:tcW w:w="4427" w:type="dxa"/>
            <w:tcBorders>
              <w:right w:val="single" w:sz="4" w:space="0" w:color="auto"/>
            </w:tcBorders>
          </w:tcPr>
          <w:p w14:paraId="1D3408A8" w14:textId="46B15046"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703CE9D9"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6BE41B59" w14:textId="77777777" w:rsidR="00123ECE" w:rsidRPr="005647EB" w:rsidRDefault="00123ECE" w:rsidP="002570E4">
            <w:pPr>
              <w:pStyle w:val="TAL"/>
              <w:keepNext w:val="0"/>
              <w:keepLines w:val="0"/>
            </w:pPr>
          </w:p>
        </w:tc>
        <w:tc>
          <w:tcPr>
            <w:tcW w:w="1067" w:type="dxa"/>
            <w:tcBorders>
              <w:left w:val="single" w:sz="4" w:space="0" w:color="auto"/>
            </w:tcBorders>
          </w:tcPr>
          <w:p w14:paraId="28FA065E" w14:textId="77777777" w:rsidR="00123ECE" w:rsidRPr="005647EB" w:rsidRDefault="00123ECE" w:rsidP="002570E4">
            <w:pPr>
              <w:pStyle w:val="TAL"/>
              <w:keepNext w:val="0"/>
              <w:keepLines w:val="0"/>
            </w:pPr>
          </w:p>
        </w:tc>
      </w:tr>
      <w:tr w:rsidR="00123ECE" w:rsidRPr="005647EB" w14:paraId="5D9B0546" w14:textId="77777777" w:rsidTr="002570E4">
        <w:trPr>
          <w:jc w:val="center"/>
        </w:trPr>
        <w:tc>
          <w:tcPr>
            <w:tcW w:w="4427" w:type="dxa"/>
            <w:tcBorders>
              <w:right w:val="single" w:sz="4" w:space="0" w:color="auto"/>
            </w:tcBorders>
          </w:tcPr>
          <w:p w14:paraId="2BBFF7CC" w14:textId="4A605471" w:rsidR="00123ECE" w:rsidRPr="005647EB" w:rsidRDefault="002570E4" w:rsidP="002570E4">
            <w:pPr>
              <w:pStyle w:val="TAL"/>
              <w:keepNext w:val="0"/>
              <w:keepLines w:val="0"/>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7E9214D0"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4535693F" w14:textId="77777777" w:rsidR="00123ECE" w:rsidRPr="005647EB" w:rsidRDefault="00123ECE" w:rsidP="002570E4">
            <w:pPr>
              <w:pStyle w:val="TAL"/>
              <w:keepNext w:val="0"/>
              <w:keepLines w:val="0"/>
            </w:pPr>
          </w:p>
        </w:tc>
        <w:tc>
          <w:tcPr>
            <w:tcW w:w="1067" w:type="dxa"/>
            <w:tcBorders>
              <w:left w:val="single" w:sz="4" w:space="0" w:color="auto"/>
            </w:tcBorders>
          </w:tcPr>
          <w:p w14:paraId="2D136F21" w14:textId="77777777" w:rsidR="00123ECE" w:rsidRPr="005647EB" w:rsidRDefault="00123ECE" w:rsidP="002570E4">
            <w:pPr>
              <w:pStyle w:val="TAL"/>
              <w:keepNext w:val="0"/>
              <w:keepLines w:val="0"/>
            </w:pPr>
          </w:p>
        </w:tc>
      </w:tr>
      <w:tr w:rsidR="00123ECE" w:rsidRPr="005647EB" w14:paraId="487C102C" w14:textId="77777777" w:rsidTr="002570E4">
        <w:trPr>
          <w:jc w:val="center"/>
        </w:trPr>
        <w:tc>
          <w:tcPr>
            <w:tcW w:w="4427" w:type="dxa"/>
            <w:tcBorders>
              <w:right w:val="single" w:sz="4" w:space="0" w:color="auto"/>
            </w:tcBorders>
          </w:tcPr>
          <w:p w14:paraId="1F2648CA" w14:textId="14F225CC" w:rsidR="00123ECE" w:rsidRPr="005647EB" w:rsidRDefault="002570E4" w:rsidP="002570E4">
            <w:pPr>
              <w:pStyle w:val="TAL"/>
              <w:keepNext w:val="0"/>
              <w:keepLines w:val="0"/>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1AC3389D"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4E5FA099" w14:textId="77777777" w:rsidR="00123ECE" w:rsidRPr="005647EB" w:rsidRDefault="00123ECE" w:rsidP="002570E4">
            <w:pPr>
              <w:pStyle w:val="TAL"/>
              <w:keepNext w:val="0"/>
              <w:keepLines w:val="0"/>
            </w:pPr>
          </w:p>
        </w:tc>
        <w:tc>
          <w:tcPr>
            <w:tcW w:w="1067" w:type="dxa"/>
            <w:tcBorders>
              <w:left w:val="single" w:sz="4" w:space="0" w:color="auto"/>
            </w:tcBorders>
          </w:tcPr>
          <w:p w14:paraId="45A0E4F3" w14:textId="77777777" w:rsidR="00123ECE" w:rsidRPr="005647EB" w:rsidRDefault="00123ECE" w:rsidP="002570E4">
            <w:pPr>
              <w:pStyle w:val="TAL"/>
              <w:keepNext w:val="0"/>
              <w:keepLines w:val="0"/>
            </w:pPr>
          </w:p>
        </w:tc>
      </w:tr>
      <w:tr w:rsidR="00123ECE" w:rsidRPr="005647EB" w14:paraId="22009CB3" w14:textId="77777777" w:rsidTr="002570E4">
        <w:trPr>
          <w:jc w:val="center"/>
        </w:trPr>
        <w:tc>
          <w:tcPr>
            <w:tcW w:w="4427" w:type="dxa"/>
            <w:tcBorders>
              <w:right w:val="single" w:sz="4" w:space="0" w:color="auto"/>
            </w:tcBorders>
          </w:tcPr>
          <w:p w14:paraId="5A855647" w14:textId="2C4D8544" w:rsidR="00123ECE" w:rsidRPr="005647EB" w:rsidRDefault="002570E4" w:rsidP="002570E4">
            <w:pPr>
              <w:pStyle w:val="TAL"/>
              <w:keepNext w:val="0"/>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484BCA05"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1E91EEB2" w14:textId="77777777" w:rsidR="00123ECE" w:rsidRPr="005647EB" w:rsidRDefault="00123ECE" w:rsidP="002570E4">
            <w:pPr>
              <w:pStyle w:val="TAL"/>
              <w:keepNext w:val="0"/>
              <w:keepLines w:val="0"/>
            </w:pPr>
          </w:p>
        </w:tc>
        <w:tc>
          <w:tcPr>
            <w:tcW w:w="1067" w:type="dxa"/>
            <w:tcBorders>
              <w:left w:val="single" w:sz="4" w:space="0" w:color="auto"/>
            </w:tcBorders>
          </w:tcPr>
          <w:p w14:paraId="5F7EE413" w14:textId="77777777" w:rsidR="00123ECE" w:rsidRPr="005647EB" w:rsidRDefault="00123ECE" w:rsidP="002570E4">
            <w:pPr>
              <w:pStyle w:val="TAL"/>
              <w:keepNext w:val="0"/>
              <w:keepLines w:val="0"/>
            </w:pPr>
          </w:p>
        </w:tc>
      </w:tr>
      <w:tr w:rsidR="00123ECE" w:rsidRPr="005647EB" w14:paraId="6AFACE7D" w14:textId="77777777" w:rsidTr="002570E4">
        <w:trPr>
          <w:jc w:val="center"/>
        </w:trPr>
        <w:tc>
          <w:tcPr>
            <w:tcW w:w="4427" w:type="dxa"/>
            <w:tcBorders>
              <w:right w:val="single" w:sz="4" w:space="0" w:color="auto"/>
            </w:tcBorders>
          </w:tcPr>
          <w:p w14:paraId="0C8832CE" w14:textId="5DC94E40"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6011D004" w14:textId="585D1B32" w:rsidR="00123ECE" w:rsidRPr="005647EB" w:rsidRDefault="00123ECE" w:rsidP="002570E4">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dB)</w:t>
            </w:r>
          </w:p>
        </w:tc>
        <w:tc>
          <w:tcPr>
            <w:tcW w:w="1766" w:type="dxa"/>
            <w:tcBorders>
              <w:left w:val="single" w:sz="4" w:space="0" w:color="auto"/>
              <w:right w:val="single" w:sz="4" w:space="0" w:color="auto"/>
            </w:tcBorders>
          </w:tcPr>
          <w:p w14:paraId="266618B9" w14:textId="64A46CB4" w:rsidR="00123ECE" w:rsidRPr="005647EB" w:rsidRDefault="00123ECE" w:rsidP="002570E4">
            <w:pPr>
              <w:rPr>
                <w:rFonts w:ascii="Arial" w:hAnsi="Arial"/>
                <w:sz w:val="18"/>
              </w:rPr>
            </w:pPr>
            <w:r w:rsidRPr="005647EB">
              <w:rPr>
                <w:rFonts w:ascii="Arial" w:hAnsi="Arial"/>
                <w:sz w:val="18"/>
              </w:rPr>
              <w:t>The</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IE</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002570E4" w:rsidRPr="005647EB">
              <w:rPr>
                <w:rFonts w:ascii="Arial" w:hAnsi="Arial"/>
                <w:sz w:val="18"/>
                <w:lang w:eastAsia="zh-CN"/>
              </w:rPr>
              <w:t xml:space="preserve"> </w:t>
            </w:r>
            <w:r w:rsidRPr="005647EB">
              <w:rPr>
                <w:rFonts w:ascii="Arial" w:hAnsi="Arial"/>
                <w:sz w:val="18"/>
                <w:lang w:eastAsia="zh-CN"/>
              </w:rPr>
              <w:t>IE</w:t>
            </w:r>
            <w:r w:rsidR="002570E4" w:rsidRPr="005647EB">
              <w:rPr>
                <w:rFonts w:ascii="Arial" w:hAnsi="Arial"/>
                <w:sz w:val="18"/>
                <w:lang w:eastAsia="zh-CN"/>
              </w:rPr>
              <w:t xml:space="preserve"> </w:t>
            </w:r>
            <w:r w:rsidRPr="005647EB">
              <w:rPr>
                <w:rFonts w:ascii="Arial" w:hAnsi="Arial"/>
                <w:sz w:val="18"/>
                <w:lang w:eastAsia="zh-CN"/>
              </w:rPr>
              <w:t>Value</w:t>
            </w:r>
            <w:r w:rsidR="002570E4" w:rsidRPr="005647EB">
              <w:rPr>
                <w:rFonts w:ascii="Arial" w:hAnsi="Arial"/>
                <w:sz w:val="18"/>
                <w:lang w:eastAsia="zh-CN"/>
              </w:rPr>
              <w:t xml:space="preserve"> </w:t>
            </w:r>
            <w:r w:rsidRPr="005647EB">
              <w:rPr>
                <w:rFonts w:ascii="Arial" w:hAnsi="Arial"/>
                <w:sz w:val="18"/>
                <w:lang w:eastAsia="zh-CN"/>
              </w:rPr>
              <w:t>INTEGER</w:t>
            </w:r>
            <w:r w:rsidR="002570E4" w:rsidRPr="005647EB">
              <w:rPr>
                <w:rFonts w:ascii="Arial" w:hAnsi="Arial"/>
                <w:sz w:val="18"/>
                <w:lang w:eastAsia="zh-CN"/>
              </w:rPr>
              <w:t xml:space="preserve"> </w:t>
            </w:r>
            <w:r w:rsidRPr="005647EB">
              <w:rPr>
                <w:rFonts w:ascii="Arial" w:hAnsi="Arial"/>
                <w:sz w:val="18"/>
                <w:lang w:eastAsia="zh-CN"/>
              </w:rPr>
              <w:t>(-30.</w:t>
            </w:r>
            <w:r w:rsidR="00F65F31" w:rsidRPr="005647EB">
              <w:rPr>
                <w:rFonts w:ascii="Arial" w:hAnsi="Arial"/>
                <w:sz w:val="18"/>
                <w:lang w:eastAsia="zh-CN"/>
              </w:rPr>
              <w:t>.3</w:t>
            </w:r>
            <w:r w:rsidRPr="005647EB">
              <w:rPr>
                <w:rFonts w:ascii="Arial" w:hAnsi="Arial"/>
                <w:sz w:val="18"/>
                <w:lang w:eastAsia="zh-CN"/>
              </w:rPr>
              <w:t>0)</w:t>
            </w:r>
          </w:p>
        </w:tc>
        <w:tc>
          <w:tcPr>
            <w:tcW w:w="1067" w:type="dxa"/>
            <w:tcBorders>
              <w:left w:val="single" w:sz="4" w:space="0" w:color="auto"/>
            </w:tcBorders>
          </w:tcPr>
          <w:p w14:paraId="35CF40EF" w14:textId="77777777" w:rsidR="00123ECE" w:rsidRPr="005647EB" w:rsidRDefault="00123ECE" w:rsidP="002570E4">
            <w:pPr>
              <w:pStyle w:val="TAL"/>
              <w:keepNext w:val="0"/>
              <w:keepLines w:val="0"/>
            </w:pPr>
          </w:p>
        </w:tc>
      </w:tr>
      <w:tr w:rsidR="00123ECE" w:rsidRPr="005647EB" w14:paraId="05EE680D" w14:textId="77777777" w:rsidTr="002570E4">
        <w:trPr>
          <w:jc w:val="center"/>
        </w:trPr>
        <w:tc>
          <w:tcPr>
            <w:tcW w:w="4427" w:type="dxa"/>
            <w:tcBorders>
              <w:right w:val="single" w:sz="4" w:space="0" w:color="auto"/>
            </w:tcBorders>
          </w:tcPr>
          <w:p w14:paraId="32D07E0F" w14:textId="59309B9A" w:rsidR="00123ECE" w:rsidRPr="005647EB" w:rsidRDefault="002570E4" w:rsidP="002570E4">
            <w:pPr>
              <w:pStyle w:val="TAL"/>
              <w:keepNext w:val="0"/>
              <w:keepLines w:val="0"/>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0380C79D" w14:textId="77777777" w:rsidR="00123ECE" w:rsidRPr="005647EB" w:rsidRDefault="00123ECE" w:rsidP="002570E4">
            <w:pPr>
              <w:pStyle w:val="TAL"/>
              <w:keepNext w:val="0"/>
              <w:keepLines w:val="0"/>
            </w:pPr>
            <w:r w:rsidRPr="005647EB">
              <w:t>FALSE</w:t>
            </w:r>
          </w:p>
        </w:tc>
        <w:tc>
          <w:tcPr>
            <w:tcW w:w="1766" w:type="dxa"/>
            <w:tcBorders>
              <w:left w:val="single" w:sz="4" w:space="0" w:color="auto"/>
              <w:right w:val="single" w:sz="4" w:space="0" w:color="auto"/>
            </w:tcBorders>
          </w:tcPr>
          <w:p w14:paraId="7E76946B" w14:textId="77777777" w:rsidR="00123ECE" w:rsidRPr="005647EB" w:rsidRDefault="00123ECE" w:rsidP="002570E4">
            <w:pPr>
              <w:pStyle w:val="TAL"/>
              <w:keepNext w:val="0"/>
              <w:keepLines w:val="0"/>
            </w:pPr>
          </w:p>
        </w:tc>
        <w:tc>
          <w:tcPr>
            <w:tcW w:w="1067" w:type="dxa"/>
            <w:tcBorders>
              <w:left w:val="single" w:sz="4" w:space="0" w:color="auto"/>
            </w:tcBorders>
          </w:tcPr>
          <w:p w14:paraId="2628CA87" w14:textId="77777777" w:rsidR="00123ECE" w:rsidRPr="005647EB" w:rsidRDefault="00123ECE" w:rsidP="002570E4">
            <w:pPr>
              <w:pStyle w:val="TAL"/>
              <w:keepNext w:val="0"/>
              <w:keepLines w:val="0"/>
            </w:pPr>
          </w:p>
        </w:tc>
      </w:tr>
      <w:tr w:rsidR="00123ECE" w:rsidRPr="005647EB" w14:paraId="2AF23CC2" w14:textId="77777777" w:rsidTr="002570E4">
        <w:trPr>
          <w:jc w:val="center"/>
        </w:trPr>
        <w:tc>
          <w:tcPr>
            <w:tcW w:w="4427" w:type="dxa"/>
            <w:tcBorders>
              <w:right w:val="single" w:sz="4" w:space="0" w:color="auto"/>
            </w:tcBorders>
          </w:tcPr>
          <w:p w14:paraId="261A6762" w14:textId="7A176BC3"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5DFCD7F7"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47F615DE" w14:textId="77777777" w:rsidR="00123ECE" w:rsidRPr="005647EB" w:rsidRDefault="00123ECE" w:rsidP="002570E4">
            <w:pPr>
              <w:pStyle w:val="TAL"/>
              <w:keepNext w:val="0"/>
              <w:keepLines w:val="0"/>
            </w:pPr>
          </w:p>
        </w:tc>
        <w:tc>
          <w:tcPr>
            <w:tcW w:w="1067" w:type="dxa"/>
            <w:tcBorders>
              <w:left w:val="single" w:sz="4" w:space="0" w:color="auto"/>
            </w:tcBorders>
          </w:tcPr>
          <w:p w14:paraId="46B1B825" w14:textId="77777777" w:rsidR="00123ECE" w:rsidRPr="005647EB" w:rsidRDefault="00123ECE" w:rsidP="002570E4">
            <w:pPr>
              <w:pStyle w:val="TAL"/>
              <w:keepNext w:val="0"/>
              <w:keepLines w:val="0"/>
            </w:pPr>
          </w:p>
        </w:tc>
      </w:tr>
      <w:tr w:rsidR="00123ECE" w:rsidRPr="005647EB" w14:paraId="78C3D351" w14:textId="77777777" w:rsidTr="002570E4">
        <w:trPr>
          <w:jc w:val="center"/>
        </w:trPr>
        <w:tc>
          <w:tcPr>
            <w:tcW w:w="4427" w:type="dxa"/>
            <w:tcBorders>
              <w:right w:val="single" w:sz="4" w:space="0" w:color="auto"/>
            </w:tcBorders>
          </w:tcPr>
          <w:p w14:paraId="2A11A5BC" w14:textId="7ACB8001"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020FED2D"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380A7C96" w14:textId="77777777" w:rsidR="00123ECE" w:rsidRPr="005647EB" w:rsidRDefault="00123ECE" w:rsidP="002570E4">
            <w:pPr>
              <w:pStyle w:val="TAL"/>
              <w:keepNext w:val="0"/>
              <w:keepLines w:val="0"/>
            </w:pPr>
          </w:p>
        </w:tc>
        <w:tc>
          <w:tcPr>
            <w:tcW w:w="1067" w:type="dxa"/>
            <w:tcBorders>
              <w:left w:val="single" w:sz="4" w:space="0" w:color="auto"/>
            </w:tcBorders>
          </w:tcPr>
          <w:p w14:paraId="055A6AE7" w14:textId="77777777" w:rsidR="00123ECE" w:rsidRPr="005647EB" w:rsidRDefault="00123ECE" w:rsidP="002570E4">
            <w:pPr>
              <w:pStyle w:val="TAL"/>
              <w:keepNext w:val="0"/>
              <w:keepLines w:val="0"/>
            </w:pPr>
          </w:p>
        </w:tc>
      </w:tr>
      <w:tr w:rsidR="00123ECE" w:rsidRPr="005647EB" w14:paraId="0870E2CF" w14:textId="77777777" w:rsidTr="002570E4">
        <w:trPr>
          <w:jc w:val="center"/>
        </w:trPr>
        <w:tc>
          <w:tcPr>
            <w:tcW w:w="4427" w:type="dxa"/>
            <w:tcBorders>
              <w:right w:val="single" w:sz="4" w:space="0" w:color="auto"/>
            </w:tcBorders>
          </w:tcPr>
          <w:p w14:paraId="0B8EBB7F" w14:textId="5BE1346E" w:rsidR="00123ECE" w:rsidRPr="005647EB" w:rsidRDefault="002570E4" w:rsidP="002570E4">
            <w:pPr>
              <w:pStyle w:val="TAL"/>
              <w:keepNext w:val="0"/>
              <w:keepLines w:val="0"/>
            </w:pPr>
            <w:r w:rsidRPr="005647EB">
              <w:t xml:space="preserve">    </w:t>
            </w:r>
            <w:r w:rsidR="00123ECE" w:rsidRPr="005647EB">
              <w:rPr>
                <w:lang w:eastAsia="zh-CN"/>
              </w:rPr>
              <w:t>h</w:t>
            </w:r>
            <w:r w:rsidR="00123ECE" w:rsidRPr="005647EB">
              <w:t>ysteresis</w:t>
            </w:r>
          </w:p>
        </w:tc>
        <w:tc>
          <w:tcPr>
            <w:tcW w:w="2267" w:type="dxa"/>
            <w:tcBorders>
              <w:left w:val="single" w:sz="4" w:space="0" w:color="auto"/>
              <w:right w:val="single" w:sz="4" w:space="0" w:color="auto"/>
            </w:tcBorders>
          </w:tcPr>
          <w:p w14:paraId="7DBBAE5B" w14:textId="52E67C9B"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66" w:type="dxa"/>
            <w:tcBorders>
              <w:left w:val="single" w:sz="4" w:space="0" w:color="auto"/>
              <w:right w:val="single" w:sz="4" w:space="0" w:color="auto"/>
            </w:tcBorders>
          </w:tcPr>
          <w:p w14:paraId="241CD43E" w14:textId="59D3AEA6" w:rsidR="00123ECE" w:rsidRPr="005647EB" w:rsidRDefault="00123ECE" w:rsidP="002570E4">
            <w:pPr>
              <w:pStyle w:val="TAL"/>
              <w:keepNext w:val="0"/>
              <w:keepLines w:val="0"/>
            </w:pPr>
            <w:r w:rsidRPr="005647EB">
              <w:rPr>
                <w:lang w:eastAsia="zh-CN"/>
              </w:rPr>
              <w:t>The</w:t>
            </w:r>
            <w:r w:rsidR="002570E4" w:rsidRPr="005647EB">
              <w:t xml:space="preserve">  </w:t>
            </w:r>
            <w:r w:rsidRPr="005647EB">
              <w:t>actual</w:t>
            </w:r>
            <w:r w:rsidR="002570E4" w:rsidRPr="005647EB">
              <w:t xml:space="preserve"> </w:t>
            </w:r>
            <w:r w:rsidRPr="005647EB">
              <w:t>value</w:t>
            </w:r>
            <w:r w:rsidR="002570E4" w:rsidRPr="005647EB">
              <w:t xml:space="preserve"> </w:t>
            </w:r>
            <w:r w:rsidRPr="005647EB">
              <w:rPr>
                <w:lang w:eastAsia="zh-CN"/>
              </w:rPr>
              <w:t>is</w:t>
            </w:r>
            <w:r w:rsidR="002570E4" w:rsidRPr="005647EB">
              <w:rPr>
                <w:lang w:eastAsia="zh-CN"/>
              </w:rPr>
              <w:t xml:space="preserve"> </w:t>
            </w:r>
            <w:r w:rsidRPr="005647EB">
              <w:rPr>
                <w:lang w:eastAsia="zh-CN"/>
              </w:rPr>
              <w:t>IE</w:t>
            </w:r>
            <w:r w:rsidR="002570E4" w:rsidRPr="005647EB">
              <w:rPr>
                <w:lang w:eastAsia="zh-CN"/>
              </w:rPr>
              <w:t xml:space="preserve"> </w:t>
            </w:r>
            <w:r w:rsidRPr="005647EB">
              <w:rPr>
                <w:lang w:eastAsia="zh-CN"/>
              </w:rPr>
              <w:t>value</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067" w:type="dxa"/>
            <w:tcBorders>
              <w:left w:val="single" w:sz="4" w:space="0" w:color="auto"/>
            </w:tcBorders>
          </w:tcPr>
          <w:p w14:paraId="010719AE" w14:textId="77777777" w:rsidR="00123ECE" w:rsidRPr="005647EB" w:rsidRDefault="00123ECE" w:rsidP="002570E4">
            <w:pPr>
              <w:pStyle w:val="TAL"/>
              <w:keepNext w:val="0"/>
              <w:keepLines w:val="0"/>
            </w:pPr>
          </w:p>
        </w:tc>
      </w:tr>
      <w:tr w:rsidR="00123ECE" w:rsidRPr="005647EB" w14:paraId="6024B71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DB9D452" w14:textId="6445EE63"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0D13512E" w14:textId="3C6AE71D"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66" w:type="dxa"/>
            <w:tcBorders>
              <w:top w:val="single" w:sz="4" w:space="0" w:color="auto"/>
              <w:left w:val="single" w:sz="4" w:space="0" w:color="auto"/>
              <w:bottom w:val="single" w:sz="4" w:space="0" w:color="auto"/>
              <w:right w:val="single" w:sz="4" w:space="0" w:color="auto"/>
            </w:tcBorders>
          </w:tcPr>
          <w:p w14:paraId="391E057D"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4FC55397" w14:textId="77777777" w:rsidR="00123ECE" w:rsidRPr="005647EB" w:rsidRDefault="00123ECE" w:rsidP="002570E4">
            <w:pPr>
              <w:pStyle w:val="TAH"/>
              <w:keepNext w:val="0"/>
              <w:keepLines w:val="0"/>
              <w:jc w:val="left"/>
              <w:rPr>
                <w:b w:val="0"/>
              </w:rPr>
            </w:pPr>
          </w:p>
        </w:tc>
      </w:tr>
      <w:tr w:rsidR="00123ECE" w:rsidRPr="005647EB" w14:paraId="2F8587E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B921658" w14:textId="78D7027E"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2E70385D" w14:textId="77777777" w:rsidR="00123ECE" w:rsidRPr="005647EB" w:rsidRDefault="00123ECE"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222F0E25"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023E6A6D" w14:textId="77777777" w:rsidR="00123ECE" w:rsidRPr="005647EB" w:rsidRDefault="00123ECE" w:rsidP="002570E4">
            <w:pPr>
              <w:pStyle w:val="TAH"/>
              <w:keepNext w:val="0"/>
              <w:keepLines w:val="0"/>
              <w:jc w:val="left"/>
              <w:rPr>
                <w:b w:val="0"/>
              </w:rPr>
            </w:pPr>
          </w:p>
        </w:tc>
      </w:tr>
      <w:tr w:rsidR="00123ECE" w:rsidRPr="005647EB" w14:paraId="5BC6DDC6"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0BC6F02" w14:textId="56A67E55"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7FB7D63" w14:textId="77777777" w:rsidR="00123ECE" w:rsidRPr="005647EB" w:rsidRDefault="00123ECE"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16061AC1"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033D2526" w14:textId="77777777" w:rsidR="00123ECE" w:rsidRPr="005647EB" w:rsidRDefault="00123ECE" w:rsidP="002570E4">
            <w:pPr>
              <w:pStyle w:val="TAH"/>
              <w:keepNext w:val="0"/>
              <w:keepLines w:val="0"/>
              <w:jc w:val="left"/>
              <w:rPr>
                <w:b w:val="0"/>
              </w:rPr>
            </w:pPr>
          </w:p>
        </w:tc>
      </w:tr>
    </w:tbl>
    <w:p w14:paraId="7736CCE5" w14:textId="77777777" w:rsidR="00123ECE" w:rsidRPr="005647EB" w:rsidRDefault="00123ECE" w:rsidP="002570E4"/>
    <w:p w14:paraId="0C5F677A" w14:textId="77777777" w:rsidR="00123ECE" w:rsidRPr="005647EB" w:rsidRDefault="00123ECE" w:rsidP="006D30B7">
      <w:pPr>
        <w:pStyle w:val="TH"/>
        <w:keepLines w:val="0"/>
      </w:pPr>
      <w:r w:rsidRPr="005647EB">
        <w:lastRenderedPageBreak/>
        <w:t>Table 8.4.3.4.3-</w:t>
      </w:r>
      <w:r w:rsidRPr="005647EB">
        <w:rPr>
          <w:lang w:eastAsia="zh-CN"/>
        </w:rPr>
        <w:t>5</w:t>
      </w:r>
      <w:r w:rsidRPr="005647EB">
        <w:t xml:space="preserve">: </w:t>
      </w:r>
      <w:r w:rsidRPr="005647EB">
        <w:rPr>
          <w:i/>
        </w:rPr>
        <w:t>SchedulingRequest-Config-DEFAULT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102554D1" w14:textId="77777777" w:rsidTr="002570E4">
        <w:trPr>
          <w:gridBefore w:val="1"/>
          <w:wBefore w:w="9" w:type="dxa"/>
          <w:jc w:val="center"/>
        </w:trPr>
        <w:tc>
          <w:tcPr>
            <w:tcW w:w="9781" w:type="dxa"/>
            <w:gridSpan w:val="5"/>
          </w:tcPr>
          <w:p w14:paraId="43117795" w14:textId="02E1093B"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123ECE" w:rsidRPr="005647EB" w14:paraId="09A26D11" w14:textId="77777777" w:rsidTr="002570E4">
        <w:trPr>
          <w:gridAfter w:val="1"/>
          <w:wAfter w:w="9" w:type="dxa"/>
          <w:jc w:val="center"/>
        </w:trPr>
        <w:tc>
          <w:tcPr>
            <w:tcW w:w="4537" w:type="dxa"/>
            <w:gridSpan w:val="2"/>
          </w:tcPr>
          <w:p w14:paraId="0333868F" w14:textId="79638113" w:rsidR="00123ECE" w:rsidRPr="005647EB" w:rsidRDefault="00123ECE" w:rsidP="006D30B7">
            <w:pPr>
              <w:pStyle w:val="TAH"/>
              <w:keepLines w:val="0"/>
            </w:pPr>
            <w:r w:rsidRPr="005647EB">
              <w:t>Information</w:t>
            </w:r>
            <w:r w:rsidR="002570E4" w:rsidRPr="005647EB">
              <w:t xml:space="preserve"> </w:t>
            </w:r>
            <w:r w:rsidRPr="005647EB">
              <w:t>Element</w:t>
            </w:r>
          </w:p>
        </w:tc>
        <w:tc>
          <w:tcPr>
            <w:tcW w:w="2268" w:type="dxa"/>
          </w:tcPr>
          <w:p w14:paraId="6ABDCB00" w14:textId="77777777" w:rsidR="00123ECE" w:rsidRPr="005647EB" w:rsidRDefault="00123ECE" w:rsidP="006D30B7">
            <w:pPr>
              <w:pStyle w:val="TAH"/>
              <w:keepLines w:val="0"/>
            </w:pPr>
            <w:r w:rsidRPr="005647EB">
              <w:t>Value/remark</w:t>
            </w:r>
          </w:p>
        </w:tc>
        <w:tc>
          <w:tcPr>
            <w:tcW w:w="1701" w:type="dxa"/>
          </w:tcPr>
          <w:p w14:paraId="0E21C1E8" w14:textId="77777777" w:rsidR="00123ECE" w:rsidRPr="005647EB" w:rsidRDefault="00123ECE" w:rsidP="006D30B7">
            <w:pPr>
              <w:pStyle w:val="TAH"/>
              <w:keepLines w:val="0"/>
            </w:pPr>
            <w:r w:rsidRPr="005647EB">
              <w:t>Comment</w:t>
            </w:r>
          </w:p>
        </w:tc>
        <w:tc>
          <w:tcPr>
            <w:tcW w:w="1275" w:type="dxa"/>
          </w:tcPr>
          <w:p w14:paraId="401891E9" w14:textId="77777777" w:rsidR="00123ECE" w:rsidRPr="005647EB" w:rsidRDefault="00123ECE" w:rsidP="006D30B7">
            <w:pPr>
              <w:pStyle w:val="TAH"/>
              <w:keepLines w:val="0"/>
            </w:pPr>
            <w:r w:rsidRPr="005647EB">
              <w:t>Condition</w:t>
            </w:r>
          </w:p>
        </w:tc>
      </w:tr>
      <w:tr w:rsidR="00123ECE" w:rsidRPr="005647EB" w14:paraId="02CCB4D3"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73EDB5A" w14:textId="1FD15CAD" w:rsidR="00123ECE" w:rsidRPr="005647EB" w:rsidRDefault="00123ECE" w:rsidP="006D30B7">
            <w:pPr>
              <w:pStyle w:val="TAL"/>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0171CBB0" w14:textId="77777777" w:rsidR="00123ECE" w:rsidRPr="005647EB" w:rsidRDefault="00123ECE" w:rsidP="006D30B7">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059FD710" w14:textId="77777777" w:rsidR="00123ECE" w:rsidRPr="005647EB" w:rsidRDefault="00123ECE" w:rsidP="006D30B7">
            <w:pPr>
              <w:pStyle w:val="TAL"/>
              <w:keepLines w:val="0"/>
            </w:pPr>
          </w:p>
        </w:tc>
        <w:tc>
          <w:tcPr>
            <w:tcW w:w="1275" w:type="dxa"/>
            <w:tcBorders>
              <w:top w:val="single" w:sz="4" w:space="0" w:color="auto"/>
              <w:left w:val="single" w:sz="4" w:space="0" w:color="auto"/>
              <w:bottom w:val="single" w:sz="4" w:space="0" w:color="auto"/>
              <w:right w:val="single" w:sz="4" w:space="0" w:color="auto"/>
            </w:tcBorders>
          </w:tcPr>
          <w:p w14:paraId="600A3629" w14:textId="77777777" w:rsidR="00123ECE" w:rsidRPr="005647EB" w:rsidRDefault="00123ECE" w:rsidP="006D30B7">
            <w:pPr>
              <w:pStyle w:val="TAL"/>
              <w:keepLines w:val="0"/>
            </w:pPr>
          </w:p>
        </w:tc>
      </w:tr>
      <w:tr w:rsidR="00123ECE" w:rsidRPr="005647EB" w14:paraId="3D30106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241A26D" w14:textId="40F2F6FC" w:rsidR="00123ECE" w:rsidRPr="005647EB" w:rsidRDefault="002570E4" w:rsidP="006D30B7">
            <w:pPr>
              <w:pStyle w:val="TAL"/>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2B00E3AD" w14:textId="77777777" w:rsidR="00123ECE" w:rsidRPr="005647EB" w:rsidRDefault="00123ECE" w:rsidP="006D30B7">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5C2B3789" w14:textId="77777777" w:rsidR="00123ECE" w:rsidRPr="005647EB" w:rsidRDefault="00123ECE" w:rsidP="006D30B7">
            <w:pPr>
              <w:pStyle w:val="TAL"/>
              <w:keepLines w:val="0"/>
            </w:pPr>
          </w:p>
        </w:tc>
        <w:tc>
          <w:tcPr>
            <w:tcW w:w="1275" w:type="dxa"/>
            <w:tcBorders>
              <w:top w:val="single" w:sz="4" w:space="0" w:color="auto"/>
              <w:left w:val="single" w:sz="4" w:space="0" w:color="auto"/>
              <w:bottom w:val="single" w:sz="4" w:space="0" w:color="auto"/>
              <w:right w:val="single" w:sz="4" w:space="0" w:color="auto"/>
            </w:tcBorders>
          </w:tcPr>
          <w:p w14:paraId="00FE7736" w14:textId="77777777" w:rsidR="00123ECE" w:rsidRPr="005647EB" w:rsidRDefault="00123ECE" w:rsidP="006D30B7">
            <w:pPr>
              <w:pStyle w:val="TAL"/>
              <w:keepLines w:val="0"/>
            </w:pPr>
          </w:p>
        </w:tc>
      </w:tr>
      <w:tr w:rsidR="00123ECE" w:rsidRPr="005647EB" w14:paraId="0357397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7F3468B" w14:textId="2AC4734B" w:rsidR="00123ECE" w:rsidRPr="005647EB" w:rsidRDefault="002570E4" w:rsidP="006D30B7">
            <w:pPr>
              <w:pStyle w:val="TAL"/>
              <w:keepLines w:val="0"/>
            </w:pPr>
            <w:r w:rsidRPr="005647EB">
              <w:t xml:space="preserve">    </w:t>
            </w:r>
            <w:r w:rsidR="00123ECE"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4AE62E18" w14:textId="77777777" w:rsidR="00123ECE" w:rsidRPr="005647EB" w:rsidRDefault="00123ECE" w:rsidP="006D30B7">
            <w:pPr>
              <w:pStyle w:val="TAL"/>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7B832243" w14:textId="78F58B7F" w:rsidR="00123ECE" w:rsidRPr="005647EB" w:rsidRDefault="00123ECE" w:rsidP="006D30B7">
            <w:pPr>
              <w:pStyle w:val="TAL"/>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70C6527B" w14:textId="77777777" w:rsidR="00123ECE" w:rsidRPr="005647EB" w:rsidRDefault="00123ECE" w:rsidP="006D30B7">
            <w:pPr>
              <w:pStyle w:val="TAL"/>
              <w:keepLines w:val="0"/>
            </w:pPr>
          </w:p>
        </w:tc>
      </w:tr>
      <w:tr w:rsidR="00123ECE" w:rsidRPr="005647EB" w14:paraId="19FF41C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4452D2D" w14:textId="2BDD3F23" w:rsidR="00123ECE" w:rsidRPr="005647EB" w:rsidRDefault="002570E4" w:rsidP="002570E4">
            <w:pPr>
              <w:pStyle w:val="TAL"/>
              <w:keepNext w:val="0"/>
              <w:keepLines w:val="0"/>
            </w:pPr>
            <w:r w:rsidRPr="005647EB">
              <w:t xml:space="preserve">    </w:t>
            </w:r>
            <w:r w:rsidR="00123EC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2CE2FD1A" w14:textId="77777777" w:rsidR="00123ECE" w:rsidRPr="005647EB" w:rsidRDefault="00123ECE" w:rsidP="002570E4">
            <w:pPr>
              <w:pStyle w:val="TAL"/>
              <w:keepNext w:val="0"/>
              <w:keepLines w:val="0"/>
            </w:pPr>
            <w:r w:rsidRPr="005647EB">
              <w:t>2</w:t>
            </w:r>
          </w:p>
        </w:tc>
        <w:tc>
          <w:tcPr>
            <w:tcW w:w="1701" w:type="dxa"/>
            <w:tcBorders>
              <w:top w:val="single" w:sz="4" w:space="0" w:color="auto"/>
              <w:left w:val="single" w:sz="4" w:space="0" w:color="auto"/>
              <w:bottom w:val="single" w:sz="4" w:space="0" w:color="auto"/>
              <w:right w:val="single" w:sz="4" w:space="0" w:color="auto"/>
            </w:tcBorders>
          </w:tcPr>
          <w:p w14:paraId="1B149B8D"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0A0202E" w14:textId="77777777" w:rsidR="00123ECE" w:rsidRPr="005647EB" w:rsidRDefault="00123ECE" w:rsidP="002570E4">
            <w:pPr>
              <w:pStyle w:val="TAL"/>
              <w:keepNext w:val="0"/>
              <w:keepLines w:val="0"/>
            </w:pPr>
          </w:p>
        </w:tc>
      </w:tr>
      <w:tr w:rsidR="00123ECE" w:rsidRPr="005647EB" w14:paraId="4F53636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08B4A8E" w14:textId="575A34F5" w:rsidR="00123ECE" w:rsidRPr="005647EB" w:rsidRDefault="002570E4" w:rsidP="002570E4">
            <w:pPr>
              <w:pStyle w:val="TAL"/>
              <w:keepNext w:val="0"/>
              <w:keepLines w:val="0"/>
            </w:pPr>
            <w:r w:rsidRPr="005647EB">
              <w:t xml:space="preserve">    </w:t>
            </w:r>
            <w:r w:rsidR="00123ECE"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2AB81812"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73802AC0"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6F4FB24" w14:textId="77777777" w:rsidR="00123ECE" w:rsidRPr="005647EB" w:rsidRDefault="00123ECE" w:rsidP="002570E4">
            <w:pPr>
              <w:pStyle w:val="TAL"/>
              <w:keepNext w:val="0"/>
              <w:keepLines w:val="0"/>
            </w:pPr>
          </w:p>
        </w:tc>
      </w:tr>
      <w:tr w:rsidR="00123ECE" w:rsidRPr="005647EB" w14:paraId="5B1EC02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D1A3426" w14:textId="4A659418"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014F70B2"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FA31CCD"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F94D0E6" w14:textId="77777777" w:rsidR="00123ECE" w:rsidRPr="005647EB" w:rsidRDefault="00123ECE" w:rsidP="002570E4">
            <w:pPr>
              <w:pStyle w:val="TAL"/>
              <w:keepNext w:val="0"/>
              <w:keepLines w:val="0"/>
            </w:pPr>
          </w:p>
        </w:tc>
      </w:tr>
      <w:tr w:rsidR="00123ECE" w:rsidRPr="005647EB" w14:paraId="2CC2C10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5BD6AC9"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0EB66EB9"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7C2708C"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9646D52" w14:textId="77777777" w:rsidR="00123ECE" w:rsidRPr="005647EB" w:rsidRDefault="00123ECE" w:rsidP="002570E4">
            <w:pPr>
              <w:pStyle w:val="TAL"/>
              <w:keepNext w:val="0"/>
              <w:keepLines w:val="0"/>
            </w:pPr>
          </w:p>
        </w:tc>
      </w:tr>
    </w:tbl>
    <w:p w14:paraId="4674D688" w14:textId="77777777" w:rsidR="00123ECE" w:rsidRPr="005647EB" w:rsidRDefault="00123ECE" w:rsidP="002570E4"/>
    <w:p w14:paraId="0B56EBD6" w14:textId="77777777" w:rsidR="00123ECE" w:rsidRPr="005647EB" w:rsidRDefault="00123ECE" w:rsidP="00A31201">
      <w:pPr>
        <w:pStyle w:val="TH"/>
      </w:pPr>
      <w:r w:rsidRPr="005647EB">
        <w:t>Table 8.4.3.4.3-</w:t>
      </w:r>
      <w:r w:rsidRPr="005647EB">
        <w:rPr>
          <w:lang w:eastAsia="zh-CN"/>
        </w:rPr>
        <w:t>6</w:t>
      </w:r>
      <w:r w:rsidRPr="005647EB">
        <w:t xml:space="preserve">: </w:t>
      </w:r>
      <w:r w:rsidRPr="005647EB">
        <w:rPr>
          <w:i/>
        </w:rPr>
        <w:t>MeaResults</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08E6B7EA" w14:textId="77777777" w:rsidTr="002570E4">
        <w:trPr>
          <w:cantSplit/>
          <w:jc w:val="center"/>
        </w:trPr>
        <w:tc>
          <w:tcPr>
            <w:tcW w:w="9536" w:type="dxa"/>
            <w:gridSpan w:val="4"/>
          </w:tcPr>
          <w:p w14:paraId="20A22EB6" w14:textId="4C33067E" w:rsidR="00123ECE" w:rsidRPr="005647EB" w:rsidRDefault="00123ECE" w:rsidP="00A31201">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123ECE" w:rsidRPr="005647EB" w14:paraId="598A0735" w14:textId="77777777" w:rsidTr="002570E4">
        <w:trPr>
          <w:jc w:val="center"/>
        </w:trPr>
        <w:tc>
          <w:tcPr>
            <w:tcW w:w="4436" w:type="dxa"/>
          </w:tcPr>
          <w:p w14:paraId="162A3D8A" w14:textId="67673E7D" w:rsidR="00123ECE" w:rsidRPr="005647EB" w:rsidRDefault="00123ECE" w:rsidP="00A31201">
            <w:pPr>
              <w:pStyle w:val="TAH"/>
            </w:pPr>
            <w:r w:rsidRPr="005647EB">
              <w:t>Information</w:t>
            </w:r>
            <w:r w:rsidR="002570E4" w:rsidRPr="005647EB">
              <w:t xml:space="preserve"> </w:t>
            </w:r>
            <w:r w:rsidRPr="005647EB">
              <w:t>Element</w:t>
            </w:r>
          </w:p>
        </w:tc>
        <w:tc>
          <w:tcPr>
            <w:tcW w:w="2267" w:type="dxa"/>
          </w:tcPr>
          <w:p w14:paraId="6D878D14" w14:textId="77777777" w:rsidR="00123ECE" w:rsidRPr="005647EB" w:rsidRDefault="00123ECE" w:rsidP="00A31201">
            <w:pPr>
              <w:pStyle w:val="TAH"/>
            </w:pPr>
            <w:r w:rsidRPr="005647EB">
              <w:t>Value/remark</w:t>
            </w:r>
          </w:p>
        </w:tc>
        <w:tc>
          <w:tcPr>
            <w:tcW w:w="1700" w:type="dxa"/>
          </w:tcPr>
          <w:p w14:paraId="043C3014" w14:textId="77777777" w:rsidR="00123ECE" w:rsidRPr="005647EB" w:rsidRDefault="00123ECE" w:rsidP="00A31201">
            <w:pPr>
              <w:pStyle w:val="TAH"/>
            </w:pPr>
            <w:r w:rsidRPr="005647EB">
              <w:t>Comment</w:t>
            </w:r>
          </w:p>
        </w:tc>
        <w:tc>
          <w:tcPr>
            <w:tcW w:w="1133" w:type="dxa"/>
          </w:tcPr>
          <w:p w14:paraId="140D33D4" w14:textId="77777777" w:rsidR="00123ECE" w:rsidRPr="005647EB" w:rsidRDefault="00123ECE" w:rsidP="00A31201">
            <w:pPr>
              <w:pStyle w:val="TAH"/>
            </w:pPr>
            <w:r w:rsidRPr="005647EB">
              <w:t>Condition</w:t>
            </w:r>
          </w:p>
        </w:tc>
      </w:tr>
      <w:tr w:rsidR="00123ECE" w:rsidRPr="005647EB" w14:paraId="6089CFE3" w14:textId="77777777" w:rsidTr="002570E4">
        <w:trPr>
          <w:jc w:val="center"/>
        </w:trPr>
        <w:tc>
          <w:tcPr>
            <w:tcW w:w="4436" w:type="dxa"/>
          </w:tcPr>
          <w:p w14:paraId="1F436921" w14:textId="461E7BC8" w:rsidR="00123ECE" w:rsidRPr="005647EB" w:rsidRDefault="002570E4" w:rsidP="00A31201">
            <w:pPr>
              <w:pStyle w:val="TAL"/>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7824C78A" w14:textId="77777777" w:rsidR="00123ECE" w:rsidRPr="005647EB" w:rsidRDefault="00123ECE" w:rsidP="00A31201">
            <w:pPr>
              <w:pStyle w:val="TAL"/>
            </w:pPr>
          </w:p>
        </w:tc>
        <w:tc>
          <w:tcPr>
            <w:tcW w:w="1700" w:type="dxa"/>
          </w:tcPr>
          <w:p w14:paraId="3607EDF2" w14:textId="77777777" w:rsidR="00123ECE" w:rsidRPr="005647EB" w:rsidRDefault="00123ECE" w:rsidP="00A31201">
            <w:pPr>
              <w:pStyle w:val="TAL"/>
            </w:pPr>
          </w:p>
        </w:tc>
        <w:tc>
          <w:tcPr>
            <w:tcW w:w="1133" w:type="dxa"/>
          </w:tcPr>
          <w:p w14:paraId="69403DA5" w14:textId="77777777" w:rsidR="00123ECE" w:rsidRPr="005647EB" w:rsidRDefault="00123ECE" w:rsidP="00A31201">
            <w:pPr>
              <w:pStyle w:val="TAL"/>
            </w:pPr>
          </w:p>
        </w:tc>
      </w:tr>
      <w:tr w:rsidR="00123ECE" w:rsidRPr="005647EB" w14:paraId="19521F2D" w14:textId="77777777" w:rsidTr="002570E4">
        <w:trPr>
          <w:jc w:val="center"/>
        </w:trPr>
        <w:tc>
          <w:tcPr>
            <w:tcW w:w="4436" w:type="dxa"/>
          </w:tcPr>
          <w:p w14:paraId="21F9155A" w14:textId="2894ECD8" w:rsidR="00123ECE" w:rsidRPr="005647EB" w:rsidRDefault="002570E4" w:rsidP="00A31201">
            <w:pPr>
              <w:pStyle w:val="TAL"/>
            </w:pPr>
            <w:r w:rsidRPr="005647EB">
              <w:t xml:space="preserve">   </w:t>
            </w:r>
            <w:r w:rsidR="00123ECE" w:rsidRPr="005647EB">
              <w:t>measId</w:t>
            </w:r>
          </w:p>
        </w:tc>
        <w:tc>
          <w:tcPr>
            <w:tcW w:w="2267" w:type="dxa"/>
          </w:tcPr>
          <w:p w14:paraId="6BB4E806" w14:textId="77777777" w:rsidR="00123ECE" w:rsidRPr="005647EB" w:rsidRDefault="00123ECE" w:rsidP="00A31201">
            <w:pPr>
              <w:pStyle w:val="TAL"/>
            </w:pPr>
            <w:r w:rsidRPr="005647EB">
              <w:t>1</w:t>
            </w:r>
          </w:p>
        </w:tc>
        <w:tc>
          <w:tcPr>
            <w:tcW w:w="1700" w:type="dxa"/>
          </w:tcPr>
          <w:p w14:paraId="16360F37" w14:textId="6AEB1E5D" w:rsidR="00123ECE" w:rsidRPr="005647EB" w:rsidRDefault="00123ECE" w:rsidP="00A31201">
            <w:pPr>
              <w:pStyle w:val="TAL"/>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32F26D26" w14:textId="77777777" w:rsidR="00123ECE" w:rsidRPr="005647EB" w:rsidRDefault="00123ECE" w:rsidP="00A31201">
            <w:pPr>
              <w:pStyle w:val="TAL"/>
            </w:pPr>
          </w:p>
        </w:tc>
      </w:tr>
      <w:tr w:rsidR="00123ECE" w:rsidRPr="005647EB" w14:paraId="4950D976" w14:textId="77777777" w:rsidTr="002570E4">
        <w:trPr>
          <w:jc w:val="center"/>
        </w:trPr>
        <w:tc>
          <w:tcPr>
            <w:tcW w:w="4436" w:type="dxa"/>
          </w:tcPr>
          <w:p w14:paraId="7E82C90D" w14:textId="36186267" w:rsidR="00123ECE" w:rsidRPr="005647EB" w:rsidRDefault="002570E4" w:rsidP="00A31201">
            <w:pPr>
              <w:pStyle w:val="TAL"/>
            </w:pPr>
            <w:r w:rsidRPr="005647EB">
              <w:t xml:space="preserve">    </w:t>
            </w:r>
            <w:r w:rsidR="00123ECE" w:rsidRPr="005647EB">
              <w:t>measResultServ</w:t>
            </w:r>
            <w:r w:rsidR="00123ECE" w:rsidRPr="005647EB">
              <w:rPr>
                <w:lang w:eastAsia="zh-CN"/>
              </w:rPr>
              <w:t>Cell</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7A67F167" w14:textId="77777777" w:rsidR="00123ECE" w:rsidRPr="005647EB" w:rsidRDefault="00123ECE" w:rsidP="00A31201">
            <w:pPr>
              <w:pStyle w:val="TAL"/>
            </w:pPr>
          </w:p>
        </w:tc>
        <w:tc>
          <w:tcPr>
            <w:tcW w:w="1700" w:type="dxa"/>
          </w:tcPr>
          <w:p w14:paraId="00A4FC06" w14:textId="77777777" w:rsidR="00123ECE" w:rsidRPr="005647EB" w:rsidRDefault="00123ECE" w:rsidP="00A31201">
            <w:pPr>
              <w:pStyle w:val="TAL"/>
            </w:pPr>
          </w:p>
        </w:tc>
        <w:tc>
          <w:tcPr>
            <w:tcW w:w="1133" w:type="dxa"/>
          </w:tcPr>
          <w:p w14:paraId="5465328B" w14:textId="77777777" w:rsidR="00123ECE" w:rsidRPr="005647EB" w:rsidRDefault="00123ECE" w:rsidP="00A31201">
            <w:pPr>
              <w:pStyle w:val="TAL"/>
            </w:pPr>
          </w:p>
        </w:tc>
      </w:tr>
      <w:tr w:rsidR="00123ECE" w:rsidRPr="005647EB" w14:paraId="30A607AD" w14:textId="77777777" w:rsidTr="002570E4">
        <w:trPr>
          <w:jc w:val="center"/>
        </w:trPr>
        <w:tc>
          <w:tcPr>
            <w:tcW w:w="4436" w:type="dxa"/>
          </w:tcPr>
          <w:p w14:paraId="3DB35670" w14:textId="599D6F54" w:rsidR="00123ECE" w:rsidRPr="005647EB" w:rsidRDefault="002570E4" w:rsidP="00A31201">
            <w:pPr>
              <w:pStyle w:val="TAL"/>
            </w:pPr>
            <w:r w:rsidRPr="005647EB">
              <w:t xml:space="preserve">     </w:t>
            </w:r>
            <w:r w:rsidR="00123ECE" w:rsidRPr="005647EB">
              <w:t>rsrpResult</w:t>
            </w:r>
          </w:p>
        </w:tc>
        <w:tc>
          <w:tcPr>
            <w:tcW w:w="2267" w:type="dxa"/>
          </w:tcPr>
          <w:p w14:paraId="2407E6F9" w14:textId="77777777" w:rsidR="00123ECE" w:rsidRPr="005647EB" w:rsidRDefault="00123ECE" w:rsidP="00A31201">
            <w:pPr>
              <w:pStyle w:val="TAL"/>
            </w:pPr>
          </w:p>
        </w:tc>
        <w:tc>
          <w:tcPr>
            <w:tcW w:w="1700" w:type="dxa"/>
          </w:tcPr>
          <w:p w14:paraId="5E34A197" w14:textId="69FCBBF2" w:rsidR="00123ECE" w:rsidRPr="005647EB" w:rsidRDefault="00123ECE" w:rsidP="00A31201">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4281478" w14:textId="77777777" w:rsidR="00123ECE" w:rsidRPr="005647EB" w:rsidRDefault="00123ECE" w:rsidP="00A31201">
            <w:pPr>
              <w:pStyle w:val="TAL"/>
            </w:pPr>
          </w:p>
        </w:tc>
      </w:tr>
      <w:tr w:rsidR="00123ECE" w:rsidRPr="005647EB" w14:paraId="539513F0" w14:textId="77777777" w:rsidTr="002570E4">
        <w:trPr>
          <w:jc w:val="center"/>
        </w:trPr>
        <w:tc>
          <w:tcPr>
            <w:tcW w:w="4436" w:type="dxa"/>
          </w:tcPr>
          <w:p w14:paraId="6C8147A5" w14:textId="1ECD8CBD" w:rsidR="00123ECE" w:rsidRPr="005647EB" w:rsidRDefault="002570E4" w:rsidP="00A31201">
            <w:pPr>
              <w:pStyle w:val="TAL"/>
            </w:pPr>
            <w:r w:rsidRPr="005647EB">
              <w:t xml:space="preserve">     </w:t>
            </w:r>
            <w:r w:rsidR="00123ECE" w:rsidRPr="005647EB">
              <w:t>rsrqResult</w:t>
            </w:r>
          </w:p>
        </w:tc>
        <w:tc>
          <w:tcPr>
            <w:tcW w:w="2267" w:type="dxa"/>
          </w:tcPr>
          <w:p w14:paraId="36A66FF1" w14:textId="77777777" w:rsidR="00123ECE" w:rsidRPr="005647EB" w:rsidRDefault="00123ECE" w:rsidP="00A31201">
            <w:pPr>
              <w:pStyle w:val="TAL"/>
            </w:pPr>
          </w:p>
        </w:tc>
        <w:tc>
          <w:tcPr>
            <w:tcW w:w="1700" w:type="dxa"/>
          </w:tcPr>
          <w:p w14:paraId="2A2132B7" w14:textId="75B5B399" w:rsidR="00123ECE" w:rsidRPr="005647EB" w:rsidRDefault="00123ECE" w:rsidP="00A31201">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6A358DE" w14:textId="77777777" w:rsidR="00123ECE" w:rsidRPr="005647EB" w:rsidRDefault="00123ECE" w:rsidP="00A31201">
            <w:pPr>
              <w:pStyle w:val="TAL"/>
            </w:pPr>
          </w:p>
        </w:tc>
      </w:tr>
      <w:tr w:rsidR="00123ECE" w:rsidRPr="005647EB" w14:paraId="2346AFE9" w14:textId="77777777" w:rsidTr="002570E4">
        <w:trPr>
          <w:jc w:val="center"/>
        </w:trPr>
        <w:tc>
          <w:tcPr>
            <w:tcW w:w="4436" w:type="dxa"/>
          </w:tcPr>
          <w:p w14:paraId="192ACF7B" w14:textId="69B0723A" w:rsidR="00123ECE" w:rsidRPr="005647EB" w:rsidRDefault="002570E4" w:rsidP="00A31201">
            <w:pPr>
              <w:pStyle w:val="TAL"/>
            </w:pPr>
            <w:r w:rsidRPr="005647EB">
              <w:t xml:space="preserve">   </w:t>
            </w:r>
            <w:r w:rsidR="00123ECE" w:rsidRPr="005647EB">
              <w:t>}</w:t>
            </w:r>
          </w:p>
        </w:tc>
        <w:tc>
          <w:tcPr>
            <w:tcW w:w="2267" w:type="dxa"/>
          </w:tcPr>
          <w:p w14:paraId="1A666DBD" w14:textId="77777777" w:rsidR="00123ECE" w:rsidRPr="005647EB" w:rsidRDefault="00123ECE" w:rsidP="00A31201">
            <w:pPr>
              <w:pStyle w:val="TAL"/>
            </w:pPr>
          </w:p>
        </w:tc>
        <w:tc>
          <w:tcPr>
            <w:tcW w:w="1700" w:type="dxa"/>
          </w:tcPr>
          <w:p w14:paraId="668CAD25" w14:textId="77777777" w:rsidR="00123ECE" w:rsidRPr="005647EB" w:rsidRDefault="00123ECE" w:rsidP="00A31201">
            <w:pPr>
              <w:pStyle w:val="TAL"/>
            </w:pPr>
          </w:p>
        </w:tc>
        <w:tc>
          <w:tcPr>
            <w:tcW w:w="1133" w:type="dxa"/>
          </w:tcPr>
          <w:p w14:paraId="3DDB5B34" w14:textId="77777777" w:rsidR="00123ECE" w:rsidRPr="005647EB" w:rsidRDefault="00123ECE" w:rsidP="00A31201">
            <w:pPr>
              <w:pStyle w:val="TAL"/>
            </w:pPr>
          </w:p>
        </w:tc>
      </w:tr>
      <w:tr w:rsidR="00123ECE" w:rsidRPr="005647EB" w14:paraId="29886FE6" w14:textId="77777777" w:rsidTr="002570E4">
        <w:trPr>
          <w:jc w:val="center"/>
        </w:trPr>
        <w:tc>
          <w:tcPr>
            <w:tcW w:w="4436" w:type="dxa"/>
          </w:tcPr>
          <w:p w14:paraId="69D74533" w14:textId="5B638402"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0286A147" w14:textId="77777777" w:rsidR="00123ECE" w:rsidRPr="005647EB" w:rsidRDefault="00123ECE" w:rsidP="002570E4">
            <w:pPr>
              <w:pStyle w:val="TAL"/>
              <w:keepNext w:val="0"/>
              <w:keepLines w:val="0"/>
            </w:pPr>
          </w:p>
        </w:tc>
        <w:tc>
          <w:tcPr>
            <w:tcW w:w="1700" w:type="dxa"/>
          </w:tcPr>
          <w:p w14:paraId="01E5DBEA" w14:textId="77777777" w:rsidR="00123ECE" w:rsidRPr="005647EB" w:rsidRDefault="00123ECE" w:rsidP="002570E4">
            <w:pPr>
              <w:pStyle w:val="TAL"/>
              <w:keepNext w:val="0"/>
              <w:keepLines w:val="0"/>
            </w:pPr>
          </w:p>
        </w:tc>
        <w:tc>
          <w:tcPr>
            <w:tcW w:w="1133" w:type="dxa"/>
          </w:tcPr>
          <w:p w14:paraId="6A325F8C" w14:textId="77777777" w:rsidR="00123ECE" w:rsidRPr="005647EB" w:rsidRDefault="00123ECE" w:rsidP="002570E4">
            <w:pPr>
              <w:pStyle w:val="TAL"/>
              <w:keepNext w:val="0"/>
              <w:keepLines w:val="0"/>
            </w:pPr>
          </w:p>
        </w:tc>
      </w:tr>
      <w:tr w:rsidR="00123ECE" w:rsidRPr="005647EB" w14:paraId="4F754BB8" w14:textId="77777777" w:rsidTr="002570E4">
        <w:trPr>
          <w:jc w:val="center"/>
        </w:trPr>
        <w:tc>
          <w:tcPr>
            <w:tcW w:w="4436" w:type="dxa"/>
          </w:tcPr>
          <w:p w14:paraId="723987EB" w14:textId="13F0EF87"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24203982" w14:textId="333D9AA9" w:rsidR="00123ECE" w:rsidRPr="005647EB" w:rsidRDefault="00123ECE" w:rsidP="002570E4">
            <w:pPr>
              <w:pStyle w:val="TAL"/>
              <w:keepNext w:val="0"/>
              <w:keepLines w:val="0"/>
            </w:pPr>
            <w:r w:rsidRPr="005647EB">
              <w:t>MeasResultListEUTRA</w:t>
            </w:r>
            <w:r w:rsidR="002570E4" w:rsidRPr="005647EB">
              <w:t xml:space="preserve"> </w:t>
            </w:r>
          </w:p>
        </w:tc>
        <w:tc>
          <w:tcPr>
            <w:tcW w:w="1700" w:type="dxa"/>
          </w:tcPr>
          <w:p w14:paraId="034B02E0" w14:textId="77777777" w:rsidR="00123ECE" w:rsidRPr="005647EB" w:rsidRDefault="00123ECE" w:rsidP="002570E4">
            <w:pPr>
              <w:pStyle w:val="TAL"/>
              <w:keepNext w:val="0"/>
              <w:keepLines w:val="0"/>
            </w:pPr>
          </w:p>
        </w:tc>
        <w:tc>
          <w:tcPr>
            <w:tcW w:w="1133" w:type="dxa"/>
          </w:tcPr>
          <w:p w14:paraId="6FBA0C43" w14:textId="77777777" w:rsidR="00123ECE" w:rsidRPr="005647EB" w:rsidRDefault="00123ECE" w:rsidP="002570E4">
            <w:pPr>
              <w:pStyle w:val="TAL"/>
              <w:keepNext w:val="0"/>
              <w:keepLines w:val="0"/>
            </w:pPr>
          </w:p>
        </w:tc>
      </w:tr>
      <w:tr w:rsidR="00123ECE" w:rsidRPr="005647EB" w14:paraId="55B78D55" w14:textId="77777777" w:rsidTr="002570E4">
        <w:trPr>
          <w:jc w:val="center"/>
        </w:trPr>
        <w:tc>
          <w:tcPr>
            <w:tcW w:w="4436" w:type="dxa"/>
          </w:tcPr>
          <w:p w14:paraId="61E6B978" w14:textId="7F0740EE" w:rsidR="00123ECE" w:rsidRPr="005647EB" w:rsidRDefault="002570E4" w:rsidP="002570E4">
            <w:pPr>
              <w:pStyle w:val="TAL"/>
              <w:keepNext w:val="0"/>
              <w:keepLines w:val="0"/>
            </w:pPr>
            <w:r w:rsidRPr="005647EB">
              <w:t xml:space="preserve">   </w:t>
            </w:r>
            <w:r w:rsidR="00123ECE" w:rsidRPr="005647EB">
              <w:t>}</w:t>
            </w:r>
          </w:p>
        </w:tc>
        <w:tc>
          <w:tcPr>
            <w:tcW w:w="2267" w:type="dxa"/>
          </w:tcPr>
          <w:p w14:paraId="6B661273" w14:textId="77777777" w:rsidR="00123ECE" w:rsidRPr="005647EB" w:rsidRDefault="00123ECE" w:rsidP="002570E4">
            <w:pPr>
              <w:pStyle w:val="TAL"/>
              <w:keepNext w:val="0"/>
              <w:keepLines w:val="0"/>
            </w:pPr>
          </w:p>
        </w:tc>
        <w:tc>
          <w:tcPr>
            <w:tcW w:w="1700" w:type="dxa"/>
          </w:tcPr>
          <w:p w14:paraId="45DEA828" w14:textId="77777777" w:rsidR="00123ECE" w:rsidRPr="005647EB" w:rsidRDefault="00123ECE" w:rsidP="002570E4">
            <w:pPr>
              <w:pStyle w:val="TAL"/>
              <w:keepNext w:val="0"/>
              <w:keepLines w:val="0"/>
            </w:pPr>
          </w:p>
        </w:tc>
        <w:tc>
          <w:tcPr>
            <w:tcW w:w="1133" w:type="dxa"/>
          </w:tcPr>
          <w:p w14:paraId="09E5F368" w14:textId="77777777" w:rsidR="00123ECE" w:rsidRPr="005647EB" w:rsidRDefault="00123ECE" w:rsidP="002570E4">
            <w:pPr>
              <w:pStyle w:val="TAL"/>
              <w:keepNext w:val="0"/>
              <w:keepLines w:val="0"/>
            </w:pPr>
          </w:p>
        </w:tc>
      </w:tr>
      <w:tr w:rsidR="00123ECE" w:rsidRPr="005647EB" w14:paraId="2A119C8A" w14:textId="77777777" w:rsidTr="002570E4">
        <w:trPr>
          <w:jc w:val="center"/>
        </w:trPr>
        <w:tc>
          <w:tcPr>
            <w:tcW w:w="4436" w:type="dxa"/>
          </w:tcPr>
          <w:p w14:paraId="7DB5EAB0" w14:textId="77777777" w:rsidR="00123ECE" w:rsidRPr="005647EB" w:rsidRDefault="00123ECE" w:rsidP="002570E4">
            <w:pPr>
              <w:pStyle w:val="TAL"/>
              <w:keepNext w:val="0"/>
              <w:keepLines w:val="0"/>
            </w:pPr>
            <w:r w:rsidRPr="005647EB">
              <w:t>}</w:t>
            </w:r>
          </w:p>
        </w:tc>
        <w:tc>
          <w:tcPr>
            <w:tcW w:w="2267" w:type="dxa"/>
          </w:tcPr>
          <w:p w14:paraId="46F968F5" w14:textId="77777777" w:rsidR="00123ECE" w:rsidRPr="005647EB" w:rsidRDefault="00123ECE" w:rsidP="002570E4">
            <w:pPr>
              <w:pStyle w:val="TAL"/>
              <w:keepNext w:val="0"/>
              <w:keepLines w:val="0"/>
            </w:pPr>
          </w:p>
        </w:tc>
        <w:tc>
          <w:tcPr>
            <w:tcW w:w="1700" w:type="dxa"/>
          </w:tcPr>
          <w:p w14:paraId="693C6521" w14:textId="77777777" w:rsidR="00123ECE" w:rsidRPr="005647EB" w:rsidRDefault="00123ECE" w:rsidP="002570E4">
            <w:pPr>
              <w:pStyle w:val="TAL"/>
              <w:keepNext w:val="0"/>
              <w:keepLines w:val="0"/>
            </w:pPr>
          </w:p>
        </w:tc>
        <w:tc>
          <w:tcPr>
            <w:tcW w:w="1133" w:type="dxa"/>
          </w:tcPr>
          <w:p w14:paraId="4D0092EE" w14:textId="77777777" w:rsidR="00123ECE" w:rsidRPr="005647EB" w:rsidRDefault="00123ECE" w:rsidP="002570E4">
            <w:pPr>
              <w:pStyle w:val="TAL"/>
              <w:keepNext w:val="0"/>
              <w:keepLines w:val="0"/>
            </w:pPr>
          </w:p>
        </w:tc>
      </w:tr>
    </w:tbl>
    <w:p w14:paraId="00AF1914" w14:textId="77777777" w:rsidR="00123ECE" w:rsidRPr="005647EB" w:rsidRDefault="00123ECE" w:rsidP="002570E4"/>
    <w:p w14:paraId="5861B78E" w14:textId="77777777" w:rsidR="00123ECE" w:rsidRPr="005647EB" w:rsidRDefault="00123ECE" w:rsidP="002570E4">
      <w:pPr>
        <w:pStyle w:val="TH"/>
        <w:keepNext w:val="0"/>
        <w:keepLines w:val="0"/>
      </w:pPr>
      <w:r w:rsidRPr="005647EB">
        <w:t>Table 8.4.3.4.3-</w:t>
      </w:r>
      <w:r w:rsidRPr="005647EB">
        <w:rPr>
          <w:lang w:eastAsia="zh-CN"/>
        </w:rPr>
        <w:t>7</w:t>
      </w:r>
      <w:r w:rsidRPr="005647EB">
        <w:t xml:space="preserve">: </w:t>
      </w:r>
      <w:r w:rsidRPr="005647EB">
        <w:rPr>
          <w:i/>
        </w:rPr>
        <w:t>MeasResultListEUTRA</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1C6A5A23" w14:textId="77777777" w:rsidTr="002570E4">
        <w:trPr>
          <w:cantSplit/>
          <w:jc w:val="center"/>
        </w:trPr>
        <w:tc>
          <w:tcPr>
            <w:tcW w:w="9536" w:type="dxa"/>
            <w:gridSpan w:val="4"/>
          </w:tcPr>
          <w:p w14:paraId="37CBB1A2" w14:textId="27328375"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123ECE" w:rsidRPr="005647EB" w14:paraId="037D474A" w14:textId="77777777" w:rsidTr="002570E4">
        <w:trPr>
          <w:jc w:val="center"/>
        </w:trPr>
        <w:tc>
          <w:tcPr>
            <w:tcW w:w="4436" w:type="dxa"/>
          </w:tcPr>
          <w:p w14:paraId="3710B2BA" w14:textId="5733C43B"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16A56463" w14:textId="77777777" w:rsidR="00123ECE" w:rsidRPr="005647EB" w:rsidRDefault="00123ECE" w:rsidP="002570E4">
            <w:pPr>
              <w:pStyle w:val="TAH"/>
              <w:keepNext w:val="0"/>
              <w:keepLines w:val="0"/>
            </w:pPr>
            <w:r w:rsidRPr="005647EB">
              <w:t>Value/remark</w:t>
            </w:r>
          </w:p>
        </w:tc>
        <w:tc>
          <w:tcPr>
            <w:tcW w:w="1700" w:type="dxa"/>
          </w:tcPr>
          <w:p w14:paraId="6208E322" w14:textId="77777777" w:rsidR="00123ECE" w:rsidRPr="005647EB" w:rsidRDefault="00123ECE" w:rsidP="002570E4">
            <w:pPr>
              <w:pStyle w:val="TAH"/>
              <w:keepNext w:val="0"/>
              <w:keepLines w:val="0"/>
            </w:pPr>
            <w:r w:rsidRPr="005647EB">
              <w:t>Comment</w:t>
            </w:r>
          </w:p>
        </w:tc>
        <w:tc>
          <w:tcPr>
            <w:tcW w:w="1133" w:type="dxa"/>
          </w:tcPr>
          <w:p w14:paraId="09FE7FE6" w14:textId="77777777" w:rsidR="00123ECE" w:rsidRPr="005647EB" w:rsidRDefault="00123ECE" w:rsidP="002570E4">
            <w:pPr>
              <w:pStyle w:val="TAH"/>
              <w:keepNext w:val="0"/>
              <w:keepLines w:val="0"/>
            </w:pPr>
            <w:r w:rsidRPr="005647EB">
              <w:t>Condition</w:t>
            </w:r>
          </w:p>
        </w:tc>
      </w:tr>
      <w:tr w:rsidR="00123ECE" w:rsidRPr="005647EB" w14:paraId="296DF6B9" w14:textId="77777777" w:rsidTr="002570E4">
        <w:trPr>
          <w:jc w:val="center"/>
        </w:trPr>
        <w:tc>
          <w:tcPr>
            <w:tcW w:w="4436" w:type="dxa"/>
          </w:tcPr>
          <w:p w14:paraId="7824A637" w14:textId="6D07354B"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31097EFF" w14:textId="77777777" w:rsidR="00123ECE" w:rsidRPr="005647EB" w:rsidRDefault="00123ECE" w:rsidP="002570E4">
            <w:pPr>
              <w:pStyle w:val="TAL"/>
              <w:keepNext w:val="0"/>
              <w:keepLines w:val="0"/>
            </w:pPr>
          </w:p>
        </w:tc>
        <w:tc>
          <w:tcPr>
            <w:tcW w:w="1700" w:type="dxa"/>
          </w:tcPr>
          <w:p w14:paraId="5459CF95" w14:textId="77777777" w:rsidR="00123ECE" w:rsidRPr="005647EB" w:rsidRDefault="00123ECE" w:rsidP="002570E4">
            <w:pPr>
              <w:pStyle w:val="TAL"/>
              <w:keepNext w:val="0"/>
              <w:keepLines w:val="0"/>
            </w:pPr>
          </w:p>
        </w:tc>
        <w:tc>
          <w:tcPr>
            <w:tcW w:w="1133" w:type="dxa"/>
          </w:tcPr>
          <w:p w14:paraId="147D63E5" w14:textId="77777777" w:rsidR="00123ECE" w:rsidRPr="005647EB" w:rsidRDefault="00123ECE" w:rsidP="002570E4">
            <w:pPr>
              <w:pStyle w:val="TAL"/>
              <w:keepNext w:val="0"/>
              <w:keepLines w:val="0"/>
            </w:pPr>
          </w:p>
        </w:tc>
      </w:tr>
      <w:tr w:rsidR="00123ECE" w:rsidRPr="005647EB" w14:paraId="3A22B061" w14:textId="77777777" w:rsidTr="002570E4">
        <w:trPr>
          <w:jc w:val="center"/>
        </w:trPr>
        <w:tc>
          <w:tcPr>
            <w:tcW w:w="4436" w:type="dxa"/>
          </w:tcPr>
          <w:p w14:paraId="7A9EE953" w14:textId="5998EC32" w:rsidR="00123ECE" w:rsidRPr="005647EB" w:rsidDel="003F6218" w:rsidRDefault="002570E4" w:rsidP="002570E4">
            <w:pPr>
              <w:pStyle w:val="TAL"/>
              <w:keepNext w:val="0"/>
              <w:keepLines w:val="0"/>
            </w:pPr>
            <w:r w:rsidRPr="005647EB">
              <w:t xml:space="preserve">  </w:t>
            </w:r>
            <w:r w:rsidR="00123ECE" w:rsidRPr="005647EB">
              <w:t>physCellId</w:t>
            </w:r>
          </w:p>
        </w:tc>
        <w:tc>
          <w:tcPr>
            <w:tcW w:w="2267" w:type="dxa"/>
          </w:tcPr>
          <w:p w14:paraId="3D6A185A" w14:textId="77777777" w:rsidR="00123ECE" w:rsidRPr="005647EB" w:rsidRDefault="00123ECE" w:rsidP="002570E4">
            <w:pPr>
              <w:pStyle w:val="TAL"/>
              <w:keepNext w:val="0"/>
              <w:keepLines w:val="0"/>
            </w:pPr>
            <w:r w:rsidRPr="005647EB">
              <w:t>PhysCellId</w:t>
            </w:r>
          </w:p>
        </w:tc>
        <w:tc>
          <w:tcPr>
            <w:tcW w:w="1700" w:type="dxa"/>
          </w:tcPr>
          <w:p w14:paraId="2A3510A2" w14:textId="77777777" w:rsidR="00123ECE" w:rsidRPr="005647EB" w:rsidRDefault="00123ECE" w:rsidP="002570E4">
            <w:pPr>
              <w:pStyle w:val="TAL"/>
              <w:keepNext w:val="0"/>
              <w:keepLines w:val="0"/>
            </w:pPr>
          </w:p>
        </w:tc>
        <w:tc>
          <w:tcPr>
            <w:tcW w:w="1133" w:type="dxa"/>
          </w:tcPr>
          <w:p w14:paraId="50CBEBD2" w14:textId="77777777" w:rsidR="00123ECE" w:rsidRPr="005647EB" w:rsidRDefault="00123ECE" w:rsidP="002570E4">
            <w:pPr>
              <w:pStyle w:val="TAL"/>
              <w:keepNext w:val="0"/>
              <w:keepLines w:val="0"/>
            </w:pPr>
          </w:p>
        </w:tc>
      </w:tr>
      <w:tr w:rsidR="00123ECE" w:rsidRPr="005647EB" w14:paraId="1AFD8F92" w14:textId="77777777" w:rsidTr="002570E4">
        <w:trPr>
          <w:jc w:val="center"/>
        </w:trPr>
        <w:tc>
          <w:tcPr>
            <w:tcW w:w="4436" w:type="dxa"/>
          </w:tcPr>
          <w:p w14:paraId="5FD551F4" w14:textId="155C66A7" w:rsidR="00123ECE" w:rsidRPr="005647EB" w:rsidRDefault="002570E4" w:rsidP="002570E4">
            <w:pPr>
              <w:pStyle w:val="TAL"/>
              <w:keepNext w:val="0"/>
              <w:keepLines w:val="0"/>
            </w:pPr>
            <w:r w:rsidRPr="005647EB">
              <w:t xml:space="preserve">  </w:t>
            </w:r>
            <w:r w:rsidR="00123ECE" w:rsidRPr="005647EB">
              <w:t>measResult</w:t>
            </w:r>
            <w:r w:rsidRPr="005647EB">
              <w:t xml:space="preserve"> </w:t>
            </w:r>
            <w:r w:rsidR="00123ECE" w:rsidRPr="005647EB">
              <w:t>SEQUENCE</w:t>
            </w:r>
            <w:r w:rsidRPr="005647EB">
              <w:t xml:space="preserve"> </w:t>
            </w:r>
            <w:r w:rsidR="00123ECE" w:rsidRPr="005647EB">
              <w:t>{</w:t>
            </w:r>
          </w:p>
        </w:tc>
        <w:tc>
          <w:tcPr>
            <w:tcW w:w="2267" w:type="dxa"/>
          </w:tcPr>
          <w:p w14:paraId="15B5D9E1" w14:textId="77777777" w:rsidR="00123ECE" w:rsidRPr="005647EB" w:rsidRDefault="00123ECE" w:rsidP="002570E4">
            <w:pPr>
              <w:pStyle w:val="TAL"/>
              <w:keepNext w:val="0"/>
              <w:keepLines w:val="0"/>
            </w:pPr>
          </w:p>
        </w:tc>
        <w:tc>
          <w:tcPr>
            <w:tcW w:w="1700" w:type="dxa"/>
          </w:tcPr>
          <w:p w14:paraId="7C745737" w14:textId="77777777" w:rsidR="00123ECE" w:rsidRPr="005647EB" w:rsidRDefault="00123ECE" w:rsidP="002570E4">
            <w:pPr>
              <w:pStyle w:val="TAL"/>
              <w:keepNext w:val="0"/>
              <w:keepLines w:val="0"/>
            </w:pPr>
          </w:p>
        </w:tc>
        <w:tc>
          <w:tcPr>
            <w:tcW w:w="1133" w:type="dxa"/>
          </w:tcPr>
          <w:p w14:paraId="1642C7F4" w14:textId="77777777" w:rsidR="00123ECE" w:rsidRPr="005647EB" w:rsidRDefault="00123ECE" w:rsidP="002570E4">
            <w:pPr>
              <w:pStyle w:val="TAL"/>
              <w:keepNext w:val="0"/>
              <w:keepLines w:val="0"/>
            </w:pPr>
          </w:p>
        </w:tc>
      </w:tr>
      <w:tr w:rsidR="00123ECE" w:rsidRPr="005647EB" w14:paraId="25FD0D38" w14:textId="77777777" w:rsidTr="002570E4">
        <w:trPr>
          <w:jc w:val="center"/>
        </w:trPr>
        <w:tc>
          <w:tcPr>
            <w:tcW w:w="4436" w:type="dxa"/>
          </w:tcPr>
          <w:p w14:paraId="0C7982CC" w14:textId="17E21E85"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2C9B8CC6" w14:textId="77777777" w:rsidR="00123ECE" w:rsidRPr="005647EB" w:rsidRDefault="00123ECE" w:rsidP="002570E4">
            <w:pPr>
              <w:pStyle w:val="TAL"/>
              <w:keepNext w:val="0"/>
              <w:keepLines w:val="0"/>
            </w:pPr>
          </w:p>
        </w:tc>
        <w:tc>
          <w:tcPr>
            <w:tcW w:w="1700" w:type="dxa"/>
          </w:tcPr>
          <w:p w14:paraId="66745867" w14:textId="2A3ABC83"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18704468" w14:textId="77777777" w:rsidR="00123ECE" w:rsidRPr="005647EB" w:rsidRDefault="00123ECE" w:rsidP="002570E4">
            <w:pPr>
              <w:pStyle w:val="TAL"/>
              <w:keepNext w:val="0"/>
              <w:keepLines w:val="0"/>
            </w:pPr>
          </w:p>
        </w:tc>
      </w:tr>
      <w:tr w:rsidR="00123ECE" w:rsidRPr="005647EB" w14:paraId="511041D4" w14:textId="77777777" w:rsidTr="002570E4">
        <w:trPr>
          <w:jc w:val="center"/>
        </w:trPr>
        <w:tc>
          <w:tcPr>
            <w:tcW w:w="4436" w:type="dxa"/>
          </w:tcPr>
          <w:p w14:paraId="77F0E319" w14:textId="018FC2D1"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6F453A67" w14:textId="77777777" w:rsidR="00123ECE" w:rsidRPr="005647EB" w:rsidRDefault="00123ECE" w:rsidP="002570E4">
            <w:pPr>
              <w:pStyle w:val="TAL"/>
              <w:keepNext w:val="0"/>
              <w:keepLines w:val="0"/>
            </w:pPr>
          </w:p>
        </w:tc>
        <w:tc>
          <w:tcPr>
            <w:tcW w:w="1700" w:type="dxa"/>
          </w:tcPr>
          <w:p w14:paraId="4DDE793A" w14:textId="1A3E8A07"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6ADD90FE" w14:textId="77777777" w:rsidR="00123ECE" w:rsidRPr="005647EB" w:rsidRDefault="00123ECE" w:rsidP="002570E4">
            <w:pPr>
              <w:pStyle w:val="TAL"/>
              <w:keepNext w:val="0"/>
              <w:keepLines w:val="0"/>
            </w:pPr>
          </w:p>
        </w:tc>
      </w:tr>
      <w:tr w:rsidR="00123ECE" w:rsidRPr="005647EB" w14:paraId="3BB87BBC" w14:textId="77777777" w:rsidTr="002570E4">
        <w:trPr>
          <w:jc w:val="center"/>
        </w:trPr>
        <w:tc>
          <w:tcPr>
            <w:tcW w:w="4436" w:type="dxa"/>
          </w:tcPr>
          <w:p w14:paraId="77BA4F09" w14:textId="01B0757B" w:rsidR="00123ECE" w:rsidRPr="005647EB" w:rsidRDefault="002570E4" w:rsidP="002570E4">
            <w:pPr>
              <w:pStyle w:val="TAL"/>
              <w:keepNext w:val="0"/>
              <w:keepLines w:val="0"/>
            </w:pPr>
            <w:r w:rsidRPr="005647EB">
              <w:t xml:space="preserve">  </w:t>
            </w:r>
            <w:r w:rsidR="00123ECE" w:rsidRPr="005647EB">
              <w:t>}</w:t>
            </w:r>
          </w:p>
        </w:tc>
        <w:tc>
          <w:tcPr>
            <w:tcW w:w="2267" w:type="dxa"/>
          </w:tcPr>
          <w:p w14:paraId="4176F120" w14:textId="77777777" w:rsidR="00123ECE" w:rsidRPr="005647EB" w:rsidRDefault="00123ECE" w:rsidP="002570E4">
            <w:pPr>
              <w:pStyle w:val="TAL"/>
              <w:keepNext w:val="0"/>
              <w:keepLines w:val="0"/>
            </w:pPr>
          </w:p>
        </w:tc>
        <w:tc>
          <w:tcPr>
            <w:tcW w:w="1700" w:type="dxa"/>
          </w:tcPr>
          <w:p w14:paraId="0B0D1EFC" w14:textId="77777777" w:rsidR="00123ECE" w:rsidRPr="005647EB" w:rsidRDefault="00123ECE" w:rsidP="002570E4">
            <w:pPr>
              <w:pStyle w:val="TAL"/>
              <w:keepNext w:val="0"/>
              <w:keepLines w:val="0"/>
            </w:pPr>
          </w:p>
        </w:tc>
        <w:tc>
          <w:tcPr>
            <w:tcW w:w="1133" w:type="dxa"/>
          </w:tcPr>
          <w:p w14:paraId="116A7288" w14:textId="77777777" w:rsidR="00123ECE" w:rsidRPr="005647EB" w:rsidRDefault="00123ECE" w:rsidP="002570E4">
            <w:pPr>
              <w:pStyle w:val="TAL"/>
              <w:keepNext w:val="0"/>
              <w:keepLines w:val="0"/>
            </w:pPr>
          </w:p>
        </w:tc>
      </w:tr>
      <w:tr w:rsidR="00123ECE" w:rsidRPr="005647EB" w14:paraId="633229E6" w14:textId="77777777" w:rsidTr="002570E4">
        <w:trPr>
          <w:jc w:val="center"/>
        </w:trPr>
        <w:tc>
          <w:tcPr>
            <w:tcW w:w="4436" w:type="dxa"/>
          </w:tcPr>
          <w:p w14:paraId="2F6FBB35" w14:textId="77777777" w:rsidR="00123ECE" w:rsidRPr="005647EB" w:rsidRDefault="00123ECE" w:rsidP="002570E4">
            <w:pPr>
              <w:pStyle w:val="TAL"/>
              <w:keepNext w:val="0"/>
              <w:keepLines w:val="0"/>
            </w:pPr>
            <w:r w:rsidRPr="005647EB">
              <w:t>}</w:t>
            </w:r>
          </w:p>
        </w:tc>
        <w:tc>
          <w:tcPr>
            <w:tcW w:w="2267" w:type="dxa"/>
          </w:tcPr>
          <w:p w14:paraId="6C6DA6E9" w14:textId="77777777" w:rsidR="00123ECE" w:rsidRPr="005647EB" w:rsidRDefault="00123ECE" w:rsidP="002570E4">
            <w:pPr>
              <w:pStyle w:val="TAL"/>
              <w:keepNext w:val="0"/>
              <w:keepLines w:val="0"/>
            </w:pPr>
          </w:p>
        </w:tc>
        <w:tc>
          <w:tcPr>
            <w:tcW w:w="1700" w:type="dxa"/>
          </w:tcPr>
          <w:p w14:paraId="45A91D7F" w14:textId="77777777" w:rsidR="00123ECE" w:rsidRPr="005647EB" w:rsidRDefault="00123ECE" w:rsidP="002570E4">
            <w:pPr>
              <w:pStyle w:val="TAL"/>
              <w:keepNext w:val="0"/>
              <w:keepLines w:val="0"/>
            </w:pPr>
          </w:p>
        </w:tc>
        <w:tc>
          <w:tcPr>
            <w:tcW w:w="1133" w:type="dxa"/>
          </w:tcPr>
          <w:p w14:paraId="03DD7DDD" w14:textId="77777777" w:rsidR="00123ECE" w:rsidRPr="005647EB" w:rsidRDefault="00123ECE" w:rsidP="002570E4">
            <w:pPr>
              <w:pStyle w:val="TAL"/>
              <w:keepNext w:val="0"/>
              <w:keepLines w:val="0"/>
            </w:pPr>
          </w:p>
        </w:tc>
      </w:tr>
    </w:tbl>
    <w:p w14:paraId="167E599D" w14:textId="77777777" w:rsidR="00123ECE" w:rsidRPr="005647EB" w:rsidRDefault="00123ECE" w:rsidP="002570E4"/>
    <w:p w14:paraId="08409595" w14:textId="77777777" w:rsidR="00123ECE" w:rsidRPr="005647EB" w:rsidRDefault="00123ECE" w:rsidP="006D30B7">
      <w:pPr>
        <w:pStyle w:val="TH"/>
        <w:keepLines w:val="0"/>
      </w:pPr>
      <w:r w:rsidRPr="005647EB">
        <w:lastRenderedPageBreak/>
        <w:t>Table 8.4.3.4.3-</w:t>
      </w:r>
      <w:r w:rsidRPr="005647EB">
        <w:rPr>
          <w:lang w:eastAsia="zh-CN"/>
        </w:rPr>
        <w:t>8</w:t>
      </w:r>
      <w:r w:rsidRPr="005647EB">
        <w:t xml:space="preserve">: </w:t>
      </w:r>
      <w:r w:rsidRPr="005647EB">
        <w:rPr>
          <w:i/>
        </w:rPr>
        <w:t>FilterCoefficient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007D72E1" w14:textId="77777777" w:rsidTr="002570E4">
        <w:trPr>
          <w:cantSplit/>
          <w:jc w:val="center"/>
        </w:trPr>
        <w:tc>
          <w:tcPr>
            <w:tcW w:w="9536" w:type="dxa"/>
            <w:gridSpan w:val="4"/>
          </w:tcPr>
          <w:p w14:paraId="30B73BCA" w14:textId="415B0CD4"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123ECE" w:rsidRPr="005647EB" w14:paraId="58106032" w14:textId="77777777" w:rsidTr="002570E4">
        <w:trPr>
          <w:jc w:val="center"/>
        </w:trPr>
        <w:tc>
          <w:tcPr>
            <w:tcW w:w="4436" w:type="dxa"/>
          </w:tcPr>
          <w:p w14:paraId="67ACC195" w14:textId="109C20AE" w:rsidR="00123ECE" w:rsidRPr="005647EB" w:rsidRDefault="00123ECE" w:rsidP="006D30B7">
            <w:pPr>
              <w:pStyle w:val="TAH"/>
              <w:keepLines w:val="0"/>
              <w:rPr>
                <w:rFonts w:cs="Arial"/>
                <w:szCs w:val="18"/>
              </w:rPr>
            </w:pPr>
            <w:r w:rsidRPr="005647EB">
              <w:rPr>
                <w:rFonts w:cs="Arial"/>
                <w:szCs w:val="18"/>
              </w:rPr>
              <w:t>Information</w:t>
            </w:r>
            <w:r w:rsidR="002570E4" w:rsidRPr="005647EB">
              <w:rPr>
                <w:rFonts w:cs="Arial"/>
                <w:szCs w:val="18"/>
              </w:rPr>
              <w:t xml:space="preserve"> </w:t>
            </w:r>
            <w:r w:rsidRPr="005647EB">
              <w:rPr>
                <w:rFonts w:cs="Arial"/>
                <w:szCs w:val="18"/>
              </w:rPr>
              <w:t>Element</w:t>
            </w:r>
          </w:p>
        </w:tc>
        <w:tc>
          <w:tcPr>
            <w:tcW w:w="2267" w:type="dxa"/>
          </w:tcPr>
          <w:p w14:paraId="698B5289" w14:textId="77777777" w:rsidR="00123ECE" w:rsidRPr="005647EB" w:rsidRDefault="00123ECE" w:rsidP="006D30B7">
            <w:pPr>
              <w:pStyle w:val="TAH"/>
              <w:keepLines w:val="0"/>
              <w:rPr>
                <w:rFonts w:cs="Arial"/>
                <w:szCs w:val="18"/>
              </w:rPr>
            </w:pPr>
            <w:r w:rsidRPr="005647EB">
              <w:rPr>
                <w:rFonts w:cs="Arial"/>
                <w:szCs w:val="18"/>
              </w:rPr>
              <w:t>Value/remark</w:t>
            </w:r>
          </w:p>
        </w:tc>
        <w:tc>
          <w:tcPr>
            <w:tcW w:w="1700" w:type="dxa"/>
          </w:tcPr>
          <w:p w14:paraId="20EA3C2C" w14:textId="77777777" w:rsidR="00123ECE" w:rsidRPr="005647EB" w:rsidRDefault="00123ECE" w:rsidP="006D30B7">
            <w:pPr>
              <w:pStyle w:val="TAH"/>
              <w:keepLines w:val="0"/>
              <w:rPr>
                <w:rFonts w:cs="Arial"/>
                <w:szCs w:val="18"/>
              </w:rPr>
            </w:pPr>
            <w:r w:rsidRPr="005647EB">
              <w:rPr>
                <w:rFonts w:cs="Arial"/>
                <w:szCs w:val="18"/>
              </w:rPr>
              <w:t>Comment</w:t>
            </w:r>
          </w:p>
        </w:tc>
        <w:tc>
          <w:tcPr>
            <w:tcW w:w="1133" w:type="dxa"/>
          </w:tcPr>
          <w:p w14:paraId="551314C3" w14:textId="77777777" w:rsidR="00123ECE" w:rsidRPr="005647EB" w:rsidRDefault="00123ECE" w:rsidP="006D30B7">
            <w:pPr>
              <w:pStyle w:val="TAH"/>
              <w:keepLines w:val="0"/>
              <w:rPr>
                <w:rFonts w:cs="Arial"/>
                <w:szCs w:val="18"/>
              </w:rPr>
            </w:pPr>
            <w:r w:rsidRPr="005647EB">
              <w:rPr>
                <w:rFonts w:cs="Arial"/>
                <w:szCs w:val="18"/>
              </w:rPr>
              <w:t>Condition</w:t>
            </w:r>
          </w:p>
        </w:tc>
      </w:tr>
      <w:tr w:rsidR="00123ECE" w:rsidRPr="005647EB" w14:paraId="67232D35" w14:textId="77777777" w:rsidTr="002570E4">
        <w:trPr>
          <w:jc w:val="center"/>
        </w:trPr>
        <w:tc>
          <w:tcPr>
            <w:tcW w:w="4436" w:type="dxa"/>
          </w:tcPr>
          <w:p w14:paraId="07473276" w14:textId="77777777" w:rsidR="00123ECE" w:rsidRPr="005647EB" w:rsidDel="003F6218" w:rsidRDefault="00123ECE" w:rsidP="002570E4">
            <w:pPr>
              <w:rPr>
                <w:rFonts w:ascii="Arial" w:hAnsi="Arial" w:cs="Arial"/>
                <w:sz w:val="18"/>
                <w:szCs w:val="18"/>
              </w:rPr>
            </w:pPr>
            <w:r w:rsidRPr="005647EB">
              <w:rPr>
                <w:rFonts w:ascii="Arial" w:hAnsi="Arial" w:cs="Arial"/>
                <w:sz w:val="18"/>
                <w:szCs w:val="18"/>
              </w:rPr>
              <w:t>filterCoefficient</w:t>
            </w:r>
          </w:p>
        </w:tc>
        <w:tc>
          <w:tcPr>
            <w:tcW w:w="2267" w:type="dxa"/>
          </w:tcPr>
          <w:p w14:paraId="5167999B" w14:textId="77777777" w:rsidR="00123ECE" w:rsidRPr="005647EB" w:rsidRDefault="00123ECE" w:rsidP="002570E4">
            <w:pPr>
              <w:pStyle w:val="TAL"/>
              <w:keepNext w:val="0"/>
              <w:keepLines w:val="0"/>
              <w:rPr>
                <w:rFonts w:cs="Arial"/>
                <w:szCs w:val="18"/>
              </w:rPr>
            </w:pPr>
            <w:r w:rsidRPr="005647EB">
              <w:rPr>
                <w:rFonts w:cs="Arial"/>
                <w:szCs w:val="18"/>
              </w:rPr>
              <w:t>fc9</w:t>
            </w:r>
          </w:p>
        </w:tc>
        <w:tc>
          <w:tcPr>
            <w:tcW w:w="1700" w:type="dxa"/>
          </w:tcPr>
          <w:p w14:paraId="0E7CA6C1" w14:textId="77777777" w:rsidR="00123ECE" w:rsidRPr="005647EB" w:rsidRDefault="00123ECE" w:rsidP="002570E4">
            <w:pPr>
              <w:pStyle w:val="TAL"/>
              <w:keepNext w:val="0"/>
              <w:keepLines w:val="0"/>
              <w:rPr>
                <w:rFonts w:cs="Arial"/>
                <w:szCs w:val="18"/>
              </w:rPr>
            </w:pPr>
          </w:p>
        </w:tc>
        <w:tc>
          <w:tcPr>
            <w:tcW w:w="1133" w:type="dxa"/>
          </w:tcPr>
          <w:p w14:paraId="5F15EC9D" w14:textId="77777777" w:rsidR="00123ECE" w:rsidRPr="005647EB" w:rsidRDefault="00123ECE" w:rsidP="002570E4">
            <w:pPr>
              <w:pStyle w:val="TAL"/>
              <w:keepNext w:val="0"/>
              <w:keepLines w:val="0"/>
              <w:rPr>
                <w:rFonts w:cs="Arial"/>
                <w:szCs w:val="18"/>
              </w:rPr>
            </w:pPr>
          </w:p>
        </w:tc>
      </w:tr>
    </w:tbl>
    <w:p w14:paraId="4B8A32DA" w14:textId="77777777" w:rsidR="00123ECE" w:rsidRPr="005647EB" w:rsidRDefault="00123ECE" w:rsidP="002570E4"/>
    <w:p w14:paraId="0FCDC4EB" w14:textId="77777777" w:rsidR="00123ECE" w:rsidRPr="005647EB" w:rsidRDefault="00123ECE" w:rsidP="002570E4">
      <w:pPr>
        <w:pStyle w:val="Heading4"/>
        <w:keepNext w:val="0"/>
        <w:keepLines w:val="0"/>
      </w:pPr>
      <w:r w:rsidRPr="005647EB">
        <w:t>8.4.3.5</w:t>
      </w:r>
      <w:r w:rsidRPr="005647EB">
        <w:tab/>
        <w:t>Test requirement</w:t>
      </w:r>
    </w:p>
    <w:p w14:paraId="6408182D" w14:textId="1D981F94" w:rsidR="00123ECE" w:rsidRPr="005647EB" w:rsidRDefault="00123ECE" w:rsidP="002570E4">
      <w:r w:rsidRPr="005647EB">
        <w:t>Tables 8.4.3.4.1-1, 8.4.3.5-1, 8.4.3.5-2 and 8.4.3.5-3 define the primary level settings including test tolerances for E</w:t>
      </w:r>
      <w:r w:rsidR="00A31201" w:rsidRPr="005647EB">
        <w:noBreakHyphen/>
      </w:r>
      <w:r w:rsidRPr="005647EB">
        <w:t xml:space="preserve">UTRAN FDD-FDD inter-frequency event triggered reporting under AWGN propagation conditions in asynchronous cells with DRX when L3 filtering is used test. </w:t>
      </w:r>
    </w:p>
    <w:p w14:paraId="25946804" w14:textId="77777777" w:rsidR="00123ECE" w:rsidRPr="005647EB" w:rsidRDefault="00123ECE" w:rsidP="00A31201">
      <w:pPr>
        <w:pStyle w:val="TH"/>
        <w:rPr>
          <w:rFonts w:cs="v4.2.0"/>
        </w:rPr>
      </w:pPr>
      <w:r w:rsidRPr="005647EB">
        <w:rPr>
          <w:rFonts w:cs="v4.2.0"/>
        </w:rPr>
        <w:t xml:space="preserve">Table 8.4.3.5-1: </w:t>
      </w:r>
      <w:r w:rsidRPr="005647EB">
        <w:rPr>
          <w:lang w:eastAsia="zh-CN"/>
        </w:rPr>
        <w:t>Cell specific test parameters for E-UTRAN TDD-TDD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123ECE" w:rsidRPr="005647EB" w14:paraId="32348DB1" w14:textId="77777777" w:rsidTr="002570E4">
        <w:trPr>
          <w:cantSplit/>
          <w:jc w:val="center"/>
        </w:trPr>
        <w:tc>
          <w:tcPr>
            <w:tcW w:w="2093" w:type="dxa"/>
            <w:vMerge w:val="restart"/>
            <w:tcBorders>
              <w:top w:val="single" w:sz="4" w:space="0" w:color="auto"/>
              <w:left w:val="single" w:sz="4" w:space="0" w:color="auto"/>
            </w:tcBorders>
          </w:tcPr>
          <w:p w14:paraId="496729FC" w14:textId="77777777" w:rsidR="00123ECE" w:rsidRPr="005647EB" w:rsidRDefault="00123ECE" w:rsidP="00A31201">
            <w:pPr>
              <w:pStyle w:val="TAH"/>
              <w:rPr>
                <w:rFonts w:cs="v4.2.0"/>
              </w:rPr>
            </w:pPr>
            <w:r w:rsidRPr="005647EB">
              <w:rPr>
                <w:rFonts w:cs="v4.2.0"/>
              </w:rPr>
              <w:t>Parameter</w:t>
            </w:r>
          </w:p>
        </w:tc>
        <w:tc>
          <w:tcPr>
            <w:tcW w:w="1559" w:type="dxa"/>
            <w:vMerge w:val="restart"/>
            <w:tcBorders>
              <w:top w:val="single" w:sz="4" w:space="0" w:color="auto"/>
            </w:tcBorders>
          </w:tcPr>
          <w:p w14:paraId="15C27BCC" w14:textId="77777777" w:rsidR="00123ECE" w:rsidRPr="005647EB" w:rsidRDefault="00123ECE" w:rsidP="00A31201">
            <w:pPr>
              <w:pStyle w:val="TAH"/>
              <w:rPr>
                <w:rFonts w:cs="v4.2.0"/>
              </w:rPr>
            </w:pPr>
            <w:r w:rsidRPr="005647EB">
              <w:rPr>
                <w:rFonts w:cs="v4.2.0"/>
              </w:rPr>
              <w:t>Unit</w:t>
            </w:r>
          </w:p>
        </w:tc>
        <w:tc>
          <w:tcPr>
            <w:tcW w:w="2552" w:type="dxa"/>
            <w:gridSpan w:val="2"/>
            <w:tcBorders>
              <w:top w:val="single" w:sz="4" w:space="0" w:color="auto"/>
            </w:tcBorders>
          </w:tcPr>
          <w:p w14:paraId="6113ED04" w14:textId="67B6A108" w:rsidR="00123ECE" w:rsidRPr="005647EB" w:rsidRDefault="00123ECE" w:rsidP="00A31201">
            <w:pPr>
              <w:pStyle w:val="TAH"/>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54789D3A" w14:textId="68474ACE" w:rsidR="00123ECE" w:rsidRPr="005647EB" w:rsidRDefault="00123ECE" w:rsidP="00A31201">
            <w:pPr>
              <w:pStyle w:val="TAH"/>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215025E7" w14:textId="77777777" w:rsidTr="002570E4">
        <w:trPr>
          <w:cantSplit/>
          <w:jc w:val="center"/>
        </w:trPr>
        <w:tc>
          <w:tcPr>
            <w:tcW w:w="2093" w:type="dxa"/>
            <w:vMerge/>
            <w:tcBorders>
              <w:left w:val="single" w:sz="4" w:space="0" w:color="auto"/>
              <w:bottom w:val="single" w:sz="4" w:space="0" w:color="auto"/>
            </w:tcBorders>
          </w:tcPr>
          <w:p w14:paraId="252C8E0D" w14:textId="77777777" w:rsidR="00123ECE" w:rsidRPr="005647EB" w:rsidRDefault="00123ECE" w:rsidP="00A31201">
            <w:pPr>
              <w:pStyle w:val="TAH"/>
              <w:rPr>
                <w:rFonts w:cs="v4.2.0"/>
              </w:rPr>
            </w:pPr>
          </w:p>
        </w:tc>
        <w:tc>
          <w:tcPr>
            <w:tcW w:w="1559" w:type="dxa"/>
            <w:vMerge/>
            <w:tcBorders>
              <w:bottom w:val="single" w:sz="4" w:space="0" w:color="auto"/>
            </w:tcBorders>
          </w:tcPr>
          <w:p w14:paraId="39525EE4" w14:textId="77777777" w:rsidR="00123ECE" w:rsidRPr="005647EB" w:rsidRDefault="00123ECE" w:rsidP="00A31201">
            <w:pPr>
              <w:pStyle w:val="TAH"/>
              <w:rPr>
                <w:rFonts w:cs="v4.2.0"/>
              </w:rPr>
            </w:pPr>
          </w:p>
        </w:tc>
        <w:tc>
          <w:tcPr>
            <w:tcW w:w="1276" w:type="dxa"/>
            <w:tcBorders>
              <w:bottom w:val="single" w:sz="4" w:space="0" w:color="auto"/>
            </w:tcBorders>
          </w:tcPr>
          <w:p w14:paraId="280F2653" w14:textId="77777777" w:rsidR="00123ECE" w:rsidRPr="005647EB" w:rsidRDefault="00123ECE" w:rsidP="00A31201">
            <w:pPr>
              <w:pStyle w:val="TAH"/>
              <w:rPr>
                <w:rFonts w:cs="v4.2.0"/>
              </w:rPr>
            </w:pPr>
            <w:r w:rsidRPr="005647EB">
              <w:rPr>
                <w:rFonts w:cs="v4.2.0"/>
              </w:rPr>
              <w:t>T1</w:t>
            </w:r>
          </w:p>
        </w:tc>
        <w:tc>
          <w:tcPr>
            <w:tcW w:w="1276" w:type="dxa"/>
            <w:tcBorders>
              <w:bottom w:val="single" w:sz="4" w:space="0" w:color="auto"/>
            </w:tcBorders>
          </w:tcPr>
          <w:p w14:paraId="683DFB4B" w14:textId="77777777" w:rsidR="00123ECE" w:rsidRPr="005647EB" w:rsidRDefault="00123ECE" w:rsidP="00A31201">
            <w:pPr>
              <w:pStyle w:val="TAH"/>
              <w:rPr>
                <w:rFonts w:cs="v4.2.0"/>
              </w:rPr>
            </w:pPr>
            <w:r w:rsidRPr="005647EB">
              <w:rPr>
                <w:rFonts w:cs="v4.2.0"/>
              </w:rPr>
              <w:t>T2</w:t>
            </w:r>
          </w:p>
        </w:tc>
        <w:tc>
          <w:tcPr>
            <w:tcW w:w="1275" w:type="dxa"/>
            <w:tcBorders>
              <w:bottom w:val="single" w:sz="4" w:space="0" w:color="auto"/>
            </w:tcBorders>
          </w:tcPr>
          <w:p w14:paraId="2CDE4E7B" w14:textId="77777777" w:rsidR="00123ECE" w:rsidRPr="005647EB" w:rsidRDefault="00123ECE" w:rsidP="00A31201">
            <w:pPr>
              <w:pStyle w:val="TAH"/>
              <w:rPr>
                <w:rFonts w:cs="v4.2.0"/>
              </w:rPr>
            </w:pPr>
            <w:r w:rsidRPr="005647EB">
              <w:rPr>
                <w:rFonts w:cs="v4.2.0"/>
              </w:rPr>
              <w:t>T1</w:t>
            </w:r>
          </w:p>
        </w:tc>
        <w:tc>
          <w:tcPr>
            <w:tcW w:w="1560" w:type="dxa"/>
            <w:tcBorders>
              <w:bottom w:val="single" w:sz="4" w:space="0" w:color="auto"/>
            </w:tcBorders>
          </w:tcPr>
          <w:p w14:paraId="67757D2D" w14:textId="77777777" w:rsidR="00123ECE" w:rsidRPr="005647EB" w:rsidRDefault="00123ECE" w:rsidP="00A31201">
            <w:pPr>
              <w:pStyle w:val="TAH"/>
              <w:rPr>
                <w:rFonts w:cs="v4.2.0"/>
              </w:rPr>
            </w:pPr>
            <w:r w:rsidRPr="005647EB">
              <w:rPr>
                <w:rFonts w:cs="v4.2.0"/>
              </w:rPr>
              <w:t>T2</w:t>
            </w:r>
          </w:p>
        </w:tc>
      </w:tr>
      <w:tr w:rsidR="00123ECE" w:rsidRPr="005647EB" w14:paraId="07AE1E58" w14:textId="77777777" w:rsidTr="002570E4">
        <w:trPr>
          <w:cantSplit/>
          <w:jc w:val="center"/>
        </w:trPr>
        <w:tc>
          <w:tcPr>
            <w:tcW w:w="2093" w:type="dxa"/>
            <w:tcBorders>
              <w:left w:val="single" w:sz="4" w:space="0" w:color="auto"/>
              <w:bottom w:val="single" w:sz="4" w:space="0" w:color="auto"/>
            </w:tcBorders>
          </w:tcPr>
          <w:p w14:paraId="1ACAE0BE" w14:textId="2B8D2F63" w:rsidR="00123ECE" w:rsidRPr="005647EB" w:rsidRDefault="00123ECE" w:rsidP="00A31201">
            <w:pPr>
              <w:pStyle w:val="TAH"/>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741C99FC" w14:textId="77777777" w:rsidR="00123ECE" w:rsidRPr="005647EB" w:rsidRDefault="00123ECE" w:rsidP="00A31201">
            <w:pPr>
              <w:pStyle w:val="TAH"/>
              <w:rPr>
                <w:rFonts w:cs="v4.2.0"/>
                <w:b w:val="0"/>
                <w:bCs/>
              </w:rPr>
            </w:pPr>
          </w:p>
        </w:tc>
        <w:tc>
          <w:tcPr>
            <w:tcW w:w="2552" w:type="dxa"/>
            <w:gridSpan w:val="2"/>
            <w:tcBorders>
              <w:bottom w:val="single" w:sz="4" w:space="0" w:color="auto"/>
            </w:tcBorders>
          </w:tcPr>
          <w:p w14:paraId="084C44E6" w14:textId="77777777" w:rsidR="00123ECE" w:rsidRPr="005647EB" w:rsidRDefault="00123ECE" w:rsidP="00A31201">
            <w:pPr>
              <w:pStyle w:val="TAH"/>
              <w:rPr>
                <w:rFonts w:cs="v4.2.0"/>
                <w:b w:val="0"/>
                <w:bCs/>
              </w:rPr>
            </w:pPr>
            <w:r w:rsidRPr="005647EB">
              <w:rPr>
                <w:rFonts w:cs="v4.2.0"/>
                <w:b w:val="0"/>
                <w:bCs/>
              </w:rPr>
              <w:t>1</w:t>
            </w:r>
          </w:p>
        </w:tc>
        <w:tc>
          <w:tcPr>
            <w:tcW w:w="2835" w:type="dxa"/>
            <w:gridSpan w:val="2"/>
            <w:tcBorders>
              <w:bottom w:val="single" w:sz="4" w:space="0" w:color="auto"/>
            </w:tcBorders>
          </w:tcPr>
          <w:p w14:paraId="70FBD1D7" w14:textId="77777777" w:rsidR="00123ECE" w:rsidRPr="005647EB" w:rsidRDefault="00123ECE" w:rsidP="00A31201">
            <w:pPr>
              <w:pStyle w:val="TAH"/>
              <w:rPr>
                <w:rFonts w:cs="v4.2.0"/>
                <w:b w:val="0"/>
                <w:bCs/>
              </w:rPr>
            </w:pPr>
            <w:r w:rsidRPr="005647EB">
              <w:rPr>
                <w:rFonts w:cs="v4.2.0"/>
                <w:b w:val="0"/>
                <w:bCs/>
              </w:rPr>
              <w:t>2</w:t>
            </w:r>
          </w:p>
        </w:tc>
      </w:tr>
      <w:tr w:rsidR="00123ECE" w:rsidRPr="005647EB" w14:paraId="07C7E396" w14:textId="77777777" w:rsidTr="002570E4">
        <w:trPr>
          <w:cantSplit/>
          <w:jc w:val="center"/>
        </w:trPr>
        <w:tc>
          <w:tcPr>
            <w:tcW w:w="2093" w:type="dxa"/>
            <w:tcBorders>
              <w:left w:val="single" w:sz="4" w:space="0" w:color="auto"/>
              <w:bottom w:val="single" w:sz="4" w:space="0" w:color="auto"/>
            </w:tcBorders>
          </w:tcPr>
          <w:p w14:paraId="3DCEC58C" w14:textId="77777777" w:rsidR="00123ECE" w:rsidRPr="005647EB" w:rsidRDefault="00123ECE" w:rsidP="00A31201">
            <w:pPr>
              <w:pStyle w:val="TAH"/>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407D72D0" w14:textId="77777777" w:rsidR="00123ECE" w:rsidRPr="005647EB" w:rsidRDefault="00123ECE" w:rsidP="00A31201">
            <w:pPr>
              <w:pStyle w:val="TAH"/>
              <w:rPr>
                <w:rFonts w:cs="v4.2.0"/>
                <w:b w:val="0"/>
                <w:bCs/>
              </w:rPr>
            </w:pPr>
            <w:r w:rsidRPr="005647EB">
              <w:rPr>
                <w:rFonts w:cs="v4.2.0"/>
                <w:b w:val="0"/>
                <w:bCs/>
              </w:rPr>
              <w:t>MHz</w:t>
            </w:r>
          </w:p>
        </w:tc>
        <w:tc>
          <w:tcPr>
            <w:tcW w:w="2552" w:type="dxa"/>
            <w:gridSpan w:val="2"/>
            <w:tcBorders>
              <w:bottom w:val="single" w:sz="4" w:space="0" w:color="auto"/>
            </w:tcBorders>
          </w:tcPr>
          <w:p w14:paraId="27AA5F12" w14:textId="77777777" w:rsidR="00123ECE" w:rsidRPr="005647EB" w:rsidRDefault="00123ECE" w:rsidP="00A31201">
            <w:pPr>
              <w:pStyle w:val="TAH"/>
              <w:rPr>
                <w:rFonts w:cs="v4.2.0"/>
                <w:b w:val="0"/>
                <w:bCs/>
              </w:rPr>
            </w:pPr>
            <w:r w:rsidRPr="005647EB">
              <w:rPr>
                <w:rFonts w:cs="v4.2.0"/>
                <w:b w:val="0"/>
                <w:bCs/>
              </w:rPr>
              <w:t>10</w:t>
            </w:r>
          </w:p>
        </w:tc>
        <w:tc>
          <w:tcPr>
            <w:tcW w:w="2835" w:type="dxa"/>
            <w:gridSpan w:val="2"/>
            <w:tcBorders>
              <w:bottom w:val="single" w:sz="4" w:space="0" w:color="auto"/>
            </w:tcBorders>
          </w:tcPr>
          <w:p w14:paraId="4E0DF048" w14:textId="77777777" w:rsidR="00123ECE" w:rsidRPr="005647EB" w:rsidRDefault="00123ECE" w:rsidP="00A31201">
            <w:pPr>
              <w:pStyle w:val="TAH"/>
              <w:rPr>
                <w:rFonts w:cs="v4.2.0"/>
                <w:b w:val="0"/>
                <w:bCs/>
              </w:rPr>
            </w:pPr>
            <w:r w:rsidRPr="005647EB">
              <w:rPr>
                <w:rFonts w:cs="v4.2.0"/>
                <w:b w:val="0"/>
                <w:bCs/>
              </w:rPr>
              <w:t>10</w:t>
            </w:r>
          </w:p>
        </w:tc>
      </w:tr>
      <w:tr w:rsidR="00123ECE" w:rsidRPr="005647EB" w14:paraId="7A72D8B1" w14:textId="77777777" w:rsidTr="002570E4">
        <w:trPr>
          <w:cantSplit/>
          <w:jc w:val="center"/>
        </w:trPr>
        <w:tc>
          <w:tcPr>
            <w:tcW w:w="2093" w:type="dxa"/>
            <w:tcBorders>
              <w:left w:val="single" w:sz="4" w:space="0" w:color="auto"/>
              <w:bottom w:val="single" w:sz="4" w:space="0" w:color="auto"/>
            </w:tcBorders>
          </w:tcPr>
          <w:p w14:paraId="1A729469" w14:textId="0A8AA7ED" w:rsidR="00123ECE" w:rsidRPr="005647EB" w:rsidRDefault="00123ECE" w:rsidP="00A31201">
            <w:pPr>
              <w:pStyle w:val="TAH"/>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w:t>
            </w:r>
            <w:r w:rsidRPr="005647EB">
              <w:rPr>
                <w:rFonts w:cs="v4.2.0"/>
                <w:b w:val="0"/>
                <w:bCs/>
                <w:lang w:eastAsia="zh-CN"/>
              </w:rPr>
              <w:t>2</w:t>
            </w:r>
            <w:r w:rsidRPr="005647EB">
              <w:rPr>
                <w:rFonts w:cs="v4.2.0"/>
                <w:b w:val="0"/>
                <w:bCs/>
              </w:rPr>
              <w:t>.1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lang w:eastAsia="zh-CN"/>
              </w:rPr>
              <w:t>T</w:t>
            </w:r>
            <w:r w:rsidRPr="005647EB">
              <w:rPr>
                <w:rFonts w:cs="v4.2.0"/>
                <w:b w:val="0"/>
                <w:bCs/>
              </w:rPr>
              <w:t>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w:t>
            </w:r>
            <w:r w:rsidRPr="005647EB">
              <w:rPr>
                <w:rFonts w:cs="v4.2.0"/>
                <w:b w:val="0"/>
                <w:bCs/>
                <w:lang w:eastAsia="zh-CN"/>
              </w:rPr>
              <w:t>2</w:t>
            </w:r>
            <w:r w:rsidRPr="005647EB">
              <w:rPr>
                <w:rFonts w:cs="v4.2.0"/>
                <w:b w:val="0"/>
                <w:bCs/>
              </w:rPr>
              <w:t>.2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lang w:eastAsia="zh-CN"/>
              </w:rPr>
              <w:t>T</w:t>
            </w:r>
            <w:r w:rsidRPr="005647EB">
              <w:rPr>
                <w:rFonts w:cs="v4.2.0"/>
                <w:b w:val="0"/>
                <w:bCs/>
              </w:rPr>
              <w:t>DD)</w:t>
            </w:r>
          </w:p>
        </w:tc>
        <w:tc>
          <w:tcPr>
            <w:tcW w:w="1559" w:type="dxa"/>
            <w:tcBorders>
              <w:bottom w:val="single" w:sz="4" w:space="0" w:color="auto"/>
            </w:tcBorders>
          </w:tcPr>
          <w:p w14:paraId="38B44C59" w14:textId="77777777" w:rsidR="00123ECE" w:rsidRPr="005647EB" w:rsidRDefault="00123ECE" w:rsidP="00A31201">
            <w:pPr>
              <w:pStyle w:val="TAH"/>
              <w:rPr>
                <w:rFonts w:cs="v4.2.0"/>
                <w:b w:val="0"/>
                <w:bCs/>
              </w:rPr>
            </w:pPr>
          </w:p>
        </w:tc>
        <w:tc>
          <w:tcPr>
            <w:tcW w:w="2552" w:type="dxa"/>
            <w:gridSpan w:val="2"/>
            <w:tcBorders>
              <w:bottom w:val="single" w:sz="4" w:space="0" w:color="auto"/>
            </w:tcBorders>
            <w:vAlign w:val="center"/>
          </w:tcPr>
          <w:p w14:paraId="77E1C1C1" w14:textId="6154EEEF" w:rsidR="00123ECE" w:rsidRPr="005647EB" w:rsidRDefault="00123ECE" w:rsidP="00A31201">
            <w:pPr>
              <w:pStyle w:val="TAH"/>
              <w:rPr>
                <w:rFonts w:cs="v4.2.0"/>
                <w:b w:val="0"/>
                <w:bCs/>
              </w:rPr>
            </w:pPr>
            <w:r w:rsidRPr="005647EB">
              <w:rPr>
                <w:b w:val="0"/>
                <w:bCs/>
              </w:rPr>
              <w:t>OP.1</w:t>
            </w:r>
            <w:r w:rsidR="002570E4" w:rsidRPr="005647EB">
              <w:rPr>
                <w:b w:val="0"/>
                <w:bCs/>
              </w:rPr>
              <w:t xml:space="preserve"> </w:t>
            </w:r>
            <w:r w:rsidRPr="005647EB">
              <w:rPr>
                <w:b w:val="0"/>
                <w:bCs/>
                <w:lang w:eastAsia="zh-CN"/>
              </w:rPr>
              <w:t>T</w:t>
            </w:r>
            <w:r w:rsidRPr="005647EB">
              <w:rPr>
                <w:b w:val="0"/>
                <w:bCs/>
              </w:rPr>
              <w:t>DD</w:t>
            </w:r>
          </w:p>
        </w:tc>
        <w:tc>
          <w:tcPr>
            <w:tcW w:w="2835" w:type="dxa"/>
            <w:gridSpan w:val="2"/>
            <w:tcBorders>
              <w:bottom w:val="single" w:sz="4" w:space="0" w:color="auto"/>
            </w:tcBorders>
            <w:vAlign w:val="center"/>
          </w:tcPr>
          <w:p w14:paraId="2AD2F7A2" w14:textId="699F86F5" w:rsidR="00123ECE" w:rsidRPr="005647EB" w:rsidRDefault="00123ECE" w:rsidP="00A31201">
            <w:pPr>
              <w:pStyle w:val="TAH"/>
              <w:rPr>
                <w:rFonts w:cs="v4.2.0"/>
                <w:b w:val="0"/>
                <w:bCs/>
              </w:rPr>
            </w:pPr>
            <w:r w:rsidRPr="005647EB">
              <w:rPr>
                <w:b w:val="0"/>
                <w:bCs/>
              </w:rPr>
              <w:t>OP.2</w:t>
            </w:r>
            <w:r w:rsidR="002570E4" w:rsidRPr="005647EB">
              <w:rPr>
                <w:b w:val="0"/>
                <w:bCs/>
              </w:rPr>
              <w:t xml:space="preserve"> </w:t>
            </w:r>
            <w:r w:rsidRPr="005647EB">
              <w:rPr>
                <w:b w:val="0"/>
                <w:bCs/>
                <w:lang w:eastAsia="zh-CN"/>
              </w:rPr>
              <w:t>T</w:t>
            </w:r>
            <w:r w:rsidRPr="005647EB">
              <w:rPr>
                <w:b w:val="0"/>
                <w:bCs/>
              </w:rPr>
              <w:t>DD</w:t>
            </w:r>
          </w:p>
        </w:tc>
      </w:tr>
      <w:tr w:rsidR="00123ECE" w:rsidRPr="005647EB" w14:paraId="0CF38005" w14:textId="77777777" w:rsidTr="002570E4">
        <w:trPr>
          <w:cantSplit/>
          <w:jc w:val="center"/>
        </w:trPr>
        <w:tc>
          <w:tcPr>
            <w:tcW w:w="2093" w:type="dxa"/>
            <w:tcBorders>
              <w:left w:val="single" w:sz="4" w:space="0" w:color="auto"/>
              <w:bottom w:val="single" w:sz="4" w:space="0" w:color="auto"/>
            </w:tcBorders>
          </w:tcPr>
          <w:p w14:paraId="22EFEC26"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69432C5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510A05B0"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08890E3A"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01A12092" w14:textId="77777777" w:rsidTr="002570E4">
        <w:trPr>
          <w:cantSplit/>
          <w:jc w:val="center"/>
        </w:trPr>
        <w:tc>
          <w:tcPr>
            <w:tcW w:w="2093" w:type="dxa"/>
            <w:tcBorders>
              <w:left w:val="single" w:sz="4" w:space="0" w:color="auto"/>
              <w:bottom w:val="single" w:sz="4" w:space="0" w:color="auto"/>
            </w:tcBorders>
          </w:tcPr>
          <w:p w14:paraId="7482F516"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5F0152D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50D2DF49" w14:textId="77777777" w:rsidR="00123ECE" w:rsidRPr="005647EB" w:rsidRDefault="00123ECE" w:rsidP="002570E4">
            <w:pPr>
              <w:pStyle w:val="TAH"/>
              <w:keepNext w:val="0"/>
              <w:keepLines w:val="0"/>
              <w:rPr>
                <w:rFonts w:cs="v4.2.0"/>
                <w:b w:val="0"/>
                <w:bCs/>
              </w:rPr>
            </w:pPr>
          </w:p>
        </w:tc>
        <w:tc>
          <w:tcPr>
            <w:tcW w:w="2835" w:type="dxa"/>
            <w:gridSpan w:val="2"/>
            <w:vMerge/>
          </w:tcPr>
          <w:p w14:paraId="44CCD8AC" w14:textId="77777777" w:rsidR="00123ECE" w:rsidRPr="005647EB" w:rsidRDefault="00123ECE" w:rsidP="002570E4">
            <w:pPr>
              <w:pStyle w:val="TAH"/>
              <w:keepNext w:val="0"/>
              <w:keepLines w:val="0"/>
              <w:rPr>
                <w:rFonts w:cs="v4.2.0"/>
                <w:b w:val="0"/>
                <w:bCs/>
              </w:rPr>
            </w:pPr>
          </w:p>
        </w:tc>
      </w:tr>
      <w:tr w:rsidR="00123ECE" w:rsidRPr="005647EB" w14:paraId="03EFABC6" w14:textId="77777777" w:rsidTr="002570E4">
        <w:trPr>
          <w:cantSplit/>
          <w:jc w:val="center"/>
        </w:trPr>
        <w:tc>
          <w:tcPr>
            <w:tcW w:w="2093" w:type="dxa"/>
            <w:tcBorders>
              <w:left w:val="single" w:sz="4" w:space="0" w:color="auto"/>
              <w:bottom w:val="single" w:sz="4" w:space="0" w:color="auto"/>
            </w:tcBorders>
          </w:tcPr>
          <w:p w14:paraId="1D6B2B9A"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33746D0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4870F08" w14:textId="77777777" w:rsidR="00123ECE" w:rsidRPr="005647EB" w:rsidRDefault="00123ECE" w:rsidP="002570E4">
            <w:pPr>
              <w:pStyle w:val="TAH"/>
              <w:keepNext w:val="0"/>
              <w:keepLines w:val="0"/>
              <w:rPr>
                <w:rFonts w:cs="v4.2.0"/>
                <w:b w:val="0"/>
                <w:bCs/>
              </w:rPr>
            </w:pPr>
          </w:p>
        </w:tc>
        <w:tc>
          <w:tcPr>
            <w:tcW w:w="2835" w:type="dxa"/>
            <w:gridSpan w:val="2"/>
            <w:vMerge/>
          </w:tcPr>
          <w:p w14:paraId="1C585633" w14:textId="77777777" w:rsidR="00123ECE" w:rsidRPr="005647EB" w:rsidRDefault="00123ECE" w:rsidP="002570E4">
            <w:pPr>
              <w:pStyle w:val="TAH"/>
              <w:keepNext w:val="0"/>
              <w:keepLines w:val="0"/>
              <w:rPr>
                <w:rFonts w:cs="v4.2.0"/>
                <w:b w:val="0"/>
                <w:bCs/>
              </w:rPr>
            </w:pPr>
          </w:p>
        </w:tc>
      </w:tr>
      <w:tr w:rsidR="00123ECE" w:rsidRPr="005647EB" w14:paraId="520CEC30" w14:textId="77777777" w:rsidTr="002570E4">
        <w:trPr>
          <w:cantSplit/>
          <w:jc w:val="center"/>
        </w:trPr>
        <w:tc>
          <w:tcPr>
            <w:tcW w:w="2093" w:type="dxa"/>
            <w:tcBorders>
              <w:left w:val="single" w:sz="4" w:space="0" w:color="auto"/>
              <w:bottom w:val="single" w:sz="4" w:space="0" w:color="auto"/>
            </w:tcBorders>
          </w:tcPr>
          <w:p w14:paraId="1C9D8078"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615639E5"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43F7F486" w14:textId="77777777" w:rsidR="00123ECE" w:rsidRPr="005647EB" w:rsidRDefault="00123ECE" w:rsidP="002570E4">
            <w:pPr>
              <w:pStyle w:val="TAH"/>
              <w:keepNext w:val="0"/>
              <w:keepLines w:val="0"/>
              <w:rPr>
                <w:rFonts w:cs="v4.2.0"/>
                <w:b w:val="0"/>
                <w:bCs/>
              </w:rPr>
            </w:pPr>
          </w:p>
        </w:tc>
        <w:tc>
          <w:tcPr>
            <w:tcW w:w="2835" w:type="dxa"/>
            <w:gridSpan w:val="2"/>
            <w:vMerge/>
          </w:tcPr>
          <w:p w14:paraId="1A6C913F" w14:textId="77777777" w:rsidR="00123ECE" w:rsidRPr="005647EB" w:rsidRDefault="00123ECE" w:rsidP="002570E4">
            <w:pPr>
              <w:pStyle w:val="TAH"/>
              <w:keepNext w:val="0"/>
              <w:keepLines w:val="0"/>
              <w:rPr>
                <w:rFonts w:cs="v4.2.0"/>
                <w:b w:val="0"/>
                <w:bCs/>
              </w:rPr>
            </w:pPr>
          </w:p>
        </w:tc>
      </w:tr>
      <w:tr w:rsidR="00123ECE" w:rsidRPr="005647EB" w14:paraId="6637646C" w14:textId="77777777" w:rsidTr="002570E4">
        <w:trPr>
          <w:cantSplit/>
          <w:jc w:val="center"/>
        </w:trPr>
        <w:tc>
          <w:tcPr>
            <w:tcW w:w="2093" w:type="dxa"/>
            <w:tcBorders>
              <w:left w:val="single" w:sz="4" w:space="0" w:color="auto"/>
              <w:bottom w:val="single" w:sz="4" w:space="0" w:color="auto"/>
            </w:tcBorders>
          </w:tcPr>
          <w:p w14:paraId="54CDC028"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7451ACB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C5D2301" w14:textId="77777777" w:rsidR="00123ECE" w:rsidRPr="005647EB" w:rsidRDefault="00123ECE" w:rsidP="002570E4">
            <w:pPr>
              <w:pStyle w:val="TAH"/>
              <w:keepNext w:val="0"/>
              <w:keepLines w:val="0"/>
              <w:rPr>
                <w:rFonts w:cs="v4.2.0"/>
                <w:b w:val="0"/>
                <w:bCs/>
              </w:rPr>
            </w:pPr>
          </w:p>
        </w:tc>
        <w:tc>
          <w:tcPr>
            <w:tcW w:w="2835" w:type="dxa"/>
            <w:gridSpan w:val="2"/>
            <w:vMerge/>
          </w:tcPr>
          <w:p w14:paraId="1C14D4E0" w14:textId="77777777" w:rsidR="00123ECE" w:rsidRPr="005647EB" w:rsidRDefault="00123ECE" w:rsidP="002570E4">
            <w:pPr>
              <w:pStyle w:val="TAH"/>
              <w:keepNext w:val="0"/>
              <w:keepLines w:val="0"/>
              <w:rPr>
                <w:rFonts w:cs="v4.2.0"/>
                <w:b w:val="0"/>
                <w:bCs/>
              </w:rPr>
            </w:pPr>
          </w:p>
        </w:tc>
      </w:tr>
      <w:tr w:rsidR="00123ECE" w:rsidRPr="005647EB" w14:paraId="777D1648" w14:textId="77777777" w:rsidTr="002570E4">
        <w:trPr>
          <w:cantSplit/>
          <w:jc w:val="center"/>
        </w:trPr>
        <w:tc>
          <w:tcPr>
            <w:tcW w:w="2093" w:type="dxa"/>
            <w:tcBorders>
              <w:left w:val="single" w:sz="4" w:space="0" w:color="auto"/>
              <w:bottom w:val="single" w:sz="4" w:space="0" w:color="auto"/>
            </w:tcBorders>
          </w:tcPr>
          <w:p w14:paraId="76147546"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09E3E9C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78D428E" w14:textId="77777777" w:rsidR="00123ECE" w:rsidRPr="005647EB" w:rsidRDefault="00123ECE" w:rsidP="002570E4">
            <w:pPr>
              <w:pStyle w:val="TAH"/>
              <w:keepNext w:val="0"/>
              <w:keepLines w:val="0"/>
              <w:rPr>
                <w:rFonts w:cs="v4.2.0"/>
                <w:b w:val="0"/>
                <w:bCs/>
              </w:rPr>
            </w:pPr>
          </w:p>
        </w:tc>
        <w:tc>
          <w:tcPr>
            <w:tcW w:w="2835" w:type="dxa"/>
            <w:gridSpan w:val="2"/>
            <w:vMerge/>
          </w:tcPr>
          <w:p w14:paraId="513EF656" w14:textId="77777777" w:rsidR="00123ECE" w:rsidRPr="005647EB" w:rsidRDefault="00123ECE" w:rsidP="002570E4">
            <w:pPr>
              <w:pStyle w:val="TAH"/>
              <w:keepNext w:val="0"/>
              <w:keepLines w:val="0"/>
              <w:rPr>
                <w:rFonts w:cs="v4.2.0"/>
                <w:b w:val="0"/>
                <w:bCs/>
              </w:rPr>
            </w:pPr>
          </w:p>
        </w:tc>
      </w:tr>
      <w:tr w:rsidR="00123ECE" w:rsidRPr="005647EB" w14:paraId="065F59D8" w14:textId="77777777" w:rsidTr="002570E4">
        <w:trPr>
          <w:cantSplit/>
          <w:jc w:val="center"/>
        </w:trPr>
        <w:tc>
          <w:tcPr>
            <w:tcW w:w="2093" w:type="dxa"/>
            <w:tcBorders>
              <w:left w:val="single" w:sz="4" w:space="0" w:color="auto"/>
              <w:bottom w:val="single" w:sz="4" w:space="0" w:color="auto"/>
            </w:tcBorders>
          </w:tcPr>
          <w:p w14:paraId="14CCCE95"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101DD88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407DDC6" w14:textId="77777777" w:rsidR="00123ECE" w:rsidRPr="005647EB" w:rsidRDefault="00123ECE" w:rsidP="002570E4">
            <w:pPr>
              <w:pStyle w:val="TAH"/>
              <w:keepNext w:val="0"/>
              <w:keepLines w:val="0"/>
              <w:rPr>
                <w:rFonts w:cs="v4.2.0"/>
                <w:b w:val="0"/>
                <w:bCs/>
              </w:rPr>
            </w:pPr>
          </w:p>
        </w:tc>
        <w:tc>
          <w:tcPr>
            <w:tcW w:w="2835" w:type="dxa"/>
            <w:gridSpan w:val="2"/>
            <w:vMerge/>
          </w:tcPr>
          <w:p w14:paraId="1CD3DA03" w14:textId="77777777" w:rsidR="00123ECE" w:rsidRPr="005647EB" w:rsidRDefault="00123ECE" w:rsidP="002570E4">
            <w:pPr>
              <w:pStyle w:val="TAH"/>
              <w:keepNext w:val="0"/>
              <w:keepLines w:val="0"/>
              <w:rPr>
                <w:rFonts w:cs="v4.2.0"/>
                <w:b w:val="0"/>
                <w:bCs/>
              </w:rPr>
            </w:pPr>
          </w:p>
        </w:tc>
      </w:tr>
      <w:tr w:rsidR="00123ECE" w:rsidRPr="005647EB" w14:paraId="1B06C09A" w14:textId="77777777" w:rsidTr="002570E4">
        <w:trPr>
          <w:cantSplit/>
          <w:jc w:val="center"/>
        </w:trPr>
        <w:tc>
          <w:tcPr>
            <w:tcW w:w="2093" w:type="dxa"/>
            <w:tcBorders>
              <w:left w:val="single" w:sz="4" w:space="0" w:color="auto"/>
              <w:bottom w:val="single" w:sz="4" w:space="0" w:color="auto"/>
            </w:tcBorders>
          </w:tcPr>
          <w:p w14:paraId="13066227"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76F02BD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6CF91E0" w14:textId="77777777" w:rsidR="00123ECE" w:rsidRPr="005647EB" w:rsidRDefault="00123ECE" w:rsidP="002570E4">
            <w:pPr>
              <w:pStyle w:val="TAH"/>
              <w:keepNext w:val="0"/>
              <w:keepLines w:val="0"/>
              <w:rPr>
                <w:rFonts w:cs="v4.2.0"/>
                <w:b w:val="0"/>
                <w:bCs/>
              </w:rPr>
            </w:pPr>
          </w:p>
        </w:tc>
        <w:tc>
          <w:tcPr>
            <w:tcW w:w="2835" w:type="dxa"/>
            <w:gridSpan w:val="2"/>
            <w:vMerge/>
          </w:tcPr>
          <w:p w14:paraId="141C416D" w14:textId="77777777" w:rsidR="00123ECE" w:rsidRPr="005647EB" w:rsidRDefault="00123ECE" w:rsidP="002570E4">
            <w:pPr>
              <w:pStyle w:val="TAH"/>
              <w:keepNext w:val="0"/>
              <w:keepLines w:val="0"/>
              <w:rPr>
                <w:rFonts w:cs="v4.2.0"/>
                <w:b w:val="0"/>
                <w:bCs/>
              </w:rPr>
            </w:pPr>
          </w:p>
        </w:tc>
      </w:tr>
      <w:tr w:rsidR="00123ECE" w:rsidRPr="005647EB" w14:paraId="0412975F" w14:textId="77777777" w:rsidTr="002570E4">
        <w:trPr>
          <w:cantSplit/>
          <w:jc w:val="center"/>
        </w:trPr>
        <w:tc>
          <w:tcPr>
            <w:tcW w:w="2093" w:type="dxa"/>
            <w:tcBorders>
              <w:left w:val="single" w:sz="4" w:space="0" w:color="auto"/>
              <w:bottom w:val="single" w:sz="4" w:space="0" w:color="auto"/>
            </w:tcBorders>
          </w:tcPr>
          <w:p w14:paraId="6D178ACA"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3B346616"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43D39D3" w14:textId="77777777" w:rsidR="00123ECE" w:rsidRPr="005647EB" w:rsidRDefault="00123ECE" w:rsidP="002570E4">
            <w:pPr>
              <w:pStyle w:val="TAH"/>
              <w:keepNext w:val="0"/>
              <w:keepLines w:val="0"/>
              <w:rPr>
                <w:rFonts w:cs="v4.2.0"/>
                <w:b w:val="0"/>
                <w:bCs/>
              </w:rPr>
            </w:pPr>
          </w:p>
        </w:tc>
        <w:tc>
          <w:tcPr>
            <w:tcW w:w="2835" w:type="dxa"/>
            <w:gridSpan w:val="2"/>
            <w:vMerge/>
          </w:tcPr>
          <w:p w14:paraId="1BE039B5" w14:textId="77777777" w:rsidR="00123ECE" w:rsidRPr="005647EB" w:rsidRDefault="00123ECE" w:rsidP="002570E4">
            <w:pPr>
              <w:pStyle w:val="TAH"/>
              <w:keepNext w:val="0"/>
              <w:keepLines w:val="0"/>
              <w:rPr>
                <w:rFonts w:cs="v4.2.0"/>
                <w:b w:val="0"/>
                <w:bCs/>
              </w:rPr>
            </w:pPr>
          </w:p>
        </w:tc>
      </w:tr>
      <w:tr w:rsidR="00123ECE" w:rsidRPr="005647EB" w14:paraId="725A32B9" w14:textId="77777777" w:rsidTr="002570E4">
        <w:trPr>
          <w:cantSplit/>
          <w:jc w:val="center"/>
        </w:trPr>
        <w:tc>
          <w:tcPr>
            <w:tcW w:w="2093" w:type="dxa"/>
            <w:tcBorders>
              <w:left w:val="single" w:sz="4" w:space="0" w:color="auto"/>
              <w:bottom w:val="single" w:sz="4" w:space="0" w:color="auto"/>
            </w:tcBorders>
          </w:tcPr>
          <w:p w14:paraId="5845B6FB"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0589A01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BD045B7" w14:textId="77777777" w:rsidR="00123ECE" w:rsidRPr="005647EB" w:rsidRDefault="00123ECE" w:rsidP="002570E4">
            <w:pPr>
              <w:pStyle w:val="TAH"/>
              <w:keepNext w:val="0"/>
              <w:keepLines w:val="0"/>
              <w:rPr>
                <w:rFonts w:cs="v4.2.0"/>
                <w:b w:val="0"/>
                <w:bCs/>
              </w:rPr>
            </w:pPr>
          </w:p>
        </w:tc>
        <w:tc>
          <w:tcPr>
            <w:tcW w:w="2835" w:type="dxa"/>
            <w:gridSpan w:val="2"/>
            <w:vMerge/>
          </w:tcPr>
          <w:p w14:paraId="500F3467" w14:textId="77777777" w:rsidR="00123ECE" w:rsidRPr="005647EB" w:rsidRDefault="00123ECE" w:rsidP="002570E4">
            <w:pPr>
              <w:pStyle w:val="TAH"/>
              <w:keepNext w:val="0"/>
              <w:keepLines w:val="0"/>
              <w:rPr>
                <w:rFonts w:cs="v4.2.0"/>
                <w:b w:val="0"/>
                <w:bCs/>
              </w:rPr>
            </w:pPr>
          </w:p>
        </w:tc>
      </w:tr>
      <w:tr w:rsidR="00123ECE" w:rsidRPr="005647EB" w14:paraId="2165B77B" w14:textId="77777777" w:rsidTr="002570E4">
        <w:trPr>
          <w:cantSplit/>
          <w:jc w:val="center"/>
        </w:trPr>
        <w:tc>
          <w:tcPr>
            <w:tcW w:w="2093" w:type="dxa"/>
            <w:tcBorders>
              <w:left w:val="single" w:sz="4" w:space="0" w:color="auto"/>
              <w:bottom w:val="single" w:sz="4" w:space="0" w:color="auto"/>
            </w:tcBorders>
          </w:tcPr>
          <w:p w14:paraId="0958E536"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325E01CA"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5B776C8F" w14:textId="77777777" w:rsidR="00123ECE" w:rsidRPr="005647EB" w:rsidRDefault="00123ECE" w:rsidP="002570E4">
            <w:pPr>
              <w:pStyle w:val="TAH"/>
              <w:keepNext w:val="0"/>
              <w:keepLines w:val="0"/>
              <w:rPr>
                <w:rFonts w:cs="v4.2.0"/>
                <w:b w:val="0"/>
                <w:bCs/>
              </w:rPr>
            </w:pPr>
          </w:p>
        </w:tc>
        <w:tc>
          <w:tcPr>
            <w:tcW w:w="2835" w:type="dxa"/>
            <w:gridSpan w:val="2"/>
            <w:vMerge/>
          </w:tcPr>
          <w:p w14:paraId="0F8CA369" w14:textId="77777777" w:rsidR="00123ECE" w:rsidRPr="005647EB" w:rsidRDefault="00123ECE" w:rsidP="002570E4">
            <w:pPr>
              <w:pStyle w:val="TAH"/>
              <w:keepNext w:val="0"/>
              <w:keepLines w:val="0"/>
              <w:rPr>
                <w:rFonts w:cs="v4.2.0"/>
                <w:b w:val="0"/>
                <w:bCs/>
              </w:rPr>
            </w:pPr>
          </w:p>
        </w:tc>
      </w:tr>
      <w:tr w:rsidR="00123ECE" w:rsidRPr="005647EB" w14:paraId="2FC9A806" w14:textId="77777777" w:rsidTr="002570E4">
        <w:trPr>
          <w:cantSplit/>
          <w:jc w:val="center"/>
        </w:trPr>
        <w:tc>
          <w:tcPr>
            <w:tcW w:w="2093" w:type="dxa"/>
            <w:tcBorders>
              <w:left w:val="single" w:sz="4" w:space="0" w:color="auto"/>
              <w:bottom w:val="single" w:sz="4" w:space="0" w:color="auto"/>
            </w:tcBorders>
            <w:vAlign w:val="center"/>
          </w:tcPr>
          <w:p w14:paraId="563CB656" w14:textId="09BC081B" w:rsidR="00123ECE" w:rsidRPr="005647EB" w:rsidRDefault="00123ECE" w:rsidP="002570E4">
            <w:pPr>
              <w:pStyle w:val="TAH"/>
              <w:keepNext w:val="0"/>
              <w:keepLines w:val="0"/>
              <w:jc w:val="left"/>
              <w:rPr>
                <w:rFonts w:cs="Arial"/>
                <w:b w:val="0"/>
                <w:szCs w:val="18"/>
                <w:lang w:eastAsia="zh-CN"/>
              </w:rPr>
            </w:pPr>
            <w:r w:rsidRPr="005647EB">
              <w:rPr>
                <w:b w:val="0"/>
                <w:lang w:eastAsia="zh-CN"/>
              </w:rPr>
              <w:t>OCNG_RA</w:t>
            </w:r>
            <w:r w:rsidRPr="005647EB">
              <w:rPr>
                <w:b w:val="0"/>
                <w:vertAlign w:val="superscript"/>
                <w:lang w:eastAsia="zh-CN"/>
              </w:rPr>
              <w:t>Note</w:t>
            </w:r>
            <w:r w:rsidR="002570E4" w:rsidRPr="005647EB">
              <w:rPr>
                <w:b w:val="0"/>
                <w:vertAlign w:val="superscript"/>
                <w:lang w:eastAsia="zh-CN"/>
              </w:rPr>
              <w:t xml:space="preserve"> </w:t>
            </w:r>
            <w:r w:rsidRPr="005647EB">
              <w:rPr>
                <w:b w:val="0"/>
                <w:vertAlign w:val="superscript"/>
                <w:lang w:eastAsia="zh-CN"/>
              </w:rPr>
              <w:t>1</w:t>
            </w:r>
          </w:p>
        </w:tc>
        <w:tc>
          <w:tcPr>
            <w:tcW w:w="1559" w:type="dxa"/>
            <w:tcBorders>
              <w:bottom w:val="single" w:sz="4" w:space="0" w:color="auto"/>
            </w:tcBorders>
          </w:tcPr>
          <w:p w14:paraId="722BD41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6753255" w14:textId="77777777" w:rsidR="00123ECE" w:rsidRPr="005647EB" w:rsidRDefault="00123ECE" w:rsidP="002570E4">
            <w:pPr>
              <w:pStyle w:val="TAH"/>
              <w:keepNext w:val="0"/>
              <w:keepLines w:val="0"/>
              <w:rPr>
                <w:rFonts w:cs="v4.2.0"/>
                <w:b w:val="0"/>
                <w:bCs/>
              </w:rPr>
            </w:pPr>
          </w:p>
        </w:tc>
        <w:tc>
          <w:tcPr>
            <w:tcW w:w="2835" w:type="dxa"/>
            <w:gridSpan w:val="2"/>
            <w:vMerge/>
          </w:tcPr>
          <w:p w14:paraId="2918999B" w14:textId="77777777" w:rsidR="00123ECE" w:rsidRPr="005647EB" w:rsidRDefault="00123ECE" w:rsidP="002570E4">
            <w:pPr>
              <w:pStyle w:val="TAH"/>
              <w:keepNext w:val="0"/>
              <w:keepLines w:val="0"/>
              <w:rPr>
                <w:rFonts w:cs="v4.2.0"/>
                <w:b w:val="0"/>
                <w:bCs/>
              </w:rPr>
            </w:pPr>
          </w:p>
        </w:tc>
      </w:tr>
      <w:tr w:rsidR="00123ECE" w:rsidRPr="005647EB" w14:paraId="131B8997" w14:textId="77777777" w:rsidTr="002570E4">
        <w:trPr>
          <w:cantSplit/>
          <w:jc w:val="center"/>
        </w:trPr>
        <w:tc>
          <w:tcPr>
            <w:tcW w:w="2093" w:type="dxa"/>
            <w:tcBorders>
              <w:left w:val="single" w:sz="4" w:space="0" w:color="auto"/>
              <w:bottom w:val="single" w:sz="4" w:space="0" w:color="auto"/>
            </w:tcBorders>
            <w:vAlign w:val="center"/>
          </w:tcPr>
          <w:p w14:paraId="663FCA6A" w14:textId="7516CDAA"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3845355A"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521C864D" w14:textId="77777777" w:rsidR="00123ECE" w:rsidRPr="005647EB" w:rsidRDefault="00123ECE" w:rsidP="002570E4">
            <w:pPr>
              <w:pStyle w:val="TAH"/>
              <w:keepNext w:val="0"/>
              <w:keepLines w:val="0"/>
              <w:rPr>
                <w:rFonts w:cs="v4.2.0"/>
                <w:b w:val="0"/>
                <w:bCs/>
              </w:rPr>
            </w:pPr>
          </w:p>
        </w:tc>
        <w:tc>
          <w:tcPr>
            <w:tcW w:w="2835" w:type="dxa"/>
            <w:gridSpan w:val="2"/>
            <w:vMerge/>
            <w:tcBorders>
              <w:bottom w:val="single" w:sz="4" w:space="0" w:color="auto"/>
            </w:tcBorders>
          </w:tcPr>
          <w:p w14:paraId="2B591230" w14:textId="77777777" w:rsidR="00123ECE" w:rsidRPr="005647EB" w:rsidRDefault="00123ECE" w:rsidP="002570E4">
            <w:pPr>
              <w:pStyle w:val="TAH"/>
              <w:keepNext w:val="0"/>
              <w:keepLines w:val="0"/>
              <w:rPr>
                <w:rFonts w:cs="v4.2.0"/>
                <w:b w:val="0"/>
                <w:bCs/>
              </w:rPr>
            </w:pPr>
          </w:p>
        </w:tc>
      </w:tr>
      <w:tr w:rsidR="00123ECE" w:rsidRPr="005647EB" w14:paraId="3336F53A" w14:textId="77777777" w:rsidTr="002570E4">
        <w:trPr>
          <w:cantSplit/>
          <w:jc w:val="center"/>
        </w:trPr>
        <w:tc>
          <w:tcPr>
            <w:tcW w:w="2093" w:type="dxa"/>
          </w:tcPr>
          <w:p w14:paraId="227A2AA4" w14:textId="77777777" w:rsidR="00123ECE" w:rsidRPr="005647EB" w:rsidRDefault="00123ECE" w:rsidP="002570E4">
            <w:pPr>
              <w:pStyle w:val="TAC"/>
              <w:keepNext w:val="0"/>
              <w:keepLines w:val="0"/>
              <w:jc w:val="left"/>
            </w:pPr>
            <w:r w:rsidRPr="005647EB">
              <w:rPr>
                <w:position w:val="-12"/>
              </w:rPr>
              <w:object w:dxaOrig="620" w:dyaOrig="380" w14:anchorId="29287FCB">
                <v:shape id="_x0000_i1175" type="#_x0000_t75" style="width:31pt;height:19.5pt" o:ole="" fillcolor="window">
                  <v:imagedata r:id="rId12" o:title=""/>
                </v:shape>
                <o:OLEObject Type="Embed" ProgID="Equation.3" ShapeID="_x0000_i1175" DrawAspect="Content" ObjectID="_1781977742" r:id="rId185"/>
              </w:object>
            </w:r>
          </w:p>
        </w:tc>
        <w:tc>
          <w:tcPr>
            <w:tcW w:w="1559" w:type="dxa"/>
          </w:tcPr>
          <w:p w14:paraId="43C2A5AD" w14:textId="77777777" w:rsidR="00123ECE" w:rsidRPr="005647EB" w:rsidRDefault="00123ECE" w:rsidP="002570E4">
            <w:pPr>
              <w:pStyle w:val="TAC"/>
              <w:keepNext w:val="0"/>
              <w:keepLines w:val="0"/>
            </w:pPr>
            <w:r w:rsidRPr="005647EB">
              <w:t>dB</w:t>
            </w:r>
          </w:p>
        </w:tc>
        <w:tc>
          <w:tcPr>
            <w:tcW w:w="1276" w:type="dxa"/>
          </w:tcPr>
          <w:p w14:paraId="1D5ABE5C" w14:textId="77777777" w:rsidR="00123ECE" w:rsidRPr="005647EB" w:rsidDel="004B51DC" w:rsidRDefault="00123ECE" w:rsidP="002570E4">
            <w:pPr>
              <w:pStyle w:val="TAC"/>
              <w:keepNext w:val="0"/>
              <w:keepLines w:val="0"/>
              <w:rPr>
                <w:lang w:eastAsia="zh-CN"/>
              </w:rPr>
            </w:pPr>
            <w:r w:rsidRPr="005647EB">
              <w:t>4</w:t>
            </w:r>
            <w:r w:rsidRPr="005647EB">
              <w:rPr>
                <w:lang w:eastAsia="zh-CN"/>
              </w:rPr>
              <w:t>.00</w:t>
            </w:r>
          </w:p>
        </w:tc>
        <w:tc>
          <w:tcPr>
            <w:tcW w:w="1276" w:type="dxa"/>
          </w:tcPr>
          <w:p w14:paraId="3D45811A" w14:textId="77777777" w:rsidR="00123ECE" w:rsidRPr="005647EB" w:rsidDel="004B51DC" w:rsidRDefault="005024E7" w:rsidP="002570E4">
            <w:pPr>
              <w:pStyle w:val="TAC"/>
              <w:keepNext w:val="0"/>
              <w:keepLines w:val="0"/>
              <w:rPr>
                <w:lang w:eastAsia="zh-CN"/>
              </w:rPr>
            </w:pPr>
            <w:r w:rsidRPr="005647EB">
              <w:rPr>
                <w:lang w:eastAsia="zh-CN"/>
              </w:rPr>
              <w:t>0.00</w:t>
            </w:r>
          </w:p>
        </w:tc>
        <w:tc>
          <w:tcPr>
            <w:tcW w:w="1275" w:type="dxa"/>
          </w:tcPr>
          <w:p w14:paraId="2E768655" w14:textId="77777777" w:rsidR="00123ECE" w:rsidRPr="005647EB" w:rsidDel="00B36E6D" w:rsidRDefault="00123ECE" w:rsidP="002570E4">
            <w:pPr>
              <w:pStyle w:val="TAC"/>
              <w:keepNext w:val="0"/>
              <w:keepLines w:val="0"/>
              <w:rPr>
                <w:lang w:eastAsia="zh-CN"/>
              </w:rPr>
            </w:pPr>
            <w:r w:rsidRPr="005647EB">
              <w:t>4</w:t>
            </w:r>
            <w:r w:rsidRPr="005647EB">
              <w:rPr>
                <w:lang w:eastAsia="zh-CN"/>
              </w:rPr>
              <w:t>.00</w:t>
            </w:r>
          </w:p>
        </w:tc>
        <w:tc>
          <w:tcPr>
            <w:tcW w:w="1560" w:type="dxa"/>
          </w:tcPr>
          <w:p w14:paraId="140C3416" w14:textId="77777777" w:rsidR="00123ECE" w:rsidRPr="005647EB" w:rsidDel="004B51DC" w:rsidRDefault="00123ECE" w:rsidP="002570E4">
            <w:pPr>
              <w:pStyle w:val="TAC"/>
              <w:keepNext w:val="0"/>
              <w:keepLines w:val="0"/>
              <w:rPr>
                <w:lang w:eastAsia="zh-CN"/>
              </w:rPr>
            </w:pPr>
            <w:r w:rsidRPr="005647EB">
              <w:t>24</w:t>
            </w:r>
            <w:r w:rsidRPr="005647EB">
              <w:rPr>
                <w:lang w:eastAsia="zh-CN"/>
              </w:rPr>
              <w:t>.00</w:t>
            </w:r>
          </w:p>
        </w:tc>
      </w:tr>
      <w:tr w:rsidR="00123ECE" w:rsidRPr="005647EB" w14:paraId="6F25F506" w14:textId="77777777" w:rsidTr="002570E4">
        <w:trPr>
          <w:cantSplit/>
          <w:jc w:val="center"/>
        </w:trPr>
        <w:tc>
          <w:tcPr>
            <w:tcW w:w="2093" w:type="dxa"/>
          </w:tcPr>
          <w:p w14:paraId="5E6A859D" w14:textId="71290747" w:rsidR="00123ECE" w:rsidRPr="005647EB" w:rsidRDefault="00123ECE" w:rsidP="002570E4">
            <w:pPr>
              <w:pStyle w:val="TAC"/>
              <w:keepNext w:val="0"/>
              <w:keepLines w:val="0"/>
              <w:jc w:val="left"/>
            </w:pPr>
            <w:r w:rsidRPr="005647EB">
              <w:rPr>
                <w:position w:val="-12"/>
              </w:rPr>
              <w:object w:dxaOrig="400" w:dyaOrig="360" w14:anchorId="11BB5FBF">
                <v:shape id="_x0000_i1176" type="#_x0000_t75" style="width:20.5pt;height:18pt" o:ole="" fillcolor="window">
                  <v:imagedata r:id="rId10" o:title=""/>
                </v:shape>
                <o:OLEObject Type="Embed" ProgID="Equation.3" ShapeID="_x0000_i1176" DrawAspect="Content" ObjectID="_1781977743" r:id="rId186"/>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3794C62E" w14:textId="517C5D09" w:rsidR="00123ECE" w:rsidRPr="005647EB" w:rsidRDefault="00123ECE" w:rsidP="002570E4">
            <w:pPr>
              <w:pStyle w:val="TAC"/>
              <w:keepNext w:val="0"/>
              <w:keepLines w:val="0"/>
            </w:pPr>
            <w:r w:rsidRPr="005647EB">
              <w:t>dBm/15</w:t>
            </w:r>
            <w:r w:rsidR="002570E4" w:rsidRPr="005647EB">
              <w:t xml:space="preserve"> </w:t>
            </w:r>
            <w:r w:rsidRPr="005647EB">
              <w:t>KHz</w:t>
            </w:r>
          </w:p>
        </w:tc>
        <w:tc>
          <w:tcPr>
            <w:tcW w:w="1276" w:type="dxa"/>
          </w:tcPr>
          <w:p w14:paraId="6183ACFF" w14:textId="77777777" w:rsidR="00123ECE" w:rsidRPr="005647EB" w:rsidRDefault="005024E7" w:rsidP="002570E4">
            <w:pPr>
              <w:pStyle w:val="TAC"/>
              <w:keepNext w:val="0"/>
              <w:keepLines w:val="0"/>
              <w:rPr>
                <w:lang w:eastAsia="zh-CN"/>
              </w:rPr>
            </w:pPr>
            <w:r w:rsidRPr="005647EB">
              <w:rPr>
                <w:lang w:eastAsia="zh-CN"/>
              </w:rPr>
              <w:t>-95.50</w:t>
            </w:r>
          </w:p>
        </w:tc>
        <w:tc>
          <w:tcPr>
            <w:tcW w:w="1276" w:type="dxa"/>
          </w:tcPr>
          <w:p w14:paraId="1390AE1F" w14:textId="77777777" w:rsidR="00123ECE" w:rsidRPr="005647EB" w:rsidRDefault="005024E7" w:rsidP="002570E4">
            <w:pPr>
              <w:pStyle w:val="TAC"/>
              <w:keepNext w:val="0"/>
              <w:keepLines w:val="0"/>
              <w:rPr>
                <w:lang w:eastAsia="zh-CN"/>
              </w:rPr>
            </w:pPr>
            <w:r w:rsidRPr="005647EB">
              <w:rPr>
                <w:lang w:eastAsia="zh-CN"/>
              </w:rPr>
              <w:t>-95.50</w:t>
            </w:r>
          </w:p>
        </w:tc>
        <w:tc>
          <w:tcPr>
            <w:tcW w:w="1275" w:type="dxa"/>
          </w:tcPr>
          <w:p w14:paraId="30749BED" w14:textId="77777777" w:rsidR="00123ECE" w:rsidRPr="005647EB" w:rsidRDefault="00123ECE" w:rsidP="002570E4">
            <w:pPr>
              <w:pStyle w:val="TAC"/>
              <w:keepNext w:val="0"/>
              <w:keepLines w:val="0"/>
              <w:rPr>
                <w:lang w:eastAsia="zh-CN"/>
              </w:rPr>
            </w:pPr>
            <w:r w:rsidRPr="005647EB">
              <w:rPr>
                <w:lang w:eastAsia="zh-CN"/>
              </w:rPr>
              <w:t>-98.00</w:t>
            </w:r>
          </w:p>
        </w:tc>
        <w:tc>
          <w:tcPr>
            <w:tcW w:w="1560" w:type="dxa"/>
          </w:tcPr>
          <w:p w14:paraId="048EA393" w14:textId="77777777" w:rsidR="00123ECE" w:rsidRPr="005647EB" w:rsidRDefault="00123ECE" w:rsidP="002570E4">
            <w:pPr>
              <w:pStyle w:val="TAC"/>
              <w:keepNext w:val="0"/>
              <w:keepLines w:val="0"/>
              <w:rPr>
                <w:lang w:eastAsia="zh-CN"/>
              </w:rPr>
            </w:pPr>
            <w:r w:rsidRPr="005647EB">
              <w:rPr>
                <w:lang w:eastAsia="zh-CN"/>
              </w:rPr>
              <w:t>-98.00</w:t>
            </w:r>
          </w:p>
        </w:tc>
      </w:tr>
      <w:tr w:rsidR="00123ECE" w:rsidRPr="005647EB" w14:paraId="77C3D2A1" w14:textId="77777777" w:rsidTr="002570E4">
        <w:trPr>
          <w:cantSplit/>
          <w:jc w:val="center"/>
        </w:trPr>
        <w:tc>
          <w:tcPr>
            <w:tcW w:w="2093" w:type="dxa"/>
          </w:tcPr>
          <w:p w14:paraId="1E35D0FB" w14:textId="77777777" w:rsidR="00123ECE" w:rsidRPr="005647EB" w:rsidRDefault="00123ECE" w:rsidP="002570E4">
            <w:pPr>
              <w:pStyle w:val="TAC"/>
              <w:keepNext w:val="0"/>
              <w:keepLines w:val="0"/>
              <w:jc w:val="left"/>
            </w:pPr>
            <w:r w:rsidRPr="005647EB">
              <w:rPr>
                <w:position w:val="-12"/>
              </w:rPr>
              <w:object w:dxaOrig="800" w:dyaOrig="380" w14:anchorId="5C54E36C">
                <v:shape id="_x0000_i1177" type="#_x0000_t75" style="width:40pt;height:19.5pt" o:ole="" fillcolor="window">
                  <v:imagedata r:id="rId14" o:title=""/>
                </v:shape>
                <o:OLEObject Type="Embed" ProgID="Equation.3" ShapeID="_x0000_i1177" DrawAspect="Content" ObjectID="_1781977744" r:id="rId187"/>
              </w:object>
            </w:r>
          </w:p>
        </w:tc>
        <w:tc>
          <w:tcPr>
            <w:tcW w:w="1559" w:type="dxa"/>
          </w:tcPr>
          <w:p w14:paraId="119EF2F2" w14:textId="77777777" w:rsidR="00123ECE" w:rsidRPr="005647EB" w:rsidRDefault="00123ECE" w:rsidP="002570E4">
            <w:pPr>
              <w:pStyle w:val="TAC"/>
              <w:keepNext w:val="0"/>
              <w:keepLines w:val="0"/>
            </w:pPr>
            <w:r w:rsidRPr="005647EB">
              <w:t>dB</w:t>
            </w:r>
          </w:p>
        </w:tc>
        <w:tc>
          <w:tcPr>
            <w:tcW w:w="1276" w:type="dxa"/>
          </w:tcPr>
          <w:p w14:paraId="19DAE583" w14:textId="77777777" w:rsidR="00123ECE" w:rsidRPr="005647EB" w:rsidDel="004B51DC" w:rsidRDefault="00123ECE" w:rsidP="002570E4">
            <w:pPr>
              <w:pStyle w:val="TAC"/>
              <w:keepNext w:val="0"/>
              <w:keepLines w:val="0"/>
              <w:rPr>
                <w:lang w:eastAsia="zh-CN"/>
              </w:rPr>
            </w:pPr>
            <w:r w:rsidRPr="005647EB">
              <w:t>4</w:t>
            </w:r>
            <w:r w:rsidRPr="005647EB">
              <w:rPr>
                <w:lang w:eastAsia="zh-CN"/>
              </w:rPr>
              <w:t>.00</w:t>
            </w:r>
          </w:p>
        </w:tc>
        <w:tc>
          <w:tcPr>
            <w:tcW w:w="1276" w:type="dxa"/>
          </w:tcPr>
          <w:p w14:paraId="7DA3A3E2" w14:textId="77777777" w:rsidR="00123ECE" w:rsidRPr="005647EB" w:rsidDel="004B51DC" w:rsidRDefault="005024E7" w:rsidP="002570E4">
            <w:pPr>
              <w:pStyle w:val="TAC"/>
              <w:keepNext w:val="0"/>
              <w:keepLines w:val="0"/>
            </w:pPr>
            <w:r w:rsidRPr="005647EB">
              <w:rPr>
                <w:lang w:eastAsia="zh-CN"/>
              </w:rPr>
              <w:t>0.00</w:t>
            </w:r>
          </w:p>
        </w:tc>
        <w:tc>
          <w:tcPr>
            <w:tcW w:w="1275" w:type="dxa"/>
          </w:tcPr>
          <w:p w14:paraId="09D31861" w14:textId="77777777" w:rsidR="00123ECE" w:rsidRPr="005647EB" w:rsidDel="00B36E6D" w:rsidRDefault="00123ECE" w:rsidP="002570E4">
            <w:pPr>
              <w:pStyle w:val="TAC"/>
              <w:keepNext w:val="0"/>
              <w:keepLines w:val="0"/>
            </w:pPr>
            <w:r w:rsidRPr="005647EB">
              <w:t>4</w:t>
            </w:r>
            <w:r w:rsidRPr="005647EB">
              <w:rPr>
                <w:lang w:eastAsia="zh-CN"/>
              </w:rPr>
              <w:t>.00</w:t>
            </w:r>
          </w:p>
        </w:tc>
        <w:tc>
          <w:tcPr>
            <w:tcW w:w="1560" w:type="dxa"/>
          </w:tcPr>
          <w:p w14:paraId="025AFDB6" w14:textId="77777777" w:rsidR="00123ECE" w:rsidRPr="005647EB" w:rsidDel="004B51DC" w:rsidRDefault="00123ECE" w:rsidP="002570E4">
            <w:pPr>
              <w:pStyle w:val="TAC"/>
              <w:keepNext w:val="0"/>
              <w:keepLines w:val="0"/>
              <w:rPr>
                <w:lang w:eastAsia="zh-CN"/>
              </w:rPr>
            </w:pPr>
            <w:r w:rsidRPr="005647EB">
              <w:t>24</w:t>
            </w:r>
            <w:r w:rsidRPr="005647EB">
              <w:rPr>
                <w:lang w:eastAsia="zh-CN"/>
              </w:rPr>
              <w:t>.00</w:t>
            </w:r>
          </w:p>
        </w:tc>
      </w:tr>
      <w:tr w:rsidR="00123ECE" w:rsidRPr="005647EB" w14:paraId="2286079C" w14:textId="77777777" w:rsidTr="002570E4">
        <w:trPr>
          <w:cantSplit/>
          <w:jc w:val="center"/>
        </w:trPr>
        <w:tc>
          <w:tcPr>
            <w:tcW w:w="2093" w:type="dxa"/>
          </w:tcPr>
          <w:p w14:paraId="2E746E71" w14:textId="345849CA" w:rsidR="00123ECE" w:rsidRPr="005647EB" w:rsidRDefault="00123ECE" w:rsidP="002570E4">
            <w:pPr>
              <w:pStyle w:val="TAC"/>
              <w:keepNext w:val="0"/>
              <w:keepLines w:val="0"/>
              <w:jc w:val="left"/>
            </w:pPr>
            <w:r w:rsidRPr="005647EB">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43BDAA82" w14:textId="1C87A7CA" w:rsidR="00123ECE" w:rsidRPr="005647EB" w:rsidRDefault="00123ECE" w:rsidP="002570E4">
            <w:pPr>
              <w:pStyle w:val="TAC"/>
              <w:keepNext w:val="0"/>
              <w:keepLines w:val="0"/>
            </w:pPr>
            <w:r w:rsidRPr="005647EB">
              <w:t>dBm/15</w:t>
            </w:r>
            <w:r w:rsidR="002570E4" w:rsidRPr="005647EB">
              <w:t xml:space="preserve"> </w:t>
            </w:r>
            <w:r w:rsidRPr="005647EB">
              <w:t>KHz</w:t>
            </w:r>
          </w:p>
        </w:tc>
        <w:tc>
          <w:tcPr>
            <w:tcW w:w="1276" w:type="dxa"/>
          </w:tcPr>
          <w:p w14:paraId="5E4325AD" w14:textId="77777777" w:rsidR="00123ECE" w:rsidRPr="005647EB" w:rsidRDefault="005024E7" w:rsidP="002570E4">
            <w:pPr>
              <w:pStyle w:val="TAC"/>
              <w:keepNext w:val="0"/>
              <w:keepLines w:val="0"/>
              <w:rPr>
                <w:lang w:eastAsia="zh-CN"/>
              </w:rPr>
            </w:pPr>
            <w:r w:rsidRPr="005647EB">
              <w:t>-9</w:t>
            </w:r>
            <w:r w:rsidRPr="005647EB">
              <w:rPr>
                <w:lang w:eastAsia="zh-CN"/>
              </w:rPr>
              <w:t>1.50</w:t>
            </w:r>
          </w:p>
        </w:tc>
        <w:tc>
          <w:tcPr>
            <w:tcW w:w="1276" w:type="dxa"/>
          </w:tcPr>
          <w:p w14:paraId="51093FA1" w14:textId="77777777" w:rsidR="00123ECE" w:rsidRPr="005647EB" w:rsidRDefault="005024E7" w:rsidP="002570E4">
            <w:pPr>
              <w:pStyle w:val="TAC"/>
              <w:keepNext w:val="0"/>
              <w:keepLines w:val="0"/>
              <w:rPr>
                <w:lang w:eastAsia="zh-CN"/>
              </w:rPr>
            </w:pPr>
            <w:r w:rsidRPr="005647EB">
              <w:rPr>
                <w:lang w:eastAsia="zh-CN"/>
              </w:rPr>
              <w:t>-95.50</w:t>
            </w:r>
          </w:p>
        </w:tc>
        <w:tc>
          <w:tcPr>
            <w:tcW w:w="1275" w:type="dxa"/>
          </w:tcPr>
          <w:p w14:paraId="6ADADEE6" w14:textId="77777777" w:rsidR="00123ECE" w:rsidRPr="005647EB" w:rsidRDefault="00123ECE" w:rsidP="002570E4">
            <w:pPr>
              <w:pStyle w:val="TAC"/>
              <w:keepNext w:val="0"/>
              <w:keepLines w:val="0"/>
              <w:rPr>
                <w:lang w:eastAsia="zh-CN"/>
              </w:rPr>
            </w:pPr>
            <w:r w:rsidRPr="005647EB">
              <w:t>-94</w:t>
            </w:r>
            <w:r w:rsidRPr="005647EB">
              <w:rPr>
                <w:lang w:eastAsia="zh-CN"/>
              </w:rPr>
              <w:t>.00</w:t>
            </w:r>
          </w:p>
        </w:tc>
        <w:tc>
          <w:tcPr>
            <w:tcW w:w="1560" w:type="dxa"/>
          </w:tcPr>
          <w:p w14:paraId="69A60E78" w14:textId="77777777" w:rsidR="00123ECE" w:rsidRPr="005647EB" w:rsidRDefault="00123ECE" w:rsidP="002570E4">
            <w:pPr>
              <w:pStyle w:val="TAC"/>
              <w:keepNext w:val="0"/>
              <w:keepLines w:val="0"/>
              <w:rPr>
                <w:lang w:eastAsia="zh-CN"/>
              </w:rPr>
            </w:pPr>
            <w:r w:rsidRPr="005647EB">
              <w:t>-74</w:t>
            </w:r>
            <w:r w:rsidRPr="005647EB">
              <w:rPr>
                <w:lang w:eastAsia="zh-CN"/>
              </w:rPr>
              <w:t>.00</w:t>
            </w:r>
          </w:p>
        </w:tc>
      </w:tr>
      <w:tr w:rsidR="00123ECE" w:rsidRPr="005647EB" w14:paraId="401F7957" w14:textId="77777777" w:rsidTr="002570E4">
        <w:trPr>
          <w:cantSplit/>
          <w:jc w:val="center"/>
        </w:trPr>
        <w:tc>
          <w:tcPr>
            <w:tcW w:w="2093" w:type="dxa"/>
          </w:tcPr>
          <w:p w14:paraId="0ADEA260" w14:textId="75958BB5" w:rsidR="00123ECE" w:rsidRPr="005647EB" w:rsidRDefault="00123ECE" w:rsidP="000424D3">
            <w:pPr>
              <w:pStyle w:val="TAC"/>
              <w:keepNext w:val="0"/>
              <w:keepLines w:val="0"/>
              <w:jc w:val="left"/>
            </w:pPr>
            <w:r w:rsidRPr="005647EB">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1A07E0EB" w14:textId="5C17725F" w:rsidR="00123ECE" w:rsidRPr="005647EB" w:rsidRDefault="00123ECE" w:rsidP="002570E4">
            <w:pPr>
              <w:pStyle w:val="TAC"/>
              <w:keepNext w:val="0"/>
              <w:keepLines w:val="0"/>
            </w:pPr>
            <w:r w:rsidRPr="005647EB">
              <w:t>dBm/15</w:t>
            </w:r>
            <w:r w:rsidR="002570E4" w:rsidRPr="005647EB">
              <w:t xml:space="preserve"> </w:t>
            </w:r>
            <w:r w:rsidRPr="005647EB">
              <w:t>KHz</w:t>
            </w:r>
          </w:p>
        </w:tc>
        <w:tc>
          <w:tcPr>
            <w:tcW w:w="1276" w:type="dxa"/>
          </w:tcPr>
          <w:p w14:paraId="3B4C5902" w14:textId="77777777" w:rsidR="00123ECE" w:rsidRPr="005647EB" w:rsidDel="004B51DC" w:rsidRDefault="005024E7" w:rsidP="002570E4">
            <w:pPr>
              <w:pStyle w:val="TAC"/>
              <w:keepNext w:val="0"/>
              <w:keepLines w:val="0"/>
              <w:rPr>
                <w:lang w:eastAsia="zh-CN"/>
              </w:rPr>
            </w:pPr>
            <w:r w:rsidRPr="005647EB">
              <w:t>-9</w:t>
            </w:r>
            <w:r w:rsidRPr="005647EB">
              <w:rPr>
                <w:lang w:eastAsia="zh-CN"/>
              </w:rPr>
              <w:t>1.50</w:t>
            </w:r>
          </w:p>
        </w:tc>
        <w:tc>
          <w:tcPr>
            <w:tcW w:w="1276" w:type="dxa"/>
          </w:tcPr>
          <w:p w14:paraId="7AFF800F" w14:textId="77777777" w:rsidR="00123ECE" w:rsidRPr="005647EB" w:rsidRDefault="005024E7" w:rsidP="002570E4">
            <w:pPr>
              <w:pStyle w:val="TAC"/>
              <w:keepNext w:val="0"/>
              <w:keepLines w:val="0"/>
              <w:rPr>
                <w:lang w:eastAsia="zh-CN"/>
              </w:rPr>
            </w:pPr>
            <w:r w:rsidRPr="005647EB">
              <w:rPr>
                <w:lang w:eastAsia="zh-CN"/>
              </w:rPr>
              <w:t>-95.50</w:t>
            </w:r>
          </w:p>
        </w:tc>
        <w:tc>
          <w:tcPr>
            <w:tcW w:w="1275" w:type="dxa"/>
          </w:tcPr>
          <w:p w14:paraId="36E0B397" w14:textId="77777777" w:rsidR="00123ECE" w:rsidRPr="005647EB" w:rsidRDefault="00123ECE" w:rsidP="002570E4">
            <w:pPr>
              <w:pStyle w:val="TAC"/>
              <w:keepNext w:val="0"/>
              <w:keepLines w:val="0"/>
              <w:rPr>
                <w:lang w:eastAsia="zh-CN"/>
              </w:rPr>
            </w:pPr>
            <w:r w:rsidRPr="005647EB">
              <w:t>-94</w:t>
            </w:r>
            <w:r w:rsidRPr="005647EB">
              <w:rPr>
                <w:lang w:eastAsia="zh-CN"/>
              </w:rPr>
              <w:t>.00</w:t>
            </w:r>
          </w:p>
        </w:tc>
        <w:tc>
          <w:tcPr>
            <w:tcW w:w="1560" w:type="dxa"/>
          </w:tcPr>
          <w:p w14:paraId="6556704F" w14:textId="77777777" w:rsidR="00123ECE" w:rsidRPr="005647EB" w:rsidRDefault="00123ECE" w:rsidP="002570E4">
            <w:pPr>
              <w:pStyle w:val="TAC"/>
              <w:keepNext w:val="0"/>
              <w:keepLines w:val="0"/>
              <w:rPr>
                <w:lang w:eastAsia="zh-CN"/>
              </w:rPr>
            </w:pPr>
            <w:r w:rsidRPr="005647EB">
              <w:t>-74</w:t>
            </w:r>
            <w:r w:rsidRPr="005647EB">
              <w:rPr>
                <w:lang w:eastAsia="zh-CN"/>
              </w:rPr>
              <w:t>.00</w:t>
            </w:r>
          </w:p>
        </w:tc>
      </w:tr>
      <w:tr w:rsidR="00123ECE" w:rsidRPr="005647EB" w14:paraId="72001C7F" w14:textId="77777777" w:rsidTr="002570E4">
        <w:trPr>
          <w:cantSplit/>
          <w:jc w:val="center"/>
        </w:trPr>
        <w:tc>
          <w:tcPr>
            <w:tcW w:w="2093" w:type="dxa"/>
          </w:tcPr>
          <w:p w14:paraId="127ED500" w14:textId="357B8FD0"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26BE2509" w14:textId="77777777" w:rsidR="00123ECE" w:rsidRPr="005647EB" w:rsidRDefault="00123ECE" w:rsidP="002570E4">
            <w:pPr>
              <w:pStyle w:val="TAC"/>
              <w:keepNext w:val="0"/>
              <w:keepLines w:val="0"/>
            </w:pPr>
          </w:p>
        </w:tc>
        <w:tc>
          <w:tcPr>
            <w:tcW w:w="5387" w:type="dxa"/>
            <w:gridSpan w:val="4"/>
          </w:tcPr>
          <w:p w14:paraId="679FA169" w14:textId="77777777" w:rsidR="00123ECE" w:rsidRPr="005647EB" w:rsidRDefault="00123ECE" w:rsidP="002570E4">
            <w:pPr>
              <w:pStyle w:val="TAL"/>
              <w:keepNext w:val="0"/>
              <w:keepLines w:val="0"/>
              <w:jc w:val="center"/>
              <w:rPr>
                <w:rFonts w:cs="v4.2.0"/>
              </w:rPr>
            </w:pPr>
            <w:r w:rsidRPr="005647EB">
              <w:rPr>
                <w:rFonts w:cs="v4.2.0"/>
              </w:rPr>
              <w:t>AWGN</w:t>
            </w:r>
          </w:p>
        </w:tc>
      </w:tr>
      <w:tr w:rsidR="00123ECE" w:rsidRPr="005647EB" w14:paraId="6F98742F" w14:textId="77777777" w:rsidTr="002570E4">
        <w:trPr>
          <w:cantSplit/>
          <w:jc w:val="center"/>
        </w:trPr>
        <w:tc>
          <w:tcPr>
            <w:tcW w:w="9039" w:type="dxa"/>
            <w:gridSpan w:val="6"/>
          </w:tcPr>
          <w:p w14:paraId="09522ECC" w14:textId="54638330" w:rsidR="00123ECE" w:rsidRPr="005647EB" w:rsidRDefault="002570E4" w:rsidP="002570E4">
            <w:pPr>
              <w:pStyle w:val="TAN"/>
              <w:keepNext w:val="0"/>
              <w:keepLines w:val="0"/>
            </w:pPr>
            <w:r w:rsidRPr="005647EB">
              <w:t>NOTE 1:</w:t>
            </w:r>
            <w:r w:rsidR="00A31201"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30DA08EC" w14:textId="655B271D" w:rsidR="00123ECE" w:rsidRPr="005647EB" w:rsidRDefault="002570E4" w:rsidP="002570E4">
            <w:pPr>
              <w:pStyle w:val="TAN"/>
              <w:keepNext w:val="0"/>
              <w:keepLines w:val="0"/>
            </w:pPr>
            <w:r w:rsidRPr="005647EB">
              <w:t>NOTE 2:</w:t>
            </w:r>
            <w:r w:rsidR="00A31201"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3FA5998D">
                <v:shape id="_x0000_i1178" type="#_x0000_t75" style="width:20.5pt;height:18pt" o:ole="" fillcolor="window">
                  <v:imagedata r:id="rId10" o:title=""/>
                </v:shape>
                <o:OLEObject Type="Embed" ProgID="Equation.3" ShapeID="_x0000_i1178" DrawAspect="Content" ObjectID="_1781977745" r:id="rId188"/>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37952425" w14:textId="79DA9E3F" w:rsidR="00123ECE" w:rsidRPr="005647EB" w:rsidRDefault="002570E4" w:rsidP="002570E4">
            <w:pPr>
              <w:pStyle w:val="TAN"/>
              <w:keepNext w:val="0"/>
              <w:keepLines w:val="0"/>
            </w:pPr>
            <w:r w:rsidRPr="005647EB">
              <w:t>NOTE 3:</w:t>
            </w:r>
            <w:r w:rsidR="00A31201"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46AE199F" w14:textId="77777777" w:rsidR="00123ECE" w:rsidRPr="005647EB" w:rsidRDefault="00123ECE" w:rsidP="002570E4"/>
    <w:p w14:paraId="2019CDFE" w14:textId="77777777" w:rsidR="00123ECE" w:rsidRPr="005647EB" w:rsidRDefault="00123ECE" w:rsidP="006D30B7">
      <w:pPr>
        <w:pStyle w:val="TH"/>
        <w:keepLines w:val="0"/>
      </w:pPr>
      <w:r w:rsidRPr="005647EB">
        <w:lastRenderedPageBreak/>
        <w:t xml:space="preserve">Table </w:t>
      </w:r>
      <w:r w:rsidRPr="005647EB">
        <w:rPr>
          <w:rFonts w:cs="v4.2.0"/>
        </w:rPr>
        <w:t>8.4.3.5-2</w:t>
      </w:r>
      <w:r w:rsidRPr="005647EB">
        <w:t xml:space="preserve">: </w:t>
      </w:r>
      <w:r w:rsidRPr="005647EB">
        <w:rPr>
          <w:lang w:eastAsia="zh-CN"/>
        </w:rPr>
        <w:t>DRX-Configuration for E-UTRAN TDD-TDD inter-frequency event triggered reporting in DRX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123ECE" w:rsidRPr="005647EB" w14:paraId="32680483" w14:textId="77777777" w:rsidTr="002570E4">
        <w:trPr>
          <w:jc w:val="center"/>
        </w:trPr>
        <w:tc>
          <w:tcPr>
            <w:tcW w:w="3345" w:type="dxa"/>
            <w:vAlign w:val="center"/>
          </w:tcPr>
          <w:p w14:paraId="19004BF6" w14:textId="77777777" w:rsidR="00123ECE" w:rsidRPr="005647EB" w:rsidRDefault="00123ECE" w:rsidP="006D30B7">
            <w:pPr>
              <w:pStyle w:val="TAH"/>
              <w:keepLines w:val="0"/>
            </w:pPr>
            <w:r w:rsidRPr="005647EB">
              <w:t>Field</w:t>
            </w:r>
          </w:p>
        </w:tc>
        <w:tc>
          <w:tcPr>
            <w:tcW w:w="1021" w:type="dxa"/>
            <w:vAlign w:val="center"/>
          </w:tcPr>
          <w:p w14:paraId="3B6EE92B" w14:textId="77777777" w:rsidR="00123ECE" w:rsidRPr="005647EB" w:rsidRDefault="00123ECE" w:rsidP="006D30B7">
            <w:pPr>
              <w:pStyle w:val="TAH"/>
              <w:keepLines w:val="0"/>
            </w:pPr>
            <w:r w:rsidRPr="005647EB">
              <w:t>Value</w:t>
            </w:r>
          </w:p>
        </w:tc>
        <w:tc>
          <w:tcPr>
            <w:tcW w:w="3061" w:type="dxa"/>
          </w:tcPr>
          <w:p w14:paraId="28F3F76E" w14:textId="77777777" w:rsidR="00123ECE" w:rsidRPr="005647EB" w:rsidRDefault="00123ECE" w:rsidP="006D30B7">
            <w:pPr>
              <w:pStyle w:val="TAH"/>
              <w:keepLines w:val="0"/>
            </w:pPr>
            <w:r w:rsidRPr="005647EB">
              <w:t>Comment</w:t>
            </w:r>
          </w:p>
        </w:tc>
      </w:tr>
      <w:tr w:rsidR="00123ECE" w:rsidRPr="005647EB" w14:paraId="1F22888C" w14:textId="77777777" w:rsidTr="002570E4">
        <w:trPr>
          <w:jc w:val="center"/>
        </w:trPr>
        <w:tc>
          <w:tcPr>
            <w:tcW w:w="3345" w:type="dxa"/>
            <w:vAlign w:val="center"/>
          </w:tcPr>
          <w:p w14:paraId="5B81EF5A" w14:textId="77777777" w:rsidR="00123ECE" w:rsidRPr="005647EB" w:rsidRDefault="00123ECE" w:rsidP="006D30B7">
            <w:pPr>
              <w:pStyle w:val="TAL"/>
              <w:keepLines w:val="0"/>
            </w:pPr>
            <w:r w:rsidRPr="005647EB">
              <w:t>onDurationTimer</w:t>
            </w:r>
          </w:p>
        </w:tc>
        <w:tc>
          <w:tcPr>
            <w:tcW w:w="1021" w:type="dxa"/>
            <w:vAlign w:val="center"/>
          </w:tcPr>
          <w:p w14:paraId="22C840C4" w14:textId="77777777" w:rsidR="00123ECE" w:rsidRPr="005647EB" w:rsidRDefault="00123ECE" w:rsidP="006D30B7">
            <w:pPr>
              <w:pStyle w:val="TAL"/>
              <w:keepLines w:val="0"/>
            </w:pPr>
            <w:r w:rsidRPr="005647EB">
              <w:t>psf1</w:t>
            </w:r>
          </w:p>
        </w:tc>
        <w:tc>
          <w:tcPr>
            <w:tcW w:w="3061" w:type="dxa"/>
            <w:vMerge w:val="restart"/>
          </w:tcPr>
          <w:p w14:paraId="77695659" w14:textId="6D7DC122" w:rsidR="00123ECE" w:rsidRPr="005647EB" w:rsidRDefault="00123ECE" w:rsidP="006D30B7">
            <w:pPr>
              <w:pStyle w:val="TAL"/>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01B866B7" w14:textId="77777777" w:rsidTr="002570E4">
        <w:trPr>
          <w:jc w:val="center"/>
        </w:trPr>
        <w:tc>
          <w:tcPr>
            <w:tcW w:w="3345" w:type="dxa"/>
            <w:vAlign w:val="center"/>
          </w:tcPr>
          <w:p w14:paraId="0ADD3236" w14:textId="77777777" w:rsidR="00123ECE" w:rsidRPr="005647EB" w:rsidRDefault="00123ECE" w:rsidP="006D30B7">
            <w:pPr>
              <w:pStyle w:val="TAL"/>
              <w:keepLines w:val="0"/>
            </w:pPr>
            <w:r w:rsidRPr="005647EB">
              <w:t>drx-InactivityTimer</w:t>
            </w:r>
          </w:p>
        </w:tc>
        <w:tc>
          <w:tcPr>
            <w:tcW w:w="1021" w:type="dxa"/>
            <w:vAlign w:val="center"/>
          </w:tcPr>
          <w:p w14:paraId="62DC02CE" w14:textId="77777777" w:rsidR="00123ECE" w:rsidRPr="005647EB" w:rsidRDefault="00123ECE" w:rsidP="006D30B7">
            <w:pPr>
              <w:pStyle w:val="TAL"/>
              <w:keepLines w:val="0"/>
            </w:pPr>
            <w:r w:rsidRPr="005647EB">
              <w:t>psf1</w:t>
            </w:r>
          </w:p>
        </w:tc>
        <w:tc>
          <w:tcPr>
            <w:tcW w:w="3061" w:type="dxa"/>
            <w:vMerge/>
          </w:tcPr>
          <w:p w14:paraId="2D6473BA" w14:textId="77777777" w:rsidR="00123ECE" w:rsidRPr="005647EB" w:rsidRDefault="00123ECE" w:rsidP="006D30B7">
            <w:pPr>
              <w:pStyle w:val="TAL"/>
              <w:keepLines w:val="0"/>
            </w:pPr>
          </w:p>
        </w:tc>
      </w:tr>
      <w:tr w:rsidR="00123ECE" w:rsidRPr="005647EB" w14:paraId="7F314C26" w14:textId="77777777" w:rsidTr="002570E4">
        <w:trPr>
          <w:jc w:val="center"/>
        </w:trPr>
        <w:tc>
          <w:tcPr>
            <w:tcW w:w="3345" w:type="dxa"/>
            <w:vAlign w:val="center"/>
          </w:tcPr>
          <w:p w14:paraId="1A491A2E" w14:textId="77777777" w:rsidR="00123ECE" w:rsidRPr="005647EB" w:rsidRDefault="00123ECE" w:rsidP="006D30B7">
            <w:pPr>
              <w:pStyle w:val="TAL"/>
              <w:keepLines w:val="0"/>
            </w:pPr>
            <w:r w:rsidRPr="005647EB">
              <w:t>drx-RetransmissionTimer</w:t>
            </w:r>
          </w:p>
        </w:tc>
        <w:tc>
          <w:tcPr>
            <w:tcW w:w="1021" w:type="dxa"/>
            <w:vAlign w:val="center"/>
          </w:tcPr>
          <w:p w14:paraId="017E03D3" w14:textId="77777777" w:rsidR="00123ECE" w:rsidRPr="005647EB" w:rsidRDefault="00123ECE" w:rsidP="006D30B7">
            <w:pPr>
              <w:pStyle w:val="TAL"/>
              <w:keepLines w:val="0"/>
            </w:pPr>
            <w:r w:rsidRPr="005647EB">
              <w:t>psf1</w:t>
            </w:r>
          </w:p>
        </w:tc>
        <w:tc>
          <w:tcPr>
            <w:tcW w:w="3061" w:type="dxa"/>
            <w:vMerge/>
          </w:tcPr>
          <w:p w14:paraId="5A65671B" w14:textId="77777777" w:rsidR="00123ECE" w:rsidRPr="005647EB" w:rsidRDefault="00123ECE" w:rsidP="006D30B7">
            <w:pPr>
              <w:pStyle w:val="TAL"/>
              <w:keepLines w:val="0"/>
            </w:pPr>
          </w:p>
        </w:tc>
      </w:tr>
      <w:tr w:rsidR="00123ECE" w:rsidRPr="005647EB" w14:paraId="1FF9CEFF" w14:textId="77777777" w:rsidTr="002570E4">
        <w:trPr>
          <w:jc w:val="center"/>
        </w:trPr>
        <w:tc>
          <w:tcPr>
            <w:tcW w:w="3345" w:type="dxa"/>
            <w:vAlign w:val="center"/>
          </w:tcPr>
          <w:p w14:paraId="21435534" w14:textId="77777777" w:rsidR="00123ECE" w:rsidRPr="005647EB" w:rsidRDefault="00123ECE" w:rsidP="002570E4">
            <w:pPr>
              <w:pStyle w:val="TAL"/>
              <w:keepNext w:val="0"/>
              <w:keepLines w:val="0"/>
              <w:rPr>
                <w:vertAlign w:val="superscript"/>
              </w:rPr>
            </w:pPr>
            <w:r w:rsidRPr="005647EB">
              <w:t>longDRX-CycleStartOffset</w:t>
            </w:r>
          </w:p>
        </w:tc>
        <w:tc>
          <w:tcPr>
            <w:tcW w:w="1021" w:type="dxa"/>
            <w:vAlign w:val="center"/>
          </w:tcPr>
          <w:p w14:paraId="2F28680F" w14:textId="77777777" w:rsidR="00123ECE" w:rsidRPr="005647EB" w:rsidRDefault="00123ECE" w:rsidP="002570E4">
            <w:pPr>
              <w:pStyle w:val="TAL"/>
              <w:keepNext w:val="0"/>
              <w:keepLines w:val="0"/>
            </w:pPr>
            <w:r w:rsidRPr="005647EB">
              <w:t>sf1280</w:t>
            </w:r>
          </w:p>
        </w:tc>
        <w:tc>
          <w:tcPr>
            <w:tcW w:w="3061" w:type="dxa"/>
            <w:vMerge/>
          </w:tcPr>
          <w:p w14:paraId="3C2CDBD2" w14:textId="77777777" w:rsidR="00123ECE" w:rsidRPr="005647EB" w:rsidRDefault="00123ECE" w:rsidP="002570E4">
            <w:pPr>
              <w:pStyle w:val="TAL"/>
              <w:keepNext w:val="0"/>
              <w:keepLines w:val="0"/>
            </w:pPr>
          </w:p>
        </w:tc>
      </w:tr>
      <w:tr w:rsidR="00123ECE" w:rsidRPr="005647EB" w14:paraId="4D7DCA57" w14:textId="77777777" w:rsidTr="002570E4">
        <w:trPr>
          <w:jc w:val="center"/>
        </w:trPr>
        <w:tc>
          <w:tcPr>
            <w:tcW w:w="3345" w:type="dxa"/>
            <w:vAlign w:val="center"/>
          </w:tcPr>
          <w:p w14:paraId="4D86DFF5" w14:textId="77777777" w:rsidR="00123ECE" w:rsidRPr="005647EB" w:rsidRDefault="00123ECE" w:rsidP="002570E4">
            <w:pPr>
              <w:pStyle w:val="TAL"/>
              <w:keepNext w:val="0"/>
              <w:keepLines w:val="0"/>
            </w:pPr>
            <w:r w:rsidRPr="005647EB">
              <w:t>shortDRX</w:t>
            </w:r>
          </w:p>
        </w:tc>
        <w:tc>
          <w:tcPr>
            <w:tcW w:w="1021" w:type="dxa"/>
            <w:vAlign w:val="center"/>
          </w:tcPr>
          <w:p w14:paraId="4A4A933E" w14:textId="77777777" w:rsidR="00123ECE" w:rsidRPr="005647EB" w:rsidRDefault="00123ECE" w:rsidP="002570E4">
            <w:pPr>
              <w:pStyle w:val="TAL"/>
              <w:keepNext w:val="0"/>
              <w:keepLines w:val="0"/>
            </w:pPr>
            <w:r w:rsidRPr="005647EB">
              <w:t>disable</w:t>
            </w:r>
          </w:p>
        </w:tc>
        <w:tc>
          <w:tcPr>
            <w:tcW w:w="3061" w:type="dxa"/>
            <w:vMerge/>
          </w:tcPr>
          <w:p w14:paraId="29FF982D" w14:textId="77777777" w:rsidR="00123ECE" w:rsidRPr="005647EB" w:rsidRDefault="00123ECE" w:rsidP="002570E4">
            <w:pPr>
              <w:pStyle w:val="TAL"/>
              <w:keepNext w:val="0"/>
              <w:keepLines w:val="0"/>
            </w:pPr>
          </w:p>
        </w:tc>
      </w:tr>
    </w:tbl>
    <w:p w14:paraId="6DC85D32" w14:textId="77777777" w:rsidR="00123ECE" w:rsidRPr="005647EB" w:rsidRDefault="00123ECE" w:rsidP="002570E4">
      <w:pPr>
        <w:rPr>
          <w:rFonts w:ascii="Arial" w:hAnsi="Arial" w:cs="Arial"/>
          <w:sz w:val="18"/>
          <w:szCs w:val="18"/>
        </w:rPr>
      </w:pPr>
    </w:p>
    <w:p w14:paraId="3AAC2F17" w14:textId="77777777" w:rsidR="00123ECE" w:rsidRPr="005647EB" w:rsidRDefault="00123ECE" w:rsidP="002570E4">
      <w:pPr>
        <w:pStyle w:val="TH"/>
        <w:keepNext w:val="0"/>
        <w:keepLines w:val="0"/>
      </w:pPr>
      <w:r w:rsidRPr="005647EB">
        <w:t xml:space="preserve">Table </w:t>
      </w:r>
      <w:r w:rsidRPr="005647EB">
        <w:rPr>
          <w:rFonts w:cs="v4.2.0"/>
        </w:rPr>
        <w:t>8.4.3.5</w:t>
      </w:r>
      <w:r w:rsidRPr="005647EB">
        <w:t xml:space="preserve">-3: </w:t>
      </w:r>
      <w:r w:rsidRPr="005647EB">
        <w:rPr>
          <w:lang w:eastAsia="zh-CN"/>
        </w:rPr>
        <w:t>TimeAlignmentTimer -Configuration for E-UTRAN TDD-TDD inter-frequency event triggered reporting in DRX under AWGN propagation conditions with DRX when L3 filtering is used</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00"/>
        <w:gridCol w:w="7163"/>
      </w:tblGrid>
      <w:tr w:rsidR="00123ECE" w:rsidRPr="005647EB" w14:paraId="6232E0D4" w14:textId="77777777" w:rsidTr="00A31201">
        <w:trPr>
          <w:jc w:val="center"/>
        </w:trPr>
        <w:tc>
          <w:tcPr>
            <w:tcW w:w="1864" w:type="dxa"/>
            <w:vAlign w:val="center"/>
          </w:tcPr>
          <w:p w14:paraId="7A975CCB" w14:textId="77777777" w:rsidR="00123ECE" w:rsidRPr="005647EB" w:rsidRDefault="00123ECE" w:rsidP="002570E4">
            <w:pPr>
              <w:pStyle w:val="TAH"/>
              <w:keepNext w:val="0"/>
              <w:keepLines w:val="0"/>
            </w:pPr>
            <w:r w:rsidRPr="005647EB">
              <w:t>Field</w:t>
            </w:r>
          </w:p>
        </w:tc>
        <w:tc>
          <w:tcPr>
            <w:tcW w:w="700" w:type="dxa"/>
            <w:vAlign w:val="center"/>
          </w:tcPr>
          <w:p w14:paraId="1BCFD6FA" w14:textId="77777777" w:rsidR="00123ECE" w:rsidRPr="005647EB" w:rsidRDefault="00123ECE" w:rsidP="002570E4">
            <w:pPr>
              <w:pStyle w:val="TAH"/>
              <w:keepNext w:val="0"/>
              <w:keepLines w:val="0"/>
            </w:pPr>
            <w:r w:rsidRPr="005647EB">
              <w:t>Value</w:t>
            </w:r>
          </w:p>
        </w:tc>
        <w:tc>
          <w:tcPr>
            <w:tcW w:w="7163" w:type="dxa"/>
          </w:tcPr>
          <w:p w14:paraId="0F76F8C9" w14:textId="77777777" w:rsidR="00123ECE" w:rsidRPr="005647EB" w:rsidRDefault="00123ECE" w:rsidP="002570E4">
            <w:pPr>
              <w:pStyle w:val="TAH"/>
              <w:keepNext w:val="0"/>
              <w:keepLines w:val="0"/>
            </w:pPr>
            <w:r w:rsidRPr="005647EB">
              <w:t>Comment</w:t>
            </w:r>
          </w:p>
        </w:tc>
      </w:tr>
      <w:tr w:rsidR="00123ECE" w:rsidRPr="005647EB" w14:paraId="689252C7" w14:textId="77777777" w:rsidTr="00A31201">
        <w:trPr>
          <w:jc w:val="center"/>
        </w:trPr>
        <w:tc>
          <w:tcPr>
            <w:tcW w:w="1864" w:type="dxa"/>
            <w:vAlign w:val="center"/>
          </w:tcPr>
          <w:p w14:paraId="54E80C7E" w14:textId="77777777" w:rsidR="00123ECE" w:rsidRPr="005647EB" w:rsidRDefault="00123ECE" w:rsidP="002570E4">
            <w:pPr>
              <w:pStyle w:val="TAL"/>
              <w:keepNext w:val="0"/>
              <w:keepLines w:val="0"/>
            </w:pPr>
            <w:r w:rsidRPr="005647EB">
              <w:t>TimeAlignmentTimer</w:t>
            </w:r>
          </w:p>
        </w:tc>
        <w:tc>
          <w:tcPr>
            <w:tcW w:w="700" w:type="dxa"/>
            <w:vAlign w:val="center"/>
          </w:tcPr>
          <w:p w14:paraId="653411B1" w14:textId="77777777" w:rsidR="00123ECE" w:rsidRPr="005647EB" w:rsidRDefault="00123ECE" w:rsidP="002570E4">
            <w:pPr>
              <w:pStyle w:val="TAL"/>
              <w:keepNext w:val="0"/>
              <w:keepLines w:val="0"/>
            </w:pPr>
            <w:r w:rsidRPr="005647EB">
              <w:t>sf500</w:t>
            </w:r>
          </w:p>
        </w:tc>
        <w:tc>
          <w:tcPr>
            <w:tcW w:w="7163" w:type="dxa"/>
          </w:tcPr>
          <w:p w14:paraId="19979DED" w14:textId="44CD4D62"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46429A60" w14:textId="77777777" w:rsidTr="00A31201">
        <w:trPr>
          <w:jc w:val="center"/>
        </w:trPr>
        <w:tc>
          <w:tcPr>
            <w:tcW w:w="1864" w:type="dxa"/>
            <w:vAlign w:val="center"/>
          </w:tcPr>
          <w:p w14:paraId="507E99A6" w14:textId="77777777" w:rsidR="00123ECE" w:rsidRPr="005647EB" w:rsidRDefault="00123ECE" w:rsidP="002570E4">
            <w:pPr>
              <w:pStyle w:val="TAL"/>
              <w:keepNext w:val="0"/>
              <w:keepLines w:val="0"/>
            </w:pPr>
            <w:r w:rsidRPr="005647EB">
              <w:t>sr-ConfigIndex</w:t>
            </w:r>
          </w:p>
        </w:tc>
        <w:tc>
          <w:tcPr>
            <w:tcW w:w="700" w:type="dxa"/>
            <w:vAlign w:val="center"/>
          </w:tcPr>
          <w:p w14:paraId="23D94ABA" w14:textId="77777777" w:rsidR="00123ECE" w:rsidRPr="005647EB" w:rsidRDefault="00123ECE" w:rsidP="002570E4">
            <w:pPr>
              <w:pStyle w:val="TAL"/>
              <w:keepNext w:val="0"/>
              <w:keepLines w:val="0"/>
            </w:pPr>
            <w:r w:rsidRPr="005647EB">
              <w:t>2</w:t>
            </w:r>
          </w:p>
        </w:tc>
        <w:tc>
          <w:tcPr>
            <w:tcW w:w="7163" w:type="dxa"/>
          </w:tcPr>
          <w:p w14:paraId="621477BE" w14:textId="52E96CDB"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r w:rsidR="002570E4" w:rsidRPr="005647EB">
              <w:t xml:space="preserve"> </w:t>
            </w:r>
            <w:r w:rsidRPr="005647EB">
              <w:t>and</w:t>
            </w:r>
            <w:r w:rsidR="002570E4" w:rsidRPr="005647EB">
              <w:t xml:space="preserve"> </w:t>
            </w:r>
            <w:r w:rsidR="00914A62" w:rsidRPr="005647EB">
              <w:t>clause</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0429335D" w14:textId="77777777" w:rsidR="00123ECE" w:rsidRPr="005647EB" w:rsidRDefault="00123ECE" w:rsidP="002570E4"/>
    <w:p w14:paraId="3BA42C22" w14:textId="77777777" w:rsidR="00123ECE" w:rsidRPr="005647EB" w:rsidRDefault="00123ECE" w:rsidP="002570E4">
      <w:r w:rsidRPr="005647EB">
        <w:t>The overall delay measured is defined as the time from the beginning of time period T2, to the moment the UE starts to send preambles on the PRACH for Scheduling Request (SR) to obtain allocation to send the measurement report to Cell 2 on PUSCH.</w:t>
      </w:r>
    </w:p>
    <w:p w14:paraId="243DFAC8" w14:textId="77777777" w:rsidR="00123ECE" w:rsidRPr="005647EB" w:rsidRDefault="00123ECE" w:rsidP="002570E4">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78CA89BE" w14:textId="5DAC1EEE" w:rsidR="00123ECE" w:rsidRPr="005647EB" w:rsidRDefault="00123ECE" w:rsidP="002570E4">
      <w:pPr>
        <w:pStyle w:val="NO"/>
        <w:keepLines w:val="0"/>
      </w:pPr>
      <w:r w:rsidRPr="005647EB">
        <w:t>NOTE 1:</w:t>
      </w:r>
      <w:r w:rsidR="00A31201"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0D133BFB" w14:textId="336B31AD" w:rsidR="00123ECE" w:rsidRPr="005647EB" w:rsidRDefault="00123ECE" w:rsidP="002570E4">
      <w:pPr>
        <w:pStyle w:val="NO"/>
        <w:keepLines w:val="0"/>
      </w:pPr>
      <w:r w:rsidRPr="005647EB">
        <w:t>NOTE 2:</w:t>
      </w:r>
      <w:r w:rsidR="00A31201" w:rsidRPr="005647EB">
        <w:tab/>
      </w:r>
      <w:r w:rsidRPr="005647EB">
        <w:t xml:space="preserve">In order to calculate the rate of correct events the system simulator </w:t>
      </w:r>
      <w:commentRangeStart w:id="12"/>
      <w:r w:rsidRPr="00814289">
        <w:rPr>
          <w:highlight w:val="yellow"/>
        </w:rPr>
        <w:t>shall</w:t>
      </w:r>
      <w:r w:rsidRPr="005647EB">
        <w:t xml:space="preserve"> </w:t>
      </w:r>
      <w:commentRangeEnd w:id="12"/>
      <w:r w:rsidR="00CC020A">
        <w:rPr>
          <w:rStyle w:val="CommentReference"/>
          <w:rFonts w:eastAsia="SimSun"/>
          <w:lang w:val="x-none"/>
        </w:rPr>
        <w:commentReference w:id="12"/>
      </w:r>
      <w:r w:rsidRPr="005647EB">
        <w:t>verify that it has received correct Event A3 measurement report.</w:t>
      </w:r>
    </w:p>
    <w:p w14:paraId="35F0CCB3" w14:textId="77777777" w:rsidR="00123ECE" w:rsidRPr="005647EB" w:rsidRDefault="00123ECE" w:rsidP="002570E4">
      <w:r w:rsidRPr="005647EB">
        <w:t>The UE shall not send event triggered measurement reports, as long as the reporting criteria are not fulfilled.</w:t>
      </w:r>
    </w:p>
    <w:p w14:paraId="71E9B190" w14:textId="77777777" w:rsidR="00123ECE" w:rsidRPr="005647EB" w:rsidRDefault="00123ECE" w:rsidP="002570E4">
      <w:pPr>
        <w:rPr>
          <w:rFonts w:cs="v4.2.0"/>
        </w:rPr>
      </w:pPr>
      <w:r w:rsidRPr="005647EB">
        <w:t>The overall delay measured when DRX cycle length is 1280 ms test requirement is expressed as:</w:t>
      </w:r>
    </w:p>
    <w:p w14:paraId="2D4DC68B" w14:textId="325D7F28" w:rsidR="00123ECE" w:rsidRPr="005647EB" w:rsidRDefault="00A31201" w:rsidP="00A31201">
      <w:pPr>
        <w:pStyle w:val="B1"/>
      </w:pPr>
      <w:r w:rsidRPr="005647EB">
        <w:tab/>
      </w:r>
      <w:r w:rsidR="00123ECE" w:rsidRPr="005647EB">
        <w:t xml:space="preserve">Overall delays measured = </w:t>
      </w:r>
      <w:r w:rsidR="00123ECE" w:rsidRPr="005647EB">
        <w:rPr>
          <w:rFonts w:cs="v4.2.0"/>
        </w:rPr>
        <w:t>measurement reporting delay + TTI insertion</w:t>
      </w:r>
      <w:r w:rsidR="00123ECE" w:rsidRPr="005647EB">
        <w:t xml:space="preserve"> uncertainty + DRX cycle length </w:t>
      </w:r>
    </w:p>
    <w:p w14:paraId="1BC68542" w14:textId="47E3FC0B" w:rsidR="00123ECE" w:rsidRPr="005647EB" w:rsidRDefault="00A31201" w:rsidP="00A31201">
      <w:pPr>
        <w:pStyle w:val="B1"/>
      </w:pPr>
      <w:r w:rsidRPr="005647EB">
        <w:tab/>
      </w:r>
      <w:r w:rsidR="00123ECE" w:rsidRPr="005647EB">
        <w:t>Measurement reporting delay = T</w:t>
      </w:r>
      <w:r w:rsidR="00123ECE" w:rsidRPr="005647EB">
        <w:rPr>
          <w:vertAlign w:val="subscript"/>
        </w:rPr>
        <w:t>measure_inter</w:t>
      </w:r>
    </w:p>
    <w:p w14:paraId="29F308C0" w14:textId="10491C06" w:rsidR="00123ECE" w:rsidRPr="005647EB" w:rsidRDefault="00A31201" w:rsidP="00A31201">
      <w:pPr>
        <w:pStyle w:val="B1"/>
        <w:rPr>
          <w:rFonts w:cs="v3.7.0"/>
        </w:rPr>
      </w:pPr>
      <w:r w:rsidRPr="005647EB">
        <w:tab/>
      </w:r>
      <w:r w:rsidR="00123ECE" w:rsidRPr="005647EB">
        <w:t>T</w:t>
      </w:r>
      <w:r w:rsidR="00123ECE" w:rsidRPr="005647EB">
        <w:rPr>
          <w:vertAlign w:val="subscript"/>
        </w:rPr>
        <w:t>measure_inter</w:t>
      </w:r>
      <w:r w:rsidR="00123ECE" w:rsidRPr="005647EB">
        <w:t xml:space="preserve"> = 6400 ms. When DRX cycle length is 1280 ms then the T</w:t>
      </w:r>
      <w:r w:rsidR="00123ECE" w:rsidRPr="005647EB">
        <w:rPr>
          <w:vertAlign w:val="subscript"/>
        </w:rPr>
        <w:t>measure_inter</w:t>
      </w:r>
      <w:r w:rsidR="00123ECE" w:rsidRPr="005647EB">
        <w:t xml:space="preserve"> is 5 x 1280 ms, as defined in Table </w:t>
      </w:r>
      <w:r w:rsidR="00123ECE" w:rsidRPr="005647EB">
        <w:rPr>
          <w:snapToGrid w:val="0"/>
        </w:rPr>
        <w:t>8.4.3.3-1</w:t>
      </w:r>
      <w:r w:rsidR="00123ECE" w:rsidRPr="005647EB">
        <w:t>.</w:t>
      </w:r>
    </w:p>
    <w:p w14:paraId="6BA36412" w14:textId="5FC4C67A" w:rsidR="00123ECE" w:rsidRPr="005647EB" w:rsidRDefault="00A31201" w:rsidP="00A31201">
      <w:pPr>
        <w:pStyle w:val="B1"/>
      </w:pPr>
      <w:r w:rsidRPr="005647EB">
        <w:tab/>
      </w:r>
      <w:r w:rsidR="00123ECE" w:rsidRPr="005647EB">
        <w:t xml:space="preserve">TTI insertion uncertainty = 2 ms </w:t>
      </w:r>
    </w:p>
    <w:p w14:paraId="7642FAD3" w14:textId="1AFF2E48" w:rsidR="00123ECE" w:rsidRPr="005647EB" w:rsidRDefault="00A31201" w:rsidP="00A31201">
      <w:pPr>
        <w:pStyle w:val="B1"/>
      </w:pPr>
      <w:r w:rsidRPr="005647EB">
        <w:tab/>
      </w:r>
      <w:r w:rsidR="00123ECE" w:rsidRPr="005647EB">
        <w:t>DRX cycle length = 1280 ms</w:t>
      </w:r>
    </w:p>
    <w:p w14:paraId="029D6D43" w14:textId="77777777" w:rsidR="00123ECE" w:rsidRPr="005647EB" w:rsidRDefault="00123ECE" w:rsidP="002570E4">
      <w:r w:rsidRPr="005647EB">
        <w:t>The overall delay measured when DRX cycle length is 1280 ms shall be less than a total of 7682 ms.</w:t>
      </w:r>
    </w:p>
    <w:p w14:paraId="6C755983" w14:textId="77777777" w:rsidR="00123ECE" w:rsidRPr="005647EB" w:rsidRDefault="00123ECE" w:rsidP="002570E4">
      <w:r w:rsidRPr="005647EB">
        <w:t>For the test to pass, the total number of successful tests shall be more than 90% of the cases with a confidence level of 95%.</w:t>
      </w:r>
    </w:p>
    <w:p w14:paraId="6CF7DCF1" w14:textId="77777777" w:rsidR="00334C6A" w:rsidRPr="005647EB" w:rsidRDefault="00334C6A" w:rsidP="002570E4">
      <w:pPr>
        <w:pStyle w:val="Heading3"/>
        <w:keepNext w:val="0"/>
        <w:keepLines w:val="0"/>
      </w:pPr>
      <w:r w:rsidRPr="005647EB">
        <w:t>8.4.3_2</w:t>
      </w:r>
      <w:r w:rsidRPr="005647EB">
        <w:tab/>
        <w:t>E-UTRAN TDD-TDD inter-frequency event triggered reporting under AWGN propagation conditions in synchronous cells with DRX when L3 filtering is used for UE category 1bis</w:t>
      </w:r>
    </w:p>
    <w:p w14:paraId="7BE3FF1C" w14:textId="77777777" w:rsidR="00334C6A" w:rsidRPr="005647EB" w:rsidRDefault="00334C6A" w:rsidP="002570E4">
      <w:pPr>
        <w:pStyle w:val="Heading4"/>
        <w:keepNext w:val="0"/>
        <w:keepLines w:val="0"/>
      </w:pPr>
      <w:r w:rsidRPr="005647EB">
        <w:t>8.4.3_2.1</w:t>
      </w:r>
      <w:r w:rsidRPr="005647EB">
        <w:tab/>
        <w:t>Test purpose</w:t>
      </w:r>
    </w:p>
    <w:p w14:paraId="74BED539" w14:textId="18FDFD86" w:rsidR="00334C6A" w:rsidRPr="005647EB" w:rsidRDefault="00334C6A" w:rsidP="002570E4">
      <w:r w:rsidRPr="005647EB">
        <w:t>To verify the UE</w:t>
      </w:r>
      <w:r w:rsidR="002570E4" w:rsidRPr="005647EB">
        <w:t>'</w:t>
      </w:r>
      <w:r w:rsidRPr="005647EB">
        <w:t xml:space="preserve">s ability to make a correct reporting of an event in DRX when L3 filtering is used in AWGN propagation conditions in synchronous cells within the E-UTRA </w:t>
      </w:r>
      <w:r w:rsidRPr="005647EB">
        <w:rPr>
          <w:lang w:eastAsia="zh-CN"/>
        </w:rPr>
        <w:t>T</w:t>
      </w:r>
      <w:r w:rsidRPr="005647EB">
        <w:t>DD-</w:t>
      </w:r>
      <w:r w:rsidRPr="005647EB">
        <w:rPr>
          <w:lang w:eastAsia="zh-CN"/>
        </w:rPr>
        <w:t>T</w:t>
      </w:r>
      <w:r w:rsidRPr="005647EB">
        <w:t>DD inter frequency cell search in DRX requirements and the UE behaviour with the filterCoefficent.</w:t>
      </w:r>
    </w:p>
    <w:p w14:paraId="5806D5E1" w14:textId="77777777" w:rsidR="00334C6A" w:rsidRPr="005647EB" w:rsidRDefault="00334C6A" w:rsidP="002570E4">
      <w:pPr>
        <w:pStyle w:val="Heading4"/>
        <w:keepNext w:val="0"/>
        <w:keepLines w:val="0"/>
      </w:pPr>
      <w:r w:rsidRPr="005647EB">
        <w:lastRenderedPageBreak/>
        <w:t>8.4.3_2.2</w:t>
      </w:r>
      <w:r w:rsidRPr="005647EB">
        <w:tab/>
        <w:t>Test applicability</w:t>
      </w:r>
    </w:p>
    <w:p w14:paraId="1948016A" w14:textId="77777777" w:rsidR="00334C6A" w:rsidRPr="005647EB" w:rsidRDefault="00334C6A" w:rsidP="002570E4">
      <w:r w:rsidRPr="005647EB">
        <w:t xml:space="preserve">This test applies to all types of E-UTRA </w:t>
      </w:r>
      <w:r w:rsidRPr="005647EB">
        <w:rPr>
          <w:lang w:eastAsia="zh-CN"/>
        </w:rPr>
        <w:t>T</w:t>
      </w:r>
      <w:r w:rsidRPr="005647EB">
        <w:t>DD UE release 13 and forward. Applicability requires support for FGI bits 5, and 25 of UE category 1bis.</w:t>
      </w:r>
    </w:p>
    <w:p w14:paraId="7A6B0FD4" w14:textId="77777777" w:rsidR="00334C6A" w:rsidRPr="005647EB" w:rsidRDefault="00334C6A" w:rsidP="002570E4">
      <w:pPr>
        <w:pStyle w:val="Heading4"/>
        <w:keepNext w:val="0"/>
        <w:keepLines w:val="0"/>
      </w:pPr>
      <w:r w:rsidRPr="005647EB">
        <w:t>8.4.3_2.3</w:t>
      </w:r>
      <w:r w:rsidRPr="005647EB">
        <w:tab/>
        <w:t>Minimum conformance requirements</w:t>
      </w:r>
    </w:p>
    <w:p w14:paraId="784B2D6D" w14:textId="77777777" w:rsidR="00334C6A" w:rsidRPr="005647EB" w:rsidRDefault="00334C6A" w:rsidP="002570E4">
      <w:pPr>
        <w:rPr>
          <w:lang w:eastAsia="zh-CN"/>
        </w:rPr>
      </w:pPr>
      <w:r w:rsidRPr="005647EB">
        <w:t xml:space="preserve">When DRX is in use the UE shall be able to identify a new detectable E-UTRAN </w:t>
      </w:r>
      <w:r w:rsidRPr="005647EB">
        <w:rPr>
          <w:lang w:eastAsia="zh-CN"/>
        </w:rPr>
        <w:t>T</w:t>
      </w:r>
      <w:r w:rsidRPr="005647EB">
        <w:t>DD inter frequency cell within T</w:t>
      </w:r>
      <w:r w:rsidRPr="005647EB">
        <w:rPr>
          <w:vertAlign w:val="subscript"/>
        </w:rPr>
        <w:t>identify_inter</w:t>
      </w:r>
      <w:r w:rsidRPr="005647EB">
        <w:t xml:space="preserve"> as shown in table 8.4.3_2.3-1</w:t>
      </w:r>
    </w:p>
    <w:p w14:paraId="771AA0B6" w14:textId="77777777" w:rsidR="00334C6A" w:rsidRPr="005647EB" w:rsidRDefault="00334C6A" w:rsidP="002570E4">
      <w:pPr>
        <w:pStyle w:val="TH"/>
        <w:keepNext w:val="0"/>
        <w:keepLines w:val="0"/>
      </w:pPr>
      <w:r w:rsidRPr="005647EB">
        <w:rPr>
          <w:snapToGrid w:val="0"/>
        </w:rPr>
        <w:t xml:space="preserve">Table </w:t>
      </w:r>
      <w:r w:rsidRPr="005647EB">
        <w:rPr>
          <w:rFonts w:cs="v4.2.0"/>
        </w:rPr>
        <w:t>8.4.3_2.</w:t>
      </w:r>
      <w:r w:rsidRPr="005647EB">
        <w:rPr>
          <w:rFonts w:cs="v4.2.0"/>
          <w:lang w:eastAsia="zh-CN"/>
        </w:rPr>
        <w:t>3</w:t>
      </w:r>
      <w:r w:rsidRPr="005647EB">
        <w:rPr>
          <w:snapToGrid w:val="0"/>
        </w:rPr>
        <w:t xml:space="preserve">-1: </w:t>
      </w:r>
      <w:r w:rsidRPr="005647EB">
        <w:t xml:space="preserve">Requirement to identify a newly detectable </w:t>
      </w:r>
      <w:r w:rsidRPr="005647EB">
        <w:rPr>
          <w:lang w:eastAsia="zh-CN"/>
        </w:rPr>
        <w:t>T</w:t>
      </w:r>
      <w:r w:rsidRPr="005647EB">
        <w:t>DD inter frequency cell</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6"/>
        <w:gridCol w:w="3853"/>
        <w:gridCol w:w="3848"/>
      </w:tblGrid>
      <w:tr w:rsidR="00A31201" w:rsidRPr="005647EB" w14:paraId="3378313F" w14:textId="77777777" w:rsidTr="00A31201">
        <w:trPr>
          <w:cantSplit/>
          <w:jc w:val="center"/>
        </w:trPr>
        <w:tc>
          <w:tcPr>
            <w:tcW w:w="1025" w:type="pct"/>
            <w:vMerge w:val="restart"/>
          </w:tcPr>
          <w:p w14:paraId="53945888" w14:textId="1C401E84" w:rsidR="00A31201" w:rsidRPr="005647EB" w:rsidRDefault="00A31201" w:rsidP="002570E4">
            <w:pPr>
              <w:pStyle w:val="TAH"/>
              <w:keepNext w:val="0"/>
              <w:keepLines w:val="0"/>
            </w:pPr>
            <w:r w:rsidRPr="005647EB">
              <w:t>DRX cycle length (s)</w:t>
            </w:r>
          </w:p>
        </w:tc>
        <w:tc>
          <w:tcPr>
            <w:tcW w:w="3975" w:type="pct"/>
            <w:gridSpan w:val="2"/>
          </w:tcPr>
          <w:p w14:paraId="7D154154" w14:textId="4E6F89D3" w:rsidR="00A31201" w:rsidRPr="005647EB" w:rsidRDefault="00A31201" w:rsidP="002570E4">
            <w:pPr>
              <w:pStyle w:val="TAH"/>
              <w:keepNext w:val="0"/>
              <w:keepLines w:val="0"/>
            </w:pPr>
            <w:r w:rsidRPr="005647EB">
              <w:t>T</w:t>
            </w:r>
            <w:r w:rsidRPr="005647EB">
              <w:rPr>
                <w:vertAlign w:val="subscript"/>
              </w:rPr>
              <w:t xml:space="preserve">identify_inter </w:t>
            </w:r>
            <w:r w:rsidRPr="005647EB">
              <w:t>(s) (DRX cycles)</w:t>
            </w:r>
          </w:p>
        </w:tc>
      </w:tr>
      <w:tr w:rsidR="00A31201" w:rsidRPr="005647EB" w14:paraId="41226D38" w14:textId="77777777" w:rsidTr="00A31201">
        <w:trPr>
          <w:cantSplit/>
          <w:jc w:val="center"/>
        </w:trPr>
        <w:tc>
          <w:tcPr>
            <w:tcW w:w="1025" w:type="pct"/>
            <w:vMerge/>
          </w:tcPr>
          <w:p w14:paraId="25060FEF" w14:textId="77777777" w:rsidR="00A31201" w:rsidRPr="005647EB" w:rsidRDefault="00A31201" w:rsidP="002570E4">
            <w:pPr>
              <w:pStyle w:val="TAC"/>
              <w:keepNext w:val="0"/>
              <w:keepLines w:val="0"/>
              <w:rPr>
                <w:rFonts w:cs="Arial"/>
              </w:rPr>
            </w:pPr>
          </w:p>
        </w:tc>
        <w:tc>
          <w:tcPr>
            <w:tcW w:w="1989" w:type="pct"/>
            <w:shd w:val="clear" w:color="auto" w:fill="auto"/>
          </w:tcPr>
          <w:p w14:paraId="749E19B0" w14:textId="24F80E05" w:rsidR="00A31201" w:rsidRPr="005647EB" w:rsidRDefault="00A31201" w:rsidP="00A31201">
            <w:pPr>
              <w:pStyle w:val="TAH"/>
            </w:pPr>
            <w:r w:rsidRPr="005647EB">
              <w:t>Gap period = 40 ms</w:t>
            </w:r>
          </w:p>
        </w:tc>
        <w:tc>
          <w:tcPr>
            <w:tcW w:w="1986" w:type="pct"/>
            <w:shd w:val="clear" w:color="auto" w:fill="auto"/>
          </w:tcPr>
          <w:p w14:paraId="704C7B48" w14:textId="6536FBC4" w:rsidR="00A31201" w:rsidRPr="005647EB" w:rsidRDefault="00A31201" w:rsidP="00A31201">
            <w:pPr>
              <w:pStyle w:val="TAH"/>
            </w:pPr>
            <w:r w:rsidRPr="005647EB">
              <w:t xml:space="preserve">Gap period = </w:t>
            </w:r>
            <w:r w:rsidRPr="005647EB">
              <w:rPr>
                <w:lang w:eastAsia="zh-CN"/>
              </w:rPr>
              <w:t>80</w:t>
            </w:r>
            <w:r w:rsidRPr="005647EB">
              <w:t xml:space="preserve"> ms</w:t>
            </w:r>
          </w:p>
        </w:tc>
      </w:tr>
      <w:tr w:rsidR="00334C6A" w:rsidRPr="005647EB" w14:paraId="77516D4E" w14:textId="77777777" w:rsidTr="00A31201">
        <w:trPr>
          <w:cantSplit/>
          <w:jc w:val="center"/>
        </w:trPr>
        <w:tc>
          <w:tcPr>
            <w:tcW w:w="1025" w:type="pct"/>
          </w:tcPr>
          <w:p w14:paraId="60C4E51E" w14:textId="77777777" w:rsidR="00334C6A" w:rsidRPr="005647EB" w:rsidRDefault="00334C6A" w:rsidP="002570E4">
            <w:pPr>
              <w:pStyle w:val="TAC"/>
              <w:keepNext w:val="0"/>
              <w:keepLines w:val="0"/>
              <w:rPr>
                <w:lang w:eastAsia="zh-CN"/>
              </w:rPr>
            </w:pPr>
            <w:r w:rsidRPr="005647EB">
              <w:rPr>
                <w:rFonts w:cs="Arial"/>
              </w:rPr>
              <w:t>≤</w:t>
            </w:r>
            <w:r w:rsidRPr="005647EB">
              <w:t>0.</w:t>
            </w:r>
            <w:r w:rsidRPr="005647EB">
              <w:rPr>
                <w:lang w:eastAsia="zh-CN"/>
              </w:rPr>
              <w:t>16</w:t>
            </w:r>
          </w:p>
        </w:tc>
        <w:tc>
          <w:tcPr>
            <w:tcW w:w="1989" w:type="pct"/>
            <w:shd w:val="clear" w:color="auto" w:fill="auto"/>
          </w:tcPr>
          <w:p w14:paraId="7C969FB0" w14:textId="5FF4E53F"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1986" w:type="pct"/>
            <w:shd w:val="clear" w:color="auto" w:fill="auto"/>
          </w:tcPr>
          <w:p w14:paraId="39792371" w14:textId="3BAA3CB1"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138EA41D" w14:textId="77777777" w:rsidTr="00A31201">
        <w:trPr>
          <w:cantSplit/>
          <w:jc w:val="center"/>
        </w:trPr>
        <w:tc>
          <w:tcPr>
            <w:tcW w:w="1025" w:type="pct"/>
          </w:tcPr>
          <w:p w14:paraId="09DB3F94" w14:textId="77777777" w:rsidR="00334C6A" w:rsidRPr="005647EB" w:rsidRDefault="00334C6A" w:rsidP="002570E4">
            <w:pPr>
              <w:pStyle w:val="TAC"/>
              <w:keepNext w:val="0"/>
              <w:keepLines w:val="0"/>
              <w:rPr>
                <w:snapToGrid w:val="0"/>
                <w:sz w:val="20"/>
                <w:lang w:eastAsia="zh-CN"/>
              </w:rPr>
            </w:pPr>
            <w:r w:rsidRPr="005647EB">
              <w:t>0.</w:t>
            </w:r>
            <w:r w:rsidRPr="005647EB">
              <w:rPr>
                <w:lang w:eastAsia="zh-CN"/>
              </w:rPr>
              <w:t>256</w:t>
            </w:r>
          </w:p>
        </w:tc>
        <w:tc>
          <w:tcPr>
            <w:tcW w:w="1989" w:type="pct"/>
            <w:shd w:val="clear" w:color="auto" w:fill="auto"/>
          </w:tcPr>
          <w:p w14:paraId="3B22B628" w14:textId="1D2350CE" w:rsidR="00334C6A" w:rsidRPr="005647EB" w:rsidRDefault="00334C6A" w:rsidP="002570E4">
            <w:pPr>
              <w:pStyle w:val="TAC"/>
              <w:keepNext w:val="0"/>
              <w:keepLines w:val="0"/>
            </w:pPr>
            <w:r w:rsidRPr="005647EB">
              <w:t>5.12*Nfreq</w:t>
            </w:r>
            <w:r w:rsidR="002570E4" w:rsidRPr="005647EB">
              <w:t xml:space="preserve"> </w:t>
            </w:r>
            <w:r w:rsidRPr="005647EB">
              <w:t>(20*Nfreq)</w:t>
            </w:r>
          </w:p>
        </w:tc>
        <w:tc>
          <w:tcPr>
            <w:tcW w:w="1986" w:type="pct"/>
            <w:shd w:val="clear" w:color="auto" w:fill="auto"/>
          </w:tcPr>
          <w:p w14:paraId="3DB2E882" w14:textId="147F6772" w:rsidR="00334C6A" w:rsidRPr="005647EB" w:rsidRDefault="00334C6A" w:rsidP="002570E4">
            <w:pPr>
              <w:pStyle w:val="TAC"/>
              <w:keepNext w:val="0"/>
              <w:keepLines w:val="0"/>
            </w:pPr>
            <w:r w:rsidRPr="005647EB">
              <w:t>7.68*Nfreq</w:t>
            </w:r>
            <w:r w:rsidR="002570E4" w:rsidRPr="005647EB">
              <w:t xml:space="preserve"> </w:t>
            </w:r>
            <w:r w:rsidRPr="005647EB">
              <w:t>(30*Nfreq)</w:t>
            </w:r>
          </w:p>
        </w:tc>
      </w:tr>
      <w:tr w:rsidR="00334C6A" w:rsidRPr="005647EB" w14:paraId="2AA3756A" w14:textId="77777777" w:rsidTr="00A31201">
        <w:trPr>
          <w:cantSplit/>
          <w:jc w:val="center"/>
        </w:trPr>
        <w:tc>
          <w:tcPr>
            <w:tcW w:w="1025" w:type="pct"/>
          </w:tcPr>
          <w:p w14:paraId="623A9AB0" w14:textId="77777777" w:rsidR="00334C6A" w:rsidRPr="005647EB" w:rsidRDefault="00334C6A" w:rsidP="002570E4">
            <w:pPr>
              <w:pStyle w:val="TAC"/>
              <w:keepNext w:val="0"/>
              <w:keepLines w:val="0"/>
              <w:rPr>
                <w:snapToGrid w:val="0"/>
                <w:sz w:val="20"/>
                <w:lang w:eastAsia="zh-CN"/>
              </w:rPr>
            </w:pPr>
            <w:r w:rsidRPr="005647EB">
              <w:t>0.</w:t>
            </w:r>
            <w:r w:rsidRPr="005647EB">
              <w:rPr>
                <w:lang w:eastAsia="zh-CN"/>
              </w:rPr>
              <w:t>32</w:t>
            </w:r>
          </w:p>
        </w:tc>
        <w:tc>
          <w:tcPr>
            <w:tcW w:w="1989" w:type="pct"/>
            <w:shd w:val="clear" w:color="auto" w:fill="auto"/>
          </w:tcPr>
          <w:p w14:paraId="7D4D4DF1" w14:textId="60450930" w:rsidR="00334C6A" w:rsidRPr="005647EB" w:rsidRDefault="00334C6A" w:rsidP="002570E4">
            <w:pPr>
              <w:pStyle w:val="TAC"/>
              <w:keepNext w:val="0"/>
              <w:keepLines w:val="0"/>
            </w:pPr>
            <w:r w:rsidRPr="005647EB">
              <w:rPr>
                <w:lang w:eastAsia="zh-CN"/>
              </w:rPr>
              <w:t>6.4</w:t>
            </w:r>
            <w:r w:rsidRPr="005647EB">
              <w:t>*Nfreq</w:t>
            </w:r>
            <w:r w:rsidR="002570E4" w:rsidRPr="005647EB">
              <w:t xml:space="preserve"> </w:t>
            </w:r>
            <w:r w:rsidRPr="005647EB">
              <w:t>(2</w:t>
            </w:r>
            <w:r w:rsidRPr="005647EB">
              <w:rPr>
                <w:lang w:eastAsia="zh-CN"/>
              </w:rPr>
              <w:t>0</w:t>
            </w:r>
            <w:r w:rsidRPr="005647EB">
              <w:t>*Nfreq)</w:t>
            </w:r>
          </w:p>
        </w:tc>
        <w:tc>
          <w:tcPr>
            <w:tcW w:w="1986" w:type="pct"/>
            <w:shd w:val="clear" w:color="auto" w:fill="auto"/>
          </w:tcPr>
          <w:p w14:paraId="19B407FF" w14:textId="33FC55E0" w:rsidR="00334C6A" w:rsidRPr="005647EB" w:rsidRDefault="00334C6A" w:rsidP="002570E4">
            <w:pPr>
              <w:pStyle w:val="TAC"/>
              <w:keepNext w:val="0"/>
              <w:keepLines w:val="0"/>
            </w:pPr>
            <w:r w:rsidRPr="005647EB">
              <w:t>7.68*Nfreq</w:t>
            </w:r>
            <w:r w:rsidR="002570E4" w:rsidRPr="005647EB">
              <w:t xml:space="preserve"> </w:t>
            </w:r>
            <w:r w:rsidRPr="005647EB">
              <w:t>(</w:t>
            </w:r>
            <w:r w:rsidRPr="005647EB">
              <w:rPr>
                <w:lang w:eastAsia="zh-CN"/>
              </w:rPr>
              <w:t>24</w:t>
            </w:r>
            <w:r w:rsidRPr="005647EB">
              <w:t>*Nfreq)</w:t>
            </w:r>
          </w:p>
        </w:tc>
      </w:tr>
      <w:tr w:rsidR="00334C6A" w:rsidRPr="005647EB" w14:paraId="3888F3DA" w14:textId="77777777" w:rsidTr="00A31201">
        <w:trPr>
          <w:cantSplit/>
          <w:jc w:val="center"/>
        </w:trPr>
        <w:tc>
          <w:tcPr>
            <w:tcW w:w="1025" w:type="pct"/>
          </w:tcPr>
          <w:p w14:paraId="5BDC2AB0" w14:textId="77777777" w:rsidR="00334C6A" w:rsidRPr="005647EB" w:rsidRDefault="00334C6A" w:rsidP="002570E4">
            <w:pPr>
              <w:pStyle w:val="TAC"/>
              <w:keepNext w:val="0"/>
              <w:keepLines w:val="0"/>
              <w:rPr>
                <w:snapToGrid w:val="0"/>
                <w:sz w:val="20"/>
                <w:lang w:eastAsia="zh-CN"/>
              </w:rPr>
            </w:pPr>
            <w:r w:rsidRPr="005647EB">
              <w:t>0.32</w:t>
            </w:r>
            <w:r w:rsidRPr="005647EB">
              <w:rPr>
                <w:lang w:eastAsia="zh-CN"/>
              </w:rPr>
              <w:t>&lt;DRX-cycle</w:t>
            </w:r>
            <w:r w:rsidRPr="005647EB">
              <w:rPr>
                <w:rFonts w:cs="Arial"/>
              </w:rPr>
              <w:t>≤</w:t>
            </w:r>
            <w:r w:rsidRPr="005647EB">
              <w:rPr>
                <w:rFonts w:cs="Arial"/>
                <w:lang w:eastAsia="zh-CN"/>
              </w:rPr>
              <w:t>2.56</w:t>
            </w:r>
          </w:p>
        </w:tc>
        <w:tc>
          <w:tcPr>
            <w:tcW w:w="1989" w:type="pct"/>
            <w:shd w:val="clear" w:color="auto" w:fill="auto"/>
          </w:tcPr>
          <w:p w14:paraId="285E9135" w14:textId="62948F9A" w:rsidR="00334C6A" w:rsidRPr="005647EB" w:rsidRDefault="00334C6A" w:rsidP="002570E4">
            <w:pPr>
              <w:pStyle w:val="TAC"/>
              <w:keepNext w:val="0"/>
              <w:keepLines w:val="0"/>
            </w:pPr>
            <w:r w:rsidRPr="005647EB">
              <w:t>Note</w:t>
            </w:r>
            <w:r w:rsidR="002570E4" w:rsidRPr="005647EB">
              <w:t xml:space="preserve"> </w:t>
            </w:r>
            <w:r w:rsidRPr="005647EB">
              <w:t>(20*Nfreq)</w:t>
            </w:r>
          </w:p>
        </w:tc>
        <w:tc>
          <w:tcPr>
            <w:tcW w:w="1986" w:type="pct"/>
            <w:shd w:val="clear" w:color="auto" w:fill="auto"/>
          </w:tcPr>
          <w:p w14:paraId="4EF56DFA" w14:textId="1682984F" w:rsidR="00334C6A" w:rsidRPr="005647EB" w:rsidRDefault="00334C6A" w:rsidP="002570E4">
            <w:pPr>
              <w:pStyle w:val="TAC"/>
              <w:keepNext w:val="0"/>
              <w:keepLines w:val="0"/>
            </w:pPr>
            <w:r w:rsidRPr="005647EB">
              <w:t>Note</w:t>
            </w:r>
            <w:r w:rsidR="002570E4" w:rsidRPr="005647EB">
              <w:t xml:space="preserve"> </w:t>
            </w:r>
            <w:r w:rsidRPr="005647EB">
              <w:t>(2</w:t>
            </w:r>
            <w:r w:rsidRPr="005647EB">
              <w:rPr>
                <w:lang w:eastAsia="zh-CN"/>
              </w:rPr>
              <w:t>0</w:t>
            </w:r>
            <w:r w:rsidRPr="005647EB">
              <w:t>*Nfreq)</w:t>
            </w:r>
          </w:p>
        </w:tc>
      </w:tr>
      <w:tr w:rsidR="00334C6A" w:rsidRPr="005647EB" w14:paraId="055508B3" w14:textId="77777777" w:rsidTr="00A31201">
        <w:trPr>
          <w:cantSplit/>
          <w:jc w:val="center"/>
        </w:trPr>
        <w:tc>
          <w:tcPr>
            <w:tcW w:w="5000" w:type="pct"/>
            <w:gridSpan w:val="3"/>
          </w:tcPr>
          <w:p w14:paraId="78FFB87A" w14:textId="4AF6B2DB" w:rsidR="00334C6A" w:rsidRPr="005647EB" w:rsidDel="007D7752" w:rsidRDefault="002570E4" w:rsidP="00A31201">
            <w:pPr>
              <w:pStyle w:val="TAN"/>
              <w:rPr>
                <w:snapToGrid w:val="0"/>
                <w:sz w:val="20"/>
              </w:rPr>
            </w:pPr>
            <w:r w:rsidRPr="005647EB">
              <w:t>NOTE:</w:t>
            </w:r>
            <w:r w:rsidR="00A31201"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00A31201" w:rsidRPr="005647EB">
              <w:t>.</w:t>
            </w:r>
          </w:p>
        </w:tc>
      </w:tr>
    </w:tbl>
    <w:p w14:paraId="2A3B6F8E" w14:textId="77777777" w:rsidR="00334C6A" w:rsidRPr="005647EB" w:rsidRDefault="00334C6A" w:rsidP="002570E4"/>
    <w:p w14:paraId="45335AB9" w14:textId="77777777" w:rsidR="00334C6A" w:rsidRPr="005647EB" w:rsidRDefault="00334C6A" w:rsidP="002570E4">
      <w:pPr>
        <w:rPr>
          <w:rFonts w:cs="v4.2.0"/>
          <w:lang w:eastAsia="zh-CN"/>
        </w:rPr>
      </w:pPr>
      <w:r w:rsidRPr="005647EB">
        <w:rPr>
          <w:rFonts w:cs="v4.2.0"/>
        </w:rPr>
        <w:t>A cell shall be considered detectable provided following conditions are fulfilled:</w:t>
      </w:r>
    </w:p>
    <w:p w14:paraId="5E2C57A0" w14:textId="77777777" w:rsidR="00334C6A" w:rsidRPr="005647EB" w:rsidRDefault="00334C6A" w:rsidP="002570E4">
      <w:pPr>
        <w:pStyle w:val="B1"/>
      </w:pPr>
      <w:r w:rsidRPr="005647EB">
        <w:t>-</w:t>
      </w:r>
      <w:r w:rsidRPr="005647EB">
        <w:tab/>
        <w:t>RSRP and RSRP Ês/Iot according to Annex I.2.3 for a corresponding Band,</w:t>
      </w:r>
    </w:p>
    <w:p w14:paraId="662A8EF5" w14:textId="650039A8" w:rsidR="00334C6A" w:rsidRPr="005647EB" w:rsidRDefault="00334C6A" w:rsidP="002570E4">
      <w:pPr>
        <w:pStyle w:val="B1"/>
        <w:rPr>
          <w:u w:val="single"/>
          <w:lang w:eastAsia="zh-CN"/>
        </w:rPr>
      </w:pPr>
      <w:r w:rsidRPr="005647EB">
        <w:t>-</w:t>
      </w:r>
      <w:r w:rsidRPr="005647EB">
        <w:tab/>
      </w:r>
      <w:r w:rsidRPr="005647EB">
        <w:rPr>
          <w:lang w:eastAsia="zh-CN"/>
        </w:rPr>
        <w:t xml:space="preserve">other </w:t>
      </w:r>
      <w:r w:rsidRPr="005647EB">
        <w:t xml:space="preserve">RSRP related side conditions given </w:t>
      </w:r>
      <w:r w:rsidR="002570E4" w:rsidRPr="005647EB">
        <w:t>in 3GPP TS</w:t>
      </w:r>
      <w:r w:rsidRPr="005647EB">
        <w:t xml:space="preserve"> 36.133 [4] </w:t>
      </w:r>
      <w:r w:rsidR="00914A62" w:rsidRPr="005647EB">
        <w:t>Clause</w:t>
      </w:r>
      <w:r w:rsidRPr="005647EB">
        <w:t xml:space="preserve">s 9.1.3.3 and 9.1.3.4 and RSRQ related side conditions given in </w:t>
      </w:r>
      <w:r w:rsidR="00914A62" w:rsidRPr="005647EB">
        <w:t>Clause</w:t>
      </w:r>
      <w:r w:rsidRPr="005647EB">
        <w:t>s 9.1.6.5 and 9.1.6.6 are fulfilled</w:t>
      </w:r>
      <w:r w:rsidRPr="005647EB">
        <w:rPr>
          <w:u w:val="single"/>
          <w:lang w:eastAsia="zh-CN"/>
        </w:rPr>
        <w:t>,</w:t>
      </w:r>
    </w:p>
    <w:p w14:paraId="09BB342F" w14:textId="77777777" w:rsidR="00334C6A" w:rsidRPr="005647EB" w:rsidRDefault="00334C6A"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6DCDA71E" w14:textId="77777777" w:rsidR="00334C6A" w:rsidRPr="005647EB" w:rsidRDefault="00334C6A" w:rsidP="002570E4">
      <w:r w:rsidRPr="005647EB">
        <w:t>The UE shall be capable of performing RSRP</w:t>
      </w:r>
      <w:r w:rsidRPr="005647EB">
        <w:rPr>
          <w:lang w:eastAsia="zh-CN"/>
        </w:rPr>
        <w:t xml:space="preserve"> and RSRQ</w:t>
      </w:r>
      <w:r w:rsidRPr="005647EB">
        <w:t xml:space="preserve"> measurements of at least 4 inter-frequency cells per </w:t>
      </w:r>
      <w:r w:rsidRPr="005647EB">
        <w:rPr>
          <w:lang w:eastAsia="zh-CN"/>
        </w:rPr>
        <w:t>T</w:t>
      </w:r>
      <w:r w:rsidRPr="005647EB">
        <w:t xml:space="preserve">DD inter-frequency for up to 3 </w:t>
      </w:r>
      <w:r w:rsidRPr="005647EB">
        <w:rPr>
          <w:lang w:eastAsia="zh-CN"/>
        </w:rPr>
        <w:t>T</w:t>
      </w:r>
      <w:r w:rsidRPr="005647EB">
        <w:t>DD inter-frequencies and the UE physical layer shall be capable of reporting RSRP</w:t>
      </w:r>
      <w:r w:rsidRPr="005647EB">
        <w:rPr>
          <w:lang w:eastAsia="zh-CN"/>
        </w:rPr>
        <w:t xml:space="preserve"> and RSRQ</w:t>
      </w:r>
      <w:r w:rsidRPr="005647EB">
        <w:t xml:space="preserve"> measurements to higher layers with the measurement period defined in Table </w:t>
      </w:r>
      <w:r w:rsidRPr="005647EB">
        <w:rPr>
          <w:rFonts w:cs="v4.2.0"/>
        </w:rPr>
        <w:t>8.4.3_2.</w:t>
      </w:r>
      <w:r w:rsidRPr="005647EB">
        <w:rPr>
          <w:rFonts w:cs="v4.2.0"/>
          <w:lang w:eastAsia="zh-CN"/>
        </w:rPr>
        <w:t>3</w:t>
      </w:r>
      <w:r w:rsidRPr="005647EB">
        <w:rPr>
          <w:snapToGrid w:val="0"/>
        </w:rPr>
        <w:t>-2</w:t>
      </w:r>
      <w:r w:rsidRPr="005647EB">
        <w:t>.</w:t>
      </w:r>
    </w:p>
    <w:p w14:paraId="05912502" w14:textId="77777777" w:rsidR="00334C6A" w:rsidRPr="005647EB" w:rsidRDefault="00334C6A" w:rsidP="002570E4">
      <w:pPr>
        <w:pStyle w:val="TH"/>
        <w:keepNext w:val="0"/>
        <w:keepLines w:val="0"/>
      </w:pPr>
      <w:r w:rsidRPr="005647EB">
        <w:rPr>
          <w:snapToGrid w:val="0"/>
        </w:rPr>
        <w:t xml:space="preserve">Table </w:t>
      </w:r>
      <w:r w:rsidRPr="005647EB">
        <w:rPr>
          <w:rFonts w:cs="v4.2.0"/>
        </w:rPr>
        <w:t>8.4.3_2.</w:t>
      </w:r>
      <w:r w:rsidRPr="005647EB">
        <w:rPr>
          <w:rFonts w:cs="v4.2.0"/>
          <w:lang w:eastAsia="zh-CN"/>
        </w:rPr>
        <w:t>3</w:t>
      </w:r>
      <w:r w:rsidRPr="005647EB">
        <w:rPr>
          <w:snapToGrid w:val="0"/>
        </w:rPr>
        <w:t xml:space="preserve">-2: </w:t>
      </w:r>
      <w:r w:rsidRPr="005647EB">
        <w:t xml:space="preserve">Requirement to measure </w:t>
      </w:r>
      <w:r w:rsidRPr="005647EB">
        <w:rPr>
          <w:lang w:eastAsia="zh-CN"/>
        </w:rPr>
        <w:t>T</w:t>
      </w:r>
      <w:r w:rsidRPr="005647EB">
        <w:t>DD inter frequency cells</w:t>
      </w:r>
    </w:p>
    <w:tbl>
      <w:tblPr>
        <w:tblW w:w="35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4852"/>
      </w:tblGrid>
      <w:tr w:rsidR="00334C6A" w:rsidRPr="005647EB" w14:paraId="54567A36" w14:textId="77777777" w:rsidTr="00A31201">
        <w:trPr>
          <w:cantSplit/>
          <w:jc w:val="center"/>
        </w:trPr>
        <w:tc>
          <w:tcPr>
            <w:tcW w:w="1524" w:type="pct"/>
          </w:tcPr>
          <w:p w14:paraId="2C4581FD" w14:textId="4A218AE8" w:rsidR="00334C6A" w:rsidRPr="005647EB" w:rsidRDefault="00334C6A"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476" w:type="pct"/>
          </w:tcPr>
          <w:p w14:paraId="01988C99" w14:textId="34D7A038" w:rsidR="00334C6A" w:rsidRPr="005647EB" w:rsidRDefault="00334C6A"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334C6A" w:rsidRPr="005647EB" w14:paraId="59524966" w14:textId="77777777" w:rsidTr="00A31201">
        <w:trPr>
          <w:cantSplit/>
          <w:jc w:val="center"/>
        </w:trPr>
        <w:tc>
          <w:tcPr>
            <w:tcW w:w="1524" w:type="pct"/>
          </w:tcPr>
          <w:p w14:paraId="149B3F0A" w14:textId="77777777" w:rsidR="00334C6A" w:rsidRPr="005647EB" w:rsidRDefault="00334C6A" w:rsidP="002570E4">
            <w:pPr>
              <w:pStyle w:val="TAC"/>
              <w:keepNext w:val="0"/>
              <w:keepLines w:val="0"/>
            </w:pPr>
            <w:r w:rsidRPr="005647EB">
              <w:rPr>
                <w:rFonts w:cs="Arial"/>
              </w:rPr>
              <w:t>≤</w:t>
            </w:r>
            <w:r w:rsidRPr="005647EB">
              <w:t>0.08</w:t>
            </w:r>
          </w:p>
        </w:tc>
        <w:tc>
          <w:tcPr>
            <w:tcW w:w="3476" w:type="pct"/>
          </w:tcPr>
          <w:p w14:paraId="22CE2446" w14:textId="01F8DC77"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rPr>
                <w:rFonts w:cs="v4.2.0"/>
              </w:rPr>
              <w:t>8.1.2.3.2.1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4BB8A04C" w14:textId="77777777" w:rsidTr="00A31201">
        <w:trPr>
          <w:cantSplit/>
          <w:jc w:val="center"/>
        </w:trPr>
        <w:tc>
          <w:tcPr>
            <w:tcW w:w="1524" w:type="pct"/>
          </w:tcPr>
          <w:p w14:paraId="44D6C232" w14:textId="1F4AF27B" w:rsidR="00334C6A" w:rsidRPr="005647EB" w:rsidRDefault="00334C6A" w:rsidP="002570E4">
            <w:pPr>
              <w:pStyle w:val="TAC"/>
              <w:keepNext w:val="0"/>
              <w:keepLines w:val="0"/>
              <w:rPr>
                <w:snapToGrid w:val="0"/>
                <w:sz w:val="20"/>
              </w:rPr>
            </w:pPr>
            <w:r w:rsidRPr="005647EB">
              <w:t>0.08</w:t>
            </w:r>
            <w:r w:rsidR="002570E4" w:rsidRPr="005647EB">
              <w:t xml:space="preserve"> </w:t>
            </w:r>
            <w:r w:rsidRPr="005647EB">
              <w:t>&lt;DRX-cycle</w:t>
            </w:r>
            <w:r w:rsidR="002570E4" w:rsidRPr="005647EB">
              <w:t xml:space="preserve"> </w:t>
            </w:r>
            <w:r w:rsidRPr="005647EB">
              <w:rPr>
                <w:rFonts w:cs="Arial"/>
              </w:rPr>
              <w:t>≤</w:t>
            </w:r>
            <w:r w:rsidR="002570E4" w:rsidRPr="005647EB">
              <w:rPr>
                <w:rFonts w:cs="Arial"/>
              </w:rPr>
              <w:t xml:space="preserve"> </w:t>
            </w:r>
            <w:r w:rsidRPr="005647EB">
              <w:t>2.56</w:t>
            </w:r>
          </w:p>
        </w:tc>
        <w:tc>
          <w:tcPr>
            <w:tcW w:w="3476" w:type="pct"/>
          </w:tcPr>
          <w:p w14:paraId="7DE4C077" w14:textId="0DF538C3" w:rsidR="00334C6A" w:rsidRPr="005647EB" w:rsidRDefault="00334C6A" w:rsidP="002570E4">
            <w:pPr>
              <w:pStyle w:val="TAC"/>
              <w:keepNext w:val="0"/>
              <w:keepLines w:val="0"/>
              <w:rPr>
                <w:snapToGrid w:val="0"/>
                <w:sz w:val="20"/>
              </w:rPr>
            </w:pPr>
            <w:r w:rsidRPr="005647EB">
              <w:t>Note</w:t>
            </w:r>
            <w:r w:rsidR="002570E4" w:rsidRPr="005647EB">
              <w:t xml:space="preserve"> </w:t>
            </w:r>
            <w:r w:rsidRPr="005647EB">
              <w:t>(5*N</w:t>
            </w:r>
            <w:r w:rsidRPr="005647EB">
              <w:rPr>
                <w:vertAlign w:val="subscript"/>
              </w:rPr>
              <w:t>freq</w:t>
            </w:r>
            <w:r w:rsidRPr="005647EB">
              <w:t>)</w:t>
            </w:r>
          </w:p>
        </w:tc>
      </w:tr>
      <w:tr w:rsidR="00334C6A" w:rsidRPr="005647EB" w14:paraId="2EC7CE2C" w14:textId="77777777" w:rsidTr="00A31201">
        <w:trPr>
          <w:cantSplit/>
          <w:jc w:val="center"/>
        </w:trPr>
        <w:tc>
          <w:tcPr>
            <w:tcW w:w="5000" w:type="pct"/>
            <w:gridSpan w:val="2"/>
          </w:tcPr>
          <w:p w14:paraId="04EA623F" w14:textId="01919B20" w:rsidR="00334C6A" w:rsidRPr="005647EB" w:rsidRDefault="002570E4" w:rsidP="002570E4">
            <w:pPr>
              <w:pStyle w:val="TAC"/>
              <w:keepNext w:val="0"/>
              <w:keepLines w:val="0"/>
              <w:jc w:val="left"/>
            </w:pPr>
            <w:r w:rsidRPr="005647EB">
              <w:t>NOTE:</w:t>
            </w:r>
            <w:r w:rsidR="00A31201"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00A31201" w:rsidRPr="005647EB">
              <w:t>.</w:t>
            </w:r>
          </w:p>
        </w:tc>
      </w:tr>
    </w:tbl>
    <w:p w14:paraId="423D4C2B" w14:textId="77777777" w:rsidR="00334C6A" w:rsidRPr="005647EB" w:rsidRDefault="00334C6A" w:rsidP="002570E4">
      <w:pPr>
        <w:rPr>
          <w:rFonts w:cs="v4.2.0"/>
        </w:rPr>
      </w:pPr>
    </w:p>
    <w:p w14:paraId="449FF3D3" w14:textId="6CB47487" w:rsidR="00334C6A" w:rsidRPr="005647EB" w:rsidRDefault="00334C6A" w:rsidP="002570E4">
      <w:pPr>
        <w:rPr>
          <w:lang w:eastAsia="zh-CN"/>
        </w:rPr>
      </w:pPr>
      <w:r w:rsidRPr="005647EB">
        <w:rPr>
          <w:rFonts w:cs="v4.2.0"/>
        </w:rPr>
        <w:t>The</w:t>
      </w:r>
      <w:r w:rsidRPr="005647EB">
        <w:t xml:space="preserve"> </w:t>
      </w:r>
      <w:r w:rsidRPr="005647EB">
        <w:rPr>
          <w:rFonts w:cs="v4.2.0"/>
        </w:rPr>
        <w:t>RSRP measurement accuracy for all measured cells shall be as specified in the TS 36.133 [4]</w:t>
      </w:r>
      <w:r w:rsidRPr="005647EB">
        <w:rPr>
          <w:rFonts w:cs="v4.2.0"/>
          <w:lang w:eastAsia="zh-CN"/>
        </w:rPr>
        <w:t xml:space="preserve"> </w:t>
      </w:r>
      <w:r w:rsidR="00914A62" w:rsidRPr="005647EB">
        <w:rPr>
          <w:rFonts w:cs="v4.2.0"/>
        </w:rPr>
        <w:t>clause</w:t>
      </w:r>
      <w:r w:rsidRPr="005647EB">
        <w:rPr>
          <w:rFonts w:cs="v4.2.0"/>
        </w:rPr>
        <w:t xml:space="preserve">s 9.1.3.3 and 9.1.3.4, and the RSRQ measurement accuracy for all measured cells shall be as specified in the </w:t>
      </w:r>
      <w:r w:rsidR="00914A62" w:rsidRPr="005647EB">
        <w:rPr>
          <w:rFonts w:cs="v4.2.0"/>
        </w:rPr>
        <w:t>clause</w:t>
      </w:r>
      <w:r w:rsidRPr="005647EB">
        <w:rPr>
          <w:rFonts w:cs="v4.2.0"/>
        </w:rPr>
        <w:t>s 9.1.6.5 and 9.1.6.6.</w:t>
      </w:r>
    </w:p>
    <w:p w14:paraId="4759B633" w14:textId="20263202" w:rsidR="00334C6A" w:rsidRPr="005647EB" w:rsidRDefault="00334C6A" w:rsidP="002570E4">
      <w:pPr>
        <w:rPr>
          <w:rFonts w:cs="v4.2.0"/>
        </w:rPr>
      </w:pPr>
      <w:r w:rsidRPr="005647EB">
        <w:rPr>
          <w:rFonts w:cs="v4.2.0"/>
        </w:rPr>
        <w:t xml:space="preserve">Reported RSRP measurements contained in periodically triggered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9.1.3.3, 9.1.3.4, 9.1.6.5, and 9.1.6.6, respectively.</w:t>
      </w:r>
    </w:p>
    <w:p w14:paraId="57AFA67B" w14:textId="1C27D964" w:rsidR="00334C6A" w:rsidRPr="005647EB" w:rsidRDefault="00334C6A" w:rsidP="002570E4">
      <w:pPr>
        <w:rPr>
          <w:rFonts w:cs="v4.2.0"/>
        </w:rPr>
      </w:pPr>
      <w:r w:rsidRPr="005647EB">
        <w:rPr>
          <w:rFonts w:cs="v4.2.0"/>
        </w:rPr>
        <w:t xml:space="preserve">Reported RSRP and RSRQ measurements contained in event triggered periodic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9.1.3.3, 9.1.3.4, 9.1.6.5, and 9.1.6.6, respectively.</w:t>
      </w:r>
    </w:p>
    <w:p w14:paraId="0892A25D" w14:textId="01B1F679" w:rsidR="00334C6A" w:rsidRPr="005647EB" w:rsidRDefault="00334C6A" w:rsidP="002570E4">
      <w:pPr>
        <w:rPr>
          <w:rFonts w:cs="v4.2.0"/>
        </w:rPr>
      </w:pPr>
      <w:r w:rsidRPr="005647EB">
        <w:rPr>
          <w:rFonts w:cs="v4.2.0"/>
        </w:rPr>
        <w:t xml:space="preserve">The first report in event triggered periodic measurement reporting shall meet the requirements specified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w:t>
      </w:r>
      <w:r w:rsidRPr="005647EB">
        <w:rPr>
          <w:lang w:eastAsia="zh-CN"/>
        </w:rPr>
        <w:t>3</w:t>
      </w:r>
      <w:r w:rsidRPr="005647EB">
        <w:t>.</w:t>
      </w:r>
      <w:r w:rsidRPr="005647EB">
        <w:rPr>
          <w:lang w:eastAsia="zh-CN"/>
        </w:rPr>
        <w:t>2</w:t>
      </w:r>
      <w:r w:rsidRPr="005647EB">
        <w:t>.</w:t>
      </w:r>
      <w:r w:rsidRPr="005647EB">
        <w:rPr>
          <w:lang w:eastAsia="zh-CN"/>
        </w:rPr>
        <w:t>2.1.</w:t>
      </w:r>
      <w:r w:rsidRPr="005647EB">
        <w:rPr>
          <w:rFonts w:cs="v4.2.0"/>
          <w:lang w:eastAsia="zh-CN"/>
        </w:rPr>
        <w:t xml:space="preserve">3 </w:t>
      </w:r>
      <w:r w:rsidRPr="005647EB">
        <w:rPr>
          <w:rFonts w:cs="v4.2.0"/>
        </w:rPr>
        <w:t>Event Triggered Reporting.</w:t>
      </w:r>
    </w:p>
    <w:p w14:paraId="7C6B8FEA" w14:textId="48D14BD0" w:rsidR="00334C6A" w:rsidRPr="005647EB" w:rsidRDefault="00334C6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9.1.3.3, 9.1.3.4, 9.1.6.5, and 9.1.6.6, respectively.</w:t>
      </w:r>
    </w:p>
    <w:p w14:paraId="457D04CF"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682E5C54" w14:textId="77777777" w:rsidR="00334C6A" w:rsidRPr="005647EB" w:rsidRDefault="00334C6A" w:rsidP="006D30B7">
      <w:pPr>
        <w:keepNext/>
        <w:keepLines/>
        <w:rPr>
          <w:rFonts w:cs="v4.2.0"/>
          <w:lang w:eastAsia="zh-CN"/>
        </w:rPr>
      </w:pPr>
      <w:r w:rsidRPr="005647EB">
        <w:rPr>
          <w:rFonts w:cs="v4.2.0"/>
        </w:rPr>
        <w:lastRenderedPageBreak/>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5598E844" w14:textId="25F8B2B5" w:rsidR="00334C6A" w:rsidRPr="005647EB" w:rsidRDefault="00334C6A"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Identify_Inter</w:t>
      </w:r>
      <w:r w:rsidRPr="005647EB">
        <w:rPr>
          <w:rFonts w:cs="v4.2.0"/>
        </w:rPr>
        <w:t xml:space="preserve"> defined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.3.2.2.</w:t>
      </w:r>
      <w:r w:rsidRPr="005647EB">
        <w:rPr>
          <w:rFonts w:cs="v4.2.0"/>
          <w:vertAlign w:val="subscript"/>
        </w:rPr>
        <w:t xml:space="preserve"> </w:t>
      </w:r>
      <w:r w:rsidRPr="005647EB">
        <w:rPr>
          <w:rFonts w:cs="v4.2.0"/>
        </w:rPr>
        <w:t>When L3 filtering is used an additional delay can be expected.</w:t>
      </w:r>
    </w:p>
    <w:p w14:paraId="66136C2A" w14:textId="08FD12CA" w:rsidR="00334C6A" w:rsidRPr="005647EB" w:rsidRDefault="00334C6A" w:rsidP="00A31201">
      <w:r w:rsidRPr="005647EB">
        <w:t xml:space="preserve">If a cell which has been detectable at least for the time period </w:t>
      </w:r>
      <w:r w:rsidRPr="005647EB">
        <w:rPr>
          <w:rFonts w:cs="v4.2.0"/>
        </w:rPr>
        <w:t>T</w:t>
      </w:r>
      <w:r w:rsidRPr="005647EB">
        <w:rPr>
          <w:rFonts w:cs="v4.2.0"/>
          <w:vertAlign w:val="subscript"/>
        </w:rPr>
        <w:t>Identify_Inter</w:t>
      </w:r>
      <w:r w:rsidRPr="005647EB">
        <w:t xml:space="preserve"> </w:t>
      </w:r>
      <w:r w:rsidR="002570E4" w:rsidRPr="005647EB">
        <w:rPr>
          <w:rFonts w:cs="v4.2.0"/>
        </w:rPr>
        <w:t>in 3GPP TS</w:t>
      </w:r>
      <w:r w:rsidRPr="005647EB">
        <w:rPr>
          <w:rFonts w:cs="v4.2.0"/>
        </w:rPr>
        <w:t xml:space="preserve"> 36.133 [4]</w:t>
      </w:r>
      <w:r w:rsidRPr="005647EB">
        <w:rPr>
          <w:rFonts w:eastAsia="SimSun" w:cs="v4.2.0"/>
          <w:lang w:eastAsia="zh-CN"/>
        </w:rPr>
        <w:t xml:space="preserve"> </w:t>
      </w:r>
      <w:r w:rsidR="00914A62" w:rsidRPr="005647EB">
        <w:rPr>
          <w:rFonts w:cs="v4.2.0"/>
        </w:rPr>
        <w:t>clause</w:t>
      </w:r>
      <w:r w:rsidRPr="005647EB">
        <w:rPr>
          <w:rFonts w:cs="v4.2.0"/>
        </w:rPr>
        <w:t xml:space="preserve"> </w:t>
      </w:r>
      <w:r w:rsidRPr="005647EB">
        <w:t>8.1.2.3.2.2 and then enters or leaves the reporting range, the event triggered measurement reporting delay shall be less than T</w:t>
      </w:r>
      <w:r w:rsidRPr="005647EB">
        <w:rPr>
          <w:vertAlign w:val="subscript"/>
        </w:rPr>
        <w:t>measure_inter</w:t>
      </w:r>
      <w:r w:rsidRPr="005647EB" w:rsidDel="00AC342C">
        <w:rPr>
          <w:rFonts w:cs="v4.2.0"/>
        </w:rPr>
        <w:t xml:space="preserve"> </w:t>
      </w:r>
      <w:r w:rsidR="002570E4" w:rsidRPr="005647EB">
        <w:rPr>
          <w:rFonts w:cs="v4.2.0"/>
        </w:rPr>
        <w:t>in 3GPP TS</w:t>
      </w:r>
      <w:r w:rsidRPr="005647EB">
        <w:rPr>
          <w:rFonts w:cs="v4.2.0"/>
        </w:rPr>
        <w:t xml:space="preserve"> 36.133 [4]</w:t>
      </w:r>
      <w:r w:rsidRPr="005647EB">
        <w:rPr>
          <w:rFonts w:eastAsia="SimSun" w:cs="v4.2.0"/>
          <w:lang w:eastAsia="zh-CN"/>
        </w:rPr>
        <w:t xml:space="preserve"> </w:t>
      </w:r>
      <w:r w:rsidR="00914A62" w:rsidRPr="005647EB">
        <w:rPr>
          <w:rFonts w:cs="v4.2.0"/>
        </w:rPr>
        <w:t>clause</w:t>
      </w:r>
      <w:r w:rsidRPr="005647EB">
        <w:rPr>
          <w:rFonts w:cs="v4.2.0"/>
        </w:rPr>
        <w:t xml:space="preserve"> </w:t>
      </w:r>
      <w:r w:rsidRPr="005647EB">
        <w:t xml:space="preserve">8.1.2.3.2.2 provided the timing to that cell has not changed more than </w:t>
      </w:r>
      <w:r w:rsidRPr="005647EB">
        <w:sym w:font="Symbol" w:char="F0B1"/>
      </w:r>
      <w:r w:rsidRPr="005647EB">
        <w:t xml:space="preserve"> 50 Ts</w:t>
      </w:r>
      <w:r w:rsidRPr="005647EB">
        <w:rPr>
          <w:lang w:eastAsia="zh-CN"/>
        </w:rPr>
        <w:t xml:space="preserve"> </w:t>
      </w:r>
      <w:r w:rsidRPr="005647EB">
        <w:t xml:space="preserve">while </w:t>
      </w:r>
      <w:r w:rsidRPr="005647EB">
        <w:rPr>
          <w:rFonts w:cs="v4.2.0"/>
        </w:rPr>
        <w:t>measurement</w:t>
      </w:r>
      <w:r w:rsidRPr="005647EB">
        <w:t xml:space="preserve"> gap has not been available and the L3 filter has not been used.</w:t>
      </w:r>
      <w:r w:rsidRPr="005647EB">
        <w:rPr>
          <w:rFonts w:cs="v4.2.0"/>
        </w:rPr>
        <w:t xml:space="preserve"> When L3 filtering is used an additional delay can be expected.</w:t>
      </w:r>
    </w:p>
    <w:p w14:paraId="122983F1" w14:textId="3F91C3BA" w:rsidR="00334C6A" w:rsidRPr="005647EB" w:rsidRDefault="00334C6A" w:rsidP="002570E4">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.3.</w:t>
      </w:r>
      <w:r w:rsidRPr="005647EB">
        <w:rPr>
          <w:lang w:eastAsia="zh-CN"/>
        </w:rPr>
        <w:t>2</w:t>
      </w:r>
      <w:r w:rsidRPr="005647EB">
        <w:t xml:space="preserve"> and A.8.4.3.</w:t>
      </w:r>
    </w:p>
    <w:p w14:paraId="5DB7719E" w14:textId="77777777" w:rsidR="00334C6A" w:rsidRPr="005647EB" w:rsidRDefault="00334C6A" w:rsidP="002570E4">
      <w:pPr>
        <w:pStyle w:val="Heading4"/>
        <w:keepNext w:val="0"/>
        <w:keepLines w:val="0"/>
      </w:pPr>
      <w:r w:rsidRPr="005647EB">
        <w:t>8.4.3_2.4</w:t>
      </w:r>
      <w:r w:rsidRPr="005647EB">
        <w:tab/>
        <w:t>Test description</w:t>
      </w:r>
    </w:p>
    <w:p w14:paraId="618E95A9" w14:textId="77777777" w:rsidR="00334C6A" w:rsidRPr="005647EB" w:rsidRDefault="00334C6A" w:rsidP="002570E4">
      <w:pPr>
        <w:pStyle w:val="Heading5"/>
        <w:keepNext w:val="0"/>
        <w:keepLines w:val="0"/>
      </w:pPr>
      <w:r w:rsidRPr="005647EB">
        <w:t>8.4.3_2.4.1</w:t>
      </w:r>
      <w:r w:rsidRPr="005647EB">
        <w:tab/>
        <w:t>Initial conditions</w:t>
      </w:r>
    </w:p>
    <w:p w14:paraId="36105760" w14:textId="2D99E377"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2BF4D5B1" w14:textId="36483E9A"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Year" w:val="1899"/>
          <w:attr w:name="Month" w:val="12"/>
          <w:attr w:name="Day" w:val="30"/>
          <w:attr w:name="IsLunarDate" w:val="False"/>
          <w:attr w:name="IsROCDate" w:val="False"/>
        </w:smartTagPr>
        <w:r w:rsidRPr="005647EB">
          <w:t>4.4.2 a</w:t>
        </w:r>
      </w:smartTag>
      <w:r w:rsidRPr="005647EB">
        <w:t>nd 4.3.1.</w:t>
      </w:r>
    </w:p>
    <w:p w14:paraId="6AB6BCA4" w14:textId="49ECD9F8" w:rsidR="00334C6A" w:rsidRPr="005647EB" w:rsidRDefault="00334C6A" w:rsidP="00A31201">
      <w:pPr>
        <w:keepNext/>
        <w:keepLines/>
      </w:pPr>
      <w:r w:rsidRPr="005647EB">
        <w:t xml:space="preserve">Channel Bandwidth to be tested: 10 MHz as defined </w:t>
      </w:r>
      <w:r w:rsidR="002570E4" w:rsidRPr="005647EB">
        <w:t>in 3GPP TS</w:t>
      </w:r>
      <w:r w:rsidRPr="005647EB">
        <w:t xml:space="preserve"> 36.508 [7] clause 4.3.1.</w:t>
      </w:r>
    </w:p>
    <w:p w14:paraId="7F6FDB82" w14:textId="6A2F9FCC" w:rsidR="00334C6A" w:rsidRPr="005647EB" w:rsidRDefault="00334C6A" w:rsidP="002570E4">
      <w:pPr>
        <w:pStyle w:val="B1"/>
      </w:pPr>
      <w:r w:rsidRPr="005647EB">
        <w:t>1.</w:t>
      </w:r>
      <w:r w:rsidR="00A31201"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0144F4B4" w14:textId="15E7A335" w:rsidR="00334C6A" w:rsidRPr="005647EB" w:rsidRDefault="00334C6A" w:rsidP="002570E4">
      <w:pPr>
        <w:pStyle w:val="B1"/>
      </w:pPr>
      <w:r w:rsidRPr="005647EB">
        <w:t>2.</w:t>
      </w:r>
      <w:r w:rsidR="00A31201" w:rsidRPr="005647EB">
        <w:tab/>
      </w:r>
      <w:r w:rsidRPr="005647EB">
        <w:t>The general test parameter settings are set up according to Table 8.4.3_2.4.1-1.</w:t>
      </w:r>
    </w:p>
    <w:p w14:paraId="4D6C5536" w14:textId="597AB576" w:rsidR="00334C6A" w:rsidRPr="005647EB" w:rsidRDefault="00334C6A" w:rsidP="002570E4">
      <w:pPr>
        <w:pStyle w:val="B1"/>
      </w:pPr>
      <w:r w:rsidRPr="005647EB">
        <w:t>3.</w:t>
      </w:r>
      <w:r w:rsidR="00A31201" w:rsidRPr="005647EB">
        <w:tab/>
      </w:r>
      <w:r w:rsidRPr="005647EB">
        <w:t>Propagation conditions are set according to Annex B clauses B.0.</w:t>
      </w:r>
    </w:p>
    <w:p w14:paraId="500DDED2" w14:textId="62656B0B" w:rsidR="00334C6A" w:rsidRPr="005647EB" w:rsidRDefault="00334C6A" w:rsidP="002570E4">
      <w:pPr>
        <w:pStyle w:val="B1"/>
      </w:pPr>
      <w:r w:rsidRPr="005647EB">
        <w:t>4.</w:t>
      </w:r>
      <w:r w:rsidR="00A31201" w:rsidRPr="005647EB">
        <w:tab/>
      </w:r>
      <w:r w:rsidRPr="005647EB">
        <w:t>Message contents are defined in clause 8.4.3_2.4.3.</w:t>
      </w:r>
    </w:p>
    <w:p w14:paraId="3F29FA4D" w14:textId="0FFEA5FB" w:rsidR="00334C6A" w:rsidRPr="005647EB" w:rsidRDefault="00334C6A" w:rsidP="002570E4">
      <w:pPr>
        <w:pStyle w:val="B1"/>
        <w:rPr>
          <w:rFonts w:cs="v3.7.0"/>
        </w:rPr>
      </w:pPr>
      <w:r w:rsidRPr="005647EB">
        <w:t>5.</w:t>
      </w:r>
      <w:r w:rsidR="00A31201" w:rsidRPr="005647EB">
        <w:tab/>
      </w:r>
      <w:r w:rsidRPr="005647EB">
        <w:t xml:space="preserve">There is one E-UTRA </w:t>
      </w:r>
      <w:r w:rsidRPr="005647EB">
        <w:rPr>
          <w:lang w:eastAsia="zh-CN"/>
        </w:rPr>
        <w:t>T</w:t>
      </w:r>
      <w:r w:rsidRPr="005647EB">
        <w:t>DD carrier and two cells specified in the test. Cell 1 is the cell used for connection setup with the power level set according to Annex C.0 and C.1 for this test.</w:t>
      </w:r>
    </w:p>
    <w:p w14:paraId="487437E9" w14:textId="77777777" w:rsidR="00334C6A" w:rsidRPr="005647EB" w:rsidRDefault="00334C6A" w:rsidP="002570E4">
      <w:pPr>
        <w:pStyle w:val="TH"/>
        <w:keepNext w:val="0"/>
        <w:keepLines w:val="0"/>
        <w:rPr>
          <w:lang w:eastAsia="zh-CN"/>
        </w:rPr>
      </w:pPr>
      <w:r w:rsidRPr="005647EB">
        <w:t xml:space="preserve">Table 8.4.3_2.4.1-1: </w:t>
      </w:r>
      <w:r w:rsidRPr="005647EB">
        <w:rPr>
          <w:lang w:eastAsia="zh-CN"/>
        </w:rPr>
        <w:t>General test parameters for E-UTRAN TDD-TDD inter-frequency event triggered reporting under AWGN propagation conditions with DRX when L3 filtering is used</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2"/>
        <w:gridCol w:w="603"/>
        <w:gridCol w:w="2969"/>
        <w:gridCol w:w="3642"/>
      </w:tblGrid>
      <w:tr w:rsidR="00334C6A" w:rsidRPr="005647EB" w14:paraId="1705D7F4" w14:textId="77777777" w:rsidTr="006D30B7">
        <w:trPr>
          <w:cantSplit/>
          <w:tblHeader/>
          <w:jc w:val="center"/>
        </w:trPr>
        <w:tc>
          <w:tcPr>
            <w:tcW w:w="2512" w:type="dxa"/>
          </w:tcPr>
          <w:p w14:paraId="2D91BA9D" w14:textId="77777777" w:rsidR="00334C6A" w:rsidRPr="005647EB" w:rsidRDefault="00334C6A" w:rsidP="002570E4">
            <w:pPr>
              <w:pStyle w:val="TAH"/>
              <w:keepNext w:val="0"/>
              <w:keepLines w:val="0"/>
              <w:rPr>
                <w:rFonts w:cs="v4.2.0"/>
              </w:rPr>
            </w:pPr>
            <w:r w:rsidRPr="005647EB">
              <w:rPr>
                <w:rFonts w:cs="v4.2.0"/>
              </w:rPr>
              <w:t>Parameter</w:t>
            </w:r>
          </w:p>
        </w:tc>
        <w:tc>
          <w:tcPr>
            <w:tcW w:w="603" w:type="dxa"/>
          </w:tcPr>
          <w:p w14:paraId="4AB0F220" w14:textId="77777777" w:rsidR="00334C6A" w:rsidRPr="005647EB" w:rsidRDefault="00334C6A" w:rsidP="002570E4">
            <w:pPr>
              <w:pStyle w:val="TAH"/>
              <w:keepNext w:val="0"/>
              <w:keepLines w:val="0"/>
              <w:rPr>
                <w:rFonts w:cs="v4.2.0"/>
              </w:rPr>
            </w:pPr>
            <w:r w:rsidRPr="005647EB">
              <w:rPr>
                <w:rFonts w:cs="v4.2.0"/>
              </w:rPr>
              <w:t>Unit</w:t>
            </w:r>
          </w:p>
        </w:tc>
        <w:tc>
          <w:tcPr>
            <w:tcW w:w="2969" w:type="dxa"/>
          </w:tcPr>
          <w:p w14:paraId="01458E58" w14:textId="77777777" w:rsidR="00334C6A" w:rsidRPr="005647EB" w:rsidRDefault="00334C6A" w:rsidP="002570E4">
            <w:pPr>
              <w:pStyle w:val="TAH"/>
              <w:keepNext w:val="0"/>
              <w:keepLines w:val="0"/>
              <w:rPr>
                <w:rFonts w:cs="v4.2.0"/>
              </w:rPr>
            </w:pPr>
            <w:r w:rsidRPr="005647EB">
              <w:rPr>
                <w:rFonts w:cs="v4.2.0"/>
              </w:rPr>
              <w:t>Value</w:t>
            </w:r>
          </w:p>
        </w:tc>
        <w:tc>
          <w:tcPr>
            <w:tcW w:w="3642" w:type="dxa"/>
          </w:tcPr>
          <w:p w14:paraId="64727BD7" w14:textId="77777777" w:rsidR="00334C6A" w:rsidRPr="005647EB" w:rsidRDefault="00334C6A" w:rsidP="002570E4">
            <w:pPr>
              <w:pStyle w:val="TAH"/>
              <w:keepNext w:val="0"/>
              <w:keepLines w:val="0"/>
              <w:rPr>
                <w:rFonts w:cs="v4.2.0"/>
              </w:rPr>
            </w:pPr>
            <w:r w:rsidRPr="005647EB">
              <w:rPr>
                <w:rFonts w:cs="v4.2.0"/>
              </w:rPr>
              <w:t>Comment</w:t>
            </w:r>
          </w:p>
        </w:tc>
      </w:tr>
      <w:tr w:rsidR="00334C6A" w:rsidRPr="005647EB" w14:paraId="46A040C7" w14:textId="77777777" w:rsidTr="00A31201">
        <w:trPr>
          <w:cantSplit/>
          <w:jc w:val="center"/>
        </w:trPr>
        <w:tc>
          <w:tcPr>
            <w:tcW w:w="2512" w:type="dxa"/>
          </w:tcPr>
          <w:p w14:paraId="563A5959" w14:textId="402DE721" w:rsidR="00334C6A" w:rsidRPr="005647EB" w:rsidRDefault="00334C6A" w:rsidP="002570E4">
            <w:pPr>
              <w:pStyle w:val="TAL"/>
              <w:keepNext w:val="0"/>
              <w:keepLines w:val="0"/>
            </w:pPr>
            <w:r w:rsidRPr="005647EB">
              <w:t>PDSCH</w:t>
            </w:r>
            <w:r w:rsidR="002570E4" w:rsidRPr="005647EB">
              <w:t xml:space="preserve"> </w:t>
            </w:r>
            <w:r w:rsidRPr="005647EB">
              <w:t>parameters</w:t>
            </w:r>
          </w:p>
        </w:tc>
        <w:tc>
          <w:tcPr>
            <w:tcW w:w="603" w:type="dxa"/>
          </w:tcPr>
          <w:p w14:paraId="17827D88" w14:textId="77777777" w:rsidR="00334C6A" w:rsidRPr="005647EB" w:rsidRDefault="00334C6A" w:rsidP="002570E4">
            <w:pPr>
              <w:pStyle w:val="TAC"/>
              <w:keepNext w:val="0"/>
              <w:keepLines w:val="0"/>
            </w:pPr>
          </w:p>
        </w:tc>
        <w:tc>
          <w:tcPr>
            <w:tcW w:w="2969" w:type="dxa"/>
          </w:tcPr>
          <w:p w14:paraId="041687DA" w14:textId="0DD8A934" w:rsidR="00334C6A" w:rsidRPr="005647EB" w:rsidRDefault="00334C6A"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R.0</w:t>
            </w:r>
            <w:r w:rsidR="002570E4" w:rsidRPr="005647EB">
              <w:t xml:space="preserve"> </w:t>
            </w:r>
            <w:r w:rsidRPr="005647EB">
              <w:rPr>
                <w:lang w:eastAsia="zh-CN"/>
              </w:rPr>
              <w:t>T</w:t>
            </w:r>
            <w:r w:rsidRPr="005647EB">
              <w:t>DD</w:t>
            </w:r>
          </w:p>
        </w:tc>
        <w:tc>
          <w:tcPr>
            <w:tcW w:w="3642" w:type="dxa"/>
          </w:tcPr>
          <w:p w14:paraId="6F666792" w14:textId="4577EF59" w:rsidR="00334C6A" w:rsidRPr="005647EB" w:rsidRDefault="00334C6A" w:rsidP="002570E4">
            <w:pPr>
              <w:pStyle w:val="TAL"/>
              <w:keepNext w:val="0"/>
              <w:keepLines w:val="0"/>
              <w:rPr>
                <w:lang w:eastAsia="zh-CN"/>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t>A.1</w:t>
            </w:r>
            <w:r w:rsidRPr="005647EB">
              <w:rPr>
                <w:lang w:eastAsia="zh-CN"/>
              </w:rPr>
              <w:t>.2</w:t>
            </w:r>
          </w:p>
        </w:tc>
      </w:tr>
      <w:tr w:rsidR="00334C6A" w:rsidRPr="005647EB" w14:paraId="5007C474" w14:textId="77777777" w:rsidTr="00A31201">
        <w:trPr>
          <w:cantSplit/>
          <w:jc w:val="center"/>
        </w:trPr>
        <w:tc>
          <w:tcPr>
            <w:tcW w:w="2512" w:type="dxa"/>
          </w:tcPr>
          <w:p w14:paraId="0CE1EC23" w14:textId="400C4CDF" w:rsidR="00334C6A" w:rsidRPr="005647EB" w:rsidRDefault="00334C6A" w:rsidP="002570E4">
            <w:pPr>
              <w:pStyle w:val="TAL"/>
              <w:keepNext w:val="0"/>
              <w:keepLines w:val="0"/>
            </w:pPr>
            <w:r w:rsidRPr="005647EB">
              <w:t>PCFICH/PDCCH/PHICH</w:t>
            </w:r>
            <w:r w:rsidR="002570E4" w:rsidRPr="005647EB">
              <w:t xml:space="preserve"> </w:t>
            </w:r>
            <w:r w:rsidRPr="005647EB">
              <w:t>parameters</w:t>
            </w:r>
          </w:p>
        </w:tc>
        <w:tc>
          <w:tcPr>
            <w:tcW w:w="603" w:type="dxa"/>
          </w:tcPr>
          <w:p w14:paraId="522CA606" w14:textId="77777777" w:rsidR="00334C6A" w:rsidRPr="005647EB" w:rsidRDefault="00334C6A" w:rsidP="002570E4">
            <w:pPr>
              <w:pStyle w:val="TAC"/>
              <w:keepNext w:val="0"/>
              <w:keepLines w:val="0"/>
            </w:pPr>
          </w:p>
        </w:tc>
        <w:tc>
          <w:tcPr>
            <w:tcW w:w="2969" w:type="dxa"/>
          </w:tcPr>
          <w:p w14:paraId="15EA0D92" w14:textId="1052F675" w:rsidR="00334C6A" w:rsidRPr="005647EB" w:rsidRDefault="00334C6A"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R.6</w:t>
            </w:r>
            <w:r w:rsidR="002570E4" w:rsidRPr="005647EB">
              <w:t xml:space="preserve"> </w:t>
            </w:r>
            <w:r w:rsidRPr="005647EB">
              <w:rPr>
                <w:lang w:eastAsia="zh-CN"/>
              </w:rPr>
              <w:t>T</w:t>
            </w:r>
            <w:r w:rsidRPr="005647EB">
              <w:t>DD</w:t>
            </w:r>
          </w:p>
        </w:tc>
        <w:tc>
          <w:tcPr>
            <w:tcW w:w="3642" w:type="dxa"/>
          </w:tcPr>
          <w:p w14:paraId="4F176843" w14:textId="523FA04F"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t>A.</w:t>
            </w:r>
            <w:r w:rsidRPr="005647EB">
              <w:rPr>
                <w:lang w:eastAsia="zh-CN"/>
              </w:rPr>
              <w:t>2.</w:t>
            </w:r>
            <w:r w:rsidRPr="005647EB">
              <w:t>2</w:t>
            </w:r>
          </w:p>
        </w:tc>
      </w:tr>
      <w:tr w:rsidR="00334C6A" w:rsidRPr="005647EB" w14:paraId="6D98D146" w14:textId="77777777" w:rsidTr="00A31201">
        <w:trPr>
          <w:cantSplit/>
          <w:jc w:val="center"/>
        </w:trPr>
        <w:tc>
          <w:tcPr>
            <w:tcW w:w="2512" w:type="dxa"/>
          </w:tcPr>
          <w:p w14:paraId="5508887B" w14:textId="0B8A4195" w:rsidR="00334C6A" w:rsidRPr="005647EB" w:rsidRDefault="00334C6A" w:rsidP="002570E4">
            <w:pPr>
              <w:pStyle w:val="TAL"/>
              <w:keepNext w:val="0"/>
              <w:keepLines w:val="0"/>
              <w:rPr>
                <w:rFonts w:cs="v4.2.0"/>
              </w:rPr>
            </w:pPr>
            <w:r w:rsidRPr="005647EB">
              <w:rPr>
                <w:rFonts w:cs="v4.2.0"/>
              </w:rPr>
              <w:t>Active</w:t>
            </w:r>
            <w:r w:rsidR="002570E4" w:rsidRPr="005647EB">
              <w:rPr>
                <w:rFonts w:cs="v4.2.0"/>
              </w:rPr>
              <w:t xml:space="preserve"> </w:t>
            </w:r>
            <w:r w:rsidRPr="005647EB">
              <w:rPr>
                <w:rFonts w:cs="v4.2.0"/>
              </w:rPr>
              <w:t>cell</w:t>
            </w:r>
          </w:p>
        </w:tc>
        <w:tc>
          <w:tcPr>
            <w:tcW w:w="603" w:type="dxa"/>
          </w:tcPr>
          <w:p w14:paraId="4368B791" w14:textId="77777777" w:rsidR="00334C6A" w:rsidRPr="005647EB" w:rsidRDefault="00334C6A" w:rsidP="002570E4">
            <w:pPr>
              <w:pStyle w:val="TAC"/>
              <w:keepNext w:val="0"/>
              <w:keepLines w:val="0"/>
              <w:rPr>
                <w:rFonts w:cs="v4.2.0"/>
              </w:rPr>
            </w:pPr>
          </w:p>
        </w:tc>
        <w:tc>
          <w:tcPr>
            <w:tcW w:w="2969" w:type="dxa"/>
          </w:tcPr>
          <w:p w14:paraId="23570A32" w14:textId="4B6E9499" w:rsidR="00334C6A" w:rsidRPr="005647EB" w:rsidRDefault="00334C6A" w:rsidP="002570E4">
            <w:pPr>
              <w:pStyle w:val="TAL"/>
              <w:keepNext w:val="0"/>
              <w:keepLines w:val="0"/>
            </w:pPr>
            <w:r w:rsidRPr="005647EB">
              <w:t>Cell</w:t>
            </w:r>
            <w:r w:rsidR="002570E4" w:rsidRPr="005647EB">
              <w:t xml:space="preserve"> </w:t>
            </w:r>
            <w:r w:rsidRPr="005647EB">
              <w:t>1</w:t>
            </w:r>
          </w:p>
        </w:tc>
        <w:tc>
          <w:tcPr>
            <w:tcW w:w="3642" w:type="dxa"/>
          </w:tcPr>
          <w:p w14:paraId="5D2EF5CE" w14:textId="77777777" w:rsidR="00334C6A" w:rsidRPr="005647EB" w:rsidRDefault="00334C6A" w:rsidP="002570E4">
            <w:pPr>
              <w:pStyle w:val="TAL"/>
              <w:keepNext w:val="0"/>
              <w:keepLines w:val="0"/>
            </w:pPr>
          </w:p>
        </w:tc>
      </w:tr>
      <w:tr w:rsidR="00334C6A" w:rsidRPr="005647EB" w14:paraId="35D189F9" w14:textId="77777777" w:rsidTr="00A31201">
        <w:trPr>
          <w:cantSplit/>
          <w:jc w:val="center"/>
        </w:trPr>
        <w:tc>
          <w:tcPr>
            <w:tcW w:w="2512" w:type="dxa"/>
          </w:tcPr>
          <w:p w14:paraId="1AA16AC9" w14:textId="12D01C79" w:rsidR="00334C6A" w:rsidRPr="005647EB" w:rsidRDefault="00334C6A" w:rsidP="002570E4">
            <w:pPr>
              <w:pStyle w:val="TAH"/>
              <w:keepNext w:val="0"/>
              <w:keepLines w:val="0"/>
              <w:jc w:val="left"/>
              <w:rPr>
                <w:rFonts w:cs="v4.2.0"/>
                <w:b w:val="0"/>
                <w:bCs/>
              </w:rPr>
            </w:pPr>
            <w:r w:rsidRPr="005647EB">
              <w:rPr>
                <w:rFonts w:cs="v4.2.0"/>
                <w:b w:val="0"/>
                <w:bCs/>
              </w:rPr>
              <w:t>Neighbour</w:t>
            </w:r>
            <w:r w:rsidR="002570E4" w:rsidRPr="005647EB">
              <w:rPr>
                <w:rFonts w:cs="v4.2.0"/>
                <w:b w:val="0"/>
                <w:bCs/>
              </w:rPr>
              <w:t xml:space="preserve"> </w:t>
            </w:r>
            <w:r w:rsidRPr="005647EB">
              <w:rPr>
                <w:rFonts w:cs="v4.2.0"/>
                <w:b w:val="0"/>
                <w:bCs/>
              </w:rPr>
              <w:t>cell</w:t>
            </w:r>
          </w:p>
        </w:tc>
        <w:tc>
          <w:tcPr>
            <w:tcW w:w="603" w:type="dxa"/>
          </w:tcPr>
          <w:p w14:paraId="3D8A5A57" w14:textId="77777777" w:rsidR="00334C6A" w:rsidRPr="005647EB" w:rsidRDefault="00334C6A" w:rsidP="002570E4">
            <w:pPr>
              <w:pStyle w:val="TAC"/>
              <w:keepNext w:val="0"/>
              <w:keepLines w:val="0"/>
            </w:pPr>
          </w:p>
        </w:tc>
        <w:tc>
          <w:tcPr>
            <w:tcW w:w="2969" w:type="dxa"/>
          </w:tcPr>
          <w:p w14:paraId="7FB893B8" w14:textId="5A312C44" w:rsidR="00334C6A" w:rsidRPr="005647EB" w:rsidRDefault="00334C6A" w:rsidP="002570E4">
            <w:pPr>
              <w:pStyle w:val="TAL"/>
              <w:keepNext w:val="0"/>
              <w:keepLines w:val="0"/>
              <w:rPr>
                <w:bCs/>
              </w:rPr>
            </w:pPr>
            <w:r w:rsidRPr="005647EB">
              <w:rPr>
                <w:bCs/>
              </w:rPr>
              <w:t>Cell</w:t>
            </w:r>
            <w:r w:rsidR="002570E4" w:rsidRPr="005647EB">
              <w:rPr>
                <w:bCs/>
              </w:rPr>
              <w:t xml:space="preserve"> </w:t>
            </w:r>
            <w:r w:rsidRPr="005647EB">
              <w:rPr>
                <w:bCs/>
              </w:rPr>
              <w:t>2</w:t>
            </w:r>
          </w:p>
        </w:tc>
        <w:tc>
          <w:tcPr>
            <w:tcW w:w="3642" w:type="dxa"/>
          </w:tcPr>
          <w:p w14:paraId="6707EB0F" w14:textId="03BA62AD" w:rsidR="00334C6A" w:rsidRPr="005647EB" w:rsidRDefault="00334C6A" w:rsidP="002570E4">
            <w:pPr>
              <w:pStyle w:val="TAL"/>
              <w:keepNext w:val="0"/>
              <w:keepLines w:val="0"/>
              <w:rPr>
                <w:bCs/>
              </w:rPr>
            </w:pPr>
            <w:r w:rsidRPr="005647EB">
              <w:rPr>
                <w:bCs/>
              </w:rPr>
              <w:t>Cell</w:t>
            </w:r>
            <w:r w:rsidR="002570E4" w:rsidRPr="005647EB">
              <w:rPr>
                <w:bCs/>
              </w:rPr>
              <w:t xml:space="preserve"> </w:t>
            </w:r>
            <w:r w:rsidRPr="005647EB">
              <w:rPr>
                <w:bCs/>
              </w:rPr>
              <w:t>to</w:t>
            </w:r>
            <w:r w:rsidR="002570E4" w:rsidRPr="005647EB">
              <w:rPr>
                <w:bCs/>
              </w:rPr>
              <w:t xml:space="preserve"> </w:t>
            </w:r>
            <w:r w:rsidRPr="005647EB">
              <w:rPr>
                <w:bCs/>
              </w:rPr>
              <w:t>be</w:t>
            </w:r>
            <w:r w:rsidR="002570E4" w:rsidRPr="005647EB">
              <w:rPr>
                <w:bCs/>
              </w:rPr>
              <w:t xml:space="preserve"> </w:t>
            </w:r>
            <w:r w:rsidRPr="005647EB">
              <w:rPr>
                <w:bCs/>
              </w:rPr>
              <w:t>identified.</w:t>
            </w:r>
          </w:p>
        </w:tc>
      </w:tr>
      <w:tr w:rsidR="00334C6A" w:rsidRPr="005647EB" w14:paraId="4F30576F" w14:textId="77777777" w:rsidTr="00A31201">
        <w:trPr>
          <w:cantSplit/>
          <w:jc w:val="center"/>
        </w:trPr>
        <w:tc>
          <w:tcPr>
            <w:tcW w:w="2512" w:type="dxa"/>
          </w:tcPr>
          <w:p w14:paraId="42A6E209" w14:textId="680B0A7D"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603" w:type="dxa"/>
          </w:tcPr>
          <w:p w14:paraId="173A3F2D" w14:textId="77777777" w:rsidR="00334C6A" w:rsidRPr="005647EB" w:rsidRDefault="00334C6A" w:rsidP="002570E4">
            <w:pPr>
              <w:pStyle w:val="TAC"/>
              <w:keepNext w:val="0"/>
              <w:keepLines w:val="0"/>
            </w:pPr>
          </w:p>
        </w:tc>
        <w:tc>
          <w:tcPr>
            <w:tcW w:w="2969" w:type="dxa"/>
          </w:tcPr>
          <w:p w14:paraId="309654E6" w14:textId="731C1F86" w:rsidR="00334C6A" w:rsidRPr="005647EB" w:rsidRDefault="00334C6A" w:rsidP="002570E4">
            <w:pPr>
              <w:pStyle w:val="TAL"/>
              <w:keepNext w:val="0"/>
              <w:keepLines w:val="0"/>
              <w:rPr>
                <w:bCs/>
              </w:rPr>
            </w:pPr>
            <w:r w:rsidRPr="005647EB">
              <w:rPr>
                <w:bCs/>
              </w:rPr>
              <w:t>1,</w:t>
            </w:r>
            <w:r w:rsidR="002570E4" w:rsidRPr="005647EB">
              <w:rPr>
                <w:bCs/>
              </w:rPr>
              <w:t xml:space="preserve"> </w:t>
            </w:r>
            <w:r w:rsidRPr="005647EB">
              <w:rPr>
                <w:bCs/>
              </w:rPr>
              <w:t>2</w:t>
            </w:r>
          </w:p>
        </w:tc>
        <w:tc>
          <w:tcPr>
            <w:tcW w:w="3642" w:type="dxa"/>
          </w:tcPr>
          <w:p w14:paraId="1243D433" w14:textId="3B48C230" w:rsidR="00334C6A" w:rsidRPr="005647EB" w:rsidRDefault="00334C6A" w:rsidP="002570E4">
            <w:pPr>
              <w:pStyle w:val="TAL"/>
              <w:keepNext w:val="0"/>
              <w:keepLines w:val="0"/>
              <w:rPr>
                <w:bCs/>
              </w:rPr>
            </w:pPr>
            <w:r w:rsidRPr="005647EB">
              <w:rPr>
                <w:bCs/>
              </w:rPr>
              <w:t>Two</w:t>
            </w:r>
            <w:r w:rsidR="002570E4" w:rsidRPr="005647EB">
              <w:rPr>
                <w:bCs/>
              </w:rPr>
              <w:t xml:space="preserve"> </w:t>
            </w:r>
            <w:r w:rsidRPr="005647EB">
              <w:rPr>
                <w:bCs/>
                <w:lang w:eastAsia="zh-CN"/>
              </w:rPr>
              <w:t>T</w:t>
            </w:r>
            <w:r w:rsidRPr="005647EB">
              <w:rPr>
                <w:bCs/>
              </w:rPr>
              <w:t>DD</w:t>
            </w:r>
            <w:r w:rsidR="002570E4" w:rsidRPr="005647EB">
              <w:rPr>
                <w:bCs/>
              </w:rPr>
              <w:t xml:space="preserve"> </w:t>
            </w:r>
            <w:r w:rsidRPr="005647EB">
              <w:rPr>
                <w:bCs/>
              </w:rPr>
              <w:t>carrier</w:t>
            </w:r>
            <w:r w:rsidR="002570E4" w:rsidRPr="005647EB">
              <w:rPr>
                <w:bCs/>
              </w:rPr>
              <w:t xml:space="preserve"> </w:t>
            </w:r>
            <w:r w:rsidRPr="005647EB">
              <w:rPr>
                <w:bCs/>
              </w:rPr>
              <w:t>frequencies</w:t>
            </w:r>
            <w:r w:rsidR="002570E4" w:rsidRPr="005647EB">
              <w:rPr>
                <w:bCs/>
              </w:rPr>
              <w:t xml:space="preserve"> </w:t>
            </w:r>
            <w:r w:rsidRPr="005647EB">
              <w:rPr>
                <w:bCs/>
              </w:rPr>
              <w:t>are</w:t>
            </w:r>
            <w:r w:rsidR="002570E4" w:rsidRPr="005647EB">
              <w:rPr>
                <w:bCs/>
              </w:rPr>
              <w:t xml:space="preserve"> </w:t>
            </w:r>
            <w:r w:rsidRPr="005647EB">
              <w:rPr>
                <w:bCs/>
              </w:rPr>
              <w:t>used.</w:t>
            </w:r>
          </w:p>
        </w:tc>
      </w:tr>
      <w:tr w:rsidR="00334C6A" w:rsidRPr="005647EB" w14:paraId="3A01ECA3" w14:textId="77777777" w:rsidTr="00A31201">
        <w:trPr>
          <w:cantSplit/>
          <w:jc w:val="center"/>
        </w:trPr>
        <w:tc>
          <w:tcPr>
            <w:tcW w:w="2512" w:type="dxa"/>
          </w:tcPr>
          <w:p w14:paraId="0C970BED" w14:textId="6DA39C40" w:rsidR="00334C6A" w:rsidRPr="005647EB" w:rsidRDefault="00334C6A" w:rsidP="002570E4">
            <w:pPr>
              <w:pStyle w:val="TAL"/>
              <w:keepNext w:val="0"/>
              <w:keepLines w:val="0"/>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603" w:type="dxa"/>
          </w:tcPr>
          <w:p w14:paraId="19B14B55" w14:textId="77777777" w:rsidR="00334C6A" w:rsidRPr="005647EB" w:rsidRDefault="00334C6A" w:rsidP="002570E4">
            <w:pPr>
              <w:pStyle w:val="TAC"/>
              <w:keepNext w:val="0"/>
              <w:keepLines w:val="0"/>
            </w:pPr>
            <w:r w:rsidRPr="005647EB">
              <w:t>MHz</w:t>
            </w:r>
          </w:p>
        </w:tc>
        <w:tc>
          <w:tcPr>
            <w:tcW w:w="2969" w:type="dxa"/>
          </w:tcPr>
          <w:p w14:paraId="41A3B340" w14:textId="77777777" w:rsidR="00334C6A" w:rsidRPr="005647EB" w:rsidRDefault="00334C6A" w:rsidP="002570E4">
            <w:pPr>
              <w:pStyle w:val="TAL"/>
              <w:keepNext w:val="0"/>
              <w:keepLines w:val="0"/>
            </w:pPr>
            <w:r w:rsidRPr="005647EB">
              <w:t>10</w:t>
            </w:r>
          </w:p>
        </w:tc>
        <w:tc>
          <w:tcPr>
            <w:tcW w:w="3642" w:type="dxa"/>
          </w:tcPr>
          <w:p w14:paraId="40208101" w14:textId="77777777" w:rsidR="00334C6A" w:rsidRPr="005647EB" w:rsidRDefault="00334C6A" w:rsidP="002570E4">
            <w:pPr>
              <w:pStyle w:val="TAL"/>
              <w:keepNext w:val="0"/>
              <w:keepLines w:val="0"/>
            </w:pPr>
          </w:p>
        </w:tc>
      </w:tr>
      <w:tr w:rsidR="00334C6A" w:rsidRPr="005647EB" w14:paraId="2D702EC4" w14:textId="77777777" w:rsidTr="00A31201">
        <w:trPr>
          <w:cantSplit/>
          <w:jc w:val="center"/>
        </w:trPr>
        <w:tc>
          <w:tcPr>
            <w:tcW w:w="2512" w:type="dxa"/>
          </w:tcPr>
          <w:p w14:paraId="76E00AEB" w14:textId="1EF5433F" w:rsidR="00334C6A" w:rsidRPr="005647EB" w:rsidRDefault="00334C6A" w:rsidP="002570E4">
            <w:pPr>
              <w:pStyle w:val="TAL"/>
              <w:keepNext w:val="0"/>
              <w:keepLines w:val="0"/>
              <w:rPr>
                <w:lang w:eastAsia="zh-CN"/>
              </w:rPr>
            </w:pPr>
            <w:r w:rsidRPr="005647EB">
              <w:rPr>
                <w:lang w:eastAsia="zh-CN"/>
              </w:rPr>
              <w:t>Time</w:t>
            </w:r>
            <w:r w:rsidR="002570E4" w:rsidRPr="005647EB">
              <w:rPr>
                <w:lang w:eastAsia="zh-CN"/>
              </w:rPr>
              <w:t xml:space="preserve"> </w:t>
            </w:r>
            <w:r w:rsidRPr="005647EB">
              <w:rPr>
                <w:lang w:eastAsia="zh-CN"/>
              </w:rPr>
              <w:t>offset</w:t>
            </w:r>
            <w:r w:rsidR="002570E4" w:rsidRPr="005647EB">
              <w:rPr>
                <w:lang w:eastAsia="zh-CN"/>
              </w:rPr>
              <w:t xml:space="preserve"> </w:t>
            </w:r>
            <w:r w:rsidRPr="005647EB">
              <w:rPr>
                <w:lang w:eastAsia="zh-CN"/>
              </w:rPr>
              <w:t>between</w:t>
            </w:r>
            <w:r w:rsidR="002570E4" w:rsidRPr="005647EB">
              <w:rPr>
                <w:lang w:eastAsia="zh-CN"/>
              </w:rPr>
              <w:t xml:space="preserve"> </w:t>
            </w:r>
            <w:r w:rsidRPr="005647EB">
              <w:rPr>
                <w:lang w:eastAsia="zh-CN"/>
              </w:rPr>
              <w:t>cells</w:t>
            </w:r>
          </w:p>
        </w:tc>
        <w:tc>
          <w:tcPr>
            <w:tcW w:w="603" w:type="dxa"/>
          </w:tcPr>
          <w:p w14:paraId="0C0FD42F" w14:textId="77777777" w:rsidR="00334C6A" w:rsidRPr="005647EB" w:rsidRDefault="00334C6A" w:rsidP="002570E4">
            <w:pPr>
              <w:pStyle w:val="TAC"/>
              <w:keepNext w:val="0"/>
              <w:keepLines w:val="0"/>
            </w:pPr>
            <w:r w:rsidRPr="005647EB">
              <w:rPr>
                <w:lang w:eastAsia="zh-CN"/>
              </w:rPr>
              <w:t>μs</w:t>
            </w:r>
          </w:p>
        </w:tc>
        <w:tc>
          <w:tcPr>
            <w:tcW w:w="2969" w:type="dxa"/>
          </w:tcPr>
          <w:p w14:paraId="564BB776" w14:textId="77777777" w:rsidR="00334C6A" w:rsidRPr="005647EB" w:rsidRDefault="00334C6A" w:rsidP="002570E4">
            <w:pPr>
              <w:pStyle w:val="TAL"/>
              <w:keepNext w:val="0"/>
              <w:keepLines w:val="0"/>
              <w:rPr>
                <w:lang w:eastAsia="zh-CN"/>
              </w:rPr>
            </w:pPr>
            <w:r w:rsidRPr="005647EB">
              <w:rPr>
                <w:lang w:eastAsia="zh-CN"/>
              </w:rPr>
              <w:t>3</w:t>
            </w:r>
          </w:p>
        </w:tc>
        <w:tc>
          <w:tcPr>
            <w:tcW w:w="3642" w:type="dxa"/>
          </w:tcPr>
          <w:p w14:paraId="31CA0009" w14:textId="19CB6D5B" w:rsidR="00334C6A" w:rsidRPr="005647EB" w:rsidRDefault="00334C6A" w:rsidP="002570E4">
            <w:pPr>
              <w:pStyle w:val="TAL"/>
              <w:keepNext w:val="0"/>
              <w:keepLines w:val="0"/>
            </w:pPr>
            <w:r w:rsidRPr="005647EB">
              <w:rPr>
                <w:lang w:eastAsia="zh-CN"/>
              </w:rPr>
              <w:t>synchronous</w:t>
            </w:r>
            <w:r w:rsidR="002570E4" w:rsidRPr="005647EB">
              <w:rPr>
                <w:lang w:eastAsia="zh-CN"/>
              </w:rPr>
              <w:t xml:space="preserve"> </w:t>
            </w:r>
            <w:r w:rsidRPr="005647EB">
              <w:rPr>
                <w:lang w:eastAsia="zh-CN"/>
              </w:rPr>
              <w:t>cells</w:t>
            </w:r>
          </w:p>
        </w:tc>
      </w:tr>
      <w:tr w:rsidR="00334C6A" w:rsidRPr="005647EB" w14:paraId="45A0AD5A" w14:textId="77777777" w:rsidTr="00A31201">
        <w:trPr>
          <w:cantSplit/>
          <w:jc w:val="center"/>
        </w:trPr>
        <w:tc>
          <w:tcPr>
            <w:tcW w:w="2512" w:type="dxa"/>
          </w:tcPr>
          <w:p w14:paraId="43BED258" w14:textId="6CBFBBDB" w:rsidR="00334C6A" w:rsidRPr="005647EB" w:rsidRDefault="00334C6A" w:rsidP="002570E4">
            <w:pPr>
              <w:pStyle w:val="TAL"/>
              <w:keepNext w:val="0"/>
              <w:keepLines w:val="0"/>
              <w:rPr>
                <w:rFonts w:cs="v4.2.0"/>
              </w:rPr>
            </w:pPr>
            <w:r w:rsidRPr="005647EB">
              <w:rPr>
                <w:rFonts w:cs="v4.2.0"/>
              </w:rPr>
              <w:t>Gap</w:t>
            </w:r>
            <w:r w:rsidR="002570E4" w:rsidRPr="005647EB">
              <w:rPr>
                <w:rFonts w:cs="v4.2.0"/>
              </w:rPr>
              <w:t xml:space="preserve"> </w:t>
            </w:r>
            <w:r w:rsidRPr="005647EB">
              <w:rPr>
                <w:rFonts w:cs="v4.2.0"/>
              </w:rPr>
              <w:t>Pattern</w:t>
            </w:r>
            <w:r w:rsidR="002570E4" w:rsidRPr="005647EB">
              <w:rPr>
                <w:rFonts w:cs="v4.2.0"/>
              </w:rPr>
              <w:t xml:space="preserve"> </w:t>
            </w:r>
            <w:r w:rsidRPr="005647EB">
              <w:rPr>
                <w:rFonts w:cs="v4.2.0"/>
              </w:rPr>
              <w:t>Id</w:t>
            </w:r>
          </w:p>
        </w:tc>
        <w:tc>
          <w:tcPr>
            <w:tcW w:w="603" w:type="dxa"/>
          </w:tcPr>
          <w:p w14:paraId="0A985C34" w14:textId="77777777" w:rsidR="00334C6A" w:rsidRPr="005647EB" w:rsidRDefault="00334C6A" w:rsidP="002570E4">
            <w:pPr>
              <w:pStyle w:val="TAC"/>
              <w:keepNext w:val="0"/>
              <w:keepLines w:val="0"/>
              <w:rPr>
                <w:rFonts w:cs="v4.2.0"/>
              </w:rPr>
            </w:pPr>
          </w:p>
        </w:tc>
        <w:tc>
          <w:tcPr>
            <w:tcW w:w="2969" w:type="dxa"/>
          </w:tcPr>
          <w:p w14:paraId="1215EF64" w14:textId="77777777" w:rsidR="00334C6A" w:rsidRPr="005647EB" w:rsidRDefault="00334C6A" w:rsidP="002570E4">
            <w:pPr>
              <w:pStyle w:val="TAL"/>
              <w:keepNext w:val="0"/>
              <w:keepLines w:val="0"/>
            </w:pPr>
            <w:r w:rsidRPr="005647EB">
              <w:t>1</w:t>
            </w:r>
          </w:p>
        </w:tc>
        <w:tc>
          <w:tcPr>
            <w:tcW w:w="3642" w:type="dxa"/>
          </w:tcPr>
          <w:p w14:paraId="6E8D8127" w14:textId="78B09F6A"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36.133</w:t>
            </w:r>
            <w:r w:rsidR="002570E4" w:rsidRPr="005647EB">
              <w:t xml:space="preserve"> </w:t>
            </w:r>
            <w:r w:rsidRPr="005647EB">
              <w:t>[4]</w:t>
            </w:r>
            <w:r w:rsidR="002570E4" w:rsidRPr="005647EB">
              <w:t xml:space="preserve"> </w:t>
            </w:r>
            <w:r w:rsidR="00914A62" w:rsidRPr="005647EB">
              <w:t>clause</w:t>
            </w:r>
            <w:r w:rsidR="002570E4" w:rsidRPr="005647EB">
              <w:t xml:space="preserve"> </w:t>
            </w:r>
            <w:r w:rsidRPr="005647EB">
              <w:t>8.1.2.1</w:t>
            </w:r>
          </w:p>
        </w:tc>
      </w:tr>
      <w:tr w:rsidR="00334C6A" w:rsidRPr="005647EB" w14:paraId="7B29AAF6" w14:textId="77777777" w:rsidTr="00A31201">
        <w:trPr>
          <w:cantSplit/>
          <w:jc w:val="center"/>
        </w:trPr>
        <w:tc>
          <w:tcPr>
            <w:tcW w:w="2512" w:type="dxa"/>
          </w:tcPr>
          <w:p w14:paraId="40273D06" w14:textId="1DBA7EA8" w:rsidR="00334C6A" w:rsidRPr="005647EB" w:rsidRDefault="00334C6A" w:rsidP="002570E4">
            <w:pPr>
              <w:pStyle w:val="TAL"/>
              <w:keepNext w:val="0"/>
              <w:keepLines w:val="0"/>
              <w:rPr>
                <w:rFonts w:cs="v4.2.0"/>
              </w:rPr>
            </w:pPr>
            <w:r w:rsidRPr="005647EB">
              <w:rPr>
                <w:lang w:eastAsia="zh-CN"/>
              </w:rPr>
              <w:t>Uplink-downlink</w:t>
            </w:r>
            <w:r w:rsidR="002570E4" w:rsidRPr="005647EB">
              <w:rPr>
                <w:lang w:eastAsia="zh-CN"/>
              </w:rPr>
              <w:t xml:space="preserve"> </w:t>
            </w:r>
            <w:r w:rsidRPr="005647EB">
              <w:rPr>
                <w:lang w:eastAsia="zh-CN"/>
              </w:rPr>
              <w:t>configuration</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cells</w:t>
            </w:r>
          </w:p>
        </w:tc>
        <w:tc>
          <w:tcPr>
            <w:tcW w:w="603" w:type="dxa"/>
          </w:tcPr>
          <w:p w14:paraId="3C5CD52A" w14:textId="77777777" w:rsidR="00334C6A" w:rsidRPr="005647EB" w:rsidRDefault="00334C6A" w:rsidP="002570E4">
            <w:pPr>
              <w:pStyle w:val="TAC"/>
              <w:keepNext w:val="0"/>
              <w:keepLines w:val="0"/>
              <w:rPr>
                <w:rFonts w:cs="v4.2.0"/>
              </w:rPr>
            </w:pPr>
          </w:p>
        </w:tc>
        <w:tc>
          <w:tcPr>
            <w:tcW w:w="2969" w:type="dxa"/>
          </w:tcPr>
          <w:p w14:paraId="506A78C2" w14:textId="77777777" w:rsidR="00334C6A" w:rsidRPr="005647EB" w:rsidRDefault="00334C6A" w:rsidP="002570E4">
            <w:pPr>
              <w:pStyle w:val="TAL"/>
              <w:keepNext w:val="0"/>
              <w:keepLines w:val="0"/>
              <w:rPr>
                <w:lang w:eastAsia="zh-CN"/>
              </w:rPr>
            </w:pPr>
            <w:r w:rsidRPr="005647EB">
              <w:rPr>
                <w:lang w:eastAsia="zh-CN"/>
              </w:rPr>
              <w:t>1</w:t>
            </w:r>
          </w:p>
        </w:tc>
        <w:tc>
          <w:tcPr>
            <w:tcW w:w="3642" w:type="dxa"/>
          </w:tcPr>
          <w:p w14:paraId="1FA795C7" w14:textId="0510BD49" w:rsidR="00334C6A" w:rsidRPr="005647EB" w:rsidRDefault="00334C6A" w:rsidP="002570E4">
            <w:pPr>
              <w:pStyle w:val="TAL"/>
              <w:keepNext w:val="0"/>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table</w:t>
            </w:r>
            <w:r w:rsidR="002570E4" w:rsidRPr="005647EB">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lang w:eastAsia="zh-CN"/>
                </w:rPr>
                <w:t>4.</w:t>
              </w:r>
              <w:smartTag w:uri="urn:schemas-microsoft-com:office:smarttags" w:element="chmetcnv">
                <w:smartTagPr>
                  <w:attr w:name="UnitName" w:val="in"/>
                  <w:attr w:name="SourceValue" w:val="2.2"/>
                  <w:attr w:name="HasSpace" w:val="True"/>
                  <w:attr w:name="Negative" w:val="False"/>
                  <w:attr w:name="NumberType" w:val="1"/>
                  <w:attr w:name="TCSC" w:val="0"/>
                </w:smartTagPr>
                <w:r w:rsidRPr="005647EB">
                  <w:rPr>
                    <w:lang w:eastAsia="zh-CN"/>
                  </w:rPr>
                  <w:t>2.2</w:t>
                </w:r>
              </w:smartTag>
            </w:smartTag>
            <w:r w:rsidR="002570E4" w:rsidRPr="005647EB">
              <w:rPr>
                <w:lang w:eastAsia="zh-CN"/>
              </w:rPr>
              <w:t xml:space="preserve"> in 3GPP TS </w:t>
            </w:r>
            <w:r w:rsidRPr="005647EB">
              <w:rPr>
                <w:lang w:eastAsia="zh-CN"/>
              </w:rPr>
              <w:t>36.211</w:t>
            </w:r>
          </w:p>
        </w:tc>
      </w:tr>
      <w:tr w:rsidR="00334C6A" w:rsidRPr="005647EB" w14:paraId="3541488D" w14:textId="77777777" w:rsidTr="00A31201">
        <w:trPr>
          <w:cantSplit/>
          <w:jc w:val="center"/>
        </w:trPr>
        <w:tc>
          <w:tcPr>
            <w:tcW w:w="2512" w:type="dxa"/>
          </w:tcPr>
          <w:p w14:paraId="08909E00" w14:textId="3A167DFB" w:rsidR="00334C6A" w:rsidRPr="005647EB" w:rsidRDefault="00334C6A" w:rsidP="002570E4">
            <w:pPr>
              <w:pStyle w:val="TAL"/>
              <w:keepNext w:val="0"/>
              <w:keepLines w:val="0"/>
              <w:rPr>
                <w:lang w:eastAsia="zh-CN"/>
              </w:rPr>
            </w:pPr>
            <w:r w:rsidRPr="005647EB">
              <w:rPr>
                <w:lang w:eastAsia="zh-CN"/>
              </w:rPr>
              <w:t>Special</w:t>
            </w:r>
            <w:r w:rsidR="002570E4" w:rsidRPr="005647EB">
              <w:rPr>
                <w:lang w:eastAsia="zh-CN"/>
              </w:rPr>
              <w:t xml:space="preserve"> </w:t>
            </w:r>
            <w:r w:rsidRPr="005647EB">
              <w:rPr>
                <w:lang w:eastAsia="zh-CN"/>
              </w:rPr>
              <w:t>subframe</w:t>
            </w:r>
            <w:r w:rsidR="002570E4" w:rsidRPr="005647EB">
              <w:rPr>
                <w:lang w:eastAsia="zh-CN"/>
              </w:rPr>
              <w:t xml:space="preserve"> </w:t>
            </w:r>
            <w:r w:rsidRPr="005647EB">
              <w:rPr>
                <w:lang w:eastAsia="zh-CN"/>
              </w:rPr>
              <w:t>configuration</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cells</w:t>
            </w:r>
          </w:p>
        </w:tc>
        <w:tc>
          <w:tcPr>
            <w:tcW w:w="603" w:type="dxa"/>
          </w:tcPr>
          <w:p w14:paraId="2F0A1894" w14:textId="77777777" w:rsidR="00334C6A" w:rsidRPr="005647EB" w:rsidRDefault="00334C6A" w:rsidP="002570E4">
            <w:pPr>
              <w:pStyle w:val="TAC"/>
              <w:keepNext w:val="0"/>
              <w:keepLines w:val="0"/>
              <w:rPr>
                <w:rFonts w:cs="v4.2.0"/>
              </w:rPr>
            </w:pPr>
          </w:p>
        </w:tc>
        <w:tc>
          <w:tcPr>
            <w:tcW w:w="2969" w:type="dxa"/>
          </w:tcPr>
          <w:p w14:paraId="315DB08C" w14:textId="77777777" w:rsidR="00334C6A" w:rsidRPr="005647EB" w:rsidRDefault="00334C6A" w:rsidP="002570E4">
            <w:pPr>
              <w:pStyle w:val="TAL"/>
              <w:keepNext w:val="0"/>
              <w:keepLines w:val="0"/>
              <w:rPr>
                <w:lang w:eastAsia="zh-CN"/>
              </w:rPr>
            </w:pPr>
            <w:r w:rsidRPr="005647EB">
              <w:rPr>
                <w:lang w:eastAsia="zh-CN"/>
              </w:rPr>
              <w:t>6</w:t>
            </w:r>
          </w:p>
        </w:tc>
        <w:tc>
          <w:tcPr>
            <w:tcW w:w="3642" w:type="dxa"/>
          </w:tcPr>
          <w:p w14:paraId="724AA8F9" w14:textId="4F1E537F" w:rsidR="00334C6A" w:rsidRPr="005647EB" w:rsidRDefault="00334C6A" w:rsidP="002570E4">
            <w:pPr>
              <w:pStyle w:val="TAL"/>
              <w:keepNext w:val="0"/>
              <w:keepLines w:val="0"/>
              <w:rPr>
                <w:lang w:eastAsia="zh-CN"/>
              </w:rPr>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table</w:t>
            </w:r>
            <w:r w:rsidR="002570E4" w:rsidRPr="005647EB">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lang w:eastAsia="zh-CN"/>
                </w:rPr>
                <w:t>4.</w:t>
              </w:r>
              <w:smartTag w:uri="urn:schemas-microsoft-com:office:smarttags" w:element="chmetcnv">
                <w:smartTagPr>
                  <w:attr w:name="UnitName" w:val="in"/>
                  <w:attr w:name="SourceValue" w:val="2.1"/>
                  <w:attr w:name="HasSpace" w:val="True"/>
                  <w:attr w:name="Negative" w:val="False"/>
                  <w:attr w:name="NumberType" w:val="1"/>
                  <w:attr w:name="TCSC" w:val="0"/>
                </w:smartTagPr>
                <w:r w:rsidRPr="005647EB">
                  <w:rPr>
                    <w:lang w:eastAsia="zh-CN"/>
                  </w:rPr>
                  <w:t>2.1</w:t>
                </w:r>
              </w:smartTag>
            </w:smartTag>
            <w:r w:rsidR="002570E4" w:rsidRPr="005647EB">
              <w:rPr>
                <w:lang w:eastAsia="zh-CN"/>
              </w:rPr>
              <w:t xml:space="preserve"> in 3GPP TS </w:t>
            </w:r>
            <w:r w:rsidRPr="005647EB">
              <w:rPr>
                <w:lang w:eastAsia="zh-CN"/>
              </w:rPr>
              <w:t>36.211</w:t>
            </w:r>
          </w:p>
        </w:tc>
      </w:tr>
      <w:tr w:rsidR="00334C6A" w:rsidRPr="005647EB" w14:paraId="05F2F495" w14:textId="77777777" w:rsidTr="00A31201">
        <w:trPr>
          <w:cantSplit/>
          <w:jc w:val="center"/>
        </w:trPr>
        <w:tc>
          <w:tcPr>
            <w:tcW w:w="2512" w:type="dxa"/>
          </w:tcPr>
          <w:p w14:paraId="248918E0" w14:textId="13CA1CD9" w:rsidR="00334C6A" w:rsidRPr="005647EB" w:rsidRDefault="00334C6A" w:rsidP="002570E4">
            <w:pPr>
              <w:pStyle w:val="TAL"/>
              <w:keepNext w:val="0"/>
              <w:keepLines w:val="0"/>
              <w:rPr>
                <w:rFonts w:cs="v4.2.0"/>
              </w:rPr>
            </w:pPr>
            <w:r w:rsidRPr="005647EB">
              <w:rPr>
                <w:rFonts w:cs="v4.2.0"/>
              </w:rPr>
              <w:t>Neighbour</w:t>
            </w:r>
            <w:r w:rsidR="002570E4" w:rsidRPr="005647EB">
              <w:rPr>
                <w:rFonts w:cs="v4.2.0"/>
              </w:rPr>
              <w:t xml:space="preserve"> </w:t>
            </w:r>
            <w:r w:rsidRPr="005647EB">
              <w:rPr>
                <w:rFonts w:cs="v4.2.0"/>
              </w:rPr>
              <w:t>A3-Offset</w:t>
            </w:r>
            <w:r w:rsidR="002570E4" w:rsidRPr="005647EB">
              <w:rPr>
                <w:rFonts w:cs="v4.2.0"/>
              </w:rPr>
              <w:t xml:space="preserve"> </w:t>
            </w:r>
            <w:r w:rsidRPr="005647EB">
              <w:rPr>
                <w:rFonts w:cs="v4.2.0"/>
              </w:rPr>
              <w:t>Ofn</w:t>
            </w:r>
          </w:p>
        </w:tc>
        <w:tc>
          <w:tcPr>
            <w:tcW w:w="603" w:type="dxa"/>
          </w:tcPr>
          <w:p w14:paraId="3A8C0013" w14:textId="77777777" w:rsidR="00334C6A" w:rsidRPr="005647EB" w:rsidRDefault="00334C6A" w:rsidP="002570E4">
            <w:pPr>
              <w:pStyle w:val="TAC"/>
              <w:keepNext w:val="0"/>
              <w:keepLines w:val="0"/>
              <w:rPr>
                <w:rFonts w:cs="v4.2.0"/>
              </w:rPr>
            </w:pPr>
            <w:r w:rsidRPr="005647EB">
              <w:rPr>
                <w:rFonts w:cs="v4.2.0"/>
              </w:rPr>
              <w:t>dB</w:t>
            </w:r>
          </w:p>
        </w:tc>
        <w:tc>
          <w:tcPr>
            <w:tcW w:w="2969" w:type="dxa"/>
          </w:tcPr>
          <w:p w14:paraId="27EBA34F" w14:textId="77777777" w:rsidR="00334C6A" w:rsidRPr="005647EB" w:rsidRDefault="00334C6A" w:rsidP="002570E4">
            <w:pPr>
              <w:pStyle w:val="TAL"/>
              <w:keepNext w:val="0"/>
              <w:keepLines w:val="0"/>
            </w:pPr>
            <w:r w:rsidRPr="005647EB">
              <w:t>-14</w:t>
            </w:r>
          </w:p>
        </w:tc>
        <w:tc>
          <w:tcPr>
            <w:tcW w:w="3642" w:type="dxa"/>
          </w:tcPr>
          <w:p w14:paraId="15E4CF57" w14:textId="77777777" w:rsidR="00334C6A" w:rsidRPr="005647EB" w:rsidRDefault="00334C6A" w:rsidP="002570E4">
            <w:pPr>
              <w:pStyle w:val="TAL"/>
              <w:keepNext w:val="0"/>
              <w:keepLines w:val="0"/>
            </w:pPr>
          </w:p>
        </w:tc>
      </w:tr>
      <w:tr w:rsidR="00334C6A" w:rsidRPr="005647EB" w14:paraId="42D152D5" w14:textId="77777777" w:rsidTr="00A31201">
        <w:trPr>
          <w:cantSplit/>
          <w:jc w:val="center"/>
        </w:trPr>
        <w:tc>
          <w:tcPr>
            <w:tcW w:w="2512" w:type="dxa"/>
          </w:tcPr>
          <w:p w14:paraId="549D9F8A" w14:textId="571206C6" w:rsidR="00334C6A" w:rsidRPr="005647EB" w:rsidRDefault="00334C6A" w:rsidP="002570E4">
            <w:pPr>
              <w:pStyle w:val="TAL"/>
              <w:keepNext w:val="0"/>
              <w:keepLines w:val="0"/>
              <w:rPr>
                <w:rFonts w:cs="v4.2.0"/>
              </w:rPr>
            </w:pPr>
            <w:r w:rsidRPr="005647EB">
              <w:rPr>
                <w:rFonts w:cs="v4.2.0"/>
              </w:rPr>
              <w:t>CP</w:t>
            </w:r>
            <w:r w:rsidR="002570E4" w:rsidRPr="005647EB">
              <w:rPr>
                <w:rFonts w:cs="v4.2.0"/>
              </w:rPr>
              <w:t xml:space="preserve"> </w:t>
            </w:r>
            <w:r w:rsidRPr="005647EB">
              <w:rPr>
                <w:rFonts w:cs="v4.2.0"/>
              </w:rPr>
              <w:t>length</w:t>
            </w:r>
          </w:p>
        </w:tc>
        <w:tc>
          <w:tcPr>
            <w:tcW w:w="603" w:type="dxa"/>
          </w:tcPr>
          <w:p w14:paraId="3DFE5FCD" w14:textId="77777777" w:rsidR="00334C6A" w:rsidRPr="005647EB" w:rsidRDefault="00334C6A" w:rsidP="002570E4">
            <w:pPr>
              <w:pStyle w:val="TAC"/>
              <w:keepNext w:val="0"/>
              <w:keepLines w:val="0"/>
              <w:rPr>
                <w:rFonts w:cs="v4.2.0"/>
              </w:rPr>
            </w:pPr>
          </w:p>
        </w:tc>
        <w:tc>
          <w:tcPr>
            <w:tcW w:w="2969" w:type="dxa"/>
          </w:tcPr>
          <w:p w14:paraId="62AE202D" w14:textId="77777777" w:rsidR="00334C6A" w:rsidRPr="005647EB" w:rsidRDefault="00334C6A" w:rsidP="002570E4">
            <w:pPr>
              <w:pStyle w:val="TAL"/>
              <w:keepNext w:val="0"/>
              <w:keepLines w:val="0"/>
            </w:pPr>
            <w:r w:rsidRPr="005647EB">
              <w:t>Normal</w:t>
            </w:r>
          </w:p>
        </w:tc>
        <w:tc>
          <w:tcPr>
            <w:tcW w:w="3642" w:type="dxa"/>
          </w:tcPr>
          <w:p w14:paraId="4D153CFB" w14:textId="77777777" w:rsidR="00334C6A" w:rsidRPr="005647EB" w:rsidRDefault="00334C6A" w:rsidP="002570E4">
            <w:pPr>
              <w:pStyle w:val="TAL"/>
              <w:keepNext w:val="0"/>
              <w:keepLines w:val="0"/>
            </w:pPr>
          </w:p>
        </w:tc>
      </w:tr>
      <w:tr w:rsidR="00334C6A" w:rsidRPr="005647EB" w14:paraId="26AC8ED2" w14:textId="77777777" w:rsidTr="00A31201">
        <w:trPr>
          <w:cantSplit/>
          <w:jc w:val="center"/>
        </w:trPr>
        <w:tc>
          <w:tcPr>
            <w:tcW w:w="2512" w:type="dxa"/>
          </w:tcPr>
          <w:p w14:paraId="73639390" w14:textId="77777777" w:rsidR="00334C6A" w:rsidRPr="005647EB" w:rsidRDefault="00334C6A" w:rsidP="002570E4">
            <w:pPr>
              <w:pStyle w:val="TAL"/>
              <w:keepNext w:val="0"/>
              <w:keepLines w:val="0"/>
              <w:rPr>
                <w:rFonts w:cs="v4.2.0"/>
              </w:rPr>
            </w:pPr>
            <w:r w:rsidRPr="005647EB">
              <w:rPr>
                <w:rFonts w:cs="v4.2.0"/>
              </w:rPr>
              <w:t>Hysteresis</w:t>
            </w:r>
          </w:p>
        </w:tc>
        <w:tc>
          <w:tcPr>
            <w:tcW w:w="603" w:type="dxa"/>
          </w:tcPr>
          <w:p w14:paraId="4E20E184" w14:textId="77777777" w:rsidR="00334C6A" w:rsidRPr="005647EB" w:rsidRDefault="00334C6A" w:rsidP="002570E4">
            <w:pPr>
              <w:pStyle w:val="TAC"/>
              <w:keepNext w:val="0"/>
              <w:keepLines w:val="0"/>
              <w:rPr>
                <w:rFonts w:cs="v4.2.0"/>
              </w:rPr>
            </w:pPr>
            <w:r w:rsidRPr="005647EB">
              <w:rPr>
                <w:rFonts w:cs="v4.2.0"/>
              </w:rPr>
              <w:t>dB</w:t>
            </w:r>
          </w:p>
        </w:tc>
        <w:tc>
          <w:tcPr>
            <w:tcW w:w="2969" w:type="dxa"/>
          </w:tcPr>
          <w:p w14:paraId="5E785580" w14:textId="77777777" w:rsidR="00334C6A" w:rsidRPr="005647EB" w:rsidRDefault="00334C6A" w:rsidP="002570E4">
            <w:pPr>
              <w:pStyle w:val="TAL"/>
              <w:keepNext w:val="0"/>
              <w:keepLines w:val="0"/>
            </w:pPr>
            <w:r w:rsidRPr="005647EB">
              <w:t>0</w:t>
            </w:r>
          </w:p>
        </w:tc>
        <w:tc>
          <w:tcPr>
            <w:tcW w:w="3642" w:type="dxa"/>
          </w:tcPr>
          <w:p w14:paraId="4974F374" w14:textId="77777777" w:rsidR="00334C6A" w:rsidRPr="005647EB" w:rsidRDefault="00334C6A" w:rsidP="002570E4">
            <w:pPr>
              <w:pStyle w:val="TAL"/>
              <w:keepNext w:val="0"/>
              <w:keepLines w:val="0"/>
            </w:pPr>
          </w:p>
        </w:tc>
      </w:tr>
      <w:tr w:rsidR="00334C6A" w:rsidRPr="005647EB" w14:paraId="4BF8D698" w14:textId="77777777" w:rsidTr="00A31201">
        <w:trPr>
          <w:cantSplit/>
          <w:jc w:val="center"/>
        </w:trPr>
        <w:tc>
          <w:tcPr>
            <w:tcW w:w="2512" w:type="dxa"/>
          </w:tcPr>
          <w:p w14:paraId="44EFD46C" w14:textId="7C777BAA" w:rsidR="00334C6A" w:rsidRPr="005647EB" w:rsidRDefault="00334C6A" w:rsidP="002570E4">
            <w:pPr>
              <w:pStyle w:val="TAL"/>
              <w:keepNext w:val="0"/>
              <w:keepLines w:val="0"/>
              <w:rPr>
                <w:rFonts w:cs="v4.2.0"/>
              </w:rPr>
            </w:pPr>
            <w:r w:rsidRPr="005647EB">
              <w:rPr>
                <w:rFonts w:cs="v4.2.0"/>
              </w:rPr>
              <w:t>Time</w:t>
            </w:r>
            <w:r w:rsidR="002570E4" w:rsidRPr="005647EB">
              <w:rPr>
                <w:rFonts w:cs="v4.2.0"/>
              </w:rPr>
              <w:t xml:space="preserve"> </w:t>
            </w:r>
            <w:r w:rsidRPr="005647EB">
              <w:rPr>
                <w:rFonts w:cs="v4.2.0"/>
              </w:rPr>
              <w:t>To</w:t>
            </w:r>
            <w:r w:rsidR="002570E4" w:rsidRPr="005647EB">
              <w:rPr>
                <w:rFonts w:cs="v4.2.0"/>
              </w:rPr>
              <w:t xml:space="preserve"> </w:t>
            </w:r>
            <w:r w:rsidRPr="005647EB">
              <w:rPr>
                <w:rFonts w:cs="v4.2.0"/>
              </w:rPr>
              <w:t>Trigger</w:t>
            </w:r>
          </w:p>
        </w:tc>
        <w:tc>
          <w:tcPr>
            <w:tcW w:w="603" w:type="dxa"/>
          </w:tcPr>
          <w:p w14:paraId="3FB50DAC" w14:textId="77777777" w:rsidR="00334C6A" w:rsidRPr="005647EB" w:rsidRDefault="00334C6A" w:rsidP="002570E4">
            <w:pPr>
              <w:pStyle w:val="TAC"/>
              <w:keepNext w:val="0"/>
              <w:keepLines w:val="0"/>
              <w:rPr>
                <w:rFonts w:cs="v4.2.0"/>
                <w:lang w:eastAsia="zh-CN"/>
              </w:rPr>
            </w:pPr>
            <w:r w:rsidRPr="005647EB">
              <w:rPr>
                <w:rFonts w:cs="v4.2.0"/>
                <w:lang w:eastAsia="zh-CN"/>
              </w:rPr>
              <w:t>s</w:t>
            </w:r>
          </w:p>
        </w:tc>
        <w:tc>
          <w:tcPr>
            <w:tcW w:w="2969" w:type="dxa"/>
          </w:tcPr>
          <w:p w14:paraId="1FDA628B" w14:textId="77777777" w:rsidR="00334C6A" w:rsidRPr="005647EB" w:rsidRDefault="00334C6A" w:rsidP="002570E4">
            <w:pPr>
              <w:pStyle w:val="TAL"/>
              <w:keepNext w:val="0"/>
              <w:keepLines w:val="0"/>
            </w:pPr>
            <w:r w:rsidRPr="005647EB">
              <w:t>0</w:t>
            </w:r>
          </w:p>
        </w:tc>
        <w:tc>
          <w:tcPr>
            <w:tcW w:w="3642" w:type="dxa"/>
          </w:tcPr>
          <w:p w14:paraId="180326EB" w14:textId="77777777" w:rsidR="00334C6A" w:rsidRPr="005647EB" w:rsidRDefault="00334C6A" w:rsidP="002570E4">
            <w:pPr>
              <w:pStyle w:val="TAL"/>
              <w:keepNext w:val="0"/>
              <w:keepLines w:val="0"/>
            </w:pPr>
          </w:p>
        </w:tc>
      </w:tr>
      <w:tr w:rsidR="00334C6A" w:rsidRPr="005647EB" w14:paraId="5D7233C1" w14:textId="77777777" w:rsidTr="00A31201">
        <w:trPr>
          <w:cantSplit/>
          <w:jc w:val="center"/>
        </w:trPr>
        <w:tc>
          <w:tcPr>
            <w:tcW w:w="2512" w:type="dxa"/>
          </w:tcPr>
          <w:p w14:paraId="244D5B2A" w14:textId="61086AF9" w:rsidR="00334C6A" w:rsidRPr="005647EB" w:rsidRDefault="00334C6A" w:rsidP="002570E4">
            <w:pPr>
              <w:pStyle w:val="TAL"/>
              <w:keepNext w:val="0"/>
              <w:keepLines w:val="0"/>
              <w:rPr>
                <w:rFonts w:cs="v4.2.0"/>
              </w:rPr>
            </w:pPr>
            <w:r w:rsidRPr="005647EB">
              <w:t>Filter</w:t>
            </w:r>
            <w:r w:rsidR="002570E4" w:rsidRPr="005647EB">
              <w:t xml:space="preserve"> </w:t>
            </w:r>
            <w:r w:rsidRPr="005647EB">
              <w:t>coefficient</w:t>
            </w:r>
          </w:p>
        </w:tc>
        <w:tc>
          <w:tcPr>
            <w:tcW w:w="603" w:type="dxa"/>
          </w:tcPr>
          <w:p w14:paraId="46AF1AD9" w14:textId="77777777" w:rsidR="00334C6A" w:rsidRPr="005647EB" w:rsidRDefault="00334C6A" w:rsidP="002570E4">
            <w:pPr>
              <w:pStyle w:val="TAC"/>
              <w:keepNext w:val="0"/>
              <w:keepLines w:val="0"/>
              <w:rPr>
                <w:rFonts w:cs="v4.2.0"/>
              </w:rPr>
            </w:pPr>
          </w:p>
        </w:tc>
        <w:tc>
          <w:tcPr>
            <w:tcW w:w="2969" w:type="dxa"/>
          </w:tcPr>
          <w:p w14:paraId="46A5C056" w14:textId="77777777" w:rsidR="00334C6A" w:rsidRPr="005647EB" w:rsidRDefault="00334C6A" w:rsidP="002570E4">
            <w:pPr>
              <w:pStyle w:val="TAL"/>
              <w:keepNext w:val="0"/>
              <w:keepLines w:val="0"/>
            </w:pPr>
            <w:r w:rsidRPr="005647EB">
              <w:t>9</w:t>
            </w:r>
          </w:p>
        </w:tc>
        <w:tc>
          <w:tcPr>
            <w:tcW w:w="3642" w:type="dxa"/>
          </w:tcPr>
          <w:p w14:paraId="5FD08459" w14:textId="48729AA9" w:rsidR="00334C6A" w:rsidRPr="005647EB" w:rsidRDefault="00334C6A" w:rsidP="002570E4">
            <w:pPr>
              <w:pStyle w:val="TAL"/>
              <w:keepNext w:val="0"/>
              <w:keepLines w:val="0"/>
            </w:pPr>
            <w:r w:rsidRPr="005647EB">
              <w:t>L3</w:t>
            </w:r>
            <w:r w:rsidR="002570E4" w:rsidRPr="005647EB">
              <w:t xml:space="preserve"> </w:t>
            </w:r>
            <w:r w:rsidRPr="005647EB">
              <w:t>filtering</w:t>
            </w:r>
            <w:r w:rsidR="002570E4" w:rsidRPr="005647EB">
              <w:t xml:space="preserve"> </w:t>
            </w:r>
            <w:r w:rsidRPr="005647EB">
              <w:t>is</w:t>
            </w:r>
            <w:r w:rsidR="002570E4" w:rsidRPr="005647EB">
              <w:t xml:space="preserve"> </w:t>
            </w:r>
            <w:r w:rsidRPr="005647EB">
              <w:t>used</w:t>
            </w:r>
          </w:p>
        </w:tc>
      </w:tr>
      <w:tr w:rsidR="00334C6A" w:rsidRPr="005647EB" w14:paraId="4950CA5D" w14:textId="77777777" w:rsidTr="00A31201">
        <w:trPr>
          <w:cantSplit/>
          <w:jc w:val="center"/>
        </w:trPr>
        <w:tc>
          <w:tcPr>
            <w:tcW w:w="2512" w:type="dxa"/>
          </w:tcPr>
          <w:p w14:paraId="013862C3" w14:textId="77777777" w:rsidR="00334C6A" w:rsidRPr="005647EB" w:rsidRDefault="00334C6A" w:rsidP="002570E4">
            <w:pPr>
              <w:pStyle w:val="TAL"/>
              <w:keepNext w:val="0"/>
              <w:keepLines w:val="0"/>
            </w:pPr>
            <w:r w:rsidRPr="005647EB">
              <w:lastRenderedPageBreak/>
              <w:t>DRX</w:t>
            </w:r>
          </w:p>
        </w:tc>
        <w:tc>
          <w:tcPr>
            <w:tcW w:w="603" w:type="dxa"/>
          </w:tcPr>
          <w:p w14:paraId="6B3178AD" w14:textId="77777777" w:rsidR="00334C6A" w:rsidRPr="005647EB" w:rsidRDefault="00334C6A" w:rsidP="002570E4">
            <w:pPr>
              <w:pStyle w:val="TAC"/>
              <w:keepNext w:val="0"/>
              <w:keepLines w:val="0"/>
              <w:rPr>
                <w:rFonts w:cs="v4.2.0"/>
              </w:rPr>
            </w:pPr>
          </w:p>
        </w:tc>
        <w:tc>
          <w:tcPr>
            <w:tcW w:w="2969" w:type="dxa"/>
          </w:tcPr>
          <w:p w14:paraId="63EF7AA2" w14:textId="77777777" w:rsidR="00334C6A" w:rsidRPr="005647EB" w:rsidRDefault="00334C6A" w:rsidP="002570E4">
            <w:pPr>
              <w:pStyle w:val="TAL"/>
              <w:keepNext w:val="0"/>
              <w:keepLines w:val="0"/>
            </w:pPr>
            <w:r w:rsidRPr="005647EB">
              <w:t>ON</w:t>
            </w:r>
          </w:p>
        </w:tc>
        <w:tc>
          <w:tcPr>
            <w:tcW w:w="3642" w:type="dxa"/>
          </w:tcPr>
          <w:p w14:paraId="754092E8" w14:textId="51FD54F4" w:rsidR="00334C6A" w:rsidRPr="005647EB" w:rsidRDefault="00334C6A" w:rsidP="002570E4">
            <w:pPr>
              <w:pStyle w:val="TAL"/>
              <w:keepNext w:val="0"/>
              <w:keepLines w:val="0"/>
            </w:pPr>
            <w:r w:rsidRPr="005647EB">
              <w:t>DRX</w:t>
            </w:r>
            <w:r w:rsidR="002570E4" w:rsidRPr="005647EB">
              <w:t xml:space="preserve"> </w:t>
            </w:r>
            <w:r w:rsidRPr="005647EB">
              <w:t>related</w:t>
            </w:r>
            <w:r w:rsidR="002570E4" w:rsidRPr="005647EB">
              <w:t xml:space="preserve"> </w:t>
            </w:r>
            <w:r w:rsidRPr="005647EB">
              <w:t>parameters</w:t>
            </w:r>
            <w:r w:rsidR="002570E4" w:rsidRPr="005647EB">
              <w:t xml:space="preserve"> </w:t>
            </w:r>
            <w:r w:rsidRPr="005647EB">
              <w:t>are</w:t>
            </w:r>
            <w:r w:rsidR="002570E4" w:rsidRPr="005647EB">
              <w:t xml:space="preserve"> </w:t>
            </w:r>
            <w:r w:rsidRPr="005647EB">
              <w:t>defined</w:t>
            </w:r>
            <w:r w:rsidR="002570E4" w:rsidRPr="005647EB">
              <w:t xml:space="preserve"> </w:t>
            </w:r>
            <w:r w:rsidRPr="005647EB">
              <w:t>in</w:t>
            </w:r>
            <w:r w:rsidR="002570E4" w:rsidRPr="005647EB">
              <w:t xml:space="preserve"> </w:t>
            </w:r>
            <w:r w:rsidRPr="005647EB">
              <w:t>Table</w:t>
            </w:r>
            <w:r w:rsidR="002570E4" w:rsidRPr="005647EB">
              <w:t xml:space="preserve"> </w:t>
            </w:r>
            <w:r w:rsidRPr="005647EB">
              <w:t>8.4.3_2.5-2</w:t>
            </w:r>
          </w:p>
        </w:tc>
      </w:tr>
      <w:tr w:rsidR="00334C6A" w:rsidRPr="005647EB" w14:paraId="5B1DCDF2" w14:textId="77777777" w:rsidTr="00A31201">
        <w:trPr>
          <w:cantSplit/>
          <w:jc w:val="center"/>
        </w:trPr>
        <w:tc>
          <w:tcPr>
            <w:tcW w:w="2512" w:type="dxa"/>
          </w:tcPr>
          <w:p w14:paraId="3B7023D5" w14:textId="77777777" w:rsidR="00334C6A" w:rsidRPr="005647EB" w:rsidRDefault="00334C6A" w:rsidP="002570E4">
            <w:pPr>
              <w:pStyle w:val="TAL"/>
              <w:keepNext w:val="0"/>
              <w:keepLines w:val="0"/>
              <w:rPr>
                <w:rFonts w:cs="v4.2.0"/>
              </w:rPr>
            </w:pPr>
            <w:r w:rsidRPr="005647EB">
              <w:rPr>
                <w:rFonts w:cs="v4.2.0"/>
              </w:rPr>
              <w:t>T1</w:t>
            </w:r>
          </w:p>
        </w:tc>
        <w:tc>
          <w:tcPr>
            <w:tcW w:w="603" w:type="dxa"/>
          </w:tcPr>
          <w:p w14:paraId="581B783F" w14:textId="77777777" w:rsidR="00334C6A" w:rsidRPr="005647EB" w:rsidRDefault="00334C6A" w:rsidP="002570E4">
            <w:pPr>
              <w:pStyle w:val="TAC"/>
              <w:keepNext w:val="0"/>
              <w:keepLines w:val="0"/>
              <w:rPr>
                <w:rFonts w:cs="v4.2.0"/>
              </w:rPr>
            </w:pPr>
            <w:r w:rsidRPr="005647EB">
              <w:rPr>
                <w:rFonts w:cs="v4.2.0"/>
              </w:rPr>
              <w:t>s</w:t>
            </w:r>
          </w:p>
        </w:tc>
        <w:tc>
          <w:tcPr>
            <w:tcW w:w="2969" w:type="dxa"/>
          </w:tcPr>
          <w:p w14:paraId="30E0E8DF" w14:textId="77777777" w:rsidR="00334C6A" w:rsidRPr="005647EB" w:rsidRDefault="00334C6A" w:rsidP="002570E4">
            <w:pPr>
              <w:pStyle w:val="TAL"/>
              <w:keepNext w:val="0"/>
              <w:keepLines w:val="0"/>
            </w:pPr>
            <w:r w:rsidRPr="005647EB">
              <w:t>30</w:t>
            </w:r>
          </w:p>
        </w:tc>
        <w:tc>
          <w:tcPr>
            <w:tcW w:w="3642" w:type="dxa"/>
          </w:tcPr>
          <w:p w14:paraId="3F5280A3" w14:textId="77777777" w:rsidR="00334C6A" w:rsidRPr="005647EB" w:rsidRDefault="00334C6A" w:rsidP="002570E4">
            <w:pPr>
              <w:pStyle w:val="TAL"/>
              <w:keepNext w:val="0"/>
              <w:keepLines w:val="0"/>
            </w:pPr>
          </w:p>
        </w:tc>
      </w:tr>
      <w:tr w:rsidR="00334C6A" w:rsidRPr="005647EB" w14:paraId="745F905B" w14:textId="77777777" w:rsidTr="00A31201">
        <w:trPr>
          <w:cantSplit/>
          <w:jc w:val="center"/>
        </w:trPr>
        <w:tc>
          <w:tcPr>
            <w:tcW w:w="2512" w:type="dxa"/>
          </w:tcPr>
          <w:p w14:paraId="2172A9DD" w14:textId="77777777" w:rsidR="00334C6A" w:rsidRPr="005647EB" w:rsidRDefault="00334C6A" w:rsidP="002570E4">
            <w:pPr>
              <w:pStyle w:val="TAL"/>
              <w:keepNext w:val="0"/>
              <w:keepLines w:val="0"/>
              <w:rPr>
                <w:rFonts w:cs="v4.2.0"/>
              </w:rPr>
            </w:pPr>
            <w:r w:rsidRPr="005647EB">
              <w:rPr>
                <w:rFonts w:cs="v4.2.0"/>
              </w:rPr>
              <w:t>T2</w:t>
            </w:r>
          </w:p>
        </w:tc>
        <w:tc>
          <w:tcPr>
            <w:tcW w:w="603" w:type="dxa"/>
          </w:tcPr>
          <w:p w14:paraId="46EB3ACF" w14:textId="77777777" w:rsidR="00334C6A" w:rsidRPr="005647EB" w:rsidRDefault="00334C6A" w:rsidP="002570E4">
            <w:pPr>
              <w:pStyle w:val="TAC"/>
              <w:keepNext w:val="0"/>
              <w:keepLines w:val="0"/>
              <w:rPr>
                <w:rFonts w:cs="v4.2.0"/>
              </w:rPr>
            </w:pPr>
            <w:r w:rsidRPr="005647EB">
              <w:rPr>
                <w:rFonts w:cs="v4.2.0"/>
              </w:rPr>
              <w:t>s</w:t>
            </w:r>
          </w:p>
        </w:tc>
        <w:tc>
          <w:tcPr>
            <w:tcW w:w="2969" w:type="dxa"/>
          </w:tcPr>
          <w:p w14:paraId="493BE187" w14:textId="77777777" w:rsidR="00334C6A" w:rsidRPr="005647EB" w:rsidRDefault="00334C6A" w:rsidP="002570E4">
            <w:pPr>
              <w:pStyle w:val="TAL"/>
              <w:keepNext w:val="0"/>
              <w:keepLines w:val="0"/>
            </w:pPr>
            <w:r w:rsidRPr="005647EB">
              <w:t>9</w:t>
            </w:r>
          </w:p>
        </w:tc>
        <w:tc>
          <w:tcPr>
            <w:tcW w:w="3642" w:type="dxa"/>
          </w:tcPr>
          <w:p w14:paraId="1947D914" w14:textId="77777777" w:rsidR="00334C6A" w:rsidRPr="005647EB" w:rsidRDefault="00334C6A" w:rsidP="002570E4">
            <w:pPr>
              <w:pStyle w:val="TAL"/>
              <w:keepNext w:val="0"/>
              <w:keepLines w:val="0"/>
            </w:pPr>
          </w:p>
        </w:tc>
      </w:tr>
    </w:tbl>
    <w:p w14:paraId="1131E6D3" w14:textId="77777777" w:rsidR="00334C6A" w:rsidRPr="005647EB" w:rsidRDefault="00334C6A" w:rsidP="002570E4"/>
    <w:p w14:paraId="4270F88E" w14:textId="77777777" w:rsidR="00334C6A" w:rsidRPr="005647EB" w:rsidRDefault="00334C6A" w:rsidP="002570E4">
      <w:pPr>
        <w:pStyle w:val="Heading5"/>
        <w:keepNext w:val="0"/>
        <w:keepLines w:val="0"/>
      </w:pPr>
      <w:r w:rsidRPr="005647EB">
        <w:t>8.4.3_2.4.2</w:t>
      </w:r>
      <w:r w:rsidRPr="005647EB">
        <w:tab/>
        <w:t>Test procedure</w:t>
      </w:r>
    </w:p>
    <w:p w14:paraId="02FC3981" w14:textId="77777777" w:rsidR="00334C6A" w:rsidRPr="005647EB" w:rsidRDefault="00334C6A" w:rsidP="002570E4">
      <w:pPr>
        <w:rPr>
          <w:rFonts w:cs="v3.7.0"/>
        </w:rPr>
      </w:pPr>
      <w:r w:rsidRPr="005647EB">
        <w:t>The test consists of one active cell and one neighbour cell. In the measurement control information it is indicated to the UE that event-triggered reporting with Event A3 and the filter coefficient is used. The test consists of two successive time periods, with time durations of T1 and T2 respectively.</w:t>
      </w:r>
    </w:p>
    <w:p w14:paraId="2136BC24" w14:textId="77777777" w:rsidR="00334C6A" w:rsidRPr="005647EB" w:rsidRDefault="00334C6A" w:rsidP="002570E4">
      <w:r w:rsidRPr="005647EB">
        <w:rPr>
          <w:rFonts w:cs="v3.7.0"/>
        </w:rPr>
        <w:t>In the Test when DRX = 1280 ms is used, a non-zero L3 filtering is configured. The uplink time alignment is not maintained and UE needs to use RACH to obtain UL allocation for measurement reporting.</w:t>
      </w:r>
    </w:p>
    <w:p w14:paraId="4BDC8659" w14:textId="213E1D57" w:rsidR="00334C6A" w:rsidRPr="005647EB" w:rsidRDefault="00334C6A" w:rsidP="00A31201">
      <w:pPr>
        <w:pStyle w:val="B1"/>
        <w:ind w:left="709" w:hanging="425"/>
      </w:pPr>
      <w:r w:rsidRPr="005647EB">
        <w:t>1.</w:t>
      </w:r>
      <w:r w:rsidR="00A31201" w:rsidRPr="005647EB">
        <w:tab/>
      </w:r>
      <w:r w:rsidRPr="005647EB">
        <w:t xml:space="preserve">Ensure the UE is in State 3A-RF according </w:t>
      </w:r>
      <w:r w:rsidR="002570E4" w:rsidRPr="005647EB">
        <w:t>to 3GPP TS</w:t>
      </w:r>
      <w:r w:rsidRPr="005647EB">
        <w:t xml:space="preserve"> 36.508 [7] clause 7.2A.3.</w:t>
      </w:r>
    </w:p>
    <w:p w14:paraId="661AE9EF" w14:textId="6068857C" w:rsidR="00334C6A" w:rsidRPr="005647EB" w:rsidRDefault="00334C6A" w:rsidP="00A31201">
      <w:pPr>
        <w:pStyle w:val="B1"/>
        <w:ind w:left="709" w:hanging="425"/>
        <w:rPr>
          <w:rFonts w:eastAsia="??"/>
        </w:rPr>
      </w:pPr>
      <w:r w:rsidRPr="005647EB">
        <w:rPr>
          <w:rFonts w:eastAsia="??"/>
        </w:rPr>
        <w:t>2.</w:t>
      </w:r>
      <w:r w:rsidR="00A31201" w:rsidRPr="005647EB">
        <w:rPr>
          <w:rFonts w:eastAsia="??"/>
        </w:rPr>
        <w:tab/>
      </w:r>
      <w:r w:rsidRPr="005647EB">
        <w:rPr>
          <w:rFonts w:eastAsia="??"/>
        </w:rPr>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5647EB">
          <w:rPr>
            <w:rFonts w:eastAsia="??"/>
          </w:rPr>
          <w:t>1 in</w:t>
        </w:r>
      </w:smartTag>
      <w:r w:rsidRPr="005647EB">
        <w:rPr>
          <w:rFonts w:eastAsia="??"/>
        </w:rPr>
        <w:t xml:space="preserve"> Table 8.4.3_2.5-1. </w:t>
      </w:r>
      <w:r w:rsidRPr="005647EB">
        <w:t>Propagation conditions are set according to Annex B clause B.1.1.</w:t>
      </w:r>
      <w:r w:rsidRPr="005647EB">
        <w:rPr>
          <w:lang w:eastAsia="zh-CN"/>
        </w:rPr>
        <w:t xml:space="preserve"> </w:t>
      </w:r>
      <w:r w:rsidRPr="005647EB">
        <w:rPr>
          <w:rFonts w:eastAsia="??"/>
        </w:rPr>
        <w:t>T1 starts.</w:t>
      </w:r>
    </w:p>
    <w:p w14:paraId="318D5B5A" w14:textId="3A6B13E4" w:rsidR="00334C6A" w:rsidRPr="005647EB" w:rsidRDefault="00334C6A" w:rsidP="00A31201">
      <w:pPr>
        <w:pStyle w:val="B1"/>
        <w:ind w:left="709" w:hanging="425"/>
      </w:pPr>
      <w:r w:rsidRPr="005647EB">
        <w:t>3.</w:t>
      </w:r>
      <w:r w:rsidR="00A31201" w:rsidRPr="005647EB">
        <w:tab/>
      </w:r>
      <w:r w:rsidRPr="005647EB">
        <w:t>SS shall transmit an RRCConnectionReconfiguration message.</w:t>
      </w:r>
    </w:p>
    <w:p w14:paraId="16F66A42" w14:textId="0E368D6F" w:rsidR="00334C6A" w:rsidRPr="005647EB" w:rsidRDefault="00334C6A" w:rsidP="00A31201">
      <w:pPr>
        <w:pStyle w:val="B1"/>
        <w:ind w:left="709" w:hanging="425"/>
      </w:pPr>
      <w:r w:rsidRPr="005647EB">
        <w:t>4.</w:t>
      </w:r>
      <w:r w:rsidR="00A31201" w:rsidRPr="005647EB">
        <w:tab/>
      </w:r>
      <w:r w:rsidRPr="005647EB">
        <w:t>The UE shall transmit RRCConnectionReconfigurationComplete message.</w:t>
      </w:r>
    </w:p>
    <w:p w14:paraId="0657224C" w14:textId="727E9336" w:rsidR="00334C6A" w:rsidRPr="005647EB" w:rsidRDefault="00334C6A" w:rsidP="00A31201">
      <w:pPr>
        <w:pStyle w:val="B1"/>
        <w:ind w:left="709" w:hanging="425"/>
      </w:pPr>
      <w:r w:rsidRPr="005647EB">
        <w:t>5.</w:t>
      </w:r>
      <w:r w:rsidR="00A31201" w:rsidRPr="005647EB">
        <w:tab/>
      </w:r>
      <w:r w:rsidRPr="005647EB">
        <w:t>During T1 the SS continuously checks the absence of  an A3 triggered measurement report from the neighbour cell. If the UE does not send this during T1, then count neither success nor fail. If the UE sends such a report, then count a fail. Upon a fail in step 5, neither success nor fail are counted in step 7.</w:t>
      </w:r>
    </w:p>
    <w:p w14:paraId="57CB798D" w14:textId="13D281F5" w:rsidR="00334C6A" w:rsidRPr="005647EB" w:rsidRDefault="00334C6A" w:rsidP="00A31201">
      <w:pPr>
        <w:pStyle w:val="B1"/>
        <w:ind w:left="709" w:hanging="425"/>
      </w:pPr>
      <w:r w:rsidRPr="005647EB">
        <w:t>6.</w:t>
      </w:r>
      <w:r w:rsidR="00A31201" w:rsidRPr="005647EB">
        <w:tab/>
      </w:r>
      <w:r w:rsidRPr="005647EB">
        <w:t>When T1 expires, the SS shall switch the power setting from T1 to T2 as specified in Table 8.4.3_2.5-1 and 8.4.3_2.5-2.</w:t>
      </w:r>
    </w:p>
    <w:p w14:paraId="3402FC0D" w14:textId="0DFC2133" w:rsidR="00334C6A" w:rsidRPr="005647EB" w:rsidRDefault="00334C6A" w:rsidP="00A31201">
      <w:pPr>
        <w:pStyle w:val="B1"/>
        <w:ind w:left="709" w:hanging="425"/>
      </w:pPr>
      <w:r w:rsidRPr="005647EB">
        <w:t>7.</w:t>
      </w:r>
      <w:r w:rsidR="00A31201" w:rsidRPr="005647EB">
        <w:tab/>
      </w:r>
      <w:r w:rsidRPr="005647EB">
        <w:t>UE shall transmit a MeasurementReport message triggered by Event A3. If the overall delays measured from the beginning of time period T2 is less than 7682 ms then the number of “successes” is increased by one. Otherwise count a fail.</w:t>
      </w:r>
    </w:p>
    <w:p w14:paraId="718C52CA" w14:textId="34A5DB1B" w:rsidR="00334C6A" w:rsidRPr="005647EB" w:rsidRDefault="00334C6A" w:rsidP="00A31201">
      <w:pPr>
        <w:pStyle w:val="B1"/>
        <w:ind w:left="709" w:hanging="425"/>
      </w:pPr>
      <w:r w:rsidRPr="005647EB">
        <w:t>8.</w:t>
      </w:r>
      <w:r w:rsidR="00A31201" w:rsidRPr="005647EB">
        <w:tab/>
      </w:r>
      <w:r w:rsidRPr="005647EB">
        <w:t>After the SS receive the MeasurementReport message in step 7) or when T2 expires, the SS shall transmit RRCConnectionRelease message to release the RRC connection which includes the release of the established radio bearers as well as all radio resources.</w:t>
      </w:r>
    </w:p>
    <w:p w14:paraId="2F5107F2" w14:textId="1E7FA961" w:rsidR="00334C6A" w:rsidRPr="005647EB" w:rsidRDefault="00334C6A" w:rsidP="00A31201">
      <w:pPr>
        <w:pStyle w:val="B1"/>
        <w:ind w:left="709" w:hanging="425"/>
      </w:pPr>
      <w:r w:rsidRPr="005647EB">
        <w:t>9.</w:t>
      </w:r>
      <w:r w:rsidR="00A31201" w:rsidRPr="005647EB">
        <w:tab/>
      </w:r>
      <w:r w:rsidRPr="005647EB">
        <w:t>Set Cell 2 physical cell identity = ((current cell 2 physical cell identity + 1) mod 14 + 2) for next iteration of the test procedure loop.</w:t>
      </w:r>
    </w:p>
    <w:p w14:paraId="52AA8C6E" w14:textId="488B346D" w:rsidR="00334C6A" w:rsidRPr="005647EB" w:rsidRDefault="00334C6A" w:rsidP="00A31201">
      <w:pPr>
        <w:pStyle w:val="B1"/>
        <w:ind w:left="709" w:hanging="425"/>
        <w:rPr>
          <w:lang w:eastAsia="zh-CN"/>
        </w:rPr>
      </w:pPr>
      <w:r w:rsidRPr="005647EB">
        <w:t>10.</w:t>
      </w:r>
      <w:r w:rsidR="00A31201" w:rsidRPr="005647EB">
        <w:tab/>
      </w:r>
      <w:r w:rsidRPr="005647EB">
        <w:t>After the RRC connection release, the SS</w:t>
      </w:r>
      <w:r w:rsidRPr="005647EB">
        <w:rPr>
          <w:lang w:eastAsia="zh-CN"/>
        </w:rPr>
        <w:t>:</w:t>
      </w:r>
    </w:p>
    <w:p w14:paraId="3B2F330A" w14:textId="77777777" w:rsidR="00A31201" w:rsidRPr="005647EB" w:rsidRDefault="00334C6A" w:rsidP="00A31201">
      <w:pPr>
        <w:pStyle w:val="B2"/>
      </w:pPr>
      <w:r w:rsidRPr="005647EB">
        <w:rPr>
          <w:lang w:eastAsia="zh-CN"/>
        </w:rPr>
        <w:t>-</w:t>
      </w:r>
      <w:r w:rsidR="00A31201" w:rsidRPr="005647EB">
        <w:rPr>
          <w:lang w:eastAsia="zh-CN"/>
        </w:rPr>
        <w:tab/>
      </w:r>
      <w:r w:rsidRPr="005647EB">
        <w:t>transmits in Cell 1 a Paging message (including PagingRecord with ue-Identity) for the UE</w:t>
      </w:r>
      <w:r w:rsidRPr="005647EB">
        <w:rPr>
          <w:lang w:eastAsia="zh-CN"/>
        </w:rPr>
        <w:t xml:space="preserve"> and ensures the UE is in State 3A according </w:t>
      </w:r>
      <w:r w:rsidR="002570E4" w:rsidRPr="005647EB">
        <w:rPr>
          <w:lang w:eastAsia="zh-CN"/>
        </w:rPr>
        <w:t>to 3GPP TS</w:t>
      </w:r>
      <w:r w:rsidRPr="005647EB">
        <w:rPr>
          <w:lang w:eastAsia="zh-CN"/>
        </w:rPr>
        <w:t xml:space="preserve"> 36.508 [7] clause 4.5.3A (if the paging fails, switches off and on the UE and ensures the UE is in State 3A-RF according </w:t>
      </w:r>
      <w:r w:rsidR="002570E4" w:rsidRPr="005647EB">
        <w:rPr>
          <w:lang w:eastAsia="zh-CN"/>
        </w:rPr>
        <w:t>to 3GPP TS</w:t>
      </w:r>
      <w:r w:rsidRPr="005647EB">
        <w:rPr>
          <w:lang w:eastAsia="zh-CN"/>
        </w:rPr>
        <w:t xml:space="preserve"> 36.508 [7] clause 7.2A.3)</w:t>
      </w:r>
      <w:r w:rsidR="00A31201" w:rsidRPr="005647EB">
        <w:t xml:space="preserve">; </w:t>
      </w:r>
      <w:r w:rsidRPr="005647EB">
        <w:t>or</w:t>
      </w:r>
    </w:p>
    <w:p w14:paraId="0BBDE2CD" w14:textId="6F1A6A17" w:rsidR="00334C6A" w:rsidRPr="005647EB" w:rsidRDefault="00334C6A" w:rsidP="00A31201">
      <w:pPr>
        <w:pStyle w:val="B2"/>
      </w:pPr>
      <w:r w:rsidRPr="005647EB">
        <w:rPr>
          <w:lang w:eastAsia="zh-CN"/>
        </w:rPr>
        <w:t>-</w:t>
      </w:r>
      <w:r w:rsidR="00A31201" w:rsidRPr="005647EB">
        <w:rPr>
          <w:lang w:eastAsia="zh-CN"/>
        </w:rPr>
        <w:tab/>
      </w:r>
      <w:r w:rsidRPr="005647EB">
        <w:t xml:space="preserve">switches off </w:t>
      </w:r>
      <w:r w:rsidRPr="005647EB">
        <w:rPr>
          <w:lang w:eastAsia="zh-CN"/>
        </w:rPr>
        <w:t xml:space="preserve">and on </w:t>
      </w:r>
      <w:r w:rsidRPr="005647EB">
        <w:t>the UE</w:t>
      </w:r>
      <w:r w:rsidRPr="005647EB">
        <w:rPr>
          <w:lang w:eastAsia="zh-CN"/>
        </w:rPr>
        <w:t xml:space="preserve"> and ensures the UE is in State 3A-RF according </w:t>
      </w:r>
      <w:r w:rsidR="002570E4" w:rsidRPr="005647EB">
        <w:rPr>
          <w:lang w:eastAsia="zh-CN"/>
        </w:rPr>
        <w:t>to 3GPP TS</w:t>
      </w:r>
      <w:r w:rsidRPr="005647EB">
        <w:rPr>
          <w:lang w:eastAsia="zh-CN"/>
        </w:rPr>
        <w:t xml:space="preserve"> 36.508 [7] clause</w:t>
      </w:r>
      <w:r w:rsidR="00A31201" w:rsidRPr="005647EB">
        <w:rPr>
          <w:lang w:eastAsia="zh-CN"/>
        </w:rPr>
        <w:t> </w:t>
      </w:r>
      <w:r w:rsidRPr="005647EB">
        <w:rPr>
          <w:lang w:eastAsia="zh-CN"/>
        </w:rPr>
        <w:t>7.2A.3</w:t>
      </w:r>
      <w:r w:rsidRPr="005647EB">
        <w:t>.</w:t>
      </w:r>
    </w:p>
    <w:p w14:paraId="0EB299A8" w14:textId="52B1A6B8" w:rsidR="00334C6A" w:rsidRPr="005647EB" w:rsidRDefault="00334C6A" w:rsidP="00A31201">
      <w:pPr>
        <w:pStyle w:val="B1"/>
        <w:ind w:left="709" w:hanging="425"/>
        <w:rPr>
          <w:lang w:eastAsia="zh-CN"/>
        </w:rPr>
      </w:pPr>
      <w:r w:rsidRPr="005647EB">
        <w:t>11.</w:t>
      </w:r>
      <w:r w:rsidR="00A31201" w:rsidRPr="005647EB">
        <w:tab/>
      </w:r>
      <w:r w:rsidRPr="005647EB">
        <w:t xml:space="preserve">Repeat step </w:t>
      </w:r>
      <w:r w:rsidRPr="005647EB">
        <w:rPr>
          <w:lang w:eastAsia="zh-CN"/>
        </w:rPr>
        <w:t>2</w:t>
      </w:r>
      <w:r w:rsidRPr="005647EB">
        <w:t xml:space="preserve">-10 until the confidence level according to </w:t>
      </w:r>
      <w:r w:rsidRPr="005647EB">
        <w:rPr>
          <w:rFonts w:eastAsia="??"/>
        </w:rPr>
        <w:t>Tables G.2.3</w:t>
      </w:r>
      <w:smartTag w:uri="urn:schemas-microsoft-com:office:smarttags" w:element="chmetcnv">
        <w:smartTagPr>
          <w:attr w:name="UnitName" w:val="in"/>
          <w:attr w:name="SourceValue" w:val="1"/>
          <w:attr w:name="HasSpace" w:val="True"/>
          <w:attr w:name="Negative" w:val="True"/>
          <w:attr w:name="NumberType" w:val="1"/>
          <w:attr w:name="TCSC" w:val="0"/>
        </w:smartTagPr>
        <w:r w:rsidRPr="005647EB">
          <w:rPr>
            <w:rFonts w:eastAsia="??"/>
          </w:rPr>
          <w:t>-1 in</w:t>
        </w:r>
      </w:smartTag>
      <w:r w:rsidRPr="005647EB">
        <w:rPr>
          <w:rFonts w:eastAsia="??"/>
        </w:rPr>
        <w:t xml:space="preserve"> Annex G clause G.2 is achieved.</w:t>
      </w:r>
    </w:p>
    <w:p w14:paraId="74BD8AEF" w14:textId="77777777" w:rsidR="00334C6A" w:rsidRPr="005647EB" w:rsidRDefault="00334C6A" w:rsidP="002570E4">
      <w:pPr>
        <w:pStyle w:val="Heading5"/>
        <w:keepNext w:val="0"/>
        <w:keepLines w:val="0"/>
      </w:pPr>
      <w:r w:rsidRPr="005647EB">
        <w:t>8.4.3_2.4.3</w:t>
      </w:r>
      <w:r w:rsidRPr="005647EB">
        <w:tab/>
        <w:t>Message contents</w:t>
      </w:r>
    </w:p>
    <w:p w14:paraId="2687E8EA" w14:textId="7D3B05D3"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 </w:t>
      </w:r>
    </w:p>
    <w:p w14:paraId="46FF16AC" w14:textId="77777777" w:rsidR="00334C6A" w:rsidRPr="005647EB" w:rsidRDefault="00334C6A" w:rsidP="006D30B7">
      <w:pPr>
        <w:pStyle w:val="TH"/>
        <w:rPr>
          <w:lang w:eastAsia="zh-CN"/>
        </w:rPr>
      </w:pPr>
      <w:r w:rsidRPr="005647EB">
        <w:lastRenderedPageBreak/>
        <w:t xml:space="preserve">Table </w:t>
      </w:r>
      <w:r w:rsidRPr="005647EB">
        <w:rPr>
          <w:lang w:eastAsia="zh-CN"/>
        </w:rPr>
        <w:t>8.4.3_2.4.3</w:t>
      </w:r>
      <w:r w:rsidRPr="005647EB">
        <w:t xml:space="preserve">-1: Common </w:t>
      </w:r>
      <w:r w:rsidRPr="005647EB">
        <w:rPr>
          <w:lang w:eastAsia="zh-CN"/>
        </w:rPr>
        <w:t>Exception messages for E-UTRAN TDD-TDD inter-frequency event triggered reporting under AWGN propagation conditions with DRX when L3 filtering is used</w:t>
      </w:r>
      <w:r w:rsidRPr="005647EB">
        <w:t xml:space="preserve"> in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3239275D" w14:textId="77777777" w:rsidTr="0099395D">
        <w:trPr>
          <w:cantSplit/>
          <w:jc w:val="center"/>
        </w:trPr>
        <w:tc>
          <w:tcPr>
            <w:tcW w:w="8022" w:type="dxa"/>
            <w:gridSpan w:val="2"/>
          </w:tcPr>
          <w:p w14:paraId="4315B121" w14:textId="440B7146" w:rsidR="00334C6A" w:rsidRPr="005647EB" w:rsidRDefault="00334C6A" w:rsidP="006D30B7">
            <w:pPr>
              <w:pStyle w:val="TAH"/>
              <w:rPr>
                <w:lang w:eastAsia="zh-CN"/>
              </w:rPr>
            </w:pPr>
            <w:r w:rsidRPr="005647EB">
              <w:rPr>
                <w:lang w:eastAsia="zh-CN"/>
              </w:rPr>
              <w:t>Default</w:t>
            </w:r>
            <w:r w:rsidR="002570E4" w:rsidRPr="005647EB">
              <w:rPr>
                <w:lang w:eastAsia="zh-CN"/>
              </w:rPr>
              <w:t xml:space="preserve"> </w:t>
            </w:r>
            <w:r w:rsidRPr="005647EB">
              <w:rPr>
                <w:lang w:eastAsia="zh-CN"/>
              </w:rPr>
              <w:t>Message</w:t>
            </w:r>
            <w:r w:rsidR="002570E4" w:rsidRPr="005647EB">
              <w:rPr>
                <w:lang w:eastAsia="zh-CN"/>
              </w:rPr>
              <w:t xml:space="preserve"> </w:t>
            </w:r>
            <w:r w:rsidRPr="005647EB">
              <w:rPr>
                <w:lang w:eastAsia="zh-CN"/>
              </w:rPr>
              <w:t>Contents</w:t>
            </w:r>
          </w:p>
        </w:tc>
      </w:tr>
      <w:tr w:rsidR="00334C6A" w:rsidRPr="005647EB" w14:paraId="53411F14" w14:textId="77777777" w:rsidTr="0099395D">
        <w:trPr>
          <w:cantSplit/>
          <w:jc w:val="center"/>
        </w:trPr>
        <w:tc>
          <w:tcPr>
            <w:tcW w:w="5692" w:type="dxa"/>
          </w:tcPr>
          <w:p w14:paraId="55A7F599" w14:textId="777F9EC7" w:rsidR="00334C6A" w:rsidRPr="005647EB" w:rsidRDefault="00334C6A" w:rsidP="006D30B7">
            <w:pPr>
              <w:pStyle w:val="TAL"/>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2785CE1E" w14:textId="77777777" w:rsidR="00334C6A" w:rsidRPr="005647EB" w:rsidRDefault="00334C6A" w:rsidP="006D30B7">
            <w:pPr>
              <w:pStyle w:val="TAL"/>
              <w:rPr>
                <w:lang w:eastAsia="zh-CN"/>
              </w:rPr>
            </w:pPr>
          </w:p>
        </w:tc>
      </w:tr>
      <w:tr w:rsidR="00334C6A" w:rsidRPr="005647EB" w14:paraId="75006687" w14:textId="77777777" w:rsidTr="0099395D">
        <w:trPr>
          <w:cantSplit/>
          <w:jc w:val="center"/>
        </w:trPr>
        <w:tc>
          <w:tcPr>
            <w:tcW w:w="5692" w:type="dxa"/>
          </w:tcPr>
          <w:p w14:paraId="0452155D" w14:textId="0C20C697" w:rsidR="00334C6A" w:rsidRPr="005647EB" w:rsidRDefault="00334C6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5C0A551E" w14:textId="25D519A0" w:rsidR="00334C6A" w:rsidRPr="005647EB" w:rsidRDefault="00334C6A" w:rsidP="002570E4">
            <w:pPr>
              <w:pStyle w:val="TAL"/>
              <w:keepNext w:val="0"/>
              <w:keepLines w:val="0"/>
            </w:pPr>
            <w:r w:rsidRPr="005647EB">
              <w:t>Table</w:t>
            </w:r>
            <w:r w:rsidR="002570E4" w:rsidRPr="005647EB">
              <w:t xml:space="preserve"> </w:t>
            </w:r>
            <w:r w:rsidRPr="005647EB">
              <w:t>H.3.1-3</w:t>
            </w:r>
          </w:p>
          <w:p w14:paraId="137052EB" w14:textId="18E1947F" w:rsidR="00334C6A" w:rsidRPr="005647EB" w:rsidRDefault="00334C6A" w:rsidP="002570E4">
            <w:pPr>
              <w:pStyle w:val="TAL"/>
              <w:keepNext w:val="0"/>
              <w:keepLines w:val="0"/>
            </w:pPr>
            <w:r w:rsidRPr="005647EB">
              <w:t>Table</w:t>
            </w:r>
            <w:r w:rsidR="002570E4" w:rsidRPr="005647EB">
              <w:t xml:space="preserve"> </w:t>
            </w:r>
            <w:r w:rsidRPr="005647EB">
              <w:t>H.3.7-2</w:t>
            </w:r>
          </w:p>
          <w:p w14:paraId="5729ADE1" w14:textId="2F1E4A0C" w:rsidR="00334C6A" w:rsidRPr="005647EB" w:rsidRDefault="00334C6A" w:rsidP="002570E4">
            <w:pPr>
              <w:pStyle w:val="TAL"/>
              <w:keepNext w:val="0"/>
              <w:keepLines w:val="0"/>
              <w:rPr>
                <w:b/>
              </w:rPr>
            </w:pPr>
            <w:r w:rsidRPr="005647EB">
              <w:t>Table</w:t>
            </w:r>
            <w:r w:rsidR="002570E4" w:rsidRPr="005647EB">
              <w:t xml:space="preserve"> </w:t>
            </w:r>
            <w:r w:rsidRPr="005647EB">
              <w:t>H.3.7-3</w:t>
            </w:r>
          </w:p>
        </w:tc>
      </w:tr>
    </w:tbl>
    <w:p w14:paraId="2B6A486C" w14:textId="77777777" w:rsidR="00334C6A" w:rsidRPr="005647EB" w:rsidRDefault="00334C6A" w:rsidP="002570E4">
      <w:pPr>
        <w:rPr>
          <w:lang w:eastAsia="zh-CN"/>
        </w:rPr>
      </w:pPr>
    </w:p>
    <w:p w14:paraId="276928FC" w14:textId="77777777" w:rsidR="00334C6A" w:rsidRPr="005647EB" w:rsidRDefault="00334C6A" w:rsidP="002570E4">
      <w:pPr>
        <w:pStyle w:val="TH"/>
        <w:keepNext w:val="0"/>
        <w:keepLines w:val="0"/>
      </w:pPr>
      <w:r w:rsidRPr="005647EB">
        <w:t xml:space="preserve">Table </w:t>
      </w:r>
      <w:r w:rsidRPr="005647EB">
        <w:rPr>
          <w:lang w:eastAsia="zh-CN"/>
        </w:rPr>
        <w:t>8.4.3_2.4.3</w:t>
      </w:r>
      <w:r w:rsidRPr="005647EB">
        <w:t>-</w:t>
      </w:r>
      <w:r w:rsidRPr="005647EB">
        <w:rPr>
          <w:lang w:eastAsia="zh-CN"/>
        </w:rPr>
        <w:t>2</w:t>
      </w:r>
      <w:r w:rsidRPr="005647EB">
        <w:t xml:space="preserve">: </w:t>
      </w:r>
      <w:r w:rsidRPr="005647EB">
        <w:rPr>
          <w:i/>
        </w:rPr>
        <w:t>RRCConnectionReconfiguration</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in test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334C6A" w:rsidRPr="005647EB" w14:paraId="671F6F99" w14:textId="77777777" w:rsidTr="002570E4">
        <w:trPr>
          <w:jc w:val="center"/>
        </w:trPr>
        <w:tc>
          <w:tcPr>
            <w:tcW w:w="9639" w:type="dxa"/>
            <w:gridSpan w:val="4"/>
          </w:tcPr>
          <w:p w14:paraId="0856058C" w14:textId="40E27A2F"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334C6A" w:rsidRPr="005647EB" w14:paraId="75991D44" w14:textId="77777777" w:rsidTr="002570E4">
        <w:trPr>
          <w:jc w:val="center"/>
        </w:trPr>
        <w:tc>
          <w:tcPr>
            <w:tcW w:w="4427" w:type="dxa"/>
          </w:tcPr>
          <w:p w14:paraId="3C093313" w14:textId="5C1103B0"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47F9285C" w14:textId="77777777" w:rsidR="00334C6A" w:rsidRPr="005647EB" w:rsidRDefault="00334C6A" w:rsidP="002570E4">
            <w:pPr>
              <w:pStyle w:val="TAH"/>
              <w:keepNext w:val="0"/>
              <w:keepLines w:val="0"/>
            </w:pPr>
            <w:r w:rsidRPr="005647EB">
              <w:t>Value/remark</w:t>
            </w:r>
          </w:p>
        </w:tc>
        <w:tc>
          <w:tcPr>
            <w:tcW w:w="1700" w:type="dxa"/>
          </w:tcPr>
          <w:p w14:paraId="3C8E1DB3" w14:textId="77777777" w:rsidR="00334C6A" w:rsidRPr="005647EB" w:rsidRDefault="00334C6A" w:rsidP="002570E4">
            <w:pPr>
              <w:pStyle w:val="TAH"/>
              <w:keepNext w:val="0"/>
              <w:keepLines w:val="0"/>
            </w:pPr>
            <w:r w:rsidRPr="005647EB">
              <w:t>Comment</w:t>
            </w:r>
          </w:p>
        </w:tc>
        <w:tc>
          <w:tcPr>
            <w:tcW w:w="1245" w:type="dxa"/>
          </w:tcPr>
          <w:p w14:paraId="3316326C" w14:textId="77777777" w:rsidR="00334C6A" w:rsidRPr="005647EB" w:rsidRDefault="00334C6A" w:rsidP="002570E4">
            <w:pPr>
              <w:pStyle w:val="TAH"/>
              <w:keepNext w:val="0"/>
              <w:keepLines w:val="0"/>
            </w:pPr>
            <w:r w:rsidRPr="005647EB">
              <w:t>Condition</w:t>
            </w:r>
          </w:p>
        </w:tc>
      </w:tr>
      <w:tr w:rsidR="00334C6A" w:rsidRPr="005647EB" w14:paraId="7EAA7405" w14:textId="77777777" w:rsidTr="002570E4">
        <w:trPr>
          <w:jc w:val="center"/>
        </w:trPr>
        <w:tc>
          <w:tcPr>
            <w:tcW w:w="4427" w:type="dxa"/>
          </w:tcPr>
          <w:p w14:paraId="0E04B736" w14:textId="1A3E6BE4" w:rsidR="00334C6A" w:rsidRPr="005647EB" w:rsidRDefault="00334C6A"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65F54FAF" w14:textId="77777777" w:rsidR="00334C6A" w:rsidRPr="005647EB" w:rsidRDefault="00334C6A" w:rsidP="002570E4">
            <w:pPr>
              <w:pStyle w:val="TAL"/>
              <w:keepNext w:val="0"/>
              <w:keepLines w:val="0"/>
            </w:pPr>
          </w:p>
        </w:tc>
        <w:tc>
          <w:tcPr>
            <w:tcW w:w="1700" w:type="dxa"/>
          </w:tcPr>
          <w:p w14:paraId="0EFEC7D7" w14:textId="77777777" w:rsidR="00334C6A" w:rsidRPr="005647EB" w:rsidRDefault="00334C6A" w:rsidP="002570E4">
            <w:pPr>
              <w:pStyle w:val="TAL"/>
              <w:keepNext w:val="0"/>
              <w:keepLines w:val="0"/>
            </w:pPr>
          </w:p>
        </w:tc>
        <w:tc>
          <w:tcPr>
            <w:tcW w:w="1245" w:type="dxa"/>
          </w:tcPr>
          <w:p w14:paraId="5F453FB9" w14:textId="77777777" w:rsidR="00334C6A" w:rsidRPr="005647EB" w:rsidRDefault="00334C6A" w:rsidP="002570E4">
            <w:pPr>
              <w:pStyle w:val="TAL"/>
              <w:keepNext w:val="0"/>
              <w:keepLines w:val="0"/>
            </w:pPr>
          </w:p>
        </w:tc>
      </w:tr>
      <w:tr w:rsidR="00334C6A" w:rsidRPr="005647EB" w14:paraId="66CDB9E2" w14:textId="77777777" w:rsidTr="002570E4">
        <w:trPr>
          <w:jc w:val="center"/>
        </w:trPr>
        <w:tc>
          <w:tcPr>
            <w:tcW w:w="4427" w:type="dxa"/>
          </w:tcPr>
          <w:p w14:paraId="6C31DF85" w14:textId="1C9093A8" w:rsidR="00334C6A" w:rsidRPr="005647EB" w:rsidRDefault="002570E4" w:rsidP="002570E4">
            <w:pPr>
              <w:pStyle w:val="TAL"/>
              <w:keepNext w:val="0"/>
              <w:keepLines w:val="0"/>
              <w:rPr>
                <w:snapToGrid w:val="0"/>
              </w:rPr>
            </w:pPr>
            <w:r w:rsidRPr="005647EB">
              <w:rPr>
                <w:snapToGrid w:val="0"/>
              </w:rPr>
              <w:t xml:space="preserve">  </w:t>
            </w:r>
            <w:r w:rsidR="00334C6A" w:rsidRPr="005647EB">
              <w:rPr>
                <w:snapToGrid w:val="0"/>
              </w:rPr>
              <w:t>rrc-TransactionIdentifier</w:t>
            </w:r>
          </w:p>
        </w:tc>
        <w:tc>
          <w:tcPr>
            <w:tcW w:w="2267" w:type="dxa"/>
          </w:tcPr>
          <w:p w14:paraId="5058ED52" w14:textId="718E50F8" w:rsidR="00334C6A" w:rsidRPr="005647EB" w:rsidRDefault="00334C6A"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7E95544D" w14:textId="77777777" w:rsidR="00334C6A" w:rsidRPr="005647EB" w:rsidRDefault="00334C6A" w:rsidP="002570E4">
            <w:pPr>
              <w:pStyle w:val="TAL"/>
              <w:keepNext w:val="0"/>
              <w:keepLines w:val="0"/>
              <w:rPr>
                <w:snapToGrid w:val="0"/>
              </w:rPr>
            </w:pPr>
          </w:p>
        </w:tc>
        <w:tc>
          <w:tcPr>
            <w:tcW w:w="1245" w:type="dxa"/>
          </w:tcPr>
          <w:p w14:paraId="41D0154B" w14:textId="77777777" w:rsidR="00334C6A" w:rsidRPr="005647EB" w:rsidRDefault="00334C6A" w:rsidP="002570E4">
            <w:pPr>
              <w:pStyle w:val="TAL"/>
              <w:keepNext w:val="0"/>
              <w:keepLines w:val="0"/>
              <w:rPr>
                <w:snapToGrid w:val="0"/>
              </w:rPr>
            </w:pPr>
          </w:p>
        </w:tc>
      </w:tr>
      <w:tr w:rsidR="00334C6A" w:rsidRPr="005647EB" w14:paraId="09D03905" w14:textId="77777777" w:rsidTr="002570E4">
        <w:trPr>
          <w:jc w:val="center"/>
        </w:trPr>
        <w:tc>
          <w:tcPr>
            <w:tcW w:w="4427" w:type="dxa"/>
          </w:tcPr>
          <w:p w14:paraId="7D60F28F" w14:textId="58CF8A4F" w:rsidR="00334C6A" w:rsidRPr="005647EB" w:rsidRDefault="002570E4" w:rsidP="002570E4">
            <w:pPr>
              <w:pStyle w:val="TAL"/>
              <w:keepNext w:val="0"/>
              <w:keepLines w:val="0"/>
            </w:pPr>
            <w:r w:rsidRPr="005647EB">
              <w:t xml:space="preserve">  </w:t>
            </w:r>
            <w:r w:rsidR="00334C6A" w:rsidRPr="005647EB">
              <w:t>criticalExtensions</w:t>
            </w:r>
            <w:r w:rsidRPr="005647EB">
              <w:t xml:space="preserve"> </w:t>
            </w:r>
            <w:r w:rsidR="00334C6A" w:rsidRPr="005647EB">
              <w:t>CHOICE</w:t>
            </w:r>
            <w:r w:rsidRPr="005647EB">
              <w:t xml:space="preserve"> </w:t>
            </w:r>
            <w:r w:rsidR="00334C6A" w:rsidRPr="005647EB">
              <w:t>{</w:t>
            </w:r>
          </w:p>
        </w:tc>
        <w:tc>
          <w:tcPr>
            <w:tcW w:w="2267" w:type="dxa"/>
          </w:tcPr>
          <w:p w14:paraId="0B464187" w14:textId="77777777" w:rsidR="00334C6A" w:rsidRPr="005647EB" w:rsidRDefault="00334C6A" w:rsidP="002570E4">
            <w:pPr>
              <w:pStyle w:val="TAL"/>
              <w:keepNext w:val="0"/>
              <w:keepLines w:val="0"/>
            </w:pPr>
          </w:p>
        </w:tc>
        <w:tc>
          <w:tcPr>
            <w:tcW w:w="1700" w:type="dxa"/>
          </w:tcPr>
          <w:p w14:paraId="214C88F9" w14:textId="77777777" w:rsidR="00334C6A" w:rsidRPr="005647EB" w:rsidRDefault="00334C6A" w:rsidP="002570E4">
            <w:pPr>
              <w:pStyle w:val="TAL"/>
              <w:keepNext w:val="0"/>
              <w:keepLines w:val="0"/>
            </w:pPr>
          </w:p>
        </w:tc>
        <w:tc>
          <w:tcPr>
            <w:tcW w:w="1245" w:type="dxa"/>
          </w:tcPr>
          <w:p w14:paraId="102F8363" w14:textId="77777777" w:rsidR="00334C6A" w:rsidRPr="005647EB" w:rsidRDefault="00334C6A" w:rsidP="002570E4">
            <w:pPr>
              <w:pStyle w:val="TAL"/>
              <w:keepNext w:val="0"/>
              <w:keepLines w:val="0"/>
            </w:pPr>
          </w:p>
        </w:tc>
      </w:tr>
      <w:tr w:rsidR="00334C6A" w:rsidRPr="005647EB" w14:paraId="4BB0B2EE" w14:textId="77777777" w:rsidTr="002570E4">
        <w:trPr>
          <w:jc w:val="center"/>
        </w:trPr>
        <w:tc>
          <w:tcPr>
            <w:tcW w:w="4427" w:type="dxa"/>
          </w:tcPr>
          <w:p w14:paraId="1428364F" w14:textId="6441C630" w:rsidR="00334C6A" w:rsidRPr="005647EB" w:rsidRDefault="002570E4" w:rsidP="002570E4">
            <w:pPr>
              <w:pStyle w:val="TAL"/>
              <w:keepNext w:val="0"/>
              <w:keepLines w:val="0"/>
            </w:pPr>
            <w:r w:rsidRPr="005647EB">
              <w:t xml:space="preserve">     </w:t>
            </w:r>
            <w:r w:rsidR="00334C6A" w:rsidRPr="005647EB">
              <w:t>c1</w:t>
            </w:r>
            <w:r w:rsidRPr="005647EB">
              <w:t xml:space="preserve"> </w:t>
            </w:r>
            <w:r w:rsidR="00334C6A" w:rsidRPr="005647EB">
              <w:t>CHOICE{</w:t>
            </w:r>
          </w:p>
        </w:tc>
        <w:tc>
          <w:tcPr>
            <w:tcW w:w="2267" w:type="dxa"/>
          </w:tcPr>
          <w:p w14:paraId="65B81EBB" w14:textId="77777777" w:rsidR="00334C6A" w:rsidRPr="005647EB" w:rsidRDefault="00334C6A" w:rsidP="002570E4">
            <w:pPr>
              <w:pStyle w:val="TAL"/>
              <w:keepNext w:val="0"/>
              <w:keepLines w:val="0"/>
            </w:pPr>
          </w:p>
        </w:tc>
        <w:tc>
          <w:tcPr>
            <w:tcW w:w="1700" w:type="dxa"/>
          </w:tcPr>
          <w:p w14:paraId="637FE850" w14:textId="77777777" w:rsidR="00334C6A" w:rsidRPr="005647EB" w:rsidRDefault="00334C6A" w:rsidP="002570E4">
            <w:pPr>
              <w:pStyle w:val="TAL"/>
              <w:keepNext w:val="0"/>
              <w:keepLines w:val="0"/>
            </w:pPr>
          </w:p>
        </w:tc>
        <w:tc>
          <w:tcPr>
            <w:tcW w:w="1245" w:type="dxa"/>
          </w:tcPr>
          <w:p w14:paraId="3D0032FC" w14:textId="77777777" w:rsidR="00334C6A" w:rsidRPr="005647EB" w:rsidRDefault="00334C6A" w:rsidP="002570E4">
            <w:pPr>
              <w:pStyle w:val="TAL"/>
              <w:keepNext w:val="0"/>
              <w:keepLines w:val="0"/>
            </w:pPr>
          </w:p>
        </w:tc>
      </w:tr>
      <w:tr w:rsidR="00334C6A" w:rsidRPr="005647EB" w14:paraId="35ADE633" w14:textId="77777777" w:rsidTr="002570E4">
        <w:trPr>
          <w:jc w:val="center"/>
        </w:trPr>
        <w:tc>
          <w:tcPr>
            <w:tcW w:w="4427" w:type="dxa"/>
          </w:tcPr>
          <w:p w14:paraId="54CD35F1" w14:textId="4E2CA0A4" w:rsidR="00334C6A" w:rsidRPr="005647EB" w:rsidRDefault="002570E4" w:rsidP="002570E4">
            <w:pPr>
              <w:pStyle w:val="TAL"/>
              <w:keepNext w:val="0"/>
              <w:keepLines w:val="0"/>
            </w:pPr>
            <w:r w:rsidRPr="005647EB">
              <w:t xml:space="preserve">      </w:t>
            </w:r>
            <w:r w:rsidR="00334C6A" w:rsidRPr="005647EB">
              <w:t>rrcConnectionReconfiguration-r8</w:t>
            </w:r>
            <w:r w:rsidRPr="005647EB">
              <w:t xml:space="preserve"> </w:t>
            </w:r>
            <w:r w:rsidR="00334C6A" w:rsidRPr="005647EB">
              <w:t>SEQUENCE</w:t>
            </w:r>
            <w:r w:rsidRPr="005647EB">
              <w:t xml:space="preserve"> </w:t>
            </w:r>
            <w:r w:rsidR="00334C6A" w:rsidRPr="005647EB">
              <w:t>{</w:t>
            </w:r>
          </w:p>
        </w:tc>
        <w:tc>
          <w:tcPr>
            <w:tcW w:w="2267" w:type="dxa"/>
          </w:tcPr>
          <w:p w14:paraId="5F9B4474" w14:textId="77777777" w:rsidR="00334C6A" w:rsidRPr="005647EB" w:rsidRDefault="00334C6A" w:rsidP="002570E4">
            <w:pPr>
              <w:pStyle w:val="TAL"/>
              <w:keepNext w:val="0"/>
              <w:keepLines w:val="0"/>
            </w:pPr>
          </w:p>
        </w:tc>
        <w:tc>
          <w:tcPr>
            <w:tcW w:w="1700" w:type="dxa"/>
          </w:tcPr>
          <w:p w14:paraId="629DF12D" w14:textId="77777777" w:rsidR="00334C6A" w:rsidRPr="005647EB" w:rsidRDefault="00334C6A" w:rsidP="002570E4">
            <w:pPr>
              <w:pStyle w:val="TAL"/>
              <w:keepNext w:val="0"/>
              <w:keepLines w:val="0"/>
            </w:pPr>
          </w:p>
        </w:tc>
        <w:tc>
          <w:tcPr>
            <w:tcW w:w="1245" w:type="dxa"/>
          </w:tcPr>
          <w:p w14:paraId="603A3FC9" w14:textId="77777777" w:rsidR="00334C6A" w:rsidRPr="005647EB" w:rsidRDefault="00334C6A" w:rsidP="002570E4">
            <w:pPr>
              <w:pStyle w:val="TAL"/>
              <w:keepNext w:val="0"/>
              <w:keepLines w:val="0"/>
            </w:pPr>
          </w:p>
        </w:tc>
      </w:tr>
      <w:tr w:rsidR="00334C6A" w:rsidRPr="005647EB" w14:paraId="7DB48AA7" w14:textId="77777777" w:rsidTr="002570E4">
        <w:trPr>
          <w:jc w:val="center"/>
        </w:trPr>
        <w:tc>
          <w:tcPr>
            <w:tcW w:w="4427" w:type="dxa"/>
          </w:tcPr>
          <w:p w14:paraId="6B6506BF" w14:textId="06AA6F8C" w:rsidR="00334C6A" w:rsidRPr="005647EB" w:rsidRDefault="002570E4" w:rsidP="002570E4">
            <w:pPr>
              <w:pStyle w:val="TAL"/>
              <w:keepNext w:val="0"/>
              <w:keepLines w:val="0"/>
            </w:pPr>
            <w:r w:rsidRPr="005647EB">
              <w:t xml:space="preserve">        </w:t>
            </w:r>
            <w:r w:rsidR="00334C6A" w:rsidRPr="005647EB">
              <w:t>measConfig</w:t>
            </w:r>
            <w:r w:rsidRPr="005647EB">
              <w:t xml:space="preserve"> </w:t>
            </w:r>
          </w:p>
        </w:tc>
        <w:tc>
          <w:tcPr>
            <w:tcW w:w="2267" w:type="dxa"/>
          </w:tcPr>
          <w:p w14:paraId="1DC0AD86" w14:textId="54FFA828" w:rsidR="00334C6A" w:rsidRPr="005647EB" w:rsidRDefault="00334C6A" w:rsidP="002570E4">
            <w:pPr>
              <w:pStyle w:val="TAL"/>
              <w:keepNext w:val="0"/>
              <w:keepLines w:val="0"/>
            </w:pPr>
            <w:r w:rsidRPr="005647EB">
              <w:t>MeasConfig</w:t>
            </w:r>
            <w:r w:rsidR="002570E4" w:rsidRPr="005647EB">
              <w:t xml:space="preserve"> </w:t>
            </w:r>
            <w:r w:rsidRPr="005647EB">
              <w:t>-DEFAULT</w:t>
            </w:r>
          </w:p>
        </w:tc>
        <w:tc>
          <w:tcPr>
            <w:tcW w:w="1700" w:type="dxa"/>
          </w:tcPr>
          <w:p w14:paraId="03CDA2F5" w14:textId="77777777" w:rsidR="00334C6A" w:rsidRPr="005647EB" w:rsidRDefault="00334C6A" w:rsidP="002570E4">
            <w:pPr>
              <w:pStyle w:val="TAL"/>
              <w:keepNext w:val="0"/>
              <w:keepLines w:val="0"/>
            </w:pPr>
          </w:p>
        </w:tc>
        <w:tc>
          <w:tcPr>
            <w:tcW w:w="1245" w:type="dxa"/>
          </w:tcPr>
          <w:p w14:paraId="02F14A1A" w14:textId="77777777" w:rsidR="00334C6A" w:rsidRPr="005647EB" w:rsidRDefault="00334C6A" w:rsidP="002570E4">
            <w:pPr>
              <w:pStyle w:val="TAL"/>
              <w:keepNext w:val="0"/>
              <w:keepLines w:val="0"/>
            </w:pPr>
          </w:p>
        </w:tc>
      </w:tr>
      <w:tr w:rsidR="00334C6A" w:rsidRPr="005647EB" w14:paraId="1BD2724C" w14:textId="77777777" w:rsidTr="002570E4">
        <w:trPr>
          <w:jc w:val="center"/>
        </w:trPr>
        <w:tc>
          <w:tcPr>
            <w:tcW w:w="4427" w:type="dxa"/>
          </w:tcPr>
          <w:p w14:paraId="12382641" w14:textId="3CFBEEAC" w:rsidR="00334C6A" w:rsidRPr="005647EB" w:rsidRDefault="002570E4" w:rsidP="002570E4">
            <w:pPr>
              <w:pStyle w:val="TAL"/>
              <w:keepNext w:val="0"/>
              <w:keepLines w:val="0"/>
              <w:rPr>
                <w:lang w:eastAsia="zh-CN"/>
              </w:rPr>
            </w:pPr>
            <w:r w:rsidRPr="005647EB">
              <w:rPr>
                <w:lang w:eastAsia="zh-CN"/>
              </w:rPr>
              <w:t xml:space="preserve">        </w:t>
            </w:r>
            <w:r w:rsidR="00334C6A" w:rsidRPr="005647EB">
              <w:t>radioResourceConfigDedicated</w:t>
            </w:r>
          </w:p>
        </w:tc>
        <w:tc>
          <w:tcPr>
            <w:tcW w:w="2267" w:type="dxa"/>
          </w:tcPr>
          <w:p w14:paraId="0F20404B" w14:textId="77777777" w:rsidR="00334C6A" w:rsidRPr="005647EB" w:rsidRDefault="00334C6A" w:rsidP="002570E4">
            <w:pPr>
              <w:pStyle w:val="TAL"/>
              <w:keepNext w:val="0"/>
              <w:keepLines w:val="0"/>
            </w:pPr>
            <w:r w:rsidRPr="005647EB">
              <w:t>RadioResourceConfigDedicated-HO</w:t>
            </w:r>
          </w:p>
        </w:tc>
        <w:tc>
          <w:tcPr>
            <w:tcW w:w="1700" w:type="dxa"/>
          </w:tcPr>
          <w:p w14:paraId="634F24F5" w14:textId="77777777" w:rsidR="00334C6A" w:rsidRPr="005647EB" w:rsidRDefault="00334C6A" w:rsidP="002570E4">
            <w:pPr>
              <w:pStyle w:val="TAL"/>
              <w:keepNext w:val="0"/>
              <w:keepLines w:val="0"/>
            </w:pPr>
          </w:p>
        </w:tc>
        <w:tc>
          <w:tcPr>
            <w:tcW w:w="1245" w:type="dxa"/>
          </w:tcPr>
          <w:p w14:paraId="6E49AF2E" w14:textId="77777777" w:rsidR="00334C6A" w:rsidRPr="005647EB" w:rsidRDefault="00334C6A" w:rsidP="002570E4">
            <w:pPr>
              <w:pStyle w:val="TAL"/>
              <w:keepNext w:val="0"/>
              <w:keepLines w:val="0"/>
              <w:rPr>
                <w:lang w:eastAsia="zh-CN"/>
              </w:rPr>
            </w:pPr>
          </w:p>
        </w:tc>
      </w:tr>
      <w:tr w:rsidR="00334C6A" w:rsidRPr="005647EB" w14:paraId="40E80A70" w14:textId="77777777" w:rsidTr="002570E4">
        <w:trPr>
          <w:jc w:val="center"/>
        </w:trPr>
        <w:tc>
          <w:tcPr>
            <w:tcW w:w="4427" w:type="dxa"/>
          </w:tcPr>
          <w:p w14:paraId="73778760" w14:textId="44DC16CF" w:rsidR="00334C6A" w:rsidRPr="005647EB" w:rsidRDefault="002570E4" w:rsidP="002570E4">
            <w:pPr>
              <w:pStyle w:val="TAL"/>
              <w:keepNext w:val="0"/>
              <w:keepLines w:val="0"/>
            </w:pPr>
            <w:r w:rsidRPr="005647EB">
              <w:rPr>
                <w:lang w:eastAsia="zh-CN"/>
              </w:rPr>
              <w:t xml:space="preserve">   </w:t>
            </w:r>
            <w:r w:rsidR="00334C6A" w:rsidRPr="005647EB">
              <w:rPr>
                <w:lang w:eastAsia="zh-CN"/>
              </w:rPr>
              <w:t>}</w:t>
            </w:r>
          </w:p>
        </w:tc>
        <w:tc>
          <w:tcPr>
            <w:tcW w:w="2267" w:type="dxa"/>
          </w:tcPr>
          <w:p w14:paraId="4B916FCD" w14:textId="77777777" w:rsidR="00334C6A" w:rsidRPr="005647EB" w:rsidRDefault="00334C6A" w:rsidP="002570E4">
            <w:pPr>
              <w:pStyle w:val="TAL"/>
              <w:keepNext w:val="0"/>
              <w:keepLines w:val="0"/>
            </w:pPr>
          </w:p>
        </w:tc>
        <w:tc>
          <w:tcPr>
            <w:tcW w:w="1700" w:type="dxa"/>
          </w:tcPr>
          <w:p w14:paraId="257AE41D" w14:textId="77777777" w:rsidR="00334C6A" w:rsidRPr="005647EB" w:rsidRDefault="00334C6A" w:rsidP="002570E4">
            <w:pPr>
              <w:pStyle w:val="TAL"/>
              <w:keepNext w:val="0"/>
              <w:keepLines w:val="0"/>
            </w:pPr>
          </w:p>
        </w:tc>
        <w:tc>
          <w:tcPr>
            <w:tcW w:w="1245" w:type="dxa"/>
          </w:tcPr>
          <w:p w14:paraId="768E01CD" w14:textId="77777777" w:rsidR="00334C6A" w:rsidRPr="005647EB" w:rsidRDefault="00334C6A" w:rsidP="002570E4">
            <w:pPr>
              <w:pStyle w:val="TAL"/>
              <w:keepNext w:val="0"/>
              <w:keepLines w:val="0"/>
            </w:pPr>
          </w:p>
        </w:tc>
      </w:tr>
      <w:tr w:rsidR="00334C6A" w:rsidRPr="005647EB" w14:paraId="276EB592" w14:textId="77777777" w:rsidTr="002570E4">
        <w:trPr>
          <w:jc w:val="center"/>
        </w:trPr>
        <w:tc>
          <w:tcPr>
            <w:tcW w:w="4427" w:type="dxa"/>
          </w:tcPr>
          <w:p w14:paraId="20E532FF" w14:textId="3FA4B9BA"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13E21EFB" w14:textId="77777777" w:rsidR="00334C6A" w:rsidRPr="005647EB" w:rsidRDefault="00334C6A" w:rsidP="002570E4">
            <w:pPr>
              <w:pStyle w:val="TAL"/>
              <w:keepNext w:val="0"/>
              <w:keepLines w:val="0"/>
            </w:pPr>
          </w:p>
        </w:tc>
        <w:tc>
          <w:tcPr>
            <w:tcW w:w="1700" w:type="dxa"/>
          </w:tcPr>
          <w:p w14:paraId="64CB3B74" w14:textId="77777777" w:rsidR="00334C6A" w:rsidRPr="005647EB" w:rsidRDefault="00334C6A" w:rsidP="002570E4">
            <w:pPr>
              <w:pStyle w:val="TAL"/>
              <w:keepNext w:val="0"/>
              <w:keepLines w:val="0"/>
            </w:pPr>
          </w:p>
        </w:tc>
        <w:tc>
          <w:tcPr>
            <w:tcW w:w="1245" w:type="dxa"/>
          </w:tcPr>
          <w:p w14:paraId="63B4BACA" w14:textId="77777777" w:rsidR="00334C6A" w:rsidRPr="005647EB" w:rsidRDefault="00334C6A" w:rsidP="002570E4">
            <w:pPr>
              <w:pStyle w:val="TAL"/>
              <w:keepNext w:val="0"/>
              <w:keepLines w:val="0"/>
            </w:pPr>
          </w:p>
        </w:tc>
      </w:tr>
      <w:tr w:rsidR="00334C6A" w:rsidRPr="005647EB" w14:paraId="7DE50B58" w14:textId="77777777" w:rsidTr="002570E4">
        <w:trPr>
          <w:jc w:val="center"/>
        </w:trPr>
        <w:tc>
          <w:tcPr>
            <w:tcW w:w="4427" w:type="dxa"/>
          </w:tcPr>
          <w:p w14:paraId="5D3861E0" w14:textId="2275AABB" w:rsidR="00334C6A" w:rsidRPr="005647EB" w:rsidRDefault="002570E4" w:rsidP="002570E4">
            <w:pPr>
              <w:pStyle w:val="TAL"/>
              <w:keepNext w:val="0"/>
              <w:keepLines w:val="0"/>
            </w:pPr>
            <w:r w:rsidRPr="005647EB">
              <w:t xml:space="preserve"> </w:t>
            </w:r>
            <w:r w:rsidR="00334C6A" w:rsidRPr="005647EB">
              <w:t>}</w:t>
            </w:r>
          </w:p>
        </w:tc>
        <w:tc>
          <w:tcPr>
            <w:tcW w:w="2267" w:type="dxa"/>
          </w:tcPr>
          <w:p w14:paraId="570FC549" w14:textId="77777777" w:rsidR="00334C6A" w:rsidRPr="005647EB" w:rsidRDefault="00334C6A" w:rsidP="002570E4">
            <w:pPr>
              <w:pStyle w:val="TAL"/>
              <w:keepNext w:val="0"/>
              <w:keepLines w:val="0"/>
            </w:pPr>
          </w:p>
        </w:tc>
        <w:tc>
          <w:tcPr>
            <w:tcW w:w="1700" w:type="dxa"/>
          </w:tcPr>
          <w:p w14:paraId="1310657A" w14:textId="77777777" w:rsidR="00334C6A" w:rsidRPr="005647EB" w:rsidRDefault="00334C6A" w:rsidP="002570E4">
            <w:pPr>
              <w:pStyle w:val="TAL"/>
              <w:keepNext w:val="0"/>
              <w:keepLines w:val="0"/>
            </w:pPr>
          </w:p>
        </w:tc>
        <w:tc>
          <w:tcPr>
            <w:tcW w:w="1245" w:type="dxa"/>
          </w:tcPr>
          <w:p w14:paraId="7711B8A2" w14:textId="77777777" w:rsidR="00334C6A" w:rsidRPr="005647EB" w:rsidRDefault="00334C6A" w:rsidP="002570E4">
            <w:pPr>
              <w:pStyle w:val="TAL"/>
              <w:keepNext w:val="0"/>
              <w:keepLines w:val="0"/>
            </w:pPr>
          </w:p>
        </w:tc>
      </w:tr>
      <w:tr w:rsidR="00334C6A" w:rsidRPr="005647EB" w14:paraId="790F5083" w14:textId="77777777" w:rsidTr="002570E4">
        <w:trPr>
          <w:jc w:val="center"/>
        </w:trPr>
        <w:tc>
          <w:tcPr>
            <w:tcW w:w="4427" w:type="dxa"/>
          </w:tcPr>
          <w:p w14:paraId="56F12FC5" w14:textId="77777777" w:rsidR="00334C6A" w:rsidRPr="005647EB" w:rsidRDefault="00334C6A" w:rsidP="002570E4">
            <w:pPr>
              <w:pStyle w:val="TAL"/>
              <w:keepNext w:val="0"/>
              <w:keepLines w:val="0"/>
            </w:pPr>
            <w:r w:rsidRPr="005647EB">
              <w:t>}</w:t>
            </w:r>
          </w:p>
        </w:tc>
        <w:tc>
          <w:tcPr>
            <w:tcW w:w="2267" w:type="dxa"/>
          </w:tcPr>
          <w:p w14:paraId="7DC27BB1" w14:textId="77777777" w:rsidR="00334C6A" w:rsidRPr="005647EB" w:rsidRDefault="00334C6A" w:rsidP="002570E4">
            <w:pPr>
              <w:pStyle w:val="TAL"/>
              <w:keepNext w:val="0"/>
              <w:keepLines w:val="0"/>
            </w:pPr>
          </w:p>
        </w:tc>
        <w:tc>
          <w:tcPr>
            <w:tcW w:w="1700" w:type="dxa"/>
          </w:tcPr>
          <w:p w14:paraId="2910416B" w14:textId="77777777" w:rsidR="00334C6A" w:rsidRPr="005647EB" w:rsidRDefault="00334C6A" w:rsidP="002570E4">
            <w:pPr>
              <w:pStyle w:val="TAL"/>
              <w:keepNext w:val="0"/>
              <w:keepLines w:val="0"/>
            </w:pPr>
          </w:p>
        </w:tc>
        <w:tc>
          <w:tcPr>
            <w:tcW w:w="1245" w:type="dxa"/>
          </w:tcPr>
          <w:p w14:paraId="6FAA731F" w14:textId="77777777" w:rsidR="00334C6A" w:rsidRPr="005647EB" w:rsidRDefault="00334C6A" w:rsidP="002570E4">
            <w:pPr>
              <w:pStyle w:val="TAL"/>
              <w:keepNext w:val="0"/>
              <w:keepLines w:val="0"/>
            </w:pPr>
          </w:p>
        </w:tc>
      </w:tr>
      <w:tr w:rsidR="00334C6A" w:rsidRPr="005647EB" w14:paraId="47BB4603" w14:textId="77777777" w:rsidTr="002570E4">
        <w:trPr>
          <w:jc w:val="center"/>
        </w:trPr>
        <w:tc>
          <w:tcPr>
            <w:tcW w:w="4427" w:type="dxa"/>
          </w:tcPr>
          <w:p w14:paraId="5B90B34A" w14:textId="77777777" w:rsidR="00334C6A" w:rsidRPr="005647EB" w:rsidRDefault="00334C6A" w:rsidP="002570E4">
            <w:pPr>
              <w:pStyle w:val="TAL"/>
              <w:keepNext w:val="0"/>
              <w:keepLines w:val="0"/>
            </w:pPr>
          </w:p>
        </w:tc>
        <w:tc>
          <w:tcPr>
            <w:tcW w:w="2267" w:type="dxa"/>
          </w:tcPr>
          <w:p w14:paraId="593B07E8" w14:textId="77777777" w:rsidR="00334C6A" w:rsidRPr="005647EB" w:rsidRDefault="00334C6A" w:rsidP="002570E4">
            <w:pPr>
              <w:pStyle w:val="TAL"/>
              <w:keepNext w:val="0"/>
              <w:keepLines w:val="0"/>
            </w:pPr>
          </w:p>
        </w:tc>
        <w:tc>
          <w:tcPr>
            <w:tcW w:w="1700" w:type="dxa"/>
          </w:tcPr>
          <w:p w14:paraId="48AB29F2" w14:textId="77777777" w:rsidR="00334C6A" w:rsidRPr="005647EB" w:rsidRDefault="00334C6A" w:rsidP="002570E4">
            <w:pPr>
              <w:pStyle w:val="TAL"/>
              <w:keepNext w:val="0"/>
              <w:keepLines w:val="0"/>
            </w:pPr>
          </w:p>
        </w:tc>
        <w:tc>
          <w:tcPr>
            <w:tcW w:w="1245" w:type="dxa"/>
          </w:tcPr>
          <w:p w14:paraId="6974FA82" w14:textId="77777777" w:rsidR="00334C6A" w:rsidRPr="005647EB" w:rsidRDefault="00334C6A" w:rsidP="002570E4">
            <w:pPr>
              <w:pStyle w:val="TAL"/>
              <w:keepNext w:val="0"/>
              <w:keepLines w:val="0"/>
            </w:pPr>
          </w:p>
        </w:tc>
      </w:tr>
    </w:tbl>
    <w:p w14:paraId="7679B36F" w14:textId="77777777" w:rsidR="00334C6A" w:rsidRPr="005647EB" w:rsidRDefault="00334C6A" w:rsidP="002570E4">
      <w:pPr>
        <w:rPr>
          <w:lang w:eastAsia="zh-CN"/>
        </w:rPr>
      </w:pPr>
    </w:p>
    <w:p w14:paraId="35E59B11" w14:textId="77777777" w:rsidR="00334C6A" w:rsidRPr="005647EB" w:rsidRDefault="00334C6A" w:rsidP="0099395D">
      <w:pPr>
        <w:pStyle w:val="TH"/>
      </w:pPr>
      <w:r w:rsidRPr="005647EB">
        <w:t>Table 8.4.3_2.4.3-</w:t>
      </w:r>
      <w:r w:rsidRPr="005647EB">
        <w:rPr>
          <w:lang w:eastAsia="zh-CN"/>
        </w:rPr>
        <w:t>3</w:t>
      </w:r>
      <w:r w:rsidRPr="005647EB">
        <w:t xml:space="preserve">: </w:t>
      </w:r>
      <w:r w:rsidRPr="005647EB">
        <w:rPr>
          <w:i/>
        </w:rPr>
        <w:t>MeasObjectEUTRA-GENERIC(</w:t>
      </w:r>
      <w:r w:rsidRPr="005647EB">
        <w:rPr>
          <w:i/>
          <w:lang w:eastAsia="zh-CN"/>
        </w:rPr>
        <w:t>f2</w:t>
      </w:r>
      <w:r w:rsidRPr="005647EB">
        <w:rPr>
          <w:i/>
        </w:rPr>
        <w: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334C6A" w:rsidRPr="005647EB" w14:paraId="30F83DB7" w14:textId="77777777" w:rsidTr="002570E4">
        <w:trPr>
          <w:jc w:val="center"/>
        </w:trPr>
        <w:tc>
          <w:tcPr>
            <w:tcW w:w="9635" w:type="dxa"/>
            <w:gridSpan w:val="4"/>
            <w:shd w:val="clear" w:color="auto" w:fill="auto"/>
          </w:tcPr>
          <w:p w14:paraId="447AAAD3" w14:textId="0EE97A6B" w:rsidR="00334C6A" w:rsidRPr="005647EB" w:rsidRDefault="00334C6A" w:rsidP="0099395D">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MeasObjectEUTRA-GENERIC(Freq)</w:t>
            </w:r>
          </w:p>
        </w:tc>
      </w:tr>
      <w:tr w:rsidR="00334C6A" w:rsidRPr="005647EB" w14:paraId="66EFE0A1" w14:textId="77777777" w:rsidTr="002570E4">
        <w:trPr>
          <w:jc w:val="center"/>
        </w:trPr>
        <w:tc>
          <w:tcPr>
            <w:tcW w:w="4535" w:type="dxa"/>
            <w:shd w:val="clear" w:color="auto" w:fill="auto"/>
          </w:tcPr>
          <w:p w14:paraId="3E645FE2" w14:textId="1E52C151" w:rsidR="00334C6A" w:rsidRPr="005647EB" w:rsidRDefault="00334C6A" w:rsidP="0099395D">
            <w:pPr>
              <w:pStyle w:val="TAH"/>
            </w:pPr>
            <w:r w:rsidRPr="005647EB">
              <w:t>Information</w:t>
            </w:r>
            <w:r w:rsidR="002570E4" w:rsidRPr="005647EB">
              <w:t xml:space="preserve"> </w:t>
            </w:r>
            <w:r w:rsidRPr="005647EB">
              <w:t>Element</w:t>
            </w:r>
          </w:p>
        </w:tc>
        <w:tc>
          <w:tcPr>
            <w:tcW w:w="2267" w:type="dxa"/>
            <w:shd w:val="clear" w:color="auto" w:fill="auto"/>
          </w:tcPr>
          <w:p w14:paraId="2BBF491B" w14:textId="77777777" w:rsidR="00334C6A" w:rsidRPr="005647EB" w:rsidRDefault="00334C6A" w:rsidP="0099395D">
            <w:pPr>
              <w:pStyle w:val="TAH"/>
            </w:pPr>
            <w:r w:rsidRPr="005647EB">
              <w:t>Value/remark</w:t>
            </w:r>
          </w:p>
        </w:tc>
        <w:tc>
          <w:tcPr>
            <w:tcW w:w="1700" w:type="dxa"/>
            <w:shd w:val="clear" w:color="auto" w:fill="auto"/>
          </w:tcPr>
          <w:p w14:paraId="646448C7" w14:textId="77777777" w:rsidR="00334C6A" w:rsidRPr="005647EB" w:rsidRDefault="00334C6A" w:rsidP="0099395D">
            <w:pPr>
              <w:pStyle w:val="TAH"/>
            </w:pPr>
            <w:r w:rsidRPr="005647EB">
              <w:t>Comment</w:t>
            </w:r>
          </w:p>
        </w:tc>
        <w:tc>
          <w:tcPr>
            <w:tcW w:w="1133" w:type="dxa"/>
            <w:shd w:val="clear" w:color="auto" w:fill="auto"/>
          </w:tcPr>
          <w:p w14:paraId="7648EE6E" w14:textId="77777777" w:rsidR="00334C6A" w:rsidRPr="005647EB" w:rsidRDefault="00334C6A" w:rsidP="0099395D">
            <w:pPr>
              <w:pStyle w:val="TAH"/>
            </w:pPr>
            <w:r w:rsidRPr="005647EB">
              <w:t>Condition</w:t>
            </w:r>
          </w:p>
        </w:tc>
      </w:tr>
      <w:tr w:rsidR="00334C6A" w:rsidRPr="005647EB" w14:paraId="7B09B89C" w14:textId="77777777" w:rsidTr="002570E4">
        <w:trPr>
          <w:jc w:val="center"/>
        </w:trPr>
        <w:tc>
          <w:tcPr>
            <w:tcW w:w="4535" w:type="dxa"/>
            <w:shd w:val="clear" w:color="auto" w:fill="auto"/>
          </w:tcPr>
          <w:p w14:paraId="1B896545" w14:textId="00200DEE" w:rsidR="00334C6A" w:rsidRPr="005647EB" w:rsidRDefault="00334C6A" w:rsidP="0099395D">
            <w:pPr>
              <w:pStyle w:val="TAL"/>
            </w:pPr>
            <w:r w:rsidRPr="005647EB">
              <w:t>MeasObjectEUTRA-GENERIC(Freq)</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00FEC74F" w14:textId="77777777" w:rsidR="00334C6A" w:rsidRPr="005647EB" w:rsidRDefault="00334C6A" w:rsidP="0099395D">
            <w:pPr>
              <w:pStyle w:val="TAL"/>
            </w:pPr>
          </w:p>
        </w:tc>
        <w:tc>
          <w:tcPr>
            <w:tcW w:w="1700" w:type="dxa"/>
            <w:shd w:val="clear" w:color="auto" w:fill="auto"/>
          </w:tcPr>
          <w:p w14:paraId="4930E0DD" w14:textId="77777777" w:rsidR="00334C6A" w:rsidRPr="005647EB" w:rsidRDefault="00334C6A" w:rsidP="0099395D">
            <w:pPr>
              <w:pStyle w:val="TAL"/>
            </w:pPr>
          </w:p>
        </w:tc>
        <w:tc>
          <w:tcPr>
            <w:tcW w:w="1133" w:type="dxa"/>
            <w:shd w:val="clear" w:color="auto" w:fill="auto"/>
          </w:tcPr>
          <w:p w14:paraId="732F5CD8" w14:textId="77777777" w:rsidR="00334C6A" w:rsidRPr="005647EB" w:rsidRDefault="00334C6A" w:rsidP="0099395D">
            <w:pPr>
              <w:pStyle w:val="TAL"/>
            </w:pPr>
          </w:p>
        </w:tc>
      </w:tr>
      <w:tr w:rsidR="00334C6A" w:rsidRPr="005647EB" w14:paraId="4B79A878" w14:textId="77777777" w:rsidTr="002570E4">
        <w:trPr>
          <w:jc w:val="center"/>
        </w:trPr>
        <w:tc>
          <w:tcPr>
            <w:tcW w:w="4535" w:type="dxa"/>
            <w:shd w:val="clear" w:color="auto" w:fill="auto"/>
          </w:tcPr>
          <w:p w14:paraId="3EFC3979" w14:textId="233680AC" w:rsidR="00334C6A" w:rsidRPr="005647EB" w:rsidRDefault="002570E4" w:rsidP="002570E4">
            <w:pPr>
              <w:pStyle w:val="TAL"/>
              <w:keepNext w:val="0"/>
              <w:keepLines w:val="0"/>
            </w:pPr>
            <w:r w:rsidRPr="005647EB">
              <w:t xml:space="preserve">  </w:t>
            </w:r>
            <w:r w:rsidR="00334C6A" w:rsidRPr="005647EB">
              <w:t>carrierFreq</w:t>
            </w:r>
            <w:r w:rsidRPr="005647EB">
              <w:t xml:space="preserve"> </w:t>
            </w:r>
          </w:p>
        </w:tc>
        <w:tc>
          <w:tcPr>
            <w:tcW w:w="2267" w:type="dxa"/>
            <w:shd w:val="clear" w:color="auto" w:fill="auto"/>
          </w:tcPr>
          <w:p w14:paraId="6D35BA16" w14:textId="138ACE69" w:rsidR="00334C6A" w:rsidRPr="005647EB" w:rsidRDefault="00334C6A" w:rsidP="002570E4">
            <w:pPr>
              <w:pStyle w:val="TAL"/>
              <w:keepNext w:val="0"/>
              <w:keepLines w:val="0"/>
              <w:rPr>
                <w:lang w:eastAsia="zh-CN"/>
              </w:rPr>
            </w:pPr>
            <w:r w:rsidRPr="005647EB">
              <w:t>Downlink</w:t>
            </w:r>
            <w:r w:rsidR="002570E4" w:rsidRPr="005647EB">
              <w:t xml:space="preserve"> </w:t>
            </w:r>
            <w:r w:rsidRPr="005647EB">
              <w:t>EARFCN</w:t>
            </w:r>
            <w:r w:rsidR="002570E4" w:rsidRPr="005647EB">
              <w:t xml:space="preserve"> </w:t>
            </w:r>
            <w:r w:rsidRPr="005647EB">
              <w:t>for</w:t>
            </w:r>
            <w:r w:rsidR="002570E4" w:rsidRPr="005647EB">
              <w:t xml:space="preserve"> </w:t>
            </w:r>
            <w:r w:rsidRPr="005647EB">
              <w:rPr>
                <w:lang w:eastAsia="zh-CN"/>
              </w:rPr>
              <w:t>frequency</w:t>
            </w:r>
            <w:r w:rsidR="002570E4" w:rsidRPr="005647EB">
              <w:rPr>
                <w:lang w:eastAsia="zh-CN"/>
              </w:rPr>
              <w:t xml:space="preserve"> </w:t>
            </w:r>
            <w:r w:rsidRPr="005647EB">
              <w:rPr>
                <w:lang w:eastAsia="zh-CN"/>
              </w:rPr>
              <w:t>f2</w:t>
            </w:r>
            <w:r w:rsidR="002570E4" w:rsidRPr="005647EB">
              <w:rPr>
                <w:lang w:eastAsia="zh-CN"/>
              </w:rPr>
              <w:t xml:space="preserve"> </w:t>
            </w:r>
            <w:r w:rsidRPr="005647EB">
              <w:rPr>
                <w:lang w:eastAsia="zh-CN"/>
              </w:rPr>
              <w:t>defined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36.508</w:t>
            </w:r>
          </w:p>
        </w:tc>
        <w:tc>
          <w:tcPr>
            <w:tcW w:w="1700" w:type="dxa"/>
            <w:shd w:val="clear" w:color="auto" w:fill="auto"/>
          </w:tcPr>
          <w:p w14:paraId="4130C3BF" w14:textId="77777777" w:rsidR="00334C6A" w:rsidRPr="005647EB" w:rsidRDefault="00334C6A" w:rsidP="002570E4">
            <w:pPr>
              <w:pStyle w:val="TAL"/>
              <w:keepNext w:val="0"/>
              <w:keepLines w:val="0"/>
            </w:pPr>
          </w:p>
        </w:tc>
        <w:tc>
          <w:tcPr>
            <w:tcW w:w="1133" w:type="dxa"/>
            <w:shd w:val="clear" w:color="auto" w:fill="auto"/>
          </w:tcPr>
          <w:p w14:paraId="06D243A4" w14:textId="77777777" w:rsidR="00334C6A" w:rsidRPr="005647EB" w:rsidRDefault="00334C6A" w:rsidP="002570E4">
            <w:pPr>
              <w:pStyle w:val="TAL"/>
              <w:keepNext w:val="0"/>
              <w:keepLines w:val="0"/>
            </w:pPr>
          </w:p>
        </w:tc>
      </w:tr>
      <w:tr w:rsidR="00334C6A" w:rsidRPr="005647EB" w14:paraId="5812C3D5" w14:textId="77777777" w:rsidTr="002570E4">
        <w:trPr>
          <w:jc w:val="center"/>
        </w:trPr>
        <w:tc>
          <w:tcPr>
            <w:tcW w:w="4535" w:type="dxa"/>
            <w:shd w:val="clear" w:color="auto" w:fill="auto"/>
          </w:tcPr>
          <w:p w14:paraId="1540DEC9" w14:textId="36354880" w:rsidR="00334C6A" w:rsidRPr="005647EB" w:rsidRDefault="002570E4" w:rsidP="002570E4">
            <w:pPr>
              <w:pStyle w:val="TAL"/>
              <w:keepNext w:val="0"/>
              <w:keepLines w:val="0"/>
            </w:pPr>
            <w:r w:rsidRPr="005647EB">
              <w:t xml:space="preserve">  </w:t>
            </w:r>
            <w:r w:rsidR="00334C6A" w:rsidRPr="005647EB">
              <w:t>allowedmeasBandwidth</w:t>
            </w:r>
          </w:p>
        </w:tc>
        <w:tc>
          <w:tcPr>
            <w:tcW w:w="2267" w:type="dxa"/>
            <w:shd w:val="clear" w:color="auto" w:fill="auto"/>
          </w:tcPr>
          <w:p w14:paraId="74AF7AAA" w14:textId="3926C72B" w:rsidR="00334C6A" w:rsidRPr="005647EB" w:rsidRDefault="00334C6A" w:rsidP="002570E4">
            <w:pPr>
              <w:pStyle w:val="TAL"/>
              <w:keepNext w:val="0"/>
              <w:keepLines w:val="0"/>
            </w:pPr>
            <w:r w:rsidRPr="005647EB">
              <w:t>The</w:t>
            </w:r>
            <w:r w:rsidR="002570E4" w:rsidRPr="005647EB">
              <w:t xml:space="preserve"> </w:t>
            </w:r>
            <w:r w:rsidRPr="005647EB">
              <w:t>number</w:t>
            </w:r>
            <w:r w:rsidR="002570E4" w:rsidRPr="005647EB">
              <w:t xml:space="preserve"> </w:t>
            </w:r>
            <w:r w:rsidRPr="005647EB">
              <w:t>of</w:t>
            </w:r>
            <w:r w:rsidR="002570E4" w:rsidRPr="005647EB">
              <w:t xml:space="preserve"> </w:t>
            </w:r>
            <w:r w:rsidRPr="005647EB">
              <w:t>the</w:t>
            </w:r>
            <w:r w:rsidR="002570E4" w:rsidRPr="005647EB">
              <w:t xml:space="preserve"> </w:t>
            </w:r>
            <w:r w:rsidRPr="005647EB">
              <w:t>resource</w:t>
            </w:r>
            <w:r w:rsidR="002570E4" w:rsidRPr="005647EB">
              <w:t xml:space="preserve"> </w:t>
            </w:r>
            <w:r w:rsidRPr="005647EB">
              <w:t>blocks</w:t>
            </w:r>
            <w:r w:rsidR="002570E4" w:rsidRPr="005647EB">
              <w:t xml:space="preserve"> </w:t>
            </w:r>
            <w:r w:rsidRPr="005647EB">
              <w:t>for</w:t>
            </w:r>
            <w:r w:rsidR="002570E4" w:rsidRPr="005647EB">
              <w:t xml:space="preserve"> </w:t>
            </w:r>
            <w:r w:rsidRPr="005647EB">
              <w:rPr>
                <w:lang w:eastAsia="zh-CN"/>
              </w:rPr>
              <w:t>frequency</w:t>
            </w:r>
            <w:r w:rsidR="002570E4" w:rsidRPr="005647EB">
              <w:rPr>
                <w:lang w:eastAsia="zh-CN"/>
              </w:rPr>
              <w:t xml:space="preserve"> </w:t>
            </w:r>
            <w:r w:rsidRPr="005647EB">
              <w:rPr>
                <w:lang w:eastAsia="zh-CN"/>
              </w:rPr>
              <w:t>f2</w:t>
            </w:r>
            <w:r w:rsidR="002570E4" w:rsidRPr="005647EB">
              <w:t xml:space="preserve"> </w:t>
            </w:r>
          </w:p>
        </w:tc>
        <w:tc>
          <w:tcPr>
            <w:tcW w:w="1700" w:type="dxa"/>
            <w:shd w:val="clear" w:color="auto" w:fill="auto"/>
          </w:tcPr>
          <w:p w14:paraId="0B01CE10" w14:textId="77777777" w:rsidR="00334C6A" w:rsidRPr="005647EB" w:rsidRDefault="00334C6A" w:rsidP="002570E4">
            <w:pPr>
              <w:pStyle w:val="TAL"/>
              <w:keepNext w:val="0"/>
              <w:keepLines w:val="0"/>
            </w:pPr>
          </w:p>
        </w:tc>
        <w:tc>
          <w:tcPr>
            <w:tcW w:w="1133" w:type="dxa"/>
            <w:shd w:val="clear" w:color="auto" w:fill="auto"/>
          </w:tcPr>
          <w:p w14:paraId="5F4AEA7E" w14:textId="77777777" w:rsidR="00334C6A" w:rsidRPr="005647EB" w:rsidRDefault="00334C6A" w:rsidP="002570E4">
            <w:pPr>
              <w:pStyle w:val="TAL"/>
              <w:keepNext w:val="0"/>
              <w:keepLines w:val="0"/>
            </w:pPr>
          </w:p>
        </w:tc>
      </w:tr>
      <w:tr w:rsidR="00334C6A" w:rsidRPr="005647EB" w14:paraId="60D27C96" w14:textId="77777777" w:rsidTr="002570E4">
        <w:trPr>
          <w:jc w:val="center"/>
        </w:trPr>
        <w:tc>
          <w:tcPr>
            <w:tcW w:w="4535" w:type="dxa"/>
            <w:shd w:val="clear" w:color="auto" w:fill="auto"/>
          </w:tcPr>
          <w:p w14:paraId="62EF96F9" w14:textId="03AE07A2" w:rsidR="00334C6A" w:rsidRPr="005647EB" w:rsidRDefault="002570E4" w:rsidP="002570E4">
            <w:pPr>
              <w:pStyle w:val="TAL"/>
              <w:keepNext w:val="0"/>
              <w:keepLines w:val="0"/>
            </w:pPr>
            <w:r w:rsidRPr="005647EB">
              <w:t xml:space="preserve">  </w:t>
            </w:r>
            <w:r w:rsidR="00334C6A" w:rsidRPr="005647EB">
              <w:t>presenceAntennaPort1</w:t>
            </w:r>
          </w:p>
        </w:tc>
        <w:tc>
          <w:tcPr>
            <w:tcW w:w="2267" w:type="dxa"/>
            <w:shd w:val="clear" w:color="auto" w:fill="auto"/>
          </w:tcPr>
          <w:p w14:paraId="1C7FAB12" w14:textId="77777777" w:rsidR="00334C6A" w:rsidRPr="005647EB" w:rsidRDefault="00334C6A" w:rsidP="002570E4">
            <w:pPr>
              <w:pStyle w:val="TAL"/>
              <w:keepNext w:val="0"/>
              <w:keepLines w:val="0"/>
            </w:pPr>
            <w:r w:rsidRPr="005647EB">
              <w:t>FALSE</w:t>
            </w:r>
          </w:p>
        </w:tc>
        <w:tc>
          <w:tcPr>
            <w:tcW w:w="1700" w:type="dxa"/>
            <w:shd w:val="clear" w:color="auto" w:fill="auto"/>
          </w:tcPr>
          <w:p w14:paraId="68D2987E" w14:textId="77777777" w:rsidR="00334C6A" w:rsidRPr="005647EB" w:rsidRDefault="00334C6A" w:rsidP="002570E4">
            <w:pPr>
              <w:pStyle w:val="TAL"/>
              <w:keepNext w:val="0"/>
              <w:keepLines w:val="0"/>
            </w:pPr>
          </w:p>
        </w:tc>
        <w:tc>
          <w:tcPr>
            <w:tcW w:w="1133" w:type="dxa"/>
            <w:shd w:val="clear" w:color="auto" w:fill="auto"/>
          </w:tcPr>
          <w:p w14:paraId="72311A7F" w14:textId="77777777" w:rsidR="00334C6A" w:rsidRPr="005647EB" w:rsidRDefault="00334C6A" w:rsidP="002570E4">
            <w:pPr>
              <w:pStyle w:val="TAL"/>
              <w:keepNext w:val="0"/>
              <w:keepLines w:val="0"/>
            </w:pPr>
          </w:p>
        </w:tc>
      </w:tr>
      <w:tr w:rsidR="00334C6A" w:rsidRPr="005647EB" w14:paraId="52CDCA1C" w14:textId="77777777" w:rsidTr="002570E4">
        <w:trPr>
          <w:jc w:val="center"/>
        </w:trPr>
        <w:tc>
          <w:tcPr>
            <w:tcW w:w="4535" w:type="dxa"/>
            <w:shd w:val="clear" w:color="auto" w:fill="auto"/>
          </w:tcPr>
          <w:p w14:paraId="0602697A" w14:textId="2DFA62C7" w:rsidR="00334C6A" w:rsidRPr="005647EB" w:rsidRDefault="002570E4" w:rsidP="002570E4">
            <w:pPr>
              <w:pStyle w:val="TAL"/>
              <w:keepNext w:val="0"/>
              <w:keepLines w:val="0"/>
            </w:pPr>
            <w:r w:rsidRPr="005647EB">
              <w:t xml:space="preserve">  </w:t>
            </w:r>
            <w:r w:rsidR="00334C6A" w:rsidRPr="005647EB">
              <w:t>neighCellConfig</w:t>
            </w:r>
          </w:p>
        </w:tc>
        <w:tc>
          <w:tcPr>
            <w:tcW w:w="2267" w:type="dxa"/>
            <w:shd w:val="clear" w:color="auto" w:fill="auto"/>
          </w:tcPr>
          <w:p w14:paraId="25951EC6" w14:textId="51F7E275" w:rsidR="00334C6A" w:rsidRPr="005647EB" w:rsidRDefault="00334C6A" w:rsidP="002570E4">
            <w:pPr>
              <w:pStyle w:val="TAL"/>
              <w:keepNext w:val="0"/>
              <w:keepLines w:val="0"/>
            </w:pPr>
            <w:r w:rsidRPr="005647EB">
              <w:t>'01'B</w:t>
            </w:r>
            <w:r w:rsidR="002570E4" w:rsidRPr="005647EB">
              <w:t xml:space="preserve"> </w:t>
            </w:r>
            <w:r w:rsidRPr="005647EB">
              <w:t>(No</w:t>
            </w:r>
            <w:r w:rsidR="002570E4" w:rsidRPr="005647EB">
              <w:t xml:space="preserve"> </w:t>
            </w:r>
            <w:r w:rsidRPr="005647EB">
              <w:t>MBSFN</w:t>
            </w:r>
            <w:r w:rsidR="002570E4" w:rsidRPr="005647EB">
              <w:t xml:space="preserve"> </w:t>
            </w:r>
            <w:r w:rsidRPr="005647EB">
              <w:t>subframes</w:t>
            </w:r>
            <w:r w:rsidR="002570E4" w:rsidRPr="005647EB">
              <w:t xml:space="preserve"> </w:t>
            </w:r>
            <w:r w:rsidRPr="005647EB">
              <w:t>are</w:t>
            </w:r>
            <w:r w:rsidR="002570E4" w:rsidRPr="005647EB">
              <w:t xml:space="preserve"> </w:t>
            </w:r>
            <w:r w:rsidRPr="005647EB">
              <w:t>present</w:t>
            </w:r>
            <w:r w:rsidR="002570E4" w:rsidRPr="005647EB">
              <w:t xml:space="preserve"> </w:t>
            </w:r>
            <w:r w:rsidRPr="005647EB">
              <w:t>in</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p>
        </w:tc>
        <w:tc>
          <w:tcPr>
            <w:tcW w:w="1700" w:type="dxa"/>
            <w:shd w:val="clear" w:color="auto" w:fill="auto"/>
          </w:tcPr>
          <w:p w14:paraId="64CA6745" w14:textId="77777777" w:rsidR="00334C6A" w:rsidRPr="005647EB" w:rsidRDefault="00334C6A" w:rsidP="002570E4">
            <w:pPr>
              <w:pStyle w:val="TAL"/>
              <w:keepNext w:val="0"/>
              <w:keepLines w:val="0"/>
            </w:pPr>
          </w:p>
        </w:tc>
        <w:tc>
          <w:tcPr>
            <w:tcW w:w="1133" w:type="dxa"/>
            <w:shd w:val="clear" w:color="auto" w:fill="auto"/>
          </w:tcPr>
          <w:p w14:paraId="43E8BDFF" w14:textId="77777777" w:rsidR="00334C6A" w:rsidRPr="005647EB" w:rsidRDefault="00334C6A" w:rsidP="002570E4">
            <w:pPr>
              <w:pStyle w:val="TAL"/>
              <w:keepNext w:val="0"/>
              <w:keepLines w:val="0"/>
            </w:pPr>
          </w:p>
        </w:tc>
      </w:tr>
      <w:tr w:rsidR="00334C6A" w:rsidRPr="005647EB" w14:paraId="6DA0482D" w14:textId="77777777" w:rsidTr="002570E4">
        <w:trPr>
          <w:jc w:val="center"/>
        </w:trPr>
        <w:tc>
          <w:tcPr>
            <w:tcW w:w="4535" w:type="dxa"/>
            <w:shd w:val="clear" w:color="auto" w:fill="auto"/>
          </w:tcPr>
          <w:p w14:paraId="3BCF7248" w14:textId="63F3FCD2" w:rsidR="00334C6A" w:rsidRPr="005647EB" w:rsidRDefault="002570E4" w:rsidP="002570E4">
            <w:pPr>
              <w:pStyle w:val="TAL"/>
              <w:keepNext w:val="0"/>
              <w:keepLines w:val="0"/>
            </w:pPr>
            <w:r w:rsidRPr="005647EB">
              <w:t xml:space="preserve">  </w:t>
            </w:r>
            <w:r w:rsidR="00334C6A" w:rsidRPr="005647EB">
              <w:t>offsetFreq</w:t>
            </w:r>
          </w:p>
        </w:tc>
        <w:tc>
          <w:tcPr>
            <w:tcW w:w="2267" w:type="dxa"/>
            <w:shd w:val="clear" w:color="auto" w:fill="auto"/>
          </w:tcPr>
          <w:p w14:paraId="20601364" w14:textId="77777777" w:rsidR="00334C6A" w:rsidRPr="005647EB" w:rsidRDefault="00334C6A" w:rsidP="002570E4">
            <w:pPr>
              <w:pStyle w:val="TAL"/>
              <w:keepNext w:val="0"/>
              <w:keepLines w:val="0"/>
              <w:rPr>
                <w:lang w:eastAsia="zh-CN"/>
              </w:rPr>
            </w:pPr>
            <w:r w:rsidRPr="005647EB">
              <w:rPr>
                <w:lang w:eastAsia="zh-CN"/>
              </w:rPr>
              <w:t>dB</w:t>
            </w:r>
            <w:r w:rsidRPr="005647EB">
              <w:t>-14</w:t>
            </w:r>
          </w:p>
        </w:tc>
        <w:tc>
          <w:tcPr>
            <w:tcW w:w="1700" w:type="dxa"/>
            <w:shd w:val="clear" w:color="auto" w:fill="auto"/>
          </w:tcPr>
          <w:p w14:paraId="20D4B800" w14:textId="1CBDA1AB" w:rsidR="00334C6A" w:rsidRPr="005647EB" w:rsidRDefault="00334C6A" w:rsidP="002570E4">
            <w:pPr>
              <w:pStyle w:val="TAL"/>
              <w:keepNext w:val="0"/>
              <w:keepLines w:val="0"/>
            </w:pPr>
            <w:r w:rsidRPr="005647EB">
              <w:t>-14</w:t>
            </w:r>
            <w:r w:rsidR="002570E4" w:rsidRPr="005647EB">
              <w:t xml:space="preserve"> </w:t>
            </w:r>
            <w:r w:rsidRPr="005647EB">
              <w:t>dB</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(Value</w:t>
            </w:r>
            <w:r w:rsidR="002570E4" w:rsidRPr="005647EB">
              <w:t xml:space="preserve"> </w:t>
            </w:r>
            <w:r w:rsidRPr="005647EB">
              <w:t>dB-14</w:t>
            </w:r>
            <w:r w:rsidR="002570E4" w:rsidRPr="005647EB">
              <w:t xml:space="preserve"> </w:t>
            </w:r>
            <w:r w:rsidRPr="005647EB">
              <w:t>corresponds</w:t>
            </w:r>
            <w:r w:rsidR="002570E4" w:rsidRPr="005647EB">
              <w:t xml:space="preserve"> </w:t>
            </w:r>
            <w:r w:rsidRPr="005647EB">
              <w:t>to</w:t>
            </w:r>
            <w:r w:rsidR="002570E4" w:rsidRPr="005647EB">
              <w:t xml:space="preserve"> </w:t>
            </w:r>
            <w:r w:rsidRPr="005647EB">
              <w:t>-14</w:t>
            </w:r>
            <w:r w:rsidR="002570E4" w:rsidRPr="005647EB">
              <w:t xml:space="preserve"> </w:t>
            </w:r>
            <w:r w:rsidRPr="005647EB">
              <w:t>dB)</w:t>
            </w:r>
          </w:p>
        </w:tc>
        <w:tc>
          <w:tcPr>
            <w:tcW w:w="1133" w:type="dxa"/>
            <w:shd w:val="clear" w:color="auto" w:fill="auto"/>
          </w:tcPr>
          <w:p w14:paraId="1BA39538" w14:textId="77777777" w:rsidR="00334C6A" w:rsidRPr="005647EB" w:rsidRDefault="00334C6A" w:rsidP="002570E4">
            <w:pPr>
              <w:pStyle w:val="TAL"/>
              <w:keepNext w:val="0"/>
              <w:keepLines w:val="0"/>
            </w:pPr>
          </w:p>
        </w:tc>
      </w:tr>
      <w:tr w:rsidR="00334C6A" w:rsidRPr="005647EB" w14:paraId="725C6B41" w14:textId="77777777" w:rsidTr="002570E4">
        <w:trPr>
          <w:jc w:val="center"/>
        </w:trPr>
        <w:tc>
          <w:tcPr>
            <w:tcW w:w="4535" w:type="dxa"/>
            <w:shd w:val="clear" w:color="auto" w:fill="auto"/>
          </w:tcPr>
          <w:p w14:paraId="38FDE773" w14:textId="30F9BCB6" w:rsidR="00334C6A" w:rsidRPr="005647EB" w:rsidRDefault="002570E4" w:rsidP="002570E4">
            <w:pPr>
              <w:pStyle w:val="TAL"/>
              <w:keepNext w:val="0"/>
              <w:keepLines w:val="0"/>
            </w:pPr>
            <w:r w:rsidRPr="005647EB">
              <w:t xml:space="preserve">  </w:t>
            </w:r>
            <w:r w:rsidR="00334C6A" w:rsidRPr="005647EB">
              <w:t>cellsToRemoveList</w:t>
            </w:r>
          </w:p>
        </w:tc>
        <w:tc>
          <w:tcPr>
            <w:tcW w:w="2267" w:type="dxa"/>
            <w:shd w:val="clear" w:color="auto" w:fill="auto"/>
          </w:tcPr>
          <w:p w14:paraId="7FA4FF6A" w14:textId="01A79110"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77E78123" w14:textId="77777777" w:rsidR="00334C6A" w:rsidRPr="005647EB" w:rsidRDefault="00334C6A" w:rsidP="002570E4">
            <w:pPr>
              <w:pStyle w:val="TAL"/>
              <w:keepNext w:val="0"/>
              <w:keepLines w:val="0"/>
            </w:pPr>
          </w:p>
        </w:tc>
        <w:tc>
          <w:tcPr>
            <w:tcW w:w="1133" w:type="dxa"/>
            <w:shd w:val="clear" w:color="auto" w:fill="auto"/>
          </w:tcPr>
          <w:p w14:paraId="075210D5" w14:textId="77777777" w:rsidR="00334C6A" w:rsidRPr="005647EB" w:rsidRDefault="00334C6A" w:rsidP="002570E4">
            <w:pPr>
              <w:pStyle w:val="TAL"/>
              <w:keepNext w:val="0"/>
              <w:keepLines w:val="0"/>
            </w:pPr>
          </w:p>
        </w:tc>
      </w:tr>
      <w:tr w:rsidR="00334C6A" w:rsidRPr="005647EB" w14:paraId="059D7EA7" w14:textId="77777777" w:rsidTr="002570E4">
        <w:trPr>
          <w:jc w:val="center"/>
        </w:trPr>
        <w:tc>
          <w:tcPr>
            <w:tcW w:w="4535" w:type="dxa"/>
            <w:shd w:val="clear" w:color="auto" w:fill="auto"/>
          </w:tcPr>
          <w:p w14:paraId="5E8B9F70" w14:textId="4C210D5A" w:rsidR="00334C6A" w:rsidRPr="005647EB" w:rsidRDefault="002570E4" w:rsidP="002570E4">
            <w:pPr>
              <w:pStyle w:val="TAL"/>
              <w:keepNext w:val="0"/>
              <w:keepLines w:val="0"/>
            </w:pPr>
            <w:r w:rsidRPr="005647EB">
              <w:t xml:space="preserve">  </w:t>
            </w:r>
            <w:r w:rsidR="00334C6A" w:rsidRPr="005647EB">
              <w:t>cellsToAddModList</w:t>
            </w:r>
          </w:p>
        </w:tc>
        <w:tc>
          <w:tcPr>
            <w:tcW w:w="2267" w:type="dxa"/>
            <w:shd w:val="clear" w:color="auto" w:fill="auto"/>
          </w:tcPr>
          <w:p w14:paraId="2D706B39" w14:textId="3BE04DFE"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CCE33E3" w14:textId="77777777" w:rsidR="00334C6A" w:rsidRPr="005647EB" w:rsidRDefault="00334C6A" w:rsidP="002570E4">
            <w:pPr>
              <w:pStyle w:val="TAL"/>
              <w:keepNext w:val="0"/>
              <w:keepLines w:val="0"/>
            </w:pPr>
          </w:p>
        </w:tc>
        <w:tc>
          <w:tcPr>
            <w:tcW w:w="1133" w:type="dxa"/>
            <w:shd w:val="clear" w:color="auto" w:fill="auto"/>
          </w:tcPr>
          <w:p w14:paraId="1DA95E90" w14:textId="77777777" w:rsidR="00334C6A" w:rsidRPr="005647EB" w:rsidRDefault="00334C6A" w:rsidP="002570E4">
            <w:pPr>
              <w:pStyle w:val="TAL"/>
              <w:keepNext w:val="0"/>
              <w:keepLines w:val="0"/>
            </w:pPr>
          </w:p>
        </w:tc>
      </w:tr>
      <w:tr w:rsidR="00334C6A" w:rsidRPr="005647EB" w14:paraId="37E7BEF6" w14:textId="77777777" w:rsidTr="002570E4">
        <w:trPr>
          <w:jc w:val="center"/>
        </w:trPr>
        <w:tc>
          <w:tcPr>
            <w:tcW w:w="4535" w:type="dxa"/>
            <w:shd w:val="clear" w:color="auto" w:fill="auto"/>
          </w:tcPr>
          <w:p w14:paraId="061072F6" w14:textId="144A8938" w:rsidR="00334C6A" w:rsidRPr="005647EB" w:rsidRDefault="002570E4" w:rsidP="002570E4">
            <w:pPr>
              <w:pStyle w:val="TAL"/>
              <w:keepNext w:val="0"/>
              <w:keepLines w:val="0"/>
            </w:pPr>
            <w:r w:rsidRPr="005647EB">
              <w:t xml:space="preserve">  </w:t>
            </w:r>
            <w:r w:rsidR="00760210">
              <w:t>excluded</w:t>
            </w:r>
            <w:r w:rsidR="00334C6A" w:rsidRPr="005647EB">
              <w:t>CellsToRemoveList</w:t>
            </w:r>
          </w:p>
        </w:tc>
        <w:tc>
          <w:tcPr>
            <w:tcW w:w="2267" w:type="dxa"/>
            <w:shd w:val="clear" w:color="auto" w:fill="auto"/>
          </w:tcPr>
          <w:p w14:paraId="4016F3E0" w14:textId="2D529F91"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B96AE2B" w14:textId="77777777" w:rsidR="00334C6A" w:rsidRPr="005647EB" w:rsidRDefault="00334C6A" w:rsidP="002570E4">
            <w:pPr>
              <w:pStyle w:val="TAL"/>
              <w:keepNext w:val="0"/>
              <w:keepLines w:val="0"/>
            </w:pPr>
          </w:p>
        </w:tc>
        <w:tc>
          <w:tcPr>
            <w:tcW w:w="1133" w:type="dxa"/>
            <w:shd w:val="clear" w:color="auto" w:fill="auto"/>
          </w:tcPr>
          <w:p w14:paraId="6EA480A2" w14:textId="77777777" w:rsidR="00334C6A" w:rsidRPr="005647EB" w:rsidRDefault="00334C6A" w:rsidP="002570E4">
            <w:pPr>
              <w:pStyle w:val="TAL"/>
              <w:keepNext w:val="0"/>
              <w:keepLines w:val="0"/>
            </w:pPr>
          </w:p>
        </w:tc>
      </w:tr>
      <w:tr w:rsidR="00334C6A" w:rsidRPr="005647EB" w14:paraId="2A1E2271" w14:textId="77777777" w:rsidTr="002570E4">
        <w:trPr>
          <w:jc w:val="center"/>
        </w:trPr>
        <w:tc>
          <w:tcPr>
            <w:tcW w:w="4535" w:type="dxa"/>
            <w:shd w:val="clear" w:color="auto" w:fill="auto"/>
          </w:tcPr>
          <w:p w14:paraId="5095C3CD" w14:textId="0A7EEB95" w:rsidR="00334C6A" w:rsidRPr="005647EB" w:rsidRDefault="002570E4" w:rsidP="002570E4">
            <w:pPr>
              <w:pStyle w:val="TAL"/>
              <w:keepNext w:val="0"/>
              <w:keepLines w:val="0"/>
            </w:pPr>
            <w:r w:rsidRPr="005647EB">
              <w:t xml:space="preserve">  </w:t>
            </w:r>
            <w:r w:rsidR="00760210">
              <w:t>excluded</w:t>
            </w:r>
            <w:r w:rsidR="00334C6A" w:rsidRPr="005647EB">
              <w:t>CellsToAddModList</w:t>
            </w:r>
          </w:p>
        </w:tc>
        <w:tc>
          <w:tcPr>
            <w:tcW w:w="2267" w:type="dxa"/>
            <w:shd w:val="clear" w:color="auto" w:fill="auto"/>
          </w:tcPr>
          <w:p w14:paraId="1C85608C" w14:textId="78619897"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3D5A2DE" w14:textId="77777777" w:rsidR="00334C6A" w:rsidRPr="005647EB" w:rsidRDefault="00334C6A" w:rsidP="002570E4">
            <w:pPr>
              <w:pStyle w:val="TAL"/>
              <w:keepNext w:val="0"/>
              <w:keepLines w:val="0"/>
            </w:pPr>
          </w:p>
        </w:tc>
        <w:tc>
          <w:tcPr>
            <w:tcW w:w="1133" w:type="dxa"/>
            <w:shd w:val="clear" w:color="auto" w:fill="auto"/>
          </w:tcPr>
          <w:p w14:paraId="75D5E77A" w14:textId="77777777" w:rsidR="00334C6A" w:rsidRPr="005647EB" w:rsidRDefault="00334C6A" w:rsidP="002570E4">
            <w:pPr>
              <w:pStyle w:val="TAL"/>
              <w:keepNext w:val="0"/>
              <w:keepLines w:val="0"/>
            </w:pPr>
          </w:p>
        </w:tc>
      </w:tr>
      <w:tr w:rsidR="00334C6A" w:rsidRPr="005647EB" w14:paraId="1FC950C3" w14:textId="77777777" w:rsidTr="002570E4">
        <w:trPr>
          <w:jc w:val="center"/>
        </w:trPr>
        <w:tc>
          <w:tcPr>
            <w:tcW w:w="4535" w:type="dxa"/>
            <w:shd w:val="clear" w:color="auto" w:fill="auto"/>
          </w:tcPr>
          <w:p w14:paraId="611C0AE9" w14:textId="6075C68B" w:rsidR="00334C6A" w:rsidRPr="005647EB" w:rsidRDefault="002570E4" w:rsidP="002570E4">
            <w:pPr>
              <w:pStyle w:val="TAL"/>
              <w:keepNext w:val="0"/>
              <w:keepLines w:val="0"/>
            </w:pPr>
            <w:r w:rsidRPr="005647EB">
              <w:t xml:space="preserve">  </w:t>
            </w:r>
            <w:r w:rsidR="00334C6A" w:rsidRPr="005647EB">
              <w:t>cellForWhichToReportCGI</w:t>
            </w:r>
          </w:p>
        </w:tc>
        <w:tc>
          <w:tcPr>
            <w:tcW w:w="2267" w:type="dxa"/>
            <w:shd w:val="clear" w:color="auto" w:fill="auto"/>
          </w:tcPr>
          <w:p w14:paraId="0BDB7FE3" w14:textId="61A4EBD5"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7EC5E8E0" w14:textId="77777777" w:rsidR="00334C6A" w:rsidRPr="005647EB" w:rsidRDefault="00334C6A" w:rsidP="002570E4">
            <w:pPr>
              <w:pStyle w:val="TAL"/>
              <w:keepNext w:val="0"/>
              <w:keepLines w:val="0"/>
            </w:pPr>
          </w:p>
        </w:tc>
        <w:tc>
          <w:tcPr>
            <w:tcW w:w="1133" w:type="dxa"/>
            <w:shd w:val="clear" w:color="auto" w:fill="auto"/>
          </w:tcPr>
          <w:p w14:paraId="0983C92C" w14:textId="77777777" w:rsidR="00334C6A" w:rsidRPr="005647EB" w:rsidRDefault="00334C6A" w:rsidP="002570E4">
            <w:pPr>
              <w:pStyle w:val="TAL"/>
              <w:keepNext w:val="0"/>
              <w:keepLines w:val="0"/>
            </w:pPr>
          </w:p>
        </w:tc>
      </w:tr>
      <w:tr w:rsidR="00334C6A" w:rsidRPr="005647EB" w14:paraId="699F25DF" w14:textId="77777777" w:rsidTr="002570E4">
        <w:trPr>
          <w:jc w:val="center"/>
        </w:trPr>
        <w:tc>
          <w:tcPr>
            <w:tcW w:w="4535" w:type="dxa"/>
            <w:shd w:val="clear" w:color="auto" w:fill="auto"/>
          </w:tcPr>
          <w:p w14:paraId="092C1007" w14:textId="77777777" w:rsidR="00334C6A" w:rsidRPr="005647EB" w:rsidRDefault="00334C6A" w:rsidP="002570E4">
            <w:pPr>
              <w:pStyle w:val="TAL"/>
              <w:keepNext w:val="0"/>
              <w:keepLines w:val="0"/>
            </w:pPr>
            <w:r w:rsidRPr="005647EB">
              <w:t>}</w:t>
            </w:r>
          </w:p>
        </w:tc>
        <w:tc>
          <w:tcPr>
            <w:tcW w:w="2267" w:type="dxa"/>
            <w:shd w:val="clear" w:color="auto" w:fill="auto"/>
          </w:tcPr>
          <w:p w14:paraId="7A6F7F15" w14:textId="77777777" w:rsidR="00334C6A" w:rsidRPr="005647EB" w:rsidRDefault="00334C6A" w:rsidP="002570E4">
            <w:pPr>
              <w:pStyle w:val="TAL"/>
              <w:keepNext w:val="0"/>
              <w:keepLines w:val="0"/>
            </w:pPr>
          </w:p>
        </w:tc>
        <w:tc>
          <w:tcPr>
            <w:tcW w:w="1700" w:type="dxa"/>
            <w:shd w:val="clear" w:color="auto" w:fill="auto"/>
          </w:tcPr>
          <w:p w14:paraId="226B3EB8" w14:textId="77777777" w:rsidR="00334C6A" w:rsidRPr="005647EB" w:rsidRDefault="00334C6A" w:rsidP="002570E4">
            <w:pPr>
              <w:pStyle w:val="TAL"/>
              <w:keepNext w:val="0"/>
              <w:keepLines w:val="0"/>
            </w:pPr>
          </w:p>
        </w:tc>
        <w:tc>
          <w:tcPr>
            <w:tcW w:w="1133" w:type="dxa"/>
            <w:shd w:val="clear" w:color="auto" w:fill="auto"/>
          </w:tcPr>
          <w:p w14:paraId="0751D683" w14:textId="77777777" w:rsidR="00334C6A" w:rsidRPr="005647EB" w:rsidRDefault="00334C6A" w:rsidP="002570E4">
            <w:pPr>
              <w:pStyle w:val="TAL"/>
              <w:keepNext w:val="0"/>
              <w:keepLines w:val="0"/>
            </w:pPr>
          </w:p>
        </w:tc>
      </w:tr>
    </w:tbl>
    <w:p w14:paraId="197CC464" w14:textId="77777777" w:rsidR="00334C6A" w:rsidRPr="005647EB" w:rsidRDefault="00334C6A" w:rsidP="002570E4">
      <w:pPr>
        <w:rPr>
          <w:lang w:eastAsia="zh-CN"/>
        </w:rPr>
      </w:pPr>
    </w:p>
    <w:p w14:paraId="6286E4C7" w14:textId="77777777" w:rsidR="00334C6A" w:rsidRPr="005647EB" w:rsidRDefault="00334C6A" w:rsidP="006D30B7">
      <w:pPr>
        <w:pStyle w:val="TH"/>
        <w:keepLines w:val="0"/>
      </w:pPr>
      <w:r w:rsidRPr="005647EB">
        <w:lastRenderedPageBreak/>
        <w:t>Table 8.4.3_2.4.3-</w:t>
      </w:r>
      <w:r w:rsidRPr="005647EB">
        <w:rPr>
          <w:lang w:eastAsia="zh-CN"/>
        </w:rPr>
        <w:t>4</w:t>
      </w:r>
      <w:r w:rsidRPr="005647EB">
        <w:t xml:space="preserve">: </w:t>
      </w:r>
      <w:r w:rsidRPr="005647EB">
        <w:rPr>
          <w:i/>
        </w:rPr>
        <w:t>ReportConfigEUTRA-A3</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in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66"/>
        <w:gridCol w:w="1067"/>
      </w:tblGrid>
      <w:tr w:rsidR="00334C6A" w:rsidRPr="005647EB" w14:paraId="5E31E031" w14:textId="77777777" w:rsidTr="002570E4">
        <w:trPr>
          <w:jc w:val="center"/>
        </w:trPr>
        <w:tc>
          <w:tcPr>
            <w:tcW w:w="9527" w:type="dxa"/>
            <w:gridSpan w:val="4"/>
            <w:tcBorders>
              <w:bottom w:val="single" w:sz="4" w:space="0" w:color="auto"/>
            </w:tcBorders>
          </w:tcPr>
          <w:p w14:paraId="6C0385D3" w14:textId="54EEC5D2"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515AE60B" w14:textId="77777777" w:rsidTr="002570E4">
        <w:trPr>
          <w:jc w:val="center"/>
        </w:trPr>
        <w:tc>
          <w:tcPr>
            <w:tcW w:w="4427" w:type="dxa"/>
            <w:tcBorders>
              <w:right w:val="single" w:sz="4" w:space="0" w:color="auto"/>
            </w:tcBorders>
          </w:tcPr>
          <w:p w14:paraId="3A72B169" w14:textId="669E67DD"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D0CDB6A" w14:textId="77777777" w:rsidR="00334C6A" w:rsidRPr="005647EB" w:rsidRDefault="00334C6A" w:rsidP="002570E4">
            <w:pPr>
              <w:pStyle w:val="TAH"/>
              <w:keepNext w:val="0"/>
              <w:keepLines w:val="0"/>
            </w:pPr>
            <w:r w:rsidRPr="005647EB">
              <w:t>Value/remark</w:t>
            </w:r>
          </w:p>
        </w:tc>
        <w:tc>
          <w:tcPr>
            <w:tcW w:w="1766" w:type="dxa"/>
            <w:tcBorders>
              <w:left w:val="single" w:sz="4" w:space="0" w:color="auto"/>
              <w:right w:val="single" w:sz="4" w:space="0" w:color="auto"/>
            </w:tcBorders>
          </w:tcPr>
          <w:p w14:paraId="514A5C48" w14:textId="77777777" w:rsidR="00334C6A" w:rsidRPr="005647EB" w:rsidRDefault="00334C6A" w:rsidP="002570E4">
            <w:pPr>
              <w:pStyle w:val="TAH"/>
              <w:keepNext w:val="0"/>
              <w:keepLines w:val="0"/>
            </w:pPr>
            <w:r w:rsidRPr="005647EB">
              <w:t>Comment</w:t>
            </w:r>
          </w:p>
        </w:tc>
        <w:tc>
          <w:tcPr>
            <w:tcW w:w="1067" w:type="dxa"/>
            <w:tcBorders>
              <w:left w:val="single" w:sz="4" w:space="0" w:color="auto"/>
            </w:tcBorders>
          </w:tcPr>
          <w:p w14:paraId="2CC309C7" w14:textId="77777777" w:rsidR="00334C6A" w:rsidRPr="005647EB" w:rsidRDefault="00334C6A" w:rsidP="002570E4">
            <w:pPr>
              <w:pStyle w:val="TAH"/>
              <w:keepNext w:val="0"/>
              <w:keepLines w:val="0"/>
            </w:pPr>
            <w:r w:rsidRPr="005647EB">
              <w:t>Condition</w:t>
            </w:r>
          </w:p>
        </w:tc>
      </w:tr>
      <w:tr w:rsidR="00334C6A" w:rsidRPr="005647EB" w14:paraId="239F7B54" w14:textId="77777777" w:rsidTr="002570E4">
        <w:trPr>
          <w:jc w:val="center"/>
        </w:trPr>
        <w:tc>
          <w:tcPr>
            <w:tcW w:w="4427" w:type="dxa"/>
            <w:tcBorders>
              <w:right w:val="single" w:sz="4" w:space="0" w:color="auto"/>
            </w:tcBorders>
          </w:tcPr>
          <w:p w14:paraId="27380A2A" w14:textId="0FB41622" w:rsidR="00334C6A" w:rsidRPr="005647EB" w:rsidRDefault="00334C6A"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2BEAC2C1"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683E2341" w14:textId="77777777" w:rsidR="00334C6A" w:rsidRPr="005647EB" w:rsidRDefault="00334C6A" w:rsidP="002570E4">
            <w:pPr>
              <w:pStyle w:val="TAL"/>
              <w:keepNext w:val="0"/>
              <w:keepLines w:val="0"/>
            </w:pPr>
          </w:p>
        </w:tc>
        <w:tc>
          <w:tcPr>
            <w:tcW w:w="1067" w:type="dxa"/>
            <w:tcBorders>
              <w:left w:val="single" w:sz="4" w:space="0" w:color="auto"/>
            </w:tcBorders>
          </w:tcPr>
          <w:p w14:paraId="32DB56D8" w14:textId="77777777" w:rsidR="00334C6A" w:rsidRPr="005647EB" w:rsidRDefault="00334C6A" w:rsidP="002570E4">
            <w:pPr>
              <w:pStyle w:val="TAL"/>
              <w:keepNext w:val="0"/>
              <w:keepLines w:val="0"/>
            </w:pPr>
          </w:p>
        </w:tc>
      </w:tr>
      <w:tr w:rsidR="00334C6A" w:rsidRPr="005647EB" w14:paraId="5E5402DF" w14:textId="77777777" w:rsidTr="002570E4">
        <w:trPr>
          <w:jc w:val="center"/>
        </w:trPr>
        <w:tc>
          <w:tcPr>
            <w:tcW w:w="4427" w:type="dxa"/>
            <w:tcBorders>
              <w:right w:val="single" w:sz="4" w:space="0" w:color="auto"/>
            </w:tcBorders>
          </w:tcPr>
          <w:p w14:paraId="384B1DB5" w14:textId="59915315" w:rsidR="00334C6A" w:rsidRPr="005647EB" w:rsidRDefault="002570E4" w:rsidP="002570E4">
            <w:pPr>
              <w:pStyle w:val="TAL"/>
              <w:keepNext w:val="0"/>
              <w:keepLines w:val="0"/>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34BF7A94"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30CE40BB" w14:textId="77777777" w:rsidR="00334C6A" w:rsidRPr="005647EB" w:rsidRDefault="00334C6A" w:rsidP="002570E4">
            <w:pPr>
              <w:pStyle w:val="TAL"/>
              <w:keepNext w:val="0"/>
              <w:keepLines w:val="0"/>
            </w:pPr>
          </w:p>
        </w:tc>
        <w:tc>
          <w:tcPr>
            <w:tcW w:w="1067" w:type="dxa"/>
            <w:tcBorders>
              <w:left w:val="single" w:sz="4" w:space="0" w:color="auto"/>
            </w:tcBorders>
          </w:tcPr>
          <w:p w14:paraId="73960BEA" w14:textId="77777777" w:rsidR="00334C6A" w:rsidRPr="005647EB" w:rsidRDefault="00334C6A" w:rsidP="002570E4">
            <w:pPr>
              <w:pStyle w:val="TAL"/>
              <w:keepNext w:val="0"/>
              <w:keepLines w:val="0"/>
            </w:pPr>
          </w:p>
        </w:tc>
      </w:tr>
      <w:tr w:rsidR="00334C6A" w:rsidRPr="005647EB" w14:paraId="5753D0E4" w14:textId="77777777" w:rsidTr="002570E4">
        <w:trPr>
          <w:jc w:val="center"/>
        </w:trPr>
        <w:tc>
          <w:tcPr>
            <w:tcW w:w="4427" w:type="dxa"/>
            <w:tcBorders>
              <w:right w:val="single" w:sz="4" w:space="0" w:color="auto"/>
            </w:tcBorders>
          </w:tcPr>
          <w:p w14:paraId="57FF1062" w14:textId="03AB0926" w:rsidR="00334C6A" w:rsidRPr="005647EB" w:rsidRDefault="002570E4" w:rsidP="002570E4">
            <w:pPr>
              <w:pStyle w:val="TAL"/>
              <w:keepNext w:val="0"/>
              <w:keepLines w:val="0"/>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6F24649A"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62346274" w14:textId="77777777" w:rsidR="00334C6A" w:rsidRPr="005647EB" w:rsidRDefault="00334C6A" w:rsidP="002570E4">
            <w:pPr>
              <w:pStyle w:val="TAL"/>
              <w:keepNext w:val="0"/>
              <w:keepLines w:val="0"/>
            </w:pPr>
          </w:p>
        </w:tc>
        <w:tc>
          <w:tcPr>
            <w:tcW w:w="1067" w:type="dxa"/>
            <w:tcBorders>
              <w:left w:val="single" w:sz="4" w:space="0" w:color="auto"/>
            </w:tcBorders>
          </w:tcPr>
          <w:p w14:paraId="0EB1D562" w14:textId="77777777" w:rsidR="00334C6A" w:rsidRPr="005647EB" w:rsidRDefault="00334C6A" w:rsidP="002570E4">
            <w:pPr>
              <w:pStyle w:val="TAL"/>
              <w:keepNext w:val="0"/>
              <w:keepLines w:val="0"/>
            </w:pPr>
          </w:p>
        </w:tc>
      </w:tr>
      <w:tr w:rsidR="00334C6A" w:rsidRPr="005647EB" w14:paraId="6FCDDC85" w14:textId="77777777" w:rsidTr="002570E4">
        <w:trPr>
          <w:jc w:val="center"/>
        </w:trPr>
        <w:tc>
          <w:tcPr>
            <w:tcW w:w="4427" w:type="dxa"/>
            <w:tcBorders>
              <w:right w:val="single" w:sz="4" w:space="0" w:color="auto"/>
            </w:tcBorders>
          </w:tcPr>
          <w:p w14:paraId="45818ED3" w14:textId="0E96FE81" w:rsidR="00334C6A" w:rsidRPr="005647EB" w:rsidRDefault="002570E4" w:rsidP="002570E4">
            <w:pPr>
              <w:pStyle w:val="TAL"/>
              <w:keepNext w:val="0"/>
              <w:keepLines w:val="0"/>
            </w:pPr>
            <w:r w:rsidRPr="005647EB">
              <w:t xml:space="preserve">    </w:t>
            </w:r>
            <w:r w:rsidR="00334C6A" w:rsidRPr="005647EB">
              <w:t>eventid</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1650FFE2"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3C7542AA" w14:textId="77777777" w:rsidR="00334C6A" w:rsidRPr="005647EB" w:rsidRDefault="00334C6A" w:rsidP="002570E4">
            <w:pPr>
              <w:pStyle w:val="TAL"/>
              <w:keepNext w:val="0"/>
              <w:keepLines w:val="0"/>
            </w:pPr>
          </w:p>
        </w:tc>
        <w:tc>
          <w:tcPr>
            <w:tcW w:w="1067" w:type="dxa"/>
            <w:tcBorders>
              <w:left w:val="single" w:sz="4" w:space="0" w:color="auto"/>
            </w:tcBorders>
          </w:tcPr>
          <w:p w14:paraId="798B4B1F" w14:textId="77777777" w:rsidR="00334C6A" w:rsidRPr="005647EB" w:rsidRDefault="00334C6A" w:rsidP="002570E4">
            <w:pPr>
              <w:pStyle w:val="TAL"/>
              <w:keepNext w:val="0"/>
              <w:keepLines w:val="0"/>
            </w:pPr>
          </w:p>
        </w:tc>
      </w:tr>
      <w:tr w:rsidR="00334C6A" w:rsidRPr="005647EB" w14:paraId="22374EAA" w14:textId="77777777" w:rsidTr="002570E4">
        <w:trPr>
          <w:jc w:val="center"/>
        </w:trPr>
        <w:tc>
          <w:tcPr>
            <w:tcW w:w="4427" w:type="dxa"/>
            <w:tcBorders>
              <w:right w:val="single" w:sz="4" w:space="0" w:color="auto"/>
            </w:tcBorders>
          </w:tcPr>
          <w:p w14:paraId="4791C8B0" w14:textId="2E177B8B" w:rsidR="00334C6A" w:rsidRPr="005647EB" w:rsidRDefault="002570E4" w:rsidP="002570E4">
            <w:pPr>
              <w:pStyle w:val="TAL"/>
              <w:keepNext w:val="0"/>
              <w:keepLines w:val="0"/>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3ECCD0D8"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5274BE31" w14:textId="77777777" w:rsidR="00334C6A" w:rsidRPr="005647EB" w:rsidRDefault="00334C6A" w:rsidP="002570E4">
            <w:pPr>
              <w:pStyle w:val="TAL"/>
              <w:keepNext w:val="0"/>
              <w:keepLines w:val="0"/>
            </w:pPr>
          </w:p>
        </w:tc>
        <w:tc>
          <w:tcPr>
            <w:tcW w:w="1067" w:type="dxa"/>
            <w:tcBorders>
              <w:left w:val="single" w:sz="4" w:space="0" w:color="auto"/>
            </w:tcBorders>
          </w:tcPr>
          <w:p w14:paraId="63B141D4" w14:textId="77777777" w:rsidR="00334C6A" w:rsidRPr="005647EB" w:rsidRDefault="00334C6A" w:rsidP="002570E4">
            <w:pPr>
              <w:pStyle w:val="TAL"/>
              <w:keepNext w:val="0"/>
              <w:keepLines w:val="0"/>
            </w:pPr>
          </w:p>
        </w:tc>
      </w:tr>
      <w:tr w:rsidR="00334C6A" w:rsidRPr="005647EB" w14:paraId="6090CC6A" w14:textId="77777777" w:rsidTr="002570E4">
        <w:trPr>
          <w:jc w:val="center"/>
        </w:trPr>
        <w:tc>
          <w:tcPr>
            <w:tcW w:w="4427" w:type="dxa"/>
            <w:tcBorders>
              <w:right w:val="single" w:sz="4" w:space="0" w:color="auto"/>
            </w:tcBorders>
          </w:tcPr>
          <w:p w14:paraId="3ED191C5" w14:textId="29B4A9E5" w:rsidR="00334C6A" w:rsidRPr="005647EB" w:rsidRDefault="002570E4" w:rsidP="002570E4">
            <w:pPr>
              <w:pStyle w:val="TAL"/>
              <w:keepNext w:val="0"/>
              <w:keepLines w:val="0"/>
            </w:pPr>
            <w:r w:rsidRPr="005647EB">
              <w:t xml:space="preserve">       </w:t>
            </w:r>
            <w:r w:rsidR="00334C6A" w:rsidRPr="005647EB">
              <w:t>a3-Offset</w:t>
            </w:r>
          </w:p>
        </w:tc>
        <w:tc>
          <w:tcPr>
            <w:tcW w:w="2267" w:type="dxa"/>
            <w:tcBorders>
              <w:left w:val="single" w:sz="4" w:space="0" w:color="auto"/>
              <w:right w:val="single" w:sz="4" w:space="0" w:color="auto"/>
            </w:tcBorders>
          </w:tcPr>
          <w:p w14:paraId="08D20D62" w14:textId="473B12F2" w:rsidR="00334C6A" w:rsidRPr="005647EB" w:rsidRDefault="00334C6A" w:rsidP="002570E4">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dB)</w:t>
            </w:r>
          </w:p>
        </w:tc>
        <w:tc>
          <w:tcPr>
            <w:tcW w:w="1766" w:type="dxa"/>
            <w:tcBorders>
              <w:left w:val="single" w:sz="4" w:space="0" w:color="auto"/>
              <w:right w:val="single" w:sz="4" w:space="0" w:color="auto"/>
            </w:tcBorders>
          </w:tcPr>
          <w:p w14:paraId="7D5821C5" w14:textId="4432429B" w:rsidR="00334C6A" w:rsidRPr="005647EB" w:rsidRDefault="00334C6A" w:rsidP="002570E4">
            <w:pPr>
              <w:rPr>
                <w:rFonts w:ascii="Arial" w:hAnsi="Arial"/>
                <w:sz w:val="18"/>
              </w:rPr>
            </w:pPr>
            <w:r w:rsidRPr="005647EB">
              <w:rPr>
                <w:rFonts w:ascii="Arial" w:hAnsi="Arial"/>
                <w:sz w:val="18"/>
              </w:rPr>
              <w:t>The</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IE</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002570E4" w:rsidRPr="005647EB">
              <w:rPr>
                <w:rFonts w:ascii="Arial" w:hAnsi="Arial"/>
                <w:sz w:val="18"/>
                <w:lang w:eastAsia="zh-CN"/>
              </w:rPr>
              <w:t xml:space="preserve"> </w:t>
            </w:r>
            <w:r w:rsidRPr="005647EB">
              <w:rPr>
                <w:rFonts w:ascii="Arial" w:hAnsi="Arial"/>
                <w:sz w:val="18"/>
                <w:lang w:eastAsia="zh-CN"/>
              </w:rPr>
              <w:t>IE</w:t>
            </w:r>
            <w:r w:rsidR="002570E4" w:rsidRPr="005647EB">
              <w:rPr>
                <w:rFonts w:ascii="Arial" w:hAnsi="Arial"/>
                <w:sz w:val="18"/>
                <w:lang w:eastAsia="zh-CN"/>
              </w:rPr>
              <w:t xml:space="preserve"> </w:t>
            </w:r>
            <w:r w:rsidRPr="005647EB">
              <w:rPr>
                <w:rFonts w:ascii="Arial" w:hAnsi="Arial"/>
                <w:sz w:val="18"/>
                <w:lang w:eastAsia="zh-CN"/>
              </w:rPr>
              <w:t>Value</w:t>
            </w:r>
            <w:r w:rsidR="002570E4" w:rsidRPr="005647EB">
              <w:rPr>
                <w:rFonts w:ascii="Arial" w:hAnsi="Arial"/>
                <w:sz w:val="18"/>
                <w:lang w:eastAsia="zh-CN"/>
              </w:rPr>
              <w:t xml:space="preserve"> </w:t>
            </w:r>
            <w:r w:rsidRPr="005647EB">
              <w:rPr>
                <w:rFonts w:ascii="Arial" w:hAnsi="Arial"/>
                <w:sz w:val="18"/>
                <w:lang w:eastAsia="zh-CN"/>
              </w:rPr>
              <w:t>INTEGER</w:t>
            </w:r>
            <w:r w:rsidR="002570E4" w:rsidRPr="005647EB">
              <w:rPr>
                <w:rFonts w:ascii="Arial" w:hAnsi="Arial"/>
                <w:sz w:val="18"/>
                <w:lang w:eastAsia="zh-CN"/>
              </w:rPr>
              <w:t xml:space="preserve"> </w:t>
            </w:r>
            <w:r w:rsidRPr="005647EB">
              <w:rPr>
                <w:rFonts w:ascii="Arial" w:hAnsi="Arial"/>
                <w:sz w:val="18"/>
                <w:lang w:eastAsia="zh-CN"/>
              </w:rPr>
              <w:t>(-30..30)</w:t>
            </w:r>
          </w:p>
        </w:tc>
        <w:tc>
          <w:tcPr>
            <w:tcW w:w="1067" w:type="dxa"/>
            <w:tcBorders>
              <w:left w:val="single" w:sz="4" w:space="0" w:color="auto"/>
            </w:tcBorders>
          </w:tcPr>
          <w:p w14:paraId="3914731C" w14:textId="77777777" w:rsidR="00334C6A" w:rsidRPr="005647EB" w:rsidRDefault="00334C6A" w:rsidP="002570E4">
            <w:pPr>
              <w:pStyle w:val="TAL"/>
              <w:keepNext w:val="0"/>
              <w:keepLines w:val="0"/>
            </w:pPr>
          </w:p>
        </w:tc>
      </w:tr>
      <w:tr w:rsidR="00334C6A" w:rsidRPr="005647EB" w14:paraId="6A488303" w14:textId="77777777" w:rsidTr="002570E4">
        <w:trPr>
          <w:jc w:val="center"/>
        </w:trPr>
        <w:tc>
          <w:tcPr>
            <w:tcW w:w="4427" w:type="dxa"/>
            <w:tcBorders>
              <w:right w:val="single" w:sz="4" w:space="0" w:color="auto"/>
            </w:tcBorders>
          </w:tcPr>
          <w:p w14:paraId="2DFEF725" w14:textId="70318E7F" w:rsidR="00334C6A" w:rsidRPr="005647EB" w:rsidRDefault="002570E4" w:rsidP="002570E4">
            <w:pPr>
              <w:pStyle w:val="TAL"/>
              <w:keepNext w:val="0"/>
              <w:keepLines w:val="0"/>
            </w:pPr>
            <w:r w:rsidRPr="005647EB">
              <w:t xml:space="preserve">       </w:t>
            </w:r>
            <w:r w:rsidR="00334C6A" w:rsidRPr="005647EB">
              <w:t>reportOnLeave</w:t>
            </w:r>
            <w:r w:rsidRPr="005647EB">
              <w:t xml:space="preserve"> </w:t>
            </w:r>
          </w:p>
        </w:tc>
        <w:tc>
          <w:tcPr>
            <w:tcW w:w="2267" w:type="dxa"/>
            <w:tcBorders>
              <w:left w:val="single" w:sz="4" w:space="0" w:color="auto"/>
              <w:right w:val="single" w:sz="4" w:space="0" w:color="auto"/>
            </w:tcBorders>
          </w:tcPr>
          <w:p w14:paraId="295C0ADA" w14:textId="77777777" w:rsidR="00334C6A" w:rsidRPr="005647EB" w:rsidRDefault="00334C6A" w:rsidP="002570E4">
            <w:pPr>
              <w:pStyle w:val="TAL"/>
              <w:keepNext w:val="0"/>
              <w:keepLines w:val="0"/>
            </w:pPr>
            <w:r w:rsidRPr="005647EB">
              <w:t>FALSE</w:t>
            </w:r>
          </w:p>
        </w:tc>
        <w:tc>
          <w:tcPr>
            <w:tcW w:w="1766" w:type="dxa"/>
            <w:tcBorders>
              <w:left w:val="single" w:sz="4" w:space="0" w:color="auto"/>
              <w:right w:val="single" w:sz="4" w:space="0" w:color="auto"/>
            </w:tcBorders>
          </w:tcPr>
          <w:p w14:paraId="4B1920D1" w14:textId="77777777" w:rsidR="00334C6A" w:rsidRPr="005647EB" w:rsidRDefault="00334C6A" w:rsidP="002570E4">
            <w:pPr>
              <w:pStyle w:val="TAL"/>
              <w:keepNext w:val="0"/>
              <w:keepLines w:val="0"/>
            </w:pPr>
          </w:p>
        </w:tc>
        <w:tc>
          <w:tcPr>
            <w:tcW w:w="1067" w:type="dxa"/>
            <w:tcBorders>
              <w:left w:val="single" w:sz="4" w:space="0" w:color="auto"/>
            </w:tcBorders>
          </w:tcPr>
          <w:p w14:paraId="1E0CC0AE" w14:textId="77777777" w:rsidR="00334C6A" w:rsidRPr="005647EB" w:rsidRDefault="00334C6A" w:rsidP="002570E4">
            <w:pPr>
              <w:pStyle w:val="TAL"/>
              <w:keepNext w:val="0"/>
              <w:keepLines w:val="0"/>
            </w:pPr>
          </w:p>
        </w:tc>
      </w:tr>
      <w:tr w:rsidR="00334C6A" w:rsidRPr="005647EB" w14:paraId="65771786" w14:textId="77777777" w:rsidTr="002570E4">
        <w:trPr>
          <w:jc w:val="center"/>
        </w:trPr>
        <w:tc>
          <w:tcPr>
            <w:tcW w:w="4427" w:type="dxa"/>
            <w:tcBorders>
              <w:right w:val="single" w:sz="4" w:space="0" w:color="auto"/>
            </w:tcBorders>
          </w:tcPr>
          <w:p w14:paraId="7AD705F1" w14:textId="4EDDF8D0"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260BF86C"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3446031A" w14:textId="77777777" w:rsidR="00334C6A" w:rsidRPr="005647EB" w:rsidRDefault="00334C6A" w:rsidP="002570E4">
            <w:pPr>
              <w:pStyle w:val="TAL"/>
              <w:keepNext w:val="0"/>
              <w:keepLines w:val="0"/>
            </w:pPr>
          </w:p>
        </w:tc>
        <w:tc>
          <w:tcPr>
            <w:tcW w:w="1067" w:type="dxa"/>
            <w:tcBorders>
              <w:left w:val="single" w:sz="4" w:space="0" w:color="auto"/>
            </w:tcBorders>
          </w:tcPr>
          <w:p w14:paraId="7CF1DB4D" w14:textId="77777777" w:rsidR="00334C6A" w:rsidRPr="005647EB" w:rsidRDefault="00334C6A" w:rsidP="002570E4">
            <w:pPr>
              <w:pStyle w:val="TAL"/>
              <w:keepNext w:val="0"/>
              <w:keepLines w:val="0"/>
            </w:pPr>
          </w:p>
        </w:tc>
      </w:tr>
      <w:tr w:rsidR="00334C6A" w:rsidRPr="005647EB" w14:paraId="1A886718" w14:textId="77777777" w:rsidTr="002570E4">
        <w:trPr>
          <w:jc w:val="center"/>
        </w:trPr>
        <w:tc>
          <w:tcPr>
            <w:tcW w:w="4427" w:type="dxa"/>
            <w:tcBorders>
              <w:right w:val="single" w:sz="4" w:space="0" w:color="auto"/>
            </w:tcBorders>
          </w:tcPr>
          <w:p w14:paraId="24CE67F1" w14:textId="2218C12C"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1D76507C"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5EFA66E8" w14:textId="77777777" w:rsidR="00334C6A" w:rsidRPr="005647EB" w:rsidRDefault="00334C6A" w:rsidP="002570E4">
            <w:pPr>
              <w:pStyle w:val="TAL"/>
              <w:keepNext w:val="0"/>
              <w:keepLines w:val="0"/>
            </w:pPr>
          </w:p>
        </w:tc>
        <w:tc>
          <w:tcPr>
            <w:tcW w:w="1067" w:type="dxa"/>
            <w:tcBorders>
              <w:left w:val="single" w:sz="4" w:space="0" w:color="auto"/>
            </w:tcBorders>
          </w:tcPr>
          <w:p w14:paraId="474AC585" w14:textId="77777777" w:rsidR="00334C6A" w:rsidRPr="005647EB" w:rsidRDefault="00334C6A" w:rsidP="002570E4">
            <w:pPr>
              <w:pStyle w:val="TAL"/>
              <w:keepNext w:val="0"/>
              <w:keepLines w:val="0"/>
            </w:pPr>
          </w:p>
        </w:tc>
      </w:tr>
      <w:tr w:rsidR="00334C6A" w:rsidRPr="005647EB" w14:paraId="58D2E586" w14:textId="77777777" w:rsidTr="002570E4">
        <w:trPr>
          <w:jc w:val="center"/>
        </w:trPr>
        <w:tc>
          <w:tcPr>
            <w:tcW w:w="4427" w:type="dxa"/>
            <w:tcBorders>
              <w:right w:val="single" w:sz="4" w:space="0" w:color="auto"/>
            </w:tcBorders>
          </w:tcPr>
          <w:p w14:paraId="7DE7CD25" w14:textId="36FF1B2E" w:rsidR="00334C6A" w:rsidRPr="005647EB" w:rsidRDefault="002570E4" w:rsidP="002570E4">
            <w:pPr>
              <w:pStyle w:val="TAL"/>
              <w:keepNext w:val="0"/>
              <w:keepLines w:val="0"/>
            </w:pPr>
            <w:r w:rsidRPr="005647EB">
              <w:t xml:space="preserve">    </w:t>
            </w:r>
            <w:r w:rsidR="00334C6A" w:rsidRPr="005647EB">
              <w:rPr>
                <w:lang w:eastAsia="zh-CN"/>
              </w:rPr>
              <w:t>h</w:t>
            </w:r>
            <w:r w:rsidR="00334C6A" w:rsidRPr="005647EB">
              <w:t>ysteresis</w:t>
            </w:r>
          </w:p>
        </w:tc>
        <w:tc>
          <w:tcPr>
            <w:tcW w:w="2267" w:type="dxa"/>
            <w:tcBorders>
              <w:left w:val="single" w:sz="4" w:space="0" w:color="auto"/>
              <w:right w:val="single" w:sz="4" w:space="0" w:color="auto"/>
            </w:tcBorders>
          </w:tcPr>
          <w:p w14:paraId="40B604F2" w14:textId="07293A3C"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66" w:type="dxa"/>
            <w:tcBorders>
              <w:left w:val="single" w:sz="4" w:space="0" w:color="auto"/>
              <w:right w:val="single" w:sz="4" w:space="0" w:color="auto"/>
            </w:tcBorders>
          </w:tcPr>
          <w:p w14:paraId="21E87F2C" w14:textId="534ACBB0" w:rsidR="00334C6A" w:rsidRPr="005647EB" w:rsidRDefault="00334C6A" w:rsidP="002570E4">
            <w:pPr>
              <w:pStyle w:val="TAL"/>
              <w:keepNext w:val="0"/>
              <w:keepLines w:val="0"/>
            </w:pPr>
            <w:r w:rsidRPr="005647EB">
              <w:rPr>
                <w:lang w:eastAsia="zh-CN"/>
              </w:rPr>
              <w:t>The</w:t>
            </w:r>
            <w:r w:rsidR="002570E4" w:rsidRPr="005647EB">
              <w:t xml:space="preserve">  </w:t>
            </w:r>
            <w:r w:rsidRPr="005647EB">
              <w:t>actual</w:t>
            </w:r>
            <w:r w:rsidR="002570E4" w:rsidRPr="005647EB">
              <w:t xml:space="preserve"> </w:t>
            </w:r>
            <w:r w:rsidRPr="005647EB">
              <w:t>value</w:t>
            </w:r>
            <w:r w:rsidR="002570E4" w:rsidRPr="005647EB">
              <w:t xml:space="preserve"> </w:t>
            </w:r>
            <w:r w:rsidRPr="005647EB">
              <w:rPr>
                <w:lang w:eastAsia="zh-CN"/>
              </w:rPr>
              <w:t>is</w:t>
            </w:r>
            <w:r w:rsidR="002570E4" w:rsidRPr="005647EB">
              <w:rPr>
                <w:lang w:eastAsia="zh-CN"/>
              </w:rPr>
              <w:t xml:space="preserve"> </w:t>
            </w:r>
            <w:r w:rsidRPr="005647EB">
              <w:rPr>
                <w:lang w:eastAsia="zh-CN"/>
              </w:rPr>
              <w:t>IE</w:t>
            </w:r>
            <w:r w:rsidR="002570E4" w:rsidRPr="005647EB">
              <w:rPr>
                <w:lang w:eastAsia="zh-CN"/>
              </w:rPr>
              <w:t xml:space="preserve"> </w:t>
            </w:r>
            <w:r w:rsidRPr="005647EB">
              <w:rPr>
                <w:lang w:eastAsia="zh-CN"/>
              </w:rPr>
              <w:t>value</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067" w:type="dxa"/>
            <w:tcBorders>
              <w:left w:val="single" w:sz="4" w:space="0" w:color="auto"/>
            </w:tcBorders>
          </w:tcPr>
          <w:p w14:paraId="6F638ADB" w14:textId="77777777" w:rsidR="00334C6A" w:rsidRPr="005647EB" w:rsidRDefault="00334C6A" w:rsidP="002570E4">
            <w:pPr>
              <w:pStyle w:val="TAL"/>
              <w:keepNext w:val="0"/>
              <w:keepLines w:val="0"/>
            </w:pPr>
          </w:p>
        </w:tc>
      </w:tr>
      <w:tr w:rsidR="00334C6A" w:rsidRPr="005647EB" w14:paraId="7FF003AC"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DBC2A29" w14:textId="7B5B9132"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26AA30A0" w14:textId="78C7CC97" w:rsidR="00334C6A" w:rsidRPr="005647EB" w:rsidRDefault="00334C6A"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66" w:type="dxa"/>
            <w:tcBorders>
              <w:top w:val="single" w:sz="4" w:space="0" w:color="auto"/>
              <w:left w:val="single" w:sz="4" w:space="0" w:color="auto"/>
              <w:bottom w:val="single" w:sz="4" w:space="0" w:color="auto"/>
              <w:right w:val="single" w:sz="4" w:space="0" w:color="auto"/>
            </w:tcBorders>
          </w:tcPr>
          <w:p w14:paraId="6A1839C6"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3E6D3DFE" w14:textId="77777777" w:rsidR="00334C6A" w:rsidRPr="005647EB" w:rsidRDefault="00334C6A" w:rsidP="002570E4">
            <w:pPr>
              <w:pStyle w:val="TAH"/>
              <w:keepNext w:val="0"/>
              <w:keepLines w:val="0"/>
              <w:jc w:val="left"/>
              <w:rPr>
                <w:b w:val="0"/>
              </w:rPr>
            </w:pPr>
          </w:p>
        </w:tc>
      </w:tr>
      <w:tr w:rsidR="00334C6A" w:rsidRPr="005647EB" w14:paraId="35131C2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5C9EBD9" w14:textId="29205892"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E69C22B" w14:textId="77777777" w:rsidR="00334C6A" w:rsidRPr="005647EB" w:rsidRDefault="00334C6A"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5A4AB965"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7FB7465B" w14:textId="77777777" w:rsidR="00334C6A" w:rsidRPr="005647EB" w:rsidRDefault="00334C6A" w:rsidP="002570E4">
            <w:pPr>
              <w:pStyle w:val="TAH"/>
              <w:keepNext w:val="0"/>
              <w:keepLines w:val="0"/>
              <w:jc w:val="left"/>
              <w:rPr>
                <w:b w:val="0"/>
              </w:rPr>
            </w:pPr>
          </w:p>
        </w:tc>
      </w:tr>
      <w:tr w:rsidR="00334C6A" w:rsidRPr="005647EB" w14:paraId="41260978"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92AD643" w14:textId="58001E40"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B6A8BA0" w14:textId="77777777" w:rsidR="00334C6A" w:rsidRPr="005647EB" w:rsidRDefault="00334C6A"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017B5750"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73D157E6" w14:textId="77777777" w:rsidR="00334C6A" w:rsidRPr="005647EB" w:rsidRDefault="00334C6A" w:rsidP="002570E4">
            <w:pPr>
              <w:pStyle w:val="TAH"/>
              <w:keepNext w:val="0"/>
              <w:keepLines w:val="0"/>
              <w:jc w:val="left"/>
              <w:rPr>
                <w:b w:val="0"/>
              </w:rPr>
            </w:pPr>
          </w:p>
        </w:tc>
      </w:tr>
    </w:tbl>
    <w:p w14:paraId="6B4609CC" w14:textId="77777777" w:rsidR="00334C6A" w:rsidRPr="005647EB" w:rsidRDefault="00334C6A" w:rsidP="002570E4"/>
    <w:p w14:paraId="78F2C2B4" w14:textId="77777777" w:rsidR="00334C6A" w:rsidRPr="005647EB" w:rsidRDefault="00334C6A" w:rsidP="0099395D">
      <w:pPr>
        <w:pStyle w:val="TH"/>
      </w:pPr>
      <w:r w:rsidRPr="005647EB">
        <w:t>Table 8.4.3_2.4.3-</w:t>
      </w:r>
      <w:r w:rsidRPr="005647EB">
        <w:rPr>
          <w:lang w:eastAsia="zh-CN"/>
        </w:rPr>
        <w:t>5</w:t>
      </w:r>
      <w:r w:rsidRPr="005647EB">
        <w:t xml:space="preserve">: </w:t>
      </w:r>
      <w:r w:rsidRPr="005647EB">
        <w:rPr>
          <w:i/>
        </w:rPr>
        <w:t>SchedulingRequest-Config-DEFAULT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334C6A" w:rsidRPr="005647EB" w14:paraId="5481EAD4" w14:textId="77777777" w:rsidTr="002570E4">
        <w:trPr>
          <w:gridBefore w:val="1"/>
          <w:wBefore w:w="9" w:type="dxa"/>
          <w:jc w:val="center"/>
        </w:trPr>
        <w:tc>
          <w:tcPr>
            <w:tcW w:w="9781" w:type="dxa"/>
            <w:gridSpan w:val="5"/>
          </w:tcPr>
          <w:p w14:paraId="14246D4D" w14:textId="7FAEA141" w:rsidR="00334C6A" w:rsidRPr="005647EB" w:rsidRDefault="00334C6A" w:rsidP="0099395D">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334C6A" w:rsidRPr="005647EB" w14:paraId="54DD0805" w14:textId="77777777" w:rsidTr="002570E4">
        <w:trPr>
          <w:gridAfter w:val="1"/>
          <w:wAfter w:w="9" w:type="dxa"/>
          <w:jc w:val="center"/>
        </w:trPr>
        <w:tc>
          <w:tcPr>
            <w:tcW w:w="4537" w:type="dxa"/>
            <w:gridSpan w:val="2"/>
          </w:tcPr>
          <w:p w14:paraId="171AA846" w14:textId="5777F858" w:rsidR="00334C6A" w:rsidRPr="005647EB" w:rsidRDefault="00334C6A" w:rsidP="0099395D">
            <w:pPr>
              <w:pStyle w:val="TAH"/>
            </w:pPr>
            <w:r w:rsidRPr="005647EB">
              <w:t>Information</w:t>
            </w:r>
            <w:r w:rsidR="002570E4" w:rsidRPr="005647EB">
              <w:t xml:space="preserve"> </w:t>
            </w:r>
            <w:r w:rsidRPr="005647EB">
              <w:t>Element</w:t>
            </w:r>
          </w:p>
        </w:tc>
        <w:tc>
          <w:tcPr>
            <w:tcW w:w="2268" w:type="dxa"/>
          </w:tcPr>
          <w:p w14:paraId="74B6566D" w14:textId="77777777" w:rsidR="00334C6A" w:rsidRPr="005647EB" w:rsidRDefault="00334C6A" w:rsidP="0099395D">
            <w:pPr>
              <w:pStyle w:val="TAH"/>
            </w:pPr>
            <w:r w:rsidRPr="005647EB">
              <w:t>Value/remark</w:t>
            </w:r>
          </w:p>
        </w:tc>
        <w:tc>
          <w:tcPr>
            <w:tcW w:w="1701" w:type="dxa"/>
          </w:tcPr>
          <w:p w14:paraId="121E7B00" w14:textId="77777777" w:rsidR="00334C6A" w:rsidRPr="005647EB" w:rsidRDefault="00334C6A" w:rsidP="0099395D">
            <w:pPr>
              <w:pStyle w:val="TAH"/>
            </w:pPr>
            <w:r w:rsidRPr="005647EB">
              <w:t>Comment</w:t>
            </w:r>
          </w:p>
        </w:tc>
        <w:tc>
          <w:tcPr>
            <w:tcW w:w="1275" w:type="dxa"/>
          </w:tcPr>
          <w:p w14:paraId="36617BF4" w14:textId="77777777" w:rsidR="00334C6A" w:rsidRPr="005647EB" w:rsidRDefault="00334C6A" w:rsidP="0099395D">
            <w:pPr>
              <w:pStyle w:val="TAH"/>
            </w:pPr>
            <w:r w:rsidRPr="005647EB">
              <w:t>Condition</w:t>
            </w:r>
          </w:p>
        </w:tc>
      </w:tr>
      <w:tr w:rsidR="00334C6A" w:rsidRPr="005647EB" w14:paraId="7449FAD2"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E89937D" w14:textId="5C419967" w:rsidR="00334C6A" w:rsidRPr="005647EB" w:rsidRDefault="00334C6A" w:rsidP="0099395D">
            <w:pPr>
              <w:pStyle w:val="TAL"/>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3EEBFCED" w14:textId="77777777" w:rsidR="00334C6A" w:rsidRPr="005647EB" w:rsidRDefault="00334C6A" w:rsidP="0099395D">
            <w:pPr>
              <w:pStyle w:val="TAL"/>
            </w:pPr>
          </w:p>
        </w:tc>
        <w:tc>
          <w:tcPr>
            <w:tcW w:w="1701" w:type="dxa"/>
            <w:tcBorders>
              <w:top w:val="single" w:sz="4" w:space="0" w:color="auto"/>
              <w:left w:val="single" w:sz="4" w:space="0" w:color="auto"/>
              <w:bottom w:val="single" w:sz="4" w:space="0" w:color="auto"/>
              <w:right w:val="single" w:sz="4" w:space="0" w:color="auto"/>
            </w:tcBorders>
          </w:tcPr>
          <w:p w14:paraId="7E52D3C1" w14:textId="77777777" w:rsidR="00334C6A" w:rsidRPr="005647EB" w:rsidRDefault="00334C6A" w:rsidP="0099395D">
            <w:pPr>
              <w:pStyle w:val="TAL"/>
            </w:pPr>
          </w:p>
        </w:tc>
        <w:tc>
          <w:tcPr>
            <w:tcW w:w="1275" w:type="dxa"/>
            <w:tcBorders>
              <w:top w:val="single" w:sz="4" w:space="0" w:color="auto"/>
              <w:left w:val="single" w:sz="4" w:space="0" w:color="auto"/>
              <w:bottom w:val="single" w:sz="4" w:space="0" w:color="auto"/>
              <w:right w:val="single" w:sz="4" w:space="0" w:color="auto"/>
            </w:tcBorders>
          </w:tcPr>
          <w:p w14:paraId="4A929424" w14:textId="77777777" w:rsidR="00334C6A" w:rsidRPr="005647EB" w:rsidRDefault="00334C6A" w:rsidP="0099395D">
            <w:pPr>
              <w:pStyle w:val="TAL"/>
            </w:pPr>
          </w:p>
        </w:tc>
      </w:tr>
      <w:tr w:rsidR="00334C6A" w:rsidRPr="005647EB" w14:paraId="0233A327"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5285102" w14:textId="3B9A5149" w:rsidR="00334C6A" w:rsidRPr="005647EB" w:rsidRDefault="002570E4" w:rsidP="0099395D">
            <w:pPr>
              <w:pStyle w:val="TAL"/>
            </w:pPr>
            <w:r w:rsidRPr="005647EB">
              <w:t xml:space="preserve">  </w:t>
            </w:r>
            <w:r w:rsidR="00334C6A" w:rsidRPr="005647EB">
              <w:t>setup</w:t>
            </w:r>
            <w:r w:rsidRPr="005647EB">
              <w:t xml:space="preserve"> </w:t>
            </w:r>
            <w:r w:rsidR="00334C6A" w:rsidRPr="005647EB">
              <w:t>SEQUENCE</w:t>
            </w: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06B8AA59" w14:textId="77777777" w:rsidR="00334C6A" w:rsidRPr="005647EB" w:rsidRDefault="00334C6A" w:rsidP="0099395D">
            <w:pPr>
              <w:pStyle w:val="TAL"/>
            </w:pPr>
          </w:p>
        </w:tc>
        <w:tc>
          <w:tcPr>
            <w:tcW w:w="1701" w:type="dxa"/>
            <w:tcBorders>
              <w:top w:val="single" w:sz="4" w:space="0" w:color="auto"/>
              <w:left w:val="single" w:sz="4" w:space="0" w:color="auto"/>
              <w:bottom w:val="single" w:sz="4" w:space="0" w:color="auto"/>
              <w:right w:val="single" w:sz="4" w:space="0" w:color="auto"/>
            </w:tcBorders>
          </w:tcPr>
          <w:p w14:paraId="756BCC08" w14:textId="77777777" w:rsidR="00334C6A" w:rsidRPr="005647EB" w:rsidRDefault="00334C6A" w:rsidP="0099395D">
            <w:pPr>
              <w:pStyle w:val="TAL"/>
            </w:pPr>
          </w:p>
        </w:tc>
        <w:tc>
          <w:tcPr>
            <w:tcW w:w="1275" w:type="dxa"/>
            <w:tcBorders>
              <w:top w:val="single" w:sz="4" w:space="0" w:color="auto"/>
              <w:left w:val="single" w:sz="4" w:space="0" w:color="auto"/>
              <w:bottom w:val="single" w:sz="4" w:space="0" w:color="auto"/>
              <w:right w:val="single" w:sz="4" w:space="0" w:color="auto"/>
            </w:tcBorders>
          </w:tcPr>
          <w:p w14:paraId="437F357C" w14:textId="77777777" w:rsidR="00334C6A" w:rsidRPr="005647EB" w:rsidRDefault="00334C6A" w:rsidP="0099395D">
            <w:pPr>
              <w:pStyle w:val="TAL"/>
            </w:pPr>
          </w:p>
        </w:tc>
      </w:tr>
      <w:tr w:rsidR="00334C6A" w:rsidRPr="005647EB" w14:paraId="36330C7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06BF20" w14:textId="4B1C4A4F" w:rsidR="00334C6A" w:rsidRPr="005647EB" w:rsidRDefault="002570E4" w:rsidP="0099395D">
            <w:pPr>
              <w:pStyle w:val="TAL"/>
            </w:pPr>
            <w:r w:rsidRPr="005647EB">
              <w:t xml:space="preserve">    </w:t>
            </w:r>
            <w:r w:rsidR="00334C6A"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27DEEBB2" w14:textId="77777777" w:rsidR="00334C6A" w:rsidRPr="005647EB" w:rsidRDefault="00334C6A" w:rsidP="0099395D">
            <w:pPr>
              <w:pStyle w:val="TAL"/>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2E04D791" w14:textId="363E277F" w:rsidR="00334C6A" w:rsidRPr="005647EB" w:rsidRDefault="00334C6A" w:rsidP="0099395D">
            <w:pPr>
              <w:pStyle w:val="TAL"/>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0ACEAF98" w14:textId="77777777" w:rsidR="00334C6A" w:rsidRPr="005647EB" w:rsidRDefault="00334C6A" w:rsidP="0099395D">
            <w:pPr>
              <w:pStyle w:val="TAL"/>
            </w:pPr>
          </w:p>
        </w:tc>
      </w:tr>
      <w:tr w:rsidR="00334C6A" w:rsidRPr="005647EB" w14:paraId="03462C4B"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733967" w14:textId="3DF68A37" w:rsidR="00334C6A" w:rsidRPr="005647EB" w:rsidRDefault="002570E4" w:rsidP="0099395D">
            <w:pPr>
              <w:pStyle w:val="TAL"/>
            </w:pPr>
            <w:r w:rsidRPr="005647EB">
              <w:t xml:space="preserve">    </w:t>
            </w:r>
            <w:r w:rsidR="00334C6A"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626E1961" w14:textId="77777777" w:rsidR="00334C6A" w:rsidRPr="005647EB" w:rsidRDefault="00334C6A" w:rsidP="0099395D">
            <w:pPr>
              <w:pStyle w:val="TAL"/>
            </w:pPr>
            <w:r w:rsidRPr="005647EB">
              <w:t>2</w:t>
            </w:r>
          </w:p>
        </w:tc>
        <w:tc>
          <w:tcPr>
            <w:tcW w:w="1701" w:type="dxa"/>
            <w:tcBorders>
              <w:top w:val="single" w:sz="4" w:space="0" w:color="auto"/>
              <w:left w:val="single" w:sz="4" w:space="0" w:color="auto"/>
              <w:bottom w:val="single" w:sz="4" w:space="0" w:color="auto"/>
              <w:right w:val="single" w:sz="4" w:space="0" w:color="auto"/>
            </w:tcBorders>
          </w:tcPr>
          <w:p w14:paraId="34D08CD5" w14:textId="77777777" w:rsidR="00334C6A" w:rsidRPr="005647EB" w:rsidRDefault="00334C6A" w:rsidP="0099395D">
            <w:pPr>
              <w:pStyle w:val="TAL"/>
            </w:pPr>
          </w:p>
        </w:tc>
        <w:tc>
          <w:tcPr>
            <w:tcW w:w="1275" w:type="dxa"/>
            <w:tcBorders>
              <w:top w:val="single" w:sz="4" w:space="0" w:color="auto"/>
              <w:left w:val="single" w:sz="4" w:space="0" w:color="auto"/>
              <w:bottom w:val="single" w:sz="4" w:space="0" w:color="auto"/>
              <w:right w:val="single" w:sz="4" w:space="0" w:color="auto"/>
            </w:tcBorders>
          </w:tcPr>
          <w:p w14:paraId="3FB7A51D" w14:textId="77777777" w:rsidR="00334C6A" w:rsidRPr="005647EB" w:rsidRDefault="00334C6A" w:rsidP="0099395D">
            <w:pPr>
              <w:pStyle w:val="TAL"/>
            </w:pPr>
          </w:p>
        </w:tc>
      </w:tr>
      <w:tr w:rsidR="00334C6A" w:rsidRPr="005647EB" w14:paraId="387F4B2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61DFC28" w14:textId="5DD6A794" w:rsidR="00334C6A" w:rsidRPr="005647EB" w:rsidRDefault="002570E4" w:rsidP="0099395D">
            <w:pPr>
              <w:pStyle w:val="TAL"/>
            </w:pPr>
            <w:r w:rsidRPr="005647EB">
              <w:t xml:space="preserve">    </w:t>
            </w:r>
            <w:r w:rsidR="00334C6A"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375F6C3E" w14:textId="77777777" w:rsidR="00334C6A" w:rsidRPr="005647EB" w:rsidRDefault="00334C6A" w:rsidP="0099395D">
            <w:pPr>
              <w:pStyle w:val="TAL"/>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62C84B9B" w14:textId="77777777" w:rsidR="00334C6A" w:rsidRPr="005647EB" w:rsidRDefault="00334C6A" w:rsidP="0099395D">
            <w:pPr>
              <w:pStyle w:val="TAL"/>
            </w:pPr>
          </w:p>
        </w:tc>
        <w:tc>
          <w:tcPr>
            <w:tcW w:w="1275" w:type="dxa"/>
            <w:tcBorders>
              <w:top w:val="single" w:sz="4" w:space="0" w:color="auto"/>
              <w:left w:val="single" w:sz="4" w:space="0" w:color="auto"/>
              <w:bottom w:val="single" w:sz="4" w:space="0" w:color="auto"/>
              <w:right w:val="single" w:sz="4" w:space="0" w:color="auto"/>
            </w:tcBorders>
          </w:tcPr>
          <w:p w14:paraId="39096548" w14:textId="77777777" w:rsidR="00334C6A" w:rsidRPr="005647EB" w:rsidRDefault="00334C6A" w:rsidP="0099395D">
            <w:pPr>
              <w:pStyle w:val="TAL"/>
            </w:pPr>
          </w:p>
        </w:tc>
      </w:tr>
      <w:tr w:rsidR="00334C6A" w:rsidRPr="005647EB" w14:paraId="25A6AC56"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673FD41" w14:textId="134D6F87" w:rsidR="00334C6A" w:rsidRPr="005647EB" w:rsidRDefault="002570E4" w:rsidP="002570E4">
            <w:pPr>
              <w:pStyle w:val="TAL"/>
              <w:keepNext w:val="0"/>
              <w:keepLines w:val="0"/>
            </w:pP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2AC75C6A"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D311205"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E8D168C" w14:textId="77777777" w:rsidR="00334C6A" w:rsidRPr="005647EB" w:rsidRDefault="00334C6A" w:rsidP="002570E4">
            <w:pPr>
              <w:pStyle w:val="TAL"/>
              <w:keepNext w:val="0"/>
              <w:keepLines w:val="0"/>
            </w:pPr>
          </w:p>
        </w:tc>
      </w:tr>
      <w:tr w:rsidR="00334C6A" w:rsidRPr="005647EB" w14:paraId="17ACA8A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62E30EB" w14:textId="77777777" w:rsidR="00334C6A" w:rsidRPr="005647EB" w:rsidRDefault="00334C6A"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35175A66"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BF3C947"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327D9AE9" w14:textId="77777777" w:rsidR="00334C6A" w:rsidRPr="005647EB" w:rsidRDefault="00334C6A" w:rsidP="002570E4">
            <w:pPr>
              <w:pStyle w:val="TAL"/>
              <w:keepNext w:val="0"/>
              <w:keepLines w:val="0"/>
            </w:pPr>
          </w:p>
        </w:tc>
      </w:tr>
    </w:tbl>
    <w:p w14:paraId="55CDBCA5" w14:textId="77777777" w:rsidR="00334C6A" w:rsidRPr="005647EB" w:rsidRDefault="00334C6A" w:rsidP="002570E4"/>
    <w:p w14:paraId="50CADA76" w14:textId="77777777" w:rsidR="00334C6A" w:rsidRPr="005647EB" w:rsidRDefault="00334C6A" w:rsidP="002570E4">
      <w:pPr>
        <w:pStyle w:val="TH"/>
        <w:keepNext w:val="0"/>
        <w:keepLines w:val="0"/>
      </w:pPr>
      <w:r w:rsidRPr="005647EB">
        <w:t>Table 8.4.3_2.4.3-</w:t>
      </w:r>
      <w:r w:rsidRPr="005647EB">
        <w:rPr>
          <w:lang w:eastAsia="zh-CN"/>
        </w:rPr>
        <w:t>6</w:t>
      </w:r>
      <w:r w:rsidRPr="005647EB">
        <w:t xml:space="preserve">: </w:t>
      </w:r>
      <w:r w:rsidRPr="005647EB">
        <w:rPr>
          <w:i/>
        </w:rPr>
        <w:t>MeaResults</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55058AAB" w14:textId="77777777" w:rsidTr="002570E4">
        <w:trPr>
          <w:cantSplit/>
          <w:jc w:val="center"/>
        </w:trPr>
        <w:tc>
          <w:tcPr>
            <w:tcW w:w="9536" w:type="dxa"/>
            <w:gridSpan w:val="4"/>
          </w:tcPr>
          <w:p w14:paraId="112BB683" w14:textId="162C955D"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334C6A" w:rsidRPr="005647EB" w14:paraId="304D2B38" w14:textId="77777777" w:rsidTr="002570E4">
        <w:trPr>
          <w:jc w:val="center"/>
        </w:trPr>
        <w:tc>
          <w:tcPr>
            <w:tcW w:w="4436" w:type="dxa"/>
          </w:tcPr>
          <w:p w14:paraId="50A59C1C" w14:textId="129C152D"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7C62BDC7" w14:textId="77777777" w:rsidR="00334C6A" w:rsidRPr="005647EB" w:rsidRDefault="00334C6A" w:rsidP="002570E4">
            <w:pPr>
              <w:pStyle w:val="TAH"/>
              <w:keepNext w:val="0"/>
              <w:keepLines w:val="0"/>
            </w:pPr>
            <w:r w:rsidRPr="005647EB">
              <w:t>Value/remark</w:t>
            </w:r>
          </w:p>
        </w:tc>
        <w:tc>
          <w:tcPr>
            <w:tcW w:w="1700" w:type="dxa"/>
          </w:tcPr>
          <w:p w14:paraId="731772CD" w14:textId="77777777" w:rsidR="00334C6A" w:rsidRPr="005647EB" w:rsidRDefault="00334C6A" w:rsidP="002570E4">
            <w:pPr>
              <w:pStyle w:val="TAH"/>
              <w:keepNext w:val="0"/>
              <w:keepLines w:val="0"/>
            </w:pPr>
            <w:r w:rsidRPr="005647EB">
              <w:t>Comment</w:t>
            </w:r>
          </w:p>
        </w:tc>
        <w:tc>
          <w:tcPr>
            <w:tcW w:w="1133" w:type="dxa"/>
          </w:tcPr>
          <w:p w14:paraId="659C17E2" w14:textId="77777777" w:rsidR="00334C6A" w:rsidRPr="005647EB" w:rsidRDefault="00334C6A" w:rsidP="002570E4">
            <w:pPr>
              <w:pStyle w:val="TAH"/>
              <w:keepNext w:val="0"/>
              <w:keepLines w:val="0"/>
            </w:pPr>
            <w:r w:rsidRPr="005647EB">
              <w:t>Condition</w:t>
            </w:r>
          </w:p>
        </w:tc>
      </w:tr>
      <w:tr w:rsidR="00334C6A" w:rsidRPr="005647EB" w14:paraId="60DA27CE" w14:textId="77777777" w:rsidTr="002570E4">
        <w:trPr>
          <w:jc w:val="center"/>
        </w:trPr>
        <w:tc>
          <w:tcPr>
            <w:tcW w:w="4436" w:type="dxa"/>
          </w:tcPr>
          <w:p w14:paraId="1B7FCF53" w14:textId="49D87D96" w:rsidR="00334C6A" w:rsidRPr="005647EB" w:rsidRDefault="002570E4" w:rsidP="002570E4">
            <w:pPr>
              <w:pStyle w:val="TAL"/>
              <w:keepNext w:val="0"/>
              <w:keepLines w:val="0"/>
            </w:pPr>
            <w:r w:rsidRPr="005647EB">
              <w:t xml:space="preserve"> </w:t>
            </w:r>
            <w:r w:rsidR="00334C6A" w:rsidRPr="005647EB">
              <w:t>MeasResults</w:t>
            </w:r>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11415DAD" w14:textId="77777777" w:rsidR="00334C6A" w:rsidRPr="005647EB" w:rsidRDefault="00334C6A" w:rsidP="002570E4">
            <w:pPr>
              <w:pStyle w:val="TAL"/>
              <w:keepNext w:val="0"/>
              <w:keepLines w:val="0"/>
            </w:pPr>
          </w:p>
        </w:tc>
        <w:tc>
          <w:tcPr>
            <w:tcW w:w="1700" w:type="dxa"/>
          </w:tcPr>
          <w:p w14:paraId="13B36402" w14:textId="77777777" w:rsidR="00334C6A" w:rsidRPr="005647EB" w:rsidRDefault="00334C6A" w:rsidP="002570E4">
            <w:pPr>
              <w:pStyle w:val="TAL"/>
              <w:keepNext w:val="0"/>
              <w:keepLines w:val="0"/>
            </w:pPr>
          </w:p>
        </w:tc>
        <w:tc>
          <w:tcPr>
            <w:tcW w:w="1133" w:type="dxa"/>
          </w:tcPr>
          <w:p w14:paraId="64105001" w14:textId="77777777" w:rsidR="00334C6A" w:rsidRPr="005647EB" w:rsidRDefault="00334C6A" w:rsidP="002570E4">
            <w:pPr>
              <w:pStyle w:val="TAL"/>
              <w:keepNext w:val="0"/>
              <w:keepLines w:val="0"/>
            </w:pPr>
          </w:p>
        </w:tc>
      </w:tr>
      <w:tr w:rsidR="00334C6A" w:rsidRPr="005647EB" w14:paraId="784F78D2" w14:textId="77777777" w:rsidTr="002570E4">
        <w:trPr>
          <w:jc w:val="center"/>
        </w:trPr>
        <w:tc>
          <w:tcPr>
            <w:tcW w:w="4436" w:type="dxa"/>
          </w:tcPr>
          <w:p w14:paraId="2C35E3D4" w14:textId="3822289D" w:rsidR="00334C6A" w:rsidRPr="005647EB" w:rsidRDefault="002570E4" w:rsidP="002570E4">
            <w:pPr>
              <w:pStyle w:val="TAL"/>
              <w:keepNext w:val="0"/>
              <w:keepLines w:val="0"/>
            </w:pPr>
            <w:r w:rsidRPr="005647EB">
              <w:t xml:space="preserve">   </w:t>
            </w:r>
            <w:r w:rsidR="00334C6A" w:rsidRPr="005647EB">
              <w:t>measId</w:t>
            </w:r>
          </w:p>
        </w:tc>
        <w:tc>
          <w:tcPr>
            <w:tcW w:w="2267" w:type="dxa"/>
          </w:tcPr>
          <w:p w14:paraId="2A71F543" w14:textId="77777777" w:rsidR="00334C6A" w:rsidRPr="005647EB" w:rsidRDefault="00334C6A" w:rsidP="002570E4">
            <w:pPr>
              <w:pStyle w:val="TAL"/>
              <w:keepNext w:val="0"/>
              <w:keepLines w:val="0"/>
            </w:pPr>
            <w:r w:rsidRPr="005647EB">
              <w:t>1</w:t>
            </w:r>
          </w:p>
        </w:tc>
        <w:tc>
          <w:tcPr>
            <w:tcW w:w="1700" w:type="dxa"/>
          </w:tcPr>
          <w:p w14:paraId="70DADC7C" w14:textId="2899A7A1" w:rsidR="00334C6A" w:rsidRPr="005647EB" w:rsidRDefault="00334C6A"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17497663" w14:textId="77777777" w:rsidR="00334C6A" w:rsidRPr="005647EB" w:rsidRDefault="00334C6A" w:rsidP="002570E4">
            <w:pPr>
              <w:pStyle w:val="TAL"/>
              <w:keepNext w:val="0"/>
              <w:keepLines w:val="0"/>
            </w:pPr>
          </w:p>
        </w:tc>
      </w:tr>
      <w:tr w:rsidR="00334C6A" w:rsidRPr="005647EB" w14:paraId="31E8F752" w14:textId="77777777" w:rsidTr="002570E4">
        <w:trPr>
          <w:jc w:val="center"/>
        </w:trPr>
        <w:tc>
          <w:tcPr>
            <w:tcW w:w="4436" w:type="dxa"/>
          </w:tcPr>
          <w:p w14:paraId="1BDB0DB9" w14:textId="38FB5E6E" w:rsidR="00334C6A" w:rsidRPr="005647EB" w:rsidRDefault="002570E4" w:rsidP="002570E4">
            <w:pPr>
              <w:pStyle w:val="TAL"/>
              <w:keepNext w:val="0"/>
              <w:keepLines w:val="0"/>
            </w:pPr>
            <w:r w:rsidRPr="005647EB">
              <w:t xml:space="preserve">    </w:t>
            </w:r>
            <w:r w:rsidR="00334C6A" w:rsidRPr="005647EB">
              <w:t>measResultServ</w:t>
            </w:r>
            <w:r w:rsidR="00334C6A" w:rsidRPr="005647EB">
              <w:rPr>
                <w:lang w:eastAsia="zh-CN"/>
              </w:rPr>
              <w:t>Cell</w:t>
            </w:r>
            <w:r w:rsidRPr="005647EB">
              <w:rPr>
                <w:lang w:eastAsia="zh-CN"/>
              </w:rPr>
              <w:t xml:space="preserve"> </w:t>
            </w:r>
            <w:r w:rsidR="00334C6A" w:rsidRPr="005647EB">
              <w:rPr>
                <w:lang w:eastAsia="zh-CN"/>
              </w:rPr>
              <w:t>SEQUENCE</w:t>
            </w:r>
            <w:r w:rsidRPr="005647EB">
              <w:rPr>
                <w:lang w:eastAsia="zh-CN"/>
              </w:rPr>
              <w:t xml:space="preserve"> </w:t>
            </w:r>
            <w:r w:rsidR="00334C6A" w:rsidRPr="005647EB">
              <w:rPr>
                <w:lang w:eastAsia="zh-CN"/>
              </w:rPr>
              <w:t>{</w:t>
            </w:r>
          </w:p>
        </w:tc>
        <w:tc>
          <w:tcPr>
            <w:tcW w:w="2267" w:type="dxa"/>
          </w:tcPr>
          <w:p w14:paraId="3DAA2861" w14:textId="77777777" w:rsidR="00334C6A" w:rsidRPr="005647EB" w:rsidRDefault="00334C6A" w:rsidP="002570E4">
            <w:pPr>
              <w:pStyle w:val="TAL"/>
              <w:keepNext w:val="0"/>
              <w:keepLines w:val="0"/>
            </w:pPr>
          </w:p>
        </w:tc>
        <w:tc>
          <w:tcPr>
            <w:tcW w:w="1700" w:type="dxa"/>
          </w:tcPr>
          <w:p w14:paraId="43DBF797" w14:textId="77777777" w:rsidR="00334C6A" w:rsidRPr="005647EB" w:rsidRDefault="00334C6A" w:rsidP="002570E4">
            <w:pPr>
              <w:pStyle w:val="TAL"/>
              <w:keepNext w:val="0"/>
              <w:keepLines w:val="0"/>
            </w:pPr>
          </w:p>
        </w:tc>
        <w:tc>
          <w:tcPr>
            <w:tcW w:w="1133" w:type="dxa"/>
          </w:tcPr>
          <w:p w14:paraId="68B63A56" w14:textId="77777777" w:rsidR="00334C6A" w:rsidRPr="005647EB" w:rsidRDefault="00334C6A" w:rsidP="002570E4">
            <w:pPr>
              <w:pStyle w:val="TAL"/>
              <w:keepNext w:val="0"/>
              <w:keepLines w:val="0"/>
            </w:pPr>
          </w:p>
        </w:tc>
      </w:tr>
      <w:tr w:rsidR="00334C6A" w:rsidRPr="005647EB" w14:paraId="7DBF7034" w14:textId="77777777" w:rsidTr="002570E4">
        <w:trPr>
          <w:jc w:val="center"/>
        </w:trPr>
        <w:tc>
          <w:tcPr>
            <w:tcW w:w="4436" w:type="dxa"/>
          </w:tcPr>
          <w:p w14:paraId="5164C4DA" w14:textId="7630C526"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21E0C4A6" w14:textId="77777777" w:rsidR="00334C6A" w:rsidRPr="005647EB" w:rsidRDefault="00334C6A" w:rsidP="002570E4">
            <w:pPr>
              <w:pStyle w:val="TAL"/>
              <w:keepNext w:val="0"/>
              <w:keepLines w:val="0"/>
            </w:pPr>
          </w:p>
        </w:tc>
        <w:tc>
          <w:tcPr>
            <w:tcW w:w="1700" w:type="dxa"/>
          </w:tcPr>
          <w:p w14:paraId="46E4EBE5" w14:textId="7C52BF82"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73A96FE" w14:textId="77777777" w:rsidR="00334C6A" w:rsidRPr="005647EB" w:rsidRDefault="00334C6A" w:rsidP="002570E4">
            <w:pPr>
              <w:pStyle w:val="TAL"/>
              <w:keepNext w:val="0"/>
              <w:keepLines w:val="0"/>
            </w:pPr>
          </w:p>
        </w:tc>
      </w:tr>
      <w:tr w:rsidR="00334C6A" w:rsidRPr="005647EB" w14:paraId="0A777E28" w14:textId="77777777" w:rsidTr="002570E4">
        <w:trPr>
          <w:jc w:val="center"/>
        </w:trPr>
        <w:tc>
          <w:tcPr>
            <w:tcW w:w="4436" w:type="dxa"/>
          </w:tcPr>
          <w:p w14:paraId="3440643E" w14:textId="1EEB21CC"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255260FD" w14:textId="77777777" w:rsidR="00334C6A" w:rsidRPr="005647EB" w:rsidRDefault="00334C6A" w:rsidP="002570E4">
            <w:pPr>
              <w:pStyle w:val="TAL"/>
              <w:keepNext w:val="0"/>
              <w:keepLines w:val="0"/>
            </w:pPr>
          </w:p>
        </w:tc>
        <w:tc>
          <w:tcPr>
            <w:tcW w:w="1700" w:type="dxa"/>
          </w:tcPr>
          <w:p w14:paraId="645F81CE" w14:textId="3E565446"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F03A902" w14:textId="77777777" w:rsidR="00334C6A" w:rsidRPr="005647EB" w:rsidRDefault="00334C6A" w:rsidP="002570E4">
            <w:pPr>
              <w:pStyle w:val="TAL"/>
              <w:keepNext w:val="0"/>
              <w:keepLines w:val="0"/>
            </w:pPr>
          </w:p>
        </w:tc>
      </w:tr>
      <w:tr w:rsidR="00334C6A" w:rsidRPr="005647EB" w14:paraId="6693DDFD" w14:textId="77777777" w:rsidTr="002570E4">
        <w:trPr>
          <w:jc w:val="center"/>
        </w:trPr>
        <w:tc>
          <w:tcPr>
            <w:tcW w:w="4436" w:type="dxa"/>
          </w:tcPr>
          <w:p w14:paraId="252F8280" w14:textId="35FE4F34" w:rsidR="00334C6A" w:rsidRPr="005647EB" w:rsidRDefault="002570E4" w:rsidP="002570E4">
            <w:pPr>
              <w:pStyle w:val="TAL"/>
              <w:keepNext w:val="0"/>
              <w:keepLines w:val="0"/>
            </w:pPr>
            <w:r w:rsidRPr="005647EB">
              <w:t xml:space="preserve">   </w:t>
            </w:r>
            <w:r w:rsidR="00334C6A" w:rsidRPr="005647EB">
              <w:t>}</w:t>
            </w:r>
          </w:p>
        </w:tc>
        <w:tc>
          <w:tcPr>
            <w:tcW w:w="2267" w:type="dxa"/>
          </w:tcPr>
          <w:p w14:paraId="2AAE244B" w14:textId="77777777" w:rsidR="00334C6A" w:rsidRPr="005647EB" w:rsidRDefault="00334C6A" w:rsidP="002570E4">
            <w:pPr>
              <w:pStyle w:val="TAL"/>
              <w:keepNext w:val="0"/>
              <w:keepLines w:val="0"/>
            </w:pPr>
          </w:p>
        </w:tc>
        <w:tc>
          <w:tcPr>
            <w:tcW w:w="1700" w:type="dxa"/>
          </w:tcPr>
          <w:p w14:paraId="75B32922" w14:textId="77777777" w:rsidR="00334C6A" w:rsidRPr="005647EB" w:rsidRDefault="00334C6A" w:rsidP="002570E4">
            <w:pPr>
              <w:pStyle w:val="TAL"/>
              <w:keepNext w:val="0"/>
              <w:keepLines w:val="0"/>
            </w:pPr>
          </w:p>
        </w:tc>
        <w:tc>
          <w:tcPr>
            <w:tcW w:w="1133" w:type="dxa"/>
          </w:tcPr>
          <w:p w14:paraId="753E0006" w14:textId="77777777" w:rsidR="00334C6A" w:rsidRPr="005647EB" w:rsidRDefault="00334C6A" w:rsidP="002570E4">
            <w:pPr>
              <w:pStyle w:val="TAL"/>
              <w:keepNext w:val="0"/>
              <w:keepLines w:val="0"/>
            </w:pPr>
          </w:p>
        </w:tc>
      </w:tr>
      <w:tr w:rsidR="00334C6A" w:rsidRPr="005647EB" w14:paraId="43F7C794" w14:textId="77777777" w:rsidTr="002570E4">
        <w:trPr>
          <w:jc w:val="center"/>
        </w:trPr>
        <w:tc>
          <w:tcPr>
            <w:tcW w:w="4436" w:type="dxa"/>
          </w:tcPr>
          <w:p w14:paraId="51B81DD5" w14:textId="0BF5D8EC" w:rsidR="00334C6A" w:rsidRPr="005647EB" w:rsidRDefault="002570E4" w:rsidP="002570E4">
            <w:pPr>
              <w:pStyle w:val="TAL"/>
              <w:keepNext w:val="0"/>
              <w:keepLines w:val="0"/>
            </w:pPr>
            <w:r w:rsidRPr="005647EB">
              <w:t xml:space="preserve">   </w:t>
            </w:r>
            <w:r w:rsidR="00334C6A" w:rsidRPr="005647EB">
              <w:rPr>
                <w:lang w:eastAsia="zh-CN"/>
              </w:rPr>
              <w:t>measResultNeighCells</w:t>
            </w:r>
            <w:r w:rsidRPr="005647EB">
              <w:t xml:space="preserve"> </w:t>
            </w:r>
            <w:r w:rsidR="00334C6A" w:rsidRPr="005647EB">
              <w:t>CHOICE</w:t>
            </w:r>
            <w:r w:rsidRPr="005647EB">
              <w:t xml:space="preserve"> </w:t>
            </w:r>
            <w:r w:rsidR="00334C6A" w:rsidRPr="005647EB">
              <w:t>{</w:t>
            </w:r>
          </w:p>
        </w:tc>
        <w:tc>
          <w:tcPr>
            <w:tcW w:w="2267" w:type="dxa"/>
          </w:tcPr>
          <w:p w14:paraId="1F5D55F0" w14:textId="77777777" w:rsidR="00334C6A" w:rsidRPr="005647EB" w:rsidRDefault="00334C6A" w:rsidP="002570E4">
            <w:pPr>
              <w:pStyle w:val="TAL"/>
              <w:keepNext w:val="0"/>
              <w:keepLines w:val="0"/>
            </w:pPr>
          </w:p>
        </w:tc>
        <w:tc>
          <w:tcPr>
            <w:tcW w:w="1700" w:type="dxa"/>
          </w:tcPr>
          <w:p w14:paraId="5AB69EB2" w14:textId="77777777" w:rsidR="00334C6A" w:rsidRPr="005647EB" w:rsidRDefault="00334C6A" w:rsidP="002570E4">
            <w:pPr>
              <w:pStyle w:val="TAL"/>
              <w:keepNext w:val="0"/>
              <w:keepLines w:val="0"/>
            </w:pPr>
          </w:p>
        </w:tc>
        <w:tc>
          <w:tcPr>
            <w:tcW w:w="1133" w:type="dxa"/>
          </w:tcPr>
          <w:p w14:paraId="2AF2E995" w14:textId="77777777" w:rsidR="00334C6A" w:rsidRPr="005647EB" w:rsidRDefault="00334C6A" w:rsidP="002570E4">
            <w:pPr>
              <w:pStyle w:val="TAL"/>
              <w:keepNext w:val="0"/>
              <w:keepLines w:val="0"/>
            </w:pPr>
          </w:p>
        </w:tc>
      </w:tr>
      <w:tr w:rsidR="00334C6A" w:rsidRPr="005647EB" w14:paraId="2890AAD2" w14:textId="77777777" w:rsidTr="002570E4">
        <w:trPr>
          <w:jc w:val="center"/>
        </w:trPr>
        <w:tc>
          <w:tcPr>
            <w:tcW w:w="4436" w:type="dxa"/>
          </w:tcPr>
          <w:p w14:paraId="13B0596D" w14:textId="15554276" w:rsidR="00334C6A" w:rsidRPr="005647EB" w:rsidRDefault="002570E4" w:rsidP="002570E4">
            <w:pPr>
              <w:pStyle w:val="TAL"/>
              <w:keepNext w:val="0"/>
              <w:keepLines w:val="0"/>
            </w:pPr>
            <w:r w:rsidRPr="005647EB">
              <w:t xml:space="preserve">      </w:t>
            </w:r>
            <w:r w:rsidR="00334C6A" w:rsidRPr="005647EB">
              <w:t>measResultListEUTRA</w:t>
            </w:r>
          </w:p>
        </w:tc>
        <w:tc>
          <w:tcPr>
            <w:tcW w:w="2267" w:type="dxa"/>
          </w:tcPr>
          <w:p w14:paraId="6F636A36" w14:textId="6765ED1F" w:rsidR="00334C6A" w:rsidRPr="005647EB" w:rsidRDefault="00334C6A" w:rsidP="002570E4">
            <w:pPr>
              <w:pStyle w:val="TAL"/>
              <w:keepNext w:val="0"/>
              <w:keepLines w:val="0"/>
            </w:pPr>
            <w:r w:rsidRPr="005647EB">
              <w:t>MeasResultListEUTRA</w:t>
            </w:r>
            <w:r w:rsidR="002570E4" w:rsidRPr="005647EB">
              <w:t xml:space="preserve"> </w:t>
            </w:r>
          </w:p>
        </w:tc>
        <w:tc>
          <w:tcPr>
            <w:tcW w:w="1700" w:type="dxa"/>
          </w:tcPr>
          <w:p w14:paraId="53EE7B9F" w14:textId="77777777" w:rsidR="00334C6A" w:rsidRPr="005647EB" w:rsidRDefault="00334C6A" w:rsidP="002570E4">
            <w:pPr>
              <w:pStyle w:val="TAL"/>
              <w:keepNext w:val="0"/>
              <w:keepLines w:val="0"/>
            </w:pPr>
          </w:p>
        </w:tc>
        <w:tc>
          <w:tcPr>
            <w:tcW w:w="1133" w:type="dxa"/>
          </w:tcPr>
          <w:p w14:paraId="7F097313" w14:textId="77777777" w:rsidR="00334C6A" w:rsidRPr="005647EB" w:rsidRDefault="00334C6A" w:rsidP="002570E4">
            <w:pPr>
              <w:pStyle w:val="TAL"/>
              <w:keepNext w:val="0"/>
              <w:keepLines w:val="0"/>
            </w:pPr>
          </w:p>
        </w:tc>
      </w:tr>
      <w:tr w:rsidR="00334C6A" w:rsidRPr="005647EB" w14:paraId="4C8F105C" w14:textId="77777777" w:rsidTr="002570E4">
        <w:trPr>
          <w:jc w:val="center"/>
        </w:trPr>
        <w:tc>
          <w:tcPr>
            <w:tcW w:w="4436" w:type="dxa"/>
          </w:tcPr>
          <w:p w14:paraId="50F60B23" w14:textId="2336E29A" w:rsidR="00334C6A" w:rsidRPr="005647EB" w:rsidRDefault="002570E4" w:rsidP="002570E4">
            <w:pPr>
              <w:pStyle w:val="TAL"/>
              <w:keepNext w:val="0"/>
              <w:keepLines w:val="0"/>
            </w:pPr>
            <w:r w:rsidRPr="005647EB">
              <w:t xml:space="preserve">   </w:t>
            </w:r>
            <w:r w:rsidR="00334C6A" w:rsidRPr="005647EB">
              <w:t>}</w:t>
            </w:r>
          </w:p>
        </w:tc>
        <w:tc>
          <w:tcPr>
            <w:tcW w:w="2267" w:type="dxa"/>
          </w:tcPr>
          <w:p w14:paraId="0A16172F" w14:textId="77777777" w:rsidR="00334C6A" w:rsidRPr="005647EB" w:rsidRDefault="00334C6A" w:rsidP="002570E4">
            <w:pPr>
              <w:pStyle w:val="TAL"/>
              <w:keepNext w:val="0"/>
              <w:keepLines w:val="0"/>
            </w:pPr>
          </w:p>
        </w:tc>
        <w:tc>
          <w:tcPr>
            <w:tcW w:w="1700" w:type="dxa"/>
          </w:tcPr>
          <w:p w14:paraId="0C8414E8" w14:textId="77777777" w:rsidR="00334C6A" w:rsidRPr="005647EB" w:rsidRDefault="00334C6A" w:rsidP="002570E4">
            <w:pPr>
              <w:pStyle w:val="TAL"/>
              <w:keepNext w:val="0"/>
              <w:keepLines w:val="0"/>
            </w:pPr>
          </w:p>
        </w:tc>
        <w:tc>
          <w:tcPr>
            <w:tcW w:w="1133" w:type="dxa"/>
          </w:tcPr>
          <w:p w14:paraId="4222CFEA" w14:textId="77777777" w:rsidR="00334C6A" w:rsidRPr="005647EB" w:rsidRDefault="00334C6A" w:rsidP="002570E4">
            <w:pPr>
              <w:pStyle w:val="TAL"/>
              <w:keepNext w:val="0"/>
              <w:keepLines w:val="0"/>
            </w:pPr>
          </w:p>
        </w:tc>
      </w:tr>
      <w:tr w:rsidR="00334C6A" w:rsidRPr="005647EB" w14:paraId="525CE7BD" w14:textId="77777777" w:rsidTr="002570E4">
        <w:trPr>
          <w:jc w:val="center"/>
        </w:trPr>
        <w:tc>
          <w:tcPr>
            <w:tcW w:w="4436" w:type="dxa"/>
          </w:tcPr>
          <w:p w14:paraId="277376C9" w14:textId="77777777" w:rsidR="00334C6A" w:rsidRPr="005647EB" w:rsidRDefault="00334C6A" w:rsidP="002570E4">
            <w:pPr>
              <w:pStyle w:val="TAL"/>
              <w:keepNext w:val="0"/>
              <w:keepLines w:val="0"/>
            </w:pPr>
            <w:r w:rsidRPr="005647EB">
              <w:t>}</w:t>
            </w:r>
          </w:p>
        </w:tc>
        <w:tc>
          <w:tcPr>
            <w:tcW w:w="2267" w:type="dxa"/>
          </w:tcPr>
          <w:p w14:paraId="13A0BCF0" w14:textId="77777777" w:rsidR="00334C6A" w:rsidRPr="005647EB" w:rsidRDefault="00334C6A" w:rsidP="002570E4">
            <w:pPr>
              <w:pStyle w:val="TAL"/>
              <w:keepNext w:val="0"/>
              <w:keepLines w:val="0"/>
            </w:pPr>
          </w:p>
        </w:tc>
        <w:tc>
          <w:tcPr>
            <w:tcW w:w="1700" w:type="dxa"/>
          </w:tcPr>
          <w:p w14:paraId="187CF458" w14:textId="77777777" w:rsidR="00334C6A" w:rsidRPr="005647EB" w:rsidRDefault="00334C6A" w:rsidP="002570E4">
            <w:pPr>
              <w:pStyle w:val="TAL"/>
              <w:keepNext w:val="0"/>
              <w:keepLines w:val="0"/>
            </w:pPr>
          </w:p>
        </w:tc>
        <w:tc>
          <w:tcPr>
            <w:tcW w:w="1133" w:type="dxa"/>
          </w:tcPr>
          <w:p w14:paraId="0CB68D71" w14:textId="77777777" w:rsidR="00334C6A" w:rsidRPr="005647EB" w:rsidRDefault="00334C6A" w:rsidP="002570E4">
            <w:pPr>
              <w:pStyle w:val="TAL"/>
              <w:keepNext w:val="0"/>
              <w:keepLines w:val="0"/>
            </w:pPr>
          </w:p>
        </w:tc>
      </w:tr>
    </w:tbl>
    <w:p w14:paraId="513326A2" w14:textId="77777777" w:rsidR="00334C6A" w:rsidRPr="005647EB" w:rsidRDefault="00334C6A" w:rsidP="002570E4"/>
    <w:p w14:paraId="325E010D" w14:textId="77777777" w:rsidR="00334C6A" w:rsidRPr="005647EB" w:rsidRDefault="00334C6A" w:rsidP="002570E4">
      <w:pPr>
        <w:pStyle w:val="TH"/>
        <w:keepNext w:val="0"/>
        <w:keepLines w:val="0"/>
      </w:pPr>
      <w:r w:rsidRPr="005647EB">
        <w:lastRenderedPageBreak/>
        <w:t>Table 8.4.3_2.4.3-</w:t>
      </w:r>
      <w:r w:rsidRPr="005647EB">
        <w:rPr>
          <w:lang w:eastAsia="zh-CN"/>
        </w:rPr>
        <w:t>7</w:t>
      </w:r>
      <w:r w:rsidRPr="005647EB">
        <w:t xml:space="preserve">: </w:t>
      </w:r>
      <w:r w:rsidRPr="005647EB">
        <w:rPr>
          <w:i/>
        </w:rPr>
        <w:t>MeasResultListEUTRA</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4F3FFA0F" w14:textId="77777777" w:rsidTr="002570E4">
        <w:trPr>
          <w:cantSplit/>
          <w:jc w:val="center"/>
        </w:trPr>
        <w:tc>
          <w:tcPr>
            <w:tcW w:w="9536" w:type="dxa"/>
            <w:gridSpan w:val="4"/>
          </w:tcPr>
          <w:p w14:paraId="5B5B0E49" w14:textId="6684E9AC"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334C6A" w:rsidRPr="005647EB" w14:paraId="7FCDDF3B" w14:textId="77777777" w:rsidTr="002570E4">
        <w:trPr>
          <w:jc w:val="center"/>
        </w:trPr>
        <w:tc>
          <w:tcPr>
            <w:tcW w:w="4436" w:type="dxa"/>
          </w:tcPr>
          <w:p w14:paraId="6468EEBC" w14:textId="6F2528B0"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289B819B" w14:textId="77777777" w:rsidR="00334C6A" w:rsidRPr="005647EB" w:rsidRDefault="00334C6A" w:rsidP="002570E4">
            <w:pPr>
              <w:pStyle w:val="TAH"/>
              <w:keepNext w:val="0"/>
              <w:keepLines w:val="0"/>
            </w:pPr>
            <w:r w:rsidRPr="005647EB">
              <w:t>Value/remark</w:t>
            </w:r>
          </w:p>
        </w:tc>
        <w:tc>
          <w:tcPr>
            <w:tcW w:w="1700" w:type="dxa"/>
          </w:tcPr>
          <w:p w14:paraId="70C7F2F1" w14:textId="77777777" w:rsidR="00334C6A" w:rsidRPr="005647EB" w:rsidRDefault="00334C6A" w:rsidP="002570E4">
            <w:pPr>
              <w:pStyle w:val="TAH"/>
              <w:keepNext w:val="0"/>
              <w:keepLines w:val="0"/>
            </w:pPr>
            <w:r w:rsidRPr="005647EB">
              <w:t>Comment</w:t>
            </w:r>
          </w:p>
        </w:tc>
        <w:tc>
          <w:tcPr>
            <w:tcW w:w="1133" w:type="dxa"/>
          </w:tcPr>
          <w:p w14:paraId="41C00D5F" w14:textId="77777777" w:rsidR="00334C6A" w:rsidRPr="005647EB" w:rsidRDefault="00334C6A" w:rsidP="002570E4">
            <w:pPr>
              <w:pStyle w:val="TAH"/>
              <w:keepNext w:val="0"/>
              <w:keepLines w:val="0"/>
            </w:pPr>
            <w:r w:rsidRPr="005647EB">
              <w:t>Condition</w:t>
            </w:r>
          </w:p>
        </w:tc>
      </w:tr>
      <w:tr w:rsidR="00334C6A" w:rsidRPr="005647EB" w14:paraId="179F0BF9" w14:textId="77777777" w:rsidTr="002570E4">
        <w:trPr>
          <w:jc w:val="center"/>
        </w:trPr>
        <w:tc>
          <w:tcPr>
            <w:tcW w:w="4436" w:type="dxa"/>
          </w:tcPr>
          <w:p w14:paraId="17F9E5F4" w14:textId="4D8F90E3" w:rsidR="00334C6A" w:rsidRPr="005647EB" w:rsidRDefault="00334C6A"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68F77D82" w14:textId="77777777" w:rsidR="00334C6A" w:rsidRPr="005647EB" w:rsidRDefault="00334C6A" w:rsidP="002570E4">
            <w:pPr>
              <w:pStyle w:val="TAL"/>
              <w:keepNext w:val="0"/>
              <w:keepLines w:val="0"/>
            </w:pPr>
          </w:p>
        </w:tc>
        <w:tc>
          <w:tcPr>
            <w:tcW w:w="1700" w:type="dxa"/>
          </w:tcPr>
          <w:p w14:paraId="7996C315" w14:textId="77777777" w:rsidR="00334C6A" w:rsidRPr="005647EB" w:rsidRDefault="00334C6A" w:rsidP="002570E4">
            <w:pPr>
              <w:pStyle w:val="TAL"/>
              <w:keepNext w:val="0"/>
              <w:keepLines w:val="0"/>
            </w:pPr>
          </w:p>
        </w:tc>
        <w:tc>
          <w:tcPr>
            <w:tcW w:w="1133" w:type="dxa"/>
          </w:tcPr>
          <w:p w14:paraId="27C6FB2F" w14:textId="77777777" w:rsidR="00334C6A" w:rsidRPr="005647EB" w:rsidRDefault="00334C6A" w:rsidP="002570E4">
            <w:pPr>
              <w:pStyle w:val="TAL"/>
              <w:keepNext w:val="0"/>
              <w:keepLines w:val="0"/>
            </w:pPr>
          </w:p>
        </w:tc>
      </w:tr>
      <w:tr w:rsidR="00334C6A" w:rsidRPr="005647EB" w14:paraId="06F5888F" w14:textId="77777777" w:rsidTr="002570E4">
        <w:trPr>
          <w:jc w:val="center"/>
        </w:trPr>
        <w:tc>
          <w:tcPr>
            <w:tcW w:w="4436" w:type="dxa"/>
          </w:tcPr>
          <w:p w14:paraId="4B9B1763" w14:textId="17A5BE05" w:rsidR="00334C6A" w:rsidRPr="005647EB" w:rsidDel="003F6218" w:rsidRDefault="002570E4" w:rsidP="002570E4">
            <w:pPr>
              <w:pStyle w:val="TAL"/>
              <w:keepNext w:val="0"/>
              <w:keepLines w:val="0"/>
            </w:pPr>
            <w:r w:rsidRPr="005647EB">
              <w:t xml:space="preserve">  </w:t>
            </w:r>
            <w:r w:rsidR="00334C6A" w:rsidRPr="005647EB">
              <w:t>physCellId</w:t>
            </w:r>
          </w:p>
        </w:tc>
        <w:tc>
          <w:tcPr>
            <w:tcW w:w="2267" w:type="dxa"/>
          </w:tcPr>
          <w:p w14:paraId="17DD1931" w14:textId="77777777" w:rsidR="00334C6A" w:rsidRPr="005647EB" w:rsidRDefault="00334C6A" w:rsidP="002570E4">
            <w:pPr>
              <w:pStyle w:val="TAL"/>
              <w:keepNext w:val="0"/>
              <w:keepLines w:val="0"/>
            </w:pPr>
            <w:r w:rsidRPr="005647EB">
              <w:t>PhysCellId</w:t>
            </w:r>
          </w:p>
        </w:tc>
        <w:tc>
          <w:tcPr>
            <w:tcW w:w="1700" w:type="dxa"/>
          </w:tcPr>
          <w:p w14:paraId="181C39AE" w14:textId="77777777" w:rsidR="00334C6A" w:rsidRPr="005647EB" w:rsidRDefault="00334C6A" w:rsidP="002570E4">
            <w:pPr>
              <w:pStyle w:val="TAL"/>
              <w:keepNext w:val="0"/>
              <w:keepLines w:val="0"/>
            </w:pPr>
          </w:p>
        </w:tc>
        <w:tc>
          <w:tcPr>
            <w:tcW w:w="1133" w:type="dxa"/>
          </w:tcPr>
          <w:p w14:paraId="0DDD89A0" w14:textId="77777777" w:rsidR="00334C6A" w:rsidRPr="005647EB" w:rsidRDefault="00334C6A" w:rsidP="002570E4">
            <w:pPr>
              <w:pStyle w:val="TAL"/>
              <w:keepNext w:val="0"/>
              <w:keepLines w:val="0"/>
            </w:pPr>
          </w:p>
        </w:tc>
      </w:tr>
      <w:tr w:rsidR="00334C6A" w:rsidRPr="005647EB" w14:paraId="6A76B929" w14:textId="77777777" w:rsidTr="002570E4">
        <w:trPr>
          <w:jc w:val="center"/>
        </w:trPr>
        <w:tc>
          <w:tcPr>
            <w:tcW w:w="4436" w:type="dxa"/>
          </w:tcPr>
          <w:p w14:paraId="148489BA" w14:textId="74ECC9AC" w:rsidR="00334C6A" w:rsidRPr="005647EB" w:rsidRDefault="002570E4" w:rsidP="002570E4">
            <w:pPr>
              <w:pStyle w:val="TAL"/>
              <w:keepNext w:val="0"/>
              <w:keepLines w:val="0"/>
            </w:pPr>
            <w:r w:rsidRPr="005647EB">
              <w:t xml:space="preserve">  </w:t>
            </w:r>
            <w:r w:rsidR="00334C6A" w:rsidRPr="005647EB">
              <w:t>measResult</w:t>
            </w:r>
            <w:r w:rsidRPr="005647EB">
              <w:t xml:space="preserve"> </w:t>
            </w:r>
            <w:r w:rsidR="00334C6A" w:rsidRPr="005647EB">
              <w:t>SEQUENCE</w:t>
            </w:r>
            <w:r w:rsidRPr="005647EB">
              <w:t xml:space="preserve"> </w:t>
            </w:r>
            <w:r w:rsidR="00334C6A" w:rsidRPr="005647EB">
              <w:t>{</w:t>
            </w:r>
          </w:p>
        </w:tc>
        <w:tc>
          <w:tcPr>
            <w:tcW w:w="2267" w:type="dxa"/>
          </w:tcPr>
          <w:p w14:paraId="3BA46BC1" w14:textId="77777777" w:rsidR="00334C6A" w:rsidRPr="005647EB" w:rsidRDefault="00334C6A" w:rsidP="002570E4">
            <w:pPr>
              <w:pStyle w:val="TAL"/>
              <w:keepNext w:val="0"/>
              <w:keepLines w:val="0"/>
            </w:pPr>
          </w:p>
        </w:tc>
        <w:tc>
          <w:tcPr>
            <w:tcW w:w="1700" w:type="dxa"/>
          </w:tcPr>
          <w:p w14:paraId="2DC69405" w14:textId="77777777" w:rsidR="00334C6A" w:rsidRPr="005647EB" w:rsidRDefault="00334C6A" w:rsidP="002570E4">
            <w:pPr>
              <w:pStyle w:val="TAL"/>
              <w:keepNext w:val="0"/>
              <w:keepLines w:val="0"/>
            </w:pPr>
          </w:p>
        </w:tc>
        <w:tc>
          <w:tcPr>
            <w:tcW w:w="1133" w:type="dxa"/>
          </w:tcPr>
          <w:p w14:paraId="3629538B" w14:textId="77777777" w:rsidR="00334C6A" w:rsidRPr="005647EB" w:rsidRDefault="00334C6A" w:rsidP="002570E4">
            <w:pPr>
              <w:pStyle w:val="TAL"/>
              <w:keepNext w:val="0"/>
              <w:keepLines w:val="0"/>
            </w:pPr>
          </w:p>
        </w:tc>
      </w:tr>
      <w:tr w:rsidR="00334C6A" w:rsidRPr="005647EB" w14:paraId="324C58CD" w14:textId="77777777" w:rsidTr="002570E4">
        <w:trPr>
          <w:jc w:val="center"/>
        </w:trPr>
        <w:tc>
          <w:tcPr>
            <w:tcW w:w="4436" w:type="dxa"/>
          </w:tcPr>
          <w:p w14:paraId="67AA468A" w14:textId="6FE666AF"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0A610483" w14:textId="77777777" w:rsidR="00334C6A" w:rsidRPr="005647EB" w:rsidRDefault="00334C6A" w:rsidP="002570E4">
            <w:pPr>
              <w:pStyle w:val="TAL"/>
              <w:keepNext w:val="0"/>
              <w:keepLines w:val="0"/>
            </w:pPr>
          </w:p>
        </w:tc>
        <w:tc>
          <w:tcPr>
            <w:tcW w:w="1700" w:type="dxa"/>
          </w:tcPr>
          <w:p w14:paraId="46F6CA0A" w14:textId="52BF9E70"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04B1C12C" w14:textId="77777777" w:rsidR="00334C6A" w:rsidRPr="005647EB" w:rsidRDefault="00334C6A" w:rsidP="002570E4">
            <w:pPr>
              <w:pStyle w:val="TAL"/>
              <w:keepNext w:val="0"/>
              <w:keepLines w:val="0"/>
            </w:pPr>
          </w:p>
        </w:tc>
      </w:tr>
      <w:tr w:rsidR="00334C6A" w:rsidRPr="005647EB" w14:paraId="658992BF" w14:textId="77777777" w:rsidTr="002570E4">
        <w:trPr>
          <w:jc w:val="center"/>
        </w:trPr>
        <w:tc>
          <w:tcPr>
            <w:tcW w:w="4436" w:type="dxa"/>
          </w:tcPr>
          <w:p w14:paraId="35F78392" w14:textId="38D8EE69"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737F3C5F" w14:textId="77777777" w:rsidR="00334C6A" w:rsidRPr="005647EB" w:rsidRDefault="00334C6A" w:rsidP="002570E4">
            <w:pPr>
              <w:pStyle w:val="TAL"/>
              <w:keepNext w:val="0"/>
              <w:keepLines w:val="0"/>
            </w:pPr>
          </w:p>
        </w:tc>
        <w:tc>
          <w:tcPr>
            <w:tcW w:w="1700" w:type="dxa"/>
          </w:tcPr>
          <w:p w14:paraId="733BFB86" w14:textId="691A1BF0"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5F2D3CFD" w14:textId="77777777" w:rsidR="00334C6A" w:rsidRPr="005647EB" w:rsidRDefault="00334C6A" w:rsidP="002570E4">
            <w:pPr>
              <w:pStyle w:val="TAL"/>
              <w:keepNext w:val="0"/>
              <w:keepLines w:val="0"/>
            </w:pPr>
          </w:p>
        </w:tc>
      </w:tr>
      <w:tr w:rsidR="00334C6A" w:rsidRPr="005647EB" w14:paraId="27C17E04" w14:textId="77777777" w:rsidTr="002570E4">
        <w:trPr>
          <w:jc w:val="center"/>
        </w:trPr>
        <w:tc>
          <w:tcPr>
            <w:tcW w:w="4436" w:type="dxa"/>
          </w:tcPr>
          <w:p w14:paraId="69CF853F" w14:textId="2D05E99E" w:rsidR="00334C6A" w:rsidRPr="005647EB" w:rsidRDefault="002570E4" w:rsidP="002570E4">
            <w:pPr>
              <w:pStyle w:val="TAL"/>
              <w:keepNext w:val="0"/>
              <w:keepLines w:val="0"/>
            </w:pPr>
            <w:r w:rsidRPr="005647EB">
              <w:t xml:space="preserve">  </w:t>
            </w:r>
            <w:r w:rsidR="00334C6A" w:rsidRPr="005647EB">
              <w:t>}</w:t>
            </w:r>
          </w:p>
        </w:tc>
        <w:tc>
          <w:tcPr>
            <w:tcW w:w="2267" w:type="dxa"/>
          </w:tcPr>
          <w:p w14:paraId="5937B640" w14:textId="77777777" w:rsidR="00334C6A" w:rsidRPr="005647EB" w:rsidRDefault="00334C6A" w:rsidP="002570E4">
            <w:pPr>
              <w:pStyle w:val="TAL"/>
              <w:keepNext w:val="0"/>
              <w:keepLines w:val="0"/>
            </w:pPr>
          </w:p>
        </w:tc>
        <w:tc>
          <w:tcPr>
            <w:tcW w:w="1700" w:type="dxa"/>
          </w:tcPr>
          <w:p w14:paraId="49579276" w14:textId="77777777" w:rsidR="00334C6A" w:rsidRPr="005647EB" w:rsidRDefault="00334C6A" w:rsidP="002570E4">
            <w:pPr>
              <w:pStyle w:val="TAL"/>
              <w:keepNext w:val="0"/>
              <w:keepLines w:val="0"/>
            </w:pPr>
          </w:p>
        </w:tc>
        <w:tc>
          <w:tcPr>
            <w:tcW w:w="1133" w:type="dxa"/>
          </w:tcPr>
          <w:p w14:paraId="3F9A9135" w14:textId="77777777" w:rsidR="00334C6A" w:rsidRPr="005647EB" w:rsidRDefault="00334C6A" w:rsidP="002570E4">
            <w:pPr>
              <w:pStyle w:val="TAL"/>
              <w:keepNext w:val="0"/>
              <w:keepLines w:val="0"/>
            </w:pPr>
          </w:p>
        </w:tc>
      </w:tr>
      <w:tr w:rsidR="00334C6A" w:rsidRPr="005647EB" w14:paraId="4F8B48B4" w14:textId="77777777" w:rsidTr="002570E4">
        <w:trPr>
          <w:jc w:val="center"/>
        </w:trPr>
        <w:tc>
          <w:tcPr>
            <w:tcW w:w="4436" w:type="dxa"/>
          </w:tcPr>
          <w:p w14:paraId="450C182D" w14:textId="77777777" w:rsidR="00334C6A" w:rsidRPr="005647EB" w:rsidRDefault="00334C6A" w:rsidP="002570E4">
            <w:pPr>
              <w:pStyle w:val="TAL"/>
              <w:keepNext w:val="0"/>
              <w:keepLines w:val="0"/>
            </w:pPr>
            <w:r w:rsidRPr="005647EB">
              <w:t>}</w:t>
            </w:r>
          </w:p>
        </w:tc>
        <w:tc>
          <w:tcPr>
            <w:tcW w:w="2267" w:type="dxa"/>
          </w:tcPr>
          <w:p w14:paraId="7C083D14" w14:textId="77777777" w:rsidR="00334C6A" w:rsidRPr="005647EB" w:rsidRDefault="00334C6A" w:rsidP="002570E4">
            <w:pPr>
              <w:pStyle w:val="TAL"/>
              <w:keepNext w:val="0"/>
              <w:keepLines w:val="0"/>
            </w:pPr>
          </w:p>
        </w:tc>
        <w:tc>
          <w:tcPr>
            <w:tcW w:w="1700" w:type="dxa"/>
          </w:tcPr>
          <w:p w14:paraId="631C1416" w14:textId="77777777" w:rsidR="00334C6A" w:rsidRPr="005647EB" w:rsidRDefault="00334C6A" w:rsidP="002570E4">
            <w:pPr>
              <w:pStyle w:val="TAL"/>
              <w:keepNext w:val="0"/>
              <w:keepLines w:val="0"/>
            </w:pPr>
          </w:p>
        </w:tc>
        <w:tc>
          <w:tcPr>
            <w:tcW w:w="1133" w:type="dxa"/>
          </w:tcPr>
          <w:p w14:paraId="473B7884" w14:textId="77777777" w:rsidR="00334C6A" w:rsidRPr="005647EB" w:rsidRDefault="00334C6A" w:rsidP="002570E4">
            <w:pPr>
              <w:pStyle w:val="TAL"/>
              <w:keepNext w:val="0"/>
              <w:keepLines w:val="0"/>
            </w:pPr>
          </w:p>
        </w:tc>
      </w:tr>
    </w:tbl>
    <w:p w14:paraId="2D70F8AF" w14:textId="77777777" w:rsidR="00334C6A" w:rsidRPr="005647EB" w:rsidRDefault="00334C6A" w:rsidP="002570E4"/>
    <w:p w14:paraId="62011C80" w14:textId="77777777" w:rsidR="00334C6A" w:rsidRPr="005647EB" w:rsidRDefault="00334C6A" w:rsidP="0099395D">
      <w:pPr>
        <w:pStyle w:val="TH"/>
      </w:pPr>
      <w:r w:rsidRPr="005647EB">
        <w:t>Table 8.4.3_2.4.3-</w:t>
      </w:r>
      <w:r w:rsidRPr="005647EB">
        <w:rPr>
          <w:lang w:eastAsia="zh-CN"/>
        </w:rPr>
        <w:t>8</w:t>
      </w:r>
      <w:r w:rsidRPr="005647EB">
        <w:t xml:space="preserve">: </w:t>
      </w:r>
      <w:r w:rsidRPr="005647EB">
        <w:rPr>
          <w:i/>
        </w:rPr>
        <w:t>FilterCoefficient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632694DB" w14:textId="77777777" w:rsidTr="002570E4">
        <w:trPr>
          <w:cantSplit/>
          <w:jc w:val="center"/>
        </w:trPr>
        <w:tc>
          <w:tcPr>
            <w:tcW w:w="9536" w:type="dxa"/>
            <w:gridSpan w:val="4"/>
          </w:tcPr>
          <w:p w14:paraId="5FAF4CEA" w14:textId="2D6BC2D9" w:rsidR="00334C6A" w:rsidRPr="005647EB" w:rsidRDefault="00334C6A" w:rsidP="0099395D">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334C6A" w:rsidRPr="005647EB" w14:paraId="163F0768" w14:textId="77777777" w:rsidTr="002570E4">
        <w:trPr>
          <w:jc w:val="center"/>
        </w:trPr>
        <w:tc>
          <w:tcPr>
            <w:tcW w:w="4436" w:type="dxa"/>
          </w:tcPr>
          <w:p w14:paraId="5A298C52" w14:textId="75D2966B" w:rsidR="00334C6A" w:rsidRPr="005647EB" w:rsidRDefault="00334C6A" w:rsidP="0099395D">
            <w:pPr>
              <w:pStyle w:val="TAH"/>
              <w:rPr>
                <w:rFonts w:cs="Arial"/>
                <w:szCs w:val="18"/>
              </w:rPr>
            </w:pPr>
            <w:r w:rsidRPr="005647EB">
              <w:rPr>
                <w:rFonts w:cs="Arial"/>
                <w:szCs w:val="18"/>
              </w:rPr>
              <w:t>Information</w:t>
            </w:r>
            <w:r w:rsidR="002570E4" w:rsidRPr="005647EB">
              <w:rPr>
                <w:rFonts w:cs="Arial"/>
                <w:szCs w:val="18"/>
              </w:rPr>
              <w:t xml:space="preserve"> </w:t>
            </w:r>
            <w:r w:rsidRPr="005647EB">
              <w:rPr>
                <w:rFonts w:cs="Arial"/>
                <w:szCs w:val="18"/>
              </w:rPr>
              <w:t>Element</w:t>
            </w:r>
          </w:p>
        </w:tc>
        <w:tc>
          <w:tcPr>
            <w:tcW w:w="2267" w:type="dxa"/>
          </w:tcPr>
          <w:p w14:paraId="06F8FBD0" w14:textId="77777777" w:rsidR="00334C6A" w:rsidRPr="005647EB" w:rsidRDefault="00334C6A" w:rsidP="0099395D">
            <w:pPr>
              <w:pStyle w:val="TAH"/>
              <w:rPr>
                <w:rFonts w:cs="Arial"/>
                <w:szCs w:val="18"/>
              </w:rPr>
            </w:pPr>
            <w:r w:rsidRPr="005647EB">
              <w:rPr>
                <w:rFonts w:cs="Arial"/>
                <w:szCs w:val="18"/>
              </w:rPr>
              <w:t>Value/remark</w:t>
            </w:r>
          </w:p>
        </w:tc>
        <w:tc>
          <w:tcPr>
            <w:tcW w:w="1700" w:type="dxa"/>
          </w:tcPr>
          <w:p w14:paraId="18E0FBC2" w14:textId="77777777" w:rsidR="00334C6A" w:rsidRPr="005647EB" w:rsidRDefault="00334C6A" w:rsidP="0099395D">
            <w:pPr>
              <w:pStyle w:val="TAH"/>
              <w:rPr>
                <w:rFonts w:cs="Arial"/>
                <w:szCs w:val="18"/>
              </w:rPr>
            </w:pPr>
            <w:r w:rsidRPr="005647EB">
              <w:rPr>
                <w:rFonts w:cs="Arial"/>
                <w:szCs w:val="18"/>
              </w:rPr>
              <w:t>Comment</w:t>
            </w:r>
          </w:p>
        </w:tc>
        <w:tc>
          <w:tcPr>
            <w:tcW w:w="1133" w:type="dxa"/>
          </w:tcPr>
          <w:p w14:paraId="0A2706DD" w14:textId="77777777" w:rsidR="00334C6A" w:rsidRPr="005647EB" w:rsidRDefault="00334C6A" w:rsidP="0099395D">
            <w:pPr>
              <w:pStyle w:val="TAH"/>
              <w:rPr>
                <w:rFonts w:cs="Arial"/>
                <w:szCs w:val="18"/>
              </w:rPr>
            </w:pPr>
            <w:r w:rsidRPr="005647EB">
              <w:rPr>
                <w:rFonts w:cs="Arial"/>
                <w:szCs w:val="18"/>
              </w:rPr>
              <w:t>Condition</w:t>
            </w:r>
          </w:p>
        </w:tc>
      </w:tr>
      <w:tr w:rsidR="00334C6A" w:rsidRPr="005647EB" w14:paraId="6BCA98FD" w14:textId="77777777" w:rsidTr="002570E4">
        <w:trPr>
          <w:jc w:val="center"/>
        </w:trPr>
        <w:tc>
          <w:tcPr>
            <w:tcW w:w="4436" w:type="dxa"/>
          </w:tcPr>
          <w:p w14:paraId="0B0BE053" w14:textId="77777777" w:rsidR="00334C6A" w:rsidRPr="005647EB" w:rsidDel="003F6218" w:rsidRDefault="00334C6A" w:rsidP="0099395D">
            <w:pPr>
              <w:keepNext/>
              <w:keepLines/>
              <w:rPr>
                <w:rFonts w:ascii="Arial" w:hAnsi="Arial" w:cs="Arial"/>
                <w:sz w:val="18"/>
                <w:szCs w:val="18"/>
              </w:rPr>
            </w:pPr>
            <w:r w:rsidRPr="005647EB">
              <w:rPr>
                <w:rFonts w:ascii="Arial" w:hAnsi="Arial" w:cs="Arial"/>
                <w:sz w:val="18"/>
                <w:szCs w:val="18"/>
              </w:rPr>
              <w:t>filterCoefficient</w:t>
            </w:r>
          </w:p>
        </w:tc>
        <w:tc>
          <w:tcPr>
            <w:tcW w:w="2267" w:type="dxa"/>
          </w:tcPr>
          <w:p w14:paraId="61A984D3" w14:textId="77777777" w:rsidR="00334C6A" w:rsidRPr="005647EB" w:rsidRDefault="00334C6A" w:rsidP="0099395D">
            <w:pPr>
              <w:pStyle w:val="TAL"/>
              <w:rPr>
                <w:rFonts w:cs="Arial"/>
                <w:szCs w:val="18"/>
              </w:rPr>
            </w:pPr>
            <w:r w:rsidRPr="005647EB">
              <w:rPr>
                <w:rFonts w:cs="Arial"/>
                <w:szCs w:val="18"/>
              </w:rPr>
              <w:t>fc9</w:t>
            </w:r>
          </w:p>
        </w:tc>
        <w:tc>
          <w:tcPr>
            <w:tcW w:w="1700" w:type="dxa"/>
          </w:tcPr>
          <w:p w14:paraId="3F598717" w14:textId="77777777" w:rsidR="00334C6A" w:rsidRPr="005647EB" w:rsidRDefault="00334C6A" w:rsidP="0099395D">
            <w:pPr>
              <w:pStyle w:val="TAL"/>
              <w:rPr>
                <w:rFonts w:cs="Arial"/>
                <w:szCs w:val="18"/>
              </w:rPr>
            </w:pPr>
          </w:p>
        </w:tc>
        <w:tc>
          <w:tcPr>
            <w:tcW w:w="1133" w:type="dxa"/>
          </w:tcPr>
          <w:p w14:paraId="68A06188" w14:textId="77777777" w:rsidR="00334C6A" w:rsidRPr="005647EB" w:rsidRDefault="00334C6A" w:rsidP="0099395D">
            <w:pPr>
              <w:pStyle w:val="TAL"/>
              <w:rPr>
                <w:rFonts w:cs="Arial"/>
                <w:szCs w:val="18"/>
              </w:rPr>
            </w:pPr>
          </w:p>
        </w:tc>
      </w:tr>
    </w:tbl>
    <w:p w14:paraId="565C020B" w14:textId="77777777" w:rsidR="00334C6A" w:rsidRPr="005647EB" w:rsidRDefault="00334C6A" w:rsidP="002570E4"/>
    <w:p w14:paraId="22C73BA3" w14:textId="77777777" w:rsidR="00334C6A" w:rsidRPr="005647EB" w:rsidRDefault="00334C6A" w:rsidP="002570E4">
      <w:pPr>
        <w:pStyle w:val="Heading4"/>
        <w:keepNext w:val="0"/>
        <w:keepLines w:val="0"/>
      </w:pPr>
      <w:r w:rsidRPr="005647EB">
        <w:t>8.4.3_2.5</w:t>
      </w:r>
      <w:r w:rsidRPr="005647EB">
        <w:tab/>
        <w:t>Test requirement</w:t>
      </w:r>
    </w:p>
    <w:p w14:paraId="5047954F" w14:textId="77777777" w:rsidR="00334C6A" w:rsidRPr="005647EB" w:rsidRDefault="00334C6A" w:rsidP="002570E4">
      <w:r w:rsidRPr="005647EB">
        <w:t xml:space="preserve">Tables 8.4.3_2.4.1-1, 8.4.3_2.5-1, 8.4.3_2.5-2 and 8.4.3_2.5-3 define the primary level settings including test tolerances for E-UTRAN FDD-FDD inter-frequency event triggered reporting under AWGN propagation conditions in asynchronous cells with DRX when L3 filtering is used test. </w:t>
      </w:r>
    </w:p>
    <w:p w14:paraId="6537E145" w14:textId="77777777" w:rsidR="00334C6A" w:rsidRPr="005647EB" w:rsidRDefault="00334C6A" w:rsidP="002570E4">
      <w:pPr>
        <w:pStyle w:val="TH"/>
        <w:keepNext w:val="0"/>
        <w:keepLines w:val="0"/>
        <w:rPr>
          <w:rFonts w:cs="v4.2.0"/>
        </w:rPr>
      </w:pPr>
      <w:r w:rsidRPr="005647EB">
        <w:rPr>
          <w:rFonts w:cs="v4.2.0"/>
        </w:rPr>
        <w:t xml:space="preserve">Table 8.4.3_2.5-1: </w:t>
      </w:r>
      <w:r w:rsidRPr="005647EB">
        <w:rPr>
          <w:lang w:eastAsia="zh-CN"/>
        </w:rPr>
        <w:t>Cell specific test parameters for E-UTRAN TDD-TDD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334C6A" w:rsidRPr="005647EB" w14:paraId="6999431E" w14:textId="77777777" w:rsidTr="006D30B7">
        <w:trPr>
          <w:cantSplit/>
          <w:tblHeader/>
          <w:jc w:val="center"/>
        </w:trPr>
        <w:tc>
          <w:tcPr>
            <w:tcW w:w="2093" w:type="dxa"/>
            <w:vMerge w:val="restart"/>
            <w:tcBorders>
              <w:top w:val="single" w:sz="4" w:space="0" w:color="auto"/>
              <w:left w:val="single" w:sz="4" w:space="0" w:color="auto"/>
            </w:tcBorders>
          </w:tcPr>
          <w:p w14:paraId="2BCA11A6" w14:textId="77777777" w:rsidR="00334C6A" w:rsidRPr="005647EB" w:rsidRDefault="00334C6A" w:rsidP="002570E4">
            <w:pPr>
              <w:pStyle w:val="TAH"/>
              <w:keepNext w:val="0"/>
              <w:keepLines w:val="0"/>
              <w:rPr>
                <w:rFonts w:cs="v4.2.0"/>
              </w:rPr>
            </w:pPr>
            <w:r w:rsidRPr="005647EB">
              <w:rPr>
                <w:rFonts w:cs="v4.2.0"/>
              </w:rPr>
              <w:t>Parameter</w:t>
            </w:r>
          </w:p>
        </w:tc>
        <w:tc>
          <w:tcPr>
            <w:tcW w:w="1559" w:type="dxa"/>
            <w:vMerge w:val="restart"/>
            <w:tcBorders>
              <w:top w:val="single" w:sz="4" w:space="0" w:color="auto"/>
            </w:tcBorders>
          </w:tcPr>
          <w:p w14:paraId="0213D145" w14:textId="77777777" w:rsidR="00334C6A" w:rsidRPr="005647EB" w:rsidRDefault="00334C6A" w:rsidP="002570E4">
            <w:pPr>
              <w:pStyle w:val="TAH"/>
              <w:keepNext w:val="0"/>
              <w:keepLines w:val="0"/>
              <w:rPr>
                <w:rFonts w:cs="v4.2.0"/>
              </w:rPr>
            </w:pPr>
            <w:r w:rsidRPr="005647EB">
              <w:rPr>
                <w:rFonts w:cs="v4.2.0"/>
              </w:rPr>
              <w:t>Unit</w:t>
            </w:r>
          </w:p>
        </w:tc>
        <w:tc>
          <w:tcPr>
            <w:tcW w:w="2552" w:type="dxa"/>
            <w:gridSpan w:val="2"/>
            <w:tcBorders>
              <w:top w:val="single" w:sz="4" w:space="0" w:color="auto"/>
            </w:tcBorders>
          </w:tcPr>
          <w:p w14:paraId="4D4FEDE0" w14:textId="27360A9A"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0E6591DB" w14:textId="6EC06003"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196DD15B" w14:textId="77777777" w:rsidTr="006D30B7">
        <w:trPr>
          <w:cantSplit/>
          <w:tblHeader/>
          <w:jc w:val="center"/>
        </w:trPr>
        <w:tc>
          <w:tcPr>
            <w:tcW w:w="2093" w:type="dxa"/>
            <w:vMerge/>
            <w:tcBorders>
              <w:left w:val="single" w:sz="4" w:space="0" w:color="auto"/>
              <w:bottom w:val="single" w:sz="4" w:space="0" w:color="auto"/>
            </w:tcBorders>
          </w:tcPr>
          <w:p w14:paraId="37B0B775" w14:textId="77777777" w:rsidR="00334C6A" w:rsidRPr="005647EB" w:rsidRDefault="00334C6A" w:rsidP="002570E4">
            <w:pPr>
              <w:pStyle w:val="TAH"/>
              <w:keepNext w:val="0"/>
              <w:keepLines w:val="0"/>
              <w:rPr>
                <w:rFonts w:cs="v4.2.0"/>
              </w:rPr>
            </w:pPr>
          </w:p>
        </w:tc>
        <w:tc>
          <w:tcPr>
            <w:tcW w:w="1559" w:type="dxa"/>
            <w:vMerge/>
            <w:tcBorders>
              <w:bottom w:val="single" w:sz="4" w:space="0" w:color="auto"/>
            </w:tcBorders>
          </w:tcPr>
          <w:p w14:paraId="117ACA04" w14:textId="77777777" w:rsidR="00334C6A" w:rsidRPr="005647EB" w:rsidRDefault="00334C6A" w:rsidP="002570E4">
            <w:pPr>
              <w:pStyle w:val="TAH"/>
              <w:keepNext w:val="0"/>
              <w:keepLines w:val="0"/>
              <w:rPr>
                <w:rFonts w:cs="v4.2.0"/>
              </w:rPr>
            </w:pPr>
          </w:p>
        </w:tc>
        <w:tc>
          <w:tcPr>
            <w:tcW w:w="1276" w:type="dxa"/>
            <w:tcBorders>
              <w:bottom w:val="single" w:sz="4" w:space="0" w:color="auto"/>
            </w:tcBorders>
          </w:tcPr>
          <w:p w14:paraId="2EA4AC02" w14:textId="77777777" w:rsidR="00334C6A" w:rsidRPr="005647EB" w:rsidRDefault="00334C6A" w:rsidP="002570E4">
            <w:pPr>
              <w:pStyle w:val="TAH"/>
              <w:keepNext w:val="0"/>
              <w:keepLines w:val="0"/>
              <w:rPr>
                <w:rFonts w:cs="v4.2.0"/>
              </w:rPr>
            </w:pPr>
            <w:r w:rsidRPr="005647EB">
              <w:rPr>
                <w:rFonts w:cs="v4.2.0"/>
              </w:rPr>
              <w:t>T1</w:t>
            </w:r>
          </w:p>
        </w:tc>
        <w:tc>
          <w:tcPr>
            <w:tcW w:w="1276" w:type="dxa"/>
            <w:tcBorders>
              <w:bottom w:val="single" w:sz="4" w:space="0" w:color="auto"/>
            </w:tcBorders>
          </w:tcPr>
          <w:p w14:paraId="7E67972C" w14:textId="77777777" w:rsidR="00334C6A" w:rsidRPr="005647EB" w:rsidRDefault="00334C6A" w:rsidP="002570E4">
            <w:pPr>
              <w:pStyle w:val="TAH"/>
              <w:keepNext w:val="0"/>
              <w:keepLines w:val="0"/>
              <w:rPr>
                <w:rFonts w:cs="v4.2.0"/>
              </w:rPr>
            </w:pPr>
            <w:r w:rsidRPr="005647EB">
              <w:rPr>
                <w:rFonts w:cs="v4.2.0"/>
              </w:rPr>
              <w:t>T2</w:t>
            </w:r>
          </w:p>
        </w:tc>
        <w:tc>
          <w:tcPr>
            <w:tcW w:w="1275" w:type="dxa"/>
            <w:tcBorders>
              <w:bottom w:val="single" w:sz="4" w:space="0" w:color="auto"/>
            </w:tcBorders>
          </w:tcPr>
          <w:p w14:paraId="671F7A01" w14:textId="77777777" w:rsidR="00334C6A" w:rsidRPr="005647EB" w:rsidRDefault="00334C6A" w:rsidP="002570E4">
            <w:pPr>
              <w:pStyle w:val="TAH"/>
              <w:keepNext w:val="0"/>
              <w:keepLines w:val="0"/>
              <w:rPr>
                <w:rFonts w:cs="v4.2.0"/>
              </w:rPr>
            </w:pPr>
            <w:r w:rsidRPr="005647EB">
              <w:rPr>
                <w:rFonts w:cs="v4.2.0"/>
              </w:rPr>
              <w:t>T1</w:t>
            </w:r>
          </w:p>
        </w:tc>
        <w:tc>
          <w:tcPr>
            <w:tcW w:w="1560" w:type="dxa"/>
            <w:tcBorders>
              <w:bottom w:val="single" w:sz="4" w:space="0" w:color="auto"/>
            </w:tcBorders>
          </w:tcPr>
          <w:p w14:paraId="3D985E7E" w14:textId="77777777" w:rsidR="00334C6A" w:rsidRPr="005647EB" w:rsidRDefault="00334C6A" w:rsidP="002570E4">
            <w:pPr>
              <w:pStyle w:val="TAH"/>
              <w:keepNext w:val="0"/>
              <w:keepLines w:val="0"/>
              <w:rPr>
                <w:rFonts w:cs="v4.2.0"/>
              </w:rPr>
            </w:pPr>
            <w:r w:rsidRPr="005647EB">
              <w:rPr>
                <w:rFonts w:cs="v4.2.0"/>
              </w:rPr>
              <w:t>T2</w:t>
            </w:r>
          </w:p>
        </w:tc>
      </w:tr>
      <w:tr w:rsidR="00334C6A" w:rsidRPr="005647EB" w14:paraId="70CC68A7" w14:textId="77777777" w:rsidTr="002570E4">
        <w:trPr>
          <w:cantSplit/>
          <w:jc w:val="center"/>
        </w:trPr>
        <w:tc>
          <w:tcPr>
            <w:tcW w:w="2093" w:type="dxa"/>
            <w:tcBorders>
              <w:left w:val="single" w:sz="4" w:space="0" w:color="auto"/>
              <w:bottom w:val="single" w:sz="4" w:space="0" w:color="auto"/>
            </w:tcBorders>
          </w:tcPr>
          <w:p w14:paraId="250551C6" w14:textId="5208C079"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581ED7DE"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tcPr>
          <w:p w14:paraId="324C4FAB" w14:textId="77777777" w:rsidR="00334C6A" w:rsidRPr="005647EB" w:rsidRDefault="00334C6A"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34991BCD" w14:textId="77777777" w:rsidR="00334C6A" w:rsidRPr="005647EB" w:rsidRDefault="00334C6A" w:rsidP="002570E4">
            <w:pPr>
              <w:pStyle w:val="TAH"/>
              <w:keepNext w:val="0"/>
              <w:keepLines w:val="0"/>
              <w:rPr>
                <w:rFonts w:cs="v4.2.0"/>
                <w:b w:val="0"/>
                <w:bCs/>
              </w:rPr>
            </w:pPr>
            <w:r w:rsidRPr="005647EB">
              <w:rPr>
                <w:rFonts w:cs="v4.2.0"/>
                <w:b w:val="0"/>
                <w:bCs/>
              </w:rPr>
              <w:t>2</w:t>
            </w:r>
          </w:p>
        </w:tc>
      </w:tr>
      <w:tr w:rsidR="00334C6A" w:rsidRPr="005647EB" w14:paraId="7BD4D2EF" w14:textId="77777777" w:rsidTr="002570E4">
        <w:trPr>
          <w:cantSplit/>
          <w:jc w:val="center"/>
        </w:trPr>
        <w:tc>
          <w:tcPr>
            <w:tcW w:w="2093" w:type="dxa"/>
            <w:tcBorders>
              <w:left w:val="single" w:sz="4" w:space="0" w:color="auto"/>
              <w:bottom w:val="single" w:sz="4" w:space="0" w:color="auto"/>
            </w:tcBorders>
          </w:tcPr>
          <w:p w14:paraId="6CD7BF0F" w14:textId="77777777" w:rsidR="00334C6A" w:rsidRPr="005647EB" w:rsidRDefault="00334C6A"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2BC98DF9" w14:textId="77777777" w:rsidR="00334C6A" w:rsidRPr="005647EB" w:rsidRDefault="00334C6A"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6E58561B"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4DEC430B" w14:textId="77777777" w:rsidR="00334C6A" w:rsidRPr="005647EB" w:rsidRDefault="00334C6A" w:rsidP="002570E4">
            <w:pPr>
              <w:pStyle w:val="TAH"/>
              <w:keepNext w:val="0"/>
              <w:keepLines w:val="0"/>
              <w:rPr>
                <w:rFonts w:cs="v4.2.0"/>
                <w:b w:val="0"/>
                <w:bCs/>
              </w:rPr>
            </w:pPr>
            <w:r w:rsidRPr="005647EB">
              <w:rPr>
                <w:rFonts w:cs="v4.2.0"/>
                <w:b w:val="0"/>
                <w:bCs/>
              </w:rPr>
              <w:t>10</w:t>
            </w:r>
          </w:p>
        </w:tc>
      </w:tr>
      <w:tr w:rsidR="00334C6A" w:rsidRPr="005647EB" w14:paraId="7C730A77" w14:textId="77777777" w:rsidTr="002570E4">
        <w:trPr>
          <w:cantSplit/>
          <w:jc w:val="center"/>
        </w:trPr>
        <w:tc>
          <w:tcPr>
            <w:tcW w:w="2093" w:type="dxa"/>
            <w:tcBorders>
              <w:left w:val="single" w:sz="4" w:space="0" w:color="auto"/>
              <w:bottom w:val="single" w:sz="4" w:space="0" w:color="auto"/>
            </w:tcBorders>
          </w:tcPr>
          <w:p w14:paraId="2EAD2824" w14:textId="40315328" w:rsidR="00334C6A" w:rsidRPr="005647EB" w:rsidRDefault="00334C6A"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w:t>
            </w:r>
            <w:r w:rsidRPr="005647EB">
              <w:rPr>
                <w:rFonts w:cs="v4.2.0"/>
                <w:b w:val="0"/>
                <w:bCs/>
                <w:lang w:eastAsia="zh-CN"/>
              </w:rPr>
              <w:t>2</w:t>
            </w:r>
            <w:r w:rsidRPr="005647EB">
              <w:rPr>
                <w:rFonts w:cs="v4.2.0"/>
                <w:b w:val="0"/>
                <w:bCs/>
              </w:rPr>
              <w:t>.1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lang w:eastAsia="zh-CN"/>
              </w:rPr>
              <w:t>T</w:t>
            </w:r>
            <w:r w:rsidRPr="005647EB">
              <w:rPr>
                <w:rFonts w:cs="v4.2.0"/>
                <w:b w:val="0"/>
                <w:bCs/>
              </w:rPr>
              <w:t>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w:t>
            </w:r>
            <w:r w:rsidRPr="005647EB">
              <w:rPr>
                <w:rFonts w:cs="v4.2.0"/>
                <w:b w:val="0"/>
                <w:bCs/>
                <w:lang w:eastAsia="zh-CN"/>
              </w:rPr>
              <w:t>2</w:t>
            </w:r>
            <w:r w:rsidRPr="005647EB">
              <w:rPr>
                <w:rFonts w:cs="v4.2.0"/>
                <w:b w:val="0"/>
                <w:bCs/>
              </w:rPr>
              <w:t>.2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lang w:eastAsia="zh-CN"/>
              </w:rPr>
              <w:t>T</w:t>
            </w:r>
            <w:r w:rsidRPr="005647EB">
              <w:rPr>
                <w:rFonts w:cs="v4.2.0"/>
                <w:b w:val="0"/>
                <w:bCs/>
              </w:rPr>
              <w:t>DD)</w:t>
            </w:r>
          </w:p>
        </w:tc>
        <w:tc>
          <w:tcPr>
            <w:tcW w:w="1559" w:type="dxa"/>
            <w:tcBorders>
              <w:bottom w:val="single" w:sz="4" w:space="0" w:color="auto"/>
            </w:tcBorders>
          </w:tcPr>
          <w:p w14:paraId="43E9B6BC"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vAlign w:val="center"/>
          </w:tcPr>
          <w:p w14:paraId="781412F9" w14:textId="7CEA7B53" w:rsidR="00334C6A" w:rsidRPr="005647EB" w:rsidRDefault="00334C6A"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lang w:eastAsia="zh-CN"/>
              </w:rPr>
              <w:t>T</w:t>
            </w:r>
            <w:r w:rsidRPr="005647EB">
              <w:rPr>
                <w:b w:val="0"/>
                <w:bCs/>
              </w:rPr>
              <w:t>DD</w:t>
            </w:r>
          </w:p>
        </w:tc>
        <w:tc>
          <w:tcPr>
            <w:tcW w:w="2835" w:type="dxa"/>
            <w:gridSpan w:val="2"/>
            <w:tcBorders>
              <w:bottom w:val="single" w:sz="4" w:space="0" w:color="auto"/>
            </w:tcBorders>
            <w:vAlign w:val="center"/>
          </w:tcPr>
          <w:p w14:paraId="3528E201" w14:textId="2EED62E0" w:rsidR="00334C6A" w:rsidRPr="005647EB" w:rsidRDefault="00334C6A"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lang w:eastAsia="zh-CN"/>
              </w:rPr>
              <w:t>T</w:t>
            </w:r>
            <w:r w:rsidRPr="005647EB">
              <w:rPr>
                <w:b w:val="0"/>
                <w:bCs/>
              </w:rPr>
              <w:t>DD</w:t>
            </w:r>
          </w:p>
        </w:tc>
      </w:tr>
      <w:tr w:rsidR="00334C6A" w:rsidRPr="005647EB" w14:paraId="3A9E84CB" w14:textId="77777777" w:rsidTr="002570E4">
        <w:trPr>
          <w:cantSplit/>
          <w:jc w:val="center"/>
        </w:trPr>
        <w:tc>
          <w:tcPr>
            <w:tcW w:w="2093" w:type="dxa"/>
            <w:tcBorders>
              <w:left w:val="single" w:sz="4" w:space="0" w:color="auto"/>
              <w:bottom w:val="single" w:sz="4" w:space="0" w:color="auto"/>
            </w:tcBorders>
          </w:tcPr>
          <w:p w14:paraId="646569B8"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2195A6AA"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0527940A" w14:textId="77777777" w:rsidR="00334C6A" w:rsidRPr="005647EB" w:rsidRDefault="00334C6A"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5A66F3A9" w14:textId="77777777" w:rsidR="00334C6A" w:rsidRPr="005647EB" w:rsidRDefault="00334C6A" w:rsidP="002570E4">
            <w:pPr>
              <w:pStyle w:val="TAH"/>
              <w:keepNext w:val="0"/>
              <w:keepLines w:val="0"/>
              <w:rPr>
                <w:rFonts w:cs="v4.2.0"/>
                <w:b w:val="0"/>
                <w:bCs/>
              </w:rPr>
            </w:pPr>
            <w:r w:rsidRPr="005647EB">
              <w:rPr>
                <w:rFonts w:cs="v4.2.0"/>
                <w:b w:val="0"/>
                <w:bCs/>
              </w:rPr>
              <w:t>0</w:t>
            </w:r>
          </w:p>
        </w:tc>
      </w:tr>
      <w:tr w:rsidR="00334C6A" w:rsidRPr="005647EB" w14:paraId="19091688" w14:textId="77777777" w:rsidTr="002570E4">
        <w:trPr>
          <w:cantSplit/>
          <w:jc w:val="center"/>
        </w:trPr>
        <w:tc>
          <w:tcPr>
            <w:tcW w:w="2093" w:type="dxa"/>
            <w:tcBorders>
              <w:left w:val="single" w:sz="4" w:space="0" w:color="auto"/>
              <w:bottom w:val="single" w:sz="4" w:space="0" w:color="auto"/>
            </w:tcBorders>
          </w:tcPr>
          <w:p w14:paraId="6E5936E3"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6F9B85D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C699DBC" w14:textId="77777777" w:rsidR="00334C6A" w:rsidRPr="005647EB" w:rsidRDefault="00334C6A" w:rsidP="002570E4">
            <w:pPr>
              <w:pStyle w:val="TAH"/>
              <w:keepNext w:val="0"/>
              <w:keepLines w:val="0"/>
              <w:rPr>
                <w:rFonts w:cs="v4.2.0"/>
                <w:b w:val="0"/>
                <w:bCs/>
              </w:rPr>
            </w:pPr>
          </w:p>
        </w:tc>
        <w:tc>
          <w:tcPr>
            <w:tcW w:w="2835" w:type="dxa"/>
            <w:gridSpan w:val="2"/>
            <w:vMerge/>
          </w:tcPr>
          <w:p w14:paraId="3AD5040C" w14:textId="77777777" w:rsidR="00334C6A" w:rsidRPr="005647EB" w:rsidRDefault="00334C6A" w:rsidP="002570E4">
            <w:pPr>
              <w:pStyle w:val="TAH"/>
              <w:keepNext w:val="0"/>
              <w:keepLines w:val="0"/>
              <w:rPr>
                <w:rFonts w:cs="v4.2.0"/>
                <w:b w:val="0"/>
                <w:bCs/>
              </w:rPr>
            </w:pPr>
          </w:p>
        </w:tc>
      </w:tr>
      <w:tr w:rsidR="00334C6A" w:rsidRPr="005647EB" w14:paraId="201DDBCE" w14:textId="77777777" w:rsidTr="002570E4">
        <w:trPr>
          <w:cantSplit/>
          <w:jc w:val="center"/>
        </w:trPr>
        <w:tc>
          <w:tcPr>
            <w:tcW w:w="2093" w:type="dxa"/>
            <w:tcBorders>
              <w:left w:val="single" w:sz="4" w:space="0" w:color="auto"/>
              <w:bottom w:val="single" w:sz="4" w:space="0" w:color="auto"/>
            </w:tcBorders>
          </w:tcPr>
          <w:p w14:paraId="0CB20E8A"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25E4814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4A403CA9" w14:textId="77777777" w:rsidR="00334C6A" w:rsidRPr="005647EB" w:rsidRDefault="00334C6A" w:rsidP="002570E4">
            <w:pPr>
              <w:pStyle w:val="TAH"/>
              <w:keepNext w:val="0"/>
              <w:keepLines w:val="0"/>
              <w:rPr>
                <w:rFonts w:cs="v4.2.0"/>
                <w:b w:val="0"/>
                <w:bCs/>
              </w:rPr>
            </w:pPr>
          </w:p>
        </w:tc>
        <w:tc>
          <w:tcPr>
            <w:tcW w:w="2835" w:type="dxa"/>
            <w:gridSpan w:val="2"/>
            <w:vMerge/>
          </w:tcPr>
          <w:p w14:paraId="1D63FE42" w14:textId="77777777" w:rsidR="00334C6A" w:rsidRPr="005647EB" w:rsidRDefault="00334C6A" w:rsidP="002570E4">
            <w:pPr>
              <w:pStyle w:val="TAH"/>
              <w:keepNext w:val="0"/>
              <w:keepLines w:val="0"/>
              <w:rPr>
                <w:rFonts w:cs="v4.2.0"/>
                <w:b w:val="0"/>
                <w:bCs/>
              </w:rPr>
            </w:pPr>
          </w:p>
        </w:tc>
      </w:tr>
      <w:tr w:rsidR="00334C6A" w:rsidRPr="005647EB" w14:paraId="47B16987" w14:textId="77777777" w:rsidTr="002570E4">
        <w:trPr>
          <w:cantSplit/>
          <w:jc w:val="center"/>
        </w:trPr>
        <w:tc>
          <w:tcPr>
            <w:tcW w:w="2093" w:type="dxa"/>
            <w:tcBorders>
              <w:left w:val="single" w:sz="4" w:space="0" w:color="auto"/>
              <w:bottom w:val="single" w:sz="4" w:space="0" w:color="auto"/>
            </w:tcBorders>
          </w:tcPr>
          <w:p w14:paraId="34863FA9"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1D44F75C"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9D24A67" w14:textId="77777777" w:rsidR="00334C6A" w:rsidRPr="005647EB" w:rsidRDefault="00334C6A" w:rsidP="002570E4">
            <w:pPr>
              <w:pStyle w:val="TAH"/>
              <w:keepNext w:val="0"/>
              <w:keepLines w:val="0"/>
              <w:rPr>
                <w:rFonts w:cs="v4.2.0"/>
                <w:b w:val="0"/>
                <w:bCs/>
              </w:rPr>
            </w:pPr>
          </w:p>
        </w:tc>
        <w:tc>
          <w:tcPr>
            <w:tcW w:w="2835" w:type="dxa"/>
            <w:gridSpan w:val="2"/>
            <w:vMerge/>
          </w:tcPr>
          <w:p w14:paraId="137D4449" w14:textId="77777777" w:rsidR="00334C6A" w:rsidRPr="005647EB" w:rsidRDefault="00334C6A" w:rsidP="002570E4">
            <w:pPr>
              <w:pStyle w:val="TAH"/>
              <w:keepNext w:val="0"/>
              <w:keepLines w:val="0"/>
              <w:rPr>
                <w:rFonts w:cs="v4.2.0"/>
                <w:b w:val="0"/>
                <w:bCs/>
              </w:rPr>
            </w:pPr>
          </w:p>
        </w:tc>
      </w:tr>
      <w:tr w:rsidR="00334C6A" w:rsidRPr="005647EB" w14:paraId="233E21F3" w14:textId="77777777" w:rsidTr="002570E4">
        <w:trPr>
          <w:cantSplit/>
          <w:jc w:val="center"/>
        </w:trPr>
        <w:tc>
          <w:tcPr>
            <w:tcW w:w="2093" w:type="dxa"/>
            <w:tcBorders>
              <w:left w:val="single" w:sz="4" w:space="0" w:color="auto"/>
              <w:bottom w:val="single" w:sz="4" w:space="0" w:color="auto"/>
            </w:tcBorders>
          </w:tcPr>
          <w:p w14:paraId="7C2A450B"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7CA7B18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48517B1A" w14:textId="77777777" w:rsidR="00334C6A" w:rsidRPr="005647EB" w:rsidRDefault="00334C6A" w:rsidP="002570E4">
            <w:pPr>
              <w:pStyle w:val="TAH"/>
              <w:keepNext w:val="0"/>
              <w:keepLines w:val="0"/>
              <w:rPr>
                <w:rFonts w:cs="v4.2.0"/>
                <w:b w:val="0"/>
                <w:bCs/>
              </w:rPr>
            </w:pPr>
          </w:p>
        </w:tc>
        <w:tc>
          <w:tcPr>
            <w:tcW w:w="2835" w:type="dxa"/>
            <w:gridSpan w:val="2"/>
            <w:vMerge/>
          </w:tcPr>
          <w:p w14:paraId="78EC7B2B" w14:textId="77777777" w:rsidR="00334C6A" w:rsidRPr="005647EB" w:rsidRDefault="00334C6A" w:rsidP="002570E4">
            <w:pPr>
              <w:pStyle w:val="TAH"/>
              <w:keepNext w:val="0"/>
              <w:keepLines w:val="0"/>
              <w:rPr>
                <w:rFonts w:cs="v4.2.0"/>
                <w:b w:val="0"/>
                <w:bCs/>
              </w:rPr>
            </w:pPr>
          </w:p>
        </w:tc>
      </w:tr>
      <w:tr w:rsidR="00334C6A" w:rsidRPr="005647EB" w14:paraId="4BA7C68D" w14:textId="77777777" w:rsidTr="002570E4">
        <w:trPr>
          <w:cantSplit/>
          <w:jc w:val="center"/>
        </w:trPr>
        <w:tc>
          <w:tcPr>
            <w:tcW w:w="2093" w:type="dxa"/>
            <w:tcBorders>
              <w:left w:val="single" w:sz="4" w:space="0" w:color="auto"/>
              <w:bottom w:val="single" w:sz="4" w:space="0" w:color="auto"/>
            </w:tcBorders>
          </w:tcPr>
          <w:p w14:paraId="21A92E89"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726B0DA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FF73E8C" w14:textId="77777777" w:rsidR="00334C6A" w:rsidRPr="005647EB" w:rsidRDefault="00334C6A" w:rsidP="002570E4">
            <w:pPr>
              <w:pStyle w:val="TAH"/>
              <w:keepNext w:val="0"/>
              <w:keepLines w:val="0"/>
              <w:rPr>
                <w:rFonts w:cs="v4.2.0"/>
                <w:b w:val="0"/>
                <w:bCs/>
              </w:rPr>
            </w:pPr>
          </w:p>
        </w:tc>
        <w:tc>
          <w:tcPr>
            <w:tcW w:w="2835" w:type="dxa"/>
            <w:gridSpan w:val="2"/>
            <w:vMerge/>
          </w:tcPr>
          <w:p w14:paraId="1B273EFA" w14:textId="77777777" w:rsidR="00334C6A" w:rsidRPr="005647EB" w:rsidRDefault="00334C6A" w:rsidP="002570E4">
            <w:pPr>
              <w:pStyle w:val="TAH"/>
              <w:keepNext w:val="0"/>
              <w:keepLines w:val="0"/>
              <w:rPr>
                <w:rFonts w:cs="v4.2.0"/>
                <w:b w:val="0"/>
                <w:bCs/>
              </w:rPr>
            </w:pPr>
          </w:p>
        </w:tc>
      </w:tr>
      <w:tr w:rsidR="00334C6A" w:rsidRPr="005647EB" w14:paraId="07ED4E3C" w14:textId="77777777" w:rsidTr="002570E4">
        <w:trPr>
          <w:cantSplit/>
          <w:jc w:val="center"/>
        </w:trPr>
        <w:tc>
          <w:tcPr>
            <w:tcW w:w="2093" w:type="dxa"/>
            <w:tcBorders>
              <w:left w:val="single" w:sz="4" w:space="0" w:color="auto"/>
              <w:bottom w:val="single" w:sz="4" w:space="0" w:color="auto"/>
            </w:tcBorders>
          </w:tcPr>
          <w:p w14:paraId="7E78DEDE"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7E0AEE12"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45C1976" w14:textId="77777777" w:rsidR="00334C6A" w:rsidRPr="005647EB" w:rsidRDefault="00334C6A" w:rsidP="002570E4">
            <w:pPr>
              <w:pStyle w:val="TAH"/>
              <w:keepNext w:val="0"/>
              <w:keepLines w:val="0"/>
              <w:rPr>
                <w:rFonts w:cs="v4.2.0"/>
                <w:b w:val="0"/>
                <w:bCs/>
              </w:rPr>
            </w:pPr>
          </w:p>
        </w:tc>
        <w:tc>
          <w:tcPr>
            <w:tcW w:w="2835" w:type="dxa"/>
            <w:gridSpan w:val="2"/>
            <w:vMerge/>
          </w:tcPr>
          <w:p w14:paraId="5C496D27" w14:textId="77777777" w:rsidR="00334C6A" w:rsidRPr="005647EB" w:rsidRDefault="00334C6A" w:rsidP="002570E4">
            <w:pPr>
              <w:pStyle w:val="TAH"/>
              <w:keepNext w:val="0"/>
              <w:keepLines w:val="0"/>
              <w:rPr>
                <w:rFonts w:cs="v4.2.0"/>
                <w:b w:val="0"/>
                <w:bCs/>
              </w:rPr>
            </w:pPr>
          </w:p>
        </w:tc>
      </w:tr>
      <w:tr w:rsidR="00334C6A" w:rsidRPr="005647EB" w14:paraId="1DA91AD6" w14:textId="77777777" w:rsidTr="002570E4">
        <w:trPr>
          <w:cantSplit/>
          <w:jc w:val="center"/>
        </w:trPr>
        <w:tc>
          <w:tcPr>
            <w:tcW w:w="2093" w:type="dxa"/>
            <w:tcBorders>
              <w:left w:val="single" w:sz="4" w:space="0" w:color="auto"/>
              <w:bottom w:val="single" w:sz="4" w:space="0" w:color="auto"/>
            </w:tcBorders>
          </w:tcPr>
          <w:p w14:paraId="35DEF7D7"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45D6B4BE"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8E0BB5B" w14:textId="77777777" w:rsidR="00334C6A" w:rsidRPr="005647EB" w:rsidRDefault="00334C6A" w:rsidP="002570E4">
            <w:pPr>
              <w:pStyle w:val="TAH"/>
              <w:keepNext w:val="0"/>
              <w:keepLines w:val="0"/>
              <w:rPr>
                <w:rFonts w:cs="v4.2.0"/>
                <w:b w:val="0"/>
                <w:bCs/>
              </w:rPr>
            </w:pPr>
          </w:p>
        </w:tc>
        <w:tc>
          <w:tcPr>
            <w:tcW w:w="2835" w:type="dxa"/>
            <w:gridSpan w:val="2"/>
            <w:vMerge/>
          </w:tcPr>
          <w:p w14:paraId="40808633" w14:textId="77777777" w:rsidR="00334C6A" w:rsidRPr="005647EB" w:rsidRDefault="00334C6A" w:rsidP="002570E4">
            <w:pPr>
              <w:pStyle w:val="TAH"/>
              <w:keepNext w:val="0"/>
              <w:keepLines w:val="0"/>
              <w:rPr>
                <w:rFonts w:cs="v4.2.0"/>
                <w:b w:val="0"/>
                <w:bCs/>
              </w:rPr>
            </w:pPr>
          </w:p>
        </w:tc>
      </w:tr>
      <w:tr w:rsidR="00334C6A" w:rsidRPr="005647EB" w14:paraId="564051D0" w14:textId="77777777" w:rsidTr="002570E4">
        <w:trPr>
          <w:cantSplit/>
          <w:jc w:val="center"/>
        </w:trPr>
        <w:tc>
          <w:tcPr>
            <w:tcW w:w="2093" w:type="dxa"/>
            <w:tcBorders>
              <w:left w:val="single" w:sz="4" w:space="0" w:color="auto"/>
              <w:bottom w:val="single" w:sz="4" w:space="0" w:color="auto"/>
            </w:tcBorders>
          </w:tcPr>
          <w:p w14:paraId="7B774214"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292EFE4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ADD3A11" w14:textId="77777777" w:rsidR="00334C6A" w:rsidRPr="005647EB" w:rsidRDefault="00334C6A" w:rsidP="002570E4">
            <w:pPr>
              <w:pStyle w:val="TAH"/>
              <w:keepNext w:val="0"/>
              <w:keepLines w:val="0"/>
              <w:rPr>
                <w:rFonts w:cs="v4.2.0"/>
                <w:b w:val="0"/>
                <w:bCs/>
              </w:rPr>
            </w:pPr>
          </w:p>
        </w:tc>
        <w:tc>
          <w:tcPr>
            <w:tcW w:w="2835" w:type="dxa"/>
            <w:gridSpan w:val="2"/>
            <w:vMerge/>
          </w:tcPr>
          <w:p w14:paraId="64095CF7" w14:textId="77777777" w:rsidR="00334C6A" w:rsidRPr="005647EB" w:rsidRDefault="00334C6A" w:rsidP="002570E4">
            <w:pPr>
              <w:pStyle w:val="TAH"/>
              <w:keepNext w:val="0"/>
              <w:keepLines w:val="0"/>
              <w:rPr>
                <w:rFonts w:cs="v4.2.0"/>
                <w:b w:val="0"/>
                <w:bCs/>
              </w:rPr>
            </w:pPr>
          </w:p>
        </w:tc>
      </w:tr>
      <w:tr w:rsidR="00334C6A" w:rsidRPr="005647EB" w14:paraId="0A5A72C5" w14:textId="77777777" w:rsidTr="002570E4">
        <w:trPr>
          <w:cantSplit/>
          <w:jc w:val="center"/>
        </w:trPr>
        <w:tc>
          <w:tcPr>
            <w:tcW w:w="2093" w:type="dxa"/>
            <w:tcBorders>
              <w:left w:val="single" w:sz="4" w:space="0" w:color="auto"/>
              <w:bottom w:val="single" w:sz="4" w:space="0" w:color="auto"/>
            </w:tcBorders>
          </w:tcPr>
          <w:p w14:paraId="7C8F697B"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24CE9A7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250931D5" w14:textId="77777777" w:rsidR="00334C6A" w:rsidRPr="005647EB" w:rsidRDefault="00334C6A" w:rsidP="002570E4">
            <w:pPr>
              <w:pStyle w:val="TAH"/>
              <w:keepNext w:val="0"/>
              <w:keepLines w:val="0"/>
              <w:rPr>
                <w:rFonts w:cs="v4.2.0"/>
                <w:b w:val="0"/>
                <w:bCs/>
              </w:rPr>
            </w:pPr>
          </w:p>
        </w:tc>
        <w:tc>
          <w:tcPr>
            <w:tcW w:w="2835" w:type="dxa"/>
            <w:gridSpan w:val="2"/>
            <w:vMerge/>
          </w:tcPr>
          <w:p w14:paraId="6CC9875A" w14:textId="77777777" w:rsidR="00334C6A" w:rsidRPr="005647EB" w:rsidRDefault="00334C6A" w:rsidP="002570E4">
            <w:pPr>
              <w:pStyle w:val="TAH"/>
              <w:keepNext w:val="0"/>
              <w:keepLines w:val="0"/>
              <w:rPr>
                <w:rFonts w:cs="v4.2.0"/>
                <w:b w:val="0"/>
                <w:bCs/>
              </w:rPr>
            </w:pPr>
          </w:p>
        </w:tc>
      </w:tr>
      <w:tr w:rsidR="00334C6A" w:rsidRPr="005647EB" w14:paraId="7947D0AF" w14:textId="77777777" w:rsidTr="002570E4">
        <w:trPr>
          <w:cantSplit/>
          <w:jc w:val="center"/>
        </w:trPr>
        <w:tc>
          <w:tcPr>
            <w:tcW w:w="2093" w:type="dxa"/>
            <w:tcBorders>
              <w:left w:val="single" w:sz="4" w:space="0" w:color="auto"/>
              <w:bottom w:val="single" w:sz="4" w:space="0" w:color="auto"/>
            </w:tcBorders>
          </w:tcPr>
          <w:p w14:paraId="4AF1B8C5"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364A492A"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AE5A3CD" w14:textId="77777777" w:rsidR="00334C6A" w:rsidRPr="005647EB" w:rsidRDefault="00334C6A" w:rsidP="002570E4">
            <w:pPr>
              <w:pStyle w:val="TAH"/>
              <w:keepNext w:val="0"/>
              <w:keepLines w:val="0"/>
              <w:rPr>
                <w:rFonts w:cs="v4.2.0"/>
                <w:b w:val="0"/>
                <w:bCs/>
              </w:rPr>
            </w:pPr>
          </w:p>
        </w:tc>
        <w:tc>
          <w:tcPr>
            <w:tcW w:w="2835" w:type="dxa"/>
            <w:gridSpan w:val="2"/>
            <w:vMerge/>
          </w:tcPr>
          <w:p w14:paraId="36C9DD9E" w14:textId="77777777" w:rsidR="00334C6A" w:rsidRPr="005647EB" w:rsidRDefault="00334C6A" w:rsidP="002570E4">
            <w:pPr>
              <w:pStyle w:val="TAH"/>
              <w:keepNext w:val="0"/>
              <w:keepLines w:val="0"/>
              <w:rPr>
                <w:rFonts w:cs="v4.2.0"/>
                <w:b w:val="0"/>
                <w:bCs/>
              </w:rPr>
            </w:pPr>
          </w:p>
        </w:tc>
      </w:tr>
      <w:tr w:rsidR="00334C6A" w:rsidRPr="005647EB" w14:paraId="1AA01AEB" w14:textId="77777777" w:rsidTr="002570E4">
        <w:trPr>
          <w:cantSplit/>
          <w:jc w:val="center"/>
        </w:trPr>
        <w:tc>
          <w:tcPr>
            <w:tcW w:w="2093" w:type="dxa"/>
            <w:tcBorders>
              <w:left w:val="single" w:sz="4" w:space="0" w:color="auto"/>
              <w:bottom w:val="single" w:sz="4" w:space="0" w:color="auto"/>
            </w:tcBorders>
            <w:vAlign w:val="center"/>
          </w:tcPr>
          <w:p w14:paraId="531DC50E" w14:textId="139622ED" w:rsidR="00334C6A" w:rsidRPr="005647EB" w:rsidRDefault="00334C6A" w:rsidP="002570E4">
            <w:pPr>
              <w:pStyle w:val="TAH"/>
              <w:keepNext w:val="0"/>
              <w:keepLines w:val="0"/>
              <w:jc w:val="left"/>
              <w:rPr>
                <w:rFonts w:cs="Arial"/>
                <w:b w:val="0"/>
                <w:szCs w:val="18"/>
                <w:lang w:eastAsia="zh-CN"/>
              </w:rPr>
            </w:pPr>
            <w:r w:rsidRPr="005647EB">
              <w:rPr>
                <w:b w:val="0"/>
                <w:lang w:eastAsia="zh-CN"/>
              </w:rPr>
              <w:t>OCNG_RA</w:t>
            </w:r>
            <w:r w:rsidRPr="005647EB">
              <w:rPr>
                <w:b w:val="0"/>
                <w:vertAlign w:val="superscript"/>
                <w:lang w:eastAsia="zh-CN"/>
              </w:rPr>
              <w:t>Note</w:t>
            </w:r>
            <w:r w:rsidR="002570E4" w:rsidRPr="005647EB">
              <w:rPr>
                <w:b w:val="0"/>
                <w:vertAlign w:val="superscript"/>
                <w:lang w:eastAsia="zh-CN"/>
              </w:rPr>
              <w:t xml:space="preserve"> </w:t>
            </w:r>
            <w:r w:rsidRPr="005647EB">
              <w:rPr>
                <w:b w:val="0"/>
                <w:vertAlign w:val="superscript"/>
                <w:lang w:eastAsia="zh-CN"/>
              </w:rPr>
              <w:t>1</w:t>
            </w:r>
          </w:p>
        </w:tc>
        <w:tc>
          <w:tcPr>
            <w:tcW w:w="1559" w:type="dxa"/>
            <w:tcBorders>
              <w:bottom w:val="single" w:sz="4" w:space="0" w:color="auto"/>
            </w:tcBorders>
          </w:tcPr>
          <w:p w14:paraId="381D911D"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6154D602" w14:textId="77777777" w:rsidR="00334C6A" w:rsidRPr="005647EB" w:rsidRDefault="00334C6A" w:rsidP="002570E4">
            <w:pPr>
              <w:pStyle w:val="TAH"/>
              <w:keepNext w:val="0"/>
              <w:keepLines w:val="0"/>
              <w:rPr>
                <w:rFonts w:cs="v4.2.0"/>
                <w:b w:val="0"/>
                <w:bCs/>
              </w:rPr>
            </w:pPr>
          </w:p>
        </w:tc>
        <w:tc>
          <w:tcPr>
            <w:tcW w:w="2835" w:type="dxa"/>
            <w:gridSpan w:val="2"/>
            <w:vMerge/>
          </w:tcPr>
          <w:p w14:paraId="0EA2E7B7" w14:textId="77777777" w:rsidR="00334C6A" w:rsidRPr="005647EB" w:rsidRDefault="00334C6A" w:rsidP="002570E4">
            <w:pPr>
              <w:pStyle w:val="TAH"/>
              <w:keepNext w:val="0"/>
              <w:keepLines w:val="0"/>
              <w:rPr>
                <w:rFonts w:cs="v4.2.0"/>
                <w:b w:val="0"/>
                <w:bCs/>
              </w:rPr>
            </w:pPr>
          </w:p>
        </w:tc>
      </w:tr>
      <w:tr w:rsidR="00334C6A" w:rsidRPr="005647EB" w14:paraId="702DB0E4" w14:textId="77777777" w:rsidTr="002570E4">
        <w:trPr>
          <w:cantSplit/>
          <w:jc w:val="center"/>
        </w:trPr>
        <w:tc>
          <w:tcPr>
            <w:tcW w:w="2093" w:type="dxa"/>
            <w:tcBorders>
              <w:left w:val="single" w:sz="4" w:space="0" w:color="auto"/>
              <w:bottom w:val="single" w:sz="4" w:space="0" w:color="auto"/>
            </w:tcBorders>
            <w:vAlign w:val="center"/>
          </w:tcPr>
          <w:p w14:paraId="0B356F22" w14:textId="616701B8"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1BF522F3"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264A9594" w14:textId="77777777" w:rsidR="00334C6A" w:rsidRPr="005647EB" w:rsidRDefault="00334C6A" w:rsidP="002570E4">
            <w:pPr>
              <w:pStyle w:val="TAH"/>
              <w:keepNext w:val="0"/>
              <w:keepLines w:val="0"/>
              <w:rPr>
                <w:rFonts w:cs="v4.2.0"/>
                <w:b w:val="0"/>
                <w:bCs/>
              </w:rPr>
            </w:pPr>
          </w:p>
        </w:tc>
        <w:tc>
          <w:tcPr>
            <w:tcW w:w="2835" w:type="dxa"/>
            <w:gridSpan w:val="2"/>
            <w:vMerge/>
            <w:tcBorders>
              <w:bottom w:val="single" w:sz="4" w:space="0" w:color="auto"/>
            </w:tcBorders>
          </w:tcPr>
          <w:p w14:paraId="16590551" w14:textId="77777777" w:rsidR="00334C6A" w:rsidRPr="005647EB" w:rsidRDefault="00334C6A" w:rsidP="002570E4">
            <w:pPr>
              <w:pStyle w:val="TAH"/>
              <w:keepNext w:val="0"/>
              <w:keepLines w:val="0"/>
              <w:rPr>
                <w:rFonts w:cs="v4.2.0"/>
                <w:b w:val="0"/>
                <w:bCs/>
              </w:rPr>
            </w:pPr>
          </w:p>
        </w:tc>
      </w:tr>
      <w:tr w:rsidR="001C48A9" w:rsidRPr="005647EB" w14:paraId="456B3AD5" w14:textId="77777777" w:rsidTr="002570E4">
        <w:trPr>
          <w:cantSplit/>
          <w:jc w:val="center"/>
        </w:trPr>
        <w:tc>
          <w:tcPr>
            <w:tcW w:w="2093" w:type="dxa"/>
          </w:tcPr>
          <w:p w14:paraId="23E80B13" w14:textId="77777777" w:rsidR="001C48A9" w:rsidRPr="005647EB" w:rsidRDefault="001C48A9" w:rsidP="002570E4">
            <w:pPr>
              <w:pStyle w:val="TAC"/>
              <w:keepNext w:val="0"/>
              <w:keepLines w:val="0"/>
              <w:jc w:val="left"/>
            </w:pPr>
            <w:r w:rsidRPr="005647EB">
              <w:rPr>
                <w:position w:val="-12"/>
              </w:rPr>
              <w:object w:dxaOrig="620" w:dyaOrig="380" w14:anchorId="4F007E9A">
                <v:shape id="_x0000_i1179" type="#_x0000_t75" style="width:31pt;height:19.5pt" o:ole="" fillcolor="window">
                  <v:imagedata r:id="rId12" o:title=""/>
                </v:shape>
                <o:OLEObject Type="Embed" ProgID="Equation.3" ShapeID="_x0000_i1179" DrawAspect="Content" ObjectID="_1781977746" r:id="rId189"/>
              </w:object>
            </w:r>
          </w:p>
        </w:tc>
        <w:tc>
          <w:tcPr>
            <w:tcW w:w="1559" w:type="dxa"/>
          </w:tcPr>
          <w:p w14:paraId="17FD8F47" w14:textId="77777777" w:rsidR="001C48A9" w:rsidRPr="005647EB" w:rsidRDefault="001C48A9" w:rsidP="002570E4">
            <w:pPr>
              <w:pStyle w:val="TAC"/>
              <w:keepNext w:val="0"/>
              <w:keepLines w:val="0"/>
            </w:pPr>
            <w:r w:rsidRPr="005647EB">
              <w:t>dB</w:t>
            </w:r>
          </w:p>
        </w:tc>
        <w:tc>
          <w:tcPr>
            <w:tcW w:w="1276" w:type="dxa"/>
          </w:tcPr>
          <w:p w14:paraId="756E532F" w14:textId="77777777" w:rsidR="001C48A9" w:rsidRPr="005647EB" w:rsidDel="004B51DC" w:rsidRDefault="001C48A9" w:rsidP="002570E4">
            <w:pPr>
              <w:pStyle w:val="TAC"/>
              <w:keepNext w:val="0"/>
              <w:keepLines w:val="0"/>
              <w:rPr>
                <w:lang w:eastAsia="zh-CN"/>
              </w:rPr>
            </w:pPr>
            <w:r w:rsidRPr="005647EB">
              <w:t>4.00</w:t>
            </w:r>
          </w:p>
        </w:tc>
        <w:tc>
          <w:tcPr>
            <w:tcW w:w="1276" w:type="dxa"/>
          </w:tcPr>
          <w:p w14:paraId="247A1B5A" w14:textId="77777777" w:rsidR="001C48A9" w:rsidRPr="005647EB" w:rsidDel="004B51DC" w:rsidRDefault="001C48A9" w:rsidP="002570E4">
            <w:pPr>
              <w:pStyle w:val="TAC"/>
              <w:keepNext w:val="0"/>
              <w:keepLines w:val="0"/>
              <w:rPr>
                <w:lang w:eastAsia="zh-CN"/>
              </w:rPr>
            </w:pPr>
            <w:r w:rsidRPr="005647EB">
              <w:t>0.00</w:t>
            </w:r>
          </w:p>
        </w:tc>
        <w:tc>
          <w:tcPr>
            <w:tcW w:w="1275" w:type="dxa"/>
          </w:tcPr>
          <w:p w14:paraId="7B78071C" w14:textId="77777777" w:rsidR="001C48A9" w:rsidRPr="005647EB" w:rsidDel="00B36E6D" w:rsidRDefault="001C48A9" w:rsidP="002570E4">
            <w:pPr>
              <w:pStyle w:val="TAC"/>
              <w:keepNext w:val="0"/>
              <w:keepLines w:val="0"/>
              <w:rPr>
                <w:lang w:eastAsia="zh-CN"/>
              </w:rPr>
            </w:pPr>
            <w:r w:rsidRPr="005647EB">
              <w:t>4.00</w:t>
            </w:r>
          </w:p>
        </w:tc>
        <w:tc>
          <w:tcPr>
            <w:tcW w:w="1560" w:type="dxa"/>
          </w:tcPr>
          <w:p w14:paraId="46B5BEF3" w14:textId="77777777" w:rsidR="001C48A9" w:rsidRPr="005647EB" w:rsidDel="004B51DC" w:rsidRDefault="001C48A9" w:rsidP="002570E4">
            <w:pPr>
              <w:pStyle w:val="TAC"/>
              <w:keepNext w:val="0"/>
              <w:keepLines w:val="0"/>
              <w:rPr>
                <w:lang w:eastAsia="zh-CN"/>
              </w:rPr>
            </w:pPr>
            <w:r w:rsidRPr="005647EB">
              <w:t>25.00</w:t>
            </w:r>
          </w:p>
        </w:tc>
      </w:tr>
      <w:tr w:rsidR="001C48A9" w:rsidRPr="005647EB" w14:paraId="341EB78E" w14:textId="77777777" w:rsidTr="002570E4">
        <w:trPr>
          <w:cantSplit/>
          <w:jc w:val="center"/>
        </w:trPr>
        <w:tc>
          <w:tcPr>
            <w:tcW w:w="2093" w:type="dxa"/>
          </w:tcPr>
          <w:p w14:paraId="3DBCCCF4" w14:textId="5ECD24D4" w:rsidR="001C48A9" w:rsidRPr="005647EB" w:rsidRDefault="001C48A9" w:rsidP="002570E4">
            <w:pPr>
              <w:pStyle w:val="TAC"/>
              <w:keepNext w:val="0"/>
              <w:keepLines w:val="0"/>
              <w:jc w:val="left"/>
            </w:pPr>
            <w:r w:rsidRPr="005647EB">
              <w:rPr>
                <w:position w:val="-12"/>
              </w:rPr>
              <w:object w:dxaOrig="400" w:dyaOrig="360" w14:anchorId="6105C59E">
                <v:shape id="_x0000_i1180" type="#_x0000_t75" style="width:20.5pt;height:18pt" o:ole="" fillcolor="window">
                  <v:imagedata r:id="rId10" o:title=""/>
                </v:shape>
                <o:OLEObject Type="Embed" ProgID="Equation.3" ShapeID="_x0000_i1180" DrawAspect="Content" ObjectID="_1781977747" r:id="rId190"/>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0F0F82BD" w14:textId="5A033BA4" w:rsidR="001C48A9" w:rsidRPr="005647EB" w:rsidRDefault="001C48A9" w:rsidP="002570E4">
            <w:pPr>
              <w:pStyle w:val="TAC"/>
              <w:keepNext w:val="0"/>
              <w:keepLines w:val="0"/>
            </w:pPr>
            <w:r w:rsidRPr="005647EB">
              <w:t>dBm/15</w:t>
            </w:r>
            <w:r w:rsidR="002570E4" w:rsidRPr="005647EB">
              <w:t xml:space="preserve"> </w:t>
            </w:r>
            <w:r w:rsidRPr="005647EB">
              <w:t>KHz</w:t>
            </w:r>
          </w:p>
        </w:tc>
        <w:tc>
          <w:tcPr>
            <w:tcW w:w="1276" w:type="dxa"/>
          </w:tcPr>
          <w:p w14:paraId="611734D2" w14:textId="77777777" w:rsidR="001C48A9" w:rsidRPr="005647EB" w:rsidRDefault="001C48A9" w:rsidP="002570E4">
            <w:pPr>
              <w:pStyle w:val="TAC"/>
              <w:keepNext w:val="0"/>
              <w:keepLines w:val="0"/>
              <w:rPr>
                <w:lang w:eastAsia="zh-CN"/>
              </w:rPr>
            </w:pPr>
            <w:r w:rsidRPr="005647EB">
              <w:t>-95.50</w:t>
            </w:r>
          </w:p>
        </w:tc>
        <w:tc>
          <w:tcPr>
            <w:tcW w:w="1276" w:type="dxa"/>
          </w:tcPr>
          <w:p w14:paraId="525243EA" w14:textId="77777777" w:rsidR="001C48A9" w:rsidRPr="005647EB" w:rsidRDefault="001C48A9" w:rsidP="002570E4">
            <w:pPr>
              <w:pStyle w:val="TAC"/>
              <w:keepNext w:val="0"/>
              <w:keepLines w:val="0"/>
              <w:rPr>
                <w:lang w:eastAsia="zh-CN"/>
              </w:rPr>
            </w:pPr>
            <w:r w:rsidRPr="005647EB">
              <w:t>-95.50</w:t>
            </w:r>
          </w:p>
        </w:tc>
        <w:tc>
          <w:tcPr>
            <w:tcW w:w="1275" w:type="dxa"/>
          </w:tcPr>
          <w:p w14:paraId="390449DD" w14:textId="77777777" w:rsidR="001C48A9" w:rsidRPr="005647EB" w:rsidRDefault="001C48A9" w:rsidP="002570E4">
            <w:pPr>
              <w:pStyle w:val="TAC"/>
              <w:keepNext w:val="0"/>
              <w:keepLines w:val="0"/>
              <w:rPr>
                <w:lang w:eastAsia="zh-CN"/>
              </w:rPr>
            </w:pPr>
            <w:r w:rsidRPr="005647EB">
              <w:t>-98.00</w:t>
            </w:r>
          </w:p>
        </w:tc>
        <w:tc>
          <w:tcPr>
            <w:tcW w:w="1560" w:type="dxa"/>
          </w:tcPr>
          <w:p w14:paraId="749285AA" w14:textId="77777777" w:rsidR="001C48A9" w:rsidRPr="005647EB" w:rsidRDefault="001C48A9" w:rsidP="002570E4">
            <w:pPr>
              <w:pStyle w:val="TAC"/>
              <w:keepNext w:val="0"/>
              <w:keepLines w:val="0"/>
              <w:rPr>
                <w:lang w:eastAsia="zh-CN"/>
              </w:rPr>
            </w:pPr>
            <w:r w:rsidRPr="005647EB">
              <w:t>-98.00</w:t>
            </w:r>
          </w:p>
        </w:tc>
      </w:tr>
      <w:tr w:rsidR="001C48A9" w:rsidRPr="005647EB" w14:paraId="113CCA81" w14:textId="77777777" w:rsidTr="002570E4">
        <w:trPr>
          <w:cantSplit/>
          <w:jc w:val="center"/>
        </w:trPr>
        <w:tc>
          <w:tcPr>
            <w:tcW w:w="2093" w:type="dxa"/>
          </w:tcPr>
          <w:p w14:paraId="19749289" w14:textId="77777777" w:rsidR="001C48A9" w:rsidRPr="005647EB" w:rsidRDefault="001C48A9" w:rsidP="002570E4">
            <w:pPr>
              <w:pStyle w:val="TAC"/>
              <w:keepNext w:val="0"/>
              <w:keepLines w:val="0"/>
              <w:jc w:val="left"/>
            </w:pPr>
            <w:r w:rsidRPr="005647EB">
              <w:rPr>
                <w:position w:val="-12"/>
              </w:rPr>
              <w:object w:dxaOrig="800" w:dyaOrig="380" w14:anchorId="357B18EA">
                <v:shape id="_x0000_i1181" type="#_x0000_t75" style="width:40pt;height:19.5pt" o:ole="" fillcolor="window">
                  <v:imagedata r:id="rId14" o:title=""/>
                </v:shape>
                <o:OLEObject Type="Embed" ProgID="Equation.3" ShapeID="_x0000_i1181" DrawAspect="Content" ObjectID="_1781977748" r:id="rId191"/>
              </w:object>
            </w:r>
          </w:p>
        </w:tc>
        <w:tc>
          <w:tcPr>
            <w:tcW w:w="1559" w:type="dxa"/>
          </w:tcPr>
          <w:p w14:paraId="28266458" w14:textId="77777777" w:rsidR="001C48A9" w:rsidRPr="005647EB" w:rsidRDefault="001C48A9" w:rsidP="002570E4">
            <w:pPr>
              <w:pStyle w:val="TAC"/>
              <w:keepNext w:val="0"/>
              <w:keepLines w:val="0"/>
            </w:pPr>
            <w:r w:rsidRPr="005647EB">
              <w:t>dB</w:t>
            </w:r>
          </w:p>
        </w:tc>
        <w:tc>
          <w:tcPr>
            <w:tcW w:w="1276" w:type="dxa"/>
          </w:tcPr>
          <w:p w14:paraId="63E43DE3" w14:textId="77777777" w:rsidR="001C48A9" w:rsidRPr="005647EB" w:rsidDel="004B51DC" w:rsidRDefault="001C48A9" w:rsidP="002570E4">
            <w:pPr>
              <w:pStyle w:val="TAC"/>
              <w:keepNext w:val="0"/>
              <w:keepLines w:val="0"/>
              <w:rPr>
                <w:lang w:eastAsia="zh-CN"/>
              </w:rPr>
            </w:pPr>
            <w:r w:rsidRPr="005647EB">
              <w:t>4.00</w:t>
            </w:r>
          </w:p>
        </w:tc>
        <w:tc>
          <w:tcPr>
            <w:tcW w:w="1276" w:type="dxa"/>
          </w:tcPr>
          <w:p w14:paraId="462716F7" w14:textId="77777777" w:rsidR="001C48A9" w:rsidRPr="005647EB" w:rsidDel="004B51DC" w:rsidRDefault="001C48A9" w:rsidP="002570E4">
            <w:pPr>
              <w:pStyle w:val="TAC"/>
              <w:keepNext w:val="0"/>
              <w:keepLines w:val="0"/>
            </w:pPr>
            <w:r w:rsidRPr="005647EB">
              <w:t>0.00</w:t>
            </w:r>
          </w:p>
        </w:tc>
        <w:tc>
          <w:tcPr>
            <w:tcW w:w="1275" w:type="dxa"/>
          </w:tcPr>
          <w:p w14:paraId="64A8D1FA" w14:textId="77777777" w:rsidR="001C48A9" w:rsidRPr="005647EB" w:rsidDel="00B36E6D" w:rsidRDefault="001C48A9" w:rsidP="002570E4">
            <w:pPr>
              <w:pStyle w:val="TAC"/>
              <w:keepNext w:val="0"/>
              <w:keepLines w:val="0"/>
            </w:pPr>
            <w:r w:rsidRPr="005647EB">
              <w:t>4.00</w:t>
            </w:r>
          </w:p>
        </w:tc>
        <w:tc>
          <w:tcPr>
            <w:tcW w:w="1560" w:type="dxa"/>
          </w:tcPr>
          <w:p w14:paraId="3B8C5244" w14:textId="77777777" w:rsidR="001C48A9" w:rsidRPr="005647EB" w:rsidDel="004B51DC" w:rsidRDefault="001C48A9" w:rsidP="002570E4">
            <w:pPr>
              <w:pStyle w:val="TAC"/>
              <w:keepNext w:val="0"/>
              <w:keepLines w:val="0"/>
              <w:rPr>
                <w:lang w:eastAsia="zh-CN"/>
              </w:rPr>
            </w:pPr>
            <w:r w:rsidRPr="005647EB">
              <w:t>25.00</w:t>
            </w:r>
          </w:p>
        </w:tc>
      </w:tr>
      <w:tr w:rsidR="001C48A9" w:rsidRPr="005647EB" w14:paraId="47CFFE1D" w14:textId="77777777" w:rsidTr="002570E4">
        <w:trPr>
          <w:cantSplit/>
          <w:jc w:val="center"/>
        </w:trPr>
        <w:tc>
          <w:tcPr>
            <w:tcW w:w="2093" w:type="dxa"/>
          </w:tcPr>
          <w:p w14:paraId="64317B7F" w14:textId="7E62896E" w:rsidR="001C48A9" w:rsidRPr="005647EB" w:rsidRDefault="001C48A9" w:rsidP="002570E4">
            <w:pPr>
              <w:pStyle w:val="TAC"/>
              <w:keepNext w:val="0"/>
              <w:keepLines w:val="0"/>
              <w:jc w:val="left"/>
            </w:pPr>
            <w:r w:rsidRPr="005647EB">
              <w:lastRenderedPageBreak/>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595B9FA9" w14:textId="04A2D1CE" w:rsidR="001C48A9" w:rsidRPr="005647EB" w:rsidRDefault="001C48A9" w:rsidP="002570E4">
            <w:pPr>
              <w:pStyle w:val="TAC"/>
              <w:keepNext w:val="0"/>
              <w:keepLines w:val="0"/>
            </w:pPr>
            <w:r w:rsidRPr="005647EB">
              <w:t>dBm/15</w:t>
            </w:r>
            <w:r w:rsidR="002570E4" w:rsidRPr="005647EB">
              <w:t xml:space="preserve"> </w:t>
            </w:r>
            <w:r w:rsidRPr="005647EB">
              <w:t>KHz</w:t>
            </w:r>
          </w:p>
        </w:tc>
        <w:tc>
          <w:tcPr>
            <w:tcW w:w="1276" w:type="dxa"/>
          </w:tcPr>
          <w:p w14:paraId="2B08FF25" w14:textId="77777777" w:rsidR="001C48A9" w:rsidRPr="005647EB" w:rsidRDefault="001C48A9" w:rsidP="002570E4">
            <w:pPr>
              <w:pStyle w:val="TAC"/>
              <w:keepNext w:val="0"/>
              <w:keepLines w:val="0"/>
              <w:rPr>
                <w:lang w:eastAsia="zh-CN"/>
              </w:rPr>
            </w:pPr>
            <w:r w:rsidRPr="005647EB">
              <w:t>-91.50</w:t>
            </w:r>
          </w:p>
        </w:tc>
        <w:tc>
          <w:tcPr>
            <w:tcW w:w="1276" w:type="dxa"/>
          </w:tcPr>
          <w:p w14:paraId="133105BC" w14:textId="77777777" w:rsidR="001C48A9" w:rsidRPr="005647EB" w:rsidRDefault="001C48A9" w:rsidP="002570E4">
            <w:pPr>
              <w:pStyle w:val="TAC"/>
              <w:keepNext w:val="0"/>
              <w:keepLines w:val="0"/>
              <w:rPr>
                <w:lang w:eastAsia="zh-CN"/>
              </w:rPr>
            </w:pPr>
            <w:r w:rsidRPr="005647EB">
              <w:t>-95.50</w:t>
            </w:r>
          </w:p>
        </w:tc>
        <w:tc>
          <w:tcPr>
            <w:tcW w:w="1275" w:type="dxa"/>
          </w:tcPr>
          <w:p w14:paraId="5AB5C839" w14:textId="77777777" w:rsidR="001C48A9" w:rsidRPr="005647EB" w:rsidRDefault="001C48A9" w:rsidP="002570E4">
            <w:pPr>
              <w:pStyle w:val="TAC"/>
              <w:keepNext w:val="0"/>
              <w:keepLines w:val="0"/>
              <w:rPr>
                <w:lang w:eastAsia="zh-CN"/>
              </w:rPr>
            </w:pPr>
            <w:r w:rsidRPr="005647EB">
              <w:t>-94.00</w:t>
            </w:r>
          </w:p>
        </w:tc>
        <w:tc>
          <w:tcPr>
            <w:tcW w:w="1560" w:type="dxa"/>
          </w:tcPr>
          <w:p w14:paraId="0ACF2520" w14:textId="77777777" w:rsidR="001C48A9" w:rsidRPr="005647EB" w:rsidRDefault="001C48A9" w:rsidP="002570E4">
            <w:pPr>
              <w:pStyle w:val="TAC"/>
              <w:keepNext w:val="0"/>
              <w:keepLines w:val="0"/>
              <w:rPr>
                <w:lang w:eastAsia="zh-CN"/>
              </w:rPr>
            </w:pPr>
            <w:r w:rsidRPr="005647EB">
              <w:t>-73.00</w:t>
            </w:r>
          </w:p>
        </w:tc>
      </w:tr>
      <w:tr w:rsidR="001C48A9" w:rsidRPr="005647EB" w14:paraId="77D6865C" w14:textId="77777777" w:rsidTr="002570E4">
        <w:trPr>
          <w:cantSplit/>
          <w:jc w:val="center"/>
        </w:trPr>
        <w:tc>
          <w:tcPr>
            <w:tcW w:w="2093" w:type="dxa"/>
          </w:tcPr>
          <w:p w14:paraId="11546EF0" w14:textId="3E75C158" w:rsidR="001C48A9" w:rsidRPr="005647EB" w:rsidRDefault="001C48A9" w:rsidP="000424D3">
            <w:pPr>
              <w:pStyle w:val="TAC"/>
              <w:keepNext w:val="0"/>
              <w:keepLines w:val="0"/>
              <w:jc w:val="left"/>
            </w:pPr>
            <w:r w:rsidRPr="005647EB">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6F309CD7" w14:textId="4759425B" w:rsidR="001C48A9" w:rsidRPr="005647EB" w:rsidRDefault="001C48A9" w:rsidP="002570E4">
            <w:pPr>
              <w:pStyle w:val="TAC"/>
              <w:keepNext w:val="0"/>
              <w:keepLines w:val="0"/>
            </w:pPr>
            <w:r w:rsidRPr="005647EB">
              <w:t>dBm/15</w:t>
            </w:r>
            <w:r w:rsidR="002570E4" w:rsidRPr="005647EB">
              <w:t xml:space="preserve"> </w:t>
            </w:r>
            <w:r w:rsidRPr="005647EB">
              <w:t>KHz</w:t>
            </w:r>
          </w:p>
        </w:tc>
        <w:tc>
          <w:tcPr>
            <w:tcW w:w="1276" w:type="dxa"/>
          </w:tcPr>
          <w:p w14:paraId="36FDD207" w14:textId="77777777" w:rsidR="001C48A9" w:rsidRPr="005647EB" w:rsidDel="004B51DC" w:rsidRDefault="001C48A9" w:rsidP="002570E4">
            <w:pPr>
              <w:pStyle w:val="TAC"/>
              <w:keepNext w:val="0"/>
              <w:keepLines w:val="0"/>
              <w:rPr>
                <w:lang w:eastAsia="zh-CN"/>
              </w:rPr>
            </w:pPr>
            <w:r w:rsidRPr="005647EB">
              <w:t>-91.50</w:t>
            </w:r>
          </w:p>
        </w:tc>
        <w:tc>
          <w:tcPr>
            <w:tcW w:w="1276" w:type="dxa"/>
          </w:tcPr>
          <w:p w14:paraId="426F1C00" w14:textId="77777777" w:rsidR="001C48A9" w:rsidRPr="005647EB" w:rsidRDefault="001C48A9" w:rsidP="002570E4">
            <w:pPr>
              <w:pStyle w:val="TAC"/>
              <w:keepNext w:val="0"/>
              <w:keepLines w:val="0"/>
              <w:rPr>
                <w:lang w:eastAsia="zh-CN"/>
              </w:rPr>
            </w:pPr>
            <w:r w:rsidRPr="005647EB">
              <w:t>-95.50</w:t>
            </w:r>
          </w:p>
        </w:tc>
        <w:tc>
          <w:tcPr>
            <w:tcW w:w="1275" w:type="dxa"/>
          </w:tcPr>
          <w:p w14:paraId="3B921473" w14:textId="77777777" w:rsidR="001C48A9" w:rsidRPr="005647EB" w:rsidRDefault="001C48A9" w:rsidP="002570E4">
            <w:pPr>
              <w:pStyle w:val="TAC"/>
              <w:keepNext w:val="0"/>
              <w:keepLines w:val="0"/>
              <w:rPr>
                <w:lang w:eastAsia="zh-CN"/>
              </w:rPr>
            </w:pPr>
            <w:r w:rsidRPr="005647EB">
              <w:t>-94.00</w:t>
            </w:r>
          </w:p>
        </w:tc>
        <w:tc>
          <w:tcPr>
            <w:tcW w:w="1560" w:type="dxa"/>
          </w:tcPr>
          <w:p w14:paraId="6E27618E" w14:textId="77777777" w:rsidR="001C48A9" w:rsidRPr="005647EB" w:rsidRDefault="001C48A9" w:rsidP="002570E4">
            <w:pPr>
              <w:pStyle w:val="TAC"/>
              <w:keepNext w:val="0"/>
              <w:keepLines w:val="0"/>
              <w:rPr>
                <w:lang w:eastAsia="zh-CN"/>
              </w:rPr>
            </w:pPr>
            <w:r w:rsidRPr="005647EB">
              <w:t>-73.00</w:t>
            </w:r>
          </w:p>
        </w:tc>
      </w:tr>
      <w:tr w:rsidR="00334C6A" w:rsidRPr="005647EB" w14:paraId="2D9EF220" w14:textId="77777777" w:rsidTr="002570E4">
        <w:trPr>
          <w:cantSplit/>
          <w:jc w:val="center"/>
        </w:trPr>
        <w:tc>
          <w:tcPr>
            <w:tcW w:w="2093" w:type="dxa"/>
          </w:tcPr>
          <w:p w14:paraId="7BED6856" w14:textId="5D994FF9"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5DC8A141" w14:textId="77777777" w:rsidR="00334C6A" w:rsidRPr="005647EB" w:rsidRDefault="00334C6A" w:rsidP="002570E4">
            <w:pPr>
              <w:pStyle w:val="TAC"/>
              <w:keepNext w:val="0"/>
              <w:keepLines w:val="0"/>
            </w:pPr>
          </w:p>
        </w:tc>
        <w:tc>
          <w:tcPr>
            <w:tcW w:w="5387" w:type="dxa"/>
            <w:gridSpan w:val="4"/>
          </w:tcPr>
          <w:p w14:paraId="74DF17BF" w14:textId="77777777" w:rsidR="00334C6A" w:rsidRPr="005647EB" w:rsidRDefault="00334C6A" w:rsidP="002570E4">
            <w:pPr>
              <w:pStyle w:val="TAL"/>
              <w:keepNext w:val="0"/>
              <w:keepLines w:val="0"/>
              <w:jc w:val="center"/>
              <w:rPr>
                <w:rFonts w:cs="v4.2.0"/>
              </w:rPr>
            </w:pPr>
            <w:r w:rsidRPr="005647EB">
              <w:rPr>
                <w:rFonts w:cs="v4.2.0"/>
              </w:rPr>
              <w:t>AWGN</w:t>
            </w:r>
          </w:p>
        </w:tc>
      </w:tr>
      <w:tr w:rsidR="00334C6A" w:rsidRPr="005647EB" w14:paraId="35EB34AF" w14:textId="77777777" w:rsidTr="002570E4">
        <w:trPr>
          <w:cantSplit/>
          <w:jc w:val="center"/>
        </w:trPr>
        <w:tc>
          <w:tcPr>
            <w:tcW w:w="9039" w:type="dxa"/>
            <w:gridSpan w:val="6"/>
          </w:tcPr>
          <w:p w14:paraId="45BB734A" w14:textId="403F9BB2" w:rsidR="00334C6A" w:rsidRPr="005647EB" w:rsidRDefault="002570E4" w:rsidP="002570E4">
            <w:pPr>
              <w:pStyle w:val="TAN"/>
              <w:keepNext w:val="0"/>
              <w:keepLines w:val="0"/>
            </w:pPr>
            <w:r w:rsidRPr="005647EB">
              <w:t>NOTE 1:</w:t>
            </w:r>
            <w:r w:rsidR="0099395D" w:rsidRPr="005647EB">
              <w:tab/>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4342CA87" w14:textId="63A85D0F" w:rsidR="00334C6A" w:rsidRPr="005647EB" w:rsidRDefault="002570E4" w:rsidP="002570E4">
            <w:pPr>
              <w:pStyle w:val="TAN"/>
              <w:keepNext w:val="0"/>
              <w:keepLines w:val="0"/>
            </w:pPr>
            <w:r w:rsidRPr="005647EB">
              <w:t>NOTE 2:</w:t>
            </w:r>
            <w:r w:rsidR="0099395D" w:rsidRPr="005647EB">
              <w:tab/>
            </w:r>
            <w:r w:rsidR="00334C6A" w:rsidRPr="005647E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cs="v4.2.0"/>
                <w:position w:val="-12"/>
              </w:rPr>
              <w:object w:dxaOrig="400" w:dyaOrig="360" w14:anchorId="4E778CAB">
                <v:shape id="_x0000_i1182" type="#_x0000_t75" style="width:20.5pt;height:18pt" o:ole="" fillcolor="window">
                  <v:imagedata r:id="rId10" o:title=""/>
                </v:shape>
                <o:OLEObject Type="Embed" ProgID="Equation.3" ShapeID="_x0000_i1182" DrawAspect="Content" ObjectID="_1781977749" r:id="rId192"/>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7460856A" w14:textId="1DCA8F8C" w:rsidR="00334C6A" w:rsidRPr="005647EB" w:rsidRDefault="002570E4" w:rsidP="002570E4">
            <w:pPr>
              <w:pStyle w:val="TAN"/>
              <w:keepNext w:val="0"/>
              <w:keepLines w:val="0"/>
            </w:pPr>
            <w:r w:rsidRPr="005647EB">
              <w:t>NOTE 3:</w:t>
            </w:r>
            <w:r w:rsidR="0099395D" w:rsidRPr="005647EB">
              <w:tab/>
            </w:r>
            <w:r w:rsidR="00334C6A" w:rsidRPr="005647E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1B50FD1C" w14:textId="77777777" w:rsidR="00334C6A" w:rsidRPr="005647EB" w:rsidRDefault="00334C6A" w:rsidP="002570E4"/>
    <w:p w14:paraId="0D0AE55B" w14:textId="77777777" w:rsidR="00334C6A" w:rsidRPr="005647EB" w:rsidRDefault="00334C6A" w:rsidP="0099395D">
      <w:pPr>
        <w:pStyle w:val="TH"/>
      </w:pPr>
      <w:r w:rsidRPr="005647EB">
        <w:t xml:space="preserve">Table </w:t>
      </w:r>
      <w:r w:rsidRPr="005647EB">
        <w:rPr>
          <w:rFonts w:cs="v4.2.0"/>
        </w:rPr>
        <w:t>8.4.3_2.5-2</w:t>
      </w:r>
      <w:r w:rsidRPr="005647EB">
        <w:t xml:space="preserve">: </w:t>
      </w:r>
      <w:r w:rsidRPr="005647EB">
        <w:rPr>
          <w:lang w:eastAsia="zh-CN"/>
        </w:rPr>
        <w:t>DRX-Configuration for E-UTRAN TDD-TDD inter-frequency event triggered reporting in DRX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334C6A" w:rsidRPr="005647EB" w14:paraId="2F6AB71A" w14:textId="77777777" w:rsidTr="002570E4">
        <w:trPr>
          <w:jc w:val="center"/>
        </w:trPr>
        <w:tc>
          <w:tcPr>
            <w:tcW w:w="3345" w:type="dxa"/>
            <w:vAlign w:val="center"/>
          </w:tcPr>
          <w:p w14:paraId="760D80CA" w14:textId="77777777" w:rsidR="00334C6A" w:rsidRPr="005647EB" w:rsidRDefault="00334C6A" w:rsidP="0099395D">
            <w:pPr>
              <w:pStyle w:val="TAH"/>
            </w:pPr>
            <w:r w:rsidRPr="005647EB">
              <w:t>Field</w:t>
            </w:r>
          </w:p>
        </w:tc>
        <w:tc>
          <w:tcPr>
            <w:tcW w:w="1021" w:type="dxa"/>
            <w:vAlign w:val="center"/>
          </w:tcPr>
          <w:p w14:paraId="7F12B014" w14:textId="77777777" w:rsidR="00334C6A" w:rsidRPr="005647EB" w:rsidRDefault="00334C6A" w:rsidP="0099395D">
            <w:pPr>
              <w:pStyle w:val="TAH"/>
            </w:pPr>
            <w:r w:rsidRPr="005647EB">
              <w:t>Value</w:t>
            </w:r>
          </w:p>
        </w:tc>
        <w:tc>
          <w:tcPr>
            <w:tcW w:w="3061" w:type="dxa"/>
          </w:tcPr>
          <w:p w14:paraId="0AF9E249" w14:textId="77777777" w:rsidR="00334C6A" w:rsidRPr="005647EB" w:rsidRDefault="00334C6A" w:rsidP="0099395D">
            <w:pPr>
              <w:pStyle w:val="TAH"/>
            </w:pPr>
            <w:r w:rsidRPr="005647EB">
              <w:t>Comment</w:t>
            </w:r>
          </w:p>
        </w:tc>
      </w:tr>
      <w:tr w:rsidR="00334C6A" w:rsidRPr="005647EB" w14:paraId="0E7D9EF0" w14:textId="77777777" w:rsidTr="002570E4">
        <w:trPr>
          <w:jc w:val="center"/>
        </w:trPr>
        <w:tc>
          <w:tcPr>
            <w:tcW w:w="3345" w:type="dxa"/>
            <w:vAlign w:val="center"/>
          </w:tcPr>
          <w:p w14:paraId="2BFF3D35" w14:textId="77777777" w:rsidR="00334C6A" w:rsidRPr="005647EB" w:rsidRDefault="00334C6A" w:rsidP="0099395D">
            <w:pPr>
              <w:pStyle w:val="TAL"/>
            </w:pPr>
            <w:r w:rsidRPr="005647EB">
              <w:t>onDurationTimer</w:t>
            </w:r>
          </w:p>
        </w:tc>
        <w:tc>
          <w:tcPr>
            <w:tcW w:w="1021" w:type="dxa"/>
            <w:vAlign w:val="center"/>
          </w:tcPr>
          <w:p w14:paraId="79DBEF25" w14:textId="77777777" w:rsidR="00334C6A" w:rsidRPr="005647EB" w:rsidRDefault="00334C6A" w:rsidP="0099395D">
            <w:pPr>
              <w:pStyle w:val="TAL"/>
            </w:pPr>
            <w:r w:rsidRPr="005647EB">
              <w:t>psf1</w:t>
            </w:r>
          </w:p>
        </w:tc>
        <w:tc>
          <w:tcPr>
            <w:tcW w:w="3061" w:type="dxa"/>
            <w:vMerge w:val="restart"/>
          </w:tcPr>
          <w:p w14:paraId="057256EE" w14:textId="349FA4DC" w:rsidR="00334C6A" w:rsidRPr="005647EB" w:rsidRDefault="00334C6A" w:rsidP="0099395D">
            <w:pPr>
              <w:pStyle w:val="TAL"/>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7DBFD464" w14:textId="77777777" w:rsidTr="002570E4">
        <w:trPr>
          <w:jc w:val="center"/>
        </w:trPr>
        <w:tc>
          <w:tcPr>
            <w:tcW w:w="3345" w:type="dxa"/>
            <w:vAlign w:val="center"/>
          </w:tcPr>
          <w:p w14:paraId="044712B1" w14:textId="77777777" w:rsidR="00334C6A" w:rsidRPr="005647EB" w:rsidRDefault="00334C6A" w:rsidP="0099395D">
            <w:pPr>
              <w:pStyle w:val="TAL"/>
            </w:pPr>
            <w:r w:rsidRPr="005647EB">
              <w:t>drx-InactivityTimer</w:t>
            </w:r>
          </w:p>
        </w:tc>
        <w:tc>
          <w:tcPr>
            <w:tcW w:w="1021" w:type="dxa"/>
            <w:vAlign w:val="center"/>
          </w:tcPr>
          <w:p w14:paraId="35A4B7F0" w14:textId="77777777" w:rsidR="00334C6A" w:rsidRPr="005647EB" w:rsidRDefault="00334C6A" w:rsidP="0099395D">
            <w:pPr>
              <w:pStyle w:val="TAL"/>
            </w:pPr>
            <w:r w:rsidRPr="005647EB">
              <w:t>psf1</w:t>
            </w:r>
          </w:p>
        </w:tc>
        <w:tc>
          <w:tcPr>
            <w:tcW w:w="3061" w:type="dxa"/>
            <w:vMerge/>
          </w:tcPr>
          <w:p w14:paraId="0B314F67" w14:textId="77777777" w:rsidR="00334C6A" w:rsidRPr="005647EB" w:rsidRDefault="00334C6A" w:rsidP="0099395D">
            <w:pPr>
              <w:pStyle w:val="TAL"/>
            </w:pPr>
          </w:p>
        </w:tc>
      </w:tr>
      <w:tr w:rsidR="00334C6A" w:rsidRPr="005647EB" w14:paraId="781D120E" w14:textId="77777777" w:rsidTr="002570E4">
        <w:trPr>
          <w:jc w:val="center"/>
        </w:trPr>
        <w:tc>
          <w:tcPr>
            <w:tcW w:w="3345" w:type="dxa"/>
            <w:vAlign w:val="center"/>
          </w:tcPr>
          <w:p w14:paraId="43440673" w14:textId="77777777" w:rsidR="00334C6A" w:rsidRPr="005647EB" w:rsidRDefault="00334C6A" w:rsidP="0099395D">
            <w:pPr>
              <w:pStyle w:val="TAL"/>
            </w:pPr>
            <w:r w:rsidRPr="005647EB">
              <w:t>drx-RetransmissionTimer</w:t>
            </w:r>
          </w:p>
        </w:tc>
        <w:tc>
          <w:tcPr>
            <w:tcW w:w="1021" w:type="dxa"/>
            <w:vAlign w:val="center"/>
          </w:tcPr>
          <w:p w14:paraId="23B84903" w14:textId="77777777" w:rsidR="00334C6A" w:rsidRPr="005647EB" w:rsidRDefault="00334C6A" w:rsidP="0099395D">
            <w:pPr>
              <w:pStyle w:val="TAL"/>
            </w:pPr>
            <w:r w:rsidRPr="005647EB">
              <w:t>psf1</w:t>
            </w:r>
          </w:p>
        </w:tc>
        <w:tc>
          <w:tcPr>
            <w:tcW w:w="3061" w:type="dxa"/>
            <w:vMerge/>
          </w:tcPr>
          <w:p w14:paraId="6FD5CCC2" w14:textId="77777777" w:rsidR="00334C6A" w:rsidRPr="005647EB" w:rsidRDefault="00334C6A" w:rsidP="0099395D">
            <w:pPr>
              <w:pStyle w:val="TAL"/>
            </w:pPr>
          </w:p>
        </w:tc>
      </w:tr>
      <w:tr w:rsidR="00334C6A" w:rsidRPr="005647EB" w14:paraId="7840C7E3" w14:textId="77777777" w:rsidTr="002570E4">
        <w:trPr>
          <w:jc w:val="center"/>
        </w:trPr>
        <w:tc>
          <w:tcPr>
            <w:tcW w:w="3345" w:type="dxa"/>
            <w:vAlign w:val="center"/>
          </w:tcPr>
          <w:p w14:paraId="0E4A8C5D" w14:textId="77777777" w:rsidR="00334C6A" w:rsidRPr="005647EB" w:rsidRDefault="00334C6A" w:rsidP="0099395D">
            <w:pPr>
              <w:pStyle w:val="TAL"/>
              <w:rPr>
                <w:vertAlign w:val="superscript"/>
              </w:rPr>
            </w:pPr>
            <w:r w:rsidRPr="005647EB">
              <w:t>longDRX-CycleStartOffset</w:t>
            </w:r>
          </w:p>
        </w:tc>
        <w:tc>
          <w:tcPr>
            <w:tcW w:w="1021" w:type="dxa"/>
            <w:vAlign w:val="center"/>
          </w:tcPr>
          <w:p w14:paraId="5CF78734" w14:textId="77777777" w:rsidR="00334C6A" w:rsidRPr="005647EB" w:rsidRDefault="00334C6A" w:rsidP="0099395D">
            <w:pPr>
              <w:pStyle w:val="TAL"/>
            </w:pPr>
            <w:r w:rsidRPr="005647EB">
              <w:t>sf1280</w:t>
            </w:r>
          </w:p>
        </w:tc>
        <w:tc>
          <w:tcPr>
            <w:tcW w:w="3061" w:type="dxa"/>
            <w:vMerge/>
          </w:tcPr>
          <w:p w14:paraId="1F0AB14E" w14:textId="77777777" w:rsidR="00334C6A" w:rsidRPr="005647EB" w:rsidRDefault="00334C6A" w:rsidP="0099395D">
            <w:pPr>
              <w:pStyle w:val="TAL"/>
            </w:pPr>
          </w:p>
        </w:tc>
      </w:tr>
      <w:tr w:rsidR="00334C6A" w:rsidRPr="005647EB" w14:paraId="2C5849F2" w14:textId="77777777" w:rsidTr="002570E4">
        <w:trPr>
          <w:jc w:val="center"/>
        </w:trPr>
        <w:tc>
          <w:tcPr>
            <w:tcW w:w="3345" w:type="dxa"/>
            <w:vAlign w:val="center"/>
          </w:tcPr>
          <w:p w14:paraId="68414566" w14:textId="77777777" w:rsidR="00334C6A" w:rsidRPr="005647EB" w:rsidRDefault="00334C6A" w:rsidP="0099395D">
            <w:pPr>
              <w:pStyle w:val="TAL"/>
            </w:pPr>
            <w:r w:rsidRPr="005647EB">
              <w:t>shortDRX</w:t>
            </w:r>
          </w:p>
        </w:tc>
        <w:tc>
          <w:tcPr>
            <w:tcW w:w="1021" w:type="dxa"/>
            <w:vAlign w:val="center"/>
          </w:tcPr>
          <w:p w14:paraId="2B1056A9" w14:textId="77777777" w:rsidR="00334C6A" w:rsidRPr="005647EB" w:rsidRDefault="00334C6A" w:rsidP="0099395D">
            <w:pPr>
              <w:pStyle w:val="TAL"/>
            </w:pPr>
            <w:r w:rsidRPr="005647EB">
              <w:t>disable</w:t>
            </w:r>
          </w:p>
        </w:tc>
        <w:tc>
          <w:tcPr>
            <w:tcW w:w="3061" w:type="dxa"/>
            <w:vMerge/>
          </w:tcPr>
          <w:p w14:paraId="2CD96DDC" w14:textId="77777777" w:rsidR="00334C6A" w:rsidRPr="005647EB" w:rsidRDefault="00334C6A" w:rsidP="0099395D">
            <w:pPr>
              <w:pStyle w:val="TAL"/>
            </w:pPr>
          </w:p>
        </w:tc>
      </w:tr>
    </w:tbl>
    <w:p w14:paraId="52198528" w14:textId="77777777" w:rsidR="00334C6A" w:rsidRPr="005647EB" w:rsidRDefault="00334C6A" w:rsidP="002570E4">
      <w:pPr>
        <w:rPr>
          <w:rFonts w:ascii="Arial" w:hAnsi="Arial" w:cs="Arial"/>
          <w:sz w:val="18"/>
          <w:szCs w:val="18"/>
        </w:rPr>
      </w:pPr>
    </w:p>
    <w:p w14:paraId="38162ADF" w14:textId="77777777" w:rsidR="00334C6A" w:rsidRPr="005647EB" w:rsidRDefault="00334C6A" w:rsidP="002570E4">
      <w:pPr>
        <w:pStyle w:val="TH"/>
        <w:keepNext w:val="0"/>
        <w:keepLines w:val="0"/>
      </w:pPr>
      <w:r w:rsidRPr="005647EB">
        <w:t xml:space="preserve">Table </w:t>
      </w:r>
      <w:r w:rsidRPr="005647EB">
        <w:rPr>
          <w:rFonts w:cs="v4.2.0"/>
        </w:rPr>
        <w:t>8.4.3_2.5</w:t>
      </w:r>
      <w:r w:rsidRPr="005647EB">
        <w:t xml:space="preserve">-3: </w:t>
      </w:r>
      <w:r w:rsidRPr="005647EB">
        <w:rPr>
          <w:lang w:eastAsia="zh-CN"/>
        </w:rPr>
        <w:t>TimeAlignmentTimer -Configuration for E-UTRAN TDD-TDD inter-frequency event triggered reporting in DRX under AWGN propagation conditions with DRX when L3 filtering is used</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00"/>
        <w:gridCol w:w="7163"/>
      </w:tblGrid>
      <w:tr w:rsidR="00334C6A" w:rsidRPr="005647EB" w14:paraId="1D0221A4" w14:textId="77777777" w:rsidTr="0099395D">
        <w:trPr>
          <w:jc w:val="center"/>
        </w:trPr>
        <w:tc>
          <w:tcPr>
            <w:tcW w:w="1864" w:type="dxa"/>
            <w:vAlign w:val="center"/>
          </w:tcPr>
          <w:p w14:paraId="45777099" w14:textId="77777777" w:rsidR="00334C6A" w:rsidRPr="005647EB" w:rsidRDefault="00334C6A" w:rsidP="002570E4">
            <w:pPr>
              <w:pStyle w:val="TAH"/>
              <w:keepNext w:val="0"/>
              <w:keepLines w:val="0"/>
            </w:pPr>
            <w:r w:rsidRPr="005647EB">
              <w:t>Field</w:t>
            </w:r>
          </w:p>
        </w:tc>
        <w:tc>
          <w:tcPr>
            <w:tcW w:w="700" w:type="dxa"/>
            <w:vAlign w:val="center"/>
          </w:tcPr>
          <w:p w14:paraId="12277148" w14:textId="77777777" w:rsidR="00334C6A" w:rsidRPr="005647EB" w:rsidRDefault="00334C6A" w:rsidP="002570E4">
            <w:pPr>
              <w:pStyle w:val="TAH"/>
              <w:keepNext w:val="0"/>
              <w:keepLines w:val="0"/>
            </w:pPr>
            <w:r w:rsidRPr="005647EB">
              <w:t>Value</w:t>
            </w:r>
          </w:p>
        </w:tc>
        <w:tc>
          <w:tcPr>
            <w:tcW w:w="7163" w:type="dxa"/>
          </w:tcPr>
          <w:p w14:paraId="0E318684" w14:textId="77777777" w:rsidR="00334C6A" w:rsidRPr="005647EB" w:rsidRDefault="00334C6A" w:rsidP="002570E4">
            <w:pPr>
              <w:pStyle w:val="TAH"/>
              <w:keepNext w:val="0"/>
              <w:keepLines w:val="0"/>
            </w:pPr>
            <w:r w:rsidRPr="005647EB">
              <w:t>Comment</w:t>
            </w:r>
          </w:p>
        </w:tc>
      </w:tr>
      <w:tr w:rsidR="00334C6A" w:rsidRPr="005647EB" w14:paraId="312EC513" w14:textId="77777777" w:rsidTr="0099395D">
        <w:trPr>
          <w:jc w:val="center"/>
        </w:trPr>
        <w:tc>
          <w:tcPr>
            <w:tcW w:w="1864" w:type="dxa"/>
            <w:vAlign w:val="center"/>
          </w:tcPr>
          <w:p w14:paraId="75D14014" w14:textId="77777777" w:rsidR="00334C6A" w:rsidRPr="005647EB" w:rsidRDefault="00334C6A" w:rsidP="002570E4">
            <w:pPr>
              <w:pStyle w:val="TAL"/>
              <w:keepNext w:val="0"/>
              <w:keepLines w:val="0"/>
            </w:pPr>
            <w:r w:rsidRPr="005647EB">
              <w:t>TimeAlignmentTimer</w:t>
            </w:r>
          </w:p>
        </w:tc>
        <w:tc>
          <w:tcPr>
            <w:tcW w:w="700" w:type="dxa"/>
            <w:vAlign w:val="center"/>
          </w:tcPr>
          <w:p w14:paraId="7794459C" w14:textId="77777777" w:rsidR="00334C6A" w:rsidRPr="005647EB" w:rsidRDefault="00334C6A" w:rsidP="002570E4">
            <w:pPr>
              <w:pStyle w:val="TAL"/>
              <w:keepNext w:val="0"/>
              <w:keepLines w:val="0"/>
            </w:pPr>
            <w:r w:rsidRPr="005647EB">
              <w:t>sf500</w:t>
            </w:r>
          </w:p>
        </w:tc>
        <w:tc>
          <w:tcPr>
            <w:tcW w:w="7163" w:type="dxa"/>
          </w:tcPr>
          <w:p w14:paraId="0E3F65BD" w14:textId="3561A797"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21E361E8" w14:textId="77777777" w:rsidTr="0099395D">
        <w:trPr>
          <w:jc w:val="center"/>
        </w:trPr>
        <w:tc>
          <w:tcPr>
            <w:tcW w:w="1864" w:type="dxa"/>
            <w:vAlign w:val="center"/>
          </w:tcPr>
          <w:p w14:paraId="6A4B3354" w14:textId="77777777" w:rsidR="00334C6A" w:rsidRPr="005647EB" w:rsidRDefault="00334C6A" w:rsidP="002570E4">
            <w:pPr>
              <w:pStyle w:val="TAL"/>
              <w:keepNext w:val="0"/>
              <w:keepLines w:val="0"/>
            </w:pPr>
            <w:r w:rsidRPr="005647EB">
              <w:t>sr-ConfigIndex</w:t>
            </w:r>
          </w:p>
        </w:tc>
        <w:tc>
          <w:tcPr>
            <w:tcW w:w="700" w:type="dxa"/>
            <w:vAlign w:val="center"/>
          </w:tcPr>
          <w:p w14:paraId="61FD1E04" w14:textId="77777777" w:rsidR="00334C6A" w:rsidRPr="005647EB" w:rsidRDefault="00334C6A" w:rsidP="002570E4">
            <w:pPr>
              <w:pStyle w:val="TAL"/>
              <w:keepNext w:val="0"/>
              <w:keepLines w:val="0"/>
            </w:pPr>
            <w:r w:rsidRPr="005647EB">
              <w:t>2</w:t>
            </w:r>
          </w:p>
        </w:tc>
        <w:tc>
          <w:tcPr>
            <w:tcW w:w="7163" w:type="dxa"/>
          </w:tcPr>
          <w:p w14:paraId="46756D00" w14:textId="61A03F52" w:rsidR="00334C6A" w:rsidRPr="005647EB" w:rsidRDefault="00334C6A"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r w:rsidR="002570E4" w:rsidRPr="005647EB">
              <w:t xml:space="preserve"> </w:t>
            </w:r>
            <w:r w:rsidRPr="005647EB">
              <w:t>and</w:t>
            </w:r>
            <w:r w:rsidR="002570E4" w:rsidRPr="005647EB">
              <w:t xml:space="preserve"> </w:t>
            </w:r>
            <w:r w:rsidR="00914A62" w:rsidRPr="005647EB">
              <w:t>clause</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2B2FD102" w14:textId="77777777" w:rsidR="00334C6A" w:rsidRPr="005647EB" w:rsidRDefault="00334C6A" w:rsidP="002570E4"/>
    <w:p w14:paraId="6471F764" w14:textId="77777777" w:rsidR="00334C6A" w:rsidRPr="005647EB" w:rsidRDefault="00334C6A" w:rsidP="002570E4">
      <w:r w:rsidRPr="005647EB">
        <w:t>The overall delay measured is defined as the time from the beginning of time period T2, to the moment the UE starts to send preambles on the PRACH for Scheduling Request (SR) to obtain allocation to send the measurement report to Cell 2 on PUSCH.</w:t>
      </w:r>
    </w:p>
    <w:p w14:paraId="032CA3FA" w14:textId="77777777" w:rsidR="00334C6A" w:rsidRPr="005647EB" w:rsidRDefault="00334C6A" w:rsidP="002570E4">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629B6FD5" w14:textId="17E984DB" w:rsidR="00334C6A" w:rsidRPr="005647EB" w:rsidRDefault="00334C6A" w:rsidP="002570E4">
      <w:pPr>
        <w:pStyle w:val="NO"/>
        <w:keepLines w:val="0"/>
      </w:pPr>
      <w:r w:rsidRPr="005647EB">
        <w:t>NOTE 1:</w:t>
      </w:r>
      <w:r w:rsidR="0099395D"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001E1933" w14:textId="65F116A1" w:rsidR="00334C6A" w:rsidRPr="005647EB" w:rsidRDefault="00334C6A" w:rsidP="002570E4">
      <w:pPr>
        <w:pStyle w:val="NO"/>
        <w:keepLines w:val="0"/>
      </w:pPr>
      <w:r w:rsidRPr="005647EB">
        <w:t>NOTE 2:</w:t>
      </w:r>
      <w:r w:rsidR="0099395D" w:rsidRPr="005647EB">
        <w:tab/>
      </w:r>
      <w:r w:rsidRPr="005647EB">
        <w:t xml:space="preserve">In order to calculate the rate of correct events the system simulator </w:t>
      </w:r>
      <w:commentRangeStart w:id="13"/>
      <w:r w:rsidRPr="00814289">
        <w:rPr>
          <w:highlight w:val="yellow"/>
        </w:rPr>
        <w:t>shall</w:t>
      </w:r>
      <w:r w:rsidRPr="005647EB">
        <w:t xml:space="preserve"> </w:t>
      </w:r>
      <w:commentRangeEnd w:id="13"/>
      <w:r w:rsidR="00CC020A">
        <w:rPr>
          <w:rStyle w:val="CommentReference"/>
          <w:rFonts w:eastAsia="SimSun"/>
          <w:lang w:val="x-none"/>
        </w:rPr>
        <w:commentReference w:id="13"/>
      </w:r>
      <w:r w:rsidRPr="005647EB">
        <w:t>verify that it has received correct Event A3 measurement report.</w:t>
      </w:r>
    </w:p>
    <w:p w14:paraId="1DB96357" w14:textId="77777777" w:rsidR="00334C6A" w:rsidRPr="005647EB" w:rsidRDefault="00334C6A" w:rsidP="002570E4">
      <w:r w:rsidRPr="005647EB">
        <w:t>The UE shall not send event triggered measurement reports, as long as the reporting criteria are not fulfilled.</w:t>
      </w:r>
    </w:p>
    <w:p w14:paraId="6C24C1B8" w14:textId="77777777" w:rsidR="00334C6A" w:rsidRPr="005647EB" w:rsidRDefault="00334C6A" w:rsidP="002570E4">
      <w:pPr>
        <w:rPr>
          <w:rFonts w:cs="v4.2.0"/>
        </w:rPr>
      </w:pPr>
      <w:r w:rsidRPr="005647EB">
        <w:t>The overall delay measured when DRX cycle length is 1280 ms test requirement is expressed as:</w:t>
      </w:r>
    </w:p>
    <w:p w14:paraId="59289226" w14:textId="6CFE0237" w:rsidR="00334C6A" w:rsidRPr="005647EB" w:rsidRDefault="0099395D" w:rsidP="0099395D">
      <w:pPr>
        <w:pStyle w:val="B1"/>
      </w:pPr>
      <w:r w:rsidRPr="005647EB">
        <w:tab/>
      </w:r>
      <w:r w:rsidR="00334C6A" w:rsidRPr="005647EB">
        <w:t xml:space="preserve">Overall delays measured = </w:t>
      </w:r>
      <w:r w:rsidR="00334C6A" w:rsidRPr="005647EB">
        <w:rPr>
          <w:rFonts w:cs="v4.2.0"/>
        </w:rPr>
        <w:t>measurement reporting delay + TTI insertion</w:t>
      </w:r>
      <w:r w:rsidR="00334C6A" w:rsidRPr="005647EB">
        <w:t xml:space="preserve"> uncertainty + DRX cycle length </w:t>
      </w:r>
    </w:p>
    <w:p w14:paraId="047BA1A3" w14:textId="67A7EF1D" w:rsidR="00334C6A" w:rsidRPr="005647EB" w:rsidRDefault="0099395D" w:rsidP="0099395D">
      <w:pPr>
        <w:pStyle w:val="B1"/>
      </w:pPr>
      <w:r w:rsidRPr="005647EB">
        <w:tab/>
      </w:r>
      <w:r w:rsidR="00334C6A" w:rsidRPr="005647EB">
        <w:t>Measurement reporting delay = T</w:t>
      </w:r>
      <w:r w:rsidR="00334C6A" w:rsidRPr="005647EB">
        <w:rPr>
          <w:vertAlign w:val="subscript"/>
        </w:rPr>
        <w:t>measure_inter</w:t>
      </w:r>
    </w:p>
    <w:p w14:paraId="15F497ED" w14:textId="2691B7C4" w:rsidR="00334C6A" w:rsidRPr="005647EB" w:rsidRDefault="0099395D" w:rsidP="0099395D">
      <w:pPr>
        <w:pStyle w:val="B1"/>
        <w:rPr>
          <w:rFonts w:cs="v3.7.0"/>
        </w:rPr>
      </w:pPr>
      <w:r w:rsidRPr="005647EB">
        <w:tab/>
      </w:r>
      <w:r w:rsidR="00334C6A" w:rsidRPr="005647EB">
        <w:t>T</w:t>
      </w:r>
      <w:r w:rsidR="00334C6A" w:rsidRPr="005647EB">
        <w:rPr>
          <w:vertAlign w:val="subscript"/>
        </w:rPr>
        <w:t>measure_inter</w:t>
      </w:r>
      <w:r w:rsidR="00334C6A" w:rsidRPr="005647EB">
        <w:t xml:space="preserve"> = 6400 ms. When DRX cycle length is 1280 ms then the T</w:t>
      </w:r>
      <w:r w:rsidR="00334C6A" w:rsidRPr="005647EB">
        <w:rPr>
          <w:vertAlign w:val="subscript"/>
        </w:rPr>
        <w:t>measure_inter</w:t>
      </w:r>
      <w:r w:rsidR="00334C6A" w:rsidRPr="005647EB">
        <w:t xml:space="preserve"> is 5 x 1280 ms, as defined in Table </w:t>
      </w:r>
      <w:r w:rsidR="00334C6A" w:rsidRPr="005647EB">
        <w:rPr>
          <w:snapToGrid w:val="0"/>
        </w:rPr>
        <w:t>8.4.3_2.3-1</w:t>
      </w:r>
      <w:r w:rsidR="00334C6A" w:rsidRPr="005647EB">
        <w:t>.</w:t>
      </w:r>
    </w:p>
    <w:p w14:paraId="63750AEE" w14:textId="308D248C" w:rsidR="00334C6A" w:rsidRPr="005647EB" w:rsidRDefault="0099395D" w:rsidP="0099395D">
      <w:pPr>
        <w:pStyle w:val="B1"/>
      </w:pPr>
      <w:r w:rsidRPr="005647EB">
        <w:tab/>
      </w:r>
      <w:r w:rsidR="00334C6A" w:rsidRPr="005647EB">
        <w:t xml:space="preserve">TTI insertion uncertainty = 2 ms </w:t>
      </w:r>
    </w:p>
    <w:p w14:paraId="1C313045" w14:textId="31BFCFC0" w:rsidR="00334C6A" w:rsidRPr="005647EB" w:rsidRDefault="0099395D" w:rsidP="0099395D">
      <w:pPr>
        <w:pStyle w:val="B1"/>
      </w:pPr>
      <w:r w:rsidRPr="005647EB">
        <w:tab/>
      </w:r>
      <w:r w:rsidR="00334C6A" w:rsidRPr="005647EB">
        <w:t>DRX cycle length = 1280 ms</w:t>
      </w:r>
    </w:p>
    <w:p w14:paraId="26157872" w14:textId="77777777" w:rsidR="00334C6A" w:rsidRPr="005647EB" w:rsidRDefault="00334C6A" w:rsidP="002570E4">
      <w:r w:rsidRPr="005647EB">
        <w:t>The overall delay measured when DRX cycle length is 1280 ms shall be less than a total of 7682 ms.</w:t>
      </w:r>
    </w:p>
    <w:p w14:paraId="20BA7BCB" w14:textId="77777777" w:rsidR="00334C6A" w:rsidRPr="005647EB" w:rsidRDefault="00334C6A" w:rsidP="002570E4">
      <w:r w:rsidRPr="005647EB">
        <w:lastRenderedPageBreak/>
        <w:t>For the test to pass, the total number of successful tests shall be more than 90% of the cases with a confidence level of 95%.</w:t>
      </w:r>
    </w:p>
    <w:p w14:paraId="2D2BCE13" w14:textId="77777777" w:rsidR="00123ECE" w:rsidRPr="005647EB" w:rsidRDefault="00123ECE" w:rsidP="002570E4">
      <w:pPr>
        <w:pStyle w:val="Heading3"/>
        <w:keepNext w:val="0"/>
        <w:keepLines w:val="0"/>
        <w:rPr>
          <w:lang w:eastAsia="zh-CN"/>
        </w:rPr>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r w:rsidRPr="005647EB">
          <w:tab/>
        </w:r>
      </w:smartTag>
      <w:r w:rsidRPr="005647EB">
        <w:rPr>
          <w:lang w:eastAsia="zh-CN"/>
        </w:rPr>
        <w:t>E-UTRAN TDD - TDD Inter-frequency identification of a new CGI of E-UTRA cell using autonomous gaps</w:t>
      </w:r>
    </w:p>
    <w:p w14:paraId="048D72A4" w14:textId="77777777" w:rsidR="00123ECE" w:rsidRPr="005647EB" w:rsidRDefault="00123ECE" w:rsidP="002570E4">
      <w:pPr>
        <w:pStyle w:val="Heading4"/>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.1</w:t>
      </w:r>
      <w:r w:rsidRPr="005647EB">
        <w:tab/>
        <w:t>Test purpose</w:t>
      </w:r>
    </w:p>
    <w:p w14:paraId="4173B8D9" w14:textId="77777777" w:rsidR="00123ECE" w:rsidRPr="005647EB" w:rsidRDefault="00123ECE" w:rsidP="000424D3">
      <w:pPr>
        <w:rPr>
          <w:rFonts w:cs="v4.2.0"/>
          <w:lang w:eastAsia="zh-CN"/>
        </w:rPr>
      </w:pPr>
      <w:r w:rsidRPr="005647EB">
        <w:rPr>
          <w:rFonts w:cs="v4.2.0"/>
          <w:lang w:eastAsia="zh-CN"/>
        </w:rPr>
        <w:t>T</w:t>
      </w:r>
      <w:r w:rsidRPr="005647EB">
        <w:rPr>
          <w:rFonts w:cs="v4.2.0"/>
        </w:rPr>
        <w:t xml:space="preserve">o verify the requirement for </w:t>
      </w:r>
      <w:r w:rsidRPr="005647EB">
        <w:t>identification of a new CGI of E-UTRA</w:t>
      </w:r>
      <w:r w:rsidRPr="005647EB" w:rsidDel="00BE7BA7">
        <w:t xml:space="preserve"> </w:t>
      </w:r>
      <w:r w:rsidRPr="005647EB">
        <w:t>cell with autonomous gaps</w:t>
      </w:r>
      <w:r w:rsidRPr="005647EB">
        <w:rPr>
          <w:lang w:eastAsia="zh-CN"/>
        </w:rPr>
        <w:t>.</w:t>
      </w:r>
    </w:p>
    <w:p w14:paraId="0F872A50" w14:textId="77777777" w:rsidR="00123ECE" w:rsidRPr="005647EB" w:rsidRDefault="00123ECE" w:rsidP="0099395D">
      <w:pPr>
        <w:pStyle w:val="Heading4"/>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.2</w:t>
      </w:r>
      <w:r w:rsidRPr="005647EB">
        <w:tab/>
        <w:t>Test applicability</w:t>
      </w:r>
    </w:p>
    <w:p w14:paraId="4F6EEB7F" w14:textId="77777777" w:rsidR="00123ECE" w:rsidRPr="005647EB" w:rsidRDefault="00123ECE" w:rsidP="002570E4">
      <w:r w:rsidRPr="005647EB">
        <w:t xml:space="preserve">This test applies to all types of E-UTRA </w:t>
      </w:r>
      <w:r w:rsidRPr="005647EB">
        <w:rPr>
          <w:lang w:eastAsia="zh-CN"/>
        </w:rPr>
        <w:t>T</w:t>
      </w:r>
      <w:r w:rsidRPr="005647EB">
        <w:t xml:space="preserve">DD UE release </w:t>
      </w:r>
      <w:r w:rsidR="00307565" w:rsidRPr="005647EB">
        <w:rPr>
          <w:rFonts w:eastAsia="MS Mincho"/>
          <w:lang w:eastAsia="ja-JP"/>
        </w:rPr>
        <w:t>9</w:t>
      </w:r>
      <w:r w:rsidRPr="005647EB">
        <w:t xml:space="preserve"> and forward</w:t>
      </w:r>
      <w:r w:rsidRPr="005647EB">
        <w:rPr>
          <w:lang w:eastAsia="zh-CN"/>
        </w:rPr>
        <w:t xml:space="preserve"> with support of</w:t>
      </w:r>
      <w:r w:rsidRPr="005647EB">
        <w:t xml:space="preserve"> inter-frequency SI acquisition </w:t>
      </w:r>
      <w:r w:rsidR="008137E9" w:rsidRPr="005647EB">
        <w:t xml:space="preserve">in TDD </w:t>
      </w:r>
      <w:r w:rsidRPr="005647EB">
        <w:t>for HO.</w:t>
      </w:r>
    </w:p>
    <w:p w14:paraId="6D4D35F5" w14:textId="77777777" w:rsidR="00123ECE" w:rsidRPr="005647EB" w:rsidRDefault="00123ECE" w:rsidP="002570E4">
      <w:pPr>
        <w:pStyle w:val="Heading4"/>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.3</w:t>
      </w:r>
      <w:r w:rsidRPr="005647EB">
        <w:tab/>
        <w:t>Minimum conformance requirements</w:t>
      </w:r>
    </w:p>
    <w:p w14:paraId="461BFB81" w14:textId="59AAEAEE" w:rsidR="00123ECE" w:rsidRPr="005647EB" w:rsidRDefault="00123ECE" w:rsidP="002570E4">
      <w:r w:rsidRPr="005647EB">
        <w:t>No explicit neighbour list is provided to the UE for identifying a new CGI of E-UTRA</w:t>
      </w:r>
      <w:r w:rsidRPr="005647EB" w:rsidDel="00BE7BA7">
        <w:t xml:space="preserve"> </w:t>
      </w:r>
      <w:r w:rsidRPr="005647EB">
        <w:t>cell. The UE shall identify and report the CGI when requested by the network for the purpose of ‘</w:t>
      </w:r>
      <w:r w:rsidRPr="005647EB">
        <w:rPr>
          <w:rFonts w:cs="v4.2.0"/>
        </w:rPr>
        <w:t>reportCGI</w:t>
      </w:r>
      <w:r w:rsidR="002570E4" w:rsidRPr="005647EB">
        <w:rPr>
          <w:rFonts w:cs="v4.2.0"/>
        </w:rPr>
        <w:t>'</w:t>
      </w:r>
      <w:r w:rsidRPr="005647EB">
        <w:t xml:space="preserve">. The UE may make autonomous gaps in both downlink reception and uplink transmission </w:t>
      </w:r>
      <w:r w:rsidR="00307565" w:rsidRPr="005647EB">
        <w:t xml:space="preserve">for receiving MIB and SIB1 message </w:t>
      </w:r>
      <w:r w:rsidRPr="005647EB">
        <w:t xml:space="preserve">according to </w:t>
      </w:r>
      <w:r w:rsidR="00914A62" w:rsidRPr="005647EB">
        <w:t>clause</w:t>
      </w:r>
      <w:r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5.5.3</w:t>
        </w:r>
      </w:smartTag>
      <w:r w:rsidRPr="005647EB">
        <w:t xml:space="preserve">.1 </w:t>
      </w:r>
      <w:r w:rsidR="00205F74" w:rsidRPr="005647EB">
        <w:t>of 3GPP TS</w:t>
      </w:r>
      <w:r w:rsidR="00307565" w:rsidRPr="005647EB">
        <w:rPr>
          <w:rFonts w:eastAsia="MS Mincho"/>
          <w:lang w:eastAsia="ja-JP"/>
        </w:rPr>
        <w:t xml:space="preserve"> </w:t>
      </w:r>
      <w:r w:rsidRPr="005647EB">
        <w:t>36.331 [</w:t>
      </w:r>
      <w:r w:rsidR="00307565" w:rsidRPr="005647EB">
        <w:rPr>
          <w:rFonts w:eastAsia="MS Mincho"/>
          <w:lang w:eastAsia="ja-JP"/>
        </w:rPr>
        <w:t>5</w:t>
      </w:r>
      <w:r w:rsidRPr="005647EB">
        <w:t xml:space="preserve">]. Note that a UE is not required to use autonomous gap if si-RequestForHO is set to false. </w:t>
      </w:r>
      <w:r w:rsidRPr="005647EB">
        <w:rPr>
          <w:rFonts w:cs="v4.2.0"/>
        </w:rPr>
        <w:t>If autonomous gaps are used for measurement with the purpose of ‘reportCGI</w:t>
      </w:r>
      <w:r w:rsidR="002570E4" w:rsidRPr="005647EB">
        <w:rPr>
          <w:rFonts w:cs="v4.2.0"/>
        </w:rPr>
        <w:t>'</w:t>
      </w:r>
      <w:r w:rsidRPr="005647EB">
        <w:rPr>
          <w:rFonts w:cs="v4.2.0"/>
        </w:rPr>
        <w:t xml:space="preserve">, </w:t>
      </w:r>
      <w:r w:rsidRPr="005647EB">
        <w:t>regardless of whether DRX is used or not, the UE shall be able to identify a new CGI of E-UTRA cell within:</w:t>
      </w:r>
    </w:p>
    <w:p w14:paraId="3A8C5550" w14:textId="77777777" w:rsidR="00123ECE" w:rsidRPr="005647EB" w:rsidRDefault="00123ECE" w:rsidP="002570E4">
      <w:pPr>
        <w:pStyle w:val="EQ"/>
        <w:keepLines w:val="0"/>
        <w:jc w:val="center"/>
        <w:rPr>
          <w:noProof w:val="0"/>
        </w:rPr>
      </w:pPr>
      <w:r w:rsidRPr="005647EB">
        <w:rPr>
          <w:noProof w:val="0"/>
          <w:position w:val="-14"/>
        </w:rPr>
        <w:object w:dxaOrig="3660" w:dyaOrig="380" w14:anchorId="5B5C56C8">
          <v:shape id="_x0000_i1183" type="#_x0000_t75" style="width:183pt;height:19.5pt" o:ole="">
            <v:imagedata r:id="rId56" o:title=""/>
          </v:shape>
          <o:OLEObject Type="Embed" ProgID="Equation.3" ShapeID="_x0000_i1183" DrawAspect="Content" ObjectID="_1781977750" r:id="rId193"/>
        </w:object>
      </w:r>
    </w:p>
    <w:p w14:paraId="34B1A28C" w14:textId="77777777" w:rsidR="00123ECE" w:rsidRPr="005647EB" w:rsidRDefault="00123ECE" w:rsidP="002570E4">
      <w:r w:rsidRPr="005647EB">
        <w:t>Where</w:t>
      </w:r>
    </w:p>
    <w:p w14:paraId="1DB5AF73" w14:textId="3F43AAD4" w:rsidR="00123ECE" w:rsidRPr="005647EB" w:rsidRDefault="0099395D" w:rsidP="0099395D">
      <w:pPr>
        <w:pStyle w:val="B1"/>
        <w:rPr>
          <w:rFonts w:cs="v4.2.0"/>
        </w:rPr>
      </w:pPr>
      <w:r w:rsidRPr="005647EB">
        <w:tab/>
      </w:r>
      <w:r w:rsidR="00123ECE" w:rsidRPr="005647EB">
        <w:t>T</w:t>
      </w:r>
      <w:r w:rsidR="00123ECE" w:rsidRPr="005647EB">
        <w:rPr>
          <w:vertAlign w:val="subscript"/>
        </w:rPr>
        <w:t>basic_identify_CGI, inter</w:t>
      </w:r>
      <w:r w:rsidR="00123ECE" w:rsidRPr="005647EB">
        <w:t xml:space="preserve"> = 150 ms. This is the time period used in the above equation where the maximum allowed time for the UE to identify a new </w:t>
      </w:r>
      <w:r w:rsidR="00123ECE" w:rsidRPr="005647EB">
        <w:rPr>
          <w:rFonts w:cs="v4.2.0"/>
        </w:rPr>
        <w:t>CGI of E-UTRA</w:t>
      </w:r>
      <w:r w:rsidR="00123ECE" w:rsidRPr="005647EB" w:rsidDel="00BE7BA7">
        <w:rPr>
          <w:rFonts w:cs="v4.2.0"/>
        </w:rPr>
        <w:t xml:space="preserve"> </w:t>
      </w:r>
      <w:r w:rsidR="00123ECE" w:rsidRPr="005647EB">
        <w:rPr>
          <w:rFonts w:cs="v4.2.0"/>
        </w:rPr>
        <w:t xml:space="preserve"> cell</w:t>
      </w:r>
      <w:r w:rsidR="00123ECE" w:rsidRPr="005647EB">
        <w:t xml:space="preserve"> is defined</w:t>
      </w:r>
      <w:r w:rsidR="00AE0BF4" w:rsidRPr="005647EB">
        <w:t>, provided that the E-UTRA cell has been already identified by the UE</w:t>
      </w:r>
      <w:r w:rsidR="00123ECE" w:rsidRPr="005647EB">
        <w:t>.</w:t>
      </w:r>
    </w:p>
    <w:p w14:paraId="5E189968" w14:textId="77777777" w:rsidR="00123ECE" w:rsidRPr="005647EB" w:rsidRDefault="00123ECE" w:rsidP="002570E4">
      <w:pPr>
        <w:rPr>
          <w:rFonts w:cs="v4.2.0"/>
        </w:rPr>
      </w:pPr>
      <w:r w:rsidRPr="005647EB">
        <w:t xml:space="preserve">A cell shall be considered identifiable </w:t>
      </w:r>
      <w:r w:rsidRPr="005647EB">
        <w:rPr>
          <w:rFonts w:cs="v4.2.0"/>
        </w:rPr>
        <w:t>following conditions are fulfilled:</w:t>
      </w:r>
    </w:p>
    <w:p w14:paraId="70C20152" w14:textId="2065AEF1" w:rsidR="00123ECE" w:rsidRPr="005647EB" w:rsidRDefault="00123ECE" w:rsidP="002570E4">
      <w:pPr>
        <w:pStyle w:val="B1"/>
      </w:pPr>
      <w:r w:rsidRPr="005647EB">
        <w:t>-</w:t>
      </w:r>
      <w:r w:rsidRPr="005647EB">
        <w:tab/>
        <w:t xml:space="preserve">RSRP related side conditions given </w:t>
      </w:r>
      <w:r w:rsidR="002570E4" w:rsidRPr="005647EB">
        <w:t>in 3GPP TS</w:t>
      </w:r>
      <w:r w:rsidRPr="005647EB">
        <w:t xml:space="preserve"> 36.133 [4]</w:t>
      </w:r>
      <w:r w:rsidRPr="005647EB">
        <w:rPr>
          <w:lang w:eastAsia="zh-CN"/>
        </w:rPr>
        <w:t xml:space="preserve"> </w:t>
      </w:r>
      <w:r w:rsidR="00914A62" w:rsidRPr="005647EB">
        <w:t>Clause</w:t>
      </w:r>
      <w:r w:rsidRPr="005647EB">
        <w:t xml:space="preserve"> 9.1 are fulfilled for a corresponding Band,</w:t>
      </w:r>
    </w:p>
    <w:p w14:paraId="5DB99F1F" w14:textId="77777777" w:rsidR="00123ECE" w:rsidRPr="005647EB" w:rsidRDefault="00123ECE" w:rsidP="002570E4">
      <w:pPr>
        <w:ind w:firstLine="284"/>
      </w:pPr>
      <w:r w:rsidRPr="005647EB">
        <w:t>-</w:t>
      </w:r>
      <w:r w:rsidRPr="005647EB">
        <w:tab/>
        <w:t xml:space="preserve">SCH_RP </w:t>
      </w:r>
      <w:r w:rsidRPr="005647EB">
        <w:rPr>
          <w:u w:val="single"/>
        </w:rPr>
        <w:t>&gt;</w:t>
      </w:r>
      <w:r w:rsidRPr="005647EB">
        <w:t xml:space="preserve"> -125 dBm for Bands 33, 34, 35, 36, 37, 38, 39, 40</w:t>
      </w:r>
      <w:r w:rsidRPr="005647EB">
        <w:rPr>
          <w:lang w:eastAsia="zh-CN"/>
        </w:rPr>
        <w:t>, 42, 43</w:t>
      </w:r>
      <w:r w:rsidR="00B903ED" w:rsidRPr="005647EB">
        <w:rPr>
          <w:lang w:eastAsia="zh-CN"/>
        </w:rPr>
        <w:t>, 48</w:t>
      </w:r>
      <w:r w:rsidR="0031151F" w:rsidRPr="005647EB">
        <w:rPr>
          <w:lang w:eastAsia="zh-CN"/>
        </w:rPr>
        <w:t>,53</w:t>
      </w:r>
      <w:r w:rsidRPr="005647EB">
        <w:t xml:space="preserve"> and SCH Ês/Iot </w:t>
      </w:r>
      <w:r w:rsidRPr="005647EB">
        <w:rPr>
          <w:u w:val="single"/>
        </w:rPr>
        <w:t>&gt;</w:t>
      </w:r>
      <w:r w:rsidRPr="005647EB">
        <w:t xml:space="preserve"> - 4 dB.</w:t>
      </w:r>
    </w:p>
    <w:p w14:paraId="351A5DAD" w14:textId="77777777" w:rsidR="00123ECE" w:rsidRPr="005647EB" w:rsidRDefault="00123ECE" w:rsidP="002570E4">
      <w:pPr>
        <w:ind w:firstLine="284"/>
      </w:pPr>
      <w:r w:rsidRPr="005647EB">
        <w:t>-</w:t>
      </w:r>
      <w:r w:rsidRPr="005647EB">
        <w:tab/>
        <w:t xml:space="preserve">SCH_RP </w:t>
      </w:r>
      <w:r w:rsidRPr="005647EB">
        <w:rPr>
          <w:u w:val="single"/>
        </w:rPr>
        <w:t>&gt;</w:t>
      </w:r>
      <w:r w:rsidRPr="005647EB">
        <w:t xml:space="preserve"> -124 dBm for Band</w:t>
      </w:r>
      <w:r w:rsidRPr="005647EB">
        <w:rPr>
          <w:lang w:eastAsia="zh-CN"/>
        </w:rPr>
        <w:t xml:space="preserve"> 41</w:t>
      </w:r>
      <w:r w:rsidRPr="005647EB">
        <w:t xml:space="preserve"> and SCH Ês/Iot </w:t>
      </w:r>
      <w:r w:rsidRPr="005647EB">
        <w:rPr>
          <w:u w:val="single"/>
        </w:rPr>
        <w:t>&gt;</w:t>
      </w:r>
      <w:r w:rsidRPr="005647EB">
        <w:t xml:space="preserve"> - 4 dB.</w:t>
      </w:r>
    </w:p>
    <w:p w14:paraId="4F888186" w14:textId="77777777" w:rsidR="00123ECE" w:rsidRPr="005647EB" w:rsidRDefault="00123ECE" w:rsidP="002570E4">
      <w:r w:rsidRPr="005647EB">
        <w:rPr>
          <w:rFonts w:cs="v4.2.0"/>
        </w:rPr>
        <w:t>The requirement for identifying a new CGI of an E-UTRA cell within T</w:t>
      </w:r>
      <w:r w:rsidRPr="005647EB">
        <w:rPr>
          <w:rFonts w:cs="v4.2.0"/>
          <w:vertAlign w:val="subscript"/>
        </w:rPr>
        <w:t>basic_identify_CGI,inter</w:t>
      </w:r>
      <w:r w:rsidRPr="005647EB">
        <w:rPr>
          <w:rFonts w:cs="v4.2.0"/>
        </w:rPr>
        <w:t xml:space="preserve"> is applicable when no DRX is used as well as when all the DRX cycles specified in 3GPP </w:t>
      </w:r>
      <w:r w:rsidR="00307565" w:rsidRPr="005647EB">
        <w:rPr>
          <w:rFonts w:eastAsia="MS Mincho" w:cs="v4.2.0"/>
          <w:lang w:eastAsia="ja-JP"/>
        </w:rPr>
        <w:t xml:space="preserve">TS </w:t>
      </w:r>
      <w:r w:rsidRPr="005647EB">
        <w:rPr>
          <w:rFonts w:cs="v4.2.0"/>
        </w:rPr>
        <w:t>36.331 [</w:t>
      </w:r>
      <w:r w:rsidR="00307565" w:rsidRPr="005647EB">
        <w:rPr>
          <w:rFonts w:eastAsia="MS Mincho" w:cs="v4.2.0"/>
          <w:lang w:eastAsia="ja-JP"/>
        </w:rPr>
        <w:t>5</w:t>
      </w:r>
      <w:r w:rsidRPr="005647EB">
        <w:rPr>
          <w:rFonts w:cs="v4.2.0"/>
        </w:rPr>
        <w:t>] are used.</w:t>
      </w:r>
    </w:p>
    <w:p w14:paraId="42DDDD0D" w14:textId="12207AEB" w:rsidR="00123ECE" w:rsidRPr="005647EB" w:rsidRDefault="00123ECE" w:rsidP="002570E4">
      <w:pPr>
        <w:rPr>
          <w:lang w:eastAsia="zh-CN"/>
        </w:rPr>
      </w:pPr>
      <w:r w:rsidRPr="005647EB">
        <w:t xml:space="preserve">Given that continuous DL data allocation and no DRX is used, no measurement gaps are configured, and TDD configuration as </w:t>
      </w:r>
      <w:r w:rsidR="002570E4" w:rsidRPr="005647EB">
        <w:t>in 3GPP TS</w:t>
      </w:r>
      <w:r w:rsidR="00307565" w:rsidRPr="005647EB">
        <w:rPr>
          <w:rFonts w:ascii="MS Mincho" w:eastAsia="MS Mincho" w:hAnsi="MS Mincho"/>
          <w:lang w:eastAsia="ja-JP"/>
        </w:rPr>
        <w:t xml:space="preserve"> </w:t>
      </w:r>
      <w:r w:rsidR="00307565" w:rsidRPr="005647EB">
        <w:t>36.133 [</w:t>
      </w:r>
      <w:r w:rsidR="00307565" w:rsidRPr="005647EB">
        <w:rPr>
          <w:rFonts w:eastAsia="MS Mincho"/>
          <w:lang w:eastAsia="ja-JP"/>
        </w:rPr>
        <w:t>4</w:t>
      </w:r>
      <w:r w:rsidR="00307565" w:rsidRPr="005647EB">
        <w:t>]</w:t>
      </w:r>
      <w:r w:rsidR="00307565" w:rsidRPr="005647EB">
        <w:rPr>
          <w:rFonts w:ascii="MS Mincho" w:eastAsia="MS Mincho" w:hAnsi="MS Mincho"/>
          <w:lang w:eastAsia="ja-JP"/>
        </w:rPr>
        <w:t xml:space="preserve"> </w:t>
      </w:r>
      <w:r w:rsidRPr="005647EB">
        <w:t>Table 8.1.2.3.2.1-1 is used, the UE shall have more than 30 ACK/NACKs transmitted during the identification of a new CGI of E-UTRA</w:t>
      </w:r>
      <w:r w:rsidRPr="005647EB" w:rsidDel="00BE7BA7">
        <w:t xml:space="preserve"> </w:t>
      </w:r>
      <w:r w:rsidRPr="005647EB">
        <w:t>cell.</w:t>
      </w:r>
    </w:p>
    <w:p w14:paraId="547620BA" w14:textId="77777777" w:rsidR="00123ECE" w:rsidRPr="005647EB" w:rsidRDefault="00123ECE" w:rsidP="002570E4">
      <w:r w:rsidRPr="005647EB">
        <w:t>The ECGI reporting delay occurs due to the delay uncertainty when inserting the ECGI measurement report to the TTI of the uplink DCCH. The delay uncertainty is twice the TTI of the uplink DCCH. In case DRX is used, the ECGI reporting may be delayed until the next DRX cycle.</w:t>
      </w:r>
    </w:p>
    <w:p w14:paraId="52D253B7" w14:textId="04CFFFF6" w:rsidR="00123ECE" w:rsidRPr="005647EB" w:rsidRDefault="00123ECE" w:rsidP="002570E4">
      <w:pPr>
        <w:rPr>
          <w:lang w:eastAsia="zh-CN"/>
        </w:rPr>
      </w:pPr>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w:t>
      </w:r>
      <w:r w:rsidRPr="005647EB">
        <w:rPr>
          <w:lang w:eastAsia="zh-CN"/>
        </w:rPr>
        <w:t>3</w:t>
      </w:r>
      <w:r w:rsidRPr="005647EB">
        <w:t>.</w:t>
      </w:r>
      <w:r w:rsidRPr="005647EB">
        <w:rPr>
          <w:lang w:eastAsia="zh-CN"/>
        </w:rPr>
        <w:t>7</w:t>
      </w:r>
      <w:r w:rsidRPr="005647EB">
        <w:t xml:space="preserve"> and </w:t>
      </w:r>
      <w:smartTag w:uri="urn:schemas-microsoft-com:office:smarttags" w:element="chsdate">
        <w:smartTagPr>
          <w:attr w:name="Year" w:val="1899"/>
          <w:attr w:name="Month" w:val="12"/>
          <w:attr w:name="Day" w:val="30"/>
          <w:attr w:name="IsLunarDate" w:val="False"/>
          <w:attr w:name="IsROCDate" w:val="False"/>
        </w:smartTagPr>
        <w:r w:rsidRPr="005647EB">
          <w:t>A.8.</w:t>
        </w:r>
        <w:r w:rsidRPr="005647EB">
          <w:rPr>
            <w:lang w:eastAsia="zh-CN"/>
          </w:rPr>
          <w:t>4</w:t>
        </w:r>
        <w:r w:rsidRPr="005647EB">
          <w:t>.</w:t>
        </w:r>
        <w:r w:rsidRPr="005647EB">
          <w:rPr>
            <w:lang w:eastAsia="zh-CN"/>
          </w:rPr>
          <w:t>4</w:t>
        </w:r>
      </w:smartTag>
      <w:r w:rsidRPr="005647EB">
        <w:t>.</w:t>
      </w:r>
    </w:p>
    <w:p w14:paraId="69E26CA5" w14:textId="77777777" w:rsidR="00123ECE" w:rsidRPr="005647EB" w:rsidRDefault="00123ECE" w:rsidP="002570E4">
      <w:pPr>
        <w:pStyle w:val="Heading4"/>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w:t>
      </w:r>
      <w:r w:rsidRPr="005647EB">
        <w:tab/>
        <w:t>Test description</w:t>
      </w:r>
    </w:p>
    <w:p w14:paraId="2E6ED5A0" w14:textId="77777777" w:rsidR="00123ECE" w:rsidRPr="005647EB" w:rsidRDefault="00123ECE" w:rsidP="002570E4">
      <w:pPr>
        <w:pStyle w:val="Heading5"/>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.4.1</w:t>
      </w:r>
      <w:r w:rsidRPr="005647EB">
        <w:tab/>
        <w:t>Initial conditions</w:t>
      </w:r>
    </w:p>
    <w:p w14:paraId="6D06333D" w14:textId="56F0FF53"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21E89C61" w14:textId="0055552F"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Year" w:val="1899"/>
          <w:attr w:name="Month" w:val="12"/>
          <w:attr w:name="Day" w:val="30"/>
          <w:attr w:name="IsLunarDate" w:val="False"/>
          <w:attr w:name="IsROCDate" w:val="False"/>
        </w:smartTagPr>
        <w:r w:rsidRPr="005647EB">
          <w:t>4.4.2 a</w:t>
        </w:r>
      </w:smartTag>
      <w:r w:rsidRPr="005647EB">
        <w:t>nd 4.3.1.</w:t>
      </w:r>
    </w:p>
    <w:p w14:paraId="73C3FA65" w14:textId="292041FF" w:rsidR="00123ECE" w:rsidRPr="005647EB" w:rsidRDefault="00123ECE" w:rsidP="002570E4">
      <w:r w:rsidRPr="005647EB">
        <w:lastRenderedPageBreak/>
        <w:t xml:space="preserve">Channel Bandwidth to be tested: 10 MHz as defined </w:t>
      </w:r>
      <w:r w:rsidR="002570E4" w:rsidRPr="005647EB">
        <w:t>in 3GPP TS</w:t>
      </w:r>
      <w:r w:rsidRPr="005647EB">
        <w:t xml:space="preserve"> 36.508 [7] clause </w:t>
      </w:r>
      <w:smartTag w:uri="urn:schemas-microsoft-com:office:smarttags" w:element="chsdate">
        <w:smartTagPr>
          <w:attr w:name="Year" w:val="1899"/>
          <w:attr w:name="Month" w:val="12"/>
          <w:attr w:name="Day" w:val="30"/>
          <w:attr w:name="IsLunarDate" w:val="False"/>
          <w:attr w:name="IsROCDate" w:val="False"/>
        </w:smartTagPr>
        <w:r w:rsidRPr="005647EB">
          <w:t>4.3.1</w:t>
        </w:r>
      </w:smartTag>
      <w:r w:rsidRPr="005647EB">
        <w:t>.</w:t>
      </w:r>
    </w:p>
    <w:p w14:paraId="4069E7A2" w14:textId="0D4927F6" w:rsidR="00123ECE" w:rsidRPr="005647EB" w:rsidRDefault="00123ECE" w:rsidP="002570E4">
      <w:pPr>
        <w:pStyle w:val="B1"/>
      </w:pPr>
      <w:r w:rsidRPr="005647EB">
        <w:t>1.</w:t>
      </w:r>
      <w:r w:rsidR="0099395D"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w:t>
      </w:r>
      <w:r w:rsidRPr="005647EB">
        <w:rPr>
          <w:lang w:eastAsia="zh-CN"/>
        </w:rPr>
        <w:t>4</w:t>
      </w:r>
      <w:r w:rsidR="0059272E" w:rsidRPr="005647EB">
        <w:rPr>
          <w:rFonts w:ascii="Segoe UI" w:hAnsi="Segoe UI" w:cs="Segoe UI"/>
        </w:rPr>
        <w:t xml:space="preserve"> </w:t>
      </w:r>
      <w:r w:rsidR="0059272E" w:rsidRPr="005647EB">
        <w:t>for UE with 2Rx RF band and Annex A, Figure A.78 (without using the faders) for 4Rx capable UE without any 2Rx RF bands</w:t>
      </w:r>
      <w:r w:rsidRPr="005647EB">
        <w:t>.</w:t>
      </w:r>
    </w:p>
    <w:p w14:paraId="39E7FDE8" w14:textId="63A33E4A" w:rsidR="00123ECE" w:rsidRPr="005647EB" w:rsidRDefault="00123ECE" w:rsidP="002570E4">
      <w:pPr>
        <w:pStyle w:val="B1"/>
      </w:pPr>
      <w:r w:rsidRPr="005647EB">
        <w:t>2.</w:t>
      </w:r>
      <w:r w:rsidR="0099395D" w:rsidRPr="005647EB">
        <w:tab/>
      </w:r>
      <w:r w:rsidRPr="005647EB">
        <w:t xml:space="preserve">The general test parameter settings are set up according to 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.4.1-1.</w:t>
      </w:r>
    </w:p>
    <w:p w14:paraId="14046EC6" w14:textId="06773A53" w:rsidR="00123ECE" w:rsidRPr="005647EB" w:rsidRDefault="00123ECE" w:rsidP="002570E4">
      <w:pPr>
        <w:pStyle w:val="B1"/>
      </w:pPr>
      <w:r w:rsidRPr="005647EB">
        <w:t>3.</w:t>
      </w:r>
      <w:r w:rsidR="0099395D" w:rsidRPr="005647EB">
        <w:tab/>
      </w:r>
      <w:r w:rsidRPr="005647EB">
        <w:t>Propagation conditions are set according to Annex B clauses B.0.</w:t>
      </w:r>
    </w:p>
    <w:p w14:paraId="091A4BF8" w14:textId="0FB8DE36" w:rsidR="00123ECE" w:rsidRPr="005647EB" w:rsidRDefault="00123ECE" w:rsidP="002570E4">
      <w:pPr>
        <w:pStyle w:val="B1"/>
      </w:pPr>
      <w:r w:rsidRPr="005647EB">
        <w:t>4.</w:t>
      </w:r>
      <w:r w:rsidR="0099395D" w:rsidRPr="005647EB">
        <w:tab/>
      </w:r>
      <w:r w:rsidRPr="005647EB">
        <w:t xml:space="preserve">Message contents are defined in clause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.4.3.</w:t>
      </w:r>
    </w:p>
    <w:p w14:paraId="50E118BF" w14:textId="012AD099" w:rsidR="00123ECE" w:rsidRPr="005647EB" w:rsidRDefault="00123ECE" w:rsidP="002570E4">
      <w:pPr>
        <w:pStyle w:val="B1"/>
        <w:rPr>
          <w:rFonts w:cs="v3.7.0"/>
        </w:rPr>
      </w:pPr>
      <w:r w:rsidRPr="005647EB">
        <w:t>5.</w:t>
      </w:r>
      <w:r w:rsidR="0099395D" w:rsidRPr="005647EB">
        <w:tab/>
      </w:r>
      <w:r w:rsidRPr="005647EB">
        <w:t xml:space="preserve">There </w:t>
      </w:r>
      <w:r w:rsidRPr="005647EB">
        <w:rPr>
          <w:lang w:eastAsia="zh-CN"/>
        </w:rPr>
        <w:t>are</w:t>
      </w:r>
      <w:r w:rsidRPr="005647EB">
        <w:t xml:space="preserve"> </w:t>
      </w:r>
      <w:r w:rsidRPr="005647EB">
        <w:rPr>
          <w:lang w:eastAsia="zh-CN"/>
        </w:rPr>
        <w:t>two</w:t>
      </w:r>
      <w:r w:rsidRPr="005647EB">
        <w:t xml:space="preserve"> E-UTRA </w:t>
      </w:r>
      <w:r w:rsidRPr="005647EB">
        <w:rPr>
          <w:lang w:eastAsia="zh-CN"/>
        </w:rPr>
        <w:t>T</w:t>
      </w:r>
      <w:r w:rsidRPr="005647EB">
        <w:t>DD carrier</w:t>
      </w:r>
      <w:r w:rsidRPr="005647EB">
        <w:rPr>
          <w:lang w:eastAsia="zh-CN"/>
        </w:rPr>
        <w:t>s</w:t>
      </w:r>
      <w:r w:rsidRPr="005647EB">
        <w:t xml:space="preserve"> and two cells specified in the test. Cell 1 is the cell used for connection setup with the power level set according to Annex C.0 and C.1 for this test.</w:t>
      </w:r>
    </w:p>
    <w:p w14:paraId="667F454E" w14:textId="77777777" w:rsidR="00123ECE" w:rsidRPr="005647EB" w:rsidRDefault="00123ECE" w:rsidP="002570E4">
      <w:pPr>
        <w:pStyle w:val="TH"/>
        <w:keepNext w:val="0"/>
        <w:keepLines w:val="0"/>
        <w:rPr>
          <w:lang w:eastAsia="zh-CN"/>
        </w:rPr>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 xml:space="preserve">.4.1-1: </w:t>
      </w:r>
      <w:r w:rsidRPr="005647EB">
        <w:rPr>
          <w:rFonts w:cs="v4.2.0"/>
        </w:rPr>
        <w:t xml:space="preserve">General test parameters for </w:t>
      </w:r>
      <w:r w:rsidRPr="005647EB">
        <w:t xml:space="preserve">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p>
    <w:tbl>
      <w:tblPr>
        <w:tblW w:w="97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3148"/>
        <w:gridCol w:w="604"/>
        <w:gridCol w:w="2745"/>
        <w:gridCol w:w="3230"/>
      </w:tblGrid>
      <w:tr w:rsidR="00123ECE" w:rsidRPr="005647EB" w14:paraId="23BD2AB4" w14:textId="77777777" w:rsidTr="0099395D">
        <w:trPr>
          <w:cantSplit/>
          <w:jc w:val="center"/>
        </w:trPr>
        <w:tc>
          <w:tcPr>
            <w:tcW w:w="3148" w:type="dxa"/>
            <w:shd w:val="clear" w:color="auto" w:fill="auto"/>
          </w:tcPr>
          <w:p w14:paraId="3B92AD15" w14:textId="77777777" w:rsidR="00123ECE" w:rsidRPr="005647EB" w:rsidRDefault="00123ECE" w:rsidP="002570E4">
            <w:pPr>
              <w:pStyle w:val="TAH"/>
              <w:keepNext w:val="0"/>
              <w:keepLines w:val="0"/>
            </w:pPr>
            <w:r w:rsidRPr="005647EB">
              <w:t>Parameter</w:t>
            </w:r>
          </w:p>
        </w:tc>
        <w:tc>
          <w:tcPr>
            <w:tcW w:w="604" w:type="dxa"/>
            <w:shd w:val="clear" w:color="auto" w:fill="auto"/>
          </w:tcPr>
          <w:p w14:paraId="0506E01D" w14:textId="77777777" w:rsidR="00123ECE" w:rsidRPr="005647EB" w:rsidRDefault="00123ECE" w:rsidP="002570E4">
            <w:pPr>
              <w:pStyle w:val="TAH"/>
              <w:keepNext w:val="0"/>
              <w:keepLines w:val="0"/>
            </w:pPr>
            <w:r w:rsidRPr="005647EB">
              <w:t>Unit</w:t>
            </w:r>
          </w:p>
        </w:tc>
        <w:tc>
          <w:tcPr>
            <w:tcW w:w="2745" w:type="dxa"/>
            <w:shd w:val="clear" w:color="auto" w:fill="auto"/>
          </w:tcPr>
          <w:p w14:paraId="73D07812" w14:textId="77777777" w:rsidR="00123ECE" w:rsidRPr="005647EB" w:rsidRDefault="00123ECE" w:rsidP="002570E4">
            <w:pPr>
              <w:pStyle w:val="TAH"/>
              <w:keepNext w:val="0"/>
              <w:keepLines w:val="0"/>
            </w:pPr>
            <w:r w:rsidRPr="005647EB">
              <w:t>Value</w:t>
            </w:r>
          </w:p>
        </w:tc>
        <w:tc>
          <w:tcPr>
            <w:tcW w:w="3230" w:type="dxa"/>
            <w:shd w:val="clear" w:color="auto" w:fill="auto"/>
          </w:tcPr>
          <w:p w14:paraId="1F9B4BF1" w14:textId="77777777" w:rsidR="00123ECE" w:rsidRPr="005647EB" w:rsidRDefault="00123ECE" w:rsidP="002570E4">
            <w:pPr>
              <w:pStyle w:val="TAH"/>
              <w:keepNext w:val="0"/>
              <w:keepLines w:val="0"/>
            </w:pPr>
            <w:r w:rsidRPr="005647EB">
              <w:t>Comment</w:t>
            </w:r>
          </w:p>
        </w:tc>
      </w:tr>
      <w:tr w:rsidR="00123ECE" w:rsidRPr="005647EB" w14:paraId="251FFA2E" w14:textId="77777777" w:rsidTr="0099395D">
        <w:trPr>
          <w:cantSplit/>
          <w:jc w:val="center"/>
        </w:trPr>
        <w:tc>
          <w:tcPr>
            <w:tcW w:w="3148" w:type="dxa"/>
            <w:shd w:val="clear" w:color="auto" w:fill="auto"/>
          </w:tcPr>
          <w:p w14:paraId="2B1C002D" w14:textId="27ACFF0E"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604" w:type="dxa"/>
            <w:shd w:val="clear" w:color="auto" w:fill="auto"/>
          </w:tcPr>
          <w:p w14:paraId="6C3F8E72" w14:textId="77777777" w:rsidR="00123ECE" w:rsidRPr="005647EB" w:rsidRDefault="00123ECE" w:rsidP="002570E4">
            <w:pPr>
              <w:pStyle w:val="TAL"/>
              <w:keepNext w:val="0"/>
              <w:keepLines w:val="0"/>
            </w:pPr>
          </w:p>
        </w:tc>
        <w:tc>
          <w:tcPr>
            <w:tcW w:w="2745" w:type="dxa"/>
            <w:shd w:val="clear" w:color="auto" w:fill="auto"/>
          </w:tcPr>
          <w:p w14:paraId="5D488BEC" w14:textId="5ECCE402"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lang w:eastAsia="zh-CN"/>
              </w:rPr>
              <w:t>T</w:t>
            </w:r>
            <w:r w:rsidRPr="005647EB">
              <w:rPr>
                <w:rFonts w:cs="v4.2.0"/>
              </w:rPr>
              <w:t>DD</w:t>
            </w:r>
          </w:p>
        </w:tc>
        <w:tc>
          <w:tcPr>
            <w:tcW w:w="3230" w:type="dxa"/>
            <w:shd w:val="clear" w:color="auto" w:fill="auto"/>
          </w:tcPr>
          <w:p w14:paraId="432CB4C6" w14:textId="4EC74295"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w:t>
            </w:r>
            <w:r w:rsidRPr="005647EB">
              <w:rPr>
                <w:rFonts w:cs="v4.2.0"/>
                <w:lang w:eastAsia="zh-CN"/>
              </w:rPr>
              <w:t>2</w:t>
            </w:r>
          </w:p>
        </w:tc>
      </w:tr>
      <w:tr w:rsidR="00123ECE" w:rsidRPr="005647EB" w14:paraId="03F548E6" w14:textId="77777777" w:rsidTr="0099395D">
        <w:trPr>
          <w:cantSplit/>
          <w:jc w:val="center"/>
        </w:trPr>
        <w:tc>
          <w:tcPr>
            <w:tcW w:w="3148" w:type="dxa"/>
            <w:shd w:val="clear" w:color="auto" w:fill="auto"/>
          </w:tcPr>
          <w:p w14:paraId="56CD7FEA" w14:textId="660D4D28"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604" w:type="dxa"/>
            <w:shd w:val="clear" w:color="auto" w:fill="auto"/>
          </w:tcPr>
          <w:p w14:paraId="24B11F9B" w14:textId="77777777" w:rsidR="00123ECE" w:rsidRPr="005647EB" w:rsidRDefault="00123ECE" w:rsidP="002570E4">
            <w:pPr>
              <w:pStyle w:val="TAL"/>
              <w:keepNext w:val="0"/>
              <w:keepLines w:val="0"/>
            </w:pPr>
          </w:p>
        </w:tc>
        <w:tc>
          <w:tcPr>
            <w:tcW w:w="2745" w:type="dxa"/>
            <w:shd w:val="clear" w:color="auto" w:fill="auto"/>
          </w:tcPr>
          <w:p w14:paraId="3A1650DB" w14:textId="10A0E704"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lang w:eastAsia="zh-CN"/>
              </w:rPr>
              <w:t>T</w:t>
            </w:r>
            <w:r w:rsidRPr="005647EB">
              <w:rPr>
                <w:rFonts w:cs="v4.2.0"/>
              </w:rPr>
              <w:t>DD</w:t>
            </w:r>
          </w:p>
        </w:tc>
        <w:tc>
          <w:tcPr>
            <w:tcW w:w="3230" w:type="dxa"/>
            <w:shd w:val="clear" w:color="auto" w:fill="auto"/>
          </w:tcPr>
          <w:p w14:paraId="0528A958" w14:textId="3DAFAD52" w:rsidR="00123ECE" w:rsidRPr="005647EB" w:rsidRDefault="00123ECE" w:rsidP="002570E4">
            <w:pPr>
              <w:pStyle w:val="TAL"/>
              <w:keepNext w:val="0"/>
              <w:keepLines w:val="0"/>
              <w:rPr>
                <w:rFonts w:cs="v4.2.0"/>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w:t>
            </w:r>
            <w:r w:rsidRPr="005647EB">
              <w:rPr>
                <w:rFonts w:cs="v4.2.0"/>
                <w:lang w:eastAsia="zh-CN"/>
              </w:rPr>
              <w:t>2</w:t>
            </w:r>
          </w:p>
        </w:tc>
      </w:tr>
      <w:tr w:rsidR="00123ECE" w:rsidRPr="005647EB" w14:paraId="78CBB9DF" w14:textId="77777777" w:rsidTr="0099395D">
        <w:trPr>
          <w:cantSplit/>
          <w:jc w:val="center"/>
        </w:trPr>
        <w:tc>
          <w:tcPr>
            <w:tcW w:w="3148" w:type="dxa"/>
            <w:shd w:val="clear" w:color="auto" w:fill="auto"/>
          </w:tcPr>
          <w:p w14:paraId="73FA4E4F" w14:textId="738C809E" w:rsidR="00123ECE" w:rsidRPr="005647EB" w:rsidRDefault="00123ECE" w:rsidP="002570E4">
            <w:pPr>
              <w:pStyle w:val="TAL"/>
              <w:keepNext w:val="0"/>
              <w:keepLines w:val="0"/>
              <w:rPr>
                <w:rFonts w:cs="Arial"/>
                <w:szCs w:val="18"/>
              </w:rPr>
            </w:pPr>
            <w:r w:rsidRPr="005647EB">
              <w:rPr>
                <w:rFonts w:cs="Arial"/>
                <w:szCs w:val="18"/>
              </w:rPr>
              <w:t>E-UTRA</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p>
        </w:tc>
        <w:tc>
          <w:tcPr>
            <w:tcW w:w="604" w:type="dxa"/>
            <w:shd w:val="clear" w:color="auto" w:fill="auto"/>
          </w:tcPr>
          <w:p w14:paraId="649B13B9" w14:textId="77777777" w:rsidR="00123ECE" w:rsidRPr="005647EB" w:rsidRDefault="00123ECE" w:rsidP="002570E4">
            <w:pPr>
              <w:pStyle w:val="TAL"/>
              <w:keepNext w:val="0"/>
              <w:keepLines w:val="0"/>
              <w:rPr>
                <w:rFonts w:cs="Arial"/>
                <w:szCs w:val="18"/>
              </w:rPr>
            </w:pPr>
          </w:p>
        </w:tc>
        <w:tc>
          <w:tcPr>
            <w:tcW w:w="2745" w:type="dxa"/>
            <w:shd w:val="clear" w:color="auto" w:fill="auto"/>
          </w:tcPr>
          <w:p w14:paraId="2C50971F" w14:textId="5A070085" w:rsidR="00123ECE" w:rsidRPr="005647EB" w:rsidRDefault="00123ECE" w:rsidP="002570E4">
            <w:pPr>
              <w:pStyle w:val="TAL"/>
              <w:keepNext w:val="0"/>
              <w:keepLines w:val="0"/>
              <w:rPr>
                <w:rFonts w:cs="Arial"/>
                <w:szCs w:val="18"/>
              </w:rPr>
            </w:pPr>
            <w:r w:rsidRPr="005647EB">
              <w:rPr>
                <w:rFonts w:cs="Arial"/>
                <w:szCs w:val="18"/>
              </w:rPr>
              <w:t>1,</w:t>
            </w:r>
            <w:r w:rsidR="002570E4" w:rsidRPr="005647EB">
              <w:rPr>
                <w:rFonts w:cs="Arial"/>
                <w:szCs w:val="18"/>
              </w:rPr>
              <w:t xml:space="preserve"> </w:t>
            </w:r>
            <w:r w:rsidRPr="005647EB">
              <w:rPr>
                <w:rFonts w:cs="Arial"/>
                <w:szCs w:val="18"/>
              </w:rPr>
              <w:t>2</w:t>
            </w:r>
          </w:p>
        </w:tc>
        <w:tc>
          <w:tcPr>
            <w:tcW w:w="3230" w:type="dxa"/>
            <w:shd w:val="clear" w:color="auto" w:fill="auto"/>
          </w:tcPr>
          <w:p w14:paraId="2AC23DDB" w14:textId="1FDF2FB2" w:rsidR="00123ECE" w:rsidRPr="005647EB" w:rsidRDefault="00123ECE" w:rsidP="002570E4">
            <w:pPr>
              <w:pStyle w:val="TAL"/>
              <w:keepNext w:val="0"/>
              <w:keepLines w:val="0"/>
              <w:rPr>
                <w:rFonts w:cs="Arial"/>
                <w:szCs w:val="18"/>
                <w:lang w:eastAsia="zh-CN"/>
              </w:rPr>
            </w:pPr>
            <w:r w:rsidRPr="005647EB">
              <w:rPr>
                <w:rFonts w:cs="Arial"/>
                <w:szCs w:val="18"/>
              </w:rPr>
              <w:t>Two</w:t>
            </w:r>
            <w:r w:rsidR="002570E4" w:rsidRPr="005647EB">
              <w:rPr>
                <w:rFonts w:cs="Arial"/>
                <w:szCs w:val="18"/>
              </w:rPr>
              <w:t xml:space="preserve"> </w:t>
            </w:r>
            <w:r w:rsidRPr="005647EB">
              <w:rPr>
                <w:rFonts w:cs="Arial"/>
                <w:szCs w:val="18"/>
                <w:lang w:eastAsia="zh-CN"/>
              </w:rPr>
              <w:t>T</w:t>
            </w:r>
            <w:r w:rsidRPr="005647EB">
              <w:rPr>
                <w:rFonts w:cs="Arial"/>
                <w:szCs w:val="18"/>
              </w:rPr>
              <w:t>DD</w:t>
            </w:r>
            <w:r w:rsidR="002570E4" w:rsidRPr="005647EB">
              <w:rPr>
                <w:rFonts w:cs="Arial"/>
                <w:szCs w:val="18"/>
              </w:rPr>
              <w:t xml:space="preserve"> </w:t>
            </w:r>
            <w:r w:rsidRPr="005647EB">
              <w:rPr>
                <w:rFonts w:cs="Arial"/>
                <w:szCs w:val="18"/>
              </w:rPr>
              <w:t>carrier</w:t>
            </w:r>
            <w:r w:rsidR="002570E4" w:rsidRPr="005647EB">
              <w:rPr>
                <w:rFonts w:cs="Arial"/>
                <w:szCs w:val="18"/>
                <w:lang w:eastAsia="zh-CN"/>
              </w:rPr>
              <w:t xml:space="preserve"> </w:t>
            </w:r>
            <w:r w:rsidRPr="005647EB">
              <w:rPr>
                <w:rFonts w:cs="Arial"/>
                <w:szCs w:val="18"/>
                <w:lang w:eastAsia="zh-CN"/>
              </w:rPr>
              <w:t>frequencie</w:t>
            </w:r>
            <w:r w:rsidRPr="005647EB">
              <w:rPr>
                <w:rFonts w:cs="Arial"/>
                <w:szCs w:val="18"/>
              </w:rPr>
              <w:t>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used</w:t>
            </w:r>
            <w:r w:rsidRPr="005647EB">
              <w:rPr>
                <w:rFonts w:cs="Arial"/>
                <w:szCs w:val="18"/>
                <w:lang w:eastAsia="zh-CN"/>
              </w:rPr>
              <w:t>.</w:t>
            </w:r>
          </w:p>
        </w:tc>
      </w:tr>
      <w:tr w:rsidR="00123ECE" w:rsidRPr="005647EB" w14:paraId="07F5FA8F" w14:textId="77777777" w:rsidTr="0099395D">
        <w:trPr>
          <w:cantSplit/>
          <w:jc w:val="center"/>
        </w:trPr>
        <w:tc>
          <w:tcPr>
            <w:tcW w:w="3148" w:type="dxa"/>
            <w:shd w:val="clear" w:color="auto" w:fill="auto"/>
          </w:tcPr>
          <w:p w14:paraId="3AA68C82" w14:textId="436EB216" w:rsidR="00123ECE" w:rsidRPr="005647EB" w:rsidRDefault="00123ECE" w:rsidP="002570E4">
            <w:pPr>
              <w:pStyle w:val="TAL"/>
              <w:keepNext w:val="0"/>
              <w:keepLines w:val="0"/>
              <w:rPr>
                <w:rFonts w:cs="v4.2.0"/>
                <w:bCs/>
              </w:rPr>
            </w:pPr>
            <w:r w:rsidRPr="005647EB">
              <w:rPr>
                <w:rFonts w:cs="v4.2.0"/>
                <w:bCs/>
              </w:rPr>
              <w:t>Channel</w:t>
            </w:r>
            <w:r w:rsidR="002570E4" w:rsidRPr="005647EB">
              <w:rPr>
                <w:rFonts w:cs="v4.2.0"/>
                <w:bCs/>
              </w:rPr>
              <w:t xml:space="preserve"> </w:t>
            </w:r>
            <w:r w:rsidRPr="005647EB">
              <w:rPr>
                <w:rFonts w:cs="v4.2.0"/>
                <w:bCs/>
              </w:rPr>
              <w:t>Bandwidth</w:t>
            </w:r>
            <w:r w:rsidR="002570E4" w:rsidRPr="005647EB">
              <w:rPr>
                <w:rFonts w:cs="v4.2.0"/>
                <w:bCs/>
              </w:rPr>
              <w:t xml:space="preserve"> </w:t>
            </w:r>
            <w:r w:rsidRPr="005647EB">
              <w:rPr>
                <w:rFonts w:cs="v4.2.0"/>
                <w:bCs/>
              </w:rPr>
              <w:t>(BW</w:t>
            </w:r>
            <w:r w:rsidRPr="005647EB">
              <w:rPr>
                <w:vertAlign w:val="subscript"/>
              </w:rPr>
              <w:t>channel</w:t>
            </w:r>
            <w:r w:rsidRPr="005647EB">
              <w:t>)</w:t>
            </w:r>
          </w:p>
        </w:tc>
        <w:tc>
          <w:tcPr>
            <w:tcW w:w="604" w:type="dxa"/>
            <w:shd w:val="clear" w:color="auto" w:fill="auto"/>
          </w:tcPr>
          <w:p w14:paraId="226931AB" w14:textId="77777777" w:rsidR="00123ECE" w:rsidRPr="005647EB" w:rsidRDefault="00123ECE" w:rsidP="002570E4">
            <w:pPr>
              <w:pStyle w:val="TAL"/>
              <w:keepNext w:val="0"/>
              <w:keepLines w:val="0"/>
              <w:rPr>
                <w:rFonts w:cs="v4.2.0"/>
                <w:bCs/>
              </w:rPr>
            </w:pPr>
            <w:r w:rsidRPr="005647EB">
              <w:rPr>
                <w:rFonts w:cs="v4.2.0"/>
                <w:bCs/>
              </w:rPr>
              <w:t>MHz</w:t>
            </w:r>
          </w:p>
        </w:tc>
        <w:tc>
          <w:tcPr>
            <w:tcW w:w="2745" w:type="dxa"/>
            <w:shd w:val="clear" w:color="auto" w:fill="auto"/>
          </w:tcPr>
          <w:p w14:paraId="38A329D0" w14:textId="77777777" w:rsidR="00123ECE" w:rsidRPr="005647EB" w:rsidRDefault="00123ECE" w:rsidP="002570E4">
            <w:pPr>
              <w:pStyle w:val="TAL"/>
              <w:keepNext w:val="0"/>
              <w:keepLines w:val="0"/>
              <w:rPr>
                <w:rFonts w:cs="v4.2.0"/>
                <w:bCs/>
              </w:rPr>
            </w:pPr>
            <w:r w:rsidRPr="005647EB">
              <w:rPr>
                <w:rFonts w:cs="v4.2.0"/>
                <w:bCs/>
              </w:rPr>
              <w:t>10</w:t>
            </w:r>
          </w:p>
        </w:tc>
        <w:tc>
          <w:tcPr>
            <w:tcW w:w="3230" w:type="dxa"/>
            <w:shd w:val="clear" w:color="auto" w:fill="auto"/>
          </w:tcPr>
          <w:p w14:paraId="6687EF58" w14:textId="77777777" w:rsidR="00123ECE" w:rsidRPr="005647EB" w:rsidRDefault="00123ECE" w:rsidP="002570E4">
            <w:pPr>
              <w:pStyle w:val="TAL"/>
              <w:keepNext w:val="0"/>
              <w:keepLines w:val="0"/>
              <w:rPr>
                <w:rFonts w:cs="v4.2.0"/>
                <w:bCs/>
              </w:rPr>
            </w:pPr>
          </w:p>
        </w:tc>
      </w:tr>
      <w:tr w:rsidR="00123ECE" w:rsidRPr="005647EB" w14:paraId="37DB9ECC" w14:textId="77777777" w:rsidTr="0099395D">
        <w:trPr>
          <w:cantSplit/>
          <w:jc w:val="center"/>
        </w:trPr>
        <w:tc>
          <w:tcPr>
            <w:tcW w:w="3148" w:type="dxa"/>
            <w:shd w:val="clear" w:color="auto" w:fill="auto"/>
          </w:tcPr>
          <w:p w14:paraId="0299EF88" w14:textId="50D5D94A" w:rsidR="00123ECE" w:rsidRPr="005647EB" w:rsidRDefault="00123ECE" w:rsidP="002570E4">
            <w:pPr>
              <w:pStyle w:val="TAL"/>
              <w:keepNext w:val="0"/>
              <w:keepLines w:val="0"/>
            </w:pPr>
            <w:r w:rsidRPr="005647EB">
              <w:t>Active</w:t>
            </w:r>
            <w:r w:rsidR="002570E4" w:rsidRPr="005647EB">
              <w:t xml:space="preserve"> </w:t>
            </w:r>
            <w:r w:rsidRPr="005647EB">
              <w:t>cell</w:t>
            </w:r>
          </w:p>
        </w:tc>
        <w:tc>
          <w:tcPr>
            <w:tcW w:w="604" w:type="dxa"/>
            <w:shd w:val="clear" w:color="auto" w:fill="auto"/>
          </w:tcPr>
          <w:p w14:paraId="6686F4FE" w14:textId="77777777" w:rsidR="00123ECE" w:rsidRPr="005647EB" w:rsidRDefault="00123ECE" w:rsidP="002570E4">
            <w:pPr>
              <w:pStyle w:val="TAL"/>
              <w:keepNext w:val="0"/>
              <w:keepLines w:val="0"/>
            </w:pPr>
          </w:p>
        </w:tc>
        <w:tc>
          <w:tcPr>
            <w:tcW w:w="2745" w:type="dxa"/>
            <w:shd w:val="clear" w:color="auto" w:fill="auto"/>
          </w:tcPr>
          <w:p w14:paraId="6271A424" w14:textId="410FD673" w:rsidR="00123ECE" w:rsidRPr="005647EB" w:rsidRDefault="00123ECE" w:rsidP="002570E4">
            <w:pPr>
              <w:pStyle w:val="TAL"/>
              <w:keepNext w:val="0"/>
              <w:keepLines w:val="0"/>
            </w:pPr>
            <w:r w:rsidRPr="005647EB">
              <w:t>Cell</w:t>
            </w:r>
            <w:r w:rsidR="002570E4" w:rsidRPr="005647EB">
              <w:t xml:space="preserve"> </w:t>
            </w:r>
            <w:r w:rsidRPr="005647EB">
              <w:t>1</w:t>
            </w:r>
          </w:p>
        </w:tc>
        <w:tc>
          <w:tcPr>
            <w:tcW w:w="3230" w:type="dxa"/>
            <w:shd w:val="clear" w:color="auto" w:fill="auto"/>
          </w:tcPr>
          <w:p w14:paraId="3CB2F130" w14:textId="12FACEF5" w:rsidR="00123ECE" w:rsidRPr="005647EB" w:rsidRDefault="00123ECE" w:rsidP="002570E4">
            <w:pPr>
              <w:pStyle w:val="TAL"/>
              <w:keepNext w:val="0"/>
              <w:keepLines w:val="0"/>
              <w:rPr>
                <w:rFonts w:cs="v4.2.0"/>
                <w:lang w:eastAsia="zh-CN"/>
              </w:rPr>
            </w:pPr>
            <w:r w:rsidRPr="005647EB">
              <w:rPr>
                <w:rFonts w:cs="v4.2.0"/>
              </w:rPr>
              <w:t>Cell</w:t>
            </w:r>
            <w:r w:rsidR="002570E4" w:rsidRPr="005647EB">
              <w:rPr>
                <w:rFonts w:cs="v4.2.0"/>
              </w:rPr>
              <w:t xml:space="preserve"> </w:t>
            </w:r>
            <w:r w:rsidRPr="005647EB">
              <w:rPr>
                <w:rFonts w:cs="v4.2.0"/>
              </w:rPr>
              <w:t>1</w:t>
            </w:r>
            <w:r w:rsidR="002570E4" w:rsidRPr="005647EB">
              <w:rPr>
                <w:rFonts w:cs="v4.2.0"/>
              </w:rPr>
              <w:t xml:space="preserve"> </w:t>
            </w:r>
            <w:r w:rsidRPr="005647EB">
              <w:rPr>
                <w:rFonts w:cs="v4.2.0"/>
              </w:rPr>
              <w:t>is</w:t>
            </w:r>
            <w:r w:rsidR="002570E4" w:rsidRPr="005647EB">
              <w:rPr>
                <w:rFonts w:cs="v4.2.0"/>
              </w:rPr>
              <w:t xml:space="preserve"> </w:t>
            </w:r>
            <w:r w:rsidRPr="005647EB">
              <w:rPr>
                <w:rFonts w:cs="v4.2.0"/>
              </w:rPr>
              <w:t>on</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r w:rsidR="002570E4" w:rsidRPr="005647EB">
              <w:rPr>
                <w:rFonts w:cs="v4.2.0"/>
              </w:rPr>
              <w:t xml:space="preserve"> </w:t>
            </w:r>
            <w:r w:rsidRPr="005647EB">
              <w:rPr>
                <w:rFonts w:cs="v4.2.0"/>
              </w:rPr>
              <w:t>1</w:t>
            </w:r>
            <w:r w:rsidRPr="005647EB">
              <w:rPr>
                <w:rFonts w:cs="v4.2.0"/>
                <w:lang w:eastAsia="zh-CN"/>
              </w:rPr>
              <w:t>.</w:t>
            </w:r>
          </w:p>
        </w:tc>
      </w:tr>
      <w:tr w:rsidR="00123ECE" w:rsidRPr="005647EB" w14:paraId="797ECFBE" w14:textId="77777777" w:rsidTr="0099395D">
        <w:trPr>
          <w:cantSplit/>
          <w:jc w:val="center"/>
        </w:trPr>
        <w:tc>
          <w:tcPr>
            <w:tcW w:w="3148" w:type="dxa"/>
            <w:shd w:val="clear" w:color="auto" w:fill="auto"/>
          </w:tcPr>
          <w:p w14:paraId="7F67C236" w14:textId="15B39624" w:rsidR="00123ECE" w:rsidRPr="005647EB" w:rsidRDefault="00123ECE" w:rsidP="002570E4">
            <w:pPr>
              <w:pStyle w:val="TAL"/>
              <w:keepNext w:val="0"/>
              <w:keepLines w:val="0"/>
            </w:pPr>
            <w:r w:rsidRPr="005647EB">
              <w:t>Neighbour</w:t>
            </w:r>
            <w:r w:rsidR="002570E4" w:rsidRPr="005647EB">
              <w:t xml:space="preserve"> </w:t>
            </w:r>
            <w:r w:rsidRPr="005647EB">
              <w:t>cell</w:t>
            </w:r>
          </w:p>
        </w:tc>
        <w:tc>
          <w:tcPr>
            <w:tcW w:w="604" w:type="dxa"/>
            <w:shd w:val="clear" w:color="auto" w:fill="auto"/>
          </w:tcPr>
          <w:p w14:paraId="4A92841B" w14:textId="77777777" w:rsidR="00123ECE" w:rsidRPr="005647EB" w:rsidRDefault="00123ECE" w:rsidP="002570E4">
            <w:pPr>
              <w:pStyle w:val="TAL"/>
              <w:keepNext w:val="0"/>
              <w:keepLines w:val="0"/>
            </w:pPr>
          </w:p>
        </w:tc>
        <w:tc>
          <w:tcPr>
            <w:tcW w:w="2745" w:type="dxa"/>
            <w:shd w:val="clear" w:color="auto" w:fill="auto"/>
          </w:tcPr>
          <w:p w14:paraId="71E2EEA0" w14:textId="2CE65606" w:rsidR="00123ECE" w:rsidRPr="005647EB" w:rsidRDefault="00123ECE" w:rsidP="002570E4">
            <w:pPr>
              <w:pStyle w:val="TAL"/>
              <w:keepNext w:val="0"/>
              <w:keepLines w:val="0"/>
            </w:pPr>
            <w:r w:rsidRPr="005647EB">
              <w:t>Cell</w:t>
            </w:r>
            <w:r w:rsidR="002570E4" w:rsidRPr="005647EB">
              <w:t xml:space="preserve"> </w:t>
            </w:r>
            <w:r w:rsidRPr="005647EB">
              <w:t>2</w:t>
            </w:r>
          </w:p>
        </w:tc>
        <w:tc>
          <w:tcPr>
            <w:tcW w:w="3230" w:type="dxa"/>
            <w:shd w:val="clear" w:color="auto" w:fill="auto"/>
          </w:tcPr>
          <w:p w14:paraId="29E962C4" w14:textId="73F00ED2" w:rsidR="00123ECE" w:rsidRPr="005647EB" w:rsidRDefault="00123ECE" w:rsidP="002570E4">
            <w:pPr>
              <w:pStyle w:val="TAL"/>
              <w:keepNext w:val="0"/>
              <w:keepLines w:val="0"/>
              <w:rPr>
                <w:rFonts w:cs="v4.2.0"/>
              </w:rPr>
            </w:pPr>
            <w:r w:rsidRPr="005647EB">
              <w:rPr>
                <w:rFonts w:cs="v4.2.0"/>
              </w:rPr>
              <w:t>Cell</w:t>
            </w:r>
            <w:r w:rsidR="002570E4" w:rsidRPr="005647EB">
              <w:rPr>
                <w:rFonts w:cs="v4.2.0"/>
              </w:rPr>
              <w:t xml:space="preserve"> </w:t>
            </w:r>
            <w:r w:rsidRPr="005647EB">
              <w:rPr>
                <w:rFonts w:cs="v4.2.0"/>
              </w:rPr>
              <w:t>1</w:t>
            </w:r>
            <w:r w:rsidR="002570E4" w:rsidRPr="005647EB">
              <w:rPr>
                <w:rFonts w:cs="v4.2.0"/>
              </w:rPr>
              <w:t xml:space="preserve"> </w:t>
            </w:r>
            <w:r w:rsidRPr="005647EB">
              <w:rPr>
                <w:rFonts w:cs="v4.2.0"/>
              </w:rPr>
              <w:t>is</w:t>
            </w:r>
            <w:r w:rsidR="002570E4" w:rsidRPr="005647EB">
              <w:rPr>
                <w:rFonts w:cs="v4.2.0"/>
              </w:rPr>
              <w:t xml:space="preserve"> </w:t>
            </w:r>
            <w:r w:rsidRPr="005647EB">
              <w:rPr>
                <w:rFonts w:cs="v4.2.0"/>
              </w:rPr>
              <w:t>on</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r w:rsidR="002570E4" w:rsidRPr="005647EB">
              <w:rPr>
                <w:rFonts w:cs="v4.2.0"/>
              </w:rPr>
              <w:t xml:space="preserve"> </w:t>
            </w:r>
            <w:r w:rsidRPr="005647EB">
              <w:rPr>
                <w:rFonts w:cs="v4.2.0"/>
              </w:rPr>
              <w:t>2.</w:t>
            </w:r>
          </w:p>
        </w:tc>
      </w:tr>
      <w:tr w:rsidR="00123ECE" w:rsidRPr="005647EB" w14:paraId="4C408AB6" w14:textId="77777777" w:rsidTr="0099395D">
        <w:trPr>
          <w:cantSplit/>
          <w:jc w:val="center"/>
        </w:trPr>
        <w:tc>
          <w:tcPr>
            <w:tcW w:w="3148" w:type="dxa"/>
            <w:shd w:val="clear" w:color="auto" w:fill="auto"/>
          </w:tcPr>
          <w:p w14:paraId="10F4A45D" w14:textId="448150A2" w:rsidR="00123ECE" w:rsidRPr="005647EB" w:rsidRDefault="00123ECE" w:rsidP="002570E4">
            <w:pPr>
              <w:pStyle w:val="TAL"/>
              <w:keepNext w:val="0"/>
              <w:keepLines w:val="0"/>
            </w:pPr>
            <w:r w:rsidRPr="005647EB">
              <w:t>CP</w:t>
            </w:r>
            <w:r w:rsidR="002570E4" w:rsidRPr="005647EB">
              <w:t xml:space="preserve"> </w:t>
            </w:r>
            <w:r w:rsidRPr="005647EB">
              <w:t>length</w:t>
            </w:r>
          </w:p>
        </w:tc>
        <w:tc>
          <w:tcPr>
            <w:tcW w:w="604" w:type="dxa"/>
            <w:shd w:val="clear" w:color="auto" w:fill="auto"/>
          </w:tcPr>
          <w:p w14:paraId="14522C79" w14:textId="77777777" w:rsidR="00123ECE" w:rsidRPr="005647EB" w:rsidRDefault="00123ECE" w:rsidP="002570E4">
            <w:pPr>
              <w:pStyle w:val="TAL"/>
              <w:keepNext w:val="0"/>
              <w:keepLines w:val="0"/>
            </w:pPr>
          </w:p>
        </w:tc>
        <w:tc>
          <w:tcPr>
            <w:tcW w:w="2745" w:type="dxa"/>
            <w:shd w:val="clear" w:color="auto" w:fill="auto"/>
          </w:tcPr>
          <w:p w14:paraId="2F80E9A3" w14:textId="77777777" w:rsidR="00123ECE" w:rsidRPr="005647EB" w:rsidRDefault="00123ECE" w:rsidP="002570E4">
            <w:pPr>
              <w:pStyle w:val="TAL"/>
              <w:keepNext w:val="0"/>
              <w:keepLines w:val="0"/>
            </w:pPr>
            <w:r w:rsidRPr="005647EB">
              <w:t>Normal</w:t>
            </w:r>
          </w:p>
        </w:tc>
        <w:tc>
          <w:tcPr>
            <w:tcW w:w="3230" w:type="dxa"/>
            <w:shd w:val="clear" w:color="auto" w:fill="auto"/>
          </w:tcPr>
          <w:p w14:paraId="7F8FD738" w14:textId="77777777" w:rsidR="00123ECE" w:rsidRPr="005647EB" w:rsidRDefault="00123ECE" w:rsidP="002570E4">
            <w:pPr>
              <w:pStyle w:val="TAL"/>
              <w:keepNext w:val="0"/>
              <w:keepLines w:val="0"/>
              <w:rPr>
                <w:lang w:eastAsia="zh-CN"/>
              </w:rPr>
            </w:pPr>
          </w:p>
        </w:tc>
      </w:tr>
      <w:tr w:rsidR="00123ECE" w:rsidRPr="005647EB" w14:paraId="3369CAAD" w14:textId="77777777" w:rsidTr="0099395D">
        <w:trPr>
          <w:cantSplit/>
          <w:jc w:val="center"/>
        </w:trPr>
        <w:tc>
          <w:tcPr>
            <w:tcW w:w="3148" w:type="dxa"/>
            <w:shd w:val="clear" w:color="auto" w:fill="auto"/>
          </w:tcPr>
          <w:p w14:paraId="63163C43" w14:textId="04703701" w:rsidR="00123ECE" w:rsidRPr="005647EB" w:rsidRDefault="00123ECE" w:rsidP="002570E4">
            <w:pPr>
              <w:pStyle w:val="TAL"/>
              <w:keepNext w:val="0"/>
              <w:keepLines w:val="0"/>
            </w:pPr>
            <w:r w:rsidRPr="005647EB">
              <w:t>Special</w:t>
            </w:r>
            <w:r w:rsidR="002570E4" w:rsidRPr="005647EB">
              <w:t xml:space="preserve"> </w:t>
            </w:r>
            <w:r w:rsidRPr="005647EB">
              <w:t>subframe</w:t>
            </w:r>
            <w:r w:rsidR="002570E4" w:rsidRPr="005647EB">
              <w:t xml:space="preserve"> </w:t>
            </w:r>
            <w:r w:rsidRPr="005647EB">
              <w:t>configuration</w:t>
            </w:r>
          </w:p>
        </w:tc>
        <w:tc>
          <w:tcPr>
            <w:tcW w:w="604" w:type="dxa"/>
            <w:shd w:val="clear" w:color="auto" w:fill="auto"/>
          </w:tcPr>
          <w:p w14:paraId="6712AF81" w14:textId="77777777" w:rsidR="00123ECE" w:rsidRPr="005647EB" w:rsidRDefault="00123ECE" w:rsidP="002570E4">
            <w:pPr>
              <w:pStyle w:val="TAL"/>
              <w:keepNext w:val="0"/>
              <w:keepLines w:val="0"/>
            </w:pPr>
          </w:p>
        </w:tc>
        <w:tc>
          <w:tcPr>
            <w:tcW w:w="2745" w:type="dxa"/>
            <w:shd w:val="clear" w:color="auto" w:fill="auto"/>
          </w:tcPr>
          <w:p w14:paraId="52E3C78C" w14:textId="77777777" w:rsidR="00123ECE" w:rsidRPr="005647EB" w:rsidRDefault="00123ECE" w:rsidP="002570E4">
            <w:pPr>
              <w:pStyle w:val="TAL"/>
              <w:keepNext w:val="0"/>
              <w:keepLines w:val="0"/>
            </w:pPr>
            <w:r w:rsidRPr="005647EB">
              <w:t>6</w:t>
            </w:r>
          </w:p>
        </w:tc>
        <w:tc>
          <w:tcPr>
            <w:tcW w:w="3230" w:type="dxa"/>
            <w:shd w:val="clear" w:color="auto" w:fill="auto"/>
          </w:tcPr>
          <w:p w14:paraId="076B1DFB" w14:textId="7A0A73C6"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table</w:t>
            </w:r>
            <w:r w:rsidR="002570E4" w:rsidRPr="005647EB">
              <w:t xml:space="preserve"> </w:t>
            </w:r>
            <w:r w:rsidRPr="005647EB">
              <w:t>4.2-1</w:t>
            </w:r>
            <w:r w:rsidR="002570E4" w:rsidRPr="005647EB">
              <w:t xml:space="preserve"> in 3GPP TS </w:t>
            </w:r>
            <w:r w:rsidR="00E52353" w:rsidRPr="005647EB">
              <w:t>36.211</w:t>
            </w:r>
            <w:r w:rsidR="002570E4" w:rsidRPr="005647EB">
              <w:t xml:space="preserve"> </w:t>
            </w:r>
            <w:r w:rsidR="00E52353" w:rsidRPr="005647EB">
              <w:t>[9</w:t>
            </w:r>
            <w:r w:rsidR="00307565" w:rsidRPr="005647EB">
              <w:rPr>
                <w:rFonts w:eastAsia="MS Mincho"/>
                <w:lang w:eastAsia="ja-JP"/>
              </w:rPr>
              <w:t>]</w:t>
            </w:r>
            <w:r w:rsidRPr="005647EB">
              <w:t>.</w:t>
            </w:r>
            <w:r w:rsidR="002570E4" w:rsidRPr="005647EB">
              <w:t xml:space="preserve"> </w:t>
            </w:r>
            <w:r w:rsidRPr="005647EB">
              <w:t>The</w:t>
            </w:r>
            <w:r w:rsidR="002570E4" w:rsidRPr="005647EB">
              <w:t xml:space="preserve"> </w:t>
            </w:r>
            <w:r w:rsidRPr="005647EB">
              <w:t>same</w:t>
            </w:r>
            <w:r w:rsidR="002570E4" w:rsidRPr="005647EB">
              <w:t xml:space="preserve"> </w:t>
            </w:r>
            <w:r w:rsidRPr="005647EB">
              <w:t>configuration</w:t>
            </w:r>
            <w:r w:rsidR="002570E4" w:rsidRPr="005647EB">
              <w:t xml:space="preserve"> </w:t>
            </w:r>
            <w:r w:rsidRPr="005647EB">
              <w:t>in</w:t>
            </w:r>
            <w:r w:rsidR="002570E4" w:rsidRPr="005647EB">
              <w:t xml:space="preserve"> </w:t>
            </w:r>
            <w:r w:rsidRPr="005647EB">
              <w:t>both</w:t>
            </w:r>
            <w:r w:rsidR="002570E4" w:rsidRPr="005647EB">
              <w:t xml:space="preserve"> </w:t>
            </w:r>
            <w:r w:rsidRPr="005647EB">
              <w:t>cells</w:t>
            </w:r>
          </w:p>
        </w:tc>
      </w:tr>
      <w:tr w:rsidR="00123ECE" w:rsidRPr="005647EB" w14:paraId="6A72B710" w14:textId="77777777" w:rsidTr="0099395D">
        <w:trPr>
          <w:cantSplit/>
          <w:jc w:val="center"/>
        </w:trPr>
        <w:tc>
          <w:tcPr>
            <w:tcW w:w="3148" w:type="dxa"/>
            <w:shd w:val="clear" w:color="auto" w:fill="auto"/>
          </w:tcPr>
          <w:p w14:paraId="7C9113EE" w14:textId="7396BE3D" w:rsidR="00123ECE" w:rsidRPr="005647EB" w:rsidRDefault="00123ECE" w:rsidP="002570E4">
            <w:pPr>
              <w:pStyle w:val="TAL"/>
              <w:keepNext w:val="0"/>
              <w:keepLines w:val="0"/>
            </w:pPr>
            <w:r w:rsidRPr="005647EB">
              <w:t>Uplink-downlink</w:t>
            </w:r>
            <w:r w:rsidR="002570E4" w:rsidRPr="005647EB">
              <w:t xml:space="preserve"> </w:t>
            </w:r>
            <w:r w:rsidRPr="005647EB">
              <w:t>configuration</w:t>
            </w:r>
          </w:p>
        </w:tc>
        <w:tc>
          <w:tcPr>
            <w:tcW w:w="604" w:type="dxa"/>
            <w:shd w:val="clear" w:color="auto" w:fill="auto"/>
          </w:tcPr>
          <w:p w14:paraId="64B67D6E" w14:textId="77777777" w:rsidR="00123ECE" w:rsidRPr="005647EB" w:rsidRDefault="00123ECE" w:rsidP="002570E4">
            <w:pPr>
              <w:pStyle w:val="TAL"/>
              <w:keepNext w:val="0"/>
              <w:keepLines w:val="0"/>
            </w:pPr>
          </w:p>
        </w:tc>
        <w:tc>
          <w:tcPr>
            <w:tcW w:w="2745" w:type="dxa"/>
            <w:shd w:val="clear" w:color="auto" w:fill="auto"/>
          </w:tcPr>
          <w:p w14:paraId="47F6DB6C" w14:textId="77777777" w:rsidR="00123ECE" w:rsidRPr="005647EB" w:rsidRDefault="00123ECE" w:rsidP="002570E4">
            <w:pPr>
              <w:pStyle w:val="TAL"/>
              <w:keepNext w:val="0"/>
              <w:keepLines w:val="0"/>
            </w:pPr>
            <w:r w:rsidRPr="005647EB">
              <w:t>1</w:t>
            </w:r>
          </w:p>
        </w:tc>
        <w:tc>
          <w:tcPr>
            <w:tcW w:w="3230" w:type="dxa"/>
            <w:shd w:val="clear" w:color="auto" w:fill="auto"/>
          </w:tcPr>
          <w:p w14:paraId="644C9EBD" w14:textId="21F9D659"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table</w:t>
            </w:r>
            <w:r w:rsidR="002570E4" w:rsidRPr="005647EB">
              <w:t xml:space="preserve"> </w:t>
            </w:r>
            <w:r w:rsidRPr="005647EB">
              <w:t>4.2-2</w:t>
            </w:r>
            <w:r w:rsidR="002570E4" w:rsidRPr="005647EB">
              <w:t xml:space="preserve"> in 3GPP TS </w:t>
            </w:r>
            <w:r w:rsidR="00E52353" w:rsidRPr="005647EB">
              <w:t>36.211</w:t>
            </w:r>
            <w:r w:rsidR="002570E4" w:rsidRPr="005647EB">
              <w:t xml:space="preserve"> </w:t>
            </w:r>
            <w:r w:rsidR="00E52353" w:rsidRPr="005647EB">
              <w:t>[9</w:t>
            </w:r>
            <w:r w:rsidR="00307565" w:rsidRPr="005647EB">
              <w:rPr>
                <w:rFonts w:eastAsia="MS Mincho"/>
                <w:lang w:eastAsia="ja-JP"/>
              </w:rPr>
              <w:t>]</w:t>
            </w:r>
            <w:r w:rsidRPr="005647EB">
              <w:t>.</w:t>
            </w:r>
            <w:r w:rsidR="002570E4" w:rsidRPr="005647EB">
              <w:t xml:space="preserve"> </w:t>
            </w:r>
            <w:r w:rsidRPr="005647EB">
              <w:t>The</w:t>
            </w:r>
            <w:r w:rsidR="002570E4" w:rsidRPr="005647EB">
              <w:t xml:space="preserve"> </w:t>
            </w:r>
            <w:r w:rsidRPr="005647EB">
              <w:t>same</w:t>
            </w:r>
            <w:r w:rsidR="002570E4" w:rsidRPr="005647EB">
              <w:t xml:space="preserve"> </w:t>
            </w:r>
            <w:r w:rsidRPr="005647EB">
              <w:t>configuration</w:t>
            </w:r>
            <w:r w:rsidR="002570E4" w:rsidRPr="005647EB">
              <w:t xml:space="preserve"> </w:t>
            </w:r>
            <w:r w:rsidRPr="005647EB">
              <w:t>in</w:t>
            </w:r>
            <w:r w:rsidR="002570E4" w:rsidRPr="005647EB">
              <w:t xml:space="preserve"> </w:t>
            </w:r>
            <w:r w:rsidRPr="005647EB">
              <w:t>both</w:t>
            </w:r>
            <w:r w:rsidR="002570E4" w:rsidRPr="005647EB">
              <w:t xml:space="preserve"> </w:t>
            </w:r>
            <w:r w:rsidRPr="005647EB">
              <w:t>cells</w:t>
            </w:r>
          </w:p>
        </w:tc>
      </w:tr>
      <w:tr w:rsidR="00123ECE" w:rsidRPr="005647EB" w14:paraId="22F31FED" w14:textId="77777777" w:rsidTr="0099395D">
        <w:trPr>
          <w:cantSplit/>
          <w:jc w:val="center"/>
        </w:trPr>
        <w:tc>
          <w:tcPr>
            <w:tcW w:w="3148" w:type="dxa"/>
            <w:shd w:val="clear" w:color="auto" w:fill="auto"/>
          </w:tcPr>
          <w:p w14:paraId="4DE5CB0F" w14:textId="5A32287A" w:rsidR="00123ECE" w:rsidRPr="005647EB" w:rsidRDefault="00123ECE" w:rsidP="002570E4">
            <w:pPr>
              <w:pStyle w:val="TAL"/>
              <w:keepNext w:val="0"/>
              <w:keepLines w:val="0"/>
              <w:rPr>
                <w:rFonts w:cs="Arial"/>
                <w:szCs w:val="18"/>
              </w:rPr>
            </w:pPr>
            <w:r w:rsidRPr="005647EB">
              <w:rPr>
                <w:lang w:eastAsia="zh-CN"/>
              </w:rPr>
              <w:t>Gap</w:t>
            </w:r>
            <w:r w:rsidR="002570E4" w:rsidRPr="005647EB">
              <w:rPr>
                <w:lang w:eastAsia="zh-CN"/>
              </w:rPr>
              <w:t xml:space="preserve"> </w:t>
            </w:r>
            <w:r w:rsidRPr="005647EB">
              <w:rPr>
                <w:lang w:eastAsia="zh-CN"/>
              </w:rPr>
              <w:t>Pattern</w:t>
            </w:r>
            <w:r w:rsidR="002570E4" w:rsidRPr="005647EB">
              <w:rPr>
                <w:lang w:eastAsia="zh-CN"/>
              </w:rPr>
              <w:t xml:space="preserve"> </w:t>
            </w:r>
            <w:r w:rsidRPr="005647EB">
              <w:rPr>
                <w:lang w:eastAsia="zh-CN"/>
              </w:rPr>
              <w:t>Id</w:t>
            </w:r>
          </w:p>
        </w:tc>
        <w:tc>
          <w:tcPr>
            <w:tcW w:w="604" w:type="dxa"/>
            <w:shd w:val="clear" w:color="auto" w:fill="auto"/>
          </w:tcPr>
          <w:p w14:paraId="03ABEE05" w14:textId="77777777" w:rsidR="00123ECE" w:rsidRPr="005647EB" w:rsidRDefault="00123ECE" w:rsidP="002570E4">
            <w:pPr>
              <w:pStyle w:val="TAL"/>
              <w:keepNext w:val="0"/>
              <w:keepLines w:val="0"/>
              <w:rPr>
                <w:rFonts w:cs="Arial"/>
                <w:szCs w:val="18"/>
              </w:rPr>
            </w:pPr>
          </w:p>
        </w:tc>
        <w:tc>
          <w:tcPr>
            <w:tcW w:w="2745" w:type="dxa"/>
            <w:shd w:val="clear" w:color="auto" w:fill="auto"/>
          </w:tcPr>
          <w:p w14:paraId="75D6FB0C" w14:textId="77777777" w:rsidR="00123ECE" w:rsidRPr="005647EB" w:rsidRDefault="00123ECE" w:rsidP="002570E4">
            <w:pPr>
              <w:pStyle w:val="TAL"/>
              <w:keepNext w:val="0"/>
              <w:keepLines w:val="0"/>
              <w:rPr>
                <w:rFonts w:cs="Arial"/>
                <w:szCs w:val="18"/>
              </w:rPr>
            </w:pPr>
            <w:r w:rsidRPr="005647EB">
              <w:rPr>
                <w:lang w:eastAsia="zh-CN"/>
              </w:rPr>
              <w:t>0</w:t>
            </w:r>
          </w:p>
        </w:tc>
        <w:tc>
          <w:tcPr>
            <w:tcW w:w="3230" w:type="dxa"/>
            <w:shd w:val="clear" w:color="auto" w:fill="auto"/>
          </w:tcPr>
          <w:p w14:paraId="5369F544" w14:textId="537FC6F2" w:rsidR="00123ECE" w:rsidRPr="005647EB" w:rsidRDefault="00123ECE" w:rsidP="002570E4">
            <w:pPr>
              <w:pStyle w:val="TAL"/>
              <w:keepNext w:val="0"/>
              <w:keepLines w:val="0"/>
              <w:rPr>
                <w:rFonts w:cs="Arial"/>
                <w:szCs w:val="18"/>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rPr>
                <w:lang w:eastAsia="zh-CN"/>
              </w:rPr>
              <w:t>36</w:t>
            </w:r>
            <w:r w:rsidRPr="005647EB">
              <w:t>.1</w:t>
            </w:r>
            <w:r w:rsidRPr="005647EB">
              <w:rPr>
                <w:lang w:eastAsia="zh-CN"/>
              </w:rPr>
              <w:t>33</w:t>
            </w:r>
            <w:r w:rsidR="002570E4" w:rsidRPr="005647EB">
              <w:rPr>
                <w:rFonts w:eastAsia="MS Mincho"/>
                <w:lang w:eastAsia="ja-JP"/>
              </w:rPr>
              <w:t xml:space="preserve"> </w:t>
            </w:r>
            <w:r w:rsidR="00307565" w:rsidRPr="005647EB">
              <w:rPr>
                <w:rFonts w:eastAsia="MS Mincho"/>
                <w:lang w:eastAsia="ja-JP"/>
              </w:rPr>
              <w:t>[4]</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.1.</w:t>
            </w:r>
          </w:p>
        </w:tc>
      </w:tr>
      <w:tr w:rsidR="00123ECE" w:rsidRPr="005647EB" w14:paraId="44F8CF51" w14:textId="77777777" w:rsidTr="0099395D">
        <w:trPr>
          <w:cantSplit/>
          <w:jc w:val="center"/>
        </w:trPr>
        <w:tc>
          <w:tcPr>
            <w:tcW w:w="3148" w:type="dxa"/>
            <w:shd w:val="clear" w:color="auto" w:fill="auto"/>
          </w:tcPr>
          <w:p w14:paraId="641C81FD"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604" w:type="dxa"/>
            <w:shd w:val="clear" w:color="auto" w:fill="auto"/>
          </w:tcPr>
          <w:p w14:paraId="34B3BE46"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6E974477" w14:textId="77777777" w:rsidR="00123ECE" w:rsidRPr="005647EB" w:rsidRDefault="00123ECE" w:rsidP="002570E4">
            <w:pPr>
              <w:pStyle w:val="TAL"/>
              <w:keepNext w:val="0"/>
              <w:keepLines w:val="0"/>
              <w:rPr>
                <w:rFonts w:cs="Arial"/>
                <w:szCs w:val="18"/>
                <w:lang w:eastAsia="zh-CN"/>
              </w:rPr>
            </w:pPr>
            <w:r w:rsidRPr="005647EB">
              <w:rPr>
                <w:rFonts w:cs="Arial"/>
                <w:szCs w:val="18"/>
              </w:rPr>
              <w:t>-</w:t>
            </w:r>
            <w:r w:rsidRPr="005647EB">
              <w:rPr>
                <w:rFonts w:cs="Arial"/>
                <w:szCs w:val="18"/>
                <w:lang w:eastAsia="zh-CN"/>
              </w:rPr>
              <w:t>6</w:t>
            </w:r>
          </w:p>
        </w:tc>
        <w:tc>
          <w:tcPr>
            <w:tcW w:w="3230" w:type="dxa"/>
            <w:shd w:val="clear" w:color="auto" w:fill="auto"/>
          </w:tcPr>
          <w:p w14:paraId="3C2A7C8C" w14:textId="77777777" w:rsidR="00123ECE" w:rsidRPr="005647EB" w:rsidRDefault="00123ECE" w:rsidP="002570E4">
            <w:pPr>
              <w:pStyle w:val="TAL"/>
              <w:keepNext w:val="0"/>
              <w:keepLines w:val="0"/>
              <w:rPr>
                <w:rFonts w:cs="Arial"/>
                <w:szCs w:val="18"/>
              </w:rPr>
            </w:pPr>
          </w:p>
        </w:tc>
      </w:tr>
      <w:tr w:rsidR="00123ECE" w:rsidRPr="005647EB" w14:paraId="0CC4CC6E" w14:textId="77777777" w:rsidTr="0099395D">
        <w:trPr>
          <w:cantSplit/>
          <w:jc w:val="center"/>
        </w:trPr>
        <w:tc>
          <w:tcPr>
            <w:tcW w:w="3148" w:type="dxa"/>
            <w:shd w:val="clear" w:color="auto" w:fill="auto"/>
          </w:tcPr>
          <w:p w14:paraId="183622B5"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604" w:type="dxa"/>
            <w:shd w:val="clear" w:color="auto" w:fill="auto"/>
          </w:tcPr>
          <w:p w14:paraId="6FDE29C8"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38F5C80E"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4808983A" w14:textId="77777777" w:rsidR="00123ECE" w:rsidRPr="005647EB" w:rsidRDefault="00123ECE" w:rsidP="002570E4">
            <w:pPr>
              <w:pStyle w:val="TAL"/>
              <w:keepNext w:val="0"/>
              <w:keepLines w:val="0"/>
              <w:rPr>
                <w:rFonts w:cs="Arial"/>
                <w:szCs w:val="18"/>
              </w:rPr>
            </w:pPr>
          </w:p>
        </w:tc>
      </w:tr>
      <w:tr w:rsidR="00123ECE" w:rsidRPr="005647EB" w14:paraId="3CC0B3D5" w14:textId="77777777" w:rsidTr="0099395D">
        <w:trPr>
          <w:cantSplit/>
          <w:jc w:val="center"/>
        </w:trPr>
        <w:tc>
          <w:tcPr>
            <w:tcW w:w="3148" w:type="dxa"/>
            <w:shd w:val="clear" w:color="auto" w:fill="auto"/>
          </w:tcPr>
          <w:p w14:paraId="74E345E4"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604" w:type="dxa"/>
            <w:shd w:val="clear" w:color="auto" w:fill="auto"/>
          </w:tcPr>
          <w:p w14:paraId="4DFD22EE"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0331DBE8"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2ACE05C9" w14:textId="77777777" w:rsidR="00123ECE" w:rsidRPr="005647EB" w:rsidRDefault="00123ECE" w:rsidP="002570E4">
            <w:pPr>
              <w:pStyle w:val="TAL"/>
              <w:keepNext w:val="0"/>
              <w:keepLines w:val="0"/>
              <w:rPr>
                <w:rFonts w:cs="Arial"/>
                <w:szCs w:val="18"/>
              </w:rPr>
            </w:pPr>
          </w:p>
        </w:tc>
      </w:tr>
      <w:tr w:rsidR="00123ECE" w:rsidRPr="005647EB" w14:paraId="0D0DD578" w14:textId="77777777" w:rsidTr="0099395D">
        <w:trPr>
          <w:cantSplit/>
          <w:jc w:val="center"/>
        </w:trPr>
        <w:tc>
          <w:tcPr>
            <w:tcW w:w="3148" w:type="dxa"/>
            <w:shd w:val="clear" w:color="auto" w:fill="auto"/>
          </w:tcPr>
          <w:p w14:paraId="47BFCB9E" w14:textId="64963F5F"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4" w:type="dxa"/>
            <w:shd w:val="clear" w:color="auto" w:fill="auto"/>
          </w:tcPr>
          <w:p w14:paraId="23F3530D" w14:textId="77777777" w:rsidR="00123ECE" w:rsidRPr="005647EB" w:rsidRDefault="00123ECE" w:rsidP="002570E4">
            <w:pPr>
              <w:pStyle w:val="TAL"/>
              <w:keepNext w:val="0"/>
              <w:keepLines w:val="0"/>
              <w:rPr>
                <w:rFonts w:cs="Arial"/>
                <w:szCs w:val="18"/>
              </w:rPr>
            </w:pPr>
          </w:p>
        </w:tc>
        <w:tc>
          <w:tcPr>
            <w:tcW w:w="2745" w:type="dxa"/>
            <w:shd w:val="clear" w:color="auto" w:fill="auto"/>
          </w:tcPr>
          <w:p w14:paraId="48C5EDB8"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6C3D7712" w14:textId="019650D1"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6830BF95" w14:textId="77777777" w:rsidTr="0099395D">
        <w:trPr>
          <w:cantSplit/>
          <w:jc w:val="center"/>
        </w:trPr>
        <w:tc>
          <w:tcPr>
            <w:tcW w:w="3148" w:type="dxa"/>
            <w:shd w:val="clear" w:color="auto" w:fill="auto"/>
          </w:tcPr>
          <w:p w14:paraId="66C30DAB" w14:textId="77777777" w:rsidR="00123ECE" w:rsidRPr="005647EB" w:rsidRDefault="00123ECE" w:rsidP="002570E4">
            <w:pPr>
              <w:pStyle w:val="TAL"/>
              <w:keepNext w:val="0"/>
              <w:keepLines w:val="0"/>
              <w:rPr>
                <w:rFonts w:cs="Arial"/>
                <w:szCs w:val="18"/>
              </w:rPr>
            </w:pPr>
            <w:r w:rsidRPr="005647EB">
              <w:t>DRX</w:t>
            </w:r>
          </w:p>
        </w:tc>
        <w:tc>
          <w:tcPr>
            <w:tcW w:w="604" w:type="dxa"/>
            <w:shd w:val="clear" w:color="auto" w:fill="auto"/>
          </w:tcPr>
          <w:p w14:paraId="63F05859" w14:textId="77777777" w:rsidR="00123ECE" w:rsidRPr="005647EB" w:rsidRDefault="00123ECE" w:rsidP="002570E4">
            <w:pPr>
              <w:pStyle w:val="TAL"/>
              <w:keepNext w:val="0"/>
              <w:keepLines w:val="0"/>
              <w:rPr>
                <w:rFonts w:cs="Arial"/>
                <w:szCs w:val="18"/>
              </w:rPr>
            </w:pPr>
          </w:p>
        </w:tc>
        <w:tc>
          <w:tcPr>
            <w:tcW w:w="2745" w:type="dxa"/>
            <w:shd w:val="clear" w:color="auto" w:fill="auto"/>
          </w:tcPr>
          <w:p w14:paraId="167A3882" w14:textId="77777777" w:rsidR="00123ECE" w:rsidRPr="005647EB" w:rsidRDefault="00123ECE" w:rsidP="002570E4">
            <w:pPr>
              <w:pStyle w:val="TAL"/>
              <w:keepNext w:val="0"/>
              <w:keepLines w:val="0"/>
              <w:rPr>
                <w:rFonts w:cs="Arial"/>
                <w:szCs w:val="18"/>
              </w:rPr>
            </w:pPr>
            <w:r w:rsidRPr="005647EB">
              <w:rPr>
                <w:rFonts w:cs="v4.2.0"/>
              </w:rPr>
              <w:t>OFF</w:t>
            </w:r>
          </w:p>
        </w:tc>
        <w:tc>
          <w:tcPr>
            <w:tcW w:w="3230" w:type="dxa"/>
            <w:shd w:val="clear" w:color="auto" w:fill="auto"/>
          </w:tcPr>
          <w:p w14:paraId="69D69576" w14:textId="77777777" w:rsidR="00123ECE" w:rsidRPr="005647EB" w:rsidRDefault="00123ECE" w:rsidP="002570E4">
            <w:pPr>
              <w:pStyle w:val="TAL"/>
              <w:keepNext w:val="0"/>
              <w:keepLines w:val="0"/>
              <w:rPr>
                <w:rFonts w:cs="Arial"/>
                <w:szCs w:val="18"/>
              </w:rPr>
            </w:pPr>
          </w:p>
        </w:tc>
      </w:tr>
      <w:tr w:rsidR="00123ECE" w:rsidRPr="005647EB" w14:paraId="71B459C0" w14:textId="77777777" w:rsidTr="0099395D">
        <w:trPr>
          <w:cantSplit/>
          <w:jc w:val="center"/>
        </w:trPr>
        <w:tc>
          <w:tcPr>
            <w:tcW w:w="3148" w:type="dxa"/>
            <w:shd w:val="clear" w:color="auto" w:fill="auto"/>
          </w:tcPr>
          <w:p w14:paraId="3132B0AA" w14:textId="77777777" w:rsidR="00123ECE" w:rsidRPr="005647EB" w:rsidRDefault="00123ECE" w:rsidP="002570E4">
            <w:pPr>
              <w:pStyle w:val="TAL"/>
              <w:keepNext w:val="0"/>
              <w:keepLines w:val="0"/>
            </w:pPr>
            <w:r w:rsidRPr="005647EB">
              <w:t>si-RequestForHO</w:t>
            </w:r>
          </w:p>
        </w:tc>
        <w:tc>
          <w:tcPr>
            <w:tcW w:w="604" w:type="dxa"/>
            <w:shd w:val="clear" w:color="auto" w:fill="auto"/>
          </w:tcPr>
          <w:p w14:paraId="00B03511" w14:textId="77777777" w:rsidR="00123ECE" w:rsidRPr="005647EB" w:rsidRDefault="00123ECE" w:rsidP="002570E4">
            <w:pPr>
              <w:pStyle w:val="TAL"/>
              <w:keepNext w:val="0"/>
              <w:keepLines w:val="0"/>
              <w:rPr>
                <w:rFonts w:cs="Arial"/>
                <w:szCs w:val="18"/>
              </w:rPr>
            </w:pPr>
          </w:p>
        </w:tc>
        <w:tc>
          <w:tcPr>
            <w:tcW w:w="2745" w:type="dxa"/>
            <w:shd w:val="clear" w:color="auto" w:fill="auto"/>
          </w:tcPr>
          <w:p w14:paraId="02F06F59" w14:textId="77777777" w:rsidR="00123ECE" w:rsidRPr="005647EB" w:rsidRDefault="00123ECE" w:rsidP="002570E4">
            <w:pPr>
              <w:pStyle w:val="TAL"/>
              <w:keepNext w:val="0"/>
              <w:keepLines w:val="0"/>
              <w:rPr>
                <w:rFonts w:cs="v4.2.0"/>
              </w:rPr>
            </w:pPr>
            <w:r w:rsidRPr="005647EB">
              <w:t>TRUE</w:t>
            </w:r>
          </w:p>
        </w:tc>
        <w:tc>
          <w:tcPr>
            <w:tcW w:w="3230" w:type="dxa"/>
            <w:shd w:val="clear" w:color="auto" w:fill="auto"/>
          </w:tcPr>
          <w:p w14:paraId="5CEC5637" w14:textId="1BBF1AA2"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lang w:eastAsia="zh-CN"/>
                </w:rPr>
                <w:t>5.5.</w:t>
              </w:r>
              <w:smartTag w:uri="urn:schemas-microsoft-com:office:smarttags" w:element="chmetcnv">
                <w:smartTagPr>
                  <w:attr w:name="UnitName" w:val="in"/>
                  <w:attr w:name="SourceValue" w:val="3.1"/>
                  <w:attr w:name="HasSpace" w:val="True"/>
                  <w:attr w:name="Negative" w:val="False"/>
                  <w:attr w:name="NumberType" w:val="1"/>
                  <w:attr w:name="TCSC" w:val="0"/>
                </w:smartTagPr>
                <w:r w:rsidRPr="005647EB">
                  <w:rPr>
                    <w:rFonts w:cs="v4.2.0"/>
                    <w:lang w:eastAsia="zh-CN"/>
                  </w:rPr>
                  <w:t>3</w:t>
                </w:r>
              </w:smartTag>
            </w:smartTag>
            <w:r w:rsidRPr="005647EB">
              <w:rPr>
                <w:rFonts w:cs="v4.2.0"/>
                <w:lang w:eastAsia="zh-CN"/>
              </w:rPr>
              <w:t>.1</w:t>
            </w:r>
            <w:r w:rsidR="002570E4" w:rsidRPr="005647EB">
              <w:rPr>
                <w:rFonts w:cs="v4.2.0"/>
                <w:lang w:eastAsia="zh-CN"/>
              </w:rPr>
              <w:t xml:space="preserve"> </w:t>
            </w:r>
            <w:r w:rsidR="002570E4" w:rsidRPr="005647EB">
              <w:rPr>
                <w:rFonts w:cs="v4.2.0"/>
              </w:rPr>
              <w:t xml:space="preserve">in 3GPP TS </w:t>
            </w:r>
            <w:r w:rsidRPr="005647EB">
              <w:rPr>
                <w:rFonts w:cs="v4.2.0"/>
              </w:rPr>
              <w:t>36.</w:t>
            </w:r>
            <w:r w:rsidRPr="005647EB">
              <w:rPr>
                <w:rFonts w:cs="v4.2.0"/>
                <w:lang w:eastAsia="zh-CN"/>
              </w:rPr>
              <w:t>33</w:t>
            </w:r>
            <w:r w:rsidRPr="005647EB">
              <w:rPr>
                <w:rFonts w:cs="v4.2.0"/>
              </w:rPr>
              <w:t>1</w:t>
            </w:r>
            <w:r w:rsidR="002570E4" w:rsidRPr="005647EB">
              <w:rPr>
                <w:rFonts w:eastAsia="MS Mincho"/>
                <w:lang w:eastAsia="ja-JP"/>
              </w:rPr>
              <w:t xml:space="preserve"> </w:t>
            </w:r>
            <w:r w:rsidR="00307565" w:rsidRPr="005647EB">
              <w:rPr>
                <w:rFonts w:eastAsia="MS Mincho"/>
                <w:lang w:eastAsia="ja-JP"/>
              </w:rPr>
              <w:t>[5]</w:t>
            </w:r>
            <w:r w:rsidRPr="005647EB">
              <w:rPr>
                <w:rFonts w:cs="v4.2.0"/>
              </w:rPr>
              <w:t>.</w:t>
            </w:r>
          </w:p>
        </w:tc>
      </w:tr>
      <w:tr w:rsidR="00123ECE" w:rsidRPr="005647EB" w14:paraId="2716DEA2" w14:textId="77777777" w:rsidTr="0099395D">
        <w:trPr>
          <w:cantSplit/>
          <w:jc w:val="center"/>
        </w:trPr>
        <w:tc>
          <w:tcPr>
            <w:tcW w:w="3148" w:type="dxa"/>
            <w:shd w:val="clear" w:color="auto" w:fill="auto"/>
          </w:tcPr>
          <w:p w14:paraId="2EE3FD35" w14:textId="593F432B"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4" w:type="dxa"/>
            <w:shd w:val="clear" w:color="auto" w:fill="auto"/>
          </w:tcPr>
          <w:p w14:paraId="7B75A7CD" w14:textId="77777777" w:rsidR="00123ECE" w:rsidRPr="005647EB" w:rsidRDefault="00123ECE" w:rsidP="002570E4">
            <w:pPr>
              <w:pStyle w:val="TAL"/>
              <w:keepNext w:val="0"/>
              <w:keepLines w:val="0"/>
              <w:rPr>
                <w:rFonts w:cs="Arial"/>
                <w:szCs w:val="18"/>
              </w:rPr>
            </w:pPr>
            <w:r w:rsidRPr="005647EB">
              <w:rPr>
                <w:rFonts w:cs="v4.2.0"/>
              </w:rPr>
              <w:sym w:font="Symbol" w:char="F06D"/>
            </w:r>
            <w:r w:rsidRPr="005647EB">
              <w:rPr>
                <w:rFonts w:cs="v4.2.0"/>
              </w:rPr>
              <w:t>s</w:t>
            </w:r>
          </w:p>
        </w:tc>
        <w:tc>
          <w:tcPr>
            <w:tcW w:w="2745" w:type="dxa"/>
            <w:shd w:val="clear" w:color="auto" w:fill="auto"/>
          </w:tcPr>
          <w:p w14:paraId="6BB36399" w14:textId="1411A746" w:rsidR="00123ECE" w:rsidRPr="005647EB" w:rsidRDefault="00123ECE" w:rsidP="002570E4">
            <w:pPr>
              <w:pStyle w:val="TAL"/>
              <w:keepNext w:val="0"/>
              <w:keepLines w:val="0"/>
              <w:rPr>
                <w:rFonts w:cs="Arial"/>
                <w:szCs w:val="18"/>
              </w:rPr>
            </w:pPr>
            <w:r w:rsidRPr="005647EB">
              <w:rPr>
                <w:rFonts w:cs="Arial"/>
                <w:szCs w:val="18"/>
              </w:rPr>
              <w:t>3</w:t>
            </w:r>
            <w:r w:rsidR="002570E4" w:rsidRPr="005647EB">
              <w:rPr>
                <w:rFonts w:cs="Arial"/>
                <w:szCs w:val="18"/>
              </w:rPr>
              <w:t xml:space="preserve"> </w:t>
            </w:r>
          </w:p>
        </w:tc>
        <w:tc>
          <w:tcPr>
            <w:tcW w:w="3230" w:type="dxa"/>
            <w:shd w:val="clear" w:color="auto" w:fill="auto"/>
          </w:tcPr>
          <w:p w14:paraId="5C00D5CC" w14:textId="46CC25FD" w:rsidR="00123ECE" w:rsidRPr="005647EB" w:rsidRDefault="00123ECE" w:rsidP="002570E4">
            <w:pPr>
              <w:pStyle w:val="TAL"/>
              <w:keepNext w:val="0"/>
              <w:keepLines w:val="0"/>
              <w:rPr>
                <w:rFonts w:cs="Arial"/>
                <w:szCs w:val="18"/>
              </w:rPr>
            </w:pPr>
            <w:r w:rsidRPr="005647EB">
              <w:rPr>
                <w:rFonts w:cs="Arial"/>
                <w:szCs w:val="18"/>
                <w:lang w:eastAsia="zh-CN"/>
              </w:rPr>
              <w:t>S</w:t>
            </w:r>
            <w:r w:rsidRPr="005647EB">
              <w:rPr>
                <w:rFonts w:cs="Arial"/>
                <w:szCs w:val="18"/>
              </w:rPr>
              <w:t>ynchronous</w:t>
            </w:r>
            <w:r w:rsidR="002570E4" w:rsidRPr="005647EB">
              <w:rPr>
                <w:rFonts w:cs="Arial"/>
                <w:szCs w:val="18"/>
              </w:rPr>
              <w:t xml:space="preserve"> </w:t>
            </w:r>
            <w:r w:rsidRPr="005647EB">
              <w:rPr>
                <w:rFonts w:cs="Arial"/>
                <w:szCs w:val="18"/>
              </w:rPr>
              <w:t>cells</w:t>
            </w:r>
          </w:p>
        </w:tc>
      </w:tr>
      <w:tr w:rsidR="00123ECE" w:rsidRPr="005647EB" w14:paraId="0A69D3E5" w14:textId="77777777" w:rsidTr="0099395D">
        <w:trPr>
          <w:cantSplit/>
          <w:jc w:val="center"/>
        </w:trPr>
        <w:tc>
          <w:tcPr>
            <w:tcW w:w="3148" w:type="dxa"/>
            <w:shd w:val="clear" w:color="auto" w:fill="auto"/>
          </w:tcPr>
          <w:p w14:paraId="3367B96E"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604" w:type="dxa"/>
            <w:shd w:val="clear" w:color="auto" w:fill="auto"/>
          </w:tcPr>
          <w:p w14:paraId="2D417CDD"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44600433"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shd w:val="clear" w:color="auto" w:fill="auto"/>
          </w:tcPr>
          <w:p w14:paraId="328DF12B" w14:textId="77777777" w:rsidR="00123ECE" w:rsidRPr="005647EB" w:rsidRDefault="00123ECE" w:rsidP="002570E4">
            <w:pPr>
              <w:pStyle w:val="TAL"/>
              <w:keepNext w:val="0"/>
              <w:keepLines w:val="0"/>
              <w:rPr>
                <w:lang w:eastAsia="zh-CN"/>
              </w:rPr>
            </w:pPr>
          </w:p>
        </w:tc>
      </w:tr>
      <w:tr w:rsidR="00123ECE" w:rsidRPr="005647EB" w14:paraId="122610F5" w14:textId="77777777" w:rsidTr="0099395D">
        <w:trPr>
          <w:cantSplit/>
          <w:jc w:val="center"/>
        </w:trPr>
        <w:tc>
          <w:tcPr>
            <w:tcW w:w="3148" w:type="dxa"/>
            <w:shd w:val="clear" w:color="auto" w:fill="auto"/>
          </w:tcPr>
          <w:p w14:paraId="18F2A06E"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604" w:type="dxa"/>
            <w:shd w:val="clear" w:color="auto" w:fill="auto"/>
          </w:tcPr>
          <w:p w14:paraId="2F016431"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636D8989" w14:textId="77777777" w:rsidR="00123ECE" w:rsidRPr="005647EB" w:rsidRDefault="00123ECE" w:rsidP="002570E4">
            <w:pPr>
              <w:pStyle w:val="TAL"/>
              <w:keepNext w:val="0"/>
              <w:keepLines w:val="0"/>
              <w:rPr>
                <w:rFonts w:cs="Arial"/>
                <w:szCs w:val="18"/>
              </w:rPr>
            </w:pPr>
            <w:r w:rsidRPr="005647EB">
              <w:rPr>
                <w:rFonts w:cs="Arial"/>
                <w:szCs w:val="18"/>
              </w:rPr>
              <w:sym w:font="Symbol" w:char="F0A3"/>
            </w:r>
            <w:r w:rsidRPr="005647EB">
              <w:rPr>
                <w:rFonts w:cs="Arial"/>
                <w:szCs w:val="18"/>
              </w:rPr>
              <w:t>10</w:t>
            </w:r>
          </w:p>
        </w:tc>
        <w:tc>
          <w:tcPr>
            <w:tcW w:w="3230" w:type="dxa"/>
            <w:shd w:val="clear" w:color="auto" w:fill="auto"/>
          </w:tcPr>
          <w:p w14:paraId="7C422F86" w14:textId="77777777" w:rsidR="00123ECE" w:rsidRPr="005647EB" w:rsidRDefault="00123ECE" w:rsidP="002570E4">
            <w:pPr>
              <w:pStyle w:val="TAL"/>
              <w:keepNext w:val="0"/>
              <w:keepLines w:val="0"/>
              <w:rPr>
                <w:lang w:eastAsia="zh-CN"/>
              </w:rPr>
            </w:pPr>
          </w:p>
        </w:tc>
      </w:tr>
      <w:tr w:rsidR="00123ECE" w:rsidRPr="005647EB" w14:paraId="29F9B762" w14:textId="77777777" w:rsidTr="0099395D">
        <w:trPr>
          <w:cantSplit/>
          <w:jc w:val="center"/>
        </w:trPr>
        <w:tc>
          <w:tcPr>
            <w:tcW w:w="3148" w:type="dxa"/>
            <w:shd w:val="clear" w:color="auto" w:fill="auto"/>
          </w:tcPr>
          <w:p w14:paraId="5965426C" w14:textId="77777777" w:rsidR="00123ECE" w:rsidRPr="005647EB" w:rsidRDefault="00123ECE" w:rsidP="002570E4">
            <w:pPr>
              <w:pStyle w:val="TAL"/>
              <w:keepNext w:val="0"/>
              <w:keepLines w:val="0"/>
              <w:rPr>
                <w:rFonts w:cs="Arial"/>
                <w:szCs w:val="18"/>
              </w:rPr>
            </w:pPr>
            <w:r w:rsidRPr="005647EB">
              <w:rPr>
                <w:rFonts w:cs="Arial"/>
                <w:szCs w:val="18"/>
              </w:rPr>
              <w:t>T3</w:t>
            </w:r>
          </w:p>
        </w:tc>
        <w:tc>
          <w:tcPr>
            <w:tcW w:w="604" w:type="dxa"/>
            <w:shd w:val="clear" w:color="auto" w:fill="auto"/>
          </w:tcPr>
          <w:p w14:paraId="1CB204A6"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74691EDB" w14:textId="77777777" w:rsidR="00123ECE" w:rsidRPr="005647EB" w:rsidRDefault="00123ECE" w:rsidP="002570E4">
            <w:pPr>
              <w:pStyle w:val="EQ"/>
              <w:keepLines w:val="0"/>
              <w:spacing w:after="0"/>
              <w:rPr>
                <w:rFonts w:cs="Arial"/>
                <w:noProof w:val="0"/>
                <w:szCs w:val="18"/>
              </w:rPr>
            </w:pPr>
            <w:r w:rsidRPr="005647EB">
              <w:rPr>
                <w:rFonts w:cs="Arial"/>
                <w:noProof w:val="0"/>
                <w:szCs w:val="18"/>
              </w:rPr>
              <w:t>5</w:t>
            </w:r>
          </w:p>
        </w:tc>
        <w:tc>
          <w:tcPr>
            <w:tcW w:w="3230" w:type="dxa"/>
            <w:shd w:val="clear" w:color="auto" w:fill="auto"/>
          </w:tcPr>
          <w:p w14:paraId="7FD1AD7E" w14:textId="77777777" w:rsidR="00123ECE" w:rsidRPr="005647EB" w:rsidRDefault="00123ECE" w:rsidP="002570E4">
            <w:pPr>
              <w:pStyle w:val="TAL"/>
              <w:keepNext w:val="0"/>
              <w:keepLines w:val="0"/>
              <w:rPr>
                <w:rFonts w:cs="Arial"/>
                <w:szCs w:val="18"/>
                <w:lang w:eastAsia="zh-CN"/>
              </w:rPr>
            </w:pPr>
          </w:p>
        </w:tc>
      </w:tr>
    </w:tbl>
    <w:p w14:paraId="6BFCE0C6" w14:textId="77777777" w:rsidR="00123ECE" w:rsidRPr="005647EB" w:rsidRDefault="00123ECE" w:rsidP="002570E4">
      <w:pPr>
        <w:rPr>
          <w:lang w:eastAsia="zh-CN"/>
        </w:rPr>
      </w:pPr>
    </w:p>
    <w:p w14:paraId="5F47F248" w14:textId="77777777" w:rsidR="00123ECE" w:rsidRPr="005647EB" w:rsidRDefault="00123ECE" w:rsidP="002570E4">
      <w:pPr>
        <w:pStyle w:val="Heading5"/>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.4.2</w:t>
      </w:r>
      <w:r w:rsidRPr="005647EB">
        <w:tab/>
        <w:t>Test procedure</w:t>
      </w:r>
    </w:p>
    <w:p w14:paraId="662692CA" w14:textId="77777777" w:rsidR="00123ECE" w:rsidRPr="005647EB" w:rsidRDefault="00123ECE" w:rsidP="000424D3">
      <w:pPr>
        <w:rPr>
          <w:rFonts w:cs="v4.2.0"/>
        </w:rPr>
      </w:pPr>
      <w:r w:rsidRPr="005647EB">
        <w:rPr>
          <w:rFonts w:cs="v4.2.0"/>
        </w:rPr>
        <w:t xml:space="preserve">The test comprises of </w:t>
      </w:r>
      <w:r w:rsidRPr="005647EB">
        <w:t>one active cell and one neighbour cell</w:t>
      </w:r>
      <w:r w:rsidRPr="005647EB">
        <w:rPr>
          <w:rFonts w:cs="v4.2.0"/>
        </w:rPr>
        <w:t>. PDCCHs indicating new transmissions should be sent continuously to ensure that the UE would have ACK/NACK sending during identifying a new CGI of E-UTRAN</w:t>
      </w:r>
      <w:r w:rsidRPr="005647EB" w:rsidDel="00BE7BA7">
        <w:rPr>
          <w:rFonts w:cs="v4.2.0"/>
        </w:rPr>
        <w:t xml:space="preserve"> </w:t>
      </w:r>
      <w:r w:rsidRPr="005647EB">
        <w:rPr>
          <w:rFonts w:cs="v4.2.0"/>
        </w:rPr>
        <w:t>cell. The test consists of three successive time periods, with time durations of T1, T2 and T3 respectively. At the start of time duration T1, the UE does not have any timing information of cell 2. Gap pattern configuration is configured before T2 begins to enable inter-frequency monitoring.</w:t>
      </w:r>
      <w:r w:rsidRPr="005647EB">
        <w:rPr>
          <w:rFonts w:cs="v4.2.0"/>
          <w:lang w:eastAsia="zh-CN"/>
        </w:rPr>
        <w:t xml:space="preserve"> </w:t>
      </w:r>
      <w:r w:rsidRPr="005647EB">
        <w:rPr>
          <w:rFonts w:cs="v4.2.0"/>
        </w:rPr>
        <w:t>Starting T2, cell 2 becomes detectable and the UE is expected to detect and send a measurement report.</w:t>
      </w:r>
    </w:p>
    <w:p w14:paraId="70DA3907" w14:textId="389A506E" w:rsidR="00123ECE" w:rsidRPr="005647EB" w:rsidRDefault="00123ECE" w:rsidP="0099395D">
      <w:pPr>
        <w:pStyle w:val="B1"/>
        <w:ind w:left="709" w:hanging="425"/>
      </w:pPr>
      <w:r w:rsidRPr="005647EB">
        <w:t>1.</w:t>
      </w:r>
      <w:r w:rsidR="00EB52EE" w:rsidRPr="005647EB">
        <w:tab/>
      </w:r>
      <w:r w:rsidRPr="005647EB">
        <w:t xml:space="preserve">Ensure the UE is in State 3A-RF according </w:t>
      </w:r>
      <w:r w:rsidR="002570E4" w:rsidRPr="005647EB">
        <w:t>to 3GPP TS</w:t>
      </w:r>
      <w:r w:rsidRPr="005647EB">
        <w:t xml:space="preserve"> 36.508 [7] clause 7.2A.3.</w:t>
      </w:r>
    </w:p>
    <w:p w14:paraId="7ECAC616" w14:textId="77777777" w:rsidR="00123ECE" w:rsidRPr="005647EB" w:rsidRDefault="00123ECE" w:rsidP="0099395D">
      <w:pPr>
        <w:pStyle w:val="B1"/>
        <w:ind w:left="709" w:hanging="425"/>
      </w:pPr>
      <w:r w:rsidRPr="005647EB">
        <w:rPr>
          <w:rFonts w:eastAsia="??"/>
        </w:rPr>
        <w:t>2.</w:t>
      </w:r>
      <w:r w:rsidR="00EB52EE" w:rsidRPr="005647EB">
        <w:rPr>
          <w:rFonts w:eastAsia="??"/>
        </w:rPr>
        <w:tab/>
      </w:r>
      <w:r w:rsidRPr="005647EB">
        <w:rPr>
          <w:rFonts w:eastAsia="??"/>
        </w:rPr>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5647EB">
          <w:rPr>
            <w:rFonts w:eastAsia="??"/>
          </w:rPr>
          <w:t>1 in</w:t>
        </w:r>
      </w:smartTag>
      <w:r w:rsidRPr="005647EB">
        <w:rPr>
          <w:rFonts w:eastAsia="??"/>
        </w:rPr>
        <w:t xml:space="preserve"> Table </w:t>
      </w:r>
      <w:smartTag w:uri="urn:schemas-microsoft-com:office:smarttags" w:element="chsdate">
        <w:smartTagPr>
          <w:attr w:name="Year" w:val="1899"/>
          <w:attr w:name="Month" w:val="12"/>
          <w:attr w:name="Day" w:val="30"/>
          <w:attr w:name="IsLunarDate" w:val="False"/>
          <w:attr w:name="IsROCDate" w:val="False"/>
        </w:smartTagPr>
        <w:r w:rsidRPr="005647EB">
          <w:rPr>
            <w:rFonts w:eastAsia="??"/>
          </w:rPr>
          <w:t>8.4.4</w:t>
        </w:r>
      </w:smartTag>
      <w:r w:rsidRPr="005647EB">
        <w:rPr>
          <w:rFonts w:eastAsia="??"/>
        </w:rPr>
        <w:t>.</w:t>
      </w:r>
      <w:r w:rsidR="00307565" w:rsidRPr="005647EB">
        <w:rPr>
          <w:rFonts w:eastAsia="??"/>
          <w:lang w:eastAsia="ja-JP"/>
        </w:rPr>
        <w:t>5</w:t>
      </w:r>
      <w:r w:rsidRPr="005647EB">
        <w:rPr>
          <w:rFonts w:eastAsia="??"/>
        </w:rPr>
        <w:t xml:space="preserve">-1. </w:t>
      </w:r>
      <w:r w:rsidRPr="005647EB">
        <w:t xml:space="preserve">Propagation conditions are set according to Annex B clauses B.1.1. </w:t>
      </w:r>
      <w:r w:rsidRPr="005647EB">
        <w:rPr>
          <w:rFonts w:eastAsia="??"/>
        </w:rPr>
        <w:t>T1 starts.</w:t>
      </w:r>
    </w:p>
    <w:p w14:paraId="441E46A2" w14:textId="77777777" w:rsidR="00123ECE" w:rsidRPr="005647EB" w:rsidRDefault="00123ECE" w:rsidP="0099395D">
      <w:pPr>
        <w:pStyle w:val="B1"/>
        <w:ind w:left="709" w:hanging="425"/>
      </w:pPr>
      <w:r w:rsidRPr="005647EB">
        <w:t>3.</w:t>
      </w:r>
      <w:r w:rsidR="00EB52EE" w:rsidRPr="005647EB">
        <w:tab/>
      </w:r>
      <w:r w:rsidRPr="005647EB">
        <w:t xml:space="preserve">SS shall transmit an RRCConnectionReconfiguration </w:t>
      </w:r>
      <w:r w:rsidRPr="005647EB">
        <w:rPr>
          <w:lang w:eastAsia="zh-CN"/>
        </w:rPr>
        <w:t xml:space="preserve">with event A3 configured </w:t>
      </w:r>
      <w:r w:rsidRPr="005647EB">
        <w:t>message.</w:t>
      </w:r>
    </w:p>
    <w:p w14:paraId="58888C71" w14:textId="77777777" w:rsidR="00123ECE" w:rsidRPr="005647EB" w:rsidRDefault="00123ECE" w:rsidP="0099395D">
      <w:pPr>
        <w:pStyle w:val="B1"/>
        <w:ind w:left="709" w:hanging="425"/>
      </w:pPr>
      <w:r w:rsidRPr="005647EB">
        <w:lastRenderedPageBreak/>
        <w:t>4.</w:t>
      </w:r>
      <w:r w:rsidR="00EB52EE" w:rsidRPr="005647EB">
        <w:tab/>
      </w:r>
      <w:r w:rsidRPr="005647EB">
        <w:t>The UE shall transmit RRCConnectionReconfigurationComplete message.</w:t>
      </w:r>
    </w:p>
    <w:p w14:paraId="0980B1DB" w14:textId="77777777" w:rsidR="00123ECE" w:rsidRPr="005647EB" w:rsidRDefault="00123ECE" w:rsidP="0099395D">
      <w:pPr>
        <w:pStyle w:val="B1"/>
        <w:ind w:left="709" w:hanging="425"/>
      </w:pPr>
      <w:r w:rsidRPr="005647EB">
        <w:t>5.</w:t>
      </w:r>
      <w:r w:rsidR="00EB52EE" w:rsidRPr="005647EB">
        <w:tab/>
      </w:r>
      <w:r w:rsidRPr="005647EB">
        <w:t xml:space="preserve">When T1 expires, the SS shall switch the power setting from T1 to T2 as specified in </w:t>
      </w:r>
      <w:r w:rsidRPr="005647EB">
        <w:rPr>
          <w:lang w:eastAsia="zh-CN"/>
        </w:rPr>
        <w:t xml:space="preserve">Table </w:t>
      </w:r>
      <w:r w:rsidRPr="005647EB">
        <w:t>8.</w:t>
      </w:r>
      <w:r w:rsidRPr="005647EB">
        <w:rPr>
          <w:lang w:eastAsia="zh-CN"/>
        </w:rPr>
        <w:t>4</w:t>
      </w:r>
      <w:r w:rsidRPr="005647EB">
        <w:t>.</w:t>
      </w:r>
      <w:r w:rsidRPr="005647EB">
        <w:rPr>
          <w:lang w:eastAsia="zh-CN"/>
        </w:rPr>
        <w:t>4</w:t>
      </w:r>
      <w:r w:rsidRPr="005647EB">
        <w:t>.5-1.</w:t>
      </w:r>
    </w:p>
    <w:p w14:paraId="2933DA21" w14:textId="77777777" w:rsidR="00EB52EE" w:rsidRPr="005647EB" w:rsidRDefault="00123ECE" w:rsidP="0099395D">
      <w:pPr>
        <w:pStyle w:val="B1"/>
        <w:ind w:left="709" w:hanging="425"/>
        <w:rPr>
          <w:lang w:eastAsia="zh-CN"/>
        </w:rPr>
      </w:pPr>
      <w:r w:rsidRPr="005647EB">
        <w:t>6.</w:t>
      </w:r>
      <w:r w:rsidR="00EB52EE" w:rsidRPr="005647EB">
        <w:tab/>
      </w:r>
      <w:r w:rsidRPr="005647EB">
        <w:t>UE shall transmit a MeasurementReport message triggered by Event A3</w:t>
      </w:r>
      <w:r w:rsidRPr="005647EB">
        <w:rPr>
          <w:lang w:eastAsia="zh-CN"/>
        </w:rPr>
        <w:t>.</w:t>
      </w:r>
    </w:p>
    <w:p w14:paraId="4543E6F9" w14:textId="77777777" w:rsidR="00EB52EE" w:rsidRPr="005647EB" w:rsidRDefault="00EB52EE" w:rsidP="0099395D">
      <w:pPr>
        <w:pStyle w:val="B1"/>
        <w:ind w:left="709" w:hanging="425"/>
        <w:rPr>
          <w:lang w:eastAsia="zh-CN"/>
        </w:rPr>
      </w:pPr>
      <w:r w:rsidRPr="005647EB">
        <w:rPr>
          <w:lang w:eastAsia="zh-CN"/>
        </w:rPr>
        <w:t>7.</w:t>
      </w:r>
      <w:r w:rsidRPr="005647EB">
        <w:rPr>
          <w:lang w:eastAsia="zh-CN"/>
        </w:rPr>
        <w:tab/>
        <w:t>The SS shall transmit an RRCConnectionReconfiguration message during period T2. The RRC message shall release MeasGapConfig according to Table 8.4.4.4.3-6.</w:t>
      </w:r>
    </w:p>
    <w:p w14:paraId="5900C721" w14:textId="77777777" w:rsidR="00123ECE" w:rsidRPr="005647EB" w:rsidRDefault="00EB52EE" w:rsidP="0099395D">
      <w:pPr>
        <w:pStyle w:val="B1"/>
        <w:ind w:left="709" w:hanging="425"/>
        <w:rPr>
          <w:lang w:eastAsia="zh-CN"/>
        </w:rPr>
      </w:pPr>
      <w:r w:rsidRPr="005647EB">
        <w:rPr>
          <w:lang w:eastAsia="zh-CN"/>
        </w:rPr>
        <w:t>8.</w:t>
      </w:r>
      <w:r w:rsidRPr="005647EB">
        <w:rPr>
          <w:lang w:eastAsia="zh-CN"/>
        </w:rPr>
        <w:tab/>
        <w:t>The UE shall transmit RRCConnectionReconfigurationComplete message.</w:t>
      </w:r>
    </w:p>
    <w:p w14:paraId="0DE433AE" w14:textId="77777777" w:rsidR="00123ECE" w:rsidRPr="005647EB" w:rsidRDefault="00EB52EE" w:rsidP="0099395D">
      <w:pPr>
        <w:pStyle w:val="B1"/>
        <w:ind w:left="709" w:hanging="425"/>
        <w:rPr>
          <w:lang w:eastAsia="zh-CN"/>
        </w:rPr>
      </w:pPr>
      <w:r w:rsidRPr="005647EB">
        <w:rPr>
          <w:lang w:eastAsia="zh-CN"/>
        </w:rPr>
        <w:t>9</w:t>
      </w:r>
      <w:r w:rsidR="00123ECE" w:rsidRPr="005647EB">
        <w:rPr>
          <w:lang w:eastAsia="zh-CN"/>
        </w:rPr>
        <w:t>.</w:t>
      </w:r>
      <w:r w:rsidRPr="005647EB">
        <w:rPr>
          <w:lang w:eastAsia="zh-CN"/>
        </w:rPr>
        <w:tab/>
      </w:r>
      <w:r w:rsidR="00123ECE" w:rsidRPr="005647EB">
        <w:t xml:space="preserve">SS shall transmit an RRCConnectionReconfiguration message during period T2, </w:t>
      </w:r>
      <w:r w:rsidR="00123ECE" w:rsidRPr="005647EB">
        <w:rPr>
          <w:lang w:eastAsia="zh-CN"/>
        </w:rPr>
        <w:t xml:space="preserve">The </w:t>
      </w:r>
      <w:r w:rsidR="00123ECE" w:rsidRPr="005647EB">
        <w:t xml:space="preserve">RRC message shall create a measurement report configuration with purpose </w:t>
      </w:r>
      <w:r w:rsidR="00123ECE" w:rsidRPr="005647EB">
        <w:rPr>
          <w:i/>
        </w:rPr>
        <w:t>reportCGI</w:t>
      </w:r>
      <w:r w:rsidR="00123ECE" w:rsidRPr="005647EB">
        <w:t xml:space="preserve"> and </w:t>
      </w:r>
      <w:r w:rsidR="00123ECE" w:rsidRPr="005647EB">
        <w:rPr>
          <w:i/>
        </w:rPr>
        <w:t>si-RequestForHO</w:t>
      </w:r>
      <w:r w:rsidR="00123ECE" w:rsidRPr="005647EB">
        <w:t xml:space="preserve"> set to TRUE.</w:t>
      </w:r>
    </w:p>
    <w:p w14:paraId="069F42E7" w14:textId="77777777" w:rsidR="00123ECE" w:rsidRPr="005647EB" w:rsidRDefault="00EB52EE" w:rsidP="0099395D">
      <w:pPr>
        <w:pStyle w:val="B1"/>
        <w:ind w:left="709" w:hanging="425"/>
        <w:rPr>
          <w:lang w:eastAsia="zh-CN"/>
        </w:rPr>
      </w:pPr>
      <w:r w:rsidRPr="005647EB">
        <w:rPr>
          <w:lang w:eastAsia="zh-CN"/>
        </w:rPr>
        <w:t>10</w:t>
      </w:r>
      <w:r w:rsidR="00123ECE" w:rsidRPr="005647EB">
        <w:rPr>
          <w:lang w:eastAsia="zh-CN"/>
        </w:rPr>
        <w:t>.</w:t>
      </w:r>
      <w:r w:rsidRPr="005647EB">
        <w:rPr>
          <w:lang w:eastAsia="zh-CN"/>
        </w:rPr>
        <w:tab/>
      </w:r>
      <w:r w:rsidR="00123ECE" w:rsidRPr="005647EB">
        <w:rPr>
          <w:lang w:eastAsia="zh-CN"/>
        </w:rPr>
        <w:t>The SS shall start T3 timer when the last TTI containing the RRC message implying SI reading is sent to UE.</w:t>
      </w:r>
    </w:p>
    <w:p w14:paraId="26D63D3C" w14:textId="77777777" w:rsidR="00123ECE" w:rsidRPr="005647EB" w:rsidRDefault="00EB52EE" w:rsidP="0099395D">
      <w:pPr>
        <w:pStyle w:val="B1"/>
        <w:ind w:left="709" w:hanging="425"/>
        <w:rPr>
          <w:lang w:eastAsia="zh-CN"/>
        </w:rPr>
      </w:pPr>
      <w:r w:rsidRPr="005647EB">
        <w:t>11</w:t>
      </w:r>
      <w:r w:rsidR="00123ECE" w:rsidRPr="005647EB">
        <w:t>.</w:t>
      </w:r>
      <w:r w:rsidRPr="005647EB">
        <w:tab/>
      </w:r>
      <w:r w:rsidR="00123ECE" w:rsidRPr="005647EB">
        <w:t>The UE shall transmit RRCConnectionReconfigurationComplete message.</w:t>
      </w:r>
    </w:p>
    <w:p w14:paraId="03F7EBCF" w14:textId="77777777" w:rsidR="00123ECE" w:rsidRPr="005647EB" w:rsidRDefault="00123ECE" w:rsidP="0099395D">
      <w:pPr>
        <w:pStyle w:val="B1"/>
        <w:ind w:left="709" w:hanging="425"/>
        <w:rPr>
          <w:lang w:eastAsia="zh-CN"/>
        </w:rPr>
      </w:pPr>
      <w:r w:rsidRPr="005647EB">
        <w:rPr>
          <w:lang w:eastAsia="zh-CN"/>
        </w:rPr>
        <w:t>1</w:t>
      </w:r>
      <w:r w:rsidR="00EB52EE" w:rsidRPr="005647EB">
        <w:rPr>
          <w:lang w:eastAsia="zh-CN"/>
        </w:rPr>
        <w:t>2</w:t>
      </w:r>
      <w:r w:rsidRPr="005647EB">
        <w:rPr>
          <w:lang w:eastAsia="zh-CN"/>
        </w:rPr>
        <w:t>.</w:t>
      </w:r>
      <w:r w:rsidR="00EB52EE" w:rsidRPr="005647EB">
        <w:rPr>
          <w:lang w:eastAsia="zh-CN"/>
        </w:rPr>
        <w:tab/>
      </w:r>
      <w:r w:rsidRPr="005647EB">
        <w:rPr>
          <w:lang w:eastAsia="zh-CN"/>
        </w:rPr>
        <w:t>UE shall transmit a MeasurementReport message containing the cell global identifier of cell 2 within 170 milliseconds from the start of T3. The UE shall be scheduled continuously throughout the test, and from the start of T3 until 170 ms at least 42 ACK/NACK shall be detected as being transmitted by the UE. If the overall delays measured from the beginning of time period T3 is less than 170 ms, and the UE have more than 42 ACK/NACKs transmitted from the start of T3 until 170 ms, then the number of successful tests is increased by one. If the UE fails to report the cell global identifier within the overall delays measured requirement, or the UE have less than 42 ACK/NACKs transmitted from the start of T3 until 170 ms, then the number of failure tests is increased by one.</w:t>
      </w:r>
    </w:p>
    <w:p w14:paraId="591E22D7" w14:textId="77777777" w:rsidR="00123ECE" w:rsidRPr="005647EB" w:rsidRDefault="00123ECE" w:rsidP="0099395D">
      <w:pPr>
        <w:pStyle w:val="B1"/>
        <w:ind w:left="709" w:hanging="425"/>
      </w:pPr>
      <w:r w:rsidRPr="005647EB">
        <w:rPr>
          <w:lang w:eastAsia="zh-CN"/>
        </w:rPr>
        <w:t>1</w:t>
      </w:r>
      <w:r w:rsidR="00EB52EE" w:rsidRPr="005647EB">
        <w:rPr>
          <w:lang w:eastAsia="zh-CN"/>
        </w:rPr>
        <w:t>3</w:t>
      </w:r>
      <w:r w:rsidRPr="005647EB">
        <w:t>.</w:t>
      </w:r>
      <w:r w:rsidR="00EB52EE" w:rsidRPr="005647EB">
        <w:tab/>
      </w:r>
      <w:r w:rsidRPr="005647EB">
        <w:t xml:space="preserve">After the SS receive the MeasurementReport message </w:t>
      </w:r>
      <w:r w:rsidR="00EB52EE" w:rsidRPr="005647EB">
        <w:t>(</w:t>
      </w:r>
      <w:r w:rsidRPr="005647EB">
        <w:t xml:space="preserve">in step </w:t>
      </w:r>
      <w:r w:rsidRPr="005647EB">
        <w:rPr>
          <w:lang w:eastAsia="zh-CN"/>
        </w:rPr>
        <w:t>1</w:t>
      </w:r>
      <w:r w:rsidR="00EB52EE" w:rsidRPr="005647EB">
        <w:rPr>
          <w:lang w:eastAsia="zh-CN"/>
        </w:rPr>
        <w:t>2</w:t>
      </w:r>
      <w:r w:rsidRPr="005647EB">
        <w:t>) or when T</w:t>
      </w:r>
      <w:r w:rsidRPr="005647EB">
        <w:rPr>
          <w:lang w:eastAsia="zh-CN"/>
        </w:rPr>
        <w:t>3</w:t>
      </w:r>
      <w:r w:rsidRPr="005647EB">
        <w:t xml:space="preserve"> expires, the SS shall transmit RRCConnectionRelease message to release the RRC connection which includes the release of the established radio bearers as well as all radio resources.</w:t>
      </w:r>
    </w:p>
    <w:p w14:paraId="742B663F" w14:textId="77777777" w:rsidR="00123ECE" w:rsidRPr="005647EB" w:rsidRDefault="00123ECE" w:rsidP="0099395D">
      <w:pPr>
        <w:pStyle w:val="B1"/>
        <w:ind w:left="709" w:hanging="425"/>
      </w:pPr>
      <w:r w:rsidRPr="005647EB">
        <w:rPr>
          <w:lang w:eastAsia="zh-CN"/>
        </w:rPr>
        <w:t>1</w:t>
      </w:r>
      <w:r w:rsidR="00EB52EE" w:rsidRPr="005647EB">
        <w:rPr>
          <w:lang w:eastAsia="zh-CN"/>
        </w:rPr>
        <w:t>4</w:t>
      </w:r>
      <w:r w:rsidRPr="005647EB">
        <w:t>.</w:t>
      </w:r>
      <w:r w:rsidR="00EB52EE" w:rsidRPr="005647EB">
        <w:tab/>
      </w:r>
      <w:r w:rsidRPr="005647EB">
        <w:t>Set Cell 2 physical cell identity = ((current cell 2 physical cell identity + 1) mod 14 + 2) for next iteration of the test procedure loop.</w:t>
      </w:r>
    </w:p>
    <w:p w14:paraId="75B52DE6" w14:textId="77777777" w:rsidR="0099395D" w:rsidRPr="005647EB" w:rsidRDefault="00123ECE" w:rsidP="0099395D">
      <w:pPr>
        <w:pStyle w:val="B1"/>
        <w:ind w:left="709" w:hanging="425"/>
      </w:pPr>
      <w:r w:rsidRPr="005647EB">
        <w:rPr>
          <w:lang w:eastAsia="zh-CN"/>
        </w:rPr>
        <w:t>1</w:t>
      </w:r>
      <w:r w:rsidR="00EB52EE" w:rsidRPr="005647EB">
        <w:rPr>
          <w:lang w:eastAsia="zh-CN"/>
        </w:rPr>
        <w:t>5</w:t>
      </w:r>
      <w:r w:rsidRPr="005647EB">
        <w:t>.</w:t>
      </w:r>
      <w:r w:rsidR="00EB52EE" w:rsidRPr="005647EB">
        <w:tab/>
      </w:r>
      <w:r w:rsidRPr="005647EB">
        <w:t>After the RRC connection release, the SS:</w:t>
      </w:r>
    </w:p>
    <w:p w14:paraId="5A290B9A" w14:textId="77777777" w:rsidR="0099395D" w:rsidRPr="005647EB" w:rsidRDefault="00123ECE" w:rsidP="0099395D">
      <w:pPr>
        <w:pStyle w:val="B2"/>
      </w:pPr>
      <w:r w:rsidRPr="005647EB">
        <w:t>-</w:t>
      </w:r>
      <w:r w:rsidR="0099395D"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99395D" w:rsidRPr="005647EB">
        <w:t xml:space="preserve">; </w:t>
      </w:r>
      <w:r w:rsidRPr="005647EB">
        <w:t>or</w:t>
      </w:r>
    </w:p>
    <w:p w14:paraId="3FFE7E6A" w14:textId="1D604AA2" w:rsidR="00123ECE" w:rsidRPr="005647EB" w:rsidRDefault="00123ECE" w:rsidP="0099395D">
      <w:pPr>
        <w:pStyle w:val="B2"/>
      </w:pPr>
      <w:r w:rsidRPr="005647EB">
        <w:t>-</w:t>
      </w:r>
      <w:r w:rsidR="0099395D" w:rsidRPr="005647EB">
        <w:tab/>
      </w:r>
      <w:r w:rsidRPr="005647EB">
        <w:t xml:space="preserve">switches off and on the UE and ensures the UE is in State 3A-RF according </w:t>
      </w:r>
      <w:r w:rsidR="002570E4" w:rsidRPr="005647EB">
        <w:t>to 3GPP TS</w:t>
      </w:r>
      <w:r w:rsidRPr="005647EB">
        <w:t xml:space="preserve"> 36.508 [7] clause</w:t>
      </w:r>
      <w:r w:rsidR="0099395D" w:rsidRPr="005647EB">
        <w:t> </w:t>
      </w:r>
      <w:r w:rsidRPr="005647EB">
        <w:t>7.2A.3.</w:t>
      </w:r>
    </w:p>
    <w:p w14:paraId="21448858" w14:textId="77777777" w:rsidR="00123ECE" w:rsidRPr="005647EB" w:rsidRDefault="00123ECE" w:rsidP="0099395D">
      <w:pPr>
        <w:pStyle w:val="B1"/>
        <w:ind w:left="709" w:hanging="425"/>
      </w:pPr>
      <w:r w:rsidRPr="005647EB">
        <w:t>1</w:t>
      </w:r>
      <w:r w:rsidR="00EB52EE" w:rsidRPr="005647EB">
        <w:rPr>
          <w:lang w:eastAsia="zh-CN"/>
        </w:rPr>
        <w:t>6</w:t>
      </w:r>
      <w:r w:rsidRPr="005647EB">
        <w:t>.</w:t>
      </w:r>
      <w:r w:rsidR="00EB52EE" w:rsidRPr="005647EB">
        <w:tab/>
      </w:r>
      <w:r w:rsidRPr="005647EB">
        <w:t>Repeat step 2-</w:t>
      </w:r>
      <w:r w:rsidRPr="005647EB">
        <w:rPr>
          <w:lang w:eastAsia="zh-CN"/>
        </w:rPr>
        <w:t>1</w:t>
      </w:r>
      <w:r w:rsidR="00EB52EE" w:rsidRPr="005647EB">
        <w:rPr>
          <w:lang w:eastAsia="zh-CN"/>
        </w:rPr>
        <w:t>5</w:t>
      </w:r>
      <w:r w:rsidRPr="005647EB">
        <w:t xml:space="preserve"> until the confidence level according to </w:t>
      </w:r>
      <w:r w:rsidRPr="005647EB">
        <w:rPr>
          <w:rFonts w:eastAsia="??"/>
        </w:rPr>
        <w:t>Tables G.2.3</w:t>
      </w:r>
      <w:smartTag w:uri="urn:schemas-microsoft-com:office:smarttags" w:element="chmetcnv">
        <w:smartTagPr>
          <w:attr w:name="UnitName" w:val="in"/>
          <w:attr w:name="SourceValue" w:val="1"/>
          <w:attr w:name="HasSpace" w:val="True"/>
          <w:attr w:name="Negative" w:val="True"/>
          <w:attr w:name="NumberType" w:val="1"/>
          <w:attr w:name="TCSC" w:val="0"/>
        </w:smartTagPr>
        <w:r w:rsidRPr="005647EB">
          <w:rPr>
            <w:rFonts w:eastAsia="??"/>
          </w:rPr>
          <w:t>-1 in</w:t>
        </w:r>
      </w:smartTag>
      <w:r w:rsidRPr="005647EB">
        <w:rPr>
          <w:rFonts w:eastAsia="??"/>
        </w:rPr>
        <w:t xml:space="preserve"> Annex G clause G.2 is achieved.</w:t>
      </w:r>
    </w:p>
    <w:p w14:paraId="5D2F57A8" w14:textId="77777777" w:rsidR="00123ECE" w:rsidRPr="005647EB" w:rsidRDefault="00123ECE" w:rsidP="002570E4">
      <w:pPr>
        <w:pStyle w:val="Heading5"/>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.4.3</w:t>
      </w:r>
      <w:r w:rsidRPr="005647EB">
        <w:tab/>
        <w:t>Message contents</w:t>
      </w:r>
    </w:p>
    <w:p w14:paraId="7C42B101" w14:textId="53C48860" w:rsidR="00123ECE" w:rsidRPr="005647EB" w:rsidRDefault="00123ECE" w:rsidP="002570E4">
      <w:pPr>
        <w:rPr>
          <w:lang w:eastAsia="zh-CN"/>
        </w:rPr>
      </w:pPr>
      <w:r w:rsidRPr="005647EB">
        <w:t xml:space="preserve">Message contents are according </w:t>
      </w:r>
      <w:r w:rsidR="002570E4" w:rsidRPr="005647EB">
        <w:t>to 3GPP TS</w:t>
      </w:r>
      <w:r w:rsidRPr="005647EB">
        <w:t xml:space="preserve"> 36.508 [7] clause 4.6 with the following exceptions:</w:t>
      </w:r>
    </w:p>
    <w:p w14:paraId="258D5F90" w14:textId="77777777" w:rsidR="00123ECE" w:rsidRPr="005647EB" w:rsidRDefault="00123ECE" w:rsidP="002570E4">
      <w:pPr>
        <w:pStyle w:val="TH"/>
        <w:keepNext w:val="0"/>
        <w:keepLines w:val="0"/>
        <w:rPr>
          <w:lang w:eastAsia="zh-CN"/>
        </w:rPr>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rPr>
            <w:lang w:eastAsia="zh-CN"/>
          </w:rPr>
          <w:t>8.4.4</w:t>
        </w:r>
      </w:smartTag>
      <w:r w:rsidRPr="005647EB">
        <w:rPr>
          <w:lang w:eastAsia="zh-CN"/>
        </w:rPr>
        <w:t>.4.3</w:t>
      </w:r>
      <w:r w:rsidRPr="005647EB">
        <w:t xml:space="preserve">-1: Common </w:t>
      </w:r>
      <w:r w:rsidRPr="005647EB">
        <w:rPr>
          <w:lang w:eastAsia="zh-CN"/>
        </w:rPr>
        <w:t xml:space="preserve">Exception messages </w:t>
      </w:r>
      <w:r w:rsidRPr="005647EB">
        <w:rPr>
          <w:rFonts w:cs="v4.2.0"/>
        </w:rPr>
        <w:t xml:space="preserve">for </w:t>
      </w:r>
      <w:r w:rsidRPr="005647EB">
        <w:t xml:space="preserve">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4AF4E5EA" w14:textId="77777777" w:rsidTr="0099395D">
        <w:trPr>
          <w:cantSplit/>
          <w:jc w:val="center"/>
        </w:trPr>
        <w:tc>
          <w:tcPr>
            <w:tcW w:w="8022" w:type="dxa"/>
            <w:gridSpan w:val="2"/>
          </w:tcPr>
          <w:p w14:paraId="3B97D5E1" w14:textId="6CA5D39B" w:rsidR="00123ECE" w:rsidRPr="005647EB" w:rsidRDefault="00123EC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5D14A639" w14:textId="77777777" w:rsidTr="0099395D">
        <w:trPr>
          <w:cantSplit/>
          <w:jc w:val="center"/>
        </w:trPr>
        <w:tc>
          <w:tcPr>
            <w:tcW w:w="5692" w:type="dxa"/>
          </w:tcPr>
          <w:p w14:paraId="30251F4B" w14:textId="6F6177F9"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B2E5F8F" w14:textId="77777777" w:rsidR="00123ECE" w:rsidRPr="005647EB" w:rsidRDefault="00123ECE" w:rsidP="002570E4">
            <w:pPr>
              <w:pStyle w:val="TAL"/>
              <w:keepNext w:val="0"/>
              <w:keepLines w:val="0"/>
              <w:rPr>
                <w:lang w:eastAsia="zh-CN"/>
              </w:rPr>
            </w:pPr>
          </w:p>
        </w:tc>
      </w:tr>
      <w:tr w:rsidR="00123ECE" w:rsidRPr="005647EB" w14:paraId="592AE98F" w14:textId="77777777" w:rsidTr="0099395D">
        <w:trPr>
          <w:cantSplit/>
          <w:jc w:val="center"/>
        </w:trPr>
        <w:tc>
          <w:tcPr>
            <w:tcW w:w="5692" w:type="dxa"/>
          </w:tcPr>
          <w:p w14:paraId="7C39B82A" w14:textId="5CDE5A72"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4D5B0CD5" w14:textId="224E4B91" w:rsidR="00123ECE" w:rsidRPr="005647EB" w:rsidRDefault="00123ECE" w:rsidP="002570E4">
            <w:pPr>
              <w:pStyle w:val="TAL"/>
              <w:keepNext w:val="0"/>
              <w:keepLines w:val="0"/>
            </w:pPr>
            <w:r w:rsidRPr="005647EB">
              <w:t>Table</w:t>
            </w:r>
            <w:r w:rsidR="002570E4" w:rsidRPr="005647EB">
              <w:t xml:space="preserve"> </w:t>
            </w:r>
            <w:r w:rsidRPr="005647EB">
              <w:t>H.3.1-1</w:t>
            </w:r>
          </w:p>
          <w:p w14:paraId="39081EAC" w14:textId="49696D2B" w:rsidR="00123ECE" w:rsidRPr="005647EB" w:rsidRDefault="00123ECE" w:rsidP="002570E4">
            <w:pPr>
              <w:pStyle w:val="TAL"/>
              <w:keepNext w:val="0"/>
              <w:keepLines w:val="0"/>
            </w:pPr>
            <w:r w:rsidRPr="005647EB">
              <w:t>Table</w:t>
            </w:r>
            <w:r w:rsidR="002570E4" w:rsidRPr="005647EB">
              <w:t xml:space="preserve"> </w:t>
            </w:r>
            <w:r w:rsidRPr="005647EB">
              <w:t>H.3.1-7</w:t>
            </w:r>
          </w:p>
          <w:p w14:paraId="078D776B" w14:textId="1CDB1983" w:rsidR="00123ECE" w:rsidRPr="005647EB" w:rsidRDefault="00123ECE" w:rsidP="002570E4">
            <w:pPr>
              <w:pStyle w:val="TAL"/>
              <w:keepNext w:val="0"/>
              <w:keepLines w:val="0"/>
            </w:pPr>
            <w:r w:rsidRPr="005647EB">
              <w:t>Table</w:t>
            </w:r>
            <w:r w:rsidR="002570E4" w:rsidRPr="005647EB">
              <w:t xml:space="preserve"> </w:t>
            </w:r>
            <w:r w:rsidRPr="005647EB">
              <w:t>H.3.1-9</w:t>
            </w:r>
          </w:p>
        </w:tc>
      </w:tr>
    </w:tbl>
    <w:p w14:paraId="5E4EFACC" w14:textId="77777777" w:rsidR="00123ECE" w:rsidRPr="005647EB" w:rsidRDefault="00123ECE" w:rsidP="002570E4">
      <w:pPr>
        <w:rPr>
          <w:lang w:eastAsia="zh-CN"/>
        </w:rPr>
      </w:pPr>
    </w:p>
    <w:p w14:paraId="16F85AE0" w14:textId="77777777" w:rsidR="00123ECE" w:rsidRPr="005647EB" w:rsidRDefault="00123ECE" w:rsidP="0099395D">
      <w:pPr>
        <w:pStyle w:val="TH"/>
      </w:pPr>
      <w:r w:rsidRPr="005647EB">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.4.3-</w:t>
      </w:r>
      <w:r w:rsidRPr="005647EB">
        <w:rPr>
          <w:lang w:eastAsia="zh-CN"/>
        </w:rPr>
        <w:t>2</w:t>
      </w:r>
      <w:r w:rsidRPr="005647EB">
        <w:t xml:space="preserve">: </w:t>
      </w:r>
      <w:r w:rsidRPr="005647EB">
        <w:rPr>
          <w:i/>
        </w:rPr>
        <w:t>ReportConfigEUTRA-A3</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(step3)</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61F24176" w14:textId="77777777" w:rsidTr="002570E4">
        <w:trPr>
          <w:jc w:val="center"/>
        </w:trPr>
        <w:tc>
          <w:tcPr>
            <w:tcW w:w="9527" w:type="dxa"/>
            <w:gridSpan w:val="4"/>
            <w:tcBorders>
              <w:bottom w:val="single" w:sz="4" w:space="0" w:color="auto"/>
            </w:tcBorders>
          </w:tcPr>
          <w:p w14:paraId="50C2F307" w14:textId="1B65790E" w:rsidR="00123ECE" w:rsidRPr="005647EB" w:rsidRDefault="00123ECE" w:rsidP="0099395D">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698DFBA8" w14:textId="77777777" w:rsidTr="002570E4">
        <w:trPr>
          <w:jc w:val="center"/>
        </w:trPr>
        <w:tc>
          <w:tcPr>
            <w:tcW w:w="4427" w:type="dxa"/>
            <w:tcBorders>
              <w:right w:val="single" w:sz="4" w:space="0" w:color="auto"/>
            </w:tcBorders>
          </w:tcPr>
          <w:p w14:paraId="25C6379E" w14:textId="01F7ECD6" w:rsidR="00123ECE" w:rsidRPr="005647EB" w:rsidRDefault="00123ECE" w:rsidP="0099395D">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0506384" w14:textId="77777777" w:rsidR="00123ECE" w:rsidRPr="005647EB" w:rsidRDefault="00123ECE" w:rsidP="0099395D">
            <w:pPr>
              <w:pStyle w:val="TAH"/>
            </w:pPr>
            <w:r w:rsidRPr="005647EB">
              <w:t>Value/remark</w:t>
            </w:r>
          </w:p>
        </w:tc>
        <w:tc>
          <w:tcPr>
            <w:tcW w:w="1700" w:type="dxa"/>
            <w:tcBorders>
              <w:left w:val="single" w:sz="4" w:space="0" w:color="auto"/>
              <w:right w:val="single" w:sz="4" w:space="0" w:color="auto"/>
            </w:tcBorders>
          </w:tcPr>
          <w:p w14:paraId="6706A4DB" w14:textId="77777777" w:rsidR="00123ECE" w:rsidRPr="005647EB" w:rsidRDefault="00123ECE" w:rsidP="0099395D">
            <w:pPr>
              <w:pStyle w:val="TAH"/>
            </w:pPr>
            <w:r w:rsidRPr="005647EB">
              <w:t>Comment</w:t>
            </w:r>
          </w:p>
        </w:tc>
        <w:tc>
          <w:tcPr>
            <w:tcW w:w="1133" w:type="dxa"/>
            <w:tcBorders>
              <w:left w:val="single" w:sz="4" w:space="0" w:color="auto"/>
            </w:tcBorders>
          </w:tcPr>
          <w:p w14:paraId="04EF409A" w14:textId="77777777" w:rsidR="00123ECE" w:rsidRPr="005647EB" w:rsidRDefault="00123ECE" w:rsidP="0099395D">
            <w:pPr>
              <w:pStyle w:val="TAH"/>
            </w:pPr>
            <w:r w:rsidRPr="005647EB">
              <w:t>Condition</w:t>
            </w:r>
          </w:p>
        </w:tc>
      </w:tr>
      <w:tr w:rsidR="00123ECE" w:rsidRPr="005647EB" w14:paraId="73FD1BAD" w14:textId="77777777" w:rsidTr="002570E4">
        <w:trPr>
          <w:jc w:val="center"/>
        </w:trPr>
        <w:tc>
          <w:tcPr>
            <w:tcW w:w="4427" w:type="dxa"/>
            <w:tcBorders>
              <w:right w:val="single" w:sz="4" w:space="0" w:color="auto"/>
            </w:tcBorders>
          </w:tcPr>
          <w:p w14:paraId="06FC4037" w14:textId="07470683" w:rsidR="00123ECE" w:rsidRPr="005647EB" w:rsidRDefault="00123ECE" w:rsidP="0099395D">
            <w:pPr>
              <w:pStyle w:val="TAL"/>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16382BD7" w14:textId="77777777" w:rsidR="00123ECE" w:rsidRPr="005647EB" w:rsidRDefault="00123ECE" w:rsidP="0099395D">
            <w:pPr>
              <w:pStyle w:val="TAL"/>
            </w:pPr>
          </w:p>
        </w:tc>
        <w:tc>
          <w:tcPr>
            <w:tcW w:w="1700" w:type="dxa"/>
            <w:tcBorders>
              <w:left w:val="single" w:sz="4" w:space="0" w:color="auto"/>
              <w:right w:val="single" w:sz="4" w:space="0" w:color="auto"/>
            </w:tcBorders>
          </w:tcPr>
          <w:p w14:paraId="03F690E1" w14:textId="77777777" w:rsidR="00123ECE" w:rsidRPr="005647EB" w:rsidRDefault="00123ECE" w:rsidP="0099395D">
            <w:pPr>
              <w:pStyle w:val="TAL"/>
            </w:pPr>
          </w:p>
        </w:tc>
        <w:tc>
          <w:tcPr>
            <w:tcW w:w="1133" w:type="dxa"/>
            <w:tcBorders>
              <w:left w:val="single" w:sz="4" w:space="0" w:color="auto"/>
            </w:tcBorders>
          </w:tcPr>
          <w:p w14:paraId="2520BCF0" w14:textId="77777777" w:rsidR="00123ECE" w:rsidRPr="005647EB" w:rsidRDefault="00123ECE" w:rsidP="0099395D">
            <w:pPr>
              <w:pStyle w:val="TAL"/>
            </w:pPr>
          </w:p>
        </w:tc>
      </w:tr>
      <w:tr w:rsidR="00123ECE" w:rsidRPr="005647EB" w14:paraId="0A92442C" w14:textId="77777777" w:rsidTr="002570E4">
        <w:trPr>
          <w:jc w:val="center"/>
        </w:trPr>
        <w:tc>
          <w:tcPr>
            <w:tcW w:w="4427" w:type="dxa"/>
            <w:tcBorders>
              <w:right w:val="single" w:sz="4" w:space="0" w:color="auto"/>
            </w:tcBorders>
          </w:tcPr>
          <w:p w14:paraId="501BA98B" w14:textId="3149F5EA" w:rsidR="00123ECE" w:rsidRPr="005647EB" w:rsidRDefault="002570E4" w:rsidP="0099395D">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50441056" w14:textId="77777777" w:rsidR="00123ECE" w:rsidRPr="005647EB" w:rsidRDefault="00123ECE" w:rsidP="0099395D">
            <w:pPr>
              <w:pStyle w:val="TAL"/>
            </w:pPr>
          </w:p>
        </w:tc>
        <w:tc>
          <w:tcPr>
            <w:tcW w:w="1700" w:type="dxa"/>
            <w:tcBorders>
              <w:left w:val="single" w:sz="4" w:space="0" w:color="auto"/>
              <w:right w:val="single" w:sz="4" w:space="0" w:color="auto"/>
            </w:tcBorders>
          </w:tcPr>
          <w:p w14:paraId="5E33A116" w14:textId="77777777" w:rsidR="00123ECE" w:rsidRPr="005647EB" w:rsidRDefault="00123ECE" w:rsidP="0099395D">
            <w:pPr>
              <w:pStyle w:val="TAL"/>
            </w:pPr>
          </w:p>
        </w:tc>
        <w:tc>
          <w:tcPr>
            <w:tcW w:w="1133" w:type="dxa"/>
            <w:tcBorders>
              <w:left w:val="single" w:sz="4" w:space="0" w:color="auto"/>
            </w:tcBorders>
          </w:tcPr>
          <w:p w14:paraId="7DB7ADC4" w14:textId="77777777" w:rsidR="00123ECE" w:rsidRPr="005647EB" w:rsidRDefault="00123ECE" w:rsidP="0099395D">
            <w:pPr>
              <w:pStyle w:val="TAL"/>
            </w:pPr>
          </w:p>
        </w:tc>
      </w:tr>
      <w:tr w:rsidR="00123ECE" w:rsidRPr="005647EB" w14:paraId="2D8D9599" w14:textId="77777777" w:rsidTr="002570E4">
        <w:trPr>
          <w:jc w:val="center"/>
        </w:trPr>
        <w:tc>
          <w:tcPr>
            <w:tcW w:w="4427" w:type="dxa"/>
            <w:tcBorders>
              <w:right w:val="single" w:sz="4" w:space="0" w:color="auto"/>
            </w:tcBorders>
          </w:tcPr>
          <w:p w14:paraId="284E0B27" w14:textId="0A3EAF7A" w:rsidR="00123ECE" w:rsidRPr="005647EB" w:rsidRDefault="002570E4" w:rsidP="0099395D">
            <w:pPr>
              <w:pStyle w:val="TAL"/>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550E8F5D" w14:textId="77777777" w:rsidR="00123ECE" w:rsidRPr="005647EB" w:rsidRDefault="00123ECE" w:rsidP="0099395D">
            <w:pPr>
              <w:pStyle w:val="TAL"/>
            </w:pPr>
          </w:p>
        </w:tc>
        <w:tc>
          <w:tcPr>
            <w:tcW w:w="1700" w:type="dxa"/>
            <w:tcBorders>
              <w:left w:val="single" w:sz="4" w:space="0" w:color="auto"/>
              <w:right w:val="single" w:sz="4" w:space="0" w:color="auto"/>
            </w:tcBorders>
          </w:tcPr>
          <w:p w14:paraId="2A9EC578" w14:textId="77777777" w:rsidR="00123ECE" w:rsidRPr="005647EB" w:rsidRDefault="00123ECE" w:rsidP="0099395D">
            <w:pPr>
              <w:pStyle w:val="TAL"/>
            </w:pPr>
          </w:p>
        </w:tc>
        <w:tc>
          <w:tcPr>
            <w:tcW w:w="1133" w:type="dxa"/>
            <w:tcBorders>
              <w:left w:val="single" w:sz="4" w:space="0" w:color="auto"/>
            </w:tcBorders>
          </w:tcPr>
          <w:p w14:paraId="280A488A" w14:textId="77777777" w:rsidR="00123ECE" w:rsidRPr="005647EB" w:rsidRDefault="00123ECE" w:rsidP="0099395D">
            <w:pPr>
              <w:pStyle w:val="TAL"/>
            </w:pPr>
          </w:p>
        </w:tc>
      </w:tr>
      <w:tr w:rsidR="00123ECE" w:rsidRPr="005647EB" w14:paraId="5E64BB75" w14:textId="77777777" w:rsidTr="002570E4">
        <w:trPr>
          <w:jc w:val="center"/>
        </w:trPr>
        <w:tc>
          <w:tcPr>
            <w:tcW w:w="4427" w:type="dxa"/>
            <w:tcBorders>
              <w:right w:val="single" w:sz="4" w:space="0" w:color="auto"/>
            </w:tcBorders>
          </w:tcPr>
          <w:p w14:paraId="2BB0E2A7" w14:textId="20B8ED7E" w:rsidR="00123ECE" w:rsidRPr="005647EB" w:rsidRDefault="002570E4" w:rsidP="0099395D">
            <w:pPr>
              <w:pStyle w:val="TAL"/>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3BF3F2DD" w14:textId="77777777" w:rsidR="00123ECE" w:rsidRPr="005647EB" w:rsidRDefault="00123ECE" w:rsidP="0099395D">
            <w:pPr>
              <w:pStyle w:val="TAL"/>
            </w:pPr>
          </w:p>
        </w:tc>
        <w:tc>
          <w:tcPr>
            <w:tcW w:w="1700" w:type="dxa"/>
            <w:tcBorders>
              <w:left w:val="single" w:sz="4" w:space="0" w:color="auto"/>
              <w:right w:val="single" w:sz="4" w:space="0" w:color="auto"/>
            </w:tcBorders>
          </w:tcPr>
          <w:p w14:paraId="18B8EC18" w14:textId="77777777" w:rsidR="00123ECE" w:rsidRPr="005647EB" w:rsidRDefault="00123ECE" w:rsidP="0099395D">
            <w:pPr>
              <w:pStyle w:val="TAL"/>
            </w:pPr>
          </w:p>
        </w:tc>
        <w:tc>
          <w:tcPr>
            <w:tcW w:w="1133" w:type="dxa"/>
            <w:tcBorders>
              <w:left w:val="single" w:sz="4" w:space="0" w:color="auto"/>
            </w:tcBorders>
          </w:tcPr>
          <w:p w14:paraId="0946061A" w14:textId="77777777" w:rsidR="00123ECE" w:rsidRPr="005647EB" w:rsidRDefault="00123ECE" w:rsidP="0099395D">
            <w:pPr>
              <w:pStyle w:val="TAL"/>
            </w:pPr>
          </w:p>
        </w:tc>
      </w:tr>
      <w:tr w:rsidR="00123ECE" w:rsidRPr="005647EB" w14:paraId="1E0A50C0" w14:textId="77777777" w:rsidTr="002570E4">
        <w:trPr>
          <w:jc w:val="center"/>
        </w:trPr>
        <w:tc>
          <w:tcPr>
            <w:tcW w:w="4427" w:type="dxa"/>
            <w:tcBorders>
              <w:right w:val="single" w:sz="4" w:space="0" w:color="auto"/>
            </w:tcBorders>
          </w:tcPr>
          <w:p w14:paraId="59785131" w14:textId="62EBD892" w:rsidR="00123ECE" w:rsidRPr="005647EB" w:rsidRDefault="002570E4" w:rsidP="0099395D">
            <w:pPr>
              <w:pStyle w:val="TAL"/>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77CFAEE5" w14:textId="77777777" w:rsidR="00123ECE" w:rsidRPr="005647EB" w:rsidRDefault="00123ECE" w:rsidP="0099395D">
            <w:pPr>
              <w:pStyle w:val="TAL"/>
            </w:pPr>
          </w:p>
        </w:tc>
        <w:tc>
          <w:tcPr>
            <w:tcW w:w="1700" w:type="dxa"/>
            <w:tcBorders>
              <w:left w:val="single" w:sz="4" w:space="0" w:color="auto"/>
              <w:right w:val="single" w:sz="4" w:space="0" w:color="auto"/>
            </w:tcBorders>
          </w:tcPr>
          <w:p w14:paraId="75758F2F" w14:textId="77777777" w:rsidR="00123ECE" w:rsidRPr="005647EB" w:rsidRDefault="00123ECE" w:rsidP="0099395D">
            <w:pPr>
              <w:pStyle w:val="TAL"/>
            </w:pPr>
          </w:p>
        </w:tc>
        <w:tc>
          <w:tcPr>
            <w:tcW w:w="1133" w:type="dxa"/>
            <w:tcBorders>
              <w:left w:val="single" w:sz="4" w:space="0" w:color="auto"/>
            </w:tcBorders>
          </w:tcPr>
          <w:p w14:paraId="3A02F1FD" w14:textId="77777777" w:rsidR="00123ECE" w:rsidRPr="005647EB" w:rsidRDefault="00123ECE" w:rsidP="0099395D">
            <w:pPr>
              <w:pStyle w:val="TAL"/>
            </w:pPr>
          </w:p>
        </w:tc>
      </w:tr>
      <w:tr w:rsidR="00123ECE" w:rsidRPr="005647EB" w14:paraId="62B5B6C1" w14:textId="77777777" w:rsidTr="002570E4">
        <w:trPr>
          <w:jc w:val="center"/>
        </w:trPr>
        <w:tc>
          <w:tcPr>
            <w:tcW w:w="4427" w:type="dxa"/>
            <w:tcBorders>
              <w:right w:val="single" w:sz="4" w:space="0" w:color="auto"/>
            </w:tcBorders>
          </w:tcPr>
          <w:p w14:paraId="0CC8A76D" w14:textId="1C5D5686" w:rsidR="00123ECE" w:rsidRPr="005647EB" w:rsidRDefault="002570E4" w:rsidP="0099395D">
            <w:pPr>
              <w:pStyle w:val="TAL"/>
            </w:pPr>
            <w:r w:rsidRPr="005647EB">
              <w:t xml:space="preserve">       </w:t>
            </w:r>
            <w:r w:rsidR="00123ECE" w:rsidRPr="005647EB">
              <w:t>a3-Offset</w:t>
            </w:r>
          </w:p>
        </w:tc>
        <w:tc>
          <w:tcPr>
            <w:tcW w:w="2267" w:type="dxa"/>
            <w:tcBorders>
              <w:left w:val="single" w:sz="4" w:space="0" w:color="auto"/>
              <w:right w:val="single" w:sz="4" w:space="0" w:color="auto"/>
            </w:tcBorders>
          </w:tcPr>
          <w:p w14:paraId="08CBB3A1" w14:textId="7EC21605" w:rsidR="00123ECE" w:rsidRPr="005647EB" w:rsidRDefault="00123ECE" w:rsidP="0099395D">
            <w:pPr>
              <w:pStyle w:val="TAL"/>
            </w:pPr>
            <w:r w:rsidRPr="005647EB">
              <w:t>-</w:t>
            </w:r>
            <w:r w:rsidRPr="005647EB">
              <w:rPr>
                <w:lang w:eastAsia="zh-CN"/>
              </w:rPr>
              <w:t>12</w:t>
            </w:r>
            <w:r w:rsidR="002570E4" w:rsidRPr="005647EB">
              <w:t xml:space="preserve"> </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09B6CF5B" w14:textId="0DDE4E8D" w:rsidR="00123ECE" w:rsidRPr="005647EB" w:rsidRDefault="00123ECE" w:rsidP="0099395D">
            <w:pPr>
              <w:pStyle w:val="TAL"/>
            </w:pPr>
            <w:r w:rsidRPr="005647EB">
              <w:t>-</w:t>
            </w:r>
            <w:r w:rsidRPr="005647EB">
              <w:rPr>
                <w:lang w:eastAsia="zh-CN"/>
              </w:rPr>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53D7B73" w14:textId="77777777" w:rsidR="00123ECE" w:rsidRPr="005647EB" w:rsidRDefault="00123ECE" w:rsidP="0099395D">
            <w:pPr>
              <w:pStyle w:val="TAL"/>
            </w:pPr>
          </w:p>
        </w:tc>
      </w:tr>
      <w:tr w:rsidR="00123ECE" w:rsidRPr="005647EB" w14:paraId="2B84A997" w14:textId="77777777" w:rsidTr="002570E4">
        <w:trPr>
          <w:jc w:val="center"/>
        </w:trPr>
        <w:tc>
          <w:tcPr>
            <w:tcW w:w="4427" w:type="dxa"/>
            <w:tcBorders>
              <w:right w:val="single" w:sz="4" w:space="0" w:color="auto"/>
            </w:tcBorders>
          </w:tcPr>
          <w:p w14:paraId="7030EAFE" w14:textId="2701EC76" w:rsidR="00123ECE" w:rsidRPr="005647EB" w:rsidRDefault="002570E4" w:rsidP="0099395D">
            <w:pPr>
              <w:pStyle w:val="TAL"/>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1FB40D28" w14:textId="77777777" w:rsidR="00123ECE" w:rsidRPr="005647EB" w:rsidRDefault="00123ECE" w:rsidP="0099395D">
            <w:pPr>
              <w:pStyle w:val="TAL"/>
            </w:pPr>
            <w:r w:rsidRPr="005647EB">
              <w:t>FALSE</w:t>
            </w:r>
          </w:p>
        </w:tc>
        <w:tc>
          <w:tcPr>
            <w:tcW w:w="1700" w:type="dxa"/>
            <w:tcBorders>
              <w:left w:val="single" w:sz="4" w:space="0" w:color="auto"/>
              <w:right w:val="single" w:sz="4" w:space="0" w:color="auto"/>
            </w:tcBorders>
          </w:tcPr>
          <w:p w14:paraId="59698D2C" w14:textId="77777777" w:rsidR="00123ECE" w:rsidRPr="005647EB" w:rsidRDefault="00123ECE" w:rsidP="0099395D">
            <w:pPr>
              <w:pStyle w:val="TAL"/>
            </w:pPr>
          </w:p>
        </w:tc>
        <w:tc>
          <w:tcPr>
            <w:tcW w:w="1133" w:type="dxa"/>
            <w:tcBorders>
              <w:left w:val="single" w:sz="4" w:space="0" w:color="auto"/>
            </w:tcBorders>
          </w:tcPr>
          <w:p w14:paraId="4159C26D" w14:textId="77777777" w:rsidR="00123ECE" w:rsidRPr="005647EB" w:rsidRDefault="00123ECE" w:rsidP="0099395D">
            <w:pPr>
              <w:pStyle w:val="TAL"/>
            </w:pPr>
          </w:p>
        </w:tc>
      </w:tr>
      <w:tr w:rsidR="00123ECE" w:rsidRPr="005647EB" w14:paraId="3E879781" w14:textId="77777777" w:rsidTr="002570E4">
        <w:trPr>
          <w:jc w:val="center"/>
        </w:trPr>
        <w:tc>
          <w:tcPr>
            <w:tcW w:w="4427" w:type="dxa"/>
            <w:tcBorders>
              <w:right w:val="single" w:sz="4" w:space="0" w:color="auto"/>
            </w:tcBorders>
          </w:tcPr>
          <w:p w14:paraId="1B6ABF1A" w14:textId="01515C05" w:rsidR="00123ECE" w:rsidRPr="005647EB" w:rsidRDefault="002570E4" w:rsidP="0099395D">
            <w:pPr>
              <w:pStyle w:val="TAL"/>
            </w:pPr>
            <w:r w:rsidRPr="005647EB">
              <w:t xml:space="preserve">      </w:t>
            </w:r>
            <w:r w:rsidR="00123ECE" w:rsidRPr="005647EB">
              <w:t>}</w:t>
            </w:r>
          </w:p>
        </w:tc>
        <w:tc>
          <w:tcPr>
            <w:tcW w:w="2267" w:type="dxa"/>
            <w:tcBorders>
              <w:left w:val="single" w:sz="4" w:space="0" w:color="auto"/>
              <w:right w:val="single" w:sz="4" w:space="0" w:color="auto"/>
            </w:tcBorders>
          </w:tcPr>
          <w:p w14:paraId="69321997" w14:textId="77777777" w:rsidR="00123ECE" w:rsidRPr="005647EB" w:rsidRDefault="00123ECE" w:rsidP="0099395D">
            <w:pPr>
              <w:pStyle w:val="TAL"/>
            </w:pPr>
          </w:p>
        </w:tc>
        <w:tc>
          <w:tcPr>
            <w:tcW w:w="1700" w:type="dxa"/>
            <w:tcBorders>
              <w:left w:val="single" w:sz="4" w:space="0" w:color="auto"/>
              <w:right w:val="single" w:sz="4" w:space="0" w:color="auto"/>
            </w:tcBorders>
          </w:tcPr>
          <w:p w14:paraId="420CAB32" w14:textId="77777777" w:rsidR="00123ECE" w:rsidRPr="005647EB" w:rsidRDefault="00123ECE" w:rsidP="0099395D">
            <w:pPr>
              <w:pStyle w:val="TAL"/>
            </w:pPr>
          </w:p>
        </w:tc>
        <w:tc>
          <w:tcPr>
            <w:tcW w:w="1133" w:type="dxa"/>
            <w:tcBorders>
              <w:left w:val="single" w:sz="4" w:space="0" w:color="auto"/>
            </w:tcBorders>
          </w:tcPr>
          <w:p w14:paraId="7B1061DF" w14:textId="77777777" w:rsidR="00123ECE" w:rsidRPr="005647EB" w:rsidRDefault="00123ECE" w:rsidP="0099395D">
            <w:pPr>
              <w:pStyle w:val="TAL"/>
            </w:pPr>
          </w:p>
        </w:tc>
      </w:tr>
      <w:tr w:rsidR="00123ECE" w:rsidRPr="005647EB" w14:paraId="78559F91" w14:textId="77777777" w:rsidTr="002570E4">
        <w:trPr>
          <w:jc w:val="center"/>
        </w:trPr>
        <w:tc>
          <w:tcPr>
            <w:tcW w:w="4427" w:type="dxa"/>
            <w:tcBorders>
              <w:right w:val="single" w:sz="4" w:space="0" w:color="auto"/>
            </w:tcBorders>
          </w:tcPr>
          <w:p w14:paraId="72CC147D" w14:textId="20B8154B" w:rsidR="00123ECE" w:rsidRPr="005647EB" w:rsidRDefault="002570E4" w:rsidP="0099395D">
            <w:pPr>
              <w:pStyle w:val="TAL"/>
            </w:pPr>
            <w:r w:rsidRPr="005647EB">
              <w:t xml:space="preserve">    </w:t>
            </w:r>
            <w:r w:rsidR="00123ECE" w:rsidRPr="005647EB">
              <w:t>}</w:t>
            </w:r>
          </w:p>
        </w:tc>
        <w:tc>
          <w:tcPr>
            <w:tcW w:w="2267" w:type="dxa"/>
            <w:tcBorders>
              <w:left w:val="single" w:sz="4" w:space="0" w:color="auto"/>
              <w:right w:val="single" w:sz="4" w:space="0" w:color="auto"/>
            </w:tcBorders>
          </w:tcPr>
          <w:p w14:paraId="1A3AFD71" w14:textId="77777777" w:rsidR="00123ECE" w:rsidRPr="005647EB" w:rsidRDefault="00123ECE" w:rsidP="0099395D">
            <w:pPr>
              <w:pStyle w:val="TAL"/>
            </w:pPr>
          </w:p>
        </w:tc>
        <w:tc>
          <w:tcPr>
            <w:tcW w:w="1700" w:type="dxa"/>
            <w:tcBorders>
              <w:left w:val="single" w:sz="4" w:space="0" w:color="auto"/>
              <w:right w:val="single" w:sz="4" w:space="0" w:color="auto"/>
            </w:tcBorders>
          </w:tcPr>
          <w:p w14:paraId="64199F9B" w14:textId="77777777" w:rsidR="00123ECE" w:rsidRPr="005647EB" w:rsidRDefault="00123ECE" w:rsidP="0099395D">
            <w:pPr>
              <w:pStyle w:val="TAL"/>
            </w:pPr>
          </w:p>
        </w:tc>
        <w:tc>
          <w:tcPr>
            <w:tcW w:w="1133" w:type="dxa"/>
            <w:tcBorders>
              <w:left w:val="single" w:sz="4" w:space="0" w:color="auto"/>
            </w:tcBorders>
          </w:tcPr>
          <w:p w14:paraId="460CE90E" w14:textId="77777777" w:rsidR="00123ECE" w:rsidRPr="005647EB" w:rsidRDefault="00123ECE" w:rsidP="0099395D">
            <w:pPr>
              <w:pStyle w:val="TAL"/>
            </w:pPr>
          </w:p>
        </w:tc>
      </w:tr>
      <w:tr w:rsidR="00123ECE" w:rsidRPr="005647EB" w14:paraId="69060F9C" w14:textId="77777777" w:rsidTr="002570E4">
        <w:trPr>
          <w:jc w:val="center"/>
        </w:trPr>
        <w:tc>
          <w:tcPr>
            <w:tcW w:w="4427" w:type="dxa"/>
            <w:tcBorders>
              <w:right w:val="single" w:sz="4" w:space="0" w:color="auto"/>
            </w:tcBorders>
          </w:tcPr>
          <w:p w14:paraId="07D76395" w14:textId="61FA90E8" w:rsidR="00123ECE" w:rsidRPr="005647EB" w:rsidRDefault="002570E4" w:rsidP="0099395D">
            <w:pPr>
              <w:pStyle w:val="TAL"/>
            </w:pPr>
            <w:r w:rsidRPr="005647EB">
              <w:t xml:space="preserve">    </w:t>
            </w:r>
            <w:r w:rsidR="00123ECE" w:rsidRPr="005647EB">
              <w:t>hysteresis</w:t>
            </w:r>
          </w:p>
        </w:tc>
        <w:tc>
          <w:tcPr>
            <w:tcW w:w="2267" w:type="dxa"/>
            <w:tcBorders>
              <w:left w:val="single" w:sz="4" w:space="0" w:color="auto"/>
              <w:right w:val="single" w:sz="4" w:space="0" w:color="auto"/>
            </w:tcBorders>
          </w:tcPr>
          <w:p w14:paraId="6D13FFCD" w14:textId="7C19CE39" w:rsidR="00123ECE" w:rsidRPr="005647EB" w:rsidRDefault="00123ECE" w:rsidP="0099395D">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33494FEA" w14:textId="46BC4561" w:rsidR="00123ECE" w:rsidRPr="005647EB" w:rsidRDefault="00123ECE" w:rsidP="0099395D">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1E8B81FA" w14:textId="77777777" w:rsidR="00123ECE" w:rsidRPr="005647EB" w:rsidRDefault="00123ECE" w:rsidP="0099395D">
            <w:pPr>
              <w:pStyle w:val="TAL"/>
            </w:pPr>
          </w:p>
        </w:tc>
      </w:tr>
      <w:tr w:rsidR="00123ECE" w:rsidRPr="005647EB" w14:paraId="2B4E68D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891D1EE" w14:textId="3A6A9606" w:rsidR="00123ECE" w:rsidRPr="005647EB" w:rsidRDefault="002570E4" w:rsidP="0099395D">
            <w:pPr>
              <w:pStyle w:val="TAH"/>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7D2F4D68" w14:textId="17F2C4B0" w:rsidR="00123ECE" w:rsidRPr="005647EB" w:rsidRDefault="00123ECE" w:rsidP="0099395D">
            <w:pPr>
              <w:pStyle w:val="TAH"/>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1AB98698" w14:textId="77777777" w:rsidR="00123ECE" w:rsidRPr="005647EB" w:rsidRDefault="00123ECE" w:rsidP="0099395D">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A6D39C7" w14:textId="77777777" w:rsidR="00123ECE" w:rsidRPr="005647EB" w:rsidRDefault="00123ECE" w:rsidP="0099395D">
            <w:pPr>
              <w:pStyle w:val="TAH"/>
              <w:jc w:val="left"/>
              <w:rPr>
                <w:b w:val="0"/>
              </w:rPr>
            </w:pPr>
          </w:p>
        </w:tc>
      </w:tr>
      <w:tr w:rsidR="00123ECE" w:rsidRPr="005647EB" w14:paraId="4C81C4D8"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A1939B3" w14:textId="0B166FF9" w:rsidR="00123ECE" w:rsidRPr="005647EB" w:rsidRDefault="002570E4" w:rsidP="0099395D">
            <w:pPr>
              <w:pStyle w:val="TAH"/>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4C7854F" w14:textId="77777777" w:rsidR="00123ECE" w:rsidRPr="005647EB" w:rsidRDefault="00123ECE" w:rsidP="0099395D">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551F626" w14:textId="77777777" w:rsidR="00123ECE" w:rsidRPr="005647EB" w:rsidRDefault="00123ECE" w:rsidP="0099395D">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45CF077" w14:textId="77777777" w:rsidR="00123ECE" w:rsidRPr="005647EB" w:rsidRDefault="00123ECE" w:rsidP="0099395D">
            <w:pPr>
              <w:pStyle w:val="TAH"/>
              <w:jc w:val="left"/>
              <w:rPr>
                <w:b w:val="0"/>
              </w:rPr>
            </w:pPr>
          </w:p>
        </w:tc>
      </w:tr>
      <w:tr w:rsidR="00123ECE" w:rsidRPr="005647EB" w14:paraId="45D5377D"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969747A" w14:textId="3984B464" w:rsidR="00123ECE" w:rsidRPr="005647EB" w:rsidRDefault="002570E4" w:rsidP="0099395D">
            <w:pPr>
              <w:pStyle w:val="TAH"/>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DA63646" w14:textId="77777777" w:rsidR="00123ECE" w:rsidRPr="005647EB" w:rsidRDefault="00123ECE" w:rsidP="0099395D">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7C7CFFFB" w14:textId="77777777" w:rsidR="00123ECE" w:rsidRPr="005647EB" w:rsidRDefault="00123ECE" w:rsidP="0099395D">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275373E" w14:textId="77777777" w:rsidR="00123ECE" w:rsidRPr="005647EB" w:rsidRDefault="00123ECE" w:rsidP="0099395D">
            <w:pPr>
              <w:pStyle w:val="TAH"/>
              <w:jc w:val="left"/>
              <w:rPr>
                <w:b w:val="0"/>
              </w:rPr>
            </w:pPr>
          </w:p>
        </w:tc>
      </w:tr>
      <w:tr w:rsidR="00307565" w:rsidRPr="005647EB" w14:paraId="058E31B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FBE9AD1" w14:textId="77777777" w:rsidR="00307565" w:rsidRPr="005647EB" w:rsidRDefault="00307565" w:rsidP="002570E4">
            <w:pPr>
              <w:pStyle w:val="TAH"/>
              <w:keepNext w:val="0"/>
              <w:keepLines w:val="0"/>
              <w:jc w:val="left"/>
              <w:rPr>
                <w:b w:val="0"/>
              </w:rPr>
            </w:pPr>
            <w:r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6E4606AF" w14:textId="77777777" w:rsidR="00307565" w:rsidRPr="005647EB" w:rsidRDefault="00307565"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F7B61B6" w14:textId="77777777" w:rsidR="00307565" w:rsidRPr="005647EB" w:rsidRDefault="00307565"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B603998" w14:textId="77777777" w:rsidR="00307565" w:rsidRPr="005647EB" w:rsidRDefault="00307565" w:rsidP="002570E4">
            <w:pPr>
              <w:pStyle w:val="TAH"/>
              <w:keepNext w:val="0"/>
              <w:keepLines w:val="0"/>
              <w:jc w:val="left"/>
              <w:rPr>
                <w:b w:val="0"/>
              </w:rPr>
            </w:pPr>
          </w:p>
        </w:tc>
      </w:tr>
    </w:tbl>
    <w:p w14:paraId="3B162DD8" w14:textId="77777777" w:rsidR="00123ECE" w:rsidRPr="005647EB" w:rsidRDefault="00123ECE" w:rsidP="002570E4"/>
    <w:p w14:paraId="5CE994AE"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.4.3-</w:t>
      </w:r>
      <w:r w:rsidRPr="005647EB">
        <w:rPr>
          <w:lang w:eastAsia="zh-CN"/>
        </w:rPr>
        <w:t>3</w:t>
      </w:r>
      <w:r w:rsidRPr="005647EB">
        <w:t xml:space="preserve">: </w:t>
      </w:r>
      <w:r w:rsidRPr="005647EB">
        <w:rPr>
          <w:i/>
        </w:rPr>
        <w:t>MeasResults</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10D093FC" w14:textId="77777777" w:rsidTr="002570E4">
        <w:trPr>
          <w:cantSplit/>
          <w:jc w:val="center"/>
        </w:trPr>
        <w:tc>
          <w:tcPr>
            <w:tcW w:w="9536" w:type="dxa"/>
            <w:gridSpan w:val="4"/>
          </w:tcPr>
          <w:p w14:paraId="07F9AF8E" w14:textId="59B0F61B"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307565" w:rsidRPr="005647EB">
              <w:rPr>
                <w:rFonts w:eastAsia="MS Mincho"/>
                <w:lang w:eastAsia="ja-JP"/>
              </w:rPr>
              <w:t>[5]</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0D31DF94" w14:textId="77777777" w:rsidTr="002570E4">
        <w:trPr>
          <w:jc w:val="center"/>
        </w:trPr>
        <w:tc>
          <w:tcPr>
            <w:tcW w:w="4436" w:type="dxa"/>
          </w:tcPr>
          <w:p w14:paraId="2CC9E345" w14:textId="0925933C"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582094CC" w14:textId="77777777" w:rsidR="00123ECE" w:rsidRPr="005647EB" w:rsidRDefault="00123ECE" w:rsidP="002570E4">
            <w:pPr>
              <w:pStyle w:val="TAH"/>
              <w:keepNext w:val="0"/>
              <w:keepLines w:val="0"/>
            </w:pPr>
            <w:r w:rsidRPr="005647EB">
              <w:t>Value/remark</w:t>
            </w:r>
          </w:p>
        </w:tc>
        <w:tc>
          <w:tcPr>
            <w:tcW w:w="1700" w:type="dxa"/>
          </w:tcPr>
          <w:p w14:paraId="74F941EE" w14:textId="77777777" w:rsidR="00123ECE" w:rsidRPr="005647EB" w:rsidRDefault="00123ECE" w:rsidP="002570E4">
            <w:pPr>
              <w:pStyle w:val="TAH"/>
              <w:keepNext w:val="0"/>
              <w:keepLines w:val="0"/>
            </w:pPr>
            <w:r w:rsidRPr="005647EB">
              <w:t>Comment</w:t>
            </w:r>
          </w:p>
        </w:tc>
        <w:tc>
          <w:tcPr>
            <w:tcW w:w="1133" w:type="dxa"/>
          </w:tcPr>
          <w:p w14:paraId="19632FEA" w14:textId="77777777" w:rsidR="00123ECE" w:rsidRPr="005647EB" w:rsidRDefault="00123ECE" w:rsidP="002570E4">
            <w:pPr>
              <w:pStyle w:val="TAH"/>
              <w:keepNext w:val="0"/>
              <w:keepLines w:val="0"/>
            </w:pPr>
            <w:r w:rsidRPr="005647EB">
              <w:t>Condition</w:t>
            </w:r>
          </w:p>
        </w:tc>
      </w:tr>
      <w:tr w:rsidR="00123ECE" w:rsidRPr="005647EB" w14:paraId="2C2BBCB3" w14:textId="77777777" w:rsidTr="002570E4">
        <w:trPr>
          <w:jc w:val="center"/>
        </w:trPr>
        <w:tc>
          <w:tcPr>
            <w:tcW w:w="4436" w:type="dxa"/>
          </w:tcPr>
          <w:p w14:paraId="4D5AF3C0" w14:textId="6EF6CC69"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3545F56D" w14:textId="77777777" w:rsidR="00123ECE" w:rsidRPr="005647EB" w:rsidRDefault="00123ECE" w:rsidP="002570E4">
            <w:pPr>
              <w:pStyle w:val="TAL"/>
              <w:keepNext w:val="0"/>
              <w:keepLines w:val="0"/>
            </w:pPr>
          </w:p>
        </w:tc>
        <w:tc>
          <w:tcPr>
            <w:tcW w:w="1700" w:type="dxa"/>
          </w:tcPr>
          <w:p w14:paraId="57E526EB" w14:textId="77777777" w:rsidR="00123ECE" w:rsidRPr="005647EB" w:rsidRDefault="00123ECE" w:rsidP="002570E4">
            <w:pPr>
              <w:pStyle w:val="TAL"/>
              <w:keepNext w:val="0"/>
              <w:keepLines w:val="0"/>
            </w:pPr>
          </w:p>
        </w:tc>
        <w:tc>
          <w:tcPr>
            <w:tcW w:w="1133" w:type="dxa"/>
          </w:tcPr>
          <w:p w14:paraId="0D12FACA" w14:textId="77777777" w:rsidR="00123ECE" w:rsidRPr="005647EB" w:rsidRDefault="00123ECE" w:rsidP="002570E4">
            <w:pPr>
              <w:pStyle w:val="TAL"/>
              <w:keepNext w:val="0"/>
              <w:keepLines w:val="0"/>
            </w:pPr>
          </w:p>
        </w:tc>
      </w:tr>
      <w:tr w:rsidR="00123ECE" w:rsidRPr="005647EB" w14:paraId="34E8ED83" w14:textId="77777777" w:rsidTr="002570E4">
        <w:trPr>
          <w:jc w:val="center"/>
        </w:trPr>
        <w:tc>
          <w:tcPr>
            <w:tcW w:w="4436" w:type="dxa"/>
          </w:tcPr>
          <w:p w14:paraId="24F2E40A" w14:textId="47B135B1" w:rsidR="00123ECE" w:rsidRPr="005647EB" w:rsidRDefault="002570E4" w:rsidP="002570E4">
            <w:pPr>
              <w:pStyle w:val="TAL"/>
              <w:keepNext w:val="0"/>
              <w:keepLines w:val="0"/>
            </w:pPr>
            <w:r w:rsidRPr="005647EB">
              <w:t xml:space="preserve">   </w:t>
            </w:r>
            <w:r w:rsidR="00123ECE" w:rsidRPr="005647EB">
              <w:t>measId</w:t>
            </w:r>
          </w:p>
        </w:tc>
        <w:tc>
          <w:tcPr>
            <w:tcW w:w="2267" w:type="dxa"/>
          </w:tcPr>
          <w:p w14:paraId="15231247" w14:textId="77777777" w:rsidR="00123ECE" w:rsidRPr="005647EB" w:rsidRDefault="00123ECE" w:rsidP="002570E4">
            <w:pPr>
              <w:pStyle w:val="TAL"/>
              <w:keepNext w:val="0"/>
              <w:keepLines w:val="0"/>
            </w:pPr>
            <w:r w:rsidRPr="005647EB">
              <w:t>1</w:t>
            </w:r>
          </w:p>
        </w:tc>
        <w:tc>
          <w:tcPr>
            <w:tcW w:w="1700" w:type="dxa"/>
          </w:tcPr>
          <w:p w14:paraId="7D80DB92" w14:textId="66A03DF9"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53746F91" w14:textId="77777777" w:rsidR="00123ECE" w:rsidRPr="005647EB" w:rsidRDefault="00123ECE" w:rsidP="002570E4">
            <w:pPr>
              <w:pStyle w:val="TAL"/>
              <w:keepNext w:val="0"/>
              <w:keepLines w:val="0"/>
            </w:pPr>
          </w:p>
        </w:tc>
      </w:tr>
      <w:tr w:rsidR="00123ECE" w:rsidRPr="005647EB" w14:paraId="62AC22B9" w14:textId="77777777" w:rsidTr="002570E4">
        <w:trPr>
          <w:jc w:val="center"/>
        </w:trPr>
        <w:tc>
          <w:tcPr>
            <w:tcW w:w="4436" w:type="dxa"/>
          </w:tcPr>
          <w:p w14:paraId="66EC7A47" w14:textId="441A590E" w:rsidR="00123ECE" w:rsidRPr="005647EB" w:rsidRDefault="002570E4" w:rsidP="002570E4">
            <w:pPr>
              <w:pStyle w:val="TAL"/>
              <w:keepNext w:val="0"/>
              <w:keepLines w:val="0"/>
            </w:pPr>
            <w:r w:rsidRPr="005647EB">
              <w:t xml:space="preserve">   </w:t>
            </w:r>
            <w:r w:rsidR="00123ECE" w:rsidRPr="005647EB">
              <w:t>measResultServ</w:t>
            </w:r>
            <w:r w:rsidR="00123ECE" w:rsidRPr="005647EB">
              <w:rPr>
                <w:lang w:eastAsia="zh-CN"/>
              </w:rPr>
              <w:t>Cell</w:t>
            </w:r>
            <w:r w:rsidRPr="005647EB">
              <w:t xml:space="preserve"> </w:t>
            </w:r>
            <w:r w:rsidR="00123ECE" w:rsidRPr="005647EB">
              <w:t>SEQUENCE</w:t>
            </w:r>
            <w:r w:rsidRPr="005647EB">
              <w:t xml:space="preserve"> </w:t>
            </w:r>
            <w:r w:rsidR="00123ECE" w:rsidRPr="005647EB">
              <w:t>{</w:t>
            </w:r>
          </w:p>
        </w:tc>
        <w:tc>
          <w:tcPr>
            <w:tcW w:w="2267" w:type="dxa"/>
          </w:tcPr>
          <w:p w14:paraId="191BDEC5" w14:textId="77777777" w:rsidR="00123ECE" w:rsidRPr="005647EB" w:rsidRDefault="00123ECE" w:rsidP="002570E4">
            <w:pPr>
              <w:pStyle w:val="TAL"/>
              <w:keepNext w:val="0"/>
              <w:keepLines w:val="0"/>
            </w:pPr>
          </w:p>
        </w:tc>
        <w:tc>
          <w:tcPr>
            <w:tcW w:w="1700" w:type="dxa"/>
          </w:tcPr>
          <w:p w14:paraId="5D3DF166" w14:textId="77777777" w:rsidR="00123ECE" w:rsidRPr="005647EB" w:rsidRDefault="00123ECE" w:rsidP="002570E4">
            <w:pPr>
              <w:pStyle w:val="TAL"/>
              <w:keepNext w:val="0"/>
              <w:keepLines w:val="0"/>
            </w:pPr>
          </w:p>
        </w:tc>
        <w:tc>
          <w:tcPr>
            <w:tcW w:w="1133" w:type="dxa"/>
          </w:tcPr>
          <w:p w14:paraId="2C62BAFC" w14:textId="77777777" w:rsidR="00123ECE" w:rsidRPr="005647EB" w:rsidRDefault="00123ECE" w:rsidP="002570E4">
            <w:pPr>
              <w:pStyle w:val="TAL"/>
              <w:keepNext w:val="0"/>
              <w:keepLines w:val="0"/>
            </w:pPr>
          </w:p>
        </w:tc>
      </w:tr>
      <w:tr w:rsidR="00123ECE" w:rsidRPr="005647EB" w14:paraId="3815E86C" w14:textId="77777777" w:rsidTr="002570E4">
        <w:trPr>
          <w:jc w:val="center"/>
        </w:trPr>
        <w:tc>
          <w:tcPr>
            <w:tcW w:w="4436" w:type="dxa"/>
          </w:tcPr>
          <w:p w14:paraId="00BCF07F" w14:textId="4D5EC8AB"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6B62F114" w14:textId="77777777" w:rsidR="00123ECE" w:rsidRPr="005647EB" w:rsidRDefault="00123ECE" w:rsidP="002570E4">
            <w:pPr>
              <w:pStyle w:val="TAL"/>
              <w:keepNext w:val="0"/>
              <w:keepLines w:val="0"/>
            </w:pPr>
          </w:p>
        </w:tc>
        <w:tc>
          <w:tcPr>
            <w:tcW w:w="1700" w:type="dxa"/>
          </w:tcPr>
          <w:p w14:paraId="4DC78E44" w14:textId="47995FF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BA9B1C6" w14:textId="77777777" w:rsidR="00123ECE" w:rsidRPr="005647EB" w:rsidRDefault="00123ECE" w:rsidP="002570E4">
            <w:pPr>
              <w:pStyle w:val="TAL"/>
              <w:keepNext w:val="0"/>
              <w:keepLines w:val="0"/>
            </w:pPr>
          </w:p>
        </w:tc>
      </w:tr>
      <w:tr w:rsidR="00123ECE" w:rsidRPr="005647EB" w14:paraId="52B04958" w14:textId="77777777" w:rsidTr="002570E4">
        <w:trPr>
          <w:jc w:val="center"/>
        </w:trPr>
        <w:tc>
          <w:tcPr>
            <w:tcW w:w="4436" w:type="dxa"/>
          </w:tcPr>
          <w:p w14:paraId="3B825BDD" w14:textId="76E46B29"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130B04F4" w14:textId="77777777" w:rsidR="00123ECE" w:rsidRPr="005647EB" w:rsidRDefault="00123ECE" w:rsidP="002570E4">
            <w:pPr>
              <w:pStyle w:val="TAL"/>
              <w:keepNext w:val="0"/>
              <w:keepLines w:val="0"/>
            </w:pPr>
          </w:p>
        </w:tc>
        <w:tc>
          <w:tcPr>
            <w:tcW w:w="1700" w:type="dxa"/>
          </w:tcPr>
          <w:p w14:paraId="28C9CC0D" w14:textId="39A7E826"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0A5C62B" w14:textId="77777777" w:rsidR="00123ECE" w:rsidRPr="005647EB" w:rsidRDefault="00123ECE" w:rsidP="002570E4">
            <w:pPr>
              <w:pStyle w:val="TAL"/>
              <w:keepNext w:val="0"/>
              <w:keepLines w:val="0"/>
            </w:pPr>
          </w:p>
        </w:tc>
      </w:tr>
      <w:tr w:rsidR="00123ECE" w:rsidRPr="005647EB" w14:paraId="4D973769" w14:textId="77777777" w:rsidTr="002570E4">
        <w:trPr>
          <w:jc w:val="center"/>
        </w:trPr>
        <w:tc>
          <w:tcPr>
            <w:tcW w:w="4436" w:type="dxa"/>
          </w:tcPr>
          <w:p w14:paraId="4FFA9A1F" w14:textId="715482A9" w:rsidR="00123ECE" w:rsidRPr="005647EB" w:rsidRDefault="002570E4" w:rsidP="002570E4">
            <w:pPr>
              <w:pStyle w:val="TAL"/>
              <w:keepNext w:val="0"/>
              <w:keepLines w:val="0"/>
            </w:pPr>
            <w:r w:rsidRPr="005647EB">
              <w:t xml:space="preserve">   </w:t>
            </w:r>
            <w:r w:rsidR="00123ECE" w:rsidRPr="005647EB">
              <w:t>}</w:t>
            </w:r>
          </w:p>
        </w:tc>
        <w:tc>
          <w:tcPr>
            <w:tcW w:w="2267" w:type="dxa"/>
          </w:tcPr>
          <w:p w14:paraId="5BF77957" w14:textId="77777777" w:rsidR="00123ECE" w:rsidRPr="005647EB" w:rsidRDefault="00123ECE" w:rsidP="002570E4">
            <w:pPr>
              <w:pStyle w:val="TAL"/>
              <w:keepNext w:val="0"/>
              <w:keepLines w:val="0"/>
            </w:pPr>
          </w:p>
        </w:tc>
        <w:tc>
          <w:tcPr>
            <w:tcW w:w="1700" w:type="dxa"/>
          </w:tcPr>
          <w:p w14:paraId="3FF6F5E4" w14:textId="77777777" w:rsidR="00123ECE" w:rsidRPr="005647EB" w:rsidRDefault="00123ECE" w:rsidP="002570E4">
            <w:pPr>
              <w:pStyle w:val="TAL"/>
              <w:keepNext w:val="0"/>
              <w:keepLines w:val="0"/>
            </w:pPr>
          </w:p>
        </w:tc>
        <w:tc>
          <w:tcPr>
            <w:tcW w:w="1133" w:type="dxa"/>
          </w:tcPr>
          <w:p w14:paraId="00440C44" w14:textId="77777777" w:rsidR="00123ECE" w:rsidRPr="005647EB" w:rsidRDefault="00123ECE" w:rsidP="002570E4">
            <w:pPr>
              <w:pStyle w:val="TAL"/>
              <w:keepNext w:val="0"/>
              <w:keepLines w:val="0"/>
            </w:pPr>
          </w:p>
        </w:tc>
      </w:tr>
      <w:tr w:rsidR="00123ECE" w:rsidRPr="005647EB" w14:paraId="7547BA77" w14:textId="77777777" w:rsidTr="002570E4">
        <w:trPr>
          <w:jc w:val="center"/>
        </w:trPr>
        <w:tc>
          <w:tcPr>
            <w:tcW w:w="4436" w:type="dxa"/>
          </w:tcPr>
          <w:p w14:paraId="3D35A584" w14:textId="4C868C12"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4E1B902B" w14:textId="77777777" w:rsidR="00123ECE" w:rsidRPr="005647EB" w:rsidRDefault="00123ECE" w:rsidP="002570E4">
            <w:pPr>
              <w:pStyle w:val="TAL"/>
              <w:keepNext w:val="0"/>
              <w:keepLines w:val="0"/>
            </w:pPr>
          </w:p>
        </w:tc>
        <w:tc>
          <w:tcPr>
            <w:tcW w:w="1700" w:type="dxa"/>
          </w:tcPr>
          <w:p w14:paraId="1276ABF3" w14:textId="77777777" w:rsidR="00123ECE" w:rsidRPr="005647EB" w:rsidRDefault="00123ECE" w:rsidP="002570E4">
            <w:pPr>
              <w:pStyle w:val="TAL"/>
              <w:keepNext w:val="0"/>
              <w:keepLines w:val="0"/>
            </w:pPr>
          </w:p>
        </w:tc>
        <w:tc>
          <w:tcPr>
            <w:tcW w:w="1133" w:type="dxa"/>
          </w:tcPr>
          <w:p w14:paraId="6DAF3316" w14:textId="77777777" w:rsidR="00123ECE" w:rsidRPr="005647EB" w:rsidRDefault="00123ECE" w:rsidP="002570E4">
            <w:pPr>
              <w:pStyle w:val="TAL"/>
              <w:keepNext w:val="0"/>
              <w:keepLines w:val="0"/>
            </w:pPr>
          </w:p>
        </w:tc>
      </w:tr>
      <w:tr w:rsidR="00123ECE" w:rsidRPr="005647EB" w14:paraId="240A1ABE" w14:textId="77777777" w:rsidTr="002570E4">
        <w:trPr>
          <w:jc w:val="center"/>
        </w:trPr>
        <w:tc>
          <w:tcPr>
            <w:tcW w:w="4436" w:type="dxa"/>
          </w:tcPr>
          <w:p w14:paraId="5BC96196" w14:textId="3D047BE5"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57B1A928" w14:textId="77777777" w:rsidR="00123ECE" w:rsidRPr="005647EB" w:rsidRDefault="00123ECE" w:rsidP="002570E4">
            <w:pPr>
              <w:pStyle w:val="TAL"/>
              <w:keepNext w:val="0"/>
              <w:keepLines w:val="0"/>
            </w:pPr>
            <w:r w:rsidRPr="005647EB">
              <w:t>MeasResultListEUTRA</w:t>
            </w:r>
          </w:p>
        </w:tc>
        <w:tc>
          <w:tcPr>
            <w:tcW w:w="1700" w:type="dxa"/>
          </w:tcPr>
          <w:p w14:paraId="55B3526D" w14:textId="77777777" w:rsidR="00123ECE" w:rsidRPr="005647EB" w:rsidRDefault="00123ECE" w:rsidP="002570E4">
            <w:pPr>
              <w:pStyle w:val="TAL"/>
              <w:keepNext w:val="0"/>
              <w:keepLines w:val="0"/>
            </w:pPr>
          </w:p>
        </w:tc>
        <w:tc>
          <w:tcPr>
            <w:tcW w:w="1133" w:type="dxa"/>
          </w:tcPr>
          <w:p w14:paraId="5B6DF2D7" w14:textId="77777777" w:rsidR="00123ECE" w:rsidRPr="005647EB" w:rsidRDefault="00123ECE" w:rsidP="002570E4">
            <w:pPr>
              <w:pStyle w:val="TAL"/>
              <w:keepNext w:val="0"/>
              <w:keepLines w:val="0"/>
            </w:pPr>
          </w:p>
        </w:tc>
      </w:tr>
      <w:tr w:rsidR="00123ECE" w:rsidRPr="005647EB" w14:paraId="7C495696" w14:textId="77777777" w:rsidTr="002570E4">
        <w:trPr>
          <w:jc w:val="center"/>
        </w:trPr>
        <w:tc>
          <w:tcPr>
            <w:tcW w:w="4436" w:type="dxa"/>
          </w:tcPr>
          <w:p w14:paraId="32B0AF6F" w14:textId="5CB63483" w:rsidR="00123ECE" w:rsidRPr="005647EB" w:rsidRDefault="002570E4" w:rsidP="002570E4">
            <w:pPr>
              <w:pStyle w:val="TAL"/>
              <w:keepNext w:val="0"/>
              <w:keepLines w:val="0"/>
            </w:pPr>
            <w:r w:rsidRPr="005647EB">
              <w:t xml:space="preserve">   </w:t>
            </w:r>
            <w:r w:rsidR="00123ECE" w:rsidRPr="005647EB">
              <w:t>}</w:t>
            </w:r>
          </w:p>
        </w:tc>
        <w:tc>
          <w:tcPr>
            <w:tcW w:w="2267" w:type="dxa"/>
          </w:tcPr>
          <w:p w14:paraId="3F4708F2" w14:textId="77777777" w:rsidR="00123ECE" w:rsidRPr="005647EB" w:rsidRDefault="00123ECE" w:rsidP="002570E4">
            <w:pPr>
              <w:pStyle w:val="TAL"/>
              <w:keepNext w:val="0"/>
              <w:keepLines w:val="0"/>
            </w:pPr>
          </w:p>
        </w:tc>
        <w:tc>
          <w:tcPr>
            <w:tcW w:w="1700" w:type="dxa"/>
          </w:tcPr>
          <w:p w14:paraId="232EFAAA" w14:textId="77777777" w:rsidR="00123ECE" w:rsidRPr="005647EB" w:rsidRDefault="00123ECE" w:rsidP="002570E4">
            <w:pPr>
              <w:pStyle w:val="TAL"/>
              <w:keepNext w:val="0"/>
              <w:keepLines w:val="0"/>
            </w:pPr>
          </w:p>
        </w:tc>
        <w:tc>
          <w:tcPr>
            <w:tcW w:w="1133" w:type="dxa"/>
          </w:tcPr>
          <w:p w14:paraId="5C5321ED" w14:textId="77777777" w:rsidR="00123ECE" w:rsidRPr="005647EB" w:rsidRDefault="00123ECE" w:rsidP="002570E4">
            <w:pPr>
              <w:pStyle w:val="TAL"/>
              <w:keepNext w:val="0"/>
              <w:keepLines w:val="0"/>
            </w:pPr>
          </w:p>
        </w:tc>
      </w:tr>
      <w:tr w:rsidR="00123ECE" w:rsidRPr="005647EB" w14:paraId="24023C9F" w14:textId="77777777" w:rsidTr="002570E4">
        <w:trPr>
          <w:jc w:val="center"/>
        </w:trPr>
        <w:tc>
          <w:tcPr>
            <w:tcW w:w="4436" w:type="dxa"/>
          </w:tcPr>
          <w:p w14:paraId="248BC25D" w14:textId="77777777" w:rsidR="00123ECE" w:rsidRPr="005647EB" w:rsidRDefault="00123ECE" w:rsidP="002570E4">
            <w:pPr>
              <w:pStyle w:val="TAL"/>
              <w:keepNext w:val="0"/>
              <w:keepLines w:val="0"/>
            </w:pPr>
            <w:r w:rsidRPr="005647EB">
              <w:t>}</w:t>
            </w:r>
          </w:p>
        </w:tc>
        <w:tc>
          <w:tcPr>
            <w:tcW w:w="2267" w:type="dxa"/>
          </w:tcPr>
          <w:p w14:paraId="20AC25A8" w14:textId="77777777" w:rsidR="00123ECE" w:rsidRPr="005647EB" w:rsidRDefault="00123ECE" w:rsidP="002570E4">
            <w:pPr>
              <w:pStyle w:val="TAL"/>
              <w:keepNext w:val="0"/>
              <w:keepLines w:val="0"/>
            </w:pPr>
          </w:p>
        </w:tc>
        <w:tc>
          <w:tcPr>
            <w:tcW w:w="1700" w:type="dxa"/>
          </w:tcPr>
          <w:p w14:paraId="072D5688" w14:textId="77777777" w:rsidR="00123ECE" w:rsidRPr="005647EB" w:rsidRDefault="00123ECE" w:rsidP="002570E4">
            <w:pPr>
              <w:pStyle w:val="TAL"/>
              <w:keepNext w:val="0"/>
              <w:keepLines w:val="0"/>
            </w:pPr>
          </w:p>
        </w:tc>
        <w:tc>
          <w:tcPr>
            <w:tcW w:w="1133" w:type="dxa"/>
          </w:tcPr>
          <w:p w14:paraId="715D513B" w14:textId="77777777" w:rsidR="00123ECE" w:rsidRPr="005647EB" w:rsidRDefault="00123ECE" w:rsidP="002570E4">
            <w:pPr>
              <w:pStyle w:val="TAL"/>
              <w:keepNext w:val="0"/>
              <w:keepLines w:val="0"/>
            </w:pPr>
          </w:p>
        </w:tc>
      </w:tr>
    </w:tbl>
    <w:p w14:paraId="04DC60BA" w14:textId="77777777" w:rsidR="00123ECE" w:rsidRPr="005647EB" w:rsidRDefault="00123ECE" w:rsidP="002570E4"/>
    <w:p w14:paraId="1577858E"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.4.3-</w:t>
      </w:r>
      <w:r w:rsidRPr="005647EB">
        <w:rPr>
          <w:lang w:eastAsia="zh-CN"/>
        </w:rPr>
        <w:t>4</w:t>
      </w:r>
      <w:r w:rsidRPr="005647EB">
        <w:t xml:space="preserve">: </w:t>
      </w:r>
      <w:r w:rsidRPr="005647EB">
        <w:rPr>
          <w:i/>
        </w:rPr>
        <w:t>MeasResultListEUTRA</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(step6)</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5871E84A" w14:textId="77777777" w:rsidTr="002570E4">
        <w:trPr>
          <w:cantSplit/>
          <w:jc w:val="center"/>
        </w:trPr>
        <w:tc>
          <w:tcPr>
            <w:tcW w:w="9536" w:type="dxa"/>
            <w:gridSpan w:val="4"/>
          </w:tcPr>
          <w:p w14:paraId="254B6517" w14:textId="11EF39C7"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307565" w:rsidRPr="005647EB">
              <w:rPr>
                <w:rFonts w:eastAsia="MS Mincho"/>
                <w:lang w:eastAsia="ja-JP"/>
              </w:rPr>
              <w:t>[5]</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575D2965" w14:textId="77777777" w:rsidTr="002570E4">
        <w:trPr>
          <w:jc w:val="center"/>
        </w:trPr>
        <w:tc>
          <w:tcPr>
            <w:tcW w:w="4436" w:type="dxa"/>
          </w:tcPr>
          <w:p w14:paraId="24E93CEB" w14:textId="3971333E"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2D2DBA4" w14:textId="77777777" w:rsidR="00123ECE" w:rsidRPr="005647EB" w:rsidRDefault="00123ECE" w:rsidP="002570E4">
            <w:pPr>
              <w:pStyle w:val="TAH"/>
              <w:keepNext w:val="0"/>
              <w:keepLines w:val="0"/>
            </w:pPr>
            <w:r w:rsidRPr="005647EB">
              <w:t>Value/remark</w:t>
            </w:r>
          </w:p>
        </w:tc>
        <w:tc>
          <w:tcPr>
            <w:tcW w:w="1700" w:type="dxa"/>
          </w:tcPr>
          <w:p w14:paraId="0E40D502" w14:textId="77777777" w:rsidR="00123ECE" w:rsidRPr="005647EB" w:rsidRDefault="00123ECE" w:rsidP="002570E4">
            <w:pPr>
              <w:pStyle w:val="TAH"/>
              <w:keepNext w:val="0"/>
              <w:keepLines w:val="0"/>
            </w:pPr>
            <w:r w:rsidRPr="005647EB">
              <w:t>Comment</w:t>
            </w:r>
          </w:p>
        </w:tc>
        <w:tc>
          <w:tcPr>
            <w:tcW w:w="1133" w:type="dxa"/>
          </w:tcPr>
          <w:p w14:paraId="68386A91" w14:textId="77777777" w:rsidR="00123ECE" w:rsidRPr="005647EB" w:rsidRDefault="00123ECE" w:rsidP="002570E4">
            <w:pPr>
              <w:pStyle w:val="TAH"/>
              <w:keepNext w:val="0"/>
              <w:keepLines w:val="0"/>
            </w:pPr>
            <w:r w:rsidRPr="005647EB">
              <w:t>Condition</w:t>
            </w:r>
          </w:p>
        </w:tc>
      </w:tr>
      <w:tr w:rsidR="00123ECE" w:rsidRPr="005647EB" w14:paraId="317499A2" w14:textId="77777777" w:rsidTr="002570E4">
        <w:trPr>
          <w:jc w:val="center"/>
        </w:trPr>
        <w:tc>
          <w:tcPr>
            <w:tcW w:w="4436" w:type="dxa"/>
          </w:tcPr>
          <w:p w14:paraId="2C09F709" w14:textId="1299A27F"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1556EAF7" w14:textId="77777777" w:rsidR="00123ECE" w:rsidRPr="005647EB" w:rsidRDefault="00123ECE" w:rsidP="002570E4">
            <w:pPr>
              <w:pStyle w:val="TAL"/>
              <w:keepNext w:val="0"/>
              <w:keepLines w:val="0"/>
            </w:pPr>
          </w:p>
        </w:tc>
        <w:tc>
          <w:tcPr>
            <w:tcW w:w="1700" w:type="dxa"/>
          </w:tcPr>
          <w:p w14:paraId="4280BF47" w14:textId="77777777" w:rsidR="00123ECE" w:rsidRPr="005647EB" w:rsidRDefault="00123ECE" w:rsidP="002570E4">
            <w:pPr>
              <w:pStyle w:val="TAL"/>
              <w:keepNext w:val="0"/>
              <w:keepLines w:val="0"/>
            </w:pPr>
          </w:p>
        </w:tc>
        <w:tc>
          <w:tcPr>
            <w:tcW w:w="1133" w:type="dxa"/>
          </w:tcPr>
          <w:p w14:paraId="6036CD73" w14:textId="77777777" w:rsidR="00123ECE" w:rsidRPr="005647EB" w:rsidRDefault="00123ECE" w:rsidP="002570E4">
            <w:pPr>
              <w:pStyle w:val="TAL"/>
              <w:keepNext w:val="0"/>
              <w:keepLines w:val="0"/>
            </w:pPr>
          </w:p>
        </w:tc>
      </w:tr>
      <w:tr w:rsidR="00123ECE" w:rsidRPr="005647EB" w14:paraId="5F1C7086" w14:textId="77777777" w:rsidTr="002570E4">
        <w:trPr>
          <w:jc w:val="center"/>
        </w:trPr>
        <w:tc>
          <w:tcPr>
            <w:tcW w:w="4436" w:type="dxa"/>
          </w:tcPr>
          <w:p w14:paraId="6136A20F" w14:textId="574EE721"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07F3FADC" w14:textId="77777777" w:rsidR="00123ECE" w:rsidRPr="005647EB" w:rsidRDefault="00123ECE" w:rsidP="002570E4">
            <w:pPr>
              <w:pStyle w:val="TAL"/>
              <w:keepNext w:val="0"/>
              <w:keepLines w:val="0"/>
            </w:pPr>
            <w:r w:rsidRPr="005647EB">
              <w:t>PhysicalCellIdentity</w:t>
            </w:r>
          </w:p>
        </w:tc>
        <w:tc>
          <w:tcPr>
            <w:tcW w:w="1700" w:type="dxa"/>
          </w:tcPr>
          <w:p w14:paraId="35EB827E" w14:textId="77777777" w:rsidR="00123ECE" w:rsidRPr="005647EB" w:rsidRDefault="00123ECE" w:rsidP="002570E4">
            <w:pPr>
              <w:pStyle w:val="TAL"/>
              <w:keepNext w:val="0"/>
              <w:keepLines w:val="0"/>
            </w:pPr>
          </w:p>
        </w:tc>
        <w:tc>
          <w:tcPr>
            <w:tcW w:w="1133" w:type="dxa"/>
          </w:tcPr>
          <w:p w14:paraId="26F9FAEF" w14:textId="77777777" w:rsidR="00123ECE" w:rsidRPr="005647EB" w:rsidRDefault="00123ECE" w:rsidP="002570E4">
            <w:pPr>
              <w:pStyle w:val="TAL"/>
              <w:keepNext w:val="0"/>
              <w:keepLines w:val="0"/>
            </w:pPr>
          </w:p>
        </w:tc>
      </w:tr>
      <w:tr w:rsidR="00123ECE" w:rsidRPr="005647EB" w14:paraId="6B1DDF8B" w14:textId="77777777" w:rsidTr="002570E4">
        <w:trPr>
          <w:jc w:val="center"/>
        </w:trPr>
        <w:tc>
          <w:tcPr>
            <w:tcW w:w="4436" w:type="dxa"/>
          </w:tcPr>
          <w:p w14:paraId="6115AC61" w14:textId="4A9B54BF" w:rsidR="00123ECE" w:rsidRPr="005647EB" w:rsidRDefault="002570E4" w:rsidP="002570E4">
            <w:pPr>
              <w:pStyle w:val="TAL"/>
              <w:keepNext w:val="0"/>
              <w:keepLines w:val="0"/>
            </w:pPr>
            <w:r w:rsidRPr="005647EB">
              <w:t xml:space="preserve">  </w:t>
            </w:r>
            <w:r w:rsidR="00123ECE" w:rsidRPr="005647EB">
              <w:t>measResult</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1782EE11" w14:textId="77777777" w:rsidR="00123ECE" w:rsidRPr="005647EB" w:rsidRDefault="00123ECE" w:rsidP="002570E4">
            <w:pPr>
              <w:pStyle w:val="TAL"/>
              <w:keepNext w:val="0"/>
              <w:keepLines w:val="0"/>
            </w:pPr>
          </w:p>
        </w:tc>
        <w:tc>
          <w:tcPr>
            <w:tcW w:w="1700" w:type="dxa"/>
          </w:tcPr>
          <w:p w14:paraId="14F3BA13" w14:textId="0E014CA7" w:rsidR="00123ECE" w:rsidRPr="005647EB" w:rsidRDefault="002570E4" w:rsidP="002570E4">
            <w:pPr>
              <w:pStyle w:val="TAL"/>
              <w:keepNext w:val="0"/>
              <w:keepLines w:val="0"/>
            </w:pPr>
            <w:r w:rsidRPr="005647EB">
              <w:t xml:space="preserve"> </w:t>
            </w:r>
          </w:p>
        </w:tc>
        <w:tc>
          <w:tcPr>
            <w:tcW w:w="1133" w:type="dxa"/>
          </w:tcPr>
          <w:p w14:paraId="653631B5" w14:textId="77777777" w:rsidR="00123ECE" w:rsidRPr="005647EB" w:rsidRDefault="00123ECE" w:rsidP="002570E4">
            <w:pPr>
              <w:pStyle w:val="TAL"/>
              <w:keepNext w:val="0"/>
              <w:keepLines w:val="0"/>
            </w:pPr>
          </w:p>
        </w:tc>
      </w:tr>
      <w:tr w:rsidR="00123ECE" w:rsidRPr="005647EB" w14:paraId="17AC3D21" w14:textId="77777777" w:rsidTr="002570E4">
        <w:trPr>
          <w:jc w:val="center"/>
        </w:trPr>
        <w:tc>
          <w:tcPr>
            <w:tcW w:w="4436" w:type="dxa"/>
          </w:tcPr>
          <w:p w14:paraId="7415BBD2" w14:textId="0BC5D2AC"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00D36FE3" w14:textId="77777777" w:rsidR="00123ECE" w:rsidRPr="005647EB" w:rsidRDefault="00123ECE" w:rsidP="002570E4">
            <w:pPr>
              <w:pStyle w:val="TAL"/>
              <w:keepNext w:val="0"/>
              <w:keepLines w:val="0"/>
            </w:pPr>
          </w:p>
        </w:tc>
        <w:tc>
          <w:tcPr>
            <w:tcW w:w="1700" w:type="dxa"/>
          </w:tcPr>
          <w:p w14:paraId="4A781009" w14:textId="75EA086E"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7B0C086D" w14:textId="77777777" w:rsidR="00123ECE" w:rsidRPr="005647EB" w:rsidRDefault="00123ECE" w:rsidP="002570E4">
            <w:pPr>
              <w:pStyle w:val="TAL"/>
              <w:keepNext w:val="0"/>
              <w:keepLines w:val="0"/>
            </w:pPr>
          </w:p>
        </w:tc>
      </w:tr>
      <w:tr w:rsidR="00123ECE" w:rsidRPr="005647EB" w14:paraId="55330C5E" w14:textId="77777777" w:rsidTr="002570E4">
        <w:trPr>
          <w:jc w:val="center"/>
        </w:trPr>
        <w:tc>
          <w:tcPr>
            <w:tcW w:w="4436" w:type="dxa"/>
          </w:tcPr>
          <w:p w14:paraId="45B1D475" w14:textId="2A2CFBB2" w:rsidR="00123ECE" w:rsidRPr="005647EB" w:rsidRDefault="002570E4" w:rsidP="002570E4">
            <w:pPr>
              <w:pStyle w:val="TAL"/>
              <w:keepNext w:val="0"/>
              <w:keepLines w:val="0"/>
            </w:pPr>
            <w:r w:rsidRPr="005647EB">
              <w:t xml:space="preserve">    </w:t>
            </w:r>
            <w:r w:rsidR="00123ECE" w:rsidRPr="005647EB">
              <w:t>rsrqResult</w:t>
            </w:r>
            <w:r w:rsidRPr="005647EB">
              <w:t xml:space="preserve"> </w:t>
            </w:r>
          </w:p>
        </w:tc>
        <w:tc>
          <w:tcPr>
            <w:tcW w:w="2267" w:type="dxa"/>
          </w:tcPr>
          <w:p w14:paraId="5230728E" w14:textId="77777777" w:rsidR="00123ECE" w:rsidRPr="005647EB" w:rsidRDefault="00123ECE" w:rsidP="002570E4">
            <w:pPr>
              <w:pStyle w:val="TAL"/>
              <w:keepNext w:val="0"/>
              <w:keepLines w:val="0"/>
            </w:pPr>
          </w:p>
        </w:tc>
        <w:tc>
          <w:tcPr>
            <w:tcW w:w="1700" w:type="dxa"/>
          </w:tcPr>
          <w:p w14:paraId="27A79A90" w14:textId="39A663A4"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63E14C25" w14:textId="77777777" w:rsidR="00123ECE" w:rsidRPr="005647EB" w:rsidRDefault="00123ECE" w:rsidP="002570E4">
            <w:pPr>
              <w:pStyle w:val="TAL"/>
              <w:keepNext w:val="0"/>
              <w:keepLines w:val="0"/>
            </w:pPr>
          </w:p>
        </w:tc>
      </w:tr>
      <w:tr w:rsidR="00123ECE" w:rsidRPr="005647EB" w14:paraId="3493C134" w14:textId="77777777" w:rsidTr="002570E4">
        <w:trPr>
          <w:jc w:val="center"/>
        </w:trPr>
        <w:tc>
          <w:tcPr>
            <w:tcW w:w="4436" w:type="dxa"/>
          </w:tcPr>
          <w:p w14:paraId="226E65B1" w14:textId="03DFD76D" w:rsidR="00123ECE" w:rsidRPr="005647EB" w:rsidRDefault="002570E4" w:rsidP="002570E4">
            <w:pPr>
              <w:pStyle w:val="TAL"/>
              <w:keepNext w:val="0"/>
              <w:keepLines w:val="0"/>
            </w:pPr>
            <w:r w:rsidRPr="005647EB">
              <w:t xml:space="preserve">  </w:t>
            </w:r>
            <w:r w:rsidR="00123ECE" w:rsidRPr="005647EB">
              <w:t>}</w:t>
            </w:r>
          </w:p>
        </w:tc>
        <w:tc>
          <w:tcPr>
            <w:tcW w:w="2267" w:type="dxa"/>
          </w:tcPr>
          <w:p w14:paraId="003FEE3A" w14:textId="77777777" w:rsidR="00123ECE" w:rsidRPr="005647EB" w:rsidRDefault="00123ECE" w:rsidP="002570E4">
            <w:pPr>
              <w:pStyle w:val="TAL"/>
              <w:keepNext w:val="0"/>
              <w:keepLines w:val="0"/>
            </w:pPr>
          </w:p>
        </w:tc>
        <w:tc>
          <w:tcPr>
            <w:tcW w:w="1700" w:type="dxa"/>
          </w:tcPr>
          <w:p w14:paraId="2FA2E004" w14:textId="77777777" w:rsidR="00123ECE" w:rsidRPr="005647EB" w:rsidRDefault="00123ECE" w:rsidP="002570E4">
            <w:pPr>
              <w:pStyle w:val="TAL"/>
              <w:keepNext w:val="0"/>
              <w:keepLines w:val="0"/>
            </w:pPr>
          </w:p>
        </w:tc>
        <w:tc>
          <w:tcPr>
            <w:tcW w:w="1133" w:type="dxa"/>
          </w:tcPr>
          <w:p w14:paraId="1678D518" w14:textId="77777777" w:rsidR="00123ECE" w:rsidRPr="005647EB" w:rsidRDefault="00123ECE" w:rsidP="002570E4">
            <w:pPr>
              <w:pStyle w:val="TAL"/>
              <w:keepNext w:val="0"/>
              <w:keepLines w:val="0"/>
            </w:pPr>
          </w:p>
        </w:tc>
      </w:tr>
      <w:tr w:rsidR="00123ECE" w:rsidRPr="005647EB" w14:paraId="69E7CC50" w14:textId="77777777" w:rsidTr="002570E4">
        <w:trPr>
          <w:jc w:val="center"/>
        </w:trPr>
        <w:tc>
          <w:tcPr>
            <w:tcW w:w="4436" w:type="dxa"/>
          </w:tcPr>
          <w:p w14:paraId="2367A64F" w14:textId="77777777" w:rsidR="00123ECE" w:rsidRPr="005647EB" w:rsidRDefault="00123ECE" w:rsidP="002570E4">
            <w:pPr>
              <w:pStyle w:val="TAL"/>
              <w:keepNext w:val="0"/>
              <w:keepLines w:val="0"/>
            </w:pPr>
            <w:r w:rsidRPr="005647EB">
              <w:t>}</w:t>
            </w:r>
          </w:p>
        </w:tc>
        <w:tc>
          <w:tcPr>
            <w:tcW w:w="2267" w:type="dxa"/>
          </w:tcPr>
          <w:p w14:paraId="5A63E3F0" w14:textId="77777777" w:rsidR="00123ECE" w:rsidRPr="005647EB" w:rsidRDefault="00123ECE" w:rsidP="002570E4">
            <w:pPr>
              <w:pStyle w:val="TAL"/>
              <w:keepNext w:val="0"/>
              <w:keepLines w:val="0"/>
            </w:pPr>
          </w:p>
        </w:tc>
        <w:tc>
          <w:tcPr>
            <w:tcW w:w="1700" w:type="dxa"/>
          </w:tcPr>
          <w:p w14:paraId="452C53B7" w14:textId="77777777" w:rsidR="00123ECE" w:rsidRPr="005647EB" w:rsidRDefault="00123ECE" w:rsidP="002570E4">
            <w:pPr>
              <w:pStyle w:val="TAL"/>
              <w:keepNext w:val="0"/>
              <w:keepLines w:val="0"/>
            </w:pPr>
          </w:p>
        </w:tc>
        <w:tc>
          <w:tcPr>
            <w:tcW w:w="1133" w:type="dxa"/>
          </w:tcPr>
          <w:p w14:paraId="5094720A" w14:textId="77777777" w:rsidR="00123ECE" w:rsidRPr="005647EB" w:rsidRDefault="00123ECE" w:rsidP="002570E4">
            <w:pPr>
              <w:pStyle w:val="TAL"/>
              <w:keepNext w:val="0"/>
              <w:keepLines w:val="0"/>
            </w:pPr>
          </w:p>
        </w:tc>
      </w:tr>
    </w:tbl>
    <w:p w14:paraId="7C95FB5D" w14:textId="77777777" w:rsidR="00123ECE" w:rsidRPr="005647EB" w:rsidRDefault="00123ECE" w:rsidP="002570E4">
      <w:pPr>
        <w:rPr>
          <w:lang w:eastAsia="zh-CN"/>
        </w:rPr>
      </w:pPr>
    </w:p>
    <w:p w14:paraId="20D92AFA" w14:textId="77777777" w:rsidR="00123ECE" w:rsidRPr="005647EB" w:rsidRDefault="00123ECE" w:rsidP="002570E4">
      <w:pPr>
        <w:pStyle w:val="TH"/>
        <w:keepNext w:val="0"/>
        <w:keepLines w:val="0"/>
        <w:rPr>
          <w:lang w:eastAsia="zh-CN"/>
        </w:rPr>
      </w:pPr>
      <w:r w:rsidRPr="005647EB">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.4.3-</w:t>
      </w:r>
      <w:r w:rsidRPr="005647EB">
        <w:rPr>
          <w:lang w:eastAsia="zh-CN"/>
        </w:rPr>
        <w:t>5</w:t>
      </w:r>
      <w:r w:rsidRPr="005647EB">
        <w:t>:</w:t>
      </w:r>
      <w:r w:rsidRPr="005647EB">
        <w:rPr>
          <w:i/>
        </w:rPr>
        <w:t xml:space="preserve"> ReportConfigEUTRA-PERIODICAL</w:t>
      </w:r>
      <w:r w:rsidRPr="005647EB">
        <w:rPr>
          <w:lang w:eastAsia="zh-CN"/>
        </w:rPr>
        <w:t>:</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w:t>
      </w:r>
      <w:r w:rsidR="00EB52EE" w:rsidRPr="005647EB">
        <w:rPr>
          <w:lang w:eastAsia="zh-CN"/>
        </w:rPr>
        <w:t>step9</w:t>
      </w:r>
      <w:r w:rsidRPr="005647EB">
        <w:rPr>
          <w:lang w:eastAsia="zh-CN"/>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67F6B8E5" w14:textId="77777777" w:rsidTr="002570E4">
        <w:trPr>
          <w:jc w:val="center"/>
        </w:trPr>
        <w:tc>
          <w:tcPr>
            <w:tcW w:w="9635" w:type="dxa"/>
            <w:gridSpan w:val="4"/>
            <w:shd w:val="clear" w:color="auto" w:fill="auto"/>
          </w:tcPr>
          <w:p w14:paraId="46528CF7" w14:textId="010177BA"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00307565" w:rsidRPr="005647EB">
              <w:rPr>
                <w:rFonts w:eastAsia="MS Mincho"/>
                <w:lang w:eastAsia="ja-JP"/>
              </w:rPr>
              <w:t>6.508</w:t>
            </w:r>
            <w:r w:rsidR="002570E4" w:rsidRPr="005647EB">
              <w:rPr>
                <w:rFonts w:eastAsia="MS Mincho"/>
                <w:lang w:eastAsia="ja-JP"/>
              </w:rPr>
              <w:t xml:space="preserve"> </w:t>
            </w:r>
            <w:r w:rsidR="00307565" w:rsidRPr="005647EB">
              <w:rPr>
                <w:rFonts w:eastAsia="MS Mincho"/>
                <w:lang w:eastAsia="ja-JP"/>
              </w:rPr>
              <w:t>[7]</w:t>
            </w:r>
            <w:r w:rsidR="002570E4" w:rsidRPr="005647EB">
              <w:rPr>
                <w:rFonts w:eastAsia="MS Mincho"/>
                <w:lang w:eastAsia="ja-JP"/>
              </w:rPr>
              <w:t xml:space="preserve"> </w:t>
            </w:r>
            <w:r w:rsidR="00307565" w:rsidRPr="005647EB">
              <w:rPr>
                <w:rFonts w:eastAsia="MS Mincho"/>
                <w:lang w:eastAsia="ja-JP"/>
              </w:rPr>
              <w:t>clause</w:t>
            </w:r>
            <w:r w:rsidR="002570E4" w:rsidRPr="005647EB">
              <w:rPr>
                <w:rFonts w:eastAsia="MS Mincho"/>
                <w:lang w:eastAsia="ja-JP"/>
              </w:rPr>
              <w:t xml:space="preserve"> </w:t>
            </w:r>
            <w:r w:rsidR="00307565" w:rsidRPr="005647EB">
              <w:rPr>
                <w:rFonts w:eastAsia="MS Mincho"/>
                <w:lang w:eastAsia="ja-JP"/>
              </w:rPr>
              <w:t>4.6.6,</w:t>
            </w:r>
            <w:r w:rsidR="002570E4" w:rsidRPr="005647EB">
              <w:rPr>
                <w:rFonts w:eastAsia="MS Mincho"/>
                <w:lang w:eastAsia="ja-JP"/>
              </w:rPr>
              <w:t xml:space="preserve"> </w:t>
            </w:r>
            <w:r w:rsidR="00307565" w:rsidRPr="005647EB">
              <w:rPr>
                <w:rFonts w:eastAsia="MS Mincho"/>
                <w:lang w:eastAsia="ja-JP"/>
              </w:rPr>
              <w:t>Table</w:t>
            </w:r>
            <w:r w:rsidR="002570E4" w:rsidRPr="005647EB">
              <w:rPr>
                <w:rFonts w:eastAsia="MS Mincho"/>
                <w:lang w:eastAsia="ja-JP"/>
              </w:rPr>
              <w:t xml:space="preserve"> </w:t>
            </w:r>
            <w:r w:rsidR="00307565" w:rsidRPr="005647EB">
              <w:rPr>
                <w:rFonts w:eastAsia="MS Mincho"/>
                <w:lang w:eastAsia="ja-JP"/>
              </w:rPr>
              <w:t>4.6.6-7</w:t>
            </w:r>
            <w:r w:rsidR="002570E4" w:rsidRPr="005647EB">
              <w:rPr>
                <w:rFonts w:eastAsia="MS Mincho"/>
                <w:lang w:eastAsia="ja-JP"/>
              </w:rPr>
              <w:t xml:space="preserve"> </w:t>
            </w:r>
            <w:r w:rsidR="00307565" w:rsidRPr="005647EB">
              <w:rPr>
                <w:rFonts w:eastAsia="MS Mincho"/>
                <w:lang w:eastAsia="ja-JP"/>
              </w:rPr>
              <w:t>ReportConfigEUTRA-PERIODICAL</w:t>
            </w:r>
          </w:p>
        </w:tc>
      </w:tr>
      <w:tr w:rsidR="00123ECE" w:rsidRPr="005647EB" w14:paraId="74B09F02" w14:textId="77777777" w:rsidTr="002570E4">
        <w:trPr>
          <w:jc w:val="center"/>
        </w:trPr>
        <w:tc>
          <w:tcPr>
            <w:tcW w:w="4535" w:type="dxa"/>
            <w:shd w:val="clear" w:color="auto" w:fill="auto"/>
          </w:tcPr>
          <w:p w14:paraId="7F2008DF" w14:textId="4C14CCD4"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0B01517F" w14:textId="77777777" w:rsidR="00123ECE" w:rsidRPr="005647EB" w:rsidRDefault="00123ECE" w:rsidP="002570E4">
            <w:pPr>
              <w:pStyle w:val="TAH"/>
              <w:keepNext w:val="0"/>
              <w:keepLines w:val="0"/>
            </w:pPr>
            <w:r w:rsidRPr="005647EB">
              <w:t>Value/remark</w:t>
            </w:r>
          </w:p>
        </w:tc>
        <w:tc>
          <w:tcPr>
            <w:tcW w:w="1700" w:type="dxa"/>
            <w:shd w:val="clear" w:color="auto" w:fill="auto"/>
          </w:tcPr>
          <w:p w14:paraId="4CA019A0" w14:textId="77777777" w:rsidR="00123ECE" w:rsidRPr="005647EB" w:rsidRDefault="00123ECE" w:rsidP="002570E4">
            <w:pPr>
              <w:pStyle w:val="TAH"/>
              <w:keepNext w:val="0"/>
              <w:keepLines w:val="0"/>
            </w:pPr>
            <w:r w:rsidRPr="005647EB">
              <w:t>Comment</w:t>
            </w:r>
          </w:p>
        </w:tc>
        <w:tc>
          <w:tcPr>
            <w:tcW w:w="1133" w:type="dxa"/>
            <w:shd w:val="clear" w:color="auto" w:fill="auto"/>
          </w:tcPr>
          <w:p w14:paraId="3503FA93" w14:textId="77777777" w:rsidR="00123ECE" w:rsidRPr="005647EB" w:rsidRDefault="00123ECE" w:rsidP="002570E4">
            <w:pPr>
              <w:pStyle w:val="TAH"/>
              <w:keepNext w:val="0"/>
              <w:keepLines w:val="0"/>
            </w:pPr>
            <w:r w:rsidRPr="005647EB">
              <w:t>Condition</w:t>
            </w:r>
          </w:p>
        </w:tc>
      </w:tr>
      <w:tr w:rsidR="00123ECE" w:rsidRPr="005647EB" w14:paraId="5EDCDCAA" w14:textId="77777777" w:rsidTr="002570E4">
        <w:trPr>
          <w:jc w:val="center"/>
        </w:trPr>
        <w:tc>
          <w:tcPr>
            <w:tcW w:w="4535" w:type="dxa"/>
            <w:shd w:val="clear" w:color="auto" w:fill="auto"/>
          </w:tcPr>
          <w:p w14:paraId="36D1061D" w14:textId="2D39E32B" w:rsidR="00123ECE" w:rsidRPr="005647EB" w:rsidRDefault="00123ECE" w:rsidP="002570E4">
            <w:pPr>
              <w:pStyle w:val="TAL"/>
              <w:keepNext w:val="0"/>
              <w:keepLines w:val="0"/>
            </w:pPr>
            <w:r w:rsidRPr="005647EB">
              <w:t>ReportConfigEUTRA-PERIODICAL</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0BE46014" w14:textId="77777777" w:rsidR="00123ECE" w:rsidRPr="005647EB" w:rsidRDefault="00123ECE" w:rsidP="002570E4">
            <w:pPr>
              <w:pStyle w:val="TAL"/>
              <w:keepNext w:val="0"/>
              <w:keepLines w:val="0"/>
            </w:pPr>
          </w:p>
        </w:tc>
        <w:tc>
          <w:tcPr>
            <w:tcW w:w="1700" w:type="dxa"/>
            <w:shd w:val="clear" w:color="auto" w:fill="auto"/>
          </w:tcPr>
          <w:p w14:paraId="53469510" w14:textId="77777777" w:rsidR="00123ECE" w:rsidRPr="005647EB" w:rsidRDefault="00123ECE" w:rsidP="002570E4">
            <w:pPr>
              <w:pStyle w:val="TAL"/>
              <w:keepNext w:val="0"/>
              <w:keepLines w:val="0"/>
            </w:pPr>
          </w:p>
        </w:tc>
        <w:tc>
          <w:tcPr>
            <w:tcW w:w="1133" w:type="dxa"/>
            <w:shd w:val="clear" w:color="auto" w:fill="auto"/>
          </w:tcPr>
          <w:p w14:paraId="55D170AF" w14:textId="77777777" w:rsidR="00123ECE" w:rsidRPr="005647EB" w:rsidRDefault="00123ECE" w:rsidP="002570E4">
            <w:pPr>
              <w:pStyle w:val="TAL"/>
              <w:keepNext w:val="0"/>
              <w:keepLines w:val="0"/>
            </w:pPr>
          </w:p>
        </w:tc>
      </w:tr>
      <w:tr w:rsidR="00123ECE" w:rsidRPr="005647EB" w14:paraId="59E8C99B" w14:textId="77777777" w:rsidTr="002570E4">
        <w:trPr>
          <w:jc w:val="center"/>
        </w:trPr>
        <w:tc>
          <w:tcPr>
            <w:tcW w:w="4535" w:type="dxa"/>
            <w:shd w:val="clear" w:color="auto" w:fill="auto"/>
          </w:tcPr>
          <w:p w14:paraId="5A0A3F98" w14:textId="3F7F0D89"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5636A241" w14:textId="77777777" w:rsidR="00123ECE" w:rsidRPr="005647EB" w:rsidRDefault="00123ECE" w:rsidP="002570E4">
            <w:pPr>
              <w:pStyle w:val="TAL"/>
              <w:keepNext w:val="0"/>
              <w:keepLines w:val="0"/>
            </w:pPr>
          </w:p>
        </w:tc>
        <w:tc>
          <w:tcPr>
            <w:tcW w:w="1700" w:type="dxa"/>
            <w:shd w:val="clear" w:color="auto" w:fill="auto"/>
          </w:tcPr>
          <w:p w14:paraId="08FB7102" w14:textId="77777777" w:rsidR="00123ECE" w:rsidRPr="005647EB" w:rsidRDefault="00123ECE" w:rsidP="002570E4">
            <w:pPr>
              <w:pStyle w:val="TAL"/>
              <w:keepNext w:val="0"/>
              <w:keepLines w:val="0"/>
            </w:pPr>
          </w:p>
        </w:tc>
        <w:tc>
          <w:tcPr>
            <w:tcW w:w="1133" w:type="dxa"/>
            <w:shd w:val="clear" w:color="auto" w:fill="auto"/>
          </w:tcPr>
          <w:p w14:paraId="312B0197" w14:textId="77777777" w:rsidR="00123ECE" w:rsidRPr="005647EB" w:rsidRDefault="00123ECE" w:rsidP="002570E4">
            <w:pPr>
              <w:pStyle w:val="TAL"/>
              <w:keepNext w:val="0"/>
              <w:keepLines w:val="0"/>
            </w:pPr>
          </w:p>
        </w:tc>
      </w:tr>
      <w:tr w:rsidR="00123ECE" w:rsidRPr="005647EB" w14:paraId="3A353A62" w14:textId="77777777" w:rsidTr="002570E4">
        <w:trPr>
          <w:jc w:val="center"/>
        </w:trPr>
        <w:tc>
          <w:tcPr>
            <w:tcW w:w="4535" w:type="dxa"/>
            <w:shd w:val="clear" w:color="auto" w:fill="auto"/>
          </w:tcPr>
          <w:p w14:paraId="528B31A6" w14:textId="1E36A170" w:rsidR="00123ECE" w:rsidRPr="005647EB" w:rsidRDefault="002570E4" w:rsidP="002570E4">
            <w:pPr>
              <w:pStyle w:val="TAL"/>
              <w:keepNext w:val="0"/>
              <w:keepLines w:val="0"/>
            </w:pPr>
            <w:r w:rsidRPr="005647EB">
              <w:t xml:space="preserve">    </w:t>
            </w:r>
            <w:r w:rsidR="00123ECE" w:rsidRPr="005647EB">
              <w:t>periodical</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40FC8E30" w14:textId="77777777" w:rsidR="00123ECE" w:rsidRPr="005647EB" w:rsidRDefault="00123ECE" w:rsidP="002570E4">
            <w:pPr>
              <w:pStyle w:val="TAL"/>
              <w:keepNext w:val="0"/>
              <w:keepLines w:val="0"/>
            </w:pPr>
          </w:p>
        </w:tc>
        <w:tc>
          <w:tcPr>
            <w:tcW w:w="1700" w:type="dxa"/>
            <w:shd w:val="clear" w:color="auto" w:fill="auto"/>
          </w:tcPr>
          <w:p w14:paraId="33E79BF5" w14:textId="77777777" w:rsidR="00123ECE" w:rsidRPr="005647EB" w:rsidRDefault="00123ECE" w:rsidP="002570E4">
            <w:pPr>
              <w:pStyle w:val="TAL"/>
              <w:keepNext w:val="0"/>
              <w:keepLines w:val="0"/>
            </w:pPr>
          </w:p>
        </w:tc>
        <w:tc>
          <w:tcPr>
            <w:tcW w:w="1133" w:type="dxa"/>
            <w:shd w:val="clear" w:color="auto" w:fill="auto"/>
          </w:tcPr>
          <w:p w14:paraId="5756DBA5" w14:textId="77777777" w:rsidR="00123ECE" w:rsidRPr="005647EB" w:rsidRDefault="00123ECE" w:rsidP="002570E4">
            <w:pPr>
              <w:pStyle w:val="TAL"/>
              <w:keepNext w:val="0"/>
              <w:keepLines w:val="0"/>
            </w:pPr>
          </w:p>
        </w:tc>
      </w:tr>
      <w:tr w:rsidR="00123ECE" w:rsidRPr="005647EB" w14:paraId="47DC5BB1" w14:textId="77777777" w:rsidTr="002570E4">
        <w:trPr>
          <w:jc w:val="center"/>
        </w:trPr>
        <w:tc>
          <w:tcPr>
            <w:tcW w:w="4535" w:type="dxa"/>
            <w:shd w:val="clear" w:color="auto" w:fill="auto"/>
          </w:tcPr>
          <w:p w14:paraId="270D9B98" w14:textId="14733B4D" w:rsidR="00123ECE" w:rsidRPr="005647EB" w:rsidRDefault="002570E4" w:rsidP="002570E4">
            <w:pPr>
              <w:pStyle w:val="TAL"/>
              <w:keepNext w:val="0"/>
              <w:keepLines w:val="0"/>
            </w:pPr>
            <w:r w:rsidRPr="005647EB">
              <w:t xml:space="preserve">      </w:t>
            </w:r>
            <w:r w:rsidR="00123ECE" w:rsidRPr="005647EB">
              <w:t>purpose</w:t>
            </w:r>
            <w:r w:rsidRPr="005647EB">
              <w:t xml:space="preserve"> </w:t>
            </w:r>
          </w:p>
        </w:tc>
        <w:tc>
          <w:tcPr>
            <w:tcW w:w="2267" w:type="dxa"/>
            <w:shd w:val="clear" w:color="auto" w:fill="auto"/>
          </w:tcPr>
          <w:p w14:paraId="5016CF77" w14:textId="77777777" w:rsidR="00123ECE" w:rsidRPr="005647EB" w:rsidRDefault="00123ECE" w:rsidP="002570E4">
            <w:pPr>
              <w:pStyle w:val="TAL"/>
              <w:keepNext w:val="0"/>
              <w:keepLines w:val="0"/>
            </w:pPr>
            <w:r w:rsidRPr="005647EB">
              <w:t>reportCGI</w:t>
            </w:r>
          </w:p>
        </w:tc>
        <w:tc>
          <w:tcPr>
            <w:tcW w:w="1700" w:type="dxa"/>
            <w:shd w:val="clear" w:color="auto" w:fill="auto"/>
          </w:tcPr>
          <w:p w14:paraId="1621D961" w14:textId="77777777" w:rsidR="00123ECE" w:rsidRPr="005647EB" w:rsidRDefault="00123ECE" w:rsidP="002570E4">
            <w:pPr>
              <w:pStyle w:val="TAL"/>
              <w:keepNext w:val="0"/>
              <w:keepLines w:val="0"/>
            </w:pPr>
          </w:p>
        </w:tc>
        <w:tc>
          <w:tcPr>
            <w:tcW w:w="1133" w:type="dxa"/>
            <w:shd w:val="clear" w:color="auto" w:fill="auto"/>
          </w:tcPr>
          <w:p w14:paraId="2B9D2D37" w14:textId="77777777" w:rsidR="00123ECE" w:rsidRPr="005647EB" w:rsidRDefault="00123ECE" w:rsidP="002570E4">
            <w:pPr>
              <w:pStyle w:val="TAL"/>
              <w:keepNext w:val="0"/>
              <w:keepLines w:val="0"/>
            </w:pPr>
          </w:p>
        </w:tc>
      </w:tr>
      <w:tr w:rsidR="00123ECE" w:rsidRPr="005647EB" w14:paraId="75A755B1" w14:textId="77777777" w:rsidTr="002570E4">
        <w:trPr>
          <w:jc w:val="center"/>
        </w:trPr>
        <w:tc>
          <w:tcPr>
            <w:tcW w:w="4535" w:type="dxa"/>
            <w:shd w:val="clear" w:color="auto" w:fill="auto"/>
          </w:tcPr>
          <w:p w14:paraId="6BB65E6E" w14:textId="4167E2CA"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4E518697" w14:textId="77777777" w:rsidR="00123ECE" w:rsidRPr="005647EB" w:rsidRDefault="00123ECE" w:rsidP="002570E4">
            <w:pPr>
              <w:pStyle w:val="TAL"/>
              <w:keepNext w:val="0"/>
              <w:keepLines w:val="0"/>
            </w:pPr>
          </w:p>
        </w:tc>
        <w:tc>
          <w:tcPr>
            <w:tcW w:w="1700" w:type="dxa"/>
            <w:shd w:val="clear" w:color="auto" w:fill="auto"/>
          </w:tcPr>
          <w:p w14:paraId="28A52699" w14:textId="77777777" w:rsidR="00123ECE" w:rsidRPr="005647EB" w:rsidRDefault="00123ECE" w:rsidP="002570E4">
            <w:pPr>
              <w:pStyle w:val="TAL"/>
              <w:keepNext w:val="0"/>
              <w:keepLines w:val="0"/>
            </w:pPr>
          </w:p>
        </w:tc>
        <w:tc>
          <w:tcPr>
            <w:tcW w:w="1133" w:type="dxa"/>
            <w:shd w:val="clear" w:color="auto" w:fill="auto"/>
          </w:tcPr>
          <w:p w14:paraId="62C689F5" w14:textId="77777777" w:rsidR="00123ECE" w:rsidRPr="005647EB" w:rsidRDefault="00123ECE" w:rsidP="002570E4">
            <w:pPr>
              <w:pStyle w:val="TAL"/>
              <w:keepNext w:val="0"/>
              <w:keepLines w:val="0"/>
            </w:pPr>
          </w:p>
        </w:tc>
      </w:tr>
      <w:tr w:rsidR="00123ECE" w:rsidRPr="005647EB" w14:paraId="4C548829" w14:textId="77777777" w:rsidTr="002570E4">
        <w:trPr>
          <w:jc w:val="center"/>
        </w:trPr>
        <w:tc>
          <w:tcPr>
            <w:tcW w:w="4535" w:type="dxa"/>
            <w:shd w:val="clear" w:color="auto" w:fill="auto"/>
          </w:tcPr>
          <w:p w14:paraId="2F8F5167" w14:textId="0EA06CFF"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283297B0" w14:textId="77777777" w:rsidR="00123ECE" w:rsidRPr="005647EB" w:rsidRDefault="00123ECE" w:rsidP="002570E4">
            <w:pPr>
              <w:pStyle w:val="TAL"/>
              <w:keepNext w:val="0"/>
              <w:keepLines w:val="0"/>
            </w:pPr>
          </w:p>
        </w:tc>
        <w:tc>
          <w:tcPr>
            <w:tcW w:w="1700" w:type="dxa"/>
            <w:shd w:val="clear" w:color="auto" w:fill="auto"/>
          </w:tcPr>
          <w:p w14:paraId="37F2086A" w14:textId="77777777" w:rsidR="00123ECE" w:rsidRPr="005647EB" w:rsidRDefault="00123ECE" w:rsidP="002570E4">
            <w:pPr>
              <w:pStyle w:val="TAL"/>
              <w:keepNext w:val="0"/>
              <w:keepLines w:val="0"/>
            </w:pPr>
          </w:p>
        </w:tc>
        <w:tc>
          <w:tcPr>
            <w:tcW w:w="1133" w:type="dxa"/>
            <w:shd w:val="clear" w:color="auto" w:fill="auto"/>
          </w:tcPr>
          <w:p w14:paraId="5B399D4D" w14:textId="77777777" w:rsidR="00123ECE" w:rsidRPr="005647EB" w:rsidRDefault="00123ECE" w:rsidP="002570E4">
            <w:pPr>
              <w:pStyle w:val="TAL"/>
              <w:keepNext w:val="0"/>
              <w:keepLines w:val="0"/>
            </w:pPr>
          </w:p>
        </w:tc>
      </w:tr>
      <w:tr w:rsidR="00123ECE" w:rsidRPr="005647EB" w14:paraId="069AD66C" w14:textId="77777777" w:rsidTr="002570E4">
        <w:trPr>
          <w:jc w:val="center"/>
        </w:trPr>
        <w:tc>
          <w:tcPr>
            <w:tcW w:w="4535" w:type="dxa"/>
            <w:shd w:val="clear" w:color="auto" w:fill="auto"/>
          </w:tcPr>
          <w:p w14:paraId="61F86A07" w14:textId="3FB5D613" w:rsidR="00123ECE" w:rsidRPr="005647EB" w:rsidRDefault="002570E4" w:rsidP="002570E4">
            <w:pPr>
              <w:pStyle w:val="TAL"/>
              <w:keepNext w:val="0"/>
              <w:keepLines w:val="0"/>
            </w:pPr>
            <w:r w:rsidRPr="005647EB">
              <w:t xml:space="preserve">  </w:t>
            </w:r>
            <w:r w:rsidR="00123ECE" w:rsidRPr="005647EB">
              <w:t>reportAmount</w:t>
            </w:r>
          </w:p>
        </w:tc>
        <w:tc>
          <w:tcPr>
            <w:tcW w:w="2267" w:type="dxa"/>
            <w:shd w:val="clear" w:color="auto" w:fill="auto"/>
          </w:tcPr>
          <w:p w14:paraId="12088648" w14:textId="77777777" w:rsidR="00123ECE" w:rsidRPr="005647EB" w:rsidRDefault="005F2B1B" w:rsidP="002570E4">
            <w:pPr>
              <w:pStyle w:val="TAL"/>
              <w:keepNext w:val="0"/>
              <w:keepLines w:val="0"/>
            </w:pPr>
            <w:r w:rsidRPr="005647EB">
              <w:rPr>
                <w:rFonts w:eastAsia="MS Mincho"/>
                <w:lang w:eastAsia="ja-JP"/>
              </w:rPr>
              <w:t>1</w:t>
            </w:r>
          </w:p>
        </w:tc>
        <w:tc>
          <w:tcPr>
            <w:tcW w:w="1700" w:type="dxa"/>
            <w:shd w:val="clear" w:color="auto" w:fill="auto"/>
          </w:tcPr>
          <w:p w14:paraId="6C1435AC" w14:textId="77777777" w:rsidR="00123ECE" w:rsidRPr="005647EB" w:rsidRDefault="00123ECE" w:rsidP="002570E4">
            <w:pPr>
              <w:pStyle w:val="TAL"/>
              <w:keepNext w:val="0"/>
              <w:keepLines w:val="0"/>
            </w:pPr>
          </w:p>
        </w:tc>
        <w:tc>
          <w:tcPr>
            <w:tcW w:w="1133" w:type="dxa"/>
            <w:shd w:val="clear" w:color="auto" w:fill="auto"/>
          </w:tcPr>
          <w:p w14:paraId="5E5BE631" w14:textId="77777777" w:rsidR="00123ECE" w:rsidRPr="005647EB" w:rsidRDefault="00123ECE" w:rsidP="002570E4">
            <w:pPr>
              <w:pStyle w:val="TAL"/>
              <w:keepNext w:val="0"/>
              <w:keepLines w:val="0"/>
            </w:pPr>
          </w:p>
        </w:tc>
      </w:tr>
      <w:tr w:rsidR="00123ECE" w:rsidRPr="005647EB" w14:paraId="6C89AD47" w14:textId="77777777" w:rsidTr="002570E4">
        <w:trPr>
          <w:jc w:val="center"/>
        </w:trPr>
        <w:tc>
          <w:tcPr>
            <w:tcW w:w="4535" w:type="dxa"/>
            <w:shd w:val="clear" w:color="auto" w:fill="auto"/>
          </w:tcPr>
          <w:p w14:paraId="7D20A0EE" w14:textId="77777777" w:rsidR="00123ECE" w:rsidRPr="005647EB" w:rsidRDefault="00123ECE" w:rsidP="002570E4">
            <w:pPr>
              <w:pStyle w:val="TAL"/>
              <w:keepNext w:val="0"/>
              <w:keepLines w:val="0"/>
              <w:ind w:firstLineChars="50" w:firstLine="90"/>
            </w:pPr>
            <w:r w:rsidRPr="005647EB">
              <w:t>si-RequestForHO-r9</w:t>
            </w:r>
          </w:p>
        </w:tc>
        <w:tc>
          <w:tcPr>
            <w:tcW w:w="2267" w:type="dxa"/>
            <w:shd w:val="clear" w:color="auto" w:fill="auto"/>
          </w:tcPr>
          <w:p w14:paraId="67CAD766" w14:textId="77777777" w:rsidR="00123ECE" w:rsidRPr="005647EB" w:rsidRDefault="00123ECE" w:rsidP="002570E4">
            <w:pPr>
              <w:pStyle w:val="TAL"/>
              <w:keepNext w:val="0"/>
              <w:keepLines w:val="0"/>
              <w:rPr>
                <w:lang w:eastAsia="zh-CN"/>
              </w:rPr>
            </w:pPr>
            <w:r w:rsidRPr="005647EB">
              <w:rPr>
                <w:lang w:eastAsia="zh-CN"/>
              </w:rPr>
              <w:t>setup</w:t>
            </w:r>
          </w:p>
        </w:tc>
        <w:tc>
          <w:tcPr>
            <w:tcW w:w="1700" w:type="dxa"/>
            <w:shd w:val="clear" w:color="auto" w:fill="auto"/>
          </w:tcPr>
          <w:p w14:paraId="6BB65784" w14:textId="77777777" w:rsidR="00123ECE" w:rsidRPr="005647EB" w:rsidRDefault="00123ECE" w:rsidP="002570E4">
            <w:pPr>
              <w:pStyle w:val="TAL"/>
              <w:keepNext w:val="0"/>
              <w:keepLines w:val="0"/>
            </w:pPr>
          </w:p>
        </w:tc>
        <w:tc>
          <w:tcPr>
            <w:tcW w:w="1133" w:type="dxa"/>
            <w:shd w:val="clear" w:color="auto" w:fill="auto"/>
          </w:tcPr>
          <w:p w14:paraId="4D485FA2" w14:textId="77777777" w:rsidR="00123ECE" w:rsidRPr="005647EB" w:rsidRDefault="00123ECE" w:rsidP="002570E4">
            <w:pPr>
              <w:pStyle w:val="TAL"/>
              <w:keepNext w:val="0"/>
              <w:keepLines w:val="0"/>
            </w:pPr>
          </w:p>
        </w:tc>
      </w:tr>
      <w:tr w:rsidR="00123ECE" w:rsidRPr="005647EB" w14:paraId="484CFA30" w14:textId="77777777" w:rsidTr="002570E4">
        <w:trPr>
          <w:jc w:val="center"/>
        </w:trPr>
        <w:tc>
          <w:tcPr>
            <w:tcW w:w="4535" w:type="dxa"/>
            <w:shd w:val="clear" w:color="auto" w:fill="auto"/>
          </w:tcPr>
          <w:p w14:paraId="78C97E6A" w14:textId="77777777" w:rsidR="00123ECE" w:rsidRPr="005647EB" w:rsidRDefault="00123ECE" w:rsidP="002570E4">
            <w:pPr>
              <w:pStyle w:val="TAL"/>
              <w:keepNext w:val="0"/>
              <w:keepLines w:val="0"/>
            </w:pPr>
            <w:r w:rsidRPr="005647EB">
              <w:t>}</w:t>
            </w:r>
          </w:p>
        </w:tc>
        <w:tc>
          <w:tcPr>
            <w:tcW w:w="2267" w:type="dxa"/>
            <w:shd w:val="clear" w:color="auto" w:fill="auto"/>
          </w:tcPr>
          <w:p w14:paraId="6503B200" w14:textId="77777777" w:rsidR="00123ECE" w:rsidRPr="005647EB" w:rsidRDefault="00123ECE" w:rsidP="002570E4">
            <w:pPr>
              <w:pStyle w:val="TAL"/>
              <w:keepNext w:val="0"/>
              <w:keepLines w:val="0"/>
            </w:pPr>
          </w:p>
        </w:tc>
        <w:tc>
          <w:tcPr>
            <w:tcW w:w="1700" w:type="dxa"/>
            <w:shd w:val="clear" w:color="auto" w:fill="auto"/>
          </w:tcPr>
          <w:p w14:paraId="59D08FD4" w14:textId="77777777" w:rsidR="00123ECE" w:rsidRPr="005647EB" w:rsidRDefault="00123ECE" w:rsidP="002570E4">
            <w:pPr>
              <w:pStyle w:val="TAL"/>
              <w:keepNext w:val="0"/>
              <w:keepLines w:val="0"/>
            </w:pPr>
          </w:p>
        </w:tc>
        <w:tc>
          <w:tcPr>
            <w:tcW w:w="1133" w:type="dxa"/>
            <w:shd w:val="clear" w:color="auto" w:fill="auto"/>
          </w:tcPr>
          <w:p w14:paraId="312A8C16" w14:textId="77777777" w:rsidR="00123ECE" w:rsidRPr="005647EB" w:rsidRDefault="00123ECE" w:rsidP="002570E4">
            <w:pPr>
              <w:pStyle w:val="TAL"/>
              <w:keepNext w:val="0"/>
              <w:keepLines w:val="0"/>
            </w:pPr>
          </w:p>
        </w:tc>
      </w:tr>
    </w:tbl>
    <w:p w14:paraId="4C26E73E" w14:textId="77777777" w:rsidR="00123ECE" w:rsidRPr="005647EB" w:rsidRDefault="00123ECE" w:rsidP="002570E4">
      <w:pPr>
        <w:rPr>
          <w:lang w:eastAsia="zh-CN"/>
        </w:rPr>
      </w:pPr>
    </w:p>
    <w:p w14:paraId="0B820D45" w14:textId="77777777" w:rsidR="00C14963" w:rsidRPr="005647EB" w:rsidRDefault="00C14963" w:rsidP="002570E4">
      <w:pPr>
        <w:pStyle w:val="TH"/>
        <w:keepNext w:val="0"/>
        <w:keepLines w:val="0"/>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.4.3-</w:t>
      </w:r>
      <w:r w:rsidRPr="005647EB">
        <w:rPr>
          <w:lang w:eastAsia="zh-CN"/>
        </w:rPr>
        <w:t>6</w:t>
      </w:r>
      <w:r w:rsidRPr="005647EB">
        <w:t>: MeasGapConfig-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(step7)</w:t>
      </w:r>
    </w:p>
    <w:tbl>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3"/>
        <w:gridCol w:w="2266"/>
        <w:gridCol w:w="1699"/>
        <w:gridCol w:w="1132"/>
      </w:tblGrid>
      <w:tr w:rsidR="00C14963" w:rsidRPr="005647EB" w14:paraId="1BF9B0F5" w14:textId="77777777" w:rsidTr="002570E4">
        <w:trPr>
          <w:cantSplit/>
          <w:jc w:val="center"/>
        </w:trPr>
        <w:tc>
          <w:tcPr>
            <w:tcW w:w="9630" w:type="dxa"/>
            <w:gridSpan w:val="4"/>
            <w:tcBorders>
              <w:top w:val="single" w:sz="4" w:space="0" w:color="000000"/>
              <w:left w:val="single" w:sz="4" w:space="0" w:color="000000"/>
              <w:bottom w:val="single" w:sz="4" w:space="0" w:color="000000"/>
              <w:right w:val="single" w:sz="4" w:space="0" w:color="000000"/>
            </w:tcBorders>
          </w:tcPr>
          <w:p w14:paraId="1743B815" w14:textId="2771A973" w:rsidR="00C14963" w:rsidRPr="005647EB" w:rsidRDefault="00C14963" w:rsidP="002570E4">
            <w:pPr>
              <w:pStyle w:val="TAL"/>
              <w:keepNext w:val="0"/>
              <w:keepLines w:val="0"/>
              <w:rPr>
                <w:lang w:eastAsia="ja-JP"/>
              </w:rPr>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14963" w:rsidRPr="005647EB" w14:paraId="4C27F8EE"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55066ABD" w14:textId="13AC81C8" w:rsidR="00C14963" w:rsidRPr="005647EB" w:rsidRDefault="00C14963" w:rsidP="002570E4">
            <w:pPr>
              <w:pStyle w:val="TAH"/>
              <w:keepNext w:val="0"/>
              <w:keepLines w:val="0"/>
              <w:rPr>
                <w:lang w:eastAsia="ja-JP"/>
              </w:rPr>
            </w:pPr>
            <w:r w:rsidRPr="005647EB">
              <w:t>Information</w:t>
            </w:r>
            <w:r w:rsidR="002570E4" w:rsidRPr="005647EB">
              <w:t xml:space="preserve"> </w:t>
            </w:r>
            <w:r w:rsidRPr="005647EB">
              <w:t>Element</w:t>
            </w:r>
          </w:p>
        </w:tc>
        <w:tc>
          <w:tcPr>
            <w:tcW w:w="2266" w:type="dxa"/>
            <w:tcBorders>
              <w:top w:val="single" w:sz="4" w:space="0" w:color="000000"/>
              <w:left w:val="single" w:sz="4" w:space="0" w:color="000000"/>
              <w:bottom w:val="single" w:sz="4" w:space="0" w:color="000000"/>
              <w:right w:val="single" w:sz="4" w:space="0" w:color="000000"/>
            </w:tcBorders>
          </w:tcPr>
          <w:p w14:paraId="7239B64A" w14:textId="77777777" w:rsidR="00C14963" w:rsidRPr="005647EB" w:rsidRDefault="00C14963" w:rsidP="002570E4">
            <w:pPr>
              <w:pStyle w:val="TAH"/>
              <w:keepNext w:val="0"/>
              <w:keepLines w:val="0"/>
              <w:rPr>
                <w:lang w:eastAsia="ja-JP"/>
              </w:rPr>
            </w:pPr>
            <w:r w:rsidRPr="005647EB">
              <w:t>Value/remark</w:t>
            </w:r>
          </w:p>
        </w:tc>
        <w:tc>
          <w:tcPr>
            <w:tcW w:w="1699" w:type="dxa"/>
            <w:tcBorders>
              <w:top w:val="single" w:sz="4" w:space="0" w:color="000000"/>
              <w:left w:val="single" w:sz="4" w:space="0" w:color="000000"/>
              <w:bottom w:val="single" w:sz="4" w:space="0" w:color="000000"/>
              <w:right w:val="single" w:sz="4" w:space="0" w:color="000000"/>
            </w:tcBorders>
          </w:tcPr>
          <w:p w14:paraId="2B1328B9" w14:textId="77777777" w:rsidR="00C14963" w:rsidRPr="005647EB" w:rsidRDefault="00C14963" w:rsidP="002570E4">
            <w:pPr>
              <w:pStyle w:val="TAH"/>
              <w:keepNext w:val="0"/>
              <w:keepLines w:val="0"/>
              <w:rPr>
                <w:lang w:eastAsia="ja-JP"/>
              </w:rPr>
            </w:pPr>
            <w:r w:rsidRPr="005647EB">
              <w:t>Comment</w:t>
            </w:r>
          </w:p>
        </w:tc>
        <w:tc>
          <w:tcPr>
            <w:tcW w:w="1132" w:type="dxa"/>
            <w:tcBorders>
              <w:top w:val="single" w:sz="4" w:space="0" w:color="000000"/>
              <w:left w:val="single" w:sz="4" w:space="0" w:color="000000"/>
              <w:bottom w:val="single" w:sz="4" w:space="0" w:color="000000"/>
              <w:right w:val="single" w:sz="4" w:space="0" w:color="000000"/>
            </w:tcBorders>
          </w:tcPr>
          <w:p w14:paraId="190E1428" w14:textId="77777777" w:rsidR="00C14963" w:rsidRPr="005647EB" w:rsidRDefault="00C14963" w:rsidP="002570E4">
            <w:pPr>
              <w:pStyle w:val="TAH"/>
              <w:keepNext w:val="0"/>
              <w:keepLines w:val="0"/>
              <w:rPr>
                <w:lang w:eastAsia="ja-JP"/>
              </w:rPr>
            </w:pPr>
            <w:r w:rsidRPr="005647EB">
              <w:t>Condition</w:t>
            </w:r>
          </w:p>
        </w:tc>
      </w:tr>
      <w:tr w:rsidR="00C14963" w:rsidRPr="005647EB" w14:paraId="75F45E34"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3485975B" w14:textId="6E7F53FD" w:rsidR="00C14963" w:rsidRPr="005647EB" w:rsidRDefault="00C14963" w:rsidP="002570E4">
            <w:pPr>
              <w:pStyle w:val="TAL"/>
              <w:keepNext w:val="0"/>
              <w:keepLines w:val="0"/>
              <w:rPr>
                <w:lang w:eastAsia="ja-JP"/>
              </w:rPr>
            </w:pPr>
            <w:r w:rsidRPr="005647EB">
              <w:t>MeasGapConfig</w:t>
            </w:r>
            <w:r w:rsidR="002570E4" w:rsidRPr="005647EB">
              <w:t xml:space="preserve"> </w:t>
            </w:r>
            <w:r w:rsidRPr="005647EB">
              <w:t>::=</w:t>
            </w:r>
            <w:r w:rsidRPr="005647EB">
              <w:tab/>
              <w:t>CHOICE</w:t>
            </w:r>
            <w:r w:rsidR="002570E4" w:rsidRPr="005647EB">
              <w:t xml:space="preserve"> </w:t>
            </w:r>
            <w:r w:rsidRPr="005647EB">
              <w:t>{</w:t>
            </w:r>
          </w:p>
        </w:tc>
        <w:tc>
          <w:tcPr>
            <w:tcW w:w="2266" w:type="dxa"/>
            <w:tcBorders>
              <w:top w:val="single" w:sz="4" w:space="0" w:color="000000"/>
              <w:left w:val="single" w:sz="4" w:space="0" w:color="000000"/>
              <w:bottom w:val="single" w:sz="4" w:space="0" w:color="000000"/>
              <w:right w:val="single" w:sz="4" w:space="0" w:color="000000"/>
            </w:tcBorders>
          </w:tcPr>
          <w:p w14:paraId="040C502F"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676CD18C"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54AFC3B8" w14:textId="77777777" w:rsidR="00C14963" w:rsidRPr="005647EB" w:rsidRDefault="00C14963" w:rsidP="002570E4">
            <w:pPr>
              <w:pStyle w:val="TAL"/>
              <w:keepNext w:val="0"/>
              <w:keepLines w:val="0"/>
              <w:rPr>
                <w:lang w:eastAsia="ja-JP"/>
              </w:rPr>
            </w:pPr>
          </w:p>
        </w:tc>
      </w:tr>
      <w:tr w:rsidR="00C14963" w:rsidRPr="005647EB" w14:paraId="7F8DA6E5"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3ACEF477" w14:textId="22A54F82" w:rsidR="00C14963" w:rsidRPr="005647EB" w:rsidRDefault="002570E4" w:rsidP="002570E4">
            <w:pPr>
              <w:pStyle w:val="TAL"/>
              <w:keepNext w:val="0"/>
              <w:keepLines w:val="0"/>
              <w:rPr>
                <w:lang w:eastAsia="ja-JP"/>
              </w:rPr>
            </w:pPr>
            <w:r w:rsidRPr="005647EB">
              <w:t xml:space="preserve">                  </w:t>
            </w:r>
            <w:r w:rsidR="00C14963" w:rsidRPr="005647EB">
              <w:t>release</w:t>
            </w:r>
          </w:p>
        </w:tc>
        <w:tc>
          <w:tcPr>
            <w:tcW w:w="2266" w:type="dxa"/>
            <w:tcBorders>
              <w:top w:val="single" w:sz="4" w:space="0" w:color="000000"/>
              <w:left w:val="single" w:sz="4" w:space="0" w:color="000000"/>
              <w:bottom w:val="single" w:sz="4" w:space="0" w:color="000000"/>
              <w:right w:val="single" w:sz="4" w:space="0" w:color="000000"/>
            </w:tcBorders>
          </w:tcPr>
          <w:p w14:paraId="30855192" w14:textId="77777777" w:rsidR="00C14963" w:rsidRPr="005647EB" w:rsidRDefault="00C14963" w:rsidP="002570E4">
            <w:pPr>
              <w:pStyle w:val="TAL"/>
              <w:keepNext w:val="0"/>
              <w:keepLines w:val="0"/>
              <w:rPr>
                <w:lang w:eastAsia="ja-JP"/>
              </w:rPr>
            </w:pPr>
            <w:r w:rsidRPr="005647EB">
              <w:rPr>
                <w:lang w:eastAsia="ja-JP"/>
              </w:rPr>
              <w:t>NULL</w:t>
            </w:r>
          </w:p>
        </w:tc>
        <w:tc>
          <w:tcPr>
            <w:tcW w:w="1699" w:type="dxa"/>
            <w:tcBorders>
              <w:top w:val="single" w:sz="4" w:space="0" w:color="000000"/>
              <w:left w:val="single" w:sz="4" w:space="0" w:color="000000"/>
              <w:bottom w:val="single" w:sz="4" w:space="0" w:color="000000"/>
              <w:right w:val="single" w:sz="4" w:space="0" w:color="000000"/>
            </w:tcBorders>
          </w:tcPr>
          <w:p w14:paraId="05972DCD"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13C4CA32" w14:textId="77777777" w:rsidR="00C14963" w:rsidRPr="005647EB" w:rsidRDefault="00C14963" w:rsidP="002570E4">
            <w:pPr>
              <w:pStyle w:val="TAL"/>
              <w:keepNext w:val="0"/>
              <w:keepLines w:val="0"/>
              <w:rPr>
                <w:lang w:eastAsia="ja-JP"/>
              </w:rPr>
            </w:pPr>
          </w:p>
        </w:tc>
      </w:tr>
      <w:tr w:rsidR="00C14963" w:rsidRPr="005647EB" w14:paraId="098DF8E3"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78488B03" w14:textId="77777777" w:rsidR="00C14963" w:rsidRPr="005647EB" w:rsidRDefault="00C14963" w:rsidP="002570E4">
            <w:pPr>
              <w:pStyle w:val="TAL"/>
              <w:keepNext w:val="0"/>
              <w:keepLines w:val="0"/>
              <w:rPr>
                <w:lang w:eastAsia="ja-JP"/>
              </w:rPr>
            </w:pPr>
          </w:p>
        </w:tc>
        <w:tc>
          <w:tcPr>
            <w:tcW w:w="2266" w:type="dxa"/>
            <w:tcBorders>
              <w:top w:val="single" w:sz="4" w:space="0" w:color="000000"/>
              <w:left w:val="single" w:sz="4" w:space="0" w:color="000000"/>
              <w:bottom w:val="single" w:sz="4" w:space="0" w:color="000000"/>
              <w:right w:val="single" w:sz="4" w:space="0" w:color="000000"/>
            </w:tcBorders>
          </w:tcPr>
          <w:p w14:paraId="1209DA9E"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1F14A1DD"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7592532E" w14:textId="77777777" w:rsidR="00C14963" w:rsidRPr="005647EB" w:rsidRDefault="00C14963" w:rsidP="002570E4">
            <w:pPr>
              <w:pStyle w:val="TAL"/>
              <w:keepNext w:val="0"/>
              <w:keepLines w:val="0"/>
              <w:rPr>
                <w:lang w:eastAsia="ja-JP"/>
              </w:rPr>
            </w:pPr>
          </w:p>
        </w:tc>
      </w:tr>
      <w:tr w:rsidR="00C14963" w:rsidRPr="005647EB" w14:paraId="3AD349EC"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2691C29B" w14:textId="2C898711" w:rsidR="00C14963" w:rsidRPr="005647EB" w:rsidRDefault="002570E4" w:rsidP="002570E4">
            <w:pPr>
              <w:pStyle w:val="TAL"/>
              <w:keepNext w:val="0"/>
              <w:keepLines w:val="0"/>
              <w:rPr>
                <w:lang w:eastAsia="ja-JP"/>
              </w:rPr>
            </w:pPr>
            <w:r w:rsidRPr="005647EB">
              <w:t xml:space="preserve">   </w:t>
            </w:r>
            <w:r w:rsidR="00C14963" w:rsidRPr="005647EB">
              <w:t>}</w:t>
            </w:r>
          </w:p>
        </w:tc>
        <w:tc>
          <w:tcPr>
            <w:tcW w:w="2266" w:type="dxa"/>
            <w:tcBorders>
              <w:top w:val="single" w:sz="4" w:space="0" w:color="000000"/>
              <w:left w:val="single" w:sz="4" w:space="0" w:color="000000"/>
              <w:bottom w:val="single" w:sz="4" w:space="0" w:color="000000"/>
              <w:right w:val="single" w:sz="4" w:space="0" w:color="000000"/>
            </w:tcBorders>
          </w:tcPr>
          <w:p w14:paraId="40E3793E"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71AF1D8E"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660DCF36" w14:textId="77777777" w:rsidR="00C14963" w:rsidRPr="005647EB" w:rsidRDefault="00C14963" w:rsidP="002570E4">
            <w:pPr>
              <w:pStyle w:val="TAL"/>
              <w:keepNext w:val="0"/>
              <w:keepLines w:val="0"/>
              <w:rPr>
                <w:lang w:eastAsia="ja-JP"/>
              </w:rPr>
            </w:pPr>
          </w:p>
        </w:tc>
      </w:tr>
    </w:tbl>
    <w:p w14:paraId="56C7AD83" w14:textId="77777777" w:rsidR="00C14963" w:rsidRPr="005647EB" w:rsidRDefault="00C14963" w:rsidP="002570E4">
      <w:pPr>
        <w:rPr>
          <w:lang w:eastAsia="zh-CN"/>
        </w:rPr>
      </w:pPr>
    </w:p>
    <w:p w14:paraId="45585F12"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.4.3-</w:t>
      </w:r>
      <w:r w:rsidR="00C14963" w:rsidRPr="005647EB">
        <w:rPr>
          <w:lang w:eastAsia="zh-CN"/>
        </w:rPr>
        <w:t>7</w:t>
      </w:r>
      <w:r w:rsidRPr="005647EB">
        <w:t xml:space="preserve">: </w:t>
      </w:r>
      <w:r w:rsidRPr="005647EB">
        <w:rPr>
          <w:i/>
        </w:rPr>
        <w:t>MeasResultListEUTRA</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w:t>
      </w:r>
      <w:r w:rsidR="00EB52EE" w:rsidRPr="005647EB">
        <w:rPr>
          <w:lang w:eastAsia="zh-CN"/>
        </w:rPr>
        <w:t>step12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4DA4C9B7" w14:textId="77777777" w:rsidTr="002570E4">
        <w:trPr>
          <w:cantSplit/>
          <w:jc w:val="center"/>
        </w:trPr>
        <w:tc>
          <w:tcPr>
            <w:tcW w:w="9536" w:type="dxa"/>
            <w:gridSpan w:val="4"/>
          </w:tcPr>
          <w:p w14:paraId="6A43FF44" w14:textId="26BC32BE"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5F2B1B" w:rsidRPr="005647EB">
              <w:rPr>
                <w:rFonts w:eastAsia="MS Mincho"/>
                <w:lang w:eastAsia="ja-JP"/>
              </w:rPr>
              <w:t>[5]</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43EEF783" w14:textId="77777777" w:rsidTr="002570E4">
        <w:trPr>
          <w:jc w:val="center"/>
        </w:trPr>
        <w:tc>
          <w:tcPr>
            <w:tcW w:w="4436" w:type="dxa"/>
          </w:tcPr>
          <w:p w14:paraId="45DB4E8B" w14:textId="58CA50C3"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960F4E7" w14:textId="77777777" w:rsidR="00123ECE" w:rsidRPr="005647EB" w:rsidRDefault="00123ECE" w:rsidP="002570E4">
            <w:pPr>
              <w:pStyle w:val="TAH"/>
              <w:keepNext w:val="0"/>
              <w:keepLines w:val="0"/>
            </w:pPr>
            <w:r w:rsidRPr="005647EB">
              <w:t>Value/remark</w:t>
            </w:r>
          </w:p>
        </w:tc>
        <w:tc>
          <w:tcPr>
            <w:tcW w:w="1700" w:type="dxa"/>
          </w:tcPr>
          <w:p w14:paraId="67A0038E" w14:textId="77777777" w:rsidR="00123ECE" w:rsidRPr="005647EB" w:rsidRDefault="00123ECE" w:rsidP="002570E4">
            <w:pPr>
              <w:pStyle w:val="TAH"/>
              <w:keepNext w:val="0"/>
              <w:keepLines w:val="0"/>
            </w:pPr>
            <w:r w:rsidRPr="005647EB">
              <w:t>Comment</w:t>
            </w:r>
          </w:p>
        </w:tc>
        <w:tc>
          <w:tcPr>
            <w:tcW w:w="1133" w:type="dxa"/>
          </w:tcPr>
          <w:p w14:paraId="00B53CED" w14:textId="77777777" w:rsidR="00123ECE" w:rsidRPr="005647EB" w:rsidRDefault="00123ECE" w:rsidP="002570E4">
            <w:pPr>
              <w:pStyle w:val="TAH"/>
              <w:keepNext w:val="0"/>
              <w:keepLines w:val="0"/>
            </w:pPr>
            <w:r w:rsidRPr="005647EB">
              <w:t>Condition</w:t>
            </w:r>
          </w:p>
        </w:tc>
      </w:tr>
      <w:tr w:rsidR="00123ECE" w:rsidRPr="005647EB" w14:paraId="7978132D" w14:textId="77777777" w:rsidTr="002570E4">
        <w:trPr>
          <w:jc w:val="center"/>
        </w:trPr>
        <w:tc>
          <w:tcPr>
            <w:tcW w:w="4436" w:type="dxa"/>
          </w:tcPr>
          <w:p w14:paraId="419A24E6" w14:textId="4DC350F3"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5186555C" w14:textId="77777777" w:rsidR="00123ECE" w:rsidRPr="005647EB" w:rsidRDefault="00123ECE" w:rsidP="002570E4">
            <w:pPr>
              <w:pStyle w:val="TAL"/>
              <w:keepNext w:val="0"/>
              <w:keepLines w:val="0"/>
            </w:pPr>
          </w:p>
        </w:tc>
        <w:tc>
          <w:tcPr>
            <w:tcW w:w="1700" w:type="dxa"/>
          </w:tcPr>
          <w:p w14:paraId="2985810A" w14:textId="77777777" w:rsidR="00123ECE" w:rsidRPr="005647EB" w:rsidRDefault="00123ECE" w:rsidP="002570E4">
            <w:pPr>
              <w:pStyle w:val="TAL"/>
              <w:keepNext w:val="0"/>
              <w:keepLines w:val="0"/>
            </w:pPr>
          </w:p>
        </w:tc>
        <w:tc>
          <w:tcPr>
            <w:tcW w:w="1133" w:type="dxa"/>
          </w:tcPr>
          <w:p w14:paraId="01B43594" w14:textId="77777777" w:rsidR="00123ECE" w:rsidRPr="005647EB" w:rsidRDefault="00123ECE" w:rsidP="002570E4">
            <w:pPr>
              <w:pStyle w:val="TAL"/>
              <w:keepNext w:val="0"/>
              <w:keepLines w:val="0"/>
            </w:pPr>
          </w:p>
        </w:tc>
      </w:tr>
      <w:tr w:rsidR="00123ECE" w:rsidRPr="005647EB" w14:paraId="2B16D676" w14:textId="77777777" w:rsidTr="002570E4">
        <w:trPr>
          <w:jc w:val="center"/>
        </w:trPr>
        <w:tc>
          <w:tcPr>
            <w:tcW w:w="4436" w:type="dxa"/>
          </w:tcPr>
          <w:p w14:paraId="0E84B032" w14:textId="435D6BCD"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13682889" w14:textId="77777777" w:rsidR="00123ECE" w:rsidRPr="005647EB" w:rsidRDefault="00123ECE" w:rsidP="002570E4">
            <w:pPr>
              <w:pStyle w:val="TAL"/>
              <w:keepNext w:val="0"/>
              <w:keepLines w:val="0"/>
            </w:pPr>
            <w:r w:rsidRPr="005647EB">
              <w:t>PhysicalCellIdentity</w:t>
            </w:r>
          </w:p>
        </w:tc>
        <w:tc>
          <w:tcPr>
            <w:tcW w:w="1700" w:type="dxa"/>
          </w:tcPr>
          <w:p w14:paraId="1DE7D65B" w14:textId="77777777" w:rsidR="00123ECE" w:rsidRPr="005647EB" w:rsidRDefault="00123ECE" w:rsidP="002570E4">
            <w:pPr>
              <w:pStyle w:val="TAL"/>
              <w:keepNext w:val="0"/>
              <w:keepLines w:val="0"/>
            </w:pPr>
          </w:p>
        </w:tc>
        <w:tc>
          <w:tcPr>
            <w:tcW w:w="1133" w:type="dxa"/>
          </w:tcPr>
          <w:p w14:paraId="62171894" w14:textId="77777777" w:rsidR="00123ECE" w:rsidRPr="005647EB" w:rsidRDefault="00123ECE" w:rsidP="002570E4">
            <w:pPr>
              <w:pStyle w:val="TAL"/>
              <w:keepNext w:val="0"/>
              <w:keepLines w:val="0"/>
            </w:pPr>
          </w:p>
        </w:tc>
      </w:tr>
      <w:tr w:rsidR="00123ECE" w:rsidRPr="005647EB" w14:paraId="4E50E1F7" w14:textId="77777777" w:rsidTr="002570E4">
        <w:trPr>
          <w:jc w:val="center"/>
        </w:trPr>
        <w:tc>
          <w:tcPr>
            <w:tcW w:w="4436" w:type="dxa"/>
          </w:tcPr>
          <w:p w14:paraId="262E278A" w14:textId="20E5B346" w:rsidR="00123ECE" w:rsidRPr="005647EB" w:rsidRDefault="00123ECE" w:rsidP="002570E4">
            <w:pPr>
              <w:pStyle w:val="TAL"/>
              <w:keepNext w:val="0"/>
              <w:keepLines w:val="0"/>
              <w:ind w:firstLineChars="50" w:firstLine="90"/>
              <w:rPr>
                <w:lang w:eastAsia="zh-CN"/>
              </w:rPr>
            </w:pPr>
            <w:r w:rsidRPr="005647EB">
              <w:t>cgi-Info</w:t>
            </w:r>
            <w:r w:rsidR="002570E4" w:rsidRPr="005647EB">
              <w:rPr>
                <w:lang w:eastAsia="zh-CN"/>
              </w:rPr>
              <w:t xml:space="preserve"> </w:t>
            </w:r>
            <w:r w:rsidRPr="005647EB">
              <w:rPr>
                <w:lang w:eastAsia="zh-CN"/>
              </w:rPr>
              <w:t>SEQUENCE{</w:t>
            </w:r>
          </w:p>
        </w:tc>
        <w:tc>
          <w:tcPr>
            <w:tcW w:w="2267" w:type="dxa"/>
          </w:tcPr>
          <w:p w14:paraId="53AF9539" w14:textId="77777777" w:rsidR="00123ECE" w:rsidRPr="005647EB" w:rsidRDefault="00123ECE" w:rsidP="002570E4">
            <w:pPr>
              <w:pStyle w:val="TAL"/>
              <w:keepNext w:val="0"/>
              <w:keepLines w:val="0"/>
            </w:pPr>
          </w:p>
        </w:tc>
        <w:tc>
          <w:tcPr>
            <w:tcW w:w="1700" w:type="dxa"/>
          </w:tcPr>
          <w:p w14:paraId="11FC9F79" w14:textId="77777777" w:rsidR="00123ECE" w:rsidRPr="005647EB" w:rsidRDefault="00123ECE" w:rsidP="002570E4">
            <w:pPr>
              <w:pStyle w:val="TAL"/>
              <w:keepNext w:val="0"/>
              <w:keepLines w:val="0"/>
            </w:pPr>
          </w:p>
        </w:tc>
        <w:tc>
          <w:tcPr>
            <w:tcW w:w="1133" w:type="dxa"/>
          </w:tcPr>
          <w:p w14:paraId="237EB0C9" w14:textId="77777777" w:rsidR="00123ECE" w:rsidRPr="005647EB" w:rsidRDefault="00123ECE" w:rsidP="002570E4">
            <w:pPr>
              <w:pStyle w:val="TAL"/>
              <w:keepNext w:val="0"/>
              <w:keepLines w:val="0"/>
            </w:pPr>
          </w:p>
        </w:tc>
      </w:tr>
      <w:tr w:rsidR="00123ECE" w:rsidRPr="005647EB" w14:paraId="660D0D48" w14:textId="77777777" w:rsidTr="002570E4">
        <w:trPr>
          <w:jc w:val="center"/>
        </w:trPr>
        <w:tc>
          <w:tcPr>
            <w:tcW w:w="4436" w:type="dxa"/>
          </w:tcPr>
          <w:p w14:paraId="0FF99D7F" w14:textId="5D55ED42" w:rsidR="00123ECE" w:rsidRPr="005647EB" w:rsidRDefault="00123ECE" w:rsidP="002570E4">
            <w:pPr>
              <w:pStyle w:val="TAL"/>
              <w:keepNext w:val="0"/>
              <w:keepLines w:val="0"/>
              <w:ind w:firstLineChars="150" w:firstLine="270"/>
              <w:rPr>
                <w:lang w:eastAsia="zh-CN"/>
              </w:rPr>
            </w:pPr>
            <w:r w:rsidRPr="005647EB">
              <w:t>cellGlobalId</w:t>
            </w:r>
            <w:r w:rsidR="002570E4" w:rsidRPr="005647EB">
              <w:rPr>
                <w:lang w:eastAsia="zh-CN"/>
              </w:rPr>
              <w:t xml:space="preserve"> </w:t>
            </w:r>
            <w:r w:rsidRPr="005647EB">
              <w:rPr>
                <w:lang w:eastAsia="zh-CN"/>
              </w:rPr>
              <w:t>SEQUENCE{</w:t>
            </w:r>
          </w:p>
        </w:tc>
        <w:tc>
          <w:tcPr>
            <w:tcW w:w="2267" w:type="dxa"/>
          </w:tcPr>
          <w:p w14:paraId="761BBFAA" w14:textId="77777777" w:rsidR="00123ECE" w:rsidRPr="005647EB" w:rsidRDefault="00123ECE" w:rsidP="002570E4">
            <w:pPr>
              <w:pStyle w:val="TAL"/>
              <w:keepNext w:val="0"/>
              <w:keepLines w:val="0"/>
            </w:pPr>
          </w:p>
        </w:tc>
        <w:tc>
          <w:tcPr>
            <w:tcW w:w="1700" w:type="dxa"/>
          </w:tcPr>
          <w:p w14:paraId="2194D53F" w14:textId="77777777" w:rsidR="00123ECE" w:rsidRPr="005647EB" w:rsidRDefault="00123ECE" w:rsidP="002570E4">
            <w:pPr>
              <w:pStyle w:val="TAL"/>
              <w:keepNext w:val="0"/>
              <w:keepLines w:val="0"/>
            </w:pPr>
          </w:p>
        </w:tc>
        <w:tc>
          <w:tcPr>
            <w:tcW w:w="1133" w:type="dxa"/>
          </w:tcPr>
          <w:p w14:paraId="65C5885C" w14:textId="77777777" w:rsidR="00123ECE" w:rsidRPr="005647EB" w:rsidRDefault="00123ECE" w:rsidP="002570E4">
            <w:pPr>
              <w:pStyle w:val="TAL"/>
              <w:keepNext w:val="0"/>
              <w:keepLines w:val="0"/>
            </w:pPr>
          </w:p>
        </w:tc>
      </w:tr>
      <w:tr w:rsidR="00123ECE" w:rsidRPr="005647EB" w14:paraId="390A8461" w14:textId="77777777" w:rsidTr="002570E4">
        <w:trPr>
          <w:jc w:val="center"/>
        </w:trPr>
        <w:tc>
          <w:tcPr>
            <w:tcW w:w="4436" w:type="dxa"/>
          </w:tcPr>
          <w:p w14:paraId="1DC37786" w14:textId="048D38F8"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plmn-Identity</w:t>
            </w:r>
          </w:p>
        </w:tc>
        <w:tc>
          <w:tcPr>
            <w:tcW w:w="2267" w:type="dxa"/>
          </w:tcPr>
          <w:p w14:paraId="6ECD0686" w14:textId="77777777" w:rsidR="00123ECE" w:rsidRPr="005647EB" w:rsidRDefault="00123ECE" w:rsidP="002570E4">
            <w:pPr>
              <w:pStyle w:val="TAL"/>
              <w:keepNext w:val="0"/>
              <w:keepLines w:val="0"/>
            </w:pPr>
            <w:r w:rsidRPr="005647EB">
              <w:t>plmn-Identity</w:t>
            </w:r>
          </w:p>
        </w:tc>
        <w:tc>
          <w:tcPr>
            <w:tcW w:w="1700" w:type="dxa"/>
          </w:tcPr>
          <w:p w14:paraId="4A804162" w14:textId="77777777" w:rsidR="00123ECE" w:rsidRPr="005647EB" w:rsidRDefault="00123ECE" w:rsidP="002570E4">
            <w:pPr>
              <w:pStyle w:val="TAL"/>
              <w:keepNext w:val="0"/>
              <w:keepLines w:val="0"/>
            </w:pPr>
          </w:p>
        </w:tc>
        <w:tc>
          <w:tcPr>
            <w:tcW w:w="1133" w:type="dxa"/>
          </w:tcPr>
          <w:p w14:paraId="35592C70" w14:textId="77777777" w:rsidR="00123ECE" w:rsidRPr="005647EB" w:rsidRDefault="00123ECE" w:rsidP="002570E4">
            <w:pPr>
              <w:pStyle w:val="TAL"/>
              <w:keepNext w:val="0"/>
              <w:keepLines w:val="0"/>
            </w:pPr>
          </w:p>
        </w:tc>
      </w:tr>
      <w:tr w:rsidR="00123ECE" w:rsidRPr="005647EB" w14:paraId="4BF4A5A3" w14:textId="77777777" w:rsidTr="002570E4">
        <w:trPr>
          <w:jc w:val="center"/>
        </w:trPr>
        <w:tc>
          <w:tcPr>
            <w:tcW w:w="4436" w:type="dxa"/>
          </w:tcPr>
          <w:p w14:paraId="63853FD9" w14:textId="158AD440"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cellIdentity</w:t>
            </w:r>
          </w:p>
        </w:tc>
        <w:tc>
          <w:tcPr>
            <w:tcW w:w="2267" w:type="dxa"/>
          </w:tcPr>
          <w:p w14:paraId="09EF5408" w14:textId="77777777" w:rsidR="00123ECE" w:rsidRPr="005647EB" w:rsidRDefault="00123ECE" w:rsidP="002570E4">
            <w:pPr>
              <w:pStyle w:val="TAL"/>
              <w:keepNext w:val="0"/>
              <w:keepLines w:val="0"/>
            </w:pPr>
            <w:r w:rsidRPr="005647EB">
              <w:t>cellIdentity</w:t>
            </w:r>
          </w:p>
        </w:tc>
        <w:tc>
          <w:tcPr>
            <w:tcW w:w="1700" w:type="dxa"/>
          </w:tcPr>
          <w:p w14:paraId="3D777579" w14:textId="77777777" w:rsidR="00123ECE" w:rsidRPr="005647EB" w:rsidRDefault="00123ECE" w:rsidP="002570E4">
            <w:pPr>
              <w:pStyle w:val="TAL"/>
              <w:keepNext w:val="0"/>
              <w:keepLines w:val="0"/>
            </w:pPr>
          </w:p>
        </w:tc>
        <w:tc>
          <w:tcPr>
            <w:tcW w:w="1133" w:type="dxa"/>
          </w:tcPr>
          <w:p w14:paraId="2AE27023" w14:textId="77777777" w:rsidR="00123ECE" w:rsidRPr="005647EB" w:rsidRDefault="00123ECE" w:rsidP="002570E4">
            <w:pPr>
              <w:pStyle w:val="TAL"/>
              <w:keepNext w:val="0"/>
              <w:keepLines w:val="0"/>
            </w:pPr>
          </w:p>
        </w:tc>
      </w:tr>
      <w:tr w:rsidR="00123ECE" w:rsidRPr="005647EB" w14:paraId="06A01E12" w14:textId="77777777" w:rsidTr="002570E4">
        <w:trPr>
          <w:jc w:val="center"/>
        </w:trPr>
        <w:tc>
          <w:tcPr>
            <w:tcW w:w="4436" w:type="dxa"/>
          </w:tcPr>
          <w:p w14:paraId="03833D87" w14:textId="77777777" w:rsidR="00123ECE" w:rsidRPr="005647EB" w:rsidRDefault="00123ECE" w:rsidP="002570E4">
            <w:pPr>
              <w:pStyle w:val="TAL"/>
              <w:keepNext w:val="0"/>
              <w:keepLines w:val="0"/>
              <w:ind w:firstLineChars="150" w:firstLine="270"/>
              <w:rPr>
                <w:lang w:eastAsia="zh-CN"/>
              </w:rPr>
            </w:pPr>
            <w:r w:rsidRPr="005647EB">
              <w:rPr>
                <w:lang w:eastAsia="zh-CN"/>
              </w:rPr>
              <w:t>}</w:t>
            </w:r>
          </w:p>
        </w:tc>
        <w:tc>
          <w:tcPr>
            <w:tcW w:w="2267" w:type="dxa"/>
          </w:tcPr>
          <w:p w14:paraId="5CDC1951" w14:textId="77777777" w:rsidR="00123ECE" w:rsidRPr="005647EB" w:rsidRDefault="00123ECE" w:rsidP="002570E4">
            <w:pPr>
              <w:pStyle w:val="TAL"/>
              <w:keepNext w:val="0"/>
              <w:keepLines w:val="0"/>
            </w:pPr>
          </w:p>
        </w:tc>
        <w:tc>
          <w:tcPr>
            <w:tcW w:w="1700" w:type="dxa"/>
          </w:tcPr>
          <w:p w14:paraId="02C417E3" w14:textId="77777777" w:rsidR="00123ECE" w:rsidRPr="005647EB" w:rsidRDefault="00123ECE" w:rsidP="002570E4">
            <w:pPr>
              <w:pStyle w:val="TAL"/>
              <w:keepNext w:val="0"/>
              <w:keepLines w:val="0"/>
            </w:pPr>
          </w:p>
        </w:tc>
        <w:tc>
          <w:tcPr>
            <w:tcW w:w="1133" w:type="dxa"/>
          </w:tcPr>
          <w:p w14:paraId="37D522AD" w14:textId="77777777" w:rsidR="00123ECE" w:rsidRPr="005647EB" w:rsidRDefault="00123ECE" w:rsidP="002570E4">
            <w:pPr>
              <w:pStyle w:val="TAL"/>
              <w:keepNext w:val="0"/>
              <w:keepLines w:val="0"/>
            </w:pPr>
          </w:p>
        </w:tc>
      </w:tr>
      <w:tr w:rsidR="00123ECE" w:rsidRPr="005647EB" w14:paraId="0C229880" w14:textId="77777777" w:rsidTr="002570E4">
        <w:trPr>
          <w:jc w:val="center"/>
        </w:trPr>
        <w:tc>
          <w:tcPr>
            <w:tcW w:w="4436" w:type="dxa"/>
          </w:tcPr>
          <w:p w14:paraId="47AE4D23" w14:textId="77777777" w:rsidR="00123ECE" w:rsidRPr="005647EB" w:rsidRDefault="00123ECE" w:rsidP="002570E4">
            <w:pPr>
              <w:pStyle w:val="TAL"/>
              <w:keepNext w:val="0"/>
              <w:keepLines w:val="0"/>
              <w:ind w:firstLineChars="150" w:firstLine="270"/>
            </w:pPr>
            <w:r w:rsidRPr="005647EB">
              <w:t>trackingAreaCode</w:t>
            </w:r>
          </w:p>
        </w:tc>
        <w:tc>
          <w:tcPr>
            <w:tcW w:w="2267" w:type="dxa"/>
          </w:tcPr>
          <w:p w14:paraId="04D22530" w14:textId="77777777" w:rsidR="00123ECE" w:rsidRPr="005647EB" w:rsidRDefault="00123ECE" w:rsidP="002570E4">
            <w:pPr>
              <w:pStyle w:val="TAL"/>
              <w:keepNext w:val="0"/>
              <w:keepLines w:val="0"/>
            </w:pPr>
          </w:p>
        </w:tc>
        <w:tc>
          <w:tcPr>
            <w:tcW w:w="1700" w:type="dxa"/>
          </w:tcPr>
          <w:p w14:paraId="0CE96461" w14:textId="77777777" w:rsidR="00123ECE" w:rsidRPr="005647EB" w:rsidRDefault="00123ECE" w:rsidP="002570E4">
            <w:pPr>
              <w:pStyle w:val="TAL"/>
              <w:keepNext w:val="0"/>
              <w:keepLines w:val="0"/>
            </w:pPr>
          </w:p>
        </w:tc>
        <w:tc>
          <w:tcPr>
            <w:tcW w:w="1133" w:type="dxa"/>
          </w:tcPr>
          <w:p w14:paraId="70BC8AB8" w14:textId="77777777" w:rsidR="00123ECE" w:rsidRPr="005647EB" w:rsidRDefault="00123ECE" w:rsidP="002570E4">
            <w:pPr>
              <w:pStyle w:val="TAL"/>
              <w:keepNext w:val="0"/>
              <w:keepLines w:val="0"/>
            </w:pPr>
          </w:p>
        </w:tc>
      </w:tr>
      <w:tr w:rsidR="00123ECE" w:rsidRPr="005647EB" w14:paraId="7DAA7C7F" w14:textId="77777777" w:rsidTr="002570E4">
        <w:trPr>
          <w:jc w:val="center"/>
        </w:trPr>
        <w:tc>
          <w:tcPr>
            <w:tcW w:w="4436" w:type="dxa"/>
          </w:tcPr>
          <w:p w14:paraId="26413075" w14:textId="77777777" w:rsidR="00123ECE" w:rsidRPr="005647EB" w:rsidRDefault="00123ECE" w:rsidP="002570E4">
            <w:pPr>
              <w:pStyle w:val="TAL"/>
              <w:keepNext w:val="0"/>
              <w:keepLines w:val="0"/>
              <w:ind w:firstLineChars="150" w:firstLine="270"/>
            </w:pPr>
            <w:r w:rsidRPr="005647EB">
              <w:t>plmn-IdentityList</w:t>
            </w:r>
          </w:p>
        </w:tc>
        <w:tc>
          <w:tcPr>
            <w:tcW w:w="2267" w:type="dxa"/>
          </w:tcPr>
          <w:p w14:paraId="2DECB6B2" w14:textId="77777777" w:rsidR="00123ECE" w:rsidRPr="005647EB" w:rsidRDefault="00123ECE" w:rsidP="002570E4">
            <w:pPr>
              <w:pStyle w:val="TAL"/>
              <w:keepNext w:val="0"/>
              <w:keepLines w:val="0"/>
            </w:pPr>
          </w:p>
        </w:tc>
        <w:tc>
          <w:tcPr>
            <w:tcW w:w="1700" w:type="dxa"/>
          </w:tcPr>
          <w:p w14:paraId="6D299B5C" w14:textId="77777777" w:rsidR="00123ECE" w:rsidRPr="005647EB" w:rsidRDefault="00123ECE" w:rsidP="002570E4">
            <w:pPr>
              <w:pStyle w:val="TAL"/>
              <w:keepNext w:val="0"/>
              <w:keepLines w:val="0"/>
            </w:pPr>
          </w:p>
        </w:tc>
        <w:tc>
          <w:tcPr>
            <w:tcW w:w="1133" w:type="dxa"/>
          </w:tcPr>
          <w:p w14:paraId="703A0A4F" w14:textId="77777777" w:rsidR="00123ECE" w:rsidRPr="005647EB" w:rsidRDefault="00123ECE" w:rsidP="002570E4">
            <w:pPr>
              <w:pStyle w:val="TAL"/>
              <w:keepNext w:val="0"/>
              <w:keepLines w:val="0"/>
            </w:pPr>
          </w:p>
        </w:tc>
      </w:tr>
      <w:tr w:rsidR="00123ECE" w:rsidRPr="005647EB" w14:paraId="56133A04" w14:textId="77777777" w:rsidTr="002570E4">
        <w:trPr>
          <w:jc w:val="center"/>
        </w:trPr>
        <w:tc>
          <w:tcPr>
            <w:tcW w:w="4436" w:type="dxa"/>
          </w:tcPr>
          <w:p w14:paraId="10770176" w14:textId="77777777" w:rsidR="00123ECE" w:rsidRPr="005647EB" w:rsidRDefault="00123ECE" w:rsidP="002570E4">
            <w:pPr>
              <w:pStyle w:val="TAL"/>
              <w:keepNext w:val="0"/>
              <w:keepLines w:val="0"/>
              <w:ind w:firstLineChars="50" w:firstLine="90"/>
              <w:rPr>
                <w:lang w:eastAsia="zh-CN"/>
              </w:rPr>
            </w:pPr>
            <w:r w:rsidRPr="005647EB">
              <w:rPr>
                <w:lang w:eastAsia="zh-CN"/>
              </w:rPr>
              <w:t>}</w:t>
            </w:r>
          </w:p>
        </w:tc>
        <w:tc>
          <w:tcPr>
            <w:tcW w:w="2267" w:type="dxa"/>
          </w:tcPr>
          <w:p w14:paraId="407FBFF1" w14:textId="77777777" w:rsidR="00123ECE" w:rsidRPr="005647EB" w:rsidRDefault="00123ECE" w:rsidP="002570E4">
            <w:pPr>
              <w:pStyle w:val="TAL"/>
              <w:keepNext w:val="0"/>
              <w:keepLines w:val="0"/>
            </w:pPr>
          </w:p>
        </w:tc>
        <w:tc>
          <w:tcPr>
            <w:tcW w:w="1700" w:type="dxa"/>
          </w:tcPr>
          <w:p w14:paraId="7FF3639A" w14:textId="77777777" w:rsidR="00123ECE" w:rsidRPr="005647EB" w:rsidRDefault="00123ECE" w:rsidP="002570E4">
            <w:pPr>
              <w:pStyle w:val="TAL"/>
              <w:keepNext w:val="0"/>
              <w:keepLines w:val="0"/>
            </w:pPr>
          </w:p>
        </w:tc>
        <w:tc>
          <w:tcPr>
            <w:tcW w:w="1133" w:type="dxa"/>
          </w:tcPr>
          <w:p w14:paraId="37411018" w14:textId="77777777" w:rsidR="00123ECE" w:rsidRPr="005647EB" w:rsidRDefault="00123ECE" w:rsidP="002570E4">
            <w:pPr>
              <w:pStyle w:val="TAL"/>
              <w:keepNext w:val="0"/>
              <w:keepLines w:val="0"/>
            </w:pPr>
          </w:p>
        </w:tc>
      </w:tr>
      <w:tr w:rsidR="00123ECE" w:rsidRPr="005647EB" w14:paraId="00BF8BCD" w14:textId="77777777" w:rsidTr="002570E4">
        <w:trPr>
          <w:jc w:val="center"/>
        </w:trPr>
        <w:tc>
          <w:tcPr>
            <w:tcW w:w="4436" w:type="dxa"/>
          </w:tcPr>
          <w:p w14:paraId="3AA5885D" w14:textId="77777777" w:rsidR="00123ECE" w:rsidRPr="005647EB" w:rsidRDefault="00123ECE" w:rsidP="002570E4">
            <w:pPr>
              <w:pStyle w:val="TAL"/>
              <w:keepNext w:val="0"/>
              <w:keepLines w:val="0"/>
            </w:pPr>
            <w:r w:rsidRPr="005647EB">
              <w:t>}</w:t>
            </w:r>
          </w:p>
        </w:tc>
        <w:tc>
          <w:tcPr>
            <w:tcW w:w="2267" w:type="dxa"/>
          </w:tcPr>
          <w:p w14:paraId="7B6D3A9D" w14:textId="77777777" w:rsidR="00123ECE" w:rsidRPr="005647EB" w:rsidRDefault="00123ECE" w:rsidP="002570E4">
            <w:pPr>
              <w:pStyle w:val="TAL"/>
              <w:keepNext w:val="0"/>
              <w:keepLines w:val="0"/>
            </w:pPr>
          </w:p>
        </w:tc>
        <w:tc>
          <w:tcPr>
            <w:tcW w:w="1700" w:type="dxa"/>
          </w:tcPr>
          <w:p w14:paraId="286E8948" w14:textId="77777777" w:rsidR="00123ECE" w:rsidRPr="005647EB" w:rsidRDefault="00123ECE" w:rsidP="002570E4">
            <w:pPr>
              <w:pStyle w:val="TAL"/>
              <w:keepNext w:val="0"/>
              <w:keepLines w:val="0"/>
            </w:pPr>
          </w:p>
        </w:tc>
        <w:tc>
          <w:tcPr>
            <w:tcW w:w="1133" w:type="dxa"/>
          </w:tcPr>
          <w:p w14:paraId="33954688" w14:textId="77777777" w:rsidR="00123ECE" w:rsidRPr="005647EB" w:rsidRDefault="00123ECE" w:rsidP="002570E4">
            <w:pPr>
              <w:pStyle w:val="TAL"/>
              <w:keepNext w:val="0"/>
              <w:keepLines w:val="0"/>
            </w:pPr>
          </w:p>
        </w:tc>
      </w:tr>
    </w:tbl>
    <w:p w14:paraId="4F62FA62" w14:textId="77777777" w:rsidR="00595A47" w:rsidRPr="005647EB" w:rsidRDefault="00595A47" w:rsidP="002570E4">
      <w:pPr>
        <w:rPr>
          <w:lang w:eastAsia="zh-CN"/>
        </w:rPr>
      </w:pPr>
    </w:p>
    <w:p w14:paraId="232C6350" w14:textId="77777777" w:rsidR="00595A47" w:rsidRPr="005647EB" w:rsidRDefault="00595A47" w:rsidP="002570E4">
      <w:pPr>
        <w:pStyle w:val="TH"/>
        <w:keepNext w:val="0"/>
        <w:keepLines w:val="0"/>
      </w:pPr>
      <w:r w:rsidRPr="005647EB">
        <w:t>Table 8.4.4.4.3-</w:t>
      </w:r>
      <w:r w:rsidR="00C14963" w:rsidRPr="005647EB">
        <w:t>8</w:t>
      </w:r>
      <w:r w:rsidRPr="005647EB">
        <w:t xml:space="preserve">: </w:t>
      </w:r>
      <w:r w:rsidRPr="005647EB">
        <w:rPr>
          <w:i/>
        </w:rPr>
        <w:t>MeasObjectEUTRA-GENERIC</w:t>
      </w:r>
      <w:r w:rsidRPr="005647EB">
        <w:t>: Additional E-UTRAN TDD - TDD Inter-frequency identification of a new CGI of E-UTRA cell using autonomous gaps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595A47" w:rsidRPr="005647EB" w14:paraId="5E130054" w14:textId="77777777" w:rsidTr="002570E4">
        <w:trPr>
          <w:jc w:val="center"/>
        </w:trPr>
        <w:tc>
          <w:tcPr>
            <w:tcW w:w="9635" w:type="dxa"/>
            <w:gridSpan w:val="4"/>
            <w:shd w:val="clear" w:color="auto" w:fill="auto"/>
          </w:tcPr>
          <w:p w14:paraId="78EAAD9B" w14:textId="3F850003" w:rsidR="00595A47" w:rsidRPr="005647EB" w:rsidRDefault="00595A47"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w:t>
            </w:r>
          </w:p>
        </w:tc>
      </w:tr>
      <w:tr w:rsidR="00595A47" w:rsidRPr="005647EB" w14:paraId="1DC1289B" w14:textId="77777777" w:rsidTr="002570E4">
        <w:trPr>
          <w:jc w:val="center"/>
        </w:trPr>
        <w:tc>
          <w:tcPr>
            <w:tcW w:w="4535" w:type="dxa"/>
            <w:shd w:val="clear" w:color="auto" w:fill="auto"/>
          </w:tcPr>
          <w:p w14:paraId="1A007B72" w14:textId="66BDAFE0" w:rsidR="00595A47" w:rsidRPr="005647EB" w:rsidRDefault="00595A47"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shd w:val="clear" w:color="auto" w:fill="auto"/>
          </w:tcPr>
          <w:p w14:paraId="1F8C9198" w14:textId="77777777" w:rsidR="00595A47" w:rsidRPr="005647EB" w:rsidRDefault="00595A47" w:rsidP="002570E4">
            <w:pPr>
              <w:pStyle w:val="TAH"/>
              <w:keepNext w:val="0"/>
              <w:keepLines w:val="0"/>
              <w:rPr>
                <w:lang w:eastAsia="ko-KR"/>
              </w:rPr>
            </w:pPr>
            <w:r w:rsidRPr="005647EB">
              <w:rPr>
                <w:lang w:eastAsia="ko-KR"/>
              </w:rPr>
              <w:t>Value/remark</w:t>
            </w:r>
          </w:p>
        </w:tc>
        <w:tc>
          <w:tcPr>
            <w:tcW w:w="1700" w:type="dxa"/>
            <w:shd w:val="clear" w:color="auto" w:fill="auto"/>
          </w:tcPr>
          <w:p w14:paraId="6EBA2B23" w14:textId="77777777" w:rsidR="00595A47" w:rsidRPr="005647EB" w:rsidRDefault="00595A47" w:rsidP="002570E4">
            <w:pPr>
              <w:pStyle w:val="TAH"/>
              <w:keepNext w:val="0"/>
              <w:keepLines w:val="0"/>
              <w:rPr>
                <w:lang w:eastAsia="ko-KR"/>
              </w:rPr>
            </w:pPr>
            <w:r w:rsidRPr="005647EB">
              <w:rPr>
                <w:lang w:eastAsia="ko-KR"/>
              </w:rPr>
              <w:t>Comment</w:t>
            </w:r>
          </w:p>
        </w:tc>
        <w:tc>
          <w:tcPr>
            <w:tcW w:w="1133" w:type="dxa"/>
            <w:shd w:val="clear" w:color="auto" w:fill="auto"/>
          </w:tcPr>
          <w:p w14:paraId="7715E362" w14:textId="77777777" w:rsidR="00595A47" w:rsidRPr="005647EB" w:rsidRDefault="00595A47" w:rsidP="002570E4">
            <w:pPr>
              <w:pStyle w:val="TAH"/>
              <w:keepNext w:val="0"/>
              <w:keepLines w:val="0"/>
              <w:rPr>
                <w:lang w:eastAsia="ko-KR"/>
              </w:rPr>
            </w:pPr>
            <w:r w:rsidRPr="005647EB">
              <w:rPr>
                <w:lang w:eastAsia="ko-KR"/>
              </w:rPr>
              <w:t>Condition</w:t>
            </w:r>
          </w:p>
        </w:tc>
      </w:tr>
      <w:tr w:rsidR="00595A47" w:rsidRPr="005647EB" w14:paraId="3FE746D7" w14:textId="77777777" w:rsidTr="002570E4">
        <w:trPr>
          <w:jc w:val="center"/>
        </w:trPr>
        <w:tc>
          <w:tcPr>
            <w:tcW w:w="4535" w:type="dxa"/>
            <w:shd w:val="clear" w:color="auto" w:fill="auto"/>
          </w:tcPr>
          <w:p w14:paraId="163F7B7B" w14:textId="30CEB413" w:rsidR="00595A47" w:rsidRPr="005647EB" w:rsidRDefault="00595A47" w:rsidP="002570E4">
            <w:pPr>
              <w:pStyle w:val="TAL"/>
              <w:keepNext w:val="0"/>
              <w:keepLines w:val="0"/>
              <w:rPr>
                <w:lang w:eastAsia="ko-KR"/>
              </w:rPr>
            </w:pPr>
            <w:r w:rsidRPr="005647EB">
              <w:rPr>
                <w:lang w:eastAsia="ko-KR"/>
              </w:rPr>
              <w:t>MeasObjectEUTRA-GENERIC(Freq)</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1C70E7DD" w14:textId="77777777" w:rsidR="00595A47" w:rsidRPr="005647EB" w:rsidRDefault="00595A47" w:rsidP="002570E4">
            <w:pPr>
              <w:pStyle w:val="TAL"/>
              <w:keepNext w:val="0"/>
              <w:keepLines w:val="0"/>
              <w:rPr>
                <w:lang w:eastAsia="ko-KR"/>
              </w:rPr>
            </w:pPr>
          </w:p>
        </w:tc>
        <w:tc>
          <w:tcPr>
            <w:tcW w:w="1700" w:type="dxa"/>
            <w:shd w:val="clear" w:color="auto" w:fill="auto"/>
          </w:tcPr>
          <w:p w14:paraId="327BDC62" w14:textId="77777777" w:rsidR="00595A47" w:rsidRPr="005647EB" w:rsidRDefault="00595A47" w:rsidP="002570E4">
            <w:pPr>
              <w:pStyle w:val="TAL"/>
              <w:keepNext w:val="0"/>
              <w:keepLines w:val="0"/>
              <w:rPr>
                <w:lang w:eastAsia="ko-KR"/>
              </w:rPr>
            </w:pPr>
          </w:p>
        </w:tc>
        <w:tc>
          <w:tcPr>
            <w:tcW w:w="1133" w:type="dxa"/>
            <w:shd w:val="clear" w:color="auto" w:fill="auto"/>
          </w:tcPr>
          <w:p w14:paraId="54C25FEF" w14:textId="77777777" w:rsidR="00595A47" w:rsidRPr="005647EB" w:rsidRDefault="00595A47" w:rsidP="002570E4">
            <w:pPr>
              <w:pStyle w:val="TAL"/>
              <w:keepNext w:val="0"/>
              <w:keepLines w:val="0"/>
              <w:rPr>
                <w:lang w:eastAsia="ko-KR"/>
              </w:rPr>
            </w:pPr>
          </w:p>
        </w:tc>
      </w:tr>
      <w:tr w:rsidR="00595A47" w:rsidRPr="005647EB" w14:paraId="05ADE3F5" w14:textId="77777777" w:rsidTr="002570E4">
        <w:trPr>
          <w:jc w:val="center"/>
        </w:trPr>
        <w:tc>
          <w:tcPr>
            <w:tcW w:w="4535" w:type="dxa"/>
            <w:shd w:val="clear" w:color="auto" w:fill="auto"/>
          </w:tcPr>
          <w:p w14:paraId="269578FA" w14:textId="16AEAA41" w:rsidR="00595A47" w:rsidRPr="005647EB" w:rsidRDefault="002570E4" w:rsidP="002570E4">
            <w:pPr>
              <w:pStyle w:val="TAL"/>
              <w:keepNext w:val="0"/>
              <w:keepLines w:val="0"/>
              <w:rPr>
                <w:lang w:eastAsia="ko-KR"/>
              </w:rPr>
            </w:pPr>
            <w:r w:rsidRPr="005647EB">
              <w:t xml:space="preserve">  </w:t>
            </w:r>
            <w:r w:rsidR="00595A47" w:rsidRPr="005647EB">
              <w:t>cellForWhichToReportCGI</w:t>
            </w:r>
          </w:p>
        </w:tc>
        <w:tc>
          <w:tcPr>
            <w:tcW w:w="2267" w:type="dxa"/>
            <w:shd w:val="clear" w:color="auto" w:fill="auto"/>
          </w:tcPr>
          <w:p w14:paraId="4F4EE49D" w14:textId="16479D6D" w:rsidR="00595A47" w:rsidRPr="005647EB" w:rsidRDefault="00595A47" w:rsidP="002570E4">
            <w:pPr>
              <w:pStyle w:val="TAL"/>
              <w:keepNext w:val="0"/>
              <w:keepLines w:val="0"/>
              <w:rPr>
                <w:lang w:eastAsia="ko-KR"/>
              </w:rPr>
            </w:pPr>
            <w:r w:rsidRPr="005647EB">
              <w:rPr>
                <w:rFonts w:cs="Arial"/>
                <w:szCs w:val="18"/>
              </w:rPr>
              <w:t>Physical</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ID</w:t>
            </w:r>
            <w:r w:rsidR="002570E4" w:rsidRPr="005647EB">
              <w:rPr>
                <w:rFonts w:cs="Arial"/>
                <w:szCs w:val="18"/>
              </w:rPr>
              <w:t xml:space="preserve"> </w:t>
            </w:r>
            <w:r w:rsidRPr="005647EB">
              <w:rPr>
                <w:rFonts w:cs="Arial"/>
                <w:szCs w:val="18"/>
              </w:rPr>
              <w:t>of</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2</w:t>
            </w:r>
          </w:p>
        </w:tc>
        <w:tc>
          <w:tcPr>
            <w:tcW w:w="1700" w:type="dxa"/>
            <w:shd w:val="clear" w:color="auto" w:fill="auto"/>
          </w:tcPr>
          <w:p w14:paraId="20A5340D" w14:textId="77777777" w:rsidR="00595A47" w:rsidRPr="005647EB" w:rsidRDefault="00595A47" w:rsidP="002570E4">
            <w:pPr>
              <w:pStyle w:val="TAL"/>
              <w:keepNext w:val="0"/>
              <w:keepLines w:val="0"/>
              <w:rPr>
                <w:lang w:eastAsia="ko-KR"/>
              </w:rPr>
            </w:pPr>
          </w:p>
        </w:tc>
        <w:tc>
          <w:tcPr>
            <w:tcW w:w="1133" w:type="dxa"/>
            <w:shd w:val="clear" w:color="auto" w:fill="auto"/>
          </w:tcPr>
          <w:p w14:paraId="7CCAA877" w14:textId="462EBC64" w:rsidR="00595A47" w:rsidRPr="005647EB" w:rsidRDefault="00595A47" w:rsidP="002570E4">
            <w:pPr>
              <w:pStyle w:val="TAL"/>
              <w:keepNext w:val="0"/>
              <w:keepLines w:val="0"/>
              <w:rPr>
                <w:lang w:eastAsia="ko-KR"/>
              </w:rPr>
            </w:pPr>
            <w:r w:rsidRPr="005647EB">
              <w:rPr>
                <w:lang w:eastAsia="ko-KR"/>
              </w:rPr>
              <w:t>Cell</w:t>
            </w:r>
            <w:r w:rsidR="002570E4" w:rsidRPr="005647EB">
              <w:rPr>
                <w:lang w:eastAsia="ko-KR"/>
              </w:rPr>
              <w:t xml:space="preserve"> </w:t>
            </w:r>
            <w:r w:rsidRPr="005647EB">
              <w:rPr>
                <w:lang w:eastAsia="ko-KR"/>
              </w:rPr>
              <w:t>1</w:t>
            </w:r>
          </w:p>
        </w:tc>
      </w:tr>
      <w:tr w:rsidR="00595A47" w:rsidRPr="005647EB" w14:paraId="02F0CF3A" w14:textId="77777777" w:rsidTr="002570E4">
        <w:trPr>
          <w:jc w:val="center"/>
        </w:trPr>
        <w:tc>
          <w:tcPr>
            <w:tcW w:w="4535" w:type="dxa"/>
            <w:shd w:val="clear" w:color="auto" w:fill="auto"/>
          </w:tcPr>
          <w:p w14:paraId="7B0ED1E4" w14:textId="77777777" w:rsidR="00595A47" w:rsidRPr="005647EB" w:rsidRDefault="00595A47" w:rsidP="002570E4">
            <w:pPr>
              <w:pStyle w:val="TAL"/>
              <w:keepNext w:val="0"/>
              <w:keepLines w:val="0"/>
              <w:rPr>
                <w:lang w:eastAsia="ko-KR"/>
              </w:rPr>
            </w:pPr>
            <w:r w:rsidRPr="005647EB">
              <w:rPr>
                <w:lang w:eastAsia="ko-KR"/>
              </w:rPr>
              <w:t>}</w:t>
            </w:r>
          </w:p>
        </w:tc>
        <w:tc>
          <w:tcPr>
            <w:tcW w:w="2267" w:type="dxa"/>
            <w:shd w:val="clear" w:color="auto" w:fill="auto"/>
          </w:tcPr>
          <w:p w14:paraId="02971842" w14:textId="77777777" w:rsidR="00595A47" w:rsidRPr="005647EB" w:rsidRDefault="00595A47" w:rsidP="002570E4">
            <w:pPr>
              <w:pStyle w:val="TAL"/>
              <w:keepNext w:val="0"/>
              <w:keepLines w:val="0"/>
              <w:rPr>
                <w:lang w:eastAsia="ko-KR"/>
              </w:rPr>
            </w:pPr>
          </w:p>
        </w:tc>
        <w:tc>
          <w:tcPr>
            <w:tcW w:w="1700" w:type="dxa"/>
            <w:shd w:val="clear" w:color="auto" w:fill="auto"/>
          </w:tcPr>
          <w:p w14:paraId="798A5C56" w14:textId="77777777" w:rsidR="00595A47" w:rsidRPr="005647EB" w:rsidRDefault="00595A47" w:rsidP="002570E4">
            <w:pPr>
              <w:pStyle w:val="TAL"/>
              <w:keepNext w:val="0"/>
              <w:keepLines w:val="0"/>
              <w:rPr>
                <w:lang w:eastAsia="ko-KR"/>
              </w:rPr>
            </w:pPr>
          </w:p>
        </w:tc>
        <w:tc>
          <w:tcPr>
            <w:tcW w:w="1133" w:type="dxa"/>
            <w:shd w:val="clear" w:color="auto" w:fill="auto"/>
          </w:tcPr>
          <w:p w14:paraId="4C055092" w14:textId="77777777" w:rsidR="00595A47" w:rsidRPr="005647EB" w:rsidRDefault="00595A47" w:rsidP="002570E4">
            <w:pPr>
              <w:pStyle w:val="TAL"/>
              <w:keepNext w:val="0"/>
              <w:keepLines w:val="0"/>
              <w:rPr>
                <w:lang w:eastAsia="ko-KR"/>
              </w:rPr>
            </w:pPr>
          </w:p>
        </w:tc>
      </w:tr>
    </w:tbl>
    <w:p w14:paraId="6B4AA3E8" w14:textId="77777777" w:rsidR="00123ECE" w:rsidRPr="005647EB" w:rsidRDefault="00123ECE" w:rsidP="002570E4">
      <w:pPr>
        <w:rPr>
          <w:lang w:eastAsia="zh-CN"/>
        </w:rPr>
      </w:pPr>
    </w:p>
    <w:p w14:paraId="297EF232" w14:textId="77777777" w:rsidR="0046604E" w:rsidRPr="005647EB" w:rsidRDefault="0046604E" w:rsidP="002570E4">
      <w:pPr>
        <w:pStyle w:val="TH"/>
        <w:keepNext w:val="0"/>
        <w:keepLines w:val="0"/>
      </w:pPr>
      <w:r w:rsidRPr="005647EB">
        <w:t>Table 8.4.</w:t>
      </w:r>
      <w:r w:rsidRPr="005647EB">
        <w:rPr>
          <w:rFonts w:eastAsia="MS Mincho"/>
          <w:lang w:eastAsia="ja-JP"/>
        </w:rPr>
        <w:t>4</w:t>
      </w:r>
      <w:r w:rsidRPr="005647EB">
        <w:t>.4.3-</w:t>
      </w:r>
      <w:r w:rsidRPr="005647EB">
        <w:rPr>
          <w:rFonts w:eastAsia="MS Mincho"/>
          <w:lang w:eastAsia="ja-JP"/>
        </w:rPr>
        <w:t>9</w:t>
      </w:r>
      <w:r w:rsidRPr="005647EB">
        <w:t xml:space="preserve">: </w:t>
      </w:r>
      <w:r w:rsidRPr="005647EB">
        <w:rPr>
          <w:i/>
        </w:rPr>
        <w:t>MeasConfig-DEFAULT</w:t>
      </w:r>
      <w:r w:rsidRPr="005647EB">
        <w:t>: Additional E-UTRAN TDD - TDD Inter-frequency identification of a new CGI of E-UTRA cell using autonomous gaps test requirement</w:t>
      </w:r>
      <w:r w:rsidRPr="005647EB" w:rsidDel="00B20CBE">
        <w:t xml:space="preserve"> </w:t>
      </w:r>
      <w:r w:rsidRPr="005647EB">
        <w:rPr>
          <w:lang w:eastAsia="zh-CN"/>
        </w:rPr>
        <w:t>(step</w:t>
      </w:r>
      <w:r w:rsidRPr="005647EB">
        <w:rPr>
          <w:rFonts w:eastAsia="MS Mincho"/>
          <w:lang w:eastAsia="ja-JP"/>
        </w:rPr>
        <w:t>3</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510DBB16" w14:textId="77777777" w:rsidTr="002570E4">
        <w:trPr>
          <w:cantSplit/>
          <w:jc w:val="center"/>
        </w:trPr>
        <w:tc>
          <w:tcPr>
            <w:tcW w:w="9623" w:type="dxa"/>
            <w:gridSpan w:val="4"/>
          </w:tcPr>
          <w:p w14:paraId="061E3CC3" w14:textId="77263A56"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4940BF88" w14:textId="77777777" w:rsidTr="002570E4">
        <w:trPr>
          <w:jc w:val="center"/>
        </w:trPr>
        <w:tc>
          <w:tcPr>
            <w:tcW w:w="4436" w:type="dxa"/>
          </w:tcPr>
          <w:p w14:paraId="16CF2851" w14:textId="78C1FAE6"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244A5F6E" w14:textId="77777777" w:rsidR="0046604E" w:rsidRPr="005647EB" w:rsidRDefault="0046604E" w:rsidP="002570E4">
            <w:pPr>
              <w:pStyle w:val="TAH"/>
              <w:keepNext w:val="0"/>
              <w:keepLines w:val="0"/>
            </w:pPr>
            <w:r w:rsidRPr="005647EB">
              <w:t>Value/remark</w:t>
            </w:r>
          </w:p>
        </w:tc>
        <w:tc>
          <w:tcPr>
            <w:tcW w:w="1569" w:type="dxa"/>
          </w:tcPr>
          <w:p w14:paraId="543BB4AF" w14:textId="77777777" w:rsidR="0046604E" w:rsidRPr="005647EB" w:rsidRDefault="0046604E" w:rsidP="002570E4">
            <w:pPr>
              <w:pStyle w:val="TAH"/>
              <w:keepNext w:val="0"/>
              <w:keepLines w:val="0"/>
            </w:pPr>
            <w:r w:rsidRPr="005647EB">
              <w:t>Comment</w:t>
            </w:r>
          </w:p>
        </w:tc>
        <w:tc>
          <w:tcPr>
            <w:tcW w:w="1133" w:type="dxa"/>
          </w:tcPr>
          <w:p w14:paraId="118F807C" w14:textId="77777777" w:rsidR="0046604E" w:rsidRPr="005647EB" w:rsidRDefault="0046604E" w:rsidP="002570E4">
            <w:pPr>
              <w:pStyle w:val="TAH"/>
              <w:keepNext w:val="0"/>
              <w:keepLines w:val="0"/>
            </w:pPr>
            <w:r w:rsidRPr="005647EB">
              <w:t>Condition</w:t>
            </w:r>
          </w:p>
        </w:tc>
      </w:tr>
      <w:tr w:rsidR="0046604E" w:rsidRPr="005647EB" w14:paraId="22BCA44A" w14:textId="77777777" w:rsidTr="002570E4">
        <w:trPr>
          <w:jc w:val="center"/>
        </w:trPr>
        <w:tc>
          <w:tcPr>
            <w:tcW w:w="4436" w:type="dxa"/>
          </w:tcPr>
          <w:p w14:paraId="54009DDF" w14:textId="7EF3FC3C"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36B54935" w14:textId="77777777" w:rsidR="0046604E" w:rsidRPr="005647EB" w:rsidRDefault="0046604E" w:rsidP="002570E4">
            <w:pPr>
              <w:pStyle w:val="TAL"/>
              <w:keepNext w:val="0"/>
              <w:keepLines w:val="0"/>
            </w:pPr>
          </w:p>
        </w:tc>
        <w:tc>
          <w:tcPr>
            <w:tcW w:w="1569" w:type="dxa"/>
          </w:tcPr>
          <w:p w14:paraId="63C63DE2" w14:textId="77777777" w:rsidR="0046604E" w:rsidRPr="005647EB" w:rsidRDefault="0046604E" w:rsidP="002570E4">
            <w:pPr>
              <w:pStyle w:val="TAL"/>
              <w:keepNext w:val="0"/>
              <w:keepLines w:val="0"/>
            </w:pPr>
          </w:p>
        </w:tc>
        <w:tc>
          <w:tcPr>
            <w:tcW w:w="1133" w:type="dxa"/>
          </w:tcPr>
          <w:p w14:paraId="4740F9D1" w14:textId="77777777" w:rsidR="0046604E" w:rsidRPr="005647EB" w:rsidRDefault="0046604E" w:rsidP="002570E4">
            <w:pPr>
              <w:pStyle w:val="TAL"/>
              <w:keepNext w:val="0"/>
              <w:keepLines w:val="0"/>
            </w:pPr>
          </w:p>
        </w:tc>
      </w:tr>
      <w:tr w:rsidR="0046604E" w:rsidRPr="005647EB" w14:paraId="600B030F" w14:textId="77777777" w:rsidTr="002570E4">
        <w:trPr>
          <w:jc w:val="center"/>
        </w:trPr>
        <w:tc>
          <w:tcPr>
            <w:tcW w:w="4436" w:type="dxa"/>
          </w:tcPr>
          <w:p w14:paraId="39F76ACC" w14:textId="2AA8A5B6" w:rsidR="0046604E" w:rsidRPr="005647EB" w:rsidRDefault="002570E4" w:rsidP="002570E4">
            <w:pPr>
              <w:pStyle w:val="TAL"/>
              <w:keepNext w:val="0"/>
              <w:keepLines w:val="0"/>
            </w:pPr>
            <w:r w:rsidRPr="005647EB">
              <w:t xml:space="preserve">  </w:t>
            </w:r>
            <w:r w:rsidR="0046604E" w:rsidRPr="005647EB">
              <w:t>measGapConfig</w:t>
            </w:r>
          </w:p>
        </w:tc>
        <w:tc>
          <w:tcPr>
            <w:tcW w:w="2485" w:type="dxa"/>
          </w:tcPr>
          <w:p w14:paraId="63C8EBA0" w14:textId="77777777" w:rsidR="0046604E" w:rsidRPr="005647EB" w:rsidRDefault="0046604E" w:rsidP="002570E4">
            <w:pPr>
              <w:pStyle w:val="TAL"/>
              <w:keepNext w:val="0"/>
              <w:keepLines w:val="0"/>
            </w:pPr>
            <w:r w:rsidRPr="005647EB">
              <w:t>MeasGapConfig-GP1</w:t>
            </w:r>
          </w:p>
        </w:tc>
        <w:tc>
          <w:tcPr>
            <w:tcW w:w="1569" w:type="dxa"/>
          </w:tcPr>
          <w:p w14:paraId="2E0438F6" w14:textId="77777777" w:rsidR="0046604E" w:rsidRPr="005647EB" w:rsidRDefault="0046604E" w:rsidP="002570E4">
            <w:pPr>
              <w:pStyle w:val="TAL"/>
              <w:keepNext w:val="0"/>
              <w:keepLines w:val="0"/>
            </w:pPr>
          </w:p>
        </w:tc>
        <w:tc>
          <w:tcPr>
            <w:tcW w:w="1133" w:type="dxa"/>
          </w:tcPr>
          <w:p w14:paraId="7309F50E" w14:textId="10A577A8" w:rsidR="0046604E" w:rsidRPr="005647EB" w:rsidRDefault="0046604E" w:rsidP="002570E4">
            <w:pPr>
              <w:pStyle w:val="TAL"/>
              <w:keepNext w:val="0"/>
              <w:keepLines w:val="0"/>
            </w:pPr>
            <w:r w:rsidRPr="005647EB">
              <w:t>Gap</w:t>
            </w:r>
            <w:r w:rsidR="002570E4" w:rsidRPr="005647EB">
              <w:t xml:space="preserve"> </w:t>
            </w:r>
            <w:r w:rsidRPr="005647EB">
              <w:t>Pattern</w:t>
            </w:r>
            <w:r w:rsidR="002570E4" w:rsidRPr="005647EB">
              <w:t xml:space="preserve"> </w:t>
            </w:r>
            <w:r w:rsidRPr="005647EB">
              <w:t>Id</w:t>
            </w:r>
            <w:r w:rsidR="002570E4" w:rsidRPr="005647EB">
              <w:t xml:space="preserve"> </w:t>
            </w:r>
            <w:r w:rsidRPr="005647EB">
              <w:t>=</w:t>
            </w:r>
            <w:r w:rsidR="002570E4" w:rsidRPr="005647EB">
              <w:t xml:space="preserve"> </w:t>
            </w:r>
            <w:r w:rsidRPr="005647EB">
              <w:t>0</w:t>
            </w:r>
          </w:p>
        </w:tc>
      </w:tr>
      <w:tr w:rsidR="0046604E" w:rsidRPr="005647EB" w14:paraId="720C55D4" w14:textId="77777777" w:rsidTr="002570E4">
        <w:trPr>
          <w:jc w:val="center"/>
        </w:trPr>
        <w:tc>
          <w:tcPr>
            <w:tcW w:w="4436" w:type="dxa"/>
          </w:tcPr>
          <w:p w14:paraId="218142B9" w14:textId="77777777" w:rsidR="0046604E" w:rsidRPr="005647EB" w:rsidRDefault="0046604E" w:rsidP="002570E4">
            <w:pPr>
              <w:pStyle w:val="TAL"/>
              <w:keepNext w:val="0"/>
              <w:keepLines w:val="0"/>
            </w:pPr>
            <w:r w:rsidRPr="005647EB">
              <w:t>}</w:t>
            </w:r>
          </w:p>
        </w:tc>
        <w:tc>
          <w:tcPr>
            <w:tcW w:w="2485" w:type="dxa"/>
          </w:tcPr>
          <w:p w14:paraId="76E978BD" w14:textId="77777777" w:rsidR="0046604E" w:rsidRPr="005647EB" w:rsidRDefault="0046604E" w:rsidP="002570E4">
            <w:pPr>
              <w:pStyle w:val="TAL"/>
              <w:keepNext w:val="0"/>
              <w:keepLines w:val="0"/>
            </w:pPr>
          </w:p>
        </w:tc>
        <w:tc>
          <w:tcPr>
            <w:tcW w:w="1569" w:type="dxa"/>
          </w:tcPr>
          <w:p w14:paraId="75C9DA13" w14:textId="77777777" w:rsidR="0046604E" w:rsidRPr="005647EB" w:rsidRDefault="0046604E" w:rsidP="002570E4">
            <w:pPr>
              <w:pStyle w:val="TAL"/>
              <w:keepNext w:val="0"/>
              <w:keepLines w:val="0"/>
            </w:pPr>
          </w:p>
        </w:tc>
        <w:tc>
          <w:tcPr>
            <w:tcW w:w="1133" w:type="dxa"/>
          </w:tcPr>
          <w:p w14:paraId="5BC00F00" w14:textId="77777777" w:rsidR="0046604E" w:rsidRPr="005647EB" w:rsidRDefault="0046604E" w:rsidP="002570E4">
            <w:pPr>
              <w:pStyle w:val="TAL"/>
              <w:keepNext w:val="0"/>
              <w:keepLines w:val="0"/>
            </w:pPr>
          </w:p>
        </w:tc>
      </w:tr>
    </w:tbl>
    <w:p w14:paraId="2EA23FB7" w14:textId="77777777" w:rsidR="0046604E" w:rsidRPr="005647EB" w:rsidRDefault="0046604E" w:rsidP="002570E4">
      <w:pPr>
        <w:pStyle w:val="TH"/>
        <w:keepNext w:val="0"/>
        <w:keepLines w:val="0"/>
      </w:pPr>
      <w:r w:rsidRPr="005647EB">
        <w:lastRenderedPageBreak/>
        <w:t>Table 8.4.</w:t>
      </w:r>
      <w:r w:rsidRPr="005647EB">
        <w:rPr>
          <w:rFonts w:eastAsia="MS Mincho"/>
          <w:lang w:eastAsia="ja-JP"/>
        </w:rPr>
        <w:t>4</w:t>
      </w:r>
      <w:r w:rsidRPr="005647EB">
        <w:t>.4.3-</w:t>
      </w:r>
      <w:r w:rsidRPr="005647EB">
        <w:rPr>
          <w:rFonts w:eastAsia="MS Mincho"/>
          <w:lang w:eastAsia="ja-JP"/>
        </w:rPr>
        <w:t>10</w:t>
      </w:r>
      <w:r w:rsidRPr="005647EB">
        <w:t xml:space="preserve">: </w:t>
      </w:r>
      <w:r w:rsidRPr="005647EB">
        <w:rPr>
          <w:i/>
        </w:rPr>
        <w:t>MeasConfig-DEFAULT</w:t>
      </w:r>
      <w:r w:rsidRPr="005647EB">
        <w:t>: Additional E-UTRAN TDD - TDD Inter-frequency identification of a new CGI of E-UTRA cell using autonomous gaps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9</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559B5349" w14:textId="77777777" w:rsidTr="002570E4">
        <w:trPr>
          <w:cantSplit/>
          <w:jc w:val="center"/>
        </w:trPr>
        <w:tc>
          <w:tcPr>
            <w:tcW w:w="9623" w:type="dxa"/>
            <w:gridSpan w:val="4"/>
          </w:tcPr>
          <w:p w14:paraId="21730BE0" w14:textId="5809DCC7"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5E63B48D" w14:textId="77777777" w:rsidTr="002570E4">
        <w:trPr>
          <w:jc w:val="center"/>
        </w:trPr>
        <w:tc>
          <w:tcPr>
            <w:tcW w:w="4436" w:type="dxa"/>
          </w:tcPr>
          <w:p w14:paraId="42D6F93A" w14:textId="25D3B55A"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4C23FA84" w14:textId="77777777" w:rsidR="0046604E" w:rsidRPr="005647EB" w:rsidRDefault="0046604E" w:rsidP="002570E4">
            <w:pPr>
              <w:pStyle w:val="TAH"/>
              <w:keepNext w:val="0"/>
              <w:keepLines w:val="0"/>
            </w:pPr>
            <w:r w:rsidRPr="005647EB">
              <w:t>Value/remark</w:t>
            </w:r>
          </w:p>
        </w:tc>
        <w:tc>
          <w:tcPr>
            <w:tcW w:w="1569" w:type="dxa"/>
          </w:tcPr>
          <w:p w14:paraId="1B4E68A1" w14:textId="77777777" w:rsidR="0046604E" w:rsidRPr="005647EB" w:rsidRDefault="0046604E" w:rsidP="002570E4">
            <w:pPr>
              <w:pStyle w:val="TAH"/>
              <w:keepNext w:val="0"/>
              <w:keepLines w:val="0"/>
            </w:pPr>
            <w:r w:rsidRPr="005647EB">
              <w:t>Comment</w:t>
            </w:r>
          </w:p>
        </w:tc>
        <w:tc>
          <w:tcPr>
            <w:tcW w:w="1133" w:type="dxa"/>
          </w:tcPr>
          <w:p w14:paraId="2A10B7B0" w14:textId="77777777" w:rsidR="0046604E" w:rsidRPr="005647EB" w:rsidRDefault="0046604E" w:rsidP="002570E4">
            <w:pPr>
              <w:pStyle w:val="TAH"/>
              <w:keepNext w:val="0"/>
              <w:keepLines w:val="0"/>
            </w:pPr>
            <w:r w:rsidRPr="005647EB">
              <w:t>Condition</w:t>
            </w:r>
          </w:p>
        </w:tc>
      </w:tr>
      <w:tr w:rsidR="0046604E" w:rsidRPr="005647EB" w14:paraId="057BAC85" w14:textId="77777777" w:rsidTr="002570E4">
        <w:trPr>
          <w:jc w:val="center"/>
        </w:trPr>
        <w:tc>
          <w:tcPr>
            <w:tcW w:w="4436" w:type="dxa"/>
          </w:tcPr>
          <w:p w14:paraId="3212685B" w14:textId="74C04D4B"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073A2A74" w14:textId="77777777" w:rsidR="0046604E" w:rsidRPr="005647EB" w:rsidRDefault="0046604E" w:rsidP="002570E4">
            <w:pPr>
              <w:pStyle w:val="TAL"/>
              <w:keepNext w:val="0"/>
              <w:keepLines w:val="0"/>
            </w:pPr>
          </w:p>
        </w:tc>
        <w:tc>
          <w:tcPr>
            <w:tcW w:w="1569" w:type="dxa"/>
          </w:tcPr>
          <w:p w14:paraId="5D7B4AE1" w14:textId="77777777" w:rsidR="0046604E" w:rsidRPr="005647EB" w:rsidRDefault="0046604E" w:rsidP="002570E4">
            <w:pPr>
              <w:pStyle w:val="TAL"/>
              <w:keepNext w:val="0"/>
              <w:keepLines w:val="0"/>
            </w:pPr>
          </w:p>
        </w:tc>
        <w:tc>
          <w:tcPr>
            <w:tcW w:w="1133" w:type="dxa"/>
          </w:tcPr>
          <w:p w14:paraId="5DF4700E" w14:textId="77777777" w:rsidR="0046604E" w:rsidRPr="005647EB" w:rsidRDefault="0046604E" w:rsidP="002570E4">
            <w:pPr>
              <w:pStyle w:val="TAL"/>
              <w:keepNext w:val="0"/>
              <w:keepLines w:val="0"/>
            </w:pPr>
          </w:p>
        </w:tc>
      </w:tr>
      <w:tr w:rsidR="00B54238" w:rsidRPr="005647EB" w14:paraId="47F5B454" w14:textId="77777777" w:rsidTr="002570E4">
        <w:trPr>
          <w:jc w:val="center"/>
        </w:trPr>
        <w:tc>
          <w:tcPr>
            <w:tcW w:w="4436" w:type="dxa"/>
          </w:tcPr>
          <w:p w14:paraId="74961F37" w14:textId="7D20AB4D" w:rsidR="00B54238" w:rsidRPr="005647EB" w:rsidRDefault="002570E4" w:rsidP="002570E4">
            <w:pPr>
              <w:pStyle w:val="TAL"/>
              <w:keepNext w:val="0"/>
              <w:keepLines w:val="0"/>
            </w:pPr>
            <w:r w:rsidRPr="005647EB">
              <w:t xml:space="preserve">  </w:t>
            </w:r>
            <w:r w:rsidR="00B54238" w:rsidRPr="005647EB">
              <w:t>reportConfigToAddModList</w:t>
            </w:r>
            <w:r w:rsidRPr="005647EB">
              <w:t xml:space="preserve"> </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(SIZE</w:t>
            </w:r>
            <w:r w:rsidRPr="005647EB">
              <w:rPr>
                <w:lang w:eastAsia="zh-CN"/>
              </w:rPr>
              <w:t xml:space="preserve"> </w:t>
            </w:r>
            <w:r w:rsidR="00B54238" w:rsidRPr="005647EB">
              <w:rPr>
                <w:lang w:eastAsia="zh-CN"/>
              </w:rPr>
              <w:t>(1..maxReportConfigId)</w:t>
            </w:r>
            <w:r w:rsidRPr="005647EB">
              <w:rPr>
                <w:lang w:eastAsia="zh-CN"/>
              </w:rPr>
              <w:t xml:space="preserve"> </w:t>
            </w:r>
            <w:r w:rsidR="00B54238" w:rsidRPr="005647EB">
              <w:rPr>
                <w:lang w:eastAsia="zh-CN"/>
              </w:rPr>
              <w:t>)OF</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w:t>
            </w:r>
          </w:p>
        </w:tc>
        <w:tc>
          <w:tcPr>
            <w:tcW w:w="2485" w:type="dxa"/>
          </w:tcPr>
          <w:p w14:paraId="3E3863F6" w14:textId="0908C484" w:rsidR="00B54238" w:rsidRPr="005647EB" w:rsidRDefault="00B54238" w:rsidP="002570E4">
            <w:pPr>
              <w:pStyle w:val="TAL"/>
              <w:keepNext w:val="0"/>
              <w:keepLines w:val="0"/>
            </w:pPr>
            <w:r w:rsidRPr="005647EB">
              <w:t>1</w:t>
            </w:r>
            <w:r w:rsidR="002570E4" w:rsidRPr="005647EB">
              <w:t xml:space="preserve"> </w:t>
            </w:r>
            <w:r w:rsidRPr="005647EB">
              <w:t>entry</w:t>
            </w:r>
          </w:p>
        </w:tc>
        <w:tc>
          <w:tcPr>
            <w:tcW w:w="1569" w:type="dxa"/>
          </w:tcPr>
          <w:p w14:paraId="145FAC43" w14:textId="77777777" w:rsidR="00B54238" w:rsidRPr="005647EB" w:rsidRDefault="00B54238" w:rsidP="002570E4">
            <w:pPr>
              <w:pStyle w:val="TAL"/>
              <w:keepNext w:val="0"/>
              <w:keepLines w:val="0"/>
            </w:pPr>
          </w:p>
        </w:tc>
        <w:tc>
          <w:tcPr>
            <w:tcW w:w="1133" w:type="dxa"/>
          </w:tcPr>
          <w:p w14:paraId="35603C4A" w14:textId="77777777" w:rsidR="00B54238" w:rsidRPr="005647EB" w:rsidRDefault="00B54238" w:rsidP="002570E4">
            <w:pPr>
              <w:pStyle w:val="TAL"/>
              <w:keepNext w:val="0"/>
              <w:keepLines w:val="0"/>
            </w:pPr>
          </w:p>
        </w:tc>
      </w:tr>
      <w:tr w:rsidR="00B54238" w:rsidRPr="005647EB" w14:paraId="047442C2" w14:textId="77777777" w:rsidTr="002570E4">
        <w:trPr>
          <w:jc w:val="center"/>
        </w:trPr>
        <w:tc>
          <w:tcPr>
            <w:tcW w:w="4436" w:type="dxa"/>
          </w:tcPr>
          <w:p w14:paraId="3813E55D" w14:textId="7BB7C490" w:rsidR="00B54238" w:rsidRPr="005647EB" w:rsidRDefault="002570E4" w:rsidP="002570E4">
            <w:pPr>
              <w:pStyle w:val="TAL"/>
              <w:keepNext w:val="0"/>
              <w:keepLines w:val="0"/>
            </w:pPr>
            <w:r w:rsidRPr="005647EB">
              <w:rPr>
                <w:lang w:eastAsia="zh-CN"/>
              </w:rPr>
              <w:t xml:space="preserve">     </w:t>
            </w:r>
            <w:r w:rsidR="00B54238" w:rsidRPr="005647EB">
              <w:rPr>
                <w:lang w:eastAsia="zh-CN"/>
              </w:rPr>
              <w:t>reportConfigId</w:t>
            </w:r>
          </w:p>
        </w:tc>
        <w:tc>
          <w:tcPr>
            <w:tcW w:w="2485" w:type="dxa"/>
          </w:tcPr>
          <w:p w14:paraId="6E52FB5F" w14:textId="77777777" w:rsidR="00B54238" w:rsidRPr="005647EB" w:rsidRDefault="00B54238" w:rsidP="002570E4">
            <w:pPr>
              <w:pStyle w:val="TAL"/>
              <w:keepNext w:val="0"/>
              <w:keepLines w:val="0"/>
            </w:pPr>
            <w:r w:rsidRPr="005647EB">
              <w:rPr>
                <w:lang w:eastAsia="zh-CN"/>
              </w:rPr>
              <w:t>idReportConfig-P</w:t>
            </w:r>
          </w:p>
        </w:tc>
        <w:tc>
          <w:tcPr>
            <w:tcW w:w="1569" w:type="dxa"/>
          </w:tcPr>
          <w:p w14:paraId="00825C82" w14:textId="77777777" w:rsidR="00B54238" w:rsidRPr="005647EB" w:rsidRDefault="00B54238" w:rsidP="002570E4">
            <w:pPr>
              <w:pStyle w:val="TAL"/>
              <w:keepNext w:val="0"/>
              <w:keepLines w:val="0"/>
            </w:pPr>
          </w:p>
        </w:tc>
        <w:tc>
          <w:tcPr>
            <w:tcW w:w="1133" w:type="dxa"/>
          </w:tcPr>
          <w:p w14:paraId="24239768" w14:textId="77777777" w:rsidR="00B54238" w:rsidRPr="005647EB" w:rsidRDefault="00B54238" w:rsidP="002570E4">
            <w:pPr>
              <w:pStyle w:val="TAL"/>
              <w:keepNext w:val="0"/>
              <w:keepLines w:val="0"/>
            </w:pPr>
          </w:p>
        </w:tc>
      </w:tr>
      <w:tr w:rsidR="00B54238" w:rsidRPr="005647EB" w14:paraId="7986B51D" w14:textId="77777777" w:rsidTr="002570E4">
        <w:trPr>
          <w:jc w:val="center"/>
        </w:trPr>
        <w:tc>
          <w:tcPr>
            <w:tcW w:w="4436" w:type="dxa"/>
          </w:tcPr>
          <w:p w14:paraId="7B31C083" w14:textId="792A0E8A" w:rsidR="00B54238" w:rsidRPr="005647EB" w:rsidRDefault="002570E4" w:rsidP="002570E4">
            <w:pPr>
              <w:pStyle w:val="TAL"/>
              <w:keepNext w:val="0"/>
              <w:keepLines w:val="0"/>
            </w:pPr>
            <w:r w:rsidRPr="005647EB">
              <w:rPr>
                <w:lang w:eastAsia="zh-CN"/>
              </w:rPr>
              <w:t xml:space="preserve">     </w:t>
            </w:r>
            <w:r w:rsidR="00B54238" w:rsidRPr="005647EB">
              <w:rPr>
                <w:lang w:eastAsia="zh-CN"/>
              </w:rPr>
              <w:t>reportConfig</w:t>
            </w:r>
          </w:p>
        </w:tc>
        <w:tc>
          <w:tcPr>
            <w:tcW w:w="2485" w:type="dxa"/>
          </w:tcPr>
          <w:p w14:paraId="3EB35458" w14:textId="14881FF5" w:rsidR="00B54238" w:rsidRPr="005647EB" w:rsidRDefault="00B54238" w:rsidP="002570E4">
            <w:pPr>
              <w:pStyle w:val="TAL"/>
              <w:keepNext w:val="0"/>
              <w:keepLines w:val="0"/>
            </w:pPr>
            <w:r w:rsidRPr="005647EB">
              <w:t>ReportConfigEUTRA-</w:t>
            </w:r>
            <w:r w:rsidR="002570E4" w:rsidRPr="005647EB">
              <w:t xml:space="preserve"> </w:t>
            </w:r>
            <w:r w:rsidRPr="005647EB">
              <w:t>PERIODICAL</w:t>
            </w:r>
          </w:p>
        </w:tc>
        <w:tc>
          <w:tcPr>
            <w:tcW w:w="1569" w:type="dxa"/>
          </w:tcPr>
          <w:p w14:paraId="00B781AC" w14:textId="77777777" w:rsidR="00B54238" w:rsidRPr="005647EB" w:rsidRDefault="00B54238" w:rsidP="002570E4">
            <w:pPr>
              <w:pStyle w:val="TAL"/>
              <w:keepNext w:val="0"/>
              <w:keepLines w:val="0"/>
            </w:pPr>
          </w:p>
        </w:tc>
        <w:tc>
          <w:tcPr>
            <w:tcW w:w="1133" w:type="dxa"/>
          </w:tcPr>
          <w:p w14:paraId="1AF664D3" w14:textId="77777777" w:rsidR="00B54238" w:rsidRPr="005647EB" w:rsidRDefault="00B54238" w:rsidP="002570E4">
            <w:pPr>
              <w:pStyle w:val="TAL"/>
              <w:keepNext w:val="0"/>
              <w:keepLines w:val="0"/>
            </w:pPr>
          </w:p>
        </w:tc>
      </w:tr>
      <w:tr w:rsidR="00B54238" w:rsidRPr="005647EB" w14:paraId="576D8E16" w14:textId="77777777" w:rsidTr="002570E4">
        <w:trPr>
          <w:jc w:val="center"/>
        </w:trPr>
        <w:tc>
          <w:tcPr>
            <w:tcW w:w="4436" w:type="dxa"/>
          </w:tcPr>
          <w:p w14:paraId="3FDF034C" w14:textId="510E4CEB" w:rsidR="00B54238" w:rsidRPr="005647EB" w:rsidRDefault="002570E4" w:rsidP="002570E4">
            <w:pPr>
              <w:pStyle w:val="TAL"/>
              <w:keepNext w:val="0"/>
              <w:keepLines w:val="0"/>
            </w:pPr>
            <w:r w:rsidRPr="005647EB">
              <w:rPr>
                <w:lang w:eastAsia="zh-CN"/>
              </w:rPr>
              <w:t xml:space="preserve">  </w:t>
            </w:r>
            <w:r w:rsidR="00B54238" w:rsidRPr="005647EB">
              <w:rPr>
                <w:lang w:eastAsia="zh-CN"/>
              </w:rPr>
              <w:t>}</w:t>
            </w:r>
          </w:p>
        </w:tc>
        <w:tc>
          <w:tcPr>
            <w:tcW w:w="2485" w:type="dxa"/>
          </w:tcPr>
          <w:p w14:paraId="698E501A" w14:textId="77777777" w:rsidR="00B54238" w:rsidRPr="005647EB" w:rsidRDefault="00B54238" w:rsidP="002570E4">
            <w:pPr>
              <w:pStyle w:val="TAL"/>
              <w:keepNext w:val="0"/>
              <w:keepLines w:val="0"/>
            </w:pPr>
          </w:p>
        </w:tc>
        <w:tc>
          <w:tcPr>
            <w:tcW w:w="1569" w:type="dxa"/>
          </w:tcPr>
          <w:p w14:paraId="13A3D8F4" w14:textId="77777777" w:rsidR="00B54238" w:rsidRPr="005647EB" w:rsidRDefault="00B54238" w:rsidP="002570E4">
            <w:pPr>
              <w:pStyle w:val="TAL"/>
              <w:keepNext w:val="0"/>
              <w:keepLines w:val="0"/>
            </w:pPr>
          </w:p>
        </w:tc>
        <w:tc>
          <w:tcPr>
            <w:tcW w:w="1133" w:type="dxa"/>
          </w:tcPr>
          <w:p w14:paraId="0FC6C483" w14:textId="77777777" w:rsidR="00B54238" w:rsidRPr="005647EB" w:rsidRDefault="00B54238" w:rsidP="002570E4">
            <w:pPr>
              <w:pStyle w:val="TAL"/>
              <w:keepNext w:val="0"/>
              <w:keepLines w:val="0"/>
            </w:pPr>
          </w:p>
        </w:tc>
      </w:tr>
      <w:tr w:rsidR="0046604E" w:rsidRPr="005647EB" w14:paraId="2BBDD87A" w14:textId="77777777" w:rsidTr="002570E4">
        <w:trPr>
          <w:jc w:val="center"/>
        </w:trPr>
        <w:tc>
          <w:tcPr>
            <w:tcW w:w="4436" w:type="dxa"/>
          </w:tcPr>
          <w:p w14:paraId="20F0BA2F" w14:textId="78878CDA" w:rsidR="0046604E" w:rsidRPr="005647EB" w:rsidRDefault="002570E4" w:rsidP="002570E4">
            <w:pPr>
              <w:pStyle w:val="TAL"/>
              <w:keepNext w:val="0"/>
              <w:keepLines w:val="0"/>
              <w:rPr>
                <w:lang w:eastAsia="zh-CN"/>
              </w:rPr>
            </w:pPr>
            <w:r w:rsidRPr="005647EB">
              <w:t xml:space="preserve">  </w:t>
            </w:r>
            <w:r w:rsidR="0046604E" w:rsidRPr="005647EB">
              <w:t>measIdToAddModList</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(SIZE</w:t>
            </w:r>
            <w:r w:rsidRPr="005647EB">
              <w:rPr>
                <w:lang w:eastAsia="zh-CN"/>
              </w:rPr>
              <w:t xml:space="preserve"> </w:t>
            </w:r>
            <w:r w:rsidR="0046604E" w:rsidRPr="005647EB">
              <w:rPr>
                <w:lang w:eastAsia="zh-CN"/>
              </w:rPr>
              <w:t>(1..maxMeasId))</w:t>
            </w:r>
            <w:r w:rsidRPr="005647EB">
              <w:rPr>
                <w:lang w:eastAsia="zh-CN"/>
              </w:rPr>
              <w:t xml:space="preserve"> </w:t>
            </w:r>
            <w:r w:rsidR="0046604E" w:rsidRPr="005647EB">
              <w:rPr>
                <w:lang w:eastAsia="zh-CN"/>
              </w:rPr>
              <w:t>of</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w:t>
            </w:r>
          </w:p>
        </w:tc>
        <w:tc>
          <w:tcPr>
            <w:tcW w:w="2485" w:type="dxa"/>
          </w:tcPr>
          <w:p w14:paraId="4E236EE5" w14:textId="6B933DBA" w:rsidR="0046604E" w:rsidRPr="005647EB" w:rsidRDefault="0046604E" w:rsidP="002570E4">
            <w:pPr>
              <w:pStyle w:val="TAL"/>
              <w:keepNext w:val="0"/>
              <w:keepLines w:val="0"/>
            </w:pPr>
            <w:r w:rsidRPr="005647EB">
              <w:t>1</w:t>
            </w:r>
            <w:r w:rsidR="002570E4" w:rsidRPr="005647EB">
              <w:t xml:space="preserve"> </w:t>
            </w:r>
            <w:r w:rsidRPr="005647EB">
              <w:t>entry</w:t>
            </w:r>
          </w:p>
        </w:tc>
        <w:tc>
          <w:tcPr>
            <w:tcW w:w="1569" w:type="dxa"/>
          </w:tcPr>
          <w:p w14:paraId="40622E85" w14:textId="77777777" w:rsidR="0046604E" w:rsidRPr="005647EB" w:rsidRDefault="0046604E" w:rsidP="002570E4">
            <w:pPr>
              <w:pStyle w:val="TAL"/>
              <w:keepNext w:val="0"/>
              <w:keepLines w:val="0"/>
            </w:pPr>
          </w:p>
        </w:tc>
        <w:tc>
          <w:tcPr>
            <w:tcW w:w="1133" w:type="dxa"/>
          </w:tcPr>
          <w:p w14:paraId="119F6A4D" w14:textId="77777777" w:rsidR="0046604E" w:rsidRPr="005647EB" w:rsidRDefault="0046604E" w:rsidP="002570E4">
            <w:pPr>
              <w:pStyle w:val="TAL"/>
              <w:keepNext w:val="0"/>
              <w:keepLines w:val="0"/>
            </w:pPr>
          </w:p>
        </w:tc>
      </w:tr>
      <w:tr w:rsidR="0046604E" w:rsidRPr="005647EB" w14:paraId="7D33F14B" w14:textId="77777777" w:rsidTr="002570E4">
        <w:trPr>
          <w:jc w:val="center"/>
        </w:trPr>
        <w:tc>
          <w:tcPr>
            <w:tcW w:w="4436" w:type="dxa"/>
          </w:tcPr>
          <w:p w14:paraId="2D268541" w14:textId="757AEEE3" w:rsidR="0046604E" w:rsidRPr="005647EB" w:rsidRDefault="002570E4" w:rsidP="002570E4">
            <w:pPr>
              <w:pStyle w:val="TAL"/>
              <w:keepNext w:val="0"/>
              <w:keepLines w:val="0"/>
            </w:pPr>
            <w:r w:rsidRPr="005647EB">
              <w:rPr>
                <w:lang w:eastAsia="zh-CN"/>
              </w:rPr>
              <w:t xml:space="preserve">   </w:t>
            </w:r>
            <w:r w:rsidR="0046604E" w:rsidRPr="005647EB">
              <w:rPr>
                <w:lang w:eastAsia="zh-CN"/>
              </w:rPr>
              <w:t>measId</w:t>
            </w:r>
          </w:p>
        </w:tc>
        <w:tc>
          <w:tcPr>
            <w:tcW w:w="2485" w:type="dxa"/>
          </w:tcPr>
          <w:p w14:paraId="39D2ECA6"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569" w:type="dxa"/>
          </w:tcPr>
          <w:p w14:paraId="6BCD7491" w14:textId="77777777" w:rsidR="0046604E" w:rsidRPr="005647EB" w:rsidRDefault="0046604E" w:rsidP="002570E4">
            <w:pPr>
              <w:pStyle w:val="TAL"/>
              <w:keepNext w:val="0"/>
              <w:keepLines w:val="0"/>
            </w:pPr>
          </w:p>
        </w:tc>
        <w:tc>
          <w:tcPr>
            <w:tcW w:w="1133" w:type="dxa"/>
          </w:tcPr>
          <w:p w14:paraId="43FDDDD4" w14:textId="77777777" w:rsidR="0046604E" w:rsidRPr="005647EB" w:rsidRDefault="0046604E" w:rsidP="002570E4">
            <w:pPr>
              <w:pStyle w:val="TAL"/>
              <w:keepNext w:val="0"/>
              <w:keepLines w:val="0"/>
            </w:pPr>
          </w:p>
        </w:tc>
      </w:tr>
      <w:tr w:rsidR="0046604E" w:rsidRPr="005647EB" w14:paraId="38E31CB4"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4CBCBDEF" w14:textId="0AB39749" w:rsidR="0046604E" w:rsidRPr="005647EB" w:rsidRDefault="002570E4" w:rsidP="002570E4">
            <w:pPr>
              <w:pStyle w:val="TAL"/>
              <w:keepNext w:val="0"/>
              <w:keepLines w:val="0"/>
            </w:pPr>
            <w:r w:rsidRPr="005647EB">
              <w:rPr>
                <w:lang w:eastAsia="zh-CN"/>
              </w:rPr>
              <w:t xml:space="preserve">   </w:t>
            </w:r>
            <w:r w:rsidR="0046604E" w:rsidRPr="005647EB">
              <w:t>measObjectId</w:t>
            </w:r>
          </w:p>
        </w:tc>
        <w:tc>
          <w:tcPr>
            <w:tcW w:w="2485" w:type="dxa"/>
            <w:tcBorders>
              <w:top w:val="single" w:sz="4" w:space="0" w:color="000000"/>
              <w:left w:val="single" w:sz="4" w:space="0" w:color="000000"/>
              <w:bottom w:val="single" w:sz="4" w:space="0" w:color="000000"/>
              <w:right w:val="single" w:sz="4" w:space="0" w:color="000000"/>
            </w:tcBorders>
          </w:tcPr>
          <w:p w14:paraId="7FCF650B" w14:textId="77777777" w:rsidR="0046604E" w:rsidRPr="005647EB" w:rsidDel="008F6C32" w:rsidRDefault="0046604E" w:rsidP="002570E4">
            <w:pPr>
              <w:pStyle w:val="TAL"/>
              <w:keepNext w:val="0"/>
              <w:keepLines w:val="0"/>
              <w:rPr>
                <w:rFonts w:eastAsia="MS Mincho"/>
                <w:lang w:eastAsia="ja-JP"/>
              </w:rPr>
            </w:pPr>
            <w:r w:rsidRPr="005647EB">
              <w:t>IdMeasObject</w:t>
            </w:r>
            <w:r w:rsidR="00B54238" w:rsidRPr="005647EB">
              <w:t>-f2</w:t>
            </w:r>
          </w:p>
        </w:tc>
        <w:tc>
          <w:tcPr>
            <w:tcW w:w="1569" w:type="dxa"/>
            <w:tcBorders>
              <w:top w:val="single" w:sz="4" w:space="0" w:color="000000"/>
              <w:left w:val="single" w:sz="4" w:space="0" w:color="000000"/>
              <w:bottom w:val="single" w:sz="4" w:space="0" w:color="000000"/>
              <w:right w:val="single" w:sz="4" w:space="0" w:color="000000"/>
            </w:tcBorders>
          </w:tcPr>
          <w:p w14:paraId="5264546D"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6E07B622" w14:textId="77777777" w:rsidR="0046604E" w:rsidRPr="005647EB" w:rsidRDefault="0046604E" w:rsidP="002570E4">
            <w:pPr>
              <w:pStyle w:val="TAL"/>
              <w:keepNext w:val="0"/>
              <w:keepLines w:val="0"/>
            </w:pPr>
          </w:p>
        </w:tc>
      </w:tr>
      <w:tr w:rsidR="0046604E" w:rsidRPr="005647EB" w14:paraId="5E481669"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7BD10406" w14:textId="5304EE08" w:rsidR="0046604E" w:rsidRPr="005647EB" w:rsidRDefault="002570E4" w:rsidP="002570E4">
            <w:pPr>
              <w:pStyle w:val="TAL"/>
              <w:keepNext w:val="0"/>
              <w:keepLines w:val="0"/>
            </w:pPr>
            <w:r w:rsidRPr="005647EB">
              <w:rPr>
                <w:lang w:eastAsia="zh-CN"/>
              </w:rPr>
              <w:t xml:space="preserve">   </w:t>
            </w:r>
            <w:r w:rsidR="0046604E" w:rsidRPr="005647EB">
              <w:t>reportConfigId</w:t>
            </w:r>
          </w:p>
        </w:tc>
        <w:tc>
          <w:tcPr>
            <w:tcW w:w="2485" w:type="dxa"/>
            <w:tcBorders>
              <w:top w:val="single" w:sz="4" w:space="0" w:color="000000"/>
              <w:left w:val="single" w:sz="4" w:space="0" w:color="000000"/>
              <w:bottom w:val="single" w:sz="4" w:space="0" w:color="000000"/>
              <w:right w:val="single" w:sz="4" w:space="0" w:color="000000"/>
            </w:tcBorders>
          </w:tcPr>
          <w:p w14:paraId="1C9443D5" w14:textId="77777777" w:rsidR="0046604E" w:rsidRPr="005647EB" w:rsidDel="008F6C32" w:rsidRDefault="0046604E" w:rsidP="002570E4">
            <w:pPr>
              <w:pStyle w:val="TAL"/>
              <w:keepNext w:val="0"/>
              <w:keepLines w:val="0"/>
              <w:rPr>
                <w:rFonts w:eastAsia="MS Mincho"/>
                <w:lang w:eastAsia="ja-JP"/>
              </w:rPr>
            </w:pPr>
            <w:r w:rsidRPr="005647EB">
              <w:t>IdReportConfig</w:t>
            </w:r>
            <w:r w:rsidR="00B54238" w:rsidRPr="005647EB">
              <w:t>-P</w:t>
            </w:r>
          </w:p>
        </w:tc>
        <w:tc>
          <w:tcPr>
            <w:tcW w:w="1569" w:type="dxa"/>
            <w:tcBorders>
              <w:top w:val="single" w:sz="4" w:space="0" w:color="000000"/>
              <w:left w:val="single" w:sz="4" w:space="0" w:color="000000"/>
              <w:bottom w:val="single" w:sz="4" w:space="0" w:color="000000"/>
              <w:right w:val="single" w:sz="4" w:space="0" w:color="000000"/>
            </w:tcBorders>
          </w:tcPr>
          <w:p w14:paraId="7EFAFA59"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7D631C78" w14:textId="77777777" w:rsidR="0046604E" w:rsidRPr="005647EB" w:rsidRDefault="0046604E" w:rsidP="002570E4">
            <w:pPr>
              <w:pStyle w:val="TAL"/>
              <w:keepNext w:val="0"/>
              <w:keepLines w:val="0"/>
            </w:pPr>
          </w:p>
        </w:tc>
      </w:tr>
      <w:tr w:rsidR="0046604E" w:rsidRPr="005647EB" w14:paraId="65FED1F0" w14:textId="77777777" w:rsidTr="002570E4">
        <w:trPr>
          <w:jc w:val="center"/>
        </w:trPr>
        <w:tc>
          <w:tcPr>
            <w:tcW w:w="4436" w:type="dxa"/>
          </w:tcPr>
          <w:p w14:paraId="0E90ACDD" w14:textId="17B70B73" w:rsidR="0046604E" w:rsidRPr="005647EB" w:rsidRDefault="002570E4" w:rsidP="002570E4">
            <w:pPr>
              <w:pStyle w:val="TAL"/>
              <w:keepNext w:val="0"/>
              <w:keepLines w:val="0"/>
            </w:pPr>
            <w:r w:rsidRPr="005647EB">
              <w:rPr>
                <w:lang w:eastAsia="zh-CN"/>
              </w:rPr>
              <w:t xml:space="preserve">   </w:t>
            </w:r>
            <w:r w:rsidR="0046604E" w:rsidRPr="005647EB">
              <w:rPr>
                <w:lang w:eastAsia="zh-CN"/>
              </w:rPr>
              <w:t>}</w:t>
            </w:r>
          </w:p>
        </w:tc>
        <w:tc>
          <w:tcPr>
            <w:tcW w:w="2485" w:type="dxa"/>
          </w:tcPr>
          <w:p w14:paraId="5F445148" w14:textId="77777777" w:rsidR="0046604E" w:rsidRPr="005647EB" w:rsidRDefault="0046604E" w:rsidP="002570E4">
            <w:pPr>
              <w:pStyle w:val="TAL"/>
              <w:keepNext w:val="0"/>
              <w:keepLines w:val="0"/>
            </w:pPr>
          </w:p>
        </w:tc>
        <w:tc>
          <w:tcPr>
            <w:tcW w:w="1569" w:type="dxa"/>
          </w:tcPr>
          <w:p w14:paraId="5AEF1D6F" w14:textId="77777777" w:rsidR="0046604E" w:rsidRPr="005647EB" w:rsidRDefault="0046604E" w:rsidP="002570E4">
            <w:pPr>
              <w:pStyle w:val="TAL"/>
              <w:keepNext w:val="0"/>
              <w:keepLines w:val="0"/>
            </w:pPr>
          </w:p>
        </w:tc>
        <w:tc>
          <w:tcPr>
            <w:tcW w:w="1133" w:type="dxa"/>
          </w:tcPr>
          <w:p w14:paraId="224902D8" w14:textId="77777777" w:rsidR="0046604E" w:rsidRPr="005647EB" w:rsidRDefault="0046604E" w:rsidP="002570E4">
            <w:pPr>
              <w:pStyle w:val="TAL"/>
              <w:keepNext w:val="0"/>
              <w:keepLines w:val="0"/>
            </w:pPr>
          </w:p>
        </w:tc>
      </w:tr>
      <w:tr w:rsidR="0046604E" w:rsidRPr="005647EB" w14:paraId="06BBCE74" w14:textId="77777777" w:rsidTr="002570E4">
        <w:trPr>
          <w:jc w:val="center"/>
        </w:trPr>
        <w:tc>
          <w:tcPr>
            <w:tcW w:w="4436" w:type="dxa"/>
          </w:tcPr>
          <w:p w14:paraId="7BC8CA3D" w14:textId="77777777" w:rsidR="0046604E" w:rsidRPr="005647EB" w:rsidRDefault="0046604E" w:rsidP="002570E4">
            <w:pPr>
              <w:pStyle w:val="TAL"/>
              <w:keepNext w:val="0"/>
              <w:keepLines w:val="0"/>
            </w:pPr>
            <w:r w:rsidRPr="005647EB">
              <w:t>}</w:t>
            </w:r>
          </w:p>
        </w:tc>
        <w:tc>
          <w:tcPr>
            <w:tcW w:w="2485" w:type="dxa"/>
          </w:tcPr>
          <w:p w14:paraId="61036F22" w14:textId="77777777" w:rsidR="0046604E" w:rsidRPr="005647EB" w:rsidRDefault="0046604E" w:rsidP="002570E4">
            <w:pPr>
              <w:pStyle w:val="TAL"/>
              <w:keepNext w:val="0"/>
              <w:keepLines w:val="0"/>
            </w:pPr>
          </w:p>
        </w:tc>
        <w:tc>
          <w:tcPr>
            <w:tcW w:w="1569" w:type="dxa"/>
          </w:tcPr>
          <w:p w14:paraId="5BCB579F" w14:textId="77777777" w:rsidR="0046604E" w:rsidRPr="005647EB" w:rsidRDefault="0046604E" w:rsidP="002570E4">
            <w:pPr>
              <w:pStyle w:val="TAL"/>
              <w:keepNext w:val="0"/>
              <w:keepLines w:val="0"/>
            </w:pPr>
          </w:p>
        </w:tc>
        <w:tc>
          <w:tcPr>
            <w:tcW w:w="1133" w:type="dxa"/>
          </w:tcPr>
          <w:p w14:paraId="22ED5AA9" w14:textId="77777777" w:rsidR="0046604E" w:rsidRPr="005647EB" w:rsidRDefault="0046604E" w:rsidP="002570E4">
            <w:pPr>
              <w:pStyle w:val="TAL"/>
              <w:keepNext w:val="0"/>
              <w:keepLines w:val="0"/>
            </w:pPr>
          </w:p>
        </w:tc>
      </w:tr>
    </w:tbl>
    <w:p w14:paraId="6DEBEF6F" w14:textId="77777777" w:rsidR="0046604E" w:rsidRPr="005647EB" w:rsidRDefault="0046604E" w:rsidP="002570E4">
      <w:pPr>
        <w:rPr>
          <w:rFonts w:eastAsia="MS Mincho"/>
          <w:lang w:eastAsia="ja-JP"/>
        </w:rPr>
      </w:pPr>
    </w:p>
    <w:p w14:paraId="0F4D777A" w14:textId="77777777" w:rsidR="0046604E" w:rsidRPr="005647EB" w:rsidRDefault="0046604E" w:rsidP="002570E4">
      <w:pPr>
        <w:pStyle w:val="TH"/>
        <w:keepNext w:val="0"/>
        <w:keepLines w:val="0"/>
      </w:pPr>
      <w:r w:rsidRPr="005647EB">
        <w:t>Table 8.4.</w:t>
      </w:r>
      <w:r w:rsidRPr="005647EB">
        <w:rPr>
          <w:rFonts w:eastAsia="MS Mincho"/>
          <w:lang w:eastAsia="ja-JP"/>
        </w:rPr>
        <w:t>4</w:t>
      </w:r>
      <w:r w:rsidRPr="005647EB">
        <w:t>.4.3-1</w:t>
      </w:r>
      <w:r w:rsidRPr="005647EB">
        <w:rPr>
          <w:rFonts w:eastAsia="MS Mincho"/>
          <w:lang w:eastAsia="ja-JP"/>
        </w:rPr>
        <w:t>1</w:t>
      </w:r>
      <w:r w:rsidRPr="005647EB">
        <w:t xml:space="preserve">: </w:t>
      </w:r>
      <w:r w:rsidRPr="005647EB">
        <w:rPr>
          <w:i/>
        </w:rPr>
        <w:t>MeasResults</w:t>
      </w:r>
      <w:r w:rsidRPr="005647EB">
        <w:t>: Additional E-UTRAN TDD - TDD Inter-frequency identification of a new CGI of E-UTRA cell using autonomous gaps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6604E" w:rsidRPr="005647EB" w14:paraId="0F4D1FE7" w14:textId="77777777" w:rsidTr="002570E4">
        <w:trPr>
          <w:cantSplit/>
          <w:jc w:val="center"/>
        </w:trPr>
        <w:tc>
          <w:tcPr>
            <w:tcW w:w="9536" w:type="dxa"/>
            <w:gridSpan w:val="4"/>
          </w:tcPr>
          <w:p w14:paraId="29ED4A6E" w14:textId="5E63128F"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Pr="005647EB">
              <w:t>[</w:t>
            </w:r>
            <w:r w:rsidRPr="005647EB">
              <w:rPr>
                <w:rFonts w:eastAsia="MS Mincho"/>
                <w:lang w:eastAsia="ja-JP"/>
              </w:rPr>
              <w:t>5</w:t>
            </w:r>
            <w:r w:rsidRPr="005647EB">
              <w:t>]</w:t>
            </w:r>
            <w:r w:rsidR="002570E4" w:rsidRPr="005647EB">
              <w:t xml:space="preserve"> </w:t>
            </w:r>
            <w:r w:rsidRPr="005647EB">
              <w:t>clause</w:t>
            </w:r>
            <w:r w:rsidR="002570E4" w:rsidRPr="005647EB">
              <w:t xml:space="preserve"> </w:t>
            </w:r>
            <w:r w:rsidRPr="005647EB">
              <w:t>6.3.5</w:t>
            </w:r>
          </w:p>
        </w:tc>
      </w:tr>
      <w:tr w:rsidR="0046604E" w:rsidRPr="005647EB" w14:paraId="7FBBCAA2" w14:textId="77777777" w:rsidTr="002570E4">
        <w:trPr>
          <w:jc w:val="center"/>
        </w:trPr>
        <w:tc>
          <w:tcPr>
            <w:tcW w:w="4436" w:type="dxa"/>
          </w:tcPr>
          <w:p w14:paraId="1CCD8E67" w14:textId="6C6CAD62"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267" w:type="dxa"/>
          </w:tcPr>
          <w:p w14:paraId="14DCC2B6" w14:textId="77777777" w:rsidR="0046604E" w:rsidRPr="005647EB" w:rsidRDefault="0046604E" w:rsidP="002570E4">
            <w:pPr>
              <w:pStyle w:val="TAH"/>
              <w:keepNext w:val="0"/>
              <w:keepLines w:val="0"/>
            </w:pPr>
            <w:r w:rsidRPr="005647EB">
              <w:t>Value/remark</w:t>
            </w:r>
          </w:p>
        </w:tc>
        <w:tc>
          <w:tcPr>
            <w:tcW w:w="1700" w:type="dxa"/>
          </w:tcPr>
          <w:p w14:paraId="742689EB" w14:textId="77777777" w:rsidR="0046604E" w:rsidRPr="005647EB" w:rsidRDefault="0046604E" w:rsidP="002570E4">
            <w:pPr>
              <w:pStyle w:val="TAH"/>
              <w:keepNext w:val="0"/>
              <w:keepLines w:val="0"/>
            </w:pPr>
            <w:r w:rsidRPr="005647EB">
              <w:t>Comment</w:t>
            </w:r>
          </w:p>
        </w:tc>
        <w:tc>
          <w:tcPr>
            <w:tcW w:w="1133" w:type="dxa"/>
          </w:tcPr>
          <w:p w14:paraId="0585F95B" w14:textId="77777777" w:rsidR="0046604E" w:rsidRPr="005647EB" w:rsidRDefault="0046604E" w:rsidP="002570E4">
            <w:pPr>
              <w:pStyle w:val="TAH"/>
              <w:keepNext w:val="0"/>
              <w:keepLines w:val="0"/>
            </w:pPr>
            <w:r w:rsidRPr="005647EB">
              <w:t>Condition</w:t>
            </w:r>
          </w:p>
        </w:tc>
      </w:tr>
      <w:tr w:rsidR="0046604E" w:rsidRPr="005647EB" w14:paraId="499B7C5D" w14:textId="77777777" w:rsidTr="002570E4">
        <w:trPr>
          <w:jc w:val="center"/>
        </w:trPr>
        <w:tc>
          <w:tcPr>
            <w:tcW w:w="4436" w:type="dxa"/>
          </w:tcPr>
          <w:p w14:paraId="625999FE" w14:textId="41F2EC34" w:rsidR="0046604E" w:rsidRPr="005647EB" w:rsidRDefault="002570E4" w:rsidP="002570E4">
            <w:pPr>
              <w:pStyle w:val="TAL"/>
              <w:keepNext w:val="0"/>
              <w:keepLines w:val="0"/>
            </w:pPr>
            <w:r w:rsidRPr="005647EB">
              <w:t xml:space="preserve"> </w:t>
            </w:r>
            <w:r w:rsidR="0046604E" w:rsidRPr="005647EB">
              <w:t>MeasResults</w:t>
            </w:r>
            <w:r w:rsidRPr="005647EB">
              <w:t xml:space="preserve"> </w:t>
            </w:r>
            <w:r w:rsidR="0046604E" w:rsidRPr="005647EB">
              <w:t>::=</w:t>
            </w:r>
            <w:r w:rsidRPr="005647EB">
              <w:t xml:space="preserve"> </w:t>
            </w:r>
            <w:r w:rsidR="0046604E" w:rsidRPr="005647EB">
              <w:t>SEQUENCE</w:t>
            </w:r>
            <w:r w:rsidRPr="005647EB">
              <w:t xml:space="preserve"> </w:t>
            </w:r>
            <w:r w:rsidR="0046604E" w:rsidRPr="005647EB">
              <w:t>{</w:t>
            </w:r>
          </w:p>
        </w:tc>
        <w:tc>
          <w:tcPr>
            <w:tcW w:w="2267" w:type="dxa"/>
          </w:tcPr>
          <w:p w14:paraId="227589E7" w14:textId="77777777" w:rsidR="0046604E" w:rsidRPr="005647EB" w:rsidRDefault="0046604E" w:rsidP="002570E4">
            <w:pPr>
              <w:pStyle w:val="TAL"/>
              <w:keepNext w:val="0"/>
              <w:keepLines w:val="0"/>
            </w:pPr>
          </w:p>
        </w:tc>
        <w:tc>
          <w:tcPr>
            <w:tcW w:w="1700" w:type="dxa"/>
          </w:tcPr>
          <w:p w14:paraId="12383A96" w14:textId="77777777" w:rsidR="0046604E" w:rsidRPr="005647EB" w:rsidRDefault="0046604E" w:rsidP="002570E4">
            <w:pPr>
              <w:pStyle w:val="TAL"/>
              <w:keepNext w:val="0"/>
              <w:keepLines w:val="0"/>
            </w:pPr>
          </w:p>
        </w:tc>
        <w:tc>
          <w:tcPr>
            <w:tcW w:w="1133" w:type="dxa"/>
          </w:tcPr>
          <w:p w14:paraId="122C53E7" w14:textId="77777777" w:rsidR="0046604E" w:rsidRPr="005647EB" w:rsidRDefault="0046604E" w:rsidP="002570E4">
            <w:pPr>
              <w:pStyle w:val="TAL"/>
              <w:keepNext w:val="0"/>
              <w:keepLines w:val="0"/>
            </w:pPr>
          </w:p>
        </w:tc>
      </w:tr>
      <w:tr w:rsidR="0046604E" w:rsidRPr="005647EB" w14:paraId="02134456" w14:textId="77777777" w:rsidTr="002570E4">
        <w:trPr>
          <w:jc w:val="center"/>
        </w:trPr>
        <w:tc>
          <w:tcPr>
            <w:tcW w:w="4436" w:type="dxa"/>
          </w:tcPr>
          <w:p w14:paraId="6CFEE582" w14:textId="32A2BC07" w:rsidR="0046604E" w:rsidRPr="005647EB" w:rsidRDefault="002570E4" w:rsidP="002570E4">
            <w:pPr>
              <w:pStyle w:val="TAL"/>
              <w:keepNext w:val="0"/>
              <w:keepLines w:val="0"/>
            </w:pPr>
            <w:r w:rsidRPr="005647EB">
              <w:t xml:space="preserve">   </w:t>
            </w:r>
            <w:r w:rsidR="0046604E" w:rsidRPr="005647EB">
              <w:t>measId</w:t>
            </w:r>
          </w:p>
        </w:tc>
        <w:tc>
          <w:tcPr>
            <w:tcW w:w="2267" w:type="dxa"/>
          </w:tcPr>
          <w:p w14:paraId="09B79162"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700" w:type="dxa"/>
          </w:tcPr>
          <w:p w14:paraId="62511878" w14:textId="2BE9AA8E" w:rsidR="0046604E" w:rsidRPr="005647EB" w:rsidRDefault="0046604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5C249274" w14:textId="77777777" w:rsidR="0046604E" w:rsidRPr="005647EB" w:rsidRDefault="0046604E" w:rsidP="002570E4">
            <w:pPr>
              <w:pStyle w:val="TAL"/>
              <w:keepNext w:val="0"/>
              <w:keepLines w:val="0"/>
            </w:pPr>
          </w:p>
        </w:tc>
      </w:tr>
      <w:tr w:rsidR="0046604E" w:rsidRPr="005647EB" w14:paraId="41D94EDE" w14:textId="77777777" w:rsidTr="002570E4">
        <w:trPr>
          <w:jc w:val="center"/>
        </w:trPr>
        <w:tc>
          <w:tcPr>
            <w:tcW w:w="4436" w:type="dxa"/>
          </w:tcPr>
          <w:p w14:paraId="383142B4" w14:textId="10803F0D" w:rsidR="0046604E" w:rsidRPr="005647EB" w:rsidRDefault="002570E4" w:rsidP="002570E4">
            <w:pPr>
              <w:pStyle w:val="TAL"/>
              <w:keepNext w:val="0"/>
              <w:keepLines w:val="0"/>
            </w:pPr>
            <w:r w:rsidRPr="005647EB">
              <w:t xml:space="preserve">   </w:t>
            </w:r>
            <w:r w:rsidR="0046604E" w:rsidRPr="005647EB">
              <w:t>measResult</w:t>
            </w:r>
            <w:r w:rsidR="0046604E" w:rsidRPr="005647EB">
              <w:rPr>
                <w:lang w:eastAsia="ja-JP"/>
              </w:rPr>
              <w:t>Serv</w:t>
            </w:r>
            <w:r w:rsidR="0046604E" w:rsidRPr="005647EB">
              <w:rPr>
                <w:lang w:eastAsia="zh-CN"/>
              </w:rPr>
              <w:t>Cell</w:t>
            </w:r>
            <w:r w:rsidRPr="005647EB">
              <w:t xml:space="preserve"> </w:t>
            </w:r>
            <w:r w:rsidR="0046604E" w:rsidRPr="005647EB">
              <w:t>SEQUENCE</w:t>
            </w:r>
            <w:r w:rsidRPr="005647EB">
              <w:t xml:space="preserve"> </w:t>
            </w:r>
            <w:r w:rsidR="0046604E" w:rsidRPr="005647EB">
              <w:t>{</w:t>
            </w:r>
          </w:p>
        </w:tc>
        <w:tc>
          <w:tcPr>
            <w:tcW w:w="2267" w:type="dxa"/>
          </w:tcPr>
          <w:p w14:paraId="54D8B45B" w14:textId="77777777" w:rsidR="0046604E" w:rsidRPr="005647EB" w:rsidRDefault="0046604E" w:rsidP="002570E4">
            <w:pPr>
              <w:pStyle w:val="TAL"/>
              <w:keepNext w:val="0"/>
              <w:keepLines w:val="0"/>
            </w:pPr>
          </w:p>
        </w:tc>
        <w:tc>
          <w:tcPr>
            <w:tcW w:w="1700" w:type="dxa"/>
          </w:tcPr>
          <w:p w14:paraId="188BE40C" w14:textId="77777777" w:rsidR="0046604E" w:rsidRPr="005647EB" w:rsidRDefault="0046604E" w:rsidP="002570E4">
            <w:pPr>
              <w:pStyle w:val="TAL"/>
              <w:keepNext w:val="0"/>
              <w:keepLines w:val="0"/>
            </w:pPr>
          </w:p>
        </w:tc>
        <w:tc>
          <w:tcPr>
            <w:tcW w:w="1133" w:type="dxa"/>
          </w:tcPr>
          <w:p w14:paraId="49B863CB" w14:textId="77777777" w:rsidR="0046604E" w:rsidRPr="005647EB" w:rsidRDefault="0046604E" w:rsidP="002570E4">
            <w:pPr>
              <w:pStyle w:val="TAL"/>
              <w:keepNext w:val="0"/>
              <w:keepLines w:val="0"/>
            </w:pPr>
          </w:p>
        </w:tc>
      </w:tr>
      <w:tr w:rsidR="0046604E" w:rsidRPr="005647EB" w14:paraId="2162F91F" w14:textId="77777777" w:rsidTr="002570E4">
        <w:trPr>
          <w:jc w:val="center"/>
        </w:trPr>
        <w:tc>
          <w:tcPr>
            <w:tcW w:w="4436" w:type="dxa"/>
          </w:tcPr>
          <w:p w14:paraId="48B3789C" w14:textId="5AB2D292" w:rsidR="0046604E" w:rsidRPr="005647EB" w:rsidRDefault="002570E4" w:rsidP="002570E4">
            <w:pPr>
              <w:pStyle w:val="TAL"/>
              <w:keepNext w:val="0"/>
              <w:keepLines w:val="0"/>
            </w:pPr>
            <w:r w:rsidRPr="005647EB">
              <w:t xml:space="preserve">     </w:t>
            </w:r>
            <w:r w:rsidR="0046604E" w:rsidRPr="005647EB">
              <w:t>rsrpResult</w:t>
            </w:r>
          </w:p>
        </w:tc>
        <w:tc>
          <w:tcPr>
            <w:tcW w:w="2267" w:type="dxa"/>
          </w:tcPr>
          <w:p w14:paraId="2826C9F9" w14:textId="77777777" w:rsidR="0046604E" w:rsidRPr="005647EB" w:rsidRDefault="0046604E" w:rsidP="002570E4">
            <w:pPr>
              <w:pStyle w:val="TAL"/>
              <w:keepNext w:val="0"/>
              <w:keepLines w:val="0"/>
            </w:pPr>
          </w:p>
        </w:tc>
        <w:tc>
          <w:tcPr>
            <w:tcW w:w="1700" w:type="dxa"/>
          </w:tcPr>
          <w:p w14:paraId="731F0C01" w14:textId="34A1400B"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91C6533" w14:textId="77777777" w:rsidR="0046604E" w:rsidRPr="005647EB" w:rsidRDefault="0046604E" w:rsidP="002570E4">
            <w:pPr>
              <w:pStyle w:val="TAL"/>
              <w:keepNext w:val="0"/>
              <w:keepLines w:val="0"/>
            </w:pPr>
          </w:p>
        </w:tc>
      </w:tr>
      <w:tr w:rsidR="0046604E" w:rsidRPr="005647EB" w14:paraId="59ED08A8" w14:textId="77777777" w:rsidTr="002570E4">
        <w:trPr>
          <w:jc w:val="center"/>
        </w:trPr>
        <w:tc>
          <w:tcPr>
            <w:tcW w:w="4436" w:type="dxa"/>
          </w:tcPr>
          <w:p w14:paraId="6CFBD873" w14:textId="6004F44B" w:rsidR="0046604E" w:rsidRPr="005647EB" w:rsidRDefault="002570E4" w:rsidP="002570E4">
            <w:pPr>
              <w:pStyle w:val="TAL"/>
              <w:keepNext w:val="0"/>
              <w:keepLines w:val="0"/>
            </w:pPr>
            <w:r w:rsidRPr="005647EB">
              <w:t xml:space="preserve">     </w:t>
            </w:r>
            <w:r w:rsidR="0046604E" w:rsidRPr="005647EB">
              <w:t>rsrqResult</w:t>
            </w:r>
          </w:p>
        </w:tc>
        <w:tc>
          <w:tcPr>
            <w:tcW w:w="2267" w:type="dxa"/>
          </w:tcPr>
          <w:p w14:paraId="14ABAAD7" w14:textId="77777777" w:rsidR="0046604E" w:rsidRPr="005647EB" w:rsidRDefault="0046604E" w:rsidP="002570E4">
            <w:pPr>
              <w:pStyle w:val="TAL"/>
              <w:keepNext w:val="0"/>
              <w:keepLines w:val="0"/>
            </w:pPr>
          </w:p>
        </w:tc>
        <w:tc>
          <w:tcPr>
            <w:tcW w:w="1700" w:type="dxa"/>
          </w:tcPr>
          <w:p w14:paraId="18C5C5B6" w14:textId="5C6544AA"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63E9528" w14:textId="77777777" w:rsidR="0046604E" w:rsidRPr="005647EB" w:rsidRDefault="0046604E" w:rsidP="002570E4">
            <w:pPr>
              <w:pStyle w:val="TAL"/>
              <w:keepNext w:val="0"/>
              <w:keepLines w:val="0"/>
            </w:pPr>
          </w:p>
        </w:tc>
      </w:tr>
      <w:tr w:rsidR="0046604E" w:rsidRPr="005647EB" w14:paraId="571D9204" w14:textId="77777777" w:rsidTr="002570E4">
        <w:trPr>
          <w:jc w:val="center"/>
        </w:trPr>
        <w:tc>
          <w:tcPr>
            <w:tcW w:w="4436" w:type="dxa"/>
          </w:tcPr>
          <w:p w14:paraId="7571E8E0" w14:textId="7F295B90" w:rsidR="0046604E" w:rsidRPr="005647EB" w:rsidRDefault="002570E4" w:rsidP="002570E4">
            <w:pPr>
              <w:pStyle w:val="TAL"/>
              <w:keepNext w:val="0"/>
              <w:keepLines w:val="0"/>
            </w:pPr>
            <w:r w:rsidRPr="005647EB">
              <w:t xml:space="preserve">   </w:t>
            </w:r>
            <w:r w:rsidR="0046604E" w:rsidRPr="005647EB">
              <w:t>}</w:t>
            </w:r>
          </w:p>
        </w:tc>
        <w:tc>
          <w:tcPr>
            <w:tcW w:w="2267" w:type="dxa"/>
          </w:tcPr>
          <w:p w14:paraId="2DFFBD08" w14:textId="77777777" w:rsidR="0046604E" w:rsidRPr="005647EB" w:rsidRDefault="0046604E" w:rsidP="002570E4">
            <w:pPr>
              <w:pStyle w:val="TAL"/>
              <w:keepNext w:val="0"/>
              <w:keepLines w:val="0"/>
            </w:pPr>
          </w:p>
        </w:tc>
        <w:tc>
          <w:tcPr>
            <w:tcW w:w="1700" w:type="dxa"/>
          </w:tcPr>
          <w:p w14:paraId="4703A5DC" w14:textId="77777777" w:rsidR="0046604E" w:rsidRPr="005647EB" w:rsidRDefault="0046604E" w:rsidP="002570E4">
            <w:pPr>
              <w:pStyle w:val="TAL"/>
              <w:keepNext w:val="0"/>
              <w:keepLines w:val="0"/>
            </w:pPr>
          </w:p>
        </w:tc>
        <w:tc>
          <w:tcPr>
            <w:tcW w:w="1133" w:type="dxa"/>
          </w:tcPr>
          <w:p w14:paraId="71FECD79" w14:textId="77777777" w:rsidR="0046604E" w:rsidRPr="005647EB" w:rsidRDefault="0046604E" w:rsidP="002570E4">
            <w:pPr>
              <w:pStyle w:val="TAL"/>
              <w:keepNext w:val="0"/>
              <w:keepLines w:val="0"/>
            </w:pPr>
          </w:p>
        </w:tc>
      </w:tr>
      <w:tr w:rsidR="0046604E" w:rsidRPr="005647EB" w14:paraId="2679AABF" w14:textId="77777777" w:rsidTr="002570E4">
        <w:trPr>
          <w:jc w:val="center"/>
        </w:trPr>
        <w:tc>
          <w:tcPr>
            <w:tcW w:w="4436" w:type="dxa"/>
          </w:tcPr>
          <w:p w14:paraId="2477956C" w14:textId="1A86113D" w:rsidR="0046604E" w:rsidRPr="005647EB" w:rsidRDefault="002570E4" w:rsidP="002570E4">
            <w:pPr>
              <w:pStyle w:val="TAL"/>
              <w:keepNext w:val="0"/>
              <w:keepLines w:val="0"/>
            </w:pPr>
            <w:r w:rsidRPr="005647EB">
              <w:t xml:space="preserve">   </w:t>
            </w:r>
            <w:r w:rsidR="0046604E" w:rsidRPr="005647EB">
              <w:rPr>
                <w:lang w:eastAsia="zh-CN"/>
              </w:rPr>
              <w:t>measResultNeighCells</w:t>
            </w:r>
            <w:r w:rsidRPr="005647EB">
              <w:t xml:space="preserve"> </w:t>
            </w:r>
            <w:r w:rsidR="0046604E" w:rsidRPr="005647EB">
              <w:t>CHOICE</w:t>
            </w:r>
            <w:r w:rsidRPr="005647EB">
              <w:t xml:space="preserve"> </w:t>
            </w:r>
            <w:r w:rsidR="0046604E" w:rsidRPr="005647EB">
              <w:t>{</w:t>
            </w:r>
          </w:p>
        </w:tc>
        <w:tc>
          <w:tcPr>
            <w:tcW w:w="2267" w:type="dxa"/>
          </w:tcPr>
          <w:p w14:paraId="1AAC0E47" w14:textId="77777777" w:rsidR="0046604E" w:rsidRPr="005647EB" w:rsidRDefault="0046604E" w:rsidP="002570E4">
            <w:pPr>
              <w:pStyle w:val="TAL"/>
              <w:keepNext w:val="0"/>
              <w:keepLines w:val="0"/>
            </w:pPr>
          </w:p>
        </w:tc>
        <w:tc>
          <w:tcPr>
            <w:tcW w:w="1700" w:type="dxa"/>
          </w:tcPr>
          <w:p w14:paraId="55AC7C8E" w14:textId="77777777" w:rsidR="0046604E" w:rsidRPr="005647EB" w:rsidRDefault="0046604E" w:rsidP="002570E4">
            <w:pPr>
              <w:pStyle w:val="TAL"/>
              <w:keepNext w:val="0"/>
              <w:keepLines w:val="0"/>
            </w:pPr>
          </w:p>
        </w:tc>
        <w:tc>
          <w:tcPr>
            <w:tcW w:w="1133" w:type="dxa"/>
          </w:tcPr>
          <w:p w14:paraId="5533275B" w14:textId="77777777" w:rsidR="0046604E" w:rsidRPr="005647EB" w:rsidRDefault="0046604E" w:rsidP="002570E4">
            <w:pPr>
              <w:pStyle w:val="TAL"/>
              <w:keepNext w:val="0"/>
              <w:keepLines w:val="0"/>
            </w:pPr>
          </w:p>
        </w:tc>
      </w:tr>
      <w:tr w:rsidR="0046604E" w:rsidRPr="005647EB" w14:paraId="16D0FB20" w14:textId="77777777" w:rsidTr="002570E4">
        <w:trPr>
          <w:jc w:val="center"/>
        </w:trPr>
        <w:tc>
          <w:tcPr>
            <w:tcW w:w="4436" w:type="dxa"/>
          </w:tcPr>
          <w:p w14:paraId="24982F50" w14:textId="55C78AFE" w:rsidR="0046604E" w:rsidRPr="005647EB" w:rsidRDefault="002570E4" w:rsidP="002570E4">
            <w:pPr>
              <w:pStyle w:val="TAL"/>
              <w:keepNext w:val="0"/>
              <w:keepLines w:val="0"/>
            </w:pPr>
            <w:r w:rsidRPr="005647EB">
              <w:t xml:space="preserve">      </w:t>
            </w:r>
            <w:r w:rsidR="0046604E" w:rsidRPr="005647EB">
              <w:t>measResultListEUTRA</w:t>
            </w:r>
          </w:p>
        </w:tc>
        <w:tc>
          <w:tcPr>
            <w:tcW w:w="2267" w:type="dxa"/>
          </w:tcPr>
          <w:p w14:paraId="7D5BE64D" w14:textId="77777777" w:rsidR="0046604E" w:rsidRPr="005647EB" w:rsidRDefault="0046604E" w:rsidP="002570E4">
            <w:pPr>
              <w:pStyle w:val="TAL"/>
              <w:keepNext w:val="0"/>
              <w:keepLines w:val="0"/>
            </w:pPr>
            <w:r w:rsidRPr="005647EB">
              <w:t>MeasResultListEUTRA</w:t>
            </w:r>
          </w:p>
        </w:tc>
        <w:tc>
          <w:tcPr>
            <w:tcW w:w="1700" w:type="dxa"/>
          </w:tcPr>
          <w:p w14:paraId="499F1ACC" w14:textId="77777777" w:rsidR="0046604E" w:rsidRPr="005647EB" w:rsidRDefault="0046604E" w:rsidP="002570E4">
            <w:pPr>
              <w:pStyle w:val="TAL"/>
              <w:keepNext w:val="0"/>
              <w:keepLines w:val="0"/>
            </w:pPr>
          </w:p>
        </w:tc>
        <w:tc>
          <w:tcPr>
            <w:tcW w:w="1133" w:type="dxa"/>
          </w:tcPr>
          <w:p w14:paraId="77D3E3A4" w14:textId="77777777" w:rsidR="0046604E" w:rsidRPr="005647EB" w:rsidRDefault="0046604E" w:rsidP="002570E4">
            <w:pPr>
              <w:pStyle w:val="TAL"/>
              <w:keepNext w:val="0"/>
              <w:keepLines w:val="0"/>
            </w:pPr>
          </w:p>
        </w:tc>
      </w:tr>
      <w:tr w:rsidR="0046604E" w:rsidRPr="005647EB" w14:paraId="0E82EAF5" w14:textId="77777777" w:rsidTr="002570E4">
        <w:trPr>
          <w:jc w:val="center"/>
        </w:trPr>
        <w:tc>
          <w:tcPr>
            <w:tcW w:w="4436" w:type="dxa"/>
          </w:tcPr>
          <w:p w14:paraId="6A3EA781" w14:textId="705D0F38" w:rsidR="0046604E" w:rsidRPr="005647EB" w:rsidRDefault="002570E4" w:rsidP="002570E4">
            <w:pPr>
              <w:pStyle w:val="TAL"/>
              <w:keepNext w:val="0"/>
              <w:keepLines w:val="0"/>
            </w:pPr>
            <w:r w:rsidRPr="005647EB">
              <w:t xml:space="preserve">   </w:t>
            </w:r>
            <w:r w:rsidR="0046604E" w:rsidRPr="005647EB">
              <w:t>}</w:t>
            </w:r>
          </w:p>
        </w:tc>
        <w:tc>
          <w:tcPr>
            <w:tcW w:w="2267" w:type="dxa"/>
          </w:tcPr>
          <w:p w14:paraId="00ACF881" w14:textId="77777777" w:rsidR="0046604E" w:rsidRPr="005647EB" w:rsidRDefault="0046604E" w:rsidP="002570E4">
            <w:pPr>
              <w:pStyle w:val="TAL"/>
              <w:keepNext w:val="0"/>
              <w:keepLines w:val="0"/>
            </w:pPr>
          </w:p>
        </w:tc>
        <w:tc>
          <w:tcPr>
            <w:tcW w:w="1700" w:type="dxa"/>
          </w:tcPr>
          <w:p w14:paraId="06C60AEA" w14:textId="77777777" w:rsidR="0046604E" w:rsidRPr="005647EB" w:rsidRDefault="0046604E" w:rsidP="002570E4">
            <w:pPr>
              <w:pStyle w:val="TAL"/>
              <w:keepNext w:val="0"/>
              <w:keepLines w:val="0"/>
            </w:pPr>
          </w:p>
        </w:tc>
        <w:tc>
          <w:tcPr>
            <w:tcW w:w="1133" w:type="dxa"/>
          </w:tcPr>
          <w:p w14:paraId="769D6043" w14:textId="77777777" w:rsidR="0046604E" w:rsidRPr="005647EB" w:rsidRDefault="0046604E" w:rsidP="002570E4">
            <w:pPr>
              <w:pStyle w:val="TAL"/>
              <w:keepNext w:val="0"/>
              <w:keepLines w:val="0"/>
            </w:pPr>
          </w:p>
        </w:tc>
      </w:tr>
      <w:tr w:rsidR="0046604E" w:rsidRPr="005647EB" w14:paraId="3E6DBE99" w14:textId="77777777" w:rsidTr="002570E4">
        <w:trPr>
          <w:jc w:val="center"/>
        </w:trPr>
        <w:tc>
          <w:tcPr>
            <w:tcW w:w="4436" w:type="dxa"/>
          </w:tcPr>
          <w:p w14:paraId="4F7C7792" w14:textId="77777777" w:rsidR="0046604E" w:rsidRPr="005647EB" w:rsidRDefault="0046604E" w:rsidP="002570E4">
            <w:pPr>
              <w:pStyle w:val="TAL"/>
              <w:keepNext w:val="0"/>
              <w:keepLines w:val="0"/>
            </w:pPr>
            <w:r w:rsidRPr="005647EB">
              <w:t>}</w:t>
            </w:r>
          </w:p>
        </w:tc>
        <w:tc>
          <w:tcPr>
            <w:tcW w:w="2267" w:type="dxa"/>
          </w:tcPr>
          <w:p w14:paraId="7503E936" w14:textId="77777777" w:rsidR="0046604E" w:rsidRPr="005647EB" w:rsidRDefault="0046604E" w:rsidP="002570E4">
            <w:pPr>
              <w:pStyle w:val="TAL"/>
              <w:keepNext w:val="0"/>
              <w:keepLines w:val="0"/>
            </w:pPr>
          </w:p>
        </w:tc>
        <w:tc>
          <w:tcPr>
            <w:tcW w:w="1700" w:type="dxa"/>
          </w:tcPr>
          <w:p w14:paraId="3216C044" w14:textId="77777777" w:rsidR="0046604E" w:rsidRPr="005647EB" w:rsidRDefault="0046604E" w:rsidP="002570E4">
            <w:pPr>
              <w:pStyle w:val="TAL"/>
              <w:keepNext w:val="0"/>
              <w:keepLines w:val="0"/>
            </w:pPr>
          </w:p>
        </w:tc>
        <w:tc>
          <w:tcPr>
            <w:tcW w:w="1133" w:type="dxa"/>
          </w:tcPr>
          <w:p w14:paraId="2DDAD017" w14:textId="77777777" w:rsidR="0046604E" w:rsidRPr="005647EB" w:rsidRDefault="0046604E" w:rsidP="002570E4">
            <w:pPr>
              <w:pStyle w:val="TAL"/>
              <w:keepNext w:val="0"/>
              <w:keepLines w:val="0"/>
            </w:pPr>
          </w:p>
        </w:tc>
      </w:tr>
    </w:tbl>
    <w:p w14:paraId="1335CEEC" w14:textId="77777777" w:rsidR="0046604E" w:rsidRPr="005647EB" w:rsidRDefault="0046604E" w:rsidP="002570E4">
      <w:pPr>
        <w:rPr>
          <w:lang w:eastAsia="zh-CN"/>
        </w:rPr>
      </w:pPr>
    </w:p>
    <w:p w14:paraId="124FF753" w14:textId="77777777" w:rsidR="00123ECE" w:rsidRPr="005647EB" w:rsidRDefault="00123ECE" w:rsidP="002570E4">
      <w:pPr>
        <w:pStyle w:val="Heading4"/>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.5</w:t>
      </w:r>
      <w:r w:rsidRPr="005647EB">
        <w:tab/>
        <w:t>Test requirement</w:t>
      </w:r>
    </w:p>
    <w:p w14:paraId="20CFD87C" w14:textId="77777777" w:rsidR="00123ECE" w:rsidRPr="005647EB" w:rsidRDefault="00123ECE" w:rsidP="002570E4">
      <w:pPr>
        <w:rPr>
          <w:lang w:eastAsia="zh-CN"/>
        </w:rPr>
      </w:pPr>
      <w:r w:rsidRPr="005647EB">
        <w:t xml:space="preserve">Tables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.4.1-1 and 8.</w:t>
      </w:r>
      <w:r w:rsidRPr="005647EB">
        <w:rPr>
          <w:lang w:eastAsia="zh-CN"/>
        </w:rPr>
        <w:t>4</w:t>
      </w:r>
      <w:r w:rsidRPr="005647EB">
        <w:t>.</w:t>
      </w:r>
      <w:r w:rsidRPr="005647EB">
        <w:rPr>
          <w:lang w:eastAsia="zh-CN"/>
        </w:rPr>
        <w:t>4</w:t>
      </w:r>
      <w:r w:rsidRPr="005647EB">
        <w:t xml:space="preserve">.5-1 define the primary level settings including test tolerances for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 cell using autonomous gaps</w:t>
      </w:r>
      <w:r w:rsidRPr="005647EB">
        <w:rPr>
          <w:lang w:eastAsia="zh-CN"/>
        </w:rPr>
        <w:t xml:space="preserve"> test.</w:t>
      </w:r>
    </w:p>
    <w:p w14:paraId="60B0E2C3" w14:textId="77777777" w:rsidR="00123ECE" w:rsidRPr="005647EB" w:rsidRDefault="00123ECE" w:rsidP="0099395D">
      <w:pPr>
        <w:pStyle w:val="TH"/>
        <w:rPr>
          <w:lang w:eastAsia="zh-CN"/>
        </w:rPr>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 xml:space="preserve">.5-1: Cell Specific Test requirement Parameters for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 cell using autonomous gaps</w:t>
      </w:r>
    </w:p>
    <w:tbl>
      <w:tblPr>
        <w:tblW w:w="4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77"/>
        <w:gridCol w:w="1447"/>
        <w:gridCol w:w="966"/>
        <w:gridCol w:w="966"/>
        <w:gridCol w:w="968"/>
        <w:gridCol w:w="933"/>
        <w:gridCol w:w="962"/>
        <w:gridCol w:w="962"/>
      </w:tblGrid>
      <w:tr w:rsidR="00123ECE" w:rsidRPr="005647EB" w14:paraId="2A8EDD16" w14:textId="77777777" w:rsidTr="006D30B7">
        <w:trPr>
          <w:cantSplit/>
          <w:tblHeader/>
          <w:jc w:val="center"/>
        </w:trPr>
        <w:tc>
          <w:tcPr>
            <w:tcW w:w="1241" w:type="pct"/>
            <w:vMerge w:val="restart"/>
            <w:tcBorders>
              <w:top w:val="single" w:sz="4" w:space="0" w:color="auto"/>
              <w:left w:val="single" w:sz="4" w:space="0" w:color="auto"/>
            </w:tcBorders>
          </w:tcPr>
          <w:p w14:paraId="7CF84B3F" w14:textId="77777777" w:rsidR="00123ECE" w:rsidRPr="005647EB" w:rsidRDefault="00123ECE" w:rsidP="0099395D">
            <w:pPr>
              <w:pStyle w:val="TAH"/>
              <w:rPr>
                <w:rFonts w:cs="v4.2.0"/>
              </w:rPr>
            </w:pPr>
            <w:r w:rsidRPr="005647EB">
              <w:rPr>
                <w:rFonts w:cs="v4.2.0"/>
              </w:rPr>
              <w:t>Parameter</w:t>
            </w:r>
          </w:p>
        </w:tc>
        <w:tc>
          <w:tcPr>
            <w:tcW w:w="755" w:type="pct"/>
            <w:vMerge w:val="restart"/>
            <w:tcBorders>
              <w:top w:val="single" w:sz="4" w:space="0" w:color="auto"/>
            </w:tcBorders>
          </w:tcPr>
          <w:p w14:paraId="5C6BAC1E" w14:textId="77777777" w:rsidR="00123ECE" w:rsidRPr="005647EB" w:rsidRDefault="00123ECE" w:rsidP="0099395D">
            <w:pPr>
              <w:pStyle w:val="TAH"/>
              <w:rPr>
                <w:rFonts w:cs="v4.2.0"/>
              </w:rPr>
            </w:pPr>
            <w:r w:rsidRPr="005647EB">
              <w:rPr>
                <w:rFonts w:cs="v4.2.0"/>
              </w:rPr>
              <w:t>Unit</w:t>
            </w:r>
          </w:p>
        </w:tc>
        <w:tc>
          <w:tcPr>
            <w:tcW w:w="1513" w:type="pct"/>
            <w:gridSpan w:val="3"/>
            <w:tcBorders>
              <w:top w:val="single" w:sz="4" w:space="0" w:color="auto"/>
            </w:tcBorders>
          </w:tcPr>
          <w:p w14:paraId="29B6DB08" w14:textId="3995CDA1" w:rsidR="00123ECE" w:rsidRPr="005647EB" w:rsidRDefault="00123ECE" w:rsidP="0099395D">
            <w:pPr>
              <w:pStyle w:val="TAH"/>
              <w:rPr>
                <w:rFonts w:cs="v4.2.0"/>
              </w:rPr>
            </w:pPr>
            <w:r w:rsidRPr="005647EB">
              <w:rPr>
                <w:rFonts w:cs="v4.2.0"/>
              </w:rPr>
              <w:t>Cell</w:t>
            </w:r>
            <w:r w:rsidR="002570E4" w:rsidRPr="005647EB">
              <w:rPr>
                <w:rFonts w:cs="v4.2.0"/>
              </w:rPr>
              <w:t xml:space="preserve"> </w:t>
            </w:r>
            <w:r w:rsidRPr="005647EB">
              <w:rPr>
                <w:rFonts w:cs="v4.2.0"/>
              </w:rPr>
              <w:t>1</w:t>
            </w:r>
          </w:p>
        </w:tc>
        <w:tc>
          <w:tcPr>
            <w:tcW w:w="1491" w:type="pct"/>
            <w:gridSpan w:val="3"/>
            <w:tcBorders>
              <w:top w:val="single" w:sz="4" w:space="0" w:color="auto"/>
              <w:right w:val="single" w:sz="4" w:space="0" w:color="auto"/>
            </w:tcBorders>
          </w:tcPr>
          <w:p w14:paraId="66FD9D77" w14:textId="352E1F9D" w:rsidR="00123ECE" w:rsidRPr="005647EB" w:rsidRDefault="00123ECE" w:rsidP="0099395D">
            <w:pPr>
              <w:pStyle w:val="TAH"/>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4BC9E235" w14:textId="77777777" w:rsidTr="006D30B7">
        <w:trPr>
          <w:cantSplit/>
          <w:tblHeader/>
          <w:jc w:val="center"/>
        </w:trPr>
        <w:tc>
          <w:tcPr>
            <w:tcW w:w="1241" w:type="pct"/>
            <w:vMerge/>
            <w:tcBorders>
              <w:left w:val="single" w:sz="4" w:space="0" w:color="auto"/>
              <w:bottom w:val="single" w:sz="4" w:space="0" w:color="auto"/>
            </w:tcBorders>
          </w:tcPr>
          <w:p w14:paraId="45C45C53" w14:textId="77777777" w:rsidR="00123ECE" w:rsidRPr="005647EB" w:rsidRDefault="00123ECE" w:rsidP="0099395D">
            <w:pPr>
              <w:pStyle w:val="TAH"/>
              <w:rPr>
                <w:rFonts w:cs="v4.2.0"/>
              </w:rPr>
            </w:pPr>
          </w:p>
        </w:tc>
        <w:tc>
          <w:tcPr>
            <w:tcW w:w="755" w:type="pct"/>
            <w:vMerge/>
            <w:tcBorders>
              <w:bottom w:val="single" w:sz="4" w:space="0" w:color="auto"/>
            </w:tcBorders>
          </w:tcPr>
          <w:p w14:paraId="1916B2FF" w14:textId="77777777" w:rsidR="00123ECE" w:rsidRPr="005647EB" w:rsidRDefault="00123ECE" w:rsidP="0099395D">
            <w:pPr>
              <w:pStyle w:val="TAH"/>
              <w:rPr>
                <w:rFonts w:cs="v4.2.0"/>
              </w:rPr>
            </w:pPr>
          </w:p>
        </w:tc>
        <w:tc>
          <w:tcPr>
            <w:tcW w:w="504" w:type="pct"/>
            <w:tcBorders>
              <w:bottom w:val="single" w:sz="4" w:space="0" w:color="auto"/>
            </w:tcBorders>
          </w:tcPr>
          <w:p w14:paraId="16DDA81F" w14:textId="77777777" w:rsidR="00123ECE" w:rsidRPr="005647EB" w:rsidRDefault="00123ECE" w:rsidP="0099395D">
            <w:pPr>
              <w:pStyle w:val="TAH"/>
              <w:rPr>
                <w:rFonts w:cs="v4.2.0"/>
                <w:lang w:eastAsia="zh-CN"/>
              </w:rPr>
            </w:pPr>
            <w:r w:rsidRPr="005647EB">
              <w:rPr>
                <w:rFonts w:cs="v4.2.0"/>
                <w:lang w:eastAsia="zh-CN"/>
              </w:rPr>
              <w:t>T1</w:t>
            </w:r>
          </w:p>
        </w:tc>
        <w:tc>
          <w:tcPr>
            <w:tcW w:w="504" w:type="pct"/>
            <w:tcBorders>
              <w:bottom w:val="single" w:sz="4" w:space="0" w:color="auto"/>
            </w:tcBorders>
          </w:tcPr>
          <w:p w14:paraId="50876BAD" w14:textId="77777777" w:rsidR="00123ECE" w:rsidRPr="005647EB" w:rsidRDefault="00123ECE" w:rsidP="0099395D">
            <w:pPr>
              <w:pStyle w:val="TAH"/>
              <w:rPr>
                <w:rFonts w:cs="v4.2.0"/>
                <w:lang w:eastAsia="zh-CN"/>
              </w:rPr>
            </w:pPr>
            <w:r w:rsidRPr="005647EB">
              <w:rPr>
                <w:rFonts w:cs="v4.2.0"/>
                <w:lang w:eastAsia="zh-CN"/>
              </w:rPr>
              <w:t>T2</w:t>
            </w:r>
          </w:p>
        </w:tc>
        <w:tc>
          <w:tcPr>
            <w:tcW w:w="505" w:type="pct"/>
            <w:tcBorders>
              <w:bottom w:val="single" w:sz="4" w:space="0" w:color="auto"/>
            </w:tcBorders>
          </w:tcPr>
          <w:p w14:paraId="763AB173" w14:textId="77777777" w:rsidR="00123ECE" w:rsidRPr="005647EB" w:rsidRDefault="00123ECE" w:rsidP="0099395D">
            <w:pPr>
              <w:pStyle w:val="TAH"/>
              <w:rPr>
                <w:rFonts w:cs="v4.2.0"/>
                <w:lang w:eastAsia="zh-CN"/>
              </w:rPr>
            </w:pPr>
            <w:r w:rsidRPr="005647EB">
              <w:rPr>
                <w:rFonts w:cs="v4.2.0"/>
                <w:lang w:eastAsia="zh-CN"/>
              </w:rPr>
              <w:t>T3</w:t>
            </w:r>
          </w:p>
        </w:tc>
        <w:tc>
          <w:tcPr>
            <w:tcW w:w="487" w:type="pct"/>
            <w:tcBorders>
              <w:bottom w:val="single" w:sz="4" w:space="0" w:color="auto"/>
            </w:tcBorders>
          </w:tcPr>
          <w:p w14:paraId="44B66E4E" w14:textId="77777777" w:rsidR="00123ECE" w:rsidRPr="005647EB" w:rsidRDefault="00123ECE" w:rsidP="0099395D">
            <w:pPr>
              <w:pStyle w:val="TAH"/>
              <w:rPr>
                <w:rFonts w:cs="v4.2.0"/>
                <w:lang w:eastAsia="zh-CN"/>
              </w:rPr>
            </w:pPr>
            <w:r w:rsidRPr="005647EB">
              <w:rPr>
                <w:rFonts w:cs="v4.2.0"/>
                <w:lang w:eastAsia="zh-CN"/>
              </w:rPr>
              <w:t>T1</w:t>
            </w:r>
          </w:p>
        </w:tc>
        <w:tc>
          <w:tcPr>
            <w:tcW w:w="502" w:type="pct"/>
            <w:tcBorders>
              <w:bottom w:val="single" w:sz="4" w:space="0" w:color="auto"/>
            </w:tcBorders>
          </w:tcPr>
          <w:p w14:paraId="25B284F9" w14:textId="77777777" w:rsidR="00123ECE" w:rsidRPr="005647EB" w:rsidRDefault="00123ECE" w:rsidP="0099395D">
            <w:pPr>
              <w:pStyle w:val="TAH"/>
              <w:rPr>
                <w:rFonts w:cs="v4.2.0"/>
                <w:lang w:eastAsia="zh-CN"/>
              </w:rPr>
            </w:pPr>
            <w:r w:rsidRPr="005647EB">
              <w:rPr>
                <w:rFonts w:cs="v4.2.0"/>
                <w:lang w:eastAsia="zh-CN"/>
              </w:rPr>
              <w:t>T2</w:t>
            </w:r>
          </w:p>
        </w:tc>
        <w:tc>
          <w:tcPr>
            <w:tcW w:w="502" w:type="pct"/>
            <w:tcBorders>
              <w:bottom w:val="single" w:sz="4" w:space="0" w:color="auto"/>
            </w:tcBorders>
          </w:tcPr>
          <w:p w14:paraId="4CA407BE" w14:textId="77777777" w:rsidR="00123ECE" w:rsidRPr="005647EB" w:rsidRDefault="00123ECE" w:rsidP="0099395D">
            <w:pPr>
              <w:pStyle w:val="TAH"/>
              <w:rPr>
                <w:rFonts w:cs="v4.2.0"/>
                <w:lang w:eastAsia="zh-CN"/>
              </w:rPr>
            </w:pPr>
            <w:r w:rsidRPr="005647EB">
              <w:rPr>
                <w:rFonts w:cs="v4.2.0"/>
                <w:lang w:eastAsia="zh-CN"/>
              </w:rPr>
              <w:t>T3</w:t>
            </w:r>
          </w:p>
        </w:tc>
      </w:tr>
      <w:tr w:rsidR="00123ECE" w:rsidRPr="005647EB" w14:paraId="168DCF41" w14:textId="77777777" w:rsidTr="002570E4">
        <w:trPr>
          <w:cantSplit/>
          <w:jc w:val="center"/>
        </w:trPr>
        <w:tc>
          <w:tcPr>
            <w:tcW w:w="1241" w:type="pct"/>
            <w:tcBorders>
              <w:left w:val="single" w:sz="4" w:space="0" w:color="auto"/>
              <w:bottom w:val="single" w:sz="4" w:space="0" w:color="auto"/>
            </w:tcBorders>
          </w:tcPr>
          <w:p w14:paraId="1AF7F175" w14:textId="3F9FC610" w:rsidR="00123ECE" w:rsidRPr="005647EB" w:rsidRDefault="00123ECE" w:rsidP="0099395D">
            <w:pPr>
              <w:pStyle w:val="TAL"/>
            </w:pPr>
            <w:r w:rsidRPr="005647EB">
              <w:t>E-UTRA</w:t>
            </w:r>
            <w:r w:rsidR="002570E4" w:rsidRPr="005647EB">
              <w:t xml:space="preserve"> </w:t>
            </w:r>
            <w:r w:rsidRPr="005647EB">
              <w:t>RF</w:t>
            </w:r>
            <w:r w:rsidR="002570E4" w:rsidRPr="005647EB">
              <w:t xml:space="preserve"> </w:t>
            </w:r>
            <w:r w:rsidRPr="005647EB">
              <w:t>Channel</w:t>
            </w:r>
            <w:r w:rsidR="002570E4" w:rsidRPr="005647EB">
              <w:t xml:space="preserve"> </w:t>
            </w:r>
            <w:r w:rsidRPr="005647EB">
              <w:t>Number</w:t>
            </w:r>
          </w:p>
        </w:tc>
        <w:tc>
          <w:tcPr>
            <w:tcW w:w="755" w:type="pct"/>
            <w:tcBorders>
              <w:bottom w:val="single" w:sz="4" w:space="0" w:color="auto"/>
            </w:tcBorders>
          </w:tcPr>
          <w:p w14:paraId="34F6E60E" w14:textId="77777777" w:rsidR="00123ECE" w:rsidRPr="005647EB" w:rsidRDefault="00123ECE" w:rsidP="0099395D">
            <w:pPr>
              <w:pStyle w:val="TAH"/>
              <w:rPr>
                <w:rFonts w:cs="v4.2.0"/>
                <w:b w:val="0"/>
                <w:bCs/>
              </w:rPr>
            </w:pPr>
          </w:p>
        </w:tc>
        <w:tc>
          <w:tcPr>
            <w:tcW w:w="1513" w:type="pct"/>
            <w:gridSpan w:val="3"/>
          </w:tcPr>
          <w:p w14:paraId="7EE464AC" w14:textId="77777777" w:rsidR="00123ECE" w:rsidRPr="005647EB" w:rsidRDefault="00123ECE" w:rsidP="0099395D">
            <w:pPr>
              <w:pStyle w:val="TAH"/>
              <w:rPr>
                <w:rFonts w:cs="v4.2.0"/>
                <w:b w:val="0"/>
                <w:bCs/>
              </w:rPr>
            </w:pPr>
            <w:r w:rsidRPr="005647EB">
              <w:rPr>
                <w:rFonts w:cs="v4.2.0"/>
                <w:b w:val="0"/>
                <w:bCs/>
              </w:rPr>
              <w:t>1</w:t>
            </w:r>
          </w:p>
        </w:tc>
        <w:tc>
          <w:tcPr>
            <w:tcW w:w="1491" w:type="pct"/>
            <w:gridSpan w:val="3"/>
            <w:tcBorders>
              <w:bottom w:val="single" w:sz="4" w:space="0" w:color="auto"/>
            </w:tcBorders>
          </w:tcPr>
          <w:p w14:paraId="1AF72687" w14:textId="77777777" w:rsidR="00123ECE" w:rsidRPr="005647EB" w:rsidRDefault="00123ECE" w:rsidP="0099395D">
            <w:pPr>
              <w:pStyle w:val="TAH"/>
              <w:rPr>
                <w:rFonts w:cs="v4.2.0"/>
                <w:b w:val="0"/>
                <w:bCs/>
                <w:lang w:eastAsia="zh-CN"/>
              </w:rPr>
            </w:pPr>
            <w:r w:rsidRPr="005647EB">
              <w:rPr>
                <w:rFonts w:cs="v4.2.0"/>
                <w:b w:val="0"/>
                <w:bCs/>
                <w:lang w:eastAsia="zh-CN"/>
              </w:rPr>
              <w:t>2</w:t>
            </w:r>
          </w:p>
        </w:tc>
      </w:tr>
      <w:tr w:rsidR="00123ECE" w:rsidRPr="005647EB" w14:paraId="70487EBE" w14:textId="77777777" w:rsidTr="002570E4">
        <w:trPr>
          <w:cantSplit/>
          <w:jc w:val="center"/>
        </w:trPr>
        <w:tc>
          <w:tcPr>
            <w:tcW w:w="1241" w:type="pct"/>
            <w:tcBorders>
              <w:left w:val="single" w:sz="4" w:space="0" w:color="auto"/>
              <w:bottom w:val="single" w:sz="4" w:space="0" w:color="auto"/>
            </w:tcBorders>
          </w:tcPr>
          <w:p w14:paraId="5954ABA8" w14:textId="77777777" w:rsidR="00123ECE" w:rsidRPr="005647EB" w:rsidRDefault="00123ECE" w:rsidP="0099395D">
            <w:pPr>
              <w:pStyle w:val="TAL"/>
            </w:pPr>
            <w:r w:rsidRPr="005647EB">
              <w:t>BW</w:t>
            </w:r>
            <w:r w:rsidRPr="005647EB">
              <w:rPr>
                <w:vertAlign w:val="subscript"/>
              </w:rPr>
              <w:t>channel</w:t>
            </w:r>
          </w:p>
        </w:tc>
        <w:tc>
          <w:tcPr>
            <w:tcW w:w="755" w:type="pct"/>
            <w:tcBorders>
              <w:bottom w:val="single" w:sz="4" w:space="0" w:color="auto"/>
            </w:tcBorders>
          </w:tcPr>
          <w:p w14:paraId="204A2AF8" w14:textId="77777777" w:rsidR="00123ECE" w:rsidRPr="005647EB" w:rsidRDefault="00123ECE" w:rsidP="0099395D">
            <w:pPr>
              <w:pStyle w:val="TAH"/>
              <w:rPr>
                <w:rFonts w:cs="v4.2.0"/>
                <w:b w:val="0"/>
                <w:bCs/>
              </w:rPr>
            </w:pPr>
            <w:r w:rsidRPr="005647EB">
              <w:rPr>
                <w:rFonts w:cs="v4.2.0"/>
                <w:b w:val="0"/>
                <w:bCs/>
              </w:rPr>
              <w:t>MHz</w:t>
            </w:r>
          </w:p>
        </w:tc>
        <w:tc>
          <w:tcPr>
            <w:tcW w:w="1513" w:type="pct"/>
            <w:gridSpan w:val="3"/>
          </w:tcPr>
          <w:p w14:paraId="585F24E3" w14:textId="77777777" w:rsidR="00123ECE" w:rsidRPr="005647EB" w:rsidRDefault="00123ECE" w:rsidP="0099395D">
            <w:pPr>
              <w:pStyle w:val="TAH"/>
              <w:rPr>
                <w:rFonts w:cs="v4.2.0"/>
                <w:b w:val="0"/>
                <w:bCs/>
              </w:rPr>
            </w:pPr>
            <w:r w:rsidRPr="005647EB">
              <w:rPr>
                <w:rFonts w:cs="v4.2.0"/>
                <w:b w:val="0"/>
                <w:bCs/>
              </w:rPr>
              <w:t>10</w:t>
            </w:r>
          </w:p>
        </w:tc>
        <w:tc>
          <w:tcPr>
            <w:tcW w:w="1491" w:type="pct"/>
            <w:gridSpan w:val="3"/>
            <w:tcBorders>
              <w:bottom w:val="single" w:sz="4" w:space="0" w:color="auto"/>
            </w:tcBorders>
          </w:tcPr>
          <w:p w14:paraId="55170C87" w14:textId="77777777" w:rsidR="00123ECE" w:rsidRPr="005647EB" w:rsidRDefault="00123ECE" w:rsidP="0099395D">
            <w:pPr>
              <w:pStyle w:val="TAH"/>
              <w:rPr>
                <w:rFonts w:cs="v4.2.0"/>
                <w:b w:val="0"/>
                <w:bCs/>
              </w:rPr>
            </w:pPr>
            <w:r w:rsidRPr="005647EB">
              <w:rPr>
                <w:rFonts w:cs="v4.2.0"/>
                <w:b w:val="0"/>
                <w:bCs/>
              </w:rPr>
              <w:t>10</w:t>
            </w:r>
          </w:p>
        </w:tc>
      </w:tr>
      <w:tr w:rsidR="00123ECE" w:rsidRPr="005647EB" w14:paraId="7CE67DCA" w14:textId="77777777" w:rsidTr="002570E4">
        <w:trPr>
          <w:cantSplit/>
          <w:jc w:val="center"/>
        </w:trPr>
        <w:tc>
          <w:tcPr>
            <w:tcW w:w="1241" w:type="pct"/>
            <w:tcBorders>
              <w:left w:val="single" w:sz="4" w:space="0" w:color="auto"/>
              <w:bottom w:val="single" w:sz="4" w:space="0" w:color="auto"/>
            </w:tcBorders>
          </w:tcPr>
          <w:p w14:paraId="283327DA" w14:textId="18F396EC" w:rsidR="00123ECE" w:rsidRPr="005647EB" w:rsidRDefault="00123ECE" w:rsidP="0099395D">
            <w:pPr>
              <w:pStyle w:val="TAL"/>
            </w:pPr>
            <w:r w:rsidRPr="005647EB">
              <w:t>OCNG</w:t>
            </w:r>
            <w:r w:rsidR="002570E4" w:rsidRPr="005647EB">
              <w:t xml:space="preserve"> </w:t>
            </w:r>
            <w:r w:rsidRPr="005647EB">
              <w:t>Patterns</w:t>
            </w:r>
            <w:r w:rsidR="002570E4" w:rsidRPr="005647EB">
              <w:t xml:space="preserve"> </w:t>
            </w:r>
            <w:r w:rsidRPr="005647EB">
              <w:t>defined</w:t>
            </w:r>
            <w:r w:rsidR="002570E4" w:rsidRPr="005647EB">
              <w:t xml:space="preserve"> </w:t>
            </w:r>
            <w:r w:rsidRPr="005647EB">
              <w:t>in</w:t>
            </w:r>
            <w:r w:rsidR="002570E4" w:rsidRPr="005647EB">
              <w:t xml:space="preserve"> </w:t>
            </w:r>
            <w:r w:rsidRPr="005647EB">
              <w:rPr>
                <w:lang w:eastAsia="zh-CN"/>
              </w:rPr>
              <w:t>D</w:t>
            </w:r>
            <w:r w:rsidRPr="005647EB">
              <w:t>.</w:t>
            </w:r>
            <w:r w:rsidRPr="005647EB">
              <w:rPr>
                <w:lang w:eastAsia="zh-CN"/>
              </w:rPr>
              <w:t>2</w:t>
            </w:r>
            <w:r w:rsidRPr="005647EB">
              <w:t>.1</w:t>
            </w:r>
            <w:r w:rsidR="002570E4" w:rsidRPr="005647EB">
              <w:t xml:space="preserve"> </w:t>
            </w:r>
            <w:r w:rsidRPr="005647EB">
              <w:t>(OP.1</w:t>
            </w:r>
            <w:r w:rsidR="002570E4" w:rsidRPr="005647EB">
              <w:t xml:space="preserve"> </w:t>
            </w:r>
            <w:r w:rsidRPr="005647EB">
              <w:rPr>
                <w:lang w:eastAsia="zh-CN"/>
              </w:rPr>
              <w:t>T</w:t>
            </w:r>
            <w:r w:rsidRPr="005647EB">
              <w:t>DD)</w:t>
            </w:r>
            <w:r w:rsidR="002570E4" w:rsidRPr="005647EB">
              <w:t xml:space="preserve"> </w:t>
            </w:r>
            <w:r w:rsidRPr="005647EB">
              <w:t>and</w:t>
            </w:r>
            <w:r w:rsidR="002570E4" w:rsidRPr="005647EB">
              <w:t xml:space="preserve"> </w:t>
            </w:r>
            <w:r w:rsidRPr="005647EB">
              <w:t>in</w:t>
            </w:r>
            <w:r w:rsidR="002570E4" w:rsidRPr="005647EB">
              <w:t xml:space="preserve"> </w:t>
            </w:r>
            <w:r w:rsidRPr="005647EB">
              <w:rPr>
                <w:lang w:eastAsia="zh-CN"/>
              </w:rPr>
              <w:t>D</w:t>
            </w:r>
            <w:r w:rsidRPr="005647EB">
              <w:t>.</w:t>
            </w:r>
            <w:r w:rsidRPr="005647EB">
              <w:rPr>
                <w:lang w:eastAsia="zh-CN"/>
              </w:rPr>
              <w:t>2</w:t>
            </w:r>
            <w:r w:rsidRPr="005647EB">
              <w:t>.2</w:t>
            </w:r>
            <w:r w:rsidR="002570E4" w:rsidRPr="005647EB">
              <w:t xml:space="preserve"> </w:t>
            </w:r>
            <w:r w:rsidRPr="005647EB">
              <w:t>(OP.2</w:t>
            </w:r>
            <w:r w:rsidR="002570E4" w:rsidRPr="005647EB">
              <w:t xml:space="preserve"> </w:t>
            </w:r>
            <w:r w:rsidRPr="005647EB">
              <w:rPr>
                <w:lang w:eastAsia="zh-CN"/>
              </w:rPr>
              <w:t>T</w:t>
            </w:r>
            <w:r w:rsidRPr="005647EB">
              <w:t>DD)</w:t>
            </w:r>
          </w:p>
        </w:tc>
        <w:tc>
          <w:tcPr>
            <w:tcW w:w="755" w:type="pct"/>
            <w:tcBorders>
              <w:bottom w:val="single" w:sz="4" w:space="0" w:color="auto"/>
            </w:tcBorders>
          </w:tcPr>
          <w:p w14:paraId="4D8C8E2B" w14:textId="77777777" w:rsidR="00123ECE" w:rsidRPr="005647EB" w:rsidRDefault="00123ECE" w:rsidP="0099395D">
            <w:pPr>
              <w:pStyle w:val="TAH"/>
              <w:rPr>
                <w:rFonts w:cs="v4.2.0"/>
                <w:b w:val="0"/>
                <w:bCs/>
              </w:rPr>
            </w:pPr>
          </w:p>
        </w:tc>
        <w:tc>
          <w:tcPr>
            <w:tcW w:w="504" w:type="pct"/>
          </w:tcPr>
          <w:p w14:paraId="2436D566" w14:textId="74D65EDF" w:rsidR="00123ECE" w:rsidRPr="005647EB" w:rsidRDefault="00123ECE" w:rsidP="0099395D">
            <w:pPr>
              <w:pStyle w:val="TAH"/>
              <w:rPr>
                <w:rFonts w:cs="v4.2.0"/>
                <w:b w:val="0"/>
                <w:bCs/>
              </w:rPr>
            </w:pPr>
            <w:r w:rsidRPr="005647EB">
              <w:rPr>
                <w:b w:val="0"/>
                <w:bCs/>
              </w:rPr>
              <w:t>OP.1</w:t>
            </w:r>
            <w:r w:rsidR="002570E4" w:rsidRPr="005647EB">
              <w:rPr>
                <w:b w:val="0"/>
                <w:bCs/>
              </w:rPr>
              <w:t xml:space="preserve"> </w:t>
            </w:r>
            <w:r w:rsidRPr="005647EB">
              <w:rPr>
                <w:b w:val="0"/>
                <w:bCs/>
                <w:lang w:eastAsia="zh-CN"/>
              </w:rPr>
              <w:t>T</w:t>
            </w:r>
            <w:r w:rsidRPr="005647EB">
              <w:rPr>
                <w:b w:val="0"/>
                <w:bCs/>
              </w:rPr>
              <w:t>DD</w:t>
            </w:r>
          </w:p>
        </w:tc>
        <w:tc>
          <w:tcPr>
            <w:tcW w:w="504" w:type="pct"/>
          </w:tcPr>
          <w:p w14:paraId="66A5725C" w14:textId="0152F3AE" w:rsidR="00123ECE" w:rsidRPr="005647EB" w:rsidRDefault="00123ECE" w:rsidP="0099395D">
            <w:pPr>
              <w:pStyle w:val="TAH"/>
              <w:rPr>
                <w:rFonts w:cs="v4.2.0"/>
                <w:b w:val="0"/>
                <w:bCs/>
              </w:rPr>
            </w:pPr>
            <w:r w:rsidRPr="005647EB">
              <w:rPr>
                <w:b w:val="0"/>
                <w:bCs/>
              </w:rPr>
              <w:t>OP.1</w:t>
            </w:r>
            <w:r w:rsidR="002570E4" w:rsidRPr="005647EB">
              <w:rPr>
                <w:b w:val="0"/>
                <w:bCs/>
              </w:rPr>
              <w:t xml:space="preserve"> </w:t>
            </w:r>
            <w:r w:rsidRPr="005647EB">
              <w:rPr>
                <w:b w:val="0"/>
                <w:bCs/>
                <w:lang w:eastAsia="zh-CN"/>
              </w:rPr>
              <w:t>T</w:t>
            </w:r>
            <w:r w:rsidRPr="005647EB">
              <w:rPr>
                <w:b w:val="0"/>
                <w:bCs/>
              </w:rPr>
              <w:t>DD</w:t>
            </w:r>
          </w:p>
        </w:tc>
        <w:tc>
          <w:tcPr>
            <w:tcW w:w="505" w:type="pct"/>
          </w:tcPr>
          <w:p w14:paraId="7421181F" w14:textId="4C2661C2" w:rsidR="00123ECE" w:rsidRPr="005647EB" w:rsidRDefault="00123ECE" w:rsidP="0099395D">
            <w:pPr>
              <w:pStyle w:val="TAH"/>
              <w:rPr>
                <w:rFonts w:cs="v4.2.0"/>
                <w:b w:val="0"/>
                <w:bCs/>
              </w:rPr>
            </w:pPr>
            <w:r w:rsidRPr="005647EB">
              <w:rPr>
                <w:b w:val="0"/>
                <w:bCs/>
              </w:rPr>
              <w:t>OP.1</w:t>
            </w:r>
            <w:r w:rsidR="002570E4" w:rsidRPr="005647EB">
              <w:rPr>
                <w:b w:val="0"/>
                <w:bCs/>
              </w:rPr>
              <w:t xml:space="preserve"> </w:t>
            </w:r>
            <w:r w:rsidRPr="005647EB">
              <w:rPr>
                <w:b w:val="0"/>
                <w:bCs/>
                <w:lang w:eastAsia="zh-CN"/>
              </w:rPr>
              <w:t>T</w:t>
            </w:r>
            <w:r w:rsidRPr="005647EB">
              <w:rPr>
                <w:b w:val="0"/>
                <w:bCs/>
              </w:rPr>
              <w:t>DD</w:t>
            </w:r>
          </w:p>
        </w:tc>
        <w:tc>
          <w:tcPr>
            <w:tcW w:w="487" w:type="pct"/>
            <w:tcBorders>
              <w:bottom w:val="single" w:sz="4" w:space="0" w:color="auto"/>
            </w:tcBorders>
          </w:tcPr>
          <w:p w14:paraId="34A76243" w14:textId="3411B7F5" w:rsidR="00123ECE" w:rsidRPr="005647EB" w:rsidRDefault="00123ECE" w:rsidP="0099395D">
            <w:pPr>
              <w:pStyle w:val="TAH"/>
              <w:rPr>
                <w:rFonts w:cs="v4.2.0"/>
                <w:b w:val="0"/>
                <w:bCs/>
              </w:rPr>
            </w:pPr>
            <w:r w:rsidRPr="005647EB">
              <w:rPr>
                <w:b w:val="0"/>
                <w:bCs/>
              </w:rPr>
              <w:t>OP.2</w:t>
            </w:r>
            <w:r w:rsidR="002570E4" w:rsidRPr="005647EB">
              <w:rPr>
                <w:b w:val="0"/>
                <w:bCs/>
              </w:rPr>
              <w:t xml:space="preserve"> </w:t>
            </w:r>
            <w:r w:rsidRPr="005647EB">
              <w:rPr>
                <w:b w:val="0"/>
                <w:bCs/>
                <w:lang w:eastAsia="zh-CN"/>
              </w:rPr>
              <w:t>T</w:t>
            </w:r>
            <w:r w:rsidRPr="005647EB">
              <w:rPr>
                <w:b w:val="0"/>
                <w:bCs/>
              </w:rPr>
              <w:t>DD</w:t>
            </w:r>
          </w:p>
        </w:tc>
        <w:tc>
          <w:tcPr>
            <w:tcW w:w="502" w:type="pct"/>
            <w:tcBorders>
              <w:bottom w:val="single" w:sz="4" w:space="0" w:color="auto"/>
            </w:tcBorders>
          </w:tcPr>
          <w:p w14:paraId="147167B4" w14:textId="5475C774" w:rsidR="00123ECE" w:rsidRPr="005647EB" w:rsidRDefault="00123ECE" w:rsidP="0099395D">
            <w:pPr>
              <w:pStyle w:val="TAH"/>
              <w:rPr>
                <w:rFonts w:cs="v4.2.0"/>
                <w:b w:val="0"/>
                <w:bCs/>
              </w:rPr>
            </w:pPr>
            <w:r w:rsidRPr="005647EB">
              <w:rPr>
                <w:b w:val="0"/>
                <w:bCs/>
              </w:rPr>
              <w:t>OP.2</w:t>
            </w:r>
            <w:r w:rsidR="002570E4" w:rsidRPr="005647EB">
              <w:rPr>
                <w:b w:val="0"/>
                <w:bCs/>
              </w:rPr>
              <w:t xml:space="preserve"> </w:t>
            </w:r>
            <w:r w:rsidRPr="005647EB">
              <w:rPr>
                <w:b w:val="0"/>
                <w:bCs/>
                <w:lang w:eastAsia="zh-CN"/>
              </w:rPr>
              <w:t>T</w:t>
            </w:r>
            <w:r w:rsidRPr="005647EB">
              <w:rPr>
                <w:b w:val="0"/>
                <w:bCs/>
              </w:rPr>
              <w:t>DD</w:t>
            </w:r>
          </w:p>
        </w:tc>
        <w:tc>
          <w:tcPr>
            <w:tcW w:w="502" w:type="pct"/>
            <w:tcBorders>
              <w:bottom w:val="single" w:sz="4" w:space="0" w:color="auto"/>
            </w:tcBorders>
          </w:tcPr>
          <w:p w14:paraId="5DA4232E" w14:textId="306250B3" w:rsidR="00123ECE" w:rsidRPr="005647EB" w:rsidRDefault="00123ECE" w:rsidP="0099395D">
            <w:pPr>
              <w:pStyle w:val="TAH"/>
              <w:rPr>
                <w:rFonts w:cs="v4.2.0"/>
                <w:b w:val="0"/>
                <w:bCs/>
              </w:rPr>
            </w:pPr>
            <w:r w:rsidRPr="005647EB">
              <w:rPr>
                <w:b w:val="0"/>
                <w:bCs/>
              </w:rPr>
              <w:t>OP.2</w:t>
            </w:r>
            <w:r w:rsidR="002570E4" w:rsidRPr="005647EB">
              <w:rPr>
                <w:b w:val="0"/>
                <w:bCs/>
              </w:rPr>
              <w:t xml:space="preserve"> </w:t>
            </w:r>
            <w:r w:rsidRPr="005647EB">
              <w:rPr>
                <w:b w:val="0"/>
                <w:bCs/>
                <w:lang w:eastAsia="zh-CN"/>
              </w:rPr>
              <w:t>T</w:t>
            </w:r>
            <w:r w:rsidRPr="005647EB">
              <w:rPr>
                <w:b w:val="0"/>
                <w:bCs/>
              </w:rPr>
              <w:t>DD</w:t>
            </w:r>
          </w:p>
        </w:tc>
      </w:tr>
      <w:tr w:rsidR="00123ECE" w:rsidRPr="005647EB" w14:paraId="0BD11440" w14:textId="77777777" w:rsidTr="002570E4">
        <w:trPr>
          <w:cantSplit/>
          <w:jc w:val="center"/>
        </w:trPr>
        <w:tc>
          <w:tcPr>
            <w:tcW w:w="1241" w:type="pct"/>
            <w:tcBorders>
              <w:left w:val="single" w:sz="4" w:space="0" w:color="auto"/>
              <w:bottom w:val="single" w:sz="4" w:space="0" w:color="auto"/>
            </w:tcBorders>
          </w:tcPr>
          <w:p w14:paraId="3174A5AB" w14:textId="77777777" w:rsidR="00123ECE" w:rsidRPr="005647EB" w:rsidRDefault="00123ECE" w:rsidP="0099395D">
            <w:pPr>
              <w:pStyle w:val="TAL"/>
            </w:pPr>
            <w:r w:rsidRPr="005647EB">
              <w:t>PBCH_RA</w:t>
            </w:r>
          </w:p>
        </w:tc>
        <w:tc>
          <w:tcPr>
            <w:tcW w:w="755" w:type="pct"/>
            <w:tcBorders>
              <w:bottom w:val="single" w:sz="4" w:space="0" w:color="auto"/>
            </w:tcBorders>
          </w:tcPr>
          <w:p w14:paraId="6304718D" w14:textId="77777777" w:rsidR="00123ECE" w:rsidRPr="005647EB" w:rsidRDefault="00123ECE" w:rsidP="0099395D">
            <w:pPr>
              <w:pStyle w:val="TAH"/>
              <w:rPr>
                <w:rFonts w:cs="v4.2.0"/>
                <w:b w:val="0"/>
                <w:bCs/>
              </w:rPr>
            </w:pPr>
            <w:r w:rsidRPr="005647EB">
              <w:rPr>
                <w:rFonts w:cs="v4.2.0"/>
                <w:b w:val="0"/>
                <w:bCs/>
              </w:rPr>
              <w:t>dB</w:t>
            </w:r>
          </w:p>
        </w:tc>
        <w:tc>
          <w:tcPr>
            <w:tcW w:w="1513" w:type="pct"/>
            <w:gridSpan w:val="3"/>
            <w:vMerge w:val="restart"/>
            <w:vAlign w:val="center"/>
          </w:tcPr>
          <w:p w14:paraId="3C8525A9" w14:textId="77777777" w:rsidR="00123ECE" w:rsidRPr="005647EB" w:rsidRDefault="00123ECE" w:rsidP="0099395D">
            <w:pPr>
              <w:pStyle w:val="TAH"/>
              <w:rPr>
                <w:rFonts w:cs="v4.2.0"/>
                <w:b w:val="0"/>
                <w:bCs/>
              </w:rPr>
            </w:pPr>
            <w:r w:rsidRPr="005647EB">
              <w:rPr>
                <w:rFonts w:cs="v4.2.0"/>
                <w:b w:val="0"/>
                <w:bCs/>
              </w:rPr>
              <w:t>0</w:t>
            </w:r>
          </w:p>
        </w:tc>
        <w:tc>
          <w:tcPr>
            <w:tcW w:w="1491" w:type="pct"/>
            <w:gridSpan w:val="3"/>
            <w:vMerge w:val="restart"/>
            <w:vAlign w:val="center"/>
          </w:tcPr>
          <w:p w14:paraId="5B028C66" w14:textId="77777777" w:rsidR="00123ECE" w:rsidRPr="005647EB" w:rsidRDefault="00123ECE" w:rsidP="0099395D">
            <w:pPr>
              <w:pStyle w:val="TAH"/>
              <w:rPr>
                <w:rFonts w:cs="v4.2.0"/>
                <w:b w:val="0"/>
                <w:bCs/>
              </w:rPr>
            </w:pPr>
            <w:r w:rsidRPr="005647EB">
              <w:rPr>
                <w:rFonts w:cs="v4.2.0"/>
                <w:b w:val="0"/>
                <w:bCs/>
              </w:rPr>
              <w:t>0</w:t>
            </w:r>
          </w:p>
        </w:tc>
      </w:tr>
      <w:tr w:rsidR="00123ECE" w:rsidRPr="005647EB" w14:paraId="24136B21" w14:textId="77777777" w:rsidTr="002570E4">
        <w:trPr>
          <w:cantSplit/>
          <w:jc w:val="center"/>
        </w:trPr>
        <w:tc>
          <w:tcPr>
            <w:tcW w:w="1241" w:type="pct"/>
            <w:tcBorders>
              <w:left w:val="single" w:sz="4" w:space="0" w:color="auto"/>
              <w:bottom w:val="single" w:sz="4" w:space="0" w:color="auto"/>
            </w:tcBorders>
          </w:tcPr>
          <w:p w14:paraId="6F02A401" w14:textId="77777777" w:rsidR="00123ECE" w:rsidRPr="005647EB" w:rsidRDefault="00123ECE" w:rsidP="0099395D">
            <w:pPr>
              <w:pStyle w:val="TAL"/>
            </w:pPr>
            <w:r w:rsidRPr="005647EB">
              <w:t>PBCH_RB</w:t>
            </w:r>
          </w:p>
        </w:tc>
        <w:tc>
          <w:tcPr>
            <w:tcW w:w="755" w:type="pct"/>
            <w:tcBorders>
              <w:bottom w:val="single" w:sz="4" w:space="0" w:color="auto"/>
            </w:tcBorders>
          </w:tcPr>
          <w:p w14:paraId="535AA283" w14:textId="77777777" w:rsidR="00123ECE" w:rsidRPr="005647EB" w:rsidRDefault="00123ECE" w:rsidP="0099395D">
            <w:pPr>
              <w:pStyle w:val="TAH"/>
              <w:rPr>
                <w:rFonts w:cs="v4.2.0"/>
                <w:b w:val="0"/>
                <w:bCs/>
              </w:rPr>
            </w:pPr>
            <w:r w:rsidRPr="005647EB">
              <w:rPr>
                <w:rFonts w:cs="v4.2.0"/>
                <w:b w:val="0"/>
                <w:bCs/>
              </w:rPr>
              <w:t>dB</w:t>
            </w:r>
          </w:p>
        </w:tc>
        <w:tc>
          <w:tcPr>
            <w:tcW w:w="1513" w:type="pct"/>
            <w:gridSpan w:val="3"/>
            <w:vMerge/>
          </w:tcPr>
          <w:p w14:paraId="57196803" w14:textId="77777777" w:rsidR="00123ECE" w:rsidRPr="005647EB" w:rsidRDefault="00123ECE" w:rsidP="0099395D">
            <w:pPr>
              <w:pStyle w:val="TAH"/>
              <w:rPr>
                <w:rFonts w:cs="v4.2.0"/>
                <w:b w:val="0"/>
                <w:bCs/>
              </w:rPr>
            </w:pPr>
          </w:p>
        </w:tc>
        <w:tc>
          <w:tcPr>
            <w:tcW w:w="1491" w:type="pct"/>
            <w:gridSpan w:val="3"/>
            <w:vMerge/>
          </w:tcPr>
          <w:p w14:paraId="04B80E90" w14:textId="77777777" w:rsidR="00123ECE" w:rsidRPr="005647EB" w:rsidRDefault="00123ECE" w:rsidP="0099395D">
            <w:pPr>
              <w:pStyle w:val="TAH"/>
              <w:rPr>
                <w:rFonts w:cs="v4.2.0"/>
                <w:b w:val="0"/>
                <w:bCs/>
              </w:rPr>
            </w:pPr>
          </w:p>
        </w:tc>
      </w:tr>
      <w:tr w:rsidR="00123ECE" w:rsidRPr="005647EB" w14:paraId="5C90A65C" w14:textId="77777777" w:rsidTr="002570E4">
        <w:trPr>
          <w:cantSplit/>
          <w:jc w:val="center"/>
        </w:trPr>
        <w:tc>
          <w:tcPr>
            <w:tcW w:w="1241" w:type="pct"/>
            <w:tcBorders>
              <w:left w:val="single" w:sz="4" w:space="0" w:color="auto"/>
              <w:bottom w:val="single" w:sz="4" w:space="0" w:color="auto"/>
            </w:tcBorders>
          </w:tcPr>
          <w:p w14:paraId="1801890A" w14:textId="77777777" w:rsidR="00123ECE" w:rsidRPr="005647EB" w:rsidRDefault="00123ECE" w:rsidP="0099395D">
            <w:pPr>
              <w:pStyle w:val="TAL"/>
            </w:pPr>
            <w:r w:rsidRPr="005647EB">
              <w:t>PSS_RA</w:t>
            </w:r>
          </w:p>
        </w:tc>
        <w:tc>
          <w:tcPr>
            <w:tcW w:w="755" w:type="pct"/>
            <w:tcBorders>
              <w:bottom w:val="single" w:sz="4" w:space="0" w:color="auto"/>
            </w:tcBorders>
          </w:tcPr>
          <w:p w14:paraId="0DF2F304" w14:textId="77777777" w:rsidR="00123ECE" w:rsidRPr="005647EB" w:rsidRDefault="00123ECE" w:rsidP="0099395D">
            <w:pPr>
              <w:pStyle w:val="TAH"/>
              <w:rPr>
                <w:rFonts w:cs="v4.2.0"/>
                <w:b w:val="0"/>
                <w:bCs/>
              </w:rPr>
            </w:pPr>
            <w:r w:rsidRPr="005647EB">
              <w:rPr>
                <w:rFonts w:cs="v4.2.0"/>
                <w:b w:val="0"/>
                <w:bCs/>
              </w:rPr>
              <w:t>dB</w:t>
            </w:r>
          </w:p>
        </w:tc>
        <w:tc>
          <w:tcPr>
            <w:tcW w:w="1513" w:type="pct"/>
            <w:gridSpan w:val="3"/>
            <w:vMerge/>
          </w:tcPr>
          <w:p w14:paraId="3C61A4A3" w14:textId="77777777" w:rsidR="00123ECE" w:rsidRPr="005647EB" w:rsidRDefault="00123ECE" w:rsidP="0099395D">
            <w:pPr>
              <w:pStyle w:val="TAH"/>
              <w:rPr>
                <w:rFonts w:cs="v4.2.0"/>
                <w:b w:val="0"/>
                <w:bCs/>
              </w:rPr>
            </w:pPr>
          </w:p>
        </w:tc>
        <w:tc>
          <w:tcPr>
            <w:tcW w:w="1491" w:type="pct"/>
            <w:gridSpan w:val="3"/>
            <w:vMerge/>
          </w:tcPr>
          <w:p w14:paraId="08F5E64C" w14:textId="77777777" w:rsidR="00123ECE" w:rsidRPr="005647EB" w:rsidRDefault="00123ECE" w:rsidP="0099395D">
            <w:pPr>
              <w:pStyle w:val="TAH"/>
              <w:rPr>
                <w:rFonts w:cs="v4.2.0"/>
                <w:b w:val="0"/>
                <w:bCs/>
              </w:rPr>
            </w:pPr>
          </w:p>
        </w:tc>
      </w:tr>
      <w:tr w:rsidR="00123ECE" w:rsidRPr="005647EB" w14:paraId="623F63C8" w14:textId="77777777" w:rsidTr="002570E4">
        <w:trPr>
          <w:cantSplit/>
          <w:jc w:val="center"/>
        </w:trPr>
        <w:tc>
          <w:tcPr>
            <w:tcW w:w="1241" w:type="pct"/>
            <w:tcBorders>
              <w:left w:val="single" w:sz="4" w:space="0" w:color="auto"/>
              <w:bottom w:val="single" w:sz="4" w:space="0" w:color="auto"/>
            </w:tcBorders>
          </w:tcPr>
          <w:p w14:paraId="344AEC77" w14:textId="77777777" w:rsidR="00123ECE" w:rsidRPr="005647EB" w:rsidRDefault="00123ECE" w:rsidP="0099395D">
            <w:pPr>
              <w:pStyle w:val="TAL"/>
            </w:pPr>
            <w:r w:rsidRPr="005647EB">
              <w:t>SSS_RA</w:t>
            </w:r>
          </w:p>
        </w:tc>
        <w:tc>
          <w:tcPr>
            <w:tcW w:w="755" w:type="pct"/>
            <w:tcBorders>
              <w:bottom w:val="single" w:sz="4" w:space="0" w:color="auto"/>
            </w:tcBorders>
          </w:tcPr>
          <w:p w14:paraId="395E714A" w14:textId="77777777" w:rsidR="00123ECE" w:rsidRPr="005647EB" w:rsidRDefault="00123ECE" w:rsidP="0099395D">
            <w:pPr>
              <w:pStyle w:val="TAH"/>
              <w:rPr>
                <w:rFonts w:cs="v4.2.0"/>
                <w:b w:val="0"/>
                <w:bCs/>
              </w:rPr>
            </w:pPr>
            <w:r w:rsidRPr="005647EB">
              <w:rPr>
                <w:rFonts w:cs="v4.2.0"/>
                <w:b w:val="0"/>
                <w:bCs/>
              </w:rPr>
              <w:t>dB</w:t>
            </w:r>
          </w:p>
        </w:tc>
        <w:tc>
          <w:tcPr>
            <w:tcW w:w="1513" w:type="pct"/>
            <w:gridSpan w:val="3"/>
            <w:vMerge/>
          </w:tcPr>
          <w:p w14:paraId="772CF879" w14:textId="77777777" w:rsidR="00123ECE" w:rsidRPr="005647EB" w:rsidRDefault="00123ECE" w:rsidP="0099395D">
            <w:pPr>
              <w:pStyle w:val="TAH"/>
              <w:rPr>
                <w:rFonts w:cs="v4.2.0"/>
                <w:b w:val="0"/>
                <w:bCs/>
              </w:rPr>
            </w:pPr>
          </w:p>
        </w:tc>
        <w:tc>
          <w:tcPr>
            <w:tcW w:w="1491" w:type="pct"/>
            <w:gridSpan w:val="3"/>
            <w:vMerge/>
          </w:tcPr>
          <w:p w14:paraId="13453CEF" w14:textId="77777777" w:rsidR="00123ECE" w:rsidRPr="005647EB" w:rsidRDefault="00123ECE" w:rsidP="0099395D">
            <w:pPr>
              <w:pStyle w:val="TAH"/>
              <w:rPr>
                <w:rFonts w:cs="v4.2.0"/>
                <w:b w:val="0"/>
                <w:bCs/>
              </w:rPr>
            </w:pPr>
          </w:p>
        </w:tc>
      </w:tr>
      <w:tr w:rsidR="00123ECE" w:rsidRPr="005647EB" w14:paraId="7A23CBF6" w14:textId="77777777" w:rsidTr="002570E4">
        <w:trPr>
          <w:cantSplit/>
          <w:jc w:val="center"/>
        </w:trPr>
        <w:tc>
          <w:tcPr>
            <w:tcW w:w="1241" w:type="pct"/>
            <w:tcBorders>
              <w:left w:val="single" w:sz="4" w:space="0" w:color="auto"/>
              <w:bottom w:val="single" w:sz="4" w:space="0" w:color="auto"/>
            </w:tcBorders>
          </w:tcPr>
          <w:p w14:paraId="34E3CA05" w14:textId="77777777" w:rsidR="00123ECE" w:rsidRPr="005647EB" w:rsidRDefault="00123ECE" w:rsidP="0099395D">
            <w:pPr>
              <w:pStyle w:val="TAL"/>
            </w:pPr>
            <w:r w:rsidRPr="005647EB">
              <w:t>PCFICH_RB</w:t>
            </w:r>
          </w:p>
        </w:tc>
        <w:tc>
          <w:tcPr>
            <w:tcW w:w="755" w:type="pct"/>
            <w:tcBorders>
              <w:bottom w:val="single" w:sz="4" w:space="0" w:color="auto"/>
            </w:tcBorders>
          </w:tcPr>
          <w:p w14:paraId="21C9FDE8" w14:textId="77777777" w:rsidR="00123ECE" w:rsidRPr="005647EB" w:rsidRDefault="00123ECE" w:rsidP="0099395D">
            <w:pPr>
              <w:pStyle w:val="TAH"/>
              <w:rPr>
                <w:rFonts w:cs="v4.2.0"/>
                <w:b w:val="0"/>
                <w:bCs/>
              </w:rPr>
            </w:pPr>
            <w:r w:rsidRPr="005647EB">
              <w:rPr>
                <w:rFonts w:cs="v4.2.0"/>
                <w:b w:val="0"/>
                <w:bCs/>
              </w:rPr>
              <w:t>dB</w:t>
            </w:r>
          </w:p>
        </w:tc>
        <w:tc>
          <w:tcPr>
            <w:tcW w:w="1513" w:type="pct"/>
            <w:gridSpan w:val="3"/>
            <w:vMerge/>
          </w:tcPr>
          <w:p w14:paraId="5D1E69D2" w14:textId="77777777" w:rsidR="00123ECE" w:rsidRPr="005647EB" w:rsidRDefault="00123ECE" w:rsidP="0099395D">
            <w:pPr>
              <w:pStyle w:val="TAH"/>
              <w:rPr>
                <w:rFonts w:cs="v4.2.0"/>
                <w:b w:val="0"/>
                <w:bCs/>
              </w:rPr>
            </w:pPr>
          </w:p>
        </w:tc>
        <w:tc>
          <w:tcPr>
            <w:tcW w:w="1491" w:type="pct"/>
            <w:gridSpan w:val="3"/>
            <w:vMerge/>
          </w:tcPr>
          <w:p w14:paraId="72CE947F" w14:textId="77777777" w:rsidR="00123ECE" w:rsidRPr="005647EB" w:rsidRDefault="00123ECE" w:rsidP="0099395D">
            <w:pPr>
              <w:pStyle w:val="TAH"/>
              <w:rPr>
                <w:rFonts w:cs="v4.2.0"/>
                <w:b w:val="0"/>
                <w:bCs/>
              </w:rPr>
            </w:pPr>
          </w:p>
        </w:tc>
      </w:tr>
      <w:tr w:rsidR="00123ECE" w:rsidRPr="005647EB" w14:paraId="5B40B608" w14:textId="77777777" w:rsidTr="002570E4">
        <w:trPr>
          <w:cantSplit/>
          <w:jc w:val="center"/>
        </w:trPr>
        <w:tc>
          <w:tcPr>
            <w:tcW w:w="1241" w:type="pct"/>
            <w:tcBorders>
              <w:left w:val="single" w:sz="4" w:space="0" w:color="auto"/>
              <w:bottom w:val="single" w:sz="4" w:space="0" w:color="auto"/>
            </w:tcBorders>
          </w:tcPr>
          <w:p w14:paraId="4A549813" w14:textId="77777777" w:rsidR="00123ECE" w:rsidRPr="005647EB" w:rsidRDefault="00123ECE" w:rsidP="002570E4">
            <w:pPr>
              <w:pStyle w:val="TAL"/>
              <w:keepNext w:val="0"/>
              <w:keepLines w:val="0"/>
            </w:pPr>
            <w:r w:rsidRPr="005647EB">
              <w:t>PHICH_RA</w:t>
            </w:r>
          </w:p>
        </w:tc>
        <w:tc>
          <w:tcPr>
            <w:tcW w:w="755" w:type="pct"/>
            <w:tcBorders>
              <w:bottom w:val="single" w:sz="4" w:space="0" w:color="auto"/>
            </w:tcBorders>
          </w:tcPr>
          <w:p w14:paraId="2A5AE68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C4B53EF" w14:textId="77777777" w:rsidR="00123ECE" w:rsidRPr="005647EB" w:rsidRDefault="00123ECE" w:rsidP="002570E4">
            <w:pPr>
              <w:pStyle w:val="TAH"/>
              <w:keepNext w:val="0"/>
              <w:keepLines w:val="0"/>
              <w:rPr>
                <w:rFonts w:cs="v4.2.0"/>
                <w:b w:val="0"/>
                <w:bCs/>
              </w:rPr>
            </w:pPr>
          </w:p>
        </w:tc>
        <w:tc>
          <w:tcPr>
            <w:tcW w:w="1491" w:type="pct"/>
            <w:gridSpan w:val="3"/>
            <w:vMerge/>
          </w:tcPr>
          <w:p w14:paraId="70DFF82C" w14:textId="77777777" w:rsidR="00123ECE" w:rsidRPr="005647EB" w:rsidRDefault="00123ECE" w:rsidP="002570E4">
            <w:pPr>
              <w:pStyle w:val="TAH"/>
              <w:keepNext w:val="0"/>
              <w:keepLines w:val="0"/>
              <w:rPr>
                <w:rFonts w:cs="v4.2.0"/>
                <w:b w:val="0"/>
                <w:bCs/>
              </w:rPr>
            </w:pPr>
          </w:p>
        </w:tc>
      </w:tr>
      <w:tr w:rsidR="00123ECE" w:rsidRPr="005647EB" w14:paraId="600B8B83" w14:textId="77777777" w:rsidTr="002570E4">
        <w:trPr>
          <w:cantSplit/>
          <w:jc w:val="center"/>
        </w:trPr>
        <w:tc>
          <w:tcPr>
            <w:tcW w:w="1241" w:type="pct"/>
            <w:tcBorders>
              <w:left w:val="single" w:sz="4" w:space="0" w:color="auto"/>
              <w:bottom w:val="single" w:sz="4" w:space="0" w:color="auto"/>
            </w:tcBorders>
          </w:tcPr>
          <w:p w14:paraId="5C942918" w14:textId="77777777" w:rsidR="00123ECE" w:rsidRPr="005647EB" w:rsidRDefault="00123ECE" w:rsidP="002570E4">
            <w:pPr>
              <w:pStyle w:val="TAL"/>
              <w:keepNext w:val="0"/>
              <w:keepLines w:val="0"/>
            </w:pPr>
            <w:r w:rsidRPr="005647EB">
              <w:lastRenderedPageBreak/>
              <w:t>PHICH_</w:t>
            </w:r>
            <w:r w:rsidRPr="005647EB">
              <w:rPr>
                <w:lang w:eastAsia="zh-CN"/>
              </w:rPr>
              <w:t>R</w:t>
            </w:r>
            <w:r w:rsidRPr="005647EB">
              <w:t>B</w:t>
            </w:r>
          </w:p>
        </w:tc>
        <w:tc>
          <w:tcPr>
            <w:tcW w:w="755" w:type="pct"/>
            <w:tcBorders>
              <w:bottom w:val="single" w:sz="4" w:space="0" w:color="auto"/>
            </w:tcBorders>
          </w:tcPr>
          <w:p w14:paraId="3AF975E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F2D063F" w14:textId="77777777" w:rsidR="00123ECE" w:rsidRPr="005647EB" w:rsidRDefault="00123ECE" w:rsidP="002570E4">
            <w:pPr>
              <w:pStyle w:val="TAH"/>
              <w:keepNext w:val="0"/>
              <w:keepLines w:val="0"/>
              <w:rPr>
                <w:rFonts w:cs="v4.2.0"/>
                <w:b w:val="0"/>
                <w:bCs/>
              </w:rPr>
            </w:pPr>
          </w:p>
        </w:tc>
        <w:tc>
          <w:tcPr>
            <w:tcW w:w="1491" w:type="pct"/>
            <w:gridSpan w:val="3"/>
            <w:vMerge/>
          </w:tcPr>
          <w:p w14:paraId="4D5564DF" w14:textId="77777777" w:rsidR="00123ECE" w:rsidRPr="005647EB" w:rsidRDefault="00123ECE" w:rsidP="002570E4">
            <w:pPr>
              <w:pStyle w:val="TAH"/>
              <w:keepNext w:val="0"/>
              <w:keepLines w:val="0"/>
              <w:rPr>
                <w:rFonts w:cs="v4.2.0"/>
                <w:b w:val="0"/>
                <w:bCs/>
              </w:rPr>
            </w:pPr>
          </w:p>
        </w:tc>
      </w:tr>
      <w:tr w:rsidR="00123ECE" w:rsidRPr="005647EB" w14:paraId="336FC939" w14:textId="77777777" w:rsidTr="002570E4">
        <w:trPr>
          <w:cantSplit/>
          <w:jc w:val="center"/>
        </w:trPr>
        <w:tc>
          <w:tcPr>
            <w:tcW w:w="1241" w:type="pct"/>
            <w:tcBorders>
              <w:left w:val="single" w:sz="4" w:space="0" w:color="auto"/>
              <w:bottom w:val="single" w:sz="4" w:space="0" w:color="auto"/>
            </w:tcBorders>
          </w:tcPr>
          <w:p w14:paraId="35F40BE3" w14:textId="77777777" w:rsidR="00123ECE" w:rsidRPr="005647EB" w:rsidRDefault="00123ECE" w:rsidP="002570E4">
            <w:pPr>
              <w:pStyle w:val="TAL"/>
              <w:keepNext w:val="0"/>
              <w:keepLines w:val="0"/>
            </w:pPr>
            <w:r w:rsidRPr="005647EB">
              <w:t>PDCCH_RA</w:t>
            </w:r>
          </w:p>
        </w:tc>
        <w:tc>
          <w:tcPr>
            <w:tcW w:w="755" w:type="pct"/>
            <w:tcBorders>
              <w:bottom w:val="single" w:sz="4" w:space="0" w:color="auto"/>
            </w:tcBorders>
          </w:tcPr>
          <w:p w14:paraId="6E78E17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E6FC3C4" w14:textId="77777777" w:rsidR="00123ECE" w:rsidRPr="005647EB" w:rsidRDefault="00123ECE" w:rsidP="002570E4">
            <w:pPr>
              <w:pStyle w:val="TAH"/>
              <w:keepNext w:val="0"/>
              <w:keepLines w:val="0"/>
              <w:rPr>
                <w:rFonts w:cs="v4.2.0"/>
                <w:b w:val="0"/>
                <w:bCs/>
              </w:rPr>
            </w:pPr>
          </w:p>
        </w:tc>
        <w:tc>
          <w:tcPr>
            <w:tcW w:w="1491" w:type="pct"/>
            <w:gridSpan w:val="3"/>
            <w:vMerge/>
          </w:tcPr>
          <w:p w14:paraId="10B60F25" w14:textId="77777777" w:rsidR="00123ECE" w:rsidRPr="005647EB" w:rsidRDefault="00123ECE" w:rsidP="002570E4">
            <w:pPr>
              <w:pStyle w:val="TAH"/>
              <w:keepNext w:val="0"/>
              <w:keepLines w:val="0"/>
              <w:rPr>
                <w:rFonts w:cs="v4.2.0"/>
                <w:b w:val="0"/>
                <w:bCs/>
              </w:rPr>
            </w:pPr>
          </w:p>
        </w:tc>
      </w:tr>
      <w:tr w:rsidR="00123ECE" w:rsidRPr="005647EB" w14:paraId="0F646757" w14:textId="77777777" w:rsidTr="002570E4">
        <w:trPr>
          <w:cantSplit/>
          <w:jc w:val="center"/>
        </w:trPr>
        <w:tc>
          <w:tcPr>
            <w:tcW w:w="1241" w:type="pct"/>
            <w:tcBorders>
              <w:left w:val="single" w:sz="4" w:space="0" w:color="auto"/>
              <w:bottom w:val="single" w:sz="4" w:space="0" w:color="auto"/>
            </w:tcBorders>
          </w:tcPr>
          <w:p w14:paraId="62874DD2" w14:textId="77777777" w:rsidR="00123ECE" w:rsidRPr="005647EB" w:rsidRDefault="00123ECE" w:rsidP="002570E4">
            <w:pPr>
              <w:pStyle w:val="TAL"/>
              <w:keepNext w:val="0"/>
              <w:keepLines w:val="0"/>
            </w:pPr>
            <w:r w:rsidRPr="005647EB">
              <w:t>PDCCH_</w:t>
            </w:r>
            <w:r w:rsidRPr="005647EB">
              <w:rPr>
                <w:lang w:eastAsia="zh-CN"/>
              </w:rPr>
              <w:t>R</w:t>
            </w:r>
            <w:r w:rsidRPr="005647EB">
              <w:t>B</w:t>
            </w:r>
          </w:p>
        </w:tc>
        <w:tc>
          <w:tcPr>
            <w:tcW w:w="755" w:type="pct"/>
            <w:tcBorders>
              <w:bottom w:val="single" w:sz="4" w:space="0" w:color="auto"/>
            </w:tcBorders>
          </w:tcPr>
          <w:p w14:paraId="7BC16161"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44C1BC40" w14:textId="77777777" w:rsidR="00123ECE" w:rsidRPr="005647EB" w:rsidRDefault="00123ECE" w:rsidP="002570E4">
            <w:pPr>
              <w:pStyle w:val="TAH"/>
              <w:keepNext w:val="0"/>
              <w:keepLines w:val="0"/>
              <w:rPr>
                <w:rFonts w:cs="v4.2.0"/>
                <w:b w:val="0"/>
                <w:bCs/>
              </w:rPr>
            </w:pPr>
          </w:p>
        </w:tc>
        <w:tc>
          <w:tcPr>
            <w:tcW w:w="1491" w:type="pct"/>
            <w:gridSpan w:val="3"/>
            <w:vMerge/>
          </w:tcPr>
          <w:p w14:paraId="575FC063" w14:textId="77777777" w:rsidR="00123ECE" w:rsidRPr="005647EB" w:rsidRDefault="00123ECE" w:rsidP="002570E4">
            <w:pPr>
              <w:pStyle w:val="TAH"/>
              <w:keepNext w:val="0"/>
              <w:keepLines w:val="0"/>
              <w:rPr>
                <w:rFonts w:cs="v4.2.0"/>
                <w:b w:val="0"/>
                <w:bCs/>
              </w:rPr>
            </w:pPr>
          </w:p>
        </w:tc>
      </w:tr>
      <w:tr w:rsidR="00123ECE" w:rsidRPr="005647EB" w14:paraId="36533670" w14:textId="77777777" w:rsidTr="002570E4">
        <w:trPr>
          <w:cantSplit/>
          <w:jc w:val="center"/>
        </w:trPr>
        <w:tc>
          <w:tcPr>
            <w:tcW w:w="1241" w:type="pct"/>
            <w:tcBorders>
              <w:left w:val="single" w:sz="4" w:space="0" w:color="auto"/>
              <w:bottom w:val="single" w:sz="4" w:space="0" w:color="auto"/>
            </w:tcBorders>
          </w:tcPr>
          <w:p w14:paraId="19DD3220" w14:textId="77777777" w:rsidR="00123ECE" w:rsidRPr="005647EB" w:rsidRDefault="00123ECE" w:rsidP="002570E4">
            <w:pPr>
              <w:pStyle w:val="TAL"/>
              <w:keepNext w:val="0"/>
              <w:keepLines w:val="0"/>
            </w:pPr>
            <w:r w:rsidRPr="005647EB">
              <w:t>PDSCH_RA</w:t>
            </w:r>
          </w:p>
        </w:tc>
        <w:tc>
          <w:tcPr>
            <w:tcW w:w="755" w:type="pct"/>
            <w:tcBorders>
              <w:bottom w:val="single" w:sz="4" w:space="0" w:color="auto"/>
            </w:tcBorders>
          </w:tcPr>
          <w:p w14:paraId="55D8ADF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496F3B5" w14:textId="77777777" w:rsidR="00123ECE" w:rsidRPr="005647EB" w:rsidRDefault="00123ECE" w:rsidP="002570E4">
            <w:pPr>
              <w:pStyle w:val="TAH"/>
              <w:keepNext w:val="0"/>
              <w:keepLines w:val="0"/>
              <w:rPr>
                <w:rFonts w:cs="v4.2.0"/>
                <w:b w:val="0"/>
                <w:bCs/>
              </w:rPr>
            </w:pPr>
          </w:p>
        </w:tc>
        <w:tc>
          <w:tcPr>
            <w:tcW w:w="1491" w:type="pct"/>
            <w:gridSpan w:val="3"/>
            <w:vMerge/>
          </w:tcPr>
          <w:p w14:paraId="5E10672E" w14:textId="77777777" w:rsidR="00123ECE" w:rsidRPr="005647EB" w:rsidRDefault="00123ECE" w:rsidP="002570E4">
            <w:pPr>
              <w:pStyle w:val="TAH"/>
              <w:keepNext w:val="0"/>
              <w:keepLines w:val="0"/>
              <w:rPr>
                <w:rFonts w:cs="v4.2.0"/>
                <w:b w:val="0"/>
                <w:bCs/>
              </w:rPr>
            </w:pPr>
          </w:p>
        </w:tc>
      </w:tr>
      <w:tr w:rsidR="00123ECE" w:rsidRPr="005647EB" w14:paraId="6A67EC85" w14:textId="77777777" w:rsidTr="002570E4">
        <w:trPr>
          <w:cantSplit/>
          <w:jc w:val="center"/>
        </w:trPr>
        <w:tc>
          <w:tcPr>
            <w:tcW w:w="1241" w:type="pct"/>
            <w:tcBorders>
              <w:left w:val="single" w:sz="4" w:space="0" w:color="auto"/>
              <w:bottom w:val="single" w:sz="4" w:space="0" w:color="auto"/>
            </w:tcBorders>
          </w:tcPr>
          <w:p w14:paraId="315C41A7" w14:textId="77777777" w:rsidR="00123ECE" w:rsidRPr="005647EB" w:rsidRDefault="00123ECE" w:rsidP="002570E4">
            <w:pPr>
              <w:pStyle w:val="TAL"/>
              <w:keepNext w:val="0"/>
              <w:keepLines w:val="0"/>
            </w:pPr>
            <w:r w:rsidRPr="005647EB">
              <w:t>PDSCH_RB</w:t>
            </w:r>
          </w:p>
        </w:tc>
        <w:tc>
          <w:tcPr>
            <w:tcW w:w="755" w:type="pct"/>
            <w:tcBorders>
              <w:bottom w:val="single" w:sz="4" w:space="0" w:color="auto"/>
            </w:tcBorders>
          </w:tcPr>
          <w:p w14:paraId="3B4F6AC7"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0C0163A" w14:textId="77777777" w:rsidR="00123ECE" w:rsidRPr="005647EB" w:rsidRDefault="00123ECE" w:rsidP="002570E4">
            <w:pPr>
              <w:pStyle w:val="TAH"/>
              <w:keepNext w:val="0"/>
              <w:keepLines w:val="0"/>
              <w:rPr>
                <w:rFonts w:cs="v4.2.0"/>
                <w:b w:val="0"/>
                <w:bCs/>
              </w:rPr>
            </w:pPr>
          </w:p>
        </w:tc>
        <w:tc>
          <w:tcPr>
            <w:tcW w:w="1491" w:type="pct"/>
            <w:gridSpan w:val="3"/>
            <w:vMerge/>
          </w:tcPr>
          <w:p w14:paraId="1421A948" w14:textId="77777777" w:rsidR="00123ECE" w:rsidRPr="005647EB" w:rsidRDefault="00123ECE" w:rsidP="002570E4">
            <w:pPr>
              <w:pStyle w:val="TAH"/>
              <w:keepNext w:val="0"/>
              <w:keepLines w:val="0"/>
              <w:rPr>
                <w:rFonts w:cs="v4.2.0"/>
                <w:b w:val="0"/>
                <w:bCs/>
              </w:rPr>
            </w:pPr>
          </w:p>
        </w:tc>
      </w:tr>
      <w:tr w:rsidR="00123ECE" w:rsidRPr="005647EB" w14:paraId="2ACE3CA2" w14:textId="77777777" w:rsidTr="002570E4">
        <w:trPr>
          <w:cantSplit/>
          <w:jc w:val="center"/>
        </w:trPr>
        <w:tc>
          <w:tcPr>
            <w:tcW w:w="1241" w:type="pct"/>
            <w:tcBorders>
              <w:left w:val="single" w:sz="4" w:space="0" w:color="auto"/>
              <w:bottom w:val="single" w:sz="4" w:space="0" w:color="auto"/>
            </w:tcBorders>
            <w:vAlign w:val="center"/>
          </w:tcPr>
          <w:p w14:paraId="2FE9A174" w14:textId="1DBF6991" w:rsidR="00123ECE" w:rsidRPr="005647EB" w:rsidRDefault="00123ECE" w:rsidP="002570E4">
            <w:pPr>
              <w:pStyle w:val="TAL"/>
              <w:keepNext w:val="0"/>
              <w:keepLines w:val="0"/>
              <w:rPr>
                <w:rFonts w:cs="Arial"/>
                <w:szCs w:val="18"/>
              </w:rPr>
            </w:pPr>
            <w:r w:rsidRPr="005647EB">
              <w:rPr>
                <w:rFonts w:cs="Arial"/>
                <w:szCs w:val="18"/>
              </w:rPr>
              <w:t>OCNG_RA</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p>
        </w:tc>
        <w:tc>
          <w:tcPr>
            <w:tcW w:w="755" w:type="pct"/>
            <w:tcBorders>
              <w:bottom w:val="single" w:sz="4" w:space="0" w:color="auto"/>
            </w:tcBorders>
          </w:tcPr>
          <w:p w14:paraId="30E3B1A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A229388" w14:textId="77777777" w:rsidR="00123ECE" w:rsidRPr="005647EB" w:rsidRDefault="00123ECE" w:rsidP="002570E4">
            <w:pPr>
              <w:pStyle w:val="TAH"/>
              <w:keepNext w:val="0"/>
              <w:keepLines w:val="0"/>
              <w:rPr>
                <w:rFonts w:cs="v4.2.0"/>
                <w:b w:val="0"/>
                <w:bCs/>
              </w:rPr>
            </w:pPr>
          </w:p>
        </w:tc>
        <w:tc>
          <w:tcPr>
            <w:tcW w:w="1491" w:type="pct"/>
            <w:gridSpan w:val="3"/>
            <w:vMerge/>
          </w:tcPr>
          <w:p w14:paraId="0B828FAB" w14:textId="77777777" w:rsidR="00123ECE" w:rsidRPr="005647EB" w:rsidRDefault="00123ECE" w:rsidP="002570E4">
            <w:pPr>
              <w:pStyle w:val="TAH"/>
              <w:keepNext w:val="0"/>
              <w:keepLines w:val="0"/>
              <w:rPr>
                <w:rFonts w:cs="v4.2.0"/>
                <w:b w:val="0"/>
                <w:bCs/>
              </w:rPr>
            </w:pPr>
          </w:p>
        </w:tc>
      </w:tr>
      <w:tr w:rsidR="00123ECE" w:rsidRPr="005647EB" w14:paraId="3208EA3E" w14:textId="77777777" w:rsidTr="002570E4">
        <w:trPr>
          <w:cantSplit/>
          <w:jc w:val="center"/>
        </w:trPr>
        <w:tc>
          <w:tcPr>
            <w:tcW w:w="1241" w:type="pct"/>
            <w:tcBorders>
              <w:left w:val="single" w:sz="4" w:space="0" w:color="auto"/>
              <w:bottom w:val="single" w:sz="4" w:space="0" w:color="auto"/>
            </w:tcBorders>
            <w:vAlign w:val="center"/>
          </w:tcPr>
          <w:p w14:paraId="44F8DE74" w14:textId="552933C4" w:rsidR="00123ECE" w:rsidRPr="005647EB" w:rsidRDefault="00123ECE" w:rsidP="002570E4">
            <w:pPr>
              <w:pStyle w:val="TAL"/>
              <w:keepNext w:val="0"/>
              <w:keepLines w:val="0"/>
              <w:rPr>
                <w:rFonts w:cs="Arial"/>
                <w:szCs w:val="18"/>
              </w:rPr>
            </w:pPr>
            <w:r w:rsidRPr="005647EB">
              <w:rPr>
                <w:rFonts w:cs="Arial"/>
                <w:szCs w:val="18"/>
              </w:rPr>
              <w:t>OCNG_RB</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r w:rsidR="002570E4" w:rsidRPr="005647EB">
              <w:rPr>
                <w:rFonts w:cs="Arial"/>
                <w:szCs w:val="18"/>
                <w:vertAlign w:val="superscript"/>
              </w:rPr>
              <w:t xml:space="preserve"> </w:t>
            </w:r>
          </w:p>
        </w:tc>
        <w:tc>
          <w:tcPr>
            <w:tcW w:w="755" w:type="pct"/>
            <w:tcBorders>
              <w:bottom w:val="single" w:sz="4" w:space="0" w:color="auto"/>
            </w:tcBorders>
          </w:tcPr>
          <w:p w14:paraId="1A7AEC8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Borders>
              <w:bottom w:val="single" w:sz="4" w:space="0" w:color="auto"/>
            </w:tcBorders>
          </w:tcPr>
          <w:p w14:paraId="78D1799E" w14:textId="77777777" w:rsidR="00123ECE" w:rsidRPr="005647EB" w:rsidRDefault="00123ECE" w:rsidP="002570E4">
            <w:pPr>
              <w:pStyle w:val="TAH"/>
              <w:keepNext w:val="0"/>
              <w:keepLines w:val="0"/>
              <w:rPr>
                <w:rFonts w:cs="v4.2.0"/>
                <w:b w:val="0"/>
                <w:bCs/>
              </w:rPr>
            </w:pPr>
          </w:p>
        </w:tc>
        <w:tc>
          <w:tcPr>
            <w:tcW w:w="1491" w:type="pct"/>
            <w:gridSpan w:val="3"/>
            <w:vMerge/>
            <w:tcBorders>
              <w:bottom w:val="single" w:sz="4" w:space="0" w:color="auto"/>
            </w:tcBorders>
          </w:tcPr>
          <w:p w14:paraId="17339C89" w14:textId="77777777" w:rsidR="00123ECE" w:rsidRPr="005647EB" w:rsidRDefault="00123ECE" w:rsidP="002570E4">
            <w:pPr>
              <w:pStyle w:val="TAH"/>
              <w:keepNext w:val="0"/>
              <w:keepLines w:val="0"/>
              <w:rPr>
                <w:rFonts w:cs="v4.2.0"/>
                <w:b w:val="0"/>
                <w:bCs/>
              </w:rPr>
            </w:pPr>
          </w:p>
        </w:tc>
      </w:tr>
      <w:tr w:rsidR="00123ECE" w:rsidRPr="005647EB" w:rsidDel="004B51DC" w14:paraId="66119974" w14:textId="77777777" w:rsidTr="002570E4">
        <w:trPr>
          <w:cantSplit/>
          <w:jc w:val="center"/>
        </w:trPr>
        <w:tc>
          <w:tcPr>
            <w:tcW w:w="1241" w:type="pct"/>
          </w:tcPr>
          <w:p w14:paraId="1B0F2863" w14:textId="77777777" w:rsidR="00123ECE" w:rsidRPr="005647EB" w:rsidRDefault="00123ECE" w:rsidP="002570E4">
            <w:pPr>
              <w:pStyle w:val="TAL"/>
              <w:keepNext w:val="0"/>
              <w:keepLines w:val="0"/>
            </w:pPr>
            <w:r w:rsidRPr="005647EB">
              <w:rPr>
                <w:position w:val="-12"/>
              </w:rPr>
              <w:object w:dxaOrig="620" w:dyaOrig="380" w14:anchorId="007A2E9F">
                <v:shape id="_x0000_i1184" type="#_x0000_t75" style="width:31pt;height:19.5pt" o:ole="" fillcolor="window">
                  <v:imagedata r:id="rId12" o:title=""/>
                </v:shape>
                <o:OLEObject Type="Embed" ProgID="Equation.3" ShapeID="_x0000_i1184" DrawAspect="Content" ObjectID="_1781977751" r:id="rId194"/>
              </w:object>
            </w:r>
          </w:p>
        </w:tc>
        <w:tc>
          <w:tcPr>
            <w:tcW w:w="755" w:type="pct"/>
          </w:tcPr>
          <w:p w14:paraId="2F8D2BF7" w14:textId="77777777" w:rsidR="00123ECE" w:rsidRPr="005647EB" w:rsidRDefault="00123ECE" w:rsidP="002570E4">
            <w:pPr>
              <w:pStyle w:val="TAL"/>
              <w:keepNext w:val="0"/>
              <w:keepLines w:val="0"/>
              <w:jc w:val="center"/>
              <w:rPr>
                <w:rFonts w:cs="v4.2.0"/>
              </w:rPr>
            </w:pPr>
            <w:r w:rsidRPr="005647EB">
              <w:rPr>
                <w:rFonts w:cs="v4.2.0"/>
              </w:rPr>
              <w:t>dB</w:t>
            </w:r>
          </w:p>
        </w:tc>
        <w:tc>
          <w:tcPr>
            <w:tcW w:w="504" w:type="pct"/>
          </w:tcPr>
          <w:p w14:paraId="55DC7FF1"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072518E5"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3538C296"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5D8DD393" w14:textId="77777777" w:rsidR="00123ECE" w:rsidRPr="005647EB" w:rsidDel="004B51DC" w:rsidRDefault="00123ECE" w:rsidP="002570E4">
            <w:pPr>
              <w:pStyle w:val="TAL"/>
              <w:keepNext w:val="0"/>
              <w:keepLines w:val="0"/>
              <w:jc w:val="center"/>
              <w:rPr>
                <w:rFonts w:cs="v4.2.0"/>
              </w:rPr>
            </w:pPr>
            <w:r w:rsidRPr="005647EB">
              <w:rPr>
                <w:rFonts w:cs="v4.2.0"/>
              </w:rPr>
              <w:t>-Infinity</w:t>
            </w:r>
          </w:p>
        </w:tc>
        <w:tc>
          <w:tcPr>
            <w:tcW w:w="502" w:type="pct"/>
          </w:tcPr>
          <w:p w14:paraId="24FA9B80"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3D2C42F6"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17079E00" w14:textId="77777777" w:rsidTr="002570E4">
        <w:trPr>
          <w:cantSplit/>
          <w:jc w:val="center"/>
        </w:trPr>
        <w:tc>
          <w:tcPr>
            <w:tcW w:w="1241" w:type="pct"/>
          </w:tcPr>
          <w:p w14:paraId="4C38D8EC" w14:textId="5359A273" w:rsidR="00123ECE" w:rsidRPr="005647EB" w:rsidRDefault="00123ECE" w:rsidP="002570E4">
            <w:pPr>
              <w:pStyle w:val="TAL"/>
              <w:keepNext w:val="0"/>
              <w:keepLines w:val="0"/>
              <w:rPr>
                <w:lang w:eastAsia="zh-CN"/>
              </w:rPr>
            </w:pPr>
            <w:r w:rsidRPr="005647EB">
              <w:rPr>
                <w:position w:val="-12"/>
              </w:rPr>
              <w:object w:dxaOrig="400" w:dyaOrig="360" w14:anchorId="6A5B35D1">
                <v:shape id="_x0000_i1185" type="#_x0000_t75" style="width:20.5pt;height:18pt" o:ole="" fillcolor="window">
                  <v:imagedata r:id="rId10" o:title=""/>
                </v:shape>
                <o:OLEObject Type="Embed" ProgID="Equation.3" ShapeID="_x0000_i1185" DrawAspect="Content" ObjectID="_1781977752" r:id="rId195"/>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2</w:t>
            </w:r>
          </w:p>
        </w:tc>
        <w:tc>
          <w:tcPr>
            <w:tcW w:w="755" w:type="pct"/>
          </w:tcPr>
          <w:p w14:paraId="3BE6B126" w14:textId="6B26EFAB"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3004" w:type="pct"/>
            <w:gridSpan w:val="6"/>
          </w:tcPr>
          <w:p w14:paraId="1C26C95C" w14:textId="77777777" w:rsidR="00123ECE" w:rsidRPr="005647EB" w:rsidRDefault="00123ECE" w:rsidP="002570E4">
            <w:pPr>
              <w:pStyle w:val="TAL"/>
              <w:keepNext w:val="0"/>
              <w:keepLines w:val="0"/>
              <w:jc w:val="center"/>
              <w:rPr>
                <w:rFonts w:cs="v4.2.0"/>
              </w:rPr>
            </w:pPr>
            <w:r w:rsidRPr="005647EB">
              <w:rPr>
                <w:rFonts w:cs="v4.2.0"/>
              </w:rPr>
              <w:t>-98</w:t>
            </w:r>
          </w:p>
        </w:tc>
      </w:tr>
      <w:tr w:rsidR="00123ECE" w:rsidRPr="005647EB" w14:paraId="2043D843" w14:textId="77777777" w:rsidTr="002570E4">
        <w:trPr>
          <w:cantSplit/>
          <w:jc w:val="center"/>
        </w:trPr>
        <w:tc>
          <w:tcPr>
            <w:tcW w:w="1241" w:type="pct"/>
          </w:tcPr>
          <w:p w14:paraId="1A4515BB" w14:textId="77777777" w:rsidR="00123ECE" w:rsidRPr="005647EB" w:rsidRDefault="00123ECE" w:rsidP="002570E4">
            <w:pPr>
              <w:pStyle w:val="TAL"/>
              <w:keepNext w:val="0"/>
              <w:keepLines w:val="0"/>
            </w:pPr>
            <w:r w:rsidRPr="005647EB">
              <w:rPr>
                <w:position w:val="-12"/>
              </w:rPr>
              <w:object w:dxaOrig="800" w:dyaOrig="380" w14:anchorId="482C8BA3">
                <v:shape id="_x0000_i1186" type="#_x0000_t75" style="width:40pt;height:19.5pt" o:ole="" fillcolor="window">
                  <v:imagedata r:id="rId14" o:title=""/>
                </v:shape>
                <o:OLEObject Type="Embed" ProgID="Equation.3" ShapeID="_x0000_i1186" DrawAspect="Content" ObjectID="_1781977753" r:id="rId196"/>
              </w:object>
            </w:r>
          </w:p>
        </w:tc>
        <w:tc>
          <w:tcPr>
            <w:tcW w:w="755" w:type="pct"/>
          </w:tcPr>
          <w:p w14:paraId="675F7575" w14:textId="77777777" w:rsidR="00123ECE" w:rsidRPr="005647EB" w:rsidRDefault="00123ECE" w:rsidP="002570E4">
            <w:pPr>
              <w:pStyle w:val="TAL"/>
              <w:keepNext w:val="0"/>
              <w:keepLines w:val="0"/>
              <w:jc w:val="center"/>
              <w:rPr>
                <w:rFonts w:cs="v4.2.0"/>
                <w:lang w:eastAsia="zh-CN"/>
              </w:rPr>
            </w:pPr>
            <w:r w:rsidRPr="005647EB">
              <w:rPr>
                <w:rFonts w:cs="v4.2.0"/>
                <w:lang w:eastAsia="zh-CN"/>
              </w:rPr>
              <w:t>dB</w:t>
            </w:r>
          </w:p>
        </w:tc>
        <w:tc>
          <w:tcPr>
            <w:tcW w:w="504" w:type="pct"/>
          </w:tcPr>
          <w:p w14:paraId="5429F121"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681460D8"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70D420D9"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14FD11A2"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4B9A1D70"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72682441"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41BE7669" w14:textId="77777777" w:rsidTr="002570E4">
        <w:trPr>
          <w:cantSplit/>
          <w:jc w:val="center"/>
        </w:trPr>
        <w:tc>
          <w:tcPr>
            <w:tcW w:w="1241" w:type="pct"/>
          </w:tcPr>
          <w:p w14:paraId="65CC458C" w14:textId="2962C149" w:rsidR="00123ECE" w:rsidRPr="005647EB" w:rsidRDefault="00123ECE" w:rsidP="002570E4">
            <w:pPr>
              <w:pStyle w:val="TAL"/>
              <w:keepNext w:val="0"/>
              <w:keepLines w:val="0"/>
              <w:rPr>
                <w:lang w:eastAsia="zh-CN"/>
              </w:rPr>
            </w:pPr>
            <w:r w:rsidRPr="005647EB">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3</w:t>
            </w:r>
          </w:p>
        </w:tc>
        <w:tc>
          <w:tcPr>
            <w:tcW w:w="755" w:type="pct"/>
          </w:tcPr>
          <w:p w14:paraId="68950970" w14:textId="5C0D1C48"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504" w:type="pct"/>
          </w:tcPr>
          <w:p w14:paraId="3897F803"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39125B44"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104400D2"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1BE025D9"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0118BA19"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2CA7F067"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6566A1B6" w14:textId="77777777" w:rsidTr="002570E4">
        <w:trPr>
          <w:cantSplit/>
          <w:jc w:val="center"/>
        </w:trPr>
        <w:tc>
          <w:tcPr>
            <w:tcW w:w="1241" w:type="pct"/>
          </w:tcPr>
          <w:p w14:paraId="42D17B10" w14:textId="4CEF5B70" w:rsidR="00123ECE" w:rsidRPr="005647EB" w:rsidRDefault="00123ECE" w:rsidP="002570E4">
            <w:pPr>
              <w:pStyle w:val="TAL"/>
              <w:keepNext w:val="0"/>
              <w:keepLines w:val="0"/>
              <w:rPr>
                <w:lang w:eastAsia="zh-CN"/>
              </w:rPr>
            </w:pPr>
            <w:r w:rsidRPr="005647EB">
              <w:t>SCH_RP</w:t>
            </w:r>
            <w:r w:rsidR="002570E4" w:rsidRPr="005647EB">
              <w:rPr>
                <w:rFonts w:cs="Arial"/>
                <w:szCs w:val="18"/>
                <w:vertAlign w:val="superscript"/>
              </w:rPr>
              <w:t xml:space="preserve"> </w:t>
            </w:r>
            <w:r w:rsidRPr="005647EB">
              <w:rPr>
                <w:rFonts w:cs="Arial"/>
                <w:szCs w:val="18"/>
                <w:vertAlign w:val="superscript"/>
              </w:rPr>
              <w:t>Note</w:t>
            </w:r>
            <w:r w:rsidRPr="005647EB">
              <w:rPr>
                <w:rFonts w:cs="Arial"/>
                <w:szCs w:val="18"/>
                <w:vertAlign w:val="superscript"/>
                <w:lang w:eastAsia="zh-CN"/>
              </w:rPr>
              <w:t>3</w:t>
            </w:r>
          </w:p>
        </w:tc>
        <w:tc>
          <w:tcPr>
            <w:tcW w:w="755" w:type="pct"/>
          </w:tcPr>
          <w:p w14:paraId="796AFFF5" w14:textId="5E9E133F"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504" w:type="pct"/>
          </w:tcPr>
          <w:p w14:paraId="18EA5078"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701DC5CF"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413A9B92"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006F162C"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40B23933"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1049419B"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2CC3EADC" w14:textId="77777777" w:rsidTr="002570E4">
        <w:trPr>
          <w:cantSplit/>
          <w:jc w:val="center"/>
        </w:trPr>
        <w:tc>
          <w:tcPr>
            <w:tcW w:w="1241" w:type="pct"/>
          </w:tcPr>
          <w:p w14:paraId="2D56AB1E" w14:textId="6237441F" w:rsidR="00123ECE" w:rsidRPr="005647EB" w:rsidRDefault="00123ECE" w:rsidP="002570E4">
            <w:pPr>
              <w:pStyle w:val="TAL"/>
              <w:keepNext w:val="0"/>
              <w:keepLines w:val="0"/>
            </w:pPr>
            <w:r w:rsidRPr="005647EB">
              <w:t>Propagation</w:t>
            </w:r>
            <w:r w:rsidR="002570E4" w:rsidRPr="005647EB">
              <w:t xml:space="preserve"> </w:t>
            </w:r>
            <w:r w:rsidRPr="005647EB">
              <w:t>Condition</w:t>
            </w:r>
            <w:r w:rsidR="002570E4" w:rsidRPr="005647EB">
              <w:t xml:space="preserve"> </w:t>
            </w:r>
          </w:p>
        </w:tc>
        <w:tc>
          <w:tcPr>
            <w:tcW w:w="755" w:type="pct"/>
          </w:tcPr>
          <w:p w14:paraId="70EF7C3B" w14:textId="77777777" w:rsidR="00123ECE" w:rsidRPr="005647EB" w:rsidRDefault="00123ECE" w:rsidP="002570E4">
            <w:pPr>
              <w:pStyle w:val="TAL"/>
              <w:keepNext w:val="0"/>
              <w:keepLines w:val="0"/>
              <w:jc w:val="center"/>
              <w:rPr>
                <w:rFonts w:cs="v4.2.0"/>
              </w:rPr>
            </w:pPr>
          </w:p>
        </w:tc>
        <w:tc>
          <w:tcPr>
            <w:tcW w:w="3004" w:type="pct"/>
            <w:gridSpan w:val="6"/>
          </w:tcPr>
          <w:p w14:paraId="2E7DD793" w14:textId="77777777" w:rsidR="00123ECE" w:rsidRPr="005647EB" w:rsidRDefault="00123ECE" w:rsidP="002570E4">
            <w:pPr>
              <w:pStyle w:val="TAL"/>
              <w:keepNext w:val="0"/>
              <w:keepLines w:val="0"/>
              <w:jc w:val="center"/>
              <w:rPr>
                <w:rFonts w:cs="v4.2.0"/>
                <w:lang w:eastAsia="zh-CN"/>
              </w:rPr>
            </w:pPr>
            <w:r w:rsidRPr="005647EB">
              <w:rPr>
                <w:rFonts w:cs="v4.2.0"/>
                <w:lang w:eastAsia="zh-CN"/>
              </w:rPr>
              <w:t>AWGN</w:t>
            </w:r>
          </w:p>
        </w:tc>
      </w:tr>
      <w:tr w:rsidR="00123ECE" w:rsidRPr="005647EB" w14:paraId="7BD1E193" w14:textId="77777777" w:rsidTr="002570E4">
        <w:trPr>
          <w:cantSplit/>
          <w:jc w:val="center"/>
        </w:trPr>
        <w:tc>
          <w:tcPr>
            <w:tcW w:w="5000" w:type="pct"/>
            <w:gridSpan w:val="8"/>
          </w:tcPr>
          <w:p w14:paraId="7315C632" w14:textId="55C5C74F" w:rsidR="00123ECE" w:rsidRPr="005647EB" w:rsidRDefault="002570E4" w:rsidP="002570E4">
            <w:pPr>
              <w:pStyle w:val="TAN"/>
              <w:keepNext w:val="0"/>
              <w:keepLines w:val="0"/>
            </w:pPr>
            <w:r w:rsidRPr="005647EB">
              <w:t>NOTE 1:</w:t>
            </w:r>
            <w:r w:rsidR="0099395D"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256168EC" w14:textId="7686DF99" w:rsidR="00123ECE" w:rsidRPr="005647EB" w:rsidRDefault="002570E4" w:rsidP="002570E4">
            <w:pPr>
              <w:pStyle w:val="TAN"/>
              <w:keepNext w:val="0"/>
              <w:keepLines w:val="0"/>
            </w:pPr>
            <w:r w:rsidRPr="005647EB">
              <w:t>NOTE 2:</w:t>
            </w:r>
            <w:r w:rsidR="0099395D"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6FF5C30E">
                <v:shape id="_x0000_i1187" type="#_x0000_t75" style="width:20.5pt;height:18pt" o:ole="" fillcolor="window">
                  <v:imagedata r:id="rId10" o:title=""/>
                </v:shape>
                <o:OLEObject Type="Embed" ProgID="Equation.3" ShapeID="_x0000_i1187" DrawAspect="Content" ObjectID="_1781977754" r:id="rId197"/>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2502E9D9" w14:textId="4EA94F74" w:rsidR="00123ECE" w:rsidRPr="005647EB" w:rsidRDefault="002570E4" w:rsidP="002570E4">
            <w:pPr>
              <w:pStyle w:val="TAN"/>
              <w:keepNext w:val="0"/>
              <w:keepLines w:val="0"/>
            </w:pPr>
            <w:r w:rsidRPr="005647EB">
              <w:t>NOTE 3:</w:t>
            </w:r>
            <w:r w:rsidR="0099395D"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3DC7CA00" w14:textId="77777777" w:rsidR="00123ECE" w:rsidRPr="005647EB" w:rsidRDefault="00123ECE" w:rsidP="002570E4">
      <w:pPr>
        <w:rPr>
          <w:lang w:eastAsia="zh-CN"/>
        </w:rPr>
      </w:pPr>
    </w:p>
    <w:p w14:paraId="349D36BF" w14:textId="77777777" w:rsidR="00123ECE" w:rsidRPr="005647EB" w:rsidRDefault="00123ECE" w:rsidP="000424D3">
      <w:pPr>
        <w:rPr>
          <w:rFonts w:cs="v4.2.0"/>
          <w:lang w:eastAsia="zh-CN"/>
        </w:rPr>
      </w:pPr>
      <w:r w:rsidRPr="005647EB">
        <w:rPr>
          <w:rFonts w:cs="v4.2.0"/>
        </w:rPr>
        <w:t xml:space="preserve">The UE shall transmit a measurement report containing the </w:t>
      </w:r>
      <w:r w:rsidRPr="005647EB">
        <w:rPr>
          <w:rFonts w:cs="v4.2.0"/>
          <w:lang w:eastAsia="zh-CN"/>
        </w:rPr>
        <w:t xml:space="preserve">cell </w:t>
      </w:r>
      <w:r w:rsidRPr="005647EB">
        <w:rPr>
          <w:rFonts w:cs="v4.2.0"/>
        </w:rPr>
        <w:t xml:space="preserve">global </w:t>
      </w:r>
      <w:r w:rsidRPr="005647EB">
        <w:rPr>
          <w:lang w:eastAsia="zh-CN"/>
        </w:rPr>
        <w:t>i</w:t>
      </w:r>
      <w:r w:rsidRPr="005647EB">
        <w:t>dentifier</w:t>
      </w:r>
      <w:r w:rsidRPr="005647EB">
        <w:rPr>
          <w:rFonts w:cs="v4.2.0"/>
        </w:rPr>
        <w:t xml:space="preserve"> of cell 2 within 170 milliseconds from the start of T3</w:t>
      </w:r>
      <w:r w:rsidRPr="005647EB">
        <w:rPr>
          <w:rFonts w:cs="v4.2.0"/>
          <w:lang w:eastAsia="zh-CN"/>
        </w:rPr>
        <w:t>.</w:t>
      </w:r>
    </w:p>
    <w:p w14:paraId="0E4A0193" w14:textId="77777777" w:rsidR="00123ECE" w:rsidRPr="005647EB" w:rsidRDefault="00123ECE"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482B231E" w14:textId="77777777" w:rsidR="00123ECE" w:rsidRPr="005647EB" w:rsidRDefault="00123ECE" w:rsidP="002570E4">
      <w:pPr>
        <w:rPr>
          <w:lang w:eastAsia="zh-CN"/>
        </w:rPr>
      </w:pPr>
      <w:r w:rsidRPr="005647EB">
        <w:t>The overall delays measured test requirement is expressed as:</w:t>
      </w:r>
    </w:p>
    <w:p w14:paraId="39EF1103" w14:textId="505A01C9" w:rsidR="00123ECE" w:rsidRPr="005647EB" w:rsidRDefault="0099395D" w:rsidP="0099395D">
      <w:pPr>
        <w:pStyle w:val="B1"/>
        <w:rPr>
          <w:lang w:eastAsia="zh-CN"/>
        </w:rPr>
      </w:pPr>
      <w:r w:rsidRPr="005647EB">
        <w:tab/>
      </w:r>
      <w:r w:rsidR="00123ECE" w:rsidRPr="005647EB">
        <w:t xml:space="preserve">Test requirement = RRC Procedure delay + </w:t>
      </w:r>
      <w:r w:rsidR="00123ECE" w:rsidRPr="005647EB">
        <w:rPr>
          <w:position w:val="-14"/>
        </w:rPr>
        <w:object w:dxaOrig="1280" w:dyaOrig="380" w14:anchorId="4248DDEE">
          <v:shape id="_x0000_i1188" type="#_x0000_t75" style="width:63.5pt;height:19.5pt" o:ole="">
            <v:imagedata r:id="rId198" o:title=""/>
          </v:shape>
          <o:OLEObject Type="Embed" ProgID="Equation.3" ShapeID="_x0000_i1188" DrawAspect="Content" ObjectID="_1781977755" r:id="rId199"/>
        </w:object>
      </w:r>
      <w:r w:rsidR="00123ECE" w:rsidRPr="005647EB">
        <w:t>+ TTI insertion uncertainty</w:t>
      </w:r>
    </w:p>
    <w:p w14:paraId="236C7523" w14:textId="28036465" w:rsidR="00123ECE" w:rsidRPr="005647EB" w:rsidRDefault="0099395D" w:rsidP="0099395D">
      <w:pPr>
        <w:pStyle w:val="B1"/>
        <w:rPr>
          <w:lang w:eastAsia="zh-CN"/>
        </w:rPr>
      </w:pPr>
      <w:r w:rsidRPr="005647EB">
        <w:rPr>
          <w:lang w:eastAsia="zh-CN"/>
        </w:rPr>
        <w:tab/>
      </w:r>
      <w:r w:rsidR="00123ECE" w:rsidRPr="005647EB">
        <w:rPr>
          <w:lang w:eastAsia="zh-CN"/>
        </w:rPr>
        <w:t>RRC procedure delay=15ms</w:t>
      </w:r>
    </w:p>
    <w:p w14:paraId="12D6796A" w14:textId="252F5182" w:rsidR="00123ECE" w:rsidRPr="005647EB" w:rsidRDefault="0099395D" w:rsidP="0099395D">
      <w:pPr>
        <w:pStyle w:val="EQ"/>
        <w:rPr>
          <w:noProof w:val="0"/>
          <w:lang w:eastAsia="zh-CN"/>
        </w:rPr>
      </w:pPr>
      <w:r w:rsidRPr="005647EB">
        <w:rPr>
          <w:noProof w:val="0"/>
        </w:rPr>
        <w:tab/>
      </w:r>
      <w:r w:rsidR="00123ECE" w:rsidRPr="005647EB">
        <w:rPr>
          <w:noProof w:val="0"/>
        </w:rPr>
        <w:object w:dxaOrig="3680" w:dyaOrig="380" w14:anchorId="0076D865">
          <v:shape id="_x0000_i1189" type="#_x0000_t75" style="width:184pt;height:19.5pt" o:ole="">
            <v:imagedata r:id="rId200" o:title=""/>
          </v:shape>
          <o:OLEObject Type="Embed" ProgID="Equation.3" ShapeID="_x0000_i1189" DrawAspect="Content" ObjectID="_1781977756" r:id="rId201"/>
        </w:object>
      </w:r>
    </w:p>
    <w:p w14:paraId="48FC85BD" w14:textId="2356A166" w:rsidR="00123ECE" w:rsidRPr="005647EB" w:rsidRDefault="0099395D" w:rsidP="0099395D">
      <w:pPr>
        <w:pStyle w:val="B1"/>
        <w:rPr>
          <w:lang w:eastAsia="zh-CN"/>
        </w:rPr>
      </w:pPr>
      <w:r w:rsidRPr="005647EB">
        <w:tab/>
      </w:r>
      <w:r w:rsidR="00123ECE" w:rsidRPr="005647EB">
        <w:t>T</w:t>
      </w:r>
      <w:r w:rsidR="00123ECE" w:rsidRPr="005647EB">
        <w:rPr>
          <w:vertAlign w:val="subscript"/>
        </w:rPr>
        <w:t>basic_identify_CGI, int</w:t>
      </w:r>
      <w:r w:rsidR="00123ECE" w:rsidRPr="005647EB">
        <w:rPr>
          <w:vertAlign w:val="subscript"/>
          <w:lang w:eastAsia="zh-CN"/>
        </w:rPr>
        <w:t>er</w:t>
      </w:r>
      <w:r w:rsidR="00123ECE" w:rsidRPr="005647EB">
        <w:t xml:space="preserve"> = 150 ms</w:t>
      </w:r>
    </w:p>
    <w:p w14:paraId="1AA38046" w14:textId="4D7A903C" w:rsidR="00123ECE" w:rsidRPr="005647EB" w:rsidRDefault="0099395D" w:rsidP="0099395D">
      <w:pPr>
        <w:pStyle w:val="B1"/>
      </w:pPr>
      <w:r w:rsidRPr="005647EB">
        <w:tab/>
      </w:r>
      <w:r w:rsidR="00123ECE" w:rsidRPr="005647EB">
        <w:t>TTI insertion uncertainty = 2 ms</w:t>
      </w:r>
    </w:p>
    <w:p w14:paraId="0D7CC464" w14:textId="77777777" w:rsidR="00123ECE" w:rsidRPr="005647EB" w:rsidRDefault="00123ECE" w:rsidP="000424D3">
      <w:pPr>
        <w:rPr>
          <w:rFonts w:cs="v4.2.0"/>
          <w:lang w:eastAsia="zh-CN"/>
        </w:rPr>
      </w:pPr>
      <w:r w:rsidRPr="005647EB">
        <w:rPr>
          <w:rFonts w:cs="v4.2.0"/>
          <w:lang w:eastAsia="zh-CN"/>
        </w:rPr>
        <w:t>The overall delays measured is</w:t>
      </w:r>
      <w:r w:rsidRPr="005647EB">
        <w:rPr>
          <w:rFonts w:cs="v4.2.0"/>
        </w:rPr>
        <w:t xml:space="preserve"> 167 ms, allow 170 ms.</w:t>
      </w:r>
      <w:r w:rsidRPr="005647EB">
        <w:rPr>
          <w:rFonts w:cs="v4.2.0"/>
          <w:lang w:eastAsia="zh-CN"/>
        </w:rPr>
        <w:t xml:space="preserve"> </w:t>
      </w:r>
      <w:r w:rsidRPr="005647EB">
        <w:rPr>
          <w:rFonts w:cs="v4.2.0"/>
        </w:rPr>
        <w:t>The UE shall be scheduled continuously throughout the test</w:t>
      </w:r>
      <w:r w:rsidRPr="005647EB">
        <w:rPr>
          <w:rFonts w:cs="v4.2.0"/>
          <w:lang w:eastAsia="zh-CN"/>
        </w:rPr>
        <w:t>,</w:t>
      </w:r>
      <w:r w:rsidRPr="005647EB">
        <w:rPr>
          <w:rFonts w:cs="v4.2.0"/>
        </w:rPr>
        <w:t xml:space="preserve"> and from the start of T3 until </w:t>
      </w:r>
      <w:r w:rsidRPr="005647EB">
        <w:rPr>
          <w:rFonts w:cs="v4.2.0"/>
          <w:lang w:eastAsia="zh-CN"/>
        </w:rPr>
        <w:t>170 ms</w:t>
      </w:r>
      <w:r w:rsidRPr="005647EB">
        <w:rPr>
          <w:rFonts w:cs="v4.2.0"/>
        </w:rPr>
        <w:t xml:space="preserve"> at least </w:t>
      </w:r>
      <w:r w:rsidRPr="005647EB">
        <w:rPr>
          <w:rFonts w:cs="v4.2.0"/>
          <w:lang w:eastAsia="zh-CN"/>
        </w:rPr>
        <w:t>42</w:t>
      </w:r>
      <w:r w:rsidRPr="005647EB">
        <w:rPr>
          <w:rFonts w:cs="v4.2.0"/>
        </w:rPr>
        <w:t xml:space="preserve"> ACK/NACK shall be detected as being transmitted by the UE</w:t>
      </w:r>
      <w:r w:rsidRPr="005647EB">
        <w:rPr>
          <w:rFonts w:cs="v4.2.0"/>
          <w:lang w:eastAsia="zh-CN"/>
        </w:rPr>
        <w:t>.</w:t>
      </w:r>
    </w:p>
    <w:p w14:paraId="0686E455" w14:textId="77777777" w:rsidR="00123ECE" w:rsidRPr="005647EB" w:rsidRDefault="00123ECE" w:rsidP="002570E4">
      <w:r w:rsidRPr="005647EB">
        <w:t>For the test to pass, the total number of successful tests shall be more than 90% of the cases with a confidence level of 95%.</w:t>
      </w:r>
    </w:p>
    <w:p w14:paraId="7FF24699" w14:textId="2115024B" w:rsidR="00123ECE" w:rsidRPr="005647EB" w:rsidRDefault="00123ECE" w:rsidP="002570E4">
      <w:pPr>
        <w:pStyle w:val="NO"/>
        <w:keepLines w:val="0"/>
        <w:rPr>
          <w:lang w:eastAsia="zh-CN"/>
        </w:rPr>
      </w:pPr>
      <w:r w:rsidRPr="005647EB">
        <w:t>NOTE:</w:t>
      </w:r>
      <w:r w:rsidRPr="005647EB">
        <w:tab/>
        <w:t xml:space="preserve">The overall </w:t>
      </w:r>
      <w:r w:rsidRPr="005647EB">
        <w:rPr>
          <w:lang w:eastAsia="zh-CN"/>
        </w:rPr>
        <w:t xml:space="preserve">42 ACK/NACK number is caused by two parts. Firstly, at least 30 ACK/NACK </w:t>
      </w:r>
      <w:commentRangeStart w:id="14"/>
      <w:r w:rsidRPr="00814289">
        <w:rPr>
          <w:highlight w:val="yellow"/>
          <w:lang w:eastAsia="zh-CN"/>
        </w:rPr>
        <w:t>shall</w:t>
      </w:r>
      <w:r w:rsidRPr="005647EB">
        <w:rPr>
          <w:lang w:eastAsia="zh-CN"/>
        </w:rPr>
        <w:t xml:space="preserve"> </w:t>
      </w:r>
      <w:commentRangeEnd w:id="14"/>
      <w:r w:rsidR="00CC020A">
        <w:rPr>
          <w:rStyle w:val="CommentReference"/>
          <w:rFonts w:eastAsia="SimSun"/>
          <w:lang w:val="x-none"/>
        </w:rPr>
        <w:commentReference w:id="14"/>
      </w:r>
      <w:r w:rsidRPr="005647EB">
        <w:rPr>
          <w:lang w:eastAsia="zh-CN"/>
        </w:rPr>
        <w:t xml:space="preserve">be sent during identifying the cell global identifier of cell 2 according to the requirement in </w:t>
      </w:r>
      <w:r w:rsidR="00CC020A">
        <w:rPr>
          <w:lang w:eastAsia="zh-CN"/>
        </w:rPr>
        <w:t xml:space="preserve">3GPP </w:t>
      </w:r>
      <w:r w:rsidR="00595A47" w:rsidRPr="005647EB">
        <w:t>T</w:t>
      </w:r>
      <w:r w:rsidR="00CC020A">
        <w:t xml:space="preserve">S </w:t>
      </w:r>
      <w:r w:rsidR="00595A47" w:rsidRPr="005647EB">
        <w:t>36.133 [</w:t>
      </w:r>
      <w:r w:rsidR="00595A47" w:rsidRPr="005647EB">
        <w:rPr>
          <w:rFonts w:eastAsia="MS Mincho"/>
          <w:lang w:eastAsia="ja-JP"/>
        </w:rPr>
        <w:t>4</w:t>
      </w:r>
      <w:r w:rsidR="0099395D" w:rsidRPr="005647EB">
        <w:rPr>
          <w:rFonts w:eastAsia="MS Mincho"/>
          <w:lang w:eastAsia="ja-JP"/>
        </w:rPr>
        <w:t xml:space="preserve">] clause </w:t>
      </w:r>
      <w:r w:rsidRPr="005647EB">
        <w:rPr>
          <w:lang w:eastAsia="zh-CN"/>
        </w:rPr>
        <w:t xml:space="preserve">8.1.2.2.3.1. Secondly, given that </w:t>
      </w:r>
      <w:r w:rsidRPr="005647EB">
        <w:t>continuous DL data allocation</w:t>
      </w:r>
      <w:r w:rsidRPr="005647EB">
        <w:rPr>
          <w:lang w:eastAsia="zh-CN"/>
        </w:rPr>
        <w:t xml:space="preserve">, additional 12 ACK/NACK </w:t>
      </w:r>
      <w:commentRangeStart w:id="15"/>
      <w:r w:rsidRPr="00814289">
        <w:rPr>
          <w:highlight w:val="yellow"/>
          <w:lang w:eastAsia="zh-CN"/>
        </w:rPr>
        <w:t>shall</w:t>
      </w:r>
      <w:r w:rsidRPr="005647EB">
        <w:rPr>
          <w:lang w:eastAsia="zh-CN"/>
        </w:rPr>
        <w:t xml:space="preserve"> </w:t>
      </w:r>
      <w:commentRangeEnd w:id="15"/>
      <w:r w:rsidR="00CC020A">
        <w:rPr>
          <w:rStyle w:val="CommentReference"/>
          <w:rFonts w:eastAsia="SimSun"/>
          <w:lang w:val="x-none"/>
        </w:rPr>
        <w:commentReference w:id="15"/>
      </w:r>
      <w:r w:rsidRPr="005647EB">
        <w:rPr>
          <w:lang w:eastAsia="zh-CN"/>
        </w:rPr>
        <w:t xml:space="preserve">be sent </w:t>
      </w:r>
      <w:r w:rsidRPr="005647EB">
        <w:t xml:space="preserve">from the start of T3 until </w:t>
      </w:r>
      <w:r w:rsidRPr="005647EB">
        <w:rPr>
          <w:lang w:eastAsia="zh-CN"/>
        </w:rPr>
        <w:t>170 ms excludes 150 ms for identifying the cell global identifier of cell</w:t>
      </w:r>
      <w:r w:rsidR="00CC020A">
        <w:rPr>
          <w:lang w:eastAsia="zh-CN"/>
        </w:rPr>
        <w:t> </w:t>
      </w:r>
      <w:r w:rsidRPr="005647EB">
        <w:rPr>
          <w:lang w:eastAsia="zh-CN"/>
        </w:rPr>
        <w:t>2.</w:t>
      </w:r>
    </w:p>
    <w:p w14:paraId="0C8B64DB" w14:textId="77777777" w:rsidR="00123ECE" w:rsidRPr="005647EB" w:rsidRDefault="00123ECE" w:rsidP="002570E4">
      <w:pPr>
        <w:pStyle w:val="Heading3"/>
        <w:keepNext w:val="0"/>
        <w:keepLines w:val="0"/>
        <w:rPr>
          <w:lang w:eastAsia="zh-CN"/>
        </w:rPr>
      </w:pPr>
      <w:r w:rsidRPr="005647EB">
        <w:t>8.4.5</w:t>
      </w:r>
      <w:r w:rsidRPr="005647EB">
        <w:tab/>
      </w:r>
      <w:r w:rsidRPr="005647EB">
        <w:rPr>
          <w:lang w:eastAsia="zh-CN"/>
        </w:rPr>
        <w:t>E-UTRAN TDD - TDD Inter-frequency identification of a new CGI of E-UTRA cell using autonomous gaps with DRX</w:t>
      </w:r>
    </w:p>
    <w:p w14:paraId="5AA8D00B" w14:textId="77777777" w:rsidR="00123ECE" w:rsidRPr="005647EB" w:rsidRDefault="00123ECE" w:rsidP="002570E4">
      <w:pPr>
        <w:pStyle w:val="Heading4"/>
        <w:keepNext w:val="0"/>
        <w:keepLines w:val="0"/>
      </w:pPr>
      <w:r w:rsidRPr="005647EB">
        <w:t>8.4.5.1</w:t>
      </w:r>
      <w:r w:rsidRPr="005647EB">
        <w:tab/>
        <w:t>Test purpose</w:t>
      </w:r>
    </w:p>
    <w:p w14:paraId="19420F77" w14:textId="77777777" w:rsidR="00123ECE" w:rsidRPr="005647EB" w:rsidRDefault="00123ECE" w:rsidP="000424D3">
      <w:pPr>
        <w:rPr>
          <w:rFonts w:cs="v4.2.0"/>
          <w:lang w:eastAsia="zh-CN"/>
        </w:rPr>
      </w:pPr>
      <w:r w:rsidRPr="005647EB">
        <w:rPr>
          <w:rFonts w:cs="v4.2.0"/>
          <w:lang w:eastAsia="zh-CN"/>
        </w:rPr>
        <w:t>T</w:t>
      </w:r>
      <w:r w:rsidRPr="005647EB">
        <w:rPr>
          <w:rFonts w:cs="v4.2.0"/>
        </w:rPr>
        <w:t xml:space="preserve">o verify the requirement for </w:t>
      </w:r>
      <w:r w:rsidRPr="005647EB">
        <w:t>identification of a new CGI of E-UTRA</w:t>
      </w:r>
      <w:r w:rsidRPr="005647EB" w:rsidDel="00BE7BA7">
        <w:t xml:space="preserve"> </w:t>
      </w:r>
      <w:r w:rsidRPr="005647EB">
        <w:t>cell with autonomous gaps</w:t>
      </w:r>
      <w:r w:rsidRPr="005647EB">
        <w:rPr>
          <w:lang w:eastAsia="zh-CN"/>
        </w:rPr>
        <w:t xml:space="preserve"> with DRX.</w:t>
      </w:r>
    </w:p>
    <w:p w14:paraId="1657F710" w14:textId="77777777" w:rsidR="00123ECE" w:rsidRPr="005647EB" w:rsidRDefault="00123ECE" w:rsidP="002570E4">
      <w:pPr>
        <w:pStyle w:val="Heading4"/>
        <w:keepNext w:val="0"/>
        <w:keepLines w:val="0"/>
      </w:pPr>
      <w:r w:rsidRPr="005647EB">
        <w:lastRenderedPageBreak/>
        <w:t>8.4.5.2</w:t>
      </w:r>
      <w:r w:rsidRPr="005647EB">
        <w:tab/>
        <w:t>Test applicability</w:t>
      </w:r>
    </w:p>
    <w:p w14:paraId="47ADE872" w14:textId="77777777" w:rsidR="00123ECE" w:rsidRPr="005647EB" w:rsidRDefault="00123ECE" w:rsidP="002570E4">
      <w:r w:rsidRPr="005647EB">
        <w:t xml:space="preserve">This test applies to all types of E-UTRA </w:t>
      </w:r>
      <w:r w:rsidRPr="005647EB">
        <w:rPr>
          <w:lang w:eastAsia="zh-CN"/>
        </w:rPr>
        <w:t>T</w:t>
      </w:r>
      <w:r w:rsidRPr="005647EB">
        <w:t xml:space="preserve">DD UE release </w:t>
      </w:r>
      <w:r w:rsidR="00595A47" w:rsidRPr="005647EB">
        <w:rPr>
          <w:rFonts w:eastAsia="MS Mincho"/>
          <w:lang w:eastAsia="ja-JP"/>
        </w:rPr>
        <w:t>9</w:t>
      </w:r>
      <w:r w:rsidRPr="005647EB">
        <w:t xml:space="preserve"> and forward</w:t>
      </w:r>
      <w:r w:rsidRPr="005647EB">
        <w:rPr>
          <w:lang w:eastAsia="zh-CN"/>
        </w:rPr>
        <w:t xml:space="preserve"> with</w:t>
      </w:r>
      <w:r w:rsidRPr="005647EB">
        <w:t xml:space="preserve"> support of inter-frequency SI acquisition </w:t>
      </w:r>
      <w:r w:rsidR="008137E9" w:rsidRPr="005647EB">
        <w:t xml:space="preserve">in TDD </w:t>
      </w:r>
      <w:r w:rsidRPr="005647EB">
        <w:t>for HO.</w:t>
      </w:r>
      <w:r w:rsidR="00BF21BC" w:rsidRPr="005647EB">
        <w:t xml:space="preserve"> Applicability requires support for FGI bit 5.</w:t>
      </w:r>
    </w:p>
    <w:p w14:paraId="75BB29C3" w14:textId="77777777" w:rsidR="00123ECE" w:rsidRPr="005647EB" w:rsidRDefault="00123ECE" w:rsidP="002570E4">
      <w:pPr>
        <w:pStyle w:val="Heading4"/>
        <w:keepNext w:val="0"/>
        <w:keepLines w:val="0"/>
      </w:pPr>
      <w:r w:rsidRPr="005647EB">
        <w:t>8.4.5.3</w:t>
      </w:r>
      <w:r w:rsidRPr="005647EB">
        <w:tab/>
        <w:t>Minimum conformance requirements</w:t>
      </w:r>
    </w:p>
    <w:p w14:paraId="283E2191" w14:textId="5E660590" w:rsidR="00123ECE" w:rsidRPr="005647EB" w:rsidRDefault="00123ECE" w:rsidP="002570E4">
      <w:pPr>
        <w:rPr>
          <w:rFonts w:cs="v4.2.0"/>
        </w:rPr>
      </w:pPr>
      <w:r w:rsidRPr="005647EB">
        <w:t>No explicit neighbour list is provided to the UE for identifying a new CGI of E-UTRA</w:t>
      </w:r>
      <w:r w:rsidRPr="005647EB" w:rsidDel="00BE7BA7">
        <w:t xml:space="preserve"> </w:t>
      </w:r>
      <w:r w:rsidRPr="005647EB">
        <w:t>cell. The UE shall identify and report the CGI when requested by the network for the purpose of ‘</w:t>
      </w:r>
      <w:r w:rsidRPr="005647EB">
        <w:rPr>
          <w:rFonts w:cs="v4.2.0"/>
        </w:rPr>
        <w:t>reportCGI</w:t>
      </w:r>
      <w:r w:rsidR="002570E4" w:rsidRPr="005647EB">
        <w:rPr>
          <w:rFonts w:cs="v4.2.0"/>
        </w:rPr>
        <w:t>'</w:t>
      </w:r>
      <w:r w:rsidRPr="005647EB">
        <w:t xml:space="preserve">. The UE may make autonomous gaps in both downlink reception and uplink transmission </w:t>
      </w:r>
      <w:r w:rsidR="00595A47" w:rsidRPr="005647EB">
        <w:t xml:space="preserve">for receiving MIB and SIB1 message </w:t>
      </w:r>
      <w:r w:rsidRPr="005647EB">
        <w:t xml:space="preserve">according to </w:t>
      </w:r>
      <w:r w:rsidR="00914A62" w:rsidRPr="005647EB">
        <w:t>clause</w:t>
      </w:r>
      <w:r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5.5.3</w:t>
        </w:r>
      </w:smartTag>
      <w:r w:rsidRPr="005647EB">
        <w:t xml:space="preserve">.1 </w:t>
      </w:r>
      <w:r w:rsidR="00205F74" w:rsidRPr="005647EB">
        <w:t>of 3GPP TS</w:t>
      </w:r>
      <w:r w:rsidR="00595A47" w:rsidRPr="005647EB">
        <w:rPr>
          <w:rFonts w:eastAsia="MS Mincho"/>
          <w:lang w:eastAsia="ja-JP"/>
        </w:rPr>
        <w:t xml:space="preserve"> </w:t>
      </w:r>
      <w:r w:rsidRPr="005647EB">
        <w:t>36.331 [</w:t>
      </w:r>
      <w:r w:rsidR="00595A47" w:rsidRPr="005647EB">
        <w:rPr>
          <w:rFonts w:eastAsia="MS Mincho"/>
          <w:lang w:eastAsia="ja-JP"/>
        </w:rPr>
        <w:t>5</w:t>
      </w:r>
      <w:r w:rsidRPr="005647EB">
        <w:t xml:space="preserve">]. Note that a UE is not required to use autonomous gap if si-RequestForHO is set to false. </w:t>
      </w:r>
      <w:r w:rsidRPr="005647EB">
        <w:rPr>
          <w:rFonts w:cs="v4.2.0"/>
        </w:rPr>
        <w:t>If autonomous gaps are used for measurement with the purpose of ‘reportCGI</w:t>
      </w:r>
      <w:r w:rsidR="002570E4" w:rsidRPr="005647EB">
        <w:rPr>
          <w:rFonts w:cs="v4.2.0"/>
        </w:rPr>
        <w:t>'</w:t>
      </w:r>
      <w:r w:rsidRPr="005647EB">
        <w:rPr>
          <w:rFonts w:cs="v4.2.0"/>
        </w:rPr>
        <w:t xml:space="preserve">, </w:t>
      </w:r>
      <w:r w:rsidRPr="005647EB">
        <w:t>regardless of whether DRX is used or not, the UE shall be able to identify a new CGI of E-UTRA cell within:</w:t>
      </w:r>
    </w:p>
    <w:p w14:paraId="729A77BD" w14:textId="77777777" w:rsidR="00123ECE" w:rsidRPr="005647EB" w:rsidRDefault="00123ECE" w:rsidP="002570E4">
      <w:pPr>
        <w:pStyle w:val="EQ"/>
        <w:keepLines w:val="0"/>
        <w:jc w:val="center"/>
        <w:rPr>
          <w:noProof w:val="0"/>
        </w:rPr>
      </w:pPr>
      <w:r w:rsidRPr="005647EB">
        <w:rPr>
          <w:noProof w:val="0"/>
          <w:position w:val="-14"/>
        </w:rPr>
        <w:object w:dxaOrig="3660" w:dyaOrig="380" w14:anchorId="6A584181">
          <v:shape id="_x0000_i1190" type="#_x0000_t75" style="width:183pt;height:19.5pt" o:ole="">
            <v:imagedata r:id="rId56" o:title=""/>
          </v:shape>
          <o:OLEObject Type="Embed" ProgID="Equation.3" ShapeID="_x0000_i1190" DrawAspect="Content" ObjectID="_1781977757" r:id="rId202"/>
        </w:object>
      </w:r>
    </w:p>
    <w:p w14:paraId="2AF0731D" w14:textId="77777777" w:rsidR="00123ECE" w:rsidRPr="005647EB" w:rsidRDefault="00123ECE" w:rsidP="002570E4">
      <w:r w:rsidRPr="005647EB">
        <w:t>Where</w:t>
      </w:r>
    </w:p>
    <w:p w14:paraId="657CF746" w14:textId="2C40F327" w:rsidR="00123ECE" w:rsidRPr="005647EB" w:rsidRDefault="0099395D" w:rsidP="0099395D">
      <w:pPr>
        <w:pStyle w:val="B1"/>
        <w:rPr>
          <w:rFonts w:cs="v4.2.0"/>
        </w:rPr>
      </w:pPr>
      <w:r w:rsidRPr="005647EB">
        <w:tab/>
      </w:r>
      <w:r w:rsidR="00123ECE" w:rsidRPr="005647EB">
        <w:t>T</w:t>
      </w:r>
      <w:r w:rsidR="00123ECE" w:rsidRPr="005647EB">
        <w:rPr>
          <w:vertAlign w:val="subscript"/>
        </w:rPr>
        <w:t>basic_identify_CGI, inter</w:t>
      </w:r>
      <w:r w:rsidR="00123ECE" w:rsidRPr="005647EB">
        <w:t xml:space="preserve"> = 150 ms. This is the time period used in the above equation where the maximum allowed time for the UE to identify a new </w:t>
      </w:r>
      <w:r w:rsidR="00123ECE" w:rsidRPr="005647EB">
        <w:rPr>
          <w:rFonts w:cs="v4.2.0"/>
        </w:rPr>
        <w:t>CGI of E-UTRA</w:t>
      </w:r>
      <w:r w:rsidR="00123ECE" w:rsidRPr="005647EB" w:rsidDel="00BE7BA7">
        <w:rPr>
          <w:rFonts w:cs="v4.2.0"/>
        </w:rPr>
        <w:t xml:space="preserve"> </w:t>
      </w:r>
      <w:r w:rsidR="00123ECE" w:rsidRPr="005647EB">
        <w:rPr>
          <w:rFonts w:cs="v4.2.0"/>
        </w:rPr>
        <w:t xml:space="preserve"> cell</w:t>
      </w:r>
      <w:r w:rsidR="00123ECE" w:rsidRPr="005647EB">
        <w:t xml:space="preserve"> is defined</w:t>
      </w:r>
      <w:r w:rsidR="00AE0BF4" w:rsidRPr="005647EB">
        <w:t>, provided that the E-UTRA cell has been already identified by the UE</w:t>
      </w:r>
      <w:r w:rsidR="00123ECE" w:rsidRPr="005647EB">
        <w:t>.</w:t>
      </w:r>
    </w:p>
    <w:p w14:paraId="06272D2C" w14:textId="77777777" w:rsidR="00123ECE" w:rsidRPr="005647EB" w:rsidRDefault="00123ECE" w:rsidP="002570E4">
      <w:pPr>
        <w:rPr>
          <w:rFonts w:cs="v4.2.0"/>
        </w:rPr>
      </w:pPr>
      <w:r w:rsidRPr="005647EB">
        <w:t xml:space="preserve">A cell shall be considered identifiable </w:t>
      </w:r>
      <w:r w:rsidRPr="005647EB">
        <w:rPr>
          <w:rFonts w:cs="v4.2.0"/>
        </w:rPr>
        <w:t>following conditions are fulfilled:</w:t>
      </w:r>
    </w:p>
    <w:p w14:paraId="27FCA450" w14:textId="39B96600" w:rsidR="00123ECE" w:rsidRPr="005647EB" w:rsidRDefault="00123ECE" w:rsidP="002570E4">
      <w:pPr>
        <w:pStyle w:val="B1"/>
      </w:pPr>
      <w:r w:rsidRPr="005647EB">
        <w:t>-</w:t>
      </w:r>
      <w:r w:rsidRPr="005647EB">
        <w:tab/>
        <w:t xml:space="preserve">RSRP related side conditions given </w:t>
      </w:r>
      <w:r w:rsidR="002570E4" w:rsidRPr="005647EB">
        <w:t>in 3GPP TS</w:t>
      </w:r>
      <w:r w:rsidRPr="005647EB">
        <w:t xml:space="preserve"> 36.133 [4]</w:t>
      </w:r>
      <w:r w:rsidRPr="005647EB">
        <w:rPr>
          <w:lang w:eastAsia="zh-CN"/>
        </w:rPr>
        <w:t xml:space="preserve"> </w:t>
      </w:r>
      <w:r w:rsidR="00914A62" w:rsidRPr="005647EB">
        <w:t>Clause</w:t>
      </w:r>
      <w:r w:rsidRPr="005647EB">
        <w:t xml:space="preserve"> 9.1 are fulfilled for a corresponding Band,</w:t>
      </w:r>
    </w:p>
    <w:p w14:paraId="223854CD" w14:textId="77777777" w:rsidR="00123ECE" w:rsidRPr="005647EB" w:rsidRDefault="00123ECE" w:rsidP="002570E4">
      <w:pPr>
        <w:ind w:firstLine="284"/>
      </w:pPr>
      <w:r w:rsidRPr="005647EB">
        <w:t>-</w:t>
      </w:r>
      <w:r w:rsidRPr="005647EB">
        <w:tab/>
        <w:t xml:space="preserve">SCH_RP </w:t>
      </w:r>
      <w:r w:rsidRPr="005647EB">
        <w:rPr>
          <w:u w:val="single"/>
        </w:rPr>
        <w:t>&gt;</w:t>
      </w:r>
      <w:r w:rsidRPr="005647EB">
        <w:t xml:space="preserve"> -125 dBm for Bands 33, 34, 35, 36, 37, 38, 39, 40</w:t>
      </w:r>
      <w:r w:rsidRPr="005647EB">
        <w:rPr>
          <w:lang w:eastAsia="zh-CN"/>
        </w:rPr>
        <w:t>, 42, 43</w:t>
      </w:r>
      <w:r w:rsidR="00B903ED" w:rsidRPr="005647EB">
        <w:rPr>
          <w:lang w:eastAsia="zh-CN"/>
        </w:rPr>
        <w:t>, 48</w:t>
      </w:r>
      <w:r w:rsidR="0031151F" w:rsidRPr="005647EB">
        <w:rPr>
          <w:lang w:eastAsia="zh-CN"/>
        </w:rPr>
        <w:t>,53</w:t>
      </w:r>
      <w:r w:rsidRPr="005647EB">
        <w:t xml:space="preserve"> and SCH Ês/Iot </w:t>
      </w:r>
      <w:r w:rsidRPr="005647EB">
        <w:rPr>
          <w:u w:val="single"/>
        </w:rPr>
        <w:t>&gt;</w:t>
      </w:r>
      <w:r w:rsidRPr="005647EB">
        <w:t xml:space="preserve"> - 4 dB.</w:t>
      </w:r>
    </w:p>
    <w:p w14:paraId="6619F7BD" w14:textId="77777777" w:rsidR="00123ECE" w:rsidRPr="005647EB" w:rsidRDefault="00123ECE" w:rsidP="002570E4">
      <w:pPr>
        <w:ind w:firstLine="284"/>
      </w:pPr>
      <w:r w:rsidRPr="005647EB">
        <w:t>-</w:t>
      </w:r>
      <w:r w:rsidRPr="005647EB">
        <w:tab/>
        <w:t xml:space="preserve">SCH_RP </w:t>
      </w:r>
      <w:r w:rsidRPr="005647EB">
        <w:rPr>
          <w:u w:val="single"/>
        </w:rPr>
        <w:t>&gt;</w:t>
      </w:r>
      <w:r w:rsidRPr="005647EB">
        <w:t xml:space="preserve"> -124 dBm for Band</w:t>
      </w:r>
      <w:r w:rsidRPr="005647EB">
        <w:rPr>
          <w:lang w:eastAsia="zh-CN"/>
        </w:rPr>
        <w:t xml:space="preserve"> 41</w:t>
      </w:r>
      <w:r w:rsidRPr="005647EB">
        <w:t xml:space="preserve"> and SCH Ês/Iot </w:t>
      </w:r>
      <w:r w:rsidRPr="005647EB">
        <w:rPr>
          <w:u w:val="single"/>
        </w:rPr>
        <w:t>&gt;</w:t>
      </w:r>
      <w:r w:rsidRPr="005647EB">
        <w:t xml:space="preserve"> - 4 dB.</w:t>
      </w:r>
    </w:p>
    <w:p w14:paraId="0D420181" w14:textId="77777777" w:rsidR="00123ECE" w:rsidRPr="005647EB" w:rsidRDefault="00123ECE" w:rsidP="002570E4">
      <w:r w:rsidRPr="005647EB">
        <w:rPr>
          <w:rFonts w:cs="v4.2.0"/>
        </w:rPr>
        <w:t>The requirement for identifying a new CGI of an E-UTRA cell within T</w:t>
      </w:r>
      <w:r w:rsidRPr="005647EB">
        <w:rPr>
          <w:rFonts w:cs="v4.2.0"/>
          <w:vertAlign w:val="subscript"/>
        </w:rPr>
        <w:t>basic_identify_CGI,inter</w:t>
      </w:r>
      <w:r w:rsidRPr="005647EB">
        <w:rPr>
          <w:rFonts w:cs="v4.2.0"/>
        </w:rPr>
        <w:t xml:space="preserve"> is applicable when no DRX is used as well as when all the DRX cycles specified in 3GPP </w:t>
      </w:r>
      <w:r w:rsidR="00595A47" w:rsidRPr="005647EB">
        <w:rPr>
          <w:rFonts w:eastAsia="MS Mincho" w:cs="v4.2.0"/>
          <w:lang w:eastAsia="ja-JP"/>
        </w:rPr>
        <w:t xml:space="preserve">TS </w:t>
      </w:r>
      <w:r w:rsidRPr="005647EB">
        <w:rPr>
          <w:rFonts w:cs="v4.2.0"/>
        </w:rPr>
        <w:t>36.331 [</w:t>
      </w:r>
      <w:r w:rsidR="00595A47" w:rsidRPr="005647EB">
        <w:rPr>
          <w:rFonts w:eastAsia="MS Mincho" w:cs="v4.2.0"/>
          <w:lang w:eastAsia="ja-JP"/>
        </w:rPr>
        <w:t>5</w:t>
      </w:r>
      <w:r w:rsidRPr="005647EB">
        <w:rPr>
          <w:rFonts w:cs="v4.2.0"/>
        </w:rPr>
        <w:t>] are used.</w:t>
      </w:r>
    </w:p>
    <w:p w14:paraId="38405E4C" w14:textId="77777777" w:rsidR="00123ECE" w:rsidRPr="005647EB" w:rsidRDefault="00123ECE" w:rsidP="002570E4">
      <w:r w:rsidRPr="005647EB">
        <w:t>The ECGI reporting delay occurs due to the delay uncertainty when inserting the ECGI measurement report to the TTI of the uplink DCCH. The delay uncertainty is twice the TTI of the uplink DCCH. In case DRX is used, the ECGI reporting may be delayed until the next DRX cycle.</w:t>
      </w:r>
    </w:p>
    <w:p w14:paraId="186E5870" w14:textId="7120601E" w:rsidR="00123ECE" w:rsidRPr="005647EB" w:rsidRDefault="00123ECE" w:rsidP="002570E4">
      <w:pPr>
        <w:rPr>
          <w:lang w:eastAsia="zh-CN"/>
        </w:rPr>
      </w:pPr>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w:t>
      </w:r>
      <w:r w:rsidRPr="005647EB">
        <w:rPr>
          <w:lang w:eastAsia="zh-CN"/>
        </w:rPr>
        <w:t>3</w:t>
      </w:r>
      <w:r w:rsidRPr="005647EB">
        <w:t>.</w:t>
      </w:r>
      <w:r w:rsidRPr="005647EB">
        <w:rPr>
          <w:lang w:eastAsia="zh-CN"/>
        </w:rPr>
        <w:t>7</w:t>
      </w:r>
      <w:r w:rsidRPr="005647EB">
        <w:t xml:space="preserve"> and A.8.4.5.</w:t>
      </w:r>
    </w:p>
    <w:p w14:paraId="5C437775" w14:textId="77777777" w:rsidR="00123ECE" w:rsidRPr="005647EB" w:rsidRDefault="00123ECE" w:rsidP="002570E4">
      <w:pPr>
        <w:pStyle w:val="Heading4"/>
        <w:keepNext w:val="0"/>
        <w:keepLines w:val="0"/>
      </w:pPr>
      <w:r w:rsidRPr="005647EB">
        <w:t>8.4.5.4</w:t>
      </w:r>
      <w:r w:rsidRPr="005647EB">
        <w:tab/>
        <w:t>Test description</w:t>
      </w:r>
    </w:p>
    <w:p w14:paraId="234ABB3E" w14:textId="77777777" w:rsidR="00123ECE" w:rsidRPr="005647EB" w:rsidRDefault="00123ECE" w:rsidP="002570E4">
      <w:pPr>
        <w:pStyle w:val="Heading5"/>
        <w:keepNext w:val="0"/>
        <w:keepLines w:val="0"/>
      </w:pPr>
      <w:r w:rsidRPr="005647EB">
        <w:t>8.4.5.4.1</w:t>
      </w:r>
      <w:r w:rsidRPr="005647EB">
        <w:tab/>
        <w:t>Initial conditions</w:t>
      </w:r>
    </w:p>
    <w:p w14:paraId="04FDF70B" w14:textId="21019667"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1DFB1958" w14:textId="0A46184D"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Year" w:val="1899"/>
          <w:attr w:name="Month" w:val="12"/>
          <w:attr w:name="Day" w:val="30"/>
          <w:attr w:name="IsLunarDate" w:val="False"/>
          <w:attr w:name="IsROCDate" w:val="False"/>
        </w:smartTagPr>
        <w:r w:rsidRPr="005647EB">
          <w:t>4.4.2 a</w:t>
        </w:r>
      </w:smartTag>
      <w:r w:rsidRPr="005647EB">
        <w:t>nd 4.3.1.</w:t>
      </w:r>
    </w:p>
    <w:p w14:paraId="45080F39" w14:textId="26B74615" w:rsidR="00123ECE" w:rsidRPr="005647EB" w:rsidRDefault="00123ECE" w:rsidP="0099395D">
      <w:pPr>
        <w:keepNext/>
        <w:keepLines/>
      </w:pPr>
      <w:r w:rsidRPr="005647EB">
        <w:t xml:space="preserve">Channel Bandwidth to be tested: 10 MHz as defined </w:t>
      </w:r>
      <w:r w:rsidR="002570E4" w:rsidRPr="005647EB">
        <w:t>in 3GPP TS</w:t>
      </w:r>
      <w:r w:rsidRPr="005647EB">
        <w:t xml:space="preserve"> 36.508 [7] clause </w:t>
      </w:r>
      <w:smartTag w:uri="urn:schemas-microsoft-com:office:smarttags" w:element="chsdate">
        <w:smartTagPr>
          <w:attr w:name="Year" w:val="1899"/>
          <w:attr w:name="Month" w:val="12"/>
          <w:attr w:name="Day" w:val="30"/>
          <w:attr w:name="IsLunarDate" w:val="False"/>
          <w:attr w:name="IsROCDate" w:val="False"/>
        </w:smartTagPr>
        <w:r w:rsidRPr="005647EB">
          <w:t>4.3.1</w:t>
        </w:r>
      </w:smartTag>
      <w:r w:rsidRPr="005647EB">
        <w:t>.</w:t>
      </w:r>
    </w:p>
    <w:p w14:paraId="613CD7C5" w14:textId="34A7218D" w:rsidR="00123ECE" w:rsidRPr="005647EB" w:rsidRDefault="00123ECE" w:rsidP="002570E4">
      <w:pPr>
        <w:pStyle w:val="B1"/>
      </w:pPr>
      <w:r w:rsidRPr="005647EB">
        <w:t>1.</w:t>
      </w:r>
      <w:r w:rsidR="0099395D"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w:t>
      </w:r>
      <w:r w:rsidRPr="005647EB">
        <w:rPr>
          <w:lang w:eastAsia="zh-CN"/>
        </w:rPr>
        <w:t>4</w:t>
      </w:r>
      <w:r w:rsidR="0059272E" w:rsidRPr="005647EB">
        <w:rPr>
          <w:rFonts w:ascii="Segoe UI" w:hAnsi="Segoe UI" w:cs="Segoe UI"/>
        </w:rPr>
        <w:t xml:space="preserve"> </w:t>
      </w:r>
      <w:r w:rsidR="0059272E" w:rsidRPr="005647EB">
        <w:t>for UE with 2Rx RF band and Annex A, Figure A.78 (without using the faders) for 4Rx capable UE without any 2Rx RF bands</w:t>
      </w:r>
      <w:r w:rsidRPr="005647EB">
        <w:t>.</w:t>
      </w:r>
    </w:p>
    <w:p w14:paraId="762E8724" w14:textId="5B2290C7" w:rsidR="00123ECE" w:rsidRPr="005647EB" w:rsidRDefault="00123ECE" w:rsidP="002570E4">
      <w:pPr>
        <w:pStyle w:val="B1"/>
      </w:pPr>
      <w:r w:rsidRPr="005647EB">
        <w:t>2.</w:t>
      </w:r>
      <w:r w:rsidR="0099395D" w:rsidRPr="005647EB">
        <w:tab/>
      </w:r>
      <w:r w:rsidRPr="005647EB">
        <w:t>The general test parameter settings are set up according to Table 8.4.5.4.1-1.</w:t>
      </w:r>
    </w:p>
    <w:p w14:paraId="72036377" w14:textId="51E971E2" w:rsidR="00123ECE" w:rsidRPr="005647EB" w:rsidRDefault="00123ECE" w:rsidP="002570E4">
      <w:pPr>
        <w:pStyle w:val="B1"/>
      </w:pPr>
      <w:r w:rsidRPr="005647EB">
        <w:t>3.</w:t>
      </w:r>
      <w:r w:rsidR="0099395D" w:rsidRPr="005647EB">
        <w:tab/>
      </w:r>
      <w:r w:rsidRPr="005647EB">
        <w:t>Propagation conditions are set according to Annex B clauses B.0.</w:t>
      </w:r>
    </w:p>
    <w:p w14:paraId="070BC1F2" w14:textId="6534BEC0" w:rsidR="00123ECE" w:rsidRPr="005647EB" w:rsidRDefault="00123ECE" w:rsidP="002570E4">
      <w:pPr>
        <w:pStyle w:val="B1"/>
      </w:pPr>
      <w:r w:rsidRPr="005647EB">
        <w:t>4.</w:t>
      </w:r>
      <w:r w:rsidR="0099395D" w:rsidRPr="005647EB">
        <w:tab/>
      </w:r>
      <w:r w:rsidRPr="005647EB">
        <w:t>Message contents are defined in clause 8.4.5.4.3.</w:t>
      </w:r>
    </w:p>
    <w:p w14:paraId="691C222D" w14:textId="538AB57D" w:rsidR="00123ECE" w:rsidRPr="005647EB" w:rsidRDefault="00123ECE" w:rsidP="002570E4">
      <w:pPr>
        <w:pStyle w:val="B1"/>
        <w:rPr>
          <w:rFonts w:cs="v3.7.0"/>
        </w:rPr>
      </w:pPr>
      <w:r w:rsidRPr="005647EB">
        <w:t>5.</w:t>
      </w:r>
      <w:r w:rsidR="0099395D" w:rsidRPr="005647EB">
        <w:tab/>
      </w:r>
      <w:r w:rsidRPr="005647EB">
        <w:t xml:space="preserve">There </w:t>
      </w:r>
      <w:r w:rsidRPr="005647EB">
        <w:rPr>
          <w:lang w:eastAsia="zh-CN"/>
        </w:rPr>
        <w:t>are</w:t>
      </w:r>
      <w:r w:rsidRPr="005647EB">
        <w:t xml:space="preserve"> </w:t>
      </w:r>
      <w:r w:rsidRPr="005647EB">
        <w:rPr>
          <w:lang w:eastAsia="zh-CN"/>
        </w:rPr>
        <w:t>two</w:t>
      </w:r>
      <w:r w:rsidRPr="005647EB">
        <w:t xml:space="preserve"> E-UTRA </w:t>
      </w:r>
      <w:r w:rsidRPr="005647EB">
        <w:rPr>
          <w:lang w:eastAsia="zh-CN"/>
        </w:rPr>
        <w:t>T</w:t>
      </w:r>
      <w:r w:rsidRPr="005647EB">
        <w:t>DD carrier</w:t>
      </w:r>
      <w:r w:rsidRPr="005647EB">
        <w:rPr>
          <w:lang w:eastAsia="zh-CN"/>
        </w:rPr>
        <w:t>s</w:t>
      </w:r>
      <w:r w:rsidRPr="005647EB">
        <w:t xml:space="preserve"> and two cells specified in the test. Cell 1 is the cell used for connection setup with the power level set according to Annex C.0 and C.1 for this test.</w:t>
      </w:r>
    </w:p>
    <w:p w14:paraId="7757FA33" w14:textId="77777777" w:rsidR="00123ECE" w:rsidRPr="005647EB" w:rsidRDefault="00123ECE" w:rsidP="006D30B7">
      <w:pPr>
        <w:pStyle w:val="TH"/>
        <w:keepLines w:val="0"/>
        <w:rPr>
          <w:lang w:eastAsia="zh-CN"/>
        </w:rPr>
      </w:pPr>
      <w:r w:rsidRPr="005647EB">
        <w:lastRenderedPageBreak/>
        <w:t xml:space="preserve">Table 8.4.5.4.1-1: </w:t>
      </w:r>
      <w:r w:rsidRPr="005647EB">
        <w:rPr>
          <w:rFonts w:cs="v4.2.0"/>
        </w:rPr>
        <w:t xml:space="preserve">General test parameters for </w:t>
      </w:r>
      <w:r w:rsidRPr="005647EB">
        <w:t xml:space="preserve">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w:t>
      </w:r>
    </w:p>
    <w:tbl>
      <w:tblPr>
        <w:tblW w:w="97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3148"/>
        <w:gridCol w:w="604"/>
        <w:gridCol w:w="2745"/>
        <w:gridCol w:w="3230"/>
      </w:tblGrid>
      <w:tr w:rsidR="00123ECE" w:rsidRPr="005647EB" w14:paraId="024CB2A3" w14:textId="77777777" w:rsidTr="00EC0475">
        <w:trPr>
          <w:cantSplit/>
          <w:jc w:val="center"/>
        </w:trPr>
        <w:tc>
          <w:tcPr>
            <w:tcW w:w="3148" w:type="dxa"/>
            <w:shd w:val="clear" w:color="auto" w:fill="auto"/>
          </w:tcPr>
          <w:p w14:paraId="05267F47" w14:textId="77777777" w:rsidR="00123ECE" w:rsidRPr="005647EB" w:rsidRDefault="00123ECE" w:rsidP="002570E4">
            <w:pPr>
              <w:pStyle w:val="TAH"/>
              <w:keepNext w:val="0"/>
              <w:keepLines w:val="0"/>
            </w:pPr>
            <w:r w:rsidRPr="005647EB">
              <w:t>Parameter</w:t>
            </w:r>
          </w:p>
        </w:tc>
        <w:tc>
          <w:tcPr>
            <w:tcW w:w="604" w:type="dxa"/>
            <w:shd w:val="clear" w:color="auto" w:fill="auto"/>
          </w:tcPr>
          <w:p w14:paraId="30ED66F0" w14:textId="77777777" w:rsidR="00123ECE" w:rsidRPr="005647EB" w:rsidRDefault="00123ECE" w:rsidP="002570E4">
            <w:pPr>
              <w:pStyle w:val="TAH"/>
              <w:keepNext w:val="0"/>
              <w:keepLines w:val="0"/>
            </w:pPr>
            <w:r w:rsidRPr="005647EB">
              <w:t>Unit</w:t>
            </w:r>
          </w:p>
        </w:tc>
        <w:tc>
          <w:tcPr>
            <w:tcW w:w="2745" w:type="dxa"/>
            <w:shd w:val="clear" w:color="auto" w:fill="auto"/>
          </w:tcPr>
          <w:p w14:paraId="1E92DC1B" w14:textId="77777777" w:rsidR="00123ECE" w:rsidRPr="005647EB" w:rsidRDefault="00123ECE" w:rsidP="002570E4">
            <w:pPr>
              <w:pStyle w:val="TAH"/>
              <w:keepNext w:val="0"/>
              <w:keepLines w:val="0"/>
            </w:pPr>
            <w:r w:rsidRPr="005647EB">
              <w:t>Value</w:t>
            </w:r>
          </w:p>
        </w:tc>
        <w:tc>
          <w:tcPr>
            <w:tcW w:w="3230" w:type="dxa"/>
            <w:shd w:val="clear" w:color="auto" w:fill="auto"/>
          </w:tcPr>
          <w:p w14:paraId="0312C643" w14:textId="77777777" w:rsidR="00123ECE" w:rsidRPr="005647EB" w:rsidRDefault="00123ECE" w:rsidP="002570E4">
            <w:pPr>
              <w:pStyle w:val="TAH"/>
              <w:keepNext w:val="0"/>
              <w:keepLines w:val="0"/>
            </w:pPr>
            <w:r w:rsidRPr="005647EB">
              <w:t>Comment</w:t>
            </w:r>
          </w:p>
        </w:tc>
      </w:tr>
      <w:tr w:rsidR="00123ECE" w:rsidRPr="005647EB" w14:paraId="598E7F5C" w14:textId="77777777" w:rsidTr="00EC0475">
        <w:trPr>
          <w:cantSplit/>
          <w:jc w:val="center"/>
        </w:trPr>
        <w:tc>
          <w:tcPr>
            <w:tcW w:w="3148" w:type="dxa"/>
            <w:shd w:val="clear" w:color="auto" w:fill="auto"/>
          </w:tcPr>
          <w:p w14:paraId="536DD6D5" w14:textId="19E072F6"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604" w:type="dxa"/>
            <w:shd w:val="clear" w:color="auto" w:fill="auto"/>
          </w:tcPr>
          <w:p w14:paraId="37D77C05" w14:textId="77777777" w:rsidR="00123ECE" w:rsidRPr="005647EB" w:rsidRDefault="00123ECE" w:rsidP="002570E4">
            <w:pPr>
              <w:pStyle w:val="TAL"/>
              <w:keepNext w:val="0"/>
              <w:keepLines w:val="0"/>
            </w:pPr>
          </w:p>
        </w:tc>
        <w:tc>
          <w:tcPr>
            <w:tcW w:w="2745" w:type="dxa"/>
            <w:shd w:val="clear" w:color="auto" w:fill="auto"/>
          </w:tcPr>
          <w:p w14:paraId="60BDAB6C" w14:textId="5775AE20"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lang w:eastAsia="zh-CN"/>
              </w:rPr>
              <w:t>T</w:t>
            </w:r>
            <w:r w:rsidRPr="005647EB">
              <w:rPr>
                <w:rFonts w:cs="v4.2.0"/>
              </w:rPr>
              <w:t>DD</w:t>
            </w:r>
          </w:p>
        </w:tc>
        <w:tc>
          <w:tcPr>
            <w:tcW w:w="3230" w:type="dxa"/>
            <w:shd w:val="clear" w:color="auto" w:fill="auto"/>
          </w:tcPr>
          <w:p w14:paraId="676645BE" w14:textId="33629DC8"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w:t>
            </w:r>
            <w:r w:rsidR="00507533" w:rsidRPr="005647EB">
              <w:rPr>
                <w:rFonts w:eastAsia="MS Mincho" w:cs="v4.2.0"/>
                <w:lang w:eastAsia="ja-JP"/>
              </w:rPr>
              <w:t>1</w:t>
            </w:r>
            <w:r w:rsidRPr="005647EB">
              <w:rPr>
                <w:rFonts w:cs="v4.2.0"/>
                <w:lang w:eastAsia="zh-CN"/>
              </w:rPr>
              <w:t>.</w:t>
            </w:r>
            <w:r w:rsidR="00507533" w:rsidRPr="005647EB">
              <w:rPr>
                <w:rFonts w:eastAsia="MS Mincho" w:cs="v4.2.0"/>
                <w:lang w:eastAsia="ja-JP"/>
              </w:rPr>
              <w:t>2</w:t>
            </w:r>
          </w:p>
        </w:tc>
      </w:tr>
      <w:tr w:rsidR="00123ECE" w:rsidRPr="005647EB" w14:paraId="1F549F45" w14:textId="77777777" w:rsidTr="00EC0475">
        <w:trPr>
          <w:cantSplit/>
          <w:jc w:val="center"/>
        </w:trPr>
        <w:tc>
          <w:tcPr>
            <w:tcW w:w="3148" w:type="dxa"/>
            <w:shd w:val="clear" w:color="auto" w:fill="auto"/>
          </w:tcPr>
          <w:p w14:paraId="4AB8D77E" w14:textId="1D55F2A4"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604" w:type="dxa"/>
            <w:shd w:val="clear" w:color="auto" w:fill="auto"/>
          </w:tcPr>
          <w:p w14:paraId="302FEC45" w14:textId="77777777" w:rsidR="00123ECE" w:rsidRPr="005647EB" w:rsidRDefault="00123ECE" w:rsidP="002570E4">
            <w:pPr>
              <w:pStyle w:val="TAL"/>
              <w:keepNext w:val="0"/>
              <w:keepLines w:val="0"/>
            </w:pPr>
          </w:p>
        </w:tc>
        <w:tc>
          <w:tcPr>
            <w:tcW w:w="2745" w:type="dxa"/>
            <w:shd w:val="clear" w:color="auto" w:fill="auto"/>
          </w:tcPr>
          <w:p w14:paraId="3987D155" w14:textId="482BBCF6"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lang w:eastAsia="zh-CN"/>
              </w:rPr>
              <w:t>T</w:t>
            </w:r>
            <w:r w:rsidRPr="005647EB">
              <w:rPr>
                <w:rFonts w:cs="v4.2.0"/>
              </w:rPr>
              <w:t>DD</w:t>
            </w:r>
          </w:p>
        </w:tc>
        <w:tc>
          <w:tcPr>
            <w:tcW w:w="3230" w:type="dxa"/>
            <w:shd w:val="clear" w:color="auto" w:fill="auto"/>
          </w:tcPr>
          <w:p w14:paraId="2A76818C" w14:textId="27B1E288"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w:t>
            </w:r>
            <w:r w:rsidRPr="005647EB">
              <w:rPr>
                <w:rFonts w:cs="v4.2.0"/>
                <w:lang w:eastAsia="zh-CN"/>
              </w:rPr>
              <w:t>2</w:t>
            </w:r>
          </w:p>
        </w:tc>
      </w:tr>
      <w:tr w:rsidR="00123ECE" w:rsidRPr="005647EB" w14:paraId="39A9A0BC" w14:textId="77777777" w:rsidTr="00EC0475">
        <w:trPr>
          <w:cantSplit/>
          <w:jc w:val="center"/>
        </w:trPr>
        <w:tc>
          <w:tcPr>
            <w:tcW w:w="3148" w:type="dxa"/>
            <w:shd w:val="clear" w:color="auto" w:fill="auto"/>
          </w:tcPr>
          <w:p w14:paraId="0C6ED184" w14:textId="1FAFAC1B" w:rsidR="00123ECE" w:rsidRPr="005647EB" w:rsidRDefault="00123ECE" w:rsidP="002570E4">
            <w:pPr>
              <w:pStyle w:val="TAL"/>
              <w:keepNext w:val="0"/>
              <w:keepLines w:val="0"/>
              <w:rPr>
                <w:rFonts w:cs="Arial"/>
                <w:szCs w:val="18"/>
              </w:rPr>
            </w:pPr>
            <w:r w:rsidRPr="005647EB">
              <w:rPr>
                <w:rFonts w:cs="Arial"/>
                <w:szCs w:val="18"/>
              </w:rPr>
              <w:t>E-UTRA</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p>
        </w:tc>
        <w:tc>
          <w:tcPr>
            <w:tcW w:w="604" w:type="dxa"/>
            <w:shd w:val="clear" w:color="auto" w:fill="auto"/>
          </w:tcPr>
          <w:p w14:paraId="12687851" w14:textId="77777777" w:rsidR="00123ECE" w:rsidRPr="005647EB" w:rsidRDefault="00123ECE" w:rsidP="002570E4">
            <w:pPr>
              <w:pStyle w:val="TAL"/>
              <w:keepNext w:val="0"/>
              <w:keepLines w:val="0"/>
              <w:rPr>
                <w:rFonts w:cs="Arial"/>
                <w:szCs w:val="18"/>
              </w:rPr>
            </w:pPr>
          </w:p>
        </w:tc>
        <w:tc>
          <w:tcPr>
            <w:tcW w:w="2745" w:type="dxa"/>
            <w:shd w:val="clear" w:color="auto" w:fill="auto"/>
          </w:tcPr>
          <w:p w14:paraId="4CDC7A37" w14:textId="538B1007" w:rsidR="00123ECE" w:rsidRPr="005647EB" w:rsidRDefault="00123ECE" w:rsidP="002570E4">
            <w:pPr>
              <w:pStyle w:val="TAL"/>
              <w:keepNext w:val="0"/>
              <w:keepLines w:val="0"/>
              <w:rPr>
                <w:rFonts w:cs="Arial"/>
                <w:szCs w:val="18"/>
              </w:rPr>
            </w:pPr>
            <w:r w:rsidRPr="005647EB">
              <w:rPr>
                <w:rFonts w:cs="Arial"/>
                <w:szCs w:val="18"/>
              </w:rPr>
              <w:t>1,</w:t>
            </w:r>
            <w:r w:rsidR="002570E4" w:rsidRPr="005647EB">
              <w:rPr>
                <w:rFonts w:cs="Arial"/>
                <w:szCs w:val="18"/>
              </w:rPr>
              <w:t xml:space="preserve"> </w:t>
            </w:r>
            <w:r w:rsidRPr="005647EB">
              <w:rPr>
                <w:rFonts w:cs="Arial"/>
                <w:szCs w:val="18"/>
              </w:rPr>
              <w:t>2</w:t>
            </w:r>
          </w:p>
        </w:tc>
        <w:tc>
          <w:tcPr>
            <w:tcW w:w="3230" w:type="dxa"/>
            <w:shd w:val="clear" w:color="auto" w:fill="auto"/>
          </w:tcPr>
          <w:p w14:paraId="41497210" w14:textId="2F59C2B0" w:rsidR="00123ECE" w:rsidRPr="005647EB" w:rsidRDefault="00123ECE" w:rsidP="002570E4">
            <w:pPr>
              <w:pStyle w:val="TAL"/>
              <w:keepNext w:val="0"/>
              <w:keepLines w:val="0"/>
              <w:rPr>
                <w:rFonts w:cs="Arial"/>
                <w:szCs w:val="18"/>
                <w:lang w:eastAsia="zh-CN"/>
              </w:rPr>
            </w:pPr>
            <w:r w:rsidRPr="005647EB">
              <w:rPr>
                <w:rFonts w:cs="Arial"/>
                <w:szCs w:val="18"/>
              </w:rPr>
              <w:t>Two</w:t>
            </w:r>
            <w:r w:rsidR="002570E4" w:rsidRPr="005647EB">
              <w:rPr>
                <w:rFonts w:cs="Arial"/>
                <w:szCs w:val="18"/>
              </w:rPr>
              <w:t xml:space="preserve"> </w:t>
            </w:r>
            <w:r w:rsidRPr="005647EB">
              <w:rPr>
                <w:rFonts w:cs="Arial"/>
                <w:szCs w:val="18"/>
                <w:lang w:eastAsia="zh-CN"/>
              </w:rPr>
              <w:t>T</w:t>
            </w:r>
            <w:r w:rsidRPr="005647EB">
              <w:rPr>
                <w:rFonts w:cs="Arial"/>
                <w:szCs w:val="18"/>
              </w:rPr>
              <w:t>DD</w:t>
            </w:r>
            <w:r w:rsidR="002570E4" w:rsidRPr="005647EB">
              <w:rPr>
                <w:rFonts w:cs="Arial"/>
                <w:szCs w:val="18"/>
              </w:rPr>
              <w:t xml:space="preserve"> </w:t>
            </w:r>
            <w:r w:rsidRPr="005647EB">
              <w:rPr>
                <w:rFonts w:cs="Arial"/>
                <w:szCs w:val="18"/>
              </w:rPr>
              <w:t>carrier</w:t>
            </w:r>
            <w:r w:rsidR="002570E4" w:rsidRPr="005647EB">
              <w:rPr>
                <w:rFonts w:cs="Arial"/>
                <w:szCs w:val="18"/>
                <w:lang w:eastAsia="zh-CN"/>
              </w:rPr>
              <w:t xml:space="preserve"> </w:t>
            </w:r>
            <w:r w:rsidRPr="005647EB">
              <w:rPr>
                <w:rFonts w:cs="Arial"/>
                <w:szCs w:val="18"/>
                <w:lang w:eastAsia="zh-CN"/>
              </w:rPr>
              <w:t>frequencie</w:t>
            </w:r>
            <w:r w:rsidRPr="005647EB">
              <w:rPr>
                <w:rFonts w:cs="Arial"/>
                <w:szCs w:val="18"/>
              </w:rPr>
              <w:t>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used</w:t>
            </w:r>
            <w:r w:rsidRPr="005647EB">
              <w:rPr>
                <w:rFonts w:cs="Arial"/>
                <w:szCs w:val="18"/>
                <w:lang w:eastAsia="zh-CN"/>
              </w:rPr>
              <w:t>.</w:t>
            </w:r>
          </w:p>
        </w:tc>
      </w:tr>
      <w:tr w:rsidR="00123ECE" w:rsidRPr="005647EB" w14:paraId="67006E9D" w14:textId="77777777" w:rsidTr="00EC0475">
        <w:trPr>
          <w:cantSplit/>
          <w:jc w:val="center"/>
        </w:trPr>
        <w:tc>
          <w:tcPr>
            <w:tcW w:w="3148" w:type="dxa"/>
            <w:shd w:val="clear" w:color="auto" w:fill="auto"/>
          </w:tcPr>
          <w:p w14:paraId="3B882CBB" w14:textId="08A07760" w:rsidR="00123ECE" w:rsidRPr="005647EB" w:rsidRDefault="00123ECE" w:rsidP="002570E4">
            <w:pPr>
              <w:pStyle w:val="TAL"/>
              <w:keepNext w:val="0"/>
              <w:keepLines w:val="0"/>
              <w:rPr>
                <w:rFonts w:cs="v4.2.0"/>
                <w:bCs/>
              </w:rPr>
            </w:pPr>
            <w:r w:rsidRPr="005647EB">
              <w:rPr>
                <w:rFonts w:cs="v4.2.0"/>
                <w:bCs/>
              </w:rPr>
              <w:t>Channel</w:t>
            </w:r>
            <w:r w:rsidR="002570E4" w:rsidRPr="005647EB">
              <w:rPr>
                <w:rFonts w:cs="v4.2.0"/>
                <w:bCs/>
              </w:rPr>
              <w:t xml:space="preserve"> </w:t>
            </w:r>
            <w:r w:rsidRPr="005647EB">
              <w:rPr>
                <w:rFonts w:cs="v4.2.0"/>
                <w:bCs/>
              </w:rPr>
              <w:t>Bandwidth</w:t>
            </w:r>
            <w:r w:rsidR="002570E4" w:rsidRPr="005647EB">
              <w:rPr>
                <w:rFonts w:cs="v4.2.0"/>
                <w:bCs/>
              </w:rPr>
              <w:t xml:space="preserve"> </w:t>
            </w:r>
            <w:r w:rsidRPr="005647EB">
              <w:rPr>
                <w:rFonts w:cs="v4.2.0"/>
                <w:bCs/>
              </w:rPr>
              <w:t>(BW</w:t>
            </w:r>
            <w:r w:rsidRPr="005647EB">
              <w:rPr>
                <w:vertAlign w:val="subscript"/>
              </w:rPr>
              <w:t>channel</w:t>
            </w:r>
            <w:r w:rsidRPr="005647EB">
              <w:t>)</w:t>
            </w:r>
          </w:p>
        </w:tc>
        <w:tc>
          <w:tcPr>
            <w:tcW w:w="604" w:type="dxa"/>
            <w:shd w:val="clear" w:color="auto" w:fill="auto"/>
          </w:tcPr>
          <w:p w14:paraId="7228D301" w14:textId="77777777" w:rsidR="00123ECE" w:rsidRPr="005647EB" w:rsidRDefault="00123ECE" w:rsidP="002570E4">
            <w:pPr>
              <w:pStyle w:val="TAL"/>
              <w:keepNext w:val="0"/>
              <w:keepLines w:val="0"/>
              <w:rPr>
                <w:rFonts w:cs="v4.2.0"/>
                <w:bCs/>
              </w:rPr>
            </w:pPr>
            <w:r w:rsidRPr="005647EB">
              <w:rPr>
                <w:rFonts w:cs="v4.2.0"/>
                <w:bCs/>
              </w:rPr>
              <w:t>MHz</w:t>
            </w:r>
          </w:p>
        </w:tc>
        <w:tc>
          <w:tcPr>
            <w:tcW w:w="2745" w:type="dxa"/>
            <w:shd w:val="clear" w:color="auto" w:fill="auto"/>
          </w:tcPr>
          <w:p w14:paraId="2333BBBC" w14:textId="77777777" w:rsidR="00123ECE" w:rsidRPr="005647EB" w:rsidRDefault="00123ECE" w:rsidP="002570E4">
            <w:pPr>
              <w:pStyle w:val="TAL"/>
              <w:keepNext w:val="0"/>
              <w:keepLines w:val="0"/>
              <w:rPr>
                <w:rFonts w:cs="v4.2.0"/>
                <w:bCs/>
              </w:rPr>
            </w:pPr>
            <w:r w:rsidRPr="005647EB">
              <w:rPr>
                <w:rFonts w:cs="v4.2.0"/>
                <w:bCs/>
              </w:rPr>
              <w:t>10</w:t>
            </w:r>
          </w:p>
        </w:tc>
        <w:tc>
          <w:tcPr>
            <w:tcW w:w="3230" w:type="dxa"/>
            <w:shd w:val="clear" w:color="auto" w:fill="auto"/>
          </w:tcPr>
          <w:p w14:paraId="12B5E435" w14:textId="77777777" w:rsidR="00123ECE" w:rsidRPr="005647EB" w:rsidRDefault="00123ECE" w:rsidP="002570E4">
            <w:pPr>
              <w:pStyle w:val="TAL"/>
              <w:keepNext w:val="0"/>
              <w:keepLines w:val="0"/>
              <w:rPr>
                <w:rFonts w:cs="v4.2.0"/>
                <w:bCs/>
              </w:rPr>
            </w:pPr>
          </w:p>
        </w:tc>
      </w:tr>
      <w:tr w:rsidR="00123ECE" w:rsidRPr="005647EB" w14:paraId="6DA1C5C1" w14:textId="77777777" w:rsidTr="00EC0475">
        <w:trPr>
          <w:cantSplit/>
          <w:jc w:val="center"/>
        </w:trPr>
        <w:tc>
          <w:tcPr>
            <w:tcW w:w="3148" w:type="dxa"/>
            <w:shd w:val="clear" w:color="auto" w:fill="auto"/>
          </w:tcPr>
          <w:p w14:paraId="16A06111" w14:textId="029FFDC1" w:rsidR="00123ECE" w:rsidRPr="005647EB" w:rsidRDefault="00123ECE" w:rsidP="002570E4">
            <w:pPr>
              <w:pStyle w:val="TAL"/>
              <w:keepNext w:val="0"/>
              <w:keepLines w:val="0"/>
            </w:pPr>
            <w:r w:rsidRPr="005647EB">
              <w:t>Active</w:t>
            </w:r>
            <w:r w:rsidR="002570E4" w:rsidRPr="005647EB">
              <w:t xml:space="preserve"> </w:t>
            </w:r>
            <w:r w:rsidRPr="005647EB">
              <w:t>cell</w:t>
            </w:r>
          </w:p>
        </w:tc>
        <w:tc>
          <w:tcPr>
            <w:tcW w:w="604" w:type="dxa"/>
            <w:shd w:val="clear" w:color="auto" w:fill="auto"/>
          </w:tcPr>
          <w:p w14:paraId="21B88F76" w14:textId="77777777" w:rsidR="00123ECE" w:rsidRPr="005647EB" w:rsidRDefault="00123ECE" w:rsidP="002570E4">
            <w:pPr>
              <w:pStyle w:val="TAL"/>
              <w:keepNext w:val="0"/>
              <w:keepLines w:val="0"/>
            </w:pPr>
          </w:p>
        </w:tc>
        <w:tc>
          <w:tcPr>
            <w:tcW w:w="2745" w:type="dxa"/>
            <w:shd w:val="clear" w:color="auto" w:fill="auto"/>
          </w:tcPr>
          <w:p w14:paraId="406463E1" w14:textId="197EE0CC" w:rsidR="00123ECE" w:rsidRPr="005647EB" w:rsidRDefault="00123ECE" w:rsidP="002570E4">
            <w:pPr>
              <w:pStyle w:val="TAL"/>
              <w:keepNext w:val="0"/>
              <w:keepLines w:val="0"/>
            </w:pPr>
            <w:r w:rsidRPr="005647EB">
              <w:t>Cell</w:t>
            </w:r>
            <w:r w:rsidR="002570E4" w:rsidRPr="005647EB">
              <w:t xml:space="preserve"> </w:t>
            </w:r>
            <w:r w:rsidRPr="005647EB">
              <w:t>1</w:t>
            </w:r>
          </w:p>
        </w:tc>
        <w:tc>
          <w:tcPr>
            <w:tcW w:w="3230" w:type="dxa"/>
            <w:shd w:val="clear" w:color="auto" w:fill="auto"/>
          </w:tcPr>
          <w:p w14:paraId="6658898D" w14:textId="608C3250" w:rsidR="00123ECE" w:rsidRPr="005647EB" w:rsidRDefault="00123ECE" w:rsidP="002570E4">
            <w:pPr>
              <w:pStyle w:val="TAL"/>
              <w:keepNext w:val="0"/>
              <w:keepLines w:val="0"/>
              <w:rPr>
                <w:rFonts w:cs="v4.2.0"/>
                <w:lang w:eastAsia="zh-CN"/>
              </w:rPr>
            </w:pPr>
            <w:r w:rsidRPr="005647EB">
              <w:rPr>
                <w:rFonts w:cs="v4.2.0"/>
              </w:rPr>
              <w:t>Cell</w:t>
            </w:r>
            <w:r w:rsidR="002570E4" w:rsidRPr="005647EB">
              <w:rPr>
                <w:rFonts w:cs="v4.2.0"/>
              </w:rPr>
              <w:t xml:space="preserve"> </w:t>
            </w:r>
            <w:r w:rsidRPr="005647EB">
              <w:rPr>
                <w:rFonts w:cs="v4.2.0"/>
              </w:rPr>
              <w:t>1</w:t>
            </w:r>
            <w:r w:rsidR="002570E4" w:rsidRPr="005647EB">
              <w:rPr>
                <w:rFonts w:cs="v4.2.0"/>
              </w:rPr>
              <w:t xml:space="preserve"> </w:t>
            </w:r>
            <w:r w:rsidRPr="005647EB">
              <w:rPr>
                <w:rFonts w:cs="v4.2.0"/>
              </w:rPr>
              <w:t>is</w:t>
            </w:r>
            <w:r w:rsidR="002570E4" w:rsidRPr="005647EB">
              <w:rPr>
                <w:rFonts w:cs="v4.2.0"/>
              </w:rPr>
              <w:t xml:space="preserve"> </w:t>
            </w:r>
            <w:r w:rsidRPr="005647EB">
              <w:rPr>
                <w:rFonts w:cs="v4.2.0"/>
              </w:rPr>
              <w:t>on</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r w:rsidR="002570E4" w:rsidRPr="005647EB">
              <w:rPr>
                <w:rFonts w:cs="v4.2.0"/>
              </w:rPr>
              <w:t xml:space="preserve"> </w:t>
            </w:r>
            <w:r w:rsidRPr="005647EB">
              <w:rPr>
                <w:rFonts w:cs="v4.2.0"/>
              </w:rPr>
              <w:t>1</w:t>
            </w:r>
            <w:r w:rsidRPr="005647EB">
              <w:rPr>
                <w:rFonts w:cs="v4.2.0"/>
                <w:lang w:eastAsia="zh-CN"/>
              </w:rPr>
              <w:t>.</w:t>
            </w:r>
          </w:p>
        </w:tc>
      </w:tr>
      <w:tr w:rsidR="00123ECE" w:rsidRPr="005647EB" w14:paraId="33416B01" w14:textId="77777777" w:rsidTr="00EC0475">
        <w:trPr>
          <w:cantSplit/>
          <w:jc w:val="center"/>
        </w:trPr>
        <w:tc>
          <w:tcPr>
            <w:tcW w:w="3148" w:type="dxa"/>
            <w:shd w:val="clear" w:color="auto" w:fill="auto"/>
          </w:tcPr>
          <w:p w14:paraId="722C6DA7" w14:textId="42AE104B" w:rsidR="00123ECE" w:rsidRPr="005647EB" w:rsidRDefault="00123ECE" w:rsidP="002570E4">
            <w:pPr>
              <w:pStyle w:val="TAL"/>
              <w:keepNext w:val="0"/>
              <w:keepLines w:val="0"/>
            </w:pPr>
            <w:r w:rsidRPr="005647EB">
              <w:t>Neighbour</w:t>
            </w:r>
            <w:r w:rsidR="002570E4" w:rsidRPr="005647EB">
              <w:t xml:space="preserve"> </w:t>
            </w:r>
            <w:r w:rsidRPr="005647EB">
              <w:t>cell</w:t>
            </w:r>
          </w:p>
        </w:tc>
        <w:tc>
          <w:tcPr>
            <w:tcW w:w="604" w:type="dxa"/>
            <w:shd w:val="clear" w:color="auto" w:fill="auto"/>
          </w:tcPr>
          <w:p w14:paraId="2D779947" w14:textId="77777777" w:rsidR="00123ECE" w:rsidRPr="005647EB" w:rsidRDefault="00123ECE" w:rsidP="002570E4">
            <w:pPr>
              <w:pStyle w:val="TAL"/>
              <w:keepNext w:val="0"/>
              <w:keepLines w:val="0"/>
            </w:pPr>
          </w:p>
        </w:tc>
        <w:tc>
          <w:tcPr>
            <w:tcW w:w="2745" w:type="dxa"/>
            <w:shd w:val="clear" w:color="auto" w:fill="auto"/>
          </w:tcPr>
          <w:p w14:paraId="60400B23" w14:textId="52A9892E" w:rsidR="00123ECE" w:rsidRPr="005647EB" w:rsidRDefault="00123ECE" w:rsidP="002570E4">
            <w:pPr>
              <w:pStyle w:val="TAL"/>
              <w:keepNext w:val="0"/>
              <w:keepLines w:val="0"/>
            </w:pPr>
            <w:r w:rsidRPr="005647EB">
              <w:t>Cell</w:t>
            </w:r>
            <w:r w:rsidR="002570E4" w:rsidRPr="005647EB">
              <w:t xml:space="preserve"> </w:t>
            </w:r>
            <w:r w:rsidRPr="005647EB">
              <w:t>2</w:t>
            </w:r>
          </w:p>
        </w:tc>
        <w:tc>
          <w:tcPr>
            <w:tcW w:w="3230" w:type="dxa"/>
            <w:shd w:val="clear" w:color="auto" w:fill="auto"/>
          </w:tcPr>
          <w:p w14:paraId="13F82F76" w14:textId="64D552B7" w:rsidR="00123ECE" w:rsidRPr="005647EB" w:rsidRDefault="00123ECE" w:rsidP="002570E4">
            <w:pPr>
              <w:pStyle w:val="TAL"/>
              <w:keepNext w:val="0"/>
              <w:keepLines w:val="0"/>
              <w:rPr>
                <w:rFonts w:cs="v4.2.0"/>
              </w:rPr>
            </w:pPr>
            <w:r w:rsidRPr="005647EB">
              <w:rPr>
                <w:rFonts w:cs="v4.2.0"/>
              </w:rPr>
              <w:t>Cell</w:t>
            </w:r>
            <w:r w:rsidR="002570E4" w:rsidRPr="005647EB">
              <w:rPr>
                <w:rFonts w:cs="v4.2.0"/>
              </w:rPr>
              <w:t xml:space="preserve"> </w:t>
            </w:r>
            <w:r w:rsidRPr="005647EB">
              <w:rPr>
                <w:rFonts w:cs="v4.2.0"/>
              </w:rPr>
              <w:t>1</w:t>
            </w:r>
            <w:r w:rsidR="002570E4" w:rsidRPr="005647EB">
              <w:rPr>
                <w:rFonts w:cs="v4.2.0"/>
              </w:rPr>
              <w:t xml:space="preserve"> </w:t>
            </w:r>
            <w:r w:rsidRPr="005647EB">
              <w:rPr>
                <w:rFonts w:cs="v4.2.0"/>
              </w:rPr>
              <w:t>is</w:t>
            </w:r>
            <w:r w:rsidR="002570E4" w:rsidRPr="005647EB">
              <w:rPr>
                <w:rFonts w:cs="v4.2.0"/>
              </w:rPr>
              <w:t xml:space="preserve"> </w:t>
            </w:r>
            <w:r w:rsidRPr="005647EB">
              <w:rPr>
                <w:rFonts w:cs="v4.2.0"/>
              </w:rPr>
              <w:t>on</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r w:rsidR="002570E4" w:rsidRPr="005647EB">
              <w:rPr>
                <w:rFonts w:cs="v4.2.0"/>
              </w:rPr>
              <w:t xml:space="preserve"> </w:t>
            </w:r>
            <w:r w:rsidRPr="005647EB">
              <w:rPr>
                <w:rFonts w:cs="v4.2.0"/>
              </w:rPr>
              <w:t>2.</w:t>
            </w:r>
          </w:p>
        </w:tc>
      </w:tr>
      <w:tr w:rsidR="00123ECE" w:rsidRPr="005647EB" w14:paraId="64189046" w14:textId="77777777" w:rsidTr="00EC0475">
        <w:trPr>
          <w:cantSplit/>
          <w:jc w:val="center"/>
        </w:trPr>
        <w:tc>
          <w:tcPr>
            <w:tcW w:w="3148" w:type="dxa"/>
            <w:shd w:val="clear" w:color="auto" w:fill="auto"/>
          </w:tcPr>
          <w:p w14:paraId="6FB2D47C" w14:textId="4AFAA1E4" w:rsidR="00123ECE" w:rsidRPr="005647EB" w:rsidRDefault="00123ECE" w:rsidP="002570E4">
            <w:pPr>
              <w:pStyle w:val="TAL"/>
              <w:keepNext w:val="0"/>
              <w:keepLines w:val="0"/>
            </w:pPr>
            <w:r w:rsidRPr="005647EB">
              <w:t>CP</w:t>
            </w:r>
            <w:r w:rsidR="002570E4" w:rsidRPr="005647EB">
              <w:t xml:space="preserve"> </w:t>
            </w:r>
            <w:r w:rsidRPr="005647EB">
              <w:t>length</w:t>
            </w:r>
          </w:p>
        </w:tc>
        <w:tc>
          <w:tcPr>
            <w:tcW w:w="604" w:type="dxa"/>
            <w:shd w:val="clear" w:color="auto" w:fill="auto"/>
          </w:tcPr>
          <w:p w14:paraId="3A8E920F" w14:textId="77777777" w:rsidR="00123ECE" w:rsidRPr="005647EB" w:rsidRDefault="00123ECE" w:rsidP="002570E4">
            <w:pPr>
              <w:pStyle w:val="TAL"/>
              <w:keepNext w:val="0"/>
              <w:keepLines w:val="0"/>
            </w:pPr>
          </w:p>
        </w:tc>
        <w:tc>
          <w:tcPr>
            <w:tcW w:w="2745" w:type="dxa"/>
            <w:shd w:val="clear" w:color="auto" w:fill="auto"/>
          </w:tcPr>
          <w:p w14:paraId="0A860A6A" w14:textId="77777777" w:rsidR="00123ECE" w:rsidRPr="005647EB" w:rsidRDefault="00123ECE" w:rsidP="002570E4">
            <w:pPr>
              <w:pStyle w:val="TAL"/>
              <w:keepNext w:val="0"/>
              <w:keepLines w:val="0"/>
            </w:pPr>
            <w:r w:rsidRPr="005647EB">
              <w:t>Normal</w:t>
            </w:r>
          </w:p>
        </w:tc>
        <w:tc>
          <w:tcPr>
            <w:tcW w:w="3230" w:type="dxa"/>
            <w:shd w:val="clear" w:color="auto" w:fill="auto"/>
          </w:tcPr>
          <w:p w14:paraId="534A4A7D" w14:textId="77777777" w:rsidR="00123ECE" w:rsidRPr="005647EB" w:rsidRDefault="00123ECE" w:rsidP="002570E4">
            <w:pPr>
              <w:pStyle w:val="TAL"/>
              <w:keepNext w:val="0"/>
              <w:keepLines w:val="0"/>
              <w:rPr>
                <w:lang w:eastAsia="zh-CN"/>
              </w:rPr>
            </w:pPr>
          </w:p>
        </w:tc>
      </w:tr>
      <w:tr w:rsidR="00123ECE" w:rsidRPr="005647EB" w14:paraId="4280A615" w14:textId="77777777" w:rsidTr="00EC0475">
        <w:trPr>
          <w:cantSplit/>
          <w:jc w:val="center"/>
        </w:trPr>
        <w:tc>
          <w:tcPr>
            <w:tcW w:w="3148" w:type="dxa"/>
            <w:shd w:val="clear" w:color="auto" w:fill="auto"/>
          </w:tcPr>
          <w:p w14:paraId="1D63B8BB" w14:textId="6609A011" w:rsidR="00123ECE" w:rsidRPr="005647EB" w:rsidRDefault="00123ECE" w:rsidP="002570E4">
            <w:pPr>
              <w:pStyle w:val="TAL"/>
              <w:keepNext w:val="0"/>
              <w:keepLines w:val="0"/>
            </w:pPr>
            <w:r w:rsidRPr="005647EB">
              <w:t>Special</w:t>
            </w:r>
            <w:r w:rsidR="002570E4" w:rsidRPr="005647EB">
              <w:t xml:space="preserve"> </w:t>
            </w:r>
            <w:r w:rsidRPr="005647EB">
              <w:t>subframe</w:t>
            </w:r>
            <w:r w:rsidR="002570E4" w:rsidRPr="005647EB">
              <w:t xml:space="preserve"> </w:t>
            </w:r>
            <w:r w:rsidRPr="005647EB">
              <w:t>configuration</w:t>
            </w:r>
          </w:p>
        </w:tc>
        <w:tc>
          <w:tcPr>
            <w:tcW w:w="604" w:type="dxa"/>
            <w:shd w:val="clear" w:color="auto" w:fill="auto"/>
          </w:tcPr>
          <w:p w14:paraId="15B2959C" w14:textId="77777777" w:rsidR="00123ECE" w:rsidRPr="005647EB" w:rsidRDefault="00123ECE" w:rsidP="002570E4">
            <w:pPr>
              <w:pStyle w:val="TAL"/>
              <w:keepNext w:val="0"/>
              <w:keepLines w:val="0"/>
            </w:pPr>
          </w:p>
        </w:tc>
        <w:tc>
          <w:tcPr>
            <w:tcW w:w="2745" w:type="dxa"/>
            <w:shd w:val="clear" w:color="auto" w:fill="auto"/>
          </w:tcPr>
          <w:p w14:paraId="7F223392" w14:textId="77777777" w:rsidR="00123ECE" w:rsidRPr="005647EB" w:rsidRDefault="00123ECE" w:rsidP="002570E4">
            <w:pPr>
              <w:pStyle w:val="TAL"/>
              <w:keepNext w:val="0"/>
              <w:keepLines w:val="0"/>
            </w:pPr>
            <w:r w:rsidRPr="005647EB">
              <w:t>6</w:t>
            </w:r>
          </w:p>
        </w:tc>
        <w:tc>
          <w:tcPr>
            <w:tcW w:w="3230" w:type="dxa"/>
            <w:shd w:val="clear" w:color="auto" w:fill="auto"/>
          </w:tcPr>
          <w:p w14:paraId="5E216731" w14:textId="5974EB09"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table</w:t>
            </w:r>
            <w:r w:rsidR="002570E4" w:rsidRPr="005647EB">
              <w:t xml:space="preserve"> </w:t>
            </w:r>
            <w:r w:rsidRPr="005647EB">
              <w:t>4.2-1</w:t>
            </w:r>
            <w:r w:rsidR="002570E4" w:rsidRPr="005647EB">
              <w:t xml:space="preserve"> in 3GPP TS </w:t>
            </w:r>
            <w:r w:rsidRPr="005647EB">
              <w:t>36.211</w:t>
            </w:r>
            <w:r w:rsidR="002570E4" w:rsidRPr="005647EB">
              <w:t xml:space="preserve"> </w:t>
            </w:r>
            <w:r w:rsidR="0046604E" w:rsidRPr="005647EB">
              <w:t>[9]</w:t>
            </w:r>
            <w:r w:rsidRPr="005647EB">
              <w:t>.</w:t>
            </w:r>
            <w:r w:rsidR="002570E4" w:rsidRPr="005647EB">
              <w:t xml:space="preserve"> </w:t>
            </w:r>
            <w:r w:rsidRPr="005647EB">
              <w:t>The</w:t>
            </w:r>
            <w:r w:rsidR="002570E4" w:rsidRPr="005647EB">
              <w:t xml:space="preserve"> </w:t>
            </w:r>
            <w:r w:rsidRPr="005647EB">
              <w:t>same</w:t>
            </w:r>
            <w:r w:rsidR="002570E4" w:rsidRPr="005647EB">
              <w:t xml:space="preserve"> </w:t>
            </w:r>
            <w:r w:rsidRPr="005647EB">
              <w:t>configuration</w:t>
            </w:r>
            <w:r w:rsidR="002570E4" w:rsidRPr="005647EB">
              <w:t xml:space="preserve"> </w:t>
            </w:r>
            <w:r w:rsidRPr="005647EB">
              <w:t>in</w:t>
            </w:r>
            <w:r w:rsidR="002570E4" w:rsidRPr="005647EB">
              <w:t xml:space="preserve"> </w:t>
            </w:r>
            <w:r w:rsidRPr="005647EB">
              <w:t>both</w:t>
            </w:r>
            <w:r w:rsidR="002570E4" w:rsidRPr="005647EB">
              <w:t xml:space="preserve"> </w:t>
            </w:r>
            <w:r w:rsidRPr="005647EB">
              <w:t>cells</w:t>
            </w:r>
          </w:p>
        </w:tc>
      </w:tr>
      <w:tr w:rsidR="00123ECE" w:rsidRPr="005647EB" w14:paraId="1F42570C" w14:textId="77777777" w:rsidTr="00EC0475">
        <w:trPr>
          <w:cantSplit/>
          <w:jc w:val="center"/>
        </w:trPr>
        <w:tc>
          <w:tcPr>
            <w:tcW w:w="3148" w:type="dxa"/>
            <w:shd w:val="clear" w:color="auto" w:fill="auto"/>
          </w:tcPr>
          <w:p w14:paraId="5C7040F4" w14:textId="4B40B369" w:rsidR="00123ECE" w:rsidRPr="005647EB" w:rsidRDefault="00123ECE" w:rsidP="002570E4">
            <w:pPr>
              <w:pStyle w:val="TAL"/>
              <w:keepNext w:val="0"/>
              <w:keepLines w:val="0"/>
            </w:pPr>
            <w:r w:rsidRPr="005647EB">
              <w:t>Uplink-downlink</w:t>
            </w:r>
            <w:r w:rsidR="002570E4" w:rsidRPr="005647EB">
              <w:t xml:space="preserve"> </w:t>
            </w:r>
            <w:r w:rsidRPr="005647EB">
              <w:t>configuration</w:t>
            </w:r>
          </w:p>
        </w:tc>
        <w:tc>
          <w:tcPr>
            <w:tcW w:w="604" w:type="dxa"/>
            <w:shd w:val="clear" w:color="auto" w:fill="auto"/>
          </w:tcPr>
          <w:p w14:paraId="5978BBDD" w14:textId="77777777" w:rsidR="00123ECE" w:rsidRPr="005647EB" w:rsidRDefault="00123ECE" w:rsidP="002570E4">
            <w:pPr>
              <w:pStyle w:val="TAL"/>
              <w:keepNext w:val="0"/>
              <w:keepLines w:val="0"/>
            </w:pPr>
          </w:p>
        </w:tc>
        <w:tc>
          <w:tcPr>
            <w:tcW w:w="2745" w:type="dxa"/>
            <w:shd w:val="clear" w:color="auto" w:fill="auto"/>
          </w:tcPr>
          <w:p w14:paraId="07CBE45B" w14:textId="77777777" w:rsidR="00123ECE" w:rsidRPr="005647EB" w:rsidRDefault="00123ECE" w:rsidP="002570E4">
            <w:pPr>
              <w:pStyle w:val="TAL"/>
              <w:keepNext w:val="0"/>
              <w:keepLines w:val="0"/>
            </w:pPr>
            <w:r w:rsidRPr="005647EB">
              <w:t>1</w:t>
            </w:r>
          </w:p>
        </w:tc>
        <w:tc>
          <w:tcPr>
            <w:tcW w:w="3230" w:type="dxa"/>
            <w:shd w:val="clear" w:color="auto" w:fill="auto"/>
          </w:tcPr>
          <w:p w14:paraId="34042D15" w14:textId="6EDA850C"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table</w:t>
            </w:r>
            <w:r w:rsidR="002570E4" w:rsidRPr="005647EB">
              <w:t xml:space="preserve"> </w:t>
            </w:r>
            <w:r w:rsidRPr="005647EB">
              <w:t>4.2-2</w:t>
            </w:r>
            <w:r w:rsidR="002570E4" w:rsidRPr="005647EB">
              <w:t xml:space="preserve"> in 3GPP TS </w:t>
            </w:r>
            <w:r w:rsidRPr="005647EB">
              <w:t>36.211</w:t>
            </w:r>
            <w:r w:rsidR="002570E4" w:rsidRPr="005647EB">
              <w:t xml:space="preserve"> </w:t>
            </w:r>
            <w:r w:rsidR="0046604E" w:rsidRPr="005647EB">
              <w:t>[9]</w:t>
            </w:r>
            <w:r w:rsidRPr="005647EB">
              <w:t>.</w:t>
            </w:r>
            <w:r w:rsidR="002570E4" w:rsidRPr="005647EB">
              <w:t xml:space="preserve"> </w:t>
            </w:r>
            <w:r w:rsidRPr="005647EB">
              <w:t>The</w:t>
            </w:r>
            <w:r w:rsidR="002570E4" w:rsidRPr="005647EB">
              <w:t xml:space="preserve"> </w:t>
            </w:r>
            <w:r w:rsidRPr="005647EB">
              <w:t>same</w:t>
            </w:r>
            <w:r w:rsidR="002570E4" w:rsidRPr="005647EB">
              <w:t xml:space="preserve"> </w:t>
            </w:r>
            <w:r w:rsidRPr="005647EB">
              <w:t>configuration</w:t>
            </w:r>
            <w:r w:rsidR="002570E4" w:rsidRPr="005647EB">
              <w:t xml:space="preserve"> </w:t>
            </w:r>
            <w:r w:rsidRPr="005647EB">
              <w:t>in</w:t>
            </w:r>
            <w:r w:rsidR="002570E4" w:rsidRPr="005647EB">
              <w:t xml:space="preserve"> </w:t>
            </w:r>
            <w:r w:rsidRPr="005647EB">
              <w:t>both</w:t>
            </w:r>
            <w:r w:rsidR="002570E4" w:rsidRPr="005647EB">
              <w:t xml:space="preserve"> </w:t>
            </w:r>
            <w:r w:rsidRPr="005647EB">
              <w:t>cells</w:t>
            </w:r>
          </w:p>
        </w:tc>
      </w:tr>
      <w:tr w:rsidR="00123ECE" w:rsidRPr="005647EB" w14:paraId="40B904E0" w14:textId="77777777" w:rsidTr="00EC0475">
        <w:trPr>
          <w:cantSplit/>
          <w:jc w:val="center"/>
        </w:trPr>
        <w:tc>
          <w:tcPr>
            <w:tcW w:w="3148" w:type="dxa"/>
            <w:shd w:val="clear" w:color="auto" w:fill="auto"/>
          </w:tcPr>
          <w:p w14:paraId="4F1227B9" w14:textId="06509088" w:rsidR="00123ECE" w:rsidRPr="005647EB" w:rsidRDefault="00123ECE" w:rsidP="002570E4">
            <w:pPr>
              <w:pStyle w:val="TAL"/>
              <w:keepNext w:val="0"/>
              <w:keepLines w:val="0"/>
              <w:rPr>
                <w:rFonts w:cs="Arial"/>
                <w:szCs w:val="18"/>
              </w:rPr>
            </w:pPr>
            <w:r w:rsidRPr="005647EB">
              <w:rPr>
                <w:lang w:eastAsia="zh-CN"/>
              </w:rPr>
              <w:t>Gap</w:t>
            </w:r>
            <w:r w:rsidR="002570E4" w:rsidRPr="005647EB">
              <w:rPr>
                <w:lang w:eastAsia="zh-CN"/>
              </w:rPr>
              <w:t xml:space="preserve"> </w:t>
            </w:r>
            <w:r w:rsidRPr="005647EB">
              <w:rPr>
                <w:lang w:eastAsia="zh-CN"/>
              </w:rPr>
              <w:t>Pattern</w:t>
            </w:r>
            <w:r w:rsidR="002570E4" w:rsidRPr="005647EB">
              <w:rPr>
                <w:lang w:eastAsia="zh-CN"/>
              </w:rPr>
              <w:t xml:space="preserve"> </w:t>
            </w:r>
            <w:r w:rsidRPr="005647EB">
              <w:rPr>
                <w:lang w:eastAsia="zh-CN"/>
              </w:rPr>
              <w:t>Id</w:t>
            </w:r>
          </w:p>
        </w:tc>
        <w:tc>
          <w:tcPr>
            <w:tcW w:w="604" w:type="dxa"/>
            <w:shd w:val="clear" w:color="auto" w:fill="auto"/>
          </w:tcPr>
          <w:p w14:paraId="068ABF2C" w14:textId="77777777" w:rsidR="00123ECE" w:rsidRPr="005647EB" w:rsidRDefault="00123ECE" w:rsidP="002570E4">
            <w:pPr>
              <w:pStyle w:val="TAL"/>
              <w:keepNext w:val="0"/>
              <w:keepLines w:val="0"/>
              <w:rPr>
                <w:rFonts w:cs="Arial"/>
                <w:szCs w:val="18"/>
              </w:rPr>
            </w:pPr>
          </w:p>
        </w:tc>
        <w:tc>
          <w:tcPr>
            <w:tcW w:w="2745" w:type="dxa"/>
            <w:shd w:val="clear" w:color="auto" w:fill="auto"/>
          </w:tcPr>
          <w:p w14:paraId="13D4C218" w14:textId="77777777" w:rsidR="00123ECE" w:rsidRPr="005647EB" w:rsidRDefault="00123ECE" w:rsidP="002570E4">
            <w:pPr>
              <w:pStyle w:val="TAL"/>
              <w:keepNext w:val="0"/>
              <w:keepLines w:val="0"/>
              <w:rPr>
                <w:rFonts w:cs="Arial"/>
                <w:szCs w:val="18"/>
              </w:rPr>
            </w:pPr>
            <w:r w:rsidRPr="005647EB">
              <w:rPr>
                <w:lang w:eastAsia="zh-CN"/>
              </w:rPr>
              <w:t>0</w:t>
            </w:r>
          </w:p>
        </w:tc>
        <w:tc>
          <w:tcPr>
            <w:tcW w:w="3230" w:type="dxa"/>
            <w:shd w:val="clear" w:color="auto" w:fill="auto"/>
          </w:tcPr>
          <w:p w14:paraId="6426D4A7" w14:textId="386928F0" w:rsidR="00123ECE" w:rsidRPr="005647EB" w:rsidRDefault="00123ECE" w:rsidP="002570E4">
            <w:pPr>
              <w:pStyle w:val="TAL"/>
              <w:keepNext w:val="0"/>
              <w:keepLines w:val="0"/>
              <w:rPr>
                <w:rFonts w:cs="Arial"/>
                <w:szCs w:val="18"/>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rPr>
                <w:lang w:eastAsia="zh-CN"/>
              </w:rPr>
              <w:t>36</w:t>
            </w:r>
            <w:r w:rsidRPr="005647EB">
              <w:t>.1</w:t>
            </w:r>
            <w:r w:rsidRPr="005647EB">
              <w:rPr>
                <w:lang w:eastAsia="zh-CN"/>
              </w:rPr>
              <w:t>33</w:t>
            </w:r>
            <w:r w:rsidR="002570E4" w:rsidRPr="005647EB">
              <w:rPr>
                <w:rFonts w:eastAsia="MS Mincho"/>
                <w:lang w:eastAsia="ja-JP"/>
              </w:rPr>
              <w:t xml:space="preserve"> </w:t>
            </w:r>
            <w:r w:rsidR="00507533" w:rsidRPr="005647EB">
              <w:rPr>
                <w:rFonts w:eastAsia="MS Mincho"/>
                <w:lang w:eastAsia="ja-JP"/>
              </w:rPr>
              <w:t>[4]</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.1.</w:t>
            </w:r>
          </w:p>
        </w:tc>
      </w:tr>
      <w:tr w:rsidR="00123ECE" w:rsidRPr="005647EB" w14:paraId="0F43E0F1" w14:textId="77777777" w:rsidTr="00EC0475">
        <w:trPr>
          <w:cantSplit/>
          <w:jc w:val="center"/>
        </w:trPr>
        <w:tc>
          <w:tcPr>
            <w:tcW w:w="3148" w:type="dxa"/>
            <w:shd w:val="clear" w:color="auto" w:fill="auto"/>
          </w:tcPr>
          <w:p w14:paraId="14FCE908"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604" w:type="dxa"/>
            <w:shd w:val="clear" w:color="auto" w:fill="auto"/>
          </w:tcPr>
          <w:p w14:paraId="4584A1B6"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0C3C99BD" w14:textId="77777777" w:rsidR="00123ECE" w:rsidRPr="005647EB" w:rsidRDefault="00123ECE" w:rsidP="002570E4">
            <w:pPr>
              <w:pStyle w:val="TAL"/>
              <w:keepNext w:val="0"/>
              <w:keepLines w:val="0"/>
              <w:rPr>
                <w:rFonts w:cs="Arial"/>
                <w:szCs w:val="18"/>
                <w:lang w:eastAsia="zh-CN"/>
              </w:rPr>
            </w:pPr>
            <w:r w:rsidRPr="005647EB">
              <w:rPr>
                <w:rFonts w:cs="Arial"/>
                <w:szCs w:val="18"/>
              </w:rPr>
              <w:t>-</w:t>
            </w:r>
            <w:r w:rsidRPr="005647EB">
              <w:rPr>
                <w:rFonts w:cs="Arial"/>
                <w:szCs w:val="18"/>
                <w:lang w:eastAsia="zh-CN"/>
              </w:rPr>
              <w:t>6</w:t>
            </w:r>
          </w:p>
        </w:tc>
        <w:tc>
          <w:tcPr>
            <w:tcW w:w="3230" w:type="dxa"/>
            <w:shd w:val="clear" w:color="auto" w:fill="auto"/>
          </w:tcPr>
          <w:p w14:paraId="0BE29A3E" w14:textId="77777777" w:rsidR="00123ECE" w:rsidRPr="005647EB" w:rsidRDefault="00123ECE" w:rsidP="002570E4">
            <w:pPr>
              <w:pStyle w:val="TAL"/>
              <w:keepNext w:val="0"/>
              <w:keepLines w:val="0"/>
              <w:rPr>
                <w:rFonts w:cs="Arial"/>
                <w:szCs w:val="18"/>
              </w:rPr>
            </w:pPr>
          </w:p>
        </w:tc>
      </w:tr>
      <w:tr w:rsidR="00123ECE" w:rsidRPr="005647EB" w14:paraId="2B397CC2" w14:textId="77777777" w:rsidTr="00EC0475">
        <w:trPr>
          <w:cantSplit/>
          <w:jc w:val="center"/>
        </w:trPr>
        <w:tc>
          <w:tcPr>
            <w:tcW w:w="3148" w:type="dxa"/>
            <w:shd w:val="clear" w:color="auto" w:fill="auto"/>
          </w:tcPr>
          <w:p w14:paraId="3A193BAB"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604" w:type="dxa"/>
            <w:shd w:val="clear" w:color="auto" w:fill="auto"/>
          </w:tcPr>
          <w:p w14:paraId="7512D8D9"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6F15F2D7"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3812259B" w14:textId="77777777" w:rsidR="00123ECE" w:rsidRPr="005647EB" w:rsidRDefault="00123ECE" w:rsidP="002570E4">
            <w:pPr>
              <w:pStyle w:val="TAL"/>
              <w:keepNext w:val="0"/>
              <w:keepLines w:val="0"/>
              <w:rPr>
                <w:rFonts w:cs="Arial"/>
                <w:szCs w:val="18"/>
              </w:rPr>
            </w:pPr>
          </w:p>
        </w:tc>
      </w:tr>
      <w:tr w:rsidR="00123ECE" w:rsidRPr="005647EB" w14:paraId="187ADBAA" w14:textId="77777777" w:rsidTr="00EC0475">
        <w:trPr>
          <w:cantSplit/>
          <w:jc w:val="center"/>
        </w:trPr>
        <w:tc>
          <w:tcPr>
            <w:tcW w:w="3148" w:type="dxa"/>
            <w:shd w:val="clear" w:color="auto" w:fill="auto"/>
          </w:tcPr>
          <w:p w14:paraId="5773E2F6"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604" w:type="dxa"/>
            <w:shd w:val="clear" w:color="auto" w:fill="auto"/>
          </w:tcPr>
          <w:p w14:paraId="13D6D1F5"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33416EA2"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703E1364" w14:textId="77777777" w:rsidR="00123ECE" w:rsidRPr="005647EB" w:rsidRDefault="00123ECE" w:rsidP="002570E4">
            <w:pPr>
              <w:pStyle w:val="TAL"/>
              <w:keepNext w:val="0"/>
              <w:keepLines w:val="0"/>
              <w:rPr>
                <w:rFonts w:cs="Arial"/>
                <w:szCs w:val="18"/>
              </w:rPr>
            </w:pPr>
          </w:p>
        </w:tc>
      </w:tr>
      <w:tr w:rsidR="00123ECE" w:rsidRPr="005647EB" w14:paraId="4FFB9758" w14:textId="77777777" w:rsidTr="00EC0475">
        <w:trPr>
          <w:cantSplit/>
          <w:jc w:val="center"/>
        </w:trPr>
        <w:tc>
          <w:tcPr>
            <w:tcW w:w="3148" w:type="dxa"/>
            <w:shd w:val="clear" w:color="auto" w:fill="auto"/>
          </w:tcPr>
          <w:p w14:paraId="3C49D7CF" w14:textId="7BE60161"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4" w:type="dxa"/>
            <w:shd w:val="clear" w:color="auto" w:fill="auto"/>
          </w:tcPr>
          <w:p w14:paraId="77E8EBE0" w14:textId="77777777" w:rsidR="00123ECE" w:rsidRPr="005647EB" w:rsidRDefault="00123ECE" w:rsidP="002570E4">
            <w:pPr>
              <w:pStyle w:val="TAL"/>
              <w:keepNext w:val="0"/>
              <w:keepLines w:val="0"/>
              <w:rPr>
                <w:rFonts w:cs="Arial"/>
                <w:szCs w:val="18"/>
              </w:rPr>
            </w:pPr>
          </w:p>
        </w:tc>
        <w:tc>
          <w:tcPr>
            <w:tcW w:w="2745" w:type="dxa"/>
            <w:shd w:val="clear" w:color="auto" w:fill="auto"/>
          </w:tcPr>
          <w:p w14:paraId="3DADDBBF"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51D41377" w14:textId="74EC0B7B"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0FF3A967" w14:textId="77777777" w:rsidTr="00EC0475">
        <w:trPr>
          <w:cantSplit/>
          <w:jc w:val="center"/>
        </w:trPr>
        <w:tc>
          <w:tcPr>
            <w:tcW w:w="3148" w:type="dxa"/>
            <w:shd w:val="clear" w:color="auto" w:fill="auto"/>
          </w:tcPr>
          <w:p w14:paraId="01E9E004" w14:textId="77777777" w:rsidR="00123ECE" w:rsidRPr="005647EB" w:rsidRDefault="00123ECE" w:rsidP="002570E4">
            <w:pPr>
              <w:pStyle w:val="TAL"/>
              <w:keepNext w:val="0"/>
              <w:keepLines w:val="0"/>
              <w:rPr>
                <w:rFonts w:cs="Arial"/>
                <w:szCs w:val="18"/>
              </w:rPr>
            </w:pPr>
            <w:r w:rsidRPr="005647EB">
              <w:t>DRX</w:t>
            </w:r>
          </w:p>
        </w:tc>
        <w:tc>
          <w:tcPr>
            <w:tcW w:w="604" w:type="dxa"/>
            <w:shd w:val="clear" w:color="auto" w:fill="auto"/>
          </w:tcPr>
          <w:p w14:paraId="0443B327" w14:textId="77777777" w:rsidR="00123ECE" w:rsidRPr="005647EB" w:rsidRDefault="00123ECE" w:rsidP="002570E4">
            <w:pPr>
              <w:pStyle w:val="TAL"/>
              <w:keepNext w:val="0"/>
              <w:keepLines w:val="0"/>
              <w:rPr>
                <w:rFonts w:cs="Arial"/>
                <w:szCs w:val="18"/>
              </w:rPr>
            </w:pPr>
          </w:p>
        </w:tc>
        <w:tc>
          <w:tcPr>
            <w:tcW w:w="2745" w:type="dxa"/>
            <w:shd w:val="clear" w:color="auto" w:fill="auto"/>
          </w:tcPr>
          <w:p w14:paraId="343C8D67" w14:textId="77777777" w:rsidR="00123ECE" w:rsidRPr="005647EB" w:rsidRDefault="00123ECE" w:rsidP="002570E4">
            <w:pPr>
              <w:pStyle w:val="TAL"/>
              <w:keepNext w:val="0"/>
              <w:keepLines w:val="0"/>
              <w:rPr>
                <w:rFonts w:cs="Arial"/>
                <w:szCs w:val="18"/>
                <w:lang w:eastAsia="zh-CN"/>
              </w:rPr>
            </w:pPr>
            <w:r w:rsidRPr="005647EB">
              <w:rPr>
                <w:rFonts w:cs="v4.2.0"/>
              </w:rPr>
              <w:t>O</w:t>
            </w:r>
            <w:r w:rsidRPr="005647EB">
              <w:rPr>
                <w:rFonts w:cs="v4.2.0"/>
                <w:lang w:eastAsia="zh-CN"/>
              </w:rPr>
              <w:t>N</w:t>
            </w:r>
          </w:p>
        </w:tc>
        <w:tc>
          <w:tcPr>
            <w:tcW w:w="3230" w:type="dxa"/>
            <w:shd w:val="clear" w:color="auto" w:fill="auto"/>
          </w:tcPr>
          <w:p w14:paraId="120975AA" w14:textId="155F1B90" w:rsidR="00123ECE" w:rsidRPr="005647EB" w:rsidRDefault="00123ECE"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v4.2.0"/>
              </w:rPr>
              <w:t>Table</w:t>
            </w:r>
            <w:r w:rsidR="002570E4" w:rsidRPr="005647EB">
              <w:rPr>
                <w:rFonts w:cs="v4.2.0"/>
              </w:rPr>
              <w:t xml:space="preserve"> </w:t>
            </w:r>
            <w:r w:rsidR="00507533" w:rsidRPr="005647EB">
              <w:rPr>
                <w:rFonts w:cs="v4.2.0"/>
                <w:lang w:eastAsia="ja-JP"/>
              </w:rPr>
              <w:t>8.4.5.5-2</w:t>
            </w:r>
          </w:p>
        </w:tc>
      </w:tr>
      <w:tr w:rsidR="00123ECE" w:rsidRPr="005647EB" w14:paraId="00EC7721" w14:textId="77777777" w:rsidTr="00EC0475">
        <w:trPr>
          <w:cantSplit/>
          <w:jc w:val="center"/>
        </w:trPr>
        <w:tc>
          <w:tcPr>
            <w:tcW w:w="3148" w:type="dxa"/>
            <w:shd w:val="clear" w:color="auto" w:fill="auto"/>
          </w:tcPr>
          <w:p w14:paraId="11B69DD0" w14:textId="77777777" w:rsidR="00123ECE" w:rsidRPr="005647EB" w:rsidRDefault="00123ECE" w:rsidP="002570E4">
            <w:pPr>
              <w:pStyle w:val="TAL"/>
              <w:keepNext w:val="0"/>
              <w:keepLines w:val="0"/>
            </w:pPr>
            <w:r w:rsidRPr="005647EB">
              <w:t>si-RequestForHO</w:t>
            </w:r>
          </w:p>
        </w:tc>
        <w:tc>
          <w:tcPr>
            <w:tcW w:w="604" w:type="dxa"/>
            <w:shd w:val="clear" w:color="auto" w:fill="auto"/>
          </w:tcPr>
          <w:p w14:paraId="25D0F80A" w14:textId="77777777" w:rsidR="00123ECE" w:rsidRPr="005647EB" w:rsidRDefault="00123ECE" w:rsidP="002570E4">
            <w:pPr>
              <w:pStyle w:val="TAL"/>
              <w:keepNext w:val="0"/>
              <w:keepLines w:val="0"/>
              <w:rPr>
                <w:rFonts w:cs="Arial"/>
                <w:szCs w:val="18"/>
              </w:rPr>
            </w:pPr>
          </w:p>
        </w:tc>
        <w:tc>
          <w:tcPr>
            <w:tcW w:w="2745" w:type="dxa"/>
            <w:shd w:val="clear" w:color="auto" w:fill="auto"/>
          </w:tcPr>
          <w:p w14:paraId="5CC84DB1" w14:textId="77777777" w:rsidR="00123ECE" w:rsidRPr="005647EB" w:rsidRDefault="00123ECE" w:rsidP="002570E4">
            <w:pPr>
              <w:pStyle w:val="TAL"/>
              <w:keepNext w:val="0"/>
              <w:keepLines w:val="0"/>
              <w:rPr>
                <w:rFonts w:cs="v4.2.0"/>
              </w:rPr>
            </w:pPr>
            <w:r w:rsidRPr="005647EB">
              <w:t>TRUE</w:t>
            </w:r>
          </w:p>
        </w:tc>
        <w:tc>
          <w:tcPr>
            <w:tcW w:w="3230" w:type="dxa"/>
            <w:shd w:val="clear" w:color="auto" w:fill="auto"/>
          </w:tcPr>
          <w:p w14:paraId="0B596E63" w14:textId="38C203C1"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lang w:eastAsia="zh-CN"/>
                </w:rPr>
                <w:t>5.5.</w:t>
              </w:r>
              <w:smartTag w:uri="urn:schemas-microsoft-com:office:smarttags" w:element="chmetcnv">
                <w:smartTagPr>
                  <w:attr w:name="TCSC" w:val="0"/>
                  <w:attr w:name="NumberType" w:val="1"/>
                  <w:attr w:name="Negative" w:val="False"/>
                  <w:attr w:name="HasSpace" w:val="True"/>
                  <w:attr w:name="SourceValue" w:val="3.1"/>
                  <w:attr w:name="UnitName" w:val="in"/>
                </w:smartTagPr>
                <w:r w:rsidRPr="005647EB">
                  <w:rPr>
                    <w:rFonts w:cs="v4.2.0"/>
                    <w:lang w:eastAsia="zh-CN"/>
                  </w:rPr>
                  <w:t>3</w:t>
                </w:r>
              </w:smartTag>
            </w:smartTag>
            <w:r w:rsidRPr="005647EB">
              <w:rPr>
                <w:rFonts w:cs="v4.2.0"/>
                <w:lang w:eastAsia="zh-CN"/>
              </w:rPr>
              <w:t>.1</w:t>
            </w:r>
            <w:r w:rsidR="002570E4" w:rsidRPr="005647EB">
              <w:rPr>
                <w:rFonts w:cs="v4.2.0"/>
                <w:lang w:eastAsia="zh-CN"/>
              </w:rPr>
              <w:t xml:space="preserve"> </w:t>
            </w:r>
            <w:r w:rsidR="002570E4" w:rsidRPr="005647EB">
              <w:rPr>
                <w:rFonts w:cs="v4.2.0"/>
              </w:rPr>
              <w:t xml:space="preserve">in 3GPP TS </w:t>
            </w:r>
            <w:r w:rsidRPr="005647EB">
              <w:rPr>
                <w:rFonts w:cs="v4.2.0"/>
              </w:rPr>
              <w:t>36.</w:t>
            </w:r>
            <w:r w:rsidRPr="005647EB">
              <w:rPr>
                <w:rFonts w:cs="v4.2.0"/>
                <w:lang w:eastAsia="zh-CN"/>
              </w:rPr>
              <w:t>33</w:t>
            </w:r>
            <w:r w:rsidRPr="005647EB">
              <w:rPr>
                <w:rFonts w:cs="v4.2.0"/>
              </w:rPr>
              <w:t>1</w:t>
            </w:r>
            <w:r w:rsidR="002570E4" w:rsidRPr="005647EB">
              <w:rPr>
                <w:rFonts w:eastAsia="MS Mincho"/>
                <w:lang w:eastAsia="ja-JP"/>
              </w:rPr>
              <w:t xml:space="preserve"> </w:t>
            </w:r>
            <w:r w:rsidR="00507533" w:rsidRPr="005647EB">
              <w:rPr>
                <w:rFonts w:eastAsia="MS Mincho"/>
                <w:lang w:eastAsia="ja-JP"/>
              </w:rPr>
              <w:t>[5]</w:t>
            </w:r>
            <w:r w:rsidRPr="005647EB">
              <w:rPr>
                <w:rFonts w:cs="v4.2.0"/>
              </w:rPr>
              <w:t>.</w:t>
            </w:r>
          </w:p>
        </w:tc>
      </w:tr>
      <w:tr w:rsidR="00123ECE" w:rsidRPr="005647EB" w14:paraId="70946838" w14:textId="77777777" w:rsidTr="00EC0475">
        <w:trPr>
          <w:cantSplit/>
          <w:jc w:val="center"/>
        </w:trPr>
        <w:tc>
          <w:tcPr>
            <w:tcW w:w="3148" w:type="dxa"/>
            <w:shd w:val="clear" w:color="auto" w:fill="auto"/>
          </w:tcPr>
          <w:p w14:paraId="0AA2D215" w14:textId="52E6AAF4"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4" w:type="dxa"/>
            <w:shd w:val="clear" w:color="auto" w:fill="auto"/>
          </w:tcPr>
          <w:p w14:paraId="23621FBC" w14:textId="77777777" w:rsidR="00123ECE" w:rsidRPr="005647EB" w:rsidRDefault="00123ECE" w:rsidP="002570E4">
            <w:pPr>
              <w:pStyle w:val="TAL"/>
              <w:keepNext w:val="0"/>
              <w:keepLines w:val="0"/>
              <w:rPr>
                <w:rFonts w:cs="Arial"/>
                <w:szCs w:val="18"/>
              </w:rPr>
            </w:pPr>
            <w:r w:rsidRPr="005647EB">
              <w:rPr>
                <w:rFonts w:cs="v4.2.0"/>
              </w:rPr>
              <w:sym w:font="Symbol" w:char="F06D"/>
            </w:r>
            <w:r w:rsidRPr="005647EB">
              <w:rPr>
                <w:rFonts w:cs="v4.2.0"/>
              </w:rPr>
              <w:t>s</w:t>
            </w:r>
          </w:p>
        </w:tc>
        <w:tc>
          <w:tcPr>
            <w:tcW w:w="2745" w:type="dxa"/>
            <w:shd w:val="clear" w:color="auto" w:fill="auto"/>
          </w:tcPr>
          <w:p w14:paraId="066845CE" w14:textId="0D631A38" w:rsidR="00123ECE" w:rsidRPr="005647EB" w:rsidRDefault="00123ECE" w:rsidP="002570E4">
            <w:pPr>
              <w:pStyle w:val="TAL"/>
              <w:keepNext w:val="0"/>
              <w:keepLines w:val="0"/>
              <w:rPr>
                <w:rFonts w:cs="Arial"/>
                <w:szCs w:val="18"/>
              </w:rPr>
            </w:pPr>
            <w:r w:rsidRPr="005647EB">
              <w:rPr>
                <w:rFonts w:cs="Arial"/>
                <w:szCs w:val="18"/>
              </w:rPr>
              <w:t>3</w:t>
            </w:r>
            <w:r w:rsidR="002570E4" w:rsidRPr="005647EB">
              <w:rPr>
                <w:rFonts w:cs="Arial"/>
                <w:szCs w:val="18"/>
              </w:rPr>
              <w:t xml:space="preserve"> </w:t>
            </w:r>
          </w:p>
        </w:tc>
        <w:tc>
          <w:tcPr>
            <w:tcW w:w="3230" w:type="dxa"/>
            <w:shd w:val="clear" w:color="auto" w:fill="auto"/>
          </w:tcPr>
          <w:p w14:paraId="694AAB24" w14:textId="2424A747" w:rsidR="00123ECE" w:rsidRPr="005647EB" w:rsidRDefault="00123ECE" w:rsidP="002570E4">
            <w:pPr>
              <w:pStyle w:val="TAL"/>
              <w:keepNext w:val="0"/>
              <w:keepLines w:val="0"/>
              <w:rPr>
                <w:rFonts w:cs="Arial"/>
                <w:szCs w:val="18"/>
              </w:rPr>
            </w:pPr>
            <w:r w:rsidRPr="005647EB">
              <w:rPr>
                <w:rFonts w:cs="Arial"/>
                <w:szCs w:val="18"/>
                <w:lang w:eastAsia="zh-CN"/>
              </w:rPr>
              <w:t>S</w:t>
            </w:r>
            <w:r w:rsidRPr="005647EB">
              <w:rPr>
                <w:rFonts w:cs="Arial"/>
                <w:szCs w:val="18"/>
              </w:rPr>
              <w:t>ynchronous</w:t>
            </w:r>
            <w:r w:rsidR="002570E4" w:rsidRPr="005647EB">
              <w:rPr>
                <w:rFonts w:cs="Arial"/>
                <w:szCs w:val="18"/>
              </w:rPr>
              <w:t xml:space="preserve"> </w:t>
            </w:r>
            <w:r w:rsidRPr="005647EB">
              <w:rPr>
                <w:rFonts w:cs="Arial"/>
                <w:szCs w:val="18"/>
              </w:rPr>
              <w:t>cells</w:t>
            </w:r>
          </w:p>
        </w:tc>
      </w:tr>
      <w:tr w:rsidR="00123ECE" w:rsidRPr="005647EB" w14:paraId="793F7749" w14:textId="77777777" w:rsidTr="00EC0475">
        <w:trPr>
          <w:cantSplit/>
          <w:jc w:val="center"/>
        </w:trPr>
        <w:tc>
          <w:tcPr>
            <w:tcW w:w="3148" w:type="dxa"/>
            <w:shd w:val="clear" w:color="auto" w:fill="auto"/>
          </w:tcPr>
          <w:p w14:paraId="086F104D"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604" w:type="dxa"/>
            <w:shd w:val="clear" w:color="auto" w:fill="auto"/>
          </w:tcPr>
          <w:p w14:paraId="27D11970"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1BC9B1C2"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shd w:val="clear" w:color="auto" w:fill="auto"/>
          </w:tcPr>
          <w:p w14:paraId="23B531AD" w14:textId="77777777" w:rsidR="00123ECE" w:rsidRPr="005647EB" w:rsidRDefault="00123ECE" w:rsidP="002570E4">
            <w:pPr>
              <w:pStyle w:val="TAL"/>
              <w:keepNext w:val="0"/>
              <w:keepLines w:val="0"/>
              <w:rPr>
                <w:rFonts w:cs="Arial"/>
                <w:szCs w:val="18"/>
              </w:rPr>
            </w:pPr>
          </w:p>
        </w:tc>
      </w:tr>
      <w:tr w:rsidR="00123ECE" w:rsidRPr="005647EB" w14:paraId="333431AE" w14:textId="77777777" w:rsidTr="00EC0475">
        <w:trPr>
          <w:cantSplit/>
          <w:jc w:val="center"/>
        </w:trPr>
        <w:tc>
          <w:tcPr>
            <w:tcW w:w="3148" w:type="dxa"/>
            <w:shd w:val="clear" w:color="auto" w:fill="auto"/>
          </w:tcPr>
          <w:p w14:paraId="12D029A0" w14:textId="77777777" w:rsidR="00123ECE" w:rsidRPr="005647EB" w:rsidRDefault="00123ECE" w:rsidP="002570E4">
            <w:pPr>
              <w:pStyle w:val="TAL"/>
              <w:keepNext w:val="0"/>
              <w:keepLines w:val="0"/>
            </w:pPr>
            <w:r w:rsidRPr="005647EB">
              <w:rPr>
                <w:rFonts w:cs="Arial"/>
                <w:szCs w:val="18"/>
              </w:rPr>
              <w:t>T2</w:t>
            </w:r>
          </w:p>
        </w:tc>
        <w:tc>
          <w:tcPr>
            <w:tcW w:w="604" w:type="dxa"/>
            <w:shd w:val="clear" w:color="auto" w:fill="auto"/>
          </w:tcPr>
          <w:p w14:paraId="56D9AD93" w14:textId="77777777" w:rsidR="00123ECE" w:rsidRPr="005647EB" w:rsidRDefault="00123ECE" w:rsidP="002570E4">
            <w:pPr>
              <w:pStyle w:val="TAL"/>
              <w:keepNext w:val="0"/>
              <w:keepLines w:val="0"/>
            </w:pPr>
            <w:r w:rsidRPr="005647EB">
              <w:rPr>
                <w:rFonts w:cs="Arial"/>
                <w:szCs w:val="18"/>
              </w:rPr>
              <w:t>s</w:t>
            </w:r>
          </w:p>
        </w:tc>
        <w:tc>
          <w:tcPr>
            <w:tcW w:w="2745" w:type="dxa"/>
            <w:shd w:val="clear" w:color="auto" w:fill="auto"/>
          </w:tcPr>
          <w:p w14:paraId="77E4C10F" w14:textId="77777777" w:rsidR="00123ECE" w:rsidRPr="005647EB" w:rsidRDefault="00123ECE" w:rsidP="002570E4">
            <w:pPr>
              <w:pStyle w:val="TAL"/>
              <w:keepNext w:val="0"/>
              <w:keepLines w:val="0"/>
            </w:pPr>
            <w:r w:rsidRPr="005647EB">
              <w:rPr>
                <w:rFonts w:cs="Arial"/>
                <w:szCs w:val="18"/>
              </w:rPr>
              <w:sym w:font="Symbol" w:char="F0A3"/>
            </w:r>
            <w:r w:rsidRPr="005647EB">
              <w:rPr>
                <w:rFonts w:cs="Arial"/>
                <w:szCs w:val="18"/>
              </w:rPr>
              <w:t>30</w:t>
            </w:r>
          </w:p>
        </w:tc>
        <w:tc>
          <w:tcPr>
            <w:tcW w:w="3230" w:type="dxa"/>
            <w:shd w:val="clear" w:color="auto" w:fill="auto"/>
          </w:tcPr>
          <w:p w14:paraId="1DCF426E" w14:textId="2E7312E8" w:rsidR="00123ECE" w:rsidRPr="005647EB" w:rsidRDefault="00123ECE" w:rsidP="002570E4">
            <w:pPr>
              <w:pStyle w:val="TAL"/>
              <w:keepNext w:val="0"/>
              <w:keepLines w:val="0"/>
            </w:pPr>
            <w:r w:rsidRPr="005647EB">
              <w:rPr>
                <w:rFonts w:cs="Arial"/>
                <w:szCs w:val="18"/>
              </w:rPr>
              <w:t>UE</w:t>
            </w:r>
            <w:r w:rsidR="002570E4" w:rsidRPr="005647EB">
              <w:rPr>
                <w:rFonts w:cs="Arial"/>
                <w:szCs w:val="18"/>
              </w:rPr>
              <w:t xml:space="preserve"> </w:t>
            </w:r>
            <w:r w:rsidR="00DF5A88" w:rsidRPr="005647EB">
              <w:rPr>
                <w:rFonts w:cs="Arial"/>
                <w:szCs w:val="18"/>
              </w:rPr>
              <w:t>shall</w:t>
            </w:r>
            <w:r w:rsidR="002570E4" w:rsidRPr="005647EB">
              <w:rPr>
                <w:rFonts w:cs="Arial"/>
                <w:szCs w:val="18"/>
              </w:rPr>
              <w:t xml:space="preserve"> </w:t>
            </w:r>
            <w:r w:rsidRPr="005647EB">
              <w:rPr>
                <w:rFonts w:cs="Arial"/>
                <w:szCs w:val="18"/>
              </w:rPr>
              <w:t>report</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within</w:t>
            </w:r>
            <w:r w:rsidR="002570E4" w:rsidRPr="005647EB">
              <w:rPr>
                <w:rFonts w:cs="Arial"/>
                <w:szCs w:val="18"/>
              </w:rPr>
              <w:t xml:space="preserve"> </w:t>
            </w:r>
            <w:r w:rsidRPr="005647EB">
              <w:rPr>
                <w:rFonts w:cs="Arial"/>
                <w:szCs w:val="18"/>
              </w:rPr>
              <w:t>25.6s</w:t>
            </w:r>
            <w:r w:rsidR="002570E4" w:rsidRPr="005647EB">
              <w:rPr>
                <w:rFonts w:cs="Arial"/>
                <w:szCs w:val="18"/>
                <w:lang w:eastAsia="zh-CN"/>
              </w:rPr>
              <w:t xml:space="preserve"> </w:t>
            </w:r>
            <w:r w:rsidRPr="005647EB">
              <w:rPr>
                <w:rFonts w:cs="Arial"/>
                <w:szCs w:val="18"/>
                <w:lang w:eastAsia="zh-CN"/>
              </w:rPr>
              <w:t>(</w:t>
            </w:r>
            <w:r w:rsidRPr="005647EB">
              <w:rPr>
                <w:rFonts w:cs="Arial"/>
                <w:szCs w:val="18"/>
              </w:rPr>
              <w:t>20</w:t>
            </w:r>
            <w:r w:rsidR="002570E4" w:rsidRPr="005647EB">
              <w:rPr>
                <w:rFonts w:cs="Arial"/>
                <w:szCs w:val="18"/>
              </w:rPr>
              <w:t xml:space="preserve"> </w:t>
            </w:r>
            <w:r w:rsidRPr="005647EB">
              <w:rPr>
                <w:rFonts w:cs="Arial"/>
                <w:szCs w:val="18"/>
              </w:rPr>
              <w:t>DRX</w:t>
            </w:r>
            <w:r w:rsidR="002570E4" w:rsidRPr="005647EB">
              <w:rPr>
                <w:rFonts w:cs="Arial"/>
                <w:szCs w:val="18"/>
              </w:rPr>
              <w:t xml:space="preserve"> </w:t>
            </w:r>
            <w:r w:rsidRPr="005647EB">
              <w:rPr>
                <w:rFonts w:cs="Arial"/>
                <w:szCs w:val="18"/>
              </w:rPr>
              <w:t>cycles</w:t>
            </w:r>
            <w:r w:rsidRPr="005647EB">
              <w:rPr>
                <w:rFonts w:cs="Arial"/>
                <w:szCs w:val="18"/>
                <w:lang w:eastAsia="zh-CN"/>
              </w:rPr>
              <w:t>)</w:t>
            </w:r>
          </w:p>
        </w:tc>
      </w:tr>
      <w:tr w:rsidR="00123ECE" w:rsidRPr="005647EB" w14:paraId="376BBB4B" w14:textId="77777777" w:rsidTr="00EC0475">
        <w:trPr>
          <w:cantSplit/>
          <w:jc w:val="center"/>
        </w:trPr>
        <w:tc>
          <w:tcPr>
            <w:tcW w:w="3148" w:type="dxa"/>
            <w:shd w:val="clear" w:color="auto" w:fill="auto"/>
          </w:tcPr>
          <w:p w14:paraId="7462B121" w14:textId="77777777" w:rsidR="00123ECE" w:rsidRPr="005647EB" w:rsidRDefault="00123ECE" w:rsidP="002570E4">
            <w:pPr>
              <w:pStyle w:val="TAL"/>
              <w:keepNext w:val="0"/>
              <w:keepLines w:val="0"/>
              <w:rPr>
                <w:rFonts w:cs="Arial"/>
                <w:szCs w:val="18"/>
              </w:rPr>
            </w:pPr>
            <w:r w:rsidRPr="005647EB">
              <w:rPr>
                <w:rFonts w:cs="Arial"/>
                <w:szCs w:val="18"/>
              </w:rPr>
              <w:t>T3</w:t>
            </w:r>
          </w:p>
        </w:tc>
        <w:tc>
          <w:tcPr>
            <w:tcW w:w="604" w:type="dxa"/>
            <w:shd w:val="clear" w:color="auto" w:fill="auto"/>
          </w:tcPr>
          <w:p w14:paraId="093245CA"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68AC012A"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shd w:val="clear" w:color="auto" w:fill="auto"/>
          </w:tcPr>
          <w:p w14:paraId="29B59D99" w14:textId="77777777" w:rsidR="00123ECE" w:rsidRPr="005647EB" w:rsidRDefault="00123ECE" w:rsidP="002570E4">
            <w:pPr>
              <w:pStyle w:val="TAL"/>
              <w:keepNext w:val="0"/>
              <w:keepLines w:val="0"/>
              <w:rPr>
                <w:rFonts w:cs="Arial"/>
                <w:szCs w:val="18"/>
              </w:rPr>
            </w:pPr>
          </w:p>
        </w:tc>
      </w:tr>
    </w:tbl>
    <w:p w14:paraId="3AFCF560" w14:textId="77777777" w:rsidR="00123ECE" w:rsidRPr="005647EB" w:rsidRDefault="00123ECE" w:rsidP="002570E4">
      <w:pPr>
        <w:rPr>
          <w:lang w:eastAsia="zh-CN"/>
        </w:rPr>
      </w:pPr>
    </w:p>
    <w:p w14:paraId="155E4882" w14:textId="77777777" w:rsidR="00123ECE" w:rsidRPr="005647EB" w:rsidRDefault="00123ECE" w:rsidP="002570E4">
      <w:pPr>
        <w:pStyle w:val="Heading5"/>
        <w:keepNext w:val="0"/>
        <w:keepLines w:val="0"/>
      </w:pPr>
      <w:r w:rsidRPr="005647EB">
        <w:t>8.4.5.4.2</w:t>
      </w:r>
      <w:r w:rsidRPr="005647EB">
        <w:tab/>
        <w:t>Test procedure</w:t>
      </w:r>
    </w:p>
    <w:p w14:paraId="5D105487" w14:textId="77777777" w:rsidR="00507533" w:rsidRPr="005647EB" w:rsidRDefault="00123ECE" w:rsidP="000424D3">
      <w:pPr>
        <w:rPr>
          <w:rFonts w:eastAsia="MS Mincho" w:cs="v4.2.0"/>
          <w:lang w:eastAsia="ja-JP"/>
        </w:rPr>
      </w:pPr>
      <w:r w:rsidRPr="005647EB">
        <w:rPr>
          <w:rFonts w:cs="v4.2.0"/>
        </w:rPr>
        <w:t xml:space="preserve">The test comprises of </w:t>
      </w:r>
      <w:r w:rsidRPr="005647EB">
        <w:t>one active cell and one neighbour cell</w:t>
      </w:r>
      <w:r w:rsidRPr="005647EB">
        <w:rPr>
          <w:rFonts w:cs="v4.2.0"/>
        </w:rPr>
        <w:t>. The test consists of three successive time periods, with time durations of T1, T2 and T3 respectively. At the start of time duration T1, the UE does not have any timing information of cell 2. Gap pattern configuration is configured before T2 begins to enable inter-frequency monitoring.</w:t>
      </w:r>
      <w:r w:rsidRPr="005647EB">
        <w:rPr>
          <w:rFonts w:cs="v4.2.0"/>
          <w:lang w:eastAsia="zh-CN"/>
        </w:rPr>
        <w:t xml:space="preserve"> </w:t>
      </w:r>
      <w:r w:rsidRPr="005647EB">
        <w:rPr>
          <w:rFonts w:cs="v4.2.0"/>
        </w:rPr>
        <w:t xml:space="preserve">Starting T2, cell 2 becomes detectable and the UE is expected to detect and send a measurement report. </w:t>
      </w:r>
    </w:p>
    <w:p w14:paraId="5687ACD0" w14:textId="77777777" w:rsidR="00123ECE" w:rsidRPr="005647EB" w:rsidRDefault="00507533" w:rsidP="000424D3">
      <w:pPr>
        <w:rPr>
          <w:rFonts w:cs="v4.2.0"/>
        </w:rPr>
      </w:pPr>
      <w:r w:rsidRPr="005647EB">
        <w:rPr>
          <w:rFonts w:eastAsia="MS Mincho" w:cs="v4.2.0"/>
          <w:lang w:eastAsia="ja-JP"/>
        </w:rPr>
        <w:t>In the test UE needs to be provided at least once every 1280ms with new Timing Advance Command MAC control element to restart the Time alignment timer to keep UE uplink time alignment. Furthermore UE sends scheduling request (SR) to obtain allocation to send the measurement report on PUSCH.</w:t>
      </w:r>
    </w:p>
    <w:p w14:paraId="2DFD8560" w14:textId="53A63DEC" w:rsidR="00123ECE" w:rsidRPr="005647EB" w:rsidRDefault="00123ECE" w:rsidP="00EC0475">
      <w:pPr>
        <w:pStyle w:val="B1"/>
        <w:ind w:left="709" w:hanging="425"/>
      </w:pPr>
      <w:r w:rsidRPr="005647EB">
        <w:t>1.</w:t>
      </w:r>
      <w:r w:rsidR="00EB52EE" w:rsidRPr="005647EB">
        <w:tab/>
      </w:r>
      <w:r w:rsidRPr="005647EB">
        <w:t xml:space="preserve">Ensure the UE is in State </w:t>
      </w:r>
      <w:smartTag w:uri="urn:schemas-microsoft-com:office:smarttags" w:element="chmetcnv">
        <w:smartTagPr>
          <w:attr w:name="UnitName" w:val="a"/>
          <w:attr w:name="SourceValue" w:val="3"/>
          <w:attr w:name="HasSpace" w:val="False"/>
          <w:attr w:name="Negative" w:val="False"/>
          <w:attr w:name="NumberType" w:val="1"/>
          <w:attr w:name="TCSC" w:val="0"/>
        </w:smartTagPr>
        <w:r w:rsidRPr="005647EB">
          <w:t>3A</w:t>
        </w:r>
      </w:smartTag>
      <w:r w:rsidRPr="005647EB">
        <w:t xml:space="preserve">-RF according </w:t>
      </w:r>
      <w:r w:rsidR="002570E4" w:rsidRPr="005647EB">
        <w:t>to 3GPP TS</w:t>
      </w:r>
      <w:r w:rsidRPr="005647EB">
        <w:t xml:space="preserve"> 36.508 [7] clause 7.2A.3.</w:t>
      </w:r>
    </w:p>
    <w:p w14:paraId="71F2773C" w14:textId="77777777" w:rsidR="00123ECE" w:rsidRPr="005647EB" w:rsidRDefault="00123ECE" w:rsidP="00EC0475">
      <w:pPr>
        <w:pStyle w:val="B1"/>
        <w:ind w:left="709" w:hanging="425"/>
      </w:pPr>
      <w:r w:rsidRPr="005647EB">
        <w:rPr>
          <w:rFonts w:eastAsia="??"/>
        </w:rPr>
        <w:t>2.</w:t>
      </w:r>
      <w:r w:rsidR="00EB52EE" w:rsidRPr="005647EB">
        <w:rPr>
          <w:rFonts w:eastAsia="??"/>
        </w:rPr>
        <w:tab/>
      </w:r>
      <w:r w:rsidRPr="005647EB">
        <w:rPr>
          <w:rFonts w:eastAsia="??"/>
        </w:rPr>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5647EB">
          <w:rPr>
            <w:rFonts w:eastAsia="??"/>
          </w:rPr>
          <w:t>1 in</w:t>
        </w:r>
      </w:smartTag>
      <w:r w:rsidRPr="005647EB">
        <w:rPr>
          <w:rFonts w:eastAsia="??"/>
        </w:rPr>
        <w:t xml:space="preserve"> Table 8.4.5.</w:t>
      </w:r>
      <w:r w:rsidR="00507533" w:rsidRPr="005647EB">
        <w:rPr>
          <w:rFonts w:eastAsia="??"/>
          <w:lang w:eastAsia="ja-JP"/>
        </w:rPr>
        <w:t>5</w:t>
      </w:r>
      <w:r w:rsidRPr="005647EB">
        <w:rPr>
          <w:rFonts w:eastAsia="??"/>
        </w:rPr>
        <w:t xml:space="preserve">-1. </w:t>
      </w:r>
      <w:r w:rsidRPr="005647EB">
        <w:t xml:space="preserve">Propagation conditions are set according to Annex B clauses B.1.1. </w:t>
      </w:r>
      <w:r w:rsidRPr="005647EB">
        <w:rPr>
          <w:rFonts w:eastAsia="??"/>
        </w:rPr>
        <w:t>T1 starts.</w:t>
      </w:r>
    </w:p>
    <w:p w14:paraId="7DD51DF2" w14:textId="77777777" w:rsidR="00123ECE" w:rsidRPr="005647EB" w:rsidRDefault="00123ECE" w:rsidP="00EC0475">
      <w:pPr>
        <w:pStyle w:val="B1"/>
        <w:ind w:left="709" w:hanging="425"/>
      </w:pPr>
      <w:r w:rsidRPr="005647EB">
        <w:t>3.</w:t>
      </w:r>
      <w:r w:rsidR="00EB52EE" w:rsidRPr="005647EB">
        <w:tab/>
      </w:r>
      <w:r w:rsidRPr="005647EB">
        <w:t xml:space="preserve">SS shall transmit an RRCConnectionReconfiguration </w:t>
      </w:r>
      <w:r w:rsidRPr="005647EB">
        <w:rPr>
          <w:lang w:eastAsia="zh-CN"/>
        </w:rPr>
        <w:t xml:space="preserve">with event A3 configured </w:t>
      </w:r>
      <w:r w:rsidRPr="005647EB">
        <w:t>message.</w:t>
      </w:r>
    </w:p>
    <w:p w14:paraId="73EAD581" w14:textId="77777777" w:rsidR="00123ECE" w:rsidRPr="005647EB" w:rsidRDefault="00123ECE" w:rsidP="00EC0475">
      <w:pPr>
        <w:pStyle w:val="B1"/>
        <w:ind w:left="709" w:hanging="425"/>
      </w:pPr>
      <w:r w:rsidRPr="005647EB">
        <w:t>4.</w:t>
      </w:r>
      <w:r w:rsidR="00EB52EE" w:rsidRPr="005647EB">
        <w:tab/>
      </w:r>
      <w:r w:rsidRPr="005647EB">
        <w:t>The UE shall transmit RRCConnectionReconfigurationComplete message.</w:t>
      </w:r>
    </w:p>
    <w:p w14:paraId="130DBB2A" w14:textId="77777777" w:rsidR="00123ECE" w:rsidRPr="005647EB" w:rsidRDefault="00123ECE" w:rsidP="00EC0475">
      <w:pPr>
        <w:pStyle w:val="B1"/>
        <w:ind w:left="709" w:hanging="425"/>
      </w:pPr>
      <w:r w:rsidRPr="005647EB">
        <w:t>5.</w:t>
      </w:r>
      <w:r w:rsidR="00EB52EE" w:rsidRPr="005647EB">
        <w:tab/>
      </w:r>
      <w:r w:rsidRPr="005647EB">
        <w:t xml:space="preserve">When T1 expires, the SS shall switch the power setting from T1 to T2 as specified in </w:t>
      </w:r>
      <w:r w:rsidRPr="005647EB">
        <w:rPr>
          <w:lang w:eastAsia="zh-CN"/>
        </w:rPr>
        <w:t xml:space="preserve">Table </w:t>
      </w:r>
      <w:r w:rsidRPr="005647EB">
        <w:t>8.4.5.5-1.</w:t>
      </w:r>
    </w:p>
    <w:p w14:paraId="10D1F322" w14:textId="77777777" w:rsidR="00EB52EE" w:rsidRPr="005647EB" w:rsidRDefault="00123ECE" w:rsidP="00EC0475">
      <w:pPr>
        <w:pStyle w:val="B1"/>
        <w:ind w:left="709" w:hanging="425"/>
        <w:rPr>
          <w:lang w:eastAsia="zh-CN"/>
        </w:rPr>
      </w:pPr>
      <w:r w:rsidRPr="005647EB">
        <w:t>6.</w:t>
      </w:r>
      <w:r w:rsidR="00EB52EE" w:rsidRPr="005647EB">
        <w:tab/>
      </w:r>
      <w:r w:rsidRPr="005647EB">
        <w:t>UE shall transmit a MeasurementReport message triggered by Event A3</w:t>
      </w:r>
      <w:r w:rsidRPr="005647EB">
        <w:rPr>
          <w:lang w:eastAsia="zh-CN"/>
        </w:rPr>
        <w:t>.</w:t>
      </w:r>
    </w:p>
    <w:p w14:paraId="61690DA8" w14:textId="77777777" w:rsidR="00EB52EE" w:rsidRPr="005647EB" w:rsidRDefault="00EB52EE" w:rsidP="00EC0475">
      <w:pPr>
        <w:pStyle w:val="B1"/>
        <w:ind w:left="709" w:hanging="425"/>
        <w:rPr>
          <w:lang w:eastAsia="zh-CN"/>
        </w:rPr>
      </w:pPr>
      <w:r w:rsidRPr="005647EB">
        <w:rPr>
          <w:lang w:eastAsia="zh-CN"/>
        </w:rPr>
        <w:t>7.</w:t>
      </w:r>
      <w:r w:rsidRPr="005647EB">
        <w:rPr>
          <w:lang w:eastAsia="zh-CN"/>
        </w:rPr>
        <w:tab/>
        <w:t>The SS shall transmit an RRCConnectionReconfiguration message during period T2. The RRC message shall release MeasGapConfig according to Table 8.4.5.4.3-10.</w:t>
      </w:r>
    </w:p>
    <w:p w14:paraId="163DC99D" w14:textId="77777777" w:rsidR="00123ECE" w:rsidRPr="005647EB" w:rsidRDefault="00EB52EE" w:rsidP="00EC0475">
      <w:pPr>
        <w:pStyle w:val="B1"/>
        <w:ind w:left="709" w:hanging="425"/>
        <w:rPr>
          <w:lang w:eastAsia="zh-CN"/>
        </w:rPr>
      </w:pPr>
      <w:r w:rsidRPr="005647EB">
        <w:rPr>
          <w:lang w:eastAsia="zh-CN"/>
        </w:rPr>
        <w:t>8.</w:t>
      </w:r>
      <w:r w:rsidRPr="005647EB">
        <w:rPr>
          <w:lang w:eastAsia="zh-CN"/>
        </w:rPr>
        <w:tab/>
        <w:t>The UE shall transmit RRCConnectionReconfigurationComplete message.</w:t>
      </w:r>
    </w:p>
    <w:p w14:paraId="5B6C4EDF" w14:textId="77777777" w:rsidR="00123ECE" w:rsidRPr="005647EB" w:rsidRDefault="00EB52EE" w:rsidP="00EC0475">
      <w:pPr>
        <w:pStyle w:val="B1"/>
        <w:ind w:left="709" w:hanging="425"/>
        <w:rPr>
          <w:lang w:eastAsia="zh-CN"/>
        </w:rPr>
      </w:pPr>
      <w:r w:rsidRPr="005647EB">
        <w:rPr>
          <w:lang w:eastAsia="zh-CN"/>
        </w:rPr>
        <w:lastRenderedPageBreak/>
        <w:t>9</w:t>
      </w:r>
      <w:r w:rsidR="00123ECE" w:rsidRPr="005647EB">
        <w:rPr>
          <w:lang w:eastAsia="zh-CN"/>
        </w:rPr>
        <w:t>.</w:t>
      </w:r>
      <w:r w:rsidRPr="005647EB">
        <w:rPr>
          <w:lang w:eastAsia="zh-CN"/>
        </w:rPr>
        <w:tab/>
      </w:r>
      <w:r w:rsidR="00123ECE" w:rsidRPr="005647EB">
        <w:t xml:space="preserve">SS shall transmit an RRCConnectionReconfiguration message during period T2, </w:t>
      </w:r>
      <w:r w:rsidR="00123ECE" w:rsidRPr="005647EB">
        <w:rPr>
          <w:lang w:eastAsia="zh-CN"/>
        </w:rPr>
        <w:t xml:space="preserve">The </w:t>
      </w:r>
      <w:r w:rsidR="00123ECE" w:rsidRPr="005647EB">
        <w:t xml:space="preserve">RRC message shall create a measurement report configuration with purpose </w:t>
      </w:r>
      <w:r w:rsidR="00123ECE" w:rsidRPr="005647EB">
        <w:rPr>
          <w:i/>
        </w:rPr>
        <w:t>reportCGI</w:t>
      </w:r>
      <w:r w:rsidR="00123ECE" w:rsidRPr="005647EB">
        <w:t xml:space="preserve"> and </w:t>
      </w:r>
      <w:r w:rsidR="00123ECE" w:rsidRPr="005647EB">
        <w:rPr>
          <w:i/>
        </w:rPr>
        <w:t>si-RequestForHO</w:t>
      </w:r>
      <w:r w:rsidR="00123ECE" w:rsidRPr="005647EB">
        <w:t xml:space="preserve"> set to TRUE.</w:t>
      </w:r>
    </w:p>
    <w:p w14:paraId="651A9BBF" w14:textId="77777777" w:rsidR="00123ECE" w:rsidRPr="005647EB" w:rsidRDefault="00EB52EE" w:rsidP="00EC0475">
      <w:pPr>
        <w:pStyle w:val="B1"/>
        <w:ind w:left="709" w:hanging="425"/>
        <w:rPr>
          <w:lang w:eastAsia="zh-CN"/>
        </w:rPr>
      </w:pPr>
      <w:r w:rsidRPr="005647EB">
        <w:rPr>
          <w:lang w:eastAsia="zh-CN"/>
        </w:rPr>
        <w:t>10</w:t>
      </w:r>
      <w:r w:rsidR="00123ECE" w:rsidRPr="005647EB">
        <w:rPr>
          <w:lang w:eastAsia="zh-CN"/>
        </w:rPr>
        <w:t>.</w:t>
      </w:r>
      <w:r w:rsidRPr="005647EB">
        <w:rPr>
          <w:lang w:eastAsia="zh-CN"/>
        </w:rPr>
        <w:tab/>
      </w:r>
      <w:r w:rsidR="00123ECE" w:rsidRPr="005647EB">
        <w:rPr>
          <w:lang w:eastAsia="zh-CN"/>
        </w:rPr>
        <w:t>The SS shall start T3 timer when the last TTI containing the RRC message implying SI reading is sent to UE.</w:t>
      </w:r>
    </w:p>
    <w:p w14:paraId="48D5ED51" w14:textId="77777777" w:rsidR="00123ECE" w:rsidRPr="005647EB" w:rsidRDefault="00EB52EE" w:rsidP="00EC0475">
      <w:pPr>
        <w:pStyle w:val="B1"/>
        <w:ind w:left="709" w:hanging="425"/>
        <w:rPr>
          <w:lang w:eastAsia="zh-CN"/>
        </w:rPr>
      </w:pPr>
      <w:r w:rsidRPr="005647EB">
        <w:t>11</w:t>
      </w:r>
      <w:r w:rsidR="00123ECE" w:rsidRPr="005647EB">
        <w:t>.</w:t>
      </w:r>
      <w:r w:rsidRPr="005647EB">
        <w:tab/>
      </w:r>
      <w:r w:rsidR="00123ECE" w:rsidRPr="005647EB">
        <w:t>The UE shall transmit RRCConnectionReconfigurationComplete message.</w:t>
      </w:r>
    </w:p>
    <w:p w14:paraId="51FE0ABA" w14:textId="77777777" w:rsidR="00123ECE" w:rsidRPr="005647EB" w:rsidRDefault="00123ECE" w:rsidP="00EC0475">
      <w:pPr>
        <w:pStyle w:val="B1"/>
        <w:ind w:left="709" w:hanging="425"/>
        <w:rPr>
          <w:lang w:eastAsia="zh-CN"/>
        </w:rPr>
      </w:pPr>
      <w:r w:rsidRPr="005647EB">
        <w:rPr>
          <w:lang w:eastAsia="zh-CN"/>
        </w:rPr>
        <w:t>1</w:t>
      </w:r>
      <w:r w:rsidR="00EB52EE" w:rsidRPr="005647EB">
        <w:rPr>
          <w:lang w:eastAsia="zh-CN"/>
        </w:rPr>
        <w:t>2</w:t>
      </w:r>
      <w:r w:rsidRPr="005647EB">
        <w:rPr>
          <w:lang w:eastAsia="zh-CN"/>
        </w:rPr>
        <w:t>.</w:t>
      </w:r>
      <w:r w:rsidR="00EB52EE" w:rsidRPr="005647EB">
        <w:rPr>
          <w:lang w:eastAsia="zh-CN"/>
        </w:rPr>
        <w:tab/>
      </w:r>
      <w:r w:rsidRPr="005647EB">
        <w:rPr>
          <w:lang w:eastAsia="zh-CN"/>
        </w:rPr>
        <w:t>UE shall transmit a MeasurementReport message containing the cell global identifier of cell 2 within 170 milliseconds from the start of T3. If the overall delays measured from the beginning of time period T3 is less than 170 ms, then the number of successful tests is increased by one. If the UE fails to report the cell global identifier within the overall delays measured requirement, then the number of failure tests is increased by one.</w:t>
      </w:r>
    </w:p>
    <w:p w14:paraId="19EE544B" w14:textId="77777777" w:rsidR="00123ECE" w:rsidRPr="005647EB" w:rsidRDefault="00123ECE" w:rsidP="00EC0475">
      <w:pPr>
        <w:pStyle w:val="B1"/>
        <w:ind w:left="709" w:hanging="425"/>
      </w:pPr>
      <w:r w:rsidRPr="005647EB">
        <w:rPr>
          <w:lang w:eastAsia="zh-CN"/>
        </w:rPr>
        <w:t>1</w:t>
      </w:r>
      <w:r w:rsidR="00EB52EE" w:rsidRPr="005647EB">
        <w:rPr>
          <w:lang w:eastAsia="zh-CN"/>
        </w:rPr>
        <w:t>3</w:t>
      </w:r>
      <w:r w:rsidRPr="005647EB">
        <w:t>.</w:t>
      </w:r>
      <w:r w:rsidR="00EB52EE" w:rsidRPr="005647EB">
        <w:tab/>
      </w:r>
      <w:r w:rsidRPr="005647EB">
        <w:t xml:space="preserve">After the SS receive the MeasurementReport message </w:t>
      </w:r>
      <w:r w:rsidR="00EB52EE" w:rsidRPr="005647EB">
        <w:t>(</w:t>
      </w:r>
      <w:r w:rsidRPr="005647EB">
        <w:t xml:space="preserve">in step </w:t>
      </w:r>
      <w:r w:rsidRPr="005647EB">
        <w:rPr>
          <w:lang w:eastAsia="zh-CN"/>
        </w:rPr>
        <w:t>1</w:t>
      </w:r>
      <w:r w:rsidR="00EB52EE" w:rsidRPr="005647EB">
        <w:rPr>
          <w:lang w:eastAsia="zh-CN"/>
        </w:rPr>
        <w:t>2</w:t>
      </w:r>
      <w:r w:rsidRPr="005647EB">
        <w:t>) or when T</w:t>
      </w:r>
      <w:r w:rsidRPr="005647EB">
        <w:rPr>
          <w:lang w:eastAsia="zh-CN"/>
        </w:rPr>
        <w:t>3</w:t>
      </w:r>
      <w:r w:rsidRPr="005647EB">
        <w:t xml:space="preserve"> expires, the SS shall transmit RRCConnectionRelease message to release the RRC connection which includes the release of the established radio bearers as well as all radio resources.</w:t>
      </w:r>
    </w:p>
    <w:p w14:paraId="6724891A" w14:textId="77777777" w:rsidR="00123ECE" w:rsidRPr="005647EB" w:rsidRDefault="00123ECE" w:rsidP="00EC0475">
      <w:pPr>
        <w:pStyle w:val="B1"/>
        <w:ind w:left="709" w:hanging="425"/>
      </w:pPr>
      <w:r w:rsidRPr="005647EB">
        <w:rPr>
          <w:lang w:eastAsia="zh-CN"/>
        </w:rPr>
        <w:t>1</w:t>
      </w:r>
      <w:r w:rsidR="00EB52EE" w:rsidRPr="005647EB">
        <w:rPr>
          <w:lang w:eastAsia="zh-CN"/>
        </w:rPr>
        <w:t>4</w:t>
      </w:r>
      <w:r w:rsidRPr="005647EB">
        <w:t>.</w:t>
      </w:r>
      <w:r w:rsidR="00EB52EE" w:rsidRPr="005647EB">
        <w:tab/>
      </w:r>
      <w:r w:rsidRPr="005647EB">
        <w:t>Set Cell 2 physical cell identity = ((current cell 2 physical cell identity + 1) mod 14 + 2) for next iteration of the test procedure loop.</w:t>
      </w:r>
    </w:p>
    <w:p w14:paraId="7D61D46A" w14:textId="77777777" w:rsidR="00EC0475" w:rsidRPr="005647EB" w:rsidRDefault="00123ECE" w:rsidP="00EC0475">
      <w:pPr>
        <w:pStyle w:val="B1"/>
        <w:ind w:left="709" w:hanging="425"/>
      </w:pPr>
      <w:r w:rsidRPr="005647EB">
        <w:rPr>
          <w:lang w:eastAsia="zh-CN"/>
        </w:rPr>
        <w:t>1</w:t>
      </w:r>
      <w:r w:rsidR="00EB52EE" w:rsidRPr="005647EB">
        <w:rPr>
          <w:lang w:eastAsia="zh-CN"/>
        </w:rPr>
        <w:t>5</w:t>
      </w:r>
      <w:r w:rsidRPr="005647EB">
        <w:t>.</w:t>
      </w:r>
      <w:r w:rsidR="00EB52EE" w:rsidRPr="005647EB">
        <w:tab/>
      </w:r>
      <w:r w:rsidRPr="005647EB">
        <w:t>After the RRC connection release, the SS:</w:t>
      </w:r>
    </w:p>
    <w:p w14:paraId="18271CAF" w14:textId="77777777" w:rsidR="00EC0475" w:rsidRPr="005647EB" w:rsidRDefault="00123ECE" w:rsidP="00EC0475">
      <w:pPr>
        <w:pStyle w:val="B2"/>
      </w:pPr>
      <w:r w:rsidRPr="005647EB">
        <w:t>-</w:t>
      </w:r>
      <w:r w:rsidR="00EC0475"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7FAC8BB3" w14:textId="3BA26051" w:rsidR="00123ECE" w:rsidRPr="005647EB" w:rsidRDefault="00123ECE" w:rsidP="00EC0475">
      <w:pPr>
        <w:pStyle w:val="B2"/>
      </w:pPr>
      <w:r w:rsidRPr="005647EB">
        <w:t>-</w:t>
      </w:r>
      <w:r w:rsidR="00EC0475" w:rsidRPr="005647EB">
        <w:tab/>
      </w:r>
      <w:r w:rsidRPr="005647E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p>
    <w:p w14:paraId="19784964" w14:textId="77777777" w:rsidR="00123ECE" w:rsidRPr="005647EB" w:rsidRDefault="00123ECE" w:rsidP="00EC0475">
      <w:pPr>
        <w:pStyle w:val="B1"/>
        <w:ind w:left="709" w:hanging="425"/>
      </w:pPr>
      <w:r w:rsidRPr="005647EB">
        <w:t>1</w:t>
      </w:r>
      <w:r w:rsidR="00EB52EE" w:rsidRPr="005647EB">
        <w:rPr>
          <w:lang w:eastAsia="zh-CN"/>
        </w:rPr>
        <w:t>6</w:t>
      </w:r>
      <w:r w:rsidRPr="005647EB">
        <w:t>.</w:t>
      </w:r>
      <w:r w:rsidR="00EB52EE" w:rsidRPr="005647EB">
        <w:tab/>
      </w:r>
      <w:r w:rsidRPr="005647EB">
        <w:t>Repeat step 2-</w:t>
      </w:r>
      <w:r w:rsidRPr="005647EB">
        <w:rPr>
          <w:lang w:eastAsia="zh-CN"/>
        </w:rPr>
        <w:t>1</w:t>
      </w:r>
      <w:r w:rsidR="00EB52EE" w:rsidRPr="005647EB">
        <w:rPr>
          <w:lang w:eastAsia="zh-CN"/>
        </w:rPr>
        <w:t>5</w:t>
      </w:r>
      <w:r w:rsidRPr="005647EB">
        <w:t xml:space="preserve"> until the confidence level according to </w:t>
      </w:r>
      <w:r w:rsidRPr="005647EB">
        <w:rPr>
          <w:rFonts w:eastAsia="??"/>
        </w:rPr>
        <w:t>Tables G.2.3</w:t>
      </w:r>
      <w:smartTag w:uri="urn:schemas-microsoft-com:office:smarttags" w:element="chmetcnv">
        <w:smartTagPr>
          <w:attr w:name="UnitName" w:val="in"/>
          <w:attr w:name="SourceValue" w:val="1"/>
          <w:attr w:name="HasSpace" w:val="True"/>
          <w:attr w:name="Negative" w:val="True"/>
          <w:attr w:name="NumberType" w:val="1"/>
          <w:attr w:name="TCSC" w:val="0"/>
        </w:smartTagPr>
        <w:r w:rsidRPr="005647EB">
          <w:rPr>
            <w:rFonts w:eastAsia="??"/>
          </w:rPr>
          <w:t>-1 in</w:t>
        </w:r>
      </w:smartTag>
      <w:r w:rsidRPr="005647EB">
        <w:rPr>
          <w:rFonts w:eastAsia="??"/>
        </w:rPr>
        <w:t xml:space="preserve"> Annex G clause G.2 is achieved.</w:t>
      </w:r>
    </w:p>
    <w:p w14:paraId="36A44271" w14:textId="77777777" w:rsidR="00123ECE" w:rsidRPr="005647EB" w:rsidRDefault="00123ECE" w:rsidP="002570E4">
      <w:pPr>
        <w:pStyle w:val="Heading5"/>
        <w:keepNext w:val="0"/>
        <w:keepLines w:val="0"/>
      </w:pPr>
      <w:r w:rsidRPr="005647EB">
        <w:t>8.4.5.4.3</w:t>
      </w:r>
      <w:r w:rsidRPr="005647EB">
        <w:tab/>
        <w:t>Message contents</w:t>
      </w:r>
    </w:p>
    <w:p w14:paraId="5695BCF8" w14:textId="40B38E8D" w:rsidR="00123ECE" w:rsidRPr="005647EB" w:rsidRDefault="00123ECE" w:rsidP="002570E4">
      <w:pPr>
        <w:rPr>
          <w:lang w:eastAsia="zh-CN"/>
        </w:rPr>
      </w:pPr>
      <w:r w:rsidRPr="005647EB">
        <w:t xml:space="preserve">Message contents are according </w:t>
      </w:r>
      <w:r w:rsidR="002570E4" w:rsidRPr="005647EB">
        <w:t>to 3GPP TS</w:t>
      </w:r>
      <w:r w:rsidRPr="005647EB">
        <w:t xml:space="preserve"> 36.508 [7] clause 4.6 with the following exceptions:</w:t>
      </w:r>
    </w:p>
    <w:p w14:paraId="497F60B7" w14:textId="77777777" w:rsidR="00123ECE" w:rsidRPr="005647EB" w:rsidRDefault="00123ECE" w:rsidP="002570E4">
      <w:pPr>
        <w:pStyle w:val="TH"/>
        <w:keepNext w:val="0"/>
        <w:keepLines w:val="0"/>
        <w:rPr>
          <w:lang w:eastAsia="zh-CN"/>
        </w:rPr>
      </w:pPr>
      <w:r w:rsidRPr="005647EB">
        <w:t xml:space="preserve">Table </w:t>
      </w:r>
      <w:r w:rsidRPr="005647EB">
        <w:rPr>
          <w:lang w:eastAsia="zh-CN"/>
        </w:rPr>
        <w:t>8.4.5.4.3</w:t>
      </w:r>
      <w:r w:rsidRPr="005647EB">
        <w:t xml:space="preserve">-1: Common </w:t>
      </w:r>
      <w:r w:rsidRPr="005647EB">
        <w:rPr>
          <w:lang w:eastAsia="zh-CN"/>
        </w:rPr>
        <w:t xml:space="preserve">Exception messages </w:t>
      </w:r>
      <w:r w:rsidRPr="005647EB">
        <w:rPr>
          <w:rFonts w:cs="v4.2.0"/>
        </w:rPr>
        <w:t xml:space="preserve">for </w:t>
      </w:r>
      <w:r w:rsidRPr="005647EB">
        <w:t xml:space="preserve">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54BB6A09" w14:textId="77777777" w:rsidTr="00EC0475">
        <w:trPr>
          <w:cantSplit/>
          <w:jc w:val="center"/>
        </w:trPr>
        <w:tc>
          <w:tcPr>
            <w:tcW w:w="8022" w:type="dxa"/>
            <w:gridSpan w:val="2"/>
          </w:tcPr>
          <w:p w14:paraId="36AE3887" w14:textId="18AEB0DA" w:rsidR="00123ECE" w:rsidRPr="005647EB" w:rsidRDefault="00123EC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43D9044F" w14:textId="77777777" w:rsidTr="00EC0475">
        <w:trPr>
          <w:cantSplit/>
          <w:jc w:val="center"/>
        </w:trPr>
        <w:tc>
          <w:tcPr>
            <w:tcW w:w="5692" w:type="dxa"/>
          </w:tcPr>
          <w:p w14:paraId="34DFB0B0" w14:textId="577B56EA"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048A2C7A" w14:textId="77777777" w:rsidR="00123ECE" w:rsidRPr="005647EB" w:rsidRDefault="00123ECE" w:rsidP="002570E4">
            <w:pPr>
              <w:pStyle w:val="TAL"/>
              <w:keepNext w:val="0"/>
              <w:keepLines w:val="0"/>
              <w:rPr>
                <w:lang w:eastAsia="zh-CN"/>
              </w:rPr>
            </w:pPr>
          </w:p>
        </w:tc>
      </w:tr>
      <w:tr w:rsidR="00123ECE" w:rsidRPr="005647EB" w14:paraId="22962EDE" w14:textId="77777777" w:rsidTr="00EC0475">
        <w:trPr>
          <w:cantSplit/>
          <w:jc w:val="center"/>
        </w:trPr>
        <w:tc>
          <w:tcPr>
            <w:tcW w:w="5692" w:type="dxa"/>
          </w:tcPr>
          <w:p w14:paraId="7787292E" w14:textId="780A84CB"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1743CBCA" w14:textId="684A4495" w:rsidR="00123ECE" w:rsidRPr="005647EB" w:rsidRDefault="00123ECE" w:rsidP="002570E4">
            <w:pPr>
              <w:pStyle w:val="TAL"/>
              <w:keepNext w:val="0"/>
              <w:keepLines w:val="0"/>
            </w:pPr>
            <w:r w:rsidRPr="005647EB">
              <w:t>Table</w:t>
            </w:r>
            <w:r w:rsidR="002570E4" w:rsidRPr="005647EB">
              <w:t xml:space="preserve"> </w:t>
            </w:r>
            <w:r w:rsidRPr="005647EB">
              <w:t>H.3.1-7</w:t>
            </w:r>
          </w:p>
          <w:p w14:paraId="1EEDC473" w14:textId="2397C858" w:rsidR="00123ECE" w:rsidRPr="005647EB" w:rsidRDefault="00123ECE" w:rsidP="002570E4">
            <w:pPr>
              <w:pStyle w:val="TAL"/>
              <w:keepNext w:val="0"/>
              <w:keepLines w:val="0"/>
            </w:pPr>
            <w:r w:rsidRPr="005647EB">
              <w:t>Table</w:t>
            </w:r>
            <w:r w:rsidR="002570E4" w:rsidRPr="005647EB">
              <w:t xml:space="preserve"> </w:t>
            </w:r>
            <w:r w:rsidRPr="005647EB">
              <w:t>H.3.1-9</w:t>
            </w:r>
          </w:p>
        </w:tc>
      </w:tr>
    </w:tbl>
    <w:p w14:paraId="7690D23D" w14:textId="77777777" w:rsidR="00123ECE" w:rsidRPr="005647EB" w:rsidRDefault="00123ECE" w:rsidP="002570E4">
      <w:pPr>
        <w:rPr>
          <w:lang w:eastAsia="zh-CN"/>
        </w:rPr>
      </w:pPr>
    </w:p>
    <w:p w14:paraId="2CDE54F7" w14:textId="77777777" w:rsidR="00123ECE" w:rsidRPr="005647EB" w:rsidRDefault="00123ECE" w:rsidP="00EC0475">
      <w:pPr>
        <w:pStyle w:val="TH"/>
      </w:pPr>
      <w:r w:rsidRPr="005647EB">
        <w:t xml:space="preserve">Table </w:t>
      </w:r>
      <w:r w:rsidRPr="005647EB">
        <w:rPr>
          <w:lang w:eastAsia="zh-CN"/>
        </w:rPr>
        <w:t>8.4.5.4.3</w:t>
      </w:r>
      <w:r w:rsidRPr="005647EB">
        <w:t>-</w:t>
      </w:r>
      <w:r w:rsidRPr="005647EB">
        <w:rPr>
          <w:lang w:eastAsia="zh-CN"/>
        </w:rPr>
        <w:t>2</w:t>
      </w:r>
      <w:r w:rsidRPr="005647EB">
        <w:t xml:space="preserve">: </w:t>
      </w:r>
      <w:r w:rsidRPr="005647EB">
        <w:rPr>
          <w:i/>
        </w:rPr>
        <w:t>RRCConnectionReconfiguration</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123ECE" w:rsidRPr="005647EB" w14:paraId="6918A3F5" w14:textId="77777777" w:rsidTr="002570E4">
        <w:trPr>
          <w:jc w:val="center"/>
        </w:trPr>
        <w:tc>
          <w:tcPr>
            <w:tcW w:w="9639" w:type="dxa"/>
            <w:gridSpan w:val="4"/>
          </w:tcPr>
          <w:p w14:paraId="686E434C" w14:textId="3E7ABEAE" w:rsidR="00123ECE" w:rsidRPr="005647EB" w:rsidRDefault="00123ECE" w:rsidP="00EC0475">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59FBF11A" w14:textId="77777777" w:rsidTr="002570E4">
        <w:trPr>
          <w:jc w:val="center"/>
        </w:trPr>
        <w:tc>
          <w:tcPr>
            <w:tcW w:w="4427" w:type="dxa"/>
          </w:tcPr>
          <w:p w14:paraId="7156D6AD" w14:textId="07EB43B7" w:rsidR="00123ECE" w:rsidRPr="005647EB" w:rsidRDefault="00123ECE" w:rsidP="00EC0475">
            <w:pPr>
              <w:pStyle w:val="TAH"/>
            </w:pPr>
            <w:r w:rsidRPr="005647EB">
              <w:t>Information</w:t>
            </w:r>
            <w:r w:rsidR="002570E4" w:rsidRPr="005647EB">
              <w:t xml:space="preserve"> </w:t>
            </w:r>
            <w:r w:rsidRPr="005647EB">
              <w:t>Element</w:t>
            </w:r>
          </w:p>
        </w:tc>
        <w:tc>
          <w:tcPr>
            <w:tcW w:w="2267" w:type="dxa"/>
          </w:tcPr>
          <w:p w14:paraId="2B76A189" w14:textId="77777777" w:rsidR="00123ECE" w:rsidRPr="005647EB" w:rsidRDefault="00123ECE" w:rsidP="00EC0475">
            <w:pPr>
              <w:pStyle w:val="TAH"/>
            </w:pPr>
            <w:r w:rsidRPr="005647EB">
              <w:t>Value/remark</w:t>
            </w:r>
          </w:p>
        </w:tc>
        <w:tc>
          <w:tcPr>
            <w:tcW w:w="1700" w:type="dxa"/>
          </w:tcPr>
          <w:p w14:paraId="011FD3D3" w14:textId="77777777" w:rsidR="00123ECE" w:rsidRPr="005647EB" w:rsidRDefault="00123ECE" w:rsidP="00EC0475">
            <w:pPr>
              <w:pStyle w:val="TAH"/>
            </w:pPr>
            <w:r w:rsidRPr="005647EB">
              <w:t>Comment</w:t>
            </w:r>
          </w:p>
        </w:tc>
        <w:tc>
          <w:tcPr>
            <w:tcW w:w="1245" w:type="dxa"/>
          </w:tcPr>
          <w:p w14:paraId="3D0DEAF8" w14:textId="77777777" w:rsidR="00123ECE" w:rsidRPr="005647EB" w:rsidRDefault="00123ECE" w:rsidP="00EC0475">
            <w:pPr>
              <w:pStyle w:val="TAH"/>
            </w:pPr>
            <w:r w:rsidRPr="005647EB">
              <w:t>Condition</w:t>
            </w:r>
          </w:p>
        </w:tc>
      </w:tr>
      <w:tr w:rsidR="00123ECE" w:rsidRPr="005647EB" w14:paraId="4E8F06BB" w14:textId="77777777" w:rsidTr="002570E4">
        <w:trPr>
          <w:jc w:val="center"/>
        </w:trPr>
        <w:tc>
          <w:tcPr>
            <w:tcW w:w="4427" w:type="dxa"/>
          </w:tcPr>
          <w:p w14:paraId="315D62EA" w14:textId="17F7AAB9" w:rsidR="00123ECE" w:rsidRPr="005647EB" w:rsidRDefault="00123ECE" w:rsidP="00EC0475">
            <w:pPr>
              <w:pStyle w:val="TAL"/>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66A87722" w14:textId="77777777" w:rsidR="00123ECE" w:rsidRPr="005647EB" w:rsidRDefault="00123ECE" w:rsidP="00EC0475">
            <w:pPr>
              <w:pStyle w:val="TAL"/>
            </w:pPr>
          </w:p>
        </w:tc>
        <w:tc>
          <w:tcPr>
            <w:tcW w:w="1700" w:type="dxa"/>
          </w:tcPr>
          <w:p w14:paraId="67EF422B" w14:textId="77777777" w:rsidR="00123ECE" w:rsidRPr="005647EB" w:rsidRDefault="00123ECE" w:rsidP="00EC0475">
            <w:pPr>
              <w:pStyle w:val="TAL"/>
            </w:pPr>
          </w:p>
        </w:tc>
        <w:tc>
          <w:tcPr>
            <w:tcW w:w="1245" w:type="dxa"/>
          </w:tcPr>
          <w:p w14:paraId="60CA5E42" w14:textId="77777777" w:rsidR="00123ECE" w:rsidRPr="005647EB" w:rsidRDefault="00123ECE" w:rsidP="00EC0475">
            <w:pPr>
              <w:pStyle w:val="TAL"/>
            </w:pPr>
          </w:p>
        </w:tc>
      </w:tr>
      <w:tr w:rsidR="00123ECE" w:rsidRPr="005647EB" w14:paraId="3A2623E5" w14:textId="77777777" w:rsidTr="002570E4">
        <w:trPr>
          <w:jc w:val="center"/>
        </w:trPr>
        <w:tc>
          <w:tcPr>
            <w:tcW w:w="4427" w:type="dxa"/>
          </w:tcPr>
          <w:p w14:paraId="60021E55" w14:textId="671A182B" w:rsidR="00123ECE" w:rsidRPr="005647EB" w:rsidRDefault="002570E4" w:rsidP="00EC0475">
            <w:pPr>
              <w:pStyle w:val="TAL"/>
              <w:rPr>
                <w:snapToGrid w:val="0"/>
              </w:rPr>
            </w:pPr>
            <w:r w:rsidRPr="005647EB">
              <w:rPr>
                <w:snapToGrid w:val="0"/>
              </w:rPr>
              <w:t xml:space="preserve">  </w:t>
            </w:r>
            <w:r w:rsidR="00123ECE" w:rsidRPr="005647EB">
              <w:rPr>
                <w:snapToGrid w:val="0"/>
              </w:rPr>
              <w:t>rrc-TransactionIdentifier</w:t>
            </w:r>
          </w:p>
        </w:tc>
        <w:tc>
          <w:tcPr>
            <w:tcW w:w="2267" w:type="dxa"/>
          </w:tcPr>
          <w:p w14:paraId="4C527A05" w14:textId="70D310DE" w:rsidR="00123ECE" w:rsidRPr="005647EB" w:rsidRDefault="00123ECE" w:rsidP="00EC0475">
            <w:pPr>
              <w:pStyle w:val="TAL"/>
              <w:rPr>
                <w:snapToGrid w:val="0"/>
              </w:rPr>
            </w:pPr>
            <w:r w:rsidRPr="005647EB">
              <w:rPr>
                <w:snapToGrid w:val="0"/>
              </w:rPr>
              <w:t>RRC-TransactionIdentifier-DL</w:t>
            </w:r>
            <w:r w:rsidR="002570E4" w:rsidRPr="005647EB">
              <w:rPr>
                <w:snapToGrid w:val="0"/>
              </w:rPr>
              <w:t xml:space="preserve"> </w:t>
            </w:r>
          </w:p>
        </w:tc>
        <w:tc>
          <w:tcPr>
            <w:tcW w:w="1700" w:type="dxa"/>
          </w:tcPr>
          <w:p w14:paraId="131FF52D" w14:textId="77777777" w:rsidR="00123ECE" w:rsidRPr="005647EB" w:rsidRDefault="00123ECE" w:rsidP="00EC0475">
            <w:pPr>
              <w:pStyle w:val="TAL"/>
              <w:rPr>
                <w:snapToGrid w:val="0"/>
              </w:rPr>
            </w:pPr>
          </w:p>
        </w:tc>
        <w:tc>
          <w:tcPr>
            <w:tcW w:w="1245" w:type="dxa"/>
          </w:tcPr>
          <w:p w14:paraId="4C0D6D47" w14:textId="77777777" w:rsidR="00123ECE" w:rsidRPr="005647EB" w:rsidRDefault="00123ECE" w:rsidP="00EC0475">
            <w:pPr>
              <w:pStyle w:val="TAL"/>
              <w:rPr>
                <w:snapToGrid w:val="0"/>
              </w:rPr>
            </w:pPr>
          </w:p>
        </w:tc>
      </w:tr>
      <w:tr w:rsidR="00123ECE" w:rsidRPr="005647EB" w14:paraId="3E0E236C" w14:textId="77777777" w:rsidTr="002570E4">
        <w:trPr>
          <w:jc w:val="center"/>
        </w:trPr>
        <w:tc>
          <w:tcPr>
            <w:tcW w:w="4427" w:type="dxa"/>
          </w:tcPr>
          <w:p w14:paraId="643BDFA1" w14:textId="36AE572B" w:rsidR="00123ECE" w:rsidRPr="005647EB" w:rsidRDefault="002570E4" w:rsidP="00EC0475">
            <w:pPr>
              <w:pStyle w:val="TAL"/>
            </w:pPr>
            <w:r w:rsidRPr="005647EB">
              <w:t xml:space="preserve">  </w:t>
            </w:r>
            <w:r w:rsidR="00123ECE" w:rsidRPr="005647EB">
              <w:t>criticalExtensions</w:t>
            </w:r>
            <w:r w:rsidRPr="005647EB">
              <w:t xml:space="preserve"> </w:t>
            </w:r>
            <w:r w:rsidR="00123ECE" w:rsidRPr="005647EB">
              <w:t>CHOICE</w:t>
            </w:r>
            <w:r w:rsidRPr="005647EB">
              <w:t xml:space="preserve"> </w:t>
            </w:r>
            <w:r w:rsidR="00123ECE" w:rsidRPr="005647EB">
              <w:t>{</w:t>
            </w:r>
          </w:p>
        </w:tc>
        <w:tc>
          <w:tcPr>
            <w:tcW w:w="2267" w:type="dxa"/>
          </w:tcPr>
          <w:p w14:paraId="67FF22B7" w14:textId="77777777" w:rsidR="00123ECE" w:rsidRPr="005647EB" w:rsidRDefault="00123ECE" w:rsidP="00EC0475">
            <w:pPr>
              <w:pStyle w:val="TAL"/>
            </w:pPr>
          </w:p>
        </w:tc>
        <w:tc>
          <w:tcPr>
            <w:tcW w:w="1700" w:type="dxa"/>
          </w:tcPr>
          <w:p w14:paraId="41E3B0A7" w14:textId="77777777" w:rsidR="00123ECE" w:rsidRPr="005647EB" w:rsidRDefault="00123ECE" w:rsidP="00EC0475">
            <w:pPr>
              <w:pStyle w:val="TAL"/>
            </w:pPr>
          </w:p>
        </w:tc>
        <w:tc>
          <w:tcPr>
            <w:tcW w:w="1245" w:type="dxa"/>
          </w:tcPr>
          <w:p w14:paraId="56FCDF44" w14:textId="77777777" w:rsidR="00123ECE" w:rsidRPr="005647EB" w:rsidRDefault="00123ECE" w:rsidP="00EC0475">
            <w:pPr>
              <w:pStyle w:val="TAL"/>
            </w:pPr>
          </w:p>
        </w:tc>
      </w:tr>
      <w:tr w:rsidR="00123ECE" w:rsidRPr="005647EB" w14:paraId="366EE372" w14:textId="77777777" w:rsidTr="002570E4">
        <w:trPr>
          <w:jc w:val="center"/>
        </w:trPr>
        <w:tc>
          <w:tcPr>
            <w:tcW w:w="4427" w:type="dxa"/>
          </w:tcPr>
          <w:p w14:paraId="3F71B968" w14:textId="72D59B16" w:rsidR="00123ECE" w:rsidRPr="005647EB" w:rsidRDefault="002570E4" w:rsidP="00EC0475">
            <w:pPr>
              <w:pStyle w:val="TAL"/>
            </w:pPr>
            <w:r w:rsidRPr="005647EB">
              <w:t xml:space="preserve">     </w:t>
            </w:r>
            <w:r w:rsidR="00123ECE" w:rsidRPr="005647EB">
              <w:t>c1</w:t>
            </w:r>
            <w:r w:rsidRPr="005647EB">
              <w:t xml:space="preserve"> </w:t>
            </w:r>
            <w:r w:rsidR="00123ECE" w:rsidRPr="005647EB">
              <w:t>CHOICE{</w:t>
            </w:r>
          </w:p>
        </w:tc>
        <w:tc>
          <w:tcPr>
            <w:tcW w:w="2267" w:type="dxa"/>
          </w:tcPr>
          <w:p w14:paraId="08E29616" w14:textId="77777777" w:rsidR="00123ECE" w:rsidRPr="005647EB" w:rsidRDefault="00123ECE" w:rsidP="00EC0475">
            <w:pPr>
              <w:pStyle w:val="TAL"/>
            </w:pPr>
          </w:p>
        </w:tc>
        <w:tc>
          <w:tcPr>
            <w:tcW w:w="1700" w:type="dxa"/>
          </w:tcPr>
          <w:p w14:paraId="77A49285" w14:textId="77777777" w:rsidR="00123ECE" w:rsidRPr="005647EB" w:rsidRDefault="00123ECE" w:rsidP="00EC0475">
            <w:pPr>
              <w:pStyle w:val="TAL"/>
            </w:pPr>
          </w:p>
        </w:tc>
        <w:tc>
          <w:tcPr>
            <w:tcW w:w="1245" w:type="dxa"/>
          </w:tcPr>
          <w:p w14:paraId="7F95F1EC" w14:textId="77777777" w:rsidR="00123ECE" w:rsidRPr="005647EB" w:rsidRDefault="00123ECE" w:rsidP="00EC0475">
            <w:pPr>
              <w:pStyle w:val="TAL"/>
            </w:pPr>
          </w:p>
        </w:tc>
      </w:tr>
      <w:tr w:rsidR="00123ECE" w:rsidRPr="005647EB" w14:paraId="146269EC" w14:textId="77777777" w:rsidTr="002570E4">
        <w:trPr>
          <w:jc w:val="center"/>
        </w:trPr>
        <w:tc>
          <w:tcPr>
            <w:tcW w:w="4427" w:type="dxa"/>
          </w:tcPr>
          <w:p w14:paraId="571857DE" w14:textId="67FCEEC8" w:rsidR="00123ECE" w:rsidRPr="005647EB" w:rsidRDefault="002570E4" w:rsidP="00EC0475">
            <w:pPr>
              <w:pStyle w:val="TAL"/>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5BEFB61D" w14:textId="77777777" w:rsidR="00123ECE" w:rsidRPr="005647EB" w:rsidRDefault="00123ECE" w:rsidP="00EC0475">
            <w:pPr>
              <w:pStyle w:val="TAL"/>
            </w:pPr>
          </w:p>
        </w:tc>
        <w:tc>
          <w:tcPr>
            <w:tcW w:w="1700" w:type="dxa"/>
          </w:tcPr>
          <w:p w14:paraId="162A67E8" w14:textId="77777777" w:rsidR="00123ECE" w:rsidRPr="005647EB" w:rsidRDefault="00123ECE" w:rsidP="00EC0475">
            <w:pPr>
              <w:pStyle w:val="TAL"/>
            </w:pPr>
          </w:p>
        </w:tc>
        <w:tc>
          <w:tcPr>
            <w:tcW w:w="1245" w:type="dxa"/>
          </w:tcPr>
          <w:p w14:paraId="73E0DBF0" w14:textId="77777777" w:rsidR="00123ECE" w:rsidRPr="005647EB" w:rsidRDefault="00123ECE" w:rsidP="00EC0475">
            <w:pPr>
              <w:pStyle w:val="TAL"/>
            </w:pPr>
          </w:p>
        </w:tc>
      </w:tr>
      <w:tr w:rsidR="00123ECE" w:rsidRPr="005647EB" w14:paraId="62115681" w14:textId="77777777" w:rsidTr="002570E4">
        <w:trPr>
          <w:jc w:val="center"/>
        </w:trPr>
        <w:tc>
          <w:tcPr>
            <w:tcW w:w="4427" w:type="dxa"/>
          </w:tcPr>
          <w:p w14:paraId="1E862D39" w14:textId="03B6305A" w:rsidR="00123ECE" w:rsidRPr="005647EB" w:rsidRDefault="002570E4" w:rsidP="002570E4">
            <w:pPr>
              <w:pStyle w:val="TAL"/>
              <w:keepNext w:val="0"/>
              <w:keepLines w:val="0"/>
            </w:pPr>
            <w:r w:rsidRPr="005647EB">
              <w:t xml:space="preserve">        </w:t>
            </w:r>
            <w:r w:rsidR="00123ECE" w:rsidRPr="005647EB">
              <w:t>measConfig</w:t>
            </w:r>
            <w:r w:rsidRPr="005647EB">
              <w:t xml:space="preserve"> </w:t>
            </w:r>
          </w:p>
        </w:tc>
        <w:tc>
          <w:tcPr>
            <w:tcW w:w="2267" w:type="dxa"/>
          </w:tcPr>
          <w:p w14:paraId="1C8196D0" w14:textId="13495D1D" w:rsidR="00123ECE" w:rsidRPr="005647EB" w:rsidRDefault="00123ECE" w:rsidP="002570E4">
            <w:pPr>
              <w:pStyle w:val="TAL"/>
              <w:keepNext w:val="0"/>
              <w:keepLines w:val="0"/>
            </w:pPr>
            <w:r w:rsidRPr="005647EB">
              <w:t>MeasConfig</w:t>
            </w:r>
            <w:r w:rsidR="002570E4" w:rsidRPr="005647EB">
              <w:t xml:space="preserve"> </w:t>
            </w:r>
            <w:r w:rsidRPr="005647EB">
              <w:t>-DEFAULT</w:t>
            </w:r>
          </w:p>
        </w:tc>
        <w:tc>
          <w:tcPr>
            <w:tcW w:w="1700" w:type="dxa"/>
          </w:tcPr>
          <w:p w14:paraId="32835865" w14:textId="77777777" w:rsidR="00123ECE" w:rsidRPr="005647EB" w:rsidRDefault="00123ECE" w:rsidP="002570E4">
            <w:pPr>
              <w:pStyle w:val="TAL"/>
              <w:keepNext w:val="0"/>
              <w:keepLines w:val="0"/>
            </w:pPr>
          </w:p>
        </w:tc>
        <w:tc>
          <w:tcPr>
            <w:tcW w:w="1245" w:type="dxa"/>
          </w:tcPr>
          <w:p w14:paraId="73E2E252" w14:textId="77777777" w:rsidR="00123ECE" w:rsidRPr="005647EB" w:rsidRDefault="00123ECE" w:rsidP="002570E4">
            <w:pPr>
              <w:pStyle w:val="TAL"/>
              <w:keepNext w:val="0"/>
              <w:keepLines w:val="0"/>
            </w:pPr>
          </w:p>
        </w:tc>
      </w:tr>
      <w:tr w:rsidR="00123ECE" w:rsidRPr="005647EB" w14:paraId="0041DB5E" w14:textId="77777777" w:rsidTr="002570E4">
        <w:trPr>
          <w:jc w:val="center"/>
        </w:trPr>
        <w:tc>
          <w:tcPr>
            <w:tcW w:w="4427" w:type="dxa"/>
          </w:tcPr>
          <w:p w14:paraId="4E30704C" w14:textId="65F176C9" w:rsidR="00123ECE" w:rsidRPr="005647EB" w:rsidRDefault="002570E4" w:rsidP="002570E4">
            <w:pPr>
              <w:pStyle w:val="TAL"/>
              <w:keepNext w:val="0"/>
              <w:keepLines w:val="0"/>
              <w:rPr>
                <w:lang w:eastAsia="zh-CN"/>
              </w:rPr>
            </w:pPr>
            <w:r w:rsidRPr="005647EB">
              <w:rPr>
                <w:lang w:eastAsia="zh-CN"/>
              </w:rPr>
              <w:t xml:space="preserve">        </w:t>
            </w:r>
            <w:r w:rsidR="00123ECE" w:rsidRPr="005647EB">
              <w:t>radioResourceConfigDedicated</w:t>
            </w:r>
          </w:p>
        </w:tc>
        <w:tc>
          <w:tcPr>
            <w:tcW w:w="2267" w:type="dxa"/>
          </w:tcPr>
          <w:p w14:paraId="335100DB" w14:textId="77777777" w:rsidR="00123ECE" w:rsidRPr="005647EB" w:rsidRDefault="00123ECE" w:rsidP="002570E4">
            <w:pPr>
              <w:pStyle w:val="TAL"/>
              <w:keepNext w:val="0"/>
              <w:keepLines w:val="0"/>
            </w:pPr>
            <w:r w:rsidRPr="005647EB">
              <w:t>RadioResourceConfigDedicated-HO</w:t>
            </w:r>
          </w:p>
        </w:tc>
        <w:tc>
          <w:tcPr>
            <w:tcW w:w="1700" w:type="dxa"/>
          </w:tcPr>
          <w:p w14:paraId="459AA4F4" w14:textId="77777777" w:rsidR="00123ECE" w:rsidRPr="005647EB" w:rsidRDefault="00123ECE" w:rsidP="002570E4">
            <w:pPr>
              <w:pStyle w:val="TAL"/>
              <w:keepNext w:val="0"/>
              <w:keepLines w:val="0"/>
            </w:pPr>
          </w:p>
        </w:tc>
        <w:tc>
          <w:tcPr>
            <w:tcW w:w="1245" w:type="dxa"/>
          </w:tcPr>
          <w:p w14:paraId="58B704D9" w14:textId="77777777" w:rsidR="00123ECE" w:rsidRPr="005647EB" w:rsidRDefault="00123ECE" w:rsidP="002570E4">
            <w:pPr>
              <w:pStyle w:val="TAL"/>
              <w:keepNext w:val="0"/>
              <w:keepLines w:val="0"/>
              <w:rPr>
                <w:lang w:eastAsia="zh-CN"/>
              </w:rPr>
            </w:pPr>
          </w:p>
        </w:tc>
      </w:tr>
      <w:tr w:rsidR="00123ECE" w:rsidRPr="005647EB" w14:paraId="3F567449" w14:textId="77777777" w:rsidTr="002570E4">
        <w:trPr>
          <w:jc w:val="center"/>
        </w:trPr>
        <w:tc>
          <w:tcPr>
            <w:tcW w:w="4427" w:type="dxa"/>
          </w:tcPr>
          <w:p w14:paraId="79895327" w14:textId="6466D234" w:rsidR="00123ECE" w:rsidRPr="005647EB" w:rsidRDefault="002570E4" w:rsidP="002570E4">
            <w:pPr>
              <w:pStyle w:val="TAL"/>
              <w:keepNext w:val="0"/>
              <w:keepLines w:val="0"/>
            </w:pPr>
            <w:r w:rsidRPr="005647EB">
              <w:rPr>
                <w:lang w:eastAsia="zh-CN"/>
              </w:rPr>
              <w:t xml:space="preserve">      </w:t>
            </w:r>
            <w:r w:rsidR="00123ECE" w:rsidRPr="005647EB">
              <w:rPr>
                <w:lang w:eastAsia="zh-CN"/>
              </w:rPr>
              <w:t>}</w:t>
            </w:r>
          </w:p>
        </w:tc>
        <w:tc>
          <w:tcPr>
            <w:tcW w:w="2267" w:type="dxa"/>
          </w:tcPr>
          <w:p w14:paraId="2447ED3E" w14:textId="77777777" w:rsidR="00123ECE" w:rsidRPr="005647EB" w:rsidRDefault="00123ECE" w:rsidP="002570E4">
            <w:pPr>
              <w:pStyle w:val="TAL"/>
              <w:keepNext w:val="0"/>
              <w:keepLines w:val="0"/>
            </w:pPr>
          </w:p>
        </w:tc>
        <w:tc>
          <w:tcPr>
            <w:tcW w:w="1700" w:type="dxa"/>
          </w:tcPr>
          <w:p w14:paraId="76651EF0" w14:textId="77777777" w:rsidR="00123ECE" w:rsidRPr="005647EB" w:rsidRDefault="00123ECE" w:rsidP="002570E4">
            <w:pPr>
              <w:pStyle w:val="TAL"/>
              <w:keepNext w:val="0"/>
              <w:keepLines w:val="0"/>
            </w:pPr>
          </w:p>
        </w:tc>
        <w:tc>
          <w:tcPr>
            <w:tcW w:w="1245" w:type="dxa"/>
          </w:tcPr>
          <w:p w14:paraId="2060DEF7" w14:textId="77777777" w:rsidR="00123ECE" w:rsidRPr="005647EB" w:rsidRDefault="00123ECE" w:rsidP="002570E4">
            <w:pPr>
              <w:pStyle w:val="TAL"/>
              <w:keepNext w:val="0"/>
              <w:keepLines w:val="0"/>
            </w:pPr>
          </w:p>
        </w:tc>
      </w:tr>
      <w:tr w:rsidR="00123ECE" w:rsidRPr="005647EB" w14:paraId="45181425" w14:textId="77777777" w:rsidTr="002570E4">
        <w:trPr>
          <w:jc w:val="center"/>
        </w:trPr>
        <w:tc>
          <w:tcPr>
            <w:tcW w:w="4427" w:type="dxa"/>
          </w:tcPr>
          <w:p w14:paraId="72B7E417" w14:textId="37160D4B"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13B642D0" w14:textId="77777777" w:rsidR="00123ECE" w:rsidRPr="005647EB" w:rsidRDefault="00123ECE" w:rsidP="002570E4">
            <w:pPr>
              <w:pStyle w:val="TAL"/>
              <w:keepNext w:val="0"/>
              <w:keepLines w:val="0"/>
            </w:pPr>
          </w:p>
        </w:tc>
        <w:tc>
          <w:tcPr>
            <w:tcW w:w="1700" w:type="dxa"/>
          </w:tcPr>
          <w:p w14:paraId="522DF429" w14:textId="77777777" w:rsidR="00123ECE" w:rsidRPr="005647EB" w:rsidRDefault="00123ECE" w:rsidP="002570E4">
            <w:pPr>
              <w:pStyle w:val="TAL"/>
              <w:keepNext w:val="0"/>
              <w:keepLines w:val="0"/>
            </w:pPr>
          </w:p>
        </w:tc>
        <w:tc>
          <w:tcPr>
            <w:tcW w:w="1245" w:type="dxa"/>
          </w:tcPr>
          <w:p w14:paraId="47FCB77D" w14:textId="77777777" w:rsidR="00123ECE" w:rsidRPr="005647EB" w:rsidRDefault="00123ECE" w:rsidP="002570E4">
            <w:pPr>
              <w:pStyle w:val="TAL"/>
              <w:keepNext w:val="0"/>
              <w:keepLines w:val="0"/>
            </w:pPr>
          </w:p>
        </w:tc>
      </w:tr>
      <w:tr w:rsidR="00123ECE" w:rsidRPr="005647EB" w14:paraId="00D79765" w14:textId="77777777" w:rsidTr="002570E4">
        <w:trPr>
          <w:jc w:val="center"/>
        </w:trPr>
        <w:tc>
          <w:tcPr>
            <w:tcW w:w="4427" w:type="dxa"/>
          </w:tcPr>
          <w:p w14:paraId="47C9B232" w14:textId="40FE4F58" w:rsidR="00123ECE" w:rsidRPr="005647EB" w:rsidRDefault="002570E4" w:rsidP="002570E4">
            <w:pPr>
              <w:pStyle w:val="TAL"/>
              <w:keepNext w:val="0"/>
              <w:keepLines w:val="0"/>
            </w:pPr>
            <w:r w:rsidRPr="005647EB">
              <w:t xml:space="preserve"> </w:t>
            </w:r>
            <w:r w:rsidR="00123ECE" w:rsidRPr="005647EB">
              <w:t>}</w:t>
            </w:r>
          </w:p>
        </w:tc>
        <w:tc>
          <w:tcPr>
            <w:tcW w:w="2267" w:type="dxa"/>
          </w:tcPr>
          <w:p w14:paraId="1FC61171" w14:textId="77777777" w:rsidR="00123ECE" w:rsidRPr="005647EB" w:rsidRDefault="00123ECE" w:rsidP="002570E4">
            <w:pPr>
              <w:pStyle w:val="TAL"/>
              <w:keepNext w:val="0"/>
              <w:keepLines w:val="0"/>
            </w:pPr>
          </w:p>
        </w:tc>
        <w:tc>
          <w:tcPr>
            <w:tcW w:w="1700" w:type="dxa"/>
          </w:tcPr>
          <w:p w14:paraId="0C97D766" w14:textId="77777777" w:rsidR="00123ECE" w:rsidRPr="005647EB" w:rsidRDefault="00123ECE" w:rsidP="002570E4">
            <w:pPr>
              <w:pStyle w:val="TAL"/>
              <w:keepNext w:val="0"/>
              <w:keepLines w:val="0"/>
            </w:pPr>
          </w:p>
        </w:tc>
        <w:tc>
          <w:tcPr>
            <w:tcW w:w="1245" w:type="dxa"/>
          </w:tcPr>
          <w:p w14:paraId="382F1223" w14:textId="77777777" w:rsidR="00123ECE" w:rsidRPr="005647EB" w:rsidRDefault="00123ECE" w:rsidP="002570E4">
            <w:pPr>
              <w:pStyle w:val="TAL"/>
              <w:keepNext w:val="0"/>
              <w:keepLines w:val="0"/>
            </w:pPr>
          </w:p>
        </w:tc>
      </w:tr>
      <w:tr w:rsidR="00123ECE" w:rsidRPr="005647EB" w14:paraId="4F7212AD" w14:textId="77777777" w:rsidTr="002570E4">
        <w:trPr>
          <w:jc w:val="center"/>
        </w:trPr>
        <w:tc>
          <w:tcPr>
            <w:tcW w:w="4427" w:type="dxa"/>
          </w:tcPr>
          <w:p w14:paraId="69D7A686" w14:textId="77777777" w:rsidR="00123ECE" w:rsidRPr="005647EB" w:rsidRDefault="00123ECE" w:rsidP="002570E4">
            <w:pPr>
              <w:pStyle w:val="TAL"/>
              <w:keepNext w:val="0"/>
              <w:keepLines w:val="0"/>
            </w:pPr>
            <w:r w:rsidRPr="005647EB">
              <w:t>}</w:t>
            </w:r>
          </w:p>
        </w:tc>
        <w:tc>
          <w:tcPr>
            <w:tcW w:w="2267" w:type="dxa"/>
          </w:tcPr>
          <w:p w14:paraId="111C62A9" w14:textId="77777777" w:rsidR="00123ECE" w:rsidRPr="005647EB" w:rsidRDefault="00123ECE" w:rsidP="002570E4">
            <w:pPr>
              <w:pStyle w:val="TAL"/>
              <w:keepNext w:val="0"/>
              <w:keepLines w:val="0"/>
            </w:pPr>
          </w:p>
        </w:tc>
        <w:tc>
          <w:tcPr>
            <w:tcW w:w="1700" w:type="dxa"/>
          </w:tcPr>
          <w:p w14:paraId="0901B5A1" w14:textId="77777777" w:rsidR="00123ECE" w:rsidRPr="005647EB" w:rsidRDefault="00123ECE" w:rsidP="002570E4">
            <w:pPr>
              <w:pStyle w:val="TAL"/>
              <w:keepNext w:val="0"/>
              <w:keepLines w:val="0"/>
            </w:pPr>
          </w:p>
        </w:tc>
        <w:tc>
          <w:tcPr>
            <w:tcW w:w="1245" w:type="dxa"/>
          </w:tcPr>
          <w:p w14:paraId="21A198DD" w14:textId="77777777" w:rsidR="00123ECE" w:rsidRPr="005647EB" w:rsidRDefault="00123ECE" w:rsidP="002570E4">
            <w:pPr>
              <w:pStyle w:val="TAL"/>
              <w:keepNext w:val="0"/>
              <w:keepLines w:val="0"/>
            </w:pPr>
          </w:p>
        </w:tc>
      </w:tr>
    </w:tbl>
    <w:p w14:paraId="6643601F" w14:textId="77777777" w:rsidR="00123ECE" w:rsidRPr="005647EB" w:rsidRDefault="00123ECE" w:rsidP="002570E4">
      <w:pPr>
        <w:rPr>
          <w:lang w:eastAsia="zh-CN"/>
        </w:rPr>
      </w:pPr>
    </w:p>
    <w:p w14:paraId="41CB66F8" w14:textId="77777777" w:rsidR="00123ECE" w:rsidRPr="005647EB" w:rsidRDefault="00123ECE" w:rsidP="006D30B7">
      <w:pPr>
        <w:pStyle w:val="TH"/>
        <w:keepLines w:val="0"/>
      </w:pPr>
      <w:r w:rsidRPr="005647EB">
        <w:lastRenderedPageBreak/>
        <w:t xml:space="preserve">Table </w:t>
      </w:r>
      <w:r w:rsidRPr="005647EB">
        <w:rPr>
          <w:lang w:eastAsia="zh-CN"/>
        </w:rPr>
        <w:t>8.4.5.4.3</w:t>
      </w:r>
      <w:r w:rsidRPr="005647EB">
        <w:t>-</w:t>
      </w:r>
      <w:r w:rsidRPr="005647EB">
        <w:rPr>
          <w:lang w:eastAsia="zh-CN"/>
        </w:rPr>
        <w:t>3</w:t>
      </w:r>
      <w:r w:rsidRPr="005647EB">
        <w:t xml:space="preserve">: </w:t>
      </w:r>
      <w:r w:rsidRPr="005647EB">
        <w:rPr>
          <w:i/>
        </w:rPr>
        <w:t>MAC-MainConfig-RBC</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245"/>
      </w:tblGrid>
      <w:tr w:rsidR="00123ECE" w:rsidRPr="005647EB" w14:paraId="54FFD8CE" w14:textId="77777777" w:rsidTr="002570E4">
        <w:trPr>
          <w:jc w:val="center"/>
        </w:trPr>
        <w:tc>
          <w:tcPr>
            <w:tcW w:w="9738" w:type="dxa"/>
            <w:gridSpan w:val="4"/>
          </w:tcPr>
          <w:p w14:paraId="333A0C8A" w14:textId="2DB2AF25"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8.2.1.5,</w:t>
            </w:r>
            <w:r w:rsidR="002570E4" w:rsidRPr="005647EB">
              <w:t xml:space="preserve"> </w:t>
            </w:r>
            <w:r w:rsidRPr="005647EB">
              <w:t>Table</w:t>
            </w:r>
            <w:r w:rsidR="002570E4" w:rsidRPr="005647EB">
              <w:t xml:space="preserve"> </w:t>
            </w:r>
            <w:r w:rsidRPr="005647EB">
              <w:t>4.8.2.1.</w:t>
            </w:r>
            <w:r w:rsidR="0046604E" w:rsidRPr="005647EB">
              <w:t>5</w:t>
            </w:r>
            <w:r w:rsidRPr="005647EB">
              <w:t>-1</w:t>
            </w:r>
            <w:r w:rsidR="002570E4" w:rsidRPr="005647EB">
              <w:t xml:space="preserve"> </w:t>
            </w:r>
            <w:r w:rsidRPr="005647EB">
              <w:t>MAC-MainConfig-RBC</w:t>
            </w:r>
          </w:p>
        </w:tc>
      </w:tr>
      <w:tr w:rsidR="00123ECE" w:rsidRPr="005647EB" w14:paraId="0265ED78" w14:textId="77777777" w:rsidTr="002570E4">
        <w:trPr>
          <w:jc w:val="center"/>
        </w:trPr>
        <w:tc>
          <w:tcPr>
            <w:tcW w:w="4535" w:type="dxa"/>
            <w:shd w:val="clear" w:color="auto" w:fill="auto"/>
          </w:tcPr>
          <w:p w14:paraId="762D4C65" w14:textId="270A425B"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42D8BEAB" w14:textId="77777777" w:rsidR="00123ECE" w:rsidRPr="005647EB" w:rsidRDefault="00123ECE" w:rsidP="002570E4">
            <w:pPr>
              <w:pStyle w:val="TAH"/>
              <w:keepNext w:val="0"/>
              <w:keepLines w:val="0"/>
            </w:pPr>
            <w:r w:rsidRPr="005647EB">
              <w:t>Value/remark</w:t>
            </w:r>
          </w:p>
        </w:tc>
        <w:tc>
          <w:tcPr>
            <w:tcW w:w="1700" w:type="dxa"/>
            <w:shd w:val="clear" w:color="auto" w:fill="auto"/>
          </w:tcPr>
          <w:p w14:paraId="10178941" w14:textId="77777777" w:rsidR="00123ECE" w:rsidRPr="005647EB" w:rsidRDefault="00123ECE" w:rsidP="002570E4">
            <w:pPr>
              <w:pStyle w:val="TAH"/>
              <w:keepNext w:val="0"/>
              <w:keepLines w:val="0"/>
            </w:pPr>
            <w:r w:rsidRPr="005647EB">
              <w:t>Comment</w:t>
            </w:r>
          </w:p>
        </w:tc>
        <w:tc>
          <w:tcPr>
            <w:tcW w:w="1245" w:type="dxa"/>
            <w:shd w:val="clear" w:color="auto" w:fill="auto"/>
          </w:tcPr>
          <w:p w14:paraId="71F94200" w14:textId="77777777" w:rsidR="00123ECE" w:rsidRPr="005647EB" w:rsidRDefault="00123ECE" w:rsidP="002570E4">
            <w:pPr>
              <w:pStyle w:val="TAH"/>
              <w:keepNext w:val="0"/>
              <w:keepLines w:val="0"/>
            </w:pPr>
            <w:r w:rsidRPr="005647EB">
              <w:t>Condition</w:t>
            </w:r>
          </w:p>
        </w:tc>
      </w:tr>
      <w:tr w:rsidR="00123ECE" w:rsidRPr="005647EB" w14:paraId="6E09ECAB" w14:textId="77777777" w:rsidTr="002570E4">
        <w:trPr>
          <w:jc w:val="center"/>
        </w:trPr>
        <w:tc>
          <w:tcPr>
            <w:tcW w:w="4535" w:type="dxa"/>
            <w:shd w:val="clear" w:color="auto" w:fill="auto"/>
          </w:tcPr>
          <w:p w14:paraId="1B53C4A0" w14:textId="3DC3CD0F" w:rsidR="00123ECE" w:rsidRPr="005647EB" w:rsidRDefault="00123ECE" w:rsidP="002570E4">
            <w:pPr>
              <w:pStyle w:val="TAL"/>
              <w:keepNext w:val="0"/>
              <w:keepLines w:val="0"/>
            </w:pPr>
            <w:r w:rsidRPr="005647EB">
              <w:t>MAC-MainConfig-RBC</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77AAF229" w14:textId="77777777" w:rsidR="00123ECE" w:rsidRPr="005647EB" w:rsidRDefault="00123ECE" w:rsidP="002570E4">
            <w:pPr>
              <w:pStyle w:val="TAL"/>
              <w:keepNext w:val="0"/>
              <w:keepLines w:val="0"/>
            </w:pPr>
          </w:p>
        </w:tc>
        <w:tc>
          <w:tcPr>
            <w:tcW w:w="1700" w:type="dxa"/>
            <w:shd w:val="clear" w:color="auto" w:fill="auto"/>
          </w:tcPr>
          <w:p w14:paraId="7418FD09" w14:textId="77777777" w:rsidR="00123ECE" w:rsidRPr="005647EB" w:rsidRDefault="00123ECE" w:rsidP="002570E4">
            <w:pPr>
              <w:pStyle w:val="TAL"/>
              <w:keepNext w:val="0"/>
              <w:keepLines w:val="0"/>
            </w:pPr>
          </w:p>
        </w:tc>
        <w:tc>
          <w:tcPr>
            <w:tcW w:w="1245" w:type="dxa"/>
            <w:shd w:val="clear" w:color="auto" w:fill="auto"/>
          </w:tcPr>
          <w:p w14:paraId="7DB04311" w14:textId="77777777" w:rsidR="00123ECE" w:rsidRPr="005647EB" w:rsidRDefault="00123ECE" w:rsidP="002570E4">
            <w:pPr>
              <w:pStyle w:val="TAL"/>
              <w:keepNext w:val="0"/>
              <w:keepLines w:val="0"/>
            </w:pPr>
          </w:p>
        </w:tc>
      </w:tr>
      <w:tr w:rsidR="00123ECE" w:rsidRPr="005647EB" w14:paraId="47E80184" w14:textId="77777777" w:rsidTr="002570E4">
        <w:trPr>
          <w:jc w:val="center"/>
        </w:trPr>
        <w:tc>
          <w:tcPr>
            <w:tcW w:w="4535" w:type="dxa"/>
            <w:shd w:val="clear" w:color="auto" w:fill="auto"/>
          </w:tcPr>
          <w:p w14:paraId="0DC941F4" w14:textId="2C1294BA" w:rsidR="00123ECE" w:rsidRPr="005647EB" w:rsidRDefault="002570E4" w:rsidP="002570E4">
            <w:pPr>
              <w:pStyle w:val="TAL"/>
              <w:keepNext w:val="0"/>
              <w:keepLines w:val="0"/>
            </w:pPr>
            <w:r w:rsidRPr="005647EB">
              <w:t xml:space="preserve">  </w:t>
            </w:r>
            <w:r w:rsidR="00123ECE" w:rsidRPr="005647EB">
              <w:t>ul-SCH-Config</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7CF3DB6B" w14:textId="77777777" w:rsidR="00123ECE" w:rsidRPr="005647EB" w:rsidRDefault="00123ECE" w:rsidP="002570E4">
            <w:pPr>
              <w:pStyle w:val="TAL"/>
              <w:keepNext w:val="0"/>
              <w:keepLines w:val="0"/>
            </w:pPr>
          </w:p>
        </w:tc>
        <w:tc>
          <w:tcPr>
            <w:tcW w:w="1700" w:type="dxa"/>
            <w:shd w:val="clear" w:color="auto" w:fill="auto"/>
          </w:tcPr>
          <w:p w14:paraId="32359766" w14:textId="77777777" w:rsidR="00123ECE" w:rsidRPr="005647EB" w:rsidRDefault="00123ECE" w:rsidP="002570E4">
            <w:pPr>
              <w:pStyle w:val="TAL"/>
              <w:keepNext w:val="0"/>
              <w:keepLines w:val="0"/>
            </w:pPr>
          </w:p>
        </w:tc>
        <w:tc>
          <w:tcPr>
            <w:tcW w:w="1245" w:type="dxa"/>
            <w:shd w:val="clear" w:color="auto" w:fill="auto"/>
          </w:tcPr>
          <w:p w14:paraId="4CFE03E3" w14:textId="77777777" w:rsidR="00123ECE" w:rsidRPr="005647EB" w:rsidRDefault="00123ECE" w:rsidP="002570E4">
            <w:pPr>
              <w:pStyle w:val="TAL"/>
              <w:keepNext w:val="0"/>
              <w:keepLines w:val="0"/>
            </w:pPr>
          </w:p>
        </w:tc>
      </w:tr>
      <w:tr w:rsidR="00123ECE" w:rsidRPr="005647EB" w14:paraId="695FEFF7" w14:textId="77777777" w:rsidTr="002570E4">
        <w:trPr>
          <w:jc w:val="center"/>
        </w:trPr>
        <w:tc>
          <w:tcPr>
            <w:tcW w:w="4535" w:type="dxa"/>
            <w:shd w:val="clear" w:color="auto" w:fill="auto"/>
          </w:tcPr>
          <w:p w14:paraId="2A8F0DEE" w14:textId="46007E04" w:rsidR="00123ECE" w:rsidRPr="005647EB" w:rsidRDefault="002570E4" w:rsidP="002570E4">
            <w:pPr>
              <w:pStyle w:val="TAL"/>
              <w:keepNext w:val="0"/>
              <w:keepLines w:val="0"/>
            </w:pPr>
            <w:r w:rsidRPr="005647EB">
              <w:t xml:space="preserve">    </w:t>
            </w:r>
            <w:r w:rsidR="00123ECE" w:rsidRPr="005647EB">
              <w:t>maxHARQ-Tx</w:t>
            </w:r>
          </w:p>
        </w:tc>
        <w:tc>
          <w:tcPr>
            <w:tcW w:w="2267" w:type="dxa"/>
            <w:shd w:val="clear" w:color="auto" w:fill="auto"/>
          </w:tcPr>
          <w:p w14:paraId="4D16294B" w14:textId="77777777" w:rsidR="00123ECE" w:rsidRPr="005647EB" w:rsidRDefault="00123ECE" w:rsidP="002570E4">
            <w:pPr>
              <w:pStyle w:val="TAL"/>
              <w:keepNext w:val="0"/>
              <w:keepLines w:val="0"/>
            </w:pPr>
            <w:r w:rsidRPr="005647EB">
              <w:t>n5</w:t>
            </w:r>
          </w:p>
        </w:tc>
        <w:tc>
          <w:tcPr>
            <w:tcW w:w="1700" w:type="dxa"/>
            <w:shd w:val="clear" w:color="auto" w:fill="auto"/>
          </w:tcPr>
          <w:p w14:paraId="663B072C" w14:textId="77777777" w:rsidR="00123ECE" w:rsidRPr="005647EB" w:rsidRDefault="00123ECE" w:rsidP="002570E4">
            <w:pPr>
              <w:pStyle w:val="TAL"/>
              <w:keepNext w:val="0"/>
              <w:keepLines w:val="0"/>
            </w:pPr>
          </w:p>
        </w:tc>
        <w:tc>
          <w:tcPr>
            <w:tcW w:w="1245" w:type="dxa"/>
            <w:shd w:val="clear" w:color="auto" w:fill="auto"/>
          </w:tcPr>
          <w:p w14:paraId="018F1687" w14:textId="77777777" w:rsidR="00123ECE" w:rsidRPr="005647EB" w:rsidRDefault="00123ECE" w:rsidP="002570E4">
            <w:pPr>
              <w:pStyle w:val="TAL"/>
              <w:keepNext w:val="0"/>
              <w:keepLines w:val="0"/>
            </w:pPr>
          </w:p>
        </w:tc>
      </w:tr>
      <w:tr w:rsidR="00123ECE" w:rsidRPr="005647EB" w14:paraId="5F3D8CDA" w14:textId="77777777" w:rsidTr="002570E4">
        <w:trPr>
          <w:jc w:val="center"/>
        </w:trPr>
        <w:tc>
          <w:tcPr>
            <w:tcW w:w="4535" w:type="dxa"/>
            <w:tcBorders>
              <w:bottom w:val="single" w:sz="4" w:space="0" w:color="000000"/>
            </w:tcBorders>
            <w:shd w:val="clear" w:color="auto" w:fill="auto"/>
          </w:tcPr>
          <w:p w14:paraId="2085B60B" w14:textId="6CDFB1E8" w:rsidR="00123ECE" w:rsidRPr="005647EB" w:rsidRDefault="002570E4" w:rsidP="002570E4">
            <w:pPr>
              <w:pStyle w:val="TAL"/>
              <w:keepNext w:val="0"/>
              <w:keepLines w:val="0"/>
            </w:pPr>
            <w:r w:rsidRPr="005647EB">
              <w:t xml:space="preserve">    </w:t>
            </w:r>
            <w:r w:rsidR="00123ECE" w:rsidRPr="005647EB">
              <w:t>periodicBSR-Timer</w:t>
            </w:r>
          </w:p>
        </w:tc>
        <w:tc>
          <w:tcPr>
            <w:tcW w:w="2267" w:type="dxa"/>
            <w:tcBorders>
              <w:bottom w:val="single" w:sz="4" w:space="0" w:color="000000"/>
            </w:tcBorders>
            <w:shd w:val="clear" w:color="auto" w:fill="auto"/>
          </w:tcPr>
          <w:p w14:paraId="44A584BC" w14:textId="77777777" w:rsidR="00123ECE" w:rsidRPr="005647EB" w:rsidRDefault="00123ECE" w:rsidP="002570E4">
            <w:pPr>
              <w:pStyle w:val="TAL"/>
              <w:keepNext w:val="0"/>
              <w:keepLines w:val="0"/>
            </w:pPr>
            <w:r w:rsidRPr="005647EB">
              <w:t>sf20</w:t>
            </w:r>
          </w:p>
        </w:tc>
        <w:tc>
          <w:tcPr>
            <w:tcW w:w="1700" w:type="dxa"/>
            <w:tcBorders>
              <w:bottom w:val="single" w:sz="4" w:space="0" w:color="000000"/>
            </w:tcBorders>
            <w:shd w:val="clear" w:color="auto" w:fill="auto"/>
          </w:tcPr>
          <w:p w14:paraId="1CE1F7BE" w14:textId="77777777" w:rsidR="00123ECE" w:rsidRPr="005647EB" w:rsidRDefault="00123ECE" w:rsidP="002570E4">
            <w:pPr>
              <w:pStyle w:val="TAL"/>
              <w:keepNext w:val="0"/>
              <w:keepLines w:val="0"/>
            </w:pPr>
          </w:p>
        </w:tc>
        <w:tc>
          <w:tcPr>
            <w:tcW w:w="1245" w:type="dxa"/>
            <w:tcBorders>
              <w:bottom w:val="single" w:sz="4" w:space="0" w:color="000000"/>
            </w:tcBorders>
            <w:shd w:val="clear" w:color="auto" w:fill="auto"/>
          </w:tcPr>
          <w:p w14:paraId="23E9E687" w14:textId="77777777" w:rsidR="00123ECE" w:rsidRPr="005647EB" w:rsidRDefault="00123ECE" w:rsidP="002570E4">
            <w:pPr>
              <w:pStyle w:val="TAL"/>
              <w:keepNext w:val="0"/>
              <w:keepLines w:val="0"/>
            </w:pPr>
          </w:p>
        </w:tc>
      </w:tr>
      <w:tr w:rsidR="00123ECE" w:rsidRPr="005647EB" w14:paraId="3F34E1BD" w14:textId="77777777" w:rsidTr="002570E4">
        <w:trPr>
          <w:jc w:val="center"/>
        </w:trPr>
        <w:tc>
          <w:tcPr>
            <w:tcW w:w="4535" w:type="dxa"/>
            <w:shd w:val="clear" w:color="auto" w:fill="auto"/>
          </w:tcPr>
          <w:p w14:paraId="57516FCB" w14:textId="11B58A02" w:rsidR="00123ECE" w:rsidRPr="005647EB" w:rsidRDefault="002570E4" w:rsidP="002570E4">
            <w:pPr>
              <w:pStyle w:val="TAL"/>
              <w:keepNext w:val="0"/>
              <w:keepLines w:val="0"/>
            </w:pPr>
            <w:r w:rsidRPr="005647EB">
              <w:t xml:space="preserve">    </w:t>
            </w:r>
            <w:r w:rsidR="00123ECE" w:rsidRPr="005647EB">
              <w:t>retxBSR-Timer</w:t>
            </w:r>
          </w:p>
        </w:tc>
        <w:tc>
          <w:tcPr>
            <w:tcW w:w="2267" w:type="dxa"/>
            <w:shd w:val="clear" w:color="auto" w:fill="auto"/>
          </w:tcPr>
          <w:p w14:paraId="6A3AAE76" w14:textId="77777777" w:rsidR="00123ECE" w:rsidRPr="005647EB" w:rsidRDefault="00123ECE" w:rsidP="002570E4">
            <w:pPr>
              <w:pStyle w:val="TAL"/>
              <w:keepNext w:val="0"/>
              <w:keepLines w:val="0"/>
            </w:pPr>
            <w:r w:rsidRPr="005647EB">
              <w:t>sf1280</w:t>
            </w:r>
          </w:p>
        </w:tc>
        <w:tc>
          <w:tcPr>
            <w:tcW w:w="1700" w:type="dxa"/>
            <w:shd w:val="clear" w:color="auto" w:fill="auto"/>
          </w:tcPr>
          <w:p w14:paraId="6843DE66" w14:textId="77777777" w:rsidR="00123ECE" w:rsidRPr="005647EB" w:rsidRDefault="00123ECE" w:rsidP="002570E4">
            <w:pPr>
              <w:pStyle w:val="TAL"/>
              <w:keepNext w:val="0"/>
              <w:keepLines w:val="0"/>
            </w:pPr>
          </w:p>
        </w:tc>
        <w:tc>
          <w:tcPr>
            <w:tcW w:w="1245" w:type="dxa"/>
            <w:shd w:val="clear" w:color="auto" w:fill="auto"/>
          </w:tcPr>
          <w:p w14:paraId="0EB7E0B9" w14:textId="77777777" w:rsidR="00123ECE" w:rsidRPr="005647EB" w:rsidRDefault="00123ECE" w:rsidP="002570E4">
            <w:pPr>
              <w:pStyle w:val="TAL"/>
              <w:keepNext w:val="0"/>
              <w:keepLines w:val="0"/>
            </w:pPr>
          </w:p>
        </w:tc>
      </w:tr>
      <w:tr w:rsidR="00123ECE" w:rsidRPr="005647EB" w14:paraId="0A4C3B83" w14:textId="77777777" w:rsidTr="002570E4">
        <w:trPr>
          <w:jc w:val="center"/>
        </w:trPr>
        <w:tc>
          <w:tcPr>
            <w:tcW w:w="4535" w:type="dxa"/>
            <w:shd w:val="clear" w:color="auto" w:fill="auto"/>
          </w:tcPr>
          <w:p w14:paraId="6AC4E2E7" w14:textId="1CA8AD90" w:rsidR="00123ECE" w:rsidRPr="005647EB" w:rsidRDefault="002570E4" w:rsidP="002570E4">
            <w:pPr>
              <w:pStyle w:val="TAL"/>
              <w:keepNext w:val="0"/>
              <w:keepLines w:val="0"/>
            </w:pPr>
            <w:r w:rsidRPr="005647EB">
              <w:t xml:space="preserve">    </w:t>
            </w:r>
            <w:r w:rsidR="00123ECE" w:rsidRPr="005647EB">
              <w:t>ttiBundling</w:t>
            </w:r>
          </w:p>
        </w:tc>
        <w:tc>
          <w:tcPr>
            <w:tcW w:w="2267" w:type="dxa"/>
            <w:shd w:val="clear" w:color="auto" w:fill="auto"/>
          </w:tcPr>
          <w:p w14:paraId="1E41B08E" w14:textId="77777777" w:rsidR="00123ECE" w:rsidRPr="005647EB" w:rsidRDefault="00123ECE" w:rsidP="002570E4">
            <w:pPr>
              <w:pStyle w:val="TAL"/>
              <w:keepNext w:val="0"/>
              <w:keepLines w:val="0"/>
            </w:pPr>
            <w:r w:rsidRPr="005647EB">
              <w:t>FALSE</w:t>
            </w:r>
          </w:p>
        </w:tc>
        <w:tc>
          <w:tcPr>
            <w:tcW w:w="1700" w:type="dxa"/>
            <w:shd w:val="clear" w:color="auto" w:fill="auto"/>
          </w:tcPr>
          <w:p w14:paraId="591EFC25" w14:textId="77777777" w:rsidR="00123ECE" w:rsidRPr="005647EB" w:rsidRDefault="00123ECE" w:rsidP="002570E4">
            <w:pPr>
              <w:pStyle w:val="TAL"/>
              <w:keepNext w:val="0"/>
              <w:keepLines w:val="0"/>
            </w:pPr>
          </w:p>
        </w:tc>
        <w:tc>
          <w:tcPr>
            <w:tcW w:w="1245" w:type="dxa"/>
            <w:shd w:val="clear" w:color="auto" w:fill="auto"/>
          </w:tcPr>
          <w:p w14:paraId="14BBF900" w14:textId="77777777" w:rsidR="00123ECE" w:rsidRPr="005647EB" w:rsidRDefault="00123ECE" w:rsidP="002570E4">
            <w:pPr>
              <w:pStyle w:val="TAL"/>
              <w:keepNext w:val="0"/>
              <w:keepLines w:val="0"/>
            </w:pPr>
          </w:p>
        </w:tc>
      </w:tr>
      <w:tr w:rsidR="00123ECE" w:rsidRPr="005647EB" w14:paraId="25F96830" w14:textId="77777777" w:rsidTr="002570E4">
        <w:trPr>
          <w:jc w:val="center"/>
        </w:trPr>
        <w:tc>
          <w:tcPr>
            <w:tcW w:w="4535" w:type="dxa"/>
            <w:shd w:val="clear" w:color="auto" w:fill="auto"/>
          </w:tcPr>
          <w:p w14:paraId="2993C125" w14:textId="20A0A5E4"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246576E5" w14:textId="77777777" w:rsidR="00123ECE" w:rsidRPr="005647EB" w:rsidRDefault="00123ECE" w:rsidP="002570E4">
            <w:pPr>
              <w:pStyle w:val="TAL"/>
              <w:keepNext w:val="0"/>
              <w:keepLines w:val="0"/>
            </w:pPr>
          </w:p>
        </w:tc>
        <w:tc>
          <w:tcPr>
            <w:tcW w:w="1700" w:type="dxa"/>
            <w:shd w:val="clear" w:color="auto" w:fill="auto"/>
          </w:tcPr>
          <w:p w14:paraId="638EE97C" w14:textId="77777777" w:rsidR="00123ECE" w:rsidRPr="005647EB" w:rsidRDefault="00123ECE" w:rsidP="002570E4">
            <w:pPr>
              <w:pStyle w:val="TAL"/>
              <w:keepNext w:val="0"/>
              <w:keepLines w:val="0"/>
            </w:pPr>
          </w:p>
        </w:tc>
        <w:tc>
          <w:tcPr>
            <w:tcW w:w="1245" w:type="dxa"/>
            <w:shd w:val="clear" w:color="auto" w:fill="auto"/>
          </w:tcPr>
          <w:p w14:paraId="7CA02005" w14:textId="77777777" w:rsidR="00123ECE" w:rsidRPr="005647EB" w:rsidRDefault="00123ECE" w:rsidP="002570E4">
            <w:pPr>
              <w:pStyle w:val="TAL"/>
              <w:keepNext w:val="0"/>
              <w:keepLines w:val="0"/>
            </w:pPr>
          </w:p>
        </w:tc>
      </w:tr>
      <w:tr w:rsidR="00123ECE" w:rsidRPr="005647EB" w14:paraId="603DB616" w14:textId="77777777" w:rsidTr="002570E4">
        <w:trPr>
          <w:jc w:val="center"/>
        </w:trPr>
        <w:tc>
          <w:tcPr>
            <w:tcW w:w="4535" w:type="dxa"/>
            <w:shd w:val="clear" w:color="auto" w:fill="auto"/>
          </w:tcPr>
          <w:p w14:paraId="6C1EC364" w14:textId="3CE37977" w:rsidR="00123ECE" w:rsidRPr="005647EB" w:rsidRDefault="002570E4" w:rsidP="002570E4">
            <w:pPr>
              <w:pStyle w:val="TAL"/>
              <w:keepNext w:val="0"/>
              <w:keepLines w:val="0"/>
            </w:pPr>
            <w:r w:rsidRPr="005647EB">
              <w:t xml:space="preserve">  </w:t>
            </w:r>
            <w:r w:rsidR="00123ECE" w:rsidRPr="005647EB">
              <w:t>drx-Config</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733AB7E1" w14:textId="77777777" w:rsidR="00123ECE" w:rsidRPr="005647EB" w:rsidRDefault="00123ECE" w:rsidP="002570E4">
            <w:pPr>
              <w:pStyle w:val="TAL"/>
              <w:keepNext w:val="0"/>
              <w:keepLines w:val="0"/>
            </w:pPr>
          </w:p>
        </w:tc>
        <w:tc>
          <w:tcPr>
            <w:tcW w:w="1700" w:type="dxa"/>
            <w:shd w:val="clear" w:color="auto" w:fill="auto"/>
          </w:tcPr>
          <w:p w14:paraId="2EAD29F3" w14:textId="77777777" w:rsidR="00123ECE" w:rsidRPr="005647EB" w:rsidRDefault="00123ECE" w:rsidP="002570E4">
            <w:pPr>
              <w:pStyle w:val="TAL"/>
              <w:keepNext w:val="0"/>
              <w:keepLines w:val="0"/>
            </w:pPr>
          </w:p>
        </w:tc>
        <w:tc>
          <w:tcPr>
            <w:tcW w:w="1245" w:type="dxa"/>
            <w:shd w:val="clear" w:color="auto" w:fill="auto"/>
          </w:tcPr>
          <w:p w14:paraId="442F28D1" w14:textId="77777777" w:rsidR="00123ECE" w:rsidRPr="005647EB" w:rsidRDefault="00123ECE" w:rsidP="002570E4">
            <w:pPr>
              <w:pStyle w:val="TAL"/>
              <w:keepNext w:val="0"/>
              <w:keepLines w:val="0"/>
            </w:pPr>
          </w:p>
        </w:tc>
      </w:tr>
      <w:tr w:rsidR="00123ECE" w:rsidRPr="005647EB" w14:paraId="7E196B8E" w14:textId="77777777" w:rsidTr="002570E4">
        <w:trPr>
          <w:jc w:val="center"/>
        </w:trPr>
        <w:tc>
          <w:tcPr>
            <w:tcW w:w="4535" w:type="dxa"/>
            <w:shd w:val="clear" w:color="auto" w:fill="auto"/>
          </w:tcPr>
          <w:p w14:paraId="3A7F53DE" w14:textId="14D7B818" w:rsidR="00123ECE" w:rsidRPr="005647EB" w:rsidDel="00D63DD8"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41C13860" w14:textId="77777777" w:rsidR="00123ECE" w:rsidRPr="005647EB" w:rsidDel="00D63DD8" w:rsidRDefault="00123ECE" w:rsidP="002570E4">
            <w:pPr>
              <w:pStyle w:val="TAL"/>
              <w:keepNext w:val="0"/>
              <w:keepLines w:val="0"/>
            </w:pPr>
          </w:p>
        </w:tc>
        <w:tc>
          <w:tcPr>
            <w:tcW w:w="1700" w:type="dxa"/>
            <w:shd w:val="clear" w:color="auto" w:fill="auto"/>
          </w:tcPr>
          <w:p w14:paraId="2C9C94B7" w14:textId="77777777" w:rsidR="00123ECE" w:rsidRPr="005647EB" w:rsidDel="00D63DD8" w:rsidRDefault="00123ECE" w:rsidP="002570E4">
            <w:pPr>
              <w:pStyle w:val="TAL"/>
              <w:keepNext w:val="0"/>
              <w:keepLines w:val="0"/>
            </w:pPr>
          </w:p>
        </w:tc>
        <w:tc>
          <w:tcPr>
            <w:tcW w:w="1245" w:type="dxa"/>
            <w:shd w:val="clear" w:color="auto" w:fill="auto"/>
          </w:tcPr>
          <w:p w14:paraId="0E020228" w14:textId="77777777" w:rsidR="00123ECE" w:rsidRPr="005647EB" w:rsidRDefault="00123ECE" w:rsidP="002570E4">
            <w:pPr>
              <w:pStyle w:val="TAL"/>
              <w:keepNext w:val="0"/>
              <w:keepLines w:val="0"/>
            </w:pPr>
          </w:p>
        </w:tc>
      </w:tr>
      <w:tr w:rsidR="00123ECE" w:rsidRPr="005647EB" w14:paraId="7F2CD96A" w14:textId="77777777" w:rsidTr="002570E4">
        <w:trPr>
          <w:jc w:val="center"/>
        </w:trPr>
        <w:tc>
          <w:tcPr>
            <w:tcW w:w="4535" w:type="dxa"/>
            <w:shd w:val="clear" w:color="auto" w:fill="auto"/>
          </w:tcPr>
          <w:p w14:paraId="30401B2D" w14:textId="2D5748AC" w:rsidR="00123ECE" w:rsidRPr="005647EB" w:rsidRDefault="002570E4" w:rsidP="002570E4">
            <w:pPr>
              <w:pStyle w:val="TAL"/>
              <w:keepNext w:val="0"/>
              <w:keepLines w:val="0"/>
            </w:pPr>
            <w:r w:rsidRPr="005647EB">
              <w:t xml:space="preserve">      </w:t>
            </w:r>
            <w:r w:rsidR="00123ECE" w:rsidRPr="005647EB">
              <w:t>onDurationTimer</w:t>
            </w:r>
          </w:p>
        </w:tc>
        <w:tc>
          <w:tcPr>
            <w:tcW w:w="2267" w:type="dxa"/>
            <w:shd w:val="clear" w:color="auto" w:fill="auto"/>
          </w:tcPr>
          <w:p w14:paraId="265F591A" w14:textId="77777777" w:rsidR="00123ECE" w:rsidRPr="005647EB" w:rsidRDefault="00123ECE" w:rsidP="002570E4">
            <w:pPr>
              <w:pStyle w:val="TAL"/>
              <w:keepNext w:val="0"/>
              <w:keepLines w:val="0"/>
            </w:pPr>
            <w:r w:rsidRPr="005647EB">
              <w:t>psf1</w:t>
            </w:r>
          </w:p>
        </w:tc>
        <w:tc>
          <w:tcPr>
            <w:tcW w:w="1700" w:type="dxa"/>
            <w:shd w:val="clear" w:color="auto" w:fill="auto"/>
          </w:tcPr>
          <w:p w14:paraId="32EA066C" w14:textId="77777777" w:rsidR="00123ECE" w:rsidRPr="005647EB" w:rsidRDefault="00123ECE" w:rsidP="002570E4">
            <w:pPr>
              <w:pStyle w:val="TAL"/>
              <w:keepNext w:val="0"/>
              <w:keepLines w:val="0"/>
            </w:pPr>
          </w:p>
        </w:tc>
        <w:tc>
          <w:tcPr>
            <w:tcW w:w="1245" w:type="dxa"/>
            <w:shd w:val="clear" w:color="auto" w:fill="auto"/>
          </w:tcPr>
          <w:p w14:paraId="57053E1E" w14:textId="77777777" w:rsidR="00123ECE" w:rsidRPr="005647EB" w:rsidRDefault="00123ECE" w:rsidP="002570E4">
            <w:pPr>
              <w:pStyle w:val="TAL"/>
              <w:keepNext w:val="0"/>
              <w:keepLines w:val="0"/>
            </w:pPr>
          </w:p>
        </w:tc>
      </w:tr>
      <w:tr w:rsidR="00123ECE" w:rsidRPr="005647EB" w14:paraId="4C2521B7" w14:textId="77777777" w:rsidTr="002570E4">
        <w:trPr>
          <w:jc w:val="center"/>
        </w:trPr>
        <w:tc>
          <w:tcPr>
            <w:tcW w:w="4535" w:type="dxa"/>
            <w:shd w:val="clear" w:color="auto" w:fill="auto"/>
          </w:tcPr>
          <w:p w14:paraId="769DB383" w14:textId="6F744891" w:rsidR="00123ECE" w:rsidRPr="005647EB" w:rsidRDefault="002570E4" w:rsidP="002570E4">
            <w:pPr>
              <w:pStyle w:val="TAL"/>
              <w:keepNext w:val="0"/>
              <w:keepLines w:val="0"/>
            </w:pPr>
            <w:r w:rsidRPr="005647EB">
              <w:t xml:space="preserve">      </w:t>
            </w:r>
            <w:r w:rsidR="00123ECE" w:rsidRPr="005647EB">
              <w:t>drx-InactivityTimer</w:t>
            </w:r>
          </w:p>
        </w:tc>
        <w:tc>
          <w:tcPr>
            <w:tcW w:w="2267" w:type="dxa"/>
            <w:shd w:val="clear" w:color="auto" w:fill="auto"/>
          </w:tcPr>
          <w:p w14:paraId="1AFC9A1C" w14:textId="77777777" w:rsidR="00123ECE" w:rsidRPr="005647EB" w:rsidRDefault="00123ECE" w:rsidP="002570E4">
            <w:pPr>
              <w:pStyle w:val="TAL"/>
              <w:keepNext w:val="0"/>
              <w:keepLines w:val="0"/>
            </w:pPr>
            <w:r w:rsidRPr="005647EB">
              <w:t>psf1</w:t>
            </w:r>
          </w:p>
        </w:tc>
        <w:tc>
          <w:tcPr>
            <w:tcW w:w="1700" w:type="dxa"/>
            <w:shd w:val="clear" w:color="auto" w:fill="auto"/>
          </w:tcPr>
          <w:p w14:paraId="67B0DED7" w14:textId="77777777" w:rsidR="00123ECE" w:rsidRPr="005647EB" w:rsidRDefault="00123ECE" w:rsidP="002570E4">
            <w:pPr>
              <w:pStyle w:val="TAL"/>
              <w:keepNext w:val="0"/>
              <w:keepLines w:val="0"/>
            </w:pPr>
          </w:p>
        </w:tc>
        <w:tc>
          <w:tcPr>
            <w:tcW w:w="1245" w:type="dxa"/>
            <w:shd w:val="clear" w:color="auto" w:fill="auto"/>
          </w:tcPr>
          <w:p w14:paraId="0761C091" w14:textId="77777777" w:rsidR="00123ECE" w:rsidRPr="005647EB" w:rsidRDefault="00123ECE" w:rsidP="002570E4">
            <w:pPr>
              <w:pStyle w:val="TAL"/>
              <w:keepNext w:val="0"/>
              <w:keepLines w:val="0"/>
            </w:pPr>
          </w:p>
        </w:tc>
      </w:tr>
      <w:tr w:rsidR="00123ECE" w:rsidRPr="005647EB" w14:paraId="7CDEF0A3" w14:textId="77777777" w:rsidTr="002570E4">
        <w:trPr>
          <w:jc w:val="center"/>
        </w:trPr>
        <w:tc>
          <w:tcPr>
            <w:tcW w:w="4535" w:type="dxa"/>
            <w:shd w:val="clear" w:color="auto" w:fill="auto"/>
          </w:tcPr>
          <w:p w14:paraId="478B354F" w14:textId="089F3749" w:rsidR="00123ECE" w:rsidRPr="005647EB" w:rsidRDefault="002570E4" w:rsidP="002570E4">
            <w:pPr>
              <w:pStyle w:val="TAL"/>
              <w:keepNext w:val="0"/>
              <w:keepLines w:val="0"/>
            </w:pPr>
            <w:r w:rsidRPr="005647EB">
              <w:t xml:space="preserve">      </w:t>
            </w:r>
            <w:r w:rsidR="00123ECE" w:rsidRPr="005647EB">
              <w:t>drx-RetransmissionTimer</w:t>
            </w:r>
          </w:p>
        </w:tc>
        <w:tc>
          <w:tcPr>
            <w:tcW w:w="2267" w:type="dxa"/>
            <w:shd w:val="clear" w:color="auto" w:fill="auto"/>
          </w:tcPr>
          <w:p w14:paraId="4288EAA5" w14:textId="77777777" w:rsidR="00123ECE" w:rsidRPr="005647EB" w:rsidRDefault="00123ECE" w:rsidP="002570E4">
            <w:pPr>
              <w:pStyle w:val="TAL"/>
              <w:keepNext w:val="0"/>
              <w:keepLines w:val="0"/>
            </w:pPr>
            <w:r w:rsidRPr="005647EB">
              <w:rPr>
                <w:lang w:eastAsia="zh-CN"/>
              </w:rPr>
              <w:t>p</w:t>
            </w:r>
            <w:r w:rsidRPr="005647EB">
              <w:t>sf1</w:t>
            </w:r>
          </w:p>
        </w:tc>
        <w:tc>
          <w:tcPr>
            <w:tcW w:w="1700" w:type="dxa"/>
            <w:shd w:val="clear" w:color="auto" w:fill="auto"/>
          </w:tcPr>
          <w:p w14:paraId="199E98B5" w14:textId="77777777" w:rsidR="00123ECE" w:rsidRPr="005647EB" w:rsidRDefault="00123ECE" w:rsidP="002570E4">
            <w:pPr>
              <w:pStyle w:val="TAL"/>
              <w:keepNext w:val="0"/>
              <w:keepLines w:val="0"/>
            </w:pPr>
          </w:p>
        </w:tc>
        <w:tc>
          <w:tcPr>
            <w:tcW w:w="1245" w:type="dxa"/>
            <w:shd w:val="clear" w:color="auto" w:fill="auto"/>
          </w:tcPr>
          <w:p w14:paraId="74550648" w14:textId="77777777" w:rsidR="00123ECE" w:rsidRPr="005647EB" w:rsidRDefault="00123ECE" w:rsidP="002570E4">
            <w:pPr>
              <w:pStyle w:val="TAL"/>
              <w:keepNext w:val="0"/>
              <w:keepLines w:val="0"/>
            </w:pPr>
          </w:p>
        </w:tc>
      </w:tr>
      <w:tr w:rsidR="00123ECE" w:rsidRPr="005647EB" w14:paraId="42DAD704" w14:textId="77777777" w:rsidTr="002570E4">
        <w:trPr>
          <w:jc w:val="center"/>
        </w:trPr>
        <w:tc>
          <w:tcPr>
            <w:tcW w:w="4535" w:type="dxa"/>
            <w:shd w:val="clear" w:color="auto" w:fill="auto"/>
          </w:tcPr>
          <w:p w14:paraId="0FC2A06B" w14:textId="751558E4" w:rsidR="00123ECE" w:rsidRPr="005647EB" w:rsidRDefault="002570E4" w:rsidP="002570E4">
            <w:pPr>
              <w:pStyle w:val="TAL"/>
              <w:keepNext w:val="0"/>
              <w:keepLines w:val="0"/>
            </w:pPr>
            <w:r w:rsidRPr="005647EB">
              <w:t xml:space="preserve">      </w:t>
            </w:r>
            <w:r w:rsidR="00123ECE" w:rsidRPr="005647EB">
              <w:t>longDRX-CycleStartOffset</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3890DE72" w14:textId="542CF191" w:rsidR="00123ECE" w:rsidRPr="005647EB" w:rsidRDefault="002570E4" w:rsidP="002570E4">
            <w:pPr>
              <w:pStyle w:val="TAL"/>
              <w:keepNext w:val="0"/>
              <w:keepLines w:val="0"/>
            </w:pPr>
            <w:r w:rsidRPr="005647EB">
              <w:t xml:space="preserve"> </w:t>
            </w:r>
          </w:p>
        </w:tc>
        <w:tc>
          <w:tcPr>
            <w:tcW w:w="1700" w:type="dxa"/>
            <w:shd w:val="clear" w:color="auto" w:fill="auto"/>
          </w:tcPr>
          <w:p w14:paraId="28B29062" w14:textId="45ABFD70" w:rsidR="00123ECE" w:rsidRPr="005647EB" w:rsidRDefault="00123ECE" w:rsidP="002570E4">
            <w:pPr>
              <w:pStyle w:val="TAL"/>
              <w:keepNext w:val="0"/>
              <w:keepLines w:val="0"/>
            </w:pPr>
            <w:r w:rsidRPr="005647EB">
              <w:t>sf1280</w:t>
            </w:r>
            <w:r w:rsidR="002570E4" w:rsidRPr="005647EB">
              <w:t xml:space="preserve"> </w:t>
            </w:r>
            <w:r w:rsidRPr="005647EB">
              <w:t>typical</w:t>
            </w:r>
            <w:r w:rsidR="002570E4" w:rsidRPr="005647EB">
              <w:t xml:space="preserve"> </w:t>
            </w:r>
            <w:r w:rsidRPr="005647EB">
              <w:t>value</w:t>
            </w:r>
            <w:r w:rsidR="002570E4" w:rsidRPr="005647EB">
              <w:t xml:space="preserve"> </w:t>
            </w:r>
            <w:r w:rsidRPr="005647EB">
              <w:t>in</w:t>
            </w:r>
            <w:r w:rsidR="002570E4" w:rsidRPr="005647EB">
              <w:t xml:space="preserve"> </w:t>
            </w:r>
            <w:r w:rsidRPr="005647EB">
              <w:t>real</w:t>
            </w:r>
            <w:r w:rsidR="002570E4" w:rsidRPr="005647EB">
              <w:t xml:space="preserve"> </w:t>
            </w:r>
            <w:r w:rsidRPr="005647EB">
              <w:t>network</w:t>
            </w:r>
            <w:r w:rsidR="002570E4" w:rsidRPr="005647EB">
              <w:t xml:space="preserve"> </w:t>
            </w:r>
            <w:r w:rsidRPr="005647EB">
              <w:t>for</w:t>
            </w:r>
            <w:r w:rsidR="002570E4" w:rsidRPr="005647EB">
              <w:t xml:space="preserve"> </w:t>
            </w:r>
            <w:r w:rsidRPr="005647EB">
              <w:t>real-time</w:t>
            </w:r>
            <w:r w:rsidR="002570E4" w:rsidRPr="005647EB">
              <w:t xml:space="preserve"> </w:t>
            </w:r>
            <w:r w:rsidRPr="005647EB">
              <w:t>services.</w:t>
            </w:r>
          </w:p>
        </w:tc>
        <w:tc>
          <w:tcPr>
            <w:tcW w:w="1245" w:type="dxa"/>
            <w:shd w:val="clear" w:color="auto" w:fill="auto"/>
          </w:tcPr>
          <w:p w14:paraId="6559D8B0" w14:textId="77777777" w:rsidR="00123ECE" w:rsidRPr="005647EB" w:rsidRDefault="00123ECE" w:rsidP="002570E4">
            <w:pPr>
              <w:pStyle w:val="TAL"/>
              <w:keepNext w:val="0"/>
              <w:keepLines w:val="0"/>
            </w:pPr>
          </w:p>
        </w:tc>
      </w:tr>
      <w:tr w:rsidR="00123ECE" w:rsidRPr="005647EB" w14:paraId="472A92BC" w14:textId="77777777" w:rsidTr="002570E4">
        <w:trPr>
          <w:jc w:val="center"/>
        </w:trPr>
        <w:tc>
          <w:tcPr>
            <w:tcW w:w="4535" w:type="dxa"/>
            <w:shd w:val="clear" w:color="auto" w:fill="auto"/>
          </w:tcPr>
          <w:p w14:paraId="607790B0" w14:textId="3384247D" w:rsidR="00123ECE" w:rsidRPr="005647EB" w:rsidRDefault="002570E4" w:rsidP="002570E4">
            <w:pPr>
              <w:pStyle w:val="TAL"/>
              <w:keepNext w:val="0"/>
              <w:keepLines w:val="0"/>
            </w:pPr>
            <w:r w:rsidRPr="005647EB">
              <w:t xml:space="preserve">        </w:t>
            </w:r>
            <w:r w:rsidR="00123ECE" w:rsidRPr="005647EB">
              <w:t>sf1280</w:t>
            </w:r>
          </w:p>
        </w:tc>
        <w:tc>
          <w:tcPr>
            <w:tcW w:w="2267" w:type="dxa"/>
            <w:shd w:val="clear" w:color="auto" w:fill="auto"/>
          </w:tcPr>
          <w:p w14:paraId="65F6A0C7" w14:textId="77777777" w:rsidR="00123ECE" w:rsidRPr="005647EB" w:rsidRDefault="00C14963" w:rsidP="002570E4">
            <w:pPr>
              <w:pStyle w:val="TAL"/>
              <w:keepNext w:val="0"/>
              <w:keepLines w:val="0"/>
            </w:pPr>
            <w:r w:rsidRPr="005647EB">
              <w:t>9</w:t>
            </w:r>
          </w:p>
        </w:tc>
        <w:tc>
          <w:tcPr>
            <w:tcW w:w="1700" w:type="dxa"/>
            <w:shd w:val="clear" w:color="auto" w:fill="auto"/>
          </w:tcPr>
          <w:p w14:paraId="4182E143" w14:textId="77777777" w:rsidR="00123ECE" w:rsidRPr="005647EB" w:rsidRDefault="00123ECE" w:rsidP="002570E4">
            <w:pPr>
              <w:pStyle w:val="TAL"/>
              <w:keepNext w:val="0"/>
              <w:keepLines w:val="0"/>
            </w:pPr>
          </w:p>
        </w:tc>
        <w:tc>
          <w:tcPr>
            <w:tcW w:w="1245" w:type="dxa"/>
            <w:shd w:val="clear" w:color="auto" w:fill="auto"/>
          </w:tcPr>
          <w:p w14:paraId="5508A18D" w14:textId="77777777" w:rsidR="00123ECE" w:rsidRPr="005647EB" w:rsidRDefault="00123ECE" w:rsidP="002570E4">
            <w:pPr>
              <w:pStyle w:val="TAL"/>
              <w:keepNext w:val="0"/>
              <w:keepLines w:val="0"/>
            </w:pPr>
          </w:p>
        </w:tc>
      </w:tr>
      <w:tr w:rsidR="00123ECE" w:rsidRPr="005647EB" w14:paraId="48EDE683" w14:textId="77777777" w:rsidTr="002570E4">
        <w:trPr>
          <w:jc w:val="center"/>
        </w:trPr>
        <w:tc>
          <w:tcPr>
            <w:tcW w:w="4535" w:type="dxa"/>
            <w:shd w:val="clear" w:color="auto" w:fill="auto"/>
          </w:tcPr>
          <w:p w14:paraId="474C2172" w14:textId="769FE89F"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4EABE283" w14:textId="77777777" w:rsidR="00123ECE" w:rsidRPr="005647EB" w:rsidRDefault="00123ECE" w:rsidP="002570E4">
            <w:pPr>
              <w:pStyle w:val="TAL"/>
              <w:keepNext w:val="0"/>
              <w:keepLines w:val="0"/>
            </w:pPr>
          </w:p>
        </w:tc>
        <w:tc>
          <w:tcPr>
            <w:tcW w:w="1700" w:type="dxa"/>
            <w:shd w:val="clear" w:color="auto" w:fill="auto"/>
          </w:tcPr>
          <w:p w14:paraId="331D9C19" w14:textId="77777777" w:rsidR="00123ECE" w:rsidRPr="005647EB" w:rsidRDefault="00123ECE" w:rsidP="002570E4">
            <w:pPr>
              <w:pStyle w:val="TAL"/>
              <w:keepNext w:val="0"/>
              <w:keepLines w:val="0"/>
            </w:pPr>
          </w:p>
        </w:tc>
        <w:tc>
          <w:tcPr>
            <w:tcW w:w="1245" w:type="dxa"/>
            <w:shd w:val="clear" w:color="auto" w:fill="auto"/>
          </w:tcPr>
          <w:p w14:paraId="11FA4320" w14:textId="77777777" w:rsidR="00123ECE" w:rsidRPr="005647EB" w:rsidRDefault="00123ECE" w:rsidP="002570E4">
            <w:pPr>
              <w:pStyle w:val="TAL"/>
              <w:keepNext w:val="0"/>
              <w:keepLines w:val="0"/>
            </w:pPr>
          </w:p>
        </w:tc>
      </w:tr>
      <w:tr w:rsidR="00123ECE" w:rsidRPr="005647EB" w14:paraId="19ED7F97" w14:textId="77777777" w:rsidTr="002570E4">
        <w:trPr>
          <w:jc w:val="center"/>
        </w:trPr>
        <w:tc>
          <w:tcPr>
            <w:tcW w:w="4535" w:type="dxa"/>
            <w:shd w:val="clear" w:color="auto" w:fill="auto"/>
          </w:tcPr>
          <w:p w14:paraId="69B0F8CB" w14:textId="4C1A4463" w:rsidR="00123ECE" w:rsidRPr="005647EB" w:rsidRDefault="002570E4" w:rsidP="002570E4">
            <w:pPr>
              <w:pStyle w:val="TAL"/>
              <w:keepNext w:val="0"/>
              <w:keepLines w:val="0"/>
            </w:pPr>
            <w:r w:rsidRPr="005647EB">
              <w:t xml:space="preserve">      </w:t>
            </w:r>
            <w:r w:rsidR="00123ECE" w:rsidRPr="005647EB">
              <w:t>shortDRX</w:t>
            </w:r>
            <w:r w:rsidRPr="005647EB">
              <w:t xml:space="preserve"> </w:t>
            </w:r>
          </w:p>
        </w:tc>
        <w:tc>
          <w:tcPr>
            <w:tcW w:w="2267" w:type="dxa"/>
            <w:shd w:val="clear" w:color="auto" w:fill="auto"/>
          </w:tcPr>
          <w:p w14:paraId="45456F58" w14:textId="73C7E7D2"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13CD5684" w14:textId="77777777" w:rsidR="00123ECE" w:rsidRPr="005647EB" w:rsidRDefault="00123ECE" w:rsidP="002570E4">
            <w:pPr>
              <w:pStyle w:val="TAL"/>
              <w:keepNext w:val="0"/>
              <w:keepLines w:val="0"/>
            </w:pPr>
          </w:p>
        </w:tc>
        <w:tc>
          <w:tcPr>
            <w:tcW w:w="1245" w:type="dxa"/>
            <w:shd w:val="clear" w:color="auto" w:fill="auto"/>
          </w:tcPr>
          <w:p w14:paraId="477CCDBC" w14:textId="77777777" w:rsidR="00123ECE" w:rsidRPr="005647EB" w:rsidRDefault="00123ECE" w:rsidP="002570E4">
            <w:pPr>
              <w:pStyle w:val="TAL"/>
              <w:keepNext w:val="0"/>
              <w:keepLines w:val="0"/>
            </w:pPr>
          </w:p>
        </w:tc>
      </w:tr>
      <w:tr w:rsidR="00123ECE" w:rsidRPr="005647EB" w14:paraId="46C7EDD8" w14:textId="77777777" w:rsidTr="002570E4">
        <w:trPr>
          <w:jc w:val="center"/>
        </w:trPr>
        <w:tc>
          <w:tcPr>
            <w:tcW w:w="4535" w:type="dxa"/>
            <w:shd w:val="clear" w:color="auto" w:fill="auto"/>
          </w:tcPr>
          <w:p w14:paraId="4744729C" w14:textId="6E3870EA"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27EDB1B3" w14:textId="77777777" w:rsidR="00123ECE" w:rsidRPr="005647EB" w:rsidRDefault="00123ECE" w:rsidP="002570E4">
            <w:pPr>
              <w:pStyle w:val="TAL"/>
              <w:keepNext w:val="0"/>
              <w:keepLines w:val="0"/>
            </w:pPr>
          </w:p>
        </w:tc>
        <w:tc>
          <w:tcPr>
            <w:tcW w:w="1700" w:type="dxa"/>
            <w:shd w:val="clear" w:color="auto" w:fill="auto"/>
          </w:tcPr>
          <w:p w14:paraId="64C6F080" w14:textId="77777777" w:rsidR="00123ECE" w:rsidRPr="005647EB" w:rsidRDefault="00123ECE" w:rsidP="002570E4">
            <w:pPr>
              <w:pStyle w:val="TAL"/>
              <w:keepNext w:val="0"/>
              <w:keepLines w:val="0"/>
            </w:pPr>
          </w:p>
        </w:tc>
        <w:tc>
          <w:tcPr>
            <w:tcW w:w="1245" w:type="dxa"/>
            <w:shd w:val="clear" w:color="auto" w:fill="auto"/>
          </w:tcPr>
          <w:p w14:paraId="3F053B7D" w14:textId="77777777" w:rsidR="00123ECE" w:rsidRPr="005647EB" w:rsidRDefault="00123ECE" w:rsidP="002570E4">
            <w:pPr>
              <w:pStyle w:val="TAL"/>
              <w:keepNext w:val="0"/>
              <w:keepLines w:val="0"/>
            </w:pPr>
          </w:p>
        </w:tc>
      </w:tr>
      <w:tr w:rsidR="00123ECE" w:rsidRPr="005647EB" w14:paraId="38439303" w14:textId="77777777" w:rsidTr="002570E4">
        <w:trPr>
          <w:jc w:val="center"/>
        </w:trPr>
        <w:tc>
          <w:tcPr>
            <w:tcW w:w="4535" w:type="dxa"/>
            <w:shd w:val="clear" w:color="auto" w:fill="auto"/>
          </w:tcPr>
          <w:p w14:paraId="7EFC6396" w14:textId="74BFBF28"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338575D1" w14:textId="77777777" w:rsidR="00123ECE" w:rsidRPr="005647EB" w:rsidRDefault="00123ECE" w:rsidP="002570E4">
            <w:pPr>
              <w:pStyle w:val="TAL"/>
              <w:keepNext w:val="0"/>
              <w:keepLines w:val="0"/>
            </w:pPr>
          </w:p>
        </w:tc>
        <w:tc>
          <w:tcPr>
            <w:tcW w:w="1700" w:type="dxa"/>
            <w:shd w:val="clear" w:color="auto" w:fill="auto"/>
          </w:tcPr>
          <w:p w14:paraId="2205A460" w14:textId="77777777" w:rsidR="00123ECE" w:rsidRPr="005647EB" w:rsidRDefault="00123ECE" w:rsidP="002570E4">
            <w:pPr>
              <w:pStyle w:val="TAL"/>
              <w:keepNext w:val="0"/>
              <w:keepLines w:val="0"/>
            </w:pPr>
          </w:p>
        </w:tc>
        <w:tc>
          <w:tcPr>
            <w:tcW w:w="1245" w:type="dxa"/>
            <w:shd w:val="clear" w:color="auto" w:fill="auto"/>
          </w:tcPr>
          <w:p w14:paraId="4D7FBB5C" w14:textId="77777777" w:rsidR="00123ECE" w:rsidRPr="005647EB" w:rsidRDefault="00123ECE" w:rsidP="002570E4">
            <w:pPr>
              <w:pStyle w:val="TAL"/>
              <w:keepNext w:val="0"/>
              <w:keepLines w:val="0"/>
            </w:pPr>
          </w:p>
        </w:tc>
      </w:tr>
      <w:tr w:rsidR="00123ECE" w:rsidRPr="005647EB" w14:paraId="53DC2E18" w14:textId="77777777" w:rsidTr="002570E4">
        <w:trPr>
          <w:jc w:val="center"/>
        </w:trPr>
        <w:tc>
          <w:tcPr>
            <w:tcW w:w="4535" w:type="dxa"/>
            <w:shd w:val="clear" w:color="auto" w:fill="auto"/>
          </w:tcPr>
          <w:p w14:paraId="136BA4B9" w14:textId="79B4BFB3" w:rsidR="00123ECE" w:rsidRPr="005647EB" w:rsidRDefault="002570E4" w:rsidP="002570E4">
            <w:pPr>
              <w:pStyle w:val="TAL"/>
              <w:keepNext w:val="0"/>
              <w:keepLines w:val="0"/>
            </w:pPr>
            <w:r w:rsidRPr="005647EB">
              <w:t xml:space="preserve">  </w:t>
            </w:r>
            <w:r w:rsidR="00123ECE" w:rsidRPr="005647EB">
              <w:t>timeAlignmentTimerDedicated</w:t>
            </w:r>
          </w:p>
        </w:tc>
        <w:tc>
          <w:tcPr>
            <w:tcW w:w="2267" w:type="dxa"/>
            <w:shd w:val="clear" w:color="auto" w:fill="auto"/>
          </w:tcPr>
          <w:p w14:paraId="239AFD63" w14:textId="77777777" w:rsidR="00123ECE" w:rsidRPr="005647EB" w:rsidRDefault="00A60DDE" w:rsidP="002570E4">
            <w:pPr>
              <w:pStyle w:val="TAL"/>
              <w:keepNext w:val="0"/>
              <w:keepLines w:val="0"/>
              <w:rPr>
                <w:lang w:eastAsia="zh-CN"/>
              </w:rPr>
            </w:pPr>
            <w:r w:rsidRPr="005647EB">
              <w:rPr>
                <w:lang w:eastAsia="zh-CN"/>
              </w:rPr>
              <w:t>Infinity</w:t>
            </w:r>
          </w:p>
        </w:tc>
        <w:tc>
          <w:tcPr>
            <w:tcW w:w="1700" w:type="dxa"/>
            <w:shd w:val="clear" w:color="auto" w:fill="auto"/>
          </w:tcPr>
          <w:p w14:paraId="0BF790F1" w14:textId="77777777" w:rsidR="00123ECE" w:rsidRPr="005647EB" w:rsidRDefault="00123ECE" w:rsidP="002570E4">
            <w:pPr>
              <w:pStyle w:val="TAL"/>
              <w:keepNext w:val="0"/>
              <w:keepLines w:val="0"/>
            </w:pPr>
          </w:p>
        </w:tc>
        <w:tc>
          <w:tcPr>
            <w:tcW w:w="1245" w:type="dxa"/>
            <w:shd w:val="clear" w:color="auto" w:fill="auto"/>
          </w:tcPr>
          <w:p w14:paraId="33801617" w14:textId="77777777" w:rsidR="00123ECE" w:rsidRPr="005647EB" w:rsidRDefault="00123ECE" w:rsidP="002570E4">
            <w:pPr>
              <w:pStyle w:val="TAL"/>
              <w:keepNext w:val="0"/>
              <w:keepLines w:val="0"/>
            </w:pPr>
          </w:p>
        </w:tc>
      </w:tr>
      <w:tr w:rsidR="004A3C89" w:rsidRPr="005647EB" w14:paraId="58F95B61" w14:textId="77777777" w:rsidTr="002570E4">
        <w:trPr>
          <w:jc w:val="center"/>
        </w:trPr>
        <w:tc>
          <w:tcPr>
            <w:tcW w:w="4535" w:type="dxa"/>
            <w:shd w:val="clear" w:color="auto" w:fill="auto"/>
          </w:tcPr>
          <w:p w14:paraId="40E14255" w14:textId="77777777" w:rsidR="004A3C89" w:rsidRPr="005647EB" w:rsidRDefault="004A3C89" w:rsidP="002570E4">
            <w:pPr>
              <w:pStyle w:val="TAL"/>
              <w:keepNext w:val="0"/>
              <w:keepLines w:val="0"/>
            </w:pPr>
            <w:r w:rsidRPr="005647EB">
              <w:t>}</w:t>
            </w:r>
          </w:p>
        </w:tc>
        <w:tc>
          <w:tcPr>
            <w:tcW w:w="2267" w:type="dxa"/>
            <w:shd w:val="clear" w:color="auto" w:fill="auto"/>
          </w:tcPr>
          <w:p w14:paraId="1CBA9B23" w14:textId="77777777" w:rsidR="004A3C89" w:rsidRPr="005647EB" w:rsidRDefault="004A3C89" w:rsidP="002570E4">
            <w:pPr>
              <w:pStyle w:val="TAL"/>
              <w:keepNext w:val="0"/>
              <w:keepLines w:val="0"/>
              <w:rPr>
                <w:lang w:eastAsia="zh-CN"/>
              </w:rPr>
            </w:pPr>
          </w:p>
        </w:tc>
        <w:tc>
          <w:tcPr>
            <w:tcW w:w="1700" w:type="dxa"/>
            <w:shd w:val="clear" w:color="auto" w:fill="auto"/>
          </w:tcPr>
          <w:p w14:paraId="3DDE428A" w14:textId="77777777" w:rsidR="004A3C89" w:rsidRPr="005647EB" w:rsidRDefault="004A3C89" w:rsidP="002570E4">
            <w:pPr>
              <w:pStyle w:val="TAL"/>
              <w:keepNext w:val="0"/>
              <w:keepLines w:val="0"/>
            </w:pPr>
          </w:p>
        </w:tc>
        <w:tc>
          <w:tcPr>
            <w:tcW w:w="1245" w:type="dxa"/>
            <w:shd w:val="clear" w:color="auto" w:fill="auto"/>
          </w:tcPr>
          <w:p w14:paraId="12AB8426" w14:textId="77777777" w:rsidR="004A3C89" w:rsidRPr="005647EB" w:rsidRDefault="004A3C89" w:rsidP="002570E4">
            <w:pPr>
              <w:pStyle w:val="TAL"/>
              <w:keepNext w:val="0"/>
              <w:keepLines w:val="0"/>
            </w:pPr>
          </w:p>
        </w:tc>
      </w:tr>
    </w:tbl>
    <w:p w14:paraId="71336D34" w14:textId="77777777" w:rsidR="00123ECE" w:rsidRPr="005647EB" w:rsidRDefault="00123ECE" w:rsidP="002570E4"/>
    <w:p w14:paraId="5CF16358" w14:textId="77777777" w:rsidR="00123ECE" w:rsidRPr="005647EB" w:rsidRDefault="00123ECE" w:rsidP="002570E4">
      <w:pPr>
        <w:pStyle w:val="TH"/>
        <w:keepNext w:val="0"/>
        <w:keepLines w:val="0"/>
      </w:pPr>
      <w:r w:rsidRPr="005647EB">
        <w:t xml:space="preserve">Table </w:t>
      </w:r>
      <w:r w:rsidRPr="005647EB">
        <w:rPr>
          <w:lang w:eastAsia="zh-CN"/>
        </w:rPr>
        <w:t>8.4.5.4.3</w:t>
      </w:r>
      <w:r w:rsidRPr="005647EB">
        <w:t>-</w:t>
      </w:r>
      <w:r w:rsidRPr="005647EB">
        <w:rPr>
          <w:lang w:eastAsia="zh-CN"/>
        </w:rPr>
        <w:t>4</w:t>
      </w:r>
      <w:r w:rsidRPr="005647EB">
        <w:t xml:space="preserve">: </w:t>
      </w:r>
      <w:r w:rsidRPr="005647EB">
        <w:rPr>
          <w:i/>
        </w:rPr>
        <w:t>PhysicalConfigDedicated-DEFAULT</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123ECE" w:rsidRPr="005647EB" w14:paraId="5D6C98AE" w14:textId="77777777" w:rsidTr="002570E4">
        <w:trPr>
          <w:gridBefore w:val="1"/>
          <w:wBefore w:w="9" w:type="dxa"/>
          <w:jc w:val="center"/>
        </w:trPr>
        <w:tc>
          <w:tcPr>
            <w:tcW w:w="9738" w:type="dxa"/>
            <w:gridSpan w:val="4"/>
          </w:tcPr>
          <w:p w14:paraId="337CFFC3" w14:textId="09DB0CFA"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8.2.1.6,</w:t>
            </w:r>
            <w:r w:rsidR="002570E4" w:rsidRPr="005647EB">
              <w:t xml:space="preserve"> </w:t>
            </w:r>
            <w:r w:rsidRPr="005647EB">
              <w:t>Table</w:t>
            </w:r>
            <w:r w:rsidR="002570E4" w:rsidRPr="005647EB">
              <w:t xml:space="preserve"> </w:t>
            </w:r>
            <w:r w:rsidRPr="005647EB">
              <w:t>4.8.2.1.6-1</w:t>
            </w:r>
            <w:r w:rsidR="002570E4" w:rsidRPr="005647EB">
              <w:t xml:space="preserve"> </w:t>
            </w:r>
            <w:r w:rsidRPr="005647EB">
              <w:t>PhysicalConfigDedicated-DEFAULT</w:t>
            </w:r>
          </w:p>
        </w:tc>
      </w:tr>
      <w:tr w:rsidR="00123ECE" w:rsidRPr="005647EB" w14:paraId="6818CA4C" w14:textId="77777777" w:rsidTr="002570E4">
        <w:trPr>
          <w:jc w:val="center"/>
        </w:trPr>
        <w:tc>
          <w:tcPr>
            <w:tcW w:w="4535" w:type="dxa"/>
            <w:gridSpan w:val="2"/>
            <w:shd w:val="clear" w:color="auto" w:fill="auto"/>
          </w:tcPr>
          <w:p w14:paraId="2A2A37EF" w14:textId="3C5B8EBB"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30B094CE" w14:textId="77777777" w:rsidR="00123ECE" w:rsidRPr="005647EB" w:rsidRDefault="00123ECE" w:rsidP="002570E4">
            <w:pPr>
              <w:pStyle w:val="TAH"/>
              <w:keepNext w:val="0"/>
              <w:keepLines w:val="0"/>
            </w:pPr>
            <w:r w:rsidRPr="005647EB">
              <w:t>Value/remark</w:t>
            </w:r>
          </w:p>
        </w:tc>
        <w:tc>
          <w:tcPr>
            <w:tcW w:w="1700" w:type="dxa"/>
            <w:shd w:val="clear" w:color="auto" w:fill="auto"/>
          </w:tcPr>
          <w:p w14:paraId="01497988" w14:textId="77777777" w:rsidR="00123ECE" w:rsidRPr="005647EB" w:rsidRDefault="00123ECE" w:rsidP="002570E4">
            <w:pPr>
              <w:pStyle w:val="TAH"/>
              <w:keepNext w:val="0"/>
              <w:keepLines w:val="0"/>
            </w:pPr>
            <w:r w:rsidRPr="005647EB">
              <w:t>Comment</w:t>
            </w:r>
          </w:p>
        </w:tc>
        <w:tc>
          <w:tcPr>
            <w:tcW w:w="1245" w:type="dxa"/>
            <w:shd w:val="clear" w:color="auto" w:fill="auto"/>
          </w:tcPr>
          <w:p w14:paraId="7AC80FF3" w14:textId="77777777" w:rsidR="00123ECE" w:rsidRPr="005647EB" w:rsidRDefault="00123ECE" w:rsidP="002570E4">
            <w:pPr>
              <w:pStyle w:val="TAH"/>
              <w:keepNext w:val="0"/>
              <w:keepLines w:val="0"/>
            </w:pPr>
            <w:r w:rsidRPr="005647EB">
              <w:t>Condition</w:t>
            </w:r>
          </w:p>
        </w:tc>
      </w:tr>
      <w:tr w:rsidR="00123ECE" w:rsidRPr="005647EB" w14:paraId="60C0D205" w14:textId="77777777" w:rsidTr="002570E4">
        <w:trPr>
          <w:jc w:val="center"/>
        </w:trPr>
        <w:tc>
          <w:tcPr>
            <w:tcW w:w="4535" w:type="dxa"/>
            <w:gridSpan w:val="2"/>
            <w:shd w:val="clear" w:color="auto" w:fill="auto"/>
          </w:tcPr>
          <w:p w14:paraId="1A15B614" w14:textId="0A6CEBEB" w:rsidR="00123ECE" w:rsidRPr="005647EB" w:rsidRDefault="00123ECE" w:rsidP="002570E4">
            <w:pPr>
              <w:pStyle w:val="TAL"/>
              <w:keepNext w:val="0"/>
              <w:keepLines w:val="0"/>
            </w:pPr>
            <w:r w:rsidRPr="005647EB">
              <w:t>PhysicalConfigDedicated-DEFAULT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4DF6E964" w14:textId="77777777" w:rsidR="00123ECE" w:rsidRPr="005647EB" w:rsidRDefault="00123ECE" w:rsidP="002570E4">
            <w:pPr>
              <w:pStyle w:val="TAL"/>
              <w:keepNext w:val="0"/>
              <w:keepLines w:val="0"/>
            </w:pPr>
          </w:p>
        </w:tc>
        <w:tc>
          <w:tcPr>
            <w:tcW w:w="1700" w:type="dxa"/>
            <w:shd w:val="clear" w:color="auto" w:fill="auto"/>
          </w:tcPr>
          <w:p w14:paraId="14649026" w14:textId="77777777" w:rsidR="00123ECE" w:rsidRPr="005647EB" w:rsidRDefault="00123ECE" w:rsidP="002570E4">
            <w:pPr>
              <w:pStyle w:val="TAL"/>
              <w:keepNext w:val="0"/>
              <w:keepLines w:val="0"/>
            </w:pPr>
          </w:p>
        </w:tc>
        <w:tc>
          <w:tcPr>
            <w:tcW w:w="1245" w:type="dxa"/>
            <w:shd w:val="clear" w:color="auto" w:fill="auto"/>
          </w:tcPr>
          <w:p w14:paraId="70FACE14" w14:textId="77777777" w:rsidR="00123ECE" w:rsidRPr="005647EB" w:rsidRDefault="00123ECE" w:rsidP="002570E4">
            <w:pPr>
              <w:pStyle w:val="TAL"/>
              <w:keepNext w:val="0"/>
              <w:keepLines w:val="0"/>
            </w:pPr>
          </w:p>
        </w:tc>
      </w:tr>
      <w:tr w:rsidR="00123ECE" w:rsidRPr="005647EB" w14:paraId="207966A5" w14:textId="77777777" w:rsidTr="002570E4">
        <w:trPr>
          <w:jc w:val="center"/>
        </w:trPr>
        <w:tc>
          <w:tcPr>
            <w:tcW w:w="4535" w:type="dxa"/>
            <w:gridSpan w:val="2"/>
            <w:tcBorders>
              <w:bottom w:val="single" w:sz="4" w:space="0" w:color="000000"/>
            </w:tcBorders>
            <w:shd w:val="clear" w:color="auto" w:fill="auto"/>
          </w:tcPr>
          <w:p w14:paraId="6045F44A" w14:textId="1996E239" w:rsidR="00123ECE" w:rsidRPr="005647EB" w:rsidRDefault="002570E4" w:rsidP="002570E4">
            <w:pPr>
              <w:pStyle w:val="TAL"/>
              <w:keepNext w:val="0"/>
              <w:keepLines w:val="0"/>
            </w:pPr>
            <w:r w:rsidRPr="005647EB">
              <w:t xml:space="preserve">  </w:t>
            </w:r>
            <w:r w:rsidR="00123ECE" w:rsidRPr="005647EB">
              <w:t>…</w:t>
            </w:r>
          </w:p>
        </w:tc>
        <w:tc>
          <w:tcPr>
            <w:tcW w:w="2267" w:type="dxa"/>
            <w:tcBorders>
              <w:bottom w:val="single" w:sz="4" w:space="0" w:color="000000"/>
            </w:tcBorders>
            <w:shd w:val="clear" w:color="auto" w:fill="auto"/>
          </w:tcPr>
          <w:p w14:paraId="76B998FD" w14:textId="77777777" w:rsidR="00123ECE" w:rsidRPr="005647EB" w:rsidRDefault="00123ECE" w:rsidP="002570E4">
            <w:pPr>
              <w:pStyle w:val="TAL"/>
              <w:keepNext w:val="0"/>
              <w:keepLines w:val="0"/>
            </w:pPr>
          </w:p>
        </w:tc>
        <w:tc>
          <w:tcPr>
            <w:tcW w:w="1700" w:type="dxa"/>
            <w:tcBorders>
              <w:bottom w:val="single" w:sz="4" w:space="0" w:color="000000"/>
            </w:tcBorders>
            <w:shd w:val="clear" w:color="auto" w:fill="auto"/>
          </w:tcPr>
          <w:p w14:paraId="492F2782" w14:textId="77777777" w:rsidR="00123ECE" w:rsidRPr="005647EB" w:rsidRDefault="00123ECE" w:rsidP="002570E4">
            <w:pPr>
              <w:pStyle w:val="TAL"/>
              <w:keepNext w:val="0"/>
              <w:keepLines w:val="0"/>
            </w:pPr>
          </w:p>
        </w:tc>
        <w:tc>
          <w:tcPr>
            <w:tcW w:w="1245" w:type="dxa"/>
            <w:tcBorders>
              <w:bottom w:val="single" w:sz="4" w:space="0" w:color="000000"/>
            </w:tcBorders>
            <w:shd w:val="clear" w:color="auto" w:fill="auto"/>
          </w:tcPr>
          <w:p w14:paraId="310B7AF9" w14:textId="77777777" w:rsidR="00123ECE" w:rsidRPr="005647EB" w:rsidRDefault="00123ECE" w:rsidP="002570E4">
            <w:pPr>
              <w:pStyle w:val="TAL"/>
              <w:keepNext w:val="0"/>
              <w:keepLines w:val="0"/>
            </w:pPr>
          </w:p>
        </w:tc>
      </w:tr>
      <w:tr w:rsidR="00123ECE" w:rsidRPr="005647EB" w14:paraId="31524F67" w14:textId="77777777" w:rsidTr="002570E4">
        <w:trPr>
          <w:jc w:val="center"/>
        </w:trPr>
        <w:tc>
          <w:tcPr>
            <w:tcW w:w="4535" w:type="dxa"/>
            <w:gridSpan w:val="2"/>
            <w:shd w:val="clear" w:color="auto" w:fill="auto"/>
          </w:tcPr>
          <w:p w14:paraId="6C6386A7" w14:textId="743C78D2" w:rsidR="00123ECE" w:rsidRPr="005647EB" w:rsidRDefault="002570E4" w:rsidP="002570E4">
            <w:pPr>
              <w:pStyle w:val="TAL"/>
              <w:keepNext w:val="0"/>
              <w:keepLines w:val="0"/>
            </w:pPr>
            <w:r w:rsidRPr="005647EB">
              <w:t xml:space="preserve">  </w:t>
            </w:r>
            <w:r w:rsidR="00123ECE" w:rsidRPr="005647EB">
              <w:t>schedulingRequestConfig</w:t>
            </w:r>
            <w:r w:rsidRPr="005647EB">
              <w:t xml:space="preserve"> </w:t>
            </w:r>
          </w:p>
        </w:tc>
        <w:tc>
          <w:tcPr>
            <w:tcW w:w="2267" w:type="dxa"/>
            <w:shd w:val="clear" w:color="auto" w:fill="auto"/>
          </w:tcPr>
          <w:p w14:paraId="4131B625" w14:textId="0212DB94" w:rsidR="00123ECE" w:rsidRPr="005647EB" w:rsidRDefault="002570E4" w:rsidP="002570E4">
            <w:pPr>
              <w:pStyle w:val="TAL"/>
              <w:keepNext w:val="0"/>
              <w:keepLines w:val="0"/>
            </w:pPr>
            <w:r w:rsidRPr="005647EB">
              <w:t xml:space="preserve"> </w:t>
            </w:r>
            <w:r w:rsidR="00123ECE" w:rsidRPr="005647EB">
              <w:t>SchedulingRequest-Config-DEFAULT</w:t>
            </w:r>
          </w:p>
        </w:tc>
        <w:tc>
          <w:tcPr>
            <w:tcW w:w="1700" w:type="dxa"/>
            <w:shd w:val="clear" w:color="auto" w:fill="auto"/>
          </w:tcPr>
          <w:p w14:paraId="2B257E7D" w14:textId="77777777" w:rsidR="00123ECE" w:rsidRPr="005647EB" w:rsidRDefault="00123ECE" w:rsidP="002570E4">
            <w:pPr>
              <w:pStyle w:val="TAL"/>
              <w:keepNext w:val="0"/>
              <w:keepLines w:val="0"/>
            </w:pPr>
          </w:p>
        </w:tc>
        <w:tc>
          <w:tcPr>
            <w:tcW w:w="1245" w:type="dxa"/>
            <w:shd w:val="clear" w:color="auto" w:fill="auto"/>
          </w:tcPr>
          <w:p w14:paraId="58723B1B" w14:textId="1682223E" w:rsidR="00123ECE" w:rsidRPr="005647EB" w:rsidRDefault="002570E4" w:rsidP="002570E4">
            <w:pPr>
              <w:pStyle w:val="TAL"/>
              <w:keepNext w:val="0"/>
              <w:keepLines w:val="0"/>
            </w:pPr>
            <w:r w:rsidRPr="005647EB">
              <w:t xml:space="preserve"> </w:t>
            </w:r>
          </w:p>
        </w:tc>
      </w:tr>
      <w:tr w:rsidR="00123ECE" w:rsidRPr="005647EB" w14:paraId="5F9BEF3B" w14:textId="77777777" w:rsidTr="002570E4">
        <w:trPr>
          <w:jc w:val="center"/>
        </w:trPr>
        <w:tc>
          <w:tcPr>
            <w:tcW w:w="4535" w:type="dxa"/>
            <w:gridSpan w:val="2"/>
            <w:shd w:val="clear" w:color="auto" w:fill="auto"/>
          </w:tcPr>
          <w:p w14:paraId="3DBCFF08" w14:textId="77777777" w:rsidR="00123ECE" w:rsidRPr="005647EB" w:rsidRDefault="00123ECE" w:rsidP="002570E4">
            <w:pPr>
              <w:pStyle w:val="TAL"/>
              <w:keepNext w:val="0"/>
              <w:keepLines w:val="0"/>
            </w:pPr>
            <w:r w:rsidRPr="005647EB">
              <w:t>}</w:t>
            </w:r>
          </w:p>
        </w:tc>
        <w:tc>
          <w:tcPr>
            <w:tcW w:w="2267" w:type="dxa"/>
            <w:shd w:val="clear" w:color="auto" w:fill="auto"/>
          </w:tcPr>
          <w:p w14:paraId="16909CDE" w14:textId="77777777" w:rsidR="00123ECE" w:rsidRPr="005647EB" w:rsidRDefault="00123ECE" w:rsidP="002570E4">
            <w:pPr>
              <w:pStyle w:val="TAL"/>
              <w:keepNext w:val="0"/>
              <w:keepLines w:val="0"/>
            </w:pPr>
          </w:p>
        </w:tc>
        <w:tc>
          <w:tcPr>
            <w:tcW w:w="1700" w:type="dxa"/>
            <w:shd w:val="clear" w:color="auto" w:fill="auto"/>
          </w:tcPr>
          <w:p w14:paraId="44DEA4A6" w14:textId="77777777" w:rsidR="00123ECE" w:rsidRPr="005647EB" w:rsidRDefault="00123ECE" w:rsidP="002570E4">
            <w:pPr>
              <w:pStyle w:val="TAL"/>
              <w:keepNext w:val="0"/>
              <w:keepLines w:val="0"/>
            </w:pPr>
          </w:p>
        </w:tc>
        <w:tc>
          <w:tcPr>
            <w:tcW w:w="1245" w:type="dxa"/>
            <w:shd w:val="clear" w:color="auto" w:fill="auto"/>
          </w:tcPr>
          <w:p w14:paraId="2C5F5065" w14:textId="77777777" w:rsidR="00123ECE" w:rsidRPr="005647EB" w:rsidRDefault="00123ECE" w:rsidP="002570E4">
            <w:pPr>
              <w:pStyle w:val="TAL"/>
              <w:keepNext w:val="0"/>
              <w:keepLines w:val="0"/>
            </w:pPr>
          </w:p>
        </w:tc>
      </w:tr>
    </w:tbl>
    <w:p w14:paraId="7C35A1A4" w14:textId="77777777" w:rsidR="00123ECE" w:rsidRPr="005647EB" w:rsidRDefault="00123ECE" w:rsidP="002570E4"/>
    <w:p w14:paraId="30871068" w14:textId="77777777" w:rsidR="00123ECE" w:rsidRPr="005647EB" w:rsidRDefault="00123ECE" w:rsidP="002570E4">
      <w:pPr>
        <w:pStyle w:val="TH"/>
        <w:keepNext w:val="0"/>
        <w:keepLines w:val="0"/>
      </w:pPr>
      <w:r w:rsidRPr="005647EB">
        <w:t>Table 8.4.5.4.3-</w:t>
      </w:r>
      <w:r w:rsidRPr="005647EB">
        <w:rPr>
          <w:lang w:eastAsia="zh-CN"/>
        </w:rPr>
        <w:t>5</w:t>
      </w:r>
      <w:r w:rsidRPr="005647EB">
        <w:t xml:space="preserve">: </w:t>
      </w:r>
      <w:r w:rsidRPr="005647EB">
        <w:rPr>
          <w:i/>
        </w:rPr>
        <w:t>SchedulingRequest-Config-DEFAULT</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6D221031" w14:textId="77777777" w:rsidTr="002570E4">
        <w:trPr>
          <w:gridBefore w:val="1"/>
          <w:wBefore w:w="9" w:type="dxa"/>
          <w:jc w:val="center"/>
        </w:trPr>
        <w:tc>
          <w:tcPr>
            <w:tcW w:w="9781" w:type="dxa"/>
            <w:gridSpan w:val="5"/>
          </w:tcPr>
          <w:p w14:paraId="488D3B20" w14:textId="5917EFC0"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123ECE" w:rsidRPr="005647EB" w14:paraId="7159B5B5" w14:textId="77777777" w:rsidTr="002570E4">
        <w:trPr>
          <w:gridAfter w:val="1"/>
          <w:wAfter w:w="9" w:type="dxa"/>
          <w:jc w:val="center"/>
        </w:trPr>
        <w:tc>
          <w:tcPr>
            <w:tcW w:w="4537" w:type="dxa"/>
            <w:gridSpan w:val="2"/>
          </w:tcPr>
          <w:p w14:paraId="4ED41246" w14:textId="6A5AF8FF"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8" w:type="dxa"/>
          </w:tcPr>
          <w:p w14:paraId="38CDE59E" w14:textId="77777777" w:rsidR="00123ECE" w:rsidRPr="005647EB" w:rsidRDefault="00123ECE" w:rsidP="002570E4">
            <w:pPr>
              <w:pStyle w:val="TAH"/>
              <w:keepNext w:val="0"/>
              <w:keepLines w:val="0"/>
            </w:pPr>
            <w:r w:rsidRPr="005647EB">
              <w:t>Value/remark</w:t>
            </w:r>
          </w:p>
        </w:tc>
        <w:tc>
          <w:tcPr>
            <w:tcW w:w="1701" w:type="dxa"/>
          </w:tcPr>
          <w:p w14:paraId="4DEE9E3D" w14:textId="77777777" w:rsidR="00123ECE" w:rsidRPr="005647EB" w:rsidRDefault="00123ECE" w:rsidP="002570E4">
            <w:pPr>
              <w:pStyle w:val="TAH"/>
              <w:keepNext w:val="0"/>
              <w:keepLines w:val="0"/>
            </w:pPr>
            <w:r w:rsidRPr="005647EB">
              <w:t>Comment</w:t>
            </w:r>
          </w:p>
        </w:tc>
        <w:tc>
          <w:tcPr>
            <w:tcW w:w="1275" w:type="dxa"/>
          </w:tcPr>
          <w:p w14:paraId="56395AB5" w14:textId="77777777" w:rsidR="00123ECE" w:rsidRPr="005647EB" w:rsidRDefault="00123ECE" w:rsidP="002570E4">
            <w:pPr>
              <w:pStyle w:val="TAH"/>
              <w:keepNext w:val="0"/>
              <w:keepLines w:val="0"/>
            </w:pPr>
            <w:r w:rsidRPr="005647EB">
              <w:t>Condition</w:t>
            </w:r>
          </w:p>
        </w:tc>
      </w:tr>
      <w:tr w:rsidR="00123ECE" w:rsidRPr="005647EB" w14:paraId="11ED094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99CC66F" w14:textId="682E3FD8" w:rsidR="00123ECE" w:rsidRPr="005647EB" w:rsidRDefault="00123EC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2E755689"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68580D0"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AAB8A80" w14:textId="77777777" w:rsidR="00123ECE" w:rsidRPr="005647EB" w:rsidRDefault="00123ECE" w:rsidP="002570E4">
            <w:pPr>
              <w:pStyle w:val="TAL"/>
              <w:keepNext w:val="0"/>
              <w:keepLines w:val="0"/>
            </w:pPr>
          </w:p>
        </w:tc>
      </w:tr>
      <w:tr w:rsidR="00123ECE" w:rsidRPr="005647EB" w14:paraId="46FCC9C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D8A764F" w14:textId="19E746E7" w:rsidR="00123ECE" w:rsidRPr="005647EB"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53E99C66"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421DDE1"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249DEFF" w14:textId="77777777" w:rsidR="00123ECE" w:rsidRPr="005647EB" w:rsidRDefault="00123ECE" w:rsidP="002570E4">
            <w:pPr>
              <w:pStyle w:val="TAL"/>
              <w:keepNext w:val="0"/>
              <w:keepLines w:val="0"/>
            </w:pPr>
          </w:p>
        </w:tc>
      </w:tr>
      <w:tr w:rsidR="00123ECE" w:rsidRPr="005647EB" w14:paraId="119453B5"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AD6D6A0" w14:textId="02D94802" w:rsidR="00123ECE" w:rsidRPr="005647EB" w:rsidRDefault="002570E4" w:rsidP="002570E4">
            <w:pPr>
              <w:pStyle w:val="TAL"/>
              <w:keepNext w:val="0"/>
              <w:keepLines w:val="0"/>
            </w:pPr>
            <w:r w:rsidRPr="005647EB">
              <w:t xml:space="preserve">    </w:t>
            </w:r>
            <w:r w:rsidR="00123ECE"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4EF49C74" w14:textId="77777777" w:rsidR="00123ECE" w:rsidRPr="005647EB" w:rsidRDefault="00123ECE"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1922F060" w14:textId="76D07954" w:rsidR="00123ECE" w:rsidRPr="005647EB" w:rsidRDefault="00123ECE"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6C6C4B5E" w14:textId="77777777" w:rsidR="00123ECE" w:rsidRPr="005647EB" w:rsidRDefault="00123ECE" w:rsidP="002570E4">
            <w:pPr>
              <w:pStyle w:val="TAL"/>
              <w:keepNext w:val="0"/>
              <w:keepLines w:val="0"/>
            </w:pPr>
          </w:p>
        </w:tc>
      </w:tr>
      <w:tr w:rsidR="00123ECE" w:rsidRPr="005647EB" w14:paraId="40D2A10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25BF24B" w14:textId="1DCA96BB" w:rsidR="00123ECE" w:rsidRPr="005647EB" w:rsidRDefault="002570E4" w:rsidP="002570E4">
            <w:pPr>
              <w:pStyle w:val="TAL"/>
              <w:keepNext w:val="0"/>
              <w:keepLines w:val="0"/>
            </w:pPr>
            <w:r w:rsidRPr="005647EB">
              <w:t xml:space="preserve">    </w:t>
            </w:r>
            <w:r w:rsidR="00123EC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1C6AC8D1" w14:textId="77777777" w:rsidR="00123ECE" w:rsidRPr="005647EB" w:rsidRDefault="00123ECE" w:rsidP="002570E4">
            <w:pPr>
              <w:pStyle w:val="TAL"/>
              <w:keepNext w:val="0"/>
              <w:keepLines w:val="0"/>
            </w:pPr>
            <w:r w:rsidRPr="005647EB">
              <w:t>2</w:t>
            </w:r>
          </w:p>
        </w:tc>
        <w:tc>
          <w:tcPr>
            <w:tcW w:w="1701" w:type="dxa"/>
            <w:tcBorders>
              <w:top w:val="single" w:sz="4" w:space="0" w:color="auto"/>
              <w:left w:val="single" w:sz="4" w:space="0" w:color="auto"/>
              <w:bottom w:val="single" w:sz="4" w:space="0" w:color="auto"/>
              <w:right w:val="single" w:sz="4" w:space="0" w:color="auto"/>
            </w:tcBorders>
          </w:tcPr>
          <w:p w14:paraId="47A6BBCA"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27F1843" w14:textId="77777777" w:rsidR="00123ECE" w:rsidRPr="005647EB" w:rsidRDefault="00123ECE" w:rsidP="002570E4">
            <w:pPr>
              <w:pStyle w:val="TAL"/>
              <w:keepNext w:val="0"/>
              <w:keepLines w:val="0"/>
            </w:pPr>
          </w:p>
        </w:tc>
      </w:tr>
      <w:tr w:rsidR="00123ECE" w:rsidRPr="005647EB" w14:paraId="1ED0244B"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B7939F9" w14:textId="72B8917D" w:rsidR="00123ECE" w:rsidRPr="005647EB" w:rsidRDefault="002570E4" w:rsidP="002570E4">
            <w:pPr>
              <w:pStyle w:val="TAL"/>
              <w:keepNext w:val="0"/>
              <w:keepLines w:val="0"/>
            </w:pPr>
            <w:r w:rsidRPr="005647EB">
              <w:t xml:space="preserve">    </w:t>
            </w:r>
            <w:r w:rsidR="00123ECE"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24B205E3"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5C9895D4"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4B8C0FA" w14:textId="77777777" w:rsidR="00123ECE" w:rsidRPr="005647EB" w:rsidRDefault="00123ECE" w:rsidP="002570E4">
            <w:pPr>
              <w:pStyle w:val="TAL"/>
              <w:keepNext w:val="0"/>
              <w:keepLines w:val="0"/>
            </w:pPr>
          </w:p>
        </w:tc>
      </w:tr>
      <w:tr w:rsidR="00123ECE" w:rsidRPr="005647EB" w14:paraId="04BDF6F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20D132F" w14:textId="636EDA5F"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3AA5C5EB"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4A6AC08"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922525A" w14:textId="77777777" w:rsidR="00123ECE" w:rsidRPr="005647EB" w:rsidRDefault="00123ECE" w:rsidP="002570E4">
            <w:pPr>
              <w:pStyle w:val="TAL"/>
              <w:keepNext w:val="0"/>
              <w:keepLines w:val="0"/>
            </w:pPr>
          </w:p>
        </w:tc>
      </w:tr>
      <w:tr w:rsidR="00123ECE" w:rsidRPr="005647EB" w14:paraId="51AFA2C3"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6B7A139"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4DB0AC1F"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DC805BE"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D9113C1" w14:textId="77777777" w:rsidR="00123ECE" w:rsidRPr="005647EB" w:rsidRDefault="00123ECE" w:rsidP="002570E4">
            <w:pPr>
              <w:pStyle w:val="TAL"/>
              <w:keepNext w:val="0"/>
              <w:keepLines w:val="0"/>
            </w:pPr>
          </w:p>
        </w:tc>
      </w:tr>
    </w:tbl>
    <w:p w14:paraId="5A03EFE6" w14:textId="77777777" w:rsidR="00123ECE" w:rsidRPr="005647EB" w:rsidRDefault="00123ECE" w:rsidP="002570E4">
      <w:pPr>
        <w:rPr>
          <w:lang w:eastAsia="zh-CN"/>
        </w:rPr>
      </w:pPr>
    </w:p>
    <w:p w14:paraId="64173B52" w14:textId="77777777" w:rsidR="00123ECE" w:rsidRPr="005647EB" w:rsidRDefault="00123ECE" w:rsidP="006D30B7">
      <w:pPr>
        <w:pStyle w:val="TH"/>
        <w:keepLines w:val="0"/>
      </w:pPr>
      <w:r w:rsidRPr="005647EB">
        <w:lastRenderedPageBreak/>
        <w:t>Table 8.4.5.4.3-</w:t>
      </w:r>
      <w:r w:rsidRPr="005647EB">
        <w:rPr>
          <w:lang w:eastAsia="zh-CN"/>
        </w:rPr>
        <w:t>6</w:t>
      </w:r>
      <w:r w:rsidRPr="005647EB">
        <w:t xml:space="preserve">: </w:t>
      </w:r>
      <w:r w:rsidRPr="005647EB">
        <w:rPr>
          <w:i/>
        </w:rPr>
        <w:t>ReportConfigEUTRA-A3</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726443B7" w14:textId="77777777" w:rsidTr="002570E4">
        <w:trPr>
          <w:jc w:val="center"/>
        </w:trPr>
        <w:tc>
          <w:tcPr>
            <w:tcW w:w="9527" w:type="dxa"/>
            <w:gridSpan w:val="4"/>
            <w:tcBorders>
              <w:bottom w:val="single" w:sz="4" w:space="0" w:color="auto"/>
            </w:tcBorders>
          </w:tcPr>
          <w:p w14:paraId="6A4BA0CA" w14:textId="1B8389B4"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52E6A7A4" w14:textId="77777777" w:rsidTr="002570E4">
        <w:trPr>
          <w:jc w:val="center"/>
        </w:trPr>
        <w:tc>
          <w:tcPr>
            <w:tcW w:w="4427" w:type="dxa"/>
            <w:tcBorders>
              <w:right w:val="single" w:sz="4" w:space="0" w:color="auto"/>
            </w:tcBorders>
          </w:tcPr>
          <w:p w14:paraId="0B86B79F" w14:textId="29B53BD9" w:rsidR="00123ECE" w:rsidRPr="005647EB" w:rsidRDefault="00123ECE" w:rsidP="006D30B7">
            <w:pPr>
              <w:pStyle w:val="TAH"/>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A3F1738" w14:textId="77777777" w:rsidR="00123ECE" w:rsidRPr="005647EB" w:rsidRDefault="00123ECE" w:rsidP="006D30B7">
            <w:pPr>
              <w:pStyle w:val="TAH"/>
              <w:keepLines w:val="0"/>
            </w:pPr>
            <w:r w:rsidRPr="005647EB">
              <w:t>Value/remark</w:t>
            </w:r>
          </w:p>
        </w:tc>
        <w:tc>
          <w:tcPr>
            <w:tcW w:w="1700" w:type="dxa"/>
            <w:tcBorders>
              <w:left w:val="single" w:sz="4" w:space="0" w:color="auto"/>
              <w:right w:val="single" w:sz="4" w:space="0" w:color="auto"/>
            </w:tcBorders>
          </w:tcPr>
          <w:p w14:paraId="716A8B9E" w14:textId="77777777" w:rsidR="00123ECE" w:rsidRPr="005647EB" w:rsidRDefault="00123ECE" w:rsidP="006D30B7">
            <w:pPr>
              <w:pStyle w:val="TAH"/>
              <w:keepLines w:val="0"/>
            </w:pPr>
            <w:r w:rsidRPr="005647EB">
              <w:t>Comment</w:t>
            </w:r>
          </w:p>
        </w:tc>
        <w:tc>
          <w:tcPr>
            <w:tcW w:w="1133" w:type="dxa"/>
            <w:tcBorders>
              <w:left w:val="single" w:sz="4" w:space="0" w:color="auto"/>
            </w:tcBorders>
          </w:tcPr>
          <w:p w14:paraId="1F7B2928" w14:textId="77777777" w:rsidR="00123ECE" w:rsidRPr="005647EB" w:rsidRDefault="00123ECE" w:rsidP="006D30B7">
            <w:pPr>
              <w:pStyle w:val="TAH"/>
              <w:keepLines w:val="0"/>
            </w:pPr>
            <w:r w:rsidRPr="005647EB">
              <w:t>Condition</w:t>
            </w:r>
          </w:p>
        </w:tc>
      </w:tr>
      <w:tr w:rsidR="00123ECE" w:rsidRPr="005647EB" w14:paraId="500E88D9" w14:textId="77777777" w:rsidTr="002570E4">
        <w:trPr>
          <w:jc w:val="center"/>
        </w:trPr>
        <w:tc>
          <w:tcPr>
            <w:tcW w:w="4427" w:type="dxa"/>
            <w:tcBorders>
              <w:right w:val="single" w:sz="4" w:space="0" w:color="auto"/>
            </w:tcBorders>
          </w:tcPr>
          <w:p w14:paraId="75BA1CAF" w14:textId="270B7F92" w:rsidR="00123ECE" w:rsidRPr="005647EB" w:rsidRDefault="00123ECE"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FEB6B2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057B4BBB" w14:textId="77777777" w:rsidR="00123ECE" w:rsidRPr="005647EB" w:rsidRDefault="00123ECE" w:rsidP="002570E4">
            <w:pPr>
              <w:pStyle w:val="TAL"/>
              <w:keepNext w:val="0"/>
              <w:keepLines w:val="0"/>
            </w:pPr>
          </w:p>
        </w:tc>
        <w:tc>
          <w:tcPr>
            <w:tcW w:w="1133" w:type="dxa"/>
            <w:tcBorders>
              <w:left w:val="single" w:sz="4" w:space="0" w:color="auto"/>
            </w:tcBorders>
          </w:tcPr>
          <w:p w14:paraId="66150931" w14:textId="77777777" w:rsidR="00123ECE" w:rsidRPr="005647EB" w:rsidRDefault="00123ECE" w:rsidP="002570E4">
            <w:pPr>
              <w:pStyle w:val="TAL"/>
              <w:keepNext w:val="0"/>
              <w:keepLines w:val="0"/>
            </w:pPr>
          </w:p>
        </w:tc>
      </w:tr>
      <w:tr w:rsidR="00123ECE" w:rsidRPr="005647EB" w14:paraId="1A69BD1A" w14:textId="77777777" w:rsidTr="002570E4">
        <w:trPr>
          <w:jc w:val="center"/>
        </w:trPr>
        <w:tc>
          <w:tcPr>
            <w:tcW w:w="4427" w:type="dxa"/>
            <w:tcBorders>
              <w:right w:val="single" w:sz="4" w:space="0" w:color="auto"/>
            </w:tcBorders>
          </w:tcPr>
          <w:p w14:paraId="58A4C3D3" w14:textId="18273398"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43F94B12"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4DC1CE13" w14:textId="77777777" w:rsidR="00123ECE" w:rsidRPr="005647EB" w:rsidRDefault="00123ECE" w:rsidP="002570E4">
            <w:pPr>
              <w:pStyle w:val="TAL"/>
              <w:keepNext w:val="0"/>
              <w:keepLines w:val="0"/>
            </w:pPr>
          </w:p>
        </w:tc>
        <w:tc>
          <w:tcPr>
            <w:tcW w:w="1133" w:type="dxa"/>
            <w:tcBorders>
              <w:left w:val="single" w:sz="4" w:space="0" w:color="auto"/>
            </w:tcBorders>
          </w:tcPr>
          <w:p w14:paraId="1F0B9542" w14:textId="77777777" w:rsidR="00123ECE" w:rsidRPr="005647EB" w:rsidRDefault="00123ECE" w:rsidP="002570E4">
            <w:pPr>
              <w:pStyle w:val="TAL"/>
              <w:keepNext w:val="0"/>
              <w:keepLines w:val="0"/>
            </w:pPr>
          </w:p>
        </w:tc>
      </w:tr>
      <w:tr w:rsidR="00123ECE" w:rsidRPr="005647EB" w14:paraId="504D1C98" w14:textId="77777777" w:rsidTr="002570E4">
        <w:trPr>
          <w:jc w:val="center"/>
        </w:trPr>
        <w:tc>
          <w:tcPr>
            <w:tcW w:w="4427" w:type="dxa"/>
            <w:tcBorders>
              <w:right w:val="single" w:sz="4" w:space="0" w:color="auto"/>
            </w:tcBorders>
          </w:tcPr>
          <w:p w14:paraId="658843CB" w14:textId="4E29B6E2" w:rsidR="00123ECE" w:rsidRPr="005647EB" w:rsidRDefault="002570E4" w:rsidP="002570E4">
            <w:pPr>
              <w:pStyle w:val="TAL"/>
              <w:keepNext w:val="0"/>
              <w:keepLines w:val="0"/>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379DA92D"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366FE270" w14:textId="77777777" w:rsidR="00123ECE" w:rsidRPr="005647EB" w:rsidRDefault="00123ECE" w:rsidP="002570E4">
            <w:pPr>
              <w:pStyle w:val="TAL"/>
              <w:keepNext w:val="0"/>
              <w:keepLines w:val="0"/>
            </w:pPr>
          </w:p>
        </w:tc>
        <w:tc>
          <w:tcPr>
            <w:tcW w:w="1133" w:type="dxa"/>
            <w:tcBorders>
              <w:left w:val="single" w:sz="4" w:space="0" w:color="auto"/>
            </w:tcBorders>
          </w:tcPr>
          <w:p w14:paraId="7D4EBA46" w14:textId="77777777" w:rsidR="00123ECE" w:rsidRPr="005647EB" w:rsidRDefault="00123ECE" w:rsidP="002570E4">
            <w:pPr>
              <w:pStyle w:val="TAL"/>
              <w:keepNext w:val="0"/>
              <w:keepLines w:val="0"/>
            </w:pPr>
          </w:p>
        </w:tc>
      </w:tr>
      <w:tr w:rsidR="00123ECE" w:rsidRPr="005647EB" w14:paraId="7B659CCB" w14:textId="77777777" w:rsidTr="002570E4">
        <w:trPr>
          <w:jc w:val="center"/>
        </w:trPr>
        <w:tc>
          <w:tcPr>
            <w:tcW w:w="4427" w:type="dxa"/>
            <w:tcBorders>
              <w:right w:val="single" w:sz="4" w:space="0" w:color="auto"/>
            </w:tcBorders>
          </w:tcPr>
          <w:p w14:paraId="394ED527" w14:textId="10185878" w:rsidR="00123ECE" w:rsidRPr="005647EB" w:rsidRDefault="002570E4" w:rsidP="002570E4">
            <w:pPr>
              <w:pStyle w:val="TAL"/>
              <w:keepNext w:val="0"/>
              <w:keepLines w:val="0"/>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2053FC28"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50FD4CD8" w14:textId="77777777" w:rsidR="00123ECE" w:rsidRPr="005647EB" w:rsidRDefault="00123ECE" w:rsidP="002570E4">
            <w:pPr>
              <w:pStyle w:val="TAL"/>
              <w:keepNext w:val="0"/>
              <w:keepLines w:val="0"/>
            </w:pPr>
          </w:p>
        </w:tc>
        <w:tc>
          <w:tcPr>
            <w:tcW w:w="1133" w:type="dxa"/>
            <w:tcBorders>
              <w:left w:val="single" w:sz="4" w:space="0" w:color="auto"/>
            </w:tcBorders>
          </w:tcPr>
          <w:p w14:paraId="2079CACB" w14:textId="77777777" w:rsidR="00123ECE" w:rsidRPr="005647EB" w:rsidRDefault="00123ECE" w:rsidP="002570E4">
            <w:pPr>
              <w:pStyle w:val="TAL"/>
              <w:keepNext w:val="0"/>
              <w:keepLines w:val="0"/>
            </w:pPr>
          </w:p>
        </w:tc>
      </w:tr>
      <w:tr w:rsidR="00123ECE" w:rsidRPr="005647EB" w14:paraId="0C9140D4" w14:textId="77777777" w:rsidTr="002570E4">
        <w:trPr>
          <w:jc w:val="center"/>
        </w:trPr>
        <w:tc>
          <w:tcPr>
            <w:tcW w:w="4427" w:type="dxa"/>
            <w:tcBorders>
              <w:right w:val="single" w:sz="4" w:space="0" w:color="auto"/>
            </w:tcBorders>
          </w:tcPr>
          <w:p w14:paraId="043D09CA" w14:textId="796EA8E9" w:rsidR="00123ECE" w:rsidRPr="005647EB" w:rsidRDefault="002570E4" w:rsidP="002570E4">
            <w:pPr>
              <w:pStyle w:val="TAL"/>
              <w:keepNext w:val="0"/>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34AD4F8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7D15412" w14:textId="77777777" w:rsidR="00123ECE" w:rsidRPr="005647EB" w:rsidRDefault="00123ECE" w:rsidP="002570E4">
            <w:pPr>
              <w:pStyle w:val="TAL"/>
              <w:keepNext w:val="0"/>
              <w:keepLines w:val="0"/>
            </w:pPr>
          </w:p>
        </w:tc>
        <w:tc>
          <w:tcPr>
            <w:tcW w:w="1133" w:type="dxa"/>
            <w:tcBorders>
              <w:left w:val="single" w:sz="4" w:space="0" w:color="auto"/>
            </w:tcBorders>
          </w:tcPr>
          <w:p w14:paraId="349328CE" w14:textId="77777777" w:rsidR="00123ECE" w:rsidRPr="005647EB" w:rsidRDefault="00123ECE" w:rsidP="002570E4">
            <w:pPr>
              <w:pStyle w:val="TAL"/>
              <w:keepNext w:val="0"/>
              <w:keepLines w:val="0"/>
            </w:pPr>
          </w:p>
        </w:tc>
      </w:tr>
      <w:tr w:rsidR="00123ECE" w:rsidRPr="005647EB" w14:paraId="1EBC26B9" w14:textId="77777777" w:rsidTr="002570E4">
        <w:trPr>
          <w:jc w:val="center"/>
        </w:trPr>
        <w:tc>
          <w:tcPr>
            <w:tcW w:w="4427" w:type="dxa"/>
            <w:tcBorders>
              <w:right w:val="single" w:sz="4" w:space="0" w:color="auto"/>
            </w:tcBorders>
          </w:tcPr>
          <w:p w14:paraId="3B70BE43" w14:textId="6965EFD1"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6F3FE17C" w14:textId="60188893" w:rsidR="00123ECE" w:rsidRPr="005647EB" w:rsidRDefault="00123ECE" w:rsidP="002570E4">
            <w:pPr>
              <w:pStyle w:val="TAL"/>
              <w:keepNext w:val="0"/>
              <w:keepLines w:val="0"/>
            </w:pPr>
            <w:r w:rsidRPr="005647EB">
              <w:t>-</w:t>
            </w:r>
            <w:r w:rsidRPr="005647EB">
              <w:rPr>
                <w:lang w:eastAsia="zh-CN"/>
              </w:rPr>
              <w:t>12</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00BA4764" w14:textId="47D3D832" w:rsidR="00123ECE" w:rsidRPr="005647EB" w:rsidRDefault="00123ECE" w:rsidP="002570E4">
            <w:pPr>
              <w:pStyle w:val="TAL"/>
              <w:keepNext w:val="0"/>
              <w:keepLines w:val="0"/>
            </w:pPr>
            <w:r w:rsidRPr="005647EB">
              <w:t>-</w:t>
            </w:r>
            <w:r w:rsidRPr="005647EB">
              <w:rPr>
                <w:lang w:eastAsia="zh-CN"/>
              </w:rPr>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55165D4" w14:textId="77777777" w:rsidR="00123ECE" w:rsidRPr="005647EB" w:rsidRDefault="00123ECE" w:rsidP="002570E4">
            <w:pPr>
              <w:pStyle w:val="TAL"/>
              <w:keepNext w:val="0"/>
              <w:keepLines w:val="0"/>
            </w:pPr>
          </w:p>
        </w:tc>
      </w:tr>
      <w:tr w:rsidR="00123ECE" w:rsidRPr="005647EB" w14:paraId="4B4D71B1" w14:textId="77777777" w:rsidTr="002570E4">
        <w:trPr>
          <w:jc w:val="center"/>
        </w:trPr>
        <w:tc>
          <w:tcPr>
            <w:tcW w:w="4427" w:type="dxa"/>
            <w:tcBorders>
              <w:right w:val="single" w:sz="4" w:space="0" w:color="auto"/>
            </w:tcBorders>
          </w:tcPr>
          <w:p w14:paraId="332648BA" w14:textId="0CEC1794" w:rsidR="00123ECE" w:rsidRPr="005647EB" w:rsidRDefault="002570E4" w:rsidP="002570E4">
            <w:pPr>
              <w:pStyle w:val="TAL"/>
              <w:keepNext w:val="0"/>
              <w:keepLines w:val="0"/>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5EC0E6FD" w14:textId="77777777" w:rsidR="00123ECE" w:rsidRPr="005647EB" w:rsidRDefault="00123ECE" w:rsidP="002570E4">
            <w:pPr>
              <w:pStyle w:val="TAL"/>
              <w:keepNext w:val="0"/>
              <w:keepLines w:val="0"/>
            </w:pPr>
            <w:r w:rsidRPr="005647EB">
              <w:t>FALSE</w:t>
            </w:r>
          </w:p>
        </w:tc>
        <w:tc>
          <w:tcPr>
            <w:tcW w:w="1700" w:type="dxa"/>
            <w:tcBorders>
              <w:left w:val="single" w:sz="4" w:space="0" w:color="auto"/>
              <w:right w:val="single" w:sz="4" w:space="0" w:color="auto"/>
            </w:tcBorders>
          </w:tcPr>
          <w:p w14:paraId="296A712F" w14:textId="77777777" w:rsidR="00123ECE" w:rsidRPr="005647EB" w:rsidRDefault="00123ECE" w:rsidP="002570E4">
            <w:pPr>
              <w:pStyle w:val="TAL"/>
              <w:keepNext w:val="0"/>
              <w:keepLines w:val="0"/>
            </w:pPr>
          </w:p>
        </w:tc>
        <w:tc>
          <w:tcPr>
            <w:tcW w:w="1133" w:type="dxa"/>
            <w:tcBorders>
              <w:left w:val="single" w:sz="4" w:space="0" w:color="auto"/>
            </w:tcBorders>
          </w:tcPr>
          <w:p w14:paraId="7384DE34" w14:textId="77777777" w:rsidR="00123ECE" w:rsidRPr="005647EB" w:rsidRDefault="00123ECE" w:rsidP="002570E4">
            <w:pPr>
              <w:pStyle w:val="TAL"/>
              <w:keepNext w:val="0"/>
              <w:keepLines w:val="0"/>
            </w:pPr>
          </w:p>
        </w:tc>
      </w:tr>
      <w:tr w:rsidR="00123ECE" w:rsidRPr="005647EB" w14:paraId="0FCDEA80" w14:textId="77777777" w:rsidTr="002570E4">
        <w:trPr>
          <w:jc w:val="center"/>
        </w:trPr>
        <w:tc>
          <w:tcPr>
            <w:tcW w:w="4427" w:type="dxa"/>
            <w:tcBorders>
              <w:right w:val="single" w:sz="4" w:space="0" w:color="auto"/>
            </w:tcBorders>
          </w:tcPr>
          <w:p w14:paraId="750F766E" w14:textId="68DAEDAB"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6D3F3FB6"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2E7C1CBC" w14:textId="77777777" w:rsidR="00123ECE" w:rsidRPr="005647EB" w:rsidRDefault="00123ECE" w:rsidP="002570E4">
            <w:pPr>
              <w:pStyle w:val="TAL"/>
              <w:keepNext w:val="0"/>
              <w:keepLines w:val="0"/>
            </w:pPr>
          </w:p>
        </w:tc>
        <w:tc>
          <w:tcPr>
            <w:tcW w:w="1133" w:type="dxa"/>
            <w:tcBorders>
              <w:left w:val="single" w:sz="4" w:space="0" w:color="auto"/>
            </w:tcBorders>
          </w:tcPr>
          <w:p w14:paraId="6A671643" w14:textId="77777777" w:rsidR="00123ECE" w:rsidRPr="005647EB" w:rsidRDefault="00123ECE" w:rsidP="002570E4">
            <w:pPr>
              <w:pStyle w:val="TAL"/>
              <w:keepNext w:val="0"/>
              <w:keepLines w:val="0"/>
            </w:pPr>
          </w:p>
        </w:tc>
      </w:tr>
      <w:tr w:rsidR="00123ECE" w:rsidRPr="005647EB" w14:paraId="7EAB245A" w14:textId="77777777" w:rsidTr="002570E4">
        <w:trPr>
          <w:jc w:val="center"/>
        </w:trPr>
        <w:tc>
          <w:tcPr>
            <w:tcW w:w="4427" w:type="dxa"/>
            <w:tcBorders>
              <w:right w:val="single" w:sz="4" w:space="0" w:color="auto"/>
            </w:tcBorders>
          </w:tcPr>
          <w:p w14:paraId="69A9E206" w14:textId="2D2CF6E6"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355102D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FE75D01" w14:textId="77777777" w:rsidR="00123ECE" w:rsidRPr="005647EB" w:rsidRDefault="00123ECE" w:rsidP="002570E4">
            <w:pPr>
              <w:pStyle w:val="TAL"/>
              <w:keepNext w:val="0"/>
              <w:keepLines w:val="0"/>
            </w:pPr>
          </w:p>
        </w:tc>
        <w:tc>
          <w:tcPr>
            <w:tcW w:w="1133" w:type="dxa"/>
            <w:tcBorders>
              <w:left w:val="single" w:sz="4" w:space="0" w:color="auto"/>
            </w:tcBorders>
          </w:tcPr>
          <w:p w14:paraId="69E7DA35" w14:textId="77777777" w:rsidR="00123ECE" w:rsidRPr="005647EB" w:rsidRDefault="00123ECE" w:rsidP="002570E4">
            <w:pPr>
              <w:pStyle w:val="TAL"/>
              <w:keepNext w:val="0"/>
              <w:keepLines w:val="0"/>
            </w:pPr>
          </w:p>
        </w:tc>
      </w:tr>
      <w:tr w:rsidR="00123ECE" w:rsidRPr="005647EB" w14:paraId="09BF779C" w14:textId="77777777" w:rsidTr="002570E4">
        <w:trPr>
          <w:jc w:val="center"/>
        </w:trPr>
        <w:tc>
          <w:tcPr>
            <w:tcW w:w="4427" w:type="dxa"/>
            <w:tcBorders>
              <w:right w:val="single" w:sz="4" w:space="0" w:color="auto"/>
            </w:tcBorders>
          </w:tcPr>
          <w:p w14:paraId="069E8FA1" w14:textId="61A6C616" w:rsidR="00123ECE" w:rsidRPr="005647EB" w:rsidRDefault="002570E4" w:rsidP="002570E4">
            <w:pPr>
              <w:pStyle w:val="TAL"/>
              <w:keepNext w:val="0"/>
              <w:keepLines w:val="0"/>
            </w:pPr>
            <w:r w:rsidRPr="005647EB">
              <w:t xml:space="preserve">    </w:t>
            </w:r>
            <w:r w:rsidR="00123ECE" w:rsidRPr="005647EB">
              <w:t>hysteresis</w:t>
            </w:r>
          </w:p>
        </w:tc>
        <w:tc>
          <w:tcPr>
            <w:tcW w:w="2267" w:type="dxa"/>
            <w:tcBorders>
              <w:left w:val="single" w:sz="4" w:space="0" w:color="auto"/>
              <w:right w:val="single" w:sz="4" w:space="0" w:color="auto"/>
            </w:tcBorders>
          </w:tcPr>
          <w:p w14:paraId="0BF8BB94" w14:textId="67D9D96A"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6040D70F" w14:textId="747BB742" w:rsidR="00123ECE" w:rsidRPr="005647EB" w:rsidRDefault="00123EC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287406E" w14:textId="77777777" w:rsidR="00123ECE" w:rsidRPr="005647EB" w:rsidRDefault="00123ECE" w:rsidP="002570E4">
            <w:pPr>
              <w:pStyle w:val="TAL"/>
              <w:keepNext w:val="0"/>
              <w:keepLines w:val="0"/>
            </w:pPr>
          </w:p>
        </w:tc>
      </w:tr>
      <w:tr w:rsidR="00123ECE" w:rsidRPr="005647EB" w14:paraId="7B16DC7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15C3F44" w14:textId="77D3D0C9"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1AF3D1E5" w14:textId="44573BDC"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16C80EE4"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3F00C5C" w14:textId="77777777" w:rsidR="00123ECE" w:rsidRPr="005647EB" w:rsidRDefault="00123ECE" w:rsidP="002570E4">
            <w:pPr>
              <w:pStyle w:val="TAH"/>
              <w:keepNext w:val="0"/>
              <w:keepLines w:val="0"/>
              <w:jc w:val="left"/>
              <w:rPr>
                <w:b w:val="0"/>
              </w:rPr>
            </w:pPr>
          </w:p>
        </w:tc>
      </w:tr>
      <w:tr w:rsidR="00123ECE" w:rsidRPr="005647EB" w14:paraId="04E4D5D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715BB05" w14:textId="4351BFC8"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57B4825C"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42F9F191"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9B521F8" w14:textId="77777777" w:rsidR="00123ECE" w:rsidRPr="005647EB" w:rsidRDefault="00123ECE" w:rsidP="002570E4">
            <w:pPr>
              <w:pStyle w:val="TAH"/>
              <w:keepNext w:val="0"/>
              <w:keepLines w:val="0"/>
              <w:jc w:val="left"/>
              <w:rPr>
                <w:b w:val="0"/>
              </w:rPr>
            </w:pPr>
          </w:p>
        </w:tc>
      </w:tr>
      <w:tr w:rsidR="00123ECE" w:rsidRPr="005647EB" w14:paraId="45D1EEE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9ECCCDB" w14:textId="2718B216"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6C7BE464"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7F5D3AD"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CC67DB8" w14:textId="77777777" w:rsidR="00123ECE" w:rsidRPr="005647EB" w:rsidRDefault="00123ECE" w:rsidP="002570E4">
            <w:pPr>
              <w:pStyle w:val="TAH"/>
              <w:keepNext w:val="0"/>
              <w:keepLines w:val="0"/>
              <w:jc w:val="left"/>
              <w:rPr>
                <w:b w:val="0"/>
              </w:rPr>
            </w:pPr>
          </w:p>
        </w:tc>
      </w:tr>
      <w:tr w:rsidR="004A3C89" w:rsidRPr="005647EB" w14:paraId="141B5F7D"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1C820AA" w14:textId="77777777" w:rsidR="004A3C89" w:rsidRPr="005647EB" w:rsidRDefault="004A3C89" w:rsidP="002570E4">
            <w:pPr>
              <w:pStyle w:val="TAH"/>
              <w:keepNext w:val="0"/>
              <w:keepLines w:val="0"/>
              <w:jc w:val="left"/>
              <w:rPr>
                <w:b w:val="0"/>
              </w:rPr>
            </w:pPr>
            <w:r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599EB6F" w14:textId="77777777" w:rsidR="004A3C89" w:rsidRPr="005647EB" w:rsidRDefault="004A3C89"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4CE9B45A" w14:textId="77777777" w:rsidR="004A3C89" w:rsidRPr="005647EB" w:rsidRDefault="004A3C89"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CB8AEEC" w14:textId="77777777" w:rsidR="004A3C89" w:rsidRPr="005647EB" w:rsidRDefault="004A3C89" w:rsidP="002570E4">
            <w:pPr>
              <w:pStyle w:val="TAH"/>
              <w:keepNext w:val="0"/>
              <w:keepLines w:val="0"/>
              <w:jc w:val="left"/>
              <w:rPr>
                <w:b w:val="0"/>
              </w:rPr>
            </w:pPr>
          </w:p>
        </w:tc>
      </w:tr>
    </w:tbl>
    <w:p w14:paraId="792B0A62" w14:textId="77777777" w:rsidR="00123ECE" w:rsidRPr="005647EB" w:rsidRDefault="00123ECE" w:rsidP="002570E4">
      <w:pPr>
        <w:rPr>
          <w:lang w:eastAsia="zh-CN"/>
        </w:rPr>
      </w:pPr>
    </w:p>
    <w:p w14:paraId="033A58DA" w14:textId="77777777" w:rsidR="00123ECE" w:rsidRPr="005647EB" w:rsidRDefault="00123ECE" w:rsidP="002570E4">
      <w:pPr>
        <w:pStyle w:val="TH"/>
        <w:keepNext w:val="0"/>
        <w:keepLines w:val="0"/>
        <w:rPr>
          <w:lang w:eastAsia="zh-CN"/>
        </w:rPr>
      </w:pPr>
      <w:r w:rsidRPr="005647EB">
        <w:t>Table 8.4.5.4.3-</w:t>
      </w:r>
      <w:r w:rsidRPr="005647EB">
        <w:rPr>
          <w:lang w:eastAsia="zh-CN"/>
        </w:rPr>
        <w:t>7</w:t>
      </w:r>
      <w:r w:rsidRPr="005647EB">
        <w:t xml:space="preserve">: </w:t>
      </w:r>
      <w:r w:rsidRPr="005647EB">
        <w:rPr>
          <w:i/>
        </w:rPr>
        <w:t>MeasResults</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79939F35" w14:textId="77777777" w:rsidTr="002570E4">
        <w:trPr>
          <w:cantSplit/>
          <w:jc w:val="center"/>
        </w:trPr>
        <w:tc>
          <w:tcPr>
            <w:tcW w:w="9536" w:type="dxa"/>
            <w:gridSpan w:val="4"/>
          </w:tcPr>
          <w:p w14:paraId="706F516C" w14:textId="4DFA903C"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4A3C89" w:rsidRPr="005647EB">
              <w:rPr>
                <w:rFonts w:eastAsia="MS Mincho"/>
                <w:lang w:eastAsia="ja-JP"/>
              </w:rPr>
              <w:t>[5]</w:t>
            </w:r>
            <w:r w:rsidR="002570E4" w:rsidRPr="005647EB">
              <w:t xml:space="preserve"> </w:t>
            </w:r>
            <w:r w:rsidRPr="005647EB">
              <w:t>clause</w:t>
            </w:r>
            <w:r w:rsidR="002570E4" w:rsidRPr="005647EB">
              <w:t xml:space="preserve"> </w:t>
            </w:r>
            <w:r w:rsidRPr="005647EB">
              <w:t>6.3.5</w:t>
            </w:r>
          </w:p>
        </w:tc>
      </w:tr>
      <w:tr w:rsidR="00123ECE" w:rsidRPr="005647EB" w14:paraId="099D2216" w14:textId="77777777" w:rsidTr="002570E4">
        <w:trPr>
          <w:jc w:val="center"/>
        </w:trPr>
        <w:tc>
          <w:tcPr>
            <w:tcW w:w="4436" w:type="dxa"/>
          </w:tcPr>
          <w:p w14:paraId="2F4FB8A7" w14:textId="4F8C024E"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06BB703" w14:textId="77777777" w:rsidR="00123ECE" w:rsidRPr="005647EB" w:rsidRDefault="00123ECE" w:rsidP="002570E4">
            <w:pPr>
              <w:pStyle w:val="TAH"/>
              <w:keepNext w:val="0"/>
              <w:keepLines w:val="0"/>
            </w:pPr>
            <w:r w:rsidRPr="005647EB">
              <w:t>Value/remark</w:t>
            </w:r>
          </w:p>
        </w:tc>
        <w:tc>
          <w:tcPr>
            <w:tcW w:w="1700" w:type="dxa"/>
          </w:tcPr>
          <w:p w14:paraId="5F58A77C" w14:textId="77777777" w:rsidR="00123ECE" w:rsidRPr="005647EB" w:rsidRDefault="00123ECE" w:rsidP="002570E4">
            <w:pPr>
              <w:pStyle w:val="TAH"/>
              <w:keepNext w:val="0"/>
              <w:keepLines w:val="0"/>
            </w:pPr>
            <w:r w:rsidRPr="005647EB">
              <w:t>Comment</w:t>
            </w:r>
          </w:p>
        </w:tc>
        <w:tc>
          <w:tcPr>
            <w:tcW w:w="1133" w:type="dxa"/>
          </w:tcPr>
          <w:p w14:paraId="671E1F21" w14:textId="77777777" w:rsidR="00123ECE" w:rsidRPr="005647EB" w:rsidRDefault="00123ECE" w:rsidP="002570E4">
            <w:pPr>
              <w:pStyle w:val="TAH"/>
              <w:keepNext w:val="0"/>
              <w:keepLines w:val="0"/>
            </w:pPr>
            <w:r w:rsidRPr="005647EB">
              <w:t>Condition</w:t>
            </w:r>
          </w:p>
        </w:tc>
      </w:tr>
      <w:tr w:rsidR="00123ECE" w:rsidRPr="005647EB" w14:paraId="0DF45E03" w14:textId="77777777" w:rsidTr="002570E4">
        <w:trPr>
          <w:jc w:val="center"/>
        </w:trPr>
        <w:tc>
          <w:tcPr>
            <w:tcW w:w="4436" w:type="dxa"/>
          </w:tcPr>
          <w:p w14:paraId="6C316B73" w14:textId="010D4D1B"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3EF4033A" w14:textId="77777777" w:rsidR="00123ECE" w:rsidRPr="005647EB" w:rsidRDefault="00123ECE" w:rsidP="002570E4">
            <w:pPr>
              <w:pStyle w:val="TAL"/>
              <w:keepNext w:val="0"/>
              <w:keepLines w:val="0"/>
            </w:pPr>
          </w:p>
        </w:tc>
        <w:tc>
          <w:tcPr>
            <w:tcW w:w="1700" w:type="dxa"/>
          </w:tcPr>
          <w:p w14:paraId="322CAA01" w14:textId="77777777" w:rsidR="00123ECE" w:rsidRPr="005647EB" w:rsidRDefault="00123ECE" w:rsidP="002570E4">
            <w:pPr>
              <w:pStyle w:val="TAL"/>
              <w:keepNext w:val="0"/>
              <w:keepLines w:val="0"/>
            </w:pPr>
          </w:p>
        </w:tc>
        <w:tc>
          <w:tcPr>
            <w:tcW w:w="1133" w:type="dxa"/>
          </w:tcPr>
          <w:p w14:paraId="7682AB59" w14:textId="77777777" w:rsidR="00123ECE" w:rsidRPr="005647EB" w:rsidRDefault="00123ECE" w:rsidP="002570E4">
            <w:pPr>
              <w:pStyle w:val="TAL"/>
              <w:keepNext w:val="0"/>
              <w:keepLines w:val="0"/>
            </w:pPr>
          </w:p>
        </w:tc>
      </w:tr>
      <w:tr w:rsidR="00123ECE" w:rsidRPr="005647EB" w14:paraId="344E2796" w14:textId="77777777" w:rsidTr="002570E4">
        <w:trPr>
          <w:jc w:val="center"/>
        </w:trPr>
        <w:tc>
          <w:tcPr>
            <w:tcW w:w="4436" w:type="dxa"/>
          </w:tcPr>
          <w:p w14:paraId="72C7431F" w14:textId="64E39685" w:rsidR="00123ECE" w:rsidRPr="005647EB" w:rsidRDefault="002570E4" w:rsidP="002570E4">
            <w:pPr>
              <w:pStyle w:val="TAL"/>
              <w:keepNext w:val="0"/>
              <w:keepLines w:val="0"/>
            </w:pPr>
            <w:r w:rsidRPr="005647EB">
              <w:t xml:space="preserve">   </w:t>
            </w:r>
            <w:r w:rsidR="00123ECE" w:rsidRPr="005647EB">
              <w:t>measId</w:t>
            </w:r>
          </w:p>
        </w:tc>
        <w:tc>
          <w:tcPr>
            <w:tcW w:w="2267" w:type="dxa"/>
          </w:tcPr>
          <w:p w14:paraId="6166F8A4" w14:textId="77777777" w:rsidR="00123ECE" w:rsidRPr="005647EB" w:rsidRDefault="00123ECE" w:rsidP="002570E4">
            <w:pPr>
              <w:pStyle w:val="TAL"/>
              <w:keepNext w:val="0"/>
              <w:keepLines w:val="0"/>
            </w:pPr>
            <w:r w:rsidRPr="005647EB">
              <w:t>1</w:t>
            </w:r>
          </w:p>
        </w:tc>
        <w:tc>
          <w:tcPr>
            <w:tcW w:w="1700" w:type="dxa"/>
          </w:tcPr>
          <w:p w14:paraId="465D997F" w14:textId="2D44F81F"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0FD688E3" w14:textId="77777777" w:rsidR="00123ECE" w:rsidRPr="005647EB" w:rsidRDefault="00123ECE" w:rsidP="002570E4">
            <w:pPr>
              <w:pStyle w:val="TAL"/>
              <w:keepNext w:val="0"/>
              <w:keepLines w:val="0"/>
            </w:pPr>
          </w:p>
        </w:tc>
      </w:tr>
      <w:tr w:rsidR="00123ECE" w:rsidRPr="005647EB" w14:paraId="68B12B93" w14:textId="77777777" w:rsidTr="002570E4">
        <w:trPr>
          <w:jc w:val="center"/>
        </w:trPr>
        <w:tc>
          <w:tcPr>
            <w:tcW w:w="4436" w:type="dxa"/>
          </w:tcPr>
          <w:p w14:paraId="35516508" w14:textId="0C068934" w:rsidR="00123ECE" w:rsidRPr="005647EB" w:rsidRDefault="002570E4" w:rsidP="002570E4">
            <w:pPr>
              <w:pStyle w:val="TAL"/>
              <w:keepNext w:val="0"/>
              <w:keepLines w:val="0"/>
            </w:pPr>
            <w:r w:rsidRPr="005647EB">
              <w:t xml:space="preserve">   </w:t>
            </w:r>
            <w:r w:rsidR="00123ECE" w:rsidRPr="005647EB">
              <w:t>measResultServ</w:t>
            </w:r>
            <w:r w:rsidR="00123ECE" w:rsidRPr="005647EB">
              <w:rPr>
                <w:lang w:eastAsia="zh-CN"/>
              </w:rPr>
              <w:t>Cell</w:t>
            </w:r>
            <w:r w:rsidRPr="005647EB">
              <w:t xml:space="preserve"> </w:t>
            </w:r>
            <w:r w:rsidR="00123ECE" w:rsidRPr="005647EB">
              <w:t>SEQUENCE</w:t>
            </w:r>
            <w:r w:rsidRPr="005647EB">
              <w:t xml:space="preserve"> </w:t>
            </w:r>
            <w:r w:rsidR="00123ECE" w:rsidRPr="005647EB">
              <w:t>{</w:t>
            </w:r>
          </w:p>
        </w:tc>
        <w:tc>
          <w:tcPr>
            <w:tcW w:w="2267" w:type="dxa"/>
          </w:tcPr>
          <w:p w14:paraId="0E9DBEF3" w14:textId="77777777" w:rsidR="00123ECE" w:rsidRPr="005647EB" w:rsidRDefault="00123ECE" w:rsidP="002570E4">
            <w:pPr>
              <w:pStyle w:val="TAL"/>
              <w:keepNext w:val="0"/>
              <w:keepLines w:val="0"/>
            </w:pPr>
          </w:p>
        </w:tc>
        <w:tc>
          <w:tcPr>
            <w:tcW w:w="1700" w:type="dxa"/>
          </w:tcPr>
          <w:p w14:paraId="54B317FD" w14:textId="77777777" w:rsidR="00123ECE" w:rsidRPr="005647EB" w:rsidRDefault="00123ECE" w:rsidP="002570E4">
            <w:pPr>
              <w:pStyle w:val="TAL"/>
              <w:keepNext w:val="0"/>
              <w:keepLines w:val="0"/>
            </w:pPr>
          </w:p>
        </w:tc>
        <w:tc>
          <w:tcPr>
            <w:tcW w:w="1133" w:type="dxa"/>
          </w:tcPr>
          <w:p w14:paraId="75AC2916" w14:textId="77777777" w:rsidR="00123ECE" w:rsidRPr="005647EB" w:rsidRDefault="00123ECE" w:rsidP="002570E4">
            <w:pPr>
              <w:pStyle w:val="TAL"/>
              <w:keepNext w:val="0"/>
              <w:keepLines w:val="0"/>
            </w:pPr>
          </w:p>
        </w:tc>
      </w:tr>
      <w:tr w:rsidR="00123ECE" w:rsidRPr="005647EB" w14:paraId="321A7218" w14:textId="77777777" w:rsidTr="002570E4">
        <w:trPr>
          <w:jc w:val="center"/>
        </w:trPr>
        <w:tc>
          <w:tcPr>
            <w:tcW w:w="4436" w:type="dxa"/>
          </w:tcPr>
          <w:p w14:paraId="6FE18688" w14:textId="68731C2D"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39F31155" w14:textId="77777777" w:rsidR="00123ECE" w:rsidRPr="005647EB" w:rsidRDefault="00123ECE" w:rsidP="002570E4">
            <w:pPr>
              <w:pStyle w:val="TAL"/>
              <w:keepNext w:val="0"/>
              <w:keepLines w:val="0"/>
            </w:pPr>
          </w:p>
        </w:tc>
        <w:tc>
          <w:tcPr>
            <w:tcW w:w="1700" w:type="dxa"/>
          </w:tcPr>
          <w:p w14:paraId="3CECC285" w14:textId="0E4683B5"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1EF3D95" w14:textId="77777777" w:rsidR="00123ECE" w:rsidRPr="005647EB" w:rsidRDefault="00123ECE" w:rsidP="002570E4">
            <w:pPr>
              <w:pStyle w:val="TAL"/>
              <w:keepNext w:val="0"/>
              <w:keepLines w:val="0"/>
            </w:pPr>
          </w:p>
        </w:tc>
      </w:tr>
      <w:tr w:rsidR="00123ECE" w:rsidRPr="005647EB" w14:paraId="0CC734BC" w14:textId="77777777" w:rsidTr="002570E4">
        <w:trPr>
          <w:jc w:val="center"/>
        </w:trPr>
        <w:tc>
          <w:tcPr>
            <w:tcW w:w="4436" w:type="dxa"/>
          </w:tcPr>
          <w:p w14:paraId="3B97CAF3" w14:textId="4FE0A8F3"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4951AA03" w14:textId="77777777" w:rsidR="00123ECE" w:rsidRPr="005647EB" w:rsidRDefault="00123ECE" w:rsidP="002570E4">
            <w:pPr>
              <w:pStyle w:val="TAL"/>
              <w:keepNext w:val="0"/>
              <w:keepLines w:val="0"/>
            </w:pPr>
          </w:p>
        </w:tc>
        <w:tc>
          <w:tcPr>
            <w:tcW w:w="1700" w:type="dxa"/>
          </w:tcPr>
          <w:p w14:paraId="5CF417D8" w14:textId="2FDBC9D7"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B43A2BF" w14:textId="77777777" w:rsidR="00123ECE" w:rsidRPr="005647EB" w:rsidRDefault="00123ECE" w:rsidP="002570E4">
            <w:pPr>
              <w:pStyle w:val="TAL"/>
              <w:keepNext w:val="0"/>
              <w:keepLines w:val="0"/>
            </w:pPr>
          </w:p>
        </w:tc>
      </w:tr>
      <w:tr w:rsidR="00123ECE" w:rsidRPr="005647EB" w14:paraId="43DD1AA6" w14:textId="77777777" w:rsidTr="002570E4">
        <w:trPr>
          <w:jc w:val="center"/>
        </w:trPr>
        <w:tc>
          <w:tcPr>
            <w:tcW w:w="4436" w:type="dxa"/>
          </w:tcPr>
          <w:p w14:paraId="513EBE61" w14:textId="7AE97294" w:rsidR="00123ECE" w:rsidRPr="005647EB" w:rsidRDefault="002570E4" w:rsidP="002570E4">
            <w:pPr>
              <w:pStyle w:val="TAL"/>
              <w:keepNext w:val="0"/>
              <w:keepLines w:val="0"/>
            </w:pPr>
            <w:r w:rsidRPr="005647EB">
              <w:t xml:space="preserve">   </w:t>
            </w:r>
            <w:r w:rsidR="00123ECE" w:rsidRPr="005647EB">
              <w:t>}</w:t>
            </w:r>
          </w:p>
        </w:tc>
        <w:tc>
          <w:tcPr>
            <w:tcW w:w="2267" w:type="dxa"/>
          </w:tcPr>
          <w:p w14:paraId="6F1A5DE9" w14:textId="77777777" w:rsidR="00123ECE" w:rsidRPr="005647EB" w:rsidRDefault="00123ECE" w:rsidP="002570E4">
            <w:pPr>
              <w:pStyle w:val="TAL"/>
              <w:keepNext w:val="0"/>
              <w:keepLines w:val="0"/>
            </w:pPr>
          </w:p>
        </w:tc>
        <w:tc>
          <w:tcPr>
            <w:tcW w:w="1700" w:type="dxa"/>
          </w:tcPr>
          <w:p w14:paraId="6191A935" w14:textId="77777777" w:rsidR="00123ECE" w:rsidRPr="005647EB" w:rsidRDefault="00123ECE" w:rsidP="002570E4">
            <w:pPr>
              <w:pStyle w:val="TAL"/>
              <w:keepNext w:val="0"/>
              <w:keepLines w:val="0"/>
            </w:pPr>
          </w:p>
        </w:tc>
        <w:tc>
          <w:tcPr>
            <w:tcW w:w="1133" w:type="dxa"/>
          </w:tcPr>
          <w:p w14:paraId="2C152FF2" w14:textId="77777777" w:rsidR="00123ECE" w:rsidRPr="005647EB" w:rsidRDefault="00123ECE" w:rsidP="002570E4">
            <w:pPr>
              <w:pStyle w:val="TAL"/>
              <w:keepNext w:val="0"/>
              <w:keepLines w:val="0"/>
            </w:pPr>
          </w:p>
        </w:tc>
      </w:tr>
      <w:tr w:rsidR="00123ECE" w:rsidRPr="005647EB" w14:paraId="57499A26" w14:textId="77777777" w:rsidTr="002570E4">
        <w:trPr>
          <w:jc w:val="center"/>
        </w:trPr>
        <w:tc>
          <w:tcPr>
            <w:tcW w:w="4436" w:type="dxa"/>
          </w:tcPr>
          <w:p w14:paraId="145433F0" w14:textId="56970608"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7D594BA9" w14:textId="77777777" w:rsidR="00123ECE" w:rsidRPr="005647EB" w:rsidRDefault="00123ECE" w:rsidP="002570E4">
            <w:pPr>
              <w:pStyle w:val="TAL"/>
              <w:keepNext w:val="0"/>
              <w:keepLines w:val="0"/>
            </w:pPr>
          </w:p>
        </w:tc>
        <w:tc>
          <w:tcPr>
            <w:tcW w:w="1700" w:type="dxa"/>
          </w:tcPr>
          <w:p w14:paraId="65B88B8D" w14:textId="77777777" w:rsidR="00123ECE" w:rsidRPr="005647EB" w:rsidRDefault="00123ECE" w:rsidP="002570E4">
            <w:pPr>
              <w:pStyle w:val="TAL"/>
              <w:keepNext w:val="0"/>
              <w:keepLines w:val="0"/>
            </w:pPr>
          </w:p>
        </w:tc>
        <w:tc>
          <w:tcPr>
            <w:tcW w:w="1133" w:type="dxa"/>
          </w:tcPr>
          <w:p w14:paraId="73CE957C" w14:textId="77777777" w:rsidR="00123ECE" w:rsidRPr="005647EB" w:rsidRDefault="00123ECE" w:rsidP="002570E4">
            <w:pPr>
              <w:pStyle w:val="TAL"/>
              <w:keepNext w:val="0"/>
              <w:keepLines w:val="0"/>
            </w:pPr>
          </w:p>
        </w:tc>
      </w:tr>
      <w:tr w:rsidR="00123ECE" w:rsidRPr="005647EB" w14:paraId="60278C36" w14:textId="77777777" w:rsidTr="002570E4">
        <w:trPr>
          <w:jc w:val="center"/>
        </w:trPr>
        <w:tc>
          <w:tcPr>
            <w:tcW w:w="4436" w:type="dxa"/>
          </w:tcPr>
          <w:p w14:paraId="3DAB976B" w14:textId="1111B2E6"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7ADCC81F" w14:textId="77777777" w:rsidR="00123ECE" w:rsidRPr="005647EB" w:rsidRDefault="00123ECE" w:rsidP="002570E4">
            <w:pPr>
              <w:pStyle w:val="TAL"/>
              <w:keepNext w:val="0"/>
              <w:keepLines w:val="0"/>
            </w:pPr>
            <w:r w:rsidRPr="005647EB">
              <w:t>MeasResultListEUTRA</w:t>
            </w:r>
          </w:p>
        </w:tc>
        <w:tc>
          <w:tcPr>
            <w:tcW w:w="1700" w:type="dxa"/>
          </w:tcPr>
          <w:p w14:paraId="02F64ED1" w14:textId="77777777" w:rsidR="00123ECE" w:rsidRPr="005647EB" w:rsidRDefault="00123ECE" w:rsidP="002570E4">
            <w:pPr>
              <w:pStyle w:val="TAL"/>
              <w:keepNext w:val="0"/>
              <w:keepLines w:val="0"/>
            </w:pPr>
          </w:p>
        </w:tc>
        <w:tc>
          <w:tcPr>
            <w:tcW w:w="1133" w:type="dxa"/>
          </w:tcPr>
          <w:p w14:paraId="3E3A5DA6" w14:textId="77777777" w:rsidR="00123ECE" w:rsidRPr="005647EB" w:rsidRDefault="00123ECE" w:rsidP="002570E4">
            <w:pPr>
              <w:pStyle w:val="TAL"/>
              <w:keepNext w:val="0"/>
              <w:keepLines w:val="0"/>
            </w:pPr>
          </w:p>
        </w:tc>
      </w:tr>
      <w:tr w:rsidR="00123ECE" w:rsidRPr="005647EB" w14:paraId="199D7039" w14:textId="77777777" w:rsidTr="002570E4">
        <w:trPr>
          <w:jc w:val="center"/>
        </w:trPr>
        <w:tc>
          <w:tcPr>
            <w:tcW w:w="4436" w:type="dxa"/>
          </w:tcPr>
          <w:p w14:paraId="683ADB77" w14:textId="4AC58770" w:rsidR="00123ECE" w:rsidRPr="005647EB" w:rsidRDefault="002570E4" w:rsidP="002570E4">
            <w:pPr>
              <w:pStyle w:val="TAL"/>
              <w:keepNext w:val="0"/>
              <w:keepLines w:val="0"/>
            </w:pPr>
            <w:r w:rsidRPr="005647EB">
              <w:t xml:space="preserve">   </w:t>
            </w:r>
            <w:r w:rsidR="00123ECE" w:rsidRPr="005647EB">
              <w:t>}</w:t>
            </w:r>
          </w:p>
        </w:tc>
        <w:tc>
          <w:tcPr>
            <w:tcW w:w="2267" w:type="dxa"/>
          </w:tcPr>
          <w:p w14:paraId="35025AFE" w14:textId="77777777" w:rsidR="00123ECE" w:rsidRPr="005647EB" w:rsidRDefault="00123ECE" w:rsidP="002570E4">
            <w:pPr>
              <w:pStyle w:val="TAL"/>
              <w:keepNext w:val="0"/>
              <w:keepLines w:val="0"/>
            </w:pPr>
          </w:p>
        </w:tc>
        <w:tc>
          <w:tcPr>
            <w:tcW w:w="1700" w:type="dxa"/>
          </w:tcPr>
          <w:p w14:paraId="3669984B" w14:textId="77777777" w:rsidR="00123ECE" w:rsidRPr="005647EB" w:rsidRDefault="00123ECE" w:rsidP="002570E4">
            <w:pPr>
              <w:pStyle w:val="TAL"/>
              <w:keepNext w:val="0"/>
              <w:keepLines w:val="0"/>
            </w:pPr>
          </w:p>
        </w:tc>
        <w:tc>
          <w:tcPr>
            <w:tcW w:w="1133" w:type="dxa"/>
          </w:tcPr>
          <w:p w14:paraId="0C043CCE" w14:textId="77777777" w:rsidR="00123ECE" w:rsidRPr="005647EB" w:rsidRDefault="00123ECE" w:rsidP="002570E4">
            <w:pPr>
              <w:pStyle w:val="TAL"/>
              <w:keepNext w:val="0"/>
              <w:keepLines w:val="0"/>
            </w:pPr>
          </w:p>
        </w:tc>
      </w:tr>
      <w:tr w:rsidR="00123ECE" w:rsidRPr="005647EB" w14:paraId="272792B6" w14:textId="77777777" w:rsidTr="002570E4">
        <w:trPr>
          <w:jc w:val="center"/>
        </w:trPr>
        <w:tc>
          <w:tcPr>
            <w:tcW w:w="4436" w:type="dxa"/>
          </w:tcPr>
          <w:p w14:paraId="47E6F5D3" w14:textId="77777777" w:rsidR="00123ECE" w:rsidRPr="005647EB" w:rsidRDefault="00123ECE" w:rsidP="002570E4">
            <w:pPr>
              <w:pStyle w:val="TAL"/>
              <w:keepNext w:val="0"/>
              <w:keepLines w:val="0"/>
            </w:pPr>
            <w:r w:rsidRPr="005647EB">
              <w:t>}</w:t>
            </w:r>
          </w:p>
        </w:tc>
        <w:tc>
          <w:tcPr>
            <w:tcW w:w="2267" w:type="dxa"/>
          </w:tcPr>
          <w:p w14:paraId="0271858F" w14:textId="77777777" w:rsidR="00123ECE" w:rsidRPr="005647EB" w:rsidRDefault="00123ECE" w:rsidP="002570E4">
            <w:pPr>
              <w:pStyle w:val="TAL"/>
              <w:keepNext w:val="0"/>
              <w:keepLines w:val="0"/>
            </w:pPr>
          </w:p>
        </w:tc>
        <w:tc>
          <w:tcPr>
            <w:tcW w:w="1700" w:type="dxa"/>
          </w:tcPr>
          <w:p w14:paraId="581D739F" w14:textId="77777777" w:rsidR="00123ECE" w:rsidRPr="005647EB" w:rsidRDefault="00123ECE" w:rsidP="002570E4">
            <w:pPr>
              <w:pStyle w:val="TAL"/>
              <w:keepNext w:val="0"/>
              <w:keepLines w:val="0"/>
            </w:pPr>
          </w:p>
        </w:tc>
        <w:tc>
          <w:tcPr>
            <w:tcW w:w="1133" w:type="dxa"/>
          </w:tcPr>
          <w:p w14:paraId="7CE98F33" w14:textId="77777777" w:rsidR="00123ECE" w:rsidRPr="005647EB" w:rsidRDefault="00123ECE" w:rsidP="002570E4">
            <w:pPr>
              <w:pStyle w:val="TAL"/>
              <w:keepNext w:val="0"/>
              <w:keepLines w:val="0"/>
            </w:pPr>
          </w:p>
        </w:tc>
      </w:tr>
    </w:tbl>
    <w:p w14:paraId="34341B45" w14:textId="77777777" w:rsidR="00123ECE" w:rsidRPr="005647EB" w:rsidRDefault="00123ECE" w:rsidP="002570E4"/>
    <w:p w14:paraId="4E070706" w14:textId="77777777" w:rsidR="00123ECE" w:rsidRPr="005647EB" w:rsidRDefault="00123ECE" w:rsidP="00EC0475">
      <w:pPr>
        <w:pStyle w:val="TH"/>
      </w:pPr>
      <w:r w:rsidRPr="005647EB">
        <w:t>Table 8.4.5.4.3-</w:t>
      </w:r>
      <w:r w:rsidRPr="005647EB">
        <w:rPr>
          <w:lang w:eastAsia="zh-CN"/>
        </w:rPr>
        <w:t>8</w:t>
      </w:r>
      <w:r w:rsidRPr="005647EB">
        <w:t xml:space="preserve">: </w:t>
      </w:r>
      <w:r w:rsidRPr="005647EB">
        <w:rPr>
          <w:i/>
        </w:rPr>
        <w:t>MeasResultListEUTRA</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(step6)</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67B0DA5" w14:textId="77777777" w:rsidTr="002570E4">
        <w:trPr>
          <w:cantSplit/>
          <w:jc w:val="center"/>
        </w:trPr>
        <w:tc>
          <w:tcPr>
            <w:tcW w:w="9536" w:type="dxa"/>
            <w:gridSpan w:val="4"/>
          </w:tcPr>
          <w:p w14:paraId="7EA54CAA" w14:textId="593CA507" w:rsidR="00123ECE" w:rsidRPr="005647EB" w:rsidRDefault="00123ECE" w:rsidP="00EC0475">
            <w:pPr>
              <w:pStyle w:val="TAL"/>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4A3C89" w:rsidRPr="005647EB">
              <w:rPr>
                <w:rFonts w:eastAsia="MS Mincho"/>
                <w:lang w:eastAsia="ja-JP"/>
              </w:rPr>
              <w:t>[5]</w:t>
            </w:r>
            <w:r w:rsidR="002570E4" w:rsidRPr="005647EB">
              <w:t xml:space="preserve"> </w:t>
            </w:r>
            <w:r w:rsidRPr="005647EB">
              <w:t>clause</w:t>
            </w:r>
            <w:r w:rsidR="002570E4" w:rsidRPr="005647EB">
              <w:t xml:space="preserve"> </w:t>
            </w:r>
            <w:r w:rsidRPr="005647EB">
              <w:t>6.3.5</w:t>
            </w:r>
          </w:p>
        </w:tc>
      </w:tr>
      <w:tr w:rsidR="00123ECE" w:rsidRPr="005647EB" w14:paraId="604CEF21" w14:textId="77777777" w:rsidTr="002570E4">
        <w:trPr>
          <w:jc w:val="center"/>
        </w:trPr>
        <w:tc>
          <w:tcPr>
            <w:tcW w:w="4436" w:type="dxa"/>
          </w:tcPr>
          <w:p w14:paraId="59C73E65" w14:textId="1CD07F78" w:rsidR="00123ECE" w:rsidRPr="005647EB" w:rsidRDefault="00123ECE" w:rsidP="00EC0475">
            <w:pPr>
              <w:pStyle w:val="TAH"/>
            </w:pPr>
            <w:r w:rsidRPr="005647EB">
              <w:t>Information</w:t>
            </w:r>
            <w:r w:rsidR="002570E4" w:rsidRPr="005647EB">
              <w:t xml:space="preserve"> </w:t>
            </w:r>
            <w:r w:rsidRPr="005647EB">
              <w:t>Element</w:t>
            </w:r>
          </w:p>
        </w:tc>
        <w:tc>
          <w:tcPr>
            <w:tcW w:w="2267" w:type="dxa"/>
          </w:tcPr>
          <w:p w14:paraId="4BB17F29" w14:textId="77777777" w:rsidR="00123ECE" w:rsidRPr="005647EB" w:rsidRDefault="00123ECE" w:rsidP="00EC0475">
            <w:pPr>
              <w:pStyle w:val="TAH"/>
            </w:pPr>
            <w:r w:rsidRPr="005647EB">
              <w:t>Value/remark</w:t>
            </w:r>
          </w:p>
        </w:tc>
        <w:tc>
          <w:tcPr>
            <w:tcW w:w="1700" w:type="dxa"/>
          </w:tcPr>
          <w:p w14:paraId="736812E5" w14:textId="77777777" w:rsidR="00123ECE" w:rsidRPr="005647EB" w:rsidRDefault="00123ECE" w:rsidP="00EC0475">
            <w:pPr>
              <w:pStyle w:val="TAH"/>
            </w:pPr>
            <w:r w:rsidRPr="005647EB">
              <w:t>Comment</w:t>
            </w:r>
          </w:p>
        </w:tc>
        <w:tc>
          <w:tcPr>
            <w:tcW w:w="1133" w:type="dxa"/>
          </w:tcPr>
          <w:p w14:paraId="7AA9D492" w14:textId="77777777" w:rsidR="00123ECE" w:rsidRPr="005647EB" w:rsidRDefault="00123ECE" w:rsidP="00EC0475">
            <w:pPr>
              <w:pStyle w:val="TAH"/>
            </w:pPr>
            <w:r w:rsidRPr="005647EB">
              <w:t>Condition</w:t>
            </w:r>
          </w:p>
        </w:tc>
      </w:tr>
      <w:tr w:rsidR="00123ECE" w:rsidRPr="005647EB" w14:paraId="69D786B8" w14:textId="77777777" w:rsidTr="002570E4">
        <w:trPr>
          <w:jc w:val="center"/>
        </w:trPr>
        <w:tc>
          <w:tcPr>
            <w:tcW w:w="4436" w:type="dxa"/>
          </w:tcPr>
          <w:p w14:paraId="027EBC34" w14:textId="28E86B17" w:rsidR="00123ECE" w:rsidRPr="005647EB" w:rsidRDefault="00123ECE" w:rsidP="00EC0475">
            <w:pPr>
              <w:pStyle w:val="TAL"/>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5306C9FE" w14:textId="77777777" w:rsidR="00123ECE" w:rsidRPr="005647EB" w:rsidRDefault="00123ECE" w:rsidP="00EC0475">
            <w:pPr>
              <w:pStyle w:val="TAL"/>
            </w:pPr>
          </w:p>
        </w:tc>
        <w:tc>
          <w:tcPr>
            <w:tcW w:w="1700" w:type="dxa"/>
          </w:tcPr>
          <w:p w14:paraId="467FEA78" w14:textId="77777777" w:rsidR="00123ECE" w:rsidRPr="005647EB" w:rsidRDefault="00123ECE" w:rsidP="00EC0475">
            <w:pPr>
              <w:pStyle w:val="TAL"/>
            </w:pPr>
          </w:p>
        </w:tc>
        <w:tc>
          <w:tcPr>
            <w:tcW w:w="1133" w:type="dxa"/>
          </w:tcPr>
          <w:p w14:paraId="3452DC3B" w14:textId="77777777" w:rsidR="00123ECE" w:rsidRPr="005647EB" w:rsidRDefault="00123ECE" w:rsidP="00EC0475">
            <w:pPr>
              <w:pStyle w:val="TAL"/>
            </w:pPr>
          </w:p>
        </w:tc>
      </w:tr>
      <w:tr w:rsidR="00123ECE" w:rsidRPr="005647EB" w14:paraId="3CCF4BF9" w14:textId="77777777" w:rsidTr="002570E4">
        <w:trPr>
          <w:jc w:val="center"/>
        </w:trPr>
        <w:tc>
          <w:tcPr>
            <w:tcW w:w="4436" w:type="dxa"/>
          </w:tcPr>
          <w:p w14:paraId="0C581F08" w14:textId="645A725C" w:rsidR="00123ECE" w:rsidRPr="005647EB" w:rsidRDefault="002570E4" w:rsidP="00EC0475">
            <w:pPr>
              <w:pStyle w:val="TAL"/>
            </w:pPr>
            <w:r w:rsidRPr="005647EB">
              <w:t xml:space="preserve">  </w:t>
            </w:r>
            <w:r w:rsidR="00123ECE" w:rsidRPr="005647EB">
              <w:t>physCellId</w:t>
            </w:r>
          </w:p>
        </w:tc>
        <w:tc>
          <w:tcPr>
            <w:tcW w:w="2267" w:type="dxa"/>
          </w:tcPr>
          <w:p w14:paraId="2BAB35BF" w14:textId="77777777" w:rsidR="00123ECE" w:rsidRPr="005647EB" w:rsidRDefault="00123ECE" w:rsidP="00EC0475">
            <w:pPr>
              <w:pStyle w:val="TAL"/>
            </w:pPr>
            <w:r w:rsidRPr="005647EB">
              <w:t>PhysicalCellIdentity</w:t>
            </w:r>
          </w:p>
        </w:tc>
        <w:tc>
          <w:tcPr>
            <w:tcW w:w="1700" w:type="dxa"/>
          </w:tcPr>
          <w:p w14:paraId="6239B0EF" w14:textId="77777777" w:rsidR="00123ECE" w:rsidRPr="005647EB" w:rsidRDefault="00123ECE" w:rsidP="00EC0475">
            <w:pPr>
              <w:pStyle w:val="TAL"/>
            </w:pPr>
          </w:p>
        </w:tc>
        <w:tc>
          <w:tcPr>
            <w:tcW w:w="1133" w:type="dxa"/>
          </w:tcPr>
          <w:p w14:paraId="5A45A4C7" w14:textId="77777777" w:rsidR="00123ECE" w:rsidRPr="005647EB" w:rsidRDefault="00123ECE" w:rsidP="00EC0475">
            <w:pPr>
              <w:pStyle w:val="TAL"/>
            </w:pPr>
          </w:p>
        </w:tc>
      </w:tr>
      <w:tr w:rsidR="00123ECE" w:rsidRPr="005647EB" w14:paraId="32D301BE" w14:textId="77777777" w:rsidTr="002570E4">
        <w:trPr>
          <w:jc w:val="center"/>
        </w:trPr>
        <w:tc>
          <w:tcPr>
            <w:tcW w:w="4436" w:type="dxa"/>
          </w:tcPr>
          <w:p w14:paraId="77A25596" w14:textId="1BA0C306" w:rsidR="00123ECE" w:rsidRPr="005647EB" w:rsidRDefault="002570E4" w:rsidP="002570E4">
            <w:pPr>
              <w:pStyle w:val="TAL"/>
              <w:keepNext w:val="0"/>
              <w:keepLines w:val="0"/>
            </w:pPr>
            <w:r w:rsidRPr="005647EB">
              <w:t xml:space="preserve">  </w:t>
            </w:r>
            <w:r w:rsidR="00123ECE" w:rsidRPr="005647EB">
              <w:t>measResult</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29BA5C4C" w14:textId="77777777" w:rsidR="00123ECE" w:rsidRPr="005647EB" w:rsidRDefault="00123ECE" w:rsidP="002570E4">
            <w:pPr>
              <w:pStyle w:val="TAL"/>
              <w:keepNext w:val="0"/>
              <w:keepLines w:val="0"/>
            </w:pPr>
          </w:p>
        </w:tc>
        <w:tc>
          <w:tcPr>
            <w:tcW w:w="1700" w:type="dxa"/>
          </w:tcPr>
          <w:p w14:paraId="6D738C60" w14:textId="56357E13" w:rsidR="00123ECE" w:rsidRPr="005647EB" w:rsidRDefault="002570E4" w:rsidP="002570E4">
            <w:pPr>
              <w:pStyle w:val="TAL"/>
              <w:keepNext w:val="0"/>
              <w:keepLines w:val="0"/>
            </w:pPr>
            <w:r w:rsidRPr="005647EB">
              <w:t xml:space="preserve"> </w:t>
            </w:r>
          </w:p>
        </w:tc>
        <w:tc>
          <w:tcPr>
            <w:tcW w:w="1133" w:type="dxa"/>
          </w:tcPr>
          <w:p w14:paraId="04DD24A2" w14:textId="77777777" w:rsidR="00123ECE" w:rsidRPr="005647EB" w:rsidRDefault="00123ECE" w:rsidP="002570E4">
            <w:pPr>
              <w:pStyle w:val="TAL"/>
              <w:keepNext w:val="0"/>
              <w:keepLines w:val="0"/>
            </w:pPr>
          </w:p>
        </w:tc>
      </w:tr>
      <w:tr w:rsidR="00123ECE" w:rsidRPr="005647EB" w14:paraId="7742007C" w14:textId="77777777" w:rsidTr="002570E4">
        <w:trPr>
          <w:jc w:val="center"/>
        </w:trPr>
        <w:tc>
          <w:tcPr>
            <w:tcW w:w="4436" w:type="dxa"/>
          </w:tcPr>
          <w:p w14:paraId="63F693EA" w14:textId="277A4118"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05955333" w14:textId="77777777" w:rsidR="00123ECE" w:rsidRPr="005647EB" w:rsidRDefault="00123ECE" w:rsidP="002570E4">
            <w:pPr>
              <w:pStyle w:val="TAL"/>
              <w:keepNext w:val="0"/>
              <w:keepLines w:val="0"/>
            </w:pPr>
          </w:p>
        </w:tc>
        <w:tc>
          <w:tcPr>
            <w:tcW w:w="1700" w:type="dxa"/>
          </w:tcPr>
          <w:p w14:paraId="4CA5812D" w14:textId="33E9C6B3"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0459774A" w14:textId="77777777" w:rsidR="00123ECE" w:rsidRPr="005647EB" w:rsidRDefault="00123ECE" w:rsidP="002570E4">
            <w:pPr>
              <w:pStyle w:val="TAL"/>
              <w:keepNext w:val="0"/>
              <w:keepLines w:val="0"/>
            </w:pPr>
          </w:p>
        </w:tc>
      </w:tr>
      <w:tr w:rsidR="00123ECE" w:rsidRPr="005647EB" w14:paraId="6347E576" w14:textId="77777777" w:rsidTr="002570E4">
        <w:trPr>
          <w:jc w:val="center"/>
        </w:trPr>
        <w:tc>
          <w:tcPr>
            <w:tcW w:w="4436" w:type="dxa"/>
          </w:tcPr>
          <w:p w14:paraId="3A199480" w14:textId="425BAE47" w:rsidR="00123ECE" w:rsidRPr="005647EB" w:rsidRDefault="002570E4" w:rsidP="002570E4">
            <w:pPr>
              <w:pStyle w:val="TAL"/>
              <w:keepNext w:val="0"/>
              <w:keepLines w:val="0"/>
            </w:pPr>
            <w:r w:rsidRPr="005647EB">
              <w:t xml:space="preserve">    </w:t>
            </w:r>
            <w:r w:rsidR="00123ECE" w:rsidRPr="005647EB">
              <w:t>rsrqResult</w:t>
            </w:r>
            <w:r w:rsidRPr="005647EB">
              <w:t xml:space="preserve"> </w:t>
            </w:r>
          </w:p>
        </w:tc>
        <w:tc>
          <w:tcPr>
            <w:tcW w:w="2267" w:type="dxa"/>
          </w:tcPr>
          <w:p w14:paraId="0262CB4B" w14:textId="77777777" w:rsidR="00123ECE" w:rsidRPr="005647EB" w:rsidRDefault="00123ECE" w:rsidP="002570E4">
            <w:pPr>
              <w:pStyle w:val="TAL"/>
              <w:keepNext w:val="0"/>
              <w:keepLines w:val="0"/>
            </w:pPr>
          </w:p>
        </w:tc>
        <w:tc>
          <w:tcPr>
            <w:tcW w:w="1700" w:type="dxa"/>
          </w:tcPr>
          <w:p w14:paraId="231DB917" w14:textId="62F5452C"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46526DB7" w14:textId="77777777" w:rsidR="00123ECE" w:rsidRPr="005647EB" w:rsidRDefault="00123ECE" w:rsidP="002570E4">
            <w:pPr>
              <w:pStyle w:val="TAL"/>
              <w:keepNext w:val="0"/>
              <w:keepLines w:val="0"/>
            </w:pPr>
          </w:p>
        </w:tc>
      </w:tr>
      <w:tr w:rsidR="00123ECE" w:rsidRPr="005647EB" w14:paraId="5B635A3F" w14:textId="77777777" w:rsidTr="002570E4">
        <w:trPr>
          <w:jc w:val="center"/>
        </w:trPr>
        <w:tc>
          <w:tcPr>
            <w:tcW w:w="4436" w:type="dxa"/>
          </w:tcPr>
          <w:p w14:paraId="583AD3DB" w14:textId="33A41E82" w:rsidR="00123ECE" w:rsidRPr="005647EB" w:rsidRDefault="002570E4" w:rsidP="002570E4">
            <w:pPr>
              <w:pStyle w:val="TAL"/>
              <w:keepNext w:val="0"/>
              <w:keepLines w:val="0"/>
            </w:pPr>
            <w:r w:rsidRPr="005647EB">
              <w:t xml:space="preserve">  </w:t>
            </w:r>
            <w:r w:rsidR="00123ECE" w:rsidRPr="005647EB">
              <w:t>}</w:t>
            </w:r>
          </w:p>
        </w:tc>
        <w:tc>
          <w:tcPr>
            <w:tcW w:w="2267" w:type="dxa"/>
          </w:tcPr>
          <w:p w14:paraId="63DE594A" w14:textId="77777777" w:rsidR="00123ECE" w:rsidRPr="005647EB" w:rsidRDefault="00123ECE" w:rsidP="002570E4">
            <w:pPr>
              <w:pStyle w:val="TAL"/>
              <w:keepNext w:val="0"/>
              <w:keepLines w:val="0"/>
            </w:pPr>
          </w:p>
        </w:tc>
        <w:tc>
          <w:tcPr>
            <w:tcW w:w="1700" w:type="dxa"/>
          </w:tcPr>
          <w:p w14:paraId="641458D4" w14:textId="77777777" w:rsidR="00123ECE" w:rsidRPr="005647EB" w:rsidRDefault="00123ECE" w:rsidP="002570E4">
            <w:pPr>
              <w:pStyle w:val="TAL"/>
              <w:keepNext w:val="0"/>
              <w:keepLines w:val="0"/>
            </w:pPr>
          </w:p>
        </w:tc>
        <w:tc>
          <w:tcPr>
            <w:tcW w:w="1133" w:type="dxa"/>
          </w:tcPr>
          <w:p w14:paraId="7BA09AE6" w14:textId="77777777" w:rsidR="00123ECE" w:rsidRPr="005647EB" w:rsidRDefault="00123ECE" w:rsidP="002570E4">
            <w:pPr>
              <w:pStyle w:val="TAL"/>
              <w:keepNext w:val="0"/>
              <w:keepLines w:val="0"/>
            </w:pPr>
          </w:p>
        </w:tc>
      </w:tr>
      <w:tr w:rsidR="00123ECE" w:rsidRPr="005647EB" w14:paraId="133B52FB" w14:textId="77777777" w:rsidTr="002570E4">
        <w:trPr>
          <w:jc w:val="center"/>
        </w:trPr>
        <w:tc>
          <w:tcPr>
            <w:tcW w:w="4436" w:type="dxa"/>
          </w:tcPr>
          <w:p w14:paraId="0D8A03EC" w14:textId="77777777" w:rsidR="00123ECE" w:rsidRPr="005647EB" w:rsidRDefault="00123ECE" w:rsidP="002570E4">
            <w:pPr>
              <w:pStyle w:val="TAL"/>
              <w:keepNext w:val="0"/>
              <w:keepLines w:val="0"/>
            </w:pPr>
            <w:r w:rsidRPr="005647EB">
              <w:t>}</w:t>
            </w:r>
          </w:p>
        </w:tc>
        <w:tc>
          <w:tcPr>
            <w:tcW w:w="2267" w:type="dxa"/>
          </w:tcPr>
          <w:p w14:paraId="02C530D5" w14:textId="77777777" w:rsidR="00123ECE" w:rsidRPr="005647EB" w:rsidRDefault="00123ECE" w:rsidP="002570E4">
            <w:pPr>
              <w:pStyle w:val="TAL"/>
              <w:keepNext w:val="0"/>
              <w:keepLines w:val="0"/>
            </w:pPr>
          </w:p>
        </w:tc>
        <w:tc>
          <w:tcPr>
            <w:tcW w:w="1700" w:type="dxa"/>
          </w:tcPr>
          <w:p w14:paraId="61EF026A" w14:textId="77777777" w:rsidR="00123ECE" w:rsidRPr="005647EB" w:rsidRDefault="00123ECE" w:rsidP="002570E4">
            <w:pPr>
              <w:pStyle w:val="TAL"/>
              <w:keepNext w:val="0"/>
              <w:keepLines w:val="0"/>
            </w:pPr>
          </w:p>
        </w:tc>
        <w:tc>
          <w:tcPr>
            <w:tcW w:w="1133" w:type="dxa"/>
          </w:tcPr>
          <w:p w14:paraId="293C8EB4" w14:textId="77777777" w:rsidR="00123ECE" w:rsidRPr="005647EB" w:rsidRDefault="00123ECE" w:rsidP="002570E4">
            <w:pPr>
              <w:pStyle w:val="TAL"/>
              <w:keepNext w:val="0"/>
              <w:keepLines w:val="0"/>
            </w:pPr>
          </w:p>
        </w:tc>
      </w:tr>
    </w:tbl>
    <w:p w14:paraId="65EB1483" w14:textId="77777777" w:rsidR="00123ECE" w:rsidRPr="005647EB" w:rsidRDefault="00123ECE" w:rsidP="002570E4">
      <w:pPr>
        <w:rPr>
          <w:lang w:eastAsia="zh-CN"/>
        </w:rPr>
      </w:pPr>
    </w:p>
    <w:p w14:paraId="067EE1AD" w14:textId="77777777" w:rsidR="00123ECE" w:rsidRPr="005647EB" w:rsidRDefault="00123ECE" w:rsidP="002570E4">
      <w:pPr>
        <w:pStyle w:val="TH"/>
        <w:keepNext w:val="0"/>
        <w:keepLines w:val="0"/>
        <w:rPr>
          <w:lang w:eastAsia="zh-CN"/>
        </w:rPr>
      </w:pPr>
      <w:r w:rsidRPr="005647EB">
        <w:lastRenderedPageBreak/>
        <w:t>Table 8.4.5.4.3-</w:t>
      </w:r>
      <w:r w:rsidRPr="005647EB">
        <w:rPr>
          <w:lang w:eastAsia="zh-CN"/>
        </w:rPr>
        <w:t>9</w:t>
      </w:r>
      <w:r w:rsidRPr="005647EB">
        <w:t xml:space="preserve"> </w:t>
      </w:r>
      <w:r w:rsidRPr="005647EB">
        <w:rPr>
          <w:i/>
        </w:rPr>
        <w:t>ReportConfigEUTRA-PERIODICAL</w:t>
      </w:r>
      <w:r w:rsidRPr="005647EB">
        <w:rPr>
          <w:lang w:eastAsia="zh-CN"/>
        </w:rPr>
        <w:t>:</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w:t>
      </w:r>
      <w:r w:rsidR="00EB52EE" w:rsidRPr="005647EB">
        <w:rPr>
          <w:lang w:eastAsia="zh-CN"/>
        </w:rPr>
        <w:t>step9</w:t>
      </w:r>
      <w:r w:rsidRPr="005647EB">
        <w:rPr>
          <w:lang w:eastAsia="zh-CN"/>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57721846" w14:textId="77777777" w:rsidTr="002570E4">
        <w:trPr>
          <w:jc w:val="center"/>
        </w:trPr>
        <w:tc>
          <w:tcPr>
            <w:tcW w:w="9635" w:type="dxa"/>
            <w:gridSpan w:val="4"/>
            <w:shd w:val="clear" w:color="auto" w:fill="auto"/>
          </w:tcPr>
          <w:p w14:paraId="4CA45588" w14:textId="72DFA392"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004A3C89" w:rsidRPr="005647EB">
              <w:rPr>
                <w:rFonts w:eastAsia="MS Mincho"/>
                <w:lang w:eastAsia="ja-JP"/>
              </w:rPr>
              <w:t>6.508</w:t>
            </w:r>
            <w:r w:rsidR="002570E4" w:rsidRPr="005647EB">
              <w:rPr>
                <w:rFonts w:eastAsia="MS Mincho"/>
                <w:lang w:eastAsia="ja-JP"/>
              </w:rPr>
              <w:t xml:space="preserve"> </w:t>
            </w:r>
            <w:r w:rsidR="004A3C89" w:rsidRPr="005647EB">
              <w:rPr>
                <w:rFonts w:eastAsia="MS Mincho"/>
                <w:lang w:eastAsia="ja-JP"/>
              </w:rPr>
              <w:t>[7]</w:t>
            </w:r>
            <w:r w:rsidR="002570E4" w:rsidRPr="005647EB">
              <w:rPr>
                <w:rFonts w:eastAsia="MS Mincho"/>
                <w:lang w:eastAsia="ja-JP"/>
              </w:rPr>
              <w:t xml:space="preserve"> </w:t>
            </w:r>
            <w:r w:rsidR="004A3C89" w:rsidRPr="005647EB">
              <w:rPr>
                <w:rFonts w:eastAsia="MS Mincho"/>
                <w:lang w:eastAsia="ja-JP"/>
              </w:rPr>
              <w:t>clause</w:t>
            </w:r>
            <w:r w:rsidR="002570E4" w:rsidRPr="005647EB">
              <w:rPr>
                <w:rFonts w:eastAsia="MS Mincho"/>
                <w:lang w:eastAsia="ja-JP"/>
              </w:rPr>
              <w:t xml:space="preserve"> </w:t>
            </w:r>
            <w:r w:rsidR="004A3C89" w:rsidRPr="005647EB">
              <w:rPr>
                <w:rFonts w:eastAsia="MS Mincho"/>
                <w:lang w:eastAsia="ja-JP"/>
              </w:rPr>
              <w:t>4.6.6,</w:t>
            </w:r>
            <w:r w:rsidR="002570E4" w:rsidRPr="005647EB">
              <w:rPr>
                <w:rFonts w:eastAsia="MS Mincho"/>
                <w:lang w:eastAsia="ja-JP"/>
              </w:rPr>
              <w:t xml:space="preserve"> </w:t>
            </w:r>
            <w:r w:rsidR="004A3C89" w:rsidRPr="005647EB">
              <w:rPr>
                <w:rFonts w:eastAsia="MS Mincho"/>
                <w:lang w:eastAsia="ja-JP"/>
              </w:rPr>
              <w:t>Table</w:t>
            </w:r>
            <w:r w:rsidR="002570E4" w:rsidRPr="005647EB">
              <w:rPr>
                <w:rFonts w:eastAsia="MS Mincho"/>
                <w:lang w:eastAsia="ja-JP"/>
              </w:rPr>
              <w:t xml:space="preserve"> </w:t>
            </w:r>
            <w:r w:rsidR="004A3C89" w:rsidRPr="005647EB">
              <w:rPr>
                <w:rFonts w:eastAsia="MS Mincho"/>
                <w:lang w:eastAsia="ja-JP"/>
              </w:rPr>
              <w:t>4.6.6-7</w:t>
            </w:r>
            <w:r w:rsidR="002570E4" w:rsidRPr="005647EB">
              <w:rPr>
                <w:rFonts w:eastAsia="MS Mincho"/>
                <w:lang w:eastAsia="ja-JP"/>
              </w:rPr>
              <w:t xml:space="preserve"> </w:t>
            </w:r>
            <w:r w:rsidR="004A3C89" w:rsidRPr="005647EB">
              <w:rPr>
                <w:rFonts w:eastAsia="MS Mincho"/>
                <w:lang w:eastAsia="ja-JP"/>
              </w:rPr>
              <w:t>ReportConfigEUTRA-PERIODICAL</w:t>
            </w:r>
          </w:p>
        </w:tc>
      </w:tr>
      <w:tr w:rsidR="00123ECE" w:rsidRPr="005647EB" w14:paraId="53648549" w14:textId="77777777" w:rsidTr="002570E4">
        <w:trPr>
          <w:jc w:val="center"/>
        </w:trPr>
        <w:tc>
          <w:tcPr>
            <w:tcW w:w="4535" w:type="dxa"/>
            <w:shd w:val="clear" w:color="auto" w:fill="auto"/>
          </w:tcPr>
          <w:p w14:paraId="4F1A156A" w14:textId="6F78B6C2"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36B45122" w14:textId="77777777" w:rsidR="00123ECE" w:rsidRPr="005647EB" w:rsidRDefault="00123ECE" w:rsidP="002570E4">
            <w:pPr>
              <w:pStyle w:val="TAH"/>
              <w:keepNext w:val="0"/>
              <w:keepLines w:val="0"/>
            </w:pPr>
            <w:r w:rsidRPr="005647EB">
              <w:t>Value/remark</w:t>
            </w:r>
          </w:p>
        </w:tc>
        <w:tc>
          <w:tcPr>
            <w:tcW w:w="1700" w:type="dxa"/>
            <w:shd w:val="clear" w:color="auto" w:fill="auto"/>
          </w:tcPr>
          <w:p w14:paraId="3E996616" w14:textId="77777777" w:rsidR="00123ECE" w:rsidRPr="005647EB" w:rsidRDefault="00123ECE" w:rsidP="002570E4">
            <w:pPr>
              <w:pStyle w:val="TAH"/>
              <w:keepNext w:val="0"/>
              <w:keepLines w:val="0"/>
            </w:pPr>
            <w:r w:rsidRPr="005647EB">
              <w:t>Comment</w:t>
            </w:r>
          </w:p>
        </w:tc>
        <w:tc>
          <w:tcPr>
            <w:tcW w:w="1133" w:type="dxa"/>
            <w:shd w:val="clear" w:color="auto" w:fill="auto"/>
          </w:tcPr>
          <w:p w14:paraId="1DEE2094" w14:textId="77777777" w:rsidR="00123ECE" w:rsidRPr="005647EB" w:rsidRDefault="00123ECE" w:rsidP="002570E4">
            <w:pPr>
              <w:pStyle w:val="TAH"/>
              <w:keepNext w:val="0"/>
              <w:keepLines w:val="0"/>
            </w:pPr>
            <w:r w:rsidRPr="005647EB">
              <w:t>Condition</w:t>
            </w:r>
          </w:p>
        </w:tc>
      </w:tr>
      <w:tr w:rsidR="00123ECE" w:rsidRPr="005647EB" w14:paraId="3C07405A" w14:textId="77777777" w:rsidTr="002570E4">
        <w:trPr>
          <w:jc w:val="center"/>
        </w:trPr>
        <w:tc>
          <w:tcPr>
            <w:tcW w:w="4535" w:type="dxa"/>
            <w:shd w:val="clear" w:color="auto" w:fill="auto"/>
          </w:tcPr>
          <w:p w14:paraId="525A3236" w14:textId="6C7722E7" w:rsidR="00123ECE" w:rsidRPr="005647EB" w:rsidRDefault="00123ECE" w:rsidP="002570E4">
            <w:pPr>
              <w:pStyle w:val="TAL"/>
              <w:keepNext w:val="0"/>
              <w:keepLines w:val="0"/>
            </w:pPr>
            <w:r w:rsidRPr="005647EB">
              <w:t>ReportConfigEUTRA-PERIODICAL</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694522A6" w14:textId="77777777" w:rsidR="00123ECE" w:rsidRPr="005647EB" w:rsidRDefault="00123ECE" w:rsidP="002570E4">
            <w:pPr>
              <w:pStyle w:val="TAL"/>
              <w:keepNext w:val="0"/>
              <w:keepLines w:val="0"/>
            </w:pPr>
          </w:p>
        </w:tc>
        <w:tc>
          <w:tcPr>
            <w:tcW w:w="1700" w:type="dxa"/>
            <w:shd w:val="clear" w:color="auto" w:fill="auto"/>
          </w:tcPr>
          <w:p w14:paraId="1C4F1CC3" w14:textId="77777777" w:rsidR="00123ECE" w:rsidRPr="005647EB" w:rsidRDefault="00123ECE" w:rsidP="002570E4">
            <w:pPr>
              <w:pStyle w:val="TAL"/>
              <w:keepNext w:val="0"/>
              <w:keepLines w:val="0"/>
            </w:pPr>
          </w:p>
        </w:tc>
        <w:tc>
          <w:tcPr>
            <w:tcW w:w="1133" w:type="dxa"/>
            <w:shd w:val="clear" w:color="auto" w:fill="auto"/>
          </w:tcPr>
          <w:p w14:paraId="220F323E" w14:textId="77777777" w:rsidR="00123ECE" w:rsidRPr="005647EB" w:rsidRDefault="00123ECE" w:rsidP="002570E4">
            <w:pPr>
              <w:pStyle w:val="TAL"/>
              <w:keepNext w:val="0"/>
              <w:keepLines w:val="0"/>
            </w:pPr>
          </w:p>
        </w:tc>
      </w:tr>
      <w:tr w:rsidR="00123ECE" w:rsidRPr="005647EB" w14:paraId="27BBC162" w14:textId="77777777" w:rsidTr="002570E4">
        <w:trPr>
          <w:jc w:val="center"/>
        </w:trPr>
        <w:tc>
          <w:tcPr>
            <w:tcW w:w="4535" w:type="dxa"/>
            <w:shd w:val="clear" w:color="auto" w:fill="auto"/>
          </w:tcPr>
          <w:p w14:paraId="7D3C8FA3" w14:textId="3244A4D0"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175F6358" w14:textId="77777777" w:rsidR="00123ECE" w:rsidRPr="005647EB" w:rsidRDefault="00123ECE" w:rsidP="002570E4">
            <w:pPr>
              <w:pStyle w:val="TAL"/>
              <w:keepNext w:val="0"/>
              <w:keepLines w:val="0"/>
            </w:pPr>
          </w:p>
        </w:tc>
        <w:tc>
          <w:tcPr>
            <w:tcW w:w="1700" w:type="dxa"/>
            <w:shd w:val="clear" w:color="auto" w:fill="auto"/>
          </w:tcPr>
          <w:p w14:paraId="4172D5A6" w14:textId="77777777" w:rsidR="00123ECE" w:rsidRPr="005647EB" w:rsidRDefault="00123ECE" w:rsidP="002570E4">
            <w:pPr>
              <w:pStyle w:val="TAL"/>
              <w:keepNext w:val="0"/>
              <w:keepLines w:val="0"/>
            </w:pPr>
          </w:p>
        </w:tc>
        <w:tc>
          <w:tcPr>
            <w:tcW w:w="1133" w:type="dxa"/>
            <w:shd w:val="clear" w:color="auto" w:fill="auto"/>
          </w:tcPr>
          <w:p w14:paraId="6D7B215C" w14:textId="77777777" w:rsidR="00123ECE" w:rsidRPr="005647EB" w:rsidRDefault="00123ECE" w:rsidP="002570E4">
            <w:pPr>
              <w:pStyle w:val="TAL"/>
              <w:keepNext w:val="0"/>
              <w:keepLines w:val="0"/>
            </w:pPr>
          </w:p>
        </w:tc>
      </w:tr>
      <w:tr w:rsidR="00123ECE" w:rsidRPr="005647EB" w14:paraId="677AE30C" w14:textId="77777777" w:rsidTr="002570E4">
        <w:trPr>
          <w:jc w:val="center"/>
        </w:trPr>
        <w:tc>
          <w:tcPr>
            <w:tcW w:w="4535" w:type="dxa"/>
            <w:shd w:val="clear" w:color="auto" w:fill="auto"/>
          </w:tcPr>
          <w:p w14:paraId="68F682EC" w14:textId="1A279E9E" w:rsidR="00123ECE" w:rsidRPr="005647EB" w:rsidRDefault="002570E4" w:rsidP="002570E4">
            <w:pPr>
              <w:pStyle w:val="TAL"/>
              <w:keepNext w:val="0"/>
              <w:keepLines w:val="0"/>
            </w:pPr>
            <w:r w:rsidRPr="005647EB">
              <w:t xml:space="preserve">    </w:t>
            </w:r>
            <w:r w:rsidR="00123ECE" w:rsidRPr="005647EB">
              <w:t>periodical</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54098C06" w14:textId="77777777" w:rsidR="00123ECE" w:rsidRPr="005647EB" w:rsidRDefault="00123ECE" w:rsidP="002570E4">
            <w:pPr>
              <w:pStyle w:val="TAL"/>
              <w:keepNext w:val="0"/>
              <w:keepLines w:val="0"/>
            </w:pPr>
          </w:p>
        </w:tc>
        <w:tc>
          <w:tcPr>
            <w:tcW w:w="1700" w:type="dxa"/>
            <w:shd w:val="clear" w:color="auto" w:fill="auto"/>
          </w:tcPr>
          <w:p w14:paraId="0D4D986D" w14:textId="77777777" w:rsidR="00123ECE" w:rsidRPr="005647EB" w:rsidRDefault="00123ECE" w:rsidP="002570E4">
            <w:pPr>
              <w:pStyle w:val="TAL"/>
              <w:keepNext w:val="0"/>
              <w:keepLines w:val="0"/>
            </w:pPr>
          </w:p>
        </w:tc>
        <w:tc>
          <w:tcPr>
            <w:tcW w:w="1133" w:type="dxa"/>
            <w:shd w:val="clear" w:color="auto" w:fill="auto"/>
          </w:tcPr>
          <w:p w14:paraId="74DD43B1" w14:textId="77777777" w:rsidR="00123ECE" w:rsidRPr="005647EB" w:rsidRDefault="00123ECE" w:rsidP="002570E4">
            <w:pPr>
              <w:pStyle w:val="TAL"/>
              <w:keepNext w:val="0"/>
              <w:keepLines w:val="0"/>
            </w:pPr>
          </w:p>
        </w:tc>
      </w:tr>
      <w:tr w:rsidR="00123ECE" w:rsidRPr="005647EB" w14:paraId="27A6CFC0" w14:textId="77777777" w:rsidTr="002570E4">
        <w:trPr>
          <w:jc w:val="center"/>
        </w:trPr>
        <w:tc>
          <w:tcPr>
            <w:tcW w:w="4535" w:type="dxa"/>
            <w:shd w:val="clear" w:color="auto" w:fill="auto"/>
          </w:tcPr>
          <w:p w14:paraId="7065260A" w14:textId="7FA8792F" w:rsidR="00123ECE" w:rsidRPr="005647EB" w:rsidRDefault="002570E4" w:rsidP="002570E4">
            <w:pPr>
              <w:pStyle w:val="TAL"/>
              <w:keepNext w:val="0"/>
              <w:keepLines w:val="0"/>
            </w:pPr>
            <w:r w:rsidRPr="005647EB">
              <w:t xml:space="preserve">      </w:t>
            </w:r>
            <w:r w:rsidR="00123ECE" w:rsidRPr="005647EB">
              <w:t>purpose</w:t>
            </w:r>
            <w:r w:rsidRPr="005647EB">
              <w:t xml:space="preserve"> </w:t>
            </w:r>
          </w:p>
        </w:tc>
        <w:tc>
          <w:tcPr>
            <w:tcW w:w="2267" w:type="dxa"/>
            <w:shd w:val="clear" w:color="auto" w:fill="auto"/>
          </w:tcPr>
          <w:p w14:paraId="73712FF0" w14:textId="77777777" w:rsidR="00123ECE" w:rsidRPr="005647EB" w:rsidRDefault="00123ECE" w:rsidP="002570E4">
            <w:pPr>
              <w:pStyle w:val="TAL"/>
              <w:keepNext w:val="0"/>
              <w:keepLines w:val="0"/>
            </w:pPr>
            <w:r w:rsidRPr="005647EB">
              <w:t>reportCGI</w:t>
            </w:r>
          </w:p>
        </w:tc>
        <w:tc>
          <w:tcPr>
            <w:tcW w:w="1700" w:type="dxa"/>
            <w:shd w:val="clear" w:color="auto" w:fill="auto"/>
          </w:tcPr>
          <w:p w14:paraId="5848F004" w14:textId="77777777" w:rsidR="00123ECE" w:rsidRPr="005647EB" w:rsidRDefault="00123ECE" w:rsidP="002570E4">
            <w:pPr>
              <w:pStyle w:val="TAL"/>
              <w:keepNext w:val="0"/>
              <w:keepLines w:val="0"/>
            </w:pPr>
          </w:p>
        </w:tc>
        <w:tc>
          <w:tcPr>
            <w:tcW w:w="1133" w:type="dxa"/>
            <w:shd w:val="clear" w:color="auto" w:fill="auto"/>
          </w:tcPr>
          <w:p w14:paraId="012C9D9A" w14:textId="77777777" w:rsidR="00123ECE" w:rsidRPr="005647EB" w:rsidRDefault="00123ECE" w:rsidP="002570E4">
            <w:pPr>
              <w:pStyle w:val="TAL"/>
              <w:keepNext w:val="0"/>
              <w:keepLines w:val="0"/>
            </w:pPr>
          </w:p>
        </w:tc>
      </w:tr>
      <w:tr w:rsidR="00123ECE" w:rsidRPr="005647EB" w14:paraId="20C8C103" w14:textId="77777777" w:rsidTr="002570E4">
        <w:trPr>
          <w:jc w:val="center"/>
        </w:trPr>
        <w:tc>
          <w:tcPr>
            <w:tcW w:w="4535" w:type="dxa"/>
            <w:shd w:val="clear" w:color="auto" w:fill="auto"/>
          </w:tcPr>
          <w:p w14:paraId="457CB212" w14:textId="117AC2FE"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5BC84028" w14:textId="77777777" w:rsidR="00123ECE" w:rsidRPr="005647EB" w:rsidRDefault="00123ECE" w:rsidP="002570E4">
            <w:pPr>
              <w:pStyle w:val="TAL"/>
              <w:keepNext w:val="0"/>
              <w:keepLines w:val="0"/>
            </w:pPr>
          </w:p>
        </w:tc>
        <w:tc>
          <w:tcPr>
            <w:tcW w:w="1700" w:type="dxa"/>
            <w:shd w:val="clear" w:color="auto" w:fill="auto"/>
          </w:tcPr>
          <w:p w14:paraId="2C5217FF" w14:textId="77777777" w:rsidR="00123ECE" w:rsidRPr="005647EB" w:rsidRDefault="00123ECE" w:rsidP="002570E4">
            <w:pPr>
              <w:pStyle w:val="TAL"/>
              <w:keepNext w:val="0"/>
              <w:keepLines w:val="0"/>
            </w:pPr>
          </w:p>
        </w:tc>
        <w:tc>
          <w:tcPr>
            <w:tcW w:w="1133" w:type="dxa"/>
            <w:shd w:val="clear" w:color="auto" w:fill="auto"/>
          </w:tcPr>
          <w:p w14:paraId="646F66D4" w14:textId="77777777" w:rsidR="00123ECE" w:rsidRPr="005647EB" w:rsidRDefault="00123ECE" w:rsidP="002570E4">
            <w:pPr>
              <w:pStyle w:val="TAL"/>
              <w:keepNext w:val="0"/>
              <w:keepLines w:val="0"/>
            </w:pPr>
          </w:p>
        </w:tc>
      </w:tr>
      <w:tr w:rsidR="00123ECE" w:rsidRPr="005647EB" w14:paraId="41631D95" w14:textId="77777777" w:rsidTr="002570E4">
        <w:trPr>
          <w:jc w:val="center"/>
        </w:trPr>
        <w:tc>
          <w:tcPr>
            <w:tcW w:w="4535" w:type="dxa"/>
            <w:shd w:val="clear" w:color="auto" w:fill="auto"/>
          </w:tcPr>
          <w:p w14:paraId="50A15C71" w14:textId="12DA6D1C"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59643869" w14:textId="77777777" w:rsidR="00123ECE" w:rsidRPr="005647EB" w:rsidRDefault="00123ECE" w:rsidP="002570E4">
            <w:pPr>
              <w:pStyle w:val="TAL"/>
              <w:keepNext w:val="0"/>
              <w:keepLines w:val="0"/>
            </w:pPr>
          </w:p>
        </w:tc>
        <w:tc>
          <w:tcPr>
            <w:tcW w:w="1700" w:type="dxa"/>
            <w:shd w:val="clear" w:color="auto" w:fill="auto"/>
          </w:tcPr>
          <w:p w14:paraId="74D4FA6B" w14:textId="77777777" w:rsidR="00123ECE" w:rsidRPr="005647EB" w:rsidRDefault="00123ECE" w:rsidP="002570E4">
            <w:pPr>
              <w:pStyle w:val="TAL"/>
              <w:keepNext w:val="0"/>
              <w:keepLines w:val="0"/>
            </w:pPr>
          </w:p>
        </w:tc>
        <w:tc>
          <w:tcPr>
            <w:tcW w:w="1133" w:type="dxa"/>
            <w:shd w:val="clear" w:color="auto" w:fill="auto"/>
          </w:tcPr>
          <w:p w14:paraId="2997D8C1" w14:textId="77777777" w:rsidR="00123ECE" w:rsidRPr="005647EB" w:rsidRDefault="00123ECE" w:rsidP="002570E4">
            <w:pPr>
              <w:pStyle w:val="TAL"/>
              <w:keepNext w:val="0"/>
              <w:keepLines w:val="0"/>
            </w:pPr>
          </w:p>
        </w:tc>
      </w:tr>
      <w:tr w:rsidR="00123ECE" w:rsidRPr="005647EB" w14:paraId="2B029851" w14:textId="77777777" w:rsidTr="002570E4">
        <w:trPr>
          <w:jc w:val="center"/>
        </w:trPr>
        <w:tc>
          <w:tcPr>
            <w:tcW w:w="4535" w:type="dxa"/>
            <w:shd w:val="clear" w:color="auto" w:fill="auto"/>
          </w:tcPr>
          <w:p w14:paraId="1272C32F" w14:textId="326BAF63" w:rsidR="00123ECE" w:rsidRPr="005647EB" w:rsidRDefault="002570E4" w:rsidP="002570E4">
            <w:pPr>
              <w:pStyle w:val="TAL"/>
              <w:keepNext w:val="0"/>
              <w:keepLines w:val="0"/>
            </w:pPr>
            <w:r w:rsidRPr="005647EB">
              <w:t xml:space="preserve">  </w:t>
            </w:r>
            <w:r w:rsidR="00123ECE" w:rsidRPr="005647EB">
              <w:t>reportAmount</w:t>
            </w:r>
          </w:p>
        </w:tc>
        <w:tc>
          <w:tcPr>
            <w:tcW w:w="2267" w:type="dxa"/>
            <w:shd w:val="clear" w:color="auto" w:fill="auto"/>
          </w:tcPr>
          <w:p w14:paraId="57B6A4AF" w14:textId="77777777" w:rsidR="00123ECE" w:rsidRPr="005647EB" w:rsidRDefault="00B742E0" w:rsidP="002570E4">
            <w:pPr>
              <w:pStyle w:val="TAL"/>
              <w:keepNext w:val="0"/>
              <w:keepLines w:val="0"/>
            </w:pPr>
            <w:r w:rsidRPr="005647EB">
              <w:rPr>
                <w:rFonts w:eastAsia="MS Mincho"/>
                <w:lang w:eastAsia="ja-JP"/>
              </w:rPr>
              <w:t>1</w:t>
            </w:r>
          </w:p>
        </w:tc>
        <w:tc>
          <w:tcPr>
            <w:tcW w:w="1700" w:type="dxa"/>
            <w:shd w:val="clear" w:color="auto" w:fill="auto"/>
          </w:tcPr>
          <w:p w14:paraId="14D8B9C6" w14:textId="77777777" w:rsidR="00123ECE" w:rsidRPr="005647EB" w:rsidRDefault="00123ECE" w:rsidP="002570E4">
            <w:pPr>
              <w:pStyle w:val="TAL"/>
              <w:keepNext w:val="0"/>
              <w:keepLines w:val="0"/>
            </w:pPr>
          </w:p>
        </w:tc>
        <w:tc>
          <w:tcPr>
            <w:tcW w:w="1133" w:type="dxa"/>
            <w:shd w:val="clear" w:color="auto" w:fill="auto"/>
          </w:tcPr>
          <w:p w14:paraId="595B9F7E" w14:textId="77777777" w:rsidR="00123ECE" w:rsidRPr="005647EB" w:rsidRDefault="00123ECE" w:rsidP="002570E4">
            <w:pPr>
              <w:pStyle w:val="TAL"/>
              <w:keepNext w:val="0"/>
              <w:keepLines w:val="0"/>
            </w:pPr>
          </w:p>
        </w:tc>
      </w:tr>
      <w:tr w:rsidR="00123ECE" w:rsidRPr="005647EB" w14:paraId="70601D42" w14:textId="77777777" w:rsidTr="002570E4">
        <w:trPr>
          <w:jc w:val="center"/>
        </w:trPr>
        <w:tc>
          <w:tcPr>
            <w:tcW w:w="4535" w:type="dxa"/>
            <w:shd w:val="clear" w:color="auto" w:fill="auto"/>
          </w:tcPr>
          <w:p w14:paraId="1D9A125A" w14:textId="77777777" w:rsidR="00123ECE" w:rsidRPr="005647EB" w:rsidRDefault="00123ECE" w:rsidP="002570E4">
            <w:pPr>
              <w:pStyle w:val="TAL"/>
              <w:keepNext w:val="0"/>
              <w:keepLines w:val="0"/>
              <w:ind w:firstLineChars="50" w:firstLine="90"/>
            </w:pPr>
            <w:r w:rsidRPr="005647EB">
              <w:t>si-RequestForHO-r9</w:t>
            </w:r>
          </w:p>
        </w:tc>
        <w:tc>
          <w:tcPr>
            <w:tcW w:w="2267" w:type="dxa"/>
            <w:shd w:val="clear" w:color="auto" w:fill="auto"/>
          </w:tcPr>
          <w:p w14:paraId="3ABEBFA4" w14:textId="77777777" w:rsidR="00123ECE" w:rsidRPr="005647EB" w:rsidRDefault="00123ECE" w:rsidP="002570E4">
            <w:pPr>
              <w:pStyle w:val="TAL"/>
              <w:keepNext w:val="0"/>
              <w:keepLines w:val="0"/>
              <w:rPr>
                <w:lang w:eastAsia="zh-CN"/>
              </w:rPr>
            </w:pPr>
            <w:r w:rsidRPr="005647EB">
              <w:rPr>
                <w:lang w:eastAsia="zh-CN"/>
              </w:rPr>
              <w:t>setup</w:t>
            </w:r>
          </w:p>
        </w:tc>
        <w:tc>
          <w:tcPr>
            <w:tcW w:w="1700" w:type="dxa"/>
            <w:shd w:val="clear" w:color="auto" w:fill="auto"/>
          </w:tcPr>
          <w:p w14:paraId="42CAD237" w14:textId="77777777" w:rsidR="00123ECE" w:rsidRPr="005647EB" w:rsidRDefault="00123ECE" w:rsidP="002570E4">
            <w:pPr>
              <w:pStyle w:val="TAL"/>
              <w:keepNext w:val="0"/>
              <w:keepLines w:val="0"/>
            </w:pPr>
          </w:p>
        </w:tc>
        <w:tc>
          <w:tcPr>
            <w:tcW w:w="1133" w:type="dxa"/>
            <w:shd w:val="clear" w:color="auto" w:fill="auto"/>
          </w:tcPr>
          <w:p w14:paraId="79EF6770" w14:textId="77777777" w:rsidR="00123ECE" w:rsidRPr="005647EB" w:rsidRDefault="00123ECE" w:rsidP="002570E4">
            <w:pPr>
              <w:pStyle w:val="TAL"/>
              <w:keepNext w:val="0"/>
              <w:keepLines w:val="0"/>
            </w:pPr>
          </w:p>
        </w:tc>
      </w:tr>
      <w:tr w:rsidR="00123ECE" w:rsidRPr="005647EB" w14:paraId="56C9A8E9" w14:textId="77777777" w:rsidTr="002570E4">
        <w:trPr>
          <w:jc w:val="center"/>
        </w:trPr>
        <w:tc>
          <w:tcPr>
            <w:tcW w:w="4535" w:type="dxa"/>
            <w:shd w:val="clear" w:color="auto" w:fill="auto"/>
          </w:tcPr>
          <w:p w14:paraId="324F6AA2" w14:textId="77777777" w:rsidR="00123ECE" w:rsidRPr="005647EB" w:rsidRDefault="00123ECE" w:rsidP="002570E4">
            <w:pPr>
              <w:pStyle w:val="TAL"/>
              <w:keepNext w:val="0"/>
              <w:keepLines w:val="0"/>
            </w:pPr>
            <w:r w:rsidRPr="005647EB">
              <w:t>}</w:t>
            </w:r>
          </w:p>
        </w:tc>
        <w:tc>
          <w:tcPr>
            <w:tcW w:w="2267" w:type="dxa"/>
            <w:shd w:val="clear" w:color="auto" w:fill="auto"/>
          </w:tcPr>
          <w:p w14:paraId="2BBA93DB" w14:textId="77777777" w:rsidR="00123ECE" w:rsidRPr="005647EB" w:rsidRDefault="00123ECE" w:rsidP="002570E4">
            <w:pPr>
              <w:pStyle w:val="TAL"/>
              <w:keepNext w:val="0"/>
              <w:keepLines w:val="0"/>
            </w:pPr>
          </w:p>
        </w:tc>
        <w:tc>
          <w:tcPr>
            <w:tcW w:w="1700" w:type="dxa"/>
            <w:shd w:val="clear" w:color="auto" w:fill="auto"/>
          </w:tcPr>
          <w:p w14:paraId="2FC70B95" w14:textId="77777777" w:rsidR="00123ECE" w:rsidRPr="005647EB" w:rsidRDefault="00123ECE" w:rsidP="002570E4">
            <w:pPr>
              <w:pStyle w:val="TAL"/>
              <w:keepNext w:val="0"/>
              <w:keepLines w:val="0"/>
            </w:pPr>
          </w:p>
        </w:tc>
        <w:tc>
          <w:tcPr>
            <w:tcW w:w="1133" w:type="dxa"/>
            <w:shd w:val="clear" w:color="auto" w:fill="auto"/>
          </w:tcPr>
          <w:p w14:paraId="02141080" w14:textId="77777777" w:rsidR="00123ECE" w:rsidRPr="005647EB" w:rsidRDefault="00123ECE" w:rsidP="002570E4">
            <w:pPr>
              <w:pStyle w:val="TAL"/>
              <w:keepNext w:val="0"/>
              <w:keepLines w:val="0"/>
            </w:pPr>
          </w:p>
        </w:tc>
      </w:tr>
    </w:tbl>
    <w:p w14:paraId="1161C525" w14:textId="77777777" w:rsidR="00123ECE" w:rsidRPr="005647EB" w:rsidRDefault="00123ECE" w:rsidP="002570E4">
      <w:pPr>
        <w:rPr>
          <w:lang w:eastAsia="zh-CN"/>
        </w:rPr>
      </w:pPr>
    </w:p>
    <w:p w14:paraId="6ED4E665" w14:textId="77777777" w:rsidR="00C14963" w:rsidRPr="005647EB" w:rsidRDefault="00C14963" w:rsidP="002570E4">
      <w:pPr>
        <w:pStyle w:val="TH"/>
        <w:keepNext w:val="0"/>
        <w:keepLines w:val="0"/>
      </w:pPr>
      <w:r w:rsidRPr="005647EB">
        <w:t>Table 8.4.5.4.3-</w:t>
      </w:r>
      <w:r w:rsidRPr="005647EB">
        <w:rPr>
          <w:lang w:eastAsia="zh-CN"/>
        </w:rPr>
        <w:t>10</w:t>
      </w:r>
      <w:r w:rsidRPr="005647EB">
        <w:t>: MeasGapConfig-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(step7)</w:t>
      </w:r>
    </w:p>
    <w:tbl>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3"/>
        <w:gridCol w:w="2266"/>
        <w:gridCol w:w="1699"/>
        <w:gridCol w:w="1132"/>
      </w:tblGrid>
      <w:tr w:rsidR="00C14963" w:rsidRPr="005647EB" w14:paraId="6A4562BB" w14:textId="77777777" w:rsidTr="002570E4">
        <w:trPr>
          <w:cantSplit/>
          <w:jc w:val="center"/>
        </w:trPr>
        <w:tc>
          <w:tcPr>
            <w:tcW w:w="9630" w:type="dxa"/>
            <w:gridSpan w:val="4"/>
            <w:tcBorders>
              <w:top w:val="single" w:sz="4" w:space="0" w:color="000000"/>
              <w:left w:val="single" w:sz="4" w:space="0" w:color="000000"/>
              <w:bottom w:val="single" w:sz="4" w:space="0" w:color="000000"/>
              <w:right w:val="single" w:sz="4" w:space="0" w:color="000000"/>
            </w:tcBorders>
          </w:tcPr>
          <w:p w14:paraId="7897953E" w14:textId="62C30D22" w:rsidR="00C14963" w:rsidRPr="005647EB" w:rsidRDefault="00C14963" w:rsidP="002570E4">
            <w:pPr>
              <w:pStyle w:val="TAL"/>
              <w:keepNext w:val="0"/>
              <w:keepLines w:val="0"/>
              <w:rPr>
                <w:lang w:eastAsia="ja-JP"/>
              </w:rPr>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14963" w:rsidRPr="005647EB" w14:paraId="474D3B18"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02E99FD7" w14:textId="62C2E89A" w:rsidR="00C14963" w:rsidRPr="005647EB" w:rsidRDefault="00C14963" w:rsidP="002570E4">
            <w:pPr>
              <w:pStyle w:val="TAH"/>
              <w:keepNext w:val="0"/>
              <w:keepLines w:val="0"/>
              <w:rPr>
                <w:lang w:eastAsia="ja-JP"/>
              </w:rPr>
            </w:pPr>
            <w:r w:rsidRPr="005647EB">
              <w:t>Information</w:t>
            </w:r>
            <w:r w:rsidR="002570E4" w:rsidRPr="005647EB">
              <w:t xml:space="preserve"> </w:t>
            </w:r>
            <w:r w:rsidRPr="005647EB">
              <w:t>Element</w:t>
            </w:r>
          </w:p>
        </w:tc>
        <w:tc>
          <w:tcPr>
            <w:tcW w:w="2266" w:type="dxa"/>
            <w:tcBorders>
              <w:top w:val="single" w:sz="4" w:space="0" w:color="000000"/>
              <w:left w:val="single" w:sz="4" w:space="0" w:color="000000"/>
              <w:bottom w:val="single" w:sz="4" w:space="0" w:color="000000"/>
              <w:right w:val="single" w:sz="4" w:space="0" w:color="000000"/>
            </w:tcBorders>
          </w:tcPr>
          <w:p w14:paraId="57A5B0E7" w14:textId="77777777" w:rsidR="00C14963" w:rsidRPr="005647EB" w:rsidRDefault="00C14963" w:rsidP="002570E4">
            <w:pPr>
              <w:pStyle w:val="TAH"/>
              <w:keepNext w:val="0"/>
              <w:keepLines w:val="0"/>
              <w:rPr>
                <w:lang w:eastAsia="ja-JP"/>
              </w:rPr>
            </w:pPr>
            <w:r w:rsidRPr="005647EB">
              <w:t>Value/remark</w:t>
            </w:r>
          </w:p>
        </w:tc>
        <w:tc>
          <w:tcPr>
            <w:tcW w:w="1699" w:type="dxa"/>
            <w:tcBorders>
              <w:top w:val="single" w:sz="4" w:space="0" w:color="000000"/>
              <w:left w:val="single" w:sz="4" w:space="0" w:color="000000"/>
              <w:bottom w:val="single" w:sz="4" w:space="0" w:color="000000"/>
              <w:right w:val="single" w:sz="4" w:space="0" w:color="000000"/>
            </w:tcBorders>
          </w:tcPr>
          <w:p w14:paraId="0A8077CC" w14:textId="77777777" w:rsidR="00C14963" w:rsidRPr="005647EB" w:rsidRDefault="00C14963" w:rsidP="002570E4">
            <w:pPr>
              <w:pStyle w:val="TAH"/>
              <w:keepNext w:val="0"/>
              <w:keepLines w:val="0"/>
              <w:rPr>
                <w:lang w:eastAsia="ja-JP"/>
              </w:rPr>
            </w:pPr>
            <w:r w:rsidRPr="005647EB">
              <w:t>Comment</w:t>
            </w:r>
          </w:p>
        </w:tc>
        <w:tc>
          <w:tcPr>
            <w:tcW w:w="1132" w:type="dxa"/>
            <w:tcBorders>
              <w:top w:val="single" w:sz="4" w:space="0" w:color="000000"/>
              <w:left w:val="single" w:sz="4" w:space="0" w:color="000000"/>
              <w:bottom w:val="single" w:sz="4" w:space="0" w:color="000000"/>
              <w:right w:val="single" w:sz="4" w:space="0" w:color="000000"/>
            </w:tcBorders>
          </w:tcPr>
          <w:p w14:paraId="7D808A79" w14:textId="77777777" w:rsidR="00C14963" w:rsidRPr="005647EB" w:rsidRDefault="00C14963" w:rsidP="002570E4">
            <w:pPr>
              <w:pStyle w:val="TAH"/>
              <w:keepNext w:val="0"/>
              <w:keepLines w:val="0"/>
              <w:rPr>
                <w:lang w:eastAsia="ja-JP"/>
              </w:rPr>
            </w:pPr>
            <w:r w:rsidRPr="005647EB">
              <w:t>Condition</w:t>
            </w:r>
          </w:p>
        </w:tc>
      </w:tr>
      <w:tr w:rsidR="00C14963" w:rsidRPr="005647EB" w14:paraId="0C490DF4"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78E0DA5D" w14:textId="69CA0FC9" w:rsidR="00C14963" w:rsidRPr="005647EB" w:rsidRDefault="00C14963" w:rsidP="002570E4">
            <w:pPr>
              <w:pStyle w:val="TAL"/>
              <w:keepNext w:val="0"/>
              <w:keepLines w:val="0"/>
              <w:rPr>
                <w:lang w:eastAsia="ja-JP"/>
              </w:rPr>
            </w:pPr>
            <w:r w:rsidRPr="005647EB">
              <w:t>MeasGapConfig</w:t>
            </w:r>
            <w:r w:rsidR="002570E4" w:rsidRPr="005647EB">
              <w:t xml:space="preserve"> </w:t>
            </w:r>
            <w:r w:rsidRPr="005647EB">
              <w:t>::=</w:t>
            </w:r>
            <w:r w:rsidRPr="005647EB">
              <w:tab/>
              <w:t>CHOICE</w:t>
            </w:r>
            <w:r w:rsidR="002570E4" w:rsidRPr="005647EB">
              <w:t xml:space="preserve"> </w:t>
            </w:r>
            <w:r w:rsidRPr="005647EB">
              <w:t>{</w:t>
            </w:r>
          </w:p>
        </w:tc>
        <w:tc>
          <w:tcPr>
            <w:tcW w:w="2266" w:type="dxa"/>
            <w:tcBorders>
              <w:top w:val="single" w:sz="4" w:space="0" w:color="000000"/>
              <w:left w:val="single" w:sz="4" w:space="0" w:color="000000"/>
              <w:bottom w:val="single" w:sz="4" w:space="0" w:color="000000"/>
              <w:right w:val="single" w:sz="4" w:space="0" w:color="000000"/>
            </w:tcBorders>
          </w:tcPr>
          <w:p w14:paraId="65260909"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7F3583CB"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430E07AB" w14:textId="77777777" w:rsidR="00C14963" w:rsidRPr="005647EB" w:rsidRDefault="00C14963" w:rsidP="002570E4">
            <w:pPr>
              <w:pStyle w:val="TAL"/>
              <w:keepNext w:val="0"/>
              <w:keepLines w:val="0"/>
              <w:rPr>
                <w:lang w:eastAsia="ja-JP"/>
              </w:rPr>
            </w:pPr>
          </w:p>
        </w:tc>
      </w:tr>
      <w:tr w:rsidR="00C14963" w:rsidRPr="005647EB" w14:paraId="21BD9186"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69A91385" w14:textId="78E53F2A" w:rsidR="00C14963" w:rsidRPr="005647EB" w:rsidRDefault="002570E4" w:rsidP="002570E4">
            <w:pPr>
              <w:pStyle w:val="TAL"/>
              <w:keepNext w:val="0"/>
              <w:keepLines w:val="0"/>
              <w:rPr>
                <w:lang w:eastAsia="ja-JP"/>
              </w:rPr>
            </w:pPr>
            <w:r w:rsidRPr="005647EB">
              <w:t xml:space="preserve">                  </w:t>
            </w:r>
            <w:r w:rsidR="00C14963" w:rsidRPr="005647EB">
              <w:t>release</w:t>
            </w:r>
          </w:p>
        </w:tc>
        <w:tc>
          <w:tcPr>
            <w:tcW w:w="2266" w:type="dxa"/>
            <w:tcBorders>
              <w:top w:val="single" w:sz="4" w:space="0" w:color="000000"/>
              <w:left w:val="single" w:sz="4" w:space="0" w:color="000000"/>
              <w:bottom w:val="single" w:sz="4" w:space="0" w:color="000000"/>
              <w:right w:val="single" w:sz="4" w:space="0" w:color="000000"/>
            </w:tcBorders>
          </w:tcPr>
          <w:p w14:paraId="165EB2E8" w14:textId="77777777" w:rsidR="00C14963" w:rsidRPr="005647EB" w:rsidRDefault="00C14963" w:rsidP="002570E4">
            <w:pPr>
              <w:pStyle w:val="TAL"/>
              <w:keepNext w:val="0"/>
              <w:keepLines w:val="0"/>
              <w:rPr>
                <w:lang w:eastAsia="ja-JP"/>
              </w:rPr>
            </w:pPr>
            <w:r w:rsidRPr="005647EB">
              <w:rPr>
                <w:lang w:eastAsia="ja-JP"/>
              </w:rPr>
              <w:t>NULL</w:t>
            </w:r>
          </w:p>
        </w:tc>
        <w:tc>
          <w:tcPr>
            <w:tcW w:w="1699" w:type="dxa"/>
            <w:tcBorders>
              <w:top w:val="single" w:sz="4" w:space="0" w:color="000000"/>
              <w:left w:val="single" w:sz="4" w:space="0" w:color="000000"/>
              <w:bottom w:val="single" w:sz="4" w:space="0" w:color="000000"/>
              <w:right w:val="single" w:sz="4" w:space="0" w:color="000000"/>
            </w:tcBorders>
          </w:tcPr>
          <w:p w14:paraId="4A021CBD"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4E1549D0" w14:textId="77777777" w:rsidR="00C14963" w:rsidRPr="005647EB" w:rsidRDefault="00C14963" w:rsidP="002570E4">
            <w:pPr>
              <w:pStyle w:val="TAL"/>
              <w:keepNext w:val="0"/>
              <w:keepLines w:val="0"/>
              <w:rPr>
                <w:lang w:eastAsia="ja-JP"/>
              </w:rPr>
            </w:pPr>
          </w:p>
        </w:tc>
      </w:tr>
      <w:tr w:rsidR="00C14963" w:rsidRPr="005647EB" w14:paraId="642B1A6D"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008476CF" w14:textId="7634487D" w:rsidR="00C14963" w:rsidRPr="005647EB" w:rsidRDefault="002570E4" w:rsidP="002570E4">
            <w:pPr>
              <w:pStyle w:val="TAL"/>
              <w:keepNext w:val="0"/>
              <w:keepLines w:val="0"/>
              <w:rPr>
                <w:lang w:eastAsia="ja-JP"/>
              </w:rPr>
            </w:pPr>
            <w:r w:rsidRPr="005647EB">
              <w:t xml:space="preserve">   </w:t>
            </w:r>
            <w:r w:rsidR="00C14963" w:rsidRPr="005647EB">
              <w:t>}</w:t>
            </w:r>
          </w:p>
        </w:tc>
        <w:tc>
          <w:tcPr>
            <w:tcW w:w="2266" w:type="dxa"/>
            <w:tcBorders>
              <w:top w:val="single" w:sz="4" w:space="0" w:color="000000"/>
              <w:left w:val="single" w:sz="4" w:space="0" w:color="000000"/>
              <w:bottom w:val="single" w:sz="4" w:space="0" w:color="000000"/>
              <w:right w:val="single" w:sz="4" w:space="0" w:color="000000"/>
            </w:tcBorders>
          </w:tcPr>
          <w:p w14:paraId="74CE8E5B"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33382AE1"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0CD1B576" w14:textId="77777777" w:rsidR="00C14963" w:rsidRPr="005647EB" w:rsidRDefault="00C14963" w:rsidP="002570E4">
            <w:pPr>
              <w:pStyle w:val="TAL"/>
              <w:keepNext w:val="0"/>
              <w:keepLines w:val="0"/>
              <w:rPr>
                <w:lang w:eastAsia="ja-JP"/>
              </w:rPr>
            </w:pPr>
          </w:p>
        </w:tc>
      </w:tr>
    </w:tbl>
    <w:p w14:paraId="64A1A807" w14:textId="77777777" w:rsidR="00C14963" w:rsidRPr="005647EB" w:rsidRDefault="00C14963" w:rsidP="002570E4">
      <w:pPr>
        <w:rPr>
          <w:lang w:eastAsia="zh-CN"/>
        </w:rPr>
      </w:pPr>
    </w:p>
    <w:p w14:paraId="28B80BFB" w14:textId="77777777" w:rsidR="00123ECE" w:rsidRPr="005647EB" w:rsidRDefault="00123ECE" w:rsidP="002570E4">
      <w:pPr>
        <w:pStyle w:val="TH"/>
        <w:keepNext w:val="0"/>
        <w:keepLines w:val="0"/>
      </w:pPr>
      <w:r w:rsidRPr="005647EB">
        <w:t>Table 8.4.5.4.3-</w:t>
      </w:r>
      <w:r w:rsidRPr="005647EB">
        <w:rPr>
          <w:lang w:eastAsia="zh-CN"/>
        </w:rPr>
        <w:t>1</w:t>
      </w:r>
      <w:r w:rsidR="00C14963" w:rsidRPr="005647EB">
        <w:rPr>
          <w:lang w:eastAsia="zh-CN"/>
        </w:rPr>
        <w:t>1</w:t>
      </w:r>
      <w:r w:rsidRPr="005647EB">
        <w:t xml:space="preserve">: </w:t>
      </w:r>
      <w:r w:rsidRPr="005647EB">
        <w:rPr>
          <w:i/>
        </w:rPr>
        <w:t>MeasResultListEUTRA</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w:t>
      </w:r>
      <w:r w:rsidR="00EB52EE" w:rsidRPr="005647EB">
        <w:rPr>
          <w:lang w:eastAsia="zh-CN"/>
        </w:rPr>
        <w:t>step12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050074A3" w14:textId="77777777" w:rsidTr="002570E4">
        <w:trPr>
          <w:cantSplit/>
          <w:jc w:val="center"/>
        </w:trPr>
        <w:tc>
          <w:tcPr>
            <w:tcW w:w="9536" w:type="dxa"/>
            <w:gridSpan w:val="4"/>
          </w:tcPr>
          <w:p w14:paraId="37B06431" w14:textId="0B0AD73F"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B742E0" w:rsidRPr="005647EB">
              <w:rPr>
                <w:rFonts w:eastAsia="MS Mincho"/>
                <w:lang w:eastAsia="ja-JP"/>
              </w:rPr>
              <w:t>[5]</w:t>
            </w:r>
            <w:r w:rsidR="002570E4" w:rsidRPr="005647EB">
              <w:t xml:space="preserve"> </w:t>
            </w:r>
            <w:r w:rsidRPr="005647EB">
              <w:t>clause</w:t>
            </w:r>
            <w:r w:rsidR="002570E4" w:rsidRPr="005647EB">
              <w:t xml:space="preserve"> </w:t>
            </w:r>
            <w:r w:rsidRPr="005647EB">
              <w:t>6.3.5</w:t>
            </w:r>
          </w:p>
        </w:tc>
      </w:tr>
      <w:tr w:rsidR="00123ECE" w:rsidRPr="005647EB" w14:paraId="04539DDB" w14:textId="77777777" w:rsidTr="002570E4">
        <w:trPr>
          <w:jc w:val="center"/>
        </w:trPr>
        <w:tc>
          <w:tcPr>
            <w:tcW w:w="4436" w:type="dxa"/>
          </w:tcPr>
          <w:p w14:paraId="7D87339A" w14:textId="1F5FA1F7"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46D3A975" w14:textId="77777777" w:rsidR="00123ECE" w:rsidRPr="005647EB" w:rsidRDefault="00123ECE" w:rsidP="002570E4">
            <w:pPr>
              <w:pStyle w:val="TAH"/>
              <w:keepNext w:val="0"/>
              <w:keepLines w:val="0"/>
            </w:pPr>
            <w:r w:rsidRPr="005647EB">
              <w:t>Value/remark</w:t>
            </w:r>
          </w:p>
        </w:tc>
        <w:tc>
          <w:tcPr>
            <w:tcW w:w="1700" w:type="dxa"/>
          </w:tcPr>
          <w:p w14:paraId="4118D9ED" w14:textId="77777777" w:rsidR="00123ECE" w:rsidRPr="005647EB" w:rsidRDefault="00123ECE" w:rsidP="002570E4">
            <w:pPr>
              <w:pStyle w:val="TAH"/>
              <w:keepNext w:val="0"/>
              <w:keepLines w:val="0"/>
            </w:pPr>
            <w:r w:rsidRPr="005647EB">
              <w:t>Comment</w:t>
            </w:r>
          </w:p>
        </w:tc>
        <w:tc>
          <w:tcPr>
            <w:tcW w:w="1133" w:type="dxa"/>
          </w:tcPr>
          <w:p w14:paraId="716D2C91" w14:textId="77777777" w:rsidR="00123ECE" w:rsidRPr="005647EB" w:rsidRDefault="00123ECE" w:rsidP="002570E4">
            <w:pPr>
              <w:pStyle w:val="TAH"/>
              <w:keepNext w:val="0"/>
              <w:keepLines w:val="0"/>
            </w:pPr>
            <w:r w:rsidRPr="005647EB">
              <w:t>Condition</w:t>
            </w:r>
          </w:p>
        </w:tc>
      </w:tr>
      <w:tr w:rsidR="00123ECE" w:rsidRPr="005647EB" w14:paraId="584D1763" w14:textId="77777777" w:rsidTr="002570E4">
        <w:trPr>
          <w:jc w:val="center"/>
        </w:trPr>
        <w:tc>
          <w:tcPr>
            <w:tcW w:w="4436" w:type="dxa"/>
          </w:tcPr>
          <w:p w14:paraId="16DB92AF" w14:textId="3117B5DE"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0096F8ED" w14:textId="77777777" w:rsidR="00123ECE" w:rsidRPr="005647EB" w:rsidRDefault="00123ECE" w:rsidP="002570E4">
            <w:pPr>
              <w:pStyle w:val="TAL"/>
              <w:keepNext w:val="0"/>
              <w:keepLines w:val="0"/>
            </w:pPr>
          </w:p>
        </w:tc>
        <w:tc>
          <w:tcPr>
            <w:tcW w:w="1700" w:type="dxa"/>
          </w:tcPr>
          <w:p w14:paraId="3AD85C29" w14:textId="77777777" w:rsidR="00123ECE" w:rsidRPr="005647EB" w:rsidRDefault="00123ECE" w:rsidP="002570E4">
            <w:pPr>
              <w:pStyle w:val="TAL"/>
              <w:keepNext w:val="0"/>
              <w:keepLines w:val="0"/>
            </w:pPr>
          </w:p>
        </w:tc>
        <w:tc>
          <w:tcPr>
            <w:tcW w:w="1133" w:type="dxa"/>
          </w:tcPr>
          <w:p w14:paraId="1954765A" w14:textId="77777777" w:rsidR="00123ECE" w:rsidRPr="005647EB" w:rsidRDefault="00123ECE" w:rsidP="002570E4">
            <w:pPr>
              <w:pStyle w:val="TAL"/>
              <w:keepNext w:val="0"/>
              <w:keepLines w:val="0"/>
            </w:pPr>
          </w:p>
        </w:tc>
      </w:tr>
      <w:tr w:rsidR="00123ECE" w:rsidRPr="005647EB" w14:paraId="4A27691A" w14:textId="77777777" w:rsidTr="002570E4">
        <w:trPr>
          <w:jc w:val="center"/>
        </w:trPr>
        <w:tc>
          <w:tcPr>
            <w:tcW w:w="4436" w:type="dxa"/>
          </w:tcPr>
          <w:p w14:paraId="20870FC0" w14:textId="46D03B9F"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787409F8" w14:textId="77777777" w:rsidR="00123ECE" w:rsidRPr="005647EB" w:rsidRDefault="00123ECE" w:rsidP="002570E4">
            <w:pPr>
              <w:pStyle w:val="TAL"/>
              <w:keepNext w:val="0"/>
              <w:keepLines w:val="0"/>
            </w:pPr>
            <w:r w:rsidRPr="005647EB">
              <w:t>PhysicalCellIdentity</w:t>
            </w:r>
          </w:p>
        </w:tc>
        <w:tc>
          <w:tcPr>
            <w:tcW w:w="1700" w:type="dxa"/>
          </w:tcPr>
          <w:p w14:paraId="16AF6B67" w14:textId="77777777" w:rsidR="00123ECE" w:rsidRPr="005647EB" w:rsidRDefault="00123ECE" w:rsidP="002570E4">
            <w:pPr>
              <w:pStyle w:val="TAL"/>
              <w:keepNext w:val="0"/>
              <w:keepLines w:val="0"/>
            </w:pPr>
          </w:p>
        </w:tc>
        <w:tc>
          <w:tcPr>
            <w:tcW w:w="1133" w:type="dxa"/>
          </w:tcPr>
          <w:p w14:paraId="62B80F14" w14:textId="77777777" w:rsidR="00123ECE" w:rsidRPr="005647EB" w:rsidRDefault="00123ECE" w:rsidP="002570E4">
            <w:pPr>
              <w:pStyle w:val="TAL"/>
              <w:keepNext w:val="0"/>
              <w:keepLines w:val="0"/>
            </w:pPr>
          </w:p>
        </w:tc>
      </w:tr>
      <w:tr w:rsidR="00123ECE" w:rsidRPr="005647EB" w14:paraId="679262F1" w14:textId="77777777" w:rsidTr="002570E4">
        <w:trPr>
          <w:jc w:val="center"/>
        </w:trPr>
        <w:tc>
          <w:tcPr>
            <w:tcW w:w="4436" w:type="dxa"/>
          </w:tcPr>
          <w:p w14:paraId="64F7E76E" w14:textId="442386C1" w:rsidR="00123ECE" w:rsidRPr="005647EB" w:rsidRDefault="00123ECE" w:rsidP="002570E4">
            <w:pPr>
              <w:pStyle w:val="TAL"/>
              <w:keepNext w:val="0"/>
              <w:keepLines w:val="0"/>
              <w:ind w:firstLineChars="50" w:firstLine="90"/>
              <w:rPr>
                <w:lang w:eastAsia="zh-CN"/>
              </w:rPr>
            </w:pPr>
            <w:r w:rsidRPr="005647EB">
              <w:t>cgi-Info</w:t>
            </w:r>
            <w:r w:rsidR="002570E4" w:rsidRPr="005647EB">
              <w:rPr>
                <w:lang w:eastAsia="zh-CN"/>
              </w:rPr>
              <w:t xml:space="preserve"> </w:t>
            </w:r>
            <w:r w:rsidRPr="005647EB">
              <w:rPr>
                <w:lang w:eastAsia="zh-CN"/>
              </w:rPr>
              <w:t>SEQUENCE{</w:t>
            </w:r>
          </w:p>
        </w:tc>
        <w:tc>
          <w:tcPr>
            <w:tcW w:w="2267" w:type="dxa"/>
          </w:tcPr>
          <w:p w14:paraId="157650C3" w14:textId="77777777" w:rsidR="00123ECE" w:rsidRPr="005647EB" w:rsidRDefault="00123ECE" w:rsidP="002570E4">
            <w:pPr>
              <w:pStyle w:val="TAL"/>
              <w:keepNext w:val="0"/>
              <w:keepLines w:val="0"/>
            </w:pPr>
          </w:p>
        </w:tc>
        <w:tc>
          <w:tcPr>
            <w:tcW w:w="1700" w:type="dxa"/>
          </w:tcPr>
          <w:p w14:paraId="77050E98" w14:textId="77777777" w:rsidR="00123ECE" w:rsidRPr="005647EB" w:rsidRDefault="00123ECE" w:rsidP="002570E4">
            <w:pPr>
              <w:pStyle w:val="TAL"/>
              <w:keepNext w:val="0"/>
              <w:keepLines w:val="0"/>
            </w:pPr>
          </w:p>
        </w:tc>
        <w:tc>
          <w:tcPr>
            <w:tcW w:w="1133" w:type="dxa"/>
          </w:tcPr>
          <w:p w14:paraId="180DE18B" w14:textId="77777777" w:rsidR="00123ECE" w:rsidRPr="005647EB" w:rsidRDefault="00123ECE" w:rsidP="002570E4">
            <w:pPr>
              <w:pStyle w:val="TAL"/>
              <w:keepNext w:val="0"/>
              <w:keepLines w:val="0"/>
            </w:pPr>
          </w:p>
        </w:tc>
      </w:tr>
      <w:tr w:rsidR="00123ECE" w:rsidRPr="005647EB" w14:paraId="52B99FFE" w14:textId="77777777" w:rsidTr="002570E4">
        <w:trPr>
          <w:jc w:val="center"/>
        </w:trPr>
        <w:tc>
          <w:tcPr>
            <w:tcW w:w="4436" w:type="dxa"/>
          </w:tcPr>
          <w:p w14:paraId="75EAA265" w14:textId="603A6BA4" w:rsidR="00123ECE" w:rsidRPr="005647EB" w:rsidRDefault="00123ECE" w:rsidP="002570E4">
            <w:pPr>
              <w:pStyle w:val="TAL"/>
              <w:keepNext w:val="0"/>
              <w:keepLines w:val="0"/>
              <w:ind w:firstLineChars="150" w:firstLine="270"/>
              <w:rPr>
                <w:lang w:eastAsia="zh-CN"/>
              </w:rPr>
            </w:pPr>
            <w:r w:rsidRPr="005647EB">
              <w:t>cellGlobalId</w:t>
            </w:r>
            <w:r w:rsidR="002570E4" w:rsidRPr="005647EB">
              <w:rPr>
                <w:lang w:eastAsia="zh-CN"/>
              </w:rPr>
              <w:t xml:space="preserve"> </w:t>
            </w:r>
            <w:r w:rsidRPr="005647EB">
              <w:rPr>
                <w:lang w:eastAsia="zh-CN"/>
              </w:rPr>
              <w:t>SEQUENCE{</w:t>
            </w:r>
          </w:p>
        </w:tc>
        <w:tc>
          <w:tcPr>
            <w:tcW w:w="2267" w:type="dxa"/>
          </w:tcPr>
          <w:p w14:paraId="4564FDA5" w14:textId="77777777" w:rsidR="00123ECE" w:rsidRPr="005647EB" w:rsidRDefault="00123ECE" w:rsidP="002570E4">
            <w:pPr>
              <w:pStyle w:val="TAL"/>
              <w:keepNext w:val="0"/>
              <w:keepLines w:val="0"/>
            </w:pPr>
          </w:p>
        </w:tc>
        <w:tc>
          <w:tcPr>
            <w:tcW w:w="1700" w:type="dxa"/>
          </w:tcPr>
          <w:p w14:paraId="4E636DA5" w14:textId="77777777" w:rsidR="00123ECE" w:rsidRPr="005647EB" w:rsidRDefault="00123ECE" w:rsidP="002570E4">
            <w:pPr>
              <w:pStyle w:val="TAL"/>
              <w:keepNext w:val="0"/>
              <w:keepLines w:val="0"/>
            </w:pPr>
          </w:p>
        </w:tc>
        <w:tc>
          <w:tcPr>
            <w:tcW w:w="1133" w:type="dxa"/>
          </w:tcPr>
          <w:p w14:paraId="57723073" w14:textId="77777777" w:rsidR="00123ECE" w:rsidRPr="005647EB" w:rsidRDefault="00123ECE" w:rsidP="002570E4">
            <w:pPr>
              <w:pStyle w:val="TAL"/>
              <w:keepNext w:val="0"/>
              <w:keepLines w:val="0"/>
            </w:pPr>
          </w:p>
        </w:tc>
      </w:tr>
      <w:tr w:rsidR="00123ECE" w:rsidRPr="005647EB" w14:paraId="2D3CAF6C" w14:textId="77777777" w:rsidTr="002570E4">
        <w:trPr>
          <w:jc w:val="center"/>
        </w:trPr>
        <w:tc>
          <w:tcPr>
            <w:tcW w:w="4436" w:type="dxa"/>
          </w:tcPr>
          <w:p w14:paraId="363BA28C" w14:textId="3B66C994"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plmn-Identity</w:t>
            </w:r>
          </w:p>
        </w:tc>
        <w:tc>
          <w:tcPr>
            <w:tcW w:w="2267" w:type="dxa"/>
          </w:tcPr>
          <w:p w14:paraId="28D7B572" w14:textId="77777777" w:rsidR="00123ECE" w:rsidRPr="005647EB" w:rsidRDefault="00123ECE" w:rsidP="002570E4">
            <w:pPr>
              <w:pStyle w:val="TAL"/>
              <w:keepNext w:val="0"/>
              <w:keepLines w:val="0"/>
            </w:pPr>
            <w:r w:rsidRPr="005647EB">
              <w:t>plmn-Identity</w:t>
            </w:r>
          </w:p>
        </w:tc>
        <w:tc>
          <w:tcPr>
            <w:tcW w:w="1700" w:type="dxa"/>
          </w:tcPr>
          <w:p w14:paraId="76588F0F" w14:textId="77777777" w:rsidR="00123ECE" w:rsidRPr="005647EB" w:rsidRDefault="00123ECE" w:rsidP="002570E4">
            <w:pPr>
              <w:pStyle w:val="TAL"/>
              <w:keepNext w:val="0"/>
              <w:keepLines w:val="0"/>
            </w:pPr>
          </w:p>
        </w:tc>
        <w:tc>
          <w:tcPr>
            <w:tcW w:w="1133" w:type="dxa"/>
          </w:tcPr>
          <w:p w14:paraId="3E751894" w14:textId="77777777" w:rsidR="00123ECE" w:rsidRPr="005647EB" w:rsidRDefault="00123ECE" w:rsidP="002570E4">
            <w:pPr>
              <w:pStyle w:val="TAL"/>
              <w:keepNext w:val="0"/>
              <w:keepLines w:val="0"/>
            </w:pPr>
          </w:p>
        </w:tc>
      </w:tr>
      <w:tr w:rsidR="00123ECE" w:rsidRPr="005647EB" w14:paraId="5B60B7B5" w14:textId="77777777" w:rsidTr="002570E4">
        <w:trPr>
          <w:jc w:val="center"/>
        </w:trPr>
        <w:tc>
          <w:tcPr>
            <w:tcW w:w="4436" w:type="dxa"/>
          </w:tcPr>
          <w:p w14:paraId="0C228AEB" w14:textId="40DE3200"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cellIdentity</w:t>
            </w:r>
          </w:p>
        </w:tc>
        <w:tc>
          <w:tcPr>
            <w:tcW w:w="2267" w:type="dxa"/>
          </w:tcPr>
          <w:p w14:paraId="24381431" w14:textId="77777777" w:rsidR="00123ECE" w:rsidRPr="005647EB" w:rsidRDefault="00123ECE" w:rsidP="002570E4">
            <w:pPr>
              <w:pStyle w:val="TAL"/>
              <w:keepNext w:val="0"/>
              <w:keepLines w:val="0"/>
            </w:pPr>
            <w:r w:rsidRPr="005647EB">
              <w:t>cellIdentity</w:t>
            </w:r>
          </w:p>
        </w:tc>
        <w:tc>
          <w:tcPr>
            <w:tcW w:w="1700" w:type="dxa"/>
          </w:tcPr>
          <w:p w14:paraId="166B65D5" w14:textId="77777777" w:rsidR="00123ECE" w:rsidRPr="005647EB" w:rsidRDefault="00123ECE" w:rsidP="002570E4">
            <w:pPr>
              <w:pStyle w:val="TAL"/>
              <w:keepNext w:val="0"/>
              <w:keepLines w:val="0"/>
            </w:pPr>
          </w:p>
        </w:tc>
        <w:tc>
          <w:tcPr>
            <w:tcW w:w="1133" w:type="dxa"/>
          </w:tcPr>
          <w:p w14:paraId="312E618A" w14:textId="77777777" w:rsidR="00123ECE" w:rsidRPr="005647EB" w:rsidRDefault="00123ECE" w:rsidP="002570E4">
            <w:pPr>
              <w:pStyle w:val="TAL"/>
              <w:keepNext w:val="0"/>
              <w:keepLines w:val="0"/>
            </w:pPr>
          </w:p>
        </w:tc>
      </w:tr>
      <w:tr w:rsidR="00123ECE" w:rsidRPr="005647EB" w14:paraId="1222E93D" w14:textId="77777777" w:rsidTr="002570E4">
        <w:trPr>
          <w:jc w:val="center"/>
        </w:trPr>
        <w:tc>
          <w:tcPr>
            <w:tcW w:w="4436" w:type="dxa"/>
          </w:tcPr>
          <w:p w14:paraId="28748D05" w14:textId="77777777" w:rsidR="00123ECE" w:rsidRPr="005647EB" w:rsidRDefault="00123ECE" w:rsidP="002570E4">
            <w:pPr>
              <w:pStyle w:val="TAL"/>
              <w:keepNext w:val="0"/>
              <w:keepLines w:val="0"/>
              <w:ind w:firstLineChars="150" w:firstLine="270"/>
              <w:rPr>
                <w:lang w:eastAsia="zh-CN"/>
              </w:rPr>
            </w:pPr>
            <w:r w:rsidRPr="005647EB">
              <w:rPr>
                <w:lang w:eastAsia="zh-CN"/>
              </w:rPr>
              <w:t>}</w:t>
            </w:r>
          </w:p>
        </w:tc>
        <w:tc>
          <w:tcPr>
            <w:tcW w:w="2267" w:type="dxa"/>
          </w:tcPr>
          <w:p w14:paraId="1A52D2BC" w14:textId="77777777" w:rsidR="00123ECE" w:rsidRPr="005647EB" w:rsidRDefault="00123ECE" w:rsidP="002570E4">
            <w:pPr>
              <w:pStyle w:val="TAL"/>
              <w:keepNext w:val="0"/>
              <w:keepLines w:val="0"/>
            </w:pPr>
          </w:p>
        </w:tc>
        <w:tc>
          <w:tcPr>
            <w:tcW w:w="1700" w:type="dxa"/>
          </w:tcPr>
          <w:p w14:paraId="766B2892" w14:textId="77777777" w:rsidR="00123ECE" w:rsidRPr="005647EB" w:rsidRDefault="00123ECE" w:rsidP="002570E4">
            <w:pPr>
              <w:pStyle w:val="TAL"/>
              <w:keepNext w:val="0"/>
              <w:keepLines w:val="0"/>
            </w:pPr>
          </w:p>
        </w:tc>
        <w:tc>
          <w:tcPr>
            <w:tcW w:w="1133" w:type="dxa"/>
          </w:tcPr>
          <w:p w14:paraId="080064AD" w14:textId="77777777" w:rsidR="00123ECE" w:rsidRPr="005647EB" w:rsidRDefault="00123ECE" w:rsidP="002570E4">
            <w:pPr>
              <w:pStyle w:val="TAL"/>
              <w:keepNext w:val="0"/>
              <w:keepLines w:val="0"/>
            </w:pPr>
          </w:p>
        </w:tc>
      </w:tr>
      <w:tr w:rsidR="00123ECE" w:rsidRPr="005647EB" w14:paraId="1B706BB2" w14:textId="77777777" w:rsidTr="002570E4">
        <w:trPr>
          <w:jc w:val="center"/>
        </w:trPr>
        <w:tc>
          <w:tcPr>
            <w:tcW w:w="4436" w:type="dxa"/>
          </w:tcPr>
          <w:p w14:paraId="605A78F6" w14:textId="77777777" w:rsidR="00123ECE" w:rsidRPr="005647EB" w:rsidRDefault="00123ECE" w:rsidP="002570E4">
            <w:pPr>
              <w:pStyle w:val="TAL"/>
              <w:keepNext w:val="0"/>
              <w:keepLines w:val="0"/>
              <w:ind w:firstLineChars="150" w:firstLine="270"/>
            </w:pPr>
            <w:r w:rsidRPr="005647EB">
              <w:t>trackingAreaCode</w:t>
            </w:r>
          </w:p>
        </w:tc>
        <w:tc>
          <w:tcPr>
            <w:tcW w:w="2267" w:type="dxa"/>
          </w:tcPr>
          <w:p w14:paraId="09DF713A" w14:textId="77777777" w:rsidR="00123ECE" w:rsidRPr="005647EB" w:rsidRDefault="00123ECE" w:rsidP="002570E4">
            <w:pPr>
              <w:pStyle w:val="TAL"/>
              <w:keepNext w:val="0"/>
              <w:keepLines w:val="0"/>
            </w:pPr>
          </w:p>
        </w:tc>
        <w:tc>
          <w:tcPr>
            <w:tcW w:w="1700" w:type="dxa"/>
          </w:tcPr>
          <w:p w14:paraId="5C077B36" w14:textId="77777777" w:rsidR="00123ECE" w:rsidRPr="005647EB" w:rsidRDefault="00123ECE" w:rsidP="002570E4">
            <w:pPr>
              <w:pStyle w:val="TAL"/>
              <w:keepNext w:val="0"/>
              <w:keepLines w:val="0"/>
            </w:pPr>
          </w:p>
        </w:tc>
        <w:tc>
          <w:tcPr>
            <w:tcW w:w="1133" w:type="dxa"/>
          </w:tcPr>
          <w:p w14:paraId="260EA8DA" w14:textId="77777777" w:rsidR="00123ECE" w:rsidRPr="005647EB" w:rsidRDefault="00123ECE" w:rsidP="002570E4">
            <w:pPr>
              <w:pStyle w:val="TAL"/>
              <w:keepNext w:val="0"/>
              <w:keepLines w:val="0"/>
            </w:pPr>
          </w:p>
        </w:tc>
      </w:tr>
      <w:tr w:rsidR="00123ECE" w:rsidRPr="005647EB" w14:paraId="377CD4F9" w14:textId="77777777" w:rsidTr="002570E4">
        <w:trPr>
          <w:jc w:val="center"/>
        </w:trPr>
        <w:tc>
          <w:tcPr>
            <w:tcW w:w="4436" w:type="dxa"/>
          </w:tcPr>
          <w:p w14:paraId="42E03D7E" w14:textId="77777777" w:rsidR="00123ECE" w:rsidRPr="005647EB" w:rsidRDefault="00123ECE" w:rsidP="002570E4">
            <w:pPr>
              <w:pStyle w:val="TAL"/>
              <w:keepNext w:val="0"/>
              <w:keepLines w:val="0"/>
              <w:ind w:firstLineChars="150" w:firstLine="270"/>
            </w:pPr>
            <w:r w:rsidRPr="005647EB">
              <w:t>plmn-IdentityList</w:t>
            </w:r>
          </w:p>
        </w:tc>
        <w:tc>
          <w:tcPr>
            <w:tcW w:w="2267" w:type="dxa"/>
          </w:tcPr>
          <w:p w14:paraId="2FA3DC99" w14:textId="77777777" w:rsidR="00123ECE" w:rsidRPr="005647EB" w:rsidRDefault="00123ECE" w:rsidP="002570E4">
            <w:pPr>
              <w:pStyle w:val="TAL"/>
              <w:keepNext w:val="0"/>
              <w:keepLines w:val="0"/>
            </w:pPr>
          </w:p>
        </w:tc>
        <w:tc>
          <w:tcPr>
            <w:tcW w:w="1700" w:type="dxa"/>
          </w:tcPr>
          <w:p w14:paraId="3C529A8C" w14:textId="77777777" w:rsidR="00123ECE" w:rsidRPr="005647EB" w:rsidRDefault="00123ECE" w:rsidP="002570E4">
            <w:pPr>
              <w:pStyle w:val="TAL"/>
              <w:keepNext w:val="0"/>
              <w:keepLines w:val="0"/>
            </w:pPr>
          </w:p>
        </w:tc>
        <w:tc>
          <w:tcPr>
            <w:tcW w:w="1133" w:type="dxa"/>
          </w:tcPr>
          <w:p w14:paraId="47FFB2D8" w14:textId="77777777" w:rsidR="00123ECE" w:rsidRPr="005647EB" w:rsidRDefault="00123ECE" w:rsidP="002570E4">
            <w:pPr>
              <w:pStyle w:val="TAL"/>
              <w:keepNext w:val="0"/>
              <w:keepLines w:val="0"/>
            </w:pPr>
          </w:p>
        </w:tc>
      </w:tr>
      <w:tr w:rsidR="00123ECE" w:rsidRPr="005647EB" w14:paraId="7BC2F6DE" w14:textId="77777777" w:rsidTr="002570E4">
        <w:trPr>
          <w:jc w:val="center"/>
        </w:trPr>
        <w:tc>
          <w:tcPr>
            <w:tcW w:w="4436" w:type="dxa"/>
          </w:tcPr>
          <w:p w14:paraId="4B031964" w14:textId="77777777" w:rsidR="00123ECE" w:rsidRPr="005647EB" w:rsidRDefault="00123ECE" w:rsidP="002570E4">
            <w:pPr>
              <w:pStyle w:val="TAL"/>
              <w:keepNext w:val="0"/>
              <w:keepLines w:val="0"/>
              <w:ind w:firstLineChars="50" w:firstLine="90"/>
              <w:rPr>
                <w:lang w:eastAsia="zh-CN"/>
              </w:rPr>
            </w:pPr>
            <w:r w:rsidRPr="005647EB">
              <w:rPr>
                <w:lang w:eastAsia="zh-CN"/>
              </w:rPr>
              <w:t>}</w:t>
            </w:r>
          </w:p>
        </w:tc>
        <w:tc>
          <w:tcPr>
            <w:tcW w:w="2267" w:type="dxa"/>
          </w:tcPr>
          <w:p w14:paraId="50F1EF5D" w14:textId="77777777" w:rsidR="00123ECE" w:rsidRPr="005647EB" w:rsidRDefault="00123ECE" w:rsidP="002570E4">
            <w:pPr>
              <w:pStyle w:val="TAL"/>
              <w:keepNext w:val="0"/>
              <w:keepLines w:val="0"/>
            </w:pPr>
          </w:p>
        </w:tc>
        <w:tc>
          <w:tcPr>
            <w:tcW w:w="1700" w:type="dxa"/>
          </w:tcPr>
          <w:p w14:paraId="6C789B0C" w14:textId="77777777" w:rsidR="00123ECE" w:rsidRPr="005647EB" w:rsidRDefault="00123ECE" w:rsidP="002570E4">
            <w:pPr>
              <w:pStyle w:val="TAL"/>
              <w:keepNext w:val="0"/>
              <w:keepLines w:val="0"/>
            </w:pPr>
          </w:p>
        </w:tc>
        <w:tc>
          <w:tcPr>
            <w:tcW w:w="1133" w:type="dxa"/>
          </w:tcPr>
          <w:p w14:paraId="69E11A83" w14:textId="77777777" w:rsidR="00123ECE" w:rsidRPr="005647EB" w:rsidRDefault="00123ECE" w:rsidP="002570E4">
            <w:pPr>
              <w:pStyle w:val="TAL"/>
              <w:keepNext w:val="0"/>
              <w:keepLines w:val="0"/>
            </w:pPr>
          </w:p>
        </w:tc>
      </w:tr>
      <w:tr w:rsidR="00123ECE" w:rsidRPr="005647EB" w14:paraId="0A022624" w14:textId="77777777" w:rsidTr="002570E4">
        <w:trPr>
          <w:jc w:val="center"/>
        </w:trPr>
        <w:tc>
          <w:tcPr>
            <w:tcW w:w="4436" w:type="dxa"/>
          </w:tcPr>
          <w:p w14:paraId="01859658" w14:textId="77777777" w:rsidR="00123ECE" w:rsidRPr="005647EB" w:rsidRDefault="00123ECE" w:rsidP="002570E4">
            <w:pPr>
              <w:pStyle w:val="TAL"/>
              <w:keepNext w:val="0"/>
              <w:keepLines w:val="0"/>
            </w:pPr>
            <w:r w:rsidRPr="005647EB">
              <w:t>}</w:t>
            </w:r>
          </w:p>
        </w:tc>
        <w:tc>
          <w:tcPr>
            <w:tcW w:w="2267" w:type="dxa"/>
          </w:tcPr>
          <w:p w14:paraId="7CE54C76" w14:textId="77777777" w:rsidR="00123ECE" w:rsidRPr="005647EB" w:rsidRDefault="00123ECE" w:rsidP="002570E4">
            <w:pPr>
              <w:pStyle w:val="TAL"/>
              <w:keepNext w:val="0"/>
              <w:keepLines w:val="0"/>
            </w:pPr>
          </w:p>
        </w:tc>
        <w:tc>
          <w:tcPr>
            <w:tcW w:w="1700" w:type="dxa"/>
          </w:tcPr>
          <w:p w14:paraId="03B3484D" w14:textId="77777777" w:rsidR="00123ECE" w:rsidRPr="005647EB" w:rsidRDefault="00123ECE" w:rsidP="002570E4">
            <w:pPr>
              <w:pStyle w:val="TAL"/>
              <w:keepNext w:val="0"/>
              <w:keepLines w:val="0"/>
            </w:pPr>
          </w:p>
        </w:tc>
        <w:tc>
          <w:tcPr>
            <w:tcW w:w="1133" w:type="dxa"/>
          </w:tcPr>
          <w:p w14:paraId="0FE9738A" w14:textId="77777777" w:rsidR="00123ECE" w:rsidRPr="005647EB" w:rsidRDefault="00123ECE" w:rsidP="002570E4">
            <w:pPr>
              <w:pStyle w:val="TAL"/>
              <w:keepNext w:val="0"/>
              <w:keepLines w:val="0"/>
            </w:pPr>
          </w:p>
        </w:tc>
      </w:tr>
    </w:tbl>
    <w:p w14:paraId="0F7DDE9D" w14:textId="77777777" w:rsidR="00B742E0" w:rsidRPr="005647EB" w:rsidRDefault="00B742E0" w:rsidP="002570E4">
      <w:pPr>
        <w:rPr>
          <w:lang w:eastAsia="zh-CN"/>
        </w:rPr>
      </w:pPr>
    </w:p>
    <w:p w14:paraId="6AD1F4F7" w14:textId="77777777" w:rsidR="00B742E0" w:rsidRPr="005647EB" w:rsidRDefault="00B742E0" w:rsidP="002570E4">
      <w:pPr>
        <w:pStyle w:val="TH"/>
        <w:keepNext w:val="0"/>
        <w:keepLines w:val="0"/>
      </w:pPr>
      <w:r w:rsidRPr="005647EB">
        <w:t>Table 8.4.5.4.3-1</w:t>
      </w:r>
      <w:r w:rsidR="00C14963" w:rsidRPr="005647EB">
        <w:t>2</w:t>
      </w:r>
      <w:r w:rsidRPr="005647EB">
        <w:t xml:space="preserve">: </w:t>
      </w:r>
      <w:r w:rsidRPr="005647EB">
        <w:rPr>
          <w:i/>
        </w:rPr>
        <w:t>MeasObjectEUTRA-GENERIC</w:t>
      </w:r>
      <w:r w:rsidRPr="005647EB">
        <w:t>: Additional E-UTRAN TDD - TDD Inter-frequency identification of a new CGI of E-UTRA cell using autonomous gaps with DRX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B742E0" w:rsidRPr="005647EB" w14:paraId="513276F4" w14:textId="77777777" w:rsidTr="002570E4">
        <w:trPr>
          <w:jc w:val="center"/>
        </w:trPr>
        <w:tc>
          <w:tcPr>
            <w:tcW w:w="9635" w:type="dxa"/>
            <w:gridSpan w:val="4"/>
            <w:shd w:val="clear" w:color="auto" w:fill="auto"/>
          </w:tcPr>
          <w:p w14:paraId="13AF8FF5" w14:textId="514E3DDC" w:rsidR="00B742E0" w:rsidRPr="005647EB" w:rsidRDefault="00B742E0"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w:t>
            </w:r>
          </w:p>
        </w:tc>
      </w:tr>
      <w:tr w:rsidR="00B742E0" w:rsidRPr="005647EB" w14:paraId="720DB023" w14:textId="77777777" w:rsidTr="002570E4">
        <w:trPr>
          <w:jc w:val="center"/>
        </w:trPr>
        <w:tc>
          <w:tcPr>
            <w:tcW w:w="4535" w:type="dxa"/>
            <w:shd w:val="clear" w:color="auto" w:fill="auto"/>
          </w:tcPr>
          <w:p w14:paraId="180A5D63" w14:textId="2E0CF203" w:rsidR="00B742E0" w:rsidRPr="005647EB" w:rsidRDefault="00B742E0"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shd w:val="clear" w:color="auto" w:fill="auto"/>
          </w:tcPr>
          <w:p w14:paraId="60AD6446" w14:textId="77777777" w:rsidR="00B742E0" w:rsidRPr="005647EB" w:rsidRDefault="00B742E0" w:rsidP="002570E4">
            <w:pPr>
              <w:pStyle w:val="TAH"/>
              <w:keepNext w:val="0"/>
              <w:keepLines w:val="0"/>
              <w:rPr>
                <w:lang w:eastAsia="ko-KR"/>
              </w:rPr>
            </w:pPr>
            <w:r w:rsidRPr="005647EB">
              <w:rPr>
                <w:lang w:eastAsia="ko-KR"/>
              </w:rPr>
              <w:t>Value/remark</w:t>
            </w:r>
          </w:p>
        </w:tc>
        <w:tc>
          <w:tcPr>
            <w:tcW w:w="1700" w:type="dxa"/>
            <w:shd w:val="clear" w:color="auto" w:fill="auto"/>
          </w:tcPr>
          <w:p w14:paraId="76ECABF1" w14:textId="77777777" w:rsidR="00B742E0" w:rsidRPr="005647EB" w:rsidRDefault="00B742E0" w:rsidP="002570E4">
            <w:pPr>
              <w:pStyle w:val="TAH"/>
              <w:keepNext w:val="0"/>
              <w:keepLines w:val="0"/>
              <w:rPr>
                <w:lang w:eastAsia="ko-KR"/>
              </w:rPr>
            </w:pPr>
            <w:r w:rsidRPr="005647EB">
              <w:rPr>
                <w:lang w:eastAsia="ko-KR"/>
              </w:rPr>
              <w:t>Comment</w:t>
            </w:r>
          </w:p>
        </w:tc>
        <w:tc>
          <w:tcPr>
            <w:tcW w:w="1133" w:type="dxa"/>
            <w:shd w:val="clear" w:color="auto" w:fill="auto"/>
          </w:tcPr>
          <w:p w14:paraId="708D2692" w14:textId="77777777" w:rsidR="00B742E0" w:rsidRPr="005647EB" w:rsidRDefault="00B742E0" w:rsidP="002570E4">
            <w:pPr>
              <w:pStyle w:val="TAH"/>
              <w:keepNext w:val="0"/>
              <w:keepLines w:val="0"/>
              <w:rPr>
                <w:lang w:eastAsia="ko-KR"/>
              </w:rPr>
            </w:pPr>
            <w:r w:rsidRPr="005647EB">
              <w:rPr>
                <w:lang w:eastAsia="ko-KR"/>
              </w:rPr>
              <w:t>Condition</w:t>
            </w:r>
          </w:p>
        </w:tc>
      </w:tr>
      <w:tr w:rsidR="00B742E0" w:rsidRPr="005647EB" w14:paraId="499503DA" w14:textId="77777777" w:rsidTr="002570E4">
        <w:trPr>
          <w:jc w:val="center"/>
        </w:trPr>
        <w:tc>
          <w:tcPr>
            <w:tcW w:w="4535" w:type="dxa"/>
            <w:shd w:val="clear" w:color="auto" w:fill="auto"/>
          </w:tcPr>
          <w:p w14:paraId="122B2DB9" w14:textId="28EF0386" w:rsidR="00B742E0" w:rsidRPr="005647EB" w:rsidRDefault="00B742E0" w:rsidP="002570E4">
            <w:pPr>
              <w:pStyle w:val="TAL"/>
              <w:keepNext w:val="0"/>
              <w:keepLines w:val="0"/>
              <w:rPr>
                <w:lang w:eastAsia="ko-KR"/>
              </w:rPr>
            </w:pPr>
            <w:r w:rsidRPr="005647EB">
              <w:rPr>
                <w:lang w:eastAsia="ko-KR"/>
              </w:rPr>
              <w:t>MeasObjectEUTRA-GENERIC(Freq)</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1D85C131" w14:textId="77777777" w:rsidR="00B742E0" w:rsidRPr="005647EB" w:rsidRDefault="00B742E0" w:rsidP="002570E4">
            <w:pPr>
              <w:pStyle w:val="TAL"/>
              <w:keepNext w:val="0"/>
              <w:keepLines w:val="0"/>
              <w:rPr>
                <w:lang w:eastAsia="ko-KR"/>
              </w:rPr>
            </w:pPr>
          </w:p>
        </w:tc>
        <w:tc>
          <w:tcPr>
            <w:tcW w:w="1700" w:type="dxa"/>
            <w:shd w:val="clear" w:color="auto" w:fill="auto"/>
          </w:tcPr>
          <w:p w14:paraId="2F512402" w14:textId="77777777" w:rsidR="00B742E0" w:rsidRPr="005647EB" w:rsidRDefault="00B742E0" w:rsidP="002570E4">
            <w:pPr>
              <w:pStyle w:val="TAL"/>
              <w:keepNext w:val="0"/>
              <w:keepLines w:val="0"/>
              <w:rPr>
                <w:lang w:eastAsia="ko-KR"/>
              </w:rPr>
            </w:pPr>
          </w:p>
        </w:tc>
        <w:tc>
          <w:tcPr>
            <w:tcW w:w="1133" w:type="dxa"/>
            <w:shd w:val="clear" w:color="auto" w:fill="auto"/>
          </w:tcPr>
          <w:p w14:paraId="56DF24D6" w14:textId="77777777" w:rsidR="00B742E0" w:rsidRPr="005647EB" w:rsidRDefault="00B742E0" w:rsidP="002570E4">
            <w:pPr>
              <w:pStyle w:val="TAL"/>
              <w:keepNext w:val="0"/>
              <w:keepLines w:val="0"/>
              <w:rPr>
                <w:lang w:eastAsia="ko-KR"/>
              </w:rPr>
            </w:pPr>
          </w:p>
        </w:tc>
      </w:tr>
      <w:tr w:rsidR="00B742E0" w:rsidRPr="005647EB" w14:paraId="6F95B764" w14:textId="77777777" w:rsidTr="002570E4">
        <w:trPr>
          <w:jc w:val="center"/>
        </w:trPr>
        <w:tc>
          <w:tcPr>
            <w:tcW w:w="4535" w:type="dxa"/>
            <w:shd w:val="clear" w:color="auto" w:fill="auto"/>
          </w:tcPr>
          <w:p w14:paraId="74C1A16D" w14:textId="6E09994C" w:rsidR="00B742E0" w:rsidRPr="005647EB" w:rsidRDefault="002570E4" w:rsidP="002570E4">
            <w:pPr>
              <w:pStyle w:val="TAL"/>
              <w:keepNext w:val="0"/>
              <w:keepLines w:val="0"/>
              <w:rPr>
                <w:lang w:eastAsia="ko-KR"/>
              </w:rPr>
            </w:pPr>
            <w:r w:rsidRPr="005647EB">
              <w:t xml:space="preserve">  </w:t>
            </w:r>
            <w:r w:rsidR="00B742E0" w:rsidRPr="005647EB">
              <w:t>cellForWhichToReportCGI</w:t>
            </w:r>
          </w:p>
        </w:tc>
        <w:tc>
          <w:tcPr>
            <w:tcW w:w="2267" w:type="dxa"/>
            <w:shd w:val="clear" w:color="auto" w:fill="auto"/>
          </w:tcPr>
          <w:p w14:paraId="435ACDA1" w14:textId="4DD2AB0D" w:rsidR="00B742E0" w:rsidRPr="005647EB" w:rsidRDefault="00B742E0" w:rsidP="002570E4">
            <w:pPr>
              <w:pStyle w:val="TAL"/>
              <w:keepNext w:val="0"/>
              <w:keepLines w:val="0"/>
              <w:rPr>
                <w:lang w:eastAsia="ko-KR"/>
              </w:rPr>
            </w:pPr>
            <w:r w:rsidRPr="005647EB">
              <w:rPr>
                <w:rFonts w:cs="Arial"/>
                <w:szCs w:val="18"/>
              </w:rPr>
              <w:t>Physical</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ID</w:t>
            </w:r>
            <w:r w:rsidR="002570E4" w:rsidRPr="005647EB">
              <w:rPr>
                <w:rFonts w:cs="Arial"/>
                <w:szCs w:val="18"/>
              </w:rPr>
              <w:t xml:space="preserve"> </w:t>
            </w:r>
            <w:r w:rsidRPr="005647EB">
              <w:rPr>
                <w:rFonts w:cs="Arial"/>
                <w:szCs w:val="18"/>
              </w:rPr>
              <w:t>of</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2</w:t>
            </w:r>
          </w:p>
        </w:tc>
        <w:tc>
          <w:tcPr>
            <w:tcW w:w="1700" w:type="dxa"/>
            <w:shd w:val="clear" w:color="auto" w:fill="auto"/>
          </w:tcPr>
          <w:p w14:paraId="0D8F7D39" w14:textId="77777777" w:rsidR="00B742E0" w:rsidRPr="005647EB" w:rsidRDefault="00B742E0" w:rsidP="002570E4">
            <w:pPr>
              <w:pStyle w:val="TAL"/>
              <w:keepNext w:val="0"/>
              <w:keepLines w:val="0"/>
              <w:rPr>
                <w:lang w:eastAsia="ko-KR"/>
              </w:rPr>
            </w:pPr>
          </w:p>
        </w:tc>
        <w:tc>
          <w:tcPr>
            <w:tcW w:w="1133" w:type="dxa"/>
            <w:shd w:val="clear" w:color="auto" w:fill="auto"/>
          </w:tcPr>
          <w:p w14:paraId="54C39E1E" w14:textId="59D66075" w:rsidR="00B742E0" w:rsidRPr="005647EB" w:rsidRDefault="00B742E0" w:rsidP="002570E4">
            <w:pPr>
              <w:pStyle w:val="TAL"/>
              <w:keepNext w:val="0"/>
              <w:keepLines w:val="0"/>
              <w:rPr>
                <w:lang w:eastAsia="ko-KR"/>
              </w:rPr>
            </w:pPr>
            <w:r w:rsidRPr="005647EB">
              <w:rPr>
                <w:lang w:eastAsia="ko-KR"/>
              </w:rPr>
              <w:t>Cell</w:t>
            </w:r>
            <w:r w:rsidR="002570E4" w:rsidRPr="005647EB">
              <w:rPr>
                <w:lang w:eastAsia="ko-KR"/>
              </w:rPr>
              <w:t xml:space="preserve"> </w:t>
            </w:r>
            <w:r w:rsidRPr="005647EB">
              <w:rPr>
                <w:lang w:eastAsia="ko-KR"/>
              </w:rPr>
              <w:t>1</w:t>
            </w:r>
          </w:p>
        </w:tc>
      </w:tr>
      <w:tr w:rsidR="00B742E0" w:rsidRPr="005647EB" w14:paraId="0D60B926" w14:textId="77777777" w:rsidTr="002570E4">
        <w:trPr>
          <w:jc w:val="center"/>
        </w:trPr>
        <w:tc>
          <w:tcPr>
            <w:tcW w:w="4535" w:type="dxa"/>
            <w:shd w:val="clear" w:color="auto" w:fill="auto"/>
          </w:tcPr>
          <w:p w14:paraId="5DA97701" w14:textId="77777777" w:rsidR="00B742E0" w:rsidRPr="005647EB" w:rsidRDefault="00B742E0" w:rsidP="002570E4">
            <w:pPr>
              <w:pStyle w:val="TAL"/>
              <w:keepNext w:val="0"/>
              <w:keepLines w:val="0"/>
              <w:rPr>
                <w:lang w:eastAsia="ko-KR"/>
              </w:rPr>
            </w:pPr>
            <w:r w:rsidRPr="005647EB">
              <w:rPr>
                <w:lang w:eastAsia="ko-KR"/>
              </w:rPr>
              <w:t>}</w:t>
            </w:r>
          </w:p>
        </w:tc>
        <w:tc>
          <w:tcPr>
            <w:tcW w:w="2267" w:type="dxa"/>
            <w:shd w:val="clear" w:color="auto" w:fill="auto"/>
          </w:tcPr>
          <w:p w14:paraId="49474EFC" w14:textId="77777777" w:rsidR="00B742E0" w:rsidRPr="005647EB" w:rsidRDefault="00B742E0" w:rsidP="002570E4">
            <w:pPr>
              <w:pStyle w:val="TAL"/>
              <w:keepNext w:val="0"/>
              <w:keepLines w:val="0"/>
              <w:rPr>
                <w:lang w:eastAsia="ko-KR"/>
              </w:rPr>
            </w:pPr>
          </w:p>
        </w:tc>
        <w:tc>
          <w:tcPr>
            <w:tcW w:w="1700" w:type="dxa"/>
            <w:shd w:val="clear" w:color="auto" w:fill="auto"/>
          </w:tcPr>
          <w:p w14:paraId="4FADE96B" w14:textId="77777777" w:rsidR="00B742E0" w:rsidRPr="005647EB" w:rsidRDefault="00B742E0" w:rsidP="002570E4">
            <w:pPr>
              <w:pStyle w:val="TAL"/>
              <w:keepNext w:val="0"/>
              <w:keepLines w:val="0"/>
              <w:rPr>
                <w:lang w:eastAsia="ko-KR"/>
              </w:rPr>
            </w:pPr>
          </w:p>
        </w:tc>
        <w:tc>
          <w:tcPr>
            <w:tcW w:w="1133" w:type="dxa"/>
            <w:shd w:val="clear" w:color="auto" w:fill="auto"/>
          </w:tcPr>
          <w:p w14:paraId="5DE09FD6" w14:textId="77777777" w:rsidR="00B742E0" w:rsidRPr="005647EB" w:rsidRDefault="00B742E0" w:rsidP="002570E4">
            <w:pPr>
              <w:pStyle w:val="TAL"/>
              <w:keepNext w:val="0"/>
              <w:keepLines w:val="0"/>
              <w:rPr>
                <w:lang w:eastAsia="ko-KR"/>
              </w:rPr>
            </w:pPr>
          </w:p>
        </w:tc>
      </w:tr>
    </w:tbl>
    <w:p w14:paraId="52ABA991" w14:textId="77777777" w:rsidR="00123ECE" w:rsidRPr="005647EB" w:rsidRDefault="00123ECE" w:rsidP="002570E4">
      <w:pPr>
        <w:rPr>
          <w:lang w:eastAsia="zh-CN"/>
        </w:rPr>
      </w:pPr>
    </w:p>
    <w:p w14:paraId="1E94F373" w14:textId="77777777" w:rsidR="0046604E" w:rsidRPr="005647EB" w:rsidRDefault="0046604E" w:rsidP="002570E4">
      <w:pPr>
        <w:pStyle w:val="TH"/>
        <w:keepNext w:val="0"/>
        <w:keepLines w:val="0"/>
      </w:pPr>
      <w:r w:rsidRPr="005647EB">
        <w:t>Table 8.4.5.4.3-1</w:t>
      </w:r>
      <w:r w:rsidRPr="005647EB">
        <w:rPr>
          <w:rFonts w:eastAsia="MS Mincho"/>
          <w:lang w:eastAsia="ja-JP"/>
        </w:rPr>
        <w:t>3</w:t>
      </w:r>
      <w:r w:rsidRPr="005647EB">
        <w:t xml:space="preserve">: </w:t>
      </w:r>
      <w:r w:rsidRPr="005647EB">
        <w:rPr>
          <w:i/>
        </w:rPr>
        <w:t>MeasConfig-DEFAULT</w:t>
      </w:r>
      <w:r w:rsidRPr="005647EB">
        <w:t>: Additional E-UTRAN TDD - TDD Inter-frequency identification of a new CGI of E-UTRA cell using autonomous gaps with DRX test requirement</w:t>
      </w:r>
      <w:r w:rsidRPr="005647EB" w:rsidDel="00B20CBE">
        <w:t xml:space="preserve"> </w:t>
      </w:r>
      <w:r w:rsidRPr="005647EB">
        <w:rPr>
          <w:lang w:eastAsia="zh-CN"/>
        </w:rPr>
        <w:t>(step</w:t>
      </w:r>
      <w:r w:rsidRPr="005647EB">
        <w:rPr>
          <w:rFonts w:eastAsia="MS Mincho"/>
          <w:lang w:eastAsia="ja-JP"/>
        </w:rPr>
        <w:t>3</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2E37685F" w14:textId="77777777" w:rsidTr="002570E4">
        <w:trPr>
          <w:cantSplit/>
          <w:jc w:val="center"/>
        </w:trPr>
        <w:tc>
          <w:tcPr>
            <w:tcW w:w="9623" w:type="dxa"/>
            <w:gridSpan w:val="4"/>
          </w:tcPr>
          <w:p w14:paraId="534C3919" w14:textId="673A1AC1"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7B32AA76" w14:textId="77777777" w:rsidTr="002570E4">
        <w:trPr>
          <w:jc w:val="center"/>
        </w:trPr>
        <w:tc>
          <w:tcPr>
            <w:tcW w:w="4436" w:type="dxa"/>
          </w:tcPr>
          <w:p w14:paraId="1EABDAC2" w14:textId="0FDA629D"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41F3FA93" w14:textId="77777777" w:rsidR="0046604E" w:rsidRPr="005647EB" w:rsidRDefault="0046604E" w:rsidP="002570E4">
            <w:pPr>
              <w:pStyle w:val="TAH"/>
              <w:keepNext w:val="0"/>
              <w:keepLines w:val="0"/>
            </w:pPr>
            <w:r w:rsidRPr="005647EB">
              <w:t>Value/remark</w:t>
            </w:r>
          </w:p>
        </w:tc>
        <w:tc>
          <w:tcPr>
            <w:tcW w:w="1569" w:type="dxa"/>
          </w:tcPr>
          <w:p w14:paraId="47E0B8C9" w14:textId="77777777" w:rsidR="0046604E" w:rsidRPr="005647EB" w:rsidRDefault="0046604E" w:rsidP="002570E4">
            <w:pPr>
              <w:pStyle w:val="TAH"/>
              <w:keepNext w:val="0"/>
              <w:keepLines w:val="0"/>
            </w:pPr>
            <w:r w:rsidRPr="005647EB">
              <w:t>Comment</w:t>
            </w:r>
          </w:p>
        </w:tc>
        <w:tc>
          <w:tcPr>
            <w:tcW w:w="1133" w:type="dxa"/>
          </w:tcPr>
          <w:p w14:paraId="131DD9A1" w14:textId="77777777" w:rsidR="0046604E" w:rsidRPr="005647EB" w:rsidRDefault="0046604E" w:rsidP="002570E4">
            <w:pPr>
              <w:pStyle w:val="TAH"/>
              <w:keepNext w:val="0"/>
              <w:keepLines w:val="0"/>
            </w:pPr>
            <w:r w:rsidRPr="005647EB">
              <w:t>Condition</w:t>
            </w:r>
          </w:p>
        </w:tc>
      </w:tr>
      <w:tr w:rsidR="0046604E" w:rsidRPr="005647EB" w14:paraId="5CD56006" w14:textId="77777777" w:rsidTr="002570E4">
        <w:trPr>
          <w:jc w:val="center"/>
        </w:trPr>
        <w:tc>
          <w:tcPr>
            <w:tcW w:w="4436" w:type="dxa"/>
          </w:tcPr>
          <w:p w14:paraId="61C25AD0" w14:textId="021BDAE5"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7822D7C4" w14:textId="77777777" w:rsidR="0046604E" w:rsidRPr="005647EB" w:rsidRDefault="0046604E" w:rsidP="002570E4">
            <w:pPr>
              <w:pStyle w:val="TAL"/>
              <w:keepNext w:val="0"/>
              <w:keepLines w:val="0"/>
            </w:pPr>
          </w:p>
        </w:tc>
        <w:tc>
          <w:tcPr>
            <w:tcW w:w="1569" w:type="dxa"/>
          </w:tcPr>
          <w:p w14:paraId="6BBC8438" w14:textId="77777777" w:rsidR="0046604E" w:rsidRPr="005647EB" w:rsidRDefault="0046604E" w:rsidP="002570E4">
            <w:pPr>
              <w:pStyle w:val="TAL"/>
              <w:keepNext w:val="0"/>
              <w:keepLines w:val="0"/>
            </w:pPr>
          </w:p>
        </w:tc>
        <w:tc>
          <w:tcPr>
            <w:tcW w:w="1133" w:type="dxa"/>
          </w:tcPr>
          <w:p w14:paraId="3A2948A9" w14:textId="77777777" w:rsidR="0046604E" w:rsidRPr="005647EB" w:rsidRDefault="0046604E" w:rsidP="002570E4">
            <w:pPr>
              <w:pStyle w:val="TAL"/>
              <w:keepNext w:val="0"/>
              <w:keepLines w:val="0"/>
            </w:pPr>
          </w:p>
        </w:tc>
      </w:tr>
      <w:tr w:rsidR="0046604E" w:rsidRPr="005647EB" w14:paraId="5F7A9E42" w14:textId="77777777" w:rsidTr="002570E4">
        <w:trPr>
          <w:jc w:val="center"/>
        </w:trPr>
        <w:tc>
          <w:tcPr>
            <w:tcW w:w="4436" w:type="dxa"/>
          </w:tcPr>
          <w:p w14:paraId="00D19DDA" w14:textId="25134423" w:rsidR="0046604E" w:rsidRPr="005647EB" w:rsidRDefault="002570E4" w:rsidP="002570E4">
            <w:pPr>
              <w:pStyle w:val="TAL"/>
              <w:keepNext w:val="0"/>
              <w:keepLines w:val="0"/>
            </w:pPr>
            <w:r w:rsidRPr="005647EB">
              <w:t xml:space="preserve">  </w:t>
            </w:r>
            <w:r w:rsidR="0046604E" w:rsidRPr="005647EB">
              <w:t>measGapConfig</w:t>
            </w:r>
          </w:p>
        </w:tc>
        <w:tc>
          <w:tcPr>
            <w:tcW w:w="2485" w:type="dxa"/>
          </w:tcPr>
          <w:p w14:paraId="04A1553E" w14:textId="77777777" w:rsidR="0046604E" w:rsidRPr="005647EB" w:rsidRDefault="0046604E" w:rsidP="002570E4">
            <w:pPr>
              <w:pStyle w:val="TAL"/>
              <w:keepNext w:val="0"/>
              <w:keepLines w:val="0"/>
            </w:pPr>
            <w:r w:rsidRPr="005647EB">
              <w:t>MeasGapConfig-GP1</w:t>
            </w:r>
          </w:p>
        </w:tc>
        <w:tc>
          <w:tcPr>
            <w:tcW w:w="1569" w:type="dxa"/>
          </w:tcPr>
          <w:p w14:paraId="3C4FE2F9" w14:textId="77777777" w:rsidR="0046604E" w:rsidRPr="005647EB" w:rsidRDefault="0046604E" w:rsidP="002570E4">
            <w:pPr>
              <w:pStyle w:val="TAL"/>
              <w:keepNext w:val="0"/>
              <w:keepLines w:val="0"/>
            </w:pPr>
          </w:p>
        </w:tc>
        <w:tc>
          <w:tcPr>
            <w:tcW w:w="1133" w:type="dxa"/>
          </w:tcPr>
          <w:p w14:paraId="5FC33950" w14:textId="59836A66" w:rsidR="0046604E" w:rsidRPr="005647EB" w:rsidRDefault="0046604E" w:rsidP="002570E4">
            <w:pPr>
              <w:pStyle w:val="TAL"/>
              <w:keepNext w:val="0"/>
              <w:keepLines w:val="0"/>
            </w:pPr>
            <w:r w:rsidRPr="005647EB">
              <w:t>Gap</w:t>
            </w:r>
            <w:r w:rsidR="002570E4" w:rsidRPr="005647EB">
              <w:t xml:space="preserve"> </w:t>
            </w:r>
            <w:r w:rsidRPr="005647EB">
              <w:t>Pattern</w:t>
            </w:r>
            <w:r w:rsidR="002570E4" w:rsidRPr="005647EB">
              <w:t xml:space="preserve"> </w:t>
            </w:r>
            <w:r w:rsidRPr="005647EB">
              <w:t>Id</w:t>
            </w:r>
            <w:r w:rsidR="002570E4" w:rsidRPr="005647EB">
              <w:t xml:space="preserve"> </w:t>
            </w:r>
            <w:r w:rsidRPr="005647EB">
              <w:t>=</w:t>
            </w:r>
            <w:r w:rsidR="002570E4" w:rsidRPr="005647EB">
              <w:t xml:space="preserve"> </w:t>
            </w:r>
            <w:r w:rsidRPr="005647EB">
              <w:t>0</w:t>
            </w:r>
          </w:p>
        </w:tc>
      </w:tr>
      <w:tr w:rsidR="0046604E" w:rsidRPr="005647EB" w14:paraId="24F9F9B9" w14:textId="77777777" w:rsidTr="002570E4">
        <w:trPr>
          <w:jc w:val="center"/>
        </w:trPr>
        <w:tc>
          <w:tcPr>
            <w:tcW w:w="4436" w:type="dxa"/>
          </w:tcPr>
          <w:p w14:paraId="7E162EE7" w14:textId="77777777" w:rsidR="0046604E" w:rsidRPr="005647EB" w:rsidRDefault="0046604E" w:rsidP="002570E4">
            <w:pPr>
              <w:pStyle w:val="TAL"/>
              <w:keepNext w:val="0"/>
              <w:keepLines w:val="0"/>
            </w:pPr>
            <w:r w:rsidRPr="005647EB">
              <w:t>}</w:t>
            </w:r>
          </w:p>
        </w:tc>
        <w:tc>
          <w:tcPr>
            <w:tcW w:w="2485" w:type="dxa"/>
          </w:tcPr>
          <w:p w14:paraId="34124775" w14:textId="77777777" w:rsidR="0046604E" w:rsidRPr="005647EB" w:rsidRDefault="0046604E" w:rsidP="002570E4">
            <w:pPr>
              <w:pStyle w:val="TAL"/>
              <w:keepNext w:val="0"/>
              <w:keepLines w:val="0"/>
            </w:pPr>
          </w:p>
        </w:tc>
        <w:tc>
          <w:tcPr>
            <w:tcW w:w="1569" w:type="dxa"/>
          </w:tcPr>
          <w:p w14:paraId="3C4C30F1" w14:textId="77777777" w:rsidR="0046604E" w:rsidRPr="005647EB" w:rsidRDefault="0046604E" w:rsidP="002570E4">
            <w:pPr>
              <w:pStyle w:val="TAL"/>
              <w:keepNext w:val="0"/>
              <w:keepLines w:val="0"/>
            </w:pPr>
          </w:p>
        </w:tc>
        <w:tc>
          <w:tcPr>
            <w:tcW w:w="1133" w:type="dxa"/>
          </w:tcPr>
          <w:p w14:paraId="51FE546F" w14:textId="77777777" w:rsidR="0046604E" w:rsidRPr="005647EB" w:rsidRDefault="0046604E" w:rsidP="002570E4">
            <w:pPr>
              <w:pStyle w:val="TAL"/>
              <w:keepNext w:val="0"/>
              <w:keepLines w:val="0"/>
            </w:pPr>
          </w:p>
        </w:tc>
      </w:tr>
    </w:tbl>
    <w:p w14:paraId="55EC1D41" w14:textId="77777777" w:rsidR="0046604E" w:rsidRPr="005647EB" w:rsidRDefault="0046604E" w:rsidP="002570E4">
      <w:pPr>
        <w:pStyle w:val="TH"/>
        <w:keepNext w:val="0"/>
        <w:keepLines w:val="0"/>
      </w:pPr>
      <w:r w:rsidRPr="005647EB">
        <w:lastRenderedPageBreak/>
        <w:t xml:space="preserve">Table 8.4.5.4.3-14: </w:t>
      </w:r>
      <w:r w:rsidRPr="005647EB">
        <w:rPr>
          <w:i/>
        </w:rPr>
        <w:t>MeasConfig-DEFAULT</w:t>
      </w:r>
      <w:r w:rsidRPr="005647EB">
        <w:t>: Additional E-UTRAN TDD - TDD Inter-frequency identification of a new CGI of E-UTRA cell using autonomous gaps with DRX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9</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36B6FD41" w14:textId="77777777" w:rsidTr="002570E4">
        <w:trPr>
          <w:cantSplit/>
          <w:jc w:val="center"/>
        </w:trPr>
        <w:tc>
          <w:tcPr>
            <w:tcW w:w="9623" w:type="dxa"/>
            <w:gridSpan w:val="4"/>
          </w:tcPr>
          <w:p w14:paraId="5E2B1AFB" w14:textId="09E43E56"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1BC0A84D" w14:textId="77777777" w:rsidTr="002570E4">
        <w:trPr>
          <w:jc w:val="center"/>
        </w:trPr>
        <w:tc>
          <w:tcPr>
            <w:tcW w:w="4436" w:type="dxa"/>
          </w:tcPr>
          <w:p w14:paraId="251E79EF" w14:textId="3BABDBD8"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1D389F11" w14:textId="77777777" w:rsidR="0046604E" w:rsidRPr="005647EB" w:rsidRDefault="0046604E" w:rsidP="002570E4">
            <w:pPr>
              <w:pStyle w:val="TAH"/>
              <w:keepNext w:val="0"/>
              <w:keepLines w:val="0"/>
            </w:pPr>
            <w:r w:rsidRPr="005647EB">
              <w:t>Value/remark</w:t>
            </w:r>
          </w:p>
        </w:tc>
        <w:tc>
          <w:tcPr>
            <w:tcW w:w="1569" w:type="dxa"/>
          </w:tcPr>
          <w:p w14:paraId="203B0F77" w14:textId="77777777" w:rsidR="0046604E" w:rsidRPr="005647EB" w:rsidRDefault="0046604E" w:rsidP="002570E4">
            <w:pPr>
              <w:pStyle w:val="TAH"/>
              <w:keepNext w:val="0"/>
              <w:keepLines w:val="0"/>
            </w:pPr>
            <w:r w:rsidRPr="005647EB">
              <w:t>Comment</w:t>
            </w:r>
          </w:p>
        </w:tc>
        <w:tc>
          <w:tcPr>
            <w:tcW w:w="1133" w:type="dxa"/>
          </w:tcPr>
          <w:p w14:paraId="14CD1C3A" w14:textId="77777777" w:rsidR="0046604E" w:rsidRPr="005647EB" w:rsidRDefault="0046604E" w:rsidP="002570E4">
            <w:pPr>
              <w:pStyle w:val="TAH"/>
              <w:keepNext w:val="0"/>
              <w:keepLines w:val="0"/>
            </w:pPr>
            <w:r w:rsidRPr="005647EB">
              <w:t>Condition</w:t>
            </w:r>
          </w:p>
        </w:tc>
      </w:tr>
      <w:tr w:rsidR="0046604E" w:rsidRPr="005647EB" w14:paraId="6A944FD3" w14:textId="77777777" w:rsidTr="002570E4">
        <w:trPr>
          <w:jc w:val="center"/>
        </w:trPr>
        <w:tc>
          <w:tcPr>
            <w:tcW w:w="4436" w:type="dxa"/>
          </w:tcPr>
          <w:p w14:paraId="49055389" w14:textId="430C260A"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6C628622" w14:textId="77777777" w:rsidR="0046604E" w:rsidRPr="005647EB" w:rsidRDefault="0046604E" w:rsidP="002570E4">
            <w:pPr>
              <w:pStyle w:val="TAL"/>
              <w:keepNext w:val="0"/>
              <w:keepLines w:val="0"/>
            </w:pPr>
          </w:p>
        </w:tc>
        <w:tc>
          <w:tcPr>
            <w:tcW w:w="1569" w:type="dxa"/>
          </w:tcPr>
          <w:p w14:paraId="1AC0BE9D" w14:textId="77777777" w:rsidR="0046604E" w:rsidRPr="005647EB" w:rsidRDefault="0046604E" w:rsidP="002570E4">
            <w:pPr>
              <w:pStyle w:val="TAL"/>
              <w:keepNext w:val="0"/>
              <w:keepLines w:val="0"/>
            </w:pPr>
          </w:p>
        </w:tc>
        <w:tc>
          <w:tcPr>
            <w:tcW w:w="1133" w:type="dxa"/>
          </w:tcPr>
          <w:p w14:paraId="6F5D550A" w14:textId="77777777" w:rsidR="0046604E" w:rsidRPr="005647EB" w:rsidRDefault="0046604E" w:rsidP="002570E4">
            <w:pPr>
              <w:pStyle w:val="TAL"/>
              <w:keepNext w:val="0"/>
              <w:keepLines w:val="0"/>
            </w:pPr>
          </w:p>
        </w:tc>
      </w:tr>
      <w:tr w:rsidR="00B54238" w:rsidRPr="005647EB" w14:paraId="749D6F5B" w14:textId="77777777" w:rsidTr="002570E4">
        <w:trPr>
          <w:jc w:val="center"/>
        </w:trPr>
        <w:tc>
          <w:tcPr>
            <w:tcW w:w="4436" w:type="dxa"/>
          </w:tcPr>
          <w:p w14:paraId="56C740C5" w14:textId="6C8AADCD" w:rsidR="00B54238" w:rsidRPr="005647EB" w:rsidRDefault="002570E4" w:rsidP="002570E4">
            <w:pPr>
              <w:pStyle w:val="TAL"/>
              <w:keepNext w:val="0"/>
              <w:keepLines w:val="0"/>
            </w:pPr>
            <w:r w:rsidRPr="005647EB">
              <w:t xml:space="preserve">  </w:t>
            </w:r>
            <w:r w:rsidR="00B54238" w:rsidRPr="005647EB">
              <w:t>reportConfigToAddModList</w:t>
            </w:r>
            <w:r w:rsidRPr="005647EB">
              <w:t xml:space="preserve"> </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(SIZE</w:t>
            </w:r>
            <w:r w:rsidRPr="005647EB">
              <w:rPr>
                <w:lang w:eastAsia="zh-CN"/>
              </w:rPr>
              <w:t xml:space="preserve"> </w:t>
            </w:r>
            <w:r w:rsidR="00B54238" w:rsidRPr="005647EB">
              <w:rPr>
                <w:lang w:eastAsia="zh-CN"/>
              </w:rPr>
              <w:t>(1..maxReportConfigId)</w:t>
            </w:r>
            <w:r w:rsidRPr="005647EB">
              <w:rPr>
                <w:lang w:eastAsia="zh-CN"/>
              </w:rPr>
              <w:t xml:space="preserve"> </w:t>
            </w:r>
            <w:r w:rsidR="00B54238" w:rsidRPr="005647EB">
              <w:rPr>
                <w:lang w:eastAsia="zh-CN"/>
              </w:rPr>
              <w:t>)OF</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w:t>
            </w:r>
          </w:p>
        </w:tc>
        <w:tc>
          <w:tcPr>
            <w:tcW w:w="2485" w:type="dxa"/>
          </w:tcPr>
          <w:p w14:paraId="350CADB8" w14:textId="2064601A" w:rsidR="00B54238" w:rsidRPr="005647EB" w:rsidRDefault="00B54238" w:rsidP="002570E4">
            <w:pPr>
              <w:pStyle w:val="TAL"/>
              <w:keepNext w:val="0"/>
              <w:keepLines w:val="0"/>
            </w:pPr>
            <w:r w:rsidRPr="005647EB">
              <w:t>1</w:t>
            </w:r>
            <w:r w:rsidR="002570E4" w:rsidRPr="005647EB">
              <w:t xml:space="preserve"> </w:t>
            </w:r>
            <w:r w:rsidRPr="005647EB">
              <w:t>entry</w:t>
            </w:r>
          </w:p>
        </w:tc>
        <w:tc>
          <w:tcPr>
            <w:tcW w:w="1569" w:type="dxa"/>
          </w:tcPr>
          <w:p w14:paraId="427131C1" w14:textId="77777777" w:rsidR="00B54238" w:rsidRPr="005647EB" w:rsidRDefault="00B54238" w:rsidP="002570E4">
            <w:pPr>
              <w:pStyle w:val="TAL"/>
              <w:keepNext w:val="0"/>
              <w:keepLines w:val="0"/>
            </w:pPr>
          </w:p>
        </w:tc>
        <w:tc>
          <w:tcPr>
            <w:tcW w:w="1133" w:type="dxa"/>
          </w:tcPr>
          <w:p w14:paraId="0B8E7EA6" w14:textId="77777777" w:rsidR="00B54238" w:rsidRPr="005647EB" w:rsidRDefault="00B54238" w:rsidP="002570E4">
            <w:pPr>
              <w:pStyle w:val="TAL"/>
              <w:keepNext w:val="0"/>
              <w:keepLines w:val="0"/>
            </w:pPr>
          </w:p>
        </w:tc>
      </w:tr>
      <w:tr w:rsidR="00B54238" w:rsidRPr="005647EB" w14:paraId="288AD8A0" w14:textId="77777777" w:rsidTr="002570E4">
        <w:trPr>
          <w:jc w:val="center"/>
        </w:trPr>
        <w:tc>
          <w:tcPr>
            <w:tcW w:w="4436" w:type="dxa"/>
          </w:tcPr>
          <w:p w14:paraId="56C5FA15" w14:textId="0B599EEC" w:rsidR="00B54238" w:rsidRPr="005647EB" w:rsidRDefault="002570E4" w:rsidP="002570E4">
            <w:pPr>
              <w:pStyle w:val="TAL"/>
              <w:keepNext w:val="0"/>
              <w:keepLines w:val="0"/>
            </w:pPr>
            <w:r w:rsidRPr="005647EB">
              <w:rPr>
                <w:lang w:eastAsia="zh-CN"/>
              </w:rPr>
              <w:t xml:space="preserve">     </w:t>
            </w:r>
            <w:r w:rsidR="00B54238" w:rsidRPr="005647EB">
              <w:rPr>
                <w:lang w:eastAsia="zh-CN"/>
              </w:rPr>
              <w:t>reportConfigId</w:t>
            </w:r>
          </w:p>
        </w:tc>
        <w:tc>
          <w:tcPr>
            <w:tcW w:w="2485" w:type="dxa"/>
          </w:tcPr>
          <w:p w14:paraId="0417D392" w14:textId="77777777" w:rsidR="00B54238" w:rsidRPr="005647EB" w:rsidRDefault="00B54238" w:rsidP="002570E4">
            <w:pPr>
              <w:pStyle w:val="TAL"/>
              <w:keepNext w:val="0"/>
              <w:keepLines w:val="0"/>
            </w:pPr>
            <w:r w:rsidRPr="005647EB">
              <w:rPr>
                <w:lang w:eastAsia="zh-CN"/>
              </w:rPr>
              <w:t>idReportConfig-P</w:t>
            </w:r>
          </w:p>
        </w:tc>
        <w:tc>
          <w:tcPr>
            <w:tcW w:w="1569" w:type="dxa"/>
          </w:tcPr>
          <w:p w14:paraId="211C36A6" w14:textId="77777777" w:rsidR="00B54238" w:rsidRPr="005647EB" w:rsidRDefault="00B54238" w:rsidP="002570E4">
            <w:pPr>
              <w:pStyle w:val="TAL"/>
              <w:keepNext w:val="0"/>
              <w:keepLines w:val="0"/>
            </w:pPr>
          </w:p>
        </w:tc>
        <w:tc>
          <w:tcPr>
            <w:tcW w:w="1133" w:type="dxa"/>
          </w:tcPr>
          <w:p w14:paraId="52693108" w14:textId="77777777" w:rsidR="00B54238" w:rsidRPr="005647EB" w:rsidRDefault="00B54238" w:rsidP="002570E4">
            <w:pPr>
              <w:pStyle w:val="TAL"/>
              <w:keepNext w:val="0"/>
              <w:keepLines w:val="0"/>
            </w:pPr>
          </w:p>
        </w:tc>
      </w:tr>
      <w:tr w:rsidR="00B54238" w:rsidRPr="005647EB" w14:paraId="7B30B703" w14:textId="77777777" w:rsidTr="002570E4">
        <w:trPr>
          <w:jc w:val="center"/>
        </w:trPr>
        <w:tc>
          <w:tcPr>
            <w:tcW w:w="4436" w:type="dxa"/>
          </w:tcPr>
          <w:p w14:paraId="71A527FF" w14:textId="5FC86F44" w:rsidR="00B54238" w:rsidRPr="005647EB" w:rsidRDefault="002570E4" w:rsidP="002570E4">
            <w:pPr>
              <w:pStyle w:val="TAL"/>
              <w:keepNext w:val="0"/>
              <w:keepLines w:val="0"/>
            </w:pPr>
            <w:r w:rsidRPr="005647EB">
              <w:rPr>
                <w:lang w:eastAsia="zh-CN"/>
              </w:rPr>
              <w:t xml:space="preserve">     </w:t>
            </w:r>
            <w:r w:rsidR="00B54238" w:rsidRPr="005647EB">
              <w:rPr>
                <w:lang w:eastAsia="zh-CN"/>
              </w:rPr>
              <w:t>reportConfig</w:t>
            </w:r>
          </w:p>
        </w:tc>
        <w:tc>
          <w:tcPr>
            <w:tcW w:w="2485" w:type="dxa"/>
          </w:tcPr>
          <w:p w14:paraId="67FC527A" w14:textId="5D377033" w:rsidR="00B54238" w:rsidRPr="005647EB" w:rsidRDefault="00B54238" w:rsidP="002570E4">
            <w:pPr>
              <w:pStyle w:val="TAL"/>
              <w:keepNext w:val="0"/>
              <w:keepLines w:val="0"/>
            </w:pPr>
            <w:r w:rsidRPr="005647EB">
              <w:t>ReportConfigEUTRA-</w:t>
            </w:r>
            <w:r w:rsidR="002570E4" w:rsidRPr="005647EB">
              <w:t xml:space="preserve"> </w:t>
            </w:r>
            <w:r w:rsidRPr="005647EB">
              <w:t>PERIODICAL</w:t>
            </w:r>
          </w:p>
        </w:tc>
        <w:tc>
          <w:tcPr>
            <w:tcW w:w="1569" w:type="dxa"/>
          </w:tcPr>
          <w:p w14:paraId="55F50170" w14:textId="77777777" w:rsidR="00B54238" w:rsidRPr="005647EB" w:rsidRDefault="00B54238" w:rsidP="002570E4">
            <w:pPr>
              <w:pStyle w:val="TAL"/>
              <w:keepNext w:val="0"/>
              <w:keepLines w:val="0"/>
            </w:pPr>
          </w:p>
        </w:tc>
        <w:tc>
          <w:tcPr>
            <w:tcW w:w="1133" w:type="dxa"/>
          </w:tcPr>
          <w:p w14:paraId="33450DD7" w14:textId="77777777" w:rsidR="00B54238" w:rsidRPr="005647EB" w:rsidRDefault="00B54238" w:rsidP="002570E4">
            <w:pPr>
              <w:pStyle w:val="TAL"/>
              <w:keepNext w:val="0"/>
              <w:keepLines w:val="0"/>
            </w:pPr>
          </w:p>
        </w:tc>
      </w:tr>
      <w:tr w:rsidR="00B54238" w:rsidRPr="005647EB" w14:paraId="66CC09EE" w14:textId="77777777" w:rsidTr="002570E4">
        <w:trPr>
          <w:jc w:val="center"/>
        </w:trPr>
        <w:tc>
          <w:tcPr>
            <w:tcW w:w="4436" w:type="dxa"/>
          </w:tcPr>
          <w:p w14:paraId="16E9D9FD" w14:textId="6F798B6F" w:rsidR="00B54238" w:rsidRPr="005647EB" w:rsidRDefault="002570E4" w:rsidP="002570E4">
            <w:pPr>
              <w:pStyle w:val="TAL"/>
              <w:keepNext w:val="0"/>
              <w:keepLines w:val="0"/>
            </w:pPr>
            <w:r w:rsidRPr="005647EB">
              <w:rPr>
                <w:lang w:eastAsia="zh-CN"/>
              </w:rPr>
              <w:t xml:space="preserve">  </w:t>
            </w:r>
            <w:r w:rsidR="00B54238" w:rsidRPr="005647EB">
              <w:rPr>
                <w:lang w:eastAsia="zh-CN"/>
              </w:rPr>
              <w:t>}</w:t>
            </w:r>
          </w:p>
        </w:tc>
        <w:tc>
          <w:tcPr>
            <w:tcW w:w="2485" w:type="dxa"/>
          </w:tcPr>
          <w:p w14:paraId="245C87F8" w14:textId="77777777" w:rsidR="00B54238" w:rsidRPr="005647EB" w:rsidRDefault="00B54238" w:rsidP="002570E4">
            <w:pPr>
              <w:pStyle w:val="TAL"/>
              <w:keepNext w:val="0"/>
              <w:keepLines w:val="0"/>
            </w:pPr>
          </w:p>
        </w:tc>
        <w:tc>
          <w:tcPr>
            <w:tcW w:w="1569" w:type="dxa"/>
          </w:tcPr>
          <w:p w14:paraId="0CD8EC65" w14:textId="77777777" w:rsidR="00B54238" w:rsidRPr="005647EB" w:rsidRDefault="00B54238" w:rsidP="002570E4">
            <w:pPr>
              <w:pStyle w:val="TAL"/>
              <w:keepNext w:val="0"/>
              <w:keepLines w:val="0"/>
            </w:pPr>
          </w:p>
        </w:tc>
        <w:tc>
          <w:tcPr>
            <w:tcW w:w="1133" w:type="dxa"/>
          </w:tcPr>
          <w:p w14:paraId="78F1941D" w14:textId="77777777" w:rsidR="00B54238" w:rsidRPr="005647EB" w:rsidRDefault="00B54238" w:rsidP="002570E4">
            <w:pPr>
              <w:pStyle w:val="TAL"/>
              <w:keepNext w:val="0"/>
              <w:keepLines w:val="0"/>
            </w:pPr>
          </w:p>
        </w:tc>
      </w:tr>
      <w:tr w:rsidR="0046604E" w:rsidRPr="005647EB" w14:paraId="769FC275" w14:textId="77777777" w:rsidTr="002570E4">
        <w:trPr>
          <w:jc w:val="center"/>
        </w:trPr>
        <w:tc>
          <w:tcPr>
            <w:tcW w:w="4436" w:type="dxa"/>
          </w:tcPr>
          <w:p w14:paraId="3CA5D0CB" w14:textId="1CE8B889" w:rsidR="0046604E" w:rsidRPr="005647EB" w:rsidRDefault="002570E4" w:rsidP="002570E4">
            <w:pPr>
              <w:pStyle w:val="TAL"/>
              <w:keepNext w:val="0"/>
              <w:keepLines w:val="0"/>
              <w:rPr>
                <w:lang w:eastAsia="zh-CN"/>
              </w:rPr>
            </w:pPr>
            <w:r w:rsidRPr="005647EB">
              <w:t xml:space="preserve">  </w:t>
            </w:r>
            <w:r w:rsidR="0046604E" w:rsidRPr="005647EB">
              <w:t>measIdToAddModList</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(SIZE</w:t>
            </w:r>
            <w:r w:rsidRPr="005647EB">
              <w:rPr>
                <w:lang w:eastAsia="zh-CN"/>
              </w:rPr>
              <w:t xml:space="preserve"> </w:t>
            </w:r>
            <w:r w:rsidR="0046604E" w:rsidRPr="005647EB">
              <w:rPr>
                <w:lang w:eastAsia="zh-CN"/>
              </w:rPr>
              <w:t>(1..maxMeasId))</w:t>
            </w:r>
            <w:r w:rsidRPr="005647EB">
              <w:rPr>
                <w:lang w:eastAsia="zh-CN"/>
              </w:rPr>
              <w:t xml:space="preserve"> </w:t>
            </w:r>
            <w:r w:rsidR="0046604E" w:rsidRPr="005647EB">
              <w:rPr>
                <w:lang w:eastAsia="zh-CN"/>
              </w:rPr>
              <w:t>of</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w:t>
            </w:r>
          </w:p>
        </w:tc>
        <w:tc>
          <w:tcPr>
            <w:tcW w:w="2485" w:type="dxa"/>
          </w:tcPr>
          <w:p w14:paraId="4047D3B6" w14:textId="330A6090" w:rsidR="0046604E" w:rsidRPr="005647EB" w:rsidRDefault="0046604E" w:rsidP="002570E4">
            <w:pPr>
              <w:pStyle w:val="TAL"/>
              <w:keepNext w:val="0"/>
              <w:keepLines w:val="0"/>
            </w:pPr>
            <w:r w:rsidRPr="005647EB">
              <w:t>1</w:t>
            </w:r>
            <w:r w:rsidR="002570E4" w:rsidRPr="005647EB">
              <w:t xml:space="preserve"> </w:t>
            </w:r>
            <w:r w:rsidRPr="005647EB">
              <w:t>entry</w:t>
            </w:r>
          </w:p>
        </w:tc>
        <w:tc>
          <w:tcPr>
            <w:tcW w:w="1569" w:type="dxa"/>
          </w:tcPr>
          <w:p w14:paraId="1E91D066" w14:textId="77777777" w:rsidR="0046604E" w:rsidRPr="005647EB" w:rsidRDefault="0046604E" w:rsidP="002570E4">
            <w:pPr>
              <w:pStyle w:val="TAL"/>
              <w:keepNext w:val="0"/>
              <w:keepLines w:val="0"/>
            </w:pPr>
          </w:p>
        </w:tc>
        <w:tc>
          <w:tcPr>
            <w:tcW w:w="1133" w:type="dxa"/>
          </w:tcPr>
          <w:p w14:paraId="5AF4A661" w14:textId="77777777" w:rsidR="0046604E" w:rsidRPr="005647EB" w:rsidRDefault="0046604E" w:rsidP="002570E4">
            <w:pPr>
              <w:pStyle w:val="TAL"/>
              <w:keepNext w:val="0"/>
              <w:keepLines w:val="0"/>
            </w:pPr>
          </w:p>
        </w:tc>
      </w:tr>
      <w:tr w:rsidR="0046604E" w:rsidRPr="005647EB" w14:paraId="081AD739" w14:textId="77777777" w:rsidTr="002570E4">
        <w:trPr>
          <w:jc w:val="center"/>
        </w:trPr>
        <w:tc>
          <w:tcPr>
            <w:tcW w:w="4436" w:type="dxa"/>
          </w:tcPr>
          <w:p w14:paraId="69F3FFEF" w14:textId="7F775332" w:rsidR="0046604E" w:rsidRPr="005647EB" w:rsidRDefault="002570E4" w:rsidP="002570E4">
            <w:pPr>
              <w:pStyle w:val="TAL"/>
              <w:keepNext w:val="0"/>
              <w:keepLines w:val="0"/>
            </w:pPr>
            <w:r w:rsidRPr="005647EB">
              <w:rPr>
                <w:lang w:eastAsia="zh-CN"/>
              </w:rPr>
              <w:t xml:space="preserve">   </w:t>
            </w:r>
            <w:r w:rsidR="0046604E" w:rsidRPr="005647EB">
              <w:rPr>
                <w:lang w:eastAsia="zh-CN"/>
              </w:rPr>
              <w:t>measId</w:t>
            </w:r>
          </w:p>
        </w:tc>
        <w:tc>
          <w:tcPr>
            <w:tcW w:w="2485" w:type="dxa"/>
          </w:tcPr>
          <w:p w14:paraId="50AE505C"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569" w:type="dxa"/>
          </w:tcPr>
          <w:p w14:paraId="4A4DBFC6" w14:textId="77777777" w:rsidR="0046604E" w:rsidRPr="005647EB" w:rsidRDefault="0046604E" w:rsidP="002570E4">
            <w:pPr>
              <w:pStyle w:val="TAL"/>
              <w:keepNext w:val="0"/>
              <w:keepLines w:val="0"/>
            </w:pPr>
          </w:p>
        </w:tc>
        <w:tc>
          <w:tcPr>
            <w:tcW w:w="1133" w:type="dxa"/>
          </w:tcPr>
          <w:p w14:paraId="23C2ED6B" w14:textId="77777777" w:rsidR="0046604E" w:rsidRPr="005647EB" w:rsidRDefault="0046604E" w:rsidP="002570E4">
            <w:pPr>
              <w:pStyle w:val="TAL"/>
              <w:keepNext w:val="0"/>
              <w:keepLines w:val="0"/>
            </w:pPr>
          </w:p>
        </w:tc>
      </w:tr>
      <w:tr w:rsidR="0046604E" w:rsidRPr="005647EB" w14:paraId="405B5D0F"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08BF65C6" w14:textId="53A1D884" w:rsidR="0046604E" w:rsidRPr="005647EB" w:rsidRDefault="002570E4" w:rsidP="002570E4">
            <w:pPr>
              <w:pStyle w:val="TAL"/>
              <w:keepNext w:val="0"/>
              <w:keepLines w:val="0"/>
            </w:pPr>
            <w:r w:rsidRPr="005647EB">
              <w:rPr>
                <w:lang w:eastAsia="zh-CN"/>
              </w:rPr>
              <w:t xml:space="preserve">   </w:t>
            </w:r>
            <w:r w:rsidR="0046604E" w:rsidRPr="005647EB">
              <w:t>measObjectId</w:t>
            </w:r>
          </w:p>
        </w:tc>
        <w:tc>
          <w:tcPr>
            <w:tcW w:w="2485" w:type="dxa"/>
            <w:tcBorders>
              <w:top w:val="single" w:sz="4" w:space="0" w:color="000000"/>
              <w:left w:val="single" w:sz="4" w:space="0" w:color="000000"/>
              <w:bottom w:val="single" w:sz="4" w:space="0" w:color="000000"/>
              <w:right w:val="single" w:sz="4" w:space="0" w:color="000000"/>
            </w:tcBorders>
          </w:tcPr>
          <w:p w14:paraId="31B01C05" w14:textId="77777777" w:rsidR="0046604E" w:rsidRPr="005647EB" w:rsidDel="008F6C32" w:rsidRDefault="0046604E" w:rsidP="002570E4">
            <w:pPr>
              <w:pStyle w:val="TAL"/>
              <w:keepNext w:val="0"/>
              <w:keepLines w:val="0"/>
              <w:rPr>
                <w:rFonts w:eastAsia="MS Mincho"/>
                <w:lang w:eastAsia="ja-JP"/>
              </w:rPr>
            </w:pPr>
            <w:r w:rsidRPr="005647EB">
              <w:t>IdMeasObject</w:t>
            </w:r>
            <w:r w:rsidR="00B54238" w:rsidRPr="005647EB">
              <w:t>-f2</w:t>
            </w:r>
          </w:p>
        </w:tc>
        <w:tc>
          <w:tcPr>
            <w:tcW w:w="1569" w:type="dxa"/>
            <w:tcBorders>
              <w:top w:val="single" w:sz="4" w:space="0" w:color="000000"/>
              <w:left w:val="single" w:sz="4" w:space="0" w:color="000000"/>
              <w:bottom w:val="single" w:sz="4" w:space="0" w:color="000000"/>
              <w:right w:val="single" w:sz="4" w:space="0" w:color="000000"/>
            </w:tcBorders>
          </w:tcPr>
          <w:p w14:paraId="4C2FC368"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5F685395" w14:textId="77777777" w:rsidR="0046604E" w:rsidRPr="005647EB" w:rsidRDefault="0046604E" w:rsidP="002570E4">
            <w:pPr>
              <w:pStyle w:val="TAL"/>
              <w:keepNext w:val="0"/>
              <w:keepLines w:val="0"/>
            </w:pPr>
          </w:p>
        </w:tc>
      </w:tr>
      <w:tr w:rsidR="0046604E" w:rsidRPr="005647EB" w14:paraId="4803F892"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0C0DF1CD" w14:textId="115F7FE4" w:rsidR="0046604E" w:rsidRPr="005647EB" w:rsidRDefault="002570E4" w:rsidP="002570E4">
            <w:pPr>
              <w:pStyle w:val="TAL"/>
              <w:keepNext w:val="0"/>
              <w:keepLines w:val="0"/>
            </w:pPr>
            <w:r w:rsidRPr="005647EB">
              <w:rPr>
                <w:lang w:eastAsia="zh-CN"/>
              </w:rPr>
              <w:t xml:space="preserve">   </w:t>
            </w:r>
            <w:r w:rsidR="0046604E" w:rsidRPr="005647EB">
              <w:t>reportConfigId</w:t>
            </w:r>
          </w:p>
        </w:tc>
        <w:tc>
          <w:tcPr>
            <w:tcW w:w="2485" w:type="dxa"/>
            <w:tcBorders>
              <w:top w:val="single" w:sz="4" w:space="0" w:color="000000"/>
              <w:left w:val="single" w:sz="4" w:space="0" w:color="000000"/>
              <w:bottom w:val="single" w:sz="4" w:space="0" w:color="000000"/>
              <w:right w:val="single" w:sz="4" w:space="0" w:color="000000"/>
            </w:tcBorders>
          </w:tcPr>
          <w:p w14:paraId="0E0207CA" w14:textId="77777777" w:rsidR="0046604E" w:rsidRPr="005647EB" w:rsidDel="008F6C32" w:rsidRDefault="0046604E" w:rsidP="002570E4">
            <w:pPr>
              <w:pStyle w:val="TAL"/>
              <w:keepNext w:val="0"/>
              <w:keepLines w:val="0"/>
              <w:rPr>
                <w:rFonts w:eastAsia="MS Mincho"/>
                <w:lang w:eastAsia="ja-JP"/>
              </w:rPr>
            </w:pPr>
            <w:r w:rsidRPr="005647EB">
              <w:t>IdReportConfig</w:t>
            </w:r>
            <w:r w:rsidR="00B54238" w:rsidRPr="005647EB">
              <w:t>-P</w:t>
            </w:r>
          </w:p>
        </w:tc>
        <w:tc>
          <w:tcPr>
            <w:tcW w:w="1569" w:type="dxa"/>
            <w:tcBorders>
              <w:top w:val="single" w:sz="4" w:space="0" w:color="000000"/>
              <w:left w:val="single" w:sz="4" w:space="0" w:color="000000"/>
              <w:bottom w:val="single" w:sz="4" w:space="0" w:color="000000"/>
              <w:right w:val="single" w:sz="4" w:space="0" w:color="000000"/>
            </w:tcBorders>
          </w:tcPr>
          <w:p w14:paraId="7EF17A57"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10EF5105" w14:textId="77777777" w:rsidR="0046604E" w:rsidRPr="005647EB" w:rsidRDefault="0046604E" w:rsidP="002570E4">
            <w:pPr>
              <w:pStyle w:val="TAL"/>
              <w:keepNext w:val="0"/>
              <w:keepLines w:val="0"/>
            </w:pPr>
          </w:p>
        </w:tc>
      </w:tr>
      <w:tr w:rsidR="0046604E" w:rsidRPr="005647EB" w14:paraId="01105C21" w14:textId="77777777" w:rsidTr="002570E4">
        <w:trPr>
          <w:jc w:val="center"/>
        </w:trPr>
        <w:tc>
          <w:tcPr>
            <w:tcW w:w="4436" w:type="dxa"/>
          </w:tcPr>
          <w:p w14:paraId="5B63C504" w14:textId="7802FD41" w:rsidR="0046604E" w:rsidRPr="005647EB" w:rsidRDefault="002570E4" w:rsidP="002570E4">
            <w:pPr>
              <w:pStyle w:val="TAL"/>
              <w:keepNext w:val="0"/>
              <w:keepLines w:val="0"/>
            </w:pPr>
            <w:r w:rsidRPr="005647EB">
              <w:rPr>
                <w:lang w:eastAsia="zh-CN"/>
              </w:rPr>
              <w:t xml:space="preserve">   </w:t>
            </w:r>
            <w:r w:rsidR="0046604E" w:rsidRPr="005647EB">
              <w:rPr>
                <w:lang w:eastAsia="zh-CN"/>
              </w:rPr>
              <w:t>}</w:t>
            </w:r>
          </w:p>
        </w:tc>
        <w:tc>
          <w:tcPr>
            <w:tcW w:w="2485" w:type="dxa"/>
          </w:tcPr>
          <w:p w14:paraId="1D8A0B56" w14:textId="77777777" w:rsidR="0046604E" w:rsidRPr="005647EB" w:rsidRDefault="0046604E" w:rsidP="002570E4">
            <w:pPr>
              <w:pStyle w:val="TAL"/>
              <w:keepNext w:val="0"/>
              <w:keepLines w:val="0"/>
            </w:pPr>
          </w:p>
        </w:tc>
        <w:tc>
          <w:tcPr>
            <w:tcW w:w="1569" w:type="dxa"/>
          </w:tcPr>
          <w:p w14:paraId="53E1B6C3" w14:textId="77777777" w:rsidR="0046604E" w:rsidRPr="005647EB" w:rsidRDefault="0046604E" w:rsidP="002570E4">
            <w:pPr>
              <w:pStyle w:val="TAL"/>
              <w:keepNext w:val="0"/>
              <w:keepLines w:val="0"/>
            </w:pPr>
          </w:p>
        </w:tc>
        <w:tc>
          <w:tcPr>
            <w:tcW w:w="1133" w:type="dxa"/>
          </w:tcPr>
          <w:p w14:paraId="152D2C7C" w14:textId="77777777" w:rsidR="0046604E" w:rsidRPr="005647EB" w:rsidRDefault="0046604E" w:rsidP="002570E4">
            <w:pPr>
              <w:pStyle w:val="TAL"/>
              <w:keepNext w:val="0"/>
              <w:keepLines w:val="0"/>
            </w:pPr>
          </w:p>
        </w:tc>
      </w:tr>
      <w:tr w:rsidR="0046604E" w:rsidRPr="005647EB" w14:paraId="5101D3C0" w14:textId="77777777" w:rsidTr="002570E4">
        <w:trPr>
          <w:jc w:val="center"/>
        </w:trPr>
        <w:tc>
          <w:tcPr>
            <w:tcW w:w="4436" w:type="dxa"/>
          </w:tcPr>
          <w:p w14:paraId="6BAB119D" w14:textId="77777777" w:rsidR="0046604E" w:rsidRPr="005647EB" w:rsidRDefault="0046604E" w:rsidP="002570E4">
            <w:pPr>
              <w:pStyle w:val="TAL"/>
              <w:keepNext w:val="0"/>
              <w:keepLines w:val="0"/>
            </w:pPr>
            <w:r w:rsidRPr="005647EB">
              <w:t>}</w:t>
            </w:r>
          </w:p>
        </w:tc>
        <w:tc>
          <w:tcPr>
            <w:tcW w:w="2485" w:type="dxa"/>
          </w:tcPr>
          <w:p w14:paraId="1CCF93A6" w14:textId="77777777" w:rsidR="0046604E" w:rsidRPr="005647EB" w:rsidRDefault="0046604E" w:rsidP="002570E4">
            <w:pPr>
              <w:pStyle w:val="TAL"/>
              <w:keepNext w:val="0"/>
              <w:keepLines w:val="0"/>
            </w:pPr>
          </w:p>
        </w:tc>
        <w:tc>
          <w:tcPr>
            <w:tcW w:w="1569" w:type="dxa"/>
          </w:tcPr>
          <w:p w14:paraId="625FFDA0" w14:textId="77777777" w:rsidR="0046604E" w:rsidRPr="005647EB" w:rsidRDefault="0046604E" w:rsidP="002570E4">
            <w:pPr>
              <w:pStyle w:val="TAL"/>
              <w:keepNext w:val="0"/>
              <w:keepLines w:val="0"/>
            </w:pPr>
          </w:p>
        </w:tc>
        <w:tc>
          <w:tcPr>
            <w:tcW w:w="1133" w:type="dxa"/>
          </w:tcPr>
          <w:p w14:paraId="1791D76B" w14:textId="77777777" w:rsidR="0046604E" w:rsidRPr="005647EB" w:rsidRDefault="0046604E" w:rsidP="002570E4">
            <w:pPr>
              <w:pStyle w:val="TAL"/>
              <w:keepNext w:val="0"/>
              <w:keepLines w:val="0"/>
            </w:pPr>
          </w:p>
        </w:tc>
      </w:tr>
    </w:tbl>
    <w:p w14:paraId="4E254936" w14:textId="77777777" w:rsidR="0046604E" w:rsidRPr="005647EB" w:rsidRDefault="0046604E" w:rsidP="002570E4">
      <w:pPr>
        <w:rPr>
          <w:rFonts w:eastAsia="MS Mincho"/>
          <w:lang w:eastAsia="ja-JP"/>
        </w:rPr>
      </w:pPr>
    </w:p>
    <w:p w14:paraId="07767C01" w14:textId="77777777" w:rsidR="0046604E" w:rsidRPr="005647EB" w:rsidRDefault="0046604E" w:rsidP="002570E4">
      <w:pPr>
        <w:pStyle w:val="TH"/>
        <w:keepNext w:val="0"/>
        <w:keepLines w:val="0"/>
      </w:pPr>
      <w:r w:rsidRPr="005647EB">
        <w:t>Table 8.4.5.4.3-1</w:t>
      </w:r>
      <w:r w:rsidRPr="005647EB">
        <w:rPr>
          <w:rFonts w:eastAsia="MS Mincho"/>
          <w:lang w:eastAsia="ja-JP"/>
        </w:rPr>
        <w:t>5</w:t>
      </w:r>
      <w:r w:rsidRPr="005647EB">
        <w:t xml:space="preserve">: </w:t>
      </w:r>
      <w:r w:rsidRPr="005647EB">
        <w:rPr>
          <w:i/>
        </w:rPr>
        <w:t>MeasResults</w:t>
      </w:r>
      <w:r w:rsidRPr="005647EB">
        <w:t>: Additional E-UTRAN TDD - TDD Inter-frequency identification of a new CGI of E-UTRA cell using autonomous gaps with DRX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6604E" w:rsidRPr="005647EB" w14:paraId="31F18BA6" w14:textId="77777777" w:rsidTr="002570E4">
        <w:trPr>
          <w:cantSplit/>
          <w:jc w:val="center"/>
        </w:trPr>
        <w:tc>
          <w:tcPr>
            <w:tcW w:w="9536" w:type="dxa"/>
            <w:gridSpan w:val="4"/>
          </w:tcPr>
          <w:p w14:paraId="677FEE9B" w14:textId="45D2861D"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Pr="005647EB">
              <w:t>[</w:t>
            </w:r>
            <w:r w:rsidRPr="005647EB">
              <w:rPr>
                <w:rFonts w:eastAsia="MS Mincho"/>
                <w:lang w:eastAsia="ja-JP"/>
              </w:rPr>
              <w:t>5</w:t>
            </w:r>
            <w:r w:rsidRPr="005647EB">
              <w:t>]</w:t>
            </w:r>
            <w:r w:rsidR="002570E4" w:rsidRPr="005647EB">
              <w:t xml:space="preserve"> </w:t>
            </w:r>
            <w:r w:rsidRPr="005647EB">
              <w:t>clause</w:t>
            </w:r>
            <w:r w:rsidR="002570E4" w:rsidRPr="005647EB">
              <w:t xml:space="preserve"> </w:t>
            </w:r>
            <w:r w:rsidRPr="005647EB">
              <w:t>6.3.5</w:t>
            </w:r>
          </w:p>
        </w:tc>
      </w:tr>
      <w:tr w:rsidR="0046604E" w:rsidRPr="005647EB" w14:paraId="2F3DFC64" w14:textId="77777777" w:rsidTr="002570E4">
        <w:trPr>
          <w:jc w:val="center"/>
        </w:trPr>
        <w:tc>
          <w:tcPr>
            <w:tcW w:w="4436" w:type="dxa"/>
          </w:tcPr>
          <w:p w14:paraId="1A8722E5" w14:textId="6D198AC5"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267" w:type="dxa"/>
          </w:tcPr>
          <w:p w14:paraId="4D525886" w14:textId="77777777" w:rsidR="0046604E" w:rsidRPr="005647EB" w:rsidRDefault="0046604E" w:rsidP="002570E4">
            <w:pPr>
              <w:pStyle w:val="TAH"/>
              <w:keepNext w:val="0"/>
              <w:keepLines w:val="0"/>
            </w:pPr>
            <w:r w:rsidRPr="005647EB">
              <w:t>Value/remark</w:t>
            </w:r>
          </w:p>
        </w:tc>
        <w:tc>
          <w:tcPr>
            <w:tcW w:w="1700" w:type="dxa"/>
          </w:tcPr>
          <w:p w14:paraId="6B1AE265" w14:textId="77777777" w:rsidR="0046604E" w:rsidRPr="005647EB" w:rsidRDefault="0046604E" w:rsidP="002570E4">
            <w:pPr>
              <w:pStyle w:val="TAH"/>
              <w:keepNext w:val="0"/>
              <w:keepLines w:val="0"/>
            </w:pPr>
            <w:r w:rsidRPr="005647EB">
              <w:t>Comment</w:t>
            </w:r>
          </w:p>
        </w:tc>
        <w:tc>
          <w:tcPr>
            <w:tcW w:w="1133" w:type="dxa"/>
          </w:tcPr>
          <w:p w14:paraId="016C351B" w14:textId="77777777" w:rsidR="0046604E" w:rsidRPr="005647EB" w:rsidRDefault="0046604E" w:rsidP="002570E4">
            <w:pPr>
              <w:pStyle w:val="TAH"/>
              <w:keepNext w:val="0"/>
              <w:keepLines w:val="0"/>
            </w:pPr>
            <w:r w:rsidRPr="005647EB">
              <w:t>Condition</w:t>
            </w:r>
          </w:p>
        </w:tc>
      </w:tr>
      <w:tr w:rsidR="0046604E" w:rsidRPr="005647EB" w14:paraId="077ED349" w14:textId="77777777" w:rsidTr="002570E4">
        <w:trPr>
          <w:jc w:val="center"/>
        </w:trPr>
        <w:tc>
          <w:tcPr>
            <w:tcW w:w="4436" w:type="dxa"/>
          </w:tcPr>
          <w:p w14:paraId="780848EA" w14:textId="1F63BB12" w:rsidR="0046604E" w:rsidRPr="005647EB" w:rsidRDefault="002570E4" w:rsidP="002570E4">
            <w:pPr>
              <w:pStyle w:val="TAL"/>
              <w:keepNext w:val="0"/>
              <w:keepLines w:val="0"/>
            </w:pPr>
            <w:r w:rsidRPr="005647EB">
              <w:t xml:space="preserve"> </w:t>
            </w:r>
            <w:r w:rsidR="0046604E" w:rsidRPr="005647EB">
              <w:t>MeasResults</w:t>
            </w:r>
            <w:r w:rsidRPr="005647EB">
              <w:t xml:space="preserve"> </w:t>
            </w:r>
            <w:r w:rsidR="0046604E" w:rsidRPr="005647EB">
              <w:t>::=</w:t>
            </w:r>
            <w:r w:rsidRPr="005647EB">
              <w:t xml:space="preserve"> </w:t>
            </w:r>
            <w:r w:rsidR="0046604E" w:rsidRPr="005647EB">
              <w:t>SEQUENCE</w:t>
            </w:r>
            <w:r w:rsidRPr="005647EB">
              <w:t xml:space="preserve"> </w:t>
            </w:r>
            <w:r w:rsidR="0046604E" w:rsidRPr="005647EB">
              <w:t>{</w:t>
            </w:r>
          </w:p>
        </w:tc>
        <w:tc>
          <w:tcPr>
            <w:tcW w:w="2267" w:type="dxa"/>
          </w:tcPr>
          <w:p w14:paraId="70E23460" w14:textId="77777777" w:rsidR="0046604E" w:rsidRPr="005647EB" w:rsidRDefault="0046604E" w:rsidP="002570E4">
            <w:pPr>
              <w:pStyle w:val="TAL"/>
              <w:keepNext w:val="0"/>
              <w:keepLines w:val="0"/>
            </w:pPr>
          </w:p>
        </w:tc>
        <w:tc>
          <w:tcPr>
            <w:tcW w:w="1700" w:type="dxa"/>
          </w:tcPr>
          <w:p w14:paraId="310036BF" w14:textId="77777777" w:rsidR="0046604E" w:rsidRPr="005647EB" w:rsidRDefault="0046604E" w:rsidP="002570E4">
            <w:pPr>
              <w:pStyle w:val="TAL"/>
              <w:keepNext w:val="0"/>
              <w:keepLines w:val="0"/>
            </w:pPr>
          </w:p>
        </w:tc>
        <w:tc>
          <w:tcPr>
            <w:tcW w:w="1133" w:type="dxa"/>
          </w:tcPr>
          <w:p w14:paraId="7040F834" w14:textId="77777777" w:rsidR="0046604E" w:rsidRPr="005647EB" w:rsidRDefault="0046604E" w:rsidP="002570E4">
            <w:pPr>
              <w:pStyle w:val="TAL"/>
              <w:keepNext w:val="0"/>
              <w:keepLines w:val="0"/>
            </w:pPr>
          </w:p>
        </w:tc>
      </w:tr>
      <w:tr w:rsidR="0046604E" w:rsidRPr="005647EB" w14:paraId="42A0ACF7" w14:textId="77777777" w:rsidTr="002570E4">
        <w:trPr>
          <w:jc w:val="center"/>
        </w:trPr>
        <w:tc>
          <w:tcPr>
            <w:tcW w:w="4436" w:type="dxa"/>
          </w:tcPr>
          <w:p w14:paraId="277C5CAE" w14:textId="2F0C47DD" w:rsidR="0046604E" w:rsidRPr="005647EB" w:rsidRDefault="002570E4" w:rsidP="002570E4">
            <w:pPr>
              <w:pStyle w:val="TAL"/>
              <w:keepNext w:val="0"/>
              <w:keepLines w:val="0"/>
            </w:pPr>
            <w:r w:rsidRPr="005647EB">
              <w:t xml:space="preserve">   </w:t>
            </w:r>
            <w:r w:rsidR="0046604E" w:rsidRPr="005647EB">
              <w:t>measId</w:t>
            </w:r>
          </w:p>
        </w:tc>
        <w:tc>
          <w:tcPr>
            <w:tcW w:w="2267" w:type="dxa"/>
          </w:tcPr>
          <w:p w14:paraId="68FC4BC9"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700" w:type="dxa"/>
          </w:tcPr>
          <w:p w14:paraId="31F45049" w14:textId="3508A237" w:rsidR="0046604E" w:rsidRPr="005647EB" w:rsidRDefault="0046604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04B8DA70" w14:textId="77777777" w:rsidR="0046604E" w:rsidRPr="005647EB" w:rsidRDefault="0046604E" w:rsidP="002570E4">
            <w:pPr>
              <w:pStyle w:val="TAL"/>
              <w:keepNext w:val="0"/>
              <w:keepLines w:val="0"/>
            </w:pPr>
          </w:p>
        </w:tc>
      </w:tr>
      <w:tr w:rsidR="0046604E" w:rsidRPr="005647EB" w14:paraId="102BDB76" w14:textId="77777777" w:rsidTr="002570E4">
        <w:trPr>
          <w:jc w:val="center"/>
        </w:trPr>
        <w:tc>
          <w:tcPr>
            <w:tcW w:w="4436" w:type="dxa"/>
          </w:tcPr>
          <w:p w14:paraId="29185500" w14:textId="4B8C1E45" w:rsidR="0046604E" w:rsidRPr="005647EB" w:rsidRDefault="002570E4" w:rsidP="002570E4">
            <w:pPr>
              <w:pStyle w:val="TAL"/>
              <w:keepNext w:val="0"/>
              <w:keepLines w:val="0"/>
            </w:pPr>
            <w:r w:rsidRPr="005647EB">
              <w:t xml:space="preserve">   </w:t>
            </w:r>
            <w:r w:rsidR="0046604E" w:rsidRPr="005647EB">
              <w:t>measResult</w:t>
            </w:r>
            <w:r w:rsidR="0046604E" w:rsidRPr="005647EB">
              <w:rPr>
                <w:lang w:eastAsia="ja-JP"/>
              </w:rPr>
              <w:t>Serv</w:t>
            </w:r>
            <w:r w:rsidR="0046604E" w:rsidRPr="005647EB">
              <w:rPr>
                <w:lang w:eastAsia="zh-CN"/>
              </w:rPr>
              <w:t>Cell</w:t>
            </w:r>
            <w:r w:rsidRPr="005647EB">
              <w:t xml:space="preserve"> </w:t>
            </w:r>
            <w:r w:rsidR="0046604E" w:rsidRPr="005647EB">
              <w:t>SEQUENCE</w:t>
            </w:r>
            <w:r w:rsidRPr="005647EB">
              <w:t xml:space="preserve"> </w:t>
            </w:r>
            <w:r w:rsidR="0046604E" w:rsidRPr="005647EB">
              <w:t>{</w:t>
            </w:r>
          </w:p>
        </w:tc>
        <w:tc>
          <w:tcPr>
            <w:tcW w:w="2267" w:type="dxa"/>
          </w:tcPr>
          <w:p w14:paraId="2581AF9A" w14:textId="77777777" w:rsidR="0046604E" w:rsidRPr="005647EB" w:rsidRDefault="0046604E" w:rsidP="002570E4">
            <w:pPr>
              <w:pStyle w:val="TAL"/>
              <w:keepNext w:val="0"/>
              <w:keepLines w:val="0"/>
            </w:pPr>
          </w:p>
        </w:tc>
        <w:tc>
          <w:tcPr>
            <w:tcW w:w="1700" w:type="dxa"/>
          </w:tcPr>
          <w:p w14:paraId="7B3A6F2C" w14:textId="77777777" w:rsidR="0046604E" w:rsidRPr="005647EB" w:rsidRDefault="0046604E" w:rsidP="002570E4">
            <w:pPr>
              <w:pStyle w:val="TAL"/>
              <w:keepNext w:val="0"/>
              <w:keepLines w:val="0"/>
            </w:pPr>
          </w:p>
        </w:tc>
        <w:tc>
          <w:tcPr>
            <w:tcW w:w="1133" w:type="dxa"/>
          </w:tcPr>
          <w:p w14:paraId="0BC7EF16" w14:textId="77777777" w:rsidR="0046604E" w:rsidRPr="005647EB" w:rsidRDefault="0046604E" w:rsidP="002570E4">
            <w:pPr>
              <w:pStyle w:val="TAL"/>
              <w:keepNext w:val="0"/>
              <w:keepLines w:val="0"/>
            </w:pPr>
          </w:p>
        </w:tc>
      </w:tr>
      <w:tr w:rsidR="0046604E" w:rsidRPr="005647EB" w14:paraId="684694A1" w14:textId="77777777" w:rsidTr="002570E4">
        <w:trPr>
          <w:jc w:val="center"/>
        </w:trPr>
        <w:tc>
          <w:tcPr>
            <w:tcW w:w="4436" w:type="dxa"/>
          </w:tcPr>
          <w:p w14:paraId="7D8F07BE" w14:textId="1EF5EBED" w:rsidR="0046604E" w:rsidRPr="005647EB" w:rsidRDefault="002570E4" w:rsidP="002570E4">
            <w:pPr>
              <w:pStyle w:val="TAL"/>
              <w:keepNext w:val="0"/>
              <w:keepLines w:val="0"/>
            </w:pPr>
            <w:r w:rsidRPr="005647EB">
              <w:t xml:space="preserve">     </w:t>
            </w:r>
            <w:r w:rsidR="0046604E" w:rsidRPr="005647EB">
              <w:t>rsrpResult</w:t>
            </w:r>
          </w:p>
        </w:tc>
        <w:tc>
          <w:tcPr>
            <w:tcW w:w="2267" w:type="dxa"/>
          </w:tcPr>
          <w:p w14:paraId="732907F8" w14:textId="77777777" w:rsidR="0046604E" w:rsidRPr="005647EB" w:rsidRDefault="0046604E" w:rsidP="002570E4">
            <w:pPr>
              <w:pStyle w:val="TAL"/>
              <w:keepNext w:val="0"/>
              <w:keepLines w:val="0"/>
            </w:pPr>
          </w:p>
        </w:tc>
        <w:tc>
          <w:tcPr>
            <w:tcW w:w="1700" w:type="dxa"/>
          </w:tcPr>
          <w:p w14:paraId="0823B05B" w14:textId="3E9BD5B4"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C313EE4" w14:textId="77777777" w:rsidR="0046604E" w:rsidRPr="005647EB" w:rsidRDefault="0046604E" w:rsidP="002570E4">
            <w:pPr>
              <w:pStyle w:val="TAL"/>
              <w:keepNext w:val="0"/>
              <w:keepLines w:val="0"/>
            </w:pPr>
          </w:p>
        </w:tc>
      </w:tr>
      <w:tr w:rsidR="0046604E" w:rsidRPr="005647EB" w14:paraId="59677FA7" w14:textId="77777777" w:rsidTr="002570E4">
        <w:trPr>
          <w:jc w:val="center"/>
        </w:trPr>
        <w:tc>
          <w:tcPr>
            <w:tcW w:w="4436" w:type="dxa"/>
          </w:tcPr>
          <w:p w14:paraId="76C0E297" w14:textId="365D4FB9" w:rsidR="0046604E" w:rsidRPr="005647EB" w:rsidRDefault="002570E4" w:rsidP="002570E4">
            <w:pPr>
              <w:pStyle w:val="TAL"/>
              <w:keepNext w:val="0"/>
              <w:keepLines w:val="0"/>
            </w:pPr>
            <w:r w:rsidRPr="005647EB">
              <w:t xml:space="preserve">     </w:t>
            </w:r>
            <w:r w:rsidR="0046604E" w:rsidRPr="005647EB">
              <w:t>rsrqResult</w:t>
            </w:r>
          </w:p>
        </w:tc>
        <w:tc>
          <w:tcPr>
            <w:tcW w:w="2267" w:type="dxa"/>
          </w:tcPr>
          <w:p w14:paraId="60C1AF98" w14:textId="77777777" w:rsidR="0046604E" w:rsidRPr="005647EB" w:rsidRDefault="0046604E" w:rsidP="002570E4">
            <w:pPr>
              <w:pStyle w:val="TAL"/>
              <w:keepNext w:val="0"/>
              <w:keepLines w:val="0"/>
            </w:pPr>
          </w:p>
        </w:tc>
        <w:tc>
          <w:tcPr>
            <w:tcW w:w="1700" w:type="dxa"/>
          </w:tcPr>
          <w:p w14:paraId="017A3410" w14:textId="7D6BB39F"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82BF51F" w14:textId="77777777" w:rsidR="0046604E" w:rsidRPr="005647EB" w:rsidRDefault="0046604E" w:rsidP="002570E4">
            <w:pPr>
              <w:pStyle w:val="TAL"/>
              <w:keepNext w:val="0"/>
              <w:keepLines w:val="0"/>
            </w:pPr>
          </w:p>
        </w:tc>
      </w:tr>
      <w:tr w:rsidR="0046604E" w:rsidRPr="005647EB" w14:paraId="13AAAAF7" w14:textId="77777777" w:rsidTr="002570E4">
        <w:trPr>
          <w:jc w:val="center"/>
        </w:trPr>
        <w:tc>
          <w:tcPr>
            <w:tcW w:w="4436" w:type="dxa"/>
          </w:tcPr>
          <w:p w14:paraId="7299035B" w14:textId="2C8B7512" w:rsidR="0046604E" w:rsidRPr="005647EB" w:rsidRDefault="002570E4" w:rsidP="002570E4">
            <w:pPr>
              <w:pStyle w:val="TAL"/>
              <w:keepNext w:val="0"/>
              <w:keepLines w:val="0"/>
            </w:pPr>
            <w:r w:rsidRPr="005647EB">
              <w:t xml:space="preserve">   </w:t>
            </w:r>
            <w:r w:rsidR="0046604E" w:rsidRPr="005647EB">
              <w:t>}</w:t>
            </w:r>
          </w:p>
        </w:tc>
        <w:tc>
          <w:tcPr>
            <w:tcW w:w="2267" w:type="dxa"/>
          </w:tcPr>
          <w:p w14:paraId="7322A427" w14:textId="77777777" w:rsidR="0046604E" w:rsidRPr="005647EB" w:rsidRDefault="0046604E" w:rsidP="002570E4">
            <w:pPr>
              <w:pStyle w:val="TAL"/>
              <w:keepNext w:val="0"/>
              <w:keepLines w:val="0"/>
            </w:pPr>
          </w:p>
        </w:tc>
        <w:tc>
          <w:tcPr>
            <w:tcW w:w="1700" w:type="dxa"/>
          </w:tcPr>
          <w:p w14:paraId="1300742A" w14:textId="77777777" w:rsidR="0046604E" w:rsidRPr="005647EB" w:rsidRDefault="0046604E" w:rsidP="002570E4">
            <w:pPr>
              <w:pStyle w:val="TAL"/>
              <w:keepNext w:val="0"/>
              <w:keepLines w:val="0"/>
            </w:pPr>
          </w:p>
        </w:tc>
        <w:tc>
          <w:tcPr>
            <w:tcW w:w="1133" w:type="dxa"/>
          </w:tcPr>
          <w:p w14:paraId="13753CD0" w14:textId="77777777" w:rsidR="0046604E" w:rsidRPr="005647EB" w:rsidRDefault="0046604E" w:rsidP="002570E4">
            <w:pPr>
              <w:pStyle w:val="TAL"/>
              <w:keepNext w:val="0"/>
              <w:keepLines w:val="0"/>
            </w:pPr>
          </w:p>
        </w:tc>
      </w:tr>
      <w:tr w:rsidR="0046604E" w:rsidRPr="005647EB" w14:paraId="6A5D6281" w14:textId="77777777" w:rsidTr="002570E4">
        <w:trPr>
          <w:jc w:val="center"/>
        </w:trPr>
        <w:tc>
          <w:tcPr>
            <w:tcW w:w="4436" w:type="dxa"/>
          </w:tcPr>
          <w:p w14:paraId="156D9070" w14:textId="7ECD2289" w:rsidR="0046604E" w:rsidRPr="005647EB" w:rsidRDefault="002570E4" w:rsidP="002570E4">
            <w:pPr>
              <w:pStyle w:val="TAL"/>
              <w:keepNext w:val="0"/>
              <w:keepLines w:val="0"/>
            </w:pPr>
            <w:r w:rsidRPr="005647EB">
              <w:t xml:space="preserve">   </w:t>
            </w:r>
            <w:r w:rsidR="0046604E" w:rsidRPr="005647EB">
              <w:rPr>
                <w:lang w:eastAsia="zh-CN"/>
              </w:rPr>
              <w:t>measResultNeighCells</w:t>
            </w:r>
            <w:r w:rsidRPr="005647EB">
              <w:t xml:space="preserve"> </w:t>
            </w:r>
            <w:r w:rsidR="0046604E" w:rsidRPr="005647EB">
              <w:t>CHOICE</w:t>
            </w:r>
            <w:r w:rsidRPr="005647EB">
              <w:t xml:space="preserve"> </w:t>
            </w:r>
            <w:r w:rsidR="0046604E" w:rsidRPr="005647EB">
              <w:t>{</w:t>
            </w:r>
          </w:p>
        </w:tc>
        <w:tc>
          <w:tcPr>
            <w:tcW w:w="2267" w:type="dxa"/>
          </w:tcPr>
          <w:p w14:paraId="274ACFD6" w14:textId="77777777" w:rsidR="0046604E" w:rsidRPr="005647EB" w:rsidRDefault="0046604E" w:rsidP="002570E4">
            <w:pPr>
              <w:pStyle w:val="TAL"/>
              <w:keepNext w:val="0"/>
              <w:keepLines w:val="0"/>
            </w:pPr>
          </w:p>
        </w:tc>
        <w:tc>
          <w:tcPr>
            <w:tcW w:w="1700" w:type="dxa"/>
          </w:tcPr>
          <w:p w14:paraId="7C141297" w14:textId="77777777" w:rsidR="0046604E" w:rsidRPr="005647EB" w:rsidRDefault="0046604E" w:rsidP="002570E4">
            <w:pPr>
              <w:pStyle w:val="TAL"/>
              <w:keepNext w:val="0"/>
              <w:keepLines w:val="0"/>
            </w:pPr>
          </w:p>
        </w:tc>
        <w:tc>
          <w:tcPr>
            <w:tcW w:w="1133" w:type="dxa"/>
          </w:tcPr>
          <w:p w14:paraId="291A207F" w14:textId="77777777" w:rsidR="0046604E" w:rsidRPr="005647EB" w:rsidRDefault="0046604E" w:rsidP="002570E4">
            <w:pPr>
              <w:pStyle w:val="TAL"/>
              <w:keepNext w:val="0"/>
              <w:keepLines w:val="0"/>
            </w:pPr>
          </w:p>
        </w:tc>
      </w:tr>
      <w:tr w:rsidR="0046604E" w:rsidRPr="005647EB" w14:paraId="0B871CC0" w14:textId="77777777" w:rsidTr="002570E4">
        <w:trPr>
          <w:jc w:val="center"/>
        </w:trPr>
        <w:tc>
          <w:tcPr>
            <w:tcW w:w="4436" w:type="dxa"/>
          </w:tcPr>
          <w:p w14:paraId="1B98DBD0" w14:textId="0A909137" w:rsidR="0046604E" w:rsidRPr="005647EB" w:rsidRDefault="002570E4" w:rsidP="002570E4">
            <w:pPr>
              <w:pStyle w:val="TAL"/>
              <w:keepNext w:val="0"/>
              <w:keepLines w:val="0"/>
            </w:pPr>
            <w:r w:rsidRPr="005647EB">
              <w:t xml:space="preserve">      </w:t>
            </w:r>
            <w:r w:rsidR="0046604E" w:rsidRPr="005647EB">
              <w:t>measResultListEUTRA</w:t>
            </w:r>
          </w:p>
        </w:tc>
        <w:tc>
          <w:tcPr>
            <w:tcW w:w="2267" w:type="dxa"/>
          </w:tcPr>
          <w:p w14:paraId="52357215" w14:textId="77777777" w:rsidR="0046604E" w:rsidRPr="005647EB" w:rsidRDefault="0046604E" w:rsidP="002570E4">
            <w:pPr>
              <w:pStyle w:val="TAL"/>
              <w:keepNext w:val="0"/>
              <w:keepLines w:val="0"/>
            </w:pPr>
            <w:r w:rsidRPr="005647EB">
              <w:t>MeasResultListEUTRA</w:t>
            </w:r>
          </w:p>
        </w:tc>
        <w:tc>
          <w:tcPr>
            <w:tcW w:w="1700" w:type="dxa"/>
          </w:tcPr>
          <w:p w14:paraId="67668052" w14:textId="77777777" w:rsidR="0046604E" w:rsidRPr="005647EB" w:rsidRDefault="0046604E" w:rsidP="002570E4">
            <w:pPr>
              <w:pStyle w:val="TAL"/>
              <w:keepNext w:val="0"/>
              <w:keepLines w:val="0"/>
            </w:pPr>
          </w:p>
        </w:tc>
        <w:tc>
          <w:tcPr>
            <w:tcW w:w="1133" w:type="dxa"/>
          </w:tcPr>
          <w:p w14:paraId="6255AAD2" w14:textId="77777777" w:rsidR="0046604E" w:rsidRPr="005647EB" w:rsidRDefault="0046604E" w:rsidP="002570E4">
            <w:pPr>
              <w:pStyle w:val="TAL"/>
              <w:keepNext w:val="0"/>
              <w:keepLines w:val="0"/>
            </w:pPr>
          </w:p>
        </w:tc>
      </w:tr>
      <w:tr w:rsidR="0046604E" w:rsidRPr="005647EB" w14:paraId="518FE1CC" w14:textId="77777777" w:rsidTr="002570E4">
        <w:trPr>
          <w:jc w:val="center"/>
        </w:trPr>
        <w:tc>
          <w:tcPr>
            <w:tcW w:w="4436" w:type="dxa"/>
          </w:tcPr>
          <w:p w14:paraId="596698C9" w14:textId="5A6875AC" w:rsidR="0046604E" w:rsidRPr="005647EB" w:rsidRDefault="002570E4" w:rsidP="002570E4">
            <w:pPr>
              <w:pStyle w:val="TAL"/>
              <w:keepNext w:val="0"/>
              <w:keepLines w:val="0"/>
            </w:pPr>
            <w:r w:rsidRPr="005647EB">
              <w:t xml:space="preserve">   </w:t>
            </w:r>
            <w:r w:rsidR="0046604E" w:rsidRPr="005647EB">
              <w:t>}</w:t>
            </w:r>
          </w:p>
        </w:tc>
        <w:tc>
          <w:tcPr>
            <w:tcW w:w="2267" w:type="dxa"/>
          </w:tcPr>
          <w:p w14:paraId="50004936" w14:textId="77777777" w:rsidR="0046604E" w:rsidRPr="005647EB" w:rsidRDefault="0046604E" w:rsidP="002570E4">
            <w:pPr>
              <w:pStyle w:val="TAL"/>
              <w:keepNext w:val="0"/>
              <w:keepLines w:val="0"/>
            </w:pPr>
          </w:p>
        </w:tc>
        <w:tc>
          <w:tcPr>
            <w:tcW w:w="1700" w:type="dxa"/>
          </w:tcPr>
          <w:p w14:paraId="36056F90" w14:textId="77777777" w:rsidR="0046604E" w:rsidRPr="005647EB" w:rsidRDefault="0046604E" w:rsidP="002570E4">
            <w:pPr>
              <w:pStyle w:val="TAL"/>
              <w:keepNext w:val="0"/>
              <w:keepLines w:val="0"/>
            </w:pPr>
          </w:p>
        </w:tc>
        <w:tc>
          <w:tcPr>
            <w:tcW w:w="1133" w:type="dxa"/>
          </w:tcPr>
          <w:p w14:paraId="0995C414" w14:textId="77777777" w:rsidR="0046604E" w:rsidRPr="005647EB" w:rsidRDefault="0046604E" w:rsidP="002570E4">
            <w:pPr>
              <w:pStyle w:val="TAL"/>
              <w:keepNext w:val="0"/>
              <w:keepLines w:val="0"/>
            </w:pPr>
          </w:p>
        </w:tc>
      </w:tr>
      <w:tr w:rsidR="0046604E" w:rsidRPr="005647EB" w14:paraId="75CEDB13" w14:textId="77777777" w:rsidTr="002570E4">
        <w:trPr>
          <w:jc w:val="center"/>
        </w:trPr>
        <w:tc>
          <w:tcPr>
            <w:tcW w:w="4436" w:type="dxa"/>
          </w:tcPr>
          <w:p w14:paraId="17D6213C" w14:textId="77777777" w:rsidR="0046604E" w:rsidRPr="005647EB" w:rsidRDefault="0046604E" w:rsidP="002570E4">
            <w:pPr>
              <w:pStyle w:val="TAL"/>
              <w:keepNext w:val="0"/>
              <w:keepLines w:val="0"/>
            </w:pPr>
            <w:r w:rsidRPr="005647EB">
              <w:t>}</w:t>
            </w:r>
          </w:p>
        </w:tc>
        <w:tc>
          <w:tcPr>
            <w:tcW w:w="2267" w:type="dxa"/>
          </w:tcPr>
          <w:p w14:paraId="0CC5B146" w14:textId="77777777" w:rsidR="0046604E" w:rsidRPr="005647EB" w:rsidRDefault="0046604E" w:rsidP="002570E4">
            <w:pPr>
              <w:pStyle w:val="TAL"/>
              <w:keepNext w:val="0"/>
              <w:keepLines w:val="0"/>
            </w:pPr>
          </w:p>
        </w:tc>
        <w:tc>
          <w:tcPr>
            <w:tcW w:w="1700" w:type="dxa"/>
          </w:tcPr>
          <w:p w14:paraId="172E7FEE" w14:textId="77777777" w:rsidR="0046604E" w:rsidRPr="005647EB" w:rsidRDefault="0046604E" w:rsidP="002570E4">
            <w:pPr>
              <w:pStyle w:val="TAL"/>
              <w:keepNext w:val="0"/>
              <w:keepLines w:val="0"/>
            </w:pPr>
          </w:p>
        </w:tc>
        <w:tc>
          <w:tcPr>
            <w:tcW w:w="1133" w:type="dxa"/>
          </w:tcPr>
          <w:p w14:paraId="6DEE9B75" w14:textId="77777777" w:rsidR="0046604E" w:rsidRPr="005647EB" w:rsidRDefault="0046604E" w:rsidP="002570E4">
            <w:pPr>
              <w:pStyle w:val="TAL"/>
              <w:keepNext w:val="0"/>
              <w:keepLines w:val="0"/>
            </w:pPr>
          </w:p>
        </w:tc>
      </w:tr>
    </w:tbl>
    <w:p w14:paraId="1BB7669C" w14:textId="77777777" w:rsidR="0046604E" w:rsidRPr="005647EB" w:rsidRDefault="0046604E" w:rsidP="002570E4">
      <w:pPr>
        <w:rPr>
          <w:lang w:eastAsia="zh-CN"/>
        </w:rPr>
      </w:pPr>
    </w:p>
    <w:p w14:paraId="65E82824" w14:textId="77777777" w:rsidR="00123ECE" w:rsidRPr="005647EB" w:rsidRDefault="00123ECE" w:rsidP="00EC0475">
      <w:pPr>
        <w:pStyle w:val="Heading4"/>
      </w:pPr>
      <w:r w:rsidRPr="005647EB">
        <w:t>8.4.5.5</w:t>
      </w:r>
      <w:r w:rsidRPr="005647EB">
        <w:tab/>
        <w:t>Test requirement</w:t>
      </w:r>
    </w:p>
    <w:p w14:paraId="1658D322" w14:textId="77777777" w:rsidR="00123ECE" w:rsidRPr="005647EB" w:rsidRDefault="00123ECE" w:rsidP="00EC0475">
      <w:pPr>
        <w:keepNext/>
        <w:keepLines/>
        <w:rPr>
          <w:lang w:eastAsia="zh-CN"/>
        </w:rPr>
      </w:pPr>
      <w:r w:rsidRPr="005647EB">
        <w:t xml:space="preserve">Tables 8.4.5.4.1-1 </w:t>
      </w:r>
      <w:r w:rsidRPr="005647EB">
        <w:rPr>
          <w:lang w:eastAsia="zh-CN"/>
        </w:rPr>
        <w:t>,</w:t>
      </w:r>
      <w:r w:rsidRPr="005647EB">
        <w:t>8.4.5.5-1</w:t>
      </w:r>
      <w:r w:rsidRPr="005647EB">
        <w:rPr>
          <w:lang w:eastAsia="zh-CN"/>
        </w:rPr>
        <w:t>,</w:t>
      </w:r>
      <w:r w:rsidRPr="005647EB">
        <w:t xml:space="preserve"> 8.4.5.5-</w:t>
      </w:r>
      <w:r w:rsidRPr="005647EB">
        <w:rPr>
          <w:lang w:eastAsia="zh-CN"/>
        </w:rPr>
        <w:t xml:space="preserve">2 and </w:t>
      </w:r>
      <w:r w:rsidRPr="005647EB">
        <w:t>8.4.5.5-</w:t>
      </w:r>
      <w:r w:rsidRPr="005647EB">
        <w:rPr>
          <w:lang w:eastAsia="zh-CN"/>
        </w:rPr>
        <w:t xml:space="preserve">3 </w:t>
      </w:r>
      <w:r w:rsidRPr="005647EB">
        <w:t xml:space="preserve">define the primary level settings including test tolerances for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 cell using autonomous gaps</w:t>
      </w:r>
      <w:r w:rsidRPr="005647EB">
        <w:rPr>
          <w:lang w:eastAsia="zh-CN"/>
        </w:rPr>
        <w:t xml:space="preserve"> with DRX test.</w:t>
      </w:r>
    </w:p>
    <w:p w14:paraId="68A881F6" w14:textId="77777777" w:rsidR="00123ECE" w:rsidRPr="005647EB" w:rsidRDefault="00123ECE" w:rsidP="002570E4">
      <w:pPr>
        <w:pStyle w:val="TH"/>
        <w:keepNext w:val="0"/>
        <w:keepLines w:val="0"/>
        <w:rPr>
          <w:lang w:eastAsia="zh-CN"/>
        </w:rPr>
      </w:pPr>
      <w:r w:rsidRPr="005647EB">
        <w:t xml:space="preserve">Table 8.4.5.5-1: Cell Specific Test requirement Parameters for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 cell using autonomous gaps</w:t>
      </w:r>
      <w:r w:rsidRPr="005647EB">
        <w:rPr>
          <w:lang w:eastAsia="zh-CN"/>
        </w:rPr>
        <w:t xml:space="preserve"> with DRX</w:t>
      </w:r>
    </w:p>
    <w:tbl>
      <w:tblPr>
        <w:tblW w:w="49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75"/>
        <w:gridCol w:w="1447"/>
        <w:gridCol w:w="966"/>
        <w:gridCol w:w="966"/>
        <w:gridCol w:w="968"/>
        <w:gridCol w:w="933"/>
        <w:gridCol w:w="962"/>
        <w:gridCol w:w="966"/>
      </w:tblGrid>
      <w:tr w:rsidR="00123ECE" w:rsidRPr="005647EB" w14:paraId="766ABE5E" w14:textId="77777777" w:rsidTr="006D30B7">
        <w:trPr>
          <w:cantSplit/>
          <w:tblHeader/>
          <w:jc w:val="center"/>
        </w:trPr>
        <w:tc>
          <w:tcPr>
            <w:tcW w:w="1239" w:type="pct"/>
            <w:vMerge w:val="restart"/>
            <w:tcBorders>
              <w:top w:val="single" w:sz="4" w:space="0" w:color="auto"/>
              <w:left w:val="single" w:sz="4" w:space="0" w:color="auto"/>
            </w:tcBorders>
          </w:tcPr>
          <w:p w14:paraId="238EA691" w14:textId="77777777" w:rsidR="00123ECE" w:rsidRPr="005647EB" w:rsidRDefault="00123ECE" w:rsidP="002570E4">
            <w:pPr>
              <w:pStyle w:val="TAH"/>
              <w:keepNext w:val="0"/>
              <w:keepLines w:val="0"/>
            </w:pPr>
            <w:r w:rsidRPr="005647EB">
              <w:t>Parameter</w:t>
            </w:r>
          </w:p>
        </w:tc>
        <w:tc>
          <w:tcPr>
            <w:tcW w:w="755" w:type="pct"/>
            <w:vMerge w:val="restart"/>
            <w:tcBorders>
              <w:top w:val="single" w:sz="4" w:space="0" w:color="auto"/>
            </w:tcBorders>
          </w:tcPr>
          <w:p w14:paraId="3298C73E" w14:textId="77777777" w:rsidR="00123ECE" w:rsidRPr="005647EB" w:rsidRDefault="00123ECE" w:rsidP="002570E4">
            <w:pPr>
              <w:pStyle w:val="TAH"/>
              <w:keepNext w:val="0"/>
              <w:keepLines w:val="0"/>
            </w:pPr>
            <w:r w:rsidRPr="005647EB">
              <w:t>Unit</w:t>
            </w:r>
          </w:p>
        </w:tc>
        <w:tc>
          <w:tcPr>
            <w:tcW w:w="1513" w:type="pct"/>
            <w:gridSpan w:val="3"/>
            <w:tcBorders>
              <w:top w:val="single" w:sz="4" w:space="0" w:color="auto"/>
            </w:tcBorders>
          </w:tcPr>
          <w:p w14:paraId="2A2062B4" w14:textId="1BCA21DC" w:rsidR="00123ECE" w:rsidRPr="005647EB" w:rsidRDefault="00123ECE" w:rsidP="002570E4">
            <w:pPr>
              <w:pStyle w:val="TAH"/>
              <w:keepNext w:val="0"/>
              <w:keepLines w:val="0"/>
            </w:pPr>
            <w:r w:rsidRPr="005647EB">
              <w:t>Cell</w:t>
            </w:r>
            <w:r w:rsidR="002570E4" w:rsidRPr="005647EB">
              <w:t xml:space="preserve"> </w:t>
            </w:r>
            <w:r w:rsidRPr="005647EB">
              <w:t>1</w:t>
            </w:r>
          </w:p>
        </w:tc>
        <w:tc>
          <w:tcPr>
            <w:tcW w:w="1492" w:type="pct"/>
            <w:gridSpan w:val="3"/>
            <w:tcBorders>
              <w:top w:val="single" w:sz="4" w:space="0" w:color="auto"/>
              <w:right w:val="single" w:sz="4" w:space="0" w:color="auto"/>
            </w:tcBorders>
          </w:tcPr>
          <w:p w14:paraId="37774A50" w14:textId="6CBEA761" w:rsidR="00123ECE" w:rsidRPr="005647EB" w:rsidRDefault="00123ECE" w:rsidP="002570E4">
            <w:pPr>
              <w:pStyle w:val="TAH"/>
              <w:keepNext w:val="0"/>
              <w:keepLines w:val="0"/>
            </w:pPr>
            <w:r w:rsidRPr="005647EB">
              <w:t>Cell</w:t>
            </w:r>
            <w:r w:rsidR="002570E4" w:rsidRPr="005647EB">
              <w:t xml:space="preserve"> </w:t>
            </w:r>
            <w:r w:rsidRPr="005647EB">
              <w:t>2</w:t>
            </w:r>
          </w:p>
        </w:tc>
      </w:tr>
      <w:tr w:rsidR="00123ECE" w:rsidRPr="005647EB" w14:paraId="6C028140" w14:textId="77777777" w:rsidTr="006D30B7">
        <w:trPr>
          <w:cantSplit/>
          <w:tblHeader/>
          <w:jc w:val="center"/>
        </w:trPr>
        <w:tc>
          <w:tcPr>
            <w:tcW w:w="1239" w:type="pct"/>
            <w:vMerge/>
            <w:tcBorders>
              <w:left w:val="single" w:sz="4" w:space="0" w:color="auto"/>
              <w:bottom w:val="single" w:sz="4" w:space="0" w:color="auto"/>
            </w:tcBorders>
          </w:tcPr>
          <w:p w14:paraId="78161E25" w14:textId="77777777" w:rsidR="00123ECE" w:rsidRPr="005647EB" w:rsidRDefault="00123ECE" w:rsidP="002570E4">
            <w:pPr>
              <w:pStyle w:val="TAH"/>
              <w:keepNext w:val="0"/>
              <w:keepLines w:val="0"/>
            </w:pPr>
          </w:p>
        </w:tc>
        <w:tc>
          <w:tcPr>
            <w:tcW w:w="755" w:type="pct"/>
            <w:vMerge/>
            <w:tcBorders>
              <w:bottom w:val="single" w:sz="4" w:space="0" w:color="auto"/>
            </w:tcBorders>
          </w:tcPr>
          <w:p w14:paraId="038F7758" w14:textId="77777777" w:rsidR="00123ECE" w:rsidRPr="005647EB" w:rsidRDefault="00123ECE" w:rsidP="002570E4">
            <w:pPr>
              <w:pStyle w:val="TAH"/>
              <w:keepNext w:val="0"/>
              <w:keepLines w:val="0"/>
            </w:pPr>
          </w:p>
        </w:tc>
        <w:tc>
          <w:tcPr>
            <w:tcW w:w="504" w:type="pct"/>
            <w:tcBorders>
              <w:bottom w:val="single" w:sz="4" w:space="0" w:color="auto"/>
            </w:tcBorders>
          </w:tcPr>
          <w:p w14:paraId="31E20EDC" w14:textId="77777777" w:rsidR="00123ECE" w:rsidRPr="005647EB" w:rsidRDefault="00123ECE" w:rsidP="002570E4">
            <w:pPr>
              <w:pStyle w:val="TAH"/>
              <w:keepNext w:val="0"/>
              <w:keepLines w:val="0"/>
              <w:rPr>
                <w:lang w:eastAsia="zh-CN"/>
              </w:rPr>
            </w:pPr>
            <w:r w:rsidRPr="005647EB">
              <w:rPr>
                <w:lang w:eastAsia="zh-CN"/>
              </w:rPr>
              <w:t>T1</w:t>
            </w:r>
          </w:p>
        </w:tc>
        <w:tc>
          <w:tcPr>
            <w:tcW w:w="504" w:type="pct"/>
            <w:tcBorders>
              <w:bottom w:val="single" w:sz="4" w:space="0" w:color="auto"/>
            </w:tcBorders>
          </w:tcPr>
          <w:p w14:paraId="4860E7FC" w14:textId="77777777" w:rsidR="00123ECE" w:rsidRPr="005647EB" w:rsidRDefault="00123ECE" w:rsidP="002570E4">
            <w:pPr>
              <w:pStyle w:val="TAH"/>
              <w:keepNext w:val="0"/>
              <w:keepLines w:val="0"/>
              <w:rPr>
                <w:lang w:eastAsia="zh-CN"/>
              </w:rPr>
            </w:pPr>
            <w:r w:rsidRPr="005647EB">
              <w:rPr>
                <w:lang w:eastAsia="zh-CN"/>
              </w:rPr>
              <w:t>T2</w:t>
            </w:r>
          </w:p>
        </w:tc>
        <w:tc>
          <w:tcPr>
            <w:tcW w:w="505" w:type="pct"/>
            <w:tcBorders>
              <w:bottom w:val="single" w:sz="4" w:space="0" w:color="auto"/>
            </w:tcBorders>
          </w:tcPr>
          <w:p w14:paraId="48B09520" w14:textId="77777777" w:rsidR="00123ECE" w:rsidRPr="005647EB" w:rsidRDefault="00123ECE" w:rsidP="002570E4">
            <w:pPr>
              <w:pStyle w:val="TAH"/>
              <w:keepNext w:val="0"/>
              <w:keepLines w:val="0"/>
              <w:rPr>
                <w:lang w:eastAsia="zh-CN"/>
              </w:rPr>
            </w:pPr>
            <w:r w:rsidRPr="005647EB">
              <w:rPr>
                <w:lang w:eastAsia="zh-CN"/>
              </w:rPr>
              <w:t>T3</w:t>
            </w:r>
          </w:p>
        </w:tc>
        <w:tc>
          <w:tcPr>
            <w:tcW w:w="487" w:type="pct"/>
            <w:tcBorders>
              <w:bottom w:val="single" w:sz="4" w:space="0" w:color="auto"/>
            </w:tcBorders>
          </w:tcPr>
          <w:p w14:paraId="3955B9A7" w14:textId="77777777" w:rsidR="00123ECE" w:rsidRPr="005647EB" w:rsidRDefault="00123ECE" w:rsidP="002570E4">
            <w:pPr>
              <w:pStyle w:val="TAH"/>
              <w:keepNext w:val="0"/>
              <w:keepLines w:val="0"/>
              <w:rPr>
                <w:lang w:eastAsia="zh-CN"/>
              </w:rPr>
            </w:pPr>
            <w:r w:rsidRPr="005647EB">
              <w:rPr>
                <w:lang w:eastAsia="zh-CN"/>
              </w:rPr>
              <w:t>T1</w:t>
            </w:r>
          </w:p>
        </w:tc>
        <w:tc>
          <w:tcPr>
            <w:tcW w:w="502" w:type="pct"/>
            <w:tcBorders>
              <w:bottom w:val="single" w:sz="4" w:space="0" w:color="auto"/>
            </w:tcBorders>
          </w:tcPr>
          <w:p w14:paraId="28C00B05" w14:textId="77777777" w:rsidR="00123ECE" w:rsidRPr="005647EB" w:rsidRDefault="00123ECE" w:rsidP="002570E4">
            <w:pPr>
              <w:pStyle w:val="TAH"/>
              <w:keepNext w:val="0"/>
              <w:keepLines w:val="0"/>
              <w:rPr>
                <w:lang w:eastAsia="zh-CN"/>
              </w:rPr>
            </w:pPr>
            <w:r w:rsidRPr="005647EB">
              <w:rPr>
                <w:lang w:eastAsia="zh-CN"/>
              </w:rPr>
              <w:t>T2</w:t>
            </w:r>
          </w:p>
        </w:tc>
        <w:tc>
          <w:tcPr>
            <w:tcW w:w="503" w:type="pct"/>
            <w:tcBorders>
              <w:bottom w:val="single" w:sz="4" w:space="0" w:color="auto"/>
            </w:tcBorders>
          </w:tcPr>
          <w:p w14:paraId="6A738000" w14:textId="77777777" w:rsidR="00123ECE" w:rsidRPr="005647EB" w:rsidRDefault="00123ECE" w:rsidP="002570E4">
            <w:pPr>
              <w:pStyle w:val="TAH"/>
              <w:keepNext w:val="0"/>
              <w:keepLines w:val="0"/>
              <w:rPr>
                <w:lang w:eastAsia="zh-CN"/>
              </w:rPr>
            </w:pPr>
            <w:r w:rsidRPr="005647EB">
              <w:rPr>
                <w:lang w:eastAsia="zh-CN"/>
              </w:rPr>
              <w:t>T3</w:t>
            </w:r>
          </w:p>
        </w:tc>
      </w:tr>
      <w:tr w:rsidR="00123ECE" w:rsidRPr="005647EB" w14:paraId="7EC27DD5" w14:textId="77777777" w:rsidTr="002570E4">
        <w:trPr>
          <w:cantSplit/>
          <w:jc w:val="center"/>
        </w:trPr>
        <w:tc>
          <w:tcPr>
            <w:tcW w:w="1239" w:type="pct"/>
            <w:tcBorders>
              <w:left w:val="single" w:sz="4" w:space="0" w:color="auto"/>
              <w:bottom w:val="single" w:sz="4" w:space="0" w:color="auto"/>
            </w:tcBorders>
          </w:tcPr>
          <w:p w14:paraId="37255AC1" w14:textId="2CF6FDE9" w:rsidR="00123ECE" w:rsidRPr="005647EB" w:rsidRDefault="00123ECE" w:rsidP="002570E4">
            <w:pPr>
              <w:pStyle w:val="TAL"/>
              <w:keepNext w:val="0"/>
              <w:keepLines w:val="0"/>
            </w:pPr>
            <w:r w:rsidRPr="005647EB">
              <w:t>E-UTRA</w:t>
            </w:r>
            <w:r w:rsidR="002570E4" w:rsidRPr="005647EB">
              <w:t xml:space="preserve"> </w:t>
            </w:r>
            <w:r w:rsidRPr="005647EB">
              <w:t>RF</w:t>
            </w:r>
            <w:r w:rsidR="002570E4" w:rsidRPr="005647EB">
              <w:t xml:space="preserve"> </w:t>
            </w:r>
            <w:r w:rsidRPr="005647EB">
              <w:t>Channel</w:t>
            </w:r>
            <w:r w:rsidR="002570E4" w:rsidRPr="005647EB">
              <w:t xml:space="preserve"> </w:t>
            </w:r>
            <w:r w:rsidRPr="005647EB">
              <w:t>Number</w:t>
            </w:r>
          </w:p>
        </w:tc>
        <w:tc>
          <w:tcPr>
            <w:tcW w:w="755" w:type="pct"/>
            <w:tcBorders>
              <w:bottom w:val="single" w:sz="4" w:space="0" w:color="auto"/>
            </w:tcBorders>
          </w:tcPr>
          <w:p w14:paraId="2F17642C" w14:textId="77777777" w:rsidR="00123ECE" w:rsidRPr="005647EB" w:rsidRDefault="00123ECE" w:rsidP="002570E4">
            <w:pPr>
              <w:pStyle w:val="TAC"/>
              <w:keepNext w:val="0"/>
              <w:keepLines w:val="0"/>
            </w:pPr>
          </w:p>
        </w:tc>
        <w:tc>
          <w:tcPr>
            <w:tcW w:w="1513" w:type="pct"/>
            <w:gridSpan w:val="3"/>
          </w:tcPr>
          <w:p w14:paraId="2F6ABF75" w14:textId="77777777" w:rsidR="00123ECE" w:rsidRPr="005647EB" w:rsidRDefault="00123ECE" w:rsidP="002570E4">
            <w:pPr>
              <w:pStyle w:val="TAC"/>
              <w:keepNext w:val="0"/>
              <w:keepLines w:val="0"/>
            </w:pPr>
            <w:r w:rsidRPr="005647EB">
              <w:t>1</w:t>
            </w:r>
          </w:p>
        </w:tc>
        <w:tc>
          <w:tcPr>
            <w:tcW w:w="1492" w:type="pct"/>
            <w:gridSpan w:val="3"/>
            <w:tcBorders>
              <w:bottom w:val="single" w:sz="4" w:space="0" w:color="auto"/>
            </w:tcBorders>
          </w:tcPr>
          <w:p w14:paraId="2D3FAC51" w14:textId="77777777" w:rsidR="00123ECE" w:rsidRPr="005647EB" w:rsidRDefault="00123ECE" w:rsidP="002570E4">
            <w:pPr>
              <w:pStyle w:val="TAC"/>
              <w:keepNext w:val="0"/>
              <w:keepLines w:val="0"/>
              <w:rPr>
                <w:lang w:eastAsia="zh-CN"/>
              </w:rPr>
            </w:pPr>
            <w:r w:rsidRPr="005647EB">
              <w:rPr>
                <w:lang w:eastAsia="zh-CN"/>
              </w:rPr>
              <w:t>2</w:t>
            </w:r>
          </w:p>
        </w:tc>
      </w:tr>
      <w:tr w:rsidR="00123ECE" w:rsidRPr="005647EB" w14:paraId="7C566A73" w14:textId="77777777" w:rsidTr="002570E4">
        <w:trPr>
          <w:cantSplit/>
          <w:jc w:val="center"/>
        </w:trPr>
        <w:tc>
          <w:tcPr>
            <w:tcW w:w="1239" w:type="pct"/>
            <w:tcBorders>
              <w:left w:val="single" w:sz="4" w:space="0" w:color="auto"/>
              <w:bottom w:val="single" w:sz="4" w:space="0" w:color="auto"/>
            </w:tcBorders>
          </w:tcPr>
          <w:p w14:paraId="06624F7D" w14:textId="77777777" w:rsidR="00123ECE" w:rsidRPr="005647EB" w:rsidRDefault="00123ECE" w:rsidP="002570E4">
            <w:pPr>
              <w:pStyle w:val="TAL"/>
              <w:keepNext w:val="0"/>
              <w:keepLines w:val="0"/>
            </w:pPr>
            <w:r w:rsidRPr="005647EB">
              <w:t>BW</w:t>
            </w:r>
            <w:r w:rsidRPr="005647EB">
              <w:rPr>
                <w:vertAlign w:val="subscript"/>
              </w:rPr>
              <w:t>channel</w:t>
            </w:r>
          </w:p>
        </w:tc>
        <w:tc>
          <w:tcPr>
            <w:tcW w:w="755" w:type="pct"/>
            <w:tcBorders>
              <w:bottom w:val="single" w:sz="4" w:space="0" w:color="auto"/>
            </w:tcBorders>
          </w:tcPr>
          <w:p w14:paraId="049032AC" w14:textId="77777777" w:rsidR="00123ECE" w:rsidRPr="005647EB" w:rsidRDefault="00123ECE" w:rsidP="002570E4">
            <w:pPr>
              <w:pStyle w:val="TAC"/>
              <w:keepNext w:val="0"/>
              <w:keepLines w:val="0"/>
            </w:pPr>
            <w:r w:rsidRPr="005647EB">
              <w:t>MHz</w:t>
            </w:r>
          </w:p>
        </w:tc>
        <w:tc>
          <w:tcPr>
            <w:tcW w:w="1513" w:type="pct"/>
            <w:gridSpan w:val="3"/>
          </w:tcPr>
          <w:p w14:paraId="2AF4B62B" w14:textId="77777777" w:rsidR="00123ECE" w:rsidRPr="005647EB" w:rsidRDefault="00123ECE" w:rsidP="002570E4">
            <w:pPr>
              <w:pStyle w:val="TAC"/>
              <w:keepNext w:val="0"/>
              <w:keepLines w:val="0"/>
            </w:pPr>
            <w:r w:rsidRPr="005647EB">
              <w:t>10</w:t>
            </w:r>
          </w:p>
        </w:tc>
        <w:tc>
          <w:tcPr>
            <w:tcW w:w="1492" w:type="pct"/>
            <w:gridSpan w:val="3"/>
            <w:tcBorders>
              <w:bottom w:val="single" w:sz="4" w:space="0" w:color="auto"/>
            </w:tcBorders>
          </w:tcPr>
          <w:p w14:paraId="08FD669E" w14:textId="77777777" w:rsidR="00123ECE" w:rsidRPr="005647EB" w:rsidRDefault="00123ECE" w:rsidP="002570E4">
            <w:pPr>
              <w:pStyle w:val="TAC"/>
              <w:keepNext w:val="0"/>
              <w:keepLines w:val="0"/>
            </w:pPr>
            <w:r w:rsidRPr="005647EB">
              <w:t>10</w:t>
            </w:r>
          </w:p>
        </w:tc>
      </w:tr>
      <w:tr w:rsidR="00123ECE" w:rsidRPr="005647EB" w14:paraId="1D6E0309" w14:textId="77777777" w:rsidTr="002570E4">
        <w:trPr>
          <w:cantSplit/>
          <w:jc w:val="center"/>
        </w:trPr>
        <w:tc>
          <w:tcPr>
            <w:tcW w:w="1239" w:type="pct"/>
            <w:tcBorders>
              <w:left w:val="single" w:sz="4" w:space="0" w:color="auto"/>
              <w:bottom w:val="single" w:sz="4" w:space="0" w:color="auto"/>
            </w:tcBorders>
          </w:tcPr>
          <w:p w14:paraId="1A3EC0AE" w14:textId="650935C6" w:rsidR="00123ECE" w:rsidRPr="005647EB" w:rsidRDefault="00123ECE" w:rsidP="002570E4">
            <w:pPr>
              <w:pStyle w:val="TAL"/>
              <w:keepNext w:val="0"/>
              <w:keepLines w:val="0"/>
            </w:pPr>
            <w:r w:rsidRPr="005647EB">
              <w:t>OCNG</w:t>
            </w:r>
            <w:r w:rsidR="002570E4" w:rsidRPr="005647EB">
              <w:t xml:space="preserve"> </w:t>
            </w:r>
            <w:r w:rsidRPr="005647EB">
              <w:t>Patterns</w:t>
            </w:r>
            <w:r w:rsidR="002570E4" w:rsidRPr="005647EB">
              <w:t xml:space="preserve"> </w:t>
            </w:r>
            <w:r w:rsidRPr="005647EB">
              <w:t>defined</w:t>
            </w:r>
            <w:r w:rsidR="002570E4" w:rsidRPr="005647EB">
              <w:t xml:space="preserve"> </w:t>
            </w:r>
            <w:r w:rsidRPr="005647EB">
              <w:t>in</w:t>
            </w:r>
            <w:r w:rsidR="002570E4" w:rsidRPr="005647EB">
              <w:t xml:space="preserve"> </w:t>
            </w:r>
            <w:r w:rsidRPr="005647EB">
              <w:rPr>
                <w:lang w:eastAsia="zh-CN"/>
              </w:rPr>
              <w:t>D</w:t>
            </w:r>
            <w:r w:rsidRPr="005647EB">
              <w:t>.</w:t>
            </w:r>
            <w:r w:rsidRPr="005647EB">
              <w:rPr>
                <w:lang w:eastAsia="zh-CN"/>
              </w:rPr>
              <w:t>2</w:t>
            </w:r>
            <w:r w:rsidRPr="005647EB">
              <w:t>.1</w:t>
            </w:r>
            <w:r w:rsidR="002570E4" w:rsidRPr="005647EB">
              <w:t xml:space="preserve"> </w:t>
            </w:r>
            <w:r w:rsidRPr="005647EB">
              <w:t>(OP.1</w:t>
            </w:r>
            <w:r w:rsidR="002570E4" w:rsidRPr="005647EB">
              <w:t xml:space="preserve"> </w:t>
            </w:r>
            <w:r w:rsidRPr="005647EB">
              <w:rPr>
                <w:lang w:eastAsia="zh-CN"/>
              </w:rPr>
              <w:t>T</w:t>
            </w:r>
            <w:r w:rsidRPr="005647EB">
              <w:t>DD)</w:t>
            </w:r>
            <w:r w:rsidR="002570E4" w:rsidRPr="005647EB">
              <w:t xml:space="preserve"> </w:t>
            </w:r>
            <w:r w:rsidRPr="005647EB">
              <w:t>and</w:t>
            </w:r>
            <w:r w:rsidR="002570E4" w:rsidRPr="005647EB">
              <w:t xml:space="preserve"> </w:t>
            </w:r>
            <w:r w:rsidRPr="005647EB">
              <w:t>in</w:t>
            </w:r>
            <w:r w:rsidR="002570E4" w:rsidRPr="005647EB">
              <w:t xml:space="preserve"> </w:t>
            </w:r>
            <w:r w:rsidRPr="005647EB">
              <w:rPr>
                <w:lang w:eastAsia="zh-CN"/>
              </w:rPr>
              <w:t>D</w:t>
            </w:r>
            <w:r w:rsidRPr="005647EB">
              <w:t>.</w:t>
            </w:r>
            <w:r w:rsidRPr="005647EB">
              <w:rPr>
                <w:lang w:eastAsia="zh-CN"/>
              </w:rPr>
              <w:t>2</w:t>
            </w:r>
            <w:r w:rsidRPr="005647EB">
              <w:t>.2</w:t>
            </w:r>
            <w:r w:rsidR="002570E4" w:rsidRPr="005647EB">
              <w:t xml:space="preserve"> </w:t>
            </w:r>
            <w:r w:rsidRPr="005647EB">
              <w:t>(OP.2</w:t>
            </w:r>
            <w:r w:rsidR="002570E4" w:rsidRPr="005647EB">
              <w:t xml:space="preserve"> </w:t>
            </w:r>
            <w:r w:rsidRPr="005647EB">
              <w:rPr>
                <w:lang w:eastAsia="zh-CN"/>
              </w:rPr>
              <w:t>T</w:t>
            </w:r>
            <w:r w:rsidRPr="005647EB">
              <w:t>DD)</w:t>
            </w:r>
          </w:p>
        </w:tc>
        <w:tc>
          <w:tcPr>
            <w:tcW w:w="755" w:type="pct"/>
            <w:tcBorders>
              <w:bottom w:val="single" w:sz="4" w:space="0" w:color="auto"/>
            </w:tcBorders>
          </w:tcPr>
          <w:p w14:paraId="74729346" w14:textId="77777777" w:rsidR="00123ECE" w:rsidRPr="005647EB" w:rsidRDefault="00123ECE" w:rsidP="002570E4">
            <w:pPr>
              <w:pStyle w:val="TAC"/>
              <w:keepNext w:val="0"/>
              <w:keepLines w:val="0"/>
            </w:pPr>
          </w:p>
        </w:tc>
        <w:tc>
          <w:tcPr>
            <w:tcW w:w="504" w:type="pct"/>
          </w:tcPr>
          <w:p w14:paraId="6A88C9E1" w14:textId="79568FF4" w:rsidR="00123ECE" w:rsidRPr="005647EB" w:rsidRDefault="00123ECE" w:rsidP="002570E4">
            <w:pPr>
              <w:pStyle w:val="TAC"/>
              <w:keepNext w:val="0"/>
              <w:keepLines w:val="0"/>
            </w:pPr>
            <w:r w:rsidRPr="005647EB">
              <w:t>OP.1</w:t>
            </w:r>
            <w:r w:rsidR="002570E4" w:rsidRPr="005647EB">
              <w:t xml:space="preserve"> </w:t>
            </w:r>
            <w:r w:rsidRPr="005647EB">
              <w:rPr>
                <w:lang w:eastAsia="zh-CN"/>
              </w:rPr>
              <w:t>T</w:t>
            </w:r>
            <w:r w:rsidRPr="005647EB">
              <w:t>DD</w:t>
            </w:r>
          </w:p>
        </w:tc>
        <w:tc>
          <w:tcPr>
            <w:tcW w:w="504" w:type="pct"/>
          </w:tcPr>
          <w:p w14:paraId="1CB5BAD8" w14:textId="338B1910" w:rsidR="00123ECE" w:rsidRPr="005647EB" w:rsidRDefault="00123ECE" w:rsidP="002570E4">
            <w:pPr>
              <w:pStyle w:val="TAC"/>
              <w:keepNext w:val="0"/>
              <w:keepLines w:val="0"/>
            </w:pPr>
            <w:r w:rsidRPr="005647EB">
              <w:t>OP.1</w:t>
            </w:r>
            <w:r w:rsidR="002570E4" w:rsidRPr="005647EB">
              <w:t xml:space="preserve"> </w:t>
            </w:r>
            <w:r w:rsidRPr="005647EB">
              <w:rPr>
                <w:lang w:eastAsia="zh-CN"/>
              </w:rPr>
              <w:t>T</w:t>
            </w:r>
            <w:r w:rsidRPr="005647EB">
              <w:t>DD</w:t>
            </w:r>
          </w:p>
        </w:tc>
        <w:tc>
          <w:tcPr>
            <w:tcW w:w="505" w:type="pct"/>
          </w:tcPr>
          <w:p w14:paraId="02CDBED9" w14:textId="03ACBCBB" w:rsidR="00123ECE" w:rsidRPr="005647EB" w:rsidRDefault="00123ECE" w:rsidP="002570E4">
            <w:pPr>
              <w:pStyle w:val="TAC"/>
              <w:keepNext w:val="0"/>
              <w:keepLines w:val="0"/>
            </w:pPr>
            <w:r w:rsidRPr="005647EB">
              <w:t>OP.1</w:t>
            </w:r>
            <w:r w:rsidR="002570E4" w:rsidRPr="005647EB">
              <w:t xml:space="preserve"> </w:t>
            </w:r>
            <w:r w:rsidRPr="005647EB">
              <w:rPr>
                <w:lang w:eastAsia="zh-CN"/>
              </w:rPr>
              <w:t>T</w:t>
            </w:r>
            <w:r w:rsidRPr="005647EB">
              <w:t>DD</w:t>
            </w:r>
          </w:p>
        </w:tc>
        <w:tc>
          <w:tcPr>
            <w:tcW w:w="487" w:type="pct"/>
            <w:tcBorders>
              <w:bottom w:val="single" w:sz="4" w:space="0" w:color="auto"/>
            </w:tcBorders>
          </w:tcPr>
          <w:p w14:paraId="2A1F3E29" w14:textId="33954A20" w:rsidR="00123ECE" w:rsidRPr="005647EB" w:rsidRDefault="00123ECE" w:rsidP="002570E4">
            <w:pPr>
              <w:pStyle w:val="TAC"/>
              <w:keepNext w:val="0"/>
              <w:keepLines w:val="0"/>
            </w:pPr>
            <w:r w:rsidRPr="005647EB">
              <w:t>OP.2</w:t>
            </w:r>
            <w:r w:rsidR="002570E4" w:rsidRPr="005647EB">
              <w:t xml:space="preserve"> </w:t>
            </w:r>
            <w:r w:rsidRPr="005647EB">
              <w:rPr>
                <w:lang w:eastAsia="zh-CN"/>
              </w:rPr>
              <w:t>T</w:t>
            </w:r>
            <w:r w:rsidRPr="005647EB">
              <w:t>DD</w:t>
            </w:r>
          </w:p>
        </w:tc>
        <w:tc>
          <w:tcPr>
            <w:tcW w:w="502" w:type="pct"/>
            <w:tcBorders>
              <w:bottom w:val="single" w:sz="4" w:space="0" w:color="auto"/>
            </w:tcBorders>
          </w:tcPr>
          <w:p w14:paraId="0BA06EA3" w14:textId="7BB97F17" w:rsidR="00123ECE" w:rsidRPr="005647EB" w:rsidRDefault="00123ECE" w:rsidP="002570E4">
            <w:pPr>
              <w:pStyle w:val="TAC"/>
              <w:keepNext w:val="0"/>
              <w:keepLines w:val="0"/>
            </w:pPr>
            <w:r w:rsidRPr="005647EB">
              <w:t>OP.2</w:t>
            </w:r>
            <w:r w:rsidR="002570E4" w:rsidRPr="005647EB">
              <w:t xml:space="preserve"> </w:t>
            </w:r>
            <w:r w:rsidRPr="005647EB">
              <w:rPr>
                <w:lang w:eastAsia="zh-CN"/>
              </w:rPr>
              <w:t>T</w:t>
            </w:r>
            <w:r w:rsidRPr="005647EB">
              <w:t>DD</w:t>
            </w:r>
          </w:p>
        </w:tc>
        <w:tc>
          <w:tcPr>
            <w:tcW w:w="503" w:type="pct"/>
            <w:tcBorders>
              <w:bottom w:val="single" w:sz="4" w:space="0" w:color="auto"/>
            </w:tcBorders>
          </w:tcPr>
          <w:p w14:paraId="24C10F20" w14:textId="391EEFDB" w:rsidR="00123ECE" w:rsidRPr="005647EB" w:rsidRDefault="00123ECE" w:rsidP="002570E4">
            <w:pPr>
              <w:pStyle w:val="TAC"/>
              <w:keepNext w:val="0"/>
              <w:keepLines w:val="0"/>
            </w:pPr>
            <w:r w:rsidRPr="005647EB">
              <w:t>OP.2</w:t>
            </w:r>
            <w:r w:rsidR="002570E4" w:rsidRPr="005647EB">
              <w:t xml:space="preserve"> </w:t>
            </w:r>
            <w:r w:rsidRPr="005647EB">
              <w:rPr>
                <w:lang w:eastAsia="zh-CN"/>
              </w:rPr>
              <w:t>T</w:t>
            </w:r>
            <w:r w:rsidRPr="005647EB">
              <w:t>DD</w:t>
            </w:r>
          </w:p>
        </w:tc>
      </w:tr>
      <w:tr w:rsidR="00123ECE" w:rsidRPr="005647EB" w14:paraId="6BE34001" w14:textId="77777777" w:rsidTr="002570E4">
        <w:trPr>
          <w:cantSplit/>
          <w:jc w:val="center"/>
        </w:trPr>
        <w:tc>
          <w:tcPr>
            <w:tcW w:w="1239" w:type="pct"/>
            <w:tcBorders>
              <w:left w:val="single" w:sz="4" w:space="0" w:color="auto"/>
              <w:bottom w:val="single" w:sz="4" w:space="0" w:color="auto"/>
            </w:tcBorders>
          </w:tcPr>
          <w:p w14:paraId="207743E4" w14:textId="77777777" w:rsidR="00123ECE" w:rsidRPr="005647EB" w:rsidRDefault="00123ECE" w:rsidP="002570E4">
            <w:pPr>
              <w:pStyle w:val="TAL"/>
              <w:keepNext w:val="0"/>
              <w:keepLines w:val="0"/>
            </w:pPr>
            <w:r w:rsidRPr="005647EB">
              <w:t>PBCH_RA</w:t>
            </w:r>
          </w:p>
        </w:tc>
        <w:tc>
          <w:tcPr>
            <w:tcW w:w="755" w:type="pct"/>
            <w:tcBorders>
              <w:bottom w:val="single" w:sz="4" w:space="0" w:color="auto"/>
            </w:tcBorders>
          </w:tcPr>
          <w:p w14:paraId="1A745095" w14:textId="77777777" w:rsidR="00123ECE" w:rsidRPr="005647EB" w:rsidRDefault="00123ECE" w:rsidP="002570E4">
            <w:pPr>
              <w:pStyle w:val="TAC"/>
              <w:keepNext w:val="0"/>
              <w:keepLines w:val="0"/>
            </w:pPr>
            <w:r w:rsidRPr="005647EB">
              <w:t>dB</w:t>
            </w:r>
          </w:p>
        </w:tc>
        <w:tc>
          <w:tcPr>
            <w:tcW w:w="1513" w:type="pct"/>
            <w:gridSpan w:val="3"/>
            <w:vMerge w:val="restart"/>
            <w:vAlign w:val="center"/>
          </w:tcPr>
          <w:p w14:paraId="7B4413EE" w14:textId="77777777" w:rsidR="00123ECE" w:rsidRPr="005647EB" w:rsidRDefault="00123ECE" w:rsidP="002570E4">
            <w:pPr>
              <w:pStyle w:val="TAC"/>
              <w:keepNext w:val="0"/>
              <w:keepLines w:val="0"/>
            </w:pPr>
            <w:r w:rsidRPr="005647EB">
              <w:t>0</w:t>
            </w:r>
          </w:p>
        </w:tc>
        <w:tc>
          <w:tcPr>
            <w:tcW w:w="1492" w:type="pct"/>
            <w:gridSpan w:val="3"/>
            <w:vMerge w:val="restart"/>
            <w:vAlign w:val="center"/>
          </w:tcPr>
          <w:p w14:paraId="7DBD8D50" w14:textId="77777777" w:rsidR="00123ECE" w:rsidRPr="005647EB" w:rsidRDefault="00123ECE" w:rsidP="002570E4">
            <w:pPr>
              <w:pStyle w:val="TAC"/>
              <w:keepNext w:val="0"/>
              <w:keepLines w:val="0"/>
            </w:pPr>
            <w:r w:rsidRPr="005647EB">
              <w:t>0</w:t>
            </w:r>
          </w:p>
        </w:tc>
      </w:tr>
      <w:tr w:rsidR="00123ECE" w:rsidRPr="005647EB" w14:paraId="0EA24372" w14:textId="77777777" w:rsidTr="002570E4">
        <w:trPr>
          <w:cantSplit/>
          <w:jc w:val="center"/>
        </w:trPr>
        <w:tc>
          <w:tcPr>
            <w:tcW w:w="1239" w:type="pct"/>
            <w:tcBorders>
              <w:left w:val="single" w:sz="4" w:space="0" w:color="auto"/>
              <w:bottom w:val="single" w:sz="4" w:space="0" w:color="auto"/>
            </w:tcBorders>
          </w:tcPr>
          <w:p w14:paraId="081B4FA4" w14:textId="77777777" w:rsidR="00123ECE" w:rsidRPr="005647EB" w:rsidRDefault="00123ECE" w:rsidP="002570E4">
            <w:pPr>
              <w:pStyle w:val="TAL"/>
              <w:keepNext w:val="0"/>
              <w:keepLines w:val="0"/>
            </w:pPr>
            <w:r w:rsidRPr="005647EB">
              <w:t>PBCH_RB</w:t>
            </w:r>
          </w:p>
        </w:tc>
        <w:tc>
          <w:tcPr>
            <w:tcW w:w="755" w:type="pct"/>
            <w:tcBorders>
              <w:bottom w:val="single" w:sz="4" w:space="0" w:color="auto"/>
            </w:tcBorders>
          </w:tcPr>
          <w:p w14:paraId="1ACB0200" w14:textId="77777777" w:rsidR="00123ECE" w:rsidRPr="005647EB" w:rsidRDefault="00123ECE" w:rsidP="002570E4">
            <w:pPr>
              <w:pStyle w:val="TAC"/>
              <w:keepNext w:val="0"/>
              <w:keepLines w:val="0"/>
            </w:pPr>
            <w:r w:rsidRPr="005647EB">
              <w:t>dB</w:t>
            </w:r>
          </w:p>
        </w:tc>
        <w:tc>
          <w:tcPr>
            <w:tcW w:w="1513" w:type="pct"/>
            <w:gridSpan w:val="3"/>
            <w:vMerge/>
          </w:tcPr>
          <w:p w14:paraId="79186F0C" w14:textId="77777777" w:rsidR="00123ECE" w:rsidRPr="005647EB" w:rsidRDefault="00123ECE" w:rsidP="002570E4">
            <w:pPr>
              <w:pStyle w:val="TAC"/>
              <w:keepNext w:val="0"/>
              <w:keepLines w:val="0"/>
            </w:pPr>
          </w:p>
        </w:tc>
        <w:tc>
          <w:tcPr>
            <w:tcW w:w="1492" w:type="pct"/>
            <w:gridSpan w:val="3"/>
            <w:vMerge/>
          </w:tcPr>
          <w:p w14:paraId="39691047" w14:textId="77777777" w:rsidR="00123ECE" w:rsidRPr="005647EB" w:rsidRDefault="00123ECE" w:rsidP="002570E4">
            <w:pPr>
              <w:pStyle w:val="TAC"/>
              <w:keepNext w:val="0"/>
              <w:keepLines w:val="0"/>
            </w:pPr>
          </w:p>
        </w:tc>
      </w:tr>
      <w:tr w:rsidR="00123ECE" w:rsidRPr="005647EB" w14:paraId="0DDBB901" w14:textId="77777777" w:rsidTr="002570E4">
        <w:trPr>
          <w:cantSplit/>
          <w:jc w:val="center"/>
        </w:trPr>
        <w:tc>
          <w:tcPr>
            <w:tcW w:w="1239" w:type="pct"/>
            <w:tcBorders>
              <w:left w:val="single" w:sz="4" w:space="0" w:color="auto"/>
              <w:bottom w:val="single" w:sz="4" w:space="0" w:color="auto"/>
            </w:tcBorders>
          </w:tcPr>
          <w:p w14:paraId="0202231E" w14:textId="77777777" w:rsidR="00123ECE" w:rsidRPr="005647EB" w:rsidRDefault="00123ECE" w:rsidP="002570E4">
            <w:pPr>
              <w:pStyle w:val="TAL"/>
              <w:keepNext w:val="0"/>
              <w:keepLines w:val="0"/>
            </w:pPr>
            <w:r w:rsidRPr="005647EB">
              <w:t>PSS_RA</w:t>
            </w:r>
          </w:p>
        </w:tc>
        <w:tc>
          <w:tcPr>
            <w:tcW w:w="755" w:type="pct"/>
            <w:tcBorders>
              <w:bottom w:val="single" w:sz="4" w:space="0" w:color="auto"/>
            </w:tcBorders>
          </w:tcPr>
          <w:p w14:paraId="2709D9F1" w14:textId="77777777" w:rsidR="00123ECE" w:rsidRPr="005647EB" w:rsidRDefault="00123ECE" w:rsidP="002570E4">
            <w:pPr>
              <w:pStyle w:val="TAC"/>
              <w:keepNext w:val="0"/>
              <w:keepLines w:val="0"/>
            </w:pPr>
            <w:r w:rsidRPr="005647EB">
              <w:t>dB</w:t>
            </w:r>
          </w:p>
        </w:tc>
        <w:tc>
          <w:tcPr>
            <w:tcW w:w="1513" w:type="pct"/>
            <w:gridSpan w:val="3"/>
            <w:vMerge/>
          </w:tcPr>
          <w:p w14:paraId="3FFAB431" w14:textId="77777777" w:rsidR="00123ECE" w:rsidRPr="005647EB" w:rsidRDefault="00123ECE" w:rsidP="002570E4">
            <w:pPr>
              <w:pStyle w:val="TAC"/>
              <w:keepNext w:val="0"/>
              <w:keepLines w:val="0"/>
            </w:pPr>
          </w:p>
        </w:tc>
        <w:tc>
          <w:tcPr>
            <w:tcW w:w="1492" w:type="pct"/>
            <w:gridSpan w:val="3"/>
            <w:vMerge/>
          </w:tcPr>
          <w:p w14:paraId="0FDF8AC7" w14:textId="77777777" w:rsidR="00123ECE" w:rsidRPr="005647EB" w:rsidRDefault="00123ECE" w:rsidP="002570E4">
            <w:pPr>
              <w:pStyle w:val="TAC"/>
              <w:keepNext w:val="0"/>
              <w:keepLines w:val="0"/>
            </w:pPr>
          </w:p>
        </w:tc>
      </w:tr>
      <w:tr w:rsidR="00123ECE" w:rsidRPr="005647EB" w14:paraId="19B6CE9C" w14:textId="77777777" w:rsidTr="002570E4">
        <w:trPr>
          <w:cantSplit/>
          <w:jc w:val="center"/>
        </w:trPr>
        <w:tc>
          <w:tcPr>
            <w:tcW w:w="1239" w:type="pct"/>
            <w:tcBorders>
              <w:left w:val="single" w:sz="4" w:space="0" w:color="auto"/>
              <w:bottom w:val="single" w:sz="4" w:space="0" w:color="auto"/>
            </w:tcBorders>
          </w:tcPr>
          <w:p w14:paraId="4155247E" w14:textId="77777777" w:rsidR="00123ECE" w:rsidRPr="005647EB" w:rsidRDefault="00123ECE" w:rsidP="002570E4">
            <w:pPr>
              <w:pStyle w:val="TAL"/>
              <w:keepNext w:val="0"/>
              <w:keepLines w:val="0"/>
            </w:pPr>
            <w:r w:rsidRPr="005647EB">
              <w:t>SSS_RA</w:t>
            </w:r>
          </w:p>
        </w:tc>
        <w:tc>
          <w:tcPr>
            <w:tcW w:w="755" w:type="pct"/>
            <w:tcBorders>
              <w:bottom w:val="single" w:sz="4" w:space="0" w:color="auto"/>
            </w:tcBorders>
          </w:tcPr>
          <w:p w14:paraId="7A65DA66" w14:textId="77777777" w:rsidR="00123ECE" w:rsidRPr="005647EB" w:rsidRDefault="00123ECE" w:rsidP="002570E4">
            <w:pPr>
              <w:pStyle w:val="TAC"/>
              <w:keepNext w:val="0"/>
              <w:keepLines w:val="0"/>
            </w:pPr>
            <w:r w:rsidRPr="005647EB">
              <w:t>dB</w:t>
            </w:r>
          </w:p>
        </w:tc>
        <w:tc>
          <w:tcPr>
            <w:tcW w:w="1513" w:type="pct"/>
            <w:gridSpan w:val="3"/>
            <w:vMerge/>
          </w:tcPr>
          <w:p w14:paraId="30787916" w14:textId="77777777" w:rsidR="00123ECE" w:rsidRPr="005647EB" w:rsidRDefault="00123ECE" w:rsidP="002570E4">
            <w:pPr>
              <w:pStyle w:val="TAC"/>
              <w:keepNext w:val="0"/>
              <w:keepLines w:val="0"/>
            </w:pPr>
          </w:p>
        </w:tc>
        <w:tc>
          <w:tcPr>
            <w:tcW w:w="1492" w:type="pct"/>
            <w:gridSpan w:val="3"/>
            <w:vMerge/>
          </w:tcPr>
          <w:p w14:paraId="18CA088D" w14:textId="77777777" w:rsidR="00123ECE" w:rsidRPr="005647EB" w:rsidRDefault="00123ECE" w:rsidP="002570E4">
            <w:pPr>
              <w:pStyle w:val="TAC"/>
              <w:keepNext w:val="0"/>
              <w:keepLines w:val="0"/>
            </w:pPr>
          </w:p>
        </w:tc>
      </w:tr>
      <w:tr w:rsidR="00123ECE" w:rsidRPr="005647EB" w14:paraId="2A3E915C" w14:textId="77777777" w:rsidTr="002570E4">
        <w:trPr>
          <w:cantSplit/>
          <w:jc w:val="center"/>
        </w:trPr>
        <w:tc>
          <w:tcPr>
            <w:tcW w:w="1239" w:type="pct"/>
            <w:tcBorders>
              <w:left w:val="single" w:sz="4" w:space="0" w:color="auto"/>
              <w:bottom w:val="single" w:sz="4" w:space="0" w:color="auto"/>
            </w:tcBorders>
          </w:tcPr>
          <w:p w14:paraId="1520F1CB" w14:textId="77777777" w:rsidR="00123ECE" w:rsidRPr="005647EB" w:rsidRDefault="00123ECE" w:rsidP="002570E4">
            <w:pPr>
              <w:pStyle w:val="TAL"/>
              <w:keepNext w:val="0"/>
              <w:keepLines w:val="0"/>
            </w:pPr>
            <w:r w:rsidRPr="005647EB">
              <w:t>PCFICH_RB</w:t>
            </w:r>
          </w:p>
        </w:tc>
        <w:tc>
          <w:tcPr>
            <w:tcW w:w="755" w:type="pct"/>
            <w:tcBorders>
              <w:bottom w:val="single" w:sz="4" w:space="0" w:color="auto"/>
            </w:tcBorders>
          </w:tcPr>
          <w:p w14:paraId="2BE8B849" w14:textId="77777777" w:rsidR="00123ECE" w:rsidRPr="005647EB" w:rsidRDefault="00123ECE" w:rsidP="002570E4">
            <w:pPr>
              <w:pStyle w:val="TAC"/>
              <w:keepNext w:val="0"/>
              <w:keepLines w:val="0"/>
            </w:pPr>
            <w:r w:rsidRPr="005647EB">
              <w:t>dB</w:t>
            </w:r>
          </w:p>
        </w:tc>
        <w:tc>
          <w:tcPr>
            <w:tcW w:w="1513" w:type="pct"/>
            <w:gridSpan w:val="3"/>
            <w:vMerge/>
          </w:tcPr>
          <w:p w14:paraId="19F2A38F" w14:textId="77777777" w:rsidR="00123ECE" w:rsidRPr="005647EB" w:rsidRDefault="00123ECE" w:rsidP="002570E4">
            <w:pPr>
              <w:pStyle w:val="TAC"/>
              <w:keepNext w:val="0"/>
              <w:keepLines w:val="0"/>
            </w:pPr>
          </w:p>
        </w:tc>
        <w:tc>
          <w:tcPr>
            <w:tcW w:w="1492" w:type="pct"/>
            <w:gridSpan w:val="3"/>
            <w:vMerge/>
          </w:tcPr>
          <w:p w14:paraId="0C797307" w14:textId="77777777" w:rsidR="00123ECE" w:rsidRPr="005647EB" w:rsidRDefault="00123ECE" w:rsidP="002570E4">
            <w:pPr>
              <w:pStyle w:val="TAC"/>
              <w:keepNext w:val="0"/>
              <w:keepLines w:val="0"/>
            </w:pPr>
          </w:p>
        </w:tc>
      </w:tr>
      <w:tr w:rsidR="00123ECE" w:rsidRPr="005647EB" w14:paraId="75F27176" w14:textId="77777777" w:rsidTr="002570E4">
        <w:trPr>
          <w:cantSplit/>
          <w:jc w:val="center"/>
        </w:trPr>
        <w:tc>
          <w:tcPr>
            <w:tcW w:w="1239" w:type="pct"/>
            <w:tcBorders>
              <w:left w:val="single" w:sz="4" w:space="0" w:color="auto"/>
              <w:bottom w:val="single" w:sz="4" w:space="0" w:color="auto"/>
            </w:tcBorders>
          </w:tcPr>
          <w:p w14:paraId="3D5B4AA4" w14:textId="77777777" w:rsidR="00123ECE" w:rsidRPr="005647EB" w:rsidRDefault="00123ECE" w:rsidP="002570E4">
            <w:pPr>
              <w:pStyle w:val="TAL"/>
              <w:keepNext w:val="0"/>
              <w:keepLines w:val="0"/>
            </w:pPr>
            <w:r w:rsidRPr="005647EB">
              <w:lastRenderedPageBreak/>
              <w:t>PHICH_RA</w:t>
            </w:r>
          </w:p>
        </w:tc>
        <w:tc>
          <w:tcPr>
            <w:tcW w:w="755" w:type="pct"/>
            <w:tcBorders>
              <w:bottom w:val="single" w:sz="4" w:space="0" w:color="auto"/>
            </w:tcBorders>
          </w:tcPr>
          <w:p w14:paraId="724B55B5" w14:textId="77777777" w:rsidR="00123ECE" w:rsidRPr="005647EB" w:rsidRDefault="00123ECE" w:rsidP="002570E4">
            <w:pPr>
              <w:pStyle w:val="TAC"/>
              <w:keepNext w:val="0"/>
              <w:keepLines w:val="0"/>
            </w:pPr>
            <w:r w:rsidRPr="005647EB">
              <w:t>dB</w:t>
            </w:r>
          </w:p>
        </w:tc>
        <w:tc>
          <w:tcPr>
            <w:tcW w:w="1513" w:type="pct"/>
            <w:gridSpan w:val="3"/>
            <w:vMerge/>
          </w:tcPr>
          <w:p w14:paraId="4F2402AE" w14:textId="77777777" w:rsidR="00123ECE" w:rsidRPr="005647EB" w:rsidRDefault="00123ECE" w:rsidP="002570E4">
            <w:pPr>
              <w:pStyle w:val="TAC"/>
              <w:keepNext w:val="0"/>
              <w:keepLines w:val="0"/>
            </w:pPr>
          </w:p>
        </w:tc>
        <w:tc>
          <w:tcPr>
            <w:tcW w:w="1492" w:type="pct"/>
            <w:gridSpan w:val="3"/>
            <w:vMerge/>
          </w:tcPr>
          <w:p w14:paraId="3387A5DA" w14:textId="77777777" w:rsidR="00123ECE" w:rsidRPr="005647EB" w:rsidRDefault="00123ECE" w:rsidP="002570E4">
            <w:pPr>
              <w:pStyle w:val="TAC"/>
              <w:keepNext w:val="0"/>
              <w:keepLines w:val="0"/>
            </w:pPr>
          </w:p>
        </w:tc>
      </w:tr>
      <w:tr w:rsidR="00123ECE" w:rsidRPr="005647EB" w14:paraId="51D4A023" w14:textId="77777777" w:rsidTr="002570E4">
        <w:trPr>
          <w:cantSplit/>
          <w:jc w:val="center"/>
        </w:trPr>
        <w:tc>
          <w:tcPr>
            <w:tcW w:w="1239" w:type="pct"/>
            <w:tcBorders>
              <w:left w:val="single" w:sz="4" w:space="0" w:color="auto"/>
              <w:bottom w:val="single" w:sz="4" w:space="0" w:color="auto"/>
            </w:tcBorders>
          </w:tcPr>
          <w:p w14:paraId="70F7B0D4" w14:textId="77777777" w:rsidR="00123ECE" w:rsidRPr="005647EB" w:rsidRDefault="00123ECE" w:rsidP="002570E4">
            <w:pPr>
              <w:pStyle w:val="TAL"/>
              <w:keepNext w:val="0"/>
              <w:keepLines w:val="0"/>
            </w:pPr>
            <w:r w:rsidRPr="005647EB">
              <w:t>PHICH_</w:t>
            </w:r>
            <w:r w:rsidRPr="005647EB">
              <w:rPr>
                <w:lang w:eastAsia="zh-CN"/>
              </w:rPr>
              <w:t>R</w:t>
            </w:r>
            <w:r w:rsidRPr="005647EB">
              <w:t>B</w:t>
            </w:r>
          </w:p>
        </w:tc>
        <w:tc>
          <w:tcPr>
            <w:tcW w:w="755" w:type="pct"/>
            <w:tcBorders>
              <w:bottom w:val="single" w:sz="4" w:space="0" w:color="auto"/>
            </w:tcBorders>
          </w:tcPr>
          <w:p w14:paraId="6947A3AF" w14:textId="77777777" w:rsidR="00123ECE" w:rsidRPr="005647EB" w:rsidRDefault="00123ECE" w:rsidP="002570E4">
            <w:pPr>
              <w:pStyle w:val="TAC"/>
              <w:keepNext w:val="0"/>
              <w:keepLines w:val="0"/>
            </w:pPr>
            <w:r w:rsidRPr="005647EB">
              <w:t>dB</w:t>
            </w:r>
          </w:p>
        </w:tc>
        <w:tc>
          <w:tcPr>
            <w:tcW w:w="1513" w:type="pct"/>
            <w:gridSpan w:val="3"/>
            <w:vMerge/>
          </w:tcPr>
          <w:p w14:paraId="7C5F5559" w14:textId="77777777" w:rsidR="00123ECE" w:rsidRPr="005647EB" w:rsidRDefault="00123ECE" w:rsidP="002570E4">
            <w:pPr>
              <w:pStyle w:val="TAC"/>
              <w:keepNext w:val="0"/>
              <w:keepLines w:val="0"/>
            </w:pPr>
          </w:p>
        </w:tc>
        <w:tc>
          <w:tcPr>
            <w:tcW w:w="1492" w:type="pct"/>
            <w:gridSpan w:val="3"/>
            <w:vMerge/>
          </w:tcPr>
          <w:p w14:paraId="705A434C" w14:textId="77777777" w:rsidR="00123ECE" w:rsidRPr="005647EB" w:rsidRDefault="00123ECE" w:rsidP="002570E4">
            <w:pPr>
              <w:pStyle w:val="TAC"/>
              <w:keepNext w:val="0"/>
              <w:keepLines w:val="0"/>
            </w:pPr>
          </w:p>
        </w:tc>
      </w:tr>
      <w:tr w:rsidR="00123ECE" w:rsidRPr="005647EB" w14:paraId="7A49743D" w14:textId="77777777" w:rsidTr="002570E4">
        <w:trPr>
          <w:cantSplit/>
          <w:jc w:val="center"/>
        </w:trPr>
        <w:tc>
          <w:tcPr>
            <w:tcW w:w="1239" w:type="pct"/>
            <w:tcBorders>
              <w:left w:val="single" w:sz="4" w:space="0" w:color="auto"/>
              <w:bottom w:val="single" w:sz="4" w:space="0" w:color="auto"/>
            </w:tcBorders>
          </w:tcPr>
          <w:p w14:paraId="65103D59" w14:textId="77777777" w:rsidR="00123ECE" w:rsidRPr="005647EB" w:rsidRDefault="00123ECE" w:rsidP="002570E4">
            <w:pPr>
              <w:pStyle w:val="TAL"/>
              <w:keepNext w:val="0"/>
              <w:keepLines w:val="0"/>
            </w:pPr>
            <w:r w:rsidRPr="005647EB">
              <w:t>PDCCH_RA</w:t>
            </w:r>
          </w:p>
        </w:tc>
        <w:tc>
          <w:tcPr>
            <w:tcW w:w="755" w:type="pct"/>
            <w:tcBorders>
              <w:bottom w:val="single" w:sz="4" w:space="0" w:color="auto"/>
            </w:tcBorders>
          </w:tcPr>
          <w:p w14:paraId="3B0E68FB" w14:textId="77777777" w:rsidR="00123ECE" w:rsidRPr="005647EB" w:rsidRDefault="00123ECE" w:rsidP="002570E4">
            <w:pPr>
              <w:pStyle w:val="TAC"/>
              <w:keepNext w:val="0"/>
              <w:keepLines w:val="0"/>
            </w:pPr>
            <w:r w:rsidRPr="005647EB">
              <w:t>dB</w:t>
            </w:r>
          </w:p>
        </w:tc>
        <w:tc>
          <w:tcPr>
            <w:tcW w:w="1513" w:type="pct"/>
            <w:gridSpan w:val="3"/>
            <w:vMerge/>
          </w:tcPr>
          <w:p w14:paraId="32DE435F" w14:textId="77777777" w:rsidR="00123ECE" w:rsidRPr="005647EB" w:rsidRDefault="00123ECE" w:rsidP="002570E4">
            <w:pPr>
              <w:pStyle w:val="TAC"/>
              <w:keepNext w:val="0"/>
              <w:keepLines w:val="0"/>
            </w:pPr>
          </w:p>
        </w:tc>
        <w:tc>
          <w:tcPr>
            <w:tcW w:w="1492" w:type="pct"/>
            <w:gridSpan w:val="3"/>
            <w:vMerge/>
          </w:tcPr>
          <w:p w14:paraId="13CB535B" w14:textId="77777777" w:rsidR="00123ECE" w:rsidRPr="005647EB" w:rsidRDefault="00123ECE" w:rsidP="002570E4">
            <w:pPr>
              <w:pStyle w:val="TAC"/>
              <w:keepNext w:val="0"/>
              <w:keepLines w:val="0"/>
            </w:pPr>
          </w:p>
        </w:tc>
      </w:tr>
      <w:tr w:rsidR="00123ECE" w:rsidRPr="005647EB" w14:paraId="0B0A6AE3" w14:textId="77777777" w:rsidTr="002570E4">
        <w:trPr>
          <w:cantSplit/>
          <w:jc w:val="center"/>
        </w:trPr>
        <w:tc>
          <w:tcPr>
            <w:tcW w:w="1239" w:type="pct"/>
            <w:tcBorders>
              <w:left w:val="single" w:sz="4" w:space="0" w:color="auto"/>
              <w:bottom w:val="single" w:sz="4" w:space="0" w:color="auto"/>
            </w:tcBorders>
          </w:tcPr>
          <w:p w14:paraId="6EFD527A" w14:textId="77777777" w:rsidR="00123ECE" w:rsidRPr="005647EB" w:rsidRDefault="00123ECE" w:rsidP="002570E4">
            <w:pPr>
              <w:pStyle w:val="TAL"/>
              <w:keepNext w:val="0"/>
              <w:keepLines w:val="0"/>
            </w:pPr>
            <w:r w:rsidRPr="005647EB">
              <w:t>PDCCH_</w:t>
            </w:r>
            <w:r w:rsidRPr="005647EB">
              <w:rPr>
                <w:lang w:eastAsia="zh-CN"/>
              </w:rPr>
              <w:t>R</w:t>
            </w:r>
            <w:r w:rsidRPr="005647EB">
              <w:t>B</w:t>
            </w:r>
          </w:p>
        </w:tc>
        <w:tc>
          <w:tcPr>
            <w:tcW w:w="755" w:type="pct"/>
            <w:tcBorders>
              <w:bottom w:val="single" w:sz="4" w:space="0" w:color="auto"/>
            </w:tcBorders>
          </w:tcPr>
          <w:p w14:paraId="0751F827" w14:textId="77777777" w:rsidR="00123ECE" w:rsidRPr="005647EB" w:rsidRDefault="00123ECE" w:rsidP="002570E4">
            <w:pPr>
              <w:pStyle w:val="TAC"/>
              <w:keepNext w:val="0"/>
              <w:keepLines w:val="0"/>
            </w:pPr>
            <w:r w:rsidRPr="005647EB">
              <w:t>dB</w:t>
            </w:r>
          </w:p>
        </w:tc>
        <w:tc>
          <w:tcPr>
            <w:tcW w:w="1513" w:type="pct"/>
            <w:gridSpan w:val="3"/>
            <w:vMerge/>
          </w:tcPr>
          <w:p w14:paraId="6EA99DF2" w14:textId="77777777" w:rsidR="00123ECE" w:rsidRPr="005647EB" w:rsidRDefault="00123ECE" w:rsidP="002570E4">
            <w:pPr>
              <w:pStyle w:val="TAC"/>
              <w:keepNext w:val="0"/>
              <w:keepLines w:val="0"/>
            </w:pPr>
          </w:p>
        </w:tc>
        <w:tc>
          <w:tcPr>
            <w:tcW w:w="1492" w:type="pct"/>
            <w:gridSpan w:val="3"/>
            <w:vMerge/>
          </w:tcPr>
          <w:p w14:paraId="7C1D4C70" w14:textId="77777777" w:rsidR="00123ECE" w:rsidRPr="005647EB" w:rsidRDefault="00123ECE" w:rsidP="002570E4">
            <w:pPr>
              <w:pStyle w:val="TAC"/>
              <w:keepNext w:val="0"/>
              <w:keepLines w:val="0"/>
            </w:pPr>
          </w:p>
        </w:tc>
      </w:tr>
      <w:tr w:rsidR="00123ECE" w:rsidRPr="005647EB" w14:paraId="55A08BF7" w14:textId="77777777" w:rsidTr="002570E4">
        <w:trPr>
          <w:cantSplit/>
          <w:jc w:val="center"/>
        </w:trPr>
        <w:tc>
          <w:tcPr>
            <w:tcW w:w="1239" w:type="pct"/>
            <w:tcBorders>
              <w:left w:val="single" w:sz="4" w:space="0" w:color="auto"/>
              <w:bottom w:val="single" w:sz="4" w:space="0" w:color="auto"/>
            </w:tcBorders>
          </w:tcPr>
          <w:p w14:paraId="29B3463B" w14:textId="77777777" w:rsidR="00123ECE" w:rsidRPr="005647EB" w:rsidRDefault="00123ECE" w:rsidP="002570E4">
            <w:pPr>
              <w:pStyle w:val="TAL"/>
              <w:keepNext w:val="0"/>
              <w:keepLines w:val="0"/>
            </w:pPr>
            <w:r w:rsidRPr="005647EB">
              <w:t>PDSCH_RA</w:t>
            </w:r>
          </w:p>
        </w:tc>
        <w:tc>
          <w:tcPr>
            <w:tcW w:w="755" w:type="pct"/>
            <w:tcBorders>
              <w:bottom w:val="single" w:sz="4" w:space="0" w:color="auto"/>
            </w:tcBorders>
          </w:tcPr>
          <w:p w14:paraId="5D9A0F03" w14:textId="77777777" w:rsidR="00123ECE" w:rsidRPr="005647EB" w:rsidRDefault="00123ECE" w:rsidP="002570E4">
            <w:pPr>
              <w:pStyle w:val="TAC"/>
              <w:keepNext w:val="0"/>
              <w:keepLines w:val="0"/>
            </w:pPr>
            <w:r w:rsidRPr="005647EB">
              <w:t>dB</w:t>
            </w:r>
          </w:p>
        </w:tc>
        <w:tc>
          <w:tcPr>
            <w:tcW w:w="1513" w:type="pct"/>
            <w:gridSpan w:val="3"/>
            <w:vMerge/>
          </w:tcPr>
          <w:p w14:paraId="7A3ECE29" w14:textId="77777777" w:rsidR="00123ECE" w:rsidRPr="005647EB" w:rsidRDefault="00123ECE" w:rsidP="002570E4">
            <w:pPr>
              <w:pStyle w:val="TAC"/>
              <w:keepNext w:val="0"/>
              <w:keepLines w:val="0"/>
            </w:pPr>
          </w:p>
        </w:tc>
        <w:tc>
          <w:tcPr>
            <w:tcW w:w="1492" w:type="pct"/>
            <w:gridSpan w:val="3"/>
            <w:vMerge/>
          </w:tcPr>
          <w:p w14:paraId="5678068F" w14:textId="77777777" w:rsidR="00123ECE" w:rsidRPr="005647EB" w:rsidRDefault="00123ECE" w:rsidP="002570E4">
            <w:pPr>
              <w:pStyle w:val="TAC"/>
              <w:keepNext w:val="0"/>
              <w:keepLines w:val="0"/>
            </w:pPr>
          </w:p>
        </w:tc>
      </w:tr>
      <w:tr w:rsidR="00123ECE" w:rsidRPr="005647EB" w14:paraId="08F2B553" w14:textId="77777777" w:rsidTr="002570E4">
        <w:trPr>
          <w:cantSplit/>
          <w:jc w:val="center"/>
        </w:trPr>
        <w:tc>
          <w:tcPr>
            <w:tcW w:w="1239" w:type="pct"/>
            <w:tcBorders>
              <w:left w:val="single" w:sz="4" w:space="0" w:color="auto"/>
              <w:bottom w:val="single" w:sz="4" w:space="0" w:color="auto"/>
            </w:tcBorders>
          </w:tcPr>
          <w:p w14:paraId="0B2671C7" w14:textId="77777777" w:rsidR="00123ECE" w:rsidRPr="005647EB" w:rsidRDefault="00123ECE" w:rsidP="002570E4">
            <w:pPr>
              <w:pStyle w:val="TAL"/>
              <w:keepNext w:val="0"/>
              <w:keepLines w:val="0"/>
            </w:pPr>
            <w:r w:rsidRPr="005647EB">
              <w:t>PDSCH_RB</w:t>
            </w:r>
          </w:p>
        </w:tc>
        <w:tc>
          <w:tcPr>
            <w:tcW w:w="755" w:type="pct"/>
            <w:tcBorders>
              <w:bottom w:val="single" w:sz="4" w:space="0" w:color="auto"/>
            </w:tcBorders>
          </w:tcPr>
          <w:p w14:paraId="5CE79A1C" w14:textId="77777777" w:rsidR="00123ECE" w:rsidRPr="005647EB" w:rsidRDefault="00123ECE" w:rsidP="002570E4">
            <w:pPr>
              <w:pStyle w:val="TAC"/>
              <w:keepNext w:val="0"/>
              <w:keepLines w:val="0"/>
            </w:pPr>
            <w:r w:rsidRPr="005647EB">
              <w:t>dB</w:t>
            </w:r>
          </w:p>
        </w:tc>
        <w:tc>
          <w:tcPr>
            <w:tcW w:w="1513" w:type="pct"/>
            <w:gridSpan w:val="3"/>
            <w:vMerge/>
          </w:tcPr>
          <w:p w14:paraId="3C101491" w14:textId="77777777" w:rsidR="00123ECE" w:rsidRPr="005647EB" w:rsidRDefault="00123ECE" w:rsidP="002570E4">
            <w:pPr>
              <w:pStyle w:val="TAC"/>
              <w:keepNext w:val="0"/>
              <w:keepLines w:val="0"/>
            </w:pPr>
          </w:p>
        </w:tc>
        <w:tc>
          <w:tcPr>
            <w:tcW w:w="1492" w:type="pct"/>
            <w:gridSpan w:val="3"/>
            <w:vMerge/>
          </w:tcPr>
          <w:p w14:paraId="4FF1C3D5" w14:textId="77777777" w:rsidR="00123ECE" w:rsidRPr="005647EB" w:rsidRDefault="00123ECE" w:rsidP="002570E4">
            <w:pPr>
              <w:pStyle w:val="TAC"/>
              <w:keepNext w:val="0"/>
              <w:keepLines w:val="0"/>
            </w:pPr>
          </w:p>
        </w:tc>
      </w:tr>
      <w:tr w:rsidR="00123ECE" w:rsidRPr="005647EB" w14:paraId="74942260" w14:textId="77777777" w:rsidTr="002570E4">
        <w:trPr>
          <w:cantSplit/>
          <w:jc w:val="center"/>
        </w:trPr>
        <w:tc>
          <w:tcPr>
            <w:tcW w:w="1239" w:type="pct"/>
            <w:tcBorders>
              <w:left w:val="single" w:sz="4" w:space="0" w:color="auto"/>
              <w:bottom w:val="single" w:sz="4" w:space="0" w:color="auto"/>
            </w:tcBorders>
            <w:vAlign w:val="center"/>
          </w:tcPr>
          <w:p w14:paraId="6222D6B1" w14:textId="43AF36C5" w:rsidR="00123ECE" w:rsidRPr="005647EB" w:rsidRDefault="00123ECE" w:rsidP="002570E4">
            <w:pPr>
              <w:pStyle w:val="TAL"/>
              <w:keepNext w:val="0"/>
              <w:keepLines w:val="0"/>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755" w:type="pct"/>
            <w:tcBorders>
              <w:bottom w:val="single" w:sz="4" w:space="0" w:color="auto"/>
            </w:tcBorders>
          </w:tcPr>
          <w:p w14:paraId="6D931E36" w14:textId="77777777" w:rsidR="00123ECE" w:rsidRPr="005647EB" w:rsidRDefault="00123ECE" w:rsidP="002570E4">
            <w:pPr>
              <w:pStyle w:val="TAC"/>
              <w:keepNext w:val="0"/>
              <w:keepLines w:val="0"/>
            </w:pPr>
            <w:r w:rsidRPr="005647EB">
              <w:t>dB</w:t>
            </w:r>
          </w:p>
        </w:tc>
        <w:tc>
          <w:tcPr>
            <w:tcW w:w="1513" w:type="pct"/>
            <w:gridSpan w:val="3"/>
            <w:vMerge/>
          </w:tcPr>
          <w:p w14:paraId="3FFAFC9F" w14:textId="77777777" w:rsidR="00123ECE" w:rsidRPr="005647EB" w:rsidRDefault="00123ECE" w:rsidP="002570E4">
            <w:pPr>
              <w:pStyle w:val="TAC"/>
              <w:keepNext w:val="0"/>
              <w:keepLines w:val="0"/>
            </w:pPr>
          </w:p>
        </w:tc>
        <w:tc>
          <w:tcPr>
            <w:tcW w:w="1492" w:type="pct"/>
            <w:gridSpan w:val="3"/>
            <w:vMerge/>
          </w:tcPr>
          <w:p w14:paraId="1ABA351C" w14:textId="77777777" w:rsidR="00123ECE" w:rsidRPr="005647EB" w:rsidRDefault="00123ECE" w:rsidP="002570E4">
            <w:pPr>
              <w:pStyle w:val="TAC"/>
              <w:keepNext w:val="0"/>
              <w:keepLines w:val="0"/>
            </w:pPr>
          </w:p>
        </w:tc>
      </w:tr>
      <w:tr w:rsidR="00123ECE" w:rsidRPr="005647EB" w14:paraId="5487791C" w14:textId="77777777" w:rsidTr="002570E4">
        <w:trPr>
          <w:cantSplit/>
          <w:jc w:val="center"/>
        </w:trPr>
        <w:tc>
          <w:tcPr>
            <w:tcW w:w="1239" w:type="pct"/>
            <w:tcBorders>
              <w:left w:val="single" w:sz="4" w:space="0" w:color="auto"/>
              <w:bottom w:val="single" w:sz="4" w:space="0" w:color="auto"/>
            </w:tcBorders>
            <w:vAlign w:val="center"/>
          </w:tcPr>
          <w:p w14:paraId="71F7A758" w14:textId="211A516F" w:rsidR="00123ECE" w:rsidRPr="005647EB" w:rsidRDefault="00123ECE" w:rsidP="002570E4">
            <w:pPr>
              <w:pStyle w:val="TAL"/>
              <w:keepNext w:val="0"/>
              <w:keepLines w:val="0"/>
            </w:pPr>
            <w:r w:rsidRPr="005647EB">
              <w:t>OCNG_RB</w:t>
            </w:r>
            <w:r w:rsidRPr="005647EB">
              <w:rPr>
                <w:vertAlign w:val="superscript"/>
              </w:rPr>
              <w:t>Note</w:t>
            </w:r>
            <w:r w:rsidR="002570E4" w:rsidRPr="005647EB">
              <w:rPr>
                <w:vertAlign w:val="superscript"/>
              </w:rPr>
              <w:t xml:space="preserve"> </w:t>
            </w:r>
            <w:r w:rsidRPr="005647EB">
              <w:rPr>
                <w:vertAlign w:val="superscript"/>
              </w:rPr>
              <w:t>1</w:t>
            </w:r>
            <w:r w:rsidR="002570E4" w:rsidRPr="005647EB">
              <w:rPr>
                <w:vertAlign w:val="superscript"/>
              </w:rPr>
              <w:t xml:space="preserve"> </w:t>
            </w:r>
          </w:p>
        </w:tc>
        <w:tc>
          <w:tcPr>
            <w:tcW w:w="755" w:type="pct"/>
            <w:tcBorders>
              <w:bottom w:val="single" w:sz="4" w:space="0" w:color="auto"/>
            </w:tcBorders>
          </w:tcPr>
          <w:p w14:paraId="44DBDF84" w14:textId="77777777" w:rsidR="00123ECE" w:rsidRPr="005647EB" w:rsidRDefault="00123ECE" w:rsidP="002570E4">
            <w:pPr>
              <w:pStyle w:val="TAC"/>
              <w:keepNext w:val="0"/>
              <w:keepLines w:val="0"/>
            </w:pPr>
            <w:r w:rsidRPr="005647EB">
              <w:t>dB</w:t>
            </w:r>
          </w:p>
        </w:tc>
        <w:tc>
          <w:tcPr>
            <w:tcW w:w="1513" w:type="pct"/>
            <w:gridSpan w:val="3"/>
            <w:vMerge/>
            <w:tcBorders>
              <w:bottom w:val="single" w:sz="4" w:space="0" w:color="auto"/>
            </w:tcBorders>
          </w:tcPr>
          <w:p w14:paraId="421AB13B" w14:textId="77777777" w:rsidR="00123ECE" w:rsidRPr="005647EB" w:rsidRDefault="00123ECE" w:rsidP="002570E4">
            <w:pPr>
              <w:pStyle w:val="TAC"/>
              <w:keepNext w:val="0"/>
              <w:keepLines w:val="0"/>
            </w:pPr>
          </w:p>
        </w:tc>
        <w:tc>
          <w:tcPr>
            <w:tcW w:w="1492" w:type="pct"/>
            <w:gridSpan w:val="3"/>
            <w:vMerge/>
            <w:tcBorders>
              <w:bottom w:val="single" w:sz="4" w:space="0" w:color="auto"/>
            </w:tcBorders>
          </w:tcPr>
          <w:p w14:paraId="150DFBF4" w14:textId="77777777" w:rsidR="00123ECE" w:rsidRPr="005647EB" w:rsidRDefault="00123ECE" w:rsidP="002570E4">
            <w:pPr>
              <w:pStyle w:val="TAC"/>
              <w:keepNext w:val="0"/>
              <w:keepLines w:val="0"/>
            </w:pPr>
          </w:p>
        </w:tc>
      </w:tr>
      <w:tr w:rsidR="00123ECE" w:rsidRPr="005647EB" w14:paraId="0DE8C904" w14:textId="77777777" w:rsidTr="002570E4">
        <w:trPr>
          <w:cantSplit/>
          <w:jc w:val="center"/>
        </w:trPr>
        <w:tc>
          <w:tcPr>
            <w:tcW w:w="1239" w:type="pct"/>
          </w:tcPr>
          <w:p w14:paraId="6C3E0D39" w14:textId="77777777" w:rsidR="00123ECE" w:rsidRPr="005647EB" w:rsidRDefault="00123ECE" w:rsidP="002570E4">
            <w:pPr>
              <w:pStyle w:val="TAL"/>
              <w:keepNext w:val="0"/>
              <w:keepLines w:val="0"/>
              <w:rPr>
                <w:rFonts w:cs="v4.2.0"/>
              </w:rPr>
            </w:pPr>
            <w:r w:rsidRPr="005647EB">
              <w:rPr>
                <w:rFonts w:cs="v4.2.0"/>
                <w:position w:val="-12"/>
              </w:rPr>
              <w:object w:dxaOrig="620" w:dyaOrig="380" w14:anchorId="56D5CF26">
                <v:shape id="_x0000_i1191" type="#_x0000_t75" style="width:31pt;height:19.5pt" o:ole="" fillcolor="window">
                  <v:imagedata r:id="rId12" o:title=""/>
                </v:shape>
                <o:OLEObject Type="Embed" ProgID="Equation.3" ShapeID="_x0000_i1191" DrawAspect="Content" ObjectID="_1781977758" r:id="rId203"/>
              </w:object>
            </w:r>
          </w:p>
        </w:tc>
        <w:tc>
          <w:tcPr>
            <w:tcW w:w="755" w:type="pct"/>
          </w:tcPr>
          <w:p w14:paraId="238E2CAF" w14:textId="77777777" w:rsidR="00123ECE" w:rsidRPr="005647EB" w:rsidRDefault="00123ECE" w:rsidP="002570E4">
            <w:pPr>
              <w:pStyle w:val="TAC"/>
              <w:keepNext w:val="0"/>
              <w:keepLines w:val="0"/>
            </w:pPr>
            <w:r w:rsidRPr="005647EB">
              <w:t>dB</w:t>
            </w:r>
          </w:p>
        </w:tc>
        <w:tc>
          <w:tcPr>
            <w:tcW w:w="504" w:type="pct"/>
          </w:tcPr>
          <w:p w14:paraId="2054FB7C" w14:textId="77777777" w:rsidR="00123ECE" w:rsidRPr="005647EB" w:rsidDel="004B51DC" w:rsidRDefault="00123ECE" w:rsidP="002570E4">
            <w:pPr>
              <w:pStyle w:val="TAC"/>
              <w:keepNext w:val="0"/>
              <w:keepLines w:val="0"/>
              <w:rPr>
                <w:lang w:eastAsia="zh-CN"/>
              </w:rPr>
            </w:pPr>
            <w:r w:rsidRPr="005647EB">
              <w:rPr>
                <w:lang w:eastAsia="zh-CN"/>
              </w:rPr>
              <w:t>4</w:t>
            </w:r>
          </w:p>
        </w:tc>
        <w:tc>
          <w:tcPr>
            <w:tcW w:w="504" w:type="pct"/>
          </w:tcPr>
          <w:p w14:paraId="77408994" w14:textId="77777777" w:rsidR="00123ECE" w:rsidRPr="005647EB" w:rsidDel="004B51DC" w:rsidRDefault="00123ECE" w:rsidP="002570E4">
            <w:pPr>
              <w:pStyle w:val="TAC"/>
              <w:keepNext w:val="0"/>
              <w:keepLines w:val="0"/>
              <w:rPr>
                <w:lang w:eastAsia="zh-CN"/>
              </w:rPr>
            </w:pPr>
            <w:r w:rsidRPr="005647EB">
              <w:rPr>
                <w:lang w:eastAsia="zh-CN"/>
              </w:rPr>
              <w:t>4</w:t>
            </w:r>
          </w:p>
        </w:tc>
        <w:tc>
          <w:tcPr>
            <w:tcW w:w="505" w:type="pct"/>
          </w:tcPr>
          <w:p w14:paraId="01EAE230" w14:textId="77777777" w:rsidR="00123ECE" w:rsidRPr="005647EB" w:rsidDel="004B51DC" w:rsidRDefault="00123ECE" w:rsidP="002570E4">
            <w:pPr>
              <w:pStyle w:val="TAC"/>
              <w:keepNext w:val="0"/>
              <w:keepLines w:val="0"/>
              <w:rPr>
                <w:lang w:eastAsia="zh-CN"/>
              </w:rPr>
            </w:pPr>
            <w:r w:rsidRPr="005647EB">
              <w:rPr>
                <w:lang w:eastAsia="zh-CN"/>
              </w:rPr>
              <w:t>4</w:t>
            </w:r>
          </w:p>
        </w:tc>
        <w:tc>
          <w:tcPr>
            <w:tcW w:w="487" w:type="pct"/>
          </w:tcPr>
          <w:p w14:paraId="2AF402D0" w14:textId="77777777" w:rsidR="00123ECE" w:rsidRPr="005647EB" w:rsidDel="004B51DC" w:rsidRDefault="00123ECE" w:rsidP="002570E4">
            <w:pPr>
              <w:pStyle w:val="TAC"/>
              <w:keepNext w:val="0"/>
              <w:keepLines w:val="0"/>
            </w:pPr>
            <w:r w:rsidRPr="005647EB">
              <w:t>-Infinity</w:t>
            </w:r>
          </w:p>
        </w:tc>
        <w:tc>
          <w:tcPr>
            <w:tcW w:w="502" w:type="pct"/>
          </w:tcPr>
          <w:p w14:paraId="6E1CA1F4" w14:textId="77777777" w:rsidR="00123ECE" w:rsidRPr="005647EB" w:rsidDel="004B51DC" w:rsidRDefault="00123ECE" w:rsidP="002570E4">
            <w:pPr>
              <w:pStyle w:val="TAC"/>
              <w:keepNext w:val="0"/>
              <w:keepLines w:val="0"/>
              <w:rPr>
                <w:lang w:eastAsia="zh-CN"/>
              </w:rPr>
            </w:pPr>
            <w:r w:rsidRPr="005647EB">
              <w:rPr>
                <w:lang w:eastAsia="zh-CN"/>
              </w:rPr>
              <w:t>7</w:t>
            </w:r>
          </w:p>
        </w:tc>
        <w:tc>
          <w:tcPr>
            <w:tcW w:w="503" w:type="pct"/>
          </w:tcPr>
          <w:p w14:paraId="5B7E0DEB" w14:textId="77777777" w:rsidR="00123ECE" w:rsidRPr="005647EB" w:rsidDel="004B51DC" w:rsidRDefault="00123ECE" w:rsidP="002570E4">
            <w:pPr>
              <w:pStyle w:val="TAC"/>
              <w:keepNext w:val="0"/>
              <w:keepLines w:val="0"/>
              <w:rPr>
                <w:lang w:eastAsia="zh-CN"/>
              </w:rPr>
            </w:pPr>
            <w:r w:rsidRPr="005647EB">
              <w:rPr>
                <w:lang w:eastAsia="zh-CN"/>
              </w:rPr>
              <w:t>7</w:t>
            </w:r>
          </w:p>
        </w:tc>
      </w:tr>
      <w:tr w:rsidR="00123ECE" w:rsidRPr="005647EB" w14:paraId="2C6FA8E2" w14:textId="77777777" w:rsidTr="002570E4">
        <w:trPr>
          <w:cantSplit/>
          <w:jc w:val="center"/>
        </w:trPr>
        <w:tc>
          <w:tcPr>
            <w:tcW w:w="1239" w:type="pct"/>
          </w:tcPr>
          <w:p w14:paraId="36744D5C" w14:textId="77CACA02" w:rsidR="00123ECE" w:rsidRPr="005647EB" w:rsidRDefault="00123ECE" w:rsidP="002570E4">
            <w:pPr>
              <w:pStyle w:val="TAL"/>
              <w:keepNext w:val="0"/>
              <w:keepLines w:val="0"/>
              <w:rPr>
                <w:lang w:eastAsia="zh-CN"/>
              </w:rPr>
            </w:pPr>
            <w:r w:rsidRPr="005647EB">
              <w:rPr>
                <w:rFonts w:cs="v4.2.0"/>
                <w:position w:val="-12"/>
              </w:rPr>
              <w:object w:dxaOrig="400" w:dyaOrig="360" w14:anchorId="6378CF93">
                <v:shape id="_x0000_i1192" type="#_x0000_t75" style="width:20.5pt;height:18pt" o:ole="" fillcolor="window">
                  <v:imagedata r:id="rId10" o:title=""/>
                </v:shape>
                <o:OLEObject Type="Embed" ProgID="Equation.3" ShapeID="_x0000_i1192" DrawAspect="Content" ObjectID="_1781977759" r:id="rId204"/>
              </w:object>
            </w:r>
            <w:r w:rsidR="002570E4" w:rsidRPr="005647EB">
              <w:rPr>
                <w:vertAlign w:val="superscript"/>
              </w:rPr>
              <w:t xml:space="preserve"> </w:t>
            </w:r>
            <w:r w:rsidRPr="005647EB">
              <w:rPr>
                <w:vertAlign w:val="superscript"/>
              </w:rPr>
              <w:t>Note</w:t>
            </w:r>
            <w:r w:rsidR="002570E4" w:rsidRPr="005647EB">
              <w:rPr>
                <w:vertAlign w:val="superscript"/>
              </w:rPr>
              <w:t xml:space="preserve"> </w:t>
            </w:r>
            <w:r w:rsidRPr="005647EB">
              <w:rPr>
                <w:vertAlign w:val="superscript"/>
                <w:lang w:eastAsia="zh-CN"/>
              </w:rPr>
              <w:t>2</w:t>
            </w:r>
          </w:p>
        </w:tc>
        <w:tc>
          <w:tcPr>
            <w:tcW w:w="755" w:type="pct"/>
          </w:tcPr>
          <w:p w14:paraId="26C89106" w14:textId="6168CC12" w:rsidR="00123ECE" w:rsidRPr="005647EB" w:rsidRDefault="00123ECE" w:rsidP="002570E4">
            <w:pPr>
              <w:pStyle w:val="TAC"/>
              <w:keepNext w:val="0"/>
              <w:keepLines w:val="0"/>
            </w:pPr>
            <w:r w:rsidRPr="005647EB">
              <w:t>dBm/15</w:t>
            </w:r>
            <w:r w:rsidR="002570E4" w:rsidRPr="005647EB">
              <w:t xml:space="preserve"> </w:t>
            </w:r>
            <w:r w:rsidRPr="005647EB">
              <w:t>KHz</w:t>
            </w:r>
          </w:p>
        </w:tc>
        <w:tc>
          <w:tcPr>
            <w:tcW w:w="3006" w:type="pct"/>
            <w:gridSpan w:val="6"/>
          </w:tcPr>
          <w:p w14:paraId="77705B68" w14:textId="77777777" w:rsidR="00123ECE" w:rsidRPr="005647EB" w:rsidRDefault="00123ECE" w:rsidP="002570E4">
            <w:pPr>
              <w:pStyle w:val="TAC"/>
              <w:keepNext w:val="0"/>
              <w:keepLines w:val="0"/>
            </w:pPr>
            <w:r w:rsidRPr="005647EB">
              <w:t>-98</w:t>
            </w:r>
          </w:p>
        </w:tc>
      </w:tr>
      <w:tr w:rsidR="00123ECE" w:rsidRPr="005647EB" w14:paraId="7EBA4271" w14:textId="77777777" w:rsidTr="002570E4">
        <w:trPr>
          <w:cantSplit/>
          <w:jc w:val="center"/>
        </w:trPr>
        <w:tc>
          <w:tcPr>
            <w:tcW w:w="1239" w:type="pct"/>
          </w:tcPr>
          <w:p w14:paraId="52AEA291" w14:textId="77777777" w:rsidR="00123ECE" w:rsidRPr="005647EB" w:rsidRDefault="00123ECE" w:rsidP="002570E4">
            <w:pPr>
              <w:pStyle w:val="TAL"/>
              <w:keepNext w:val="0"/>
              <w:keepLines w:val="0"/>
              <w:rPr>
                <w:rFonts w:cs="v4.2.0"/>
              </w:rPr>
            </w:pPr>
            <w:r w:rsidRPr="005647EB">
              <w:rPr>
                <w:rFonts w:cs="v4.2.0"/>
                <w:position w:val="-12"/>
              </w:rPr>
              <w:object w:dxaOrig="800" w:dyaOrig="380" w14:anchorId="2CC03463">
                <v:shape id="_x0000_i1193" type="#_x0000_t75" style="width:40pt;height:19.5pt" o:ole="" fillcolor="window">
                  <v:imagedata r:id="rId14" o:title=""/>
                </v:shape>
                <o:OLEObject Type="Embed" ProgID="Equation.3" ShapeID="_x0000_i1193" DrawAspect="Content" ObjectID="_1781977760" r:id="rId205"/>
              </w:object>
            </w:r>
          </w:p>
        </w:tc>
        <w:tc>
          <w:tcPr>
            <w:tcW w:w="755" w:type="pct"/>
          </w:tcPr>
          <w:p w14:paraId="109F84EC" w14:textId="77777777" w:rsidR="00123ECE" w:rsidRPr="005647EB" w:rsidRDefault="00123ECE" w:rsidP="002570E4">
            <w:pPr>
              <w:pStyle w:val="TAC"/>
              <w:keepNext w:val="0"/>
              <w:keepLines w:val="0"/>
              <w:rPr>
                <w:lang w:eastAsia="zh-CN"/>
              </w:rPr>
            </w:pPr>
            <w:r w:rsidRPr="005647EB">
              <w:rPr>
                <w:lang w:eastAsia="zh-CN"/>
              </w:rPr>
              <w:t>dB</w:t>
            </w:r>
          </w:p>
        </w:tc>
        <w:tc>
          <w:tcPr>
            <w:tcW w:w="504" w:type="pct"/>
          </w:tcPr>
          <w:p w14:paraId="52BB08F5" w14:textId="77777777" w:rsidR="00123ECE" w:rsidRPr="005647EB" w:rsidRDefault="00123ECE" w:rsidP="002570E4">
            <w:pPr>
              <w:pStyle w:val="TAC"/>
              <w:keepNext w:val="0"/>
              <w:keepLines w:val="0"/>
              <w:rPr>
                <w:lang w:eastAsia="zh-CN"/>
              </w:rPr>
            </w:pPr>
            <w:r w:rsidRPr="005647EB">
              <w:rPr>
                <w:lang w:eastAsia="zh-CN"/>
              </w:rPr>
              <w:t>4</w:t>
            </w:r>
          </w:p>
        </w:tc>
        <w:tc>
          <w:tcPr>
            <w:tcW w:w="504" w:type="pct"/>
          </w:tcPr>
          <w:p w14:paraId="6C5373D2" w14:textId="77777777" w:rsidR="00123ECE" w:rsidRPr="005647EB" w:rsidRDefault="00123ECE" w:rsidP="002570E4">
            <w:pPr>
              <w:pStyle w:val="TAC"/>
              <w:keepNext w:val="0"/>
              <w:keepLines w:val="0"/>
              <w:rPr>
                <w:lang w:eastAsia="zh-CN"/>
              </w:rPr>
            </w:pPr>
            <w:r w:rsidRPr="005647EB">
              <w:rPr>
                <w:lang w:eastAsia="zh-CN"/>
              </w:rPr>
              <w:t>4</w:t>
            </w:r>
          </w:p>
        </w:tc>
        <w:tc>
          <w:tcPr>
            <w:tcW w:w="505" w:type="pct"/>
          </w:tcPr>
          <w:p w14:paraId="588F30CE" w14:textId="77777777" w:rsidR="00123ECE" w:rsidRPr="005647EB" w:rsidRDefault="00123ECE" w:rsidP="002570E4">
            <w:pPr>
              <w:pStyle w:val="TAC"/>
              <w:keepNext w:val="0"/>
              <w:keepLines w:val="0"/>
              <w:rPr>
                <w:lang w:eastAsia="zh-CN"/>
              </w:rPr>
            </w:pPr>
            <w:r w:rsidRPr="005647EB">
              <w:rPr>
                <w:lang w:eastAsia="zh-CN"/>
              </w:rPr>
              <w:t>4</w:t>
            </w:r>
          </w:p>
        </w:tc>
        <w:tc>
          <w:tcPr>
            <w:tcW w:w="487" w:type="pct"/>
          </w:tcPr>
          <w:p w14:paraId="08502FDF" w14:textId="77777777" w:rsidR="00123ECE" w:rsidRPr="005647EB" w:rsidRDefault="00123ECE" w:rsidP="002570E4">
            <w:pPr>
              <w:pStyle w:val="TAC"/>
              <w:keepNext w:val="0"/>
              <w:keepLines w:val="0"/>
            </w:pPr>
            <w:r w:rsidRPr="005647EB">
              <w:t>-Infinity</w:t>
            </w:r>
          </w:p>
        </w:tc>
        <w:tc>
          <w:tcPr>
            <w:tcW w:w="502" w:type="pct"/>
          </w:tcPr>
          <w:p w14:paraId="07493A1C" w14:textId="77777777" w:rsidR="00123ECE" w:rsidRPr="005647EB" w:rsidRDefault="00123ECE" w:rsidP="002570E4">
            <w:pPr>
              <w:pStyle w:val="TAC"/>
              <w:keepNext w:val="0"/>
              <w:keepLines w:val="0"/>
              <w:rPr>
                <w:lang w:eastAsia="zh-CN"/>
              </w:rPr>
            </w:pPr>
            <w:r w:rsidRPr="005647EB">
              <w:rPr>
                <w:lang w:eastAsia="zh-CN"/>
              </w:rPr>
              <w:t>7</w:t>
            </w:r>
          </w:p>
        </w:tc>
        <w:tc>
          <w:tcPr>
            <w:tcW w:w="503" w:type="pct"/>
          </w:tcPr>
          <w:p w14:paraId="1F46EB36" w14:textId="77777777" w:rsidR="00123ECE" w:rsidRPr="005647EB" w:rsidRDefault="00123ECE" w:rsidP="002570E4">
            <w:pPr>
              <w:pStyle w:val="TAC"/>
              <w:keepNext w:val="0"/>
              <w:keepLines w:val="0"/>
              <w:rPr>
                <w:lang w:eastAsia="zh-CN"/>
              </w:rPr>
            </w:pPr>
            <w:r w:rsidRPr="005647EB">
              <w:rPr>
                <w:lang w:eastAsia="zh-CN"/>
              </w:rPr>
              <w:t>7</w:t>
            </w:r>
          </w:p>
        </w:tc>
      </w:tr>
      <w:tr w:rsidR="00123ECE" w:rsidRPr="005647EB" w14:paraId="222565D4" w14:textId="77777777" w:rsidTr="002570E4">
        <w:trPr>
          <w:cantSplit/>
          <w:jc w:val="center"/>
        </w:trPr>
        <w:tc>
          <w:tcPr>
            <w:tcW w:w="1239" w:type="pct"/>
          </w:tcPr>
          <w:p w14:paraId="4A93E25C" w14:textId="4499416C" w:rsidR="00123ECE" w:rsidRPr="005647EB" w:rsidRDefault="00123ECE" w:rsidP="002570E4">
            <w:pPr>
              <w:pStyle w:val="TAL"/>
              <w:keepNext w:val="0"/>
              <w:keepLines w:val="0"/>
              <w:rPr>
                <w:rFonts w:cs="v4.2.0"/>
                <w:lang w:eastAsia="zh-CN"/>
              </w:rPr>
            </w:pPr>
            <w:r w:rsidRPr="005647EB">
              <w:rPr>
                <w:rFonts w:cs="v4.2.0"/>
              </w:rPr>
              <w:t>RSRP</w:t>
            </w:r>
            <w:r w:rsidR="002570E4" w:rsidRPr="005647EB">
              <w:rPr>
                <w:vertAlign w:val="superscript"/>
              </w:rPr>
              <w:t xml:space="preserve"> </w:t>
            </w:r>
            <w:r w:rsidRPr="005647EB">
              <w:rPr>
                <w:vertAlign w:val="superscript"/>
              </w:rPr>
              <w:t>Note</w:t>
            </w:r>
            <w:r w:rsidR="002570E4" w:rsidRPr="005647EB">
              <w:rPr>
                <w:vertAlign w:val="superscript"/>
              </w:rPr>
              <w:t xml:space="preserve"> </w:t>
            </w:r>
            <w:r w:rsidRPr="005647EB">
              <w:rPr>
                <w:vertAlign w:val="superscript"/>
                <w:lang w:eastAsia="zh-CN"/>
              </w:rPr>
              <w:t>3</w:t>
            </w:r>
          </w:p>
        </w:tc>
        <w:tc>
          <w:tcPr>
            <w:tcW w:w="755" w:type="pct"/>
          </w:tcPr>
          <w:p w14:paraId="265FC043" w14:textId="4393A077" w:rsidR="00123ECE" w:rsidRPr="005647EB" w:rsidRDefault="00123ECE" w:rsidP="002570E4">
            <w:pPr>
              <w:pStyle w:val="TAC"/>
              <w:keepNext w:val="0"/>
              <w:keepLines w:val="0"/>
            </w:pPr>
            <w:r w:rsidRPr="005647EB">
              <w:t>dBm/15</w:t>
            </w:r>
            <w:r w:rsidR="002570E4" w:rsidRPr="005647EB">
              <w:t xml:space="preserve"> </w:t>
            </w:r>
            <w:r w:rsidRPr="005647EB">
              <w:t>KHz</w:t>
            </w:r>
          </w:p>
        </w:tc>
        <w:tc>
          <w:tcPr>
            <w:tcW w:w="504" w:type="pct"/>
          </w:tcPr>
          <w:p w14:paraId="425F7FD7" w14:textId="77777777" w:rsidR="00123ECE" w:rsidRPr="005647EB" w:rsidRDefault="00123ECE" w:rsidP="002570E4">
            <w:pPr>
              <w:pStyle w:val="TAC"/>
              <w:keepNext w:val="0"/>
              <w:keepLines w:val="0"/>
              <w:rPr>
                <w:lang w:eastAsia="zh-CN"/>
              </w:rPr>
            </w:pPr>
            <w:r w:rsidRPr="005647EB">
              <w:rPr>
                <w:lang w:eastAsia="zh-CN"/>
              </w:rPr>
              <w:t>-94</w:t>
            </w:r>
          </w:p>
        </w:tc>
        <w:tc>
          <w:tcPr>
            <w:tcW w:w="504" w:type="pct"/>
          </w:tcPr>
          <w:p w14:paraId="64B8291B" w14:textId="77777777" w:rsidR="00123ECE" w:rsidRPr="005647EB" w:rsidRDefault="00123ECE" w:rsidP="002570E4">
            <w:pPr>
              <w:pStyle w:val="TAC"/>
              <w:keepNext w:val="0"/>
              <w:keepLines w:val="0"/>
              <w:rPr>
                <w:lang w:eastAsia="zh-CN"/>
              </w:rPr>
            </w:pPr>
            <w:r w:rsidRPr="005647EB">
              <w:rPr>
                <w:lang w:eastAsia="zh-CN"/>
              </w:rPr>
              <w:t>-94</w:t>
            </w:r>
          </w:p>
        </w:tc>
        <w:tc>
          <w:tcPr>
            <w:tcW w:w="505" w:type="pct"/>
          </w:tcPr>
          <w:p w14:paraId="080DCE06" w14:textId="77777777" w:rsidR="00123ECE" w:rsidRPr="005647EB" w:rsidRDefault="00123ECE" w:rsidP="002570E4">
            <w:pPr>
              <w:pStyle w:val="TAC"/>
              <w:keepNext w:val="0"/>
              <w:keepLines w:val="0"/>
              <w:rPr>
                <w:lang w:eastAsia="zh-CN"/>
              </w:rPr>
            </w:pPr>
            <w:r w:rsidRPr="005647EB">
              <w:rPr>
                <w:lang w:eastAsia="zh-CN"/>
              </w:rPr>
              <w:t>-94</w:t>
            </w:r>
          </w:p>
        </w:tc>
        <w:tc>
          <w:tcPr>
            <w:tcW w:w="487" w:type="pct"/>
          </w:tcPr>
          <w:p w14:paraId="14A56E29" w14:textId="77777777" w:rsidR="00123ECE" w:rsidRPr="005647EB" w:rsidRDefault="00123ECE" w:rsidP="002570E4">
            <w:pPr>
              <w:pStyle w:val="TAC"/>
              <w:keepNext w:val="0"/>
              <w:keepLines w:val="0"/>
            </w:pPr>
            <w:r w:rsidRPr="005647EB">
              <w:t>-Infinity</w:t>
            </w:r>
          </w:p>
        </w:tc>
        <w:tc>
          <w:tcPr>
            <w:tcW w:w="502" w:type="pct"/>
          </w:tcPr>
          <w:p w14:paraId="297FD44B" w14:textId="77777777" w:rsidR="00123ECE" w:rsidRPr="005647EB" w:rsidRDefault="00123ECE" w:rsidP="002570E4">
            <w:pPr>
              <w:pStyle w:val="TAC"/>
              <w:keepNext w:val="0"/>
              <w:keepLines w:val="0"/>
              <w:rPr>
                <w:lang w:eastAsia="zh-CN"/>
              </w:rPr>
            </w:pPr>
            <w:r w:rsidRPr="005647EB">
              <w:rPr>
                <w:lang w:eastAsia="zh-CN"/>
              </w:rPr>
              <w:t>-91</w:t>
            </w:r>
          </w:p>
        </w:tc>
        <w:tc>
          <w:tcPr>
            <w:tcW w:w="503" w:type="pct"/>
          </w:tcPr>
          <w:p w14:paraId="27FFF9F8" w14:textId="77777777" w:rsidR="00123ECE" w:rsidRPr="005647EB" w:rsidRDefault="00123ECE" w:rsidP="002570E4">
            <w:pPr>
              <w:pStyle w:val="TAC"/>
              <w:keepNext w:val="0"/>
              <w:keepLines w:val="0"/>
              <w:rPr>
                <w:lang w:eastAsia="zh-CN"/>
              </w:rPr>
            </w:pPr>
            <w:r w:rsidRPr="005647EB">
              <w:rPr>
                <w:lang w:eastAsia="zh-CN"/>
              </w:rPr>
              <w:t>-91</w:t>
            </w:r>
          </w:p>
        </w:tc>
      </w:tr>
      <w:tr w:rsidR="00123ECE" w:rsidRPr="005647EB" w14:paraId="0218EC5A" w14:textId="77777777" w:rsidTr="002570E4">
        <w:trPr>
          <w:cantSplit/>
          <w:jc w:val="center"/>
        </w:trPr>
        <w:tc>
          <w:tcPr>
            <w:tcW w:w="1239" w:type="pct"/>
          </w:tcPr>
          <w:p w14:paraId="0FC03B7A" w14:textId="6C94359A" w:rsidR="00123ECE" w:rsidRPr="005647EB" w:rsidRDefault="00123ECE" w:rsidP="002570E4">
            <w:pPr>
              <w:pStyle w:val="TAL"/>
              <w:keepNext w:val="0"/>
              <w:keepLines w:val="0"/>
              <w:rPr>
                <w:rFonts w:cs="v4.2.0"/>
                <w:lang w:eastAsia="zh-CN"/>
              </w:rPr>
            </w:pPr>
            <w:r w:rsidRPr="005647EB">
              <w:t>SCH_RP</w:t>
            </w:r>
            <w:r w:rsidR="002570E4" w:rsidRPr="005647EB">
              <w:rPr>
                <w:vertAlign w:val="superscript"/>
              </w:rPr>
              <w:t xml:space="preserve"> </w:t>
            </w:r>
            <w:r w:rsidRPr="005647EB">
              <w:rPr>
                <w:vertAlign w:val="superscript"/>
              </w:rPr>
              <w:t>Note</w:t>
            </w:r>
            <w:r w:rsidRPr="005647EB">
              <w:rPr>
                <w:vertAlign w:val="superscript"/>
                <w:lang w:eastAsia="zh-CN"/>
              </w:rPr>
              <w:t>3</w:t>
            </w:r>
          </w:p>
        </w:tc>
        <w:tc>
          <w:tcPr>
            <w:tcW w:w="755" w:type="pct"/>
          </w:tcPr>
          <w:p w14:paraId="5CB67968" w14:textId="043AB775" w:rsidR="00123ECE" w:rsidRPr="005647EB" w:rsidRDefault="00123ECE" w:rsidP="002570E4">
            <w:pPr>
              <w:pStyle w:val="TAC"/>
              <w:keepNext w:val="0"/>
              <w:keepLines w:val="0"/>
            </w:pPr>
            <w:r w:rsidRPr="005647EB">
              <w:t>dBm/15</w:t>
            </w:r>
            <w:r w:rsidR="002570E4" w:rsidRPr="005647EB">
              <w:t xml:space="preserve"> </w:t>
            </w:r>
            <w:r w:rsidRPr="005647EB">
              <w:t>KHz</w:t>
            </w:r>
          </w:p>
        </w:tc>
        <w:tc>
          <w:tcPr>
            <w:tcW w:w="504" w:type="pct"/>
          </w:tcPr>
          <w:p w14:paraId="5F5C6C90" w14:textId="77777777" w:rsidR="00123ECE" w:rsidRPr="005647EB" w:rsidRDefault="00123ECE" w:rsidP="002570E4">
            <w:pPr>
              <w:pStyle w:val="TAC"/>
              <w:keepNext w:val="0"/>
              <w:keepLines w:val="0"/>
              <w:rPr>
                <w:lang w:eastAsia="zh-CN"/>
              </w:rPr>
            </w:pPr>
            <w:r w:rsidRPr="005647EB">
              <w:rPr>
                <w:lang w:eastAsia="zh-CN"/>
              </w:rPr>
              <w:t>-94</w:t>
            </w:r>
          </w:p>
        </w:tc>
        <w:tc>
          <w:tcPr>
            <w:tcW w:w="504" w:type="pct"/>
          </w:tcPr>
          <w:p w14:paraId="77BDABB9" w14:textId="77777777" w:rsidR="00123ECE" w:rsidRPr="005647EB" w:rsidRDefault="00123ECE" w:rsidP="002570E4">
            <w:pPr>
              <w:pStyle w:val="TAC"/>
              <w:keepNext w:val="0"/>
              <w:keepLines w:val="0"/>
              <w:rPr>
                <w:lang w:eastAsia="zh-CN"/>
              </w:rPr>
            </w:pPr>
            <w:r w:rsidRPr="005647EB">
              <w:rPr>
                <w:lang w:eastAsia="zh-CN"/>
              </w:rPr>
              <w:t>-94</w:t>
            </w:r>
          </w:p>
        </w:tc>
        <w:tc>
          <w:tcPr>
            <w:tcW w:w="505" w:type="pct"/>
          </w:tcPr>
          <w:p w14:paraId="4271C920" w14:textId="77777777" w:rsidR="00123ECE" w:rsidRPr="005647EB" w:rsidRDefault="00123ECE" w:rsidP="002570E4">
            <w:pPr>
              <w:pStyle w:val="TAC"/>
              <w:keepNext w:val="0"/>
              <w:keepLines w:val="0"/>
              <w:rPr>
                <w:lang w:eastAsia="zh-CN"/>
              </w:rPr>
            </w:pPr>
            <w:r w:rsidRPr="005647EB">
              <w:rPr>
                <w:lang w:eastAsia="zh-CN"/>
              </w:rPr>
              <w:t>-94</w:t>
            </w:r>
          </w:p>
        </w:tc>
        <w:tc>
          <w:tcPr>
            <w:tcW w:w="487" w:type="pct"/>
          </w:tcPr>
          <w:p w14:paraId="223DA047" w14:textId="77777777" w:rsidR="00123ECE" w:rsidRPr="005647EB" w:rsidRDefault="00123ECE" w:rsidP="002570E4">
            <w:pPr>
              <w:pStyle w:val="TAC"/>
              <w:keepNext w:val="0"/>
              <w:keepLines w:val="0"/>
            </w:pPr>
            <w:r w:rsidRPr="005647EB">
              <w:t>-Infinity</w:t>
            </w:r>
          </w:p>
        </w:tc>
        <w:tc>
          <w:tcPr>
            <w:tcW w:w="502" w:type="pct"/>
          </w:tcPr>
          <w:p w14:paraId="313A7A7E" w14:textId="77777777" w:rsidR="00123ECE" w:rsidRPr="005647EB" w:rsidRDefault="00123ECE" w:rsidP="002570E4">
            <w:pPr>
              <w:pStyle w:val="TAC"/>
              <w:keepNext w:val="0"/>
              <w:keepLines w:val="0"/>
              <w:rPr>
                <w:lang w:eastAsia="zh-CN"/>
              </w:rPr>
            </w:pPr>
            <w:r w:rsidRPr="005647EB">
              <w:rPr>
                <w:lang w:eastAsia="zh-CN"/>
              </w:rPr>
              <w:t>-91</w:t>
            </w:r>
          </w:p>
        </w:tc>
        <w:tc>
          <w:tcPr>
            <w:tcW w:w="503" w:type="pct"/>
          </w:tcPr>
          <w:p w14:paraId="2B79FE2E" w14:textId="77777777" w:rsidR="00123ECE" w:rsidRPr="005647EB" w:rsidRDefault="00123ECE" w:rsidP="002570E4">
            <w:pPr>
              <w:pStyle w:val="TAC"/>
              <w:keepNext w:val="0"/>
              <w:keepLines w:val="0"/>
              <w:rPr>
                <w:lang w:eastAsia="zh-CN"/>
              </w:rPr>
            </w:pPr>
            <w:r w:rsidRPr="005647EB">
              <w:rPr>
                <w:lang w:eastAsia="zh-CN"/>
              </w:rPr>
              <w:t>-91</w:t>
            </w:r>
          </w:p>
        </w:tc>
      </w:tr>
      <w:tr w:rsidR="00123ECE" w:rsidRPr="005647EB" w14:paraId="1E387CED" w14:textId="77777777" w:rsidTr="002570E4">
        <w:trPr>
          <w:cantSplit/>
          <w:jc w:val="center"/>
        </w:trPr>
        <w:tc>
          <w:tcPr>
            <w:tcW w:w="1239" w:type="pct"/>
          </w:tcPr>
          <w:p w14:paraId="112FF0AC" w14:textId="4B30A9B1"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755" w:type="pct"/>
          </w:tcPr>
          <w:p w14:paraId="77309DE5" w14:textId="77777777" w:rsidR="00123ECE" w:rsidRPr="005647EB" w:rsidRDefault="00123ECE" w:rsidP="002570E4">
            <w:pPr>
              <w:pStyle w:val="TAC"/>
              <w:keepNext w:val="0"/>
              <w:keepLines w:val="0"/>
            </w:pPr>
          </w:p>
        </w:tc>
        <w:tc>
          <w:tcPr>
            <w:tcW w:w="3006" w:type="pct"/>
            <w:gridSpan w:val="6"/>
          </w:tcPr>
          <w:p w14:paraId="1F265FDE" w14:textId="77777777" w:rsidR="00123ECE" w:rsidRPr="005647EB" w:rsidRDefault="00123ECE" w:rsidP="002570E4">
            <w:pPr>
              <w:pStyle w:val="TAL"/>
              <w:keepNext w:val="0"/>
              <w:keepLines w:val="0"/>
              <w:jc w:val="center"/>
              <w:rPr>
                <w:rFonts w:cs="v4.2.0"/>
                <w:lang w:eastAsia="zh-CN"/>
              </w:rPr>
            </w:pPr>
            <w:r w:rsidRPr="005647EB">
              <w:rPr>
                <w:rFonts w:cs="v4.2.0"/>
                <w:lang w:eastAsia="zh-CN"/>
              </w:rPr>
              <w:t>AWGN</w:t>
            </w:r>
          </w:p>
        </w:tc>
      </w:tr>
      <w:tr w:rsidR="00123ECE" w:rsidRPr="005647EB" w14:paraId="1911C48D" w14:textId="77777777" w:rsidTr="002570E4">
        <w:trPr>
          <w:cantSplit/>
          <w:jc w:val="center"/>
        </w:trPr>
        <w:tc>
          <w:tcPr>
            <w:tcW w:w="5000" w:type="pct"/>
            <w:gridSpan w:val="8"/>
          </w:tcPr>
          <w:p w14:paraId="781D4931" w14:textId="4D3F5AA1" w:rsidR="00123ECE" w:rsidRPr="005647EB" w:rsidRDefault="002570E4" w:rsidP="002570E4">
            <w:pPr>
              <w:pStyle w:val="TAN"/>
              <w:keepNext w:val="0"/>
              <w:keepLines w:val="0"/>
            </w:pPr>
            <w:r w:rsidRPr="005647EB">
              <w:t>NOTE 1:</w:t>
            </w:r>
            <w:r w:rsidR="00123ECE" w:rsidRPr="005647EB">
              <w:ta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168DC661" w14:textId="2D346C26" w:rsidR="00123ECE" w:rsidRPr="005647EB" w:rsidRDefault="002570E4" w:rsidP="002570E4">
            <w:pPr>
              <w:pStyle w:val="TAN"/>
              <w:keepNext w:val="0"/>
              <w:keepLines w:val="0"/>
            </w:pPr>
            <w:r w:rsidRPr="005647EB">
              <w:t>NOTE 2:</w:t>
            </w:r>
            <w:r w:rsidR="00123ECE" w:rsidRPr="005647EB">
              <w:ta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64A688B6">
                <v:shape id="_x0000_i1194" type="#_x0000_t75" style="width:20.5pt;height:18pt" o:ole="" fillcolor="window">
                  <v:imagedata r:id="rId10" o:title=""/>
                </v:shape>
                <o:OLEObject Type="Embed" ProgID="Equation.3" ShapeID="_x0000_i1194" DrawAspect="Content" ObjectID="_1781977761" r:id="rId206"/>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5800282A" w14:textId="5D63B4E4" w:rsidR="00123ECE" w:rsidRPr="005647EB" w:rsidRDefault="002570E4" w:rsidP="002570E4">
            <w:pPr>
              <w:pStyle w:val="TAN"/>
              <w:keepNext w:val="0"/>
              <w:keepLines w:val="0"/>
            </w:pPr>
            <w:r w:rsidRPr="005647EB">
              <w:t>NOTE 3:</w:t>
            </w:r>
            <w:r w:rsidR="00123ECE" w:rsidRPr="005647EB">
              <w:ta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59AE2146" w14:textId="77777777" w:rsidR="00123ECE" w:rsidRPr="005647EB" w:rsidRDefault="00123ECE" w:rsidP="002570E4">
      <w:pPr>
        <w:rPr>
          <w:lang w:eastAsia="zh-CN"/>
        </w:rPr>
      </w:pPr>
    </w:p>
    <w:p w14:paraId="083F6249" w14:textId="77777777" w:rsidR="00123ECE" w:rsidRPr="005647EB" w:rsidRDefault="00123ECE" w:rsidP="002570E4">
      <w:pPr>
        <w:pStyle w:val="TH"/>
        <w:keepNext w:val="0"/>
        <w:keepLines w:val="0"/>
        <w:rPr>
          <w:rFonts w:cs="v4.2.0"/>
        </w:rPr>
      </w:pPr>
      <w:r w:rsidRPr="005647EB">
        <w:t>Table 8.4.5.5-</w:t>
      </w:r>
      <w:r w:rsidRPr="005647EB">
        <w:rPr>
          <w:lang w:eastAsia="zh-CN"/>
        </w:rPr>
        <w:t>2</w:t>
      </w:r>
      <w:r w:rsidRPr="005647EB">
        <w:rPr>
          <w:rFonts w:cs="v4.2.0"/>
        </w:rPr>
        <w:t xml:space="preserve">: DRX configuration for E-UTRAN </w:t>
      </w:r>
      <w:r w:rsidRPr="005647EB">
        <w:t>TDD - TDD Inter</w:t>
      </w:r>
      <w:r w:rsidRPr="005647EB">
        <w:rPr>
          <w:lang w:eastAsia="zh-CN"/>
        </w:rPr>
        <w:t>-</w:t>
      </w:r>
      <w:r w:rsidRPr="005647EB">
        <w:t>frequency identification of a new CGI of E-UTRA</w:t>
      </w:r>
      <w:r w:rsidRPr="005647EB" w:rsidDel="00BE7BA7">
        <w:t xml:space="preserve"> </w:t>
      </w:r>
      <w:r w:rsidRPr="005647EB">
        <w:t>cell using autonomous gaps</w:t>
      </w:r>
      <w:r w:rsidRPr="005647EB">
        <w:rPr>
          <w:lang w:eastAsia="zh-CN"/>
        </w:rPr>
        <w:t xml:space="preserve"> with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123ECE" w:rsidRPr="005647EB" w14:paraId="518D4709" w14:textId="77777777" w:rsidTr="002570E4">
        <w:trPr>
          <w:jc w:val="center"/>
        </w:trPr>
        <w:tc>
          <w:tcPr>
            <w:tcW w:w="3345" w:type="dxa"/>
            <w:vAlign w:val="center"/>
          </w:tcPr>
          <w:p w14:paraId="02AA348F" w14:textId="77777777" w:rsidR="00123ECE" w:rsidRPr="005647EB" w:rsidRDefault="00123ECE" w:rsidP="002570E4">
            <w:pPr>
              <w:pStyle w:val="TAH"/>
              <w:keepNext w:val="0"/>
              <w:keepLines w:val="0"/>
            </w:pPr>
            <w:r w:rsidRPr="005647EB">
              <w:t>Field</w:t>
            </w:r>
          </w:p>
        </w:tc>
        <w:tc>
          <w:tcPr>
            <w:tcW w:w="1021" w:type="dxa"/>
            <w:vAlign w:val="center"/>
          </w:tcPr>
          <w:p w14:paraId="56AF019A" w14:textId="77777777" w:rsidR="00123ECE" w:rsidRPr="005647EB" w:rsidRDefault="00123ECE" w:rsidP="002570E4">
            <w:pPr>
              <w:pStyle w:val="TAH"/>
              <w:keepNext w:val="0"/>
              <w:keepLines w:val="0"/>
              <w:rPr>
                <w:lang w:eastAsia="zh-CN"/>
              </w:rPr>
            </w:pPr>
            <w:r w:rsidRPr="005647EB">
              <w:t>Value</w:t>
            </w:r>
          </w:p>
        </w:tc>
        <w:tc>
          <w:tcPr>
            <w:tcW w:w="3061" w:type="dxa"/>
            <w:vAlign w:val="center"/>
          </w:tcPr>
          <w:p w14:paraId="12DD5EDF" w14:textId="77777777" w:rsidR="00123ECE" w:rsidRPr="005647EB" w:rsidRDefault="00123ECE" w:rsidP="002570E4">
            <w:pPr>
              <w:pStyle w:val="TAH"/>
              <w:keepNext w:val="0"/>
              <w:keepLines w:val="0"/>
            </w:pPr>
            <w:r w:rsidRPr="005647EB">
              <w:t>Comment</w:t>
            </w:r>
          </w:p>
        </w:tc>
      </w:tr>
      <w:tr w:rsidR="00123ECE" w:rsidRPr="005647EB" w14:paraId="72B41E4B" w14:textId="77777777" w:rsidTr="002570E4">
        <w:trPr>
          <w:jc w:val="center"/>
        </w:trPr>
        <w:tc>
          <w:tcPr>
            <w:tcW w:w="3345" w:type="dxa"/>
            <w:vAlign w:val="center"/>
          </w:tcPr>
          <w:p w14:paraId="33EAFCB0" w14:textId="77777777" w:rsidR="00123ECE" w:rsidRPr="005647EB" w:rsidRDefault="00123ECE" w:rsidP="002570E4">
            <w:pPr>
              <w:pStyle w:val="TAL"/>
              <w:keepNext w:val="0"/>
              <w:keepLines w:val="0"/>
              <w:rPr>
                <w:rFonts w:cs="v4.2.0"/>
              </w:rPr>
            </w:pPr>
            <w:r w:rsidRPr="005647EB">
              <w:t>onDurationTimer</w:t>
            </w:r>
          </w:p>
        </w:tc>
        <w:tc>
          <w:tcPr>
            <w:tcW w:w="1021" w:type="dxa"/>
          </w:tcPr>
          <w:p w14:paraId="58ECAC4D" w14:textId="77777777" w:rsidR="00123ECE" w:rsidRPr="005647EB" w:rsidRDefault="00123ECE" w:rsidP="002570E4">
            <w:pPr>
              <w:pStyle w:val="TAC"/>
              <w:keepNext w:val="0"/>
              <w:keepLines w:val="0"/>
            </w:pPr>
            <w:r w:rsidRPr="005647EB">
              <w:t>psf1</w:t>
            </w:r>
          </w:p>
        </w:tc>
        <w:tc>
          <w:tcPr>
            <w:tcW w:w="3061" w:type="dxa"/>
            <w:vMerge w:val="restart"/>
          </w:tcPr>
          <w:p w14:paraId="0A9AE0F0" w14:textId="38B1F962" w:rsidR="00123ECE" w:rsidRPr="005647EB" w:rsidRDefault="00123ECE" w:rsidP="002570E4">
            <w:pPr>
              <w:pStyle w:val="TAL"/>
              <w:keepNext w:val="0"/>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p>
        </w:tc>
      </w:tr>
      <w:tr w:rsidR="00123ECE" w:rsidRPr="005647EB" w14:paraId="1877EB3F" w14:textId="77777777" w:rsidTr="002570E4">
        <w:trPr>
          <w:jc w:val="center"/>
        </w:trPr>
        <w:tc>
          <w:tcPr>
            <w:tcW w:w="3345" w:type="dxa"/>
            <w:vAlign w:val="center"/>
          </w:tcPr>
          <w:p w14:paraId="02FB0B8D" w14:textId="77777777" w:rsidR="00123ECE" w:rsidRPr="005647EB" w:rsidRDefault="00123ECE" w:rsidP="002570E4">
            <w:pPr>
              <w:pStyle w:val="TAL"/>
              <w:keepNext w:val="0"/>
              <w:keepLines w:val="0"/>
            </w:pPr>
            <w:r w:rsidRPr="005647EB">
              <w:t>drx-InactivityTimer</w:t>
            </w:r>
          </w:p>
        </w:tc>
        <w:tc>
          <w:tcPr>
            <w:tcW w:w="1021" w:type="dxa"/>
          </w:tcPr>
          <w:p w14:paraId="73F6CDB4" w14:textId="77777777" w:rsidR="00123ECE" w:rsidRPr="005647EB" w:rsidRDefault="00123ECE" w:rsidP="002570E4">
            <w:pPr>
              <w:pStyle w:val="TAC"/>
              <w:keepNext w:val="0"/>
              <w:keepLines w:val="0"/>
            </w:pPr>
            <w:r w:rsidRPr="005647EB">
              <w:t>psf1</w:t>
            </w:r>
          </w:p>
        </w:tc>
        <w:tc>
          <w:tcPr>
            <w:tcW w:w="3061" w:type="dxa"/>
            <w:vMerge/>
          </w:tcPr>
          <w:p w14:paraId="5E3E560C" w14:textId="77777777" w:rsidR="00123ECE" w:rsidRPr="005647EB" w:rsidRDefault="00123ECE" w:rsidP="002570E4">
            <w:pPr>
              <w:pStyle w:val="TAC"/>
              <w:keepNext w:val="0"/>
              <w:keepLines w:val="0"/>
              <w:jc w:val="left"/>
            </w:pPr>
          </w:p>
        </w:tc>
      </w:tr>
      <w:tr w:rsidR="00123ECE" w:rsidRPr="005647EB" w14:paraId="2DF53606" w14:textId="77777777" w:rsidTr="002570E4">
        <w:trPr>
          <w:jc w:val="center"/>
        </w:trPr>
        <w:tc>
          <w:tcPr>
            <w:tcW w:w="3345" w:type="dxa"/>
            <w:vAlign w:val="center"/>
          </w:tcPr>
          <w:p w14:paraId="4B887E0B" w14:textId="77777777" w:rsidR="00123ECE" w:rsidRPr="005647EB" w:rsidRDefault="00123ECE" w:rsidP="002570E4">
            <w:pPr>
              <w:pStyle w:val="TAL"/>
              <w:keepNext w:val="0"/>
              <w:keepLines w:val="0"/>
            </w:pPr>
            <w:r w:rsidRPr="005647EB">
              <w:t>drx-RetransmissionTimer</w:t>
            </w:r>
          </w:p>
        </w:tc>
        <w:tc>
          <w:tcPr>
            <w:tcW w:w="1021" w:type="dxa"/>
          </w:tcPr>
          <w:p w14:paraId="4E5841A3" w14:textId="77777777" w:rsidR="00123ECE" w:rsidRPr="005647EB" w:rsidRDefault="00123ECE" w:rsidP="002570E4">
            <w:pPr>
              <w:pStyle w:val="TAC"/>
              <w:keepNext w:val="0"/>
              <w:keepLines w:val="0"/>
            </w:pPr>
            <w:r w:rsidRPr="005647EB">
              <w:rPr>
                <w:lang w:eastAsia="zh-CN"/>
              </w:rPr>
              <w:t>p</w:t>
            </w:r>
            <w:r w:rsidRPr="005647EB">
              <w:t>sf1</w:t>
            </w:r>
          </w:p>
        </w:tc>
        <w:tc>
          <w:tcPr>
            <w:tcW w:w="3061" w:type="dxa"/>
            <w:vMerge/>
          </w:tcPr>
          <w:p w14:paraId="2ADAFBA8" w14:textId="77777777" w:rsidR="00123ECE" w:rsidRPr="005647EB" w:rsidRDefault="00123ECE" w:rsidP="002570E4">
            <w:pPr>
              <w:pStyle w:val="TAC"/>
              <w:keepNext w:val="0"/>
              <w:keepLines w:val="0"/>
              <w:jc w:val="left"/>
            </w:pPr>
          </w:p>
        </w:tc>
      </w:tr>
      <w:tr w:rsidR="00123ECE" w:rsidRPr="005647EB" w14:paraId="6ED3B17E" w14:textId="77777777" w:rsidTr="002570E4">
        <w:trPr>
          <w:jc w:val="center"/>
        </w:trPr>
        <w:tc>
          <w:tcPr>
            <w:tcW w:w="3345" w:type="dxa"/>
            <w:vAlign w:val="center"/>
          </w:tcPr>
          <w:p w14:paraId="33263D6D" w14:textId="77777777" w:rsidR="00123ECE" w:rsidRPr="005647EB" w:rsidRDefault="00123ECE" w:rsidP="002570E4">
            <w:pPr>
              <w:pStyle w:val="TAL"/>
              <w:keepNext w:val="0"/>
              <w:keepLines w:val="0"/>
              <w:rPr>
                <w:vertAlign w:val="superscript"/>
              </w:rPr>
            </w:pPr>
            <w:r w:rsidRPr="005647EB">
              <w:t>longDRX-CycleStartOffset</w:t>
            </w:r>
          </w:p>
        </w:tc>
        <w:tc>
          <w:tcPr>
            <w:tcW w:w="1021" w:type="dxa"/>
          </w:tcPr>
          <w:p w14:paraId="5D0F4FBE" w14:textId="77777777" w:rsidR="00123ECE" w:rsidRPr="005647EB" w:rsidRDefault="00123ECE" w:rsidP="002570E4">
            <w:pPr>
              <w:pStyle w:val="TAC"/>
              <w:keepNext w:val="0"/>
              <w:keepLines w:val="0"/>
            </w:pPr>
            <w:r w:rsidRPr="005647EB">
              <w:t>sf1280</w:t>
            </w:r>
          </w:p>
        </w:tc>
        <w:tc>
          <w:tcPr>
            <w:tcW w:w="3061" w:type="dxa"/>
            <w:vMerge/>
          </w:tcPr>
          <w:p w14:paraId="2F73215D" w14:textId="77777777" w:rsidR="00123ECE" w:rsidRPr="005647EB" w:rsidRDefault="00123ECE" w:rsidP="002570E4">
            <w:pPr>
              <w:pStyle w:val="TAC"/>
              <w:keepNext w:val="0"/>
              <w:keepLines w:val="0"/>
              <w:jc w:val="left"/>
            </w:pPr>
          </w:p>
        </w:tc>
      </w:tr>
      <w:tr w:rsidR="00123ECE" w:rsidRPr="005647EB" w14:paraId="26F69945" w14:textId="77777777" w:rsidTr="002570E4">
        <w:trPr>
          <w:jc w:val="center"/>
        </w:trPr>
        <w:tc>
          <w:tcPr>
            <w:tcW w:w="3345" w:type="dxa"/>
            <w:vAlign w:val="center"/>
          </w:tcPr>
          <w:p w14:paraId="4A4D1E44" w14:textId="77777777" w:rsidR="00123ECE" w:rsidRPr="005647EB" w:rsidRDefault="00123ECE" w:rsidP="002570E4">
            <w:pPr>
              <w:pStyle w:val="TAL"/>
              <w:keepNext w:val="0"/>
              <w:keepLines w:val="0"/>
            </w:pPr>
            <w:r w:rsidRPr="005647EB">
              <w:t>shortDRX</w:t>
            </w:r>
          </w:p>
        </w:tc>
        <w:tc>
          <w:tcPr>
            <w:tcW w:w="1021" w:type="dxa"/>
          </w:tcPr>
          <w:p w14:paraId="0B8EFB56" w14:textId="77777777" w:rsidR="00123ECE" w:rsidRPr="005647EB" w:rsidRDefault="00123ECE" w:rsidP="002570E4">
            <w:pPr>
              <w:pStyle w:val="TAC"/>
              <w:keepNext w:val="0"/>
              <w:keepLines w:val="0"/>
            </w:pPr>
            <w:r w:rsidRPr="005647EB">
              <w:t>disable</w:t>
            </w:r>
          </w:p>
        </w:tc>
        <w:tc>
          <w:tcPr>
            <w:tcW w:w="3061" w:type="dxa"/>
            <w:vMerge/>
          </w:tcPr>
          <w:p w14:paraId="074CC38C" w14:textId="77777777" w:rsidR="00123ECE" w:rsidRPr="005647EB" w:rsidRDefault="00123ECE" w:rsidP="002570E4">
            <w:pPr>
              <w:pStyle w:val="TAC"/>
              <w:keepNext w:val="0"/>
              <w:keepLines w:val="0"/>
              <w:jc w:val="left"/>
            </w:pPr>
          </w:p>
        </w:tc>
      </w:tr>
    </w:tbl>
    <w:p w14:paraId="5D62A383" w14:textId="77777777" w:rsidR="00123ECE" w:rsidRPr="005647EB" w:rsidRDefault="00123ECE" w:rsidP="002570E4"/>
    <w:p w14:paraId="2C27C251" w14:textId="77777777" w:rsidR="00123ECE" w:rsidRPr="005647EB" w:rsidRDefault="00123ECE" w:rsidP="002570E4">
      <w:pPr>
        <w:pStyle w:val="TH"/>
        <w:keepNext w:val="0"/>
        <w:keepLines w:val="0"/>
      </w:pPr>
      <w:r w:rsidRPr="005647EB">
        <w:t>Table 8.4.5.5-</w:t>
      </w:r>
      <w:r w:rsidRPr="005647EB">
        <w:rPr>
          <w:lang w:eastAsia="zh-CN"/>
        </w:rPr>
        <w:t>3</w:t>
      </w:r>
      <w:r w:rsidRPr="005647EB">
        <w:t xml:space="preserve">: </w:t>
      </w:r>
      <w:r w:rsidRPr="005647EB">
        <w:rPr>
          <w:i/>
        </w:rPr>
        <w:t>TimeAlignmentTimer</w:t>
      </w:r>
      <w:r w:rsidRPr="005647EB">
        <w:t xml:space="preserve"> -Configuration</w:t>
      </w:r>
      <w:r w:rsidRPr="005647EB">
        <w:rPr>
          <w:rFonts w:cs="v4.2.0"/>
        </w:rPr>
        <w:t xml:space="preserve"> for E-UTRAN </w:t>
      </w:r>
      <w:r w:rsidRPr="005647EB">
        <w:t>TDD - TDD Inter</w:t>
      </w:r>
      <w:r w:rsidRPr="005647EB">
        <w:rPr>
          <w:lang w:eastAsia="zh-CN"/>
        </w:rPr>
        <w:t>-</w:t>
      </w:r>
      <w:r w:rsidRPr="005647EB">
        <w:t>frequency identification of a new CGI of E-UTRA</w:t>
      </w:r>
      <w:r w:rsidRPr="005647EB" w:rsidDel="00BE7BA7">
        <w:t xml:space="preserve"> </w:t>
      </w:r>
      <w:r w:rsidRPr="005647EB">
        <w:t>cell using autonomous gaps</w:t>
      </w:r>
      <w:r w:rsidRPr="005647EB">
        <w:rPr>
          <w:lang w:eastAsia="zh-CN"/>
        </w:rPr>
        <w:t xml:space="preserve"> with DRX</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48"/>
        <w:gridCol w:w="7115"/>
      </w:tblGrid>
      <w:tr w:rsidR="00123ECE" w:rsidRPr="005647EB" w14:paraId="777996BA" w14:textId="77777777" w:rsidTr="00EC0475">
        <w:trPr>
          <w:jc w:val="center"/>
        </w:trPr>
        <w:tc>
          <w:tcPr>
            <w:tcW w:w="1864" w:type="dxa"/>
            <w:vAlign w:val="center"/>
          </w:tcPr>
          <w:p w14:paraId="0C565C38" w14:textId="77777777" w:rsidR="00123ECE" w:rsidRPr="005647EB" w:rsidRDefault="00123ECE" w:rsidP="002570E4">
            <w:pPr>
              <w:pStyle w:val="TAH"/>
              <w:keepNext w:val="0"/>
              <w:keepLines w:val="0"/>
            </w:pPr>
            <w:r w:rsidRPr="005647EB">
              <w:t>Field</w:t>
            </w:r>
          </w:p>
        </w:tc>
        <w:tc>
          <w:tcPr>
            <w:tcW w:w="748" w:type="dxa"/>
            <w:vAlign w:val="center"/>
          </w:tcPr>
          <w:p w14:paraId="681C8C0F" w14:textId="77777777" w:rsidR="00123ECE" w:rsidRPr="005647EB" w:rsidRDefault="00123ECE" w:rsidP="002570E4">
            <w:pPr>
              <w:pStyle w:val="TAH"/>
              <w:keepNext w:val="0"/>
              <w:keepLines w:val="0"/>
              <w:rPr>
                <w:lang w:eastAsia="zh-CN"/>
              </w:rPr>
            </w:pPr>
            <w:r w:rsidRPr="005647EB">
              <w:t>Value</w:t>
            </w:r>
          </w:p>
        </w:tc>
        <w:tc>
          <w:tcPr>
            <w:tcW w:w="7115" w:type="dxa"/>
            <w:vAlign w:val="center"/>
          </w:tcPr>
          <w:p w14:paraId="2A3612BD" w14:textId="77777777" w:rsidR="00123ECE" w:rsidRPr="005647EB" w:rsidRDefault="00123ECE" w:rsidP="002570E4">
            <w:pPr>
              <w:pStyle w:val="TAH"/>
              <w:keepNext w:val="0"/>
              <w:keepLines w:val="0"/>
            </w:pPr>
            <w:r w:rsidRPr="005647EB">
              <w:t>Comment</w:t>
            </w:r>
          </w:p>
        </w:tc>
      </w:tr>
      <w:tr w:rsidR="00123ECE" w:rsidRPr="005647EB" w14:paraId="1547EC87" w14:textId="77777777" w:rsidTr="00EC0475">
        <w:trPr>
          <w:jc w:val="center"/>
        </w:trPr>
        <w:tc>
          <w:tcPr>
            <w:tcW w:w="1864" w:type="dxa"/>
            <w:vAlign w:val="center"/>
          </w:tcPr>
          <w:p w14:paraId="0E985502" w14:textId="77777777" w:rsidR="00123ECE" w:rsidRPr="005647EB" w:rsidRDefault="00123ECE" w:rsidP="002570E4">
            <w:pPr>
              <w:pStyle w:val="TAL"/>
              <w:keepNext w:val="0"/>
              <w:keepLines w:val="0"/>
              <w:rPr>
                <w:rFonts w:cs="v4.2.0"/>
              </w:rPr>
            </w:pPr>
            <w:r w:rsidRPr="005647EB">
              <w:t>TimeAlignmentTimer</w:t>
            </w:r>
          </w:p>
        </w:tc>
        <w:tc>
          <w:tcPr>
            <w:tcW w:w="748" w:type="dxa"/>
            <w:vAlign w:val="center"/>
          </w:tcPr>
          <w:p w14:paraId="0501F5E3" w14:textId="77777777" w:rsidR="00123ECE" w:rsidRPr="005647EB" w:rsidRDefault="00A60DDE" w:rsidP="002570E4">
            <w:pPr>
              <w:pStyle w:val="TAC"/>
              <w:keepNext w:val="0"/>
              <w:keepLines w:val="0"/>
            </w:pPr>
            <w:r w:rsidRPr="005647EB">
              <w:rPr>
                <w:lang w:eastAsia="zh-CN"/>
              </w:rPr>
              <w:t>Infinity</w:t>
            </w:r>
          </w:p>
        </w:tc>
        <w:tc>
          <w:tcPr>
            <w:tcW w:w="7115" w:type="dxa"/>
          </w:tcPr>
          <w:p w14:paraId="3742B5DF" w14:textId="72A7A8A4" w:rsidR="00123ECE" w:rsidRPr="005647EB" w:rsidRDefault="00123ECE" w:rsidP="002570E4">
            <w:pPr>
              <w:pStyle w:val="TAL"/>
              <w:keepNext w:val="0"/>
              <w:keepLines w:val="0"/>
              <w:rPr>
                <w:lang w:eastAsia="zh-CN"/>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p>
        </w:tc>
      </w:tr>
      <w:tr w:rsidR="00123ECE" w:rsidRPr="005647EB" w14:paraId="525F87F5" w14:textId="77777777" w:rsidTr="00EC0475">
        <w:trPr>
          <w:jc w:val="center"/>
        </w:trPr>
        <w:tc>
          <w:tcPr>
            <w:tcW w:w="1864" w:type="dxa"/>
            <w:vAlign w:val="center"/>
          </w:tcPr>
          <w:p w14:paraId="0349B995" w14:textId="77777777" w:rsidR="00123ECE" w:rsidRPr="005647EB" w:rsidRDefault="00123ECE" w:rsidP="002570E4">
            <w:pPr>
              <w:pStyle w:val="TAL"/>
              <w:keepNext w:val="0"/>
              <w:keepLines w:val="0"/>
            </w:pPr>
            <w:r w:rsidRPr="005647EB">
              <w:t>sr-ConfigIndex</w:t>
            </w:r>
          </w:p>
        </w:tc>
        <w:tc>
          <w:tcPr>
            <w:tcW w:w="748" w:type="dxa"/>
            <w:vAlign w:val="center"/>
          </w:tcPr>
          <w:p w14:paraId="3E6147FF" w14:textId="77777777" w:rsidR="00123ECE" w:rsidRPr="005647EB" w:rsidRDefault="00123ECE" w:rsidP="002570E4">
            <w:pPr>
              <w:pStyle w:val="TAC"/>
              <w:keepNext w:val="0"/>
              <w:keepLines w:val="0"/>
            </w:pPr>
            <w:r w:rsidRPr="005647EB">
              <w:t>2</w:t>
            </w:r>
          </w:p>
        </w:tc>
        <w:tc>
          <w:tcPr>
            <w:tcW w:w="7115" w:type="dxa"/>
          </w:tcPr>
          <w:p w14:paraId="3513C454" w14:textId="58734DA9"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r w:rsidR="002570E4" w:rsidRPr="005647EB">
              <w:t xml:space="preserve"> </w:t>
            </w:r>
            <w:r w:rsidRPr="005647EB">
              <w:t>and</w:t>
            </w:r>
            <w:r w:rsidR="002570E4" w:rsidRPr="005647EB">
              <w:t xml:space="preserve"> </w:t>
            </w:r>
            <w:r w:rsidR="00914A62" w:rsidRPr="005647EB">
              <w:t>clause</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36.213</w:t>
            </w:r>
            <w:r w:rsidR="002570E4" w:rsidRPr="005647EB">
              <w:t xml:space="preserve"> </w:t>
            </w:r>
            <w:r w:rsidR="00E52353" w:rsidRPr="005647EB">
              <w:t>[8</w:t>
            </w:r>
            <w:r w:rsidR="00B742E0" w:rsidRPr="005647EB">
              <w:rPr>
                <w:rFonts w:eastAsia="MS Mincho"/>
                <w:lang w:eastAsia="ja-JP"/>
              </w:rPr>
              <w:t>]</w:t>
            </w:r>
            <w:r w:rsidRPr="005647EB">
              <w:t>.</w:t>
            </w:r>
          </w:p>
        </w:tc>
      </w:tr>
    </w:tbl>
    <w:p w14:paraId="35EF99BF" w14:textId="77777777" w:rsidR="00123ECE" w:rsidRPr="005647EB" w:rsidRDefault="00123ECE" w:rsidP="002570E4">
      <w:pPr>
        <w:rPr>
          <w:lang w:eastAsia="zh-CN"/>
        </w:rPr>
      </w:pPr>
    </w:p>
    <w:p w14:paraId="43EA02C3" w14:textId="77777777" w:rsidR="00123ECE" w:rsidRPr="005647EB" w:rsidRDefault="00123ECE" w:rsidP="000424D3">
      <w:pPr>
        <w:rPr>
          <w:rFonts w:cs="v4.2.0"/>
          <w:lang w:eastAsia="zh-CN"/>
        </w:rPr>
      </w:pPr>
      <w:r w:rsidRPr="005647EB">
        <w:rPr>
          <w:rFonts w:cs="v4.2.0"/>
        </w:rPr>
        <w:t xml:space="preserve">The UE shall transmit a measurement report containing the </w:t>
      </w:r>
      <w:r w:rsidRPr="005647EB">
        <w:rPr>
          <w:rFonts w:cs="v4.2.0"/>
          <w:lang w:eastAsia="zh-CN"/>
        </w:rPr>
        <w:t xml:space="preserve">cell </w:t>
      </w:r>
      <w:r w:rsidRPr="005647EB">
        <w:rPr>
          <w:rFonts w:cs="v4.2.0"/>
        </w:rPr>
        <w:t xml:space="preserve">global </w:t>
      </w:r>
      <w:r w:rsidRPr="005647EB">
        <w:rPr>
          <w:lang w:eastAsia="zh-CN"/>
        </w:rPr>
        <w:t>i</w:t>
      </w:r>
      <w:r w:rsidRPr="005647EB">
        <w:t>dentifier</w:t>
      </w:r>
      <w:r w:rsidRPr="005647EB">
        <w:rPr>
          <w:rFonts w:cs="v4.2.0"/>
        </w:rPr>
        <w:t xml:space="preserve"> of cell 2 within 170 milliseconds from the start of T3</w:t>
      </w:r>
      <w:r w:rsidRPr="005647EB">
        <w:rPr>
          <w:rFonts w:cs="v4.2.0"/>
          <w:lang w:eastAsia="zh-CN"/>
        </w:rPr>
        <w:t>.</w:t>
      </w:r>
    </w:p>
    <w:p w14:paraId="0378CC88" w14:textId="77777777" w:rsidR="00123ECE" w:rsidRPr="005647EB" w:rsidRDefault="00123ECE"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4C4B4124" w14:textId="77777777" w:rsidR="00123ECE" w:rsidRPr="005647EB" w:rsidRDefault="00123ECE" w:rsidP="002570E4">
      <w:pPr>
        <w:rPr>
          <w:lang w:eastAsia="zh-CN"/>
        </w:rPr>
      </w:pPr>
      <w:r w:rsidRPr="005647EB">
        <w:t>The overall delays measured test requirement is expressed as:</w:t>
      </w:r>
    </w:p>
    <w:p w14:paraId="7E0EE3B5" w14:textId="7C6C877E" w:rsidR="00123ECE" w:rsidRPr="005647EB" w:rsidRDefault="00EC0475" w:rsidP="00EC0475">
      <w:pPr>
        <w:pStyle w:val="B1"/>
        <w:rPr>
          <w:lang w:eastAsia="zh-CN"/>
        </w:rPr>
      </w:pPr>
      <w:r w:rsidRPr="005647EB">
        <w:tab/>
      </w:r>
      <w:r w:rsidR="00123ECE" w:rsidRPr="005647EB">
        <w:t xml:space="preserve">Test requirement = RRC Procedure delay + </w:t>
      </w:r>
      <w:r w:rsidR="00123ECE" w:rsidRPr="005647EB">
        <w:rPr>
          <w:position w:val="-14"/>
        </w:rPr>
        <w:object w:dxaOrig="1260" w:dyaOrig="380" w14:anchorId="63D7AAA5">
          <v:shape id="_x0000_i1195" type="#_x0000_t75" style="width:63pt;height:19.5pt" o:ole="">
            <v:imagedata r:id="rId207" o:title=""/>
          </v:shape>
          <o:OLEObject Type="Embed" ProgID="Equation.3" ShapeID="_x0000_i1195" DrawAspect="Content" ObjectID="_1781977762" r:id="rId208"/>
        </w:object>
      </w:r>
      <w:r w:rsidR="00123ECE" w:rsidRPr="005647EB">
        <w:t>+ TTI insertion uncertainty</w:t>
      </w:r>
    </w:p>
    <w:p w14:paraId="1C428A98" w14:textId="5F55DF83" w:rsidR="00123ECE" w:rsidRPr="005647EB" w:rsidRDefault="00EC0475" w:rsidP="00EC0475">
      <w:pPr>
        <w:pStyle w:val="B1"/>
        <w:rPr>
          <w:lang w:eastAsia="zh-CN"/>
        </w:rPr>
      </w:pPr>
      <w:r w:rsidRPr="005647EB">
        <w:rPr>
          <w:lang w:eastAsia="zh-CN"/>
        </w:rPr>
        <w:tab/>
      </w:r>
      <w:r w:rsidR="00123ECE" w:rsidRPr="005647EB">
        <w:rPr>
          <w:lang w:eastAsia="zh-CN"/>
        </w:rPr>
        <w:t>RRC procedure delay=15ms</w:t>
      </w:r>
    </w:p>
    <w:p w14:paraId="3FCBBC2A" w14:textId="6A96E3FB" w:rsidR="00123ECE" w:rsidRPr="005647EB" w:rsidRDefault="00EC0475" w:rsidP="002570E4">
      <w:pPr>
        <w:pStyle w:val="EQ"/>
        <w:keepLines w:val="0"/>
        <w:rPr>
          <w:noProof w:val="0"/>
          <w:lang w:eastAsia="zh-CN"/>
        </w:rPr>
      </w:pPr>
      <w:r w:rsidRPr="005647EB">
        <w:rPr>
          <w:noProof w:val="0"/>
        </w:rPr>
        <w:tab/>
      </w:r>
      <w:r w:rsidR="00123ECE" w:rsidRPr="005647EB">
        <w:rPr>
          <w:noProof w:val="0"/>
          <w:position w:val="-14"/>
        </w:rPr>
        <w:object w:dxaOrig="3640" w:dyaOrig="380" w14:anchorId="63BA77CC">
          <v:shape id="_x0000_i1196" type="#_x0000_t75" style="width:181.5pt;height:19.5pt" o:ole="">
            <v:imagedata r:id="rId209" o:title=""/>
          </v:shape>
          <o:OLEObject Type="Embed" ProgID="Equation.3" ShapeID="_x0000_i1196" DrawAspect="Content" ObjectID="_1781977763" r:id="rId210"/>
        </w:object>
      </w:r>
    </w:p>
    <w:p w14:paraId="05FE7406" w14:textId="39B51416" w:rsidR="00123ECE" w:rsidRPr="005647EB" w:rsidRDefault="00EC0475" w:rsidP="00EC0475">
      <w:pPr>
        <w:pStyle w:val="B1"/>
        <w:rPr>
          <w:rFonts w:cs="v4.2.0"/>
          <w:lang w:eastAsia="zh-CN"/>
        </w:rPr>
      </w:pPr>
      <w:r w:rsidRPr="005647EB">
        <w:tab/>
      </w:r>
      <w:r w:rsidR="00123ECE" w:rsidRPr="005647EB">
        <w:t>T</w:t>
      </w:r>
      <w:r w:rsidR="00123ECE" w:rsidRPr="005647EB">
        <w:rPr>
          <w:vertAlign w:val="subscript"/>
        </w:rPr>
        <w:t>basic_identify_CGI, int</w:t>
      </w:r>
      <w:r w:rsidR="00123ECE" w:rsidRPr="005647EB">
        <w:rPr>
          <w:vertAlign w:val="subscript"/>
          <w:lang w:eastAsia="zh-CN"/>
        </w:rPr>
        <w:t>er</w:t>
      </w:r>
      <w:r w:rsidR="00123ECE" w:rsidRPr="005647EB">
        <w:t xml:space="preserve"> = 150 ms</w:t>
      </w:r>
    </w:p>
    <w:p w14:paraId="0DB5B8B7" w14:textId="72D06C27" w:rsidR="00123ECE" w:rsidRPr="005647EB" w:rsidRDefault="00EC0475" w:rsidP="00EC0475">
      <w:pPr>
        <w:pStyle w:val="B1"/>
      </w:pPr>
      <w:r w:rsidRPr="005647EB">
        <w:tab/>
      </w:r>
      <w:r w:rsidR="00123ECE" w:rsidRPr="005647EB">
        <w:t>TTI insertion uncertainty = 2 ms</w:t>
      </w:r>
    </w:p>
    <w:p w14:paraId="0F7BF03E" w14:textId="77777777" w:rsidR="00123ECE" w:rsidRPr="005647EB" w:rsidRDefault="00123ECE" w:rsidP="000424D3">
      <w:pPr>
        <w:rPr>
          <w:rFonts w:cs="v4.2.0"/>
          <w:lang w:eastAsia="zh-CN"/>
        </w:rPr>
      </w:pPr>
      <w:r w:rsidRPr="005647EB">
        <w:rPr>
          <w:rFonts w:cs="v4.2.0"/>
          <w:lang w:eastAsia="zh-CN"/>
        </w:rPr>
        <w:lastRenderedPageBreak/>
        <w:t>The overall delays measured is</w:t>
      </w:r>
      <w:r w:rsidRPr="005647EB">
        <w:rPr>
          <w:rFonts w:cs="v4.2.0"/>
        </w:rPr>
        <w:t xml:space="preserve"> 167 ms, allow 170 ms.</w:t>
      </w:r>
    </w:p>
    <w:p w14:paraId="20BC3100" w14:textId="77777777" w:rsidR="00123ECE" w:rsidRPr="005647EB" w:rsidRDefault="00123ECE" w:rsidP="002570E4">
      <w:r w:rsidRPr="005647EB">
        <w:t>For the test to pass, the total number of successful tests shall be more than 90% of the cases with a confidence level of 95%.</w:t>
      </w:r>
    </w:p>
    <w:p w14:paraId="6EB0827F" w14:textId="77777777" w:rsidR="00630FE6" w:rsidRPr="005647EB" w:rsidRDefault="00946D7D" w:rsidP="002570E4">
      <w:pPr>
        <w:pStyle w:val="Heading3"/>
        <w:keepNext w:val="0"/>
        <w:keepLines w:val="0"/>
      </w:pPr>
      <w:r w:rsidRPr="005647EB">
        <w:t>8.4.6</w:t>
      </w:r>
      <w:r w:rsidRPr="005647EB">
        <w:tab/>
      </w:r>
      <w:r w:rsidR="00630FE6" w:rsidRPr="005647EB">
        <w:t xml:space="preserve">E-UTRAN TDD-TDD Inter-frequency event triggered reporting </w:t>
      </w:r>
      <w:r w:rsidR="00630FE6" w:rsidRPr="005647EB">
        <w:rPr>
          <w:lang w:eastAsia="zh-CN"/>
        </w:rPr>
        <w:t>for TDD UL/DL configuration 0</w:t>
      </w:r>
    </w:p>
    <w:p w14:paraId="048B3681" w14:textId="77777777" w:rsidR="00630FE6" w:rsidRPr="005647EB" w:rsidRDefault="00630FE6" w:rsidP="002570E4">
      <w:pPr>
        <w:pStyle w:val="Heading4"/>
        <w:keepNext w:val="0"/>
        <w:keepLines w:val="0"/>
      </w:pPr>
      <w:r w:rsidRPr="005647EB">
        <w:t>8.4.6.1</w:t>
      </w:r>
      <w:r w:rsidRPr="005647EB">
        <w:tab/>
        <w:t>Test purpose</w:t>
      </w:r>
    </w:p>
    <w:p w14:paraId="6BB6A9C9" w14:textId="59EC7C74" w:rsidR="00630FE6" w:rsidRPr="005647EB" w:rsidRDefault="00630FE6" w:rsidP="002570E4">
      <w:r w:rsidRPr="005647EB">
        <w:t>To verify the UE</w:t>
      </w:r>
      <w:r w:rsidR="002570E4" w:rsidRPr="005647EB">
        <w:t>'</w:t>
      </w:r>
      <w:r w:rsidRPr="005647EB">
        <w:t xml:space="preserve">s ability to make a correct reporting of an event under fading propagation conditions in synchronous cells within the E-UTRA TDD inter-frequency cell search requirements. This test will partly verify the TDD-TDD inter-frequency cell search requirements in </w:t>
      </w:r>
      <w:r w:rsidR="00914A62" w:rsidRPr="005647EB">
        <w:t>clause</w:t>
      </w:r>
      <w:r w:rsidRPr="005647EB">
        <w:t xml:space="preserve"> 8.1.2.3.2.</w:t>
      </w:r>
    </w:p>
    <w:p w14:paraId="599C6354" w14:textId="77777777" w:rsidR="00630FE6" w:rsidRPr="005647EB" w:rsidRDefault="00630FE6" w:rsidP="002570E4">
      <w:pPr>
        <w:pStyle w:val="Heading4"/>
        <w:keepNext w:val="0"/>
        <w:keepLines w:val="0"/>
      </w:pPr>
      <w:r w:rsidRPr="005647EB">
        <w:t>8.4.6.2</w:t>
      </w:r>
      <w:r w:rsidRPr="005647EB">
        <w:tab/>
        <w:t>Test applicability</w:t>
      </w:r>
    </w:p>
    <w:p w14:paraId="5F9B6927" w14:textId="77777777" w:rsidR="00630FE6" w:rsidRPr="005647EB" w:rsidRDefault="00630FE6" w:rsidP="002570E4">
      <w:r w:rsidRPr="005647EB">
        <w:t>This test applies to all types of E-UTRA TDD UE release 12 and forward. Applicability requires support for FGI bit 25.</w:t>
      </w:r>
    </w:p>
    <w:p w14:paraId="681DDCA0" w14:textId="77777777" w:rsidR="00630FE6" w:rsidRPr="005647EB" w:rsidRDefault="00630FE6" w:rsidP="002570E4">
      <w:pPr>
        <w:pStyle w:val="Heading4"/>
        <w:keepNext w:val="0"/>
        <w:keepLines w:val="0"/>
      </w:pPr>
      <w:r w:rsidRPr="005647EB">
        <w:t>8.4.6.3</w:t>
      </w:r>
      <w:r w:rsidRPr="005647EB">
        <w:tab/>
        <w:t>Minimum conformance requirements</w:t>
      </w:r>
    </w:p>
    <w:p w14:paraId="5CA5CFB3" w14:textId="6717E2EA" w:rsidR="00630FE6" w:rsidRPr="005647EB" w:rsidRDefault="00630FE6" w:rsidP="002570E4">
      <w:pPr>
        <w:rPr>
          <w:rFonts w:cs="v4.2.0"/>
        </w:rPr>
      </w:pPr>
      <w:r w:rsidRPr="005647EB">
        <w:rPr>
          <w:rFonts w:cs="v4.2.0"/>
        </w:rPr>
        <w:t xml:space="preserve">When measurement gaps other than </w:t>
      </w:r>
      <w:r w:rsidRPr="005647EB">
        <w:t>nonUniform1</w:t>
      </w:r>
      <w:r w:rsidRPr="005647EB">
        <w:rPr>
          <w:rFonts w:cs="v4.2.0"/>
        </w:rPr>
        <w:t xml:space="preserve"> </w:t>
      </w:r>
      <w:r w:rsidR="00EC0475" w:rsidRPr="005647EB">
        <w:rPr>
          <w:rFonts w:cs="v4.2.0"/>
        </w:rPr>
        <w:t>-</w:t>
      </w:r>
      <w:r w:rsidRPr="005647EB">
        <w:rPr>
          <w:rFonts w:cs="v4.2.0"/>
        </w:rPr>
        <w:t xml:space="preserve"> </w:t>
      </w:r>
      <w:r w:rsidRPr="005647EB">
        <w:t xml:space="preserve">nonUniform4 </w:t>
      </w:r>
      <w:r w:rsidRPr="005647EB">
        <w:rPr>
          <w:rFonts w:cs="v4.2.0"/>
        </w:rPr>
        <w:t xml:space="preserve">are scheduled, or the UE supports capability of conducting such measurements without gaps, the UE shall be able to identify a new </w:t>
      </w:r>
      <w:r w:rsidRPr="005647EB">
        <w:rPr>
          <w:rFonts w:cs="v4.2.0"/>
          <w:lang w:eastAsia="zh-CN"/>
        </w:rPr>
        <w:t>T</w:t>
      </w:r>
      <w:r w:rsidRPr="005647EB">
        <w:rPr>
          <w:rFonts w:cs="v4.2.0"/>
        </w:rPr>
        <w:t>DD inter-frequency within T</w:t>
      </w:r>
      <w:r w:rsidRPr="005647EB">
        <w:rPr>
          <w:rFonts w:cs="v4.2.0"/>
          <w:vertAlign w:val="subscript"/>
        </w:rPr>
        <w:t>Identify_Inter</w:t>
      </w:r>
      <w:r w:rsidRPr="005647EB">
        <w:rPr>
          <w:rFonts w:cs="v4.2.0"/>
        </w:rPr>
        <w:t xml:space="preserve"> according to the following expression:</w:t>
      </w:r>
    </w:p>
    <w:p w14:paraId="601DDD3E" w14:textId="77777777" w:rsidR="00630FE6" w:rsidRPr="005647EB" w:rsidRDefault="00630FE6" w:rsidP="002570E4">
      <w:pPr>
        <w:pStyle w:val="B1"/>
      </w:pPr>
      <w:r w:rsidRPr="005647EB">
        <w:t>-</w:t>
      </w:r>
      <w:r w:rsidRPr="005647EB">
        <w:tab/>
        <w:t>When configuration 2 or configuration 3 in Table 8.1.2.3.2.1-1 is applied,</w:t>
      </w:r>
    </w:p>
    <w:p w14:paraId="74BD7DD8" w14:textId="77777777" w:rsidR="00630FE6" w:rsidRPr="005647EB" w:rsidRDefault="00630FE6" w:rsidP="002570E4">
      <w:pPr>
        <w:pStyle w:val="EQ"/>
        <w:keepLines w:val="0"/>
        <w:jc w:val="center"/>
        <w:rPr>
          <w:noProof w:val="0"/>
        </w:rPr>
      </w:pPr>
      <w:r w:rsidRPr="005647EB">
        <w:rPr>
          <w:noProof w:val="0"/>
          <w:position w:val="-30"/>
        </w:rPr>
        <w:object w:dxaOrig="5460" w:dyaOrig="680" w14:anchorId="0392B09E">
          <v:shape id="_x0000_i1197" type="#_x0000_t75" style="width:273pt;height:34.5pt" o:ole="">
            <v:imagedata r:id="rId211" o:title=""/>
          </v:shape>
          <o:OLEObject Type="Embed" ProgID="Equation.3" ShapeID="_x0000_i1197" DrawAspect="Content" ObjectID="_1781977764" r:id="rId212"/>
        </w:object>
      </w:r>
      <w:r w:rsidRPr="005647EB">
        <w:rPr>
          <w:noProof w:val="0"/>
        </w:rPr>
        <w:t>,</w:t>
      </w:r>
    </w:p>
    <w:p w14:paraId="2491BE02" w14:textId="40D1FE0B" w:rsidR="00630FE6" w:rsidRPr="005647EB" w:rsidRDefault="00EC0475" w:rsidP="002570E4">
      <w:pPr>
        <w:pStyle w:val="B1"/>
      </w:pPr>
      <w:r w:rsidRPr="005647EB">
        <w:tab/>
      </w:r>
      <w:r w:rsidR="00630FE6" w:rsidRPr="005647EB">
        <w:t>T</w:t>
      </w:r>
      <w:r w:rsidR="00630FE6" w:rsidRPr="005647EB">
        <w:rPr>
          <w:vertAlign w:val="subscript"/>
        </w:rPr>
        <w:t>Basic_Identify_Inter</w:t>
      </w:r>
      <w:r w:rsidR="00630FE6" w:rsidRPr="005647EB">
        <w:t xml:space="preserve"> = 480 ms. It is the time period used in the inter frequency equation where the maximum allowed time for the UE to identify a new TDD inter-frequency cell is defined.</w:t>
      </w:r>
    </w:p>
    <w:p w14:paraId="063313FE" w14:textId="530BB8CC" w:rsidR="00630FE6" w:rsidRPr="005647EB" w:rsidRDefault="00EC0475" w:rsidP="002570E4">
      <w:pPr>
        <w:pStyle w:val="B1"/>
        <w:rPr>
          <w:rFonts w:cs="v4.2.0"/>
        </w:rPr>
      </w:pPr>
      <w:r w:rsidRPr="005647EB">
        <w:rPr>
          <w:rFonts w:cs="v4.2.0"/>
        </w:rPr>
        <w:tab/>
      </w:r>
      <w:r w:rsidR="00630FE6" w:rsidRPr="005647EB">
        <w:rPr>
          <w:rFonts w:cs="v4.2.0"/>
        </w:rPr>
        <w:t>N</w:t>
      </w:r>
      <w:r w:rsidR="00630FE6" w:rsidRPr="005647EB">
        <w:rPr>
          <w:rFonts w:cs="v4.2.0"/>
          <w:vertAlign w:val="subscript"/>
        </w:rPr>
        <w:t>freq</w:t>
      </w:r>
      <w:r w:rsidR="00630FE6" w:rsidRPr="005647EB">
        <w:rPr>
          <w:rFonts w:cs="v4.2.0"/>
        </w:rPr>
        <w:t xml:space="preserve"> </w:t>
      </w:r>
      <w:r w:rsidR="00630FE6" w:rsidRPr="005647EB">
        <w:rPr>
          <w:rFonts w:cs="v4.2.0"/>
          <w:lang w:eastAsia="zh-CN"/>
        </w:rPr>
        <w:t>is defined in clause </w:t>
      </w:r>
      <w:smartTag w:uri="urn:schemas-microsoft-com:office:smarttags" w:element="chsdate">
        <w:smartTagPr>
          <w:attr w:name="IsROCDate" w:val="False"/>
          <w:attr w:name="IsLunarDate" w:val="False"/>
          <w:attr w:name="Day" w:val="30"/>
          <w:attr w:name="Month" w:val="12"/>
          <w:attr w:name="Year" w:val="1899"/>
        </w:smartTagPr>
        <w:r w:rsidR="00630FE6" w:rsidRPr="005647EB">
          <w:rPr>
            <w:rFonts w:cs="v4.2.0"/>
            <w:lang w:eastAsia="zh-CN"/>
          </w:rPr>
          <w:t>8.1.2</w:t>
        </w:r>
      </w:smartTag>
      <w:r w:rsidR="00630FE6" w:rsidRPr="005647EB">
        <w:rPr>
          <w:rFonts w:cs="v4.2.0"/>
          <w:lang w:eastAsia="zh-CN"/>
        </w:rPr>
        <w:t xml:space="preserve">.1.1 </w:t>
      </w:r>
      <w:r w:rsidR="00630FE6" w:rsidRPr="005647EB">
        <w:rPr>
          <w:rFonts w:cs="v4.2.0"/>
        </w:rPr>
        <w:t>and T</w:t>
      </w:r>
      <w:r w:rsidR="00630FE6" w:rsidRPr="005647EB">
        <w:rPr>
          <w:rFonts w:cs="v4.2.0"/>
          <w:vertAlign w:val="subscript"/>
        </w:rPr>
        <w:t>inter1</w:t>
      </w:r>
      <w:r w:rsidR="00630FE6" w:rsidRPr="005647EB">
        <w:rPr>
          <w:rFonts w:cs="v4.2.0"/>
        </w:rPr>
        <w:t xml:space="preserve"> </w:t>
      </w:r>
      <w:r w:rsidR="00630FE6" w:rsidRPr="005647EB">
        <w:rPr>
          <w:rFonts w:cs="v4.2.0"/>
          <w:lang w:eastAsia="zh-CN"/>
        </w:rPr>
        <w:t>is</w:t>
      </w:r>
      <w:r w:rsidR="00630FE6" w:rsidRPr="005647EB">
        <w:rPr>
          <w:rFonts w:cs="v4.2.0"/>
        </w:rPr>
        <w:t xml:space="preserve"> defined in clause 8.1.2.1</w:t>
      </w:r>
    </w:p>
    <w:p w14:paraId="7092B2C4" w14:textId="77777777" w:rsidR="00630FE6" w:rsidRPr="005647EB" w:rsidRDefault="00630FE6" w:rsidP="002570E4">
      <w:pPr>
        <w:rPr>
          <w:rFonts w:cs="v4.2.0"/>
          <w:lang w:eastAsia="zh-CN"/>
        </w:rPr>
      </w:pPr>
      <w:r w:rsidRPr="005647EB">
        <w:rPr>
          <w:rFonts w:cs="v4.2.0"/>
        </w:rPr>
        <w:t xml:space="preserve">For UE other than category 1bis </w:t>
      </w:r>
      <w:r w:rsidR="000463F6" w:rsidRPr="005647EB">
        <w:rPr>
          <w:rFonts w:cs="v4.2.0"/>
        </w:rPr>
        <w:t>UE,</w:t>
      </w:r>
      <w:r w:rsidRPr="005647EB">
        <w:rPr>
          <w:rFonts w:cs="v4.2.0"/>
        </w:rPr>
        <w:t xml:space="preserve"> a cell shall be considered detectable provided following conditions are fulfilled:</w:t>
      </w:r>
    </w:p>
    <w:p w14:paraId="46E0EB95" w14:textId="77777777" w:rsidR="00630FE6" w:rsidRPr="005647EB" w:rsidRDefault="00630FE6" w:rsidP="002570E4">
      <w:pPr>
        <w:pStyle w:val="B1"/>
      </w:pPr>
      <w:r w:rsidRPr="005647EB">
        <w:t>-</w:t>
      </w:r>
      <w:r w:rsidRPr="005647EB">
        <w:tab/>
        <w:t>RSRP|</w:t>
      </w:r>
      <w:r w:rsidRPr="005647EB">
        <w:rPr>
          <w:vertAlign w:val="subscript"/>
        </w:rPr>
        <w:t>dBm</w:t>
      </w:r>
      <w:r w:rsidRPr="005647EB">
        <w:t xml:space="preserve"> and RSRP Ês/Iot according to Annex B.2.3 for a corresponding Band,</w:t>
      </w:r>
    </w:p>
    <w:p w14:paraId="3DBAA000" w14:textId="77777777" w:rsidR="00630FE6" w:rsidRPr="005647EB" w:rsidRDefault="00630FE6" w:rsidP="002570E4">
      <w:pPr>
        <w:pStyle w:val="B1"/>
      </w:pPr>
      <w:r w:rsidRPr="005647EB">
        <w:t>-</w:t>
      </w:r>
      <w:r w:rsidRPr="005647EB">
        <w:tab/>
        <w:t>other RSRP related side conditions given in Clause 9.1.3.1 and 9.1.3.2 are fulfilled for a corresponding Band,</w:t>
      </w:r>
    </w:p>
    <w:p w14:paraId="3B98F6EB" w14:textId="5A358036" w:rsidR="00630FE6" w:rsidRPr="005647EB" w:rsidRDefault="00630FE6" w:rsidP="002570E4">
      <w:pPr>
        <w:pStyle w:val="B1"/>
      </w:pPr>
      <w:r w:rsidRPr="005647EB">
        <w:t>-</w:t>
      </w:r>
      <w:r w:rsidRPr="005647EB">
        <w:tab/>
        <w:t xml:space="preserve">RSRQ related side conditions given in </w:t>
      </w:r>
      <w:r w:rsidR="00914A62" w:rsidRPr="005647EB">
        <w:t>Clause</w:t>
      </w:r>
      <w:r w:rsidRPr="005647EB">
        <w:t>s 9.1.6.1 and 9.1.6.2 are fulfilled for a corresponding Band,</w:t>
      </w:r>
    </w:p>
    <w:p w14:paraId="764563D1" w14:textId="6306CFE5" w:rsidR="00630FE6" w:rsidRPr="005647EB" w:rsidRDefault="00630FE6" w:rsidP="002570E4">
      <w:pPr>
        <w:pStyle w:val="B1"/>
        <w:rPr>
          <w:u w:val="single"/>
          <w:lang w:eastAsia="zh-CN"/>
        </w:rPr>
      </w:pPr>
      <w:r w:rsidRPr="005647EB">
        <w:t>-</w:t>
      </w:r>
      <w:r w:rsidRPr="005647EB">
        <w:tab/>
        <w:t xml:space="preserve">RS-SINR related side conditions given in </w:t>
      </w:r>
      <w:r w:rsidR="00914A62" w:rsidRPr="005647EB">
        <w:t>Clause</w:t>
      </w:r>
      <w:r w:rsidRPr="005647EB">
        <w:t>s 9.1.17.3.1 and 9.1.17.3.2 are fulfilled for a corresponding Band</w:t>
      </w:r>
      <w:r w:rsidRPr="005647EB">
        <w:rPr>
          <w:u w:val="single"/>
          <w:lang w:eastAsia="zh-CN"/>
        </w:rPr>
        <w:t>,</w:t>
      </w:r>
    </w:p>
    <w:p w14:paraId="5F134FF2" w14:textId="77777777" w:rsidR="00630FE6" w:rsidRPr="005647EB" w:rsidRDefault="00630FE6" w:rsidP="002570E4">
      <w:pPr>
        <w:pStyle w:val="B1"/>
      </w:pPr>
      <w:r w:rsidRPr="005647EB">
        <w:t>-</w:t>
      </w:r>
      <w:r w:rsidRPr="005647EB">
        <w:tab/>
        <w:t>SCH_RP|</w:t>
      </w:r>
      <w:r w:rsidRPr="005647EB">
        <w:rPr>
          <w:vertAlign w:val="subscript"/>
        </w:rPr>
        <w:t>dBm</w:t>
      </w:r>
      <w:r w:rsidRPr="005647EB">
        <w:t xml:space="preserve"> and SCH Ês/Iot according to Annex B.2.3 for a corresponding Band.</w:t>
      </w:r>
    </w:p>
    <w:p w14:paraId="02EEDD0C" w14:textId="02D955AD" w:rsidR="00630FE6" w:rsidRPr="005647EB" w:rsidRDefault="00630FE6" w:rsidP="002570E4">
      <w:pPr>
        <w:rPr>
          <w:rFonts w:cs="v4.2.0"/>
          <w:lang w:eastAsia="zh-CN"/>
        </w:rPr>
      </w:pPr>
      <w:r w:rsidRPr="005647EB">
        <w:rPr>
          <w:rFonts w:cs="v4.2.0"/>
        </w:rPr>
        <w:t xml:space="preserve">When measurement gaps are scheduled for </w:t>
      </w:r>
      <w:r w:rsidRPr="005647EB">
        <w:rPr>
          <w:rFonts w:cs="v4.2.0"/>
          <w:lang w:eastAsia="zh-CN"/>
        </w:rPr>
        <w:t>T</w:t>
      </w:r>
      <w:r w:rsidRPr="005647EB">
        <w:rPr>
          <w:rFonts w:cs="v4.2.0"/>
        </w:rPr>
        <w:t xml:space="preserve">DD inter frequency measurements, or the UE supports capability of conducting such measurements without gaps, the UE physical layer shall be capable of reporting RSRP, RSRQ, and RS-SINR measurements to higher layers with measurement accuracy as specified in </w:t>
      </w:r>
      <w:r w:rsidR="00914A62" w:rsidRPr="005647EB">
        <w:rPr>
          <w:rFonts w:cs="v4.2.0"/>
        </w:rPr>
        <w:t>clause</w:t>
      </w:r>
      <w:r w:rsidRPr="005647EB">
        <w:rPr>
          <w:rFonts w:cs="v4.2.0"/>
        </w:rPr>
        <w:t>s 9.1.3.1, 9.1.3.2, 9.1.6.1, 9.1.6.2, 9.1.17.3.1 and 9.1.17.3.2, respectively, with measurement period (T</w:t>
      </w:r>
      <w:r w:rsidRPr="005647EB">
        <w:rPr>
          <w:rFonts w:cs="v4.2.0"/>
          <w:vertAlign w:val="subscript"/>
        </w:rPr>
        <w:t>Measurement_Period_TDD_Inter</w:t>
      </w:r>
      <w:r w:rsidRPr="005647EB">
        <w:rPr>
          <w:rFonts w:cs="v4.2.0"/>
        </w:rPr>
        <w:t>) given by table 8.1.2.3.</w:t>
      </w:r>
      <w:r w:rsidRPr="005647EB">
        <w:rPr>
          <w:rFonts w:cs="v4.2.0"/>
          <w:lang w:eastAsia="zh-CN"/>
        </w:rPr>
        <w:t>2</w:t>
      </w:r>
      <w:r w:rsidRPr="005647EB">
        <w:rPr>
          <w:rFonts w:cs="v4.2.0"/>
        </w:rPr>
        <w:t>.1-1:</w:t>
      </w:r>
    </w:p>
    <w:p w14:paraId="20A2B894" w14:textId="77777777" w:rsidR="00630FE6" w:rsidRPr="005647EB" w:rsidRDefault="00630FE6" w:rsidP="006D30B7">
      <w:pPr>
        <w:pStyle w:val="TH"/>
        <w:keepLines w:val="0"/>
      </w:pPr>
      <w:r w:rsidRPr="005647EB">
        <w:rPr>
          <w:rFonts w:cs="v4.2.0"/>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w:t>
      </w:r>
      <w:r w:rsidRPr="005647EB">
        <w:rPr>
          <w:rFonts w:cs="v4.2.0"/>
          <w:lang w:eastAsia="zh-CN"/>
        </w:rPr>
        <w:t>2</w:t>
      </w:r>
      <w:r w:rsidRPr="005647EB">
        <w:rPr>
          <w:rFonts w:cs="v4.2.0"/>
        </w:rPr>
        <w:t>.1-1: T</w:t>
      </w:r>
      <w:r w:rsidRPr="005647EB">
        <w:rPr>
          <w:rFonts w:cs="v4.2.0"/>
          <w:vertAlign w:val="subscript"/>
        </w:rPr>
        <w:t>Measurement_Period_TDD_Inter</w:t>
      </w:r>
      <w:r w:rsidRPr="005647EB">
        <w:rPr>
          <w:rFonts w:cs="v4.2.0"/>
        </w:rPr>
        <w:t xml:space="preserve"> for different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16"/>
        <w:gridCol w:w="1297"/>
        <w:gridCol w:w="625"/>
        <w:gridCol w:w="496"/>
        <w:gridCol w:w="916"/>
        <w:gridCol w:w="917"/>
        <w:gridCol w:w="2100"/>
        <w:gridCol w:w="2100"/>
      </w:tblGrid>
      <w:tr w:rsidR="00630FE6" w:rsidRPr="005647EB" w14:paraId="490308A3"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1D8FC77C" w14:textId="77777777" w:rsidR="00630FE6" w:rsidRPr="005647EB" w:rsidRDefault="00630FE6" w:rsidP="006D30B7">
            <w:pPr>
              <w:pStyle w:val="TAH"/>
              <w:keepLines w:val="0"/>
              <w:rPr>
                <w:rFonts w:cs="Arial"/>
              </w:rPr>
            </w:pPr>
            <w:r w:rsidRPr="005647EB">
              <w:rPr>
                <w:rFonts w:cs="v4.2.0"/>
              </w:rPr>
              <w:t>Configuration</w:t>
            </w:r>
          </w:p>
        </w:tc>
        <w:tc>
          <w:tcPr>
            <w:tcW w:w="658" w:type="pct"/>
            <w:vMerge w:val="restart"/>
            <w:tcBorders>
              <w:top w:val="single" w:sz="4" w:space="0" w:color="auto"/>
              <w:left w:val="single" w:sz="4" w:space="0" w:color="auto"/>
              <w:bottom w:val="single" w:sz="4" w:space="0" w:color="auto"/>
              <w:right w:val="single" w:sz="4" w:space="0" w:color="auto"/>
            </w:tcBorders>
          </w:tcPr>
          <w:p w14:paraId="2FE48FA1" w14:textId="6F69C1A5" w:rsidR="00630FE6" w:rsidRPr="005647EB" w:rsidRDefault="00630FE6" w:rsidP="006D30B7">
            <w:pPr>
              <w:pStyle w:val="TAH"/>
              <w:keepLines w:val="0"/>
              <w:rPr>
                <w:rFonts w:cs="Arial"/>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c>
          <w:tcPr>
            <w:tcW w:w="1250" w:type="pct"/>
            <w:gridSpan w:val="2"/>
            <w:tcBorders>
              <w:top w:val="single" w:sz="4" w:space="0" w:color="auto"/>
              <w:left w:val="single" w:sz="4" w:space="0" w:color="auto"/>
              <w:bottom w:val="single" w:sz="4" w:space="0" w:color="auto"/>
              <w:right w:val="single" w:sz="4" w:space="0" w:color="auto"/>
            </w:tcBorders>
          </w:tcPr>
          <w:p w14:paraId="6E66D413" w14:textId="36FFA8B8" w:rsidR="00630FE6" w:rsidRPr="005647EB" w:rsidRDefault="00630FE6" w:rsidP="006D30B7">
            <w:pPr>
              <w:pStyle w:val="TAH"/>
              <w:keepLines w:val="0"/>
              <w:rPr>
                <w:rFonts w:cs="Arial"/>
              </w:rPr>
            </w:pPr>
            <w:r w:rsidRPr="005647EB">
              <w:rPr>
                <w:rFonts w:cs="v4.2.0"/>
              </w:rPr>
              <w:t>Number</w:t>
            </w:r>
            <w:r w:rsidR="002570E4" w:rsidRPr="005647EB">
              <w:rPr>
                <w:rFonts w:cs="v4.2.0"/>
              </w:rPr>
              <w:t xml:space="preserve"> </w:t>
            </w:r>
            <w:r w:rsidRPr="005647EB">
              <w:rPr>
                <w:rFonts w:cs="v4.2.0"/>
              </w:rPr>
              <w:t>of</w:t>
            </w:r>
            <w:r w:rsidR="002570E4" w:rsidRPr="005647EB">
              <w:rPr>
                <w:rFonts w:cs="v4.2.0"/>
              </w:rPr>
              <w:t xml:space="preserve"> </w:t>
            </w:r>
            <w:r w:rsidRPr="005647EB">
              <w:rPr>
                <w:rFonts w:cs="v4.2.0"/>
              </w:rPr>
              <w:t>UL/DL</w:t>
            </w:r>
            <w:r w:rsidR="002570E4" w:rsidRPr="005647EB">
              <w:rPr>
                <w:rFonts w:cs="v4.2.0"/>
              </w:rPr>
              <w:t xml:space="preserve"> </w:t>
            </w:r>
            <w:r w:rsidRPr="005647EB">
              <w:rPr>
                <w:rFonts w:cs="v4.2.0"/>
              </w:rPr>
              <w:t>sub-frames</w:t>
            </w:r>
            <w:r w:rsidR="002570E4" w:rsidRPr="005647EB">
              <w:rPr>
                <w:rFonts w:cs="v4.2.0"/>
              </w:rPr>
              <w:t xml:space="preserve"> </w:t>
            </w:r>
            <w:r w:rsidRPr="005647EB">
              <w:rPr>
                <w:rFonts w:cs="v4.2.0"/>
              </w:rPr>
              <w:t>per</w:t>
            </w:r>
            <w:r w:rsidR="002570E4" w:rsidRPr="005647EB">
              <w:rPr>
                <w:rFonts w:cs="v4.2.0"/>
              </w:rPr>
              <w:t xml:space="preserve"> </w:t>
            </w:r>
            <w:r w:rsidRPr="005647EB">
              <w:rPr>
                <w:rFonts w:cs="v4.2.0"/>
              </w:rPr>
              <w:t>half</w:t>
            </w:r>
            <w:r w:rsidR="002570E4" w:rsidRPr="005647EB">
              <w:rPr>
                <w:rFonts w:cs="v4.2.0"/>
              </w:rPr>
              <w:t xml:space="preserve"> </w:t>
            </w:r>
            <w:r w:rsidRPr="005647EB">
              <w:rPr>
                <w:rFonts w:cs="v4.2.0"/>
              </w:rPr>
              <w:t>frame</w:t>
            </w:r>
            <w:r w:rsidR="002570E4" w:rsidRPr="005647EB">
              <w:rPr>
                <w:rFonts w:cs="v4.2.0"/>
              </w:rPr>
              <w:t xml:space="preserve"> </w:t>
            </w:r>
            <w:r w:rsidRPr="005647EB">
              <w:rPr>
                <w:rFonts w:cs="v4.2.0"/>
              </w:rPr>
              <w:t>(5</w:t>
            </w:r>
            <w:r w:rsidR="002570E4" w:rsidRPr="005647EB">
              <w:rPr>
                <w:rFonts w:cs="v4.2.0"/>
              </w:rPr>
              <w:t xml:space="preserve"> </w:t>
            </w:r>
            <w:r w:rsidRPr="005647EB">
              <w:rPr>
                <w:rFonts w:cs="v4.2.0"/>
              </w:rPr>
              <w:t>ms)</w:t>
            </w:r>
          </w:p>
        </w:tc>
        <w:tc>
          <w:tcPr>
            <w:tcW w:w="921" w:type="pct"/>
            <w:gridSpan w:val="2"/>
            <w:tcBorders>
              <w:top w:val="single" w:sz="4" w:space="0" w:color="auto"/>
              <w:left w:val="single" w:sz="4" w:space="0" w:color="auto"/>
              <w:bottom w:val="single" w:sz="4" w:space="0" w:color="auto"/>
              <w:right w:val="single" w:sz="4" w:space="0" w:color="auto"/>
            </w:tcBorders>
          </w:tcPr>
          <w:p w14:paraId="79E2CCC4" w14:textId="77777777" w:rsidR="00630FE6" w:rsidRPr="005647EB" w:rsidRDefault="00630FE6" w:rsidP="006D30B7">
            <w:pPr>
              <w:pStyle w:val="TAH"/>
              <w:keepLines w:val="0"/>
              <w:rPr>
                <w:rFonts w:cs="Arial"/>
              </w:rPr>
            </w:pPr>
            <w:r w:rsidRPr="005647EB">
              <w:rPr>
                <w:rFonts w:cs="v4.2.0"/>
              </w:rPr>
              <w:t>DwPTS</w:t>
            </w:r>
          </w:p>
          <w:p w14:paraId="0CD682C0" w14:textId="77777777" w:rsidR="00630FE6" w:rsidRPr="005647EB" w:rsidRDefault="00630FE6" w:rsidP="006D30B7">
            <w:pPr>
              <w:pStyle w:val="TAH"/>
              <w:keepLines w:val="0"/>
              <w:rPr>
                <w:rFonts w:cs="Arial"/>
              </w:rPr>
            </w:pPr>
          </w:p>
        </w:tc>
        <w:tc>
          <w:tcPr>
            <w:tcW w:w="724" w:type="pct"/>
            <w:tcBorders>
              <w:top w:val="single" w:sz="4" w:space="0" w:color="auto"/>
              <w:left w:val="single" w:sz="4" w:space="0" w:color="auto"/>
              <w:bottom w:val="single" w:sz="4" w:space="0" w:color="auto"/>
              <w:right w:val="single" w:sz="4" w:space="0" w:color="auto"/>
            </w:tcBorders>
          </w:tcPr>
          <w:p w14:paraId="1C62C9DB" w14:textId="4CBE3408" w:rsidR="00630FE6" w:rsidRPr="005647EB" w:rsidRDefault="00630FE6" w:rsidP="006D30B7">
            <w:pPr>
              <w:pStyle w:val="TAH"/>
              <w:keepLines w:val="0"/>
              <w:rPr>
                <w:rFonts w:cs="Arial"/>
              </w:rPr>
            </w:pPr>
            <w:r w:rsidRPr="005647EB">
              <w:rPr>
                <w:rFonts w:cs="v4.2.0"/>
              </w:rPr>
              <w:t>T</w:t>
            </w:r>
            <w:r w:rsidRPr="005647EB">
              <w:rPr>
                <w:rFonts w:cs="v4.2.0"/>
                <w:vertAlign w:val="subscript"/>
              </w:rPr>
              <w:t>Measurement_Period_TDD_Inter</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p>
          <w:p w14:paraId="14E6A2B0" w14:textId="77777777" w:rsidR="00630FE6" w:rsidRPr="005647EB" w:rsidRDefault="00630FE6" w:rsidP="006D30B7">
            <w:pPr>
              <w:pStyle w:val="TAH"/>
              <w:keepLines w:val="0"/>
              <w:rPr>
                <w:rFonts w:cs="Arial"/>
              </w:rPr>
            </w:pPr>
          </w:p>
        </w:tc>
        <w:tc>
          <w:tcPr>
            <w:tcW w:w="789" w:type="pct"/>
            <w:tcBorders>
              <w:top w:val="single" w:sz="4" w:space="0" w:color="auto"/>
              <w:left w:val="single" w:sz="4" w:space="0" w:color="auto"/>
              <w:bottom w:val="single" w:sz="4" w:space="0" w:color="auto"/>
              <w:right w:val="single" w:sz="4" w:space="0" w:color="auto"/>
            </w:tcBorders>
          </w:tcPr>
          <w:p w14:paraId="6EFC0264" w14:textId="41CC837D" w:rsidR="00630FE6" w:rsidRPr="005647EB" w:rsidRDefault="00630FE6" w:rsidP="006D30B7">
            <w:pPr>
              <w:pStyle w:val="TAH"/>
              <w:keepLines w:val="0"/>
              <w:rPr>
                <w:rFonts w:cs="Arial"/>
              </w:rPr>
            </w:pPr>
            <w:r w:rsidRPr="005647EB">
              <w:rPr>
                <w:rFonts w:cs="v4.2.0"/>
              </w:rPr>
              <w:t>T</w:t>
            </w:r>
            <w:r w:rsidRPr="005647EB">
              <w:rPr>
                <w:rFonts w:cs="v4.2.0"/>
                <w:vertAlign w:val="subscript"/>
              </w:rPr>
              <w:t>Measurement_Period_TDD_Inter</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(reduced</w:t>
            </w:r>
            <w:r w:rsidR="002570E4" w:rsidRPr="005647EB">
              <w:rPr>
                <w:rFonts w:cs="v4.2.0"/>
              </w:rPr>
              <w:t xml:space="preserve"> </w:t>
            </w:r>
            <w:r w:rsidRPr="005647EB">
              <w:rPr>
                <w:rFonts w:cs="v4.2.0"/>
              </w:rPr>
              <w:t>performance)</w:t>
            </w:r>
          </w:p>
          <w:p w14:paraId="54F4A8F8" w14:textId="77777777" w:rsidR="00630FE6" w:rsidRPr="005647EB" w:rsidRDefault="00630FE6" w:rsidP="006D30B7">
            <w:pPr>
              <w:pStyle w:val="TAH"/>
              <w:keepLines w:val="0"/>
              <w:rPr>
                <w:rFonts w:cs="v4.2.0"/>
              </w:rPr>
            </w:pPr>
          </w:p>
        </w:tc>
      </w:tr>
      <w:tr w:rsidR="00630FE6" w:rsidRPr="005647EB" w14:paraId="276EEB75"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vAlign w:val="center"/>
          </w:tcPr>
          <w:p w14:paraId="146F2730" w14:textId="77777777" w:rsidR="00630FE6" w:rsidRPr="005647EB" w:rsidRDefault="00630FE6" w:rsidP="006D30B7">
            <w:pPr>
              <w:keepNext/>
              <w:spacing w:after="0"/>
              <w:rPr>
                <w:rFonts w:ascii="Arial" w:hAnsi="Arial" w:cs="Arial"/>
                <w:b/>
                <w:bCs/>
                <w:sz w:val="18"/>
                <w:szCs w:val="18"/>
              </w:rPr>
            </w:pPr>
          </w:p>
        </w:tc>
        <w:tc>
          <w:tcPr>
            <w:tcW w:w="658" w:type="pct"/>
            <w:vMerge/>
            <w:tcBorders>
              <w:top w:val="single" w:sz="4" w:space="0" w:color="auto"/>
              <w:left w:val="single" w:sz="4" w:space="0" w:color="auto"/>
              <w:bottom w:val="single" w:sz="4" w:space="0" w:color="auto"/>
              <w:right w:val="single" w:sz="4" w:space="0" w:color="auto"/>
            </w:tcBorders>
            <w:vAlign w:val="center"/>
          </w:tcPr>
          <w:p w14:paraId="073F2B57" w14:textId="77777777" w:rsidR="00630FE6" w:rsidRPr="005647EB" w:rsidRDefault="00630FE6" w:rsidP="006D30B7">
            <w:pPr>
              <w:keepNext/>
              <w:spacing w:after="0"/>
              <w:rPr>
                <w:rFonts w:ascii="Arial" w:hAnsi="Arial" w:cs="Arial"/>
                <w:b/>
                <w:bCs/>
                <w:sz w:val="18"/>
                <w:szCs w:val="18"/>
              </w:rPr>
            </w:pPr>
          </w:p>
        </w:tc>
        <w:tc>
          <w:tcPr>
            <w:tcW w:w="658" w:type="pct"/>
            <w:tcBorders>
              <w:top w:val="single" w:sz="4" w:space="0" w:color="auto"/>
              <w:left w:val="single" w:sz="4" w:space="0" w:color="auto"/>
              <w:bottom w:val="single" w:sz="4" w:space="0" w:color="auto"/>
              <w:right w:val="single" w:sz="4" w:space="0" w:color="auto"/>
            </w:tcBorders>
          </w:tcPr>
          <w:p w14:paraId="1D6E6659" w14:textId="77777777" w:rsidR="00630FE6" w:rsidRPr="005647EB" w:rsidRDefault="00630FE6" w:rsidP="006D30B7">
            <w:pPr>
              <w:pStyle w:val="TAC"/>
              <w:keepLines w:val="0"/>
              <w:rPr>
                <w:rFonts w:cs="Arial"/>
              </w:rPr>
            </w:pPr>
            <w:r w:rsidRPr="005647EB">
              <w:rPr>
                <w:rFonts w:cs="Arial"/>
              </w:rPr>
              <w:t>DL</w:t>
            </w:r>
          </w:p>
        </w:tc>
        <w:tc>
          <w:tcPr>
            <w:tcW w:w="592" w:type="pct"/>
            <w:tcBorders>
              <w:top w:val="single" w:sz="4" w:space="0" w:color="auto"/>
              <w:left w:val="single" w:sz="4" w:space="0" w:color="auto"/>
              <w:bottom w:val="single" w:sz="4" w:space="0" w:color="auto"/>
              <w:right w:val="single" w:sz="4" w:space="0" w:color="auto"/>
            </w:tcBorders>
          </w:tcPr>
          <w:p w14:paraId="2F593196" w14:textId="77777777" w:rsidR="00630FE6" w:rsidRPr="005647EB" w:rsidRDefault="00630FE6" w:rsidP="006D30B7">
            <w:pPr>
              <w:pStyle w:val="TAC"/>
              <w:keepLines w:val="0"/>
              <w:rPr>
                <w:rFonts w:cs="Arial"/>
              </w:rPr>
            </w:pPr>
            <w:r w:rsidRPr="005647EB">
              <w:rPr>
                <w:rFonts w:cs="Arial"/>
              </w:rPr>
              <w:t>UL</w:t>
            </w:r>
          </w:p>
        </w:tc>
        <w:tc>
          <w:tcPr>
            <w:tcW w:w="460" w:type="pct"/>
            <w:tcBorders>
              <w:top w:val="single" w:sz="4" w:space="0" w:color="auto"/>
              <w:left w:val="single" w:sz="4" w:space="0" w:color="auto"/>
              <w:bottom w:val="single" w:sz="4" w:space="0" w:color="auto"/>
              <w:right w:val="single" w:sz="4" w:space="0" w:color="auto"/>
            </w:tcBorders>
          </w:tcPr>
          <w:p w14:paraId="0BD00563" w14:textId="060926AE" w:rsidR="00630FE6" w:rsidRPr="005647EB" w:rsidRDefault="00630FE6" w:rsidP="006D30B7">
            <w:pPr>
              <w:pStyle w:val="TAC"/>
              <w:keepLines w:val="0"/>
              <w:rPr>
                <w:rFonts w:cs="Arial"/>
              </w:rPr>
            </w:pPr>
            <w:r w:rsidRPr="005647EB">
              <w:rPr>
                <w:rFonts w:cs="Arial"/>
              </w:rPr>
              <w:t>Normal</w:t>
            </w:r>
            <w:r w:rsidR="002570E4" w:rsidRPr="005647EB">
              <w:rPr>
                <w:rFonts w:cs="Arial"/>
              </w:rPr>
              <w:t xml:space="preserve"> </w:t>
            </w:r>
            <w:r w:rsidRPr="005647EB">
              <w:rPr>
                <w:rFonts w:cs="Arial"/>
              </w:rPr>
              <w:t>CP</w:t>
            </w:r>
          </w:p>
        </w:tc>
        <w:tc>
          <w:tcPr>
            <w:tcW w:w="460" w:type="pct"/>
            <w:tcBorders>
              <w:top w:val="single" w:sz="4" w:space="0" w:color="auto"/>
              <w:left w:val="single" w:sz="4" w:space="0" w:color="auto"/>
              <w:bottom w:val="single" w:sz="4" w:space="0" w:color="auto"/>
              <w:right w:val="single" w:sz="4" w:space="0" w:color="auto"/>
            </w:tcBorders>
          </w:tcPr>
          <w:p w14:paraId="466B5BCA" w14:textId="120353EE" w:rsidR="00630FE6" w:rsidRPr="005647EB" w:rsidRDefault="00630FE6" w:rsidP="006D30B7">
            <w:pPr>
              <w:pStyle w:val="TAC"/>
              <w:keepLines w:val="0"/>
              <w:rPr>
                <w:rFonts w:cs="Arial"/>
              </w:rPr>
            </w:pPr>
            <w:r w:rsidRPr="005647EB">
              <w:rPr>
                <w:rFonts w:cs="Arial"/>
              </w:rPr>
              <w:t>Extended</w:t>
            </w:r>
            <w:r w:rsidR="002570E4" w:rsidRPr="005647EB">
              <w:rPr>
                <w:rFonts w:cs="Arial"/>
              </w:rPr>
              <w:t xml:space="preserve"> </w:t>
            </w:r>
            <w:r w:rsidRPr="005647EB">
              <w:rPr>
                <w:rFonts w:cs="Arial"/>
              </w:rPr>
              <w:t>CP</w:t>
            </w:r>
          </w:p>
        </w:tc>
        <w:tc>
          <w:tcPr>
            <w:tcW w:w="724" w:type="pct"/>
            <w:tcBorders>
              <w:top w:val="single" w:sz="4" w:space="0" w:color="auto"/>
              <w:left w:val="single" w:sz="4" w:space="0" w:color="auto"/>
              <w:bottom w:val="single" w:sz="4" w:space="0" w:color="auto"/>
              <w:right w:val="single" w:sz="4" w:space="0" w:color="auto"/>
            </w:tcBorders>
          </w:tcPr>
          <w:p w14:paraId="1FAD3066" w14:textId="77777777" w:rsidR="00630FE6" w:rsidRPr="005647EB" w:rsidRDefault="00630FE6" w:rsidP="006D30B7">
            <w:pPr>
              <w:pStyle w:val="TAC"/>
              <w:keepLines w:val="0"/>
              <w:rPr>
                <w:rFonts w:cs="Arial"/>
              </w:rPr>
            </w:pPr>
          </w:p>
        </w:tc>
        <w:tc>
          <w:tcPr>
            <w:tcW w:w="789" w:type="pct"/>
            <w:tcBorders>
              <w:top w:val="single" w:sz="4" w:space="0" w:color="auto"/>
              <w:left w:val="single" w:sz="4" w:space="0" w:color="auto"/>
              <w:bottom w:val="single" w:sz="4" w:space="0" w:color="auto"/>
              <w:right w:val="single" w:sz="4" w:space="0" w:color="auto"/>
            </w:tcBorders>
          </w:tcPr>
          <w:p w14:paraId="52266EA1" w14:textId="77777777" w:rsidR="00630FE6" w:rsidRPr="005647EB" w:rsidRDefault="00630FE6" w:rsidP="006D30B7">
            <w:pPr>
              <w:pStyle w:val="TAC"/>
              <w:keepLines w:val="0"/>
              <w:rPr>
                <w:rFonts w:cs="Arial"/>
              </w:rPr>
            </w:pPr>
          </w:p>
        </w:tc>
      </w:tr>
      <w:tr w:rsidR="00630FE6" w:rsidRPr="005647EB" w14:paraId="070A5188"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654BC097" w14:textId="77777777" w:rsidR="00630FE6" w:rsidRPr="005647EB" w:rsidRDefault="00630FE6" w:rsidP="002570E4">
            <w:pPr>
              <w:pStyle w:val="TAC"/>
              <w:keepNext w:val="0"/>
              <w:keepLines w:val="0"/>
            </w:pPr>
            <w:r w:rsidRPr="005647EB">
              <w:t>0</w:t>
            </w:r>
          </w:p>
        </w:tc>
        <w:tc>
          <w:tcPr>
            <w:tcW w:w="658" w:type="pct"/>
            <w:tcBorders>
              <w:top w:val="single" w:sz="4" w:space="0" w:color="auto"/>
              <w:left w:val="single" w:sz="4" w:space="0" w:color="auto"/>
              <w:bottom w:val="single" w:sz="4" w:space="0" w:color="auto"/>
              <w:right w:val="single" w:sz="4" w:space="0" w:color="auto"/>
            </w:tcBorders>
          </w:tcPr>
          <w:p w14:paraId="26285FF0" w14:textId="77777777" w:rsidR="00630FE6" w:rsidRPr="005647EB" w:rsidRDefault="00630FE6" w:rsidP="002570E4">
            <w:pPr>
              <w:pStyle w:val="TAC"/>
              <w:keepNext w:val="0"/>
              <w:keepLines w:val="0"/>
            </w:pPr>
            <w:r w:rsidRPr="005647EB">
              <w:t>6</w:t>
            </w:r>
          </w:p>
        </w:tc>
        <w:tc>
          <w:tcPr>
            <w:tcW w:w="658" w:type="pct"/>
            <w:tcBorders>
              <w:top w:val="single" w:sz="4" w:space="0" w:color="auto"/>
              <w:left w:val="single" w:sz="4" w:space="0" w:color="auto"/>
              <w:bottom w:val="single" w:sz="4" w:space="0" w:color="auto"/>
              <w:right w:val="single" w:sz="4" w:space="0" w:color="auto"/>
            </w:tcBorders>
          </w:tcPr>
          <w:p w14:paraId="75F5300F" w14:textId="77777777" w:rsidR="00630FE6" w:rsidRPr="005647EB" w:rsidRDefault="00630FE6" w:rsidP="002570E4">
            <w:pPr>
              <w:pStyle w:val="TAC"/>
              <w:keepNext w:val="0"/>
              <w:keepLines w:val="0"/>
            </w:pPr>
            <w:r w:rsidRPr="005647EB">
              <w:t>2</w:t>
            </w:r>
          </w:p>
        </w:tc>
        <w:tc>
          <w:tcPr>
            <w:tcW w:w="592" w:type="pct"/>
            <w:tcBorders>
              <w:top w:val="single" w:sz="4" w:space="0" w:color="auto"/>
              <w:left w:val="single" w:sz="4" w:space="0" w:color="auto"/>
              <w:bottom w:val="single" w:sz="4" w:space="0" w:color="auto"/>
              <w:right w:val="single" w:sz="4" w:space="0" w:color="auto"/>
            </w:tcBorders>
          </w:tcPr>
          <w:p w14:paraId="5A41A04A" w14:textId="77777777" w:rsidR="00630FE6" w:rsidRPr="005647EB" w:rsidRDefault="00630FE6" w:rsidP="002570E4">
            <w:pPr>
              <w:pStyle w:val="TAC"/>
              <w:keepNext w:val="0"/>
              <w:keepLines w:val="0"/>
            </w:pPr>
            <w:r w:rsidRPr="005647EB">
              <w:t>2</w:t>
            </w:r>
          </w:p>
        </w:tc>
        <w:tc>
          <w:tcPr>
            <w:tcW w:w="460" w:type="pct"/>
            <w:tcBorders>
              <w:top w:val="single" w:sz="4" w:space="0" w:color="auto"/>
              <w:left w:val="single" w:sz="4" w:space="0" w:color="auto"/>
              <w:bottom w:val="single" w:sz="4" w:space="0" w:color="auto"/>
              <w:right w:val="single" w:sz="4" w:space="0" w:color="auto"/>
            </w:tcBorders>
          </w:tcPr>
          <w:p w14:paraId="22AF2601" w14:textId="77777777" w:rsidR="00630FE6" w:rsidRPr="005647EB" w:rsidRDefault="00630FE6" w:rsidP="002570E4">
            <w:pPr>
              <w:pStyle w:val="TAC"/>
              <w:keepNext w:val="0"/>
              <w:keepLines w:val="0"/>
            </w:pPr>
            <w:r w:rsidRPr="005647EB">
              <w:rPr>
                <w:position w:val="-10"/>
              </w:rPr>
              <w:object w:dxaOrig="780" w:dyaOrig="285" w14:anchorId="2D8E5945">
                <v:shape id="_x0000_i1198" type="#_x0000_t75" style="width:39pt;height:14.5pt" o:ole="">
                  <v:imagedata r:id="rId152" o:title=""/>
                </v:shape>
                <o:OLEObject Type="Embed" ProgID="Equation.3" ShapeID="_x0000_i1198" DrawAspect="Content" ObjectID="_1781977765" r:id="rId213"/>
              </w:object>
            </w:r>
          </w:p>
        </w:tc>
        <w:tc>
          <w:tcPr>
            <w:tcW w:w="460" w:type="pct"/>
            <w:tcBorders>
              <w:top w:val="single" w:sz="4" w:space="0" w:color="auto"/>
              <w:left w:val="single" w:sz="4" w:space="0" w:color="auto"/>
              <w:bottom w:val="single" w:sz="4" w:space="0" w:color="auto"/>
              <w:right w:val="single" w:sz="4" w:space="0" w:color="auto"/>
            </w:tcBorders>
          </w:tcPr>
          <w:p w14:paraId="3451B627" w14:textId="77777777" w:rsidR="00630FE6" w:rsidRPr="005647EB" w:rsidRDefault="00630FE6" w:rsidP="002570E4">
            <w:pPr>
              <w:pStyle w:val="TAC"/>
              <w:keepNext w:val="0"/>
              <w:keepLines w:val="0"/>
            </w:pPr>
            <w:r w:rsidRPr="005647EB">
              <w:rPr>
                <w:position w:val="-10"/>
              </w:rPr>
              <w:object w:dxaOrig="765" w:dyaOrig="285" w14:anchorId="49036490">
                <v:shape id="_x0000_i1199" type="#_x0000_t75" style="width:39pt;height:14.5pt" o:ole="">
                  <v:imagedata r:id="rId154" o:title=""/>
                </v:shape>
                <o:OLEObject Type="Embed" ProgID="Equation.3" ShapeID="_x0000_i1199" DrawAspect="Content" ObjectID="_1781977766" r:id="rId214"/>
              </w:object>
            </w:r>
          </w:p>
        </w:tc>
        <w:tc>
          <w:tcPr>
            <w:tcW w:w="724" w:type="pct"/>
            <w:tcBorders>
              <w:top w:val="single" w:sz="4" w:space="0" w:color="auto"/>
              <w:left w:val="single" w:sz="4" w:space="0" w:color="auto"/>
              <w:bottom w:val="single" w:sz="4" w:space="0" w:color="auto"/>
              <w:right w:val="single" w:sz="4" w:space="0" w:color="auto"/>
            </w:tcBorders>
          </w:tcPr>
          <w:p w14:paraId="3DC5BC14" w14:textId="3E91D0CB" w:rsidR="00630FE6" w:rsidRPr="005647EB" w:rsidRDefault="00630FE6" w:rsidP="002570E4">
            <w:pPr>
              <w:pStyle w:val="TAC"/>
              <w:keepNext w:val="0"/>
              <w:keepLines w:val="0"/>
            </w:pPr>
            <w:r w:rsidRPr="005647EB">
              <w:t>480</w:t>
            </w:r>
            <w:r w:rsidR="002570E4" w:rsidRPr="005647EB">
              <w:t xml:space="preserve"> </w:t>
            </w:r>
            <w:r w:rsidRPr="005647EB">
              <w:t>x</w:t>
            </w:r>
            <w:r w:rsidR="002570E4" w:rsidRPr="005647EB">
              <w:t xml:space="preserve"> </w:t>
            </w:r>
            <w:r w:rsidRPr="005647EB">
              <w:t>K</w:t>
            </w:r>
            <w:r w:rsidRPr="005647EB">
              <w:rPr>
                <w:vertAlign w:val="subscript"/>
              </w:rPr>
              <w:t>n</w:t>
            </w:r>
            <w:r w:rsidR="002570E4" w:rsidRPr="005647EB">
              <w:t xml:space="preserve"> </w:t>
            </w:r>
            <w:r w:rsidRPr="005647EB">
              <w:t>x</w:t>
            </w:r>
            <w:r w:rsidR="002570E4" w:rsidRPr="005647EB">
              <w:t xml:space="preserve"> </w:t>
            </w:r>
            <w:r w:rsidRPr="005647EB">
              <w:t>N</w:t>
            </w:r>
            <w:r w:rsidRPr="005647EB">
              <w:rPr>
                <w:vertAlign w:val="subscript"/>
              </w:rPr>
              <w:t>freq,n</w:t>
            </w:r>
          </w:p>
        </w:tc>
        <w:tc>
          <w:tcPr>
            <w:tcW w:w="789" w:type="pct"/>
            <w:tcBorders>
              <w:top w:val="single" w:sz="4" w:space="0" w:color="auto"/>
              <w:left w:val="single" w:sz="4" w:space="0" w:color="auto"/>
              <w:bottom w:val="single" w:sz="4" w:space="0" w:color="auto"/>
              <w:right w:val="single" w:sz="4" w:space="0" w:color="auto"/>
            </w:tcBorders>
          </w:tcPr>
          <w:p w14:paraId="65CD10CC" w14:textId="2A2A6DF8" w:rsidR="00630FE6" w:rsidRPr="005647EB" w:rsidRDefault="00630FE6" w:rsidP="002570E4">
            <w:pPr>
              <w:pStyle w:val="TAC"/>
              <w:keepNext w:val="0"/>
              <w:keepLines w:val="0"/>
            </w:pPr>
            <w:r w:rsidRPr="005647EB">
              <w:t>480</w:t>
            </w:r>
            <w:r w:rsidR="002570E4" w:rsidRPr="005647EB">
              <w:t xml:space="preserve"> </w:t>
            </w:r>
            <w:r w:rsidRPr="005647EB">
              <w:t>x</w:t>
            </w:r>
            <w:r w:rsidR="002570E4" w:rsidRPr="005647EB">
              <w:t xml:space="preserve"> </w:t>
            </w:r>
            <w:r w:rsidRPr="005647EB">
              <w:t>K</w:t>
            </w:r>
            <w:r w:rsidRPr="005647EB">
              <w:rPr>
                <w:vertAlign w:val="subscript"/>
              </w:rPr>
              <w:t>r</w:t>
            </w:r>
            <w:r w:rsidR="002570E4" w:rsidRPr="005647EB">
              <w:t xml:space="preserve"> </w:t>
            </w:r>
            <w:r w:rsidRPr="005647EB">
              <w:t>x</w:t>
            </w:r>
            <w:r w:rsidR="002570E4" w:rsidRPr="005647EB">
              <w:t xml:space="preserve"> </w:t>
            </w:r>
            <w:r w:rsidRPr="005647EB">
              <w:t>N</w:t>
            </w:r>
            <w:r w:rsidRPr="005647EB">
              <w:rPr>
                <w:vertAlign w:val="subscript"/>
              </w:rPr>
              <w:t>freq,r</w:t>
            </w:r>
          </w:p>
        </w:tc>
      </w:tr>
      <w:tr w:rsidR="00630FE6" w:rsidRPr="005647EB" w14:paraId="3450A27D"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31E685B4" w14:textId="54541200" w:rsidR="00630FE6" w:rsidRPr="005647EB" w:rsidRDefault="00630FE6" w:rsidP="002570E4">
            <w:pPr>
              <w:pStyle w:val="TAC"/>
              <w:keepNext w:val="0"/>
              <w:keepLines w:val="0"/>
            </w:pPr>
            <w:r w:rsidRPr="005647EB">
              <w:t>1</w:t>
            </w:r>
            <w:r w:rsidR="002570E4" w:rsidRPr="005647EB">
              <w:t xml:space="preserve"> </w:t>
            </w:r>
            <w:r w:rsidRPr="005647EB">
              <w:t>(Note</w:t>
            </w:r>
            <w:r w:rsidR="002570E4" w:rsidRPr="005647EB">
              <w:t xml:space="preserve"> </w:t>
            </w:r>
            <w:r w:rsidRPr="005647EB">
              <w:t>1)</w:t>
            </w:r>
          </w:p>
        </w:tc>
        <w:tc>
          <w:tcPr>
            <w:tcW w:w="658" w:type="pct"/>
            <w:tcBorders>
              <w:top w:val="single" w:sz="4" w:space="0" w:color="auto"/>
              <w:left w:val="single" w:sz="4" w:space="0" w:color="auto"/>
              <w:bottom w:val="single" w:sz="4" w:space="0" w:color="auto"/>
              <w:right w:val="single" w:sz="4" w:space="0" w:color="auto"/>
            </w:tcBorders>
          </w:tcPr>
          <w:p w14:paraId="73A4262D" w14:textId="77777777" w:rsidR="00630FE6" w:rsidRPr="005647EB" w:rsidRDefault="00630FE6" w:rsidP="002570E4">
            <w:pPr>
              <w:pStyle w:val="TAC"/>
              <w:keepNext w:val="0"/>
              <w:keepLines w:val="0"/>
            </w:pPr>
            <w:r w:rsidRPr="005647EB">
              <w:t>50</w:t>
            </w:r>
          </w:p>
        </w:tc>
        <w:tc>
          <w:tcPr>
            <w:tcW w:w="658" w:type="pct"/>
            <w:tcBorders>
              <w:top w:val="single" w:sz="4" w:space="0" w:color="auto"/>
              <w:left w:val="single" w:sz="4" w:space="0" w:color="auto"/>
              <w:bottom w:val="single" w:sz="4" w:space="0" w:color="auto"/>
              <w:right w:val="single" w:sz="4" w:space="0" w:color="auto"/>
            </w:tcBorders>
          </w:tcPr>
          <w:p w14:paraId="7B5979BD" w14:textId="77777777" w:rsidR="00630FE6" w:rsidRPr="005647EB" w:rsidRDefault="00630FE6" w:rsidP="002570E4">
            <w:pPr>
              <w:pStyle w:val="TAC"/>
              <w:keepNext w:val="0"/>
              <w:keepLines w:val="0"/>
            </w:pPr>
            <w:r w:rsidRPr="005647EB">
              <w:t>2</w:t>
            </w:r>
          </w:p>
        </w:tc>
        <w:tc>
          <w:tcPr>
            <w:tcW w:w="592" w:type="pct"/>
            <w:tcBorders>
              <w:top w:val="single" w:sz="4" w:space="0" w:color="auto"/>
              <w:left w:val="single" w:sz="4" w:space="0" w:color="auto"/>
              <w:bottom w:val="single" w:sz="4" w:space="0" w:color="auto"/>
              <w:right w:val="single" w:sz="4" w:space="0" w:color="auto"/>
            </w:tcBorders>
          </w:tcPr>
          <w:p w14:paraId="32A04F5B" w14:textId="77777777" w:rsidR="00630FE6" w:rsidRPr="005647EB" w:rsidRDefault="00630FE6" w:rsidP="002570E4">
            <w:pPr>
              <w:pStyle w:val="TAC"/>
              <w:keepNext w:val="0"/>
              <w:keepLines w:val="0"/>
            </w:pPr>
            <w:r w:rsidRPr="005647EB">
              <w:t>2</w:t>
            </w:r>
          </w:p>
        </w:tc>
        <w:tc>
          <w:tcPr>
            <w:tcW w:w="460" w:type="pct"/>
            <w:tcBorders>
              <w:top w:val="single" w:sz="4" w:space="0" w:color="auto"/>
              <w:left w:val="single" w:sz="4" w:space="0" w:color="auto"/>
              <w:bottom w:val="single" w:sz="4" w:space="0" w:color="auto"/>
              <w:right w:val="single" w:sz="4" w:space="0" w:color="auto"/>
            </w:tcBorders>
          </w:tcPr>
          <w:p w14:paraId="4B112E19" w14:textId="77777777" w:rsidR="00630FE6" w:rsidRPr="005647EB" w:rsidRDefault="00630FE6" w:rsidP="002570E4">
            <w:pPr>
              <w:pStyle w:val="TAC"/>
              <w:keepNext w:val="0"/>
              <w:keepLines w:val="0"/>
            </w:pPr>
            <w:r w:rsidRPr="005647EB">
              <w:rPr>
                <w:position w:val="-10"/>
              </w:rPr>
              <w:object w:dxaOrig="780" w:dyaOrig="285" w14:anchorId="2235C081">
                <v:shape id="_x0000_i1200" type="#_x0000_t75" style="width:39pt;height:14.5pt" o:ole="">
                  <v:imagedata r:id="rId152" o:title=""/>
                </v:shape>
                <o:OLEObject Type="Embed" ProgID="Equation.3" ShapeID="_x0000_i1200" DrawAspect="Content" ObjectID="_1781977767" r:id="rId215"/>
              </w:object>
            </w:r>
          </w:p>
        </w:tc>
        <w:tc>
          <w:tcPr>
            <w:tcW w:w="460" w:type="pct"/>
            <w:tcBorders>
              <w:top w:val="single" w:sz="4" w:space="0" w:color="auto"/>
              <w:left w:val="single" w:sz="4" w:space="0" w:color="auto"/>
              <w:bottom w:val="single" w:sz="4" w:space="0" w:color="auto"/>
              <w:right w:val="single" w:sz="4" w:space="0" w:color="auto"/>
            </w:tcBorders>
          </w:tcPr>
          <w:p w14:paraId="6D225F54" w14:textId="77777777" w:rsidR="00630FE6" w:rsidRPr="005647EB" w:rsidRDefault="00630FE6" w:rsidP="002570E4">
            <w:pPr>
              <w:pStyle w:val="TAC"/>
              <w:keepNext w:val="0"/>
              <w:keepLines w:val="0"/>
            </w:pPr>
            <w:r w:rsidRPr="005647EB">
              <w:rPr>
                <w:position w:val="-10"/>
              </w:rPr>
              <w:object w:dxaOrig="765" w:dyaOrig="285" w14:anchorId="0326E6B0">
                <v:shape id="_x0000_i1201" type="#_x0000_t75" style="width:39pt;height:14.5pt" o:ole="">
                  <v:imagedata r:id="rId154" o:title=""/>
                </v:shape>
                <o:OLEObject Type="Embed" ProgID="Equation.3" ShapeID="_x0000_i1201" DrawAspect="Content" ObjectID="_1781977768" r:id="rId216"/>
              </w:object>
            </w:r>
          </w:p>
        </w:tc>
        <w:tc>
          <w:tcPr>
            <w:tcW w:w="724" w:type="pct"/>
            <w:tcBorders>
              <w:top w:val="single" w:sz="4" w:space="0" w:color="auto"/>
              <w:left w:val="single" w:sz="4" w:space="0" w:color="auto"/>
              <w:bottom w:val="single" w:sz="4" w:space="0" w:color="auto"/>
              <w:right w:val="single" w:sz="4" w:space="0" w:color="auto"/>
            </w:tcBorders>
          </w:tcPr>
          <w:p w14:paraId="5AB00915" w14:textId="77EB340E" w:rsidR="00630FE6" w:rsidRPr="005647EB" w:rsidRDefault="00630FE6" w:rsidP="002570E4">
            <w:pPr>
              <w:pStyle w:val="TAC"/>
              <w:keepNext w:val="0"/>
              <w:keepLines w:val="0"/>
            </w:pPr>
            <w:r w:rsidRPr="005647EB">
              <w:t>240</w:t>
            </w:r>
            <w:r w:rsidR="002570E4" w:rsidRPr="005647EB">
              <w:t xml:space="preserve"> </w:t>
            </w:r>
            <w:r w:rsidRPr="005647EB">
              <w:t>x</w:t>
            </w:r>
            <w:r w:rsidR="002570E4" w:rsidRPr="005647EB">
              <w:t xml:space="preserve"> </w:t>
            </w:r>
            <w:r w:rsidRPr="005647EB">
              <w:t>K</w:t>
            </w:r>
            <w:r w:rsidRPr="005647EB">
              <w:rPr>
                <w:vertAlign w:val="subscript"/>
              </w:rPr>
              <w:t>n</w:t>
            </w:r>
            <w:r w:rsidR="002570E4" w:rsidRPr="005647EB">
              <w:t xml:space="preserve"> </w:t>
            </w:r>
            <w:r w:rsidRPr="005647EB">
              <w:t>x</w:t>
            </w:r>
            <w:r w:rsidR="002570E4" w:rsidRPr="005647EB">
              <w:t xml:space="preserve"> </w:t>
            </w:r>
            <w:r w:rsidRPr="005647EB">
              <w:t>N</w:t>
            </w:r>
            <w:r w:rsidRPr="005647EB">
              <w:rPr>
                <w:vertAlign w:val="subscript"/>
              </w:rPr>
              <w:t>freq,n</w:t>
            </w:r>
          </w:p>
        </w:tc>
        <w:tc>
          <w:tcPr>
            <w:tcW w:w="789" w:type="pct"/>
            <w:tcBorders>
              <w:top w:val="single" w:sz="4" w:space="0" w:color="auto"/>
              <w:left w:val="single" w:sz="4" w:space="0" w:color="auto"/>
              <w:bottom w:val="single" w:sz="4" w:space="0" w:color="auto"/>
              <w:right w:val="single" w:sz="4" w:space="0" w:color="auto"/>
            </w:tcBorders>
          </w:tcPr>
          <w:p w14:paraId="2E59564D" w14:textId="3F372798" w:rsidR="00630FE6" w:rsidRPr="005647EB" w:rsidRDefault="00630FE6" w:rsidP="002570E4">
            <w:pPr>
              <w:pStyle w:val="TAC"/>
              <w:keepNext w:val="0"/>
              <w:keepLines w:val="0"/>
            </w:pPr>
            <w:r w:rsidRPr="005647EB">
              <w:t>240</w:t>
            </w:r>
            <w:r w:rsidR="002570E4" w:rsidRPr="005647EB">
              <w:t xml:space="preserve"> </w:t>
            </w:r>
            <w:r w:rsidRPr="005647EB">
              <w:t>x</w:t>
            </w:r>
            <w:r w:rsidR="002570E4" w:rsidRPr="005647EB">
              <w:t xml:space="preserve"> </w:t>
            </w:r>
            <w:r w:rsidRPr="005647EB">
              <w:t>K</w:t>
            </w:r>
            <w:r w:rsidRPr="005647EB">
              <w:rPr>
                <w:vertAlign w:val="subscript"/>
              </w:rPr>
              <w:t>r</w:t>
            </w:r>
            <w:r w:rsidR="002570E4" w:rsidRPr="005647EB">
              <w:t xml:space="preserve"> </w:t>
            </w:r>
            <w:r w:rsidRPr="005647EB">
              <w:t>x</w:t>
            </w:r>
            <w:r w:rsidR="002570E4" w:rsidRPr="005647EB">
              <w:t xml:space="preserve"> </w:t>
            </w:r>
            <w:r w:rsidRPr="005647EB">
              <w:t>N</w:t>
            </w:r>
            <w:r w:rsidRPr="005647EB">
              <w:rPr>
                <w:vertAlign w:val="subscript"/>
              </w:rPr>
              <w:t>freq,r</w:t>
            </w:r>
          </w:p>
        </w:tc>
      </w:tr>
      <w:tr w:rsidR="00630FE6" w:rsidRPr="005647EB" w14:paraId="7C3DE762"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14765913" w14:textId="77777777" w:rsidR="00630FE6" w:rsidRPr="005647EB" w:rsidRDefault="00630FE6" w:rsidP="002570E4">
            <w:pPr>
              <w:pStyle w:val="TAC"/>
              <w:keepNext w:val="0"/>
              <w:keepLines w:val="0"/>
            </w:pPr>
            <w:r w:rsidRPr="005647EB">
              <w:rPr>
                <w:lang w:eastAsia="zh-CN"/>
              </w:rPr>
              <w:t>2</w:t>
            </w:r>
          </w:p>
        </w:tc>
        <w:tc>
          <w:tcPr>
            <w:tcW w:w="658" w:type="pct"/>
            <w:tcBorders>
              <w:top w:val="single" w:sz="4" w:space="0" w:color="auto"/>
              <w:left w:val="single" w:sz="4" w:space="0" w:color="auto"/>
              <w:bottom w:val="single" w:sz="4" w:space="0" w:color="auto"/>
              <w:right w:val="single" w:sz="4" w:space="0" w:color="auto"/>
            </w:tcBorders>
          </w:tcPr>
          <w:p w14:paraId="1B43E234" w14:textId="77777777" w:rsidR="00630FE6" w:rsidRPr="005647EB" w:rsidRDefault="00630FE6" w:rsidP="002570E4">
            <w:pPr>
              <w:pStyle w:val="TAC"/>
              <w:keepNext w:val="0"/>
              <w:keepLines w:val="0"/>
            </w:pPr>
            <w:r w:rsidRPr="005647EB">
              <w:rPr>
                <w:lang w:eastAsia="zh-CN"/>
              </w:rPr>
              <w:t>6</w:t>
            </w:r>
          </w:p>
        </w:tc>
        <w:tc>
          <w:tcPr>
            <w:tcW w:w="658" w:type="pct"/>
            <w:tcBorders>
              <w:top w:val="single" w:sz="4" w:space="0" w:color="auto"/>
              <w:left w:val="single" w:sz="4" w:space="0" w:color="auto"/>
              <w:bottom w:val="single" w:sz="4" w:space="0" w:color="auto"/>
              <w:right w:val="single" w:sz="4" w:space="0" w:color="auto"/>
            </w:tcBorders>
          </w:tcPr>
          <w:p w14:paraId="1649B67E" w14:textId="77777777" w:rsidR="00630FE6" w:rsidRPr="005647EB" w:rsidRDefault="00630FE6" w:rsidP="002570E4">
            <w:pPr>
              <w:pStyle w:val="TAC"/>
              <w:keepNext w:val="0"/>
              <w:keepLines w:val="0"/>
            </w:pPr>
            <w:r w:rsidRPr="005647EB">
              <w:rPr>
                <w:lang w:eastAsia="zh-CN"/>
              </w:rPr>
              <w:t>1</w:t>
            </w:r>
          </w:p>
        </w:tc>
        <w:tc>
          <w:tcPr>
            <w:tcW w:w="592" w:type="pct"/>
            <w:tcBorders>
              <w:top w:val="single" w:sz="4" w:space="0" w:color="auto"/>
              <w:left w:val="single" w:sz="4" w:space="0" w:color="auto"/>
              <w:bottom w:val="single" w:sz="4" w:space="0" w:color="auto"/>
              <w:right w:val="single" w:sz="4" w:space="0" w:color="auto"/>
            </w:tcBorders>
          </w:tcPr>
          <w:p w14:paraId="24EAABD5" w14:textId="77777777" w:rsidR="00630FE6" w:rsidRPr="005647EB" w:rsidRDefault="00630FE6" w:rsidP="002570E4">
            <w:pPr>
              <w:pStyle w:val="TAC"/>
              <w:keepNext w:val="0"/>
              <w:keepLines w:val="0"/>
            </w:pPr>
            <w:r w:rsidRPr="005647EB">
              <w:rPr>
                <w:lang w:eastAsia="zh-CN"/>
              </w:rPr>
              <w:t>3</w:t>
            </w:r>
          </w:p>
        </w:tc>
        <w:tc>
          <w:tcPr>
            <w:tcW w:w="460" w:type="pct"/>
            <w:tcBorders>
              <w:top w:val="single" w:sz="4" w:space="0" w:color="auto"/>
              <w:left w:val="single" w:sz="4" w:space="0" w:color="auto"/>
              <w:bottom w:val="single" w:sz="4" w:space="0" w:color="auto"/>
              <w:right w:val="single" w:sz="4" w:space="0" w:color="auto"/>
            </w:tcBorders>
          </w:tcPr>
          <w:p w14:paraId="59CEDCB9" w14:textId="77777777" w:rsidR="00630FE6" w:rsidRPr="005647EB" w:rsidRDefault="00630FE6" w:rsidP="002570E4">
            <w:pPr>
              <w:pStyle w:val="TAC"/>
              <w:keepNext w:val="0"/>
              <w:keepLines w:val="0"/>
            </w:pPr>
            <w:r w:rsidRPr="005647EB">
              <w:rPr>
                <w:position w:val="-10"/>
              </w:rPr>
              <w:object w:dxaOrig="780" w:dyaOrig="285" w14:anchorId="066CAEE7">
                <v:shape id="_x0000_i1202" type="#_x0000_t75" style="width:39pt;height:14.5pt" o:ole="">
                  <v:imagedata r:id="rId152" o:title=""/>
                </v:shape>
                <o:OLEObject Type="Embed" ProgID="Equation.3" ShapeID="_x0000_i1202" DrawAspect="Content" ObjectID="_1781977769" r:id="rId217"/>
              </w:object>
            </w:r>
          </w:p>
        </w:tc>
        <w:tc>
          <w:tcPr>
            <w:tcW w:w="460" w:type="pct"/>
            <w:tcBorders>
              <w:top w:val="single" w:sz="4" w:space="0" w:color="auto"/>
              <w:left w:val="single" w:sz="4" w:space="0" w:color="auto"/>
              <w:bottom w:val="single" w:sz="4" w:space="0" w:color="auto"/>
              <w:right w:val="single" w:sz="4" w:space="0" w:color="auto"/>
            </w:tcBorders>
          </w:tcPr>
          <w:p w14:paraId="6FF696F2" w14:textId="77777777" w:rsidR="00630FE6" w:rsidRPr="005647EB" w:rsidRDefault="00630FE6" w:rsidP="002570E4">
            <w:pPr>
              <w:pStyle w:val="TAC"/>
              <w:keepNext w:val="0"/>
              <w:keepLines w:val="0"/>
            </w:pPr>
            <w:r w:rsidRPr="005647EB">
              <w:rPr>
                <w:position w:val="-10"/>
              </w:rPr>
              <w:object w:dxaOrig="765" w:dyaOrig="285" w14:anchorId="127E99E8">
                <v:shape id="_x0000_i1203" type="#_x0000_t75" style="width:39pt;height:14.5pt" o:ole="">
                  <v:imagedata r:id="rId154" o:title=""/>
                </v:shape>
                <o:OLEObject Type="Embed" ProgID="Equation.3" ShapeID="_x0000_i1203" DrawAspect="Content" ObjectID="_1781977770" r:id="rId218"/>
              </w:object>
            </w:r>
          </w:p>
        </w:tc>
        <w:tc>
          <w:tcPr>
            <w:tcW w:w="724" w:type="pct"/>
            <w:tcBorders>
              <w:top w:val="single" w:sz="4" w:space="0" w:color="auto"/>
              <w:left w:val="single" w:sz="4" w:space="0" w:color="auto"/>
              <w:bottom w:val="single" w:sz="4" w:space="0" w:color="auto"/>
              <w:right w:val="single" w:sz="4" w:space="0" w:color="auto"/>
            </w:tcBorders>
          </w:tcPr>
          <w:p w14:paraId="6209B7C6" w14:textId="37CC7BA4" w:rsidR="00630FE6" w:rsidRPr="005647EB" w:rsidRDefault="00630FE6" w:rsidP="002570E4">
            <w:pPr>
              <w:pStyle w:val="TAC"/>
              <w:keepNext w:val="0"/>
              <w:keepLines w:val="0"/>
            </w:pPr>
            <w:r w:rsidRPr="005647EB">
              <w:t>720</w:t>
            </w:r>
            <w:r w:rsidR="002570E4" w:rsidRPr="005647EB">
              <w:t xml:space="preserve"> </w:t>
            </w:r>
            <w:r w:rsidRPr="005647EB">
              <w:t>x</w:t>
            </w:r>
            <w:r w:rsidR="002570E4" w:rsidRPr="005647EB">
              <w:t xml:space="preserve"> </w:t>
            </w:r>
            <w:r w:rsidRPr="005647EB">
              <w:t>K</w:t>
            </w:r>
            <w:r w:rsidRPr="005647EB">
              <w:rPr>
                <w:vertAlign w:val="subscript"/>
              </w:rPr>
              <w:t>n</w:t>
            </w:r>
            <w:r w:rsidR="002570E4" w:rsidRPr="005647EB">
              <w:t xml:space="preserve"> </w:t>
            </w:r>
            <w:r w:rsidRPr="005647EB">
              <w:t>x</w:t>
            </w:r>
            <w:r w:rsidR="002570E4" w:rsidRPr="005647EB">
              <w:t xml:space="preserve"> </w:t>
            </w:r>
            <w:r w:rsidRPr="005647EB">
              <w:t>N</w:t>
            </w:r>
            <w:r w:rsidRPr="005647EB">
              <w:rPr>
                <w:vertAlign w:val="subscript"/>
              </w:rPr>
              <w:t>freq,n</w:t>
            </w:r>
          </w:p>
        </w:tc>
        <w:tc>
          <w:tcPr>
            <w:tcW w:w="789" w:type="pct"/>
            <w:tcBorders>
              <w:top w:val="single" w:sz="4" w:space="0" w:color="auto"/>
              <w:left w:val="single" w:sz="4" w:space="0" w:color="auto"/>
              <w:bottom w:val="single" w:sz="4" w:space="0" w:color="auto"/>
              <w:right w:val="single" w:sz="4" w:space="0" w:color="auto"/>
            </w:tcBorders>
          </w:tcPr>
          <w:p w14:paraId="29DC1C7E" w14:textId="100C08D3" w:rsidR="00630FE6" w:rsidRPr="005647EB" w:rsidRDefault="00630FE6" w:rsidP="002570E4">
            <w:pPr>
              <w:pStyle w:val="TAC"/>
              <w:keepNext w:val="0"/>
              <w:keepLines w:val="0"/>
              <w:rPr>
                <w:lang w:eastAsia="zh-CN"/>
              </w:rPr>
            </w:pPr>
            <w:r w:rsidRPr="005647EB">
              <w:t>720</w:t>
            </w:r>
            <w:r w:rsidR="002570E4" w:rsidRPr="005647EB">
              <w:t xml:space="preserve"> </w:t>
            </w:r>
            <w:r w:rsidRPr="005647EB">
              <w:t>x</w:t>
            </w:r>
            <w:r w:rsidR="002570E4" w:rsidRPr="005647EB">
              <w:t xml:space="preserve"> </w:t>
            </w:r>
            <w:r w:rsidRPr="005647EB">
              <w:t>K</w:t>
            </w:r>
            <w:r w:rsidRPr="005647EB">
              <w:rPr>
                <w:vertAlign w:val="subscript"/>
              </w:rPr>
              <w:t>r</w:t>
            </w:r>
            <w:r w:rsidR="002570E4" w:rsidRPr="005647EB">
              <w:t xml:space="preserve"> </w:t>
            </w:r>
            <w:r w:rsidRPr="005647EB">
              <w:t>x</w:t>
            </w:r>
            <w:r w:rsidR="002570E4" w:rsidRPr="005647EB">
              <w:t xml:space="preserve"> </w:t>
            </w:r>
            <w:r w:rsidRPr="005647EB">
              <w:t>N</w:t>
            </w:r>
            <w:r w:rsidRPr="005647EB">
              <w:rPr>
                <w:vertAlign w:val="subscript"/>
              </w:rPr>
              <w:t>freq,r</w:t>
            </w:r>
          </w:p>
        </w:tc>
      </w:tr>
      <w:tr w:rsidR="00630FE6" w:rsidRPr="005647EB" w14:paraId="12EDABFE"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6DE2A418" w14:textId="0372BB57" w:rsidR="00630FE6" w:rsidRPr="005647EB" w:rsidRDefault="00630FE6" w:rsidP="002570E4">
            <w:pPr>
              <w:pStyle w:val="TAC"/>
              <w:keepNext w:val="0"/>
              <w:keepLines w:val="0"/>
            </w:pPr>
            <w:r w:rsidRPr="005647EB">
              <w:rPr>
                <w:lang w:eastAsia="zh-CN"/>
              </w:rPr>
              <w:t>3</w:t>
            </w:r>
            <w:r w:rsidR="002570E4" w:rsidRPr="005647EB">
              <w:rPr>
                <w:lang w:eastAsia="zh-CN"/>
              </w:rPr>
              <w:t xml:space="preserve"> </w:t>
            </w:r>
            <w:r w:rsidRPr="005647EB">
              <w:rPr>
                <w:lang w:eastAsia="zh-CN"/>
              </w:rPr>
              <w:t>(Note</w:t>
            </w:r>
            <w:r w:rsidR="002570E4" w:rsidRPr="005647EB">
              <w:rPr>
                <w:lang w:eastAsia="zh-CN"/>
              </w:rPr>
              <w:t xml:space="preserve"> </w:t>
            </w:r>
            <w:r w:rsidRPr="005647EB">
              <w:rPr>
                <w:lang w:eastAsia="zh-CN"/>
              </w:rPr>
              <w:t>1)</w:t>
            </w:r>
          </w:p>
        </w:tc>
        <w:tc>
          <w:tcPr>
            <w:tcW w:w="658" w:type="pct"/>
            <w:tcBorders>
              <w:top w:val="single" w:sz="4" w:space="0" w:color="auto"/>
              <w:left w:val="single" w:sz="4" w:space="0" w:color="auto"/>
              <w:bottom w:val="single" w:sz="4" w:space="0" w:color="auto"/>
              <w:right w:val="single" w:sz="4" w:space="0" w:color="auto"/>
            </w:tcBorders>
          </w:tcPr>
          <w:p w14:paraId="2ABE128C" w14:textId="77777777" w:rsidR="00630FE6" w:rsidRPr="005647EB" w:rsidRDefault="00630FE6" w:rsidP="002570E4">
            <w:pPr>
              <w:pStyle w:val="TAC"/>
              <w:keepNext w:val="0"/>
              <w:keepLines w:val="0"/>
            </w:pPr>
            <w:r w:rsidRPr="005647EB">
              <w:rPr>
                <w:lang w:eastAsia="zh-CN"/>
              </w:rPr>
              <w:t>50</w:t>
            </w:r>
          </w:p>
        </w:tc>
        <w:tc>
          <w:tcPr>
            <w:tcW w:w="658" w:type="pct"/>
            <w:tcBorders>
              <w:top w:val="single" w:sz="4" w:space="0" w:color="auto"/>
              <w:left w:val="single" w:sz="4" w:space="0" w:color="auto"/>
              <w:bottom w:val="single" w:sz="4" w:space="0" w:color="auto"/>
              <w:right w:val="single" w:sz="4" w:space="0" w:color="auto"/>
            </w:tcBorders>
          </w:tcPr>
          <w:p w14:paraId="58DA5901" w14:textId="77777777" w:rsidR="00630FE6" w:rsidRPr="005647EB" w:rsidRDefault="00630FE6" w:rsidP="002570E4">
            <w:pPr>
              <w:pStyle w:val="TAC"/>
              <w:keepNext w:val="0"/>
              <w:keepLines w:val="0"/>
            </w:pPr>
            <w:r w:rsidRPr="005647EB">
              <w:rPr>
                <w:lang w:eastAsia="zh-CN"/>
              </w:rPr>
              <w:t>1</w:t>
            </w:r>
          </w:p>
        </w:tc>
        <w:tc>
          <w:tcPr>
            <w:tcW w:w="592" w:type="pct"/>
            <w:tcBorders>
              <w:top w:val="single" w:sz="4" w:space="0" w:color="auto"/>
              <w:left w:val="single" w:sz="4" w:space="0" w:color="auto"/>
              <w:bottom w:val="single" w:sz="4" w:space="0" w:color="auto"/>
              <w:right w:val="single" w:sz="4" w:space="0" w:color="auto"/>
            </w:tcBorders>
          </w:tcPr>
          <w:p w14:paraId="4B955487" w14:textId="77777777" w:rsidR="00630FE6" w:rsidRPr="005647EB" w:rsidRDefault="00630FE6" w:rsidP="002570E4">
            <w:pPr>
              <w:pStyle w:val="TAC"/>
              <w:keepNext w:val="0"/>
              <w:keepLines w:val="0"/>
            </w:pPr>
            <w:r w:rsidRPr="005647EB">
              <w:rPr>
                <w:lang w:eastAsia="zh-CN"/>
              </w:rPr>
              <w:t>3</w:t>
            </w:r>
          </w:p>
        </w:tc>
        <w:tc>
          <w:tcPr>
            <w:tcW w:w="460" w:type="pct"/>
            <w:tcBorders>
              <w:top w:val="single" w:sz="4" w:space="0" w:color="auto"/>
              <w:left w:val="single" w:sz="4" w:space="0" w:color="auto"/>
              <w:bottom w:val="single" w:sz="4" w:space="0" w:color="auto"/>
              <w:right w:val="single" w:sz="4" w:space="0" w:color="auto"/>
            </w:tcBorders>
          </w:tcPr>
          <w:p w14:paraId="3AD89EBA" w14:textId="77777777" w:rsidR="00630FE6" w:rsidRPr="005647EB" w:rsidRDefault="00630FE6" w:rsidP="002570E4">
            <w:pPr>
              <w:pStyle w:val="TAC"/>
              <w:keepNext w:val="0"/>
              <w:keepLines w:val="0"/>
            </w:pPr>
            <w:r w:rsidRPr="005647EB">
              <w:rPr>
                <w:position w:val="-10"/>
              </w:rPr>
              <w:object w:dxaOrig="780" w:dyaOrig="285" w14:anchorId="1DE3166A">
                <v:shape id="_x0000_i1204" type="#_x0000_t75" style="width:39pt;height:14.5pt" o:ole="">
                  <v:imagedata r:id="rId152" o:title=""/>
                </v:shape>
                <o:OLEObject Type="Embed" ProgID="Equation.3" ShapeID="_x0000_i1204" DrawAspect="Content" ObjectID="_1781977771" r:id="rId219"/>
              </w:object>
            </w:r>
          </w:p>
        </w:tc>
        <w:tc>
          <w:tcPr>
            <w:tcW w:w="460" w:type="pct"/>
            <w:tcBorders>
              <w:top w:val="single" w:sz="4" w:space="0" w:color="auto"/>
              <w:left w:val="single" w:sz="4" w:space="0" w:color="auto"/>
              <w:bottom w:val="single" w:sz="4" w:space="0" w:color="auto"/>
              <w:right w:val="single" w:sz="4" w:space="0" w:color="auto"/>
            </w:tcBorders>
          </w:tcPr>
          <w:p w14:paraId="234E1DB0" w14:textId="77777777" w:rsidR="00630FE6" w:rsidRPr="005647EB" w:rsidRDefault="00630FE6" w:rsidP="002570E4">
            <w:pPr>
              <w:pStyle w:val="TAC"/>
              <w:keepNext w:val="0"/>
              <w:keepLines w:val="0"/>
            </w:pPr>
            <w:r w:rsidRPr="005647EB">
              <w:rPr>
                <w:position w:val="-10"/>
              </w:rPr>
              <w:object w:dxaOrig="765" w:dyaOrig="285" w14:anchorId="2BDFB37E">
                <v:shape id="_x0000_i1205" type="#_x0000_t75" style="width:39pt;height:14.5pt" o:ole="">
                  <v:imagedata r:id="rId154" o:title=""/>
                </v:shape>
                <o:OLEObject Type="Embed" ProgID="Equation.3" ShapeID="_x0000_i1205" DrawAspect="Content" ObjectID="_1781977772" r:id="rId220"/>
              </w:object>
            </w:r>
          </w:p>
        </w:tc>
        <w:tc>
          <w:tcPr>
            <w:tcW w:w="724" w:type="pct"/>
            <w:tcBorders>
              <w:top w:val="single" w:sz="4" w:space="0" w:color="auto"/>
              <w:left w:val="single" w:sz="4" w:space="0" w:color="auto"/>
              <w:bottom w:val="single" w:sz="4" w:space="0" w:color="auto"/>
              <w:right w:val="single" w:sz="4" w:space="0" w:color="auto"/>
            </w:tcBorders>
          </w:tcPr>
          <w:p w14:paraId="06D5B3CB" w14:textId="1D4230A7" w:rsidR="00630FE6" w:rsidRPr="005647EB" w:rsidRDefault="00630FE6" w:rsidP="002570E4">
            <w:pPr>
              <w:pStyle w:val="TAC"/>
              <w:keepNext w:val="0"/>
              <w:keepLines w:val="0"/>
            </w:pPr>
            <w:r w:rsidRPr="005647EB">
              <w:t>480</w:t>
            </w:r>
            <w:r w:rsidR="002570E4" w:rsidRPr="005647EB">
              <w:t xml:space="preserve"> </w:t>
            </w:r>
            <w:r w:rsidRPr="005647EB">
              <w:t>x</w:t>
            </w:r>
            <w:r w:rsidR="002570E4" w:rsidRPr="005647EB">
              <w:t xml:space="preserve"> </w:t>
            </w:r>
            <w:r w:rsidRPr="005647EB">
              <w:t>K</w:t>
            </w:r>
            <w:r w:rsidRPr="005647EB">
              <w:rPr>
                <w:vertAlign w:val="subscript"/>
              </w:rPr>
              <w:t>n</w:t>
            </w:r>
            <w:r w:rsidR="002570E4" w:rsidRPr="005647EB">
              <w:t xml:space="preserve"> </w:t>
            </w:r>
            <w:r w:rsidRPr="005647EB">
              <w:t>x</w:t>
            </w:r>
            <w:r w:rsidR="002570E4" w:rsidRPr="005647EB">
              <w:t xml:space="preserve"> </w:t>
            </w:r>
            <w:r w:rsidRPr="005647EB">
              <w:t>N</w:t>
            </w:r>
            <w:r w:rsidRPr="005647EB">
              <w:rPr>
                <w:vertAlign w:val="subscript"/>
              </w:rPr>
              <w:t>freq,n</w:t>
            </w:r>
          </w:p>
        </w:tc>
        <w:tc>
          <w:tcPr>
            <w:tcW w:w="789" w:type="pct"/>
            <w:tcBorders>
              <w:top w:val="single" w:sz="4" w:space="0" w:color="auto"/>
              <w:left w:val="single" w:sz="4" w:space="0" w:color="auto"/>
              <w:bottom w:val="single" w:sz="4" w:space="0" w:color="auto"/>
              <w:right w:val="single" w:sz="4" w:space="0" w:color="auto"/>
            </w:tcBorders>
          </w:tcPr>
          <w:p w14:paraId="4F5F37D4" w14:textId="618D125D" w:rsidR="00630FE6" w:rsidRPr="005647EB" w:rsidRDefault="00630FE6" w:rsidP="002570E4">
            <w:pPr>
              <w:pStyle w:val="TAC"/>
              <w:keepNext w:val="0"/>
              <w:keepLines w:val="0"/>
              <w:rPr>
                <w:lang w:eastAsia="zh-CN"/>
              </w:rPr>
            </w:pPr>
            <w:r w:rsidRPr="005647EB">
              <w:t>480</w:t>
            </w:r>
            <w:r w:rsidR="002570E4" w:rsidRPr="005647EB">
              <w:t xml:space="preserve"> </w:t>
            </w:r>
            <w:r w:rsidRPr="005647EB">
              <w:t>x</w:t>
            </w:r>
            <w:r w:rsidR="002570E4" w:rsidRPr="005647EB">
              <w:t xml:space="preserve"> </w:t>
            </w:r>
            <w:r w:rsidRPr="005647EB">
              <w:t>K</w:t>
            </w:r>
            <w:r w:rsidRPr="005647EB">
              <w:rPr>
                <w:vertAlign w:val="subscript"/>
              </w:rPr>
              <w:t>r</w:t>
            </w:r>
            <w:r w:rsidR="002570E4" w:rsidRPr="005647EB">
              <w:t xml:space="preserve"> </w:t>
            </w:r>
            <w:r w:rsidRPr="005647EB">
              <w:t>x</w:t>
            </w:r>
            <w:r w:rsidR="002570E4" w:rsidRPr="005647EB">
              <w:t xml:space="preserve"> </w:t>
            </w:r>
            <w:r w:rsidRPr="005647EB">
              <w:t>N</w:t>
            </w:r>
            <w:r w:rsidRPr="005647EB">
              <w:rPr>
                <w:vertAlign w:val="subscript"/>
              </w:rPr>
              <w:t>freq,r</w:t>
            </w:r>
          </w:p>
        </w:tc>
      </w:tr>
      <w:tr w:rsidR="00630FE6" w:rsidRPr="005647EB" w14:paraId="27FFB75D"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42EBD8EF" w14:textId="77777777" w:rsidR="00630FE6" w:rsidRPr="005647EB" w:rsidRDefault="00630FE6" w:rsidP="002570E4">
            <w:pPr>
              <w:pStyle w:val="TAC"/>
              <w:keepNext w:val="0"/>
              <w:keepLines w:val="0"/>
              <w:rPr>
                <w:lang w:eastAsia="zh-CN"/>
              </w:rPr>
            </w:pPr>
            <w:r w:rsidRPr="005647EB">
              <w:rPr>
                <w:lang w:eastAsia="zh-CN"/>
              </w:rPr>
              <w:t>4</w:t>
            </w:r>
          </w:p>
        </w:tc>
        <w:tc>
          <w:tcPr>
            <w:tcW w:w="658" w:type="pct"/>
            <w:tcBorders>
              <w:top w:val="single" w:sz="4" w:space="0" w:color="auto"/>
              <w:left w:val="single" w:sz="4" w:space="0" w:color="auto"/>
              <w:bottom w:val="single" w:sz="4" w:space="0" w:color="auto"/>
              <w:right w:val="single" w:sz="4" w:space="0" w:color="auto"/>
            </w:tcBorders>
          </w:tcPr>
          <w:p w14:paraId="6CEE225C" w14:textId="77777777" w:rsidR="00630FE6" w:rsidRPr="005647EB" w:rsidRDefault="00630FE6" w:rsidP="002570E4">
            <w:pPr>
              <w:pStyle w:val="TAC"/>
              <w:keepNext w:val="0"/>
              <w:keepLines w:val="0"/>
              <w:rPr>
                <w:lang w:eastAsia="zh-CN"/>
              </w:rPr>
            </w:pPr>
            <w:r w:rsidRPr="005647EB">
              <w:t>6</w:t>
            </w:r>
          </w:p>
        </w:tc>
        <w:tc>
          <w:tcPr>
            <w:tcW w:w="658" w:type="pct"/>
            <w:tcBorders>
              <w:top w:val="single" w:sz="4" w:space="0" w:color="auto"/>
              <w:left w:val="single" w:sz="4" w:space="0" w:color="auto"/>
              <w:bottom w:val="single" w:sz="4" w:space="0" w:color="auto"/>
              <w:right w:val="single" w:sz="4" w:space="0" w:color="auto"/>
            </w:tcBorders>
          </w:tcPr>
          <w:p w14:paraId="06A925F3" w14:textId="77777777" w:rsidR="00630FE6" w:rsidRPr="005647EB" w:rsidRDefault="00630FE6" w:rsidP="002570E4">
            <w:pPr>
              <w:pStyle w:val="TAC"/>
              <w:keepNext w:val="0"/>
              <w:keepLines w:val="0"/>
              <w:rPr>
                <w:lang w:eastAsia="zh-CN"/>
              </w:rPr>
            </w:pPr>
            <w:r w:rsidRPr="005647EB">
              <w:t>2</w:t>
            </w:r>
          </w:p>
        </w:tc>
        <w:tc>
          <w:tcPr>
            <w:tcW w:w="592" w:type="pct"/>
            <w:tcBorders>
              <w:top w:val="single" w:sz="4" w:space="0" w:color="auto"/>
              <w:left w:val="single" w:sz="4" w:space="0" w:color="auto"/>
              <w:bottom w:val="single" w:sz="4" w:space="0" w:color="auto"/>
              <w:right w:val="single" w:sz="4" w:space="0" w:color="auto"/>
            </w:tcBorders>
          </w:tcPr>
          <w:p w14:paraId="22219EF1" w14:textId="77777777" w:rsidR="00630FE6" w:rsidRPr="005647EB" w:rsidRDefault="00630FE6" w:rsidP="002570E4">
            <w:pPr>
              <w:pStyle w:val="TAC"/>
              <w:keepNext w:val="0"/>
              <w:keepLines w:val="0"/>
              <w:rPr>
                <w:lang w:eastAsia="zh-CN"/>
              </w:rPr>
            </w:pPr>
            <w:r w:rsidRPr="005647EB">
              <w:t>2</w:t>
            </w:r>
          </w:p>
        </w:tc>
        <w:tc>
          <w:tcPr>
            <w:tcW w:w="460" w:type="pct"/>
            <w:tcBorders>
              <w:top w:val="single" w:sz="4" w:space="0" w:color="auto"/>
              <w:left w:val="single" w:sz="4" w:space="0" w:color="auto"/>
              <w:bottom w:val="single" w:sz="4" w:space="0" w:color="auto"/>
              <w:right w:val="single" w:sz="4" w:space="0" w:color="auto"/>
            </w:tcBorders>
          </w:tcPr>
          <w:p w14:paraId="7EDB37D9" w14:textId="77777777" w:rsidR="00630FE6" w:rsidRPr="005647EB" w:rsidRDefault="00F10E06" w:rsidP="002570E4">
            <w:pPr>
              <w:pStyle w:val="TAC"/>
              <w:keepNext w:val="0"/>
              <w:keepLines w:val="0"/>
            </w:pPr>
            <w:r>
              <w:rPr>
                <w:position w:val="-10"/>
              </w:rPr>
              <w:pict w14:anchorId="3FF5B5D6">
                <v:shape id="Picture 19" o:spid="_x0000_i1206" type="#_x0000_t75" style="width:39pt;height:14.5pt;visibility:visible">
                  <v:imagedata r:id="rId152" o:title=""/>
                </v:shape>
              </w:pict>
            </w:r>
          </w:p>
        </w:tc>
        <w:tc>
          <w:tcPr>
            <w:tcW w:w="460" w:type="pct"/>
            <w:tcBorders>
              <w:top w:val="single" w:sz="4" w:space="0" w:color="auto"/>
              <w:left w:val="single" w:sz="4" w:space="0" w:color="auto"/>
              <w:bottom w:val="single" w:sz="4" w:space="0" w:color="auto"/>
              <w:right w:val="single" w:sz="4" w:space="0" w:color="auto"/>
            </w:tcBorders>
          </w:tcPr>
          <w:p w14:paraId="3AFA77CB" w14:textId="77777777" w:rsidR="00630FE6" w:rsidRPr="005647EB" w:rsidRDefault="00F10E06" w:rsidP="002570E4">
            <w:pPr>
              <w:pStyle w:val="TAC"/>
              <w:keepNext w:val="0"/>
              <w:keepLines w:val="0"/>
            </w:pPr>
            <w:r>
              <w:rPr>
                <w:position w:val="-10"/>
              </w:rPr>
              <w:pict w14:anchorId="504DB8C2">
                <v:shape id="Picture 20" o:spid="_x0000_i1207" type="#_x0000_t75" style="width:39pt;height:14.5pt;visibility:visible">
                  <v:imagedata r:id="rId154" o:title=""/>
                </v:shape>
              </w:pict>
            </w:r>
          </w:p>
        </w:tc>
        <w:tc>
          <w:tcPr>
            <w:tcW w:w="724" w:type="pct"/>
            <w:tcBorders>
              <w:top w:val="single" w:sz="4" w:space="0" w:color="auto"/>
              <w:left w:val="single" w:sz="4" w:space="0" w:color="auto"/>
              <w:bottom w:val="single" w:sz="4" w:space="0" w:color="auto"/>
              <w:right w:val="single" w:sz="4" w:space="0" w:color="auto"/>
            </w:tcBorders>
          </w:tcPr>
          <w:p w14:paraId="35D2793E" w14:textId="30ABDD49" w:rsidR="00630FE6" w:rsidRPr="005647EB" w:rsidRDefault="00630FE6" w:rsidP="002570E4">
            <w:pPr>
              <w:pStyle w:val="TAC"/>
              <w:keepNext w:val="0"/>
              <w:keepLines w:val="0"/>
            </w:pP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c>
          <w:tcPr>
            <w:tcW w:w="789" w:type="pct"/>
            <w:tcBorders>
              <w:top w:val="single" w:sz="4" w:space="0" w:color="auto"/>
              <w:left w:val="single" w:sz="4" w:space="0" w:color="auto"/>
              <w:bottom w:val="single" w:sz="4" w:space="0" w:color="auto"/>
              <w:right w:val="single" w:sz="4" w:space="0" w:color="auto"/>
            </w:tcBorders>
          </w:tcPr>
          <w:p w14:paraId="668218D6" w14:textId="6DBA234A" w:rsidR="00630FE6" w:rsidRPr="005647EB" w:rsidRDefault="00630FE6" w:rsidP="002570E4">
            <w:pPr>
              <w:pStyle w:val="TAC"/>
              <w:keepNext w:val="0"/>
              <w:keepLines w:val="0"/>
            </w:pP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r>
      <w:tr w:rsidR="00630FE6" w:rsidRPr="005647EB" w14:paraId="5DE389F0"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182A3AA9" w14:textId="7BCD56C9" w:rsidR="00630FE6" w:rsidRPr="005647EB" w:rsidRDefault="00630FE6" w:rsidP="002570E4">
            <w:pPr>
              <w:pStyle w:val="TAC"/>
              <w:keepNext w:val="0"/>
              <w:keepLines w:val="0"/>
              <w:rPr>
                <w:lang w:eastAsia="zh-CN"/>
              </w:rPr>
            </w:pPr>
            <w:r w:rsidRPr="005647EB">
              <w:rPr>
                <w:lang w:eastAsia="zh-CN"/>
              </w:rPr>
              <w:t>5</w:t>
            </w:r>
            <w:r w:rsidR="002570E4" w:rsidRPr="005647EB">
              <w:rPr>
                <w:lang w:eastAsia="zh-CN"/>
              </w:rPr>
              <w:t xml:space="preserve"> </w:t>
            </w:r>
            <w:r w:rsidRPr="005647EB">
              <w:rPr>
                <w:lang w:eastAsia="zh-CN"/>
              </w:rPr>
              <w:t>(Note</w:t>
            </w:r>
            <w:r w:rsidR="002570E4" w:rsidRPr="005647EB">
              <w:rPr>
                <w:lang w:eastAsia="zh-CN"/>
              </w:rPr>
              <w:t xml:space="preserve"> </w:t>
            </w:r>
            <w:r w:rsidRPr="005647EB">
              <w:rPr>
                <w:lang w:eastAsia="zh-CN"/>
              </w:rPr>
              <w:t>3)</w:t>
            </w:r>
          </w:p>
        </w:tc>
        <w:tc>
          <w:tcPr>
            <w:tcW w:w="658" w:type="pct"/>
            <w:tcBorders>
              <w:top w:val="single" w:sz="4" w:space="0" w:color="auto"/>
              <w:left w:val="single" w:sz="4" w:space="0" w:color="auto"/>
              <w:bottom w:val="single" w:sz="4" w:space="0" w:color="auto"/>
              <w:right w:val="single" w:sz="4" w:space="0" w:color="auto"/>
            </w:tcBorders>
          </w:tcPr>
          <w:p w14:paraId="27193100" w14:textId="77777777" w:rsidR="00630FE6" w:rsidRPr="005647EB" w:rsidRDefault="00630FE6" w:rsidP="002570E4">
            <w:pPr>
              <w:pStyle w:val="TAC"/>
              <w:keepNext w:val="0"/>
              <w:keepLines w:val="0"/>
            </w:pPr>
            <w:r w:rsidRPr="005647EB">
              <w:t>50</w:t>
            </w:r>
          </w:p>
        </w:tc>
        <w:tc>
          <w:tcPr>
            <w:tcW w:w="658" w:type="pct"/>
            <w:tcBorders>
              <w:top w:val="single" w:sz="4" w:space="0" w:color="auto"/>
              <w:left w:val="single" w:sz="4" w:space="0" w:color="auto"/>
              <w:bottom w:val="single" w:sz="4" w:space="0" w:color="auto"/>
              <w:right w:val="single" w:sz="4" w:space="0" w:color="auto"/>
            </w:tcBorders>
          </w:tcPr>
          <w:p w14:paraId="0C798B0B" w14:textId="77777777" w:rsidR="00630FE6" w:rsidRPr="005647EB" w:rsidRDefault="00630FE6" w:rsidP="002570E4">
            <w:pPr>
              <w:pStyle w:val="TAC"/>
              <w:keepNext w:val="0"/>
              <w:keepLines w:val="0"/>
            </w:pPr>
            <w:r w:rsidRPr="005647EB">
              <w:t>2</w:t>
            </w:r>
          </w:p>
        </w:tc>
        <w:tc>
          <w:tcPr>
            <w:tcW w:w="592" w:type="pct"/>
            <w:tcBorders>
              <w:top w:val="single" w:sz="4" w:space="0" w:color="auto"/>
              <w:left w:val="single" w:sz="4" w:space="0" w:color="auto"/>
              <w:bottom w:val="single" w:sz="4" w:space="0" w:color="auto"/>
              <w:right w:val="single" w:sz="4" w:space="0" w:color="auto"/>
            </w:tcBorders>
          </w:tcPr>
          <w:p w14:paraId="2DD7E7C2" w14:textId="77777777" w:rsidR="00630FE6" w:rsidRPr="005647EB" w:rsidRDefault="00630FE6" w:rsidP="002570E4">
            <w:pPr>
              <w:pStyle w:val="TAC"/>
              <w:keepNext w:val="0"/>
              <w:keepLines w:val="0"/>
            </w:pPr>
            <w:r w:rsidRPr="005647EB">
              <w:t>2</w:t>
            </w:r>
          </w:p>
        </w:tc>
        <w:tc>
          <w:tcPr>
            <w:tcW w:w="460" w:type="pct"/>
            <w:tcBorders>
              <w:top w:val="single" w:sz="4" w:space="0" w:color="auto"/>
              <w:left w:val="single" w:sz="4" w:space="0" w:color="auto"/>
              <w:bottom w:val="single" w:sz="4" w:space="0" w:color="auto"/>
              <w:right w:val="single" w:sz="4" w:space="0" w:color="auto"/>
            </w:tcBorders>
          </w:tcPr>
          <w:p w14:paraId="4EE2D13F" w14:textId="77777777" w:rsidR="00630FE6" w:rsidRPr="005647EB" w:rsidRDefault="00F10E06" w:rsidP="002570E4">
            <w:pPr>
              <w:pStyle w:val="TAC"/>
              <w:keepNext w:val="0"/>
              <w:keepLines w:val="0"/>
            </w:pPr>
            <w:r>
              <w:rPr>
                <w:position w:val="-10"/>
              </w:rPr>
              <w:pict w14:anchorId="50B5BCBF">
                <v:shape id="Picture 21" o:spid="_x0000_i1208" type="#_x0000_t75" style="width:39pt;height:14.5pt;visibility:visible">
                  <v:imagedata r:id="rId152" o:title=""/>
                </v:shape>
              </w:pict>
            </w:r>
          </w:p>
        </w:tc>
        <w:tc>
          <w:tcPr>
            <w:tcW w:w="460" w:type="pct"/>
            <w:tcBorders>
              <w:top w:val="single" w:sz="4" w:space="0" w:color="auto"/>
              <w:left w:val="single" w:sz="4" w:space="0" w:color="auto"/>
              <w:bottom w:val="single" w:sz="4" w:space="0" w:color="auto"/>
              <w:right w:val="single" w:sz="4" w:space="0" w:color="auto"/>
            </w:tcBorders>
          </w:tcPr>
          <w:p w14:paraId="6E823A92" w14:textId="77777777" w:rsidR="00630FE6" w:rsidRPr="005647EB" w:rsidRDefault="00F10E06" w:rsidP="002570E4">
            <w:pPr>
              <w:pStyle w:val="TAC"/>
              <w:keepNext w:val="0"/>
              <w:keepLines w:val="0"/>
            </w:pPr>
            <w:r>
              <w:rPr>
                <w:position w:val="-10"/>
              </w:rPr>
              <w:pict w14:anchorId="6716D628">
                <v:shape id="Picture 22" o:spid="_x0000_i1209" type="#_x0000_t75" style="width:39pt;height:14.5pt;visibility:visible">
                  <v:imagedata r:id="rId154" o:title=""/>
                </v:shape>
              </w:pict>
            </w:r>
          </w:p>
        </w:tc>
        <w:tc>
          <w:tcPr>
            <w:tcW w:w="724" w:type="pct"/>
            <w:tcBorders>
              <w:top w:val="single" w:sz="4" w:space="0" w:color="auto"/>
              <w:left w:val="single" w:sz="4" w:space="0" w:color="auto"/>
              <w:bottom w:val="single" w:sz="4" w:space="0" w:color="auto"/>
              <w:right w:val="single" w:sz="4" w:space="0" w:color="auto"/>
            </w:tcBorders>
          </w:tcPr>
          <w:p w14:paraId="150DE755" w14:textId="30D1B700" w:rsidR="00630FE6" w:rsidRPr="005647EB" w:rsidRDefault="00630FE6" w:rsidP="002570E4">
            <w:pPr>
              <w:pStyle w:val="TAC"/>
              <w:keepNext w:val="0"/>
              <w:keepLines w:val="0"/>
            </w:pPr>
            <w:r w:rsidRPr="005647EB">
              <w:t>½</w:t>
            </w:r>
            <w:r w:rsidR="002570E4" w:rsidRPr="005647EB">
              <w:t xml:space="preserve"> </w:t>
            </w:r>
            <w:r w:rsidRPr="005647EB">
              <w:t>x</w:t>
            </w:r>
            <w:r w:rsidR="002570E4" w:rsidRPr="005647EB">
              <w:t xml:space="preserve"> </w:t>
            </w: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c>
          <w:tcPr>
            <w:tcW w:w="789" w:type="pct"/>
            <w:tcBorders>
              <w:top w:val="single" w:sz="4" w:space="0" w:color="auto"/>
              <w:left w:val="single" w:sz="4" w:space="0" w:color="auto"/>
              <w:bottom w:val="single" w:sz="4" w:space="0" w:color="auto"/>
              <w:right w:val="single" w:sz="4" w:space="0" w:color="auto"/>
            </w:tcBorders>
          </w:tcPr>
          <w:p w14:paraId="517057C2" w14:textId="76451B30" w:rsidR="00630FE6" w:rsidRPr="005647EB" w:rsidRDefault="00630FE6" w:rsidP="002570E4">
            <w:pPr>
              <w:pStyle w:val="TAC"/>
              <w:keepNext w:val="0"/>
              <w:keepLines w:val="0"/>
            </w:pPr>
            <w:r w:rsidRPr="005647EB">
              <w:t>½</w:t>
            </w:r>
            <w:r w:rsidR="002570E4" w:rsidRPr="005647EB">
              <w:t xml:space="preserve"> </w:t>
            </w:r>
            <w:r w:rsidRPr="005647EB">
              <w:t>x</w:t>
            </w:r>
            <w:r w:rsidR="002570E4" w:rsidRPr="005647EB">
              <w:t xml:space="preserve"> </w:t>
            </w: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r>
      <w:tr w:rsidR="00630FE6" w:rsidRPr="005647EB" w14:paraId="5BD773DD"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7D2F9B91" w14:textId="77777777" w:rsidR="00630FE6" w:rsidRPr="005647EB" w:rsidRDefault="00630FE6" w:rsidP="002570E4">
            <w:pPr>
              <w:pStyle w:val="TAC"/>
              <w:keepNext w:val="0"/>
              <w:keepLines w:val="0"/>
              <w:rPr>
                <w:lang w:eastAsia="zh-CN"/>
              </w:rPr>
            </w:pPr>
            <w:r w:rsidRPr="005647EB">
              <w:rPr>
                <w:lang w:eastAsia="zh-CN"/>
              </w:rPr>
              <w:t>6</w:t>
            </w:r>
          </w:p>
        </w:tc>
        <w:tc>
          <w:tcPr>
            <w:tcW w:w="658" w:type="pct"/>
            <w:tcBorders>
              <w:top w:val="single" w:sz="4" w:space="0" w:color="auto"/>
              <w:left w:val="single" w:sz="4" w:space="0" w:color="auto"/>
              <w:bottom w:val="single" w:sz="4" w:space="0" w:color="auto"/>
              <w:right w:val="single" w:sz="4" w:space="0" w:color="auto"/>
            </w:tcBorders>
          </w:tcPr>
          <w:p w14:paraId="267012A6" w14:textId="77777777" w:rsidR="00630FE6" w:rsidRPr="005647EB" w:rsidRDefault="00630FE6" w:rsidP="002570E4">
            <w:pPr>
              <w:pStyle w:val="TAC"/>
              <w:keepNext w:val="0"/>
              <w:keepLines w:val="0"/>
            </w:pPr>
            <w:r w:rsidRPr="005647EB">
              <w:rPr>
                <w:lang w:eastAsia="zh-CN"/>
              </w:rPr>
              <w:t>6</w:t>
            </w:r>
          </w:p>
        </w:tc>
        <w:tc>
          <w:tcPr>
            <w:tcW w:w="658" w:type="pct"/>
            <w:tcBorders>
              <w:top w:val="single" w:sz="4" w:space="0" w:color="auto"/>
              <w:left w:val="single" w:sz="4" w:space="0" w:color="auto"/>
              <w:bottom w:val="single" w:sz="4" w:space="0" w:color="auto"/>
              <w:right w:val="single" w:sz="4" w:space="0" w:color="auto"/>
            </w:tcBorders>
          </w:tcPr>
          <w:p w14:paraId="34881F48" w14:textId="77777777" w:rsidR="00630FE6" w:rsidRPr="005647EB" w:rsidRDefault="00630FE6" w:rsidP="002570E4">
            <w:pPr>
              <w:pStyle w:val="TAC"/>
              <w:keepNext w:val="0"/>
              <w:keepLines w:val="0"/>
            </w:pPr>
            <w:r w:rsidRPr="005647EB">
              <w:rPr>
                <w:lang w:eastAsia="zh-CN"/>
              </w:rPr>
              <w:t>1</w:t>
            </w:r>
          </w:p>
        </w:tc>
        <w:tc>
          <w:tcPr>
            <w:tcW w:w="592" w:type="pct"/>
            <w:tcBorders>
              <w:top w:val="single" w:sz="4" w:space="0" w:color="auto"/>
              <w:left w:val="single" w:sz="4" w:space="0" w:color="auto"/>
              <w:bottom w:val="single" w:sz="4" w:space="0" w:color="auto"/>
              <w:right w:val="single" w:sz="4" w:space="0" w:color="auto"/>
            </w:tcBorders>
          </w:tcPr>
          <w:p w14:paraId="6524D0BD" w14:textId="77777777" w:rsidR="00630FE6" w:rsidRPr="005647EB" w:rsidRDefault="00630FE6" w:rsidP="002570E4">
            <w:pPr>
              <w:pStyle w:val="TAC"/>
              <w:keepNext w:val="0"/>
              <w:keepLines w:val="0"/>
            </w:pPr>
            <w:r w:rsidRPr="005647EB">
              <w:rPr>
                <w:lang w:eastAsia="zh-CN"/>
              </w:rPr>
              <w:t>3</w:t>
            </w:r>
          </w:p>
        </w:tc>
        <w:tc>
          <w:tcPr>
            <w:tcW w:w="460" w:type="pct"/>
            <w:tcBorders>
              <w:top w:val="single" w:sz="4" w:space="0" w:color="auto"/>
              <w:left w:val="single" w:sz="4" w:space="0" w:color="auto"/>
              <w:bottom w:val="single" w:sz="4" w:space="0" w:color="auto"/>
              <w:right w:val="single" w:sz="4" w:space="0" w:color="auto"/>
            </w:tcBorders>
          </w:tcPr>
          <w:p w14:paraId="5068DCB8" w14:textId="77777777" w:rsidR="00630FE6" w:rsidRPr="005647EB" w:rsidRDefault="00F10E06" w:rsidP="002570E4">
            <w:pPr>
              <w:pStyle w:val="TAC"/>
              <w:keepNext w:val="0"/>
              <w:keepLines w:val="0"/>
            </w:pPr>
            <w:r>
              <w:rPr>
                <w:position w:val="-10"/>
              </w:rPr>
              <w:pict w14:anchorId="7222B683">
                <v:shape id="Picture 23" o:spid="_x0000_i1210" type="#_x0000_t75" style="width:39pt;height:14.5pt;visibility:visible">
                  <v:imagedata r:id="rId152" o:title=""/>
                </v:shape>
              </w:pict>
            </w:r>
          </w:p>
        </w:tc>
        <w:tc>
          <w:tcPr>
            <w:tcW w:w="460" w:type="pct"/>
            <w:tcBorders>
              <w:top w:val="single" w:sz="4" w:space="0" w:color="auto"/>
              <w:left w:val="single" w:sz="4" w:space="0" w:color="auto"/>
              <w:bottom w:val="single" w:sz="4" w:space="0" w:color="auto"/>
              <w:right w:val="single" w:sz="4" w:space="0" w:color="auto"/>
            </w:tcBorders>
          </w:tcPr>
          <w:p w14:paraId="61E8548F" w14:textId="77777777" w:rsidR="00630FE6" w:rsidRPr="005647EB" w:rsidRDefault="00F10E06" w:rsidP="002570E4">
            <w:pPr>
              <w:pStyle w:val="TAC"/>
              <w:keepNext w:val="0"/>
              <w:keepLines w:val="0"/>
            </w:pPr>
            <w:r>
              <w:rPr>
                <w:position w:val="-10"/>
              </w:rPr>
              <w:pict w14:anchorId="38C0B4B4">
                <v:shape id="Picture 24" o:spid="_x0000_i1211" type="#_x0000_t75" style="width:39pt;height:14.5pt;visibility:visible">
                  <v:imagedata r:id="rId154" o:title=""/>
                </v:shape>
              </w:pict>
            </w:r>
          </w:p>
        </w:tc>
        <w:tc>
          <w:tcPr>
            <w:tcW w:w="724" w:type="pct"/>
            <w:tcBorders>
              <w:top w:val="single" w:sz="4" w:space="0" w:color="auto"/>
              <w:left w:val="single" w:sz="4" w:space="0" w:color="auto"/>
              <w:bottom w:val="single" w:sz="4" w:space="0" w:color="auto"/>
              <w:right w:val="single" w:sz="4" w:space="0" w:color="auto"/>
            </w:tcBorders>
          </w:tcPr>
          <w:p w14:paraId="2900EA5C" w14:textId="1B58EC76" w:rsidR="00630FE6" w:rsidRPr="005647EB" w:rsidRDefault="00630FE6" w:rsidP="002570E4">
            <w:pPr>
              <w:pStyle w:val="TAC"/>
              <w:keepNext w:val="0"/>
              <w:keepLines w:val="0"/>
            </w:pPr>
            <w:r w:rsidRPr="005647EB">
              <w:t>3/2∙T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c>
          <w:tcPr>
            <w:tcW w:w="789" w:type="pct"/>
            <w:tcBorders>
              <w:top w:val="single" w:sz="4" w:space="0" w:color="auto"/>
              <w:left w:val="single" w:sz="4" w:space="0" w:color="auto"/>
              <w:bottom w:val="single" w:sz="4" w:space="0" w:color="auto"/>
              <w:right w:val="single" w:sz="4" w:space="0" w:color="auto"/>
            </w:tcBorders>
          </w:tcPr>
          <w:p w14:paraId="232BA14B" w14:textId="4FB19A0D" w:rsidR="00630FE6" w:rsidRPr="005647EB" w:rsidRDefault="00630FE6" w:rsidP="002570E4">
            <w:pPr>
              <w:pStyle w:val="TAC"/>
              <w:keepNext w:val="0"/>
              <w:keepLines w:val="0"/>
            </w:pPr>
            <w:r w:rsidRPr="005647EB">
              <w:t>3/2</w:t>
            </w:r>
            <w:r w:rsidR="002570E4" w:rsidRPr="005647EB">
              <w:t xml:space="preserve"> </w:t>
            </w:r>
            <w:r w:rsidRPr="005647EB">
              <w:t>x</w:t>
            </w:r>
            <w:r w:rsidR="002570E4" w:rsidRPr="005647EB">
              <w:t xml:space="preserve"> </w:t>
            </w: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r>
      <w:tr w:rsidR="00630FE6" w:rsidRPr="005647EB" w14:paraId="19A3FF4C"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7384D945" w14:textId="4394FF40" w:rsidR="00630FE6" w:rsidRPr="005647EB" w:rsidRDefault="00630FE6" w:rsidP="002570E4">
            <w:pPr>
              <w:pStyle w:val="TAC"/>
              <w:keepNext w:val="0"/>
              <w:keepLines w:val="0"/>
              <w:rPr>
                <w:lang w:eastAsia="zh-CN"/>
              </w:rPr>
            </w:pPr>
            <w:r w:rsidRPr="005647EB">
              <w:rPr>
                <w:lang w:eastAsia="zh-CN"/>
              </w:rPr>
              <w:t>7</w:t>
            </w:r>
            <w:r w:rsidR="002570E4" w:rsidRPr="005647EB">
              <w:rPr>
                <w:lang w:eastAsia="zh-CN"/>
              </w:rPr>
              <w:t xml:space="preserve"> </w:t>
            </w:r>
            <w:r w:rsidRPr="005647EB">
              <w:rPr>
                <w:lang w:eastAsia="zh-CN"/>
              </w:rPr>
              <w:t>(Note</w:t>
            </w:r>
            <w:r w:rsidR="002570E4" w:rsidRPr="005647EB">
              <w:rPr>
                <w:lang w:eastAsia="zh-CN"/>
              </w:rPr>
              <w:t xml:space="preserve"> </w:t>
            </w:r>
            <w:r w:rsidRPr="005647EB">
              <w:rPr>
                <w:lang w:eastAsia="zh-CN"/>
              </w:rPr>
              <w:t>3)</w:t>
            </w:r>
          </w:p>
        </w:tc>
        <w:tc>
          <w:tcPr>
            <w:tcW w:w="658" w:type="pct"/>
            <w:tcBorders>
              <w:top w:val="single" w:sz="4" w:space="0" w:color="auto"/>
              <w:left w:val="single" w:sz="4" w:space="0" w:color="auto"/>
              <w:bottom w:val="single" w:sz="4" w:space="0" w:color="auto"/>
              <w:right w:val="single" w:sz="4" w:space="0" w:color="auto"/>
            </w:tcBorders>
          </w:tcPr>
          <w:p w14:paraId="4A903329" w14:textId="77777777" w:rsidR="00630FE6" w:rsidRPr="005647EB" w:rsidRDefault="00630FE6" w:rsidP="002570E4">
            <w:pPr>
              <w:pStyle w:val="TAC"/>
              <w:keepNext w:val="0"/>
              <w:keepLines w:val="0"/>
              <w:rPr>
                <w:lang w:eastAsia="zh-CN"/>
              </w:rPr>
            </w:pPr>
            <w:r w:rsidRPr="005647EB">
              <w:rPr>
                <w:lang w:eastAsia="zh-CN"/>
              </w:rPr>
              <w:t>50</w:t>
            </w:r>
          </w:p>
        </w:tc>
        <w:tc>
          <w:tcPr>
            <w:tcW w:w="658" w:type="pct"/>
            <w:tcBorders>
              <w:top w:val="single" w:sz="4" w:space="0" w:color="auto"/>
              <w:left w:val="single" w:sz="4" w:space="0" w:color="auto"/>
              <w:bottom w:val="single" w:sz="4" w:space="0" w:color="auto"/>
              <w:right w:val="single" w:sz="4" w:space="0" w:color="auto"/>
            </w:tcBorders>
          </w:tcPr>
          <w:p w14:paraId="190798EB" w14:textId="77777777" w:rsidR="00630FE6" w:rsidRPr="005647EB" w:rsidRDefault="00630FE6" w:rsidP="002570E4">
            <w:pPr>
              <w:pStyle w:val="TAC"/>
              <w:keepNext w:val="0"/>
              <w:keepLines w:val="0"/>
              <w:rPr>
                <w:lang w:eastAsia="zh-CN"/>
              </w:rPr>
            </w:pPr>
            <w:r w:rsidRPr="005647EB">
              <w:rPr>
                <w:lang w:eastAsia="zh-CN"/>
              </w:rPr>
              <w:t>1</w:t>
            </w:r>
          </w:p>
        </w:tc>
        <w:tc>
          <w:tcPr>
            <w:tcW w:w="592" w:type="pct"/>
            <w:tcBorders>
              <w:top w:val="single" w:sz="4" w:space="0" w:color="auto"/>
              <w:left w:val="single" w:sz="4" w:space="0" w:color="auto"/>
              <w:bottom w:val="single" w:sz="4" w:space="0" w:color="auto"/>
              <w:right w:val="single" w:sz="4" w:space="0" w:color="auto"/>
            </w:tcBorders>
          </w:tcPr>
          <w:p w14:paraId="53822DDC" w14:textId="77777777" w:rsidR="00630FE6" w:rsidRPr="005647EB" w:rsidRDefault="00630FE6" w:rsidP="002570E4">
            <w:pPr>
              <w:pStyle w:val="TAC"/>
              <w:keepNext w:val="0"/>
              <w:keepLines w:val="0"/>
              <w:rPr>
                <w:lang w:eastAsia="zh-CN"/>
              </w:rPr>
            </w:pPr>
            <w:r w:rsidRPr="005647EB">
              <w:rPr>
                <w:lang w:eastAsia="zh-CN"/>
              </w:rPr>
              <w:t>3</w:t>
            </w:r>
          </w:p>
        </w:tc>
        <w:tc>
          <w:tcPr>
            <w:tcW w:w="460" w:type="pct"/>
            <w:tcBorders>
              <w:top w:val="single" w:sz="4" w:space="0" w:color="auto"/>
              <w:left w:val="single" w:sz="4" w:space="0" w:color="auto"/>
              <w:bottom w:val="single" w:sz="4" w:space="0" w:color="auto"/>
              <w:right w:val="single" w:sz="4" w:space="0" w:color="auto"/>
            </w:tcBorders>
          </w:tcPr>
          <w:p w14:paraId="44263D7E" w14:textId="77777777" w:rsidR="00630FE6" w:rsidRPr="005647EB" w:rsidRDefault="00F10E06" w:rsidP="002570E4">
            <w:pPr>
              <w:pStyle w:val="TAC"/>
              <w:keepNext w:val="0"/>
              <w:keepLines w:val="0"/>
            </w:pPr>
            <w:r>
              <w:rPr>
                <w:position w:val="-10"/>
              </w:rPr>
              <w:pict w14:anchorId="53E133A2">
                <v:shape id="Picture 25" o:spid="_x0000_i1212" type="#_x0000_t75" style="width:39pt;height:14.5pt;visibility:visible">
                  <v:imagedata r:id="rId152" o:title=""/>
                </v:shape>
              </w:pict>
            </w:r>
          </w:p>
        </w:tc>
        <w:tc>
          <w:tcPr>
            <w:tcW w:w="460" w:type="pct"/>
            <w:tcBorders>
              <w:top w:val="single" w:sz="4" w:space="0" w:color="auto"/>
              <w:left w:val="single" w:sz="4" w:space="0" w:color="auto"/>
              <w:bottom w:val="single" w:sz="4" w:space="0" w:color="auto"/>
              <w:right w:val="single" w:sz="4" w:space="0" w:color="auto"/>
            </w:tcBorders>
          </w:tcPr>
          <w:p w14:paraId="0A11EC2F" w14:textId="77777777" w:rsidR="00630FE6" w:rsidRPr="005647EB" w:rsidRDefault="00F10E06" w:rsidP="002570E4">
            <w:pPr>
              <w:pStyle w:val="TAC"/>
              <w:keepNext w:val="0"/>
              <w:keepLines w:val="0"/>
            </w:pPr>
            <w:r>
              <w:rPr>
                <w:position w:val="-10"/>
              </w:rPr>
              <w:pict w14:anchorId="0186AA51">
                <v:shape id="Picture 26" o:spid="_x0000_i1213" type="#_x0000_t75" style="width:39pt;height:14.5pt;visibility:visible">
                  <v:imagedata r:id="rId154" o:title=""/>
                </v:shape>
              </w:pict>
            </w:r>
          </w:p>
        </w:tc>
        <w:tc>
          <w:tcPr>
            <w:tcW w:w="724" w:type="pct"/>
            <w:tcBorders>
              <w:top w:val="single" w:sz="4" w:space="0" w:color="auto"/>
              <w:left w:val="single" w:sz="4" w:space="0" w:color="auto"/>
              <w:bottom w:val="single" w:sz="4" w:space="0" w:color="auto"/>
              <w:right w:val="single" w:sz="4" w:space="0" w:color="auto"/>
            </w:tcBorders>
          </w:tcPr>
          <w:p w14:paraId="6C9E7FA5" w14:textId="4C0CF94D" w:rsidR="00630FE6" w:rsidRPr="005647EB" w:rsidRDefault="00630FE6" w:rsidP="002570E4">
            <w:pPr>
              <w:pStyle w:val="TAC"/>
              <w:keepNext w:val="0"/>
              <w:keepLines w:val="0"/>
            </w:pP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c>
          <w:tcPr>
            <w:tcW w:w="789" w:type="pct"/>
            <w:tcBorders>
              <w:top w:val="single" w:sz="4" w:space="0" w:color="auto"/>
              <w:left w:val="single" w:sz="4" w:space="0" w:color="auto"/>
              <w:bottom w:val="single" w:sz="4" w:space="0" w:color="auto"/>
              <w:right w:val="single" w:sz="4" w:space="0" w:color="auto"/>
            </w:tcBorders>
          </w:tcPr>
          <w:p w14:paraId="1793BC1A" w14:textId="2F14B3AF" w:rsidR="00630FE6" w:rsidRPr="005647EB" w:rsidRDefault="00630FE6" w:rsidP="002570E4">
            <w:pPr>
              <w:pStyle w:val="TAC"/>
              <w:keepNext w:val="0"/>
              <w:keepLines w:val="0"/>
            </w:pP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r>
      <w:tr w:rsidR="00630FE6" w:rsidRPr="005647EB" w14:paraId="50E54942" w14:textId="77777777" w:rsidTr="00EC0475">
        <w:trPr>
          <w:cantSplit/>
          <w:jc w:val="center"/>
        </w:trPr>
        <w:tc>
          <w:tcPr>
            <w:tcW w:w="5000" w:type="pct"/>
            <w:gridSpan w:val="8"/>
            <w:tcBorders>
              <w:top w:val="single" w:sz="4" w:space="0" w:color="auto"/>
              <w:left w:val="single" w:sz="4" w:space="0" w:color="auto"/>
              <w:bottom w:val="single" w:sz="4" w:space="0" w:color="auto"/>
              <w:right w:val="single" w:sz="4" w:space="0" w:color="auto"/>
            </w:tcBorders>
          </w:tcPr>
          <w:p w14:paraId="4385D5E2" w14:textId="03BD4AEC" w:rsidR="00630FE6" w:rsidRPr="005647EB" w:rsidRDefault="002570E4" w:rsidP="002570E4">
            <w:pPr>
              <w:pStyle w:val="TAN"/>
              <w:keepNext w:val="0"/>
              <w:keepLines w:val="0"/>
              <w:rPr>
                <w:rFonts w:cs="Arial"/>
              </w:rPr>
            </w:pPr>
            <w:r w:rsidRPr="005647EB">
              <w:rPr>
                <w:rFonts w:cs="Arial"/>
              </w:rPr>
              <w:t>NOTE 1:</w:t>
            </w:r>
            <w:r w:rsidR="00630FE6" w:rsidRPr="005647EB">
              <w:rPr>
                <w:rFonts w:cs="Arial"/>
              </w:rPr>
              <w:tab/>
              <w:t>This</w:t>
            </w:r>
            <w:r w:rsidRPr="005647EB">
              <w:rPr>
                <w:rFonts w:cs="Arial"/>
              </w:rPr>
              <w:t xml:space="preserve"> </w:t>
            </w:r>
            <w:r w:rsidR="00630FE6" w:rsidRPr="005647EB">
              <w:rPr>
                <w:rFonts w:cs="Arial"/>
              </w:rPr>
              <w:t>configuration</w:t>
            </w:r>
            <w:r w:rsidRPr="005647EB">
              <w:rPr>
                <w:rFonts w:cs="Arial"/>
              </w:rPr>
              <w:t xml:space="preserve"> </w:t>
            </w:r>
            <w:r w:rsidR="00630FE6" w:rsidRPr="005647EB">
              <w:rPr>
                <w:rFonts w:cs="Arial"/>
              </w:rPr>
              <w:t>is</w:t>
            </w:r>
            <w:r w:rsidRPr="005647EB">
              <w:rPr>
                <w:rFonts w:cs="Arial"/>
              </w:rPr>
              <w:t xml:space="preserve"> </w:t>
            </w:r>
            <w:r w:rsidR="00630FE6" w:rsidRPr="005647EB">
              <w:rPr>
                <w:rFonts w:cs="Arial"/>
              </w:rPr>
              <w:t>optional</w:t>
            </w:r>
            <w:r w:rsidR="00EC0475" w:rsidRPr="005647EB">
              <w:rPr>
                <w:rFonts w:cs="Arial"/>
              </w:rPr>
              <w:t>.</w:t>
            </w:r>
          </w:p>
          <w:p w14:paraId="006B1FB0" w14:textId="6E0729F8" w:rsidR="00630FE6" w:rsidRPr="005647EB" w:rsidRDefault="002570E4" w:rsidP="000424D3">
            <w:pPr>
              <w:pStyle w:val="TAN"/>
              <w:keepNext w:val="0"/>
              <w:keepLines w:val="0"/>
              <w:rPr>
                <w:rFonts w:cs="Arial"/>
              </w:rPr>
            </w:pPr>
            <w:r w:rsidRPr="005647EB">
              <w:rPr>
                <w:rFonts w:cs="Arial"/>
              </w:rPr>
              <w:t>NOTE 2:</w:t>
            </w:r>
            <w:r w:rsidR="00630FE6" w:rsidRPr="005647EB">
              <w:rPr>
                <w:rFonts w:cs="Arial"/>
              </w:rPr>
              <w:tab/>
            </w:r>
            <w:r w:rsidR="00630FE6" w:rsidRPr="005647EB">
              <w:rPr>
                <w:rFonts w:cs="Arial"/>
                <w:i/>
                <w:iCs/>
              </w:rPr>
              <w:t>T</w:t>
            </w:r>
            <w:r w:rsidR="00630FE6" w:rsidRPr="005647EB">
              <w:rPr>
                <w:rFonts w:cs="Arial"/>
                <w:vertAlign w:val="subscript"/>
              </w:rPr>
              <w:t>s</w:t>
            </w:r>
            <w:r w:rsidRPr="005647EB">
              <w:rPr>
                <w:rFonts w:cs="Arial"/>
              </w:rPr>
              <w:t xml:space="preserve"> </w:t>
            </w:r>
            <w:r w:rsidR="00630FE6" w:rsidRPr="005647EB">
              <w:rPr>
                <w:rFonts w:cs="Arial"/>
              </w:rPr>
              <w:t>is</w:t>
            </w:r>
            <w:r w:rsidRPr="005647EB">
              <w:rPr>
                <w:rFonts w:cs="Arial"/>
              </w:rPr>
              <w:t xml:space="preserve"> </w:t>
            </w:r>
            <w:r w:rsidR="00630FE6" w:rsidRPr="005647EB">
              <w:rPr>
                <w:rFonts w:cs="Arial"/>
              </w:rPr>
              <w:t>defined</w:t>
            </w:r>
            <w:r w:rsidRPr="005647EB">
              <w:rPr>
                <w:rFonts w:cs="Arial"/>
              </w:rPr>
              <w:t xml:space="preserve"> in 3GPP TS </w:t>
            </w:r>
            <w:r w:rsidR="00630FE6" w:rsidRPr="005647EB">
              <w:rPr>
                <w:rFonts w:cs="Arial"/>
              </w:rPr>
              <w:t>36.211</w:t>
            </w:r>
            <w:r w:rsidRPr="005647EB">
              <w:rPr>
                <w:rFonts w:cs="Arial"/>
              </w:rPr>
              <w:t xml:space="preserve"> </w:t>
            </w:r>
            <w:r w:rsidR="00630FE6" w:rsidRPr="005647EB">
              <w:rPr>
                <w:rFonts w:cs="Arial"/>
              </w:rPr>
              <w:t>[16]</w:t>
            </w:r>
            <w:r w:rsidR="00EC0475" w:rsidRPr="005647EB">
              <w:rPr>
                <w:rFonts w:cs="Arial"/>
              </w:rPr>
              <w:t>.</w:t>
            </w:r>
          </w:p>
          <w:p w14:paraId="28AB5B96" w14:textId="1A645FD7" w:rsidR="00630FE6" w:rsidRPr="005647EB" w:rsidRDefault="002570E4" w:rsidP="002570E4">
            <w:pPr>
              <w:pStyle w:val="TAN"/>
              <w:keepNext w:val="0"/>
              <w:keepLines w:val="0"/>
              <w:rPr>
                <w:rFonts w:cs="Arial"/>
              </w:rPr>
            </w:pPr>
            <w:r w:rsidRPr="005647EB">
              <w:rPr>
                <w:rFonts w:cs="Arial"/>
                <w:lang w:eastAsia="zh-CN"/>
              </w:rPr>
              <w:t>NOTE 3:</w:t>
            </w:r>
            <w:r w:rsidR="00630FE6" w:rsidRPr="005647EB">
              <w:rPr>
                <w:rFonts w:cs="Arial"/>
                <w:lang w:eastAsia="zh-CN"/>
              </w:rPr>
              <w:tab/>
            </w:r>
            <w:r w:rsidR="00630FE6" w:rsidRPr="005647EB">
              <w:rPr>
                <w:rFonts w:cs="Arial"/>
                <w:lang w:eastAsia="ko-KR"/>
              </w:rPr>
              <w:t>This</w:t>
            </w:r>
            <w:r w:rsidRPr="005647EB">
              <w:rPr>
                <w:rFonts w:cs="Arial"/>
                <w:lang w:eastAsia="ko-KR"/>
              </w:rPr>
              <w:t xml:space="preserve"> </w:t>
            </w:r>
            <w:r w:rsidR="00630FE6" w:rsidRPr="005647EB">
              <w:rPr>
                <w:rFonts w:cs="Arial"/>
                <w:lang w:eastAsia="ko-KR"/>
              </w:rPr>
              <w:t>configuration</w:t>
            </w:r>
            <w:r w:rsidRPr="005647EB">
              <w:rPr>
                <w:rFonts w:cs="Arial"/>
                <w:lang w:eastAsia="ko-KR"/>
              </w:rPr>
              <w:t xml:space="preserve"> </w:t>
            </w:r>
            <w:r w:rsidR="00630FE6" w:rsidRPr="005647EB">
              <w:rPr>
                <w:rFonts w:cs="Arial"/>
                <w:lang w:eastAsia="ko-KR"/>
              </w:rPr>
              <w:t>is</w:t>
            </w:r>
            <w:r w:rsidRPr="005647EB">
              <w:rPr>
                <w:rFonts w:cs="Arial"/>
                <w:lang w:eastAsia="ko-KR"/>
              </w:rPr>
              <w:t xml:space="preserve"> </w:t>
            </w:r>
            <w:r w:rsidR="00630FE6" w:rsidRPr="005647EB">
              <w:rPr>
                <w:rFonts w:cs="Arial"/>
                <w:lang w:eastAsia="ko-KR"/>
              </w:rPr>
              <w:t>optional</w:t>
            </w:r>
            <w:r w:rsidRPr="005647EB">
              <w:rPr>
                <w:rFonts w:cs="Arial"/>
                <w:lang w:eastAsia="ko-KR"/>
              </w:rPr>
              <w:t xml:space="preserve"> </w:t>
            </w:r>
            <w:r w:rsidR="00630FE6" w:rsidRPr="005647EB">
              <w:rPr>
                <w:rFonts w:cs="Arial"/>
                <w:lang w:eastAsia="ko-KR"/>
              </w:rPr>
              <w:t>and</w:t>
            </w:r>
            <w:r w:rsidRPr="005647EB">
              <w:rPr>
                <w:rFonts w:cs="Arial"/>
                <w:lang w:eastAsia="ko-KR"/>
              </w:rPr>
              <w:t xml:space="preserve"> </w:t>
            </w:r>
            <w:r w:rsidR="00630FE6" w:rsidRPr="005647EB">
              <w:rPr>
                <w:rFonts w:cs="Arial"/>
                <w:lang w:eastAsia="ko-KR"/>
              </w:rPr>
              <w:t>when</w:t>
            </w:r>
            <w:r w:rsidRPr="005647EB">
              <w:rPr>
                <w:rFonts w:cs="Arial"/>
                <w:lang w:eastAsia="ko-KR"/>
              </w:rPr>
              <w:t xml:space="preserve"> </w:t>
            </w:r>
            <w:r w:rsidR="00630FE6" w:rsidRPr="005647EB">
              <w:rPr>
                <w:lang w:eastAsia="ko-KR"/>
              </w:rPr>
              <w:t>nonUniform1</w:t>
            </w:r>
            <w:r w:rsidRPr="005647EB">
              <w:rPr>
                <w:rFonts w:cs="Arial"/>
                <w:lang w:eastAsia="ko-KR"/>
              </w:rPr>
              <w:t xml:space="preserve"> </w:t>
            </w:r>
            <w:r w:rsidR="00EC0475" w:rsidRPr="005647EB">
              <w:rPr>
                <w:rFonts w:cs="Arial"/>
                <w:lang w:eastAsia="ko-KR"/>
              </w:rPr>
              <w:t>-</w:t>
            </w:r>
            <w:r w:rsidRPr="005647EB">
              <w:rPr>
                <w:rFonts w:cs="Arial"/>
                <w:lang w:eastAsia="ko-KR"/>
              </w:rPr>
              <w:t xml:space="preserve"> </w:t>
            </w:r>
            <w:r w:rsidR="00630FE6" w:rsidRPr="005647EB">
              <w:rPr>
                <w:lang w:eastAsia="ko-KR"/>
              </w:rPr>
              <w:t>nonUniform4</w:t>
            </w:r>
            <w:r w:rsidRPr="005647EB">
              <w:rPr>
                <w:rFonts w:cs="Arial"/>
                <w:lang w:eastAsia="ko-KR"/>
              </w:rPr>
              <w:t xml:space="preserve"> </w:t>
            </w:r>
            <w:r w:rsidR="00630FE6" w:rsidRPr="005647EB">
              <w:rPr>
                <w:rFonts w:cs="Arial"/>
                <w:lang w:eastAsia="ko-KR"/>
              </w:rPr>
              <w:t>are</w:t>
            </w:r>
            <w:r w:rsidRPr="005647EB">
              <w:rPr>
                <w:rFonts w:cs="Arial"/>
                <w:lang w:eastAsia="ko-KR"/>
              </w:rPr>
              <w:t xml:space="preserve"> </w:t>
            </w:r>
            <w:r w:rsidR="00630FE6" w:rsidRPr="005647EB">
              <w:rPr>
                <w:rFonts w:cs="Arial"/>
                <w:lang w:eastAsia="ko-KR"/>
              </w:rPr>
              <w:t>configured</w:t>
            </w:r>
            <w:r w:rsidR="00EC0475" w:rsidRPr="005647EB">
              <w:rPr>
                <w:rFonts w:cs="Arial"/>
                <w:lang w:eastAsia="ko-KR"/>
              </w:rPr>
              <w:t>.</w:t>
            </w:r>
          </w:p>
        </w:tc>
      </w:tr>
    </w:tbl>
    <w:p w14:paraId="07383E10" w14:textId="77777777" w:rsidR="00630FE6" w:rsidRPr="005647EB" w:rsidRDefault="00630FE6" w:rsidP="002570E4">
      <w:pPr>
        <w:rPr>
          <w:lang w:eastAsia="zh-CN"/>
        </w:rPr>
      </w:pPr>
    </w:p>
    <w:p w14:paraId="13B195C6" w14:textId="77777777" w:rsidR="00630FE6" w:rsidRPr="005647EB" w:rsidRDefault="00630FE6" w:rsidP="002570E4">
      <w:r w:rsidRPr="005647EB">
        <w:t>The UE shall be capable of performing RSRP,</w:t>
      </w:r>
      <w:r w:rsidRPr="005647EB">
        <w:rPr>
          <w:lang w:eastAsia="zh-CN"/>
        </w:rPr>
        <w:t xml:space="preserve"> RSRQ, RS-SINR</w:t>
      </w:r>
      <w:r w:rsidRPr="005647EB">
        <w:t xml:space="preserve"> measurements of at least 4 inter-frequency cells per </w:t>
      </w:r>
      <w:r w:rsidRPr="005647EB">
        <w:rPr>
          <w:lang w:eastAsia="zh-CN"/>
        </w:rPr>
        <w:t>T</w:t>
      </w:r>
      <w:r w:rsidRPr="005647EB">
        <w:t>DD inter-frequency and the UE physical layer shall be capable of reporting RSRP,</w:t>
      </w:r>
      <w:r w:rsidRPr="005647EB">
        <w:rPr>
          <w:lang w:eastAsia="zh-CN"/>
        </w:rPr>
        <w:t xml:space="preserve"> RSRQ, and RS-SINR</w:t>
      </w:r>
      <w:r w:rsidRPr="005647EB">
        <w:t xml:space="preserve"> measurements to higher layers with the measurement period </w:t>
      </w:r>
      <w:r w:rsidRPr="005647EB">
        <w:rPr>
          <w:rFonts w:cs="v4.2.0"/>
        </w:rPr>
        <w:t>T</w:t>
      </w:r>
      <w:r w:rsidRPr="005647EB">
        <w:rPr>
          <w:rFonts w:cs="v4.2.0"/>
          <w:vertAlign w:val="subscript"/>
        </w:rPr>
        <w:t>Measurement_Period_TDD_Inter</w:t>
      </w:r>
      <w:r w:rsidRPr="005647EB">
        <w:t>.</w:t>
      </w:r>
    </w:p>
    <w:p w14:paraId="1ECB9BFB" w14:textId="377E3F62" w:rsidR="00630FE6" w:rsidRPr="005647EB" w:rsidRDefault="00630FE6" w:rsidP="002570E4">
      <w:pPr>
        <w:rPr>
          <w:rFonts w:cs="v4.2.0"/>
        </w:rPr>
      </w:pPr>
      <w:r w:rsidRPr="005647EB">
        <w:rPr>
          <w:rFonts w:cs="v4.2.0"/>
        </w:rPr>
        <w:t xml:space="preserve">Reported RSRP, RSRQ, and RS-SINR measurements contained in event triggered measurement reports shall meet the requirements in </w:t>
      </w:r>
      <w:r w:rsidR="00914A62" w:rsidRPr="005647EB">
        <w:rPr>
          <w:rFonts w:cs="v4.2.0"/>
        </w:rPr>
        <w:t>clause</w:t>
      </w:r>
      <w:r w:rsidRPr="005647EB">
        <w:rPr>
          <w:rFonts w:cs="v4.2.0"/>
        </w:rPr>
        <w:t>s 9.1.3.1, 9.1.3.2, 9.1.6.1, 9.1.6.2, 9.1.17.3.1 and 9.1.17.3.2, respectively.</w:t>
      </w:r>
    </w:p>
    <w:p w14:paraId="042BB7DD" w14:textId="77777777" w:rsidR="00630FE6" w:rsidRPr="005647EB" w:rsidRDefault="00630FE6"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C395E4C" w14:textId="77777777" w:rsidR="00630FE6" w:rsidRPr="005647EB" w:rsidRDefault="00630FE6"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5FE3483F" w14:textId="58EC1FF0" w:rsidR="00630FE6" w:rsidRPr="005647EB" w:rsidRDefault="00630FE6"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Identify_Inter</w:t>
      </w:r>
      <w:r w:rsidRPr="005647EB">
        <w:rPr>
          <w:rFonts w:cs="v4.2.0"/>
        </w:rPr>
        <w:t xml:space="preserve"> or T </w:t>
      </w:r>
      <w:r w:rsidRPr="005647EB">
        <w:rPr>
          <w:rFonts w:cs="v4.2.0"/>
          <w:vertAlign w:val="subscript"/>
        </w:rPr>
        <w:t xml:space="preserve">identify </w:t>
      </w:r>
      <w:r w:rsidR="00EC0475" w:rsidRPr="005647EB">
        <w:rPr>
          <w:rFonts w:cs="v4.2.0"/>
          <w:vertAlign w:val="subscript"/>
          <w:lang w:eastAsia="zh-CN"/>
        </w:rPr>
        <w:t>-</w:t>
      </w:r>
      <w:r w:rsidRPr="005647EB">
        <w:rPr>
          <w:rFonts w:cs="v4.2.0"/>
          <w:vertAlign w:val="subscript"/>
          <w:lang w:eastAsia="zh-CN"/>
        </w:rPr>
        <w:t>inter-perCC</w:t>
      </w:r>
      <w:r w:rsidRPr="005647EB">
        <w:rPr>
          <w:rFonts w:cs="v4.2.0"/>
        </w:rPr>
        <w:t xml:space="preserve"> when per-CC based measurement gap configured defined in clause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.3.2.1.</w:t>
      </w:r>
      <w:r w:rsidRPr="005647EB">
        <w:rPr>
          <w:rFonts w:cs="v4.2.0"/>
          <w:vertAlign w:val="subscript"/>
        </w:rPr>
        <w:t xml:space="preserve"> </w:t>
      </w:r>
      <w:r w:rsidRPr="005647EB">
        <w:rPr>
          <w:rFonts w:cs="v4.2.0"/>
        </w:rPr>
        <w:t>When L3 filtering is used or IDC autonomous denial or the UE is performing reception and/or transmission for ProSe Direct Discovery and/or ProSe Direct Communication, or the UE is configured to perform SRS carrier based switching, is configured an additional delay can be expected.</w:t>
      </w:r>
    </w:p>
    <w:p w14:paraId="2D579365" w14:textId="7F64AF97" w:rsidR="00630FE6" w:rsidRPr="005647EB" w:rsidRDefault="00630FE6" w:rsidP="002570E4">
      <w:pPr>
        <w:rPr>
          <w:lang w:eastAsia="zh-CN"/>
        </w:rPr>
      </w:pPr>
      <w:r w:rsidRPr="005647EB">
        <w:t xml:space="preserve">If a cell which has been detectable at least for the time period </w:t>
      </w:r>
      <w:r w:rsidRPr="005647EB">
        <w:rPr>
          <w:rFonts w:cs="v4.2.0"/>
        </w:rPr>
        <w:t>T</w:t>
      </w:r>
      <w:r w:rsidRPr="005647EB">
        <w:rPr>
          <w:rFonts w:cs="v4.2.0"/>
          <w:vertAlign w:val="subscript"/>
        </w:rPr>
        <w:t>Identify_Inter</w:t>
      </w:r>
      <w:r w:rsidRPr="005647EB">
        <w:rPr>
          <w:rFonts w:cs="v4.2.0"/>
        </w:rPr>
        <w:t xml:space="preserve"> or T </w:t>
      </w:r>
      <w:r w:rsidRPr="005647EB">
        <w:rPr>
          <w:rFonts w:cs="v4.2.0"/>
          <w:vertAlign w:val="subscript"/>
        </w:rPr>
        <w:t xml:space="preserve">identify </w:t>
      </w:r>
      <w:r w:rsidR="00EC0475" w:rsidRPr="005647EB">
        <w:rPr>
          <w:rFonts w:cs="v4.2.0"/>
          <w:vertAlign w:val="subscript"/>
          <w:lang w:eastAsia="zh-CN"/>
        </w:rPr>
        <w:t>-</w:t>
      </w:r>
      <w:r w:rsidRPr="005647EB">
        <w:rPr>
          <w:rFonts w:cs="v4.2.0"/>
          <w:vertAlign w:val="subscript"/>
          <w:lang w:eastAsia="zh-CN"/>
        </w:rPr>
        <w:t>inter-perCC</w:t>
      </w:r>
      <w:r w:rsidRPr="005647EB">
        <w:rPr>
          <w:rFonts w:cs="v4.2.0"/>
        </w:rPr>
        <w:t xml:space="preserve"> when per-CC based measurement gap configured defined in clause </w:t>
      </w:r>
      <w:r w:rsidRPr="005647EB">
        <w:t xml:space="preserve">8.1.2.3.2.1 and then </w:t>
      </w:r>
      <w:r w:rsidRPr="005647EB">
        <w:rPr>
          <w:rFonts w:cs="v4.2.0"/>
        </w:rPr>
        <w:t xml:space="preserve">triggers the measurement report as </w:t>
      </w:r>
      <w:r w:rsidRPr="005647EB">
        <w:rPr>
          <w:rFonts w:cs="v4.2.0"/>
          <w:lang w:eastAsia="zh-CN"/>
        </w:rPr>
        <w:t>per</w:t>
      </w:r>
      <w:r w:rsidR="00EC0475" w:rsidRPr="005647EB">
        <w:rPr>
          <w:rFonts w:cs="v4.2.0"/>
          <w:lang w:eastAsia="zh-CN"/>
        </w:rPr>
        <w:t xml:space="preserve"> 3GPP</w:t>
      </w:r>
      <w:r w:rsidRPr="005647EB">
        <w:rPr>
          <w:rFonts w:cs="v4.2.0"/>
          <w:lang w:eastAsia="zh-CN"/>
        </w:rPr>
        <w:t xml:space="preserve"> </w:t>
      </w:r>
      <w:r w:rsidRPr="005647EB">
        <w:t>TS 36.331 [2], the event triggered measurement reporting delay shall be less than</w:t>
      </w:r>
      <w:r w:rsidRPr="005647EB">
        <w:rPr>
          <w:rFonts w:cs="v4.2.0"/>
        </w:rPr>
        <w:t xml:space="preserve"> T</w:t>
      </w:r>
      <w:r w:rsidRPr="005647EB">
        <w:rPr>
          <w:rFonts w:cs="v4.2.0"/>
          <w:vertAlign w:val="subscript"/>
        </w:rPr>
        <w:t>Measurement_Period_TDD_Inter</w:t>
      </w:r>
      <w:r w:rsidRPr="005647EB">
        <w:t xml:space="preserve"> </w:t>
      </w:r>
      <w:r w:rsidRPr="005647EB">
        <w:rPr>
          <w:rFonts w:cs="v4.2.0"/>
        </w:rPr>
        <w:t xml:space="preserve">defined in clause </w:t>
      </w:r>
      <w:r w:rsidRPr="005647EB">
        <w:t xml:space="preserve">8.1.2.3.2.1 provided the timing to that cell has not changed more than </w:t>
      </w:r>
      <w:r w:rsidRPr="005647EB">
        <w:sym w:font="Symbol" w:char="F0B1"/>
      </w:r>
      <w:r w:rsidRPr="005647EB">
        <w:t xml:space="preserve"> </w:t>
      </w:r>
      <w:r w:rsidRPr="005647EB">
        <w:rPr>
          <w:lang w:eastAsia="zh-CN"/>
        </w:rPr>
        <w:t xml:space="preserve">50 Ts </w:t>
      </w:r>
      <w:r w:rsidRPr="005647EB">
        <w:t xml:space="preserve">while </w:t>
      </w:r>
      <w:r w:rsidRPr="005647EB">
        <w:rPr>
          <w:rFonts w:cs="v4.2.0"/>
        </w:rPr>
        <w:t>measurement</w:t>
      </w:r>
      <w:r w:rsidRPr="005647EB">
        <w:t xml:space="preserve">gap has not been available and the L3 filter has not been used.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13BE62DC" w14:textId="54B13747" w:rsidR="00630FE6" w:rsidRPr="005647EB" w:rsidRDefault="00630FE6" w:rsidP="002570E4">
      <w:r w:rsidRPr="005647EB">
        <w:t xml:space="preserve">The normative reference for this requirement </w:t>
      </w:r>
      <w:r w:rsidR="002570E4" w:rsidRPr="005647EB">
        <w:t>is 3GPP TS</w:t>
      </w:r>
      <w:r w:rsidRPr="005647EB">
        <w:t xml:space="preserve"> 36.133 [4] clause</w:t>
      </w:r>
      <w:r w:rsidR="00EC0475" w:rsidRPr="005647EB">
        <w:t>s</w:t>
      </w:r>
      <w:r w:rsidRPr="005647EB">
        <w:t xml:space="preserve"> 8.1.2.3.2 and A.8.4.6.</w:t>
      </w:r>
    </w:p>
    <w:p w14:paraId="09E34B3F" w14:textId="77777777" w:rsidR="00630FE6" w:rsidRPr="005647EB" w:rsidRDefault="00630FE6" w:rsidP="002570E4">
      <w:pPr>
        <w:pStyle w:val="Heading4"/>
        <w:keepNext w:val="0"/>
        <w:keepLines w:val="0"/>
      </w:pPr>
      <w:r w:rsidRPr="005647EB">
        <w:t>8.4.6.4</w:t>
      </w:r>
      <w:r w:rsidRPr="005647EB">
        <w:tab/>
        <w:t>Test description</w:t>
      </w:r>
    </w:p>
    <w:p w14:paraId="6FCA61A3" w14:textId="77777777" w:rsidR="00630FE6" w:rsidRPr="005647EB" w:rsidRDefault="00630FE6" w:rsidP="002570E4">
      <w:pPr>
        <w:pStyle w:val="Heading5"/>
        <w:keepNext w:val="0"/>
        <w:keepLines w:val="0"/>
      </w:pPr>
      <w:r w:rsidRPr="005647EB">
        <w:t>8.4.6.4.1</w:t>
      </w:r>
      <w:r w:rsidRPr="005647EB">
        <w:tab/>
        <w:t>Initial conditions</w:t>
      </w:r>
    </w:p>
    <w:p w14:paraId="42109B6F" w14:textId="214719A8" w:rsidR="00630FE6" w:rsidRPr="005647EB" w:rsidRDefault="00630FE6" w:rsidP="002570E4">
      <w:r w:rsidRPr="005647EB">
        <w:t xml:space="preserve">Test Environment: Normal, as defined </w:t>
      </w:r>
      <w:r w:rsidR="002570E4" w:rsidRPr="005647EB">
        <w:t>in 3GPP TS</w:t>
      </w:r>
      <w:r w:rsidRPr="005647EB">
        <w:t xml:space="preserve"> 36.508 [7] clause 4.1.</w:t>
      </w:r>
    </w:p>
    <w:p w14:paraId="1227B67C" w14:textId="507008B1" w:rsidR="00630FE6" w:rsidRPr="005647EB" w:rsidRDefault="00630FE6" w:rsidP="002570E4">
      <w:r w:rsidRPr="005647EB">
        <w:t xml:space="preserve">Frequencies to be tested: According to Annex E table E-1 </w:t>
      </w:r>
      <w:r w:rsidR="00EC0475" w:rsidRPr="005647EB">
        <w:t>and 3GPP TS</w:t>
      </w:r>
      <w:r w:rsidRPr="005647EB">
        <w:t xml:space="preserve"> 36.508 [7] clauses 4.4.2 and 4.3.1.</w:t>
      </w:r>
    </w:p>
    <w:p w14:paraId="18907FA0" w14:textId="6135B6AD" w:rsidR="00630FE6" w:rsidRPr="005647EB" w:rsidRDefault="00630FE6" w:rsidP="002570E4">
      <w:r w:rsidRPr="005647EB">
        <w:lastRenderedPageBreak/>
        <w:t xml:space="preserve">Channel Bandwidth to be tested: 10 MHz as defined </w:t>
      </w:r>
      <w:r w:rsidR="002570E4" w:rsidRPr="005647EB">
        <w:t>in 3GPP TS</w:t>
      </w:r>
      <w:r w:rsidRPr="005647EB">
        <w:t xml:space="preserve"> 36.508 [7] clause 4.3.1.</w:t>
      </w:r>
    </w:p>
    <w:p w14:paraId="7A7CE906" w14:textId="7EDA5DB8" w:rsidR="00630FE6" w:rsidRPr="005647EB" w:rsidRDefault="00630FE6"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w:t>
      </w:r>
      <w:r w:rsidRPr="005647EB">
        <w:rPr>
          <w:rFonts w:ascii="Segoe UI" w:hAnsi="Segoe UI" w:cs="Segoe UI"/>
        </w:rPr>
        <w:t xml:space="preserve"> </w:t>
      </w:r>
      <w:r w:rsidRPr="005647EB">
        <w:t>for UE with 2Rx RF band and Annex A, Figure A.78 for 4Rx capable UE without any 2Rx RF bands.</w:t>
      </w:r>
    </w:p>
    <w:p w14:paraId="25048B75" w14:textId="77777777" w:rsidR="00630FE6" w:rsidRPr="005647EB" w:rsidRDefault="00630FE6" w:rsidP="002570E4">
      <w:pPr>
        <w:pStyle w:val="B1"/>
      </w:pPr>
      <w:r w:rsidRPr="005647EB">
        <w:t>2.</w:t>
      </w:r>
      <w:r w:rsidRPr="005647EB">
        <w:tab/>
        <w:t>The general test parameter settings are set up according to Table 8.4.6.4.1-1.</w:t>
      </w:r>
    </w:p>
    <w:p w14:paraId="3A66E025" w14:textId="77777777" w:rsidR="00630FE6" w:rsidRPr="005647EB" w:rsidRDefault="00630FE6" w:rsidP="002570E4">
      <w:pPr>
        <w:pStyle w:val="B1"/>
      </w:pPr>
      <w:r w:rsidRPr="005647EB">
        <w:t>3.</w:t>
      </w:r>
      <w:r w:rsidRPr="005647EB">
        <w:tab/>
        <w:t>Propagation conditions are set according to Annex B clauses B.0.</w:t>
      </w:r>
    </w:p>
    <w:p w14:paraId="17B1C0B6" w14:textId="77777777" w:rsidR="00630FE6" w:rsidRPr="005647EB" w:rsidRDefault="00630FE6" w:rsidP="002570E4">
      <w:pPr>
        <w:pStyle w:val="B1"/>
      </w:pPr>
      <w:r w:rsidRPr="005647EB">
        <w:t>4.</w:t>
      </w:r>
      <w:r w:rsidRPr="005647EB">
        <w:tab/>
        <w:t>Message contents are defined in clause 8.4.6.4.3.</w:t>
      </w:r>
    </w:p>
    <w:p w14:paraId="193AD4B8" w14:textId="77777777" w:rsidR="00630FE6" w:rsidRPr="005647EB" w:rsidRDefault="00630FE6" w:rsidP="002570E4">
      <w:pPr>
        <w:pStyle w:val="B1"/>
        <w:rPr>
          <w:rFonts w:cs="v3.7.0"/>
        </w:rPr>
      </w:pPr>
      <w:r w:rsidRPr="005647EB">
        <w:t>5.</w:t>
      </w:r>
      <w:r w:rsidRPr="005647EB">
        <w:tab/>
        <w:t>There are two E-UTRA TDD carriers and two cells specified in the test. Cell 1 is the cell used for connection setup with the power level set according to Annex C.0 and C.1 for this test.</w:t>
      </w:r>
    </w:p>
    <w:p w14:paraId="00FF5F14" w14:textId="77777777" w:rsidR="00630FE6" w:rsidRPr="005647EB" w:rsidRDefault="00630FE6" w:rsidP="002570E4">
      <w:pPr>
        <w:pStyle w:val="TH"/>
        <w:keepNext w:val="0"/>
        <w:keepLines w:val="0"/>
      </w:pPr>
      <w:r w:rsidRPr="005647EB">
        <w:t xml:space="preserve">Table 8.4.6.4.1-1: General test parameters for E-UTRAN TDD-TDD inter frequency event triggered reporting </w:t>
      </w:r>
      <w:r w:rsidRPr="005647EB">
        <w:rPr>
          <w:lang w:eastAsia="zh-CN"/>
        </w:rPr>
        <w:t>for TDD UL/DL configuration 0</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61"/>
        <w:gridCol w:w="604"/>
        <w:gridCol w:w="2701"/>
        <w:gridCol w:w="3661"/>
      </w:tblGrid>
      <w:tr w:rsidR="00630FE6" w:rsidRPr="005647EB" w14:paraId="58C56917" w14:textId="77777777" w:rsidTr="00EC0475">
        <w:trPr>
          <w:cantSplit/>
          <w:jc w:val="center"/>
        </w:trPr>
        <w:tc>
          <w:tcPr>
            <w:tcW w:w="2761" w:type="dxa"/>
          </w:tcPr>
          <w:p w14:paraId="5FEF39A3" w14:textId="77777777" w:rsidR="00630FE6" w:rsidRPr="005647EB" w:rsidRDefault="00630FE6" w:rsidP="002570E4">
            <w:pPr>
              <w:pStyle w:val="TAH"/>
              <w:keepNext w:val="0"/>
              <w:keepLines w:val="0"/>
            </w:pPr>
            <w:r w:rsidRPr="005647EB">
              <w:t>Parameter</w:t>
            </w:r>
          </w:p>
        </w:tc>
        <w:tc>
          <w:tcPr>
            <w:tcW w:w="604" w:type="dxa"/>
          </w:tcPr>
          <w:p w14:paraId="778304F8" w14:textId="77777777" w:rsidR="00630FE6" w:rsidRPr="005647EB" w:rsidRDefault="00630FE6" w:rsidP="002570E4">
            <w:pPr>
              <w:pStyle w:val="TAH"/>
              <w:keepNext w:val="0"/>
              <w:keepLines w:val="0"/>
            </w:pPr>
            <w:r w:rsidRPr="005647EB">
              <w:t>Unit</w:t>
            </w:r>
          </w:p>
        </w:tc>
        <w:tc>
          <w:tcPr>
            <w:tcW w:w="2701" w:type="dxa"/>
          </w:tcPr>
          <w:p w14:paraId="786292D4" w14:textId="77777777" w:rsidR="00630FE6" w:rsidRPr="005647EB" w:rsidRDefault="00630FE6" w:rsidP="002570E4">
            <w:pPr>
              <w:pStyle w:val="TAH"/>
              <w:keepNext w:val="0"/>
              <w:keepLines w:val="0"/>
            </w:pPr>
            <w:r w:rsidRPr="005647EB">
              <w:t>Value</w:t>
            </w:r>
          </w:p>
        </w:tc>
        <w:tc>
          <w:tcPr>
            <w:tcW w:w="3661" w:type="dxa"/>
          </w:tcPr>
          <w:p w14:paraId="78A7CF37" w14:textId="77777777" w:rsidR="00630FE6" w:rsidRPr="005647EB" w:rsidRDefault="00630FE6" w:rsidP="002570E4">
            <w:pPr>
              <w:pStyle w:val="TAH"/>
              <w:keepNext w:val="0"/>
              <w:keepLines w:val="0"/>
            </w:pPr>
            <w:r w:rsidRPr="005647EB">
              <w:t>Comment</w:t>
            </w:r>
          </w:p>
        </w:tc>
      </w:tr>
      <w:tr w:rsidR="00630FE6" w:rsidRPr="005647EB" w14:paraId="63B2DEFD" w14:textId="77777777" w:rsidTr="00EC0475">
        <w:trPr>
          <w:cantSplit/>
          <w:jc w:val="center"/>
        </w:trPr>
        <w:tc>
          <w:tcPr>
            <w:tcW w:w="2761" w:type="dxa"/>
          </w:tcPr>
          <w:p w14:paraId="285D77CA" w14:textId="4AEC7386" w:rsidR="00630FE6" w:rsidRPr="005647EB" w:rsidRDefault="00630FE6" w:rsidP="002570E4">
            <w:pPr>
              <w:pStyle w:val="TAL"/>
              <w:keepNext w:val="0"/>
              <w:keepLines w:val="0"/>
            </w:pPr>
            <w:r w:rsidRPr="005647EB">
              <w:t>PDSCH</w:t>
            </w:r>
            <w:r w:rsidR="002570E4" w:rsidRPr="005647EB">
              <w:t xml:space="preserve"> </w:t>
            </w:r>
            <w:r w:rsidRPr="005647EB">
              <w:t>parameters</w:t>
            </w:r>
          </w:p>
        </w:tc>
        <w:tc>
          <w:tcPr>
            <w:tcW w:w="604" w:type="dxa"/>
          </w:tcPr>
          <w:p w14:paraId="24C95175" w14:textId="77777777" w:rsidR="00630FE6" w:rsidRPr="005647EB" w:rsidRDefault="00630FE6" w:rsidP="002570E4">
            <w:pPr>
              <w:pStyle w:val="TAL"/>
              <w:keepNext w:val="0"/>
              <w:keepLines w:val="0"/>
            </w:pPr>
          </w:p>
        </w:tc>
        <w:tc>
          <w:tcPr>
            <w:tcW w:w="2701" w:type="dxa"/>
          </w:tcPr>
          <w:p w14:paraId="5A46BD82" w14:textId="6B846186" w:rsidR="00630FE6" w:rsidRPr="005647EB" w:rsidRDefault="00630FE6"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R.5</w:t>
            </w:r>
            <w:r w:rsidR="002570E4" w:rsidRPr="005647EB">
              <w:rPr>
                <w:rFonts w:cs="v4.2.0"/>
              </w:rPr>
              <w:t xml:space="preserve"> </w:t>
            </w:r>
            <w:r w:rsidRPr="005647EB">
              <w:rPr>
                <w:rFonts w:cs="v4.2.0"/>
              </w:rPr>
              <w:t>TDD</w:t>
            </w:r>
          </w:p>
        </w:tc>
        <w:tc>
          <w:tcPr>
            <w:tcW w:w="3661" w:type="dxa"/>
          </w:tcPr>
          <w:p w14:paraId="66E1136B" w14:textId="14DAA56C" w:rsidR="00630FE6" w:rsidRPr="005647EB" w:rsidRDefault="00630FE6"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A.1.2</w:t>
            </w:r>
          </w:p>
        </w:tc>
      </w:tr>
      <w:tr w:rsidR="00630FE6" w:rsidRPr="005647EB" w14:paraId="172893EE" w14:textId="77777777" w:rsidTr="00EC0475">
        <w:trPr>
          <w:cantSplit/>
          <w:jc w:val="center"/>
        </w:trPr>
        <w:tc>
          <w:tcPr>
            <w:tcW w:w="2761" w:type="dxa"/>
          </w:tcPr>
          <w:p w14:paraId="6021780F" w14:textId="2743E10C" w:rsidR="00630FE6" w:rsidRPr="005647EB" w:rsidRDefault="00630FE6" w:rsidP="002570E4">
            <w:pPr>
              <w:pStyle w:val="TAL"/>
              <w:keepNext w:val="0"/>
              <w:keepLines w:val="0"/>
            </w:pPr>
            <w:r w:rsidRPr="005647EB">
              <w:t>PCFICH/PDCCH/PHICH</w:t>
            </w:r>
            <w:r w:rsidR="002570E4" w:rsidRPr="005647EB">
              <w:t xml:space="preserve"> </w:t>
            </w:r>
            <w:r w:rsidRPr="005647EB">
              <w:t>parameters</w:t>
            </w:r>
          </w:p>
        </w:tc>
        <w:tc>
          <w:tcPr>
            <w:tcW w:w="604" w:type="dxa"/>
          </w:tcPr>
          <w:p w14:paraId="7F07C3B8" w14:textId="77777777" w:rsidR="00630FE6" w:rsidRPr="005647EB" w:rsidRDefault="00630FE6" w:rsidP="002570E4">
            <w:pPr>
              <w:pStyle w:val="TAL"/>
              <w:keepNext w:val="0"/>
              <w:keepLines w:val="0"/>
            </w:pPr>
          </w:p>
        </w:tc>
        <w:tc>
          <w:tcPr>
            <w:tcW w:w="2701" w:type="dxa"/>
          </w:tcPr>
          <w:p w14:paraId="67EC55BD" w14:textId="6E9C2EB6" w:rsidR="00630FE6" w:rsidRPr="005647EB" w:rsidRDefault="00630FE6"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TDD</w:t>
            </w:r>
          </w:p>
        </w:tc>
        <w:tc>
          <w:tcPr>
            <w:tcW w:w="3661" w:type="dxa"/>
          </w:tcPr>
          <w:p w14:paraId="70A22313" w14:textId="4465061C" w:rsidR="00630FE6" w:rsidRPr="005647EB" w:rsidRDefault="00630FE6"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A.2.2</w:t>
            </w:r>
          </w:p>
        </w:tc>
      </w:tr>
      <w:tr w:rsidR="00630FE6" w:rsidRPr="005647EB" w14:paraId="5EBB14D6" w14:textId="77777777" w:rsidTr="00EC0475">
        <w:trPr>
          <w:cantSplit/>
          <w:jc w:val="center"/>
        </w:trPr>
        <w:tc>
          <w:tcPr>
            <w:tcW w:w="2761" w:type="dxa"/>
          </w:tcPr>
          <w:p w14:paraId="0ABFC70A" w14:textId="485B8261" w:rsidR="00630FE6" w:rsidRPr="005647EB" w:rsidRDefault="00630FE6" w:rsidP="002570E4">
            <w:pPr>
              <w:pStyle w:val="TAL"/>
              <w:keepNext w:val="0"/>
              <w:keepLines w:val="0"/>
            </w:pPr>
            <w:r w:rsidRPr="005647EB">
              <w:rPr>
                <w:lang w:eastAsia="zh-CN"/>
              </w:rPr>
              <w:t>Gap</w:t>
            </w:r>
            <w:r w:rsidR="002570E4" w:rsidRPr="005647EB">
              <w:rPr>
                <w:lang w:eastAsia="zh-CN"/>
              </w:rPr>
              <w:t xml:space="preserve"> </w:t>
            </w:r>
            <w:r w:rsidRPr="005647EB">
              <w:rPr>
                <w:lang w:eastAsia="zh-CN"/>
              </w:rPr>
              <w:t>Pattern</w:t>
            </w:r>
            <w:r w:rsidR="002570E4" w:rsidRPr="005647EB">
              <w:rPr>
                <w:lang w:eastAsia="zh-CN"/>
              </w:rPr>
              <w:t xml:space="preserve"> </w:t>
            </w:r>
            <w:r w:rsidRPr="005647EB">
              <w:rPr>
                <w:lang w:eastAsia="zh-CN"/>
              </w:rPr>
              <w:t>Id</w:t>
            </w:r>
          </w:p>
        </w:tc>
        <w:tc>
          <w:tcPr>
            <w:tcW w:w="604" w:type="dxa"/>
          </w:tcPr>
          <w:p w14:paraId="7A43793C" w14:textId="77777777" w:rsidR="00630FE6" w:rsidRPr="005647EB" w:rsidRDefault="00630FE6" w:rsidP="002570E4">
            <w:pPr>
              <w:pStyle w:val="TAL"/>
              <w:keepNext w:val="0"/>
              <w:keepLines w:val="0"/>
            </w:pPr>
          </w:p>
        </w:tc>
        <w:tc>
          <w:tcPr>
            <w:tcW w:w="2701" w:type="dxa"/>
          </w:tcPr>
          <w:p w14:paraId="098EF241" w14:textId="77777777" w:rsidR="00630FE6" w:rsidRPr="005647EB" w:rsidRDefault="00630FE6" w:rsidP="002570E4">
            <w:pPr>
              <w:pStyle w:val="TAL"/>
              <w:keepNext w:val="0"/>
              <w:keepLines w:val="0"/>
            </w:pPr>
            <w:r w:rsidRPr="005647EB">
              <w:rPr>
                <w:lang w:eastAsia="zh-CN"/>
              </w:rPr>
              <w:t>1</w:t>
            </w:r>
          </w:p>
        </w:tc>
        <w:tc>
          <w:tcPr>
            <w:tcW w:w="3661" w:type="dxa"/>
          </w:tcPr>
          <w:p w14:paraId="4BF05A0A" w14:textId="666E1F7B" w:rsidR="00630FE6" w:rsidRPr="005647EB" w:rsidRDefault="00630FE6" w:rsidP="002570E4">
            <w:pPr>
              <w:pStyle w:val="TAL"/>
              <w:keepNext w:val="0"/>
              <w:keepLines w:val="0"/>
              <w:rPr>
                <w:lang w:eastAsia="zh-CN"/>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rPr>
                <w:lang w:eastAsia="zh-CN"/>
              </w:rPr>
              <w:t>36</w:t>
            </w:r>
            <w:r w:rsidRPr="005647EB">
              <w:t>.1</w:t>
            </w:r>
            <w:r w:rsidRPr="005647EB">
              <w:rPr>
                <w:lang w:eastAsia="zh-CN"/>
              </w:rPr>
              <w:t>33</w:t>
            </w:r>
            <w:r w:rsidR="002570E4" w:rsidRPr="005647EB">
              <w:t xml:space="preserve"> </w:t>
            </w:r>
            <w:r w:rsidR="00914A62" w:rsidRPr="005647EB">
              <w:t>clause</w:t>
            </w:r>
            <w:r w:rsidR="002570E4" w:rsidRPr="005647EB">
              <w:t xml:space="preserve"> </w:t>
            </w:r>
            <w:r w:rsidRPr="005647EB">
              <w:t>8.1.2.1.</w:t>
            </w:r>
            <w:r w:rsidR="002570E4" w:rsidRPr="005647EB">
              <w:t xml:space="preserve"> </w:t>
            </w:r>
          </w:p>
        </w:tc>
      </w:tr>
      <w:tr w:rsidR="00630FE6" w:rsidRPr="005647EB" w14:paraId="4C1F1B54" w14:textId="77777777" w:rsidTr="00EC0475">
        <w:trPr>
          <w:cantSplit/>
          <w:jc w:val="center"/>
        </w:trPr>
        <w:tc>
          <w:tcPr>
            <w:tcW w:w="2761" w:type="dxa"/>
          </w:tcPr>
          <w:p w14:paraId="4A1B4276" w14:textId="1DE82BD2" w:rsidR="00630FE6" w:rsidRPr="005647EB" w:rsidRDefault="00630FE6" w:rsidP="002570E4">
            <w:pPr>
              <w:pStyle w:val="TAL"/>
              <w:keepNext w:val="0"/>
              <w:keepLines w:val="0"/>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p>
        </w:tc>
        <w:tc>
          <w:tcPr>
            <w:tcW w:w="604" w:type="dxa"/>
          </w:tcPr>
          <w:p w14:paraId="12D19837" w14:textId="77777777" w:rsidR="00630FE6" w:rsidRPr="005647EB" w:rsidRDefault="00630FE6" w:rsidP="002570E4">
            <w:pPr>
              <w:pStyle w:val="TAL"/>
              <w:keepNext w:val="0"/>
              <w:keepLines w:val="0"/>
            </w:pPr>
          </w:p>
        </w:tc>
        <w:tc>
          <w:tcPr>
            <w:tcW w:w="2701" w:type="dxa"/>
          </w:tcPr>
          <w:p w14:paraId="0DC92650" w14:textId="77777777" w:rsidR="00630FE6" w:rsidRPr="005647EB" w:rsidRDefault="00630FE6" w:rsidP="002570E4">
            <w:pPr>
              <w:pStyle w:val="TAL"/>
              <w:keepNext w:val="0"/>
              <w:keepLines w:val="0"/>
              <w:rPr>
                <w:lang w:eastAsia="zh-CN"/>
              </w:rPr>
            </w:pPr>
            <w:r w:rsidRPr="005647EB">
              <w:rPr>
                <w:rFonts w:cs="v4.2.0"/>
              </w:rPr>
              <w:t>6</w:t>
            </w:r>
          </w:p>
        </w:tc>
        <w:tc>
          <w:tcPr>
            <w:tcW w:w="3661" w:type="dxa"/>
          </w:tcPr>
          <w:p w14:paraId="78CF849B" w14:textId="2E7B4F8F" w:rsidR="00630FE6" w:rsidRPr="005647EB" w:rsidRDefault="00630FE6" w:rsidP="002570E4">
            <w:pPr>
              <w:pStyle w:val="TAL"/>
              <w:keepNext w:val="0"/>
              <w:keepLines w:val="0"/>
              <w:rPr>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4.2-1</w:t>
            </w:r>
            <w:r w:rsidR="002570E4" w:rsidRPr="005647EB">
              <w:rPr>
                <w:rFonts w:cs="v4.2.0"/>
              </w:rPr>
              <w:t xml:space="preserve"> in 3GPP TS </w:t>
            </w:r>
            <w:r w:rsidRPr="005647EB">
              <w:rPr>
                <w:rFonts w:cs="v4.2.0"/>
              </w:rPr>
              <w:t>36.211.</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same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both</w:t>
            </w:r>
            <w:r w:rsidR="002570E4" w:rsidRPr="005647EB">
              <w:rPr>
                <w:rFonts w:cs="v4.2.0"/>
              </w:rPr>
              <w:t xml:space="preserve"> </w:t>
            </w:r>
            <w:r w:rsidRPr="005647EB">
              <w:rPr>
                <w:rFonts w:cs="v4.2.0"/>
              </w:rPr>
              <w:t>cells</w:t>
            </w:r>
          </w:p>
        </w:tc>
      </w:tr>
      <w:tr w:rsidR="00630FE6" w:rsidRPr="005647EB" w14:paraId="3CCA279A" w14:textId="77777777" w:rsidTr="00EC0475">
        <w:trPr>
          <w:cantSplit/>
          <w:jc w:val="center"/>
        </w:trPr>
        <w:tc>
          <w:tcPr>
            <w:tcW w:w="2761" w:type="dxa"/>
          </w:tcPr>
          <w:p w14:paraId="60684A71" w14:textId="0C549133" w:rsidR="00630FE6" w:rsidRPr="005647EB" w:rsidRDefault="00630FE6" w:rsidP="002570E4">
            <w:pPr>
              <w:pStyle w:val="TAL"/>
              <w:keepNext w:val="0"/>
              <w:keepLines w:val="0"/>
              <w:rPr>
                <w:lang w:eastAsia="zh-CN"/>
              </w:rPr>
            </w:pPr>
            <w:r w:rsidRPr="005647EB">
              <w:t>Uplink-downlink</w:t>
            </w:r>
            <w:r w:rsidR="002570E4" w:rsidRPr="005647EB">
              <w:t xml:space="preserve"> </w:t>
            </w:r>
            <w:r w:rsidRPr="005647EB">
              <w:t>configuration</w:t>
            </w:r>
          </w:p>
        </w:tc>
        <w:tc>
          <w:tcPr>
            <w:tcW w:w="604" w:type="dxa"/>
          </w:tcPr>
          <w:p w14:paraId="1BFCC498" w14:textId="77777777" w:rsidR="00630FE6" w:rsidRPr="005647EB" w:rsidRDefault="00630FE6" w:rsidP="002570E4">
            <w:pPr>
              <w:pStyle w:val="TAL"/>
              <w:keepNext w:val="0"/>
              <w:keepLines w:val="0"/>
            </w:pPr>
          </w:p>
        </w:tc>
        <w:tc>
          <w:tcPr>
            <w:tcW w:w="2701" w:type="dxa"/>
          </w:tcPr>
          <w:p w14:paraId="4B0EB224" w14:textId="77777777" w:rsidR="00630FE6" w:rsidRPr="005647EB" w:rsidRDefault="00630FE6" w:rsidP="002570E4">
            <w:pPr>
              <w:pStyle w:val="TAL"/>
              <w:keepNext w:val="0"/>
              <w:keepLines w:val="0"/>
              <w:rPr>
                <w:lang w:eastAsia="zh-CN"/>
              </w:rPr>
            </w:pPr>
            <w:r w:rsidRPr="005647EB">
              <w:rPr>
                <w:lang w:eastAsia="zh-CN"/>
              </w:rPr>
              <w:t>0</w:t>
            </w:r>
          </w:p>
        </w:tc>
        <w:tc>
          <w:tcPr>
            <w:tcW w:w="3661" w:type="dxa"/>
          </w:tcPr>
          <w:p w14:paraId="0DD4EE64" w14:textId="4BEF68E3" w:rsidR="00630FE6" w:rsidRPr="005647EB" w:rsidRDefault="00630FE6" w:rsidP="002570E4">
            <w:pPr>
              <w:pStyle w:val="TAL"/>
              <w:keepNext w:val="0"/>
              <w:keepLines w:val="0"/>
              <w:rPr>
                <w:lang w:eastAsia="zh-CN"/>
              </w:rPr>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3GPP</w:t>
            </w:r>
            <w:r w:rsidR="002570E4" w:rsidRPr="005647EB">
              <w:rPr>
                <w:lang w:eastAsia="zh-CN"/>
              </w:rPr>
              <w:t xml:space="preserve"> </w:t>
            </w:r>
            <w:r w:rsidRPr="005647EB">
              <w:rPr>
                <w:lang w:eastAsia="zh-CN"/>
              </w:rPr>
              <w:t>TS</w:t>
            </w:r>
            <w:r w:rsidR="002570E4" w:rsidRPr="005647EB">
              <w:rPr>
                <w:lang w:eastAsia="zh-CN"/>
              </w:rPr>
              <w:t xml:space="preserve"> </w:t>
            </w:r>
            <w:r w:rsidRPr="005647EB">
              <w:rPr>
                <w:lang w:eastAsia="zh-CN"/>
              </w:rPr>
              <w:t>36.211</w:t>
            </w:r>
            <w:r w:rsidR="002570E4" w:rsidRPr="005647EB">
              <w:rPr>
                <w:lang w:eastAsia="zh-CN"/>
              </w:rPr>
              <w:t xml:space="preserve"> </w:t>
            </w:r>
            <w:r w:rsidR="00914A62" w:rsidRPr="005647EB">
              <w:rPr>
                <w:lang w:eastAsia="zh-CN"/>
              </w:rPr>
              <w:t>clause</w:t>
            </w:r>
            <w:r w:rsidR="002570E4" w:rsidRPr="005647EB">
              <w:rPr>
                <w:lang w:eastAsia="zh-CN"/>
              </w:rPr>
              <w:t xml:space="preserve"> </w:t>
            </w:r>
            <w:r w:rsidRPr="005647EB">
              <w:rPr>
                <w:lang w:eastAsia="zh-CN"/>
              </w:rPr>
              <w:t>4.2</w:t>
            </w:r>
            <w:r w:rsidR="002570E4" w:rsidRPr="005647EB">
              <w:rPr>
                <w:lang w:eastAsia="zh-CN"/>
              </w:rPr>
              <w:t xml:space="preserve"> </w:t>
            </w:r>
            <w:r w:rsidRPr="005647EB">
              <w:t>Table</w:t>
            </w:r>
            <w:r w:rsidR="002570E4" w:rsidRPr="005647EB">
              <w:t xml:space="preserve"> </w:t>
            </w:r>
            <w:r w:rsidRPr="005647EB">
              <w:rPr>
                <w:lang w:eastAsia="zh-CN"/>
              </w:rPr>
              <w:t>4.2</w:t>
            </w:r>
            <w:r w:rsidRPr="005647EB">
              <w:t>-</w:t>
            </w:r>
            <w:r w:rsidRPr="005647EB">
              <w:rPr>
                <w:lang w:eastAsia="zh-CN"/>
              </w:rPr>
              <w:t>2</w:t>
            </w:r>
            <w:r w:rsidR="002570E4" w:rsidRPr="005647EB">
              <w:rPr>
                <w:lang w:eastAsia="zh-CN"/>
              </w:rPr>
              <w:t xml:space="preserve"> </w:t>
            </w:r>
          </w:p>
        </w:tc>
      </w:tr>
      <w:tr w:rsidR="00630FE6" w:rsidRPr="005647EB" w14:paraId="61DE8278" w14:textId="77777777" w:rsidTr="00EC0475">
        <w:trPr>
          <w:cantSplit/>
          <w:jc w:val="center"/>
        </w:trPr>
        <w:tc>
          <w:tcPr>
            <w:tcW w:w="2761" w:type="dxa"/>
          </w:tcPr>
          <w:p w14:paraId="325E1E68" w14:textId="65723FEA" w:rsidR="00630FE6" w:rsidRPr="005647EB" w:rsidRDefault="00630FE6" w:rsidP="002570E4">
            <w:pPr>
              <w:pStyle w:val="TAL"/>
              <w:keepNext w:val="0"/>
              <w:keepLines w:val="0"/>
            </w:pPr>
            <w:r w:rsidRPr="005647EB">
              <w:t>CP</w:t>
            </w:r>
            <w:r w:rsidR="002570E4" w:rsidRPr="005647EB">
              <w:t xml:space="preserve"> </w:t>
            </w:r>
            <w:r w:rsidRPr="005647EB">
              <w:t>length</w:t>
            </w:r>
          </w:p>
        </w:tc>
        <w:tc>
          <w:tcPr>
            <w:tcW w:w="604" w:type="dxa"/>
          </w:tcPr>
          <w:p w14:paraId="5FC13EFE" w14:textId="77777777" w:rsidR="00630FE6" w:rsidRPr="005647EB" w:rsidRDefault="00630FE6" w:rsidP="002570E4">
            <w:pPr>
              <w:pStyle w:val="TAL"/>
              <w:keepNext w:val="0"/>
              <w:keepLines w:val="0"/>
            </w:pPr>
          </w:p>
        </w:tc>
        <w:tc>
          <w:tcPr>
            <w:tcW w:w="2701" w:type="dxa"/>
          </w:tcPr>
          <w:p w14:paraId="139A6D7E" w14:textId="77777777" w:rsidR="00630FE6" w:rsidRPr="005647EB" w:rsidRDefault="00630FE6" w:rsidP="002570E4">
            <w:pPr>
              <w:pStyle w:val="TAL"/>
              <w:keepNext w:val="0"/>
              <w:keepLines w:val="0"/>
              <w:rPr>
                <w:lang w:eastAsia="zh-CN"/>
              </w:rPr>
            </w:pPr>
            <w:r w:rsidRPr="005647EB">
              <w:rPr>
                <w:lang w:eastAsia="zh-CN"/>
              </w:rPr>
              <w:t>Normal</w:t>
            </w:r>
          </w:p>
        </w:tc>
        <w:tc>
          <w:tcPr>
            <w:tcW w:w="3661" w:type="dxa"/>
          </w:tcPr>
          <w:p w14:paraId="26673EBC" w14:textId="77777777" w:rsidR="00630FE6" w:rsidRPr="005647EB" w:rsidRDefault="00630FE6" w:rsidP="002570E4">
            <w:pPr>
              <w:pStyle w:val="TAL"/>
              <w:keepNext w:val="0"/>
              <w:keepLines w:val="0"/>
            </w:pPr>
          </w:p>
        </w:tc>
      </w:tr>
      <w:tr w:rsidR="00630FE6" w:rsidRPr="005647EB" w14:paraId="0E8FAE7B" w14:textId="77777777" w:rsidTr="00EC0475">
        <w:trPr>
          <w:cantSplit/>
          <w:jc w:val="center"/>
        </w:trPr>
        <w:tc>
          <w:tcPr>
            <w:tcW w:w="2761" w:type="dxa"/>
          </w:tcPr>
          <w:p w14:paraId="30401D12" w14:textId="0C771E78" w:rsidR="00630FE6" w:rsidRPr="005647EB" w:rsidRDefault="00630FE6" w:rsidP="002570E4">
            <w:pPr>
              <w:pStyle w:val="TAL"/>
              <w:keepNext w:val="0"/>
              <w:keepLines w:val="0"/>
              <w:rPr>
                <w:rFonts w:cs="v4.2.0"/>
                <w:bCs/>
              </w:rPr>
            </w:pPr>
            <w:r w:rsidRPr="005647EB">
              <w:rPr>
                <w:rFonts w:cs="v4.2.0"/>
                <w:bCs/>
              </w:rPr>
              <w:t>E-UTRA</w:t>
            </w:r>
            <w:r w:rsidR="002570E4" w:rsidRPr="005647EB">
              <w:rPr>
                <w:rFonts w:cs="v4.2.0"/>
                <w:bCs/>
              </w:rPr>
              <w:t xml:space="preserve"> </w:t>
            </w:r>
            <w:r w:rsidRPr="005647EB">
              <w:rPr>
                <w:rFonts w:cs="v4.2.0"/>
                <w:bCs/>
              </w:rPr>
              <w:t>RF</w:t>
            </w:r>
            <w:r w:rsidR="002570E4" w:rsidRPr="005647EB">
              <w:rPr>
                <w:rFonts w:cs="v4.2.0"/>
                <w:bCs/>
              </w:rPr>
              <w:t xml:space="preserve"> </w:t>
            </w:r>
            <w:r w:rsidRPr="005647EB">
              <w:rPr>
                <w:rFonts w:cs="v4.2.0"/>
                <w:bCs/>
              </w:rPr>
              <w:t>Channel</w:t>
            </w:r>
            <w:r w:rsidR="002570E4" w:rsidRPr="005647EB">
              <w:rPr>
                <w:rFonts w:cs="v4.2.0"/>
                <w:bCs/>
              </w:rPr>
              <w:t xml:space="preserve"> </w:t>
            </w:r>
            <w:r w:rsidRPr="005647EB">
              <w:rPr>
                <w:rFonts w:cs="v4.2.0"/>
                <w:bCs/>
              </w:rPr>
              <w:t>Number</w:t>
            </w:r>
          </w:p>
        </w:tc>
        <w:tc>
          <w:tcPr>
            <w:tcW w:w="604" w:type="dxa"/>
          </w:tcPr>
          <w:p w14:paraId="26A80F76" w14:textId="77777777" w:rsidR="00630FE6" w:rsidRPr="005647EB" w:rsidRDefault="00630FE6" w:rsidP="002570E4">
            <w:pPr>
              <w:pStyle w:val="TAL"/>
              <w:keepNext w:val="0"/>
              <w:keepLines w:val="0"/>
            </w:pPr>
          </w:p>
        </w:tc>
        <w:tc>
          <w:tcPr>
            <w:tcW w:w="2701" w:type="dxa"/>
          </w:tcPr>
          <w:p w14:paraId="1865E621" w14:textId="20939CF0" w:rsidR="00630FE6" w:rsidRPr="005647EB" w:rsidRDefault="00630FE6" w:rsidP="002570E4">
            <w:pPr>
              <w:pStyle w:val="TAL"/>
              <w:keepNext w:val="0"/>
              <w:keepLines w:val="0"/>
              <w:rPr>
                <w:rFonts w:cs="v4.2.0"/>
                <w:bCs/>
              </w:rPr>
            </w:pPr>
            <w:r w:rsidRPr="005647EB">
              <w:rPr>
                <w:rFonts w:cs="v4.2.0"/>
                <w:bCs/>
              </w:rPr>
              <w:t>1,</w:t>
            </w:r>
            <w:r w:rsidR="002570E4" w:rsidRPr="005647EB">
              <w:rPr>
                <w:rFonts w:cs="v4.2.0"/>
                <w:bCs/>
              </w:rPr>
              <w:t xml:space="preserve"> </w:t>
            </w:r>
            <w:r w:rsidRPr="005647EB">
              <w:rPr>
                <w:rFonts w:cs="v4.2.0"/>
                <w:bCs/>
              </w:rPr>
              <w:t>2</w:t>
            </w:r>
          </w:p>
        </w:tc>
        <w:tc>
          <w:tcPr>
            <w:tcW w:w="3661" w:type="dxa"/>
          </w:tcPr>
          <w:p w14:paraId="183A45AD" w14:textId="44292585" w:rsidR="00630FE6" w:rsidRPr="005647EB" w:rsidRDefault="00630FE6" w:rsidP="002570E4">
            <w:pPr>
              <w:pStyle w:val="TAL"/>
              <w:keepNext w:val="0"/>
              <w:keepLines w:val="0"/>
            </w:pPr>
            <w:r w:rsidRPr="005647EB">
              <w:t>Two</w:t>
            </w:r>
            <w:r w:rsidR="002570E4" w:rsidRPr="005647EB">
              <w:t xml:space="preserve"> </w:t>
            </w:r>
            <w:r w:rsidRPr="005647EB">
              <w:t>TDD</w:t>
            </w:r>
            <w:r w:rsidR="002570E4" w:rsidRPr="005647EB">
              <w:t xml:space="preserve"> </w:t>
            </w:r>
            <w:r w:rsidRPr="005647EB">
              <w:t>carrier</w:t>
            </w:r>
            <w:r w:rsidR="002570E4" w:rsidRPr="005647EB">
              <w:t xml:space="preserve"> </w:t>
            </w:r>
            <w:r w:rsidRPr="005647EB">
              <w:t>frequencies</w:t>
            </w:r>
            <w:r w:rsidR="002570E4" w:rsidRPr="005647EB">
              <w:t xml:space="preserve"> </w:t>
            </w:r>
            <w:r w:rsidRPr="005647EB">
              <w:t>are</w:t>
            </w:r>
            <w:r w:rsidR="002570E4" w:rsidRPr="005647EB">
              <w:t xml:space="preserve"> </w:t>
            </w:r>
            <w:r w:rsidRPr="005647EB">
              <w:t>used.</w:t>
            </w:r>
          </w:p>
        </w:tc>
      </w:tr>
      <w:tr w:rsidR="00630FE6" w:rsidRPr="005647EB" w14:paraId="38D8247A" w14:textId="77777777" w:rsidTr="00EC0475">
        <w:trPr>
          <w:cantSplit/>
          <w:jc w:val="center"/>
        </w:trPr>
        <w:tc>
          <w:tcPr>
            <w:tcW w:w="2761" w:type="dxa"/>
          </w:tcPr>
          <w:p w14:paraId="392553BD" w14:textId="0D0E6834" w:rsidR="00630FE6" w:rsidRPr="005647EB" w:rsidRDefault="00630FE6" w:rsidP="002570E4">
            <w:pPr>
              <w:pStyle w:val="TAL"/>
              <w:keepNext w:val="0"/>
              <w:keepLines w:val="0"/>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604" w:type="dxa"/>
          </w:tcPr>
          <w:p w14:paraId="680A5632" w14:textId="77777777" w:rsidR="00630FE6" w:rsidRPr="005647EB" w:rsidRDefault="00630FE6" w:rsidP="002570E4">
            <w:pPr>
              <w:pStyle w:val="TAL"/>
              <w:keepNext w:val="0"/>
              <w:keepLines w:val="0"/>
            </w:pPr>
            <w:r w:rsidRPr="005647EB">
              <w:t>MHz</w:t>
            </w:r>
          </w:p>
        </w:tc>
        <w:tc>
          <w:tcPr>
            <w:tcW w:w="2701" w:type="dxa"/>
          </w:tcPr>
          <w:p w14:paraId="6F99A283" w14:textId="77777777" w:rsidR="00630FE6" w:rsidRPr="005647EB" w:rsidRDefault="00630FE6" w:rsidP="002570E4">
            <w:pPr>
              <w:pStyle w:val="TAL"/>
              <w:keepNext w:val="0"/>
              <w:keepLines w:val="0"/>
              <w:rPr>
                <w:rFonts w:cs="v4.2.0"/>
                <w:b/>
                <w:bCs/>
              </w:rPr>
            </w:pPr>
            <w:r w:rsidRPr="005647EB">
              <w:rPr>
                <w:rFonts w:cs="v4.2.0"/>
                <w:b/>
                <w:bCs/>
              </w:rPr>
              <w:t>10</w:t>
            </w:r>
          </w:p>
        </w:tc>
        <w:tc>
          <w:tcPr>
            <w:tcW w:w="3661" w:type="dxa"/>
          </w:tcPr>
          <w:p w14:paraId="73FC806F" w14:textId="77777777" w:rsidR="00630FE6" w:rsidRPr="005647EB" w:rsidRDefault="00630FE6" w:rsidP="002570E4">
            <w:pPr>
              <w:pStyle w:val="TAL"/>
              <w:keepNext w:val="0"/>
              <w:keepLines w:val="0"/>
            </w:pPr>
          </w:p>
        </w:tc>
      </w:tr>
      <w:tr w:rsidR="00630FE6" w:rsidRPr="005647EB" w14:paraId="5694B2EC" w14:textId="77777777" w:rsidTr="00EC0475">
        <w:trPr>
          <w:cantSplit/>
          <w:jc w:val="center"/>
        </w:trPr>
        <w:tc>
          <w:tcPr>
            <w:tcW w:w="2761" w:type="dxa"/>
          </w:tcPr>
          <w:p w14:paraId="56FC236D" w14:textId="7A26F57C" w:rsidR="00630FE6" w:rsidRPr="005647EB" w:rsidRDefault="00630FE6" w:rsidP="002570E4">
            <w:pPr>
              <w:pStyle w:val="TAL"/>
              <w:keepNext w:val="0"/>
              <w:keepLines w:val="0"/>
            </w:pPr>
            <w:r w:rsidRPr="005647EB">
              <w:t>Active</w:t>
            </w:r>
            <w:r w:rsidR="002570E4" w:rsidRPr="005647EB">
              <w:t xml:space="preserve"> </w:t>
            </w:r>
            <w:r w:rsidRPr="005647EB">
              <w:t>cell</w:t>
            </w:r>
          </w:p>
        </w:tc>
        <w:tc>
          <w:tcPr>
            <w:tcW w:w="604" w:type="dxa"/>
          </w:tcPr>
          <w:p w14:paraId="21E7F4E6" w14:textId="77777777" w:rsidR="00630FE6" w:rsidRPr="005647EB" w:rsidRDefault="00630FE6" w:rsidP="002570E4">
            <w:pPr>
              <w:pStyle w:val="TAL"/>
              <w:keepNext w:val="0"/>
              <w:keepLines w:val="0"/>
            </w:pPr>
          </w:p>
        </w:tc>
        <w:tc>
          <w:tcPr>
            <w:tcW w:w="2701" w:type="dxa"/>
          </w:tcPr>
          <w:p w14:paraId="5AAAEF66" w14:textId="1CE85E34" w:rsidR="00630FE6" w:rsidRPr="005647EB" w:rsidRDefault="00630FE6" w:rsidP="002570E4">
            <w:pPr>
              <w:pStyle w:val="TAL"/>
              <w:keepNext w:val="0"/>
              <w:keepLines w:val="0"/>
            </w:pPr>
            <w:r w:rsidRPr="005647EB">
              <w:t>Cell</w:t>
            </w:r>
            <w:r w:rsidR="002570E4" w:rsidRPr="005647EB">
              <w:t xml:space="preserve"> </w:t>
            </w:r>
            <w:r w:rsidRPr="005647EB">
              <w:t>1</w:t>
            </w:r>
          </w:p>
        </w:tc>
        <w:tc>
          <w:tcPr>
            <w:tcW w:w="3661" w:type="dxa"/>
          </w:tcPr>
          <w:p w14:paraId="6AAEFFB5" w14:textId="73DEEA1B" w:rsidR="00630FE6" w:rsidRPr="005647EB" w:rsidRDefault="00630FE6" w:rsidP="002570E4">
            <w:pPr>
              <w:pStyle w:val="TAL"/>
              <w:keepNext w:val="0"/>
              <w:keepLines w:val="0"/>
            </w:pPr>
            <w:r w:rsidRPr="005647EB">
              <w:t>Cell</w:t>
            </w:r>
            <w:r w:rsidR="002570E4" w:rsidRPr="005647EB">
              <w:t xml:space="preserve"> </w:t>
            </w:r>
            <w:r w:rsidRPr="005647EB">
              <w:t>1</w:t>
            </w:r>
            <w:r w:rsidR="002570E4" w:rsidRPr="005647EB">
              <w:t xml:space="preserve"> </w:t>
            </w:r>
            <w:r w:rsidRPr="005647EB">
              <w:t>is</w:t>
            </w:r>
            <w:r w:rsidR="002570E4" w:rsidRPr="005647EB">
              <w:t xml:space="preserve"> </w:t>
            </w:r>
            <w:r w:rsidRPr="005647EB">
              <w:t>on</w:t>
            </w:r>
            <w:r w:rsidR="002570E4" w:rsidRPr="005647EB">
              <w:t xml:space="preserve"> </w:t>
            </w:r>
            <w:r w:rsidRPr="005647EB">
              <w:t>RF</w:t>
            </w:r>
            <w:r w:rsidR="002570E4" w:rsidRPr="005647EB">
              <w:t xml:space="preserve"> </w:t>
            </w:r>
            <w:r w:rsidRPr="005647EB">
              <w:t>channel</w:t>
            </w:r>
            <w:r w:rsidR="002570E4" w:rsidRPr="005647EB">
              <w:t xml:space="preserve"> </w:t>
            </w:r>
            <w:r w:rsidRPr="005647EB">
              <w:t>number</w:t>
            </w:r>
            <w:r w:rsidR="002570E4" w:rsidRPr="005647EB">
              <w:t xml:space="preserve"> </w:t>
            </w:r>
            <w:r w:rsidRPr="005647EB">
              <w:t>1</w:t>
            </w:r>
          </w:p>
        </w:tc>
      </w:tr>
      <w:tr w:rsidR="00630FE6" w:rsidRPr="005647EB" w14:paraId="764A6FD7" w14:textId="77777777" w:rsidTr="00EC0475">
        <w:trPr>
          <w:cantSplit/>
          <w:jc w:val="center"/>
        </w:trPr>
        <w:tc>
          <w:tcPr>
            <w:tcW w:w="2761" w:type="dxa"/>
          </w:tcPr>
          <w:p w14:paraId="21A0DE5B" w14:textId="1A867E26" w:rsidR="00630FE6" w:rsidRPr="005647EB" w:rsidRDefault="00630FE6" w:rsidP="002570E4">
            <w:pPr>
              <w:pStyle w:val="TAL"/>
              <w:keepNext w:val="0"/>
              <w:keepLines w:val="0"/>
            </w:pPr>
            <w:r w:rsidRPr="005647EB">
              <w:t>Neighbour</w:t>
            </w:r>
            <w:r w:rsidR="002570E4" w:rsidRPr="005647EB">
              <w:t xml:space="preserve"> </w:t>
            </w:r>
            <w:r w:rsidRPr="005647EB">
              <w:t>cell</w:t>
            </w:r>
          </w:p>
        </w:tc>
        <w:tc>
          <w:tcPr>
            <w:tcW w:w="604" w:type="dxa"/>
          </w:tcPr>
          <w:p w14:paraId="337EFBA3" w14:textId="77777777" w:rsidR="00630FE6" w:rsidRPr="005647EB" w:rsidRDefault="00630FE6" w:rsidP="002570E4">
            <w:pPr>
              <w:pStyle w:val="TAL"/>
              <w:keepNext w:val="0"/>
              <w:keepLines w:val="0"/>
            </w:pPr>
          </w:p>
        </w:tc>
        <w:tc>
          <w:tcPr>
            <w:tcW w:w="2701" w:type="dxa"/>
          </w:tcPr>
          <w:p w14:paraId="298866FF" w14:textId="4C99D85F" w:rsidR="00630FE6" w:rsidRPr="005647EB" w:rsidRDefault="00630FE6" w:rsidP="002570E4">
            <w:pPr>
              <w:pStyle w:val="TAL"/>
              <w:keepNext w:val="0"/>
              <w:keepLines w:val="0"/>
            </w:pPr>
            <w:r w:rsidRPr="005647EB">
              <w:t>Cell</w:t>
            </w:r>
            <w:r w:rsidR="002570E4" w:rsidRPr="005647EB">
              <w:t xml:space="preserve"> </w:t>
            </w:r>
            <w:r w:rsidRPr="005647EB">
              <w:t>2</w:t>
            </w:r>
          </w:p>
        </w:tc>
        <w:tc>
          <w:tcPr>
            <w:tcW w:w="3661" w:type="dxa"/>
          </w:tcPr>
          <w:p w14:paraId="70E402C0" w14:textId="158FCD13" w:rsidR="00630FE6" w:rsidRPr="005647EB" w:rsidRDefault="00630FE6" w:rsidP="002570E4">
            <w:pPr>
              <w:pStyle w:val="TAL"/>
              <w:keepNext w:val="0"/>
              <w:keepLines w:val="0"/>
            </w:pPr>
            <w:r w:rsidRPr="005647EB">
              <w:t>Cell</w:t>
            </w:r>
            <w:r w:rsidR="002570E4" w:rsidRPr="005647EB">
              <w:t xml:space="preserve"> </w:t>
            </w:r>
            <w:r w:rsidRPr="005647EB">
              <w:t>2</w:t>
            </w:r>
            <w:r w:rsidR="002570E4" w:rsidRPr="005647EB">
              <w:t xml:space="preserve"> </w:t>
            </w:r>
            <w:r w:rsidRPr="005647EB">
              <w:t>is</w:t>
            </w:r>
            <w:r w:rsidR="002570E4" w:rsidRPr="005647EB">
              <w:t xml:space="preserve"> </w:t>
            </w:r>
            <w:r w:rsidRPr="005647EB">
              <w:t>on</w:t>
            </w:r>
            <w:r w:rsidR="002570E4" w:rsidRPr="005647EB">
              <w:t xml:space="preserve"> </w:t>
            </w:r>
            <w:r w:rsidRPr="005647EB">
              <w:t>RF</w:t>
            </w:r>
            <w:r w:rsidR="002570E4" w:rsidRPr="005647EB">
              <w:t xml:space="preserve"> </w:t>
            </w:r>
            <w:r w:rsidRPr="005647EB">
              <w:t>channel</w:t>
            </w:r>
            <w:r w:rsidR="002570E4" w:rsidRPr="005647EB">
              <w:t xml:space="preserve"> </w:t>
            </w:r>
            <w:r w:rsidRPr="005647EB">
              <w:t>number</w:t>
            </w:r>
            <w:r w:rsidR="002570E4" w:rsidRPr="005647EB">
              <w:t xml:space="preserve"> </w:t>
            </w:r>
            <w:r w:rsidRPr="005647EB">
              <w:t>2</w:t>
            </w:r>
          </w:p>
        </w:tc>
      </w:tr>
      <w:tr w:rsidR="00630FE6" w:rsidRPr="005647EB" w14:paraId="378DB94A" w14:textId="77777777" w:rsidTr="00EC0475">
        <w:trPr>
          <w:cantSplit/>
          <w:jc w:val="center"/>
        </w:trPr>
        <w:tc>
          <w:tcPr>
            <w:tcW w:w="2761" w:type="dxa"/>
          </w:tcPr>
          <w:p w14:paraId="20B1811F" w14:textId="77777777" w:rsidR="00630FE6" w:rsidRPr="005647EB" w:rsidRDefault="00630FE6" w:rsidP="002570E4">
            <w:pPr>
              <w:pStyle w:val="TAL"/>
              <w:keepNext w:val="0"/>
              <w:keepLines w:val="0"/>
            </w:pPr>
            <w:r w:rsidRPr="005647EB">
              <w:t>A3-Offset</w:t>
            </w:r>
          </w:p>
        </w:tc>
        <w:tc>
          <w:tcPr>
            <w:tcW w:w="604" w:type="dxa"/>
          </w:tcPr>
          <w:p w14:paraId="54B33909" w14:textId="77777777" w:rsidR="00630FE6" w:rsidRPr="005647EB" w:rsidRDefault="00630FE6" w:rsidP="002570E4">
            <w:pPr>
              <w:pStyle w:val="TAL"/>
              <w:keepNext w:val="0"/>
              <w:keepLines w:val="0"/>
            </w:pPr>
            <w:r w:rsidRPr="005647EB">
              <w:t>dB</w:t>
            </w:r>
          </w:p>
        </w:tc>
        <w:tc>
          <w:tcPr>
            <w:tcW w:w="2701" w:type="dxa"/>
          </w:tcPr>
          <w:p w14:paraId="7A9FDFA3" w14:textId="77777777" w:rsidR="00630FE6" w:rsidRPr="005647EB" w:rsidRDefault="00630FE6" w:rsidP="002570E4">
            <w:pPr>
              <w:pStyle w:val="TAL"/>
              <w:keepNext w:val="0"/>
              <w:keepLines w:val="0"/>
              <w:rPr>
                <w:lang w:eastAsia="zh-CN"/>
              </w:rPr>
            </w:pPr>
            <w:r w:rsidRPr="005647EB">
              <w:rPr>
                <w:lang w:eastAsia="zh-CN"/>
              </w:rPr>
              <w:t>-6</w:t>
            </w:r>
          </w:p>
        </w:tc>
        <w:tc>
          <w:tcPr>
            <w:tcW w:w="3661" w:type="dxa"/>
          </w:tcPr>
          <w:p w14:paraId="62537A75" w14:textId="77777777" w:rsidR="00630FE6" w:rsidRPr="005647EB" w:rsidRDefault="00630FE6" w:rsidP="002570E4">
            <w:pPr>
              <w:pStyle w:val="TAL"/>
              <w:keepNext w:val="0"/>
              <w:keepLines w:val="0"/>
            </w:pPr>
          </w:p>
        </w:tc>
      </w:tr>
      <w:tr w:rsidR="00630FE6" w:rsidRPr="005647EB" w14:paraId="7229CA4C" w14:textId="77777777" w:rsidTr="00EC0475">
        <w:trPr>
          <w:cantSplit/>
          <w:jc w:val="center"/>
        </w:trPr>
        <w:tc>
          <w:tcPr>
            <w:tcW w:w="2761" w:type="dxa"/>
          </w:tcPr>
          <w:p w14:paraId="530A1D1B" w14:textId="77777777" w:rsidR="00630FE6" w:rsidRPr="005647EB" w:rsidRDefault="00630FE6" w:rsidP="002570E4">
            <w:pPr>
              <w:pStyle w:val="TAL"/>
              <w:keepNext w:val="0"/>
              <w:keepLines w:val="0"/>
            </w:pPr>
            <w:r w:rsidRPr="005647EB">
              <w:t>Hysteresis</w:t>
            </w:r>
          </w:p>
        </w:tc>
        <w:tc>
          <w:tcPr>
            <w:tcW w:w="604" w:type="dxa"/>
          </w:tcPr>
          <w:p w14:paraId="460B6AC0" w14:textId="77777777" w:rsidR="00630FE6" w:rsidRPr="005647EB" w:rsidRDefault="00630FE6" w:rsidP="002570E4">
            <w:pPr>
              <w:pStyle w:val="TAL"/>
              <w:keepNext w:val="0"/>
              <w:keepLines w:val="0"/>
            </w:pPr>
            <w:r w:rsidRPr="005647EB">
              <w:t>dB</w:t>
            </w:r>
          </w:p>
        </w:tc>
        <w:tc>
          <w:tcPr>
            <w:tcW w:w="2701" w:type="dxa"/>
          </w:tcPr>
          <w:p w14:paraId="3F0B2EB4" w14:textId="77777777" w:rsidR="00630FE6" w:rsidRPr="005647EB" w:rsidRDefault="00630FE6" w:rsidP="002570E4">
            <w:pPr>
              <w:pStyle w:val="TAL"/>
              <w:keepNext w:val="0"/>
              <w:keepLines w:val="0"/>
            </w:pPr>
            <w:r w:rsidRPr="005647EB">
              <w:t>0</w:t>
            </w:r>
          </w:p>
        </w:tc>
        <w:tc>
          <w:tcPr>
            <w:tcW w:w="3661" w:type="dxa"/>
          </w:tcPr>
          <w:p w14:paraId="2B0B78E6" w14:textId="77777777" w:rsidR="00630FE6" w:rsidRPr="005647EB" w:rsidRDefault="00630FE6" w:rsidP="002570E4">
            <w:pPr>
              <w:pStyle w:val="TAL"/>
              <w:keepNext w:val="0"/>
              <w:keepLines w:val="0"/>
            </w:pPr>
          </w:p>
        </w:tc>
      </w:tr>
      <w:tr w:rsidR="00630FE6" w:rsidRPr="005647EB" w14:paraId="42BB0D8A" w14:textId="77777777" w:rsidTr="00EC0475">
        <w:trPr>
          <w:cantSplit/>
          <w:jc w:val="center"/>
        </w:trPr>
        <w:tc>
          <w:tcPr>
            <w:tcW w:w="2761" w:type="dxa"/>
          </w:tcPr>
          <w:p w14:paraId="4842AF09" w14:textId="77777777" w:rsidR="00630FE6" w:rsidRPr="005647EB" w:rsidRDefault="00630FE6" w:rsidP="002570E4">
            <w:pPr>
              <w:pStyle w:val="TAL"/>
              <w:keepNext w:val="0"/>
              <w:keepLines w:val="0"/>
            </w:pPr>
            <w:r w:rsidRPr="005647EB">
              <w:t>TimeToTrigger</w:t>
            </w:r>
          </w:p>
        </w:tc>
        <w:tc>
          <w:tcPr>
            <w:tcW w:w="604" w:type="dxa"/>
          </w:tcPr>
          <w:p w14:paraId="4141B5A0" w14:textId="77777777" w:rsidR="00630FE6" w:rsidRPr="005647EB" w:rsidRDefault="00630FE6" w:rsidP="002570E4">
            <w:pPr>
              <w:pStyle w:val="TAL"/>
              <w:keepNext w:val="0"/>
              <w:keepLines w:val="0"/>
            </w:pPr>
            <w:r w:rsidRPr="005647EB">
              <w:t>dB</w:t>
            </w:r>
          </w:p>
        </w:tc>
        <w:tc>
          <w:tcPr>
            <w:tcW w:w="2701" w:type="dxa"/>
          </w:tcPr>
          <w:p w14:paraId="10E18E4C" w14:textId="77777777" w:rsidR="00630FE6" w:rsidRPr="005647EB" w:rsidRDefault="00630FE6" w:rsidP="002570E4">
            <w:pPr>
              <w:pStyle w:val="TAL"/>
              <w:keepNext w:val="0"/>
              <w:keepLines w:val="0"/>
            </w:pPr>
            <w:r w:rsidRPr="005647EB">
              <w:t>0</w:t>
            </w:r>
          </w:p>
        </w:tc>
        <w:tc>
          <w:tcPr>
            <w:tcW w:w="3661" w:type="dxa"/>
          </w:tcPr>
          <w:p w14:paraId="381CC4EA" w14:textId="77777777" w:rsidR="00630FE6" w:rsidRPr="005647EB" w:rsidRDefault="00630FE6" w:rsidP="002570E4">
            <w:pPr>
              <w:pStyle w:val="TAL"/>
              <w:keepNext w:val="0"/>
              <w:keepLines w:val="0"/>
            </w:pPr>
          </w:p>
        </w:tc>
      </w:tr>
      <w:tr w:rsidR="00630FE6" w:rsidRPr="005647EB" w14:paraId="4B768083" w14:textId="77777777" w:rsidTr="00EC0475">
        <w:trPr>
          <w:cantSplit/>
          <w:jc w:val="center"/>
        </w:trPr>
        <w:tc>
          <w:tcPr>
            <w:tcW w:w="2761" w:type="dxa"/>
          </w:tcPr>
          <w:p w14:paraId="1D033A61" w14:textId="4A992299" w:rsidR="00630FE6" w:rsidRPr="005647EB" w:rsidRDefault="00630FE6" w:rsidP="002570E4">
            <w:pPr>
              <w:pStyle w:val="TAL"/>
              <w:keepNext w:val="0"/>
              <w:keepLines w:val="0"/>
            </w:pPr>
            <w:r w:rsidRPr="005647EB">
              <w:t>Filter</w:t>
            </w:r>
            <w:r w:rsidR="002570E4" w:rsidRPr="005647EB">
              <w:t xml:space="preserve"> </w:t>
            </w:r>
            <w:r w:rsidRPr="005647EB">
              <w:t>coefficient</w:t>
            </w:r>
          </w:p>
        </w:tc>
        <w:tc>
          <w:tcPr>
            <w:tcW w:w="604" w:type="dxa"/>
          </w:tcPr>
          <w:p w14:paraId="1FE36D83" w14:textId="77777777" w:rsidR="00630FE6" w:rsidRPr="005647EB" w:rsidRDefault="00630FE6" w:rsidP="002570E4">
            <w:pPr>
              <w:pStyle w:val="TAL"/>
              <w:keepNext w:val="0"/>
              <w:keepLines w:val="0"/>
            </w:pPr>
          </w:p>
        </w:tc>
        <w:tc>
          <w:tcPr>
            <w:tcW w:w="2701" w:type="dxa"/>
          </w:tcPr>
          <w:p w14:paraId="72ECFEFF" w14:textId="77777777" w:rsidR="00630FE6" w:rsidRPr="005647EB" w:rsidRDefault="00630FE6" w:rsidP="002570E4">
            <w:pPr>
              <w:pStyle w:val="TAL"/>
              <w:keepNext w:val="0"/>
              <w:keepLines w:val="0"/>
            </w:pPr>
            <w:r w:rsidRPr="005647EB">
              <w:t>0</w:t>
            </w:r>
          </w:p>
        </w:tc>
        <w:tc>
          <w:tcPr>
            <w:tcW w:w="3661" w:type="dxa"/>
          </w:tcPr>
          <w:p w14:paraId="08FF76A0" w14:textId="2F5E0F45" w:rsidR="00630FE6" w:rsidRPr="005647EB" w:rsidRDefault="00630FE6" w:rsidP="002570E4">
            <w:pPr>
              <w:pStyle w:val="TAL"/>
              <w:keepNext w:val="0"/>
              <w:keepLines w:val="0"/>
            </w:pPr>
            <w:r w:rsidRPr="005647EB">
              <w:t>L3</w:t>
            </w:r>
            <w:r w:rsidR="002570E4" w:rsidRPr="005647EB">
              <w:t xml:space="preserve"> </w:t>
            </w:r>
            <w:r w:rsidRPr="005647EB">
              <w:t>filtering</w:t>
            </w:r>
            <w:r w:rsidR="002570E4" w:rsidRPr="005647EB">
              <w:t xml:space="preserve"> </w:t>
            </w:r>
            <w:r w:rsidRPr="005647EB">
              <w:t>is</w:t>
            </w:r>
            <w:r w:rsidR="002570E4" w:rsidRPr="005647EB">
              <w:t xml:space="preserve"> </w:t>
            </w:r>
            <w:r w:rsidRPr="005647EB">
              <w:t>not</w:t>
            </w:r>
            <w:r w:rsidR="002570E4" w:rsidRPr="005647EB">
              <w:t xml:space="preserve"> </w:t>
            </w:r>
            <w:r w:rsidRPr="005647EB">
              <w:t>used</w:t>
            </w:r>
          </w:p>
        </w:tc>
      </w:tr>
      <w:tr w:rsidR="00630FE6" w:rsidRPr="005647EB" w14:paraId="6A2D9C6B" w14:textId="77777777" w:rsidTr="00EC0475">
        <w:trPr>
          <w:cantSplit/>
          <w:jc w:val="center"/>
        </w:trPr>
        <w:tc>
          <w:tcPr>
            <w:tcW w:w="2761" w:type="dxa"/>
          </w:tcPr>
          <w:p w14:paraId="1C2CF7C3" w14:textId="77777777" w:rsidR="00630FE6" w:rsidRPr="005647EB" w:rsidRDefault="00630FE6" w:rsidP="002570E4">
            <w:pPr>
              <w:pStyle w:val="TAL"/>
              <w:keepNext w:val="0"/>
              <w:keepLines w:val="0"/>
            </w:pPr>
            <w:r w:rsidRPr="005647EB">
              <w:t>DRX</w:t>
            </w:r>
          </w:p>
        </w:tc>
        <w:tc>
          <w:tcPr>
            <w:tcW w:w="604" w:type="dxa"/>
          </w:tcPr>
          <w:p w14:paraId="0429A2F9" w14:textId="77777777" w:rsidR="00630FE6" w:rsidRPr="005647EB" w:rsidRDefault="00630FE6" w:rsidP="002570E4">
            <w:pPr>
              <w:pStyle w:val="TAL"/>
              <w:keepNext w:val="0"/>
              <w:keepLines w:val="0"/>
            </w:pPr>
          </w:p>
        </w:tc>
        <w:tc>
          <w:tcPr>
            <w:tcW w:w="2701" w:type="dxa"/>
          </w:tcPr>
          <w:p w14:paraId="4C5DE799" w14:textId="77777777" w:rsidR="00630FE6" w:rsidRPr="005647EB" w:rsidRDefault="00630FE6" w:rsidP="002570E4">
            <w:pPr>
              <w:pStyle w:val="TAL"/>
              <w:keepNext w:val="0"/>
              <w:keepLines w:val="0"/>
            </w:pPr>
            <w:r w:rsidRPr="005647EB">
              <w:t>OFF</w:t>
            </w:r>
          </w:p>
        </w:tc>
        <w:tc>
          <w:tcPr>
            <w:tcW w:w="3661" w:type="dxa"/>
          </w:tcPr>
          <w:p w14:paraId="498ABAD0" w14:textId="77777777" w:rsidR="00630FE6" w:rsidRPr="005647EB" w:rsidRDefault="00630FE6" w:rsidP="002570E4">
            <w:pPr>
              <w:pStyle w:val="TAL"/>
              <w:keepNext w:val="0"/>
              <w:keepLines w:val="0"/>
            </w:pPr>
          </w:p>
        </w:tc>
      </w:tr>
      <w:tr w:rsidR="00630FE6" w:rsidRPr="005647EB" w14:paraId="083BE2A9" w14:textId="77777777" w:rsidTr="00EC0475">
        <w:trPr>
          <w:cantSplit/>
          <w:jc w:val="center"/>
        </w:trPr>
        <w:tc>
          <w:tcPr>
            <w:tcW w:w="2761" w:type="dxa"/>
          </w:tcPr>
          <w:p w14:paraId="72D6B36C" w14:textId="2877C1A4" w:rsidR="00630FE6" w:rsidRPr="005647EB" w:rsidRDefault="00630FE6" w:rsidP="002570E4">
            <w:pPr>
              <w:pStyle w:val="TAL"/>
              <w:keepNext w:val="0"/>
              <w:keepLines w:val="0"/>
            </w:pPr>
            <w:r w:rsidRPr="005647EB">
              <w:t>Time</w:t>
            </w:r>
            <w:r w:rsidR="002570E4" w:rsidRPr="005647EB">
              <w:t xml:space="preserve"> </w:t>
            </w:r>
            <w:r w:rsidRPr="005647EB">
              <w:t>offset</w:t>
            </w:r>
            <w:r w:rsidR="002570E4" w:rsidRPr="005647EB">
              <w:t xml:space="preserve"> </w:t>
            </w:r>
            <w:r w:rsidRPr="005647EB">
              <w:t>between</w:t>
            </w:r>
            <w:r w:rsidR="002570E4" w:rsidRPr="005647EB">
              <w:t xml:space="preserve"> </w:t>
            </w:r>
            <w:r w:rsidRPr="005647EB">
              <w:t>cells</w:t>
            </w:r>
          </w:p>
        </w:tc>
        <w:tc>
          <w:tcPr>
            <w:tcW w:w="604" w:type="dxa"/>
          </w:tcPr>
          <w:p w14:paraId="31AE2E6C" w14:textId="77777777" w:rsidR="00630FE6" w:rsidRPr="005647EB" w:rsidRDefault="00630FE6" w:rsidP="002570E4">
            <w:pPr>
              <w:pStyle w:val="TAL"/>
              <w:keepNext w:val="0"/>
              <w:keepLines w:val="0"/>
            </w:pPr>
            <w:r w:rsidRPr="005647EB">
              <w:sym w:font="Symbol" w:char="F06D"/>
            </w:r>
            <w:r w:rsidRPr="005647EB">
              <w:t>s</w:t>
            </w:r>
          </w:p>
        </w:tc>
        <w:tc>
          <w:tcPr>
            <w:tcW w:w="2701" w:type="dxa"/>
          </w:tcPr>
          <w:p w14:paraId="0237A634" w14:textId="77777777" w:rsidR="00630FE6" w:rsidRPr="005647EB" w:rsidRDefault="00630FE6" w:rsidP="002570E4">
            <w:pPr>
              <w:pStyle w:val="TAL"/>
              <w:keepNext w:val="0"/>
              <w:keepLines w:val="0"/>
              <w:rPr>
                <w:lang w:eastAsia="zh-CN"/>
              </w:rPr>
            </w:pPr>
            <w:r w:rsidRPr="005647EB">
              <w:rPr>
                <w:lang w:eastAsia="zh-CN"/>
              </w:rPr>
              <w:t>3</w:t>
            </w:r>
          </w:p>
        </w:tc>
        <w:tc>
          <w:tcPr>
            <w:tcW w:w="3661" w:type="dxa"/>
          </w:tcPr>
          <w:p w14:paraId="2BEFB883" w14:textId="31A3F35C" w:rsidR="00630FE6" w:rsidRPr="005647EB" w:rsidRDefault="00630FE6" w:rsidP="002570E4">
            <w:pPr>
              <w:pStyle w:val="TAL"/>
              <w:keepNext w:val="0"/>
              <w:keepLines w:val="0"/>
            </w:pPr>
            <w:r w:rsidRPr="005647EB">
              <w:rPr>
                <w:lang w:eastAsia="zh-CN"/>
              </w:rPr>
              <w:t>S</w:t>
            </w:r>
            <w:r w:rsidRPr="005647EB">
              <w:t>ynchronous</w:t>
            </w:r>
            <w:r w:rsidR="002570E4" w:rsidRPr="005647EB">
              <w:t xml:space="preserve"> </w:t>
            </w:r>
            <w:r w:rsidRPr="005647EB">
              <w:t>cells</w:t>
            </w:r>
          </w:p>
          <w:p w14:paraId="26864619" w14:textId="6B39893B" w:rsidR="00630FE6" w:rsidRPr="005647EB" w:rsidRDefault="00630FE6" w:rsidP="002570E4">
            <w:pPr>
              <w:pStyle w:val="TAL"/>
              <w:keepNext w:val="0"/>
              <w:keepLines w:val="0"/>
            </w:pPr>
            <w:r w:rsidRPr="005647EB">
              <w:rPr>
                <w:rFonts w:cs="v4.2.0"/>
              </w:rPr>
              <w:t>3</w:t>
            </w:r>
            <w:r w:rsidRPr="005647EB">
              <w:rPr>
                <w:rFonts w:cs="v4.2.0"/>
              </w:rPr>
              <w:sym w:font="Symbol" w:char="F06D"/>
            </w:r>
            <w:r w:rsidRPr="005647EB">
              <w:rPr>
                <w:rFonts w:cs="v4.2.0"/>
              </w:rPr>
              <w:t>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92*Ts</w:t>
            </w:r>
          </w:p>
        </w:tc>
      </w:tr>
      <w:tr w:rsidR="00630FE6" w:rsidRPr="005647EB" w14:paraId="3F5B98AA" w14:textId="77777777" w:rsidTr="00EC0475">
        <w:trPr>
          <w:cantSplit/>
          <w:jc w:val="center"/>
        </w:trPr>
        <w:tc>
          <w:tcPr>
            <w:tcW w:w="2761" w:type="dxa"/>
          </w:tcPr>
          <w:p w14:paraId="7C731BFF" w14:textId="77777777" w:rsidR="00630FE6" w:rsidRPr="005647EB" w:rsidRDefault="00630FE6" w:rsidP="002570E4">
            <w:pPr>
              <w:pStyle w:val="TAL"/>
              <w:keepNext w:val="0"/>
              <w:keepLines w:val="0"/>
            </w:pPr>
            <w:r w:rsidRPr="005647EB">
              <w:t>T1</w:t>
            </w:r>
          </w:p>
        </w:tc>
        <w:tc>
          <w:tcPr>
            <w:tcW w:w="604" w:type="dxa"/>
          </w:tcPr>
          <w:p w14:paraId="67060516" w14:textId="77777777" w:rsidR="00630FE6" w:rsidRPr="005647EB" w:rsidRDefault="00630FE6" w:rsidP="002570E4">
            <w:pPr>
              <w:pStyle w:val="TAL"/>
              <w:keepNext w:val="0"/>
              <w:keepLines w:val="0"/>
            </w:pPr>
            <w:r w:rsidRPr="005647EB">
              <w:t>s</w:t>
            </w:r>
          </w:p>
        </w:tc>
        <w:tc>
          <w:tcPr>
            <w:tcW w:w="2701" w:type="dxa"/>
          </w:tcPr>
          <w:p w14:paraId="6CFE1C25" w14:textId="77777777" w:rsidR="00630FE6" w:rsidRPr="005647EB" w:rsidRDefault="00630FE6" w:rsidP="002570E4">
            <w:pPr>
              <w:pStyle w:val="TAL"/>
              <w:keepNext w:val="0"/>
              <w:keepLines w:val="0"/>
            </w:pPr>
            <w:r w:rsidRPr="005647EB">
              <w:t>5</w:t>
            </w:r>
          </w:p>
        </w:tc>
        <w:tc>
          <w:tcPr>
            <w:tcW w:w="3661" w:type="dxa"/>
          </w:tcPr>
          <w:p w14:paraId="6B8A9AA5" w14:textId="77777777" w:rsidR="00630FE6" w:rsidRPr="005647EB" w:rsidRDefault="00630FE6" w:rsidP="002570E4">
            <w:pPr>
              <w:pStyle w:val="TAL"/>
              <w:keepNext w:val="0"/>
              <w:keepLines w:val="0"/>
            </w:pPr>
          </w:p>
        </w:tc>
      </w:tr>
      <w:tr w:rsidR="00630FE6" w:rsidRPr="005647EB" w14:paraId="3C9342D3" w14:textId="77777777" w:rsidTr="00EC0475">
        <w:trPr>
          <w:cantSplit/>
          <w:jc w:val="center"/>
        </w:trPr>
        <w:tc>
          <w:tcPr>
            <w:tcW w:w="2761" w:type="dxa"/>
          </w:tcPr>
          <w:p w14:paraId="37FC7AD0" w14:textId="77777777" w:rsidR="00630FE6" w:rsidRPr="005647EB" w:rsidRDefault="00630FE6" w:rsidP="002570E4">
            <w:pPr>
              <w:pStyle w:val="TAL"/>
              <w:keepNext w:val="0"/>
              <w:keepLines w:val="0"/>
            </w:pPr>
            <w:r w:rsidRPr="005647EB">
              <w:t>T2</w:t>
            </w:r>
          </w:p>
        </w:tc>
        <w:tc>
          <w:tcPr>
            <w:tcW w:w="604" w:type="dxa"/>
          </w:tcPr>
          <w:p w14:paraId="6C005B38" w14:textId="77777777" w:rsidR="00630FE6" w:rsidRPr="005647EB" w:rsidRDefault="00630FE6" w:rsidP="002570E4">
            <w:pPr>
              <w:pStyle w:val="TAL"/>
              <w:keepNext w:val="0"/>
              <w:keepLines w:val="0"/>
            </w:pPr>
            <w:r w:rsidRPr="005647EB">
              <w:t>s</w:t>
            </w:r>
          </w:p>
        </w:tc>
        <w:tc>
          <w:tcPr>
            <w:tcW w:w="2701" w:type="dxa"/>
          </w:tcPr>
          <w:p w14:paraId="64B8757E" w14:textId="77777777" w:rsidR="00630FE6" w:rsidRPr="005647EB" w:rsidRDefault="00630FE6" w:rsidP="002570E4">
            <w:pPr>
              <w:pStyle w:val="TAL"/>
              <w:keepNext w:val="0"/>
              <w:keepLines w:val="0"/>
              <w:rPr>
                <w:lang w:eastAsia="zh-CN"/>
              </w:rPr>
            </w:pPr>
            <w:r w:rsidRPr="005647EB">
              <w:rPr>
                <w:lang w:eastAsia="zh-CN"/>
              </w:rPr>
              <w:t>10</w:t>
            </w:r>
          </w:p>
        </w:tc>
        <w:tc>
          <w:tcPr>
            <w:tcW w:w="3661" w:type="dxa"/>
          </w:tcPr>
          <w:p w14:paraId="1380503F" w14:textId="77777777" w:rsidR="00630FE6" w:rsidRPr="005647EB" w:rsidRDefault="00630FE6" w:rsidP="002570E4">
            <w:pPr>
              <w:pStyle w:val="TAL"/>
              <w:keepNext w:val="0"/>
              <w:keepLines w:val="0"/>
            </w:pPr>
          </w:p>
        </w:tc>
      </w:tr>
    </w:tbl>
    <w:p w14:paraId="78776C7E" w14:textId="77777777" w:rsidR="00630FE6" w:rsidRPr="005647EB" w:rsidRDefault="00630FE6" w:rsidP="002570E4"/>
    <w:p w14:paraId="188A27CB" w14:textId="77777777" w:rsidR="00630FE6" w:rsidRPr="005647EB" w:rsidRDefault="00630FE6" w:rsidP="002570E4">
      <w:pPr>
        <w:pStyle w:val="Heading5"/>
        <w:keepNext w:val="0"/>
        <w:keepLines w:val="0"/>
      </w:pPr>
      <w:r w:rsidRPr="005647EB">
        <w:t>8.4.6.4.2</w:t>
      </w:r>
      <w:r w:rsidRPr="005647EB">
        <w:tab/>
        <w:t>Test procedure</w:t>
      </w:r>
    </w:p>
    <w:p w14:paraId="072560B4" w14:textId="77777777" w:rsidR="00630FE6" w:rsidRPr="005647EB" w:rsidRDefault="00630FE6"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3FFB9795" w14:textId="4FADD921" w:rsidR="00630FE6" w:rsidRPr="005647EB" w:rsidRDefault="00630FE6" w:rsidP="00EC0475">
      <w:pPr>
        <w:pStyle w:val="B1"/>
        <w:ind w:left="709" w:hanging="425"/>
      </w:pPr>
      <w:r w:rsidRPr="005647EB">
        <w:t>1.</w:t>
      </w:r>
      <w:r w:rsidRPr="005647EB">
        <w:tab/>
        <w:t xml:space="preserve">Ensure the UE is in State 3A-RF according </w:t>
      </w:r>
      <w:r w:rsidR="002570E4" w:rsidRPr="005647EB">
        <w:t>to 3GPP TS</w:t>
      </w:r>
      <w:r w:rsidRPr="005647EB">
        <w:t xml:space="preserve"> 36.508 [7] clause 7.2A.3.</w:t>
      </w:r>
    </w:p>
    <w:p w14:paraId="31F2FFD4" w14:textId="77777777" w:rsidR="00630FE6" w:rsidRPr="005647EB" w:rsidRDefault="00630FE6" w:rsidP="00EC0475">
      <w:pPr>
        <w:pStyle w:val="B1"/>
        <w:ind w:left="709" w:hanging="425"/>
      </w:pPr>
      <w:r w:rsidRPr="005647EB">
        <w:rPr>
          <w:rFonts w:eastAsia="??"/>
        </w:rPr>
        <w:t>2.</w:t>
      </w:r>
      <w:r w:rsidRPr="005647EB">
        <w:rPr>
          <w:rFonts w:eastAsia="??"/>
        </w:rPr>
        <w:tab/>
        <w:t xml:space="preserve">Set the parameters according to T1 in Table 8.4.6.5-1. </w:t>
      </w:r>
      <w:r w:rsidRPr="005647EB">
        <w:t>Propagation conditions are set according to Annex B clauses B.2. T1 starts.</w:t>
      </w:r>
    </w:p>
    <w:p w14:paraId="524D338B" w14:textId="77777777" w:rsidR="00630FE6" w:rsidRPr="005647EB" w:rsidRDefault="00630FE6" w:rsidP="00EC0475">
      <w:pPr>
        <w:pStyle w:val="B1"/>
        <w:ind w:left="709" w:hanging="425"/>
      </w:pPr>
      <w:r w:rsidRPr="005647EB">
        <w:t>3.</w:t>
      </w:r>
      <w:r w:rsidRPr="005647EB">
        <w:tab/>
        <w:t>SS shall transmit an RRCConnectionReconfiguration message.</w:t>
      </w:r>
    </w:p>
    <w:p w14:paraId="76BF38EE" w14:textId="77777777" w:rsidR="00630FE6" w:rsidRPr="005647EB" w:rsidRDefault="00630FE6" w:rsidP="00EC0475">
      <w:pPr>
        <w:pStyle w:val="B1"/>
        <w:ind w:left="709" w:hanging="425"/>
      </w:pPr>
      <w:r w:rsidRPr="005647EB">
        <w:t>4.</w:t>
      </w:r>
      <w:r w:rsidRPr="005647EB">
        <w:tab/>
        <w:t>The UE shall transmit RRCConnectionReconfigurationComplete message.</w:t>
      </w:r>
    </w:p>
    <w:p w14:paraId="20F7EFB5" w14:textId="77777777" w:rsidR="00630FE6" w:rsidRPr="005647EB" w:rsidRDefault="00630FE6" w:rsidP="00EC0475">
      <w:pPr>
        <w:pStyle w:val="B1"/>
        <w:ind w:left="709" w:hanging="425"/>
      </w:pPr>
      <w:r w:rsidRPr="005647EB">
        <w:t>5.</w:t>
      </w:r>
      <w:r w:rsidRPr="005647EB">
        <w:tab/>
        <w:t>When T1 expires, the SS shall switch the power setting from T1 to T2 as specified in Table 8.4.6.5-1.</w:t>
      </w:r>
    </w:p>
    <w:p w14:paraId="62B3C64C" w14:textId="77777777" w:rsidR="00630FE6" w:rsidRPr="005647EB" w:rsidRDefault="00630FE6" w:rsidP="006D30B7">
      <w:pPr>
        <w:pStyle w:val="B1"/>
        <w:keepNext/>
        <w:keepLines/>
        <w:ind w:left="709" w:hanging="425"/>
      </w:pPr>
      <w:r w:rsidRPr="005647EB">
        <w:lastRenderedPageBreak/>
        <w:t>6.</w:t>
      </w:r>
      <w:r w:rsidRPr="005647EB">
        <w:tab/>
        <w:t>UE shall transmit a MeasurementReport message triggered by Event A3. If the measurement reporting delay from the beginning of time period T2 is less than 7922 ms the number of successful tests is increased by one. If the UE fails to report the event within the measurement reporting delay requirement then the number of failure tests is increased by one.</w:t>
      </w:r>
    </w:p>
    <w:p w14:paraId="25CB3FC2" w14:textId="77777777" w:rsidR="00630FE6" w:rsidRPr="005647EB" w:rsidRDefault="00630FE6" w:rsidP="00EC0475">
      <w:pPr>
        <w:pStyle w:val="B1"/>
        <w:ind w:left="709" w:hanging="425"/>
      </w:pPr>
      <w:r w:rsidRPr="005647EB">
        <w:t>7.</w:t>
      </w:r>
      <w:r w:rsidRPr="005647EB">
        <w:tab/>
        <w:t>After the SS receive the MeasurementReport message in step 6) or when T2 expires, the SS shall transmit an RRCConnectionRelease message to release the RRC connection which includes the release of the established radio bearers as well as all radio resources.</w:t>
      </w:r>
    </w:p>
    <w:p w14:paraId="0159A968" w14:textId="77777777" w:rsidR="00630FE6" w:rsidRPr="005647EB" w:rsidRDefault="00630FE6" w:rsidP="00EC0475">
      <w:pPr>
        <w:pStyle w:val="B1"/>
        <w:ind w:left="709" w:hanging="425"/>
      </w:pPr>
      <w:r w:rsidRPr="005647EB">
        <w:t>8.</w:t>
      </w:r>
      <w:r w:rsidRPr="005647EB">
        <w:tab/>
        <w:t>Set Cell 2 physical cell identity = ((current cell 2 physical cell identity + 1) mod 14 + 2) for next iteration of the test procedure loop.</w:t>
      </w:r>
    </w:p>
    <w:p w14:paraId="445F1296" w14:textId="77777777" w:rsidR="00EC0475" w:rsidRPr="005647EB" w:rsidRDefault="00630FE6" w:rsidP="00EC0475">
      <w:pPr>
        <w:pStyle w:val="B1"/>
        <w:ind w:left="709" w:hanging="425"/>
      </w:pPr>
      <w:r w:rsidRPr="005647EB">
        <w:t>9.</w:t>
      </w:r>
      <w:r w:rsidRPr="005647EB">
        <w:tab/>
        <w:t>After the RRC connection release, the SS:</w:t>
      </w:r>
    </w:p>
    <w:p w14:paraId="54FA7038" w14:textId="77777777" w:rsidR="00EC0475" w:rsidRPr="005647EB" w:rsidRDefault="00630FE6" w:rsidP="00EC0475">
      <w:pPr>
        <w:pStyle w:val="B2"/>
      </w:pPr>
      <w:r w:rsidRPr="005647EB">
        <w:t>-</w:t>
      </w:r>
      <w:r w:rsidRPr="005647EB">
        <w:ta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67C4A989" w14:textId="37187BD2" w:rsidR="00630FE6" w:rsidRPr="005647EB" w:rsidRDefault="00630FE6" w:rsidP="00EC0475">
      <w:pPr>
        <w:pStyle w:val="B2"/>
      </w:pPr>
      <w:r w:rsidRPr="005647EB">
        <w:t>-</w:t>
      </w:r>
      <w:r w:rsidRPr="005647EB">
        <w:ta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p>
    <w:p w14:paraId="7EA8D3CB" w14:textId="77777777" w:rsidR="00630FE6" w:rsidRPr="005647EB" w:rsidRDefault="00630FE6" w:rsidP="00EC0475">
      <w:pPr>
        <w:pStyle w:val="B1"/>
        <w:ind w:left="709" w:hanging="425"/>
      </w:pPr>
      <w:r w:rsidRPr="005647EB">
        <w:t>10.</w:t>
      </w:r>
      <w:r w:rsidRPr="005647EB">
        <w:tab/>
        <w:t xml:space="preserve">Repeat step 2-9 until the confidence level according to </w:t>
      </w:r>
      <w:r w:rsidRPr="005647EB">
        <w:rPr>
          <w:rFonts w:eastAsia="??"/>
        </w:rPr>
        <w:t>Tables G.2.3-1 in Annex G clause G.2 is achieved.</w:t>
      </w:r>
    </w:p>
    <w:p w14:paraId="2DD2150C" w14:textId="77777777" w:rsidR="00630FE6" w:rsidRPr="005647EB" w:rsidRDefault="00630FE6" w:rsidP="002570E4">
      <w:pPr>
        <w:pStyle w:val="Heading5"/>
        <w:keepNext w:val="0"/>
        <w:keepLines w:val="0"/>
      </w:pPr>
      <w:r w:rsidRPr="005647EB">
        <w:t>8.4.6.4.3</w:t>
      </w:r>
      <w:r w:rsidRPr="005647EB">
        <w:tab/>
        <w:t>Message contents</w:t>
      </w:r>
    </w:p>
    <w:p w14:paraId="6F7E4267" w14:textId="2AEBA30C" w:rsidR="00630FE6" w:rsidRPr="005647EB" w:rsidRDefault="00630FE6" w:rsidP="002570E4">
      <w:r w:rsidRPr="005647EB">
        <w:t xml:space="preserve">Message contents are according </w:t>
      </w:r>
      <w:r w:rsidR="002570E4" w:rsidRPr="005647EB">
        <w:t>to 3GPP TS</w:t>
      </w:r>
      <w:r w:rsidRPr="005647EB">
        <w:t xml:space="preserve"> 36.508 [7] clause 4.6 with the following exceptions:</w:t>
      </w:r>
    </w:p>
    <w:p w14:paraId="59C6497A" w14:textId="77777777" w:rsidR="00630FE6" w:rsidRPr="005647EB" w:rsidRDefault="00630FE6" w:rsidP="002570E4">
      <w:pPr>
        <w:pStyle w:val="TH"/>
        <w:keepNext w:val="0"/>
        <w:keepLines w:val="0"/>
        <w:rPr>
          <w:lang w:eastAsia="zh-CN"/>
        </w:rPr>
      </w:pPr>
      <w:r w:rsidRPr="005647EB">
        <w:t xml:space="preserve">Table 8.4.6.4.3-1: Common </w:t>
      </w:r>
      <w:r w:rsidRPr="005647EB">
        <w:rPr>
          <w:lang w:eastAsia="zh-CN"/>
        </w:rPr>
        <w:t xml:space="preserve">Exception messages for </w:t>
      </w:r>
      <w:r w:rsidRPr="005647EB">
        <w:t>Additional E-UTRAN TDD-TDD inter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630FE6" w:rsidRPr="005647EB" w14:paraId="6B3F2A5C" w14:textId="77777777" w:rsidTr="00EC0475">
        <w:trPr>
          <w:cantSplit/>
          <w:jc w:val="center"/>
        </w:trPr>
        <w:tc>
          <w:tcPr>
            <w:tcW w:w="8022" w:type="dxa"/>
            <w:gridSpan w:val="2"/>
          </w:tcPr>
          <w:p w14:paraId="26FDA211" w14:textId="156436B4" w:rsidR="00630FE6" w:rsidRPr="005647EB" w:rsidRDefault="00630FE6"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630FE6" w:rsidRPr="005647EB" w14:paraId="1294F107" w14:textId="77777777" w:rsidTr="00EC0475">
        <w:trPr>
          <w:cantSplit/>
          <w:jc w:val="center"/>
        </w:trPr>
        <w:tc>
          <w:tcPr>
            <w:tcW w:w="5692" w:type="dxa"/>
          </w:tcPr>
          <w:p w14:paraId="7148F07F" w14:textId="358E00ED" w:rsidR="00630FE6" w:rsidRPr="005647EB" w:rsidRDefault="00630FE6"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63F39B1" w14:textId="77777777" w:rsidR="00630FE6" w:rsidRPr="005647EB" w:rsidRDefault="00630FE6" w:rsidP="002570E4">
            <w:pPr>
              <w:pStyle w:val="TAL"/>
              <w:keepNext w:val="0"/>
              <w:keepLines w:val="0"/>
              <w:rPr>
                <w:lang w:eastAsia="zh-CN"/>
              </w:rPr>
            </w:pPr>
          </w:p>
        </w:tc>
      </w:tr>
      <w:tr w:rsidR="00630FE6" w:rsidRPr="005647EB" w14:paraId="2D1B6852" w14:textId="77777777" w:rsidTr="00EC0475">
        <w:trPr>
          <w:cantSplit/>
          <w:jc w:val="center"/>
        </w:trPr>
        <w:tc>
          <w:tcPr>
            <w:tcW w:w="5692" w:type="dxa"/>
          </w:tcPr>
          <w:p w14:paraId="76EF5615" w14:textId="311F0104" w:rsidR="00630FE6" w:rsidRPr="005647EB" w:rsidRDefault="00630FE6"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56C65AD7" w14:textId="1FFC979F" w:rsidR="00630FE6" w:rsidRPr="005647EB" w:rsidRDefault="00630FE6"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H3.1-1</w:t>
            </w:r>
          </w:p>
          <w:p w14:paraId="1297C3A6" w14:textId="281B0E57" w:rsidR="00630FE6" w:rsidRPr="005647EB" w:rsidRDefault="00630FE6"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H3.1-3</w:t>
            </w:r>
          </w:p>
          <w:p w14:paraId="63396D1A" w14:textId="2EFFF34F" w:rsidR="00630FE6" w:rsidRPr="005647EB" w:rsidRDefault="00630FE6" w:rsidP="002570E4">
            <w:pPr>
              <w:pStyle w:val="TAL"/>
              <w:keepNext w:val="0"/>
              <w:keepLines w:val="0"/>
            </w:pPr>
            <w:r w:rsidRPr="005647EB">
              <w:t>Table</w:t>
            </w:r>
            <w:r w:rsidR="002570E4" w:rsidRPr="005647EB">
              <w:t xml:space="preserve"> </w:t>
            </w:r>
            <w:r w:rsidRPr="005647EB">
              <w:t>H.3.1-7</w:t>
            </w:r>
          </w:p>
        </w:tc>
      </w:tr>
    </w:tbl>
    <w:p w14:paraId="0F7DDE85" w14:textId="77777777" w:rsidR="00630FE6" w:rsidRPr="005647EB" w:rsidRDefault="00630FE6" w:rsidP="002570E4"/>
    <w:p w14:paraId="6ACE47CA" w14:textId="77777777" w:rsidR="00630FE6" w:rsidRPr="005647EB" w:rsidRDefault="00630FE6" w:rsidP="006D30B7">
      <w:pPr>
        <w:pStyle w:val="TH"/>
        <w:keepNext w:val="0"/>
      </w:pPr>
      <w:r w:rsidRPr="005647EB">
        <w:t>Table 8.4.6.4.3-</w:t>
      </w:r>
      <w:r w:rsidRPr="005647EB">
        <w:rPr>
          <w:lang w:eastAsia="zh-CN"/>
        </w:rPr>
        <w:t>2</w:t>
      </w:r>
      <w:r w:rsidRPr="005647EB">
        <w:t xml:space="preserve">: </w:t>
      </w:r>
      <w:r w:rsidRPr="005647EB">
        <w:rPr>
          <w:i/>
        </w:rPr>
        <w:t>ReportConfigEUTRA-A3</w:t>
      </w:r>
      <w:r w:rsidRPr="005647EB">
        <w:t>: Additional E-UTRAN TDD-TDD inter frequency event triggered reporting under fading propagation conditions in 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630FE6" w:rsidRPr="005647EB" w14:paraId="0440CA6A" w14:textId="77777777" w:rsidTr="002570E4">
        <w:trPr>
          <w:jc w:val="center"/>
        </w:trPr>
        <w:tc>
          <w:tcPr>
            <w:tcW w:w="9527" w:type="dxa"/>
            <w:gridSpan w:val="4"/>
            <w:tcBorders>
              <w:bottom w:val="single" w:sz="4" w:space="0" w:color="auto"/>
            </w:tcBorders>
          </w:tcPr>
          <w:p w14:paraId="06A5086C" w14:textId="36953955" w:rsidR="00630FE6" w:rsidRPr="005647EB" w:rsidRDefault="00630FE6" w:rsidP="006D30B7">
            <w:pPr>
              <w:pStyle w:val="TAL"/>
              <w:keepNext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630FE6" w:rsidRPr="005647EB" w14:paraId="3E503BDF" w14:textId="77777777" w:rsidTr="002570E4">
        <w:trPr>
          <w:jc w:val="center"/>
        </w:trPr>
        <w:tc>
          <w:tcPr>
            <w:tcW w:w="4427" w:type="dxa"/>
            <w:tcBorders>
              <w:right w:val="single" w:sz="4" w:space="0" w:color="auto"/>
            </w:tcBorders>
          </w:tcPr>
          <w:p w14:paraId="44A1FA4E" w14:textId="79D39065" w:rsidR="00630FE6" w:rsidRPr="005647EB" w:rsidRDefault="00630FE6" w:rsidP="006D30B7">
            <w:pPr>
              <w:pStyle w:val="TAH"/>
              <w:keepNext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150C6C36" w14:textId="77777777" w:rsidR="00630FE6" w:rsidRPr="005647EB" w:rsidRDefault="00630FE6" w:rsidP="006D30B7">
            <w:pPr>
              <w:pStyle w:val="TAH"/>
              <w:keepNext w:val="0"/>
            </w:pPr>
            <w:r w:rsidRPr="005647EB">
              <w:t>Value/remark</w:t>
            </w:r>
          </w:p>
        </w:tc>
        <w:tc>
          <w:tcPr>
            <w:tcW w:w="1700" w:type="dxa"/>
            <w:tcBorders>
              <w:left w:val="single" w:sz="4" w:space="0" w:color="auto"/>
              <w:right w:val="single" w:sz="4" w:space="0" w:color="auto"/>
            </w:tcBorders>
          </w:tcPr>
          <w:p w14:paraId="18A02059" w14:textId="77777777" w:rsidR="00630FE6" w:rsidRPr="005647EB" w:rsidRDefault="00630FE6" w:rsidP="006D30B7">
            <w:pPr>
              <w:pStyle w:val="TAH"/>
              <w:keepNext w:val="0"/>
            </w:pPr>
            <w:r w:rsidRPr="005647EB">
              <w:t>Comment</w:t>
            </w:r>
          </w:p>
        </w:tc>
        <w:tc>
          <w:tcPr>
            <w:tcW w:w="1133" w:type="dxa"/>
            <w:tcBorders>
              <w:left w:val="single" w:sz="4" w:space="0" w:color="auto"/>
            </w:tcBorders>
          </w:tcPr>
          <w:p w14:paraId="5205A9CF" w14:textId="77777777" w:rsidR="00630FE6" w:rsidRPr="005647EB" w:rsidRDefault="00630FE6" w:rsidP="006D30B7">
            <w:pPr>
              <w:pStyle w:val="TAH"/>
              <w:keepNext w:val="0"/>
            </w:pPr>
            <w:r w:rsidRPr="005647EB">
              <w:t>Condition</w:t>
            </w:r>
          </w:p>
        </w:tc>
      </w:tr>
      <w:tr w:rsidR="00630FE6" w:rsidRPr="005647EB" w14:paraId="74E3CD75" w14:textId="77777777" w:rsidTr="002570E4">
        <w:trPr>
          <w:jc w:val="center"/>
        </w:trPr>
        <w:tc>
          <w:tcPr>
            <w:tcW w:w="4427" w:type="dxa"/>
            <w:tcBorders>
              <w:right w:val="single" w:sz="4" w:space="0" w:color="auto"/>
            </w:tcBorders>
          </w:tcPr>
          <w:p w14:paraId="2715B367" w14:textId="15F004C4" w:rsidR="00630FE6" w:rsidRPr="005647EB" w:rsidRDefault="00630FE6" w:rsidP="006D30B7">
            <w:pPr>
              <w:pStyle w:val="TAL"/>
              <w:keepNext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069044A6"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67A639B1" w14:textId="77777777" w:rsidR="00630FE6" w:rsidRPr="005647EB" w:rsidRDefault="00630FE6" w:rsidP="006D30B7">
            <w:pPr>
              <w:pStyle w:val="TAL"/>
              <w:keepNext w:val="0"/>
            </w:pPr>
          </w:p>
        </w:tc>
        <w:tc>
          <w:tcPr>
            <w:tcW w:w="1133" w:type="dxa"/>
            <w:tcBorders>
              <w:left w:val="single" w:sz="4" w:space="0" w:color="auto"/>
            </w:tcBorders>
          </w:tcPr>
          <w:p w14:paraId="6F002DA4" w14:textId="77777777" w:rsidR="00630FE6" w:rsidRPr="005647EB" w:rsidRDefault="00630FE6" w:rsidP="006D30B7">
            <w:pPr>
              <w:pStyle w:val="TAL"/>
              <w:keepNext w:val="0"/>
            </w:pPr>
          </w:p>
        </w:tc>
      </w:tr>
      <w:tr w:rsidR="00630FE6" w:rsidRPr="005647EB" w14:paraId="0124F2D8" w14:textId="77777777" w:rsidTr="002570E4">
        <w:trPr>
          <w:jc w:val="center"/>
        </w:trPr>
        <w:tc>
          <w:tcPr>
            <w:tcW w:w="4427" w:type="dxa"/>
            <w:tcBorders>
              <w:right w:val="single" w:sz="4" w:space="0" w:color="auto"/>
            </w:tcBorders>
          </w:tcPr>
          <w:p w14:paraId="624DFC76" w14:textId="3B38C866" w:rsidR="00630FE6" w:rsidRPr="005647EB" w:rsidRDefault="002570E4" w:rsidP="006D30B7">
            <w:pPr>
              <w:pStyle w:val="TAL"/>
              <w:keepNext w:val="0"/>
            </w:pPr>
            <w:r w:rsidRPr="005647EB">
              <w:t xml:space="preserve"> </w:t>
            </w:r>
            <w:r w:rsidR="00630FE6" w:rsidRPr="005647EB">
              <w:t>triggerType</w:t>
            </w:r>
            <w:r w:rsidRPr="005647EB">
              <w:t xml:space="preserve"> </w:t>
            </w:r>
            <w:r w:rsidR="00630FE6" w:rsidRPr="005647EB">
              <w:t>CHOICE</w:t>
            </w:r>
            <w:r w:rsidRPr="005647EB">
              <w:t xml:space="preserve"> </w:t>
            </w:r>
            <w:r w:rsidR="00630FE6" w:rsidRPr="005647EB">
              <w:t>{</w:t>
            </w:r>
          </w:p>
        </w:tc>
        <w:tc>
          <w:tcPr>
            <w:tcW w:w="2267" w:type="dxa"/>
            <w:tcBorders>
              <w:left w:val="single" w:sz="4" w:space="0" w:color="auto"/>
              <w:right w:val="single" w:sz="4" w:space="0" w:color="auto"/>
            </w:tcBorders>
          </w:tcPr>
          <w:p w14:paraId="64DB178D"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44237083" w14:textId="77777777" w:rsidR="00630FE6" w:rsidRPr="005647EB" w:rsidRDefault="00630FE6" w:rsidP="006D30B7">
            <w:pPr>
              <w:pStyle w:val="TAL"/>
              <w:keepNext w:val="0"/>
            </w:pPr>
          </w:p>
        </w:tc>
        <w:tc>
          <w:tcPr>
            <w:tcW w:w="1133" w:type="dxa"/>
            <w:tcBorders>
              <w:left w:val="single" w:sz="4" w:space="0" w:color="auto"/>
            </w:tcBorders>
          </w:tcPr>
          <w:p w14:paraId="1EA027D6" w14:textId="77777777" w:rsidR="00630FE6" w:rsidRPr="005647EB" w:rsidRDefault="00630FE6" w:rsidP="006D30B7">
            <w:pPr>
              <w:pStyle w:val="TAL"/>
              <w:keepNext w:val="0"/>
            </w:pPr>
          </w:p>
        </w:tc>
      </w:tr>
      <w:tr w:rsidR="00630FE6" w:rsidRPr="005647EB" w14:paraId="0CCA146F" w14:textId="77777777" w:rsidTr="002570E4">
        <w:trPr>
          <w:jc w:val="center"/>
        </w:trPr>
        <w:tc>
          <w:tcPr>
            <w:tcW w:w="4427" w:type="dxa"/>
            <w:tcBorders>
              <w:right w:val="single" w:sz="4" w:space="0" w:color="auto"/>
            </w:tcBorders>
          </w:tcPr>
          <w:p w14:paraId="0185017E" w14:textId="0795E4F6" w:rsidR="00630FE6" w:rsidRPr="005647EB" w:rsidRDefault="002570E4" w:rsidP="006D30B7">
            <w:pPr>
              <w:pStyle w:val="TAL"/>
              <w:keepNext w:val="0"/>
            </w:pPr>
            <w:r w:rsidRPr="005647EB">
              <w:t xml:space="preserve">  </w:t>
            </w:r>
            <w:r w:rsidR="00630FE6" w:rsidRPr="005647EB">
              <w:t>event</w:t>
            </w:r>
            <w:r w:rsidRPr="005647EB">
              <w:t xml:space="preserve"> </w:t>
            </w:r>
            <w:r w:rsidR="00630FE6" w:rsidRPr="005647EB">
              <w:t>SEQUENCE</w:t>
            </w:r>
            <w:r w:rsidRPr="005647EB">
              <w:t xml:space="preserve"> </w:t>
            </w:r>
            <w:r w:rsidR="00630FE6" w:rsidRPr="005647EB">
              <w:t>{</w:t>
            </w:r>
          </w:p>
        </w:tc>
        <w:tc>
          <w:tcPr>
            <w:tcW w:w="2267" w:type="dxa"/>
            <w:tcBorders>
              <w:left w:val="single" w:sz="4" w:space="0" w:color="auto"/>
              <w:right w:val="single" w:sz="4" w:space="0" w:color="auto"/>
            </w:tcBorders>
          </w:tcPr>
          <w:p w14:paraId="6696FB04"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4928AF4A" w14:textId="77777777" w:rsidR="00630FE6" w:rsidRPr="005647EB" w:rsidRDefault="00630FE6" w:rsidP="006D30B7">
            <w:pPr>
              <w:pStyle w:val="TAL"/>
              <w:keepNext w:val="0"/>
            </w:pPr>
          </w:p>
        </w:tc>
        <w:tc>
          <w:tcPr>
            <w:tcW w:w="1133" w:type="dxa"/>
            <w:tcBorders>
              <w:left w:val="single" w:sz="4" w:space="0" w:color="auto"/>
            </w:tcBorders>
          </w:tcPr>
          <w:p w14:paraId="38D98B84" w14:textId="77777777" w:rsidR="00630FE6" w:rsidRPr="005647EB" w:rsidRDefault="00630FE6" w:rsidP="006D30B7">
            <w:pPr>
              <w:pStyle w:val="TAL"/>
              <w:keepNext w:val="0"/>
            </w:pPr>
          </w:p>
        </w:tc>
      </w:tr>
      <w:tr w:rsidR="00630FE6" w:rsidRPr="005647EB" w14:paraId="4FA52552" w14:textId="77777777" w:rsidTr="002570E4">
        <w:trPr>
          <w:jc w:val="center"/>
        </w:trPr>
        <w:tc>
          <w:tcPr>
            <w:tcW w:w="4427" w:type="dxa"/>
            <w:tcBorders>
              <w:right w:val="single" w:sz="4" w:space="0" w:color="auto"/>
            </w:tcBorders>
          </w:tcPr>
          <w:p w14:paraId="3F7E92C2" w14:textId="1F3ADB3A" w:rsidR="00630FE6" w:rsidRPr="005647EB" w:rsidRDefault="002570E4" w:rsidP="006D30B7">
            <w:pPr>
              <w:pStyle w:val="TAL"/>
              <w:keepNext w:val="0"/>
            </w:pPr>
            <w:r w:rsidRPr="005647EB">
              <w:t xml:space="preserve">    </w:t>
            </w:r>
            <w:r w:rsidR="00630FE6" w:rsidRPr="005647EB">
              <w:t>eventId</w:t>
            </w:r>
            <w:r w:rsidRPr="005647EB">
              <w:t xml:space="preserve"> </w:t>
            </w:r>
            <w:r w:rsidR="00630FE6" w:rsidRPr="005647EB">
              <w:t>CHOICE</w:t>
            </w:r>
            <w:r w:rsidRPr="005647EB">
              <w:t xml:space="preserve"> </w:t>
            </w:r>
            <w:r w:rsidR="00630FE6" w:rsidRPr="005647EB">
              <w:t>{</w:t>
            </w:r>
          </w:p>
        </w:tc>
        <w:tc>
          <w:tcPr>
            <w:tcW w:w="2267" w:type="dxa"/>
            <w:tcBorders>
              <w:left w:val="single" w:sz="4" w:space="0" w:color="auto"/>
              <w:right w:val="single" w:sz="4" w:space="0" w:color="auto"/>
            </w:tcBorders>
          </w:tcPr>
          <w:p w14:paraId="75D0EB4C"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6ADFC61B" w14:textId="77777777" w:rsidR="00630FE6" w:rsidRPr="005647EB" w:rsidRDefault="00630FE6" w:rsidP="006D30B7">
            <w:pPr>
              <w:pStyle w:val="TAL"/>
              <w:keepNext w:val="0"/>
            </w:pPr>
          </w:p>
        </w:tc>
        <w:tc>
          <w:tcPr>
            <w:tcW w:w="1133" w:type="dxa"/>
            <w:tcBorders>
              <w:left w:val="single" w:sz="4" w:space="0" w:color="auto"/>
            </w:tcBorders>
          </w:tcPr>
          <w:p w14:paraId="25BFF19F" w14:textId="77777777" w:rsidR="00630FE6" w:rsidRPr="005647EB" w:rsidRDefault="00630FE6" w:rsidP="006D30B7">
            <w:pPr>
              <w:pStyle w:val="TAL"/>
              <w:keepNext w:val="0"/>
            </w:pPr>
          </w:p>
        </w:tc>
      </w:tr>
      <w:tr w:rsidR="00630FE6" w:rsidRPr="005647EB" w14:paraId="0D961426" w14:textId="77777777" w:rsidTr="002570E4">
        <w:trPr>
          <w:jc w:val="center"/>
        </w:trPr>
        <w:tc>
          <w:tcPr>
            <w:tcW w:w="4427" w:type="dxa"/>
            <w:tcBorders>
              <w:right w:val="single" w:sz="4" w:space="0" w:color="auto"/>
            </w:tcBorders>
          </w:tcPr>
          <w:p w14:paraId="0D959C59" w14:textId="671FBF4C" w:rsidR="00630FE6" w:rsidRPr="005647EB" w:rsidRDefault="002570E4" w:rsidP="006D30B7">
            <w:pPr>
              <w:pStyle w:val="TAL"/>
              <w:keepNext w:val="0"/>
            </w:pPr>
            <w:r w:rsidRPr="005647EB">
              <w:t xml:space="preserve">     </w:t>
            </w:r>
            <w:r w:rsidR="00630FE6" w:rsidRPr="005647EB">
              <w:t>eventA3</w:t>
            </w:r>
            <w:r w:rsidRPr="005647EB">
              <w:t xml:space="preserve"> </w:t>
            </w:r>
            <w:r w:rsidR="00630FE6" w:rsidRPr="005647EB">
              <w:t>SEQUENCE</w:t>
            </w:r>
            <w:r w:rsidRPr="005647EB">
              <w:t xml:space="preserve"> </w:t>
            </w:r>
            <w:r w:rsidR="00630FE6" w:rsidRPr="005647EB">
              <w:t>{</w:t>
            </w:r>
          </w:p>
        </w:tc>
        <w:tc>
          <w:tcPr>
            <w:tcW w:w="2267" w:type="dxa"/>
            <w:tcBorders>
              <w:left w:val="single" w:sz="4" w:space="0" w:color="auto"/>
              <w:right w:val="single" w:sz="4" w:space="0" w:color="auto"/>
            </w:tcBorders>
          </w:tcPr>
          <w:p w14:paraId="3F9BC8D7"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5674B705" w14:textId="77777777" w:rsidR="00630FE6" w:rsidRPr="005647EB" w:rsidRDefault="00630FE6" w:rsidP="006D30B7">
            <w:pPr>
              <w:pStyle w:val="TAL"/>
              <w:keepNext w:val="0"/>
            </w:pPr>
          </w:p>
        </w:tc>
        <w:tc>
          <w:tcPr>
            <w:tcW w:w="1133" w:type="dxa"/>
            <w:tcBorders>
              <w:left w:val="single" w:sz="4" w:space="0" w:color="auto"/>
            </w:tcBorders>
          </w:tcPr>
          <w:p w14:paraId="569E2FA1" w14:textId="77777777" w:rsidR="00630FE6" w:rsidRPr="005647EB" w:rsidRDefault="00630FE6" w:rsidP="006D30B7">
            <w:pPr>
              <w:pStyle w:val="TAL"/>
              <w:keepNext w:val="0"/>
            </w:pPr>
          </w:p>
        </w:tc>
      </w:tr>
      <w:tr w:rsidR="00630FE6" w:rsidRPr="005647EB" w14:paraId="4281C468" w14:textId="77777777" w:rsidTr="002570E4">
        <w:trPr>
          <w:jc w:val="center"/>
        </w:trPr>
        <w:tc>
          <w:tcPr>
            <w:tcW w:w="4427" w:type="dxa"/>
            <w:tcBorders>
              <w:right w:val="single" w:sz="4" w:space="0" w:color="auto"/>
            </w:tcBorders>
          </w:tcPr>
          <w:p w14:paraId="518FB56B" w14:textId="665E0757" w:rsidR="00630FE6" w:rsidRPr="005647EB" w:rsidRDefault="002570E4" w:rsidP="006D30B7">
            <w:pPr>
              <w:pStyle w:val="TAL"/>
              <w:keepNext w:val="0"/>
            </w:pPr>
            <w:r w:rsidRPr="005647EB">
              <w:t xml:space="preserve">       </w:t>
            </w:r>
            <w:r w:rsidR="00630FE6" w:rsidRPr="005647EB">
              <w:t>a3-Offset</w:t>
            </w:r>
          </w:p>
        </w:tc>
        <w:tc>
          <w:tcPr>
            <w:tcW w:w="2267" w:type="dxa"/>
            <w:tcBorders>
              <w:left w:val="single" w:sz="4" w:space="0" w:color="auto"/>
              <w:right w:val="single" w:sz="4" w:space="0" w:color="auto"/>
            </w:tcBorders>
          </w:tcPr>
          <w:p w14:paraId="112FABE1" w14:textId="70F5EF08" w:rsidR="00630FE6" w:rsidRPr="005647EB" w:rsidRDefault="00630FE6" w:rsidP="006D30B7">
            <w:pPr>
              <w:pStyle w:val="TAL"/>
              <w:keepNext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6CE1A0B1" w14:textId="05DBDDCF" w:rsidR="00630FE6" w:rsidRPr="005647EB" w:rsidRDefault="00630FE6" w:rsidP="006D30B7">
            <w:pPr>
              <w:pStyle w:val="TAL"/>
              <w:keepNext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6DE8ADB" w14:textId="77777777" w:rsidR="00630FE6" w:rsidRPr="005647EB" w:rsidRDefault="00630FE6" w:rsidP="006D30B7">
            <w:pPr>
              <w:pStyle w:val="TAL"/>
              <w:keepNext w:val="0"/>
            </w:pPr>
          </w:p>
        </w:tc>
      </w:tr>
      <w:tr w:rsidR="00630FE6" w:rsidRPr="005647EB" w14:paraId="53C2A7A9" w14:textId="77777777" w:rsidTr="002570E4">
        <w:trPr>
          <w:jc w:val="center"/>
        </w:trPr>
        <w:tc>
          <w:tcPr>
            <w:tcW w:w="4427" w:type="dxa"/>
            <w:tcBorders>
              <w:right w:val="single" w:sz="4" w:space="0" w:color="auto"/>
            </w:tcBorders>
          </w:tcPr>
          <w:p w14:paraId="0758A340" w14:textId="37EB44BA" w:rsidR="00630FE6" w:rsidRPr="005647EB" w:rsidRDefault="002570E4" w:rsidP="006D30B7">
            <w:pPr>
              <w:pStyle w:val="TAL"/>
              <w:keepNext w:val="0"/>
            </w:pPr>
            <w:r w:rsidRPr="005647EB">
              <w:t xml:space="preserve">      </w:t>
            </w:r>
            <w:r w:rsidR="00630FE6" w:rsidRPr="005647EB">
              <w:t>}</w:t>
            </w:r>
          </w:p>
        </w:tc>
        <w:tc>
          <w:tcPr>
            <w:tcW w:w="2267" w:type="dxa"/>
            <w:tcBorders>
              <w:left w:val="single" w:sz="4" w:space="0" w:color="auto"/>
              <w:right w:val="single" w:sz="4" w:space="0" w:color="auto"/>
            </w:tcBorders>
          </w:tcPr>
          <w:p w14:paraId="6E7B7D14"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127A5643" w14:textId="77777777" w:rsidR="00630FE6" w:rsidRPr="005647EB" w:rsidRDefault="00630FE6" w:rsidP="006D30B7">
            <w:pPr>
              <w:pStyle w:val="TAL"/>
              <w:keepNext w:val="0"/>
            </w:pPr>
          </w:p>
        </w:tc>
        <w:tc>
          <w:tcPr>
            <w:tcW w:w="1133" w:type="dxa"/>
            <w:tcBorders>
              <w:left w:val="single" w:sz="4" w:space="0" w:color="auto"/>
            </w:tcBorders>
          </w:tcPr>
          <w:p w14:paraId="7A4C14B0" w14:textId="77777777" w:rsidR="00630FE6" w:rsidRPr="005647EB" w:rsidRDefault="00630FE6" w:rsidP="006D30B7">
            <w:pPr>
              <w:pStyle w:val="TAL"/>
              <w:keepNext w:val="0"/>
            </w:pPr>
          </w:p>
        </w:tc>
      </w:tr>
      <w:tr w:rsidR="00630FE6" w:rsidRPr="005647EB" w14:paraId="4225259B" w14:textId="77777777" w:rsidTr="002570E4">
        <w:trPr>
          <w:jc w:val="center"/>
        </w:trPr>
        <w:tc>
          <w:tcPr>
            <w:tcW w:w="4427" w:type="dxa"/>
            <w:tcBorders>
              <w:right w:val="single" w:sz="4" w:space="0" w:color="auto"/>
            </w:tcBorders>
          </w:tcPr>
          <w:p w14:paraId="6DA6E4D2" w14:textId="7F73373D" w:rsidR="00630FE6" w:rsidRPr="005647EB" w:rsidRDefault="002570E4" w:rsidP="006D30B7">
            <w:pPr>
              <w:pStyle w:val="TAL"/>
              <w:keepNext w:val="0"/>
            </w:pPr>
            <w:r w:rsidRPr="005647EB">
              <w:t xml:space="preserve">    </w:t>
            </w:r>
            <w:r w:rsidR="00630FE6" w:rsidRPr="005647EB">
              <w:t>}</w:t>
            </w:r>
          </w:p>
        </w:tc>
        <w:tc>
          <w:tcPr>
            <w:tcW w:w="2267" w:type="dxa"/>
            <w:tcBorders>
              <w:left w:val="single" w:sz="4" w:space="0" w:color="auto"/>
              <w:right w:val="single" w:sz="4" w:space="0" w:color="auto"/>
            </w:tcBorders>
          </w:tcPr>
          <w:p w14:paraId="36A531BE"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7A721DC3" w14:textId="77777777" w:rsidR="00630FE6" w:rsidRPr="005647EB" w:rsidRDefault="00630FE6" w:rsidP="006D30B7">
            <w:pPr>
              <w:pStyle w:val="TAL"/>
              <w:keepNext w:val="0"/>
            </w:pPr>
          </w:p>
        </w:tc>
        <w:tc>
          <w:tcPr>
            <w:tcW w:w="1133" w:type="dxa"/>
            <w:tcBorders>
              <w:left w:val="single" w:sz="4" w:space="0" w:color="auto"/>
            </w:tcBorders>
          </w:tcPr>
          <w:p w14:paraId="06ECB695" w14:textId="77777777" w:rsidR="00630FE6" w:rsidRPr="005647EB" w:rsidRDefault="00630FE6" w:rsidP="006D30B7">
            <w:pPr>
              <w:pStyle w:val="TAL"/>
              <w:keepNext w:val="0"/>
            </w:pPr>
          </w:p>
        </w:tc>
      </w:tr>
      <w:tr w:rsidR="00630FE6" w:rsidRPr="005647EB" w14:paraId="4BB79980" w14:textId="77777777" w:rsidTr="002570E4">
        <w:trPr>
          <w:jc w:val="center"/>
        </w:trPr>
        <w:tc>
          <w:tcPr>
            <w:tcW w:w="4427" w:type="dxa"/>
            <w:tcBorders>
              <w:right w:val="single" w:sz="4" w:space="0" w:color="auto"/>
            </w:tcBorders>
          </w:tcPr>
          <w:p w14:paraId="26207CFB" w14:textId="27CB5DEE" w:rsidR="00630FE6" w:rsidRPr="005647EB" w:rsidRDefault="002570E4" w:rsidP="006D30B7">
            <w:pPr>
              <w:pStyle w:val="TAL"/>
              <w:keepNext w:val="0"/>
            </w:pPr>
            <w:r w:rsidRPr="005647EB">
              <w:t xml:space="preserve">    </w:t>
            </w:r>
            <w:r w:rsidR="00630FE6" w:rsidRPr="005647EB">
              <w:t>Hysteresis</w:t>
            </w:r>
          </w:p>
        </w:tc>
        <w:tc>
          <w:tcPr>
            <w:tcW w:w="2267" w:type="dxa"/>
            <w:tcBorders>
              <w:left w:val="single" w:sz="4" w:space="0" w:color="auto"/>
              <w:right w:val="single" w:sz="4" w:space="0" w:color="auto"/>
            </w:tcBorders>
          </w:tcPr>
          <w:p w14:paraId="47678293" w14:textId="3F8184ED" w:rsidR="00630FE6" w:rsidRPr="005647EB" w:rsidRDefault="00630FE6" w:rsidP="006D30B7">
            <w:pPr>
              <w:pStyle w:val="TAL"/>
              <w:keepNext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69090FA0" w14:textId="6D5C1307" w:rsidR="00630FE6" w:rsidRPr="005647EB" w:rsidRDefault="00630FE6" w:rsidP="006D30B7">
            <w:pPr>
              <w:pStyle w:val="TAL"/>
              <w:keepNext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1BA95F3E" w14:textId="77777777" w:rsidR="00630FE6" w:rsidRPr="005647EB" w:rsidRDefault="00630FE6" w:rsidP="006D30B7">
            <w:pPr>
              <w:pStyle w:val="TAL"/>
              <w:keepNext w:val="0"/>
            </w:pPr>
          </w:p>
        </w:tc>
      </w:tr>
      <w:tr w:rsidR="00630FE6" w:rsidRPr="005647EB" w14:paraId="6199D869" w14:textId="77777777" w:rsidTr="002570E4">
        <w:trPr>
          <w:jc w:val="center"/>
        </w:trPr>
        <w:tc>
          <w:tcPr>
            <w:tcW w:w="4427" w:type="dxa"/>
            <w:tcBorders>
              <w:right w:val="single" w:sz="4" w:space="0" w:color="auto"/>
            </w:tcBorders>
          </w:tcPr>
          <w:p w14:paraId="5D88A461" w14:textId="2633C820" w:rsidR="00630FE6" w:rsidRPr="005647EB" w:rsidRDefault="002570E4" w:rsidP="006D30B7">
            <w:pPr>
              <w:pStyle w:val="TAL"/>
              <w:keepNext w:val="0"/>
            </w:pPr>
            <w:r w:rsidRPr="005647EB">
              <w:t xml:space="preserve">    </w:t>
            </w:r>
            <w:r w:rsidR="00630FE6" w:rsidRPr="005647EB">
              <w:t>timeToTrigger</w:t>
            </w:r>
          </w:p>
        </w:tc>
        <w:tc>
          <w:tcPr>
            <w:tcW w:w="2267" w:type="dxa"/>
            <w:tcBorders>
              <w:left w:val="single" w:sz="4" w:space="0" w:color="auto"/>
              <w:right w:val="single" w:sz="4" w:space="0" w:color="auto"/>
            </w:tcBorders>
          </w:tcPr>
          <w:p w14:paraId="5E17181F" w14:textId="2128B7AF" w:rsidR="00630FE6" w:rsidRPr="005647EB" w:rsidRDefault="00630FE6" w:rsidP="006D30B7">
            <w:pPr>
              <w:pStyle w:val="TAL"/>
              <w:keepNext w:val="0"/>
            </w:pPr>
            <w:r w:rsidRPr="005647EB">
              <w:t>0</w:t>
            </w:r>
            <w:r w:rsidR="002570E4" w:rsidRPr="005647EB">
              <w:t xml:space="preserve"> </w:t>
            </w:r>
            <w:r w:rsidRPr="005647EB">
              <w:t>(0</w:t>
            </w:r>
            <w:r w:rsidR="002570E4" w:rsidRPr="005647EB">
              <w:t xml:space="preserve"> </w:t>
            </w:r>
            <w:r w:rsidRPr="005647EB">
              <w:t>ms)</w:t>
            </w:r>
          </w:p>
        </w:tc>
        <w:tc>
          <w:tcPr>
            <w:tcW w:w="1700" w:type="dxa"/>
            <w:tcBorders>
              <w:left w:val="single" w:sz="4" w:space="0" w:color="auto"/>
              <w:right w:val="single" w:sz="4" w:space="0" w:color="auto"/>
            </w:tcBorders>
          </w:tcPr>
          <w:p w14:paraId="370532E8" w14:textId="77777777" w:rsidR="00630FE6" w:rsidRPr="005647EB" w:rsidRDefault="00630FE6" w:rsidP="006D30B7">
            <w:pPr>
              <w:pStyle w:val="TAL"/>
              <w:keepNext w:val="0"/>
            </w:pPr>
          </w:p>
        </w:tc>
        <w:tc>
          <w:tcPr>
            <w:tcW w:w="1133" w:type="dxa"/>
            <w:tcBorders>
              <w:left w:val="single" w:sz="4" w:space="0" w:color="auto"/>
            </w:tcBorders>
          </w:tcPr>
          <w:p w14:paraId="5D7EB95C" w14:textId="77777777" w:rsidR="00630FE6" w:rsidRPr="005647EB" w:rsidRDefault="00630FE6" w:rsidP="006D30B7">
            <w:pPr>
              <w:pStyle w:val="TAL"/>
              <w:keepNext w:val="0"/>
            </w:pPr>
          </w:p>
        </w:tc>
      </w:tr>
      <w:tr w:rsidR="00630FE6" w:rsidRPr="005647EB" w14:paraId="44F0E4D8" w14:textId="77777777" w:rsidTr="002570E4">
        <w:trPr>
          <w:jc w:val="center"/>
        </w:trPr>
        <w:tc>
          <w:tcPr>
            <w:tcW w:w="4427" w:type="dxa"/>
            <w:tcBorders>
              <w:right w:val="single" w:sz="4" w:space="0" w:color="auto"/>
            </w:tcBorders>
          </w:tcPr>
          <w:p w14:paraId="661013C0" w14:textId="407827A0" w:rsidR="00630FE6" w:rsidRPr="005647EB" w:rsidRDefault="002570E4" w:rsidP="006D30B7">
            <w:pPr>
              <w:pStyle w:val="TAL"/>
              <w:keepNext w:val="0"/>
            </w:pPr>
            <w:r w:rsidRPr="005647EB">
              <w:t xml:space="preserve">    </w:t>
            </w:r>
            <w:r w:rsidR="00630FE6" w:rsidRPr="005647EB">
              <w:t>}</w:t>
            </w:r>
          </w:p>
        </w:tc>
        <w:tc>
          <w:tcPr>
            <w:tcW w:w="2267" w:type="dxa"/>
            <w:tcBorders>
              <w:left w:val="single" w:sz="4" w:space="0" w:color="auto"/>
              <w:right w:val="single" w:sz="4" w:space="0" w:color="auto"/>
            </w:tcBorders>
          </w:tcPr>
          <w:p w14:paraId="11D2A444"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58F46D50" w14:textId="77777777" w:rsidR="00630FE6" w:rsidRPr="005647EB" w:rsidRDefault="00630FE6" w:rsidP="006D30B7">
            <w:pPr>
              <w:pStyle w:val="TAL"/>
              <w:keepNext w:val="0"/>
            </w:pPr>
          </w:p>
        </w:tc>
        <w:tc>
          <w:tcPr>
            <w:tcW w:w="1133" w:type="dxa"/>
            <w:tcBorders>
              <w:left w:val="single" w:sz="4" w:space="0" w:color="auto"/>
            </w:tcBorders>
          </w:tcPr>
          <w:p w14:paraId="34128123" w14:textId="77777777" w:rsidR="00630FE6" w:rsidRPr="005647EB" w:rsidRDefault="00630FE6" w:rsidP="006D30B7">
            <w:pPr>
              <w:pStyle w:val="TAL"/>
              <w:keepNext w:val="0"/>
            </w:pPr>
          </w:p>
        </w:tc>
      </w:tr>
      <w:tr w:rsidR="00630FE6" w:rsidRPr="005647EB" w14:paraId="08334955" w14:textId="77777777" w:rsidTr="002570E4">
        <w:trPr>
          <w:jc w:val="center"/>
        </w:trPr>
        <w:tc>
          <w:tcPr>
            <w:tcW w:w="4427" w:type="dxa"/>
            <w:tcBorders>
              <w:right w:val="single" w:sz="4" w:space="0" w:color="auto"/>
            </w:tcBorders>
          </w:tcPr>
          <w:p w14:paraId="68881718" w14:textId="143842B9" w:rsidR="00630FE6" w:rsidRPr="005647EB" w:rsidRDefault="002570E4" w:rsidP="006D30B7">
            <w:pPr>
              <w:pStyle w:val="TAL"/>
              <w:keepNext w:val="0"/>
            </w:pPr>
            <w:r w:rsidRPr="005647EB">
              <w:t xml:space="preserve">  </w:t>
            </w:r>
            <w:r w:rsidR="00630FE6" w:rsidRPr="005647EB">
              <w:t>}</w:t>
            </w:r>
          </w:p>
        </w:tc>
        <w:tc>
          <w:tcPr>
            <w:tcW w:w="2267" w:type="dxa"/>
            <w:tcBorders>
              <w:left w:val="single" w:sz="4" w:space="0" w:color="auto"/>
              <w:right w:val="single" w:sz="4" w:space="0" w:color="auto"/>
            </w:tcBorders>
          </w:tcPr>
          <w:p w14:paraId="47EAF1BF"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1B491A29" w14:textId="77777777" w:rsidR="00630FE6" w:rsidRPr="005647EB" w:rsidRDefault="00630FE6" w:rsidP="006D30B7">
            <w:pPr>
              <w:pStyle w:val="TAL"/>
              <w:keepNext w:val="0"/>
            </w:pPr>
          </w:p>
        </w:tc>
        <w:tc>
          <w:tcPr>
            <w:tcW w:w="1133" w:type="dxa"/>
            <w:tcBorders>
              <w:left w:val="single" w:sz="4" w:space="0" w:color="auto"/>
            </w:tcBorders>
          </w:tcPr>
          <w:p w14:paraId="5E7D4E57" w14:textId="77777777" w:rsidR="00630FE6" w:rsidRPr="005647EB" w:rsidRDefault="00630FE6" w:rsidP="006D30B7">
            <w:pPr>
              <w:pStyle w:val="TAL"/>
              <w:keepNext w:val="0"/>
            </w:pPr>
          </w:p>
        </w:tc>
      </w:tr>
    </w:tbl>
    <w:p w14:paraId="329100AC" w14:textId="77777777" w:rsidR="00630FE6" w:rsidRPr="005647EB" w:rsidRDefault="00630FE6" w:rsidP="006D30B7">
      <w:pPr>
        <w:keepLines/>
      </w:pPr>
    </w:p>
    <w:p w14:paraId="7FD38233" w14:textId="77777777" w:rsidR="00630FE6" w:rsidRPr="005647EB" w:rsidRDefault="00630FE6" w:rsidP="006D30B7">
      <w:pPr>
        <w:pStyle w:val="TH"/>
        <w:keepLines w:val="0"/>
      </w:pPr>
      <w:r w:rsidRPr="005647EB">
        <w:lastRenderedPageBreak/>
        <w:t>Table 8.4.6.4.3-</w:t>
      </w:r>
      <w:r w:rsidRPr="005647EB">
        <w:rPr>
          <w:lang w:eastAsia="zh-CN"/>
        </w:rPr>
        <w:t>3</w:t>
      </w:r>
      <w:r w:rsidRPr="005647EB">
        <w:t xml:space="preserve">: </w:t>
      </w:r>
      <w:r w:rsidRPr="005647EB">
        <w:rPr>
          <w:i/>
        </w:rPr>
        <w:t>MeasResults</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630FE6" w:rsidRPr="005647EB" w14:paraId="02B56D00" w14:textId="77777777" w:rsidTr="002570E4">
        <w:trPr>
          <w:cantSplit/>
          <w:jc w:val="center"/>
        </w:trPr>
        <w:tc>
          <w:tcPr>
            <w:tcW w:w="9536" w:type="dxa"/>
            <w:gridSpan w:val="4"/>
          </w:tcPr>
          <w:p w14:paraId="7036D5D0" w14:textId="5AFB14AF" w:rsidR="00630FE6" w:rsidRPr="005647EB" w:rsidRDefault="00630FE6" w:rsidP="006D30B7">
            <w:pPr>
              <w:pStyle w:val="TAL"/>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630FE6" w:rsidRPr="005647EB" w14:paraId="71F1C8A3" w14:textId="77777777" w:rsidTr="002570E4">
        <w:trPr>
          <w:jc w:val="center"/>
        </w:trPr>
        <w:tc>
          <w:tcPr>
            <w:tcW w:w="4436" w:type="dxa"/>
          </w:tcPr>
          <w:p w14:paraId="052343CA" w14:textId="76DEA408" w:rsidR="00630FE6" w:rsidRPr="005647EB" w:rsidRDefault="00630FE6" w:rsidP="006D30B7">
            <w:pPr>
              <w:pStyle w:val="TAH"/>
              <w:keepLines w:val="0"/>
            </w:pPr>
            <w:r w:rsidRPr="005647EB">
              <w:t>Information</w:t>
            </w:r>
            <w:r w:rsidR="002570E4" w:rsidRPr="005647EB">
              <w:t xml:space="preserve"> </w:t>
            </w:r>
            <w:r w:rsidRPr="005647EB">
              <w:t>Element</w:t>
            </w:r>
          </w:p>
        </w:tc>
        <w:tc>
          <w:tcPr>
            <w:tcW w:w="2267" w:type="dxa"/>
          </w:tcPr>
          <w:p w14:paraId="34EC44FF" w14:textId="77777777" w:rsidR="00630FE6" w:rsidRPr="005647EB" w:rsidRDefault="00630FE6" w:rsidP="006D30B7">
            <w:pPr>
              <w:pStyle w:val="TAH"/>
              <w:keepLines w:val="0"/>
            </w:pPr>
            <w:r w:rsidRPr="005647EB">
              <w:t>Value/remark</w:t>
            </w:r>
          </w:p>
        </w:tc>
        <w:tc>
          <w:tcPr>
            <w:tcW w:w="1700" w:type="dxa"/>
          </w:tcPr>
          <w:p w14:paraId="671FC656" w14:textId="77777777" w:rsidR="00630FE6" w:rsidRPr="005647EB" w:rsidRDefault="00630FE6" w:rsidP="006D30B7">
            <w:pPr>
              <w:pStyle w:val="TAH"/>
              <w:keepLines w:val="0"/>
            </w:pPr>
            <w:r w:rsidRPr="005647EB">
              <w:t>Comment</w:t>
            </w:r>
          </w:p>
        </w:tc>
        <w:tc>
          <w:tcPr>
            <w:tcW w:w="1133" w:type="dxa"/>
          </w:tcPr>
          <w:p w14:paraId="4908CEC9" w14:textId="77777777" w:rsidR="00630FE6" w:rsidRPr="005647EB" w:rsidRDefault="00630FE6" w:rsidP="006D30B7">
            <w:pPr>
              <w:pStyle w:val="TAH"/>
              <w:keepLines w:val="0"/>
            </w:pPr>
            <w:r w:rsidRPr="005647EB">
              <w:t>Condition</w:t>
            </w:r>
          </w:p>
        </w:tc>
      </w:tr>
      <w:tr w:rsidR="00630FE6" w:rsidRPr="005647EB" w14:paraId="6DCEA5A4" w14:textId="77777777" w:rsidTr="002570E4">
        <w:trPr>
          <w:jc w:val="center"/>
        </w:trPr>
        <w:tc>
          <w:tcPr>
            <w:tcW w:w="4436" w:type="dxa"/>
          </w:tcPr>
          <w:p w14:paraId="63AB0A53" w14:textId="2C737815" w:rsidR="00630FE6" w:rsidRPr="005647EB" w:rsidRDefault="002570E4" w:rsidP="006D30B7">
            <w:pPr>
              <w:pStyle w:val="TAL"/>
              <w:keepLines w:val="0"/>
            </w:pPr>
            <w:r w:rsidRPr="005647EB">
              <w:t xml:space="preserve"> </w:t>
            </w:r>
            <w:r w:rsidR="00630FE6" w:rsidRPr="005647EB">
              <w:t>MeasResults</w:t>
            </w:r>
            <w:r w:rsidRPr="005647EB">
              <w:t xml:space="preserve"> </w:t>
            </w:r>
            <w:r w:rsidR="00630FE6" w:rsidRPr="005647EB">
              <w:t>::=</w:t>
            </w:r>
            <w:r w:rsidRPr="005647EB">
              <w:t xml:space="preserve"> </w:t>
            </w:r>
            <w:r w:rsidR="00630FE6" w:rsidRPr="005647EB">
              <w:t>SEQUENCE</w:t>
            </w:r>
            <w:r w:rsidRPr="005647EB">
              <w:t xml:space="preserve"> </w:t>
            </w:r>
            <w:r w:rsidR="00630FE6" w:rsidRPr="005647EB">
              <w:t>{</w:t>
            </w:r>
          </w:p>
        </w:tc>
        <w:tc>
          <w:tcPr>
            <w:tcW w:w="2267" w:type="dxa"/>
          </w:tcPr>
          <w:p w14:paraId="33B80EC2" w14:textId="77777777" w:rsidR="00630FE6" w:rsidRPr="005647EB" w:rsidRDefault="00630FE6" w:rsidP="006D30B7">
            <w:pPr>
              <w:pStyle w:val="TAL"/>
              <w:keepLines w:val="0"/>
            </w:pPr>
          </w:p>
        </w:tc>
        <w:tc>
          <w:tcPr>
            <w:tcW w:w="1700" w:type="dxa"/>
          </w:tcPr>
          <w:p w14:paraId="371B04F0" w14:textId="77777777" w:rsidR="00630FE6" w:rsidRPr="005647EB" w:rsidRDefault="00630FE6" w:rsidP="006D30B7">
            <w:pPr>
              <w:pStyle w:val="TAL"/>
              <w:keepLines w:val="0"/>
            </w:pPr>
          </w:p>
        </w:tc>
        <w:tc>
          <w:tcPr>
            <w:tcW w:w="1133" w:type="dxa"/>
          </w:tcPr>
          <w:p w14:paraId="22994A93" w14:textId="77777777" w:rsidR="00630FE6" w:rsidRPr="005647EB" w:rsidRDefault="00630FE6" w:rsidP="006D30B7">
            <w:pPr>
              <w:pStyle w:val="TAL"/>
              <w:keepLines w:val="0"/>
            </w:pPr>
          </w:p>
        </w:tc>
      </w:tr>
      <w:tr w:rsidR="00630FE6" w:rsidRPr="005647EB" w14:paraId="1CD5114E" w14:textId="77777777" w:rsidTr="002570E4">
        <w:trPr>
          <w:jc w:val="center"/>
        </w:trPr>
        <w:tc>
          <w:tcPr>
            <w:tcW w:w="4436" w:type="dxa"/>
          </w:tcPr>
          <w:p w14:paraId="2BB58648" w14:textId="62942EF2" w:rsidR="00630FE6" w:rsidRPr="005647EB" w:rsidRDefault="002570E4" w:rsidP="006D30B7">
            <w:pPr>
              <w:pStyle w:val="TAL"/>
              <w:keepLines w:val="0"/>
            </w:pPr>
            <w:r w:rsidRPr="005647EB">
              <w:t xml:space="preserve">   </w:t>
            </w:r>
            <w:r w:rsidR="00630FE6" w:rsidRPr="005647EB">
              <w:t>meas</w:t>
            </w:r>
            <w:r w:rsidR="00630FE6" w:rsidRPr="005647EB">
              <w:rPr>
                <w:lang w:eastAsia="zh-CN"/>
              </w:rPr>
              <w:t>Id</w:t>
            </w:r>
          </w:p>
        </w:tc>
        <w:tc>
          <w:tcPr>
            <w:tcW w:w="2267" w:type="dxa"/>
          </w:tcPr>
          <w:p w14:paraId="6DED3BD0" w14:textId="77777777" w:rsidR="00630FE6" w:rsidRPr="005647EB" w:rsidRDefault="00630FE6" w:rsidP="006D30B7">
            <w:pPr>
              <w:pStyle w:val="TAL"/>
              <w:keepLines w:val="0"/>
            </w:pPr>
          </w:p>
        </w:tc>
        <w:tc>
          <w:tcPr>
            <w:tcW w:w="1700" w:type="dxa"/>
          </w:tcPr>
          <w:p w14:paraId="411C9B97" w14:textId="77777777" w:rsidR="00630FE6" w:rsidRPr="005647EB" w:rsidRDefault="00630FE6" w:rsidP="006D30B7">
            <w:pPr>
              <w:pStyle w:val="TAL"/>
              <w:keepLines w:val="0"/>
            </w:pPr>
          </w:p>
        </w:tc>
        <w:tc>
          <w:tcPr>
            <w:tcW w:w="1133" w:type="dxa"/>
          </w:tcPr>
          <w:p w14:paraId="0189C19B" w14:textId="77777777" w:rsidR="00630FE6" w:rsidRPr="005647EB" w:rsidRDefault="00630FE6" w:rsidP="006D30B7">
            <w:pPr>
              <w:pStyle w:val="TAL"/>
              <w:keepLines w:val="0"/>
            </w:pPr>
          </w:p>
        </w:tc>
      </w:tr>
      <w:tr w:rsidR="00630FE6" w:rsidRPr="005647EB" w14:paraId="35236109" w14:textId="77777777" w:rsidTr="002570E4">
        <w:trPr>
          <w:jc w:val="center"/>
        </w:trPr>
        <w:tc>
          <w:tcPr>
            <w:tcW w:w="4436" w:type="dxa"/>
          </w:tcPr>
          <w:p w14:paraId="3505A771" w14:textId="1983F8FC" w:rsidR="00630FE6" w:rsidRPr="005647EB" w:rsidRDefault="002570E4" w:rsidP="002570E4">
            <w:pPr>
              <w:pStyle w:val="TAL"/>
              <w:keepNext w:val="0"/>
              <w:keepLines w:val="0"/>
            </w:pPr>
            <w:r w:rsidRPr="005647EB">
              <w:t xml:space="preserve">   </w:t>
            </w:r>
            <w:r w:rsidR="00630FE6" w:rsidRPr="005647EB">
              <w:t>measResultServCell</w:t>
            </w:r>
            <w:r w:rsidRPr="005647EB">
              <w:t xml:space="preserve"> </w:t>
            </w:r>
            <w:r w:rsidR="00630FE6" w:rsidRPr="005647EB">
              <w:t>SEQUENCE</w:t>
            </w:r>
            <w:r w:rsidRPr="005647EB">
              <w:t xml:space="preserve"> </w:t>
            </w:r>
            <w:r w:rsidR="00630FE6" w:rsidRPr="005647EB">
              <w:t>{</w:t>
            </w:r>
          </w:p>
        </w:tc>
        <w:tc>
          <w:tcPr>
            <w:tcW w:w="2267" w:type="dxa"/>
          </w:tcPr>
          <w:p w14:paraId="34F571AE" w14:textId="77777777" w:rsidR="00630FE6" w:rsidRPr="005647EB" w:rsidRDefault="00630FE6" w:rsidP="002570E4">
            <w:pPr>
              <w:pStyle w:val="TAL"/>
              <w:keepNext w:val="0"/>
              <w:keepLines w:val="0"/>
            </w:pPr>
          </w:p>
        </w:tc>
        <w:tc>
          <w:tcPr>
            <w:tcW w:w="1700" w:type="dxa"/>
          </w:tcPr>
          <w:p w14:paraId="4716F751" w14:textId="77777777" w:rsidR="00630FE6" w:rsidRPr="005647EB" w:rsidRDefault="00630FE6" w:rsidP="002570E4">
            <w:pPr>
              <w:pStyle w:val="TAL"/>
              <w:keepNext w:val="0"/>
              <w:keepLines w:val="0"/>
            </w:pPr>
          </w:p>
        </w:tc>
        <w:tc>
          <w:tcPr>
            <w:tcW w:w="1133" w:type="dxa"/>
          </w:tcPr>
          <w:p w14:paraId="571AAB1D" w14:textId="77777777" w:rsidR="00630FE6" w:rsidRPr="005647EB" w:rsidRDefault="00630FE6" w:rsidP="002570E4">
            <w:pPr>
              <w:pStyle w:val="TAL"/>
              <w:keepNext w:val="0"/>
              <w:keepLines w:val="0"/>
            </w:pPr>
          </w:p>
        </w:tc>
      </w:tr>
      <w:tr w:rsidR="00630FE6" w:rsidRPr="005647EB" w14:paraId="498D6A53" w14:textId="77777777" w:rsidTr="002570E4">
        <w:trPr>
          <w:jc w:val="center"/>
        </w:trPr>
        <w:tc>
          <w:tcPr>
            <w:tcW w:w="4436" w:type="dxa"/>
          </w:tcPr>
          <w:p w14:paraId="294E6685" w14:textId="6088F8F5" w:rsidR="00630FE6" w:rsidRPr="005647EB" w:rsidRDefault="002570E4" w:rsidP="002570E4">
            <w:pPr>
              <w:pStyle w:val="TAL"/>
              <w:keepNext w:val="0"/>
              <w:keepLines w:val="0"/>
            </w:pPr>
            <w:r w:rsidRPr="005647EB">
              <w:t xml:space="preserve">     </w:t>
            </w:r>
            <w:r w:rsidR="00630FE6" w:rsidRPr="005647EB">
              <w:t>rsrpResult</w:t>
            </w:r>
          </w:p>
        </w:tc>
        <w:tc>
          <w:tcPr>
            <w:tcW w:w="2267" w:type="dxa"/>
          </w:tcPr>
          <w:p w14:paraId="3FBFC466" w14:textId="77777777" w:rsidR="00630FE6" w:rsidRPr="005647EB" w:rsidRDefault="00630FE6" w:rsidP="002570E4">
            <w:pPr>
              <w:pStyle w:val="TAL"/>
              <w:keepNext w:val="0"/>
              <w:keepLines w:val="0"/>
            </w:pPr>
          </w:p>
        </w:tc>
        <w:tc>
          <w:tcPr>
            <w:tcW w:w="1700" w:type="dxa"/>
          </w:tcPr>
          <w:p w14:paraId="3ADE4CDB" w14:textId="31048A55" w:rsidR="00630FE6" w:rsidRPr="005647EB" w:rsidRDefault="00630FE6"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D373231" w14:textId="77777777" w:rsidR="00630FE6" w:rsidRPr="005647EB" w:rsidRDefault="00630FE6" w:rsidP="002570E4">
            <w:pPr>
              <w:pStyle w:val="TAL"/>
              <w:keepNext w:val="0"/>
              <w:keepLines w:val="0"/>
            </w:pPr>
          </w:p>
        </w:tc>
      </w:tr>
      <w:tr w:rsidR="00630FE6" w:rsidRPr="005647EB" w14:paraId="26ED2CBD" w14:textId="77777777" w:rsidTr="002570E4">
        <w:trPr>
          <w:jc w:val="center"/>
        </w:trPr>
        <w:tc>
          <w:tcPr>
            <w:tcW w:w="4436" w:type="dxa"/>
          </w:tcPr>
          <w:p w14:paraId="5134DAFA" w14:textId="26D25625" w:rsidR="00630FE6" w:rsidRPr="005647EB" w:rsidRDefault="002570E4" w:rsidP="002570E4">
            <w:pPr>
              <w:pStyle w:val="TAL"/>
              <w:keepNext w:val="0"/>
              <w:keepLines w:val="0"/>
            </w:pPr>
            <w:r w:rsidRPr="005647EB">
              <w:t xml:space="preserve">     </w:t>
            </w:r>
            <w:r w:rsidR="00630FE6" w:rsidRPr="005647EB">
              <w:t>rsrqResult</w:t>
            </w:r>
          </w:p>
        </w:tc>
        <w:tc>
          <w:tcPr>
            <w:tcW w:w="2267" w:type="dxa"/>
          </w:tcPr>
          <w:p w14:paraId="73C18714" w14:textId="77777777" w:rsidR="00630FE6" w:rsidRPr="005647EB" w:rsidRDefault="00630FE6" w:rsidP="002570E4">
            <w:pPr>
              <w:pStyle w:val="TAL"/>
              <w:keepNext w:val="0"/>
              <w:keepLines w:val="0"/>
            </w:pPr>
          </w:p>
        </w:tc>
        <w:tc>
          <w:tcPr>
            <w:tcW w:w="1700" w:type="dxa"/>
          </w:tcPr>
          <w:p w14:paraId="6267F76F" w14:textId="44FBF185" w:rsidR="00630FE6" w:rsidRPr="005647EB" w:rsidRDefault="00630FE6"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98C5030" w14:textId="77777777" w:rsidR="00630FE6" w:rsidRPr="005647EB" w:rsidRDefault="00630FE6" w:rsidP="002570E4">
            <w:pPr>
              <w:pStyle w:val="TAL"/>
              <w:keepNext w:val="0"/>
              <w:keepLines w:val="0"/>
            </w:pPr>
          </w:p>
        </w:tc>
      </w:tr>
      <w:tr w:rsidR="00630FE6" w:rsidRPr="005647EB" w14:paraId="59C812B7" w14:textId="77777777" w:rsidTr="002570E4">
        <w:trPr>
          <w:jc w:val="center"/>
        </w:trPr>
        <w:tc>
          <w:tcPr>
            <w:tcW w:w="4436" w:type="dxa"/>
          </w:tcPr>
          <w:p w14:paraId="73DA0654" w14:textId="24BF36E6" w:rsidR="00630FE6" w:rsidRPr="005647EB" w:rsidRDefault="002570E4" w:rsidP="002570E4">
            <w:pPr>
              <w:pStyle w:val="TAL"/>
              <w:keepNext w:val="0"/>
              <w:keepLines w:val="0"/>
            </w:pPr>
            <w:r w:rsidRPr="005647EB">
              <w:t xml:space="preserve">   </w:t>
            </w:r>
            <w:r w:rsidR="00630FE6" w:rsidRPr="005647EB">
              <w:t>}</w:t>
            </w:r>
          </w:p>
        </w:tc>
        <w:tc>
          <w:tcPr>
            <w:tcW w:w="2267" w:type="dxa"/>
          </w:tcPr>
          <w:p w14:paraId="0E31C326" w14:textId="77777777" w:rsidR="00630FE6" w:rsidRPr="005647EB" w:rsidRDefault="00630FE6" w:rsidP="002570E4">
            <w:pPr>
              <w:pStyle w:val="TAL"/>
              <w:keepNext w:val="0"/>
              <w:keepLines w:val="0"/>
            </w:pPr>
          </w:p>
        </w:tc>
        <w:tc>
          <w:tcPr>
            <w:tcW w:w="1700" w:type="dxa"/>
          </w:tcPr>
          <w:p w14:paraId="26183B62" w14:textId="77777777" w:rsidR="00630FE6" w:rsidRPr="005647EB" w:rsidRDefault="00630FE6" w:rsidP="002570E4">
            <w:pPr>
              <w:pStyle w:val="TAL"/>
              <w:keepNext w:val="0"/>
              <w:keepLines w:val="0"/>
            </w:pPr>
          </w:p>
        </w:tc>
        <w:tc>
          <w:tcPr>
            <w:tcW w:w="1133" w:type="dxa"/>
          </w:tcPr>
          <w:p w14:paraId="0AAAE962" w14:textId="77777777" w:rsidR="00630FE6" w:rsidRPr="005647EB" w:rsidRDefault="00630FE6" w:rsidP="002570E4">
            <w:pPr>
              <w:pStyle w:val="TAL"/>
              <w:keepNext w:val="0"/>
              <w:keepLines w:val="0"/>
            </w:pPr>
          </w:p>
        </w:tc>
      </w:tr>
      <w:tr w:rsidR="00630FE6" w:rsidRPr="005647EB" w14:paraId="0A11A621" w14:textId="77777777" w:rsidTr="002570E4">
        <w:trPr>
          <w:jc w:val="center"/>
        </w:trPr>
        <w:tc>
          <w:tcPr>
            <w:tcW w:w="4436" w:type="dxa"/>
          </w:tcPr>
          <w:p w14:paraId="6B82E692" w14:textId="72964F6F" w:rsidR="00630FE6" w:rsidRPr="005647EB" w:rsidRDefault="002570E4" w:rsidP="002570E4">
            <w:pPr>
              <w:pStyle w:val="TAL"/>
              <w:keepNext w:val="0"/>
              <w:keepLines w:val="0"/>
            </w:pPr>
            <w:r w:rsidRPr="005647EB">
              <w:t xml:space="preserve">   </w:t>
            </w:r>
            <w:r w:rsidR="00630FE6" w:rsidRPr="005647EB">
              <w:t>measResultNeighCells</w:t>
            </w:r>
            <w:r w:rsidRPr="005647EB">
              <w:t xml:space="preserve"> </w:t>
            </w:r>
            <w:r w:rsidR="00630FE6" w:rsidRPr="005647EB">
              <w:t>CHOICE</w:t>
            </w:r>
            <w:r w:rsidRPr="005647EB">
              <w:t xml:space="preserve"> </w:t>
            </w:r>
            <w:r w:rsidR="00630FE6" w:rsidRPr="005647EB">
              <w:t>{</w:t>
            </w:r>
          </w:p>
        </w:tc>
        <w:tc>
          <w:tcPr>
            <w:tcW w:w="2267" w:type="dxa"/>
          </w:tcPr>
          <w:p w14:paraId="17D4650E" w14:textId="77777777" w:rsidR="00630FE6" w:rsidRPr="005647EB" w:rsidRDefault="00630FE6" w:rsidP="002570E4">
            <w:pPr>
              <w:pStyle w:val="TAL"/>
              <w:keepNext w:val="0"/>
              <w:keepLines w:val="0"/>
            </w:pPr>
          </w:p>
        </w:tc>
        <w:tc>
          <w:tcPr>
            <w:tcW w:w="1700" w:type="dxa"/>
          </w:tcPr>
          <w:p w14:paraId="4A3580DC" w14:textId="77777777" w:rsidR="00630FE6" w:rsidRPr="005647EB" w:rsidRDefault="00630FE6" w:rsidP="002570E4">
            <w:pPr>
              <w:pStyle w:val="TAL"/>
              <w:keepNext w:val="0"/>
              <w:keepLines w:val="0"/>
            </w:pPr>
          </w:p>
        </w:tc>
        <w:tc>
          <w:tcPr>
            <w:tcW w:w="1133" w:type="dxa"/>
          </w:tcPr>
          <w:p w14:paraId="019D494C" w14:textId="77777777" w:rsidR="00630FE6" w:rsidRPr="005647EB" w:rsidRDefault="00630FE6" w:rsidP="002570E4">
            <w:pPr>
              <w:pStyle w:val="TAL"/>
              <w:keepNext w:val="0"/>
              <w:keepLines w:val="0"/>
            </w:pPr>
          </w:p>
        </w:tc>
      </w:tr>
      <w:tr w:rsidR="00630FE6" w:rsidRPr="005647EB" w14:paraId="2229EEE8" w14:textId="77777777" w:rsidTr="002570E4">
        <w:trPr>
          <w:jc w:val="center"/>
        </w:trPr>
        <w:tc>
          <w:tcPr>
            <w:tcW w:w="4436" w:type="dxa"/>
          </w:tcPr>
          <w:p w14:paraId="621EF855" w14:textId="5467610F" w:rsidR="00630FE6" w:rsidRPr="005647EB" w:rsidRDefault="002570E4" w:rsidP="002570E4">
            <w:pPr>
              <w:pStyle w:val="TAL"/>
              <w:keepNext w:val="0"/>
              <w:keepLines w:val="0"/>
            </w:pPr>
            <w:r w:rsidRPr="005647EB">
              <w:t xml:space="preserve">      </w:t>
            </w:r>
            <w:r w:rsidR="00630FE6" w:rsidRPr="005647EB">
              <w:t>measResultListEUTRA</w:t>
            </w:r>
          </w:p>
        </w:tc>
        <w:tc>
          <w:tcPr>
            <w:tcW w:w="2267" w:type="dxa"/>
          </w:tcPr>
          <w:p w14:paraId="5929D0FF" w14:textId="2556F7F1" w:rsidR="00630FE6" w:rsidRPr="005647EB" w:rsidRDefault="00630FE6" w:rsidP="002570E4">
            <w:pPr>
              <w:pStyle w:val="TAL"/>
              <w:keepNext w:val="0"/>
              <w:keepLines w:val="0"/>
            </w:pPr>
            <w:r w:rsidRPr="005647EB">
              <w:t>MeasResultListEUTRA</w:t>
            </w:r>
            <w:r w:rsidR="002570E4" w:rsidRPr="005647EB">
              <w:t xml:space="preserve"> </w:t>
            </w:r>
          </w:p>
        </w:tc>
        <w:tc>
          <w:tcPr>
            <w:tcW w:w="1700" w:type="dxa"/>
          </w:tcPr>
          <w:p w14:paraId="3443AF63" w14:textId="77777777" w:rsidR="00630FE6" w:rsidRPr="005647EB" w:rsidRDefault="00630FE6" w:rsidP="002570E4">
            <w:pPr>
              <w:pStyle w:val="TAL"/>
              <w:keepNext w:val="0"/>
              <w:keepLines w:val="0"/>
            </w:pPr>
          </w:p>
        </w:tc>
        <w:tc>
          <w:tcPr>
            <w:tcW w:w="1133" w:type="dxa"/>
          </w:tcPr>
          <w:p w14:paraId="23AC4042" w14:textId="77777777" w:rsidR="00630FE6" w:rsidRPr="005647EB" w:rsidRDefault="00630FE6" w:rsidP="002570E4">
            <w:pPr>
              <w:pStyle w:val="TAL"/>
              <w:keepNext w:val="0"/>
              <w:keepLines w:val="0"/>
            </w:pPr>
          </w:p>
        </w:tc>
      </w:tr>
      <w:tr w:rsidR="00630FE6" w:rsidRPr="005647EB" w14:paraId="2231691D" w14:textId="77777777" w:rsidTr="002570E4">
        <w:trPr>
          <w:jc w:val="center"/>
        </w:trPr>
        <w:tc>
          <w:tcPr>
            <w:tcW w:w="4436" w:type="dxa"/>
          </w:tcPr>
          <w:p w14:paraId="3DBF0655" w14:textId="63C54BA8" w:rsidR="00630FE6" w:rsidRPr="005647EB" w:rsidRDefault="002570E4" w:rsidP="002570E4">
            <w:pPr>
              <w:pStyle w:val="TAL"/>
              <w:keepNext w:val="0"/>
              <w:keepLines w:val="0"/>
            </w:pPr>
            <w:r w:rsidRPr="005647EB">
              <w:t xml:space="preserve">   </w:t>
            </w:r>
            <w:r w:rsidR="00630FE6" w:rsidRPr="005647EB">
              <w:t>}</w:t>
            </w:r>
          </w:p>
        </w:tc>
        <w:tc>
          <w:tcPr>
            <w:tcW w:w="2267" w:type="dxa"/>
          </w:tcPr>
          <w:p w14:paraId="6462D2BA" w14:textId="77777777" w:rsidR="00630FE6" w:rsidRPr="005647EB" w:rsidRDefault="00630FE6" w:rsidP="002570E4">
            <w:pPr>
              <w:pStyle w:val="TAL"/>
              <w:keepNext w:val="0"/>
              <w:keepLines w:val="0"/>
            </w:pPr>
          </w:p>
        </w:tc>
        <w:tc>
          <w:tcPr>
            <w:tcW w:w="1700" w:type="dxa"/>
          </w:tcPr>
          <w:p w14:paraId="3E3B2055" w14:textId="77777777" w:rsidR="00630FE6" w:rsidRPr="005647EB" w:rsidRDefault="00630FE6" w:rsidP="002570E4">
            <w:pPr>
              <w:pStyle w:val="TAL"/>
              <w:keepNext w:val="0"/>
              <w:keepLines w:val="0"/>
            </w:pPr>
          </w:p>
        </w:tc>
        <w:tc>
          <w:tcPr>
            <w:tcW w:w="1133" w:type="dxa"/>
          </w:tcPr>
          <w:p w14:paraId="7D5432E5" w14:textId="77777777" w:rsidR="00630FE6" w:rsidRPr="005647EB" w:rsidRDefault="00630FE6" w:rsidP="002570E4">
            <w:pPr>
              <w:pStyle w:val="TAL"/>
              <w:keepNext w:val="0"/>
              <w:keepLines w:val="0"/>
            </w:pPr>
          </w:p>
        </w:tc>
      </w:tr>
      <w:tr w:rsidR="00630FE6" w:rsidRPr="005647EB" w14:paraId="64986FB4" w14:textId="77777777" w:rsidTr="002570E4">
        <w:trPr>
          <w:jc w:val="center"/>
        </w:trPr>
        <w:tc>
          <w:tcPr>
            <w:tcW w:w="4436" w:type="dxa"/>
          </w:tcPr>
          <w:p w14:paraId="5C9A42FE" w14:textId="77777777" w:rsidR="00630FE6" w:rsidRPr="005647EB" w:rsidRDefault="00630FE6" w:rsidP="002570E4">
            <w:pPr>
              <w:pStyle w:val="TAL"/>
              <w:keepNext w:val="0"/>
              <w:keepLines w:val="0"/>
            </w:pPr>
            <w:r w:rsidRPr="005647EB">
              <w:t>}</w:t>
            </w:r>
          </w:p>
        </w:tc>
        <w:tc>
          <w:tcPr>
            <w:tcW w:w="2267" w:type="dxa"/>
          </w:tcPr>
          <w:p w14:paraId="2508F2BA" w14:textId="77777777" w:rsidR="00630FE6" w:rsidRPr="005647EB" w:rsidRDefault="00630FE6" w:rsidP="002570E4">
            <w:pPr>
              <w:pStyle w:val="TAL"/>
              <w:keepNext w:val="0"/>
              <w:keepLines w:val="0"/>
            </w:pPr>
          </w:p>
        </w:tc>
        <w:tc>
          <w:tcPr>
            <w:tcW w:w="1700" w:type="dxa"/>
          </w:tcPr>
          <w:p w14:paraId="635484FD" w14:textId="77777777" w:rsidR="00630FE6" w:rsidRPr="005647EB" w:rsidRDefault="00630FE6" w:rsidP="002570E4">
            <w:pPr>
              <w:pStyle w:val="TAL"/>
              <w:keepNext w:val="0"/>
              <w:keepLines w:val="0"/>
            </w:pPr>
          </w:p>
        </w:tc>
        <w:tc>
          <w:tcPr>
            <w:tcW w:w="1133" w:type="dxa"/>
          </w:tcPr>
          <w:p w14:paraId="3C7EB953" w14:textId="77777777" w:rsidR="00630FE6" w:rsidRPr="005647EB" w:rsidRDefault="00630FE6" w:rsidP="002570E4">
            <w:pPr>
              <w:pStyle w:val="TAL"/>
              <w:keepNext w:val="0"/>
              <w:keepLines w:val="0"/>
            </w:pPr>
          </w:p>
        </w:tc>
      </w:tr>
    </w:tbl>
    <w:p w14:paraId="47024254" w14:textId="77777777" w:rsidR="00630FE6" w:rsidRPr="005647EB" w:rsidRDefault="00630FE6" w:rsidP="002570E4"/>
    <w:p w14:paraId="3CB7669C" w14:textId="77777777" w:rsidR="00630FE6" w:rsidRPr="005647EB" w:rsidRDefault="00630FE6" w:rsidP="002570E4">
      <w:pPr>
        <w:pStyle w:val="TH"/>
        <w:keepNext w:val="0"/>
        <w:keepLines w:val="0"/>
      </w:pPr>
      <w:r w:rsidRPr="005647EB">
        <w:t>Table 8.4.6.4.3-</w:t>
      </w:r>
      <w:r w:rsidRPr="005647EB">
        <w:rPr>
          <w:lang w:eastAsia="zh-CN"/>
        </w:rPr>
        <w:t>4</w:t>
      </w:r>
      <w:r w:rsidRPr="005647EB">
        <w:t xml:space="preserve">: </w:t>
      </w:r>
      <w:r w:rsidRPr="005647EB">
        <w:rPr>
          <w:i/>
        </w:rPr>
        <w:t>MeasResultListEUTRA</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630FE6" w:rsidRPr="005647EB" w14:paraId="02808ECB" w14:textId="77777777" w:rsidTr="002570E4">
        <w:trPr>
          <w:cantSplit/>
          <w:jc w:val="center"/>
        </w:trPr>
        <w:tc>
          <w:tcPr>
            <w:tcW w:w="9536" w:type="dxa"/>
            <w:gridSpan w:val="4"/>
          </w:tcPr>
          <w:p w14:paraId="62E83D32" w14:textId="0137AA75" w:rsidR="00630FE6" w:rsidRPr="005647EB" w:rsidRDefault="00630FE6"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630FE6" w:rsidRPr="005647EB" w14:paraId="44AF3226" w14:textId="77777777" w:rsidTr="002570E4">
        <w:trPr>
          <w:jc w:val="center"/>
        </w:trPr>
        <w:tc>
          <w:tcPr>
            <w:tcW w:w="4436" w:type="dxa"/>
          </w:tcPr>
          <w:p w14:paraId="18F2BD3E" w14:textId="0F70F6D2" w:rsidR="00630FE6" w:rsidRPr="005647EB" w:rsidRDefault="00630FE6" w:rsidP="002570E4">
            <w:pPr>
              <w:pStyle w:val="TAH"/>
              <w:keepNext w:val="0"/>
              <w:keepLines w:val="0"/>
            </w:pPr>
            <w:r w:rsidRPr="005647EB">
              <w:t>Information</w:t>
            </w:r>
            <w:r w:rsidR="002570E4" w:rsidRPr="005647EB">
              <w:t xml:space="preserve"> </w:t>
            </w:r>
            <w:r w:rsidRPr="005647EB">
              <w:t>Element</w:t>
            </w:r>
          </w:p>
        </w:tc>
        <w:tc>
          <w:tcPr>
            <w:tcW w:w="2267" w:type="dxa"/>
          </w:tcPr>
          <w:p w14:paraId="3352AF8B" w14:textId="77777777" w:rsidR="00630FE6" w:rsidRPr="005647EB" w:rsidRDefault="00630FE6" w:rsidP="002570E4">
            <w:pPr>
              <w:pStyle w:val="TAH"/>
              <w:keepNext w:val="0"/>
              <w:keepLines w:val="0"/>
            </w:pPr>
            <w:r w:rsidRPr="005647EB">
              <w:t>Value/remark</w:t>
            </w:r>
          </w:p>
        </w:tc>
        <w:tc>
          <w:tcPr>
            <w:tcW w:w="1700" w:type="dxa"/>
          </w:tcPr>
          <w:p w14:paraId="062544EF" w14:textId="77777777" w:rsidR="00630FE6" w:rsidRPr="005647EB" w:rsidRDefault="00630FE6" w:rsidP="002570E4">
            <w:pPr>
              <w:pStyle w:val="TAH"/>
              <w:keepNext w:val="0"/>
              <w:keepLines w:val="0"/>
            </w:pPr>
            <w:r w:rsidRPr="005647EB">
              <w:t>Comment</w:t>
            </w:r>
          </w:p>
        </w:tc>
        <w:tc>
          <w:tcPr>
            <w:tcW w:w="1133" w:type="dxa"/>
          </w:tcPr>
          <w:p w14:paraId="5ED24BB4" w14:textId="77777777" w:rsidR="00630FE6" w:rsidRPr="005647EB" w:rsidRDefault="00630FE6" w:rsidP="002570E4">
            <w:pPr>
              <w:pStyle w:val="TAH"/>
              <w:keepNext w:val="0"/>
              <w:keepLines w:val="0"/>
            </w:pPr>
            <w:r w:rsidRPr="005647EB">
              <w:t>Condition</w:t>
            </w:r>
          </w:p>
        </w:tc>
      </w:tr>
      <w:tr w:rsidR="00630FE6" w:rsidRPr="005647EB" w14:paraId="5E187FC5" w14:textId="77777777" w:rsidTr="002570E4">
        <w:trPr>
          <w:jc w:val="center"/>
        </w:trPr>
        <w:tc>
          <w:tcPr>
            <w:tcW w:w="4436" w:type="dxa"/>
          </w:tcPr>
          <w:p w14:paraId="1023BC04" w14:textId="55A57FBE" w:rsidR="00630FE6" w:rsidRPr="005647EB" w:rsidRDefault="00630FE6"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45F0A19F" w14:textId="77777777" w:rsidR="00630FE6" w:rsidRPr="005647EB" w:rsidRDefault="00630FE6" w:rsidP="002570E4">
            <w:pPr>
              <w:pStyle w:val="TAL"/>
              <w:keepNext w:val="0"/>
              <w:keepLines w:val="0"/>
            </w:pPr>
          </w:p>
        </w:tc>
        <w:tc>
          <w:tcPr>
            <w:tcW w:w="1700" w:type="dxa"/>
          </w:tcPr>
          <w:p w14:paraId="3B752522" w14:textId="77777777" w:rsidR="00630FE6" w:rsidRPr="005647EB" w:rsidRDefault="00630FE6" w:rsidP="002570E4">
            <w:pPr>
              <w:pStyle w:val="TAL"/>
              <w:keepNext w:val="0"/>
              <w:keepLines w:val="0"/>
            </w:pPr>
          </w:p>
        </w:tc>
        <w:tc>
          <w:tcPr>
            <w:tcW w:w="1133" w:type="dxa"/>
          </w:tcPr>
          <w:p w14:paraId="181E5110" w14:textId="77777777" w:rsidR="00630FE6" w:rsidRPr="005647EB" w:rsidRDefault="00630FE6" w:rsidP="002570E4">
            <w:pPr>
              <w:pStyle w:val="TAL"/>
              <w:keepNext w:val="0"/>
              <w:keepLines w:val="0"/>
            </w:pPr>
          </w:p>
        </w:tc>
      </w:tr>
      <w:tr w:rsidR="00630FE6" w:rsidRPr="005647EB" w14:paraId="4EC9964E" w14:textId="77777777" w:rsidTr="002570E4">
        <w:trPr>
          <w:jc w:val="center"/>
        </w:trPr>
        <w:tc>
          <w:tcPr>
            <w:tcW w:w="4436" w:type="dxa"/>
          </w:tcPr>
          <w:p w14:paraId="6CEA81CE" w14:textId="62414391" w:rsidR="00630FE6" w:rsidRPr="005647EB" w:rsidRDefault="00630FE6" w:rsidP="002570E4">
            <w:pPr>
              <w:pStyle w:val="TAL"/>
              <w:keepNext w:val="0"/>
              <w:keepLines w:val="0"/>
            </w:pPr>
            <w:r w:rsidRPr="005647EB">
              <w:t>MeasResultEUTRA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B82A27C" w14:textId="77777777" w:rsidR="00630FE6" w:rsidRPr="005647EB" w:rsidRDefault="00630FE6" w:rsidP="002570E4">
            <w:pPr>
              <w:pStyle w:val="TAL"/>
              <w:keepNext w:val="0"/>
              <w:keepLines w:val="0"/>
            </w:pPr>
          </w:p>
        </w:tc>
        <w:tc>
          <w:tcPr>
            <w:tcW w:w="1700" w:type="dxa"/>
          </w:tcPr>
          <w:p w14:paraId="5DA0698E" w14:textId="77777777" w:rsidR="00630FE6" w:rsidRPr="005647EB" w:rsidRDefault="00630FE6" w:rsidP="002570E4">
            <w:pPr>
              <w:pStyle w:val="TAL"/>
              <w:keepNext w:val="0"/>
              <w:keepLines w:val="0"/>
            </w:pPr>
          </w:p>
        </w:tc>
        <w:tc>
          <w:tcPr>
            <w:tcW w:w="1133" w:type="dxa"/>
          </w:tcPr>
          <w:p w14:paraId="6DFE45D3" w14:textId="77777777" w:rsidR="00630FE6" w:rsidRPr="005647EB" w:rsidRDefault="00630FE6" w:rsidP="002570E4">
            <w:pPr>
              <w:pStyle w:val="TAL"/>
              <w:keepNext w:val="0"/>
              <w:keepLines w:val="0"/>
            </w:pPr>
          </w:p>
        </w:tc>
      </w:tr>
      <w:tr w:rsidR="00630FE6" w:rsidRPr="005647EB" w14:paraId="2A1D2665" w14:textId="77777777" w:rsidTr="002570E4">
        <w:trPr>
          <w:jc w:val="center"/>
        </w:trPr>
        <w:tc>
          <w:tcPr>
            <w:tcW w:w="4436" w:type="dxa"/>
          </w:tcPr>
          <w:p w14:paraId="2698027B" w14:textId="7BCA5E23" w:rsidR="00630FE6" w:rsidRPr="005647EB" w:rsidRDefault="002570E4" w:rsidP="002570E4">
            <w:pPr>
              <w:pStyle w:val="TAL"/>
              <w:keepNext w:val="0"/>
              <w:keepLines w:val="0"/>
            </w:pPr>
            <w:r w:rsidRPr="005647EB">
              <w:t xml:space="preserve">  </w:t>
            </w:r>
            <w:r w:rsidR="00630FE6" w:rsidRPr="005647EB">
              <w:t>physCellId</w:t>
            </w:r>
          </w:p>
        </w:tc>
        <w:tc>
          <w:tcPr>
            <w:tcW w:w="2267" w:type="dxa"/>
          </w:tcPr>
          <w:p w14:paraId="30A401D9" w14:textId="77777777" w:rsidR="00630FE6" w:rsidRPr="005647EB" w:rsidRDefault="00630FE6" w:rsidP="002570E4">
            <w:pPr>
              <w:pStyle w:val="TAL"/>
              <w:keepNext w:val="0"/>
              <w:keepLines w:val="0"/>
            </w:pPr>
            <w:r w:rsidRPr="005647EB">
              <w:t>PhysicalCellIdentity</w:t>
            </w:r>
          </w:p>
        </w:tc>
        <w:tc>
          <w:tcPr>
            <w:tcW w:w="1700" w:type="dxa"/>
          </w:tcPr>
          <w:p w14:paraId="1EE7C185" w14:textId="77777777" w:rsidR="00630FE6" w:rsidRPr="005647EB" w:rsidRDefault="00630FE6" w:rsidP="002570E4">
            <w:pPr>
              <w:pStyle w:val="TAL"/>
              <w:keepNext w:val="0"/>
              <w:keepLines w:val="0"/>
            </w:pPr>
          </w:p>
        </w:tc>
        <w:tc>
          <w:tcPr>
            <w:tcW w:w="1133" w:type="dxa"/>
          </w:tcPr>
          <w:p w14:paraId="3BF7BD12" w14:textId="77777777" w:rsidR="00630FE6" w:rsidRPr="005647EB" w:rsidRDefault="00630FE6" w:rsidP="002570E4">
            <w:pPr>
              <w:pStyle w:val="TAL"/>
              <w:keepNext w:val="0"/>
              <w:keepLines w:val="0"/>
            </w:pPr>
          </w:p>
        </w:tc>
      </w:tr>
      <w:tr w:rsidR="00630FE6" w:rsidRPr="005647EB" w14:paraId="26A35698" w14:textId="77777777" w:rsidTr="002570E4">
        <w:trPr>
          <w:jc w:val="center"/>
        </w:trPr>
        <w:tc>
          <w:tcPr>
            <w:tcW w:w="4436" w:type="dxa"/>
          </w:tcPr>
          <w:p w14:paraId="3B56B5C7" w14:textId="3C614DFC" w:rsidR="00630FE6" w:rsidRPr="005647EB" w:rsidRDefault="002570E4" w:rsidP="002570E4">
            <w:pPr>
              <w:pStyle w:val="TAL"/>
              <w:keepNext w:val="0"/>
              <w:keepLines w:val="0"/>
            </w:pPr>
            <w:r w:rsidRPr="005647EB">
              <w:t xml:space="preserve">  </w:t>
            </w:r>
            <w:r w:rsidR="00630FE6" w:rsidRPr="005647EB">
              <w:t>measResult</w:t>
            </w:r>
            <w:r w:rsidRPr="005647EB">
              <w:t xml:space="preserve"> </w:t>
            </w:r>
            <w:r w:rsidR="00630FE6" w:rsidRPr="005647EB">
              <w:t>SEQUENCE</w:t>
            </w:r>
            <w:r w:rsidRPr="005647EB">
              <w:t xml:space="preserve"> </w:t>
            </w:r>
            <w:r w:rsidR="00630FE6" w:rsidRPr="005647EB">
              <w:t>{</w:t>
            </w:r>
          </w:p>
        </w:tc>
        <w:tc>
          <w:tcPr>
            <w:tcW w:w="2267" w:type="dxa"/>
          </w:tcPr>
          <w:p w14:paraId="088858E8" w14:textId="77777777" w:rsidR="00630FE6" w:rsidRPr="005647EB" w:rsidRDefault="00630FE6" w:rsidP="002570E4">
            <w:pPr>
              <w:pStyle w:val="TAL"/>
              <w:keepNext w:val="0"/>
              <w:keepLines w:val="0"/>
            </w:pPr>
          </w:p>
        </w:tc>
        <w:tc>
          <w:tcPr>
            <w:tcW w:w="1700" w:type="dxa"/>
          </w:tcPr>
          <w:p w14:paraId="71C765F0" w14:textId="2ECF1F60" w:rsidR="00630FE6" w:rsidRPr="005647EB" w:rsidRDefault="002570E4" w:rsidP="002570E4">
            <w:pPr>
              <w:pStyle w:val="TAL"/>
              <w:keepNext w:val="0"/>
              <w:keepLines w:val="0"/>
            </w:pPr>
            <w:r w:rsidRPr="005647EB">
              <w:t xml:space="preserve"> </w:t>
            </w:r>
          </w:p>
        </w:tc>
        <w:tc>
          <w:tcPr>
            <w:tcW w:w="1133" w:type="dxa"/>
          </w:tcPr>
          <w:p w14:paraId="099EA818" w14:textId="77777777" w:rsidR="00630FE6" w:rsidRPr="005647EB" w:rsidRDefault="00630FE6" w:rsidP="002570E4">
            <w:pPr>
              <w:pStyle w:val="TAL"/>
              <w:keepNext w:val="0"/>
              <w:keepLines w:val="0"/>
            </w:pPr>
          </w:p>
        </w:tc>
      </w:tr>
      <w:tr w:rsidR="00630FE6" w:rsidRPr="005647EB" w14:paraId="0D29FC4E" w14:textId="77777777" w:rsidTr="002570E4">
        <w:trPr>
          <w:jc w:val="center"/>
        </w:trPr>
        <w:tc>
          <w:tcPr>
            <w:tcW w:w="4436" w:type="dxa"/>
          </w:tcPr>
          <w:p w14:paraId="633DCFB2" w14:textId="1F020513" w:rsidR="00630FE6" w:rsidRPr="005647EB" w:rsidRDefault="002570E4" w:rsidP="002570E4">
            <w:pPr>
              <w:pStyle w:val="TAL"/>
              <w:keepNext w:val="0"/>
              <w:keepLines w:val="0"/>
            </w:pPr>
            <w:r w:rsidRPr="005647EB">
              <w:t xml:space="preserve">    </w:t>
            </w:r>
            <w:r w:rsidR="00630FE6" w:rsidRPr="005647EB">
              <w:t>rsrpResult</w:t>
            </w:r>
          </w:p>
        </w:tc>
        <w:tc>
          <w:tcPr>
            <w:tcW w:w="2267" w:type="dxa"/>
          </w:tcPr>
          <w:p w14:paraId="5555CEA2" w14:textId="77777777" w:rsidR="00630FE6" w:rsidRPr="005647EB" w:rsidRDefault="00630FE6" w:rsidP="002570E4">
            <w:pPr>
              <w:pStyle w:val="TAL"/>
              <w:keepNext w:val="0"/>
              <w:keepLines w:val="0"/>
            </w:pPr>
          </w:p>
        </w:tc>
        <w:tc>
          <w:tcPr>
            <w:tcW w:w="1700" w:type="dxa"/>
          </w:tcPr>
          <w:p w14:paraId="57E4F710" w14:textId="716A37F2" w:rsidR="00630FE6" w:rsidRPr="005647EB" w:rsidRDefault="00630FE6"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05E71554" w14:textId="77777777" w:rsidR="00630FE6" w:rsidRPr="005647EB" w:rsidRDefault="00630FE6" w:rsidP="002570E4">
            <w:pPr>
              <w:pStyle w:val="TAL"/>
              <w:keepNext w:val="0"/>
              <w:keepLines w:val="0"/>
            </w:pPr>
          </w:p>
        </w:tc>
      </w:tr>
      <w:tr w:rsidR="00630FE6" w:rsidRPr="005647EB" w14:paraId="60A7698A" w14:textId="77777777" w:rsidTr="002570E4">
        <w:trPr>
          <w:jc w:val="center"/>
        </w:trPr>
        <w:tc>
          <w:tcPr>
            <w:tcW w:w="4436" w:type="dxa"/>
          </w:tcPr>
          <w:p w14:paraId="1EC0E613" w14:textId="6F7D0265" w:rsidR="00630FE6" w:rsidRPr="005647EB" w:rsidRDefault="002570E4" w:rsidP="002570E4">
            <w:pPr>
              <w:pStyle w:val="TAL"/>
              <w:keepNext w:val="0"/>
              <w:keepLines w:val="0"/>
            </w:pPr>
            <w:r w:rsidRPr="005647EB">
              <w:t xml:space="preserve">    </w:t>
            </w:r>
            <w:r w:rsidR="00630FE6" w:rsidRPr="005647EB">
              <w:t>rsrqResult</w:t>
            </w:r>
          </w:p>
        </w:tc>
        <w:tc>
          <w:tcPr>
            <w:tcW w:w="2267" w:type="dxa"/>
          </w:tcPr>
          <w:p w14:paraId="6947210B" w14:textId="77777777" w:rsidR="00630FE6" w:rsidRPr="005647EB" w:rsidRDefault="00630FE6" w:rsidP="002570E4">
            <w:pPr>
              <w:pStyle w:val="TAL"/>
              <w:keepNext w:val="0"/>
              <w:keepLines w:val="0"/>
            </w:pPr>
          </w:p>
        </w:tc>
        <w:tc>
          <w:tcPr>
            <w:tcW w:w="1700" w:type="dxa"/>
          </w:tcPr>
          <w:p w14:paraId="68CBA166" w14:textId="1C93A732" w:rsidR="00630FE6" w:rsidRPr="005647EB" w:rsidRDefault="00630FE6"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66FBB04D" w14:textId="77777777" w:rsidR="00630FE6" w:rsidRPr="005647EB" w:rsidRDefault="00630FE6" w:rsidP="002570E4">
            <w:pPr>
              <w:pStyle w:val="TAL"/>
              <w:keepNext w:val="0"/>
              <w:keepLines w:val="0"/>
            </w:pPr>
          </w:p>
        </w:tc>
      </w:tr>
      <w:tr w:rsidR="00630FE6" w:rsidRPr="005647EB" w14:paraId="05091770" w14:textId="77777777" w:rsidTr="002570E4">
        <w:trPr>
          <w:jc w:val="center"/>
        </w:trPr>
        <w:tc>
          <w:tcPr>
            <w:tcW w:w="4436" w:type="dxa"/>
          </w:tcPr>
          <w:p w14:paraId="1188BEBC" w14:textId="13C8FD93" w:rsidR="00630FE6" w:rsidRPr="005647EB" w:rsidRDefault="002570E4" w:rsidP="002570E4">
            <w:pPr>
              <w:pStyle w:val="TAL"/>
              <w:keepNext w:val="0"/>
              <w:keepLines w:val="0"/>
            </w:pPr>
            <w:r w:rsidRPr="005647EB">
              <w:t xml:space="preserve">  </w:t>
            </w:r>
            <w:r w:rsidR="00630FE6" w:rsidRPr="005647EB">
              <w:t>}</w:t>
            </w:r>
          </w:p>
        </w:tc>
        <w:tc>
          <w:tcPr>
            <w:tcW w:w="2267" w:type="dxa"/>
          </w:tcPr>
          <w:p w14:paraId="4609DF7B" w14:textId="77777777" w:rsidR="00630FE6" w:rsidRPr="005647EB" w:rsidRDefault="00630FE6" w:rsidP="002570E4">
            <w:pPr>
              <w:pStyle w:val="TAL"/>
              <w:keepNext w:val="0"/>
              <w:keepLines w:val="0"/>
            </w:pPr>
          </w:p>
        </w:tc>
        <w:tc>
          <w:tcPr>
            <w:tcW w:w="1700" w:type="dxa"/>
          </w:tcPr>
          <w:p w14:paraId="03CF3978" w14:textId="77777777" w:rsidR="00630FE6" w:rsidRPr="005647EB" w:rsidRDefault="00630FE6" w:rsidP="002570E4">
            <w:pPr>
              <w:pStyle w:val="TAL"/>
              <w:keepNext w:val="0"/>
              <w:keepLines w:val="0"/>
            </w:pPr>
          </w:p>
        </w:tc>
        <w:tc>
          <w:tcPr>
            <w:tcW w:w="1133" w:type="dxa"/>
          </w:tcPr>
          <w:p w14:paraId="3FDC6485" w14:textId="77777777" w:rsidR="00630FE6" w:rsidRPr="005647EB" w:rsidRDefault="00630FE6" w:rsidP="002570E4">
            <w:pPr>
              <w:pStyle w:val="TAL"/>
              <w:keepNext w:val="0"/>
              <w:keepLines w:val="0"/>
            </w:pPr>
          </w:p>
        </w:tc>
      </w:tr>
      <w:tr w:rsidR="00630FE6" w:rsidRPr="005647EB" w14:paraId="317DEEEE" w14:textId="77777777" w:rsidTr="002570E4">
        <w:trPr>
          <w:jc w:val="center"/>
        </w:trPr>
        <w:tc>
          <w:tcPr>
            <w:tcW w:w="4436" w:type="dxa"/>
          </w:tcPr>
          <w:p w14:paraId="48D4E45A" w14:textId="77777777" w:rsidR="00630FE6" w:rsidRPr="005647EB" w:rsidRDefault="00630FE6" w:rsidP="002570E4">
            <w:pPr>
              <w:pStyle w:val="TAL"/>
              <w:keepNext w:val="0"/>
              <w:keepLines w:val="0"/>
            </w:pPr>
            <w:r w:rsidRPr="005647EB">
              <w:t>}</w:t>
            </w:r>
          </w:p>
        </w:tc>
        <w:tc>
          <w:tcPr>
            <w:tcW w:w="2267" w:type="dxa"/>
          </w:tcPr>
          <w:p w14:paraId="2A49212C" w14:textId="77777777" w:rsidR="00630FE6" w:rsidRPr="005647EB" w:rsidRDefault="00630FE6" w:rsidP="002570E4">
            <w:pPr>
              <w:pStyle w:val="TAL"/>
              <w:keepNext w:val="0"/>
              <w:keepLines w:val="0"/>
            </w:pPr>
          </w:p>
        </w:tc>
        <w:tc>
          <w:tcPr>
            <w:tcW w:w="1700" w:type="dxa"/>
          </w:tcPr>
          <w:p w14:paraId="528A4B9B" w14:textId="77777777" w:rsidR="00630FE6" w:rsidRPr="005647EB" w:rsidRDefault="00630FE6" w:rsidP="002570E4">
            <w:pPr>
              <w:pStyle w:val="TAL"/>
              <w:keepNext w:val="0"/>
              <w:keepLines w:val="0"/>
            </w:pPr>
          </w:p>
        </w:tc>
        <w:tc>
          <w:tcPr>
            <w:tcW w:w="1133" w:type="dxa"/>
          </w:tcPr>
          <w:p w14:paraId="1E83631C" w14:textId="77777777" w:rsidR="00630FE6" w:rsidRPr="005647EB" w:rsidRDefault="00630FE6" w:rsidP="002570E4">
            <w:pPr>
              <w:pStyle w:val="TAL"/>
              <w:keepNext w:val="0"/>
              <w:keepLines w:val="0"/>
            </w:pPr>
          </w:p>
        </w:tc>
      </w:tr>
    </w:tbl>
    <w:p w14:paraId="4743FE6C" w14:textId="77777777" w:rsidR="00630FE6" w:rsidRPr="005647EB" w:rsidRDefault="00630FE6" w:rsidP="002570E4"/>
    <w:p w14:paraId="16844689" w14:textId="77777777" w:rsidR="00630FE6" w:rsidRPr="005647EB" w:rsidRDefault="00630FE6" w:rsidP="00EC0475">
      <w:pPr>
        <w:pStyle w:val="TH"/>
      </w:pPr>
      <w:r w:rsidRPr="005647EB">
        <w:t>Table 8.4.6.4.3-</w:t>
      </w:r>
      <w:r w:rsidRPr="005647EB">
        <w:rPr>
          <w:lang w:eastAsia="zh-CN"/>
        </w:rPr>
        <w:t>5</w:t>
      </w:r>
      <w:r w:rsidRPr="005647EB">
        <w:t xml:space="preserve">: </w:t>
      </w:r>
      <w:r w:rsidRPr="005647EB">
        <w:rPr>
          <w:i/>
        </w:rPr>
        <w:t>SystemInformationBlockType1</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630FE6" w:rsidRPr="005647EB" w14:paraId="74E98241" w14:textId="77777777" w:rsidTr="002570E4">
        <w:trPr>
          <w:cantSplit/>
          <w:jc w:val="center"/>
        </w:trPr>
        <w:tc>
          <w:tcPr>
            <w:tcW w:w="9536" w:type="dxa"/>
            <w:gridSpan w:val="4"/>
          </w:tcPr>
          <w:p w14:paraId="6B92AC51" w14:textId="522F79FF" w:rsidR="00630FE6" w:rsidRPr="005647EB" w:rsidRDefault="00630FE6" w:rsidP="00EC0475">
            <w:pPr>
              <w:pStyle w:val="TAL"/>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Table</w:t>
            </w:r>
            <w:r w:rsidR="002570E4" w:rsidRPr="005647EB">
              <w:t xml:space="preserve"> </w:t>
            </w:r>
            <w:r w:rsidRPr="005647EB">
              <w:t>4.4.3.2-3</w:t>
            </w:r>
          </w:p>
        </w:tc>
      </w:tr>
      <w:tr w:rsidR="00630FE6" w:rsidRPr="005647EB" w14:paraId="38A96D0B" w14:textId="77777777" w:rsidTr="002570E4">
        <w:trPr>
          <w:jc w:val="center"/>
        </w:trPr>
        <w:tc>
          <w:tcPr>
            <w:tcW w:w="4436" w:type="dxa"/>
          </w:tcPr>
          <w:p w14:paraId="3D36E7EE" w14:textId="6DA8A135" w:rsidR="00630FE6" w:rsidRPr="005647EB" w:rsidRDefault="00630FE6" w:rsidP="00EC0475">
            <w:pPr>
              <w:pStyle w:val="TAH"/>
            </w:pPr>
            <w:r w:rsidRPr="005647EB">
              <w:t>Information</w:t>
            </w:r>
            <w:r w:rsidR="002570E4" w:rsidRPr="005647EB">
              <w:t xml:space="preserve"> </w:t>
            </w:r>
            <w:r w:rsidRPr="005647EB">
              <w:t>Element</w:t>
            </w:r>
          </w:p>
        </w:tc>
        <w:tc>
          <w:tcPr>
            <w:tcW w:w="2267" w:type="dxa"/>
          </w:tcPr>
          <w:p w14:paraId="7E6C7A16" w14:textId="77777777" w:rsidR="00630FE6" w:rsidRPr="005647EB" w:rsidRDefault="00630FE6" w:rsidP="00EC0475">
            <w:pPr>
              <w:pStyle w:val="TAH"/>
            </w:pPr>
            <w:r w:rsidRPr="005647EB">
              <w:t>Value/remark</w:t>
            </w:r>
          </w:p>
        </w:tc>
        <w:tc>
          <w:tcPr>
            <w:tcW w:w="1700" w:type="dxa"/>
          </w:tcPr>
          <w:p w14:paraId="22949C06" w14:textId="77777777" w:rsidR="00630FE6" w:rsidRPr="005647EB" w:rsidRDefault="00630FE6" w:rsidP="00EC0475">
            <w:pPr>
              <w:pStyle w:val="TAH"/>
            </w:pPr>
            <w:r w:rsidRPr="005647EB">
              <w:t>Comment</w:t>
            </w:r>
          </w:p>
        </w:tc>
        <w:tc>
          <w:tcPr>
            <w:tcW w:w="1133" w:type="dxa"/>
          </w:tcPr>
          <w:p w14:paraId="3A3259BD" w14:textId="77777777" w:rsidR="00630FE6" w:rsidRPr="005647EB" w:rsidRDefault="00630FE6" w:rsidP="00EC0475">
            <w:pPr>
              <w:pStyle w:val="TAH"/>
            </w:pPr>
            <w:r w:rsidRPr="005647EB">
              <w:t>Condition</w:t>
            </w:r>
          </w:p>
        </w:tc>
      </w:tr>
      <w:tr w:rsidR="00630FE6" w:rsidRPr="005647EB" w14:paraId="1D585EEB" w14:textId="77777777" w:rsidTr="002570E4">
        <w:trPr>
          <w:jc w:val="center"/>
        </w:trPr>
        <w:tc>
          <w:tcPr>
            <w:tcW w:w="4436" w:type="dxa"/>
          </w:tcPr>
          <w:p w14:paraId="56C9207A" w14:textId="06C83077" w:rsidR="00630FE6" w:rsidRPr="005647EB" w:rsidRDefault="00630FE6" w:rsidP="00EC0475">
            <w:pPr>
              <w:pStyle w:val="TAL"/>
            </w:pPr>
            <w:r w:rsidRPr="005647EB">
              <w:t>SystemInformationBlockType1</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CEFCE38" w14:textId="77777777" w:rsidR="00630FE6" w:rsidRPr="005647EB" w:rsidRDefault="00630FE6" w:rsidP="00EC0475">
            <w:pPr>
              <w:pStyle w:val="TAL"/>
            </w:pPr>
          </w:p>
        </w:tc>
        <w:tc>
          <w:tcPr>
            <w:tcW w:w="1700" w:type="dxa"/>
          </w:tcPr>
          <w:p w14:paraId="16C73BBF" w14:textId="77777777" w:rsidR="00630FE6" w:rsidRPr="005647EB" w:rsidRDefault="00630FE6" w:rsidP="00EC0475">
            <w:pPr>
              <w:pStyle w:val="TAL"/>
            </w:pPr>
          </w:p>
        </w:tc>
        <w:tc>
          <w:tcPr>
            <w:tcW w:w="1133" w:type="dxa"/>
          </w:tcPr>
          <w:p w14:paraId="744BDC89" w14:textId="77777777" w:rsidR="00630FE6" w:rsidRPr="005647EB" w:rsidRDefault="00630FE6" w:rsidP="00EC0475">
            <w:pPr>
              <w:pStyle w:val="TAL"/>
            </w:pPr>
          </w:p>
        </w:tc>
      </w:tr>
      <w:tr w:rsidR="00630FE6" w:rsidRPr="005647EB" w14:paraId="1EAA6C8E" w14:textId="77777777" w:rsidTr="002570E4">
        <w:trPr>
          <w:jc w:val="center"/>
        </w:trPr>
        <w:tc>
          <w:tcPr>
            <w:tcW w:w="4436" w:type="dxa"/>
          </w:tcPr>
          <w:p w14:paraId="623E2D9E" w14:textId="116CCB6B" w:rsidR="00630FE6" w:rsidRPr="005647EB" w:rsidRDefault="002570E4" w:rsidP="00EC0475">
            <w:pPr>
              <w:pStyle w:val="TAL"/>
            </w:pPr>
            <w:r w:rsidRPr="005647EB">
              <w:t xml:space="preserve">  </w:t>
            </w:r>
            <w:r w:rsidR="00630FE6" w:rsidRPr="005647EB">
              <w:t>tdd-Config</w:t>
            </w:r>
            <w:r w:rsidRPr="005647EB">
              <w:t xml:space="preserve"> </w:t>
            </w:r>
            <w:r w:rsidR="00630FE6" w:rsidRPr="005647EB">
              <w:t>SEQUENCE</w:t>
            </w:r>
            <w:r w:rsidRPr="005647EB">
              <w:t xml:space="preserve"> </w:t>
            </w:r>
            <w:r w:rsidR="00630FE6" w:rsidRPr="005647EB">
              <w:t>::=</w:t>
            </w:r>
            <w:r w:rsidRPr="005647EB">
              <w:t xml:space="preserve"> </w:t>
            </w:r>
            <w:r w:rsidR="00630FE6" w:rsidRPr="005647EB">
              <w:t>SEQUENCE</w:t>
            </w:r>
            <w:r w:rsidRPr="005647EB">
              <w:t xml:space="preserve"> </w:t>
            </w:r>
            <w:r w:rsidR="00630FE6" w:rsidRPr="005647EB">
              <w:t>{</w:t>
            </w:r>
          </w:p>
        </w:tc>
        <w:tc>
          <w:tcPr>
            <w:tcW w:w="2267" w:type="dxa"/>
          </w:tcPr>
          <w:p w14:paraId="0668F4D9" w14:textId="77777777" w:rsidR="00630FE6" w:rsidRPr="005647EB" w:rsidRDefault="00630FE6" w:rsidP="00EC0475">
            <w:pPr>
              <w:pStyle w:val="TAL"/>
            </w:pPr>
          </w:p>
        </w:tc>
        <w:tc>
          <w:tcPr>
            <w:tcW w:w="1700" w:type="dxa"/>
          </w:tcPr>
          <w:p w14:paraId="0385D245" w14:textId="77777777" w:rsidR="00630FE6" w:rsidRPr="005647EB" w:rsidRDefault="00630FE6" w:rsidP="00EC0475">
            <w:pPr>
              <w:pStyle w:val="TAL"/>
            </w:pPr>
          </w:p>
        </w:tc>
        <w:tc>
          <w:tcPr>
            <w:tcW w:w="1133" w:type="dxa"/>
          </w:tcPr>
          <w:p w14:paraId="3FE065B3" w14:textId="77777777" w:rsidR="00630FE6" w:rsidRPr="005647EB" w:rsidRDefault="00630FE6" w:rsidP="00EC0475">
            <w:pPr>
              <w:pStyle w:val="TAL"/>
            </w:pPr>
          </w:p>
        </w:tc>
      </w:tr>
      <w:tr w:rsidR="00630FE6" w:rsidRPr="005647EB" w14:paraId="77331D30" w14:textId="77777777" w:rsidTr="002570E4">
        <w:trPr>
          <w:jc w:val="center"/>
        </w:trPr>
        <w:tc>
          <w:tcPr>
            <w:tcW w:w="4436" w:type="dxa"/>
          </w:tcPr>
          <w:p w14:paraId="0B1345FA" w14:textId="587F9B53" w:rsidR="00630FE6" w:rsidRPr="005647EB" w:rsidRDefault="002570E4" w:rsidP="00EC0475">
            <w:pPr>
              <w:pStyle w:val="TAL"/>
              <w:tabs>
                <w:tab w:val="center" w:pos="2154"/>
              </w:tabs>
            </w:pPr>
            <w:r w:rsidRPr="005647EB">
              <w:t xml:space="preserve">    </w:t>
            </w:r>
            <w:r w:rsidR="00630FE6" w:rsidRPr="005647EB">
              <w:t>subframeAssignment</w:t>
            </w:r>
          </w:p>
        </w:tc>
        <w:tc>
          <w:tcPr>
            <w:tcW w:w="2267" w:type="dxa"/>
          </w:tcPr>
          <w:p w14:paraId="7D7038BF" w14:textId="77777777" w:rsidR="00630FE6" w:rsidRPr="005647EB" w:rsidRDefault="00630FE6" w:rsidP="00EC0475">
            <w:pPr>
              <w:pStyle w:val="TAL"/>
            </w:pPr>
            <w:r w:rsidRPr="005647EB">
              <w:t>sa0</w:t>
            </w:r>
          </w:p>
        </w:tc>
        <w:tc>
          <w:tcPr>
            <w:tcW w:w="1700" w:type="dxa"/>
          </w:tcPr>
          <w:p w14:paraId="553DE8AD" w14:textId="77777777" w:rsidR="00630FE6" w:rsidRPr="005647EB" w:rsidRDefault="00630FE6" w:rsidP="00EC0475">
            <w:pPr>
              <w:pStyle w:val="TAL"/>
            </w:pPr>
          </w:p>
        </w:tc>
        <w:tc>
          <w:tcPr>
            <w:tcW w:w="1133" w:type="dxa"/>
          </w:tcPr>
          <w:p w14:paraId="43142743" w14:textId="77777777" w:rsidR="00630FE6" w:rsidRPr="005647EB" w:rsidRDefault="00630FE6" w:rsidP="00EC0475">
            <w:pPr>
              <w:pStyle w:val="TAL"/>
            </w:pPr>
          </w:p>
        </w:tc>
      </w:tr>
      <w:tr w:rsidR="00630FE6" w:rsidRPr="005647EB" w14:paraId="0A506431" w14:textId="77777777" w:rsidTr="002570E4">
        <w:trPr>
          <w:jc w:val="center"/>
        </w:trPr>
        <w:tc>
          <w:tcPr>
            <w:tcW w:w="4436" w:type="dxa"/>
          </w:tcPr>
          <w:p w14:paraId="7EF3B132" w14:textId="6C9AA222" w:rsidR="00630FE6" w:rsidRPr="005647EB" w:rsidRDefault="002570E4" w:rsidP="002570E4">
            <w:pPr>
              <w:pStyle w:val="TAL"/>
              <w:keepNext w:val="0"/>
              <w:keepLines w:val="0"/>
            </w:pPr>
            <w:r w:rsidRPr="005647EB">
              <w:t xml:space="preserve">    </w:t>
            </w:r>
            <w:r w:rsidR="00630FE6" w:rsidRPr="005647EB">
              <w:t>specialSubframePatterns</w:t>
            </w:r>
          </w:p>
        </w:tc>
        <w:tc>
          <w:tcPr>
            <w:tcW w:w="2267" w:type="dxa"/>
          </w:tcPr>
          <w:p w14:paraId="65E1C79E" w14:textId="77777777" w:rsidR="00630FE6" w:rsidRPr="005647EB" w:rsidRDefault="00630FE6" w:rsidP="002570E4">
            <w:pPr>
              <w:pStyle w:val="TAL"/>
              <w:keepNext w:val="0"/>
              <w:keepLines w:val="0"/>
            </w:pPr>
            <w:r w:rsidRPr="005647EB">
              <w:t>Ssp6</w:t>
            </w:r>
          </w:p>
        </w:tc>
        <w:tc>
          <w:tcPr>
            <w:tcW w:w="1700" w:type="dxa"/>
          </w:tcPr>
          <w:p w14:paraId="21B3ED5D" w14:textId="77777777" w:rsidR="00630FE6" w:rsidRPr="005647EB" w:rsidRDefault="00630FE6" w:rsidP="002570E4">
            <w:pPr>
              <w:pStyle w:val="TAL"/>
              <w:keepNext w:val="0"/>
              <w:keepLines w:val="0"/>
            </w:pPr>
          </w:p>
        </w:tc>
        <w:tc>
          <w:tcPr>
            <w:tcW w:w="1133" w:type="dxa"/>
          </w:tcPr>
          <w:p w14:paraId="0EA5D105" w14:textId="77777777" w:rsidR="00630FE6" w:rsidRPr="005647EB" w:rsidRDefault="00630FE6" w:rsidP="002570E4">
            <w:pPr>
              <w:pStyle w:val="TAL"/>
              <w:keepNext w:val="0"/>
              <w:keepLines w:val="0"/>
            </w:pPr>
          </w:p>
        </w:tc>
      </w:tr>
      <w:tr w:rsidR="00630FE6" w:rsidRPr="005647EB" w14:paraId="233BC593" w14:textId="77777777" w:rsidTr="002570E4">
        <w:trPr>
          <w:jc w:val="center"/>
        </w:trPr>
        <w:tc>
          <w:tcPr>
            <w:tcW w:w="4436" w:type="dxa"/>
          </w:tcPr>
          <w:p w14:paraId="49206831" w14:textId="3A3C9390" w:rsidR="00630FE6" w:rsidRPr="005647EB" w:rsidRDefault="002570E4" w:rsidP="002570E4">
            <w:pPr>
              <w:pStyle w:val="TAL"/>
              <w:keepNext w:val="0"/>
              <w:keepLines w:val="0"/>
            </w:pPr>
            <w:r w:rsidRPr="005647EB">
              <w:t xml:space="preserve">  </w:t>
            </w:r>
            <w:r w:rsidR="00630FE6" w:rsidRPr="005647EB">
              <w:t>}</w:t>
            </w:r>
          </w:p>
        </w:tc>
        <w:tc>
          <w:tcPr>
            <w:tcW w:w="2267" w:type="dxa"/>
          </w:tcPr>
          <w:p w14:paraId="7B4A0912" w14:textId="77777777" w:rsidR="00630FE6" w:rsidRPr="005647EB" w:rsidRDefault="00630FE6" w:rsidP="002570E4">
            <w:pPr>
              <w:pStyle w:val="TAL"/>
              <w:keepNext w:val="0"/>
              <w:keepLines w:val="0"/>
            </w:pPr>
          </w:p>
        </w:tc>
        <w:tc>
          <w:tcPr>
            <w:tcW w:w="1700" w:type="dxa"/>
          </w:tcPr>
          <w:p w14:paraId="624AFF9B" w14:textId="77777777" w:rsidR="00630FE6" w:rsidRPr="005647EB" w:rsidRDefault="00630FE6" w:rsidP="002570E4">
            <w:pPr>
              <w:pStyle w:val="TAL"/>
              <w:keepNext w:val="0"/>
              <w:keepLines w:val="0"/>
            </w:pPr>
          </w:p>
        </w:tc>
        <w:tc>
          <w:tcPr>
            <w:tcW w:w="1133" w:type="dxa"/>
          </w:tcPr>
          <w:p w14:paraId="723CD81D" w14:textId="77777777" w:rsidR="00630FE6" w:rsidRPr="005647EB" w:rsidRDefault="00630FE6" w:rsidP="002570E4">
            <w:pPr>
              <w:pStyle w:val="TAL"/>
              <w:keepNext w:val="0"/>
              <w:keepLines w:val="0"/>
            </w:pPr>
          </w:p>
        </w:tc>
      </w:tr>
      <w:tr w:rsidR="00630FE6" w:rsidRPr="005647EB" w14:paraId="3039BDA8" w14:textId="77777777" w:rsidTr="002570E4">
        <w:trPr>
          <w:jc w:val="center"/>
        </w:trPr>
        <w:tc>
          <w:tcPr>
            <w:tcW w:w="4436" w:type="dxa"/>
          </w:tcPr>
          <w:p w14:paraId="471767C0" w14:textId="77777777" w:rsidR="00630FE6" w:rsidRPr="005647EB" w:rsidRDefault="00630FE6" w:rsidP="002570E4">
            <w:pPr>
              <w:pStyle w:val="TAL"/>
              <w:keepNext w:val="0"/>
              <w:keepLines w:val="0"/>
            </w:pPr>
            <w:r w:rsidRPr="005647EB">
              <w:t>}</w:t>
            </w:r>
          </w:p>
        </w:tc>
        <w:tc>
          <w:tcPr>
            <w:tcW w:w="2267" w:type="dxa"/>
          </w:tcPr>
          <w:p w14:paraId="67F4184C" w14:textId="77777777" w:rsidR="00630FE6" w:rsidRPr="005647EB" w:rsidRDefault="00630FE6" w:rsidP="002570E4">
            <w:pPr>
              <w:pStyle w:val="TAL"/>
              <w:keepNext w:val="0"/>
              <w:keepLines w:val="0"/>
            </w:pPr>
          </w:p>
        </w:tc>
        <w:tc>
          <w:tcPr>
            <w:tcW w:w="1700" w:type="dxa"/>
          </w:tcPr>
          <w:p w14:paraId="1A551CDD" w14:textId="77777777" w:rsidR="00630FE6" w:rsidRPr="005647EB" w:rsidRDefault="00630FE6" w:rsidP="002570E4">
            <w:pPr>
              <w:pStyle w:val="TAL"/>
              <w:keepNext w:val="0"/>
              <w:keepLines w:val="0"/>
            </w:pPr>
          </w:p>
        </w:tc>
        <w:tc>
          <w:tcPr>
            <w:tcW w:w="1133" w:type="dxa"/>
          </w:tcPr>
          <w:p w14:paraId="4E410A6C" w14:textId="77777777" w:rsidR="00630FE6" w:rsidRPr="005647EB" w:rsidRDefault="00630FE6" w:rsidP="002570E4">
            <w:pPr>
              <w:pStyle w:val="TAL"/>
              <w:keepNext w:val="0"/>
              <w:keepLines w:val="0"/>
            </w:pPr>
          </w:p>
        </w:tc>
      </w:tr>
    </w:tbl>
    <w:p w14:paraId="322DA981" w14:textId="77777777" w:rsidR="00630FE6" w:rsidRPr="005647EB" w:rsidRDefault="00630FE6" w:rsidP="002570E4"/>
    <w:p w14:paraId="1CCC7AAE" w14:textId="77777777" w:rsidR="00630FE6" w:rsidRPr="005647EB" w:rsidRDefault="00630FE6" w:rsidP="002570E4">
      <w:pPr>
        <w:pStyle w:val="Heading4"/>
        <w:keepNext w:val="0"/>
        <w:keepLines w:val="0"/>
      </w:pPr>
      <w:r w:rsidRPr="005647EB">
        <w:t>8.4.6.5</w:t>
      </w:r>
      <w:r w:rsidRPr="005647EB">
        <w:tab/>
        <w:t>Test requirement</w:t>
      </w:r>
    </w:p>
    <w:p w14:paraId="6B8B1D41" w14:textId="77777777" w:rsidR="00630FE6" w:rsidRPr="005647EB" w:rsidRDefault="00630FE6" w:rsidP="002570E4">
      <w:r w:rsidRPr="005647EB">
        <w:t>Tables 8.4.6.4.1-1 and 8.4.6.5-1 define the primary level settings including test tolerances for event triggered reporting under fading propagation conditions in asynchronous inter frequency cells test.</w:t>
      </w:r>
    </w:p>
    <w:p w14:paraId="52EE41B8" w14:textId="77777777" w:rsidR="00630FE6" w:rsidRPr="005647EB" w:rsidRDefault="00630FE6" w:rsidP="006D30B7">
      <w:pPr>
        <w:pStyle w:val="TH"/>
        <w:keepLines w:val="0"/>
      </w:pPr>
      <w:r w:rsidRPr="005647EB">
        <w:lastRenderedPageBreak/>
        <w:t xml:space="preserve">Table 8.4.6.5-1: Cell specific test parameters for E-UTRAN TDD-TDD inter frequency event triggered reporting </w:t>
      </w:r>
      <w:r w:rsidRPr="005647EB">
        <w:rPr>
          <w:lang w:eastAsia="zh-CN"/>
        </w:rPr>
        <w:t>for TDD UL/DL configuration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70"/>
        <w:gridCol w:w="1206"/>
        <w:gridCol w:w="1374"/>
        <w:gridCol w:w="43"/>
        <w:gridCol w:w="71"/>
        <w:gridCol w:w="1347"/>
      </w:tblGrid>
      <w:tr w:rsidR="00630FE6" w:rsidRPr="005647EB" w14:paraId="1E7CF219" w14:textId="77777777" w:rsidTr="002570E4">
        <w:trPr>
          <w:cantSplit/>
          <w:jc w:val="center"/>
        </w:trPr>
        <w:tc>
          <w:tcPr>
            <w:tcW w:w="2093" w:type="dxa"/>
            <w:vMerge w:val="restart"/>
            <w:tcBorders>
              <w:top w:val="single" w:sz="4" w:space="0" w:color="auto"/>
              <w:left w:val="single" w:sz="4" w:space="0" w:color="auto"/>
            </w:tcBorders>
          </w:tcPr>
          <w:p w14:paraId="195C1A78" w14:textId="77777777" w:rsidR="00630FE6" w:rsidRPr="005647EB" w:rsidRDefault="00630FE6" w:rsidP="006D30B7">
            <w:pPr>
              <w:pStyle w:val="TAH"/>
              <w:keepLines w:val="0"/>
              <w:ind w:left="284"/>
              <w:rPr>
                <w:rFonts w:cs="v4.2.0"/>
              </w:rPr>
            </w:pPr>
            <w:r w:rsidRPr="005647EB">
              <w:rPr>
                <w:rFonts w:cs="v4.2.0"/>
              </w:rPr>
              <w:t>Parameter</w:t>
            </w:r>
          </w:p>
        </w:tc>
        <w:tc>
          <w:tcPr>
            <w:tcW w:w="1559" w:type="dxa"/>
            <w:vMerge w:val="restart"/>
            <w:tcBorders>
              <w:top w:val="single" w:sz="4" w:space="0" w:color="auto"/>
            </w:tcBorders>
          </w:tcPr>
          <w:p w14:paraId="7D703346" w14:textId="77777777" w:rsidR="00630FE6" w:rsidRPr="005647EB" w:rsidRDefault="00630FE6" w:rsidP="006D30B7">
            <w:pPr>
              <w:pStyle w:val="TAH"/>
              <w:keepLines w:val="0"/>
              <w:rPr>
                <w:rFonts w:cs="v4.2.0"/>
              </w:rPr>
            </w:pPr>
            <w:r w:rsidRPr="005647EB">
              <w:rPr>
                <w:rFonts w:cs="v4.2.0"/>
              </w:rPr>
              <w:t>Unit</w:t>
            </w:r>
          </w:p>
        </w:tc>
        <w:tc>
          <w:tcPr>
            <w:tcW w:w="2552" w:type="dxa"/>
            <w:gridSpan w:val="3"/>
            <w:tcBorders>
              <w:top w:val="single" w:sz="4" w:space="0" w:color="auto"/>
            </w:tcBorders>
          </w:tcPr>
          <w:p w14:paraId="546C01C9" w14:textId="2EFCAD80" w:rsidR="00630FE6" w:rsidRPr="005647EB" w:rsidRDefault="00630FE6" w:rsidP="006D30B7">
            <w:pPr>
              <w:pStyle w:val="TAH"/>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4"/>
            <w:tcBorders>
              <w:top w:val="single" w:sz="4" w:space="0" w:color="auto"/>
              <w:right w:val="single" w:sz="4" w:space="0" w:color="auto"/>
            </w:tcBorders>
          </w:tcPr>
          <w:p w14:paraId="4E8D5183" w14:textId="38C1E705" w:rsidR="00630FE6" w:rsidRPr="005647EB" w:rsidRDefault="00630FE6" w:rsidP="006D30B7">
            <w:pPr>
              <w:pStyle w:val="TAH"/>
              <w:keepLines w:val="0"/>
              <w:rPr>
                <w:rFonts w:cs="v4.2.0"/>
              </w:rPr>
            </w:pPr>
            <w:r w:rsidRPr="005647EB">
              <w:rPr>
                <w:rFonts w:cs="v4.2.0"/>
              </w:rPr>
              <w:t>Cell</w:t>
            </w:r>
            <w:r w:rsidR="002570E4" w:rsidRPr="005647EB">
              <w:rPr>
                <w:rFonts w:cs="v4.2.0"/>
              </w:rPr>
              <w:t xml:space="preserve"> </w:t>
            </w:r>
            <w:r w:rsidRPr="005647EB">
              <w:rPr>
                <w:rFonts w:cs="v4.2.0"/>
              </w:rPr>
              <w:t>2</w:t>
            </w:r>
          </w:p>
        </w:tc>
      </w:tr>
      <w:tr w:rsidR="00630FE6" w:rsidRPr="005647EB" w14:paraId="0DCF5383" w14:textId="77777777" w:rsidTr="002570E4">
        <w:trPr>
          <w:cantSplit/>
          <w:jc w:val="center"/>
        </w:trPr>
        <w:tc>
          <w:tcPr>
            <w:tcW w:w="2093" w:type="dxa"/>
            <w:vMerge/>
            <w:tcBorders>
              <w:left w:val="single" w:sz="4" w:space="0" w:color="auto"/>
              <w:bottom w:val="single" w:sz="4" w:space="0" w:color="auto"/>
            </w:tcBorders>
          </w:tcPr>
          <w:p w14:paraId="3A6064F3" w14:textId="77777777" w:rsidR="00630FE6" w:rsidRPr="005647EB" w:rsidRDefault="00630FE6" w:rsidP="006D30B7">
            <w:pPr>
              <w:pStyle w:val="TAH"/>
              <w:keepLines w:val="0"/>
              <w:numPr>
                <w:ilvl w:val="0"/>
                <w:numId w:val="1"/>
              </w:numPr>
              <w:ind w:left="568" w:hanging="284"/>
              <w:rPr>
                <w:rFonts w:cs="v4.2.0"/>
              </w:rPr>
            </w:pPr>
          </w:p>
        </w:tc>
        <w:tc>
          <w:tcPr>
            <w:tcW w:w="1559" w:type="dxa"/>
            <w:vMerge/>
            <w:tcBorders>
              <w:bottom w:val="single" w:sz="4" w:space="0" w:color="auto"/>
            </w:tcBorders>
          </w:tcPr>
          <w:p w14:paraId="1F0D9D24" w14:textId="77777777" w:rsidR="00630FE6" w:rsidRPr="005647EB" w:rsidRDefault="00630FE6" w:rsidP="006D30B7">
            <w:pPr>
              <w:pStyle w:val="TAH"/>
              <w:keepLines w:val="0"/>
              <w:numPr>
                <w:ilvl w:val="0"/>
                <w:numId w:val="2"/>
              </w:numPr>
              <w:ind w:left="568" w:hanging="284"/>
              <w:rPr>
                <w:rFonts w:cs="v4.2.0"/>
              </w:rPr>
            </w:pPr>
          </w:p>
        </w:tc>
        <w:tc>
          <w:tcPr>
            <w:tcW w:w="1276" w:type="dxa"/>
            <w:tcBorders>
              <w:bottom w:val="single" w:sz="4" w:space="0" w:color="auto"/>
            </w:tcBorders>
          </w:tcPr>
          <w:p w14:paraId="68521FE7" w14:textId="77777777" w:rsidR="00630FE6" w:rsidRPr="005647EB" w:rsidRDefault="00630FE6" w:rsidP="006D30B7">
            <w:pPr>
              <w:pStyle w:val="TAH"/>
              <w:keepLines w:val="0"/>
              <w:rPr>
                <w:rFonts w:cs="v4.2.0"/>
              </w:rPr>
            </w:pPr>
            <w:r w:rsidRPr="005647EB">
              <w:rPr>
                <w:rFonts w:cs="v4.2.0"/>
              </w:rPr>
              <w:t>T1</w:t>
            </w:r>
          </w:p>
        </w:tc>
        <w:tc>
          <w:tcPr>
            <w:tcW w:w="1276" w:type="dxa"/>
            <w:gridSpan w:val="2"/>
            <w:tcBorders>
              <w:bottom w:val="single" w:sz="4" w:space="0" w:color="auto"/>
            </w:tcBorders>
          </w:tcPr>
          <w:p w14:paraId="319ED91B" w14:textId="77777777" w:rsidR="00630FE6" w:rsidRPr="005647EB" w:rsidRDefault="00630FE6" w:rsidP="006D30B7">
            <w:pPr>
              <w:pStyle w:val="TAH"/>
              <w:keepLines w:val="0"/>
              <w:rPr>
                <w:rFonts w:cs="v4.2.0"/>
              </w:rPr>
            </w:pPr>
            <w:r w:rsidRPr="005647EB">
              <w:rPr>
                <w:rFonts w:cs="v4.2.0"/>
              </w:rPr>
              <w:t>T2</w:t>
            </w:r>
          </w:p>
        </w:tc>
        <w:tc>
          <w:tcPr>
            <w:tcW w:w="1374" w:type="dxa"/>
            <w:tcBorders>
              <w:bottom w:val="single" w:sz="4" w:space="0" w:color="auto"/>
            </w:tcBorders>
          </w:tcPr>
          <w:p w14:paraId="35FBA1C6" w14:textId="77777777" w:rsidR="00630FE6" w:rsidRPr="005647EB" w:rsidRDefault="00630FE6" w:rsidP="006D30B7">
            <w:pPr>
              <w:pStyle w:val="TAH"/>
              <w:keepLines w:val="0"/>
              <w:rPr>
                <w:rFonts w:cs="v4.2.0"/>
              </w:rPr>
            </w:pPr>
            <w:r w:rsidRPr="005647EB">
              <w:rPr>
                <w:rFonts w:cs="v4.2.0"/>
              </w:rPr>
              <w:t>T1</w:t>
            </w:r>
          </w:p>
        </w:tc>
        <w:tc>
          <w:tcPr>
            <w:tcW w:w="1461" w:type="dxa"/>
            <w:gridSpan w:val="3"/>
            <w:tcBorders>
              <w:bottom w:val="single" w:sz="4" w:space="0" w:color="auto"/>
            </w:tcBorders>
          </w:tcPr>
          <w:p w14:paraId="1179EEEA" w14:textId="77777777" w:rsidR="00630FE6" w:rsidRPr="005647EB" w:rsidRDefault="00630FE6" w:rsidP="006D30B7">
            <w:pPr>
              <w:pStyle w:val="TAH"/>
              <w:keepLines w:val="0"/>
              <w:rPr>
                <w:rFonts w:cs="v4.2.0"/>
              </w:rPr>
            </w:pPr>
            <w:r w:rsidRPr="005647EB">
              <w:rPr>
                <w:rFonts w:cs="v4.2.0"/>
              </w:rPr>
              <w:t>T2</w:t>
            </w:r>
          </w:p>
        </w:tc>
      </w:tr>
      <w:tr w:rsidR="00630FE6" w:rsidRPr="005647EB" w14:paraId="06DB748E" w14:textId="77777777" w:rsidTr="002570E4">
        <w:trPr>
          <w:cantSplit/>
          <w:jc w:val="center"/>
        </w:trPr>
        <w:tc>
          <w:tcPr>
            <w:tcW w:w="2093" w:type="dxa"/>
            <w:tcBorders>
              <w:left w:val="single" w:sz="4" w:space="0" w:color="auto"/>
              <w:bottom w:val="single" w:sz="4" w:space="0" w:color="auto"/>
            </w:tcBorders>
          </w:tcPr>
          <w:p w14:paraId="65C38D86" w14:textId="38309C8E" w:rsidR="00630FE6" w:rsidRPr="005647EB" w:rsidRDefault="00630FE6" w:rsidP="006D30B7">
            <w:pPr>
              <w:pStyle w:val="TAL"/>
              <w:keepLines w:val="0"/>
            </w:pPr>
            <w:r w:rsidRPr="005647EB">
              <w:t>E-UTRA</w:t>
            </w:r>
            <w:r w:rsidR="002570E4" w:rsidRPr="005647EB">
              <w:t xml:space="preserve"> </w:t>
            </w:r>
            <w:r w:rsidRPr="005647EB">
              <w:t>RF</w:t>
            </w:r>
            <w:r w:rsidR="002570E4" w:rsidRPr="005647EB">
              <w:t xml:space="preserve"> </w:t>
            </w:r>
            <w:r w:rsidRPr="005647EB">
              <w:t>Channel</w:t>
            </w:r>
            <w:r w:rsidR="002570E4" w:rsidRPr="005647EB">
              <w:t xml:space="preserve"> </w:t>
            </w:r>
            <w:r w:rsidRPr="005647EB">
              <w:t>Number</w:t>
            </w:r>
          </w:p>
        </w:tc>
        <w:tc>
          <w:tcPr>
            <w:tcW w:w="1559" w:type="dxa"/>
            <w:tcBorders>
              <w:bottom w:val="single" w:sz="4" w:space="0" w:color="auto"/>
            </w:tcBorders>
          </w:tcPr>
          <w:p w14:paraId="1A192BB8" w14:textId="77777777" w:rsidR="00630FE6" w:rsidRPr="005647EB" w:rsidRDefault="00630FE6" w:rsidP="006D30B7">
            <w:pPr>
              <w:pStyle w:val="TAC"/>
              <w:keepLines w:val="0"/>
            </w:pPr>
          </w:p>
        </w:tc>
        <w:tc>
          <w:tcPr>
            <w:tcW w:w="2552" w:type="dxa"/>
            <w:gridSpan w:val="3"/>
            <w:tcBorders>
              <w:bottom w:val="single" w:sz="4" w:space="0" w:color="auto"/>
            </w:tcBorders>
          </w:tcPr>
          <w:p w14:paraId="52AEE3BF" w14:textId="77777777" w:rsidR="00630FE6" w:rsidRPr="005647EB" w:rsidRDefault="00630FE6" w:rsidP="006D30B7">
            <w:pPr>
              <w:pStyle w:val="TAC"/>
              <w:keepLines w:val="0"/>
            </w:pPr>
            <w:r w:rsidRPr="005647EB">
              <w:t>1</w:t>
            </w:r>
          </w:p>
        </w:tc>
        <w:tc>
          <w:tcPr>
            <w:tcW w:w="2835" w:type="dxa"/>
            <w:gridSpan w:val="4"/>
            <w:tcBorders>
              <w:bottom w:val="single" w:sz="4" w:space="0" w:color="auto"/>
            </w:tcBorders>
          </w:tcPr>
          <w:p w14:paraId="1A63EF2E" w14:textId="77777777" w:rsidR="00630FE6" w:rsidRPr="005647EB" w:rsidRDefault="00630FE6" w:rsidP="006D30B7">
            <w:pPr>
              <w:pStyle w:val="TAC"/>
              <w:keepLines w:val="0"/>
            </w:pPr>
            <w:r w:rsidRPr="005647EB">
              <w:t>2</w:t>
            </w:r>
          </w:p>
        </w:tc>
      </w:tr>
      <w:tr w:rsidR="00630FE6" w:rsidRPr="005647EB" w14:paraId="3DC6FB9E" w14:textId="77777777" w:rsidTr="002570E4">
        <w:trPr>
          <w:cantSplit/>
          <w:jc w:val="center"/>
        </w:trPr>
        <w:tc>
          <w:tcPr>
            <w:tcW w:w="2093" w:type="dxa"/>
            <w:tcBorders>
              <w:left w:val="single" w:sz="4" w:space="0" w:color="auto"/>
              <w:bottom w:val="single" w:sz="4" w:space="0" w:color="auto"/>
            </w:tcBorders>
          </w:tcPr>
          <w:p w14:paraId="2C1331F2" w14:textId="77777777" w:rsidR="00630FE6" w:rsidRPr="005647EB" w:rsidRDefault="00630FE6" w:rsidP="006D30B7">
            <w:pPr>
              <w:pStyle w:val="TAL"/>
              <w:keepLines w:val="0"/>
            </w:pPr>
            <w:r w:rsidRPr="005647EB">
              <w:t>BW</w:t>
            </w:r>
            <w:r w:rsidRPr="005647EB">
              <w:rPr>
                <w:vertAlign w:val="subscript"/>
              </w:rPr>
              <w:t>channel</w:t>
            </w:r>
          </w:p>
        </w:tc>
        <w:tc>
          <w:tcPr>
            <w:tcW w:w="1559" w:type="dxa"/>
            <w:tcBorders>
              <w:bottom w:val="single" w:sz="4" w:space="0" w:color="auto"/>
            </w:tcBorders>
          </w:tcPr>
          <w:p w14:paraId="776FD9E4" w14:textId="77777777" w:rsidR="00630FE6" w:rsidRPr="005647EB" w:rsidRDefault="00630FE6" w:rsidP="006D30B7">
            <w:pPr>
              <w:pStyle w:val="TAC"/>
              <w:keepLines w:val="0"/>
            </w:pPr>
            <w:r w:rsidRPr="005647EB">
              <w:t>MHz</w:t>
            </w:r>
          </w:p>
        </w:tc>
        <w:tc>
          <w:tcPr>
            <w:tcW w:w="2552" w:type="dxa"/>
            <w:gridSpan w:val="3"/>
            <w:tcBorders>
              <w:bottom w:val="single" w:sz="4" w:space="0" w:color="auto"/>
            </w:tcBorders>
          </w:tcPr>
          <w:p w14:paraId="1906FCE3" w14:textId="77777777" w:rsidR="00630FE6" w:rsidRPr="005647EB" w:rsidRDefault="00630FE6" w:rsidP="006D30B7">
            <w:pPr>
              <w:pStyle w:val="TAC"/>
              <w:keepLines w:val="0"/>
            </w:pPr>
            <w:r w:rsidRPr="005647EB">
              <w:t>10</w:t>
            </w:r>
          </w:p>
        </w:tc>
        <w:tc>
          <w:tcPr>
            <w:tcW w:w="2835" w:type="dxa"/>
            <w:gridSpan w:val="4"/>
            <w:tcBorders>
              <w:bottom w:val="single" w:sz="4" w:space="0" w:color="auto"/>
            </w:tcBorders>
          </w:tcPr>
          <w:p w14:paraId="3C204A16" w14:textId="77777777" w:rsidR="00630FE6" w:rsidRPr="005647EB" w:rsidRDefault="00630FE6" w:rsidP="006D30B7">
            <w:pPr>
              <w:pStyle w:val="TAC"/>
              <w:keepLines w:val="0"/>
            </w:pPr>
            <w:r w:rsidRPr="005647EB">
              <w:t>10</w:t>
            </w:r>
          </w:p>
        </w:tc>
      </w:tr>
      <w:tr w:rsidR="00630FE6" w:rsidRPr="005647EB" w14:paraId="07080773"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5AFBD22" w14:textId="2C98CFDB" w:rsidR="00630FE6" w:rsidRPr="005647EB" w:rsidRDefault="00630FE6" w:rsidP="002570E4">
            <w:pPr>
              <w:pStyle w:val="TAL"/>
              <w:keepNext w:val="0"/>
              <w:keepLines w:val="0"/>
            </w:pPr>
            <w:r w:rsidRPr="005647EB">
              <w:rPr>
                <w:bCs/>
              </w:rPr>
              <w:t>Correlation</w:t>
            </w:r>
            <w:r w:rsidR="002570E4" w:rsidRPr="005647EB">
              <w:rPr>
                <w:bCs/>
              </w:rPr>
              <w:t xml:space="preserve"> </w:t>
            </w:r>
            <w:r w:rsidRPr="005647EB">
              <w:rPr>
                <w:bCs/>
              </w:rPr>
              <w:t>Matrix</w:t>
            </w:r>
            <w:r w:rsidR="002570E4" w:rsidRPr="005647EB">
              <w:rPr>
                <w:bCs/>
              </w:rPr>
              <w:t xml:space="preserve"> </w:t>
            </w:r>
            <w:r w:rsidRPr="005647EB">
              <w:rPr>
                <w:bCs/>
              </w:rPr>
              <w:t>and</w:t>
            </w:r>
            <w:r w:rsidR="002570E4" w:rsidRPr="005647EB">
              <w:rPr>
                <w:bCs/>
              </w:rPr>
              <w:t xml:space="preserve"> </w:t>
            </w:r>
            <w:r w:rsidRPr="005647EB">
              <w:rPr>
                <w:bCs/>
              </w:rPr>
              <w:t>Antenna</w:t>
            </w:r>
            <w:r w:rsidR="002570E4" w:rsidRPr="005647EB">
              <w:rPr>
                <w:bCs/>
              </w:rPr>
              <w:t xml:space="preserve"> </w:t>
            </w:r>
            <w:r w:rsidRPr="005647EB">
              <w:rPr>
                <w:bCs/>
              </w:rPr>
              <w:t>Configuration</w:t>
            </w:r>
          </w:p>
        </w:tc>
        <w:tc>
          <w:tcPr>
            <w:tcW w:w="1559" w:type="dxa"/>
            <w:tcBorders>
              <w:top w:val="single" w:sz="4" w:space="0" w:color="auto"/>
              <w:left w:val="single" w:sz="4" w:space="0" w:color="auto"/>
              <w:bottom w:val="single" w:sz="4" w:space="0" w:color="auto"/>
              <w:right w:val="single" w:sz="4" w:space="0" w:color="auto"/>
            </w:tcBorders>
          </w:tcPr>
          <w:p w14:paraId="11F787F0" w14:textId="77777777" w:rsidR="00630FE6" w:rsidRPr="005647EB" w:rsidRDefault="00630FE6" w:rsidP="002570E4">
            <w:pPr>
              <w:pStyle w:val="TAC"/>
              <w:keepNext w:val="0"/>
              <w:keepLines w:val="0"/>
            </w:pPr>
          </w:p>
        </w:tc>
        <w:tc>
          <w:tcPr>
            <w:tcW w:w="2552" w:type="dxa"/>
            <w:gridSpan w:val="3"/>
            <w:tcBorders>
              <w:top w:val="single" w:sz="4" w:space="0" w:color="auto"/>
              <w:left w:val="single" w:sz="4" w:space="0" w:color="auto"/>
              <w:bottom w:val="single" w:sz="4" w:space="0" w:color="auto"/>
              <w:right w:val="single" w:sz="4" w:space="0" w:color="auto"/>
            </w:tcBorders>
            <w:hideMark/>
          </w:tcPr>
          <w:p w14:paraId="6026B9B5" w14:textId="057E7C47" w:rsidR="00630FE6" w:rsidRPr="005647EB" w:rsidRDefault="00630FE6" w:rsidP="002570E4">
            <w:pPr>
              <w:pStyle w:val="TAC"/>
              <w:keepNext w:val="0"/>
              <w:keepLines w:val="0"/>
            </w:pPr>
            <w:r w:rsidRPr="005647EB">
              <w:t>1x2</w:t>
            </w:r>
            <w:r w:rsidR="002570E4" w:rsidRPr="005647EB">
              <w:t xml:space="preserve"> </w:t>
            </w:r>
            <w:r w:rsidRPr="005647EB">
              <w:t>Low</w:t>
            </w:r>
          </w:p>
        </w:tc>
        <w:tc>
          <w:tcPr>
            <w:tcW w:w="2835" w:type="dxa"/>
            <w:gridSpan w:val="4"/>
            <w:tcBorders>
              <w:top w:val="single" w:sz="4" w:space="0" w:color="auto"/>
              <w:left w:val="single" w:sz="4" w:space="0" w:color="auto"/>
              <w:bottom w:val="single" w:sz="4" w:space="0" w:color="auto"/>
              <w:right w:val="single" w:sz="4" w:space="0" w:color="auto"/>
            </w:tcBorders>
            <w:hideMark/>
          </w:tcPr>
          <w:p w14:paraId="48AF4572" w14:textId="1E996847" w:rsidR="00630FE6" w:rsidRPr="005647EB" w:rsidRDefault="00630FE6" w:rsidP="002570E4">
            <w:pPr>
              <w:pStyle w:val="TAC"/>
              <w:keepNext w:val="0"/>
              <w:keepLines w:val="0"/>
            </w:pPr>
            <w:r w:rsidRPr="005647EB">
              <w:t>1x2</w:t>
            </w:r>
            <w:r w:rsidR="002570E4" w:rsidRPr="005647EB">
              <w:t xml:space="preserve"> </w:t>
            </w:r>
            <w:r w:rsidRPr="005647EB">
              <w:t>Low</w:t>
            </w:r>
          </w:p>
        </w:tc>
      </w:tr>
      <w:tr w:rsidR="00630FE6" w:rsidRPr="005647EB" w14:paraId="137B0434" w14:textId="77777777" w:rsidTr="002570E4">
        <w:trPr>
          <w:cantSplit/>
          <w:jc w:val="center"/>
        </w:trPr>
        <w:tc>
          <w:tcPr>
            <w:tcW w:w="2093" w:type="dxa"/>
            <w:tcBorders>
              <w:left w:val="single" w:sz="4" w:space="0" w:color="auto"/>
              <w:bottom w:val="single" w:sz="4" w:space="0" w:color="auto"/>
            </w:tcBorders>
          </w:tcPr>
          <w:p w14:paraId="5A1282DE" w14:textId="0ABB2606" w:rsidR="00630FE6" w:rsidRPr="005647EB" w:rsidRDefault="00630FE6" w:rsidP="002570E4">
            <w:pPr>
              <w:pStyle w:val="TAL"/>
              <w:keepNext w:val="0"/>
              <w:keepLines w:val="0"/>
            </w:pPr>
            <w:r w:rsidRPr="005647EB">
              <w:t>OCNG</w:t>
            </w:r>
            <w:r w:rsidR="002570E4" w:rsidRPr="005647EB">
              <w:t xml:space="preserve"> </w:t>
            </w:r>
            <w:r w:rsidRPr="005647EB">
              <w:t>Pattern</w:t>
            </w:r>
            <w:r w:rsidR="002570E4" w:rsidRPr="005647EB">
              <w:t xml:space="preserve"> </w:t>
            </w:r>
            <w:r w:rsidRPr="005647EB">
              <w:t>defined</w:t>
            </w:r>
            <w:r w:rsidR="002570E4" w:rsidRPr="005647EB">
              <w:t xml:space="preserve"> </w:t>
            </w:r>
            <w:r w:rsidRPr="005647EB">
              <w:t>in</w:t>
            </w:r>
            <w:r w:rsidR="002570E4" w:rsidRPr="005647EB">
              <w:t xml:space="preserve"> </w:t>
            </w:r>
            <w:r w:rsidRPr="005647EB">
              <w:t>D.2.1</w:t>
            </w:r>
            <w:r w:rsidR="002570E4" w:rsidRPr="005647EB">
              <w:t xml:space="preserve"> </w:t>
            </w:r>
            <w:r w:rsidRPr="005647EB">
              <w:t>(OP.1</w:t>
            </w:r>
            <w:r w:rsidR="002570E4" w:rsidRPr="005647EB">
              <w:t xml:space="preserve"> </w:t>
            </w:r>
            <w:r w:rsidRPr="005647EB">
              <w:t>TDD)</w:t>
            </w:r>
            <w:r w:rsidR="002570E4" w:rsidRPr="005647EB">
              <w:t xml:space="preserve"> </w:t>
            </w:r>
            <w:r w:rsidRPr="005647EB">
              <w:t>and</w:t>
            </w:r>
            <w:r w:rsidR="002570E4" w:rsidRPr="005647EB">
              <w:t xml:space="preserve"> </w:t>
            </w:r>
            <w:r w:rsidRPr="005647EB">
              <w:t>in</w:t>
            </w:r>
            <w:r w:rsidR="002570E4" w:rsidRPr="005647EB">
              <w:t xml:space="preserve"> </w:t>
            </w:r>
            <w:r w:rsidRPr="005647EB">
              <w:t>D.2.2</w:t>
            </w:r>
            <w:r w:rsidR="002570E4" w:rsidRPr="005647EB">
              <w:t xml:space="preserve"> </w:t>
            </w:r>
            <w:r w:rsidRPr="005647EB">
              <w:t>(OP.2)</w:t>
            </w:r>
          </w:p>
        </w:tc>
        <w:tc>
          <w:tcPr>
            <w:tcW w:w="1559" w:type="dxa"/>
            <w:tcBorders>
              <w:bottom w:val="single" w:sz="4" w:space="0" w:color="auto"/>
            </w:tcBorders>
          </w:tcPr>
          <w:p w14:paraId="1333726A" w14:textId="77777777" w:rsidR="00630FE6" w:rsidRPr="005647EB" w:rsidRDefault="00630FE6" w:rsidP="002570E4">
            <w:pPr>
              <w:pStyle w:val="TAC"/>
              <w:keepNext w:val="0"/>
              <w:keepLines w:val="0"/>
            </w:pPr>
          </w:p>
        </w:tc>
        <w:tc>
          <w:tcPr>
            <w:tcW w:w="2552" w:type="dxa"/>
            <w:gridSpan w:val="3"/>
            <w:tcBorders>
              <w:bottom w:val="single" w:sz="4" w:space="0" w:color="auto"/>
            </w:tcBorders>
          </w:tcPr>
          <w:p w14:paraId="37B91856" w14:textId="647DF8B4" w:rsidR="00630FE6" w:rsidRPr="005647EB" w:rsidRDefault="00630FE6" w:rsidP="002570E4">
            <w:pPr>
              <w:pStyle w:val="TAC"/>
              <w:keepNext w:val="0"/>
              <w:keepLines w:val="0"/>
            </w:pPr>
            <w:r w:rsidRPr="005647EB">
              <w:t>OP.1</w:t>
            </w:r>
            <w:r w:rsidR="002570E4" w:rsidRPr="005647EB">
              <w:t xml:space="preserve"> </w:t>
            </w:r>
            <w:r w:rsidRPr="005647EB">
              <w:t>TDD</w:t>
            </w:r>
          </w:p>
        </w:tc>
        <w:tc>
          <w:tcPr>
            <w:tcW w:w="2835" w:type="dxa"/>
            <w:gridSpan w:val="4"/>
            <w:tcBorders>
              <w:bottom w:val="single" w:sz="4" w:space="0" w:color="auto"/>
            </w:tcBorders>
          </w:tcPr>
          <w:p w14:paraId="52E76E30" w14:textId="53742A5C" w:rsidR="00630FE6" w:rsidRPr="005647EB" w:rsidRDefault="00630FE6" w:rsidP="002570E4">
            <w:pPr>
              <w:pStyle w:val="TAC"/>
              <w:keepNext w:val="0"/>
              <w:keepLines w:val="0"/>
            </w:pPr>
            <w:r w:rsidRPr="005647EB">
              <w:t>OP.2</w:t>
            </w:r>
            <w:r w:rsidR="002570E4" w:rsidRPr="005647EB">
              <w:t xml:space="preserve"> </w:t>
            </w:r>
            <w:r w:rsidRPr="005647EB">
              <w:t>TDD</w:t>
            </w:r>
          </w:p>
        </w:tc>
      </w:tr>
      <w:tr w:rsidR="00630FE6" w:rsidRPr="005647EB" w14:paraId="28027917" w14:textId="77777777" w:rsidTr="002570E4">
        <w:trPr>
          <w:cantSplit/>
          <w:jc w:val="center"/>
        </w:trPr>
        <w:tc>
          <w:tcPr>
            <w:tcW w:w="2093" w:type="dxa"/>
            <w:tcBorders>
              <w:left w:val="single" w:sz="4" w:space="0" w:color="auto"/>
              <w:bottom w:val="single" w:sz="4" w:space="0" w:color="auto"/>
            </w:tcBorders>
          </w:tcPr>
          <w:p w14:paraId="715CED6B" w14:textId="77777777" w:rsidR="00630FE6" w:rsidRPr="005647EB" w:rsidRDefault="00630FE6" w:rsidP="002570E4">
            <w:pPr>
              <w:pStyle w:val="TAL"/>
              <w:keepNext w:val="0"/>
              <w:keepLines w:val="0"/>
            </w:pPr>
            <w:r w:rsidRPr="005647EB">
              <w:t>PBCH_RA</w:t>
            </w:r>
          </w:p>
        </w:tc>
        <w:tc>
          <w:tcPr>
            <w:tcW w:w="1559" w:type="dxa"/>
            <w:tcBorders>
              <w:bottom w:val="single" w:sz="4" w:space="0" w:color="auto"/>
            </w:tcBorders>
          </w:tcPr>
          <w:p w14:paraId="150D1A5C" w14:textId="77777777" w:rsidR="00630FE6" w:rsidRPr="005647EB" w:rsidRDefault="00630FE6" w:rsidP="002570E4">
            <w:pPr>
              <w:pStyle w:val="TAC"/>
              <w:keepNext w:val="0"/>
              <w:keepLines w:val="0"/>
            </w:pPr>
            <w:r w:rsidRPr="005647EB">
              <w:t>dB</w:t>
            </w:r>
          </w:p>
        </w:tc>
        <w:tc>
          <w:tcPr>
            <w:tcW w:w="2552" w:type="dxa"/>
            <w:gridSpan w:val="3"/>
            <w:vMerge w:val="restart"/>
            <w:vAlign w:val="center"/>
          </w:tcPr>
          <w:p w14:paraId="32B8F1E5" w14:textId="77777777" w:rsidR="00630FE6" w:rsidRPr="005647EB" w:rsidRDefault="00630FE6" w:rsidP="002570E4">
            <w:pPr>
              <w:pStyle w:val="TAC"/>
              <w:keepNext w:val="0"/>
              <w:keepLines w:val="0"/>
            </w:pPr>
            <w:r w:rsidRPr="005647EB">
              <w:t>0</w:t>
            </w:r>
          </w:p>
        </w:tc>
        <w:tc>
          <w:tcPr>
            <w:tcW w:w="2835" w:type="dxa"/>
            <w:gridSpan w:val="4"/>
            <w:vMerge w:val="restart"/>
            <w:vAlign w:val="center"/>
          </w:tcPr>
          <w:p w14:paraId="7C24BA0D" w14:textId="77777777" w:rsidR="00630FE6" w:rsidRPr="005647EB" w:rsidRDefault="00630FE6" w:rsidP="002570E4">
            <w:pPr>
              <w:pStyle w:val="TAC"/>
              <w:keepNext w:val="0"/>
              <w:keepLines w:val="0"/>
            </w:pPr>
            <w:r w:rsidRPr="005647EB">
              <w:t>0</w:t>
            </w:r>
          </w:p>
        </w:tc>
      </w:tr>
      <w:tr w:rsidR="00630FE6" w:rsidRPr="005647EB" w14:paraId="225B14DE" w14:textId="77777777" w:rsidTr="002570E4">
        <w:trPr>
          <w:cantSplit/>
          <w:jc w:val="center"/>
        </w:trPr>
        <w:tc>
          <w:tcPr>
            <w:tcW w:w="2093" w:type="dxa"/>
            <w:tcBorders>
              <w:left w:val="single" w:sz="4" w:space="0" w:color="auto"/>
              <w:bottom w:val="single" w:sz="4" w:space="0" w:color="auto"/>
            </w:tcBorders>
          </w:tcPr>
          <w:p w14:paraId="01EC1E48" w14:textId="77777777" w:rsidR="00630FE6" w:rsidRPr="005647EB" w:rsidRDefault="00630FE6" w:rsidP="002570E4">
            <w:pPr>
              <w:pStyle w:val="TAL"/>
              <w:keepNext w:val="0"/>
              <w:keepLines w:val="0"/>
            </w:pPr>
            <w:r w:rsidRPr="005647EB">
              <w:t>PBCH_RB</w:t>
            </w:r>
          </w:p>
        </w:tc>
        <w:tc>
          <w:tcPr>
            <w:tcW w:w="1559" w:type="dxa"/>
            <w:tcBorders>
              <w:bottom w:val="single" w:sz="4" w:space="0" w:color="auto"/>
            </w:tcBorders>
          </w:tcPr>
          <w:p w14:paraId="5A52691A" w14:textId="77777777" w:rsidR="00630FE6" w:rsidRPr="005647EB" w:rsidRDefault="00630FE6" w:rsidP="002570E4">
            <w:pPr>
              <w:pStyle w:val="TAC"/>
              <w:keepNext w:val="0"/>
              <w:keepLines w:val="0"/>
            </w:pPr>
            <w:r w:rsidRPr="005647EB">
              <w:t>dB</w:t>
            </w:r>
          </w:p>
        </w:tc>
        <w:tc>
          <w:tcPr>
            <w:tcW w:w="2552" w:type="dxa"/>
            <w:gridSpan w:val="3"/>
            <w:vMerge/>
          </w:tcPr>
          <w:p w14:paraId="2696E616" w14:textId="77777777" w:rsidR="00630FE6" w:rsidRPr="005647EB" w:rsidRDefault="00630FE6" w:rsidP="002570E4">
            <w:pPr>
              <w:pStyle w:val="TAL"/>
              <w:keepNext w:val="0"/>
              <w:keepLines w:val="0"/>
            </w:pPr>
          </w:p>
        </w:tc>
        <w:tc>
          <w:tcPr>
            <w:tcW w:w="2835" w:type="dxa"/>
            <w:gridSpan w:val="4"/>
            <w:vMerge/>
          </w:tcPr>
          <w:p w14:paraId="0605AA18" w14:textId="77777777" w:rsidR="00630FE6" w:rsidRPr="005647EB" w:rsidRDefault="00630FE6" w:rsidP="002570E4">
            <w:pPr>
              <w:pStyle w:val="TAL"/>
              <w:keepNext w:val="0"/>
              <w:keepLines w:val="0"/>
            </w:pPr>
          </w:p>
        </w:tc>
      </w:tr>
      <w:tr w:rsidR="00630FE6" w:rsidRPr="005647EB" w14:paraId="0DA0F3D7" w14:textId="77777777" w:rsidTr="002570E4">
        <w:trPr>
          <w:cantSplit/>
          <w:jc w:val="center"/>
        </w:trPr>
        <w:tc>
          <w:tcPr>
            <w:tcW w:w="2093" w:type="dxa"/>
            <w:tcBorders>
              <w:left w:val="single" w:sz="4" w:space="0" w:color="auto"/>
              <w:bottom w:val="single" w:sz="4" w:space="0" w:color="auto"/>
            </w:tcBorders>
          </w:tcPr>
          <w:p w14:paraId="1B3C3A54" w14:textId="77777777" w:rsidR="00630FE6" w:rsidRPr="005647EB" w:rsidRDefault="00630FE6" w:rsidP="002570E4">
            <w:pPr>
              <w:pStyle w:val="TAL"/>
              <w:keepNext w:val="0"/>
              <w:keepLines w:val="0"/>
            </w:pPr>
            <w:r w:rsidRPr="005647EB">
              <w:t>PSS_RA</w:t>
            </w:r>
          </w:p>
        </w:tc>
        <w:tc>
          <w:tcPr>
            <w:tcW w:w="1559" w:type="dxa"/>
            <w:tcBorders>
              <w:bottom w:val="single" w:sz="4" w:space="0" w:color="auto"/>
            </w:tcBorders>
          </w:tcPr>
          <w:p w14:paraId="70966C66" w14:textId="77777777" w:rsidR="00630FE6" w:rsidRPr="005647EB" w:rsidRDefault="00630FE6" w:rsidP="002570E4">
            <w:pPr>
              <w:pStyle w:val="TAC"/>
              <w:keepNext w:val="0"/>
              <w:keepLines w:val="0"/>
            </w:pPr>
            <w:r w:rsidRPr="005647EB">
              <w:t>dB</w:t>
            </w:r>
          </w:p>
        </w:tc>
        <w:tc>
          <w:tcPr>
            <w:tcW w:w="2552" w:type="dxa"/>
            <w:gridSpan w:val="3"/>
            <w:vMerge/>
          </w:tcPr>
          <w:p w14:paraId="55C9749F" w14:textId="77777777" w:rsidR="00630FE6" w:rsidRPr="005647EB" w:rsidRDefault="00630FE6" w:rsidP="002570E4">
            <w:pPr>
              <w:pStyle w:val="TAL"/>
              <w:keepNext w:val="0"/>
              <w:keepLines w:val="0"/>
            </w:pPr>
          </w:p>
        </w:tc>
        <w:tc>
          <w:tcPr>
            <w:tcW w:w="2835" w:type="dxa"/>
            <w:gridSpan w:val="4"/>
            <w:vMerge/>
          </w:tcPr>
          <w:p w14:paraId="2C8BE36F" w14:textId="77777777" w:rsidR="00630FE6" w:rsidRPr="005647EB" w:rsidRDefault="00630FE6" w:rsidP="002570E4">
            <w:pPr>
              <w:pStyle w:val="TAL"/>
              <w:keepNext w:val="0"/>
              <w:keepLines w:val="0"/>
            </w:pPr>
          </w:p>
        </w:tc>
      </w:tr>
      <w:tr w:rsidR="00630FE6" w:rsidRPr="005647EB" w14:paraId="06A3F8B4" w14:textId="77777777" w:rsidTr="002570E4">
        <w:trPr>
          <w:cantSplit/>
          <w:jc w:val="center"/>
        </w:trPr>
        <w:tc>
          <w:tcPr>
            <w:tcW w:w="2093" w:type="dxa"/>
            <w:tcBorders>
              <w:left w:val="single" w:sz="4" w:space="0" w:color="auto"/>
              <w:bottom w:val="single" w:sz="4" w:space="0" w:color="auto"/>
            </w:tcBorders>
          </w:tcPr>
          <w:p w14:paraId="72B742C3" w14:textId="77777777" w:rsidR="00630FE6" w:rsidRPr="005647EB" w:rsidRDefault="00630FE6" w:rsidP="002570E4">
            <w:pPr>
              <w:pStyle w:val="TAL"/>
              <w:keepNext w:val="0"/>
              <w:keepLines w:val="0"/>
            </w:pPr>
            <w:r w:rsidRPr="005647EB">
              <w:t>SSS_RA</w:t>
            </w:r>
          </w:p>
        </w:tc>
        <w:tc>
          <w:tcPr>
            <w:tcW w:w="1559" w:type="dxa"/>
            <w:tcBorders>
              <w:bottom w:val="single" w:sz="4" w:space="0" w:color="auto"/>
            </w:tcBorders>
          </w:tcPr>
          <w:p w14:paraId="7B8933DD" w14:textId="77777777" w:rsidR="00630FE6" w:rsidRPr="005647EB" w:rsidRDefault="00630FE6" w:rsidP="002570E4">
            <w:pPr>
              <w:pStyle w:val="TAC"/>
              <w:keepNext w:val="0"/>
              <w:keepLines w:val="0"/>
            </w:pPr>
            <w:r w:rsidRPr="005647EB">
              <w:t>dB</w:t>
            </w:r>
          </w:p>
        </w:tc>
        <w:tc>
          <w:tcPr>
            <w:tcW w:w="2552" w:type="dxa"/>
            <w:gridSpan w:val="3"/>
            <w:vMerge/>
          </w:tcPr>
          <w:p w14:paraId="59979D65" w14:textId="77777777" w:rsidR="00630FE6" w:rsidRPr="005647EB" w:rsidRDefault="00630FE6" w:rsidP="002570E4">
            <w:pPr>
              <w:pStyle w:val="TAL"/>
              <w:keepNext w:val="0"/>
              <w:keepLines w:val="0"/>
            </w:pPr>
          </w:p>
        </w:tc>
        <w:tc>
          <w:tcPr>
            <w:tcW w:w="2835" w:type="dxa"/>
            <w:gridSpan w:val="4"/>
            <w:vMerge/>
          </w:tcPr>
          <w:p w14:paraId="287E0C20" w14:textId="77777777" w:rsidR="00630FE6" w:rsidRPr="005647EB" w:rsidRDefault="00630FE6" w:rsidP="002570E4">
            <w:pPr>
              <w:pStyle w:val="TAL"/>
              <w:keepNext w:val="0"/>
              <w:keepLines w:val="0"/>
            </w:pPr>
          </w:p>
        </w:tc>
      </w:tr>
      <w:tr w:rsidR="00630FE6" w:rsidRPr="005647EB" w14:paraId="136A201F" w14:textId="77777777" w:rsidTr="002570E4">
        <w:trPr>
          <w:cantSplit/>
          <w:jc w:val="center"/>
        </w:trPr>
        <w:tc>
          <w:tcPr>
            <w:tcW w:w="2093" w:type="dxa"/>
            <w:tcBorders>
              <w:left w:val="single" w:sz="4" w:space="0" w:color="auto"/>
              <w:bottom w:val="single" w:sz="4" w:space="0" w:color="auto"/>
            </w:tcBorders>
          </w:tcPr>
          <w:p w14:paraId="5B88B308" w14:textId="77777777" w:rsidR="00630FE6" w:rsidRPr="005647EB" w:rsidRDefault="00630FE6" w:rsidP="002570E4">
            <w:pPr>
              <w:pStyle w:val="TAL"/>
              <w:keepNext w:val="0"/>
              <w:keepLines w:val="0"/>
            </w:pPr>
            <w:r w:rsidRPr="005647EB">
              <w:t>PCFICH_RB</w:t>
            </w:r>
          </w:p>
        </w:tc>
        <w:tc>
          <w:tcPr>
            <w:tcW w:w="1559" w:type="dxa"/>
            <w:tcBorders>
              <w:bottom w:val="single" w:sz="4" w:space="0" w:color="auto"/>
            </w:tcBorders>
          </w:tcPr>
          <w:p w14:paraId="2649291A" w14:textId="77777777" w:rsidR="00630FE6" w:rsidRPr="005647EB" w:rsidRDefault="00630FE6" w:rsidP="002570E4">
            <w:pPr>
              <w:pStyle w:val="TAC"/>
              <w:keepNext w:val="0"/>
              <w:keepLines w:val="0"/>
            </w:pPr>
            <w:r w:rsidRPr="005647EB">
              <w:t>dB</w:t>
            </w:r>
          </w:p>
        </w:tc>
        <w:tc>
          <w:tcPr>
            <w:tcW w:w="2552" w:type="dxa"/>
            <w:gridSpan w:val="3"/>
            <w:vMerge/>
          </w:tcPr>
          <w:p w14:paraId="5FBA9333" w14:textId="77777777" w:rsidR="00630FE6" w:rsidRPr="005647EB" w:rsidRDefault="00630FE6" w:rsidP="002570E4">
            <w:pPr>
              <w:pStyle w:val="TAL"/>
              <w:keepNext w:val="0"/>
              <w:keepLines w:val="0"/>
            </w:pPr>
          </w:p>
        </w:tc>
        <w:tc>
          <w:tcPr>
            <w:tcW w:w="2835" w:type="dxa"/>
            <w:gridSpan w:val="4"/>
            <w:vMerge/>
          </w:tcPr>
          <w:p w14:paraId="13ADF3AE" w14:textId="77777777" w:rsidR="00630FE6" w:rsidRPr="005647EB" w:rsidRDefault="00630FE6" w:rsidP="002570E4">
            <w:pPr>
              <w:pStyle w:val="TAL"/>
              <w:keepNext w:val="0"/>
              <w:keepLines w:val="0"/>
            </w:pPr>
          </w:p>
        </w:tc>
      </w:tr>
      <w:tr w:rsidR="00630FE6" w:rsidRPr="005647EB" w14:paraId="4881EBAB" w14:textId="77777777" w:rsidTr="002570E4">
        <w:trPr>
          <w:cantSplit/>
          <w:jc w:val="center"/>
        </w:trPr>
        <w:tc>
          <w:tcPr>
            <w:tcW w:w="2093" w:type="dxa"/>
            <w:tcBorders>
              <w:left w:val="single" w:sz="4" w:space="0" w:color="auto"/>
              <w:bottom w:val="single" w:sz="4" w:space="0" w:color="auto"/>
            </w:tcBorders>
          </w:tcPr>
          <w:p w14:paraId="695F0ACB" w14:textId="77777777" w:rsidR="00630FE6" w:rsidRPr="005647EB" w:rsidRDefault="00630FE6" w:rsidP="002570E4">
            <w:pPr>
              <w:pStyle w:val="TAL"/>
              <w:keepNext w:val="0"/>
              <w:keepLines w:val="0"/>
            </w:pPr>
            <w:r w:rsidRPr="005647EB">
              <w:t>PHICH_RA</w:t>
            </w:r>
          </w:p>
        </w:tc>
        <w:tc>
          <w:tcPr>
            <w:tcW w:w="1559" w:type="dxa"/>
            <w:tcBorders>
              <w:bottom w:val="single" w:sz="4" w:space="0" w:color="auto"/>
            </w:tcBorders>
          </w:tcPr>
          <w:p w14:paraId="7E2DFD29" w14:textId="77777777" w:rsidR="00630FE6" w:rsidRPr="005647EB" w:rsidRDefault="00630FE6" w:rsidP="002570E4">
            <w:pPr>
              <w:pStyle w:val="TAC"/>
              <w:keepNext w:val="0"/>
              <w:keepLines w:val="0"/>
            </w:pPr>
            <w:r w:rsidRPr="005647EB">
              <w:t>dB</w:t>
            </w:r>
          </w:p>
        </w:tc>
        <w:tc>
          <w:tcPr>
            <w:tcW w:w="2552" w:type="dxa"/>
            <w:gridSpan w:val="3"/>
            <w:vMerge/>
          </w:tcPr>
          <w:p w14:paraId="455611EB" w14:textId="77777777" w:rsidR="00630FE6" w:rsidRPr="005647EB" w:rsidRDefault="00630FE6" w:rsidP="002570E4">
            <w:pPr>
              <w:pStyle w:val="TAL"/>
              <w:keepNext w:val="0"/>
              <w:keepLines w:val="0"/>
            </w:pPr>
          </w:p>
        </w:tc>
        <w:tc>
          <w:tcPr>
            <w:tcW w:w="2835" w:type="dxa"/>
            <w:gridSpan w:val="4"/>
            <w:vMerge/>
          </w:tcPr>
          <w:p w14:paraId="11FA4050" w14:textId="77777777" w:rsidR="00630FE6" w:rsidRPr="005647EB" w:rsidRDefault="00630FE6" w:rsidP="002570E4">
            <w:pPr>
              <w:pStyle w:val="TAL"/>
              <w:keepNext w:val="0"/>
              <w:keepLines w:val="0"/>
            </w:pPr>
          </w:p>
        </w:tc>
      </w:tr>
      <w:tr w:rsidR="00630FE6" w:rsidRPr="005647EB" w14:paraId="1021FFD9" w14:textId="77777777" w:rsidTr="002570E4">
        <w:trPr>
          <w:cantSplit/>
          <w:jc w:val="center"/>
        </w:trPr>
        <w:tc>
          <w:tcPr>
            <w:tcW w:w="2093" w:type="dxa"/>
            <w:tcBorders>
              <w:left w:val="single" w:sz="4" w:space="0" w:color="auto"/>
              <w:bottom w:val="single" w:sz="4" w:space="0" w:color="auto"/>
            </w:tcBorders>
          </w:tcPr>
          <w:p w14:paraId="3B3AD836" w14:textId="77777777" w:rsidR="00630FE6" w:rsidRPr="005647EB" w:rsidRDefault="00630FE6" w:rsidP="002570E4">
            <w:pPr>
              <w:pStyle w:val="TAL"/>
              <w:keepNext w:val="0"/>
              <w:keepLines w:val="0"/>
            </w:pPr>
            <w:r w:rsidRPr="005647EB">
              <w:t>PHICH_RB</w:t>
            </w:r>
          </w:p>
        </w:tc>
        <w:tc>
          <w:tcPr>
            <w:tcW w:w="1559" w:type="dxa"/>
            <w:tcBorders>
              <w:bottom w:val="single" w:sz="4" w:space="0" w:color="auto"/>
            </w:tcBorders>
          </w:tcPr>
          <w:p w14:paraId="5B856855" w14:textId="77777777" w:rsidR="00630FE6" w:rsidRPr="005647EB" w:rsidRDefault="00630FE6" w:rsidP="002570E4">
            <w:pPr>
              <w:pStyle w:val="TAC"/>
              <w:keepNext w:val="0"/>
              <w:keepLines w:val="0"/>
            </w:pPr>
            <w:r w:rsidRPr="005647EB">
              <w:t>dB</w:t>
            </w:r>
          </w:p>
        </w:tc>
        <w:tc>
          <w:tcPr>
            <w:tcW w:w="2552" w:type="dxa"/>
            <w:gridSpan w:val="3"/>
            <w:vMerge/>
          </w:tcPr>
          <w:p w14:paraId="2800611E" w14:textId="77777777" w:rsidR="00630FE6" w:rsidRPr="005647EB" w:rsidRDefault="00630FE6" w:rsidP="002570E4">
            <w:pPr>
              <w:pStyle w:val="TAL"/>
              <w:keepNext w:val="0"/>
              <w:keepLines w:val="0"/>
            </w:pPr>
          </w:p>
        </w:tc>
        <w:tc>
          <w:tcPr>
            <w:tcW w:w="2835" w:type="dxa"/>
            <w:gridSpan w:val="4"/>
            <w:vMerge/>
          </w:tcPr>
          <w:p w14:paraId="319A8661" w14:textId="77777777" w:rsidR="00630FE6" w:rsidRPr="005647EB" w:rsidRDefault="00630FE6" w:rsidP="002570E4">
            <w:pPr>
              <w:pStyle w:val="TAL"/>
              <w:keepNext w:val="0"/>
              <w:keepLines w:val="0"/>
            </w:pPr>
          </w:p>
        </w:tc>
      </w:tr>
      <w:tr w:rsidR="00630FE6" w:rsidRPr="005647EB" w14:paraId="75285809" w14:textId="77777777" w:rsidTr="002570E4">
        <w:trPr>
          <w:cantSplit/>
          <w:jc w:val="center"/>
        </w:trPr>
        <w:tc>
          <w:tcPr>
            <w:tcW w:w="2093" w:type="dxa"/>
            <w:tcBorders>
              <w:left w:val="single" w:sz="4" w:space="0" w:color="auto"/>
              <w:bottom w:val="single" w:sz="4" w:space="0" w:color="auto"/>
            </w:tcBorders>
          </w:tcPr>
          <w:p w14:paraId="0360DBB0" w14:textId="77777777" w:rsidR="00630FE6" w:rsidRPr="005647EB" w:rsidRDefault="00630FE6" w:rsidP="002570E4">
            <w:pPr>
              <w:pStyle w:val="TAL"/>
              <w:keepNext w:val="0"/>
              <w:keepLines w:val="0"/>
            </w:pPr>
            <w:r w:rsidRPr="005647EB">
              <w:t>PDCCH_RA</w:t>
            </w:r>
          </w:p>
        </w:tc>
        <w:tc>
          <w:tcPr>
            <w:tcW w:w="1559" w:type="dxa"/>
            <w:tcBorders>
              <w:bottom w:val="single" w:sz="4" w:space="0" w:color="auto"/>
            </w:tcBorders>
          </w:tcPr>
          <w:p w14:paraId="35D896BA" w14:textId="77777777" w:rsidR="00630FE6" w:rsidRPr="005647EB" w:rsidRDefault="00630FE6" w:rsidP="002570E4">
            <w:pPr>
              <w:pStyle w:val="TAC"/>
              <w:keepNext w:val="0"/>
              <w:keepLines w:val="0"/>
            </w:pPr>
            <w:r w:rsidRPr="005647EB">
              <w:t>dB</w:t>
            </w:r>
          </w:p>
        </w:tc>
        <w:tc>
          <w:tcPr>
            <w:tcW w:w="2552" w:type="dxa"/>
            <w:gridSpan w:val="3"/>
            <w:vMerge/>
          </w:tcPr>
          <w:p w14:paraId="511B225B" w14:textId="77777777" w:rsidR="00630FE6" w:rsidRPr="005647EB" w:rsidRDefault="00630FE6" w:rsidP="002570E4">
            <w:pPr>
              <w:pStyle w:val="TAL"/>
              <w:keepNext w:val="0"/>
              <w:keepLines w:val="0"/>
            </w:pPr>
          </w:p>
        </w:tc>
        <w:tc>
          <w:tcPr>
            <w:tcW w:w="2835" w:type="dxa"/>
            <w:gridSpan w:val="4"/>
            <w:vMerge/>
          </w:tcPr>
          <w:p w14:paraId="1901CD29" w14:textId="77777777" w:rsidR="00630FE6" w:rsidRPr="005647EB" w:rsidRDefault="00630FE6" w:rsidP="002570E4">
            <w:pPr>
              <w:pStyle w:val="TAL"/>
              <w:keepNext w:val="0"/>
              <w:keepLines w:val="0"/>
            </w:pPr>
          </w:p>
        </w:tc>
      </w:tr>
      <w:tr w:rsidR="00630FE6" w:rsidRPr="005647EB" w14:paraId="0BE26093" w14:textId="77777777" w:rsidTr="002570E4">
        <w:trPr>
          <w:cantSplit/>
          <w:jc w:val="center"/>
        </w:trPr>
        <w:tc>
          <w:tcPr>
            <w:tcW w:w="2093" w:type="dxa"/>
            <w:tcBorders>
              <w:left w:val="single" w:sz="4" w:space="0" w:color="auto"/>
              <w:bottom w:val="single" w:sz="4" w:space="0" w:color="auto"/>
            </w:tcBorders>
          </w:tcPr>
          <w:p w14:paraId="27C64FAD" w14:textId="77777777" w:rsidR="00630FE6" w:rsidRPr="005647EB" w:rsidRDefault="00630FE6" w:rsidP="002570E4">
            <w:pPr>
              <w:pStyle w:val="TAL"/>
              <w:keepNext w:val="0"/>
              <w:keepLines w:val="0"/>
            </w:pPr>
            <w:r w:rsidRPr="005647EB">
              <w:t>PDCCH_RB</w:t>
            </w:r>
          </w:p>
        </w:tc>
        <w:tc>
          <w:tcPr>
            <w:tcW w:w="1559" w:type="dxa"/>
            <w:tcBorders>
              <w:bottom w:val="single" w:sz="4" w:space="0" w:color="auto"/>
            </w:tcBorders>
          </w:tcPr>
          <w:p w14:paraId="7DEB63CE" w14:textId="77777777" w:rsidR="00630FE6" w:rsidRPr="005647EB" w:rsidRDefault="00630FE6" w:rsidP="002570E4">
            <w:pPr>
              <w:pStyle w:val="TAC"/>
              <w:keepNext w:val="0"/>
              <w:keepLines w:val="0"/>
            </w:pPr>
            <w:r w:rsidRPr="005647EB">
              <w:t>dB</w:t>
            </w:r>
          </w:p>
        </w:tc>
        <w:tc>
          <w:tcPr>
            <w:tcW w:w="2552" w:type="dxa"/>
            <w:gridSpan w:val="3"/>
            <w:vMerge/>
          </w:tcPr>
          <w:p w14:paraId="4A60CC5F" w14:textId="77777777" w:rsidR="00630FE6" w:rsidRPr="005647EB" w:rsidRDefault="00630FE6" w:rsidP="002570E4">
            <w:pPr>
              <w:pStyle w:val="TAL"/>
              <w:keepNext w:val="0"/>
              <w:keepLines w:val="0"/>
            </w:pPr>
          </w:p>
        </w:tc>
        <w:tc>
          <w:tcPr>
            <w:tcW w:w="2835" w:type="dxa"/>
            <w:gridSpan w:val="4"/>
            <w:vMerge/>
          </w:tcPr>
          <w:p w14:paraId="7E8D4022" w14:textId="77777777" w:rsidR="00630FE6" w:rsidRPr="005647EB" w:rsidRDefault="00630FE6" w:rsidP="002570E4">
            <w:pPr>
              <w:pStyle w:val="TAL"/>
              <w:keepNext w:val="0"/>
              <w:keepLines w:val="0"/>
            </w:pPr>
          </w:p>
        </w:tc>
      </w:tr>
      <w:tr w:rsidR="00630FE6" w:rsidRPr="005647EB" w14:paraId="2573DE32" w14:textId="77777777" w:rsidTr="002570E4">
        <w:trPr>
          <w:cantSplit/>
          <w:jc w:val="center"/>
        </w:trPr>
        <w:tc>
          <w:tcPr>
            <w:tcW w:w="2093" w:type="dxa"/>
            <w:tcBorders>
              <w:left w:val="single" w:sz="4" w:space="0" w:color="auto"/>
              <w:bottom w:val="single" w:sz="4" w:space="0" w:color="auto"/>
            </w:tcBorders>
          </w:tcPr>
          <w:p w14:paraId="069FA393" w14:textId="77777777" w:rsidR="00630FE6" w:rsidRPr="005647EB" w:rsidRDefault="00630FE6" w:rsidP="002570E4">
            <w:pPr>
              <w:pStyle w:val="TAL"/>
              <w:keepNext w:val="0"/>
              <w:keepLines w:val="0"/>
            </w:pPr>
            <w:r w:rsidRPr="005647EB">
              <w:t>PDSCH_RA</w:t>
            </w:r>
          </w:p>
        </w:tc>
        <w:tc>
          <w:tcPr>
            <w:tcW w:w="1559" w:type="dxa"/>
            <w:tcBorders>
              <w:bottom w:val="single" w:sz="4" w:space="0" w:color="auto"/>
            </w:tcBorders>
          </w:tcPr>
          <w:p w14:paraId="3552EC69" w14:textId="77777777" w:rsidR="00630FE6" w:rsidRPr="005647EB" w:rsidRDefault="00630FE6" w:rsidP="002570E4">
            <w:pPr>
              <w:pStyle w:val="TAC"/>
              <w:keepNext w:val="0"/>
              <w:keepLines w:val="0"/>
            </w:pPr>
            <w:r w:rsidRPr="005647EB">
              <w:t>dB</w:t>
            </w:r>
          </w:p>
        </w:tc>
        <w:tc>
          <w:tcPr>
            <w:tcW w:w="2552" w:type="dxa"/>
            <w:gridSpan w:val="3"/>
            <w:vMerge/>
          </w:tcPr>
          <w:p w14:paraId="49443FDA" w14:textId="77777777" w:rsidR="00630FE6" w:rsidRPr="005647EB" w:rsidRDefault="00630FE6" w:rsidP="002570E4">
            <w:pPr>
              <w:pStyle w:val="TAL"/>
              <w:keepNext w:val="0"/>
              <w:keepLines w:val="0"/>
            </w:pPr>
          </w:p>
        </w:tc>
        <w:tc>
          <w:tcPr>
            <w:tcW w:w="2835" w:type="dxa"/>
            <w:gridSpan w:val="4"/>
            <w:vMerge/>
          </w:tcPr>
          <w:p w14:paraId="5A526184" w14:textId="77777777" w:rsidR="00630FE6" w:rsidRPr="005647EB" w:rsidRDefault="00630FE6" w:rsidP="002570E4">
            <w:pPr>
              <w:pStyle w:val="TAL"/>
              <w:keepNext w:val="0"/>
              <w:keepLines w:val="0"/>
            </w:pPr>
          </w:p>
        </w:tc>
      </w:tr>
      <w:tr w:rsidR="00630FE6" w:rsidRPr="005647EB" w14:paraId="570633B0" w14:textId="77777777" w:rsidTr="002570E4">
        <w:trPr>
          <w:cantSplit/>
          <w:jc w:val="center"/>
        </w:trPr>
        <w:tc>
          <w:tcPr>
            <w:tcW w:w="2093" w:type="dxa"/>
            <w:tcBorders>
              <w:left w:val="single" w:sz="4" w:space="0" w:color="auto"/>
              <w:bottom w:val="single" w:sz="4" w:space="0" w:color="auto"/>
            </w:tcBorders>
          </w:tcPr>
          <w:p w14:paraId="691FE473" w14:textId="77777777" w:rsidR="00630FE6" w:rsidRPr="005647EB" w:rsidRDefault="00630FE6" w:rsidP="002570E4">
            <w:pPr>
              <w:pStyle w:val="TAL"/>
              <w:keepNext w:val="0"/>
              <w:keepLines w:val="0"/>
            </w:pPr>
            <w:r w:rsidRPr="005647EB">
              <w:t>PDSCH_RB</w:t>
            </w:r>
          </w:p>
        </w:tc>
        <w:tc>
          <w:tcPr>
            <w:tcW w:w="1559" w:type="dxa"/>
            <w:tcBorders>
              <w:bottom w:val="single" w:sz="4" w:space="0" w:color="auto"/>
            </w:tcBorders>
          </w:tcPr>
          <w:p w14:paraId="078C0A24" w14:textId="77777777" w:rsidR="00630FE6" w:rsidRPr="005647EB" w:rsidRDefault="00630FE6" w:rsidP="002570E4">
            <w:pPr>
              <w:pStyle w:val="TAC"/>
              <w:keepNext w:val="0"/>
              <w:keepLines w:val="0"/>
            </w:pPr>
            <w:r w:rsidRPr="005647EB">
              <w:t>dB</w:t>
            </w:r>
          </w:p>
        </w:tc>
        <w:tc>
          <w:tcPr>
            <w:tcW w:w="2552" w:type="dxa"/>
            <w:gridSpan w:val="3"/>
            <w:vMerge/>
          </w:tcPr>
          <w:p w14:paraId="226DABF2" w14:textId="77777777" w:rsidR="00630FE6" w:rsidRPr="005647EB" w:rsidRDefault="00630FE6" w:rsidP="002570E4">
            <w:pPr>
              <w:pStyle w:val="TAL"/>
              <w:keepNext w:val="0"/>
              <w:keepLines w:val="0"/>
            </w:pPr>
          </w:p>
        </w:tc>
        <w:tc>
          <w:tcPr>
            <w:tcW w:w="2835" w:type="dxa"/>
            <w:gridSpan w:val="4"/>
            <w:vMerge/>
          </w:tcPr>
          <w:p w14:paraId="646A2479" w14:textId="77777777" w:rsidR="00630FE6" w:rsidRPr="005647EB" w:rsidRDefault="00630FE6" w:rsidP="002570E4">
            <w:pPr>
              <w:pStyle w:val="TAL"/>
              <w:keepNext w:val="0"/>
              <w:keepLines w:val="0"/>
            </w:pPr>
          </w:p>
        </w:tc>
      </w:tr>
      <w:tr w:rsidR="00630FE6" w:rsidRPr="005647EB" w14:paraId="6191950C" w14:textId="77777777" w:rsidTr="002570E4">
        <w:trPr>
          <w:cantSplit/>
          <w:jc w:val="center"/>
        </w:trPr>
        <w:tc>
          <w:tcPr>
            <w:tcW w:w="2093" w:type="dxa"/>
            <w:tcBorders>
              <w:left w:val="single" w:sz="4" w:space="0" w:color="auto"/>
              <w:bottom w:val="single" w:sz="4" w:space="0" w:color="auto"/>
            </w:tcBorders>
            <w:vAlign w:val="center"/>
          </w:tcPr>
          <w:p w14:paraId="23F9B8D6" w14:textId="08CAFA64" w:rsidR="00630FE6" w:rsidRPr="005647EB" w:rsidRDefault="00630FE6" w:rsidP="002570E4">
            <w:pPr>
              <w:pStyle w:val="TAL"/>
              <w:keepNext w:val="0"/>
              <w:keepLines w:val="0"/>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3E34B1AC" w14:textId="77777777" w:rsidR="00630FE6" w:rsidRPr="005647EB" w:rsidRDefault="00630FE6" w:rsidP="002570E4">
            <w:pPr>
              <w:pStyle w:val="TAC"/>
              <w:keepNext w:val="0"/>
              <w:keepLines w:val="0"/>
            </w:pPr>
            <w:r w:rsidRPr="005647EB">
              <w:t>dB</w:t>
            </w:r>
          </w:p>
        </w:tc>
        <w:tc>
          <w:tcPr>
            <w:tcW w:w="2552" w:type="dxa"/>
            <w:gridSpan w:val="3"/>
            <w:vMerge/>
          </w:tcPr>
          <w:p w14:paraId="0690FBB7" w14:textId="77777777" w:rsidR="00630FE6" w:rsidRPr="005647EB" w:rsidRDefault="00630FE6" w:rsidP="002570E4">
            <w:pPr>
              <w:pStyle w:val="TAL"/>
              <w:keepNext w:val="0"/>
              <w:keepLines w:val="0"/>
            </w:pPr>
          </w:p>
        </w:tc>
        <w:tc>
          <w:tcPr>
            <w:tcW w:w="2835" w:type="dxa"/>
            <w:gridSpan w:val="4"/>
            <w:vMerge/>
          </w:tcPr>
          <w:p w14:paraId="031541FF" w14:textId="77777777" w:rsidR="00630FE6" w:rsidRPr="005647EB" w:rsidRDefault="00630FE6" w:rsidP="002570E4">
            <w:pPr>
              <w:pStyle w:val="TAL"/>
              <w:keepNext w:val="0"/>
              <w:keepLines w:val="0"/>
            </w:pPr>
          </w:p>
        </w:tc>
      </w:tr>
      <w:tr w:rsidR="00630FE6" w:rsidRPr="005647EB" w14:paraId="51D621B3" w14:textId="77777777" w:rsidTr="002570E4">
        <w:trPr>
          <w:cantSplit/>
          <w:jc w:val="center"/>
        </w:trPr>
        <w:tc>
          <w:tcPr>
            <w:tcW w:w="2093" w:type="dxa"/>
            <w:tcBorders>
              <w:left w:val="single" w:sz="4" w:space="0" w:color="auto"/>
              <w:bottom w:val="single" w:sz="4" w:space="0" w:color="auto"/>
            </w:tcBorders>
            <w:vAlign w:val="center"/>
          </w:tcPr>
          <w:p w14:paraId="290FDD28" w14:textId="13720A90" w:rsidR="00630FE6" w:rsidRPr="005647EB" w:rsidRDefault="00630FE6" w:rsidP="002570E4">
            <w:pPr>
              <w:pStyle w:val="TAL"/>
              <w:keepNext w:val="0"/>
              <w:keepLines w:val="0"/>
              <w:rPr>
                <w:rFonts w:cs="Arial"/>
                <w:szCs w:val="18"/>
              </w:rPr>
            </w:pPr>
            <w:r w:rsidRPr="005647EB">
              <w:rPr>
                <w:rFonts w:cs="Arial"/>
                <w:szCs w:val="18"/>
              </w:rPr>
              <w:t>OCNG_RB</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r w:rsidR="002570E4" w:rsidRPr="005647EB">
              <w:rPr>
                <w:rFonts w:cs="Arial"/>
                <w:szCs w:val="18"/>
                <w:vertAlign w:val="superscript"/>
              </w:rPr>
              <w:t xml:space="preserve"> </w:t>
            </w:r>
          </w:p>
        </w:tc>
        <w:tc>
          <w:tcPr>
            <w:tcW w:w="1559" w:type="dxa"/>
            <w:tcBorders>
              <w:bottom w:val="single" w:sz="4" w:space="0" w:color="auto"/>
            </w:tcBorders>
          </w:tcPr>
          <w:p w14:paraId="60A4124F" w14:textId="77777777" w:rsidR="00630FE6" w:rsidRPr="005647EB" w:rsidRDefault="00630FE6" w:rsidP="002570E4">
            <w:pPr>
              <w:pStyle w:val="TAC"/>
              <w:keepNext w:val="0"/>
              <w:keepLines w:val="0"/>
            </w:pPr>
            <w:r w:rsidRPr="005647EB">
              <w:t>dB</w:t>
            </w:r>
          </w:p>
        </w:tc>
        <w:tc>
          <w:tcPr>
            <w:tcW w:w="2552" w:type="dxa"/>
            <w:gridSpan w:val="3"/>
            <w:vMerge/>
            <w:tcBorders>
              <w:bottom w:val="single" w:sz="4" w:space="0" w:color="auto"/>
            </w:tcBorders>
          </w:tcPr>
          <w:p w14:paraId="115F452E" w14:textId="77777777" w:rsidR="00630FE6" w:rsidRPr="005647EB" w:rsidRDefault="00630FE6" w:rsidP="002570E4">
            <w:pPr>
              <w:pStyle w:val="TAL"/>
              <w:keepNext w:val="0"/>
              <w:keepLines w:val="0"/>
            </w:pPr>
          </w:p>
        </w:tc>
        <w:tc>
          <w:tcPr>
            <w:tcW w:w="2835" w:type="dxa"/>
            <w:gridSpan w:val="4"/>
            <w:vMerge/>
            <w:tcBorders>
              <w:bottom w:val="single" w:sz="4" w:space="0" w:color="auto"/>
            </w:tcBorders>
          </w:tcPr>
          <w:p w14:paraId="0EEDBF72" w14:textId="77777777" w:rsidR="00630FE6" w:rsidRPr="005647EB" w:rsidRDefault="00630FE6" w:rsidP="002570E4">
            <w:pPr>
              <w:pStyle w:val="TAL"/>
              <w:keepNext w:val="0"/>
              <w:keepLines w:val="0"/>
            </w:pPr>
          </w:p>
        </w:tc>
      </w:tr>
      <w:tr w:rsidR="00630FE6" w:rsidRPr="005647EB" w14:paraId="3DB94591" w14:textId="77777777" w:rsidTr="002570E4">
        <w:trPr>
          <w:cantSplit/>
          <w:jc w:val="center"/>
        </w:trPr>
        <w:tc>
          <w:tcPr>
            <w:tcW w:w="2093" w:type="dxa"/>
          </w:tcPr>
          <w:p w14:paraId="1ED7AD17" w14:textId="77777777" w:rsidR="00630FE6" w:rsidRPr="005647EB" w:rsidRDefault="00630FE6" w:rsidP="002570E4">
            <w:pPr>
              <w:pStyle w:val="TAL"/>
              <w:keepNext w:val="0"/>
              <w:keepLines w:val="0"/>
              <w:rPr>
                <w:rFonts w:cs="v4.2.0"/>
              </w:rPr>
            </w:pPr>
            <w:r w:rsidRPr="005647EB">
              <w:rPr>
                <w:rFonts w:cs="v4.2.0"/>
                <w:position w:val="-12"/>
              </w:rPr>
              <w:object w:dxaOrig="620" w:dyaOrig="380" w14:anchorId="26409E73">
                <v:shape id="_x0000_i1214" type="#_x0000_t75" style="width:31pt;height:19.5pt" o:ole="" fillcolor="window">
                  <v:imagedata r:id="rId12" o:title=""/>
                </v:shape>
                <o:OLEObject Type="Embed" ProgID="Equation.3" ShapeID="_x0000_i1214" DrawAspect="Content" ObjectID="_1781977773" r:id="rId221"/>
              </w:object>
            </w:r>
          </w:p>
        </w:tc>
        <w:tc>
          <w:tcPr>
            <w:tcW w:w="1559" w:type="dxa"/>
          </w:tcPr>
          <w:p w14:paraId="531815C2" w14:textId="77777777" w:rsidR="00630FE6" w:rsidRPr="005647EB" w:rsidRDefault="00630FE6" w:rsidP="002570E4">
            <w:pPr>
              <w:pStyle w:val="TAC"/>
              <w:keepNext w:val="0"/>
              <w:keepLines w:val="0"/>
            </w:pPr>
            <w:r w:rsidRPr="005647EB">
              <w:t>dB</w:t>
            </w:r>
          </w:p>
        </w:tc>
        <w:tc>
          <w:tcPr>
            <w:tcW w:w="1346" w:type="dxa"/>
            <w:gridSpan w:val="2"/>
          </w:tcPr>
          <w:p w14:paraId="5E079B7A" w14:textId="77777777" w:rsidR="00630FE6" w:rsidRPr="005647EB" w:rsidRDefault="00630FE6" w:rsidP="002570E4">
            <w:pPr>
              <w:pStyle w:val="TAC"/>
              <w:keepNext w:val="0"/>
              <w:keepLines w:val="0"/>
              <w:rPr>
                <w:lang w:eastAsia="zh-CN"/>
              </w:rPr>
            </w:pPr>
            <w:r w:rsidRPr="005647EB">
              <w:rPr>
                <w:lang w:eastAsia="zh-CN"/>
              </w:rPr>
              <w:t>4</w:t>
            </w:r>
          </w:p>
        </w:tc>
        <w:tc>
          <w:tcPr>
            <w:tcW w:w="1206" w:type="dxa"/>
          </w:tcPr>
          <w:p w14:paraId="64E475A7" w14:textId="7A50EDD3" w:rsidR="00630FE6" w:rsidRPr="005647EB" w:rsidRDefault="00630FE6" w:rsidP="002570E4">
            <w:pPr>
              <w:pStyle w:val="TAC"/>
              <w:keepNext w:val="0"/>
              <w:keepLines w:val="0"/>
            </w:pPr>
            <w:r w:rsidRPr="005647EB">
              <w:t>4</w:t>
            </w:r>
            <w:r w:rsidR="002570E4" w:rsidRPr="005647EB">
              <w:rPr>
                <w:lang w:eastAsia="zh-CN"/>
              </w:rPr>
              <w:t xml:space="preserve"> </w:t>
            </w:r>
          </w:p>
        </w:tc>
        <w:tc>
          <w:tcPr>
            <w:tcW w:w="1488" w:type="dxa"/>
            <w:gridSpan w:val="3"/>
          </w:tcPr>
          <w:p w14:paraId="2B827BCF" w14:textId="77777777" w:rsidR="00630FE6" w:rsidRPr="005647EB" w:rsidRDefault="00630FE6" w:rsidP="002570E4">
            <w:pPr>
              <w:pStyle w:val="TAC"/>
              <w:keepNext w:val="0"/>
              <w:keepLines w:val="0"/>
            </w:pPr>
            <w:r w:rsidRPr="005647EB">
              <w:t>-Infinity</w:t>
            </w:r>
          </w:p>
        </w:tc>
        <w:tc>
          <w:tcPr>
            <w:tcW w:w="1347" w:type="dxa"/>
          </w:tcPr>
          <w:p w14:paraId="47D47C81" w14:textId="77777777" w:rsidR="00630FE6" w:rsidRPr="005647EB" w:rsidRDefault="00630FE6" w:rsidP="002570E4">
            <w:pPr>
              <w:pStyle w:val="TAC"/>
              <w:keepNext w:val="0"/>
              <w:keepLines w:val="0"/>
            </w:pPr>
            <w:r w:rsidRPr="005647EB">
              <w:t>7.70</w:t>
            </w:r>
          </w:p>
        </w:tc>
      </w:tr>
      <w:tr w:rsidR="00630FE6" w:rsidRPr="005647EB" w14:paraId="5CC5A427" w14:textId="77777777" w:rsidTr="002570E4">
        <w:trPr>
          <w:cantSplit/>
          <w:jc w:val="center"/>
        </w:trPr>
        <w:tc>
          <w:tcPr>
            <w:tcW w:w="2093" w:type="dxa"/>
          </w:tcPr>
          <w:p w14:paraId="07AEAA50" w14:textId="0896E69E" w:rsidR="00630FE6" w:rsidRPr="005647EB" w:rsidRDefault="00630FE6" w:rsidP="002570E4">
            <w:pPr>
              <w:pStyle w:val="TAL"/>
              <w:keepNext w:val="0"/>
              <w:keepLines w:val="0"/>
              <w:rPr>
                <w:rFonts w:cs="v4.2.0"/>
              </w:rPr>
            </w:pPr>
            <w:r w:rsidRPr="005647EB">
              <w:rPr>
                <w:rFonts w:cs="v4.2.0"/>
                <w:position w:val="-12"/>
              </w:rPr>
              <w:object w:dxaOrig="400" w:dyaOrig="360" w14:anchorId="180B5E06">
                <v:shape id="_x0000_i1215" type="#_x0000_t75" style="width:20.5pt;height:18pt" o:ole="" fillcolor="window">
                  <v:imagedata r:id="rId10" o:title=""/>
                </v:shape>
                <o:OLEObject Type="Embed" ProgID="Equation.3" ShapeID="_x0000_i1215" DrawAspect="Content" ObjectID="_1781977774" r:id="rId222"/>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52C88259" w14:textId="1B6CD5E4" w:rsidR="00630FE6" w:rsidRPr="005647EB" w:rsidRDefault="00630FE6"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5387" w:type="dxa"/>
            <w:gridSpan w:val="7"/>
          </w:tcPr>
          <w:p w14:paraId="713D6E84" w14:textId="77777777" w:rsidR="00630FE6" w:rsidRPr="005647EB" w:rsidRDefault="00630FE6" w:rsidP="002570E4">
            <w:pPr>
              <w:pStyle w:val="TAC"/>
              <w:keepNext w:val="0"/>
              <w:keepLines w:val="0"/>
            </w:pPr>
            <w:r w:rsidRPr="005647EB">
              <w:t>-98</w:t>
            </w:r>
          </w:p>
        </w:tc>
      </w:tr>
      <w:tr w:rsidR="00630FE6" w:rsidRPr="005647EB" w14:paraId="3997BA5F" w14:textId="77777777" w:rsidTr="002570E4">
        <w:trPr>
          <w:cantSplit/>
          <w:jc w:val="center"/>
        </w:trPr>
        <w:tc>
          <w:tcPr>
            <w:tcW w:w="2093" w:type="dxa"/>
          </w:tcPr>
          <w:p w14:paraId="25376315" w14:textId="4BF6523E" w:rsidR="00630FE6" w:rsidRPr="005647EB" w:rsidRDefault="00630FE6" w:rsidP="002570E4">
            <w:pPr>
              <w:pStyle w:val="TAL"/>
              <w:keepNext w:val="0"/>
              <w:keepLines w:val="0"/>
              <w:rPr>
                <w:rFonts w:cs="v4.2.0"/>
              </w:rPr>
            </w:pPr>
            <w:r w:rsidRPr="005647EB">
              <w:rPr>
                <w:rFonts w:cs="v4.2.0"/>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4</w:t>
            </w:r>
          </w:p>
        </w:tc>
        <w:tc>
          <w:tcPr>
            <w:tcW w:w="1559" w:type="dxa"/>
          </w:tcPr>
          <w:p w14:paraId="58E0DA38" w14:textId="6A2043ED" w:rsidR="00630FE6" w:rsidRPr="005647EB" w:rsidRDefault="00630FE6"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shd w:val="clear" w:color="auto" w:fill="auto"/>
          </w:tcPr>
          <w:p w14:paraId="45207C05" w14:textId="77777777" w:rsidR="00630FE6" w:rsidRPr="005647EB" w:rsidRDefault="00630FE6" w:rsidP="002570E4">
            <w:pPr>
              <w:pStyle w:val="TAC"/>
              <w:keepNext w:val="0"/>
              <w:keepLines w:val="0"/>
              <w:rPr>
                <w:lang w:eastAsia="zh-CN"/>
              </w:rPr>
            </w:pPr>
            <w:r w:rsidRPr="005647EB">
              <w:t>-</w:t>
            </w:r>
            <w:r w:rsidRPr="005647EB">
              <w:rPr>
                <w:lang w:eastAsia="zh-CN"/>
              </w:rPr>
              <w:t>94</w:t>
            </w:r>
          </w:p>
        </w:tc>
        <w:tc>
          <w:tcPr>
            <w:tcW w:w="1276" w:type="dxa"/>
            <w:gridSpan w:val="2"/>
            <w:shd w:val="clear" w:color="auto" w:fill="auto"/>
          </w:tcPr>
          <w:p w14:paraId="0A42B851" w14:textId="77777777" w:rsidR="00630FE6" w:rsidRPr="005647EB" w:rsidRDefault="00630FE6" w:rsidP="002570E4">
            <w:pPr>
              <w:pStyle w:val="TAC"/>
              <w:keepNext w:val="0"/>
              <w:keepLines w:val="0"/>
              <w:rPr>
                <w:lang w:eastAsia="zh-CN"/>
              </w:rPr>
            </w:pPr>
            <w:r w:rsidRPr="005647EB">
              <w:t>-</w:t>
            </w:r>
            <w:r w:rsidRPr="005647EB">
              <w:rPr>
                <w:lang w:eastAsia="zh-CN"/>
              </w:rPr>
              <w:t>94</w:t>
            </w:r>
          </w:p>
        </w:tc>
        <w:tc>
          <w:tcPr>
            <w:tcW w:w="1417" w:type="dxa"/>
            <w:gridSpan w:val="2"/>
            <w:shd w:val="clear" w:color="auto" w:fill="auto"/>
          </w:tcPr>
          <w:p w14:paraId="3CA5AF80" w14:textId="77777777" w:rsidR="00630FE6" w:rsidRPr="005647EB" w:rsidRDefault="00630FE6" w:rsidP="002570E4">
            <w:pPr>
              <w:pStyle w:val="TAC"/>
              <w:keepNext w:val="0"/>
              <w:keepLines w:val="0"/>
            </w:pPr>
            <w:r w:rsidRPr="005647EB">
              <w:t>-Infinity</w:t>
            </w:r>
          </w:p>
        </w:tc>
        <w:tc>
          <w:tcPr>
            <w:tcW w:w="1418" w:type="dxa"/>
            <w:gridSpan w:val="2"/>
            <w:shd w:val="clear" w:color="auto" w:fill="auto"/>
          </w:tcPr>
          <w:p w14:paraId="3B4AA48E" w14:textId="77777777" w:rsidR="00630FE6" w:rsidRPr="005647EB" w:rsidRDefault="00630FE6" w:rsidP="002570E4">
            <w:pPr>
              <w:pStyle w:val="TAC"/>
              <w:keepNext w:val="0"/>
              <w:keepLines w:val="0"/>
            </w:pPr>
            <w:r w:rsidRPr="005647EB">
              <w:t>-</w:t>
            </w:r>
            <w:r w:rsidRPr="005647EB">
              <w:rPr>
                <w:rFonts w:cs="Arial"/>
                <w:szCs w:val="18"/>
              </w:rPr>
              <w:t>90.30</w:t>
            </w:r>
          </w:p>
        </w:tc>
      </w:tr>
      <w:tr w:rsidR="00630FE6" w:rsidRPr="005647EB" w14:paraId="5EC85D08" w14:textId="77777777" w:rsidTr="002570E4">
        <w:trPr>
          <w:cantSplit/>
          <w:jc w:val="center"/>
        </w:trPr>
        <w:tc>
          <w:tcPr>
            <w:tcW w:w="2093" w:type="dxa"/>
          </w:tcPr>
          <w:p w14:paraId="0CD59FBD" w14:textId="77777777" w:rsidR="00630FE6" w:rsidRPr="005647EB" w:rsidRDefault="00630FE6" w:rsidP="002570E4">
            <w:pPr>
              <w:pStyle w:val="TAL"/>
              <w:keepNext w:val="0"/>
              <w:keepLines w:val="0"/>
              <w:rPr>
                <w:rFonts w:cs="v4.2.0"/>
                <w:lang w:eastAsia="zh-CN"/>
              </w:rPr>
            </w:pPr>
            <w:r w:rsidRPr="005647EB">
              <w:rPr>
                <w:rFonts w:cs="v4.2.0"/>
                <w:lang w:eastAsia="zh-CN"/>
              </w:rPr>
              <w:t>SCH_RP</w:t>
            </w:r>
          </w:p>
        </w:tc>
        <w:tc>
          <w:tcPr>
            <w:tcW w:w="1559" w:type="dxa"/>
          </w:tcPr>
          <w:p w14:paraId="7A5DC53D" w14:textId="4FC5DA09" w:rsidR="00630FE6" w:rsidRPr="005647EB" w:rsidRDefault="00630FE6" w:rsidP="002570E4">
            <w:pPr>
              <w:pStyle w:val="TAC"/>
              <w:keepNext w:val="0"/>
              <w:keepLines w:val="0"/>
              <w:rPr>
                <w:lang w:eastAsia="zh-CN"/>
              </w:rPr>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shd w:val="clear" w:color="auto" w:fill="auto"/>
          </w:tcPr>
          <w:p w14:paraId="7A649C1C" w14:textId="77777777" w:rsidR="00630FE6" w:rsidRPr="005647EB" w:rsidRDefault="00630FE6" w:rsidP="002570E4">
            <w:pPr>
              <w:pStyle w:val="TAC"/>
              <w:keepNext w:val="0"/>
              <w:keepLines w:val="0"/>
              <w:rPr>
                <w:lang w:eastAsia="zh-CN"/>
              </w:rPr>
            </w:pPr>
            <w:r w:rsidRPr="005647EB">
              <w:t>-</w:t>
            </w:r>
            <w:r w:rsidRPr="005647EB">
              <w:rPr>
                <w:lang w:eastAsia="zh-CN"/>
              </w:rPr>
              <w:t>94</w:t>
            </w:r>
          </w:p>
        </w:tc>
        <w:tc>
          <w:tcPr>
            <w:tcW w:w="1276" w:type="dxa"/>
            <w:gridSpan w:val="2"/>
            <w:shd w:val="clear" w:color="auto" w:fill="auto"/>
          </w:tcPr>
          <w:p w14:paraId="00C5CE32" w14:textId="77777777" w:rsidR="00630FE6" w:rsidRPr="005647EB" w:rsidRDefault="00630FE6" w:rsidP="002570E4">
            <w:pPr>
              <w:pStyle w:val="TAC"/>
              <w:keepNext w:val="0"/>
              <w:keepLines w:val="0"/>
              <w:rPr>
                <w:lang w:eastAsia="zh-CN"/>
              </w:rPr>
            </w:pPr>
            <w:r w:rsidRPr="005647EB">
              <w:t>-</w:t>
            </w:r>
            <w:r w:rsidRPr="005647EB">
              <w:rPr>
                <w:lang w:eastAsia="zh-CN"/>
              </w:rPr>
              <w:t>94</w:t>
            </w:r>
          </w:p>
        </w:tc>
        <w:tc>
          <w:tcPr>
            <w:tcW w:w="1417" w:type="dxa"/>
            <w:gridSpan w:val="2"/>
            <w:shd w:val="clear" w:color="auto" w:fill="auto"/>
          </w:tcPr>
          <w:p w14:paraId="3F83F68E" w14:textId="77777777" w:rsidR="00630FE6" w:rsidRPr="005647EB" w:rsidRDefault="00630FE6" w:rsidP="002570E4">
            <w:pPr>
              <w:pStyle w:val="TAC"/>
              <w:keepNext w:val="0"/>
              <w:keepLines w:val="0"/>
            </w:pPr>
            <w:r w:rsidRPr="005647EB">
              <w:t>-infinity</w:t>
            </w:r>
          </w:p>
        </w:tc>
        <w:tc>
          <w:tcPr>
            <w:tcW w:w="1418" w:type="dxa"/>
            <w:gridSpan w:val="2"/>
            <w:shd w:val="clear" w:color="auto" w:fill="auto"/>
          </w:tcPr>
          <w:p w14:paraId="44968DBD" w14:textId="77777777" w:rsidR="00630FE6" w:rsidRPr="005647EB" w:rsidRDefault="00630FE6" w:rsidP="002570E4">
            <w:pPr>
              <w:pStyle w:val="TAC"/>
              <w:keepNext w:val="0"/>
              <w:keepLines w:val="0"/>
            </w:pPr>
            <w:r w:rsidRPr="005647EB">
              <w:t>-</w:t>
            </w:r>
            <w:r w:rsidRPr="005647EB">
              <w:rPr>
                <w:rFonts w:cs="Arial"/>
                <w:szCs w:val="18"/>
              </w:rPr>
              <w:t>90.30</w:t>
            </w:r>
          </w:p>
        </w:tc>
      </w:tr>
      <w:tr w:rsidR="00630FE6" w:rsidRPr="005647EB" w14:paraId="72548060" w14:textId="77777777" w:rsidTr="002570E4">
        <w:trPr>
          <w:cantSplit/>
          <w:jc w:val="center"/>
        </w:trPr>
        <w:tc>
          <w:tcPr>
            <w:tcW w:w="2093" w:type="dxa"/>
          </w:tcPr>
          <w:p w14:paraId="47A5DFC9" w14:textId="77777777" w:rsidR="00630FE6" w:rsidRPr="005647EB" w:rsidRDefault="00630FE6" w:rsidP="002570E4">
            <w:pPr>
              <w:pStyle w:val="TAL"/>
              <w:keepNext w:val="0"/>
              <w:keepLines w:val="0"/>
              <w:rPr>
                <w:rFonts w:cs="v4.2.0"/>
              </w:rPr>
            </w:pPr>
            <w:r w:rsidRPr="005647EB">
              <w:rPr>
                <w:rFonts w:cs="v4.2.0"/>
                <w:position w:val="-12"/>
              </w:rPr>
              <w:object w:dxaOrig="800" w:dyaOrig="380" w14:anchorId="0722CCA9">
                <v:shape id="_x0000_i1216" type="#_x0000_t75" style="width:40pt;height:19.5pt" o:ole="" fillcolor="window">
                  <v:imagedata r:id="rId14" o:title=""/>
                </v:shape>
                <o:OLEObject Type="Embed" ProgID="Equation.3" ShapeID="_x0000_i1216" DrawAspect="Content" ObjectID="_1781977775" r:id="rId223"/>
              </w:object>
            </w:r>
          </w:p>
        </w:tc>
        <w:tc>
          <w:tcPr>
            <w:tcW w:w="1559" w:type="dxa"/>
          </w:tcPr>
          <w:p w14:paraId="418700BB" w14:textId="77777777" w:rsidR="00630FE6" w:rsidRPr="005647EB" w:rsidRDefault="00630FE6" w:rsidP="002570E4">
            <w:pPr>
              <w:pStyle w:val="TAC"/>
              <w:keepNext w:val="0"/>
              <w:keepLines w:val="0"/>
            </w:pPr>
            <w:r w:rsidRPr="005647EB">
              <w:t>dB</w:t>
            </w:r>
          </w:p>
        </w:tc>
        <w:tc>
          <w:tcPr>
            <w:tcW w:w="1276" w:type="dxa"/>
          </w:tcPr>
          <w:p w14:paraId="7333D02F" w14:textId="77777777" w:rsidR="00630FE6" w:rsidRPr="005647EB" w:rsidRDefault="00630FE6" w:rsidP="002570E4">
            <w:pPr>
              <w:pStyle w:val="TAC"/>
              <w:keepNext w:val="0"/>
              <w:keepLines w:val="0"/>
              <w:rPr>
                <w:lang w:eastAsia="zh-CN"/>
              </w:rPr>
            </w:pPr>
            <w:r w:rsidRPr="005647EB">
              <w:rPr>
                <w:lang w:eastAsia="zh-CN"/>
              </w:rPr>
              <w:t>4</w:t>
            </w:r>
          </w:p>
        </w:tc>
        <w:tc>
          <w:tcPr>
            <w:tcW w:w="1276" w:type="dxa"/>
            <w:gridSpan w:val="2"/>
          </w:tcPr>
          <w:p w14:paraId="25C69B81" w14:textId="77777777" w:rsidR="00630FE6" w:rsidRPr="005647EB" w:rsidRDefault="00630FE6" w:rsidP="002570E4">
            <w:pPr>
              <w:pStyle w:val="TAC"/>
              <w:keepNext w:val="0"/>
              <w:keepLines w:val="0"/>
            </w:pPr>
            <w:r w:rsidRPr="005647EB">
              <w:t>4</w:t>
            </w:r>
          </w:p>
        </w:tc>
        <w:tc>
          <w:tcPr>
            <w:tcW w:w="1417" w:type="dxa"/>
            <w:gridSpan w:val="2"/>
          </w:tcPr>
          <w:p w14:paraId="4F48643A" w14:textId="77777777" w:rsidR="00630FE6" w:rsidRPr="005647EB" w:rsidRDefault="00630FE6" w:rsidP="002570E4">
            <w:pPr>
              <w:pStyle w:val="TAC"/>
              <w:keepNext w:val="0"/>
              <w:keepLines w:val="0"/>
            </w:pPr>
            <w:r w:rsidRPr="005647EB">
              <w:t>-Infinity</w:t>
            </w:r>
          </w:p>
        </w:tc>
        <w:tc>
          <w:tcPr>
            <w:tcW w:w="1418" w:type="dxa"/>
            <w:gridSpan w:val="2"/>
          </w:tcPr>
          <w:p w14:paraId="2739E009" w14:textId="77777777" w:rsidR="00630FE6" w:rsidRPr="005647EB" w:rsidRDefault="00630FE6" w:rsidP="002570E4">
            <w:pPr>
              <w:pStyle w:val="TAC"/>
              <w:keepNext w:val="0"/>
              <w:keepLines w:val="0"/>
            </w:pPr>
            <w:r w:rsidRPr="005647EB">
              <w:t>7.70</w:t>
            </w:r>
          </w:p>
        </w:tc>
      </w:tr>
      <w:tr w:rsidR="00630FE6" w:rsidRPr="005647EB" w14:paraId="16FE5A50" w14:textId="77777777" w:rsidTr="002570E4">
        <w:trPr>
          <w:cantSplit/>
          <w:jc w:val="center"/>
        </w:trPr>
        <w:tc>
          <w:tcPr>
            <w:tcW w:w="2093" w:type="dxa"/>
          </w:tcPr>
          <w:p w14:paraId="2ECDCB2D" w14:textId="62247D5E" w:rsidR="00630FE6" w:rsidRPr="005647EB" w:rsidRDefault="00630FE6"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27F85132" w14:textId="77777777" w:rsidR="00630FE6" w:rsidRPr="005647EB" w:rsidRDefault="00630FE6" w:rsidP="002570E4">
            <w:pPr>
              <w:pStyle w:val="TAC"/>
              <w:keepNext w:val="0"/>
              <w:keepLines w:val="0"/>
            </w:pPr>
          </w:p>
        </w:tc>
        <w:tc>
          <w:tcPr>
            <w:tcW w:w="5387" w:type="dxa"/>
            <w:gridSpan w:val="7"/>
          </w:tcPr>
          <w:p w14:paraId="7C4FA874" w14:textId="77777777" w:rsidR="00630FE6" w:rsidRPr="005647EB" w:rsidRDefault="00630FE6" w:rsidP="002570E4">
            <w:pPr>
              <w:pStyle w:val="TAC"/>
              <w:keepNext w:val="0"/>
              <w:keepLines w:val="0"/>
            </w:pPr>
            <w:r w:rsidRPr="005647EB">
              <w:t>ETU70</w:t>
            </w:r>
          </w:p>
        </w:tc>
      </w:tr>
      <w:tr w:rsidR="00630FE6" w:rsidRPr="005647EB" w14:paraId="1DF1F204" w14:textId="77777777" w:rsidTr="002570E4">
        <w:trPr>
          <w:cantSplit/>
          <w:jc w:val="center"/>
        </w:trPr>
        <w:tc>
          <w:tcPr>
            <w:tcW w:w="9039" w:type="dxa"/>
            <w:gridSpan w:val="9"/>
          </w:tcPr>
          <w:p w14:paraId="36DB5F64" w14:textId="1C718D85" w:rsidR="00630FE6" w:rsidRPr="005647EB" w:rsidRDefault="002570E4" w:rsidP="002570E4">
            <w:pPr>
              <w:pStyle w:val="TAN"/>
              <w:keepNext w:val="0"/>
              <w:keepLines w:val="0"/>
            </w:pPr>
            <w:r w:rsidRPr="005647EB">
              <w:t>NOTE 1:</w:t>
            </w:r>
            <w:r w:rsidR="00630FE6" w:rsidRPr="005647EB">
              <w:tab/>
            </w:r>
            <w:r w:rsidRPr="005647EB">
              <w:t xml:space="preserve"> </w:t>
            </w:r>
            <w:r w:rsidR="00630FE6" w:rsidRPr="005647EB">
              <w:t>OCNG</w:t>
            </w:r>
            <w:r w:rsidRPr="005647EB">
              <w:t xml:space="preserve"> </w:t>
            </w:r>
            <w:r w:rsidR="00630FE6" w:rsidRPr="005647EB">
              <w:t>shall</w:t>
            </w:r>
            <w:r w:rsidRPr="005647EB">
              <w:t xml:space="preserve"> </w:t>
            </w:r>
            <w:r w:rsidR="00630FE6" w:rsidRPr="005647EB">
              <w:t>be</w:t>
            </w:r>
            <w:r w:rsidRPr="005647EB">
              <w:t xml:space="preserve"> </w:t>
            </w:r>
            <w:r w:rsidR="00630FE6" w:rsidRPr="005647EB">
              <w:t>used</w:t>
            </w:r>
            <w:r w:rsidRPr="005647EB">
              <w:t xml:space="preserve"> </w:t>
            </w:r>
            <w:r w:rsidR="00630FE6" w:rsidRPr="005647EB">
              <w:t>such</w:t>
            </w:r>
            <w:r w:rsidRPr="005647EB">
              <w:t xml:space="preserve"> </w:t>
            </w:r>
            <w:r w:rsidR="00630FE6" w:rsidRPr="005647EB">
              <w:t>that</w:t>
            </w:r>
            <w:r w:rsidRPr="005647EB">
              <w:t xml:space="preserve"> </w:t>
            </w:r>
            <w:r w:rsidR="00630FE6" w:rsidRPr="005647EB">
              <w:t>both</w:t>
            </w:r>
            <w:r w:rsidRPr="005647EB">
              <w:t xml:space="preserve"> </w:t>
            </w:r>
            <w:r w:rsidR="00630FE6" w:rsidRPr="005647EB">
              <w:t>cells</w:t>
            </w:r>
            <w:r w:rsidRPr="005647EB">
              <w:t xml:space="preserve"> </w:t>
            </w:r>
            <w:r w:rsidR="00630FE6" w:rsidRPr="005647EB">
              <w:t>are</w:t>
            </w:r>
            <w:r w:rsidRPr="005647EB">
              <w:t xml:space="preserve"> </w:t>
            </w:r>
            <w:r w:rsidR="00630FE6" w:rsidRPr="005647EB">
              <w:t>fully</w:t>
            </w:r>
            <w:r w:rsidRPr="005647EB">
              <w:t xml:space="preserve"> </w:t>
            </w:r>
            <w:r w:rsidR="00630FE6" w:rsidRPr="005647EB">
              <w:t>allocated</w:t>
            </w:r>
            <w:r w:rsidRPr="005647EB">
              <w:t xml:space="preserve"> </w:t>
            </w:r>
            <w:r w:rsidR="00630FE6" w:rsidRPr="005647EB">
              <w:t>and</w:t>
            </w:r>
            <w:r w:rsidRPr="005647EB">
              <w:t xml:space="preserve"> </w:t>
            </w:r>
            <w:r w:rsidR="00630FE6" w:rsidRPr="005647EB">
              <w:t>a</w:t>
            </w:r>
            <w:r w:rsidRPr="005647EB">
              <w:t xml:space="preserve"> </w:t>
            </w:r>
            <w:r w:rsidR="00630FE6" w:rsidRPr="005647EB">
              <w:t>constant</w:t>
            </w:r>
            <w:r w:rsidRPr="005647EB">
              <w:t xml:space="preserve"> </w:t>
            </w:r>
            <w:r w:rsidR="00630FE6" w:rsidRPr="005647EB">
              <w:t>total</w:t>
            </w:r>
            <w:r w:rsidRPr="005647EB">
              <w:t xml:space="preserve"> </w:t>
            </w:r>
            <w:r w:rsidR="00630FE6" w:rsidRPr="005647EB">
              <w:t>transmitted</w:t>
            </w:r>
            <w:r w:rsidRPr="005647EB">
              <w:t xml:space="preserve"> </w:t>
            </w:r>
            <w:r w:rsidR="00630FE6" w:rsidRPr="005647EB">
              <w:t>power</w:t>
            </w:r>
            <w:r w:rsidRPr="005647EB">
              <w:t xml:space="preserve"> </w:t>
            </w:r>
            <w:r w:rsidR="00630FE6" w:rsidRPr="005647EB">
              <w:t>spectral</w:t>
            </w:r>
            <w:r w:rsidRPr="005647EB">
              <w:t xml:space="preserve"> </w:t>
            </w:r>
            <w:r w:rsidR="00630FE6" w:rsidRPr="005647EB">
              <w:t>density</w:t>
            </w:r>
            <w:r w:rsidRPr="005647EB">
              <w:t xml:space="preserve"> </w:t>
            </w:r>
            <w:r w:rsidR="00630FE6" w:rsidRPr="005647EB">
              <w:t>is</w:t>
            </w:r>
            <w:r w:rsidRPr="005647EB">
              <w:t xml:space="preserve"> </w:t>
            </w:r>
            <w:r w:rsidR="00630FE6" w:rsidRPr="005647EB">
              <w:t>achieved</w:t>
            </w:r>
            <w:r w:rsidRPr="005647EB">
              <w:t xml:space="preserve"> </w:t>
            </w:r>
            <w:r w:rsidR="00630FE6" w:rsidRPr="005647EB">
              <w:t>for</w:t>
            </w:r>
            <w:r w:rsidRPr="005647EB">
              <w:t xml:space="preserve"> </w:t>
            </w:r>
            <w:r w:rsidR="00630FE6" w:rsidRPr="005647EB">
              <w:t>all</w:t>
            </w:r>
            <w:r w:rsidRPr="005647EB">
              <w:t xml:space="preserve"> </w:t>
            </w:r>
            <w:r w:rsidR="00630FE6" w:rsidRPr="005647EB">
              <w:t>OFDM</w:t>
            </w:r>
            <w:r w:rsidRPr="005647EB">
              <w:t xml:space="preserve"> </w:t>
            </w:r>
            <w:r w:rsidR="00630FE6" w:rsidRPr="005647EB">
              <w:t>symbols.</w:t>
            </w:r>
          </w:p>
          <w:p w14:paraId="18E75F3D" w14:textId="1BBD461B" w:rsidR="00630FE6" w:rsidRPr="005647EB" w:rsidRDefault="002570E4" w:rsidP="002570E4">
            <w:pPr>
              <w:pStyle w:val="TAN"/>
              <w:keepNext w:val="0"/>
              <w:keepLines w:val="0"/>
            </w:pPr>
            <w:r w:rsidRPr="005647EB">
              <w:t>NOTE 2:</w:t>
            </w:r>
            <w:r w:rsidR="00630FE6" w:rsidRPr="005647EB">
              <w:tab/>
              <w:t>The</w:t>
            </w:r>
            <w:r w:rsidRPr="005647EB">
              <w:t xml:space="preserve"> </w:t>
            </w:r>
            <w:r w:rsidR="00630FE6" w:rsidRPr="005647EB">
              <w:t>resources</w:t>
            </w:r>
            <w:r w:rsidRPr="005647EB">
              <w:t xml:space="preserve"> </w:t>
            </w:r>
            <w:r w:rsidR="00630FE6" w:rsidRPr="005647EB">
              <w:t>for</w:t>
            </w:r>
            <w:r w:rsidRPr="005647EB">
              <w:t xml:space="preserve"> </w:t>
            </w:r>
            <w:r w:rsidR="00630FE6" w:rsidRPr="005647EB">
              <w:t>uplink</w:t>
            </w:r>
            <w:r w:rsidRPr="005647EB">
              <w:t xml:space="preserve"> </w:t>
            </w:r>
            <w:r w:rsidR="00630FE6" w:rsidRPr="005647EB">
              <w:t>transmission</w:t>
            </w:r>
            <w:r w:rsidRPr="005647EB">
              <w:t xml:space="preserve"> </w:t>
            </w:r>
            <w:r w:rsidR="00630FE6" w:rsidRPr="005647EB">
              <w:t>are</w:t>
            </w:r>
            <w:r w:rsidRPr="005647EB">
              <w:t xml:space="preserve"> </w:t>
            </w:r>
            <w:r w:rsidR="00630FE6" w:rsidRPr="005647EB">
              <w:t>assigned</w:t>
            </w:r>
            <w:r w:rsidRPr="005647EB">
              <w:t xml:space="preserve"> </w:t>
            </w:r>
            <w:r w:rsidR="00630FE6" w:rsidRPr="005647EB">
              <w:t>to</w:t>
            </w:r>
            <w:r w:rsidRPr="005647EB">
              <w:t xml:space="preserve"> </w:t>
            </w:r>
            <w:r w:rsidR="00630FE6" w:rsidRPr="005647EB">
              <w:t>the</w:t>
            </w:r>
            <w:r w:rsidRPr="005647EB">
              <w:t xml:space="preserve"> </w:t>
            </w:r>
            <w:r w:rsidR="00630FE6" w:rsidRPr="005647EB">
              <w:t>UE</w:t>
            </w:r>
            <w:r w:rsidRPr="005647EB">
              <w:t xml:space="preserve"> </w:t>
            </w:r>
            <w:r w:rsidR="00630FE6" w:rsidRPr="005647EB">
              <w:t>priori</w:t>
            </w:r>
            <w:r w:rsidRPr="005647EB">
              <w:t xml:space="preserve"> </w:t>
            </w:r>
            <w:r w:rsidR="000127F8" w:rsidRPr="005647EB">
              <w:t>to</w:t>
            </w:r>
            <w:r w:rsidRPr="005647EB">
              <w:t xml:space="preserve"> </w:t>
            </w:r>
            <w:r w:rsidR="000127F8" w:rsidRPr="005647EB">
              <w:t>the</w:t>
            </w:r>
            <w:r w:rsidRPr="005647EB">
              <w:t xml:space="preserve"> </w:t>
            </w:r>
            <w:r w:rsidR="000127F8" w:rsidRPr="005647EB">
              <w:t>start</w:t>
            </w:r>
            <w:r w:rsidRPr="005647EB">
              <w:t xml:space="preserve"> </w:t>
            </w:r>
            <w:r w:rsidR="000127F8" w:rsidRPr="005647EB">
              <w:t>of</w:t>
            </w:r>
            <w:r w:rsidRPr="005647EB">
              <w:t xml:space="preserve"> </w:t>
            </w:r>
            <w:r w:rsidR="000127F8" w:rsidRPr="005647EB">
              <w:t>time</w:t>
            </w:r>
            <w:r w:rsidRPr="005647EB">
              <w:t xml:space="preserve"> </w:t>
            </w:r>
            <w:r w:rsidR="000127F8" w:rsidRPr="005647EB">
              <w:t>period</w:t>
            </w:r>
            <w:r w:rsidRPr="005647EB">
              <w:t xml:space="preserve"> </w:t>
            </w:r>
            <w:r w:rsidR="000127F8" w:rsidRPr="005647EB">
              <w:t>T2.</w:t>
            </w:r>
          </w:p>
          <w:p w14:paraId="7F3D6DD0" w14:textId="406C6CC9" w:rsidR="00630FE6" w:rsidRPr="005647EB" w:rsidRDefault="002570E4" w:rsidP="002570E4">
            <w:pPr>
              <w:pStyle w:val="TAN"/>
              <w:keepNext w:val="0"/>
              <w:keepLines w:val="0"/>
            </w:pPr>
            <w:r w:rsidRPr="005647EB">
              <w:t>NOTE 3:</w:t>
            </w:r>
            <w:r w:rsidR="00630FE6" w:rsidRPr="005647EB">
              <w:tab/>
              <w:t>Interference</w:t>
            </w:r>
            <w:r w:rsidRPr="005647EB">
              <w:t xml:space="preserve"> </w:t>
            </w:r>
            <w:r w:rsidR="00630FE6" w:rsidRPr="005647EB">
              <w:t>from</w:t>
            </w:r>
            <w:r w:rsidRPr="005647EB">
              <w:t xml:space="preserve"> </w:t>
            </w:r>
            <w:r w:rsidR="00630FE6" w:rsidRPr="005647EB">
              <w:t>other</w:t>
            </w:r>
            <w:r w:rsidRPr="005647EB">
              <w:t xml:space="preserve"> </w:t>
            </w:r>
            <w:r w:rsidR="00630FE6" w:rsidRPr="005647EB">
              <w:t>cells</w:t>
            </w:r>
            <w:r w:rsidRPr="005647EB">
              <w:t xml:space="preserve"> </w:t>
            </w:r>
            <w:r w:rsidR="00630FE6" w:rsidRPr="005647EB">
              <w:t>and</w:t>
            </w:r>
            <w:r w:rsidRPr="005647EB">
              <w:t xml:space="preserve"> </w:t>
            </w:r>
            <w:r w:rsidR="00630FE6" w:rsidRPr="005647EB">
              <w:t>noise</w:t>
            </w:r>
            <w:r w:rsidRPr="005647EB">
              <w:t xml:space="preserve"> </w:t>
            </w:r>
            <w:r w:rsidR="00630FE6" w:rsidRPr="005647EB">
              <w:t>sources</w:t>
            </w:r>
            <w:r w:rsidRPr="005647EB">
              <w:t xml:space="preserve"> </w:t>
            </w:r>
            <w:r w:rsidR="00630FE6" w:rsidRPr="005647EB">
              <w:t>not</w:t>
            </w:r>
            <w:r w:rsidRPr="005647EB">
              <w:t xml:space="preserve"> </w:t>
            </w:r>
            <w:r w:rsidR="00630FE6" w:rsidRPr="005647EB">
              <w:t>specified</w:t>
            </w:r>
            <w:r w:rsidRPr="005647EB">
              <w:t xml:space="preserve"> </w:t>
            </w:r>
            <w:r w:rsidR="00630FE6" w:rsidRPr="005647EB">
              <w:t>in</w:t>
            </w:r>
            <w:r w:rsidRPr="005647EB">
              <w:t xml:space="preserve"> </w:t>
            </w:r>
            <w:r w:rsidR="00630FE6" w:rsidRPr="005647EB">
              <w:t>the</w:t>
            </w:r>
            <w:r w:rsidRPr="005647EB">
              <w:t xml:space="preserve"> </w:t>
            </w:r>
            <w:r w:rsidR="00630FE6" w:rsidRPr="005647EB">
              <w:t>test</w:t>
            </w:r>
            <w:r w:rsidRPr="005647EB">
              <w:t xml:space="preserve"> </w:t>
            </w:r>
            <w:r w:rsidR="00630FE6" w:rsidRPr="005647EB">
              <w:t>is</w:t>
            </w:r>
            <w:r w:rsidRPr="005647EB">
              <w:t xml:space="preserve"> </w:t>
            </w:r>
            <w:r w:rsidR="00630FE6" w:rsidRPr="005647EB">
              <w:t>assumed</w:t>
            </w:r>
            <w:r w:rsidRPr="005647EB">
              <w:t xml:space="preserve"> </w:t>
            </w:r>
            <w:r w:rsidR="00630FE6" w:rsidRPr="005647EB">
              <w:t>to</w:t>
            </w:r>
            <w:r w:rsidRPr="005647EB">
              <w:t xml:space="preserve"> </w:t>
            </w:r>
            <w:r w:rsidR="00630FE6" w:rsidRPr="005647EB">
              <w:t>be</w:t>
            </w:r>
            <w:r w:rsidRPr="005647EB">
              <w:t xml:space="preserve"> </w:t>
            </w:r>
            <w:r w:rsidR="00630FE6" w:rsidRPr="005647EB">
              <w:t>constant</w:t>
            </w:r>
            <w:r w:rsidRPr="005647EB">
              <w:t xml:space="preserve"> </w:t>
            </w:r>
            <w:r w:rsidR="00630FE6" w:rsidRPr="005647EB">
              <w:t>over</w:t>
            </w:r>
            <w:r w:rsidRPr="005647EB">
              <w:t xml:space="preserve"> </w:t>
            </w:r>
            <w:r w:rsidR="00630FE6" w:rsidRPr="005647EB">
              <w:t>subcarriers</w:t>
            </w:r>
            <w:r w:rsidRPr="005647EB">
              <w:t xml:space="preserve"> </w:t>
            </w:r>
            <w:r w:rsidR="00630FE6" w:rsidRPr="005647EB">
              <w:t>and</w:t>
            </w:r>
            <w:r w:rsidRPr="005647EB">
              <w:t xml:space="preserve"> </w:t>
            </w:r>
            <w:r w:rsidR="00630FE6" w:rsidRPr="005647EB">
              <w:t>time</w:t>
            </w:r>
            <w:r w:rsidRPr="005647EB">
              <w:t xml:space="preserve"> </w:t>
            </w:r>
            <w:r w:rsidR="00630FE6" w:rsidRPr="005647EB">
              <w:t>and</w:t>
            </w:r>
            <w:r w:rsidRPr="005647EB">
              <w:t xml:space="preserve"> </w:t>
            </w:r>
            <w:r w:rsidR="00630FE6" w:rsidRPr="005647EB">
              <w:t>shall</w:t>
            </w:r>
            <w:r w:rsidRPr="005647EB">
              <w:t xml:space="preserve"> </w:t>
            </w:r>
            <w:r w:rsidR="00630FE6" w:rsidRPr="005647EB">
              <w:t>be</w:t>
            </w:r>
            <w:r w:rsidRPr="005647EB">
              <w:t xml:space="preserve"> </w:t>
            </w:r>
            <w:r w:rsidR="00630FE6" w:rsidRPr="005647EB">
              <w:t>modelled</w:t>
            </w:r>
            <w:r w:rsidRPr="005647EB">
              <w:t xml:space="preserve"> </w:t>
            </w:r>
            <w:r w:rsidR="00630FE6" w:rsidRPr="005647EB">
              <w:t>as</w:t>
            </w:r>
            <w:r w:rsidRPr="005647EB">
              <w:t xml:space="preserve"> </w:t>
            </w:r>
            <w:r w:rsidR="00630FE6" w:rsidRPr="005647EB">
              <w:t>AWGN</w:t>
            </w:r>
            <w:r w:rsidRPr="005647EB">
              <w:t xml:space="preserve"> </w:t>
            </w:r>
            <w:r w:rsidR="00630FE6" w:rsidRPr="005647EB">
              <w:t>of</w:t>
            </w:r>
            <w:r w:rsidRPr="005647EB">
              <w:t xml:space="preserve"> </w:t>
            </w:r>
            <w:r w:rsidR="00630FE6" w:rsidRPr="005647EB">
              <w:t>appropriate</w:t>
            </w:r>
            <w:r w:rsidRPr="005647EB">
              <w:t xml:space="preserve"> </w:t>
            </w:r>
            <w:r w:rsidR="00630FE6" w:rsidRPr="005647EB">
              <w:t>power</w:t>
            </w:r>
            <w:r w:rsidRPr="005647EB">
              <w:t xml:space="preserve"> </w:t>
            </w:r>
            <w:r w:rsidR="00630FE6" w:rsidRPr="005647EB">
              <w:t>for</w:t>
            </w:r>
            <w:r w:rsidRPr="005647EB">
              <w:t xml:space="preserve"> </w:t>
            </w:r>
            <w:r w:rsidR="00630FE6" w:rsidRPr="005647EB">
              <w:rPr>
                <w:rFonts w:cs="v4.2.0"/>
                <w:position w:val="-12"/>
              </w:rPr>
              <w:object w:dxaOrig="400" w:dyaOrig="360" w14:anchorId="5D121B43">
                <v:shape id="_x0000_i1217" type="#_x0000_t75" style="width:20.5pt;height:18pt" o:ole="" fillcolor="window">
                  <v:imagedata r:id="rId10" o:title=""/>
                </v:shape>
                <o:OLEObject Type="Embed" ProgID="Equation.3" ShapeID="_x0000_i1217" DrawAspect="Content" ObjectID="_1781977776" r:id="rId224"/>
              </w:object>
            </w:r>
            <w:r w:rsidRPr="005647EB">
              <w:t xml:space="preserve"> </w:t>
            </w:r>
            <w:r w:rsidR="00630FE6" w:rsidRPr="005647EB">
              <w:t>to</w:t>
            </w:r>
            <w:r w:rsidRPr="005647EB">
              <w:t xml:space="preserve"> </w:t>
            </w:r>
            <w:r w:rsidR="00630FE6" w:rsidRPr="005647EB">
              <w:t>be</w:t>
            </w:r>
            <w:r w:rsidRPr="005647EB">
              <w:t xml:space="preserve"> </w:t>
            </w:r>
            <w:r w:rsidR="00630FE6" w:rsidRPr="005647EB">
              <w:t>fulfilled.</w:t>
            </w:r>
          </w:p>
          <w:p w14:paraId="72AACFC7" w14:textId="61E8667A" w:rsidR="00630FE6" w:rsidRPr="005647EB" w:rsidRDefault="002570E4" w:rsidP="002570E4">
            <w:pPr>
              <w:pStyle w:val="TAN"/>
              <w:keepNext w:val="0"/>
              <w:keepLines w:val="0"/>
            </w:pPr>
            <w:r w:rsidRPr="005647EB">
              <w:t>NOTE 4:</w:t>
            </w:r>
            <w:r w:rsidR="00630FE6" w:rsidRPr="005647EB">
              <w:tab/>
              <w:t>RSRP</w:t>
            </w:r>
            <w:r w:rsidRPr="005647EB">
              <w:t xml:space="preserve"> </w:t>
            </w:r>
            <w:r w:rsidR="00630FE6" w:rsidRPr="005647EB">
              <w:t>and</w:t>
            </w:r>
            <w:r w:rsidRPr="005647EB">
              <w:t xml:space="preserve"> </w:t>
            </w:r>
            <w:r w:rsidR="00630FE6" w:rsidRPr="005647EB">
              <w:t>SCH_RP</w:t>
            </w:r>
            <w:r w:rsidRPr="005647EB">
              <w:t xml:space="preserve"> </w:t>
            </w:r>
            <w:r w:rsidR="00630FE6" w:rsidRPr="005647EB">
              <w:t>levels</w:t>
            </w:r>
            <w:r w:rsidRPr="005647EB">
              <w:t xml:space="preserve"> </w:t>
            </w:r>
            <w:r w:rsidR="00630FE6" w:rsidRPr="005647EB">
              <w:t>have</w:t>
            </w:r>
            <w:r w:rsidRPr="005647EB">
              <w:t xml:space="preserve"> </w:t>
            </w:r>
            <w:r w:rsidR="00630FE6" w:rsidRPr="005647EB">
              <w:t>been</w:t>
            </w:r>
            <w:r w:rsidRPr="005647EB">
              <w:t xml:space="preserve"> </w:t>
            </w:r>
            <w:r w:rsidR="00630FE6" w:rsidRPr="005647EB">
              <w:t>derived</w:t>
            </w:r>
            <w:r w:rsidRPr="005647EB">
              <w:t xml:space="preserve"> </w:t>
            </w:r>
            <w:r w:rsidR="00630FE6" w:rsidRPr="005647EB">
              <w:t>from</w:t>
            </w:r>
            <w:r w:rsidRPr="005647EB">
              <w:t xml:space="preserve"> </w:t>
            </w:r>
            <w:r w:rsidR="00630FE6" w:rsidRPr="005647EB">
              <w:t>other</w:t>
            </w:r>
            <w:r w:rsidRPr="005647EB">
              <w:t xml:space="preserve"> </w:t>
            </w:r>
            <w:r w:rsidR="00630FE6" w:rsidRPr="005647EB">
              <w:t>parameters</w:t>
            </w:r>
            <w:r w:rsidRPr="005647EB">
              <w:t xml:space="preserve"> </w:t>
            </w:r>
            <w:r w:rsidR="00630FE6" w:rsidRPr="005647EB">
              <w:t>for</w:t>
            </w:r>
            <w:r w:rsidRPr="005647EB">
              <w:t xml:space="preserve"> </w:t>
            </w:r>
            <w:r w:rsidR="00630FE6" w:rsidRPr="005647EB">
              <w:t>information</w:t>
            </w:r>
            <w:r w:rsidRPr="005647EB">
              <w:t xml:space="preserve"> </w:t>
            </w:r>
            <w:r w:rsidR="00630FE6" w:rsidRPr="005647EB">
              <w:t>purposes.</w:t>
            </w:r>
            <w:r w:rsidRPr="005647EB">
              <w:t xml:space="preserve"> </w:t>
            </w:r>
            <w:r w:rsidR="00630FE6" w:rsidRPr="005647EB">
              <w:t>They</w:t>
            </w:r>
            <w:r w:rsidRPr="005647EB">
              <w:t xml:space="preserve"> </w:t>
            </w:r>
            <w:r w:rsidR="00630FE6" w:rsidRPr="005647EB">
              <w:t>are</w:t>
            </w:r>
            <w:r w:rsidRPr="005647EB">
              <w:t xml:space="preserve"> </w:t>
            </w:r>
            <w:r w:rsidR="00630FE6" w:rsidRPr="005647EB">
              <w:t>not</w:t>
            </w:r>
            <w:r w:rsidRPr="005647EB">
              <w:t xml:space="preserve"> </w:t>
            </w:r>
            <w:r w:rsidR="00630FE6" w:rsidRPr="005647EB">
              <w:t>settable</w:t>
            </w:r>
            <w:r w:rsidRPr="005647EB">
              <w:t xml:space="preserve"> </w:t>
            </w:r>
            <w:r w:rsidR="00630FE6" w:rsidRPr="005647EB">
              <w:t>parameters</w:t>
            </w:r>
            <w:r w:rsidRPr="005647EB">
              <w:t xml:space="preserve"> </w:t>
            </w:r>
            <w:r w:rsidR="00630FE6" w:rsidRPr="005647EB">
              <w:t>themselves.</w:t>
            </w:r>
          </w:p>
        </w:tc>
      </w:tr>
    </w:tbl>
    <w:p w14:paraId="65DE4C82" w14:textId="77777777" w:rsidR="00630FE6" w:rsidRPr="005647EB" w:rsidRDefault="00630FE6" w:rsidP="002570E4"/>
    <w:p w14:paraId="1C29F4E4" w14:textId="77777777" w:rsidR="00630FE6" w:rsidRPr="005647EB" w:rsidRDefault="00630FE6" w:rsidP="002570E4">
      <w:pPr>
        <w:rPr>
          <w:rFonts w:cs="v4.2.0"/>
        </w:rPr>
      </w:pPr>
      <w:r w:rsidRPr="005647EB">
        <w:rPr>
          <w:rFonts w:cs="v4.2.0"/>
        </w:rPr>
        <w:t xml:space="preserve">The UE shall send one Event A3 triggered measurement report, with a measurement reporting delay less than </w:t>
      </w:r>
      <w:r w:rsidRPr="005647EB">
        <w:rPr>
          <w:rFonts w:cs="v4.2.0"/>
          <w:lang w:eastAsia="zh-CN"/>
        </w:rPr>
        <w:t>7922 m</w:t>
      </w:r>
      <w:r w:rsidRPr="005647EB">
        <w:rPr>
          <w:rFonts w:cs="v4.2.0"/>
        </w:rPr>
        <w:t>s from the beginning of time period T2.</w:t>
      </w:r>
    </w:p>
    <w:p w14:paraId="10A48441" w14:textId="77777777" w:rsidR="00630FE6" w:rsidRPr="005647EB" w:rsidRDefault="00630FE6" w:rsidP="002570E4">
      <w:r w:rsidRPr="005647EB">
        <w:t>TTI insertion uncertainty = 2 ms</w:t>
      </w:r>
      <w:r w:rsidR="000127F8" w:rsidRPr="005647EB">
        <w:t>.</w:t>
      </w:r>
    </w:p>
    <w:p w14:paraId="127278A6" w14:textId="77777777" w:rsidR="00630FE6" w:rsidRPr="005647EB" w:rsidRDefault="00630FE6" w:rsidP="002570E4">
      <w:r w:rsidRPr="005647EB">
        <w:t xml:space="preserve">The overall delays measured shall be less than a total of 7922 ms in this test case (note: a total of 7920 ms for measurement reporting delay plus 2 ms for </w:t>
      </w:r>
      <w:smartTag w:uri="urn:schemas-microsoft-com:office:smarttags" w:element="stockticker">
        <w:r w:rsidRPr="005647EB">
          <w:t>TTI</w:t>
        </w:r>
      </w:smartTag>
      <w:r w:rsidRPr="005647EB">
        <w:t xml:space="preserve"> insertion uncertainty).</w:t>
      </w:r>
    </w:p>
    <w:p w14:paraId="4C8B3346" w14:textId="77777777" w:rsidR="00630FE6" w:rsidRPr="005647EB" w:rsidRDefault="00630FE6" w:rsidP="002570E4">
      <w:pPr>
        <w:rPr>
          <w:rFonts w:cs="v4.2.0"/>
        </w:rPr>
      </w:pPr>
      <w:r w:rsidRPr="005647EB">
        <w:rPr>
          <w:rFonts w:cs="v4.2.0"/>
        </w:rPr>
        <w:t>The rate of correct events observed during repeated tests shall be at least 90% with a confidence level of 95%.</w:t>
      </w:r>
    </w:p>
    <w:p w14:paraId="133ADC66" w14:textId="77777777" w:rsidR="00630FE6" w:rsidRPr="005647EB" w:rsidRDefault="00630FE6"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w:t>
      </w:r>
      <w:r w:rsidR="000463F6" w:rsidRPr="005647EB">
        <w:t>measurement</w:t>
      </w:r>
      <w:r w:rsidRPr="005647EB">
        <w:t xml:space="preserve"> reporting delays above because of TTI insertion uncertainty of the measurement report in DCCH.</w:t>
      </w:r>
    </w:p>
    <w:p w14:paraId="5425F1F8" w14:textId="77777777" w:rsidR="00334C6A" w:rsidRPr="005647EB" w:rsidRDefault="00334C6A" w:rsidP="006D30B7">
      <w:pPr>
        <w:pStyle w:val="Heading3"/>
        <w:keepLines w:val="0"/>
      </w:pPr>
      <w:r w:rsidRPr="005647EB">
        <w:lastRenderedPageBreak/>
        <w:t>8.4.6_2</w:t>
      </w:r>
      <w:r w:rsidRPr="005647EB">
        <w:tab/>
        <w:t>E-UTRAN TDD-TDD Inter-frequency event triggered reporting for TDD UL/DL configuration 0 for UE category 1bis</w:t>
      </w:r>
    </w:p>
    <w:p w14:paraId="4EC0AAC8" w14:textId="77777777" w:rsidR="00334C6A" w:rsidRPr="005647EB" w:rsidRDefault="00334C6A" w:rsidP="006D30B7">
      <w:pPr>
        <w:keepNext/>
        <w:spacing w:before="120"/>
        <w:ind w:left="1418" w:hanging="1418"/>
        <w:outlineLvl w:val="3"/>
        <w:rPr>
          <w:rFonts w:ascii="Arial" w:hAnsi="Arial"/>
          <w:sz w:val="24"/>
          <w:lang w:eastAsia="x-none"/>
        </w:rPr>
      </w:pPr>
      <w:r w:rsidRPr="005647EB">
        <w:rPr>
          <w:rFonts w:ascii="Arial" w:hAnsi="Arial"/>
          <w:sz w:val="24"/>
          <w:lang w:eastAsia="x-none"/>
        </w:rPr>
        <w:t>8.4.6_2.1</w:t>
      </w:r>
      <w:r w:rsidRPr="005647EB">
        <w:rPr>
          <w:rFonts w:ascii="Arial" w:hAnsi="Arial"/>
          <w:sz w:val="24"/>
          <w:lang w:eastAsia="x-none"/>
        </w:rPr>
        <w:tab/>
        <w:t>Test purpose</w:t>
      </w:r>
    </w:p>
    <w:p w14:paraId="5064A5E1" w14:textId="281DBA60" w:rsidR="00334C6A" w:rsidRPr="005647EB" w:rsidRDefault="00334C6A" w:rsidP="002570E4">
      <w:r w:rsidRPr="005647EB">
        <w:t>To verify the UE</w:t>
      </w:r>
      <w:r w:rsidR="002570E4" w:rsidRPr="005647EB">
        <w:t>'</w:t>
      </w:r>
      <w:r w:rsidRPr="005647EB">
        <w:t xml:space="preserve">s ability to make a correct reporting of an event under fading propagation conditions in synchronous cells within the E-UTRA TDD inter-frequency cell search requirements. This test will partly verify the TDD-TDD inter-frequency cell search requirements in </w:t>
      </w:r>
      <w:r w:rsidR="00914A62" w:rsidRPr="005647EB">
        <w:t>clause</w:t>
      </w:r>
      <w:r w:rsidRPr="005647EB">
        <w:t xml:space="preserve"> 8.1.2.3.2.</w:t>
      </w:r>
    </w:p>
    <w:p w14:paraId="403C7FCE" w14:textId="77777777" w:rsidR="00334C6A" w:rsidRPr="005647EB" w:rsidRDefault="00334C6A" w:rsidP="002570E4">
      <w:pPr>
        <w:spacing w:before="120"/>
        <w:ind w:left="1418" w:hanging="1418"/>
        <w:outlineLvl w:val="3"/>
        <w:rPr>
          <w:rFonts w:ascii="Arial" w:hAnsi="Arial"/>
          <w:sz w:val="24"/>
          <w:lang w:eastAsia="x-none"/>
        </w:rPr>
      </w:pPr>
      <w:r w:rsidRPr="005647EB">
        <w:rPr>
          <w:rFonts w:ascii="Arial" w:hAnsi="Arial"/>
          <w:sz w:val="24"/>
          <w:lang w:eastAsia="x-none"/>
        </w:rPr>
        <w:t>8.4.6_2.2</w:t>
      </w:r>
      <w:r w:rsidRPr="005647EB">
        <w:rPr>
          <w:rFonts w:ascii="Arial" w:hAnsi="Arial"/>
          <w:sz w:val="24"/>
          <w:lang w:eastAsia="x-none"/>
        </w:rPr>
        <w:tab/>
        <w:t>Test applicability</w:t>
      </w:r>
    </w:p>
    <w:p w14:paraId="6BFFDE38" w14:textId="77777777" w:rsidR="00334C6A" w:rsidRPr="005647EB" w:rsidRDefault="00334C6A" w:rsidP="002570E4">
      <w:r w:rsidRPr="005647EB">
        <w:t>This test applies to all types of E-UTRA TDD UE release 13 and forward. Applicability requires support for FGI bit 25 of UE category 1bis.</w:t>
      </w:r>
    </w:p>
    <w:p w14:paraId="51FD091F" w14:textId="77777777" w:rsidR="00334C6A" w:rsidRPr="005647EB" w:rsidRDefault="00334C6A" w:rsidP="002570E4">
      <w:pPr>
        <w:spacing w:before="120"/>
        <w:ind w:left="1418" w:hanging="1418"/>
        <w:outlineLvl w:val="3"/>
        <w:rPr>
          <w:rFonts w:ascii="Arial" w:hAnsi="Arial"/>
          <w:sz w:val="24"/>
          <w:lang w:eastAsia="x-none"/>
        </w:rPr>
      </w:pPr>
      <w:r w:rsidRPr="005647EB">
        <w:rPr>
          <w:rFonts w:ascii="Arial" w:hAnsi="Arial"/>
          <w:sz w:val="24"/>
          <w:lang w:eastAsia="x-none"/>
        </w:rPr>
        <w:t>8.4.6_2.3</w:t>
      </w:r>
      <w:r w:rsidRPr="005647EB">
        <w:rPr>
          <w:rFonts w:ascii="Arial" w:hAnsi="Arial"/>
          <w:sz w:val="24"/>
          <w:lang w:eastAsia="x-none"/>
        </w:rPr>
        <w:tab/>
        <w:t>Minimum conformance requirements</w:t>
      </w:r>
    </w:p>
    <w:p w14:paraId="7353D0FC" w14:textId="666E63F1" w:rsidR="00334C6A" w:rsidRPr="005647EB" w:rsidRDefault="00334C6A" w:rsidP="002570E4">
      <w:pPr>
        <w:rPr>
          <w:rFonts w:cs="v4.2.0"/>
        </w:rPr>
      </w:pPr>
      <w:r w:rsidRPr="005647EB">
        <w:rPr>
          <w:rFonts w:cs="v4.2.0"/>
        </w:rPr>
        <w:t xml:space="preserve">When measurement gaps other than </w:t>
      </w:r>
      <w:r w:rsidRPr="005647EB">
        <w:t>nonUniform1</w:t>
      </w:r>
      <w:r w:rsidRPr="005647EB">
        <w:rPr>
          <w:rFonts w:cs="v4.2.0"/>
        </w:rPr>
        <w:t xml:space="preserve"> </w:t>
      </w:r>
      <w:r w:rsidR="00EC0475" w:rsidRPr="005647EB">
        <w:rPr>
          <w:rFonts w:cs="v4.2.0"/>
        </w:rPr>
        <w:t>-</w:t>
      </w:r>
      <w:r w:rsidRPr="005647EB">
        <w:rPr>
          <w:rFonts w:cs="v4.2.0"/>
        </w:rPr>
        <w:t xml:space="preserve"> </w:t>
      </w:r>
      <w:r w:rsidRPr="005647EB">
        <w:t xml:space="preserve">nonUniform4 </w:t>
      </w:r>
      <w:r w:rsidRPr="005647EB">
        <w:rPr>
          <w:rFonts w:cs="v4.2.0"/>
        </w:rPr>
        <w:t xml:space="preserve">are scheduled, or the UE supports capability of conducting such measurements without gaps, the UE shall be able to identify a new </w:t>
      </w:r>
      <w:r w:rsidRPr="005647EB">
        <w:rPr>
          <w:rFonts w:cs="v4.2.0"/>
          <w:lang w:eastAsia="zh-CN"/>
        </w:rPr>
        <w:t>T</w:t>
      </w:r>
      <w:r w:rsidRPr="005647EB">
        <w:rPr>
          <w:rFonts w:cs="v4.2.0"/>
        </w:rPr>
        <w:t>DD inter-frequency within T</w:t>
      </w:r>
      <w:r w:rsidRPr="005647EB">
        <w:rPr>
          <w:rFonts w:cs="v4.2.0"/>
          <w:vertAlign w:val="subscript"/>
        </w:rPr>
        <w:t>Identify_Inter</w:t>
      </w:r>
      <w:r w:rsidRPr="005647EB">
        <w:rPr>
          <w:rFonts w:cs="v4.2.0"/>
        </w:rPr>
        <w:t xml:space="preserve"> according to the following expression:</w:t>
      </w:r>
    </w:p>
    <w:p w14:paraId="718554DF" w14:textId="77777777" w:rsidR="00334C6A" w:rsidRPr="005647EB" w:rsidRDefault="00334C6A" w:rsidP="002570E4">
      <w:pPr>
        <w:ind w:left="568" w:hanging="284"/>
      </w:pPr>
      <w:r w:rsidRPr="005647EB">
        <w:t>-</w:t>
      </w:r>
      <w:r w:rsidRPr="005647EB">
        <w:tab/>
        <w:t>When configuration 2 or configuration 3 in Table 8.1.2.3.2.1-1 is applied,</w:t>
      </w:r>
    </w:p>
    <w:p w14:paraId="2315DCA2" w14:textId="77777777" w:rsidR="00334C6A" w:rsidRPr="005647EB" w:rsidRDefault="00334C6A" w:rsidP="002570E4">
      <w:pPr>
        <w:pStyle w:val="EQ"/>
        <w:keepLines w:val="0"/>
        <w:jc w:val="center"/>
        <w:rPr>
          <w:noProof w:val="0"/>
        </w:rPr>
      </w:pPr>
      <w:r w:rsidRPr="005647EB">
        <w:rPr>
          <w:noProof w:val="0"/>
          <w:position w:val="-30"/>
        </w:rPr>
        <w:object w:dxaOrig="5460" w:dyaOrig="680" w14:anchorId="1AACD3D0">
          <v:shape id="_x0000_i1218" type="#_x0000_t75" style="width:273pt;height:34.5pt" o:ole="">
            <v:imagedata r:id="rId211" o:title=""/>
          </v:shape>
          <o:OLEObject Type="Embed" ProgID="Equation.3" ShapeID="_x0000_i1218" DrawAspect="Content" ObjectID="_1781977777" r:id="rId225"/>
        </w:object>
      </w:r>
      <w:r w:rsidRPr="005647EB">
        <w:rPr>
          <w:noProof w:val="0"/>
        </w:rPr>
        <w:t>,</w:t>
      </w:r>
    </w:p>
    <w:p w14:paraId="18BE02CE" w14:textId="4152F60A" w:rsidR="00334C6A" w:rsidRPr="005647EB" w:rsidRDefault="00EC0475" w:rsidP="002570E4">
      <w:pPr>
        <w:ind w:left="568" w:hanging="284"/>
      </w:pPr>
      <w:r w:rsidRPr="005647EB">
        <w:tab/>
      </w:r>
      <w:r w:rsidR="00334C6A" w:rsidRPr="005647EB">
        <w:t>T</w:t>
      </w:r>
      <w:r w:rsidR="00334C6A" w:rsidRPr="005647EB">
        <w:rPr>
          <w:vertAlign w:val="subscript"/>
        </w:rPr>
        <w:t>Basic_Identify_Inter</w:t>
      </w:r>
      <w:r w:rsidR="00334C6A" w:rsidRPr="005647EB">
        <w:t xml:space="preserve"> = 480 ms. It is the time period used in the inter frequency equation where the maximum allowed time for the UE to identify a new TDD inter-frequency cell is defined.</w:t>
      </w:r>
    </w:p>
    <w:p w14:paraId="4C7E450B" w14:textId="26B5B3CD" w:rsidR="00334C6A" w:rsidRPr="005647EB" w:rsidRDefault="00EC0475" w:rsidP="002570E4">
      <w:pPr>
        <w:ind w:left="568" w:hanging="284"/>
        <w:rPr>
          <w:rFonts w:cs="v4.2.0"/>
        </w:rPr>
      </w:pPr>
      <w:r w:rsidRPr="005647EB">
        <w:rPr>
          <w:rFonts w:cs="v4.2.0"/>
        </w:rPr>
        <w:tab/>
      </w:r>
      <w:r w:rsidR="00334C6A" w:rsidRPr="005647EB">
        <w:rPr>
          <w:rFonts w:cs="v4.2.0"/>
        </w:rPr>
        <w:t>N</w:t>
      </w:r>
      <w:r w:rsidR="00334C6A" w:rsidRPr="005647EB">
        <w:rPr>
          <w:rFonts w:cs="v4.2.0"/>
          <w:vertAlign w:val="subscript"/>
        </w:rPr>
        <w:t>freq</w:t>
      </w:r>
      <w:r w:rsidR="00334C6A" w:rsidRPr="005647EB">
        <w:rPr>
          <w:rFonts w:cs="v4.2.0"/>
        </w:rPr>
        <w:t xml:space="preserve"> </w:t>
      </w:r>
      <w:r w:rsidR="00334C6A" w:rsidRPr="005647EB">
        <w:rPr>
          <w:rFonts w:cs="v4.2.0"/>
          <w:lang w:eastAsia="zh-CN"/>
        </w:rPr>
        <w:t>is defined in clause </w:t>
      </w:r>
      <w:smartTag w:uri="urn:schemas-microsoft-com:office:smarttags" w:element="chsdate">
        <w:smartTagPr>
          <w:attr w:name="Year" w:val="1899"/>
          <w:attr w:name="Month" w:val="12"/>
          <w:attr w:name="Day" w:val="30"/>
          <w:attr w:name="IsLunarDate" w:val="False"/>
          <w:attr w:name="IsROCDate" w:val="False"/>
        </w:smartTagPr>
        <w:r w:rsidR="00334C6A" w:rsidRPr="005647EB">
          <w:rPr>
            <w:rFonts w:cs="v4.2.0"/>
            <w:lang w:eastAsia="zh-CN"/>
          </w:rPr>
          <w:t>8.1.2</w:t>
        </w:r>
      </w:smartTag>
      <w:r w:rsidR="00334C6A" w:rsidRPr="005647EB">
        <w:rPr>
          <w:rFonts w:cs="v4.2.0"/>
          <w:lang w:eastAsia="zh-CN"/>
        </w:rPr>
        <w:t xml:space="preserve">.1.1 </w:t>
      </w:r>
      <w:r w:rsidR="00334C6A" w:rsidRPr="005647EB">
        <w:rPr>
          <w:rFonts w:cs="v4.2.0"/>
        </w:rPr>
        <w:t>and T</w:t>
      </w:r>
      <w:r w:rsidR="00334C6A" w:rsidRPr="005647EB">
        <w:rPr>
          <w:rFonts w:cs="v4.2.0"/>
          <w:vertAlign w:val="subscript"/>
        </w:rPr>
        <w:t>inter1</w:t>
      </w:r>
      <w:r w:rsidR="00334C6A" w:rsidRPr="005647EB">
        <w:rPr>
          <w:rFonts w:cs="v4.2.0"/>
        </w:rPr>
        <w:t xml:space="preserve"> </w:t>
      </w:r>
      <w:r w:rsidR="00334C6A" w:rsidRPr="005647EB">
        <w:rPr>
          <w:rFonts w:cs="v4.2.0"/>
          <w:lang w:eastAsia="zh-CN"/>
        </w:rPr>
        <w:t>is</w:t>
      </w:r>
      <w:r w:rsidR="00334C6A" w:rsidRPr="005647EB">
        <w:rPr>
          <w:rFonts w:cs="v4.2.0"/>
        </w:rPr>
        <w:t xml:space="preserve"> defined in clause 8.1.2.1</w:t>
      </w:r>
    </w:p>
    <w:p w14:paraId="232B9748" w14:textId="77777777" w:rsidR="00334C6A" w:rsidRPr="005647EB" w:rsidRDefault="00334C6A" w:rsidP="002570E4">
      <w:pPr>
        <w:rPr>
          <w:rFonts w:cs="v4.2.0"/>
          <w:lang w:eastAsia="zh-CN"/>
        </w:rPr>
      </w:pPr>
      <w:r w:rsidRPr="005647EB">
        <w:rPr>
          <w:rFonts w:cs="v4.2.0"/>
        </w:rPr>
        <w:t>For category 1bis UE, a cell shall be considered detectable provided following conditions are fulfilled:</w:t>
      </w:r>
    </w:p>
    <w:p w14:paraId="5A57684A" w14:textId="77777777" w:rsidR="00334C6A" w:rsidRPr="005647EB" w:rsidRDefault="00334C6A" w:rsidP="002570E4">
      <w:pPr>
        <w:pStyle w:val="B1"/>
      </w:pPr>
      <w:r w:rsidRPr="005647EB">
        <w:t>-</w:t>
      </w:r>
      <w:r w:rsidRPr="005647EB">
        <w:tab/>
        <w:t>RSRP|</w:t>
      </w:r>
      <w:r w:rsidRPr="005647EB">
        <w:rPr>
          <w:vertAlign w:val="subscript"/>
        </w:rPr>
        <w:t>dBm</w:t>
      </w:r>
      <w:r w:rsidRPr="005647EB">
        <w:t xml:space="preserve"> and RSRP Ês/Iot according to Annex I.2.3 for a corresponding Band,</w:t>
      </w:r>
    </w:p>
    <w:p w14:paraId="6648D57E" w14:textId="77777777" w:rsidR="00334C6A" w:rsidRPr="005647EB" w:rsidRDefault="00334C6A" w:rsidP="002570E4">
      <w:pPr>
        <w:pStyle w:val="B1"/>
      </w:pPr>
      <w:r w:rsidRPr="005647EB">
        <w:t>-</w:t>
      </w:r>
      <w:r w:rsidRPr="005647EB">
        <w:tab/>
        <w:t>other RSRP related side conditions given in Clause 9.1.3.3 and 9.1.3.4 are fulfilled for a corresponding Band,</w:t>
      </w:r>
    </w:p>
    <w:p w14:paraId="13333139" w14:textId="45E140D9" w:rsidR="00334C6A" w:rsidRPr="005647EB" w:rsidRDefault="00334C6A" w:rsidP="002570E4">
      <w:pPr>
        <w:pStyle w:val="B1"/>
      </w:pPr>
      <w:r w:rsidRPr="005647EB">
        <w:t>-</w:t>
      </w:r>
      <w:r w:rsidRPr="005647EB">
        <w:tab/>
        <w:t xml:space="preserve">RSRQ related side conditions given in </w:t>
      </w:r>
      <w:r w:rsidR="00914A62" w:rsidRPr="005647EB">
        <w:t>Clause</w:t>
      </w:r>
      <w:r w:rsidRPr="005647EB">
        <w:t>s 9.1.6.5 and 9.1.6.6 are fulfilled for a corresponding Band,</w:t>
      </w:r>
    </w:p>
    <w:p w14:paraId="2DF40125" w14:textId="77777777" w:rsidR="00334C6A" w:rsidRPr="005647EB" w:rsidRDefault="00334C6A" w:rsidP="002570E4">
      <w:pPr>
        <w:pStyle w:val="B1"/>
      </w:pPr>
      <w:r w:rsidRPr="005647EB">
        <w:t>-</w:t>
      </w:r>
      <w:r w:rsidRPr="005647EB">
        <w:tab/>
        <w:t>SCH_RP|</w:t>
      </w:r>
      <w:r w:rsidRPr="005647EB">
        <w:rPr>
          <w:vertAlign w:val="subscript"/>
        </w:rPr>
        <w:t>dBm</w:t>
      </w:r>
      <w:r w:rsidRPr="005647EB">
        <w:t xml:space="preserve"> and SCH Ês/Iot according to Annex I.2.3 for a corresponding Band.</w:t>
      </w:r>
    </w:p>
    <w:p w14:paraId="04DCAD14" w14:textId="16578E68" w:rsidR="00334C6A" w:rsidRPr="005647EB" w:rsidRDefault="00334C6A" w:rsidP="002570E4">
      <w:pPr>
        <w:rPr>
          <w:lang w:eastAsia="zh-CN"/>
        </w:rPr>
      </w:pPr>
      <w:r w:rsidRPr="005647EB">
        <w:t xml:space="preserve">For category 1bis UE, when measurement gaps are scheduled for </w:t>
      </w:r>
      <w:r w:rsidRPr="005647EB">
        <w:rPr>
          <w:lang w:eastAsia="zh-CN"/>
        </w:rPr>
        <w:t>T</w:t>
      </w:r>
      <w:r w:rsidRPr="005647EB">
        <w:t xml:space="preserve">DD inter frequency measurements, or the UE supports capability of conducting such measurements without gaps, the UE physical layer shall be capable of reporting RSRP and RSRQ measurements to higher layers with measurement accuracy as specified in </w:t>
      </w:r>
      <w:r w:rsidR="00914A62" w:rsidRPr="005647EB">
        <w:t>clause</w:t>
      </w:r>
      <w:r w:rsidRPr="005647EB">
        <w:t>s 9.1.3.3, 9.1.3.4, 9.1.6.5 and 9.1.6.6, respectively, with measurement period (T</w:t>
      </w:r>
      <w:r w:rsidRPr="005647EB">
        <w:rPr>
          <w:vertAlign w:val="subscript"/>
        </w:rPr>
        <w:t>Measurement_Period_TDD_Inter</w:t>
      </w:r>
      <w:r w:rsidRPr="005647EB">
        <w:t>) given by table 8.4.6_2.3</w:t>
      </w:r>
      <w:r w:rsidR="00EC0475" w:rsidRPr="005647EB">
        <w:noBreakHyphen/>
      </w:r>
      <w:r w:rsidRPr="005647EB">
        <w:t>1</w:t>
      </w:r>
      <w:r w:rsidR="00EC0475" w:rsidRPr="005647EB">
        <w:t>.</w:t>
      </w:r>
    </w:p>
    <w:p w14:paraId="20E89A6E" w14:textId="77777777" w:rsidR="00334C6A" w:rsidRPr="005647EB" w:rsidRDefault="00334C6A" w:rsidP="00EC0475">
      <w:pPr>
        <w:pStyle w:val="TH"/>
        <w:rPr>
          <w:rFonts w:cs="v4.2.0"/>
        </w:rPr>
      </w:pPr>
      <w:r w:rsidRPr="005647EB">
        <w:rPr>
          <w:rFonts w:cs="v4.2.0"/>
        </w:rPr>
        <w:t>Table 8.4.6_2.3-1: T</w:t>
      </w:r>
      <w:r w:rsidRPr="005647EB">
        <w:rPr>
          <w:rFonts w:cs="v4.2.0"/>
          <w:vertAlign w:val="subscript"/>
        </w:rPr>
        <w:t>Measurement_Period_TDD_Inter</w:t>
      </w:r>
      <w:r w:rsidRPr="005647EB">
        <w:rPr>
          <w:rFonts w:cs="v4.2.0"/>
        </w:rPr>
        <w:t xml:space="preserve"> for different configurations (category 1bis)</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5"/>
        <w:gridCol w:w="1417"/>
        <w:gridCol w:w="1310"/>
        <w:gridCol w:w="1383"/>
        <w:gridCol w:w="993"/>
        <w:gridCol w:w="992"/>
        <w:gridCol w:w="1705"/>
      </w:tblGrid>
      <w:tr w:rsidR="00EC0475" w:rsidRPr="005647EB" w14:paraId="11AC2C14" w14:textId="77777777" w:rsidTr="00EC0475">
        <w:trPr>
          <w:cantSplit/>
          <w:jc w:val="center"/>
        </w:trPr>
        <w:tc>
          <w:tcPr>
            <w:tcW w:w="1465" w:type="dxa"/>
            <w:vMerge w:val="restart"/>
          </w:tcPr>
          <w:p w14:paraId="1679305A" w14:textId="77777777" w:rsidR="00EC0475" w:rsidRPr="005647EB" w:rsidRDefault="00EC0475" w:rsidP="00EC0475">
            <w:pPr>
              <w:pStyle w:val="TAH"/>
              <w:rPr>
                <w:rFonts w:cs="v4.2.0"/>
              </w:rPr>
            </w:pPr>
            <w:r w:rsidRPr="005647EB">
              <w:rPr>
                <w:rFonts w:cs="v4.2.0"/>
              </w:rPr>
              <w:t>Configuration</w:t>
            </w:r>
          </w:p>
        </w:tc>
        <w:tc>
          <w:tcPr>
            <w:tcW w:w="1417" w:type="dxa"/>
            <w:vMerge w:val="restart"/>
          </w:tcPr>
          <w:p w14:paraId="42409DA0" w14:textId="6F82CC67" w:rsidR="00EC0475" w:rsidRPr="005647EB" w:rsidRDefault="00EC0475" w:rsidP="00EC0475">
            <w:pPr>
              <w:pStyle w:val="TAH"/>
              <w:rPr>
                <w:rFonts w:cs="v4.2.0"/>
              </w:rPr>
            </w:pPr>
            <w:r w:rsidRPr="005647EB">
              <w:rPr>
                <w:rFonts w:cs="v4.2.0"/>
              </w:rPr>
              <w:t>Measurement bandwidth [RB]</w:t>
            </w:r>
          </w:p>
        </w:tc>
        <w:tc>
          <w:tcPr>
            <w:tcW w:w="2693" w:type="dxa"/>
            <w:gridSpan w:val="2"/>
          </w:tcPr>
          <w:p w14:paraId="43EBCE0E" w14:textId="079ADEFA" w:rsidR="00EC0475" w:rsidRPr="005647EB" w:rsidRDefault="00EC0475" w:rsidP="00EC0475">
            <w:pPr>
              <w:pStyle w:val="TAH"/>
              <w:rPr>
                <w:rFonts w:cs="v4.2.0"/>
              </w:rPr>
            </w:pPr>
            <w:r w:rsidRPr="005647EB">
              <w:rPr>
                <w:rFonts w:cs="v4.2.0"/>
              </w:rPr>
              <w:t>Number of UL/DL sub-frames per half frame (5 ms)</w:t>
            </w:r>
          </w:p>
        </w:tc>
        <w:tc>
          <w:tcPr>
            <w:tcW w:w="1985" w:type="dxa"/>
            <w:gridSpan w:val="2"/>
            <w:shd w:val="clear" w:color="auto" w:fill="auto"/>
          </w:tcPr>
          <w:p w14:paraId="484CBB23" w14:textId="77777777" w:rsidR="00EC0475" w:rsidRPr="005647EB" w:rsidRDefault="00EC0475" w:rsidP="00EC0475">
            <w:pPr>
              <w:pStyle w:val="TAH"/>
              <w:rPr>
                <w:rFonts w:cs="v4.2.0"/>
              </w:rPr>
            </w:pPr>
            <w:r w:rsidRPr="005647EB">
              <w:rPr>
                <w:rFonts w:cs="v4.2.0"/>
              </w:rPr>
              <w:t>DwPTS</w:t>
            </w:r>
          </w:p>
        </w:tc>
        <w:tc>
          <w:tcPr>
            <w:tcW w:w="1705" w:type="dxa"/>
            <w:vMerge w:val="restart"/>
          </w:tcPr>
          <w:p w14:paraId="42B41591" w14:textId="5E53CD8E" w:rsidR="00EC0475" w:rsidRPr="005647EB" w:rsidRDefault="00EC0475" w:rsidP="00EC0475">
            <w:pPr>
              <w:pStyle w:val="TAH"/>
              <w:rPr>
                <w:rFonts w:cs="v4.2.0"/>
              </w:rPr>
            </w:pPr>
            <w:r w:rsidRPr="005647EB">
              <w:rPr>
                <w:rFonts w:cs="v4.2.0"/>
              </w:rPr>
              <w:t>T</w:t>
            </w:r>
            <w:r w:rsidRPr="005647EB">
              <w:rPr>
                <w:rFonts w:cs="v4.2.0"/>
                <w:vertAlign w:val="subscript"/>
              </w:rPr>
              <w:t>Measurement_Period_TDD_Inter</w:t>
            </w:r>
            <w:r w:rsidRPr="005647EB">
              <w:rPr>
                <w:rFonts w:cs="v4.2.0"/>
              </w:rPr>
              <w:t xml:space="preserve"> [ms]</w:t>
            </w:r>
          </w:p>
        </w:tc>
      </w:tr>
      <w:tr w:rsidR="00EC0475" w:rsidRPr="005647EB" w14:paraId="71AD91C8" w14:textId="77777777" w:rsidTr="00EC0475">
        <w:trPr>
          <w:cantSplit/>
          <w:jc w:val="center"/>
        </w:trPr>
        <w:tc>
          <w:tcPr>
            <w:tcW w:w="1465" w:type="dxa"/>
            <w:vMerge/>
          </w:tcPr>
          <w:p w14:paraId="1523AAEC" w14:textId="77777777" w:rsidR="00EC0475" w:rsidRPr="005647EB" w:rsidRDefault="00EC0475" w:rsidP="00EC0475">
            <w:pPr>
              <w:keepNext/>
              <w:keepLines/>
            </w:pPr>
          </w:p>
        </w:tc>
        <w:tc>
          <w:tcPr>
            <w:tcW w:w="1417" w:type="dxa"/>
            <w:vMerge/>
          </w:tcPr>
          <w:p w14:paraId="1460E74B" w14:textId="77777777" w:rsidR="00EC0475" w:rsidRPr="005647EB" w:rsidRDefault="00EC0475" w:rsidP="00EC0475">
            <w:pPr>
              <w:keepNext/>
              <w:keepLines/>
            </w:pPr>
          </w:p>
        </w:tc>
        <w:tc>
          <w:tcPr>
            <w:tcW w:w="1310" w:type="dxa"/>
          </w:tcPr>
          <w:p w14:paraId="6495EDA1" w14:textId="77777777" w:rsidR="00EC0475" w:rsidRPr="005647EB" w:rsidRDefault="00EC0475" w:rsidP="00EC0475">
            <w:pPr>
              <w:pStyle w:val="TAH"/>
            </w:pPr>
            <w:r w:rsidRPr="005647EB">
              <w:t>DL</w:t>
            </w:r>
          </w:p>
        </w:tc>
        <w:tc>
          <w:tcPr>
            <w:tcW w:w="1383" w:type="dxa"/>
          </w:tcPr>
          <w:p w14:paraId="66CA1AF8" w14:textId="77777777" w:rsidR="00EC0475" w:rsidRPr="005647EB" w:rsidRDefault="00EC0475" w:rsidP="00EC0475">
            <w:pPr>
              <w:pStyle w:val="TAH"/>
            </w:pPr>
            <w:r w:rsidRPr="005647EB">
              <w:t>UL</w:t>
            </w:r>
          </w:p>
        </w:tc>
        <w:tc>
          <w:tcPr>
            <w:tcW w:w="993" w:type="dxa"/>
            <w:shd w:val="clear" w:color="auto" w:fill="auto"/>
          </w:tcPr>
          <w:p w14:paraId="727981FE" w14:textId="6D84A01B" w:rsidR="00EC0475" w:rsidRPr="005647EB" w:rsidRDefault="00EC0475" w:rsidP="00EC0475">
            <w:pPr>
              <w:pStyle w:val="TAH"/>
            </w:pPr>
            <w:r w:rsidRPr="005647EB">
              <w:t>Normal CP</w:t>
            </w:r>
          </w:p>
        </w:tc>
        <w:tc>
          <w:tcPr>
            <w:tcW w:w="992" w:type="dxa"/>
            <w:shd w:val="clear" w:color="auto" w:fill="auto"/>
          </w:tcPr>
          <w:p w14:paraId="3A7CEEAD" w14:textId="3C73E16D" w:rsidR="00EC0475" w:rsidRPr="005647EB" w:rsidRDefault="00EC0475" w:rsidP="00EC0475">
            <w:pPr>
              <w:pStyle w:val="TAH"/>
            </w:pPr>
            <w:r w:rsidRPr="005647EB">
              <w:t>Extended CP</w:t>
            </w:r>
          </w:p>
        </w:tc>
        <w:tc>
          <w:tcPr>
            <w:tcW w:w="1705" w:type="dxa"/>
            <w:vMerge/>
          </w:tcPr>
          <w:p w14:paraId="65DD30FF" w14:textId="77777777" w:rsidR="00EC0475" w:rsidRPr="005647EB" w:rsidRDefault="00EC0475" w:rsidP="00EC0475">
            <w:pPr>
              <w:pStyle w:val="TAH"/>
            </w:pPr>
          </w:p>
        </w:tc>
      </w:tr>
      <w:tr w:rsidR="001C4E48" w:rsidRPr="005647EB" w14:paraId="37E19C9B" w14:textId="77777777" w:rsidTr="00EC0475">
        <w:trPr>
          <w:cantSplit/>
          <w:jc w:val="center"/>
        </w:trPr>
        <w:tc>
          <w:tcPr>
            <w:tcW w:w="1465" w:type="dxa"/>
          </w:tcPr>
          <w:p w14:paraId="2ABE9C1F" w14:textId="77777777" w:rsidR="001C4E48" w:rsidRPr="005647EB" w:rsidRDefault="001C4E48" w:rsidP="00EC0475">
            <w:pPr>
              <w:pStyle w:val="TAC"/>
            </w:pPr>
            <w:r w:rsidRPr="005647EB">
              <w:t>0</w:t>
            </w:r>
          </w:p>
        </w:tc>
        <w:tc>
          <w:tcPr>
            <w:tcW w:w="1417" w:type="dxa"/>
          </w:tcPr>
          <w:p w14:paraId="6D780B7B" w14:textId="77777777" w:rsidR="001C4E48" w:rsidRPr="005647EB" w:rsidRDefault="001C4E48" w:rsidP="00EC0475">
            <w:pPr>
              <w:pStyle w:val="TAC"/>
            </w:pPr>
            <w:r w:rsidRPr="005647EB">
              <w:t>6</w:t>
            </w:r>
          </w:p>
        </w:tc>
        <w:tc>
          <w:tcPr>
            <w:tcW w:w="1310" w:type="dxa"/>
          </w:tcPr>
          <w:p w14:paraId="315D4CB2" w14:textId="77777777" w:rsidR="001C4E48" w:rsidRPr="005647EB" w:rsidRDefault="001C4E48" w:rsidP="00EC0475">
            <w:pPr>
              <w:pStyle w:val="TAC"/>
            </w:pPr>
            <w:r w:rsidRPr="005647EB">
              <w:t>2</w:t>
            </w:r>
          </w:p>
        </w:tc>
        <w:tc>
          <w:tcPr>
            <w:tcW w:w="1383" w:type="dxa"/>
          </w:tcPr>
          <w:p w14:paraId="6354086D" w14:textId="77777777" w:rsidR="001C4E48" w:rsidRPr="005647EB" w:rsidRDefault="001C4E48" w:rsidP="00EC0475">
            <w:pPr>
              <w:pStyle w:val="TAC"/>
            </w:pPr>
            <w:r w:rsidRPr="005647EB">
              <w:t>2</w:t>
            </w:r>
          </w:p>
        </w:tc>
        <w:tc>
          <w:tcPr>
            <w:tcW w:w="993" w:type="dxa"/>
            <w:shd w:val="clear" w:color="auto" w:fill="auto"/>
          </w:tcPr>
          <w:p w14:paraId="29D42D8B" w14:textId="77777777" w:rsidR="001C4E48" w:rsidRPr="005647EB" w:rsidRDefault="001C4E48" w:rsidP="00EC0475">
            <w:pPr>
              <w:pStyle w:val="TAC"/>
            </w:pPr>
            <w:r w:rsidRPr="005647EB">
              <w:rPr>
                <w:position w:val="-10"/>
              </w:rPr>
              <w:object w:dxaOrig="800" w:dyaOrig="300" w14:anchorId="73469519">
                <v:shape id="_x0000_i1219" type="#_x0000_t75" style="width:39pt;height:14.5pt" o:ole="">
                  <v:imagedata r:id="rId152" o:title=""/>
                </v:shape>
                <o:OLEObject Type="Embed" ProgID="Equation.3" ShapeID="_x0000_i1219" DrawAspect="Content" ObjectID="_1781977778" r:id="rId226"/>
              </w:object>
            </w:r>
          </w:p>
        </w:tc>
        <w:tc>
          <w:tcPr>
            <w:tcW w:w="992" w:type="dxa"/>
            <w:shd w:val="clear" w:color="auto" w:fill="auto"/>
          </w:tcPr>
          <w:p w14:paraId="4BE3EF35" w14:textId="77777777" w:rsidR="001C4E48" w:rsidRPr="005647EB" w:rsidRDefault="001C4E48" w:rsidP="00EC0475">
            <w:pPr>
              <w:pStyle w:val="TAC"/>
            </w:pPr>
            <w:r w:rsidRPr="005647EB">
              <w:rPr>
                <w:position w:val="-10"/>
              </w:rPr>
              <w:object w:dxaOrig="820" w:dyaOrig="300" w14:anchorId="75D2C54F">
                <v:shape id="_x0000_i1220" type="#_x0000_t75" style="width:39pt;height:14.5pt" o:ole="">
                  <v:imagedata r:id="rId154" o:title=""/>
                </v:shape>
                <o:OLEObject Type="Embed" ProgID="Equation.3" ShapeID="_x0000_i1220" DrawAspect="Content" ObjectID="_1781977779" r:id="rId227"/>
              </w:object>
            </w:r>
          </w:p>
        </w:tc>
        <w:tc>
          <w:tcPr>
            <w:tcW w:w="1705" w:type="dxa"/>
          </w:tcPr>
          <w:p w14:paraId="025CA990" w14:textId="33EAE2BB" w:rsidR="001C4E48" w:rsidRPr="005647EB" w:rsidRDefault="001C4E48" w:rsidP="00EC0475">
            <w:pPr>
              <w:pStyle w:val="TAC"/>
            </w:pPr>
            <w:r w:rsidRPr="005647EB">
              <w:t>960</w:t>
            </w:r>
            <w:r w:rsidR="002570E4" w:rsidRPr="005647EB">
              <w:t xml:space="preserve"> </w:t>
            </w:r>
            <w:r w:rsidRPr="005647EB">
              <w:t>x</w:t>
            </w:r>
            <w:r w:rsidR="002570E4" w:rsidRPr="005647EB">
              <w:t xml:space="preserve"> </w:t>
            </w:r>
            <w:r w:rsidRPr="005647EB">
              <w:t>N</w:t>
            </w:r>
            <w:r w:rsidRPr="005647EB">
              <w:rPr>
                <w:vertAlign w:val="subscript"/>
              </w:rPr>
              <w:t>freq</w:t>
            </w:r>
          </w:p>
        </w:tc>
      </w:tr>
      <w:tr w:rsidR="001C4E48" w:rsidRPr="005647EB" w14:paraId="107D6A8E" w14:textId="77777777" w:rsidTr="00EC0475">
        <w:trPr>
          <w:cantSplit/>
          <w:jc w:val="center"/>
        </w:trPr>
        <w:tc>
          <w:tcPr>
            <w:tcW w:w="1465" w:type="dxa"/>
          </w:tcPr>
          <w:p w14:paraId="6541AEFD" w14:textId="51393822" w:rsidR="001C4E48" w:rsidRPr="005647EB" w:rsidRDefault="001C4E48" w:rsidP="00EC0475">
            <w:pPr>
              <w:pStyle w:val="TAC"/>
            </w:pPr>
            <w:r w:rsidRPr="005647EB">
              <w:t>1</w:t>
            </w:r>
            <w:r w:rsidR="002570E4" w:rsidRPr="005647EB">
              <w:t xml:space="preserve"> </w:t>
            </w:r>
            <w:r w:rsidRPr="005647EB">
              <w:t>(Note</w:t>
            </w:r>
            <w:r w:rsidR="002570E4" w:rsidRPr="005647EB">
              <w:t xml:space="preserve"> </w:t>
            </w:r>
            <w:r w:rsidRPr="005647EB">
              <w:t>1)</w:t>
            </w:r>
          </w:p>
        </w:tc>
        <w:tc>
          <w:tcPr>
            <w:tcW w:w="1417" w:type="dxa"/>
          </w:tcPr>
          <w:p w14:paraId="23E31819" w14:textId="77777777" w:rsidR="001C4E48" w:rsidRPr="005647EB" w:rsidRDefault="001C4E48" w:rsidP="00EC0475">
            <w:pPr>
              <w:pStyle w:val="TAC"/>
            </w:pPr>
            <w:r w:rsidRPr="005647EB">
              <w:t>50</w:t>
            </w:r>
          </w:p>
        </w:tc>
        <w:tc>
          <w:tcPr>
            <w:tcW w:w="1310" w:type="dxa"/>
          </w:tcPr>
          <w:p w14:paraId="5A20380B" w14:textId="77777777" w:rsidR="001C4E48" w:rsidRPr="005647EB" w:rsidRDefault="001C4E48" w:rsidP="00EC0475">
            <w:pPr>
              <w:pStyle w:val="TAC"/>
            </w:pPr>
            <w:r w:rsidRPr="005647EB">
              <w:t>2</w:t>
            </w:r>
          </w:p>
        </w:tc>
        <w:tc>
          <w:tcPr>
            <w:tcW w:w="1383" w:type="dxa"/>
          </w:tcPr>
          <w:p w14:paraId="2112EA58" w14:textId="77777777" w:rsidR="001C4E48" w:rsidRPr="005647EB" w:rsidRDefault="001C4E48" w:rsidP="00EC0475">
            <w:pPr>
              <w:pStyle w:val="TAC"/>
            </w:pPr>
            <w:r w:rsidRPr="005647EB">
              <w:t>2</w:t>
            </w:r>
          </w:p>
        </w:tc>
        <w:tc>
          <w:tcPr>
            <w:tcW w:w="993" w:type="dxa"/>
            <w:shd w:val="clear" w:color="auto" w:fill="auto"/>
          </w:tcPr>
          <w:p w14:paraId="6DB4FE78" w14:textId="77777777" w:rsidR="001C4E48" w:rsidRPr="005647EB" w:rsidRDefault="001C4E48" w:rsidP="00EC0475">
            <w:pPr>
              <w:pStyle w:val="TAC"/>
            </w:pPr>
            <w:r w:rsidRPr="005647EB">
              <w:rPr>
                <w:position w:val="-10"/>
              </w:rPr>
              <w:object w:dxaOrig="800" w:dyaOrig="300" w14:anchorId="31E850D3">
                <v:shape id="_x0000_i1221" type="#_x0000_t75" style="width:39pt;height:14.5pt" o:ole="">
                  <v:imagedata r:id="rId152" o:title=""/>
                </v:shape>
                <o:OLEObject Type="Embed" ProgID="Equation.3" ShapeID="_x0000_i1221" DrawAspect="Content" ObjectID="_1781977780" r:id="rId228"/>
              </w:object>
            </w:r>
          </w:p>
        </w:tc>
        <w:tc>
          <w:tcPr>
            <w:tcW w:w="992" w:type="dxa"/>
            <w:shd w:val="clear" w:color="auto" w:fill="auto"/>
          </w:tcPr>
          <w:p w14:paraId="53932CE4" w14:textId="77777777" w:rsidR="001C4E48" w:rsidRPr="005647EB" w:rsidRDefault="001C4E48" w:rsidP="00EC0475">
            <w:pPr>
              <w:pStyle w:val="TAC"/>
            </w:pPr>
            <w:r w:rsidRPr="005647EB">
              <w:rPr>
                <w:position w:val="-10"/>
              </w:rPr>
              <w:object w:dxaOrig="820" w:dyaOrig="300" w14:anchorId="3871827F">
                <v:shape id="_x0000_i1222" type="#_x0000_t75" style="width:39pt;height:14.5pt" o:ole="">
                  <v:imagedata r:id="rId154" o:title=""/>
                </v:shape>
                <o:OLEObject Type="Embed" ProgID="Equation.3" ShapeID="_x0000_i1222" DrawAspect="Content" ObjectID="_1781977781" r:id="rId229"/>
              </w:object>
            </w:r>
          </w:p>
        </w:tc>
        <w:tc>
          <w:tcPr>
            <w:tcW w:w="1705" w:type="dxa"/>
          </w:tcPr>
          <w:p w14:paraId="502E04DD" w14:textId="621E218F" w:rsidR="001C4E48" w:rsidRPr="005647EB" w:rsidRDefault="001C4E48" w:rsidP="00EC0475">
            <w:pPr>
              <w:pStyle w:val="TAC"/>
            </w:pPr>
            <w:r w:rsidRPr="005647EB">
              <w:t>480</w:t>
            </w:r>
            <w:r w:rsidR="002570E4" w:rsidRPr="005647EB">
              <w:t xml:space="preserve"> </w:t>
            </w:r>
            <w:r w:rsidRPr="005647EB">
              <w:t>x</w:t>
            </w:r>
            <w:r w:rsidR="002570E4" w:rsidRPr="005647EB">
              <w:t xml:space="preserve"> </w:t>
            </w:r>
            <w:r w:rsidRPr="005647EB">
              <w:t>N</w:t>
            </w:r>
            <w:r w:rsidRPr="005647EB">
              <w:rPr>
                <w:vertAlign w:val="subscript"/>
              </w:rPr>
              <w:t>freq</w:t>
            </w:r>
          </w:p>
        </w:tc>
      </w:tr>
      <w:tr w:rsidR="001C4E48" w:rsidRPr="005647EB" w14:paraId="1E408B34" w14:textId="77777777" w:rsidTr="00EC0475">
        <w:trPr>
          <w:cantSplit/>
          <w:jc w:val="center"/>
        </w:trPr>
        <w:tc>
          <w:tcPr>
            <w:tcW w:w="1465" w:type="dxa"/>
          </w:tcPr>
          <w:p w14:paraId="366D7C03" w14:textId="77777777" w:rsidR="001C4E48" w:rsidRPr="005647EB" w:rsidRDefault="001C4E48" w:rsidP="00EC0475">
            <w:pPr>
              <w:pStyle w:val="TAC"/>
            </w:pPr>
            <w:r w:rsidRPr="005647EB">
              <w:rPr>
                <w:rFonts w:cs="Arial"/>
                <w:lang w:eastAsia="zh-CN"/>
              </w:rPr>
              <w:t>2</w:t>
            </w:r>
          </w:p>
        </w:tc>
        <w:tc>
          <w:tcPr>
            <w:tcW w:w="1417" w:type="dxa"/>
          </w:tcPr>
          <w:p w14:paraId="213B624C" w14:textId="77777777" w:rsidR="001C4E48" w:rsidRPr="005647EB" w:rsidRDefault="001C4E48" w:rsidP="00EC0475">
            <w:pPr>
              <w:pStyle w:val="TAC"/>
            </w:pPr>
            <w:r w:rsidRPr="005647EB">
              <w:rPr>
                <w:rFonts w:cs="Arial"/>
                <w:lang w:eastAsia="zh-CN"/>
              </w:rPr>
              <w:t>6</w:t>
            </w:r>
          </w:p>
        </w:tc>
        <w:tc>
          <w:tcPr>
            <w:tcW w:w="1310" w:type="dxa"/>
          </w:tcPr>
          <w:p w14:paraId="7E36C3F7" w14:textId="77777777" w:rsidR="001C4E48" w:rsidRPr="005647EB" w:rsidRDefault="001C4E48" w:rsidP="00EC0475">
            <w:pPr>
              <w:pStyle w:val="TAC"/>
            </w:pPr>
            <w:r w:rsidRPr="005647EB">
              <w:rPr>
                <w:rFonts w:cs="Arial"/>
                <w:lang w:eastAsia="zh-CN"/>
              </w:rPr>
              <w:t>1</w:t>
            </w:r>
          </w:p>
        </w:tc>
        <w:tc>
          <w:tcPr>
            <w:tcW w:w="1383" w:type="dxa"/>
          </w:tcPr>
          <w:p w14:paraId="1608CA14" w14:textId="77777777" w:rsidR="001C4E48" w:rsidRPr="005647EB" w:rsidRDefault="001C4E48" w:rsidP="00EC0475">
            <w:pPr>
              <w:pStyle w:val="TAC"/>
            </w:pPr>
            <w:r w:rsidRPr="005647EB">
              <w:rPr>
                <w:rFonts w:cs="Arial"/>
                <w:lang w:eastAsia="zh-CN"/>
              </w:rPr>
              <w:t>3</w:t>
            </w:r>
          </w:p>
        </w:tc>
        <w:tc>
          <w:tcPr>
            <w:tcW w:w="993" w:type="dxa"/>
            <w:shd w:val="clear" w:color="auto" w:fill="auto"/>
          </w:tcPr>
          <w:p w14:paraId="6A3D11BE" w14:textId="77777777" w:rsidR="001C4E48" w:rsidRPr="005647EB" w:rsidRDefault="001C4E48" w:rsidP="00EC0475">
            <w:pPr>
              <w:pStyle w:val="TAC"/>
            </w:pPr>
            <w:r w:rsidRPr="005647EB">
              <w:rPr>
                <w:rFonts w:cs="Arial"/>
                <w:position w:val="-10"/>
              </w:rPr>
              <w:object w:dxaOrig="780" w:dyaOrig="285" w14:anchorId="75A825CA">
                <v:shape id="_x0000_i1223" type="#_x0000_t75" style="width:39pt;height:14.5pt" o:ole="">
                  <v:imagedata r:id="rId152" o:title=""/>
                </v:shape>
                <o:OLEObject Type="Embed" ProgID="Equation.3" ShapeID="_x0000_i1223" DrawAspect="Content" ObjectID="_1781977782" r:id="rId230"/>
              </w:object>
            </w:r>
          </w:p>
        </w:tc>
        <w:tc>
          <w:tcPr>
            <w:tcW w:w="992" w:type="dxa"/>
            <w:shd w:val="clear" w:color="auto" w:fill="auto"/>
          </w:tcPr>
          <w:p w14:paraId="43DE93DE" w14:textId="77777777" w:rsidR="001C4E48" w:rsidRPr="005647EB" w:rsidRDefault="001C4E48" w:rsidP="00EC0475">
            <w:pPr>
              <w:pStyle w:val="TAC"/>
            </w:pPr>
            <w:r w:rsidRPr="005647EB">
              <w:rPr>
                <w:rFonts w:cs="Arial"/>
                <w:position w:val="-10"/>
              </w:rPr>
              <w:object w:dxaOrig="765" w:dyaOrig="285" w14:anchorId="4EBEA68D">
                <v:shape id="_x0000_i1224" type="#_x0000_t75" style="width:39pt;height:14.5pt" o:ole="">
                  <v:imagedata r:id="rId154" o:title=""/>
                </v:shape>
                <o:OLEObject Type="Embed" ProgID="Equation.3" ShapeID="_x0000_i1224" DrawAspect="Content" ObjectID="_1781977783" r:id="rId231"/>
              </w:object>
            </w:r>
          </w:p>
        </w:tc>
        <w:tc>
          <w:tcPr>
            <w:tcW w:w="1705" w:type="dxa"/>
          </w:tcPr>
          <w:p w14:paraId="4CDB906D" w14:textId="34B3F30D" w:rsidR="001C4E48" w:rsidRPr="005647EB" w:rsidRDefault="001C4E48" w:rsidP="00EC0475">
            <w:pPr>
              <w:pStyle w:val="TAC"/>
            </w:pPr>
            <w:r w:rsidRPr="005647EB">
              <w:rPr>
                <w:rFonts w:cs="Arial"/>
              </w:rPr>
              <w:t>1440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w:t>
            </w:r>
          </w:p>
        </w:tc>
      </w:tr>
      <w:tr w:rsidR="001C4E48" w:rsidRPr="005647EB" w14:paraId="1D50C22A" w14:textId="77777777" w:rsidTr="00EC0475">
        <w:trPr>
          <w:cantSplit/>
          <w:jc w:val="center"/>
        </w:trPr>
        <w:tc>
          <w:tcPr>
            <w:tcW w:w="1465" w:type="dxa"/>
          </w:tcPr>
          <w:p w14:paraId="2D29090F" w14:textId="1DDB5EB4" w:rsidR="001C4E48" w:rsidRPr="005647EB" w:rsidRDefault="001C4E48" w:rsidP="002570E4">
            <w:pPr>
              <w:pStyle w:val="TAC"/>
              <w:keepNext w:val="0"/>
              <w:keepLines w:val="0"/>
            </w:pPr>
            <w:r w:rsidRPr="005647EB">
              <w:rPr>
                <w:rFonts w:cs="Arial"/>
                <w:lang w:eastAsia="zh-CN"/>
              </w:rPr>
              <w:t>3</w:t>
            </w:r>
            <w:r w:rsidR="002570E4" w:rsidRPr="005647EB">
              <w:rPr>
                <w:rFonts w:cs="Arial"/>
                <w:lang w:eastAsia="zh-CN"/>
              </w:rPr>
              <w:t xml:space="preserve"> </w:t>
            </w:r>
            <w:r w:rsidRPr="005647EB">
              <w:rPr>
                <w:rFonts w:cs="Arial"/>
                <w:lang w:eastAsia="zh-CN"/>
              </w:rPr>
              <w:t>(Note</w:t>
            </w:r>
            <w:r w:rsidR="002570E4" w:rsidRPr="005647EB">
              <w:rPr>
                <w:rFonts w:cs="Arial"/>
                <w:lang w:eastAsia="zh-CN"/>
              </w:rPr>
              <w:t xml:space="preserve"> </w:t>
            </w:r>
            <w:r w:rsidRPr="005647EB">
              <w:rPr>
                <w:rFonts w:cs="Arial"/>
                <w:lang w:eastAsia="zh-CN"/>
              </w:rPr>
              <w:t>1)</w:t>
            </w:r>
          </w:p>
        </w:tc>
        <w:tc>
          <w:tcPr>
            <w:tcW w:w="1417" w:type="dxa"/>
          </w:tcPr>
          <w:p w14:paraId="1A4D3CA6" w14:textId="77777777" w:rsidR="001C4E48" w:rsidRPr="005647EB" w:rsidRDefault="001C4E48" w:rsidP="002570E4">
            <w:pPr>
              <w:pStyle w:val="TAC"/>
              <w:keepNext w:val="0"/>
              <w:keepLines w:val="0"/>
            </w:pPr>
            <w:r w:rsidRPr="005647EB">
              <w:rPr>
                <w:rFonts w:cs="Arial"/>
                <w:lang w:eastAsia="zh-CN"/>
              </w:rPr>
              <w:t>50</w:t>
            </w:r>
          </w:p>
        </w:tc>
        <w:tc>
          <w:tcPr>
            <w:tcW w:w="1310" w:type="dxa"/>
          </w:tcPr>
          <w:p w14:paraId="201C68A0" w14:textId="77777777" w:rsidR="001C4E48" w:rsidRPr="005647EB" w:rsidRDefault="001C4E48" w:rsidP="002570E4">
            <w:pPr>
              <w:pStyle w:val="TAC"/>
              <w:keepNext w:val="0"/>
              <w:keepLines w:val="0"/>
            </w:pPr>
            <w:r w:rsidRPr="005647EB">
              <w:rPr>
                <w:rFonts w:cs="Arial"/>
                <w:lang w:eastAsia="zh-CN"/>
              </w:rPr>
              <w:t>1</w:t>
            </w:r>
          </w:p>
        </w:tc>
        <w:tc>
          <w:tcPr>
            <w:tcW w:w="1383" w:type="dxa"/>
          </w:tcPr>
          <w:p w14:paraId="7CE67E10" w14:textId="77777777" w:rsidR="001C4E48" w:rsidRPr="005647EB" w:rsidRDefault="001C4E48" w:rsidP="002570E4">
            <w:pPr>
              <w:pStyle w:val="TAC"/>
              <w:keepNext w:val="0"/>
              <w:keepLines w:val="0"/>
            </w:pPr>
            <w:r w:rsidRPr="005647EB">
              <w:rPr>
                <w:rFonts w:cs="Arial"/>
                <w:lang w:eastAsia="zh-CN"/>
              </w:rPr>
              <w:t>3</w:t>
            </w:r>
          </w:p>
        </w:tc>
        <w:tc>
          <w:tcPr>
            <w:tcW w:w="993" w:type="dxa"/>
            <w:shd w:val="clear" w:color="auto" w:fill="auto"/>
          </w:tcPr>
          <w:p w14:paraId="317F3801" w14:textId="77777777" w:rsidR="001C4E48" w:rsidRPr="005647EB" w:rsidRDefault="001C4E48" w:rsidP="002570E4">
            <w:pPr>
              <w:pStyle w:val="TAC"/>
              <w:keepNext w:val="0"/>
              <w:keepLines w:val="0"/>
            </w:pPr>
            <w:r w:rsidRPr="005647EB">
              <w:rPr>
                <w:rFonts w:cs="Arial"/>
                <w:position w:val="-10"/>
              </w:rPr>
              <w:object w:dxaOrig="780" w:dyaOrig="285" w14:anchorId="030845EB">
                <v:shape id="_x0000_i1225" type="#_x0000_t75" style="width:39pt;height:14.5pt" o:ole="">
                  <v:imagedata r:id="rId152" o:title=""/>
                </v:shape>
                <o:OLEObject Type="Embed" ProgID="Equation.3" ShapeID="_x0000_i1225" DrawAspect="Content" ObjectID="_1781977784" r:id="rId232"/>
              </w:object>
            </w:r>
          </w:p>
        </w:tc>
        <w:tc>
          <w:tcPr>
            <w:tcW w:w="992" w:type="dxa"/>
            <w:shd w:val="clear" w:color="auto" w:fill="auto"/>
          </w:tcPr>
          <w:p w14:paraId="78945281" w14:textId="77777777" w:rsidR="001C4E48" w:rsidRPr="005647EB" w:rsidRDefault="001C4E48" w:rsidP="002570E4">
            <w:pPr>
              <w:pStyle w:val="TAC"/>
              <w:keepNext w:val="0"/>
              <w:keepLines w:val="0"/>
            </w:pPr>
            <w:r w:rsidRPr="005647EB">
              <w:rPr>
                <w:rFonts w:cs="Arial"/>
                <w:position w:val="-10"/>
              </w:rPr>
              <w:object w:dxaOrig="765" w:dyaOrig="285" w14:anchorId="6F6F01EA">
                <v:shape id="_x0000_i1226" type="#_x0000_t75" style="width:39pt;height:14.5pt" o:ole="">
                  <v:imagedata r:id="rId154" o:title=""/>
                </v:shape>
                <o:OLEObject Type="Embed" ProgID="Equation.3" ShapeID="_x0000_i1226" DrawAspect="Content" ObjectID="_1781977785" r:id="rId233"/>
              </w:object>
            </w:r>
          </w:p>
        </w:tc>
        <w:tc>
          <w:tcPr>
            <w:tcW w:w="1705" w:type="dxa"/>
          </w:tcPr>
          <w:p w14:paraId="6D2E1E64" w14:textId="326BB1B7" w:rsidR="001C4E48" w:rsidRPr="005647EB" w:rsidRDefault="001C4E48" w:rsidP="002570E4">
            <w:pPr>
              <w:pStyle w:val="TAC"/>
              <w:keepNext w:val="0"/>
              <w:keepLines w:val="0"/>
            </w:pPr>
            <w:r w:rsidRPr="005647EB">
              <w:rPr>
                <w:rFonts w:cs="Arial"/>
              </w:rPr>
              <w:t>960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w:t>
            </w:r>
          </w:p>
        </w:tc>
      </w:tr>
      <w:tr w:rsidR="001C4E48" w:rsidRPr="005647EB" w14:paraId="0D52FA8E" w14:textId="77777777" w:rsidTr="00EC0475">
        <w:trPr>
          <w:cantSplit/>
          <w:jc w:val="center"/>
        </w:trPr>
        <w:tc>
          <w:tcPr>
            <w:tcW w:w="9265" w:type="dxa"/>
            <w:gridSpan w:val="7"/>
          </w:tcPr>
          <w:p w14:paraId="3E358506" w14:textId="2DC7516A" w:rsidR="001C4E48" w:rsidRPr="005647EB" w:rsidRDefault="002570E4" w:rsidP="002570E4">
            <w:pPr>
              <w:pStyle w:val="TAN"/>
              <w:keepNext w:val="0"/>
              <w:keepLines w:val="0"/>
            </w:pPr>
            <w:r w:rsidRPr="005647EB">
              <w:t>NOTE 1:</w:t>
            </w:r>
            <w:r w:rsidR="001C4E48" w:rsidRPr="005647EB">
              <w:tab/>
              <w:t>This</w:t>
            </w:r>
            <w:r w:rsidRPr="005647EB">
              <w:t xml:space="preserve"> </w:t>
            </w:r>
            <w:r w:rsidR="001C4E48" w:rsidRPr="005647EB">
              <w:t>configuration</w:t>
            </w:r>
            <w:r w:rsidRPr="005647EB">
              <w:t xml:space="preserve"> </w:t>
            </w:r>
            <w:r w:rsidR="001C4E48" w:rsidRPr="005647EB">
              <w:t>is</w:t>
            </w:r>
            <w:r w:rsidRPr="005647EB">
              <w:t xml:space="preserve"> </w:t>
            </w:r>
            <w:r w:rsidR="001C4E48" w:rsidRPr="005647EB">
              <w:t>optional.</w:t>
            </w:r>
          </w:p>
          <w:p w14:paraId="263D00C3" w14:textId="2A66BFFA" w:rsidR="001C4E48" w:rsidRPr="005647EB" w:rsidRDefault="002570E4" w:rsidP="002570E4">
            <w:pPr>
              <w:pStyle w:val="TAN"/>
              <w:keepNext w:val="0"/>
              <w:keepLines w:val="0"/>
            </w:pPr>
            <w:r w:rsidRPr="005647EB">
              <w:t>NOTE 2:</w:t>
            </w:r>
            <w:r w:rsidR="001C4E48" w:rsidRPr="005647EB">
              <w:tab/>
            </w:r>
            <w:r w:rsidR="001C4E48" w:rsidRPr="005647EB">
              <w:rPr>
                <w:i/>
                <w:iCs/>
              </w:rPr>
              <w:t>T</w:t>
            </w:r>
            <w:r w:rsidR="001C4E48" w:rsidRPr="005647EB">
              <w:rPr>
                <w:vertAlign w:val="subscript"/>
              </w:rPr>
              <w:t>s</w:t>
            </w:r>
            <w:r w:rsidRPr="005647EB">
              <w:t xml:space="preserve"> </w:t>
            </w:r>
            <w:r w:rsidR="001C4E48" w:rsidRPr="005647EB">
              <w:t>is</w:t>
            </w:r>
            <w:r w:rsidRPr="005647EB">
              <w:t xml:space="preserve"> </w:t>
            </w:r>
            <w:r w:rsidR="001C4E48" w:rsidRPr="005647EB">
              <w:t>defined</w:t>
            </w:r>
            <w:r w:rsidRPr="005647EB">
              <w:t xml:space="preserve"> </w:t>
            </w:r>
            <w:r w:rsidR="001C4E48" w:rsidRPr="005647EB">
              <w:t>in</w:t>
            </w:r>
            <w:r w:rsidRPr="005647EB">
              <w:t xml:space="preserve"> </w:t>
            </w:r>
            <w:r w:rsidR="001C4E48" w:rsidRPr="005647EB">
              <w:t>3GPP</w:t>
            </w:r>
            <w:r w:rsidRPr="005647EB">
              <w:t xml:space="preserve"> </w:t>
            </w:r>
            <w:r w:rsidR="001C4E48" w:rsidRPr="005647EB">
              <w:t>TS</w:t>
            </w:r>
            <w:r w:rsidRPr="005647EB">
              <w:t xml:space="preserve"> </w:t>
            </w:r>
            <w:r w:rsidR="001C4E48" w:rsidRPr="005647EB">
              <w:t>36.211</w:t>
            </w:r>
            <w:r w:rsidRPr="005647EB">
              <w:t xml:space="preserve"> </w:t>
            </w:r>
            <w:r w:rsidR="001C4E48" w:rsidRPr="005647EB">
              <w:t>[9].</w:t>
            </w:r>
          </w:p>
        </w:tc>
      </w:tr>
    </w:tbl>
    <w:p w14:paraId="4362D887" w14:textId="77777777" w:rsidR="00334C6A" w:rsidRPr="005647EB" w:rsidRDefault="00334C6A" w:rsidP="002570E4">
      <w:pPr>
        <w:rPr>
          <w:lang w:eastAsia="zh-CN"/>
        </w:rPr>
      </w:pPr>
    </w:p>
    <w:p w14:paraId="42197CB3" w14:textId="77777777" w:rsidR="00334C6A" w:rsidRPr="005647EB" w:rsidRDefault="00334C6A" w:rsidP="002570E4">
      <w:r w:rsidRPr="005647EB">
        <w:lastRenderedPageBreak/>
        <w:t>The category 1bis UE shall be capable of performing RSRP and</w:t>
      </w:r>
      <w:r w:rsidRPr="005647EB">
        <w:rPr>
          <w:lang w:eastAsia="zh-CN"/>
        </w:rPr>
        <w:t xml:space="preserve"> RSRQ</w:t>
      </w:r>
      <w:r w:rsidRPr="005647EB">
        <w:t xml:space="preserve"> measurements of at least 4 inter-frequency cells per </w:t>
      </w:r>
      <w:r w:rsidRPr="005647EB">
        <w:rPr>
          <w:lang w:eastAsia="zh-CN"/>
        </w:rPr>
        <w:t>T</w:t>
      </w:r>
      <w:r w:rsidRPr="005647EB">
        <w:t>DD inter-frequency and the UE physical layer shall be capable of reporting RSRP and</w:t>
      </w:r>
      <w:r w:rsidRPr="005647EB">
        <w:rPr>
          <w:lang w:eastAsia="zh-CN"/>
        </w:rPr>
        <w:t xml:space="preserve"> RSRQ</w:t>
      </w:r>
      <w:r w:rsidRPr="005647EB">
        <w:t xml:space="preserve"> measurements to higher layers with the measurement period </w:t>
      </w:r>
      <w:r w:rsidRPr="005647EB">
        <w:rPr>
          <w:rFonts w:cs="v4.2.0"/>
        </w:rPr>
        <w:t>T</w:t>
      </w:r>
      <w:r w:rsidRPr="005647EB">
        <w:rPr>
          <w:rFonts w:cs="v4.2.0"/>
          <w:vertAlign w:val="subscript"/>
        </w:rPr>
        <w:t>Measurement_Period_TDD_Inter</w:t>
      </w:r>
      <w:r w:rsidRPr="005647EB">
        <w:rPr>
          <w:rFonts w:cs="v4.2.0"/>
        </w:rPr>
        <w:t xml:space="preserve"> given by table 8.4.6_2.3-1</w:t>
      </w:r>
      <w:r w:rsidRPr="005647EB">
        <w:t>.</w:t>
      </w:r>
    </w:p>
    <w:p w14:paraId="66D1A7B5" w14:textId="1E7D9782" w:rsidR="00334C6A" w:rsidRPr="005647EB" w:rsidRDefault="00334C6A" w:rsidP="002570E4">
      <w:pPr>
        <w:rPr>
          <w:rFonts w:cs="v4.2.0"/>
        </w:rPr>
      </w:pPr>
      <w:r w:rsidRPr="005647EB">
        <w:rPr>
          <w:rFonts w:cs="v4.2.0"/>
        </w:rPr>
        <w:t xml:space="preserve">Reported RSRP, RSRQ, and RS-SINR measurements contained in event triggered measurement reports shall meet the requirements in </w:t>
      </w:r>
      <w:r w:rsidR="00914A62" w:rsidRPr="005647EB">
        <w:rPr>
          <w:rFonts w:cs="v4.2.0"/>
        </w:rPr>
        <w:t>clause</w:t>
      </w:r>
      <w:r w:rsidRPr="005647EB">
        <w:rPr>
          <w:rFonts w:cs="v4.2.0"/>
        </w:rPr>
        <w:t>s 9.1.3.3, 9.1.3.4, 9.1.6.5, 9.1.6.2, 9.1.17.3.1 and 9.1.17.3.2, respectively.</w:t>
      </w:r>
    </w:p>
    <w:p w14:paraId="141BABF0"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049FE038" w14:textId="77777777" w:rsidR="00334C6A" w:rsidRPr="005647EB" w:rsidRDefault="00334C6A"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04698982" w14:textId="0A99F543" w:rsidR="00334C6A" w:rsidRPr="005647EB" w:rsidRDefault="00334C6A"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Identify_Inter</w:t>
      </w:r>
      <w:r w:rsidRPr="005647EB">
        <w:rPr>
          <w:rFonts w:cs="v4.2.0"/>
        </w:rPr>
        <w:t xml:space="preserve"> or T </w:t>
      </w:r>
      <w:r w:rsidRPr="005647EB">
        <w:rPr>
          <w:rFonts w:cs="v4.2.0"/>
          <w:vertAlign w:val="subscript"/>
        </w:rPr>
        <w:t xml:space="preserve">identify </w:t>
      </w:r>
      <w:r w:rsidR="00EC0475" w:rsidRPr="005647EB">
        <w:rPr>
          <w:rFonts w:cs="v4.2.0"/>
          <w:vertAlign w:val="subscript"/>
          <w:lang w:eastAsia="zh-CN"/>
        </w:rPr>
        <w:t>-</w:t>
      </w:r>
      <w:r w:rsidRPr="005647EB">
        <w:rPr>
          <w:rFonts w:cs="v4.2.0"/>
          <w:vertAlign w:val="subscript"/>
          <w:lang w:eastAsia="zh-CN"/>
        </w:rPr>
        <w:t>inter-perCC</w:t>
      </w:r>
      <w:r w:rsidRPr="005647EB">
        <w:rPr>
          <w:rFonts w:cs="v4.2.0"/>
        </w:rPr>
        <w:t xml:space="preserve"> when per-CC based measurement gap configured defined in clause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.3.2.1.</w:t>
      </w:r>
      <w:r w:rsidRPr="005647EB">
        <w:rPr>
          <w:rFonts w:cs="v4.2.0"/>
          <w:vertAlign w:val="subscript"/>
        </w:rPr>
        <w:t xml:space="preserve"> </w:t>
      </w:r>
      <w:r w:rsidRPr="005647EB">
        <w:rPr>
          <w:rFonts w:cs="v4.2.0"/>
        </w:rPr>
        <w:t>When L3 filtering is used or IDC autonomous denial or the UE is performing reception and/or transmission for ProSe Direct Discovery and/or ProSe Direct Communication, or the UE is configured to perform SRS carrier based switching, is configured an additional delay can be expected.</w:t>
      </w:r>
    </w:p>
    <w:p w14:paraId="5FCCE670" w14:textId="18C3BAAC" w:rsidR="00334C6A" w:rsidRPr="005647EB" w:rsidRDefault="00334C6A" w:rsidP="00EC0475">
      <w:pPr>
        <w:rPr>
          <w:lang w:eastAsia="zh-CN"/>
        </w:rPr>
      </w:pPr>
      <w:r w:rsidRPr="005647EB">
        <w:t>If a cell which has been detectable at least for the time period T</w:t>
      </w:r>
      <w:r w:rsidRPr="005647EB">
        <w:rPr>
          <w:vertAlign w:val="subscript"/>
        </w:rPr>
        <w:t>Identify_Inter</w:t>
      </w:r>
      <w:r w:rsidRPr="005647EB">
        <w:t xml:space="preserve"> or T </w:t>
      </w:r>
      <w:r w:rsidRPr="005647EB">
        <w:rPr>
          <w:vertAlign w:val="subscript"/>
        </w:rPr>
        <w:t xml:space="preserve">identify </w:t>
      </w:r>
      <w:r w:rsidR="00EC0475" w:rsidRPr="005647EB">
        <w:rPr>
          <w:vertAlign w:val="subscript"/>
          <w:lang w:eastAsia="zh-CN"/>
        </w:rPr>
        <w:t>-</w:t>
      </w:r>
      <w:r w:rsidRPr="005647EB">
        <w:rPr>
          <w:vertAlign w:val="subscript"/>
          <w:lang w:eastAsia="zh-CN"/>
        </w:rPr>
        <w:t>inter-perCC</w:t>
      </w:r>
      <w:r w:rsidRPr="005647EB">
        <w:t xml:space="preserve"> when per-CC based measurement gap configured defined in clause 8.1.2.3.2.1 and then triggers the measurement report as </w:t>
      </w:r>
      <w:r w:rsidRPr="005647EB">
        <w:rPr>
          <w:lang w:eastAsia="zh-CN"/>
        </w:rPr>
        <w:t xml:space="preserve">per </w:t>
      </w:r>
      <w:r w:rsidRPr="005647EB">
        <w:t>TS 36.331 [2], the event triggered measurement reporting delay shall be less than T</w:t>
      </w:r>
      <w:r w:rsidRPr="005647EB">
        <w:rPr>
          <w:vertAlign w:val="subscript"/>
        </w:rPr>
        <w:t>Measurement_Period_TDD_Inter</w:t>
      </w:r>
      <w:r w:rsidRPr="005647EB">
        <w:t xml:space="preserve"> defined in clause 8.1.2.3.2.1 provided the timing to that cell has not changed more than </w:t>
      </w:r>
      <w:r w:rsidRPr="005647EB">
        <w:sym w:font="Symbol" w:char="F0B1"/>
      </w:r>
      <w:r w:rsidRPr="005647EB">
        <w:t xml:space="preserve"> </w:t>
      </w:r>
      <w:r w:rsidRPr="005647EB">
        <w:rPr>
          <w:lang w:eastAsia="zh-CN"/>
        </w:rPr>
        <w:t xml:space="preserve">50 Ts </w:t>
      </w:r>
      <w:r w:rsidRPr="005647EB">
        <w:t>while measurementgap has not been available and the L3 filter has not been used. 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52B148F4" w14:textId="3A9DF24B" w:rsidR="00334C6A" w:rsidRPr="005647EB" w:rsidRDefault="00334C6A" w:rsidP="002570E4">
      <w:r w:rsidRPr="005647EB">
        <w:t xml:space="preserve">The normative reference for this requirement </w:t>
      </w:r>
      <w:r w:rsidR="002570E4" w:rsidRPr="005647EB">
        <w:t>is 3GPP TS</w:t>
      </w:r>
      <w:r w:rsidRPr="005647EB">
        <w:t xml:space="preserve"> 36.133 [4] clause</w:t>
      </w:r>
      <w:r w:rsidR="00EC0475" w:rsidRPr="005647EB">
        <w:t>s</w:t>
      </w:r>
      <w:r w:rsidRPr="005647EB">
        <w:t xml:space="preserve"> 8.1.2.3.2 and A.8.4.6.</w:t>
      </w:r>
    </w:p>
    <w:p w14:paraId="7648928D" w14:textId="77777777" w:rsidR="00334C6A" w:rsidRPr="005647EB" w:rsidRDefault="00334C6A" w:rsidP="002570E4">
      <w:pPr>
        <w:pStyle w:val="Heading4"/>
        <w:keepNext w:val="0"/>
        <w:keepLines w:val="0"/>
      </w:pPr>
      <w:r w:rsidRPr="005647EB">
        <w:t>8.4.6_2.4</w:t>
      </w:r>
      <w:r w:rsidRPr="005647EB">
        <w:tab/>
        <w:t>Test description</w:t>
      </w:r>
    </w:p>
    <w:p w14:paraId="592B2A3A" w14:textId="77777777" w:rsidR="00334C6A" w:rsidRPr="005647EB" w:rsidRDefault="00334C6A" w:rsidP="002570E4">
      <w:pPr>
        <w:pStyle w:val="Heading5"/>
        <w:keepNext w:val="0"/>
        <w:keepLines w:val="0"/>
      </w:pPr>
      <w:r w:rsidRPr="005647EB">
        <w:t>8.4.6_2.4.1</w:t>
      </w:r>
      <w:r w:rsidRPr="005647EB">
        <w:tab/>
        <w:t>Initial conditions</w:t>
      </w:r>
    </w:p>
    <w:p w14:paraId="67FFC869" w14:textId="02D4B105"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5AB86013" w14:textId="25EEA538"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4.4.2 and 4.3.1.</w:t>
      </w:r>
    </w:p>
    <w:p w14:paraId="6E4AA35F" w14:textId="3DC422E5" w:rsidR="00334C6A" w:rsidRPr="005647EB" w:rsidRDefault="00334C6A" w:rsidP="002570E4">
      <w:r w:rsidRPr="005647EB">
        <w:t xml:space="preserve">Channel Bandwidth to be tested: 10 MHz as defined </w:t>
      </w:r>
      <w:r w:rsidR="002570E4" w:rsidRPr="005647EB">
        <w:t>in 3GPP TS</w:t>
      </w:r>
      <w:r w:rsidRPr="005647EB">
        <w:t xml:space="preserve"> 36.508 [7] clause 4.3.1.</w:t>
      </w:r>
    </w:p>
    <w:p w14:paraId="406A77FC" w14:textId="235B3039" w:rsidR="00334C6A" w:rsidRPr="005647EB" w:rsidRDefault="00334C6A"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4F89DDC8" w14:textId="77777777" w:rsidR="00334C6A" w:rsidRPr="005647EB" w:rsidRDefault="00334C6A" w:rsidP="002570E4">
      <w:pPr>
        <w:pStyle w:val="B1"/>
      </w:pPr>
      <w:r w:rsidRPr="005647EB">
        <w:t>2.</w:t>
      </w:r>
      <w:r w:rsidRPr="005647EB">
        <w:tab/>
        <w:t>The general test parameter settings are set up according to Table 8.4.6_2.4.1-1.</w:t>
      </w:r>
    </w:p>
    <w:p w14:paraId="770E1652" w14:textId="77777777" w:rsidR="00334C6A" w:rsidRPr="005647EB" w:rsidRDefault="00334C6A" w:rsidP="002570E4">
      <w:pPr>
        <w:pStyle w:val="B1"/>
      </w:pPr>
      <w:r w:rsidRPr="005647EB">
        <w:t>3.</w:t>
      </w:r>
      <w:r w:rsidRPr="005647EB">
        <w:tab/>
        <w:t>Propagation conditions are set according to Annex B clauses B.0.</w:t>
      </w:r>
    </w:p>
    <w:p w14:paraId="727B51BB" w14:textId="77777777" w:rsidR="00334C6A" w:rsidRPr="005647EB" w:rsidRDefault="00334C6A" w:rsidP="002570E4">
      <w:pPr>
        <w:pStyle w:val="B1"/>
      </w:pPr>
      <w:r w:rsidRPr="005647EB">
        <w:t>4.</w:t>
      </w:r>
      <w:r w:rsidRPr="005647EB">
        <w:tab/>
        <w:t>Message contents are defined in clause 8.4.6_2.4.3.</w:t>
      </w:r>
    </w:p>
    <w:p w14:paraId="7FFB5C34" w14:textId="77777777" w:rsidR="00334C6A" w:rsidRPr="005647EB" w:rsidRDefault="00334C6A" w:rsidP="002570E4">
      <w:pPr>
        <w:pStyle w:val="B1"/>
        <w:rPr>
          <w:rFonts w:cs="v3.7.0"/>
        </w:rPr>
      </w:pPr>
      <w:r w:rsidRPr="005647EB">
        <w:t>5.</w:t>
      </w:r>
      <w:r w:rsidRPr="005647EB">
        <w:tab/>
        <w:t>There are two E-UTRA TDD carriers and two cells specified in the test. Cell 1 is the cell used for connection setup with the power level set according to Annex C.0 and C.1 for this test.</w:t>
      </w:r>
    </w:p>
    <w:p w14:paraId="690D3F08" w14:textId="77777777" w:rsidR="00334C6A" w:rsidRPr="005647EB" w:rsidRDefault="00334C6A" w:rsidP="006D30B7">
      <w:pPr>
        <w:pStyle w:val="TH"/>
        <w:keepLines w:val="0"/>
      </w:pPr>
      <w:r w:rsidRPr="005647EB">
        <w:lastRenderedPageBreak/>
        <w:t xml:space="preserve">Table 8.4.6_2.4.1-1: General test parameters for E-UTRAN TDD-TDD inter frequency event triggered reporting </w:t>
      </w:r>
      <w:r w:rsidRPr="005647EB">
        <w:rPr>
          <w:lang w:eastAsia="zh-CN"/>
        </w:rPr>
        <w:t>for TDD UL/DL configuration 0</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61"/>
        <w:gridCol w:w="604"/>
        <w:gridCol w:w="2701"/>
        <w:gridCol w:w="3661"/>
      </w:tblGrid>
      <w:tr w:rsidR="00334C6A" w:rsidRPr="005647EB" w14:paraId="5E5621AC" w14:textId="77777777" w:rsidTr="00EC0475">
        <w:trPr>
          <w:cantSplit/>
          <w:jc w:val="center"/>
        </w:trPr>
        <w:tc>
          <w:tcPr>
            <w:tcW w:w="2761" w:type="dxa"/>
          </w:tcPr>
          <w:p w14:paraId="3C3817C2" w14:textId="77777777" w:rsidR="00334C6A" w:rsidRPr="005647EB" w:rsidRDefault="00334C6A" w:rsidP="006D30B7">
            <w:pPr>
              <w:keepNext/>
              <w:spacing w:after="0"/>
              <w:jc w:val="center"/>
              <w:rPr>
                <w:rFonts w:ascii="Arial" w:hAnsi="Arial"/>
                <w:b/>
                <w:sz w:val="18"/>
              </w:rPr>
            </w:pPr>
            <w:r w:rsidRPr="005647EB">
              <w:rPr>
                <w:rFonts w:ascii="Arial" w:hAnsi="Arial"/>
                <w:b/>
                <w:sz w:val="18"/>
              </w:rPr>
              <w:t>Parameter</w:t>
            </w:r>
          </w:p>
        </w:tc>
        <w:tc>
          <w:tcPr>
            <w:tcW w:w="604" w:type="dxa"/>
          </w:tcPr>
          <w:p w14:paraId="4EF43EFF" w14:textId="77777777" w:rsidR="00334C6A" w:rsidRPr="005647EB" w:rsidRDefault="00334C6A" w:rsidP="006D30B7">
            <w:pPr>
              <w:keepNext/>
              <w:spacing w:after="0"/>
              <w:jc w:val="center"/>
              <w:rPr>
                <w:rFonts w:ascii="Arial" w:hAnsi="Arial"/>
                <w:b/>
                <w:sz w:val="18"/>
              </w:rPr>
            </w:pPr>
            <w:r w:rsidRPr="005647EB">
              <w:rPr>
                <w:rFonts w:ascii="Arial" w:hAnsi="Arial"/>
                <w:b/>
                <w:sz w:val="18"/>
              </w:rPr>
              <w:t>Unit</w:t>
            </w:r>
          </w:p>
        </w:tc>
        <w:tc>
          <w:tcPr>
            <w:tcW w:w="2701" w:type="dxa"/>
          </w:tcPr>
          <w:p w14:paraId="0B21AE75" w14:textId="77777777" w:rsidR="00334C6A" w:rsidRPr="005647EB" w:rsidRDefault="00334C6A" w:rsidP="006D30B7">
            <w:pPr>
              <w:keepNext/>
              <w:spacing w:after="0"/>
              <w:jc w:val="center"/>
              <w:rPr>
                <w:rFonts w:ascii="Arial" w:hAnsi="Arial"/>
                <w:b/>
                <w:sz w:val="18"/>
              </w:rPr>
            </w:pPr>
            <w:r w:rsidRPr="005647EB">
              <w:rPr>
                <w:rFonts w:ascii="Arial" w:hAnsi="Arial"/>
                <w:b/>
                <w:sz w:val="18"/>
              </w:rPr>
              <w:t>Value</w:t>
            </w:r>
          </w:p>
        </w:tc>
        <w:tc>
          <w:tcPr>
            <w:tcW w:w="3661" w:type="dxa"/>
          </w:tcPr>
          <w:p w14:paraId="262E6E9C" w14:textId="77777777" w:rsidR="00334C6A" w:rsidRPr="005647EB" w:rsidRDefault="00334C6A" w:rsidP="006D30B7">
            <w:pPr>
              <w:keepNext/>
              <w:spacing w:after="0"/>
              <w:jc w:val="center"/>
              <w:rPr>
                <w:rFonts w:ascii="Arial" w:hAnsi="Arial"/>
                <w:b/>
                <w:sz w:val="18"/>
              </w:rPr>
            </w:pPr>
            <w:r w:rsidRPr="005647EB">
              <w:rPr>
                <w:rFonts w:ascii="Arial" w:hAnsi="Arial"/>
                <w:b/>
                <w:sz w:val="18"/>
              </w:rPr>
              <w:t>Comment</w:t>
            </w:r>
          </w:p>
        </w:tc>
      </w:tr>
      <w:tr w:rsidR="00334C6A" w:rsidRPr="005647EB" w14:paraId="3BBF128C" w14:textId="77777777" w:rsidTr="00EC0475">
        <w:trPr>
          <w:cantSplit/>
          <w:jc w:val="center"/>
        </w:trPr>
        <w:tc>
          <w:tcPr>
            <w:tcW w:w="2761" w:type="dxa"/>
          </w:tcPr>
          <w:p w14:paraId="2956BCDF" w14:textId="16FD18C7" w:rsidR="00334C6A" w:rsidRPr="005647EB" w:rsidRDefault="00334C6A" w:rsidP="006D30B7">
            <w:pPr>
              <w:keepNext/>
              <w:spacing w:after="0"/>
              <w:rPr>
                <w:rFonts w:ascii="Arial" w:hAnsi="Arial"/>
                <w:sz w:val="18"/>
              </w:rPr>
            </w:pPr>
            <w:r w:rsidRPr="005647EB">
              <w:rPr>
                <w:rFonts w:ascii="Arial" w:hAnsi="Arial"/>
                <w:sz w:val="18"/>
              </w:rPr>
              <w:t>PDSCH</w:t>
            </w:r>
            <w:r w:rsidR="002570E4" w:rsidRPr="005647EB">
              <w:rPr>
                <w:rFonts w:ascii="Arial" w:hAnsi="Arial"/>
                <w:sz w:val="18"/>
              </w:rPr>
              <w:t xml:space="preserve"> </w:t>
            </w:r>
            <w:r w:rsidRPr="005647EB">
              <w:rPr>
                <w:rFonts w:ascii="Arial" w:hAnsi="Arial"/>
                <w:sz w:val="18"/>
              </w:rPr>
              <w:t>parameters</w:t>
            </w:r>
          </w:p>
        </w:tc>
        <w:tc>
          <w:tcPr>
            <w:tcW w:w="604" w:type="dxa"/>
          </w:tcPr>
          <w:p w14:paraId="7F987460" w14:textId="77777777" w:rsidR="00334C6A" w:rsidRPr="005647EB" w:rsidRDefault="00334C6A" w:rsidP="006D30B7">
            <w:pPr>
              <w:keepNext/>
              <w:spacing w:after="0"/>
              <w:rPr>
                <w:rFonts w:ascii="Arial" w:hAnsi="Arial"/>
                <w:sz w:val="18"/>
              </w:rPr>
            </w:pPr>
          </w:p>
        </w:tc>
        <w:tc>
          <w:tcPr>
            <w:tcW w:w="2701" w:type="dxa"/>
          </w:tcPr>
          <w:p w14:paraId="16B57E04" w14:textId="12E66493" w:rsidR="00334C6A" w:rsidRPr="005647EB" w:rsidRDefault="00334C6A" w:rsidP="006D30B7">
            <w:pPr>
              <w:keepNext/>
              <w:spacing w:after="0"/>
              <w:rPr>
                <w:rFonts w:ascii="Arial" w:hAnsi="Arial" w:cs="v4.2.0"/>
                <w:sz w:val="18"/>
              </w:rPr>
            </w:pPr>
            <w:r w:rsidRPr="005647EB">
              <w:rPr>
                <w:rFonts w:ascii="Arial" w:hAnsi="Arial" w:cs="v4.2.0"/>
                <w:sz w:val="18"/>
              </w:rPr>
              <w:t>DL</w:t>
            </w:r>
            <w:r w:rsidR="002570E4" w:rsidRPr="005647EB">
              <w:rPr>
                <w:rFonts w:ascii="Arial" w:hAnsi="Arial" w:cs="v4.2.0"/>
                <w:sz w:val="18"/>
              </w:rPr>
              <w:t xml:space="preserve"> </w:t>
            </w:r>
            <w:r w:rsidRPr="005647EB">
              <w:rPr>
                <w:rFonts w:ascii="Arial" w:hAnsi="Arial" w:cs="v4.2.0"/>
                <w:sz w:val="18"/>
              </w:rPr>
              <w:t>Reference</w:t>
            </w:r>
            <w:r w:rsidR="002570E4" w:rsidRPr="005647EB">
              <w:rPr>
                <w:rFonts w:ascii="Arial" w:hAnsi="Arial" w:cs="v4.2.0"/>
                <w:sz w:val="18"/>
              </w:rPr>
              <w:t xml:space="preserve"> </w:t>
            </w:r>
            <w:r w:rsidRPr="005647EB">
              <w:rPr>
                <w:rFonts w:ascii="Arial" w:hAnsi="Arial" w:cs="v4.2.0"/>
                <w:sz w:val="18"/>
              </w:rPr>
              <w:t>Measurement</w:t>
            </w:r>
            <w:r w:rsidR="002570E4" w:rsidRPr="005647EB">
              <w:rPr>
                <w:rFonts w:ascii="Arial" w:hAnsi="Arial" w:cs="v4.2.0"/>
                <w:sz w:val="18"/>
              </w:rPr>
              <w:t xml:space="preserve"> </w:t>
            </w:r>
            <w:r w:rsidRPr="005647EB">
              <w:rPr>
                <w:rFonts w:ascii="Arial" w:hAnsi="Arial" w:cs="v4.2.0"/>
                <w:sz w:val="18"/>
              </w:rPr>
              <w:t>Channel</w:t>
            </w:r>
            <w:r w:rsidR="002570E4" w:rsidRPr="005647EB">
              <w:rPr>
                <w:rFonts w:ascii="Arial" w:hAnsi="Arial" w:cs="v4.2.0"/>
                <w:sz w:val="18"/>
              </w:rPr>
              <w:t xml:space="preserve"> </w:t>
            </w:r>
            <w:r w:rsidRPr="005647EB">
              <w:rPr>
                <w:rFonts w:ascii="Arial" w:hAnsi="Arial" w:cs="v4.2.0"/>
                <w:sz w:val="18"/>
              </w:rPr>
              <w:t>R.5</w:t>
            </w:r>
            <w:r w:rsidR="002570E4" w:rsidRPr="005647EB">
              <w:rPr>
                <w:rFonts w:ascii="Arial" w:hAnsi="Arial" w:cs="v4.2.0"/>
                <w:sz w:val="18"/>
              </w:rPr>
              <w:t xml:space="preserve"> </w:t>
            </w:r>
            <w:r w:rsidRPr="005647EB">
              <w:rPr>
                <w:rFonts w:ascii="Arial" w:hAnsi="Arial" w:cs="v4.2.0"/>
                <w:sz w:val="18"/>
              </w:rPr>
              <w:t>TDD</w:t>
            </w:r>
          </w:p>
        </w:tc>
        <w:tc>
          <w:tcPr>
            <w:tcW w:w="3661" w:type="dxa"/>
          </w:tcPr>
          <w:p w14:paraId="4BB00BBC" w14:textId="08767825" w:rsidR="00334C6A" w:rsidRPr="005647EB" w:rsidRDefault="00334C6A" w:rsidP="006D30B7">
            <w:pPr>
              <w:keepNext/>
              <w:spacing w:after="0"/>
              <w:rPr>
                <w:rFonts w:ascii="Arial" w:hAnsi="Arial" w:cs="v4.2.0"/>
                <w:sz w:val="18"/>
              </w:rPr>
            </w:pPr>
            <w:r w:rsidRPr="005647EB">
              <w:rPr>
                <w:rFonts w:ascii="Arial" w:hAnsi="Arial" w:cs="v4.2.0"/>
                <w:sz w:val="18"/>
              </w:rPr>
              <w:t>As</w:t>
            </w:r>
            <w:r w:rsidR="002570E4" w:rsidRPr="005647EB">
              <w:rPr>
                <w:rFonts w:ascii="Arial" w:hAnsi="Arial" w:cs="v4.2.0"/>
                <w:sz w:val="18"/>
              </w:rPr>
              <w:t xml:space="preserve"> </w:t>
            </w:r>
            <w:r w:rsidRPr="005647EB">
              <w:rPr>
                <w:rFonts w:ascii="Arial" w:hAnsi="Arial" w:cs="v4.2.0"/>
                <w:sz w:val="18"/>
              </w:rPr>
              <w:t>specified</w:t>
            </w:r>
            <w:r w:rsidR="002570E4" w:rsidRPr="005647EB">
              <w:rPr>
                <w:rFonts w:ascii="Arial" w:hAnsi="Arial" w:cs="v4.2.0"/>
                <w:sz w:val="18"/>
              </w:rPr>
              <w:t xml:space="preserve"> </w:t>
            </w:r>
            <w:r w:rsidRPr="005647EB">
              <w:rPr>
                <w:rFonts w:ascii="Arial" w:hAnsi="Arial" w:cs="v4.2.0"/>
                <w:sz w:val="18"/>
              </w:rPr>
              <w:t>in</w:t>
            </w:r>
            <w:r w:rsidR="002570E4" w:rsidRPr="005647EB">
              <w:rPr>
                <w:rFonts w:ascii="Arial" w:hAnsi="Arial" w:cs="v4.2.0"/>
                <w:sz w:val="18"/>
              </w:rPr>
              <w:t xml:space="preserve"> </w:t>
            </w:r>
            <w:r w:rsidR="00914A62" w:rsidRPr="005647EB">
              <w:rPr>
                <w:rFonts w:ascii="Arial" w:hAnsi="Arial" w:cs="v4.2.0"/>
                <w:sz w:val="18"/>
              </w:rPr>
              <w:t>clause</w:t>
            </w:r>
            <w:r w:rsidR="002570E4" w:rsidRPr="005647EB">
              <w:rPr>
                <w:rFonts w:ascii="Arial" w:hAnsi="Arial" w:cs="v4.2.0"/>
                <w:sz w:val="18"/>
              </w:rPr>
              <w:t xml:space="preserve"> </w:t>
            </w:r>
            <w:r w:rsidRPr="005647EB">
              <w:rPr>
                <w:rFonts w:ascii="Arial" w:hAnsi="Arial" w:cs="v4.2.0"/>
                <w:sz w:val="18"/>
              </w:rPr>
              <w:t>A.1.2</w:t>
            </w:r>
          </w:p>
        </w:tc>
      </w:tr>
      <w:tr w:rsidR="00334C6A" w:rsidRPr="005647EB" w14:paraId="754432CF" w14:textId="77777777" w:rsidTr="00EC0475">
        <w:trPr>
          <w:cantSplit/>
          <w:jc w:val="center"/>
        </w:trPr>
        <w:tc>
          <w:tcPr>
            <w:tcW w:w="2761" w:type="dxa"/>
          </w:tcPr>
          <w:p w14:paraId="2C376A3D" w14:textId="4C69A6F8" w:rsidR="00334C6A" w:rsidRPr="005647EB" w:rsidRDefault="00334C6A" w:rsidP="006D30B7">
            <w:pPr>
              <w:keepNext/>
              <w:spacing w:after="0"/>
              <w:rPr>
                <w:rFonts w:ascii="Arial" w:hAnsi="Arial"/>
                <w:sz w:val="18"/>
              </w:rPr>
            </w:pPr>
            <w:r w:rsidRPr="005647EB">
              <w:rPr>
                <w:rFonts w:ascii="Arial" w:hAnsi="Arial"/>
                <w:sz w:val="18"/>
              </w:rPr>
              <w:t>PCFICH/PDCCH/PHICH</w:t>
            </w:r>
            <w:r w:rsidR="002570E4" w:rsidRPr="005647EB">
              <w:rPr>
                <w:rFonts w:ascii="Arial" w:hAnsi="Arial"/>
                <w:sz w:val="18"/>
              </w:rPr>
              <w:t xml:space="preserve"> </w:t>
            </w:r>
            <w:r w:rsidRPr="005647EB">
              <w:rPr>
                <w:rFonts w:ascii="Arial" w:hAnsi="Arial"/>
                <w:sz w:val="18"/>
              </w:rPr>
              <w:t>parameters</w:t>
            </w:r>
          </w:p>
        </w:tc>
        <w:tc>
          <w:tcPr>
            <w:tcW w:w="604" w:type="dxa"/>
          </w:tcPr>
          <w:p w14:paraId="64F376C8" w14:textId="77777777" w:rsidR="00334C6A" w:rsidRPr="005647EB" w:rsidRDefault="00334C6A" w:rsidP="006D30B7">
            <w:pPr>
              <w:keepNext/>
              <w:spacing w:after="0"/>
              <w:rPr>
                <w:rFonts w:ascii="Arial" w:hAnsi="Arial"/>
                <w:sz w:val="18"/>
              </w:rPr>
            </w:pPr>
          </w:p>
        </w:tc>
        <w:tc>
          <w:tcPr>
            <w:tcW w:w="2701" w:type="dxa"/>
          </w:tcPr>
          <w:p w14:paraId="6B20C194" w14:textId="1F92E34C" w:rsidR="00334C6A" w:rsidRPr="005647EB" w:rsidRDefault="00334C6A" w:rsidP="006D30B7">
            <w:pPr>
              <w:keepNext/>
              <w:spacing w:after="0"/>
              <w:rPr>
                <w:rFonts w:ascii="Arial" w:hAnsi="Arial" w:cs="v4.2.0"/>
                <w:sz w:val="18"/>
              </w:rPr>
            </w:pPr>
            <w:r w:rsidRPr="005647EB">
              <w:rPr>
                <w:rFonts w:ascii="Arial" w:hAnsi="Arial" w:cs="v4.2.0"/>
                <w:sz w:val="18"/>
              </w:rPr>
              <w:t>DL</w:t>
            </w:r>
            <w:r w:rsidR="002570E4" w:rsidRPr="005647EB">
              <w:rPr>
                <w:rFonts w:ascii="Arial" w:hAnsi="Arial" w:cs="v4.2.0"/>
                <w:sz w:val="18"/>
              </w:rPr>
              <w:t xml:space="preserve"> </w:t>
            </w:r>
            <w:r w:rsidRPr="005647EB">
              <w:rPr>
                <w:rFonts w:ascii="Arial" w:hAnsi="Arial" w:cs="v4.2.0"/>
                <w:sz w:val="18"/>
              </w:rPr>
              <w:t>Reference</w:t>
            </w:r>
            <w:r w:rsidR="002570E4" w:rsidRPr="005647EB">
              <w:rPr>
                <w:rFonts w:ascii="Arial" w:hAnsi="Arial" w:cs="v4.2.0"/>
                <w:sz w:val="18"/>
              </w:rPr>
              <w:t xml:space="preserve"> </w:t>
            </w:r>
            <w:r w:rsidRPr="005647EB">
              <w:rPr>
                <w:rFonts w:ascii="Arial" w:hAnsi="Arial" w:cs="v4.2.0"/>
                <w:sz w:val="18"/>
              </w:rPr>
              <w:t>Measurement</w:t>
            </w:r>
            <w:r w:rsidR="002570E4" w:rsidRPr="005647EB">
              <w:rPr>
                <w:rFonts w:ascii="Arial" w:hAnsi="Arial" w:cs="v4.2.0"/>
                <w:sz w:val="18"/>
              </w:rPr>
              <w:t xml:space="preserve"> </w:t>
            </w:r>
            <w:r w:rsidRPr="005647EB">
              <w:rPr>
                <w:rFonts w:ascii="Arial" w:hAnsi="Arial" w:cs="v4.2.0"/>
                <w:sz w:val="18"/>
              </w:rPr>
              <w:t>Channel</w:t>
            </w:r>
            <w:r w:rsidR="002570E4" w:rsidRPr="005647EB">
              <w:rPr>
                <w:rFonts w:ascii="Arial" w:hAnsi="Arial" w:cs="v4.2.0"/>
                <w:sz w:val="18"/>
              </w:rPr>
              <w:t xml:space="preserve"> </w:t>
            </w:r>
            <w:r w:rsidRPr="005647EB">
              <w:rPr>
                <w:rFonts w:ascii="Arial" w:hAnsi="Arial" w:cs="v4.2.0"/>
                <w:sz w:val="18"/>
              </w:rPr>
              <w:t>R.6</w:t>
            </w:r>
            <w:r w:rsidR="002570E4" w:rsidRPr="005647EB">
              <w:rPr>
                <w:rFonts w:ascii="Arial" w:hAnsi="Arial" w:cs="v4.2.0"/>
                <w:sz w:val="18"/>
              </w:rPr>
              <w:t xml:space="preserve"> </w:t>
            </w:r>
            <w:r w:rsidRPr="005647EB">
              <w:rPr>
                <w:rFonts w:ascii="Arial" w:hAnsi="Arial" w:cs="v4.2.0"/>
                <w:sz w:val="18"/>
              </w:rPr>
              <w:t>TDD</w:t>
            </w:r>
          </w:p>
        </w:tc>
        <w:tc>
          <w:tcPr>
            <w:tcW w:w="3661" w:type="dxa"/>
          </w:tcPr>
          <w:p w14:paraId="62AF2C52" w14:textId="1B17814E" w:rsidR="00334C6A" w:rsidRPr="005647EB" w:rsidRDefault="00334C6A" w:rsidP="006D30B7">
            <w:pPr>
              <w:keepNext/>
              <w:spacing w:after="0"/>
              <w:rPr>
                <w:rFonts w:ascii="Arial" w:hAnsi="Arial" w:cs="v4.2.0"/>
                <w:sz w:val="18"/>
              </w:rPr>
            </w:pPr>
            <w:r w:rsidRPr="005647EB">
              <w:rPr>
                <w:rFonts w:ascii="Arial" w:hAnsi="Arial" w:cs="v4.2.0"/>
                <w:sz w:val="18"/>
              </w:rPr>
              <w:t>As</w:t>
            </w:r>
            <w:r w:rsidR="002570E4" w:rsidRPr="005647EB">
              <w:rPr>
                <w:rFonts w:ascii="Arial" w:hAnsi="Arial" w:cs="v4.2.0"/>
                <w:sz w:val="18"/>
              </w:rPr>
              <w:t xml:space="preserve"> </w:t>
            </w:r>
            <w:r w:rsidRPr="005647EB">
              <w:rPr>
                <w:rFonts w:ascii="Arial" w:hAnsi="Arial" w:cs="v4.2.0"/>
                <w:sz w:val="18"/>
              </w:rPr>
              <w:t>specified</w:t>
            </w:r>
            <w:r w:rsidR="002570E4" w:rsidRPr="005647EB">
              <w:rPr>
                <w:rFonts w:ascii="Arial" w:hAnsi="Arial" w:cs="v4.2.0"/>
                <w:sz w:val="18"/>
              </w:rPr>
              <w:t xml:space="preserve"> </w:t>
            </w:r>
            <w:r w:rsidRPr="005647EB">
              <w:rPr>
                <w:rFonts w:ascii="Arial" w:hAnsi="Arial" w:cs="v4.2.0"/>
                <w:sz w:val="18"/>
              </w:rPr>
              <w:t>in</w:t>
            </w:r>
            <w:r w:rsidR="002570E4" w:rsidRPr="005647EB">
              <w:rPr>
                <w:rFonts w:ascii="Arial" w:hAnsi="Arial" w:cs="v4.2.0"/>
                <w:sz w:val="18"/>
              </w:rPr>
              <w:t xml:space="preserve"> </w:t>
            </w:r>
            <w:r w:rsidR="00914A62" w:rsidRPr="005647EB">
              <w:rPr>
                <w:rFonts w:ascii="Arial" w:hAnsi="Arial" w:cs="v4.2.0"/>
                <w:sz w:val="18"/>
              </w:rPr>
              <w:t>clause</w:t>
            </w:r>
            <w:r w:rsidR="002570E4" w:rsidRPr="005647EB">
              <w:rPr>
                <w:rFonts w:ascii="Arial" w:hAnsi="Arial" w:cs="v4.2.0"/>
                <w:sz w:val="18"/>
              </w:rPr>
              <w:t xml:space="preserve"> </w:t>
            </w:r>
            <w:r w:rsidRPr="005647EB">
              <w:rPr>
                <w:rFonts w:ascii="Arial" w:hAnsi="Arial" w:cs="v4.2.0"/>
                <w:sz w:val="18"/>
              </w:rPr>
              <w:t>A.2.2</w:t>
            </w:r>
          </w:p>
        </w:tc>
      </w:tr>
      <w:tr w:rsidR="00334C6A" w:rsidRPr="005647EB" w14:paraId="41F10183" w14:textId="77777777" w:rsidTr="00EC0475">
        <w:trPr>
          <w:cantSplit/>
          <w:jc w:val="center"/>
        </w:trPr>
        <w:tc>
          <w:tcPr>
            <w:tcW w:w="2761" w:type="dxa"/>
          </w:tcPr>
          <w:p w14:paraId="545E140D" w14:textId="5EFE8280" w:rsidR="00334C6A" w:rsidRPr="005647EB" w:rsidRDefault="00334C6A" w:rsidP="006D30B7">
            <w:pPr>
              <w:keepNext/>
              <w:spacing w:after="0"/>
              <w:rPr>
                <w:rFonts w:ascii="Arial" w:hAnsi="Arial"/>
                <w:sz w:val="18"/>
              </w:rPr>
            </w:pPr>
            <w:r w:rsidRPr="005647EB">
              <w:rPr>
                <w:rFonts w:ascii="Arial" w:hAnsi="Arial"/>
                <w:sz w:val="18"/>
                <w:lang w:eastAsia="zh-CN"/>
              </w:rPr>
              <w:t>Gap</w:t>
            </w:r>
            <w:r w:rsidR="002570E4" w:rsidRPr="005647EB">
              <w:rPr>
                <w:rFonts w:ascii="Arial" w:hAnsi="Arial"/>
                <w:sz w:val="18"/>
                <w:lang w:eastAsia="zh-CN"/>
              </w:rPr>
              <w:t xml:space="preserve"> </w:t>
            </w:r>
            <w:r w:rsidRPr="005647EB">
              <w:rPr>
                <w:rFonts w:ascii="Arial" w:hAnsi="Arial"/>
                <w:sz w:val="18"/>
                <w:lang w:eastAsia="zh-CN"/>
              </w:rPr>
              <w:t>Pattern</w:t>
            </w:r>
            <w:r w:rsidR="002570E4" w:rsidRPr="005647EB">
              <w:rPr>
                <w:rFonts w:ascii="Arial" w:hAnsi="Arial"/>
                <w:sz w:val="18"/>
                <w:lang w:eastAsia="zh-CN"/>
              </w:rPr>
              <w:t xml:space="preserve"> </w:t>
            </w:r>
            <w:r w:rsidRPr="005647EB">
              <w:rPr>
                <w:rFonts w:ascii="Arial" w:hAnsi="Arial"/>
                <w:sz w:val="18"/>
                <w:lang w:eastAsia="zh-CN"/>
              </w:rPr>
              <w:t>Id</w:t>
            </w:r>
          </w:p>
        </w:tc>
        <w:tc>
          <w:tcPr>
            <w:tcW w:w="604" w:type="dxa"/>
          </w:tcPr>
          <w:p w14:paraId="38342372" w14:textId="77777777" w:rsidR="00334C6A" w:rsidRPr="005647EB" w:rsidRDefault="00334C6A" w:rsidP="006D30B7">
            <w:pPr>
              <w:keepNext/>
              <w:spacing w:after="0"/>
              <w:rPr>
                <w:rFonts w:ascii="Arial" w:hAnsi="Arial"/>
                <w:sz w:val="18"/>
              </w:rPr>
            </w:pPr>
          </w:p>
        </w:tc>
        <w:tc>
          <w:tcPr>
            <w:tcW w:w="2701" w:type="dxa"/>
          </w:tcPr>
          <w:p w14:paraId="43409565" w14:textId="77777777" w:rsidR="00334C6A" w:rsidRPr="005647EB" w:rsidRDefault="00334C6A" w:rsidP="006D30B7">
            <w:pPr>
              <w:keepNext/>
              <w:spacing w:after="0"/>
              <w:rPr>
                <w:rFonts w:ascii="Arial" w:hAnsi="Arial"/>
                <w:sz w:val="18"/>
              </w:rPr>
            </w:pPr>
            <w:r w:rsidRPr="005647EB">
              <w:rPr>
                <w:rFonts w:ascii="Arial" w:hAnsi="Arial"/>
                <w:sz w:val="18"/>
                <w:lang w:eastAsia="zh-CN"/>
              </w:rPr>
              <w:t>1</w:t>
            </w:r>
          </w:p>
        </w:tc>
        <w:tc>
          <w:tcPr>
            <w:tcW w:w="3661" w:type="dxa"/>
          </w:tcPr>
          <w:p w14:paraId="1FB01A63" w14:textId="15580548" w:rsidR="00334C6A" w:rsidRPr="005647EB" w:rsidRDefault="00334C6A" w:rsidP="006D30B7">
            <w:pPr>
              <w:keepNext/>
              <w:spacing w:after="0"/>
              <w:rPr>
                <w:rFonts w:ascii="Arial" w:hAnsi="Arial"/>
                <w:sz w:val="18"/>
                <w:lang w:eastAsia="zh-CN"/>
              </w:rPr>
            </w:pPr>
            <w:r w:rsidRPr="005647EB">
              <w:rPr>
                <w:rFonts w:ascii="Arial" w:hAnsi="Arial"/>
                <w:sz w:val="18"/>
              </w:rPr>
              <w:t>As</w:t>
            </w:r>
            <w:r w:rsidR="002570E4" w:rsidRPr="005647EB">
              <w:rPr>
                <w:rFonts w:ascii="Arial" w:hAnsi="Arial"/>
                <w:sz w:val="18"/>
              </w:rPr>
              <w:t xml:space="preserve"> </w:t>
            </w:r>
            <w:r w:rsidRPr="005647EB">
              <w:rPr>
                <w:rFonts w:ascii="Arial" w:hAnsi="Arial"/>
                <w:sz w:val="18"/>
              </w:rPr>
              <w:t>specified</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3GPP</w:t>
            </w:r>
            <w:r w:rsidR="002570E4" w:rsidRPr="005647EB">
              <w:rPr>
                <w:rFonts w:ascii="Arial" w:hAnsi="Arial"/>
                <w:sz w:val="18"/>
              </w:rPr>
              <w:t xml:space="preserve"> </w:t>
            </w:r>
            <w:r w:rsidRPr="005647EB">
              <w:rPr>
                <w:rFonts w:ascii="Arial" w:hAnsi="Arial"/>
                <w:sz w:val="18"/>
              </w:rPr>
              <w:t>TS</w:t>
            </w:r>
            <w:r w:rsidR="002570E4" w:rsidRPr="005647EB">
              <w:rPr>
                <w:rFonts w:ascii="Arial" w:hAnsi="Arial"/>
                <w:sz w:val="18"/>
              </w:rPr>
              <w:t xml:space="preserve"> </w:t>
            </w:r>
            <w:r w:rsidRPr="005647EB">
              <w:rPr>
                <w:rFonts w:ascii="Arial" w:hAnsi="Arial"/>
                <w:sz w:val="18"/>
                <w:lang w:eastAsia="zh-CN"/>
              </w:rPr>
              <w:t>36</w:t>
            </w:r>
            <w:r w:rsidRPr="005647EB">
              <w:rPr>
                <w:rFonts w:ascii="Arial" w:hAnsi="Arial"/>
                <w:sz w:val="18"/>
              </w:rPr>
              <w:t>.1</w:t>
            </w:r>
            <w:r w:rsidRPr="005647EB">
              <w:rPr>
                <w:rFonts w:ascii="Arial" w:hAnsi="Arial"/>
                <w:sz w:val="18"/>
                <w:lang w:eastAsia="zh-CN"/>
              </w:rPr>
              <w:t>33</w:t>
            </w:r>
            <w:r w:rsidR="002570E4" w:rsidRPr="005647EB">
              <w:rPr>
                <w:rFonts w:ascii="Arial" w:hAnsi="Arial"/>
                <w:sz w:val="18"/>
              </w:rPr>
              <w:t xml:space="preserve"> </w:t>
            </w:r>
            <w:r w:rsidR="00914A62" w:rsidRPr="005647EB">
              <w:rPr>
                <w:rFonts w:ascii="Arial" w:hAnsi="Arial"/>
                <w:sz w:val="18"/>
              </w:rPr>
              <w:t>clause</w:t>
            </w:r>
            <w:r w:rsidR="002570E4" w:rsidRPr="005647EB">
              <w:rPr>
                <w:rFonts w:ascii="Arial" w:hAnsi="Arial"/>
                <w:sz w:val="18"/>
              </w:rPr>
              <w:t xml:space="preserve"> </w:t>
            </w:r>
            <w:r w:rsidRPr="005647EB">
              <w:rPr>
                <w:rFonts w:ascii="Arial" w:hAnsi="Arial"/>
                <w:sz w:val="18"/>
              </w:rPr>
              <w:t>8.1.2.1.</w:t>
            </w:r>
            <w:r w:rsidR="002570E4" w:rsidRPr="005647EB">
              <w:rPr>
                <w:rFonts w:ascii="Arial" w:hAnsi="Arial"/>
                <w:sz w:val="18"/>
              </w:rPr>
              <w:t xml:space="preserve"> </w:t>
            </w:r>
          </w:p>
        </w:tc>
      </w:tr>
      <w:tr w:rsidR="00334C6A" w:rsidRPr="005647EB" w14:paraId="6244E40A" w14:textId="77777777" w:rsidTr="00EC0475">
        <w:trPr>
          <w:cantSplit/>
          <w:jc w:val="center"/>
        </w:trPr>
        <w:tc>
          <w:tcPr>
            <w:tcW w:w="2761" w:type="dxa"/>
          </w:tcPr>
          <w:p w14:paraId="55D3C53F" w14:textId="2825E956" w:rsidR="00334C6A" w:rsidRPr="005647EB" w:rsidRDefault="00334C6A" w:rsidP="002570E4">
            <w:pPr>
              <w:spacing w:after="0"/>
              <w:rPr>
                <w:rFonts w:ascii="Arial" w:hAnsi="Arial"/>
                <w:sz w:val="18"/>
              </w:rPr>
            </w:pPr>
            <w:r w:rsidRPr="005647EB">
              <w:rPr>
                <w:rFonts w:ascii="Arial" w:hAnsi="Arial" w:cs="v4.2.0"/>
                <w:sz w:val="18"/>
              </w:rPr>
              <w:t>Special</w:t>
            </w:r>
            <w:r w:rsidR="002570E4" w:rsidRPr="005647EB">
              <w:rPr>
                <w:rFonts w:ascii="Arial" w:hAnsi="Arial" w:cs="v4.2.0"/>
                <w:sz w:val="18"/>
              </w:rPr>
              <w:t xml:space="preserve"> </w:t>
            </w:r>
            <w:r w:rsidRPr="005647EB">
              <w:rPr>
                <w:rFonts w:ascii="Arial" w:hAnsi="Arial" w:cs="v4.2.0"/>
                <w:sz w:val="18"/>
              </w:rPr>
              <w:t>subframe</w:t>
            </w:r>
            <w:r w:rsidR="002570E4" w:rsidRPr="005647EB">
              <w:rPr>
                <w:rFonts w:ascii="Arial" w:hAnsi="Arial" w:cs="v4.2.0"/>
                <w:sz w:val="18"/>
              </w:rPr>
              <w:t xml:space="preserve"> </w:t>
            </w:r>
            <w:r w:rsidRPr="005647EB">
              <w:rPr>
                <w:rFonts w:ascii="Arial" w:hAnsi="Arial" w:cs="v4.2.0"/>
                <w:sz w:val="18"/>
              </w:rPr>
              <w:t>configuration</w:t>
            </w:r>
          </w:p>
        </w:tc>
        <w:tc>
          <w:tcPr>
            <w:tcW w:w="604" w:type="dxa"/>
          </w:tcPr>
          <w:p w14:paraId="3842E6BE" w14:textId="77777777" w:rsidR="00334C6A" w:rsidRPr="005647EB" w:rsidRDefault="00334C6A" w:rsidP="002570E4">
            <w:pPr>
              <w:spacing w:after="0"/>
              <w:rPr>
                <w:rFonts w:ascii="Arial" w:hAnsi="Arial"/>
                <w:sz w:val="18"/>
              </w:rPr>
            </w:pPr>
          </w:p>
        </w:tc>
        <w:tc>
          <w:tcPr>
            <w:tcW w:w="2701" w:type="dxa"/>
          </w:tcPr>
          <w:p w14:paraId="799ACD3A" w14:textId="77777777" w:rsidR="00334C6A" w:rsidRPr="005647EB" w:rsidRDefault="00334C6A" w:rsidP="002570E4">
            <w:pPr>
              <w:spacing w:after="0"/>
              <w:rPr>
                <w:rFonts w:ascii="Arial" w:hAnsi="Arial"/>
                <w:sz w:val="18"/>
                <w:lang w:eastAsia="zh-CN"/>
              </w:rPr>
            </w:pPr>
            <w:r w:rsidRPr="005647EB">
              <w:rPr>
                <w:rFonts w:ascii="Arial" w:hAnsi="Arial" w:cs="v4.2.0"/>
                <w:sz w:val="18"/>
              </w:rPr>
              <w:t>6</w:t>
            </w:r>
          </w:p>
        </w:tc>
        <w:tc>
          <w:tcPr>
            <w:tcW w:w="3661" w:type="dxa"/>
          </w:tcPr>
          <w:p w14:paraId="42C031D7" w14:textId="7EB48AFC" w:rsidR="00334C6A" w:rsidRPr="005647EB" w:rsidRDefault="00334C6A" w:rsidP="002570E4">
            <w:pPr>
              <w:spacing w:after="0"/>
              <w:rPr>
                <w:rFonts w:ascii="Arial" w:hAnsi="Arial"/>
                <w:sz w:val="18"/>
                <w:lang w:eastAsia="zh-CN"/>
              </w:rPr>
            </w:pPr>
            <w:r w:rsidRPr="005647EB">
              <w:rPr>
                <w:rFonts w:ascii="Arial" w:hAnsi="Arial" w:cs="v4.2.0"/>
                <w:sz w:val="18"/>
              </w:rPr>
              <w:t>As</w:t>
            </w:r>
            <w:r w:rsidR="002570E4" w:rsidRPr="005647EB">
              <w:rPr>
                <w:rFonts w:ascii="Arial" w:hAnsi="Arial" w:cs="v4.2.0"/>
                <w:sz w:val="18"/>
              </w:rPr>
              <w:t xml:space="preserve"> </w:t>
            </w:r>
            <w:r w:rsidRPr="005647EB">
              <w:rPr>
                <w:rFonts w:ascii="Arial" w:hAnsi="Arial" w:cs="v4.2.0"/>
                <w:sz w:val="18"/>
              </w:rPr>
              <w:t>specified</w:t>
            </w:r>
            <w:r w:rsidR="002570E4" w:rsidRPr="005647EB">
              <w:rPr>
                <w:rFonts w:ascii="Arial" w:hAnsi="Arial" w:cs="v4.2.0"/>
                <w:sz w:val="18"/>
              </w:rPr>
              <w:t xml:space="preserve"> </w:t>
            </w:r>
            <w:r w:rsidRPr="005647EB">
              <w:rPr>
                <w:rFonts w:ascii="Arial" w:hAnsi="Arial" w:cs="v4.2.0"/>
                <w:sz w:val="18"/>
              </w:rPr>
              <w:t>in</w:t>
            </w:r>
            <w:r w:rsidR="002570E4" w:rsidRPr="005647EB">
              <w:rPr>
                <w:rFonts w:ascii="Arial" w:hAnsi="Arial" w:cs="v4.2.0"/>
                <w:sz w:val="18"/>
              </w:rPr>
              <w:t xml:space="preserve"> </w:t>
            </w:r>
            <w:r w:rsidRPr="005647EB">
              <w:rPr>
                <w:rFonts w:ascii="Arial" w:hAnsi="Arial" w:cs="v4.2.0"/>
                <w:sz w:val="18"/>
              </w:rPr>
              <w:t>table</w:t>
            </w:r>
            <w:r w:rsidR="002570E4" w:rsidRPr="005647EB">
              <w:rPr>
                <w:rFonts w:ascii="Arial" w:hAnsi="Arial" w:cs="v4.2.0"/>
                <w:sz w:val="18"/>
              </w:rPr>
              <w:t xml:space="preserve"> </w:t>
            </w:r>
            <w:r w:rsidRPr="005647EB">
              <w:rPr>
                <w:rFonts w:ascii="Arial" w:hAnsi="Arial" w:cs="v4.2.0"/>
                <w:sz w:val="18"/>
              </w:rPr>
              <w:t>4.2-1</w:t>
            </w:r>
            <w:r w:rsidR="002570E4" w:rsidRPr="005647EB">
              <w:rPr>
                <w:rFonts w:ascii="Arial" w:hAnsi="Arial" w:cs="v4.2.0"/>
                <w:sz w:val="18"/>
              </w:rPr>
              <w:t xml:space="preserve"> in 3GPP TS </w:t>
            </w:r>
            <w:r w:rsidRPr="005647EB">
              <w:rPr>
                <w:rFonts w:ascii="Arial" w:hAnsi="Arial" w:cs="v4.2.0"/>
                <w:sz w:val="18"/>
              </w:rPr>
              <w:t>36.211.</w:t>
            </w:r>
            <w:r w:rsidR="002570E4" w:rsidRPr="005647EB">
              <w:rPr>
                <w:rFonts w:ascii="Arial" w:hAnsi="Arial" w:cs="v4.2.0"/>
                <w:sz w:val="18"/>
              </w:rPr>
              <w:t xml:space="preserve"> </w:t>
            </w:r>
            <w:r w:rsidRPr="005647EB">
              <w:rPr>
                <w:rFonts w:ascii="Arial" w:hAnsi="Arial" w:cs="v4.2.0"/>
                <w:sz w:val="18"/>
              </w:rPr>
              <w:t>The</w:t>
            </w:r>
            <w:r w:rsidR="002570E4" w:rsidRPr="005647EB">
              <w:rPr>
                <w:rFonts w:ascii="Arial" w:hAnsi="Arial" w:cs="v4.2.0"/>
                <w:sz w:val="18"/>
              </w:rPr>
              <w:t xml:space="preserve"> </w:t>
            </w:r>
            <w:r w:rsidRPr="005647EB">
              <w:rPr>
                <w:rFonts w:ascii="Arial" w:hAnsi="Arial" w:cs="v4.2.0"/>
                <w:sz w:val="18"/>
              </w:rPr>
              <w:t>same</w:t>
            </w:r>
            <w:r w:rsidR="002570E4" w:rsidRPr="005647EB">
              <w:rPr>
                <w:rFonts w:ascii="Arial" w:hAnsi="Arial" w:cs="v4.2.0"/>
                <w:sz w:val="18"/>
              </w:rPr>
              <w:t xml:space="preserve"> </w:t>
            </w:r>
            <w:r w:rsidRPr="005647EB">
              <w:rPr>
                <w:rFonts w:ascii="Arial" w:hAnsi="Arial" w:cs="v4.2.0"/>
                <w:sz w:val="18"/>
              </w:rPr>
              <w:t>configuration</w:t>
            </w:r>
            <w:r w:rsidR="002570E4" w:rsidRPr="005647EB">
              <w:rPr>
                <w:rFonts w:ascii="Arial" w:hAnsi="Arial" w:cs="v4.2.0"/>
                <w:sz w:val="18"/>
              </w:rPr>
              <w:t xml:space="preserve"> </w:t>
            </w:r>
            <w:r w:rsidRPr="005647EB">
              <w:rPr>
                <w:rFonts w:ascii="Arial" w:hAnsi="Arial" w:cs="v4.2.0"/>
                <w:sz w:val="18"/>
              </w:rPr>
              <w:t>in</w:t>
            </w:r>
            <w:r w:rsidR="002570E4" w:rsidRPr="005647EB">
              <w:rPr>
                <w:rFonts w:ascii="Arial" w:hAnsi="Arial" w:cs="v4.2.0"/>
                <w:sz w:val="18"/>
              </w:rPr>
              <w:t xml:space="preserve"> </w:t>
            </w:r>
            <w:r w:rsidRPr="005647EB">
              <w:rPr>
                <w:rFonts w:ascii="Arial" w:hAnsi="Arial" w:cs="v4.2.0"/>
                <w:sz w:val="18"/>
              </w:rPr>
              <w:t>both</w:t>
            </w:r>
            <w:r w:rsidR="002570E4" w:rsidRPr="005647EB">
              <w:rPr>
                <w:rFonts w:ascii="Arial" w:hAnsi="Arial" w:cs="v4.2.0"/>
                <w:sz w:val="18"/>
              </w:rPr>
              <w:t xml:space="preserve"> </w:t>
            </w:r>
            <w:r w:rsidRPr="005647EB">
              <w:rPr>
                <w:rFonts w:ascii="Arial" w:hAnsi="Arial" w:cs="v4.2.0"/>
                <w:sz w:val="18"/>
              </w:rPr>
              <w:t>cells</w:t>
            </w:r>
          </w:p>
        </w:tc>
      </w:tr>
      <w:tr w:rsidR="00334C6A" w:rsidRPr="005647EB" w14:paraId="207DD8AF" w14:textId="77777777" w:rsidTr="00EC0475">
        <w:trPr>
          <w:cantSplit/>
          <w:jc w:val="center"/>
        </w:trPr>
        <w:tc>
          <w:tcPr>
            <w:tcW w:w="2761" w:type="dxa"/>
          </w:tcPr>
          <w:p w14:paraId="07ED32CC" w14:textId="4CDB75C0" w:rsidR="00334C6A" w:rsidRPr="005647EB" w:rsidRDefault="00334C6A" w:rsidP="002570E4">
            <w:pPr>
              <w:spacing w:after="0"/>
              <w:rPr>
                <w:rFonts w:ascii="Arial" w:hAnsi="Arial"/>
                <w:sz w:val="18"/>
                <w:lang w:eastAsia="zh-CN"/>
              </w:rPr>
            </w:pPr>
            <w:r w:rsidRPr="005647EB">
              <w:rPr>
                <w:rFonts w:ascii="Arial" w:hAnsi="Arial"/>
                <w:sz w:val="18"/>
              </w:rPr>
              <w:t>Uplink-downlink</w:t>
            </w:r>
            <w:r w:rsidR="002570E4" w:rsidRPr="005647EB">
              <w:rPr>
                <w:rFonts w:ascii="Arial" w:hAnsi="Arial"/>
                <w:sz w:val="18"/>
              </w:rPr>
              <w:t xml:space="preserve"> </w:t>
            </w:r>
            <w:r w:rsidRPr="005647EB">
              <w:rPr>
                <w:rFonts w:ascii="Arial" w:hAnsi="Arial"/>
                <w:sz w:val="18"/>
              </w:rPr>
              <w:t>configuration</w:t>
            </w:r>
          </w:p>
        </w:tc>
        <w:tc>
          <w:tcPr>
            <w:tcW w:w="604" w:type="dxa"/>
          </w:tcPr>
          <w:p w14:paraId="31C26373" w14:textId="77777777" w:rsidR="00334C6A" w:rsidRPr="005647EB" w:rsidRDefault="00334C6A" w:rsidP="002570E4">
            <w:pPr>
              <w:spacing w:after="0"/>
              <w:rPr>
                <w:rFonts w:ascii="Arial" w:hAnsi="Arial"/>
                <w:sz w:val="18"/>
              </w:rPr>
            </w:pPr>
          </w:p>
        </w:tc>
        <w:tc>
          <w:tcPr>
            <w:tcW w:w="2701" w:type="dxa"/>
          </w:tcPr>
          <w:p w14:paraId="096DF41E" w14:textId="77777777" w:rsidR="00334C6A" w:rsidRPr="005647EB" w:rsidRDefault="00334C6A" w:rsidP="002570E4">
            <w:pPr>
              <w:spacing w:after="0"/>
              <w:rPr>
                <w:rFonts w:ascii="Arial" w:hAnsi="Arial"/>
                <w:sz w:val="18"/>
                <w:lang w:eastAsia="zh-CN"/>
              </w:rPr>
            </w:pPr>
            <w:r w:rsidRPr="005647EB">
              <w:rPr>
                <w:rFonts w:ascii="Arial" w:hAnsi="Arial"/>
                <w:sz w:val="18"/>
                <w:lang w:eastAsia="zh-CN"/>
              </w:rPr>
              <w:t>0</w:t>
            </w:r>
          </w:p>
        </w:tc>
        <w:tc>
          <w:tcPr>
            <w:tcW w:w="3661" w:type="dxa"/>
          </w:tcPr>
          <w:p w14:paraId="5A3AE55C" w14:textId="3238A1F2" w:rsidR="00334C6A" w:rsidRPr="005647EB" w:rsidRDefault="00334C6A" w:rsidP="002570E4">
            <w:pPr>
              <w:spacing w:after="0"/>
              <w:rPr>
                <w:rFonts w:ascii="Arial" w:hAnsi="Arial"/>
                <w:sz w:val="18"/>
                <w:lang w:eastAsia="zh-CN"/>
              </w:rPr>
            </w:pPr>
            <w:r w:rsidRPr="005647EB">
              <w:rPr>
                <w:rFonts w:ascii="Arial" w:hAnsi="Arial"/>
                <w:sz w:val="18"/>
                <w:lang w:eastAsia="zh-CN"/>
              </w:rPr>
              <w:t>As</w:t>
            </w:r>
            <w:r w:rsidR="002570E4" w:rsidRPr="005647EB">
              <w:rPr>
                <w:rFonts w:ascii="Arial" w:hAnsi="Arial"/>
                <w:sz w:val="18"/>
                <w:lang w:eastAsia="zh-CN"/>
              </w:rPr>
              <w:t xml:space="preserve"> </w:t>
            </w:r>
            <w:r w:rsidRPr="005647EB">
              <w:rPr>
                <w:rFonts w:ascii="Arial" w:hAnsi="Arial"/>
                <w:sz w:val="18"/>
                <w:lang w:eastAsia="zh-CN"/>
              </w:rPr>
              <w:t>specified</w:t>
            </w:r>
            <w:r w:rsidR="002570E4" w:rsidRPr="005647EB">
              <w:rPr>
                <w:rFonts w:ascii="Arial" w:hAnsi="Arial"/>
                <w:sz w:val="18"/>
                <w:lang w:eastAsia="zh-CN"/>
              </w:rPr>
              <w:t xml:space="preserve"> </w:t>
            </w:r>
            <w:r w:rsidRPr="005647EB">
              <w:rPr>
                <w:rFonts w:ascii="Arial" w:hAnsi="Arial"/>
                <w:sz w:val="18"/>
                <w:lang w:eastAsia="zh-CN"/>
              </w:rPr>
              <w:t>in</w:t>
            </w:r>
            <w:r w:rsidR="002570E4" w:rsidRPr="005647EB">
              <w:rPr>
                <w:rFonts w:ascii="Arial" w:hAnsi="Arial"/>
                <w:sz w:val="18"/>
                <w:lang w:eastAsia="zh-CN"/>
              </w:rPr>
              <w:t xml:space="preserve"> </w:t>
            </w:r>
            <w:r w:rsidRPr="005647EB">
              <w:rPr>
                <w:rFonts w:ascii="Arial" w:hAnsi="Arial"/>
                <w:sz w:val="18"/>
                <w:lang w:eastAsia="zh-CN"/>
              </w:rPr>
              <w:t>3GPP</w:t>
            </w:r>
            <w:r w:rsidR="002570E4" w:rsidRPr="005647EB">
              <w:rPr>
                <w:rFonts w:ascii="Arial" w:hAnsi="Arial"/>
                <w:sz w:val="18"/>
                <w:lang w:eastAsia="zh-CN"/>
              </w:rPr>
              <w:t xml:space="preserve"> </w:t>
            </w:r>
            <w:r w:rsidRPr="005647EB">
              <w:rPr>
                <w:rFonts w:ascii="Arial" w:hAnsi="Arial"/>
                <w:sz w:val="18"/>
                <w:lang w:eastAsia="zh-CN"/>
              </w:rPr>
              <w:t>TS</w:t>
            </w:r>
            <w:r w:rsidR="002570E4" w:rsidRPr="005647EB">
              <w:rPr>
                <w:rFonts w:ascii="Arial" w:hAnsi="Arial"/>
                <w:sz w:val="18"/>
                <w:lang w:eastAsia="zh-CN"/>
              </w:rPr>
              <w:t xml:space="preserve"> </w:t>
            </w:r>
            <w:r w:rsidRPr="005647EB">
              <w:rPr>
                <w:rFonts w:ascii="Arial" w:hAnsi="Arial"/>
                <w:sz w:val="18"/>
                <w:lang w:eastAsia="zh-CN"/>
              </w:rPr>
              <w:t>36.211</w:t>
            </w:r>
            <w:r w:rsidR="002570E4" w:rsidRPr="005647EB">
              <w:rPr>
                <w:rFonts w:ascii="Arial" w:hAnsi="Arial"/>
                <w:sz w:val="18"/>
                <w:lang w:eastAsia="zh-CN"/>
              </w:rPr>
              <w:t xml:space="preserve"> </w:t>
            </w:r>
            <w:r w:rsidR="00914A62" w:rsidRPr="005647EB">
              <w:rPr>
                <w:rFonts w:ascii="Arial" w:hAnsi="Arial"/>
                <w:sz w:val="18"/>
                <w:lang w:eastAsia="zh-CN"/>
              </w:rPr>
              <w:t>clause</w:t>
            </w:r>
            <w:r w:rsidR="002570E4" w:rsidRPr="005647EB">
              <w:rPr>
                <w:rFonts w:ascii="Arial" w:hAnsi="Arial"/>
                <w:sz w:val="18"/>
                <w:lang w:eastAsia="zh-CN"/>
              </w:rPr>
              <w:t xml:space="preserve"> </w:t>
            </w:r>
            <w:r w:rsidRPr="005647EB">
              <w:rPr>
                <w:rFonts w:ascii="Arial" w:hAnsi="Arial"/>
                <w:sz w:val="18"/>
                <w:lang w:eastAsia="zh-CN"/>
              </w:rPr>
              <w:t>4.2</w:t>
            </w:r>
            <w:r w:rsidR="002570E4" w:rsidRPr="005647EB">
              <w:rPr>
                <w:rFonts w:ascii="Arial" w:hAnsi="Arial"/>
                <w:sz w:val="18"/>
                <w:lang w:eastAsia="zh-CN"/>
              </w:rPr>
              <w:t xml:space="preserve"> </w:t>
            </w:r>
            <w:r w:rsidRPr="005647EB">
              <w:rPr>
                <w:rFonts w:ascii="Arial" w:hAnsi="Arial"/>
                <w:sz w:val="18"/>
              </w:rPr>
              <w:t>Table</w:t>
            </w:r>
            <w:r w:rsidR="002570E4" w:rsidRPr="005647EB">
              <w:rPr>
                <w:rFonts w:ascii="Arial" w:hAnsi="Arial"/>
                <w:sz w:val="18"/>
              </w:rPr>
              <w:t xml:space="preserve"> </w:t>
            </w:r>
            <w:r w:rsidRPr="005647EB">
              <w:rPr>
                <w:rFonts w:ascii="Arial" w:hAnsi="Arial"/>
                <w:sz w:val="18"/>
                <w:lang w:eastAsia="zh-CN"/>
              </w:rPr>
              <w:t>4.2</w:t>
            </w:r>
            <w:r w:rsidRPr="005647EB">
              <w:rPr>
                <w:rFonts w:ascii="Arial" w:hAnsi="Arial"/>
                <w:sz w:val="18"/>
              </w:rPr>
              <w:t>-</w:t>
            </w:r>
            <w:r w:rsidRPr="005647EB">
              <w:rPr>
                <w:rFonts w:ascii="Arial" w:hAnsi="Arial"/>
                <w:sz w:val="18"/>
                <w:lang w:eastAsia="zh-CN"/>
              </w:rPr>
              <w:t>2</w:t>
            </w:r>
            <w:r w:rsidR="002570E4" w:rsidRPr="005647EB">
              <w:rPr>
                <w:rFonts w:ascii="Arial" w:hAnsi="Arial"/>
                <w:sz w:val="18"/>
                <w:lang w:eastAsia="zh-CN"/>
              </w:rPr>
              <w:t xml:space="preserve"> </w:t>
            </w:r>
          </w:p>
        </w:tc>
      </w:tr>
      <w:tr w:rsidR="00334C6A" w:rsidRPr="005647EB" w14:paraId="51D61683" w14:textId="77777777" w:rsidTr="00EC0475">
        <w:trPr>
          <w:cantSplit/>
          <w:jc w:val="center"/>
        </w:trPr>
        <w:tc>
          <w:tcPr>
            <w:tcW w:w="2761" w:type="dxa"/>
          </w:tcPr>
          <w:p w14:paraId="16EE7862" w14:textId="1E6FA028" w:rsidR="00334C6A" w:rsidRPr="005647EB" w:rsidRDefault="00334C6A" w:rsidP="002570E4">
            <w:pPr>
              <w:spacing w:after="0"/>
              <w:rPr>
                <w:rFonts w:ascii="Arial" w:hAnsi="Arial"/>
                <w:sz w:val="18"/>
              </w:rPr>
            </w:pPr>
            <w:r w:rsidRPr="005647EB">
              <w:rPr>
                <w:rFonts w:ascii="Arial" w:hAnsi="Arial"/>
                <w:sz w:val="18"/>
              </w:rPr>
              <w:t>CP</w:t>
            </w:r>
            <w:r w:rsidR="002570E4" w:rsidRPr="005647EB">
              <w:rPr>
                <w:rFonts w:ascii="Arial" w:hAnsi="Arial"/>
                <w:sz w:val="18"/>
              </w:rPr>
              <w:t xml:space="preserve"> </w:t>
            </w:r>
            <w:r w:rsidRPr="005647EB">
              <w:rPr>
                <w:rFonts w:ascii="Arial" w:hAnsi="Arial"/>
                <w:sz w:val="18"/>
              </w:rPr>
              <w:t>length</w:t>
            </w:r>
          </w:p>
        </w:tc>
        <w:tc>
          <w:tcPr>
            <w:tcW w:w="604" w:type="dxa"/>
          </w:tcPr>
          <w:p w14:paraId="558D1407" w14:textId="77777777" w:rsidR="00334C6A" w:rsidRPr="005647EB" w:rsidRDefault="00334C6A" w:rsidP="002570E4">
            <w:pPr>
              <w:spacing w:after="0"/>
              <w:rPr>
                <w:rFonts w:ascii="Arial" w:hAnsi="Arial"/>
                <w:sz w:val="18"/>
              </w:rPr>
            </w:pPr>
          </w:p>
        </w:tc>
        <w:tc>
          <w:tcPr>
            <w:tcW w:w="2701" w:type="dxa"/>
          </w:tcPr>
          <w:p w14:paraId="204634E0" w14:textId="77777777" w:rsidR="00334C6A" w:rsidRPr="005647EB" w:rsidRDefault="00334C6A" w:rsidP="002570E4">
            <w:pPr>
              <w:spacing w:after="0"/>
              <w:rPr>
                <w:rFonts w:ascii="Arial" w:hAnsi="Arial"/>
                <w:sz w:val="18"/>
                <w:lang w:eastAsia="zh-CN"/>
              </w:rPr>
            </w:pPr>
            <w:r w:rsidRPr="005647EB">
              <w:rPr>
                <w:rFonts w:ascii="Arial" w:hAnsi="Arial"/>
                <w:sz w:val="18"/>
                <w:lang w:eastAsia="zh-CN"/>
              </w:rPr>
              <w:t>Normal</w:t>
            </w:r>
          </w:p>
        </w:tc>
        <w:tc>
          <w:tcPr>
            <w:tcW w:w="3661" w:type="dxa"/>
          </w:tcPr>
          <w:p w14:paraId="4067312B" w14:textId="77777777" w:rsidR="00334C6A" w:rsidRPr="005647EB" w:rsidRDefault="00334C6A" w:rsidP="002570E4">
            <w:pPr>
              <w:spacing w:after="0"/>
              <w:rPr>
                <w:rFonts w:ascii="Arial" w:hAnsi="Arial"/>
                <w:sz w:val="18"/>
              </w:rPr>
            </w:pPr>
          </w:p>
        </w:tc>
      </w:tr>
      <w:tr w:rsidR="00334C6A" w:rsidRPr="005647EB" w14:paraId="16588DAF" w14:textId="77777777" w:rsidTr="00EC0475">
        <w:trPr>
          <w:cantSplit/>
          <w:jc w:val="center"/>
        </w:trPr>
        <w:tc>
          <w:tcPr>
            <w:tcW w:w="2761" w:type="dxa"/>
          </w:tcPr>
          <w:p w14:paraId="1D2A7BE7" w14:textId="3434CD00" w:rsidR="00334C6A" w:rsidRPr="005647EB" w:rsidRDefault="00334C6A" w:rsidP="002570E4">
            <w:pPr>
              <w:spacing w:after="0"/>
              <w:rPr>
                <w:rFonts w:ascii="Arial" w:hAnsi="Arial" w:cs="v4.2.0"/>
                <w:bCs/>
                <w:sz w:val="18"/>
              </w:rPr>
            </w:pPr>
            <w:r w:rsidRPr="005647EB">
              <w:rPr>
                <w:rFonts w:ascii="Arial" w:hAnsi="Arial" w:cs="v4.2.0"/>
                <w:bCs/>
                <w:sz w:val="18"/>
              </w:rPr>
              <w:t>E-UTRA</w:t>
            </w:r>
            <w:r w:rsidR="002570E4" w:rsidRPr="005647EB">
              <w:rPr>
                <w:rFonts w:ascii="Arial" w:hAnsi="Arial" w:cs="v4.2.0"/>
                <w:bCs/>
                <w:sz w:val="18"/>
              </w:rPr>
              <w:t xml:space="preserve"> </w:t>
            </w:r>
            <w:r w:rsidRPr="005647EB">
              <w:rPr>
                <w:rFonts w:ascii="Arial" w:hAnsi="Arial" w:cs="v4.2.0"/>
                <w:bCs/>
                <w:sz w:val="18"/>
              </w:rPr>
              <w:t>RF</w:t>
            </w:r>
            <w:r w:rsidR="002570E4" w:rsidRPr="005647EB">
              <w:rPr>
                <w:rFonts w:ascii="Arial" w:hAnsi="Arial" w:cs="v4.2.0"/>
                <w:bCs/>
                <w:sz w:val="18"/>
              </w:rPr>
              <w:t xml:space="preserve"> </w:t>
            </w:r>
            <w:r w:rsidRPr="005647EB">
              <w:rPr>
                <w:rFonts w:ascii="Arial" w:hAnsi="Arial" w:cs="v4.2.0"/>
                <w:bCs/>
                <w:sz w:val="18"/>
              </w:rPr>
              <w:t>Channel</w:t>
            </w:r>
            <w:r w:rsidR="002570E4" w:rsidRPr="005647EB">
              <w:rPr>
                <w:rFonts w:ascii="Arial" w:hAnsi="Arial" w:cs="v4.2.0"/>
                <w:bCs/>
                <w:sz w:val="18"/>
              </w:rPr>
              <w:t xml:space="preserve"> </w:t>
            </w:r>
            <w:r w:rsidRPr="005647EB">
              <w:rPr>
                <w:rFonts w:ascii="Arial" w:hAnsi="Arial" w:cs="v4.2.0"/>
                <w:bCs/>
                <w:sz w:val="18"/>
              </w:rPr>
              <w:t>Number</w:t>
            </w:r>
          </w:p>
        </w:tc>
        <w:tc>
          <w:tcPr>
            <w:tcW w:w="604" w:type="dxa"/>
          </w:tcPr>
          <w:p w14:paraId="01E01E5E" w14:textId="77777777" w:rsidR="00334C6A" w:rsidRPr="005647EB" w:rsidRDefault="00334C6A" w:rsidP="002570E4">
            <w:pPr>
              <w:spacing w:after="0"/>
              <w:rPr>
                <w:rFonts w:ascii="Arial" w:hAnsi="Arial"/>
                <w:sz w:val="18"/>
              </w:rPr>
            </w:pPr>
          </w:p>
        </w:tc>
        <w:tc>
          <w:tcPr>
            <w:tcW w:w="2701" w:type="dxa"/>
          </w:tcPr>
          <w:p w14:paraId="0DF9C0A3" w14:textId="3EBFC31C" w:rsidR="00334C6A" w:rsidRPr="005647EB" w:rsidRDefault="00334C6A" w:rsidP="002570E4">
            <w:pPr>
              <w:spacing w:after="0"/>
              <w:rPr>
                <w:rFonts w:ascii="Arial" w:hAnsi="Arial" w:cs="v4.2.0"/>
                <w:bCs/>
                <w:sz w:val="18"/>
              </w:rPr>
            </w:pPr>
            <w:r w:rsidRPr="005647EB">
              <w:rPr>
                <w:rFonts w:ascii="Arial" w:hAnsi="Arial" w:cs="v4.2.0"/>
                <w:bCs/>
                <w:sz w:val="18"/>
              </w:rPr>
              <w:t>1,</w:t>
            </w:r>
            <w:r w:rsidR="002570E4" w:rsidRPr="005647EB">
              <w:rPr>
                <w:rFonts w:ascii="Arial" w:hAnsi="Arial" w:cs="v4.2.0"/>
                <w:bCs/>
                <w:sz w:val="18"/>
              </w:rPr>
              <w:t xml:space="preserve"> </w:t>
            </w:r>
            <w:r w:rsidRPr="005647EB">
              <w:rPr>
                <w:rFonts w:ascii="Arial" w:hAnsi="Arial" w:cs="v4.2.0"/>
                <w:bCs/>
                <w:sz w:val="18"/>
              </w:rPr>
              <w:t>2</w:t>
            </w:r>
          </w:p>
        </w:tc>
        <w:tc>
          <w:tcPr>
            <w:tcW w:w="3661" w:type="dxa"/>
          </w:tcPr>
          <w:p w14:paraId="415FE171" w14:textId="214566AD" w:rsidR="00334C6A" w:rsidRPr="005647EB" w:rsidRDefault="00334C6A" w:rsidP="002570E4">
            <w:pPr>
              <w:spacing w:after="0"/>
              <w:rPr>
                <w:rFonts w:ascii="Arial" w:hAnsi="Arial"/>
                <w:sz w:val="18"/>
              </w:rPr>
            </w:pPr>
            <w:r w:rsidRPr="005647EB">
              <w:rPr>
                <w:rFonts w:ascii="Arial" w:hAnsi="Arial"/>
                <w:sz w:val="18"/>
              </w:rPr>
              <w:t>Two</w:t>
            </w:r>
            <w:r w:rsidR="002570E4" w:rsidRPr="005647EB">
              <w:rPr>
                <w:rFonts w:ascii="Arial" w:hAnsi="Arial"/>
                <w:sz w:val="18"/>
              </w:rPr>
              <w:t xml:space="preserve"> </w:t>
            </w:r>
            <w:r w:rsidRPr="005647EB">
              <w:rPr>
                <w:rFonts w:ascii="Arial" w:hAnsi="Arial"/>
                <w:sz w:val="18"/>
              </w:rPr>
              <w:t>TDD</w:t>
            </w:r>
            <w:r w:rsidR="002570E4" w:rsidRPr="005647EB">
              <w:rPr>
                <w:rFonts w:ascii="Arial" w:hAnsi="Arial"/>
                <w:sz w:val="18"/>
              </w:rPr>
              <w:t xml:space="preserve"> </w:t>
            </w:r>
            <w:r w:rsidRPr="005647EB">
              <w:rPr>
                <w:rFonts w:ascii="Arial" w:hAnsi="Arial"/>
                <w:sz w:val="18"/>
              </w:rPr>
              <w:t>carrier</w:t>
            </w:r>
            <w:r w:rsidR="002570E4" w:rsidRPr="005647EB">
              <w:rPr>
                <w:rFonts w:ascii="Arial" w:hAnsi="Arial"/>
                <w:sz w:val="18"/>
              </w:rPr>
              <w:t xml:space="preserve"> </w:t>
            </w:r>
            <w:r w:rsidRPr="005647EB">
              <w:rPr>
                <w:rFonts w:ascii="Arial" w:hAnsi="Arial"/>
                <w:sz w:val="18"/>
              </w:rPr>
              <w:t>frequencies</w:t>
            </w:r>
            <w:r w:rsidR="002570E4" w:rsidRPr="005647EB">
              <w:rPr>
                <w:rFonts w:ascii="Arial" w:hAnsi="Arial"/>
                <w:sz w:val="18"/>
              </w:rPr>
              <w:t xml:space="preserve"> </w:t>
            </w:r>
            <w:r w:rsidRPr="005647EB">
              <w:rPr>
                <w:rFonts w:ascii="Arial" w:hAnsi="Arial"/>
                <w:sz w:val="18"/>
              </w:rPr>
              <w:t>are</w:t>
            </w:r>
            <w:r w:rsidR="002570E4" w:rsidRPr="005647EB">
              <w:rPr>
                <w:rFonts w:ascii="Arial" w:hAnsi="Arial"/>
                <w:sz w:val="18"/>
              </w:rPr>
              <w:t xml:space="preserve"> </w:t>
            </w:r>
            <w:r w:rsidRPr="005647EB">
              <w:rPr>
                <w:rFonts w:ascii="Arial" w:hAnsi="Arial"/>
                <w:sz w:val="18"/>
              </w:rPr>
              <w:t>used.</w:t>
            </w:r>
          </w:p>
        </w:tc>
      </w:tr>
      <w:tr w:rsidR="00334C6A" w:rsidRPr="005647EB" w14:paraId="5E26875A" w14:textId="77777777" w:rsidTr="00EC0475">
        <w:trPr>
          <w:cantSplit/>
          <w:jc w:val="center"/>
        </w:trPr>
        <w:tc>
          <w:tcPr>
            <w:tcW w:w="2761" w:type="dxa"/>
          </w:tcPr>
          <w:p w14:paraId="5E40400C" w14:textId="705AFABD" w:rsidR="00334C6A" w:rsidRPr="005647EB" w:rsidRDefault="00334C6A" w:rsidP="002570E4">
            <w:pPr>
              <w:spacing w:after="0"/>
              <w:rPr>
                <w:rFonts w:ascii="Arial" w:hAnsi="Arial"/>
                <w:sz w:val="18"/>
              </w:rPr>
            </w:pPr>
            <w:r w:rsidRPr="005647EB">
              <w:rPr>
                <w:rFonts w:ascii="Arial" w:hAnsi="Arial"/>
                <w:sz w:val="18"/>
              </w:rPr>
              <w:t>Channel</w:t>
            </w:r>
            <w:r w:rsidR="002570E4" w:rsidRPr="005647EB">
              <w:rPr>
                <w:rFonts w:ascii="Arial" w:hAnsi="Arial"/>
                <w:sz w:val="18"/>
              </w:rPr>
              <w:t xml:space="preserve"> </w:t>
            </w:r>
            <w:r w:rsidRPr="005647EB">
              <w:rPr>
                <w:rFonts w:ascii="Arial" w:hAnsi="Arial"/>
                <w:sz w:val="18"/>
              </w:rPr>
              <w:t>Bandwidth</w:t>
            </w:r>
            <w:r w:rsidR="002570E4" w:rsidRPr="005647EB">
              <w:rPr>
                <w:rFonts w:ascii="Arial" w:hAnsi="Arial"/>
                <w:sz w:val="18"/>
              </w:rPr>
              <w:t xml:space="preserve"> </w:t>
            </w:r>
            <w:r w:rsidRPr="005647EB">
              <w:rPr>
                <w:rFonts w:ascii="Arial" w:hAnsi="Arial"/>
                <w:sz w:val="18"/>
              </w:rPr>
              <w:t>(BW</w:t>
            </w:r>
            <w:r w:rsidRPr="005647EB">
              <w:rPr>
                <w:rFonts w:ascii="Arial" w:hAnsi="Arial"/>
                <w:sz w:val="18"/>
                <w:vertAlign w:val="subscript"/>
              </w:rPr>
              <w:t>channel</w:t>
            </w:r>
            <w:r w:rsidRPr="005647EB">
              <w:rPr>
                <w:rFonts w:ascii="Arial" w:hAnsi="Arial"/>
                <w:sz w:val="18"/>
              </w:rPr>
              <w:t>)</w:t>
            </w:r>
          </w:p>
        </w:tc>
        <w:tc>
          <w:tcPr>
            <w:tcW w:w="604" w:type="dxa"/>
          </w:tcPr>
          <w:p w14:paraId="61E60584" w14:textId="77777777" w:rsidR="00334C6A" w:rsidRPr="005647EB" w:rsidRDefault="00334C6A" w:rsidP="002570E4">
            <w:pPr>
              <w:spacing w:after="0"/>
              <w:rPr>
                <w:rFonts w:ascii="Arial" w:hAnsi="Arial"/>
                <w:sz w:val="18"/>
              </w:rPr>
            </w:pPr>
            <w:r w:rsidRPr="005647EB">
              <w:rPr>
                <w:rFonts w:ascii="Arial" w:hAnsi="Arial"/>
                <w:sz w:val="18"/>
              </w:rPr>
              <w:t>MHz</w:t>
            </w:r>
          </w:p>
        </w:tc>
        <w:tc>
          <w:tcPr>
            <w:tcW w:w="2701" w:type="dxa"/>
          </w:tcPr>
          <w:p w14:paraId="506E8E24" w14:textId="77777777" w:rsidR="00334C6A" w:rsidRPr="005647EB" w:rsidRDefault="00334C6A" w:rsidP="002570E4">
            <w:pPr>
              <w:spacing w:after="0"/>
              <w:rPr>
                <w:rFonts w:ascii="Arial" w:hAnsi="Arial" w:cs="v4.2.0"/>
                <w:sz w:val="18"/>
              </w:rPr>
            </w:pPr>
            <w:r w:rsidRPr="005647EB">
              <w:rPr>
                <w:rFonts w:ascii="Arial" w:hAnsi="Arial" w:cs="v4.2.0"/>
                <w:sz w:val="18"/>
              </w:rPr>
              <w:t>10</w:t>
            </w:r>
          </w:p>
        </w:tc>
        <w:tc>
          <w:tcPr>
            <w:tcW w:w="3661" w:type="dxa"/>
          </w:tcPr>
          <w:p w14:paraId="3C4FD837" w14:textId="77777777" w:rsidR="00334C6A" w:rsidRPr="005647EB" w:rsidRDefault="00334C6A" w:rsidP="002570E4">
            <w:pPr>
              <w:spacing w:after="0"/>
              <w:rPr>
                <w:rFonts w:ascii="Arial" w:hAnsi="Arial"/>
                <w:sz w:val="18"/>
              </w:rPr>
            </w:pPr>
          </w:p>
        </w:tc>
      </w:tr>
      <w:tr w:rsidR="00334C6A" w:rsidRPr="005647EB" w14:paraId="7648A9DC" w14:textId="77777777" w:rsidTr="00EC0475">
        <w:trPr>
          <w:cantSplit/>
          <w:jc w:val="center"/>
        </w:trPr>
        <w:tc>
          <w:tcPr>
            <w:tcW w:w="2761" w:type="dxa"/>
          </w:tcPr>
          <w:p w14:paraId="07236B94" w14:textId="03180724" w:rsidR="00334C6A" w:rsidRPr="005647EB" w:rsidRDefault="00334C6A" w:rsidP="002570E4">
            <w:pPr>
              <w:spacing w:after="0"/>
              <w:rPr>
                <w:rFonts w:ascii="Arial" w:hAnsi="Arial"/>
                <w:sz w:val="18"/>
              </w:rPr>
            </w:pPr>
            <w:r w:rsidRPr="005647EB">
              <w:rPr>
                <w:rFonts w:ascii="Arial" w:hAnsi="Arial"/>
                <w:sz w:val="18"/>
              </w:rPr>
              <w:t>Active</w:t>
            </w:r>
            <w:r w:rsidR="002570E4" w:rsidRPr="005647EB">
              <w:rPr>
                <w:rFonts w:ascii="Arial" w:hAnsi="Arial"/>
                <w:sz w:val="18"/>
              </w:rPr>
              <w:t xml:space="preserve"> </w:t>
            </w:r>
            <w:r w:rsidRPr="005647EB">
              <w:rPr>
                <w:rFonts w:ascii="Arial" w:hAnsi="Arial"/>
                <w:sz w:val="18"/>
              </w:rPr>
              <w:t>cell</w:t>
            </w:r>
          </w:p>
        </w:tc>
        <w:tc>
          <w:tcPr>
            <w:tcW w:w="604" w:type="dxa"/>
          </w:tcPr>
          <w:p w14:paraId="74E2C51C" w14:textId="77777777" w:rsidR="00334C6A" w:rsidRPr="005647EB" w:rsidRDefault="00334C6A" w:rsidP="002570E4">
            <w:pPr>
              <w:spacing w:after="0"/>
              <w:rPr>
                <w:rFonts w:ascii="Arial" w:hAnsi="Arial"/>
                <w:sz w:val="18"/>
              </w:rPr>
            </w:pPr>
          </w:p>
        </w:tc>
        <w:tc>
          <w:tcPr>
            <w:tcW w:w="2701" w:type="dxa"/>
          </w:tcPr>
          <w:p w14:paraId="3AB0B3CA" w14:textId="02DD60D1" w:rsidR="00334C6A" w:rsidRPr="005647EB" w:rsidRDefault="00334C6A" w:rsidP="002570E4">
            <w:pPr>
              <w:spacing w:after="0"/>
              <w:rPr>
                <w:rFonts w:ascii="Arial" w:hAnsi="Arial"/>
                <w:sz w:val="18"/>
              </w:rPr>
            </w:pPr>
            <w:r w:rsidRPr="005647EB">
              <w:rPr>
                <w:rFonts w:ascii="Arial" w:hAnsi="Arial"/>
                <w:sz w:val="18"/>
              </w:rPr>
              <w:t>Cell</w:t>
            </w:r>
            <w:r w:rsidR="002570E4" w:rsidRPr="005647EB">
              <w:rPr>
                <w:rFonts w:ascii="Arial" w:hAnsi="Arial"/>
                <w:sz w:val="18"/>
              </w:rPr>
              <w:t xml:space="preserve"> </w:t>
            </w:r>
            <w:r w:rsidRPr="005647EB">
              <w:rPr>
                <w:rFonts w:ascii="Arial" w:hAnsi="Arial"/>
                <w:sz w:val="18"/>
              </w:rPr>
              <w:t>1</w:t>
            </w:r>
          </w:p>
        </w:tc>
        <w:tc>
          <w:tcPr>
            <w:tcW w:w="3661" w:type="dxa"/>
          </w:tcPr>
          <w:p w14:paraId="27EE2686" w14:textId="148CA0E1" w:rsidR="00334C6A" w:rsidRPr="005647EB" w:rsidRDefault="00334C6A" w:rsidP="002570E4">
            <w:pPr>
              <w:spacing w:after="0"/>
              <w:rPr>
                <w:rFonts w:ascii="Arial" w:hAnsi="Arial"/>
                <w:sz w:val="18"/>
              </w:rPr>
            </w:pPr>
            <w:r w:rsidRPr="005647EB">
              <w:rPr>
                <w:rFonts w:ascii="Arial" w:hAnsi="Arial"/>
                <w:sz w:val="18"/>
              </w:rPr>
              <w:t>Cell</w:t>
            </w:r>
            <w:r w:rsidR="002570E4" w:rsidRPr="005647EB">
              <w:rPr>
                <w:rFonts w:ascii="Arial" w:hAnsi="Arial"/>
                <w:sz w:val="18"/>
              </w:rPr>
              <w:t xml:space="preserve"> </w:t>
            </w:r>
            <w:r w:rsidRPr="005647EB">
              <w:rPr>
                <w:rFonts w:ascii="Arial" w:hAnsi="Arial"/>
                <w:sz w:val="18"/>
              </w:rPr>
              <w:t>1</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on</w:t>
            </w:r>
            <w:r w:rsidR="002570E4" w:rsidRPr="005647EB">
              <w:rPr>
                <w:rFonts w:ascii="Arial" w:hAnsi="Arial"/>
                <w:sz w:val="18"/>
              </w:rPr>
              <w:t xml:space="preserve"> </w:t>
            </w:r>
            <w:r w:rsidRPr="005647EB">
              <w:rPr>
                <w:rFonts w:ascii="Arial" w:hAnsi="Arial"/>
                <w:sz w:val="18"/>
              </w:rPr>
              <w:t>RF</w:t>
            </w:r>
            <w:r w:rsidR="002570E4" w:rsidRPr="005647EB">
              <w:rPr>
                <w:rFonts w:ascii="Arial" w:hAnsi="Arial"/>
                <w:sz w:val="18"/>
              </w:rPr>
              <w:t xml:space="preserve"> </w:t>
            </w:r>
            <w:r w:rsidRPr="005647EB">
              <w:rPr>
                <w:rFonts w:ascii="Arial" w:hAnsi="Arial"/>
                <w:sz w:val="18"/>
              </w:rPr>
              <w:t>channel</w:t>
            </w:r>
            <w:r w:rsidR="002570E4" w:rsidRPr="005647EB">
              <w:rPr>
                <w:rFonts w:ascii="Arial" w:hAnsi="Arial"/>
                <w:sz w:val="18"/>
              </w:rPr>
              <w:t xml:space="preserve"> </w:t>
            </w:r>
            <w:r w:rsidRPr="005647EB">
              <w:rPr>
                <w:rFonts w:ascii="Arial" w:hAnsi="Arial"/>
                <w:sz w:val="18"/>
              </w:rPr>
              <w:t>number</w:t>
            </w:r>
            <w:r w:rsidR="002570E4" w:rsidRPr="005647EB">
              <w:rPr>
                <w:rFonts w:ascii="Arial" w:hAnsi="Arial"/>
                <w:sz w:val="18"/>
              </w:rPr>
              <w:t xml:space="preserve"> </w:t>
            </w:r>
            <w:r w:rsidRPr="005647EB">
              <w:rPr>
                <w:rFonts w:ascii="Arial" w:hAnsi="Arial"/>
                <w:sz w:val="18"/>
              </w:rPr>
              <w:t>1</w:t>
            </w:r>
          </w:p>
        </w:tc>
      </w:tr>
      <w:tr w:rsidR="00334C6A" w:rsidRPr="005647EB" w14:paraId="485F64A2" w14:textId="77777777" w:rsidTr="00EC0475">
        <w:trPr>
          <w:cantSplit/>
          <w:jc w:val="center"/>
        </w:trPr>
        <w:tc>
          <w:tcPr>
            <w:tcW w:w="2761" w:type="dxa"/>
          </w:tcPr>
          <w:p w14:paraId="5CA94C30" w14:textId="3523BA38" w:rsidR="00334C6A" w:rsidRPr="005647EB" w:rsidRDefault="00334C6A" w:rsidP="002570E4">
            <w:pPr>
              <w:spacing w:after="0"/>
              <w:rPr>
                <w:rFonts w:ascii="Arial" w:hAnsi="Arial"/>
                <w:sz w:val="18"/>
              </w:rPr>
            </w:pPr>
            <w:r w:rsidRPr="005647EB">
              <w:rPr>
                <w:rFonts w:ascii="Arial" w:hAnsi="Arial"/>
                <w:sz w:val="18"/>
              </w:rPr>
              <w:t>Neighbour</w:t>
            </w:r>
            <w:r w:rsidR="002570E4" w:rsidRPr="005647EB">
              <w:rPr>
                <w:rFonts w:ascii="Arial" w:hAnsi="Arial"/>
                <w:sz w:val="18"/>
              </w:rPr>
              <w:t xml:space="preserve"> </w:t>
            </w:r>
            <w:r w:rsidRPr="005647EB">
              <w:rPr>
                <w:rFonts w:ascii="Arial" w:hAnsi="Arial"/>
                <w:sz w:val="18"/>
              </w:rPr>
              <w:t>cell</w:t>
            </w:r>
          </w:p>
        </w:tc>
        <w:tc>
          <w:tcPr>
            <w:tcW w:w="604" w:type="dxa"/>
          </w:tcPr>
          <w:p w14:paraId="65DCC399" w14:textId="77777777" w:rsidR="00334C6A" w:rsidRPr="005647EB" w:rsidRDefault="00334C6A" w:rsidP="002570E4">
            <w:pPr>
              <w:spacing w:after="0"/>
              <w:rPr>
                <w:rFonts w:ascii="Arial" w:hAnsi="Arial"/>
                <w:sz w:val="18"/>
              </w:rPr>
            </w:pPr>
          </w:p>
        </w:tc>
        <w:tc>
          <w:tcPr>
            <w:tcW w:w="2701" w:type="dxa"/>
          </w:tcPr>
          <w:p w14:paraId="6148AF94" w14:textId="78756BB5" w:rsidR="00334C6A" w:rsidRPr="005647EB" w:rsidRDefault="00334C6A" w:rsidP="002570E4">
            <w:pPr>
              <w:spacing w:after="0"/>
              <w:rPr>
                <w:rFonts w:ascii="Arial" w:hAnsi="Arial"/>
                <w:sz w:val="18"/>
              </w:rPr>
            </w:pPr>
            <w:r w:rsidRPr="005647EB">
              <w:rPr>
                <w:rFonts w:ascii="Arial" w:hAnsi="Arial"/>
                <w:sz w:val="18"/>
              </w:rPr>
              <w:t>Cell</w:t>
            </w:r>
            <w:r w:rsidR="002570E4" w:rsidRPr="005647EB">
              <w:rPr>
                <w:rFonts w:ascii="Arial" w:hAnsi="Arial"/>
                <w:sz w:val="18"/>
              </w:rPr>
              <w:t xml:space="preserve"> </w:t>
            </w:r>
            <w:r w:rsidRPr="005647EB">
              <w:rPr>
                <w:rFonts w:ascii="Arial" w:hAnsi="Arial"/>
                <w:sz w:val="18"/>
              </w:rPr>
              <w:t>2</w:t>
            </w:r>
          </w:p>
        </w:tc>
        <w:tc>
          <w:tcPr>
            <w:tcW w:w="3661" w:type="dxa"/>
          </w:tcPr>
          <w:p w14:paraId="3C84A94B" w14:textId="35E226B7" w:rsidR="00334C6A" w:rsidRPr="005647EB" w:rsidRDefault="00334C6A" w:rsidP="002570E4">
            <w:pPr>
              <w:spacing w:after="0"/>
              <w:rPr>
                <w:rFonts w:ascii="Arial" w:hAnsi="Arial"/>
                <w:sz w:val="18"/>
              </w:rPr>
            </w:pPr>
            <w:r w:rsidRPr="005647EB">
              <w:rPr>
                <w:rFonts w:ascii="Arial" w:hAnsi="Arial"/>
                <w:sz w:val="18"/>
              </w:rPr>
              <w:t>Cell</w:t>
            </w:r>
            <w:r w:rsidR="002570E4" w:rsidRPr="005647EB">
              <w:rPr>
                <w:rFonts w:ascii="Arial" w:hAnsi="Arial"/>
                <w:sz w:val="18"/>
              </w:rPr>
              <w:t xml:space="preserve"> </w:t>
            </w:r>
            <w:r w:rsidRPr="005647EB">
              <w:rPr>
                <w:rFonts w:ascii="Arial" w:hAnsi="Arial"/>
                <w:sz w:val="18"/>
              </w:rPr>
              <w:t>2</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on</w:t>
            </w:r>
            <w:r w:rsidR="002570E4" w:rsidRPr="005647EB">
              <w:rPr>
                <w:rFonts w:ascii="Arial" w:hAnsi="Arial"/>
                <w:sz w:val="18"/>
              </w:rPr>
              <w:t xml:space="preserve"> </w:t>
            </w:r>
            <w:r w:rsidRPr="005647EB">
              <w:rPr>
                <w:rFonts w:ascii="Arial" w:hAnsi="Arial"/>
                <w:sz w:val="18"/>
              </w:rPr>
              <w:t>RF</w:t>
            </w:r>
            <w:r w:rsidR="002570E4" w:rsidRPr="005647EB">
              <w:rPr>
                <w:rFonts w:ascii="Arial" w:hAnsi="Arial"/>
                <w:sz w:val="18"/>
              </w:rPr>
              <w:t xml:space="preserve"> </w:t>
            </w:r>
            <w:r w:rsidRPr="005647EB">
              <w:rPr>
                <w:rFonts w:ascii="Arial" w:hAnsi="Arial"/>
                <w:sz w:val="18"/>
              </w:rPr>
              <w:t>channel</w:t>
            </w:r>
            <w:r w:rsidR="002570E4" w:rsidRPr="005647EB">
              <w:rPr>
                <w:rFonts w:ascii="Arial" w:hAnsi="Arial"/>
                <w:sz w:val="18"/>
              </w:rPr>
              <w:t xml:space="preserve"> </w:t>
            </w:r>
            <w:r w:rsidRPr="005647EB">
              <w:rPr>
                <w:rFonts w:ascii="Arial" w:hAnsi="Arial"/>
                <w:sz w:val="18"/>
              </w:rPr>
              <w:t>number</w:t>
            </w:r>
            <w:r w:rsidR="002570E4" w:rsidRPr="005647EB">
              <w:rPr>
                <w:rFonts w:ascii="Arial" w:hAnsi="Arial"/>
                <w:sz w:val="18"/>
              </w:rPr>
              <w:t xml:space="preserve"> </w:t>
            </w:r>
            <w:r w:rsidRPr="005647EB">
              <w:rPr>
                <w:rFonts w:ascii="Arial" w:hAnsi="Arial"/>
                <w:sz w:val="18"/>
              </w:rPr>
              <w:t>2</w:t>
            </w:r>
          </w:p>
        </w:tc>
      </w:tr>
      <w:tr w:rsidR="00334C6A" w:rsidRPr="005647EB" w14:paraId="64CE2FA7" w14:textId="77777777" w:rsidTr="00EC0475">
        <w:trPr>
          <w:cantSplit/>
          <w:jc w:val="center"/>
        </w:trPr>
        <w:tc>
          <w:tcPr>
            <w:tcW w:w="2761" w:type="dxa"/>
          </w:tcPr>
          <w:p w14:paraId="0EA47225" w14:textId="77777777" w:rsidR="00334C6A" w:rsidRPr="005647EB" w:rsidRDefault="00334C6A" w:rsidP="002570E4">
            <w:pPr>
              <w:spacing w:after="0"/>
              <w:rPr>
                <w:rFonts w:ascii="Arial" w:hAnsi="Arial"/>
                <w:sz w:val="18"/>
              </w:rPr>
            </w:pPr>
            <w:r w:rsidRPr="005647EB">
              <w:rPr>
                <w:rFonts w:ascii="Arial" w:hAnsi="Arial"/>
                <w:sz w:val="18"/>
              </w:rPr>
              <w:t>A3-Offset</w:t>
            </w:r>
          </w:p>
        </w:tc>
        <w:tc>
          <w:tcPr>
            <w:tcW w:w="604" w:type="dxa"/>
          </w:tcPr>
          <w:p w14:paraId="55BBC05E" w14:textId="77777777" w:rsidR="00334C6A" w:rsidRPr="005647EB" w:rsidRDefault="00334C6A" w:rsidP="002570E4">
            <w:pPr>
              <w:spacing w:after="0"/>
              <w:rPr>
                <w:rFonts w:ascii="Arial" w:hAnsi="Arial"/>
                <w:sz w:val="18"/>
              </w:rPr>
            </w:pPr>
            <w:r w:rsidRPr="005647EB">
              <w:rPr>
                <w:rFonts w:ascii="Arial" w:hAnsi="Arial"/>
                <w:sz w:val="18"/>
              </w:rPr>
              <w:t>dB</w:t>
            </w:r>
          </w:p>
        </w:tc>
        <w:tc>
          <w:tcPr>
            <w:tcW w:w="2701" w:type="dxa"/>
          </w:tcPr>
          <w:p w14:paraId="1ECFC891" w14:textId="77777777" w:rsidR="00334C6A" w:rsidRPr="005647EB" w:rsidRDefault="00334C6A" w:rsidP="002570E4">
            <w:pPr>
              <w:spacing w:after="0"/>
              <w:rPr>
                <w:rFonts w:ascii="Arial" w:hAnsi="Arial"/>
                <w:sz w:val="18"/>
                <w:lang w:eastAsia="zh-CN"/>
              </w:rPr>
            </w:pPr>
            <w:r w:rsidRPr="005647EB">
              <w:rPr>
                <w:rFonts w:ascii="Arial" w:hAnsi="Arial"/>
                <w:sz w:val="18"/>
                <w:lang w:eastAsia="zh-CN"/>
              </w:rPr>
              <w:t>-6</w:t>
            </w:r>
          </w:p>
        </w:tc>
        <w:tc>
          <w:tcPr>
            <w:tcW w:w="3661" w:type="dxa"/>
          </w:tcPr>
          <w:p w14:paraId="244E242A" w14:textId="77777777" w:rsidR="00334C6A" w:rsidRPr="005647EB" w:rsidRDefault="00334C6A" w:rsidP="002570E4">
            <w:pPr>
              <w:spacing w:after="0"/>
              <w:rPr>
                <w:rFonts w:ascii="Arial" w:hAnsi="Arial"/>
                <w:sz w:val="18"/>
              </w:rPr>
            </w:pPr>
          </w:p>
        </w:tc>
      </w:tr>
      <w:tr w:rsidR="00334C6A" w:rsidRPr="005647EB" w14:paraId="27DE3EF0" w14:textId="77777777" w:rsidTr="00EC0475">
        <w:trPr>
          <w:cantSplit/>
          <w:jc w:val="center"/>
        </w:trPr>
        <w:tc>
          <w:tcPr>
            <w:tcW w:w="2761" w:type="dxa"/>
          </w:tcPr>
          <w:p w14:paraId="5507160C" w14:textId="77777777" w:rsidR="00334C6A" w:rsidRPr="005647EB" w:rsidRDefault="00334C6A" w:rsidP="002570E4">
            <w:pPr>
              <w:spacing w:after="0"/>
              <w:rPr>
                <w:rFonts w:ascii="Arial" w:hAnsi="Arial"/>
                <w:sz w:val="18"/>
              </w:rPr>
            </w:pPr>
            <w:r w:rsidRPr="005647EB">
              <w:rPr>
                <w:rFonts w:ascii="Arial" w:hAnsi="Arial"/>
                <w:sz w:val="18"/>
              </w:rPr>
              <w:t>Hysteresis</w:t>
            </w:r>
          </w:p>
        </w:tc>
        <w:tc>
          <w:tcPr>
            <w:tcW w:w="604" w:type="dxa"/>
          </w:tcPr>
          <w:p w14:paraId="0BE5B848" w14:textId="77777777" w:rsidR="00334C6A" w:rsidRPr="005647EB" w:rsidRDefault="00334C6A" w:rsidP="002570E4">
            <w:pPr>
              <w:spacing w:after="0"/>
              <w:rPr>
                <w:rFonts w:ascii="Arial" w:hAnsi="Arial"/>
                <w:sz w:val="18"/>
              </w:rPr>
            </w:pPr>
            <w:r w:rsidRPr="005647EB">
              <w:rPr>
                <w:rFonts w:ascii="Arial" w:hAnsi="Arial"/>
                <w:sz w:val="18"/>
              </w:rPr>
              <w:t>dB</w:t>
            </w:r>
          </w:p>
        </w:tc>
        <w:tc>
          <w:tcPr>
            <w:tcW w:w="2701" w:type="dxa"/>
          </w:tcPr>
          <w:p w14:paraId="06DB678B" w14:textId="77777777" w:rsidR="00334C6A" w:rsidRPr="005647EB" w:rsidRDefault="00334C6A" w:rsidP="002570E4">
            <w:pPr>
              <w:spacing w:after="0"/>
              <w:rPr>
                <w:rFonts w:ascii="Arial" w:hAnsi="Arial"/>
                <w:sz w:val="18"/>
              </w:rPr>
            </w:pPr>
            <w:r w:rsidRPr="005647EB">
              <w:rPr>
                <w:rFonts w:ascii="Arial" w:hAnsi="Arial"/>
                <w:sz w:val="18"/>
              </w:rPr>
              <w:t>0</w:t>
            </w:r>
          </w:p>
        </w:tc>
        <w:tc>
          <w:tcPr>
            <w:tcW w:w="3661" w:type="dxa"/>
          </w:tcPr>
          <w:p w14:paraId="2A1FFA9E" w14:textId="77777777" w:rsidR="00334C6A" w:rsidRPr="005647EB" w:rsidRDefault="00334C6A" w:rsidP="002570E4">
            <w:pPr>
              <w:spacing w:after="0"/>
              <w:rPr>
                <w:rFonts w:ascii="Arial" w:hAnsi="Arial"/>
                <w:sz w:val="18"/>
              </w:rPr>
            </w:pPr>
          </w:p>
        </w:tc>
      </w:tr>
      <w:tr w:rsidR="00334C6A" w:rsidRPr="005647EB" w14:paraId="6FFDA250" w14:textId="77777777" w:rsidTr="00EC0475">
        <w:trPr>
          <w:cantSplit/>
          <w:jc w:val="center"/>
        </w:trPr>
        <w:tc>
          <w:tcPr>
            <w:tcW w:w="2761" w:type="dxa"/>
          </w:tcPr>
          <w:p w14:paraId="1421583A" w14:textId="77777777" w:rsidR="00334C6A" w:rsidRPr="005647EB" w:rsidRDefault="00334C6A" w:rsidP="002570E4">
            <w:pPr>
              <w:spacing w:after="0"/>
              <w:rPr>
                <w:rFonts w:ascii="Arial" w:hAnsi="Arial"/>
                <w:sz w:val="18"/>
              </w:rPr>
            </w:pPr>
            <w:r w:rsidRPr="005647EB">
              <w:rPr>
                <w:rFonts w:ascii="Arial" w:hAnsi="Arial"/>
                <w:sz w:val="18"/>
              </w:rPr>
              <w:t>TimeToTrigger</w:t>
            </w:r>
          </w:p>
        </w:tc>
        <w:tc>
          <w:tcPr>
            <w:tcW w:w="604" w:type="dxa"/>
          </w:tcPr>
          <w:p w14:paraId="5E427725" w14:textId="77777777" w:rsidR="00334C6A" w:rsidRPr="005647EB" w:rsidRDefault="00334C6A" w:rsidP="002570E4">
            <w:pPr>
              <w:spacing w:after="0"/>
              <w:rPr>
                <w:rFonts w:ascii="Arial" w:hAnsi="Arial"/>
                <w:sz w:val="18"/>
              </w:rPr>
            </w:pPr>
            <w:r w:rsidRPr="005647EB">
              <w:rPr>
                <w:rFonts w:ascii="Arial" w:hAnsi="Arial"/>
                <w:sz w:val="18"/>
              </w:rPr>
              <w:t>dB</w:t>
            </w:r>
          </w:p>
        </w:tc>
        <w:tc>
          <w:tcPr>
            <w:tcW w:w="2701" w:type="dxa"/>
          </w:tcPr>
          <w:p w14:paraId="36E1AA9F" w14:textId="77777777" w:rsidR="00334C6A" w:rsidRPr="005647EB" w:rsidRDefault="00334C6A" w:rsidP="002570E4">
            <w:pPr>
              <w:spacing w:after="0"/>
              <w:rPr>
                <w:rFonts w:ascii="Arial" w:hAnsi="Arial"/>
                <w:sz w:val="18"/>
              </w:rPr>
            </w:pPr>
            <w:r w:rsidRPr="005647EB">
              <w:rPr>
                <w:rFonts w:ascii="Arial" w:hAnsi="Arial"/>
                <w:sz w:val="18"/>
              </w:rPr>
              <w:t>0</w:t>
            </w:r>
          </w:p>
        </w:tc>
        <w:tc>
          <w:tcPr>
            <w:tcW w:w="3661" w:type="dxa"/>
          </w:tcPr>
          <w:p w14:paraId="0A5B69FC" w14:textId="77777777" w:rsidR="00334C6A" w:rsidRPr="005647EB" w:rsidRDefault="00334C6A" w:rsidP="002570E4">
            <w:pPr>
              <w:spacing w:after="0"/>
              <w:rPr>
                <w:rFonts w:ascii="Arial" w:hAnsi="Arial"/>
                <w:sz w:val="18"/>
              </w:rPr>
            </w:pPr>
          </w:p>
        </w:tc>
      </w:tr>
      <w:tr w:rsidR="00334C6A" w:rsidRPr="005647EB" w14:paraId="123ACD00" w14:textId="77777777" w:rsidTr="00EC0475">
        <w:trPr>
          <w:cantSplit/>
          <w:jc w:val="center"/>
        </w:trPr>
        <w:tc>
          <w:tcPr>
            <w:tcW w:w="2761" w:type="dxa"/>
          </w:tcPr>
          <w:p w14:paraId="7048D8FC" w14:textId="0E6985BF" w:rsidR="00334C6A" w:rsidRPr="005647EB" w:rsidRDefault="00334C6A" w:rsidP="002570E4">
            <w:pPr>
              <w:spacing w:after="0"/>
              <w:rPr>
                <w:rFonts w:ascii="Arial" w:hAnsi="Arial"/>
                <w:sz w:val="18"/>
              </w:rPr>
            </w:pPr>
            <w:r w:rsidRPr="005647EB">
              <w:rPr>
                <w:rFonts w:ascii="Arial" w:hAnsi="Arial"/>
                <w:sz w:val="18"/>
              </w:rPr>
              <w:t>Filter</w:t>
            </w:r>
            <w:r w:rsidR="002570E4" w:rsidRPr="005647EB">
              <w:rPr>
                <w:rFonts w:ascii="Arial" w:hAnsi="Arial"/>
                <w:sz w:val="18"/>
              </w:rPr>
              <w:t xml:space="preserve"> </w:t>
            </w:r>
            <w:r w:rsidRPr="005647EB">
              <w:rPr>
                <w:rFonts w:ascii="Arial" w:hAnsi="Arial"/>
                <w:sz w:val="18"/>
              </w:rPr>
              <w:t>coefficient</w:t>
            </w:r>
          </w:p>
        </w:tc>
        <w:tc>
          <w:tcPr>
            <w:tcW w:w="604" w:type="dxa"/>
          </w:tcPr>
          <w:p w14:paraId="35B93A8D" w14:textId="77777777" w:rsidR="00334C6A" w:rsidRPr="005647EB" w:rsidRDefault="00334C6A" w:rsidP="002570E4">
            <w:pPr>
              <w:spacing w:after="0"/>
              <w:rPr>
                <w:rFonts w:ascii="Arial" w:hAnsi="Arial"/>
                <w:sz w:val="18"/>
              </w:rPr>
            </w:pPr>
          </w:p>
        </w:tc>
        <w:tc>
          <w:tcPr>
            <w:tcW w:w="2701" w:type="dxa"/>
          </w:tcPr>
          <w:p w14:paraId="1E080892" w14:textId="77777777" w:rsidR="00334C6A" w:rsidRPr="005647EB" w:rsidRDefault="00334C6A" w:rsidP="002570E4">
            <w:pPr>
              <w:spacing w:after="0"/>
              <w:rPr>
                <w:rFonts w:ascii="Arial" w:hAnsi="Arial"/>
                <w:sz w:val="18"/>
              </w:rPr>
            </w:pPr>
            <w:r w:rsidRPr="005647EB">
              <w:rPr>
                <w:rFonts w:ascii="Arial" w:hAnsi="Arial"/>
                <w:sz w:val="18"/>
              </w:rPr>
              <w:t>0</w:t>
            </w:r>
          </w:p>
        </w:tc>
        <w:tc>
          <w:tcPr>
            <w:tcW w:w="3661" w:type="dxa"/>
          </w:tcPr>
          <w:p w14:paraId="353D783F" w14:textId="75097F08" w:rsidR="00334C6A" w:rsidRPr="005647EB" w:rsidRDefault="00334C6A" w:rsidP="002570E4">
            <w:pPr>
              <w:spacing w:after="0"/>
              <w:rPr>
                <w:rFonts w:ascii="Arial" w:hAnsi="Arial"/>
                <w:sz w:val="18"/>
              </w:rPr>
            </w:pPr>
            <w:r w:rsidRPr="005647EB">
              <w:rPr>
                <w:rFonts w:ascii="Arial" w:hAnsi="Arial"/>
                <w:sz w:val="18"/>
              </w:rPr>
              <w:t>L3</w:t>
            </w:r>
            <w:r w:rsidR="002570E4" w:rsidRPr="005647EB">
              <w:rPr>
                <w:rFonts w:ascii="Arial" w:hAnsi="Arial"/>
                <w:sz w:val="18"/>
              </w:rPr>
              <w:t xml:space="preserve"> </w:t>
            </w:r>
            <w:r w:rsidRPr="005647EB">
              <w:rPr>
                <w:rFonts w:ascii="Arial" w:hAnsi="Arial"/>
                <w:sz w:val="18"/>
              </w:rPr>
              <w:t>filtering</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not</w:t>
            </w:r>
            <w:r w:rsidR="002570E4" w:rsidRPr="005647EB">
              <w:rPr>
                <w:rFonts w:ascii="Arial" w:hAnsi="Arial"/>
                <w:sz w:val="18"/>
              </w:rPr>
              <w:t xml:space="preserve"> </w:t>
            </w:r>
            <w:r w:rsidRPr="005647EB">
              <w:rPr>
                <w:rFonts w:ascii="Arial" w:hAnsi="Arial"/>
                <w:sz w:val="18"/>
              </w:rPr>
              <w:t>used</w:t>
            </w:r>
          </w:p>
        </w:tc>
      </w:tr>
      <w:tr w:rsidR="00334C6A" w:rsidRPr="005647EB" w14:paraId="3B3DF218" w14:textId="77777777" w:rsidTr="00EC0475">
        <w:trPr>
          <w:cantSplit/>
          <w:jc w:val="center"/>
        </w:trPr>
        <w:tc>
          <w:tcPr>
            <w:tcW w:w="2761" w:type="dxa"/>
          </w:tcPr>
          <w:p w14:paraId="74D730BE" w14:textId="77777777" w:rsidR="00334C6A" w:rsidRPr="005647EB" w:rsidRDefault="00334C6A" w:rsidP="002570E4">
            <w:pPr>
              <w:spacing w:after="0"/>
              <w:rPr>
                <w:rFonts w:ascii="Arial" w:hAnsi="Arial"/>
                <w:sz w:val="18"/>
              </w:rPr>
            </w:pPr>
            <w:r w:rsidRPr="005647EB">
              <w:rPr>
                <w:rFonts w:ascii="Arial" w:hAnsi="Arial"/>
                <w:sz w:val="18"/>
              </w:rPr>
              <w:t>DRX</w:t>
            </w:r>
          </w:p>
        </w:tc>
        <w:tc>
          <w:tcPr>
            <w:tcW w:w="604" w:type="dxa"/>
          </w:tcPr>
          <w:p w14:paraId="7E75EE9E" w14:textId="77777777" w:rsidR="00334C6A" w:rsidRPr="005647EB" w:rsidRDefault="00334C6A" w:rsidP="002570E4">
            <w:pPr>
              <w:spacing w:after="0"/>
              <w:rPr>
                <w:rFonts w:ascii="Arial" w:hAnsi="Arial"/>
                <w:sz w:val="18"/>
              </w:rPr>
            </w:pPr>
          </w:p>
        </w:tc>
        <w:tc>
          <w:tcPr>
            <w:tcW w:w="2701" w:type="dxa"/>
          </w:tcPr>
          <w:p w14:paraId="0D501E82" w14:textId="77777777" w:rsidR="00334C6A" w:rsidRPr="005647EB" w:rsidRDefault="00334C6A" w:rsidP="002570E4">
            <w:pPr>
              <w:spacing w:after="0"/>
              <w:rPr>
                <w:rFonts w:ascii="Arial" w:hAnsi="Arial"/>
                <w:sz w:val="18"/>
              </w:rPr>
            </w:pPr>
            <w:r w:rsidRPr="005647EB">
              <w:rPr>
                <w:rFonts w:ascii="Arial" w:hAnsi="Arial"/>
                <w:sz w:val="18"/>
              </w:rPr>
              <w:t>OFF</w:t>
            </w:r>
          </w:p>
        </w:tc>
        <w:tc>
          <w:tcPr>
            <w:tcW w:w="3661" w:type="dxa"/>
          </w:tcPr>
          <w:p w14:paraId="55AF257C" w14:textId="77777777" w:rsidR="00334C6A" w:rsidRPr="005647EB" w:rsidRDefault="00334C6A" w:rsidP="002570E4">
            <w:pPr>
              <w:spacing w:after="0"/>
              <w:rPr>
                <w:rFonts w:ascii="Arial" w:hAnsi="Arial"/>
                <w:sz w:val="18"/>
              </w:rPr>
            </w:pPr>
          </w:p>
        </w:tc>
      </w:tr>
      <w:tr w:rsidR="00334C6A" w:rsidRPr="005647EB" w14:paraId="4467BAF2" w14:textId="77777777" w:rsidTr="00EC0475">
        <w:trPr>
          <w:cantSplit/>
          <w:jc w:val="center"/>
        </w:trPr>
        <w:tc>
          <w:tcPr>
            <w:tcW w:w="2761" w:type="dxa"/>
          </w:tcPr>
          <w:p w14:paraId="527D59B6" w14:textId="4C941AED" w:rsidR="00334C6A" w:rsidRPr="005647EB" w:rsidRDefault="00334C6A" w:rsidP="002570E4">
            <w:pPr>
              <w:spacing w:after="0"/>
              <w:rPr>
                <w:rFonts w:ascii="Arial" w:hAnsi="Arial"/>
                <w:sz w:val="18"/>
              </w:rPr>
            </w:pPr>
            <w:r w:rsidRPr="005647EB">
              <w:rPr>
                <w:rFonts w:ascii="Arial" w:hAnsi="Arial"/>
                <w:sz w:val="18"/>
              </w:rPr>
              <w:t>Time</w:t>
            </w:r>
            <w:r w:rsidR="002570E4" w:rsidRPr="005647EB">
              <w:rPr>
                <w:rFonts w:ascii="Arial" w:hAnsi="Arial"/>
                <w:sz w:val="18"/>
              </w:rPr>
              <w:t xml:space="preserve"> </w:t>
            </w:r>
            <w:r w:rsidRPr="005647EB">
              <w:rPr>
                <w:rFonts w:ascii="Arial" w:hAnsi="Arial"/>
                <w:sz w:val="18"/>
              </w:rPr>
              <w:t>offset</w:t>
            </w:r>
            <w:r w:rsidR="002570E4" w:rsidRPr="005647EB">
              <w:rPr>
                <w:rFonts w:ascii="Arial" w:hAnsi="Arial"/>
                <w:sz w:val="18"/>
              </w:rPr>
              <w:t xml:space="preserve"> </w:t>
            </w:r>
            <w:r w:rsidRPr="005647EB">
              <w:rPr>
                <w:rFonts w:ascii="Arial" w:hAnsi="Arial"/>
                <w:sz w:val="18"/>
              </w:rPr>
              <w:t>between</w:t>
            </w:r>
            <w:r w:rsidR="002570E4" w:rsidRPr="005647EB">
              <w:rPr>
                <w:rFonts w:ascii="Arial" w:hAnsi="Arial"/>
                <w:sz w:val="18"/>
              </w:rPr>
              <w:t xml:space="preserve"> </w:t>
            </w:r>
            <w:r w:rsidRPr="005647EB">
              <w:rPr>
                <w:rFonts w:ascii="Arial" w:hAnsi="Arial"/>
                <w:sz w:val="18"/>
              </w:rPr>
              <w:t>cells</w:t>
            </w:r>
          </w:p>
        </w:tc>
        <w:tc>
          <w:tcPr>
            <w:tcW w:w="604" w:type="dxa"/>
          </w:tcPr>
          <w:p w14:paraId="2DE77089" w14:textId="77777777" w:rsidR="00334C6A" w:rsidRPr="005647EB" w:rsidRDefault="00334C6A" w:rsidP="002570E4">
            <w:pPr>
              <w:spacing w:after="0"/>
              <w:rPr>
                <w:rFonts w:ascii="Arial" w:hAnsi="Arial"/>
                <w:sz w:val="18"/>
              </w:rPr>
            </w:pPr>
            <w:r w:rsidRPr="005647EB">
              <w:rPr>
                <w:rFonts w:ascii="Arial" w:hAnsi="Arial"/>
                <w:sz w:val="18"/>
              </w:rPr>
              <w:sym w:font="Symbol" w:char="F06D"/>
            </w:r>
            <w:r w:rsidRPr="005647EB">
              <w:rPr>
                <w:rFonts w:ascii="Arial" w:hAnsi="Arial"/>
                <w:sz w:val="18"/>
              </w:rPr>
              <w:t>s</w:t>
            </w:r>
          </w:p>
        </w:tc>
        <w:tc>
          <w:tcPr>
            <w:tcW w:w="2701" w:type="dxa"/>
          </w:tcPr>
          <w:p w14:paraId="22D5144F" w14:textId="77777777" w:rsidR="00334C6A" w:rsidRPr="005647EB" w:rsidRDefault="00334C6A" w:rsidP="002570E4">
            <w:pPr>
              <w:spacing w:after="0"/>
              <w:rPr>
                <w:rFonts w:ascii="Arial" w:hAnsi="Arial"/>
                <w:sz w:val="18"/>
                <w:lang w:eastAsia="zh-CN"/>
              </w:rPr>
            </w:pPr>
            <w:r w:rsidRPr="005647EB">
              <w:rPr>
                <w:rFonts w:ascii="Arial" w:hAnsi="Arial"/>
                <w:sz w:val="18"/>
                <w:lang w:eastAsia="zh-CN"/>
              </w:rPr>
              <w:t>3</w:t>
            </w:r>
          </w:p>
        </w:tc>
        <w:tc>
          <w:tcPr>
            <w:tcW w:w="3661" w:type="dxa"/>
          </w:tcPr>
          <w:p w14:paraId="6378DAB0" w14:textId="0558EF64" w:rsidR="00334C6A" w:rsidRPr="005647EB" w:rsidRDefault="00334C6A" w:rsidP="002570E4">
            <w:pPr>
              <w:spacing w:after="0"/>
              <w:rPr>
                <w:rFonts w:ascii="Arial" w:hAnsi="Arial"/>
                <w:sz w:val="18"/>
              </w:rPr>
            </w:pPr>
            <w:r w:rsidRPr="005647EB">
              <w:rPr>
                <w:rFonts w:ascii="Arial" w:hAnsi="Arial"/>
                <w:sz w:val="18"/>
                <w:lang w:eastAsia="zh-CN"/>
              </w:rPr>
              <w:t>S</w:t>
            </w:r>
            <w:r w:rsidRPr="005647EB">
              <w:rPr>
                <w:rFonts w:ascii="Arial" w:hAnsi="Arial"/>
                <w:sz w:val="18"/>
              </w:rPr>
              <w:t>ynchronous</w:t>
            </w:r>
            <w:r w:rsidR="002570E4" w:rsidRPr="005647EB">
              <w:rPr>
                <w:rFonts w:ascii="Arial" w:hAnsi="Arial"/>
                <w:sz w:val="18"/>
              </w:rPr>
              <w:t xml:space="preserve"> </w:t>
            </w:r>
            <w:r w:rsidRPr="005647EB">
              <w:rPr>
                <w:rFonts w:ascii="Arial" w:hAnsi="Arial"/>
                <w:sz w:val="18"/>
              </w:rPr>
              <w:t>cells</w:t>
            </w:r>
          </w:p>
          <w:p w14:paraId="2E6A706C" w14:textId="74843F51" w:rsidR="00334C6A" w:rsidRPr="005647EB" w:rsidRDefault="00334C6A" w:rsidP="002570E4">
            <w:pPr>
              <w:spacing w:after="0"/>
              <w:rPr>
                <w:rFonts w:ascii="Arial" w:hAnsi="Arial"/>
                <w:sz w:val="18"/>
              </w:rPr>
            </w:pPr>
            <w:r w:rsidRPr="005647EB">
              <w:rPr>
                <w:rFonts w:ascii="Arial" w:hAnsi="Arial" w:cs="v4.2.0"/>
                <w:sz w:val="18"/>
              </w:rPr>
              <w:t>3</w:t>
            </w:r>
            <w:r w:rsidRPr="005647EB">
              <w:rPr>
                <w:rFonts w:ascii="Arial" w:hAnsi="Arial" w:cs="v4.2.0"/>
                <w:sz w:val="18"/>
              </w:rPr>
              <w:sym w:font="Symbol" w:char="F06D"/>
            </w:r>
            <w:r w:rsidRPr="005647EB">
              <w:rPr>
                <w:rFonts w:ascii="Arial" w:hAnsi="Arial" w:cs="v4.2.0"/>
                <w:sz w:val="18"/>
              </w:rPr>
              <w:t>s</w:t>
            </w:r>
            <w:r w:rsidR="002570E4" w:rsidRPr="005647EB">
              <w:rPr>
                <w:rFonts w:ascii="Arial" w:hAnsi="Arial" w:cs="v4.2.0"/>
                <w:sz w:val="18"/>
              </w:rPr>
              <w:t xml:space="preserve"> </w:t>
            </w:r>
            <w:r w:rsidRPr="005647EB">
              <w:rPr>
                <w:rFonts w:ascii="Arial" w:hAnsi="Arial" w:cs="v4.2.0"/>
                <w:sz w:val="18"/>
              </w:rPr>
              <w:t>or</w:t>
            </w:r>
            <w:r w:rsidR="002570E4" w:rsidRPr="005647EB">
              <w:rPr>
                <w:rFonts w:ascii="Arial" w:hAnsi="Arial" w:cs="v4.2.0"/>
                <w:sz w:val="18"/>
              </w:rPr>
              <w:t xml:space="preserve"> </w:t>
            </w:r>
            <w:r w:rsidRPr="005647EB">
              <w:rPr>
                <w:rFonts w:ascii="Arial" w:hAnsi="Arial" w:cs="v4.2.0"/>
                <w:sz w:val="18"/>
              </w:rPr>
              <w:t>92*Ts</w:t>
            </w:r>
          </w:p>
        </w:tc>
      </w:tr>
      <w:tr w:rsidR="00334C6A" w:rsidRPr="005647EB" w14:paraId="0D32C842" w14:textId="77777777" w:rsidTr="00EC0475">
        <w:trPr>
          <w:cantSplit/>
          <w:jc w:val="center"/>
        </w:trPr>
        <w:tc>
          <w:tcPr>
            <w:tcW w:w="2761" w:type="dxa"/>
          </w:tcPr>
          <w:p w14:paraId="5A7BBC57" w14:textId="77777777" w:rsidR="00334C6A" w:rsidRPr="005647EB" w:rsidRDefault="00334C6A" w:rsidP="002570E4">
            <w:pPr>
              <w:spacing w:after="0"/>
              <w:rPr>
                <w:rFonts w:ascii="Arial" w:hAnsi="Arial"/>
                <w:sz w:val="18"/>
              </w:rPr>
            </w:pPr>
            <w:r w:rsidRPr="005647EB">
              <w:rPr>
                <w:rFonts w:ascii="Arial" w:hAnsi="Arial"/>
                <w:sz w:val="18"/>
              </w:rPr>
              <w:t>T1</w:t>
            </w:r>
          </w:p>
        </w:tc>
        <w:tc>
          <w:tcPr>
            <w:tcW w:w="604" w:type="dxa"/>
          </w:tcPr>
          <w:p w14:paraId="57F53B0F" w14:textId="77777777" w:rsidR="00334C6A" w:rsidRPr="005647EB" w:rsidRDefault="00334C6A" w:rsidP="002570E4">
            <w:pPr>
              <w:spacing w:after="0"/>
              <w:rPr>
                <w:rFonts w:ascii="Arial" w:hAnsi="Arial"/>
                <w:sz w:val="18"/>
              </w:rPr>
            </w:pPr>
            <w:r w:rsidRPr="005647EB">
              <w:rPr>
                <w:rFonts w:ascii="Arial" w:hAnsi="Arial"/>
                <w:sz w:val="18"/>
              </w:rPr>
              <w:t>s</w:t>
            </w:r>
          </w:p>
        </w:tc>
        <w:tc>
          <w:tcPr>
            <w:tcW w:w="2701" w:type="dxa"/>
          </w:tcPr>
          <w:p w14:paraId="75E7860A" w14:textId="77777777" w:rsidR="00334C6A" w:rsidRPr="005647EB" w:rsidRDefault="00334C6A" w:rsidP="002570E4">
            <w:pPr>
              <w:spacing w:after="0"/>
              <w:rPr>
                <w:rFonts w:ascii="Arial" w:hAnsi="Arial"/>
                <w:sz w:val="18"/>
              </w:rPr>
            </w:pPr>
            <w:r w:rsidRPr="005647EB">
              <w:rPr>
                <w:rFonts w:ascii="Arial" w:hAnsi="Arial"/>
                <w:sz w:val="18"/>
              </w:rPr>
              <w:t>5</w:t>
            </w:r>
          </w:p>
        </w:tc>
        <w:tc>
          <w:tcPr>
            <w:tcW w:w="3661" w:type="dxa"/>
          </w:tcPr>
          <w:p w14:paraId="4E0E146F" w14:textId="77777777" w:rsidR="00334C6A" w:rsidRPr="005647EB" w:rsidRDefault="00334C6A" w:rsidP="002570E4">
            <w:pPr>
              <w:spacing w:after="0"/>
              <w:rPr>
                <w:rFonts w:ascii="Arial" w:hAnsi="Arial"/>
                <w:sz w:val="18"/>
              </w:rPr>
            </w:pPr>
          </w:p>
        </w:tc>
      </w:tr>
      <w:tr w:rsidR="00334C6A" w:rsidRPr="005647EB" w14:paraId="1A6D57AD" w14:textId="77777777" w:rsidTr="00EC0475">
        <w:trPr>
          <w:cantSplit/>
          <w:jc w:val="center"/>
        </w:trPr>
        <w:tc>
          <w:tcPr>
            <w:tcW w:w="2761" w:type="dxa"/>
          </w:tcPr>
          <w:p w14:paraId="70394EF6" w14:textId="77777777" w:rsidR="00334C6A" w:rsidRPr="005647EB" w:rsidRDefault="00334C6A" w:rsidP="002570E4">
            <w:pPr>
              <w:spacing w:after="0"/>
              <w:rPr>
                <w:rFonts w:ascii="Arial" w:hAnsi="Arial"/>
                <w:sz w:val="18"/>
              </w:rPr>
            </w:pPr>
            <w:r w:rsidRPr="005647EB">
              <w:rPr>
                <w:rFonts w:ascii="Arial" w:hAnsi="Arial"/>
                <w:sz w:val="18"/>
              </w:rPr>
              <w:t>T2</w:t>
            </w:r>
          </w:p>
        </w:tc>
        <w:tc>
          <w:tcPr>
            <w:tcW w:w="604" w:type="dxa"/>
          </w:tcPr>
          <w:p w14:paraId="61971C0A" w14:textId="77777777" w:rsidR="00334C6A" w:rsidRPr="005647EB" w:rsidRDefault="00334C6A" w:rsidP="002570E4">
            <w:pPr>
              <w:spacing w:after="0"/>
              <w:rPr>
                <w:rFonts w:ascii="Arial" w:hAnsi="Arial"/>
                <w:sz w:val="18"/>
              </w:rPr>
            </w:pPr>
            <w:r w:rsidRPr="005647EB">
              <w:rPr>
                <w:rFonts w:ascii="Arial" w:hAnsi="Arial"/>
                <w:sz w:val="18"/>
              </w:rPr>
              <w:t>s</w:t>
            </w:r>
          </w:p>
        </w:tc>
        <w:tc>
          <w:tcPr>
            <w:tcW w:w="2701" w:type="dxa"/>
          </w:tcPr>
          <w:p w14:paraId="7D1BA264" w14:textId="77777777" w:rsidR="00334C6A" w:rsidRPr="005647EB" w:rsidRDefault="00334C6A" w:rsidP="002570E4">
            <w:pPr>
              <w:spacing w:after="0"/>
              <w:rPr>
                <w:rFonts w:ascii="Arial" w:hAnsi="Arial"/>
                <w:sz w:val="18"/>
                <w:lang w:eastAsia="zh-CN"/>
              </w:rPr>
            </w:pPr>
            <w:r w:rsidRPr="005647EB">
              <w:rPr>
                <w:rFonts w:ascii="Arial" w:hAnsi="Arial"/>
                <w:sz w:val="18"/>
                <w:lang w:eastAsia="zh-CN"/>
              </w:rPr>
              <w:t>10</w:t>
            </w:r>
          </w:p>
        </w:tc>
        <w:tc>
          <w:tcPr>
            <w:tcW w:w="3661" w:type="dxa"/>
          </w:tcPr>
          <w:p w14:paraId="2831D2B6" w14:textId="77777777" w:rsidR="00334C6A" w:rsidRPr="005647EB" w:rsidRDefault="00334C6A" w:rsidP="002570E4">
            <w:pPr>
              <w:spacing w:after="0"/>
              <w:rPr>
                <w:rFonts w:ascii="Arial" w:hAnsi="Arial"/>
                <w:sz w:val="18"/>
              </w:rPr>
            </w:pPr>
          </w:p>
        </w:tc>
      </w:tr>
    </w:tbl>
    <w:p w14:paraId="6FC94D3B" w14:textId="77777777" w:rsidR="00334C6A" w:rsidRPr="005647EB" w:rsidRDefault="00334C6A" w:rsidP="002570E4"/>
    <w:p w14:paraId="18A4B1EB" w14:textId="77777777" w:rsidR="00334C6A" w:rsidRPr="005647EB" w:rsidRDefault="00334C6A" w:rsidP="002570E4">
      <w:pPr>
        <w:pStyle w:val="Heading5"/>
        <w:keepNext w:val="0"/>
        <w:keepLines w:val="0"/>
      </w:pPr>
      <w:r w:rsidRPr="005647EB">
        <w:t>8.4.6_2.4.2</w:t>
      </w:r>
      <w:r w:rsidRPr="005647EB">
        <w:tab/>
        <w:t>Test procedure</w:t>
      </w:r>
    </w:p>
    <w:p w14:paraId="014A43FD" w14:textId="77777777" w:rsidR="00334C6A" w:rsidRPr="005647EB" w:rsidRDefault="00334C6A"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191EFC8E" w14:textId="5FE6C76B" w:rsidR="00334C6A" w:rsidRPr="005647EB" w:rsidRDefault="00334C6A" w:rsidP="00EC0475">
      <w:pPr>
        <w:pStyle w:val="B1"/>
        <w:ind w:left="709" w:hanging="425"/>
      </w:pPr>
      <w:r w:rsidRPr="005647EB">
        <w:t>1.</w:t>
      </w:r>
      <w:r w:rsidRPr="005647EB">
        <w:tab/>
        <w:t xml:space="preserve">Ensure the UE is in State 3A-RF according </w:t>
      </w:r>
      <w:r w:rsidR="002570E4" w:rsidRPr="005647EB">
        <w:t>to 3GPP TS</w:t>
      </w:r>
      <w:r w:rsidRPr="005647EB">
        <w:t xml:space="preserve"> 36.508 [7] clause 7.2A.3.</w:t>
      </w:r>
    </w:p>
    <w:p w14:paraId="54CB9D8A" w14:textId="77777777" w:rsidR="00334C6A" w:rsidRPr="005647EB" w:rsidRDefault="00334C6A" w:rsidP="00EC0475">
      <w:pPr>
        <w:pStyle w:val="B1"/>
        <w:ind w:left="709" w:hanging="425"/>
      </w:pPr>
      <w:r w:rsidRPr="005647EB">
        <w:rPr>
          <w:rFonts w:eastAsia="??"/>
        </w:rPr>
        <w:t>2.</w:t>
      </w:r>
      <w:r w:rsidRPr="005647EB">
        <w:rPr>
          <w:rFonts w:eastAsia="??"/>
        </w:rPr>
        <w:tab/>
        <w:t xml:space="preserve">Set the parameters according to T1 in Table 8.4.6_2.5-1. </w:t>
      </w:r>
      <w:r w:rsidRPr="005647EB">
        <w:t>Propagation conditions are set according to Annex B clauses B.2. T1 starts.</w:t>
      </w:r>
    </w:p>
    <w:p w14:paraId="2267A731" w14:textId="77777777" w:rsidR="00334C6A" w:rsidRPr="005647EB" w:rsidRDefault="00334C6A" w:rsidP="00EC0475">
      <w:pPr>
        <w:pStyle w:val="B1"/>
        <w:ind w:left="709" w:hanging="425"/>
      </w:pPr>
      <w:r w:rsidRPr="005647EB">
        <w:t>3.</w:t>
      </w:r>
      <w:r w:rsidRPr="005647EB">
        <w:tab/>
        <w:t>SS shall transmit an RRCConnectionReconfiguration message.</w:t>
      </w:r>
    </w:p>
    <w:p w14:paraId="7D85BBBE" w14:textId="77777777" w:rsidR="00334C6A" w:rsidRPr="005647EB" w:rsidRDefault="00334C6A" w:rsidP="00EC0475">
      <w:pPr>
        <w:pStyle w:val="B1"/>
        <w:ind w:left="709" w:hanging="425"/>
      </w:pPr>
      <w:r w:rsidRPr="005647EB">
        <w:t>4.</w:t>
      </w:r>
      <w:r w:rsidRPr="005647EB">
        <w:tab/>
        <w:t>The UE shall transmit RRCConnectionReconfigurationComplete message.</w:t>
      </w:r>
    </w:p>
    <w:p w14:paraId="0E806A07" w14:textId="77777777" w:rsidR="00334C6A" w:rsidRPr="005647EB" w:rsidRDefault="00334C6A" w:rsidP="00EC0475">
      <w:pPr>
        <w:pStyle w:val="B1"/>
        <w:ind w:left="709" w:hanging="425"/>
      </w:pPr>
      <w:r w:rsidRPr="005647EB">
        <w:t>5.</w:t>
      </w:r>
      <w:r w:rsidRPr="005647EB">
        <w:tab/>
        <w:t>When T1 expires, the SS shall switch the power setting from T1 to T2 as specified in Table 8.4.6_2.5-1.</w:t>
      </w:r>
    </w:p>
    <w:p w14:paraId="6F7047B6" w14:textId="77777777" w:rsidR="00334C6A" w:rsidRPr="005647EB" w:rsidRDefault="00334C6A" w:rsidP="00EC0475">
      <w:pPr>
        <w:pStyle w:val="B1"/>
        <w:ind w:left="709" w:hanging="425"/>
      </w:pPr>
      <w:r w:rsidRPr="005647EB">
        <w:t>6.</w:t>
      </w:r>
      <w:r w:rsidRPr="005647EB">
        <w:tab/>
        <w:t>UE shall transmit a MeasurementReport message triggered by Event A3. If the measurement reporting delay from the beginning of time period T2 is less than 7922 ms the number of successful tests is increased by one. If the UE fails to report the event within the measurement reporting delay requirement then the number of failure tests is increased by one.</w:t>
      </w:r>
    </w:p>
    <w:p w14:paraId="417C01A9" w14:textId="77777777" w:rsidR="00334C6A" w:rsidRPr="005647EB" w:rsidRDefault="00334C6A" w:rsidP="00EC0475">
      <w:pPr>
        <w:pStyle w:val="B1"/>
        <w:ind w:left="709" w:hanging="425"/>
      </w:pPr>
      <w:r w:rsidRPr="005647EB">
        <w:t>7.</w:t>
      </w:r>
      <w:r w:rsidRPr="005647EB">
        <w:tab/>
        <w:t>After the SS receive the MeasurementReport message in step 6) or when T2 expires, the SS shall transmit an RRCConnectionRelease message to release the RRC connection which includes the release of the established radio bearers as well as all radio resources.</w:t>
      </w:r>
    </w:p>
    <w:p w14:paraId="4D5883A4" w14:textId="77777777" w:rsidR="00334C6A" w:rsidRPr="005647EB" w:rsidRDefault="00334C6A" w:rsidP="00EC0475">
      <w:pPr>
        <w:pStyle w:val="B1"/>
        <w:ind w:left="709" w:hanging="425"/>
      </w:pPr>
      <w:r w:rsidRPr="005647EB">
        <w:t>8.</w:t>
      </w:r>
      <w:r w:rsidRPr="005647EB">
        <w:tab/>
        <w:t>Set Cell 2 physical cell identity = ((current cell 2 physical cell identity + 1) mod 14 + 2) for next iteration of the test procedure loop.</w:t>
      </w:r>
    </w:p>
    <w:p w14:paraId="35AB1D61" w14:textId="77777777" w:rsidR="00EC0475" w:rsidRPr="005647EB" w:rsidRDefault="00334C6A" w:rsidP="00EC0475">
      <w:pPr>
        <w:pStyle w:val="B1"/>
        <w:ind w:left="709" w:hanging="425"/>
      </w:pPr>
      <w:r w:rsidRPr="005647EB">
        <w:t>9.</w:t>
      </w:r>
      <w:r w:rsidRPr="005647EB">
        <w:tab/>
        <w:t>After the RRC connection release, the SS:</w:t>
      </w:r>
    </w:p>
    <w:p w14:paraId="03C2D0B3" w14:textId="77777777" w:rsidR="00EC0475" w:rsidRPr="005647EB" w:rsidRDefault="00334C6A" w:rsidP="00EC0475">
      <w:pPr>
        <w:pStyle w:val="B2"/>
      </w:pPr>
      <w:r w:rsidRPr="005647EB">
        <w:t>-</w:t>
      </w:r>
      <w:r w:rsidRPr="005647EB">
        <w:ta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57BEFCD9" w14:textId="25D71DE5" w:rsidR="00334C6A" w:rsidRPr="005647EB" w:rsidRDefault="00334C6A" w:rsidP="00EC0475">
      <w:pPr>
        <w:pStyle w:val="B2"/>
      </w:pPr>
      <w:r w:rsidRPr="005647EB">
        <w:lastRenderedPageBreak/>
        <w:t>-</w:t>
      </w:r>
      <w:r w:rsidRPr="005647EB">
        <w:ta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p>
    <w:p w14:paraId="54F6FB9B" w14:textId="77777777" w:rsidR="00334C6A" w:rsidRPr="005647EB" w:rsidRDefault="00334C6A" w:rsidP="00EC0475">
      <w:pPr>
        <w:pStyle w:val="B1"/>
        <w:ind w:left="709" w:hanging="425"/>
      </w:pPr>
      <w:r w:rsidRPr="005647EB">
        <w:t>10.</w:t>
      </w:r>
      <w:r w:rsidRPr="005647EB">
        <w:tab/>
        <w:t xml:space="preserve">Repeat step 2-9 until the confidence level according to </w:t>
      </w:r>
      <w:r w:rsidRPr="005647EB">
        <w:rPr>
          <w:rFonts w:eastAsia="??"/>
        </w:rPr>
        <w:t>Tables G.2.3-1 in Annex G clause G.2 is achieved.</w:t>
      </w:r>
    </w:p>
    <w:p w14:paraId="221F3CEE" w14:textId="77777777" w:rsidR="00334C6A" w:rsidRPr="005647EB" w:rsidRDefault="00334C6A" w:rsidP="002570E4">
      <w:pPr>
        <w:pStyle w:val="Heading5"/>
        <w:keepNext w:val="0"/>
        <w:keepLines w:val="0"/>
      </w:pPr>
      <w:r w:rsidRPr="005647EB">
        <w:t>8.4.6_2.4.3</w:t>
      </w:r>
      <w:r w:rsidRPr="005647EB">
        <w:tab/>
        <w:t>Message contents</w:t>
      </w:r>
    </w:p>
    <w:p w14:paraId="23714536" w14:textId="174B0A82"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w:t>
      </w:r>
    </w:p>
    <w:p w14:paraId="4B78FEC9" w14:textId="77777777" w:rsidR="00334C6A" w:rsidRPr="005647EB" w:rsidRDefault="00334C6A" w:rsidP="002570E4">
      <w:pPr>
        <w:pStyle w:val="TH"/>
        <w:keepNext w:val="0"/>
        <w:keepLines w:val="0"/>
        <w:rPr>
          <w:lang w:eastAsia="zh-CN"/>
        </w:rPr>
      </w:pPr>
      <w:r w:rsidRPr="005647EB">
        <w:t xml:space="preserve">Table 8.4.6_2.4.3-1: Common </w:t>
      </w:r>
      <w:r w:rsidRPr="005647EB">
        <w:rPr>
          <w:lang w:eastAsia="zh-CN"/>
        </w:rPr>
        <w:t xml:space="preserve">Exception messages for </w:t>
      </w:r>
      <w:r w:rsidRPr="005647EB">
        <w:t>Additional E-UTRAN TDD-TDD inter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71789718" w14:textId="77777777" w:rsidTr="00EC0475">
        <w:trPr>
          <w:cantSplit/>
          <w:jc w:val="center"/>
        </w:trPr>
        <w:tc>
          <w:tcPr>
            <w:tcW w:w="8022" w:type="dxa"/>
            <w:gridSpan w:val="2"/>
          </w:tcPr>
          <w:p w14:paraId="7BD33A82" w14:textId="3D2694DC" w:rsidR="00334C6A" w:rsidRPr="005647EB" w:rsidRDefault="00334C6A" w:rsidP="002570E4">
            <w:pPr>
              <w:spacing w:after="0"/>
              <w:jc w:val="center"/>
              <w:rPr>
                <w:rFonts w:ascii="Arial" w:hAnsi="Arial"/>
                <w:b/>
                <w:sz w:val="18"/>
              </w:rPr>
            </w:pPr>
            <w:r w:rsidRPr="005647EB">
              <w:rPr>
                <w:rFonts w:ascii="Arial" w:hAnsi="Arial"/>
                <w:b/>
                <w:sz w:val="18"/>
              </w:rPr>
              <w:t>Default</w:t>
            </w:r>
            <w:r w:rsidR="002570E4" w:rsidRPr="005647EB">
              <w:rPr>
                <w:rFonts w:ascii="Arial" w:hAnsi="Arial"/>
                <w:b/>
                <w:sz w:val="18"/>
              </w:rPr>
              <w:t xml:space="preserve"> </w:t>
            </w:r>
            <w:r w:rsidRPr="005647EB">
              <w:rPr>
                <w:rFonts w:ascii="Arial" w:hAnsi="Arial"/>
                <w:b/>
                <w:sz w:val="18"/>
              </w:rPr>
              <w:t>Message</w:t>
            </w:r>
            <w:r w:rsidR="002570E4" w:rsidRPr="005647EB">
              <w:rPr>
                <w:rFonts w:ascii="Arial" w:hAnsi="Arial"/>
                <w:b/>
                <w:sz w:val="18"/>
              </w:rPr>
              <w:t xml:space="preserve"> </w:t>
            </w:r>
            <w:r w:rsidRPr="005647EB">
              <w:rPr>
                <w:rFonts w:ascii="Arial" w:hAnsi="Arial"/>
                <w:b/>
                <w:sz w:val="18"/>
              </w:rPr>
              <w:t>Contents</w:t>
            </w:r>
          </w:p>
        </w:tc>
      </w:tr>
      <w:tr w:rsidR="00334C6A" w:rsidRPr="005647EB" w14:paraId="1F2738C7" w14:textId="77777777" w:rsidTr="00EC0475">
        <w:trPr>
          <w:cantSplit/>
          <w:jc w:val="center"/>
        </w:trPr>
        <w:tc>
          <w:tcPr>
            <w:tcW w:w="5692" w:type="dxa"/>
          </w:tcPr>
          <w:p w14:paraId="3A4955F3" w14:textId="395CE684" w:rsidR="00334C6A" w:rsidRPr="005647EB" w:rsidRDefault="00334C6A" w:rsidP="002570E4">
            <w:pPr>
              <w:spacing w:after="0"/>
              <w:rPr>
                <w:rFonts w:ascii="Arial" w:hAnsi="Arial"/>
                <w:sz w:val="18"/>
              </w:rPr>
            </w:pPr>
            <w:r w:rsidRPr="005647EB">
              <w:rPr>
                <w:rFonts w:ascii="Arial" w:hAnsi="Arial"/>
                <w:sz w:val="18"/>
              </w:rPr>
              <w:t>Common</w:t>
            </w:r>
            <w:r w:rsidR="002570E4" w:rsidRPr="005647EB">
              <w:rPr>
                <w:rFonts w:ascii="Arial" w:hAnsi="Arial"/>
                <w:sz w:val="18"/>
              </w:rPr>
              <w:t xml:space="preserve"> </w:t>
            </w:r>
            <w:r w:rsidRPr="005647EB">
              <w:rPr>
                <w:rFonts w:ascii="Arial" w:hAnsi="Arial"/>
                <w:sz w:val="18"/>
              </w:rPr>
              <w:t>contents</w:t>
            </w:r>
            <w:r w:rsidR="002570E4" w:rsidRPr="005647EB">
              <w:rPr>
                <w:rFonts w:ascii="Arial" w:hAnsi="Arial"/>
                <w:sz w:val="18"/>
              </w:rPr>
              <w:t xml:space="preserve"> </w:t>
            </w:r>
            <w:r w:rsidRPr="005647EB">
              <w:rPr>
                <w:rFonts w:ascii="Arial" w:hAnsi="Arial"/>
                <w:sz w:val="18"/>
              </w:rPr>
              <w:t>of</w:t>
            </w:r>
            <w:r w:rsidR="002570E4" w:rsidRPr="005647EB">
              <w:rPr>
                <w:rFonts w:ascii="Arial" w:hAnsi="Arial"/>
                <w:sz w:val="18"/>
              </w:rPr>
              <w:t xml:space="preserve"> </w:t>
            </w:r>
            <w:r w:rsidRPr="005647EB">
              <w:rPr>
                <w:rFonts w:ascii="Arial" w:hAnsi="Arial"/>
                <w:sz w:val="18"/>
              </w:rPr>
              <w:t>system</w:t>
            </w:r>
            <w:r w:rsidR="002570E4" w:rsidRPr="005647EB">
              <w:rPr>
                <w:rFonts w:ascii="Arial" w:hAnsi="Arial"/>
                <w:sz w:val="18"/>
              </w:rPr>
              <w:t xml:space="preserve"> </w:t>
            </w:r>
            <w:r w:rsidRPr="005647EB">
              <w:rPr>
                <w:rFonts w:ascii="Arial" w:hAnsi="Arial"/>
                <w:sz w:val="18"/>
              </w:rPr>
              <w:t>information</w:t>
            </w:r>
            <w:r w:rsidR="002570E4" w:rsidRPr="005647EB">
              <w:rPr>
                <w:rFonts w:ascii="Arial" w:hAnsi="Arial"/>
                <w:sz w:val="18"/>
              </w:rPr>
              <w:t xml:space="preserve"> </w:t>
            </w:r>
            <w:r w:rsidRPr="005647EB">
              <w:rPr>
                <w:rFonts w:ascii="Arial" w:hAnsi="Arial"/>
                <w:sz w:val="18"/>
              </w:rPr>
              <w:t>blocks</w:t>
            </w:r>
            <w:r w:rsidR="002570E4" w:rsidRPr="005647EB">
              <w:rPr>
                <w:rFonts w:ascii="Arial" w:hAnsi="Arial"/>
                <w:sz w:val="18"/>
              </w:rPr>
              <w:t xml:space="preserve"> </w:t>
            </w:r>
            <w:r w:rsidRPr="005647EB">
              <w:rPr>
                <w:rFonts w:ascii="Arial" w:hAnsi="Arial"/>
                <w:sz w:val="18"/>
              </w:rPr>
              <w:t>exceptions</w:t>
            </w:r>
          </w:p>
        </w:tc>
        <w:tc>
          <w:tcPr>
            <w:tcW w:w="2330" w:type="dxa"/>
          </w:tcPr>
          <w:p w14:paraId="2A732A37" w14:textId="77777777" w:rsidR="00334C6A" w:rsidRPr="005647EB" w:rsidRDefault="00334C6A" w:rsidP="002570E4">
            <w:pPr>
              <w:spacing w:after="0"/>
              <w:rPr>
                <w:rFonts w:ascii="Arial" w:hAnsi="Arial"/>
                <w:sz w:val="18"/>
                <w:lang w:eastAsia="zh-CN"/>
              </w:rPr>
            </w:pPr>
          </w:p>
        </w:tc>
      </w:tr>
      <w:tr w:rsidR="00334C6A" w:rsidRPr="005647EB" w14:paraId="4155F28D" w14:textId="77777777" w:rsidTr="00EC0475">
        <w:trPr>
          <w:cantSplit/>
          <w:jc w:val="center"/>
        </w:trPr>
        <w:tc>
          <w:tcPr>
            <w:tcW w:w="5692" w:type="dxa"/>
          </w:tcPr>
          <w:p w14:paraId="3EB9F7FE" w14:textId="031D78D6" w:rsidR="00334C6A" w:rsidRPr="005647EB" w:rsidRDefault="00334C6A" w:rsidP="002570E4">
            <w:pPr>
              <w:spacing w:after="0"/>
              <w:rPr>
                <w:rFonts w:ascii="Arial" w:hAnsi="Arial"/>
                <w:sz w:val="18"/>
              </w:rPr>
            </w:pPr>
            <w:r w:rsidRPr="005647EB">
              <w:rPr>
                <w:rFonts w:ascii="Arial" w:hAnsi="Arial"/>
                <w:sz w:val="18"/>
              </w:rPr>
              <w:t>Default</w:t>
            </w:r>
            <w:r w:rsidR="002570E4" w:rsidRPr="005647EB">
              <w:rPr>
                <w:rFonts w:ascii="Arial" w:hAnsi="Arial"/>
                <w:sz w:val="18"/>
              </w:rPr>
              <w:t xml:space="preserve"> </w:t>
            </w:r>
            <w:r w:rsidRPr="005647EB">
              <w:rPr>
                <w:rFonts w:ascii="Arial" w:hAnsi="Arial"/>
                <w:sz w:val="18"/>
              </w:rPr>
              <w:t>RRC</w:t>
            </w:r>
            <w:r w:rsidR="002570E4" w:rsidRPr="005647EB">
              <w:rPr>
                <w:rFonts w:ascii="Arial" w:hAnsi="Arial"/>
                <w:sz w:val="18"/>
              </w:rPr>
              <w:t xml:space="preserve"> </w:t>
            </w:r>
            <w:r w:rsidRPr="005647EB">
              <w:rPr>
                <w:rFonts w:ascii="Arial" w:hAnsi="Arial"/>
                <w:sz w:val="18"/>
              </w:rPr>
              <w:t>messages</w:t>
            </w:r>
            <w:r w:rsidR="002570E4" w:rsidRPr="005647EB">
              <w:rPr>
                <w:rFonts w:ascii="Arial" w:hAnsi="Arial"/>
                <w:sz w:val="18"/>
              </w:rPr>
              <w:t xml:space="preserve"> </w:t>
            </w:r>
            <w:r w:rsidRPr="005647EB">
              <w:rPr>
                <w:rFonts w:ascii="Arial" w:hAnsi="Arial"/>
                <w:sz w:val="18"/>
              </w:rPr>
              <w:t>and</w:t>
            </w:r>
            <w:r w:rsidR="002570E4" w:rsidRPr="005647EB">
              <w:rPr>
                <w:rFonts w:ascii="Arial" w:hAnsi="Arial"/>
                <w:sz w:val="18"/>
              </w:rPr>
              <w:t xml:space="preserve"> </w:t>
            </w:r>
            <w:r w:rsidRPr="005647EB">
              <w:rPr>
                <w:rFonts w:ascii="Arial" w:hAnsi="Arial"/>
                <w:sz w:val="18"/>
              </w:rPr>
              <w:t>information</w:t>
            </w:r>
            <w:r w:rsidR="002570E4" w:rsidRPr="005647EB">
              <w:rPr>
                <w:rFonts w:ascii="Arial" w:hAnsi="Arial"/>
                <w:sz w:val="18"/>
              </w:rPr>
              <w:t xml:space="preserve"> </w:t>
            </w:r>
            <w:r w:rsidRPr="005647EB">
              <w:rPr>
                <w:rFonts w:ascii="Arial" w:hAnsi="Arial"/>
                <w:sz w:val="18"/>
              </w:rPr>
              <w:t>elements</w:t>
            </w:r>
            <w:r w:rsidR="002570E4" w:rsidRPr="005647EB">
              <w:rPr>
                <w:rFonts w:ascii="Arial" w:hAnsi="Arial"/>
                <w:sz w:val="18"/>
              </w:rPr>
              <w:t xml:space="preserve"> </w:t>
            </w:r>
            <w:r w:rsidRPr="005647EB">
              <w:rPr>
                <w:rFonts w:ascii="Arial" w:hAnsi="Arial"/>
                <w:sz w:val="18"/>
              </w:rPr>
              <w:t>contents</w:t>
            </w:r>
            <w:r w:rsidR="002570E4" w:rsidRPr="005647EB">
              <w:rPr>
                <w:rFonts w:ascii="Arial" w:hAnsi="Arial"/>
                <w:sz w:val="18"/>
              </w:rPr>
              <w:t xml:space="preserve"> </w:t>
            </w:r>
            <w:r w:rsidRPr="005647EB">
              <w:rPr>
                <w:rFonts w:ascii="Arial" w:hAnsi="Arial"/>
                <w:sz w:val="18"/>
              </w:rPr>
              <w:t>exceptions</w:t>
            </w:r>
          </w:p>
        </w:tc>
        <w:tc>
          <w:tcPr>
            <w:tcW w:w="2330" w:type="dxa"/>
          </w:tcPr>
          <w:p w14:paraId="7F6BB2F8" w14:textId="5DCA6291" w:rsidR="00334C6A" w:rsidRPr="005647EB" w:rsidRDefault="00334C6A" w:rsidP="002570E4">
            <w:pPr>
              <w:spacing w:after="0"/>
              <w:rPr>
                <w:rFonts w:ascii="Arial" w:hAnsi="Arial"/>
                <w:sz w:val="18"/>
                <w:lang w:eastAsia="zh-CN"/>
              </w:rPr>
            </w:pPr>
            <w:r w:rsidRPr="005647EB">
              <w:rPr>
                <w:rFonts w:ascii="Arial" w:hAnsi="Arial"/>
                <w:sz w:val="18"/>
                <w:lang w:eastAsia="zh-CN"/>
              </w:rPr>
              <w:t>Table</w:t>
            </w:r>
            <w:r w:rsidR="002570E4" w:rsidRPr="005647EB">
              <w:rPr>
                <w:rFonts w:ascii="Arial" w:hAnsi="Arial"/>
                <w:sz w:val="18"/>
                <w:lang w:eastAsia="zh-CN"/>
              </w:rPr>
              <w:t xml:space="preserve"> </w:t>
            </w:r>
            <w:r w:rsidRPr="005647EB">
              <w:rPr>
                <w:rFonts w:ascii="Arial" w:hAnsi="Arial"/>
                <w:sz w:val="18"/>
                <w:lang w:eastAsia="zh-CN"/>
              </w:rPr>
              <w:t>H3.1-1</w:t>
            </w:r>
          </w:p>
          <w:p w14:paraId="61BDE348" w14:textId="44A73299" w:rsidR="00334C6A" w:rsidRPr="005647EB" w:rsidRDefault="00334C6A" w:rsidP="002570E4">
            <w:pPr>
              <w:spacing w:after="0"/>
              <w:rPr>
                <w:rFonts w:ascii="Arial" w:hAnsi="Arial"/>
                <w:sz w:val="18"/>
                <w:lang w:eastAsia="zh-CN"/>
              </w:rPr>
            </w:pPr>
            <w:r w:rsidRPr="005647EB">
              <w:rPr>
                <w:rFonts w:ascii="Arial" w:hAnsi="Arial"/>
                <w:sz w:val="18"/>
                <w:lang w:eastAsia="zh-CN"/>
              </w:rPr>
              <w:t>Table</w:t>
            </w:r>
            <w:r w:rsidR="002570E4" w:rsidRPr="005647EB">
              <w:rPr>
                <w:rFonts w:ascii="Arial" w:hAnsi="Arial"/>
                <w:sz w:val="18"/>
                <w:lang w:eastAsia="zh-CN"/>
              </w:rPr>
              <w:t xml:space="preserve"> </w:t>
            </w:r>
            <w:r w:rsidRPr="005647EB">
              <w:rPr>
                <w:rFonts w:ascii="Arial" w:hAnsi="Arial"/>
                <w:sz w:val="18"/>
                <w:lang w:eastAsia="zh-CN"/>
              </w:rPr>
              <w:t>H3.1-3</w:t>
            </w:r>
          </w:p>
          <w:p w14:paraId="4CC51F7E" w14:textId="6E7A0F83" w:rsidR="00334C6A" w:rsidRPr="005647EB" w:rsidRDefault="00334C6A" w:rsidP="002570E4">
            <w:pPr>
              <w:spacing w:after="0"/>
              <w:rPr>
                <w:rFonts w:ascii="Arial" w:hAnsi="Arial"/>
                <w:sz w:val="18"/>
              </w:rPr>
            </w:pPr>
            <w:r w:rsidRPr="005647EB">
              <w:rPr>
                <w:rFonts w:ascii="Arial" w:hAnsi="Arial"/>
                <w:sz w:val="18"/>
              </w:rPr>
              <w:t>Table</w:t>
            </w:r>
            <w:r w:rsidR="002570E4" w:rsidRPr="005647EB">
              <w:rPr>
                <w:rFonts w:ascii="Arial" w:hAnsi="Arial"/>
                <w:sz w:val="18"/>
              </w:rPr>
              <w:t xml:space="preserve"> </w:t>
            </w:r>
            <w:r w:rsidRPr="005647EB">
              <w:rPr>
                <w:rFonts w:ascii="Arial" w:hAnsi="Arial"/>
                <w:sz w:val="18"/>
              </w:rPr>
              <w:t>H.3.1-7</w:t>
            </w:r>
          </w:p>
        </w:tc>
      </w:tr>
    </w:tbl>
    <w:p w14:paraId="1946D388" w14:textId="77777777" w:rsidR="00334C6A" w:rsidRPr="005647EB" w:rsidRDefault="00334C6A" w:rsidP="002570E4"/>
    <w:p w14:paraId="4D2DC6BF" w14:textId="77777777" w:rsidR="00334C6A" w:rsidRPr="005647EB" w:rsidRDefault="00334C6A" w:rsidP="002570E4">
      <w:pPr>
        <w:pStyle w:val="TH"/>
        <w:keepNext w:val="0"/>
        <w:keepLines w:val="0"/>
      </w:pPr>
      <w:r w:rsidRPr="005647EB">
        <w:t>Table 8.4.6_2.4.3-</w:t>
      </w:r>
      <w:r w:rsidRPr="005647EB">
        <w:rPr>
          <w:lang w:eastAsia="zh-CN"/>
        </w:rPr>
        <w:t>2</w:t>
      </w:r>
      <w:r w:rsidRPr="005647EB">
        <w:t xml:space="preserve">: </w:t>
      </w:r>
      <w:r w:rsidRPr="005647EB">
        <w:rPr>
          <w:i/>
        </w:rPr>
        <w:t>ReportConfigEUTRA-A3</w:t>
      </w:r>
      <w:r w:rsidRPr="005647EB">
        <w:t>: Additional E-UTRAN TDD-TDD inter frequency event triggered reporting under fading propagation conditions in 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3FF2E577" w14:textId="77777777" w:rsidTr="002570E4">
        <w:trPr>
          <w:jc w:val="center"/>
        </w:trPr>
        <w:tc>
          <w:tcPr>
            <w:tcW w:w="9527" w:type="dxa"/>
            <w:gridSpan w:val="4"/>
            <w:tcBorders>
              <w:bottom w:val="single" w:sz="4" w:space="0" w:color="auto"/>
            </w:tcBorders>
          </w:tcPr>
          <w:p w14:paraId="702E6C05" w14:textId="4CC005F9" w:rsidR="00334C6A" w:rsidRPr="005647EB" w:rsidRDefault="00334C6A" w:rsidP="002570E4">
            <w:pPr>
              <w:spacing w:after="0"/>
              <w:rPr>
                <w:rFonts w:ascii="Arial" w:hAnsi="Arial"/>
                <w:sz w:val="18"/>
              </w:rPr>
            </w:pPr>
            <w:r w:rsidRPr="005647EB">
              <w:rPr>
                <w:rFonts w:ascii="Arial" w:hAnsi="Arial"/>
                <w:sz w:val="18"/>
              </w:rPr>
              <w:t>Derivation</w:t>
            </w:r>
            <w:r w:rsidR="002570E4" w:rsidRPr="005647EB">
              <w:rPr>
                <w:rFonts w:ascii="Arial" w:hAnsi="Arial"/>
                <w:sz w:val="18"/>
              </w:rPr>
              <w:t xml:space="preserve"> </w:t>
            </w:r>
            <w:r w:rsidRPr="005647EB">
              <w:rPr>
                <w:rFonts w:ascii="Arial" w:hAnsi="Arial"/>
                <w:sz w:val="18"/>
              </w:rPr>
              <w:t>Path</w:t>
            </w:r>
            <w:r w:rsidR="009F14D9" w:rsidRPr="005647EB">
              <w:rPr>
                <w:rFonts w:ascii="Arial" w:hAnsi="Arial"/>
                <w:sz w:val="18"/>
              </w:rPr>
              <w:t>: 3GPP TS 3</w:t>
            </w:r>
            <w:r w:rsidRPr="005647EB">
              <w:rPr>
                <w:rFonts w:ascii="Arial" w:hAnsi="Arial"/>
                <w:sz w:val="18"/>
              </w:rPr>
              <w:t>6.508</w:t>
            </w:r>
            <w:r w:rsidR="002570E4" w:rsidRPr="005647EB">
              <w:rPr>
                <w:rFonts w:ascii="Arial" w:hAnsi="Arial"/>
                <w:sz w:val="18"/>
              </w:rPr>
              <w:t xml:space="preserve"> </w:t>
            </w:r>
            <w:r w:rsidRPr="005647EB">
              <w:rPr>
                <w:rFonts w:ascii="Arial" w:hAnsi="Arial"/>
                <w:sz w:val="18"/>
              </w:rPr>
              <w:t>[7]</w:t>
            </w:r>
            <w:r w:rsidR="002570E4" w:rsidRPr="005647EB">
              <w:rPr>
                <w:rFonts w:ascii="Arial" w:hAnsi="Arial"/>
                <w:sz w:val="18"/>
              </w:rPr>
              <w:t xml:space="preserve"> </w:t>
            </w:r>
            <w:r w:rsidRPr="005647EB">
              <w:rPr>
                <w:rFonts w:ascii="Arial" w:hAnsi="Arial"/>
                <w:sz w:val="18"/>
              </w:rPr>
              <w:t>clause</w:t>
            </w:r>
            <w:r w:rsidR="002570E4" w:rsidRPr="005647EB">
              <w:rPr>
                <w:rFonts w:ascii="Arial" w:hAnsi="Arial"/>
                <w:sz w:val="18"/>
              </w:rPr>
              <w:t xml:space="preserve"> </w:t>
            </w:r>
            <w:r w:rsidRPr="005647EB">
              <w:rPr>
                <w:rFonts w:ascii="Arial" w:hAnsi="Arial"/>
                <w:sz w:val="18"/>
              </w:rPr>
              <w:t>4.6.6,</w:t>
            </w:r>
            <w:r w:rsidR="002570E4" w:rsidRPr="005647EB">
              <w:rPr>
                <w:rFonts w:ascii="Arial" w:hAnsi="Arial"/>
                <w:sz w:val="18"/>
              </w:rPr>
              <w:t xml:space="preserve"> </w:t>
            </w:r>
            <w:r w:rsidRPr="005647EB">
              <w:rPr>
                <w:rFonts w:ascii="Arial" w:hAnsi="Arial"/>
                <w:sz w:val="18"/>
              </w:rPr>
              <w:t>Table</w:t>
            </w:r>
            <w:r w:rsidR="002570E4" w:rsidRPr="005647EB">
              <w:rPr>
                <w:rFonts w:ascii="Arial" w:hAnsi="Arial"/>
                <w:sz w:val="18"/>
              </w:rPr>
              <w:t xml:space="preserve"> </w:t>
            </w:r>
            <w:r w:rsidRPr="005647EB">
              <w:rPr>
                <w:rFonts w:ascii="Arial" w:hAnsi="Arial"/>
                <w:sz w:val="18"/>
              </w:rPr>
              <w:t>4.6.6-6</w:t>
            </w:r>
            <w:r w:rsidR="002570E4" w:rsidRPr="005647EB">
              <w:rPr>
                <w:rFonts w:ascii="Arial" w:hAnsi="Arial"/>
                <w:sz w:val="18"/>
              </w:rPr>
              <w:t xml:space="preserve"> </w:t>
            </w:r>
            <w:r w:rsidRPr="005647EB">
              <w:rPr>
                <w:rFonts w:ascii="Arial" w:hAnsi="Arial"/>
                <w:sz w:val="18"/>
              </w:rPr>
              <w:t>ReportConfigEUTRA-A3</w:t>
            </w:r>
          </w:p>
        </w:tc>
      </w:tr>
      <w:tr w:rsidR="00334C6A" w:rsidRPr="005647EB" w14:paraId="7FCDF588" w14:textId="77777777" w:rsidTr="002570E4">
        <w:trPr>
          <w:jc w:val="center"/>
        </w:trPr>
        <w:tc>
          <w:tcPr>
            <w:tcW w:w="4427" w:type="dxa"/>
            <w:tcBorders>
              <w:right w:val="single" w:sz="4" w:space="0" w:color="auto"/>
            </w:tcBorders>
          </w:tcPr>
          <w:p w14:paraId="6459E490" w14:textId="3F532276" w:rsidR="00334C6A" w:rsidRPr="005647EB" w:rsidRDefault="00334C6A" w:rsidP="002570E4">
            <w:pPr>
              <w:spacing w:after="0"/>
              <w:jc w:val="center"/>
              <w:rPr>
                <w:rFonts w:ascii="Arial" w:hAnsi="Arial"/>
                <w:b/>
                <w:sz w:val="18"/>
              </w:rPr>
            </w:pPr>
            <w:r w:rsidRPr="005647EB">
              <w:rPr>
                <w:rFonts w:ascii="Arial" w:hAnsi="Arial"/>
                <w:b/>
                <w:sz w:val="18"/>
              </w:rPr>
              <w:t>Information</w:t>
            </w:r>
            <w:r w:rsidR="002570E4" w:rsidRPr="005647EB">
              <w:rPr>
                <w:rFonts w:ascii="Arial" w:hAnsi="Arial"/>
                <w:b/>
                <w:sz w:val="18"/>
              </w:rPr>
              <w:t xml:space="preserve"> </w:t>
            </w:r>
            <w:r w:rsidRPr="005647EB">
              <w:rPr>
                <w:rFonts w:ascii="Arial" w:hAnsi="Arial"/>
                <w:b/>
                <w:sz w:val="18"/>
              </w:rPr>
              <w:t>Element</w:t>
            </w:r>
          </w:p>
        </w:tc>
        <w:tc>
          <w:tcPr>
            <w:tcW w:w="2267" w:type="dxa"/>
            <w:tcBorders>
              <w:left w:val="single" w:sz="4" w:space="0" w:color="auto"/>
              <w:right w:val="single" w:sz="4" w:space="0" w:color="auto"/>
            </w:tcBorders>
          </w:tcPr>
          <w:p w14:paraId="67A25C73" w14:textId="77777777" w:rsidR="00334C6A" w:rsidRPr="005647EB" w:rsidRDefault="00334C6A" w:rsidP="002570E4">
            <w:pPr>
              <w:spacing w:after="0"/>
              <w:jc w:val="center"/>
              <w:rPr>
                <w:rFonts w:ascii="Arial" w:hAnsi="Arial"/>
                <w:b/>
                <w:sz w:val="18"/>
              </w:rPr>
            </w:pPr>
            <w:r w:rsidRPr="005647EB">
              <w:rPr>
                <w:rFonts w:ascii="Arial" w:hAnsi="Arial"/>
                <w:b/>
                <w:sz w:val="18"/>
              </w:rPr>
              <w:t>Value/remark</w:t>
            </w:r>
          </w:p>
        </w:tc>
        <w:tc>
          <w:tcPr>
            <w:tcW w:w="1700" w:type="dxa"/>
            <w:tcBorders>
              <w:left w:val="single" w:sz="4" w:space="0" w:color="auto"/>
              <w:right w:val="single" w:sz="4" w:space="0" w:color="auto"/>
            </w:tcBorders>
          </w:tcPr>
          <w:p w14:paraId="5AC19672" w14:textId="77777777" w:rsidR="00334C6A" w:rsidRPr="005647EB" w:rsidRDefault="00334C6A" w:rsidP="002570E4">
            <w:pPr>
              <w:spacing w:after="0"/>
              <w:jc w:val="center"/>
              <w:rPr>
                <w:rFonts w:ascii="Arial" w:hAnsi="Arial"/>
                <w:b/>
                <w:sz w:val="18"/>
              </w:rPr>
            </w:pPr>
            <w:r w:rsidRPr="005647EB">
              <w:rPr>
                <w:rFonts w:ascii="Arial" w:hAnsi="Arial"/>
                <w:b/>
                <w:sz w:val="18"/>
              </w:rPr>
              <w:t>Comment</w:t>
            </w:r>
          </w:p>
        </w:tc>
        <w:tc>
          <w:tcPr>
            <w:tcW w:w="1133" w:type="dxa"/>
            <w:tcBorders>
              <w:left w:val="single" w:sz="4" w:space="0" w:color="auto"/>
            </w:tcBorders>
          </w:tcPr>
          <w:p w14:paraId="4FB5781E" w14:textId="77777777" w:rsidR="00334C6A" w:rsidRPr="005647EB" w:rsidRDefault="00334C6A" w:rsidP="002570E4">
            <w:pPr>
              <w:spacing w:after="0"/>
              <w:jc w:val="center"/>
              <w:rPr>
                <w:rFonts w:ascii="Arial" w:hAnsi="Arial"/>
                <w:b/>
                <w:sz w:val="18"/>
              </w:rPr>
            </w:pPr>
            <w:r w:rsidRPr="005647EB">
              <w:rPr>
                <w:rFonts w:ascii="Arial" w:hAnsi="Arial"/>
                <w:b/>
                <w:sz w:val="18"/>
              </w:rPr>
              <w:t>Condition</w:t>
            </w:r>
          </w:p>
        </w:tc>
      </w:tr>
      <w:tr w:rsidR="00334C6A" w:rsidRPr="005647EB" w14:paraId="296DFA66" w14:textId="77777777" w:rsidTr="002570E4">
        <w:trPr>
          <w:jc w:val="center"/>
        </w:trPr>
        <w:tc>
          <w:tcPr>
            <w:tcW w:w="4427" w:type="dxa"/>
            <w:tcBorders>
              <w:right w:val="single" w:sz="4" w:space="0" w:color="auto"/>
            </w:tcBorders>
          </w:tcPr>
          <w:p w14:paraId="1B514C0F" w14:textId="70B77A83" w:rsidR="00334C6A" w:rsidRPr="005647EB" w:rsidRDefault="00334C6A" w:rsidP="002570E4">
            <w:pPr>
              <w:spacing w:after="0"/>
              <w:rPr>
                <w:rFonts w:ascii="Arial" w:hAnsi="Arial"/>
                <w:sz w:val="18"/>
              </w:rPr>
            </w:pPr>
            <w:r w:rsidRPr="005647EB">
              <w:rPr>
                <w:rFonts w:ascii="Arial" w:hAnsi="Arial"/>
                <w:sz w:val="18"/>
              </w:rPr>
              <w:t>ReportConfigEUTRA</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SEQUENCE</w:t>
            </w:r>
            <w:r w:rsidR="002570E4" w:rsidRPr="005647EB">
              <w:rPr>
                <w:rFonts w:ascii="Arial" w:hAnsi="Arial"/>
                <w:sz w:val="18"/>
              </w:rPr>
              <w:t xml:space="preserve"> </w:t>
            </w:r>
            <w:r w:rsidRPr="005647EB">
              <w:rPr>
                <w:rFonts w:ascii="Arial" w:hAnsi="Arial"/>
                <w:sz w:val="18"/>
              </w:rPr>
              <w:t>{</w:t>
            </w:r>
          </w:p>
        </w:tc>
        <w:tc>
          <w:tcPr>
            <w:tcW w:w="2267" w:type="dxa"/>
            <w:tcBorders>
              <w:left w:val="single" w:sz="4" w:space="0" w:color="auto"/>
              <w:right w:val="single" w:sz="4" w:space="0" w:color="auto"/>
            </w:tcBorders>
          </w:tcPr>
          <w:p w14:paraId="18DF936C"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54276402"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06348F66" w14:textId="77777777" w:rsidR="00334C6A" w:rsidRPr="005647EB" w:rsidRDefault="00334C6A" w:rsidP="002570E4">
            <w:pPr>
              <w:spacing w:after="0"/>
              <w:rPr>
                <w:rFonts w:ascii="Arial" w:hAnsi="Arial"/>
                <w:sz w:val="18"/>
              </w:rPr>
            </w:pPr>
          </w:p>
        </w:tc>
      </w:tr>
      <w:tr w:rsidR="00334C6A" w:rsidRPr="005647EB" w14:paraId="28F34F21" w14:textId="77777777" w:rsidTr="002570E4">
        <w:trPr>
          <w:jc w:val="center"/>
        </w:trPr>
        <w:tc>
          <w:tcPr>
            <w:tcW w:w="4427" w:type="dxa"/>
            <w:tcBorders>
              <w:right w:val="single" w:sz="4" w:space="0" w:color="auto"/>
            </w:tcBorders>
          </w:tcPr>
          <w:p w14:paraId="7B2BD353" w14:textId="25617EBB"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triggerType</w:t>
            </w:r>
            <w:r w:rsidRPr="005647EB">
              <w:rPr>
                <w:rFonts w:ascii="Arial" w:hAnsi="Arial"/>
                <w:sz w:val="18"/>
              </w:rPr>
              <w:t xml:space="preserve"> </w:t>
            </w:r>
            <w:r w:rsidR="00334C6A" w:rsidRPr="005647EB">
              <w:rPr>
                <w:rFonts w:ascii="Arial" w:hAnsi="Arial"/>
                <w:sz w:val="18"/>
              </w:rPr>
              <w:t>CHOICE</w:t>
            </w: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5B5700CD"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33C696CF"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649450F9" w14:textId="77777777" w:rsidR="00334C6A" w:rsidRPr="005647EB" w:rsidRDefault="00334C6A" w:rsidP="002570E4">
            <w:pPr>
              <w:spacing w:after="0"/>
              <w:rPr>
                <w:rFonts w:ascii="Arial" w:hAnsi="Arial"/>
                <w:sz w:val="18"/>
              </w:rPr>
            </w:pPr>
          </w:p>
        </w:tc>
      </w:tr>
      <w:tr w:rsidR="00334C6A" w:rsidRPr="005647EB" w14:paraId="700D655A" w14:textId="77777777" w:rsidTr="002570E4">
        <w:trPr>
          <w:jc w:val="center"/>
        </w:trPr>
        <w:tc>
          <w:tcPr>
            <w:tcW w:w="4427" w:type="dxa"/>
            <w:tcBorders>
              <w:right w:val="single" w:sz="4" w:space="0" w:color="auto"/>
            </w:tcBorders>
          </w:tcPr>
          <w:p w14:paraId="192F6355" w14:textId="471C93C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event</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4A026C26"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59FBD774"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2D855B54" w14:textId="77777777" w:rsidR="00334C6A" w:rsidRPr="005647EB" w:rsidRDefault="00334C6A" w:rsidP="002570E4">
            <w:pPr>
              <w:spacing w:after="0"/>
              <w:rPr>
                <w:rFonts w:ascii="Arial" w:hAnsi="Arial"/>
                <w:sz w:val="18"/>
              </w:rPr>
            </w:pPr>
          </w:p>
        </w:tc>
      </w:tr>
      <w:tr w:rsidR="00334C6A" w:rsidRPr="005647EB" w14:paraId="0EEB4FEC" w14:textId="77777777" w:rsidTr="002570E4">
        <w:trPr>
          <w:jc w:val="center"/>
        </w:trPr>
        <w:tc>
          <w:tcPr>
            <w:tcW w:w="4427" w:type="dxa"/>
            <w:tcBorders>
              <w:right w:val="single" w:sz="4" w:space="0" w:color="auto"/>
            </w:tcBorders>
          </w:tcPr>
          <w:p w14:paraId="4CF6249B" w14:textId="3629B859"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eventId</w:t>
            </w:r>
            <w:r w:rsidRPr="005647EB">
              <w:rPr>
                <w:rFonts w:ascii="Arial" w:hAnsi="Arial"/>
                <w:sz w:val="18"/>
              </w:rPr>
              <w:t xml:space="preserve"> </w:t>
            </w:r>
            <w:r w:rsidR="00334C6A" w:rsidRPr="005647EB">
              <w:rPr>
                <w:rFonts w:ascii="Arial" w:hAnsi="Arial"/>
                <w:sz w:val="18"/>
              </w:rPr>
              <w:t>CHOICE</w:t>
            </w: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19E73257"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5582F9E3"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1CB961D8" w14:textId="77777777" w:rsidR="00334C6A" w:rsidRPr="005647EB" w:rsidRDefault="00334C6A" w:rsidP="002570E4">
            <w:pPr>
              <w:spacing w:after="0"/>
              <w:rPr>
                <w:rFonts w:ascii="Arial" w:hAnsi="Arial"/>
                <w:sz w:val="18"/>
              </w:rPr>
            </w:pPr>
          </w:p>
        </w:tc>
      </w:tr>
      <w:tr w:rsidR="00334C6A" w:rsidRPr="005647EB" w14:paraId="1F6ADC7B" w14:textId="77777777" w:rsidTr="002570E4">
        <w:trPr>
          <w:jc w:val="center"/>
        </w:trPr>
        <w:tc>
          <w:tcPr>
            <w:tcW w:w="4427" w:type="dxa"/>
            <w:tcBorders>
              <w:right w:val="single" w:sz="4" w:space="0" w:color="auto"/>
            </w:tcBorders>
          </w:tcPr>
          <w:p w14:paraId="7465C9E7" w14:textId="1066DAEC"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eventA3</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7FFF9375"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0AC8E91E"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58A3CFE1" w14:textId="77777777" w:rsidR="00334C6A" w:rsidRPr="005647EB" w:rsidRDefault="00334C6A" w:rsidP="002570E4">
            <w:pPr>
              <w:spacing w:after="0"/>
              <w:rPr>
                <w:rFonts w:ascii="Arial" w:hAnsi="Arial"/>
                <w:sz w:val="18"/>
              </w:rPr>
            </w:pPr>
          </w:p>
        </w:tc>
      </w:tr>
      <w:tr w:rsidR="00334C6A" w:rsidRPr="005647EB" w14:paraId="43960153" w14:textId="77777777" w:rsidTr="002570E4">
        <w:trPr>
          <w:jc w:val="center"/>
        </w:trPr>
        <w:tc>
          <w:tcPr>
            <w:tcW w:w="4427" w:type="dxa"/>
            <w:tcBorders>
              <w:right w:val="single" w:sz="4" w:space="0" w:color="auto"/>
            </w:tcBorders>
          </w:tcPr>
          <w:p w14:paraId="61992A2E" w14:textId="450A443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a3-Offset</w:t>
            </w:r>
          </w:p>
        </w:tc>
        <w:tc>
          <w:tcPr>
            <w:tcW w:w="2267" w:type="dxa"/>
            <w:tcBorders>
              <w:left w:val="single" w:sz="4" w:space="0" w:color="auto"/>
              <w:right w:val="single" w:sz="4" w:space="0" w:color="auto"/>
            </w:tcBorders>
          </w:tcPr>
          <w:p w14:paraId="4BF41C33" w14:textId="3851C1D3" w:rsidR="00334C6A" w:rsidRPr="005647EB" w:rsidRDefault="00334C6A" w:rsidP="002570E4">
            <w:pPr>
              <w:spacing w:after="0"/>
              <w:rPr>
                <w:rFonts w:ascii="Arial" w:hAnsi="Arial"/>
                <w:sz w:val="18"/>
              </w:rPr>
            </w:pPr>
            <w:r w:rsidRPr="005647EB">
              <w:rPr>
                <w:rFonts w:ascii="Arial" w:hAnsi="Arial"/>
                <w:sz w:val="18"/>
              </w:rPr>
              <w:t>-12</w:t>
            </w:r>
            <w:r w:rsidR="002570E4" w:rsidRPr="005647EB">
              <w:rPr>
                <w:rFonts w:ascii="Arial" w:hAnsi="Arial"/>
                <w:sz w:val="18"/>
              </w:rPr>
              <w:t xml:space="preserve"> </w:t>
            </w:r>
            <w:r w:rsidRPr="005647EB">
              <w:rPr>
                <w:rFonts w:ascii="Arial" w:hAnsi="Arial"/>
                <w:sz w:val="18"/>
              </w:rPr>
              <w:t>(-6</w:t>
            </w:r>
            <w:r w:rsidR="002570E4" w:rsidRPr="005647EB">
              <w:rPr>
                <w:rFonts w:ascii="Arial" w:hAnsi="Arial"/>
                <w:sz w:val="18"/>
              </w:rPr>
              <w:t xml:space="preserve"> </w:t>
            </w:r>
            <w:r w:rsidRPr="005647EB">
              <w:rPr>
                <w:rFonts w:ascii="Arial" w:hAnsi="Arial"/>
                <w:sz w:val="18"/>
              </w:rPr>
              <w:t>dB)</w:t>
            </w:r>
          </w:p>
        </w:tc>
        <w:tc>
          <w:tcPr>
            <w:tcW w:w="1700" w:type="dxa"/>
            <w:tcBorders>
              <w:left w:val="single" w:sz="4" w:space="0" w:color="auto"/>
              <w:right w:val="single" w:sz="4" w:space="0" w:color="auto"/>
            </w:tcBorders>
          </w:tcPr>
          <w:p w14:paraId="6EEAA32C" w14:textId="250EB573" w:rsidR="00334C6A" w:rsidRPr="005647EB" w:rsidRDefault="00334C6A" w:rsidP="002570E4">
            <w:pPr>
              <w:spacing w:after="0"/>
              <w:rPr>
                <w:rFonts w:ascii="Arial" w:hAnsi="Arial"/>
                <w:sz w:val="18"/>
              </w:rPr>
            </w:pPr>
            <w:r w:rsidRPr="005647EB">
              <w:rPr>
                <w:rFonts w:ascii="Arial" w:hAnsi="Arial"/>
                <w:sz w:val="18"/>
              </w:rPr>
              <w:t>-6</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Pr="005647EB">
              <w:rPr>
                <w:rFonts w:ascii="Arial" w:hAnsi="Arial"/>
                <w:sz w:val="18"/>
              </w:rPr>
              <w:t>(-</w:t>
            </w:r>
            <w:r w:rsidRPr="005647EB">
              <w:rPr>
                <w:rFonts w:ascii="Arial" w:hAnsi="Arial"/>
                <w:sz w:val="18"/>
                <w:lang w:eastAsia="zh-CN"/>
              </w:rPr>
              <w:t>12</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p>
        </w:tc>
        <w:tc>
          <w:tcPr>
            <w:tcW w:w="1133" w:type="dxa"/>
            <w:tcBorders>
              <w:left w:val="single" w:sz="4" w:space="0" w:color="auto"/>
            </w:tcBorders>
          </w:tcPr>
          <w:p w14:paraId="3A82B63C" w14:textId="77777777" w:rsidR="00334C6A" w:rsidRPr="005647EB" w:rsidRDefault="00334C6A" w:rsidP="002570E4">
            <w:pPr>
              <w:spacing w:after="0"/>
              <w:rPr>
                <w:rFonts w:ascii="Arial" w:hAnsi="Arial"/>
                <w:sz w:val="18"/>
              </w:rPr>
            </w:pPr>
          </w:p>
        </w:tc>
      </w:tr>
      <w:tr w:rsidR="00334C6A" w:rsidRPr="005647EB" w14:paraId="73F54033" w14:textId="77777777" w:rsidTr="002570E4">
        <w:trPr>
          <w:jc w:val="center"/>
        </w:trPr>
        <w:tc>
          <w:tcPr>
            <w:tcW w:w="4427" w:type="dxa"/>
            <w:tcBorders>
              <w:right w:val="single" w:sz="4" w:space="0" w:color="auto"/>
            </w:tcBorders>
          </w:tcPr>
          <w:p w14:paraId="6CBDABB6" w14:textId="61646813"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437147CC"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6BDC3F7D"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7B7C8B34" w14:textId="77777777" w:rsidR="00334C6A" w:rsidRPr="005647EB" w:rsidRDefault="00334C6A" w:rsidP="002570E4">
            <w:pPr>
              <w:spacing w:after="0"/>
              <w:rPr>
                <w:rFonts w:ascii="Arial" w:hAnsi="Arial"/>
                <w:sz w:val="18"/>
              </w:rPr>
            </w:pPr>
          </w:p>
        </w:tc>
      </w:tr>
      <w:tr w:rsidR="00334C6A" w:rsidRPr="005647EB" w14:paraId="035DD526" w14:textId="77777777" w:rsidTr="002570E4">
        <w:trPr>
          <w:jc w:val="center"/>
        </w:trPr>
        <w:tc>
          <w:tcPr>
            <w:tcW w:w="4427" w:type="dxa"/>
            <w:tcBorders>
              <w:right w:val="single" w:sz="4" w:space="0" w:color="auto"/>
            </w:tcBorders>
          </w:tcPr>
          <w:p w14:paraId="22ACDD8A" w14:textId="19D4585F"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5CBBB818"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28925D11"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120921AE" w14:textId="77777777" w:rsidR="00334C6A" w:rsidRPr="005647EB" w:rsidRDefault="00334C6A" w:rsidP="002570E4">
            <w:pPr>
              <w:spacing w:after="0"/>
              <w:rPr>
                <w:rFonts w:ascii="Arial" w:hAnsi="Arial"/>
                <w:sz w:val="18"/>
              </w:rPr>
            </w:pPr>
          </w:p>
        </w:tc>
      </w:tr>
      <w:tr w:rsidR="00334C6A" w:rsidRPr="005647EB" w14:paraId="6D925B25" w14:textId="77777777" w:rsidTr="002570E4">
        <w:trPr>
          <w:jc w:val="center"/>
        </w:trPr>
        <w:tc>
          <w:tcPr>
            <w:tcW w:w="4427" w:type="dxa"/>
            <w:tcBorders>
              <w:right w:val="single" w:sz="4" w:space="0" w:color="auto"/>
            </w:tcBorders>
          </w:tcPr>
          <w:p w14:paraId="41C6CA7A" w14:textId="10E5CEC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Hysteresis</w:t>
            </w:r>
          </w:p>
        </w:tc>
        <w:tc>
          <w:tcPr>
            <w:tcW w:w="2267" w:type="dxa"/>
            <w:tcBorders>
              <w:left w:val="single" w:sz="4" w:space="0" w:color="auto"/>
              <w:right w:val="single" w:sz="4" w:space="0" w:color="auto"/>
            </w:tcBorders>
          </w:tcPr>
          <w:p w14:paraId="02528297" w14:textId="7244D507" w:rsidR="00334C6A" w:rsidRPr="005647EB" w:rsidRDefault="00334C6A" w:rsidP="002570E4">
            <w:pPr>
              <w:spacing w:after="0"/>
              <w:rPr>
                <w:rFonts w:ascii="Arial" w:hAnsi="Arial"/>
                <w:sz w:val="18"/>
              </w:rPr>
            </w:pPr>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dB)</w:t>
            </w:r>
          </w:p>
        </w:tc>
        <w:tc>
          <w:tcPr>
            <w:tcW w:w="1700" w:type="dxa"/>
            <w:tcBorders>
              <w:left w:val="single" w:sz="4" w:space="0" w:color="auto"/>
              <w:right w:val="single" w:sz="4" w:space="0" w:color="auto"/>
            </w:tcBorders>
          </w:tcPr>
          <w:p w14:paraId="32688D49" w14:textId="7E6CBFEF" w:rsidR="00334C6A" w:rsidRPr="005647EB" w:rsidRDefault="00334C6A" w:rsidP="002570E4">
            <w:pPr>
              <w:spacing w:after="0"/>
              <w:rPr>
                <w:rFonts w:ascii="Arial" w:hAnsi="Arial"/>
                <w:sz w:val="18"/>
              </w:rPr>
            </w:pPr>
            <w:r w:rsidRPr="005647EB">
              <w:rPr>
                <w:rFonts w:ascii="Arial" w:hAnsi="Arial"/>
                <w:sz w:val="18"/>
              </w:rPr>
              <w:t>0</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p>
        </w:tc>
        <w:tc>
          <w:tcPr>
            <w:tcW w:w="1133" w:type="dxa"/>
            <w:tcBorders>
              <w:left w:val="single" w:sz="4" w:space="0" w:color="auto"/>
            </w:tcBorders>
          </w:tcPr>
          <w:p w14:paraId="7000E65C" w14:textId="77777777" w:rsidR="00334C6A" w:rsidRPr="005647EB" w:rsidRDefault="00334C6A" w:rsidP="002570E4">
            <w:pPr>
              <w:spacing w:after="0"/>
              <w:rPr>
                <w:rFonts w:ascii="Arial" w:hAnsi="Arial"/>
                <w:sz w:val="18"/>
              </w:rPr>
            </w:pPr>
          </w:p>
        </w:tc>
      </w:tr>
      <w:tr w:rsidR="00334C6A" w:rsidRPr="005647EB" w14:paraId="5044DBBF" w14:textId="77777777" w:rsidTr="002570E4">
        <w:trPr>
          <w:jc w:val="center"/>
        </w:trPr>
        <w:tc>
          <w:tcPr>
            <w:tcW w:w="4427" w:type="dxa"/>
            <w:tcBorders>
              <w:right w:val="single" w:sz="4" w:space="0" w:color="auto"/>
            </w:tcBorders>
          </w:tcPr>
          <w:p w14:paraId="22BF80DF" w14:textId="7BCA8C3C"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timeToTrigger</w:t>
            </w:r>
          </w:p>
        </w:tc>
        <w:tc>
          <w:tcPr>
            <w:tcW w:w="2267" w:type="dxa"/>
            <w:tcBorders>
              <w:left w:val="single" w:sz="4" w:space="0" w:color="auto"/>
              <w:right w:val="single" w:sz="4" w:space="0" w:color="auto"/>
            </w:tcBorders>
          </w:tcPr>
          <w:p w14:paraId="27BFAA2E" w14:textId="0AC0E297" w:rsidR="00334C6A" w:rsidRPr="005647EB" w:rsidRDefault="00334C6A" w:rsidP="002570E4">
            <w:pPr>
              <w:spacing w:after="0"/>
              <w:rPr>
                <w:rFonts w:ascii="Arial" w:hAnsi="Arial"/>
                <w:sz w:val="18"/>
              </w:rPr>
            </w:pPr>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ms)</w:t>
            </w:r>
          </w:p>
        </w:tc>
        <w:tc>
          <w:tcPr>
            <w:tcW w:w="1700" w:type="dxa"/>
            <w:tcBorders>
              <w:left w:val="single" w:sz="4" w:space="0" w:color="auto"/>
              <w:right w:val="single" w:sz="4" w:space="0" w:color="auto"/>
            </w:tcBorders>
          </w:tcPr>
          <w:p w14:paraId="7EF05EE7"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6675CCF6" w14:textId="77777777" w:rsidR="00334C6A" w:rsidRPr="005647EB" w:rsidRDefault="00334C6A" w:rsidP="002570E4">
            <w:pPr>
              <w:spacing w:after="0"/>
              <w:rPr>
                <w:rFonts w:ascii="Arial" w:hAnsi="Arial"/>
                <w:sz w:val="18"/>
              </w:rPr>
            </w:pPr>
          </w:p>
        </w:tc>
      </w:tr>
      <w:tr w:rsidR="00334C6A" w:rsidRPr="005647EB" w14:paraId="67049E4B" w14:textId="77777777" w:rsidTr="002570E4">
        <w:trPr>
          <w:jc w:val="center"/>
        </w:trPr>
        <w:tc>
          <w:tcPr>
            <w:tcW w:w="4427" w:type="dxa"/>
            <w:tcBorders>
              <w:right w:val="single" w:sz="4" w:space="0" w:color="auto"/>
            </w:tcBorders>
          </w:tcPr>
          <w:p w14:paraId="7CAF1B2E" w14:textId="1D600B9D"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64B2AA05"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35317AD4"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4641D7E7" w14:textId="77777777" w:rsidR="00334C6A" w:rsidRPr="005647EB" w:rsidRDefault="00334C6A" w:rsidP="002570E4">
            <w:pPr>
              <w:spacing w:after="0"/>
              <w:rPr>
                <w:rFonts w:ascii="Arial" w:hAnsi="Arial"/>
                <w:sz w:val="18"/>
              </w:rPr>
            </w:pPr>
          </w:p>
        </w:tc>
      </w:tr>
      <w:tr w:rsidR="00334C6A" w:rsidRPr="005647EB" w14:paraId="27BE8A46" w14:textId="77777777" w:rsidTr="002570E4">
        <w:trPr>
          <w:jc w:val="center"/>
        </w:trPr>
        <w:tc>
          <w:tcPr>
            <w:tcW w:w="4427" w:type="dxa"/>
            <w:tcBorders>
              <w:right w:val="single" w:sz="4" w:space="0" w:color="auto"/>
            </w:tcBorders>
          </w:tcPr>
          <w:p w14:paraId="37399A3C" w14:textId="7B3FC91C"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37DEB45B"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75B9E89D"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781DBBE7" w14:textId="77777777" w:rsidR="00334C6A" w:rsidRPr="005647EB" w:rsidRDefault="00334C6A" w:rsidP="002570E4">
            <w:pPr>
              <w:spacing w:after="0"/>
              <w:rPr>
                <w:rFonts w:ascii="Arial" w:hAnsi="Arial"/>
                <w:sz w:val="18"/>
              </w:rPr>
            </w:pPr>
          </w:p>
        </w:tc>
      </w:tr>
    </w:tbl>
    <w:p w14:paraId="53CB74EC" w14:textId="77777777" w:rsidR="00334C6A" w:rsidRPr="005647EB" w:rsidRDefault="00334C6A" w:rsidP="002570E4"/>
    <w:p w14:paraId="3F51653D" w14:textId="77777777" w:rsidR="00334C6A" w:rsidRPr="005647EB" w:rsidRDefault="00334C6A" w:rsidP="002570E4">
      <w:pPr>
        <w:pStyle w:val="TH"/>
        <w:keepNext w:val="0"/>
        <w:keepLines w:val="0"/>
      </w:pPr>
      <w:r w:rsidRPr="005647EB">
        <w:t>Table 8.4.6_2.4.3-</w:t>
      </w:r>
      <w:r w:rsidRPr="005647EB">
        <w:rPr>
          <w:lang w:eastAsia="zh-CN"/>
        </w:rPr>
        <w:t>3</w:t>
      </w:r>
      <w:r w:rsidRPr="005647EB">
        <w:t xml:space="preserve">: </w:t>
      </w:r>
      <w:r w:rsidRPr="005647EB">
        <w:rPr>
          <w:i/>
        </w:rPr>
        <w:t>MeasResults</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60795630" w14:textId="77777777" w:rsidTr="002570E4">
        <w:trPr>
          <w:cantSplit/>
          <w:jc w:val="center"/>
        </w:trPr>
        <w:tc>
          <w:tcPr>
            <w:tcW w:w="9536" w:type="dxa"/>
            <w:gridSpan w:val="4"/>
          </w:tcPr>
          <w:p w14:paraId="30A5B764" w14:textId="6F5E602F" w:rsidR="00334C6A" w:rsidRPr="005647EB" w:rsidRDefault="00334C6A" w:rsidP="002570E4">
            <w:pPr>
              <w:spacing w:after="0"/>
              <w:rPr>
                <w:rFonts w:ascii="Arial" w:hAnsi="Arial"/>
                <w:sz w:val="18"/>
              </w:rPr>
            </w:pPr>
            <w:r w:rsidRPr="005647EB">
              <w:rPr>
                <w:rFonts w:ascii="Arial" w:hAnsi="Arial"/>
                <w:sz w:val="18"/>
              </w:rPr>
              <w:t>Derivation</w:t>
            </w:r>
            <w:r w:rsidR="002570E4" w:rsidRPr="005647EB">
              <w:rPr>
                <w:rFonts w:ascii="Arial" w:hAnsi="Arial"/>
                <w:sz w:val="18"/>
              </w:rPr>
              <w:t xml:space="preserve"> </w:t>
            </w:r>
            <w:r w:rsidRPr="005647EB">
              <w:rPr>
                <w:rFonts w:ascii="Arial" w:hAnsi="Arial"/>
                <w:sz w:val="18"/>
              </w:rPr>
              <w:t>Path</w:t>
            </w:r>
            <w:r w:rsidR="009F14D9" w:rsidRPr="005647EB">
              <w:rPr>
                <w:rFonts w:ascii="Arial" w:hAnsi="Arial"/>
                <w:sz w:val="18"/>
              </w:rPr>
              <w:t>: 3GPP TS 36.</w:t>
            </w:r>
            <w:r w:rsidRPr="005647EB">
              <w:rPr>
                <w:rFonts w:ascii="Arial" w:hAnsi="Arial"/>
                <w:sz w:val="18"/>
              </w:rPr>
              <w:t>331</w:t>
            </w:r>
            <w:r w:rsidR="002570E4" w:rsidRPr="005647EB">
              <w:rPr>
                <w:rFonts w:ascii="Arial" w:hAnsi="Arial"/>
                <w:sz w:val="18"/>
              </w:rPr>
              <w:t xml:space="preserve"> </w:t>
            </w:r>
            <w:r w:rsidRPr="005647EB">
              <w:rPr>
                <w:rFonts w:ascii="Arial" w:hAnsi="Arial"/>
                <w:sz w:val="18"/>
              </w:rPr>
              <w:t>clause</w:t>
            </w:r>
            <w:r w:rsidR="002570E4" w:rsidRPr="005647EB">
              <w:rPr>
                <w:rFonts w:ascii="Arial" w:hAnsi="Arial"/>
                <w:sz w:val="18"/>
              </w:rPr>
              <w:t xml:space="preserve"> </w:t>
            </w:r>
            <w:r w:rsidRPr="005647EB">
              <w:rPr>
                <w:rFonts w:ascii="Arial" w:hAnsi="Arial"/>
                <w:sz w:val="18"/>
              </w:rPr>
              <w:t>6.3.5</w:t>
            </w:r>
          </w:p>
        </w:tc>
      </w:tr>
      <w:tr w:rsidR="00334C6A" w:rsidRPr="005647EB" w14:paraId="4E45308B" w14:textId="77777777" w:rsidTr="002570E4">
        <w:trPr>
          <w:jc w:val="center"/>
        </w:trPr>
        <w:tc>
          <w:tcPr>
            <w:tcW w:w="4436" w:type="dxa"/>
          </w:tcPr>
          <w:p w14:paraId="29EC47A1" w14:textId="04384BCC" w:rsidR="00334C6A" w:rsidRPr="005647EB" w:rsidRDefault="00334C6A" w:rsidP="002570E4">
            <w:pPr>
              <w:spacing w:after="0"/>
              <w:jc w:val="center"/>
              <w:rPr>
                <w:rFonts w:ascii="Arial" w:hAnsi="Arial"/>
                <w:b/>
                <w:sz w:val="18"/>
              </w:rPr>
            </w:pPr>
            <w:r w:rsidRPr="005647EB">
              <w:rPr>
                <w:rFonts w:ascii="Arial" w:hAnsi="Arial"/>
                <w:b/>
                <w:sz w:val="18"/>
              </w:rPr>
              <w:t>Information</w:t>
            </w:r>
            <w:r w:rsidR="002570E4" w:rsidRPr="005647EB">
              <w:rPr>
                <w:rFonts w:ascii="Arial" w:hAnsi="Arial"/>
                <w:b/>
                <w:sz w:val="18"/>
              </w:rPr>
              <w:t xml:space="preserve"> </w:t>
            </w:r>
            <w:r w:rsidRPr="005647EB">
              <w:rPr>
                <w:rFonts w:ascii="Arial" w:hAnsi="Arial"/>
                <w:b/>
                <w:sz w:val="18"/>
              </w:rPr>
              <w:t>Element</w:t>
            </w:r>
          </w:p>
        </w:tc>
        <w:tc>
          <w:tcPr>
            <w:tcW w:w="2267" w:type="dxa"/>
          </w:tcPr>
          <w:p w14:paraId="6884BD4F" w14:textId="77777777" w:rsidR="00334C6A" w:rsidRPr="005647EB" w:rsidRDefault="00334C6A" w:rsidP="002570E4">
            <w:pPr>
              <w:spacing w:after="0"/>
              <w:jc w:val="center"/>
              <w:rPr>
                <w:rFonts w:ascii="Arial" w:hAnsi="Arial"/>
                <w:b/>
                <w:sz w:val="18"/>
              </w:rPr>
            </w:pPr>
            <w:r w:rsidRPr="005647EB">
              <w:rPr>
                <w:rFonts w:ascii="Arial" w:hAnsi="Arial"/>
                <w:b/>
                <w:sz w:val="18"/>
              </w:rPr>
              <w:t>Value/remark</w:t>
            </w:r>
          </w:p>
        </w:tc>
        <w:tc>
          <w:tcPr>
            <w:tcW w:w="1700" w:type="dxa"/>
          </w:tcPr>
          <w:p w14:paraId="475F6706" w14:textId="77777777" w:rsidR="00334C6A" w:rsidRPr="005647EB" w:rsidRDefault="00334C6A" w:rsidP="002570E4">
            <w:pPr>
              <w:spacing w:after="0"/>
              <w:jc w:val="center"/>
              <w:rPr>
                <w:rFonts w:ascii="Arial" w:hAnsi="Arial"/>
                <w:b/>
                <w:sz w:val="18"/>
              </w:rPr>
            </w:pPr>
            <w:r w:rsidRPr="005647EB">
              <w:rPr>
                <w:rFonts w:ascii="Arial" w:hAnsi="Arial"/>
                <w:b/>
                <w:sz w:val="18"/>
              </w:rPr>
              <w:t>Comment</w:t>
            </w:r>
          </w:p>
        </w:tc>
        <w:tc>
          <w:tcPr>
            <w:tcW w:w="1133" w:type="dxa"/>
          </w:tcPr>
          <w:p w14:paraId="32003D87" w14:textId="77777777" w:rsidR="00334C6A" w:rsidRPr="005647EB" w:rsidRDefault="00334C6A" w:rsidP="002570E4">
            <w:pPr>
              <w:spacing w:after="0"/>
              <w:jc w:val="center"/>
              <w:rPr>
                <w:rFonts w:ascii="Arial" w:hAnsi="Arial"/>
                <w:b/>
                <w:sz w:val="18"/>
              </w:rPr>
            </w:pPr>
            <w:r w:rsidRPr="005647EB">
              <w:rPr>
                <w:rFonts w:ascii="Arial" w:hAnsi="Arial"/>
                <w:b/>
                <w:sz w:val="18"/>
              </w:rPr>
              <w:t>Condition</w:t>
            </w:r>
          </w:p>
        </w:tc>
      </w:tr>
      <w:tr w:rsidR="00334C6A" w:rsidRPr="005647EB" w14:paraId="4769B1E2" w14:textId="77777777" w:rsidTr="002570E4">
        <w:trPr>
          <w:jc w:val="center"/>
        </w:trPr>
        <w:tc>
          <w:tcPr>
            <w:tcW w:w="4436" w:type="dxa"/>
          </w:tcPr>
          <w:p w14:paraId="4F642FCB" w14:textId="24C7DA6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MeasResults</w:t>
            </w:r>
            <w:r w:rsidRPr="005647EB">
              <w:rPr>
                <w:rFonts w:ascii="Arial" w:hAnsi="Arial"/>
                <w:sz w:val="18"/>
              </w:rPr>
              <w:t xml:space="preserve"> </w:t>
            </w:r>
            <w:r w:rsidR="00334C6A" w:rsidRPr="005647EB">
              <w:rPr>
                <w:rFonts w:ascii="Arial" w:hAnsi="Arial"/>
                <w:sz w:val="18"/>
              </w:rPr>
              <w:t>::=</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Pr>
          <w:p w14:paraId="518A5CC8" w14:textId="77777777" w:rsidR="00334C6A" w:rsidRPr="005647EB" w:rsidRDefault="00334C6A" w:rsidP="002570E4">
            <w:pPr>
              <w:spacing w:after="0"/>
              <w:rPr>
                <w:rFonts w:ascii="Arial" w:hAnsi="Arial"/>
                <w:sz w:val="18"/>
              </w:rPr>
            </w:pPr>
          </w:p>
        </w:tc>
        <w:tc>
          <w:tcPr>
            <w:tcW w:w="1700" w:type="dxa"/>
          </w:tcPr>
          <w:p w14:paraId="44163CEC" w14:textId="77777777" w:rsidR="00334C6A" w:rsidRPr="005647EB" w:rsidRDefault="00334C6A" w:rsidP="002570E4">
            <w:pPr>
              <w:spacing w:after="0"/>
              <w:rPr>
                <w:rFonts w:ascii="Arial" w:hAnsi="Arial"/>
                <w:sz w:val="18"/>
              </w:rPr>
            </w:pPr>
          </w:p>
        </w:tc>
        <w:tc>
          <w:tcPr>
            <w:tcW w:w="1133" w:type="dxa"/>
          </w:tcPr>
          <w:p w14:paraId="242C0287" w14:textId="77777777" w:rsidR="00334C6A" w:rsidRPr="005647EB" w:rsidRDefault="00334C6A" w:rsidP="002570E4">
            <w:pPr>
              <w:spacing w:after="0"/>
              <w:rPr>
                <w:rFonts w:ascii="Arial" w:hAnsi="Arial"/>
                <w:sz w:val="18"/>
              </w:rPr>
            </w:pPr>
          </w:p>
        </w:tc>
      </w:tr>
      <w:tr w:rsidR="00334C6A" w:rsidRPr="005647EB" w14:paraId="3B434F70" w14:textId="77777777" w:rsidTr="002570E4">
        <w:trPr>
          <w:jc w:val="center"/>
        </w:trPr>
        <w:tc>
          <w:tcPr>
            <w:tcW w:w="4436" w:type="dxa"/>
          </w:tcPr>
          <w:p w14:paraId="3CDA17D3" w14:textId="7DA77484"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meas</w:t>
            </w:r>
            <w:r w:rsidR="00334C6A" w:rsidRPr="005647EB">
              <w:rPr>
                <w:rFonts w:ascii="Arial" w:hAnsi="Arial"/>
                <w:sz w:val="18"/>
                <w:lang w:eastAsia="zh-CN"/>
              </w:rPr>
              <w:t>Id</w:t>
            </w:r>
          </w:p>
        </w:tc>
        <w:tc>
          <w:tcPr>
            <w:tcW w:w="2267" w:type="dxa"/>
          </w:tcPr>
          <w:p w14:paraId="15D0C2A3" w14:textId="77777777" w:rsidR="00334C6A" w:rsidRPr="005647EB" w:rsidRDefault="00334C6A" w:rsidP="002570E4">
            <w:pPr>
              <w:spacing w:after="0"/>
              <w:rPr>
                <w:rFonts w:ascii="Arial" w:hAnsi="Arial"/>
                <w:sz w:val="18"/>
              </w:rPr>
            </w:pPr>
          </w:p>
        </w:tc>
        <w:tc>
          <w:tcPr>
            <w:tcW w:w="1700" w:type="dxa"/>
          </w:tcPr>
          <w:p w14:paraId="04C7978C" w14:textId="77777777" w:rsidR="00334C6A" w:rsidRPr="005647EB" w:rsidRDefault="00334C6A" w:rsidP="002570E4">
            <w:pPr>
              <w:spacing w:after="0"/>
              <w:rPr>
                <w:rFonts w:ascii="Arial" w:hAnsi="Arial"/>
                <w:sz w:val="18"/>
              </w:rPr>
            </w:pPr>
          </w:p>
        </w:tc>
        <w:tc>
          <w:tcPr>
            <w:tcW w:w="1133" w:type="dxa"/>
          </w:tcPr>
          <w:p w14:paraId="780D8F67" w14:textId="77777777" w:rsidR="00334C6A" w:rsidRPr="005647EB" w:rsidRDefault="00334C6A" w:rsidP="002570E4">
            <w:pPr>
              <w:spacing w:after="0"/>
              <w:rPr>
                <w:rFonts w:ascii="Arial" w:hAnsi="Arial"/>
                <w:sz w:val="18"/>
              </w:rPr>
            </w:pPr>
          </w:p>
        </w:tc>
      </w:tr>
      <w:tr w:rsidR="00334C6A" w:rsidRPr="005647EB" w14:paraId="3E9AF587" w14:textId="77777777" w:rsidTr="002570E4">
        <w:trPr>
          <w:jc w:val="center"/>
        </w:trPr>
        <w:tc>
          <w:tcPr>
            <w:tcW w:w="4436" w:type="dxa"/>
          </w:tcPr>
          <w:p w14:paraId="204B609E" w14:textId="174A3EEF"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measResultServCell</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Pr>
          <w:p w14:paraId="06C65A94" w14:textId="77777777" w:rsidR="00334C6A" w:rsidRPr="005647EB" w:rsidRDefault="00334C6A" w:rsidP="002570E4">
            <w:pPr>
              <w:spacing w:after="0"/>
              <w:rPr>
                <w:rFonts w:ascii="Arial" w:hAnsi="Arial"/>
                <w:sz w:val="18"/>
              </w:rPr>
            </w:pPr>
          </w:p>
        </w:tc>
        <w:tc>
          <w:tcPr>
            <w:tcW w:w="1700" w:type="dxa"/>
          </w:tcPr>
          <w:p w14:paraId="028D96B1" w14:textId="77777777" w:rsidR="00334C6A" w:rsidRPr="005647EB" w:rsidRDefault="00334C6A" w:rsidP="002570E4">
            <w:pPr>
              <w:spacing w:after="0"/>
              <w:rPr>
                <w:rFonts w:ascii="Arial" w:hAnsi="Arial"/>
                <w:sz w:val="18"/>
              </w:rPr>
            </w:pPr>
          </w:p>
        </w:tc>
        <w:tc>
          <w:tcPr>
            <w:tcW w:w="1133" w:type="dxa"/>
          </w:tcPr>
          <w:p w14:paraId="0CDABD40" w14:textId="77777777" w:rsidR="00334C6A" w:rsidRPr="005647EB" w:rsidRDefault="00334C6A" w:rsidP="002570E4">
            <w:pPr>
              <w:spacing w:after="0"/>
              <w:rPr>
                <w:rFonts w:ascii="Arial" w:hAnsi="Arial"/>
                <w:sz w:val="18"/>
              </w:rPr>
            </w:pPr>
          </w:p>
        </w:tc>
      </w:tr>
      <w:tr w:rsidR="00334C6A" w:rsidRPr="005647EB" w14:paraId="6AA0033D" w14:textId="77777777" w:rsidTr="002570E4">
        <w:trPr>
          <w:jc w:val="center"/>
        </w:trPr>
        <w:tc>
          <w:tcPr>
            <w:tcW w:w="4436" w:type="dxa"/>
          </w:tcPr>
          <w:p w14:paraId="59CA0C21" w14:textId="2E5316AC"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rsrpResult</w:t>
            </w:r>
          </w:p>
        </w:tc>
        <w:tc>
          <w:tcPr>
            <w:tcW w:w="2267" w:type="dxa"/>
          </w:tcPr>
          <w:p w14:paraId="37404593" w14:textId="77777777" w:rsidR="00334C6A" w:rsidRPr="005647EB" w:rsidRDefault="00334C6A" w:rsidP="002570E4">
            <w:pPr>
              <w:spacing w:after="0"/>
              <w:rPr>
                <w:rFonts w:ascii="Arial" w:hAnsi="Arial"/>
                <w:sz w:val="18"/>
              </w:rPr>
            </w:pPr>
          </w:p>
        </w:tc>
        <w:tc>
          <w:tcPr>
            <w:tcW w:w="1700" w:type="dxa"/>
          </w:tcPr>
          <w:p w14:paraId="37B9EE59" w14:textId="79AC44C0" w:rsidR="00334C6A" w:rsidRPr="005647EB" w:rsidRDefault="00334C6A" w:rsidP="002570E4">
            <w:pPr>
              <w:spacing w:after="0"/>
              <w:rPr>
                <w:rFonts w:ascii="Arial" w:hAnsi="Arial"/>
                <w:sz w:val="18"/>
              </w:rPr>
            </w:pPr>
            <w:r w:rsidRPr="005647EB">
              <w:rPr>
                <w:rFonts w:ascii="Arial" w:hAnsi="Arial"/>
                <w:sz w:val="18"/>
              </w:rPr>
              <w:t>Set</w:t>
            </w:r>
            <w:r w:rsidR="002570E4" w:rsidRPr="005647EB">
              <w:rPr>
                <w:rFonts w:ascii="Arial" w:hAnsi="Arial"/>
                <w:sz w:val="18"/>
              </w:rPr>
              <w:t xml:space="preserve"> </w:t>
            </w:r>
            <w:r w:rsidRPr="005647EB">
              <w:rPr>
                <w:rFonts w:ascii="Arial" w:hAnsi="Arial"/>
                <w:sz w:val="18"/>
              </w:rPr>
              <w:t>according</w:t>
            </w:r>
            <w:r w:rsidR="002570E4" w:rsidRPr="005647EB">
              <w:rPr>
                <w:rFonts w:ascii="Arial" w:hAnsi="Arial"/>
                <w:sz w:val="18"/>
              </w:rPr>
              <w:t xml:space="preserve"> </w:t>
            </w:r>
            <w:r w:rsidRPr="005647EB">
              <w:rPr>
                <w:rFonts w:ascii="Arial" w:hAnsi="Arial"/>
                <w:sz w:val="18"/>
              </w:rPr>
              <w:t>to</w:t>
            </w:r>
            <w:r w:rsidR="002570E4" w:rsidRPr="005647EB">
              <w:rPr>
                <w:rFonts w:ascii="Arial" w:hAnsi="Arial"/>
                <w:sz w:val="18"/>
              </w:rPr>
              <w:t xml:space="preserve"> </w:t>
            </w:r>
            <w:r w:rsidRPr="005647EB">
              <w:rPr>
                <w:rFonts w:ascii="Arial" w:hAnsi="Arial"/>
                <w:sz w:val="18"/>
              </w:rPr>
              <w:t>specific</w:t>
            </w:r>
            <w:r w:rsidR="002570E4" w:rsidRPr="005647EB">
              <w:rPr>
                <w:rFonts w:ascii="Arial" w:hAnsi="Arial"/>
                <w:sz w:val="18"/>
              </w:rPr>
              <w:t xml:space="preserve"> </w:t>
            </w:r>
            <w:r w:rsidRPr="005647EB">
              <w:rPr>
                <w:rFonts w:ascii="Arial" w:hAnsi="Arial"/>
                <w:sz w:val="18"/>
              </w:rPr>
              <w:t>test</w:t>
            </w:r>
          </w:p>
        </w:tc>
        <w:tc>
          <w:tcPr>
            <w:tcW w:w="1133" w:type="dxa"/>
          </w:tcPr>
          <w:p w14:paraId="72F98CEB" w14:textId="77777777" w:rsidR="00334C6A" w:rsidRPr="005647EB" w:rsidRDefault="00334C6A" w:rsidP="002570E4">
            <w:pPr>
              <w:spacing w:after="0"/>
              <w:rPr>
                <w:rFonts w:ascii="Arial" w:hAnsi="Arial"/>
                <w:sz w:val="18"/>
              </w:rPr>
            </w:pPr>
          </w:p>
        </w:tc>
      </w:tr>
      <w:tr w:rsidR="00334C6A" w:rsidRPr="005647EB" w14:paraId="2263E5DD" w14:textId="77777777" w:rsidTr="002570E4">
        <w:trPr>
          <w:jc w:val="center"/>
        </w:trPr>
        <w:tc>
          <w:tcPr>
            <w:tcW w:w="4436" w:type="dxa"/>
          </w:tcPr>
          <w:p w14:paraId="17A91C58" w14:textId="5CF2B5A1"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rsrqResult</w:t>
            </w:r>
          </w:p>
        </w:tc>
        <w:tc>
          <w:tcPr>
            <w:tcW w:w="2267" w:type="dxa"/>
          </w:tcPr>
          <w:p w14:paraId="4DB125FF" w14:textId="77777777" w:rsidR="00334C6A" w:rsidRPr="005647EB" w:rsidRDefault="00334C6A" w:rsidP="002570E4">
            <w:pPr>
              <w:spacing w:after="0"/>
              <w:rPr>
                <w:rFonts w:ascii="Arial" w:hAnsi="Arial"/>
                <w:sz w:val="18"/>
              </w:rPr>
            </w:pPr>
          </w:p>
        </w:tc>
        <w:tc>
          <w:tcPr>
            <w:tcW w:w="1700" w:type="dxa"/>
          </w:tcPr>
          <w:p w14:paraId="200B9329" w14:textId="237FFE13" w:rsidR="00334C6A" w:rsidRPr="005647EB" w:rsidRDefault="00334C6A" w:rsidP="002570E4">
            <w:pPr>
              <w:spacing w:after="0"/>
              <w:rPr>
                <w:rFonts w:ascii="Arial" w:hAnsi="Arial"/>
                <w:sz w:val="18"/>
              </w:rPr>
            </w:pPr>
            <w:r w:rsidRPr="005647EB">
              <w:rPr>
                <w:rFonts w:ascii="Arial" w:hAnsi="Arial"/>
                <w:sz w:val="18"/>
              </w:rPr>
              <w:t>Set</w:t>
            </w:r>
            <w:r w:rsidR="002570E4" w:rsidRPr="005647EB">
              <w:rPr>
                <w:rFonts w:ascii="Arial" w:hAnsi="Arial"/>
                <w:sz w:val="18"/>
              </w:rPr>
              <w:t xml:space="preserve"> </w:t>
            </w:r>
            <w:r w:rsidRPr="005647EB">
              <w:rPr>
                <w:rFonts w:ascii="Arial" w:hAnsi="Arial"/>
                <w:sz w:val="18"/>
              </w:rPr>
              <w:t>according</w:t>
            </w:r>
            <w:r w:rsidR="002570E4" w:rsidRPr="005647EB">
              <w:rPr>
                <w:rFonts w:ascii="Arial" w:hAnsi="Arial"/>
                <w:sz w:val="18"/>
              </w:rPr>
              <w:t xml:space="preserve"> </w:t>
            </w:r>
            <w:r w:rsidRPr="005647EB">
              <w:rPr>
                <w:rFonts w:ascii="Arial" w:hAnsi="Arial"/>
                <w:sz w:val="18"/>
              </w:rPr>
              <w:t>to</w:t>
            </w:r>
            <w:r w:rsidR="002570E4" w:rsidRPr="005647EB">
              <w:rPr>
                <w:rFonts w:ascii="Arial" w:hAnsi="Arial"/>
                <w:sz w:val="18"/>
              </w:rPr>
              <w:t xml:space="preserve"> </w:t>
            </w:r>
            <w:r w:rsidRPr="005647EB">
              <w:rPr>
                <w:rFonts w:ascii="Arial" w:hAnsi="Arial"/>
                <w:sz w:val="18"/>
              </w:rPr>
              <w:t>specific</w:t>
            </w:r>
            <w:r w:rsidR="002570E4" w:rsidRPr="005647EB">
              <w:rPr>
                <w:rFonts w:ascii="Arial" w:hAnsi="Arial"/>
                <w:sz w:val="18"/>
              </w:rPr>
              <w:t xml:space="preserve"> </w:t>
            </w:r>
            <w:r w:rsidRPr="005647EB">
              <w:rPr>
                <w:rFonts w:ascii="Arial" w:hAnsi="Arial"/>
                <w:sz w:val="18"/>
              </w:rPr>
              <w:t>test</w:t>
            </w:r>
          </w:p>
        </w:tc>
        <w:tc>
          <w:tcPr>
            <w:tcW w:w="1133" w:type="dxa"/>
          </w:tcPr>
          <w:p w14:paraId="77195878" w14:textId="77777777" w:rsidR="00334C6A" w:rsidRPr="005647EB" w:rsidRDefault="00334C6A" w:rsidP="002570E4">
            <w:pPr>
              <w:spacing w:after="0"/>
              <w:rPr>
                <w:rFonts w:ascii="Arial" w:hAnsi="Arial"/>
                <w:sz w:val="18"/>
              </w:rPr>
            </w:pPr>
          </w:p>
        </w:tc>
      </w:tr>
      <w:tr w:rsidR="00334C6A" w:rsidRPr="005647EB" w14:paraId="07EAB3A4" w14:textId="77777777" w:rsidTr="002570E4">
        <w:trPr>
          <w:jc w:val="center"/>
        </w:trPr>
        <w:tc>
          <w:tcPr>
            <w:tcW w:w="4436" w:type="dxa"/>
          </w:tcPr>
          <w:p w14:paraId="6D7602E9" w14:textId="4A97854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Pr>
          <w:p w14:paraId="635A8440" w14:textId="77777777" w:rsidR="00334C6A" w:rsidRPr="005647EB" w:rsidRDefault="00334C6A" w:rsidP="002570E4">
            <w:pPr>
              <w:spacing w:after="0"/>
              <w:rPr>
                <w:rFonts w:ascii="Arial" w:hAnsi="Arial"/>
                <w:sz w:val="18"/>
              </w:rPr>
            </w:pPr>
          </w:p>
        </w:tc>
        <w:tc>
          <w:tcPr>
            <w:tcW w:w="1700" w:type="dxa"/>
          </w:tcPr>
          <w:p w14:paraId="229082C3" w14:textId="77777777" w:rsidR="00334C6A" w:rsidRPr="005647EB" w:rsidRDefault="00334C6A" w:rsidP="002570E4">
            <w:pPr>
              <w:spacing w:after="0"/>
              <w:rPr>
                <w:rFonts w:ascii="Arial" w:hAnsi="Arial"/>
                <w:sz w:val="18"/>
              </w:rPr>
            </w:pPr>
          </w:p>
        </w:tc>
        <w:tc>
          <w:tcPr>
            <w:tcW w:w="1133" w:type="dxa"/>
          </w:tcPr>
          <w:p w14:paraId="1CF541D1" w14:textId="77777777" w:rsidR="00334C6A" w:rsidRPr="005647EB" w:rsidRDefault="00334C6A" w:rsidP="002570E4">
            <w:pPr>
              <w:spacing w:after="0"/>
              <w:rPr>
                <w:rFonts w:ascii="Arial" w:hAnsi="Arial"/>
                <w:sz w:val="18"/>
              </w:rPr>
            </w:pPr>
          </w:p>
        </w:tc>
      </w:tr>
      <w:tr w:rsidR="00334C6A" w:rsidRPr="005647EB" w14:paraId="15BA0EEB" w14:textId="77777777" w:rsidTr="002570E4">
        <w:trPr>
          <w:jc w:val="center"/>
        </w:trPr>
        <w:tc>
          <w:tcPr>
            <w:tcW w:w="4436" w:type="dxa"/>
          </w:tcPr>
          <w:p w14:paraId="51FA3D58" w14:textId="3F0A112F"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measResultNeighCells</w:t>
            </w:r>
            <w:r w:rsidRPr="005647EB">
              <w:rPr>
                <w:rFonts w:ascii="Arial" w:hAnsi="Arial"/>
                <w:sz w:val="18"/>
              </w:rPr>
              <w:t xml:space="preserve"> </w:t>
            </w:r>
            <w:r w:rsidR="00334C6A" w:rsidRPr="005647EB">
              <w:rPr>
                <w:rFonts w:ascii="Arial" w:hAnsi="Arial"/>
                <w:sz w:val="18"/>
              </w:rPr>
              <w:t>CHOICE</w:t>
            </w:r>
            <w:r w:rsidRPr="005647EB">
              <w:rPr>
                <w:rFonts w:ascii="Arial" w:hAnsi="Arial"/>
                <w:sz w:val="18"/>
              </w:rPr>
              <w:t xml:space="preserve"> </w:t>
            </w:r>
            <w:r w:rsidR="00334C6A" w:rsidRPr="005647EB">
              <w:rPr>
                <w:rFonts w:ascii="Arial" w:hAnsi="Arial"/>
                <w:sz w:val="18"/>
              </w:rPr>
              <w:t>{</w:t>
            </w:r>
          </w:p>
        </w:tc>
        <w:tc>
          <w:tcPr>
            <w:tcW w:w="2267" w:type="dxa"/>
          </w:tcPr>
          <w:p w14:paraId="08103D9A" w14:textId="77777777" w:rsidR="00334C6A" w:rsidRPr="005647EB" w:rsidRDefault="00334C6A" w:rsidP="002570E4">
            <w:pPr>
              <w:spacing w:after="0"/>
              <w:rPr>
                <w:rFonts w:ascii="Arial" w:hAnsi="Arial"/>
                <w:sz w:val="18"/>
              </w:rPr>
            </w:pPr>
          </w:p>
        </w:tc>
        <w:tc>
          <w:tcPr>
            <w:tcW w:w="1700" w:type="dxa"/>
          </w:tcPr>
          <w:p w14:paraId="7217EE3F" w14:textId="77777777" w:rsidR="00334C6A" w:rsidRPr="005647EB" w:rsidRDefault="00334C6A" w:rsidP="002570E4">
            <w:pPr>
              <w:spacing w:after="0"/>
              <w:rPr>
                <w:rFonts w:ascii="Arial" w:hAnsi="Arial"/>
                <w:sz w:val="18"/>
              </w:rPr>
            </w:pPr>
          </w:p>
        </w:tc>
        <w:tc>
          <w:tcPr>
            <w:tcW w:w="1133" w:type="dxa"/>
          </w:tcPr>
          <w:p w14:paraId="1B1BD4A9" w14:textId="77777777" w:rsidR="00334C6A" w:rsidRPr="005647EB" w:rsidRDefault="00334C6A" w:rsidP="002570E4">
            <w:pPr>
              <w:spacing w:after="0"/>
              <w:rPr>
                <w:rFonts w:ascii="Arial" w:hAnsi="Arial"/>
                <w:sz w:val="18"/>
              </w:rPr>
            </w:pPr>
          </w:p>
        </w:tc>
      </w:tr>
      <w:tr w:rsidR="00334C6A" w:rsidRPr="005647EB" w14:paraId="62BDA624" w14:textId="77777777" w:rsidTr="002570E4">
        <w:trPr>
          <w:jc w:val="center"/>
        </w:trPr>
        <w:tc>
          <w:tcPr>
            <w:tcW w:w="4436" w:type="dxa"/>
          </w:tcPr>
          <w:p w14:paraId="1DDB17B4" w14:textId="29379773"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measResultListEUTRA</w:t>
            </w:r>
          </w:p>
        </w:tc>
        <w:tc>
          <w:tcPr>
            <w:tcW w:w="2267" w:type="dxa"/>
          </w:tcPr>
          <w:p w14:paraId="79290F0E" w14:textId="7A6DC4CB" w:rsidR="00334C6A" w:rsidRPr="005647EB" w:rsidRDefault="00334C6A" w:rsidP="002570E4">
            <w:pPr>
              <w:spacing w:after="0"/>
              <w:rPr>
                <w:rFonts w:ascii="Arial" w:hAnsi="Arial"/>
                <w:sz w:val="18"/>
              </w:rPr>
            </w:pPr>
            <w:r w:rsidRPr="005647EB">
              <w:rPr>
                <w:rFonts w:ascii="Arial" w:hAnsi="Arial"/>
                <w:sz w:val="18"/>
              </w:rPr>
              <w:t>MeasResultListEUTRA</w:t>
            </w:r>
            <w:r w:rsidR="002570E4" w:rsidRPr="005647EB">
              <w:rPr>
                <w:rFonts w:ascii="Arial" w:hAnsi="Arial"/>
                <w:sz w:val="18"/>
              </w:rPr>
              <w:t xml:space="preserve"> </w:t>
            </w:r>
          </w:p>
        </w:tc>
        <w:tc>
          <w:tcPr>
            <w:tcW w:w="1700" w:type="dxa"/>
          </w:tcPr>
          <w:p w14:paraId="373394E8" w14:textId="77777777" w:rsidR="00334C6A" w:rsidRPr="005647EB" w:rsidRDefault="00334C6A" w:rsidP="002570E4">
            <w:pPr>
              <w:spacing w:after="0"/>
              <w:rPr>
                <w:rFonts w:ascii="Arial" w:hAnsi="Arial"/>
                <w:sz w:val="18"/>
              </w:rPr>
            </w:pPr>
          </w:p>
        </w:tc>
        <w:tc>
          <w:tcPr>
            <w:tcW w:w="1133" w:type="dxa"/>
          </w:tcPr>
          <w:p w14:paraId="50E455D5" w14:textId="77777777" w:rsidR="00334C6A" w:rsidRPr="005647EB" w:rsidRDefault="00334C6A" w:rsidP="002570E4">
            <w:pPr>
              <w:spacing w:after="0"/>
              <w:rPr>
                <w:rFonts w:ascii="Arial" w:hAnsi="Arial"/>
                <w:sz w:val="18"/>
              </w:rPr>
            </w:pPr>
          </w:p>
        </w:tc>
      </w:tr>
      <w:tr w:rsidR="00334C6A" w:rsidRPr="005647EB" w14:paraId="76A9B3F0" w14:textId="77777777" w:rsidTr="002570E4">
        <w:trPr>
          <w:jc w:val="center"/>
        </w:trPr>
        <w:tc>
          <w:tcPr>
            <w:tcW w:w="4436" w:type="dxa"/>
          </w:tcPr>
          <w:p w14:paraId="209BA426" w14:textId="0FCBE89A"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Pr>
          <w:p w14:paraId="0DF4FCF5" w14:textId="77777777" w:rsidR="00334C6A" w:rsidRPr="005647EB" w:rsidRDefault="00334C6A" w:rsidP="002570E4">
            <w:pPr>
              <w:spacing w:after="0"/>
              <w:rPr>
                <w:rFonts w:ascii="Arial" w:hAnsi="Arial"/>
                <w:sz w:val="18"/>
              </w:rPr>
            </w:pPr>
          </w:p>
        </w:tc>
        <w:tc>
          <w:tcPr>
            <w:tcW w:w="1700" w:type="dxa"/>
          </w:tcPr>
          <w:p w14:paraId="0A98EA7F" w14:textId="77777777" w:rsidR="00334C6A" w:rsidRPr="005647EB" w:rsidRDefault="00334C6A" w:rsidP="002570E4">
            <w:pPr>
              <w:spacing w:after="0"/>
              <w:rPr>
                <w:rFonts w:ascii="Arial" w:hAnsi="Arial"/>
                <w:sz w:val="18"/>
              </w:rPr>
            </w:pPr>
          </w:p>
        </w:tc>
        <w:tc>
          <w:tcPr>
            <w:tcW w:w="1133" w:type="dxa"/>
          </w:tcPr>
          <w:p w14:paraId="2768B30D" w14:textId="77777777" w:rsidR="00334C6A" w:rsidRPr="005647EB" w:rsidRDefault="00334C6A" w:rsidP="002570E4">
            <w:pPr>
              <w:spacing w:after="0"/>
              <w:rPr>
                <w:rFonts w:ascii="Arial" w:hAnsi="Arial"/>
                <w:sz w:val="18"/>
              </w:rPr>
            </w:pPr>
          </w:p>
        </w:tc>
      </w:tr>
      <w:tr w:rsidR="00334C6A" w:rsidRPr="005647EB" w14:paraId="734046CC" w14:textId="77777777" w:rsidTr="002570E4">
        <w:trPr>
          <w:jc w:val="center"/>
        </w:trPr>
        <w:tc>
          <w:tcPr>
            <w:tcW w:w="4436" w:type="dxa"/>
          </w:tcPr>
          <w:p w14:paraId="6769038F" w14:textId="77777777" w:rsidR="00334C6A" w:rsidRPr="005647EB" w:rsidRDefault="00334C6A" w:rsidP="002570E4">
            <w:pPr>
              <w:spacing w:after="0"/>
              <w:rPr>
                <w:rFonts w:ascii="Arial" w:hAnsi="Arial"/>
                <w:sz w:val="18"/>
              </w:rPr>
            </w:pPr>
            <w:r w:rsidRPr="005647EB">
              <w:rPr>
                <w:rFonts w:ascii="Arial" w:hAnsi="Arial"/>
                <w:sz w:val="18"/>
              </w:rPr>
              <w:t>}</w:t>
            </w:r>
          </w:p>
        </w:tc>
        <w:tc>
          <w:tcPr>
            <w:tcW w:w="2267" w:type="dxa"/>
          </w:tcPr>
          <w:p w14:paraId="42BA6B14" w14:textId="77777777" w:rsidR="00334C6A" w:rsidRPr="005647EB" w:rsidRDefault="00334C6A" w:rsidP="002570E4">
            <w:pPr>
              <w:spacing w:after="0"/>
              <w:rPr>
                <w:rFonts w:ascii="Arial" w:hAnsi="Arial"/>
                <w:sz w:val="18"/>
              </w:rPr>
            </w:pPr>
          </w:p>
        </w:tc>
        <w:tc>
          <w:tcPr>
            <w:tcW w:w="1700" w:type="dxa"/>
          </w:tcPr>
          <w:p w14:paraId="04AAA7D9" w14:textId="77777777" w:rsidR="00334C6A" w:rsidRPr="005647EB" w:rsidRDefault="00334C6A" w:rsidP="002570E4">
            <w:pPr>
              <w:spacing w:after="0"/>
              <w:rPr>
                <w:rFonts w:ascii="Arial" w:hAnsi="Arial"/>
                <w:sz w:val="18"/>
              </w:rPr>
            </w:pPr>
          </w:p>
        </w:tc>
        <w:tc>
          <w:tcPr>
            <w:tcW w:w="1133" w:type="dxa"/>
          </w:tcPr>
          <w:p w14:paraId="21F5F18C" w14:textId="77777777" w:rsidR="00334C6A" w:rsidRPr="005647EB" w:rsidRDefault="00334C6A" w:rsidP="002570E4">
            <w:pPr>
              <w:spacing w:after="0"/>
              <w:rPr>
                <w:rFonts w:ascii="Arial" w:hAnsi="Arial"/>
                <w:sz w:val="18"/>
              </w:rPr>
            </w:pPr>
          </w:p>
        </w:tc>
      </w:tr>
    </w:tbl>
    <w:p w14:paraId="03E8F022" w14:textId="77777777" w:rsidR="00334C6A" w:rsidRPr="005647EB" w:rsidRDefault="00334C6A" w:rsidP="002570E4"/>
    <w:p w14:paraId="1A50EABF" w14:textId="77777777" w:rsidR="00334C6A" w:rsidRPr="005647EB" w:rsidRDefault="00334C6A" w:rsidP="006D30B7">
      <w:pPr>
        <w:pStyle w:val="TH"/>
        <w:keepLines w:val="0"/>
      </w:pPr>
      <w:r w:rsidRPr="005647EB">
        <w:lastRenderedPageBreak/>
        <w:t>Table 8.4.6_2.4.3-</w:t>
      </w:r>
      <w:r w:rsidRPr="005647EB">
        <w:rPr>
          <w:lang w:eastAsia="zh-CN"/>
        </w:rPr>
        <w:t>4</w:t>
      </w:r>
      <w:r w:rsidRPr="005647EB">
        <w:t xml:space="preserve">: </w:t>
      </w:r>
      <w:r w:rsidRPr="005647EB">
        <w:rPr>
          <w:i/>
        </w:rPr>
        <w:t>MeasResultListEUTRA</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19CB7B42" w14:textId="77777777" w:rsidTr="002570E4">
        <w:trPr>
          <w:cantSplit/>
          <w:jc w:val="center"/>
        </w:trPr>
        <w:tc>
          <w:tcPr>
            <w:tcW w:w="9536" w:type="dxa"/>
            <w:gridSpan w:val="4"/>
          </w:tcPr>
          <w:p w14:paraId="2D4A632D" w14:textId="25B6712E" w:rsidR="00334C6A" w:rsidRPr="005647EB" w:rsidRDefault="00334C6A" w:rsidP="006D30B7">
            <w:pPr>
              <w:keepNext/>
              <w:spacing w:after="0"/>
              <w:rPr>
                <w:rFonts w:ascii="Arial" w:hAnsi="Arial"/>
                <w:sz w:val="18"/>
              </w:rPr>
            </w:pPr>
            <w:r w:rsidRPr="005647EB">
              <w:rPr>
                <w:rFonts w:ascii="Arial" w:hAnsi="Arial"/>
                <w:sz w:val="18"/>
              </w:rPr>
              <w:t>Derivation</w:t>
            </w:r>
            <w:r w:rsidR="002570E4" w:rsidRPr="005647EB">
              <w:rPr>
                <w:rFonts w:ascii="Arial" w:hAnsi="Arial"/>
                <w:sz w:val="18"/>
              </w:rPr>
              <w:t xml:space="preserve"> </w:t>
            </w:r>
            <w:r w:rsidRPr="005647EB">
              <w:rPr>
                <w:rFonts w:ascii="Arial" w:hAnsi="Arial"/>
                <w:sz w:val="18"/>
              </w:rPr>
              <w:t>Path</w:t>
            </w:r>
            <w:r w:rsidR="009F14D9" w:rsidRPr="005647EB">
              <w:rPr>
                <w:rFonts w:ascii="Arial" w:hAnsi="Arial"/>
                <w:sz w:val="18"/>
              </w:rPr>
              <w:t>: 3GPP TS 36.</w:t>
            </w:r>
            <w:r w:rsidRPr="005647EB">
              <w:rPr>
                <w:rFonts w:ascii="Arial" w:hAnsi="Arial"/>
                <w:sz w:val="18"/>
              </w:rPr>
              <w:t>331</w:t>
            </w:r>
            <w:r w:rsidR="002570E4" w:rsidRPr="005647EB">
              <w:rPr>
                <w:rFonts w:ascii="Arial" w:hAnsi="Arial"/>
                <w:sz w:val="18"/>
              </w:rPr>
              <w:t xml:space="preserve"> </w:t>
            </w:r>
            <w:r w:rsidRPr="005647EB">
              <w:rPr>
                <w:rFonts w:ascii="Arial" w:hAnsi="Arial"/>
                <w:sz w:val="18"/>
              </w:rPr>
              <w:t>clause</w:t>
            </w:r>
            <w:r w:rsidR="002570E4" w:rsidRPr="005647EB">
              <w:rPr>
                <w:rFonts w:ascii="Arial" w:hAnsi="Arial"/>
                <w:sz w:val="18"/>
              </w:rPr>
              <w:t xml:space="preserve"> </w:t>
            </w:r>
            <w:r w:rsidRPr="005647EB">
              <w:rPr>
                <w:rFonts w:ascii="Arial" w:hAnsi="Arial"/>
                <w:sz w:val="18"/>
              </w:rPr>
              <w:t>6.3.5</w:t>
            </w:r>
          </w:p>
        </w:tc>
      </w:tr>
      <w:tr w:rsidR="00334C6A" w:rsidRPr="005647EB" w14:paraId="04553F55" w14:textId="77777777" w:rsidTr="002570E4">
        <w:trPr>
          <w:jc w:val="center"/>
        </w:trPr>
        <w:tc>
          <w:tcPr>
            <w:tcW w:w="4436" w:type="dxa"/>
          </w:tcPr>
          <w:p w14:paraId="2E445883" w14:textId="275F8291" w:rsidR="00334C6A" w:rsidRPr="005647EB" w:rsidRDefault="00334C6A" w:rsidP="006D30B7">
            <w:pPr>
              <w:keepNext/>
              <w:spacing w:after="0"/>
              <w:jc w:val="center"/>
              <w:rPr>
                <w:rFonts w:ascii="Arial" w:hAnsi="Arial"/>
                <w:b/>
                <w:sz w:val="18"/>
              </w:rPr>
            </w:pPr>
            <w:r w:rsidRPr="005647EB">
              <w:rPr>
                <w:rFonts w:ascii="Arial" w:hAnsi="Arial"/>
                <w:b/>
                <w:sz w:val="18"/>
              </w:rPr>
              <w:t>Information</w:t>
            </w:r>
            <w:r w:rsidR="002570E4" w:rsidRPr="005647EB">
              <w:rPr>
                <w:rFonts w:ascii="Arial" w:hAnsi="Arial"/>
                <w:b/>
                <w:sz w:val="18"/>
              </w:rPr>
              <w:t xml:space="preserve"> </w:t>
            </w:r>
            <w:r w:rsidRPr="005647EB">
              <w:rPr>
                <w:rFonts w:ascii="Arial" w:hAnsi="Arial"/>
                <w:b/>
                <w:sz w:val="18"/>
              </w:rPr>
              <w:t>Element</w:t>
            </w:r>
          </w:p>
        </w:tc>
        <w:tc>
          <w:tcPr>
            <w:tcW w:w="2267" w:type="dxa"/>
          </w:tcPr>
          <w:p w14:paraId="0F0462A6" w14:textId="77777777" w:rsidR="00334C6A" w:rsidRPr="005647EB" w:rsidRDefault="00334C6A" w:rsidP="006D30B7">
            <w:pPr>
              <w:keepNext/>
              <w:spacing w:after="0"/>
              <w:jc w:val="center"/>
              <w:rPr>
                <w:rFonts w:ascii="Arial" w:hAnsi="Arial"/>
                <w:b/>
                <w:sz w:val="18"/>
              </w:rPr>
            </w:pPr>
            <w:r w:rsidRPr="005647EB">
              <w:rPr>
                <w:rFonts w:ascii="Arial" w:hAnsi="Arial"/>
                <w:b/>
                <w:sz w:val="18"/>
              </w:rPr>
              <w:t>Value/remark</w:t>
            </w:r>
          </w:p>
        </w:tc>
        <w:tc>
          <w:tcPr>
            <w:tcW w:w="1700" w:type="dxa"/>
          </w:tcPr>
          <w:p w14:paraId="3649319A" w14:textId="77777777" w:rsidR="00334C6A" w:rsidRPr="005647EB" w:rsidRDefault="00334C6A" w:rsidP="006D30B7">
            <w:pPr>
              <w:keepNext/>
              <w:spacing w:after="0"/>
              <w:jc w:val="center"/>
              <w:rPr>
                <w:rFonts w:ascii="Arial" w:hAnsi="Arial"/>
                <w:b/>
                <w:sz w:val="18"/>
              </w:rPr>
            </w:pPr>
            <w:r w:rsidRPr="005647EB">
              <w:rPr>
                <w:rFonts w:ascii="Arial" w:hAnsi="Arial"/>
                <w:b/>
                <w:sz w:val="18"/>
              </w:rPr>
              <w:t>Comment</w:t>
            </w:r>
          </w:p>
        </w:tc>
        <w:tc>
          <w:tcPr>
            <w:tcW w:w="1133" w:type="dxa"/>
          </w:tcPr>
          <w:p w14:paraId="3100BCBC" w14:textId="77777777" w:rsidR="00334C6A" w:rsidRPr="005647EB" w:rsidRDefault="00334C6A" w:rsidP="006D30B7">
            <w:pPr>
              <w:keepNext/>
              <w:spacing w:after="0"/>
              <w:jc w:val="center"/>
              <w:rPr>
                <w:rFonts w:ascii="Arial" w:hAnsi="Arial"/>
                <w:b/>
                <w:sz w:val="18"/>
              </w:rPr>
            </w:pPr>
            <w:r w:rsidRPr="005647EB">
              <w:rPr>
                <w:rFonts w:ascii="Arial" w:hAnsi="Arial"/>
                <w:b/>
                <w:sz w:val="18"/>
              </w:rPr>
              <w:t>Condition</w:t>
            </w:r>
          </w:p>
        </w:tc>
      </w:tr>
      <w:tr w:rsidR="00334C6A" w:rsidRPr="005647EB" w14:paraId="433119E4" w14:textId="77777777" w:rsidTr="002570E4">
        <w:trPr>
          <w:jc w:val="center"/>
        </w:trPr>
        <w:tc>
          <w:tcPr>
            <w:tcW w:w="4436" w:type="dxa"/>
          </w:tcPr>
          <w:p w14:paraId="556B5AD9" w14:textId="421295D8" w:rsidR="00334C6A" w:rsidRPr="005647EB" w:rsidRDefault="00334C6A" w:rsidP="006D30B7">
            <w:pPr>
              <w:keepNext/>
              <w:spacing w:after="0"/>
              <w:rPr>
                <w:rFonts w:ascii="Arial" w:hAnsi="Arial"/>
                <w:sz w:val="18"/>
              </w:rPr>
            </w:pPr>
            <w:r w:rsidRPr="005647EB">
              <w:rPr>
                <w:rFonts w:ascii="Arial" w:hAnsi="Arial"/>
                <w:sz w:val="18"/>
              </w:rPr>
              <w:t>MeasResultListEUTRA</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SEQUENCE</w:t>
            </w:r>
            <w:r w:rsidR="002570E4" w:rsidRPr="005647EB">
              <w:rPr>
                <w:rFonts w:ascii="Arial" w:hAnsi="Arial"/>
                <w:sz w:val="18"/>
              </w:rPr>
              <w:t xml:space="preserve"> </w:t>
            </w:r>
            <w:r w:rsidRPr="005647EB">
              <w:rPr>
                <w:rFonts w:ascii="Arial" w:hAnsi="Arial"/>
                <w:sz w:val="18"/>
              </w:rPr>
              <w:t>(SIZE</w:t>
            </w:r>
            <w:r w:rsidR="002570E4" w:rsidRPr="005647EB">
              <w:rPr>
                <w:rFonts w:ascii="Arial" w:hAnsi="Arial"/>
                <w:sz w:val="18"/>
              </w:rPr>
              <w:t xml:space="preserve"> </w:t>
            </w:r>
            <w:r w:rsidRPr="005647EB">
              <w:rPr>
                <w:rFonts w:ascii="Arial" w:hAnsi="Arial"/>
                <w:sz w:val="18"/>
              </w:rPr>
              <w:t>(1..maxCellReport))</w:t>
            </w:r>
            <w:r w:rsidR="002570E4" w:rsidRPr="005647EB">
              <w:rPr>
                <w:rFonts w:ascii="Arial" w:hAnsi="Arial"/>
                <w:sz w:val="18"/>
              </w:rPr>
              <w:t xml:space="preserve"> </w:t>
            </w:r>
            <w:r w:rsidRPr="005647EB">
              <w:rPr>
                <w:rFonts w:ascii="Arial" w:hAnsi="Arial"/>
                <w:sz w:val="18"/>
              </w:rPr>
              <w:t>OF</w:t>
            </w:r>
            <w:r w:rsidR="002570E4" w:rsidRPr="005647EB">
              <w:rPr>
                <w:rFonts w:ascii="Arial" w:hAnsi="Arial"/>
                <w:sz w:val="18"/>
              </w:rPr>
              <w:t xml:space="preserve"> </w:t>
            </w:r>
            <w:r w:rsidRPr="005647EB">
              <w:rPr>
                <w:rFonts w:ascii="Arial" w:hAnsi="Arial"/>
                <w:sz w:val="18"/>
              </w:rPr>
              <w:t>MeasResultEUTRA</w:t>
            </w:r>
            <w:r w:rsidR="002570E4" w:rsidRPr="005647EB">
              <w:rPr>
                <w:rFonts w:ascii="Arial" w:hAnsi="Arial"/>
                <w:sz w:val="18"/>
              </w:rPr>
              <w:t xml:space="preserve"> </w:t>
            </w:r>
            <w:r w:rsidRPr="005647EB">
              <w:rPr>
                <w:rFonts w:ascii="Arial" w:hAnsi="Arial"/>
                <w:sz w:val="18"/>
              </w:rPr>
              <w:t>{</w:t>
            </w:r>
          </w:p>
        </w:tc>
        <w:tc>
          <w:tcPr>
            <w:tcW w:w="2267" w:type="dxa"/>
          </w:tcPr>
          <w:p w14:paraId="12890ECD" w14:textId="77777777" w:rsidR="00334C6A" w:rsidRPr="005647EB" w:rsidRDefault="00334C6A" w:rsidP="006D30B7">
            <w:pPr>
              <w:keepNext/>
              <w:spacing w:after="0"/>
              <w:rPr>
                <w:rFonts w:ascii="Arial" w:hAnsi="Arial"/>
                <w:sz w:val="18"/>
              </w:rPr>
            </w:pPr>
          </w:p>
        </w:tc>
        <w:tc>
          <w:tcPr>
            <w:tcW w:w="1700" w:type="dxa"/>
          </w:tcPr>
          <w:p w14:paraId="2F098B64" w14:textId="77777777" w:rsidR="00334C6A" w:rsidRPr="005647EB" w:rsidRDefault="00334C6A" w:rsidP="006D30B7">
            <w:pPr>
              <w:keepNext/>
              <w:spacing w:after="0"/>
              <w:rPr>
                <w:rFonts w:ascii="Arial" w:hAnsi="Arial"/>
                <w:sz w:val="18"/>
              </w:rPr>
            </w:pPr>
          </w:p>
        </w:tc>
        <w:tc>
          <w:tcPr>
            <w:tcW w:w="1133" w:type="dxa"/>
          </w:tcPr>
          <w:p w14:paraId="1C3548A8" w14:textId="77777777" w:rsidR="00334C6A" w:rsidRPr="005647EB" w:rsidRDefault="00334C6A" w:rsidP="006D30B7">
            <w:pPr>
              <w:keepNext/>
              <w:spacing w:after="0"/>
              <w:rPr>
                <w:rFonts w:ascii="Arial" w:hAnsi="Arial"/>
                <w:sz w:val="18"/>
              </w:rPr>
            </w:pPr>
          </w:p>
        </w:tc>
      </w:tr>
      <w:tr w:rsidR="00334C6A" w:rsidRPr="005647EB" w14:paraId="7B08EFA6" w14:textId="77777777" w:rsidTr="002570E4">
        <w:trPr>
          <w:jc w:val="center"/>
        </w:trPr>
        <w:tc>
          <w:tcPr>
            <w:tcW w:w="4436" w:type="dxa"/>
          </w:tcPr>
          <w:p w14:paraId="4DBB16E5" w14:textId="72CACDCA" w:rsidR="00334C6A" w:rsidRPr="005647EB" w:rsidRDefault="00334C6A" w:rsidP="002570E4">
            <w:pPr>
              <w:spacing w:after="0"/>
              <w:rPr>
                <w:rFonts w:ascii="Arial" w:hAnsi="Arial"/>
                <w:sz w:val="18"/>
              </w:rPr>
            </w:pPr>
            <w:r w:rsidRPr="005647EB">
              <w:rPr>
                <w:rFonts w:ascii="Arial" w:hAnsi="Arial"/>
                <w:sz w:val="18"/>
              </w:rPr>
              <w:t>MeasResultEUTRA</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SEQUENCE</w:t>
            </w:r>
            <w:r w:rsidR="002570E4" w:rsidRPr="005647EB">
              <w:rPr>
                <w:rFonts w:ascii="Arial" w:hAnsi="Arial"/>
                <w:sz w:val="18"/>
              </w:rPr>
              <w:t xml:space="preserve"> </w:t>
            </w:r>
            <w:r w:rsidRPr="005647EB">
              <w:rPr>
                <w:rFonts w:ascii="Arial" w:hAnsi="Arial"/>
                <w:sz w:val="18"/>
              </w:rPr>
              <w:t>{</w:t>
            </w:r>
          </w:p>
        </w:tc>
        <w:tc>
          <w:tcPr>
            <w:tcW w:w="2267" w:type="dxa"/>
          </w:tcPr>
          <w:p w14:paraId="1D6A2B95" w14:textId="77777777" w:rsidR="00334C6A" w:rsidRPr="005647EB" w:rsidRDefault="00334C6A" w:rsidP="002570E4">
            <w:pPr>
              <w:spacing w:after="0"/>
              <w:rPr>
                <w:rFonts w:ascii="Arial" w:hAnsi="Arial"/>
                <w:sz w:val="18"/>
              </w:rPr>
            </w:pPr>
          </w:p>
        </w:tc>
        <w:tc>
          <w:tcPr>
            <w:tcW w:w="1700" w:type="dxa"/>
          </w:tcPr>
          <w:p w14:paraId="0D16A52F" w14:textId="77777777" w:rsidR="00334C6A" w:rsidRPr="005647EB" w:rsidRDefault="00334C6A" w:rsidP="002570E4">
            <w:pPr>
              <w:spacing w:after="0"/>
              <w:rPr>
                <w:rFonts w:ascii="Arial" w:hAnsi="Arial"/>
                <w:sz w:val="18"/>
              </w:rPr>
            </w:pPr>
          </w:p>
        </w:tc>
        <w:tc>
          <w:tcPr>
            <w:tcW w:w="1133" w:type="dxa"/>
          </w:tcPr>
          <w:p w14:paraId="38CBBC70" w14:textId="77777777" w:rsidR="00334C6A" w:rsidRPr="005647EB" w:rsidRDefault="00334C6A" w:rsidP="002570E4">
            <w:pPr>
              <w:spacing w:after="0"/>
              <w:rPr>
                <w:rFonts w:ascii="Arial" w:hAnsi="Arial"/>
                <w:sz w:val="18"/>
              </w:rPr>
            </w:pPr>
          </w:p>
        </w:tc>
      </w:tr>
      <w:tr w:rsidR="00334C6A" w:rsidRPr="005647EB" w14:paraId="7BD827C8" w14:textId="77777777" w:rsidTr="002570E4">
        <w:trPr>
          <w:jc w:val="center"/>
        </w:trPr>
        <w:tc>
          <w:tcPr>
            <w:tcW w:w="4436" w:type="dxa"/>
          </w:tcPr>
          <w:p w14:paraId="20DEA0C7" w14:textId="1656F956"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physCellId</w:t>
            </w:r>
          </w:p>
        </w:tc>
        <w:tc>
          <w:tcPr>
            <w:tcW w:w="2267" w:type="dxa"/>
          </w:tcPr>
          <w:p w14:paraId="17CAB44F" w14:textId="77777777" w:rsidR="00334C6A" w:rsidRPr="005647EB" w:rsidRDefault="00334C6A" w:rsidP="002570E4">
            <w:pPr>
              <w:spacing w:after="0"/>
              <w:rPr>
                <w:rFonts w:ascii="Arial" w:hAnsi="Arial"/>
                <w:sz w:val="18"/>
              </w:rPr>
            </w:pPr>
            <w:r w:rsidRPr="005647EB">
              <w:rPr>
                <w:rFonts w:ascii="Arial" w:hAnsi="Arial"/>
                <w:sz w:val="18"/>
              </w:rPr>
              <w:t>PhysicalCellIdentity</w:t>
            </w:r>
          </w:p>
        </w:tc>
        <w:tc>
          <w:tcPr>
            <w:tcW w:w="1700" w:type="dxa"/>
          </w:tcPr>
          <w:p w14:paraId="5673EF26" w14:textId="77777777" w:rsidR="00334C6A" w:rsidRPr="005647EB" w:rsidRDefault="00334C6A" w:rsidP="002570E4">
            <w:pPr>
              <w:spacing w:after="0"/>
              <w:rPr>
                <w:rFonts w:ascii="Arial" w:hAnsi="Arial"/>
                <w:sz w:val="18"/>
              </w:rPr>
            </w:pPr>
          </w:p>
        </w:tc>
        <w:tc>
          <w:tcPr>
            <w:tcW w:w="1133" w:type="dxa"/>
          </w:tcPr>
          <w:p w14:paraId="38AA6457" w14:textId="77777777" w:rsidR="00334C6A" w:rsidRPr="005647EB" w:rsidRDefault="00334C6A" w:rsidP="002570E4">
            <w:pPr>
              <w:spacing w:after="0"/>
              <w:rPr>
                <w:rFonts w:ascii="Arial" w:hAnsi="Arial"/>
                <w:sz w:val="18"/>
              </w:rPr>
            </w:pPr>
          </w:p>
        </w:tc>
      </w:tr>
      <w:tr w:rsidR="00334C6A" w:rsidRPr="005647EB" w14:paraId="568AB24D" w14:textId="77777777" w:rsidTr="002570E4">
        <w:trPr>
          <w:jc w:val="center"/>
        </w:trPr>
        <w:tc>
          <w:tcPr>
            <w:tcW w:w="4436" w:type="dxa"/>
          </w:tcPr>
          <w:p w14:paraId="2E7B1D1E" w14:textId="4093C13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measResult</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Pr>
          <w:p w14:paraId="4418CC4F" w14:textId="77777777" w:rsidR="00334C6A" w:rsidRPr="005647EB" w:rsidRDefault="00334C6A" w:rsidP="002570E4">
            <w:pPr>
              <w:spacing w:after="0"/>
              <w:rPr>
                <w:rFonts w:ascii="Arial" w:hAnsi="Arial"/>
                <w:sz w:val="18"/>
              </w:rPr>
            </w:pPr>
          </w:p>
        </w:tc>
        <w:tc>
          <w:tcPr>
            <w:tcW w:w="1700" w:type="dxa"/>
          </w:tcPr>
          <w:p w14:paraId="0662C653" w14:textId="05B80A8B" w:rsidR="00334C6A" w:rsidRPr="005647EB" w:rsidRDefault="002570E4" w:rsidP="002570E4">
            <w:pPr>
              <w:spacing w:after="0"/>
              <w:rPr>
                <w:rFonts w:ascii="Arial" w:hAnsi="Arial"/>
                <w:sz w:val="18"/>
              </w:rPr>
            </w:pPr>
            <w:r w:rsidRPr="005647EB">
              <w:rPr>
                <w:rFonts w:ascii="Arial" w:hAnsi="Arial"/>
                <w:sz w:val="18"/>
              </w:rPr>
              <w:t xml:space="preserve"> </w:t>
            </w:r>
          </w:p>
        </w:tc>
        <w:tc>
          <w:tcPr>
            <w:tcW w:w="1133" w:type="dxa"/>
          </w:tcPr>
          <w:p w14:paraId="165F068B" w14:textId="77777777" w:rsidR="00334C6A" w:rsidRPr="005647EB" w:rsidRDefault="00334C6A" w:rsidP="002570E4">
            <w:pPr>
              <w:spacing w:after="0"/>
              <w:rPr>
                <w:rFonts w:ascii="Arial" w:hAnsi="Arial"/>
                <w:sz w:val="18"/>
              </w:rPr>
            </w:pPr>
          </w:p>
        </w:tc>
      </w:tr>
      <w:tr w:rsidR="00334C6A" w:rsidRPr="005647EB" w14:paraId="66147A42" w14:textId="77777777" w:rsidTr="002570E4">
        <w:trPr>
          <w:jc w:val="center"/>
        </w:trPr>
        <w:tc>
          <w:tcPr>
            <w:tcW w:w="4436" w:type="dxa"/>
          </w:tcPr>
          <w:p w14:paraId="21E70978" w14:textId="756B2FE7"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rsrpResult</w:t>
            </w:r>
          </w:p>
        </w:tc>
        <w:tc>
          <w:tcPr>
            <w:tcW w:w="2267" w:type="dxa"/>
          </w:tcPr>
          <w:p w14:paraId="3762FDBC" w14:textId="77777777" w:rsidR="00334C6A" w:rsidRPr="005647EB" w:rsidRDefault="00334C6A" w:rsidP="002570E4">
            <w:pPr>
              <w:spacing w:after="0"/>
              <w:rPr>
                <w:rFonts w:ascii="Arial" w:hAnsi="Arial"/>
                <w:sz w:val="18"/>
              </w:rPr>
            </w:pPr>
          </w:p>
        </w:tc>
        <w:tc>
          <w:tcPr>
            <w:tcW w:w="1700" w:type="dxa"/>
          </w:tcPr>
          <w:p w14:paraId="6BACF787" w14:textId="2156F7EC" w:rsidR="00334C6A" w:rsidRPr="005647EB" w:rsidRDefault="00334C6A" w:rsidP="002570E4">
            <w:pPr>
              <w:spacing w:after="0"/>
              <w:rPr>
                <w:rFonts w:ascii="Arial" w:hAnsi="Arial"/>
                <w:sz w:val="18"/>
              </w:rPr>
            </w:pPr>
            <w:r w:rsidRPr="005647EB">
              <w:rPr>
                <w:rFonts w:ascii="Arial" w:hAnsi="Arial"/>
                <w:sz w:val="18"/>
              </w:rPr>
              <w:t>Set</w:t>
            </w:r>
            <w:r w:rsidR="002570E4" w:rsidRPr="005647EB">
              <w:rPr>
                <w:rFonts w:ascii="Arial" w:hAnsi="Arial"/>
                <w:sz w:val="18"/>
              </w:rPr>
              <w:t xml:space="preserve"> </w:t>
            </w:r>
            <w:r w:rsidRPr="005647EB">
              <w:rPr>
                <w:rFonts w:ascii="Arial" w:hAnsi="Arial"/>
                <w:sz w:val="18"/>
              </w:rPr>
              <w:t>according</w:t>
            </w:r>
            <w:r w:rsidR="002570E4" w:rsidRPr="005647EB">
              <w:rPr>
                <w:rFonts w:ascii="Arial" w:hAnsi="Arial"/>
                <w:sz w:val="18"/>
              </w:rPr>
              <w:t xml:space="preserve"> </w:t>
            </w:r>
            <w:r w:rsidRPr="005647EB">
              <w:rPr>
                <w:rFonts w:ascii="Arial" w:hAnsi="Arial"/>
                <w:sz w:val="18"/>
              </w:rPr>
              <w:t>to</w:t>
            </w:r>
            <w:r w:rsidR="002570E4" w:rsidRPr="005647EB">
              <w:rPr>
                <w:rFonts w:ascii="Arial" w:hAnsi="Arial"/>
                <w:sz w:val="18"/>
              </w:rPr>
              <w:t xml:space="preserve"> </w:t>
            </w:r>
            <w:r w:rsidRPr="005647EB">
              <w:rPr>
                <w:rFonts w:ascii="Arial" w:hAnsi="Arial"/>
                <w:sz w:val="18"/>
              </w:rPr>
              <w:t>specific</w:t>
            </w:r>
            <w:r w:rsidR="002570E4" w:rsidRPr="005647EB">
              <w:rPr>
                <w:rFonts w:ascii="Arial" w:hAnsi="Arial"/>
                <w:sz w:val="18"/>
              </w:rPr>
              <w:t xml:space="preserve"> </w:t>
            </w:r>
            <w:r w:rsidRPr="005647EB">
              <w:rPr>
                <w:rFonts w:ascii="Arial" w:hAnsi="Arial"/>
                <w:sz w:val="18"/>
              </w:rPr>
              <w:t>test</w:t>
            </w:r>
            <w:r w:rsidR="002570E4" w:rsidRPr="005647EB">
              <w:rPr>
                <w:rFonts w:ascii="Arial" w:hAnsi="Arial"/>
                <w:sz w:val="18"/>
                <w:lang w:eastAsia="zh-CN"/>
              </w:rPr>
              <w:t xml:space="preserve"> </w:t>
            </w:r>
            <w:r w:rsidRPr="005647EB">
              <w:rPr>
                <w:rFonts w:ascii="Arial" w:hAnsi="Arial"/>
                <w:sz w:val="18"/>
              </w:rPr>
              <w:t>INTEGER(0..97)</w:t>
            </w:r>
          </w:p>
        </w:tc>
        <w:tc>
          <w:tcPr>
            <w:tcW w:w="1133" w:type="dxa"/>
          </w:tcPr>
          <w:p w14:paraId="65A0D4E6" w14:textId="77777777" w:rsidR="00334C6A" w:rsidRPr="005647EB" w:rsidRDefault="00334C6A" w:rsidP="002570E4">
            <w:pPr>
              <w:spacing w:after="0"/>
              <w:rPr>
                <w:rFonts w:ascii="Arial" w:hAnsi="Arial"/>
                <w:sz w:val="18"/>
              </w:rPr>
            </w:pPr>
          </w:p>
        </w:tc>
      </w:tr>
      <w:tr w:rsidR="00334C6A" w:rsidRPr="005647EB" w14:paraId="2113C57B" w14:textId="77777777" w:rsidTr="002570E4">
        <w:trPr>
          <w:jc w:val="center"/>
        </w:trPr>
        <w:tc>
          <w:tcPr>
            <w:tcW w:w="4436" w:type="dxa"/>
          </w:tcPr>
          <w:p w14:paraId="3AA315BC" w14:textId="6EB40427"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rsrqResult</w:t>
            </w:r>
          </w:p>
        </w:tc>
        <w:tc>
          <w:tcPr>
            <w:tcW w:w="2267" w:type="dxa"/>
          </w:tcPr>
          <w:p w14:paraId="1D85AC62" w14:textId="77777777" w:rsidR="00334C6A" w:rsidRPr="005647EB" w:rsidRDefault="00334C6A" w:rsidP="002570E4">
            <w:pPr>
              <w:spacing w:after="0"/>
              <w:rPr>
                <w:rFonts w:ascii="Arial" w:hAnsi="Arial"/>
                <w:sz w:val="18"/>
              </w:rPr>
            </w:pPr>
          </w:p>
        </w:tc>
        <w:tc>
          <w:tcPr>
            <w:tcW w:w="1700" w:type="dxa"/>
          </w:tcPr>
          <w:p w14:paraId="2C32F256" w14:textId="1EDD898E" w:rsidR="00334C6A" w:rsidRPr="005647EB" w:rsidRDefault="00334C6A" w:rsidP="002570E4">
            <w:pPr>
              <w:spacing w:after="0"/>
              <w:rPr>
                <w:rFonts w:ascii="Arial" w:hAnsi="Arial"/>
                <w:sz w:val="18"/>
              </w:rPr>
            </w:pPr>
            <w:r w:rsidRPr="005647EB">
              <w:rPr>
                <w:rFonts w:ascii="Arial" w:hAnsi="Arial"/>
                <w:sz w:val="18"/>
              </w:rPr>
              <w:t>Set</w:t>
            </w:r>
            <w:r w:rsidR="002570E4" w:rsidRPr="005647EB">
              <w:rPr>
                <w:rFonts w:ascii="Arial" w:hAnsi="Arial"/>
                <w:sz w:val="18"/>
              </w:rPr>
              <w:t xml:space="preserve"> </w:t>
            </w:r>
            <w:r w:rsidRPr="005647EB">
              <w:rPr>
                <w:rFonts w:ascii="Arial" w:hAnsi="Arial"/>
                <w:sz w:val="18"/>
              </w:rPr>
              <w:t>according</w:t>
            </w:r>
            <w:r w:rsidR="002570E4" w:rsidRPr="005647EB">
              <w:rPr>
                <w:rFonts w:ascii="Arial" w:hAnsi="Arial"/>
                <w:sz w:val="18"/>
              </w:rPr>
              <w:t xml:space="preserve"> </w:t>
            </w:r>
            <w:r w:rsidRPr="005647EB">
              <w:rPr>
                <w:rFonts w:ascii="Arial" w:hAnsi="Arial"/>
                <w:sz w:val="18"/>
              </w:rPr>
              <w:t>to</w:t>
            </w:r>
            <w:r w:rsidR="002570E4" w:rsidRPr="005647EB">
              <w:rPr>
                <w:rFonts w:ascii="Arial" w:hAnsi="Arial"/>
                <w:sz w:val="18"/>
              </w:rPr>
              <w:t xml:space="preserve"> </w:t>
            </w:r>
            <w:r w:rsidRPr="005647EB">
              <w:rPr>
                <w:rFonts w:ascii="Arial" w:hAnsi="Arial"/>
                <w:sz w:val="18"/>
              </w:rPr>
              <w:t>specific</w:t>
            </w:r>
            <w:r w:rsidR="002570E4" w:rsidRPr="005647EB">
              <w:rPr>
                <w:rFonts w:ascii="Arial" w:hAnsi="Arial"/>
                <w:sz w:val="18"/>
              </w:rPr>
              <w:t xml:space="preserve"> </w:t>
            </w:r>
            <w:r w:rsidRPr="005647EB">
              <w:rPr>
                <w:rFonts w:ascii="Arial" w:hAnsi="Arial"/>
                <w:sz w:val="18"/>
              </w:rPr>
              <w:t>test</w:t>
            </w:r>
            <w:r w:rsidR="002570E4" w:rsidRPr="005647EB">
              <w:rPr>
                <w:rFonts w:ascii="Arial" w:hAnsi="Arial"/>
                <w:sz w:val="18"/>
                <w:lang w:eastAsia="zh-CN"/>
              </w:rPr>
              <w:t xml:space="preserve"> </w:t>
            </w:r>
            <w:r w:rsidRPr="005647EB">
              <w:rPr>
                <w:rFonts w:ascii="Arial" w:hAnsi="Arial"/>
                <w:sz w:val="18"/>
              </w:rPr>
              <w:t>INTEGER(0..34)</w:t>
            </w:r>
          </w:p>
        </w:tc>
        <w:tc>
          <w:tcPr>
            <w:tcW w:w="1133" w:type="dxa"/>
          </w:tcPr>
          <w:p w14:paraId="398792B4" w14:textId="77777777" w:rsidR="00334C6A" w:rsidRPr="005647EB" w:rsidRDefault="00334C6A" w:rsidP="002570E4">
            <w:pPr>
              <w:spacing w:after="0"/>
              <w:rPr>
                <w:rFonts w:ascii="Arial" w:hAnsi="Arial"/>
                <w:sz w:val="18"/>
              </w:rPr>
            </w:pPr>
          </w:p>
        </w:tc>
      </w:tr>
      <w:tr w:rsidR="00334C6A" w:rsidRPr="005647EB" w14:paraId="45B03F49" w14:textId="77777777" w:rsidTr="002570E4">
        <w:trPr>
          <w:jc w:val="center"/>
        </w:trPr>
        <w:tc>
          <w:tcPr>
            <w:tcW w:w="4436" w:type="dxa"/>
          </w:tcPr>
          <w:p w14:paraId="0E8BBB1B" w14:textId="2FD80D01"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Pr>
          <w:p w14:paraId="2195AFDC" w14:textId="77777777" w:rsidR="00334C6A" w:rsidRPr="005647EB" w:rsidRDefault="00334C6A" w:rsidP="002570E4">
            <w:pPr>
              <w:spacing w:after="0"/>
              <w:rPr>
                <w:rFonts w:ascii="Arial" w:hAnsi="Arial"/>
                <w:sz w:val="18"/>
              </w:rPr>
            </w:pPr>
          </w:p>
        </w:tc>
        <w:tc>
          <w:tcPr>
            <w:tcW w:w="1700" w:type="dxa"/>
          </w:tcPr>
          <w:p w14:paraId="0688557B" w14:textId="77777777" w:rsidR="00334C6A" w:rsidRPr="005647EB" w:rsidRDefault="00334C6A" w:rsidP="002570E4">
            <w:pPr>
              <w:spacing w:after="0"/>
              <w:rPr>
                <w:rFonts w:ascii="Arial" w:hAnsi="Arial"/>
                <w:sz w:val="18"/>
              </w:rPr>
            </w:pPr>
          </w:p>
        </w:tc>
        <w:tc>
          <w:tcPr>
            <w:tcW w:w="1133" w:type="dxa"/>
          </w:tcPr>
          <w:p w14:paraId="3743F8E5" w14:textId="77777777" w:rsidR="00334C6A" w:rsidRPr="005647EB" w:rsidRDefault="00334C6A" w:rsidP="002570E4">
            <w:pPr>
              <w:spacing w:after="0"/>
              <w:rPr>
                <w:rFonts w:ascii="Arial" w:hAnsi="Arial"/>
                <w:sz w:val="18"/>
              </w:rPr>
            </w:pPr>
          </w:p>
        </w:tc>
      </w:tr>
      <w:tr w:rsidR="00334C6A" w:rsidRPr="005647EB" w14:paraId="463AD217" w14:textId="77777777" w:rsidTr="002570E4">
        <w:trPr>
          <w:jc w:val="center"/>
        </w:trPr>
        <w:tc>
          <w:tcPr>
            <w:tcW w:w="4436" w:type="dxa"/>
          </w:tcPr>
          <w:p w14:paraId="1578A20C" w14:textId="77777777" w:rsidR="00334C6A" w:rsidRPr="005647EB" w:rsidRDefault="00334C6A" w:rsidP="002570E4">
            <w:pPr>
              <w:spacing w:after="0"/>
              <w:rPr>
                <w:rFonts w:ascii="Arial" w:hAnsi="Arial"/>
                <w:sz w:val="18"/>
              </w:rPr>
            </w:pPr>
            <w:r w:rsidRPr="005647EB">
              <w:rPr>
                <w:rFonts w:ascii="Arial" w:hAnsi="Arial"/>
                <w:sz w:val="18"/>
              </w:rPr>
              <w:t>}</w:t>
            </w:r>
          </w:p>
        </w:tc>
        <w:tc>
          <w:tcPr>
            <w:tcW w:w="2267" w:type="dxa"/>
          </w:tcPr>
          <w:p w14:paraId="4FED679F" w14:textId="77777777" w:rsidR="00334C6A" w:rsidRPr="005647EB" w:rsidRDefault="00334C6A" w:rsidP="002570E4">
            <w:pPr>
              <w:spacing w:after="0"/>
              <w:rPr>
                <w:rFonts w:ascii="Arial" w:hAnsi="Arial"/>
                <w:sz w:val="18"/>
              </w:rPr>
            </w:pPr>
          </w:p>
        </w:tc>
        <w:tc>
          <w:tcPr>
            <w:tcW w:w="1700" w:type="dxa"/>
          </w:tcPr>
          <w:p w14:paraId="61AD209E" w14:textId="77777777" w:rsidR="00334C6A" w:rsidRPr="005647EB" w:rsidRDefault="00334C6A" w:rsidP="002570E4">
            <w:pPr>
              <w:spacing w:after="0"/>
              <w:rPr>
                <w:rFonts w:ascii="Arial" w:hAnsi="Arial"/>
                <w:sz w:val="18"/>
              </w:rPr>
            </w:pPr>
          </w:p>
        </w:tc>
        <w:tc>
          <w:tcPr>
            <w:tcW w:w="1133" w:type="dxa"/>
          </w:tcPr>
          <w:p w14:paraId="49C92FC7" w14:textId="77777777" w:rsidR="00334C6A" w:rsidRPr="005647EB" w:rsidRDefault="00334C6A" w:rsidP="002570E4">
            <w:pPr>
              <w:spacing w:after="0"/>
              <w:rPr>
                <w:rFonts w:ascii="Arial" w:hAnsi="Arial"/>
                <w:sz w:val="18"/>
              </w:rPr>
            </w:pPr>
          </w:p>
        </w:tc>
      </w:tr>
    </w:tbl>
    <w:p w14:paraId="599A8C4D" w14:textId="77777777" w:rsidR="00334C6A" w:rsidRPr="005647EB" w:rsidRDefault="00334C6A" w:rsidP="002570E4"/>
    <w:p w14:paraId="19055EE9" w14:textId="77777777" w:rsidR="00334C6A" w:rsidRPr="005647EB" w:rsidRDefault="00334C6A" w:rsidP="002570E4">
      <w:pPr>
        <w:pStyle w:val="TH"/>
        <w:keepNext w:val="0"/>
        <w:keepLines w:val="0"/>
      </w:pPr>
      <w:r w:rsidRPr="005647EB">
        <w:t>Table 8.4.6_2.4.3-</w:t>
      </w:r>
      <w:r w:rsidRPr="005647EB">
        <w:rPr>
          <w:lang w:eastAsia="zh-CN"/>
        </w:rPr>
        <w:t>5</w:t>
      </w:r>
      <w:r w:rsidRPr="005647EB">
        <w:t>: SystemInformationBlockType1</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4B65DFD0" w14:textId="77777777" w:rsidTr="002570E4">
        <w:trPr>
          <w:cantSplit/>
          <w:jc w:val="center"/>
        </w:trPr>
        <w:tc>
          <w:tcPr>
            <w:tcW w:w="9536" w:type="dxa"/>
            <w:gridSpan w:val="4"/>
          </w:tcPr>
          <w:p w14:paraId="7E16CA90" w14:textId="778A874E" w:rsidR="00334C6A" w:rsidRPr="005647EB" w:rsidRDefault="00334C6A" w:rsidP="002570E4">
            <w:pPr>
              <w:spacing w:after="0"/>
              <w:rPr>
                <w:rFonts w:ascii="Arial" w:hAnsi="Arial"/>
                <w:sz w:val="18"/>
              </w:rPr>
            </w:pPr>
            <w:r w:rsidRPr="005647EB">
              <w:rPr>
                <w:rFonts w:ascii="Arial" w:hAnsi="Arial"/>
                <w:sz w:val="18"/>
              </w:rPr>
              <w:t>Derivation</w:t>
            </w:r>
            <w:r w:rsidR="002570E4" w:rsidRPr="005647EB">
              <w:rPr>
                <w:rFonts w:ascii="Arial" w:hAnsi="Arial"/>
                <w:sz w:val="18"/>
              </w:rPr>
              <w:t xml:space="preserve"> </w:t>
            </w:r>
            <w:r w:rsidRPr="005647EB">
              <w:rPr>
                <w:rFonts w:ascii="Arial" w:hAnsi="Arial"/>
                <w:sz w:val="18"/>
              </w:rPr>
              <w:t>Path</w:t>
            </w:r>
            <w:r w:rsidR="009F14D9" w:rsidRPr="005647EB">
              <w:rPr>
                <w:rFonts w:ascii="Arial" w:hAnsi="Arial"/>
                <w:sz w:val="18"/>
              </w:rPr>
              <w:t>: 3GPP TS 36.</w:t>
            </w:r>
            <w:r w:rsidRPr="005647EB">
              <w:rPr>
                <w:rFonts w:ascii="Arial" w:hAnsi="Arial"/>
                <w:sz w:val="18"/>
              </w:rPr>
              <w:t>508</w:t>
            </w:r>
            <w:r w:rsidR="002570E4" w:rsidRPr="005647EB">
              <w:rPr>
                <w:rFonts w:ascii="Arial" w:hAnsi="Arial"/>
                <w:sz w:val="18"/>
              </w:rPr>
              <w:t xml:space="preserve"> </w:t>
            </w:r>
            <w:r w:rsidRPr="005647EB">
              <w:rPr>
                <w:rFonts w:ascii="Arial" w:hAnsi="Arial"/>
                <w:sz w:val="18"/>
              </w:rPr>
              <w:t>Table</w:t>
            </w:r>
            <w:r w:rsidR="002570E4" w:rsidRPr="005647EB">
              <w:rPr>
                <w:rFonts w:ascii="Arial" w:hAnsi="Arial"/>
                <w:sz w:val="18"/>
              </w:rPr>
              <w:t xml:space="preserve"> </w:t>
            </w:r>
            <w:r w:rsidRPr="005647EB">
              <w:rPr>
                <w:rFonts w:ascii="Arial" w:hAnsi="Arial"/>
                <w:sz w:val="18"/>
              </w:rPr>
              <w:t>4.4.3.2-3</w:t>
            </w:r>
          </w:p>
        </w:tc>
      </w:tr>
      <w:tr w:rsidR="00334C6A" w:rsidRPr="005647EB" w14:paraId="6C78EC8E" w14:textId="77777777" w:rsidTr="002570E4">
        <w:trPr>
          <w:jc w:val="center"/>
        </w:trPr>
        <w:tc>
          <w:tcPr>
            <w:tcW w:w="4436" w:type="dxa"/>
          </w:tcPr>
          <w:p w14:paraId="1E47FED0" w14:textId="76E06047" w:rsidR="00334C6A" w:rsidRPr="005647EB" w:rsidRDefault="00334C6A" w:rsidP="002570E4">
            <w:pPr>
              <w:spacing w:after="0"/>
              <w:jc w:val="center"/>
              <w:rPr>
                <w:rFonts w:ascii="Arial" w:hAnsi="Arial"/>
                <w:b/>
                <w:sz w:val="18"/>
              </w:rPr>
            </w:pPr>
            <w:r w:rsidRPr="005647EB">
              <w:rPr>
                <w:rFonts w:ascii="Arial" w:hAnsi="Arial"/>
                <w:b/>
                <w:sz w:val="18"/>
              </w:rPr>
              <w:t>Information</w:t>
            </w:r>
            <w:r w:rsidR="002570E4" w:rsidRPr="005647EB">
              <w:rPr>
                <w:rFonts w:ascii="Arial" w:hAnsi="Arial"/>
                <w:b/>
                <w:sz w:val="18"/>
              </w:rPr>
              <w:t xml:space="preserve"> </w:t>
            </w:r>
            <w:r w:rsidRPr="005647EB">
              <w:rPr>
                <w:rFonts w:ascii="Arial" w:hAnsi="Arial"/>
                <w:b/>
                <w:sz w:val="18"/>
              </w:rPr>
              <w:t>Element</w:t>
            </w:r>
          </w:p>
        </w:tc>
        <w:tc>
          <w:tcPr>
            <w:tcW w:w="2267" w:type="dxa"/>
          </w:tcPr>
          <w:p w14:paraId="4B0739A5" w14:textId="77777777" w:rsidR="00334C6A" w:rsidRPr="005647EB" w:rsidRDefault="00334C6A" w:rsidP="002570E4">
            <w:pPr>
              <w:spacing w:after="0"/>
              <w:jc w:val="center"/>
              <w:rPr>
                <w:rFonts w:ascii="Arial" w:hAnsi="Arial"/>
                <w:b/>
                <w:sz w:val="18"/>
              </w:rPr>
            </w:pPr>
            <w:r w:rsidRPr="005647EB">
              <w:rPr>
                <w:rFonts w:ascii="Arial" w:hAnsi="Arial"/>
                <w:b/>
                <w:sz w:val="18"/>
              </w:rPr>
              <w:t>Value/remark</w:t>
            </w:r>
          </w:p>
        </w:tc>
        <w:tc>
          <w:tcPr>
            <w:tcW w:w="1700" w:type="dxa"/>
          </w:tcPr>
          <w:p w14:paraId="6F3B3EBD" w14:textId="77777777" w:rsidR="00334C6A" w:rsidRPr="005647EB" w:rsidRDefault="00334C6A" w:rsidP="002570E4">
            <w:pPr>
              <w:spacing w:after="0"/>
              <w:jc w:val="center"/>
              <w:rPr>
                <w:rFonts w:ascii="Arial" w:hAnsi="Arial"/>
                <w:b/>
                <w:sz w:val="18"/>
              </w:rPr>
            </w:pPr>
            <w:r w:rsidRPr="005647EB">
              <w:rPr>
                <w:rFonts w:ascii="Arial" w:hAnsi="Arial"/>
                <w:b/>
                <w:sz w:val="18"/>
              </w:rPr>
              <w:t>Comment</w:t>
            </w:r>
          </w:p>
        </w:tc>
        <w:tc>
          <w:tcPr>
            <w:tcW w:w="1133" w:type="dxa"/>
          </w:tcPr>
          <w:p w14:paraId="4EE2C3A8" w14:textId="77777777" w:rsidR="00334C6A" w:rsidRPr="005647EB" w:rsidRDefault="00334C6A" w:rsidP="002570E4">
            <w:pPr>
              <w:spacing w:after="0"/>
              <w:jc w:val="center"/>
              <w:rPr>
                <w:rFonts w:ascii="Arial" w:hAnsi="Arial"/>
                <w:b/>
                <w:sz w:val="18"/>
              </w:rPr>
            </w:pPr>
            <w:r w:rsidRPr="005647EB">
              <w:rPr>
                <w:rFonts w:ascii="Arial" w:hAnsi="Arial"/>
                <w:b/>
                <w:sz w:val="18"/>
              </w:rPr>
              <w:t>Condition</w:t>
            </w:r>
          </w:p>
        </w:tc>
      </w:tr>
      <w:tr w:rsidR="00334C6A" w:rsidRPr="005647EB" w14:paraId="5BED6469" w14:textId="77777777" w:rsidTr="002570E4">
        <w:trPr>
          <w:jc w:val="center"/>
        </w:trPr>
        <w:tc>
          <w:tcPr>
            <w:tcW w:w="4436" w:type="dxa"/>
          </w:tcPr>
          <w:p w14:paraId="7617EC55" w14:textId="6F475B65" w:rsidR="00334C6A" w:rsidRPr="005647EB" w:rsidRDefault="00334C6A" w:rsidP="002570E4">
            <w:pPr>
              <w:spacing w:after="0"/>
              <w:rPr>
                <w:rFonts w:ascii="Arial" w:hAnsi="Arial"/>
                <w:sz w:val="18"/>
              </w:rPr>
            </w:pPr>
            <w:r w:rsidRPr="005647EB">
              <w:rPr>
                <w:rFonts w:ascii="Arial" w:hAnsi="Arial"/>
                <w:sz w:val="18"/>
              </w:rPr>
              <w:t>SystemInformationBlockType1</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SEQUENCE</w:t>
            </w:r>
            <w:r w:rsidR="002570E4" w:rsidRPr="005647EB">
              <w:rPr>
                <w:rFonts w:ascii="Arial" w:hAnsi="Arial"/>
                <w:sz w:val="18"/>
              </w:rPr>
              <w:t xml:space="preserve"> </w:t>
            </w:r>
            <w:r w:rsidRPr="005647EB">
              <w:rPr>
                <w:rFonts w:ascii="Arial" w:hAnsi="Arial"/>
                <w:sz w:val="18"/>
              </w:rPr>
              <w:t>{</w:t>
            </w:r>
          </w:p>
        </w:tc>
        <w:tc>
          <w:tcPr>
            <w:tcW w:w="2267" w:type="dxa"/>
          </w:tcPr>
          <w:p w14:paraId="0ED276B0" w14:textId="77777777" w:rsidR="00334C6A" w:rsidRPr="005647EB" w:rsidRDefault="00334C6A" w:rsidP="002570E4">
            <w:pPr>
              <w:spacing w:after="0"/>
              <w:rPr>
                <w:rFonts w:ascii="Arial" w:hAnsi="Arial"/>
                <w:sz w:val="18"/>
              </w:rPr>
            </w:pPr>
          </w:p>
        </w:tc>
        <w:tc>
          <w:tcPr>
            <w:tcW w:w="1700" w:type="dxa"/>
          </w:tcPr>
          <w:p w14:paraId="3B1FF084" w14:textId="77777777" w:rsidR="00334C6A" w:rsidRPr="005647EB" w:rsidRDefault="00334C6A" w:rsidP="002570E4">
            <w:pPr>
              <w:spacing w:after="0"/>
              <w:rPr>
                <w:rFonts w:ascii="Arial" w:hAnsi="Arial"/>
                <w:sz w:val="18"/>
              </w:rPr>
            </w:pPr>
          </w:p>
        </w:tc>
        <w:tc>
          <w:tcPr>
            <w:tcW w:w="1133" w:type="dxa"/>
          </w:tcPr>
          <w:p w14:paraId="535AC2BB" w14:textId="77777777" w:rsidR="00334C6A" w:rsidRPr="005647EB" w:rsidRDefault="00334C6A" w:rsidP="002570E4">
            <w:pPr>
              <w:spacing w:after="0"/>
              <w:rPr>
                <w:rFonts w:ascii="Arial" w:hAnsi="Arial"/>
                <w:sz w:val="18"/>
              </w:rPr>
            </w:pPr>
          </w:p>
        </w:tc>
      </w:tr>
      <w:tr w:rsidR="00334C6A" w:rsidRPr="005647EB" w14:paraId="39529606" w14:textId="77777777" w:rsidTr="002570E4">
        <w:trPr>
          <w:jc w:val="center"/>
        </w:trPr>
        <w:tc>
          <w:tcPr>
            <w:tcW w:w="4436" w:type="dxa"/>
          </w:tcPr>
          <w:p w14:paraId="3D32003D" w14:textId="1F93FD42"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tdd-Config</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Pr>
          <w:p w14:paraId="423FF3CF" w14:textId="77777777" w:rsidR="00334C6A" w:rsidRPr="005647EB" w:rsidRDefault="00334C6A" w:rsidP="002570E4">
            <w:pPr>
              <w:spacing w:after="0"/>
              <w:rPr>
                <w:rFonts w:ascii="Arial" w:hAnsi="Arial"/>
                <w:sz w:val="18"/>
              </w:rPr>
            </w:pPr>
          </w:p>
        </w:tc>
        <w:tc>
          <w:tcPr>
            <w:tcW w:w="1700" w:type="dxa"/>
          </w:tcPr>
          <w:p w14:paraId="2A792943" w14:textId="77777777" w:rsidR="00334C6A" w:rsidRPr="005647EB" w:rsidRDefault="00334C6A" w:rsidP="002570E4">
            <w:pPr>
              <w:spacing w:after="0"/>
              <w:rPr>
                <w:rFonts w:ascii="Arial" w:hAnsi="Arial"/>
                <w:sz w:val="18"/>
              </w:rPr>
            </w:pPr>
          </w:p>
        </w:tc>
        <w:tc>
          <w:tcPr>
            <w:tcW w:w="1133" w:type="dxa"/>
          </w:tcPr>
          <w:p w14:paraId="0530B9BF" w14:textId="77777777" w:rsidR="00334C6A" w:rsidRPr="005647EB" w:rsidRDefault="00334C6A" w:rsidP="002570E4">
            <w:pPr>
              <w:spacing w:after="0"/>
              <w:rPr>
                <w:rFonts w:ascii="Arial" w:hAnsi="Arial"/>
                <w:sz w:val="18"/>
              </w:rPr>
            </w:pPr>
          </w:p>
        </w:tc>
      </w:tr>
      <w:tr w:rsidR="00334C6A" w:rsidRPr="005647EB" w14:paraId="733F6DEB" w14:textId="77777777" w:rsidTr="002570E4">
        <w:trPr>
          <w:jc w:val="center"/>
        </w:trPr>
        <w:tc>
          <w:tcPr>
            <w:tcW w:w="4436" w:type="dxa"/>
          </w:tcPr>
          <w:p w14:paraId="30524284" w14:textId="31D62D43" w:rsidR="00334C6A" w:rsidRPr="005647EB" w:rsidRDefault="002570E4" w:rsidP="002570E4">
            <w:pPr>
              <w:tabs>
                <w:tab w:val="center" w:pos="2154"/>
              </w:tabs>
              <w:spacing w:after="0"/>
              <w:rPr>
                <w:rFonts w:ascii="Arial" w:hAnsi="Arial"/>
                <w:sz w:val="18"/>
              </w:rPr>
            </w:pPr>
            <w:r w:rsidRPr="005647EB">
              <w:rPr>
                <w:rFonts w:ascii="Arial" w:hAnsi="Arial"/>
                <w:sz w:val="18"/>
              </w:rPr>
              <w:t xml:space="preserve">    </w:t>
            </w:r>
            <w:r w:rsidR="00334C6A" w:rsidRPr="005647EB">
              <w:rPr>
                <w:rFonts w:ascii="Arial" w:hAnsi="Arial"/>
                <w:sz w:val="18"/>
              </w:rPr>
              <w:t>subframeAssignment</w:t>
            </w:r>
          </w:p>
        </w:tc>
        <w:tc>
          <w:tcPr>
            <w:tcW w:w="2267" w:type="dxa"/>
          </w:tcPr>
          <w:p w14:paraId="5ECE8FBA" w14:textId="77777777" w:rsidR="00334C6A" w:rsidRPr="005647EB" w:rsidRDefault="00334C6A" w:rsidP="002570E4">
            <w:pPr>
              <w:spacing w:after="0"/>
              <w:rPr>
                <w:rFonts w:ascii="Arial" w:hAnsi="Arial"/>
                <w:sz w:val="18"/>
              </w:rPr>
            </w:pPr>
            <w:r w:rsidRPr="005647EB">
              <w:rPr>
                <w:rFonts w:ascii="Arial" w:hAnsi="Arial"/>
                <w:sz w:val="18"/>
              </w:rPr>
              <w:t>sa0</w:t>
            </w:r>
          </w:p>
        </w:tc>
        <w:tc>
          <w:tcPr>
            <w:tcW w:w="1700" w:type="dxa"/>
          </w:tcPr>
          <w:p w14:paraId="356CC13E" w14:textId="77777777" w:rsidR="00334C6A" w:rsidRPr="005647EB" w:rsidRDefault="00334C6A" w:rsidP="002570E4">
            <w:pPr>
              <w:spacing w:after="0"/>
              <w:rPr>
                <w:rFonts w:ascii="Arial" w:hAnsi="Arial"/>
                <w:sz w:val="18"/>
              </w:rPr>
            </w:pPr>
          </w:p>
        </w:tc>
        <w:tc>
          <w:tcPr>
            <w:tcW w:w="1133" w:type="dxa"/>
          </w:tcPr>
          <w:p w14:paraId="283E25DE" w14:textId="77777777" w:rsidR="00334C6A" w:rsidRPr="005647EB" w:rsidRDefault="00334C6A" w:rsidP="002570E4">
            <w:pPr>
              <w:spacing w:after="0"/>
              <w:rPr>
                <w:rFonts w:ascii="Arial" w:hAnsi="Arial"/>
                <w:sz w:val="18"/>
              </w:rPr>
            </w:pPr>
          </w:p>
        </w:tc>
      </w:tr>
      <w:tr w:rsidR="00334C6A" w:rsidRPr="005647EB" w14:paraId="542D220C" w14:textId="77777777" w:rsidTr="002570E4">
        <w:trPr>
          <w:jc w:val="center"/>
        </w:trPr>
        <w:tc>
          <w:tcPr>
            <w:tcW w:w="4436" w:type="dxa"/>
          </w:tcPr>
          <w:p w14:paraId="6368BA05" w14:textId="0137C424"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specialSubframePatterns</w:t>
            </w:r>
          </w:p>
        </w:tc>
        <w:tc>
          <w:tcPr>
            <w:tcW w:w="2267" w:type="dxa"/>
          </w:tcPr>
          <w:p w14:paraId="43B53027" w14:textId="77777777" w:rsidR="00334C6A" w:rsidRPr="005647EB" w:rsidRDefault="00334C6A" w:rsidP="002570E4">
            <w:pPr>
              <w:spacing w:after="0"/>
              <w:rPr>
                <w:rFonts w:ascii="Arial" w:hAnsi="Arial"/>
                <w:sz w:val="18"/>
              </w:rPr>
            </w:pPr>
            <w:r w:rsidRPr="005647EB">
              <w:rPr>
                <w:rFonts w:ascii="Arial" w:hAnsi="Arial"/>
                <w:sz w:val="18"/>
              </w:rPr>
              <w:t>Ssp6</w:t>
            </w:r>
          </w:p>
        </w:tc>
        <w:tc>
          <w:tcPr>
            <w:tcW w:w="1700" w:type="dxa"/>
          </w:tcPr>
          <w:p w14:paraId="190515F2" w14:textId="77777777" w:rsidR="00334C6A" w:rsidRPr="005647EB" w:rsidRDefault="00334C6A" w:rsidP="002570E4">
            <w:pPr>
              <w:spacing w:after="0"/>
              <w:rPr>
                <w:rFonts w:ascii="Arial" w:hAnsi="Arial"/>
                <w:sz w:val="18"/>
              </w:rPr>
            </w:pPr>
          </w:p>
        </w:tc>
        <w:tc>
          <w:tcPr>
            <w:tcW w:w="1133" w:type="dxa"/>
          </w:tcPr>
          <w:p w14:paraId="7327AD38" w14:textId="77777777" w:rsidR="00334C6A" w:rsidRPr="005647EB" w:rsidRDefault="00334C6A" w:rsidP="002570E4">
            <w:pPr>
              <w:spacing w:after="0"/>
              <w:rPr>
                <w:rFonts w:ascii="Arial" w:hAnsi="Arial"/>
                <w:sz w:val="18"/>
              </w:rPr>
            </w:pPr>
          </w:p>
        </w:tc>
      </w:tr>
      <w:tr w:rsidR="00334C6A" w:rsidRPr="005647EB" w14:paraId="1AFED4F4" w14:textId="77777777" w:rsidTr="002570E4">
        <w:trPr>
          <w:jc w:val="center"/>
        </w:trPr>
        <w:tc>
          <w:tcPr>
            <w:tcW w:w="4436" w:type="dxa"/>
          </w:tcPr>
          <w:p w14:paraId="628004FE" w14:textId="15F112FF"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Pr>
          <w:p w14:paraId="644C6DEC" w14:textId="77777777" w:rsidR="00334C6A" w:rsidRPr="005647EB" w:rsidRDefault="00334C6A" w:rsidP="002570E4">
            <w:pPr>
              <w:spacing w:after="0"/>
              <w:rPr>
                <w:rFonts w:ascii="Arial" w:hAnsi="Arial"/>
                <w:sz w:val="18"/>
              </w:rPr>
            </w:pPr>
          </w:p>
        </w:tc>
        <w:tc>
          <w:tcPr>
            <w:tcW w:w="1700" w:type="dxa"/>
          </w:tcPr>
          <w:p w14:paraId="6321D4EB" w14:textId="77777777" w:rsidR="00334C6A" w:rsidRPr="005647EB" w:rsidRDefault="00334C6A" w:rsidP="002570E4">
            <w:pPr>
              <w:spacing w:after="0"/>
              <w:rPr>
                <w:rFonts w:ascii="Arial" w:hAnsi="Arial"/>
                <w:sz w:val="18"/>
              </w:rPr>
            </w:pPr>
          </w:p>
        </w:tc>
        <w:tc>
          <w:tcPr>
            <w:tcW w:w="1133" w:type="dxa"/>
          </w:tcPr>
          <w:p w14:paraId="23F22193" w14:textId="77777777" w:rsidR="00334C6A" w:rsidRPr="005647EB" w:rsidRDefault="00334C6A" w:rsidP="002570E4">
            <w:pPr>
              <w:spacing w:after="0"/>
              <w:rPr>
                <w:rFonts w:ascii="Arial" w:hAnsi="Arial"/>
                <w:sz w:val="18"/>
              </w:rPr>
            </w:pPr>
          </w:p>
        </w:tc>
      </w:tr>
      <w:tr w:rsidR="00334C6A" w:rsidRPr="005647EB" w14:paraId="4120D414" w14:textId="77777777" w:rsidTr="002570E4">
        <w:trPr>
          <w:jc w:val="center"/>
        </w:trPr>
        <w:tc>
          <w:tcPr>
            <w:tcW w:w="4436" w:type="dxa"/>
          </w:tcPr>
          <w:p w14:paraId="3D3C523B" w14:textId="77777777" w:rsidR="00334C6A" w:rsidRPr="005647EB" w:rsidRDefault="00334C6A" w:rsidP="002570E4">
            <w:pPr>
              <w:spacing w:after="0"/>
              <w:rPr>
                <w:rFonts w:ascii="Arial" w:hAnsi="Arial"/>
                <w:sz w:val="18"/>
              </w:rPr>
            </w:pPr>
            <w:r w:rsidRPr="005647EB">
              <w:rPr>
                <w:rFonts w:ascii="Arial" w:hAnsi="Arial"/>
                <w:sz w:val="18"/>
              </w:rPr>
              <w:t>}</w:t>
            </w:r>
          </w:p>
        </w:tc>
        <w:tc>
          <w:tcPr>
            <w:tcW w:w="2267" w:type="dxa"/>
          </w:tcPr>
          <w:p w14:paraId="4E2B871C" w14:textId="77777777" w:rsidR="00334C6A" w:rsidRPr="005647EB" w:rsidRDefault="00334C6A" w:rsidP="002570E4">
            <w:pPr>
              <w:spacing w:after="0"/>
              <w:rPr>
                <w:rFonts w:ascii="Arial" w:hAnsi="Arial"/>
                <w:sz w:val="18"/>
              </w:rPr>
            </w:pPr>
          </w:p>
        </w:tc>
        <w:tc>
          <w:tcPr>
            <w:tcW w:w="1700" w:type="dxa"/>
          </w:tcPr>
          <w:p w14:paraId="76EB29AA" w14:textId="77777777" w:rsidR="00334C6A" w:rsidRPr="005647EB" w:rsidRDefault="00334C6A" w:rsidP="002570E4">
            <w:pPr>
              <w:spacing w:after="0"/>
              <w:rPr>
                <w:rFonts w:ascii="Arial" w:hAnsi="Arial"/>
                <w:sz w:val="18"/>
              </w:rPr>
            </w:pPr>
          </w:p>
        </w:tc>
        <w:tc>
          <w:tcPr>
            <w:tcW w:w="1133" w:type="dxa"/>
          </w:tcPr>
          <w:p w14:paraId="36AA5F8F" w14:textId="77777777" w:rsidR="00334C6A" w:rsidRPr="005647EB" w:rsidRDefault="00334C6A" w:rsidP="002570E4">
            <w:pPr>
              <w:spacing w:after="0"/>
              <w:rPr>
                <w:rFonts w:ascii="Arial" w:hAnsi="Arial"/>
                <w:sz w:val="18"/>
              </w:rPr>
            </w:pPr>
          </w:p>
        </w:tc>
      </w:tr>
    </w:tbl>
    <w:p w14:paraId="2374E905" w14:textId="77777777" w:rsidR="00334C6A" w:rsidRPr="005647EB" w:rsidRDefault="00334C6A" w:rsidP="002570E4"/>
    <w:p w14:paraId="571C31EB" w14:textId="77777777" w:rsidR="00334C6A" w:rsidRPr="005647EB" w:rsidRDefault="00334C6A" w:rsidP="002570E4">
      <w:pPr>
        <w:pStyle w:val="Heading4"/>
        <w:keepNext w:val="0"/>
        <w:keepLines w:val="0"/>
      </w:pPr>
      <w:r w:rsidRPr="005647EB">
        <w:t>8.4.6_2.5</w:t>
      </w:r>
      <w:r w:rsidRPr="005647EB">
        <w:tab/>
        <w:t>Test requirement</w:t>
      </w:r>
    </w:p>
    <w:p w14:paraId="6FB3DAB0" w14:textId="77777777" w:rsidR="00334C6A" w:rsidRPr="005647EB" w:rsidRDefault="00334C6A" w:rsidP="002570E4">
      <w:r w:rsidRPr="005647EB">
        <w:t>Tables 8.4.6_2.4.1-1 and 8.4.6_2.5-1 define the primary level settings including test tolerances for event triggered reporting under fading propagation conditions in asynchronous inter frequency cells test.</w:t>
      </w:r>
    </w:p>
    <w:p w14:paraId="61D9755E" w14:textId="77777777" w:rsidR="00334C6A" w:rsidRPr="005647EB" w:rsidRDefault="00334C6A" w:rsidP="002570E4">
      <w:pPr>
        <w:pStyle w:val="TH"/>
        <w:keepNext w:val="0"/>
        <w:keepLines w:val="0"/>
      </w:pPr>
      <w:r w:rsidRPr="005647EB">
        <w:t xml:space="preserve">Table 8.4.6_2.5-1: Cell specific test parameters for E-UTRAN TDD-TDD inter frequency event triggered reporting </w:t>
      </w:r>
      <w:r w:rsidRPr="005647EB">
        <w:rPr>
          <w:lang w:eastAsia="zh-CN"/>
        </w:rPr>
        <w:t>for TDD UL/DL configuration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70"/>
        <w:gridCol w:w="1206"/>
        <w:gridCol w:w="1374"/>
        <w:gridCol w:w="43"/>
        <w:gridCol w:w="71"/>
        <w:gridCol w:w="1347"/>
      </w:tblGrid>
      <w:tr w:rsidR="00334C6A" w:rsidRPr="005647EB" w14:paraId="7D5BFF68" w14:textId="77777777" w:rsidTr="00EC0475">
        <w:trPr>
          <w:cantSplit/>
          <w:tblHeader/>
          <w:jc w:val="center"/>
        </w:trPr>
        <w:tc>
          <w:tcPr>
            <w:tcW w:w="2093" w:type="dxa"/>
            <w:vMerge w:val="restart"/>
            <w:tcBorders>
              <w:top w:val="single" w:sz="4" w:space="0" w:color="auto"/>
              <w:left w:val="single" w:sz="4" w:space="0" w:color="auto"/>
            </w:tcBorders>
          </w:tcPr>
          <w:p w14:paraId="6E78727C" w14:textId="77777777" w:rsidR="00334C6A" w:rsidRPr="005647EB" w:rsidRDefault="00334C6A" w:rsidP="002570E4">
            <w:pPr>
              <w:spacing w:after="0"/>
              <w:ind w:left="284"/>
              <w:jc w:val="center"/>
              <w:rPr>
                <w:rFonts w:ascii="Arial" w:hAnsi="Arial" w:cs="v4.2.0"/>
                <w:b/>
                <w:sz w:val="18"/>
              </w:rPr>
            </w:pPr>
            <w:r w:rsidRPr="005647EB">
              <w:rPr>
                <w:rFonts w:ascii="Arial" w:hAnsi="Arial" w:cs="v4.2.0"/>
                <w:b/>
                <w:sz w:val="18"/>
              </w:rPr>
              <w:t>Parameter</w:t>
            </w:r>
          </w:p>
        </w:tc>
        <w:tc>
          <w:tcPr>
            <w:tcW w:w="1559" w:type="dxa"/>
            <w:vMerge w:val="restart"/>
            <w:tcBorders>
              <w:top w:val="single" w:sz="4" w:space="0" w:color="auto"/>
            </w:tcBorders>
          </w:tcPr>
          <w:p w14:paraId="1DCCE8FF" w14:textId="77777777" w:rsidR="00334C6A" w:rsidRPr="005647EB" w:rsidRDefault="00334C6A" w:rsidP="002570E4">
            <w:pPr>
              <w:spacing w:after="0"/>
              <w:jc w:val="center"/>
              <w:rPr>
                <w:rFonts w:ascii="Arial" w:hAnsi="Arial" w:cs="v4.2.0"/>
                <w:b/>
                <w:sz w:val="18"/>
              </w:rPr>
            </w:pPr>
            <w:r w:rsidRPr="005647EB">
              <w:rPr>
                <w:rFonts w:ascii="Arial" w:hAnsi="Arial" w:cs="v4.2.0"/>
                <w:b/>
                <w:sz w:val="18"/>
              </w:rPr>
              <w:t>Unit</w:t>
            </w:r>
          </w:p>
        </w:tc>
        <w:tc>
          <w:tcPr>
            <w:tcW w:w="2552" w:type="dxa"/>
            <w:gridSpan w:val="3"/>
            <w:tcBorders>
              <w:top w:val="single" w:sz="4" w:space="0" w:color="auto"/>
            </w:tcBorders>
          </w:tcPr>
          <w:p w14:paraId="5913527B" w14:textId="2F7E1B75" w:rsidR="00334C6A" w:rsidRPr="005647EB" w:rsidRDefault="00334C6A" w:rsidP="002570E4">
            <w:pPr>
              <w:spacing w:after="0"/>
              <w:jc w:val="center"/>
              <w:rPr>
                <w:rFonts w:ascii="Arial" w:hAnsi="Arial" w:cs="v4.2.0"/>
                <w:b/>
                <w:sz w:val="18"/>
              </w:rPr>
            </w:pPr>
            <w:r w:rsidRPr="005647EB">
              <w:rPr>
                <w:rFonts w:ascii="Arial" w:hAnsi="Arial" w:cs="v4.2.0"/>
                <w:b/>
                <w:sz w:val="18"/>
              </w:rPr>
              <w:t>Cell</w:t>
            </w:r>
            <w:r w:rsidR="002570E4" w:rsidRPr="005647EB">
              <w:rPr>
                <w:rFonts w:ascii="Arial" w:hAnsi="Arial" w:cs="v4.2.0"/>
                <w:b/>
                <w:sz w:val="18"/>
              </w:rPr>
              <w:t xml:space="preserve"> </w:t>
            </w:r>
            <w:r w:rsidRPr="005647EB">
              <w:rPr>
                <w:rFonts w:ascii="Arial" w:hAnsi="Arial" w:cs="v4.2.0"/>
                <w:b/>
                <w:sz w:val="18"/>
              </w:rPr>
              <w:t>1</w:t>
            </w:r>
          </w:p>
        </w:tc>
        <w:tc>
          <w:tcPr>
            <w:tcW w:w="2835" w:type="dxa"/>
            <w:gridSpan w:val="4"/>
            <w:tcBorders>
              <w:top w:val="single" w:sz="4" w:space="0" w:color="auto"/>
              <w:right w:val="single" w:sz="4" w:space="0" w:color="auto"/>
            </w:tcBorders>
          </w:tcPr>
          <w:p w14:paraId="55501C56" w14:textId="7D409590" w:rsidR="00334C6A" w:rsidRPr="005647EB" w:rsidRDefault="00334C6A" w:rsidP="002570E4">
            <w:pPr>
              <w:spacing w:after="0"/>
              <w:jc w:val="center"/>
              <w:rPr>
                <w:rFonts w:ascii="Arial" w:hAnsi="Arial" w:cs="v4.2.0"/>
                <w:b/>
                <w:sz w:val="18"/>
              </w:rPr>
            </w:pPr>
            <w:r w:rsidRPr="005647EB">
              <w:rPr>
                <w:rFonts w:ascii="Arial" w:hAnsi="Arial" w:cs="v4.2.0"/>
                <w:b/>
                <w:sz w:val="18"/>
              </w:rPr>
              <w:t>Cell</w:t>
            </w:r>
            <w:r w:rsidR="002570E4" w:rsidRPr="005647EB">
              <w:rPr>
                <w:rFonts w:ascii="Arial" w:hAnsi="Arial" w:cs="v4.2.0"/>
                <w:b/>
                <w:sz w:val="18"/>
              </w:rPr>
              <w:t xml:space="preserve"> </w:t>
            </w:r>
            <w:r w:rsidRPr="005647EB">
              <w:rPr>
                <w:rFonts w:ascii="Arial" w:hAnsi="Arial" w:cs="v4.2.0"/>
                <w:b/>
                <w:sz w:val="18"/>
              </w:rPr>
              <w:t>2</w:t>
            </w:r>
          </w:p>
        </w:tc>
      </w:tr>
      <w:tr w:rsidR="00334C6A" w:rsidRPr="005647EB" w14:paraId="4727124A" w14:textId="77777777" w:rsidTr="00EC0475">
        <w:trPr>
          <w:cantSplit/>
          <w:tblHeader/>
          <w:jc w:val="center"/>
        </w:trPr>
        <w:tc>
          <w:tcPr>
            <w:tcW w:w="2093" w:type="dxa"/>
            <w:vMerge/>
            <w:tcBorders>
              <w:left w:val="single" w:sz="4" w:space="0" w:color="auto"/>
              <w:bottom w:val="single" w:sz="4" w:space="0" w:color="auto"/>
            </w:tcBorders>
          </w:tcPr>
          <w:p w14:paraId="4D6235C3" w14:textId="77777777" w:rsidR="00334C6A" w:rsidRPr="005647EB" w:rsidRDefault="00334C6A" w:rsidP="002570E4">
            <w:pPr>
              <w:numPr>
                <w:ilvl w:val="0"/>
                <w:numId w:val="1"/>
              </w:numPr>
              <w:spacing w:after="0"/>
              <w:ind w:left="568" w:hanging="284"/>
              <w:jc w:val="center"/>
              <w:rPr>
                <w:rFonts w:ascii="Arial" w:hAnsi="Arial" w:cs="v4.2.0"/>
                <w:b/>
                <w:sz w:val="18"/>
              </w:rPr>
            </w:pPr>
          </w:p>
        </w:tc>
        <w:tc>
          <w:tcPr>
            <w:tcW w:w="1559" w:type="dxa"/>
            <w:vMerge/>
            <w:tcBorders>
              <w:bottom w:val="single" w:sz="4" w:space="0" w:color="auto"/>
            </w:tcBorders>
          </w:tcPr>
          <w:p w14:paraId="4BB552C8" w14:textId="77777777" w:rsidR="00334C6A" w:rsidRPr="005647EB" w:rsidRDefault="00334C6A" w:rsidP="002570E4">
            <w:pPr>
              <w:numPr>
                <w:ilvl w:val="0"/>
                <w:numId w:val="2"/>
              </w:numPr>
              <w:spacing w:after="0"/>
              <w:ind w:left="568" w:hanging="284"/>
              <w:jc w:val="center"/>
              <w:rPr>
                <w:rFonts w:ascii="Arial" w:hAnsi="Arial" w:cs="v4.2.0"/>
                <w:b/>
                <w:sz w:val="18"/>
              </w:rPr>
            </w:pPr>
          </w:p>
        </w:tc>
        <w:tc>
          <w:tcPr>
            <w:tcW w:w="1276" w:type="dxa"/>
            <w:tcBorders>
              <w:bottom w:val="single" w:sz="4" w:space="0" w:color="auto"/>
            </w:tcBorders>
          </w:tcPr>
          <w:p w14:paraId="06358D70" w14:textId="77777777" w:rsidR="00334C6A" w:rsidRPr="005647EB" w:rsidRDefault="00334C6A" w:rsidP="002570E4">
            <w:pPr>
              <w:spacing w:after="0"/>
              <w:jc w:val="center"/>
              <w:rPr>
                <w:rFonts w:ascii="Arial" w:hAnsi="Arial" w:cs="v4.2.0"/>
                <w:b/>
                <w:sz w:val="18"/>
              </w:rPr>
            </w:pPr>
            <w:r w:rsidRPr="005647EB">
              <w:rPr>
                <w:rFonts w:ascii="Arial" w:hAnsi="Arial" w:cs="v4.2.0"/>
                <w:b/>
                <w:sz w:val="18"/>
              </w:rPr>
              <w:t>T1</w:t>
            </w:r>
          </w:p>
        </w:tc>
        <w:tc>
          <w:tcPr>
            <w:tcW w:w="1276" w:type="dxa"/>
            <w:gridSpan w:val="2"/>
            <w:tcBorders>
              <w:bottom w:val="single" w:sz="4" w:space="0" w:color="auto"/>
            </w:tcBorders>
          </w:tcPr>
          <w:p w14:paraId="4F7FBFCD" w14:textId="77777777" w:rsidR="00334C6A" w:rsidRPr="005647EB" w:rsidRDefault="00334C6A" w:rsidP="002570E4">
            <w:pPr>
              <w:spacing w:after="0"/>
              <w:jc w:val="center"/>
              <w:rPr>
                <w:rFonts w:ascii="Arial" w:hAnsi="Arial" w:cs="v4.2.0"/>
                <w:b/>
                <w:sz w:val="18"/>
              </w:rPr>
            </w:pPr>
            <w:r w:rsidRPr="005647EB">
              <w:rPr>
                <w:rFonts w:ascii="Arial" w:hAnsi="Arial" w:cs="v4.2.0"/>
                <w:b/>
                <w:sz w:val="18"/>
              </w:rPr>
              <w:t>T2</w:t>
            </w:r>
          </w:p>
        </w:tc>
        <w:tc>
          <w:tcPr>
            <w:tcW w:w="1374" w:type="dxa"/>
            <w:tcBorders>
              <w:bottom w:val="single" w:sz="4" w:space="0" w:color="auto"/>
            </w:tcBorders>
          </w:tcPr>
          <w:p w14:paraId="72EE0B90" w14:textId="77777777" w:rsidR="00334C6A" w:rsidRPr="005647EB" w:rsidRDefault="00334C6A" w:rsidP="002570E4">
            <w:pPr>
              <w:spacing w:after="0"/>
              <w:jc w:val="center"/>
              <w:rPr>
                <w:rFonts w:ascii="Arial" w:hAnsi="Arial" w:cs="v4.2.0"/>
                <w:b/>
                <w:sz w:val="18"/>
              </w:rPr>
            </w:pPr>
            <w:r w:rsidRPr="005647EB">
              <w:rPr>
                <w:rFonts w:ascii="Arial" w:hAnsi="Arial" w:cs="v4.2.0"/>
                <w:b/>
                <w:sz w:val="18"/>
              </w:rPr>
              <w:t>T1</w:t>
            </w:r>
          </w:p>
        </w:tc>
        <w:tc>
          <w:tcPr>
            <w:tcW w:w="1461" w:type="dxa"/>
            <w:gridSpan w:val="3"/>
            <w:tcBorders>
              <w:bottom w:val="single" w:sz="4" w:space="0" w:color="auto"/>
            </w:tcBorders>
          </w:tcPr>
          <w:p w14:paraId="313E8953" w14:textId="77777777" w:rsidR="00334C6A" w:rsidRPr="005647EB" w:rsidRDefault="00334C6A" w:rsidP="002570E4">
            <w:pPr>
              <w:spacing w:after="0"/>
              <w:jc w:val="center"/>
              <w:rPr>
                <w:rFonts w:ascii="Arial" w:hAnsi="Arial" w:cs="v4.2.0"/>
                <w:b/>
                <w:sz w:val="18"/>
              </w:rPr>
            </w:pPr>
            <w:r w:rsidRPr="005647EB">
              <w:rPr>
                <w:rFonts w:ascii="Arial" w:hAnsi="Arial" w:cs="v4.2.0"/>
                <w:b/>
                <w:sz w:val="18"/>
              </w:rPr>
              <w:t>T2</w:t>
            </w:r>
          </w:p>
        </w:tc>
      </w:tr>
      <w:tr w:rsidR="00334C6A" w:rsidRPr="005647EB" w14:paraId="0BBEDE0A" w14:textId="77777777" w:rsidTr="002570E4">
        <w:trPr>
          <w:cantSplit/>
          <w:jc w:val="center"/>
        </w:trPr>
        <w:tc>
          <w:tcPr>
            <w:tcW w:w="2093" w:type="dxa"/>
            <w:tcBorders>
              <w:left w:val="single" w:sz="4" w:space="0" w:color="auto"/>
              <w:bottom w:val="single" w:sz="4" w:space="0" w:color="auto"/>
            </w:tcBorders>
          </w:tcPr>
          <w:p w14:paraId="40F57241" w14:textId="1E700FC6" w:rsidR="00334C6A" w:rsidRPr="005647EB" w:rsidRDefault="00334C6A" w:rsidP="002570E4">
            <w:pPr>
              <w:spacing w:after="0"/>
              <w:rPr>
                <w:rFonts w:ascii="Arial" w:hAnsi="Arial"/>
                <w:sz w:val="18"/>
              </w:rPr>
            </w:pPr>
            <w:r w:rsidRPr="005647EB">
              <w:rPr>
                <w:rFonts w:ascii="Arial" w:hAnsi="Arial"/>
                <w:sz w:val="18"/>
              </w:rPr>
              <w:t>E-UTRA</w:t>
            </w:r>
            <w:r w:rsidR="002570E4" w:rsidRPr="005647EB">
              <w:rPr>
                <w:rFonts w:ascii="Arial" w:hAnsi="Arial"/>
                <w:sz w:val="18"/>
              </w:rPr>
              <w:t xml:space="preserve"> </w:t>
            </w:r>
            <w:r w:rsidRPr="005647EB">
              <w:rPr>
                <w:rFonts w:ascii="Arial" w:hAnsi="Arial"/>
                <w:sz w:val="18"/>
              </w:rPr>
              <w:t>RF</w:t>
            </w:r>
            <w:r w:rsidR="002570E4" w:rsidRPr="005647EB">
              <w:rPr>
                <w:rFonts w:ascii="Arial" w:hAnsi="Arial"/>
                <w:sz w:val="18"/>
              </w:rPr>
              <w:t xml:space="preserve"> </w:t>
            </w:r>
            <w:r w:rsidRPr="005647EB">
              <w:rPr>
                <w:rFonts w:ascii="Arial" w:hAnsi="Arial"/>
                <w:sz w:val="18"/>
              </w:rPr>
              <w:t>Channel</w:t>
            </w:r>
            <w:r w:rsidR="002570E4" w:rsidRPr="005647EB">
              <w:rPr>
                <w:rFonts w:ascii="Arial" w:hAnsi="Arial"/>
                <w:sz w:val="18"/>
              </w:rPr>
              <w:t xml:space="preserve"> </w:t>
            </w:r>
            <w:r w:rsidRPr="005647EB">
              <w:rPr>
                <w:rFonts w:ascii="Arial" w:hAnsi="Arial"/>
                <w:sz w:val="18"/>
              </w:rPr>
              <w:t>Number</w:t>
            </w:r>
          </w:p>
        </w:tc>
        <w:tc>
          <w:tcPr>
            <w:tcW w:w="1559" w:type="dxa"/>
            <w:tcBorders>
              <w:bottom w:val="single" w:sz="4" w:space="0" w:color="auto"/>
            </w:tcBorders>
          </w:tcPr>
          <w:p w14:paraId="232D0B7F" w14:textId="77777777" w:rsidR="00334C6A" w:rsidRPr="005647EB" w:rsidRDefault="00334C6A" w:rsidP="002570E4">
            <w:pPr>
              <w:spacing w:after="0"/>
              <w:jc w:val="center"/>
              <w:rPr>
                <w:rFonts w:ascii="Arial" w:hAnsi="Arial"/>
                <w:sz w:val="18"/>
              </w:rPr>
            </w:pPr>
          </w:p>
        </w:tc>
        <w:tc>
          <w:tcPr>
            <w:tcW w:w="2552" w:type="dxa"/>
            <w:gridSpan w:val="3"/>
            <w:tcBorders>
              <w:bottom w:val="single" w:sz="4" w:space="0" w:color="auto"/>
            </w:tcBorders>
          </w:tcPr>
          <w:p w14:paraId="121EBF7C" w14:textId="77777777" w:rsidR="00334C6A" w:rsidRPr="005647EB" w:rsidRDefault="00334C6A" w:rsidP="002570E4">
            <w:pPr>
              <w:spacing w:after="0"/>
              <w:jc w:val="center"/>
              <w:rPr>
                <w:rFonts w:ascii="Arial" w:hAnsi="Arial"/>
                <w:sz w:val="18"/>
              </w:rPr>
            </w:pPr>
            <w:r w:rsidRPr="005647EB">
              <w:rPr>
                <w:rFonts w:ascii="Arial" w:hAnsi="Arial"/>
                <w:sz w:val="18"/>
              </w:rPr>
              <w:t>1</w:t>
            </w:r>
          </w:p>
        </w:tc>
        <w:tc>
          <w:tcPr>
            <w:tcW w:w="2835" w:type="dxa"/>
            <w:gridSpan w:val="4"/>
            <w:tcBorders>
              <w:bottom w:val="single" w:sz="4" w:space="0" w:color="auto"/>
            </w:tcBorders>
          </w:tcPr>
          <w:p w14:paraId="40A4C24D" w14:textId="77777777" w:rsidR="00334C6A" w:rsidRPr="005647EB" w:rsidRDefault="00334C6A" w:rsidP="002570E4">
            <w:pPr>
              <w:spacing w:after="0"/>
              <w:jc w:val="center"/>
              <w:rPr>
                <w:rFonts w:ascii="Arial" w:hAnsi="Arial"/>
                <w:sz w:val="18"/>
              </w:rPr>
            </w:pPr>
            <w:r w:rsidRPr="005647EB">
              <w:rPr>
                <w:rFonts w:ascii="Arial" w:hAnsi="Arial"/>
                <w:sz w:val="18"/>
              </w:rPr>
              <w:t>2</w:t>
            </w:r>
          </w:p>
        </w:tc>
      </w:tr>
      <w:tr w:rsidR="00334C6A" w:rsidRPr="005647EB" w14:paraId="5486D749" w14:textId="77777777" w:rsidTr="002570E4">
        <w:trPr>
          <w:cantSplit/>
          <w:jc w:val="center"/>
        </w:trPr>
        <w:tc>
          <w:tcPr>
            <w:tcW w:w="2093" w:type="dxa"/>
            <w:tcBorders>
              <w:left w:val="single" w:sz="4" w:space="0" w:color="auto"/>
              <w:bottom w:val="single" w:sz="4" w:space="0" w:color="auto"/>
            </w:tcBorders>
          </w:tcPr>
          <w:p w14:paraId="3458E5D9" w14:textId="77777777" w:rsidR="00334C6A" w:rsidRPr="005647EB" w:rsidRDefault="00334C6A" w:rsidP="002570E4">
            <w:pPr>
              <w:spacing w:after="0"/>
              <w:rPr>
                <w:rFonts w:ascii="Arial" w:hAnsi="Arial"/>
                <w:sz w:val="18"/>
              </w:rPr>
            </w:pPr>
            <w:r w:rsidRPr="005647EB">
              <w:rPr>
                <w:rFonts w:ascii="Arial" w:hAnsi="Arial"/>
                <w:sz w:val="18"/>
              </w:rPr>
              <w:t>BW</w:t>
            </w:r>
            <w:r w:rsidRPr="005647EB">
              <w:rPr>
                <w:rFonts w:ascii="Arial" w:hAnsi="Arial"/>
                <w:sz w:val="18"/>
                <w:vertAlign w:val="subscript"/>
              </w:rPr>
              <w:t>channel</w:t>
            </w:r>
          </w:p>
        </w:tc>
        <w:tc>
          <w:tcPr>
            <w:tcW w:w="1559" w:type="dxa"/>
            <w:tcBorders>
              <w:bottom w:val="single" w:sz="4" w:space="0" w:color="auto"/>
            </w:tcBorders>
          </w:tcPr>
          <w:p w14:paraId="517682DC" w14:textId="77777777" w:rsidR="00334C6A" w:rsidRPr="005647EB" w:rsidRDefault="00334C6A" w:rsidP="002570E4">
            <w:pPr>
              <w:spacing w:after="0"/>
              <w:jc w:val="center"/>
              <w:rPr>
                <w:rFonts w:ascii="Arial" w:hAnsi="Arial"/>
                <w:sz w:val="18"/>
              </w:rPr>
            </w:pPr>
            <w:r w:rsidRPr="005647EB">
              <w:rPr>
                <w:rFonts w:ascii="Arial" w:hAnsi="Arial"/>
                <w:sz w:val="18"/>
              </w:rPr>
              <w:t>MHz</w:t>
            </w:r>
          </w:p>
        </w:tc>
        <w:tc>
          <w:tcPr>
            <w:tcW w:w="2552" w:type="dxa"/>
            <w:gridSpan w:val="3"/>
            <w:tcBorders>
              <w:bottom w:val="single" w:sz="4" w:space="0" w:color="auto"/>
            </w:tcBorders>
          </w:tcPr>
          <w:p w14:paraId="4A870145" w14:textId="77777777" w:rsidR="00334C6A" w:rsidRPr="005647EB" w:rsidRDefault="00334C6A" w:rsidP="002570E4">
            <w:pPr>
              <w:spacing w:after="0"/>
              <w:jc w:val="center"/>
              <w:rPr>
                <w:rFonts w:ascii="Arial" w:hAnsi="Arial"/>
                <w:sz w:val="18"/>
              </w:rPr>
            </w:pPr>
            <w:r w:rsidRPr="005647EB">
              <w:rPr>
                <w:rFonts w:ascii="Arial" w:hAnsi="Arial"/>
                <w:sz w:val="18"/>
              </w:rPr>
              <w:t>10</w:t>
            </w:r>
          </w:p>
        </w:tc>
        <w:tc>
          <w:tcPr>
            <w:tcW w:w="2835" w:type="dxa"/>
            <w:gridSpan w:val="4"/>
            <w:tcBorders>
              <w:bottom w:val="single" w:sz="4" w:space="0" w:color="auto"/>
            </w:tcBorders>
          </w:tcPr>
          <w:p w14:paraId="38489B9E" w14:textId="77777777" w:rsidR="00334C6A" w:rsidRPr="005647EB" w:rsidRDefault="00334C6A" w:rsidP="002570E4">
            <w:pPr>
              <w:spacing w:after="0"/>
              <w:jc w:val="center"/>
              <w:rPr>
                <w:rFonts w:ascii="Arial" w:hAnsi="Arial"/>
                <w:sz w:val="18"/>
              </w:rPr>
            </w:pPr>
            <w:r w:rsidRPr="005647EB">
              <w:rPr>
                <w:rFonts w:ascii="Arial" w:hAnsi="Arial"/>
                <w:sz w:val="18"/>
              </w:rPr>
              <w:t>10</w:t>
            </w:r>
          </w:p>
        </w:tc>
      </w:tr>
      <w:tr w:rsidR="00334C6A" w:rsidRPr="005647EB" w14:paraId="3392C03E"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3FDF205" w14:textId="7C849D7A" w:rsidR="00334C6A" w:rsidRPr="005647EB" w:rsidRDefault="00334C6A" w:rsidP="002570E4">
            <w:pPr>
              <w:spacing w:after="0"/>
              <w:rPr>
                <w:rFonts w:ascii="Arial" w:hAnsi="Arial"/>
                <w:sz w:val="18"/>
              </w:rPr>
            </w:pPr>
            <w:r w:rsidRPr="005647EB">
              <w:rPr>
                <w:rFonts w:ascii="Arial" w:hAnsi="Arial"/>
                <w:bCs/>
                <w:sz w:val="18"/>
              </w:rPr>
              <w:t>Correlation</w:t>
            </w:r>
            <w:r w:rsidR="002570E4" w:rsidRPr="005647EB">
              <w:rPr>
                <w:rFonts w:ascii="Arial" w:hAnsi="Arial"/>
                <w:bCs/>
                <w:sz w:val="18"/>
              </w:rPr>
              <w:t xml:space="preserve"> </w:t>
            </w:r>
            <w:r w:rsidRPr="005647EB">
              <w:rPr>
                <w:rFonts w:ascii="Arial" w:hAnsi="Arial"/>
                <w:bCs/>
                <w:sz w:val="18"/>
              </w:rPr>
              <w:t>Matrix</w:t>
            </w:r>
            <w:r w:rsidR="002570E4" w:rsidRPr="005647EB">
              <w:rPr>
                <w:rFonts w:ascii="Arial" w:hAnsi="Arial"/>
                <w:bCs/>
                <w:sz w:val="18"/>
              </w:rPr>
              <w:t xml:space="preserve"> </w:t>
            </w:r>
            <w:r w:rsidRPr="005647EB">
              <w:rPr>
                <w:rFonts w:ascii="Arial" w:hAnsi="Arial"/>
                <w:bCs/>
                <w:sz w:val="18"/>
              </w:rPr>
              <w:t>and</w:t>
            </w:r>
            <w:r w:rsidR="002570E4" w:rsidRPr="005647EB">
              <w:rPr>
                <w:rFonts w:ascii="Arial" w:hAnsi="Arial"/>
                <w:bCs/>
                <w:sz w:val="18"/>
              </w:rPr>
              <w:t xml:space="preserve"> </w:t>
            </w:r>
            <w:r w:rsidRPr="005647EB">
              <w:rPr>
                <w:rFonts w:ascii="Arial" w:hAnsi="Arial"/>
                <w:bCs/>
                <w:sz w:val="18"/>
              </w:rPr>
              <w:t>Antenna</w:t>
            </w:r>
            <w:r w:rsidR="002570E4" w:rsidRPr="005647EB">
              <w:rPr>
                <w:rFonts w:ascii="Arial" w:hAnsi="Arial"/>
                <w:bCs/>
                <w:sz w:val="18"/>
              </w:rPr>
              <w:t xml:space="preserve"> </w:t>
            </w:r>
            <w:r w:rsidRPr="005647EB">
              <w:rPr>
                <w:rFonts w:ascii="Arial" w:hAnsi="Arial"/>
                <w:bCs/>
                <w:sz w:val="18"/>
              </w:rPr>
              <w:t>Configuration</w:t>
            </w:r>
          </w:p>
        </w:tc>
        <w:tc>
          <w:tcPr>
            <w:tcW w:w="1559" w:type="dxa"/>
            <w:tcBorders>
              <w:top w:val="single" w:sz="4" w:space="0" w:color="auto"/>
              <w:left w:val="single" w:sz="4" w:space="0" w:color="auto"/>
              <w:bottom w:val="single" w:sz="4" w:space="0" w:color="auto"/>
              <w:right w:val="single" w:sz="4" w:space="0" w:color="auto"/>
            </w:tcBorders>
          </w:tcPr>
          <w:p w14:paraId="503A963D" w14:textId="77777777" w:rsidR="00334C6A" w:rsidRPr="005647EB" w:rsidRDefault="00334C6A" w:rsidP="002570E4">
            <w:pPr>
              <w:spacing w:after="0"/>
              <w:jc w:val="center"/>
              <w:rPr>
                <w:rFonts w:ascii="Arial" w:hAnsi="Arial"/>
                <w:sz w:val="18"/>
              </w:rPr>
            </w:pPr>
          </w:p>
        </w:tc>
        <w:tc>
          <w:tcPr>
            <w:tcW w:w="2552" w:type="dxa"/>
            <w:gridSpan w:val="3"/>
            <w:tcBorders>
              <w:top w:val="single" w:sz="4" w:space="0" w:color="auto"/>
              <w:left w:val="single" w:sz="4" w:space="0" w:color="auto"/>
              <w:bottom w:val="single" w:sz="4" w:space="0" w:color="auto"/>
              <w:right w:val="single" w:sz="4" w:space="0" w:color="auto"/>
            </w:tcBorders>
            <w:hideMark/>
          </w:tcPr>
          <w:p w14:paraId="72A275A1" w14:textId="66BB1015" w:rsidR="00334C6A" w:rsidRPr="005647EB" w:rsidRDefault="00334C6A" w:rsidP="002570E4">
            <w:pPr>
              <w:spacing w:after="0"/>
              <w:jc w:val="center"/>
              <w:rPr>
                <w:rFonts w:ascii="Arial" w:hAnsi="Arial"/>
                <w:sz w:val="18"/>
              </w:rPr>
            </w:pPr>
            <w:r w:rsidRPr="005647EB">
              <w:rPr>
                <w:rFonts w:ascii="Arial" w:hAnsi="Arial"/>
                <w:sz w:val="18"/>
              </w:rPr>
              <w:t>1x1</w:t>
            </w:r>
            <w:r w:rsidR="002570E4" w:rsidRPr="005647EB">
              <w:rPr>
                <w:rFonts w:ascii="Arial" w:hAnsi="Arial"/>
                <w:sz w:val="18"/>
              </w:rPr>
              <w:t xml:space="preserve"> </w:t>
            </w:r>
            <w:r w:rsidRPr="005647EB">
              <w:rPr>
                <w:rFonts w:ascii="Arial" w:hAnsi="Arial"/>
                <w:sz w:val="18"/>
              </w:rPr>
              <w:t>Low</w:t>
            </w:r>
          </w:p>
        </w:tc>
        <w:tc>
          <w:tcPr>
            <w:tcW w:w="2835" w:type="dxa"/>
            <w:gridSpan w:val="4"/>
            <w:tcBorders>
              <w:top w:val="single" w:sz="4" w:space="0" w:color="auto"/>
              <w:left w:val="single" w:sz="4" w:space="0" w:color="auto"/>
              <w:bottom w:val="single" w:sz="4" w:space="0" w:color="auto"/>
              <w:right w:val="single" w:sz="4" w:space="0" w:color="auto"/>
            </w:tcBorders>
            <w:hideMark/>
          </w:tcPr>
          <w:p w14:paraId="5D8788AA" w14:textId="03FF1A31" w:rsidR="00334C6A" w:rsidRPr="005647EB" w:rsidRDefault="00334C6A" w:rsidP="002570E4">
            <w:pPr>
              <w:spacing w:after="0"/>
              <w:jc w:val="center"/>
              <w:rPr>
                <w:rFonts w:ascii="Arial" w:hAnsi="Arial"/>
                <w:sz w:val="18"/>
              </w:rPr>
            </w:pPr>
            <w:r w:rsidRPr="005647EB">
              <w:rPr>
                <w:rFonts w:ascii="Arial" w:hAnsi="Arial"/>
                <w:sz w:val="18"/>
              </w:rPr>
              <w:t>1x1</w:t>
            </w:r>
            <w:r w:rsidR="002570E4" w:rsidRPr="005647EB">
              <w:rPr>
                <w:rFonts w:ascii="Arial" w:hAnsi="Arial"/>
                <w:sz w:val="18"/>
              </w:rPr>
              <w:t xml:space="preserve"> </w:t>
            </w:r>
            <w:r w:rsidRPr="005647EB">
              <w:rPr>
                <w:rFonts w:ascii="Arial" w:hAnsi="Arial"/>
                <w:sz w:val="18"/>
              </w:rPr>
              <w:t>Low</w:t>
            </w:r>
          </w:p>
        </w:tc>
      </w:tr>
      <w:tr w:rsidR="00334C6A" w:rsidRPr="005647EB" w14:paraId="41BA31D9" w14:textId="77777777" w:rsidTr="002570E4">
        <w:trPr>
          <w:cantSplit/>
          <w:jc w:val="center"/>
        </w:trPr>
        <w:tc>
          <w:tcPr>
            <w:tcW w:w="2093" w:type="dxa"/>
            <w:tcBorders>
              <w:left w:val="single" w:sz="4" w:space="0" w:color="auto"/>
              <w:bottom w:val="single" w:sz="4" w:space="0" w:color="auto"/>
            </w:tcBorders>
          </w:tcPr>
          <w:p w14:paraId="1FE5E63D" w14:textId="596132D0" w:rsidR="00334C6A" w:rsidRPr="005647EB" w:rsidRDefault="00334C6A" w:rsidP="002570E4">
            <w:pPr>
              <w:spacing w:after="0"/>
              <w:rPr>
                <w:rFonts w:ascii="Arial" w:hAnsi="Arial"/>
                <w:sz w:val="18"/>
              </w:rPr>
            </w:pPr>
            <w:r w:rsidRPr="005647EB">
              <w:rPr>
                <w:rFonts w:ascii="Arial" w:hAnsi="Arial"/>
                <w:sz w:val="18"/>
              </w:rPr>
              <w:t>OCNG</w:t>
            </w:r>
            <w:r w:rsidR="002570E4" w:rsidRPr="005647EB">
              <w:rPr>
                <w:rFonts w:ascii="Arial" w:hAnsi="Arial"/>
                <w:sz w:val="18"/>
              </w:rPr>
              <w:t xml:space="preserve"> </w:t>
            </w:r>
            <w:r w:rsidRPr="005647EB">
              <w:rPr>
                <w:rFonts w:ascii="Arial" w:hAnsi="Arial"/>
                <w:sz w:val="18"/>
              </w:rPr>
              <w:t>Pattern</w:t>
            </w:r>
            <w:r w:rsidR="002570E4" w:rsidRPr="005647EB">
              <w:rPr>
                <w:rFonts w:ascii="Arial" w:hAnsi="Arial"/>
                <w:sz w:val="18"/>
              </w:rPr>
              <w:t xml:space="preserve"> </w:t>
            </w:r>
            <w:r w:rsidRPr="005647EB">
              <w:rPr>
                <w:rFonts w:ascii="Arial" w:hAnsi="Arial"/>
                <w:sz w:val="18"/>
              </w:rPr>
              <w:t>defined</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D.2.1</w:t>
            </w:r>
            <w:r w:rsidR="002570E4" w:rsidRPr="005647EB">
              <w:rPr>
                <w:rFonts w:ascii="Arial" w:hAnsi="Arial"/>
                <w:sz w:val="18"/>
              </w:rPr>
              <w:t xml:space="preserve"> </w:t>
            </w:r>
            <w:r w:rsidRPr="005647EB">
              <w:rPr>
                <w:rFonts w:ascii="Arial" w:hAnsi="Arial"/>
                <w:sz w:val="18"/>
              </w:rPr>
              <w:t>(OP.1</w:t>
            </w:r>
            <w:r w:rsidR="002570E4" w:rsidRPr="005647EB">
              <w:rPr>
                <w:rFonts w:ascii="Arial" w:hAnsi="Arial"/>
                <w:sz w:val="18"/>
              </w:rPr>
              <w:t xml:space="preserve"> </w:t>
            </w:r>
            <w:r w:rsidRPr="005647EB">
              <w:rPr>
                <w:rFonts w:ascii="Arial" w:hAnsi="Arial"/>
                <w:sz w:val="18"/>
              </w:rPr>
              <w:t>TDD)</w:t>
            </w:r>
            <w:r w:rsidR="002570E4" w:rsidRPr="005647EB">
              <w:rPr>
                <w:rFonts w:ascii="Arial" w:hAnsi="Arial"/>
                <w:sz w:val="18"/>
              </w:rPr>
              <w:t xml:space="preserve"> </w:t>
            </w:r>
            <w:r w:rsidRPr="005647EB">
              <w:rPr>
                <w:rFonts w:ascii="Arial" w:hAnsi="Arial"/>
                <w:sz w:val="18"/>
              </w:rPr>
              <w:t>and</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D.2.2</w:t>
            </w:r>
            <w:r w:rsidR="002570E4" w:rsidRPr="005647EB">
              <w:rPr>
                <w:rFonts w:ascii="Arial" w:hAnsi="Arial"/>
                <w:sz w:val="18"/>
              </w:rPr>
              <w:t xml:space="preserve"> </w:t>
            </w:r>
            <w:r w:rsidRPr="005647EB">
              <w:rPr>
                <w:rFonts w:ascii="Arial" w:hAnsi="Arial"/>
                <w:sz w:val="18"/>
              </w:rPr>
              <w:t>(OP.2)</w:t>
            </w:r>
          </w:p>
        </w:tc>
        <w:tc>
          <w:tcPr>
            <w:tcW w:w="1559" w:type="dxa"/>
            <w:tcBorders>
              <w:bottom w:val="single" w:sz="4" w:space="0" w:color="auto"/>
            </w:tcBorders>
          </w:tcPr>
          <w:p w14:paraId="51BE7239" w14:textId="77777777" w:rsidR="00334C6A" w:rsidRPr="005647EB" w:rsidRDefault="00334C6A" w:rsidP="002570E4">
            <w:pPr>
              <w:spacing w:after="0"/>
              <w:jc w:val="center"/>
              <w:rPr>
                <w:rFonts w:ascii="Arial" w:hAnsi="Arial"/>
                <w:sz w:val="18"/>
              </w:rPr>
            </w:pPr>
          </w:p>
        </w:tc>
        <w:tc>
          <w:tcPr>
            <w:tcW w:w="2552" w:type="dxa"/>
            <w:gridSpan w:val="3"/>
            <w:tcBorders>
              <w:bottom w:val="single" w:sz="4" w:space="0" w:color="auto"/>
            </w:tcBorders>
          </w:tcPr>
          <w:p w14:paraId="1230DA2A" w14:textId="3F09DFFD" w:rsidR="00334C6A" w:rsidRPr="005647EB" w:rsidRDefault="00334C6A" w:rsidP="002570E4">
            <w:pPr>
              <w:spacing w:after="0"/>
              <w:jc w:val="center"/>
              <w:rPr>
                <w:rFonts w:ascii="Arial" w:hAnsi="Arial"/>
                <w:sz w:val="18"/>
              </w:rPr>
            </w:pPr>
            <w:r w:rsidRPr="005647EB">
              <w:rPr>
                <w:rFonts w:ascii="Arial" w:hAnsi="Arial"/>
                <w:sz w:val="18"/>
              </w:rPr>
              <w:t>OP.1</w:t>
            </w:r>
            <w:r w:rsidR="002570E4" w:rsidRPr="005647EB">
              <w:rPr>
                <w:rFonts w:ascii="Arial" w:hAnsi="Arial"/>
                <w:sz w:val="18"/>
              </w:rPr>
              <w:t xml:space="preserve"> </w:t>
            </w:r>
            <w:r w:rsidRPr="005647EB">
              <w:rPr>
                <w:rFonts w:ascii="Arial" w:hAnsi="Arial"/>
                <w:sz w:val="18"/>
              </w:rPr>
              <w:t>TDD</w:t>
            </w:r>
          </w:p>
        </w:tc>
        <w:tc>
          <w:tcPr>
            <w:tcW w:w="2835" w:type="dxa"/>
            <w:gridSpan w:val="4"/>
            <w:tcBorders>
              <w:bottom w:val="single" w:sz="4" w:space="0" w:color="auto"/>
            </w:tcBorders>
          </w:tcPr>
          <w:p w14:paraId="772E2E7C" w14:textId="2E31D96C" w:rsidR="00334C6A" w:rsidRPr="005647EB" w:rsidRDefault="00334C6A" w:rsidP="002570E4">
            <w:pPr>
              <w:spacing w:after="0"/>
              <w:jc w:val="center"/>
              <w:rPr>
                <w:rFonts w:ascii="Arial" w:hAnsi="Arial"/>
                <w:sz w:val="18"/>
              </w:rPr>
            </w:pPr>
            <w:r w:rsidRPr="005647EB">
              <w:rPr>
                <w:rFonts w:ascii="Arial" w:hAnsi="Arial"/>
                <w:sz w:val="18"/>
              </w:rPr>
              <w:t>OP.2</w:t>
            </w:r>
            <w:r w:rsidR="002570E4" w:rsidRPr="005647EB">
              <w:rPr>
                <w:rFonts w:ascii="Arial" w:hAnsi="Arial"/>
                <w:sz w:val="18"/>
              </w:rPr>
              <w:t xml:space="preserve"> </w:t>
            </w:r>
            <w:r w:rsidRPr="005647EB">
              <w:rPr>
                <w:rFonts w:ascii="Arial" w:hAnsi="Arial"/>
                <w:sz w:val="18"/>
              </w:rPr>
              <w:t>TDD</w:t>
            </w:r>
          </w:p>
        </w:tc>
      </w:tr>
      <w:tr w:rsidR="00334C6A" w:rsidRPr="005647EB" w14:paraId="0C2C05FA" w14:textId="77777777" w:rsidTr="002570E4">
        <w:trPr>
          <w:cantSplit/>
          <w:jc w:val="center"/>
        </w:trPr>
        <w:tc>
          <w:tcPr>
            <w:tcW w:w="2093" w:type="dxa"/>
            <w:tcBorders>
              <w:left w:val="single" w:sz="4" w:space="0" w:color="auto"/>
              <w:bottom w:val="single" w:sz="4" w:space="0" w:color="auto"/>
            </w:tcBorders>
          </w:tcPr>
          <w:p w14:paraId="1F1733C4" w14:textId="77777777" w:rsidR="00334C6A" w:rsidRPr="005647EB" w:rsidRDefault="00334C6A" w:rsidP="002570E4">
            <w:pPr>
              <w:spacing w:after="0"/>
              <w:rPr>
                <w:rFonts w:ascii="Arial" w:hAnsi="Arial"/>
                <w:sz w:val="18"/>
              </w:rPr>
            </w:pPr>
            <w:r w:rsidRPr="005647EB">
              <w:rPr>
                <w:rFonts w:ascii="Arial" w:hAnsi="Arial"/>
                <w:sz w:val="18"/>
              </w:rPr>
              <w:t>PBCH_RA</w:t>
            </w:r>
          </w:p>
        </w:tc>
        <w:tc>
          <w:tcPr>
            <w:tcW w:w="1559" w:type="dxa"/>
            <w:tcBorders>
              <w:bottom w:val="single" w:sz="4" w:space="0" w:color="auto"/>
            </w:tcBorders>
          </w:tcPr>
          <w:p w14:paraId="5829A930"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val="restart"/>
            <w:vAlign w:val="center"/>
          </w:tcPr>
          <w:p w14:paraId="514C7F1D" w14:textId="77777777" w:rsidR="00334C6A" w:rsidRPr="005647EB" w:rsidRDefault="00334C6A" w:rsidP="002570E4">
            <w:pPr>
              <w:spacing w:after="0"/>
              <w:jc w:val="center"/>
              <w:rPr>
                <w:rFonts w:ascii="Arial" w:hAnsi="Arial"/>
                <w:sz w:val="18"/>
              </w:rPr>
            </w:pPr>
            <w:r w:rsidRPr="005647EB">
              <w:rPr>
                <w:rFonts w:ascii="Arial" w:hAnsi="Arial"/>
                <w:sz w:val="18"/>
              </w:rPr>
              <w:t>0</w:t>
            </w:r>
          </w:p>
        </w:tc>
        <w:tc>
          <w:tcPr>
            <w:tcW w:w="2835" w:type="dxa"/>
            <w:gridSpan w:val="4"/>
            <w:vMerge w:val="restart"/>
            <w:vAlign w:val="center"/>
          </w:tcPr>
          <w:p w14:paraId="7EB54BDB" w14:textId="77777777" w:rsidR="00334C6A" w:rsidRPr="005647EB" w:rsidRDefault="00334C6A" w:rsidP="002570E4">
            <w:pPr>
              <w:spacing w:after="0"/>
              <w:jc w:val="center"/>
              <w:rPr>
                <w:rFonts w:ascii="Arial" w:hAnsi="Arial"/>
                <w:sz w:val="18"/>
              </w:rPr>
            </w:pPr>
            <w:r w:rsidRPr="005647EB">
              <w:rPr>
                <w:rFonts w:ascii="Arial" w:hAnsi="Arial"/>
                <w:sz w:val="18"/>
              </w:rPr>
              <w:t>0</w:t>
            </w:r>
          </w:p>
        </w:tc>
      </w:tr>
      <w:tr w:rsidR="00334C6A" w:rsidRPr="005647EB" w14:paraId="331BE260" w14:textId="77777777" w:rsidTr="002570E4">
        <w:trPr>
          <w:cantSplit/>
          <w:jc w:val="center"/>
        </w:trPr>
        <w:tc>
          <w:tcPr>
            <w:tcW w:w="2093" w:type="dxa"/>
            <w:tcBorders>
              <w:left w:val="single" w:sz="4" w:space="0" w:color="auto"/>
              <w:bottom w:val="single" w:sz="4" w:space="0" w:color="auto"/>
            </w:tcBorders>
          </w:tcPr>
          <w:p w14:paraId="0FEDED36" w14:textId="77777777" w:rsidR="00334C6A" w:rsidRPr="005647EB" w:rsidRDefault="00334C6A" w:rsidP="002570E4">
            <w:pPr>
              <w:spacing w:after="0"/>
              <w:rPr>
                <w:rFonts w:ascii="Arial" w:hAnsi="Arial"/>
                <w:sz w:val="18"/>
              </w:rPr>
            </w:pPr>
            <w:r w:rsidRPr="005647EB">
              <w:rPr>
                <w:rFonts w:ascii="Arial" w:hAnsi="Arial"/>
                <w:sz w:val="18"/>
              </w:rPr>
              <w:t>PBCH_RB</w:t>
            </w:r>
          </w:p>
        </w:tc>
        <w:tc>
          <w:tcPr>
            <w:tcW w:w="1559" w:type="dxa"/>
            <w:tcBorders>
              <w:bottom w:val="single" w:sz="4" w:space="0" w:color="auto"/>
            </w:tcBorders>
          </w:tcPr>
          <w:p w14:paraId="35B1FC98"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0834341B" w14:textId="77777777" w:rsidR="00334C6A" w:rsidRPr="005647EB" w:rsidRDefault="00334C6A" w:rsidP="002570E4">
            <w:pPr>
              <w:spacing w:after="0"/>
              <w:rPr>
                <w:rFonts w:ascii="Arial" w:hAnsi="Arial"/>
                <w:sz w:val="18"/>
              </w:rPr>
            </w:pPr>
          </w:p>
        </w:tc>
        <w:tc>
          <w:tcPr>
            <w:tcW w:w="2835" w:type="dxa"/>
            <w:gridSpan w:val="4"/>
            <w:vMerge/>
          </w:tcPr>
          <w:p w14:paraId="55BF9DF7" w14:textId="77777777" w:rsidR="00334C6A" w:rsidRPr="005647EB" w:rsidRDefault="00334C6A" w:rsidP="002570E4">
            <w:pPr>
              <w:spacing w:after="0"/>
              <w:rPr>
                <w:rFonts w:ascii="Arial" w:hAnsi="Arial"/>
                <w:sz w:val="18"/>
              </w:rPr>
            </w:pPr>
          </w:p>
        </w:tc>
      </w:tr>
      <w:tr w:rsidR="00334C6A" w:rsidRPr="005647EB" w14:paraId="1E60FF69" w14:textId="77777777" w:rsidTr="002570E4">
        <w:trPr>
          <w:cantSplit/>
          <w:jc w:val="center"/>
        </w:trPr>
        <w:tc>
          <w:tcPr>
            <w:tcW w:w="2093" w:type="dxa"/>
            <w:tcBorders>
              <w:left w:val="single" w:sz="4" w:space="0" w:color="auto"/>
              <w:bottom w:val="single" w:sz="4" w:space="0" w:color="auto"/>
            </w:tcBorders>
          </w:tcPr>
          <w:p w14:paraId="4FC847F4" w14:textId="77777777" w:rsidR="00334C6A" w:rsidRPr="005647EB" w:rsidRDefault="00334C6A" w:rsidP="002570E4">
            <w:pPr>
              <w:spacing w:after="0"/>
              <w:rPr>
                <w:rFonts w:ascii="Arial" w:hAnsi="Arial"/>
                <w:sz w:val="18"/>
              </w:rPr>
            </w:pPr>
            <w:r w:rsidRPr="005647EB">
              <w:rPr>
                <w:rFonts w:ascii="Arial" w:hAnsi="Arial"/>
                <w:sz w:val="18"/>
              </w:rPr>
              <w:t>PSS_RA</w:t>
            </w:r>
          </w:p>
        </w:tc>
        <w:tc>
          <w:tcPr>
            <w:tcW w:w="1559" w:type="dxa"/>
            <w:tcBorders>
              <w:bottom w:val="single" w:sz="4" w:space="0" w:color="auto"/>
            </w:tcBorders>
          </w:tcPr>
          <w:p w14:paraId="517D35A1"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4B7F4119" w14:textId="77777777" w:rsidR="00334C6A" w:rsidRPr="005647EB" w:rsidRDefault="00334C6A" w:rsidP="002570E4">
            <w:pPr>
              <w:spacing w:after="0"/>
              <w:rPr>
                <w:rFonts w:ascii="Arial" w:hAnsi="Arial"/>
                <w:sz w:val="18"/>
              </w:rPr>
            </w:pPr>
          </w:p>
        </w:tc>
        <w:tc>
          <w:tcPr>
            <w:tcW w:w="2835" w:type="dxa"/>
            <w:gridSpan w:val="4"/>
            <w:vMerge/>
          </w:tcPr>
          <w:p w14:paraId="6BF12D3A" w14:textId="77777777" w:rsidR="00334C6A" w:rsidRPr="005647EB" w:rsidRDefault="00334C6A" w:rsidP="002570E4">
            <w:pPr>
              <w:spacing w:after="0"/>
              <w:rPr>
                <w:rFonts w:ascii="Arial" w:hAnsi="Arial"/>
                <w:sz w:val="18"/>
              </w:rPr>
            </w:pPr>
          </w:p>
        </w:tc>
      </w:tr>
      <w:tr w:rsidR="00334C6A" w:rsidRPr="005647EB" w14:paraId="0DA7A91E" w14:textId="77777777" w:rsidTr="002570E4">
        <w:trPr>
          <w:cantSplit/>
          <w:jc w:val="center"/>
        </w:trPr>
        <w:tc>
          <w:tcPr>
            <w:tcW w:w="2093" w:type="dxa"/>
            <w:tcBorders>
              <w:left w:val="single" w:sz="4" w:space="0" w:color="auto"/>
              <w:bottom w:val="single" w:sz="4" w:space="0" w:color="auto"/>
            </w:tcBorders>
          </w:tcPr>
          <w:p w14:paraId="0A332402" w14:textId="77777777" w:rsidR="00334C6A" w:rsidRPr="005647EB" w:rsidRDefault="00334C6A" w:rsidP="002570E4">
            <w:pPr>
              <w:spacing w:after="0"/>
              <w:rPr>
                <w:rFonts w:ascii="Arial" w:hAnsi="Arial"/>
                <w:sz w:val="18"/>
              </w:rPr>
            </w:pPr>
            <w:r w:rsidRPr="005647EB">
              <w:rPr>
                <w:rFonts w:ascii="Arial" w:hAnsi="Arial"/>
                <w:sz w:val="18"/>
              </w:rPr>
              <w:t>SSS_RA</w:t>
            </w:r>
          </w:p>
        </w:tc>
        <w:tc>
          <w:tcPr>
            <w:tcW w:w="1559" w:type="dxa"/>
            <w:tcBorders>
              <w:bottom w:val="single" w:sz="4" w:space="0" w:color="auto"/>
            </w:tcBorders>
          </w:tcPr>
          <w:p w14:paraId="66F9116E"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7C1E8558" w14:textId="77777777" w:rsidR="00334C6A" w:rsidRPr="005647EB" w:rsidRDefault="00334C6A" w:rsidP="002570E4">
            <w:pPr>
              <w:spacing w:after="0"/>
              <w:rPr>
                <w:rFonts w:ascii="Arial" w:hAnsi="Arial"/>
                <w:sz w:val="18"/>
              </w:rPr>
            </w:pPr>
          </w:p>
        </w:tc>
        <w:tc>
          <w:tcPr>
            <w:tcW w:w="2835" w:type="dxa"/>
            <w:gridSpan w:val="4"/>
            <w:vMerge/>
          </w:tcPr>
          <w:p w14:paraId="39EE7FC0" w14:textId="77777777" w:rsidR="00334C6A" w:rsidRPr="005647EB" w:rsidRDefault="00334C6A" w:rsidP="002570E4">
            <w:pPr>
              <w:spacing w:after="0"/>
              <w:rPr>
                <w:rFonts w:ascii="Arial" w:hAnsi="Arial"/>
                <w:sz w:val="18"/>
              </w:rPr>
            </w:pPr>
          </w:p>
        </w:tc>
      </w:tr>
      <w:tr w:rsidR="00334C6A" w:rsidRPr="005647EB" w14:paraId="14A98C80" w14:textId="77777777" w:rsidTr="002570E4">
        <w:trPr>
          <w:cantSplit/>
          <w:jc w:val="center"/>
        </w:trPr>
        <w:tc>
          <w:tcPr>
            <w:tcW w:w="2093" w:type="dxa"/>
            <w:tcBorders>
              <w:left w:val="single" w:sz="4" w:space="0" w:color="auto"/>
              <w:bottom w:val="single" w:sz="4" w:space="0" w:color="auto"/>
            </w:tcBorders>
          </w:tcPr>
          <w:p w14:paraId="740F987F" w14:textId="77777777" w:rsidR="00334C6A" w:rsidRPr="005647EB" w:rsidRDefault="00334C6A" w:rsidP="002570E4">
            <w:pPr>
              <w:spacing w:after="0"/>
              <w:rPr>
                <w:rFonts w:ascii="Arial" w:hAnsi="Arial"/>
                <w:sz w:val="18"/>
              </w:rPr>
            </w:pPr>
            <w:r w:rsidRPr="005647EB">
              <w:rPr>
                <w:rFonts w:ascii="Arial" w:hAnsi="Arial"/>
                <w:sz w:val="18"/>
              </w:rPr>
              <w:t>PCFICH_RB</w:t>
            </w:r>
          </w:p>
        </w:tc>
        <w:tc>
          <w:tcPr>
            <w:tcW w:w="1559" w:type="dxa"/>
            <w:tcBorders>
              <w:bottom w:val="single" w:sz="4" w:space="0" w:color="auto"/>
            </w:tcBorders>
          </w:tcPr>
          <w:p w14:paraId="155A2D9C"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3F947BAF" w14:textId="77777777" w:rsidR="00334C6A" w:rsidRPr="005647EB" w:rsidRDefault="00334C6A" w:rsidP="002570E4">
            <w:pPr>
              <w:spacing w:after="0"/>
              <w:rPr>
                <w:rFonts w:ascii="Arial" w:hAnsi="Arial"/>
                <w:sz w:val="18"/>
              </w:rPr>
            </w:pPr>
          </w:p>
        </w:tc>
        <w:tc>
          <w:tcPr>
            <w:tcW w:w="2835" w:type="dxa"/>
            <w:gridSpan w:val="4"/>
            <w:vMerge/>
          </w:tcPr>
          <w:p w14:paraId="3E59C363" w14:textId="77777777" w:rsidR="00334C6A" w:rsidRPr="005647EB" w:rsidRDefault="00334C6A" w:rsidP="002570E4">
            <w:pPr>
              <w:spacing w:after="0"/>
              <w:rPr>
                <w:rFonts w:ascii="Arial" w:hAnsi="Arial"/>
                <w:sz w:val="18"/>
              </w:rPr>
            </w:pPr>
          </w:p>
        </w:tc>
      </w:tr>
      <w:tr w:rsidR="00334C6A" w:rsidRPr="005647EB" w14:paraId="69ACE6AE" w14:textId="77777777" w:rsidTr="002570E4">
        <w:trPr>
          <w:cantSplit/>
          <w:jc w:val="center"/>
        </w:trPr>
        <w:tc>
          <w:tcPr>
            <w:tcW w:w="2093" w:type="dxa"/>
            <w:tcBorders>
              <w:left w:val="single" w:sz="4" w:space="0" w:color="auto"/>
              <w:bottom w:val="single" w:sz="4" w:space="0" w:color="auto"/>
            </w:tcBorders>
          </w:tcPr>
          <w:p w14:paraId="477FD4AE" w14:textId="77777777" w:rsidR="00334C6A" w:rsidRPr="005647EB" w:rsidRDefault="00334C6A" w:rsidP="002570E4">
            <w:pPr>
              <w:spacing w:after="0"/>
              <w:rPr>
                <w:rFonts w:ascii="Arial" w:hAnsi="Arial"/>
                <w:sz w:val="18"/>
              </w:rPr>
            </w:pPr>
            <w:r w:rsidRPr="005647EB">
              <w:rPr>
                <w:rFonts w:ascii="Arial" w:hAnsi="Arial"/>
                <w:sz w:val="18"/>
              </w:rPr>
              <w:t>PHICH_RA</w:t>
            </w:r>
          </w:p>
        </w:tc>
        <w:tc>
          <w:tcPr>
            <w:tcW w:w="1559" w:type="dxa"/>
            <w:tcBorders>
              <w:bottom w:val="single" w:sz="4" w:space="0" w:color="auto"/>
            </w:tcBorders>
          </w:tcPr>
          <w:p w14:paraId="0E0EEA4F"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6D3F9D08" w14:textId="77777777" w:rsidR="00334C6A" w:rsidRPr="005647EB" w:rsidRDefault="00334C6A" w:rsidP="002570E4">
            <w:pPr>
              <w:spacing w:after="0"/>
              <w:rPr>
                <w:rFonts w:ascii="Arial" w:hAnsi="Arial"/>
                <w:sz w:val="18"/>
              </w:rPr>
            </w:pPr>
          </w:p>
        </w:tc>
        <w:tc>
          <w:tcPr>
            <w:tcW w:w="2835" w:type="dxa"/>
            <w:gridSpan w:val="4"/>
            <w:vMerge/>
          </w:tcPr>
          <w:p w14:paraId="3C782EEC" w14:textId="77777777" w:rsidR="00334C6A" w:rsidRPr="005647EB" w:rsidRDefault="00334C6A" w:rsidP="002570E4">
            <w:pPr>
              <w:spacing w:after="0"/>
              <w:rPr>
                <w:rFonts w:ascii="Arial" w:hAnsi="Arial"/>
                <w:sz w:val="18"/>
              </w:rPr>
            </w:pPr>
          </w:p>
        </w:tc>
      </w:tr>
      <w:tr w:rsidR="00334C6A" w:rsidRPr="005647EB" w14:paraId="7915CEB3" w14:textId="77777777" w:rsidTr="002570E4">
        <w:trPr>
          <w:cantSplit/>
          <w:jc w:val="center"/>
        </w:trPr>
        <w:tc>
          <w:tcPr>
            <w:tcW w:w="2093" w:type="dxa"/>
            <w:tcBorders>
              <w:left w:val="single" w:sz="4" w:space="0" w:color="auto"/>
              <w:bottom w:val="single" w:sz="4" w:space="0" w:color="auto"/>
            </w:tcBorders>
          </w:tcPr>
          <w:p w14:paraId="291A7DF9" w14:textId="77777777" w:rsidR="00334C6A" w:rsidRPr="005647EB" w:rsidRDefault="00334C6A" w:rsidP="002570E4">
            <w:pPr>
              <w:spacing w:after="0"/>
              <w:rPr>
                <w:rFonts w:ascii="Arial" w:hAnsi="Arial"/>
                <w:sz w:val="18"/>
              </w:rPr>
            </w:pPr>
            <w:r w:rsidRPr="005647EB">
              <w:rPr>
                <w:rFonts w:ascii="Arial" w:hAnsi="Arial"/>
                <w:sz w:val="18"/>
              </w:rPr>
              <w:t>PHICH_RB</w:t>
            </w:r>
          </w:p>
        </w:tc>
        <w:tc>
          <w:tcPr>
            <w:tcW w:w="1559" w:type="dxa"/>
            <w:tcBorders>
              <w:bottom w:val="single" w:sz="4" w:space="0" w:color="auto"/>
            </w:tcBorders>
          </w:tcPr>
          <w:p w14:paraId="785F8E59"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04E4E4D2" w14:textId="77777777" w:rsidR="00334C6A" w:rsidRPr="005647EB" w:rsidRDefault="00334C6A" w:rsidP="002570E4">
            <w:pPr>
              <w:spacing w:after="0"/>
              <w:rPr>
                <w:rFonts w:ascii="Arial" w:hAnsi="Arial"/>
                <w:sz w:val="18"/>
              </w:rPr>
            </w:pPr>
          </w:p>
        </w:tc>
        <w:tc>
          <w:tcPr>
            <w:tcW w:w="2835" w:type="dxa"/>
            <w:gridSpan w:val="4"/>
            <w:vMerge/>
          </w:tcPr>
          <w:p w14:paraId="5C2B02C3" w14:textId="77777777" w:rsidR="00334C6A" w:rsidRPr="005647EB" w:rsidRDefault="00334C6A" w:rsidP="002570E4">
            <w:pPr>
              <w:spacing w:after="0"/>
              <w:rPr>
                <w:rFonts w:ascii="Arial" w:hAnsi="Arial"/>
                <w:sz w:val="18"/>
              </w:rPr>
            </w:pPr>
          </w:p>
        </w:tc>
      </w:tr>
      <w:tr w:rsidR="00334C6A" w:rsidRPr="005647EB" w14:paraId="6B3398D7" w14:textId="77777777" w:rsidTr="002570E4">
        <w:trPr>
          <w:cantSplit/>
          <w:jc w:val="center"/>
        </w:trPr>
        <w:tc>
          <w:tcPr>
            <w:tcW w:w="2093" w:type="dxa"/>
            <w:tcBorders>
              <w:left w:val="single" w:sz="4" w:space="0" w:color="auto"/>
              <w:bottom w:val="single" w:sz="4" w:space="0" w:color="auto"/>
            </w:tcBorders>
          </w:tcPr>
          <w:p w14:paraId="54A79D64" w14:textId="77777777" w:rsidR="00334C6A" w:rsidRPr="005647EB" w:rsidRDefault="00334C6A" w:rsidP="002570E4">
            <w:pPr>
              <w:spacing w:after="0"/>
              <w:rPr>
                <w:rFonts w:ascii="Arial" w:hAnsi="Arial"/>
                <w:sz w:val="18"/>
              </w:rPr>
            </w:pPr>
            <w:r w:rsidRPr="005647EB">
              <w:rPr>
                <w:rFonts w:ascii="Arial" w:hAnsi="Arial"/>
                <w:sz w:val="18"/>
              </w:rPr>
              <w:t>PDCCH_RA</w:t>
            </w:r>
          </w:p>
        </w:tc>
        <w:tc>
          <w:tcPr>
            <w:tcW w:w="1559" w:type="dxa"/>
            <w:tcBorders>
              <w:bottom w:val="single" w:sz="4" w:space="0" w:color="auto"/>
            </w:tcBorders>
          </w:tcPr>
          <w:p w14:paraId="3D4DE29D"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6FFB8057" w14:textId="77777777" w:rsidR="00334C6A" w:rsidRPr="005647EB" w:rsidRDefault="00334C6A" w:rsidP="002570E4">
            <w:pPr>
              <w:spacing w:after="0"/>
              <w:rPr>
                <w:rFonts w:ascii="Arial" w:hAnsi="Arial"/>
                <w:sz w:val="18"/>
              </w:rPr>
            </w:pPr>
          </w:p>
        </w:tc>
        <w:tc>
          <w:tcPr>
            <w:tcW w:w="2835" w:type="dxa"/>
            <w:gridSpan w:val="4"/>
            <w:vMerge/>
          </w:tcPr>
          <w:p w14:paraId="1E778B9C" w14:textId="77777777" w:rsidR="00334C6A" w:rsidRPr="005647EB" w:rsidRDefault="00334C6A" w:rsidP="002570E4">
            <w:pPr>
              <w:spacing w:after="0"/>
              <w:rPr>
                <w:rFonts w:ascii="Arial" w:hAnsi="Arial"/>
                <w:sz w:val="18"/>
              </w:rPr>
            </w:pPr>
          </w:p>
        </w:tc>
      </w:tr>
      <w:tr w:rsidR="00334C6A" w:rsidRPr="005647EB" w14:paraId="2AF3947B" w14:textId="77777777" w:rsidTr="002570E4">
        <w:trPr>
          <w:cantSplit/>
          <w:jc w:val="center"/>
        </w:trPr>
        <w:tc>
          <w:tcPr>
            <w:tcW w:w="2093" w:type="dxa"/>
            <w:tcBorders>
              <w:left w:val="single" w:sz="4" w:space="0" w:color="auto"/>
              <w:bottom w:val="single" w:sz="4" w:space="0" w:color="auto"/>
            </w:tcBorders>
          </w:tcPr>
          <w:p w14:paraId="357B60A6" w14:textId="77777777" w:rsidR="00334C6A" w:rsidRPr="005647EB" w:rsidRDefault="00334C6A" w:rsidP="002570E4">
            <w:pPr>
              <w:spacing w:after="0"/>
              <w:rPr>
                <w:rFonts w:ascii="Arial" w:hAnsi="Arial"/>
                <w:sz w:val="18"/>
              </w:rPr>
            </w:pPr>
            <w:r w:rsidRPr="005647EB">
              <w:rPr>
                <w:rFonts w:ascii="Arial" w:hAnsi="Arial"/>
                <w:sz w:val="18"/>
              </w:rPr>
              <w:t>PDCCH_RB</w:t>
            </w:r>
          </w:p>
        </w:tc>
        <w:tc>
          <w:tcPr>
            <w:tcW w:w="1559" w:type="dxa"/>
            <w:tcBorders>
              <w:bottom w:val="single" w:sz="4" w:space="0" w:color="auto"/>
            </w:tcBorders>
          </w:tcPr>
          <w:p w14:paraId="5937938C"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44245A7E" w14:textId="77777777" w:rsidR="00334C6A" w:rsidRPr="005647EB" w:rsidRDefault="00334C6A" w:rsidP="002570E4">
            <w:pPr>
              <w:spacing w:after="0"/>
              <w:rPr>
                <w:rFonts w:ascii="Arial" w:hAnsi="Arial"/>
                <w:sz w:val="18"/>
              </w:rPr>
            </w:pPr>
          </w:p>
        </w:tc>
        <w:tc>
          <w:tcPr>
            <w:tcW w:w="2835" w:type="dxa"/>
            <w:gridSpan w:val="4"/>
            <w:vMerge/>
          </w:tcPr>
          <w:p w14:paraId="41B07E8C" w14:textId="77777777" w:rsidR="00334C6A" w:rsidRPr="005647EB" w:rsidRDefault="00334C6A" w:rsidP="002570E4">
            <w:pPr>
              <w:spacing w:after="0"/>
              <w:rPr>
                <w:rFonts w:ascii="Arial" w:hAnsi="Arial"/>
                <w:sz w:val="18"/>
              </w:rPr>
            </w:pPr>
          </w:p>
        </w:tc>
      </w:tr>
      <w:tr w:rsidR="00334C6A" w:rsidRPr="005647EB" w14:paraId="25FFEF7D" w14:textId="77777777" w:rsidTr="002570E4">
        <w:trPr>
          <w:cantSplit/>
          <w:jc w:val="center"/>
        </w:trPr>
        <w:tc>
          <w:tcPr>
            <w:tcW w:w="2093" w:type="dxa"/>
            <w:tcBorders>
              <w:left w:val="single" w:sz="4" w:space="0" w:color="auto"/>
              <w:bottom w:val="single" w:sz="4" w:space="0" w:color="auto"/>
            </w:tcBorders>
          </w:tcPr>
          <w:p w14:paraId="5D94016F" w14:textId="77777777" w:rsidR="00334C6A" w:rsidRPr="005647EB" w:rsidRDefault="00334C6A" w:rsidP="002570E4">
            <w:pPr>
              <w:spacing w:after="0"/>
              <w:rPr>
                <w:rFonts w:ascii="Arial" w:hAnsi="Arial"/>
                <w:sz w:val="18"/>
              </w:rPr>
            </w:pPr>
            <w:r w:rsidRPr="005647EB">
              <w:rPr>
                <w:rFonts w:ascii="Arial" w:hAnsi="Arial"/>
                <w:sz w:val="18"/>
              </w:rPr>
              <w:t>PDSCH_RA</w:t>
            </w:r>
          </w:p>
        </w:tc>
        <w:tc>
          <w:tcPr>
            <w:tcW w:w="1559" w:type="dxa"/>
            <w:tcBorders>
              <w:bottom w:val="single" w:sz="4" w:space="0" w:color="auto"/>
            </w:tcBorders>
          </w:tcPr>
          <w:p w14:paraId="1207D57F"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51961844" w14:textId="77777777" w:rsidR="00334C6A" w:rsidRPr="005647EB" w:rsidRDefault="00334C6A" w:rsidP="002570E4">
            <w:pPr>
              <w:spacing w:after="0"/>
              <w:rPr>
                <w:rFonts w:ascii="Arial" w:hAnsi="Arial"/>
                <w:sz w:val="18"/>
              </w:rPr>
            </w:pPr>
          </w:p>
        </w:tc>
        <w:tc>
          <w:tcPr>
            <w:tcW w:w="2835" w:type="dxa"/>
            <w:gridSpan w:val="4"/>
            <w:vMerge/>
          </w:tcPr>
          <w:p w14:paraId="062DCC36" w14:textId="77777777" w:rsidR="00334C6A" w:rsidRPr="005647EB" w:rsidRDefault="00334C6A" w:rsidP="002570E4">
            <w:pPr>
              <w:spacing w:after="0"/>
              <w:rPr>
                <w:rFonts w:ascii="Arial" w:hAnsi="Arial"/>
                <w:sz w:val="18"/>
              </w:rPr>
            </w:pPr>
          </w:p>
        </w:tc>
      </w:tr>
      <w:tr w:rsidR="00334C6A" w:rsidRPr="005647EB" w14:paraId="5007CBBE" w14:textId="77777777" w:rsidTr="002570E4">
        <w:trPr>
          <w:cantSplit/>
          <w:jc w:val="center"/>
        </w:trPr>
        <w:tc>
          <w:tcPr>
            <w:tcW w:w="2093" w:type="dxa"/>
            <w:tcBorders>
              <w:left w:val="single" w:sz="4" w:space="0" w:color="auto"/>
              <w:bottom w:val="single" w:sz="4" w:space="0" w:color="auto"/>
            </w:tcBorders>
          </w:tcPr>
          <w:p w14:paraId="669346E7" w14:textId="77777777" w:rsidR="00334C6A" w:rsidRPr="005647EB" w:rsidRDefault="00334C6A" w:rsidP="002570E4">
            <w:pPr>
              <w:spacing w:after="0"/>
              <w:rPr>
                <w:rFonts w:ascii="Arial" w:hAnsi="Arial"/>
                <w:sz w:val="18"/>
              </w:rPr>
            </w:pPr>
            <w:r w:rsidRPr="005647EB">
              <w:rPr>
                <w:rFonts w:ascii="Arial" w:hAnsi="Arial"/>
                <w:sz w:val="18"/>
              </w:rPr>
              <w:t>PDSCH_RB</w:t>
            </w:r>
          </w:p>
        </w:tc>
        <w:tc>
          <w:tcPr>
            <w:tcW w:w="1559" w:type="dxa"/>
            <w:tcBorders>
              <w:bottom w:val="single" w:sz="4" w:space="0" w:color="auto"/>
            </w:tcBorders>
          </w:tcPr>
          <w:p w14:paraId="3B140A79"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0AE295C8" w14:textId="77777777" w:rsidR="00334C6A" w:rsidRPr="005647EB" w:rsidRDefault="00334C6A" w:rsidP="002570E4">
            <w:pPr>
              <w:spacing w:after="0"/>
              <w:rPr>
                <w:rFonts w:ascii="Arial" w:hAnsi="Arial"/>
                <w:sz w:val="18"/>
              </w:rPr>
            </w:pPr>
          </w:p>
        </w:tc>
        <w:tc>
          <w:tcPr>
            <w:tcW w:w="2835" w:type="dxa"/>
            <w:gridSpan w:val="4"/>
            <w:vMerge/>
          </w:tcPr>
          <w:p w14:paraId="3198DA9F" w14:textId="77777777" w:rsidR="00334C6A" w:rsidRPr="005647EB" w:rsidRDefault="00334C6A" w:rsidP="002570E4">
            <w:pPr>
              <w:spacing w:after="0"/>
              <w:rPr>
                <w:rFonts w:ascii="Arial" w:hAnsi="Arial"/>
                <w:sz w:val="18"/>
              </w:rPr>
            </w:pPr>
          </w:p>
        </w:tc>
      </w:tr>
      <w:tr w:rsidR="00334C6A" w:rsidRPr="005647EB" w14:paraId="5FABCC5E" w14:textId="77777777" w:rsidTr="002570E4">
        <w:trPr>
          <w:cantSplit/>
          <w:jc w:val="center"/>
        </w:trPr>
        <w:tc>
          <w:tcPr>
            <w:tcW w:w="2093" w:type="dxa"/>
            <w:tcBorders>
              <w:left w:val="single" w:sz="4" w:space="0" w:color="auto"/>
              <w:bottom w:val="single" w:sz="4" w:space="0" w:color="auto"/>
            </w:tcBorders>
            <w:vAlign w:val="center"/>
          </w:tcPr>
          <w:p w14:paraId="56202AE3" w14:textId="3C8C991C" w:rsidR="00334C6A" w:rsidRPr="005647EB" w:rsidRDefault="00334C6A" w:rsidP="002570E4">
            <w:pPr>
              <w:spacing w:after="0"/>
              <w:rPr>
                <w:rFonts w:ascii="Arial" w:hAnsi="Arial"/>
                <w:sz w:val="18"/>
              </w:rPr>
            </w:pPr>
            <w:r w:rsidRPr="005647EB">
              <w:rPr>
                <w:rFonts w:ascii="Arial" w:hAnsi="Arial"/>
                <w:sz w:val="18"/>
              </w:rPr>
              <w:t>OCNG_RA</w:t>
            </w:r>
            <w:r w:rsidRPr="005647EB">
              <w:rPr>
                <w:rFonts w:ascii="Arial" w:hAnsi="Arial"/>
                <w:sz w:val="18"/>
                <w:vertAlign w:val="superscript"/>
              </w:rPr>
              <w:t>Note</w:t>
            </w:r>
            <w:r w:rsidR="002570E4" w:rsidRPr="005647EB">
              <w:rPr>
                <w:rFonts w:ascii="Arial" w:hAnsi="Arial"/>
                <w:sz w:val="18"/>
                <w:vertAlign w:val="superscript"/>
              </w:rPr>
              <w:t xml:space="preserve"> </w:t>
            </w:r>
            <w:r w:rsidRPr="005647EB">
              <w:rPr>
                <w:rFonts w:ascii="Arial" w:hAnsi="Arial"/>
                <w:sz w:val="18"/>
                <w:vertAlign w:val="superscript"/>
              </w:rPr>
              <w:t>1</w:t>
            </w:r>
          </w:p>
        </w:tc>
        <w:tc>
          <w:tcPr>
            <w:tcW w:w="1559" w:type="dxa"/>
            <w:tcBorders>
              <w:bottom w:val="single" w:sz="4" w:space="0" w:color="auto"/>
            </w:tcBorders>
          </w:tcPr>
          <w:p w14:paraId="2B1A31C4"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26F3E3E0" w14:textId="77777777" w:rsidR="00334C6A" w:rsidRPr="005647EB" w:rsidRDefault="00334C6A" w:rsidP="002570E4">
            <w:pPr>
              <w:spacing w:after="0"/>
              <w:rPr>
                <w:rFonts w:ascii="Arial" w:hAnsi="Arial"/>
                <w:sz w:val="18"/>
              </w:rPr>
            </w:pPr>
          </w:p>
        </w:tc>
        <w:tc>
          <w:tcPr>
            <w:tcW w:w="2835" w:type="dxa"/>
            <w:gridSpan w:val="4"/>
            <w:vMerge/>
          </w:tcPr>
          <w:p w14:paraId="7579E0A3" w14:textId="77777777" w:rsidR="00334C6A" w:rsidRPr="005647EB" w:rsidRDefault="00334C6A" w:rsidP="002570E4">
            <w:pPr>
              <w:spacing w:after="0"/>
              <w:rPr>
                <w:rFonts w:ascii="Arial" w:hAnsi="Arial"/>
                <w:sz w:val="18"/>
              </w:rPr>
            </w:pPr>
          </w:p>
        </w:tc>
      </w:tr>
      <w:tr w:rsidR="00334C6A" w:rsidRPr="005647EB" w14:paraId="7506E3BE" w14:textId="77777777" w:rsidTr="002570E4">
        <w:trPr>
          <w:cantSplit/>
          <w:jc w:val="center"/>
        </w:trPr>
        <w:tc>
          <w:tcPr>
            <w:tcW w:w="2093" w:type="dxa"/>
            <w:tcBorders>
              <w:left w:val="single" w:sz="4" w:space="0" w:color="auto"/>
              <w:bottom w:val="single" w:sz="4" w:space="0" w:color="auto"/>
            </w:tcBorders>
            <w:vAlign w:val="center"/>
          </w:tcPr>
          <w:p w14:paraId="5CCC156D" w14:textId="5DA80096" w:rsidR="00334C6A" w:rsidRPr="005647EB" w:rsidRDefault="00334C6A" w:rsidP="002570E4">
            <w:pPr>
              <w:spacing w:after="0"/>
              <w:rPr>
                <w:rFonts w:ascii="Arial" w:hAnsi="Arial" w:cs="Arial"/>
                <w:sz w:val="18"/>
                <w:szCs w:val="18"/>
              </w:rPr>
            </w:pPr>
            <w:r w:rsidRPr="005647EB">
              <w:rPr>
                <w:rFonts w:ascii="Arial" w:hAnsi="Arial" w:cs="Arial"/>
                <w:sz w:val="18"/>
                <w:szCs w:val="18"/>
              </w:rPr>
              <w:t>OCNG_RB</w:t>
            </w:r>
            <w:r w:rsidRPr="005647EB">
              <w:rPr>
                <w:rFonts w:ascii="Arial" w:hAnsi="Arial" w:cs="Arial"/>
                <w:sz w:val="18"/>
                <w:szCs w:val="18"/>
                <w:vertAlign w:val="superscript"/>
              </w:rPr>
              <w:t>Note</w:t>
            </w:r>
            <w:r w:rsidR="002570E4" w:rsidRPr="005647EB">
              <w:rPr>
                <w:rFonts w:ascii="Arial" w:hAnsi="Arial" w:cs="Arial"/>
                <w:sz w:val="18"/>
                <w:szCs w:val="18"/>
                <w:vertAlign w:val="superscript"/>
              </w:rPr>
              <w:t xml:space="preserve"> </w:t>
            </w:r>
            <w:r w:rsidRPr="005647EB">
              <w:rPr>
                <w:rFonts w:ascii="Arial" w:hAnsi="Arial" w:cs="Arial"/>
                <w:sz w:val="18"/>
                <w:szCs w:val="18"/>
                <w:vertAlign w:val="superscript"/>
              </w:rPr>
              <w:t>1</w:t>
            </w:r>
            <w:r w:rsidR="002570E4" w:rsidRPr="005647EB">
              <w:rPr>
                <w:rFonts w:ascii="Arial" w:hAnsi="Arial" w:cs="Arial"/>
                <w:sz w:val="18"/>
                <w:szCs w:val="18"/>
                <w:vertAlign w:val="superscript"/>
              </w:rPr>
              <w:t xml:space="preserve"> </w:t>
            </w:r>
          </w:p>
        </w:tc>
        <w:tc>
          <w:tcPr>
            <w:tcW w:w="1559" w:type="dxa"/>
            <w:tcBorders>
              <w:bottom w:val="single" w:sz="4" w:space="0" w:color="auto"/>
            </w:tcBorders>
          </w:tcPr>
          <w:p w14:paraId="1C5EEA4A"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Borders>
              <w:bottom w:val="single" w:sz="4" w:space="0" w:color="auto"/>
            </w:tcBorders>
          </w:tcPr>
          <w:p w14:paraId="004EDDBF" w14:textId="77777777" w:rsidR="00334C6A" w:rsidRPr="005647EB" w:rsidRDefault="00334C6A" w:rsidP="002570E4">
            <w:pPr>
              <w:spacing w:after="0"/>
              <w:rPr>
                <w:rFonts w:ascii="Arial" w:hAnsi="Arial"/>
                <w:sz w:val="18"/>
              </w:rPr>
            </w:pPr>
          </w:p>
        </w:tc>
        <w:tc>
          <w:tcPr>
            <w:tcW w:w="2835" w:type="dxa"/>
            <w:gridSpan w:val="4"/>
            <w:vMerge/>
            <w:tcBorders>
              <w:bottom w:val="single" w:sz="4" w:space="0" w:color="auto"/>
            </w:tcBorders>
          </w:tcPr>
          <w:p w14:paraId="6C9D9916" w14:textId="77777777" w:rsidR="00334C6A" w:rsidRPr="005647EB" w:rsidRDefault="00334C6A" w:rsidP="002570E4">
            <w:pPr>
              <w:spacing w:after="0"/>
              <w:rPr>
                <w:rFonts w:ascii="Arial" w:hAnsi="Arial"/>
                <w:sz w:val="18"/>
              </w:rPr>
            </w:pPr>
          </w:p>
        </w:tc>
      </w:tr>
      <w:tr w:rsidR="00334C6A" w:rsidRPr="005647EB" w14:paraId="391F2C9C" w14:textId="77777777" w:rsidTr="002570E4">
        <w:trPr>
          <w:cantSplit/>
          <w:jc w:val="center"/>
        </w:trPr>
        <w:tc>
          <w:tcPr>
            <w:tcW w:w="2093" w:type="dxa"/>
          </w:tcPr>
          <w:p w14:paraId="245BD6E7" w14:textId="77777777" w:rsidR="00334C6A" w:rsidRPr="005647EB" w:rsidRDefault="00334C6A" w:rsidP="002570E4">
            <w:pPr>
              <w:spacing w:after="0"/>
              <w:rPr>
                <w:rFonts w:ascii="Arial" w:hAnsi="Arial" w:cs="v4.2.0"/>
                <w:sz w:val="18"/>
              </w:rPr>
            </w:pPr>
            <w:r w:rsidRPr="005647EB">
              <w:rPr>
                <w:rFonts w:ascii="Arial" w:hAnsi="Arial" w:cs="v4.2.0"/>
                <w:position w:val="-12"/>
                <w:sz w:val="18"/>
              </w:rPr>
              <w:object w:dxaOrig="620" w:dyaOrig="380" w14:anchorId="10A95B09">
                <v:shape id="_x0000_i1227" type="#_x0000_t75" style="width:31pt;height:19.5pt" o:ole="" fillcolor="window">
                  <v:imagedata r:id="rId12" o:title=""/>
                </v:shape>
                <o:OLEObject Type="Embed" ProgID="Equation.3" ShapeID="_x0000_i1227" DrawAspect="Content" ObjectID="_1781977786" r:id="rId234"/>
              </w:object>
            </w:r>
          </w:p>
        </w:tc>
        <w:tc>
          <w:tcPr>
            <w:tcW w:w="1559" w:type="dxa"/>
          </w:tcPr>
          <w:p w14:paraId="72501E87"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1346" w:type="dxa"/>
            <w:gridSpan w:val="2"/>
          </w:tcPr>
          <w:p w14:paraId="06B00D3E" w14:textId="77777777" w:rsidR="00334C6A" w:rsidRPr="005647EB" w:rsidRDefault="00334C6A" w:rsidP="002570E4">
            <w:pPr>
              <w:spacing w:after="0"/>
              <w:jc w:val="center"/>
              <w:rPr>
                <w:rFonts w:ascii="Arial" w:hAnsi="Arial"/>
                <w:sz w:val="18"/>
                <w:lang w:eastAsia="zh-CN"/>
              </w:rPr>
            </w:pPr>
            <w:r w:rsidRPr="005647EB">
              <w:rPr>
                <w:rFonts w:ascii="Arial" w:hAnsi="Arial"/>
                <w:sz w:val="18"/>
                <w:lang w:eastAsia="zh-CN"/>
              </w:rPr>
              <w:t>4</w:t>
            </w:r>
          </w:p>
        </w:tc>
        <w:tc>
          <w:tcPr>
            <w:tcW w:w="1206" w:type="dxa"/>
          </w:tcPr>
          <w:p w14:paraId="2AF8C217" w14:textId="77777777" w:rsidR="00334C6A" w:rsidRPr="005647EB" w:rsidRDefault="00334C6A" w:rsidP="002570E4">
            <w:pPr>
              <w:spacing w:after="0"/>
              <w:jc w:val="center"/>
              <w:rPr>
                <w:rFonts w:ascii="Arial" w:hAnsi="Arial"/>
                <w:sz w:val="18"/>
              </w:rPr>
            </w:pPr>
            <w:r w:rsidRPr="005647EB">
              <w:rPr>
                <w:rFonts w:ascii="Arial" w:hAnsi="Arial"/>
                <w:sz w:val="18"/>
              </w:rPr>
              <w:t>4</w:t>
            </w:r>
          </w:p>
        </w:tc>
        <w:tc>
          <w:tcPr>
            <w:tcW w:w="1488" w:type="dxa"/>
            <w:gridSpan w:val="3"/>
          </w:tcPr>
          <w:p w14:paraId="243AB989" w14:textId="77777777" w:rsidR="00334C6A" w:rsidRPr="005647EB" w:rsidRDefault="00334C6A" w:rsidP="002570E4">
            <w:pPr>
              <w:spacing w:after="0"/>
              <w:jc w:val="center"/>
              <w:rPr>
                <w:rFonts w:ascii="Arial" w:hAnsi="Arial"/>
                <w:sz w:val="18"/>
              </w:rPr>
            </w:pPr>
            <w:r w:rsidRPr="005647EB">
              <w:rPr>
                <w:rFonts w:ascii="Arial" w:hAnsi="Arial"/>
                <w:sz w:val="18"/>
              </w:rPr>
              <w:t>-Infinity</w:t>
            </w:r>
          </w:p>
        </w:tc>
        <w:tc>
          <w:tcPr>
            <w:tcW w:w="1347" w:type="dxa"/>
          </w:tcPr>
          <w:p w14:paraId="7BEC73B0" w14:textId="77777777" w:rsidR="00334C6A" w:rsidRPr="005647EB" w:rsidRDefault="001C4E48" w:rsidP="002570E4">
            <w:pPr>
              <w:spacing w:after="0"/>
              <w:jc w:val="center"/>
              <w:rPr>
                <w:rFonts w:ascii="Arial" w:hAnsi="Arial"/>
                <w:sz w:val="18"/>
              </w:rPr>
            </w:pPr>
            <w:r w:rsidRPr="005647EB">
              <w:rPr>
                <w:rFonts w:ascii="Arial" w:hAnsi="Arial"/>
                <w:sz w:val="18"/>
              </w:rPr>
              <w:t>8.70</w:t>
            </w:r>
          </w:p>
        </w:tc>
      </w:tr>
      <w:tr w:rsidR="00334C6A" w:rsidRPr="005647EB" w14:paraId="05E5E8C5" w14:textId="77777777" w:rsidTr="002570E4">
        <w:trPr>
          <w:cantSplit/>
          <w:jc w:val="center"/>
        </w:trPr>
        <w:tc>
          <w:tcPr>
            <w:tcW w:w="2093" w:type="dxa"/>
          </w:tcPr>
          <w:p w14:paraId="7BFF384E" w14:textId="09EFB1C3" w:rsidR="00334C6A" w:rsidRPr="005647EB" w:rsidRDefault="00334C6A" w:rsidP="002570E4">
            <w:pPr>
              <w:spacing w:after="0"/>
              <w:rPr>
                <w:rFonts w:ascii="Arial" w:hAnsi="Arial" w:cs="v4.2.0"/>
                <w:sz w:val="18"/>
              </w:rPr>
            </w:pPr>
            <w:r w:rsidRPr="005647EB">
              <w:rPr>
                <w:rFonts w:ascii="Arial" w:hAnsi="Arial" w:cs="v4.2.0"/>
                <w:position w:val="-12"/>
                <w:sz w:val="18"/>
              </w:rPr>
              <w:object w:dxaOrig="400" w:dyaOrig="360" w14:anchorId="4C161766">
                <v:shape id="_x0000_i1228" type="#_x0000_t75" style="width:20.5pt;height:18pt" o:ole="" fillcolor="window">
                  <v:imagedata r:id="rId10" o:title=""/>
                </v:shape>
                <o:OLEObject Type="Embed" ProgID="Equation.3" ShapeID="_x0000_i1228" DrawAspect="Content" ObjectID="_1781977787" r:id="rId235"/>
              </w:object>
            </w:r>
            <w:r w:rsidR="002570E4" w:rsidRPr="005647EB">
              <w:rPr>
                <w:rFonts w:ascii="Arial" w:hAnsi="Arial" w:cs="Arial"/>
                <w:sz w:val="18"/>
                <w:szCs w:val="18"/>
                <w:vertAlign w:val="superscript"/>
              </w:rPr>
              <w:t xml:space="preserve"> </w:t>
            </w:r>
            <w:r w:rsidRPr="005647EB">
              <w:rPr>
                <w:rFonts w:ascii="Arial" w:hAnsi="Arial" w:cs="Arial"/>
                <w:sz w:val="18"/>
                <w:szCs w:val="18"/>
                <w:vertAlign w:val="superscript"/>
              </w:rPr>
              <w:t>Note</w:t>
            </w:r>
            <w:r w:rsidR="002570E4" w:rsidRPr="005647EB">
              <w:rPr>
                <w:rFonts w:ascii="Arial" w:hAnsi="Arial" w:cs="Arial"/>
                <w:sz w:val="18"/>
                <w:szCs w:val="18"/>
                <w:vertAlign w:val="superscript"/>
              </w:rPr>
              <w:t xml:space="preserve"> </w:t>
            </w:r>
            <w:r w:rsidRPr="005647EB">
              <w:rPr>
                <w:rFonts w:ascii="Arial" w:hAnsi="Arial" w:cs="Arial"/>
                <w:sz w:val="18"/>
                <w:szCs w:val="18"/>
                <w:vertAlign w:val="superscript"/>
              </w:rPr>
              <w:t>3</w:t>
            </w:r>
          </w:p>
        </w:tc>
        <w:tc>
          <w:tcPr>
            <w:tcW w:w="1559" w:type="dxa"/>
          </w:tcPr>
          <w:p w14:paraId="09200E29" w14:textId="0468A808" w:rsidR="00334C6A" w:rsidRPr="005647EB" w:rsidRDefault="00334C6A" w:rsidP="002570E4">
            <w:pPr>
              <w:spacing w:after="0"/>
              <w:jc w:val="center"/>
              <w:rPr>
                <w:rFonts w:ascii="Arial" w:hAnsi="Arial"/>
                <w:sz w:val="18"/>
              </w:rPr>
            </w:pPr>
            <w:r w:rsidRPr="005647EB">
              <w:rPr>
                <w:rFonts w:ascii="Arial" w:hAnsi="Arial"/>
                <w:sz w:val="18"/>
              </w:rPr>
              <w:t>dBm/</w:t>
            </w:r>
            <w:r w:rsidRPr="005647EB">
              <w:rPr>
                <w:rFonts w:ascii="Arial" w:hAnsi="Arial"/>
                <w:sz w:val="18"/>
                <w:lang w:eastAsia="zh-CN"/>
              </w:rPr>
              <w:t>15</w:t>
            </w:r>
            <w:r w:rsidR="002570E4" w:rsidRPr="005647EB">
              <w:rPr>
                <w:rFonts w:ascii="Arial" w:hAnsi="Arial"/>
                <w:sz w:val="18"/>
                <w:lang w:eastAsia="zh-CN"/>
              </w:rPr>
              <w:t xml:space="preserve"> </w:t>
            </w:r>
            <w:r w:rsidRPr="005647EB">
              <w:rPr>
                <w:rFonts w:ascii="Arial" w:hAnsi="Arial"/>
                <w:sz w:val="18"/>
                <w:lang w:eastAsia="zh-CN"/>
              </w:rPr>
              <w:t>k</w:t>
            </w:r>
            <w:r w:rsidRPr="005647EB">
              <w:rPr>
                <w:rFonts w:ascii="Arial" w:hAnsi="Arial"/>
                <w:sz w:val="18"/>
              </w:rPr>
              <w:t>Hz</w:t>
            </w:r>
          </w:p>
        </w:tc>
        <w:tc>
          <w:tcPr>
            <w:tcW w:w="5387" w:type="dxa"/>
            <w:gridSpan w:val="7"/>
          </w:tcPr>
          <w:p w14:paraId="2DCBFE42" w14:textId="77777777" w:rsidR="00334C6A" w:rsidRPr="005647EB" w:rsidRDefault="00334C6A" w:rsidP="002570E4">
            <w:pPr>
              <w:spacing w:after="0"/>
              <w:jc w:val="center"/>
              <w:rPr>
                <w:rFonts w:ascii="Arial" w:hAnsi="Arial"/>
                <w:sz w:val="18"/>
              </w:rPr>
            </w:pPr>
            <w:r w:rsidRPr="005647EB">
              <w:rPr>
                <w:rFonts w:ascii="Arial" w:hAnsi="Arial"/>
                <w:sz w:val="18"/>
              </w:rPr>
              <w:t>-98</w:t>
            </w:r>
          </w:p>
        </w:tc>
      </w:tr>
      <w:tr w:rsidR="001C4E48" w:rsidRPr="005647EB" w14:paraId="35EDF718" w14:textId="77777777" w:rsidTr="002570E4">
        <w:trPr>
          <w:cantSplit/>
          <w:jc w:val="center"/>
        </w:trPr>
        <w:tc>
          <w:tcPr>
            <w:tcW w:w="2093" w:type="dxa"/>
          </w:tcPr>
          <w:p w14:paraId="601F8948" w14:textId="3061AF7F" w:rsidR="001C4E48" w:rsidRPr="005647EB" w:rsidRDefault="001C4E48" w:rsidP="002570E4">
            <w:pPr>
              <w:spacing w:after="0"/>
              <w:rPr>
                <w:rFonts w:ascii="Arial" w:hAnsi="Arial" w:cs="v4.2.0"/>
                <w:sz w:val="18"/>
              </w:rPr>
            </w:pPr>
            <w:r w:rsidRPr="005647EB">
              <w:rPr>
                <w:rFonts w:ascii="Arial" w:hAnsi="Arial" w:cs="v4.2.0"/>
                <w:sz w:val="18"/>
              </w:rPr>
              <w:t>RSRP</w:t>
            </w:r>
            <w:r w:rsidR="002570E4" w:rsidRPr="005647EB">
              <w:rPr>
                <w:rFonts w:ascii="Arial" w:hAnsi="Arial" w:cs="Arial"/>
                <w:sz w:val="18"/>
                <w:szCs w:val="18"/>
                <w:vertAlign w:val="superscript"/>
              </w:rPr>
              <w:t xml:space="preserve"> </w:t>
            </w:r>
            <w:r w:rsidRPr="005647EB">
              <w:rPr>
                <w:rFonts w:ascii="Arial" w:hAnsi="Arial" w:cs="Arial"/>
                <w:sz w:val="18"/>
                <w:szCs w:val="18"/>
                <w:vertAlign w:val="superscript"/>
              </w:rPr>
              <w:t>Note</w:t>
            </w:r>
            <w:r w:rsidR="002570E4" w:rsidRPr="005647EB">
              <w:rPr>
                <w:rFonts w:ascii="Arial" w:hAnsi="Arial" w:cs="Arial"/>
                <w:sz w:val="18"/>
                <w:szCs w:val="18"/>
                <w:vertAlign w:val="superscript"/>
              </w:rPr>
              <w:t xml:space="preserve"> </w:t>
            </w:r>
            <w:r w:rsidRPr="005647EB">
              <w:rPr>
                <w:rFonts w:ascii="Arial" w:hAnsi="Arial" w:cs="Arial"/>
                <w:sz w:val="18"/>
                <w:szCs w:val="18"/>
                <w:vertAlign w:val="superscript"/>
              </w:rPr>
              <w:t>4</w:t>
            </w:r>
          </w:p>
        </w:tc>
        <w:tc>
          <w:tcPr>
            <w:tcW w:w="1559" w:type="dxa"/>
          </w:tcPr>
          <w:p w14:paraId="34E28671" w14:textId="5CDEAED2" w:rsidR="001C4E48" w:rsidRPr="005647EB" w:rsidRDefault="001C4E48" w:rsidP="002570E4">
            <w:pPr>
              <w:spacing w:after="0"/>
              <w:jc w:val="center"/>
              <w:rPr>
                <w:rFonts w:ascii="Arial" w:hAnsi="Arial"/>
                <w:sz w:val="18"/>
              </w:rPr>
            </w:pPr>
            <w:r w:rsidRPr="005647EB">
              <w:rPr>
                <w:rFonts w:ascii="Arial" w:hAnsi="Arial"/>
                <w:sz w:val="18"/>
              </w:rPr>
              <w:t>dBm/</w:t>
            </w:r>
            <w:r w:rsidRPr="005647EB">
              <w:rPr>
                <w:rFonts w:ascii="Arial" w:hAnsi="Arial"/>
                <w:sz w:val="18"/>
                <w:lang w:eastAsia="zh-CN"/>
              </w:rPr>
              <w:t>15</w:t>
            </w:r>
            <w:r w:rsidR="002570E4" w:rsidRPr="005647EB">
              <w:rPr>
                <w:rFonts w:ascii="Arial" w:hAnsi="Arial"/>
                <w:sz w:val="18"/>
                <w:lang w:eastAsia="zh-CN"/>
              </w:rPr>
              <w:t xml:space="preserve"> </w:t>
            </w:r>
            <w:r w:rsidRPr="005647EB">
              <w:rPr>
                <w:rFonts w:ascii="Arial" w:hAnsi="Arial"/>
                <w:sz w:val="18"/>
                <w:lang w:eastAsia="zh-CN"/>
              </w:rPr>
              <w:t>k</w:t>
            </w:r>
            <w:r w:rsidRPr="005647EB">
              <w:rPr>
                <w:rFonts w:ascii="Arial" w:hAnsi="Arial"/>
                <w:sz w:val="18"/>
              </w:rPr>
              <w:t>Hz</w:t>
            </w:r>
          </w:p>
        </w:tc>
        <w:tc>
          <w:tcPr>
            <w:tcW w:w="1276" w:type="dxa"/>
            <w:shd w:val="clear" w:color="auto" w:fill="auto"/>
          </w:tcPr>
          <w:p w14:paraId="714C7D7B" w14:textId="77777777" w:rsidR="001C4E48" w:rsidRPr="005647EB" w:rsidRDefault="001C4E48" w:rsidP="002570E4">
            <w:pPr>
              <w:spacing w:after="0"/>
              <w:jc w:val="center"/>
              <w:rPr>
                <w:rFonts w:ascii="Arial" w:hAnsi="Arial"/>
                <w:sz w:val="18"/>
                <w:lang w:eastAsia="zh-CN"/>
              </w:rPr>
            </w:pPr>
            <w:r w:rsidRPr="005647EB">
              <w:rPr>
                <w:rFonts w:ascii="Arial" w:hAnsi="Arial"/>
                <w:sz w:val="18"/>
              </w:rPr>
              <w:t>-</w:t>
            </w:r>
            <w:r w:rsidRPr="005647EB">
              <w:rPr>
                <w:rFonts w:ascii="Arial" w:hAnsi="Arial"/>
                <w:sz w:val="18"/>
                <w:lang w:eastAsia="zh-CN"/>
              </w:rPr>
              <w:t>94</w:t>
            </w:r>
          </w:p>
        </w:tc>
        <w:tc>
          <w:tcPr>
            <w:tcW w:w="1276" w:type="dxa"/>
            <w:gridSpan w:val="2"/>
            <w:shd w:val="clear" w:color="auto" w:fill="auto"/>
          </w:tcPr>
          <w:p w14:paraId="1E76CF1F" w14:textId="77777777" w:rsidR="001C4E48" w:rsidRPr="005647EB" w:rsidRDefault="001C4E48" w:rsidP="002570E4">
            <w:pPr>
              <w:spacing w:after="0"/>
              <w:jc w:val="center"/>
              <w:rPr>
                <w:rFonts w:ascii="Arial" w:hAnsi="Arial"/>
                <w:sz w:val="18"/>
                <w:lang w:eastAsia="zh-CN"/>
              </w:rPr>
            </w:pPr>
            <w:r w:rsidRPr="005647EB">
              <w:rPr>
                <w:rFonts w:ascii="Arial" w:hAnsi="Arial"/>
                <w:sz w:val="18"/>
              </w:rPr>
              <w:t>-</w:t>
            </w:r>
            <w:r w:rsidRPr="005647EB">
              <w:rPr>
                <w:rFonts w:ascii="Arial" w:hAnsi="Arial"/>
                <w:sz w:val="18"/>
                <w:lang w:eastAsia="zh-CN"/>
              </w:rPr>
              <w:t>94</w:t>
            </w:r>
          </w:p>
        </w:tc>
        <w:tc>
          <w:tcPr>
            <w:tcW w:w="1417" w:type="dxa"/>
            <w:gridSpan w:val="2"/>
            <w:shd w:val="clear" w:color="auto" w:fill="auto"/>
          </w:tcPr>
          <w:p w14:paraId="4EF4A06B" w14:textId="77777777" w:rsidR="001C4E48" w:rsidRPr="005647EB" w:rsidRDefault="001C4E48" w:rsidP="002570E4">
            <w:pPr>
              <w:spacing w:after="0"/>
              <w:jc w:val="center"/>
              <w:rPr>
                <w:rFonts w:ascii="Arial" w:hAnsi="Arial"/>
                <w:sz w:val="18"/>
              </w:rPr>
            </w:pPr>
            <w:r w:rsidRPr="005647EB">
              <w:rPr>
                <w:rFonts w:ascii="Arial" w:hAnsi="Arial"/>
                <w:sz w:val="18"/>
              </w:rPr>
              <w:t>-Infinity</w:t>
            </w:r>
          </w:p>
        </w:tc>
        <w:tc>
          <w:tcPr>
            <w:tcW w:w="1418" w:type="dxa"/>
            <w:gridSpan w:val="2"/>
            <w:shd w:val="clear" w:color="auto" w:fill="auto"/>
          </w:tcPr>
          <w:p w14:paraId="19BAFFA4" w14:textId="77777777" w:rsidR="001C4E48" w:rsidRPr="005647EB" w:rsidRDefault="001C4E48" w:rsidP="002570E4">
            <w:pPr>
              <w:spacing w:after="0"/>
              <w:jc w:val="center"/>
              <w:rPr>
                <w:rFonts w:ascii="Arial" w:hAnsi="Arial"/>
                <w:sz w:val="18"/>
              </w:rPr>
            </w:pPr>
            <w:r w:rsidRPr="005647EB">
              <w:rPr>
                <w:rFonts w:ascii="Arial" w:hAnsi="Arial"/>
                <w:sz w:val="18"/>
              </w:rPr>
              <w:t>-89.30</w:t>
            </w:r>
          </w:p>
        </w:tc>
      </w:tr>
      <w:tr w:rsidR="001C4E48" w:rsidRPr="005647EB" w14:paraId="7B563B2C" w14:textId="77777777" w:rsidTr="002570E4">
        <w:trPr>
          <w:cantSplit/>
          <w:jc w:val="center"/>
        </w:trPr>
        <w:tc>
          <w:tcPr>
            <w:tcW w:w="2093" w:type="dxa"/>
          </w:tcPr>
          <w:p w14:paraId="052D1642" w14:textId="77777777" w:rsidR="001C4E48" w:rsidRPr="005647EB" w:rsidRDefault="001C4E48" w:rsidP="002570E4">
            <w:pPr>
              <w:spacing w:after="0"/>
              <w:rPr>
                <w:rFonts w:ascii="Arial" w:hAnsi="Arial" w:cs="v4.2.0"/>
                <w:sz w:val="18"/>
                <w:lang w:eastAsia="zh-CN"/>
              </w:rPr>
            </w:pPr>
            <w:r w:rsidRPr="005647EB">
              <w:rPr>
                <w:rFonts w:ascii="Arial" w:hAnsi="Arial" w:cs="v4.2.0"/>
                <w:sz w:val="18"/>
                <w:lang w:eastAsia="zh-CN"/>
              </w:rPr>
              <w:t>SCH_RP</w:t>
            </w:r>
          </w:p>
        </w:tc>
        <w:tc>
          <w:tcPr>
            <w:tcW w:w="1559" w:type="dxa"/>
          </w:tcPr>
          <w:p w14:paraId="2DBBA0D8" w14:textId="313130D6" w:rsidR="001C4E48" w:rsidRPr="005647EB" w:rsidRDefault="001C4E48" w:rsidP="002570E4">
            <w:pPr>
              <w:spacing w:after="0"/>
              <w:jc w:val="center"/>
              <w:rPr>
                <w:rFonts w:ascii="Arial" w:hAnsi="Arial"/>
                <w:sz w:val="18"/>
                <w:lang w:eastAsia="zh-CN"/>
              </w:rPr>
            </w:pPr>
            <w:r w:rsidRPr="005647EB">
              <w:rPr>
                <w:rFonts w:ascii="Arial" w:hAnsi="Arial"/>
                <w:sz w:val="18"/>
              </w:rPr>
              <w:t>dBm/</w:t>
            </w:r>
            <w:r w:rsidRPr="005647EB">
              <w:rPr>
                <w:rFonts w:ascii="Arial" w:hAnsi="Arial"/>
                <w:sz w:val="18"/>
                <w:lang w:eastAsia="zh-CN"/>
              </w:rPr>
              <w:t>15</w:t>
            </w:r>
            <w:r w:rsidR="002570E4" w:rsidRPr="005647EB">
              <w:rPr>
                <w:rFonts w:ascii="Arial" w:hAnsi="Arial"/>
                <w:sz w:val="18"/>
                <w:lang w:eastAsia="zh-CN"/>
              </w:rPr>
              <w:t xml:space="preserve"> </w:t>
            </w:r>
            <w:r w:rsidRPr="005647EB">
              <w:rPr>
                <w:rFonts w:ascii="Arial" w:hAnsi="Arial"/>
                <w:sz w:val="18"/>
                <w:lang w:eastAsia="zh-CN"/>
              </w:rPr>
              <w:t>k</w:t>
            </w:r>
            <w:r w:rsidRPr="005647EB">
              <w:rPr>
                <w:rFonts w:ascii="Arial" w:hAnsi="Arial"/>
                <w:sz w:val="18"/>
              </w:rPr>
              <w:t>Hz</w:t>
            </w:r>
          </w:p>
        </w:tc>
        <w:tc>
          <w:tcPr>
            <w:tcW w:w="1276" w:type="dxa"/>
            <w:shd w:val="clear" w:color="auto" w:fill="auto"/>
          </w:tcPr>
          <w:p w14:paraId="12164128" w14:textId="77777777" w:rsidR="001C4E48" w:rsidRPr="005647EB" w:rsidRDefault="001C4E48" w:rsidP="002570E4">
            <w:pPr>
              <w:spacing w:after="0"/>
              <w:jc w:val="center"/>
              <w:rPr>
                <w:rFonts w:ascii="Arial" w:hAnsi="Arial"/>
                <w:sz w:val="18"/>
                <w:lang w:eastAsia="zh-CN"/>
              </w:rPr>
            </w:pPr>
            <w:r w:rsidRPr="005647EB">
              <w:rPr>
                <w:rFonts w:ascii="Arial" w:hAnsi="Arial"/>
                <w:sz w:val="18"/>
              </w:rPr>
              <w:t>-</w:t>
            </w:r>
            <w:r w:rsidRPr="005647EB">
              <w:rPr>
                <w:rFonts w:ascii="Arial" w:hAnsi="Arial"/>
                <w:sz w:val="18"/>
                <w:lang w:eastAsia="zh-CN"/>
              </w:rPr>
              <w:t>94</w:t>
            </w:r>
          </w:p>
        </w:tc>
        <w:tc>
          <w:tcPr>
            <w:tcW w:w="1276" w:type="dxa"/>
            <w:gridSpan w:val="2"/>
            <w:shd w:val="clear" w:color="auto" w:fill="auto"/>
          </w:tcPr>
          <w:p w14:paraId="7ACE6854" w14:textId="77777777" w:rsidR="001C4E48" w:rsidRPr="005647EB" w:rsidRDefault="001C4E48" w:rsidP="002570E4">
            <w:pPr>
              <w:spacing w:after="0"/>
              <w:jc w:val="center"/>
              <w:rPr>
                <w:rFonts w:ascii="Arial" w:hAnsi="Arial"/>
                <w:sz w:val="18"/>
                <w:lang w:eastAsia="zh-CN"/>
              </w:rPr>
            </w:pPr>
            <w:r w:rsidRPr="005647EB">
              <w:rPr>
                <w:rFonts w:ascii="Arial" w:hAnsi="Arial"/>
                <w:sz w:val="18"/>
              </w:rPr>
              <w:t>-</w:t>
            </w:r>
            <w:r w:rsidRPr="005647EB">
              <w:rPr>
                <w:rFonts w:ascii="Arial" w:hAnsi="Arial"/>
                <w:sz w:val="18"/>
                <w:lang w:eastAsia="zh-CN"/>
              </w:rPr>
              <w:t>94</w:t>
            </w:r>
          </w:p>
        </w:tc>
        <w:tc>
          <w:tcPr>
            <w:tcW w:w="1417" w:type="dxa"/>
            <w:gridSpan w:val="2"/>
            <w:shd w:val="clear" w:color="auto" w:fill="auto"/>
          </w:tcPr>
          <w:p w14:paraId="5B8565AF" w14:textId="77777777" w:rsidR="001C4E48" w:rsidRPr="005647EB" w:rsidRDefault="001C4E48" w:rsidP="002570E4">
            <w:pPr>
              <w:spacing w:after="0"/>
              <w:jc w:val="center"/>
              <w:rPr>
                <w:rFonts w:ascii="Arial" w:hAnsi="Arial"/>
                <w:sz w:val="18"/>
              </w:rPr>
            </w:pPr>
            <w:r w:rsidRPr="005647EB">
              <w:rPr>
                <w:rFonts w:ascii="Arial" w:hAnsi="Arial"/>
                <w:sz w:val="18"/>
              </w:rPr>
              <w:t>-infinity</w:t>
            </w:r>
          </w:p>
        </w:tc>
        <w:tc>
          <w:tcPr>
            <w:tcW w:w="1418" w:type="dxa"/>
            <w:gridSpan w:val="2"/>
            <w:shd w:val="clear" w:color="auto" w:fill="auto"/>
          </w:tcPr>
          <w:p w14:paraId="279ADE7D" w14:textId="77777777" w:rsidR="001C4E48" w:rsidRPr="005647EB" w:rsidRDefault="001C4E48" w:rsidP="002570E4">
            <w:pPr>
              <w:spacing w:after="0"/>
              <w:jc w:val="center"/>
              <w:rPr>
                <w:rFonts w:ascii="Arial" w:hAnsi="Arial"/>
                <w:sz w:val="18"/>
              </w:rPr>
            </w:pPr>
            <w:r w:rsidRPr="005647EB">
              <w:rPr>
                <w:rFonts w:ascii="Arial" w:hAnsi="Arial"/>
                <w:sz w:val="18"/>
              </w:rPr>
              <w:t>-89.30</w:t>
            </w:r>
          </w:p>
        </w:tc>
      </w:tr>
      <w:tr w:rsidR="001C4E48" w:rsidRPr="005647EB" w14:paraId="5FEBA966" w14:textId="77777777" w:rsidTr="002570E4">
        <w:trPr>
          <w:cantSplit/>
          <w:jc w:val="center"/>
        </w:trPr>
        <w:tc>
          <w:tcPr>
            <w:tcW w:w="2093" w:type="dxa"/>
          </w:tcPr>
          <w:p w14:paraId="3628F80D" w14:textId="77777777" w:rsidR="001C4E48" w:rsidRPr="005647EB" w:rsidRDefault="001C4E48" w:rsidP="002570E4">
            <w:pPr>
              <w:spacing w:after="0"/>
              <w:rPr>
                <w:rFonts w:ascii="Arial" w:hAnsi="Arial" w:cs="v4.2.0"/>
                <w:sz w:val="18"/>
              </w:rPr>
            </w:pPr>
            <w:r w:rsidRPr="005647EB">
              <w:rPr>
                <w:rFonts w:ascii="Arial" w:hAnsi="Arial" w:cs="v4.2.0"/>
                <w:position w:val="-12"/>
                <w:sz w:val="18"/>
              </w:rPr>
              <w:object w:dxaOrig="800" w:dyaOrig="380" w14:anchorId="068C8790">
                <v:shape id="_x0000_i1229" type="#_x0000_t75" style="width:40pt;height:19.5pt" o:ole="" fillcolor="window">
                  <v:imagedata r:id="rId14" o:title=""/>
                </v:shape>
                <o:OLEObject Type="Embed" ProgID="Equation.3" ShapeID="_x0000_i1229" DrawAspect="Content" ObjectID="_1781977788" r:id="rId236"/>
              </w:object>
            </w:r>
          </w:p>
        </w:tc>
        <w:tc>
          <w:tcPr>
            <w:tcW w:w="1559" w:type="dxa"/>
          </w:tcPr>
          <w:p w14:paraId="5CC0E84F" w14:textId="77777777" w:rsidR="001C4E48" w:rsidRPr="005647EB" w:rsidRDefault="001C4E48" w:rsidP="002570E4">
            <w:pPr>
              <w:spacing w:after="0"/>
              <w:jc w:val="center"/>
              <w:rPr>
                <w:rFonts w:ascii="Arial" w:hAnsi="Arial"/>
                <w:sz w:val="18"/>
              </w:rPr>
            </w:pPr>
            <w:r w:rsidRPr="005647EB">
              <w:rPr>
                <w:rFonts w:ascii="Arial" w:hAnsi="Arial"/>
                <w:sz w:val="18"/>
              </w:rPr>
              <w:t>dB</w:t>
            </w:r>
          </w:p>
        </w:tc>
        <w:tc>
          <w:tcPr>
            <w:tcW w:w="1276" w:type="dxa"/>
          </w:tcPr>
          <w:p w14:paraId="6F9CF384" w14:textId="77777777" w:rsidR="001C4E48" w:rsidRPr="005647EB" w:rsidRDefault="001C4E48" w:rsidP="002570E4">
            <w:pPr>
              <w:spacing w:after="0"/>
              <w:jc w:val="center"/>
              <w:rPr>
                <w:rFonts w:ascii="Arial" w:hAnsi="Arial"/>
                <w:sz w:val="18"/>
                <w:lang w:eastAsia="zh-CN"/>
              </w:rPr>
            </w:pPr>
            <w:r w:rsidRPr="005647EB">
              <w:rPr>
                <w:rFonts w:ascii="Arial" w:hAnsi="Arial"/>
                <w:sz w:val="18"/>
                <w:lang w:eastAsia="zh-CN"/>
              </w:rPr>
              <w:t>4</w:t>
            </w:r>
          </w:p>
        </w:tc>
        <w:tc>
          <w:tcPr>
            <w:tcW w:w="1276" w:type="dxa"/>
            <w:gridSpan w:val="2"/>
          </w:tcPr>
          <w:p w14:paraId="73370077" w14:textId="77777777" w:rsidR="001C4E48" w:rsidRPr="005647EB" w:rsidRDefault="001C4E48" w:rsidP="002570E4">
            <w:pPr>
              <w:spacing w:after="0"/>
              <w:jc w:val="center"/>
              <w:rPr>
                <w:rFonts w:ascii="Arial" w:hAnsi="Arial"/>
                <w:sz w:val="18"/>
              </w:rPr>
            </w:pPr>
            <w:r w:rsidRPr="005647EB">
              <w:rPr>
                <w:rFonts w:ascii="Arial" w:hAnsi="Arial"/>
                <w:sz w:val="18"/>
              </w:rPr>
              <w:t>4</w:t>
            </w:r>
          </w:p>
        </w:tc>
        <w:tc>
          <w:tcPr>
            <w:tcW w:w="1417" w:type="dxa"/>
            <w:gridSpan w:val="2"/>
          </w:tcPr>
          <w:p w14:paraId="2019DCA1" w14:textId="77777777" w:rsidR="001C4E48" w:rsidRPr="005647EB" w:rsidRDefault="001C4E48" w:rsidP="002570E4">
            <w:pPr>
              <w:spacing w:after="0"/>
              <w:jc w:val="center"/>
              <w:rPr>
                <w:rFonts w:ascii="Arial" w:hAnsi="Arial"/>
                <w:sz w:val="18"/>
              </w:rPr>
            </w:pPr>
            <w:r w:rsidRPr="005647EB">
              <w:rPr>
                <w:rFonts w:ascii="Arial" w:hAnsi="Arial"/>
                <w:sz w:val="18"/>
              </w:rPr>
              <w:t>-Infinity</w:t>
            </w:r>
          </w:p>
        </w:tc>
        <w:tc>
          <w:tcPr>
            <w:tcW w:w="1418" w:type="dxa"/>
            <w:gridSpan w:val="2"/>
          </w:tcPr>
          <w:p w14:paraId="1B31C8A9" w14:textId="77777777" w:rsidR="001C4E48" w:rsidRPr="005647EB" w:rsidRDefault="001C4E48" w:rsidP="002570E4">
            <w:pPr>
              <w:spacing w:after="0"/>
              <w:jc w:val="center"/>
              <w:rPr>
                <w:rFonts w:ascii="Arial" w:hAnsi="Arial"/>
                <w:sz w:val="18"/>
              </w:rPr>
            </w:pPr>
            <w:r w:rsidRPr="005647EB">
              <w:rPr>
                <w:rFonts w:ascii="Arial" w:hAnsi="Arial"/>
                <w:sz w:val="18"/>
              </w:rPr>
              <w:t>8.70</w:t>
            </w:r>
          </w:p>
        </w:tc>
      </w:tr>
      <w:tr w:rsidR="00334C6A" w:rsidRPr="005647EB" w14:paraId="129C61D3" w14:textId="77777777" w:rsidTr="002570E4">
        <w:trPr>
          <w:cantSplit/>
          <w:jc w:val="center"/>
        </w:trPr>
        <w:tc>
          <w:tcPr>
            <w:tcW w:w="2093" w:type="dxa"/>
          </w:tcPr>
          <w:p w14:paraId="6ECE9C1F" w14:textId="5A46C34C" w:rsidR="00334C6A" w:rsidRPr="005647EB" w:rsidRDefault="00334C6A" w:rsidP="002570E4">
            <w:pPr>
              <w:spacing w:after="0"/>
              <w:rPr>
                <w:rFonts w:ascii="Arial" w:hAnsi="Arial" w:cs="v4.2.0"/>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559" w:type="dxa"/>
          </w:tcPr>
          <w:p w14:paraId="07484AF3" w14:textId="77777777" w:rsidR="00334C6A" w:rsidRPr="005647EB" w:rsidRDefault="00334C6A" w:rsidP="002570E4">
            <w:pPr>
              <w:spacing w:after="0"/>
              <w:jc w:val="center"/>
              <w:rPr>
                <w:rFonts w:ascii="Arial" w:hAnsi="Arial"/>
                <w:sz w:val="18"/>
              </w:rPr>
            </w:pPr>
          </w:p>
        </w:tc>
        <w:tc>
          <w:tcPr>
            <w:tcW w:w="5387" w:type="dxa"/>
            <w:gridSpan w:val="7"/>
          </w:tcPr>
          <w:p w14:paraId="7B6FFF26" w14:textId="77777777" w:rsidR="00334C6A" w:rsidRPr="005647EB" w:rsidRDefault="00334C6A" w:rsidP="002570E4">
            <w:pPr>
              <w:spacing w:after="0"/>
              <w:jc w:val="center"/>
              <w:rPr>
                <w:rFonts w:ascii="Arial" w:hAnsi="Arial"/>
                <w:sz w:val="18"/>
              </w:rPr>
            </w:pPr>
            <w:r w:rsidRPr="005647EB">
              <w:rPr>
                <w:rFonts w:ascii="Arial" w:hAnsi="Arial"/>
                <w:sz w:val="18"/>
              </w:rPr>
              <w:t>ETU70</w:t>
            </w:r>
          </w:p>
        </w:tc>
      </w:tr>
      <w:tr w:rsidR="00334C6A" w:rsidRPr="005647EB" w14:paraId="19735F78" w14:textId="77777777" w:rsidTr="002570E4">
        <w:trPr>
          <w:cantSplit/>
          <w:jc w:val="center"/>
        </w:trPr>
        <w:tc>
          <w:tcPr>
            <w:tcW w:w="9039" w:type="dxa"/>
            <w:gridSpan w:val="9"/>
          </w:tcPr>
          <w:p w14:paraId="14618970" w14:textId="401FC89B" w:rsidR="00334C6A" w:rsidRPr="005647EB" w:rsidRDefault="002570E4" w:rsidP="002570E4">
            <w:pPr>
              <w:pStyle w:val="TAN"/>
              <w:keepNext w:val="0"/>
              <w:keepLines w:val="0"/>
            </w:pPr>
            <w:r w:rsidRPr="005647EB">
              <w:t>NOTE 1:</w:t>
            </w:r>
            <w:r w:rsidR="00334C6A" w:rsidRPr="005647EB">
              <w:tab/>
            </w:r>
            <w:r w:rsidRPr="005647EB">
              <w:t xml:space="preserve"> </w:t>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7CE2407C" w14:textId="1AC58E87" w:rsidR="00334C6A" w:rsidRPr="005647EB" w:rsidRDefault="002570E4" w:rsidP="002570E4">
            <w:pPr>
              <w:pStyle w:val="TAN"/>
              <w:keepNext w:val="0"/>
              <w:keepLines w:val="0"/>
            </w:pPr>
            <w:r w:rsidRPr="005647EB">
              <w:t>NOTE 2:</w:t>
            </w:r>
            <w:r w:rsidR="00334C6A" w:rsidRPr="005647EB">
              <w:tab/>
              <w:t>The</w:t>
            </w:r>
            <w:r w:rsidRPr="005647EB">
              <w:t xml:space="preserve"> </w:t>
            </w:r>
            <w:r w:rsidR="00334C6A" w:rsidRPr="005647EB">
              <w:t>resources</w:t>
            </w:r>
            <w:r w:rsidRPr="005647EB">
              <w:t xml:space="preserve"> </w:t>
            </w:r>
            <w:r w:rsidR="00334C6A" w:rsidRPr="005647EB">
              <w:t>for</w:t>
            </w:r>
            <w:r w:rsidRPr="005647EB">
              <w:t xml:space="preserve"> </w:t>
            </w:r>
            <w:r w:rsidR="00334C6A" w:rsidRPr="005647EB">
              <w:t>uplink</w:t>
            </w:r>
            <w:r w:rsidRPr="005647EB">
              <w:t xml:space="preserve"> </w:t>
            </w:r>
            <w:r w:rsidR="00334C6A" w:rsidRPr="005647EB">
              <w:t>transmission</w:t>
            </w:r>
            <w:r w:rsidRPr="005647EB">
              <w:t xml:space="preserve"> </w:t>
            </w:r>
            <w:r w:rsidR="00334C6A" w:rsidRPr="005647EB">
              <w:t>are</w:t>
            </w:r>
            <w:r w:rsidRPr="005647EB">
              <w:t xml:space="preserve"> </w:t>
            </w:r>
            <w:r w:rsidR="00334C6A" w:rsidRPr="005647EB">
              <w:t>assigned</w:t>
            </w:r>
            <w:r w:rsidRPr="005647EB">
              <w:t xml:space="preserve"> </w:t>
            </w:r>
            <w:r w:rsidR="00334C6A" w:rsidRPr="005647EB">
              <w:t>to</w:t>
            </w:r>
            <w:r w:rsidRPr="005647EB">
              <w:t xml:space="preserve"> </w:t>
            </w:r>
            <w:r w:rsidR="00334C6A" w:rsidRPr="005647EB">
              <w:t>the</w:t>
            </w:r>
            <w:r w:rsidRPr="005647EB">
              <w:t xml:space="preserve"> </w:t>
            </w:r>
            <w:r w:rsidR="00334C6A" w:rsidRPr="005647EB">
              <w:t>UE</w:t>
            </w:r>
            <w:r w:rsidRPr="005647EB">
              <w:t xml:space="preserve"> </w:t>
            </w:r>
            <w:r w:rsidR="00334C6A" w:rsidRPr="005647EB">
              <w:t>priori</w:t>
            </w:r>
            <w:r w:rsidRPr="005647EB">
              <w:t xml:space="preserve"> </w:t>
            </w:r>
            <w:r w:rsidR="00334C6A" w:rsidRPr="005647EB">
              <w:t>to</w:t>
            </w:r>
            <w:r w:rsidRPr="005647EB">
              <w:t xml:space="preserve"> </w:t>
            </w:r>
            <w:r w:rsidR="00334C6A" w:rsidRPr="005647EB">
              <w:t>the</w:t>
            </w:r>
            <w:r w:rsidRPr="005647EB">
              <w:t xml:space="preserve"> </w:t>
            </w:r>
            <w:r w:rsidR="00334C6A" w:rsidRPr="005647EB">
              <w:t>start</w:t>
            </w:r>
            <w:r w:rsidRPr="005647EB">
              <w:t xml:space="preserve"> </w:t>
            </w:r>
            <w:r w:rsidR="00334C6A" w:rsidRPr="005647EB">
              <w:t>of</w:t>
            </w:r>
            <w:r w:rsidRPr="005647EB">
              <w:t xml:space="preserve"> </w:t>
            </w:r>
            <w:r w:rsidR="00334C6A" w:rsidRPr="005647EB">
              <w:t>time</w:t>
            </w:r>
            <w:r w:rsidRPr="005647EB">
              <w:t xml:space="preserve"> </w:t>
            </w:r>
            <w:r w:rsidR="00334C6A" w:rsidRPr="005647EB">
              <w:t>period</w:t>
            </w:r>
            <w:r w:rsidRPr="005647EB">
              <w:t xml:space="preserve"> </w:t>
            </w:r>
            <w:r w:rsidR="00334C6A" w:rsidRPr="005647EB">
              <w:t>T2.</w:t>
            </w:r>
          </w:p>
          <w:p w14:paraId="0ED0DB19" w14:textId="0D5D25C8" w:rsidR="00334C6A" w:rsidRPr="005647EB" w:rsidRDefault="002570E4" w:rsidP="002570E4">
            <w:pPr>
              <w:pStyle w:val="TAN"/>
              <w:keepNext w:val="0"/>
              <w:keepLines w:val="0"/>
            </w:pPr>
            <w:r w:rsidRPr="005647EB">
              <w:t>NOTE 3:</w:t>
            </w:r>
            <w:r w:rsidR="00334C6A" w:rsidRPr="005647EB">
              <w:ta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cs="v4.2.0"/>
                <w:position w:val="-12"/>
              </w:rPr>
              <w:object w:dxaOrig="400" w:dyaOrig="360" w14:anchorId="58395B2E">
                <v:shape id="_x0000_i1230" type="#_x0000_t75" style="width:20.5pt;height:18pt" o:ole="" fillcolor="window">
                  <v:imagedata r:id="rId10" o:title=""/>
                </v:shape>
                <o:OLEObject Type="Embed" ProgID="Equation.3" ShapeID="_x0000_i1230" DrawAspect="Content" ObjectID="_1781977789" r:id="rId237"/>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7D71FFE8" w14:textId="211A87BC" w:rsidR="00334C6A" w:rsidRPr="005647EB" w:rsidRDefault="002570E4" w:rsidP="002570E4">
            <w:pPr>
              <w:pStyle w:val="TAN"/>
              <w:keepNext w:val="0"/>
              <w:keepLines w:val="0"/>
            </w:pPr>
            <w:r w:rsidRPr="005647EB">
              <w:t>NOTE 4:</w:t>
            </w:r>
            <w:r w:rsidR="00334C6A" w:rsidRPr="005647EB">
              <w:ta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7A223F8E" w14:textId="77777777" w:rsidR="00334C6A" w:rsidRPr="005647EB" w:rsidRDefault="00334C6A" w:rsidP="002570E4"/>
    <w:p w14:paraId="0EED16F0" w14:textId="77777777" w:rsidR="00334C6A" w:rsidRPr="005647EB" w:rsidRDefault="00334C6A" w:rsidP="002570E4">
      <w:pPr>
        <w:rPr>
          <w:rFonts w:cs="v4.2.0"/>
        </w:rPr>
      </w:pPr>
      <w:r w:rsidRPr="005647EB">
        <w:rPr>
          <w:rFonts w:cs="v4.2.0"/>
        </w:rPr>
        <w:t xml:space="preserve">The UE shall send one Event A3 triggered measurement report, with a measurement reporting delay less than </w:t>
      </w:r>
      <w:r w:rsidRPr="005647EB">
        <w:rPr>
          <w:rFonts w:cs="v4.2.0"/>
          <w:lang w:eastAsia="zh-CN"/>
        </w:rPr>
        <w:t>7922 m</w:t>
      </w:r>
      <w:r w:rsidRPr="005647EB">
        <w:rPr>
          <w:rFonts w:cs="v4.2.0"/>
        </w:rPr>
        <w:t>s from the beginning of time period T2.</w:t>
      </w:r>
    </w:p>
    <w:p w14:paraId="38959B7A" w14:textId="77777777" w:rsidR="00334C6A" w:rsidRPr="005647EB" w:rsidRDefault="00334C6A" w:rsidP="002570E4">
      <w:r w:rsidRPr="005647EB">
        <w:t>TTI insertion uncertainty = 2 ms.</w:t>
      </w:r>
    </w:p>
    <w:p w14:paraId="5E7A6A31" w14:textId="77777777" w:rsidR="00334C6A" w:rsidRPr="005647EB" w:rsidRDefault="00334C6A" w:rsidP="002570E4">
      <w:r w:rsidRPr="005647EB">
        <w:t xml:space="preserve">The overall delays measured shall be less than a total of 7922 ms in this test case (note: a total of 7920 ms for measurement reporting delay plus 2 ms for </w:t>
      </w:r>
      <w:smartTag w:uri="urn:schemas-microsoft-com:office:smarttags" w:element="stockticker">
        <w:r w:rsidRPr="005647EB">
          <w:t>TTI</w:t>
        </w:r>
      </w:smartTag>
      <w:r w:rsidRPr="005647EB">
        <w:t xml:space="preserve"> insertion uncertainty).</w:t>
      </w:r>
    </w:p>
    <w:p w14:paraId="1948AF99" w14:textId="77777777" w:rsidR="00334C6A" w:rsidRPr="005647EB" w:rsidRDefault="00334C6A" w:rsidP="002570E4">
      <w:pPr>
        <w:rPr>
          <w:rFonts w:cs="v4.2.0"/>
        </w:rPr>
      </w:pPr>
      <w:r w:rsidRPr="005647EB">
        <w:rPr>
          <w:rFonts w:cs="v4.2.0"/>
        </w:rPr>
        <w:t>The rate of correct events observed during repeated tests shall be at least 90% with a confidence level of 95%.</w:t>
      </w:r>
    </w:p>
    <w:p w14:paraId="1485333D" w14:textId="77777777" w:rsidR="00334C6A" w:rsidRPr="005647EB" w:rsidRDefault="00334C6A"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550B568B" w14:textId="77777777" w:rsidR="00C75530" w:rsidRPr="005647EB" w:rsidRDefault="00C75530" w:rsidP="002570E4">
      <w:pPr>
        <w:pStyle w:val="Heading3"/>
        <w:keepNext w:val="0"/>
        <w:keepLines w:val="0"/>
      </w:pPr>
      <w:r w:rsidRPr="005647EB">
        <w:t>8.4.7</w:t>
      </w:r>
      <w:r w:rsidRPr="005647EB">
        <w:tab/>
        <w:t>E-UTRAN TDD-TDD Inter-frequency event triggered reporting under fading propagation conditions in asynchronous cells for Increased Carrier Monitoring without Reduced Performance Group</w:t>
      </w:r>
    </w:p>
    <w:p w14:paraId="2F03F2DB" w14:textId="77777777" w:rsidR="00C75530" w:rsidRPr="005647EB" w:rsidRDefault="00C75530" w:rsidP="002570E4">
      <w:pPr>
        <w:pStyle w:val="Heading4"/>
        <w:keepNext w:val="0"/>
        <w:keepLines w:val="0"/>
      </w:pPr>
      <w:r w:rsidRPr="005647EB">
        <w:t>8.4.7.1</w:t>
      </w:r>
      <w:r w:rsidRPr="005647EB">
        <w:tab/>
        <w:t>Test purpose</w:t>
      </w:r>
    </w:p>
    <w:p w14:paraId="458885AA" w14:textId="33457AB1" w:rsidR="00C75530" w:rsidRPr="005647EB" w:rsidRDefault="00C75530" w:rsidP="002570E4">
      <w:r w:rsidRPr="005647EB">
        <w:t>To verify the UE</w:t>
      </w:r>
      <w:r w:rsidR="002570E4" w:rsidRPr="005647EB">
        <w:t>'</w:t>
      </w:r>
      <w:r w:rsidRPr="005647EB">
        <w:t xml:space="preserve">s ability to make a correct reporting of an event under fading propagation conditions. This test will partly verify the TDD-TDD inter-frequency cell search requirements in </w:t>
      </w:r>
      <w:r w:rsidR="00914A62" w:rsidRPr="005647EB">
        <w:t>clause</w:t>
      </w:r>
      <w:r w:rsidRPr="005647EB">
        <w:t xml:space="preserve"> 8.1.2.3.</w:t>
      </w:r>
    </w:p>
    <w:p w14:paraId="217C96E3" w14:textId="77777777" w:rsidR="00C75530" w:rsidRPr="005647EB" w:rsidRDefault="00C75530" w:rsidP="002570E4">
      <w:pPr>
        <w:pStyle w:val="Heading4"/>
        <w:keepNext w:val="0"/>
        <w:keepLines w:val="0"/>
      </w:pPr>
      <w:r w:rsidRPr="005647EB">
        <w:t>8.4.7.2</w:t>
      </w:r>
      <w:r w:rsidRPr="005647EB">
        <w:tab/>
        <w:t>Test applicability</w:t>
      </w:r>
    </w:p>
    <w:p w14:paraId="43B54AEC" w14:textId="77777777" w:rsidR="00C75530" w:rsidRPr="005647EB" w:rsidRDefault="00C75530" w:rsidP="002570E4">
      <w:r w:rsidRPr="005647EB">
        <w:t xml:space="preserve">This test applies to all types of E-UTRA TDD UE release 12 and forward that supports increased number of carrier monitoring. </w:t>
      </w:r>
    </w:p>
    <w:p w14:paraId="1D080C04" w14:textId="77777777" w:rsidR="00C75530" w:rsidRPr="005647EB" w:rsidRDefault="00C75530" w:rsidP="002570E4">
      <w:pPr>
        <w:pStyle w:val="Heading4"/>
        <w:keepNext w:val="0"/>
        <w:keepLines w:val="0"/>
      </w:pPr>
      <w:r w:rsidRPr="005647EB">
        <w:t>8.4.7.3</w:t>
      </w:r>
      <w:r w:rsidRPr="005647EB">
        <w:tab/>
        <w:t>Minimum conformance requirements</w:t>
      </w:r>
    </w:p>
    <w:p w14:paraId="58C1A57B" w14:textId="77777777" w:rsidR="00C75530" w:rsidRPr="005647EB" w:rsidRDefault="00C75530" w:rsidP="002570E4">
      <w:pPr>
        <w:rPr>
          <w:rFonts w:cs="v4.2.0"/>
        </w:rPr>
      </w:pPr>
      <w:r w:rsidRPr="005647EB">
        <w:rPr>
          <w:rFonts w:cs="v4.2.0"/>
        </w:rPr>
        <w:t>When measurement gaps are scheduled, or the UE supports capability of conducting such measurements without gaps, the UE shall be able to identify a new TDD inter-frequency within T</w:t>
      </w:r>
      <w:r w:rsidRPr="005647EB">
        <w:rPr>
          <w:rFonts w:cs="v4.2.0"/>
          <w:vertAlign w:val="subscript"/>
        </w:rPr>
        <w:t>Identify_Inter</w:t>
      </w:r>
      <w:r w:rsidRPr="005647EB">
        <w:rPr>
          <w:rFonts w:cs="v4.2.0"/>
        </w:rPr>
        <w:t xml:space="preserve"> according to the following expression:</w:t>
      </w:r>
    </w:p>
    <w:p w14:paraId="17F64A16" w14:textId="77777777" w:rsidR="00C75530" w:rsidRPr="005647EB" w:rsidRDefault="00C75530" w:rsidP="002570E4">
      <w:pPr>
        <w:pStyle w:val="EQ"/>
        <w:keepLines w:val="0"/>
        <w:jc w:val="center"/>
        <w:rPr>
          <w:noProof w:val="0"/>
        </w:rPr>
      </w:pPr>
      <w:r w:rsidRPr="005647EB">
        <w:rPr>
          <w:noProof w:val="0"/>
          <w:position w:val="-30"/>
        </w:rPr>
        <w:object w:dxaOrig="4800" w:dyaOrig="680" w14:anchorId="2B6BD292">
          <v:shape id="_x0000_i1231" type="#_x0000_t75" style="width:240pt;height:34.5pt" o:ole="">
            <v:imagedata r:id="rId71" o:title=""/>
          </v:shape>
          <o:OLEObject Type="Embed" ProgID="Equation.3" ShapeID="_x0000_i1231" DrawAspect="Content" ObjectID="_1781977790" r:id="rId238"/>
        </w:object>
      </w:r>
      <w:r w:rsidRPr="005647EB">
        <w:rPr>
          <w:noProof w:val="0"/>
        </w:rPr>
        <w:t>(normal performance) and</w:t>
      </w:r>
    </w:p>
    <w:p w14:paraId="5E84DEC5" w14:textId="77777777" w:rsidR="00C75530" w:rsidRPr="005647EB" w:rsidRDefault="00C75530" w:rsidP="002570E4">
      <w:pPr>
        <w:pStyle w:val="EQ"/>
        <w:keepLines w:val="0"/>
        <w:jc w:val="center"/>
        <w:rPr>
          <w:noProof w:val="0"/>
        </w:rPr>
      </w:pPr>
      <w:r w:rsidRPr="005647EB">
        <w:rPr>
          <w:noProof w:val="0"/>
          <w:position w:val="-30"/>
        </w:rPr>
        <w:object w:dxaOrig="4780" w:dyaOrig="680" w14:anchorId="627A033A">
          <v:shape id="_x0000_i1232" type="#_x0000_t75" style="width:239pt;height:34.5pt" o:ole="">
            <v:imagedata r:id="rId73" o:title=""/>
          </v:shape>
          <o:OLEObject Type="Embed" ProgID="Equation.3" ShapeID="_x0000_i1232" DrawAspect="Content" ObjectID="_1781977791" r:id="rId239"/>
        </w:object>
      </w:r>
      <w:r w:rsidRPr="005647EB">
        <w:rPr>
          <w:noProof w:val="0"/>
        </w:rPr>
        <w:t>(reduced performance)</w:t>
      </w:r>
    </w:p>
    <w:p w14:paraId="2A630EEC" w14:textId="77777777" w:rsidR="00C75530" w:rsidRPr="005647EB" w:rsidRDefault="00C75530" w:rsidP="00EC0475">
      <w:pPr>
        <w:keepNext/>
        <w:keepLines/>
      </w:pPr>
      <w:r w:rsidRPr="005647EB">
        <w:lastRenderedPageBreak/>
        <w:t>Where:</w:t>
      </w:r>
    </w:p>
    <w:p w14:paraId="35404808" w14:textId="0501B95C" w:rsidR="00C75530" w:rsidRPr="005647EB" w:rsidRDefault="00EC0475" w:rsidP="002570E4">
      <w:pPr>
        <w:pStyle w:val="B1"/>
        <w:rPr>
          <w:rFonts w:cs="v4.2.0"/>
        </w:rPr>
      </w:pPr>
      <w:r w:rsidRPr="005647EB">
        <w:rPr>
          <w:rFonts w:cs="v4.2.0"/>
        </w:rPr>
        <w:tab/>
      </w:r>
      <w:r w:rsidR="00C75530" w:rsidRPr="005647EB">
        <w:rPr>
          <w:rFonts w:cs="v4.2.0"/>
        </w:rPr>
        <w:t>T</w:t>
      </w:r>
      <w:r w:rsidR="00C75530" w:rsidRPr="005647EB">
        <w:rPr>
          <w:rFonts w:cs="v4.2.0"/>
          <w:vertAlign w:val="subscript"/>
        </w:rPr>
        <w:t>Basic_Identify_Inter</w:t>
      </w:r>
      <w:r w:rsidR="00C75530" w:rsidRPr="005647EB">
        <w:rPr>
          <w:rFonts w:cs="v4.2.0"/>
        </w:rPr>
        <w:t xml:space="preserve"> = 480 ms. </w:t>
      </w:r>
      <w:r w:rsidR="00C75530" w:rsidRPr="005647EB">
        <w:t>It is the time period used in the inter frequency equation where the maximum allowed time for the UE to identify a new TDD inter-frequency cell is defined.</w:t>
      </w:r>
    </w:p>
    <w:p w14:paraId="7E181BA4" w14:textId="172483DC" w:rsidR="00C75530" w:rsidRPr="005647EB" w:rsidRDefault="00EC0475" w:rsidP="00EC0475">
      <w:pPr>
        <w:pStyle w:val="B1"/>
      </w:pPr>
      <w:r w:rsidRPr="005647EB">
        <w:tab/>
      </w:r>
      <w:r w:rsidR="00C75530" w:rsidRPr="005647EB">
        <w:t>N</w:t>
      </w:r>
      <w:r w:rsidR="00C75530" w:rsidRPr="005647EB">
        <w:rPr>
          <w:vertAlign w:val="subscript"/>
        </w:rPr>
        <w:t>freq,n</w:t>
      </w:r>
      <w:r w:rsidR="00C75530" w:rsidRPr="005647EB">
        <w:t xml:space="preserve"> N</w:t>
      </w:r>
      <w:r w:rsidR="00C75530" w:rsidRPr="005647EB">
        <w:rPr>
          <w:vertAlign w:val="subscript"/>
        </w:rPr>
        <w:t>freq,r</w:t>
      </w:r>
      <w:r w:rsidR="00C75530" w:rsidRPr="005647EB">
        <w:t xml:space="preserve"> K</w:t>
      </w:r>
      <w:r w:rsidR="00C75530" w:rsidRPr="005647EB">
        <w:rPr>
          <w:vertAlign w:val="subscript"/>
        </w:rPr>
        <w:t>n</w:t>
      </w:r>
      <w:r w:rsidR="00C75530" w:rsidRPr="005647EB">
        <w:t xml:space="preserve"> and K</w:t>
      </w:r>
      <w:r w:rsidR="00C75530" w:rsidRPr="005647EB">
        <w:rPr>
          <w:vertAlign w:val="subscript"/>
        </w:rPr>
        <w:t>r</w:t>
      </w:r>
      <w:r w:rsidR="00C75530" w:rsidRPr="005647EB">
        <w:t xml:space="preserve"> </w:t>
      </w:r>
      <w:r w:rsidR="00C75530" w:rsidRPr="005647EB">
        <w:rPr>
          <w:lang w:eastAsia="zh-CN"/>
        </w:rPr>
        <w:t xml:space="preserve">are </w:t>
      </w:r>
      <w:r w:rsidR="00C75530" w:rsidRPr="005647EB">
        <w:t xml:space="preserve">defined </w:t>
      </w:r>
      <w:r w:rsidR="002570E4" w:rsidRPr="005647EB">
        <w:t>in 3GPP TS</w:t>
      </w:r>
      <w:r w:rsidR="00C75530" w:rsidRPr="005647EB">
        <w:t xml:space="preserve"> 36.133 [4] </w:t>
      </w:r>
      <w:r w:rsidR="00914A62" w:rsidRPr="005647EB">
        <w:t>clause</w:t>
      </w:r>
      <w:r w:rsidR="00C75530" w:rsidRPr="005647EB">
        <w:t xml:space="preserve"> 8.1.2.1.1 and T</w:t>
      </w:r>
      <w:r w:rsidR="00C75530" w:rsidRPr="005647EB">
        <w:rPr>
          <w:vertAlign w:val="subscript"/>
        </w:rPr>
        <w:t xml:space="preserve">Inter1 </w:t>
      </w:r>
      <w:r w:rsidR="00C75530" w:rsidRPr="005647EB">
        <w:t xml:space="preserve">is defined </w:t>
      </w:r>
      <w:r w:rsidR="002570E4" w:rsidRPr="005647EB">
        <w:t>in 3GPP TS</w:t>
      </w:r>
      <w:r w:rsidRPr="005647EB">
        <w:t> </w:t>
      </w:r>
      <w:r w:rsidR="00C75530" w:rsidRPr="005647EB">
        <w:t xml:space="preserve">36.133 [4] </w:t>
      </w:r>
      <w:r w:rsidR="00914A62" w:rsidRPr="005647EB">
        <w:t>clause</w:t>
      </w:r>
      <w:r w:rsidR="00C75530" w:rsidRPr="005647EB">
        <w:t xml:space="preserve"> 8.1.2.1.</w:t>
      </w:r>
    </w:p>
    <w:p w14:paraId="7DE96061" w14:textId="77777777" w:rsidR="00C75530" w:rsidRPr="005647EB" w:rsidRDefault="00C75530" w:rsidP="002570E4">
      <w:r w:rsidRPr="005647EB">
        <w:t>A cell shall be considered detectable provided following conditions are fulfilled:</w:t>
      </w:r>
    </w:p>
    <w:p w14:paraId="7D23688A" w14:textId="77777777" w:rsidR="00C75530" w:rsidRPr="005647EB" w:rsidRDefault="00C75530" w:rsidP="002570E4">
      <w:pPr>
        <w:pStyle w:val="B1"/>
      </w:pPr>
      <w:r w:rsidRPr="005647EB">
        <w:t>-</w:t>
      </w:r>
      <w:r w:rsidRPr="005647EB">
        <w:tab/>
        <w:t>RSRP and RSRP Ês/Iot according to Annex I.2.3 for a corresponding Band,</w:t>
      </w:r>
    </w:p>
    <w:p w14:paraId="526E6759" w14:textId="1AC3930F" w:rsidR="00C75530" w:rsidRPr="005647EB" w:rsidRDefault="00C75530" w:rsidP="002570E4">
      <w:pPr>
        <w:pStyle w:val="B1"/>
        <w:rPr>
          <w:lang w:eastAsia="zh-CN"/>
        </w:rPr>
      </w:pPr>
      <w:r w:rsidRPr="005647EB">
        <w:t>-</w:t>
      </w:r>
      <w:r w:rsidRPr="005647EB">
        <w:tab/>
        <w:t xml:space="preserve">other RSRP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 xml:space="preserve">s 9.1.3.1 and 9.1.3.2 and RSRQ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s 9.1.6.1 and 9.1.6.2 are fulfilled</w:t>
      </w:r>
      <w:r w:rsidRPr="005647EB">
        <w:rPr>
          <w:lang w:eastAsia="zh-CN"/>
        </w:rPr>
        <w:t>,</w:t>
      </w:r>
    </w:p>
    <w:p w14:paraId="707FACDA" w14:textId="3EA7C7DA" w:rsidR="00C75530" w:rsidRPr="005647EB" w:rsidRDefault="00C75530" w:rsidP="002570E4">
      <w:pPr>
        <w:pStyle w:val="B1"/>
      </w:pPr>
      <w:r w:rsidRPr="005647EB">
        <w:t>-</w:t>
      </w:r>
      <w:r w:rsidRPr="005647EB">
        <w:tab/>
        <w:t xml:space="preserve">RSRQ related side conditions given </w:t>
      </w:r>
      <w:r w:rsidR="002570E4" w:rsidRPr="005647EB">
        <w:t>in 3GPP TS</w:t>
      </w:r>
      <w:r w:rsidRPr="005647EB">
        <w:rPr>
          <w:rFonts w:cs="v4.2.0"/>
        </w:rPr>
        <w:t xml:space="preserve"> 36.133 [4] </w:t>
      </w:r>
      <w:r w:rsidR="00914A62" w:rsidRPr="005647EB">
        <w:t>Clause</w:t>
      </w:r>
      <w:r w:rsidRPr="005647EB">
        <w:t>s 9.1.6.1 and 9.1.6.2 are fulfilled for a corresponding Band,</w:t>
      </w:r>
    </w:p>
    <w:p w14:paraId="6D171A22" w14:textId="44E4BBFA" w:rsidR="00C75530" w:rsidRPr="005647EB" w:rsidRDefault="00C75530" w:rsidP="002570E4">
      <w:pPr>
        <w:pStyle w:val="B1"/>
        <w:rPr>
          <w:lang w:eastAsia="zh-CN"/>
        </w:rPr>
      </w:pPr>
      <w:r w:rsidRPr="005647EB">
        <w:t>-</w:t>
      </w:r>
      <w:r w:rsidRPr="005647EB">
        <w:tab/>
        <w:t xml:space="preserve">RS-SINR related side conditions given </w:t>
      </w:r>
      <w:r w:rsidR="002570E4" w:rsidRPr="005647EB">
        <w:t>in 3GPP TS</w:t>
      </w:r>
      <w:r w:rsidRPr="005647EB">
        <w:rPr>
          <w:rFonts w:cs="v4.2.0"/>
        </w:rPr>
        <w:t xml:space="preserve"> 36.133 [4] </w:t>
      </w:r>
      <w:r w:rsidR="00914A62" w:rsidRPr="005647EB">
        <w:t>Clause</w:t>
      </w:r>
      <w:r w:rsidRPr="005647EB">
        <w:t>s 9.1.17.3.1 and 9.1.17.3.2 are fulfilled for a corresponding Band</w:t>
      </w:r>
      <w:r w:rsidRPr="005647EB">
        <w:rPr>
          <w:u w:val="single"/>
          <w:lang w:eastAsia="zh-CN"/>
        </w:rPr>
        <w:t>,</w:t>
      </w:r>
    </w:p>
    <w:p w14:paraId="2A527CC5" w14:textId="77777777" w:rsidR="00C75530" w:rsidRPr="005647EB" w:rsidRDefault="00C75530"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39895321" w14:textId="6E12D227" w:rsidR="00C75530" w:rsidRPr="005647EB" w:rsidRDefault="00C75530" w:rsidP="002570E4">
      <w:pPr>
        <w:rPr>
          <w:rFonts w:cs="v4.2.0"/>
        </w:rPr>
      </w:pPr>
      <w:r w:rsidRPr="005647EB">
        <w:rPr>
          <w:rFonts w:cs="v4.2.0"/>
        </w:rPr>
        <w:t>When measurement gaps are scheduled for TDD inter frequency measurements, or the UE supports capability of conducting such measurements without gaps,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given by table 8.4.7.3-1.</w:t>
      </w:r>
    </w:p>
    <w:p w14:paraId="6446F05A" w14:textId="77777777" w:rsidR="00C75530" w:rsidRPr="005647EB" w:rsidRDefault="00C75530" w:rsidP="002570E4">
      <w:pPr>
        <w:pStyle w:val="TH"/>
        <w:keepNext w:val="0"/>
        <w:keepLines w:val="0"/>
        <w:rPr>
          <w:rFonts w:cs="v4.2.0"/>
        </w:rPr>
      </w:pPr>
      <w:r w:rsidRPr="005647EB">
        <w:rPr>
          <w:rFonts w:cs="v4.2.0"/>
        </w:rPr>
        <w:t>Table 8.4.7.3-1: Measurement period and measurement bandwidth</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22"/>
        <w:gridCol w:w="3147"/>
        <w:gridCol w:w="3353"/>
        <w:gridCol w:w="1651"/>
      </w:tblGrid>
      <w:tr w:rsidR="00C75530" w:rsidRPr="005647EB" w14:paraId="5847D35B" w14:textId="77777777" w:rsidTr="002570E4">
        <w:trPr>
          <w:cantSplit/>
          <w:jc w:val="center"/>
        </w:trPr>
        <w:tc>
          <w:tcPr>
            <w:tcW w:w="1522" w:type="dxa"/>
          </w:tcPr>
          <w:p w14:paraId="107FA4F5" w14:textId="77777777" w:rsidR="00C75530" w:rsidRPr="005647EB" w:rsidRDefault="00C75530" w:rsidP="002570E4">
            <w:pPr>
              <w:pStyle w:val="TAH"/>
              <w:keepNext w:val="0"/>
              <w:keepLines w:val="0"/>
              <w:rPr>
                <w:rFonts w:cs="Arial"/>
              </w:rPr>
            </w:pPr>
            <w:r w:rsidRPr="005647EB">
              <w:rPr>
                <w:rFonts w:cs="v4.2.0"/>
              </w:rPr>
              <w:t>Configuration</w:t>
            </w:r>
          </w:p>
        </w:tc>
        <w:tc>
          <w:tcPr>
            <w:tcW w:w="3147" w:type="dxa"/>
          </w:tcPr>
          <w:p w14:paraId="0BE812F0" w14:textId="0283211D" w:rsidR="00C75530" w:rsidRPr="005647EB" w:rsidRDefault="00C75530" w:rsidP="002570E4">
            <w:pPr>
              <w:pStyle w:val="TAH"/>
              <w:keepNext w:val="0"/>
              <w:keepLines w:val="0"/>
              <w:rPr>
                <w:rFonts w:cs="Arial"/>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_Inter_TDD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p>
        </w:tc>
        <w:tc>
          <w:tcPr>
            <w:tcW w:w="3353" w:type="dxa"/>
          </w:tcPr>
          <w:p w14:paraId="612B430C" w14:textId="1C81585E" w:rsidR="00C75530" w:rsidRPr="005647EB" w:rsidRDefault="00C75530" w:rsidP="002570E4">
            <w:pPr>
              <w:pStyle w:val="TAH"/>
              <w:keepNext w:val="0"/>
              <w:keepLines w:val="0"/>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_Inter_TDD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(reduced</w:t>
            </w:r>
            <w:r w:rsidR="002570E4" w:rsidRPr="005647EB">
              <w:rPr>
                <w:rFonts w:cs="v4.2.0"/>
              </w:rPr>
              <w:t xml:space="preserve"> </w:t>
            </w:r>
            <w:r w:rsidRPr="005647EB">
              <w:rPr>
                <w:rFonts w:cs="v4.2.0"/>
              </w:rPr>
              <w:t>performance)</w:t>
            </w:r>
          </w:p>
        </w:tc>
        <w:tc>
          <w:tcPr>
            <w:tcW w:w="1651" w:type="dxa"/>
          </w:tcPr>
          <w:p w14:paraId="53B81699" w14:textId="0E64EED4" w:rsidR="00C75530" w:rsidRPr="005647EB" w:rsidRDefault="00C75530" w:rsidP="002570E4">
            <w:pPr>
              <w:pStyle w:val="TAH"/>
              <w:keepNext w:val="0"/>
              <w:keepLines w:val="0"/>
              <w:rPr>
                <w:rFonts w:cs="Arial"/>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C75530" w:rsidRPr="005647EB" w14:paraId="027DA697" w14:textId="77777777" w:rsidTr="002570E4">
        <w:trPr>
          <w:cantSplit/>
          <w:jc w:val="center"/>
        </w:trPr>
        <w:tc>
          <w:tcPr>
            <w:tcW w:w="1522" w:type="dxa"/>
          </w:tcPr>
          <w:p w14:paraId="568439DA" w14:textId="77777777" w:rsidR="00C75530" w:rsidRPr="005647EB" w:rsidRDefault="00C75530" w:rsidP="002570E4">
            <w:pPr>
              <w:pStyle w:val="TAC"/>
              <w:keepNext w:val="0"/>
              <w:keepLines w:val="0"/>
              <w:rPr>
                <w:rFonts w:cs="Arial"/>
              </w:rPr>
            </w:pPr>
            <w:r w:rsidRPr="005647EB">
              <w:rPr>
                <w:rFonts w:cs="Arial"/>
              </w:rPr>
              <w:t>0</w:t>
            </w:r>
          </w:p>
        </w:tc>
        <w:tc>
          <w:tcPr>
            <w:tcW w:w="3147" w:type="dxa"/>
          </w:tcPr>
          <w:p w14:paraId="29AC3A56" w14:textId="5E9ADB0C" w:rsidR="00C75530" w:rsidRPr="005647EB" w:rsidRDefault="00C75530"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4F46BC6C" w14:textId="70318EE2" w:rsidR="00C75530" w:rsidRPr="005647EB" w:rsidRDefault="00C75530"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67B76A80" w14:textId="77777777" w:rsidR="00C75530" w:rsidRPr="005647EB" w:rsidRDefault="00C75530" w:rsidP="002570E4">
            <w:pPr>
              <w:pStyle w:val="TAC"/>
              <w:keepNext w:val="0"/>
              <w:keepLines w:val="0"/>
              <w:rPr>
                <w:rFonts w:cs="Arial"/>
              </w:rPr>
            </w:pPr>
            <w:r w:rsidRPr="005647EB">
              <w:rPr>
                <w:rFonts w:cs="Arial"/>
              </w:rPr>
              <w:t>6</w:t>
            </w:r>
          </w:p>
        </w:tc>
      </w:tr>
      <w:tr w:rsidR="00C75530" w:rsidRPr="005647EB" w14:paraId="58586FC8" w14:textId="77777777" w:rsidTr="002570E4">
        <w:trPr>
          <w:cantSplit/>
          <w:jc w:val="center"/>
        </w:trPr>
        <w:tc>
          <w:tcPr>
            <w:tcW w:w="1522" w:type="dxa"/>
          </w:tcPr>
          <w:p w14:paraId="296CAC86" w14:textId="0A1D3C33" w:rsidR="00C75530" w:rsidRPr="005647EB" w:rsidRDefault="00C75530"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(Note)</w:t>
            </w:r>
          </w:p>
        </w:tc>
        <w:tc>
          <w:tcPr>
            <w:tcW w:w="3147" w:type="dxa"/>
          </w:tcPr>
          <w:p w14:paraId="492356F7" w14:textId="10478687" w:rsidR="00C75530" w:rsidRPr="005647EB" w:rsidRDefault="00C75530"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6BCC1ABE" w14:textId="07C1BB96" w:rsidR="00C75530" w:rsidRPr="005647EB" w:rsidRDefault="00C75530"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102AE323" w14:textId="77777777" w:rsidR="00C75530" w:rsidRPr="005647EB" w:rsidRDefault="00C75530" w:rsidP="002570E4">
            <w:pPr>
              <w:pStyle w:val="TAC"/>
              <w:keepNext w:val="0"/>
              <w:keepLines w:val="0"/>
              <w:rPr>
                <w:rFonts w:cs="Arial"/>
              </w:rPr>
            </w:pPr>
            <w:r w:rsidRPr="005647EB">
              <w:rPr>
                <w:rFonts w:cs="Arial"/>
              </w:rPr>
              <w:t>50</w:t>
            </w:r>
          </w:p>
        </w:tc>
      </w:tr>
      <w:tr w:rsidR="00C75530" w:rsidRPr="005647EB" w14:paraId="51ABB7B9" w14:textId="77777777" w:rsidTr="002570E4">
        <w:trPr>
          <w:cantSplit/>
          <w:jc w:val="center"/>
        </w:trPr>
        <w:tc>
          <w:tcPr>
            <w:tcW w:w="9673" w:type="dxa"/>
            <w:gridSpan w:val="4"/>
          </w:tcPr>
          <w:p w14:paraId="53C54317" w14:textId="2DEDA108" w:rsidR="00C75530" w:rsidRPr="005647EB" w:rsidRDefault="002570E4" w:rsidP="002570E4">
            <w:pPr>
              <w:pStyle w:val="TAC"/>
              <w:keepNext w:val="0"/>
              <w:keepLines w:val="0"/>
              <w:jc w:val="left"/>
              <w:rPr>
                <w:rFonts w:cs="Arial"/>
              </w:rPr>
            </w:pPr>
            <w:r w:rsidRPr="005647EB">
              <w:rPr>
                <w:rFonts w:cs="Arial"/>
              </w:rPr>
              <w:t>NOTE:</w:t>
            </w:r>
            <w:r w:rsidR="00EC0475" w:rsidRPr="005647EB">
              <w:rPr>
                <w:rFonts w:cs="Arial"/>
              </w:rPr>
              <w:tab/>
            </w:r>
            <w:r w:rsidR="00C75530" w:rsidRPr="005647EB">
              <w:rPr>
                <w:rFonts w:cs="Arial"/>
              </w:rPr>
              <w:t>This</w:t>
            </w:r>
            <w:r w:rsidRPr="005647EB">
              <w:rPr>
                <w:rFonts w:cs="Arial"/>
              </w:rPr>
              <w:t xml:space="preserve"> </w:t>
            </w:r>
            <w:r w:rsidR="00C75530" w:rsidRPr="005647EB">
              <w:rPr>
                <w:rFonts w:cs="Arial"/>
              </w:rPr>
              <w:t>configuration</w:t>
            </w:r>
            <w:r w:rsidRPr="005647EB">
              <w:rPr>
                <w:rFonts w:cs="Arial"/>
              </w:rPr>
              <w:t xml:space="preserve"> </w:t>
            </w:r>
            <w:r w:rsidR="00C75530" w:rsidRPr="005647EB">
              <w:rPr>
                <w:rFonts w:cs="Arial"/>
              </w:rPr>
              <w:t>is</w:t>
            </w:r>
            <w:r w:rsidRPr="005647EB">
              <w:rPr>
                <w:rFonts w:cs="Arial"/>
              </w:rPr>
              <w:t xml:space="preserve"> </w:t>
            </w:r>
            <w:r w:rsidR="00C75530" w:rsidRPr="005647EB">
              <w:rPr>
                <w:rFonts w:cs="Arial"/>
              </w:rPr>
              <w:t>optional</w:t>
            </w:r>
            <w:r w:rsidR="00EC0475" w:rsidRPr="005647EB">
              <w:rPr>
                <w:rFonts w:cs="Arial"/>
              </w:rPr>
              <w:t>.</w:t>
            </w:r>
          </w:p>
        </w:tc>
      </w:tr>
    </w:tbl>
    <w:p w14:paraId="43B42367" w14:textId="77777777" w:rsidR="00C75530" w:rsidRPr="005647EB" w:rsidRDefault="00C75530" w:rsidP="002570E4"/>
    <w:p w14:paraId="70BEEF2C" w14:textId="77777777" w:rsidR="00C75530" w:rsidRPr="005647EB" w:rsidRDefault="00C75530" w:rsidP="002570E4">
      <w:r w:rsidRPr="005647EB">
        <w:t xml:space="preserve">The UE shall be capable of performing RSRP, RSRQ, and RS-SINR measurements of at least 4 inter-frequency cells per TDD inter-frequency for up to 3 TDD inter-frequencies or 8 TDD interfrequencies if the UE supports Increased UE carrier monitoring E-UTRA and the UE physical layer shall be capable of reporting RSRP, RSRQ, and RS-SINR measurements to higher layers with the measurement period defined in Table </w:t>
      </w:r>
      <w:r w:rsidRPr="005647EB">
        <w:rPr>
          <w:rFonts w:cs="v4.2.0"/>
        </w:rPr>
        <w:t>8.4.7</w:t>
      </w:r>
      <w:r w:rsidRPr="005647EB">
        <w:t>.3-1.</w:t>
      </w:r>
    </w:p>
    <w:p w14:paraId="67EA5322" w14:textId="39311229" w:rsidR="00C75530" w:rsidRPr="005647EB" w:rsidRDefault="00C75530"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23842BC6" w14:textId="77777777" w:rsidR="00C75530" w:rsidRPr="005647EB" w:rsidRDefault="00C75530"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20901E67" w14:textId="77777777" w:rsidR="00C75530" w:rsidRPr="005647EB" w:rsidRDefault="00C75530"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w:t>
      </w:r>
      <w:r w:rsidR="00113B20" w:rsidRPr="005647EB">
        <w:rPr>
          <w:rFonts w:cs="v4.2.0"/>
        </w:rPr>
        <w:t>.</w:t>
      </w:r>
      <w:r w:rsidRPr="005647EB">
        <w:rPr>
          <w:rFonts w:cs="v4.2.0"/>
        </w:rPr>
        <w:t xml:space="preserve">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53EB163B" w14:textId="526F07A6" w:rsidR="00C75530" w:rsidRPr="005647EB" w:rsidRDefault="00C75530"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 xml:space="preserve">identify </w:t>
      </w:r>
      <w:r w:rsidRPr="005647EB">
        <w:rPr>
          <w:rFonts w:cs="v4.2.0"/>
          <w:vertAlign w:val="subscript"/>
          <w:lang w:eastAsia="zh-CN"/>
        </w:rPr>
        <w:t>-inter</w:t>
      </w:r>
      <w:r w:rsidRPr="005647EB">
        <w:rPr>
          <w:rFonts w:cs="v4.2.0"/>
        </w:rPr>
        <w:t xml:space="preserve"> defined </w:t>
      </w:r>
      <w:r w:rsidR="002570E4" w:rsidRPr="005647EB">
        <w:rPr>
          <w:rFonts w:cs="v4.2.0"/>
        </w:rPr>
        <w:t>in 3GPP TS</w:t>
      </w:r>
      <w:r w:rsidR="007C5530" w:rsidRPr="005647EB">
        <w:rPr>
          <w:rFonts w:cs="v4.2.0"/>
        </w:rPr>
        <w:t xml:space="preserve"> 3</w:t>
      </w:r>
      <w:r w:rsidRPr="005647EB">
        <w:rPr>
          <w:rFonts w:cs="v4.2.0"/>
        </w:rPr>
        <w:t>6.133 clause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w:t>
      </w:r>
      <w:r w:rsidRPr="005647EB">
        <w:rPr>
          <w:rFonts w:cs="v4.2.0"/>
          <w:lang w:eastAsia="zh-CN"/>
        </w:rPr>
        <w:t>3</w:t>
      </w:r>
      <w:r w:rsidRPr="005647EB">
        <w:rPr>
          <w:rFonts w:cs="v4.2.0"/>
        </w:rPr>
        <w:t>.1</w:t>
      </w:r>
      <w:r w:rsidRPr="005647EB">
        <w:rPr>
          <w:rFonts w:cs="v4.2.0"/>
          <w:lang w:eastAsia="zh-CN"/>
        </w:rPr>
        <w:t>.1.</w:t>
      </w:r>
      <w:r w:rsidRPr="005647EB">
        <w:rPr>
          <w:rFonts w:cs="v4.2.0"/>
          <w:vertAlign w:val="subscript"/>
        </w:rPr>
        <w:t xml:space="preserve">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7CC0B3D7" w14:textId="6205356A" w:rsidR="00C75530" w:rsidRPr="005647EB" w:rsidRDefault="00C75530" w:rsidP="006D30B7">
      <w:pPr>
        <w:keepLines/>
        <w:rPr>
          <w:lang w:eastAsia="zh-CN"/>
        </w:rPr>
      </w:pPr>
      <w:r w:rsidRPr="005647EB">
        <w:lastRenderedPageBreak/>
        <w:t>If a cell which has been detectable at least for the time period T</w:t>
      </w:r>
      <w:r w:rsidRPr="005647EB">
        <w:rPr>
          <w:vertAlign w:val="subscript"/>
        </w:rPr>
        <w:t>identify_in</w:t>
      </w:r>
      <w:r w:rsidRPr="005647EB">
        <w:rPr>
          <w:vertAlign w:val="subscript"/>
          <w:lang w:eastAsia="zh-CN"/>
        </w:rPr>
        <w:t>t</w:t>
      </w:r>
      <w:r w:rsidRPr="005647EB">
        <w:rPr>
          <w:rFonts w:ascii="SimSun" w:eastAsia="SimSun" w:hAnsi="SimSun"/>
          <w:vertAlign w:val="subscript"/>
          <w:lang w:eastAsia="zh-CN"/>
        </w:rPr>
        <w:t>er</w:t>
      </w:r>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and then </w:t>
      </w:r>
      <w:r w:rsidRPr="005647EB">
        <w:rPr>
          <w:rFonts w:cs="v4.2.0"/>
        </w:rPr>
        <w:t xml:space="preserve">triggers the measurement report as </w:t>
      </w:r>
      <w:r w:rsidRPr="005647EB">
        <w:rPr>
          <w:rFonts w:eastAsia="SimSun" w:cs="v4.2.0"/>
          <w:lang w:eastAsia="zh-CN"/>
        </w:rPr>
        <w:t xml:space="preserve">per </w:t>
      </w:r>
      <w:r w:rsidRPr="005647EB">
        <w:t>TS 36.331 [5], the event triggered measurement reporting delay shall be less than</w:t>
      </w:r>
      <w:r w:rsidRPr="005647EB">
        <w:rPr>
          <w:rFonts w:cs="v4.2.0"/>
        </w:rPr>
        <w:t xml:space="preserve"> T</w:t>
      </w:r>
      <w:r w:rsidRPr="005647EB">
        <w:rPr>
          <w:rFonts w:cs="v4.2.0"/>
          <w:vertAlign w:val="subscript"/>
        </w:rPr>
        <w:t>Measurement_Period_Inter_TDD</w:t>
      </w:r>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sidDel="00FC1530">
        <w:rPr>
          <w:lang w:eastAsia="zh-CN"/>
        </w:rPr>
        <w:t xml:space="preserve"> </w:t>
      </w:r>
      <w:r w:rsidRPr="005647EB">
        <w:t xml:space="preserve">while </w:t>
      </w:r>
      <w:r w:rsidRPr="005647EB">
        <w:rPr>
          <w:rFonts w:cs="v4.2.0"/>
        </w:rPr>
        <w:t>measurement</w:t>
      </w:r>
      <w:r w:rsidRPr="005647EB">
        <w:t xml:space="preserve"> gap has not been available and the L3 filter has not been used.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07C03A37" w14:textId="23009B9F" w:rsidR="00C75530" w:rsidRPr="005647EB" w:rsidRDefault="00C75530" w:rsidP="002570E4">
      <w:r w:rsidRPr="005647EB">
        <w:t xml:space="preserve">The normative reference for this requirement </w:t>
      </w:r>
      <w:r w:rsidR="002570E4" w:rsidRPr="005647EB">
        <w:t>is 3GPP TS</w:t>
      </w:r>
      <w:r w:rsidRPr="005647EB">
        <w:t xml:space="preserve"> 36.133 [4] clause</w:t>
      </w:r>
      <w:r w:rsidR="00EC0475" w:rsidRPr="005647EB">
        <w:t>s</w:t>
      </w:r>
      <w:r w:rsidRPr="005647EB">
        <w:t xml:space="preserve"> 8.1.2.3.1 and A.8.4.7.</w:t>
      </w:r>
    </w:p>
    <w:p w14:paraId="7486143D" w14:textId="77777777" w:rsidR="00C75530" w:rsidRPr="005647EB" w:rsidRDefault="00C75530" w:rsidP="002570E4">
      <w:pPr>
        <w:pStyle w:val="Heading4"/>
        <w:keepNext w:val="0"/>
        <w:keepLines w:val="0"/>
      </w:pPr>
      <w:r w:rsidRPr="005647EB">
        <w:t>8.4.7.4</w:t>
      </w:r>
      <w:r w:rsidRPr="005647EB">
        <w:tab/>
        <w:t>Test description</w:t>
      </w:r>
    </w:p>
    <w:p w14:paraId="56C35435" w14:textId="77777777" w:rsidR="00C75530" w:rsidRPr="005647EB" w:rsidRDefault="00C75530" w:rsidP="002570E4">
      <w:pPr>
        <w:pStyle w:val="Heading5"/>
        <w:keepNext w:val="0"/>
        <w:keepLines w:val="0"/>
      </w:pPr>
      <w:r w:rsidRPr="005647EB">
        <w:t>8.4.7.4.1</w:t>
      </w:r>
      <w:r w:rsidRPr="005647EB">
        <w:tab/>
        <w:t>Initial conditions</w:t>
      </w:r>
    </w:p>
    <w:p w14:paraId="1E824C66" w14:textId="16E8749D" w:rsidR="00C75530" w:rsidRPr="005647EB" w:rsidRDefault="00C75530" w:rsidP="002570E4">
      <w:r w:rsidRPr="005647EB">
        <w:t xml:space="preserve">Test Environment: Normal, as defined </w:t>
      </w:r>
      <w:r w:rsidR="002570E4" w:rsidRPr="005647EB">
        <w:t>in 3GPP TS</w:t>
      </w:r>
      <w:r w:rsidRPr="005647EB">
        <w:t xml:space="preserve"> 36.508 [7] clause 4.1.</w:t>
      </w:r>
    </w:p>
    <w:p w14:paraId="07B9A20D" w14:textId="28811A2B" w:rsidR="00C75530" w:rsidRPr="005647EB" w:rsidRDefault="00C75530" w:rsidP="002570E4">
      <w:r w:rsidRPr="005647EB">
        <w:t xml:space="preserve">Frequencies to be tested: According to Annex E table E-1 </w:t>
      </w:r>
      <w:r w:rsidR="00EC0475" w:rsidRPr="005647EB">
        <w:t>and 3GPP TS</w:t>
      </w:r>
      <w:r w:rsidRPr="005647EB">
        <w:t xml:space="preserve"> 36.508 [7] clauses 4.4.2 and 4.3.1.  </w:t>
      </w:r>
    </w:p>
    <w:p w14:paraId="778A7AA7" w14:textId="7D09E4E6" w:rsidR="00C75530" w:rsidRPr="005647EB" w:rsidRDefault="00C75530" w:rsidP="002570E4">
      <w:r w:rsidRPr="005647EB">
        <w:t xml:space="preserve">Channel Bandwidth to be tested: 10 MHz as defined </w:t>
      </w:r>
      <w:r w:rsidR="002570E4" w:rsidRPr="005647EB">
        <w:t>in 3GPP TS</w:t>
      </w:r>
      <w:r w:rsidRPr="005647EB">
        <w:t xml:space="preserve"> 36.508 [7] clause 4.3.1.</w:t>
      </w:r>
    </w:p>
    <w:p w14:paraId="16903FC6" w14:textId="79CBAB9C" w:rsidR="00C75530" w:rsidRPr="005647EB" w:rsidRDefault="00C75530" w:rsidP="002570E4">
      <w:pPr>
        <w:pStyle w:val="B1"/>
      </w:pPr>
      <w:r w:rsidRPr="005647EB">
        <w:t>1.</w:t>
      </w:r>
      <w:r w:rsidR="00EC0475" w:rsidRPr="005647EB">
        <w:tab/>
      </w:r>
      <w:r w:rsidRPr="005647EB">
        <w:t xml:space="preserve">Connect the SS (node B emulator) and faders and AWGN noise sources to the UE antenna connectors as shown </w:t>
      </w:r>
      <w:r w:rsidR="002570E4" w:rsidRPr="005647EB">
        <w:t>in 3GPP TS</w:t>
      </w:r>
      <w:r w:rsidRPr="005647EB">
        <w:t xml:space="preserve"> 36.508 [7] </w:t>
      </w:r>
      <w:r w:rsidR="00B54F2D" w:rsidRPr="005647EB">
        <w:t>54</w:t>
      </w:r>
      <w:r w:rsidR="0059272E" w:rsidRPr="005647EB">
        <w:rPr>
          <w:rFonts w:ascii="Segoe UI" w:hAnsi="Segoe UI" w:cs="Segoe UI"/>
        </w:rPr>
        <w:t xml:space="preserve"> </w:t>
      </w:r>
      <w:r w:rsidR="0059272E" w:rsidRPr="005647EB">
        <w:t xml:space="preserve">for UE with 2Rx RF band and Annex A, Figure </w:t>
      </w:r>
      <w:r w:rsidR="00B54F2D" w:rsidRPr="005647EB">
        <w:t>99</w:t>
      </w:r>
      <w:r w:rsidR="0059272E" w:rsidRPr="005647EB">
        <w:t xml:space="preserve"> for 4Rx capable UE without any 2Rx RF bands</w:t>
      </w:r>
      <w:r w:rsidRPr="005647EB">
        <w:t>.</w:t>
      </w:r>
    </w:p>
    <w:p w14:paraId="36EB4002" w14:textId="6E6381D9" w:rsidR="00C75530" w:rsidRPr="005647EB" w:rsidRDefault="00C75530" w:rsidP="002570E4">
      <w:pPr>
        <w:pStyle w:val="B1"/>
      </w:pPr>
      <w:r w:rsidRPr="005647EB">
        <w:t>2.</w:t>
      </w:r>
      <w:r w:rsidR="00EC0475" w:rsidRPr="005647EB">
        <w:tab/>
      </w:r>
      <w:r w:rsidRPr="005647EB">
        <w:t>The general test parameter settings are set up according to Table 8.4.7.4.1-1.</w:t>
      </w:r>
    </w:p>
    <w:p w14:paraId="7A036597" w14:textId="1E2E5F88" w:rsidR="00C75530" w:rsidRPr="005647EB" w:rsidRDefault="00C75530" w:rsidP="002570E4">
      <w:pPr>
        <w:pStyle w:val="B1"/>
      </w:pPr>
      <w:r w:rsidRPr="005647EB">
        <w:t>3.</w:t>
      </w:r>
      <w:r w:rsidR="00EC0475" w:rsidRPr="005647EB">
        <w:tab/>
      </w:r>
      <w:r w:rsidRPr="005647EB">
        <w:t>Propagation conditions are set according to Annex B clauses B.0.</w:t>
      </w:r>
    </w:p>
    <w:p w14:paraId="6F5D3C07" w14:textId="32EF5A26" w:rsidR="00C75530" w:rsidRPr="005647EB" w:rsidRDefault="00C75530" w:rsidP="002570E4">
      <w:pPr>
        <w:pStyle w:val="B1"/>
      </w:pPr>
      <w:r w:rsidRPr="005647EB">
        <w:t>4.</w:t>
      </w:r>
      <w:r w:rsidR="00EC0475" w:rsidRPr="005647EB">
        <w:tab/>
      </w:r>
      <w:r w:rsidRPr="005647EB">
        <w:t>Message contents are defined in clause 8.4.7.4.3.</w:t>
      </w:r>
    </w:p>
    <w:p w14:paraId="66D4C137" w14:textId="31706E76" w:rsidR="00C75530" w:rsidRPr="005647EB" w:rsidRDefault="00C75530" w:rsidP="002570E4">
      <w:pPr>
        <w:pStyle w:val="B1"/>
        <w:rPr>
          <w:rFonts w:cs="v3.7.0"/>
        </w:rPr>
      </w:pPr>
      <w:r w:rsidRPr="005647EB">
        <w:t>5.</w:t>
      </w:r>
      <w:r w:rsidR="00EC0475" w:rsidRPr="005647EB">
        <w:tab/>
        <w:t>T</w:t>
      </w:r>
      <w:r w:rsidRPr="005647EB">
        <w:t>here are nine E-UTRA TDD frequencies defined and four cells specified in the test. Cell 1 is the cell used for connection setup with the power level set according to Annex C.0 and C.1 for this test.</w:t>
      </w:r>
    </w:p>
    <w:p w14:paraId="0B0551BF" w14:textId="77777777" w:rsidR="00C75530" w:rsidRPr="005647EB" w:rsidRDefault="00C75530" w:rsidP="002570E4">
      <w:pPr>
        <w:pStyle w:val="TH"/>
        <w:keepNext w:val="0"/>
        <w:keepLines w:val="0"/>
      </w:pPr>
      <w:r w:rsidRPr="005647EB">
        <w:t>Table 8.4.7.4.1-1: General test parameters for E-UTRAN TDD-TDD inter frequency event triggered reporting in fading propagation conditions</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68"/>
        <w:gridCol w:w="580"/>
        <w:gridCol w:w="2708"/>
        <w:gridCol w:w="3671"/>
      </w:tblGrid>
      <w:tr w:rsidR="00C75530" w:rsidRPr="005647EB" w14:paraId="46E4F561"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661DBC0A" w14:textId="77777777" w:rsidR="00C75530" w:rsidRPr="005647EB" w:rsidRDefault="00C75530" w:rsidP="002570E4">
            <w:pPr>
              <w:pStyle w:val="TAH"/>
              <w:keepNext w:val="0"/>
              <w:keepLines w:val="0"/>
              <w:rPr>
                <w:rFonts w:cs="Arial"/>
              </w:rPr>
            </w:pPr>
            <w:r w:rsidRPr="005647EB">
              <w:rPr>
                <w:rFonts w:cs="Arial"/>
              </w:rPr>
              <w:t>Parameter</w:t>
            </w:r>
          </w:p>
        </w:tc>
        <w:tc>
          <w:tcPr>
            <w:tcW w:w="580" w:type="dxa"/>
            <w:tcBorders>
              <w:top w:val="single" w:sz="4" w:space="0" w:color="auto"/>
              <w:left w:val="single" w:sz="4" w:space="0" w:color="auto"/>
              <w:bottom w:val="single" w:sz="4" w:space="0" w:color="auto"/>
              <w:right w:val="single" w:sz="4" w:space="0" w:color="auto"/>
            </w:tcBorders>
          </w:tcPr>
          <w:p w14:paraId="1DC3B98E" w14:textId="77777777" w:rsidR="00C75530" w:rsidRPr="005647EB" w:rsidRDefault="00C75530" w:rsidP="002570E4">
            <w:pPr>
              <w:pStyle w:val="TAH"/>
              <w:keepNext w:val="0"/>
              <w:keepLines w:val="0"/>
              <w:rPr>
                <w:rFonts w:cs="Arial"/>
              </w:rPr>
            </w:pPr>
            <w:r w:rsidRPr="005647EB">
              <w:rPr>
                <w:rFonts w:cs="Arial"/>
              </w:rPr>
              <w:t>Unit</w:t>
            </w:r>
          </w:p>
        </w:tc>
        <w:tc>
          <w:tcPr>
            <w:tcW w:w="2708" w:type="dxa"/>
            <w:tcBorders>
              <w:top w:val="single" w:sz="4" w:space="0" w:color="auto"/>
              <w:left w:val="single" w:sz="4" w:space="0" w:color="auto"/>
              <w:bottom w:val="single" w:sz="4" w:space="0" w:color="auto"/>
              <w:right w:val="single" w:sz="4" w:space="0" w:color="auto"/>
            </w:tcBorders>
          </w:tcPr>
          <w:p w14:paraId="78B241F7" w14:textId="77777777" w:rsidR="00C75530" w:rsidRPr="005647EB" w:rsidRDefault="00C75530" w:rsidP="002570E4">
            <w:pPr>
              <w:pStyle w:val="TAH"/>
              <w:keepNext w:val="0"/>
              <w:keepLines w:val="0"/>
              <w:rPr>
                <w:rFonts w:cs="Arial"/>
              </w:rPr>
            </w:pPr>
            <w:r w:rsidRPr="005647EB">
              <w:rPr>
                <w:rFonts w:cs="Arial"/>
              </w:rPr>
              <w:t>Value</w:t>
            </w:r>
          </w:p>
        </w:tc>
        <w:tc>
          <w:tcPr>
            <w:tcW w:w="3671" w:type="dxa"/>
            <w:tcBorders>
              <w:top w:val="single" w:sz="4" w:space="0" w:color="auto"/>
              <w:left w:val="single" w:sz="4" w:space="0" w:color="auto"/>
              <w:bottom w:val="single" w:sz="4" w:space="0" w:color="auto"/>
              <w:right w:val="single" w:sz="4" w:space="0" w:color="auto"/>
            </w:tcBorders>
          </w:tcPr>
          <w:p w14:paraId="6999A893" w14:textId="77777777" w:rsidR="00C75530" w:rsidRPr="005647EB" w:rsidRDefault="00C75530" w:rsidP="002570E4">
            <w:pPr>
              <w:pStyle w:val="TAH"/>
              <w:keepNext w:val="0"/>
              <w:keepLines w:val="0"/>
              <w:rPr>
                <w:rFonts w:cs="Arial"/>
              </w:rPr>
            </w:pPr>
            <w:r w:rsidRPr="005647EB">
              <w:rPr>
                <w:rFonts w:cs="Arial"/>
              </w:rPr>
              <w:t>Comment</w:t>
            </w:r>
          </w:p>
        </w:tc>
      </w:tr>
      <w:tr w:rsidR="00C75530" w:rsidRPr="005647EB" w14:paraId="316BC23F"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8A66C3E" w14:textId="182E36E4" w:rsidR="00C75530" w:rsidRPr="005647EB" w:rsidRDefault="00C75530" w:rsidP="002570E4">
            <w:pPr>
              <w:pStyle w:val="TAL"/>
              <w:keepNext w:val="0"/>
              <w:keepLines w:val="0"/>
              <w:rPr>
                <w:rFonts w:cs="Arial"/>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Borders>
              <w:top w:val="single" w:sz="4" w:space="0" w:color="auto"/>
              <w:left w:val="single" w:sz="4" w:space="0" w:color="auto"/>
              <w:bottom w:val="single" w:sz="4" w:space="0" w:color="auto"/>
              <w:right w:val="single" w:sz="4" w:space="0" w:color="auto"/>
            </w:tcBorders>
          </w:tcPr>
          <w:p w14:paraId="039376D8"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4B42FAA9" w14:textId="56479657" w:rsidR="00C75530" w:rsidRPr="005647EB" w:rsidRDefault="00C75530"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2,3,4,5,6,7,8,9</w:t>
            </w:r>
          </w:p>
        </w:tc>
        <w:tc>
          <w:tcPr>
            <w:tcW w:w="3671" w:type="dxa"/>
            <w:tcBorders>
              <w:top w:val="single" w:sz="4" w:space="0" w:color="auto"/>
              <w:left w:val="single" w:sz="4" w:space="0" w:color="auto"/>
              <w:bottom w:val="single" w:sz="4" w:space="0" w:color="auto"/>
              <w:right w:val="single" w:sz="4" w:space="0" w:color="auto"/>
            </w:tcBorders>
          </w:tcPr>
          <w:p w14:paraId="6396F617" w14:textId="0BB7289C" w:rsidR="00C75530" w:rsidRPr="005647EB" w:rsidRDefault="00C75530" w:rsidP="002570E4">
            <w:pPr>
              <w:pStyle w:val="TAL"/>
              <w:keepNext w:val="0"/>
              <w:keepLines w:val="0"/>
              <w:rPr>
                <w:rFonts w:cs="Arial"/>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eight</w:t>
            </w:r>
            <w:r w:rsidR="002570E4" w:rsidRPr="005647EB">
              <w:rPr>
                <w:rFonts w:cs="Arial"/>
              </w:rPr>
              <w:t xml:space="preserve"> </w:t>
            </w:r>
            <w:r w:rsidRPr="005647EB">
              <w:rPr>
                <w:rFonts w:cs="Arial"/>
              </w:rPr>
              <w:t>TDD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p>
        </w:tc>
      </w:tr>
      <w:tr w:rsidR="00C75530" w:rsidRPr="005647EB" w14:paraId="129E38B6"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0E07C853" w14:textId="2AB7E81F" w:rsidR="00C75530" w:rsidRPr="005647EB" w:rsidRDefault="00C75530" w:rsidP="002570E4">
            <w:pPr>
              <w:pStyle w:val="TAL"/>
              <w:keepNext w:val="0"/>
              <w:keepLines w:val="0"/>
              <w:rPr>
                <w:rFonts w:cs="Arial"/>
              </w:rPr>
            </w:pPr>
            <w:r w:rsidRPr="005647EB">
              <w:rPr>
                <w:rFonts w:cs="Arial"/>
              </w:rPr>
              <w:t>Test</w:t>
            </w:r>
            <w:r w:rsidR="002570E4" w:rsidRPr="005647EB">
              <w:rPr>
                <w:rFonts w:cs="Arial"/>
              </w:rPr>
              <w:t xml:space="preserve"> </w:t>
            </w:r>
            <w:r w:rsidRPr="005647EB">
              <w:rPr>
                <w:rFonts w:cs="Arial"/>
              </w:rPr>
              <w:t>equipment</w:t>
            </w:r>
            <w:r w:rsidR="002570E4" w:rsidRPr="005647EB">
              <w:rPr>
                <w:rFonts w:cs="Arial"/>
              </w:rPr>
              <w:t xml:space="preserve"> </w:t>
            </w:r>
            <w:r w:rsidRPr="005647EB">
              <w:rPr>
                <w:rFonts w:cs="Arial"/>
              </w:rPr>
              <w:t>configuration</w:t>
            </w:r>
          </w:p>
        </w:tc>
        <w:tc>
          <w:tcPr>
            <w:tcW w:w="580" w:type="dxa"/>
            <w:tcBorders>
              <w:top w:val="single" w:sz="4" w:space="0" w:color="auto"/>
              <w:left w:val="single" w:sz="4" w:space="0" w:color="auto"/>
              <w:bottom w:val="single" w:sz="4" w:space="0" w:color="auto"/>
              <w:right w:val="single" w:sz="4" w:space="0" w:color="auto"/>
            </w:tcBorders>
          </w:tcPr>
          <w:p w14:paraId="5B9CDF08"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2C252FAB" w14:textId="70708C8B" w:rsidR="00C75530" w:rsidRPr="005647EB" w:rsidRDefault="00C75530"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uses</w:t>
            </w:r>
            <w:r w:rsidR="002570E4" w:rsidRPr="005647EB">
              <w:rPr>
                <w:rFonts w:cs="Arial"/>
              </w:rPr>
              <w:t xml:space="preserve"> </w:t>
            </w:r>
            <w:r w:rsidRPr="005647EB">
              <w:rPr>
                <w:rFonts w:cs="Arial"/>
              </w:rPr>
              <w:t>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p w14:paraId="29A26CF8" w14:textId="4AA3B6DD" w:rsidR="00C75530" w:rsidRPr="005647EB" w:rsidRDefault="00C75530" w:rsidP="002570E4">
            <w:pPr>
              <w:pStyle w:val="TAC"/>
              <w:keepNext w:val="0"/>
              <w:keepLines w:val="0"/>
              <w:rPr>
                <w:rFonts w:cs="Arial"/>
              </w:rPr>
            </w:pPr>
            <w:r w:rsidRPr="005647EB">
              <w:rPr>
                <w:rFonts w:cs="Arial"/>
              </w:rPr>
              <w:t>Cells</w:t>
            </w:r>
            <w:r w:rsidR="002570E4" w:rsidRPr="005647EB">
              <w:rPr>
                <w:rFonts w:cs="Arial"/>
              </w:rPr>
              <w:t xml:space="preserve"> </w:t>
            </w:r>
            <w:r w:rsidRPr="005647EB">
              <w:rPr>
                <w:rFonts w:cs="Arial"/>
              </w:rPr>
              <w:t>2,3,4</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2,3,4,5,6,7,8,9</w:t>
            </w:r>
          </w:p>
        </w:tc>
        <w:tc>
          <w:tcPr>
            <w:tcW w:w="3671" w:type="dxa"/>
            <w:tcBorders>
              <w:top w:val="single" w:sz="4" w:space="0" w:color="auto"/>
              <w:left w:val="single" w:sz="4" w:space="0" w:color="auto"/>
              <w:bottom w:val="single" w:sz="4" w:space="0" w:color="auto"/>
              <w:right w:val="single" w:sz="4" w:space="0" w:color="auto"/>
            </w:tcBorders>
          </w:tcPr>
          <w:p w14:paraId="573B2243" w14:textId="77777777" w:rsidR="00C75530" w:rsidRPr="005647EB" w:rsidRDefault="00C75530" w:rsidP="002570E4">
            <w:pPr>
              <w:pStyle w:val="TAL"/>
              <w:keepNext w:val="0"/>
              <w:keepLines w:val="0"/>
              <w:rPr>
                <w:rFonts w:cs="Arial"/>
              </w:rPr>
            </w:pPr>
          </w:p>
        </w:tc>
      </w:tr>
      <w:tr w:rsidR="00C75530" w:rsidRPr="005647EB" w14:paraId="1BA0396C"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AF265D2" w14:textId="4F5DF0C5" w:rsidR="00C75530" w:rsidRPr="005647EB" w:rsidRDefault="00C75530" w:rsidP="002570E4">
            <w:pPr>
              <w:pStyle w:val="TAL"/>
              <w:keepNext w:val="0"/>
              <w:keepLines w:val="0"/>
              <w:rPr>
                <w:rFonts w:cs="Arial"/>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580" w:type="dxa"/>
            <w:tcBorders>
              <w:top w:val="single" w:sz="4" w:space="0" w:color="auto"/>
              <w:left w:val="single" w:sz="4" w:space="0" w:color="auto"/>
              <w:bottom w:val="single" w:sz="4" w:space="0" w:color="auto"/>
              <w:right w:val="single" w:sz="4" w:space="0" w:color="auto"/>
            </w:tcBorders>
          </w:tcPr>
          <w:p w14:paraId="203922FA"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4AFF83B2" w14:textId="77777777" w:rsidR="00C75530" w:rsidRPr="005647EB" w:rsidRDefault="00C75530" w:rsidP="002570E4">
            <w:pPr>
              <w:pStyle w:val="TAC"/>
              <w:keepNext w:val="0"/>
              <w:keepLines w:val="0"/>
              <w:rPr>
                <w:rFonts w:cs="Arial"/>
              </w:rPr>
            </w:pPr>
            <w:r w:rsidRPr="005647EB">
              <w:rPr>
                <w:rFonts w:cs="Arial"/>
                <w:lang w:eastAsia="zh-CN"/>
              </w:rPr>
              <w:t>1</w:t>
            </w:r>
          </w:p>
        </w:tc>
        <w:tc>
          <w:tcPr>
            <w:tcW w:w="3671" w:type="dxa"/>
            <w:tcBorders>
              <w:top w:val="single" w:sz="4" w:space="0" w:color="auto"/>
              <w:left w:val="single" w:sz="4" w:space="0" w:color="auto"/>
              <w:bottom w:val="single" w:sz="4" w:space="0" w:color="auto"/>
              <w:right w:val="single" w:sz="4" w:space="0" w:color="auto"/>
            </w:tcBorders>
          </w:tcPr>
          <w:p w14:paraId="476C2A51" w14:textId="7A316C76" w:rsidR="00C75530" w:rsidRPr="005647EB" w:rsidRDefault="00C75530"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lang w:eastAsia="zh-CN"/>
              </w:rPr>
              <w:t>36</w:t>
            </w:r>
            <w:r w:rsidRPr="005647EB">
              <w:rPr>
                <w:rFonts w:cs="Arial"/>
              </w:rPr>
              <w:t>.1</w:t>
            </w:r>
            <w:r w:rsidRPr="005647EB">
              <w:rPr>
                <w:rFonts w:cs="Arial"/>
                <w:lang w:eastAsia="zh-CN"/>
              </w:rPr>
              <w:t>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C75530" w:rsidRPr="005647EB" w14:paraId="42827E25"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6CC7AF76" w14:textId="269741BF" w:rsidR="00C75530" w:rsidRPr="005647EB" w:rsidRDefault="00C75530"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Borders>
              <w:top w:val="single" w:sz="4" w:space="0" w:color="auto"/>
              <w:left w:val="single" w:sz="4" w:space="0" w:color="auto"/>
              <w:bottom w:val="single" w:sz="4" w:space="0" w:color="auto"/>
              <w:right w:val="single" w:sz="4" w:space="0" w:color="auto"/>
            </w:tcBorders>
          </w:tcPr>
          <w:p w14:paraId="43A329CB"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6587282F" w14:textId="77777777" w:rsidR="00C75530" w:rsidRPr="005647EB" w:rsidRDefault="00C75530" w:rsidP="002570E4">
            <w:pPr>
              <w:pStyle w:val="TAC"/>
              <w:keepNext w:val="0"/>
              <w:keepLines w:val="0"/>
              <w:rPr>
                <w:rFonts w:cs="Arial"/>
              </w:rPr>
            </w:pPr>
            <w:r w:rsidRPr="005647EB">
              <w:rPr>
                <w:rFonts w:cs="Arial"/>
                <w:lang w:eastAsia="zh-CN"/>
              </w:rPr>
              <w:t>Normal</w:t>
            </w:r>
          </w:p>
        </w:tc>
        <w:tc>
          <w:tcPr>
            <w:tcW w:w="3671" w:type="dxa"/>
            <w:tcBorders>
              <w:top w:val="single" w:sz="4" w:space="0" w:color="auto"/>
              <w:left w:val="single" w:sz="4" w:space="0" w:color="auto"/>
              <w:bottom w:val="single" w:sz="4" w:space="0" w:color="auto"/>
              <w:right w:val="single" w:sz="4" w:space="0" w:color="auto"/>
            </w:tcBorders>
          </w:tcPr>
          <w:p w14:paraId="0D1D924E" w14:textId="77777777" w:rsidR="00C75530" w:rsidRPr="005647EB" w:rsidRDefault="00C75530" w:rsidP="002570E4">
            <w:pPr>
              <w:pStyle w:val="TAL"/>
              <w:keepNext w:val="0"/>
              <w:keepLines w:val="0"/>
              <w:rPr>
                <w:rFonts w:cs="Arial"/>
              </w:rPr>
            </w:pPr>
          </w:p>
        </w:tc>
      </w:tr>
      <w:tr w:rsidR="00C75530" w:rsidRPr="005647EB" w14:paraId="5335582C"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232E3A0B" w14:textId="7788FE85" w:rsidR="00C75530" w:rsidRPr="005647EB" w:rsidRDefault="00C75530" w:rsidP="002570E4">
            <w:pPr>
              <w:pStyle w:val="TAL"/>
              <w:keepNext w:val="0"/>
              <w:keepLines w:val="0"/>
              <w:rPr>
                <w:rFonts w:cs="Arial"/>
              </w:rPr>
            </w:pPr>
            <w:r w:rsidRPr="005647EB">
              <w:rPr>
                <w:rFonts w:cs="v4.2.0"/>
              </w:rPr>
              <w:t>E-UTRA</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p>
        </w:tc>
        <w:tc>
          <w:tcPr>
            <w:tcW w:w="580" w:type="dxa"/>
            <w:tcBorders>
              <w:top w:val="single" w:sz="4" w:space="0" w:color="auto"/>
              <w:left w:val="single" w:sz="4" w:space="0" w:color="auto"/>
              <w:bottom w:val="single" w:sz="4" w:space="0" w:color="auto"/>
              <w:right w:val="single" w:sz="4" w:space="0" w:color="auto"/>
            </w:tcBorders>
          </w:tcPr>
          <w:p w14:paraId="3F75815A"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19F02CDE" w14:textId="57D17776" w:rsidR="00C75530" w:rsidRPr="005647EB" w:rsidRDefault="00C75530" w:rsidP="002570E4">
            <w:pPr>
              <w:pStyle w:val="TAC"/>
              <w:keepNext w:val="0"/>
              <w:keepLines w:val="0"/>
              <w:rPr>
                <w:rFonts w:cs="Arial"/>
              </w:rPr>
            </w:pPr>
            <w:r w:rsidRPr="005647EB">
              <w:rPr>
                <w:rFonts w:cs="v4.2.0"/>
              </w:rPr>
              <w:t>1,</w:t>
            </w:r>
            <w:r w:rsidR="002570E4" w:rsidRPr="005647EB">
              <w:rPr>
                <w:rFonts w:cs="v4.2.0"/>
              </w:rPr>
              <w:t xml:space="preserve"> </w:t>
            </w:r>
            <w:r w:rsidRPr="005647EB">
              <w:rPr>
                <w:rFonts w:cs="v4.2.0"/>
              </w:rPr>
              <w:t>2</w:t>
            </w:r>
          </w:p>
        </w:tc>
        <w:tc>
          <w:tcPr>
            <w:tcW w:w="3671" w:type="dxa"/>
            <w:tcBorders>
              <w:top w:val="single" w:sz="4" w:space="0" w:color="auto"/>
              <w:left w:val="single" w:sz="4" w:space="0" w:color="auto"/>
              <w:bottom w:val="single" w:sz="4" w:space="0" w:color="auto"/>
              <w:right w:val="single" w:sz="4" w:space="0" w:color="auto"/>
            </w:tcBorders>
          </w:tcPr>
          <w:p w14:paraId="2DF60BF4" w14:textId="121A0CDD" w:rsidR="00C75530" w:rsidRPr="005647EB" w:rsidRDefault="00C75530" w:rsidP="002570E4">
            <w:pPr>
              <w:pStyle w:val="TAL"/>
              <w:keepNext w:val="0"/>
              <w:keepLines w:val="0"/>
              <w:rPr>
                <w:rFonts w:cs="Arial"/>
              </w:rPr>
            </w:pPr>
            <w:r w:rsidRPr="005647EB">
              <w:rPr>
                <w:rFonts w:cs="v4.2.0"/>
              </w:rPr>
              <w:t>Two</w:t>
            </w:r>
            <w:r w:rsidR="002570E4" w:rsidRPr="005647EB">
              <w:rPr>
                <w:rFonts w:cs="v4.2.0"/>
              </w:rPr>
              <w:t xml:space="preserve"> </w:t>
            </w:r>
            <w:r w:rsidRPr="005647EB">
              <w:rPr>
                <w:rFonts w:cs="v4.2.0"/>
              </w:rPr>
              <w:t>TDD</w:t>
            </w:r>
            <w:r w:rsidR="002570E4" w:rsidRPr="005647EB">
              <w:rPr>
                <w:rFonts w:cs="v4.2.0"/>
              </w:rPr>
              <w:t xml:space="preserve"> </w:t>
            </w:r>
            <w:r w:rsidRPr="005647EB">
              <w:rPr>
                <w:rFonts w:cs="v4.2.0"/>
              </w:rPr>
              <w:t>carrier</w:t>
            </w:r>
            <w:r w:rsidR="002570E4" w:rsidRPr="005647EB">
              <w:rPr>
                <w:rFonts w:cs="v4.2.0"/>
              </w:rPr>
              <w:t xml:space="preserve"> </w:t>
            </w:r>
            <w:r w:rsidRPr="005647EB">
              <w:rPr>
                <w:rFonts w:cs="v4.2.0"/>
              </w:rPr>
              <w:t>frequencies</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used.</w:t>
            </w:r>
          </w:p>
        </w:tc>
      </w:tr>
      <w:tr w:rsidR="00C75530" w:rsidRPr="005647EB" w14:paraId="3798907D"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4084633B" w14:textId="2DE7DAB8" w:rsidR="00C75530" w:rsidRPr="005647EB" w:rsidRDefault="00C75530"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Borders>
              <w:top w:val="single" w:sz="4" w:space="0" w:color="auto"/>
              <w:left w:val="single" w:sz="4" w:space="0" w:color="auto"/>
              <w:bottom w:val="single" w:sz="4" w:space="0" w:color="auto"/>
              <w:right w:val="single" w:sz="4" w:space="0" w:color="auto"/>
            </w:tcBorders>
          </w:tcPr>
          <w:p w14:paraId="31DFA0B5"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6B250429" w14:textId="5408C632" w:rsidR="00C75530" w:rsidRPr="005647EB" w:rsidRDefault="00C75530"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3671" w:type="dxa"/>
            <w:tcBorders>
              <w:top w:val="single" w:sz="4" w:space="0" w:color="auto"/>
              <w:left w:val="single" w:sz="4" w:space="0" w:color="auto"/>
              <w:bottom w:val="single" w:sz="4" w:space="0" w:color="auto"/>
              <w:right w:val="single" w:sz="4" w:space="0" w:color="auto"/>
            </w:tcBorders>
          </w:tcPr>
          <w:p w14:paraId="061D92E2" w14:textId="7BFE89A8" w:rsidR="00C75530" w:rsidRPr="005647EB" w:rsidRDefault="00C75530"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C75530" w:rsidRPr="005647EB" w14:paraId="4DA468C2"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72EBE193" w14:textId="1DA9B01A" w:rsidR="00C75530" w:rsidRPr="005647EB" w:rsidRDefault="00C75530" w:rsidP="002570E4">
            <w:pPr>
              <w:pStyle w:val="TAL"/>
              <w:keepNext w:val="0"/>
              <w:keepLines w:val="0"/>
              <w:rPr>
                <w:rFonts w:cs="Arial"/>
              </w:rPr>
            </w:pPr>
            <w:r w:rsidRPr="005647EB">
              <w:rPr>
                <w:rFonts w:cs="Arial"/>
              </w:rPr>
              <w:t>Neighbour</w:t>
            </w:r>
            <w:r w:rsidR="002570E4" w:rsidRPr="005647EB">
              <w:rPr>
                <w:rFonts w:cs="Arial"/>
              </w:rPr>
              <w:t xml:space="preserve"> </w:t>
            </w:r>
            <w:r w:rsidRPr="005647EB">
              <w:rPr>
                <w:rFonts w:cs="Arial"/>
              </w:rPr>
              <w:t>cell</w:t>
            </w:r>
          </w:p>
        </w:tc>
        <w:tc>
          <w:tcPr>
            <w:tcW w:w="580" w:type="dxa"/>
            <w:tcBorders>
              <w:top w:val="single" w:sz="4" w:space="0" w:color="auto"/>
              <w:left w:val="single" w:sz="4" w:space="0" w:color="auto"/>
              <w:bottom w:val="single" w:sz="4" w:space="0" w:color="auto"/>
              <w:right w:val="single" w:sz="4" w:space="0" w:color="auto"/>
            </w:tcBorders>
          </w:tcPr>
          <w:p w14:paraId="5E39C042"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6891878E" w14:textId="4C7BE328" w:rsidR="00C75530" w:rsidRPr="005647EB" w:rsidRDefault="00C75530"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2</w:t>
            </w:r>
          </w:p>
        </w:tc>
        <w:tc>
          <w:tcPr>
            <w:tcW w:w="3671" w:type="dxa"/>
            <w:tcBorders>
              <w:top w:val="single" w:sz="4" w:space="0" w:color="auto"/>
              <w:left w:val="single" w:sz="4" w:space="0" w:color="auto"/>
              <w:bottom w:val="single" w:sz="4" w:space="0" w:color="auto"/>
              <w:right w:val="single" w:sz="4" w:space="0" w:color="auto"/>
            </w:tcBorders>
          </w:tcPr>
          <w:p w14:paraId="320A3BC9" w14:textId="1AB77618" w:rsidR="00C75530" w:rsidRPr="005647EB" w:rsidRDefault="00C75530"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2</w:t>
            </w:r>
          </w:p>
        </w:tc>
      </w:tr>
      <w:tr w:rsidR="00C75530" w:rsidRPr="005647EB" w14:paraId="5328CE8E"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3753B30B" w14:textId="77777777" w:rsidR="00C75530" w:rsidRPr="005647EB" w:rsidRDefault="00C75530" w:rsidP="002570E4">
            <w:pPr>
              <w:pStyle w:val="TAL"/>
              <w:keepNext w:val="0"/>
              <w:keepLines w:val="0"/>
              <w:rPr>
                <w:rFonts w:cs="Arial"/>
              </w:rPr>
            </w:pPr>
            <w:r w:rsidRPr="005647EB">
              <w:rPr>
                <w:rFonts w:cs="Arial"/>
              </w:rPr>
              <w:t>A3-Offset</w:t>
            </w:r>
          </w:p>
        </w:tc>
        <w:tc>
          <w:tcPr>
            <w:tcW w:w="580" w:type="dxa"/>
            <w:tcBorders>
              <w:top w:val="single" w:sz="4" w:space="0" w:color="auto"/>
              <w:left w:val="single" w:sz="4" w:space="0" w:color="auto"/>
              <w:bottom w:val="single" w:sz="4" w:space="0" w:color="auto"/>
              <w:right w:val="single" w:sz="4" w:space="0" w:color="auto"/>
            </w:tcBorders>
          </w:tcPr>
          <w:p w14:paraId="21087B4C" w14:textId="77777777" w:rsidR="00C75530" w:rsidRPr="005647EB" w:rsidRDefault="00C75530" w:rsidP="002570E4">
            <w:pPr>
              <w:pStyle w:val="TAC"/>
              <w:keepNext w:val="0"/>
              <w:keepLines w:val="0"/>
              <w:rPr>
                <w:rFonts w:cs="Arial"/>
              </w:rPr>
            </w:pPr>
            <w:r w:rsidRPr="005647EB">
              <w:rPr>
                <w:rFonts w:cs="Arial"/>
              </w:rPr>
              <w:t>dB</w:t>
            </w:r>
          </w:p>
        </w:tc>
        <w:tc>
          <w:tcPr>
            <w:tcW w:w="2708" w:type="dxa"/>
            <w:tcBorders>
              <w:top w:val="single" w:sz="4" w:space="0" w:color="auto"/>
              <w:left w:val="single" w:sz="4" w:space="0" w:color="auto"/>
              <w:bottom w:val="single" w:sz="4" w:space="0" w:color="auto"/>
              <w:right w:val="single" w:sz="4" w:space="0" w:color="auto"/>
            </w:tcBorders>
          </w:tcPr>
          <w:p w14:paraId="5D6EE554" w14:textId="77777777" w:rsidR="00C75530" w:rsidRPr="005647EB" w:rsidRDefault="00C75530" w:rsidP="002570E4">
            <w:pPr>
              <w:pStyle w:val="TAC"/>
              <w:keepNext w:val="0"/>
              <w:keepLines w:val="0"/>
              <w:rPr>
                <w:rFonts w:cs="Arial"/>
              </w:rPr>
            </w:pPr>
            <w:r w:rsidRPr="005647EB">
              <w:rPr>
                <w:rFonts w:cs="Arial"/>
                <w:lang w:eastAsia="zh-CN"/>
              </w:rPr>
              <w:t>-6</w:t>
            </w:r>
          </w:p>
        </w:tc>
        <w:tc>
          <w:tcPr>
            <w:tcW w:w="3671" w:type="dxa"/>
            <w:tcBorders>
              <w:top w:val="single" w:sz="4" w:space="0" w:color="auto"/>
              <w:left w:val="single" w:sz="4" w:space="0" w:color="auto"/>
              <w:bottom w:val="single" w:sz="4" w:space="0" w:color="auto"/>
              <w:right w:val="single" w:sz="4" w:space="0" w:color="auto"/>
            </w:tcBorders>
          </w:tcPr>
          <w:p w14:paraId="0260B5BD" w14:textId="77777777" w:rsidR="00C75530" w:rsidRPr="005647EB" w:rsidRDefault="00C75530" w:rsidP="002570E4">
            <w:pPr>
              <w:pStyle w:val="TAL"/>
              <w:keepNext w:val="0"/>
              <w:keepLines w:val="0"/>
              <w:rPr>
                <w:rFonts w:cs="Arial"/>
              </w:rPr>
            </w:pPr>
          </w:p>
        </w:tc>
      </w:tr>
      <w:tr w:rsidR="00C75530" w:rsidRPr="005647EB" w14:paraId="7D341264"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F88EE96" w14:textId="77777777" w:rsidR="00C75530" w:rsidRPr="005647EB" w:rsidRDefault="00C75530" w:rsidP="002570E4">
            <w:pPr>
              <w:pStyle w:val="TAL"/>
              <w:keepNext w:val="0"/>
              <w:keepLines w:val="0"/>
              <w:rPr>
                <w:rFonts w:cs="Arial"/>
              </w:rPr>
            </w:pPr>
            <w:r w:rsidRPr="005647EB">
              <w:rPr>
                <w:rFonts w:cs="Arial"/>
              </w:rPr>
              <w:t>Hysteresis</w:t>
            </w:r>
          </w:p>
        </w:tc>
        <w:tc>
          <w:tcPr>
            <w:tcW w:w="580" w:type="dxa"/>
            <w:tcBorders>
              <w:top w:val="single" w:sz="4" w:space="0" w:color="auto"/>
              <w:left w:val="single" w:sz="4" w:space="0" w:color="auto"/>
              <w:bottom w:val="single" w:sz="4" w:space="0" w:color="auto"/>
              <w:right w:val="single" w:sz="4" w:space="0" w:color="auto"/>
            </w:tcBorders>
          </w:tcPr>
          <w:p w14:paraId="2335C889" w14:textId="77777777" w:rsidR="00C75530" w:rsidRPr="005647EB" w:rsidRDefault="00C75530" w:rsidP="002570E4">
            <w:pPr>
              <w:pStyle w:val="TAC"/>
              <w:keepNext w:val="0"/>
              <w:keepLines w:val="0"/>
              <w:rPr>
                <w:rFonts w:cs="Arial"/>
              </w:rPr>
            </w:pPr>
            <w:r w:rsidRPr="005647EB">
              <w:rPr>
                <w:rFonts w:cs="Arial"/>
              </w:rPr>
              <w:t>dB</w:t>
            </w:r>
          </w:p>
        </w:tc>
        <w:tc>
          <w:tcPr>
            <w:tcW w:w="2708" w:type="dxa"/>
            <w:tcBorders>
              <w:top w:val="single" w:sz="4" w:space="0" w:color="auto"/>
              <w:left w:val="single" w:sz="4" w:space="0" w:color="auto"/>
              <w:bottom w:val="single" w:sz="4" w:space="0" w:color="auto"/>
              <w:right w:val="single" w:sz="4" w:space="0" w:color="auto"/>
            </w:tcBorders>
          </w:tcPr>
          <w:p w14:paraId="615AF3A7" w14:textId="77777777" w:rsidR="00C75530" w:rsidRPr="005647EB" w:rsidRDefault="00C75530" w:rsidP="002570E4">
            <w:pPr>
              <w:pStyle w:val="TAC"/>
              <w:keepNext w:val="0"/>
              <w:keepLines w:val="0"/>
              <w:rPr>
                <w:rFonts w:cs="Arial"/>
              </w:rPr>
            </w:pPr>
            <w:r w:rsidRPr="005647EB">
              <w:rPr>
                <w:rFonts w:cs="Arial"/>
              </w:rPr>
              <w:t>0</w:t>
            </w:r>
          </w:p>
        </w:tc>
        <w:tc>
          <w:tcPr>
            <w:tcW w:w="3671" w:type="dxa"/>
            <w:tcBorders>
              <w:top w:val="single" w:sz="4" w:space="0" w:color="auto"/>
              <w:left w:val="single" w:sz="4" w:space="0" w:color="auto"/>
              <w:bottom w:val="single" w:sz="4" w:space="0" w:color="auto"/>
              <w:right w:val="single" w:sz="4" w:space="0" w:color="auto"/>
            </w:tcBorders>
          </w:tcPr>
          <w:p w14:paraId="79423D3C" w14:textId="77777777" w:rsidR="00C75530" w:rsidRPr="005647EB" w:rsidRDefault="00C75530" w:rsidP="002570E4">
            <w:pPr>
              <w:pStyle w:val="TAL"/>
              <w:keepNext w:val="0"/>
              <w:keepLines w:val="0"/>
              <w:rPr>
                <w:rFonts w:cs="Arial"/>
              </w:rPr>
            </w:pPr>
          </w:p>
        </w:tc>
      </w:tr>
      <w:tr w:rsidR="00C75530" w:rsidRPr="005647EB" w14:paraId="52BA80EF"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1B2803C" w14:textId="77777777" w:rsidR="00C75530" w:rsidRPr="005647EB" w:rsidRDefault="00C75530" w:rsidP="002570E4">
            <w:pPr>
              <w:pStyle w:val="TAL"/>
              <w:keepNext w:val="0"/>
              <w:keepLines w:val="0"/>
              <w:rPr>
                <w:rFonts w:cs="Arial"/>
              </w:rPr>
            </w:pPr>
            <w:r w:rsidRPr="005647EB">
              <w:rPr>
                <w:rFonts w:cs="Arial"/>
              </w:rPr>
              <w:t>TimeToTrigger</w:t>
            </w:r>
          </w:p>
        </w:tc>
        <w:tc>
          <w:tcPr>
            <w:tcW w:w="580" w:type="dxa"/>
            <w:tcBorders>
              <w:top w:val="single" w:sz="4" w:space="0" w:color="auto"/>
              <w:left w:val="single" w:sz="4" w:space="0" w:color="auto"/>
              <w:bottom w:val="single" w:sz="4" w:space="0" w:color="auto"/>
              <w:right w:val="single" w:sz="4" w:space="0" w:color="auto"/>
            </w:tcBorders>
          </w:tcPr>
          <w:p w14:paraId="47EE6C04" w14:textId="77777777" w:rsidR="00C75530" w:rsidRPr="005647EB" w:rsidRDefault="00C75530" w:rsidP="002570E4">
            <w:pPr>
              <w:pStyle w:val="TAC"/>
              <w:keepNext w:val="0"/>
              <w:keepLines w:val="0"/>
              <w:rPr>
                <w:rFonts w:cs="Arial"/>
              </w:rPr>
            </w:pPr>
            <w:r w:rsidRPr="005647EB">
              <w:rPr>
                <w:rFonts w:cs="Arial"/>
                <w:lang w:eastAsia="zh-CN"/>
              </w:rPr>
              <w:t>s</w:t>
            </w:r>
          </w:p>
        </w:tc>
        <w:tc>
          <w:tcPr>
            <w:tcW w:w="2708" w:type="dxa"/>
            <w:tcBorders>
              <w:top w:val="single" w:sz="4" w:space="0" w:color="auto"/>
              <w:left w:val="single" w:sz="4" w:space="0" w:color="auto"/>
              <w:bottom w:val="single" w:sz="4" w:space="0" w:color="auto"/>
              <w:right w:val="single" w:sz="4" w:space="0" w:color="auto"/>
            </w:tcBorders>
          </w:tcPr>
          <w:p w14:paraId="20B2B6B6" w14:textId="77777777" w:rsidR="00C75530" w:rsidRPr="005647EB" w:rsidRDefault="00C75530" w:rsidP="002570E4">
            <w:pPr>
              <w:pStyle w:val="TAC"/>
              <w:keepNext w:val="0"/>
              <w:keepLines w:val="0"/>
              <w:rPr>
                <w:rFonts w:cs="Arial"/>
              </w:rPr>
            </w:pPr>
            <w:r w:rsidRPr="005647EB">
              <w:rPr>
                <w:rFonts w:cs="Arial"/>
              </w:rPr>
              <w:t>0</w:t>
            </w:r>
          </w:p>
        </w:tc>
        <w:tc>
          <w:tcPr>
            <w:tcW w:w="3671" w:type="dxa"/>
            <w:tcBorders>
              <w:top w:val="single" w:sz="4" w:space="0" w:color="auto"/>
              <w:left w:val="single" w:sz="4" w:space="0" w:color="auto"/>
              <w:bottom w:val="single" w:sz="4" w:space="0" w:color="auto"/>
              <w:right w:val="single" w:sz="4" w:space="0" w:color="auto"/>
            </w:tcBorders>
          </w:tcPr>
          <w:p w14:paraId="0318351E" w14:textId="77777777" w:rsidR="00C75530" w:rsidRPr="005647EB" w:rsidRDefault="00C75530" w:rsidP="002570E4">
            <w:pPr>
              <w:pStyle w:val="TAL"/>
              <w:keepNext w:val="0"/>
              <w:keepLines w:val="0"/>
              <w:rPr>
                <w:rFonts w:cs="Arial"/>
              </w:rPr>
            </w:pPr>
          </w:p>
        </w:tc>
      </w:tr>
      <w:tr w:rsidR="00C75530" w:rsidRPr="005647EB" w14:paraId="50C4C132"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7F14424" w14:textId="50A85AE3" w:rsidR="00C75530" w:rsidRPr="005647EB" w:rsidRDefault="00C75530"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Borders>
              <w:top w:val="single" w:sz="4" w:space="0" w:color="auto"/>
              <w:left w:val="single" w:sz="4" w:space="0" w:color="auto"/>
              <w:bottom w:val="single" w:sz="4" w:space="0" w:color="auto"/>
              <w:right w:val="single" w:sz="4" w:space="0" w:color="auto"/>
            </w:tcBorders>
          </w:tcPr>
          <w:p w14:paraId="5DCFF876"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0E7BA97A" w14:textId="77777777" w:rsidR="00C75530" w:rsidRPr="005647EB" w:rsidRDefault="00C75530" w:rsidP="002570E4">
            <w:pPr>
              <w:pStyle w:val="TAC"/>
              <w:keepNext w:val="0"/>
              <w:keepLines w:val="0"/>
              <w:rPr>
                <w:rFonts w:cs="Arial"/>
              </w:rPr>
            </w:pPr>
            <w:r w:rsidRPr="005647EB">
              <w:rPr>
                <w:rFonts w:cs="Arial"/>
              </w:rPr>
              <w:t>0</w:t>
            </w:r>
          </w:p>
        </w:tc>
        <w:tc>
          <w:tcPr>
            <w:tcW w:w="3671" w:type="dxa"/>
            <w:tcBorders>
              <w:top w:val="single" w:sz="4" w:space="0" w:color="auto"/>
              <w:left w:val="single" w:sz="4" w:space="0" w:color="auto"/>
              <w:bottom w:val="single" w:sz="4" w:space="0" w:color="auto"/>
              <w:right w:val="single" w:sz="4" w:space="0" w:color="auto"/>
            </w:tcBorders>
          </w:tcPr>
          <w:p w14:paraId="3921624C" w14:textId="7C1EB5CF" w:rsidR="00C75530" w:rsidRPr="005647EB" w:rsidRDefault="00C75530"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C75530" w:rsidRPr="005647EB" w14:paraId="56563F41"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27346EDC" w14:textId="77777777" w:rsidR="00C75530" w:rsidRPr="005647EB" w:rsidRDefault="00C75530" w:rsidP="002570E4">
            <w:pPr>
              <w:pStyle w:val="TAL"/>
              <w:keepNext w:val="0"/>
              <w:keepLines w:val="0"/>
              <w:rPr>
                <w:rFonts w:cs="Arial"/>
              </w:rPr>
            </w:pPr>
            <w:r w:rsidRPr="005647EB">
              <w:rPr>
                <w:rFonts w:cs="Arial"/>
              </w:rPr>
              <w:t>DRX</w:t>
            </w:r>
          </w:p>
        </w:tc>
        <w:tc>
          <w:tcPr>
            <w:tcW w:w="580" w:type="dxa"/>
            <w:tcBorders>
              <w:top w:val="single" w:sz="4" w:space="0" w:color="auto"/>
              <w:left w:val="single" w:sz="4" w:space="0" w:color="auto"/>
              <w:bottom w:val="single" w:sz="4" w:space="0" w:color="auto"/>
              <w:right w:val="single" w:sz="4" w:space="0" w:color="auto"/>
            </w:tcBorders>
          </w:tcPr>
          <w:p w14:paraId="218DC3A4"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56973CA0" w14:textId="77777777" w:rsidR="00C75530" w:rsidRPr="005647EB" w:rsidRDefault="00C75530" w:rsidP="002570E4">
            <w:pPr>
              <w:pStyle w:val="TAC"/>
              <w:keepNext w:val="0"/>
              <w:keepLines w:val="0"/>
              <w:rPr>
                <w:rFonts w:cs="Arial"/>
              </w:rPr>
            </w:pPr>
            <w:r w:rsidRPr="005647EB">
              <w:rPr>
                <w:rFonts w:cs="Arial"/>
              </w:rPr>
              <w:t>OFF</w:t>
            </w:r>
          </w:p>
        </w:tc>
        <w:tc>
          <w:tcPr>
            <w:tcW w:w="3671" w:type="dxa"/>
            <w:tcBorders>
              <w:top w:val="single" w:sz="4" w:space="0" w:color="auto"/>
              <w:left w:val="single" w:sz="4" w:space="0" w:color="auto"/>
              <w:bottom w:val="single" w:sz="4" w:space="0" w:color="auto"/>
              <w:right w:val="single" w:sz="4" w:space="0" w:color="auto"/>
            </w:tcBorders>
          </w:tcPr>
          <w:p w14:paraId="02FD9BFF" w14:textId="77777777" w:rsidR="00C75530" w:rsidRPr="005647EB" w:rsidRDefault="00C75530" w:rsidP="002570E4">
            <w:pPr>
              <w:pStyle w:val="TAL"/>
              <w:keepNext w:val="0"/>
              <w:keepLines w:val="0"/>
              <w:rPr>
                <w:rFonts w:cs="Arial"/>
              </w:rPr>
            </w:pPr>
          </w:p>
        </w:tc>
      </w:tr>
      <w:tr w:rsidR="00C75530" w:rsidRPr="005647EB" w14:paraId="711BBD6D"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45C5949B" w14:textId="77777777" w:rsidR="00C75530" w:rsidRPr="005647EB" w:rsidRDefault="00C75530" w:rsidP="002570E4">
            <w:pPr>
              <w:pStyle w:val="TAL"/>
              <w:keepNext w:val="0"/>
              <w:keepLines w:val="0"/>
              <w:rPr>
                <w:rFonts w:cs="Arial"/>
              </w:rPr>
            </w:pPr>
            <w:r w:rsidRPr="005647EB">
              <w:rPr>
                <w:rFonts w:cs="Arial"/>
              </w:rPr>
              <w:t>T1</w:t>
            </w:r>
          </w:p>
        </w:tc>
        <w:tc>
          <w:tcPr>
            <w:tcW w:w="580" w:type="dxa"/>
            <w:tcBorders>
              <w:top w:val="single" w:sz="4" w:space="0" w:color="auto"/>
              <w:left w:val="single" w:sz="4" w:space="0" w:color="auto"/>
              <w:bottom w:val="single" w:sz="4" w:space="0" w:color="auto"/>
              <w:right w:val="single" w:sz="4" w:space="0" w:color="auto"/>
            </w:tcBorders>
          </w:tcPr>
          <w:p w14:paraId="47E2CFAE" w14:textId="77777777" w:rsidR="00C75530" w:rsidRPr="005647EB" w:rsidRDefault="00C75530" w:rsidP="002570E4">
            <w:pPr>
              <w:pStyle w:val="TAC"/>
              <w:keepNext w:val="0"/>
              <w:keepLines w:val="0"/>
              <w:rPr>
                <w:rFonts w:cs="Arial"/>
              </w:rPr>
            </w:pPr>
            <w:r w:rsidRPr="005647EB">
              <w:rPr>
                <w:rFonts w:cs="Arial"/>
              </w:rPr>
              <w:t>s</w:t>
            </w:r>
          </w:p>
        </w:tc>
        <w:tc>
          <w:tcPr>
            <w:tcW w:w="2708" w:type="dxa"/>
            <w:tcBorders>
              <w:top w:val="single" w:sz="4" w:space="0" w:color="auto"/>
              <w:left w:val="single" w:sz="4" w:space="0" w:color="auto"/>
              <w:bottom w:val="single" w:sz="4" w:space="0" w:color="auto"/>
              <w:right w:val="single" w:sz="4" w:space="0" w:color="auto"/>
            </w:tcBorders>
          </w:tcPr>
          <w:p w14:paraId="63462A17" w14:textId="77777777" w:rsidR="00C75530" w:rsidRPr="005647EB" w:rsidRDefault="00C75530" w:rsidP="002570E4">
            <w:pPr>
              <w:pStyle w:val="TAC"/>
              <w:keepNext w:val="0"/>
              <w:keepLines w:val="0"/>
              <w:rPr>
                <w:rFonts w:cs="Arial"/>
              </w:rPr>
            </w:pPr>
            <w:r w:rsidRPr="005647EB">
              <w:rPr>
                <w:rFonts w:cs="Arial"/>
              </w:rPr>
              <w:t>5</w:t>
            </w:r>
          </w:p>
        </w:tc>
        <w:tc>
          <w:tcPr>
            <w:tcW w:w="3671" w:type="dxa"/>
            <w:tcBorders>
              <w:top w:val="single" w:sz="4" w:space="0" w:color="auto"/>
              <w:left w:val="single" w:sz="4" w:space="0" w:color="auto"/>
              <w:bottom w:val="single" w:sz="4" w:space="0" w:color="auto"/>
              <w:right w:val="single" w:sz="4" w:space="0" w:color="auto"/>
            </w:tcBorders>
          </w:tcPr>
          <w:p w14:paraId="15C99311" w14:textId="77777777" w:rsidR="00C75530" w:rsidRPr="005647EB" w:rsidRDefault="00C75530" w:rsidP="002570E4">
            <w:pPr>
              <w:pStyle w:val="TAL"/>
              <w:keepNext w:val="0"/>
              <w:keepLines w:val="0"/>
              <w:rPr>
                <w:rFonts w:cs="Arial"/>
              </w:rPr>
            </w:pPr>
          </w:p>
        </w:tc>
      </w:tr>
      <w:tr w:rsidR="00C75530" w:rsidRPr="005647EB" w14:paraId="0EE1F594"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03EFF06" w14:textId="77777777" w:rsidR="00C75530" w:rsidRPr="005647EB" w:rsidRDefault="00C75530" w:rsidP="002570E4">
            <w:pPr>
              <w:pStyle w:val="TAL"/>
              <w:keepNext w:val="0"/>
              <w:keepLines w:val="0"/>
              <w:rPr>
                <w:rFonts w:cs="Arial"/>
              </w:rPr>
            </w:pPr>
            <w:r w:rsidRPr="005647EB">
              <w:rPr>
                <w:rFonts w:cs="Arial"/>
              </w:rPr>
              <w:t>T2</w:t>
            </w:r>
          </w:p>
        </w:tc>
        <w:tc>
          <w:tcPr>
            <w:tcW w:w="580" w:type="dxa"/>
            <w:tcBorders>
              <w:top w:val="single" w:sz="4" w:space="0" w:color="auto"/>
              <w:left w:val="single" w:sz="4" w:space="0" w:color="auto"/>
              <w:bottom w:val="single" w:sz="4" w:space="0" w:color="auto"/>
              <w:right w:val="single" w:sz="4" w:space="0" w:color="auto"/>
            </w:tcBorders>
          </w:tcPr>
          <w:p w14:paraId="1BCA6FE9" w14:textId="77777777" w:rsidR="00C75530" w:rsidRPr="005647EB" w:rsidRDefault="00C75530" w:rsidP="002570E4">
            <w:pPr>
              <w:pStyle w:val="TAC"/>
              <w:keepNext w:val="0"/>
              <w:keepLines w:val="0"/>
              <w:rPr>
                <w:rFonts w:cs="Arial"/>
              </w:rPr>
            </w:pPr>
            <w:r w:rsidRPr="005647EB">
              <w:rPr>
                <w:rFonts w:cs="Arial"/>
              </w:rPr>
              <w:t>s</w:t>
            </w:r>
          </w:p>
        </w:tc>
        <w:tc>
          <w:tcPr>
            <w:tcW w:w="2708" w:type="dxa"/>
            <w:tcBorders>
              <w:top w:val="single" w:sz="4" w:space="0" w:color="auto"/>
              <w:left w:val="single" w:sz="4" w:space="0" w:color="auto"/>
              <w:bottom w:val="single" w:sz="4" w:space="0" w:color="auto"/>
              <w:right w:val="single" w:sz="4" w:space="0" w:color="auto"/>
            </w:tcBorders>
          </w:tcPr>
          <w:p w14:paraId="4033F23F" w14:textId="77777777" w:rsidR="00C75530" w:rsidRPr="005647EB" w:rsidRDefault="00C75530" w:rsidP="002570E4">
            <w:pPr>
              <w:pStyle w:val="TAC"/>
              <w:keepNext w:val="0"/>
              <w:keepLines w:val="0"/>
              <w:rPr>
                <w:rFonts w:cs="Arial"/>
              </w:rPr>
            </w:pPr>
            <w:r w:rsidRPr="005647EB">
              <w:rPr>
                <w:rFonts w:cs="Arial"/>
                <w:lang w:eastAsia="zh-CN"/>
              </w:rPr>
              <w:t>80</w:t>
            </w:r>
          </w:p>
        </w:tc>
        <w:tc>
          <w:tcPr>
            <w:tcW w:w="3671" w:type="dxa"/>
            <w:tcBorders>
              <w:top w:val="single" w:sz="4" w:space="0" w:color="auto"/>
              <w:left w:val="single" w:sz="4" w:space="0" w:color="auto"/>
              <w:bottom w:val="single" w:sz="4" w:space="0" w:color="auto"/>
              <w:right w:val="single" w:sz="4" w:space="0" w:color="auto"/>
            </w:tcBorders>
          </w:tcPr>
          <w:p w14:paraId="23E121FF" w14:textId="77777777" w:rsidR="00C75530" w:rsidRPr="005647EB" w:rsidRDefault="00C75530" w:rsidP="002570E4">
            <w:pPr>
              <w:pStyle w:val="TAL"/>
              <w:keepNext w:val="0"/>
              <w:keepLines w:val="0"/>
              <w:rPr>
                <w:rFonts w:cs="Arial"/>
              </w:rPr>
            </w:pPr>
          </w:p>
        </w:tc>
      </w:tr>
    </w:tbl>
    <w:p w14:paraId="0D96DC40" w14:textId="77777777" w:rsidR="00C75530" w:rsidRPr="005647EB" w:rsidRDefault="00C75530" w:rsidP="002570E4"/>
    <w:p w14:paraId="6F8C408A" w14:textId="77777777" w:rsidR="00C75530" w:rsidRPr="005647EB" w:rsidRDefault="00C75530" w:rsidP="006D30B7">
      <w:pPr>
        <w:pStyle w:val="Heading5"/>
        <w:keepLines w:val="0"/>
      </w:pPr>
      <w:r w:rsidRPr="005647EB">
        <w:lastRenderedPageBreak/>
        <w:t>8.4.7.4.2</w:t>
      </w:r>
      <w:r w:rsidRPr="005647EB">
        <w:tab/>
        <w:t>Test procedure</w:t>
      </w:r>
    </w:p>
    <w:p w14:paraId="7294DE4C" w14:textId="77777777" w:rsidR="00C75530" w:rsidRPr="005647EB" w:rsidRDefault="00C75530"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542106AA" w14:textId="674089CA" w:rsidR="00C75530" w:rsidRPr="005647EB" w:rsidRDefault="00C75530" w:rsidP="00EC0475">
      <w:pPr>
        <w:pStyle w:val="B1"/>
        <w:ind w:left="709" w:hanging="425"/>
      </w:pPr>
      <w:r w:rsidRPr="005647EB">
        <w:t>1.</w:t>
      </w:r>
      <w:r w:rsidRPr="005647EB">
        <w:tab/>
        <w:t xml:space="preserve">Ensure the UE is in State 3A-RF according </w:t>
      </w:r>
      <w:r w:rsidR="002570E4" w:rsidRPr="005647EB">
        <w:t>to 3GPP TS</w:t>
      </w:r>
      <w:r w:rsidRPr="005647EB">
        <w:t xml:space="preserve"> 36.508 [7] clause 7.2A.3.</w:t>
      </w:r>
    </w:p>
    <w:p w14:paraId="120987BE" w14:textId="77777777" w:rsidR="00C75530" w:rsidRPr="005647EB" w:rsidRDefault="00C75530" w:rsidP="00EC0475">
      <w:pPr>
        <w:pStyle w:val="B1"/>
        <w:ind w:left="709" w:hanging="425"/>
      </w:pPr>
      <w:r w:rsidRPr="005647EB">
        <w:rPr>
          <w:rFonts w:eastAsia="??"/>
        </w:rPr>
        <w:t>2.</w:t>
      </w:r>
      <w:r w:rsidRPr="005647EB">
        <w:rPr>
          <w:rFonts w:eastAsia="??"/>
        </w:rPr>
        <w:tab/>
        <w:t xml:space="preserve">Set the parameters according to T1 in Table 8.4.7.5-1. </w:t>
      </w:r>
      <w:r w:rsidRPr="005647EB">
        <w:t>Propagation conditions are set according to Annex B clauses B.1.1 and B.2.2. T1 starts.</w:t>
      </w:r>
    </w:p>
    <w:p w14:paraId="12A951A7" w14:textId="77777777" w:rsidR="00C75530" w:rsidRPr="005647EB" w:rsidRDefault="00C75530" w:rsidP="00EC0475">
      <w:pPr>
        <w:pStyle w:val="B1"/>
        <w:ind w:left="709" w:hanging="425"/>
      </w:pPr>
      <w:r w:rsidRPr="005647EB">
        <w:t>3.</w:t>
      </w:r>
      <w:r w:rsidRPr="005647EB">
        <w:tab/>
        <w:t>SS shall transmit an RRCConnectionReconfiguration message.</w:t>
      </w:r>
    </w:p>
    <w:p w14:paraId="04AE2E0B" w14:textId="77777777" w:rsidR="00C75530" w:rsidRPr="005647EB" w:rsidRDefault="00C75530" w:rsidP="00EC0475">
      <w:pPr>
        <w:pStyle w:val="B1"/>
        <w:ind w:left="709" w:hanging="425"/>
      </w:pPr>
      <w:r w:rsidRPr="005647EB">
        <w:t>4.</w:t>
      </w:r>
      <w:r w:rsidRPr="005647EB">
        <w:tab/>
        <w:t>The UE shall transmit RRCConnectionReconfigurationComplete message.</w:t>
      </w:r>
    </w:p>
    <w:p w14:paraId="2928FC38" w14:textId="77777777" w:rsidR="00C75530" w:rsidRPr="005647EB" w:rsidRDefault="00C75530" w:rsidP="00EC0475">
      <w:pPr>
        <w:pStyle w:val="B1"/>
        <w:ind w:left="709" w:hanging="425"/>
      </w:pPr>
      <w:r w:rsidRPr="005647EB">
        <w:t>5.</w:t>
      </w:r>
      <w:r w:rsidRPr="005647EB">
        <w:tab/>
        <w:t>When T1 expires, the SS shall switch the power setting from T1 to T2 as specified in Tables  and 8.4.7.5-2.</w:t>
      </w:r>
    </w:p>
    <w:p w14:paraId="2460A7DE" w14:textId="77777777" w:rsidR="00C75530" w:rsidRPr="005647EB" w:rsidRDefault="00C75530" w:rsidP="00EC0475">
      <w:pPr>
        <w:pStyle w:val="B1"/>
        <w:ind w:left="709" w:hanging="425"/>
      </w:pPr>
      <w:r w:rsidRPr="005647EB">
        <w:t>6.</w:t>
      </w:r>
      <w:r w:rsidRPr="005647EB">
        <w:tab/>
        <w:t>UE shall transmit a MeasurementReport message triggered by Event A3 for cells 2, 3 and 4. If the measurement reporting delay from the beginning of time period T2 is less than 30.73s the number of successful tests is increased by one. If the UE fails to report the event within the measurement reporting delay requirement then the number of failure tests is increased by one.</w:t>
      </w:r>
    </w:p>
    <w:p w14:paraId="2B14B9FB" w14:textId="77777777" w:rsidR="00C75530" w:rsidRPr="005647EB" w:rsidRDefault="00C75530" w:rsidP="00EC0475">
      <w:pPr>
        <w:pStyle w:val="B1"/>
        <w:ind w:left="709" w:hanging="425"/>
      </w:pPr>
      <w:r w:rsidRPr="005647EB">
        <w:t>7.</w:t>
      </w:r>
      <w:r w:rsidRPr="005647EB">
        <w:tab/>
        <w:t xml:space="preserve">After the SS receive the MeasurementReport message in step 6) or when T2 expires, the SS shall transmit </w:t>
      </w:r>
      <w:r w:rsidR="00946D7D" w:rsidRPr="005647EB">
        <w:t>an</w:t>
      </w:r>
      <w:r w:rsidRPr="005647EB">
        <w:t xml:space="preserve"> RRCConnectionRelease message to release the RRC connection which includes the release of the established radio bearers as well as all radio resources.</w:t>
      </w:r>
    </w:p>
    <w:p w14:paraId="552F8CDA" w14:textId="77777777" w:rsidR="00C75530" w:rsidRPr="005647EB" w:rsidRDefault="00C75530" w:rsidP="00EC0475">
      <w:pPr>
        <w:pStyle w:val="B1"/>
        <w:ind w:left="709" w:hanging="425"/>
      </w:pPr>
      <w:r w:rsidRPr="005647EB">
        <w:t>8.</w:t>
      </w:r>
      <w:r w:rsidRPr="005647EB">
        <w:tab/>
        <w:t>Set physical cell identity = ((current physical cell identity + 1) mod 14 + 2) for Cells 2, 3 and 4 for next iteration of the test procedure loop.</w:t>
      </w:r>
    </w:p>
    <w:p w14:paraId="5E3CE1D8" w14:textId="77777777" w:rsidR="00EC0475" w:rsidRPr="005647EB" w:rsidRDefault="00C75530" w:rsidP="00EC0475">
      <w:pPr>
        <w:pStyle w:val="B1"/>
        <w:ind w:left="709" w:hanging="425"/>
      </w:pPr>
      <w:r w:rsidRPr="005647EB">
        <w:t>9.</w:t>
      </w:r>
      <w:r w:rsidRPr="005647EB">
        <w:tab/>
        <w:t>After the RRC connection release, the SS:</w:t>
      </w:r>
    </w:p>
    <w:p w14:paraId="7A3C534D" w14:textId="77777777" w:rsidR="00EC0475" w:rsidRPr="005647EB" w:rsidRDefault="00C75530" w:rsidP="00EC0475">
      <w:pPr>
        <w:pStyle w:val="B2"/>
      </w:pPr>
      <w:r w:rsidRPr="005647EB">
        <w:t>-</w:t>
      </w:r>
      <w:r w:rsidR="00EC0475"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692262F6" w14:textId="77777777" w:rsidR="00EC0475" w:rsidRPr="005647EB" w:rsidRDefault="00C75530" w:rsidP="00EC0475">
      <w:pPr>
        <w:pStyle w:val="B2"/>
      </w:pPr>
      <w:r w:rsidRPr="005647EB">
        <w:t>-</w:t>
      </w:r>
      <w:r w:rsidR="00EC0475" w:rsidRPr="005647EB">
        <w:tab/>
      </w:r>
      <w:r w:rsidRPr="005647E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r w:rsidR="00EC0475" w:rsidRPr="005647EB">
        <w:t xml:space="preserve">; </w:t>
      </w:r>
      <w:r w:rsidRPr="005647EB">
        <w:t>and</w:t>
      </w:r>
    </w:p>
    <w:p w14:paraId="1C3B69A7" w14:textId="2D865DC2" w:rsidR="00C75530" w:rsidRPr="005647EB" w:rsidRDefault="00C75530" w:rsidP="00EC0475">
      <w:pPr>
        <w:pStyle w:val="B2"/>
      </w:pPr>
      <w:r w:rsidRPr="005647EB">
        <w:t>-</w:t>
      </w:r>
      <w:r w:rsidR="00EC0475" w:rsidRPr="005647EB">
        <w:tab/>
      </w:r>
      <w:r w:rsidRPr="005647EB">
        <w:t xml:space="preserve">randomly re-assign the frequencies for cells 2, 3 and 4 among the eight TDD carrier frequencies, </w:t>
      </w:r>
      <w:r w:rsidR="00946D7D" w:rsidRPr="005647EB">
        <w:t>according</w:t>
      </w:r>
      <w:r w:rsidRPr="005647EB">
        <w:t xml:space="preserve"> to table 8.4.7.4.1-1.</w:t>
      </w:r>
    </w:p>
    <w:p w14:paraId="2E50F912" w14:textId="77777777" w:rsidR="00C75530" w:rsidRPr="005647EB" w:rsidRDefault="00C75530" w:rsidP="00EC0475">
      <w:pPr>
        <w:pStyle w:val="B1"/>
        <w:ind w:left="709" w:hanging="425"/>
      </w:pPr>
      <w:r w:rsidRPr="005647EB">
        <w:t>10.</w:t>
      </w:r>
      <w:r w:rsidRPr="005647EB">
        <w:tab/>
        <w:t xml:space="preserve">Repeat step 2-9 until the confidence level according to </w:t>
      </w:r>
      <w:r w:rsidRPr="005647EB">
        <w:rPr>
          <w:rFonts w:eastAsia="??"/>
        </w:rPr>
        <w:t>Tables G.2.3-1 in Annex G clause G.2 is achieved.</w:t>
      </w:r>
    </w:p>
    <w:p w14:paraId="736FF35D" w14:textId="77777777" w:rsidR="00C75530" w:rsidRPr="005647EB" w:rsidRDefault="00C75530" w:rsidP="002570E4">
      <w:pPr>
        <w:pStyle w:val="Heading5"/>
        <w:keepNext w:val="0"/>
        <w:keepLines w:val="0"/>
      </w:pPr>
      <w:r w:rsidRPr="005647EB">
        <w:t>8.4.7.4.3</w:t>
      </w:r>
      <w:r w:rsidRPr="005647EB">
        <w:tab/>
        <w:t>Message contents</w:t>
      </w:r>
    </w:p>
    <w:p w14:paraId="28D83019" w14:textId="3BB06DB3" w:rsidR="00C75530" w:rsidRPr="005647EB" w:rsidRDefault="00C75530" w:rsidP="002570E4">
      <w:r w:rsidRPr="005647EB">
        <w:t xml:space="preserve">Message contents are according </w:t>
      </w:r>
      <w:r w:rsidR="002570E4" w:rsidRPr="005647EB">
        <w:t>to 3GPP TS</w:t>
      </w:r>
      <w:r w:rsidRPr="005647EB">
        <w:t xml:space="preserve"> 36.508 [7] clause 4.6 with the following exceptions: </w:t>
      </w:r>
    </w:p>
    <w:p w14:paraId="08B9E58F" w14:textId="77777777" w:rsidR="00C75530" w:rsidRPr="005647EB" w:rsidRDefault="00C75530" w:rsidP="002570E4">
      <w:pPr>
        <w:pStyle w:val="TH"/>
        <w:keepNext w:val="0"/>
        <w:keepLines w:val="0"/>
        <w:rPr>
          <w:rFonts w:eastAsia="SimSun"/>
          <w:lang w:eastAsia="zh-CN"/>
        </w:rPr>
      </w:pPr>
      <w:r w:rsidRPr="005647EB">
        <w:t xml:space="preserve">Table </w:t>
      </w:r>
      <w:r w:rsidRPr="005647EB">
        <w:rPr>
          <w:rFonts w:eastAsia="SimSun"/>
          <w:lang w:eastAsia="zh-CN"/>
        </w:rPr>
        <w:t>8.4.7.4.3</w:t>
      </w:r>
      <w:r w:rsidRPr="005647EB">
        <w:t xml:space="preserve">-1: Common </w:t>
      </w:r>
      <w:r w:rsidRPr="005647EB">
        <w:rPr>
          <w:rFonts w:eastAsia="SimSun"/>
          <w:lang w:eastAsia="zh-CN"/>
        </w:rPr>
        <w:t>Exception messages for E-UTRAN TDD-TDD intra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C75530" w:rsidRPr="005647EB" w14:paraId="7ABC8DC6" w14:textId="77777777" w:rsidTr="00EC0475">
        <w:trPr>
          <w:cantSplit/>
          <w:jc w:val="center"/>
        </w:trPr>
        <w:tc>
          <w:tcPr>
            <w:tcW w:w="8022" w:type="dxa"/>
            <w:gridSpan w:val="2"/>
          </w:tcPr>
          <w:p w14:paraId="5EA85472" w14:textId="76A99900" w:rsidR="00C75530" w:rsidRPr="005647EB" w:rsidRDefault="00C75530"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C75530" w:rsidRPr="005647EB" w14:paraId="10002BA7" w14:textId="77777777" w:rsidTr="00EC0475">
        <w:trPr>
          <w:cantSplit/>
          <w:jc w:val="center"/>
        </w:trPr>
        <w:tc>
          <w:tcPr>
            <w:tcW w:w="5692" w:type="dxa"/>
          </w:tcPr>
          <w:p w14:paraId="2E97E881" w14:textId="46C43FD6" w:rsidR="00C75530" w:rsidRPr="005647EB" w:rsidRDefault="00C75530"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4BF7535" w14:textId="77777777" w:rsidR="00C75530" w:rsidRPr="005647EB" w:rsidRDefault="00C75530" w:rsidP="002570E4">
            <w:pPr>
              <w:pStyle w:val="TAL"/>
              <w:keepNext w:val="0"/>
              <w:keepLines w:val="0"/>
              <w:rPr>
                <w:rFonts w:eastAsia="SimSun"/>
                <w:lang w:eastAsia="zh-CN"/>
              </w:rPr>
            </w:pPr>
          </w:p>
        </w:tc>
      </w:tr>
      <w:tr w:rsidR="00C75530" w:rsidRPr="005647EB" w14:paraId="40DCDCBC" w14:textId="77777777" w:rsidTr="00EC0475">
        <w:trPr>
          <w:cantSplit/>
          <w:jc w:val="center"/>
        </w:trPr>
        <w:tc>
          <w:tcPr>
            <w:tcW w:w="5692" w:type="dxa"/>
          </w:tcPr>
          <w:p w14:paraId="71975E63" w14:textId="1C100B41" w:rsidR="00C75530" w:rsidRPr="005647EB" w:rsidRDefault="00C75530"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570CE90F" w14:textId="5F0AD920" w:rsidR="00C75530" w:rsidRPr="005647EB" w:rsidRDefault="00C75530" w:rsidP="002570E4">
            <w:pPr>
              <w:pStyle w:val="TAL"/>
              <w:keepNext w:val="0"/>
              <w:keepLines w:val="0"/>
            </w:pPr>
            <w:r w:rsidRPr="005647EB">
              <w:t>Table</w:t>
            </w:r>
            <w:r w:rsidR="002570E4" w:rsidRPr="005647EB">
              <w:t xml:space="preserve"> </w:t>
            </w:r>
            <w:r w:rsidRPr="005647EB">
              <w:t>H.3.1-1</w:t>
            </w:r>
          </w:p>
          <w:p w14:paraId="2555D046" w14:textId="1B738E3A" w:rsidR="00C75530" w:rsidRPr="005647EB" w:rsidRDefault="00C75530" w:rsidP="002570E4">
            <w:pPr>
              <w:pStyle w:val="TAL"/>
              <w:keepNext w:val="0"/>
              <w:keepLines w:val="0"/>
            </w:pPr>
            <w:r w:rsidRPr="005647EB">
              <w:t>Table</w:t>
            </w:r>
            <w:r w:rsidR="002570E4" w:rsidRPr="005647EB">
              <w:t xml:space="preserve"> </w:t>
            </w:r>
            <w:r w:rsidRPr="005647EB">
              <w:t>H.3.1-7</w:t>
            </w:r>
          </w:p>
          <w:p w14:paraId="6823CF84" w14:textId="7168FAD6" w:rsidR="00C75530" w:rsidRPr="005647EB" w:rsidRDefault="00C75530" w:rsidP="002570E4">
            <w:pPr>
              <w:pStyle w:val="TAL"/>
              <w:keepNext w:val="0"/>
              <w:keepLines w:val="0"/>
            </w:pPr>
            <w:r w:rsidRPr="005647EB">
              <w:t>Table</w:t>
            </w:r>
            <w:r w:rsidR="002570E4" w:rsidRPr="005647EB">
              <w:t xml:space="preserve"> </w:t>
            </w:r>
            <w:r w:rsidRPr="005647EB">
              <w:t>H.3.1-9</w:t>
            </w:r>
          </w:p>
        </w:tc>
      </w:tr>
    </w:tbl>
    <w:p w14:paraId="740CF3B5" w14:textId="77777777" w:rsidR="00C75530" w:rsidRPr="005647EB" w:rsidRDefault="00C75530" w:rsidP="002570E4"/>
    <w:p w14:paraId="2FEE57AC" w14:textId="77777777" w:rsidR="00C75530" w:rsidRPr="005647EB" w:rsidRDefault="00C75530" w:rsidP="00EC0475">
      <w:pPr>
        <w:pStyle w:val="TH"/>
      </w:pPr>
      <w:r w:rsidRPr="005647EB">
        <w:lastRenderedPageBreak/>
        <w:t xml:space="preserve">Table 8.4.7.4.3-2: </w:t>
      </w:r>
      <w:r w:rsidRPr="005647EB">
        <w:rPr>
          <w:i/>
        </w:rPr>
        <w:t>ReportConfigEUTRA-A3</w:t>
      </w:r>
      <w:r w:rsidRPr="005647EB">
        <w:t>: Additional E-UTRAN TDD-TDD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C75530" w:rsidRPr="005647EB" w14:paraId="33B7C26A" w14:textId="77777777" w:rsidTr="002570E4">
        <w:trPr>
          <w:jc w:val="center"/>
        </w:trPr>
        <w:tc>
          <w:tcPr>
            <w:tcW w:w="9527" w:type="dxa"/>
            <w:gridSpan w:val="4"/>
            <w:tcBorders>
              <w:bottom w:val="single" w:sz="4" w:space="0" w:color="auto"/>
            </w:tcBorders>
          </w:tcPr>
          <w:p w14:paraId="65A63122" w14:textId="302D8258" w:rsidR="00C75530" w:rsidRPr="005647EB" w:rsidRDefault="00C75530" w:rsidP="00EC0475">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C75530" w:rsidRPr="005647EB" w14:paraId="3C5B2E58" w14:textId="77777777" w:rsidTr="002570E4">
        <w:trPr>
          <w:jc w:val="center"/>
        </w:trPr>
        <w:tc>
          <w:tcPr>
            <w:tcW w:w="4427" w:type="dxa"/>
            <w:tcBorders>
              <w:right w:val="single" w:sz="4" w:space="0" w:color="auto"/>
            </w:tcBorders>
          </w:tcPr>
          <w:p w14:paraId="2BAA26EA" w14:textId="1539E0B0" w:rsidR="00C75530" w:rsidRPr="005647EB" w:rsidRDefault="00C75530" w:rsidP="00EC0475">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9A3A0A5" w14:textId="77777777" w:rsidR="00C75530" w:rsidRPr="005647EB" w:rsidRDefault="00C75530" w:rsidP="00EC0475">
            <w:pPr>
              <w:pStyle w:val="TAH"/>
            </w:pPr>
            <w:r w:rsidRPr="005647EB">
              <w:t>Value/remark</w:t>
            </w:r>
          </w:p>
        </w:tc>
        <w:tc>
          <w:tcPr>
            <w:tcW w:w="1700" w:type="dxa"/>
            <w:tcBorders>
              <w:left w:val="single" w:sz="4" w:space="0" w:color="auto"/>
              <w:right w:val="single" w:sz="4" w:space="0" w:color="auto"/>
            </w:tcBorders>
          </w:tcPr>
          <w:p w14:paraId="5556B846" w14:textId="77777777" w:rsidR="00C75530" w:rsidRPr="005647EB" w:rsidRDefault="00C75530" w:rsidP="00EC0475">
            <w:pPr>
              <w:pStyle w:val="TAH"/>
            </w:pPr>
            <w:r w:rsidRPr="005647EB">
              <w:t>Comment</w:t>
            </w:r>
          </w:p>
        </w:tc>
        <w:tc>
          <w:tcPr>
            <w:tcW w:w="1133" w:type="dxa"/>
            <w:tcBorders>
              <w:left w:val="single" w:sz="4" w:space="0" w:color="auto"/>
            </w:tcBorders>
          </w:tcPr>
          <w:p w14:paraId="7AE84991" w14:textId="77777777" w:rsidR="00C75530" w:rsidRPr="005647EB" w:rsidRDefault="00C75530" w:rsidP="00EC0475">
            <w:pPr>
              <w:pStyle w:val="TAH"/>
            </w:pPr>
            <w:r w:rsidRPr="005647EB">
              <w:t>Condition</w:t>
            </w:r>
          </w:p>
        </w:tc>
      </w:tr>
      <w:tr w:rsidR="00C75530" w:rsidRPr="005647EB" w14:paraId="25D503B8" w14:textId="77777777" w:rsidTr="002570E4">
        <w:trPr>
          <w:jc w:val="center"/>
        </w:trPr>
        <w:tc>
          <w:tcPr>
            <w:tcW w:w="4427" w:type="dxa"/>
            <w:tcBorders>
              <w:right w:val="single" w:sz="4" w:space="0" w:color="auto"/>
            </w:tcBorders>
          </w:tcPr>
          <w:p w14:paraId="110DCAC0" w14:textId="02334B84" w:rsidR="00C75530" w:rsidRPr="005647EB" w:rsidRDefault="00C75530" w:rsidP="00EC0475">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927E6FD" w14:textId="77777777" w:rsidR="00C75530" w:rsidRPr="005647EB" w:rsidRDefault="00C75530" w:rsidP="00EC0475">
            <w:pPr>
              <w:pStyle w:val="TAL"/>
            </w:pPr>
          </w:p>
        </w:tc>
        <w:tc>
          <w:tcPr>
            <w:tcW w:w="1700" w:type="dxa"/>
            <w:tcBorders>
              <w:left w:val="single" w:sz="4" w:space="0" w:color="auto"/>
              <w:right w:val="single" w:sz="4" w:space="0" w:color="auto"/>
            </w:tcBorders>
          </w:tcPr>
          <w:p w14:paraId="6AD55D70" w14:textId="77777777" w:rsidR="00C75530" w:rsidRPr="005647EB" w:rsidRDefault="00C75530" w:rsidP="00EC0475">
            <w:pPr>
              <w:pStyle w:val="TAL"/>
            </w:pPr>
          </w:p>
        </w:tc>
        <w:tc>
          <w:tcPr>
            <w:tcW w:w="1133" w:type="dxa"/>
            <w:tcBorders>
              <w:left w:val="single" w:sz="4" w:space="0" w:color="auto"/>
            </w:tcBorders>
          </w:tcPr>
          <w:p w14:paraId="166E7040" w14:textId="77777777" w:rsidR="00C75530" w:rsidRPr="005647EB" w:rsidRDefault="00C75530" w:rsidP="00EC0475">
            <w:pPr>
              <w:pStyle w:val="TAL"/>
            </w:pPr>
          </w:p>
        </w:tc>
      </w:tr>
      <w:tr w:rsidR="00C75530" w:rsidRPr="005647EB" w14:paraId="4E4A71DD" w14:textId="77777777" w:rsidTr="002570E4">
        <w:trPr>
          <w:jc w:val="center"/>
        </w:trPr>
        <w:tc>
          <w:tcPr>
            <w:tcW w:w="4427" w:type="dxa"/>
            <w:tcBorders>
              <w:right w:val="single" w:sz="4" w:space="0" w:color="auto"/>
            </w:tcBorders>
          </w:tcPr>
          <w:p w14:paraId="77FC73B8" w14:textId="6AA4C82B" w:rsidR="00C75530" w:rsidRPr="005647EB" w:rsidRDefault="002570E4" w:rsidP="00EC0475">
            <w:pPr>
              <w:pStyle w:val="TAL"/>
            </w:pPr>
            <w:r w:rsidRPr="005647EB">
              <w:t xml:space="preserve"> </w:t>
            </w:r>
            <w:r w:rsidR="00C75530" w:rsidRPr="005647EB">
              <w:t>triggerType</w:t>
            </w:r>
            <w:r w:rsidRPr="005647EB">
              <w:t xml:space="preserve"> </w:t>
            </w:r>
            <w:r w:rsidR="00C75530" w:rsidRPr="005647EB">
              <w:t>CHOICE</w:t>
            </w:r>
            <w:r w:rsidRPr="005647EB">
              <w:t xml:space="preserve"> </w:t>
            </w:r>
            <w:r w:rsidR="00C75530" w:rsidRPr="005647EB">
              <w:t>{</w:t>
            </w:r>
          </w:p>
        </w:tc>
        <w:tc>
          <w:tcPr>
            <w:tcW w:w="2267" w:type="dxa"/>
            <w:tcBorders>
              <w:left w:val="single" w:sz="4" w:space="0" w:color="auto"/>
              <w:right w:val="single" w:sz="4" w:space="0" w:color="auto"/>
            </w:tcBorders>
          </w:tcPr>
          <w:p w14:paraId="2AF05DCB" w14:textId="77777777" w:rsidR="00C75530" w:rsidRPr="005647EB" w:rsidRDefault="00C75530" w:rsidP="00EC0475">
            <w:pPr>
              <w:pStyle w:val="TAL"/>
            </w:pPr>
          </w:p>
        </w:tc>
        <w:tc>
          <w:tcPr>
            <w:tcW w:w="1700" w:type="dxa"/>
            <w:tcBorders>
              <w:left w:val="single" w:sz="4" w:space="0" w:color="auto"/>
              <w:right w:val="single" w:sz="4" w:space="0" w:color="auto"/>
            </w:tcBorders>
          </w:tcPr>
          <w:p w14:paraId="624B09A3" w14:textId="77777777" w:rsidR="00C75530" w:rsidRPr="005647EB" w:rsidRDefault="00C75530" w:rsidP="00EC0475">
            <w:pPr>
              <w:pStyle w:val="TAL"/>
            </w:pPr>
          </w:p>
        </w:tc>
        <w:tc>
          <w:tcPr>
            <w:tcW w:w="1133" w:type="dxa"/>
            <w:tcBorders>
              <w:left w:val="single" w:sz="4" w:space="0" w:color="auto"/>
            </w:tcBorders>
          </w:tcPr>
          <w:p w14:paraId="73BDAAB2" w14:textId="77777777" w:rsidR="00C75530" w:rsidRPr="005647EB" w:rsidRDefault="00C75530" w:rsidP="00EC0475">
            <w:pPr>
              <w:pStyle w:val="TAL"/>
            </w:pPr>
          </w:p>
        </w:tc>
      </w:tr>
      <w:tr w:rsidR="00C75530" w:rsidRPr="005647EB" w14:paraId="112EEC28" w14:textId="77777777" w:rsidTr="002570E4">
        <w:trPr>
          <w:jc w:val="center"/>
        </w:trPr>
        <w:tc>
          <w:tcPr>
            <w:tcW w:w="4427" w:type="dxa"/>
            <w:tcBorders>
              <w:right w:val="single" w:sz="4" w:space="0" w:color="auto"/>
            </w:tcBorders>
          </w:tcPr>
          <w:p w14:paraId="18FF073A" w14:textId="6D285754" w:rsidR="00C75530" w:rsidRPr="005647EB" w:rsidRDefault="002570E4" w:rsidP="00EC0475">
            <w:pPr>
              <w:pStyle w:val="TAL"/>
            </w:pPr>
            <w:r w:rsidRPr="005647EB">
              <w:t xml:space="preserve">  </w:t>
            </w:r>
            <w:r w:rsidR="00C75530" w:rsidRPr="005647EB">
              <w:t>event</w:t>
            </w:r>
            <w:r w:rsidRPr="005647EB">
              <w:t xml:space="preserve"> </w:t>
            </w:r>
            <w:r w:rsidR="00C75530" w:rsidRPr="005647EB">
              <w:t>SEQUENCE</w:t>
            </w:r>
            <w:r w:rsidRPr="005647EB">
              <w:t xml:space="preserve"> </w:t>
            </w:r>
            <w:r w:rsidR="00C75530" w:rsidRPr="005647EB">
              <w:t>{</w:t>
            </w:r>
          </w:p>
        </w:tc>
        <w:tc>
          <w:tcPr>
            <w:tcW w:w="2267" w:type="dxa"/>
            <w:tcBorders>
              <w:left w:val="single" w:sz="4" w:space="0" w:color="auto"/>
              <w:right w:val="single" w:sz="4" w:space="0" w:color="auto"/>
            </w:tcBorders>
          </w:tcPr>
          <w:p w14:paraId="0AC4EAAE" w14:textId="77777777" w:rsidR="00C75530" w:rsidRPr="005647EB" w:rsidRDefault="00C75530" w:rsidP="00EC0475">
            <w:pPr>
              <w:pStyle w:val="TAL"/>
            </w:pPr>
          </w:p>
        </w:tc>
        <w:tc>
          <w:tcPr>
            <w:tcW w:w="1700" w:type="dxa"/>
            <w:tcBorders>
              <w:left w:val="single" w:sz="4" w:space="0" w:color="auto"/>
              <w:right w:val="single" w:sz="4" w:space="0" w:color="auto"/>
            </w:tcBorders>
          </w:tcPr>
          <w:p w14:paraId="3F6BC7F0" w14:textId="77777777" w:rsidR="00C75530" w:rsidRPr="005647EB" w:rsidRDefault="00C75530" w:rsidP="00EC0475">
            <w:pPr>
              <w:pStyle w:val="TAL"/>
            </w:pPr>
          </w:p>
        </w:tc>
        <w:tc>
          <w:tcPr>
            <w:tcW w:w="1133" w:type="dxa"/>
            <w:tcBorders>
              <w:left w:val="single" w:sz="4" w:space="0" w:color="auto"/>
            </w:tcBorders>
          </w:tcPr>
          <w:p w14:paraId="24E21AE8" w14:textId="77777777" w:rsidR="00C75530" w:rsidRPr="005647EB" w:rsidRDefault="00C75530" w:rsidP="00EC0475">
            <w:pPr>
              <w:pStyle w:val="TAL"/>
            </w:pPr>
          </w:p>
        </w:tc>
      </w:tr>
      <w:tr w:rsidR="00C75530" w:rsidRPr="005647EB" w14:paraId="6A1932AF" w14:textId="77777777" w:rsidTr="002570E4">
        <w:trPr>
          <w:jc w:val="center"/>
        </w:trPr>
        <w:tc>
          <w:tcPr>
            <w:tcW w:w="4427" w:type="dxa"/>
            <w:tcBorders>
              <w:right w:val="single" w:sz="4" w:space="0" w:color="auto"/>
            </w:tcBorders>
          </w:tcPr>
          <w:p w14:paraId="50268502" w14:textId="0B2086B8" w:rsidR="00C75530" w:rsidRPr="005647EB" w:rsidRDefault="002570E4" w:rsidP="00EC0475">
            <w:pPr>
              <w:pStyle w:val="TAL"/>
            </w:pPr>
            <w:r w:rsidRPr="005647EB">
              <w:t xml:space="preserve">    </w:t>
            </w:r>
            <w:r w:rsidR="00C75530" w:rsidRPr="005647EB">
              <w:t>eventId</w:t>
            </w:r>
            <w:r w:rsidRPr="005647EB">
              <w:t xml:space="preserve"> </w:t>
            </w:r>
            <w:r w:rsidR="00C75530" w:rsidRPr="005647EB">
              <w:t>CHOICE</w:t>
            </w:r>
            <w:r w:rsidRPr="005647EB">
              <w:t xml:space="preserve"> </w:t>
            </w:r>
            <w:r w:rsidR="00C75530" w:rsidRPr="005647EB">
              <w:t>{</w:t>
            </w:r>
          </w:p>
        </w:tc>
        <w:tc>
          <w:tcPr>
            <w:tcW w:w="2267" w:type="dxa"/>
            <w:tcBorders>
              <w:left w:val="single" w:sz="4" w:space="0" w:color="auto"/>
              <w:right w:val="single" w:sz="4" w:space="0" w:color="auto"/>
            </w:tcBorders>
          </w:tcPr>
          <w:p w14:paraId="70C98CB1" w14:textId="77777777" w:rsidR="00C75530" w:rsidRPr="005647EB" w:rsidRDefault="00C75530" w:rsidP="00EC0475">
            <w:pPr>
              <w:pStyle w:val="TAL"/>
            </w:pPr>
          </w:p>
        </w:tc>
        <w:tc>
          <w:tcPr>
            <w:tcW w:w="1700" w:type="dxa"/>
            <w:tcBorders>
              <w:left w:val="single" w:sz="4" w:space="0" w:color="auto"/>
              <w:right w:val="single" w:sz="4" w:space="0" w:color="auto"/>
            </w:tcBorders>
          </w:tcPr>
          <w:p w14:paraId="7F2762E0" w14:textId="77777777" w:rsidR="00C75530" w:rsidRPr="005647EB" w:rsidRDefault="00C75530" w:rsidP="00EC0475">
            <w:pPr>
              <w:pStyle w:val="TAL"/>
            </w:pPr>
          </w:p>
        </w:tc>
        <w:tc>
          <w:tcPr>
            <w:tcW w:w="1133" w:type="dxa"/>
            <w:tcBorders>
              <w:left w:val="single" w:sz="4" w:space="0" w:color="auto"/>
            </w:tcBorders>
          </w:tcPr>
          <w:p w14:paraId="25091FE4" w14:textId="77777777" w:rsidR="00C75530" w:rsidRPr="005647EB" w:rsidRDefault="00C75530" w:rsidP="00EC0475">
            <w:pPr>
              <w:pStyle w:val="TAL"/>
            </w:pPr>
          </w:p>
        </w:tc>
      </w:tr>
      <w:tr w:rsidR="00C75530" w:rsidRPr="005647EB" w14:paraId="18C5C2E6" w14:textId="77777777" w:rsidTr="002570E4">
        <w:trPr>
          <w:jc w:val="center"/>
        </w:trPr>
        <w:tc>
          <w:tcPr>
            <w:tcW w:w="4427" w:type="dxa"/>
            <w:tcBorders>
              <w:right w:val="single" w:sz="4" w:space="0" w:color="auto"/>
            </w:tcBorders>
          </w:tcPr>
          <w:p w14:paraId="63BA6101" w14:textId="7003C99C" w:rsidR="00C75530" w:rsidRPr="005647EB" w:rsidRDefault="002570E4" w:rsidP="00EC0475">
            <w:pPr>
              <w:pStyle w:val="TAL"/>
            </w:pPr>
            <w:r w:rsidRPr="005647EB">
              <w:t xml:space="preserve">     </w:t>
            </w:r>
            <w:r w:rsidR="00C75530" w:rsidRPr="005647EB">
              <w:t>eventA3</w:t>
            </w:r>
            <w:r w:rsidRPr="005647EB">
              <w:t xml:space="preserve"> </w:t>
            </w:r>
            <w:r w:rsidR="00C75530" w:rsidRPr="005647EB">
              <w:t>SEQUENCE</w:t>
            </w:r>
            <w:r w:rsidRPr="005647EB">
              <w:t xml:space="preserve"> </w:t>
            </w:r>
            <w:r w:rsidR="00C75530" w:rsidRPr="005647EB">
              <w:t>{</w:t>
            </w:r>
          </w:p>
        </w:tc>
        <w:tc>
          <w:tcPr>
            <w:tcW w:w="2267" w:type="dxa"/>
            <w:tcBorders>
              <w:left w:val="single" w:sz="4" w:space="0" w:color="auto"/>
              <w:right w:val="single" w:sz="4" w:space="0" w:color="auto"/>
            </w:tcBorders>
          </w:tcPr>
          <w:p w14:paraId="00283FC1" w14:textId="77777777" w:rsidR="00C75530" w:rsidRPr="005647EB" w:rsidRDefault="00C75530" w:rsidP="00EC0475">
            <w:pPr>
              <w:pStyle w:val="TAL"/>
            </w:pPr>
          </w:p>
        </w:tc>
        <w:tc>
          <w:tcPr>
            <w:tcW w:w="1700" w:type="dxa"/>
            <w:tcBorders>
              <w:left w:val="single" w:sz="4" w:space="0" w:color="auto"/>
              <w:right w:val="single" w:sz="4" w:space="0" w:color="auto"/>
            </w:tcBorders>
          </w:tcPr>
          <w:p w14:paraId="2322812B" w14:textId="77777777" w:rsidR="00C75530" w:rsidRPr="005647EB" w:rsidRDefault="00C75530" w:rsidP="00EC0475">
            <w:pPr>
              <w:pStyle w:val="TAL"/>
            </w:pPr>
          </w:p>
        </w:tc>
        <w:tc>
          <w:tcPr>
            <w:tcW w:w="1133" w:type="dxa"/>
            <w:tcBorders>
              <w:left w:val="single" w:sz="4" w:space="0" w:color="auto"/>
            </w:tcBorders>
          </w:tcPr>
          <w:p w14:paraId="7DC20EFC" w14:textId="77777777" w:rsidR="00C75530" w:rsidRPr="005647EB" w:rsidRDefault="00C75530" w:rsidP="00EC0475">
            <w:pPr>
              <w:pStyle w:val="TAL"/>
            </w:pPr>
          </w:p>
        </w:tc>
      </w:tr>
      <w:tr w:rsidR="00C75530" w:rsidRPr="005647EB" w14:paraId="00E857D0" w14:textId="77777777" w:rsidTr="002570E4">
        <w:trPr>
          <w:jc w:val="center"/>
        </w:trPr>
        <w:tc>
          <w:tcPr>
            <w:tcW w:w="4427" w:type="dxa"/>
            <w:tcBorders>
              <w:right w:val="single" w:sz="4" w:space="0" w:color="auto"/>
            </w:tcBorders>
          </w:tcPr>
          <w:p w14:paraId="75D2B403" w14:textId="7C40D039" w:rsidR="00C75530" w:rsidRPr="005647EB" w:rsidRDefault="002570E4" w:rsidP="00EC0475">
            <w:pPr>
              <w:pStyle w:val="TAL"/>
            </w:pPr>
            <w:r w:rsidRPr="005647EB">
              <w:t xml:space="preserve">       </w:t>
            </w:r>
            <w:r w:rsidR="00C75530" w:rsidRPr="005647EB">
              <w:t>a3-Offset</w:t>
            </w:r>
          </w:p>
        </w:tc>
        <w:tc>
          <w:tcPr>
            <w:tcW w:w="2267" w:type="dxa"/>
            <w:tcBorders>
              <w:left w:val="single" w:sz="4" w:space="0" w:color="auto"/>
              <w:right w:val="single" w:sz="4" w:space="0" w:color="auto"/>
            </w:tcBorders>
          </w:tcPr>
          <w:p w14:paraId="2F50DBB7" w14:textId="35324DFF" w:rsidR="00C75530" w:rsidRPr="005647EB" w:rsidRDefault="00C75530" w:rsidP="00EC0475">
            <w:pPr>
              <w:pStyle w:val="TAL"/>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4C09C270" w14:textId="13FA0D49" w:rsidR="00C75530" w:rsidRPr="005647EB" w:rsidRDefault="00C75530" w:rsidP="00EC0475">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D751D0D" w14:textId="77777777" w:rsidR="00C75530" w:rsidRPr="005647EB" w:rsidRDefault="00C75530" w:rsidP="00EC0475">
            <w:pPr>
              <w:pStyle w:val="TAL"/>
            </w:pPr>
          </w:p>
        </w:tc>
      </w:tr>
      <w:tr w:rsidR="00C75530" w:rsidRPr="005647EB" w14:paraId="4BC6DF90" w14:textId="77777777" w:rsidTr="002570E4">
        <w:trPr>
          <w:jc w:val="center"/>
        </w:trPr>
        <w:tc>
          <w:tcPr>
            <w:tcW w:w="4427" w:type="dxa"/>
            <w:tcBorders>
              <w:right w:val="single" w:sz="4" w:space="0" w:color="auto"/>
            </w:tcBorders>
          </w:tcPr>
          <w:p w14:paraId="6C7D831A" w14:textId="61A0069A" w:rsidR="00C75530" w:rsidRPr="005647EB" w:rsidRDefault="002570E4" w:rsidP="00EC0475">
            <w:pPr>
              <w:pStyle w:val="TAL"/>
            </w:pPr>
            <w:r w:rsidRPr="005647EB">
              <w:t xml:space="preserve">       </w:t>
            </w:r>
            <w:r w:rsidR="00C75530" w:rsidRPr="005647EB">
              <w:t>reportOnLeave</w:t>
            </w:r>
          </w:p>
        </w:tc>
        <w:tc>
          <w:tcPr>
            <w:tcW w:w="2267" w:type="dxa"/>
            <w:tcBorders>
              <w:left w:val="single" w:sz="4" w:space="0" w:color="auto"/>
              <w:right w:val="single" w:sz="4" w:space="0" w:color="auto"/>
            </w:tcBorders>
          </w:tcPr>
          <w:p w14:paraId="261B73A9" w14:textId="77777777" w:rsidR="00C75530" w:rsidRPr="005647EB" w:rsidRDefault="00C75530" w:rsidP="00EC0475">
            <w:pPr>
              <w:pStyle w:val="TAL"/>
            </w:pPr>
            <w:r w:rsidRPr="005647EB">
              <w:t>FALSE</w:t>
            </w:r>
          </w:p>
        </w:tc>
        <w:tc>
          <w:tcPr>
            <w:tcW w:w="1700" w:type="dxa"/>
            <w:tcBorders>
              <w:left w:val="single" w:sz="4" w:space="0" w:color="auto"/>
              <w:right w:val="single" w:sz="4" w:space="0" w:color="auto"/>
            </w:tcBorders>
          </w:tcPr>
          <w:p w14:paraId="0630D91D" w14:textId="77777777" w:rsidR="00C75530" w:rsidRPr="005647EB" w:rsidRDefault="00C75530" w:rsidP="00EC0475">
            <w:pPr>
              <w:pStyle w:val="TAL"/>
            </w:pPr>
          </w:p>
        </w:tc>
        <w:tc>
          <w:tcPr>
            <w:tcW w:w="1133" w:type="dxa"/>
            <w:tcBorders>
              <w:left w:val="single" w:sz="4" w:space="0" w:color="auto"/>
            </w:tcBorders>
          </w:tcPr>
          <w:p w14:paraId="1B05E24A" w14:textId="77777777" w:rsidR="00C75530" w:rsidRPr="005647EB" w:rsidRDefault="00C75530" w:rsidP="00EC0475">
            <w:pPr>
              <w:pStyle w:val="TAL"/>
            </w:pPr>
          </w:p>
        </w:tc>
      </w:tr>
      <w:tr w:rsidR="00C75530" w:rsidRPr="005647EB" w14:paraId="0D28342B" w14:textId="77777777" w:rsidTr="002570E4">
        <w:trPr>
          <w:jc w:val="center"/>
        </w:trPr>
        <w:tc>
          <w:tcPr>
            <w:tcW w:w="4427" w:type="dxa"/>
            <w:tcBorders>
              <w:right w:val="single" w:sz="4" w:space="0" w:color="auto"/>
            </w:tcBorders>
          </w:tcPr>
          <w:p w14:paraId="277B775F" w14:textId="41120553" w:rsidR="00C75530" w:rsidRPr="005647EB" w:rsidRDefault="002570E4" w:rsidP="00EC0475">
            <w:pPr>
              <w:pStyle w:val="TAL"/>
            </w:pPr>
            <w:r w:rsidRPr="005647EB">
              <w:t xml:space="preserve">      </w:t>
            </w:r>
            <w:r w:rsidR="00C75530" w:rsidRPr="005647EB">
              <w:t>}</w:t>
            </w:r>
          </w:p>
        </w:tc>
        <w:tc>
          <w:tcPr>
            <w:tcW w:w="2267" w:type="dxa"/>
            <w:tcBorders>
              <w:left w:val="single" w:sz="4" w:space="0" w:color="auto"/>
              <w:right w:val="single" w:sz="4" w:space="0" w:color="auto"/>
            </w:tcBorders>
          </w:tcPr>
          <w:p w14:paraId="469F4C1B" w14:textId="77777777" w:rsidR="00C75530" w:rsidRPr="005647EB" w:rsidRDefault="00C75530" w:rsidP="00EC0475">
            <w:pPr>
              <w:pStyle w:val="TAL"/>
            </w:pPr>
          </w:p>
        </w:tc>
        <w:tc>
          <w:tcPr>
            <w:tcW w:w="1700" w:type="dxa"/>
            <w:tcBorders>
              <w:left w:val="single" w:sz="4" w:space="0" w:color="auto"/>
              <w:right w:val="single" w:sz="4" w:space="0" w:color="auto"/>
            </w:tcBorders>
          </w:tcPr>
          <w:p w14:paraId="6837846B" w14:textId="77777777" w:rsidR="00C75530" w:rsidRPr="005647EB" w:rsidRDefault="00C75530" w:rsidP="00EC0475">
            <w:pPr>
              <w:pStyle w:val="TAL"/>
            </w:pPr>
          </w:p>
        </w:tc>
        <w:tc>
          <w:tcPr>
            <w:tcW w:w="1133" w:type="dxa"/>
            <w:tcBorders>
              <w:left w:val="single" w:sz="4" w:space="0" w:color="auto"/>
            </w:tcBorders>
          </w:tcPr>
          <w:p w14:paraId="34DFEA31" w14:textId="77777777" w:rsidR="00C75530" w:rsidRPr="005647EB" w:rsidRDefault="00C75530" w:rsidP="00EC0475">
            <w:pPr>
              <w:pStyle w:val="TAL"/>
            </w:pPr>
          </w:p>
        </w:tc>
      </w:tr>
      <w:tr w:rsidR="00C75530" w:rsidRPr="005647EB" w14:paraId="49C4082D" w14:textId="77777777" w:rsidTr="002570E4">
        <w:trPr>
          <w:jc w:val="center"/>
        </w:trPr>
        <w:tc>
          <w:tcPr>
            <w:tcW w:w="4427" w:type="dxa"/>
            <w:tcBorders>
              <w:right w:val="single" w:sz="4" w:space="0" w:color="auto"/>
            </w:tcBorders>
          </w:tcPr>
          <w:p w14:paraId="5A660B58" w14:textId="1EF8C998" w:rsidR="00C75530" w:rsidRPr="005647EB" w:rsidRDefault="002570E4" w:rsidP="00EC0475">
            <w:pPr>
              <w:pStyle w:val="TAL"/>
            </w:pPr>
            <w:r w:rsidRPr="005647EB">
              <w:t xml:space="preserve">    </w:t>
            </w:r>
            <w:r w:rsidR="00C75530" w:rsidRPr="005647EB">
              <w:t>}</w:t>
            </w:r>
          </w:p>
        </w:tc>
        <w:tc>
          <w:tcPr>
            <w:tcW w:w="2267" w:type="dxa"/>
            <w:tcBorders>
              <w:left w:val="single" w:sz="4" w:space="0" w:color="auto"/>
              <w:right w:val="single" w:sz="4" w:space="0" w:color="auto"/>
            </w:tcBorders>
          </w:tcPr>
          <w:p w14:paraId="17CE11E0" w14:textId="77777777" w:rsidR="00C75530" w:rsidRPr="005647EB" w:rsidRDefault="00C75530" w:rsidP="00EC0475">
            <w:pPr>
              <w:pStyle w:val="TAL"/>
            </w:pPr>
          </w:p>
        </w:tc>
        <w:tc>
          <w:tcPr>
            <w:tcW w:w="1700" w:type="dxa"/>
            <w:tcBorders>
              <w:left w:val="single" w:sz="4" w:space="0" w:color="auto"/>
              <w:right w:val="single" w:sz="4" w:space="0" w:color="auto"/>
            </w:tcBorders>
          </w:tcPr>
          <w:p w14:paraId="57908F39" w14:textId="77777777" w:rsidR="00C75530" w:rsidRPr="005647EB" w:rsidRDefault="00C75530" w:rsidP="00EC0475">
            <w:pPr>
              <w:pStyle w:val="TAL"/>
            </w:pPr>
          </w:p>
        </w:tc>
        <w:tc>
          <w:tcPr>
            <w:tcW w:w="1133" w:type="dxa"/>
            <w:tcBorders>
              <w:left w:val="single" w:sz="4" w:space="0" w:color="auto"/>
            </w:tcBorders>
          </w:tcPr>
          <w:p w14:paraId="5FD3572B" w14:textId="77777777" w:rsidR="00C75530" w:rsidRPr="005647EB" w:rsidRDefault="00C75530" w:rsidP="00EC0475">
            <w:pPr>
              <w:pStyle w:val="TAL"/>
            </w:pPr>
          </w:p>
        </w:tc>
      </w:tr>
      <w:tr w:rsidR="00C75530" w:rsidRPr="005647EB" w14:paraId="64A7403A" w14:textId="77777777" w:rsidTr="002570E4">
        <w:trPr>
          <w:jc w:val="center"/>
        </w:trPr>
        <w:tc>
          <w:tcPr>
            <w:tcW w:w="4427" w:type="dxa"/>
            <w:tcBorders>
              <w:right w:val="single" w:sz="4" w:space="0" w:color="auto"/>
            </w:tcBorders>
          </w:tcPr>
          <w:p w14:paraId="007A9459" w14:textId="1EB0678E" w:rsidR="00C75530" w:rsidRPr="005647EB" w:rsidRDefault="002570E4" w:rsidP="00EC0475">
            <w:pPr>
              <w:pStyle w:val="TAL"/>
            </w:pPr>
            <w:r w:rsidRPr="005647EB">
              <w:t xml:space="preserve">    </w:t>
            </w:r>
            <w:r w:rsidR="00C75530" w:rsidRPr="005647EB">
              <w:t>Hysteresis</w:t>
            </w:r>
          </w:p>
        </w:tc>
        <w:tc>
          <w:tcPr>
            <w:tcW w:w="2267" w:type="dxa"/>
            <w:tcBorders>
              <w:left w:val="single" w:sz="4" w:space="0" w:color="auto"/>
              <w:right w:val="single" w:sz="4" w:space="0" w:color="auto"/>
            </w:tcBorders>
          </w:tcPr>
          <w:p w14:paraId="7999C051" w14:textId="434F4CE6" w:rsidR="00C75530" w:rsidRPr="005647EB" w:rsidRDefault="00C75530" w:rsidP="00EC0475">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1A73E727" w14:textId="199A1DDC" w:rsidR="00C75530" w:rsidRPr="005647EB" w:rsidRDefault="00C75530" w:rsidP="00EC0475">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B778E9E" w14:textId="77777777" w:rsidR="00C75530" w:rsidRPr="005647EB" w:rsidRDefault="00C75530" w:rsidP="00EC0475">
            <w:pPr>
              <w:pStyle w:val="TAL"/>
            </w:pPr>
          </w:p>
        </w:tc>
      </w:tr>
      <w:tr w:rsidR="00C75530" w:rsidRPr="005647EB" w14:paraId="1E5B624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F57E295" w14:textId="56C4078B" w:rsidR="00C75530" w:rsidRPr="005647EB" w:rsidRDefault="002570E4" w:rsidP="00EC0475">
            <w:pPr>
              <w:pStyle w:val="TAH"/>
              <w:jc w:val="left"/>
              <w:rPr>
                <w:b w:val="0"/>
              </w:rPr>
            </w:pPr>
            <w:r w:rsidRPr="005647EB">
              <w:rPr>
                <w:b w:val="0"/>
              </w:rPr>
              <w:t xml:space="preserve">    </w:t>
            </w:r>
            <w:r w:rsidR="00C75530"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699C7572" w14:textId="057F423B" w:rsidR="00C75530" w:rsidRPr="005647EB" w:rsidRDefault="00C75530" w:rsidP="00EC0475">
            <w:pPr>
              <w:pStyle w:val="TAH"/>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3252986A" w14:textId="77777777" w:rsidR="00C75530" w:rsidRPr="005647EB" w:rsidRDefault="00C75530" w:rsidP="00EC0475">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5ADF9F8" w14:textId="77777777" w:rsidR="00C75530" w:rsidRPr="005647EB" w:rsidRDefault="00C75530" w:rsidP="00EC0475">
            <w:pPr>
              <w:pStyle w:val="TAH"/>
              <w:jc w:val="left"/>
              <w:rPr>
                <w:b w:val="0"/>
              </w:rPr>
            </w:pPr>
          </w:p>
        </w:tc>
      </w:tr>
      <w:tr w:rsidR="00C75530" w:rsidRPr="005647EB" w14:paraId="1DA99787"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2D7218E" w14:textId="520C3530" w:rsidR="00C75530" w:rsidRPr="005647EB" w:rsidRDefault="002570E4" w:rsidP="002570E4">
            <w:pPr>
              <w:pStyle w:val="TAH"/>
              <w:keepNext w:val="0"/>
              <w:keepLines w:val="0"/>
              <w:jc w:val="left"/>
              <w:rPr>
                <w:b w:val="0"/>
              </w:rPr>
            </w:pPr>
            <w:r w:rsidRPr="005647EB">
              <w:rPr>
                <w:b w:val="0"/>
              </w:rPr>
              <w:t xml:space="preserve">    </w:t>
            </w:r>
            <w:r w:rsidR="00C75530"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22F088D" w14:textId="77777777" w:rsidR="00C75530" w:rsidRPr="005647EB" w:rsidRDefault="00C75530"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167B308" w14:textId="77777777" w:rsidR="00C75530" w:rsidRPr="005647EB" w:rsidRDefault="00C75530"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24C2162" w14:textId="77777777" w:rsidR="00C75530" w:rsidRPr="005647EB" w:rsidRDefault="00C75530" w:rsidP="002570E4">
            <w:pPr>
              <w:pStyle w:val="TAH"/>
              <w:keepNext w:val="0"/>
              <w:keepLines w:val="0"/>
              <w:jc w:val="left"/>
              <w:rPr>
                <w:b w:val="0"/>
              </w:rPr>
            </w:pPr>
          </w:p>
        </w:tc>
      </w:tr>
      <w:tr w:rsidR="00C75530" w:rsidRPr="005647EB" w14:paraId="5EEA154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E26D13D" w14:textId="27187037" w:rsidR="00C75530" w:rsidRPr="005647EB" w:rsidRDefault="002570E4" w:rsidP="002570E4">
            <w:pPr>
              <w:pStyle w:val="TAH"/>
              <w:keepNext w:val="0"/>
              <w:keepLines w:val="0"/>
              <w:jc w:val="left"/>
              <w:rPr>
                <w:b w:val="0"/>
              </w:rPr>
            </w:pPr>
            <w:r w:rsidRPr="005647EB">
              <w:rPr>
                <w:b w:val="0"/>
              </w:rPr>
              <w:t xml:space="preserve">  </w:t>
            </w:r>
            <w:r w:rsidR="00C75530"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235D7AC" w14:textId="77777777" w:rsidR="00C75530" w:rsidRPr="005647EB" w:rsidRDefault="00C75530"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69F9209" w14:textId="77777777" w:rsidR="00C75530" w:rsidRPr="005647EB" w:rsidRDefault="00C75530"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2B25817" w14:textId="77777777" w:rsidR="00C75530" w:rsidRPr="005647EB" w:rsidRDefault="00C75530" w:rsidP="002570E4">
            <w:pPr>
              <w:pStyle w:val="TAH"/>
              <w:keepNext w:val="0"/>
              <w:keepLines w:val="0"/>
              <w:jc w:val="left"/>
              <w:rPr>
                <w:b w:val="0"/>
              </w:rPr>
            </w:pPr>
          </w:p>
        </w:tc>
      </w:tr>
    </w:tbl>
    <w:p w14:paraId="553F94CB" w14:textId="77777777" w:rsidR="00C75530" w:rsidRPr="005647EB" w:rsidRDefault="00C75530" w:rsidP="002570E4"/>
    <w:p w14:paraId="033C1295" w14:textId="77777777" w:rsidR="00C75530" w:rsidRPr="005647EB" w:rsidRDefault="00C75530" w:rsidP="002570E4">
      <w:pPr>
        <w:pStyle w:val="TH"/>
        <w:keepNext w:val="0"/>
        <w:keepLines w:val="0"/>
      </w:pPr>
      <w:r w:rsidRPr="005647EB">
        <w:t xml:space="preserve">Table 8.4.7.4.3-3: </w:t>
      </w:r>
      <w:r w:rsidRPr="005647EB">
        <w:rPr>
          <w:i/>
        </w:rPr>
        <w:t>MeasResults</w:t>
      </w:r>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C75530" w:rsidRPr="005647EB" w14:paraId="78F77487" w14:textId="77777777" w:rsidTr="002570E4">
        <w:trPr>
          <w:cantSplit/>
          <w:jc w:val="center"/>
        </w:trPr>
        <w:tc>
          <w:tcPr>
            <w:tcW w:w="9536" w:type="dxa"/>
            <w:gridSpan w:val="4"/>
          </w:tcPr>
          <w:p w14:paraId="32A181A5" w14:textId="73F0F99C" w:rsidR="00C75530" w:rsidRPr="005647EB" w:rsidRDefault="00C75530"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75530" w:rsidRPr="005647EB" w14:paraId="1B59E5F8" w14:textId="77777777" w:rsidTr="002570E4">
        <w:trPr>
          <w:jc w:val="center"/>
        </w:trPr>
        <w:tc>
          <w:tcPr>
            <w:tcW w:w="4436" w:type="dxa"/>
          </w:tcPr>
          <w:p w14:paraId="483E4ADD" w14:textId="2AE78390" w:rsidR="00C75530" w:rsidRPr="005647EB" w:rsidRDefault="00C75530" w:rsidP="002570E4">
            <w:pPr>
              <w:pStyle w:val="TAH"/>
              <w:keepNext w:val="0"/>
              <w:keepLines w:val="0"/>
            </w:pPr>
            <w:r w:rsidRPr="005647EB">
              <w:t>Information</w:t>
            </w:r>
            <w:r w:rsidR="002570E4" w:rsidRPr="005647EB">
              <w:t xml:space="preserve"> </w:t>
            </w:r>
            <w:r w:rsidRPr="005647EB">
              <w:t>Element</w:t>
            </w:r>
          </w:p>
        </w:tc>
        <w:tc>
          <w:tcPr>
            <w:tcW w:w="2267" w:type="dxa"/>
          </w:tcPr>
          <w:p w14:paraId="18CAE8D0" w14:textId="77777777" w:rsidR="00C75530" w:rsidRPr="005647EB" w:rsidRDefault="00C75530" w:rsidP="002570E4">
            <w:pPr>
              <w:pStyle w:val="TAH"/>
              <w:keepNext w:val="0"/>
              <w:keepLines w:val="0"/>
            </w:pPr>
            <w:r w:rsidRPr="005647EB">
              <w:t>Value/remark</w:t>
            </w:r>
          </w:p>
        </w:tc>
        <w:tc>
          <w:tcPr>
            <w:tcW w:w="1700" w:type="dxa"/>
          </w:tcPr>
          <w:p w14:paraId="3B5235F3" w14:textId="77777777" w:rsidR="00C75530" w:rsidRPr="005647EB" w:rsidRDefault="00C75530" w:rsidP="002570E4">
            <w:pPr>
              <w:pStyle w:val="TAH"/>
              <w:keepNext w:val="0"/>
              <w:keepLines w:val="0"/>
            </w:pPr>
            <w:r w:rsidRPr="005647EB">
              <w:t>Comment</w:t>
            </w:r>
          </w:p>
        </w:tc>
        <w:tc>
          <w:tcPr>
            <w:tcW w:w="1133" w:type="dxa"/>
          </w:tcPr>
          <w:p w14:paraId="5BEC8291" w14:textId="77777777" w:rsidR="00C75530" w:rsidRPr="005647EB" w:rsidRDefault="00C75530" w:rsidP="002570E4">
            <w:pPr>
              <w:pStyle w:val="TAH"/>
              <w:keepNext w:val="0"/>
              <w:keepLines w:val="0"/>
            </w:pPr>
            <w:r w:rsidRPr="005647EB">
              <w:t>Condition</w:t>
            </w:r>
          </w:p>
        </w:tc>
      </w:tr>
      <w:tr w:rsidR="00C75530" w:rsidRPr="005647EB" w14:paraId="09E8E2ED" w14:textId="77777777" w:rsidTr="002570E4">
        <w:trPr>
          <w:jc w:val="center"/>
        </w:trPr>
        <w:tc>
          <w:tcPr>
            <w:tcW w:w="4436" w:type="dxa"/>
          </w:tcPr>
          <w:p w14:paraId="62D82725" w14:textId="453FA02D" w:rsidR="00C75530" w:rsidRPr="005647EB" w:rsidRDefault="002570E4" w:rsidP="002570E4">
            <w:pPr>
              <w:pStyle w:val="TAL"/>
              <w:keepNext w:val="0"/>
              <w:keepLines w:val="0"/>
            </w:pPr>
            <w:r w:rsidRPr="005647EB">
              <w:t xml:space="preserve"> </w:t>
            </w:r>
            <w:r w:rsidR="00C75530" w:rsidRPr="005647EB">
              <w:t>MeasResults</w:t>
            </w:r>
            <w:r w:rsidRPr="005647EB">
              <w:t xml:space="preserve"> </w:t>
            </w:r>
            <w:r w:rsidR="00C75530" w:rsidRPr="005647EB">
              <w:t>::=</w:t>
            </w:r>
            <w:r w:rsidRPr="005647EB">
              <w:t xml:space="preserve"> </w:t>
            </w:r>
            <w:r w:rsidR="00C75530" w:rsidRPr="005647EB">
              <w:t>SEQUENCE</w:t>
            </w:r>
            <w:r w:rsidRPr="005647EB">
              <w:t xml:space="preserve"> </w:t>
            </w:r>
            <w:r w:rsidR="00C75530" w:rsidRPr="005647EB">
              <w:t>{</w:t>
            </w:r>
          </w:p>
        </w:tc>
        <w:tc>
          <w:tcPr>
            <w:tcW w:w="2267" w:type="dxa"/>
          </w:tcPr>
          <w:p w14:paraId="19629E4B" w14:textId="77777777" w:rsidR="00C75530" w:rsidRPr="005647EB" w:rsidRDefault="00C75530" w:rsidP="002570E4">
            <w:pPr>
              <w:pStyle w:val="TAL"/>
              <w:keepNext w:val="0"/>
              <w:keepLines w:val="0"/>
            </w:pPr>
          </w:p>
        </w:tc>
        <w:tc>
          <w:tcPr>
            <w:tcW w:w="1700" w:type="dxa"/>
          </w:tcPr>
          <w:p w14:paraId="775F73A4" w14:textId="77777777" w:rsidR="00C75530" w:rsidRPr="005647EB" w:rsidRDefault="00C75530" w:rsidP="002570E4">
            <w:pPr>
              <w:pStyle w:val="TAL"/>
              <w:keepNext w:val="0"/>
              <w:keepLines w:val="0"/>
            </w:pPr>
          </w:p>
        </w:tc>
        <w:tc>
          <w:tcPr>
            <w:tcW w:w="1133" w:type="dxa"/>
          </w:tcPr>
          <w:p w14:paraId="23E456F6" w14:textId="77777777" w:rsidR="00C75530" w:rsidRPr="005647EB" w:rsidRDefault="00C75530" w:rsidP="002570E4">
            <w:pPr>
              <w:pStyle w:val="TAL"/>
              <w:keepNext w:val="0"/>
              <w:keepLines w:val="0"/>
            </w:pPr>
          </w:p>
        </w:tc>
      </w:tr>
      <w:tr w:rsidR="00C75530" w:rsidRPr="005647EB" w14:paraId="3BA81DFA" w14:textId="77777777" w:rsidTr="002570E4">
        <w:trPr>
          <w:jc w:val="center"/>
        </w:trPr>
        <w:tc>
          <w:tcPr>
            <w:tcW w:w="4436" w:type="dxa"/>
          </w:tcPr>
          <w:p w14:paraId="4656637B" w14:textId="774D33B3" w:rsidR="00C75530" w:rsidRPr="005647EB" w:rsidRDefault="002570E4" w:rsidP="002570E4">
            <w:pPr>
              <w:pStyle w:val="TAL"/>
              <w:keepNext w:val="0"/>
              <w:keepLines w:val="0"/>
            </w:pPr>
            <w:r w:rsidRPr="005647EB">
              <w:t xml:space="preserve">   </w:t>
            </w:r>
            <w:r w:rsidR="00C75530" w:rsidRPr="005647EB">
              <w:t>measId</w:t>
            </w:r>
          </w:p>
        </w:tc>
        <w:tc>
          <w:tcPr>
            <w:tcW w:w="2267" w:type="dxa"/>
          </w:tcPr>
          <w:p w14:paraId="7B334729" w14:textId="77777777" w:rsidR="00C75530" w:rsidRPr="005647EB" w:rsidRDefault="00C75530" w:rsidP="002570E4">
            <w:pPr>
              <w:pStyle w:val="TAL"/>
              <w:keepNext w:val="0"/>
              <w:keepLines w:val="0"/>
            </w:pPr>
          </w:p>
        </w:tc>
        <w:tc>
          <w:tcPr>
            <w:tcW w:w="1700" w:type="dxa"/>
          </w:tcPr>
          <w:p w14:paraId="793DFC28" w14:textId="77777777" w:rsidR="00C75530" w:rsidRPr="005647EB" w:rsidRDefault="00C75530" w:rsidP="002570E4">
            <w:pPr>
              <w:pStyle w:val="TAL"/>
              <w:keepNext w:val="0"/>
              <w:keepLines w:val="0"/>
            </w:pPr>
          </w:p>
        </w:tc>
        <w:tc>
          <w:tcPr>
            <w:tcW w:w="1133" w:type="dxa"/>
          </w:tcPr>
          <w:p w14:paraId="59FF8BEE" w14:textId="77777777" w:rsidR="00C75530" w:rsidRPr="005647EB" w:rsidRDefault="00C75530" w:rsidP="002570E4">
            <w:pPr>
              <w:pStyle w:val="TAL"/>
              <w:keepNext w:val="0"/>
              <w:keepLines w:val="0"/>
            </w:pPr>
          </w:p>
        </w:tc>
      </w:tr>
      <w:tr w:rsidR="00C75530" w:rsidRPr="005647EB" w14:paraId="73DE99FB" w14:textId="77777777" w:rsidTr="002570E4">
        <w:trPr>
          <w:jc w:val="center"/>
        </w:trPr>
        <w:tc>
          <w:tcPr>
            <w:tcW w:w="4436" w:type="dxa"/>
          </w:tcPr>
          <w:p w14:paraId="3B92C49B" w14:textId="07A2582B" w:rsidR="00C75530" w:rsidRPr="005647EB" w:rsidRDefault="002570E4" w:rsidP="002570E4">
            <w:pPr>
              <w:pStyle w:val="TAL"/>
              <w:keepNext w:val="0"/>
              <w:keepLines w:val="0"/>
            </w:pPr>
            <w:r w:rsidRPr="005647EB">
              <w:t xml:space="preserve">   </w:t>
            </w:r>
            <w:r w:rsidR="00C75530" w:rsidRPr="005647EB">
              <w:t>measResultServCell</w:t>
            </w:r>
            <w:r w:rsidRPr="005647EB">
              <w:t xml:space="preserve"> </w:t>
            </w:r>
            <w:r w:rsidR="00C75530" w:rsidRPr="005647EB">
              <w:t>SEQUENCE</w:t>
            </w:r>
            <w:r w:rsidRPr="005647EB">
              <w:t xml:space="preserve"> </w:t>
            </w:r>
            <w:r w:rsidR="00C75530" w:rsidRPr="005647EB">
              <w:t>{</w:t>
            </w:r>
          </w:p>
        </w:tc>
        <w:tc>
          <w:tcPr>
            <w:tcW w:w="2267" w:type="dxa"/>
          </w:tcPr>
          <w:p w14:paraId="088D3E69" w14:textId="77777777" w:rsidR="00C75530" w:rsidRPr="005647EB" w:rsidRDefault="00C75530" w:rsidP="002570E4">
            <w:pPr>
              <w:pStyle w:val="TAL"/>
              <w:keepNext w:val="0"/>
              <w:keepLines w:val="0"/>
            </w:pPr>
          </w:p>
        </w:tc>
        <w:tc>
          <w:tcPr>
            <w:tcW w:w="1700" w:type="dxa"/>
          </w:tcPr>
          <w:p w14:paraId="2D9FFC4A" w14:textId="77777777" w:rsidR="00C75530" w:rsidRPr="005647EB" w:rsidRDefault="00C75530" w:rsidP="002570E4">
            <w:pPr>
              <w:pStyle w:val="TAL"/>
              <w:keepNext w:val="0"/>
              <w:keepLines w:val="0"/>
            </w:pPr>
          </w:p>
        </w:tc>
        <w:tc>
          <w:tcPr>
            <w:tcW w:w="1133" w:type="dxa"/>
          </w:tcPr>
          <w:p w14:paraId="6D9E7AEC" w14:textId="77777777" w:rsidR="00C75530" w:rsidRPr="005647EB" w:rsidRDefault="00C75530" w:rsidP="002570E4">
            <w:pPr>
              <w:pStyle w:val="TAL"/>
              <w:keepNext w:val="0"/>
              <w:keepLines w:val="0"/>
            </w:pPr>
          </w:p>
        </w:tc>
      </w:tr>
      <w:tr w:rsidR="00C75530" w:rsidRPr="005647EB" w14:paraId="6462415C" w14:textId="77777777" w:rsidTr="002570E4">
        <w:trPr>
          <w:jc w:val="center"/>
        </w:trPr>
        <w:tc>
          <w:tcPr>
            <w:tcW w:w="4436" w:type="dxa"/>
          </w:tcPr>
          <w:p w14:paraId="3DC621E7" w14:textId="0A57FCDF" w:rsidR="00C75530" w:rsidRPr="005647EB" w:rsidRDefault="002570E4" w:rsidP="002570E4">
            <w:pPr>
              <w:pStyle w:val="TAL"/>
              <w:keepNext w:val="0"/>
              <w:keepLines w:val="0"/>
            </w:pPr>
            <w:r w:rsidRPr="005647EB">
              <w:t xml:space="preserve">     </w:t>
            </w:r>
            <w:r w:rsidR="00C75530" w:rsidRPr="005647EB">
              <w:t>rsrpResult</w:t>
            </w:r>
          </w:p>
        </w:tc>
        <w:tc>
          <w:tcPr>
            <w:tcW w:w="2267" w:type="dxa"/>
          </w:tcPr>
          <w:p w14:paraId="750F6E29" w14:textId="77777777" w:rsidR="00C75530" w:rsidRPr="005647EB" w:rsidRDefault="00C75530" w:rsidP="002570E4">
            <w:pPr>
              <w:pStyle w:val="TAL"/>
              <w:keepNext w:val="0"/>
              <w:keepLines w:val="0"/>
            </w:pPr>
          </w:p>
        </w:tc>
        <w:tc>
          <w:tcPr>
            <w:tcW w:w="1700" w:type="dxa"/>
          </w:tcPr>
          <w:p w14:paraId="6C021387" w14:textId="27879B16" w:rsidR="00C75530" w:rsidRPr="005647EB" w:rsidRDefault="00C7553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6B40CF8" w14:textId="77777777" w:rsidR="00C75530" w:rsidRPr="005647EB" w:rsidRDefault="00C75530" w:rsidP="002570E4">
            <w:pPr>
              <w:pStyle w:val="TAL"/>
              <w:keepNext w:val="0"/>
              <w:keepLines w:val="0"/>
            </w:pPr>
          </w:p>
        </w:tc>
      </w:tr>
      <w:tr w:rsidR="00C75530" w:rsidRPr="005647EB" w14:paraId="0B59A771" w14:textId="77777777" w:rsidTr="002570E4">
        <w:trPr>
          <w:jc w:val="center"/>
        </w:trPr>
        <w:tc>
          <w:tcPr>
            <w:tcW w:w="4436" w:type="dxa"/>
          </w:tcPr>
          <w:p w14:paraId="28725A43" w14:textId="1F853189" w:rsidR="00C75530" w:rsidRPr="005647EB" w:rsidRDefault="002570E4" w:rsidP="002570E4">
            <w:pPr>
              <w:pStyle w:val="TAL"/>
              <w:keepNext w:val="0"/>
              <w:keepLines w:val="0"/>
            </w:pPr>
            <w:r w:rsidRPr="005647EB">
              <w:t xml:space="preserve">     </w:t>
            </w:r>
            <w:r w:rsidR="00C75530" w:rsidRPr="005647EB">
              <w:t>rsrqResult</w:t>
            </w:r>
          </w:p>
        </w:tc>
        <w:tc>
          <w:tcPr>
            <w:tcW w:w="2267" w:type="dxa"/>
          </w:tcPr>
          <w:p w14:paraId="45FD8F23" w14:textId="77777777" w:rsidR="00C75530" w:rsidRPr="005647EB" w:rsidRDefault="00C75530" w:rsidP="002570E4">
            <w:pPr>
              <w:pStyle w:val="TAL"/>
              <w:keepNext w:val="0"/>
              <w:keepLines w:val="0"/>
            </w:pPr>
          </w:p>
        </w:tc>
        <w:tc>
          <w:tcPr>
            <w:tcW w:w="1700" w:type="dxa"/>
          </w:tcPr>
          <w:p w14:paraId="2B69008A" w14:textId="77910301" w:rsidR="00C75530" w:rsidRPr="005647EB" w:rsidRDefault="00C7553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6468B44" w14:textId="77777777" w:rsidR="00C75530" w:rsidRPr="005647EB" w:rsidRDefault="00C75530" w:rsidP="002570E4">
            <w:pPr>
              <w:pStyle w:val="TAL"/>
              <w:keepNext w:val="0"/>
              <w:keepLines w:val="0"/>
            </w:pPr>
          </w:p>
        </w:tc>
      </w:tr>
      <w:tr w:rsidR="00C75530" w:rsidRPr="005647EB" w14:paraId="4C605518" w14:textId="77777777" w:rsidTr="002570E4">
        <w:trPr>
          <w:jc w:val="center"/>
        </w:trPr>
        <w:tc>
          <w:tcPr>
            <w:tcW w:w="4436" w:type="dxa"/>
          </w:tcPr>
          <w:p w14:paraId="097957B8" w14:textId="30034D4F" w:rsidR="00C75530" w:rsidRPr="005647EB" w:rsidRDefault="002570E4" w:rsidP="002570E4">
            <w:pPr>
              <w:pStyle w:val="TAL"/>
              <w:keepNext w:val="0"/>
              <w:keepLines w:val="0"/>
            </w:pPr>
            <w:r w:rsidRPr="005647EB">
              <w:t xml:space="preserve">   </w:t>
            </w:r>
            <w:r w:rsidR="00C75530" w:rsidRPr="005647EB">
              <w:t>}</w:t>
            </w:r>
          </w:p>
        </w:tc>
        <w:tc>
          <w:tcPr>
            <w:tcW w:w="2267" w:type="dxa"/>
          </w:tcPr>
          <w:p w14:paraId="0F26F421" w14:textId="77777777" w:rsidR="00C75530" w:rsidRPr="005647EB" w:rsidRDefault="00C75530" w:rsidP="002570E4">
            <w:pPr>
              <w:pStyle w:val="TAL"/>
              <w:keepNext w:val="0"/>
              <w:keepLines w:val="0"/>
            </w:pPr>
          </w:p>
        </w:tc>
        <w:tc>
          <w:tcPr>
            <w:tcW w:w="1700" w:type="dxa"/>
          </w:tcPr>
          <w:p w14:paraId="64705800" w14:textId="77777777" w:rsidR="00C75530" w:rsidRPr="005647EB" w:rsidRDefault="00C75530" w:rsidP="002570E4">
            <w:pPr>
              <w:pStyle w:val="TAL"/>
              <w:keepNext w:val="0"/>
              <w:keepLines w:val="0"/>
            </w:pPr>
          </w:p>
        </w:tc>
        <w:tc>
          <w:tcPr>
            <w:tcW w:w="1133" w:type="dxa"/>
          </w:tcPr>
          <w:p w14:paraId="44ECD2D0" w14:textId="77777777" w:rsidR="00C75530" w:rsidRPr="005647EB" w:rsidRDefault="00C75530" w:rsidP="002570E4">
            <w:pPr>
              <w:pStyle w:val="TAL"/>
              <w:keepNext w:val="0"/>
              <w:keepLines w:val="0"/>
            </w:pPr>
          </w:p>
        </w:tc>
      </w:tr>
      <w:tr w:rsidR="00C75530" w:rsidRPr="005647EB" w14:paraId="6A32F83F" w14:textId="77777777" w:rsidTr="002570E4">
        <w:trPr>
          <w:jc w:val="center"/>
        </w:trPr>
        <w:tc>
          <w:tcPr>
            <w:tcW w:w="4436" w:type="dxa"/>
          </w:tcPr>
          <w:p w14:paraId="26AD6A43" w14:textId="7D31F2B0" w:rsidR="00C75530" w:rsidRPr="005647EB" w:rsidRDefault="002570E4" w:rsidP="002570E4">
            <w:pPr>
              <w:pStyle w:val="TAL"/>
              <w:keepNext w:val="0"/>
              <w:keepLines w:val="0"/>
            </w:pPr>
            <w:r w:rsidRPr="005647EB">
              <w:t xml:space="preserve">   </w:t>
            </w:r>
            <w:r w:rsidR="00C75530" w:rsidRPr="005647EB">
              <w:t>measResultNeighCells</w:t>
            </w:r>
            <w:r w:rsidRPr="005647EB">
              <w:t xml:space="preserve"> </w:t>
            </w:r>
            <w:r w:rsidR="00C75530" w:rsidRPr="005647EB">
              <w:t>CHOICE</w:t>
            </w:r>
            <w:r w:rsidRPr="005647EB">
              <w:t xml:space="preserve"> </w:t>
            </w:r>
            <w:r w:rsidR="00C75530" w:rsidRPr="005647EB">
              <w:t>{</w:t>
            </w:r>
          </w:p>
        </w:tc>
        <w:tc>
          <w:tcPr>
            <w:tcW w:w="2267" w:type="dxa"/>
          </w:tcPr>
          <w:p w14:paraId="65D25F6F" w14:textId="77777777" w:rsidR="00C75530" w:rsidRPr="005647EB" w:rsidRDefault="00C75530" w:rsidP="002570E4">
            <w:pPr>
              <w:pStyle w:val="TAL"/>
              <w:keepNext w:val="0"/>
              <w:keepLines w:val="0"/>
            </w:pPr>
          </w:p>
        </w:tc>
        <w:tc>
          <w:tcPr>
            <w:tcW w:w="1700" w:type="dxa"/>
          </w:tcPr>
          <w:p w14:paraId="52A41005" w14:textId="77777777" w:rsidR="00C75530" w:rsidRPr="005647EB" w:rsidRDefault="00C75530" w:rsidP="002570E4">
            <w:pPr>
              <w:pStyle w:val="TAL"/>
              <w:keepNext w:val="0"/>
              <w:keepLines w:val="0"/>
            </w:pPr>
          </w:p>
        </w:tc>
        <w:tc>
          <w:tcPr>
            <w:tcW w:w="1133" w:type="dxa"/>
          </w:tcPr>
          <w:p w14:paraId="7B0782D4" w14:textId="77777777" w:rsidR="00C75530" w:rsidRPr="005647EB" w:rsidRDefault="00C75530" w:rsidP="002570E4">
            <w:pPr>
              <w:pStyle w:val="TAL"/>
              <w:keepNext w:val="0"/>
              <w:keepLines w:val="0"/>
            </w:pPr>
          </w:p>
        </w:tc>
      </w:tr>
      <w:tr w:rsidR="00C75530" w:rsidRPr="005647EB" w14:paraId="122ABC4A" w14:textId="77777777" w:rsidTr="002570E4">
        <w:trPr>
          <w:jc w:val="center"/>
        </w:trPr>
        <w:tc>
          <w:tcPr>
            <w:tcW w:w="4436" w:type="dxa"/>
          </w:tcPr>
          <w:p w14:paraId="406A8531" w14:textId="75DF4B1D" w:rsidR="00C75530" w:rsidRPr="005647EB" w:rsidRDefault="002570E4" w:rsidP="002570E4">
            <w:pPr>
              <w:pStyle w:val="TAL"/>
              <w:keepNext w:val="0"/>
              <w:keepLines w:val="0"/>
            </w:pPr>
            <w:r w:rsidRPr="005647EB">
              <w:t xml:space="preserve">      </w:t>
            </w:r>
            <w:r w:rsidR="00C75530" w:rsidRPr="005647EB">
              <w:t>measResultListEUTRA</w:t>
            </w:r>
          </w:p>
        </w:tc>
        <w:tc>
          <w:tcPr>
            <w:tcW w:w="2267" w:type="dxa"/>
          </w:tcPr>
          <w:p w14:paraId="51848FC0" w14:textId="5E70A867" w:rsidR="00C75530" w:rsidRPr="005647EB" w:rsidRDefault="00C75530" w:rsidP="002570E4">
            <w:pPr>
              <w:pStyle w:val="TAL"/>
              <w:keepNext w:val="0"/>
              <w:keepLines w:val="0"/>
            </w:pPr>
            <w:r w:rsidRPr="005647EB">
              <w:t>MeasResultListEUTRA</w:t>
            </w:r>
            <w:r w:rsidR="002570E4" w:rsidRPr="005647EB">
              <w:t xml:space="preserve"> </w:t>
            </w:r>
          </w:p>
        </w:tc>
        <w:tc>
          <w:tcPr>
            <w:tcW w:w="1700" w:type="dxa"/>
          </w:tcPr>
          <w:p w14:paraId="658BA89E" w14:textId="77777777" w:rsidR="00C75530" w:rsidRPr="005647EB" w:rsidRDefault="00C75530" w:rsidP="002570E4">
            <w:pPr>
              <w:pStyle w:val="TAL"/>
              <w:keepNext w:val="0"/>
              <w:keepLines w:val="0"/>
            </w:pPr>
          </w:p>
        </w:tc>
        <w:tc>
          <w:tcPr>
            <w:tcW w:w="1133" w:type="dxa"/>
          </w:tcPr>
          <w:p w14:paraId="39D09682" w14:textId="77777777" w:rsidR="00C75530" w:rsidRPr="005647EB" w:rsidRDefault="00C75530" w:rsidP="002570E4">
            <w:pPr>
              <w:pStyle w:val="TAL"/>
              <w:keepNext w:val="0"/>
              <w:keepLines w:val="0"/>
            </w:pPr>
          </w:p>
        </w:tc>
      </w:tr>
      <w:tr w:rsidR="00C75530" w:rsidRPr="005647EB" w14:paraId="6F206442" w14:textId="77777777" w:rsidTr="002570E4">
        <w:trPr>
          <w:jc w:val="center"/>
        </w:trPr>
        <w:tc>
          <w:tcPr>
            <w:tcW w:w="4436" w:type="dxa"/>
          </w:tcPr>
          <w:p w14:paraId="0C862C2B" w14:textId="66E4D786" w:rsidR="00C75530" w:rsidRPr="005647EB" w:rsidRDefault="002570E4" w:rsidP="002570E4">
            <w:pPr>
              <w:pStyle w:val="TAL"/>
              <w:keepNext w:val="0"/>
              <w:keepLines w:val="0"/>
            </w:pPr>
            <w:r w:rsidRPr="005647EB">
              <w:t xml:space="preserve">   </w:t>
            </w:r>
            <w:r w:rsidR="00C75530" w:rsidRPr="005647EB">
              <w:t>}</w:t>
            </w:r>
          </w:p>
        </w:tc>
        <w:tc>
          <w:tcPr>
            <w:tcW w:w="2267" w:type="dxa"/>
          </w:tcPr>
          <w:p w14:paraId="12591377" w14:textId="77777777" w:rsidR="00C75530" w:rsidRPr="005647EB" w:rsidRDefault="00C75530" w:rsidP="002570E4">
            <w:pPr>
              <w:pStyle w:val="TAL"/>
              <w:keepNext w:val="0"/>
              <w:keepLines w:val="0"/>
            </w:pPr>
          </w:p>
        </w:tc>
        <w:tc>
          <w:tcPr>
            <w:tcW w:w="1700" w:type="dxa"/>
          </w:tcPr>
          <w:p w14:paraId="7E4C654A" w14:textId="77777777" w:rsidR="00C75530" w:rsidRPr="005647EB" w:rsidRDefault="00C75530" w:rsidP="002570E4">
            <w:pPr>
              <w:pStyle w:val="TAL"/>
              <w:keepNext w:val="0"/>
              <w:keepLines w:val="0"/>
            </w:pPr>
          </w:p>
        </w:tc>
        <w:tc>
          <w:tcPr>
            <w:tcW w:w="1133" w:type="dxa"/>
          </w:tcPr>
          <w:p w14:paraId="53D6B667" w14:textId="77777777" w:rsidR="00C75530" w:rsidRPr="005647EB" w:rsidRDefault="00C75530" w:rsidP="002570E4">
            <w:pPr>
              <w:pStyle w:val="TAL"/>
              <w:keepNext w:val="0"/>
              <w:keepLines w:val="0"/>
            </w:pPr>
          </w:p>
        </w:tc>
      </w:tr>
      <w:tr w:rsidR="00C75530" w:rsidRPr="005647EB" w14:paraId="31AA3142" w14:textId="77777777" w:rsidTr="002570E4">
        <w:trPr>
          <w:jc w:val="center"/>
        </w:trPr>
        <w:tc>
          <w:tcPr>
            <w:tcW w:w="4436" w:type="dxa"/>
          </w:tcPr>
          <w:p w14:paraId="48B325D2" w14:textId="77777777" w:rsidR="00C75530" w:rsidRPr="005647EB" w:rsidRDefault="00C75530" w:rsidP="002570E4">
            <w:pPr>
              <w:pStyle w:val="TAL"/>
              <w:keepNext w:val="0"/>
              <w:keepLines w:val="0"/>
            </w:pPr>
            <w:r w:rsidRPr="005647EB">
              <w:t>}</w:t>
            </w:r>
          </w:p>
        </w:tc>
        <w:tc>
          <w:tcPr>
            <w:tcW w:w="2267" w:type="dxa"/>
          </w:tcPr>
          <w:p w14:paraId="1BBECE38" w14:textId="77777777" w:rsidR="00C75530" w:rsidRPr="005647EB" w:rsidRDefault="00C75530" w:rsidP="002570E4">
            <w:pPr>
              <w:pStyle w:val="TAL"/>
              <w:keepNext w:val="0"/>
              <w:keepLines w:val="0"/>
            </w:pPr>
          </w:p>
        </w:tc>
        <w:tc>
          <w:tcPr>
            <w:tcW w:w="1700" w:type="dxa"/>
          </w:tcPr>
          <w:p w14:paraId="01FA0786" w14:textId="77777777" w:rsidR="00C75530" w:rsidRPr="005647EB" w:rsidRDefault="00C75530" w:rsidP="002570E4">
            <w:pPr>
              <w:pStyle w:val="TAL"/>
              <w:keepNext w:val="0"/>
              <w:keepLines w:val="0"/>
            </w:pPr>
          </w:p>
        </w:tc>
        <w:tc>
          <w:tcPr>
            <w:tcW w:w="1133" w:type="dxa"/>
          </w:tcPr>
          <w:p w14:paraId="6FFF5699" w14:textId="77777777" w:rsidR="00C75530" w:rsidRPr="005647EB" w:rsidRDefault="00C75530" w:rsidP="002570E4">
            <w:pPr>
              <w:pStyle w:val="TAL"/>
              <w:keepNext w:val="0"/>
              <w:keepLines w:val="0"/>
            </w:pPr>
          </w:p>
        </w:tc>
      </w:tr>
    </w:tbl>
    <w:p w14:paraId="69307D54" w14:textId="77777777" w:rsidR="00C75530" w:rsidRPr="005647EB" w:rsidRDefault="00C75530" w:rsidP="002570E4"/>
    <w:p w14:paraId="0444DCE1" w14:textId="77777777" w:rsidR="00C75530" w:rsidRPr="005647EB" w:rsidRDefault="00C75530" w:rsidP="002570E4">
      <w:pPr>
        <w:pStyle w:val="TH"/>
        <w:keepNext w:val="0"/>
        <w:keepLines w:val="0"/>
      </w:pPr>
      <w:r w:rsidRPr="005647EB">
        <w:t xml:space="preserve">Table 8.4.7.4.3-4: </w:t>
      </w:r>
      <w:r w:rsidRPr="005647EB">
        <w:rPr>
          <w:i/>
        </w:rPr>
        <w:t>MeasResultListEUTRA</w:t>
      </w:r>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C75530" w:rsidRPr="005647EB" w14:paraId="352DD52F" w14:textId="77777777" w:rsidTr="002570E4">
        <w:trPr>
          <w:cantSplit/>
          <w:jc w:val="center"/>
        </w:trPr>
        <w:tc>
          <w:tcPr>
            <w:tcW w:w="9536" w:type="dxa"/>
            <w:gridSpan w:val="4"/>
          </w:tcPr>
          <w:p w14:paraId="60DA63A7" w14:textId="12100255" w:rsidR="00C75530" w:rsidRPr="005647EB" w:rsidRDefault="00C75530"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75530" w:rsidRPr="005647EB" w14:paraId="7B09D641" w14:textId="77777777" w:rsidTr="002570E4">
        <w:trPr>
          <w:jc w:val="center"/>
        </w:trPr>
        <w:tc>
          <w:tcPr>
            <w:tcW w:w="4436" w:type="dxa"/>
          </w:tcPr>
          <w:p w14:paraId="3A584BE8" w14:textId="270B6CB0" w:rsidR="00C75530" w:rsidRPr="005647EB" w:rsidRDefault="00C75530" w:rsidP="002570E4">
            <w:pPr>
              <w:pStyle w:val="TAH"/>
              <w:keepNext w:val="0"/>
              <w:keepLines w:val="0"/>
            </w:pPr>
            <w:r w:rsidRPr="005647EB">
              <w:t>Information</w:t>
            </w:r>
            <w:r w:rsidR="002570E4" w:rsidRPr="005647EB">
              <w:t xml:space="preserve"> </w:t>
            </w:r>
            <w:r w:rsidRPr="005647EB">
              <w:t>Element</w:t>
            </w:r>
          </w:p>
        </w:tc>
        <w:tc>
          <w:tcPr>
            <w:tcW w:w="2267" w:type="dxa"/>
          </w:tcPr>
          <w:p w14:paraId="6864E955" w14:textId="77777777" w:rsidR="00C75530" w:rsidRPr="005647EB" w:rsidRDefault="00C75530" w:rsidP="002570E4">
            <w:pPr>
              <w:pStyle w:val="TAH"/>
              <w:keepNext w:val="0"/>
              <w:keepLines w:val="0"/>
            </w:pPr>
            <w:r w:rsidRPr="005647EB">
              <w:t>Value/remark</w:t>
            </w:r>
          </w:p>
        </w:tc>
        <w:tc>
          <w:tcPr>
            <w:tcW w:w="1700" w:type="dxa"/>
          </w:tcPr>
          <w:p w14:paraId="02584ADC" w14:textId="77777777" w:rsidR="00C75530" w:rsidRPr="005647EB" w:rsidRDefault="00C75530" w:rsidP="002570E4">
            <w:pPr>
              <w:pStyle w:val="TAH"/>
              <w:keepNext w:val="0"/>
              <w:keepLines w:val="0"/>
            </w:pPr>
            <w:r w:rsidRPr="005647EB">
              <w:t>Comment</w:t>
            </w:r>
          </w:p>
        </w:tc>
        <w:tc>
          <w:tcPr>
            <w:tcW w:w="1133" w:type="dxa"/>
          </w:tcPr>
          <w:p w14:paraId="103C7965" w14:textId="77777777" w:rsidR="00C75530" w:rsidRPr="005647EB" w:rsidRDefault="00C75530" w:rsidP="002570E4">
            <w:pPr>
              <w:pStyle w:val="TAH"/>
              <w:keepNext w:val="0"/>
              <w:keepLines w:val="0"/>
            </w:pPr>
            <w:r w:rsidRPr="005647EB">
              <w:t>Condition</w:t>
            </w:r>
          </w:p>
        </w:tc>
      </w:tr>
      <w:tr w:rsidR="00C75530" w:rsidRPr="005647EB" w14:paraId="4A27E474" w14:textId="77777777" w:rsidTr="002570E4">
        <w:trPr>
          <w:jc w:val="center"/>
        </w:trPr>
        <w:tc>
          <w:tcPr>
            <w:tcW w:w="4436" w:type="dxa"/>
          </w:tcPr>
          <w:p w14:paraId="436D8628" w14:textId="7FAF7F23" w:rsidR="00C75530" w:rsidRPr="005647EB" w:rsidRDefault="00C75530" w:rsidP="002570E4">
            <w:pPr>
              <w:pStyle w:val="TAL"/>
              <w:keepNext w:val="0"/>
              <w:keepLines w:val="0"/>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5BC080D3" w14:textId="77777777" w:rsidR="00C75530" w:rsidRPr="005647EB" w:rsidRDefault="00C75530" w:rsidP="002570E4">
            <w:pPr>
              <w:pStyle w:val="TAL"/>
              <w:keepNext w:val="0"/>
              <w:keepLines w:val="0"/>
            </w:pPr>
          </w:p>
        </w:tc>
        <w:tc>
          <w:tcPr>
            <w:tcW w:w="1700" w:type="dxa"/>
          </w:tcPr>
          <w:p w14:paraId="031B05C2" w14:textId="77777777" w:rsidR="00C75530" w:rsidRPr="005647EB" w:rsidRDefault="00C75530" w:rsidP="002570E4">
            <w:pPr>
              <w:pStyle w:val="TAL"/>
              <w:keepNext w:val="0"/>
              <w:keepLines w:val="0"/>
            </w:pPr>
          </w:p>
        </w:tc>
        <w:tc>
          <w:tcPr>
            <w:tcW w:w="1133" w:type="dxa"/>
          </w:tcPr>
          <w:p w14:paraId="3EB8948E" w14:textId="77777777" w:rsidR="00C75530" w:rsidRPr="005647EB" w:rsidRDefault="00C75530" w:rsidP="002570E4">
            <w:pPr>
              <w:pStyle w:val="TAL"/>
              <w:keepNext w:val="0"/>
              <w:keepLines w:val="0"/>
            </w:pPr>
          </w:p>
        </w:tc>
      </w:tr>
      <w:tr w:rsidR="00C75530" w:rsidRPr="005647EB" w14:paraId="21D4B14E" w14:textId="77777777" w:rsidTr="002570E4">
        <w:trPr>
          <w:jc w:val="center"/>
        </w:trPr>
        <w:tc>
          <w:tcPr>
            <w:tcW w:w="4436" w:type="dxa"/>
          </w:tcPr>
          <w:p w14:paraId="777410F3" w14:textId="231A9EF9" w:rsidR="00C75530" w:rsidRPr="005647EB" w:rsidRDefault="002570E4" w:rsidP="002570E4">
            <w:pPr>
              <w:pStyle w:val="TAL"/>
              <w:keepNext w:val="0"/>
              <w:keepLines w:val="0"/>
            </w:pPr>
            <w:r w:rsidRPr="005647EB">
              <w:t xml:space="preserve">  </w:t>
            </w:r>
            <w:r w:rsidR="00C75530" w:rsidRPr="005647EB">
              <w:t>physCellId</w:t>
            </w:r>
          </w:p>
        </w:tc>
        <w:tc>
          <w:tcPr>
            <w:tcW w:w="2267" w:type="dxa"/>
          </w:tcPr>
          <w:p w14:paraId="3ABB402D" w14:textId="77777777" w:rsidR="00C75530" w:rsidRPr="005647EB" w:rsidRDefault="00C75530" w:rsidP="002570E4">
            <w:pPr>
              <w:pStyle w:val="TAL"/>
              <w:keepNext w:val="0"/>
              <w:keepLines w:val="0"/>
            </w:pPr>
            <w:r w:rsidRPr="005647EB">
              <w:t>PhysicalCellIdentity</w:t>
            </w:r>
          </w:p>
        </w:tc>
        <w:tc>
          <w:tcPr>
            <w:tcW w:w="1700" w:type="dxa"/>
          </w:tcPr>
          <w:p w14:paraId="3C99C89A" w14:textId="77777777" w:rsidR="00C75530" w:rsidRPr="005647EB" w:rsidRDefault="00C75530" w:rsidP="002570E4">
            <w:pPr>
              <w:pStyle w:val="TAL"/>
              <w:keepNext w:val="0"/>
              <w:keepLines w:val="0"/>
            </w:pPr>
          </w:p>
        </w:tc>
        <w:tc>
          <w:tcPr>
            <w:tcW w:w="1133" w:type="dxa"/>
          </w:tcPr>
          <w:p w14:paraId="72B19602" w14:textId="77777777" w:rsidR="00C75530" w:rsidRPr="005647EB" w:rsidRDefault="00C75530" w:rsidP="002570E4">
            <w:pPr>
              <w:pStyle w:val="TAL"/>
              <w:keepNext w:val="0"/>
              <w:keepLines w:val="0"/>
            </w:pPr>
          </w:p>
        </w:tc>
      </w:tr>
      <w:tr w:rsidR="00C75530" w:rsidRPr="005647EB" w14:paraId="1E2A10B6" w14:textId="77777777" w:rsidTr="002570E4">
        <w:trPr>
          <w:jc w:val="center"/>
        </w:trPr>
        <w:tc>
          <w:tcPr>
            <w:tcW w:w="4436" w:type="dxa"/>
          </w:tcPr>
          <w:p w14:paraId="77A2CA6F" w14:textId="63344D9F" w:rsidR="00C75530" w:rsidRPr="005647EB" w:rsidRDefault="002570E4" w:rsidP="002570E4">
            <w:pPr>
              <w:pStyle w:val="TAL"/>
              <w:keepNext w:val="0"/>
              <w:keepLines w:val="0"/>
            </w:pPr>
            <w:r w:rsidRPr="005647EB">
              <w:t xml:space="preserve">  </w:t>
            </w:r>
            <w:r w:rsidR="00C75530" w:rsidRPr="005647EB">
              <w:t>measResult</w:t>
            </w:r>
            <w:r w:rsidRPr="005647EB">
              <w:t xml:space="preserve"> </w:t>
            </w:r>
            <w:r w:rsidR="00C75530" w:rsidRPr="005647EB">
              <w:t>SEQUENCE</w:t>
            </w:r>
            <w:r w:rsidRPr="005647EB">
              <w:t xml:space="preserve"> </w:t>
            </w:r>
            <w:r w:rsidR="00C75530" w:rsidRPr="005647EB">
              <w:t>{</w:t>
            </w:r>
          </w:p>
        </w:tc>
        <w:tc>
          <w:tcPr>
            <w:tcW w:w="2267" w:type="dxa"/>
          </w:tcPr>
          <w:p w14:paraId="3B3D0101" w14:textId="77777777" w:rsidR="00C75530" w:rsidRPr="005647EB" w:rsidRDefault="00C75530" w:rsidP="002570E4">
            <w:pPr>
              <w:pStyle w:val="TAL"/>
              <w:keepNext w:val="0"/>
              <w:keepLines w:val="0"/>
            </w:pPr>
          </w:p>
        </w:tc>
        <w:tc>
          <w:tcPr>
            <w:tcW w:w="1700" w:type="dxa"/>
          </w:tcPr>
          <w:p w14:paraId="2E5C66CB" w14:textId="5DC06B99" w:rsidR="00C75530" w:rsidRPr="005647EB" w:rsidRDefault="002570E4" w:rsidP="002570E4">
            <w:pPr>
              <w:pStyle w:val="TAL"/>
              <w:keepNext w:val="0"/>
              <w:keepLines w:val="0"/>
            </w:pPr>
            <w:r w:rsidRPr="005647EB">
              <w:t xml:space="preserve"> </w:t>
            </w:r>
          </w:p>
        </w:tc>
        <w:tc>
          <w:tcPr>
            <w:tcW w:w="1133" w:type="dxa"/>
          </w:tcPr>
          <w:p w14:paraId="29E05503" w14:textId="77777777" w:rsidR="00C75530" w:rsidRPr="005647EB" w:rsidRDefault="00C75530" w:rsidP="002570E4">
            <w:pPr>
              <w:pStyle w:val="TAL"/>
              <w:keepNext w:val="0"/>
              <w:keepLines w:val="0"/>
            </w:pPr>
          </w:p>
        </w:tc>
      </w:tr>
      <w:tr w:rsidR="00C75530" w:rsidRPr="005647EB" w14:paraId="1E1D54D5" w14:textId="77777777" w:rsidTr="002570E4">
        <w:trPr>
          <w:jc w:val="center"/>
        </w:trPr>
        <w:tc>
          <w:tcPr>
            <w:tcW w:w="4436" w:type="dxa"/>
          </w:tcPr>
          <w:p w14:paraId="4ECFC792" w14:textId="65FEA358" w:rsidR="00C75530" w:rsidRPr="005647EB" w:rsidRDefault="002570E4" w:rsidP="002570E4">
            <w:pPr>
              <w:pStyle w:val="TAL"/>
              <w:keepNext w:val="0"/>
              <w:keepLines w:val="0"/>
            </w:pPr>
            <w:r w:rsidRPr="005647EB">
              <w:t xml:space="preserve">    </w:t>
            </w:r>
            <w:r w:rsidR="00C75530" w:rsidRPr="005647EB">
              <w:t>rsrpResult</w:t>
            </w:r>
          </w:p>
        </w:tc>
        <w:tc>
          <w:tcPr>
            <w:tcW w:w="2267" w:type="dxa"/>
          </w:tcPr>
          <w:p w14:paraId="14280163" w14:textId="77777777" w:rsidR="00C75530" w:rsidRPr="005647EB" w:rsidRDefault="00C75530" w:rsidP="002570E4">
            <w:pPr>
              <w:pStyle w:val="TAL"/>
              <w:keepNext w:val="0"/>
              <w:keepLines w:val="0"/>
            </w:pPr>
          </w:p>
        </w:tc>
        <w:tc>
          <w:tcPr>
            <w:tcW w:w="1700" w:type="dxa"/>
          </w:tcPr>
          <w:p w14:paraId="5DC9E22B" w14:textId="52341962" w:rsidR="00C75530" w:rsidRPr="005647EB" w:rsidRDefault="00C7553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4F67619" w14:textId="77777777" w:rsidR="00C75530" w:rsidRPr="005647EB" w:rsidRDefault="00C75530" w:rsidP="002570E4">
            <w:pPr>
              <w:pStyle w:val="TAL"/>
              <w:keepNext w:val="0"/>
              <w:keepLines w:val="0"/>
            </w:pPr>
          </w:p>
        </w:tc>
      </w:tr>
      <w:tr w:rsidR="00C75530" w:rsidRPr="005647EB" w14:paraId="749F730E" w14:textId="77777777" w:rsidTr="002570E4">
        <w:trPr>
          <w:jc w:val="center"/>
        </w:trPr>
        <w:tc>
          <w:tcPr>
            <w:tcW w:w="4436" w:type="dxa"/>
          </w:tcPr>
          <w:p w14:paraId="664C283F" w14:textId="76B90C6F" w:rsidR="00C75530" w:rsidRPr="005647EB" w:rsidRDefault="002570E4" w:rsidP="002570E4">
            <w:pPr>
              <w:pStyle w:val="TAL"/>
              <w:keepNext w:val="0"/>
              <w:keepLines w:val="0"/>
            </w:pPr>
            <w:r w:rsidRPr="005647EB">
              <w:t xml:space="preserve">    </w:t>
            </w:r>
            <w:r w:rsidR="00C75530" w:rsidRPr="005647EB">
              <w:t>rsrqResult</w:t>
            </w:r>
          </w:p>
        </w:tc>
        <w:tc>
          <w:tcPr>
            <w:tcW w:w="2267" w:type="dxa"/>
          </w:tcPr>
          <w:p w14:paraId="12B0F3EC" w14:textId="77777777" w:rsidR="00C75530" w:rsidRPr="005647EB" w:rsidRDefault="00C75530" w:rsidP="002570E4">
            <w:pPr>
              <w:pStyle w:val="TAL"/>
              <w:keepNext w:val="0"/>
              <w:keepLines w:val="0"/>
            </w:pPr>
          </w:p>
        </w:tc>
        <w:tc>
          <w:tcPr>
            <w:tcW w:w="1700" w:type="dxa"/>
          </w:tcPr>
          <w:p w14:paraId="298A61F4" w14:textId="3B862FC9" w:rsidR="00C75530" w:rsidRPr="005647EB" w:rsidRDefault="00C7553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CDC907A" w14:textId="77777777" w:rsidR="00C75530" w:rsidRPr="005647EB" w:rsidRDefault="00C75530" w:rsidP="002570E4">
            <w:pPr>
              <w:pStyle w:val="TAL"/>
              <w:keepNext w:val="0"/>
              <w:keepLines w:val="0"/>
            </w:pPr>
          </w:p>
        </w:tc>
      </w:tr>
      <w:tr w:rsidR="00C75530" w:rsidRPr="005647EB" w14:paraId="5910843E" w14:textId="77777777" w:rsidTr="002570E4">
        <w:trPr>
          <w:jc w:val="center"/>
        </w:trPr>
        <w:tc>
          <w:tcPr>
            <w:tcW w:w="4436" w:type="dxa"/>
          </w:tcPr>
          <w:p w14:paraId="240DDF04" w14:textId="05F279C2" w:rsidR="00C75530" w:rsidRPr="005647EB" w:rsidRDefault="002570E4" w:rsidP="002570E4">
            <w:pPr>
              <w:pStyle w:val="TAL"/>
              <w:keepNext w:val="0"/>
              <w:keepLines w:val="0"/>
            </w:pPr>
            <w:r w:rsidRPr="005647EB">
              <w:t xml:space="preserve">  </w:t>
            </w:r>
            <w:r w:rsidR="00C75530" w:rsidRPr="005647EB">
              <w:t>}</w:t>
            </w:r>
          </w:p>
        </w:tc>
        <w:tc>
          <w:tcPr>
            <w:tcW w:w="2267" w:type="dxa"/>
          </w:tcPr>
          <w:p w14:paraId="43316AE7" w14:textId="77777777" w:rsidR="00C75530" w:rsidRPr="005647EB" w:rsidRDefault="00C75530" w:rsidP="002570E4">
            <w:pPr>
              <w:pStyle w:val="TAL"/>
              <w:keepNext w:val="0"/>
              <w:keepLines w:val="0"/>
            </w:pPr>
          </w:p>
        </w:tc>
        <w:tc>
          <w:tcPr>
            <w:tcW w:w="1700" w:type="dxa"/>
          </w:tcPr>
          <w:p w14:paraId="59DF0093" w14:textId="77777777" w:rsidR="00C75530" w:rsidRPr="005647EB" w:rsidRDefault="00C75530" w:rsidP="002570E4">
            <w:pPr>
              <w:pStyle w:val="TAL"/>
              <w:keepNext w:val="0"/>
              <w:keepLines w:val="0"/>
            </w:pPr>
          </w:p>
        </w:tc>
        <w:tc>
          <w:tcPr>
            <w:tcW w:w="1133" w:type="dxa"/>
          </w:tcPr>
          <w:p w14:paraId="5B25ED61" w14:textId="77777777" w:rsidR="00C75530" w:rsidRPr="005647EB" w:rsidRDefault="00C75530" w:rsidP="002570E4">
            <w:pPr>
              <w:pStyle w:val="TAL"/>
              <w:keepNext w:val="0"/>
              <w:keepLines w:val="0"/>
            </w:pPr>
          </w:p>
        </w:tc>
      </w:tr>
      <w:tr w:rsidR="00C75530" w:rsidRPr="005647EB" w14:paraId="29E00053" w14:textId="77777777" w:rsidTr="002570E4">
        <w:trPr>
          <w:jc w:val="center"/>
        </w:trPr>
        <w:tc>
          <w:tcPr>
            <w:tcW w:w="4436" w:type="dxa"/>
          </w:tcPr>
          <w:p w14:paraId="69AE2ED7" w14:textId="77777777" w:rsidR="00C75530" w:rsidRPr="005647EB" w:rsidRDefault="00C75530" w:rsidP="002570E4">
            <w:pPr>
              <w:pStyle w:val="TAL"/>
              <w:keepNext w:val="0"/>
              <w:keepLines w:val="0"/>
            </w:pPr>
            <w:r w:rsidRPr="005647EB">
              <w:t>}</w:t>
            </w:r>
          </w:p>
        </w:tc>
        <w:tc>
          <w:tcPr>
            <w:tcW w:w="2267" w:type="dxa"/>
          </w:tcPr>
          <w:p w14:paraId="5A47D2A8" w14:textId="77777777" w:rsidR="00C75530" w:rsidRPr="005647EB" w:rsidRDefault="00C75530" w:rsidP="002570E4">
            <w:pPr>
              <w:pStyle w:val="TAL"/>
              <w:keepNext w:val="0"/>
              <w:keepLines w:val="0"/>
            </w:pPr>
          </w:p>
        </w:tc>
        <w:tc>
          <w:tcPr>
            <w:tcW w:w="1700" w:type="dxa"/>
          </w:tcPr>
          <w:p w14:paraId="10696E18" w14:textId="77777777" w:rsidR="00C75530" w:rsidRPr="005647EB" w:rsidRDefault="00C75530" w:rsidP="002570E4">
            <w:pPr>
              <w:pStyle w:val="TAL"/>
              <w:keepNext w:val="0"/>
              <w:keepLines w:val="0"/>
            </w:pPr>
          </w:p>
        </w:tc>
        <w:tc>
          <w:tcPr>
            <w:tcW w:w="1133" w:type="dxa"/>
          </w:tcPr>
          <w:p w14:paraId="37B15A3F" w14:textId="77777777" w:rsidR="00C75530" w:rsidRPr="005647EB" w:rsidRDefault="00C75530" w:rsidP="002570E4">
            <w:pPr>
              <w:pStyle w:val="TAL"/>
              <w:keepNext w:val="0"/>
              <w:keepLines w:val="0"/>
            </w:pPr>
          </w:p>
        </w:tc>
      </w:tr>
    </w:tbl>
    <w:p w14:paraId="1179370A" w14:textId="77777777" w:rsidR="00C75530" w:rsidRPr="005647EB" w:rsidRDefault="00C75530" w:rsidP="002570E4"/>
    <w:p w14:paraId="724127A9" w14:textId="77777777" w:rsidR="00C75530" w:rsidRPr="005647EB" w:rsidRDefault="00C75530" w:rsidP="002570E4">
      <w:pPr>
        <w:pStyle w:val="Heading4"/>
        <w:keepNext w:val="0"/>
        <w:keepLines w:val="0"/>
      </w:pPr>
      <w:r w:rsidRPr="005647EB">
        <w:t>8.4.7.5</w:t>
      </w:r>
      <w:r w:rsidRPr="005647EB">
        <w:tab/>
        <w:t>Test requirement</w:t>
      </w:r>
    </w:p>
    <w:p w14:paraId="489B84F7" w14:textId="77777777" w:rsidR="00C75530" w:rsidRPr="005647EB" w:rsidRDefault="00C75530" w:rsidP="002570E4">
      <w:r w:rsidRPr="005647EB">
        <w:t>Tables 8.4.7.4.1-1,  8.4.7.5-1 and 8.4.7.5-2 defines the primary level settings including test tolerances for event triggered reporting under fading propagation conditions in asynchronous inter frequency cells test.</w:t>
      </w:r>
    </w:p>
    <w:p w14:paraId="1148DA44" w14:textId="77777777" w:rsidR="00C75530" w:rsidRPr="005647EB" w:rsidRDefault="00C75530" w:rsidP="002570E4">
      <w:pPr>
        <w:pStyle w:val="TH"/>
        <w:keepNext w:val="0"/>
        <w:keepLines w:val="0"/>
      </w:pPr>
      <w:r w:rsidRPr="005647EB">
        <w:lastRenderedPageBreak/>
        <w:t>Table 8.4.7.5-1: Cell specific test requirement parameters for E-UTRAN TDD-TDD inter frequency event triggered reporting under fading propagation conditions (Cell 1 and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42"/>
        <w:gridCol w:w="1418"/>
      </w:tblGrid>
      <w:tr w:rsidR="00C75530" w:rsidRPr="005647EB" w14:paraId="293F8251" w14:textId="77777777" w:rsidTr="002570E4">
        <w:trPr>
          <w:cantSplit/>
          <w:jc w:val="center"/>
        </w:trPr>
        <w:tc>
          <w:tcPr>
            <w:tcW w:w="2093" w:type="dxa"/>
            <w:vMerge w:val="restart"/>
            <w:tcBorders>
              <w:top w:val="single" w:sz="4" w:space="0" w:color="auto"/>
              <w:left w:val="single" w:sz="4" w:space="0" w:color="auto"/>
              <w:bottom w:val="single" w:sz="4" w:space="0" w:color="auto"/>
              <w:right w:val="single" w:sz="4" w:space="0" w:color="auto"/>
            </w:tcBorders>
          </w:tcPr>
          <w:p w14:paraId="32EA10B6" w14:textId="77777777" w:rsidR="00C75530" w:rsidRPr="005647EB" w:rsidRDefault="00C75530" w:rsidP="002570E4">
            <w:pPr>
              <w:pStyle w:val="TAH"/>
              <w:keepNext w:val="0"/>
              <w:keepLines w:val="0"/>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588FDDD3" w14:textId="77777777" w:rsidR="00C75530" w:rsidRPr="005647EB" w:rsidRDefault="00C75530" w:rsidP="002570E4">
            <w:pPr>
              <w:pStyle w:val="TAH"/>
              <w:keepNext w:val="0"/>
              <w:keepLines w:val="0"/>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tcPr>
          <w:p w14:paraId="223DBAFA" w14:textId="22DECDFA" w:rsidR="00C75530" w:rsidRPr="005647EB" w:rsidRDefault="00C75530"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835" w:type="dxa"/>
            <w:gridSpan w:val="3"/>
            <w:tcBorders>
              <w:top w:val="single" w:sz="4" w:space="0" w:color="auto"/>
              <w:left w:val="single" w:sz="4" w:space="0" w:color="auto"/>
              <w:bottom w:val="single" w:sz="4" w:space="0" w:color="auto"/>
              <w:right w:val="single" w:sz="4" w:space="0" w:color="auto"/>
            </w:tcBorders>
          </w:tcPr>
          <w:p w14:paraId="353ABBB3" w14:textId="43FFDC4D" w:rsidR="00C75530" w:rsidRPr="005647EB" w:rsidRDefault="00C75530"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C75530" w:rsidRPr="005647EB" w14:paraId="61AC720A" w14:textId="77777777" w:rsidTr="002570E4">
        <w:trPr>
          <w:cantSplit/>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0477316D" w14:textId="77777777" w:rsidR="00C75530" w:rsidRPr="005647EB" w:rsidRDefault="00C75530" w:rsidP="002570E4">
            <w:pPr>
              <w:pStyle w:val="TAH"/>
              <w:keepNext w:val="0"/>
              <w:keepLines w:val="0"/>
              <w:rPr>
                <w:rFonts w:cs="Arial"/>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6BAFC776" w14:textId="77777777" w:rsidR="00C75530" w:rsidRPr="005647EB" w:rsidRDefault="00C75530" w:rsidP="002570E4">
            <w:pPr>
              <w:pStyle w:val="TAH"/>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5183E1CB" w14:textId="77777777" w:rsidR="00C75530" w:rsidRPr="005647EB" w:rsidRDefault="00C75530" w:rsidP="002570E4">
            <w:pPr>
              <w:pStyle w:val="TAH"/>
              <w:keepNext w:val="0"/>
              <w:keepLines w:val="0"/>
              <w:rPr>
                <w:rFonts w:cs="Arial"/>
              </w:rPr>
            </w:pPr>
            <w:r w:rsidRPr="005647EB">
              <w:rPr>
                <w:rFonts w:cs="Arial"/>
              </w:rPr>
              <w:t>T1</w:t>
            </w:r>
          </w:p>
        </w:tc>
        <w:tc>
          <w:tcPr>
            <w:tcW w:w="1276" w:type="dxa"/>
            <w:tcBorders>
              <w:top w:val="single" w:sz="4" w:space="0" w:color="auto"/>
              <w:left w:val="single" w:sz="4" w:space="0" w:color="auto"/>
              <w:bottom w:val="single" w:sz="4" w:space="0" w:color="auto"/>
              <w:right w:val="single" w:sz="4" w:space="0" w:color="auto"/>
            </w:tcBorders>
          </w:tcPr>
          <w:p w14:paraId="4B7A0030" w14:textId="77777777" w:rsidR="00C75530" w:rsidRPr="005647EB" w:rsidRDefault="00C75530" w:rsidP="002570E4">
            <w:pPr>
              <w:pStyle w:val="TAH"/>
              <w:keepNext w:val="0"/>
              <w:keepLines w:val="0"/>
              <w:rPr>
                <w:rFonts w:cs="Arial"/>
              </w:rPr>
            </w:pPr>
            <w:r w:rsidRPr="005647EB">
              <w:rPr>
                <w:rFonts w:cs="Arial"/>
              </w:rPr>
              <w:t>T2</w:t>
            </w:r>
          </w:p>
        </w:tc>
        <w:tc>
          <w:tcPr>
            <w:tcW w:w="1275" w:type="dxa"/>
            <w:tcBorders>
              <w:top w:val="single" w:sz="4" w:space="0" w:color="auto"/>
              <w:left w:val="single" w:sz="4" w:space="0" w:color="auto"/>
              <w:bottom w:val="single" w:sz="4" w:space="0" w:color="auto"/>
              <w:right w:val="single" w:sz="4" w:space="0" w:color="auto"/>
            </w:tcBorders>
          </w:tcPr>
          <w:p w14:paraId="22660A4E" w14:textId="77777777" w:rsidR="00C75530" w:rsidRPr="005647EB" w:rsidRDefault="00C75530" w:rsidP="002570E4">
            <w:pPr>
              <w:pStyle w:val="TAH"/>
              <w:keepNext w:val="0"/>
              <w:keepLines w:val="0"/>
              <w:rPr>
                <w:rFonts w:cs="Arial"/>
              </w:rPr>
            </w:pPr>
            <w:r w:rsidRPr="005647EB">
              <w:rPr>
                <w:rFonts w:cs="Arial"/>
              </w:rPr>
              <w:t>T1</w:t>
            </w:r>
          </w:p>
        </w:tc>
        <w:tc>
          <w:tcPr>
            <w:tcW w:w="1560" w:type="dxa"/>
            <w:gridSpan w:val="2"/>
            <w:tcBorders>
              <w:top w:val="single" w:sz="4" w:space="0" w:color="auto"/>
              <w:left w:val="single" w:sz="4" w:space="0" w:color="auto"/>
              <w:bottom w:val="single" w:sz="4" w:space="0" w:color="auto"/>
              <w:right w:val="single" w:sz="4" w:space="0" w:color="auto"/>
            </w:tcBorders>
          </w:tcPr>
          <w:p w14:paraId="3FA61625" w14:textId="77777777" w:rsidR="00C75530" w:rsidRPr="005647EB" w:rsidRDefault="00C75530" w:rsidP="002570E4">
            <w:pPr>
              <w:pStyle w:val="TAH"/>
              <w:keepNext w:val="0"/>
              <w:keepLines w:val="0"/>
              <w:rPr>
                <w:rFonts w:cs="Arial"/>
              </w:rPr>
            </w:pPr>
            <w:r w:rsidRPr="005647EB">
              <w:rPr>
                <w:rFonts w:cs="Arial"/>
              </w:rPr>
              <w:t>T2</w:t>
            </w:r>
          </w:p>
        </w:tc>
      </w:tr>
      <w:tr w:rsidR="00C75530" w:rsidRPr="005647EB" w14:paraId="5C7E3B3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F9FD95A" w14:textId="367674E5" w:rsidR="00C75530" w:rsidRPr="005647EB" w:rsidRDefault="00C75530"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226224DE"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2A2D23F4" w14:textId="77777777" w:rsidR="00C75530" w:rsidRPr="005647EB" w:rsidRDefault="00C75530" w:rsidP="002570E4">
            <w:pPr>
              <w:pStyle w:val="TAC"/>
              <w:keepNext w:val="0"/>
              <w:keepLines w:val="0"/>
              <w:rPr>
                <w:rFonts w:cs="Arial"/>
              </w:rPr>
            </w:pPr>
            <w:r w:rsidRPr="005647EB">
              <w:rPr>
                <w:rFonts w:cs="v4.2.0"/>
              </w:rPr>
              <w:t>1</w:t>
            </w:r>
          </w:p>
        </w:tc>
        <w:tc>
          <w:tcPr>
            <w:tcW w:w="2835" w:type="dxa"/>
            <w:gridSpan w:val="3"/>
            <w:tcBorders>
              <w:top w:val="single" w:sz="4" w:space="0" w:color="auto"/>
              <w:left w:val="single" w:sz="4" w:space="0" w:color="auto"/>
              <w:bottom w:val="single" w:sz="4" w:space="0" w:color="auto"/>
              <w:right w:val="single" w:sz="4" w:space="0" w:color="auto"/>
            </w:tcBorders>
          </w:tcPr>
          <w:p w14:paraId="20C9102C" w14:textId="1EA1D0FE" w:rsidR="00C75530" w:rsidRPr="005647EB" w:rsidRDefault="00C75530"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r w:rsidR="002570E4" w:rsidRPr="005647EB">
              <w:rPr>
                <w:rFonts w:cs="v4.2.0"/>
              </w:rPr>
              <w:t xml:space="preserve"> </w:t>
            </w:r>
          </w:p>
        </w:tc>
      </w:tr>
      <w:tr w:rsidR="00C75530" w:rsidRPr="005647EB" w14:paraId="57A5670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1B318B4" w14:textId="77777777" w:rsidR="00C75530" w:rsidRPr="005647EB" w:rsidRDefault="00C75530" w:rsidP="002570E4">
            <w:pPr>
              <w:pStyle w:val="TAL"/>
              <w:keepNext w:val="0"/>
              <w:keepLines w:val="0"/>
              <w:rPr>
                <w:rFonts w:cs="Arial"/>
              </w:rPr>
            </w:pPr>
            <w:r w:rsidRPr="005647EB">
              <w:rPr>
                <w:rFonts w:cs="Arial"/>
                <w:bCs/>
              </w:rPr>
              <w:t>BW</w:t>
            </w:r>
            <w:r w:rsidRPr="005647EB">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7EC79C29" w14:textId="77777777" w:rsidR="00C75530" w:rsidRPr="005647EB" w:rsidRDefault="00C75530" w:rsidP="002570E4">
            <w:pPr>
              <w:pStyle w:val="TAC"/>
              <w:keepNext w:val="0"/>
              <w:keepLines w:val="0"/>
              <w:rPr>
                <w:rFonts w:cs="Arial"/>
              </w:rPr>
            </w:pPr>
            <w:r w:rsidRPr="005647EB">
              <w:rPr>
                <w:rFonts w:cs="v4.2.0"/>
              </w:rPr>
              <w:t>MHz</w:t>
            </w:r>
          </w:p>
        </w:tc>
        <w:tc>
          <w:tcPr>
            <w:tcW w:w="2552" w:type="dxa"/>
            <w:gridSpan w:val="2"/>
            <w:tcBorders>
              <w:top w:val="single" w:sz="4" w:space="0" w:color="auto"/>
              <w:left w:val="single" w:sz="4" w:space="0" w:color="auto"/>
              <w:bottom w:val="single" w:sz="4" w:space="0" w:color="auto"/>
              <w:right w:val="single" w:sz="4" w:space="0" w:color="auto"/>
            </w:tcBorders>
          </w:tcPr>
          <w:p w14:paraId="4ABECAF4" w14:textId="0EC4A92E" w:rsidR="00C75530" w:rsidRPr="005647EB" w:rsidRDefault="00C75530"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147CC870" w14:textId="0EC428CE" w:rsidR="00C75530" w:rsidRPr="005647EB" w:rsidRDefault="00C75530"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c>
          <w:tcPr>
            <w:tcW w:w="2835" w:type="dxa"/>
            <w:gridSpan w:val="3"/>
            <w:tcBorders>
              <w:top w:val="single" w:sz="4" w:space="0" w:color="auto"/>
              <w:left w:val="single" w:sz="4" w:space="0" w:color="auto"/>
              <w:bottom w:val="single" w:sz="4" w:space="0" w:color="auto"/>
              <w:right w:val="single" w:sz="4" w:space="0" w:color="auto"/>
            </w:tcBorders>
          </w:tcPr>
          <w:p w14:paraId="12222358" w14:textId="6C262ADD" w:rsidR="00C75530" w:rsidRPr="005647EB" w:rsidRDefault="00C75530"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42B2925A" w14:textId="2763D6D4" w:rsidR="00C75530" w:rsidRPr="005647EB" w:rsidRDefault="00C75530"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r>
      <w:tr w:rsidR="00C75530" w:rsidRPr="005647EB" w14:paraId="1F31F9B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F6F4E30" w14:textId="6377CEEA" w:rsidR="00C75530" w:rsidRPr="005647EB" w:rsidRDefault="00C75530" w:rsidP="002570E4">
            <w:pPr>
              <w:pStyle w:val="TAL"/>
              <w:keepNext w:val="0"/>
              <w:keepLines w:val="0"/>
              <w:rPr>
                <w:rFonts w:cs="Arial"/>
                <w:bCs/>
              </w:rPr>
            </w:pPr>
            <w:r w:rsidRPr="005647EB">
              <w:rPr>
                <w:rFonts w:cs="Arial"/>
                <w:bCs/>
              </w:rPr>
              <w:t>Measurement</w:t>
            </w:r>
            <w:r w:rsidR="002570E4" w:rsidRPr="005647EB">
              <w:rPr>
                <w:rFonts w:cs="Arial"/>
                <w:bCs/>
              </w:rPr>
              <w:t xml:space="preserve"> </w:t>
            </w:r>
            <w:r w:rsidRPr="005647EB">
              <w:rPr>
                <w:rFonts w:cs="Arial"/>
                <w:bCs/>
              </w:rPr>
              <w:t>bandwidth</w:t>
            </w:r>
          </w:p>
        </w:tc>
        <w:tc>
          <w:tcPr>
            <w:tcW w:w="1559" w:type="dxa"/>
            <w:tcBorders>
              <w:top w:val="single" w:sz="4" w:space="0" w:color="auto"/>
              <w:left w:val="single" w:sz="4" w:space="0" w:color="auto"/>
              <w:bottom w:val="single" w:sz="4" w:space="0" w:color="auto"/>
              <w:right w:val="single" w:sz="4" w:space="0" w:color="auto"/>
            </w:tcBorders>
            <w:vAlign w:val="center"/>
          </w:tcPr>
          <w:p w14:paraId="6C1779ED" w14:textId="77777777" w:rsidR="00C75530" w:rsidRPr="005647EB" w:rsidRDefault="00C75530" w:rsidP="002570E4">
            <w:pPr>
              <w:pStyle w:val="TAC"/>
              <w:keepNext w:val="0"/>
              <w:keepLines w:val="0"/>
              <w:rPr>
                <w:rFonts w:cs="v4.2.0"/>
              </w:rPr>
            </w:pPr>
            <w:r w:rsidRPr="005647EB">
              <w:rPr>
                <w:rFonts w:cs="Arial"/>
                <w:position w:val="-10"/>
                <w:sz w:val="16"/>
                <w:szCs w:val="16"/>
              </w:rPr>
              <w:object w:dxaOrig="460" w:dyaOrig="340" w14:anchorId="7DDAC040">
                <v:shape id="_x0000_i1233" type="#_x0000_t75" style="width:23.5pt;height:17.5pt" o:ole="">
                  <v:imagedata r:id="rId75" o:title=""/>
                </v:shape>
                <o:OLEObject Type="Embed" ProgID="Equation.3" ShapeID="_x0000_i1233" DrawAspect="Content" ObjectID="_1781977792" r:id="rId240"/>
              </w:object>
            </w:r>
          </w:p>
        </w:tc>
        <w:tc>
          <w:tcPr>
            <w:tcW w:w="2552" w:type="dxa"/>
            <w:gridSpan w:val="2"/>
            <w:tcBorders>
              <w:top w:val="single" w:sz="4" w:space="0" w:color="auto"/>
              <w:left w:val="single" w:sz="4" w:space="0" w:color="auto"/>
              <w:bottom w:val="single" w:sz="4" w:space="0" w:color="auto"/>
              <w:right w:val="single" w:sz="4" w:space="0" w:color="auto"/>
            </w:tcBorders>
          </w:tcPr>
          <w:p w14:paraId="5BAD67EA" w14:textId="583B6233"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26786EBA" w14:textId="38EFB7AC"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p w14:paraId="753C8C91" w14:textId="77777777" w:rsidR="00C75530" w:rsidRPr="005647EB" w:rsidRDefault="00C75530" w:rsidP="002570E4">
            <w:pPr>
              <w:pStyle w:val="TAC"/>
              <w:keepNext w:val="0"/>
              <w:keepLines w:val="0"/>
              <w:rPr>
                <w:rFonts w:cs="Arial"/>
              </w:rPr>
            </w:pPr>
          </w:p>
        </w:tc>
        <w:tc>
          <w:tcPr>
            <w:tcW w:w="2835" w:type="dxa"/>
            <w:gridSpan w:val="3"/>
            <w:tcBorders>
              <w:top w:val="single" w:sz="4" w:space="0" w:color="auto"/>
              <w:left w:val="single" w:sz="4" w:space="0" w:color="auto"/>
              <w:bottom w:val="single" w:sz="4" w:space="0" w:color="auto"/>
              <w:right w:val="single" w:sz="4" w:space="0" w:color="auto"/>
            </w:tcBorders>
          </w:tcPr>
          <w:p w14:paraId="2EE97CF4" w14:textId="6C7AC214"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4E6B743B" w14:textId="59E95369"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p w14:paraId="0B56E23D" w14:textId="77777777" w:rsidR="00C75530" w:rsidRPr="005647EB" w:rsidRDefault="00C75530" w:rsidP="002570E4">
            <w:pPr>
              <w:pStyle w:val="TAC"/>
              <w:keepNext w:val="0"/>
              <w:keepLines w:val="0"/>
              <w:rPr>
                <w:rFonts w:cs="Arial"/>
              </w:rPr>
            </w:pPr>
          </w:p>
        </w:tc>
      </w:tr>
      <w:tr w:rsidR="00C75530" w:rsidRPr="005647EB" w14:paraId="267821D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B463DEB" w14:textId="3F2E3EC2" w:rsidR="00C75530" w:rsidRPr="005647EB" w:rsidRDefault="00C75530"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A.1.2.</w:t>
            </w:r>
          </w:p>
        </w:tc>
        <w:tc>
          <w:tcPr>
            <w:tcW w:w="1559" w:type="dxa"/>
            <w:tcBorders>
              <w:top w:val="single" w:sz="4" w:space="0" w:color="auto"/>
              <w:left w:val="single" w:sz="4" w:space="0" w:color="auto"/>
              <w:bottom w:val="single" w:sz="4" w:space="0" w:color="auto"/>
              <w:right w:val="single" w:sz="4" w:space="0" w:color="auto"/>
            </w:tcBorders>
          </w:tcPr>
          <w:p w14:paraId="30C2490C"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287921AF" w14:textId="59CD3FA3"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R.5</w:t>
            </w:r>
            <w:r w:rsidR="002570E4" w:rsidRPr="005647EB">
              <w:rPr>
                <w:rFonts w:cs="Arial"/>
              </w:rPr>
              <w:t xml:space="preserve"> </w:t>
            </w:r>
            <w:r w:rsidRPr="005647EB">
              <w:rPr>
                <w:rFonts w:cs="Arial"/>
              </w:rPr>
              <w:t>TDD</w:t>
            </w:r>
          </w:p>
          <w:p w14:paraId="4A0E05A0" w14:textId="1F9A6F5A"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R.0</w:t>
            </w:r>
            <w:r w:rsidR="002570E4" w:rsidRPr="005647EB">
              <w:rPr>
                <w:rFonts w:cs="Arial"/>
              </w:rPr>
              <w:t xml:space="preserve"> </w:t>
            </w:r>
            <w:r w:rsidRPr="005647EB">
              <w:rPr>
                <w:rFonts w:cs="Arial"/>
              </w:rPr>
              <w:t>TDD</w:t>
            </w:r>
          </w:p>
        </w:tc>
        <w:tc>
          <w:tcPr>
            <w:tcW w:w="2835" w:type="dxa"/>
            <w:gridSpan w:val="3"/>
            <w:tcBorders>
              <w:top w:val="single" w:sz="4" w:space="0" w:color="auto"/>
              <w:left w:val="single" w:sz="4" w:space="0" w:color="auto"/>
              <w:bottom w:val="single" w:sz="4" w:space="0" w:color="auto"/>
              <w:right w:val="single" w:sz="4" w:space="0" w:color="auto"/>
            </w:tcBorders>
          </w:tcPr>
          <w:p w14:paraId="16FA96CE" w14:textId="77777777" w:rsidR="00C75530" w:rsidRPr="005647EB" w:rsidRDefault="00C75530" w:rsidP="002570E4">
            <w:pPr>
              <w:pStyle w:val="TAC"/>
              <w:keepNext w:val="0"/>
              <w:keepLines w:val="0"/>
              <w:rPr>
                <w:rFonts w:cs="Arial"/>
              </w:rPr>
            </w:pPr>
            <w:r w:rsidRPr="005647EB">
              <w:rPr>
                <w:rFonts w:cs="Arial"/>
              </w:rPr>
              <w:t>-</w:t>
            </w:r>
          </w:p>
        </w:tc>
      </w:tr>
      <w:tr w:rsidR="00C75530" w:rsidRPr="005647EB" w14:paraId="3555443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9B74078" w14:textId="7D43F122" w:rsidR="00C75530" w:rsidRPr="005647EB" w:rsidRDefault="00C75530"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allocation</w:t>
            </w:r>
          </w:p>
        </w:tc>
        <w:tc>
          <w:tcPr>
            <w:tcW w:w="1559" w:type="dxa"/>
            <w:tcBorders>
              <w:top w:val="single" w:sz="4" w:space="0" w:color="auto"/>
              <w:left w:val="single" w:sz="4" w:space="0" w:color="auto"/>
              <w:bottom w:val="single" w:sz="4" w:space="0" w:color="auto"/>
              <w:right w:val="single" w:sz="4" w:space="0" w:color="auto"/>
            </w:tcBorders>
            <w:vAlign w:val="center"/>
          </w:tcPr>
          <w:p w14:paraId="3631361A" w14:textId="77777777" w:rsidR="00C75530" w:rsidRPr="005647EB" w:rsidRDefault="00C75530" w:rsidP="002570E4">
            <w:pPr>
              <w:pStyle w:val="TAC"/>
              <w:keepNext w:val="0"/>
              <w:keepLines w:val="0"/>
              <w:rPr>
                <w:rFonts w:cs="Arial"/>
              </w:rPr>
            </w:pPr>
            <w:r w:rsidRPr="005647EB">
              <w:rPr>
                <w:rFonts w:cs="Arial"/>
                <w:position w:val="-10"/>
                <w:sz w:val="16"/>
                <w:szCs w:val="16"/>
              </w:rPr>
              <w:object w:dxaOrig="460" w:dyaOrig="340" w14:anchorId="4C0E64F0">
                <v:shape id="_x0000_i1234" type="#_x0000_t75" style="width:23.5pt;height:17.5pt" o:ole="">
                  <v:imagedata r:id="rId75" o:title=""/>
                </v:shape>
                <o:OLEObject Type="Embed" ProgID="Equation.3" ShapeID="_x0000_i1234" DrawAspect="Content" ObjectID="_1781977793" r:id="rId241"/>
              </w:object>
            </w:r>
          </w:p>
        </w:tc>
        <w:tc>
          <w:tcPr>
            <w:tcW w:w="2552" w:type="dxa"/>
            <w:gridSpan w:val="2"/>
            <w:tcBorders>
              <w:top w:val="single" w:sz="4" w:space="0" w:color="auto"/>
              <w:left w:val="single" w:sz="4" w:space="0" w:color="auto"/>
              <w:bottom w:val="single" w:sz="4" w:space="0" w:color="auto"/>
              <w:right w:val="single" w:sz="4" w:space="0" w:color="auto"/>
            </w:tcBorders>
          </w:tcPr>
          <w:p w14:paraId="18F55C9D" w14:textId="7319DACB"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7-17</w:t>
            </w:r>
          </w:p>
          <w:p w14:paraId="17EEAC5C" w14:textId="03880E19"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13-36</w:t>
            </w:r>
          </w:p>
        </w:tc>
        <w:tc>
          <w:tcPr>
            <w:tcW w:w="2835" w:type="dxa"/>
            <w:gridSpan w:val="3"/>
            <w:tcBorders>
              <w:top w:val="single" w:sz="4" w:space="0" w:color="auto"/>
              <w:left w:val="single" w:sz="4" w:space="0" w:color="auto"/>
              <w:bottom w:val="single" w:sz="4" w:space="0" w:color="auto"/>
              <w:right w:val="single" w:sz="4" w:space="0" w:color="auto"/>
            </w:tcBorders>
          </w:tcPr>
          <w:p w14:paraId="3A56F72D" w14:textId="77777777" w:rsidR="00C75530" w:rsidRPr="005647EB" w:rsidRDefault="00C75530" w:rsidP="002570E4">
            <w:pPr>
              <w:pStyle w:val="TAC"/>
              <w:keepNext w:val="0"/>
              <w:keepLines w:val="0"/>
              <w:rPr>
                <w:rFonts w:cs="Arial"/>
              </w:rPr>
            </w:pPr>
            <w:r w:rsidRPr="005647EB">
              <w:rPr>
                <w:rFonts w:cs="Arial"/>
              </w:rPr>
              <w:t>-</w:t>
            </w:r>
          </w:p>
        </w:tc>
      </w:tr>
      <w:tr w:rsidR="00C75530" w:rsidRPr="005647EB" w14:paraId="325CB7B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32643FA" w14:textId="5A000DE5" w:rsidR="00C75530" w:rsidRPr="005647EB" w:rsidRDefault="00C75530" w:rsidP="002570E4">
            <w:pPr>
              <w:pStyle w:val="TAL"/>
              <w:keepNext w:val="0"/>
              <w:keepLines w:val="0"/>
              <w:rPr>
                <w:rFonts w:cs="Arial"/>
                <w:bCs/>
              </w:rPr>
            </w:pPr>
            <w:r w:rsidRPr="005647EB">
              <w:rPr>
                <w:rFonts w:cs="Arial"/>
                <w:bCs/>
              </w:rPr>
              <w:t>PDCCH/PCFICH/PHICH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A.2.2.</w:t>
            </w:r>
          </w:p>
        </w:tc>
        <w:tc>
          <w:tcPr>
            <w:tcW w:w="1559" w:type="dxa"/>
            <w:tcBorders>
              <w:top w:val="single" w:sz="4" w:space="0" w:color="auto"/>
              <w:left w:val="single" w:sz="4" w:space="0" w:color="auto"/>
              <w:bottom w:val="single" w:sz="4" w:space="0" w:color="auto"/>
              <w:right w:val="single" w:sz="4" w:space="0" w:color="auto"/>
            </w:tcBorders>
          </w:tcPr>
          <w:p w14:paraId="0E0A936F"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46C6B2FC" w14:textId="1A9FD5E1"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4FCD4716" w14:textId="3899631C"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c>
          <w:tcPr>
            <w:tcW w:w="2835" w:type="dxa"/>
            <w:gridSpan w:val="3"/>
            <w:tcBorders>
              <w:top w:val="single" w:sz="4" w:space="0" w:color="auto"/>
              <w:left w:val="single" w:sz="4" w:space="0" w:color="auto"/>
              <w:bottom w:val="single" w:sz="4" w:space="0" w:color="auto"/>
              <w:right w:val="single" w:sz="4" w:space="0" w:color="auto"/>
            </w:tcBorders>
          </w:tcPr>
          <w:p w14:paraId="112CF328" w14:textId="75E7F03D"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0479090C" w14:textId="63F9920D"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r>
      <w:tr w:rsidR="00C75530" w:rsidRPr="005647EB" w14:paraId="7D93276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A010E0C" w14:textId="2C474014" w:rsidR="00C75530" w:rsidRPr="005647EB" w:rsidRDefault="00C75530"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D.2.</w:t>
            </w:r>
          </w:p>
        </w:tc>
        <w:tc>
          <w:tcPr>
            <w:tcW w:w="1559" w:type="dxa"/>
            <w:tcBorders>
              <w:top w:val="single" w:sz="4" w:space="0" w:color="auto"/>
              <w:left w:val="single" w:sz="4" w:space="0" w:color="auto"/>
              <w:bottom w:val="single" w:sz="4" w:space="0" w:color="auto"/>
              <w:right w:val="single" w:sz="4" w:space="0" w:color="auto"/>
            </w:tcBorders>
          </w:tcPr>
          <w:p w14:paraId="0584B409"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4EFB704C" w14:textId="5FA852BF"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OP.15</w:t>
            </w:r>
            <w:r w:rsidR="002570E4" w:rsidRPr="005647EB">
              <w:rPr>
                <w:rFonts w:cs="Arial"/>
              </w:rPr>
              <w:t xml:space="preserve"> </w:t>
            </w:r>
            <w:r w:rsidRPr="005647EB">
              <w:rPr>
                <w:rFonts w:cs="Arial"/>
              </w:rPr>
              <w:t>TDD</w:t>
            </w:r>
          </w:p>
          <w:p w14:paraId="1F0FE1D6" w14:textId="6608F901"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OP.1</w:t>
            </w:r>
            <w:r w:rsidR="002570E4" w:rsidRPr="005647EB">
              <w:rPr>
                <w:rFonts w:cs="Arial"/>
              </w:rPr>
              <w:t xml:space="preserve"> </w:t>
            </w:r>
            <w:r w:rsidRPr="005647EB">
              <w:rPr>
                <w:rFonts w:cs="Arial"/>
              </w:rPr>
              <w:t>TDD</w:t>
            </w:r>
          </w:p>
        </w:tc>
        <w:tc>
          <w:tcPr>
            <w:tcW w:w="2835" w:type="dxa"/>
            <w:gridSpan w:val="3"/>
            <w:tcBorders>
              <w:top w:val="single" w:sz="4" w:space="0" w:color="auto"/>
              <w:left w:val="single" w:sz="4" w:space="0" w:color="auto"/>
              <w:bottom w:val="single" w:sz="4" w:space="0" w:color="auto"/>
              <w:right w:val="single" w:sz="4" w:space="0" w:color="auto"/>
            </w:tcBorders>
          </w:tcPr>
          <w:p w14:paraId="3F579A7F" w14:textId="57F65B41"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TDD</w:t>
            </w:r>
          </w:p>
          <w:p w14:paraId="1ECEC61E" w14:textId="44AB0E22"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TDD</w:t>
            </w:r>
          </w:p>
        </w:tc>
      </w:tr>
      <w:tr w:rsidR="00C75530" w:rsidRPr="005647EB" w14:paraId="2123FF1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15C0865" w14:textId="77777777" w:rsidR="00C75530" w:rsidRPr="005647EB" w:rsidRDefault="00C75530" w:rsidP="002570E4">
            <w:pPr>
              <w:pStyle w:val="TAL"/>
              <w:keepNext w:val="0"/>
              <w:keepLines w:val="0"/>
              <w:rPr>
                <w:rFonts w:cs="Arial"/>
              </w:rPr>
            </w:pPr>
            <w:r w:rsidRPr="005647EB">
              <w:rPr>
                <w:rFonts w:cs="Arial"/>
                <w:bCs/>
              </w:rPr>
              <w:t>PBCH_RA</w:t>
            </w:r>
          </w:p>
        </w:tc>
        <w:tc>
          <w:tcPr>
            <w:tcW w:w="1559" w:type="dxa"/>
            <w:tcBorders>
              <w:top w:val="single" w:sz="4" w:space="0" w:color="auto"/>
              <w:left w:val="single" w:sz="4" w:space="0" w:color="auto"/>
              <w:bottom w:val="single" w:sz="4" w:space="0" w:color="auto"/>
              <w:right w:val="single" w:sz="4" w:space="0" w:color="auto"/>
            </w:tcBorders>
          </w:tcPr>
          <w:p w14:paraId="12BAB9F9"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207D508A" w14:textId="77777777" w:rsidR="00C75530" w:rsidRPr="005647EB" w:rsidRDefault="00C75530" w:rsidP="002570E4">
            <w:pPr>
              <w:pStyle w:val="TAC"/>
              <w:keepNext w:val="0"/>
              <w:keepLines w:val="0"/>
              <w:rPr>
                <w:rFonts w:cs="Arial"/>
              </w:rPr>
            </w:pPr>
            <w:r w:rsidRPr="005647EB">
              <w:rPr>
                <w:rFonts w:cs="Arial"/>
              </w:rPr>
              <w:t>0</w:t>
            </w:r>
          </w:p>
        </w:tc>
        <w:tc>
          <w:tcPr>
            <w:tcW w:w="2835" w:type="dxa"/>
            <w:gridSpan w:val="3"/>
            <w:vMerge w:val="restart"/>
            <w:tcBorders>
              <w:top w:val="single" w:sz="4" w:space="0" w:color="auto"/>
              <w:left w:val="single" w:sz="4" w:space="0" w:color="auto"/>
              <w:bottom w:val="single" w:sz="4" w:space="0" w:color="auto"/>
              <w:right w:val="single" w:sz="4" w:space="0" w:color="auto"/>
            </w:tcBorders>
            <w:vAlign w:val="center"/>
          </w:tcPr>
          <w:p w14:paraId="028771C3" w14:textId="77777777" w:rsidR="00C75530" w:rsidRPr="005647EB" w:rsidRDefault="00C75530" w:rsidP="002570E4">
            <w:pPr>
              <w:pStyle w:val="TAC"/>
              <w:keepNext w:val="0"/>
              <w:keepLines w:val="0"/>
              <w:rPr>
                <w:rFonts w:cs="Arial"/>
              </w:rPr>
            </w:pPr>
            <w:r w:rsidRPr="005647EB">
              <w:rPr>
                <w:rFonts w:cs="Arial"/>
              </w:rPr>
              <w:t>0</w:t>
            </w:r>
          </w:p>
        </w:tc>
      </w:tr>
      <w:tr w:rsidR="00C75530" w:rsidRPr="005647EB" w14:paraId="265BF8E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CFDC023" w14:textId="77777777" w:rsidR="00C75530" w:rsidRPr="005647EB" w:rsidRDefault="00C75530" w:rsidP="002570E4">
            <w:pPr>
              <w:pStyle w:val="TAL"/>
              <w:keepNext w:val="0"/>
              <w:keepLines w:val="0"/>
              <w:rPr>
                <w:rFonts w:cs="Arial"/>
              </w:rPr>
            </w:pPr>
            <w:r w:rsidRPr="005647EB">
              <w:rPr>
                <w:rFonts w:cs="Arial"/>
                <w:bCs/>
              </w:rPr>
              <w:t>PBCH_RB</w:t>
            </w:r>
          </w:p>
        </w:tc>
        <w:tc>
          <w:tcPr>
            <w:tcW w:w="1559" w:type="dxa"/>
            <w:tcBorders>
              <w:top w:val="single" w:sz="4" w:space="0" w:color="auto"/>
              <w:left w:val="single" w:sz="4" w:space="0" w:color="auto"/>
              <w:bottom w:val="single" w:sz="4" w:space="0" w:color="auto"/>
              <w:right w:val="single" w:sz="4" w:space="0" w:color="auto"/>
            </w:tcBorders>
          </w:tcPr>
          <w:p w14:paraId="2DC10B0F"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1D1FA2A"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4F77148B" w14:textId="77777777" w:rsidR="00C75530" w:rsidRPr="005647EB" w:rsidRDefault="00C75530" w:rsidP="002570E4">
            <w:pPr>
              <w:pStyle w:val="TAC"/>
              <w:keepNext w:val="0"/>
              <w:keepLines w:val="0"/>
              <w:rPr>
                <w:rFonts w:cs="Arial"/>
              </w:rPr>
            </w:pPr>
          </w:p>
        </w:tc>
      </w:tr>
      <w:tr w:rsidR="00C75530" w:rsidRPr="005647EB" w14:paraId="560D766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1699389" w14:textId="77777777" w:rsidR="00C75530" w:rsidRPr="005647EB" w:rsidRDefault="00C75530" w:rsidP="002570E4">
            <w:pPr>
              <w:pStyle w:val="TAL"/>
              <w:keepNext w:val="0"/>
              <w:keepLines w:val="0"/>
              <w:rPr>
                <w:rFonts w:cs="Arial"/>
              </w:rPr>
            </w:pPr>
            <w:r w:rsidRPr="005647EB">
              <w:rPr>
                <w:rFonts w:cs="Arial"/>
                <w:bCs/>
              </w:rPr>
              <w:t>PSS_RA</w:t>
            </w:r>
          </w:p>
        </w:tc>
        <w:tc>
          <w:tcPr>
            <w:tcW w:w="1559" w:type="dxa"/>
            <w:tcBorders>
              <w:top w:val="single" w:sz="4" w:space="0" w:color="auto"/>
              <w:left w:val="single" w:sz="4" w:space="0" w:color="auto"/>
              <w:bottom w:val="single" w:sz="4" w:space="0" w:color="auto"/>
              <w:right w:val="single" w:sz="4" w:space="0" w:color="auto"/>
            </w:tcBorders>
          </w:tcPr>
          <w:p w14:paraId="3A4DB6C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5269B91F"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3CEFC962" w14:textId="77777777" w:rsidR="00C75530" w:rsidRPr="005647EB" w:rsidRDefault="00C75530" w:rsidP="002570E4">
            <w:pPr>
              <w:pStyle w:val="TAC"/>
              <w:keepNext w:val="0"/>
              <w:keepLines w:val="0"/>
              <w:rPr>
                <w:rFonts w:cs="Arial"/>
              </w:rPr>
            </w:pPr>
          </w:p>
        </w:tc>
      </w:tr>
      <w:tr w:rsidR="00C75530" w:rsidRPr="005647EB" w14:paraId="3617EAA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D83A03C" w14:textId="77777777" w:rsidR="00C75530" w:rsidRPr="005647EB" w:rsidRDefault="00C75530" w:rsidP="002570E4">
            <w:pPr>
              <w:pStyle w:val="TAL"/>
              <w:keepNext w:val="0"/>
              <w:keepLines w:val="0"/>
              <w:rPr>
                <w:rFonts w:cs="Arial"/>
              </w:rPr>
            </w:pPr>
            <w:r w:rsidRPr="005647EB">
              <w:rPr>
                <w:rFonts w:cs="Arial"/>
                <w:bCs/>
              </w:rPr>
              <w:t>SSS_RA</w:t>
            </w:r>
          </w:p>
        </w:tc>
        <w:tc>
          <w:tcPr>
            <w:tcW w:w="1559" w:type="dxa"/>
            <w:tcBorders>
              <w:top w:val="single" w:sz="4" w:space="0" w:color="auto"/>
              <w:left w:val="single" w:sz="4" w:space="0" w:color="auto"/>
              <w:bottom w:val="single" w:sz="4" w:space="0" w:color="auto"/>
              <w:right w:val="single" w:sz="4" w:space="0" w:color="auto"/>
            </w:tcBorders>
          </w:tcPr>
          <w:p w14:paraId="1DA709B2"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C2BBAB8"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24A70282" w14:textId="77777777" w:rsidR="00C75530" w:rsidRPr="005647EB" w:rsidRDefault="00C75530" w:rsidP="002570E4">
            <w:pPr>
              <w:pStyle w:val="TAC"/>
              <w:keepNext w:val="0"/>
              <w:keepLines w:val="0"/>
              <w:rPr>
                <w:rFonts w:cs="Arial"/>
              </w:rPr>
            </w:pPr>
          </w:p>
        </w:tc>
      </w:tr>
      <w:tr w:rsidR="00C75530" w:rsidRPr="005647EB" w14:paraId="391D5F3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E91CFB3" w14:textId="77777777" w:rsidR="00C75530" w:rsidRPr="005647EB" w:rsidRDefault="00C75530" w:rsidP="002570E4">
            <w:pPr>
              <w:pStyle w:val="TAL"/>
              <w:keepNext w:val="0"/>
              <w:keepLines w:val="0"/>
              <w:rPr>
                <w:rFonts w:cs="Arial"/>
              </w:rPr>
            </w:pPr>
            <w:r w:rsidRPr="005647EB">
              <w:rPr>
                <w:rFonts w:cs="Arial"/>
                <w:bCs/>
              </w:rPr>
              <w:t>PCFICH_RB</w:t>
            </w:r>
          </w:p>
        </w:tc>
        <w:tc>
          <w:tcPr>
            <w:tcW w:w="1559" w:type="dxa"/>
            <w:tcBorders>
              <w:top w:val="single" w:sz="4" w:space="0" w:color="auto"/>
              <w:left w:val="single" w:sz="4" w:space="0" w:color="auto"/>
              <w:bottom w:val="single" w:sz="4" w:space="0" w:color="auto"/>
              <w:right w:val="single" w:sz="4" w:space="0" w:color="auto"/>
            </w:tcBorders>
          </w:tcPr>
          <w:p w14:paraId="4AD9E75C"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48D8C64"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654F953E" w14:textId="77777777" w:rsidR="00C75530" w:rsidRPr="005647EB" w:rsidRDefault="00C75530" w:rsidP="002570E4">
            <w:pPr>
              <w:pStyle w:val="TAC"/>
              <w:keepNext w:val="0"/>
              <w:keepLines w:val="0"/>
              <w:rPr>
                <w:rFonts w:cs="Arial"/>
              </w:rPr>
            </w:pPr>
          </w:p>
        </w:tc>
      </w:tr>
      <w:tr w:rsidR="00C75530" w:rsidRPr="005647EB" w14:paraId="106E82B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6DA85D7" w14:textId="77777777" w:rsidR="00C75530" w:rsidRPr="005647EB" w:rsidRDefault="00C75530" w:rsidP="002570E4">
            <w:pPr>
              <w:pStyle w:val="TAL"/>
              <w:keepNext w:val="0"/>
              <w:keepLines w:val="0"/>
              <w:rPr>
                <w:rFonts w:cs="Arial"/>
              </w:rPr>
            </w:pPr>
            <w:r w:rsidRPr="005647EB">
              <w:rPr>
                <w:rFonts w:cs="Arial"/>
                <w:bCs/>
              </w:rPr>
              <w:t>PHICH_RA</w:t>
            </w:r>
          </w:p>
        </w:tc>
        <w:tc>
          <w:tcPr>
            <w:tcW w:w="1559" w:type="dxa"/>
            <w:tcBorders>
              <w:top w:val="single" w:sz="4" w:space="0" w:color="auto"/>
              <w:left w:val="single" w:sz="4" w:space="0" w:color="auto"/>
              <w:bottom w:val="single" w:sz="4" w:space="0" w:color="auto"/>
              <w:right w:val="single" w:sz="4" w:space="0" w:color="auto"/>
            </w:tcBorders>
          </w:tcPr>
          <w:p w14:paraId="784D602B"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B6F545F"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09049901" w14:textId="77777777" w:rsidR="00C75530" w:rsidRPr="005647EB" w:rsidRDefault="00C75530" w:rsidP="002570E4">
            <w:pPr>
              <w:pStyle w:val="TAC"/>
              <w:keepNext w:val="0"/>
              <w:keepLines w:val="0"/>
              <w:rPr>
                <w:rFonts w:cs="Arial"/>
              </w:rPr>
            </w:pPr>
          </w:p>
        </w:tc>
      </w:tr>
      <w:tr w:rsidR="00C75530" w:rsidRPr="005647EB" w14:paraId="68888C0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A98BD81" w14:textId="77777777" w:rsidR="00C75530" w:rsidRPr="005647EB" w:rsidRDefault="00C75530" w:rsidP="002570E4">
            <w:pPr>
              <w:pStyle w:val="TAL"/>
              <w:keepNext w:val="0"/>
              <w:keepLines w:val="0"/>
              <w:rPr>
                <w:rFonts w:cs="Arial"/>
              </w:rPr>
            </w:pPr>
            <w:r w:rsidRPr="005647EB">
              <w:rPr>
                <w:rFonts w:cs="Arial"/>
                <w:bCs/>
              </w:rPr>
              <w:t>PHICH_RB</w:t>
            </w:r>
          </w:p>
        </w:tc>
        <w:tc>
          <w:tcPr>
            <w:tcW w:w="1559" w:type="dxa"/>
            <w:tcBorders>
              <w:top w:val="single" w:sz="4" w:space="0" w:color="auto"/>
              <w:left w:val="single" w:sz="4" w:space="0" w:color="auto"/>
              <w:bottom w:val="single" w:sz="4" w:space="0" w:color="auto"/>
              <w:right w:val="single" w:sz="4" w:space="0" w:color="auto"/>
            </w:tcBorders>
          </w:tcPr>
          <w:p w14:paraId="50AAEBB5"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82163AF"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43F9FDC0" w14:textId="77777777" w:rsidR="00C75530" w:rsidRPr="005647EB" w:rsidRDefault="00C75530" w:rsidP="002570E4">
            <w:pPr>
              <w:pStyle w:val="TAC"/>
              <w:keepNext w:val="0"/>
              <w:keepLines w:val="0"/>
              <w:rPr>
                <w:rFonts w:cs="Arial"/>
              </w:rPr>
            </w:pPr>
          </w:p>
        </w:tc>
      </w:tr>
      <w:tr w:rsidR="00C75530" w:rsidRPr="005647EB" w14:paraId="1813527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9711494" w14:textId="77777777" w:rsidR="00C75530" w:rsidRPr="005647EB" w:rsidRDefault="00C75530" w:rsidP="002570E4">
            <w:pPr>
              <w:pStyle w:val="TAL"/>
              <w:keepNext w:val="0"/>
              <w:keepLines w:val="0"/>
              <w:rPr>
                <w:rFonts w:cs="Arial"/>
              </w:rPr>
            </w:pPr>
            <w:r w:rsidRPr="005647EB">
              <w:rPr>
                <w:rFonts w:cs="Arial"/>
                <w:bCs/>
              </w:rPr>
              <w:t>PDCCH_RA</w:t>
            </w:r>
          </w:p>
        </w:tc>
        <w:tc>
          <w:tcPr>
            <w:tcW w:w="1559" w:type="dxa"/>
            <w:tcBorders>
              <w:top w:val="single" w:sz="4" w:space="0" w:color="auto"/>
              <w:left w:val="single" w:sz="4" w:space="0" w:color="auto"/>
              <w:bottom w:val="single" w:sz="4" w:space="0" w:color="auto"/>
              <w:right w:val="single" w:sz="4" w:space="0" w:color="auto"/>
            </w:tcBorders>
          </w:tcPr>
          <w:p w14:paraId="622F4D6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BB947E0"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1E0745F4" w14:textId="77777777" w:rsidR="00C75530" w:rsidRPr="005647EB" w:rsidRDefault="00C75530" w:rsidP="002570E4">
            <w:pPr>
              <w:pStyle w:val="TAC"/>
              <w:keepNext w:val="0"/>
              <w:keepLines w:val="0"/>
              <w:rPr>
                <w:rFonts w:cs="Arial"/>
              </w:rPr>
            </w:pPr>
          </w:p>
        </w:tc>
      </w:tr>
      <w:tr w:rsidR="00C75530" w:rsidRPr="005647EB" w14:paraId="6C2CA40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8509619" w14:textId="77777777" w:rsidR="00C75530" w:rsidRPr="005647EB" w:rsidRDefault="00C75530" w:rsidP="002570E4">
            <w:pPr>
              <w:pStyle w:val="TAL"/>
              <w:keepNext w:val="0"/>
              <w:keepLines w:val="0"/>
              <w:rPr>
                <w:rFonts w:cs="Arial"/>
              </w:rPr>
            </w:pPr>
            <w:r w:rsidRPr="005647EB">
              <w:rPr>
                <w:rFonts w:cs="Arial"/>
                <w:bCs/>
              </w:rPr>
              <w:t>PDCCH_RB</w:t>
            </w:r>
          </w:p>
        </w:tc>
        <w:tc>
          <w:tcPr>
            <w:tcW w:w="1559" w:type="dxa"/>
            <w:tcBorders>
              <w:top w:val="single" w:sz="4" w:space="0" w:color="auto"/>
              <w:left w:val="single" w:sz="4" w:space="0" w:color="auto"/>
              <w:bottom w:val="single" w:sz="4" w:space="0" w:color="auto"/>
              <w:right w:val="single" w:sz="4" w:space="0" w:color="auto"/>
            </w:tcBorders>
          </w:tcPr>
          <w:p w14:paraId="069B0D42"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5585E18"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2A1E6C47" w14:textId="77777777" w:rsidR="00C75530" w:rsidRPr="005647EB" w:rsidRDefault="00C75530" w:rsidP="002570E4">
            <w:pPr>
              <w:pStyle w:val="TAC"/>
              <w:keepNext w:val="0"/>
              <w:keepLines w:val="0"/>
              <w:rPr>
                <w:rFonts w:cs="Arial"/>
              </w:rPr>
            </w:pPr>
          </w:p>
        </w:tc>
      </w:tr>
      <w:tr w:rsidR="00C75530" w:rsidRPr="005647EB" w14:paraId="3CC0235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79E72C6" w14:textId="77777777" w:rsidR="00C75530" w:rsidRPr="005647EB" w:rsidRDefault="00C75530" w:rsidP="002570E4">
            <w:pPr>
              <w:pStyle w:val="TAL"/>
              <w:keepNext w:val="0"/>
              <w:keepLines w:val="0"/>
              <w:rPr>
                <w:rFonts w:cs="Arial"/>
              </w:rPr>
            </w:pPr>
            <w:r w:rsidRPr="005647EB">
              <w:rPr>
                <w:rFonts w:cs="Arial"/>
                <w:bCs/>
              </w:rPr>
              <w:t>PDSCH_RA</w:t>
            </w:r>
          </w:p>
        </w:tc>
        <w:tc>
          <w:tcPr>
            <w:tcW w:w="1559" w:type="dxa"/>
            <w:tcBorders>
              <w:top w:val="single" w:sz="4" w:space="0" w:color="auto"/>
              <w:left w:val="single" w:sz="4" w:space="0" w:color="auto"/>
              <w:bottom w:val="single" w:sz="4" w:space="0" w:color="auto"/>
              <w:right w:val="single" w:sz="4" w:space="0" w:color="auto"/>
            </w:tcBorders>
          </w:tcPr>
          <w:p w14:paraId="64A5C6B5"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6C4F11C"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0C629378" w14:textId="77777777" w:rsidR="00C75530" w:rsidRPr="005647EB" w:rsidRDefault="00C75530" w:rsidP="002570E4">
            <w:pPr>
              <w:pStyle w:val="TAC"/>
              <w:keepNext w:val="0"/>
              <w:keepLines w:val="0"/>
              <w:rPr>
                <w:rFonts w:cs="Arial"/>
              </w:rPr>
            </w:pPr>
          </w:p>
        </w:tc>
      </w:tr>
      <w:tr w:rsidR="00C75530" w:rsidRPr="005647EB" w14:paraId="4C55DE1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2184B52" w14:textId="77777777" w:rsidR="00C75530" w:rsidRPr="005647EB" w:rsidRDefault="00C75530" w:rsidP="002570E4">
            <w:pPr>
              <w:pStyle w:val="TAL"/>
              <w:keepNext w:val="0"/>
              <w:keepLines w:val="0"/>
              <w:rPr>
                <w:rFonts w:cs="Arial"/>
              </w:rPr>
            </w:pPr>
            <w:r w:rsidRPr="005647EB">
              <w:rPr>
                <w:rFonts w:cs="Arial"/>
                <w:bCs/>
              </w:rPr>
              <w:t>PDSCH_RB</w:t>
            </w:r>
          </w:p>
        </w:tc>
        <w:tc>
          <w:tcPr>
            <w:tcW w:w="1559" w:type="dxa"/>
            <w:tcBorders>
              <w:top w:val="single" w:sz="4" w:space="0" w:color="auto"/>
              <w:left w:val="single" w:sz="4" w:space="0" w:color="auto"/>
              <w:bottom w:val="single" w:sz="4" w:space="0" w:color="auto"/>
              <w:right w:val="single" w:sz="4" w:space="0" w:color="auto"/>
            </w:tcBorders>
          </w:tcPr>
          <w:p w14:paraId="690E61A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7C52DD7"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127C79B5" w14:textId="77777777" w:rsidR="00C75530" w:rsidRPr="005647EB" w:rsidRDefault="00C75530" w:rsidP="002570E4">
            <w:pPr>
              <w:pStyle w:val="TAC"/>
              <w:keepNext w:val="0"/>
              <w:keepLines w:val="0"/>
              <w:rPr>
                <w:rFonts w:cs="Arial"/>
              </w:rPr>
            </w:pPr>
          </w:p>
        </w:tc>
      </w:tr>
      <w:tr w:rsidR="00C75530" w:rsidRPr="005647EB" w14:paraId="2F8FF84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1536AB58" w14:textId="40D86996" w:rsidR="00C75530" w:rsidRPr="005647EB" w:rsidRDefault="00C75530"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6D581A45"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7F4B7F5"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32422B9D" w14:textId="77777777" w:rsidR="00C75530" w:rsidRPr="005647EB" w:rsidRDefault="00C75530" w:rsidP="002570E4">
            <w:pPr>
              <w:pStyle w:val="TAC"/>
              <w:keepNext w:val="0"/>
              <w:keepLines w:val="0"/>
              <w:rPr>
                <w:rFonts w:cs="Arial"/>
              </w:rPr>
            </w:pPr>
          </w:p>
        </w:tc>
      </w:tr>
      <w:tr w:rsidR="00C75530" w:rsidRPr="005647EB" w14:paraId="5F7BF1D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4135B31C" w14:textId="62E1C7DD" w:rsidR="00C75530" w:rsidRPr="005647EB" w:rsidRDefault="00C75530"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44250CCB"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5C68967F"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33625C4E" w14:textId="77777777" w:rsidR="00C75530" w:rsidRPr="005647EB" w:rsidRDefault="00C75530" w:rsidP="002570E4">
            <w:pPr>
              <w:pStyle w:val="TAC"/>
              <w:keepNext w:val="0"/>
              <w:keepLines w:val="0"/>
              <w:rPr>
                <w:rFonts w:cs="Arial"/>
              </w:rPr>
            </w:pPr>
          </w:p>
        </w:tc>
      </w:tr>
      <w:tr w:rsidR="00C75530" w:rsidRPr="005647EB" w14:paraId="2452C01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0F93586" w14:textId="326BD287" w:rsidR="00C75530" w:rsidRPr="005647EB" w:rsidRDefault="00C75530" w:rsidP="002570E4">
            <w:pPr>
              <w:pStyle w:val="TAL"/>
              <w:keepNext w:val="0"/>
              <w:keepLines w:val="0"/>
              <w:rPr>
                <w:rFonts w:cs="Arial"/>
              </w:rPr>
            </w:pPr>
            <w:r w:rsidRPr="005647EB">
              <w:rPr>
                <w:rFonts w:cs="Arial"/>
                <w:position w:val="-12"/>
              </w:rPr>
              <w:object w:dxaOrig="405" w:dyaOrig="360" w14:anchorId="5F43379B">
                <v:shape id="_x0000_i1235" type="#_x0000_t75" style="width:20.5pt;height:18pt" o:ole="" fillcolor="window">
                  <v:imagedata r:id="rId10" o:title=""/>
                </v:shape>
                <o:OLEObject Type="Embed" ProgID="Equation.3" ShapeID="_x0000_i1235" DrawAspect="Content" ObjectID="_1781977794" r:id="rId242"/>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6387118C" w14:textId="3A000243" w:rsidR="00C75530" w:rsidRPr="005647EB" w:rsidRDefault="00C75530"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top w:val="single" w:sz="4" w:space="0" w:color="auto"/>
              <w:left w:val="single" w:sz="4" w:space="0" w:color="auto"/>
              <w:bottom w:val="single" w:sz="4" w:space="0" w:color="auto"/>
              <w:right w:val="single" w:sz="4" w:space="0" w:color="auto"/>
            </w:tcBorders>
          </w:tcPr>
          <w:p w14:paraId="4FB906B8" w14:textId="77777777" w:rsidR="00C75530" w:rsidRPr="005647EB" w:rsidRDefault="00C75530" w:rsidP="002570E4">
            <w:pPr>
              <w:pStyle w:val="TAC"/>
              <w:keepNext w:val="0"/>
              <w:keepLines w:val="0"/>
              <w:rPr>
                <w:rFonts w:cs="Arial"/>
              </w:rPr>
            </w:pPr>
            <w:r w:rsidRPr="005647EB">
              <w:rPr>
                <w:rFonts w:cs="Arial"/>
              </w:rPr>
              <w:t>-98</w:t>
            </w:r>
          </w:p>
        </w:tc>
        <w:tc>
          <w:tcPr>
            <w:tcW w:w="2835" w:type="dxa"/>
            <w:gridSpan w:val="3"/>
            <w:tcBorders>
              <w:top w:val="single" w:sz="4" w:space="0" w:color="auto"/>
              <w:left w:val="single" w:sz="4" w:space="0" w:color="auto"/>
              <w:bottom w:val="single" w:sz="4" w:space="0" w:color="auto"/>
              <w:right w:val="single" w:sz="4" w:space="0" w:color="auto"/>
            </w:tcBorders>
          </w:tcPr>
          <w:p w14:paraId="0843990A" w14:textId="77777777" w:rsidR="00C75530" w:rsidRPr="005647EB" w:rsidRDefault="00C75530" w:rsidP="002570E4">
            <w:pPr>
              <w:pStyle w:val="TAC"/>
              <w:keepNext w:val="0"/>
              <w:keepLines w:val="0"/>
              <w:rPr>
                <w:rFonts w:cs="Arial"/>
              </w:rPr>
            </w:pPr>
            <w:r w:rsidRPr="005647EB">
              <w:rPr>
                <w:rFonts w:cs="Arial"/>
              </w:rPr>
              <w:t>-98</w:t>
            </w:r>
          </w:p>
        </w:tc>
      </w:tr>
      <w:tr w:rsidR="00C75530" w:rsidRPr="005647EB" w14:paraId="0AEE0BF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5A019AF" w14:textId="77777777" w:rsidR="00C75530" w:rsidRPr="005647EB" w:rsidRDefault="00C75530" w:rsidP="002570E4">
            <w:pPr>
              <w:pStyle w:val="TAL"/>
              <w:keepNext w:val="0"/>
              <w:keepLines w:val="0"/>
              <w:rPr>
                <w:rFonts w:cs="Arial"/>
              </w:rPr>
            </w:pPr>
            <w:r w:rsidRPr="005647EB">
              <w:rPr>
                <w:rFonts w:cs="Arial"/>
                <w:position w:val="-12"/>
              </w:rPr>
              <w:object w:dxaOrig="795" w:dyaOrig="375" w14:anchorId="30B92F25">
                <v:shape id="_x0000_i1236" type="#_x0000_t75" style="width:40pt;height:19.5pt" o:ole="" fillcolor="window">
                  <v:imagedata r:id="rId14" o:title=""/>
                </v:shape>
                <o:OLEObject Type="Embed" ProgID="Equation.3" ShapeID="_x0000_i1236" DrawAspect="Content" ObjectID="_1781977795" r:id="rId243"/>
              </w:object>
            </w:r>
          </w:p>
        </w:tc>
        <w:tc>
          <w:tcPr>
            <w:tcW w:w="1559" w:type="dxa"/>
            <w:tcBorders>
              <w:top w:val="single" w:sz="4" w:space="0" w:color="auto"/>
              <w:left w:val="single" w:sz="4" w:space="0" w:color="auto"/>
              <w:bottom w:val="single" w:sz="4" w:space="0" w:color="auto"/>
              <w:right w:val="single" w:sz="4" w:space="0" w:color="auto"/>
            </w:tcBorders>
          </w:tcPr>
          <w:p w14:paraId="3A06148F" w14:textId="77777777" w:rsidR="00C75530" w:rsidRPr="005647EB" w:rsidRDefault="00C75530"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tcPr>
          <w:p w14:paraId="164F7E74" w14:textId="77777777" w:rsidR="00C75530" w:rsidRPr="005647EB" w:rsidRDefault="00C75530" w:rsidP="002570E4">
            <w:pPr>
              <w:pStyle w:val="TAC"/>
              <w:keepNext w:val="0"/>
              <w:keepLines w:val="0"/>
              <w:rPr>
                <w:rFonts w:cs="Arial"/>
              </w:rPr>
            </w:pPr>
            <w:r w:rsidRPr="005647EB">
              <w:rPr>
                <w:rFonts w:cs="Arial"/>
              </w:rPr>
              <w:t>4</w:t>
            </w:r>
          </w:p>
        </w:tc>
        <w:tc>
          <w:tcPr>
            <w:tcW w:w="1276" w:type="dxa"/>
            <w:tcBorders>
              <w:top w:val="single" w:sz="4" w:space="0" w:color="auto"/>
              <w:left w:val="single" w:sz="4" w:space="0" w:color="auto"/>
              <w:bottom w:val="single" w:sz="4" w:space="0" w:color="auto"/>
              <w:right w:val="single" w:sz="4" w:space="0" w:color="auto"/>
            </w:tcBorders>
          </w:tcPr>
          <w:p w14:paraId="02B2ED14" w14:textId="77777777" w:rsidR="00C75530" w:rsidRPr="005647EB" w:rsidRDefault="00C75530" w:rsidP="002570E4">
            <w:pPr>
              <w:pStyle w:val="TAC"/>
              <w:keepNext w:val="0"/>
              <w:keepLines w:val="0"/>
              <w:rPr>
                <w:rFonts w:cs="Arial"/>
              </w:rPr>
            </w:pPr>
            <w:r w:rsidRPr="005647EB">
              <w:rPr>
                <w:rFonts w:cs="Arial"/>
              </w:rPr>
              <w:t>4</w:t>
            </w:r>
          </w:p>
        </w:tc>
        <w:tc>
          <w:tcPr>
            <w:tcW w:w="1417" w:type="dxa"/>
            <w:gridSpan w:val="2"/>
            <w:tcBorders>
              <w:top w:val="single" w:sz="4" w:space="0" w:color="auto"/>
              <w:left w:val="single" w:sz="4" w:space="0" w:color="auto"/>
              <w:bottom w:val="single" w:sz="4" w:space="0" w:color="auto"/>
              <w:right w:val="single" w:sz="4" w:space="0" w:color="auto"/>
            </w:tcBorders>
          </w:tcPr>
          <w:p w14:paraId="253DCFF0" w14:textId="77777777" w:rsidR="00C75530" w:rsidRPr="005647EB" w:rsidRDefault="00C75530" w:rsidP="002570E4">
            <w:pPr>
              <w:pStyle w:val="TAC"/>
              <w:keepNext w:val="0"/>
              <w:keepLines w:val="0"/>
              <w:rPr>
                <w:rFonts w:cs="Arial"/>
              </w:rPr>
            </w:pPr>
            <w:r w:rsidRPr="005647EB">
              <w:rPr>
                <w:rFonts w:cs="Arial"/>
              </w:rPr>
              <w:t>-Infinity</w:t>
            </w:r>
          </w:p>
        </w:tc>
        <w:tc>
          <w:tcPr>
            <w:tcW w:w="1418" w:type="dxa"/>
            <w:tcBorders>
              <w:top w:val="single" w:sz="4" w:space="0" w:color="auto"/>
              <w:left w:val="single" w:sz="4" w:space="0" w:color="auto"/>
              <w:bottom w:val="single" w:sz="4" w:space="0" w:color="auto"/>
              <w:right w:val="single" w:sz="4" w:space="0" w:color="auto"/>
            </w:tcBorders>
          </w:tcPr>
          <w:p w14:paraId="4F5F0274" w14:textId="77777777" w:rsidR="00C75530" w:rsidRPr="005647EB" w:rsidRDefault="00C75530" w:rsidP="002570E4">
            <w:pPr>
              <w:pStyle w:val="TAC"/>
              <w:keepNext w:val="0"/>
              <w:keepLines w:val="0"/>
              <w:rPr>
                <w:rFonts w:cs="Arial"/>
              </w:rPr>
            </w:pPr>
            <w:r w:rsidRPr="005647EB">
              <w:rPr>
                <w:rFonts w:cs="Arial"/>
              </w:rPr>
              <w:t>7</w:t>
            </w:r>
          </w:p>
        </w:tc>
      </w:tr>
      <w:tr w:rsidR="00C75530" w:rsidRPr="005647EB" w14:paraId="47CEBA7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94CA9F6" w14:textId="77777777" w:rsidR="00C75530" w:rsidRPr="005647EB" w:rsidRDefault="00C75530" w:rsidP="002570E4">
            <w:pPr>
              <w:pStyle w:val="TAL"/>
              <w:keepNext w:val="0"/>
              <w:keepLines w:val="0"/>
              <w:rPr>
                <w:rFonts w:cs="Arial"/>
              </w:rPr>
            </w:pPr>
            <w:r w:rsidRPr="005647EB">
              <w:rPr>
                <w:rFonts w:cs="Arial"/>
                <w:position w:val="-12"/>
              </w:rPr>
              <w:object w:dxaOrig="615" w:dyaOrig="375" w14:anchorId="4B525F41">
                <v:shape id="_x0000_i1237" type="#_x0000_t75" style="width:31pt;height:19.5pt" o:ole="" fillcolor="window">
                  <v:imagedata r:id="rId12" o:title=""/>
                </v:shape>
                <o:OLEObject Type="Embed" ProgID="Equation.3" ShapeID="_x0000_i1237" DrawAspect="Content" ObjectID="_1781977796" r:id="rId244"/>
              </w:object>
            </w:r>
          </w:p>
        </w:tc>
        <w:tc>
          <w:tcPr>
            <w:tcW w:w="1559" w:type="dxa"/>
            <w:tcBorders>
              <w:top w:val="single" w:sz="4" w:space="0" w:color="auto"/>
              <w:left w:val="single" w:sz="4" w:space="0" w:color="auto"/>
              <w:bottom w:val="single" w:sz="4" w:space="0" w:color="auto"/>
              <w:right w:val="single" w:sz="4" w:space="0" w:color="auto"/>
            </w:tcBorders>
          </w:tcPr>
          <w:p w14:paraId="3D212FEA" w14:textId="77777777" w:rsidR="00C75530" w:rsidRPr="005647EB" w:rsidRDefault="00C75530" w:rsidP="002570E4">
            <w:pPr>
              <w:pStyle w:val="TAC"/>
              <w:keepNext w:val="0"/>
              <w:keepLines w:val="0"/>
              <w:rPr>
                <w:rFonts w:cs="Arial"/>
              </w:rPr>
            </w:pPr>
            <w:r w:rsidRPr="005647EB">
              <w:rPr>
                <w:rFonts w:cs="v4.2.0"/>
              </w:rPr>
              <w:t>dB</w:t>
            </w:r>
          </w:p>
        </w:tc>
        <w:tc>
          <w:tcPr>
            <w:tcW w:w="1276" w:type="dxa"/>
            <w:tcBorders>
              <w:top w:val="single" w:sz="4" w:space="0" w:color="auto"/>
              <w:left w:val="single" w:sz="4" w:space="0" w:color="auto"/>
              <w:bottom w:val="single" w:sz="4" w:space="0" w:color="auto"/>
              <w:right w:val="single" w:sz="4" w:space="0" w:color="auto"/>
            </w:tcBorders>
          </w:tcPr>
          <w:p w14:paraId="3D37ECEA" w14:textId="77777777" w:rsidR="00C75530" w:rsidRPr="005647EB" w:rsidRDefault="00C75530" w:rsidP="002570E4">
            <w:pPr>
              <w:pStyle w:val="TAC"/>
              <w:keepNext w:val="0"/>
              <w:keepLines w:val="0"/>
              <w:rPr>
                <w:rFonts w:cs="Arial"/>
              </w:rPr>
            </w:pPr>
            <w:r w:rsidRPr="005647EB">
              <w:rPr>
                <w:rFonts w:cs="v4.2.0"/>
                <w:lang w:eastAsia="zh-CN"/>
              </w:rPr>
              <w:t>4</w:t>
            </w:r>
          </w:p>
        </w:tc>
        <w:tc>
          <w:tcPr>
            <w:tcW w:w="1276" w:type="dxa"/>
            <w:tcBorders>
              <w:top w:val="single" w:sz="4" w:space="0" w:color="auto"/>
              <w:left w:val="single" w:sz="4" w:space="0" w:color="auto"/>
              <w:bottom w:val="single" w:sz="4" w:space="0" w:color="auto"/>
              <w:right w:val="single" w:sz="4" w:space="0" w:color="auto"/>
            </w:tcBorders>
          </w:tcPr>
          <w:p w14:paraId="25889CBC" w14:textId="77777777" w:rsidR="00C75530" w:rsidRPr="005647EB" w:rsidRDefault="00C75530" w:rsidP="002570E4">
            <w:pPr>
              <w:pStyle w:val="TAC"/>
              <w:keepNext w:val="0"/>
              <w:keepLines w:val="0"/>
              <w:rPr>
                <w:rFonts w:cs="Arial"/>
              </w:rPr>
            </w:pPr>
            <w:r w:rsidRPr="005647EB">
              <w:rPr>
                <w:rFonts w:cs="v4.2.0"/>
              </w:rPr>
              <w:t>4</w:t>
            </w:r>
          </w:p>
        </w:tc>
        <w:tc>
          <w:tcPr>
            <w:tcW w:w="1417" w:type="dxa"/>
            <w:gridSpan w:val="2"/>
            <w:tcBorders>
              <w:top w:val="single" w:sz="4" w:space="0" w:color="auto"/>
              <w:left w:val="single" w:sz="4" w:space="0" w:color="auto"/>
              <w:bottom w:val="single" w:sz="4" w:space="0" w:color="auto"/>
              <w:right w:val="single" w:sz="4" w:space="0" w:color="auto"/>
            </w:tcBorders>
          </w:tcPr>
          <w:p w14:paraId="04F195F7"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4312EB03" w14:textId="77777777" w:rsidR="00C75530" w:rsidRPr="005647EB" w:rsidRDefault="00C75530" w:rsidP="002570E4">
            <w:pPr>
              <w:pStyle w:val="TAC"/>
              <w:keepNext w:val="0"/>
              <w:keepLines w:val="0"/>
              <w:rPr>
                <w:rFonts w:cs="Arial"/>
              </w:rPr>
            </w:pPr>
            <w:r w:rsidRPr="005647EB">
              <w:rPr>
                <w:rFonts w:cs="v4.2.0"/>
              </w:rPr>
              <w:t>7</w:t>
            </w:r>
          </w:p>
        </w:tc>
      </w:tr>
      <w:tr w:rsidR="00C75530" w:rsidRPr="005647EB" w14:paraId="7BD3C50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0D4420B" w14:textId="38447CD2" w:rsidR="00C75530" w:rsidRPr="005647EB" w:rsidRDefault="00C75530"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49F67F88" w14:textId="50D3DC36" w:rsidR="00C75530" w:rsidRPr="005647EB" w:rsidRDefault="00C75530" w:rsidP="002570E4">
            <w:pPr>
              <w:pStyle w:val="TAC"/>
              <w:keepNext w:val="0"/>
              <w:keepLines w:val="0"/>
              <w:rPr>
                <w:rFonts w:cs="Arial"/>
              </w:rPr>
            </w:pPr>
            <w:r w:rsidRPr="005647EB">
              <w:rPr>
                <w:rFonts w:cs="v4.2.0"/>
              </w:rPr>
              <w:t>dBm/</w:t>
            </w:r>
            <w:r w:rsidRPr="005647EB">
              <w:rPr>
                <w:rFonts w:cs="v4.2.0"/>
                <w:lang w:eastAsia="zh-CN"/>
              </w:rPr>
              <w:t>15</w:t>
            </w:r>
            <w:r w:rsidR="002570E4" w:rsidRPr="005647EB">
              <w:rPr>
                <w:rFonts w:cs="v4.2.0"/>
                <w:lang w:eastAsia="zh-CN"/>
              </w:rPr>
              <w:t xml:space="preserve"> </w:t>
            </w:r>
            <w:r w:rsidRPr="005647EB">
              <w:rPr>
                <w:rFonts w:cs="v4.2.0"/>
                <w:lang w:eastAsia="zh-CN"/>
              </w:rPr>
              <w:t>k</w:t>
            </w:r>
            <w:r w:rsidRPr="005647EB">
              <w:rPr>
                <w:rFonts w:cs="v4.2.0"/>
              </w:rPr>
              <w:t>Hz</w:t>
            </w:r>
          </w:p>
        </w:tc>
        <w:tc>
          <w:tcPr>
            <w:tcW w:w="1276" w:type="dxa"/>
            <w:tcBorders>
              <w:top w:val="single" w:sz="4" w:space="0" w:color="auto"/>
              <w:left w:val="single" w:sz="4" w:space="0" w:color="auto"/>
              <w:bottom w:val="single" w:sz="4" w:space="0" w:color="auto"/>
              <w:right w:val="single" w:sz="4" w:space="0" w:color="auto"/>
            </w:tcBorders>
          </w:tcPr>
          <w:p w14:paraId="10874E97"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94</w:t>
            </w:r>
          </w:p>
        </w:tc>
        <w:tc>
          <w:tcPr>
            <w:tcW w:w="1276" w:type="dxa"/>
            <w:tcBorders>
              <w:top w:val="single" w:sz="4" w:space="0" w:color="auto"/>
              <w:left w:val="single" w:sz="4" w:space="0" w:color="auto"/>
              <w:bottom w:val="single" w:sz="4" w:space="0" w:color="auto"/>
              <w:right w:val="single" w:sz="4" w:space="0" w:color="auto"/>
            </w:tcBorders>
          </w:tcPr>
          <w:p w14:paraId="31DEA397"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94</w:t>
            </w:r>
          </w:p>
        </w:tc>
        <w:tc>
          <w:tcPr>
            <w:tcW w:w="1417" w:type="dxa"/>
            <w:gridSpan w:val="2"/>
            <w:tcBorders>
              <w:top w:val="single" w:sz="4" w:space="0" w:color="auto"/>
              <w:left w:val="single" w:sz="4" w:space="0" w:color="auto"/>
              <w:bottom w:val="single" w:sz="4" w:space="0" w:color="auto"/>
              <w:right w:val="single" w:sz="4" w:space="0" w:color="auto"/>
            </w:tcBorders>
          </w:tcPr>
          <w:p w14:paraId="45369C31"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5B12D073" w14:textId="77777777" w:rsidR="00C75530" w:rsidRPr="005647EB" w:rsidRDefault="00C75530" w:rsidP="002570E4">
            <w:pPr>
              <w:pStyle w:val="TAC"/>
              <w:keepNext w:val="0"/>
              <w:keepLines w:val="0"/>
              <w:rPr>
                <w:rFonts w:cs="Arial"/>
              </w:rPr>
            </w:pPr>
            <w:r w:rsidRPr="005647EB">
              <w:rPr>
                <w:rFonts w:cs="v4.2.0"/>
              </w:rPr>
              <w:t>-91</w:t>
            </w:r>
          </w:p>
        </w:tc>
      </w:tr>
      <w:tr w:rsidR="00C75530" w:rsidRPr="005647EB" w14:paraId="127C8EC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639D9E3" w14:textId="3E1D83D3" w:rsidR="00C75530" w:rsidRPr="005647EB" w:rsidRDefault="00C75530" w:rsidP="002570E4">
            <w:pPr>
              <w:pStyle w:val="TAL"/>
              <w:keepNext w:val="0"/>
              <w:keepLines w:val="0"/>
              <w:rPr>
                <w:rFonts w:cs="Arial"/>
              </w:rPr>
            </w:pPr>
            <w:r w:rsidRPr="005647EB">
              <w:rPr>
                <w:rFonts w:cs="Arial"/>
                <w:lang w:eastAsia="zh-CN"/>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74688C30" w14:textId="618114DB" w:rsidR="00C75530" w:rsidRPr="005647EB" w:rsidRDefault="00C75530" w:rsidP="002570E4">
            <w:pPr>
              <w:pStyle w:val="TAC"/>
              <w:keepNext w:val="0"/>
              <w:keepLines w:val="0"/>
              <w:rPr>
                <w:rFonts w:cs="Arial"/>
              </w:rPr>
            </w:pPr>
            <w:r w:rsidRPr="005647EB">
              <w:rPr>
                <w:rFonts w:cs="v4.2.0"/>
              </w:rPr>
              <w:t>dBm/</w:t>
            </w:r>
            <w:r w:rsidRPr="005647EB">
              <w:rPr>
                <w:rFonts w:cs="v4.2.0"/>
                <w:lang w:eastAsia="zh-CN"/>
              </w:rPr>
              <w:t>15</w:t>
            </w:r>
            <w:r w:rsidR="002570E4" w:rsidRPr="005647EB">
              <w:rPr>
                <w:rFonts w:cs="v4.2.0"/>
                <w:lang w:eastAsia="zh-CN"/>
              </w:rPr>
              <w:t xml:space="preserve"> </w:t>
            </w:r>
            <w:r w:rsidRPr="005647EB">
              <w:rPr>
                <w:rFonts w:cs="v4.2.0"/>
                <w:lang w:eastAsia="zh-CN"/>
              </w:rPr>
              <w:t>k</w:t>
            </w:r>
            <w:r w:rsidRPr="005647EB">
              <w:rPr>
                <w:rFonts w:cs="v4.2.0"/>
              </w:rPr>
              <w:t>Hz</w:t>
            </w:r>
          </w:p>
        </w:tc>
        <w:tc>
          <w:tcPr>
            <w:tcW w:w="1276" w:type="dxa"/>
            <w:tcBorders>
              <w:top w:val="single" w:sz="4" w:space="0" w:color="auto"/>
              <w:left w:val="single" w:sz="4" w:space="0" w:color="auto"/>
              <w:bottom w:val="single" w:sz="4" w:space="0" w:color="auto"/>
              <w:right w:val="single" w:sz="4" w:space="0" w:color="auto"/>
            </w:tcBorders>
          </w:tcPr>
          <w:p w14:paraId="69D70C83"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94</w:t>
            </w:r>
          </w:p>
        </w:tc>
        <w:tc>
          <w:tcPr>
            <w:tcW w:w="1276" w:type="dxa"/>
            <w:tcBorders>
              <w:top w:val="single" w:sz="4" w:space="0" w:color="auto"/>
              <w:left w:val="single" w:sz="4" w:space="0" w:color="auto"/>
              <w:bottom w:val="single" w:sz="4" w:space="0" w:color="auto"/>
              <w:right w:val="single" w:sz="4" w:space="0" w:color="auto"/>
            </w:tcBorders>
          </w:tcPr>
          <w:p w14:paraId="7A080030"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94</w:t>
            </w:r>
          </w:p>
        </w:tc>
        <w:tc>
          <w:tcPr>
            <w:tcW w:w="1417" w:type="dxa"/>
            <w:gridSpan w:val="2"/>
            <w:tcBorders>
              <w:top w:val="single" w:sz="4" w:space="0" w:color="auto"/>
              <w:left w:val="single" w:sz="4" w:space="0" w:color="auto"/>
              <w:bottom w:val="single" w:sz="4" w:space="0" w:color="auto"/>
              <w:right w:val="single" w:sz="4" w:space="0" w:color="auto"/>
            </w:tcBorders>
          </w:tcPr>
          <w:p w14:paraId="1FFC2248"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26BBECEA" w14:textId="77777777" w:rsidR="00C75530" w:rsidRPr="005647EB" w:rsidRDefault="00C75530" w:rsidP="002570E4">
            <w:pPr>
              <w:pStyle w:val="TAC"/>
              <w:keepNext w:val="0"/>
              <w:keepLines w:val="0"/>
              <w:rPr>
                <w:rFonts w:cs="Arial"/>
              </w:rPr>
            </w:pPr>
            <w:r w:rsidRPr="005647EB">
              <w:rPr>
                <w:rFonts w:cs="v4.2.0"/>
              </w:rPr>
              <w:t>-91</w:t>
            </w:r>
          </w:p>
        </w:tc>
      </w:tr>
      <w:tr w:rsidR="00C75530" w:rsidRPr="005647EB" w14:paraId="647EFFE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F7EEE04" w14:textId="0A5F94A4" w:rsidR="00C75530" w:rsidRPr="005647EB" w:rsidRDefault="00C75530" w:rsidP="002570E4">
            <w:pPr>
              <w:pStyle w:val="TAL"/>
              <w:keepNext w:val="0"/>
              <w:keepLines w:val="0"/>
              <w:rPr>
                <w:rFonts w:cs="Arial"/>
                <w:sz w:val="16"/>
                <w:szCs w:val="16"/>
                <w:vertAlign w:val="superscript"/>
              </w:rPr>
            </w:pPr>
            <w:r w:rsidRPr="005647EB">
              <w:rPr>
                <w:rFonts w:cs="Arial"/>
                <w:sz w:val="16"/>
                <w:szCs w:val="16"/>
              </w:rPr>
              <w:t>Io</w:t>
            </w:r>
            <w:r w:rsidRPr="005647EB">
              <w:rPr>
                <w:rFonts w:cs="Arial"/>
                <w:sz w:val="16"/>
                <w:szCs w:val="16"/>
                <w:vertAlign w:val="superscript"/>
              </w:rPr>
              <w:t>Note</w:t>
            </w:r>
            <w:r w:rsidR="002570E4" w:rsidRPr="005647EB">
              <w:rPr>
                <w:rFonts w:cs="Arial"/>
                <w:sz w:val="16"/>
                <w:szCs w:val="16"/>
                <w:vertAlign w:val="superscript"/>
              </w:rPr>
              <w:t xml:space="preserve"> </w:t>
            </w:r>
            <w:r w:rsidRPr="005647EB">
              <w:rPr>
                <w:rFonts w:cs="Arial"/>
                <w:sz w:val="16"/>
                <w:szCs w:val="16"/>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537DFB59" w14:textId="224D5FEE" w:rsidR="00C75530" w:rsidRPr="005647EB" w:rsidRDefault="00C75530" w:rsidP="002570E4">
            <w:pPr>
              <w:pStyle w:val="TAC"/>
              <w:keepNext w:val="0"/>
              <w:keepLines w:val="0"/>
              <w:rPr>
                <w:rFonts w:cs="Arial"/>
              </w:rPr>
            </w:pPr>
            <w:r w:rsidRPr="005647EB">
              <w:rPr>
                <w:rFonts w:cs="Arial"/>
              </w:rPr>
              <w:t>dBm/</w:t>
            </w:r>
            <w:r w:rsidR="002570E4" w:rsidRPr="005647EB">
              <w:rPr>
                <w:rFonts w:cs="Arial"/>
              </w:rPr>
              <w:t xml:space="preserve"> </w:t>
            </w:r>
            <w:r w:rsidRPr="005647EB">
              <w:rPr>
                <w:rFonts w:cs="Arial"/>
              </w:rPr>
              <w:t>BW</w:t>
            </w:r>
            <w:r w:rsidRPr="005647EB">
              <w:rPr>
                <w:rFonts w:cs="Arial"/>
                <w:vertAlign w:val="subscript"/>
              </w:rPr>
              <w:t>channel</w:t>
            </w:r>
          </w:p>
        </w:tc>
        <w:tc>
          <w:tcPr>
            <w:tcW w:w="1276" w:type="dxa"/>
            <w:tcBorders>
              <w:top w:val="single" w:sz="4" w:space="0" w:color="auto"/>
              <w:left w:val="single" w:sz="4" w:space="0" w:color="auto"/>
              <w:bottom w:val="single" w:sz="4" w:space="0" w:color="auto"/>
              <w:right w:val="single" w:sz="4" w:space="0" w:color="auto"/>
            </w:tcBorders>
          </w:tcPr>
          <w:p w14:paraId="232074C1" w14:textId="77777777" w:rsidR="00C75530" w:rsidRPr="005647EB" w:rsidRDefault="00C75530" w:rsidP="002570E4">
            <w:pPr>
              <w:pStyle w:val="TAC"/>
              <w:keepNext w:val="0"/>
              <w:keepLines w:val="0"/>
              <w:rPr>
                <w:rFonts w:cs="Arial"/>
              </w:rPr>
            </w:pPr>
            <w:r w:rsidRPr="005647EB">
              <w:rPr>
                <w:rFonts w:cs="Arial"/>
              </w:rPr>
              <w:t>-64.76+10log(N</w:t>
            </w:r>
            <w:r w:rsidRPr="005647EB">
              <w:rPr>
                <w:rFonts w:cs="Arial"/>
                <w:vertAlign w:val="subscript"/>
              </w:rPr>
              <w:t>RB,c</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tcPr>
          <w:p w14:paraId="2F2BC769" w14:textId="77777777" w:rsidR="00C75530" w:rsidRPr="005647EB" w:rsidRDefault="00C75530" w:rsidP="002570E4">
            <w:pPr>
              <w:pStyle w:val="TAC"/>
              <w:keepNext w:val="0"/>
              <w:keepLines w:val="0"/>
              <w:rPr>
                <w:rFonts w:cs="Arial"/>
              </w:rPr>
            </w:pPr>
            <w:r w:rsidRPr="005647EB">
              <w:rPr>
                <w:rFonts w:cs="Arial"/>
              </w:rPr>
              <w:t>-64.76+10log(N</w:t>
            </w:r>
            <w:r w:rsidRPr="005647EB">
              <w:rPr>
                <w:rFonts w:cs="Arial"/>
                <w:vertAlign w:val="subscript"/>
              </w:rPr>
              <w:t>RB,c</w:t>
            </w:r>
            <w:r w:rsidRPr="005647EB">
              <w:rPr>
                <w:rFonts w:cs="Arial"/>
              </w:rPr>
              <w:t>/50)</w:t>
            </w:r>
          </w:p>
        </w:tc>
        <w:tc>
          <w:tcPr>
            <w:tcW w:w="1417" w:type="dxa"/>
            <w:gridSpan w:val="2"/>
            <w:tcBorders>
              <w:top w:val="single" w:sz="4" w:space="0" w:color="auto"/>
              <w:left w:val="single" w:sz="4" w:space="0" w:color="auto"/>
              <w:bottom w:val="single" w:sz="4" w:space="0" w:color="auto"/>
              <w:right w:val="single" w:sz="4" w:space="0" w:color="auto"/>
            </w:tcBorders>
          </w:tcPr>
          <w:p w14:paraId="3D8DE2EF" w14:textId="77777777" w:rsidR="00C75530" w:rsidRPr="005647EB" w:rsidRDefault="00C75530" w:rsidP="002570E4">
            <w:pPr>
              <w:pStyle w:val="TAC"/>
              <w:keepNext w:val="0"/>
              <w:keepLines w:val="0"/>
              <w:rPr>
                <w:rFonts w:cs="Arial"/>
              </w:rPr>
            </w:pPr>
            <w:r w:rsidRPr="005647EB">
              <w:rPr>
                <w:rFonts w:cs="Arial"/>
              </w:rPr>
              <w:t>-70.22+10log(N</w:t>
            </w:r>
            <w:r w:rsidRPr="005647EB">
              <w:rPr>
                <w:rFonts w:cs="Arial"/>
                <w:vertAlign w:val="subscript"/>
              </w:rPr>
              <w:t>RB,c</w:t>
            </w:r>
            <w:r w:rsidRPr="005647EB">
              <w:rPr>
                <w:rFonts w:cs="Arial"/>
              </w:rPr>
              <w:t>/50)</w:t>
            </w:r>
          </w:p>
        </w:tc>
        <w:tc>
          <w:tcPr>
            <w:tcW w:w="1418" w:type="dxa"/>
            <w:tcBorders>
              <w:top w:val="single" w:sz="4" w:space="0" w:color="auto"/>
              <w:left w:val="single" w:sz="4" w:space="0" w:color="auto"/>
              <w:bottom w:val="single" w:sz="4" w:space="0" w:color="auto"/>
              <w:right w:val="single" w:sz="4" w:space="0" w:color="auto"/>
            </w:tcBorders>
          </w:tcPr>
          <w:p w14:paraId="0747B1DC" w14:textId="77777777" w:rsidR="00C75530" w:rsidRPr="005647EB" w:rsidRDefault="00C75530" w:rsidP="002570E4">
            <w:pPr>
              <w:pStyle w:val="TAC"/>
              <w:keepNext w:val="0"/>
              <w:keepLines w:val="0"/>
              <w:rPr>
                <w:rFonts w:cs="Arial"/>
              </w:rPr>
            </w:pPr>
            <w:r w:rsidRPr="005647EB">
              <w:rPr>
                <w:rFonts w:cs="Arial"/>
              </w:rPr>
              <w:t>-62.43+10log(N</w:t>
            </w:r>
            <w:r w:rsidRPr="005647EB">
              <w:rPr>
                <w:rFonts w:cs="Arial"/>
                <w:vertAlign w:val="subscript"/>
              </w:rPr>
              <w:t>RB,c</w:t>
            </w:r>
            <w:r w:rsidRPr="005647EB">
              <w:rPr>
                <w:rFonts w:cs="Arial"/>
              </w:rPr>
              <w:t>/50)</w:t>
            </w:r>
          </w:p>
        </w:tc>
      </w:tr>
      <w:tr w:rsidR="00C75530" w:rsidRPr="005647EB" w14:paraId="16DF5FF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72BA5CA" w14:textId="1D303249" w:rsidR="00C75530" w:rsidRPr="005647EB" w:rsidRDefault="00C75530"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p>
        </w:tc>
        <w:tc>
          <w:tcPr>
            <w:tcW w:w="1559" w:type="dxa"/>
            <w:tcBorders>
              <w:top w:val="single" w:sz="4" w:space="0" w:color="auto"/>
              <w:left w:val="single" w:sz="4" w:space="0" w:color="auto"/>
              <w:bottom w:val="single" w:sz="4" w:space="0" w:color="auto"/>
              <w:right w:val="single" w:sz="4" w:space="0" w:color="auto"/>
            </w:tcBorders>
          </w:tcPr>
          <w:p w14:paraId="60844006"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4C9919F2" w14:textId="77777777" w:rsidR="00C75530" w:rsidRPr="005647EB" w:rsidRDefault="00C75530" w:rsidP="002570E4">
            <w:pPr>
              <w:pStyle w:val="TAC"/>
              <w:keepNext w:val="0"/>
              <w:keepLines w:val="0"/>
              <w:rPr>
                <w:rFonts w:cs="Arial"/>
              </w:rPr>
            </w:pPr>
            <w:r w:rsidRPr="005647EB">
              <w:rPr>
                <w:rFonts w:cs="v4.2.0"/>
              </w:rPr>
              <w:t>ETU70</w:t>
            </w:r>
          </w:p>
        </w:tc>
        <w:tc>
          <w:tcPr>
            <w:tcW w:w="2835" w:type="dxa"/>
            <w:gridSpan w:val="3"/>
            <w:tcBorders>
              <w:top w:val="single" w:sz="4" w:space="0" w:color="auto"/>
              <w:left w:val="single" w:sz="4" w:space="0" w:color="auto"/>
              <w:bottom w:val="single" w:sz="4" w:space="0" w:color="auto"/>
              <w:right w:val="single" w:sz="4" w:space="0" w:color="auto"/>
            </w:tcBorders>
          </w:tcPr>
          <w:p w14:paraId="288524BE" w14:textId="77777777" w:rsidR="00C75530" w:rsidRPr="005647EB" w:rsidRDefault="00C75530" w:rsidP="002570E4">
            <w:pPr>
              <w:pStyle w:val="TAC"/>
              <w:keepNext w:val="0"/>
              <w:keepLines w:val="0"/>
              <w:rPr>
                <w:rFonts w:cs="Arial"/>
              </w:rPr>
            </w:pPr>
            <w:r w:rsidRPr="005647EB">
              <w:rPr>
                <w:rFonts w:cs="v4.2.0"/>
              </w:rPr>
              <w:t>ETU70</w:t>
            </w:r>
          </w:p>
        </w:tc>
      </w:tr>
      <w:tr w:rsidR="00C75530" w:rsidRPr="005647EB" w14:paraId="1C2E703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27189DC" w14:textId="210EBA7D" w:rsidR="00C75530" w:rsidRPr="005647EB" w:rsidRDefault="00C75530" w:rsidP="002570E4">
            <w:pPr>
              <w:pStyle w:val="TAL"/>
              <w:keepNext w:val="0"/>
              <w:keepLines w:val="0"/>
              <w:rPr>
                <w:rFonts w:cs="Arial"/>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Arial"/>
                <w:bCs/>
              </w:rPr>
              <w:t xml:space="preserve"> </w:t>
            </w:r>
            <w:r w:rsidRPr="005647EB">
              <w:rPr>
                <w:rFonts w:cs="Arial"/>
                <w:bCs/>
              </w:rPr>
              <w:t>Antenna</w:t>
            </w:r>
            <w:r w:rsidR="002570E4" w:rsidRPr="005647EB">
              <w:rPr>
                <w:rFonts w:cs="Arial"/>
                <w:bCs/>
              </w:rPr>
              <w:t xml:space="preserve"> </w:t>
            </w:r>
            <w:r w:rsidRPr="005647EB">
              <w:rPr>
                <w:rFonts w:cs="Arial"/>
                <w:bCs/>
              </w:rPr>
              <w:t>Configuration</w:t>
            </w:r>
          </w:p>
        </w:tc>
        <w:tc>
          <w:tcPr>
            <w:tcW w:w="1559" w:type="dxa"/>
            <w:tcBorders>
              <w:top w:val="single" w:sz="4" w:space="0" w:color="auto"/>
              <w:left w:val="single" w:sz="4" w:space="0" w:color="auto"/>
              <w:bottom w:val="single" w:sz="4" w:space="0" w:color="auto"/>
              <w:right w:val="single" w:sz="4" w:space="0" w:color="auto"/>
            </w:tcBorders>
          </w:tcPr>
          <w:p w14:paraId="28C26B74"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45A11343" w14:textId="3CF4B1ED"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c>
          <w:tcPr>
            <w:tcW w:w="2835" w:type="dxa"/>
            <w:gridSpan w:val="3"/>
            <w:tcBorders>
              <w:top w:val="single" w:sz="4" w:space="0" w:color="auto"/>
              <w:left w:val="single" w:sz="4" w:space="0" w:color="auto"/>
              <w:bottom w:val="single" w:sz="4" w:space="0" w:color="auto"/>
              <w:right w:val="single" w:sz="4" w:space="0" w:color="auto"/>
            </w:tcBorders>
          </w:tcPr>
          <w:p w14:paraId="4F6CCE2D" w14:textId="3AD850CF"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r>
      <w:tr w:rsidR="00C75530" w:rsidRPr="005647EB" w14:paraId="44AC45E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C93959E" w14:textId="04B38E00" w:rsidR="00C75530" w:rsidRPr="005647EB" w:rsidRDefault="00C75530" w:rsidP="002570E4">
            <w:pPr>
              <w:pStyle w:val="TAL"/>
              <w:keepNext w:val="0"/>
              <w:keepLines w:val="0"/>
              <w:rPr>
                <w:rFonts w:cs="Arial"/>
                <w:bCs/>
              </w:rPr>
            </w:pPr>
            <w:r w:rsidRPr="005647EB">
              <w:rPr>
                <w:rFonts w:cs="Arial"/>
                <w:bCs/>
              </w:rPr>
              <w:t>Timing</w:t>
            </w:r>
            <w:r w:rsidR="002570E4" w:rsidRPr="005647EB">
              <w:rPr>
                <w:rFonts w:cs="Arial"/>
                <w:bCs/>
              </w:rPr>
              <w:t xml:space="preserve"> </w:t>
            </w:r>
            <w:r w:rsidRPr="005647EB">
              <w:rPr>
                <w:rFonts w:cs="Arial"/>
                <w:bCs/>
              </w:rPr>
              <w:t>offset</w:t>
            </w:r>
            <w:r w:rsidR="002570E4" w:rsidRPr="005647EB">
              <w:rPr>
                <w:rFonts w:cs="Arial"/>
                <w:bCs/>
              </w:rPr>
              <w:t xml:space="preserve"> </w:t>
            </w:r>
            <w:r w:rsidRPr="005647EB">
              <w:rPr>
                <w:rFonts w:cs="Arial"/>
                <w:bCs/>
              </w:rPr>
              <w:t>to</w:t>
            </w:r>
            <w:r w:rsidR="002570E4" w:rsidRPr="005647EB">
              <w:rPr>
                <w:rFonts w:cs="Arial"/>
                <w:bCs/>
              </w:rPr>
              <w:t xml:space="preserve"> </w:t>
            </w:r>
            <w:r w:rsidRPr="005647EB">
              <w:rPr>
                <w:rFonts w:cs="Arial"/>
                <w:bCs/>
              </w:rPr>
              <w:t>cell</w:t>
            </w:r>
            <w:r w:rsidR="002570E4" w:rsidRPr="005647EB">
              <w:rPr>
                <w:rFonts w:cs="Arial"/>
                <w:bCs/>
              </w:rPr>
              <w:t xml:space="preserve"> </w:t>
            </w:r>
            <w:r w:rsidRPr="005647EB">
              <w:rPr>
                <w:rFonts w:cs="Arial"/>
                <w:bCs/>
              </w:rPr>
              <w:t>1</w:t>
            </w:r>
          </w:p>
        </w:tc>
        <w:tc>
          <w:tcPr>
            <w:tcW w:w="1559" w:type="dxa"/>
            <w:tcBorders>
              <w:top w:val="single" w:sz="4" w:space="0" w:color="auto"/>
              <w:left w:val="single" w:sz="4" w:space="0" w:color="auto"/>
              <w:bottom w:val="single" w:sz="4" w:space="0" w:color="auto"/>
              <w:right w:val="single" w:sz="4" w:space="0" w:color="auto"/>
            </w:tcBorders>
          </w:tcPr>
          <w:p w14:paraId="04DFAB9D" w14:textId="77777777" w:rsidR="00C75530" w:rsidRPr="005647EB" w:rsidRDefault="00C75530" w:rsidP="002570E4">
            <w:pPr>
              <w:pStyle w:val="TAC"/>
              <w:keepNext w:val="0"/>
              <w:keepLines w:val="0"/>
              <w:rPr>
                <w:rFonts w:cs="Arial"/>
              </w:rPr>
            </w:pPr>
            <w:r w:rsidRPr="005647EB">
              <w:rPr>
                <w:rFonts w:cs="Arial"/>
              </w:rPr>
              <w:t>ms</w:t>
            </w:r>
          </w:p>
        </w:tc>
        <w:tc>
          <w:tcPr>
            <w:tcW w:w="2552" w:type="dxa"/>
            <w:gridSpan w:val="2"/>
            <w:tcBorders>
              <w:top w:val="single" w:sz="4" w:space="0" w:color="auto"/>
              <w:left w:val="single" w:sz="4" w:space="0" w:color="auto"/>
              <w:bottom w:val="single" w:sz="4" w:space="0" w:color="auto"/>
              <w:right w:val="single" w:sz="4" w:space="0" w:color="auto"/>
            </w:tcBorders>
          </w:tcPr>
          <w:p w14:paraId="13C75804" w14:textId="77777777" w:rsidR="00C75530" w:rsidRPr="005647EB" w:rsidRDefault="00C75530" w:rsidP="002570E4">
            <w:pPr>
              <w:pStyle w:val="TAC"/>
              <w:keepNext w:val="0"/>
              <w:keepLines w:val="0"/>
              <w:rPr>
                <w:rFonts w:cs="Arial"/>
              </w:rPr>
            </w:pPr>
            <w:r w:rsidRPr="005647EB">
              <w:rPr>
                <w:rFonts w:cs="Arial"/>
              </w:rPr>
              <w:t>-</w:t>
            </w:r>
          </w:p>
        </w:tc>
        <w:tc>
          <w:tcPr>
            <w:tcW w:w="2835" w:type="dxa"/>
            <w:gridSpan w:val="3"/>
            <w:tcBorders>
              <w:top w:val="single" w:sz="4" w:space="0" w:color="auto"/>
              <w:left w:val="single" w:sz="4" w:space="0" w:color="auto"/>
              <w:bottom w:val="single" w:sz="4" w:space="0" w:color="auto"/>
              <w:right w:val="single" w:sz="4" w:space="0" w:color="auto"/>
            </w:tcBorders>
          </w:tcPr>
          <w:p w14:paraId="61884AD9" w14:textId="77777777" w:rsidR="00C75530" w:rsidRPr="005647EB" w:rsidRDefault="00C75530" w:rsidP="002570E4">
            <w:pPr>
              <w:pStyle w:val="TAC"/>
              <w:keepNext w:val="0"/>
              <w:keepLines w:val="0"/>
              <w:rPr>
                <w:rFonts w:cs="Arial"/>
              </w:rPr>
            </w:pPr>
            <w:r w:rsidRPr="005647EB">
              <w:rPr>
                <w:rFonts w:cs="Arial"/>
              </w:rPr>
              <w:t>3</w:t>
            </w:r>
          </w:p>
        </w:tc>
      </w:tr>
      <w:tr w:rsidR="00C75530" w:rsidRPr="005647EB" w14:paraId="5D306FB0" w14:textId="77777777" w:rsidTr="002570E4">
        <w:trPr>
          <w:cantSplit/>
          <w:jc w:val="center"/>
        </w:trPr>
        <w:tc>
          <w:tcPr>
            <w:tcW w:w="9039" w:type="dxa"/>
            <w:gridSpan w:val="7"/>
            <w:tcBorders>
              <w:top w:val="single" w:sz="4" w:space="0" w:color="auto"/>
              <w:left w:val="single" w:sz="4" w:space="0" w:color="auto"/>
              <w:bottom w:val="single" w:sz="4" w:space="0" w:color="auto"/>
              <w:right w:val="single" w:sz="4" w:space="0" w:color="auto"/>
            </w:tcBorders>
          </w:tcPr>
          <w:p w14:paraId="20030F1B" w14:textId="5BB0393B" w:rsidR="00C75530" w:rsidRPr="005647EB" w:rsidRDefault="002570E4" w:rsidP="002570E4">
            <w:pPr>
              <w:pStyle w:val="TAN"/>
              <w:keepNext w:val="0"/>
              <w:keepLines w:val="0"/>
              <w:rPr>
                <w:rFonts w:cs="Arial"/>
              </w:rPr>
            </w:pPr>
            <w:r w:rsidRPr="005647EB">
              <w:rPr>
                <w:rFonts w:cs="Arial"/>
              </w:rPr>
              <w:t>NOTE 1:</w:t>
            </w:r>
            <w:r w:rsidR="00C75530" w:rsidRPr="005647EB">
              <w:rPr>
                <w:rFonts w:cs="Arial"/>
              </w:rPr>
              <w:tab/>
              <w:t>OCNG</w:t>
            </w:r>
            <w:r w:rsidRPr="005647EB">
              <w:rPr>
                <w:rFonts w:cs="Arial"/>
              </w:rPr>
              <w:t xml:space="preserve"> </w:t>
            </w:r>
            <w:r w:rsidR="00C75530" w:rsidRPr="005647EB">
              <w:rPr>
                <w:rFonts w:cs="Arial"/>
              </w:rPr>
              <w:t>shall</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used</w:t>
            </w:r>
            <w:r w:rsidRPr="005647EB">
              <w:rPr>
                <w:rFonts w:cs="Arial"/>
              </w:rPr>
              <w:t xml:space="preserve"> </w:t>
            </w:r>
            <w:r w:rsidR="00C75530" w:rsidRPr="005647EB">
              <w:rPr>
                <w:rFonts w:cs="Arial"/>
              </w:rPr>
              <w:t>such</w:t>
            </w:r>
            <w:r w:rsidRPr="005647EB">
              <w:rPr>
                <w:rFonts w:cs="Arial"/>
              </w:rPr>
              <w:t xml:space="preserve"> </w:t>
            </w:r>
            <w:r w:rsidR="00C75530" w:rsidRPr="005647EB">
              <w:rPr>
                <w:rFonts w:cs="Arial"/>
              </w:rPr>
              <w:t>that</w:t>
            </w:r>
            <w:r w:rsidRPr="005647EB">
              <w:rPr>
                <w:rFonts w:cs="Arial"/>
              </w:rPr>
              <w:t xml:space="preserve"> </w:t>
            </w:r>
            <w:r w:rsidR="00C75530" w:rsidRPr="005647EB">
              <w:rPr>
                <w:rFonts w:cs="Arial"/>
              </w:rPr>
              <w:t>both</w:t>
            </w:r>
            <w:r w:rsidRPr="005647EB">
              <w:rPr>
                <w:rFonts w:cs="Arial"/>
              </w:rPr>
              <w:t xml:space="preserve"> </w:t>
            </w:r>
            <w:r w:rsidR="00C75530" w:rsidRPr="005647EB">
              <w:rPr>
                <w:rFonts w:cs="Arial"/>
              </w:rPr>
              <w:t>cells</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fully</w:t>
            </w:r>
            <w:r w:rsidRPr="005647EB">
              <w:rPr>
                <w:rFonts w:cs="Arial"/>
              </w:rPr>
              <w:t xml:space="preserve"> </w:t>
            </w:r>
            <w:r w:rsidR="00C75530" w:rsidRPr="005647EB">
              <w:rPr>
                <w:rFonts w:cs="Arial"/>
              </w:rPr>
              <w:t>allocated</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a</w:t>
            </w:r>
            <w:r w:rsidRPr="005647EB">
              <w:rPr>
                <w:rFonts w:cs="Arial"/>
              </w:rPr>
              <w:t xml:space="preserve"> </w:t>
            </w:r>
            <w:r w:rsidR="00C75530" w:rsidRPr="005647EB">
              <w:rPr>
                <w:rFonts w:cs="Arial"/>
              </w:rPr>
              <w:t>constant</w:t>
            </w:r>
            <w:r w:rsidRPr="005647EB">
              <w:rPr>
                <w:rFonts w:cs="Arial"/>
              </w:rPr>
              <w:t xml:space="preserve"> </w:t>
            </w:r>
            <w:r w:rsidR="00C75530" w:rsidRPr="005647EB">
              <w:rPr>
                <w:rFonts w:cs="Arial"/>
              </w:rPr>
              <w:t>total</w:t>
            </w:r>
            <w:r w:rsidRPr="005647EB">
              <w:rPr>
                <w:rFonts w:cs="Arial"/>
              </w:rPr>
              <w:t xml:space="preserve"> </w:t>
            </w:r>
            <w:r w:rsidR="00C75530" w:rsidRPr="005647EB">
              <w:rPr>
                <w:rFonts w:cs="Arial"/>
              </w:rPr>
              <w:t>transmitted</w:t>
            </w:r>
            <w:r w:rsidRPr="005647EB">
              <w:rPr>
                <w:rFonts w:cs="Arial"/>
              </w:rPr>
              <w:t xml:space="preserve"> </w:t>
            </w:r>
            <w:r w:rsidR="00C75530" w:rsidRPr="005647EB">
              <w:rPr>
                <w:rFonts w:cs="Arial"/>
              </w:rPr>
              <w:t>power</w:t>
            </w:r>
            <w:r w:rsidRPr="005647EB">
              <w:rPr>
                <w:rFonts w:cs="Arial"/>
              </w:rPr>
              <w:t xml:space="preserve"> </w:t>
            </w:r>
            <w:r w:rsidR="00C75530" w:rsidRPr="005647EB">
              <w:rPr>
                <w:rFonts w:cs="Arial"/>
              </w:rPr>
              <w:t>spectral</w:t>
            </w:r>
            <w:r w:rsidRPr="005647EB">
              <w:rPr>
                <w:rFonts w:cs="Arial"/>
              </w:rPr>
              <w:t xml:space="preserve"> </w:t>
            </w:r>
            <w:r w:rsidR="00C75530" w:rsidRPr="005647EB">
              <w:rPr>
                <w:rFonts w:cs="Arial"/>
              </w:rPr>
              <w:t>density</w:t>
            </w:r>
            <w:r w:rsidRPr="005647EB">
              <w:rPr>
                <w:rFonts w:cs="Arial"/>
              </w:rPr>
              <w:t xml:space="preserve"> </w:t>
            </w:r>
            <w:r w:rsidR="00C75530" w:rsidRPr="005647EB">
              <w:rPr>
                <w:rFonts w:cs="Arial"/>
              </w:rPr>
              <w:t>is</w:t>
            </w:r>
            <w:r w:rsidRPr="005647EB">
              <w:rPr>
                <w:rFonts w:cs="Arial"/>
              </w:rPr>
              <w:t xml:space="preserve"> </w:t>
            </w:r>
            <w:r w:rsidR="00C75530" w:rsidRPr="005647EB">
              <w:rPr>
                <w:rFonts w:cs="Arial"/>
              </w:rPr>
              <w:t>achieved</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all</w:t>
            </w:r>
            <w:r w:rsidRPr="005647EB">
              <w:rPr>
                <w:rFonts w:cs="Arial"/>
              </w:rPr>
              <w:t xml:space="preserve"> </w:t>
            </w:r>
            <w:r w:rsidR="00C75530" w:rsidRPr="005647EB">
              <w:rPr>
                <w:rFonts w:cs="Arial"/>
              </w:rPr>
              <w:t>OFDM</w:t>
            </w:r>
            <w:r w:rsidRPr="005647EB">
              <w:rPr>
                <w:rFonts w:cs="Arial"/>
              </w:rPr>
              <w:t xml:space="preserve"> </w:t>
            </w:r>
            <w:r w:rsidR="00C75530" w:rsidRPr="005647EB">
              <w:rPr>
                <w:rFonts w:cs="Arial"/>
              </w:rPr>
              <w:t>symbols.</w:t>
            </w:r>
          </w:p>
          <w:p w14:paraId="30674445" w14:textId="2A88D20D" w:rsidR="00C75530" w:rsidRPr="005647EB" w:rsidRDefault="002570E4" w:rsidP="002570E4">
            <w:pPr>
              <w:pStyle w:val="TAN"/>
              <w:keepNext w:val="0"/>
              <w:keepLines w:val="0"/>
              <w:rPr>
                <w:rFonts w:cs="Arial"/>
              </w:rPr>
            </w:pPr>
            <w:r w:rsidRPr="005647EB">
              <w:rPr>
                <w:rFonts w:cs="Arial"/>
              </w:rPr>
              <w:t>NOTE 2:</w:t>
            </w:r>
            <w:r w:rsidR="00C75530" w:rsidRPr="005647EB">
              <w:rPr>
                <w:rFonts w:cs="Arial"/>
              </w:rPr>
              <w:tab/>
              <w:t>The</w:t>
            </w:r>
            <w:r w:rsidRPr="005647EB">
              <w:rPr>
                <w:rFonts w:cs="Arial"/>
              </w:rPr>
              <w:t xml:space="preserve"> </w:t>
            </w:r>
            <w:r w:rsidR="00C75530" w:rsidRPr="005647EB">
              <w:rPr>
                <w:rFonts w:cs="Arial"/>
              </w:rPr>
              <w:t>resources</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uplink</w:t>
            </w:r>
            <w:r w:rsidRPr="005647EB">
              <w:rPr>
                <w:rFonts w:cs="Arial"/>
              </w:rPr>
              <w:t xml:space="preserve"> </w:t>
            </w:r>
            <w:r w:rsidR="00C75530" w:rsidRPr="005647EB">
              <w:rPr>
                <w:rFonts w:cs="Arial"/>
              </w:rPr>
              <w:t>transmission</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assigned</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UE</w:t>
            </w:r>
            <w:r w:rsidRPr="005647EB">
              <w:rPr>
                <w:rFonts w:cs="Arial"/>
              </w:rPr>
              <w:t xml:space="preserve"> </w:t>
            </w:r>
            <w:r w:rsidR="00C75530" w:rsidRPr="005647EB">
              <w:rPr>
                <w:rFonts w:cs="Arial"/>
              </w:rPr>
              <w:t>priori</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start</w:t>
            </w:r>
            <w:r w:rsidRPr="005647EB">
              <w:rPr>
                <w:rFonts w:cs="Arial"/>
              </w:rPr>
              <w:t xml:space="preserve"> </w:t>
            </w:r>
            <w:r w:rsidR="00C75530" w:rsidRPr="005647EB">
              <w:rPr>
                <w:rFonts w:cs="Arial"/>
              </w:rPr>
              <w:t>of</w:t>
            </w:r>
            <w:r w:rsidRPr="005647EB">
              <w:rPr>
                <w:rFonts w:cs="Arial"/>
              </w:rPr>
              <w:t xml:space="preserve"> </w:t>
            </w:r>
            <w:r w:rsidR="00C75530" w:rsidRPr="005647EB">
              <w:rPr>
                <w:rFonts w:cs="Arial"/>
              </w:rPr>
              <w:t>time</w:t>
            </w:r>
            <w:r w:rsidRPr="005647EB">
              <w:rPr>
                <w:rFonts w:cs="Arial"/>
              </w:rPr>
              <w:t xml:space="preserve"> </w:t>
            </w:r>
            <w:r w:rsidR="00C75530" w:rsidRPr="005647EB">
              <w:rPr>
                <w:rFonts w:cs="Arial"/>
              </w:rPr>
              <w:t>period</w:t>
            </w:r>
            <w:r w:rsidRPr="005647EB">
              <w:rPr>
                <w:rFonts w:cs="Arial"/>
              </w:rPr>
              <w:t xml:space="preserve"> </w:t>
            </w:r>
            <w:r w:rsidR="00C75530" w:rsidRPr="005647EB">
              <w:rPr>
                <w:rFonts w:cs="Arial"/>
              </w:rPr>
              <w:t>T2.</w:t>
            </w:r>
          </w:p>
          <w:p w14:paraId="04B2CD28" w14:textId="2CFD8DFB" w:rsidR="00C75530" w:rsidRPr="005647EB" w:rsidRDefault="002570E4" w:rsidP="002570E4">
            <w:pPr>
              <w:pStyle w:val="TAN"/>
              <w:keepNext w:val="0"/>
              <w:keepLines w:val="0"/>
              <w:rPr>
                <w:rFonts w:cs="Arial"/>
              </w:rPr>
            </w:pPr>
            <w:r w:rsidRPr="005647EB">
              <w:rPr>
                <w:rFonts w:cs="Arial"/>
              </w:rPr>
              <w:t>NOTE 3:</w:t>
            </w:r>
            <w:r w:rsidR="00C75530" w:rsidRPr="005647EB">
              <w:rPr>
                <w:rFonts w:cs="Arial"/>
              </w:rPr>
              <w:tab/>
              <w:t>Interference</w:t>
            </w:r>
            <w:r w:rsidRPr="005647EB">
              <w:rPr>
                <w:rFonts w:cs="Arial"/>
              </w:rPr>
              <w:t xml:space="preserve"> </w:t>
            </w:r>
            <w:r w:rsidR="00C75530" w:rsidRPr="005647EB">
              <w:rPr>
                <w:rFonts w:cs="Arial"/>
              </w:rPr>
              <w:t>from</w:t>
            </w:r>
            <w:r w:rsidRPr="005647EB">
              <w:rPr>
                <w:rFonts w:cs="Arial"/>
              </w:rPr>
              <w:t xml:space="preserve"> </w:t>
            </w:r>
            <w:r w:rsidR="00C75530" w:rsidRPr="005647EB">
              <w:rPr>
                <w:rFonts w:cs="Arial"/>
              </w:rPr>
              <w:t>other</w:t>
            </w:r>
            <w:r w:rsidRPr="005647EB">
              <w:rPr>
                <w:rFonts w:cs="Arial"/>
              </w:rPr>
              <w:t xml:space="preserve"> </w:t>
            </w:r>
            <w:r w:rsidR="00C75530" w:rsidRPr="005647EB">
              <w:rPr>
                <w:rFonts w:cs="Arial"/>
              </w:rPr>
              <w:t>cells</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noise</w:t>
            </w:r>
            <w:r w:rsidRPr="005647EB">
              <w:rPr>
                <w:rFonts w:cs="Arial"/>
              </w:rPr>
              <w:t xml:space="preserve"> </w:t>
            </w:r>
            <w:r w:rsidR="00C75530" w:rsidRPr="005647EB">
              <w:rPr>
                <w:rFonts w:cs="Arial"/>
              </w:rPr>
              <w:t>sources</w:t>
            </w:r>
            <w:r w:rsidRPr="005647EB">
              <w:rPr>
                <w:rFonts w:cs="Arial"/>
              </w:rPr>
              <w:t xml:space="preserve"> </w:t>
            </w:r>
            <w:r w:rsidR="00C75530" w:rsidRPr="005647EB">
              <w:rPr>
                <w:rFonts w:cs="Arial"/>
              </w:rPr>
              <w:t>not</w:t>
            </w:r>
            <w:r w:rsidRPr="005647EB">
              <w:rPr>
                <w:rFonts w:cs="Arial"/>
              </w:rPr>
              <w:t xml:space="preserve"> </w:t>
            </w:r>
            <w:r w:rsidR="00C75530" w:rsidRPr="005647EB">
              <w:rPr>
                <w:rFonts w:cs="Arial"/>
              </w:rPr>
              <w:t>specified</w:t>
            </w:r>
            <w:r w:rsidRPr="005647EB">
              <w:rPr>
                <w:rFonts w:cs="Arial"/>
              </w:rPr>
              <w:t xml:space="preserve"> </w:t>
            </w:r>
            <w:r w:rsidR="00C75530" w:rsidRPr="005647EB">
              <w:rPr>
                <w:rFonts w:cs="Arial"/>
              </w:rPr>
              <w:t>in</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test</w:t>
            </w:r>
            <w:r w:rsidRPr="005647EB">
              <w:rPr>
                <w:rFonts w:cs="Arial"/>
              </w:rPr>
              <w:t xml:space="preserve"> </w:t>
            </w:r>
            <w:r w:rsidR="00C75530" w:rsidRPr="005647EB">
              <w:rPr>
                <w:rFonts w:cs="Arial"/>
              </w:rPr>
              <w:t>is</w:t>
            </w:r>
            <w:r w:rsidRPr="005647EB">
              <w:rPr>
                <w:rFonts w:cs="Arial"/>
              </w:rPr>
              <w:t xml:space="preserve"> </w:t>
            </w:r>
            <w:r w:rsidR="00C75530" w:rsidRPr="005647EB">
              <w:rPr>
                <w:rFonts w:cs="Arial"/>
              </w:rPr>
              <w:t>assumed</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constant</w:t>
            </w:r>
            <w:r w:rsidRPr="005647EB">
              <w:rPr>
                <w:rFonts w:cs="Arial"/>
              </w:rPr>
              <w:t xml:space="preserve"> </w:t>
            </w:r>
            <w:r w:rsidR="00C75530" w:rsidRPr="005647EB">
              <w:rPr>
                <w:rFonts w:cs="Arial"/>
              </w:rPr>
              <w:t>over</w:t>
            </w:r>
            <w:r w:rsidRPr="005647EB">
              <w:rPr>
                <w:rFonts w:cs="Arial"/>
              </w:rPr>
              <w:t xml:space="preserve"> </w:t>
            </w:r>
            <w:r w:rsidR="00C75530" w:rsidRPr="005647EB">
              <w:rPr>
                <w:rFonts w:cs="Arial"/>
              </w:rPr>
              <w:t>subcarriers</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time</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shall</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modelled</w:t>
            </w:r>
            <w:r w:rsidRPr="005647EB">
              <w:rPr>
                <w:rFonts w:cs="Arial"/>
              </w:rPr>
              <w:t xml:space="preserve"> </w:t>
            </w:r>
            <w:r w:rsidR="00C75530" w:rsidRPr="005647EB">
              <w:rPr>
                <w:rFonts w:cs="Arial"/>
              </w:rPr>
              <w:t>as</w:t>
            </w:r>
            <w:r w:rsidRPr="005647EB">
              <w:rPr>
                <w:rFonts w:cs="Arial"/>
              </w:rPr>
              <w:t xml:space="preserve"> </w:t>
            </w:r>
            <w:r w:rsidR="00C75530" w:rsidRPr="005647EB">
              <w:rPr>
                <w:rFonts w:cs="Arial"/>
              </w:rPr>
              <w:t>AWGN</w:t>
            </w:r>
            <w:r w:rsidRPr="005647EB">
              <w:rPr>
                <w:rFonts w:cs="Arial"/>
              </w:rPr>
              <w:t xml:space="preserve"> </w:t>
            </w:r>
            <w:r w:rsidR="00C75530" w:rsidRPr="005647EB">
              <w:rPr>
                <w:rFonts w:cs="Arial"/>
              </w:rPr>
              <w:t>of</w:t>
            </w:r>
            <w:r w:rsidRPr="005647EB">
              <w:rPr>
                <w:rFonts w:cs="Arial"/>
              </w:rPr>
              <w:t xml:space="preserve"> </w:t>
            </w:r>
            <w:r w:rsidR="00C75530" w:rsidRPr="005647EB">
              <w:rPr>
                <w:rFonts w:cs="Arial"/>
              </w:rPr>
              <w:t>appropriate</w:t>
            </w:r>
            <w:r w:rsidRPr="005647EB">
              <w:rPr>
                <w:rFonts w:cs="Arial"/>
              </w:rPr>
              <w:t xml:space="preserve"> </w:t>
            </w:r>
            <w:r w:rsidR="00C75530" w:rsidRPr="005647EB">
              <w:rPr>
                <w:rFonts w:cs="Arial"/>
              </w:rPr>
              <w:t>power</w:t>
            </w:r>
            <w:r w:rsidRPr="005647EB">
              <w:rPr>
                <w:rFonts w:cs="Arial"/>
              </w:rPr>
              <w:t xml:space="preserve"> </w:t>
            </w:r>
            <w:r w:rsidR="00C75530" w:rsidRPr="005647EB">
              <w:rPr>
                <w:rFonts w:cs="Arial"/>
              </w:rPr>
              <w:t>for</w:t>
            </w:r>
            <w:r w:rsidRPr="005647EB">
              <w:rPr>
                <w:rFonts w:cs="Arial"/>
              </w:rPr>
              <w:t xml:space="preserve"> </w:t>
            </w:r>
            <w:r w:rsidR="00C75530" w:rsidRPr="005647EB">
              <w:rPr>
                <w:rFonts w:cs="v4.2.0"/>
                <w:position w:val="-12"/>
              </w:rPr>
              <w:object w:dxaOrig="405" w:dyaOrig="360" w14:anchorId="321D1F06">
                <v:shape id="_x0000_i1238" type="#_x0000_t75" style="width:20.5pt;height:18pt" o:ole="" fillcolor="window">
                  <v:imagedata r:id="rId10" o:title=""/>
                </v:shape>
                <o:OLEObject Type="Embed" ProgID="Equation.3" ShapeID="_x0000_i1238" DrawAspect="Content" ObjectID="_1781977797" r:id="rId245"/>
              </w:objec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fulfilled.</w:t>
            </w:r>
          </w:p>
          <w:p w14:paraId="5A7532F3" w14:textId="565A6293" w:rsidR="00C75530" w:rsidRPr="005647EB" w:rsidRDefault="002570E4" w:rsidP="002570E4">
            <w:pPr>
              <w:pStyle w:val="TAN"/>
              <w:keepNext w:val="0"/>
              <w:keepLines w:val="0"/>
              <w:rPr>
                <w:rFonts w:cs="Arial"/>
              </w:rPr>
            </w:pPr>
            <w:r w:rsidRPr="005647EB">
              <w:rPr>
                <w:rFonts w:cs="Arial"/>
              </w:rPr>
              <w:t>NOTE 4:</w:t>
            </w:r>
            <w:r w:rsidR="00C75530" w:rsidRPr="005647EB">
              <w:rPr>
                <w:rFonts w:cs="Arial"/>
              </w:rPr>
              <w:tab/>
              <w:t>RSRP</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SCH_RP</w:t>
            </w:r>
            <w:r w:rsidRPr="005647EB">
              <w:rPr>
                <w:rFonts w:cs="Arial"/>
              </w:rPr>
              <w:t xml:space="preserve"> </w:t>
            </w:r>
            <w:r w:rsidR="00C75530" w:rsidRPr="005647EB">
              <w:rPr>
                <w:rFonts w:cs="Arial"/>
              </w:rPr>
              <w:t>levels</w:t>
            </w:r>
            <w:r w:rsidRPr="005647EB">
              <w:rPr>
                <w:rFonts w:cs="Arial"/>
              </w:rPr>
              <w:t xml:space="preserve"> </w:t>
            </w:r>
            <w:r w:rsidR="00C75530" w:rsidRPr="005647EB">
              <w:rPr>
                <w:rFonts w:cs="Arial"/>
              </w:rPr>
              <w:t>have</w:t>
            </w:r>
            <w:r w:rsidRPr="005647EB">
              <w:rPr>
                <w:rFonts w:cs="Arial"/>
              </w:rPr>
              <w:t xml:space="preserve"> </w:t>
            </w:r>
            <w:r w:rsidR="00C75530" w:rsidRPr="005647EB">
              <w:rPr>
                <w:rFonts w:cs="Arial"/>
              </w:rPr>
              <w:t>been</w:t>
            </w:r>
            <w:r w:rsidRPr="005647EB">
              <w:rPr>
                <w:rFonts w:cs="Arial"/>
              </w:rPr>
              <w:t xml:space="preserve"> </w:t>
            </w:r>
            <w:r w:rsidR="00C75530" w:rsidRPr="005647EB">
              <w:rPr>
                <w:rFonts w:cs="Arial"/>
              </w:rPr>
              <w:t>derived</w:t>
            </w:r>
            <w:r w:rsidRPr="005647EB">
              <w:rPr>
                <w:rFonts w:cs="Arial"/>
              </w:rPr>
              <w:t xml:space="preserve"> </w:t>
            </w:r>
            <w:r w:rsidR="00C75530" w:rsidRPr="005647EB">
              <w:rPr>
                <w:rFonts w:cs="Arial"/>
              </w:rPr>
              <w:t>from</w:t>
            </w:r>
            <w:r w:rsidRPr="005647EB">
              <w:rPr>
                <w:rFonts w:cs="Arial"/>
              </w:rPr>
              <w:t xml:space="preserve"> </w:t>
            </w:r>
            <w:r w:rsidR="00C75530" w:rsidRPr="005647EB">
              <w:rPr>
                <w:rFonts w:cs="Arial"/>
              </w:rPr>
              <w:t>other</w:t>
            </w:r>
            <w:r w:rsidRPr="005647EB">
              <w:rPr>
                <w:rFonts w:cs="Arial"/>
              </w:rPr>
              <w:t xml:space="preserve"> </w:t>
            </w:r>
            <w:r w:rsidR="00C75530" w:rsidRPr="005647EB">
              <w:rPr>
                <w:rFonts w:cs="Arial"/>
              </w:rPr>
              <w:t>parameters</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information</w:t>
            </w:r>
            <w:r w:rsidRPr="005647EB">
              <w:rPr>
                <w:rFonts w:cs="Arial"/>
              </w:rPr>
              <w:t xml:space="preserve"> </w:t>
            </w:r>
            <w:r w:rsidR="00C75530" w:rsidRPr="005647EB">
              <w:rPr>
                <w:rFonts w:cs="Arial"/>
              </w:rPr>
              <w:t>purposes.</w:t>
            </w:r>
            <w:r w:rsidRPr="005647EB">
              <w:rPr>
                <w:rFonts w:cs="Arial"/>
              </w:rPr>
              <w:t xml:space="preserve"> </w:t>
            </w:r>
            <w:r w:rsidR="00C75530" w:rsidRPr="005647EB">
              <w:rPr>
                <w:rFonts w:cs="Arial"/>
              </w:rPr>
              <w:t>They</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not</w:t>
            </w:r>
            <w:r w:rsidRPr="005647EB">
              <w:rPr>
                <w:rFonts w:cs="Arial"/>
              </w:rPr>
              <w:t xml:space="preserve"> </w:t>
            </w:r>
            <w:r w:rsidR="00C75530" w:rsidRPr="005647EB">
              <w:rPr>
                <w:rFonts w:cs="Arial"/>
              </w:rPr>
              <w:t>settable</w:t>
            </w:r>
            <w:r w:rsidRPr="005647EB">
              <w:rPr>
                <w:rFonts w:cs="Arial"/>
              </w:rPr>
              <w:t xml:space="preserve"> </w:t>
            </w:r>
            <w:r w:rsidR="00C75530" w:rsidRPr="005647EB">
              <w:rPr>
                <w:rFonts w:cs="Arial"/>
              </w:rPr>
              <w:t>parameters</w:t>
            </w:r>
            <w:r w:rsidRPr="005647EB">
              <w:rPr>
                <w:rFonts w:cs="Arial"/>
              </w:rPr>
              <w:t xml:space="preserve"> </w:t>
            </w:r>
            <w:r w:rsidR="00C75530" w:rsidRPr="005647EB">
              <w:rPr>
                <w:rFonts w:cs="Arial"/>
              </w:rPr>
              <w:t>themselves.</w:t>
            </w:r>
          </w:p>
        </w:tc>
      </w:tr>
    </w:tbl>
    <w:p w14:paraId="2639A3DB" w14:textId="77777777" w:rsidR="00C75530" w:rsidRPr="005647EB" w:rsidRDefault="00C75530" w:rsidP="002570E4"/>
    <w:p w14:paraId="0C4FD823" w14:textId="77777777" w:rsidR="00C75530" w:rsidRPr="005647EB" w:rsidRDefault="00C75530" w:rsidP="00EC0475">
      <w:pPr>
        <w:pStyle w:val="TH"/>
      </w:pPr>
      <w:r w:rsidRPr="005647EB">
        <w:lastRenderedPageBreak/>
        <w:t>Table 8.4.7.5-2: Cell specific test requirement parameters for E-UTRAN TDD-TDD inter frequency event triggered reporting under fading propagation conditions (Cell 3 and Cell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42"/>
        <w:gridCol w:w="1418"/>
      </w:tblGrid>
      <w:tr w:rsidR="00C75530" w:rsidRPr="005647EB" w14:paraId="762DA740" w14:textId="77777777" w:rsidTr="002570E4">
        <w:trPr>
          <w:cantSplit/>
          <w:jc w:val="center"/>
        </w:trPr>
        <w:tc>
          <w:tcPr>
            <w:tcW w:w="2093" w:type="dxa"/>
            <w:vMerge w:val="restart"/>
            <w:tcBorders>
              <w:top w:val="single" w:sz="4" w:space="0" w:color="auto"/>
              <w:left w:val="single" w:sz="4" w:space="0" w:color="auto"/>
              <w:bottom w:val="single" w:sz="4" w:space="0" w:color="auto"/>
              <w:right w:val="single" w:sz="4" w:space="0" w:color="auto"/>
            </w:tcBorders>
          </w:tcPr>
          <w:p w14:paraId="6E236671" w14:textId="77777777" w:rsidR="00C75530" w:rsidRPr="005647EB" w:rsidRDefault="00C75530" w:rsidP="00EC0475">
            <w:pPr>
              <w:pStyle w:val="TAH"/>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5F1DF1F0" w14:textId="77777777" w:rsidR="00C75530" w:rsidRPr="005647EB" w:rsidRDefault="00C75530" w:rsidP="00EC0475">
            <w:pPr>
              <w:pStyle w:val="TAH"/>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tcPr>
          <w:p w14:paraId="1AD76BD1" w14:textId="4F298A47" w:rsidR="00C75530" w:rsidRPr="005647EB" w:rsidRDefault="00C75530" w:rsidP="00EC0475">
            <w:pPr>
              <w:pStyle w:val="TAH"/>
              <w:rPr>
                <w:rFonts w:cs="Arial"/>
              </w:rPr>
            </w:pPr>
            <w:r w:rsidRPr="005647EB">
              <w:rPr>
                <w:rFonts w:cs="Arial"/>
              </w:rPr>
              <w:t>Cell</w:t>
            </w:r>
            <w:r w:rsidR="002570E4" w:rsidRPr="005647EB">
              <w:rPr>
                <w:rFonts w:cs="Arial"/>
              </w:rPr>
              <w:t xml:space="preserve"> </w:t>
            </w:r>
            <w:r w:rsidRPr="005647EB">
              <w:rPr>
                <w:rFonts w:cs="Arial"/>
              </w:rPr>
              <w:t>3</w:t>
            </w:r>
          </w:p>
        </w:tc>
        <w:tc>
          <w:tcPr>
            <w:tcW w:w="2835" w:type="dxa"/>
            <w:gridSpan w:val="3"/>
            <w:tcBorders>
              <w:top w:val="single" w:sz="4" w:space="0" w:color="auto"/>
              <w:left w:val="single" w:sz="4" w:space="0" w:color="auto"/>
              <w:bottom w:val="single" w:sz="4" w:space="0" w:color="auto"/>
              <w:right w:val="single" w:sz="4" w:space="0" w:color="auto"/>
            </w:tcBorders>
          </w:tcPr>
          <w:p w14:paraId="554FEC6B" w14:textId="36732A44" w:rsidR="00C75530" w:rsidRPr="005647EB" w:rsidRDefault="00C75530" w:rsidP="00EC0475">
            <w:pPr>
              <w:pStyle w:val="TAH"/>
              <w:rPr>
                <w:rFonts w:cs="Arial"/>
              </w:rPr>
            </w:pPr>
            <w:r w:rsidRPr="005647EB">
              <w:rPr>
                <w:rFonts w:cs="Arial"/>
              </w:rPr>
              <w:t>Cell</w:t>
            </w:r>
            <w:r w:rsidR="002570E4" w:rsidRPr="005647EB">
              <w:rPr>
                <w:rFonts w:cs="Arial"/>
              </w:rPr>
              <w:t xml:space="preserve"> </w:t>
            </w:r>
            <w:r w:rsidRPr="005647EB">
              <w:rPr>
                <w:rFonts w:cs="Arial"/>
              </w:rPr>
              <w:t>4</w:t>
            </w:r>
          </w:p>
        </w:tc>
      </w:tr>
      <w:tr w:rsidR="00C75530" w:rsidRPr="005647EB" w14:paraId="0DA35D93" w14:textId="77777777" w:rsidTr="002570E4">
        <w:trPr>
          <w:cantSplit/>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50762F0C" w14:textId="77777777" w:rsidR="00C75530" w:rsidRPr="005647EB" w:rsidRDefault="00C75530" w:rsidP="00EC0475">
            <w:pPr>
              <w:pStyle w:val="TAH"/>
              <w:rPr>
                <w:rFonts w:cs="Arial"/>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60F7AF4E" w14:textId="77777777" w:rsidR="00C75530" w:rsidRPr="005647EB" w:rsidRDefault="00C75530" w:rsidP="00EC0475">
            <w:pPr>
              <w:pStyle w:val="TAH"/>
              <w:rPr>
                <w:rFonts w:cs="Arial"/>
              </w:rPr>
            </w:pPr>
          </w:p>
        </w:tc>
        <w:tc>
          <w:tcPr>
            <w:tcW w:w="1276" w:type="dxa"/>
            <w:tcBorders>
              <w:top w:val="single" w:sz="4" w:space="0" w:color="auto"/>
              <w:left w:val="single" w:sz="4" w:space="0" w:color="auto"/>
              <w:bottom w:val="single" w:sz="4" w:space="0" w:color="auto"/>
              <w:right w:val="single" w:sz="4" w:space="0" w:color="auto"/>
            </w:tcBorders>
          </w:tcPr>
          <w:p w14:paraId="190D3C46" w14:textId="77777777" w:rsidR="00C75530" w:rsidRPr="005647EB" w:rsidRDefault="00C75530" w:rsidP="00EC0475">
            <w:pPr>
              <w:pStyle w:val="TAH"/>
              <w:rPr>
                <w:rFonts w:cs="Arial"/>
              </w:rPr>
            </w:pPr>
            <w:r w:rsidRPr="005647EB">
              <w:rPr>
                <w:rFonts w:cs="Arial"/>
              </w:rPr>
              <w:t>T1</w:t>
            </w:r>
          </w:p>
        </w:tc>
        <w:tc>
          <w:tcPr>
            <w:tcW w:w="1276" w:type="dxa"/>
            <w:tcBorders>
              <w:top w:val="single" w:sz="4" w:space="0" w:color="auto"/>
              <w:left w:val="single" w:sz="4" w:space="0" w:color="auto"/>
              <w:bottom w:val="single" w:sz="4" w:space="0" w:color="auto"/>
              <w:right w:val="single" w:sz="4" w:space="0" w:color="auto"/>
            </w:tcBorders>
          </w:tcPr>
          <w:p w14:paraId="2BCE035A" w14:textId="77777777" w:rsidR="00C75530" w:rsidRPr="005647EB" w:rsidRDefault="00C75530" w:rsidP="00EC0475">
            <w:pPr>
              <w:pStyle w:val="TAH"/>
              <w:rPr>
                <w:rFonts w:cs="Arial"/>
              </w:rPr>
            </w:pPr>
            <w:r w:rsidRPr="005647EB">
              <w:rPr>
                <w:rFonts w:cs="Arial"/>
              </w:rPr>
              <w:t>T2</w:t>
            </w:r>
          </w:p>
        </w:tc>
        <w:tc>
          <w:tcPr>
            <w:tcW w:w="1275" w:type="dxa"/>
            <w:tcBorders>
              <w:top w:val="single" w:sz="4" w:space="0" w:color="auto"/>
              <w:left w:val="single" w:sz="4" w:space="0" w:color="auto"/>
              <w:bottom w:val="single" w:sz="4" w:space="0" w:color="auto"/>
              <w:right w:val="single" w:sz="4" w:space="0" w:color="auto"/>
            </w:tcBorders>
          </w:tcPr>
          <w:p w14:paraId="196356D5" w14:textId="77777777" w:rsidR="00C75530" w:rsidRPr="005647EB" w:rsidRDefault="00C75530" w:rsidP="00EC0475">
            <w:pPr>
              <w:pStyle w:val="TAH"/>
              <w:rPr>
                <w:rFonts w:cs="Arial"/>
              </w:rPr>
            </w:pPr>
            <w:r w:rsidRPr="005647EB">
              <w:rPr>
                <w:rFonts w:cs="Arial"/>
              </w:rPr>
              <w:t>T1</w:t>
            </w:r>
          </w:p>
        </w:tc>
        <w:tc>
          <w:tcPr>
            <w:tcW w:w="1560" w:type="dxa"/>
            <w:gridSpan w:val="2"/>
            <w:tcBorders>
              <w:top w:val="single" w:sz="4" w:space="0" w:color="auto"/>
              <w:left w:val="single" w:sz="4" w:space="0" w:color="auto"/>
              <w:bottom w:val="single" w:sz="4" w:space="0" w:color="auto"/>
              <w:right w:val="single" w:sz="4" w:space="0" w:color="auto"/>
            </w:tcBorders>
          </w:tcPr>
          <w:p w14:paraId="1306F9A1" w14:textId="77777777" w:rsidR="00C75530" w:rsidRPr="005647EB" w:rsidRDefault="00C75530" w:rsidP="00EC0475">
            <w:pPr>
              <w:pStyle w:val="TAH"/>
              <w:rPr>
                <w:rFonts w:cs="Arial"/>
              </w:rPr>
            </w:pPr>
            <w:r w:rsidRPr="005647EB">
              <w:rPr>
                <w:rFonts w:cs="Arial"/>
              </w:rPr>
              <w:t>T2</w:t>
            </w:r>
          </w:p>
        </w:tc>
      </w:tr>
      <w:tr w:rsidR="00C75530" w:rsidRPr="005647EB" w14:paraId="7BD7C51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F4979D6" w14:textId="6D164CC1" w:rsidR="00C75530" w:rsidRPr="005647EB" w:rsidRDefault="00C75530" w:rsidP="00EC0475">
            <w:pPr>
              <w:pStyle w:val="TAL"/>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50D3F1BD" w14:textId="77777777" w:rsidR="00C75530" w:rsidRPr="005647EB" w:rsidRDefault="00C75530" w:rsidP="00EC0475">
            <w:pPr>
              <w:pStyle w:val="TAC"/>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DEDC82F" w14:textId="56131D54" w:rsidR="00C75530" w:rsidRPr="005647EB" w:rsidRDefault="00C75530" w:rsidP="00EC0475">
            <w:pPr>
              <w:pStyle w:val="TAC"/>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2835" w:type="dxa"/>
            <w:gridSpan w:val="3"/>
            <w:tcBorders>
              <w:top w:val="single" w:sz="4" w:space="0" w:color="auto"/>
              <w:left w:val="single" w:sz="4" w:space="0" w:color="auto"/>
              <w:bottom w:val="single" w:sz="4" w:space="0" w:color="auto"/>
              <w:right w:val="single" w:sz="4" w:space="0" w:color="auto"/>
            </w:tcBorders>
          </w:tcPr>
          <w:p w14:paraId="56259BD3" w14:textId="089EEC34" w:rsidR="00C75530" w:rsidRPr="005647EB" w:rsidRDefault="00C75530" w:rsidP="00EC0475">
            <w:pPr>
              <w:pStyle w:val="TAC"/>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C75530" w:rsidRPr="005647EB" w14:paraId="350A550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FB10296" w14:textId="77777777" w:rsidR="00C75530" w:rsidRPr="005647EB" w:rsidRDefault="00C75530" w:rsidP="002570E4">
            <w:pPr>
              <w:pStyle w:val="TAL"/>
              <w:keepNext w:val="0"/>
              <w:keepLines w:val="0"/>
              <w:rPr>
                <w:rFonts w:cs="Arial"/>
              </w:rPr>
            </w:pPr>
            <w:r w:rsidRPr="005647EB">
              <w:rPr>
                <w:rFonts w:cs="Arial"/>
                <w:bCs/>
              </w:rPr>
              <w:t>BW</w:t>
            </w:r>
            <w:r w:rsidRPr="005647EB">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64BCF873" w14:textId="77777777" w:rsidR="00C75530" w:rsidRPr="005647EB" w:rsidRDefault="00C75530" w:rsidP="002570E4">
            <w:pPr>
              <w:pStyle w:val="TAC"/>
              <w:keepNext w:val="0"/>
              <w:keepLines w:val="0"/>
              <w:rPr>
                <w:rFonts w:cs="Arial"/>
              </w:rPr>
            </w:pPr>
            <w:r w:rsidRPr="005647EB">
              <w:rPr>
                <w:rFonts w:cs="v4.2.0"/>
              </w:rPr>
              <w:t>MHz</w:t>
            </w:r>
          </w:p>
        </w:tc>
        <w:tc>
          <w:tcPr>
            <w:tcW w:w="2552" w:type="dxa"/>
            <w:gridSpan w:val="2"/>
            <w:tcBorders>
              <w:top w:val="single" w:sz="4" w:space="0" w:color="auto"/>
              <w:left w:val="single" w:sz="4" w:space="0" w:color="auto"/>
              <w:bottom w:val="single" w:sz="4" w:space="0" w:color="auto"/>
              <w:right w:val="single" w:sz="4" w:space="0" w:color="auto"/>
            </w:tcBorders>
          </w:tcPr>
          <w:p w14:paraId="40944A50" w14:textId="3286205D" w:rsidR="00C75530" w:rsidRPr="005647EB" w:rsidRDefault="00C75530"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13F3C68B" w14:textId="5EFDD5A2" w:rsidR="00C75530" w:rsidRPr="005647EB" w:rsidRDefault="00C75530"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c>
          <w:tcPr>
            <w:tcW w:w="2835" w:type="dxa"/>
            <w:gridSpan w:val="3"/>
            <w:tcBorders>
              <w:top w:val="single" w:sz="4" w:space="0" w:color="auto"/>
              <w:left w:val="single" w:sz="4" w:space="0" w:color="auto"/>
              <w:bottom w:val="single" w:sz="4" w:space="0" w:color="auto"/>
              <w:right w:val="single" w:sz="4" w:space="0" w:color="auto"/>
            </w:tcBorders>
          </w:tcPr>
          <w:p w14:paraId="0A14700E" w14:textId="52C03228" w:rsidR="00C75530" w:rsidRPr="005647EB" w:rsidRDefault="00C75530"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4D1B8D58" w14:textId="269A10B2" w:rsidR="00C75530" w:rsidRPr="005647EB" w:rsidRDefault="00C75530"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r>
      <w:tr w:rsidR="00C75530" w:rsidRPr="005647EB" w14:paraId="31AF54E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86C5171" w14:textId="23388D6E" w:rsidR="00C75530" w:rsidRPr="005647EB" w:rsidRDefault="00C75530" w:rsidP="002570E4">
            <w:pPr>
              <w:pStyle w:val="TAL"/>
              <w:keepNext w:val="0"/>
              <w:keepLines w:val="0"/>
              <w:rPr>
                <w:rFonts w:cs="Arial"/>
                <w:bCs/>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Arial"/>
                <w:bCs/>
              </w:rPr>
              <w:t xml:space="preserve"> </w:t>
            </w:r>
            <w:r w:rsidRPr="005647EB">
              <w:rPr>
                <w:rFonts w:cs="Arial"/>
                <w:bCs/>
              </w:rPr>
              <w:t>Antenna</w:t>
            </w:r>
            <w:r w:rsidR="002570E4" w:rsidRPr="005647EB">
              <w:rPr>
                <w:rFonts w:cs="Arial"/>
                <w:bCs/>
              </w:rPr>
              <w:t xml:space="preserve"> </w:t>
            </w:r>
            <w:r w:rsidRPr="005647EB">
              <w:rPr>
                <w:rFonts w:cs="Arial"/>
                <w:bCs/>
              </w:rPr>
              <w:t>Configuration</w:t>
            </w:r>
          </w:p>
        </w:tc>
        <w:tc>
          <w:tcPr>
            <w:tcW w:w="1559" w:type="dxa"/>
            <w:tcBorders>
              <w:top w:val="single" w:sz="4" w:space="0" w:color="auto"/>
              <w:left w:val="single" w:sz="4" w:space="0" w:color="auto"/>
              <w:bottom w:val="single" w:sz="4" w:space="0" w:color="auto"/>
              <w:right w:val="single" w:sz="4" w:space="0" w:color="auto"/>
            </w:tcBorders>
          </w:tcPr>
          <w:p w14:paraId="1E7D57D6" w14:textId="77777777" w:rsidR="00C75530" w:rsidRPr="005647EB" w:rsidRDefault="00C75530" w:rsidP="002570E4">
            <w:pPr>
              <w:pStyle w:val="TAC"/>
              <w:keepNext w:val="0"/>
              <w:keepLines w:val="0"/>
              <w:rPr>
                <w:rFonts w:cs="v4.2.0"/>
              </w:rPr>
            </w:pPr>
          </w:p>
        </w:tc>
        <w:tc>
          <w:tcPr>
            <w:tcW w:w="2552" w:type="dxa"/>
            <w:gridSpan w:val="2"/>
            <w:tcBorders>
              <w:top w:val="single" w:sz="4" w:space="0" w:color="auto"/>
              <w:left w:val="single" w:sz="4" w:space="0" w:color="auto"/>
              <w:bottom w:val="single" w:sz="4" w:space="0" w:color="auto"/>
              <w:right w:val="single" w:sz="4" w:space="0" w:color="auto"/>
            </w:tcBorders>
          </w:tcPr>
          <w:p w14:paraId="499F62EA" w14:textId="65175803"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c>
          <w:tcPr>
            <w:tcW w:w="2835" w:type="dxa"/>
            <w:gridSpan w:val="3"/>
            <w:tcBorders>
              <w:top w:val="single" w:sz="4" w:space="0" w:color="auto"/>
              <w:left w:val="single" w:sz="4" w:space="0" w:color="auto"/>
              <w:bottom w:val="single" w:sz="4" w:space="0" w:color="auto"/>
              <w:right w:val="single" w:sz="4" w:space="0" w:color="auto"/>
            </w:tcBorders>
          </w:tcPr>
          <w:p w14:paraId="02A2915D" w14:textId="2DDDD603"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r>
      <w:tr w:rsidR="00C75530" w:rsidRPr="005647EB" w14:paraId="4B89324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E5923FF" w14:textId="5861CD35" w:rsidR="00C75530" w:rsidRPr="005647EB" w:rsidRDefault="00C75530" w:rsidP="002570E4">
            <w:pPr>
              <w:pStyle w:val="TAL"/>
              <w:keepNext w:val="0"/>
              <w:keepLines w:val="0"/>
              <w:rPr>
                <w:rFonts w:cs="Arial"/>
                <w:bCs/>
              </w:rPr>
            </w:pPr>
            <w:r w:rsidRPr="005647EB">
              <w:rPr>
                <w:rFonts w:cs="Arial"/>
                <w:bCs/>
              </w:rPr>
              <w:t>Measurement</w:t>
            </w:r>
            <w:r w:rsidR="002570E4" w:rsidRPr="005647EB">
              <w:rPr>
                <w:rFonts w:cs="Arial"/>
                <w:bCs/>
              </w:rPr>
              <w:t xml:space="preserve"> </w:t>
            </w:r>
            <w:r w:rsidRPr="005647EB">
              <w:rPr>
                <w:rFonts w:cs="Arial"/>
                <w:bCs/>
              </w:rPr>
              <w:t>bandwidth</w:t>
            </w:r>
          </w:p>
        </w:tc>
        <w:tc>
          <w:tcPr>
            <w:tcW w:w="1559" w:type="dxa"/>
            <w:tcBorders>
              <w:top w:val="single" w:sz="4" w:space="0" w:color="auto"/>
              <w:left w:val="single" w:sz="4" w:space="0" w:color="auto"/>
              <w:bottom w:val="single" w:sz="4" w:space="0" w:color="auto"/>
              <w:right w:val="single" w:sz="4" w:space="0" w:color="auto"/>
            </w:tcBorders>
            <w:vAlign w:val="center"/>
          </w:tcPr>
          <w:p w14:paraId="2CC6C4B4" w14:textId="77777777" w:rsidR="00C75530" w:rsidRPr="005647EB" w:rsidRDefault="00C75530" w:rsidP="002570E4">
            <w:pPr>
              <w:pStyle w:val="TAC"/>
              <w:keepNext w:val="0"/>
              <w:keepLines w:val="0"/>
              <w:rPr>
                <w:rFonts w:cs="v4.2.0"/>
              </w:rPr>
            </w:pPr>
            <w:r w:rsidRPr="005647EB">
              <w:rPr>
                <w:rFonts w:cs="Arial"/>
                <w:position w:val="-10"/>
                <w:sz w:val="16"/>
                <w:szCs w:val="16"/>
              </w:rPr>
              <w:object w:dxaOrig="460" w:dyaOrig="340" w14:anchorId="223BFDED">
                <v:shape id="_x0000_i1239" type="#_x0000_t75" style="width:23.5pt;height:17.5pt" o:ole="">
                  <v:imagedata r:id="rId75" o:title=""/>
                </v:shape>
                <o:OLEObject Type="Embed" ProgID="Equation.3" ShapeID="_x0000_i1239" DrawAspect="Content" ObjectID="_1781977798" r:id="rId246"/>
              </w:object>
            </w:r>
          </w:p>
        </w:tc>
        <w:tc>
          <w:tcPr>
            <w:tcW w:w="2552" w:type="dxa"/>
            <w:gridSpan w:val="2"/>
            <w:tcBorders>
              <w:top w:val="single" w:sz="4" w:space="0" w:color="auto"/>
              <w:left w:val="single" w:sz="4" w:space="0" w:color="auto"/>
              <w:bottom w:val="single" w:sz="4" w:space="0" w:color="auto"/>
              <w:right w:val="single" w:sz="4" w:space="0" w:color="auto"/>
            </w:tcBorders>
          </w:tcPr>
          <w:p w14:paraId="607509C7" w14:textId="14675872"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0504EFB6" w14:textId="5A11B965"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p w14:paraId="296CD97B" w14:textId="77777777" w:rsidR="00C75530" w:rsidRPr="005647EB" w:rsidRDefault="00C75530" w:rsidP="002570E4">
            <w:pPr>
              <w:pStyle w:val="TAC"/>
              <w:keepNext w:val="0"/>
              <w:keepLines w:val="0"/>
              <w:rPr>
                <w:rFonts w:eastAsia="SimSun" w:cs="Arial"/>
                <w:lang w:eastAsia="zh-CN"/>
              </w:rPr>
            </w:pPr>
          </w:p>
        </w:tc>
        <w:tc>
          <w:tcPr>
            <w:tcW w:w="2835" w:type="dxa"/>
            <w:gridSpan w:val="3"/>
            <w:tcBorders>
              <w:top w:val="single" w:sz="4" w:space="0" w:color="auto"/>
              <w:left w:val="single" w:sz="4" w:space="0" w:color="auto"/>
              <w:bottom w:val="single" w:sz="4" w:space="0" w:color="auto"/>
              <w:right w:val="single" w:sz="4" w:space="0" w:color="auto"/>
            </w:tcBorders>
          </w:tcPr>
          <w:p w14:paraId="4FE01EA5" w14:textId="728EA4EB"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64048D69" w14:textId="3D9C3DEA"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p w14:paraId="1DB1DD72" w14:textId="77777777" w:rsidR="00C75530" w:rsidRPr="005647EB" w:rsidRDefault="00C75530" w:rsidP="002570E4">
            <w:pPr>
              <w:pStyle w:val="TAC"/>
              <w:keepNext w:val="0"/>
              <w:keepLines w:val="0"/>
              <w:rPr>
                <w:rFonts w:eastAsia="SimSun" w:cs="Arial"/>
                <w:lang w:eastAsia="zh-CN"/>
              </w:rPr>
            </w:pPr>
          </w:p>
        </w:tc>
      </w:tr>
      <w:tr w:rsidR="00C75530" w:rsidRPr="005647EB" w14:paraId="2DEDDCA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959F1A1" w14:textId="3A8B6172" w:rsidR="00C75530" w:rsidRPr="005647EB" w:rsidRDefault="00C75530"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A.1.2.</w:t>
            </w:r>
          </w:p>
        </w:tc>
        <w:tc>
          <w:tcPr>
            <w:tcW w:w="1559" w:type="dxa"/>
            <w:tcBorders>
              <w:top w:val="single" w:sz="4" w:space="0" w:color="auto"/>
              <w:left w:val="single" w:sz="4" w:space="0" w:color="auto"/>
              <w:bottom w:val="single" w:sz="4" w:space="0" w:color="auto"/>
              <w:right w:val="single" w:sz="4" w:space="0" w:color="auto"/>
            </w:tcBorders>
          </w:tcPr>
          <w:p w14:paraId="3A979DA8"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5880CA5" w14:textId="77777777" w:rsidR="00C75530" w:rsidRPr="005647EB" w:rsidRDefault="00C75530" w:rsidP="002570E4">
            <w:pPr>
              <w:pStyle w:val="TAC"/>
              <w:keepNext w:val="0"/>
              <w:keepLines w:val="0"/>
              <w:rPr>
                <w:rFonts w:cs="Arial"/>
              </w:rPr>
            </w:pPr>
            <w:r w:rsidRPr="005647EB">
              <w:rPr>
                <w:rFonts w:cs="Arial"/>
              </w:rPr>
              <w:t>-</w:t>
            </w:r>
          </w:p>
        </w:tc>
        <w:tc>
          <w:tcPr>
            <w:tcW w:w="2835" w:type="dxa"/>
            <w:gridSpan w:val="3"/>
            <w:tcBorders>
              <w:top w:val="single" w:sz="4" w:space="0" w:color="auto"/>
              <w:left w:val="single" w:sz="4" w:space="0" w:color="auto"/>
              <w:bottom w:val="single" w:sz="4" w:space="0" w:color="auto"/>
              <w:right w:val="single" w:sz="4" w:space="0" w:color="auto"/>
            </w:tcBorders>
          </w:tcPr>
          <w:p w14:paraId="2F5A153F" w14:textId="77777777" w:rsidR="00C75530" w:rsidRPr="005647EB" w:rsidRDefault="00C75530" w:rsidP="002570E4">
            <w:pPr>
              <w:pStyle w:val="TAC"/>
              <w:keepNext w:val="0"/>
              <w:keepLines w:val="0"/>
              <w:rPr>
                <w:rFonts w:cs="Arial"/>
              </w:rPr>
            </w:pPr>
            <w:r w:rsidRPr="005647EB">
              <w:rPr>
                <w:rFonts w:cs="Arial"/>
              </w:rPr>
              <w:t>-</w:t>
            </w:r>
          </w:p>
        </w:tc>
      </w:tr>
      <w:tr w:rsidR="00C75530" w:rsidRPr="005647EB" w14:paraId="35E01FE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9374A3D" w14:textId="223A99C6" w:rsidR="00C75530" w:rsidRPr="005647EB" w:rsidRDefault="00C75530"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allocation</w:t>
            </w:r>
          </w:p>
        </w:tc>
        <w:tc>
          <w:tcPr>
            <w:tcW w:w="1559" w:type="dxa"/>
            <w:tcBorders>
              <w:top w:val="single" w:sz="4" w:space="0" w:color="auto"/>
              <w:left w:val="single" w:sz="4" w:space="0" w:color="auto"/>
              <w:bottom w:val="single" w:sz="4" w:space="0" w:color="auto"/>
              <w:right w:val="single" w:sz="4" w:space="0" w:color="auto"/>
            </w:tcBorders>
            <w:vAlign w:val="center"/>
          </w:tcPr>
          <w:p w14:paraId="7927CFE3" w14:textId="77777777" w:rsidR="00C75530" w:rsidRPr="005647EB" w:rsidRDefault="00C75530" w:rsidP="002570E4">
            <w:pPr>
              <w:pStyle w:val="TAC"/>
              <w:keepNext w:val="0"/>
              <w:keepLines w:val="0"/>
              <w:rPr>
                <w:rFonts w:cs="Arial"/>
              </w:rPr>
            </w:pPr>
            <w:r w:rsidRPr="005647EB">
              <w:rPr>
                <w:rFonts w:cs="Arial"/>
                <w:position w:val="-10"/>
                <w:sz w:val="16"/>
                <w:szCs w:val="16"/>
              </w:rPr>
              <w:object w:dxaOrig="460" w:dyaOrig="340" w14:anchorId="72893148">
                <v:shape id="_x0000_i1240" type="#_x0000_t75" style="width:23.5pt;height:17.5pt" o:ole="">
                  <v:imagedata r:id="rId75" o:title=""/>
                </v:shape>
                <o:OLEObject Type="Embed" ProgID="Equation.3" ShapeID="_x0000_i1240" DrawAspect="Content" ObjectID="_1781977799" r:id="rId247"/>
              </w:object>
            </w:r>
          </w:p>
        </w:tc>
        <w:tc>
          <w:tcPr>
            <w:tcW w:w="2552" w:type="dxa"/>
            <w:gridSpan w:val="2"/>
            <w:tcBorders>
              <w:top w:val="single" w:sz="4" w:space="0" w:color="auto"/>
              <w:left w:val="single" w:sz="4" w:space="0" w:color="auto"/>
              <w:bottom w:val="single" w:sz="4" w:space="0" w:color="auto"/>
              <w:right w:val="single" w:sz="4" w:space="0" w:color="auto"/>
            </w:tcBorders>
          </w:tcPr>
          <w:p w14:paraId="075F2D7B" w14:textId="77777777" w:rsidR="00C75530" w:rsidRPr="005647EB" w:rsidRDefault="00C75530" w:rsidP="002570E4">
            <w:pPr>
              <w:pStyle w:val="TAC"/>
              <w:keepNext w:val="0"/>
              <w:keepLines w:val="0"/>
              <w:rPr>
                <w:rFonts w:cs="Arial"/>
              </w:rPr>
            </w:pPr>
            <w:r w:rsidRPr="005647EB">
              <w:rPr>
                <w:rFonts w:cs="Arial"/>
              </w:rPr>
              <w:t>-</w:t>
            </w:r>
          </w:p>
        </w:tc>
        <w:tc>
          <w:tcPr>
            <w:tcW w:w="2835" w:type="dxa"/>
            <w:gridSpan w:val="3"/>
            <w:tcBorders>
              <w:top w:val="single" w:sz="4" w:space="0" w:color="auto"/>
              <w:left w:val="single" w:sz="4" w:space="0" w:color="auto"/>
              <w:bottom w:val="single" w:sz="4" w:space="0" w:color="auto"/>
              <w:right w:val="single" w:sz="4" w:space="0" w:color="auto"/>
            </w:tcBorders>
          </w:tcPr>
          <w:p w14:paraId="69607E74" w14:textId="77777777" w:rsidR="00C75530" w:rsidRPr="005647EB" w:rsidRDefault="00C75530" w:rsidP="002570E4">
            <w:pPr>
              <w:pStyle w:val="TAC"/>
              <w:keepNext w:val="0"/>
              <w:keepLines w:val="0"/>
              <w:rPr>
                <w:rFonts w:cs="Arial"/>
              </w:rPr>
            </w:pPr>
            <w:r w:rsidRPr="005647EB">
              <w:rPr>
                <w:rFonts w:cs="Arial"/>
              </w:rPr>
              <w:t>-</w:t>
            </w:r>
          </w:p>
        </w:tc>
      </w:tr>
      <w:tr w:rsidR="00C75530" w:rsidRPr="005647EB" w14:paraId="7068241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233B840" w14:textId="55600B8E" w:rsidR="00C75530" w:rsidRPr="005647EB" w:rsidRDefault="00C75530" w:rsidP="002570E4">
            <w:pPr>
              <w:pStyle w:val="TAL"/>
              <w:keepNext w:val="0"/>
              <w:keepLines w:val="0"/>
              <w:rPr>
                <w:rFonts w:cs="Arial"/>
                <w:bCs/>
              </w:rPr>
            </w:pPr>
            <w:r w:rsidRPr="005647EB">
              <w:rPr>
                <w:rFonts w:cs="Arial"/>
                <w:bCs/>
              </w:rPr>
              <w:t>PDCCH/PCFICH/PHICH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A.2.2.</w:t>
            </w:r>
          </w:p>
        </w:tc>
        <w:tc>
          <w:tcPr>
            <w:tcW w:w="1559" w:type="dxa"/>
            <w:tcBorders>
              <w:top w:val="single" w:sz="4" w:space="0" w:color="auto"/>
              <w:left w:val="single" w:sz="4" w:space="0" w:color="auto"/>
              <w:bottom w:val="single" w:sz="4" w:space="0" w:color="auto"/>
              <w:right w:val="single" w:sz="4" w:space="0" w:color="auto"/>
            </w:tcBorders>
          </w:tcPr>
          <w:p w14:paraId="45307453"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EEB5E67" w14:textId="47A6E3B4"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569195D8" w14:textId="669FB81D"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c>
          <w:tcPr>
            <w:tcW w:w="2835" w:type="dxa"/>
            <w:gridSpan w:val="3"/>
            <w:tcBorders>
              <w:top w:val="single" w:sz="4" w:space="0" w:color="auto"/>
              <w:left w:val="single" w:sz="4" w:space="0" w:color="auto"/>
              <w:bottom w:val="single" w:sz="4" w:space="0" w:color="auto"/>
              <w:right w:val="single" w:sz="4" w:space="0" w:color="auto"/>
            </w:tcBorders>
          </w:tcPr>
          <w:p w14:paraId="2A2E6632" w14:textId="494B1CEF"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51136720" w14:textId="37FBAFE8"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r>
      <w:tr w:rsidR="00C75530" w:rsidRPr="005647EB" w14:paraId="4C193A0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63D9504" w14:textId="7E1133B5" w:rsidR="00C75530" w:rsidRPr="005647EB" w:rsidRDefault="00C75530"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D.2.</w:t>
            </w:r>
          </w:p>
        </w:tc>
        <w:tc>
          <w:tcPr>
            <w:tcW w:w="1559" w:type="dxa"/>
            <w:tcBorders>
              <w:top w:val="single" w:sz="4" w:space="0" w:color="auto"/>
              <w:left w:val="single" w:sz="4" w:space="0" w:color="auto"/>
              <w:bottom w:val="single" w:sz="4" w:space="0" w:color="auto"/>
              <w:right w:val="single" w:sz="4" w:space="0" w:color="auto"/>
            </w:tcBorders>
          </w:tcPr>
          <w:p w14:paraId="638AB4A9"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5B419B0C" w14:textId="37E91C6A"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TDD</w:t>
            </w:r>
          </w:p>
          <w:p w14:paraId="7EE60B86" w14:textId="00D1E26E" w:rsidR="00C75530" w:rsidRPr="005647EB" w:rsidRDefault="00C75530"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TDD</w:t>
            </w:r>
          </w:p>
        </w:tc>
        <w:tc>
          <w:tcPr>
            <w:tcW w:w="2835" w:type="dxa"/>
            <w:gridSpan w:val="3"/>
            <w:tcBorders>
              <w:top w:val="single" w:sz="4" w:space="0" w:color="auto"/>
              <w:left w:val="single" w:sz="4" w:space="0" w:color="auto"/>
              <w:bottom w:val="single" w:sz="4" w:space="0" w:color="auto"/>
              <w:right w:val="single" w:sz="4" w:space="0" w:color="auto"/>
            </w:tcBorders>
          </w:tcPr>
          <w:p w14:paraId="5A5510A9" w14:textId="743D2FDB"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TDD</w:t>
            </w:r>
          </w:p>
          <w:p w14:paraId="0C6CFC56" w14:textId="657F6B91" w:rsidR="00C75530" w:rsidRPr="005647EB" w:rsidRDefault="00C75530"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TDD</w:t>
            </w:r>
          </w:p>
        </w:tc>
      </w:tr>
      <w:tr w:rsidR="00C75530" w:rsidRPr="005647EB" w14:paraId="0B6B814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ED3B64B" w14:textId="77777777" w:rsidR="00C75530" w:rsidRPr="005647EB" w:rsidRDefault="00C75530" w:rsidP="002570E4">
            <w:pPr>
              <w:pStyle w:val="TAL"/>
              <w:keepNext w:val="0"/>
              <w:keepLines w:val="0"/>
              <w:rPr>
                <w:rFonts w:cs="Arial"/>
              </w:rPr>
            </w:pPr>
            <w:r w:rsidRPr="005647EB">
              <w:rPr>
                <w:rFonts w:cs="Arial"/>
                <w:bCs/>
              </w:rPr>
              <w:t>PBCH_RA</w:t>
            </w:r>
          </w:p>
        </w:tc>
        <w:tc>
          <w:tcPr>
            <w:tcW w:w="1559" w:type="dxa"/>
            <w:tcBorders>
              <w:top w:val="single" w:sz="4" w:space="0" w:color="auto"/>
              <w:left w:val="single" w:sz="4" w:space="0" w:color="auto"/>
              <w:bottom w:val="single" w:sz="4" w:space="0" w:color="auto"/>
              <w:right w:val="single" w:sz="4" w:space="0" w:color="auto"/>
            </w:tcBorders>
          </w:tcPr>
          <w:p w14:paraId="1B054B5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35281841" w14:textId="77777777" w:rsidR="00C75530" w:rsidRPr="005647EB" w:rsidRDefault="00C75530" w:rsidP="002570E4">
            <w:pPr>
              <w:pStyle w:val="TAC"/>
              <w:keepNext w:val="0"/>
              <w:keepLines w:val="0"/>
              <w:rPr>
                <w:rFonts w:cs="Arial"/>
              </w:rPr>
            </w:pPr>
            <w:r w:rsidRPr="005647EB">
              <w:rPr>
                <w:rFonts w:cs="Arial"/>
              </w:rPr>
              <w:t>0</w:t>
            </w:r>
          </w:p>
        </w:tc>
        <w:tc>
          <w:tcPr>
            <w:tcW w:w="2835" w:type="dxa"/>
            <w:gridSpan w:val="3"/>
            <w:vMerge w:val="restart"/>
            <w:tcBorders>
              <w:top w:val="single" w:sz="4" w:space="0" w:color="auto"/>
              <w:left w:val="single" w:sz="4" w:space="0" w:color="auto"/>
              <w:bottom w:val="single" w:sz="4" w:space="0" w:color="auto"/>
              <w:right w:val="single" w:sz="4" w:space="0" w:color="auto"/>
            </w:tcBorders>
            <w:vAlign w:val="center"/>
          </w:tcPr>
          <w:p w14:paraId="5E3752AC" w14:textId="77777777" w:rsidR="00C75530" w:rsidRPr="005647EB" w:rsidRDefault="00C75530" w:rsidP="002570E4">
            <w:pPr>
              <w:pStyle w:val="TAC"/>
              <w:keepNext w:val="0"/>
              <w:keepLines w:val="0"/>
              <w:rPr>
                <w:rFonts w:cs="Arial"/>
              </w:rPr>
            </w:pPr>
            <w:r w:rsidRPr="005647EB">
              <w:rPr>
                <w:rFonts w:cs="Arial"/>
              </w:rPr>
              <w:t>0</w:t>
            </w:r>
          </w:p>
        </w:tc>
      </w:tr>
      <w:tr w:rsidR="00C75530" w:rsidRPr="005647EB" w14:paraId="3388514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64A5C40" w14:textId="77777777" w:rsidR="00C75530" w:rsidRPr="005647EB" w:rsidRDefault="00C75530" w:rsidP="002570E4">
            <w:pPr>
              <w:pStyle w:val="TAL"/>
              <w:keepNext w:val="0"/>
              <w:keepLines w:val="0"/>
              <w:rPr>
                <w:rFonts w:cs="Arial"/>
              </w:rPr>
            </w:pPr>
            <w:r w:rsidRPr="005647EB">
              <w:rPr>
                <w:rFonts w:cs="Arial"/>
                <w:bCs/>
              </w:rPr>
              <w:t>PBCH_RB</w:t>
            </w:r>
          </w:p>
        </w:tc>
        <w:tc>
          <w:tcPr>
            <w:tcW w:w="1559" w:type="dxa"/>
            <w:tcBorders>
              <w:top w:val="single" w:sz="4" w:space="0" w:color="auto"/>
              <w:left w:val="single" w:sz="4" w:space="0" w:color="auto"/>
              <w:bottom w:val="single" w:sz="4" w:space="0" w:color="auto"/>
              <w:right w:val="single" w:sz="4" w:space="0" w:color="auto"/>
            </w:tcBorders>
          </w:tcPr>
          <w:p w14:paraId="5DC1E195"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1F80544"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52EEF05F" w14:textId="77777777" w:rsidR="00C75530" w:rsidRPr="005647EB" w:rsidRDefault="00C75530" w:rsidP="002570E4">
            <w:pPr>
              <w:pStyle w:val="TAC"/>
              <w:keepNext w:val="0"/>
              <w:keepLines w:val="0"/>
              <w:rPr>
                <w:rFonts w:cs="Arial"/>
              </w:rPr>
            </w:pPr>
          </w:p>
        </w:tc>
      </w:tr>
      <w:tr w:rsidR="00C75530" w:rsidRPr="005647EB" w14:paraId="1BAD56A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FA3697D" w14:textId="77777777" w:rsidR="00C75530" w:rsidRPr="005647EB" w:rsidRDefault="00C75530" w:rsidP="002570E4">
            <w:pPr>
              <w:pStyle w:val="TAL"/>
              <w:keepNext w:val="0"/>
              <w:keepLines w:val="0"/>
              <w:rPr>
                <w:rFonts w:cs="Arial"/>
              </w:rPr>
            </w:pPr>
            <w:r w:rsidRPr="005647EB">
              <w:rPr>
                <w:rFonts w:cs="Arial"/>
                <w:bCs/>
              </w:rPr>
              <w:t>PSS_RA</w:t>
            </w:r>
          </w:p>
        </w:tc>
        <w:tc>
          <w:tcPr>
            <w:tcW w:w="1559" w:type="dxa"/>
            <w:tcBorders>
              <w:top w:val="single" w:sz="4" w:space="0" w:color="auto"/>
              <w:left w:val="single" w:sz="4" w:space="0" w:color="auto"/>
              <w:bottom w:val="single" w:sz="4" w:space="0" w:color="auto"/>
              <w:right w:val="single" w:sz="4" w:space="0" w:color="auto"/>
            </w:tcBorders>
          </w:tcPr>
          <w:p w14:paraId="0B129F94"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480A8F6"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36DEC80C" w14:textId="77777777" w:rsidR="00C75530" w:rsidRPr="005647EB" w:rsidRDefault="00C75530" w:rsidP="002570E4">
            <w:pPr>
              <w:pStyle w:val="TAC"/>
              <w:keepNext w:val="0"/>
              <w:keepLines w:val="0"/>
              <w:rPr>
                <w:rFonts w:cs="Arial"/>
              </w:rPr>
            </w:pPr>
          </w:p>
        </w:tc>
      </w:tr>
      <w:tr w:rsidR="00C75530" w:rsidRPr="005647EB" w14:paraId="510856A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3E29D95" w14:textId="77777777" w:rsidR="00C75530" w:rsidRPr="005647EB" w:rsidRDefault="00C75530" w:rsidP="002570E4">
            <w:pPr>
              <w:pStyle w:val="TAL"/>
              <w:keepNext w:val="0"/>
              <w:keepLines w:val="0"/>
              <w:rPr>
                <w:rFonts w:cs="Arial"/>
              </w:rPr>
            </w:pPr>
            <w:r w:rsidRPr="005647EB">
              <w:rPr>
                <w:rFonts w:cs="Arial"/>
                <w:bCs/>
              </w:rPr>
              <w:t>SSS_RA</w:t>
            </w:r>
          </w:p>
        </w:tc>
        <w:tc>
          <w:tcPr>
            <w:tcW w:w="1559" w:type="dxa"/>
            <w:tcBorders>
              <w:top w:val="single" w:sz="4" w:space="0" w:color="auto"/>
              <w:left w:val="single" w:sz="4" w:space="0" w:color="auto"/>
              <w:bottom w:val="single" w:sz="4" w:space="0" w:color="auto"/>
              <w:right w:val="single" w:sz="4" w:space="0" w:color="auto"/>
            </w:tcBorders>
          </w:tcPr>
          <w:p w14:paraId="07C45791"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2600183"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0826BC09" w14:textId="77777777" w:rsidR="00C75530" w:rsidRPr="005647EB" w:rsidRDefault="00C75530" w:rsidP="002570E4">
            <w:pPr>
              <w:pStyle w:val="TAC"/>
              <w:keepNext w:val="0"/>
              <w:keepLines w:val="0"/>
              <w:rPr>
                <w:rFonts w:cs="Arial"/>
              </w:rPr>
            </w:pPr>
          </w:p>
        </w:tc>
      </w:tr>
      <w:tr w:rsidR="00C75530" w:rsidRPr="005647EB" w14:paraId="68E51BF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7F0ECAE" w14:textId="77777777" w:rsidR="00C75530" w:rsidRPr="005647EB" w:rsidRDefault="00C75530" w:rsidP="002570E4">
            <w:pPr>
              <w:pStyle w:val="TAL"/>
              <w:keepNext w:val="0"/>
              <w:keepLines w:val="0"/>
              <w:rPr>
                <w:rFonts w:cs="Arial"/>
              </w:rPr>
            </w:pPr>
            <w:r w:rsidRPr="005647EB">
              <w:rPr>
                <w:rFonts w:cs="Arial"/>
                <w:bCs/>
              </w:rPr>
              <w:t>PCFICH_RB</w:t>
            </w:r>
          </w:p>
        </w:tc>
        <w:tc>
          <w:tcPr>
            <w:tcW w:w="1559" w:type="dxa"/>
            <w:tcBorders>
              <w:top w:val="single" w:sz="4" w:space="0" w:color="auto"/>
              <w:left w:val="single" w:sz="4" w:space="0" w:color="auto"/>
              <w:bottom w:val="single" w:sz="4" w:space="0" w:color="auto"/>
              <w:right w:val="single" w:sz="4" w:space="0" w:color="auto"/>
            </w:tcBorders>
          </w:tcPr>
          <w:p w14:paraId="00B4A8E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DC069A8"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49A20D4D" w14:textId="77777777" w:rsidR="00C75530" w:rsidRPr="005647EB" w:rsidRDefault="00C75530" w:rsidP="002570E4">
            <w:pPr>
              <w:pStyle w:val="TAC"/>
              <w:keepNext w:val="0"/>
              <w:keepLines w:val="0"/>
              <w:rPr>
                <w:rFonts w:cs="Arial"/>
              </w:rPr>
            </w:pPr>
          </w:p>
        </w:tc>
      </w:tr>
      <w:tr w:rsidR="00C75530" w:rsidRPr="005647EB" w14:paraId="5C1DB43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86E1AAF" w14:textId="77777777" w:rsidR="00C75530" w:rsidRPr="005647EB" w:rsidRDefault="00C75530" w:rsidP="002570E4">
            <w:pPr>
              <w:pStyle w:val="TAL"/>
              <w:keepNext w:val="0"/>
              <w:keepLines w:val="0"/>
              <w:rPr>
                <w:rFonts w:cs="Arial"/>
              </w:rPr>
            </w:pPr>
            <w:r w:rsidRPr="005647EB">
              <w:rPr>
                <w:rFonts w:cs="Arial"/>
                <w:bCs/>
              </w:rPr>
              <w:t>PHICH_RA</w:t>
            </w:r>
          </w:p>
        </w:tc>
        <w:tc>
          <w:tcPr>
            <w:tcW w:w="1559" w:type="dxa"/>
            <w:tcBorders>
              <w:top w:val="single" w:sz="4" w:space="0" w:color="auto"/>
              <w:left w:val="single" w:sz="4" w:space="0" w:color="auto"/>
              <w:bottom w:val="single" w:sz="4" w:space="0" w:color="auto"/>
              <w:right w:val="single" w:sz="4" w:space="0" w:color="auto"/>
            </w:tcBorders>
          </w:tcPr>
          <w:p w14:paraId="73028A81"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3887C63"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6618AFD0" w14:textId="77777777" w:rsidR="00C75530" w:rsidRPr="005647EB" w:rsidRDefault="00C75530" w:rsidP="002570E4">
            <w:pPr>
              <w:pStyle w:val="TAC"/>
              <w:keepNext w:val="0"/>
              <w:keepLines w:val="0"/>
              <w:rPr>
                <w:rFonts w:cs="Arial"/>
              </w:rPr>
            </w:pPr>
          </w:p>
        </w:tc>
      </w:tr>
      <w:tr w:rsidR="00C75530" w:rsidRPr="005647EB" w14:paraId="09E2A6C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A96E91B" w14:textId="77777777" w:rsidR="00C75530" w:rsidRPr="005647EB" w:rsidRDefault="00C75530" w:rsidP="002570E4">
            <w:pPr>
              <w:pStyle w:val="TAL"/>
              <w:keepNext w:val="0"/>
              <w:keepLines w:val="0"/>
              <w:rPr>
                <w:rFonts w:cs="Arial"/>
              </w:rPr>
            </w:pPr>
            <w:r w:rsidRPr="005647EB">
              <w:rPr>
                <w:rFonts w:cs="Arial"/>
                <w:bCs/>
              </w:rPr>
              <w:t>PHICH_RB</w:t>
            </w:r>
          </w:p>
        </w:tc>
        <w:tc>
          <w:tcPr>
            <w:tcW w:w="1559" w:type="dxa"/>
            <w:tcBorders>
              <w:top w:val="single" w:sz="4" w:space="0" w:color="auto"/>
              <w:left w:val="single" w:sz="4" w:space="0" w:color="auto"/>
              <w:bottom w:val="single" w:sz="4" w:space="0" w:color="auto"/>
              <w:right w:val="single" w:sz="4" w:space="0" w:color="auto"/>
            </w:tcBorders>
          </w:tcPr>
          <w:p w14:paraId="0A79B62F"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A4EE8D6"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404749AF" w14:textId="77777777" w:rsidR="00C75530" w:rsidRPr="005647EB" w:rsidRDefault="00C75530" w:rsidP="002570E4">
            <w:pPr>
              <w:pStyle w:val="TAC"/>
              <w:keepNext w:val="0"/>
              <w:keepLines w:val="0"/>
              <w:rPr>
                <w:rFonts w:cs="Arial"/>
              </w:rPr>
            </w:pPr>
          </w:p>
        </w:tc>
      </w:tr>
      <w:tr w:rsidR="00C75530" w:rsidRPr="005647EB" w14:paraId="3ACF152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725D359" w14:textId="77777777" w:rsidR="00C75530" w:rsidRPr="005647EB" w:rsidRDefault="00C75530" w:rsidP="002570E4">
            <w:pPr>
              <w:pStyle w:val="TAL"/>
              <w:keepNext w:val="0"/>
              <w:keepLines w:val="0"/>
              <w:rPr>
                <w:rFonts w:cs="Arial"/>
              </w:rPr>
            </w:pPr>
            <w:r w:rsidRPr="005647EB">
              <w:rPr>
                <w:rFonts w:cs="Arial"/>
                <w:bCs/>
              </w:rPr>
              <w:t>PDCCH_RA</w:t>
            </w:r>
          </w:p>
        </w:tc>
        <w:tc>
          <w:tcPr>
            <w:tcW w:w="1559" w:type="dxa"/>
            <w:tcBorders>
              <w:top w:val="single" w:sz="4" w:space="0" w:color="auto"/>
              <w:left w:val="single" w:sz="4" w:space="0" w:color="auto"/>
              <w:bottom w:val="single" w:sz="4" w:space="0" w:color="auto"/>
              <w:right w:val="single" w:sz="4" w:space="0" w:color="auto"/>
            </w:tcBorders>
          </w:tcPr>
          <w:p w14:paraId="6129E51B"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F472C9B"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0886EA16" w14:textId="77777777" w:rsidR="00C75530" w:rsidRPr="005647EB" w:rsidRDefault="00C75530" w:rsidP="002570E4">
            <w:pPr>
              <w:pStyle w:val="TAC"/>
              <w:keepNext w:val="0"/>
              <w:keepLines w:val="0"/>
              <w:rPr>
                <w:rFonts w:cs="Arial"/>
              </w:rPr>
            </w:pPr>
          </w:p>
        </w:tc>
      </w:tr>
      <w:tr w:rsidR="00C75530" w:rsidRPr="005647EB" w14:paraId="2CB32DA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56C2841" w14:textId="77777777" w:rsidR="00C75530" w:rsidRPr="005647EB" w:rsidRDefault="00C75530" w:rsidP="002570E4">
            <w:pPr>
              <w:pStyle w:val="TAL"/>
              <w:keepNext w:val="0"/>
              <w:keepLines w:val="0"/>
              <w:rPr>
                <w:rFonts w:cs="Arial"/>
              </w:rPr>
            </w:pPr>
            <w:r w:rsidRPr="005647EB">
              <w:rPr>
                <w:rFonts w:cs="Arial"/>
                <w:bCs/>
              </w:rPr>
              <w:t>PDCCH_RB</w:t>
            </w:r>
          </w:p>
        </w:tc>
        <w:tc>
          <w:tcPr>
            <w:tcW w:w="1559" w:type="dxa"/>
            <w:tcBorders>
              <w:top w:val="single" w:sz="4" w:space="0" w:color="auto"/>
              <w:left w:val="single" w:sz="4" w:space="0" w:color="auto"/>
              <w:bottom w:val="single" w:sz="4" w:space="0" w:color="auto"/>
              <w:right w:val="single" w:sz="4" w:space="0" w:color="auto"/>
            </w:tcBorders>
          </w:tcPr>
          <w:p w14:paraId="1151155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EAC6845"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67290BB6" w14:textId="77777777" w:rsidR="00C75530" w:rsidRPr="005647EB" w:rsidRDefault="00C75530" w:rsidP="002570E4">
            <w:pPr>
              <w:pStyle w:val="TAC"/>
              <w:keepNext w:val="0"/>
              <w:keepLines w:val="0"/>
              <w:rPr>
                <w:rFonts w:cs="Arial"/>
              </w:rPr>
            </w:pPr>
          </w:p>
        </w:tc>
      </w:tr>
      <w:tr w:rsidR="00C75530" w:rsidRPr="005647EB" w14:paraId="66060D3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0EAD553" w14:textId="77777777" w:rsidR="00C75530" w:rsidRPr="005647EB" w:rsidRDefault="00C75530" w:rsidP="002570E4">
            <w:pPr>
              <w:pStyle w:val="TAL"/>
              <w:keepNext w:val="0"/>
              <w:keepLines w:val="0"/>
              <w:rPr>
                <w:rFonts w:cs="Arial"/>
              </w:rPr>
            </w:pPr>
            <w:r w:rsidRPr="005647EB">
              <w:rPr>
                <w:rFonts w:cs="Arial"/>
                <w:bCs/>
              </w:rPr>
              <w:t>PDSCH_RA</w:t>
            </w:r>
          </w:p>
        </w:tc>
        <w:tc>
          <w:tcPr>
            <w:tcW w:w="1559" w:type="dxa"/>
            <w:tcBorders>
              <w:top w:val="single" w:sz="4" w:space="0" w:color="auto"/>
              <w:left w:val="single" w:sz="4" w:space="0" w:color="auto"/>
              <w:bottom w:val="single" w:sz="4" w:space="0" w:color="auto"/>
              <w:right w:val="single" w:sz="4" w:space="0" w:color="auto"/>
            </w:tcBorders>
          </w:tcPr>
          <w:p w14:paraId="7C06CECE"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C38A634"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144CEBFD" w14:textId="77777777" w:rsidR="00C75530" w:rsidRPr="005647EB" w:rsidRDefault="00C75530" w:rsidP="002570E4">
            <w:pPr>
              <w:pStyle w:val="TAC"/>
              <w:keepNext w:val="0"/>
              <w:keepLines w:val="0"/>
              <w:rPr>
                <w:rFonts w:cs="Arial"/>
              </w:rPr>
            </w:pPr>
          </w:p>
        </w:tc>
      </w:tr>
      <w:tr w:rsidR="00C75530" w:rsidRPr="005647EB" w14:paraId="066A1E9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136F68B" w14:textId="77777777" w:rsidR="00C75530" w:rsidRPr="005647EB" w:rsidRDefault="00C75530" w:rsidP="002570E4">
            <w:pPr>
              <w:pStyle w:val="TAL"/>
              <w:keepNext w:val="0"/>
              <w:keepLines w:val="0"/>
              <w:rPr>
                <w:rFonts w:cs="Arial"/>
              </w:rPr>
            </w:pPr>
            <w:r w:rsidRPr="005647EB">
              <w:rPr>
                <w:rFonts w:cs="Arial"/>
                <w:bCs/>
              </w:rPr>
              <w:t>PDSCH_RB</w:t>
            </w:r>
          </w:p>
        </w:tc>
        <w:tc>
          <w:tcPr>
            <w:tcW w:w="1559" w:type="dxa"/>
            <w:tcBorders>
              <w:top w:val="single" w:sz="4" w:space="0" w:color="auto"/>
              <w:left w:val="single" w:sz="4" w:space="0" w:color="auto"/>
              <w:bottom w:val="single" w:sz="4" w:space="0" w:color="auto"/>
              <w:right w:val="single" w:sz="4" w:space="0" w:color="auto"/>
            </w:tcBorders>
          </w:tcPr>
          <w:p w14:paraId="049CDF02"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123FF29"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2D007A8C" w14:textId="77777777" w:rsidR="00C75530" w:rsidRPr="005647EB" w:rsidRDefault="00C75530" w:rsidP="002570E4">
            <w:pPr>
              <w:pStyle w:val="TAC"/>
              <w:keepNext w:val="0"/>
              <w:keepLines w:val="0"/>
              <w:rPr>
                <w:rFonts w:cs="Arial"/>
              </w:rPr>
            </w:pPr>
          </w:p>
        </w:tc>
      </w:tr>
      <w:tr w:rsidR="00C75530" w:rsidRPr="005647EB" w14:paraId="779302D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302500AB" w14:textId="30FD1D44" w:rsidR="00C75530" w:rsidRPr="005647EB" w:rsidRDefault="00C75530"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16976A3A"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9D2FF32"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3E950FFC" w14:textId="77777777" w:rsidR="00C75530" w:rsidRPr="005647EB" w:rsidRDefault="00C75530" w:rsidP="002570E4">
            <w:pPr>
              <w:pStyle w:val="TAC"/>
              <w:keepNext w:val="0"/>
              <w:keepLines w:val="0"/>
              <w:rPr>
                <w:rFonts w:cs="Arial"/>
              </w:rPr>
            </w:pPr>
          </w:p>
        </w:tc>
      </w:tr>
      <w:tr w:rsidR="00C75530" w:rsidRPr="005647EB" w14:paraId="29D3D6C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5DE02F0B" w14:textId="5180C273" w:rsidR="00C75530" w:rsidRPr="005647EB" w:rsidRDefault="00C75530"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7C79A37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18110B4"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2F6AA8A0" w14:textId="77777777" w:rsidR="00C75530" w:rsidRPr="005647EB" w:rsidRDefault="00C75530" w:rsidP="002570E4">
            <w:pPr>
              <w:pStyle w:val="TAC"/>
              <w:keepNext w:val="0"/>
              <w:keepLines w:val="0"/>
              <w:rPr>
                <w:rFonts w:cs="Arial"/>
              </w:rPr>
            </w:pPr>
          </w:p>
        </w:tc>
      </w:tr>
      <w:tr w:rsidR="00C75530" w:rsidRPr="005647EB" w14:paraId="6159F42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EE40D54" w14:textId="563593A4" w:rsidR="00C75530" w:rsidRPr="005647EB" w:rsidRDefault="00C75530" w:rsidP="002570E4">
            <w:pPr>
              <w:pStyle w:val="TAL"/>
              <w:keepNext w:val="0"/>
              <w:keepLines w:val="0"/>
              <w:rPr>
                <w:rFonts w:cs="Arial"/>
              </w:rPr>
            </w:pPr>
            <w:r w:rsidRPr="005647EB">
              <w:rPr>
                <w:rFonts w:cs="Arial"/>
                <w:position w:val="-12"/>
              </w:rPr>
              <w:object w:dxaOrig="405" w:dyaOrig="360" w14:anchorId="14347C3D">
                <v:shape id="_x0000_i1241" type="#_x0000_t75" style="width:20.5pt;height:18pt" o:ole="" fillcolor="window">
                  <v:imagedata r:id="rId10" o:title=""/>
                </v:shape>
                <o:OLEObject Type="Embed" ProgID="Equation.3" ShapeID="_x0000_i1241" DrawAspect="Content" ObjectID="_1781977800" r:id="rId248"/>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4DE0125A" w14:textId="6FCE664D" w:rsidR="00C75530" w:rsidRPr="005647EB" w:rsidRDefault="00C75530"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top w:val="single" w:sz="4" w:space="0" w:color="auto"/>
              <w:left w:val="single" w:sz="4" w:space="0" w:color="auto"/>
              <w:bottom w:val="single" w:sz="4" w:space="0" w:color="auto"/>
              <w:right w:val="single" w:sz="4" w:space="0" w:color="auto"/>
            </w:tcBorders>
          </w:tcPr>
          <w:p w14:paraId="282CE16F" w14:textId="77777777" w:rsidR="00C75530" w:rsidRPr="005647EB" w:rsidRDefault="00C75530" w:rsidP="002570E4">
            <w:pPr>
              <w:pStyle w:val="TAC"/>
              <w:keepNext w:val="0"/>
              <w:keepLines w:val="0"/>
              <w:rPr>
                <w:rFonts w:cs="Arial"/>
              </w:rPr>
            </w:pPr>
            <w:r w:rsidRPr="005647EB">
              <w:rPr>
                <w:rFonts w:cs="Arial"/>
              </w:rPr>
              <w:t>-98</w:t>
            </w:r>
          </w:p>
        </w:tc>
        <w:tc>
          <w:tcPr>
            <w:tcW w:w="2835" w:type="dxa"/>
            <w:gridSpan w:val="3"/>
            <w:tcBorders>
              <w:top w:val="single" w:sz="4" w:space="0" w:color="auto"/>
              <w:left w:val="single" w:sz="4" w:space="0" w:color="auto"/>
              <w:bottom w:val="single" w:sz="4" w:space="0" w:color="auto"/>
              <w:right w:val="single" w:sz="4" w:space="0" w:color="auto"/>
            </w:tcBorders>
          </w:tcPr>
          <w:p w14:paraId="5CD137E3" w14:textId="77777777" w:rsidR="00C75530" w:rsidRPr="005647EB" w:rsidRDefault="00C75530" w:rsidP="002570E4">
            <w:pPr>
              <w:pStyle w:val="TAC"/>
              <w:keepNext w:val="0"/>
              <w:keepLines w:val="0"/>
              <w:rPr>
                <w:rFonts w:cs="Arial"/>
              </w:rPr>
            </w:pPr>
            <w:r w:rsidRPr="005647EB">
              <w:rPr>
                <w:rFonts w:cs="Arial"/>
              </w:rPr>
              <w:t>-98</w:t>
            </w:r>
          </w:p>
        </w:tc>
      </w:tr>
      <w:tr w:rsidR="00C75530" w:rsidRPr="005647EB" w14:paraId="33E285A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2F768B5" w14:textId="77777777" w:rsidR="00C75530" w:rsidRPr="005647EB" w:rsidRDefault="00C75530" w:rsidP="002570E4">
            <w:pPr>
              <w:pStyle w:val="TAL"/>
              <w:keepNext w:val="0"/>
              <w:keepLines w:val="0"/>
              <w:rPr>
                <w:rFonts w:cs="Arial"/>
              </w:rPr>
            </w:pPr>
            <w:r w:rsidRPr="005647EB">
              <w:rPr>
                <w:rFonts w:cs="Arial"/>
                <w:position w:val="-12"/>
              </w:rPr>
              <w:object w:dxaOrig="795" w:dyaOrig="375" w14:anchorId="3C8EE4FC">
                <v:shape id="_x0000_i1242" type="#_x0000_t75" style="width:40pt;height:19.5pt" o:ole="" fillcolor="window">
                  <v:imagedata r:id="rId14" o:title=""/>
                </v:shape>
                <o:OLEObject Type="Embed" ProgID="Equation.3" ShapeID="_x0000_i1242" DrawAspect="Content" ObjectID="_1781977801" r:id="rId249"/>
              </w:object>
            </w:r>
          </w:p>
        </w:tc>
        <w:tc>
          <w:tcPr>
            <w:tcW w:w="1559" w:type="dxa"/>
            <w:tcBorders>
              <w:top w:val="single" w:sz="4" w:space="0" w:color="auto"/>
              <w:left w:val="single" w:sz="4" w:space="0" w:color="auto"/>
              <w:bottom w:val="single" w:sz="4" w:space="0" w:color="auto"/>
              <w:right w:val="single" w:sz="4" w:space="0" w:color="auto"/>
            </w:tcBorders>
          </w:tcPr>
          <w:p w14:paraId="7878D5F8" w14:textId="77777777" w:rsidR="00C75530" w:rsidRPr="005647EB" w:rsidRDefault="00C75530" w:rsidP="002570E4">
            <w:pPr>
              <w:pStyle w:val="TAC"/>
              <w:keepNext w:val="0"/>
              <w:keepLines w:val="0"/>
              <w:rPr>
                <w:rFonts w:cs="Arial"/>
              </w:rPr>
            </w:pPr>
            <w:r w:rsidRPr="005647EB">
              <w:rPr>
                <w:rFonts w:cs="v4.2.0"/>
              </w:rPr>
              <w:t>dB</w:t>
            </w:r>
          </w:p>
        </w:tc>
        <w:tc>
          <w:tcPr>
            <w:tcW w:w="1276" w:type="dxa"/>
            <w:tcBorders>
              <w:top w:val="single" w:sz="4" w:space="0" w:color="auto"/>
              <w:left w:val="single" w:sz="4" w:space="0" w:color="auto"/>
              <w:bottom w:val="single" w:sz="4" w:space="0" w:color="auto"/>
              <w:right w:val="single" w:sz="4" w:space="0" w:color="auto"/>
            </w:tcBorders>
          </w:tcPr>
          <w:p w14:paraId="4EB592B7" w14:textId="77777777" w:rsidR="00C75530" w:rsidRPr="005647EB" w:rsidRDefault="00C75530" w:rsidP="002570E4">
            <w:pPr>
              <w:pStyle w:val="TAC"/>
              <w:keepNext w:val="0"/>
              <w:keepLines w:val="0"/>
              <w:rPr>
                <w:rFonts w:cs="Arial"/>
              </w:rPr>
            </w:pPr>
            <w:r w:rsidRPr="005647EB">
              <w:rPr>
                <w:rFonts w:cs="v4.2.0"/>
              </w:rPr>
              <w:t>-Infinity</w:t>
            </w:r>
          </w:p>
        </w:tc>
        <w:tc>
          <w:tcPr>
            <w:tcW w:w="1276" w:type="dxa"/>
            <w:tcBorders>
              <w:top w:val="single" w:sz="4" w:space="0" w:color="auto"/>
              <w:left w:val="single" w:sz="4" w:space="0" w:color="auto"/>
              <w:bottom w:val="single" w:sz="4" w:space="0" w:color="auto"/>
              <w:right w:val="single" w:sz="4" w:space="0" w:color="auto"/>
            </w:tcBorders>
          </w:tcPr>
          <w:p w14:paraId="26CA47A1" w14:textId="77777777" w:rsidR="00C75530" w:rsidRPr="005647EB" w:rsidRDefault="00C75530" w:rsidP="002570E4">
            <w:pPr>
              <w:pStyle w:val="TAC"/>
              <w:keepNext w:val="0"/>
              <w:keepLines w:val="0"/>
              <w:rPr>
                <w:rFonts w:cs="Arial"/>
              </w:rPr>
            </w:pPr>
            <w:r w:rsidRPr="005647EB">
              <w:rPr>
                <w:rFonts w:cs="v4.2.0"/>
              </w:rPr>
              <w:t>7</w:t>
            </w:r>
          </w:p>
        </w:tc>
        <w:tc>
          <w:tcPr>
            <w:tcW w:w="1417" w:type="dxa"/>
            <w:gridSpan w:val="2"/>
            <w:tcBorders>
              <w:top w:val="single" w:sz="4" w:space="0" w:color="auto"/>
              <w:left w:val="single" w:sz="4" w:space="0" w:color="auto"/>
              <w:bottom w:val="single" w:sz="4" w:space="0" w:color="auto"/>
              <w:right w:val="single" w:sz="4" w:space="0" w:color="auto"/>
            </w:tcBorders>
          </w:tcPr>
          <w:p w14:paraId="392ABA77"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37402BF1" w14:textId="77777777" w:rsidR="00C75530" w:rsidRPr="005647EB" w:rsidRDefault="00C75530" w:rsidP="002570E4">
            <w:pPr>
              <w:pStyle w:val="TAC"/>
              <w:keepNext w:val="0"/>
              <w:keepLines w:val="0"/>
              <w:rPr>
                <w:rFonts w:cs="Arial"/>
              </w:rPr>
            </w:pPr>
            <w:r w:rsidRPr="005647EB">
              <w:rPr>
                <w:rFonts w:cs="v4.2.0"/>
              </w:rPr>
              <w:t>7</w:t>
            </w:r>
          </w:p>
        </w:tc>
      </w:tr>
      <w:tr w:rsidR="00C75530" w:rsidRPr="005647EB" w14:paraId="5E940DF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42F48D8" w14:textId="77777777" w:rsidR="00C75530" w:rsidRPr="005647EB" w:rsidRDefault="00C75530" w:rsidP="002570E4">
            <w:pPr>
              <w:pStyle w:val="TAL"/>
              <w:keepNext w:val="0"/>
              <w:keepLines w:val="0"/>
              <w:rPr>
                <w:rFonts w:cs="Arial"/>
              </w:rPr>
            </w:pPr>
            <w:r w:rsidRPr="005647EB">
              <w:rPr>
                <w:rFonts w:cs="Arial"/>
                <w:position w:val="-12"/>
              </w:rPr>
              <w:object w:dxaOrig="615" w:dyaOrig="375" w14:anchorId="50F3738F">
                <v:shape id="_x0000_i1243" type="#_x0000_t75" style="width:31pt;height:19.5pt" o:ole="" fillcolor="window">
                  <v:imagedata r:id="rId12" o:title=""/>
                </v:shape>
                <o:OLEObject Type="Embed" ProgID="Equation.3" ShapeID="_x0000_i1243" DrawAspect="Content" ObjectID="_1781977802" r:id="rId250"/>
              </w:object>
            </w:r>
          </w:p>
        </w:tc>
        <w:tc>
          <w:tcPr>
            <w:tcW w:w="1559" w:type="dxa"/>
            <w:tcBorders>
              <w:top w:val="single" w:sz="4" w:space="0" w:color="auto"/>
              <w:left w:val="single" w:sz="4" w:space="0" w:color="auto"/>
              <w:bottom w:val="single" w:sz="4" w:space="0" w:color="auto"/>
              <w:right w:val="single" w:sz="4" w:space="0" w:color="auto"/>
            </w:tcBorders>
          </w:tcPr>
          <w:p w14:paraId="750A37C5" w14:textId="77777777" w:rsidR="00C75530" w:rsidRPr="005647EB" w:rsidRDefault="00C75530" w:rsidP="002570E4">
            <w:pPr>
              <w:pStyle w:val="TAC"/>
              <w:keepNext w:val="0"/>
              <w:keepLines w:val="0"/>
              <w:rPr>
                <w:rFonts w:cs="Arial"/>
              </w:rPr>
            </w:pPr>
            <w:r w:rsidRPr="005647EB">
              <w:rPr>
                <w:rFonts w:cs="v4.2.0"/>
              </w:rPr>
              <w:t>dB</w:t>
            </w:r>
          </w:p>
        </w:tc>
        <w:tc>
          <w:tcPr>
            <w:tcW w:w="1276" w:type="dxa"/>
            <w:tcBorders>
              <w:top w:val="single" w:sz="4" w:space="0" w:color="auto"/>
              <w:left w:val="single" w:sz="4" w:space="0" w:color="auto"/>
              <w:bottom w:val="single" w:sz="4" w:space="0" w:color="auto"/>
              <w:right w:val="single" w:sz="4" w:space="0" w:color="auto"/>
            </w:tcBorders>
          </w:tcPr>
          <w:p w14:paraId="240A6E57" w14:textId="77777777" w:rsidR="00C75530" w:rsidRPr="005647EB" w:rsidRDefault="00C75530" w:rsidP="002570E4">
            <w:pPr>
              <w:pStyle w:val="TAC"/>
              <w:keepNext w:val="0"/>
              <w:keepLines w:val="0"/>
              <w:rPr>
                <w:rFonts w:cs="Arial"/>
              </w:rPr>
            </w:pPr>
            <w:r w:rsidRPr="005647EB">
              <w:rPr>
                <w:rFonts w:cs="v4.2.0"/>
              </w:rPr>
              <w:t>-Infinity</w:t>
            </w:r>
          </w:p>
        </w:tc>
        <w:tc>
          <w:tcPr>
            <w:tcW w:w="1276" w:type="dxa"/>
            <w:tcBorders>
              <w:top w:val="single" w:sz="4" w:space="0" w:color="auto"/>
              <w:left w:val="single" w:sz="4" w:space="0" w:color="auto"/>
              <w:bottom w:val="single" w:sz="4" w:space="0" w:color="auto"/>
              <w:right w:val="single" w:sz="4" w:space="0" w:color="auto"/>
            </w:tcBorders>
          </w:tcPr>
          <w:p w14:paraId="3F37B721" w14:textId="77777777" w:rsidR="00C75530" w:rsidRPr="005647EB" w:rsidRDefault="00C75530" w:rsidP="002570E4">
            <w:pPr>
              <w:pStyle w:val="TAC"/>
              <w:keepNext w:val="0"/>
              <w:keepLines w:val="0"/>
              <w:rPr>
                <w:rFonts w:cs="Arial"/>
              </w:rPr>
            </w:pPr>
            <w:r w:rsidRPr="005647EB">
              <w:rPr>
                <w:rFonts w:cs="v4.2.0"/>
              </w:rPr>
              <w:t>7</w:t>
            </w:r>
          </w:p>
        </w:tc>
        <w:tc>
          <w:tcPr>
            <w:tcW w:w="1417" w:type="dxa"/>
            <w:gridSpan w:val="2"/>
            <w:tcBorders>
              <w:top w:val="single" w:sz="4" w:space="0" w:color="auto"/>
              <w:left w:val="single" w:sz="4" w:space="0" w:color="auto"/>
              <w:bottom w:val="single" w:sz="4" w:space="0" w:color="auto"/>
              <w:right w:val="single" w:sz="4" w:space="0" w:color="auto"/>
            </w:tcBorders>
          </w:tcPr>
          <w:p w14:paraId="57793751"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604BFF75" w14:textId="77777777" w:rsidR="00C75530" w:rsidRPr="005647EB" w:rsidRDefault="00C75530" w:rsidP="002570E4">
            <w:pPr>
              <w:pStyle w:val="TAC"/>
              <w:keepNext w:val="0"/>
              <w:keepLines w:val="0"/>
              <w:rPr>
                <w:rFonts w:cs="Arial"/>
              </w:rPr>
            </w:pPr>
            <w:r w:rsidRPr="005647EB">
              <w:rPr>
                <w:rFonts w:cs="v4.2.0"/>
              </w:rPr>
              <w:t>7</w:t>
            </w:r>
          </w:p>
        </w:tc>
      </w:tr>
      <w:tr w:rsidR="00C75530" w:rsidRPr="005647EB" w14:paraId="45C853A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0E863C4" w14:textId="4D10EB91" w:rsidR="00C75530" w:rsidRPr="005647EB" w:rsidRDefault="00C75530"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1E484865" w14:textId="6EF3EF2A" w:rsidR="00C75530" w:rsidRPr="005647EB" w:rsidRDefault="00C75530" w:rsidP="002570E4">
            <w:pPr>
              <w:pStyle w:val="TAC"/>
              <w:keepNext w:val="0"/>
              <w:keepLines w:val="0"/>
              <w:rPr>
                <w:rFonts w:cs="Arial"/>
              </w:rPr>
            </w:pPr>
            <w:r w:rsidRPr="005647EB">
              <w:rPr>
                <w:rFonts w:cs="v4.2.0"/>
              </w:rPr>
              <w:t>dBm/</w:t>
            </w:r>
            <w:r w:rsidRPr="005647EB">
              <w:rPr>
                <w:rFonts w:cs="v4.2.0"/>
                <w:lang w:eastAsia="zh-CN"/>
              </w:rPr>
              <w:t>15</w:t>
            </w:r>
            <w:r w:rsidR="002570E4" w:rsidRPr="005647EB">
              <w:rPr>
                <w:rFonts w:cs="v4.2.0"/>
                <w:lang w:eastAsia="zh-CN"/>
              </w:rPr>
              <w:t xml:space="preserve"> </w:t>
            </w:r>
            <w:r w:rsidRPr="005647EB">
              <w:rPr>
                <w:rFonts w:cs="v4.2.0"/>
                <w:lang w:eastAsia="zh-CN"/>
              </w:rPr>
              <w:t>k</w:t>
            </w:r>
            <w:r w:rsidRPr="005647EB">
              <w:rPr>
                <w:rFonts w:cs="v4.2.0"/>
              </w:rPr>
              <w:t>Hz</w:t>
            </w:r>
          </w:p>
        </w:tc>
        <w:tc>
          <w:tcPr>
            <w:tcW w:w="1276" w:type="dxa"/>
            <w:tcBorders>
              <w:top w:val="single" w:sz="4" w:space="0" w:color="auto"/>
              <w:left w:val="single" w:sz="4" w:space="0" w:color="auto"/>
              <w:bottom w:val="single" w:sz="4" w:space="0" w:color="auto"/>
              <w:right w:val="single" w:sz="4" w:space="0" w:color="auto"/>
            </w:tcBorders>
          </w:tcPr>
          <w:p w14:paraId="560E1DA3" w14:textId="77777777" w:rsidR="00C75530" w:rsidRPr="005647EB" w:rsidRDefault="00C75530" w:rsidP="002570E4">
            <w:pPr>
              <w:pStyle w:val="TAC"/>
              <w:keepNext w:val="0"/>
              <w:keepLines w:val="0"/>
              <w:rPr>
                <w:rFonts w:cs="Arial"/>
              </w:rPr>
            </w:pPr>
            <w:r w:rsidRPr="005647EB">
              <w:rPr>
                <w:rFonts w:cs="v4.2.0"/>
              </w:rPr>
              <w:t>-Infinity</w:t>
            </w:r>
          </w:p>
        </w:tc>
        <w:tc>
          <w:tcPr>
            <w:tcW w:w="1276" w:type="dxa"/>
            <w:tcBorders>
              <w:top w:val="single" w:sz="4" w:space="0" w:color="auto"/>
              <w:left w:val="single" w:sz="4" w:space="0" w:color="auto"/>
              <w:bottom w:val="single" w:sz="4" w:space="0" w:color="auto"/>
              <w:right w:val="single" w:sz="4" w:space="0" w:color="auto"/>
            </w:tcBorders>
          </w:tcPr>
          <w:p w14:paraId="7693D2F9"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91</w:t>
            </w:r>
          </w:p>
        </w:tc>
        <w:tc>
          <w:tcPr>
            <w:tcW w:w="1417" w:type="dxa"/>
            <w:gridSpan w:val="2"/>
            <w:tcBorders>
              <w:top w:val="single" w:sz="4" w:space="0" w:color="auto"/>
              <w:left w:val="single" w:sz="4" w:space="0" w:color="auto"/>
              <w:bottom w:val="single" w:sz="4" w:space="0" w:color="auto"/>
              <w:right w:val="single" w:sz="4" w:space="0" w:color="auto"/>
            </w:tcBorders>
          </w:tcPr>
          <w:p w14:paraId="201195B7"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5DA95FAD" w14:textId="77777777" w:rsidR="00C75530" w:rsidRPr="005647EB" w:rsidRDefault="00C75530" w:rsidP="002570E4">
            <w:pPr>
              <w:pStyle w:val="TAC"/>
              <w:keepNext w:val="0"/>
              <w:keepLines w:val="0"/>
              <w:rPr>
                <w:rFonts w:cs="Arial"/>
              </w:rPr>
            </w:pPr>
            <w:r w:rsidRPr="005647EB">
              <w:rPr>
                <w:rFonts w:cs="v4.2.0"/>
              </w:rPr>
              <w:t>-91</w:t>
            </w:r>
          </w:p>
        </w:tc>
      </w:tr>
      <w:tr w:rsidR="00C75530" w:rsidRPr="005647EB" w14:paraId="69405FC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13E0569" w14:textId="61AC9E93" w:rsidR="00C75530" w:rsidRPr="005647EB" w:rsidRDefault="00C75530" w:rsidP="002570E4">
            <w:pPr>
              <w:pStyle w:val="TAL"/>
              <w:keepNext w:val="0"/>
              <w:keepLines w:val="0"/>
              <w:rPr>
                <w:rFonts w:cs="Arial"/>
              </w:rPr>
            </w:pPr>
            <w:r w:rsidRPr="005647EB">
              <w:rPr>
                <w:rFonts w:cs="Arial"/>
                <w:lang w:eastAsia="zh-CN"/>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33625B85" w14:textId="2BCB13DB" w:rsidR="00C75530" w:rsidRPr="005647EB" w:rsidRDefault="00C75530" w:rsidP="002570E4">
            <w:pPr>
              <w:pStyle w:val="TAC"/>
              <w:keepNext w:val="0"/>
              <w:keepLines w:val="0"/>
              <w:rPr>
                <w:rFonts w:cs="Arial"/>
              </w:rPr>
            </w:pPr>
            <w:r w:rsidRPr="005647EB">
              <w:rPr>
                <w:rFonts w:cs="v4.2.0"/>
              </w:rPr>
              <w:t>dBm/</w:t>
            </w:r>
            <w:r w:rsidRPr="005647EB">
              <w:rPr>
                <w:rFonts w:cs="v4.2.0"/>
                <w:lang w:eastAsia="zh-CN"/>
              </w:rPr>
              <w:t>15</w:t>
            </w:r>
            <w:r w:rsidR="002570E4" w:rsidRPr="005647EB">
              <w:rPr>
                <w:rFonts w:cs="v4.2.0"/>
                <w:lang w:eastAsia="zh-CN"/>
              </w:rPr>
              <w:t xml:space="preserve"> </w:t>
            </w:r>
            <w:r w:rsidRPr="005647EB">
              <w:rPr>
                <w:rFonts w:cs="v4.2.0"/>
                <w:lang w:eastAsia="zh-CN"/>
              </w:rPr>
              <w:t>k</w:t>
            </w:r>
            <w:r w:rsidRPr="005647EB">
              <w:rPr>
                <w:rFonts w:cs="v4.2.0"/>
              </w:rPr>
              <w:t>Hz</w:t>
            </w:r>
          </w:p>
        </w:tc>
        <w:tc>
          <w:tcPr>
            <w:tcW w:w="1276" w:type="dxa"/>
            <w:tcBorders>
              <w:top w:val="single" w:sz="4" w:space="0" w:color="auto"/>
              <w:left w:val="single" w:sz="4" w:space="0" w:color="auto"/>
              <w:bottom w:val="single" w:sz="4" w:space="0" w:color="auto"/>
              <w:right w:val="single" w:sz="4" w:space="0" w:color="auto"/>
            </w:tcBorders>
          </w:tcPr>
          <w:p w14:paraId="5F5DD701" w14:textId="77777777" w:rsidR="00C75530" w:rsidRPr="005647EB" w:rsidRDefault="00C75530" w:rsidP="002570E4">
            <w:pPr>
              <w:pStyle w:val="TAC"/>
              <w:keepNext w:val="0"/>
              <w:keepLines w:val="0"/>
              <w:rPr>
                <w:rFonts w:cs="Arial"/>
              </w:rPr>
            </w:pPr>
            <w:r w:rsidRPr="005647EB">
              <w:rPr>
                <w:rFonts w:cs="v4.2.0"/>
              </w:rPr>
              <w:t>-infinity</w:t>
            </w:r>
          </w:p>
        </w:tc>
        <w:tc>
          <w:tcPr>
            <w:tcW w:w="1276" w:type="dxa"/>
            <w:tcBorders>
              <w:top w:val="single" w:sz="4" w:space="0" w:color="auto"/>
              <w:left w:val="single" w:sz="4" w:space="0" w:color="auto"/>
              <w:bottom w:val="single" w:sz="4" w:space="0" w:color="auto"/>
              <w:right w:val="single" w:sz="4" w:space="0" w:color="auto"/>
            </w:tcBorders>
          </w:tcPr>
          <w:p w14:paraId="2E0E2B77"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91</w:t>
            </w:r>
          </w:p>
        </w:tc>
        <w:tc>
          <w:tcPr>
            <w:tcW w:w="1417" w:type="dxa"/>
            <w:gridSpan w:val="2"/>
            <w:tcBorders>
              <w:top w:val="single" w:sz="4" w:space="0" w:color="auto"/>
              <w:left w:val="single" w:sz="4" w:space="0" w:color="auto"/>
              <w:bottom w:val="single" w:sz="4" w:space="0" w:color="auto"/>
              <w:right w:val="single" w:sz="4" w:space="0" w:color="auto"/>
            </w:tcBorders>
          </w:tcPr>
          <w:p w14:paraId="70A62F7F"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32790EFA" w14:textId="77777777" w:rsidR="00C75530" w:rsidRPr="005647EB" w:rsidRDefault="00C75530" w:rsidP="002570E4">
            <w:pPr>
              <w:pStyle w:val="TAC"/>
              <w:keepNext w:val="0"/>
              <w:keepLines w:val="0"/>
              <w:rPr>
                <w:rFonts w:cs="Arial"/>
              </w:rPr>
            </w:pPr>
            <w:r w:rsidRPr="005647EB">
              <w:rPr>
                <w:rFonts w:cs="v4.2.0"/>
              </w:rPr>
              <w:t>-91</w:t>
            </w:r>
          </w:p>
        </w:tc>
      </w:tr>
      <w:tr w:rsidR="00C75530" w:rsidRPr="005647EB" w14:paraId="47C49B5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5A6BEF6" w14:textId="3AC5704F" w:rsidR="00C75530" w:rsidRPr="005647EB" w:rsidRDefault="00C75530" w:rsidP="002570E4">
            <w:pPr>
              <w:pStyle w:val="TAL"/>
              <w:keepNext w:val="0"/>
              <w:keepLines w:val="0"/>
              <w:rPr>
                <w:rFonts w:cs="Arial"/>
                <w:sz w:val="16"/>
                <w:szCs w:val="16"/>
                <w:vertAlign w:val="superscript"/>
              </w:rPr>
            </w:pPr>
            <w:r w:rsidRPr="005647EB">
              <w:rPr>
                <w:rFonts w:cs="Arial"/>
                <w:sz w:val="16"/>
                <w:szCs w:val="16"/>
              </w:rPr>
              <w:t>Io</w:t>
            </w:r>
            <w:r w:rsidRPr="005647EB">
              <w:rPr>
                <w:rFonts w:cs="Arial"/>
                <w:sz w:val="16"/>
                <w:szCs w:val="16"/>
                <w:vertAlign w:val="superscript"/>
              </w:rPr>
              <w:t>Note</w:t>
            </w:r>
            <w:r w:rsidR="002570E4" w:rsidRPr="005647EB">
              <w:rPr>
                <w:rFonts w:cs="Arial"/>
                <w:sz w:val="16"/>
                <w:szCs w:val="16"/>
                <w:vertAlign w:val="superscript"/>
              </w:rPr>
              <w:t xml:space="preserve"> </w:t>
            </w:r>
            <w:r w:rsidRPr="005647EB">
              <w:rPr>
                <w:rFonts w:cs="Arial"/>
                <w:sz w:val="16"/>
                <w:szCs w:val="16"/>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48F8DEA0" w14:textId="17053343" w:rsidR="00C75530" w:rsidRPr="005647EB" w:rsidRDefault="00C75530" w:rsidP="002570E4">
            <w:pPr>
              <w:pStyle w:val="TAC"/>
              <w:keepNext w:val="0"/>
              <w:keepLines w:val="0"/>
              <w:rPr>
                <w:rFonts w:cs="Arial"/>
              </w:rPr>
            </w:pPr>
            <w:r w:rsidRPr="005647EB">
              <w:rPr>
                <w:rFonts w:cs="Arial"/>
              </w:rPr>
              <w:t>dBm/</w:t>
            </w:r>
            <w:r w:rsidR="002570E4" w:rsidRPr="005647EB">
              <w:rPr>
                <w:rFonts w:cs="Arial"/>
              </w:rPr>
              <w:t xml:space="preserve"> </w:t>
            </w:r>
            <w:r w:rsidRPr="005647EB">
              <w:rPr>
                <w:rFonts w:cs="Arial"/>
              </w:rPr>
              <w:t>BW</w:t>
            </w:r>
            <w:r w:rsidRPr="005647EB">
              <w:rPr>
                <w:rFonts w:cs="Arial"/>
                <w:vertAlign w:val="subscript"/>
              </w:rPr>
              <w:t>channel</w:t>
            </w:r>
          </w:p>
        </w:tc>
        <w:tc>
          <w:tcPr>
            <w:tcW w:w="1276" w:type="dxa"/>
            <w:tcBorders>
              <w:top w:val="single" w:sz="4" w:space="0" w:color="auto"/>
              <w:left w:val="single" w:sz="4" w:space="0" w:color="auto"/>
              <w:bottom w:val="single" w:sz="4" w:space="0" w:color="auto"/>
              <w:right w:val="single" w:sz="4" w:space="0" w:color="auto"/>
            </w:tcBorders>
          </w:tcPr>
          <w:p w14:paraId="0E817240" w14:textId="77777777" w:rsidR="00C75530" w:rsidRPr="005647EB" w:rsidRDefault="00C75530" w:rsidP="002570E4">
            <w:pPr>
              <w:pStyle w:val="TAC"/>
              <w:keepNext w:val="0"/>
              <w:keepLines w:val="0"/>
              <w:rPr>
                <w:rFonts w:cs="Arial"/>
              </w:rPr>
            </w:pPr>
            <w:r w:rsidRPr="005647EB">
              <w:rPr>
                <w:rFonts w:cs="Arial"/>
              </w:rPr>
              <w:t>-70.22+10log(N</w:t>
            </w:r>
            <w:r w:rsidRPr="005647EB">
              <w:rPr>
                <w:rFonts w:cs="Arial"/>
                <w:vertAlign w:val="subscript"/>
              </w:rPr>
              <w:t>RB,c</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tcPr>
          <w:p w14:paraId="1708B7BA" w14:textId="77777777" w:rsidR="00C75530" w:rsidRPr="005647EB" w:rsidRDefault="00C75530" w:rsidP="002570E4">
            <w:pPr>
              <w:pStyle w:val="TAC"/>
              <w:keepNext w:val="0"/>
              <w:keepLines w:val="0"/>
              <w:rPr>
                <w:rFonts w:cs="Arial"/>
              </w:rPr>
            </w:pPr>
            <w:r w:rsidRPr="005647EB">
              <w:rPr>
                <w:rFonts w:cs="Arial"/>
              </w:rPr>
              <w:t>-62.43+10log(N</w:t>
            </w:r>
            <w:r w:rsidRPr="005647EB">
              <w:rPr>
                <w:rFonts w:cs="Arial"/>
                <w:vertAlign w:val="subscript"/>
              </w:rPr>
              <w:t>RB,c</w:t>
            </w:r>
            <w:r w:rsidRPr="005647EB">
              <w:rPr>
                <w:rFonts w:cs="Arial"/>
              </w:rPr>
              <w:t>/50)</w:t>
            </w:r>
          </w:p>
        </w:tc>
        <w:tc>
          <w:tcPr>
            <w:tcW w:w="1417" w:type="dxa"/>
            <w:gridSpan w:val="2"/>
            <w:tcBorders>
              <w:top w:val="single" w:sz="4" w:space="0" w:color="auto"/>
              <w:left w:val="single" w:sz="4" w:space="0" w:color="auto"/>
              <w:bottom w:val="single" w:sz="4" w:space="0" w:color="auto"/>
              <w:right w:val="single" w:sz="4" w:space="0" w:color="auto"/>
            </w:tcBorders>
          </w:tcPr>
          <w:p w14:paraId="447D1012" w14:textId="77777777" w:rsidR="00C75530" w:rsidRPr="005647EB" w:rsidRDefault="00C75530" w:rsidP="002570E4">
            <w:pPr>
              <w:pStyle w:val="TAC"/>
              <w:keepNext w:val="0"/>
              <w:keepLines w:val="0"/>
              <w:rPr>
                <w:rFonts w:cs="Arial"/>
              </w:rPr>
            </w:pPr>
            <w:r w:rsidRPr="005647EB">
              <w:rPr>
                <w:rFonts w:cs="Arial"/>
              </w:rPr>
              <w:t>-70.22+10log(N</w:t>
            </w:r>
            <w:r w:rsidRPr="005647EB">
              <w:rPr>
                <w:rFonts w:cs="Arial"/>
                <w:vertAlign w:val="subscript"/>
              </w:rPr>
              <w:t>RB,c</w:t>
            </w:r>
            <w:r w:rsidRPr="005647EB">
              <w:rPr>
                <w:rFonts w:cs="Arial"/>
              </w:rPr>
              <w:t>/50)</w:t>
            </w:r>
          </w:p>
        </w:tc>
        <w:tc>
          <w:tcPr>
            <w:tcW w:w="1418" w:type="dxa"/>
            <w:tcBorders>
              <w:top w:val="single" w:sz="4" w:space="0" w:color="auto"/>
              <w:left w:val="single" w:sz="4" w:space="0" w:color="auto"/>
              <w:bottom w:val="single" w:sz="4" w:space="0" w:color="auto"/>
              <w:right w:val="single" w:sz="4" w:space="0" w:color="auto"/>
            </w:tcBorders>
          </w:tcPr>
          <w:p w14:paraId="0CDE508B" w14:textId="77777777" w:rsidR="00C75530" w:rsidRPr="005647EB" w:rsidRDefault="00C75530" w:rsidP="002570E4">
            <w:pPr>
              <w:pStyle w:val="TAC"/>
              <w:keepNext w:val="0"/>
              <w:keepLines w:val="0"/>
              <w:rPr>
                <w:rFonts w:cs="Arial"/>
              </w:rPr>
            </w:pPr>
            <w:r w:rsidRPr="005647EB">
              <w:rPr>
                <w:rFonts w:cs="Arial"/>
              </w:rPr>
              <w:t>-62.43+10log(N</w:t>
            </w:r>
            <w:r w:rsidRPr="005647EB">
              <w:rPr>
                <w:rFonts w:cs="Arial"/>
                <w:vertAlign w:val="subscript"/>
              </w:rPr>
              <w:t>RB,c</w:t>
            </w:r>
            <w:r w:rsidRPr="005647EB">
              <w:rPr>
                <w:rFonts w:cs="Arial"/>
              </w:rPr>
              <w:t>/50)</w:t>
            </w:r>
          </w:p>
        </w:tc>
      </w:tr>
      <w:tr w:rsidR="00C75530" w:rsidRPr="005647EB" w14:paraId="6C32252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C88574F" w14:textId="4C7D51F7" w:rsidR="00C75530" w:rsidRPr="005647EB" w:rsidRDefault="00C75530"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p>
        </w:tc>
        <w:tc>
          <w:tcPr>
            <w:tcW w:w="1559" w:type="dxa"/>
            <w:tcBorders>
              <w:top w:val="single" w:sz="4" w:space="0" w:color="auto"/>
              <w:left w:val="single" w:sz="4" w:space="0" w:color="auto"/>
              <w:bottom w:val="single" w:sz="4" w:space="0" w:color="auto"/>
              <w:right w:val="single" w:sz="4" w:space="0" w:color="auto"/>
            </w:tcBorders>
          </w:tcPr>
          <w:p w14:paraId="758A5174"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5663D496" w14:textId="77777777" w:rsidR="00C75530" w:rsidRPr="005647EB" w:rsidRDefault="00C75530" w:rsidP="002570E4">
            <w:pPr>
              <w:pStyle w:val="TAC"/>
              <w:keepNext w:val="0"/>
              <w:keepLines w:val="0"/>
              <w:rPr>
                <w:rFonts w:cs="Arial"/>
              </w:rPr>
            </w:pPr>
            <w:r w:rsidRPr="005647EB">
              <w:rPr>
                <w:rFonts w:cs="v4.2.0"/>
              </w:rPr>
              <w:t>ETU70</w:t>
            </w:r>
          </w:p>
        </w:tc>
        <w:tc>
          <w:tcPr>
            <w:tcW w:w="2835" w:type="dxa"/>
            <w:gridSpan w:val="3"/>
            <w:tcBorders>
              <w:top w:val="single" w:sz="4" w:space="0" w:color="auto"/>
              <w:left w:val="single" w:sz="4" w:space="0" w:color="auto"/>
              <w:bottom w:val="single" w:sz="4" w:space="0" w:color="auto"/>
              <w:right w:val="single" w:sz="4" w:space="0" w:color="auto"/>
            </w:tcBorders>
          </w:tcPr>
          <w:p w14:paraId="4EDF6BAA" w14:textId="77777777" w:rsidR="00C75530" w:rsidRPr="005647EB" w:rsidRDefault="00C75530" w:rsidP="002570E4">
            <w:pPr>
              <w:pStyle w:val="TAC"/>
              <w:keepNext w:val="0"/>
              <w:keepLines w:val="0"/>
              <w:rPr>
                <w:rFonts w:cs="Arial"/>
              </w:rPr>
            </w:pPr>
            <w:r w:rsidRPr="005647EB">
              <w:rPr>
                <w:rFonts w:cs="v4.2.0"/>
              </w:rPr>
              <w:t>ETU70</w:t>
            </w:r>
          </w:p>
        </w:tc>
      </w:tr>
      <w:tr w:rsidR="00C75530" w:rsidRPr="005647EB" w14:paraId="05CC705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AC96067" w14:textId="1F51C247" w:rsidR="00C75530" w:rsidRPr="005647EB" w:rsidRDefault="00C75530" w:rsidP="002570E4">
            <w:pPr>
              <w:pStyle w:val="TAL"/>
              <w:keepNext w:val="0"/>
              <w:keepLines w:val="0"/>
              <w:rPr>
                <w:rFonts w:cs="Arial"/>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Arial"/>
                <w:bCs/>
              </w:rPr>
              <w:t xml:space="preserve"> </w:t>
            </w:r>
            <w:r w:rsidRPr="005647EB">
              <w:rPr>
                <w:rFonts w:cs="Arial"/>
                <w:bCs/>
              </w:rPr>
              <w:t>Antenna</w:t>
            </w:r>
            <w:r w:rsidR="002570E4" w:rsidRPr="005647EB">
              <w:rPr>
                <w:rFonts w:cs="Arial"/>
                <w:bCs/>
              </w:rPr>
              <w:t xml:space="preserve"> </w:t>
            </w:r>
            <w:r w:rsidRPr="005647EB">
              <w:rPr>
                <w:rFonts w:cs="Arial"/>
                <w:bCs/>
              </w:rPr>
              <w:t>Configuration</w:t>
            </w:r>
          </w:p>
        </w:tc>
        <w:tc>
          <w:tcPr>
            <w:tcW w:w="1559" w:type="dxa"/>
            <w:tcBorders>
              <w:top w:val="single" w:sz="4" w:space="0" w:color="auto"/>
              <w:left w:val="single" w:sz="4" w:space="0" w:color="auto"/>
              <w:bottom w:val="single" w:sz="4" w:space="0" w:color="auto"/>
              <w:right w:val="single" w:sz="4" w:space="0" w:color="auto"/>
            </w:tcBorders>
          </w:tcPr>
          <w:p w14:paraId="7A8431A5"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3C718C2A" w14:textId="1B3A71FE"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c>
          <w:tcPr>
            <w:tcW w:w="2835" w:type="dxa"/>
            <w:gridSpan w:val="3"/>
            <w:tcBorders>
              <w:top w:val="single" w:sz="4" w:space="0" w:color="auto"/>
              <w:left w:val="single" w:sz="4" w:space="0" w:color="auto"/>
              <w:bottom w:val="single" w:sz="4" w:space="0" w:color="auto"/>
              <w:right w:val="single" w:sz="4" w:space="0" w:color="auto"/>
            </w:tcBorders>
          </w:tcPr>
          <w:p w14:paraId="6B1AFF99" w14:textId="5A214FD4"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r>
      <w:tr w:rsidR="00C75530" w:rsidRPr="005647EB" w14:paraId="7FFA1F5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EFE98D8" w14:textId="34CE5786" w:rsidR="00C75530" w:rsidRPr="005647EB" w:rsidRDefault="00C75530" w:rsidP="002570E4">
            <w:pPr>
              <w:pStyle w:val="TAL"/>
              <w:keepNext w:val="0"/>
              <w:keepLines w:val="0"/>
              <w:rPr>
                <w:rFonts w:cs="Arial"/>
                <w:bCs/>
              </w:rPr>
            </w:pPr>
            <w:r w:rsidRPr="005647EB">
              <w:rPr>
                <w:rFonts w:cs="Arial"/>
                <w:bCs/>
              </w:rPr>
              <w:t>Timing</w:t>
            </w:r>
            <w:r w:rsidR="002570E4" w:rsidRPr="005647EB">
              <w:rPr>
                <w:rFonts w:cs="Arial"/>
                <w:bCs/>
              </w:rPr>
              <w:t xml:space="preserve"> </w:t>
            </w:r>
            <w:r w:rsidRPr="005647EB">
              <w:rPr>
                <w:rFonts w:cs="Arial"/>
                <w:bCs/>
              </w:rPr>
              <w:t>offset</w:t>
            </w:r>
            <w:r w:rsidR="002570E4" w:rsidRPr="005647EB">
              <w:rPr>
                <w:rFonts w:cs="Arial"/>
                <w:bCs/>
              </w:rPr>
              <w:t xml:space="preserve"> </w:t>
            </w:r>
            <w:r w:rsidRPr="005647EB">
              <w:rPr>
                <w:rFonts w:cs="Arial"/>
                <w:bCs/>
              </w:rPr>
              <w:t>to</w:t>
            </w:r>
            <w:r w:rsidR="002570E4" w:rsidRPr="005647EB">
              <w:rPr>
                <w:rFonts w:cs="Arial"/>
                <w:bCs/>
              </w:rPr>
              <w:t xml:space="preserve"> </w:t>
            </w:r>
            <w:r w:rsidRPr="005647EB">
              <w:rPr>
                <w:rFonts w:cs="Arial"/>
                <w:bCs/>
              </w:rPr>
              <w:t>cell</w:t>
            </w:r>
            <w:r w:rsidR="002570E4" w:rsidRPr="005647EB">
              <w:rPr>
                <w:rFonts w:cs="Arial"/>
                <w:bCs/>
              </w:rPr>
              <w:t xml:space="preserve"> </w:t>
            </w:r>
            <w:r w:rsidRPr="005647EB">
              <w:rPr>
                <w:rFonts w:cs="Arial"/>
                <w:bCs/>
              </w:rPr>
              <w:t>1</w:t>
            </w:r>
          </w:p>
        </w:tc>
        <w:tc>
          <w:tcPr>
            <w:tcW w:w="1559" w:type="dxa"/>
            <w:tcBorders>
              <w:top w:val="single" w:sz="4" w:space="0" w:color="auto"/>
              <w:left w:val="single" w:sz="4" w:space="0" w:color="auto"/>
              <w:bottom w:val="single" w:sz="4" w:space="0" w:color="auto"/>
              <w:right w:val="single" w:sz="4" w:space="0" w:color="auto"/>
            </w:tcBorders>
          </w:tcPr>
          <w:p w14:paraId="583A44C6" w14:textId="77777777" w:rsidR="00C75530" w:rsidRPr="005647EB" w:rsidRDefault="00C75530" w:rsidP="002570E4">
            <w:pPr>
              <w:pStyle w:val="TAC"/>
              <w:keepNext w:val="0"/>
              <w:keepLines w:val="0"/>
              <w:rPr>
                <w:rFonts w:cs="Arial"/>
              </w:rPr>
            </w:pPr>
            <w:r w:rsidRPr="005647EB">
              <w:rPr>
                <w:rFonts w:cs="Arial"/>
              </w:rPr>
              <w:t>ms</w:t>
            </w:r>
          </w:p>
        </w:tc>
        <w:tc>
          <w:tcPr>
            <w:tcW w:w="2552" w:type="dxa"/>
            <w:gridSpan w:val="2"/>
            <w:tcBorders>
              <w:top w:val="single" w:sz="4" w:space="0" w:color="auto"/>
              <w:left w:val="single" w:sz="4" w:space="0" w:color="auto"/>
              <w:bottom w:val="single" w:sz="4" w:space="0" w:color="auto"/>
              <w:right w:val="single" w:sz="4" w:space="0" w:color="auto"/>
            </w:tcBorders>
          </w:tcPr>
          <w:p w14:paraId="4E6D4382" w14:textId="77777777" w:rsidR="00C75530" w:rsidRPr="005647EB" w:rsidRDefault="00C75530" w:rsidP="002570E4">
            <w:pPr>
              <w:pStyle w:val="TAC"/>
              <w:keepNext w:val="0"/>
              <w:keepLines w:val="0"/>
              <w:rPr>
                <w:rFonts w:cs="Arial"/>
              </w:rPr>
            </w:pPr>
            <w:r w:rsidRPr="005647EB">
              <w:rPr>
                <w:rFonts w:cs="Arial"/>
              </w:rPr>
              <w:t>3</w:t>
            </w:r>
          </w:p>
        </w:tc>
        <w:tc>
          <w:tcPr>
            <w:tcW w:w="2835" w:type="dxa"/>
            <w:gridSpan w:val="3"/>
            <w:tcBorders>
              <w:top w:val="single" w:sz="4" w:space="0" w:color="auto"/>
              <w:left w:val="single" w:sz="4" w:space="0" w:color="auto"/>
              <w:bottom w:val="single" w:sz="4" w:space="0" w:color="auto"/>
              <w:right w:val="single" w:sz="4" w:space="0" w:color="auto"/>
            </w:tcBorders>
          </w:tcPr>
          <w:p w14:paraId="50C3BB6D" w14:textId="77777777" w:rsidR="00C75530" w:rsidRPr="005647EB" w:rsidRDefault="00C75530" w:rsidP="002570E4">
            <w:pPr>
              <w:pStyle w:val="TAC"/>
              <w:keepNext w:val="0"/>
              <w:keepLines w:val="0"/>
              <w:rPr>
                <w:rFonts w:cs="Arial"/>
              </w:rPr>
            </w:pPr>
            <w:r w:rsidRPr="005647EB">
              <w:rPr>
                <w:rFonts w:cs="Arial"/>
              </w:rPr>
              <w:t>3</w:t>
            </w:r>
          </w:p>
        </w:tc>
      </w:tr>
      <w:tr w:rsidR="00C75530" w:rsidRPr="005647EB" w14:paraId="11C825FA" w14:textId="77777777" w:rsidTr="002570E4">
        <w:trPr>
          <w:cantSplit/>
          <w:jc w:val="center"/>
        </w:trPr>
        <w:tc>
          <w:tcPr>
            <w:tcW w:w="9039" w:type="dxa"/>
            <w:gridSpan w:val="7"/>
            <w:tcBorders>
              <w:top w:val="single" w:sz="4" w:space="0" w:color="auto"/>
              <w:left w:val="single" w:sz="4" w:space="0" w:color="auto"/>
              <w:bottom w:val="single" w:sz="4" w:space="0" w:color="auto"/>
              <w:right w:val="single" w:sz="4" w:space="0" w:color="auto"/>
            </w:tcBorders>
          </w:tcPr>
          <w:p w14:paraId="3990FECF" w14:textId="4BA17B38" w:rsidR="00C75530" w:rsidRPr="005647EB" w:rsidRDefault="002570E4" w:rsidP="002570E4">
            <w:pPr>
              <w:pStyle w:val="TAN"/>
              <w:keepNext w:val="0"/>
              <w:keepLines w:val="0"/>
              <w:rPr>
                <w:rFonts w:cs="Arial"/>
              </w:rPr>
            </w:pPr>
            <w:r w:rsidRPr="005647EB">
              <w:rPr>
                <w:rFonts w:cs="Arial"/>
              </w:rPr>
              <w:t>NOTE 1:</w:t>
            </w:r>
            <w:r w:rsidR="00C75530" w:rsidRPr="005647EB">
              <w:rPr>
                <w:rFonts w:cs="Arial"/>
              </w:rPr>
              <w:tab/>
              <w:t>OCNG</w:t>
            </w:r>
            <w:r w:rsidRPr="005647EB">
              <w:rPr>
                <w:rFonts w:cs="Arial"/>
              </w:rPr>
              <w:t xml:space="preserve"> </w:t>
            </w:r>
            <w:r w:rsidR="00C75530" w:rsidRPr="005647EB">
              <w:rPr>
                <w:rFonts w:cs="Arial"/>
              </w:rPr>
              <w:t>shall</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used</w:t>
            </w:r>
            <w:r w:rsidRPr="005647EB">
              <w:rPr>
                <w:rFonts w:cs="Arial"/>
              </w:rPr>
              <w:t xml:space="preserve"> </w:t>
            </w:r>
            <w:r w:rsidR="00C75530" w:rsidRPr="005647EB">
              <w:rPr>
                <w:rFonts w:cs="Arial"/>
              </w:rPr>
              <w:t>such</w:t>
            </w:r>
            <w:r w:rsidRPr="005647EB">
              <w:rPr>
                <w:rFonts w:cs="Arial"/>
              </w:rPr>
              <w:t xml:space="preserve"> </w:t>
            </w:r>
            <w:r w:rsidR="00C75530" w:rsidRPr="005647EB">
              <w:rPr>
                <w:rFonts w:cs="Arial"/>
              </w:rPr>
              <w:t>that</w:t>
            </w:r>
            <w:r w:rsidRPr="005647EB">
              <w:rPr>
                <w:rFonts w:cs="Arial"/>
              </w:rPr>
              <w:t xml:space="preserve"> </w:t>
            </w:r>
            <w:r w:rsidR="00C75530" w:rsidRPr="005647EB">
              <w:rPr>
                <w:rFonts w:cs="Arial"/>
              </w:rPr>
              <w:t>both</w:t>
            </w:r>
            <w:r w:rsidRPr="005647EB">
              <w:rPr>
                <w:rFonts w:cs="Arial"/>
              </w:rPr>
              <w:t xml:space="preserve"> </w:t>
            </w:r>
            <w:r w:rsidR="00C75530" w:rsidRPr="005647EB">
              <w:rPr>
                <w:rFonts w:cs="Arial"/>
              </w:rPr>
              <w:t>cells</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fully</w:t>
            </w:r>
            <w:r w:rsidRPr="005647EB">
              <w:rPr>
                <w:rFonts w:cs="Arial"/>
              </w:rPr>
              <w:t xml:space="preserve"> </w:t>
            </w:r>
            <w:r w:rsidR="00C75530" w:rsidRPr="005647EB">
              <w:rPr>
                <w:rFonts w:cs="Arial"/>
              </w:rPr>
              <w:t>allocated</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a</w:t>
            </w:r>
            <w:r w:rsidRPr="005647EB">
              <w:rPr>
                <w:rFonts w:cs="Arial"/>
              </w:rPr>
              <w:t xml:space="preserve"> </w:t>
            </w:r>
            <w:r w:rsidR="00C75530" w:rsidRPr="005647EB">
              <w:rPr>
                <w:rFonts w:cs="Arial"/>
              </w:rPr>
              <w:t>constant</w:t>
            </w:r>
            <w:r w:rsidRPr="005647EB">
              <w:rPr>
                <w:rFonts w:cs="Arial"/>
              </w:rPr>
              <w:t xml:space="preserve"> </w:t>
            </w:r>
            <w:r w:rsidR="00C75530" w:rsidRPr="005647EB">
              <w:rPr>
                <w:rFonts w:cs="Arial"/>
              </w:rPr>
              <w:t>total</w:t>
            </w:r>
            <w:r w:rsidRPr="005647EB">
              <w:rPr>
                <w:rFonts w:cs="Arial"/>
              </w:rPr>
              <w:t xml:space="preserve"> </w:t>
            </w:r>
            <w:r w:rsidR="00C75530" w:rsidRPr="005647EB">
              <w:rPr>
                <w:rFonts w:cs="Arial"/>
              </w:rPr>
              <w:t>transmitted</w:t>
            </w:r>
            <w:r w:rsidRPr="005647EB">
              <w:rPr>
                <w:rFonts w:cs="Arial"/>
              </w:rPr>
              <w:t xml:space="preserve"> </w:t>
            </w:r>
            <w:r w:rsidR="00C75530" w:rsidRPr="005647EB">
              <w:rPr>
                <w:rFonts w:cs="Arial"/>
              </w:rPr>
              <w:t>power</w:t>
            </w:r>
            <w:r w:rsidRPr="005647EB">
              <w:rPr>
                <w:rFonts w:cs="Arial"/>
              </w:rPr>
              <w:t xml:space="preserve"> </w:t>
            </w:r>
            <w:r w:rsidR="00C75530" w:rsidRPr="005647EB">
              <w:rPr>
                <w:rFonts w:cs="Arial"/>
              </w:rPr>
              <w:t>spectral</w:t>
            </w:r>
            <w:r w:rsidRPr="005647EB">
              <w:rPr>
                <w:rFonts w:cs="Arial"/>
              </w:rPr>
              <w:t xml:space="preserve"> </w:t>
            </w:r>
            <w:r w:rsidR="00C75530" w:rsidRPr="005647EB">
              <w:rPr>
                <w:rFonts w:cs="Arial"/>
              </w:rPr>
              <w:t>density</w:t>
            </w:r>
            <w:r w:rsidRPr="005647EB">
              <w:rPr>
                <w:rFonts w:cs="Arial"/>
              </w:rPr>
              <w:t xml:space="preserve"> </w:t>
            </w:r>
            <w:r w:rsidR="00C75530" w:rsidRPr="005647EB">
              <w:rPr>
                <w:rFonts w:cs="Arial"/>
              </w:rPr>
              <w:t>is</w:t>
            </w:r>
            <w:r w:rsidRPr="005647EB">
              <w:rPr>
                <w:rFonts w:cs="Arial"/>
              </w:rPr>
              <w:t xml:space="preserve"> </w:t>
            </w:r>
            <w:r w:rsidR="00C75530" w:rsidRPr="005647EB">
              <w:rPr>
                <w:rFonts w:cs="Arial"/>
              </w:rPr>
              <w:t>achieved</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all</w:t>
            </w:r>
            <w:r w:rsidRPr="005647EB">
              <w:rPr>
                <w:rFonts w:cs="Arial"/>
              </w:rPr>
              <w:t xml:space="preserve"> </w:t>
            </w:r>
            <w:r w:rsidR="00C75530" w:rsidRPr="005647EB">
              <w:rPr>
                <w:rFonts w:cs="Arial"/>
              </w:rPr>
              <w:t>OFDM</w:t>
            </w:r>
            <w:r w:rsidRPr="005647EB">
              <w:rPr>
                <w:rFonts w:cs="Arial"/>
              </w:rPr>
              <w:t xml:space="preserve"> </w:t>
            </w:r>
            <w:r w:rsidR="00C75530" w:rsidRPr="005647EB">
              <w:rPr>
                <w:rFonts w:cs="Arial"/>
              </w:rPr>
              <w:t>symbols.</w:t>
            </w:r>
          </w:p>
          <w:p w14:paraId="0A8C19A7" w14:textId="34AC6D3E" w:rsidR="00C75530" w:rsidRPr="005647EB" w:rsidRDefault="002570E4" w:rsidP="002570E4">
            <w:pPr>
              <w:pStyle w:val="TAN"/>
              <w:keepNext w:val="0"/>
              <w:keepLines w:val="0"/>
              <w:rPr>
                <w:rFonts w:cs="Arial"/>
              </w:rPr>
            </w:pPr>
            <w:r w:rsidRPr="005647EB">
              <w:rPr>
                <w:rFonts w:cs="Arial"/>
              </w:rPr>
              <w:t>NOTE 2:</w:t>
            </w:r>
            <w:r w:rsidR="00C75530" w:rsidRPr="005647EB">
              <w:rPr>
                <w:rFonts w:cs="Arial"/>
              </w:rPr>
              <w:tab/>
              <w:t>The</w:t>
            </w:r>
            <w:r w:rsidRPr="005647EB">
              <w:rPr>
                <w:rFonts w:cs="Arial"/>
              </w:rPr>
              <w:t xml:space="preserve"> </w:t>
            </w:r>
            <w:r w:rsidR="00C75530" w:rsidRPr="005647EB">
              <w:rPr>
                <w:rFonts w:cs="Arial"/>
              </w:rPr>
              <w:t>resources</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uplink</w:t>
            </w:r>
            <w:r w:rsidRPr="005647EB">
              <w:rPr>
                <w:rFonts w:cs="Arial"/>
              </w:rPr>
              <w:t xml:space="preserve"> </w:t>
            </w:r>
            <w:r w:rsidR="00C75530" w:rsidRPr="005647EB">
              <w:rPr>
                <w:rFonts w:cs="Arial"/>
              </w:rPr>
              <w:t>transmission</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assigned</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UE</w:t>
            </w:r>
            <w:r w:rsidRPr="005647EB">
              <w:rPr>
                <w:rFonts w:cs="Arial"/>
              </w:rPr>
              <w:t xml:space="preserve"> </w:t>
            </w:r>
            <w:r w:rsidR="00C75530" w:rsidRPr="005647EB">
              <w:rPr>
                <w:rFonts w:cs="Arial"/>
              </w:rPr>
              <w:t>priori</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start</w:t>
            </w:r>
            <w:r w:rsidRPr="005647EB">
              <w:rPr>
                <w:rFonts w:cs="Arial"/>
              </w:rPr>
              <w:t xml:space="preserve"> </w:t>
            </w:r>
            <w:r w:rsidR="00C75530" w:rsidRPr="005647EB">
              <w:rPr>
                <w:rFonts w:cs="Arial"/>
              </w:rPr>
              <w:t>of</w:t>
            </w:r>
            <w:r w:rsidRPr="005647EB">
              <w:rPr>
                <w:rFonts w:cs="Arial"/>
              </w:rPr>
              <w:t xml:space="preserve"> </w:t>
            </w:r>
            <w:r w:rsidR="00C75530" w:rsidRPr="005647EB">
              <w:rPr>
                <w:rFonts w:cs="Arial"/>
              </w:rPr>
              <w:t>time</w:t>
            </w:r>
            <w:r w:rsidRPr="005647EB">
              <w:rPr>
                <w:rFonts w:cs="Arial"/>
              </w:rPr>
              <w:t xml:space="preserve"> </w:t>
            </w:r>
            <w:r w:rsidR="00C75530" w:rsidRPr="005647EB">
              <w:rPr>
                <w:rFonts w:cs="Arial"/>
              </w:rPr>
              <w:t>period</w:t>
            </w:r>
            <w:r w:rsidRPr="005647EB">
              <w:rPr>
                <w:rFonts w:cs="Arial"/>
              </w:rPr>
              <w:t xml:space="preserve"> </w:t>
            </w:r>
            <w:r w:rsidR="00C75530" w:rsidRPr="005647EB">
              <w:rPr>
                <w:rFonts w:cs="Arial"/>
              </w:rPr>
              <w:t>T2.</w:t>
            </w:r>
          </w:p>
          <w:p w14:paraId="3BC0D5F6" w14:textId="3011952C" w:rsidR="00C75530" w:rsidRPr="005647EB" w:rsidRDefault="002570E4" w:rsidP="002570E4">
            <w:pPr>
              <w:pStyle w:val="TAN"/>
              <w:keepNext w:val="0"/>
              <w:keepLines w:val="0"/>
              <w:rPr>
                <w:rFonts w:cs="Arial"/>
              </w:rPr>
            </w:pPr>
            <w:r w:rsidRPr="005647EB">
              <w:rPr>
                <w:rFonts w:cs="Arial"/>
              </w:rPr>
              <w:t>NOTE 3:</w:t>
            </w:r>
            <w:r w:rsidR="00C75530" w:rsidRPr="005647EB">
              <w:rPr>
                <w:rFonts w:cs="Arial"/>
              </w:rPr>
              <w:tab/>
              <w:t>Interference</w:t>
            </w:r>
            <w:r w:rsidRPr="005647EB">
              <w:rPr>
                <w:rFonts w:cs="Arial"/>
              </w:rPr>
              <w:t xml:space="preserve"> </w:t>
            </w:r>
            <w:r w:rsidR="00C75530" w:rsidRPr="005647EB">
              <w:rPr>
                <w:rFonts w:cs="Arial"/>
              </w:rPr>
              <w:t>from</w:t>
            </w:r>
            <w:r w:rsidRPr="005647EB">
              <w:rPr>
                <w:rFonts w:cs="Arial"/>
              </w:rPr>
              <w:t xml:space="preserve"> </w:t>
            </w:r>
            <w:r w:rsidR="00C75530" w:rsidRPr="005647EB">
              <w:rPr>
                <w:rFonts w:cs="Arial"/>
              </w:rPr>
              <w:t>other</w:t>
            </w:r>
            <w:r w:rsidRPr="005647EB">
              <w:rPr>
                <w:rFonts w:cs="Arial"/>
              </w:rPr>
              <w:t xml:space="preserve"> </w:t>
            </w:r>
            <w:r w:rsidR="00C75530" w:rsidRPr="005647EB">
              <w:rPr>
                <w:rFonts w:cs="Arial"/>
              </w:rPr>
              <w:t>cells</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noise</w:t>
            </w:r>
            <w:r w:rsidRPr="005647EB">
              <w:rPr>
                <w:rFonts w:cs="Arial"/>
              </w:rPr>
              <w:t xml:space="preserve"> </w:t>
            </w:r>
            <w:r w:rsidR="00C75530" w:rsidRPr="005647EB">
              <w:rPr>
                <w:rFonts w:cs="Arial"/>
              </w:rPr>
              <w:t>sources</w:t>
            </w:r>
            <w:r w:rsidRPr="005647EB">
              <w:rPr>
                <w:rFonts w:cs="Arial"/>
              </w:rPr>
              <w:t xml:space="preserve"> </w:t>
            </w:r>
            <w:r w:rsidR="00C75530" w:rsidRPr="005647EB">
              <w:rPr>
                <w:rFonts w:cs="Arial"/>
              </w:rPr>
              <w:t>not</w:t>
            </w:r>
            <w:r w:rsidRPr="005647EB">
              <w:rPr>
                <w:rFonts w:cs="Arial"/>
              </w:rPr>
              <w:t xml:space="preserve"> </w:t>
            </w:r>
            <w:r w:rsidR="00C75530" w:rsidRPr="005647EB">
              <w:rPr>
                <w:rFonts w:cs="Arial"/>
              </w:rPr>
              <w:t>specified</w:t>
            </w:r>
            <w:r w:rsidRPr="005647EB">
              <w:rPr>
                <w:rFonts w:cs="Arial"/>
              </w:rPr>
              <w:t xml:space="preserve"> </w:t>
            </w:r>
            <w:r w:rsidR="00C75530" w:rsidRPr="005647EB">
              <w:rPr>
                <w:rFonts w:cs="Arial"/>
              </w:rPr>
              <w:t>in</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test</w:t>
            </w:r>
            <w:r w:rsidRPr="005647EB">
              <w:rPr>
                <w:rFonts w:cs="Arial"/>
              </w:rPr>
              <w:t xml:space="preserve"> </w:t>
            </w:r>
            <w:r w:rsidR="00C75530" w:rsidRPr="005647EB">
              <w:rPr>
                <w:rFonts w:cs="Arial"/>
              </w:rPr>
              <w:t>is</w:t>
            </w:r>
            <w:r w:rsidRPr="005647EB">
              <w:rPr>
                <w:rFonts w:cs="Arial"/>
              </w:rPr>
              <w:t xml:space="preserve"> </w:t>
            </w:r>
            <w:r w:rsidR="00C75530" w:rsidRPr="005647EB">
              <w:rPr>
                <w:rFonts w:cs="Arial"/>
              </w:rPr>
              <w:t>assumed</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constant</w:t>
            </w:r>
            <w:r w:rsidRPr="005647EB">
              <w:rPr>
                <w:rFonts w:cs="Arial"/>
              </w:rPr>
              <w:t xml:space="preserve"> </w:t>
            </w:r>
            <w:r w:rsidR="00C75530" w:rsidRPr="005647EB">
              <w:rPr>
                <w:rFonts w:cs="Arial"/>
              </w:rPr>
              <w:t>over</w:t>
            </w:r>
            <w:r w:rsidRPr="005647EB">
              <w:rPr>
                <w:rFonts w:cs="Arial"/>
              </w:rPr>
              <w:t xml:space="preserve"> </w:t>
            </w:r>
            <w:r w:rsidR="00C75530" w:rsidRPr="005647EB">
              <w:rPr>
                <w:rFonts w:cs="Arial"/>
              </w:rPr>
              <w:t>subcarriers</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time</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shall</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modelled</w:t>
            </w:r>
            <w:r w:rsidRPr="005647EB">
              <w:rPr>
                <w:rFonts w:cs="Arial"/>
              </w:rPr>
              <w:t xml:space="preserve"> </w:t>
            </w:r>
            <w:r w:rsidR="00C75530" w:rsidRPr="005647EB">
              <w:rPr>
                <w:rFonts w:cs="Arial"/>
              </w:rPr>
              <w:t>as</w:t>
            </w:r>
            <w:r w:rsidRPr="005647EB">
              <w:rPr>
                <w:rFonts w:cs="Arial"/>
              </w:rPr>
              <w:t xml:space="preserve"> </w:t>
            </w:r>
            <w:r w:rsidR="00C75530" w:rsidRPr="005647EB">
              <w:rPr>
                <w:rFonts w:cs="Arial"/>
              </w:rPr>
              <w:t>AWGN</w:t>
            </w:r>
            <w:r w:rsidRPr="005647EB">
              <w:rPr>
                <w:rFonts w:cs="Arial"/>
              </w:rPr>
              <w:t xml:space="preserve"> </w:t>
            </w:r>
            <w:r w:rsidR="00C75530" w:rsidRPr="005647EB">
              <w:rPr>
                <w:rFonts w:cs="Arial"/>
              </w:rPr>
              <w:t>of</w:t>
            </w:r>
            <w:r w:rsidRPr="005647EB">
              <w:rPr>
                <w:rFonts w:cs="Arial"/>
              </w:rPr>
              <w:t xml:space="preserve"> </w:t>
            </w:r>
            <w:r w:rsidR="00C75530" w:rsidRPr="005647EB">
              <w:rPr>
                <w:rFonts w:cs="Arial"/>
              </w:rPr>
              <w:t>appropriate</w:t>
            </w:r>
            <w:r w:rsidRPr="005647EB">
              <w:rPr>
                <w:rFonts w:cs="Arial"/>
              </w:rPr>
              <w:t xml:space="preserve"> </w:t>
            </w:r>
            <w:r w:rsidR="00C75530" w:rsidRPr="005647EB">
              <w:rPr>
                <w:rFonts w:cs="Arial"/>
              </w:rPr>
              <w:t>power</w:t>
            </w:r>
            <w:r w:rsidRPr="005647EB">
              <w:rPr>
                <w:rFonts w:cs="Arial"/>
              </w:rPr>
              <w:t xml:space="preserve"> </w:t>
            </w:r>
            <w:r w:rsidR="00C75530" w:rsidRPr="005647EB">
              <w:rPr>
                <w:rFonts w:cs="Arial"/>
              </w:rPr>
              <w:t>for</w:t>
            </w:r>
            <w:r w:rsidRPr="005647EB">
              <w:rPr>
                <w:rFonts w:cs="Arial"/>
              </w:rPr>
              <w:t xml:space="preserve"> </w:t>
            </w:r>
            <w:r w:rsidR="00C75530" w:rsidRPr="005647EB">
              <w:rPr>
                <w:rFonts w:cs="v4.2.0"/>
                <w:position w:val="-12"/>
              </w:rPr>
              <w:object w:dxaOrig="405" w:dyaOrig="360" w14:anchorId="26A510E3">
                <v:shape id="_x0000_i1244" type="#_x0000_t75" style="width:20.5pt;height:18pt" o:ole="" fillcolor="window">
                  <v:imagedata r:id="rId10" o:title=""/>
                </v:shape>
                <o:OLEObject Type="Embed" ProgID="Equation.3" ShapeID="_x0000_i1244" DrawAspect="Content" ObjectID="_1781977803" r:id="rId251"/>
              </w:objec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fulfilled.</w:t>
            </w:r>
          </w:p>
          <w:p w14:paraId="6FDD2458" w14:textId="4C1C4CCE" w:rsidR="00C75530" w:rsidRPr="005647EB" w:rsidRDefault="002570E4" w:rsidP="002570E4">
            <w:pPr>
              <w:pStyle w:val="TAN"/>
              <w:keepNext w:val="0"/>
              <w:keepLines w:val="0"/>
              <w:rPr>
                <w:rFonts w:cs="Arial"/>
              </w:rPr>
            </w:pPr>
            <w:r w:rsidRPr="005647EB">
              <w:rPr>
                <w:rFonts w:cs="Arial"/>
              </w:rPr>
              <w:t>NOTE 4:</w:t>
            </w:r>
            <w:r w:rsidR="00C75530" w:rsidRPr="005647EB">
              <w:rPr>
                <w:rFonts w:cs="Arial"/>
              </w:rPr>
              <w:tab/>
              <w:t>RSRP</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SCH_RP</w:t>
            </w:r>
            <w:r w:rsidRPr="005647EB">
              <w:rPr>
                <w:rFonts w:cs="Arial"/>
              </w:rPr>
              <w:t xml:space="preserve"> </w:t>
            </w:r>
            <w:r w:rsidR="00C75530" w:rsidRPr="005647EB">
              <w:rPr>
                <w:rFonts w:cs="Arial"/>
              </w:rPr>
              <w:t>levels</w:t>
            </w:r>
            <w:r w:rsidRPr="005647EB">
              <w:rPr>
                <w:rFonts w:cs="Arial"/>
              </w:rPr>
              <w:t xml:space="preserve"> </w:t>
            </w:r>
            <w:r w:rsidR="00C75530" w:rsidRPr="005647EB">
              <w:rPr>
                <w:rFonts w:cs="Arial"/>
              </w:rPr>
              <w:t>have</w:t>
            </w:r>
            <w:r w:rsidRPr="005647EB">
              <w:rPr>
                <w:rFonts w:cs="Arial"/>
              </w:rPr>
              <w:t xml:space="preserve"> </w:t>
            </w:r>
            <w:r w:rsidR="00C75530" w:rsidRPr="005647EB">
              <w:rPr>
                <w:rFonts w:cs="Arial"/>
              </w:rPr>
              <w:t>been</w:t>
            </w:r>
            <w:r w:rsidRPr="005647EB">
              <w:rPr>
                <w:rFonts w:cs="Arial"/>
              </w:rPr>
              <w:t xml:space="preserve"> </w:t>
            </w:r>
            <w:r w:rsidR="00C75530" w:rsidRPr="005647EB">
              <w:rPr>
                <w:rFonts w:cs="Arial"/>
              </w:rPr>
              <w:t>derived</w:t>
            </w:r>
            <w:r w:rsidRPr="005647EB">
              <w:rPr>
                <w:rFonts w:cs="Arial"/>
              </w:rPr>
              <w:t xml:space="preserve"> </w:t>
            </w:r>
            <w:r w:rsidR="00C75530" w:rsidRPr="005647EB">
              <w:rPr>
                <w:rFonts w:cs="Arial"/>
              </w:rPr>
              <w:t>from</w:t>
            </w:r>
            <w:r w:rsidRPr="005647EB">
              <w:rPr>
                <w:rFonts w:cs="Arial"/>
              </w:rPr>
              <w:t xml:space="preserve"> </w:t>
            </w:r>
            <w:r w:rsidR="00C75530" w:rsidRPr="005647EB">
              <w:rPr>
                <w:rFonts w:cs="Arial"/>
              </w:rPr>
              <w:t>other</w:t>
            </w:r>
            <w:r w:rsidRPr="005647EB">
              <w:rPr>
                <w:rFonts w:cs="Arial"/>
              </w:rPr>
              <w:t xml:space="preserve"> </w:t>
            </w:r>
            <w:r w:rsidR="00C75530" w:rsidRPr="005647EB">
              <w:rPr>
                <w:rFonts w:cs="Arial"/>
              </w:rPr>
              <w:t>parameters</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information</w:t>
            </w:r>
            <w:r w:rsidRPr="005647EB">
              <w:rPr>
                <w:rFonts w:cs="Arial"/>
              </w:rPr>
              <w:t xml:space="preserve"> </w:t>
            </w:r>
            <w:r w:rsidR="00C75530" w:rsidRPr="005647EB">
              <w:rPr>
                <w:rFonts w:cs="Arial"/>
              </w:rPr>
              <w:t>purposes.</w:t>
            </w:r>
            <w:r w:rsidRPr="005647EB">
              <w:rPr>
                <w:rFonts w:cs="Arial"/>
              </w:rPr>
              <w:t xml:space="preserve"> </w:t>
            </w:r>
            <w:r w:rsidR="00C75530" w:rsidRPr="005647EB">
              <w:rPr>
                <w:rFonts w:cs="Arial"/>
              </w:rPr>
              <w:t>They</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not</w:t>
            </w:r>
            <w:r w:rsidRPr="005647EB">
              <w:rPr>
                <w:rFonts w:cs="Arial"/>
              </w:rPr>
              <w:t xml:space="preserve"> </w:t>
            </w:r>
            <w:r w:rsidR="00C75530" w:rsidRPr="005647EB">
              <w:rPr>
                <w:rFonts w:cs="Arial"/>
              </w:rPr>
              <w:t>settable</w:t>
            </w:r>
            <w:r w:rsidRPr="005647EB">
              <w:rPr>
                <w:rFonts w:cs="Arial"/>
              </w:rPr>
              <w:t xml:space="preserve"> </w:t>
            </w:r>
            <w:r w:rsidR="00C75530" w:rsidRPr="005647EB">
              <w:rPr>
                <w:rFonts w:cs="Arial"/>
              </w:rPr>
              <w:t>parameters</w:t>
            </w:r>
            <w:r w:rsidRPr="005647EB">
              <w:rPr>
                <w:rFonts w:cs="Arial"/>
              </w:rPr>
              <w:t xml:space="preserve"> </w:t>
            </w:r>
            <w:r w:rsidR="00C75530" w:rsidRPr="005647EB">
              <w:rPr>
                <w:rFonts w:cs="Arial"/>
              </w:rPr>
              <w:t>themselves.</w:t>
            </w:r>
          </w:p>
        </w:tc>
      </w:tr>
    </w:tbl>
    <w:p w14:paraId="4665B1C6" w14:textId="77777777" w:rsidR="00C75530" w:rsidRPr="005647EB" w:rsidRDefault="00C75530" w:rsidP="002570E4"/>
    <w:p w14:paraId="4661DD7C" w14:textId="77777777" w:rsidR="00C75530" w:rsidRPr="005647EB" w:rsidRDefault="00C75530" w:rsidP="002570E4">
      <w:pPr>
        <w:rPr>
          <w:rFonts w:cs="v4.2.0"/>
        </w:rPr>
      </w:pPr>
      <w:r w:rsidRPr="005647EB">
        <w:rPr>
          <w:rFonts w:cs="v4.2.0"/>
        </w:rPr>
        <w:t>The UE shall send Event A3 triggered measurement</w:t>
      </w:r>
      <w:r w:rsidRPr="005647EB">
        <w:t xml:space="preserve"> reports for cells 2, 3 and 4</w:t>
      </w:r>
      <w:r w:rsidRPr="005647EB">
        <w:rPr>
          <w:rFonts w:cs="v4.2.0"/>
        </w:rPr>
        <w:t>, with a measurement reporting delay less than 61.44 s from the beginning of time period T2.</w:t>
      </w:r>
    </w:p>
    <w:p w14:paraId="337AAEBF" w14:textId="77777777" w:rsidR="00C75530" w:rsidRPr="005647EB" w:rsidRDefault="00C75530" w:rsidP="002570E4">
      <w:r w:rsidRPr="005647EB">
        <w:lastRenderedPageBreak/>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048EA0EB" w14:textId="77777777" w:rsidR="00C75530" w:rsidRPr="005647EB" w:rsidRDefault="00C75530" w:rsidP="002570E4">
      <w:pPr>
        <w:rPr>
          <w:rFonts w:cs="v4.2.0"/>
        </w:rPr>
      </w:pPr>
      <w:r w:rsidRPr="005647EB">
        <w:rPr>
          <w:rFonts w:cs="v4.2.0"/>
        </w:rPr>
        <w:t>The rate of correct events observed during repeated tests shall be at least 90% with a confidence level of 95%.</w:t>
      </w:r>
    </w:p>
    <w:p w14:paraId="6EC00E71" w14:textId="77777777" w:rsidR="00C75530" w:rsidRPr="005647EB" w:rsidRDefault="00C75530"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58F6F24C" w14:textId="77777777" w:rsidR="003D712A" w:rsidRPr="005647EB" w:rsidRDefault="003D712A" w:rsidP="002570E4">
      <w:pPr>
        <w:pStyle w:val="Heading3"/>
        <w:keepNext w:val="0"/>
        <w:keepLines w:val="0"/>
      </w:pPr>
      <w:r w:rsidRPr="005647EB">
        <w:t>8.4.8</w:t>
      </w:r>
      <w:r w:rsidRPr="005647EB">
        <w:tab/>
        <w:t>TDD-TDD Interfrequency correct reporting of measurement events with reduced performance group configured, non DRX</w:t>
      </w:r>
    </w:p>
    <w:p w14:paraId="14BA2128" w14:textId="77777777" w:rsidR="003D712A" w:rsidRPr="005647EB" w:rsidRDefault="003D712A" w:rsidP="002570E4">
      <w:pPr>
        <w:pStyle w:val="Heading4"/>
        <w:keepNext w:val="0"/>
        <w:keepLines w:val="0"/>
      </w:pPr>
      <w:r w:rsidRPr="005647EB">
        <w:t>8.4.8.1</w:t>
      </w:r>
      <w:r w:rsidRPr="005647EB">
        <w:tab/>
        <w:t>Test purpose</w:t>
      </w:r>
    </w:p>
    <w:p w14:paraId="4396C350" w14:textId="633EE0C0" w:rsidR="003D712A" w:rsidRPr="005647EB" w:rsidRDefault="003D712A" w:rsidP="002570E4">
      <w:r w:rsidRPr="005647EB">
        <w:t>To verify the UE</w:t>
      </w:r>
      <w:r w:rsidR="002570E4" w:rsidRPr="005647EB">
        <w:t>'</w:t>
      </w:r>
      <w:r w:rsidRPr="005647EB">
        <w:t xml:space="preserve">s ability to make a correct reporting of an event. This test will partly verify the TDD-TDD inter-frequency cell search requirements in </w:t>
      </w:r>
      <w:r w:rsidR="00914A62" w:rsidRPr="005647EB">
        <w:t>clause</w:t>
      </w:r>
      <w:r w:rsidRPr="005647EB">
        <w:t xml:space="preserve"> 8.1.2.3.</w:t>
      </w:r>
    </w:p>
    <w:p w14:paraId="09CFAE5B" w14:textId="77777777" w:rsidR="003D712A" w:rsidRPr="005647EB" w:rsidRDefault="003D712A" w:rsidP="002570E4">
      <w:pPr>
        <w:pStyle w:val="Heading4"/>
        <w:keepNext w:val="0"/>
        <w:keepLines w:val="0"/>
      </w:pPr>
      <w:r w:rsidRPr="005647EB">
        <w:t>8.4.8.2</w:t>
      </w:r>
      <w:r w:rsidRPr="005647EB">
        <w:tab/>
        <w:t>Test applicability</w:t>
      </w:r>
    </w:p>
    <w:p w14:paraId="7F6087CF" w14:textId="77777777" w:rsidR="003D712A" w:rsidRPr="005647EB" w:rsidRDefault="003D712A" w:rsidP="002570E4">
      <w:r w:rsidRPr="005647EB">
        <w:t xml:space="preserve">This test applies to all types of E-UTRA TDD UE release 12 and forward that supports increased number of EUTRA carrier monitoring. </w:t>
      </w:r>
    </w:p>
    <w:p w14:paraId="35471D97" w14:textId="77777777" w:rsidR="003D712A" w:rsidRPr="005647EB" w:rsidRDefault="003D712A" w:rsidP="002570E4">
      <w:pPr>
        <w:pStyle w:val="Heading4"/>
        <w:keepNext w:val="0"/>
        <w:keepLines w:val="0"/>
      </w:pPr>
      <w:r w:rsidRPr="005647EB">
        <w:t>8.4.8.3</w:t>
      </w:r>
      <w:r w:rsidRPr="005647EB">
        <w:tab/>
        <w:t>Minimum conformance requirements</w:t>
      </w:r>
    </w:p>
    <w:p w14:paraId="0446FA68" w14:textId="77777777" w:rsidR="003D712A" w:rsidRPr="005647EB" w:rsidRDefault="003D712A" w:rsidP="002570E4">
      <w:pPr>
        <w:rPr>
          <w:rFonts w:cs="v4.2.0"/>
        </w:rPr>
      </w:pPr>
      <w:r w:rsidRPr="005647EB">
        <w:rPr>
          <w:rFonts w:cs="v4.2.0"/>
        </w:rPr>
        <w:t>When measurement gaps are scheduled, or the UE supports capability of conducting such measurements without gaps, the UE shall be able to identify a new TDD inter-frequency within T</w:t>
      </w:r>
      <w:r w:rsidRPr="005647EB">
        <w:rPr>
          <w:rFonts w:cs="v4.2.0"/>
          <w:vertAlign w:val="subscript"/>
        </w:rPr>
        <w:t>Identify_Inter</w:t>
      </w:r>
      <w:r w:rsidRPr="005647EB">
        <w:rPr>
          <w:rFonts w:cs="v4.2.0"/>
        </w:rPr>
        <w:t xml:space="preserve"> according to the following expression:</w:t>
      </w:r>
    </w:p>
    <w:p w14:paraId="32012560" w14:textId="77777777" w:rsidR="003D712A" w:rsidRPr="005647EB" w:rsidRDefault="003D712A" w:rsidP="002570E4">
      <w:pPr>
        <w:pStyle w:val="EQ"/>
        <w:keepLines w:val="0"/>
        <w:jc w:val="center"/>
        <w:rPr>
          <w:noProof w:val="0"/>
        </w:rPr>
      </w:pPr>
      <w:r w:rsidRPr="005647EB">
        <w:rPr>
          <w:noProof w:val="0"/>
          <w:position w:val="-30"/>
        </w:rPr>
        <w:object w:dxaOrig="4800" w:dyaOrig="680" w14:anchorId="2585A96F">
          <v:shape id="_x0000_i1245" type="#_x0000_t75" style="width:240pt;height:34.5pt" o:ole="">
            <v:imagedata r:id="rId71" o:title=""/>
          </v:shape>
          <o:OLEObject Type="Embed" ProgID="Equation.3" ShapeID="_x0000_i1245" DrawAspect="Content" ObjectID="_1781977804" r:id="rId252"/>
        </w:object>
      </w:r>
      <w:r w:rsidRPr="005647EB">
        <w:rPr>
          <w:noProof w:val="0"/>
        </w:rPr>
        <w:t>(normal performance) and</w:t>
      </w:r>
    </w:p>
    <w:p w14:paraId="71039330" w14:textId="77777777" w:rsidR="003D712A" w:rsidRPr="005647EB" w:rsidRDefault="003D712A" w:rsidP="002570E4">
      <w:pPr>
        <w:pStyle w:val="EQ"/>
        <w:keepLines w:val="0"/>
        <w:jc w:val="center"/>
        <w:rPr>
          <w:noProof w:val="0"/>
        </w:rPr>
      </w:pPr>
      <w:r w:rsidRPr="005647EB">
        <w:rPr>
          <w:noProof w:val="0"/>
          <w:position w:val="-30"/>
        </w:rPr>
        <w:object w:dxaOrig="4780" w:dyaOrig="680" w14:anchorId="13C1E06B">
          <v:shape id="_x0000_i1246" type="#_x0000_t75" style="width:239pt;height:34.5pt" o:ole="">
            <v:imagedata r:id="rId73" o:title=""/>
          </v:shape>
          <o:OLEObject Type="Embed" ProgID="Equation.3" ShapeID="_x0000_i1246" DrawAspect="Content" ObjectID="_1781977805" r:id="rId253"/>
        </w:object>
      </w:r>
      <w:r w:rsidRPr="005647EB">
        <w:rPr>
          <w:noProof w:val="0"/>
        </w:rPr>
        <w:t>(reduced performance)</w:t>
      </w:r>
    </w:p>
    <w:p w14:paraId="313284EF" w14:textId="77777777" w:rsidR="003D712A" w:rsidRPr="005647EB" w:rsidRDefault="003D712A" w:rsidP="002570E4">
      <w:r w:rsidRPr="005647EB">
        <w:t>Where:</w:t>
      </w:r>
    </w:p>
    <w:p w14:paraId="7A229F42" w14:textId="16C797CC" w:rsidR="003D712A" w:rsidRPr="005647EB" w:rsidRDefault="00EC0475" w:rsidP="002570E4">
      <w:pPr>
        <w:pStyle w:val="B1"/>
        <w:rPr>
          <w:rFonts w:cs="v4.2.0"/>
        </w:rPr>
      </w:pPr>
      <w:r w:rsidRPr="005647EB">
        <w:rPr>
          <w:rFonts w:cs="v4.2.0"/>
        </w:rPr>
        <w:tab/>
      </w:r>
      <w:r w:rsidR="003D712A" w:rsidRPr="005647EB">
        <w:rPr>
          <w:rFonts w:cs="v4.2.0"/>
        </w:rPr>
        <w:t>T</w:t>
      </w:r>
      <w:r w:rsidR="003D712A" w:rsidRPr="005647EB">
        <w:rPr>
          <w:rFonts w:cs="v4.2.0"/>
          <w:vertAlign w:val="subscript"/>
        </w:rPr>
        <w:t>Basic_Identify_Inter</w:t>
      </w:r>
      <w:r w:rsidR="003D712A" w:rsidRPr="005647EB">
        <w:rPr>
          <w:rFonts w:cs="v4.2.0"/>
        </w:rPr>
        <w:t xml:space="preserve"> = 480 ms. </w:t>
      </w:r>
      <w:r w:rsidR="003D712A" w:rsidRPr="005647EB">
        <w:t>It is the time period used in the inter frequency equation where the maximum allowed time for the UE to identify a new TDD inter-frequency cell is defined.</w:t>
      </w:r>
    </w:p>
    <w:p w14:paraId="1D44B066" w14:textId="0217290E" w:rsidR="003D712A" w:rsidRPr="005647EB" w:rsidRDefault="00EC0475" w:rsidP="00EC0475">
      <w:pPr>
        <w:pStyle w:val="B1"/>
      </w:pPr>
      <w:r w:rsidRPr="005647EB">
        <w:tab/>
      </w:r>
      <w:r w:rsidR="003D712A" w:rsidRPr="005647EB">
        <w:t>N</w:t>
      </w:r>
      <w:r w:rsidR="003D712A" w:rsidRPr="005647EB">
        <w:rPr>
          <w:vertAlign w:val="subscript"/>
        </w:rPr>
        <w:t>freq,n</w:t>
      </w:r>
      <w:r w:rsidR="003D712A" w:rsidRPr="005647EB">
        <w:t xml:space="preserve"> N</w:t>
      </w:r>
      <w:r w:rsidR="003D712A" w:rsidRPr="005647EB">
        <w:rPr>
          <w:vertAlign w:val="subscript"/>
        </w:rPr>
        <w:t>freq,r</w:t>
      </w:r>
      <w:r w:rsidR="003D712A" w:rsidRPr="005647EB">
        <w:t xml:space="preserve"> K</w:t>
      </w:r>
      <w:r w:rsidR="003D712A" w:rsidRPr="005647EB">
        <w:rPr>
          <w:vertAlign w:val="subscript"/>
        </w:rPr>
        <w:t>n</w:t>
      </w:r>
      <w:r w:rsidR="003D712A" w:rsidRPr="005647EB">
        <w:t xml:space="preserve"> and K</w:t>
      </w:r>
      <w:r w:rsidR="003D712A" w:rsidRPr="005647EB">
        <w:rPr>
          <w:vertAlign w:val="subscript"/>
        </w:rPr>
        <w:t>r</w:t>
      </w:r>
      <w:r w:rsidR="003D712A" w:rsidRPr="005647EB">
        <w:t xml:space="preserve"> </w:t>
      </w:r>
      <w:r w:rsidR="003D712A" w:rsidRPr="005647EB">
        <w:rPr>
          <w:lang w:eastAsia="zh-CN"/>
        </w:rPr>
        <w:t xml:space="preserve">are </w:t>
      </w:r>
      <w:r w:rsidR="003D712A" w:rsidRPr="005647EB">
        <w:t xml:space="preserve">defined </w:t>
      </w:r>
      <w:r w:rsidR="002570E4" w:rsidRPr="005647EB">
        <w:t>in 3GPP TS</w:t>
      </w:r>
      <w:r w:rsidR="003D712A" w:rsidRPr="005647EB">
        <w:t xml:space="preserve"> 36.133 [4] </w:t>
      </w:r>
      <w:r w:rsidR="00914A62" w:rsidRPr="005647EB">
        <w:t>clause</w:t>
      </w:r>
      <w:r w:rsidR="003D712A" w:rsidRPr="005647EB">
        <w:t xml:space="preserve"> 8.1.2.1.1 and T</w:t>
      </w:r>
      <w:r w:rsidR="003D712A" w:rsidRPr="005647EB">
        <w:rPr>
          <w:vertAlign w:val="subscript"/>
        </w:rPr>
        <w:t xml:space="preserve">Inter1 </w:t>
      </w:r>
      <w:r w:rsidR="003D712A" w:rsidRPr="005647EB">
        <w:t xml:space="preserve">is defined </w:t>
      </w:r>
      <w:r w:rsidR="002570E4" w:rsidRPr="005647EB">
        <w:t>in 3GPP TS</w:t>
      </w:r>
      <w:r w:rsidR="003D712A" w:rsidRPr="005647EB">
        <w:t xml:space="preserve"> 36.133 [4] </w:t>
      </w:r>
      <w:r w:rsidR="00914A62" w:rsidRPr="005647EB">
        <w:t>clause</w:t>
      </w:r>
      <w:r w:rsidR="003D712A" w:rsidRPr="005647EB">
        <w:t xml:space="preserve"> 8.1.2.1.</w:t>
      </w:r>
    </w:p>
    <w:p w14:paraId="6F2FF19F" w14:textId="77777777" w:rsidR="003D712A" w:rsidRPr="005647EB" w:rsidRDefault="003D712A" w:rsidP="002570E4">
      <w:r w:rsidRPr="005647EB">
        <w:t>A cell shall be considered detectable provided following conditions are fulfilled:</w:t>
      </w:r>
    </w:p>
    <w:p w14:paraId="1D556649" w14:textId="77777777" w:rsidR="003D712A" w:rsidRPr="005647EB" w:rsidRDefault="003D712A" w:rsidP="002570E4">
      <w:pPr>
        <w:pStyle w:val="B1"/>
      </w:pPr>
      <w:r w:rsidRPr="005647EB">
        <w:t>-</w:t>
      </w:r>
      <w:r w:rsidRPr="005647EB">
        <w:tab/>
        <w:t>RSRP and RSRP Ês/Iot according to Annex I.2.3 for a corresponding Band,</w:t>
      </w:r>
    </w:p>
    <w:p w14:paraId="7041CC5E" w14:textId="2A9C3870" w:rsidR="003D712A" w:rsidRPr="005647EB" w:rsidRDefault="003D712A" w:rsidP="002570E4">
      <w:pPr>
        <w:pStyle w:val="B1"/>
        <w:rPr>
          <w:lang w:eastAsia="zh-CN"/>
        </w:rPr>
      </w:pPr>
      <w:r w:rsidRPr="005647EB">
        <w:t>-</w:t>
      </w:r>
      <w:r w:rsidRPr="005647EB">
        <w:tab/>
        <w:t xml:space="preserve">other RSRP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 xml:space="preserve">s 9.1.3.1 and 9.1.3.2 and RSRQ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s 9.1.6.1 and 9.1.6.2 are fulfilled</w:t>
      </w:r>
      <w:r w:rsidRPr="005647EB">
        <w:rPr>
          <w:lang w:eastAsia="zh-CN"/>
        </w:rPr>
        <w:t>,</w:t>
      </w:r>
    </w:p>
    <w:p w14:paraId="274A27CA" w14:textId="6A72BB6C" w:rsidR="003D712A" w:rsidRPr="005647EB" w:rsidRDefault="003D712A" w:rsidP="002570E4">
      <w:pPr>
        <w:pStyle w:val="B1"/>
      </w:pPr>
      <w:r w:rsidRPr="005647EB">
        <w:t>-</w:t>
      </w:r>
      <w:r w:rsidRPr="005647EB">
        <w:tab/>
        <w:t xml:space="preserve">RSRQ related side conditions given </w:t>
      </w:r>
      <w:r w:rsidR="002570E4" w:rsidRPr="005647EB">
        <w:t>in 3GPP TS</w:t>
      </w:r>
      <w:r w:rsidRPr="005647EB">
        <w:rPr>
          <w:rFonts w:cs="v4.2.0"/>
        </w:rPr>
        <w:t xml:space="preserve"> 36.133 [4] </w:t>
      </w:r>
      <w:r w:rsidR="00914A62" w:rsidRPr="005647EB">
        <w:t>Clause</w:t>
      </w:r>
      <w:r w:rsidRPr="005647EB">
        <w:t>s 9.1.6.1 and 9.1.6.2 are fulfilled for a corresponding Band,</w:t>
      </w:r>
    </w:p>
    <w:p w14:paraId="62E52AC0" w14:textId="15E40B3A" w:rsidR="003D712A" w:rsidRPr="005647EB" w:rsidRDefault="003D712A" w:rsidP="002570E4">
      <w:pPr>
        <w:pStyle w:val="B1"/>
        <w:rPr>
          <w:lang w:eastAsia="zh-CN"/>
        </w:rPr>
      </w:pPr>
      <w:r w:rsidRPr="005647EB">
        <w:t>-</w:t>
      </w:r>
      <w:r w:rsidRPr="005647EB">
        <w:tab/>
        <w:t xml:space="preserve">RS-SINR related side conditions given </w:t>
      </w:r>
      <w:r w:rsidR="002570E4" w:rsidRPr="005647EB">
        <w:t>in 3GPP TS</w:t>
      </w:r>
      <w:r w:rsidRPr="005647EB">
        <w:rPr>
          <w:rFonts w:cs="v4.2.0"/>
        </w:rPr>
        <w:t xml:space="preserve"> 36.133 [4] </w:t>
      </w:r>
      <w:r w:rsidR="00914A62" w:rsidRPr="005647EB">
        <w:t>Clause</w:t>
      </w:r>
      <w:r w:rsidRPr="005647EB">
        <w:t>s 9.1.17.3.1 and 9.1.17.3.2 are fulfilled for a corresponding Band</w:t>
      </w:r>
      <w:r w:rsidRPr="005647EB">
        <w:rPr>
          <w:u w:val="single"/>
          <w:lang w:eastAsia="zh-CN"/>
        </w:rPr>
        <w:t>,</w:t>
      </w:r>
    </w:p>
    <w:p w14:paraId="0CA5F4B3" w14:textId="77777777" w:rsidR="003D712A" w:rsidRPr="005647EB" w:rsidRDefault="003D712A"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55A92E8C" w14:textId="5FFC02C1" w:rsidR="003D712A" w:rsidRPr="005647EB" w:rsidRDefault="003D712A" w:rsidP="002570E4">
      <w:pPr>
        <w:rPr>
          <w:rFonts w:cs="v4.2.0"/>
        </w:rPr>
      </w:pPr>
      <w:r w:rsidRPr="005647EB">
        <w:rPr>
          <w:rFonts w:cs="v4.2.0"/>
        </w:rPr>
        <w:t>When measurement gaps are scheduled for TDD inter frequency measurements, or the UE supports capability of conducting such measurements without gaps,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given by table 8.4.7.3-1.</w:t>
      </w:r>
    </w:p>
    <w:p w14:paraId="566BA18D" w14:textId="77777777" w:rsidR="003D712A" w:rsidRPr="005647EB" w:rsidRDefault="003D712A" w:rsidP="00EC0475">
      <w:pPr>
        <w:pStyle w:val="TH"/>
        <w:rPr>
          <w:rFonts w:cs="v4.2.0"/>
        </w:rPr>
      </w:pPr>
      <w:r w:rsidRPr="005647EB">
        <w:rPr>
          <w:rFonts w:cs="v4.2.0"/>
        </w:rPr>
        <w:lastRenderedPageBreak/>
        <w:t>Table 8.4.8.3-1: Measurement period and measurement bandwidth</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22"/>
        <w:gridCol w:w="3147"/>
        <w:gridCol w:w="3353"/>
        <w:gridCol w:w="1651"/>
      </w:tblGrid>
      <w:tr w:rsidR="003D712A" w:rsidRPr="005647EB" w14:paraId="2FD63AD6" w14:textId="77777777" w:rsidTr="002570E4">
        <w:trPr>
          <w:cantSplit/>
          <w:jc w:val="center"/>
        </w:trPr>
        <w:tc>
          <w:tcPr>
            <w:tcW w:w="1522" w:type="dxa"/>
          </w:tcPr>
          <w:p w14:paraId="7A217F40" w14:textId="77777777" w:rsidR="003D712A" w:rsidRPr="005647EB" w:rsidRDefault="003D712A" w:rsidP="002570E4">
            <w:pPr>
              <w:pStyle w:val="TAH"/>
              <w:keepNext w:val="0"/>
              <w:keepLines w:val="0"/>
              <w:rPr>
                <w:rFonts w:cs="Arial"/>
              </w:rPr>
            </w:pPr>
            <w:r w:rsidRPr="005647EB">
              <w:rPr>
                <w:rFonts w:cs="v4.2.0"/>
              </w:rPr>
              <w:t>Configuration</w:t>
            </w:r>
          </w:p>
        </w:tc>
        <w:tc>
          <w:tcPr>
            <w:tcW w:w="3147" w:type="dxa"/>
          </w:tcPr>
          <w:p w14:paraId="721BC311" w14:textId="499CF501" w:rsidR="003D712A" w:rsidRPr="005647EB" w:rsidRDefault="003D712A" w:rsidP="002570E4">
            <w:pPr>
              <w:pStyle w:val="TAH"/>
              <w:keepNext w:val="0"/>
              <w:keepLines w:val="0"/>
              <w:rPr>
                <w:rFonts w:cs="Arial"/>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_Inter_TDD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p>
        </w:tc>
        <w:tc>
          <w:tcPr>
            <w:tcW w:w="3353" w:type="dxa"/>
          </w:tcPr>
          <w:p w14:paraId="2E175717" w14:textId="389C3E50" w:rsidR="003D712A" w:rsidRPr="005647EB" w:rsidRDefault="003D712A" w:rsidP="002570E4">
            <w:pPr>
              <w:pStyle w:val="TAH"/>
              <w:keepNext w:val="0"/>
              <w:keepLines w:val="0"/>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_Inter_TDD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(reduced</w:t>
            </w:r>
            <w:r w:rsidR="002570E4" w:rsidRPr="005647EB">
              <w:rPr>
                <w:rFonts w:cs="v4.2.0"/>
              </w:rPr>
              <w:t xml:space="preserve"> </w:t>
            </w:r>
            <w:r w:rsidRPr="005647EB">
              <w:rPr>
                <w:rFonts w:cs="v4.2.0"/>
              </w:rPr>
              <w:t>performance)</w:t>
            </w:r>
          </w:p>
        </w:tc>
        <w:tc>
          <w:tcPr>
            <w:tcW w:w="1651" w:type="dxa"/>
          </w:tcPr>
          <w:p w14:paraId="5074E732" w14:textId="45192F14" w:rsidR="003D712A" w:rsidRPr="005647EB" w:rsidRDefault="003D712A" w:rsidP="002570E4">
            <w:pPr>
              <w:pStyle w:val="TAH"/>
              <w:keepNext w:val="0"/>
              <w:keepLines w:val="0"/>
              <w:rPr>
                <w:rFonts w:cs="Arial"/>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3D712A" w:rsidRPr="005647EB" w14:paraId="78103C20" w14:textId="77777777" w:rsidTr="002570E4">
        <w:trPr>
          <w:cantSplit/>
          <w:jc w:val="center"/>
        </w:trPr>
        <w:tc>
          <w:tcPr>
            <w:tcW w:w="1522" w:type="dxa"/>
          </w:tcPr>
          <w:p w14:paraId="489BFD22" w14:textId="77777777" w:rsidR="003D712A" w:rsidRPr="005647EB" w:rsidRDefault="003D712A" w:rsidP="002570E4">
            <w:pPr>
              <w:pStyle w:val="TAC"/>
              <w:keepNext w:val="0"/>
              <w:keepLines w:val="0"/>
              <w:rPr>
                <w:rFonts w:cs="Arial"/>
              </w:rPr>
            </w:pPr>
            <w:r w:rsidRPr="005647EB">
              <w:rPr>
                <w:rFonts w:cs="Arial"/>
              </w:rPr>
              <w:t>0</w:t>
            </w:r>
          </w:p>
        </w:tc>
        <w:tc>
          <w:tcPr>
            <w:tcW w:w="3147" w:type="dxa"/>
          </w:tcPr>
          <w:p w14:paraId="234ACF94" w14:textId="4AEAB7EA" w:rsidR="003D712A" w:rsidRPr="005647EB" w:rsidRDefault="003D712A"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080A2C86" w14:textId="39821892" w:rsidR="003D712A" w:rsidRPr="005647EB" w:rsidRDefault="003D712A"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095AB64C" w14:textId="77777777" w:rsidR="003D712A" w:rsidRPr="005647EB" w:rsidRDefault="003D712A" w:rsidP="002570E4">
            <w:pPr>
              <w:pStyle w:val="TAC"/>
              <w:keepNext w:val="0"/>
              <w:keepLines w:val="0"/>
              <w:rPr>
                <w:rFonts w:cs="Arial"/>
              </w:rPr>
            </w:pPr>
            <w:r w:rsidRPr="005647EB">
              <w:rPr>
                <w:rFonts w:cs="Arial"/>
              </w:rPr>
              <w:t>6</w:t>
            </w:r>
          </w:p>
        </w:tc>
      </w:tr>
      <w:tr w:rsidR="003D712A" w:rsidRPr="005647EB" w14:paraId="2BD9D394" w14:textId="77777777" w:rsidTr="002570E4">
        <w:trPr>
          <w:cantSplit/>
          <w:jc w:val="center"/>
        </w:trPr>
        <w:tc>
          <w:tcPr>
            <w:tcW w:w="1522" w:type="dxa"/>
          </w:tcPr>
          <w:p w14:paraId="21DF9282" w14:textId="360358EA" w:rsidR="003D712A" w:rsidRPr="005647EB" w:rsidRDefault="003D712A"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(Note)</w:t>
            </w:r>
          </w:p>
        </w:tc>
        <w:tc>
          <w:tcPr>
            <w:tcW w:w="3147" w:type="dxa"/>
          </w:tcPr>
          <w:p w14:paraId="19045ADF" w14:textId="1CC072DD" w:rsidR="003D712A" w:rsidRPr="005647EB" w:rsidRDefault="003D712A"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571EE817" w14:textId="1277B518" w:rsidR="003D712A" w:rsidRPr="005647EB" w:rsidRDefault="003D712A"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57BA9458" w14:textId="77777777" w:rsidR="003D712A" w:rsidRPr="005647EB" w:rsidRDefault="003D712A" w:rsidP="002570E4">
            <w:pPr>
              <w:pStyle w:val="TAC"/>
              <w:keepNext w:val="0"/>
              <w:keepLines w:val="0"/>
              <w:rPr>
                <w:rFonts w:cs="Arial"/>
              </w:rPr>
            </w:pPr>
            <w:r w:rsidRPr="005647EB">
              <w:rPr>
                <w:rFonts w:cs="Arial"/>
              </w:rPr>
              <w:t>50</w:t>
            </w:r>
          </w:p>
        </w:tc>
      </w:tr>
      <w:tr w:rsidR="003D712A" w:rsidRPr="005647EB" w14:paraId="5467D0FB" w14:textId="77777777" w:rsidTr="002570E4">
        <w:trPr>
          <w:cantSplit/>
          <w:jc w:val="center"/>
        </w:trPr>
        <w:tc>
          <w:tcPr>
            <w:tcW w:w="9673" w:type="dxa"/>
            <w:gridSpan w:val="4"/>
          </w:tcPr>
          <w:p w14:paraId="5E96A5E9" w14:textId="4A678C72" w:rsidR="003D712A" w:rsidRPr="005647EB" w:rsidRDefault="002570E4" w:rsidP="002570E4">
            <w:pPr>
              <w:pStyle w:val="TAC"/>
              <w:keepNext w:val="0"/>
              <w:keepLines w:val="0"/>
              <w:jc w:val="left"/>
              <w:rPr>
                <w:rFonts w:cs="Arial"/>
              </w:rPr>
            </w:pPr>
            <w:r w:rsidRPr="005647EB">
              <w:rPr>
                <w:rFonts w:cs="Arial"/>
              </w:rPr>
              <w:t>NOTE:</w:t>
            </w:r>
            <w:r w:rsidR="00EC0475" w:rsidRPr="005647EB">
              <w:rPr>
                <w:rFonts w:cs="Arial"/>
              </w:rPr>
              <w:tab/>
            </w:r>
            <w:r w:rsidR="003D712A" w:rsidRPr="005647EB">
              <w:rPr>
                <w:rFonts w:cs="Arial"/>
              </w:rPr>
              <w:t>This</w:t>
            </w:r>
            <w:r w:rsidRPr="005647EB">
              <w:rPr>
                <w:rFonts w:cs="Arial"/>
              </w:rPr>
              <w:t xml:space="preserve"> </w:t>
            </w:r>
            <w:r w:rsidR="003D712A" w:rsidRPr="005647EB">
              <w:rPr>
                <w:rFonts w:cs="Arial"/>
              </w:rPr>
              <w:t>configuration</w:t>
            </w:r>
            <w:r w:rsidRPr="005647EB">
              <w:rPr>
                <w:rFonts w:cs="Arial"/>
              </w:rPr>
              <w:t xml:space="preserve"> </w:t>
            </w:r>
            <w:r w:rsidR="003D712A" w:rsidRPr="005647EB">
              <w:rPr>
                <w:rFonts w:cs="Arial"/>
              </w:rPr>
              <w:t>is</w:t>
            </w:r>
            <w:r w:rsidRPr="005647EB">
              <w:rPr>
                <w:rFonts w:cs="Arial"/>
              </w:rPr>
              <w:t xml:space="preserve"> </w:t>
            </w:r>
            <w:r w:rsidR="003D712A" w:rsidRPr="005647EB">
              <w:rPr>
                <w:rFonts w:cs="Arial"/>
              </w:rPr>
              <w:t>optional</w:t>
            </w:r>
            <w:r w:rsidR="00EC0475" w:rsidRPr="005647EB">
              <w:rPr>
                <w:rFonts w:cs="Arial"/>
              </w:rPr>
              <w:t>.</w:t>
            </w:r>
          </w:p>
        </w:tc>
      </w:tr>
    </w:tbl>
    <w:p w14:paraId="2DC91842" w14:textId="77777777" w:rsidR="003D712A" w:rsidRPr="005647EB" w:rsidRDefault="003D712A" w:rsidP="002570E4"/>
    <w:p w14:paraId="16B4651C" w14:textId="77777777" w:rsidR="003D712A" w:rsidRPr="005647EB" w:rsidRDefault="003D712A" w:rsidP="002570E4">
      <w:r w:rsidRPr="005647EB">
        <w:t xml:space="preserve">The UE shall be capable of performing RSRP, RSRQ, and RS-SINR measurements of at least 4 inter-frequency cells per TDD inter-frequency for up to 3 TDD inter-frequencies or 8 TDD interfrequencies if the UE supports Increased UE carrier monitoring E-UTRA and the UE physical layer shall be capable of reporting RSRP, RSRQ, and RS-SINR measurements to higher layers with the measurement period defined in Table </w:t>
      </w:r>
      <w:r w:rsidRPr="005647EB">
        <w:rPr>
          <w:rFonts w:cs="v4.2.0"/>
        </w:rPr>
        <w:t>8.4.8</w:t>
      </w:r>
      <w:r w:rsidRPr="005647EB">
        <w:t>.3-1.</w:t>
      </w:r>
    </w:p>
    <w:p w14:paraId="2197A171" w14:textId="16ED6E8E" w:rsidR="003D712A" w:rsidRPr="005647EB" w:rsidRDefault="003D712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51191D5A" w14:textId="77777777" w:rsidR="003D712A" w:rsidRPr="005647EB" w:rsidRDefault="003D712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4B87F377" w14:textId="77777777" w:rsidR="003D712A" w:rsidRPr="005647EB" w:rsidRDefault="003D712A"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3993FA0B" w14:textId="5EC37F0D" w:rsidR="003D712A" w:rsidRPr="005647EB" w:rsidRDefault="003D712A"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 xml:space="preserve">identify </w:t>
      </w:r>
      <w:r w:rsidRPr="005647EB">
        <w:rPr>
          <w:rFonts w:cs="v4.2.0"/>
          <w:vertAlign w:val="subscript"/>
          <w:lang w:eastAsia="zh-CN"/>
        </w:rPr>
        <w:t>-inter</w:t>
      </w:r>
      <w:r w:rsidRPr="005647EB">
        <w:rPr>
          <w:rFonts w:cs="v4.2.0"/>
        </w:rPr>
        <w:t xml:space="preserve"> defined </w:t>
      </w:r>
      <w:r w:rsidR="002570E4" w:rsidRPr="005647EB">
        <w:rPr>
          <w:rFonts w:cs="v4.2.0"/>
        </w:rPr>
        <w:t>in 3GPP TS</w:t>
      </w:r>
      <w:r w:rsidRPr="005647EB">
        <w:rPr>
          <w:rFonts w:cs="v4.2.0"/>
        </w:rPr>
        <w:t xml:space="preserve"> 36.133 clause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w:t>
      </w:r>
      <w:r w:rsidRPr="005647EB">
        <w:rPr>
          <w:rFonts w:cs="v4.2.0"/>
          <w:lang w:eastAsia="zh-CN"/>
        </w:rPr>
        <w:t>3</w:t>
      </w:r>
      <w:r w:rsidRPr="005647EB">
        <w:rPr>
          <w:rFonts w:cs="v4.2.0"/>
        </w:rPr>
        <w:t>.1</w:t>
      </w:r>
      <w:r w:rsidRPr="005647EB">
        <w:rPr>
          <w:rFonts w:cs="v4.2.0"/>
          <w:lang w:eastAsia="zh-CN"/>
        </w:rPr>
        <w:t>.1.</w:t>
      </w:r>
      <w:r w:rsidRPr="005647EB">
        <w:rPr>
          <w:rFonts w:cs="v4.2.0"/>
          <w:vertAlign w:val="subscript"/>
        </w:rPr>
        <w:t xml:space="preserve">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7CEC3B5A" w14:textId="5267DAE3" w:rsidR="003D712A" w:rsidRPr="005647EB" w:rsidRDefault="003D712A" w:rsidP="002570E4">
      <w:pPr>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w:t>
      </w:r>
      <w:r w:rsidRPr="005647EB">
        <w:rPr>
          <w:rFonts w:ascii="SimSun" w:eastAsia="SimSun" w:hAnsi="SimSun"/>
          <w:vertAlign w:val="subscript"/>
          <w:lang w:eastAsia="zh-CN"/>
        </w:rPr>
        <w:t>er</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clause </w:t>
      </w:r>
      <w:r w:rsidRPr="005647EB">
        <w:t xml:space="preserve">8.1.2.3.1.1 and then </w:t>
      </w:r>
      <w:r w:rsidRPr="005647EB">
        <w:rPr>
          <w:rFonts w:cs="v4.2.0"/>
        </w:rPr>
        <w:t xml:space="preserve">triggers the measurement report as </w:t>
      </w:r>
      <w:r w:rsidRPr="005647EB">
        <w:rPr>
          <w:rFonts w:eastAsia="SimSun" w:cs="v4.2.0"/>
          <w:lang w:eastAsia="zh-CN"/>
        </w:rPr>
        <w:t xml:space="preserve">per </w:t>
      </w:r>
      <w:r w:rsidRPr="005647EB">
        <w:t>TS 36.331 [5], the event triggered measurement reporting delay shall be less than</w:t>
      </w:r>
      <w:r w:rsidRPr="005647EB">
        <w:rPr>
          <w:rFonts w:cs="v4.2.0"/>
        </w:rPr>
        <w:t xml:space="preserve"> T</w:t>
      </w:r>
      <w:r w:rsidRPr="005647EB">
        <w:rPr>
          <w:rFonts w:cs="v4.2.0"/>
          <w:vertAlign w:val="subscript"/>
        </w:rPr>
        <w:t>Measurement_Period_Inter_TDD</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clause </w:t>
      </w:r>
      <w:r w:rsidRPr="005647EB">
        <w:t xml:space="preserve">8.1.2.3.1.1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sidDel="00FC1530">
        <w:rPr>
          <w:lang w:eastAsia="zh-CN"/>
        </w:rPr>
        <w:t xml:space="preserve"> </w:t>
      </w:r>
      <w:r w:rsidRPr="005647EB">
        <w:t xml:space="preserve">while </w:t>
      </w:r>
      <w:r w:rsidRPr="005647EB">
        <w:rPr>
          <w:rFonts w:cs="v4.2.0"/>
        </w:rPr>
        <w:t>measurement</w:t>
      </w:r>
      <w:r w:rsidRPr="005647EB">
        <w:t xml:space="preserve"> gap has not been available and the L3 filter has not been used.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0DADF737" w14:textId="72088217" w:rsidR="003D712A" w:rsidRPr="005647EB" w:rsidRDefault="003D712A" w:rsidP="002570E4">
      <w:r w:rsidRPr="005647EB">
        <w:t xml:space="preserve">The normative reference for this requirement </w:t>
      </w:r>
      <w:r w:rsidR="002570E4" w:rsidRPr="005647EB">
        <w:t>is 3GPP TS</w:t>
      </w:r>
      <w:r w:rsidRPr="005647EB">
        <w:t xml:space="preserve"> 36.133 [4] clause 8.1.2.3.1 and A.8.4.8.</w:t>
      </w:r>
    </w:p>
    <w:p w14:paraId="65F1B4D9" w14:textId="77777777" w:rsidR="003D712A" w:rsidRPr="005647EB" w:rsidRDefault="003D712A" w:rsidP="002570E4">
      <w:pPr>
        <w:pStyle w:val="Heading4"/>
        <w:keepNext w:val="0"/>
        <w:keepLines w:val="0"/>
      </w:pPr>
      <w:r w:rsidRPr="005647EB">
        <w:t>8.4.8.4</w:t>
      </w:r>
      <w:r w:rsidRPr="005647EB">
        <w:tab/>
        <w:t>Test description</w:t>
      </w:r>
    </w:p>
    <w:p w14:paraId="04B3C7B2" w14:textId="77777777" w:rsidR="003D712A" w:rsidRPr="005647EB" w:rsidRDefault="003D712A" w:rsidP="002570E4">
      <w:pPr>
        <w:pStyle w:val="Heading5"/>
        <w:keepNext w:val="0"/>
        <w:keepLines w:val="0"/>
      </w:pPr>
      <w:r w:rsidRPr="005647EB">
        <w:t>8.4.8.4.1</w:t>
      </w:r>
      <w:r w:rsidRPr="005647EB">
        <w:tab/>
        <w:t>Initial conditions</w:t>
      </w:r>
    </w:p>
    <w:p w14:paraId="0000A97F" w14:textId="76E8427C" w:rsidR="003D712A" w:rsidRPr="005647EB" w:rsidRDefault="003D712A" w:rsidP="002570E4">
      <w:r w:rsidRPr="005647EB">
        <w:t xml:space="preserve">Test Environment: Normal, as defined </w:t>
      </w:r>
      <w:r w:rsidR="002570E4" w:rsidRPr="005647EB">
        <w:t>in 3GPP TS</w:t>
      </w:r>
      <w:r w:rsidRPr="005647EB">
        <w:t xml:space="preserve"> 36.508 [7] clause 4.1.</w:t>
      </w:r>
    </w:p>
    <w:p w14:paraId="34731899" w14:textId="4D5A1D03" w:rsidR="003D712A" w:rsidRPr="005647EB" w:rsidRDefault="003D712A" w:rsidP="002570E4">
      <w:r w:rsidRPr="005647EB">
        <w:t xml:space="preserve">Frequencies to be tested: According to Annex E table E-1 </w:t>
      </w:r>
      <w:r w:rsidR="00EC0475" w:rsidRPr="005647EB">
        <w:t>and 3GPP TS</w:t>
      </w:r>
      <w:r w:rsidRPr="005647EB">
        <w:t xml:space="preserve"> 36.508 [7] clauses 4.4.2 and 4.3.1.  </w:t>
      </w:r>
    </w:p>
    <w:p w14:paraId="3E83668C" w14:textId="3958D546" w:rsidR="003D712A" w:rsidRPr="005647EB" w:rsidRDefault="003D712A" w:rsidP="002570E4">
      <w:r w:rsidRPr="005647EB">
        <w:t xml:space="preserve">Channel Bandwidth to be tested: 10 MHz as defined </w:t>
      </w:r>
      <w:r w:rsidR="002570E4" w:rsidRPr="005647EB">
        <w:t>in 3GPP TS</w:t>
      </w:r>
      <w:r w:rsidRPr="005647EB">
        <w:t xml:space="preserve"> 36.508 [7] clause 4.3.1.</w:t>
      </w:r>
    </w:p>
    <w:p w14:paraId="5201DCA1" w14:textId="6E17BC48" w:rsidR="003D712A" w:rsidRPr="005647EB" w:rsidRDefault="003D712A"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54</w:t>
      </w:r>
      <w:r w:rsidRPr="005647EB">
        <w:rPr>
          <w:rFonts w:ascii="Segoe UI" w:hAnsi="Segoe UI" w:cs="Segoe UI"/>
        </w:rPr>
        <w:t xml:space="preserve"> </w:t>
      </w:r>
      <w:r w:rsidRPr="005647EB">
        <w:t>for UE with 2Rx RF band and Annex A, Figure 99 for 4Rx capable UE without any 2Rx RF bands.</w:t>
      </w:r>
    </w:p>
    <w:p w14:paraId="2C79E92D" w14:textId="77777777" w:rsidR="003D712A" w:rsidRPr="005647EB" w:rsidRDefault="003D712A" w:rsidP="002570E4">
      <w:pPr>
        <w:pStyle w:val="B1"/>
      </w:pPr>
      <w:r w:rsidRPr="005647EB">
        <w:t>2.</w:t>
      </w:r>
      <w:r w:rsidRPr="005647EB">
        <w:tab/>
        <w:t>The general test parameter settings are set up according to Table 8.4.</w:t>
      </w:r>
      <w:r w:rsidR="000818DA" w:rsidRPr="005647EB">
        <w:t>8</w:t>
      </w:r>
      <w:r w:rsidRPr="005647EB">
        <w:t>.4.1-1.</w:t>
      </w:r>
    </w:p>
    <w:p w14:paraId="5BF33146" w14:textId="77777777" w:rsidR="003D712A" w:rsidRPr="005647EB" w:rsidRDefault="003D712A" w:rsidP="002570E4">
      <w:pPr>
        <w:pStyle w:val="B1"/>
      </w:pPr>
      <w:r w:rsidRPr="005647EB">
        <w:t>3.</w:t>
      </w:r>
      <w:r w:rsidRPr="005647EB">
        <w:tab/>
        <w:t>Propagation conditions are set according to Annex B clauses B.0.</w:t>
      </w:r>
    </w:p>
    <w:p w14:paraId="1BB620AD" w14:textId="77777777" w:rsidR="003D712A" w:rsidRPr="005647EB" w:rsidRDefault="003D712A" w:rsidP="002570E4">
      <w:pPr>
        <w:pStyle w:val="B1"/>
      </w:pPr>
      <w:r w:rsidRPr="005647EB">
        <w:t>4.</w:t>
      </w:r>
      <w:r w:rsidRPr="005647EB">
        <w:tab/>
        <w:t>Message contents are defined in clause 8.4.8.4.3.</w:t>
      </w:r>
    </w:p>
    <w:p w14:paraId="351042F2" w14:textId="77777777" w:rsidR="003D712A" w:rsidRPr="005647EB" w:rsidRDefault="003D712A" w:rsidP="002570E4">
      <w:pPr>
        <w:pStyle w:val="B1"/>
        <w:rPr>
          <w:rFonts w:cs="v3.7.0"/>
        </w:rPr>
      </w:pPr>
      <w:r w:rsidRPr="005647EB">
        <w:t>5.</w:t>
      </w:r>
      <w:r w:rsidRPr="005647EB">
        <w:tab/>
        <w:t>There are nine E-UTRA TDD frequencies defined and four cells specified in the test. Cell 1 is the cell used for connection setup with the power level set according to Annex C.0 and C.1 for this test.</w:t>
      </w:r>
    </w:p>
    <w:p w14:paraId="4BE51D4C" w14:textId="77777777" w:rsidR="003D712A" w:rsidRPr="005647EB" w:rsidRDefault="003D712A" w:rsidP="002570E4">
      <w:pPr>
        <w:pStyle w:val="TH"/>
        <w:keepNext w:val="0"/>
        <w:keepLines w:val="0"/>
      </w:pPr>
      <w:r w:rsidRPr="005647EB">
        <w:lastRenderedPageBreak/>
        <w:t xml:space="preserve">Table 8.4.8.4.1-1: General test parameters for E-UTRAN TDD-TDD inter frequency event triggered reporting </w:t>
      </w:r>
      <w:r w:rsidRPr="005647EB">
        <w:rPr>
          <w:snapToGrid w:val="0"/>
        </w:rPr>
        <w:t xml:space="preserve">for IncMon </w:t>
      </w:r>
      <w:r w:rsidRPr="005647EB">
        <w:rPr>
          <w:lang w:eastAsia="zh-CN"/>
        </w:rPr>
        <w:t>with reduced performance group configured, non DRX</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7"/>
        <w:gridCol w:w="580"/>
        <w:gridCol w:w="2977"/>
        <w:gridCol w:w="3652"/>
      </w:tblGrid>
      <w:tr w:rsidR="003D712A" w:rsidRPr="005647EB" w14:paraId="71A7C57F"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FA1CF37" w14:textId="77777777" w:rsidR="003D712A" w:rsidRPr="005647EB" w:rsidRDefault="003D712A" w:rsidP="002570E4">
            <w:pPr>
              <w:pStyle w:val="TAH"/>
              <w:keepNext w:val="0"/>
              <w:keepLines w:val="0"/>
              <w:rPr>
                <w:rFonts w:cs="Arial"/>
              </w:rPr>
            </w:pPr>
            <w:r w:rsidRPr="005647EB">
              <w:rPr>
                <w:rFonts w:cs="Arial"/>
              </w:rPr>
              <w:t>Parameter</w:t>
            </w:r>
          </w:p>
        </w:tc>
        <w:tc>
          <w:tcPr>
            <w:tcW w:w="580" w:type="dxa"/>
            <w:tcBorders>
              <w:top w:val="single" w:sz="4" w:space="0" w:color="auto"/>
              <w:left w:val="single" w:sz="4" w:space="0" w:color="auto"/>
              <w:bottom w:val="single" w:sz="4" w:space="0" w:color="auto"/>
              <w:right w:val="single" w:sz="4" w:space="0" w:color="auto"/>
            </w:tcBorders>
            <w:hideMark/>
          </w:tcPr>
          <w:p w14:paraId="6D974C51" w14:textId="77777777" w:rsidR="003D712A" w:rsidRPr="005647EB" w:rsidRDefault="003D712A" w:rsidP="002570E4">
            <w:pPr>
              <w:pStyle w:val="TAH"/>
              <w:keepNext w:val="0"/>
              <w:keepLines w:val="0"/>
              <w:rPr>
                <w:rFonts w:cs="Arial"/>
              </w:rPr>
            </w:pPr>
            <w:r w:rsidRPr="005647EB">
              <w:rPr>
                <w:rFonts w:cs="Arial"/>
              </w:rPr>
              <w:t>Unit</w:t>
            </w:r>
          </w:p>
        </w:tc>
        <w:tc>
          <w:tcPr>
            <w:tcW w:w="2977" w:type="dxa"/>
            <w:tcBorders>
              <w:top w:val="single" w:sz="4" w:space="0" w:color="auto"/>
              <w:left w:val="single" w:sz="4" w:space="0" w:color="auto"/>
              <w:bottom w:val="single" w:sz="4" w:space="0" w:color="auto"/>
              <w:right w:val="single" w:sz="4" w:space="0" w:color="auto"/>
            </w:tcBorders>
            <w:hideMark/>
          </w:tcPr>
          <w:p w14:paraId="6057A95F" w14:textId="77777777" w:rsidR="003D712A" w:rsidRPr="005647EB" w:rsidRDefault="003D712A" w:rsidP="002570E4">
            <w:pPr>
              <w:pStyle w:val="TAH"/>
              <w:keepNext w:val="0"/>
              <w:keepLines w:val="0"/>
              <w:rPr>
                <w:rFonts w:cs="Arial"/>
              </w:rPr>
            </w:pPr>
            <w:r w:rsidRPr="005647EB">
              <w:rPr>
                <w:rFonts w:cs="Arial"/>
              </w:rPr>
              <w:t>Value</w:t>
            </w:r>
          </w:p>
        </w:tc>
        <w:tc>
          <w:tcPr>
            <w:tcW w:w="3652" w:type="dxa"/>
            <w:tcBorders>
              <w:top w:val="single" w:sz="4" w:space="0" w:color="auto"/>
              <w:left w:val="single" w:sz="4" w:space="0" w:color="auto"/>
              <w:bottom w:val="single" w:sz="4" w:space="0" w:color="auto"/>
              <w:right w:val="single" w:sz="4" w:space="0" w:color="auto"/>
            </w:tcBorders>
            <w:hideMark/>
          </w:tcPr>
          <w:p w14:paraId="1E099BB9" w14:textId="77777777" w:rsidR="003D712A" w:rsidRPr="005647EB" w:rsidRDefault="003D712A" w:rsidP="002570E4">
            <w:pPr>
              <w:pStyle w:val="TAH"/>
              <w:keepNext w:val="0"/>
              <w:keepLines w:val="0"/>
              <w:rPr>
                <w:rFonts w:cs="Arial"/>
              </w:rPr>
            </w:pPr>
            <w:r w:rsidRPr="005647EB">
              <w:rPr>
                <w:rFonts w:cs="Arial"/>
              </w:rPr>
              <w:t>Comment</w:t>
            </w:r>
          </w:p>
        </w:tc>
      </w:tr>
      <w:tr w:rsidR="003D712A" w:rsidRPr="005647EB" w14:paraId="530BC6F6"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C50894E" w14:textId="5458C76B" w:rsidR="003D712A" w:rsidRPr="005647EB" w:rsidRDefault="003D712A" w:rsidP="002570E4">
            <w:pPr>
              <w:pStyle w:val="TAL"/>
              <w:keepNext w:val="0"/>
              <w:keepLines w:val="0"/>
              <w:rPr>
                <w:rFonts w:cs="v4.2.0"/>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Borders>
              <w:top w:val="single" w:sz="4" w:space="0" w:color="auto"/>
              <w:left w:val="single" w:sz="4" w:space="0" w:color="auto"/>
              <w:bottom w:val="single" w:sz="4" w:space="0" w:color="auto"/>
              <w:right w:val="single" w:sz="4" w:space="0" w:color="auto"/>
            </w:tcBorders>
          </w:tcPr>
          <w:p w14:paraId="48B04C07"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E618874" w14:textId="77777777" w:rsidR="003D712A" w:rsidRPr="005647EB" w:rsidRDefault="003D712A" w:rsidP="002570E4">
            <w:pPr>
              <w:pStyle w:val="TAC"/>
              <w:keepNext w:val="0"/>
              <w:keepLines w:val="0"/>
              <w:rPr>
                <w:rFonts w:cs="v4.2.0"/>
                <w:bCs/>
              </w:rPr>
            </w:pPr>
            <w:r w:rsidRPr="005647EB">
              <w:rPr>
                <w:rFonts w:cs="Arial"/>
              </w:rPr>
              <w:t>1,2,3,4,5,6,7,8,9</w:t>
            </w:r>
          </w:p>
        </w:tc>
        <w:tc>
          <w:tcPr>
            <w:tcW w:w="3652" w:type="dxa"/>
            <w:tcBorders>
              <w:top w:val="single" w:sz="4" w:space="0" w:color="auto"/>
              <w:left w:val="single" w:sz="4" w:space="0" w:color="auto"/>
              <w:bottom w:val="single" w:sz="4" w:space="0" w:color="auto"/>
              <w:right w:val="single" w:sz="4" w:space="0" w:color="auto"/>
            </w:tcBorders>
            <w:hideMark/>
          </w:tcPr>
          <w:p w14:paraId="6EBC90CC" w14:textId="719D31B3" w:rsidR="003D712A" w:rsidRPr="005647EB" w:rsidRDefault="003D712A" w:rsidP="002570E4">
            <w:pPr>
              <w:pStyle w:val="TAL"/>
              <w:keepNext w:val="0"/>
              <w:keepLines w:val="0"/>
              <w:rPr>
                <w:rFonts w:cs="v4.2.0"/>
                <w:bCs/>
                <w:lang w:eastAsia="zh-CN"/>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lang w:eastAsia="zh-CN"/>
              </w:rPr>
              <w:t xml:space="preserve"> </w:t>
            </w:r>
            <w:r w:rsidRPr="005647EB">
              <w:rPr>
                <w:rFonts w:cs="Arial"/>
                <w:lang w:eastAsia="zh-CN"/>
              </w:rPr>
              <w:t>8</w:t>
            </w:r>
            <w:r w:rsidR="002570E4" w:rsidRPr="005647EB">
              <w:rPr>
                <w:rFonts w:cs="Arial"/>
              </w:rPr>
              <w:t xml:space="preserve"> </w:t>
            </w:r>
            <w:r w:rsidRPr="005647EB">
              <w:rPr>
                <w:rFonts w:cs="Arial"/>
                <w:lang w:eastAsia="zh-CN"/>
              </w:rPr>
              <w:t>T</w:t>
            </w:r>
            <w:r w:rsidRPr="005647EB">
              <w:rPr>
                <w:rFonts w:cs="Arial"/>
              </w:rPr>
              <w:t>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5,6,7,8</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9</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indicated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have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3D712A" w:rsidRPr="005647EB" w14:paraId="45EA1962"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DCB818" w14:textId="4CB695AF" w:rsidR="003D712A" w:rsidRPr="005647EB" w:rsidRDefault="003D712A" w:rsidP="002570E4">
            <w:pPr>
              <w:pStyle w:val="TAL"/>
              <w:keepNext w:val="0"/>
              <w:keepLines w:val="0"/>
              <w:rPr>
                <w:rFonts w:cs="v4.2.0"/>
              </w:rPr>
            </w:pPr>
            <w:r w:rsidRPr="005647EB">
              <w:rPr>
                <w:rFonts w:cs="Arial"/>
              </w:rPr>
              <w:t>Test</w:t>
            </w:r>
            <w:r w:rsidR="002570E4" w:rsidRPr="005647EB">
              <w:rPr>
                <w:rFonts w:cs="Arial"/>
              </w:rPr>
              <w:t xml:space="preserve"> </w:t>
            </w:r>
            <w:r w:rsidRPr="005647EB">
              <w:rPr>
                <w:rFonts w:cs="Arial"/>
              </w:rPr>
              <w:t>equipment</w:t>
            </w:r>
            <w:r w:rsidR="002570E4" w:rsidRPr="005647EB">
              <w:rPr>
                <w:rFonts w:cs="Arial"/>
              </w:rPr>
              <w:t xml:space="preserve"> </w:t>
            </w:r>
            <w:r w:rsidRPr="005647EB">
              <w:rPr>
                <w:rFonts w:cs="Arial"/>
              </w:rPr>
              <w:t>configuration</w:t>
            </w:r>
          </w:p>
        </w:tc>
        <w:tc>
          <w:tcPr>
            <w:tcW w:w="580" w:type="dxa"/>
            <w:tcBorders>
              <w:top w:val="single" w:sz="4" w:space="0" w:color="auto"/>
              <w:left w:val="single" w:sz="4" w:space="0" w:color="auto"/>
              <w:bottom w:val="single" w:sz="4" w:space="0" w:color="auto"/>
              <w:right w:val="single" w:sz="4" w:space="0" w:color="auto"/>
            </w:tcBorders>
          </w:tcPr>
          <w:p w14:paraId="7F8F1355"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EE5A0F0" w14:textId="46D0E917" w:rsidR="003D712A" w:rsidRPr="005647EB" w:rsidRDefault="003D712A" w:rsidP="002570E4">
            <w:pPr>
              <w:pStyle w:val="TAC"/>
              <w:keepNext w:val="0"/>
              <w:keepLines w:val="0"/>
              <w:rPr>
                <w:rFonts w:cs="Arial"/>
                <w:lang w:eastAsia="zh-CN"/>
              </w:rPr>
            </w:pPr>
            <w:r w:rsidRPr="005647EB">
              <w:rPr>
                <w:rFonts w:cs="Arial"/>
              </w:rPr>
              <w:t>Cell</w:t>
            </w:r>
            <w:r w:rsidR="002570E4" w:rsidRPr="005647EB">
              <w:rPr>
                <w:rFonts w:cs="Arial"/>
              </w:rPr>
              <w:t xml:space="preserve"> </w:t>
            </w:r>
            <w:r w:rsidRPr="005647EB">
              <w:rPr>
                <w:rFonts w:cs="Arial"/>
              </w:rPr>
              <w:t>1</w:t>
            </w:r>
            <w:r w:rsidR="002570E4" w:rsidRPr="005647EB">
              <w:rPr>
                <w:rFonts w:cs="Arial"/>
                <w:lang w:eastAsia="zh-CN"/>
              </w:rPr>
              <w:t xml:space="preserve"> </w:t>
            </w:r>
            <w:r w:rsidRPr="005647EB">
              <w:rPr>
                <w:rFonts w:cs="Arial"/>
                <w:lang w:eastAsia="zh-CN"/>
              </w:rPr>
              <w:t>uses</w:t>
            </w:r>
            <w:r w:rsidR="002570E4" w:rsidRPr="005647EB">
              <w:rPr>
                <w:rFonts w:cs="Arial"/>
                <w:lang w:eastAsia="zh-CN"/>
              </w:rPr>
              <w:t xml:space="preserve"> </w:t>
            </w:r>
            <w:r w:rsidRPr="005647EB">
              <w:rPr>
                <w:rFonts w:cs="Arial"/>
                <w:lang w:eastAsia="zh-CN"/>
              </w:rPr>
              <w:t>E-UTRA</w:t>
            </w:r>
            <w:r w:rsidR="002570E4" w:rsidRPr="005647EB">
              <w:rPr>
                <w:rFonts w:cs="Arial"/>
                <w:lang w:eastAsia="zh-CN"/>
              </w:rPr>
              <w:t xml:space="preserve"> </w:t>
            </w:r>
            <w:r w:rsidRPr="005647EB">
              <w:rPr>
                <w:rFonts w:cs="Arial"/>
                <w:lang w:eastAsia="zh-CN"/>
              </w:rPr>
              <w:t>RF</w:t>
            </w:r>
            <w:r w:rsidR="002570E4" w:rsidRPr="005647EB">
              <w:rPr>
                <w:rFonts w:cs="Arial"/>
                <w:lang w:eastAsia="zh-CN"/>
              </w:rPr>
              <w:t xml:space="preserve"> </w:t>
            </w:r>
            <w:r w:rsidRPr="005647EB">
              <w:rPr>
                <w:rFonts w:cs="Arial"/>
                <w:lang w:eastAsia="zh-CN"/>
              </w:rPr>
              <w:t>cannel</w:t>
            </w:r>
            <w:r w:rsidR="002570E4" w:rsidRPr="005647EB">
              <w:rPr>
                <w:rFonts w:cs="Arial"/>
                <w:lang w:eastAsia="zh-CN"/>
              </w:rPr>
              <w:t xml:space="preserve"> </w:t>
            </w:r>
            <w:r w:rsidRPr="005647EB">
              <w:rPr>
                <w:rFonts w:cs="Arial"/>
                <w:lang w:eastAsia="zh-CN"/>
              </w:rPr>
              <w:t>number</w:t>
            </w:r>
            <w:r w:rsidR="002570E4" w:rsidRPr="005647EB">
              <w:rPr>
                <w:rFonts w:cs="Arial"/>
                <w:lang w:eastAsia="zh-CN"/>
              </w:rPr>
              <w:t xml:space="preserve"> </w:t>
            </w:r>
            <w:r w:rsidRPr="005647EB">
              <w:rPr>
                <w:rFonts w:cs="Arial"/>
                <w:lang w:eastAsia="zh-CN"/>
              </w:rPr>
              <w:t>1</w:t>
            </w:r>
          </w:p>
          <w:p w14:paraId="3A5BD0CF" w14:textId="71F36F97" w:rsidR="003D712A" w:rsidRPr="005647EB" w:rsidRDefault="003D712A" w:rsidP="002570E4">
            <w:pPr>
              <w:pStyle w:val="TAC"/>
              <w:keepNext w:val="0"/>
              <w:keepLines w:val="0"/>
              <w:rPr>
                <w:rFonts w:cs="v4.2.0"/>
                <w:bCs/>
                <w:lang w:eastAsia="zh-CN"/>
              </w:rPr>
            </w:pPr>
            <w:r w:rsidRPr="005647EB">
              <w:rPr>
                <w:rFonts w:cs="Arial"/>
                <w:lang w:eastAsia="zh-CN"/>
              </w:rPr>
              <w:t>Cell</w:t>
            </w:r>
            <w:r w:rsidR="002570E4" w:rsidRPr="005647EB">
              <w:rPr>
                <w:rFonts w:cs="Arial"/>
                <w:lang w:eastAsia="zh-CN"/>
              </w:rPr>
              <w:t xml:space="preserve"> </w:t>
            </w:r>
            <w:r w:rsidRPr="005647EB">
              <w:rPr>
                <w:rFonts w:cs="Arial"/>
                <w:lang w:eastAsia="zh-CN"/>
              </w:rPr>
              <w:t>2,3,4</w:t>
            </w:r>
            <w:r w:rsidR="002570E4" w:rsidRPr="005647EB">
              <w:rPr>
                <w:rFonts w:cs="Arial"/>
                <w:lang w:eastAsia="zh-CN"/>
              </w:rPr>
              <w:t xml:space="preserve"> </w:t>
            </w:r>
            <w:r w:rsidRPr="005647EB">
              <w:rPr>
                <w:rFonts w:cs="Arial"/>
                <w:lang w:eastAsia="zh-CN"/>
              </w:rPr>
              <w:t>are</w:t>
            </w:r>
            <w:r w:rsidR="002570E4" w:rsidRPr="005647EB">
              <w:rPr>
                <w:rFonts w:cs="Arial"/>
                <w:lang w:eastAsia="zh-CN"/>
              </w:rPr>
              <w:t xml:space="preserve"> </w:t>
            </w:r>
            <w:r w:rsidRPr="005647EB">
              <w:rPr>
                <w:rFonts w:cs="Arial"/>
                <w:lang w:eastAsia="zh-CN"/>
              </w:rPr>
              <w:t>randomly</w:t>
            </w:r>
            <w:r w:rsidR="002570E4" w:rsidRPr="005647EB">
              <w:rPr>
                <w:rFonts w:cs="Arial"/>
                <w:lang w:eastAsia="zh-CN"/>
              </w:rPr>
              <w:t xml:space="preserve"> </w:t>
            </w:r>
            <w:r w:rsidRPr="005647EB">
              <w:rPr>
                <w:rFonts w:cs="Arial"/>
                <w:lang w:eastAsia="zh-CN"/>
              </w:rPr>
              <w:t>selected</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use</w:t>
            </w:r>
            <w:r w:rsidR="002570E4" w:rsidRPr="005647EB">
              <w:rPr>
                <w:rFonts w:cs="Arial"/>
                <w:lang w:eastAsia="zh-CN"/>
              </w:rPr>
              <w:t xml:space="preserve"> </w:t>
            </w:r>
            <w:r w:rsidRPr="005647EB">
              <w:rPr>
                <w:rFonts w:cs="Arial"/>
                <w:lang w:eastAsia="zh-CN"/>
              </w:rPr>
              <w:t>different</w:t>
            </w:r>
            <w:r w:rsidR="002570E4" w:rsidRPr="005647EB">
              <w:rPr>
                <w:rFonts w:cs="Arial"/>
                <w:lang w:eastAsia="zh-CN"/>
              </w:rPr>
              <w:t xml:space="preserve"> </w:t>
            </w:r>
            <w:r w:rsidRPr="005647EB">
              <w:rPr>
                <w:rFonts w:cs="Arial"/>
                <w:lang w:eastAsia="zh-CN"/>
              </w:rPr>
              <w:t>frequencies</w:t>
            </w:r>
            <w:r w:rsidR="002570E4" w:rsidRPr="005647EB">
              <w:rPr>
                <w:rFonts w:cs="Arial"/>
                <w:lang w:eastAsia="zh-CN"/>
              </w:rPr>
              <w:t xml:space="preserve"> </w:t>
            </w:r>
            <w:r w:rsidRPr="005647EB">
              <w:rPr>
                <w:rFonts w:cs="Arial"/>
                <w:lang w:eastAsia="zh-CN"/>
              </w:rPr>
              <w:t>selected</w:t>
            </w:r>
            <w:r w:rsidR="002570E4" w:rsidRPr="005647EB">
              <w:rPr>
                <w:rFonts w:cs="Arial"/>
                <w:lang w:eastAsia="zh-CN"/>
              </w:rPr>
              <w:t xml:space="preserve"> </w:t>
            </w:r>
            <w:r w:rsidRPr="005647EB">
              <w:rPr>
                <w:rFonts w:cs="Arial"/>
                <w:lang w:eastAsia="zh-CN"/>
              </w:rPr>
              <w:t>from</w:t>
            </w:r>
            <w:r w:rsidR="002570E4" w:rsidRPr="005647EB">
              <w:rPr>
                <w:rFonts w:cs="Arial"/>
                <w:lang w:eastAsia="zh-CN"/>
              </w:rPr>
              <w:t xml:space="preserve"> </w:t>
            </w:r>
            <w:r w:rsidRPr="005647EB">
              <w:rPr>
                <w:rFonts w:cs="Arial"/>
                <w:lang w:eastAsia="zh-CN"/>
              </w:rPr>
              <w:t>frequencies</w:t>
            </w:r>
            <w:r w:rsidR="002570E4" w:rsidRPr="005647EB">
              <w:rPr>
                <w:rFonts w:cs="Arial"/>
                <w:lang w:eastAsia="zh-CN"/>
              </w:rPr>
              <w:t xml:space="preserve"> </w:t>
            </w:r>
            <w:r w:rsidRPr="005647EB">
              <w:rPr>
                <w:rFonts w:cs="Arial"/>
              </w:rPr>
              <w:t>2,3,4</w:t>
            </w:r>
            <w:r w:rsidRPr="005647EB">
              <w:rPr>
                <w:rFonts w:cs="Arial"/>
                <w:lang w:eastAsia="zh-CN"/>
              </w:rPr>
              <w:t>,5,6,7,8,9</w:t>
            </w:r>
          </w:p>
        </w:tc>
        <w:tc>
          <w:tcPr>
            <w:tcW w:w="3652" w:type="dxa"/>
            <w:tcBorders>
              <w:top w:val="single" w:sz="4" w:space="0" w:color="auto"/>
              <w:left w:val="single" w:sz="4" w:space="0" w:color="auto"/>
              <w:bottom w:val="single" w:sz="4" w:space="0" w:color="auto"/>
              <w:right w:val="single" w:sz="4" w:space="0" w:color="auto"/>
            </w:tcBorders>
          </w:tcPr>
          <w:p w14:paraId="6F6662D3" w14:textId="77777777" w:rsidR="003D712A" w:rsidRPr="005647EB" w:rsidRDefault="003D712A" w:rsidP="002570E4">
            <w:pPr>
              <w:pStyle w:val="TAL"/>
              <w:keepNext w:val="0"/>
              <w:keepLines w:val="0"/>
              <w:rPr>
                <w:rFonts w:cs="v4.2.0"/>
                <w:bCs/>
                <w:lang w:eastAsia="zh-CN"/>
              </w:rPr>
            </w:pPr>
          </w:p>
        </w:tc>
      </w:tr>
      <w:tr w:rsidR="003D712A" w:rsidRPr="005647EB" w14:paraId="17AB5E4A"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0DCB19F" w14:textId="3EF98371" w:rsidR="003D712A" w:rsidRPr="005647EB" w:rsidRDefault="003D712A"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Borders>
              <w:top w:val="single" w:sz="4" w:space="0" w:color="auto"/>
              <w:left w:val="single" w:sz="4" w:space="0" w:color="auto"/>
              <w:bottom w:val="single" w:sz="4" w:space="0" w:color="auto"/>
              <w:right w:val="single" w:sz="4" w:space="0" w:color="auto"/>
            </w:tcBorders>
          </w:tcPr>
          <w:p w14:paraId="6D97059D"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55BF449B" w14:textId="4397B349" w:rsidR="003D712A" w:rsidRPr="005647EB" w:rsidRDefault="003D712A"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25B7CFCB" w14:textId="0BFECA9C" w:rsidR="003D712A" w:rsidRPr="005647EB" w:rsidRDefault="003D712A"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3D712A" w:rsidRPr="005647EB" w14:paraId="7B6703B5"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44CF18F" w14:textId="5AC78F73" w:rsidR="003D712A" w:rsidRPr="005647EB" w:rsidRDefault="003D712A" w:rsidP="002570E4">
            <w:pPr>
              <w:pStyle w:val="TAL"/>
              <w:keepNext w:val="0"/>
              <w:keepLines w:val="0"/>
              <w:rPr>
                <w:rFonts w:cs="Arial"/>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580" w:type="dxa"/>
            <w:tcBorders>
              <w:top w:val="single" w:sz="4" w:space="0" w:color="auto"/>
              <w:left w:val="single" w:sz="4" w:space="0" w:color="auto"/>
              <w:bottom w:val="single" w:sz="4" w:space="0" w:color="auto"/>
              <w:right w:val="single" w:sz="4" w:space="0" w:color="auto"/>
            </w:tcBorders>
          </w:tcPr>
          <w:p w14:paraId="36DBC906"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8BBCF5C" w14:textId="77777777" w:rsidR="003D712A" w:rsidRPr="005647EB" w:rsidRDefault="003D712A" w:rsidP="002570E4">
            <w:pPr>
              <w:pStyle w:val="TAC"/>
              <w:keepNext w:val="0"/>
              <w:keepLines w:val="0"/>
              <w:rPr>
                <w:rFonts w:cs="Arial"/>
              </w:rPr>
            </w:pPr>
            <w:r w:rsidRPr="005647EB">
              <w:rPr>
                <w:rFonts w:cs="Arial"/>
                <w:lang w:eastAsia="zh-CN"/>
              </w:rPr>
              <w:t>0</w:t>
            </w:r>
          </w:p>
        </w:tc>
        <w:tc>
          <w:tcPr>
            <w:tcW w:w="3652" w:type="dxa"/>
            <w:tcBorders>
              <w:top w:val="single" w:sz="4" w:space="0" w:color="auto"/>
              <w:left w:val="single" w:sz="4" w:space="0" w:color="auto"/>
              <w:bottom w:val="single" w:sz="4" w:space="0" w:color="auto"/>
              <w:right w:val="single" w:sz="4" w:space="0" w:color="auto"/>
            </w:tcBorders>
            <w:hideMark/>
          </w:tcPr>
          <w:p w14:paraId="480ED0A4" w14:textId="346901C2" w:rsidR="003D712A" w:rsidRPr="005647EB" w:rsidRDefault="003D712A"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lang w:eastAsia="zh-CN"/>
              </w:rPr>
              <w:t>36</w:t>
            </w:r>
            <w:r w:rsidRPr="005647EB">
              <w:rPr>
                <w:rFonts w:cs="Arial"/>
              </w:rPr>
              <w:t>.1</w:t>
            </w:r>
            <w:r w:rsidRPr="005647EB">
              <w:rPr>
                <w:rFonts w:cs="Arial"/>
                <w:lang w:eastAsia="zh-CN"/>
              </w:rPr>
              <w:t>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3D712A" w:rsidRPr="005647EB" w14:paraId="6FAFB99B"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A0638AE" w14:textId="63005941" w:rsidR="003D712A" w:rsidRPr="005647EB" w:rsidRDefault="003D712A" w:rsidP="002570E4">
            <w:pPr>
              <w:pStyle w:val="TAL"/>
              <w:keepNext w:val="0"/>
              <w:keepLines w:val="0"/>
              <w:rPr>
                <w:rFonts w:cs="Arial"/>
                <w:lang w:eastAsia="zh-CN"/>
              </w:rPr>
            </w:pPr>
            <w:r w:rsidRPr="005647EB">
              <w:rPr>
                <w:rFonts w:cs="Arial"/>
              </w:rPr>
              <w:t>A3-Offset</w:t>
            </w:r>
            <w:r w:rsidR="002570E4" w:rsidRPr="005647EB">
              <w:rPr>
                <w:rFonts w:cs="Arial"/>
              </w:rPr>
              <w:t xml:space="preserve"> </w:t>
            </w:r>
          </w:p>
        </w:tc>
        <w:tc>
          <w:tcPr>
            <w:tcW w:w="580" w:type="dxa"/>
            <w:tcBorders>
              <w:top w:val="single" w:sz="4" w:space="0" w:color="auto"/>
              <w:left w:val="single" w:sz="4" w:space="0" w:color="auto"/>
              <w:bottom w:val="single" w:sz="4" w:space="0" w:color="auto"/>
              <w:right w:val="single" w:sz="4" w:space="0" w:color="auto"/>
            </w:tcBorders>
            <w:hideMark/>
          </w:tcPr>
          <w:p w14:paraId="1BB943DB" w14:textId="77777777" w:rsidR="003D712A" w:rsidRPr="005647EB" w:rsidRDefault="003D712A" w:rsidP="002570E4">
            <w:pPr>
              <w:pStyle w:val="TAC"/>
              <w:keepNext w:val="0"/>
              <w:keepLines w:val="0"/>
              <w:rPr>
                <w:rFonts w:cs="Arial"/>
              </w:rPr>
            </w:pPr>
            <w:r w:rsidRPr="005647EB">
              <w:rPr>
                <w:rFonts w:cs="Arial"/>
              </w:rPr>
              <w:t>dB</w:t>
            </w:r>
          </w:p>
        </w:tc>
        <w:tc>
          <w:tcPr>
            <w:tcW w:w="2977" w:type="dxa"/>
            <w:tcBorders>
              <w:top w:val="single" w:sz="4" w:space="0" w:color="auto"/>
              <w:left w:val="single" w:sz="4" w:space="0" w:color="auto"/>
              <w:bottom w:val="single" w:sz="4" w:space="0" w:color="auto"/>
              <w:right w:val="single" w:sz="4" w:space="0" w:color="auto"/>
            </w:tcBorders>
            <w:hideMark/>
          </w:tcPr>
          <w:p w14:paraId="2D6CD777" w14:textId="77777777" w:rsidR="003D712A" w:rsidRPr="005647EB" w:rsidRDefault="003D712A" w:rsidP="002570E4">
            <w:pPr>
              <w:pStyle w:val="TAC"/>
              <w:keepNext w:val="0"/>
              <w:keepLines w:val="0"/>
              <w:rPr>
                <w:rFonts w:cs="Arial"/>
              </w:rPr>
            </w:pPr>
            <w:r w:rsidRPr="005647EB">
              <w:rPr>
                <w:rFonts w:cs="Arial"/>
              </w:rPr>
              <w:t>-6</w:t>
            </w:r>
          </w:p>
        </w:tc>
        <w:tc>
          <w:tcPr>
            <w:tcW w:w="3652" w:type="dxa"/>
            <w:tcBorders>
              <w:top w:val="single" w:sz="4" w:space="0" w:color="auto"/>
              <w:left w:val="single" w:sz="4" w:space="0" w:color="auto"/>
              <w:bottom w:val="single" w:sz="4" w:space="0" w:color="auto"/>
              <w:right w:val="single" w:sz="4" w:space="0" w:color="auto"/>
            </w:tcBorders>
          </w:tcPr>
          <w:p w14:paraId="4392BED5" w14:textId="77777777" w:rsidR="003D712A" w:rsidRPr="005647EB" w:rsidRDefault="003D712A" w:rsidP="002570E4">
            <w:pPr>
              <w:pStyle w:val="TAL"/>
              <w:keepNext w:val="0"/>
              <w:keepLines w:val="0"/>
              <w:rPr>
                <w:rFonts w:cs="Arial"/>
              </w:rPr>
            </w:pPr>
          </w:p>
        </w:tc>
      </w:tr>
      <w:tr w:rsidR="003D712A" w:rsidRPr="005647EB" w14:paraId="41D51D1D"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3707368" w14:textId="77777777" w:rsidR="003D712A" w:rsidRPr="005647EB" w:rsidRDefault="003D712A" w:rsidP="002570E4">
            <w:pPr>
              <w:pStyle w:val="TAL"/>
              <w:keepNext w:val="0"/>
              <w:keepLines w:val="0"/>
              <w:rPr>
                <w:rFonts w:cs="Arial"/>
              </w:rPr>
            </w:pPr>
            <w:r w:rsidRPr="005647EB">
              <w:rPr>
                <w:rFonts w:cs="Arial"/>
              </w:rPr>
              <w:t>Hysteresis</w:t>
            </w:r>
          </w:p>
        </w:tc>
        <w:tc>
          <w:tcPr>
            <w:tcW w:w="580" w:type="dxa"/>
            <w:tcBorders>
              <w:top w:val="single" w:sz="4" w:space="0" w:color="auto"/>
              <w:left w:val="single" w:sz="4" w:space="0" w:color="auto"/>
              <w:bottom w:val="single" w:sz="4" w:space="0" w:color="auto"/>
              <w:right w:val="single" w:sz="4" w:space="0" w:color="auto"/>
            </w:tcBorders>
            <w:hideMark/>
          </w:tcPr>
          <w:p w14:paraId="4C083F9C" w14:textId="77777777" w:rsidR="003D712A" w:rsidRPr="005647EB" w:rsidRDefault="003D712A" w:rsidP="002570E4">
            <w:pPr>
              <w:pStyle w:val="TAC"/>
              <w:keepNext w:val="0"/>
              <w:keepLines w:val="0"/>
              <w:rPr>
                <w:rFonts w:cs="Arial"/>
              </w:rPr>
            </w:pPr>
            <w:r w:rsidRPr="005647EB">
              <w:rPr>
                <w:rFonts w:cs="Arial"/>
              </w:rPr>
              <w:t>dB</w:t>
            </w:r>
          </w:p>
        </w:tc>
        <w:tc>
          <w:tcPr>
            <w:tcW w:w="2977" w:type="dxa"/>
            <w:tcBorders>
              <w:top w:val="single" w:sz="4" w:space="0" w:color="auto"/>
              <w:left w:val="single" w:sz="4" w:space="0" w:color="auto"/>
              <w:bottom w:val="single" w:sz="4" w:space="0" w:color="auto"/>
              <w:right w:val="single" w:sz="4" w:space="0" w:color="auto"/>
            </w:tcBorders>
            <w:hideMark/>
          </w:tcPr>
          <w:p w14:paraId="737D33E9" w14:textId="77777777" w:rsidR="003D712A" w:rsidRPr="005647EB" w:rsidRDefault="003D712A" w:rsidP="002570E4">
            <w:pPr>
              <w:pStyle w:val="TAC"/>
              <w:keepNext w:val="0"/>
              <w:keepLines w:val="0"/>
              <w:rPr>
                <w:rFonts w:cs="Arial"/>
              </w:rPr>
            </w:pPr>
            <w:r w:rsidRPr="005647EB">
              <w:rPr>
                <w:rFonts w:cs="Arial"/>
              </w:rPr>
              <w:t>0</w:t>
            </w:r>
          </w:p>
        </w:tc>
        <w:tc>
          <w:tcPr>
            <w:tcW w:w="3652" w:type="dxa"/>
            <w:tcBorders>
              <w:top w:val="single" w:sz="4" w:space="0" w:color="auto"/>
              <w:left w:val="single" w:sz="4" w:space="0" w:color="auto"/>
              <w:bottom w:val="single" w:sz="4" w:space="0" w:color="auto"/>
              <w:right w:val="single" w:sz="4" w:space="0" w:color="auto"/>
            </w:tcBorders>
          </w:tcPr>
          <w:p w14:paraId="253D7598" w14:textId="77777777" w:rsidR="003D712A" w:rsidRPr="005647EB" w:rsidRDefault="003D712A" w:rsidP="002570E4">
            <w:pPr>
              <w:pStyle w:val="TAL"/>
              <w:keepNext w:val="0"/>
              <w:keepLines w:val="0"/>
              <w:rPr>
                <w:rFonts w:cs="Arial"/>
              </w:rPr>
            </w:pPr>
          </w:p>
        </w:tc>
      </w:tr>
      <w:tr w:rsidR="003D712A" w:rsidRPr="005647EB" w14:paraId="1F844112"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7CAB3A9" w14:textId="31EE61D9" w:rsidR="003D712A" w:rsidRPr="005647EB" w:rsidRDefault="003D712A"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Borders>
              <w:top w:val="single" w:sz="4" w:space="0" w:color="auto"/>
              <w:left w:val="single" w:sz="4" w:space="0" w:color="auto"/>
              <w:bottom w:val="single" w:sz="4" w:space="0" w:color="auto"/>
              <w:right w:val="single" w:sz="4" w:space="0" w:color="auto"/>
            </w:tcBorders>
          </w:tcPr>
          <w:p w14:paraId="265B10DF"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0EA2F084" w14:textId="77777777" w:rsidR="003D712A" w:rsidRPr="005647EB" w:rsidRDefault="003D712A" w:rsidP="002570E4">
            <w:pPr>
              <w:pStyle w:val="TAC"/>
              <w:keepNext w:val="0"/>
              <w:keepLines w:val="0"/>
              <w:rPr>
                <w:rFonts w:cs="Arial"/>
              </w:rPr>
            </w:pPr>
            <w:r w:rsidRPr="005647EB">
              <w:rPr>
                <w:rFonts w:cs="Arial"/>
              </w:rPr>
              <w:t>Normal</w:t>
            </w:r>
          </w:p>
        </w:tc>
        <w:tc>
          <w:tcPr>
            <w:tcW w:w="3652" w:type="dxa"/>
            <w:tcBorders>
              <w:top w:val="single" w:sz="4" w:space="0" w:color="auto"/>
              <w:left w:val="single" w:sz="4" w:space="0" w:color="auto"/>
              <w:bottom w:val="single" w:sz="4" w:space="0" w:color="auto"/>
              <w:right w:val="single" w:sz="4" w:space="0" w:color="auto"/>
            </w:tcBorders>
          </w:tcPr>
          <w:p w14:paraId="1BF19F98" w14:textId="77777777" w:rsidR="003D712A" w:rsidRPr="005647EB" w:rsidRDefault="003D712A" w:rsidP="002570E4">
            <w:pPr>
              <w:pStyle w:val="TAL"/>
              <w:keepNext w:val="0"/>
              <w:keepLines w:val="0"/>
              <w:rPr>
                <w:rFonts w:cs="Arial"/>
              </w:rPr>
            </w:pPr>
          </w:p>
        </w:tc>
      </w:tr>
      <w:tr w:rsidR="003D712A" w:rsidRPr="005647EB" w14:paraId="030D8D96"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FC10184" w14:textId="77777777" w:rsidR="003D712A" w:rsidRPr="005647EB" w:rsidRDefault="003D712A" w:rsidP="002570E4">
            <w:pPr>
              <w:pStyle w:val="TAL"/>
              <w:keepNext w:val="0"/>
              <w:keepLines w:val="0"/>
              <w:rPr>
                <w:rFonts w:cs="Arial"/>
              </w:rPr>
            </w:pPr>
            <w:r w:rsidRPr="005647EB">
              <w:rPr>
                <w:rFonts w:cs="Arial"/>
              </w:rPr>
              <w:t>TimeToTrigger</w:t>
            </w:r>
          </w:p>
        </w:tc>
        <w:tc>
          <w:tcPr>
            <w:tcW w:w="580" w:type="dxa"/>
            <w:tcBorders>
              <w:top w:val="single" w:sz="4" w:space="0" w:color="auto"/>
              <w:left w:val="single" w:sz="4" w:space="0" w:color="auto"/>
              <w:bottom w:val="single" w:sz="4" w:space="0" w:color="auto"/>
              <w:right w:val="single" w:sz="4" w:space="0" w:color="auto"/>
            </w:tcBorders>
            <w:hideMark/>
          </w:tcPr>
          <w:p w14:paraId="1A6404B7" w14:textId="77777777" w:rsidR="003D712A" w:rsidRPr="005647EB" w:rsidRDefault="003D712A" w:rsidP="002570E4">
            <w:pPr>
              <w:pStyle w:val="TAC"/>
              <w:keepNext w:val="0"/>
              <w:keepLines w:val="0"/>
              <w:rPr>
                <w:rFonts w:cs="Arial"/>
              </w:rPr>
            </w:pPr>
            <w:r w:rsidRPr="005647EB">
              <w:rPr>
                <w:rFonts w:cs="Arial"/>
                <w:lang w:eastAsia="zh-CN"/>
              </w:rPr>
              <w:t>s</w:t>
            </w:r>
          </w:p>
        </w:tc>
        <w:tc>
          <w:tcPr>
            <w:tcW w:w="2977" w:type="dxa"/>
            <w:tcBorders>
              <w:top w:val="single" w:sz="4" w:space="0" w:color="auto"/>
              <w:left w:val="single" w:sz="4" w:space="0" w:color="auto"/>
              <w:bottom w:val="single" w:sz="4" w:space="0" w:color="auto"/>
              <w:right w:val="single" w:sz="4" w:space="0" w:color="auto"/>
            </w:tcBorders>
            <w:hideMark/>
          </w:tcPr>
          <w:p w14:paraId="0A159934" w14:textId="77777777" w:rsidR="003D712A" w:rsidRPr="005647EB" w:rsidRDefault="003D712A" w:rsidP="002570E4">
            <w:pPr>
              <w:pStyle w:val="TAC"/>
              <w:keepNext w:val="0"/>
              <w:keepLines w:val="0"/>
              <w:rPr>
                <w:rFonts w:cs="Arial"/>
              </w:rPr>
            </w:pPr>
            <w:r w:rsidRPr="005647EB">
              <w:rPr>
                <w:rFonts w:cs="Arial"/>
              </w:rPr>
              <w:t>0</w:t>
            </w:r>
          </w:p>
        </w:tc>
        <w:tc>
          <w:tcPr>
            <w:tcW w:w="3652" w:type="dxa"/>
            <w:tcBorders>
              <w:top w:val="single" w:sz="4" w:space="0" w:color="auto"/>
              <w:left w:val="single" w:sz="4" w:space="0" w:color="auto"/>
              <w:bottom w:val="single" w:sz="4" w:space="0" w:color="auto"/>
              <w:right w:val="single" w:sz="4" w:space="0" w:color="auto"/>
            </w:tcBorders>
          </w:tcPr>
          <w:p w14:paraId="79A3269F" w14:textId="77777777" w:rsidR="003D712A" w:rsidRPr="005647EB" w:rsidRDefault="003D712A" w:rsidP="002570E4">
            <w:pPr>
              <w:pStyle w:val="TAL"/>
              <w:keepNext w:val="0"/>
              <w:keepLines w:val="0"/>
              <w:rPr>
                <w:rFonts w:cs="Arial"/>
              </w:rPr>
            </w:pPr>
          </w:p>
        </w:tc>
      </w:tr>
      <w:tr w:rsidR="003D712A" w:rsidRPr="005647EB" w14:paraId="593907EC"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9FD75A8" w14:textId="43D64FC4" w:rsidR="003D712A" w:rsidRPr="005647EB" w:rsidRDefault="003D712A"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Borders>
              <w:top w:val="single" w:sz="4" w:space="0" w:color="auto"/>
              <w:left w:val="single" w:sz="4" w:space="0" w:color="auto"/>
              <w:bottom w:val="single" w:sz="4" w:space="0" w:color="auto"/>
              <w:right w:val="single" w:sz="4" w:space="0" w:color="auto"/>
            </w:tcBorders>
          </w:tcPr>
          <w:p w14:paraId="4B97706B"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0BC0A72B" w14:textId="77777777" w:rsidR="003D712A" w:rsidRPr="005647EB" w:rsidRDefault="003D712A" w:rsidP="002570E4">
            <w:pPr>
              <w:pStyle w:val="TAC"/>
              <w:keepNext w:val="0"/>
              <w:keepLines w:val="0"/>
              <w:rPr>
                <w:rFonts w:cs="Arial"/>
              </w:rPr>
            </w:pPr>
            <w:r w:rsidRPr="005647EB">
              <w:rPr>
                <w:rFonts w:cs="Arial"/>
              </w:rPr>
              <w:t>0</w:t>
            </w:r>
          </w:p>
        </w:tc>
        <w:tc>
          <w:tcPr>
            <w:tcW w:w="3652" w:type="dxa"/>
            <w:tcBorders>
              <w:top w:val="single" w:sz="4" w:space="0" w:color="auto"/>
              <w:left w:val="single" w:sz="4" w:space="0" w:color="auto"/>
              <w:bottom w:val="single" w:sz="4" w:space="0" w:color="auto"/>
              <w:right w:val="single" w:sz="4" w:space="0" w:color="auto"/>
            </w:tcBorders>
            <w:hideMark/>
          </w:tcPr>
          <w:p w14:paraId="78D9DE7B" w14:textId="1F1FAA62" w:rsidR="003D712A" w:rsidRPr="005647EB" w:rsidRDefault="003D712A"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3D712A" w:rsidRPr="005647EB" w14:paraId="34884ADD"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BF1D0A8" w14:textId="77777777" w:rsidR="003D712A" w:rsidRPr="005647EB" w:rsidRDefault="003D712A" w:rsidP="002570E4">
            <w:pPr>
              <w:pStyle w:val="TAL"/>
              <w:keepNext w:val="0"/>
              <w:keepLines w:val="0"/>
              <w:rPr>
                <w:rFonts w:cs="Arial"/>
              </w:rPr>
            </w:pPr>
            <w:r w:rsidRPr="005647EB">
              <w:rPr>
                <w:rFonts w:cs="Arial"/>
              </w:rPr>
              <w:t>DRX</w:t>
            </w:r>
          </w:p>
        </w:tc>
        <w:tc>
          <w:tcPr>
            <w:tcW w:w="580" w:type="dxa"/>
            <w:tcBorders>
              <w:top w:val="single" w:sz="4" w:space="0" w:color="auto"/>
              <w:left w:val="single" w:sz="4" w:space="0" w:color="auto"/>
              <w:bottom w:val="single" w:sz="4" w:space="0" w:color="auto"/>
              <w:right w:val="single" w:sz="4" w:space="0" w:color="auto"/>
            </w:tcBorders>
          </w:tcPr>
          <w:p w14:paraId="06DEBAC4"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9AF9CE3" w14:textId="77777777" w:rsidR="003D712A" w:rsidRPr="005647EB" w:rsidRDefault="003D712A" w:rsidP="002570E4">
            <w:pPr>
              <w:pStyle w:val="TAC"/>
              <w:keepNext w:val="0"/>
              <w:keepLines w:val="0"/>
              <w:rPr>
                <w:rFonts w:cs="Arial"/>
              </w:rPr>
            </w:pPr>
            <w:r w:rsidRPr="005647EB">
              <w:rPr>
                <w:rFonts w:cs="Arial"/>
              </w:rPr>
              <w:t>OFF</w:t>
            </w:r>
          </w:p>
        </w:tc>
        <w:tc>
          <w:tcPr>
            <w:tcW w:w="3652" w:type="dxa"/>
            <w:tcBorders>
              <w:top w:val="single" w:sz="4" w:space="0" w:color="auto"/>
              <w:left w:val="single" w:sz="4" w:space="0" w:color="auto"/>
              <w:bottom w:val="single" w:sz="4" w:space="0" w:color="auto"/>
              <w:right w:val="single" w:sz="4" w:space="0" w:color="auto"/>
            </w:tcBorders>
            <w:hideMark/>
          </w:tcPr>
          <w:p w14:paraId="51228655" w14:textId="77777777" w:rsidR="003D712A" w:rsidRPr="005647EB" w:rsidRDefault="003D712A" w:rsidP="002570E4">
            <w:pPr>
              <w:pStyle w:val="TAL"/>
              <w:keepNext w:val="0"/>
              <w:keepLines w:val="0"/>
              <w:rPr>
                <w:rFonts w:cs="Arial"/>
              </w:rPr>
            </w:pPr>
            <w:r w:rsidRPr="005647EB">
              <w:rPr>
                <w:rFonts w:cs="Arial"/>
              </w:rPr>
              <w:t>OFF</w:t>
            </w:r>
          </w:p>
        </w:tc>
      </w:tr>
      <w:tr w:rsidR="003D712A" w:rsidRPr="005647EB" w14:paraId="1E128B92"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BACCDE9" w14:textId="47DB5441" w:rsidR="003D712A" w:rsidRPr="005647EB" w:rsidRDefault="003D712A" w:rsidP="002570E4">
            <w:pPr>
              <w:pStyle w:val="TAL"/>
              <w:keepNext w:val="0"/>
              <w:keepLines w:val="0"/>
              <w:rPr>
                <w:rFonts w:cs="Arial"/>
                <w:lang w:eastAsia="zh-CN"/>
              </w:rPr>
            </w:pPr>
            <w:r w:rsidRPr="005647EB">
              <w:rPr>
                <w:rFonts w:cs="Arial"/>
                <w:lang w:eastAsia="zh-CN"/>
              </w:rPr>
              <w:t>Scaling</w:t>
            </w:r>
            <w:r w:rsidR="002570E4" w:rsidRPr="005647EB">
              <w:rPr>
                <w:rFonts w:cs="Arial"/>
                <w:lang w:eastAsia="zh-CN"/>
              </w:rPr>
              <w:t xml:space="preserve"> </w:t>
            </w:r>
            <w:r w:rsidRPr="005647EB">
              <w:rPr>
                <w:rFonts w:cs="Arial"/>
                <w:lang w:eastAsia="zh-CN"/>
              </w:rPr>
              <w:t>factor</w:t>
            </w:r>
            <w:r w:rsidR="002570E4" w:rsidRPr="005647EB">
              <w:rPr>
                <w:rFonts w:cs="Arial"/>
                <w:lang w:eastAsia="zh-CN"/>
              </w:rPr>
              <w:t xml:space="preserve"> </w:t>
            </w:r>
            <w:r w:rsidRPr="005647EB">
              <w:rPr>
                <w:rFonts w:cs="Arial"/>
                <w:lang w:eastAsia="zh-CN"/>
              </w:rPr>
              <w:t>configurations</w:t>
            </w:r>
          </w:p>
        </w:tc>
        <w:tc>
          <w:tcPr>
            <w:tcW w:w="580" w:type="dxa"/>
            <w:tcBorders>
              <w:top w:val="single" w:sz="4" w:space="0" w:color="auto"/>
              <w:left w:val="single" w:sz="4" w:space="0" w:color="auto"/>
              <w:bottom w:val="single" w:sz="4" w:space="0" w:color="auto"/>
              <w:right w:val="single" w:sz="4" w:space="0" w:color="auto"/>
            </w:tcBorders>
          </w:tcPr>
          <w:p w14:paraId="5F644460"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4A003E6" w14:textId="77777777" w:rsidR="003D712A" w:rsidRPr="005647EB" w:rsidRDefault="003D712A" w:rsidP="002570E4">
            <w:pPr>
              <w:pStyle w:val="TAC"/>
              <w:keepNext w:val="0"/>
              <w:keepLines w:val="0"/>
              <w:rPr>
                <w:rFonts w:cs="Arial"/>
                <w:lang w:eastAsia="zh-CN"/>
              </w:rPr>
            </w:pPr>
            <w:r w:rsidRPr="005647EB">
              <w:rPr>
                <w:rFonts w:cs="Arial"/>
                <w:lang w:eastAsia="zh-CN"/>
              </w:rPr>
              <w:t>8</w:t>
            </w:r>
          </w:p>
        </w:tc>
        <w:tc>
          <w:tcPr>
            <w:tcW w:w="3652" w:type="dxa"/>
            <w:tcBorders>
              <w:top w:val="single" w:sz="4" w:space="0" w:color="auto"/>
              <w:left w:val="single" w:sz="4" w:space="0" w:color="auto"/>
              <w:bottom w:val="single" w:sz="4" w:space="0" w:color="auto"/>
              <w:right w:val="single" w:sz="4" w:space="0" w:color="auto"/>
            </w:tcBorders>
            <w:hideMark/>
          </w:tcPr>
          <w:p w14:paraId="29C24D0C" w14:textId="1E9B8DD0" w:rsidR="003D712A" w:rsidRPr="005647EB" w:rsidRDefault="003D712A" w:rsidP="002570E4">
            <w:pPr>
              <w:pStyle w:val="TAL"/>
              <w:keepNext w:val="0"/>
              <w:keepLines w:val="0"/>
              <w:rPr>
                <w:rFonts w:cs="Arial"/>
                <w:lang w:eastAsia="zh-CN"/>
              </w:rPr>
            </w:pPr>
            <w:r w:rsidRPr="005647EB">
              <w:rPr>
                <w:rFonts w:cs="Arial"/>
                <w:lang w:eastAsia="zh-CN"/>
              </w:rPr>
              <w:t>As</w:t>
            </w:r>
            <w:r w:rsidR="002570E4" w:rsidRPr="005647EB">
              <w:rPr>
                <w:rFonts w:cs="Arial"/>
                <w:lang w:eastAsia="zh-CN"/>
              </w:rPr>
              <w:t xml:space="preserve"> </w:t>
            </w:r>
            <w:r w:rsidRPr="005647EB">
              <w:rPr>
                <w:rFonts w:cs="Arial"/>
                <w:lang w:eastAsia="zh-CN"/>
              </w:rPr>
              <w:t>specified</w:t>
            </w:r>
            <w:r w:rsidR="002570E4" w:rsidRPr="005647EB">
              <w:rPr>
                <w:rFonts w:cs="Arial"/>
                <w:lang w:eastAsia="zh-CN"/>
              </w:rPr>
              <w:t xml:space="preserve"> in 3GPP TS </w:t>
            </w:r>
            <w:r w:rsidRPr="005647EB">
              <w:rPr>
                <w:rFonts w:cs="Arial"/>
                <w:lang w:eastAsia="zh-CN"/>
              </w:rPr>
              <w:t>36.133</w:t>
            </w:r>
            <w:r w:rsidR="002570E4" w:rsidRPr="005647EB">
              <w:rPr>
                <w:rFonts w:cs="Arial"/>
                <w:lang w:eastAsia="zh-CN"/>
              </w:rPr>
              <w:t xml:space="preserve"> </w:t>
            </w:r>
            <w:r w:rsidRPr="005647EB">
              <w:rPr>
                <w:rFonts w:cs="Arial"/>
                <w:lang w:eastAsia="zh-CN"/>
              </w:rPr>
              <w:t>clause</w:t>
            </w:r>
            <w:r w:rsidR="002570E4" w:rsidRPr="005647EB">
              <w:rPr>
                <w:rFonts w:cs="Arial"/>
                <w:lang w:eastAsia="zh-CN"/>
              </w:rPr>
              <w:t xml:space="preserve"> </w:t>
            </w:r>
            <w:r w:rsidRPr="005647EB">
              <w:rPr>
                <w:rFonts w:cs="Arial"/>
                <w:lang w:eastAsia="zh-CN"/>
              </w:rPr>
              <w:t>8.1.2.1.1a</w:t>
            </w:r>
          </w:p>
        </w:tc>
      </w:tr>
      <w:tr w:rsidR="003D712A" w:rsidRPr="005647EB" w14:paraId="708451BB"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8811B15" w14:textId="77777777" w:rsidR="003D712A" w:rsidRPr="005647EB" w:rsidRDefault="003D712A" w:rsidP="002570E4">
            <w:pPr>
              <w:pStyle w:val="TAL"/>
              <w:keepNext w:val="0"/>
              <w:keepLines w:val="0"/>
              <w:rPr>
                <w:rFonts w:cs="Arial"/>
              </w:rPr>
            </w:pPr>
            <w:r w:rsidRPr="005647EB">
              <w:rPr>
                <w:rFonts w:cs="Arial"/>
              </w:rPr>
              <w:t>T1</w:t>
            </w:r>
          </w:p>
        </w:tc>
        <w:tc>
          <w:tcPr>
            <w:tcW w:w="580" w:type="dxa"/>
            <w:tcBorders>
              <w:top w:val="single" w:sz="4" w:space="0" w:color="auto"/>
              <w:left w:val="single" w:sz="4" w:space="0" w:color="auto"/>
              <w:bottom w:val="single" w:sz="4" w:space="0" w:color="auto"/>
              <w:right w:val="single" w:sz="4" w:space="0" w:color="auto"/>
            </w:tcBorders>
            <w:hideMark/>
          </w:tcPr>
          <w:p w14:paraId="1BF8D391" w14:textId="77777777" w:rsidR="003D712A" w:rsidRPr="005647EB" w:rsidRDefault="003D712A" w:rsidP="002570E4">
            <w:pPr>
              <w:pStyle w:val="TAC"/>
              <w:keepNext w:val="0"/>
              <w:keepLines w:val="0"/>
              <w:rPr>
                <w:rFonts w:cs="Arial"/>
              </w:rPr>
            </w:pPr>
            <w:r w:rsidRPr="005647EB">
              <w:rPr>
                <w:rFonts w:cs="Arial"/>
              </w:rPr>
              <w:t>s</w:t>
            </w:r>
          </w:p>
        </w:tc>
        <w:tc>
          <w:tcPr>
            <w:tcW w:w="2977" w:type="dxa"/>
            <w:tcBorders>
              <w:top w:val="single" w:sz="4" w:space="0" w:color="auto"/>
              <w:left w:val="single" w:sz="4" w:space="0" w:color="auto"/>
              <w:bottom w:val="single" w:sz="4" w:space="0" w:color="auto"/>
              <w:right w:val="single" w:sz="4" w:space="0" w:color="auto"/>
            </w:tcBorders>
            <w:hideMark/>
          </w:tcPr>
          <w:p w14:paraId="33D91A79" w14:textId="77777777" w:rsidR="003D712A" w:rsidRPr="005647EB" w:rsidRDefault="003D712A" w:rsidP="002570E4">
            <w:pPr>
              <w:pStyle w:val="TAC"/>
              <w:keepNext w:val="0"/>
              <w:keepLines w:val="0"/>
              <w:rPr>
                <w:rFonts w:cs="Arial"/>
              </w:rPr>
            </w:pPr>
            <w:r w:rsidRPr="005647EB">
              <w:rPr>
                <w:rFonts w:cs="Arial"/>
              </w:rPr>
              <w:t>5</w:t>
            </w:r>
          </w:p>
        </w:tc>
        <w:tc>
          <w:tcPr>
            <w:tcW w:w="3652" w:type="dxa"/>
            <w:tcBorders>
              <w:top w:val="single" w:sz="4" w:space="0" w:color="auto"/>
              <w:left w:val="single" w:sz="4" w:space="0" w:color="auto"/>
              <w:bottom w:val="single" w:sz="4" w:space="0" w:color="auto"/>
              <w:right w:val="single" w:sz="4" w:space="0" w:color="auto"/>
            </w:tcBorders>
          </w:tcPr>
          <w:p w14:paraId="2AD961A9" w14:textId="77777777" w:rsidR="003D712A" w:rsidRPr="005647EB" w:rsidRDefault="003D712A" w:rsidP="002570E4">
            <w:pPr>
              <w:pStyle w:val="TAL"/>
              <w:keepNext w:val="0"/>
              <w:keepLines w:val="0"/>
              <w:rPr>
                <w:rFonts w:cs="Arial"/>
              </w:rPr>
            </w:pPr>
          </w:p>
        </w:tc>
      </w:tr>
      <w:tr w:rsidR="003D712A" w:rsidRPr="005647EB" w14:paraId="3F6B4F5A"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F405BC3" w14:textId="77777777" w:rsidR="003D712A" w:rsidRPr="005647EB" w:rsidRDefault="003D712A" w:rsidP="002570E4">
            <w:pPr>
              <w:pStyle w:val="TAL"/>
              <w:keepNext w:val="0"/>
              <w:keepLines w:val="0"/>
              <w:rPr>
                <w:rFonts w:cs="Arial"/>
              </w:rPr>
            </w:pPr>
            <w:r w:rsidRPr="005647EB">
              <w:rPr>
                <w:rFonts w:cs="Arial"/>
              </w:rPr>
              <w:t>T2</w:t>
            </w:r>
          </w:p>
        </w:tc>
        <w:tc>
          <w:tcPr>
            <w:tcW w:w="580" w:type="dxa"/>
            <w:tcBorders>
              <w:top w:val="single" w:sz="4" w:space="0" w:color="auto"/>
              <w:left w:val="single" w:sz="4" w:space="0" w:color="auto"/>
              <w:bottom w:val="single" w:sz="4" w:space="0" w:color="auto"/>
              <w:right w:val="single" w:sz="4" w:space="0" w:color="auto"/>
            </w:tcBorders>
            <w:hideMark/>
          </w:tcPr>
          <w:p w14:paraId="030CFFD1" w14:textId="77777777" w:rsidR="003D712A" w:rsidRPr="005647EB" w:rsidRDefault="003D712A" w:rsidP="002570E4">
            <w:pPr>
              <w:pStyle w:val="TAC"/>
              <w:keepNext w:val="0"/>
              <w:keepLines w:val="0"/>
              <w:rPr>
                <w:rFonts w:cs="Arial"/>
              </w:rPr>
            </w:pPr>
            <w:r w:rsidRPr="005647EB">
              <w:rPr>
                <w:rFonts w:cs="Arial"/>
              </w:rPr>
              <w:t>s</w:t>
            </w:r>
          </w:p>
        </w:tc>
        <w:tc>
          <w:tcPr>
            <w:tcW w:w="2977" w:type="dxa"/>
            <w:tcBorders>
              <w:top w:val="single" w:sz="4" w:space="0" w:color="auto"/>
              <w:left w:val="single" w:sz="4" w:space="0" w:color="auto"/>
              <w:bottom w:val="single" w:sz="4" w:space="0" w:color="auto"/>
              <w:right w:val="single" w:sz="4" w:space="0" w:color="auto"/>
            </w:tcBorders>
            <w:hideMark/>
          </w:tcPr>
          <w:p w14:paraId="24BE9C57" w14:textId="77777777" w:rsidR="003D712A" w:rsidRPr="005647EB" w:rsidRDefault="003D712A" w:rsidP="002570E4">
            <w:pPr>
              <w:pStyle w:val="TAC"/>
              <w:keepNext w:val="0"/>
              <w:keepLines w:val="0"/>
              <w:rPr>
                <w:rFonts w:cs="Arial"/>
                <w:lang w:eastAsia="zh-CN"/>
              </w:rPr>
            </w:pPr>
            <w:r w:rsidRPr="005647EB">
              <w:rPr>
                <w:rFonts w:cs="Arial"/>
                <w:lang w:eastAsia="zh-CN"/>
              </w:rPr>
              <w:t>155</w:t>
            </w:r>
          </w:p>
        </w:tc>
        <w:tc>
          <w:tcPr>
            <w:tcW w:w="3652" w:type="dxa"/>
            <w:tcBorders>
              <w:top w:val="single" w:sz="4" w:space="0" w:color="auto"/>
              <w:left w:val="single" w:sz="4" w:space="0" w:color="auto"/>
              <w:bottom w:val="single" w:sz="4" w:space="0" w:color="auto"/>
              <w:right w:val="single" w:sz="4" w:space="0" w:color="auto"/>
            </w:tcBorders>
          </w:tcPr>
          <w:p w14:paraId="3F807DEA" w14:textId="77777777" w:rsidR="003D712A" w:rsidRPr="005647EB" w:rsidRDefault="003D712A" w:rsidP="002570E4">
            <w:pPr>
              <w:pStyle w:val="TAL"/>
              <w:keepNext w:val="0"/>
              <w:keepLines w:val="0"/>
              <w:rPr>
                <w:rFonts w:cs="Arial"/>
              </w:rPr>
            </w:pPr>
          </w:p>
        </w:tc>
      </w:tr>
    </w:tbl>
    <w:p w14:paraId="12D00544" w14:textId="77777777" w:rsidR="003D712A" w:rsidRPr="005647EB" w:rsidRDefault="003D712A" w:rsidP="002570E4"/>
    <w:p w14:paraId="5166C5D0" w14:textId="77777777" w:rsidR="003D712A" w:rsidRPr="005647EB" w:rsidRDefault="003D712A" w:rsidP="002570E4">
      <w:pPr>
        <w:pStyle w:val="Heading5"/>
        <w:keepNext w:val="0"/>
        <w:keepLines w:val="0"/>
      </w:pPr>
      <w:r w:rsidRPr="005647EB">
        <w:t>8.4.7.4.2</w:t>
      </w:r>
      <w:r w:rsidRPr="005647EB">
        <w:tab/>
        <w:t>Test procedure</w:t>
      </w:r>
    </w:p>
    <w:p w14:paraId="6EBF9AAB" w14:textId="77777777" w:rsidR="003D712A" w:rsidRPr="005647EB" w:rsidRDefault="003D712A"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479D97B8" w14:textId="4B0A5F3F" w:rsidR="003D712A" w:rsidRPr="005647EB" w:rsidRDefault="003D712A" w:rsidP="00EC0475">
      <w:pPr>
        <w:pStyle w:val="B1"/>
        <w:ind w:left="709" w:hanging="425"/>
      </w:pPr>
      <w:r w:rsidRPr="005647EB">
        <w:t>1.</w:t>
      </w:r>
      <w:r w:rsidRPr="005647EB">
        <w:tab/>
        <w:t xml:space="preserve">Ensure the UE is in State 3A-RF according </w:t>
      </w:r>
      <w:r w:rsidR="002570E4" w:rsidRPr="005647EB">
        <w:t>to 3GPP TS</w:t>
      </w:r>
      <w:r w:rsidRPr="005647EB">
        <w:t xml:space="preserve"> 36.508 [7] clause 7.2A.3.</w:t>
      </w:r>
    </w:p>
    <w:p w14:paraId="03D24297" w14:textId="77777777" w:rsidR="003D712A" w:rsidRPr="005647EB" w:rsidRDefault="003D712A" w:rsidP="00EC0475">
      <w:pPr>
        <w:pStyle w:val="B1"/>
        <w:ind w:left="709" w:hanging="425"/>
      </w:pPr>
      <w:r w:rsidRPr="005647EB">
        <w:rPr>
          <w:rFonts w:eastAsia="??"/>
        </w:rPr>
        <w:t>2.</w:t>
      </w:r>
      <w:r w:rsidRPr="005647EB">
        <w:rPr>
          <w:rFonts w:eastAsia="??"/>
        </w:rPr>
        <w:tab/>
        <w:t xml:space="preserve">Set the parameters according to T1 in Table 8.4.8.5-1. </w:t>
      </w:r>
      <w:r w:rsidRPr="005647EB">
        <w:t>Propagation conditions are set according to Annex B clauses B.1.1 and B.2.2. T1 starts.</w:t>
      </w:r>
    </w:p>
    <w:p w14:paraId="34515F0B" w14:textId="77777777" w:rsidR="003D712A" w:rsidRPr="005647EB" w:rsidRDefault="003D712A" w:rsidP="00EC0475">
      <w:pPr>
        <w:pStyle w:val="B1"/>
        <w:ind w:left="709" w:hanging="425"/>
      </w:pPr>
      <w:r w:rsidRPr="005647EB">
        <w:t>3.</w:t>
      </w:r>
      <w:r w:rsidRPr="005647EB">
        <w:tab/>
        <w:t>SS shall transmit an RRCConnectionReconfiguration message.</w:t>
      </w:r>
    </w:p>
    <w:p w14:paraId="30B7E7B6" w14:textId="77777777" w:rsidR="003D712A" w:rsidRPr="005647EB" w:rsidRDefault="003D712A" w:rsidP="00EC0475">
      <w:pPr>
        <w:pStyle w:val="B1"/>
        <w:ind w:left="709" w:hanging="425"/>
      </w:pPr>
      <w:r w:rsidRPr="005647EB">
        <w:t>4.</w:t>
      </w:r>
      <w:r w:rsidRPr="005647EB">
        <w:tab/>
        <w:t>The UE shall transmit RRCConnectionReconfigurationComplete message.</w:t>
      </w:r>
    </w:p>
    <w:p w14:paraId="1A410C3C" w14:textId="77777777" w:rsidR="003D712A" w:rsidRPr="005647EB" w:rsidRDefault="003D712A" w:rsidP="00EC0475">
      <w:pPr>
        <w:pStyle w:val="B1"/>
        <w:ind w:left="709" w:hanging="425"/>
      </w:pPr>
      <w:r w:rsidRPr="005647EB">
        <w:t>5.</w:t>
      </w:r>
      <w:r w:rsidRPr="005647EB">
        <w:tab/>
        <w:t>When T1 expires, the SS shall switch the power setting from T1 to T2 as specified in Tables  and 8.4.7.5-2.</w:t>
      </w:r>
    </w:p>
    <w:p w14:paraId="4C7F087A" w14:textId="77777777" w:rsidR="003D712A" w:rsidRPr="005647EB" w:rsidRDefault="003D712A" w:rsidP="00EC0475">
      <w:pPr>
        <w:pStyle w:val="B1"/>
        <w:ind w:left="709" w:hanging="425"/>
      </w:pPr>
      <w:r w:rsidRPr="005647EB">
        <w:t>6.</w:t>
      </w:r>
      <w:r w:rsidRPr="005647EB">
        <w:tab/>
        <w:t>UE shall transmit a MeasurementReport message triggered by Event A3 for cells 2, 3 and 4. If the measurement reporting delay from the beginning of time period T2 is less than 1</w:t>
      </w:r>
      <w:r w:rsidRPr="005647EB">
        <w:rPr>
          <w:lang w:eastAsia="zh-CN"/>
        </w:rPr>
        <w:t>3</w:t>
      </w:r>
      <w:r w:rsidRPr="005647EB">
        <w:t>.</w:t>
      </w:r>
      <w:r w:rsidRPr="005647EB">
        <w:rPr>
          <w:lang w:eastAsia="zh-CN"/>
        </w:rPr>
        <w:t>17</w:t>
      </w:r>
      <w:r w:rsidRPr="005647EB">
        <w:t>s (cell 2) and  153.6s (cell 3 and 4) the number of successful tests is increased by one. If the UE fails to report the event within the measurement reporting delay requirement then the number of failure tests is increased by one.</w:t>
      </w:r>
    </w:p>
    <w:p w14:paraId="40751061" w14:textId="77777777" w:rsidR="003D712A" w:rsidRPr="005647EB" w:rsidRDefault="003D712A" w:rsidP="00EC0475">
      <w:pPr>
        <w:pStyle w:val="B1"/>
        <w:ind w:left="709" w:hanging="425"/>
      </w:pPr>
      <w:r w:rsidRPr="005647EB">
        <w:t>7.</w:t>
      </w:r>
      <w:r w:rsidRPr="005647EB">
        <w:tab/>
        <w:t>After the SS receive the MeasurementReport message in step 6) or when T2 expires, the SS shall transmit an RRCConnectionRelease message to release the RRC connection which includes the release of the established radio bearers as well as all radio resources.</w:t>
      </w:r>
    </w:p>
    <w:p w14:paraId="66022DD5" w14:textId="77777777" w:rsidR="003D712A" w:rsidRPr="005647EB" w:rsidRDefault="003D712A" w:rsidP="00EC0475">
      <w:pPr>
        <w:pStyle w:val="B1"/>
        <w:ind w:left="709" w:hanging="425"/>
      </w:pPr>
      <w:r w:rsidRPr="005647EB">
        <w:t>8.</w:t>
      </w:r>
      <w:r w:rsidRPr="005647EB">
        <w:tab/>
        <w:t>Set physical cell identity = ((current physical cell identity + 1) mod 14 + 2) for Cells 2, 3 and 4 for next iteration of the test procedure loop.</w:t>
      </w:r>
    </w:p>
    <w:p w14:paraId="383BCCBC" w14:textId="77777777" w:rsidR="00EC0475" w:rsidRPr="005647EB" w:rsidRDefault="003D712A" w:rsidP="00EC0475">
      <w:pPr>
        <w:pStyle w:val="B1"/>
        <w:ind w:left="709" w:hanging="425"/>
      </w:pPr>
      <w:r w:rsidRPr="005647EB">
        <w:t>9.</w:t>
      </w:r>
      <w:r w:rsidRPr="005647EB">
        <w:tab/>
        <w:t>After the RRC connection release, the SS:</w:t>
      </w:r>
    </w:p>
    <w:p w14:paraId="1EA76BFD" w14:textId="77777777" w:rsidR="00EC0475" w:rsidRPr="005647EB" w:rsidRDefault="003D712A" w:rsidP="00EC0475">
      <w:pPr>
        <w:pStyle w:val="B2"/>
      </w:pPr>
      <w:r w:rsidRPr="005647EB">
        <w:t>-</w:t>
      </w:r>
      <w:r w:rsidR="00EC0475"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7C03E87F" w14:textId="77777777" w:rsidR="00EC0475" w:rsidRPr="005647EB" w:rsidRDefault="003D712A" w:rsidP="00EC0475">
      <w:pPr>
        <w:pStyle w:val="B2"/>
      </w:pPr>
      <w:r w:rsidRPr="005647EB">
        <w:t>-</w:t>
      </w:r>
      <w:r w:rsidR="00EC0475" w:rsidRPr="005647EB">
        <w:tab/>
      </w:r>
      <w:r w:rsidRPr="005647E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r w:rsidR="00EC0475" w:rsidRPr="005647EB">
        <w:t xml:space="preserve">; </w:t>
      </w:r>
      <w:r w:rsidRPr="005647EB">
        <w:t>and</w:t>
      </w:r>
    </w:p>
    <w:p w14:paraId="7CA520FD" w14:textId="0E96BEC1" w:rsidR="003D712A" w:rsidRPr="005647EB" w:rsidRDefault="003D712A" w:rsidP="00EC0475">
      <w:pPr>
        <w:pStyle w:val="B2"/>
      </w:pPr>
      <w:r w:rsidRPr="005647EB">
        <w:lastRenderedPageBreak/>
        <w:t>-</w:t>
      </w:r>
      <w:r w:rsidR="00EC0475" w:rsidRPr="005647EB">
        <w:tab/>
      </w:r>
      <w:r w:rsidRPr="005647EB">
        <w:t xml:space="preserve">randomly re-assign the frequencies for cells 2, 3 and 4 among the eight TDD carrier frequencies, according to </w:t>
      </w:r>
      <w:r w:rsidR="001C1997" w:rsidRPr="005647EB">
        <w:t>Table</w:t>
      </w:r>
      <w:r w:rsidRPr="005647EB">
        <w:t xml:space="preserve"> 8.4.8.4.1-1.</w:t>
      </w:r>
    </w:p>
    <w:p w14:paraId="65EF773B" w14:textId="77777777" w:rsidR="003D712A" w:rsidRPr="005647EB" w:rsidRDefault="003D712A" w:rsidP="00EC0475">
      <w:pPr>
        <w:pStyle w:val="B1"/>
        <w:ind w:left="709" w:hanging="425"/>
      </w:pPr>
      <w:r w:rsidRPr="005647EB">
        <w:t>10.</w:t>
      </w:r>
      <w:r w:rsidRPr="005647EB">
        <w:tab/>
        <w:t xml:space="preserve">Repeat step 2-9 until the confidence level according to </w:t>
      </w:r>
      <w:r w:rsidRPr="005647EB">
        <w:rPr>
          <w:rFonts w:eastAsia="??"/>
        </w:rPr>
        <w:t>Tables G.2.3-1 in Annex G clause G.2 is achieved.</w:t>
      </w:r>
    </w:p>
    <w:p w14:paraId="2EBDECE0" w14:textId="77777777" w:rsidR="003D712A" w:rsidRPr="005647EB" w:rsidRDefault="003D712A" w:rsidP="002570E4">
      <w:pPr>
        <w:pStyle w:val="Heading5"/>
        <w:keepNext w:val="0"/>
        <w:keepLines w:val="0"/>
      </w:pPr>
      <w:r w:rsidRPr="005647EB">
        <w:t>8.4.8.4.3</w:t>
      </w:r>
      <w:r w:rsidRPr="005647EB">
        <w:tab/>
        <w:t>Message contents</w:t>
      </w:r>
    </w:p>
    <w:p w14:paraId="47350A11" w14:textId="0F601238" w:rsidR="003D712A" w:rsidRPr="005647EB" w:rsidRDefault="003D712A" w:rsidP="002570E4">
      <w:r w:rsidRPr="005647EB">
        <w:t xml:space="preserve">Message contents are according </w:t>
      </w:r>
      <w:r w:rsidR="002570E4" w:rsidRPr="005647EB">
        <w:t>to 3GPP TS</w:t>
      </w:r>
      <w:r w:rsidRPr="005647EB">
        <w:t xml:space="preserve"> 36.508 [7] clause 4.6 with the following exceptions: </w:t>
      </w:r>
    </w:p>
    <w:p w14:paraId="58D00CF5" w14:textId="77777777" w:rsidR="003D712A" w:rsidRPr="005647EB" w:rsidRDefault="003D712A" w:rsidP="002570E4">
      <w:pPr>
        <w:pStyle w:val="TH"/>
        <w:keepNext w:val="0"/>
        <w:keepLines w:val="0"/>
        <w:rPr>
          <w:rFonts w:eastAsia="SimSun"/>
          <w:lang w:eastAsia="zh-CN"/>
        </w:rPr>
      </w:pPr>
      <w:r w:rsidRPr="005647EB">
        <w:t xml:space="preserve">Table </w:t>
      </w:r>
      <w:r w:rsidRPr="005647EB">
        <w:rPr>
          <w:rFonts w:eastAsia="SimSun"/>
          <w:lang w:eastAsia="zh-CN"/>
        </w:rPr>
        <w:t>8.4.8.4.3</w:t>
      </w:r>
      <w:r w:rsidRPr="005647EB">
        <w:t xml:space="preserve">-1: Common </w:t>
      </w:r>
      <w:r w:rsidRPr="005647EB">
        <w:rPr>
          <w:rFonts w:eastAsia="SimSun"/>
          <w:lang w:eastAsia="zh-CN"/>
        </w:rPr>
        <w:t>Exception messages for E-UTRAN TDD-TDD intra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D712A" w:rsidRPr="005647EB" w14:paraId="243918CD" w14:textId="77777777" w:rsidTr="00EC0475">
        <w:trPr>
          <w:cantSplit/>
          <w:jc w:val="center"/>
        </w:trPr>
        <w:tc>
          <w:tcPr>
            <w:tcW w:w="8022" w:type="dxa"/>
            <w:gridSpan w:val="2"/>
          </w:tcPr>
          <w:p w14:paraId="408E0A97" w14:textId="40708811" w:rsidR="003D712A" w:rsidRPr="005647EB" w:rsidRDefault="003D712A"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3D712A" w:rsidRPr="005647EB" w14:paraId="7CEB9088" w14:textId="77777777" w:rsidTr="00EC0475">
        <w:trPr>
          <w:cantSplit/>
          <w:jc w:val="center"/>
        </w:trPr>
        <w:tc>
          <w:tcPr>
            <w:tcW w:w="5692" w:type="dxa"/>
          </w:tcPr>
          <w:p w14:paraId="3D793110" w14:textId="63DF5572" w:rsidR="003D712A" w:rsidRPr="005647EB" w:rsidRDefault="003D712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D5BFC51" w14:textId="77777777" w:rsidR="003D712A" w:rsidRPr="005647EB" w:rsidRDefault="003D712A" w:rsidP="002570E4">
            <w:pPr>
              <w:pStyle w:val="TAL"/>
              <w:keepNext w:val="0"/>
              <w:keepLines w:val="0"/>
              <w:rPr>
                <w:rFonts w:eastAsia="SimSun"/>
                <w:lang w:eastAsia="zh-CN"/>
              </w:rPr>
            </w:pPr>
          </w:p>
        </w:tc>
      </w:tr>
      <w:tr w:rsidR="003D712A" w:rsidRPr="005647EB" w14:paraId="6CC20CF9" w14:textId="77777777" w:rsidTr="00EC0475">
        <w:trPr>
          <w:cantSplit/>
          <w:jc w:val="center"/>
        </w:trPr>
        <w:tc>
          <w:tcPr>
            <w:tcW w:w="5692" w:type="dxa"/>
          </w:tcPr>
          <w:p w14:paraId="74149AD4" w14:textId="07755B04" w:rsidR="003D712A" w:rsidRPr="005647EB" w:rsidRDefault="003D712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5584A6BC" w14:textId="4AB5013F" w:rsidR="003D712A" w:rsidRPr="005647EB" w:rsidRDefault="003D712A" w:rsidP="002570E4">
            <w:pPr>
              <w:pStyle w:val="TAL"/>
              <w:keepNext w:val="0"/>
              <w:keepLines w:val="0"/>
            </w:pPr>
            <w:r w:rsidRPr="005647EB">
              <w:t>Table</w:t>
            </w:r>
            <w:r w:rsidR="002570E4" w:rsidRPr="005647EB">
              <w:t xml:space="preserve"> </w:t>
            </w:r>
            <w:r w:rsidRPr="005647EB">
              <w:t>H.3.1-1</w:t>
            </w:r>
          </w:p>
          <w:p w14:paraId="5CFD4D8A" w14:textId="4C266493" w:rsidR="003D712A" w:rsidRPr="005647EB" w:rsidRDefault="003D712A" w:rsidP="002570E4">
            <w:pPr>
              <w:pStyle w:val="TAL"/>
              <w:keepNext w:val="0"/>
              <w:keepLines w:val="0"/>
            </w:pPr>
            <w:r w:rsidRPr="005647EB">
              <w:t>Table</w:t>
            </w:r>
            <w:r w:rsidR="002570E4" w:rsidRPr="005647EB">
              <w:t xml:space="preserve"> </w:t>
            </w:r>
            <w:r w:rsidRPr="005647EB">
              <w:t>H.3.1-7</w:t>
            </w:r>
          </w:p>
          <w:p w14:paraId="7C949FC4" w14:textId="64062756" w:rsidR="003D712A" w:rsidRPr="005647EB" w:rsidRDefault="003D712A" w:rsidP="002570E4">
            <w:pPr>
              <w:pStyle w:val="TAL"/>
              <w:keepNext w:val="0"/>
              <w:keepLines w:val="0"/>
            </w:pPr>
            <w:r w:rsidRPr="005647EB">
              <w:t>Table</w:t>
            </w:r>
            <w:r w:rsidR="002570E4" w:rsidRPr="005647EB">
              <w:t xml:space="preserve"> </w:t>
            </w:r>
            <w:r w:rsidRPr="005647EB">
              <w:t>H.3.1-9</w:t>
            </w:r>
          </w:p>
        </w:tc>
      </w:tr>
    </w:tbl>
    <w:p w14:paraId="6B78A683" w14:textId="77777777" w:rsidR="003D712A" w:rsidRPr="005647EB" w:rsidRDefault="003D712A" w:rsidP="002570E4"/>
    <w:p w14:paraId="0E98EBC0" w14:textId="77777777" w:rsidR="003D712A" w:rsidRPr="005647EB" w:rsidRDefault="003D712A" w:rsidP="002570E4">
      <w:pPr>
        <w:pStyle w:val="TH"/>
        <w:keepNext w:val="0"/>
        <w:keepLines w:val="0"/>
      </w:pPr>
      <w:r w:rsidRPr="005647EB">
        <w:t xml:space="preserve">Table 8.4.8.4.3-2: </w:t>
      </w:r>
      <w:r w:rsidRPr="005647EB">
        <w:rPr>
          <w:i/>
        </w:rPr>
        <w:t>ReportConfigEUTRA-A3</w:t>
      </w:r>
      <w:r w:rsidRPr="005647EB">
        <w:t>: Additional E-UTRAN TDD-TDD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D712A" w:rsidRPr="005647EB" w14:paraId="518F3C09" w14:textId="77777777" w:rsidTr="002570E4">
        <w:trPr>
          <w:jc w:val="center"/>
        </w:trPr>
        <w:tc>
          <w:tcPr>
            <w:tcW w:w="9527" w:type="dxa"/>
            <w:gridSpan w:val="4"/>
            <w:tcBorders>
              <w:bottom w:val="single" w:sz="4" w:space="0" w:color="auto"/>
            </w:tcBorders>
          </w:tcPr>
          <w:p w14:paraId="1B98D77B" w14:textId="381A16FF" w:rsidR="003D712A" w:rsidRPr="005647EB" w:rsidRDefault="003D712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D712A" w:rsidRPr="005647EB" w14:paraId="294E984C" w14:textId="77777777" w:rsidTr="002570E4">
        <w:trPr>
          <w:jc w:val="center"/>
        </w:trPr>
        <w:tc>
          <w:tcPr>
            <w:tcW w:w="4427" w:type="dxa"/>
            <w:tcBorders>
              <w:right w:val="single" w:sz="4" w:space="0" w:color="auto"/>
            </w:tcBorders>
          </w:tcPr>
          <w:p w14:paraId="7EFF0181" w14:textId="4B84EEAD" w:rsidR="003D712A" w:rsidRPr="005647EB" w:rsidRDefault="003D712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17E9A2B5" w14:textId="77777777" w:rsidR="003D712A" w:rsidRPr="005647EB" w:rsidRDefault="003D712A" w:rsidP="002570E4">
            <w:pPr>
              <w:pStyle w:val="TAH"/>
              <w:keepNext w:val="0"/>
              <w:keepLines w:val="0"/>
            </w:pPr>
            <w:r w:rsidRPr="005647EB">
              <w:t>Value/remark</w:t>
            </w:r>
          </w:p>
        </w:tc>
        <w:tc>
          <w:tcPr>
            <w:tcW w:w="1700" w:type="dxa"/>
            <w:tcBorders>
              <w:left w:val="single" w:sz="4" w:space="0" w:color="auto"/>
              <w:right w:val="single" w:sz="4" w:space="0" w:color="auto"/>
            </w:tcBorders>
          </w:tcPr>
          <w:p w14:paraId="7913C282" w14:textId="77777777" w:rsidR="003D712A" w:rsidRPr="005647EB" w:rsidRDefault="003D712A" w:rsidP="002570E4">
            <w:pPr>
              <w:pStyle w:val="TAH"/>
              <w:keepNext w:val="0"/>
              <w:keepLines w:val="0"/>
            </w:pPr>
            <w:r w:rsidRPr="005647EB">
              <w:t>Comment</w:t>
            </w:r>
          </w:p>
        </w:tc>
        <w:tc>
          <w:tcPr>
            <w:tcW w:w="1133" w:type="dxa"/>
            <w:tcBorders>
              <w:left w:val="single" w:sz="4" w:space="0" w:color="auto"/>
            </w:tcBorders>
          </w:tcPr>
          <w:p w14:paraId="0619DD61" w14:textId="77777777" w:rsidR="003D712A" w:rsidRPr="005647EB" w:rsidRDefault="003D712A" w:rsidP="002570E4">
            <w:pPr>
              <w:pStyle w:val="TAH"/>
              <w:keepNext w:val="0"/>
              <w:keepLines w:val="0"/>
            </w:pPr>
            <w:r w:rsidRPr="005647EB">
              <w:t>Condition</w:t>
            </w:r>
          </w:p>
        </w:tc>
      </w:tr>
      <w:tr w:rsidR="003D712A" w:rsidRPr="005647EB" w14:paraId="41B2F44C" w14:textId="77777777" w:rsidTr="002570E4">
        <w:trPr>
          <w:jc w:val="center"/>
        </w:trPr>
        <w:tc>
          <w:tcPr>
            <w:tcW w:w="4427" w:type="dxa"/>
            <w:tcBorders>
              <w:right w:val="single" w:sz="4" w:space="0" w:color="auto"/>
            </w:tcBorders>
          </w:tcPr>
          <w:p w14:paraId="47356F14" w14:textId="2CD0DE44" w:rsidR="003D712A" w:rsidRPr="005647EB" w:rsidRDefault="003D712A"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67F33971"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78EF8275" w14:textId="77777777" w:rsidR="003D712A" w:rsidRPr="005647EB" w:rsidRDefault="003D712A" w:rsidP="002570E4">
            <w:pPr>
              <w:pStyle w:val="TAL"/>
              <w:keepNext w:val="0"/>
              <w:keepLines w:val="0"/>
            </w:pPr>
          </w:p>
        </w:tc>
        <w:tc>
          <w:tcPr>
            <w:tcW w:w="1133" w:type="dxa"/>
            <w:tcBorders>
              <w:left w:val="single" w:sz="4" w:space="0" w:color="auto"/>
            </w:tcBorders>
          </w:tcPr>
          <w:p w14:paraId="176CBD9D" w14:textId="77777777" w:rsidR="003D712A" w:rsidRPr="005647EB" w:rsidRDefault="003D712A" w:rsidP="002570E4">
            <w:pPr>
              <w:pStyle w:val="TAL"/>
              <w:keepNext w:val="0"/>
              <w:keepLines w:val="0"/>
            </w:pPr>
          </w:p>
        </w:tc>
      </w:tr>
      <w:tr w:rsidR="003D712A" w:rsidRPr="005647EB" w14:paraId="4E915466" w14:textId="77777777" w:rsidTr="002570E4">
        <w:trPr>
          <w:jc w:val="center"/>
        </w:trPr>
        <w:tc>
          <w:tcPr>
            <w:tcW w:w="4427" w:type="dxa"/>
            <w:tcBorders>
              <w:right w:val="single" w:sz="4" w:space="0" w:color="auto"/>
            </w:tcBorders>
          </w:tcPr>
          <w:p w14:paraId="0952CD4C" w14:textId="5EB800AA" w:rsidR="003D712A" w:rsidRPr="005647EB" w:rsidRDefault="002570E4" w:rsidP="002570E4">
            <w:pPr>
              <w:pStyle w:val="TAL"/>
              <w:keepNext w:val="0"/>
              <w:keepLines w:val="0"/>
            </w:pPr>
            <w:r w:rsidRPr="005647EB">
              <w:t xml:space="preserve"> </w:t>
            </w:r>
            <w:r w:rsidR="003D712A" w:rsidRPr="005647EB">
              <w:t>triggerType</w:t>
            </w:r>
            <w:r w:rsidRPr="005647EB">
              <w:t xml:space="preserve"> </w:t>
            </w:r>
            <w:r w:rsidR="003D712A" w:rsidRPr="005647EB">
              <w:t>CHOICE</w:t>
            </w:r>
            <w:r w:rsidRPr="005647EB">
              <w:t xml:space="preserve"> </w:t>
            </w:r>
            <w:r w:rsidR="003D712A" w:rsidRPr="005647EB">
              <w:t>{</w:t>
            </w:r>
          </w:p>
        </w:tc>
        <w:tc>
          <w:tcPr>
            <w:tcW w:w="2267" w:type="dxa"/>
            <w:tcBorders>
              <w:left w:val="single" w:sz="4" w:space="0" w:color="auto"/>
              <w:right w:val="single" w:sz="4" w:space="0" w:color="auto"/>
            </w:tcBorders>
          </w:tcPr>
          <w:p w14:paraId="489A8D3D"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6C293293" w14:textId="77777777" w:rsidR="003D712A" w:rsidRPr="005647EB" w:rsidRDefault="003D712A" w:rsidP="002570E4">
            <w:pPr>
              <w:pStyle w:val="TAL"/>
              <w:keepNext w:val="0"/>
              <w:keepLines w:val="0"/>
            </w:pPr>
          </w:p>
        </w:tc>
        <w:tc>
          <w:tcPr>
            <w:tcW w:w="1133" w:type="dxa"/>
            <w:tcBorders>
              <w:left w:val="single" w:sz="4" w:space="0" w:color="auto"/>
            </w:tcBorders>
          </w:tcPr>
          <w:p w14:paraId="0386344E" w14:textId="77777777" w:rsidR="003D712A" w:rsidRPr="005647EB" w:rsidRDefault="003D712A" w:rsidP="002570E4">
            <w:pPr>
              <w:pStyle w:val="TAL"/>
              <w:keepNext w:val="0"/>
              <w:keepLines w:val="0"/>
            </w:pPr>
          </w:p>
        </w:tc>
      </w:tr>
      <w:tr w:rsidR="003D712A" w:rsidRPr="005647EB" w14:paraId="6D1418EC" w14:textId="77777777" w:rsidTr="002570E4">
        <w:trPr>
          <w:jc w:val="center"/>
        </w:trPr>
        <w:tc>
          <w:tcPr>
            <w:tcW w:w="4427" w:type="dxa"/>
            <w:tcBorders>
              <w:right w:val="single" w:sz="4" w:space="0" w:color="auto"/>
            </w:tcBorders>
          </w:tcPr>
          <w:p w14:paraId="385FB282" w14:textId="2A3CBFD4" w:rsidR="003D712A" w:rsidRPr="005647EB" w:rsidRDefault="002570E4" w:rsidP="002570E4">
            <w:pPr>
              <w:pStyle w:val="TAL"/>
              <w:keepNext w:val="0"/>
              <w:keepLines w:val="0"/>
            </w:pPr>
            <w:r w:rsidRPr="005647EB">
              <w:t xml:space="preserve">  </w:t>
            </w:r>
            <w:r w:rsidR="003D712A" w:rsidRPr="005647EB">
              <w:t>event</w:t>
            </w:r>
            <w:r w:rsidRPr="005647EB">
              <w:t xml:space="preserve"> </w:t>
            </w:r>
            <w:r w:rsidR="003D712A" w:rsidRPr="005647EB">
              <w:t>SEQUENCE</w:t>
            </w:r>
            <w:r w:rsidRPr="005647EB">
              <w:t xml:space="preserve"> </w:t>
            </w:r>
            <w:r w:rsidR="003D712A" w:rsidRPr="005647EB">
              <w:t>{</w:t>
            </w:r>
          </w:p>
        </w:tc>
        <w:tc>
          <w:tcPr>
            <w:tcW w:w="2267" w:type="dxa"/>
            <w:tcBorders>
              <w:left w:val="single" w:sz="4" w:space="0" w:color="auto"/>
              <w:right w:val="single" w:sz="4" w:space="0" w:color="auto"/>
            </w:tcBorders>
          </w:tcPr>
          <w:p w14:paraId="4A4FFCD1"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79A2C4B9" w14:textId="77777777" w:rsidR="003D712A" w:rsidRPr="005647EB" w:rsidRDefault="003D712A" w:rsidP="002570E4">
            <w:pPr>
              <w:pStyle w:val="TAL"/>
              <w:keepNext w:val="0"/>
              <w:keepLines w:val="0"/>
            </w:pPr>
          </w:p>
        </w:tc>
        <w:tc>
          <w:tcPr>
            <w:tcW w:w="1133" w:type="dxa"/>
            <w:tcBorders>
              <w:left w:val="single" w:sz="4" w:space="0" w:color="auto"/>
            </w:tcBorders>
          </w:tcPr>
          <w:p w14:paraId="7461F580" w14:textId="77777777" w:rsidR="003D712A" w:rsidRPr="005647EB" w:rsidRDefault="003D712A" w:rsidP="002570E4">
            <w:pPr>
              <w:pStyle w:val="TAL"/>
              <w:keepNext w:val="0"/>
              <w:keepLines w:val="0"/>
            </w:pPr>
          </w:p>
        </w:tc>
      </w:tr>
      <w:tr w:rsidR="003D712A" w:rsidRPr="005647EB" w14:paraId="5CEA02A9" w14:textId="77777777" w:rsidTr="002570E4">
        <w:trPr>
          <w:jc w:val="center"/>
        </w:trPr>
        <w:tc>
          <w:tcPr>
            <w:tcW w:w="4427" w:type="dxa"/>
            <w:tcBorders>
              <w:right w:val="single" w:sz="4" w:space="0" w:color="auto"/>
            </w:tcBorders>
          </w:tcPr>
          <w:p w14:paraId="370D0574" w14:textId="297F82D0" w:rsidR="003D712A" w:rsidRPr="005647EB" w:rsidRDefault="002570E4" w:rsidP="002570E4">
            <w:pPr>
              <w:pStyle w:val="TAL"/>
              <w:keepNext w:val="0"/>
              <w:keepLines w:val="0"/>
            </w:pPr>
            <w:r w:rsidRPr="005647EB">
              <w:t xml:space="preserve">    </w:t>
            </w:r>
            <w:r w:rsidR="003D712A" w:rsidRPr="005647EB">
              <w:t>eventId</w:t>
            </w:r>
            <w:r w:rsidRPr="005647EB">
              <w:t xml:space="preserve"> </w:t>
            </w:r>
            <w:r w:rsidR="003D712A" w:rsidRPr="005647EB">
              <w:t>CHOICE</w:t>
            </w:r>
            <w:r w:rsidRPr="005647EB">
              <w:t xml:space="preserve"> </w:t>
            </w:r>
            <w:r w:rsidR="003D712A" w:rsidRPr="005647EB">
              <w:t>{</w:t>
            </w:r>
          </w:p>
        </w:tc>
        <w:tc>
          <w:tcPr>
            <w:tcW w:w="2267" w:type="dxa"/>
            <w:tcBorders>
              <w:left w:val="single" w:sz="4" w:space="0" w:color="auto"/>
              <w:right w:val="single" w:sz="4" w:space="0" w:color="auto"/>
            </w:tcBorders>
          </w:tcPr>
          <w:p w14:paraId="09970664"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01DCD63D" w14:textId="77777777" w:rsidR="003D712A" w:rsidRPr="005647EB" w:rsidRDefault="003D712A" w:rsidP="002570E4">
            <w:pPr>
              <w:pStyle w:val="TAL"/>
              <w:keepNext w:val="0"/>
              <w:keepLines w:val="0"/>
            </w:pPr>
          </w:p>
        </w:tc>
        <w:tc>
          <w:tcPr>
            <w:tcW w:w="1133" w:type="dxa"/>
            <w:tcBorders>
              <w:left w:val="single" w:sz="4" w:space="0" w:color="auto"/>
            </w:tcBorders>
          </w:tcPr>
          <w:p w14:paraId="1013A693" w14:textId="77777777" w:rsidR="003D712A" w:rsidRPr="005647EB" w:rsidRDefault="003D712A" w:rsidP="002570E4">
            <w:pPr>
              <w:pStyle w:val="TAL"/>
              <w:keepNext w:val="0"/>
              <w:keepLines w:val="0"/>
            </w:pPr>
          </w:p>
        </w:tc>
      </w:tr>
      <w:tr w:rsidR="003D712A" w:rsidRPr="005647EB" w14:paraId="6433FE5A" w14:textId="77777777" w:rsidTr="002570E4">
        <w:trPr>
          <w:jc w:val="center"/>
        </w:trPr>
        <w:tc>
          <w:tcPr>
            <w:tcW w:w="4427" w:type="dxa"/>
            <w:tcBorders>
              <w:right w:val="single" w:sz="4" w:space="0" w:color="auto"/>
            </w:tcBorders>
          </w:tcPr>
          <w:p w14:paraId="1874F326" w14:textId="1D64EE03" w:rsidR="003D712A" w:rsidRPr="005647EB" w:rsidRDefault="002570E4" w:rsidP="002570E4">
            <w:pPr>
              <w:pStyle w:val="TAL"/>
              <w:keepNext w:val="0"/>
              <w:keepLines w:val="0"/>
            </w:pPr>
            <w:r w:rsidRPr="005647EB">
              <w:t xml:space="preserve">     </w:t>
            </w:r>
            <w:r w:rsidR="003D712A" w:rsidRPr="005647EB">
              <w:t>eventA3</w:t>
            </w:r>
            <w:r w:rsidRPr="005647EB">
              <w:t xml:space="preserve"> </w:t>
            </w:r>
            <w:r w:rsidR="003D712A" w:rsidRPr="005647EB">
              <w:t>SEQUENCE</w:t>
            </w:r>
            <w:r w:rsidRPr="005647EB">
              <w:t xml:space="preserve"> </w:t>
            </w:r>
            <w:r w:rsidR="003D712A" w:rsidRPr="005647EB">
              <w:t>{</w:t>
            </w:r>
          </w:p>
        </w:tc>
        <w:tc>
          <w:tcPr>
            <w:tcW w:w="2267" w:type="dxa"/>
            <w:tcBorders>
              <w:left w:val="single" w:sz="4" w:space="0" w:color="auto"/>
              <w:right w:val="single" w:sz="4" w:space="0" w:color="auto"/>
            </w:tcBorders>
          </w:tcPr>
          <w:p w14:paraId="59A0C5E8"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07D52B9A" w14:textId="77777777" w:rsidR="003D712A" w:rsidRPr="005647EB" w:rsidRDefault="003D712A" w:rsidP="002570E4">
            <w:pPr>
              <w:pStyle w:val="TAL"/>
              <w:keepNext w:val="0"/>
              <w:keepLines w:val="0"/>
            </w:pPr>
          </w:p>
        </w:tc>
        <w:tc>
          <w:tcPr>
            <w:tcW w:w="1133" w:type="dxa"/>
            <w:tcBorders>
              <w:left w:val="single" w:sz="4" w:space="0" w:color="auto"/>
            </w:tcBorders>
          </w:tcPr>
          <w:p w14:paraId="17F67004" w14:textId="77777777" w:rsidR="003D712A" w:rsidRPr="005647EB" w:rsidRDefault="003D712A" w:rsidP="002570E4">
            <w:pPr>
              <w:pStyle w:val="TAL"/>
              <w:keepNext w:val="0"/>
              <w:keepLines w:val="0"/>
            </w:pPr>
          </w:p>
        </w:tc>
      </w:tr>
      <w:tr w:rsidR="003D712A" w:rsidRPr="005647EB" w14:paraId="0699BC70" w14:textId="77777777" w:rsidTr="002570E4">
        <w:trPr>
          <w:jc w:val="center"/>
        </w:trPr>
        <w:tc>
          <w:tcPr>
            <w:tcW w:w="4427" w:type="dxa"/>
            <w:tcBorders>
              <w:right w:val="single" w:sz="4" w:space="0" w:color="auto"/>
            </w:tcBorders>
          </w:tcPr>
          <w:p w14:paraId="39B1A5AD" w14:textId="53114C26" w:rsidR="003D712A" w:rsidRPr="005647EB" w:rsidRDefault="002570E4" w:rsidP="002570E4">
            <w:pPr>
              <w:pStyle w:val="TAL"/>
              <w:keepNext w:val="0"/>
              <w:keepLines w:val="0"/>
            </w:pPr>
            <w:r w:rsidRPr="005647EB">
              <w:t xml:space="preserve">       </w:t>
            </w:r>
            <w:r w:rsidR="003D712A" w:rsidRPr="005647EB">
              <w:t>a3-Offset</w:t>
            </w:r>
          </w:p>
        </w:tc>
        <w:tc>
          <w:tcPr>
            <w:tcW w:w="2267" w:type="dxa"/>
            <w:tcBorders>
              <w:left w:val="single" w:sz="4" w:space="0" w:color="auto"/>
              <w:right w:val="single" w:sz="4" w:space="0" w:color="auto"/>
            </w:tcBorders>
          </w:tcPr>
          <w:p w14:paraId="6F2DB5A9" w14:textId="49DDF60B" w:rsidR="003D712A" w:rsidRPr="005647EB" w:rsidRDefault="003D712A"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479F101A" w14:textId="6BB28AD5" w:rsidR="003D712A" w:rsidRPr="005647EB" w:rsidRDefault="003D712A"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C398B17" w14:textId="77777777" w:rsidR="003D712A" w:rsidRPr="005647EB" w:rsidRDefault="003D712A" w:rsidP="002570E4">
            <w:pPr>
              <w:pStyle w:val="TAL"/>
              <w:keepNext w:val="0"/>
              <w:keepLines w:val="0"/>
            </w:pPr>
          </w:p>
        </w:tc>
      </w:tr>
      <w:tr w:rsidR="003D712A" w:rsidRPr="005647EB" w14:paraId="02404DBB" w14:textId="77777777" w:rsidTr="002570E4">
        <w:trPr>
          <w:jc w:val="center"/>
        </w:trPr>
        <w:tc>
          <w:tcPr>
            <w:tcW w:w="4427" w:type="dxa"/>
            <w:tcBorders>
              <w:right w:val="single" w:sz="4" w:space="0" w:color="auto"/>
            </w:tcBorders>
          </w:tcPr>
          <w:p w14:paraId="52DEC850" w14:textId="4406F36A" w:rsidR="003D712A" w:rsidRPr="005647EB" w:rsidRDefault="002570E4" w:rsidP="002570E4">
            <w:pPr>
              <w:pStyle w:val="TAL"/>
              <w:keepNext w:val="0"/>
              <w:keepLines w:val="0"/>
            </w:pPr>
            <w:r w:rsidRPr="005647EB">
              <w:t xml:space="preserve">       </w:t>
            </w:r>
            <w:r w:rsidR="003D712A" w:rsidRPr="005647EB">
              <w:t>reportOnLeave</w:t>
            </w:r>
          </w:p>
        </w:tc>
        <w:tc>
          <w:tcPr>
            <w:tcW w:w="2267" w:type="dxa"/>
            <w:tcBorders>
              <w:left w:val="single" w:sz="4" w:space="0" w:color="auto"/>
              <w:right w:val="single" w:sz="4" w:space="0" w:color="auto"/>
            </w:tcBorders>
          </w:tcPr>
          <w:p w14:paraId="47B784AC" w14:textId="77777777" w:rsidR="003D712A" w:rsidRPr="005647EB" w:rsidRDefault="003D712A" w:rsidP="002570E4">
            <w:pPr>
              <w:pStyle w:val="TAL"/>
              <w:keepNext w:val="0"/>
              <w:keepLines w:val="0"/>
            </w:pPr>
            <w:r w:rsidRPr="005647EB">
              <w:t>FALSE</w:t>
            </w:r>
          </w:p>
        </w:tc>
        <w:tc>
          <w:tcPr>
            <w:tcW w:w="1700" w:type="dxa"/>
            <w:tcBorders>
              <w:left w:val="single" w:sz="4" w:space="0" w:color="auto"/>
              <w:right w:val="single" w:sz="4" w:space="0" w:color="auto"/>
            </w:tcBorders>
          </w:tcPr>
          <w:p w14:paraId="66698BA1" w14:textId="77777777" w:rsidR="003D712A" w:rsidRPr="005647EB" w:rsidRDefault="003D712A" w:rsidP="002570E4">
            <w:pPr>
              <w:pStyle w:val="TAL"/>
              <w:keepNext w:val="0"/>
              <w:keepLines w:val="0"/>
            </w:pPr>
          </w:p>
        </w:tc>
        <w:tc>
          <w:tcPr>
            <w:tcW w:w="1133" w:type="dxa"/>
            <w:tcBorders>
              <w:left w:val="single" w:sz="4" w:space="0" w:color="auto"/>
            </w:tcBorders>
          </w:tcPr>
          <w:p w14:paraId="7A1E94D3" w14:textId="77777777" w:rsidR="003D712A" w:rsidRPr="005647EB" w:rsidRDefault="003D712A" w:rsidP="002570E4">
            <w:pPr>
              <w:pStyle w:val="TAL"/>
              <w:keepNext w:val="0"/>
              <w:keepLines w:val="0"/>
            </w:pPr>
          </w:p>
        </w:tc>
      </w:tr>
      <w:tr w:rsidR="003D712A" w:rsidRPr="005647EB" w14:paraId="7A1CD7D3" w14:textId="77777777" w:rsidTr="002570E4">
        <w:trPr>
          <w:jc w:val="center"/>
        </w:trPr>
        <w:tc>
          <w:tcPr>
            <w:tcW w:w="4427" w:type="dxa"/>
            <w:tcBorders>
              <w:right w:val="single" w:sz="4" w:space="0" w:color="auto"/>
            </w:tcBorders>
          </w:tcPr>
          <w:p w14:paraId="77F2A1C6" w14:textId="4D2A1561" w:rsidR="003D712A" w:rsidRPr="005647EB" w:rsidRDefault="002570E4" w:rsidP="002570E4">
            <w:pPr>
              <w:pStyle w:val="TAL"/>
              <w:keepNext w:val="0"/>
              <w:keepLines w:val="0"/>
            </w:pPr>
            <w:r w:rsidRPr="005647EB">
              <w:t xml:space="preserve">      </w:t>
            </w:r>
            <w:r w:rsidR="003D712A" w:rsidRPr="005647EB">
              <w:t>}</w:t>
            </w:r>
          </w:p>
        </w:tc>
        <w:tc>
          <w:tcPr>
            <w:tcW w:w="2267" w:type="dxa"/>
            <w:tcBorders>
              <w:left w:val="single" w:sz="4" w:space="0" w:color="auto"/>
              <w:right w:val="single" w:sz="4" w:space="0" w:color="auto"/>
            </w:tcBorders>
          </w:tcPr>
          <w:p w14:paraId="32351488"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396169AB" w14:textId="77777777" w:rsidR="003D712A" w:rsidRPr="005647EB" w:rsidRDefault="003D712A" w:rsidP="002570E4">
            <w:pPr>
              <w:pStyle w:val="TAL"/>
              <w:keepNext w:val="0"/>
              <w:keepLines w:val="0"/>
            </w:pPr>
          </w:p>
        </w:tc>
        <w:tc>
          <w:tcPr>
            <w:tcW w:w="1133" w:type="dxa"/>
            <w:tcBorders>
              <w:left w:val="single" w:sz="4" w:space="0" w:color="auto"/>
            </w:tcBorders>
          </w:tcPr>
          <w:p w14:paraId="691F8ACD" w14:textId="77777777" w:rsidR="003D712A" w:rsidRPr="005647EB" w:rsidRDefault="003D712A" w:rsidP="002570E4">
            <w:pPr>
              <w:pStyle w:val="TAL"/>
              <w:keepNext w:val="0"/>
              <w:keepLines w:val="0"/>
            </w:pPr>
          </w:p>
        </w:tc>
      </w:tr>
      <w:tr w:rsidR="003D712A" w:rsidRPr="005647EB" w14:paraId="6A1184B8" w14:textId="77777777" w:rsidTr="002570E4">
        <w:trPr>
          <w:jc w:val="center"/>
        </w:trPr>
        <w:tc>
          <w:tcPr>
            <w:tcW w:w="4427" w:type="dxa"/>
            <w:tcBorders>
              <w:right w:val="single" w:sz="4" w:space="0" w:color="auto"/>
            </w:tcBorders>
          </w:tcPr>
          <w:p w14:paraId="3F90B56F" w14:textId="0D98870C" w:rsidR="003D712A" w:rsidRPr="005647EB" w:rsidRDefault="002570E4" w:rsidP="002570E4">
            <w:pPr>
              <w:pStyle w:val="TAL"/>
              <w:keepNext w:val="0"/>
              <w:keepLines w:val="0"/>
            </w:pPr>
            <w:r w:rsidRPr="005647EB">
              <w:t xml:space="preserve">    </w:t>
            </w:r>
            <w:r w:rsidR="003D712A" w:rsidRPr="005647EB">
              <w:t>}</w:t>
            </w:r>
          </w:p>
        </w:tc>
        <w:tc>
          <w:tcPr>
            <w:tcW w:w="2267" w:type="dxa"/>
            <w:tcBorders>
              <w:left w:val="single" w:sz="4" w:space="0" w:color="auto"/>
              <w:right w:val="single" w:sz="4" w:space="0" w:color="auto"/>
            </w:tcBorders>
          </w:tcPr>
          <w:p w14:paraId="2D8D3FDD"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1ED7C147" w14:textId="77777777" w:rsidR="003D712A" w:rsidRPr="005647EB" w:rsidRDefault="003D712A" w:rsidP="002570E4">
            <w:pPr>
              <w:pStyle w:val="TAL"/>
              <w:keepNext w:val="0"/>
              <w:keepLines w:val="0"/>
            </w:pPr>
          </w:p>
        </w:tc>
        <w:tc>
          <w:tcPr>
            <w:tcW w:w="1133" w:type="dxa"/>
            <w:tcBorders>
              <w:left w:val="single" w:sz="4" w:space="0" w:color="auto"/>
            </w:tcBorders>
          </w:tcPr>
          <w:p w14:paraId="561E78EA" w14:textId="77777777" w:rsidR="003D712A" w:rsidRPr="005647EB" w:rsidRDefault="003D712A" w:rsidP="002570E4">
            <w:pPr>
              <w:pStyle w:val="TAL"/>
              <w:keepNext w:val="0"/>
              <w:keepLines w:val="0"/>
            </w:pPr>
          </w:p>
        </w:tc>
      </w:tr>
      <w:tr w:rsidR="003D712A" w:rsidRPr="005647EB" w14:paraId="0623FC90" w14:textId="77777777" w:rsidTr="002570E4">
        <w:trPr>
          <w:jc w:val="center"/>
        </w:trPr>
        <w:tc>
          <w:tcPr>
            <w:tcW w:w="4427" w:type="dxa"/>
            <w:tcBorders>
              <w:right w:val="single" w:sz="4" w:space="0" w:color="auto"/>
            </w:tcBorders>
          </w:tcPr>
          <w:p w14:paraId="3D1D6D45" w14:textId="1ACEC816" w:rsidR="003D712A" w:rsidRPr="005647EB" w:rsidRDefault="002570E4" w:rsidP="002570E4">
            <w:pPr>
              <w:pStyle w:val="TAL"/>
              <w:keepNext w:val="0"/>
              <w:keepLines w:val="0"/>
            </w:pPr>
            <w:r w:rsidRPr="005647EB">
              <w:t xml:space="preserve">    </w:t>
            </w:r>
            <w:r w:rsidR="003D712A" w:rsidRPr="005647EB">
              <w:t>Hysteresis</w:t>
            </w:r>
          </w:p>
        </w:tc>
        <w:tc>
          <w:tcPr>
            <w:tcW w:w="2267" w:type="dxa"/>
            <w:tcBorders>
              <w:left w:val="single" w:sz="4" w:space="0" w:color="auto"/>
              <w:right w:val="single" w:sz="4" w:space="0" w:color="auto"/>
            </w:tcBorders>
          </w:tcPr>
          <w:p w14:paraId="2CF5D585" w14:textId="2E09D947" w:rsidR="003D712A" w:rsidRPr="005647EB" w:rsidRDefault="003D712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6E0D26E8" w14:textId="75D23F33" w:rsidR="003D712A" w:rsidRPr="005647EB" w:rsidRDefault="003D712A"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99A7916" w14:textId="77777777" w:rsidR="003D712A" w:rsidRPr="005647EB" w:rsidRDefault="003D712A" w:rsidP="002570E4">
            <w:pPr>
              <w:pStyle w:val="TAL"/>
              <w:keepNext w:val="0"/>
              <w:keepLines w:val="0"/>
            </w:pPr>
          </w:p>
        </w:tc>
      </w:tr>
      <w:tr w:rsidR="003D712A" w:rsidRPr="005647EB" w14:paraId="20E1A1F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D9CE34D" w14:textId="25054096" w:rsidR="003D712A" w:rsidRPr="005647EB" w:rsidRDefault="002570E4" w:rsidP="002570E4">
            <w:pPr>
              <w:pStyle w:val="TAH"/>
              <w:keepNext w:val="0"/>
              <w:keepLines w:val="0"/>
              <w:jc w:val="left"/>
              <w:rPr>
                <w:b w:val="0"/>
              </w:rPr>
            </w:pPr>
            <w:r w:rsidRPr="005647EB">
              <w:rPr>
                <w:b w:val="0"/>
              </w:rPr>
              <w:t xml:space="preserve">    </w:t>
            </w:r>
            <w:r w:rsidR="003D712A"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76C8C348" w14:textId="1D0BEE84" w:rsidR="003D712A" w:rsidRPr="005647EB" w:rsidRDefault="003D712A"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0EF897D9" w14:textId="77777777" w:rsidR="003D712A" w:rsidRPr="005647EB" w:rsidRDefault="003D712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1E60884" w14:textId="77777777" w:rsidR="003D712A" w:rsidRPr="005647EB" w:rsidRDefault="003D712A" w:rsidP="002570E4">
            <w:pPr>
              <w:pStyle w:val="TAH"/>
              <w:keepNext w:val="0"/>
              <w:keepLines w:val="0"/>
              <w:jc w:val="left"/>
              <w:rPr>
                <w:b w:val="0"/>
              </w:rPr>
            </w:pPr>
          </w:p>
        </w:tc>
      </w:tr>
      <w:tr w:rsidR="003D712A" w:rsidRPr="005647EB" w14:paraId="089BB376"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B1078CD" w14:textId="15A64719" w:rsidR="003D712A" w:rsidRPr="005647EB" w:rsidRDefault="002570E4" w:rsidP="002570E4">
            <w:pPr>
              <w:pStyle w:val="TAH"/>
              <w:keepNext w:val="0"/>
              <w:keepLines w:val="0"/>
              <w:jc w:val="left"/>
              <w:rPr>
                <w:b w:val="0"/>
              </w:rPr>
            </w:pPr>
            <w:r w:rsidRPr="005647EB">
              <w:rPr>
                <w:b w:val="0"/>
              </w:rPr>
              <w:t xml:space="preserve">    </w:t>
            </w:r>
            <w:r w:rsidR="003D712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1F6F6B0" w14:textId="77777777" w:rsidR="003D712A" w:rsidRPr="005647EB" w:rsidRDefault="003D712A"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4A6289D7" w14:textId="77777777" w:rsidR="003D712A" w:rsidRPr="005647EB" w:rsidRDefault="003D712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414ED705" w14:textId="77777777" w:rsidR="003D712A" w:rsidRPr="005647EB" w:rsidRDefault="003D712A" w:rsidP="002570E4">
            <w:pPr>
              <w:pStyle w:val="TAH"/>
              <w:keepNext w:val="0"/>
              <w:keepLines w:val="0"/>
              <w:jc w:val="left"/>
              <w:rPr>
                <w:b w:val="0"/>
              </w:rPr>
            </w:pPr>
          </w:p>
        </w:tc>
      </w:tr>
      <w:tr w:rsidR="003D712A" w:rsidRPr="005647EB" w14:paraId="19F9660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84064C5" w14:textId="2AE7746D" w:rsidR="003D712A" w:rsidRPr="005647EB" w:rsidRDefault="002570E4" w:rsidP="002570E4">
            <w:pPr>
              <w:pStyle w:val="TAH"/>
              <w:keepNext w:val="0"/>
              <w:keepLines w:val="0"/>
              <w:jc w:val="left"/>
              <w:rPr>
                <w:b w:val="0"/>
              </w:rPr>
            </w:pPr>
            <w:r w:rsidRPr="005647EB">
              <w:rPr>
                <w:b w:val="0"/>
              </w:rPr>
              <w:t xml:space="preserve">  </w:t>
            </w:r>
            <w:r w:rsidR="003D712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966CE88" w14:textId="77777777" w:rsidR="003D712A" w:rsidRPr="005647EB" w:rsidRDefault="003D712A"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80DFFA3" w14:textId="77777777" w:rsidR="003D712A" w:rsidRPr="005647EB" w:rsidRDefault="003D712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C14EDF4" w14:textId="77777777" w:rsidR="003D712A" w:rsidRPr="005647EB" w:rsidRDefault="003D712A" w:rsidP="002570E4">
            <w:pPr>
              <w:pStyle w:val="TAH"/>
              <w:keepNext w:val="0"/>
              <w:keepLines w:val="0"/>
              <w:jc w:val="left"/>
              <w:rPr>
                <w:b w:val="0"/>
              </w:rPr>
            </w:pPr>
          </w:p>
        </w:tc>
      </w:tr>
    </w:tbl>
    <w:p w14:paraId="0FCC2A2F" w14:textId="77777777" w:rsidR="003D712A" w:rsidRPr="005647EB" w:rsidRDefault="003D712A" w:rsidP="002570E4"/>
    <w:p w14:paraId="267B086B" w14:textId="77777777" w:rsidR="003D712A" w:rsidRPr="005647EB" w:rsidRDefault="003D712A" w:rsidP="002570E4">
      <w:pPr>
        <w:pStyle w:val="TH"/>
        <w:keepNext w:val="0"/>
        <w:keepLines w:val="0"/>
      </w:pPr>
      <w:r w:rsidRPr="005647EB">
        <w:t xml:space="preserve">Table 8.4.8.4.3-3: </w:t>
      </w:r>
      <w:r w:rsidRPr="005647EB">
        <w:rPr>
          <w:i/>
        </w:rPr>
        <w:t>MeasResults</w:t>
      </w:r>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D712A" w:rsidRPr="005647EB" w14:paraId="40E4831A" w14:textId="77777777" w:rsidTr="002570E4">
        <w:trPr>
          <w:cantSplit/>
          <w:jc w:val="center"/>
        </w:trPr>
        <w:tc>
          <w:tcPr>
            <w:tcW w:w="9536" w:type="dxa"/>
            <w:gridSpan w:val="4"/>
          </w:tcPr>
          <w:p w14:paraId="58FEC550" w14:textId="3A371D62" w:rsidR="003D712A" w:rsidRPr="005647EB" w:rsidRDefault="003D712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D712A" w:rsidRPr="005647EB" w14:paraId="1C20A8E7" w14:textId="77777777" w:rsidTr="002570E4">
        <w:trPr>
          <w:jc w:val="center"/>
        </w:trPr>
        <w:tc>
          <w:tcPr>
            <w:tcW w:w="4436" w:type="dxa"/>
          </w:tcPr>
          <w:p w14:paraId="19864BA6" w14:textId="411B2B64" w:rsidR="003D712A" w:rsidRPr="005647EB" w:rsidRDefault="003D712A" w:rsidP="002570E4">
            <w:pPr>
              <w:pStyle w:val="TAH"/>
              <w:keepNext w:val="0"/>
              <w:keepLines w:val="0"/>
            </w:pPr>
            <w:r w:rsidRPr="005647EB">
              <w:t>Information</w:t>
            </w:r>
            <w:r w:rsidR="002570E4" w:rsidRPr="005647EB">
              <w:t xml:space="preserve"> </w:t>
            </w:r>
            <w:r w:rsidRPr="005647EB">
              <w:t>Element</w:t>
            </w:r>
          </w:p>
        </w:tc>
        <w:tc>
          <w:tcPr>
            <w:tcW w:w="2267" w:type="dxa"/>
          </w:tcPr>
          <w:p w14:paraId="5010D28E" w14:textId="77777777" w:rsidR="003D712A" w:rsidRPr="005647EB" w:rsidRDefault="003D712A" w:rsidP="002570E4">
            <w:pPr>
              <w:pStyle w:val="TAH"/>
              <w:keepNext w:val="0"/>
              <w:keepLines w:val="0"/>
            </w:pPr>
            <w:r w:rsidRPr="005647EB">
              <w:t>Value/remark</w:t>
            </w:r>
          </w:p>
        </w:tc>
        <w:tc>
          <w:tcPr>
            <w:tcW w:w="1700" w:type="dxa"/>
          </w:tcPr>
          <w:p w14:paraId="306A74B8" w14:textId="77777777" w:rsidR="003D712A" w:rsidRPr="005647EB" w:rsidRDefault="003D712A" w:rsidP="002570E4">
            <w:pPr>
              <w:pStyle w:val="TAH"/>
              <w:keepNext w:val="0"/>
              <w:keepLines w:val="0"/>
            </w:pPr>
            <w:r w:rsidRPr="005647EB">
              <w:t>Comment</w:t>
            </w:r>
          </w:p>
        </w:tc>
        <w:tc>
          <w:tcPr>
            <w:tcW w:w="1133" w:type="dxa"/>
          </w:tcPr>
          <w:p w14:paraId="7F0C763B" w14:textId="77777777" w:rsidR="003D712A" w:rsidRPr="005647EB" w:rsidRDefault="003D712A" w:rsidP="002570E4">
            <w:pPr>
              <w:pStyle w:val="TAH"/>
              <w:keepNext w:val="0"/>
              <w:keepLines w:val="0"/>
            </w:pPr>
            <w:r w:rsidRPr="005647EB">
              <w:t>Condition</w:t>
            </w:r>
          </w:p>
        </w:tc>
      </w:tr>
      <w:tr w:rsidR="003D712A" w:rsidRPr="005647EB" w14:paraId="378A3A2F" w14:textId="77777777" w:rsidTr="002570E4">
        <w:trPr>
          <w:jc w:val="center"/>
        </w:trPr>
        <w:tc>
          <w:tcPr>
            <w:tcW w:w="4436" w:type="dxa"/>
          </w:tcPr>
          <w:p w14:paraId="2BFC55F3" w14:textId="42841BB9" w:rsidR="003D712A" w:rsidRPr="005647EB" w:rsidRDefault="002570E4" w:rsidP="002570E4">
            <w:pPr>
              <w:pStyle w:val="TAL"/>
              <w:keepNext w:val="0"/>
              <w:keepLines w:val="0"/>
            </w:pPr>
            <w:r w:rsidRPr="005647EB">
              <w:t xml:space="preserve"> </w:t>
            </w:r>
            <w:r w:rsidR="003D712A" w:rsidRPr="005647EB">
              <w:t>MeasResults</w:t>
            </w:r>
            <w:r w:rsidRPr="005647EB">
              <w:t xml:space="preserve"> </w:t>
            </w:r>
            <w:r w:rsidR="003D712A" w:rsidRPr="005647EB">
              <w:t>::=</w:t>
            </w:r>
            <w:r w:rsidRPr="005647EB">
              <w:t xml:space="preserve"> </w:t>
            </w:r>
            <w:r w:rsidR="003D712A" w:rsidRPr="005647EB">
              <w:t>SEQUENCE</w:t>
            </w:r>
            <w:r w:rsidRPr="005647EB">
              <w:t xml:space="preserve"> </w:t>
            </w:r>
            <w:r w:rsidR="003D712A" w:rsidRPr="005647EB">
              <w:t>{</w:t>
            </w:r>
          </w:p>
        </w:tc>
        <w:tc>
          <w:tcPr>
            <w:tcW w:w="2267" w:type="dxa"/>
          </w:tcPr>
          <w:p w14:paraId="0A7A0F51" w14:textId="77777777" w:rsidR="003D712A" w:rsidRPr="005647EB" w:rsidRDefault="003D712A" w:rsidP="002570E4">
            <w:pPr>
              <w:pStyle w:val="TAL"/>
              <w:keepNext w:val="0"/>
              <w:keepLines w:val="0"/>
            </w:pPr>
          </w:p>
        </w:tc>
        <w:tc>
          <w:tcPr>
            <w:tcW w:w="1700" w:type="dxa"/>
          </w:tcPr>
          <w:p w14:paraId="07AA4735" w14:textId="77777777" w:rsidR="003D712A" w:rsidRPr="005647EB" w:rsidRDefault="003D712A" w:rsidP="002570E4">
            <w:pPr>
              <w:pStyle w:val="TAL"/>
              <w:keepNext w:val="0"/>
              <w:keepLines w:val="0"/>
            </w:pPr>
          </w:p>
        </w:tc>
        <w:tc>
          <w:tcPr>
            <w:tcW w:w="1133" w:type="dxa"/>
          </w:tcPr>
          <w:p w14:paraId="2A7A793F" w14:textId="77777777" w:rsidR="003D712A" w:rsidRPr="005647EB" w:rsidRDefault="003D712A" w:rsidP="002570E4">
            <w:pPr>
              <w:pStyle w:val="TAL"/>
              <w:keepNext w:val="0"/>
              <w:keepLines w:val="0"/>
            </w:pPr>
          </w:p>
        </w:tc>
      </w:tr>
      <w:tr w:rsidR="003D712A" w:rsidRPr="005647EB" w14:paraId="6C02351F" w14:textId="77777777" w:rsidTr="002570E4">
        <w:trPr>
          <w:jc w:val="center"/>
        </w:trPr>
        <w:tc>
          <w:tcPr>
            <w:tcW w:w="4436" w:type="dxa"/>
          </w:tcPr>
          <w:p w14:paraId="4CE6DDD0" w14:textId="78CA3EE5" w:rsidR="003D712A" w:rsidRPr="005647EB" w:rsidRDefault="002570E4" w:rsidP="002570E4">
            <w:pPr>
              <w:pStyle w:val="TAL"/>
              <w:keepNext w:val="0"/>
              <w:keepLines w:val="0"/>
            </w:pPr>
            <w:r w:rsidRPr="005647EB">
              <w:t xml:space="preserve">   </w:t>
            </w:r>
            <w:r w:rsidR="003D712A" w:rsidRPr="005647EB">
              <w:t>measId</w:t>
            </w:r>
          </w:p>
        </w:tc>
        <w:tc>
          <w:tcPr>
            <w:tcW w:w="2267" w:type="dxa"/>
          </w:tcPr>
          <w:p w14:paraId="4FD84C01" w14:textId="77777777" w:rsidR="003D712A" w:rsidRPr="005647EB" w:rsidRDefault="003D712A" w:rsidP="002570E4">
            <w:pPr>
              <w:pStyle w:val="TAL"/>
              <w:keepNext w:val="0"/>
              <w:keepLines w:val="0"/>
            </w:pPr>
          </w:p>
        </w:tc>
        <w:tc>
          <w:tcPr>
            <w:tcW w:w="1700" w:type="dxa"/>
          </w:tcPr>
          <w:p w14:paraId="37E89B3B" w14:textId="77777777" w:rsidR="003D712A" w:rsidRPr="005647EB" w:rsidRDefault="003D712A" w:rsidP="002570E4">
            <w:pPr>
              <w:pStyle w:val="TAL"/>
              <w:keepNext w:val="0"/>
              <w:keepLines w:val="0"/>
            </w:pPr>
          </w:p>
        </w:tc>
        <w:tc>
          <w:tcPr>
            <w:tcW w:w="1133" w:type="dxa"/>
          </w:tcPr>
          <w:p w14:paraId="7197EA3E" w14:textId="77777777" w:rsidR="003D712A" w:rsidRPr="005647EB" w:rsidRDefault="003D712A" w:rsidP="002570E4">
            <w:pPr>
              <w:pStyle w:val="TAL"/>
              <w:keepNext w:val="0"/>
              <w:keepLines w:val="0"/>
            </w:pPr>
          </w:p>
        </w:tc>
      </w:tr>
      <w:tr w:rsidR="003D712A" w:rsidRPr="005647EB" w14:paraId="59B991DF" w14:textId="77777777" w:rsidTr="002570E4">
        <w:trPr>
          <w:jc w:val="center"/>
        </w:trPr>
        <w:tc>
          <w:tcPr>
            <w:tcW w:w="4436" w:type="dxa"/>
          </w:tcPr>
          <w:p w14:paraId="2BBCD5FB" w14:textId="20323B09" w:rsidR="003D712A" w:rsidRPr="005647EB" w:rsidRDefault="002570E4" w:rsidP="002570E4">
            <w:pPr>
              <w:pStyle w:val="TAL"/>
              <w:keepNext w:val="0"/>
              <w:keepLines w:val="0"/>
            </w:pPr>
            <w:r w:rsidRPr="005647EB">
              <w:t xml:space="preserve">   </w:t>
            </w:r>
            <w:r w:rsidR="003D712A" w:rsidRPr="005647EB">
              <w:t>measResultServCell</w:t>
            </w:r>
            <w:r w:rsidRPr="005647EB">
              <w:t xml:space="preserve"> </w:t>
            </w:r>
            <w:r w:rsidR="003D712A" w:rsidRPr="005647EB">
              <w:t>SEQUENCE</w:t>
            </w:r>
            <w:r w:rsidRPr="005647EB">
              <w:t xml:space="preserve"> </w:t>
            </w:r>
            <w:r w:rsidR="003D712A" w:rsidRPr="005647EB">
              <w:t>{</w:t>
            </w:r>
          </w:p>
        </w:tc>
        <w:tc>
          <w:tcPr>
            <w:tcW w:w="2267" w:type="dxa"/>
          </w:tcPr>
          <w:p w14:paraId="0669D16F" w14:textId="77777777" w:rsidR="003D712A" w:rsidRPr="005647EB" w:rsidRDefault="003D712A" w:rsidP="002570E4">
            <w:pPr>
              <w:pStyle w:val="TAL"/>
              <w:keepNext w:val="0"/>
              <w:keepLines w:val="0"/>
            </w:pPr>
          </w:p>
        </w:tc>
        <w:tc>
          <w:tcPr>
            <w:tcW w:w="1700" w:type="dxa"/>
          </w:tcPr>
          <w:p w14:paraId="24943B3C" w14:textId="77777777" w:rsidR="003D712A" w:rsidRPr="005647EB" w:rsidRDefault="003D712A" w:rsidP="002570E4">
            <w:pPr>
              <w:pStyle w:val="TAL"/>
              <w:keepNext w:val="0"/>
              <w:keepLines w:val="0"/>
            </w:pPr>
          </w:p>
        </w:tc>
        <w:tc>
          <w:tcPr>
            <w:tcW w:w="1133" w:type="dxa"/>
          </w:tcPr>
          <w:p w14:paraId="65B13134" w14:textId="77777777" w:rsidR="003D712A" w:rsidRPr="005647EB" w:rsidRDefault="003D712A" w:rsidP="002570E4">
            <w:pPr>
              <w:pStyle w:val="TAL"/>
              <w:keepNext w:val="0"/>
              <w:keepLines w:val="0"/>
            </w:pPr>
          </w:p>
        </w:tc>
      </w:tr>
      <w:tr w:rsidR="003D712A" w:rsidRPr="005647EB" w14:paraId="390A91EF" w14:textId="77777777" w:rsidTr="002570E4">
        <w:trPr>
          <w:jc w:val="center"/>
        </w:trPr>
        <w:tc>
          <w:tcPr>
            <w:tcW w:w="4436" w:type="dxa"/>
          </w:tcPr>
          <w:p w14:paraId="3F1E0D20" w14:textId="388E74BF" w:rsidR="003D712A" w:rsidRPr="005647EB" w:rsidRDefault="002570E4" w:rsidP="002570E4">
            <w:pPr>
              <w:pStyle w:val="TAL"/>
              <w:keepNext w:val="0"/>
              <w:keepLines w:val="0"/>
            </w:pPr>
            <w:r w:rsidRPr="005647EB">
              <w:t xml:space="preserve">     </w:t>
            </w:r>
            <w:r w:rsidR="003D712A" w:rsidRPr="005647EB">
              <w:t>rsrpResult</w:t>
            </w:r>
          </w:p>
        </w:tc>
        <w:tc>
          <w:tcPr>
            <w:tcW w:w="2267" w:type="dxa"/>
          </w:tcPr>
          <w:p w14:paraId="7EEA5ACA" w14:textId="77777777" w:rsidR="003D712A" w:rsidRPr="005647EB" w:rsidRDefault="003D712A" w:rsidP="002570E4">
            <w:pPr>
              <w:pStyle w:val="TAL"/>
              <w:keepNext w:val="0"/>
              <w:keepLines w:val="0"/>
            </w:pPr>
          </w:p>
        </w:tc>
        <w:tc>
          <w:tcPr>
            <w:tcW w:w="1700" w:type="dxa"/>
          </w:tcPr>
          <w:p w14:paraId="7FA9F33C" w14:textId="59FACEE5" w:rsidR="003D712A" w:rsidRPr="005647EB" w:rsidRDefault="003D712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5E54EBE" w14:textId="77777777" w:rsidR="003D712A" w:rsidRPr="005647EB" w:rsidRDefault="003D712A" w:rsidP="002570E4">
            <w:pPr>
              <w:pStyle w:val="TAL"/>
              <w:keepNext w:val="0"/>
              <w:keepLines w:val="0"/>
            </w:pPr>
          </w:p>
        </w:tc>
      </w:tr>
      <w:tr w:rsidR="003D712A" w:rsidRPr="005647EB" w14:paraId="593C5BF9" w14:textId="77777777" w:rsidTr="002570E4">
        <w:trPr>
          <w:jc w:val="center"/>
        </w:trPr>
        <w:tc>
          <w:tcPr>
            <w:tcW w:w="4436" w:type="dxa"/>
          </w:tcPr>
          <w:p w14:paraId="658D5F87" w14:textId="77CB7278" w:rsidR="003D712A" w:rsidRPr="005647EB" w:rsidRDefault="002570E4" w:rsidP="002570E4">
            <w:pPr>
              <w:pStyle w:val="TAL"/>
              <w:keepNext w:val="0"/>
              <w:keepLines w:val="0"/>
            </w:pPr>
            <w:r w:rsidRPr="005647EB">
              <w:t xml:space="preserve">     </w:t>
            </w:r>
            <w:r w:rsidR="003D712A" w:rsidRPr="005647EB">
              <w:t>rsrqResult</w:t>
            </w:r>
          </w:p>
        </w:tc>
        <w:tc>
          <w:tcPr>
            <w:tcW w:w="2267" w:type="dxa"/>
          </w:tcPr>
          <w:p w14:paraId="7B96B8D9" w14:textId="77777777" w:rsidR="003D712A" w:rsidRPr="005647EB" w:rsidRDefault="003D712A" w:rsidP="002570E4">
            <w:pPr>
              <w:pStyle w:val="TAL"/>
              <w:keepNext w:val="0"/>
              <w:keepLines w:val="0"/>
            </w:pPr>
          </w:p>
        </w:tc>
        <w:tc>
          <w:tcPr>
            <w:tcW w:w="1700" w:type="dxa"/>
          </w:tcPr>
          <w:p w14:paraId="603E51DE" w14:textId="0A60A524" w:rsidR="003D712A" w:rsidRPr="005647EB" w:rsidRDefault="003D712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1D7A75C" w14:textId="77777777" w:rsidR="003D712A" w:rsidRPr="005647EB" w:rsidRDefault="003D712A" w:rsidP="002570E4">
            <w:pPr>
              <w:pStyle w:val="TAL"/>
              <w:keepNext w:val="0"/>
              <w:keepLines w:val="0"/>
            </w:pPr>
          </w:p>
        </w:tc>
      </w:tr>
      <w:tr w:rsidR="003D712A" w:rsidRPr="005647EB" w14:paraId="395050C8" w14:textId="77777777" w:rsidTr="002570E4">
        <w:trPr>
          <w:jc w:val="center"/>
        </w:trPr>
        <w:tc>
          <w:tcPr>
            <w:tcW w:w="4436" w:type="dxa"/>
          </w:tcPr>
          <w:p w14:paraId="7BA13A57" w14:textId="700A94E1" w:rsidR="003D712A" w:rsidRPr="005647EB" w:rsidRDefault="002570E4" w:rsidP="002570E4">
            <w:pPr>
              <w:pStyle w:val="TAL"/>
              <w:keepNext w:val="0"/>
              <w:keepLines w:val="0"/>
            </w:pPr>
            <w:r w:rsidRPr="005647EB">
              <w:t xml:space="preserve">   </w:t>
            </w:r>
            <w:r w:rsidR="003D712A" w:rsidRPr="005647EB">
              <w:t>}</w:t>
            </w:r>
          </w:p>
        </w:tc>
        <w:tc>
          <w:tcPr>
            <w:tcW w:w="2267" w:type="dxa"/>
          </w:tcPr>
          <w:p w14:paraId="73482878" w14:textId="77777777" w:rsidR="003D712A" w:rsidRPr="005647EB" w:rsidRDefault="003D712A" w:rsidP="002570E4">
            <w:pPr>
              <w:pStyle w:val="TAL"/>
              <w:keepNext w:val="0"/>
              <w:keepLines w:val="0"/>
            </w:pPr>
          </w:p>
        </w:tc>
        <w:tc>
          <w:tcPr>
            <w:tcW w:w="1700" w:type="dxa"/>
          </w:tcPr>
          <w:p w14:paraId="32457004" w14:textId="77777777" w:rsidR="003D712A" w:rsidRPr="005647EB" w:rsidRDefault="003D712A" w:rsidP="002570E4">
            <w:pPr>
              <w:pStyle w:val="TAL"/>
              <w:keepNext w:val="0"/>
              <w:keepLines w:val="0"/>
            </w:pPr>
          </w:p>
        </w:tc>
        <w:tc>
          <w:tcPr>
            <w:tcW w:w="1133" w:type="dxa"/>
          </w:tcPr>
          <w:p w14:paraId="2CE71D00" w14:textId="77777777" w:rsidR="003D712A" w:rsidRPr="005647EB" w:rsidRDefault="003D712A" w:rsidP="002570E4">
            <w:pPr>
              <w:pStyle w:val="TAL"/>
              <w:keepNext w:val="0"/>
              <w:keepLines w:val="0"/>
            </w:pPr>
          </w:p>
        </w:tc>
      </w:tr>
      <w:tr w:rsidR="003D712A" w:rsidRPr="005647EB" w14:paraId="123A5D99" w14:textId="77777777" w:rsidTr="002570E4">
        <w:trPr>
          <w:jc w:val="center"/>
        </w:trPr>
        <w:tc>
          <w:tcPr>
            <w:tcW w:w="4436" w:type="dxa"/>
          </w:tcPr>
          <w:p w14:paraId="5937E2F2" w14:textId="68112BD2" w:rsidR="003D712A" w:rsidRPr="005647EB" w:rsidRDefault="002570E4" w:rsidP="002570E4">
            <w:pPr>
              <w:pStyle w:val="TAL"/>
              <w:keepNext w:val="0"/>
              <w:keepLines w:val="0"/>
            </w:pPr>
            <w:r w:rsidRPr="005647EB">
              <w:t xml:space="preserve">   </w:t>
            </w:r>
            <w:r w:rsidR="003D712A" w:rsidRPr="005647EB">
              <w:t>measResultNeighCells</w:t>
            </w:r>
            <w:r w:rsidRPr="005647EB">
              <w:t xml:space="preserve"> </w:t>
            </w:r>
            <w:r w:rsidR="003D712A" w:rsidRPr="005647EB">
              <w:t>CHOICE</w:t>
            </w:r>
            <w:r w:rsidRPr="005647EB">
              <w:t xml:space="preserve"> </w:t>
            </w:r>
            <w:r w:rsidR="003D712A" w:rsidRPr="005647EB">
              <w:t>{</w:t>
            </w:r>
          </w:p>
        </w:tc>
        <w:tc>
          <w:tcPr>
            <w:tcW w:w="2267" w:type="dxa"/>
          </w:tcPr>
          <w:p w14:paraId="500A3308" w14:textId="77777777" w:rsidR="003D712A" w:rsidRPr="005647EB" w:rsidRDefault="003D712A" w:rsidP="002570E4">
            <w:pPr>
              <w:pStyle w:val="TAL"/>
              <w:keepNext w:val="0"/>
              <w:keepLines w:val="0"/>
            </w:pPr>
          </w:p>
        </w:tc>
        <w:tc>
          <w:tcPr>
            <w:tcW w:w="1700" w:type="dxa"/>
          </w:tcPr>
          <w:p w14:paraId="3254A0EF" w14:textId="77777777" w:rsidR="003D712A" w:rsidRPr="005647EB" w:rsidRDefault="003D712A" w:rsidP="002570E4">
            <w:pPr>
              <w:pStyle w:val="TAL"/>
              <w:keepNext w:val="0"/>
              <w:keepLines w:val="0"/>
            </w:pPr>
          </w:p>
        </w:tc>
        <w:tc>
          <w:tcPr>
            <w:tcW w:w="1133" w:type="dxa"/>
          </w:tcPr>
          <w:p w14:paraId="73AEC14B" w14:textId="77777777" w:rsidR="003D712A" w:rsidRPr="005647EB" w:rsidRDefault="003D712A" w:rsidP="002570E4">
            <w:pPr>
              <w:pStyle w:val="TAL"/>
              <w:keepNext w:val="0"/>
              <w:keepLines w:val="0"/>
            </w:pPr>
          </w:p>
        </w:tc>
      </w:tr>
      <w:tr w:rsidR="003D712A" w:rsidRPr="005647EB" w14:paraId="2C5FF6E9" w14:textId="77777777" w:rsidTr="002570E4">
        <w:trPr>
          <w:jc w:val="center"/>
        </w:trPr>
        <w:tc>
          <w:tcPr>
            <w:tcW w:w="4436" w:type="dxa"/>
          </w:tcPr>
          <w:p w14:paraId="64257A17" w14:textId="114B4D9F" w:rsidR="003D712A" w:rsidRPr="005647EB" w:rsidRDefault="002570E4" w:rsidP="002570E4">
            <w:pPr>
              <w:pStyle w:val="TAL"/>
              <w:keepNext w:val="0"/>
              <w:keepLines w:val="0"/>
            </w:pPr>
            <w:r w:rsidRPr="005647EB">
              <w:t xml:space="preserve">      </w:t>
            </w:r>
            <w:r w:rsidR="003D712A" w:rsidRPr="005647EB">
              <w:t>measResultListEUTRA</w:t>
            </w:r>
          </w:p>
        </w:tc>
        <w:tc>
          <w:tcPr>
            <w:tcW w:w="2267" w:type="dxa"/>
          </w:tcPr>
          <w:p w14:paraId="0CC9B773" w14:textId="02B0D216" w:rsidR="003D712A" w:rsidRPr="005647EB" w:rsidRDefault="003D712A" w:rsidP="002570E4">
            <w:pPr>
              <w:pStyle w:val="TAL"/>
              <w:keepNext w:val="0"/>
              <w:keepLines w:val="0"/>
            </w:pPr>
            <w:r w:rsidRPr="005647EB">
              <w:t>MeasResultListEUTRA</w:t>
            </w:r>
            <w:r w:rsidR="002570E4" w:rsidRPr="005647EB">
              <w:t xml:space="preserve"> </w:t>
            </w:r>
          </w:p>
        </w:tc>
        <w:tc>
          <w:tcPr>
            <w:tcW w:w="1700" w:type="dxa"/>
          </w:tcPr>
          <w:p w14:paraId="318F6A41" w14:textId="77777777" w:rsidR="003D712A" w:rsidRPr="005647EB" w:rsidRDefault="003D712A" w:rsidP="002570E4">
            <w:pPr>
              <w:pStyle w:val="TAL"/>
              <w:keepNext w:val="0"/>
              <w:keepLines w:val="0"/>
            </w:pPr>
          </w:p>
        </w:tc>
        <w:tc>
          <w:tcPr>
            <w:tcW w:w="1133" w:type="dxa"/>
          </w:tcPr>
          <w:p w14:paraId="65EC1148" w14:textId="77777777" w:rsidR="003D712A" w:rsidRPr="005647EB" w:rsidRDefault="003D712A" w:rsidP="002570E4">
            <w:pPr>
              <w:pStyle w:val="TAL"/>
              <w:keepNext w:val="0"/>
              <w:keepLines w:val="0"/>
            </w:pPr>
          </w:p>
        </w:tc>
      </w:tr>
      <w:tr w:rsidR="003D712A" w:rsidRPr="005647EB" w14:paraId="24445DA1" w14:textId="77777777" w:rsidTr="002570E4">
        <w:trPr>
          <w:jc w:val="center"/>
        </w:trPr>
        <w:tc>
          <w:tcPr>
            <w:tcW w:w="4436" w:type="dxa"/>
          </w:tcPr>
          <w:p w14:paraId="789016DE" w14:textId="60C94A6D" w:rsidR="003D712A" w:rsidRPr="005647EB" w:rsidRDefault="002570E4" w:rsidP="002570E4">
            <w:pPr>
              <w:pStyle w:val="TAL"/>
              <w:keepNext w:val="0"/>
              <w:keepLines w:val="0"/>
            </w:pPr>
            <w:r w:rsidRPr="005647EB">
              <w:t xml:space="preserve">   </w:t>
            </w:r>
            <w:r w:rsidR="003D712A" w:rsidRPr="005647EB">
              <w:t>}</w:t>
            </w:r>
          </w:p>
        </w:tc>
        <w:tc>
          <w:tcPr>
            <w:tcW w:w="2267" w:type="dxa"/>
          </w:tcPr>
          <w:p w14:paraId="4ACA34C4" w14:textId="77777777" w:rsidR="003D712A" w:rsidRPr="005647EB" w:rsidRDefault="003D712A" w:rsidP="002570E4">
            <w:pPr>
              <w:pStyle w:val="TAL"/>
              <w:keepNext w:val="0"/>
              <w:keepLines w:val="0"/>
            </w:pPr>
          </w:p>
        </w:tc>
        <w:tc>
          <w:tcPr>
            <w:tcW w:w="1700" w:type="dxa"/>
          </w:tcPr>
          <w:p w14:paraId="4A570F41" w14:textId="77777777" w:rsidR="003D712A" w:rsidRPr="005647EB" w:rsidRDefault="003D712A" w:rsidP="002570E4">
            <w:pPr>
              <w:pStyle w:val="TAL"/>
              <w:keepNext w:val="0"/>
              <w:keepLines w:val="0"/>
            </w:pPr>
          </w:p>
        </w:tc>
        <w:tc>
          <w:tcPr>
            <w:tcW w:w="1133" w:type="dxa"/>
          </w:tcPr>
          <w:p w14:paraId="08F11878" w14:textId="77777777" w:rsidR="003D712A" w:rsidRPr="005647EB" w:rsidRDefault="003D712A" w:rsidP="002570E4">
            <w:pPr>
              <w:pStyle w:val="TAL"/>
              <w:keepNext w:val="0"/>
              <w:keepLines w:val="0"/>
            </w:pPr>
          </w:p>
        </w:tc>
      </w:tr>
      <w:tr w:rsidR="003D712A" w:rsidRPr="005647EB" w14:paraId="188E145A" w14:textId="77777777" w:rsidTr="002570E4">
        <w:trPr>
          <w:jc w:val="center"/>
        </w:trPr>
        <w:tc>
          <w:tcPr>
            <w:tcW w:w="4436" w:type="dxa"/>
          </w:tcPr>
          <w:p w14:paraId="6DC8BF81" w14:textId="77777777" w:rsidR="003D712A" w:rsidRPr="005647EB" w:rsidRDefault="003D712A" w:rsidP="002570E4">
            <w:pPr>
              <w:pStyle w:val="TAL"/>
              <w:keepNext w:val="0"/>
              <w:keepLines w:val="0"/>
            </w:pPr>
            <w:r w:rsidRPr="005647EB">
              <w:t>}</w:t>
            </w:r>
          </w:p>
        </w:tc>
        <w:tc>
          <w:tcPr>
            <w:tcW w:w="2267" w:type="dxa"/>
          </w:tcPr>
          <w:p w14:paraId="4967A5C8" w14:textId="77777777" w:rsidR="003D712A" w:rsidRPr="005647EB" w:rsidRDefault="003D712A" w:rsidP="002570E4">
            <w:pPr>
              <w:pStyle w:val="TAL"/>
              <w:keepNext w:val="0"/>
              <w:keepLines w:val="0"/>
            </w:pPr>
          </w:p>
        </w:tc>
        <w:tc>
          <w:tcPr>
            <w:tcW w:w="1700" w:type="dxa"/>
          </w:tcPr>
          <w:p w14:paraId="284FD57B" w14:textId="77777777" w:rsidR="003D712A" w:rsidRPr="005647EB" w:rsidRDefault="003D712A" w:rsidP="002570E4">
            <w:pPr>
              <w:pStyle w:val="TAL"/>
              <w:keepNext w:val="0"/>
              <w:keepLines w:val="0"/>
            </w:pPr>
          </w:p>
        </w:tc>
        <w:tc>
          <w:tcPr>
            <w:tcW w:w="1133" w:type="dxa"/>
          </w:tcPr>
          <w:p w14:paraId="19BD91C6" w14:textId="77777777" w:rsidR="003D712A" w:rsidRPr="005647EB" w:rsidRDefault="003D712A" w:rsidP="002570E4">
            <w:pPr>
              <w:pStyle w:val="TAL"/>
              <w:keepNext w:val="0"/>
              <w:keepLines w:val="0"/>
            </w:pPr>
          </w:p>
        </w:tc>
      </w:tr>
    </w:tbl>
    <w:p w14:paraId="1DAF75BF" w14:textId="77777777" w:rsidR="003D712A" w:rsidRPr="005647EB" w:rsidRDefault="003D712A" w:rsidP="002570E4"/>
    <w:p w14:paraId="6F44EAF0" w14:textId="77777777" w:rsidR="003D712A" w:rsidRPr="005647EB" w:rsidRDefault="003D712A" w:rsidP="00EC0475">
      <w:pPr>
        <w:pStyle w:val="TH"/>
      </w:pPr>
      <w:r w:rsidRPr="005647EB">
        <w:lastRenderedPageBreak/>
        <w:t xml:space="preserve">Table 8.4.8.4.3-4: </w:t>
      </w:r>
      <w:r w:rsidRPr="005647EB">
        <w:rPr>
          <w:i/>
        </w:rPr>
        <w:t>MeasResultListEUTRA</w:t>
      </w:r>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D712A" w:rsidRPr="005647EB" w14:paraId="12E374DF" w14:textId="77777777" w:rsidTr="002570E4">
        <w:trPr>
          <w:cantSplit/>
          <w:jc w:val="center"/>
        </w:trPr>
        <w:tc>
          <w:tcPr>
            <w:tcW w:w="9536" w:type="dxa"/>
            <w:gridSpan w:val="4"/>
          </w:tcPr>
          <w:p w14:paraId="41F5EF20" w14:textId="12C18F1F" w:rsidR="003D712A" w:rsidRPr="005647EB" w:rsidRDefault="003D712A" w:rsidP="00EC0475">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D712A" w:rsidRPr="005647EB" w14:paraId="6B1F53A9" w14:textId="77777777" w:rsidTr="002570E4">
        <w:trPr>
          <w:jc w:val="center"/>
        </w:trPr>
        <w:tc>
          <w:tcPr>
            <w:tcW w:w="4436" w:type="dxa"/>
          </w:tcPr>
          <w:p w14:paraId="3B07451C" w14:textId="53776BD4" w:rsidR="003D712A" w:rsidRPr="005647EB" w:rsidRDefault="003D712A" w:rsidP="00EC0475">
            <w:pPr>
              <w:pStyle w:val="TAH"/>
            </w:pPr>
            <w:r w:rsidRPr="005647EB">
              <w:t>Information</w:t>
            </w:r>
            <w:r w:rsidR="002570E4" w:rsidRPr="005647EB">
              <w:t xml:space="preserve"> </w:t>
            </w:r>
            <w:r w:rsidRPr="005647EB">
              <w:t>Element</w:t>
            </w:r>
          </w:p>
        </w:tc>
        <w:tc>
          <w:tcPr>
            <w:tcW w:w="2267" w:type="dxa"/>
          </w:tcPr>
          <w:p w14:paraId="20F3228F" w14:textId="77777777" w:rsidR="003D712A" w:rsidRPr="005647EB" w:rsidRDefault="003D712A" w:rsidP="00EC0475">
            <w:pPr>
              <w:pStyle w:val="TAH"/>
            </w:pPr>
            <w:r w:rsidRPr="005647EB">
              <w:t>Value/remark</w:t>
            </w:r>
          </w:p>
        </w:tc>
        <w:tc>
          <w:tcPr>
            <w:tcW w:w="1700" w:type="dxa"/>
          </w:tcPr>
          <w:p w14:paraId="2A818431" w14:textId="77777777" w:rsidR="003D712A" w:rsidRPr="005647EB" w:rsidRDefault="003D712A" w:rsidP="00EC0475">
            <w:pPr>
              <w:pStyle w:val="TAH"/>
            </w:pPr>
            <w:r w:rsidRPr="005647EB">
              <w:t>Comment</w:t>
            </w:r>
          </w:p>
        </w:tc>
        <w:tc>
          <w:tcPr>
            <w:tcW w:w="1133" w:type="dxa"/>
          </w:tcPr>
          <w:p w14:paraId="45B92723" w14:textId="77777777" w:rsidR="003D712A" w:rsidRPr="005647EB" w:rsidRDefault="003D712A" w:rsidP="00EC0475">
            <w:pPr>
              <w:pStyle w:val="TAH"/>
            </w:pPr>
            <w:r w:rsidRPr="005647EB">
              <w:t>Condition</w:t>
            </w:r>
          </w:p>
        </w:tc>
      </w:tr>
      <w:tr w:rsidR="003D712A" w:rsidRPr="005647EB" w14:paraId="489C48A1" w14:textId="77777777" w:rsidTr="002570E4">
        <w:trPr>
          <w:jc w:val="center"/>
        </w:trPr>
        <w:tc>
          <w:tcPr>
            <w:tcW w:w="4436" w:type="dxa"/>
          </w:tcPr>
          <w:p w14:paraId="2BD97474" w14:textId="7AA37FEC" w:rsidR="003D712A" w:rsidRPr="005647EB" w:rsidRDefault="003D712A" w:rsidP="00EC0475">
            <w:pPr>
              <w:pStyle w:val="TAL"/>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50555BEF" w14:textId="77777777" w:rsidR="003D712A" w:rsidRPr="005647EB" w:rsidRDefault="003D712A" w:rsidP="00EC0475">
            <w:pPr>
              <w:pStyle w:val="TAL"/>
            </w:pPr>
          </w:p>
        </w:tc>
        <w:tc>
          <w:tcPr>
            <w:tcW w:w="1700" w:type="dxa"/>
          </w:tcPr>
          <w:p w14:paraId="75B4B8D6" w14:textId="77777777" w:rsidR="003D712A" w:rsidRPr="005647EB" w:rsidRDefault="003D712A" w:rsidP="00EC0475">
            <w:pPr>
              <w:pStyle w:val="TAL"/>
            </w:pPr>
          </w:p>
        </w:tc>
        <w:tc>
          <w:tcPr>
            <w:tcW w:w="1133" w:type="dxa"/>
          </w:tcPr>
          <w:p w14:paraId="3123E1DA" w14:textId="77777777" w:rsidR="003D712A" w:rsidRPr="005647EB" w:rsidRDefault="003D712A" w:rsidP="00EC0475">
            <w:pPr>
              <w:pStyle w:val="TAL"/>
            </w:pPr>
          </w:p>
        </w:tc>
      </w:tr>
      <w:tr w:rsidR="003D712A" w:rsidRPr="005647EB" w14:paraId="64C8B31A" w14:textId="77777777" w:rsidTr="002570E4">
        <w:trPr>
          <w:jc w:val="center"/>
        </w:trPr>
        <w:tc>
          <w:tcPr>
            <w:tcW w:w="4436" w:type="dxa"/>
          </w:tcPr>
          <w:p w14:paraId="2E9B1990" w14:textId="23266345" w:rsidR="003D712A" w:rsidRPr="005647EB" w:rsidRDefault="002570E4" w:rsidP="002570E4">
            <w:pPr>
              <w:pStyle w:val="TAL"/>
              <w:keepNext w:val="0"/>
              <w:keepLines w:val="0"/>
            </w:pPr>
            <w:r w:rsidRPr="005647EB">
              <w:t xml:space="preserve">  </w:t>
            </w:r>
            <w:r w:rsidR="003D712A" w:rsidRPr="005647EB">
              <w:t>physCellId</w:t>
            </w:r>
          </w:p>
        </w:tc>
        <w:tc>
          <w:tcPr>
            <w:tcW w:w="2267" w:type="dxa"/>
          </w:tcPr>
          <w:p w14:paraId="0F307152" w14:textId="77777777" w:rsidR="003D712A" w:rsidRPr="005647EB" w:rsidRDefault="003D712A" w:rsidP="002570E4">
            <w:pPr>
              <w:pStyle w:val="TAL"/>
              <w:keepNext w:val="0"/>
              <w:keepLines w:val="0"/>
            </w:pPr>
            <w:r w:rsidRPr="005647EB">
              <w:t>PhysicalCellIdentity</w:t>
            </w:r>
          </w:p>
        </w:tc>
        <w:tc>
          <w:tcPr>
            <w:tcW w:w="1700" w:type="dxa"/>
          </w:tcPr>
          <w:p w14:paraId="50781F9E" w14:textId="77777777" w:rsidR="003D712A" w:rsidRPr="005647EB" w:rsidRDefault="003D712A" w:rsidP="002570E4">
            <w:pPr>
              <w:pStyle w:val="TAL"/>
              <w:keepNext w:val="0"/>
              <w:keepLines w:val="0"/>
            </w:pPr>
          </w:p>
        </w:tc>
        <w:tc>
          <w:tcPr>
            <w:tcW w:w="1133" w:type="dxa"/>
          </w:tcPr>
          <w:p w14:paraId="2B61DF85" w14:textId="77777777" w:rsidR="003D712A" w:rsidRPr="005647EB" w:rsidRDefault="003D712A" w:rsidP="002570E4">
            <w:pPr>
              <w:pStyle w:val="TAL"/>
              <w:keepNext w:val="0"/>
              <w:keepLines w:val="0"/>
            </w:pPr>
          </w:p>
        </w:tc>
      </w:tr>
      <w:tr w:rsidR="003D712A" w:rsidRPr="005647EB" w14:paraId="18D9FC5E" w14:textId="77777777" w:rsidTr="002570E4">
        <w:trPr>
          <w:jc w:val="center"/>
        </w:trPr>
        <w:tc>
          <w:tcPr>
            <w:tcW w:w="4436" w:type="dxa"/>
          </w:tcPr>
          <w:p w14:paraId="028BD8B9" w14:textId="44B9B4A9" w:rsidR="003D712A" w:rsidRPr="005647EB" w:rsidRDefault="002570E4" w:rsidP="002570E4">
            <w:pPr>
              <w:pStyle w:val="TAL"/>
              <w:keepNext w:val="0"/>
              <w:keepLines w:val="0"/>
            </w:pPr>
            <w:r w:rsidRPr="005647EB">
              <w:t xml:space="preserve">  </w:t>
            </w:r>
            <w:r w:rsidR="003D712A" w:rsidRPr="005647EB">
              <w:t>measResult</w:t>
            </w:r>
            <w:r w:rsidRPr="005647EB">
              <w:t xml:space="preserve"> </w:t>
            </w:r>
            <w:r w:rsidR="003D712A" w:rsidRPr="005647EB">
              <w:t>SEQUENCE</w:t>
            </w:r>
            <w:r w:rsidRPr="005647EB">
              <w:t xml:space="preserve"> </w:t>
            </w:r>
            <w:r w:rsidR="003D712A" w:rsidRPr="005647EB">
              <w:t>{</w:t>
            </w:r>
          </w:p>
        </w:tc>
        <w:tc>
          <w:tcPr>
            <w:tcW w:w="2267" w:type="dxa"/>
          </w:tcPr>
          <w:p w14:paraId="4A05D060" w14:textId="77777777" w:rsidR="003D712A" w:rsidRPr="005647EB" w:rsidRDefault="003D712A" w:rsidP="002570E4">
            <w:pPr>
              <w:pStyle w:val="TAL"/>
              <w:keepNext w:val="0"/>
              <w:keepLines w:val="0"/>
            </w:pPr>
          </w:p>
        </w:tc>
        <w:tc>
          <w:tcPr>
            <w:tcW w:w="1700" w:type="dxa"/>
          </w:tcPr>
          <w:p w14:paraId="5C17E24B" w14:textId="7C6332D7" w:rsidR="003D712A" w:rsidRPr="005647EB" w:rsidRDefault="002570E4" w:rsidP="002570E4">
            <w:pPr>
              <w:pStyle w:val="TAL"/>
              <w:keepNext w:val="0"/>
              <w:keepLines w:val="0"/>
            </w:pPr>
            <w:r w:rsidRPr="005647EB">
              <w:t xml:space="preserve"> </w:t>
            </w:r>
          </w:p>
        </w:tc>
        <w:tc>
          <w:tcPr>
            <w:tcW w:w="1133" w:type="dxa"/>
          </w:tcPr>
          <w:p w14:paraId="1B514BE9" w14:textId="77777777" w:rsidR="003D712A" w:rsidRPr="005647EB" w:rsidRDefault="003D712A" w:rsidP="002570E4">
            <w:pPr>
              <w:pStyle w:val="TAL"/>
              <w:keepNext w:val="0"/>
              <w:keepLines w:val="0"/>
            </w:pPr>
          </w:p>
        </w:tc>
      </w:tr>
      <w:tr w:rsidR="003D712A" w:rsidRPr="005647EB" w14:paraId="52A23E78" w14:textId="77777777" w:rsidTr="002570E4">
        <w:trPr>
          <w:jc w:val="center"/>
        </w:trPr>
        <w:tc>
          <w:tcPr>
            <w:tcW w:w="4436" w:type="dxa"/>
          </w:tcPr>
          <w:p w14:paraId="7DB36A00" w14:textId="6FB29098" w:rsidR="003D712A" w:rsidRPr="005647EB" w:rsidRDefault="002570E4" w:rsidP="002570E4">
            <w:pPr>
              <w:pStyle w:val="TAL"/>
              <w:keepNext w:val="0"/>
              <w:keepLines w:val="0"/>
            </w:pPr>
            <w:r w:rsidRPr="005647EB">
              <w:t xml:space="preserve">    </w:t>
            </w:r>
            <w:r w:rsidR="003D712A" w:rsidRPr="005647EB">
              <w:t>rsrpResult</w:t>
            </w:r>
          </w:p>
        </w:tc>
        <w:tc>
          <w:tcPr>
            <w:tcW w:w="2267" w:type="dxa"/>
          </w:tcPr>
          <w:p w14:paraId="66F6899E" w14:textId="77777777" w:rsidR="003D712A" w:rsidRPr="005647EB" w:rsidRDefault="003D712A" w:rsidP="002570E4">
            <w:pPr>
              <w:pStyle w:val="TAL"/>
              <w:keepNext w:val="0"/>
              <w:keepLines w:val="0"/>
            </w:pPr>
          </w:p>
        </w:tc>
        <w:tc>
          <w:tcPr>
            <w:tcW w:w="1700" w:type="dxa"/>
          </w:tcPr>
          <w:p w14:paraId="1B0A69E9" w14:textId="43B8CEA6" w:rsidR="003D712A" w:rsidRPr="005647EB" w:rsidRDefault="003D712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98DDE9E" w14:textId="77777777" w:rsidR="003D712A" w:rsidRPr="005647EB" w:rsidRDefault="003D712A" w:rsidP="002570E4">
            <w:pPr>
              <w:pStyle w:val="TAL"/>
              <w:keepNext w:val="0"/>
              <w:keepLines w:val="0"/>
            </w:pPr>
          </w:p>
        </w:tc>
      </w:tr>
      <w:tr w:rsidR="003D712A" w:rsidRPr="005647EB" w14:paraId="45B27633" w14:textId="77777777" w:rsidTr="002570E4">
        <w:trPr>
          <w:jc w:val="center"/>
        </w:trPr>
        <w:tc>
          <w:tcPr>
            <w:tcW w:w="4436" w:type="dxa"/>
          </w:tcPr>
          <w:p w14:paraId="3543712A" w14:textId="130E199A" w:rsidR="003D712A" w:rsidRPr="005647EB" w:rsidRDefault="002570E4" w:rsidP="002570E4">
            <w:pPr>
              <w:pStyle w:val="TAL"/>
              <w:keepNext w:val="0"/>
              <w:keepLines w:val="0"/>
            </w:pPr>
            <w:r w:rsidRPr="005647EB">
              <w:t xml:space="preserve">    </w:t>
            </w:r>
            <w:r w:rsidR="003D712A" w:rsidRPr="005647EB">
              <w:t>rsrqResult</w:t>
            </w:r>
          </w:p>
        </w:tc>
        <w:tc>
          <w:tcPr>
            <w:tcW w:w="2267" w:type="dxa"/>
          </w:tcPr>
          <w:p w14:paraId="77591D7D" w14:textId="77777777" w:rsidR="003D712A" w:rsidRPr="005647EB" w:rsidRDefault="003D712A" w:rsidP="002570E4">
            <w:pPr>
              <w:pStyle w:val="TAL"/>
              <w:keepNext w:val="0"/>
              <w:keepLines w:val="0"/>
            </w:pPr>
          </w:p>
        </w:tc>
        <w:tc>
          <w:tcPr>
            <w:tcW w:w="1700" w:type="dxa"/>
          </w:tcPr>
          <w:p w14:paraId="30CD3E52" w14:textId="7993A6F8" w:rsidR="003D712A" w:rsidRPr="005647EB" w:rsidRDefault="003D712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CDC97A5" w14:textId="77777777" w:rsidR="003D712A" w:rsidRPr="005647EB" w:rsidRDefault="003D712A" w:rsidP="002570E4">
            <w:pPr>
              <w:pStyle w:val="TAL"/>
              <w:keepNext w:val="0"/>
              <w:keepLines w:val="0"/>
            </w:pPr>
          </w:p>
        </w:tc>
      </w:tr>
      <w:tr w:rsidR="003D712A" w:rsidRPr="005647EB" w14:paraId="006623C6" w14:textId="77777777" w:rsidTr="002570E4">
        <w:trPr>
          <w:jc w:val="center"/>
        </w:trPr>
        <w:tc>
          <w:tcPr>
            <w:tcW w:w="4436" w:type="dxa"/>
          </w:tcPr>
          <w:p w14:paraId="6A6D5386" w14:textId="623A80ED" w:rsidR="003D712A" w:rsidRPr="005647EB" w:rsidRDefault="002570E4" w:rsidP="002570E4">
            <w:pPr>
              <w:pStyle w:val="TAL"/>
              <w:keepNext w:val="0"/>
              <w:keepLines w:val="0"/>
            </w:pPr>
            <w:r w:rsidRPr="005647EB">
              <w:t xml:space="preserve">  </w:t>
            </w:r>
            <w:r w:rsidR="003D712A" w:rsidRPr="005647EB">
              <w:t>}</w:t>
            </w:r>
          </w:p>
        </w:tc>
        <w:tc>
          <w:tcPr>
            <w:tcW w:w="2267" w:type="dxa"/>
          </w:tcPr>
          <w:p w14:paraId="7F2A2314" w14:textId="77777777" w:rsidR="003D712A" w:rsidRPr="005647EB" w:rsidRDefault="003D712A" w:rsidP="002570E4">
            <w:pPr>
              <w:pStyle w:val="TAL"/>
              <w:keepNext w:val="0"/>
              <w:keepLines w:val="0"/>
            </w:pPr>
          </w:p>
        </w:tc>
        <w:tc>
          <w:tcPr>
            <w:tcW w:w="1700" w:type="dxa"/>
          </w:tcPr>
          <w:p w14:paraId="0E90A995" w14:textId="77777777" w:rsidR="003D712A" w:rsidRPr="005647EB" w:rsidRDefault="003D712A" w:rsidP="002570E4">
            <w:pPr>
              <w:pStyle w:val="TAL"/>
              <w:keepNext w:val="0"/>
              <w:keepLines w:val="0"/>
            </w:pPr>
          </w:p>
        </w:tc>
        <w:tc>
          <w:tcPr>
            <w:tcW w:w="1133" w:type="dxa"/>
          </w:tcPr>
          <w:p w14:paraId="5EC68195" w14:textId="77777777" w:rsidR="003D712A" w:rsidRPr="005647EB" w:rsidRDefault="003D712A" w:rsidP="002570E4">
            <w:pPr>
              <w:pStyle w:val="TAL"/>
              <w:keepNext w:val="0"/>
              <w:keepLines w:val="0"/>
            </w:pPr>
          </w:p>
        </w:tc>
      </w:tr>
      <w:tr w:rsidR="003D712A" w:rsidRPr="005647EB" w14:paraId="697A29C9" w14:textId="77777777" w:rsidTr="002570E4">
        <w:trPr>
          <w:jc w:val="center"/>
        </w:trPr>
        <w:tc>
          <w:tcPr>
            <w:tcW w:w="4436" w:type="dxa"/>
          </w:tcPr>
          <w:p w14:paraId="697712F5" w14:textId="77777777" w:rsidR="003D712A" w:rsidRPr="005647EB" w:rsidRDefault="003D712A" w:rsidP="002570E4">
            <w:pPr>
              <w:pStyle w:val="TAL"/>
              <w:keepNext w:val="0"/>
              <w:keepLines w:val="0"/>
            </w:pPr>
            <w:r w:rsidRPr="005647EB">
              <w:t>}</w:t>
            </w:r>
          </w:p>
        </w:tc>
        <w:tc>
          <w:tcPr>
            <w:tcW w:w="2267" w:type="dxa"/>
          </w:tcPr>
          <w:p w14:paraId="181F2B68" w14:textId="77777777" w:rsidR="003D712A" w:rsidRPr="005647EB" w:rsidRDefault="003D712A" w:rsidP="002570E4">
            <w:pPr>
              <w:pStyle w:val="TAL"/>
              <w:keepNext w:val="0"/>
              <w:keepLines w:val="0"/>
            </w:pPr>
          </w:p>
        </w:tc>
        <w:tc>
          <w:tcPr>
            <w:tcW w:w="1700" w:type="dxa"/>
          </w:tcPr>
          <w:p w14:paraId="7ED0F3F1" w14:textId="77777777" w:rsidR="003D712A" w:rsidRPr="005647EB" w:rsidRDefault="003D712A" w:rsidP="002570E4">
            <w:pPr>
              <w:pStyle w:val="TAL"/>
              <w:keepNext w:val="0"/>
              <w:keepLines w:val="0"/>
            </w:pPr>
          </w:p>
        </w:tc>
        <w:tc>
          <w:tcPr>
            <w:tcW w:w="1133" w:type="dxa"/>
          </w:tcPr>
          <w:p w14:paraId="312B697A" w14:textId="77777777" w:rsidR="003D712A" w:rsidRPr="005647EB" w:rsidRDefault="003D712A" w:rsidP="002570E4">
            <w:pPr>
              <w:pStyle w:val="TAL"/>
              <w:keepNext w:val="0"/>
              <w:keepLines w:val="0"/>
            </w:pPr>
          </w:p>
        </w:tc>
      </w:tr>
    </w:tbl>
    <w:p w14:paraId="0EA1F444" w14:textId="77777777" w:rsidR="003D712A" w:rsidRPr="005647EB" w:rsidRDefault="003D712A" w:rsidP="002570E4"/>
    <w:p w14:paraId="76248BEC" w14:textId="77777777" w:rsidR="003D712A" w:rsidRPr="005647EB" w:rsidRDefault="003D712A" w:rsidP="002570E4">
      <w:pPr>
        <w:pStyle w:val="Heading4"/>
        <w:keepNext w:val="0"/>
        <w:keepLines w:val="0"/>
      </w:pPr>
      <w:r w:rsidRPr="005647EB">
        <w:t>8.4.8.5</w:t>
      </w:r>
      <w:r w:rsidRPr="005647EB">
        <w:tab/>
        <w:t>Test requirement</w:t>
      </w:r>
    </w:p>
    <w:p w14:paraId="7318D7EA" w14:textId="77777777" w:rsidR="003D712A" w:rsidRPr="005647EB" w:rsidRDefault="003D712A" w:rsidP="002570E4">
      <w:r w:rsidRPr="005647EB">
        <w:t>Tables 8.4.8.4.1-1,  8.4.8.5-1 and 8.4.8.5-2 defines the primary level settings including test tolerances for event triggered reporting under fading propagation conditions in asynchronous inter frequency cells test.</w:t>
      </w:r>
    </w:p>
    <w:p w14:paraId="1B201D87" w14:textId="77777777" w:rsidR="003D712A" w:rsidRPr="005647EB" w:rsidRDefault="003D712A" w:rsidP="002570E4">
      <w:pPr>
        <w:pStyle w:val="TH"/>
        <w:keepNext w:val="0"/>
        <w:keepLines w:val="0"/>
        <w:rPr>
          <w:lang w:eastAsia="x-none"/>
        </w:rPr>
      </w:pPr>
      <w:r w:rsidRPr="005647EB">
        <w:rPr>
          <w:rFonts w:cs="v4.2.0"/>
        </w:rPr>
        <w:t>Table 8.</w:t>
      </w:r>
      <w:r w:rsidRPr="005647EB">
        <w:rPr>
          <w:rFonts w:cs="v4.2.0"/>
          <w:lang w:eastAsia="zh-CN"/>
        </w:rPr>
        <w:t>4</w:t>
      </w:r>
      <w:r w:rsidRPr="005647EB">
        <w:rPr>
          <w:rFonts w:cs="v4.2.0"/>
        </w:rPr>
        <w:t>.</w:t>
      </w:r>
      <w:r w:rsidRPr="005647EB">
        <w:rPr>
          <w:rFonts w:cs="v4.2.0"/>
          <w:lang w:eastAsia="zh-CN"/>
        </w:rPr>
        <w:t>8</w:t>
      </w:r>
      <w:r w:rsidRPr="005647EB">
        <w:rPr>
          <w:rFonts w:cs="v4.2.0"/>
        </w:rPr>
        <w:t xml:space="preserve">.5-1: Cell specific test parameters for </w:t>
      </w:r>
      <w:r w:rsidRPr="005647EB">
        <w:rPr>
          <w:lang w:eastAsia="zh-CN"/>
        </w:rPr>
        <w:t>TDD-TDD Interfrequency correct reporting of measurement events with reduced performance group configured, non DRX (Cell #1 and Cell #2)</w:t>
      </w:r>
    </w:p>
    <w:tbl>
      <w:tblPr>
        <w:tblW w:w="90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4"/>
        <w:gridCol w:w="1560"/>
        <w:gridCol w:w="1277"/>
        <w:gridCol w:w="1277"/>
        <w:gridCol w:w="1276"/>
        <w:gridCol w:w="1561"/>
      </w:tblGrid>
      <w:tr w:rsidR="003D712A" w:rsidRPr="005647EB" w14:paraId="75A90892" w14:textId="77777777" w:rsidTr="00EC0475">
        <w:trPr>
          <w:cantSplit/>
          <w:tblHeader/>
          <w:jc w:val="center"/>
        </w:trPr>
        <w:tc>
          <w:tcPr>
            <w:tcW w:w="2094" w:type="dxa"/>
            <w:vMerge w:val="restart"/>
            <w:tcBorders>
              <w:top w:val="single" w:sz="4" w:space="0" w:color="auto"/>
              <w:left w:val="single" w:sz="4" w:space="0" w:color="auto"/>
              <w:bottom w:val="single" w:sz="4" w:space="0" w:color="auto"/>
              <w:right w:val="single" w:sz="4" w:space="0" w:color="auto"/>
            </w:tcBorders>
            <w:hideMark/>
          </w:tcPr>
          <w:p w14:paraId="3A197EB6" w14:textId="77777777" w:rsidR="003D712A" w:rsidRPr="005647EB" w:rsidRDefault="003D712A" w:rsidP="002570E4">
            <w:pPr>
              <w:pStyle w:val="TAH"/>
              <w:keepNext w:val="0"/>
              <w:keepLines w:val="0"/>
            </w:pPr>
            <w:r w:rsidRPr="005647EB">
              <w:t>Parameter</w:t>
            </w:r>
          </w:p>
        </w:tc>
        <w:tc>
          <w:tcPr>
            <w:tcW w:w="1560" w:type="dxa"/>
            <w:vMerge w:val="restart"/>
            <w:tcBorders>
              <w:top w:val="single" w:sz="4" w:space="0" w:color="auto"/>
              <w:left w:val="single" w:sz="4" w:space="0" w:color="auto"/>
              <w:bottom w:val="single" w:sz="4" w:space="0" w:color="auto"/>
              <w:right w:val="single" w:sz="4" w:space="0" w:color="auto"/>
            </w:tcBorders>
            <w:hideMark/>
          </w:tcPr>
          <w:p w14:paraId="7F1EEE92" w14:textId="77777777" w:rsidR="003D712A" w:rsidRPr="005647EB" w:rsidRDefault="003D712A" w:rsidP="002570E4">
            <w:pPr>
              <w:pStyle w:val="TAH"/>
              <w:keepNext w:val="0"/>
              <w:keepLines w:val="0"/>
            </w:pPr>
            <w:r w:rsidRPr="005647EB">
              <w:t>Unit</w:t>
            </w:r>
          </w:p>
        </w:tc>
        <w:tc>
          <w:tcPr>
            <w:tcW w:w="2554" w:type="dxa"/>
            <w:gridSpan w:val="2"/>
            <w:tcBorders>
              <w:top w:val="single" w:sz="4" w:space="0" w:color="auto"/>
              <w:left w:val="single" w:sz="4" w:space="0" w:color="auto"/>
              <w:bottom w:val="single" w:sz="4" w:space="0" w:color="auto"/>
              <w:right w:val="single" w:sz="4" w:space="0" w:color="auto"/>
            </w:tcBorders>
            <w:hideMark/>
          </w:tcPr>
          <w:p w14:paraId="60B34ACD" w14:textId="7E37E13B" w:rsidR="003D712A" w:rsidRPr="005647EB" w:rsidRDefault="003D712A" w:rsidP="002570E4">
            <w:pPr>
              <w:pStyle w:val="TAH"/>
              <w:keepNext w:val="0"/>
              <w:keepLines w:val="0"/>
            </w:pPr>
            <w:r w:rsidRPr="005647EB">
              <w:t>Cell</w:t>
            </w:r>
            <w:r w:rsidR="002570E4" w:rsidRPr="005647EB">
              <w:t xml:space="preserve"> </w:t>
            </w:r>
            <w:r w:rsidRPr="005647EB">
              <w:t>1</w:t>
            </w:r>
          </w:p>
        </w:tc>
        <w:tc>
          <w:tcPr>
            <w:tcW w:w="2837" w:type="dxa"/>
            <w:gridSpan w:val="2"/>
            <w:tcBorders>
              <w:top w:val="single" w:sz="4" w:space="0" w:color="auto"/>
              <w:left w:val="single" w:sz="4" w:space="0" w:color="auto"/>
              <w:bottom w:val="single" w:sz="4" w:space="0" w:color="auto"/>
              <w:right w:val="single" w:sz="4" w:space="0" w:color="auto"/>
            </w:tcBorders>
            <w:hideMark/>
          </w:tcPr>
          <w:p w14:paraId="59498CBD" w14:textId="67B09D58" w:rsidR="003D712A" w:rsidRPr="005647EB" w:rsidRDefault="003D712A" w:rsidP="002570E4">
            <w:pPr>
              <w:pStyle w:val="TAH"/>
              <w:keepNext w:val="0"/>
              <w:keepLines w:val="0"/>
            </w:pPr>
            <w:r w:rsidRPr="005647EB">
              <w:t>Cell</w:t>
            </w:r>
            <w:r w:rsidR="002570E4" w:rsidRPr="005647EB">
              <w:t xml:space="preserve"> </w:t>
            </w:r>
            <w:r w:rsidRPr="005647EB">
              <w:t>2</w:t>
            </w:r>
          </w:p>
        </w:tc>
      </w:tr>
      <w:tr w:rsidR="003D712A" w:rsidRPr="005647EB" w14:paraId="0487070E" w14:textId="77777777" w:rsidTr="00EC0475">
        <w:trPr>
          <w:cantSplit/>
          <w:tblHeader/>
          <w:jc w:val="center"/>
        </w:trPr>
        <w:tc>
          <w:tcPr>
            <w:tcW w:w="2094" w:type="dxa"/>
            <w:vMerge/>
            <w:tcBorders>
              <w:top w:val="single" w:sz="4" w:space="0" w:color="auto"/>
              <w:left w:val="single" w:sz="4" w:space="0" w:color="auto"/>
              <w:bottom w:val="single" w:sz="4" w:space="0" w:color="auto"/>
              <w:right w:val="single" w:sz="4" w:space="0" w:color="auto"/>
            </w:tcBorders>
            <w:vAlign w:val="center"/>
            <w:hideMark/>
          </w:tcPr>
          <w:p w14:paraId="70BAC80A" w14:textId="77777777" w:rsidR="003D712A" w:rsidRPr="005647EB" w:rsidRDefault="003D712A" w:rsidP="002570E4">
            <w:pPr>
              <w:rPr>
                <w:rFonts w:ascii="Arial" w:hAnsi="Arial"/>
                <w:b/>
                <w:sz w:val="18"/>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48992357" w14:textId="77777777" w:rsidR="003D712A" w:rsidRPr="005647EB" w:rsidRDefault="003D712A" w:rsidP="002570E4">
            <w:pPr>
              <w:rPr>
                <w:rFonts w:ascii="Arial" w:hAnsi="Arial"/>
                <w:b/>
                <w:sz w:val="18"/>
              </w:rPr>
            </w:pPr>
          </w:p>
        </w:tc>
        <w:tc>
          <w:tcPr>
            <w:tcW w:w="1277" w:type="dxa"/>
            <w:tcBorders>
              <w:top w:val="single" w:sz="4" w:space="0" w:color="auto"/>
              <w:left w:val="single" w:sz="4" w:space="0" w:color="auto"/>
              <w:bottom w:val="single" w:sz="4" w:space="0" w:color="auto"/>
              <w:right w:val="single" w:sz="4" w:space="0" w:color="auto"/>
            </w:tcBorders>
            <w:hideMark/>
          </w:tcPr>
          <w:p w14:paraId="35ED9640" w14:textId="77777777" w:rsidR="003D712A" w:rsidRPr="005647EB" w:rsidRDefault="003D712A" w:rsidP="002570E4">
            <w:pPr>
              <w:pStyle w:val="TAH"/>
              <w:keepNext w:val="0"/>
              <w:keepLines w:val="0"/>
            </w:pPr>
            <w:r w:rsidRPr="005647EB">
              <w:t>T1</w:t>
            </w:r>
          </w:p>
        </w:tc>
        <w:tc>
          <w:tcPr>
            <w:tcW w:w="1277" w:type="dxa"/>
            <w:tcBorders>
              <w:top w:val="single" w:sz="4" w:space="0" w:color="auto"/>
              <w:left w:val="single" w:sz="4" w:space="0" w:color="auto"/>
              <w:bottom w:val="single" w:sz="4" w:space="0" w:color="auto"/>
              <w:right w:val="single" w:sz="4" w:space="0" w:color="auto"/>
            </w:tcBorders>
            <w:hideMark/>
          </w:tcPr>
          <w:p w14:paraId="76A9E053" w14:textId="77777777" w:rsidR="003D712A" w:rsidRPr="005647EB" w:rsidRDefault="003D712A" w:rsidP="002570E4">
            <w:pPr>
              <w:pStyle w:val="TAH"/>
              <w:keepNext w:val="0"/>
              <w:keepLines w:val="0"/>
            </w:pPr>
            <w:r w:rsidRPr="005647EB">
              <w:t>T2</w:t>
            </w:r>
          </w:p>
        </w:tc>
        <w:tc>
          <w:tcPr>
            <w:tcW w:w="1276" w:type="dxa"/>
            <w:tcBorders>
              <w:top w:val="single" w:sz="4" w:space="0" w:color="auto"/>
              <w:left w:val="single" w:sz="4" w:space="0" w:color="auto"/>
              <w:bottom w:val="single" w:sz="4" w:space="0" w:color="auto"/>
              <w:right w:val="single" w:sz="4" w:space="0" w:color="auto"/>
            </w:tcBorders>
            <w:hideMark/>
          </w:tcPr>
          <w:p w14:paraId="6E0FD081" w14:textId="77777777" w:rsidR="003D712A" w:rsidRPr="005647EB" w:rsidRDefault="003D712A" w:rsidP="002570E4">
            <w:pPr>
              <w:pStyle w:val="TAH"/>
              <w:keepNext w:val="0"/>
              <w:keepLines w:val="0"/>
            </w:pPr>
            <w:r w:rsidRPr="005647EB">
              <w:t>T1</w:t>
            </w:r>
          </w:p>
        </w:tc>
        <w:tc>
          <w:tcPr>
            <w:tcW w:w="1561" w:type="dxa"/>
            <w:tcBorders>
              <w:top w:val="single" w:sz="4" w:space="0" w:color="auto"/>
              <w:left w:val="single" w:sz="4" w:space="0" w:color="auto"/>
              <w:bottom w:val="single" w:sz="4" w:space="0" w:color="auto"/>
              <w:right w:val="single" w:sz="4" w:space="0" w:color="auto"/>
            </w:tcBorders>
            <w:hideMark/>
          </w:tcPr>
          <w:p w14:paraId="6FBEC48B" w14:textId="77777777" w:rsidR="003D712A" w:rsidRPr="005647EB" w:rsidRDefault="003D712A" w:rsidP="002570E4">
            <w:pPr>
              <w:pStyle w:val="TAH"/>
              <w:keepNext w:val="0"/>
              <w:keepLines w:val="0"/>
            </w:pPr>
            <w:r w:rsidRPr="005647EB">
              <w:t>T2</w:t>
            </w:r>
          </w:p>
        </w:tc>
      </w:tr>
      <w:tr w:rsidR="003D712A" w:rsidRPr="005647EB" w14:paraId="63438E25"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B264F9E" w14:textId="2AA5EFD3" w:rsidR="003D712A" w:rsidRPr="005647EB" w:rsidRDefault="003D712A" w:rsidP="002570E4">
            <w:pPr>
              <w:pStyle w:val="TAL"/>
              <w:keepNext w:val="0"/>
              <w:keepLines w:val="0"/>
              <w:rPr>
                <w:rFonts w:cs="v4.2.0"/>
              </w:rPr>
            </w:pPr>
            <w:r w:rsidRPr="005647EB">
              <w:rPr>
                <w:rFonts w:cs="v4.2.0"/>
              </w:rPr>
              <w:t>E-UTRA</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p>
        </w:tc>
        <w:tc>
          <w:tcPr>
            <w:tcW w:w="1560" w:type="dxa"/>
            <w:tcBorders>
              <w:top w:val="single" w:sz="4" w:space="0" w:color="auto"/>
              <w:left w:val="single" w:sz="4" w:space="0" w:color="auto"/>
              <w:bottom w:val="single" w:sz="4" w:space="0" w:color="auto"/>
              <w:right w:val="single" w:sz="4" w:space="0" w:color="auto"/>
            </w:tcBorders>
          </w:tcPr>
          <w:p w14:paraId="17C94EB2" w14:textId="77777777" w:rsidR="003D712A" w:rsidRPr="005647EB" w:rsidRDefault="003D712A" w:rsidP="002570E4">
            <w:pPr>
              <w:pStyle w:val="TAC"/>
              <w:keepNext w:val="0"/>
              <w:keepLines w:val="0"/>
              <w:rPr>
                <w:rFonts w:cs="v4.2.0"/>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20DCC487" w14:textId="77777777" w:rsidR="003D712A" w:rsidRPr="005647EB" w:rsidRDefault="003D712A" w:rsidP="002570E4">
            <w:pPr>
              <w:pStyle w:val="TAC"/>
              <w:keepNext w:val="0"/>
              <w:keepLines w:val="0"/>
              <w:rPr>
                <w:rFonts w:cs="v4.2.0"/>
              </w:rPr>
            </w:pPr>
            <w:r w:rsidRPr="005647EB">
              <w:rPr>
                <w:rFonts w:cs="v4.2.0"/>
              </w:rPr>
              <w:t>1</w:t>
            </w:r>
          </w:p>
        </w:tc>
        <w:tc>
          <w:tcPr>
            <w:tcW w:w="2837" w:type="dxa"/>
            <w:gridSpan w:val="2"/>
            <w:tcBorders>
              <w:top w:val="single" w:sz="4" w:space="0" w:color="auto"/>
              <w:left w:val="single" w:sz="4" w:space="0" w:color="auto"/>
              <w:bottom w:val="single" w:sz="4" w:space="0" w:color="auto"/>
              <w:right w:val="single" w:sz="4" w:space="0" w:color="auto"/>
            </w:tcBorders>
            <w:hideMark/>
          </w:tcPr>
          <w:p w14:paraId="506C3BEB" w14:textId="2EDE2C6B" w:rsidR="003D712A" w:rsidRPr="005647EB" w:rsidRDefault="003D712A" w:rsidP="002570E4">
            <w:pPr>
              <w:pStyle w:val="TAC"/>
              <w:keepNext w:val="0"/>
              <w:keepLines w:val="0"/>
              <w:rPr>
                <w:rFonts w:cs="v4.2.0"/>
              </w:rPr>
            </w:pPr>
            <w:r w:rsidRPr="005647EB">
              <w:rPr>
                <w:rFonts w:cs="v4.2.0"/>
              </w:rPr>
              <w:t>Randomly</w:t>
            </w:r>
            <w:r w:rsidR="002570E4" w:rsidRPr="005647EB">
              <w:rPr>
                <w:rFonts w:cs="v4.2.0"/>
              </w:rPr>
              <w:t xml:space="preserve"> </w:t>
            </w:r>
            <w:r w:rsidRPr="005647EB">
              <w:rPr>
                <w:rFonts w:cs="v4.2.0"/>
              </w:rPr>
              <w:t>selected</w:t>
            </w:r>
            <w:r w:rsidR="002570E4" w:rsidRPr="005647EB">
              <w:rPr>
                <w:rFonts w:cs="v4.2.0"/>
              </w:rPr>
              <w:t xml:space="preserve"> </w:t>
            </w:r>
            <w:r w:rsidRPr="005647EB">
              <w:rPr>
                <w:rFonts w:cs="v4.2.0"/>
              </w:rPr>
              <w:t>from</w:t>
            </w:r>
            <w:r w:rsidR="002570E4" w:rsidRPr="005647EB">
              <w:rPr>
                <w:rFonts w:cs="v4.2.0"/>
              </w:rPr>
              <w:t xml:space="preserve"> </w:t>
            </w:r>
            <w:r w:rsidRPr="005647EB">
              <w:rPr>
                <w:rFonts w:cs="v4.2.0"/>
              </w:rPr>
              <w:t>2,3,4</w:t>
            </w:r>
            <w:r w:rsidR="002570E4" w:rsidRPr="005647EB">
              <w:rPr>
                <w:rFonts w:cs="v4.2.0"/>
              </w:rPr>
              <w:t xml:space="preserve"> </w:t>
            </w:r>
            <w:r w:rsidRPr="005647EB">
              <w:rPr>
                <w:rFonts w:cs="v4.2.0"/>
              </w:rPr>
              <w:t>such</w:t>
            </w:r>
            <w:r w:rsidR="002570E4" w:rsidRPr="005647EB">
              <w:rPr>
                <w:rFonts w:cs="v4.2.0"/>
              </w:rPr>
              <w:t xml:space="preserve"> </w:t>
            </w:r>
            <w:r w:rsidRPr="005647EB">
              <w:rPr>
                <w:rFonts w:cs="v4.2.0"/>
              </w:rPr>
              <w:t>that</w:t>
            </w:r>
            <w:r w:rsidR="002570E4" w:rsidRPr="005647EB">
              <w:rPr>
                <w:rFonts w:cs="v4.2.0"/>
              </w:rPr>
              <w:t xml:space="preserve"> </w:t>
            </w:r>
            <w:r w:rsidRPr="005647EB">
              <w:rPr>
                <w:rFonts w:cs="v4.2.0"/>
              </w:rPr>
              <w:t>cell</w:t>
            </w:r>
            <w:r w:rsidR="002570E4" w:rsidRPr="005647EB">
              <w:rPr>
                <w:rFonts w:cs="v4.2.0"/>
              </w:rPr>
              <w:t xml:space="preserve"> </w:t>
            </w:r>
            <w:r w:rsidRPr="005647EB">
              <w:rPr>
                <w:rFonts w:cs="v4.2.0"/>
              </w:rPr>
              <w:t>2</w:t>
            </w:r>
            <w:r w:rsidR="002570E4" w:rsidRPr="005647EB">
              <w:rPr>
                <w:rFonts w:cs="v4.2.0"/>
              </w:rPr>
              <w:t xml:space="preserve"> </w:t>
            </w:r>
            <w:r w:rsidRPr="005647EB">
              <w:rPr>
                <w:rFonts w:cs="v4.2.0"/>
              </w:rPr>
              <w:t>is</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r w:rsidR="002570E4" w:rsidRPr="005647EB">
              <w:rPr>
                <w:rFonts w:cs="v4.2.0"/>
              </w:rPr>
              <w:t xml:space="preserve"> </w:t>
            </w:r>
            <w:r w:rsidRPr="005647EB">
              <w:rPr>
                <w:rFonts w:cs="v4.2.0"/>
              </w:rPr>
              <w:t>group</w:t>
            </w:r>
          </w:p>
        </w:tc>
      </w:tr>
      <w:tr w:rsidR="003D712A" w:rsidRPr="005647EB" w14:paraId="24069FF1"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31B1113C" w14:textId="77777777" w:rsidR="003D712A" w:rsidRPr="005647EB" w:rsidRDefault="003D712A" w:rsidP="002570E4">
            <w:pPr>
              <w:pStyle w:val="TAL"/>
              <w:keepNext w:val="0"/>
              <w:keepLines w:val="0"/>
              <w:rPr>
                <w:rFonts w:cs="v4.2.0"/>
              </w:rPr>
            </w:pPr>
            <w:r w:rsidRPr="005647EB">
              <w:rPr>
                <w:rFonts w:cs="v4.2.0"/>
              </w:rPr>
              <w:t>BWchannel</w:t>
            </w:r>
          </w:p>
        </w:tc>
        <w:tc>
          <w:tcPr>
            <w:tcW w:w="1560" w:type="dxa"/>
            <w:tcBorders>
              <w:top w:val="single" w:sz="4" w:space="0" w:color="auto"/>
              <w:left w:val="single" w:sz="4" w:space="0" w:color="auto"/>
              <w:bottom w:val="single" w:sz="4" w:space="0" w:color="auto"/>
              <w:right w:val="single" w:sz="4" w:space="0" w:color="auto"/>
            </w:tcBorders>
          </w:tcPr>
          <w:p w14:paraId="70EF04EF" w14:textId="77777777" w:rsidR="003D712A" w:rsidRPr="005647EB" w:rsidRDefault="003D712A" w:rsidP="002570E4">
            <w:pPr>
              <w:pStyle w:val="TAC"/>
              <w:keepNext w:val="0"/>
              <w:keepLines w:val="0"/>
              <w:rPr>
                <w:rFonts w:cs="v4.2.0"/>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1C9D325F" w14:textId="795280BE" w:rsidR="003D712A" w:rsidRPr="005647EB" w:rsidRDefault="003D712A" w:rsidP="002570E4">
            <w:pPr>
              <w:pStyle w:val="TAC"/>
              <w:keepNext w:val="0"/>
              <w:keepLines w:val="0"/>
              <w:rPr>
                <w:rFonts w:cs="v4.2.0"/>
              </w:rPr>
            </w:pPr>
            <w:r w:rsidRPr="005647EB">
              <w:rPr>
                <w:rFonts w:cs="v4.2.0"/>
              </w:rPr>
              <w:t>5MHz:</w:t>
            </w:r>
            <w:r w:rsidR="002570E4" w:rsidRPr="005647EB">
              <w:rPr>
                <w:rFonts w:cs="v4.2.0"/>
              </w:rPr>
              <w:t xml:space="preserve"> </w:t>
            </w:r>
            <w:r w:rsidRPr="005647EB">
              <w:rPr>
                <w:rFonts w:cs="v4.2.0"/>
              </w:rPr>
              <w:t>NRB</w:t>
            </w:r>
            <w:r w:rsidR="002570E4" w:rsidRPr="005647EB">
              <w:rPr>
                <w:rFonts w:cs="v4.2.0"/>
              </w:rPr>
              <w:t xml:space="preserve"> </w:t>
            </w:r>
            <w:r w:rsidRPr="005647EB">
              <w:rPr>
                <w:rFonts w:cs="v4.2.0"/>
              </w:rPr>
              <w:t>=</w:t>
            </w:r>
            <w:r w:rsidR="002570E4" w:rsidRPr="005647EB">
              <w:rPr>
                <w:rFonts w:cs="v4.2.0"/>
              </w:rPr>
              <w:t xml:space="preserve"> </w:t>
            </w:r>
            <w:r w:rsidRPr="005647EB">
              <w:rPr>
                <w:rFonts w:cs="v4.2.0"/>
              </w:rPr>
              <w:t>25</w:t>
            </w:r>
          </w:p>
          <w:p w14:paraId="55A22F91" w14:textId="689EB542" w:rsidR="003D712A" w:rsidRPr="005647EB" w:rsidRDefault="003D712A" w:rsidP="002570E4">
            <w:pPr>
              <w:pStyle w:val="TAC"/>
              <w:keepNext w:val="0"/>
              <w:keepLines w:val="0"/>
              <w:rPr>
                <w:rFonts w:cs="v4.2.0"/>
              </w:rPr>
            </w:pPr>
            <w:r w:rsidRPr="005647EB">
              <w:rPr>
                <w:rFonts w:cs="v4.2.0"/>
              </w:rPr>
              <w:t>10MHz:</w:t>
            </w:r>
            <w:r w:rsidR="002570E4" w:rsidRPr="005647EB">
              <w:rPr>
                <w:rFonts w:cs="v4.2.0"/>
              </w:rPr>
              <w:t xml:space="preserve"> </w:t>
            </w:r>
            <w:r w:rsidRPr="005647EB">
              <w:rPr>
                <w:rFonts w:cs="v4.2.0"/>
              </w:rPr>
              <w:t>NRB</w:t>
            </w:r>
            <w:r w:rsidR="002570E4" w:rsidRPr="005647EB">
              <w:rPr>
                <w:rFonts w:cs="v4.2.0"/>
              </w:rPr>
              <w:t xml:space="preserve"> </w:t>
            </w:r>
            <w:r w:rsidRPr="005647EB">
              <w:rPr>
                <w:rFonts w:cs="v4.2.0"/>
              </w:rPr>
              <w:t>=</w:t>
            </w:r>
            <w:r w:rsidR="002570E4" w:rsidRPr="005647EB">
              <w:rPr>
                <w:rFonts w:cs="v4.2.0"/>
              </w:rPr>
              <w:t xml:space="preserve"> </w:t>
            </w:r>
            <w:r w:rsidRPr="005647EB">
              <w:rPr>
                <w:rFonts w:cs="v4.2.0"/>
              </w:rPr>
              <w:t>50</w:t>
            </w:r>
          </w:p>
        </w:tc>
        <w:tc>
          <w:tcPr>
            <w:tcW w:w="2837" w:type="dxa"/>
            <w:gridSpan w:val="2"/>
            <w:tcBorders>
              <w:top w:val="single" w:sz="4" w:space="0" w:color="auto"/>
              <w:left w:val="single" w:sz="4" w:space="0" w:color="auto"/>
              <w:bottom w:val="single" w:sz="4" w:space="0" w:color="auto"/>
              <w:right w:val="single" w:sz="4" w:space="0" w:color="auto"/>
            </w:tcBorders>
            <w:hideMark/>
          </w:tcPr>
          <w:p w14:paraId="4A07AB56" w14:textId="1B26EA4B" w:rsidR="003D712A" w:rsidRPr="005647EB" w:rsidRDefault="003D712A" w:rsidP="002570E4">
            <w:pPr>
              <w:pStyle w:val="TAC"/>
              <w:keepNext w:val="0"/>
              <w:keepLines w:val="0"/>
              <w:rPr>
                <w:rFonts w:cs="v4.2.0"/>
              </w:rPr>
            </w:pPr>
            <w:r w:rsidRPr="005647EB">
              <w:rPr>
                <w:rFonts w:cs="v4.2.0"/>
              </w:rPr>
              <w:t>5MHz:</w:t>
            </w:r>
            <w:r w:rsidR="002570E4" w:rsidRPr="005647EB">
              <w:rPr>
                <w:rFonts w:cs="v4.2.0"/>
              </w:rPr>
              <w:t xml:space="preserve"> </w:t>
            </w:r>
            <w:r w:rsidRPr="005647EB">
              <w:rPr>
                <w:rFonts w:cs="v4.2.0"/>
              </w:rPr>
              <w:t>NRB,=</w:t>
            </w:r>
            <w:r w:rsidR="002570E4" w:rsidRPr="005647EB">
              <w:rPr>
                <w:rFonts w:cs="v4.2.0"/>
              </w:rPr>
              <w:t xml:space="preserve"> </w:t>
            </w:r>
            <w:r w:rsidRPr="005647EB">
              <w:rPr>
                <w:rFonts w:cs="v4.2.0"/>
              </w:rPr>
              <w:t>25</w:t>
            </w:r>
          </w:p>
          <w:p w14:paraId="2344DE08" w14:textId="1BE1AEA3" w:rsidR="003D712A" w:rsidRPr="005647EB" w:rsidRDefault="003D712A" w:rsidP="002570E4">
            <w:pPr>
              <w:pStyle w:val="TAC"/>
              <w:keepNext w:val="0"/>
              <w:keepLines w:val="0"/>
              <w:rPr>
                <w:rFonts w:cs="v4.2.0"/>
              </w:rPr>
            </w:pPr>
            <w:r w:rsidRPr="005647EB">
              <w:rPr>
                <w:rFonts w:cs="v4.2.0"/>
              </w:rPr>
              <w:t>10MHz:</w:t>
            </w:r>
            <w:r w:rsidR="002570E4" w:rsidRPr="005647EB">
              <w:rPr>
                <w:rFonts w:cs="v4.2.0"/>
              </w:rPr>
              <w:t xml:space="preserve"> </w:t>
            </w:r>
            <w:r w:rsidRPr="005647EB">
              <w:rPr>
                <w:rFonts w:cs="v4.2.0"/>
              </w:rPr>
              <w:t>NRB,=</w:t>
            </w:r>
            <w:r w:rsidR="002570E4" w:rsidRPr="005647EB">
              <w:rPr>
                <w:rFonts w:cs="v4.2.0"/>
              </w:rPr>
              <w:t xml:space="preserve"> </w:t>
            </w:r>
            <w:r w:rsidRPr="005647EB">
              <w:rPr>
                <w:rFonts w:cs="v4.2.0"/>
              </w:rPr>
              <w:t>50</w:t>
            </w:r>
          </w:p>
        </w:tc>
      </w:tr>
      <w:tr w:rsidR="003D712A" w:rsidRPr="005647EB" w14:paraId="5B63EC03"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2D329B85" w14:textId="16D69B81" w:rsidR="003D712A" w:rsidRPr="005647EB" w:rsidRDefault="003D712A" w:rsidP="002570E4">
            <w:pPr>
              <w:pStyle w:val="TAL"/>
              <w:keepNext w:val="0"/>
              <w:keepLines w:val="0"/>
              <w:rPr>
                <w:rFonts w:cs="v4.2.0"/>
              </w:rPr>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Note1</w:t>
            </w:r>
          </w:p>
        </w:tc>
        <w:tc>
          <w:tcPr>
            <w:tcW w:w="1560" w:type="dxa"/>
            <w:tcBorders>
              <w:top w:val="single" w:sz="4" w:space="0" w:color="auto"/>
              <w:left w:val="single" w:sz="4" w:space="0" w:color="auto"/>
              <w:bottom w:val="single" w:sz="4" w:space="0" w:color="auto"/>
              <w:right w:val="single" w:sz="4" w:space="0" w:color="auto"/>
            </w:tcBorders>
          </w:tcPr>
          <w:p w14:paraId="09851549" w14:textId="77777777" w:rsidR="003D712A" w:rsidRPr="005647EB" w:rsidRDefault="003D712A" w:rsidP="002570E4">
            <w:pPr>
              <w:pStyle w:val="TAC"/>
              <w:keepNext w:val="0"/>
              <w:keepLines w:val="0"/>
              <w:rPr>
                <w:rFonts w:cs="v4.2.0"/>
              </w:rPr>
            </w:pPr>
          </w:p>
        </w:tc>
        <w:tc>
          <w:tcPr>
            <w:tcW w:w="5391" w:type="dxa"/>
            <w:gridSpan w:val="4"/>
            <w:tcBorders>
              <w:top w:val="single" w:sz="4" w:space="0" w:color="auto"/>
              <w:left w:val="single" w:sz="4" w:space="0" w:color="auto"/>
              <w:bottom w:val="single" w:sz="4" w:space="0" w:color="auto"/>
              <w:right w:val="single" w:sz="4" w:space="0" w:color="auto"/>
            </w:tcBorders>
            <w:hideMark/>
          </w:tcPr>
          <w:p w14:paraId="518E4E6F" w14:textId="77777777" w:rsidR="003D712A" w:rsidRPr="005647EB" w:rsidRDefault="003D712A" w:rsidP="002570E4">
            <w:pPr>
              <w:pStyle w:val="TAC"/>
              <w:keepNext w:val="0"/>
              <w:keepLines w:val="0"/>
              <w:rPr>
                <w:rFonts w:cs="v4.2.0"/>
              </w:rPr>
            </w:pPr>
            <w:r w:rsidRPr="005647EB">
              <w:rPr>
                <w:rFonts w:cs="v4.2.0"/>
              </w:rPr>
              <w:t>6</w:t>
            </w:r>
          </w:p>
        </w:tc>
      </w:tr>
      <w:tr w:rsidR="003D712A" w:rsidRPr="005647EB" w14:paraId="1F64074B"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23621A50" w14:textId="593F229F" w:rsidR="003D712A" w:rsidRPr="005647EB" w:rsidRDefault="003D712A" w:rsidP="002570E4">
            <w:pPr>
              <w:pStyle w:val="TAL"/>
              <w:keepNext w:val="0"/>
              <w:keepLines w:val="0"/>
              <w:rPr>
                <w:rFonts w:cs="v4.2.0"/>
              </w:rPr>
            </w:pPr>
            <w:r w:rsidRPr="005647EB">
              <w:rPr>
                <w:rFonts w:cs="Arial"/>
              </w:rPr>
              <w:t>Uplink-downlink</w:t>
            </w:r>
            <w:r w:rsidR="002570E4" w:rsidRPr="005647EB">
              <w:rPr>
                <w:rFonts w:cs="Arial"/>
              </w:rPr>
              <w:t xml:space="preserve"> </w:t>
            </w:r>
            <w:r w:rsidRPr="005647EB">
              <w:rPr>
                <w:rFonts w:cs="Arial"/>
              </w:rPr>
              <w:t>configuration</w:t>
            </w:r>
            <w:r w:rsidR="002570E4" w:rsidRPr="005647EB">
              <w:rPr>
                <w:rFonts w:cs="Arial"/>
                <w:vertAlign w:val="superscript"/>
              </w:rPr>
              <w:t xml:space="preserve"> </w:t>
            </w:r>
            <w:r w:rsidRPr="005647EB">
              <w:rPr>
                <w:rFonts w:cs="Arial"/>
                <w:vertAlign w:val="superscript"/>
              </w:rPr>
              <w:t>Note1</w:t>
            </w:r>
          </w:p>
        </w:tc>
        <w:tc>
          <w:tcPr>
            <w:tcW w:w="1560" w:type="dxa"/>
            <w:tcBorders>
              <w:top w:val="single" w:sz="4" w:space="0" w:color="auto"/>
              <w:left w:val="single" w:sz="4" w:space="0" w:color="auto"/>
              <w:bottom w:val="single" w:sz="4" w:space="0" w:color="auto"/>
              <w:right w:val="single" w:sz="4" w:space="0" w:color="auto"/>
            </w:tcBorders>
          </w:tcPr>
          <w:p w14:paraId="05984622" w14:textId="77777777" w:rsidR="003D712A" w:rsidRPr="005647EB" w:rsidRDefault="003D712A" w:rsidP="002570E4">
            <w:pPr>
              <w:pStyle w:val="TAC"/>
              <w:keepNext w:val="0"/>
              <w:keepLines w:val="0"/>
              <w:rPr>
                <w:rFonts w:cs="Arial"/>
              </w:rPr>
            </w:pPr>
          </w:p>
        </w:tc>
        <w:tc>
          <w:tcPr>
            <w:tcW w:w="5391" w:type="dxa"/>
            <w:gridSpan w:val="4"/>
            <w:tcBorders>
              <w:top w:val="single" w:sz="4" w:space="0" w:color="auto"/>
              <w:left w:val="single" w:sz="4" w:space="0" w:color="auto"/>
              <w:bottom w:val="single" w:sz="4" w:space="0" w:color="auto"/>
              <w:right w:val="single" w:sz="4" w:space="0" w:color="auto"/>
            </w:tcBorders>
            <w:hideMark/>
          </w:tcPr>
          <w:p w14:paraId="3DC73C60" w14:textId="77777777" w:rsidR="003D712A" w:rsidRPr="005647EB" w:rsidRDefault="003D712A" w:rsidP="002570E4">
            <w:pPr>
              <w:pStyle w:val="TAC"/>
              <w:keepNext w:val="0"/>
              <w:keepLines w:val="0"/>
              <w:rPr>
                <w:rFonts w:cs="Arial"/>
                <w:lang w:eastAsia="zh-CN"/>
              </w:rPr>
            </w:pPr>
            <w:r w:rsidRPr="005647EB">
              <w:rPr>
                <w:rFonts w:cs="Arial"/>
                <w:lang w:eastAsia="zh-CN"/>
              </w:rPr>
              <w:t>1</w:t>
            </w:r>
          </w:p>
        </w:tc>
      </w:tr>
      <w:tr w:rsidR="003D712A" w:rsidRPr="005647EB" w14:paraId="3C354F2F"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5B78889C" w14:textId="3217148D" w:rsidR="003D712A" w:rsidRPr="005647EB" w:rsidRDefault="003D712A"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lang w:eastAsia="zh-CN"/>
              </w:rPr>
              <w:t xml:space="preserve"> </w:t>
            </w: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lang w:eastAsia="zh-CN"/>
              </w:rPr>
              <w:t xml:space="preserve"> </w:t>
            </w: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clause</w:t>
            </w:r>
            <w:r w:rsidR="002570E4" w:rsidRPr="005647EB">
              <w:rPr>
                <w:rFonts w:cs="v4.2.0"/>
              </w:rPr>
              <w:t xml:space="preserve"> </w:t>
            </w:r>
            <w:r w:rsidRPr="005647EB">
              <w:rPr>
                <w:rFonts w:cs="v4.2.0"/>
              </w:rPr>
              <w:t>A.3.1.1.</w:t>
            </w:r>
            <w:r w:rsidRPr="005647EB">
              <w:rPr>
                <w:rFonts w:cs="v4.2.0"/>
                <w:lang w:eastAsia="zh-CN"/>
              </w:rPr>
              <w:t>2</w:t>
            </w:r>
          </w:p>
        </w:tc>
        <w:tc>
          <w:tcPr>
            <w:tcW w:w="1560" w:type="dxa"/>
            <w:tcBorders>
              <w:top w:val="single" w:sz="4" w:space="0" w:color="auto"/>
              <w:left w:val="single" w:sz="4" w:space="0" w:color="auto"/>
              <w:bottom w:val="single" w:sz="4" w:space="0" w:color="auto"/>
              <w:right w:val="single" w:sz="4" w:space="0" w:color="auto"/>
            </w:tcBorders>
          </w:tcPr>
          <w:p w14:paraId="3A1DA3A3"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1E1B6B53" w14:textId="0BF90B32"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R.4</w:t>
            </w:r>
            <w:r w:rsidR="002570E4" w:rsidRPr="005647EB">
              <w:rPr>
                <w:rFonts w:cs="Arial"/>
                <w:lang w:eastAsia="zh-CN"/>
              </w:rPr>
              <w:t xml:space="preserve"> </w:t>
            </w:r>
            <w:r w:rsidRPr="005647EB">
              <w:rPr>
                <w:rFonts w:cs="Arial"/>
                <w:lang w:eastAsia="zh-CN"/>
              </w:rPr>
              <w:t>TDD</w:t>
            </w:r>
          </w:p>
          <w:p w14:paraId="1CF11117" w14:textId="69589606" w:rsidR="003D712A" w:rsidRPr="005647EB" w:rsidRDefault="003D712A" w:rsidP="002570E4">
            <w:pPr>
              <w:pStyle w:val="TAC"/>
              <w:keepNext w:val="0"/>
              <w:keepLines w:val="0"/>
              <w:rPr>
                <w:rFonts w:cs="Arial"/>
                <w:lang w:eastAsia="zh-CN"/>
              </w:rPr>
            </w:pPr>
            <w:r w:rsidRPr="005647EB">
              <w:rPr>
                <w:rFonts w:cs="Arial"/>
                <w:lang w:eastAsia="zh-CN"/>
              </w:rPr>
              <w:t>10MHz:R.0</w:t>
            </w:r>
            <w:r w:rsidR="002570E4" w:rsidRPr="005647EB">
              <w:rPr>
                <w:rFonts w:cs="Arial"/>
                <w:lang w:eastAsia="zh-CN"/>
              </w:rPr>
              <w:t xml:space="preserve"> </w:t>
            </w:r>
            <w:r w:rsidRPr="005647EB">
              <w:rPr>
                <w:rFonts w:cs="Arial"/>
                <w:lang w:eastAsia="zh-CN"/>
              </w:rPr>
              <w:t>TDD</w:t>
            </w:r>
          </w:p>
        </w:tc>
        <w:tc>
          <w:tcPr>
            <w:tcW w:w="2837" w:type="dxa"/>
            <w:gridSpan w:val="2"/>
            <w:tcBorders>
              <w:top w:val="single" w:sz="4" w:space="0" w:color="auto"/>
              <w:left w:val="single" w:sz="4" w:space="0" w:color="auto"/>
              <w:bottom w:val="single" w:sz="4" w:space="0" w:color="auto"/>
              <w:right w:val="single" w:sz="4" w:space="0" w:color="auto"/>
            </w:tcBorders>
            <w:hideMark/>
          </w:tcPr>
          <w:p w14:paraId="67297333" w14:textId="77777777" w:rsidR="003D712A" w:rsidRPr="005647EB" w:rsidRDefault="003D712A" w:rsidP="002570E4">
            <w:pPr>
              <w:pStyle w:val="TAC"/>
              <w:keepNext w:val="0"/>
              <w:keepLines w:val="0"/>
              <w:rPr>
                <w:rFonts w:cs="Arial"/>
                <w:lang w:eastAsia="zh-CN"/>
              </w:rPr>
            </w:pPr>
            <w:r w:rsidRPr="005647EB">
              <w:rPr>
                <w:rFonts w:cs="Arial"/>
                <w:lang w:eastAsia="zh-CN"/>
              </w:rPr>
              <w:t>-</w:t>
            </w:r>
          </w:p>
        </w:tc>
      </w:tr>
      <w:tr w:rsidR="003D712A" w:rsidRPr="005647EB" w14:paraId="6408AD3F"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642B87E0" w14:textId="0798FFF6" w:rsidR="003D712A" w:rsidRPr="005647EB" w:rsidRDefault="003D712A" w:rsidP="002570E4">
            <w:pPr>
              <w:pStyle w:val="TAL"/>
              <w:keepNext w:val="0"/>
              <w:keepLines w:val="0"/>
              <w:rPr>
                <w:rFonts w:cs="Arial"/>
              </w:rPr>
            </w:pPr>
            <w:r w:rsidRPr="005647EB">
              <w:rPr>
                <w:rFonts w:cs="Arial"/>
              </w:rPr>
              <w:t>PCFICH/PDCCH/PHICH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v4.2.0"/>
              </w:rPr>
              <w:t xml:space="preserve"> </w:t>
            </w: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lang w:eastAsia="zh-CN"/>
              </w:rPr>
              <w:t xml:space="preserve"> </w:t>
            </w: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clause</w:t>
            </w:r>
            <w:r w:rsidR="002570E4" w:rsidRPr="005647EB">
              <w:rPr>
                <w:rFonts w:cs="v4.2.0"/>
              </w:rPr>
              <w:t xml:space="preserve"> </w:t>
            </w:r>
            <w:r w:rsidRPr="005647EB">
              <w:rPr>
                <w:rFonts w:cs="v4.2.0"/>
              </w:rPr>
              <w:t>A.3.1.2.</w:t>
            </w:r>
            <w:r w:rsidRPr="005647EB">
              <w:rPr>
                <w:rFonts w:cs="v4.2.0"/>
                <w:lang w:eastAsia="zh-CN"/>
              </w:rPr>
              <w:t>2</w:t>
            </w:r>
          </w:p>
        </w:tc>
        <w:tc>
          <w:tcPr>
            <w:tcW w:w="1560" w:type="dxa"/>
            <w:tcBorders>
              <w:top w:val="single" w:sz="4" w:space="0" w:color="auto"/>
              <w:left w:val="single" w:sz="4" w:space="0" w:color="auto"/>
              <w:bottom w:val="single" w:sz="4" w:space="0" w:color="auto"/>
              <w:right w:val="single" w:sz="4" w:space="0" w:color="auto"/>
            </w:tcBorders>
          </w:tcPr>
          <w:p w14:paraId="7508995A"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65F010FF" w14:textId="531868E7"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TDD</w:t>
            </w:r>
          </w:p>
          <w:p w14:paraId="45C8F7DA" w14:textId="644E2CC4" w:rsidR="003D712A" w:rsidRPr="005647EB" w:rsidRDefault="003D712A"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TDD</w:t>
            </w:r>
          </w:p>
        </w:tc>
        <w:tc>
          <w:tcPr>
            <w:tcW w:w="2837" w:type="dxa"/>
            <w:gridSpan w:val="2"/>
            <w:tcBorders>
              <w:top w:val="single" w:sz="4" w:space="0" w:color="auto"/>
              <w:left w:val="single" w:sz="4" w:space="0" w:color="auto"/>
              <w:bottom w:val="single" w:sz="4" w:space="0" w:color="auto"/>
              <w:right w:val="single" w:sz="4" w:space="0" w:color="auto"/>
            </w:tcBorders>
            <w:hideMark/>
          </w:tcPr>
          <w:p w14:paraId="49D951A4" w14:textId="377BC485"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TDD</w:t>
            </w:r>
          </w:p>
          <w:p w14:paraId="311DEC8D" w14:textId="006112A3" w:rsidR="003D712A" w:rsidRPr="005647EB" w:rsidRDefault="003D712A"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TDD</w:t>
            </w:r>
          </w:p>
        </w:tc>
      </w:tr>
      <w:tr w:rsidR="003D712A" w:rsidRPr="005647EB" w14:paraId="6E1FA4CA"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3BEB236D" w14:textId="5BCD1A6A" w:rsidR="003D712A" w:rsidRPr="005647EB" w:rsidRDefault="003D712A" w:rsidP="002570E4">
            <w:pPr>
              <w:pStyle w:val="TAL"/>
              <w:keepNext w:val="0"/>
              <w:keepLines w:val="0"/>
              <w:rPr>
                <w:rFonts w:cs="Arial"/>
                <w:lang w:eastAsia="zh-CN"/>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A.3.2.</w:t>
            </w:r>
            <w:r w:rsidRPr="005647EB">
              <w:rPr>
                <w:rFonts w:cs="Arial"/>
                <w:bCs/>
                <w:lang w:eastAsia="zh-CN"/>
              </w:rPr>
              <w:t>2</w:t>
            </w:r>
            <w:r w:rsidRPr="005647EB">
              <w:rPr>
                <w:rFonts w:cs="Arial"/>
                <w:bCs/>
              </w:rPr>
              <w:t>.1</w:t>
            </w:r>
            <w:r w:rsidRPr="005647EB">
              <w:rPr>
                <w:rFonts w:cs="Arial"/>
                <w:bCs/>
                <w:lang w:eastAsia="zh-CN"/>
              </w:rPr>
              <w:t>,</w:t>
            </w:r>
            <w:r w:rsidR="002570E4" w:rsidRPr="005647EB">
              <w:rPr>
                <w:rFonts w:cs="Arial"/>
                <w:bCs/>
                <w:lang w:eastAsia="zh-CN"/>
              </w:rPr>
              <w:t xml:space="preserve"> </w:t>
            </w:r>
            <w:r w:rsidRPr="005647EB">
              <w:rPr>
                <w:rFonts w:cs="Arial"/>
                <w:bCs/>
              </w:rPr>
              <w:t>A.3.2.</w:t>
            </w:r>
            <w:r w:rsidRPr="005647EB">
              <w:rPr>
                <w:rFonts w:cs="Arial"/>
                <w:bCs/>
                <w:lang w:eastAsia="zh-CN"/>
              </w:rPr>
              <w:t>2</w:t>
            </w:r>
            <w:r w:rsidRPr="005647EB">
              <w:rPr>
                <w:rFonts w:cs="Arial"/>
                <w:bCs/>
              </w:rPr>
              <w:t>.2</w:t>
            </w:r>
            <w:r w:rsidR="002570E4" w:rsidRPr="005647EB">
              <w:rPr>
                <w:rFonts w:cs="Arial"/>
                <w:bCs/>
              </w:rPr>
              <w:t xml:space="preserve"> </w:t>
            </w:r>
            <w:r w:rsidRPr="005647EB">
              <w:rPr>
                <w:rFonts w:cs="Arial"/>
                <w:bCs/>
                <w:lang w:eastAsia="zh-CN"/>
              </w:rPr>
              <w:t>,A.3.2.2.9</w:t>
            </w:r>
            <w:r w:rsidR="002570E4" w:rsidRPr="005647EB">
              <w:rPr>
                <w:rFonts w:cs="Arial"/>
                <w:bCs/>
                <w:lang w:eastAsia="zh-CN"/>
              </w:rPr>
              <w:t xml:space="preserve"> </w:t>
            </w:r>
            <w:r w:rsidRPr="005647EB">
              <w:rPr>
                <w:rFonts w:cs="Arial"/>
                <w:bCs/>
                <w:lang w:eastAsia="zh-CN"/>
              </w:rPr>
              <w:t>and</w:t>
            </w:r>
            <w:r w:rsidR="002570E4" w:rsidRPr="005647EB">
              <w:rPr>
                <w:rFonts w:cs="Arial"/>
                <w:bCs/>
                <w:lang w:eastAsia="zh-CN"/>
              </w:rPr>
              <w:t xml:space="preserve"> </w:t>
            </w:r>
            <w:r w:rsidRPr="005647EB">
              <w:rPr>
                <w:rFonts w:cs="Arial"/>
                <w:bCs/>
                <w:lang w:eastAsia="zh-CN"/>
              </w:rPr>
              <w:t>A.3.2.2.10</w:t>
            </w:r>
          </w:p>
        </w:tc>
        <w:tc>
          <w:tcPr>
            <w:tcW w:w="1560" w:type="dxa"/>
            <w:tcBorders>
              <w:top w:val="single" w:sz="4" w:space="0" w:color="auto"/>
              <w:left w:val="single" w:sz="4" w:space="0" w:color="auto"/>
              <w:bottom w:val="single" w:sz="4" w:space="0" w:color="auto"/>
              <w:right w:val="single" w:sz="4" w:space="0" w:color="auto"/>
            </w:tcBorders>
          </w:tcPr>
          <w:p w14:paraId="46BAE8C2"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0B80445B" w14:textId="76B26B5B"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OP.9</w:t>
            </w:r>
            <w:r w:rsidR="002570E4" w:rsidRPr="005647EB">
              <w:rPr>
                <w:rFonts w:cs="Arial"/>
                <w:lang w:eastAsia="zh-CN"/>
              </w:rPr>
              <w:t xml:space="preserve"> </w:t>
            </w:r>
            <w:r w:rsidRPr="005647EB">
              <w:rPr>
                <w:rFonts w:cs="Arial"/>
                <w:lang w:eastAsia="zh-CN"/>
              </w:rPr>
              <w:t>TDD</w:t>
            </w:r>
          </w:p>
          <w:p w14:paraId="52CAFD6C" w14:textId="247BDF29" w:rsidR="003D712A" w:rsidRPr="005647EB" w:rsidRDefault="003D712A" w:rsidP="002570E4">
            <w:pPr>
              <w:pStyle w:val="TAC"/>
              <w:keepNext w:val="0"/>
              <w:keepLines w:val="0"/>
              <w:rPr>
                <w:rFonts w:cs="v4.2.0"/>
              </w:rPr>
            </w:pPr>
            <w:r w:rsidRPr="005647EB">
              <w:rPr>
                <w:rFonts w:cs="Arial"/>
                <w:lang w:eastAsia="zh-CN"/>
              </w:rPr>
              <w:t>10MHz:</w:t>
            </w:r>
            <w:r w:rsidRPr="005647EB">
              <w:rPr>
                <w:rFonts w:cs="Arial"/>
              </w:rPr>
              <w:t>OP.1</w:t>
            </w:r>
            <w:r w:rsidR="002570E4" w:rsidRPr="005647EB">
              <w:rPr>
                <w:rFonts w:cs="Arial"/>
              </w:rPr>
              <w:t xml:space="preserve"> </w:t>
            </w:r>
            <w:r w:rsidRPr="005647EB">
              <w:rPr>
                <w:rFonts w:cs="Arial"/>
                <w:lang w:eastAsia="zh-CN"/>
              </w:rPr>
              <w:t>T</w:t>
            </w:r>
            <w:r w:rsidRPr="005647EB">
              <w:rPr>
                <w:rFonts w:cs="Arial"/>
              </w:rPr>
              <w:t>DD</w:t>
            </w:r>
          </w:p>
        </w:tc>
        <w:tc>
          <w:tcPr>
            <w:tcW w:w="2837" w:type="dxa"/>
            <w:gridSpan w:val="2"/>
            <w:tcBorders>
              <w:top w:val="single" w:sz="4" w:space="0" w:color="auto"/>
              <w:left w:val="single" w:sz="4" w:space="0" w:color="auto"/>
              <w:bottom w:val="single" w:sz="4" w:space="0" w:color="auto"/>
              <w:right w:val="single" w:sz="4" w:space="0" w:color="auto"/>
            </w:tcBorders>
            <w:hideMark/>
          </w:tcPr>
          <w:p w14:paraId="5068F213" w14:textId="393BA26A"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OP.10.TDD</w:t>
            </w:r>
          </w:p>
          <w:p w14:paraId="651B9492" w14:textId="0B71966F" w:rsidR="003D712A" w:rsidRPr="005647EB" w:rsidRDefault="003D712A" w:rsidP="002570E4">
            <w:pPr>
              <w:pStyle w:val="TAC"/>
              <w:keepNext w:val="0"/>
              <w:keepLines w:val="0"/>
              <w:rPr>
                <w:rFonts w:cs="v4.2.0"/>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lang w:eastAsia="zh-CN"/>
              </w:rPr>
              <w:t>T</w:t>
            </w:r>
            <w:r w:rsidRPr="005647EB">
              <w:rPr>
                <w:rFonts w:cs="Arial"/>
              </w:rPr>
              <w:t>DD</w:t>
            </w:r>
          </w:p>
        </w:tc>
      </w:tr>
      <w:tr w:rsidR="003D712A" w:rsidRPr="005647EB" w14:paraId="69BFE5F6"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F01CDF8" w14:textId="77777777" w:rsidR="003D712A" w:rsidRPr="005647EB" w:rsidRDefault="003D712A" w:rsidP="002570E4">
            <w:pPr>
              <w:pStyle w:val="TAL"/>
              <w:keepNext w:val="0"/>
              <w:keepLines w:val="0"/>
              <w:rPr>
                <w:rFonts w:cs="Arial"/>
              </w:rPr>
            </w:pPr>
            <w:r w:rsidRPr="005647EB">
              <w:rPr>
                <w:rFonts w:cs="Arial"/>
                <w:bCs/>
              </w:rPr>
              <w:t>PBCH_RA</w:t>
            </w:r>
          </w:p>
        </w:tc>
        <w:tc>
          <w:tcPr>
            <w:tcW w:w="1560" w:type="dxa"/>
            <w:tcBorders>
              <w:top w:val="single" w:sz="4" w:space="0" w:color="auto"/>
              <w:left w:val="single" w:sz="4" w:space="0" w:color="auto"/>
              <w:bottom w:val="single" w:sz="4" w:space="0" w:color="auto"/>
              <w:right w:val="single" w:sz="4" w:space="0" w:color="auto"/>
            </w:tcBorders>
            <w:hideMark/>
          </w:tcPr>
          <w:p w14:paraId="13479536"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val="restart"/>
            <w:tcBorders>
              <w:top w:val="single" w:sz="4" w:space="0" w:color="auto"/>
              <w:left w:val="single" w:sz="4" w:space="0" w:color="auto"/>
              <w:bottom w:val="single" w:sz="4" w:space="0" w:color="auto"/>
              <w:right w:val="single" w:sz="4" w:space="0" w:color="auto"/>
            </w:tcBorders>
            <w:vAlign w:val="center"/>
          </w:tcPr>
          <w:p w14:paraId="3C340498" w14:textId="77777777" w:rsidR="003D712A" w:rsidRPr="005647EB" w:rsidRDefault="003D712A" w:rsidP="002570E4">
            <w:pPr>
              <w:pStyle w:val="TAC"/>
              <w:keepNext w:val="0"/>
              <w:keepLines w:val="0"/>
              <w:rPr>
                <w:rFonts w:cs="Arial"/>
              </w:rPr>
            </w:pPr>
            <w:r w:rsidRPr="005647EB">
              <w:rPr>
                <w:rFonts w:cs="Arial"/>
              </w:rPr>
              <w:t>0</w:t>
            </w:r>
          </w:p>
        </w:tc>
        <w:tc>
          <w:tcPr>
            <w:tcW w:w="2837" w:type="dxa"/>
            <w:gridSpan w:val="2"/>
            <w:vMerge w:val="restart"/>
            <w:tcBorders>
              <w:top w:val="single" w:sz="4" w:space="0" w:color="auto"/>
              <w:left w:val="single" w:sz="4" w:space="0" w:color="auto"/>
              <w:bottom w:val="single" w:sz="4" w:space="0" w:color="auto"/>
              <w:right w:val="single" w:sz="4" w:space="0" w:color="auto"/>
            </w:tcBorders>
            <w:vAlign w:val="center"/>
          </w:tcPr>
          <w:p w14:paraId="32A11C1A" w14:textId="77777777" w:rsidR="003D712A" w:rsidRPr="005647EB" w:rsidRDefault="003D712A" w:rsidP="002570E4">
            <w:pPr>
              <w:pStyle w:val="TAC"/>
              <w:keepNext w:val="0"/>
              <w:keepLines w:val="0"/>
              <w:rPr>
                <w:rFonts w:cs="Arial"/>
              </w:rPr>
            </w:pPr>
            <w:r w:rsidRPr="005647EB">
              <w:rPr>
                <w:rFonts w:cs="Arial"/>
              </w:rPr>
              <w:t>0</w:t>
            </w:r>
          </w:p>
        </w:tc>
      </w:tr>
      <w:tr w:rsidR="003D712A" w:rsidRPr="005647EB" w14:paraId="18864D87"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01E60A61" w14:textId="77777777" w:rsidR="003D712A" w:rsidRPr="005647EB" w:rsidRDefault="003D712A" w:rsidP="002570E4">
            <w:pPr>
              <w:pStyle w:val="TAL"/>
              <w:keepNext w:val="0"/>
              <w:keepLines w:val="0"/>
              <w:rPr>
                <w:rFonts w:cs="Arial"/>
              </w:rPr>
            </w:pPr>
            <w:r w:rsidRPr="005647EB">
              <w:rPr>
                <w:rFonts w:cs="Arial"/>
                <w:bCs/>
              </w:rPr>
              <w:t>PBCH_RB</w:t>
            </w:r>
          </w:p>
        </w:tc>
        <w:tc>
          <w:tcPr>
            <w:tcW w:w="1560" w:type="dxa"/>
            <w:tcBorders>
              <w:top w:val="single" w:sz="4" w:space="0" w:color="auto"/>
              <w:left w:val="single" w:sz="4" w:space="0" w:color="auto"/>
              <w:bottom w:val="single" w:sz="4" w:space="0" w:color="auto"/>
              <w:right w:val="single" w:sz="4" w:space="0" w:color="auto"/>
            </w:tcBorders>
            <w:hideMark/>
          </w:tcPr>
          <w:p w14:paraId="7128CFF3"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45BE9DA2"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3CB2201A"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05ADD6C4"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735903D7" w14:textId="77777777" w:rsidR="003D712A" w:rsidRPr="005647EB" w:rsidRDefault="003D712A" w:rsidP="002570E4">
            <w:pPr>
              <w:pStyle w:val="TAL"/>
              <w:keepNext w:val="0"/>
              <w:keepLines w:val="0"/>
              <w:rPr>
                <w:rFonts w:cs="Arial"/>
              </w:rPr>
            </w:pPr>
            <w:r w:rsidRPr="005647EB">
              <w:rPr>
                <w:rFonts w:cs="Arial"/>
                <w:bCs/>
              </w:rPr>
              <w:t>PSS_RA</w:t>
            </w:r>
          </w:p>
        </w:tc>
        <w:tc>
          <w:tcPr>
            <w:tcW w:w="1560" w:type="dxa"/>
            <w:tcBorders>
              <w:top w:val="single" w:sz="4" w:space="0" w:color="auto"/>
              <w:left w:val="single" w:sz="4" w:space="0" w:color="auto"/>
              <w:bottom w:val="single" w:sz="4" w:space="0" w:color="auto"/>
              <w:right w:val="single" w:sz="4" w:space="0" w:color="auto"/>
            </w:tcBorders>
            <w:hideMark/>
          </w:tcPr>
          <w:p w14:paraId="38F53A1B"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32C2DFF9"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791715D7"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76A21BB0"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7914C1D7" w14:textId="77777777" w:rsidR="003D712A" w:rsidRPr="005647EB" w:rsidRDefault="003D712A" w:rsidP="002570E4">
            <w:pPr>
              <w:pStyle w:val="TAL"/>
              <w:keepNext w:val="0"/>
              <w:keepLines w:val="0"/>
              <w:rPr>
                <w:rFonts w:cs="Arial"/>
              </w:rPr>
            </w:pPr>
            <w:r w:rsidRPr="005647EB">
              <w:rPr>
                <w:rFonts w:cs="Arial"/>
                <w:bCs/>
              </w:rPr>
              <w:t>SSS_RA</w:t>
            </w:r>
          </w:p>
        </w:tc>
        <w:tc>
          <w:tcPr>
            <w:tcW w:w="1560" w:type="dxa"/>
            <w:tcBorders>
              <w:top w:val="single" w:sz="4" w:space="0" w:color="auto"/>
              <w:left w:val="single" w:sz="4" w:space="0" w:color="auto"/>
              <w:bottom w:val="single" w:sz="4" w:space="0" w:color="auto"/>
              <w:right w:val="single" w:sz="4" w:space="0" w:color="auto"/>
            </w:tcBorders>
            <w:hideMark/>
          </w:tcPr>
          <w:p w14:paraId="2C5D4E7E"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1298F525"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110136DB"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25296382"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40D2E9E" w14:textId="77777777" w:rsidR="003D712A" w:rsidRPr="005647EB" w:rsidRDefault="003D712A" w:rsidP="002570E4">
            <w:pPr>
              <w:pStyle w:val="TAL"/>
              <w:keepNext w:val="0"/>
              <w:keepLines w:val="0"/>
              <w:rPr>
                <w:rFonts w:cs="Arial"/>
              </w:rPr>
            </w:pPr>
            <w:r w:rsidRPr="005647EB">
              <w:rPr>
                <w:rFonts w:cs="Arial"/>
                <w:bCs/>
              </w:rPr>
              <w:t>PCFICH_RB</w:t>
            </w:r>
          </w:p>
        </w:tc>
        <w:tc>
          <w:tcPr>
            <w:tcW w:w="1560" w:type="dxa"/>
            <w:tcBorders>
              <w:top w:val="single" w:sz="4" w:space="0" w:color="auto"/>
              <w:left w:val="single" w:sz="4" w:space="0" w:color="auto"/>
              <w:bottom w:val="single" w:sz="4" w:space="0" w:color="auto"/>
              <w:right w:val="single" w:sz="4" w:space="0" w:color="auto"/>
            </w:tcBorders>
            <w:hideMark/>
          </w:tcPr>
          <w:p w14:paraId="48C22AA8"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5BEB3EE7"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6AD915E2"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271521EE"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3FDB34FD" w14:textId="77777777" w:rsidR="003D712A" w:rsidRPr="005647EB" w:rsidRDefault="003D712A" w:rsidP="002570E4">
            <w:pPr>
              <w:pStyle w:val="TAL"/>
              <w:keepNext w:val="0"/>
              <w:keepLines w:val="0"/>
              <w:rPr>
                <w:rFonts w:cs="Arial"/>
              </w:rPr>
            </w:pPr>
            <w:r w:rsidRPr="005647EB">
              <w:rPr>
                <w:rFonts w:cs="Arial"/>
                <w:bCs/>
              </w:rPr>
              <w:t>PHICH_RA</w:t>
            </w:r>
          </w:p>
        </w:tc>
        <w:tc>
          <w:tcPr>
            <w:tcW w:w="1560" w:type="dxa"/>
            <w:tcBorders>
              <w:top w:val="single" w:sz="4" w:space="0" w:color="auto"/>
              <w:left w:val="single" w:sz="4" w:space="0" w:color="auto"/>
              <w:bottom w:val="single" w:sz="4" w:space="0" w:color="auto"/>
              <w:right w:val="single" w:sz="4" w:space="0" w:color="auto"/>
            </w:tcBorders>
            <w:hideMark/>
          </w:tcPr>
          <w:p w14:paraId="578CA1AE"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49236CE6"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6F15817A"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A9339B3"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70C35DA2" w14:textId="77777777" w:rsidR="003D712A" w:rsidRPr="005647EB" w:rsidRDefault="003D712A" w:rsidP="002570E4">
            <w:pPr>
              <w:pStyle w:val="TAL"/>
              <w:keepNext w:val="0"/>
              <w:keepLines w:val="0"/>
              <w:rPr>
                <w:rFonts w:cs="Arial"/>
              </w:rPr>
            </w:pPr>
            <w:r w:rsidRPr="005647EB">
              <w:rPr>
                <w:rFonts w:cs="Arial"/>
                <w:bCs/>
              </w:rPr>
              <w:t>PHICH_RB</w:t>
            </w:r>
          </w:p>
        </w:tc>
        <w:tc>
          <w:tcPr>
            <w:tcW w:w="1560" w:type="dxa"/>
            <w:tcBorders>
              <w:top w:val="single" w:sz="4" w:space="0" w:color="auto"/>
              <w:left w:val="single" w:sz="4" w:space="0" w:color="auto"/>
              <w:bottom w:val="single" w:sz="4" w:space="0" w:color="auto"/>
              <w:right w:val="single" w:sz="4" w:space="0" w:color="auto"/>
            </w:tcBorders>
            <w:hideMark/>
          </w:tcPr>
          <w:p w14:paraId="11EBF635"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24510787"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539A8954"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8D856D2"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2D196E3B" w14:textId="77777777" w:rsidR="003D712A" w:rsidRPr="005647EB" w:rsidRDefault="003D712A" w:rsidP="002570E4">
            <w:pPr>
              <w:pStyle w:val="TAL"/>
              <w:keepNext w:val="0"/>
              <w:keepLines w:val="0"/>
              <w:rPr>
                <w:rFonts w:cs="Arial"/>
              </w:rPr>
            </w:pPr>
            <w:r w:rsidRPr="005647EB">
              <w:rPr>
                <w:rFonts w:cs="Arial"/>
                <w:bCs/>
              </w:rPr>
              <w:t>PDCCH_RA</w:t>
            </w:r>
          </w:p>
        </w:tc>
        <w:tc>
          <w:tcPr>
            <w:tcW w:w="1560" w:type="dxa"/>
            <w:tcBorders>
              <w:top w:val="single" w:sz="4" w:space="0" w:color="auto"/>
              <w:left w:val="single" w:sz="4" w:space="0" w:color="auto"/>
              <w:bottom w:val="single" w:sz="4" w:space="0" w:color="auto"/>
              <w:right w:val="single" w:sz="4" w:space="0" w:color="auto"/>
            </w:tcBorders>
            <w:hideMark/>
          </w:tcPr>
          <w:p w14:paraId="43A69DFB"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6A078A23"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3E4B4665"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B53B884"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E87B717" w14:textId="77777777" w:rsidR="003D712A" w:rsidRPr="005647EB" w:rsidRDefault="003D712A" w:rsidP="002570E4">
            <w:pPr>
              <w:pStyle w:val="TAL"/>
              <w:keepNext w:val="0"/>
              <w:keepLines w:val="0"/>
              <w:rPr>
                <w:rFonts w:cs="Arial"/>
              </w:rPr>
            </w:pPr>
            <w:r w:rsidRPr="005647EB">
              <w:rPr>
                <w:rFonts w:cs="Arial"/>
                <w:bCs/>
              </w:rPr>
              <w:t>PDCCH_RB</w:t>
            </w:r>
          </w:p>
        </w:tc>
        <w:tc>
          <w:tcPr>
            <w:tcW w:w="1560" w:type="dxa"/>
            <w:tcBorders>
              <w:top w:val="single" w:sz="4" w:space="0" w:color="auto"/>
              <w:left w:val="single" w:sz="4" w:space="0" w:color="auto"/>
              <w:bottom w:val="single" w:sz="4" w:space="0" w:color="auto"/>
              <w:right w:val="single" w:sz="4" w:space="0" w:color="auto"/>
            </w:tcBorders>
            <w:hideMark/>
          </w:tcPr>
          <w:p w14:paraId="4787D069"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40532AEE"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51A2BDAF"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041E447D"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05DA86E9" w14:textId="77777777" w:rsidR="003D712A" w:rsidRPr="005647EB" w:rsidRDefault="003D712A" w:rsidP="002570E4">
            <w:pPr>
              <w:pStyle w:val="TAL"/>
              <w:keepNext w:val="0"/>
              <w:keepLines w:val="0"/>
              <w:rPr>
                <w:rFonts w:cs="Arial"/>
              </w:rPr>
            </w:pPr>
            <w:r w:rsidRPr="005647EB">
              <w:rPr>
                <w:rFonts w:cs="Arial"/>
                <w:bCs/>
              </w:rPr>
              <w:t>PDSCH_RA</w:t>
            </w:r>
          </w:p>
        </w:tc>
        <w:tc>
          <w:tcPr>
            <w:tcW w:w="1560" w:type="dxa"/>
            <w:tcBorders>
              <w:top w:val="single" w:sz="4" w:space="0" w:color="auto"/>
              <w:left w:val="single" w:sz="4" w:space="0" w:color="auto"/>
              <w:bottom w:val="single" w:sz="4" w:space="0" w:color="auto"/>
              <w:right w:val="single" w:sz="4" w:space="0" w:color="auto"/>
            </w:tcBorders>
            <w:hideMark/>
          </w:tcPr>
          <w:p w14:paraId="2B763BF0"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71E62EDD"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26A0DBD5"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057BEA51"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1836152D" w14:textId="77777777" w:rsidR="003D712A" w:rsidRPr="005647EB" w:rsidRDefault="003D712A" w:rsidP="002570E4">
            <w:pPr>
              <w:pStyle w:val="TAL"/>
              <w:keepNext w:val="0"/>
              <w:keepLines w:val="0"/>
              <w:rPr>
                <w:rFonts w:cs="Arial"/>
              </w:rPr>
            </w:pPr>
            <w:r w:rsidRPr="005647EB">
              <w:rPr>
                <w:rFonts w:cs="Arial"/>
                <w:bCs/>
              </w:rPr>
              <w:t>PDSCH_RB</w:t>
            </w:r>
          </w:p>
        </w:tc>
        <w:tc>
          <w:tcPr>
            <w:tcW w:w="1560" w:type="dxa"/>
            <w:tcBorders>
              <w:top w:val="single" w:sz="4" w:space="0" w:color="auto"/>
              <w:left w:val="single" w:sz="4" w:space="0" w:color="auto"/>
              <w:bottom w:val="single" w:sz="4" w:space="0" w:color="auto"/>
              <w:right w:val="single" w:sz="4" w:space="0" w:color="auto"/>
            </w:tcBorders>
            <w:hideMark/>
          </w:tcPr>
          <w:p w14:paraId="6DD727CD"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721ED61C"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2408ED14"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4FC3E9F"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vAlign w:val="center"/>
            <w:hideMark/>
          </w:tcPr>
          <w:p w14:paraId="7DD8D4ED" w14:textId="0F3EE997" w:rsidR="003D712A" w:rsidRPr="005647EB" w:rsidRDefault="003D712A" w:rsidP="002570E4">
            <w:pPr>
              <w:pStyle w:val="TAL"/>
              <w:keepNext w:val="0"/>
              <w:keepLines w:val="0"/>
              <w:rPr>
                <w:rFonts w:cs="Arial"/>
                <w:lang w:eastAsia="zh-CN"/>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560" w:type="dxa"/>
            <w:tcBorders>
              <w:top w:val="single" w:sz="4" w:space="0" w:color="auto"/>
              <w:left w:val="single" w:sz="4" w:space="0" w:color="auto"/>
              <w:bottom w:val="single" w:sz="4" w:space="0" w:color="auto"/>
              <w:right w:val="single" w:sz="4" w:space="0" w:color="auto"/>
            </w:tcBorders>
            <w:hideMark/>
          </w:tcPr>
          <w:p w14:paraId="026D8E73"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3FFE791D"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2079353E"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0126F97A"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vAlign w:val="center"/>
            <w:hideMark/>
          </w:tcPr>
          <w:p w14:paraId="3BFB5552" w14:textId="4358106B" w:rsidR="003D712A" w:rsidRPr="005647EB" w:rsidRDefault="003D712A"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r w:rsidR="002570E4" w:rsidRPr="005647EB">
              <w:rPr>
                <w:rFonts w:cs="Arial"/>
                <w:vertAlign w:val="superscript"/>
              </w:rPr>
              <w:t xml:space="preserve"> </w:t>
            </w:r>
          </w:p>
        </w:tc>
        <w:tc>
          <w:tcPr>
            <w:tcW w:w="1560" w:type="dxa"/>
            <w:tcBorders>
              <w:top w:val="single" w:sz="4" w:space="0" w:color="auto"/>
              <w:left w:val="single" w:sz="4" w:space="0" w:color="auto"/>
              <w:bottom w:val="single" w:sz="4" w:space="0" w:color="auto"/>
              <w:right w:val="single" w:sz="4" w:space="0" w:color="auto"/>
            </w:tcBorders>
            <w:hideMark/>
          </w:tcPr>
          <w:p w14:paraId="3404F26C"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3CD4E596"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4E7888DA"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43FAC515"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F3D6E79" w14:textId="70F7EC65" w:rsidR="003D712A" w:rsidRPr="005647EB" w:rsidRDefault="003D712A" w:rsidP="002570E4">
            <w:pPr>
              <w:pStyle w:val="TAL"/>
              <w:keepNext w:val="0"/>
              <w:keepLines w:val="0"/>
              <w:rPr>
                <w:rFonts w:cs="Arial"/>
                <w:lang w:eastAsia="zh-CN"/>
              </w:rPr>
            </w:pPr>
            <w:r w:rsidRPr="005647EB">
              <w:rPr>
                <w:rFonts w:cs="Arial"/>
                <w:position w:val="-12"/>
              </w:rPr>
              <w:object w:dxaOrig="396" w:dyaOrig="360" w14:anchorId="0FCB1B3A">
                <v:shape id="_x0000_i1247" type="#_x0000_t75" style="width:20.5pt;height:18pt" o:ole="" fillcolor="window">
                  <v:imagedata r:id="rId10" o:title=""/>
                </v:shape>
                <o:OLEObject Type="Embed" ProgID="Equation.3" ShapeID="_x0000_i1247" DrawAspect="Content" ObjectID="_1781977806" r:id="rId254"/>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4</w:t>
            </w:r>
          </w:p>
        </w:tc>
        <w:tc>
          <w:tcPr>
            <w:tcW w:w="1560" w:type="dxa"/>
            <w:tcBorders>
              <w:top w:val="single" w:sz="4" w:space="0" w:color="auto"/>
              <w:left w:val="single" w:sz="4" w:space="0" w:color="auto"/>
              <w:bottom w:val="single" w:sz="4" w:space="0" w:color="auto"/>
              <w:right w:val="single" w:sz="4" w:space="0" w:color="auto"/>
            </w:tcBorders>
            <w:hideMark/>
          </w:tcPr>
          <w:p w14:paraId="02C3F7CC" w14:textId="72493E12"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4" w:type="dxa"/>
            <w:gridSpan w:val="2"/>
            <w:tcBorders>
              <w:top w:val="single" w:sz="4" w:space="0" w:color="auto"/>
              <w:left w:val="single" w:sz="4" w:space="0" w:color="auto"/>
              <w:bottom w:val="single" w:sz="4" w:space="0" w:color="auto"/>
              <w:right w:val="single" w:sz="4" w:space="0" w:color="auto"/>
            </w:tcBorders>
            <w:hideMark/>
          </w:tcPr>
          <w:p w14:paraId="3305F1E6" w14:textId="77777777" w:rsidR="003D712A" w:rsidRPr="005647EB" w:rsidRDefault="003D712A" w:rsidP="002570E4">
            <w:pPr>
              <w:pStyle w:val="TAC"/>
              <w:keepNext w:val="0"/>
              <w:keepLines w:val="0"/>
              <w:rPr>
                <w:rFonts w:cs="Arial"/>
              </w:rPr>
            </w:pPr>
            <w:r w:rsidRPr="005647EB">
              <w:rPr>
                <w:rFonts w:cs="Arial"/>
              </w:rPr>
              <w:t>-98</w:t>
            </w:r>
          </w:p>
        </w:tc>
        <w:tc>
          <w:tcPr>
            <w:tcW w:w="2837" w:type="dxa"/>
            <w:gridSpan w:val="2"/>
            <w:tcBorders>
              <w:top w:val="single" w:sz="4" w:space="0" w:color="auto"/>
              <w:left w:val="single" w:sz="4" w:space="0" w:color="auto"/>
              <w:bottom w:val="single" w:sz="4" w:space="0" w:color="auto"/>
              <w:right w:val="single" w:sz="4" w:space="0" w:color="auto"/>
            </w:tcBorders>
            <w:hideMark/>
          </w:tcPr>
          <w:p w14:paraId="061DE585" w14:textId="77777777" w:rsidR="003D712A" w:rsidRPr="005647EB" w:rsidRDefault="003D712A" w:rsidP="002570E4">
            <w:pPr>
              <w:pStyle w:val="TAC"/>
              <w:keepNext w:val="0"/>
              <w:keepLines w:val="0"/>
              <w:rPr>
                <w:rFonts w:cs="Arial"/>
              </w:rPr>
            </w:pPr>
            <w:r w:rsidRPr="005647EB">
              <w:rPr>
                <w:rFonts w:cs="Arial"/>
              </w:rPr>
              <w:t>-98</w:t>
            </w:r>
          </w:p>
        </w:tc>
      </w:tr>
      <w:tr w:rsidR="003D712A" w:rsidRPr="005647EB" w14:paraId="14DB8022"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06677F17" w14:textId="77777777" w:rsidR="003D712A" w:rsidRPr="005647EB" w:rsidRDefault="003D712A" w:rsidP="002570E4">
            <w:pPr>
              <w:pStyle w:val="TAL"/>
              <w:keepNext w:val="0"/>
              <w:keepLines w:val="0"/>
              <w:rPr>
                <w:rFonts w:cs="Arial"/>
              </w:rPr>
            </w:pPr>
            <w:r w:rsidRPr="005647EB">
              <w:rPr>
                <w:rFonts w:cs="Arial"/>
                <w:position w:val="-12"/>
              </w:rPr>
              <w:object w:dxaOrig="804" w:dyaOrig="384" w14:anchorId="7DE035F1">
                <v:shape id="_x0000_i1248" type="#_x0000_t75" style="width:40pt;height:19.5pt" o:ole="" fillcolor="window">
                  <v:imagedata r:id="rId14" o:title=""/>
                </v:shape>
                <o:OLEObject Type="Embed" ProgID="Equation.3" ShapeID="_x0000_i1248" DrawAspect="Content" ObjectID="_1781977807" r:id="rId255"/>
              </w:object>
            </w:r>
          </w:p>
        </w:tc>
        <w:tc>
          <w:tcPr>
            <w:tcW w:w="1560" w:type="dxa"/>
            <w:tcBorders>
              <w:top w:val="single" w:sz="4" w:space="0" w:color="auto"/>
              <w:left w:val="single" w:sz="4" w:space="0" w:color="auto"/>
              <w:bottom w:val="single" w:sz="4" w:space="0" w:color="auto"/>
              <w:right w:val="single" w:sz="4" w:space="0" w:color="auto"/>
            </w:tcBorders>
            <w:hideMark/>
          </w:tcPr>
          <w:p w14:paraId="4B833B45" w14:textId="77777777" w:rsidR="003D712A" w:rsidRPr="005647EB" w:rsidRDefault="003D712A" w:rsidP="002570E4">
            <w:pPr>
              <w:pStyle w:val="TAC"/>
              <w:keepNext w:val="0"/>
              <w:keepLines w:val="0"/>
              <w:rPr>
                <w:rFonts w:cs="Arial"/>
              </w:rPr>
            </w:pPr>
            <w:r w:rsidRPr="005647EB">
              <w:rPr>
                <w:rFonts w:cs="Arial"/>
              </w:rPr>
              <w:t>dB</w:t>
            </w:r>
          </w:p>
        </w:tc>
        <w:tc>
          <w:tcPr>
            <w:tcW w:w="1277" w:type="dxa"/>
            <w:tcBorders>
              <w:top w:val="single" w:sz="4" w:space="0" w:color="auto"/>
              <w:left w:val="single" w:sz="4" w:space="0" w:color="auto"/>
              <w:bottom w:val="single" w:sz="4" w:space="0" w:color="auto"/>
              <w:right w:val="single" w:sz="4" w:space="0" w:color="auto"/>
            </w:tcBorders>
            <w:hideMark/>
          </w:tcPr>
          <w:p w14:paraId="04859C76" w14:textId="77777777" w:rsidR="003D712A" w:rsidRPr="005647EB" w:rsidRDefault="003D712A" w:rsidP="002570E4">
            <w:pPr>
              <w:pStyle w:val="TAC"/>
              <w:keepNext w:val="0"/>
              <w:keepLines w:val="0"/>
              <w:rPr>
                <w:rFonts w:cs="Arial"/>
              </w:rPr>
            </w:pPr>
            <w:r w:rsidRPr="005647EB">
              <w:rPr>
                <w:rFonts w:cs="Arial"/>
              </w:rPr>
              <w:t>4</w:t>
            </w:r>
          </w:p>
        </w:tc>
        <w:tc>
          <w:tcPr>
            <w:tcW w:w="1277" w:type="dxa"/>
            <w:tcBorders>
              <w:top w:val="single" w:sz="4" w:space="0" w:color="auto"/>
              <w:left w:val="single" w:sz="4" w:space="0" w:color="auto"/>
              <w:bottom w:val="single" w:sz="4" w:space="0" w:color="auto"/>
              <w:right w:val="single" w:sz="4" w:space="0" w:color="auto"/>
            </w:tcBorders>
            <w:hideMark/>
          </w:tcPr>
          <w:p w14:paraId="14D01EE8" w14:textId="77777777" w:rsidR="003D712A" w:rsidRPr="005647EB" w:rsidRDefault="003D712A" w:rsidP="002570E4">
            <w:pPr>
              <w:pStyle w:val="TAC"/>
              <w:keepNext w:val="0"/>
              <w:keepLines w:val="0"/>
              <w:rPr>
                <w:rFonts w:cs="Arial"/>
              </w:rPr>
            </w:pPr>
            <w:r w:rsidRPr="005647EB">
              <w:rPr>
                <w:rFonts w:cs="Arial"/>
              </w:rPr>
              <w:t>4</w:t>
            </w:r>
          </w:p>
        </w:tc>
        <w:tc>
          <w:tcPr>
            <w:tcW w:w="1276" w:type="dxa"/>
            <w:tcBorders>
              <w:top w:val="single" w:sz="4" w:space="0" w:color="auto"/>
              <w:left w:val="single" w:sz="4" w:space="0" w:color="auto"/>
              <w:bottom w:val="single" w:sz="4" w:space="0" w:color="auto"/>
              <w:right w:val="single" w:sz="4" w:space="0" w:color="auto"/>
            </w:tcBorders>
            <w:hideMark/>
          </w:tcPr>
          <w:p w14:paraId="0F3E5B10" w14:textId="77777777" w:rsidR="003D712A" w:rsidRPr="005647EB" w:rsidRDefault="003D712A" w:rsidP="002570E4">
            <w:pPr>
              <w:pStyle w:val="TAC"/>
              <w:keepNext w:val="0"/>
              <w:keepLines w:val="0"/>
              <w:rPr>
                <w:rFonts w:cs="Arial"/>
              </w:rPr>
            </w:pPr>
            <w:r w:rsidRPr="005647EB">
              <w:rPr>
                <w:rFonts w:cs="Arial"/>
              </w:rPr>
              <w:t>-Infinity</w:t>
            </w:r>
          </w:p>
        </w:tc>
        <w:tc>
          <w:tcPr>
            <w:tcW w:w="1561" w:type="dxa"/>
            <w:tcBorders>
              <w:top w:val="single" w:sz="4" w:space="0" w:color="auto"/>
              <w:left w:val="single" w:sz="4" w:space="0" w:color="auto"/>
              <w:bottom w:val="single" w:sz="4" w:space="0" w:color="auto"/>
              <w:right w:val="single" w:sz="4" w:space="0" w:color="auto"/>
            </w:tcBorders>
            <w:hideMark/>
          </w:tcPr>
          <w:p w14:paraId="663831CD" w14:textId="77777777" w:rsidR="003D712A" w:rsidRPr="005647EB" w:rsidRDefault="003D712A" w:rsidP="002570E4">
            <w:pPr>
              <w:pStyle w:val="TAC"/>
              <w:keepNext w:val="0"/>
              <w:keepLines w:val="0"/>
              <w:rPr>
                <w:rFonts w:cs="Arial"/>
              </w:rPr>
            </w:pPr>
            <w:r w:rsidRPr="005647EB">
              <w:rPr>
                <w:rFonts w:cs="Arial"/>
              </w:rPr>
              <w:t>7</w:t>
            </w:r>
          </w:p>
        </w:tc>
      </w:tr>
      <w:tr w:rsidR="003D712A" w:rsidRPr="005647EB" w14:paraId="272A8B4A"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3CF5917" w14:textId="4A68E07B" w:rsidR="003D712A" w:rsidRPr="005647EB" w:rsidRDefault="003D712A" w:rsidP="002570E4">
            <w:pPr>
              <w:pStyle w:val="TAL"/>
              <w:keepNext w:val="0"/>
              <w:keepLines w:val="0"/>
              <w:rPr>
                <w:rFonts w:cs="Arial"/>
              </w:rPr>
            </w:pPr>
            <w:r w:rsidRPr="005647EB">
              <w:rPr>
                <w:rFonts w:cs="Arial"/>
                <w:position w:val="-12"/>
              </w:rPr>
              <w:object w:dxaOrig="624" w:dyaOrig="384" w14:anchorId="1D824F65">
                <v:shape id="_x0000_i1249" type="#_x0000_t75" style="width:31.5pt;height:19.5pt" o:ole="" fillcolor="window">
                  <v:imagedata r:id="rId12" o:title=""/>
                </v:shape>
                <o:OLEObject Type="Embed" ProgID="Equation.3" ShapeID="_x0000_i1249" DrawAspect="Content" ObjectID="_1781977808" r:id="rId256"/>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60" w:type="dxa"/>
            <w:tcBorders>
              <w:top w:val="single" w:sz="4" w:space="0" w:color="auto"/>
              <w:left w:val="single" w:sz="4" w:space="0" w:color="auto"/>
              <w:bottom w:val="single" w:sz="4" w:space="0" w:color="auto"/>
              <w:right w:val="single" w:sz="4" w:space="0" w:color="auto"/>
            </w:tcBorders>
            <w:hideMark/>
          </w:tcPr>
          <w:p w14:paraId="04999ECD" w14:textId="77777777" w:rsidR="003D712A" w:rsidRPr="005647EB" w:rsidRDefault="003D712A" w:rsidP="002570E4">
            <w:pPr>
              <w:pStyle w:val="TAC"/>
              <w:keepNext w:val="0"/>
              <w:keepLines w:val="0"/>
              <w:rPr>
                <w:rFonts w:cs="Arial"/>
              </w:rPr>
            </w:pPr>
            <w:r w:rsidRPr="005647EB">
              <w:rPr>
                <w:rFonts w:cs="Arial"/>
              </w:rPr>
              <w:t>dB</w:t>
            </w:r>
          </w:p>
        </w:tc>
        <w:tc>
          <w:tcPr>
            <w:tcW w:w="1277" w:type="dxa"/>
            <w:tcBorders>
              <w:top w:val="single" w:sz="4" w:space="0" w:color="auto"/>
              <w:left w:val="single" w:sz="4" w:space="0" w:color="auto"/>
              <w:bottom w:val="single" w:sz="4" w:space="0" w:color="auto"/>
              <w:right w:val="single" w:sz="4" w:space="0" w:color="auto"/>
            </w:tcBorders>
            <w:hideMark/>
          </w:tcPr>
          <w:p w14:paraId="146DD0FA" w14:textId="77777777" w:rsidR="003D712A" w:rsidRPr="005647EB" w:rsidRDefault="003D712A" w:rsidP="002570E4">
            <w:pPr>
              <w:pStyle w:val="TAC"/>
              <w:keepNext w:val="0"/>
              <w:keepLines w:val="0"/>
              <w:rPr>
                <w:rFonts w:cs="Arial"/>
              </w:rPr>
            </w:pPr>
            <w:r w:rsidRPr="005647EB">
              <w:rPr>
                <w:rFonts w:cs="Arial"/>
              </w:rPr>
              <w:t>4</w:t>
            </w:r>
          </w:p>
        </w:tc>
        <w:tc>
          <w:tcPr>
            <w:tcW w:w="1277" w:type="dxa"/>
            <w:tcBorders>
              <w:top w:val="single" w:sz="4" w:space="0" w:color="auto"/>
              <w:left w:val="single" w:sz="4" w:space="0" w:color="auto"/>
              <w:bottom w:val="single" w:sz="4" w:space="0" w:color="auto"/>
              <w:right w:val="single" w:sz="4" w:space="0" w:color="auto"/>
            </w:tcBorders>
            <w:hideMark/>
          </w:tcPr>
          <w:p w14:paraId="53F6CAA1" w14:textId="77777777" w:rsidR="003D712A" w:rsidRPr="005647EB" w:rsidRDefault="003D712A" w:rsidP="002570E4">
            <w:pPr>
              <w:pStyle w:val="TAC"/>
              <w:keepNext w:val="0"/>
              <w:keepLines w:val="0"/>
              <w:rPr>
                <w:rFonts w:cs="Arial"/>
              </w:rPr>
            </w:pPr>
            <w:r w:rsidRPr="005647EB">
              <w:rPr>
                <w:rFonts w:cs="Arial"/>
              </w:rPr>
              <w:t>4</w:t>
            </w:r>
          </w:p>
        </w:tc>
        <w:tc>
          <w:tcPr>
            <w:tcW w:w="1276" w:type="dxa"/>
            <w:tcBorders>
              <w:top w:val="single" w:sz="4" w:space="0" w:color="auto"/>
              <w:left w:val="single" w:sz="4" w:space="0" w:color="auto"/>
              <w:bottom w:val="single" w:sz="4" w:space="0" w:color="auto"/>
              <w:right w:val="single" w:sz="4" w:space="0" w:color="auto"/>
            </w:tcBorders>
            <w:hideMark/>
          </w:tcPr>
          <w:p w14:paraId="3DC86B17" w14:textId="77777777" w:rsidR="003D712A" w:rsidRPr="005647EB" w:rsidRDefault="003D712A" w:rsidP="002570E4">
            <w:pPr>
              <w:pStyle w:val="TAC"/>
              <w:keepNext w:val="0"/>
              <w:keepLines w:val="0"/>
              <w:rPr>
                <w:rFonts w:cs="Arial"/>
              </w:rPr>
            </w:pPr>
            <w:r w:rsidRPr="005647EB">
              <w:rPr>
                <w:rFonts w:cs="Arial"/>
              </w:rPr>
              <w:t>-Infinity</w:t>
            </w:r>
          </w:p>
        </w:tc>
        <w:tc>
          <w:tcPr>
            <w:tcW w:w="1561" w:type="dxa"/>
            <w:tcBorders>
              <w:top w:val="single" w:sz="4" w:space="0" w:color="auto"/>
              <w:left w:val="single" w:sz="4" w:space="0" w:color="auto"/>
              <w:bottom w:val="single" w:sz="4" w:space="0" w:color="auto"/>
              <w:right w:val="single" w:sz="4" w:space="0" w:color="auto"/>
            </w:tcBorders>
            <w:hideMark/>
          </w:tcPr>
          <w:p w14:paraId="4CC11AB6" w14:textId="77777777" w:rsidR="003D712A" w:rsidRPr="005647EB" w:rsidRDefault="003D712A" w:rsidP="002570E4">
            <w:pPr>
              <w:pStyle w:val="TAC"/>
              <w:keepNext w:val="0"/>
              <w:keepLines w:val="0"/>
              <w:rPr>
                <w:rFonts w:cs="Arial"/>
              </w:rPr>
            </w:pPr>
            <w:r w:rsidRPr="005647EB">
              <w:rPr>
                <w:rFonts w:cs="Arial"/>
              </w:rPr>
              <w:t>7</w:t>
            </w:r>
          </w:p>
        </w:tc>
      </w:tr>
      <w:tr w:rsidR="003D712A" w:rsidRPr="005647EB" w14:paraId="2F127721"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262E6130" w14:textId="7DE4D034" w:rsidR="003D712A" w:rsidRPr="005647EB" w:rsidRDefault="003D712A" w:rsidP="002570E4">
            <w:pPr>
              <w:pStyle w:val="TAL"/>
              <w:keepNext w:val="0"/>
              <w:keepLines w:val="0"/>
              <w:rPr>
                <w:rFonts w:cs="Arial"/>
                <w:lang w:eastAsia="zh-CN"/>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60" w:type="dxa"/>
            <w:tcBorders>
              <w:top w:val="single" w:sz="4" w:space="0" w:color="auto"/>
              <w:left w:val="single" w:sz="4" w:space="0" w:color="auto"/>
              <w:bottom w:val="single" w:sz="4" w:space="0" w:color="auto"/>
              <w:right w:val="single" w:sz="4" w:space="0" w:color="auto"/>
            </w:tcBorders>
            <w:hideMark/>
          </w:tcPr>
          <w:p w14:paraId="5C5336F7" w14:textId="00252061"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7" w:type="dxa"/>
            <w:tcBorders>
              <w:top w:val="single" w:sz="4" w:space="0" w:color="auto"/>
              <w:left w:val="single" w:sz="4" w:space="0" w:color="auto"/>
              <w:bottom w:val="single" w:sz="4" w:space="0" w:color="auto"/>
              <w:right w:val="single" w:sz="4" w:space="0" w:color="auto"/>
            </w:tcBorders>
            <w:hideMark/>
          </w:tcPr>
          <w:p w14:paraId="7F709B56" w14:textId="77777777" w:rsidR="003D712A" w:rsidRPr="005647EB" w:rsidRDefault="003D712A" w:rsidP="002570E4">
            <w:pPr>
              <w:pStyle w:val="TAC"/>
              <w:keepNext w:val="0"/>
              <w:keepLines w:val="0"/>
              <w:rPr>
                <w:rFonts w:cs="Arial"/>
              </w:rPr>
            </w:pPr>
            <w:r w:rsidRPr="005647EB">
              <w:rPr>
                <w:rFonts w:cs="Arial"/>
              </w:rPr>
              <w:t>-94</w:t>
            </w:r>
          </w:p>
        </w:tc>
        <w:tc>
          <w:tcPr>
            <w:tcW w:w="1277" w:type="dxa"/>
            <w:tcBorders>
              <w:top w:val="single" w:sz="4" w:space="0" w:color="auto"/>
              <w:left w:val="single" w:sz="4" w:space="0" w:color="auto"/>
              <w:bottom w:val="single" w:sz="4" w:space="0" w:color="auto"/>
              <w:right w:val="single" w:sz="4" w:space="0" w:color="auto"/>
            </w:tcBorders>
            <w:hideMark/>
          </w:tcPr>
          <w:p w14:paraId="1E042AE1" w14:textId="77777777" w:rsidR="003D712A" w:rsidRPr="005647EB" w:rsidRDefault="003D712A" w:rsidP="002570E4">
            <w:pPr>
              <w:pStyle w:val="TAC"/>
              <w:keepNext w:val="0"/>
              <w:keepLines w:val="0"/>
              <w:rPr>
                <w:rFonts w:cs="Arial"/>
              </w:rPr>
            </w:pPr>
            <w:r w:rsidRPr="005647EB">
              <w:rPr>
                <w:rFonts w:cs="Arial"/>
              </w:rPr>
              <w:t>-94</w:t>
            </w:r>
          </w:p>
        </w:tc>
        <w:tc>
          <w:tcPr>
            <w:tcW w:w="1276" w:type="dxa"/>
            <w:tcBorders>
              <w:top w:val="single" w:sz="4" w:space="0" w:color="auto"/>
              <w:left w:val="single" w:sz="4" w:space="0" w:color="auto"/>
              <w:bottom w:val="single" w:sz="4" w:space="0" w:color="auto"/>
              <w:right w:val="single" w:sz="4" w:space="0" w:color="auto"/>
            </w:tcBorders>
            <w:hideMark/>
          </w:tcPr>
          <w:p w14:paraId="20EDBE4D" w14:textId="77777777" w:rsidR="003D712A" w:rsidRPr="005647EB" w:rsidRDefault="003D712A" w:rsidP="002570E4">
            <w:pPr>
              <w:pStyle w:val="TAC"/>
              <w:keepNext w:val="0"/>
              <w:keepLines w:val="0"/>
              <w:rPr>
                <w:rFonts w:cs="Arial"/>
              </w:rPr>
            </w:pPr>
            <w:r w:rsidRPr="005647EB">
              <w:rPr>
                <w:rFonts w:cs="Arial"/>
              </w:rPr>
              <w:t>-Infinity</w:t>
            </w:r>
          </w:p>
        </w:tc>
        <w:tc>
          <w:tcPr>
            <w:tcW w:w="1561" w:type="dxa"/>
            <w:tcBorders>
              <w:top w:val="single" w:sz="4" w:space="0" w:color="auto"/>
              <w:left w:val="single" w:sz="4" w:space="0" w:color="auto"/>
              <w:bottom w:val="single" w:sz="4" w:space="0" w:color="auto"/>
              <w:right w:val="single" w:sz="4" w:space="0" w:color="auto"/>
            </w:tcBorders>
            <w:hideMark/>
          </w:tcPr>
          <w:p w14:paraId="5BAA4B2A" w14:textId="77777777" w:rsidR="003D712A" w:rsidRPr="005647EB" w:rsidRDefault="003D712A" w:rsidP="002570E4">
            <w:pPr>
              <w:pStyle w:val="TAC"/>
              <w:keepNext w:val="0"/>
              <w:keepLines w:val="0"/>
              <w:rPr>
                <w:rFonts w:cs="Arial"/>
              </w:rPr>
            </w:pPr>
            <w:r w:rsidRPr="005647EB">
              <w:rPr>
                <w:rFonts w:cs="Arial"/>
              </w:rPr>
              <w:t>-91</w:t>
            </w:r>
          </w:p>
        </w:tc>
      </w:tr>
      <w:tr w:rsidR="003D712A" w:rsidRPr="005647EB" w14:paraId="7456943C"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727103E7" w14:textId="01B15C9E" w:rsidR="003D712A" w:rsidRPr="005647EB" w:rsidRDefault="003D712A"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60" w:type="dxa"/>
            <w:tcBorders>
              <w:top w:val="single" w:sz="4" w:space="0" w:color="auto"/>
              <w:left w:val="single" w:sz="4" w:space="0" w:color="auto"/>
              <w:bottom w:val="single" w:sz="4" w:space="0" w:color="auto"/>
              <w:right w:val="single" w:sz="4" w:space="0" w:color="auto"/>
            </w:tcBorders>
            <w:hideMark/>
          </w:tcPr>
          <w:p w14:paraId="74AFA9BA" w14:textId="43EA008B"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7" w:type="dxa"/>
            <w:tcBorders>
              <w:top w:val="single" w:sz="4" w:space="0" w:color="auto"/>
              <w:left w:val="single" w:sz="4" w:space="0" w:color="auto"/>
              <w:bottom w:val="single" w:sz="4" w:space="0" w:color="auto"/>
              <w:right w:val="single" w:sz="4" w:space="0" w:color="auto"/>
            </w:tcBorders>
            <w:hideMark/>
          </w:tcPr>
          <w:p w14:paraId="120F4BAB" w14:textId="77777777" w:rsidR="003D712A" w:rsidRPr="005647EB" w:rsidRDefault="003D712A" w:rsidP="002570E4">
            <w:pPr>
              <w:pStyle w:val="TAC"/>
              <w:keepNext w:val="0"/>
              <w:keepLines w:val="0"/>
              <w:rPr>
                <w:rFonts w:cs="Arial"/>
              </w:rPr>
            </w:pPr>
            <w:r w:rsidRPr="005647EB">
              <w:rPr>
                <w:rFonts w:cs="Arial"/>
              </w:rPr>
              <w:t>-94</w:t>
            </w:r>
          </w:p>
        </w:tc>
        <w:tc>
          <w:tcPr>
            <w:tcW w:w="1277" w:type="dxa"/>
            <w:tcBorders>
              <w:top w:val="single" w:sz="4" w:space="0" w:color="auto"/>
              <w:left w:val="single" w:sz="4" w:space="0" w:color="auto"/>
              <w:bottom w:val="single" w:sz="4" w:space="0" w:color="auto"/>
              <w:right w:val="single" w:sz="4" w:space="0" w:color="auto"/>
            </w:tcBorders>
            <w:hideMark/>
          </w:tcPr>
          <w:p w14:paraId="6FD6A5C7" w14:textId="77777777" w:rsidR="003D712A" w:rsidRPr="005647EB" w:rsidRDefault="003D712A" w:rsidP="002570E4">
            <w:pPr>
              <w:pStyle w:val="TAC"/>
              <w:keepNext w:val="0"/>
              <w:keepLines w:val="0"/>
              <w:rPr>
                <w:rFonts w:cs="Arial"/>
              </w:rPr>
            </w:pPr>
            <w:r w:rsidRPr="005647EB">
              <w:rPr>
                <w:rFonts w:cs="Arial"/>
              </w:rPr>
              <w:t>-94</w:t>
            </w:r>
          </w:p>
        </w:tc>
        <w:tc>
          <w:tcPr>
            <w:tcW w:w="1276" w:type="dxa"/>
            <w:tcBorders>
              <w:top w:val="single" w:sz="4" w:space="0" w:color="auto"/>
              <w:left w:val="single" w:sz="4" w:space="0" w:color="auto"/>
              <w:bottom w:val="single" w:sz="4" w:space="0" w:color="auto"/>
              <w:right w:val="single" w:sz="4" w:space="0" w:color="auto"/>
            </w:tcBorders>
            <w:hideMark/>
          </w:tcPr>
          <w:p w14:paraId="18A2A826" w14:textId="77777777" w:rsidR="003D712A" w:rsidRPr="005647EB" w:rsidRDefault="003D712A" w:rsidP="002570E4">
            <w:pPr>
              <w:pStyle w:val="TAC"/>
              <w:keepNext w:val="0"/>
              <w:keepLines w:val="0"/>
              <w:rPr>
                <w:rFonts w:cs="Arial"/>
              </w:rPr>
            </w:pPr>
            <w:r w:rsidRPr="005647EB">
              <w:rPr>
                <w:rFonts w:cs="Arial"/>
              </w:rPr>
              <w:t>-Infinity</w:t>
            </w:r>
          </w:p>
        </w:tc>
        <w:tc>
          <w:tcPr>
            <w:tcW w:w="1561" w:type="dxa"/>
            <w:tcBorders>
              <w:top w:val="single" w:sz="4" w:space="0" w:color="auto"/>
              <w:left w:val="single" w:sz="4" w:space="0" w:color="auto"/>
              <w:bottom w:val="single" w:sz="4" w:space="0" w:color="auto"/>
              <w:right w:val="single" w:sz="4" w:space="0" w:color="auto"/>
            </w:tcBorders>
            <w:hideMark/>
          </w:tcPr>
          <w:p w14:paraId="3319802A" w14:textId="77777777" w:rsidR="003D712A" w:rsidRPr="005647EB" w:rsidRDefault="003D712A" w:rsidP="002570E4">
            <w:pPr>
              <w:pStyle w:val="TAC"/>
              <w:keepNext w:val="0"/>
              <w:keepLines w:val="0"/>
              <w:rPr>
                <w:rFonts w:cs="Arial"/>
              </w:rPr>
            </w:pPr>
            <w:r w:rsidRPr="005647EB">
              <w:rPr>
                <w:rFonts w:cs="Arial"/>
              </w:rPr>
              <w:t>-91</w:t>
            </w:r>
          </w:p>
        </w:tc>
      </w:tr>
      <w:tr w:rsidR="003D712A" w:rsidRPr="005647EB" w14:paraId="1F965A3C"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3881BEDA" w14:textId="39CAC31F" w:rsidR="003D712A" w:rsidRPr="005647EB" w:rsidRDefault="003D712A" w:rsidP="002570E4">
            <w:pPr>
              <w:pStyle w:val="TAL"/>
              <w:keepNext w:val="0"/>
              <w:keepLines w:val="0"/>
              <w:rPr>
                <w:rFonts w:cs="Arial"/>
              </w:rPr>
            </w:pPr>
            <w:r w:rsidRPr="005647EB">
              <w:rPr>
                <w:rFonts w:cs="v4.2.0"/>
                <w:szCs w:val="16"/>
                <w:lang w:eastAsia="zh-CN"/>
              </w:rPr>
              <w:t>Io</w:t>
            </w:r>
            <w:r w:rsidR="002570E4" w:rsidRPr="005647EB">
              <w:rPr>
                <w:rFonts w:cs="Arial"/>
                <w:szCs w:val="16"/>
                <w:vertAlign w:val="superscript"/>
                <w:lang w:eastAsia="zh-CN"/>
              </w:rPr>
              <w:t xml:space="preserve"> </w:t>
            </w:r>
            <w:r w:rsidRPr="005647EB">
              <w:rPr>
                <w:rFonts w:cs="Arial"/>
                <w:szCs w:val="16"/>
                <w:vertAlign w:val="superscript"/>
                <w:lang w:eastAsia="zh-CN"/>
              </w:rPr>
              <w:t>Note</w:t>
            </w:r>
            <w:r w:rsidR="002570E4" w:rsidRPr="005647EB">
              <w:rPr>
                <w:rFonts w:cs="Arial"/>
                <w:szCs w:val="16"/>
                <w:vertAlign w:val="superscript"/>
                <w:lang w:eastAsia="zh-CN"/>
              </w:rPr>
              <w:t xml:space="preserve"> </w:t>
            </w:r>
            <w:r w:rsidRPr="005647EB">
              <w:rPr>
                <w:rFonts w:cs="Arial"/>
                <w:szCs w:val="16"/>
                <w:vertAlign w:val="superscript"/>
                <w:lang w:eastAsia="zh-CN"/>
              </w:rPr>
              <w:t>4</w:t>
            </w:r>
          </w:p>
        </w:tc>
        <w:tc>
          <w:tcPr>
            <w:tcW w:w="1560" w:type="dxa"/>
            <w:tcBorders>
              <w:top w:val="single" w:sz="4" w:space="0" w:color="auto"/>
              <w:left w:val="single" w:sz="4" w:space="0" w:color="auto"/>
              <w:bottom w:val="single" w:sz="4" w:space="0" w:color="auto"/>
              <w:right w:val="single" w:sz="4" w:space="0" w:color="auto"/>
            </w:tcBorders>
            <w:hideMark/>
          </w:tcPr>
          <w:p w14:paraId="6483912D" w14:textId="16E06719" w:rsidR="003D712A" w:rsidRPr="005647EB" w:rsidRDefault="003D712A"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1277" w:type="dxa"/>
            <w:tcBorders>
              <w:top w:val="single" w:sz="4" w:space="0" w:color="auto"/>
              <w:left w:val="single" w:sz="4" w:space="0" w:color="auto"/>
              <w:bottom w:val="single" w:sz="4" w:space="0" w:color="auto"/>
              <w:right w:val="single" w:sz="4" w:space="0" w:color="auto"/>
            </w:tcBorders>
            <w:hideMark/>
          </w:tcPr>
          <w:p w14:paraId="26655F57" w14:textId="77777777" w:rsidR="003D712A" w:rsidRPr="005647EB" w:rsidRDefault="003D712A" w:rsidP="002570E4">
            <w:pPr>
              <w:pStyle w:val="TAC"/>
              <w:keepNext w:val="0"/>
              <w:keepLines w:val="0"/>
              <w:rPr>
                <w:rFonts w:cs="Arial"/>
              </w:rPr>
            </w:pPr>
            <w:r w:rsidRPr="005647EB">
              <w:rPr>
                <w:rFonts w:cs="Arial"/>
              </w:rPr>
              <w:t>-64.76</w:t>
            </w:r>
          </w:p>
          <w:p w14:paraId="1A0746FA" w14:textId="77777777" w:rsidR="003D712A" w:rsidRPr="005647EB" w:rsidRDefault="003D712A" w:rsidP="002570E4">
            <w:pPr>
              <w:pStyle w:val="TAC"/>
              <w:keepNext w:val="0"/>
              <w:keepLines w:val="0"/>
              <w:rPr>
                <w:rFonts w:cs="Arial"/>
              </w:rPr>
            </w:pPr>
            <w:r w:rsidRPr="005647EB">
              <w:rPr>
                <w:rFonts w:cs="Arial"/>
              </w:rPr>
              <w:t>+10log</w:t>
            </w:r>
          </w:p>
          <w:p w14:paraId="243AAB68" w14:textId="5BCDADEC"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7" w:type="dxa"/>
            <w:tcBorders>
              <w:top w:val="single" w:sz="4" w:space="0" w:color="auto"/>
              <w:left w:val="single" w:sz="4" w:space="0" w:color="auto"/>
              <w:bottom w:val="single" w:sz="4" w:space="0" w:color="auto"/>
              <w:right w:val="single" w:sz="4" w:space="0" w:color="auto"/>
            </w:tcBorders>
            <w:hideMark/>
          </w:tcPr>
          <w:p w14:paraId="79CE6C4D" w14:textId="77777777" w:rsidR="003D712A" w:rsidRPr="005647EB" w:rsidRDefault="003D712A" w:rsidP="002570E4">
            <w:pPr>
              <w:pStyle w:val="TAC"/>
              <w:keepNext w:val="0"/>
              <w:keepLines w:val="0"/>
              <w:rPr>
                <w:rFonts w:cs="Arial"/>
              </w:rPr>
            </w:pPr>
            <w:r w:rsidRPr="005647EB">
              <w:rPr>
                <w:rFonts w:cs="Arial"/>
              </w:rPr>
              <w:t>-64.76</w:t>
            </w:r>
          </w:p>
          <w:p w14:paraId="7F1DB6A9" w14:textId="77777777" w:rsidR="003D712A" w:rsidRPr="005647EB" w:rsidRDefault="003D712A" w:rsidP="002570E4">
            <w:pPr>
              <w:pStyle w:val="TAC"/>
              <w:keepNext w:val="0"/>
              <w:keepLines w:val="0"/>
              <w:rPr>
                <w:rFonts w:cs="Arial"/>
              </w:rPr>
            </w:pPr>
            <w:r w:rsidRPr="005647EB">
              <w:rPr>
                <w:rFonts w:cs="Arial"/>
              </w:rPr>
              <w:t>+10log</w:t>
            </w:r>
          </w:p>
          <w:p w14:paraId="31F578CB" w14:textId="26486F15"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hideMark/>
          </w:tcPr>
          <w:p w14:paraId="3127BFEA" w14:textId="77777777" w:rsidR="003D712A" w:rsidRPr="005647EB" w:rsidRDefault="003D712A" w:rsidP="002570E4">
            <w:pPr>
              <w:pStyle w:val="TAC"/>
              <w:keepNext w:val="0"/>
              <w:keepLines w:val="0"/>
              <w:rPr>
                <w:rFonts w:cs="Arial"/>
              </w:rPr>
            </w:pPr>
            <w:r w:rsidRPr="005647EB">
              <w:rPr>
                <w:rFonts w:cs="Arial"/>
              </w:rPr>
              <w:t>-70.22</w:t>
            </w:r>
          </w:p>
          <w:p w14:paraId="5CFA4860" w14:textId="77777777" w:rsidR="003D712A" w:rsidRPr="005647EB" w:rsidRDefault="003D712A" w:rsidP="002570E4">
            <w:pPr>
              <w:pStyle w:val="TAC"/>
              <w:keepNext w:val="0"/>
              <w:keepLines w:val="0"/>
              <w:rPr>
                <w:rFonts w:cs="Arial"/>
              </w:rPr>
            </w:pPr>
            <w:r w:rsidRPr="005647EB">
              <w:rPr>
                <w:rFonts w:cs="Arial"/>
              </w:rPr>
              <w:t>+10log</w:t>
            </w:r>
          </w:p>
          <w:p w14:paraId="08B778F3" w14:textId="26253F1A"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561" w:type="dxa"/>
            <w:tcBorders>
              <w:top w:val="single" w:sz="4" w:space="0" w:color="auto"/>
              <w:left w:val="single" w:sz="4" w:space="0" w:color="auto"/>
              <w:bottom w:val="single" w:sz="4" w:space="0" w:color="auto"/>
              <w:right w:val="single" w:sz="4" w:space="0" w:color="auto"/>
            </w:tcBorders>
            <w:hideMark/>
          </w:tcPr>
          <w:p w14:paraId="01A7AF3D" w14:textId="77777777" w:rsidR="003D712A" w:rsidRPr="005647EB" w:rsidRDefault="003D712A" w:rsidP="002570E4">
            <w:pPr>
              <w:pStyle w:val="TAC"/>
              <w:keepNext w:val="0"/>
              <w:keepLines w:val="0"/>
              <w:rPr>
                <w:rFonts w:cs="Arial"/>
              </w:rPr>
            </w:pPr>
            <w:r w:rsidRPr="005647EB">
              <w:rPr>
                <w:rFonts w:cs="Arial"/>
              </w:rPr>
              <w:t>-62.43</w:t>
            </w:r>
          </w:p>
          <w:p w14:paraId="18FA6A0A" w14:textId="77777777" w:rsidR="003D712A" w:rsidRPr="005647EB" w:rsidRDefault="003D712A" w:rsidP="002570E4">
            <w:pPr>
              <w:pStyle w:val="TAC"/>
              <w:keepNext w:val="0"/>
              <w:keepLines w:val="0"/>
              <w:rPr>
                <w:rFonts w:cs="Arial"/>
              </w:rPr>
            </w:pPr>
            <w:r w:rsidRPr="005647EB">
              <w:rPr>
                <w:rFonts w:cs="Arial"/>
              </w:rPr>
              <w:t>+10log</w:t>
            </w:r>
          </w:p>
          <w:p w14:paraId="59C2C1EC" w14:textId="5AF6197E"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r>
      <w:tr w:rsidR="003D712A" w:rsidRPr="005647EB" w14:paraId="2E075C4B"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66106358" w14:textId="6F6FED02" w:rsidR="003D712A" w:rsidRPr="005647EB" w:rsidRDefault="003D712A" w:rsidP="002570E4">
            <w:pPr>
              <w:pStyle w:val="TAL"/>
              <w:keepNext w:val="0"/>
              <w:keepLines w:val="0"/>
              <w:rPr>
                <w:rFonts w:cs="v4.2.0"/>
                <w:szCs w:val="16"/>
                <w:lang w:eastAsia="zh-CN"/>
              </w:rPr>
            </w:pPr>
            <w:r w:rsidRPr="005647EB">
              <w:rPr>
                <w:rFonts w:cs="Arial"/>
              </w:rPr>
              <w:t>Propagation</w:t>
            </w:r>
            <w:r w:rsidR="002570E4" w:rsidRPr="005647EB">
              <w:rPr>
                <w:rFonts w:cs="Arial"/>
              </w:rPr>
              <w:t xml:space="preserve"> </w:t>
            </w:r>
            <w:r w:rsidRPr="005647EB">
              <w:rPr>
                <w:rFonts w:cs="Arial"/>
              </w:rPr>
              <w:t>Condition</w:t>
            </w:r>
            <w:r w:rsidR="002570E4" w:rsidRPr="005647EB">
              <w:rPr>
                <w:rFonts w:cs="Arial"/>
              </w:rPr>
              <w:t xml:space="preserve"> </w:t>
            </w:r>
          </w:p>
        </w:tc>
        <w:tc>
          <w:tcPr>
            <w:tcW w:w="1560" w:type="dxa"/>
            <w:tcBorders>
              <w:top w:val="single" w:sz="4" w:space="0" w:color="auto"/>
              <w:left w:val="single" w:sz="4" w:space="0" w:color="auto"/>
              <w:bottom w:val="single" w:sz="4" w:space="0" w:color="auto"/>
              <w:right w:val="single" w:sz="4" w:space="0" w:color="auto"/>
            </w:tcBorders>
          </w:tcPr>
          <w:p w14:paraId="1DC025FA"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6F7D96B9" w14:textId="77777777" w:rsidR="003D712A" w:rsidRPr="005647EB" w:rsidRDefault="003D712A" w:rsidP="002570E4">
            <w:pPr>
              <w:pStyle w:val="TAC"/>
              <w:keepNext w:val="0"/>
              <w:keepLines w:val="0"/>
              <w:rPr>
                <w:rFonts w:cs="Arial"/>
              </w:rPr>
            </w:pPr>
            <w:r w:rsidRPr="005647EB">
              <w:rPr>
                <w:rFonts w:cs="Arial"/>
              </w:rPr>
              <w:t>AWGN</w:t>
            </w:r>
          </w:p>
        </w:tc>
        <w:tc>
          <w:tcPr>
            <w:tcW w:w="2837" w:type="dxa"/>
            <w:gridSpan w:val="2"/>
            <w:tcBorders>
              <w:top w:val="single" w:sz="4" w:space="0" w:color="auto"/>
              <w:left w:val="single" w:sz="4" w:space="0" w:color="auto"/>
              <w:bottom w:val="single" w:sz="4" w:space="0" w:color="auto"/>
              <w:right w:val="single" w:sz="4" w:space="0" w:color="auto"/>
            </w:tcBorders>
            <w:hideMark/>
          </w:tcPr>
          <w:p w14:paraId="400C2C2C" w14:textId="77777777" w:rsidR="003D712A" w:rsidRPr="005647EB" w:rsidRDefault="003D712A" w:rsidP="002570E4">
            <w:pPr>
              <w:pStyle w:val="TAC"/>
              <w:keepNext w:val="0"/>
              <w:keepLines w:val="0"/>
              <w:rPr>
                <w:rFonts w:cs="Arial"/>
              </w:rPr>
            </w:pPr>
            <w:r w:rsidRPr="005647EB">
              <w:rPr>
                <w:rFonts w:cs="Arial"/>
              </w:rPr>
              <w:t>AWGN</w:t>
            </w:r>
          </w:p>
        </w:tc>
      </w:tr>
      <w:tr w:rsidR="003D712A" w:rsidRPr="005647EB" w14:paraId="681AD747"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6B6C6796" w14:textId="57AC40BC" w:rsidR="003D712A" w:rsidRPr="005647EB" w:rsidRDefault="003D712A"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1560" w:type="dxa"/>
            <w:tcBorders>
              <w:top w:val="single" w:sz="4" w:space="0" w:color="auto"/>
              <w:left w:val="single" w:sz="4" w:space="0" w:color="auto"/>
              <w:bottom w:val="single" w:sz="4" w:space="0" w:color="auto"/>
              <w:right w:val="single" w:sz="4" w:space="0" w:color="auto"/>
            </w:tcBorders>
          </w:tcPr>
          <w:p w14:paraId="38CEC421"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6F46E959" w14:textId="77777777" w:rsidR="003D712A" w:rsidRPr="005647EB" w:rsidRDefault="003D712A" w:rsidP="002570E4">
            <w:pPr>
              <w:pStyle w:val="TAC"/>
              <w:keepNext w:val="0"/>
              <w:keepLines w:val="0"/>
              <w:rPr>
                <w:rFonts w:cs="Arial"/>
              </w:rPr>
            </w:pPr>
            <w:r w:rsidRPr="005647EB">
              <w:rPr>
                <w:rFonts w:cs="Arial"/>
              </w:rPr>
              <w:t>1x2</w:t>
            </w:r>
          </w:p>
        </w:tc>
        <w:tc>
          <w:tcPr>
            <w:tcW w:w="2837" w:type="dxa"/>
            <w:gridSpan w:val="2"/>
            <w:tcBorders>
              <w:top w:val="single" w:sz="4" w:space="0" w:color="auto"/>
              <w:left w:val="single" w:sz="4" w:space="0" w:color="auto"/>
              <w:bottom w:val="single" w:sz="4" w:space="0" w:color="auto"/>
              <w:right w:val="single" w:sz="4" w:space="0" w:color="auto"/>
            </w:tcBorders>
            <w:hideMark/>
          </w:tcPr>
          <w:p w14:paraId="0E72E07D" w14:textId="77777777" w:rsidR="003D712A" w:rsidRPr="005647EB" w:rsidRDefault="003D712A" w:rsidP="002570E4">
            <w:pPr>
              <w:pStyle w:val="TAC"/>
              <w:keepNext w:val="0"/>
              <w:keepLines w:val="0"/>
              <w:rPr>
                <w:rFonts w:cs="Arial"/>
              </w:rPr>
            </w:pPr>
            <w:r w:rsidRPr="005647EB">
              <w:rPr>
                <w:rFonts w:cs="Arial"/>
              </w:rPr>
              <w:t>1x2</w:t>
            </w:r>
          </w:p>
        </w:tc>
      </w:tr>
      <w:tr w:rsidR="003D712A" w:rsidRPr="005647EB" w14:paraId="5C2376C0"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68C19DA6" w14:textId="1108F45A" w:rsidR="003D712A" w:rsidRPr="005647EB" w:rsidRDefault="003D712A" w:rsidP="002570E4">
            <w:pPr>
              <w:pStyle w:val="TAL"/>
              <w:keepNext w:val="0"/>
              <w:keepLines w:val="0"/>
              <w:rPr>
                <w:rFonts w:cs="Arial"/>
              </w:rPr>
            </w:pPr>
            <w:r w:rsidRPr="005647EB">
              <w:rPr>
                <w:rFonts w:cs="Arial"/>
              </w:rPr>
              <w:t>Timing</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1</w:t>
            </w:r>
          </w:p>
        </w:tc>
        <w:tc>
          <w:tcPr>
            <w:tcW w:w="1560" w:type="dxa"/>
            <w:tcBorders>
              <w:top w:val="single" w:sz="4" w:space="0" w:color="auto"/>
              <w:left w:val="single" w:sz="4" w:space="0" w:color="auto"/>
              <w:bottom w:val="single" w:sz="4" w:space="0" w:color="auto"/>
              <w:right w:val="single" w:sz="4" w:space="0" w:color="auto"/>
            </w:tcBorders>
          </w:tcPr>
          <w:p w14:paraId="66C9E7DB"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6AD0B4BE" w14:textId="77777777" w:rsidR="003D712A" w:rsidRPr="005647EB" w:rsidRDefault="003D712A" w:rsidP="002570E4">
            <w:pPr>
              <w:pStyle w:val="TAC"/>
              <w:keepNext w:val="0"/>
              <w:keepLines w:val="0"/>
              <w:rPr>
                <w:rFonts w:cs="Arial"/>
              </w:rPr>
            </w:pPr>
            <w:r w:rsidRPr="005647EB">
              <w:rPr>
                <w:rFonts w:cs="Arial"/>
              </w:rPr>
              <w:t>-</w:t>
            </w:r>
          </w:p>
        </w:tc>
        <w:tc>
          <w:tcPr>
            <w:tcW w:w="2837" w:type="dxa"/>
            <w:gridSpan w:val="2"/>
            <w:tcBorders>
              <w:top w:val="single" w:sz="4" w:space="0" w:color="auto"/>
              <w:left w:val="single" w:sz="4" w:space="0" w:color="auto"/>
              <w:bottom w:val="single" w:sz="4" w:space="0" w:color="auto"/>
              <w:right w:val="single" w:sz="4" w:space="0" w:color="auto"/>
            </w:tcBorders>
            <w:hideMark/>
          </w:tcPr>
          <w:p w14:paraId="63B2C459" w14:textId="5D17F248" w:rsidR="003D712A" w:rsidRPr="005647EB" w:rsidRDefault="003D712A" w:rsidP="002570E4">
            <w:pPr>
              <w:pStyle w:val="TAC"/>
              <w:keepNext w:val="0"/>
              <w:keepLines w:val="0"/>
              <w:rPr>
                <w:rFonts w:cs="Arial"/>
                <w:lang w:eastAsia="zh-CN"/>
              </w:rPr>
            </w:pPr>
            <w:r w:rsidRPr="005647EB">
              <w:rPr>
                <w:rFonts w:cs="Arial"/>
                <w:lang w:eastAsia="zh-CN"/>
              </w:rPr>
              <w:t>3</w:t>
            </w:r>
            <w:r w:rsidR="002570E4" w:rsidRPr="005647EB">
              <w:rPr>
                <w:rFonts w:cs="Arial"/>
                <w:lang w:eastAsia="zh-CN"/>
              </w:rPr>
              <w:t xml:space="preserve"> </w:t>
            </w:r>
            <w:r w:rsidRPr="005647EB">
              <w:rPr>
                <w:rFonts w:cs="Arial"/>
              </w:rPr>
              <w:sym w:font="Symbol" w:char="F06D"/>
            </w:r>
            <w:r w:rsidRPr="005647EB">
              <w:rPr>
                <w:rFonts w:cs="Arial"/>
              </w:rPr>
              <w:t>s</w:t>
            </w:r>
          </w:p>
        </w:tc>
      </w:tr>
      <w:tr w:rsidR="003D712A" w:rsidRPr="005647EB" w14:paraId="43A1B6D9" w14:textId="77777777" w:rsidTr="002570E4">
        <w:trPr>
          <w:cantSplit/>
          <w:jc w:val="center"/>
        </w:trPr>
        <w:tc>
          <w:tcPr>
            <w:tcW w:w="9045" w:type="dxa"/>
            <w:gridSpan w:val="6"/>
            <w:tcBorders>
              <w:top w:val="single" w:sz="4" w:space="0" w:color="auto"/>
              <w:left w:val="single" w:sz="4" w:space="0" w:color="auto"/>
              <w:bottom w:val="single" w:sz="4" w:space="0" w:color="auto"/>
              <w:right w:val="single" w:sz="4" w:space="0" w:color="auto"/>
            </w:tcBorders>
            <w:hideMark/>
          </w:tcPr>
          <w:p w14:paraId="578F9D95" w14:textId="13D3B573" w:rsidR="003D712A" w:rsidRPr="005647EB" w:rsidRDefault="002570E4" w:rsidP="002570E4">
            <w:pPr>
              <w:pStyle w:val="TAN"/>
              <w:keepNext w:val="0"/>
              <w:keepLines w:val="0"/>
              <w:rPr>
                <w:rFonts w:cs="v4.2.0"/>
                <w:lang w:eastAsia="zh-CN"/>
              </w:rPr>
            </w:pPr>
            <w:r w:rsidRPr="005647EB">
              <w:rPr>
                <w:rFonts w:cs="Arial"/>
              </w:rPr>
              <w:t>NOTE 1:</w:t>
            </w:r>
            <w:r w:rsidR="003D712A" w:rsidRPr="005647EB">
              <w:rPr>
                <w:rFonts w:cs="Arial"/>
                <w:lang w:eastAsia="zh-CN"/>
              </w:rPr>
              <w:tab/>
            </w:r>
            <w:r w:rsidR="003D712A" w:rsidRPr="005647EB">
              <w:rPr>
                <w:rFonts w:cs="Arial"/>
              </w:rPr>
              <w:t>For</w:t>
            </w:r>
            <w:r w:rsidRPr="005647EB">
              <w:rPr>
                <w:rFonts w:cs="Arial"/>
              </w:rPr>
              <w:t xml:space="preserve"> </w:t>
            </w:r>
            <w:r w:rsidR="003D712A" w:rsidRPr="005647EB">
              <w:rPr>
                <w:rFonts w:cs="Arial"/>
              </w:rPr>
              <w:t>special</w:t>
            </w:r>
            <w:r w:rsidRPr="005647EB">
              <w:rPr>
                <w:rFonts w:cs="Arial"/>
              </w:rPr>
              <w:t xml:space="preserve"> </w:t>
            </w:r>
            <w:r w:rsidR="003D712A" w:rsidRPr="005647EB">
              <w:rPr>
                <w:rFonts w:cs="Arial"/>
              </w:rPr>
              <w:t>subframe</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uplink-downlink</w:t>
            </w:r>
            <w:r w:rsidRPr="005647EB">
              <w:rPr>
                <w:rFonts w:cs="Arial"/>
              </w:rPr>
              <w:t xml:space="preserve"> </w:t>
            </w:r>
            <w:r w:rsidR="003D712A" w:rsidRPr="005647EB">
              <w:rPr>
                <w:rFonts w:cs="Arial"/>
              </w:rPr>
              <w:t>configurations</w:t>
            </w:r>
            <w:r w:rsidRPr="005647EB">
              <w:rPr>
                <w:rFonts w:cs="Arial"/>
              </w:rPr>
              <w:t xml:space="preserve"> </w:t>
            </w:r>
            <w:r w:rsidR="003D712A" w:rsidRPr="005647EB">
              <w:rPr>
                <w:rFonts w:cs="Arial"/>
              </w:rPr>
              <w:t>see</w:t>
            </w:r>
            <w:r w:rsidRPr="005647EB">
              <w:rPr>
                <w:rFonts w:cs="Arial"/>
              </w:rPr>
              <w:t xml:space="preserve"> </w:t>
            </w:r>
            <w:r w:rsidR="003D712A" w:rsidRPr="005647EB">
              <w:rPr>
                <w:rFonts w:cs="Arial"/>
              </w:rPr>
              <w:t>Tables</w:t>
            </w:r>
            <w:r w:rsidRPr="005647EB">
              <w:rPr>
                <w:rFonts w:cs="Arial"/>
              </w:rPr>
              <w:t xml:space="preserve"> </w:t>
            </w:r>
            <w:r w:rsidR="003D712A" w:rsidRPr="005647EB">
              <w:rPr>
                <w:rFonts w:cs="Arial"/>
              </w:rPr>
              <w:t>4.2-1</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4.2-2</w:t>
            </w:r>
            <w:r w:rsidRPr="005647EB">
              <w:rPr>
                <w:rFonts w:cs="Arial"/>
              </w:rPr>
              <w:t xml:space="preserve"> in 3GPP TS </w:t>
            </w:r>
            <w:r w:rsidR="003D712A" w:rsidRPr="005647EB">
              <w:rPr>
                <w:rFonts w:cs="Arial"/>
              </w:rPr>
              <w:t>36.211.</w:t>
            </w:r>
          </w:p>
          <w:p w14:paraId="3B9D444E" w14:textId="32113BBB" w:rsidR="003D712A" w:rsidRPr="005647EB" w:rsidRDefault="002570E4" w:rsidP="002570E4">
            <w:pPr>
              <w:pStyle w:val="TAN"/>
              <w:keepNext w:val="0"/>
              <w:keepLines w:val="0"/>
              <w:rPr>
                <w:rFonts w:cs="Arial"/>
              </w:rPr>
            </w:pPr>
            <w:r w:rsidRPr="005647EB">
              <w:rPr>
                <w:rFonts w:cs="Arial"/>
              </w:rPr>
              <w:t>NOTE 2:</w:t>
            </w:r>
            <w:r w:rsidR="003D712A" w:rsidRPr="005647EB">
              <w:rPr>
                <w:rFonts w:cs="Arial"/>
              </w:rPr>
              <w:tab/>
              <w:t>OCNG</w:t>
            </w:r>
            <w:r w:rsidRPr="005647EB">
              <w:rPr>
                <w:rFonts w:cs="Arial"/>
              </w:rPr>
              <w:t xml:space="preserve"> </w:t>
            </w:r>
            <w:r w:rsidR="003D712A" w:rsidRPr="005647EB">
              <w:rPr>
                <w:rFonts w:cs="Arial"/>
              </w:rPr>
              <w:t>shall</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used</w:t>
            </w:r>
            <w:r w:rsidRPr="005647EB">
              <w:rPr>
                <w:rFonts w:cs="Arial"/>
              </w:rPr>
              <w:t xml:space="preserve"> </w:t>
            </w:r>
            <w:r w:rsidR="003D712A" w:rsidRPr="005647EB">
              <w:rPr>
                <w:rFonts w:cs="Arial"/>
              </w:rPr>
              <w:t>such</w:t>
            </w:r>
            <w:r w:rsidRPr="005647EB">
              <w:rPr>
                <w:rFonts w:cs="Arial"/>
              </w:rPr>
              <w:t xml:space="preserve"> </w:t>
            </w:r>
            <w:r w:rsidR="003D712A" w:rsidRPr="005647EB">
              <w:rPr>
                <w:rFonts w:cs="Arial"/>
              </w:rPr>
              <w:t>that</w:t>
            </w:r>
            <w:r w:rsidRPr="005647EB">
              <w:rPr>
                <w:rFonts w:cs="Arial"/>
              </w:rPr>
              <w:t xml:space="preserve"> </w:t>
            </w:r>
            <w:r w:rsidR="003D712A" w:rsidRPr="005647EB">
              <w:rPr>
                <w:rFonts w:cs="Arial"/>
              </w:rPr>
              <w:t>both</w:t>
            </w:r>
            <w:r w:rsidRPr="005647EB">
              <w:rPr>
                <w:rFonts w:cs="Arial"/>
              </w:rPr>
              <w:t xml:space="preserve"> </w:t>
            </w:r>
            <w:r w:rsidR="003D712A" w:rsidRPr="005647EB">
              <w:rPr>
                <w:rFonts w:cs="Arial"/>
              </w:rPr>
              <w:t>cells</w:t>
            </w:r>
            <w:r w:rsidRPr="005647EB">
              <w:rPr>
                <w:rFonts w:cs="Arial"/>
              </w:rPr>
              <w:t xml:space="preserve"> </w:t>
            </w:r>
            <w:r w:rsidR="003D712A" w:rsidRPr="005647EB">
              <w:rPr>
                <w:rFonts w:cs="Arial"/>
              </w:rPr>
              <w:t>are</w:t>
            </w:r>
            <w:r w:rsidRPr="005647EB">
              <w:rPr>
                <w:rFonts w:cs="Arial"/>
              </w:rPr>
              <w:t xml:space="preserve"> </w:t>
            </w:r>
            <w:r w:rsidR="003D712A" w:rsidRPr="005647EB">
              <w:rPr>
                <w:rFonts w:cs="Arial"/>
              </w:rPr>
              <w:t>fully</w:t>
            </w:r>
            <w:r w:rsidRPr="005647EB">
              <w:rPr>
                <w:rFonts w:cs="Arial"/>
              </w:rPr>
              <w:t xml:space="preserve"> </w:t>
            </w:r>
            <w:r w:rsidR="003D712A" w:rsidRPr="005647EB">
              <w:rPr>
                <w:rFonts w:cs="Arial"/>
              </w:rPr>
              <w:t>allocated</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a</w:t>
            </w:r>
            <w:r w:rsidRPr="005647EB">
              <w:rPr>
                <w:rFonts w:cs="Arial"/>
              </w:rPr>
              <w:t xml:space="preserve"> </w:t>
            </w:r>
            <w:r w:rsidR="003D712A" w:rsidRPr="005647EB">
              <w:rPr>
                <w:rFonts w:cs="Arial"/>
              </w:rPr>
              <w:t>constant</w:t>
            </w:r>
            <w:r w:rsidRPr="005647EB">
              <w:rPr>
                <w:rFonts w:cs="Arial"/>
              </w:rPr>
              <w:t xml:space="preserve"> </w:t>
            </w:r>
            <w:r w:rsidR="003D712A" w:rsidRPr="005647EB">
              <w:rPr>
                <w:rFonts w:cs="Arial"/>
              </w:rPr>
              <w:t>total</w:t>
            </w:r>
            <w:r w:rsidRPr="005647EB">
              <w:rPr>
                <w:rFonts w:cs="Arial"/>
              </w:rPr>
              <w:t xml:space="preserve"> </w:t>
            </w:r>
            <w:r w:rsidR="003D712A" w:rsidRPr="005647EB">
              <w:rPr>
                <w:rFonts w:cs="Arial"/>
              </w:rPr>
              <w:t>transmitted</w:t>
            </w:r>
            <w:r w:rsidRPr="005647EB">
              <w:rPr>
                <w:rFonts w:cs="Arial"/>
              </w:rPr>
              <w:t xml:space="preserve"> </w:t>
            </w:r>
            <w:r w:rsidR="003D712A" w:rsidRPr="005647EB">
              <w:rPr>
                <w:rFonts w:cs="Arial"/>
              </w:rPr>
              <w:t>power</w:t>
            </w:r>
            <w:r w:rsidRPr="005647EB">
              <w:rPr>
                <w:rFonts w:cs="Arial"/>
              </w:rPr>
              <w:t xml:space="preserve"> </w:t>
            </w:r>
            <w:r w:rsidR="003D712A" w:rsidRPr="005647EB">
              <w:rPr>
                <w:rFonts w:cs="Arial"/>
              </w:rPr>
              <w:t>spectral</w:t>
            </w:r>
            <w:r w:rsidRPr="005647EB">
              <w:rPr>
                <w:rFonts w:cs="Arial"/>
              </w:rPr>
              <w:t xml:space="preserve"> </w:t>
            </w:r>
            <w:r w:rsidR="003D712A" w:rsidRPr="005647EB">
              <w:rPr>
                <w:rFonts w:cs="Arial"/>
              </w:rPr>
              <w:t>density</w:t>
            </w:r>
            <w:r w:rsidRPr="005647EB">
              <w:rPr>
                <w:rFonts w:cs="Arial"/>
              </w:rPr>
              <w:t xml:space="preserve"> </w:t>
            </w:r>
            <w:r w:rsidR="003D712A" w:rsidRPr="005647EB">
              <w:rPr>
                <w:rFonts w:cs="Arial"/>
              </w:rPr>
              <w:t>is</w:t>
            </w:r>
            <w:r w:rsidRPr="005647EB">
              <w:rPr>
                <w:rFonts w:cs="Arial"/>
              </w:rPr>
              <w:t xml:space="preserve"> </w:t>
            </w:r>
            <w:r w:rsidR="003D712A" w:rsidRPr="005647EB">
              <w:rPr>
                <w:rFonts w:cs="Arial"/>
              </w:rPr>
              <w:t>achieved</w:t>
            </w:r>
            <w:r w:rsidRPr="005647EB">
              <w:rPr>
                <w:rFonts w:cs="Arial"/>
              </w:rPr>
              <w:t xml:space="preserve"> </w:t>
            </w:r>
            <w:r w:rsidR="003D712A" w:rsidRPr="005647EB">
              <w:rPr>
                <w:rFonts w:cs="Arial"/>
              </w:rPr>
              <w:t>for</w:t>
            </w:r>
            <w:r w:rsidRPr="005647EB">
              <w:rPr>
                <w:rFonts w:cs="Arial"/>
              </w:rPr>
              <w:t xml:space="preserve"> </w:t>
            </w:r>
            <w:r w:rsidR="003D712A" w:rsidRPr="005647EB">
              <w:rPr>
                <w:rFonts w:cs="Arial"/>
              </w:rPr>
              <w:t>all</w:t>
            </w:r>
            <w:r w:rsidRPr="005647EB">
              <w:rPr>
                <w:rFonts w:cs="Arial"/>
              </w:rPr>
              <w:t xml:space="preserve"> </w:t>
            </w:r>
            <w:r w:rsidR="003D712A" w:rsidRPr="005647EB">
              <w:rPr>
                <w:rFonts w:cs="Arial"/>
              </w:rPr>
              <w:t>OFDM</w:t>
            </w:r>
            <w:r w:rsidRPr="005647EB">
              <w:rPr>
                <w:rFonts w:cs="Arial"/>
              </w:rPr>
              <w:t xml:space="preserve"> </w:t>
            </w:r>
            <w:r w:rsidR="003D712A" w:rsidRPr="005647EB">
              <w:rPr>
                <w:rFonts w:cs="Arial"/>
              </w:rPr>
              <w:t>symbols.</w:t>
            </w:r>
          </w:p>
          <w:p w14:paraId="1B5242C0" w14:textId="381F16D5" w:rsidR="003D712A" w:rsidRPr="005647EB" w:rsidRDefault="002570E4" w:rsidP="002570E4">
            <w:pPr>
              <w:pStyle w:val="TAN"/>
              <w:keepNext w:val="0"/>
              <w:keepLines w:val="0"/>
              <w:rPr>
                <w:rFonts w:cs="Arial"/>
              </w:rPr>
            </w:pPr>
            <w:r w:rsidRPr="005647EB">
              <w:rPr>
                <w:rFonts w:cs="Arial"/>
              </w:rPr>
              <w:t>NOTE 3:</w:t>
            </w:r>
            <w:r w:rsidR="003D712A" w:rsidRPr="005647EB">
              <w:rPr>
                <w:rFonts w:cs="Arial"/>
              </w:rPr>
              <w:tab/>
              <w:t>The</w:t>
            </w:r>
            <w:r w:rsidRPr="005647EB">
              <w:rPr>
                <w:rFonts w:cs="Arial"/>
              </w:rPr>
              <w:t xml:space="preserve"> </w:t>
            </w:r>
            <w:r w:rsidR="003D712A" w:rsidRPr="005647EB">
              <w:rPr>
                <w:rFonts w:cs="Arial"/>
              </w:rPr>
              <w:t>resources</w:t>
            </w:r>
            <w:r w:rsidRPr="005647EB">
              <w:rPr>
                <w:rFonts w:cs="Arial"/>
              </w:rPr>
              <w:t xml:space="preserve"> </w:t>
            </w:r>
            <w:r w:rsidR="003D712A" w:rsidRPr="005647EB">
              <w:rPr>
                <w:rFonts w:cs="Arial"/>
              </w:rPr>
              <w:t>for</w:t>
            </w:r>
            <w:r w:rsidRPr="005647EB">
              <w:rPr>
                <w:rFonts w:cs="Arial"/>
              </w:rPr>
              <w:t xml:space="preserve"> </w:t>
            </w:r>
            <w:r w:rsidR="003D712A" w:rsidRPr="005647EB">
              <w:rPr>
                <w:rFonts w:cs="Arial"/>
              </w:rPr>
              <w:t>uplink</w:t>
            </w:r>
            <w:r w:rsidRPr="005647EB">
              <w:rPr>
                <w:rFonts w:cs="Arial"/>
              </w:rPr>
              <w:t xml:space="preserve"> </w:t>
            </w:r>
            <w:r w:rsidR="003D712A" w:rsidRPr="005647EB">
              <w:rPr>
                <w:rFonts w:cs="Arial"/>
              </w:rPr>
              <w:t>transmission</w:t>
            </w:r>
            <w:r w:rsidRPr="005647EB">
              <w:rPr>
                <w:rFonts w:cs="Arial"/>
              </w:rPr>
              <w:t xml:space="preserve"> </w:t>
            </w:r>
            <w:r w:rsidR="003D712A" w:rsidRPr="005647EB">
              <w:rPr>
                <w:rFonts w:cs="Arial"/>
              </w:rPr>
              <w:t>are</w:t>
            </w:r>
            <w:r w:rsidRPr="005647EB">
              <w:rPr>
                <w:rFonts w:cs="Arial"/>
              </w:rPr>
              <w:t xml:space="preserve"> </w:t>
            </w:r>
            <w:r w:rsidR="003D712A" w:rsidRPr="005647EB">
              <w:rPr>
                <w:rFonts w:cs="Arial"/>
              </w:rPr>
              <w:t>assigned</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UE</w:t>
            </w:r>
            <w:r w:rsidRPr="005647EB">
              <w:rPr>
                <w:rFonts w:cs="Arial"/>
              </w:rPr>
              <w:t xml:space="preserve"> </w:t>
            </w:r>
            <w:r w:rsidR="003D712A" w:rsidRPr="005647EB">
              <w:rPr>
                <w:rFonts w:cs="Arial"/>
              </w:rPr>
              <w:t>priori</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start</w:t>
            </w:r>
            <w:r w:rsidRPr="005647EB">
              <w:rPr>
                <w:rFonts w:cs="Arial"/>
              </w:rPr>
              <w:t xml:space="preserve"> </w:t>
            </w:r>
            <w:r w:rsidR="003D712A" w:rsidRPr="005647EB">
              <w:rPr>
                <w:rFonts w:cs="Arial"/>
              </w:rPr>
              <w:t>of</w:t>
            </w:r>
            <w:r w:rsidRPr="005647EB">
              <w:rPr>
                <w:rFonts w:cs="Arial"/>
              </w:rPr>
              <w:t xml:space="preserve"> </w:t>
            </w:r>
            <w:r w:rsidR="003D712A" w:rsidRPr="005647EB">
              <w:rPr>
                <w:rFonts w:cs="Arial"/>
              </w:rPr>
              <w:t>time</w:t>
            </w:r>
            <w:r w:rsidRPr="005647EB">
              <w:rPr>
                <w:rFonts w:cs="Arial"/>
              </w:rPr>
              <w:t xml:space="preserve"> </w:t>
            </w:r>
            <w:r w:rsidR="003D712A" w:rsidRPr="005647EB">
              <w:rPr>
                <w:rFonts w:cs="Arial"/>
              </w:rPr>
              <w:t>period</w:t>
            </w:r>
            <w:r w:rsidRPr="005647EB">
              <w:rPr>
                <w:rFonts w:cs="Arial"/>
              </w:rPr>
              <w:t xml:space="preserve"> </w:t>
            </w:r>
            <w:r w:rsidR="003D712A" w:rsidRPr="005647EB">
              <w:rPr>
                <w:rFonts w:cs="Arial"/>
              </w:rPr>
              <w:t>T2.</w:t>
            </w:r>
          </w:p>
          <w:p w14:paraId="3DD76E22" w14:textId="5033B376" w:rsidR="003D712A" w:rsidRPr="005647EB" w:rsidRDefault="002570E4" w:rsidP="002570E4">
            <w:pPr>
              <w:pStyle w:val="TAN"/>
              <w:keepNext w:val="0"/>
              <w:keepLines w:val="0"/>
              <w:rPr>
                <w:rFonts w:cs="Arial"/>
              </w:rPr>
            </w:pPr>
            <w:r w:rsidRPr="005647EB">
              <w:rPr>
                <w:rFonts w:cs="Arial"/>
              </w:rPr>
              <w:t>NOTE 4:</w:t>
            </w:r>
            <w:r w:rsidR="003D712A" w:rsidRPr="005647EB">
              <w:rPr>
                <w:rFonts w:cs="Arial"/>
              </w:rPr>
              <w:tab/>
              <w:t>Interference</w:t>
            </w:r>
            <w:r w:rsidRPr="005647EB">
              <w:rPr>
                <w:rFonts w:cs="Arial"/>
              </w:rPr>
              <w:t xml:space="preserve"> </w:t>
            </w:r>
            <w:r w:rsidR="003D712A" w:rsidRPr="005647EB">
              <w:rPr>
                <w:rFonts w:cs="Arial"/>
              </w:rPr>
              <w:t>from</w:t>
            </w:r>
            <w:r w:rsidRPr="005647EB">
              <w:rPr>
                <w:rFonts w:cs="Arial"/>
              </w:rPr>
              <w:t xml:space="preserve"> </w:t>
            </w:r>
            <w:r w:rsidR="003D712A" w:rsidRPr="005647EB">
              <w:rPr>
                <w:rFonts w:cs="Arial"/>
              </w:rPr>
              <w:t>other</w:t>
            </w:r>
            <w:r w:rsidRPr="005647EB">
              <w:rPr>
                <w:rFonts w:cs="Arial"/>
              </w:rPr>
              <w:t xml:space="preserve"> </w:t>
            </w:r>
            <w:r w:rsidR="003D712A" w:rsidRPr="005647EB">
              <w:rPr>
                <w:rFonts w:cs="Arial"/>
              </w:rPr>
              <w:t>cells</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noise</w:t>
            </w:r>
            <w:r w:rsidRPr="005647EB">
              <w:rPr>
                <w:rFonts w:cs="Arial"/>
              </w:rPr>
              <w:t xml:space="preserve"> </w:t>
            </w:r>
            <w:r w:rsidR="003D712A" w:rsidRPr="005647EB">
              <w:rPr>
                <w:rFonts w:cs="Arial"/>
              </w:rPr>
              <w:t>sources</w:t>
            </w:r>
            <w:r w:rsidRPr="005647EB">
              <w:rPr>
                <w:rFonts w:cs="Arial"/>
              </w:rPr>
              <w:t xml:space="preserve"> </w:t>
            </w:r>
            <w:r w:rsidR="003D712A" w:rsidRPr="005647EB">
              <w:rPr>
                <w:rFonts w:cs="Arial"/>
              </w:rPr>
              <w:t>not</w:t>
            </w:r>
            <w:r w:rsidRPr="005647EB">
              <w:rPr>
                <w:rFonts w:cs="Arial"/>
              </w:rPr>
              <w:t xml:space="preserve"> </w:t>
            </w:r>
            <w:r w:rsidR="003D712A" w:rsidRPr="005647EB">
              <w:rPr>
                <w:rFonts w:cs="Arial"/>
              </w:rPr>
              <w:t>specified</w:t>
            </w:r>
            <w:r w:rsidRPr="005647EB">
              <w:rPr>
                <w:rFonts w:cs="Arial"/>
              </w:rPr>
              <w:t xml:space="preserve"> </w:t>
            </w:r>
            <w:r w:rsidR="003D712A" w:rsidRPr="005647EB">
              <w:rPr>
                <w:rFonts w:cs="Arial"/>
              </w:rPr>
              <w:t>in</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test</w:t>
            </w:r>
            <w:r w:rsidRPr="005647EB">
              <w:rPr>
                <w:rFonts w:cs="Arial"/>
              </w:rPr>
              <w:t xml:space="preserve"> </w:t>
            </w:r>
            <w:r w:rsidR="003D712A" w:rsidRPr="005647EB">
              <w:rPr>
                <w:rFonts w:cs="Arial"/>
              </w:rPr>
              <w:t>is</w:t>
            </w:r>
            <w:r w:rsidRPr="005647EB">
              <w:rPr>
                <w:rFonts w:cs="Arial"/>
              </w:rPr>
              <w:t xml:space="preserve"> </w:t>
            </w:r>
            <w:r w:rsidR="003D712A" w:rsidRPr="005647EB">
              <w:rPr>
                <w:rFonts w:cs="Arial"/>
              </w:rPr>
              <w:t>assumed</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constant</w:t>
            </w:r>
            <w:r w:rsidRPr="005647EB">
              <w:rPr>
                <w:rFonts w:cs="Arial"/>
              </w:rPr>
              <w:t xml:space="preserve"> </w:t>
            </w:r>
            <w:r w:rsidR="003D712A" w:rsidRPr="005647EB">
              <w:rPr>
                <w:rFonts w:cs="Arial"/>
              </w:rPr>
              <w:t>over</w:t>
            </w:r>
            <w:r w:rsidRPr="005647EB">
              <w:rPr>
                <w:rFonts w:cs="Arial"/>
              </w:rPr>
              <w:t xml:space="preserve"> </w:t>
            </w:r>
            <w:r w:rsidR="003D712A" w:rsidRPr="005647EB">
              <w:rPr>
                <w:rFonts w:cs="Arial"/>
              </w:rPr>
              <w:t>subcarriers</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time</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shall</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modelled</w:t>
            </w:r>
            <w:r w:rsidRPr="005647EB">
              <w:rPr>
                <w:rFonts w:cs="Arial"/>
              </w:rPr>
              <w:t xml:space="preserve"> </w:t>
            </w:r>
            <w:r w:rsidR="003D712A" w:rsidRPr="005647EB">
              <w:rPr>
                <w:rFonts w:cs="Arial"/>
              </w:rPr>
              <w:t>as</w:t>
            </w:r>
            <w:r w:rsidRPr="005647EB">
              <w:rPr>
                <w:rFonts w:cs="Arial"/>
              </w:rPr>
              <w:t xml:space="preserve"> </w:t>
            </w:r>
            <w:r w:rsidR="003D712A" w:rsidRPr="005647EB">
              <w:rPr>
                <w:rFonts w:cs="Arial"/>
              </w:rPr>
              <w:t>AWGN</w:t>
            </w:r>
            <w:r w:rsidRPr="005647EB">
              <w:rPr>
                <w:rFonts w:cs="Arial"/>
              </w:rPr>
              <w:t xml:space="preserve"> </w:t>
            </w:r>
            <w:r w:rsidR="003D712A" w:rsidRPr="005647EB">
              <w:rPr>
                <w:rFonts w:cs="Arial"/>
              </w:rPr>
              <w:t>of</w:t>
            </w:r>
            <w:r w:rsidRPr="005647EB">
              <w:rPr>
                <w:rFonts w:cs="Arial"/>
              </w:rPr>
              <w:t xml:space="preserve"> </w:t>
            </w:r>
            <w:r w:rsidR="003D712A" w:rsidRPr="005647EB">
              <w:rPr>
                <w:rFonts w:cs="Arial"/>
              </w:rPr>
              <w:t>appropriate</w:t>
            </w:r>
            <w:r w:rsidRPr="005647EB">
              <w:rPr>
                <w:rFonts w:cs="Arial"/>
              </w:rPr>
              <w:t xml:space="preserve"> </w:t>
            </w:r>
            <w:r w:rsidR="003D712A" w:rsidRPr="005647EB">
              <w:rPr>
                <w:rFonts w:cs="Arial"/>
              </w:rPr>
              <w:t>power</w:t>
            </w:r>
            <w:r w:rsidRPr="005647EB">
              <w:rPr>
                <w:rFonts w:cs="Arial"/>
              </w:rPr>
              <w:t xml:space="preserve"> </w:t>
            </w:r>
            <w:r w:rsidR="003D712A" w:rsidRPr="005647EB">
              <w:rPr>
                <w:rFonts w:cs="Arial"/>
              </w:rPr>
              <w:t>for</w:t>
            </w:r>
            <w:r w:rsidRPr="005647EB">
              <w:rPr>
                <w:rFonts w:cs="Arial"/>
              </w:rPr>
              <w:t xml:space="preserve"> </w:t>
            </w:r>
            <w:r w:rsidR="003D712A" w:rsidRPr="005647EB">
              <w:rPr>
                <w:rFonts w:cs="v4.2.0"/>
                <w:position w:val="-12"/>
              </w:rPr>
              <w:object w:dxaOrig="396" w:dyaOrig="360" w14:anchorId="2B2C9E73">
                <v:shape id="_x0000_i1250" type="#_x0000_t75" style="width:20.5pt;height:18pt" o:ole="" fillcolor="window">
                  <v:imagedata r:id="rId10" o:title=""/>
                </v:shape>
                <o:OLEObject Type="Embed" ProgID="Equation.3" ShapeID="_x0000_i1250" DrawAspect="Content" ObjectID="_1781977809" r:id="rId257"/>
              </w:objec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fulfilled.</w:t>
            </w:r>
          </w:p>
          <w:p w14:paraId="0CA8D28A" w14:textId="0D153C7C" w:rsidR="003D712A" w:rsidRPr="005647EB" w:rsidRDefault="00EC0475" w:rsidP="002570E4">
            <w:pPr>
              <w:pStyle w:val="TAN"/>
              <w:keepNext w:val="0"/>
              <w:keepLines w:val="0"/>
              <w:rPr>
                <w:rFonts w:cs="Arial"/>
              </w:rPr>
            </w:pPr>
            <w:r w:rsidRPr="005647EB">
              <w:rPr>
                <w:rFonts w:cs="Arial"/>
              </w:rPr>
              <w:t>NOTE</w:t>
            </w:r>
            <w:r w:rsidR="002570E4" w:rsidRPr="005647EB">
              <w:rPr>
                <w:rFonts w:cs="Arial"/>
              </w:rPr>
              <w:t xml:space="preserve"> </w:t>
            </w:r>
            <w:r w:rsidR="003D712A" w:rsidRPr="005647EB">
              <w:rPr>
                <w:rFonts w:cs="Arial"/>
                <w:lang w:eastAsia="zh-CN"/>
              </w:rPr>
              <w:t>5</w:t>
            </w:r>
            <w:r w:rsidR="003D712A" w:rsidRPr="005647EB">
              <w:rPr>
                <w:rFonts w:cs="Arial"/>
              </w:rPr>
              <w:t>:</w:t>
            </w:r>
            <w:r w:rsidR="003D712A" w:rsidRPr="005647EB">
              <w:rPr>
                <w:rFonts w:cs="Arial"/>
              </w:rPr>
              <w:tab/>
            </w:r>
            <w:r w:rsidR="003D712A" w:rsidRPr="005647EB">
              <w:rPr>
                <w:rFonts w:cs="Arial"/>
                <w:lang w:eastAsia="zh-CN"/>
              </w:rPr>
              <w:t>Es/Iot,</w:t>
            </w:r>
            <w:r w:rsidR="002570E4" w:rsidRPr="005647EB">
              <w:rPr>
                <w:rFonts w:cs="Arial"/>
              </w:rPr>
              <w:t xml:space="preserve"> </w:t>
            </w:r>
            <w:r w:rsidR="003D712A" w:rsidRPr="005647EB">
              <w:rPr>
                <w:rFonts w:cs="Arial"/>
              </w:rPr>
              <w:t>RSRP,</w:t>
            </w:r>
            <w:r w:rsidR="002570E4" w:rsidRPr="005647EB">
              <w:rPr>
                <w:rFonts w:cs="Arial"/>
              </w:rPr>
              <w:t xml:space="preserve"> </w:t>
            </w:r>
            <w:r w:rsidR="003D712A" w:rsidRPr="005647EB">
              <w:rPr>
                <w:rFonts w:cs="Arial"/>
              </w:rPr>
              <w:t>SCH_RP</w:t>
            </w:r>
            <w:r w:rsidR="002570E4" w:rsidRPr="005647EB">
              <w:rPr>
                <w:rFonts w:cs="Arial"/>
              </w:rPr>
              <w:t xml:space="preserve"> </w:t>
            </w:r>
            <w:r w:rsidR="003D712A" w:rsidRPr="005647EB">
              <w:rPr>
                <w:rFonts w:cs="Arial"/>
              </w:rPr>
              <w:t>and</w:t>
            </w:r>
            <w:r w:rsidR="002570E4" w:rsidRPr="005647EB">
              <w:rPr>
                <w:rFonts w:cs="Arial"/>
              </w:rPr>
              <w:t xml:space="preserve"> </w:t>
            </w:r>
            <w:r w:rsidR="003D712A" w:rsidRPr="005647EB">
              <w:rPr>
                <w:rFonts w:cs="Arial"/>
              </w:rPr>
              <w:t>Io</w:t>
            </w:r>
            <w:r w:rsidR="002570E4" w:rsidRPr="005647EB">
              <w:rPr>
                <w:rFonts w:cs="Arial"/>
              </w:rPr>
              <w:t xml:space="preserve"> </w:t>
            </w:r>
            <w:r w:rsidR="003D712A" w:rsidRPr="005647EB">
              <w:rPr>
                <w:rFonts w:cs="Arial"/>
              </w:rPr>
              <w:t>have</w:t>
            </w:r>
            <w:r w:rsidR="002570E4" w:rsidRPr="005647EB">
              <w:rPr>
                <w:rFonts w:cs="Arial"/>
              </w:rPr>
              <w:t xml:space="preserve"> </w:t>
            </w:r>
            <w:r w:rsidR="003D712A" w:rsidRPr="005647EB">
              <w:rPr>
                <w:rFonts w:cs="Arial"/>
              </w:rPr>
              <w:t>been</w:t>
            </w:r>
            <w:r w:rsidR="002570E4" w:rsidRPr="005647EB">
              <w:rPr>
                <w:rFonts w:cs="Arial"/>
              </w:rPr>
              <w:t xml:space="preserve"> </w:t>
            </w:r>
            <w:r w:rsidR="003D712A" w:rsidRPr="005647EB">
              <w:rPr>
                <w:rFonts w:cs="Arial"/>
              </w:rPr>
              <w:t>derived</w:t>
            </w:r>
            <w:r w:rsidR="002570E4" w:rsidRPr="005647EB">
              <w:rPr>
                <w:rFonts w:cs="Arial"/>
              </w:rPr>
              <w:t xml:space="preserve"> </w:t>
            </w:r>
            <w:r w:rsidR="003D712A" w:rsidRPr="005647EB">
              <w:rPr>
                <w:rFonts w:cs="Arial"/>
              </w:rPr>
              <w:t>from</w:t>
            </w:r>
            <w:r w:rsidR="002570E4" w:rsidRPr="005647EB">
              <w:rPr>
                <w:rFonts w:cs="Arial"/>
              </w:rPr>
              <w:t xml:space="preserve"> </w:t>
            </w:r>
            <w:r w:rsidR="003D712A" w:rsidRPr="005647EB">
              <w:rPr>
                <w:rFonts w:cs="Arial"/>
              </w:rPr>
              <w:t>other</w:t>
            </w:r>
            <w:r w:rsidR="002570E4" w:rsidRPr="005647EB">
              <w:rPr>
                <w:rFonts w:cs="Arial"/>
              </w:rPr>
              <w:t xml:space="preserve"> </w:t>
            </w:r>
            <w:r w:rsidR="003D712A" w:rsidRPr="005647EB">
              <w:rPr>
                <w:rFonts w:cs="Arial"/>
              </w:rPr>
              <w:t>parameters</w:t>
            </w:r>
            <w:r w:rsidR="002570E4" w:rsidRPr="005647EB">
              <w:rPr>
                <w:rFonts w:cs="Arial"/>
              </w:rPr>
              <w:t xml:space="preserve"> </w:t>
            </w:r>
            <w:r w:rsidR="003D712A" w:rsidRPr="005647EB">
              <w:rPr>
                <w:rFonts w:cs="Arial"/>
              </w:rPr>
              <w:t>for</w:t>
            </w:r>
            <w:r w:rsidR="002570E4" w:rsidRPr="005647EB">
              <w:rPr>
                <w:rFonts w:cs="Arial"/>
              </w:rPr>
              <w:t xml:space="preserve"> </w:t>
            </w:r>
            <w:r w:rsidR="003D712A" w:rsidRPr="005647EB">
              <w:rPr>
                <w:rFonts w:cs="Arial"/>
              </w:rPr>
              <w:t>information</w:t>
            </w:r>
            <w:r w:rsidR="002570E4" w:rsidRPr="005647EB">
              <w:rPr>
                <w:rFonts w:cs="Arial"/>
              </w:rPr>
              <w:t xml:space="preserve"> </w:t>
            </w:r>
            <w:r w:rsidR="003D712A" w:rsidRPr="005647EB">
              <w:rPr>
                <w:rFonts w:cs="Arial"/>
              </w:rPr>
              <w:t>purposes.</w:t>
            </w:r>
            <w:r w:rsidR="002570E4" w:rsidRPr="005647EB">
              <w:rPr>
                <w:rFonts w:cs="Arial"/>
              </w:rPr>
              <w:t xml:space="preserve"> </w:t>
            </w:r>
            <w:r w:rsidR="003D712A" w:rsidRPr="005647EB">
              <w:rPr>
                <w:rFonts w:cs="Arial"/>
              </w:rPr>
              <w:t>They</w:t>
            </w:r>
            <w:r w:rsidR="002570E4" w:rsidRPr="005647EB">
              <w:rPr>
                <w:rFonts w:cs="Arial"/>
              </w:rPr>
              <w:t xml:space="preserve"> </w:t>
            </w:r>
            <w:r w:rsidR="003D712A" w:rsidRPr="005647EB">
              <w:rPr>
                <w:rFonts w:cs="Arial"/>
              </w:rPr>
              <w:t>are</w:t>
            </w:r>
            <w:r w:rsidR="002570E4" w:rsidRPr="005647EB">
              <w:rPr>
                <w:rFonts w:cs="Arial"/>
              </w:rPr>
              <w:t xml:space="preserve"> </w:t>
            </w:r>
            <w:r w:rsidR="003D712A" w:rsidRPr="005647EB">
              <w:rPr>
                <w:rFonts w:cs="Arial"/>
              </w:rPr>
              <w:t>not</w:t>
            </w:r>
            <w:r w:rsidR="002570E4" w:rsidRPr="005647EB">
              <w:rPr>
                <w:rFonts w:cs="Arial"/>
              </w:rPr>
              <w:t xml:space="preserve"> </w:t>
            </w:r>
            <w:r w:rsidR="003D712A" w:rsidRPr="005647EB">
              <w:rPr>
                <w:rFonts w:cs="Arial"/>
              </w:rPr>
              <w:t>settable</w:t>
            </w:r>
            <w:r w:rsidR="002570E4" w:rsidRPr="005647EB">
              <w:rPr>
                <w:rFonts w:cs="Arial"/>
              </w:rPr>
              <w:t xml:space="preserve"> </w:t>
            </w:r>
            <w:r w:rsidR="003D712A" w:rsidRPr="005647EB">
              <w:rPr>
                <w:rFonts w:cs="Arial"/>
              </w:rPr>
              <w:t>parameters</w:t>
            </w:r>
            <w:r w:rsidR="002570E4" w:rsidRPr="005647EB">
              <w:rPr>
                <w:rFonts w:cs="Arial"/>
              </w:rPr>
              <w:t xml:space="preserve"> </w:t>
            </w:r>
            <w:r w:rsidR="003D712A" w:rsidRPr="005647EB">
              <w:rPr>
                <w:rFonts w:cs="Arial"/>
              </w:rPr>
              <w:t>themselves.</w:t>
            </w:r>
          </w:p>
        </w:tc>
      </w:tr>
    </w:tbl>
    <w:p w14:paraId="2DF07DF2" w14:textId="77777777" w:rsidR="003D712A" w:rsidRPr="005647EB" w:rsidRDefault="003D712A" w:rsidP="002570E4">
      <w:pPr>
        <w:rPr>
          <w:lang w:eastAsia="zh-CN"/>
        </w:rPr>
      </w:pPr>
    </w:p>
    <w:p w14:paraId="7E1C81F4" w14:textId="77777777" w:rsidR="003D712A" w:rsidRPr="005647EB" w:rsidRDefault="003D712A" w:rsidP="002570E4">
      <w:pPr>
        <w:pStyle w:val="TH"/>
        <w:keepNext w:val="0"/>
        <w:keepLines w:val="0"/>
        <w:rPr>
          <w:lang w:eastAsia="x-none"/>
        </w:rPr>
      </w:pPr>
      <w:r w:rsidRPr="005647EB">
        <w:rPr>
          <w:rFonts w:cs="v4.2.0"/>
        </w:rPr>
        <w:t>Table 8.</w:t>
      </w:r>
      <w:r w:rsidRPr="005647EB">
        <w:rPr>
          <w:rFonts w:cs="v4.2.0"/>
          <w:lang w:eastAsia="zh-CN"/>
        </w:rPr>
        <w:t>4</w:t>
      </w:r>
      <w:r w:rsidRPr="005647EB">
        <w:rPr>
          <w:rFonts w:cs="v4.2.0"/>
        </w:rPr>
        <w:t>.</w:t>
      </w:r>
      <w:r w:rsidRPr="005647EB">
        <w:rPr>
          <w:rFonts w:cs="v4.2.0"/>
          <w:lang w:eastAsia="zh-CN"/>
        </w:rPr>
        <w:t>8</w:t>
      </w:r>
      <w:r w:rsidRPr="005647EB">
        <w:rPr>
          <w:rFonts w:cs="v4.2.0"/>
        </w:rPr>
        <w:t>.5-</w:t>
      </w:r>
      <w:r w:rsidRPr="005647EB">
        <w:rPr>
          <w:rFonts w:cs="v4.2.0"/>
          <w:lang w:eastAsia="zh-CN"/>
        </w:rPr>
        <w:t>2</w:t>
      </w:r>
      <w:r w:rsidRPr="005647EB">
        <w:rPr>
          <w:rFonts w:cs="v4.2.0"/>
        </w:rPr>
        <w:t xml:space="preserve">: Cell specific test parameters for </w:t>
      </w:r>
      <w:r w:rsidRPr="005647EB">
        <w:rPr>
          <w:lang w:eastAsia="zh-CN"/>
        </w:rPr>
        <w:t>TDD-TDD Interfrequency correct reporting of measurement events with reduced performance group configured, non DRX (Cell #3, Cell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560"/>
      </w:tblGrid>
      <w:tr w:rsidR="003D712A" w:rsidRPr="005647EB" w14:paraId="15F05814" w14:textId="77777777" w:rsidTr="00EC0475">
        <w:trPr>
          <w:cantSplit/>
          <w:tblHeader/>
          <w:jc w:val="center"/>
        </w:trPr>
        <w:tc>
          <w:tcPr>
            <w:tcW w:w="2093" w:type="dxa"/>
            <w:vMerge w:val="restart"/>
            <w:tcBorders>
              <w:top w:val="single" w:sz="4" w:space="0" w:color="auto"/>
              <w:left w:val="single" w:sz="4" w:space="0" w:color="auto"/>
              <w:bottom w:val="single" w:sz="4" w:space="0" w:color="auto"/>
              <w:right w:val="single" w:sz="4" w:space="0" w:color="auto"/>
            </w:tcBorders>
            <w:hideMark/>
          </w:tcPr>
          <w:p w14:paraId="26B27410" w14:textId="77777777" w:rsidR="003D712A" w:rsidRPr="005647EB" w:rsidRDefault="003D712A" w:rsidP="002570E4">
            <w:pPr>
              <w:pStyle w:val="TAH"/>
              <w:keepNext w:val="0"/>
              <w:keepLines w:val="0"/>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hideMark/>
          </w:tcPr>
          <w:p w14:paraId="271B5E8F" w14:textId="77777777" w:rsidR="003D712A" w:rsidRPr="005647EB" w:rsidRDefault="003D712A" w:rsidP="002570E4">
            <w:pPr>
              <w:pStyle w:val="TAH"/>
              <w:keepNext w:val="0"/>
              <w:keepLines w:val="0"/>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hideMark/>
          </w:tcPr>
          <w:p w14:paraId="60075822" w14:textId="3A666B31" w:rsidR="003D712A" w:rsidRPr="005647EB" w:rsidRDefault="003D712A"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3</w:t>
            </w:r>
          </w:p>
        </w:tc>
        <w:tc>
          <w:tcPr>
            <w:tcW w:w="2835" w:type="dxa"/>
            <w:gridSpan w:val="2"/>
            <w:tcBorders>
              <w:top w:val="single" w:sz="4" w:space="0" w:color="auto"/>
              <w:left w:val="single" w:sz="4" w:space="0" w:color="auto"/>
              <w:bottom w:val="single" w:sz="4" w:space="0" w:color="auto"/>
              <w:right w:val="single" w:sz="4" w:space="0" w:color="auto"/>
            </w:tcBorders>
            <w:hideMark/>
          </w:tcPr>
          <w:p w14:paraId="14CCF56F" w14:textId="3E01CB8D" w:rsidR="003D712A" w:rsidRPr="005647EB" w:rsidRDefault="003D712A"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4</w:t>
            </w:r>
          </w:p>
        </w:tc>
      </w:tr>
      <w:tr w:rsidR="003D712A" w:rsidRPr="005647EB" w14:paraId="08FB0AEB" w14:textId="77777777" w:rsidTr="00EC0475">
        <w:trPr>
          <w:cantSplit/>
          <w:tblHeader/>
          <w:jc w:val="center"/>
        </w:trPr>
        <w:tc>
          <w:tcPr>
            <w:tcW w:w="2093" w:type="dxa"/>
            <w:vMerge/>
            <w:tcBorders>
              <w:top w:val="single" w:sz="4" w:space="0" w:color="auto"/>
              <w:left w:val="single" w:sz="4" w:space="0" w:color="auto"/>
              <w:bottom w:val="single" w:sz="4" w:space="0" w:color="auto"/>
              <w:right w:val="single" w:sz="4" w:space="0" w:color="auto"/>
            </w:tcBorders>
            <w:vAlign w:val="center"/>
            <w:hideMark/>
          </w:tcPr>
          <w:p w14:paraId="406FA5F2" w14:textId="77777777" w:rsidR="003D712A" w:rsidRPr="005647EB" w:rsidRDefault="003D712A" w:rsidP="002570E4">
            <w:pPr>
              <w:overflowPunct/>
              <w:autoSpaceDE/>
              <w:autoSpaceDN/>
              <w:adjustRightInd/>
              <w:spacing w:after="0"/>
              <w:rPr>
                <w:rFonts w:ascii="Arial" w:hAnsi="Arial" w:cs="Arial"/>
                <w:b/>
                <w:sz w:val="18"/>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163E14FA" w14:textId="77777777" w:rsidR="003D712A" w:rsidRPr="005647EB" w:rsidRDefault="003D712A" w:rsidP="002570E4">
            <w:pPr>
              <w:overflowPunct/>
              <w:autoSpaceDE/>
              <w:autoSpaceDN/>
              <w:adjustRightInd/>
              <w:spacing w:after="0"/>
              <w:rPr>
                <w:rFonts w:ascii="Arial" w:hAnsi="Arial" w:cs="Arial"/>
                <w:b/>
                <w:sz w:val="18"/>
              </w:rPr>
            </w:pPr>
          </w:p>
        </w:tc>
        <w:tc>
          <w:tcPr>
            <w:tcW w:w="1276" w:type="dxa"/>
            <w:tcBorders>
              <w:top w:val="single" w:sz="4" w:space="0" w:color="auto"/>
              <w:left w:val="single" w:sz="4" w:space="0" w:color="auto"/>
              <w:bottom w:val="single" w:sz="4" w:space="0" w:color="auto"/>
              <w:right w:val="single" w:sz="4" w:space="0" w:color="auto"/>
            </w:tcBorders>
            <w:hideMark/>
          </w:tcPr>
          <w:p w14:paraId="66B7690D" w14:textId="77777777" w:rsidR="003D712A" w:rsidRPr="005647EB" w:rsidRDefault="003D712A" w:rsidP="002570E4">
            <w:pPr>
              <w:pStyle w:val="TAH"/>
              <w:keepNext w:val="0"/>
              <w:keepLines w:val="0"/>
              <w:rPr>
                <w:rFonts w:cs="Arial"/>
              </w:rPr>
            </w:pPr>
            <w:r w:rsidRPr="005647EB">
              <w:rPr>
                <w:rFonts w:cs="Arial"/>
              </w:rPr>
              <w:t>T1</w:t>
            </w:r>
          </w:p>
        </w:tc>
        <w:tc>
          <w:tcPr>
            <w:tcW w:w="1276" w:type="dxa"/>
            <w:tcBorders>
              <w:top w:val="single" w:sz="4" w:space="0" w:color="auto"/>
              <w:left w:val="single" w:sz="4" w:space="0" w:color="auto"/>
              <w:bottom w:val="single" w:sz="4" w:space="0" w:color="auto"/>
              <w:right w:val="single" w:sz="4" w:space="0" w:color="auto"/>
            </w:tcBorders>
            <w:hideMark/>
          </w:tcPr>
          <w:p w14:paraId="2545F456" w14:textId="77777777" w:rsidR="003D712A" w:rsidRPr="005647EB" w:rsidRDefault="003D712A" w:rsidP="002570E4">
            <w:pPr>
              <w:pStyle w:val="TAH"/>
              <w:keepNext w:val="0"/>
              <w:keepLines w:val="0"/>
              <w:rPr>
                <w:rFonts w:cs="Arial"/>
              </w:rPr>
            </w:pPr>
            <w:r w:rsidRPr="005647EB">
              <w:rPr>
                <w:rFonts w:cs="Arial"/>
              </w:rPr>
              <w:t>T2</w:t>
            </w:r>
          </w:p>
        </w:tc>
        <w:tc>
          <w:tcPr>
            <w:tcW w:w="1275" w:type="dxa"/>
            <w:tcBorders>
              <w:top w:val="single" w:sz="4" w:space="0" w:color="auto"/>
              <w:left w:val="single" w:sz="4" w:space="0" w:color="auto"/>
              <w:bottom w:val="single" w:sz="4" w:space="0" w:color="auto"/>
              <w:right w:val="single" w:sz="4" w:space="0" w:color="auto"/>
            </w:tcBorders>
            <w:hideMark/>
          </w:tcPr>
          <w:p w14:paraId="07BB4E34" w14:textId="77777777" w:rsidR="003D712A" w:rsidRPr="005647EB" w:rsidRDefault="003D712A" w:rsidP="002570E4">
            <w:pPr>
              <w:pStyle w:val="TAH"/>
              <w:keepNext w:val="0"/>
              <w:keepLines w:val="0"/>
              <w:rPr>
                <w:rFonts w:cs="Arial"/>
              </w:rPr>
            </w:pPr>
            <w:r w:rsidRPr="005647EB">
              <w:rPr>
                <w:rFonts w:cs="Arial"/>
              </w:rPr>
              <w:t>T1</w:t>
            </w:r>
          </w:p>
        </w:tc>
        <w:tc>
          <w:tcPr>
            <w:tcW w:w="1560" w:type="dxa"/>
            <w:tcBorders>
              <w:top w:val="single" w:sz="4" w:space="0" w:color="auto"/>
              <w:left w:val="single" w:sz="4" w:space="0" w:color="auto"/>
              <w:bottom w:val="single" w:sz="4" w:space="0" w:color="auto"/>
              <w:right w:val="single" w:sz="4" w:space="0" w:color="auto"/>
            </w:tcBorders>
            <w:hideMark/>
          </w:tcPr>
          <w:p w14:paraId="37B3D4E4" w14:textId="77777777" w:rsidR="003D712A" w:rsidRPr="005647EB" w:rsidRDefault="003D712A" w:rsidP="002570E4">
            <w:pPr>
              <w:pStyle w:val="TAH"/>
              <w:keepNext w:val="0"/>
              <w:keepLines w:val="0"/>
              <w:rPr>
                <w:rFonts w:cs="Arial"/>
              </w:rPr>
            </w:pPr>
            <w:r w:rsidRPr="005647EB">
              <w:rPr>
                <w:rFonts w:cs="Arial"/>
              </w:rPr>
              <w:t>T2</w:t>
            </w:r>
          </w:p>
        </w:tc>
      </w:tr>
      <w:tr w:rsidR="003D712A" w:rsidRPr="005647EB" w14:paraId="535C263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21DE95EA" w14:textId="15BFA3E0" w:rsidR="003D712A" w:rsidRPr="005647EB" w:rsidRDefault="003D712A"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732A02DA"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2DBC6506" w14:textId="60CF6918" w:rsidR="003D712A" w:rsidRPr="005647EB" w:rsidRDefault="003D712A"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Pr="005647EB">
              <w:rPr>
                <w:rFonts w:cs="Arial"/>
              </w:rPr>
              <w:t>,</w:t>
            </w:r>
            <w:r w:rsidRPr="005647EB">
              <w:rPr>
                <w:rFonts w:cs="Arial"/>
                <w:lang w:eastAsia="zh-CN"/>
              </w:rPr>
              <w:t>6</w:t>
            </w:r>
            <w:r w:rsidRPr="005647EB">
              <w:rPr>
                <w:rFonts w:cs="Arial"/>
              </w:rPr>
              <w:t>,</w:t>
            </w:r>
            <w:r w:rsidRPr="005647EB">
              <w:rPr>
                <w:rFonts w:cs="Arial"/>
                <w:lang w:eastAsia="zh-CN"/>
              </w:rPr>
              <w:t>7,8,9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2835" w:type="dxa"/>
            <w:gridSpan w:val="2"/>
            <w:tcBorders>
              <w:top w:val="single" w:sz="4" w:space="0" w:color="auto"/>
              <w:left w:val="single" w:sz="4" w:space="0" w:color="auto"/>
              <w:bottom w:val="single" w:sz="4" w:space="0" w:color="auto"/>
              <w:right w:val="single" w:sz="4" w:space="0" w:color="auto"/>
            </w:tcBorders>
            <w:hideMark/>
          </w:tcPr>
          <w:p w14:paraId="2F7C6C86" w14:textId="623BAD48" w:rsidR="003D712A" w:rsidRPr="005647EB" w:rsidRDefault="003D712A" w:rsidP="002570E4">
            <w:pPr>
              <w:pStyle w:val="TAC"/>
              <w:keepNext w:val="0"/>
              <w:keepLines w:val="0"/>
              <w:rPr>
                <w:rFonts w:cs="Arial"/>
                <w:lang w:eastAsia="zh-CN"/>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Pr="005647EB">
              <w:rPr>
                <w:rFonts w:cs="Arial"/>
              </w:rPr>
              <w:t>,</w:t>
            </w:r>
            <w:r w:rsidRPr="005647EB">
              <w:rPr>
                <w:rFonts w:cs="Arial"/>
                <w:lang w:eastAsia="zh-CN"/>
              </w:rPr>
              <w:t>6</w:t>
            </w:r>
            <w:r w:rsidRPr="005647EB">
              <w:rPr>
                <w:rFonts w:cs="Arial"/>
              </w:rPr>
              <w:t>,</w:t>
            </w:r>
            <w:r w:rsidRPr="005647EB">
              <w:rPr>
                <w:rFonts w:cs="Arial"/>
                <w:lang w:eastAsia="zh-CN"/>
              </w:rPr>
              <w:t>7,8,9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r w:rsidRPr="005647EB">
              <w:rPr>
                <w:rFonts w:cs="Arial"/>
                <w:lang w:eastAsia="zh-CN"/>
              </w:rPr>
              <w:t>.</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4</w:t>
            </w:r>
            <w:r w:rsidR="002570E4" w:rsidRPr="005647EB">
              <w:rPr>
                <w:rFonts w:cs="Arial"/>
                <w:lang w:eastAsia="zh-CN"/>
              </w:rPr>
              <w:t xml:space="preserve"> </w:t>
            </w:r>
            <w:r w:rsidRPr="005647EB">
              <w:rPr>
                <w:rFonts w:cs="Arial"/>
                <w:lang w:eastAsia="zh-CN"/>
              </w:rPr>
              <w:t>RF</w:t>
            </w:r>
            <w:r w:rsidR="002570E4" w:rsidRPr="005647EB">
              <w:rPr>
                <w:rFonts w:cs="Arial"/>
                <w:lang w:eastAsia="zh-CN"/>
              </w:rPr>
              <w:t xml:space="preserve"> </w:t>
            </w:r>
            <w:r w:rsidRPr="005647EB">
              <w:rPr>
                <w:rFonts w:cs="Arial"/>
                <w:lang w:eastAsia="zh-CN"/>
              </w:rPr>
              <w:t>channel</w:t>
            </w:r>
            <w:r w:rsidR="002570E4" w:rsidRPr="005647EB">
              <w:rPr>
                <w:rFonts w:cs="Arial"/>
                <w:lang w:eastAsia="zh-CN"/>
              </w:rPr>
              <w:t xml:space="preserve"> </w:t>
            </w:r>
            <w:r w:rsidRPr="005647EB">
              <w:rPr>
                <w:rFonts w:cs="Arial"/>
                <w:lang w:eastAsia="zh-CN"/>
              </w:rPr>
              <w:t>is</w:t>
            </w:r>
            <w:r w:rsidR="002570E4" w:rsidRPr="005647EB">
              <w:rPr>
                <w:rFonts w:cs="Arial"/>
                <w:lang w:eastAsia="zh-CN"/>
              </w:rPr>
              <w:t xml:space="preserve"> </w:t>
            </w:r>
            <w:r w:rsidRPr="005647EB">
              <w:rPr>
                <w:rFonts w:cs="Arial"/>
                <w:lang w:eastAsia="zh-CN"/>
              </w:rPr>
              <w:t>different</w:t>
            </w:r>
            <w:r w:rsidR="002570E4" w:rsidRPr="005647EB">
              <w:rPr>
                <w:rFonts w:cs="Arial"/>
                <w:lang w:eastAsia="zh-CN"/>
              </w:rPr>
              <w:t xml:space="preserve"> </w:t>
            </w:r>
            <w:r w:rsidRPr="005647EB">
              <w:rPr>
                <w:rFonts w:cs="Arial"/>
                <w:lang w:eastAsia="zh-CN"/>
              </w:rPr>
              <w:t>from</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3</w:t>
            </w:r>
            <w:r w:rsidR="002570E4" w:rsidRPr="005647EB">
              <w:rPr>
                <w:rFonts w:cs="Arial"/>
                <w:lang w:eastAsia="zh-CN"/>
              </w:rPr>
              <w:t xml:space="preserve"> </w:t>
            </w:r>
            <w:r w:rsidRPr="005647EB">
              <w:rPr>
                <w:rFonts w:cs="Arial"/>
                <w:lang w:eastAsia="zh-CN"/>
              </w:rPr>
              <w:t>RF</w:t>
            </w:r>
            <w:r w:rsidR="002570E4" w:rsidRPr="005647EB">
              <w:rPr>
                <w:rFonts w:cs="Arial"/>
                <w:lang w:eastAsia="zh-CN"/>
              </w:rPr>
              <w:t xml:space="preserve"> </w:t>
            </w:r>
            <w:r w:rsidRPr="005647EB">
              <w:rPr>
                <w:rFonts w:cs="Arial"/>
                <w:lang w:eastAsia="zh-CN"/>
              </w:rPr>
              <w:t>channel.</w:t>
            </w:r>
          </w:p>
        </w:tc>
      </w:tr>
      <w:tr w:rsidR="003D712A" w:rsidRPr="005647EB" w14:paraId="7AA134B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134295D" w14:textId="77777777" w:rsidR="003D712A" w:rsidRPr="005647EB" w:rsidRDefault="003D712A" w:rsidP="002570E4">
            <w:pPr>
              <w:pStyle w:val="TAL"/>
              <w:keepNext w:val="0"/>
              <w:keepLines w:val="0"/>
              <w:rPr>
                <w:rFonts w:cs="Arial"/>
              </w:rPr>
            </w:pPr>
            <w:r w:rsidRPr="005647EB">
              <w:rPr>
                <w:rFonts w:cs="Arial"/>
              </w:rPr>
              <w:t>BW</w:t>
            </w:r>
            <w:r w:rsidRPr="005647EB">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19238C89"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03D31CA5" w14:textId="22A8ED88"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54FE943F" w14:textId="5886AEAB" w:rsidR="003D712A" w:rsidRPr="005647EB" w:rsidRDefault="003D712A" w:rsidP="002570E4">
            <w:pPr>
              <w:pStyle w:val="TAC"/>
              <w:keepNext w:val="0"/>
              <w:keepLines w:val="0"/>
              <w:rPr>
                <w:rFonts w:cs="Arial"/>
                <w:lang w:eastAsia="zh-CN"/>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50</w:t>
            </w:r>
          </w:p>
        </w:tc>
        <w:tc>
          <w:tcPr>
            <w:tcW w:w="2835" w:type="dxa"/>
            <w:gridSpan w:val="2"/>
            <w:tcBorders>
              <w:top w:val="single" w:sz="4" w:space="0" w:color="auto"/>
              <w:left w:val="single" w:sz="4" w:space="0" w:color="auto"/>
              <w:bottom w:val="single" w:sz="4" w:space="0" w:color="auto"/>
              <w:right w:val="single" w:sz="4" w:space="0" w:color="auto"/>
            </w:tcBorders>
            <w:hideMark/>
          </w:tcPr>
          <w:p w14:paraId="458A1877" w14:textId="7243E7B3"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5DD9766E" w14:textId="79E33390" w:rsidR="003D712A" w:rsidRPr="005647EB" w:rsidRDefault="003D712A" w:rsidP="002570E4">
            <w:pPr>
              <w:pStyle w:val="TAC"/>
              <w:keepNext w:val="0"/>
              <w:keepLines w:val="0"/>
              <w:rPr>
                <w:rFonts w:cs="Arial"/>
                <w:lang w:eastAsia="zh-CN"/>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50</w:t>
            </w:r>
          </w:p>
        </w:tc>
      </w:tr>
      <w:tr w:rsidR="003D712A" w:rsidRPr="005647EB" w14:paraId="5DFE006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56F8F98" w14:textId="426BCFDA" w:rsidR="003D712A" w:rsidRPr="005647EB" w:rsidRDefault="003D712A" w:rsidP="002570E4">
            <w:pPr>
              <w:pStyle w:val="TAL"/>
              <w:keepNext w:val="0"/>
              <w:keepLines w:val="0"/>
              <w:rPr>
                <w:rFonts w:cs="Arial"/>
              </w:rPr>
            </w:pPr>
            <w:r w:rsidRPr="005647EB">
              <w:rPr>
                <w:rFonts w:cs="Arial"/>
              </w:rPr>
              <w:t>Special</w:t>
            </w:r>
            <w:r w:rsidR="002570E4" w:rsidRPr="005647EB">
              <w:rPr>
                <w:rFonts w:cs="Arial"/>
              </w:rPr>
              <w:t xml:space="preserve"> </w:t>
            </w:r>
            <w:r w:rsidRPr="005647EB">
              <w:rPr>
                <w:rFonts w:cs="Arial"/>
              </w:rPr>
              <w:t>subframe</w:t>
            </w:r>
            <w:r w:rsidR="002570E4" w:rsidRPr="005647EB">
              <w:rPr>
                <w:rFonts w:cs="Arial"/>
              </w:rPr>
              <w:t xml:space="preserve"> </w:t>
            </w:r>
            <w:r w:rsidRPr="005647EB">
              <w:rPr>
                <w:rFonts w:cs="Arial"/>
              </w:rPr>
              <w:t>configuration</w:t>
            </w:r>
            <w:r w:rsidR="002570E4" w:rsidRPr="005647EB">
              <w:rPr>
                <w:rFonts w:cs="Arial"/>
                <w:vertAlign w:val="superscript"/>
              </w:rPr>
              <w:t xml:space="preserve"> </w:t>
            </w:r>
            <w:r w:rsidRPr="005647EB">
              <w:rPr>
                <w:rFonts w:cs="Arial"/>
                <w:vertAlign w:val="superscript"/>
              </w:rPr>
              <w:t>Note1</w:t>
            </w:r>
          </w:p>
        </w:tc>
        <w:tc>
          <w:tcPr>
            <w:tcW w:w="1559" w:type="dxa"/>
            <w:tcBorders>
              <w:top w:val="single" w:sz="4" w:space="0" w:color="auto"/>
              <w:left w:val="single" w:sz="4" w:space="0" w:color="auto"/>
              <w:bottom w:val="single" w:sz="4" w:space="0" w:color="auto"/>
              <w:right w:val="single" w:sz="4" w:space="0" w:color="auto"/>
            </w:tcBorders>
          </w:tcPr>
          <w:p w14:paraId="73E488AA" w14:textId="77777777" w:rsidR="003D712A" w:rsidRPr="005647EB" w:rsidRDefault="003D712A" w:rsidP="002570E4">
            <w:pPr>
              <w:pStyle w:val="TAC"/>
              <w:keepNext w:val="0"/>
              <w:keepLines w:val="0"/>
              <w:rPr>
                <w:rFonts w:cs="Arial"/>
              </w:rPr>
            </w:pPr>
          </w:p>
        </w:tc>
        <w:tc>
          <w:tcPr>
            <w:tcW w:w="5387" w:type="dxa"/>
            <w:gridSpan w:val="4"/>
            <w:tcBorders>
              <w:top w:val="single" w:sz="4" w:space="0" w:color="auto"/>
              <w:left w:val="single" w:sz="4" w:space="0" w:color="auto"/>
              <w:bottom w:val="single" w:sz="4" w:space="0" w:color="auto"/>
              <w:right w:val="single" w:sz="4" w:space="0" w:color="auto"/>
            </w:tcBorders>
            <w:hideMark/>
          </w:tcPr>
          <w:p w14:paraId="215BE8C8" w14:textId="77777777" w:rsidR="003D712A" w:rsidRPr="005647EB" w:rsidRDefault="003D712A" w:rsidP="002570E4">
            <w:pPr>
              <w:pStyle w:val="TAC"/>
              <w:keepNext w:val="0"/>
              <w:keepLines w:val="0"/>
              <w:rPr>
                <w:rFonts w:cs="Arial"/>
                <w:lang w:eastAsia="zh-CN"/>
              </w:rPr>
            </w:pPr>
            <w:r w:rsidRPr="005647EB">
              <w:rPr>
                <w:rFonts w:cs="Arial"/>
                <w:lang w:eastAsia="zh-CN"/>
              </w:rPr>
              <w:t>6</w:t>
            </w:r>
          </w:p>
        </w:tc>
      </w:tr>
      <w:tr w:rsidR="003D712A" w:rsidRPr="005647EB" w14:paraId="0E2F24D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462F8D0" w14:textId="1C7E6E61" w:rsidR="003D712A" w:rsidRPr="005647EB" w:rsidRDefault="003D712A" w:rsidP="002570E4">
            <w:pPr>
              <w:pStyle w:val="TAL"/>
              <w:keepNext w:val="0"/>
              <w:keepLines w:val="0"/>
              <w:rPr>
                <w:rFonts w:cs="Arial"/>
              </w:rPr>
            </w:pPr>
            <w:r w:rsidRPr="005647EB">
              <w:rPr>
                <w:rFonts w:cs="Arial"/>
              </w:rPr>
              <w:t>Uplink-downlink</w:t>
            </w:r>
            <w:r w:rsidR="002570E4" w:rsidRPr="005647EB">
              <w:rPr>
                <w:rFonts w:cs="Arial"/>
              </w:rPr>
              <w:t xml:space="preserve"> </w:t>
            </w:r>
            <w:r w:rsidRPr="005647EB">
              <w:rPr>
                <w:rFonts w:cs="Arial"/>
              </w:rPr>
              <w:t>configuration</w:t>
            </w:r>
            <w:r w:rsidR="002570E4" w:rsidRPr="005647EB">
              <w:rPr>
                <w:rFonts w:cs="Arial"/>
                <w:vertAlign w:val="superscript"/>
              </w:rPr>
              <w:t xml:space="preserve"> </w:t>
            </w:r>
            <w:r w:rsidRPr="005647EB">
              <w:rPr>
                <w:rFonts w:cs="Arial"/>
                <w:vertAlign w:val="superscript"/>
              </w:rPr>
              <w:t>Note1</w:t>
            </w:r>
          </w:p>
        </w:tc>
        <w:tc>
          <w:tcPr>
            <w:tcW w:w="1559" w:type="dxa"/>
            <w:tcBorders>
              <w:top w:val="single" w:sz="4" w:space="0" w:color="auto"/>
              <w:left w:val="single" w:sz="4" w:space="0" w:color="auto"/>
              <w:bottom w:val="single" w:sz="4" w:space="0" w:color="auto"/>
              <w:right w:val="single" w:sz="4" w:space="0" w:color="auto"/>
            </w:tcBorders>
          </w:tcPr>
          <w:p w14:paraId="13F02BA4" w14:textId="77777777" w:rsidR="003D712A" w:rsidRPr="005647EB" w:rsidRDefault="003D712A" w:rsidP="002570E4">
            <w:pPr>
              <w:pStyle w:val="TAC"/>
              <w:keepNext w:val="0"/>
              <w:keepLines w:val="0"/>
              <w:rPr>
                <w:rFonts w:cs="Arial"/>
              </w:rPr>
            </w:pPr>
          </w:p>
        </w:tc>
        <w:tc>
          <w:tcPr>
            <w:tcW w:w="5387" w:type="dxa"/>
            <w:gridSpan w:val="4"/>
            <w:tcBorders>
              <w:top w:val="single" w:sz="4" w:space="0" w:color="auto"/>
              <w:left w:val="single" w:sz="4" w:space="0" w:color="auto"/>
              <w:bottom w:val="single" w:sz="4" w:space="0" w:color="auto"/>
              <w:right w:val="single" w:sz="4" w:space="0" w:color="auto"/>
            </w:tcBorders>
            <w:hideMark/>
          </w:tcPr>
          <w:p w14:paraId="7FC6F197" w14:textId="77777777" w:rsidR="003D712A" w:rsidRPr="005647EB" w:rsidRDefault="003D712A" w:rsidP="002570E4">
            <w:pPr>
              <w:pStyle w:val="TAC"/>
              <w:keepNext w:val="0"/>
              <w:keepLines w:val="0"/>
              <w:rPr>
                <w:rFonts w:cs="Arial"/>
                <w:lang w:eastAsia="zh-CN"/>
              </w:rPr>
            </w:pPr>
            <w:r w:rsidRPr="005647EB">
              <w:rPr>
                <w:rFonts w:cs="Arial"/>
                <w:lang w:eastAsia="zh-CN"/>
              </w:rPr>
              <w:t>1</w:t>
            </w:r>
          </w:p>
        </w:tc>
      </w:tr>
      <w:tr w:rsidR="003D712A" w:rsidRPr="005647EB" w14:paraId="78EF574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1A53707" w14:textId="7A61F52F" w:rsidR="003D712A" w:rsidRPr="005647EB" w:rsidRDefault="003D712A" w:rsidP="002570E4">
            <w:pPr>
              <w:pStyle w:val="TAL"/>
              <w:keepNext w:val="0"/>
              <w:keepLines w:val="0"/>
              <w:rPr>
                <w:rFonts w:cs="Arial"/>
                <w:lang w:eastAsia="zh-CN"/>
              </w:rPr>
            </w:pPr>
            <w:r w:rsidRPr="005647EB">
              <w:rPr>
                <w:rFonts w:cs="Arial"/>
              </w:rPr>
              <w:t>PDSCH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lang w:eastAsia="zh-CN"/>
              </w:rPr>
              <w:t xml:space="preserve"> </w:t>
            </w: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r w:rsidR="002570E4" w:rsidRPr="005647EB">
              <w:rPr>
                <w:rFonts w:cs="Arial"/>
                <w:lang w:eastAsia="zh-CN"/>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A.3.1.1.</w:t>
            </w:r>
            <w:r w:rsidRPr="005647EB">
              <w:rPr>
                <w:rFonts w:cs="Arial"/>
                <w:lang w:eastAsia="zh-CN"/>
              </w:rPr>
              <w:t>2</w:t>
            </w:r>
          </w:p>
        </w:tc>
        <w:tc>
          <w:tcPr>
            <w:tcW w:w="1559" w:type="dxa"/>
            <w:tcBorders>
              <w:top w:val="single" w:sz="4" w:space="0" w:color="auto"/>
              <w:left w:val="single" w:sz="4" w:space="0" w:color="auto"/>
              <w:bottom w:val="single" w:sz="4" w:space="0" w:color="auto"/>
              <w:right w:val="single" w:sz="4" w:space="0" w:color="auto"/>
            </w:tcBorders>
          </w:tcPr>
          <w:p w14:paraId="7A3CE919"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0DC750F5" w14:textId="77777777" w:rsidR="003D712A" w:rsidRPr="005647EB" w:rsidRDefault="003D712A" w:rsidP="002570E4">
            <w:pPr>
              <w:pStyle w:val="TAC"/>
              <w:keepNext w:val="0"/>
              <w:keepLines w:val="0"/>
              <w:rPr>
                <w:rFonts w:cs="Arial"/>
                <w:lang w:eastAsia="zh-CN"/>
              </w:rPr>
            </w:pPr>
            <w:r w:rsidRPr="005647EB">
              <w:rPr>
                <w:rFonts w:cs="Arial"/>
                <w:lang w:eastAsia="zh-CN"/>
              </w:rPr>
              <w:t>-</w:t>
            </w:r>
          </w:p>
        </w:tc>
        <w:tc>
          <w:tcPr>
            <w:tcW w:w="2835" w:type="dxa"/>
            <w:gridSpan w:val="2"/>
            <w:tcBorders>
              <w:top w:val="single" w:sz="4" w:space="0" w:color="auto"/>
              <w:left w:val="single" w:sz="4" w:space="0" w:color="auto"/>
              <w:bottom w:val="single" w:sz="4" w:space="0" w:color="auto"/>
              <w:right w:val="single" w:sz="4" w:space="0" w:color="auto"/>
            </w:tcBorders>
            <w:hideMark/>
          </w:tcPr>
          <w:p w14:paraId="327977A2" w14:textId="77777777" w:rsidR="003D712A" w:rsidRPr="005647EB" w:rsidRDefault="003D712A" w:rsidP="002570E4">
            <w:pPr>
              <w:pStyle w:val="TAC"/>
              <w:keepNext w:val="0"/>
              <w:keepLines w:val="0"/>
              <w:rPr>
                <w:rFonts w:cs="Arial"/>
                <w:lang w:eastAsia="zh-CN"/>
              </w:rPr>
            </w:pPr>
            <w:r w:rsidRPr="005647EB">
              <w:rPr>
                <w:rFonts w:cs="Arial"/>
                <w:lang w:eastAsia="zh-CN"/>
              </w:rPr>
              <w:t>-</w:t>
            </w:r>
          </w:p>
        </w:tc>
      </w:tr>
      <w:tr w:rsidR="003D712A" w:rsidRPr="005647EB" w14:paraId="56C61A8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0F3CE9B" w14:textId="71CA7E4E" w:rsidR="003D712A" w:rsidRPr="005647EB" w:rsidRDefault="003D712A" w:rsidP="002570E4">
            <w:pPr>
              <w:pStyle w:val="TAL"/>
              <w:keepNext w:val="0"/>
              <w:keepLines w:val="0"/>
              <w:rPr>
                <w:rFonts w:cs="Arial"/>
                <w:lang w:eastAsia="zh-CN"/>
              </w:rPr>
            </w:pPr>
            <w:r w:rsidRPr="005647EB">
              <w:rPr>
                <w:rFonts w:cs="Arial"/>
              </w:rPr>
              <w:t>PCFICH/PDCCH/PHICH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rPr>
              <w:t xml:space="preserve"> </w:t>
            </w: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r w:rsidR="002570E4" w:rsidRPr="005647EB">
              <w:rPr>
                <w:rFonts w:cs="Arial"/>
                <w:lang w:eastAsia="zh-CN"/>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A.3.1.2.</w:t>
            </w:r>
            <w:r w:rsidRPr="005647EB">
              <w:rPr>
                <w:rFonts w:cs="Arial"/>
                <w:lang w:eastAsia="zh-CN"/>
              </w:rPr>
              <w:t>2</w:t>
            </w:r>
          </w:p>
        </w:tc>
        <w:tc>
          <w:tcPr>
            <w:tcW w:w="1559" w:type="dxa"/>
            <w:tcBorders>
              <w:top w:val="single" w:sz="4" w:space="0" w:color="auto"/>
              <w:left w:val="single" w:sz="4" w:space="0" w:color="auto"/>
              <w:bottom w:val="single" w:sz="4" w:space="0" w:color="auto"/>
              <w:right w:val="single" w:sz="4" w:space="0" w:color="auto"/>
            </w:tcBorders>
          </w:tcPr>
          <w:p w14:paraId="7449D05F"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4ECBB1F7" w14:textId="2441E4B9"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TDD</w:t>
            </w:r>
          </w:p>
          <w:p w14:paraId="77772878" w14:textId="32F99F38" w:rsidR="003D712A" w:rsidRPr="005647EB" w:rsidRDefault="003D712A"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TDD</w:t>
            </w:r>
          </w:p>
        </w:tc>
        <w:tc>
          <w:tcPr>
            <w:tcW w:w="2835" w:type="dxa"/>
            <w:gridSpan w:val="2"/>
            <w:tcBorders>
              <w:top w:val="single" w:sz="4" w:space="0" w:color="auto"/>
              <w:left w:val="single" w:sz="4" w:space="0" w:color="auto"/>
              <w:bottom w:val="single" w:sz="4" w:space="0" w:color="auto"/>
              <w:right w:val="single" w:sz="4" w:space="0" w:color="auto"/>
            </w:tcBorders>
            <w:hideMark/>
          </w:tcPr>
          <w:p w14:paraId="31587855" w14:textId="5460A950"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TDD</w:t>
            </w:r>
          </w:p>
          <w:p w14:paraId="2A0D2EB8" w14:textId="5ACD4E9C" w:rsidR="003D712A" w:rsidRPr="005647EB" w:rsidRDefault="003D712A"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TDD</w:t>
            </w:r>
          </w:p>
        </w:tc>
      </w:tr>
      <w:tr w:rsidR="003D712A" w:rsidRPr="005647EB" w14:paraId="05BB460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8F41359" w14:textId="1D334A0D" w:rsidR="003D712A" w:rsidRPr="005647EB" w:rsidRDefault="003D712A" w:rsidP="002570E4">
            <w:pPr>
              <w:pStyle w:val="TAL"/>
              <w:keepNext w:val="0"/>
              <w:keepLines w:val="0"/>
              <w:rPr>
                <w:rFonts w:cs="Arial"/>
                <w:lang w:eastAsia="zh-CN"/>
              </w:rPr>
            </w:pPr>
            <w:r w:rsidRPr="005647EB">
              <w:rPr>
                <w:rFonts w:cs="Arial"/>
              </w:rPr>
              <w:t>OCNG</w:t>
            </w:r>
            <w:r w:rsidR="002570E4" w:rsidRPr="005647EB">
              <w:rPr>
                <w:rFonts w:cs="Arial"/>
              </w:rPr>
              <w:t xml:space="preserve"> </w:t>
            </w:r>
            <w:r w:rsidRPr="005647EB">
              <w:rPr>
                <w:rFonts w:cs="Arial"/>
              </w:rPr>
              <w:t>Patterns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lang w:eastAsia="zh-CN"/>
              </w:rPr>
              <w:t xml:space="preserve"> </w:t>
            </w:r>
            <w:r w:rsidRPr="005647EB">
              <w:rPr>
                <w:rFonts w:cs="Arial"/>
              </w:rPr>
              <w:t>A.3.</w:t>
            </w:r>
            <w:r w:rsidRPr="005647EB">
              <w:rPr>
                <w:rFonts w:cs="Arial"/>
                <w:lang w:eastAsia="zh-CN"/>
              </w:rPr>
              <w:t>2</w:t>
            </w:r>
            <w:r w:rsidRPr="005647EB">
              <w:rPr>
                <w:rFonts w:cs="Arial"/>
              </w:rPr>
              <w:t>.</w:t>
            </w:r>
            <w:r w:rsidRPr="005647EB">
              <w:rPr>
                <w:rFonts w:cs="Arial"/>
                <w:lang w:eastAsia="zh-CN"/>
              </w:rPr>
              <w:t>2</w:t>
            </w:r>
            <w:r w:rsidRPr="005647EB">
              <w:rPr>
                <w:rFonts w:cs="Arial"/>
              </w:rPr>
              <w:t>.2</w:t>
            </w:r>
            <w:r w:rsidR="002570E4" w:rsidRPr="005647EB">
              <w:rPr>
                <w:rFonts w:cs="Arial"/>
                <w:lang w:eastAsia="zh-CN"/>
              </w:rPr>
              <w:t xml:space="preserve"> </w:t>
            </w:r>
            <w:r w:rsidRPr="005647EB">
              <w:rPr>
                <w:rFonts w:cs="Arial"/>
                <w:lang w:eastAsia="zh-CN"/>
              </w:rPr>
              <w:t>and</w:t>
            </w:r>
            <w:r w:rsidR="002570E4" w:rsidRPr="005647EB">
              <w:rPr>
                <w:rFonts w:cs="Arial"/>
                <w:lang w:eastAsia="zh-CN"/>
              </w:rPr>
              <w:t xml:space="preserve"> </w:t>
            </w:r>
            <w:r w:rsidRPr="005647EB">
              <w:rPr>
                <w:rFonts w:cs="Arial"/>
                <w:lang w:eastAsia="zh-CN"/>
              </w:rPr>
              <w:t>A.3.2.2.10</w:t>
            </w:r>
          </w:p>
        </w:tc>
        <w:tc>
          <w:tcPr>
            <w:tcW w:w="1559" w:type="dxa"/>
            <w:tcBorders>
              <w:top w:val="single" w:sz="4" w:space="0" w:color="auto"/>
              <w:left w:val="single" w:sz="4" w:space="0" w:color="auto"/>
              <w:bottom w:val="single" w:sz="4" w:space="0" w:color="auto"/>
              <w:right w:val="single" w:sz="4" w:space="0" w:color="auto"/>
            </w:tcBorders>
          </w:tcPr>
          <w:p w14:paraId="1696E532"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35E37AEB" w14:textId="1C56A52F"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OP.10.TDD</w:t>
            </w:r>
          </w:p>
          <w:p w14:paraId="72EF5558" w14:textId="36E3D1A6" w:rsidR="003D712A" w:rsidRPr="005647EB" w:rsidRDefault="003D712A" w:rsidP="002570E4">
            <w:pPr>
              <w:pStyle w:val="TAC"/>
              <w:keepNext w:val="0"/>
              <w:keepLines w:val="0"/>
              <w:rPr>
                <w:rFonts w:cs="Arial"/>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lang w:eastAsia="zh-CN"/>
              </w:rPr>
              <w:t>T</w:t>
            </w:r>
            <w:r w:rsidRPr="005647EB">
              <w:rPr>
                <w:rFonts w:cs="Arial"/>
              </w:rPr>
              <w:t>DD</w:t>
            </w:r>
          </w:p>
        </w:tc>
        <w:tc>
          <w:tcPr>
            <w:tcW w:w="2835" w:type="dxa"/>
            <w:gridSpan w:val="2"/>
            <w:tcBorders>
              <w:top w:val="single" w:sz="4" w:space="0" w:color="auto"/>
              <w:left w:val="single" w:sz="4" w:space="0" w:color="auto"/>
              <w:bottom w:val="single" w:sz="4" w:space="0" w:color="auto"/>
              <w:right w:val="single" w:sz="4" w:space="0" w:color="auto"/>
            </w:tcBorders>
            <w:hideMark/>
          </w:tcPr>
          <w:p w14:paraId="62AA1836" w14:textId="48336346"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OP.10.TDD</w:t>
            </w:r>
          </w:p>
          <w:p w14:paraId="326FCA93" w14:textId="64509CBD" w:rsidR="003D712A" w:rsidRPr="005647EB" w:rsidRDefault="003D712A" w:rsidP="002570E4">
            <w:pPr>
              <w:pStyle w:val="TAC"/>
              <w:keepNext w:val="0"/>
              <w:keepLines w:val="0"/>
              <w:rPr>
                <w:rFonts w:cs="Arial"/>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lang w:eastAsia="zh-CN"/>
              </w:rPr>
              <w:t>T</w:t>
            </w:r>
            <w:r w:rsidRPr="005647EB">
              <w:rPr>
                <w:rFonts w:cs="Arial"/>
              </w:rPr>
              <w:t>DD</w:t>
            </w:r>
          </w:p>
        </w:tc>
      </w:tr>
      <w:tr w:rsidR="003D712A" w:rsidRPr="005647EB" w14:paraId="76933CB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C79CE68" w14:textId="77777777" w:rsidR="003D712A" w:rsidRPr="005647EB" w:rsidRDefault="003D712A" w:rsidP="002570E4">
            <w:pPr>
              <w:pStyle w:val="TAL"/>
              <w:keepNext w:val="0"/>
              <w:keepLines w:val="0"/>
              <w:rPr>
                <w:rFonts w:cs="Arial"/>
              </w:rPr>
            </w:pPr>
            <w:r w:rsidRPr="005647EB">
              <w:rPr>
                <w:rFonts w:cs="Arial"/>
              </w:rPr>
              <w:t>PBCH_RA</w:t>
            </w:r>
          </w:p>
        </w:tc>
        <w:tc>
          <w:tcPr>
            <w:tcW w:w="1559" w:type="dxa"/>
            <w:tcBorders>
              <w:top w:val="single" w:sz="4" w:space="0" w:color="auto"/>
              <w:left w:val="single" w:sz="4" w:space="0" w:color="auto"/>
              <w:bottom w:val="single" w:sz="4" w:space="0" w:color="auto"/>
              <w:right w:val="single" w:sz="4" w:space="0" w:color="auto"/>
            </w:tcBorders>
            <w:hideMark/>
          </w:tcPr>
          <w:p w14:paraId="67F06C82"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0D7F9377" w14:textId="77777777" w:rsidR="003D712A" w:rsidRPr="005647EB" w:rsidRDefault="003D712A" w:rsidP="002570E4">
            <w:pPr>
              <w:pStyle w:val="TAC"/>
              <w:keepNext w:val="0"/>
              <w:keepLines w:val="0"/>
              <w:rPr>
                <w:rFonts w:cs="Arial"/>
              </w:rPr>
            </w:pPr>
            <w:r w:rsidRPr="005647EB">
              <w:rPr>
                <w:rFonts w:cs="Arial"/>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724906B5" w14:textId="77777777" w:rsidR="003D712A" w:rsidRPr="005647EB" w:rsidRDefault="003D712A" w:rsidP="002570E4">
            <w:pPr>
              <w:pStyle w:val="TAC"/>
              <w:keepNext w:val="0"/>
              <w:keepLines w:val="0"/>
              <w:rPr>
                <w:rFonts w:cs="Arial"/>
              </w:rPr>
            </w:pPr>
            <w:r w:rsidRPr="005647EB">
              <w:rPr>
                <w:rFonts w:cs="Arial"/>
              </w:rPr>
              <w:t>0</w:t>
            </w:r>
          </w:p>
        </w:tc>
      </w:tr>
      <w:tr w:rsidR="003D712A" w:rsidRPr="005647EB" w14:paraId="008E17F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98D5F80" w14:textId="77777777" w:rsidR="003D712A" w:rsidRPr="005647EB" w:rsidRDefault="003D712A" w:rsidP="002570E4">
            <w:pPr>
              <w:pStyle w:val="TAL"/>
              <w:keepNext w:val="0"/>
              <w:keepLines w:val="0"/>
              <w:rPr>
                <w:rFonts w:cs="Arial"/>
              </w:rPr>
            </w:pPr>
            <w:r w:rsidRPr="005647EB">
              <w:rPr>
                <w:rFonts w:cs="Arial"/>
              </w:rPr>
              <w:t>PBCH_RB</w:t>
            </w:r>
          </w:p>
        </w:tc>
        <w:tc>
          <w:tcPr>
            <w:tcW w:w="1559" w:type="dxa"/>
            <w:tcBorders>
              <w:top w:val="single" w:sz="4" w:space="0" w:color="auto"/>
              <w:left w:val="single" w:sz="4" w:space="0" w:color="auto"/>
              <w:bottom w:val="single" w:sz="4" w:space="0" w:color="auto"/>
              <w:right w:val="single" w:sz="4" w:space="0" w:color="auto"/>
            </w:tcBorders>
            <w:hideMark/>
          </w:tcPr>
          <w:p w14:paraId="0F956055"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09D6482"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6125C1F1"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7318317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663B0BCA" w14:textId="77777777" w:rsidR="003D712A" w:rsidRPr="005647EB" w:rsidRDefault="003D712A" w:rsidP="002570E4">
            <w:pPr>
              <w:pStyle w:val="TAL"/>
              <w:keepNext w:val="0"/>
              <w:keepLines w:val="0"/>
              <w:rPr>
                <w:rFonts w:cs="Arial"/>
              </w:rPr>
            </w:pPr>
            <w:r w:rsidRPr="005647EB">
              <w:rPr>
                <w:rFonts w:cs="Arial"/>
              </w:rPr>
              <w:t>PSS_RA</w:t>
            </w:r>
          </w:p>
        </w:tc>
        <w:tc>
          <w:tcPr>
            <w:tcW w:w="1559" w:type="dxa"/>
            <w:tcBorders>
              <w:top w:val="single" w:sz="4" w:space="0" w:color="auto"/>
              <w:left w:val="single" w:sz="4" w:space="0" w:color="auto"/>
              <w:bottom w:val="single" w:sz="4" w:space="0" w:color="auto"/>
              <w:right w:val="single" w:sz="4" w:space="0" w:color="auto"/>
            </w:tcBorders>
            <w:hideMark/>
          </w:tcPr>
          <w:p w14:paraId="02403E26"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59CD6BF"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1CE75E45"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6B7354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22D949F" w14:textId="77777777" w:rsidR="003D712A" w:rsidRPr="005647EB" w:rsidRDefault="003D712A" w:rsidP="002570E4">
            <w:pPr>
              <w:pStyle w:val="TAL"/>
              <w:keepNext w:val="0"/>
              <w:keepLines w:val="0"/>
              <w:rPr>
                <w:rFonts w:cs="Arial"/>
              </w:rPr>
            </w:pPr>
            <w:r w:rsidRPr="005647EB">
              <w:rPr>
                <w:rFonts w:cs="Arial"/>
              </w:rPr>
              <w:t>SSS_RA</w:t>
            </w:r>
          </w:p>
        </w:tc>
        <w:tc>
          <w:tcPr>
            <w:tcW w:w="1559" w:type="dxa"/>
            <w:tcBorders>
              <w:top w:val="single" w:sz="4" w:space="0" w:color="auto"/>
              <w:left w:val="single" w:sz="4" w:space="0" w:color="auto"/>
              <w:bottom w:val="single" w:sz="4" w:space="0" w:color="auto"/>
              <w:right w:val="single" w:sz="4" w:space="0" w:color="auto"/>
            </w:tcBorders>
            <w:hideMark/>
          </w:tcPr>
          <w:p w14:paraId="29AB3FDA"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29BD487E"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5D92E064"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582F8C0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D8362D9" w14:textId="77777777" w:rsidR="003D712A" w:rsidRPr="005647EB" w:rsidRDefault="003D712A" w:rsidP="002570E4">
            <w:pPr>
              <w:pStyle w:val="TAL"/>
              <w:keepNext w:val="0"/>
              <w:keepLines w:val="0"/>
              <w:rPr>
                <w:rFonts w:cs="Arial"/>
              </w:rPr>
            </w:pPr>
            <w:r w:rsidRPr="005647EB">
              <w:rPr>
                <w:rFonts w:cs="Arial"/>
              </w:rPr>
              <w:t>PCFICH_RB</w:t>
            </w:r>
          </w:p>
        </w:tc>
        <w:tc>
          <w:tcPr>
            <w:tcW w:w="1559" w:type="dxa"/>
            <w:tcBorders>
              <w:top w:val="single" w:sz="4" w:space="0" w:color="auto"/>
              <w:left w:val="single" w:sz="4" w:space="0" w:color="auto"/>
              <w:bottom w:val="single" w:sz="4" w:space="0" w:color="auto"/>
              <w:right w:val="single" w:sz="4" w:space="0" w:color="auto"/>
            </w:tcBorders>
            <w:hideMark/>
          </w:tcPr>
          <w:p w14:paraId="5473DCF2"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BF02001"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4608BC60"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3EB96A4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31B2077" w14:textId="77777777" w:rsidR="003D712A" w:rsidRPr="005647EB" w:rsidRDefault="003D712A" w:rsidP="002570E4">
            <w:pPr>
              <w:pStyle w:val="TAL"/>
              <w:keepNext w:val="0"/>
              <w:keepLines w:val="0"/>
              <w:rPr>
                <w:rFonts w:cs="Arial"/>
              </w:rPr>
            </w:pPr>
            <w:r w:rsidRPr="005647EB">
              <w:rPr>
                <w:rFonts w:cs="Arial"/>
              </w:rPr>
              <w:t>PHICH_RA</w:t>
            </w:r>
          </w:p>
        </w:tc>
        <w:tc>
          <w:tcPr>
            <w:tcW w:w="1559" w:type="dxa"/>
            <w:tcBorders>
              <w:top w:val="single" w:sz="4" w:space="0" w:color="auto"/>
              <w:left w:val="single" w:sz="4" w:space="0" w:color="auto"/>
              <w:bottom w:val="single" w:sz="4" w:space="0" w:color="auto"/>
              <w:right w:val="single" w:sz="4" w:space="0" w:color="auto"/>
            </w:tcBorders>
            <w:hideMark/>
          </w:tcPr>
          <w:p w14:paraId="32B932BF"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05DCA81A"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7D299155"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EA50DE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6A30190F" w14:textId="77777777" w:rsidR="003D712A" w:rsidRPr="005647EB" w:rsidRDefault="003D712A" w:rsidP="002570E4">
            <w:pPr>
              <w:pStyle w:val="TAL"/>
              <w:keepNext w:val="0"/>
              <w:keepLines w:val="0"/>
              <w:rPr>
                <w:rFonts w:cs="Arial"/>
              </w:rPr>
            </w:pPr>
            <w:r w:rsidRPr="005647EB">
              <w:rPr>
                <w:rFonts w:cs="Arial"/>
              </w:rPr>
              <w:t>PHICH_RB</w:t>
            </w:r>
          </w:p>
        </w:tc>
        <w:tc>
          <w:tcPr>
            <w:tcW w:w="1559" w:type="dxa"/>
            <w:tcBorders>
              <w:top w:val="single" w:sz="4" w:space="0" w:color="auto"/>
              <w:left w:val="single" w:sz="4" w:space="0" w:color="auto"/>
              <w:bottom w:val="single" w:sz="4" w:space="0" w:color="auto"/>
              <w:right w:val="single" w:sz="4" w:space="0" w:color="auto"/>
            </w:tcBorders>
            <w:hideMark/>
          </w:tcPr>
          <w:p w14:paraId="523E55C6"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3C6D7A67"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4EFD835B"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59C9C09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D133A92" w14:textId="77777777" w:rsidR="003D712A" w:rsidRPr="005647EB" w:rsidRDefault="003D712A" w:rsidP="002570E4">
            <w:pPr>
              <w:pStyle w:val="TAL"/>
              <w:keepNext w:val="0"/>
              <w:keepLines w:val="0"/>
              <w:rPr>
                <w:rFonts w:cs="Arial"/>
              </w:rPr>
            </w:pPr>
            <w:r w:rsidRPr="005647EB">
              <w:rPr>
                <w:rFonts w:cs="Arial"/>
              </w:rPr>
              <w:t>PDCCH_RA</w:t>
            </w:r>
          </w:p>
        </w:tc>
        <w:tc>
          <w:tcPr>
            <w:tcW w:w="1559" w:type="dxa"/>
            <w:tcBorders>
              <w:top w:val="single" w:sz="4" w:space="0" w:color="auto"/>
              <w:left w:val="single" w:sz="4" w:space="0" w:color="auto"/>
              <w:bottom w:val="single" w:sz="4" w:space="0" w:color="auto"/>
              <w:right w:val="single" w:sz="4" w:space="0" w:color="auto"/>
            </w:tcBorders>
            <w:hideMark/>
          </w:tcPr>
          <w:p w14:paraId="75BAE35B"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1DB0FE9D"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2A249DE2"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11A341B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2BED4FDF" w14:textId="77777777" w:rsidR="003D712A" w:rsidRPr="005647EB" w:rsidRDefault="003D712A" w:rsidP="002570E4">
            <w:pPr>
              <w:pStyle w:val="TAL"/>
              <w:keepNext w:val="0"/>
              <w:keepLines w:val="0"/>
              <w:rPr>
                <w:rFonts w:cs="Arial"/>
              </w:rPr>
            </w:pPr>
            <w:r w:rsidRPr="005647EB">
              <w:rPr>
                <w:rFonts w:cs="Arial"/>
              </w:rPr>
              <w:t>PDCCH_RB</w:t>
            </w:r>
          </w:p>
        </w:tc>
        <w:tc>
          <w:tcPr>
            <w:tcW w:w="1559" w:type="dxa"/>
            <w:tcBorders>
              <w:top w:val="single" w:sz="4" w:space="0" w:color="auto"/>
              <w:left w:val="single" w:sz="4" w:space="0" w:color="auto"/>
              <w:bottom w:val="single" w:sz="4" w:space="0" w:color="auto"/>
              <w:right w:val="single" w:sz="4" w:space="0" w:color="auto"/>
            </w:tcBorders>
            <w:hideMark/>
          </w:tcPr>
          <w:p w14:paraId="4A1DE5A5"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7FFB74A"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2827959C"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556BF98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F1DAEC0" w14:textId="77777777" w:rsidR="003D712A" w:rsidRPr="005647EB" w:rsidRDefault="003D712A" w:rsidP="002570E4">
            <w:pPr>
              <w:pStyle w:val="TAL"/>
              <w:keepNext w:val="0"/>
              <w:keepLines w:val="0"/>
              <w:rPr>
                <w:rFonts w:cs="Arial"/>
              </w:rPr>
            </w:pPr>
            <w:r w:rsidRPr="005647EB">
              <w:rPr>
                <w:rFonts w:cs="Arial"/>
              </w:rPr>
              <w:t>PDSCH_RA</w:t>
            </w:r>
          </w:p>
        </w:tc>
        <w:tc>
          <w:tcPr>
            <w:tcW w:w="1559" w:type="dxa"/>
            <w:tcBorders>
              <w:top w:val="single" w:sz="4" w:space="0" w:color="auto"/>
              <w:left w:val="single" w:sz="4" w:space="0" w:color="auto"/>
              <w:bottom w:val="single" w:sz="4" w:space="0" w:color="auto"/>
              <w:right w:val="single" w:sz="4" w:space="0" w:color="auto"/>
            </w:tcBorders>
            <w:hideMark/>
          </w:tcPr>
          <w:p w14:paraId="70C5D357"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0499768"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524252B6"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3EAFEC5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2A5112C7" w14:textId="77777777" w:rsidR="003D712A" w:rsidRPr="005647EB" w:rsidRDefault="003D712A" w:rsidP="002570E4">
            <w:pPr>
              <w:pStyle w:val="TAL"/>
              <w:keepNext w:val="0"/>
              <w:keepLines w:val="0"/>
              <w:rPr>
                <w:rFonts w:cs="Arial"/>
              </w:rPr>
            </w:pPr>
            <w:r w:rsidRPr="005647EB">
              <w:rPr>
                <w:rFonts w:cs="Arial"/>
              </w:rPr>
              <w:lastRenderedPageBreak/>
              <w:t>PDSCH_RB</w:t>
            </w:r>
          </w:p>
        </w:tc>
        <w:tc>
          <w:tcPr>
            <w:tcW w:w="1559" w:type="dxa"/>
            <w:tcBorders>
              <w:top w:val="single" w:sz="4" w:space="0" w:color="auto"/>
              <w:left w:val="single" w:sz="4" w:space="0" w:color="auto"/>
              <w:bottom w:val="single" w:sz="4" w:space="0" w:color="auto"/>
              <w:right w:val="single" w:sz="4" w:space="0" w:color="auto"/>
            </w:tcBorders>
            <w:hideMark/>
          </w:tcPr>
          <w:p w14:paraId="034A2880"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4F005F8F"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5C5EDF78"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7C12C6E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hideMark/>
          </w:tcPr>
          <w:p w14:paraId="7E0B8998" w14:textId="4554BBA6" w:rsidR="003D712A" w:rsidRPr="005647EB" w:rsidRDefault="003D712A" w:rsidP="002570E4">
            <w:pPr>
              <w:pStyle w:val="TAL"/>
              <w:keepNext w:val="0"/>
              <w:keepLines w:val="0"/>
              <w:rPr>
                <w:rFonts w:cs="Arial"/>
                <w:lang w:eastAsia="zh-CN"/>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559" w:type="dxa"/>
            <w:tcBorders>
              <w:top w:val="single" w:sz="4" w:space="0" w:color="auto"/>
              <w:left w:val="single" w:sz="4" w:space="0" w:color="auto"/>
              <w:bottom w:val="single" w:sz="4" w:space="0" w:color="auto"/>
              <w:right w:val="single" w:sz="4" w:space="0" w:color="auto"/>
            </w:tcBorders>
            <w:hideMark/>
          </w:tcPr>
          <w:p w14:paraId="1BAA75F2"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57B83C7"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1E7B5258"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432260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hideMark/>
          </w:tcPr>
          <w:p w14:paraId="7766141D" w14:textId="2FB9B3B8" w:rsidR="003D712A" w:rsidRPr="005647EB" w:rsidRDefault="003D712A"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r w:rsidR="002570E4" w:rsidRPr="005647EB">
              <w:rPr>
                <w:rFonts w:cs="Arial"/>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hideMark/>
          </w:tcPr>
          <w:p w14:paraId="221E885C"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0861F396"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30CA83E1"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EE1BD3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2E9CBD5" w14:textId="041AF0AD" w:rsidR="003D712A" w:rsidRPr="005647EB" w:rsidRDefault="003D712A" w:rsidP="002570E4">
            <w:pPr>
              <w:pStyle w:val="TAL"/>
              <w:keepNext w:val="0"/>
              <w:keepLines w:val="0"/>
              <w:rPr>
                <w:rFonts w:cs="Arial"/>
                <w:lang w:eastAsia="zh-CN"/>
              </w:rPr>
            </w:pPr>
            <w:r w:rsidRPr="005647EB">
              <w:rPr>
                <w:rFonts w:cs="Arial"/>
                <w:position w:val="-12"/>
              </w:rPr>
              <w:object w:dxaOrig="408" w:dyaOrig="360" w14:anchorId="69C76390">
                <v:shape id="_x0000_i1251" type="#_x0000_t75" style="width:20.5pt;height:18pt" o:ole="" fillcolor="window">
                  <v:imagedata r:id="rId10" o:title=""/>
                </v:shape>
                <o:OLEObject Type="Embed" ProgID="Equation.3" ShapeID="_x0000_i1251" DrawAspect="Content" ObjectID="_1781977810" r:id="rId258"/>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4</w:t>
            </w:r>
          </w:p>
        </w:tc>
        <w:tc>
          <w:tcPr>
            <w:tcW w:w="1559" w:type="dxa"/>
            <w:tcBorders>
              <w:top w:val="single" w:sz="4" w:space="0" w:color="auto"/>
              <w:left w:val="single" w:sz="4" w:space="0" w:color="auto"/>
              <w:bottom w:val="single" w:sz="4" w:space="0" w:color="auto"/>
              <w:right w:val="single" w:sz="4" w:space="0" w:color="auto"/>
            </w:tcBorders>
            <w:hideMark/>
          </w:tcPr>
          <w:p w14:paraId="0E3D9CCC" w14:textId="5EBF42C4"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top w:val="single" w:sz="4" w:space="0" w:color="auto"/>
              <w:left w:val="single" w:sz="4" w:space="0" w:color="auto"/>
              <w:bottom w:val="single" w:sz="4" w:space="0" w:color="auto"/>
              <w:right w:val="single" w:sz="4" w:space="0" w:color="auto"/>
            </w:tcBorders>
            <w:hideMark/>
          </w:tcPr>
          <w:p w14:paraId="6CB4FFAB" w14:textId="77777777" w:rsidR="003D712A" w:rsidRPr="005647EB" w:rsidRDefault="003D712A" w:rsidP="002570E4">
            <w:pPr>
              <w:pStyle w:val="TAC"/>
              <w:keepNext w:val="0"/>
              <w:keepLines w:val="0"/>
              <w:rPr>
                <w:rFonts w:cs="Arial"/>
              </w:rPr>
            </w:pPr>
            <w:r w:rsidRPr="005647EB">
              <w:rPr>
                <w:rFonts w:cs="Arial"/>
                <w:lang w:eastAsia="zh-CN"/>
              </w:rPr>
              <w:t>-98</w:t>
            </w:r>
          </w:p>
        </w:tc>
        <w:tc>
          <w:tcPr>
            <w:tcW w:w="2835" w:type="dxa"/>
            <w:gridSpan w:val="2"/>
            <w:tcBorders>
              <w:top w:val="single" w:sz="4" w:space="0" w:color="auto"/>
              <w:left w:val="single" w:sz="4" w:space="0" w:color="auto"/>
              <w:bottom w:val="single" w:sz="4" w:space="0" w:color="auto"/>
              <w:right w:val="single" w:sz="4" w:space="0" w:color="auto"/>
            </w:tcBorders>
            <w:hideMark/>
          </w:tcPr>
          <w:p w14:paraId="76C140D9" w14:textId="14191AA9" w:rsidR="003D712A" w:rsidRPr="005647EB" w:rsidRDefault="003D712A" w:rsidP="002570E4">
            <w:pPr>
              <w:pStyle w:val="TAC"/>
              <w:keepNext w:val="0"/>
              <w:keepLines w:val="0"/>
              <w:rPr>
                <w:rFonts w:cs="Arial"/>
              </w:rPr>
            </w:pPr>
            <w:r w:rsidRPr="005647EB">
              <w:rPr>
                <w:rFonts w:cs="Arial"/>
                <w:lang w:eastAsia="zh-CN"/>
              </w:rPr>
              <w:t>-98</w:t>
            </w:r>
            <w:r w:rsidR="002570E4" w:rsidRPr="005647EB">
              <w:rPr>
                <w:rFonts w:cs="Arial"/>
                <w:lang w:eastAsia="zh-CN"/>
              </w:rPr>
              <w:t xml:space="preserve"> </w:t>
            </w:r>
            <w:r w:rsidRPr="005647EB">
              <w:rPr>
                <w:rFonts w:cs="Arial"/>
                <w:lang w:eastAsia="zh-CN"/>
              </w:rPr>
              <w:t>+TT</w:t>
            </w:r>
          </w:p>
        </w:tc>
      </w:tr>
      <w:tr w:rsidR="003D712A" w:rsidRPr="005647EB" w14:paraId="5F78819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6525C977" w14:textId="77777777" w:rsidR="003D712A" w:rsidRPr="005647EB" w:rsidRDefault="003D712A" w:rsidP="002570E4">
            <w:pPr>
              <w:pStyle w:val="TAL"/>
              <w:keepNext w:val="0"/>
              <w:keepLines w:val="0"/>
              <w:rPr>
                <w:rFonts w:cs="Arial"/>
              </w:rPr>
            </w:pPr>
            <w:r w:rsidRPr="005647EB">
              <w:rPr>
                <w:rFonts w:cs="Arial"/>
                <w:position w:val="-12"/>
              </w:rPr>
              <w:object w:dxaOrig="804" w:dyaOrig="384" w14:anchorId="21437796">
                <v:shape id="_x0000_i1252" type="#_x0000_t75" style="width:40pt;height:19.5pt" o:ole="" fillcolor="window">
                  <v:imagedata r:id="rId14" o:title=""/>
                </v:shape>
                <o:OLEObject Type="Embed" ProgID="Equation.3" ShapeID="_x0000_i1252" DrawAspect="Content" ObjectID="_1781977811" r:id="rId259"/>
              </w:object>
            </w:r>
          </w:p>
        </w:tc>
        <w:tc>
          <w:tcPr>
            <w:tcW w:w="1559" w:type="dxa"/>
            <w:tcBorders>
              <w:top w:val="single" w:sz="4" w:space="0" w:color="auto"/>
              <w:left w:val="single" w:sz="4" w:space="0" w:color="auto"/>
              <w:bottom w:val="single" w:sz="4" w:space="0" w:color="auto"/>
              <w:right w:val="single" w:sz="4" w:space="0" w:color="auto"/>
            </w:tcBorders>
            <w:hideMark/>
          </w:tcPr>
          <w:p w14:paraId="75AEC141" w14:textId="77777777" w:rsidR="003D712A" w:rsidRPr="005647EB" w:rsidRDefault="003D712A"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hideMark/>
          </w:tcPr>
          <w:p w14:paraId="4C38D173" w14:textId="77777777" w:rsidR="003D712A" w:rsidRPr="005647EB" w:rsidRDefault="003D712A"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hideMark/>
          </w:tcPr>
          <w:p w14:paraId="3AC805EA" w14:textId="77777777" w:rsidR="003D712A" w:rsidRPr="005647EB" w:rsidRDefault="003D712A" w:rsidP="002570E4">
            <w:pPr>
              <w:pStyle w:val="TAC"/>
              <w:keepNext w:val="0"/>
              <w:keepLines w:val="0"/>
              <w:rPr>
                <w:rFonts w:cs="Arial"/>
              </w:rPr>
            </w:pPr>
            <w:r w:rsidRPr="005647EB">
              <w:rPr>
                <w:rFonts w:cs="Arial"/>
              </w:rPr>
              <w:t>7</w:t>
            </w:r>
          </w:p>
        </w:tc>
        <w:tc>
          <w:tcPr>
            <w:tcW w:w="1275" w:type="dxa"/>
            <w:tcBorders>
              <w:top w:val="single" w:sz="4" w:space="0" w:color="auto"/>
              <w:left w:val="single" w:sz="4" w:space="0" w:color="auto"/>
              <w:bottom w:val="single" w:sz="4" w:space="0" w:color="auto"/>
              <w:right w:val="single" w:sz="4" w:space="0" w:color="auto"/>
            </w:tcBorders>
            <w:hideMark/>
          </w:tcPr>
          <w:p w14:paraId="2697B362" w14:textId="77777777" w:rsidR="003D712A" w:rsidRPr="005647EB" w:rsidRDefault="003D712A"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hideMark/>
          </w:tcPr>
          <w:p w14:paraId="24C9741F" w14:textId="77777777" w:rsidR="003D712A" w:rsidRPr="005647EB" w:rsidRDefault="003D712A" w:rsidP="002570E4">
            <w:pPr>
              <w:pStyle w:val="TAC"/>
              <w:keepNext w:val="0"/>
              <w:keepLines w:val="0"/>
              <w:rPr>
                <w:rFonts w:cs="Arial"/>
              </w:rPr>
            </w:pPr>
            <w:r w:rsidRPr="005647EB">
              <w:rPr>
                <w:rFonts w:cs="Arial"/>
              </w:rPr>
              <w:t>7</w:t>
            </w:r>
          </w:p>
        </w:tc>
      </w:tr>
      <w:tr w:rsidR="003D712A" w:rsidRPr="005647EB" w14:paraId="77E0ED2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2D1107ED" w14:textId="4A80644A" w:rsidR="003D712A" w:rsidRPr="005647EB" w:rsidRDefault="003D712A" w:rsidP="002570E4">
            <w:pPr>
              <w:pStyle w:val="TAL"/>
              <w:keepNext w:val="0"/>
              <w:keepLines w:val="0"/>
              <w:rPr>
                <w:rFonts w:cs="Arial"/>
                <w:lang w:eastAsia="zh-CN"/>
              </w:rPr>
            </w:pPr>
            <w:r w:rsidRPr="005647EB">
              <w:rPr>
                <w:rFonts w:cs="Arial"/>
                <w:position w:val="-12"/>
              </w:rPr>
              <w:object w:dxaOrig="624" w:dyaOrig="384" w14:anchorId="344F7B07">
                <v:shape id="_x0000_i1253" type="#_x0000_t75" style="width:31.5pt;height:19.5pt" o:ole="" fillcolor="window">
                  <v:imagedata r:id="rId12" o:title=""/>
                </v:shape>
                <o:OLEObject Type="Embed" ProgID="Equation.3" ShapeID="_x0000_i1253" DrawAspect="Content" ObjectID="_1781977812" r:id="rId260"/>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59" w:type="dxa"/>
            <w:tcBorders>
              <w:top w:val="single" w:sz="4" w:space="0" w:color="auto"/>
              <w:left w:val="single" w:sz="4" w:space="0" w:color="auto"/>
              <w:bottom w:val="single" w:sz="4" w:space="0" w:color="auto"/>
              <w:right w:val="single" w:sz="4" w:space="0" w:color="auto"/>
            </w:tcBorders>
            <w:hideMark/>
          </w:tcPr>
          <w:p w14:paraId="0169E92A" w14:textId="77777777" w:rsidR="003D712A" w:rsidRPr="005647EB" w:rsidRDefault="003D712A"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hideMark/>
          </w:tcPr>
          <w:p w14:paraId="5722B078" w14:textId="77777777" w:rsidR="003D712A" w:rsidRPr="005647EB" w:rsidRDefault="003D712A"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hideMark/>
          </w:tcPr>
          <w:p w14:paraId="68D8DEFB" w14:textId="77777777" w:rsidR="003D712A" w:rsidRPr="005647EB" w:rsidRDefault="003D712A" w:rsidP="002570E4">
            <w:pPr>
              <w:pStyle w:val="TAC"/>
              <w:keepNext w:val="0"/>
              <w:keepLines w:val="0"/>
              <w:rPr>
                <w:rFonts w:cs="Arial"/>
              </w:rPr>
            </w:pPr>
            <w:r w:rsidRPr="005647EB">
              <w:rPr>
                <w:rFonts w:cs="Arial"/>
              </w:rPr>
              <w:t>7</w:t>
            </w:r>
          </w:p>
        </w:tc>
        <w:tc>
          <w:tcPr>
            <w:tcW w:w="1275" w:type="dxa"/>
            <w:tcBorders>
              <w:top w:val="single" w:sz="4" w:space="0" w:color="auto"/>
              <w:left w:val="single" w:sz="4" w:space="0" w:color="auto"/>
              <w:bottom w:val="single" w:sz="4" w:space="0" w:color="auto"/>
              <w:right w:val="single" w:sz="4" w:space="0" w:color="auto"/>
            </w:tcBorders>
            <w:hideMark/>
          </w:tcPr>
          <w:p w14:paraId="62EF445C" w14:textId="77777777" w:rsidR="003D712A" w:rsidRPr="005647EB" w:rsidRDefault="003D712A"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hideMark/>
          </w:tcPr>
          <w:p w14:paraId="101E5CF5" w14:textId="77777777" w:rsidR="003D712A" w:rsidRPr="005647EB" w:rsidRDefault="003D712A" w:rsidP="002570E4">
            <w:pPr>
              <w:pStyle w:val="TAC"/>
              <w:keepNext w:val="0"/>
              <w:keepLines w:val="0"/>
              <w:rPr>
                <w:rFonts w:cs="Arial"/>
              </w:rPr>
            </w:pPr>
            <w:r w:rsidRPr="005647EB">
              <w:rPr>
                <w:rFonts w:cs="Arial"/>
              </w:rPr>
              <w:t>7</w:t>
            </w:r>
          </w:p>
        </w:tc>
      </w:tr>
      <w:tr w:rsidR="003D712A" w:rsidRPr="005647EB" w14:paraId="2205A91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AF7F72C" w14:textId="22098BC9" w:rsidR="003D712A" w:rsidRPr="005647EB" w:rsidRDefault="003D712A" w:rsidP="002570E4">
            <w:pPr>
              <w:pStyle w:val="TAL"/>
              <w:keepNext w:val="0"/>
              <w:keepLines w:val="0"/>
              <w:rPr>
                <w:rFonts w:cs="Arial"/>
                <w:lang w:eastAsia="zh-CN"/>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59" w:type="dxa"/>
            <w:tcBorders>
              <w:top w:val="single" w:sz="4" w:space="0" w:color="auto"/>
              <w:left w:val="single" w:sz="4" w:space="0" w:color="auto"/>
              <w:bottom w:val="single" w:sz="4" w:space="0" w:color="auto"/>
              <w:right w:val="single" w:sz="4" w:space="0" w:color="auto"/>
            </w:tcBorders>
            <w:hideMark/>
          </w:tcPr>
          <w:p w14:paraId="65D21764" w14:textId="53EAEDC6"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hideMark/>
          </w:tcPr>
          <w:p w14:paraId="47D85150" w14:textId="77777777" w:rsidR="003D712A" w:rsidRPr="005647EB" w:rsidRDefault="003D712A"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hideMark/>
          </w:tcPr>
          <w:p w14:paraId="50B438D0" w14:textId="77777777" w:rsidR="003D712A" w:rsidRPr="005647EB" w:rsidRDefault="003D712A" w:rsidP="002570E4">
            <w:pPr>
              <w:pStyle w:val="TAC"/>
              <w:keepNext w:val="0"/>
              <w:keepLines w:val="0"/>
              <w:rPr>
                <w:rFonts w:cs="Arial"/>
              </w:rPr>
            </w:pPr>
            <w:r w:rsidRPr="005647EB">
              <w:rPr>
                <w:rFonts w:cs="Arial"/>
              </w:rPr>
              <w:t>-91</w:t>
            </w:r>
          </w:p>
        </w:tc>
        <w:tc>
          <w:tcPr>
            <w:tcW w:w="1275" w:type="dxa"/>
            <w:tcBorders>
              <w:top w:val="single" w:sz="4" w:space="0" w:color="auto"/>
              <w:left w:val="single" w:sz="4" w:space="0" w:color="auto"/>
              <w:bottom w:val="single" w:sz="4" w:space="0" w:color="auto"/>
              <w:right w:val="single" w:sz="4" w:space="0" w:color="auto"/>
            </w:tcBorders>
            <w:hideMark/>
          </w:tcPr>
          <w:p w14:paraId="2CF459BB" w14:textId="77777777" w:rsidR="003D712A" w:rsidRPr="005647EB" w:rsidRDefault="003D712A"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hideMark/>
          </w:tcPr>
          <w:p w14:paraId="3523306E" w14:textId="77777777" w:rsidR="003D712A" w:rsidRPr="005647EB" w:rsidRDefault="003D712A" w:rsidP="002570E4">
            <w:pPr>
              <w:pStyle w:val="TAC"/>
              <w:keepNext w:val="0"/>
              <w:keepLines w:val="0"/>
              <w:rPr>
                <w:rFonts w:cs="Arial"/>
              </w:rPr>
            </w:pPr>
            <w:r w:rsidRPr="005647EB">
              <w:rPr>
                <w:rFonts w:cs="Arial"/>
              </w:rPr>
              <w:t>-91</w:t>
            </w:r>
          </w:p>
        </w:tc>
      </w:tr>
      <w:tr w:rsidR="003D712A" w:rsidRPr="005647EB" w14:paraId="5B7FF4A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E352CAD" w14:textId="4AF2CD44" w:rsidR="003D712A" w:rsidRPr="005647EB" w:rsidRDefault="003D712A"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59" w:type="dxa"/>
            <w:tcBorders>
              <w:top w:val="single" w:sz="4" w:space="0" w:color="auto"/>
              <w:left w:val="single" w:sz="4" w:space="0" w:color="auto"/>
              <w:bottom w:val="single" w:sz="4" w:space="0" w:color="auto"/>
              <w:right w:val="single" w:sz="4" w:space="0" w:color="auto"/>
            </w:tcBorders>
            <w:hideMark/>
          </w:tcPr>
          <w:p w14:paraId="68FFC7B4" w14:textId="69C4AB01"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hideMark/>
          </w:tcPr>
          <w:p w14:paraId="379D42F2" w14:textId="77777777" w:rsidR="003D712A" w:rsidRPr="005647EB" w:rsidRDefault="003D712A"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hideMark/>
          </w:tcPr>
          <w:p w14:paraId="271E0FBD" w14:textId="77777777" w:rsidR="003D712A" w:rsidRPr="005647EB" w:rsidRDefault="003D712A" w:rsidP="002570E4">
            <w:pPr>
              <w:pStyle w:val="TAC"/>
              <w:keepNext w:val="0"/>
              <w:keepLines w:val="0"/>
              <w:rPr>
                <w:rFonts w:cs="Arial"/>
              </w:rPr>
            </w:pPr>
            <w:r w:rsidRPr="005647EB">
              <w:rPr>
                <w:rFonts w:cs="Arial"/>
              </w:rPr>
              <w:t>-91</w:t>
            </w:r>
          </w:p>
        </w:tc>
        <w:tc>
          <w:tcPr>
            <w:tcW w:w="1275" w:type="dxa"/>
            <w:tcBorders>
              <w:top w:val="single" w:sz="4" w:space="0" w:color="auto"/>
              <w:left w:val="single" w:sz="4" w:space="0" w:color="auto"/>
              <w:bottom w:val="single" w:sz="4" w:space="0" w:color="auto"/>
              <w:right w:val="single" w:sz="4" w:space="0" w:color="auto"/>
            </w:tcBorders>
            <w:hideMark/>
          </w:tcPr>
          <w:p w14:paraId="474E869F" w14:textId="77777777" w:rsidR="003D712A" w:rsidRPr="005647EB" w:rsidRDefault="003D712A"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hideMark/>
          </w:tcPr>
          <w:p w14:paraId="2A8F6E1C" w14:textId="77777777" w:rsidR="003D712A" w:rsidRPr="005647EB" w:rsidRDefault="003D712A" w:rsidP="002570E4">
            <w:pPr>
              <w:pStyle w:val="TAC"/>
              <w:keepNext w:val="0"/>
              <w:keepLines w:val="0"/>
              <w:rPr>
                <w:rFonts w:cs="Arial"/>
              </w:rPr>
            </w:pPr>
            <w:r w:rsidRPr="005647EB">
              <w:rPr>
                <w:rFonts w:cs="Arial"/>
              </w:rPr>
              <w:t>-91</w:t>
            </w:r>
          </w:p>
        </w:tc>
      </w:tr>
      <w:tr w:rsidR="003D712A" w:rsidRPr="005647EB" w14:paraId="28DB06D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6DA55C8" w14:textId="2970D9B3" w:rsidR="003D712A" w:rsidRPr="005647EB" w:rsidRDefault="003D712A" w:rsidP="002570E4">
            <w:pPr>
              <w:pStyle w:val="TAL"/>
              <w:keepNext w:val="0"/>
              <w:keepLines w:val="0"/>
              <w:rPr>
                <w:rFonts w:cs="Arial"/>
              </w:rPr>
            </w:pPr>
            <w:r w:rsidRPr="005647EB">
              <w:rPr>
                <w:rFonts w:cs="Arial"/>
                <w:szCs w:val="16"/>
                <w:lang w:eastAsia="zh-CN"/>
              </w:rPr>
              <w:t>Io</w:t>
            </w:r>
            <w:r w:rsidR="002570E4" w:rsidRPr="005647EB">
              <w:rPr>
                <w:rFonts w:cs="Arial"/>
                <w:szCs w:val="16"/>
                <w:vertAlign w:val="superscript"/>
                <w:lang w:eastAsia="zh-CN"/>
              </w:rPr>
              <w:t xml:space="preserve"> </w:t>
            </w:r>
            <w:r w:rsidRPr="005647EB">
              <w:rPr>
                <w:rFonts w:cs="Arial"/>
                <w:szCs w:val="16"/>
                <w:vertAlign w:val="superscript"/>
                <w:lang w:eastAsia="zh-CN"/>
              </w:rPr>
              <w:t>Note</w:t>
            </w:r>
            <w:r w:rsidR="002570E4" w:rsidRPr="005647EB">
              <w:rPr>
                <w:rFonts w:cs="Arial"/>
                <w:szCs w:val="16"/>
                <w:vertAlign w:val="superscript"/>
                <w:lang w:eastAsia="zh-CN"/>
              </w:rPr>
              <w:t xml:space="preserve"> </w:t>
            </w:r>
            <w:r w:rsidRPr="005647EB">
              <w:rPr>
                <w:rFonts w:cs="Arial"/>
                <w:szCs w:val="16"/>
                <w:vertAlign w:val="superscript"/>
                <w:lang w:eastAsia="zh-CN"/>
              </w:rPr>
              <w:t>5</w:t>
            </w:r>
          </w:p>
        </w:tc>
        <w:tc>
          <w:tcPr>
            <w:tcW w:w="1559" w:type="dxa"/>
            <w:tcBorders>
              <w:top w:val="single" w:sz="4" w:space="0" w:color="auto"/>
              <w:left w:val="single" w:sz="4" w:space="0" w:color="auto"/>
              <w:bottom w:val="single" w:sz="4" w:space="0" w:color="auto"/>
              <w:right w:val="single" w:sz="4" w:space="0" w:color="auto"/>
            </w:tcBorders>
            <w:hideMark/>
          </w:tcPr>
          <w:p w14:paraId="1119B7B2" w14:textId="1CB2960A" w:rsidR="003D712A" w:rsidRPr="005647EB" w:rsidRDefault="003D712A"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1276" w:type="dxa"/>
            <w:tcBorders>
              <w:top w:val="single" w:sz="4" w:space="0" w:color="auto"/>
              <w:left w:val="single" w:sz="4" w:space="0" w:color="auto"/>
              <w:bottom w:val="single" w:sz="4" w:space="0" w:color="auto"/>
              <w:right w:val="single" w:sz="4" w:space="0" w:color="auto"/>
            </w:tcBorders>
            <w:hideMark/>
          </w:tcPr>
          <w:p w14:paraId="22A8D992" w14:textId="77777777" w:rsidR="003D712A" w:rsidRPr="005647EB" w:rsidRDefault="003D712A" w:rsidP="002570E4">
            <w:pPr>
              <w:pStyle w:val="TAC"/>
              <w:keepNext w:val="0"/>
              <w:keepLines w:val="0"/>
              <w:rPr>
                <w:rFonts w:cs="Arial"/>
              </w:rPr>
            </w:pPr>
            <w:r w:rsidRPr="005647EB">
              <w:rPr>
                <w:rFonts w:cs="Arial"/>
              </w:rPr>
              <w:t>-70.22</w:t>
            </w:r>
          </w:p>
          <w:p w14:paraId="42AF6877" w14:textId="77777777" w:rsidR="003D712A" w:rsidRPr="005647EB" w:rsidRDefault="003D712A" w:rsidP="002570E4">
            <w:pPr>
              <w:pStyle w:val="TAC"/>
              <w:keepNext w:val="0"/>
              <w:keepLines w:val="0"/>
              <w:rPr>
                <w:rFonts w:cs="Arial"/>
              </w:rPr>
            </w:pPr>
            <w:r w:rsidRPr="005647EB">
              <w:rPr>
                <w:rFonts w:cs="Arial"/>
              </w:rPr>
              <w:t>+10log</w:t>
            </w:r>
          </w:p>
          <w:p w14:paraId="5E47806F" w14:textId="5728A0AD"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hideMark/>
          </w:tcPr>
          <w:p w14:paraId="78170F0B" w14:textId="77777777" w:rsidR="003D712A" w:rsidRPr="005647EB" w:rsidRDefault="003D712A" w:rsidP="002570E4">
            <w:pPr>
              <w:pStyle w:val="TAC"/>
              <w:keepNext w:val="0"/>
              <w:keepLines w:val="0"/>
              <w:rPr>
                <w:rFonts w:cs="Arial"/>
              </w:rPr>
            </w:pPr>
            <w:r w:rsidRPr="005647EB">
              <w:rPr>
                <w:rFonts w:cs="Arial"/>
              </w:rPr>
              <w:t>-62.43</w:t>
            </w:r>
          </w:p>
          <w:p w14:paraId="27A90857" w14:textId="77777777" w:rsidR="003D712A" w:rsidRPr="005647EB" w:rsidRDefault="003D712A" w:rsidP="002570E4">
            <w:pPr>
              <w:pStyle w:val="TAC"/>
              <w:keepNext w:val="0"/>
              <w:keepLines w:val="0"/>
              <w:rPr>
                <w:rFonts w:cs="Arial"/>
              </w:rPr>
            </w:pPr>
            <w:r w:rsidRPr="005647EB">
              <w:rPr>
                <w:rFonts w:cs="Arial"/>
              </w:rPr>
              <w:t>+10log</w:t>
            </w:r>
          </w:p>
          <w:p w14:paraId="1AB1C873" w14:textId="09DFBA7F"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5" w:type="dxa"/>
            <w:tcBorders>
              <w:top w:val="single" w:sz="4" w:space="0" w:color="auto"/>
              <w:left w:val="single" w:sz="4" w:space="0" w:color="auto"/>
              <w:bottom w:val="single" w:sz="4" w:space="0" w:color="auto"/>
              <w:right w:val="single" w:sz="4" w:space="0" w:color="auto"/>
            </w:tcBorders>
            <w:hideMark/>
          </w:tcPr>
          <w:p w14:paraId="3163AB43" w14:textId="77777777" w:rsidR="003D712A" w:rsidRPr="005647EB" w:rsidRDefault="003D712A" w:rsidP="002570E4">
            <w:pPr>
              <w:pStyle w:val="TAC"/>
              <w:keepNext w:val="0"/>
              <w:keepLines w:val="0"/>
              <w:rPr>
                <w:rFonts w:cs="Arial"/>
              </w:rPr>
            </w:pPr>
            <w:r w:rsidRPr="005647EB">
              <w:rPr>
                <w:rFonts w:cs="Arial"/>
              </w:rPr>
              <w:t>-70.22</w:t>
            </w:r>
          </w:p>
          <w:p w14:paraId="57ADE7C1" w14:textId="77777777" w:rsidR="003D712A" w:rsidRPr="005647EB" w:rsidRDefault="003D712A" w:rsidP="002570E4">
            <w:pPr>
              <w:pStyle w:val="TAC"/>
              <w:keepNext w:val="0"/>
              <w:keepLines w:val="0"/>
              <w:rPr>
                <w:rFonts w:cs="Arial"/>
              </w:rPr>
            </w:pPr>
            <w:r w:rsidRPr="005647EB">
              <w:rPr>
                <w:rFonts w:cs="Arial"/>
              </w:rPr>
              <w:t>+10log</w:t>
            </w:r>
          </w:p>
          <w:p w14:paraId="45A0BCB7" w14:textId="5F51273B"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560" w:type="dxa"/>
            <w:tcBorders>
              <w:top w:val="single" w:sz="4" w:space="0" w:color="auto"/>
              <w:left w:val="single" w:sz="4" w:space="0" w:color="auto"/>
              <w:bottom w:val="single" w:sz="4" w:space="0" w:color="auto"/>
              <w:right w:val="single" w:sz="4" w:space="0" w:color="auto"/>
            </w:tcBorders>
            <w:hideMark/>
          </w:tcPr>
          <w:p w14:paraId="42749E02" w14:textId="77777777" w:rsidR="003D712A" w:rsidRPr="005647EB" w:rsidRDefault="003D712A" w:rsidP="002570E4">
            <w:pPr>
              <w:pStyle w:val="TAC"/>
              <w:keepNext w:val="0"/>
              <w:keepLines w:val="0"/>
              <w:rPr>
                <w:rFonts w:cs="Arial"/>
              </w:rPr>
            </w:pPr>
            <w:r w:rsidRPr="005647EB">
              <w:rPr>
                <w:rFonts w:cs="Arial"/>
              </w:rPr>
              <w:t>-62.43</w:t>
            </w:r>
          </w:p>
          <w:p w14:paraId="0EDE914A" w14:textId="77777777" w:rsidR="003D712A" w:rsidRPr="005647EB" w:rsidRDefault="003D712A" w:rsidP="002570E4">
            <w:pPr>
              <w:pStyle w:val="TAC"/>
              <w:keepNext w:val="0"/>
              <w:keepLines w:val="0"/>
              <w:rPr>
                <w:rFonts w:cs="Arial"/>
              </w:rPr>
            </w:pPr>
            <w:r w:rsidRPr="005647EB">
              <w:rPr>
                <w:rFonts w:cs="Arial"/>
              </w:rPr>
              <w:t>+10log</w:t>
            </w:r>
          </w:p>
          <w:p w14:paraId="0B788034" w14:textId="0567C818"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r>
      <w:tr w:rsidR="003D712A" w:rsidRPr="005647EB" w14:paraId="167AD63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5A1FF34" w14:textId="368C9501" w:rsidR="003D712A" w:rsidRPr="005647EB" w:rsidRDefault="003D712A"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r w:rsidR="002570E4" w:rsidRPr="005647EB">
              <w:rPr>
                <w:rFonts w:cs="Arial"/>
              </w:rPr>
              <w:t xml:space="preserve"> </w:t>
            </w:r>
          </w:p>
        </w:tc>
        <w:tc>
          <w:tcPr>
            <w:tcW w:w="1559" w:type="dxa"/>
            <w:tcBorders>
              <w:top w:val="single" w:sz="4" w:space="0" w:color="auto"/>
              <w:left w:val="single" w:sz="4" w:space="0" w:color="auto"/>
              <w:bottom w:val="single" w:sz="4" w:space="0" w:color="auto"/>
              <w:right w:val="single" w:sz="4" w:space="0" w:color="auto"/>
            </w:tcBorders>
          </w:tcPr>
          <w:p w14:paraId="62C86852"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3D570A80" w14:textId="77777777" w:rsidR="003D712A" w:rsidRPr="005647EB" w:rsidRDefault="003D712A" w:rsidP="002570E4">
            <w:pPr>
              <w:pStyle w:val="TAC"/>
              <w:keepNext w:val="0"/>
              <w:keepLines w:val="0"/>
              <w:rPr>
                <w:rFonts w:cs="Arial"/>
              </w:rPr>
            </w:pPr>
            <w:r w:rsidRPr="005647EB">
              <w:rPr>
                <w:rFonts w:cs="Arial"/>
              </w:rPr>
              <w:t>AWGN</w:t>
            </w:r>
          </w:p>
        </w:tc>
        <w:tc>
          <w:tcPr>
            <w:tcW w:w="2835" w:type="dxa"/>
            <w:gridSpan w:val="2"/>
            <w:tcBorders>
              <w:top w:val="single" w:sz="4" w:space="0" w:color="auto"/>
              <w:left w:val="single" w:sz="4" w:space="0" w:color="auto"/>
              <w:bottom w:val="single" w:sz="4" w:space="0" w:color="auto"/>
              <w:right w:val="single" w:sz="4" w:space="0" w:color="auto"/>
            </w:tcBorders>
            <w:hideMark/>
          </w:tcPr>
          <w:p w14:paraId="4F3A9BE1" w14:textId="77777777" w:rsidR="003D712A" w:rsidRPr="005647EB" w:rsidRDefault="003D712A" w:rsidP="002570E4">
            <w:pPr>
              <w:pStyle w:val="TAC"/>
              <w:keepNext w:val="0"/>
              <w:keepLines w:val="0"/>
              <w:rPr>
                <w:rFonts w:cs="Arial"/>
              </w:rPr>
            </w:pPr>
            <w:r w:rsidRPr="005647EB">
              <w:rPr>
                <w:rFonts w:cs="Arial"/>
              </w:rPr>
              <w:t>AWGN</w:t>
            </w:r>
          </w:p>
        </w:tc>
      </w:tr>
      <w:tr w:rsidR="003D712A" w:rsidRPr="005647EB" w14:paraId="1D3BB91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179B14A" w14:textId="22F3BECF" w:rsidR="003D712A" w:rsidRPr="005647EB" w:rsidRDefault="003D712A"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1559" w:type="dxa"/>
            <w:tcBorders>
              <w:top w:val="single" w:sz="4" w:space="0" w:color="auto"/>
              <w:left w:val="single" w:sz="4" w:space="0" w:color="auto"/>
              <w:bottom w:val="single" w:sz="4" w:space="0" w:color="auto"/>
              <w:right w:val="single" w:sz="4" w:space="0" w:color="auto"/>
            </w:tcBorders>
          </w:tcPr>
          <w:p w14:paraId="3493102B"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08E00284" w14:textId="77777777" w:rsidR="003D712A" w:rsidRPr="005647EB" w:rsidRDefault="003D712A" w:rsidP="002570E4">
            <w:pPr>
              <w:pStyle w:val="TAC"/>
              <w:keepNext w:val="0"/>
              <w:keepLines w:val="0"/>
              <w:rPr>
                <w:rFonts w:cs="Arial"/>
              </w:rPr>
            </w:pPr>
            <w:r w:rsidRPr="005647EB">
              <w:rPr>
                <w:rFonts w:cs="Arial"/>
              </w:rPr>
              <w:t>1x2</w:t>
            </w:r>
          </w:p>
        </w:tc>
        <w:tc>
          <w:tcPr>
            <w:tcW w:w="2835" w:type="dxa"/>
            <w:gridSpan w:val="2"/>
            <w:tcBorders>
              <w:top w:val="single" w:sz="4" w:space="0" w:color="auto"/>
              <w:left w:val="single" w:sz="4" w:space="0" w:color="auto"/>
              <w:bottom w:val="single" w:sz="4" w:space="0" w:color="auto"/>
              <w:right w:val="single" w:sz="4" w:space="0" w:color="auto"/>
            </w:tcBorders>
            <w:hideMark/>
          </w:tcPr>
          <w:p w14:paraId="14CD261C" w14:textId="77777777" w:rsidR="003D712A" w:rsidRPr="005647EB" w:rsidRDefault="003D712A" w:rsidP="002570E4">
            <w:pPr>
              <w:pStyle w:val="TAC"/>
              <w:keepNext w:val="0"/>
              <w:keepLines w:val="0"/>
              <w:rPr>
                <w:rFonts w:cs="Arial"/>
              </w:rPr>
            </w:pPr>
            <w:r w:rsidRPr="005647EB">
              <w:rPr>
                <w:rFonts w:cs="Arial"/>
              </w:rPr>
              <w:t>1x2</w:t>
            </w:r>
          </w:p>
        </w:tc>
      </w:tr>
      <w:tr w:rsidR="003D712A" w:rsidRPr="005647EB" w14:paraId="075A905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7381F9A" w14:textId="7F73CD27" w:rsidR="003D712A" w:rsidRPr="005647EB" w:rsidRDefault="003D712A" w:rsidP="002570E4">
            <w:pPr>
              <w:pStyle w:val="TAL"/>
              <w:keepNext w:val="0"/>
              <w:keepLines w:val="0"/>
              <w:rPr>
                <w:rFonts w:cs="Arial"/>
              </w:rPr>
            </w:pPr>
            <w:r w:rsidRPr="005647EB">
              <w:rPr>
                <w:rFonts w:cs="Arial"/>
              </w:rPr>
              <w:t>Timing</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1</w:t>
            </w:r>
          </w:p>
        </w:tc>
        <w:tc>
          <w:tcPr>
            <w:tcW w:w="1559" w:type="dxa"/>
            <w:tcBorders>
              <w:top w:val="single" w:sz="4" w:space="0" w:color="auto"/>
              <w:left w:val="single" w:sz="4" w:space="0" w:color="auto"/>
              <w:bottom w:val="single" w:sz="4" w:space="0" w:color="auto"/>
              <w:right w:val="single" w:sz="4" w:space="0" w:color="auto"/>
            </w:tcBorders>
          </w:tcPr>
          <w:p w14:paraId="5F212548"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15A0248C" w14:textId="3F3A476A" w:rsidR="003D712A" w:rsidRPr="005647EB" w:rsidRDefault="003D712A" w:rsidP="002570E4">
            <w:pPr>
              <w:pStyle w:val="TAC"/>
              <w:keepNext w:val="0"/>
              <w:keepLines w:val="0"/>
              <w:rPr>
                <w:rFonts w:cs="Arial"/>
              </w:rPr>
            </w:pPr>
            <w:r w:rsidRPr="005647EB">
              <w:rPr>
                <w:rFonts w:cs="Arial"/>
                <w:lang w:eastAsia="zh-CN"/>
              </w:rPr>
              <w:t>3</w:t>
            </w:r>
            <w:r w:rsidR="002570E4" w:rsidRPr="005647EB">
              <w:rPr>
                <w:rFonts w:cs="Arial"/>
                <w:lang w:eastAsia="zh-CN"/>
              </w:rPr>
              <w:t xml:space="preserve"> </w:t>
            </w:r>
            <w:r w:rsidRPr="005647EB">
              <w:rPr>
                <w:rFonts w:cs="Arial"/>
              </w:rPr>
              <w:sym w:font="Symbol" w:char="F06D"/>
            </w:r>
            <w:r w:rsidRPr="005647EB">
              <w:rPr>
                <w:rFonts w:cs="Arial"/>
              </w:rPr>
              <w:t>s</w:t>
            </w:r>
          </w:p>
        </w:tc>
        <w:tc>
          <w:tcPr>
            <w:tcW w:w="2835" w:type="dxa"/>
            <w:gridSpan w:val="2"/>
            <w:tcBorders>
              <w:top w:val="single" w:sz="4" w:space="0" w:color="auto"/>
              <w:left w:val="single" w:sz="4" w:space="0" w:color="auto"/>
              <w:bottom w:val="single" w:sz="4" w:space="0" w:color="auto"/>
              <w:right w:val="single" w:sz="4" w:space="0" w:color="auto"/>
            </w:tcBorders>
            <w:hideMark/>
          </w:tcPr>
          <w:p w14:paraId="3BA6C183" w14:textId="5E290149" w:rsidR="003D712A" w:rsidRPr="005647EB" w:rsidRDefault="003D712A" w:rsidP="002570E4">
            <w:pPr>
              <w:pStyle w:val="TAC"/>
              <w:keepNext w:val="0"/>
              <w:keepLines w:val="0"/>
              <w:rPr>
                <w:rFonts w:cs="Arial"/>
              </w:rPr>
            </w:pPr>
            <w:r w:rsidRPr="005647EB">
              <w:rPr>
                <w:rFonts w:cs="Arial"/>
                <w:lang w:eastAsia="zh-CN"/>
              </w:rPr>
              <w:t>3</w:t>
            </w:r>
            <w:r w:rsidR="002570E4" w:rsidRPr="005647EB">
              <w:rPr>
                <w:rFonts w:cs="Arial"/>
                <w:lang w:eastAsia="zh-CN"/>
              </w:rPr>
              <w:t xml:space="preserve"> </w:t>
            </w:r>
            <w:r w:rsidRPr="005647EB">
              <w:rPr>
                <w:rFonts w:cs="Arial"/>
              </w:rPr>
              <w:sym w:font="Symbol" w:char="F06D"/>
            </w:r>
            <w:r w:rsidRPr="005647EB">
              <w:rPr>
                <w:rFonts w:cs="Arial"/>
              </w:rPr>
              <w:t>s</w:t>
            </w:r>
          </w:p>
        </w:tc>
      </w:tr>
      <w:tr w:rsidR="003D712A" w:rsidRPr="005647EB" w14:paraId="6BEA3A4E"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hideMark/>
          </w:tcPr>
          <w:p w14:paraId="3860139A" w14:textId="4EC9251B" w:rsidR="003D712A" w:rsidRPr="005647EB" w:rsidRDefault="002570E4" w:rsidP="002570E4">
            <w:pPr>
              <w:pStyle w:val="TAN"/>
              <w:keepNext w:val="0"/>
              <w:keepLines w:val="0"/>
              <w:rPr>
                <w:rFonts w:cs="v4.2.0"/>
                <w:lang w:eastAsia="zh-CN"/>
              </w:rPr>
            </w:pPr>
            <w:r w:rsidRPr="005647EB">
              <w:rPr>
                <w:rFonts w:cs="Arial"/>
              </w:rPr>
              <w:t>NOTE 1:</w:t>
            </w:r>
            <w:r w:rsidR="003D712A" w:rsidRPr="005647EB">
              <w:rPr>
                <w:rFonts w:cs="Arial"/>
                <w:lang w:eastAsia="zh-CN"/>
              </w:rPr>
              <w:tab/>
            </w:r>
            <w:r w:rsidR="003D712A" w:rsidRPr="005647EB">
              <w:rPr>
                <w:rFonts w:cs="Arial"/>
              </w:rPr>
              <w:t>For</w:t>
            </w:r>
            <w:r w:rsidRPr="005647EB">
              <w:rPr>
                <w:rFonts w:cs="Arial"/>
              </w:rPr>
              <w:t xml:space="preserve"> </w:t>
            </w:r>
            <w:r w:rsidR="003D712A" w:rsidRPr="005647EB">
              <w:rPr>
                <w:rFonts w:cs="Arial"/>
              </w:rPr>
              <w:t>special</w:t>
            </w:r>
            <w:r w:rsidRPr="005647EB">
              <w:rPr>
                <w:rFonts w:cs="Arial"/>
              </w:rPr>
              <w:t xml:space="preserve"> </w:t>
            </w:r>
            <w:r w:rsidR="003D712A" w:rsidRPr="005647EB">
              <w:rPr>
                <w:rFonts w:cs="Arial"/>
              </w:rPr>
              <w:t>subframe</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uplink-downlink</w:t>
            </w:r>
            <w:r w:rsidRPr="005647EB">
              <w:rPr>
                <w:rFonts w:cs="Arial"/>
              </w:rPr>
              <w:t xml:space="preserve"> </w:t>
            </w:r>
            <w:r w:rsidR="003D712A" w:rsidRPr="005647EB">
              <w:rPr>
                <w:rFonts w:cs="Arial"/>
              </w:rPr>
              <w:t>configurations</w:t>
            </w:r>
            <w:r w:rsidRPr="005647EB">
              <w:rPr>
                <w:rFonts w:cs="Arial"/>
              </w:rPr>
              <w:t xml:space="preserve"> </w:t>
            </w:r>
            <w:r w:rsidR="003D712A" w:rsidRPr="005647EB">
              <w:rPr>
                <w:rFonts w:cs="Arial"/>
              </w:rPr>
              <w:t>see</w:t>
            </w:r>
            <w:r w:rsidRPr="005647EB">
              <w:rPr>
                <w:rFonts w:cs="Arial"/>
              </w:rPr>
              <w:t xml:space="preserve"> </w:t>
            </w:r>
            <w:r w:rsidR="003D712A" w:rsidRPr="005647EB">
              <w:rPr>
                <w:rFonts w:cs="Arial"/>
              </w:rPr>
              <w:t>Tables</w:t>
            </w:r>
            <w:r w:rsidRPr="005647EB">
              <w:rPr>
                <w:rFonts w:cs="Arial"/>
              </w:rPr>
              <w:t xml:space="preserve"> </w:t>
            </w:r>
            <w:r w:rsidR="003D712A" w:rsidRPr="005647EB">
              <w:rPr>
                <w:rFonts w:cs="Arial"/>
              </w:rPr>
              <w:t>4.2-1</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4.2-2</w:t>
            </w:r>
            <w:r w:rsidRPr="005647EB">
              <w:rPr>
                <w:rFonts w:cs="Arial"/>
              </w:rPr>
              <w:t xml:space="preserve"> in 3GPP TS </w:t>
            </w:r>
            <w:r w:rsidR="003D712A" w:rsidRPr="005647EB">
              <w:rPr>
                <w:rFonts w:cs="Arial"/>
              </w:rPr>
              <w:t>36.211.</w:t>
            </w:r>
          </w:p>
          <w:p w14:paraId="58DCC50C" w14:textId="16B8392A" w:rsidR="003D712A" w:rsidRPr="005647EB" w:rsidRDefault="002570E4" w:rsidP="002570E4">
            <w:pPr>
              <w:pStyle w:val="TAN"/>
              <w:keepNext w:val="0"/>
              <w:keepLines w:val="0"/>
              <w:rPr>
                <w:rFonts w:cs="Arial"/>
              </w:rPr>
            </w:pPr>
            <w:r w:rsidRPr="005647EB">
              <w:rPr>
                <w:rFonts w:cs="Arial"/>
              </w:rPr>
              <w:t>NOTE 2:</w:t>
            </w:r>
            <w:r w:rsidR="003D712A" w:rsidRPr="005647EB">
              <w:rPr>
                <w:rFonts w:cs="Arial"/>
              </w:rPr>
              <w:tab/>
              <w:t>OCNG</w:t>
            </w:r>
            <w:r w:rsidRPr="005647EB">
              <w:rPr>
                <w:rFonts w:cs="Arial"/>
              </w:rPr>
              <w:t xml:space="preserve"> </w:t>
            </w:r>
            <w:r w:rsidR="003D712A" w:rsidRPr="005647EB">
              <w:rPr>
                <w:rFonts w:cs="Arial"/>
              </w:rPr>
              <w:t>shall</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used</w:t>
            </w:r>
            <w:r w:rsidRPr="005647EB">
              <w:rPr>
                <w:rFonts w:cs="Arial"/>
              </w:rPr>
              <w:t xml:space="preserve"> </w:t>
            </w:r>
            <w:r w:rsidR="003D712A" w:rsidRPr="005647EB">
              <w:rPr>
                <w:rFonts w:cs="Arial"/>
              </w:rPr>
              <w:t>such</w:t>
            </w:r>
            <w:r w:rsidRPr="005647EB">
              <w:rPr>
                <w:rFonts w:cs="Arial"/>
              </w:rPr>
              <w:t xml:space="preserve"> </w:t>
            </w:r>
            <w:r w:rsidR="003D712A" w:rsidRPr="005647EB">
              <w:rPr>
                <w:rFonts w:cs="Arial"/>
              </w:rPr>
              <w:t>that</w:t>
            </w:r>
            <w:r w:rsidRPr="005647EB">
              <w:rPr>
                <w:rFonts w:cs="Arial"/>
              </w:rPr>
              <w:t xml:space="preserve"> </w:t>
            </w:r>
            <w:r w:rsidR="003D712A" w:rsidRPr="005647EB">
              <w:rPr>
                <w:rFonts w:cs="Arial"/>
              </w:rPr>
              <w:t>both</w:t>
            </w:r>
            <w:r w:rsidRPr="005647EB">
              <w:rPr>
                <w:rFonts w:cs="Arial"/>
              </w:rPr>
              <w:t xml:space="preserve"> </w:t>
            </w:r>
            <w:r w:rsidR="003D712A" w:rsidRPr="005647EB">
              <w:rPr>
                <w:rFonts w:cs="Arial"/>
              </w:rPr>
              <w:t>cells</w:t>
            </w:r>
            <w:r w:rsidRPr="005647EB">
              <w:rPr>
                <w:rFonts w:cs="Arial"/>
              </w:rPr>
              <w:t xml:space="preserve"> </w:t>
            </w:r>
            <w:r w:rsidR="003D712A" w:rsidRPr="005647EB">
              <w:rPr>
                <w:rFonts w:cs="Arial"/>
              </w:rPr>
              <w:t>are</w:t>
            </w:r>
            <w:r w:rsidRPr="005647EB">
              <w:rPr>
                <w:rFonts w:cs="Arial"/>
              </w:rPr>
              <w:t xml:space="preserve"> </w:t>
            </w:r>
            <w:r w:rsidR="003D712A" w:rsidRPr="005647EB">
              <w:rPr>
                <w:rFonts w:cs="Arial"/>
              </w:rPr>
              <w:t>fully</w:t>
            </w:r>
            <w:r w:rsidRPr="005647EB">
              <w:rPr>
                <w:rFonts w:cs="Arial"/>
              </w:rPr>
              <w:t xml:space="preserve"> </w:t>
            </w:r>
            <w:r w:rsidR="003D712A" w:rsidRPr="005647EB">
              <w:rPr>
                <w:rFonts w:cs="Arial"/>
              </w:rPr>
              <w:t>allocated</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a</w:t>
            </w:r>
            <w:r w:rsidRPr="005647EB">
              <w:rPr>
                <w:rFonts w:cs="Arial"/>
              </w:rPr>
              <w:t xml:space="preserve"> </w:t>
            </w:r>
            <w:r w:rsidR="003D712A" w:rsidRPr="005647EB">
              <w:rPr>
                <w:rFonts w:cs="Arial"/>
              </w:rPr>
              <w:t>constant</w:t>
            </w:r>
            <w:r w:rsidRPr="005647EB">
              <w:rPr>
                <w:rFonts w:cs="Arial"/>
              </w:rPr>
              <w:t xml:space="preserve"> </w:t>
            </w:r>
            <w:r w:rsidR="003D712A" w:rsidRPr="005647EB">
              <w:rPr>
                <w:rFonts w:cs="Arial"/>
              </w:rPr>
              <w:t>total</w:t>
            </w:r>
            <w:r w:rsidRPr="005647EB">
              <w:rPr>
                <w:rFonts w:cs="Arial"/>
              </w:rPr>
              <w:t xml:space="preserve"> </w:t>
            </w:r>
            <w:r w:rsidR="003D712A" w:rsidRPr="005647EB">
              <w:rPr>
                <w:rFonts w:cs="Arial"/>
              </w:rPr>
              <w:t>transmitted</w:t>
            </w:r>
            <w:r w:rsidRPr="005647EB">
              <w:rPr>
                <w:rFonts w:cs="Arial"/>
              </w:rPr>
              <w:t xml:space="preserve"> </w:t>
            </w:r>
            <w:r w:rsidR="003D712A" w:rsidRPr="005647EB">
              <w:rPr>
                <w:rFonts w:cs="Arial"/>
              </w:rPr>
              <w:t>power</w:t>
            </w:r>
            <w:r w:rsidRPr="005647EB">
              <w:rPr>
                <w:rFonts w:cs="Arial"/>
              </w:rPr>
              <w:t xml:space="preserve"> </w:t>
            </w:r>
            <w:r w:rsidR="003D712A" w:rsidRPr="005647EB">
              <w:rPr>
                <w:rFonts w:cs="Arial"/>
              </w:rPr>
              <w:t>spectral</w:t>
            </w:r>
            <w:r w:rsidRPr="005647EB">
              <w:rPr>
                <w:rFonts w:cs="Arial"/>
              </w:rPr>
              <w:t xml:space="preserve"> </w:t>
            </w:r>
            <w:r w:rsidR="003D712A" w:rsidRPr="005647EB">
              <w:rPr>
                <w:rFonts w:cs="Arial"/>
              </w:rPr>
              <w:t>density</w:t>
            </w:r>
            <w:r w:rsidRPr="005647EB">
              <w:rPr>
                <w:rFonts w:cs="Arial"/>
              </w:rPr>
              <w:t xml:space="preserve"> </w:t>
            </w:r>
            <w:r w:rsidR="003D712A" w:rsidRPr="005647EB">
              <w:rPr>
                <w:rFonts w:cs="Arial"/>
              </w:rPr>
              <w:t>is</w:t>
            </w:r>
            <w:r w:rsidRPr="005647EB">
              <w:rPr>
                <w:rFonts w:cs="Arial"/>
              </w:rPr>
              <w:t xml:space="preserve"> </w:t>
            </w:r>
            <w:r w:rsidR="003D712A" w:rsidRPr="005647EB">
              <w:rPr>
                <w:rFonts w:cs="Arial"/>
              </w:rPr>
              <w:t>achieved</w:t>
            </w:r>
            <w:r w:rsidRPr="005647EB">
              <w:rPr>
                <w:rFonts w:cs="Arial"/>
              </w:rPr>
              <w:t xml:space="preserve"> </w:t>
            </w:r>
            <w:r w:rsidR="003D712A" w:rsidRPr="005647EB">
              <w:rPr>
                <w:rFonts w:cs="Arial"/>
              </w:rPr>
              <w:t>for</w:t>
            </w:r>
            <w:r w:rsidRPr="005647EB">
              <w:rPr>
                <w:rFonts w:cs="Arial"/>
              </w:rPr>
              <w:t xml:space="preserve"> </w:t>
            </w:r>
            <w:r w:rsidR="003D712A" w:rsidRPr="005647EB">
              <w:rPr>
                <w:rFonts w:cs="Arial"/>
              </w:rPr>
              <w:t>all</w:t>
            </w:r>
            <w:r w:rsidRPr="005647EB">
              <w:rPr>
                <w:rFonts w:cs="Arial"/>
              </w:rPr>
              <w:t xml:space="preserve"> </w:t>
            </w:r>
            <w:r w:rsidR="003D712A" w:rsidRPr="005647EB">
              <w:rPr>
                <w:rFonts w:cs="Arial"/>
              </w:rPr>
              <w:t>OFDM</w:t>
            </w:r>
            <w:r w:rsidRPr="005647EB">
              <w:rPr>
                <w:rFonts w:cs="Arial"/>
              </w:rPr>
              <w:t xml:space="preserve"> </w:t>
            </w:r>
            <w:r w:rsidR="003D712A" w:rsidRPr="005647EB">
              <w:rPr>
                <w:rFonts w:cs="Arial"/>
              </w:rPr>
              <w:t>symbols.</w:t>
            </w:r>
          </w:p>
          <w:p w14:paraId="28804FDA" w14:textId="0DBE6733" w:rsidR="003D712A" w:rsidRPr="005647EB" w:rsidRDefault="002570E4" w:rsidP="002570E4">
            <w:pPr>
              <w:pStyle w:val="TAN"/>
              <w:keepNext w:val="0"/>
              <w:keepLines w:val="0"/>
              <w:rPr>
                <w:rFonts w:cs="Arial"/>
              </w:rPr>
            </w:pPr>
            <w:r w:rsidRPr="005647EB">
              <w:rPr>
                <w:rFonts w:cs="Arial"/>
              </w:rPr>
              <w:t>NOTE 3:</w:t>
            </w:r>
            <w:r w:rsidR="003D712A" w:rsidRPr="005647EB">
              <w:rPr>
                <w:rFonts w:cs="Arial"/>
              </w:rPr>
              <w:tab/>
              <w:t>The</w:t>
            </w:r>
            <w:r w:rsidRPr="005647EB">
              <w:rPr>
                <w:rFonts w:cs="Arial"/>
              </w:rPr>
              <w:t xml:space="preserve"> </w:t>
            </w:r>
            <w:r w:rsidR="003D712A" w:rsidRPr="005647EB">
              <w:rPr>
                <w:rFonts w:cs="Arial"/>
              </w:rPr>
              <w:t>resources</w:t>
            </w:r>
            <w:r w:rsidRPr="005647EB">
              <w:rPr>
                <w:rFonts w:cs="Arial"/>
              </w:rPr>
              <w:t xml:space="preserve"> </w:t>
            </w:r>
            <w:r w:rsidR="003D712A" w:rsidRPr="005647EB">
              <w:rPr>
                <w:rFonts w:cs="Arial"/>
              </w:rPr>
              <w:t>for</w:t>
            </w:r>
            <w:r w:rsidRPr="005647EB">
              <w:rPr>
                <w:rFonts w:cs="Arial"/>
              </w:rPr>
              <w:t xml:space="preserve"> </w:t>
            </w:r>
            <w:r w:rsidR="003D712A" w:rsidRPr="005647EB">
              <w:rPr>
                <w:rFonts w:cs="Arial"/>
              </w:rPr>
              <w:t>uplink</w:t>
            </w:r>
            <w:r w:rsidRPr="005647EB">
              <w:rPr>
                <w:rFonts w:cs="Arial"/>
              </w:rPr>
              <w:t xml:space="preserve"> </w:t>
            </w:r>
            <w:r w:rsidR="003D712A" w:rsidRPr="005647EB">
              <w:rPr>
                <w:rFonts w:cs="Arial"/>
              </w:rPr>
              <w:t>transmission</w:t>
            </w:r>
            <w:r w:rsidRPr="005647EB">
              <w:rPr>
                <w:rFonts w:cs="Arial"/>
              </w:rPr>
              <w:t xml:space="preserve"> </w:t>
            </w:r>
            <w:r w:rsidR="003D712A" w:rsidRPr="005647EB">
              <w:rPr>
                <w:rFonts w:cs="Arial"/>
              </w:rPr>
              <w:t>are</w:t>
            </w:r>
            <w:r w:rsidRPr="005647EB">
              <w:rPr>
                <w:rFonts w:cs="Arial"/>
              </w:rPr>
              <w:t xml:space="preserve"> </w:t>
            </w:r>
            <w:r w:rsidR="003D712A" w:rsidRPr="005647EB">
              <w:rPr>
                <w:rFonts w:cs="Arial"/>
              </w:rPr>
              <w:t>assigned</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UE</w:t>
            </w:r>
            <w:r w:rsidRPr="005647EB">
              <w:rPr>
                <w:rFonts w:cs="Arial"/>
              </w:rPr>
              <w:t xml:space="preserve"> </w:t>
            </w:r>
            <w:r w:rsidR="003D712A" w:rsidRPr="005647EB">
              <w:rPr>
                <w:rFonts w:cs="Arial"/>
              </w:rPr>
              <w:t>priori</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start</w:t>
            </w:r>
            <w:r w:rsidRPr="005647EB">
              <w:rPr>
                <w:rFonts w:cs="Arial"/>
              </w:rPr>
              <w:t xml:space="preserve"> </w:t>
            </w:r>
            <w:r w:rsidR="003D712A" w:rsidRPr="005647EB">
              <w:rPr>
                <w:rFonts w:cs="Arial"/>
              </w:rPr>
              <w:t>of</w:t>
            </w:r>
            <w:r w:rsidRPr="005647EB">
              <w:rPr>
                <w:rFonts w:cs="Arial"/>
              </w:rPr>
              <w:t xml:space="preserve"> </w:t>
            </w:r>
            <w:r w:rsidR="003D712A" w:rsidRPr="005647EB">
              <w:rPr>
                <w:rFonts w:cs="Arial"/>
              </w:rPr>
              <w:t>time</w:t>
            </w:r>
            <w:r w:rsidRPr="005647EB">
              <w:rPr>
                <w:rFonts w:cs="Arial"/>
              </w:rPr>
              <w:t xml:space="preserve"> </w:t>
            </w:r>
            <w:r w:rsidR="003D712A" w:rsidRPr="005647EB">
              <w:rPr>
                <w:rFonts w:cs="Arial"/>
              </w:rPr>
              <w:t>period</w:t>
            </w:r>
            <w:r w:rsidRPr="005647EB">
              <w:rPr>
                <w:rFonts w:cs="Arial"/>
              </w:rPr>
              <w:t xml:space="preserve"> </w:t>
            </w:r>
            <w:r w:rsidR="003D712A" w:rsidRPr="005647EB">
              <w:rPr>
                <w:rFonts w:cs="Arial"/>
              </w:rPr>
              <w:t>T2.</w:t>
            </w:r>
          </w:p>
          <w:p w14:paraId="5D8426A6" w14:textId="2E89E04A" w:rsidR="003D712A" w:rsidRPr="005647EB" w:rsidRDefault="002570E4" w:rsidP="002570E4">
            <w:pPr>
              <w:pStyle w:val="TAN"/>
              <w:keepNext w:val="0"/>
              <w:keepLines w:val="0"/>
              <w:rPr>
                <w:rFonts w:cs="Arial"/>
              </w:rPr>
            </w:pPr>
            <w:r w:rsidRPr="005647EB">
              <w:rPr>
                <w:rFonts w:cs="Arial"/>
              </w:rPr>
              <w:t>NOTE 4:</w:t>
            </w:r>
            <w:r w:rsidR="003D712A" w:rsidRPr="005647EB">
              <w:rPr>
                <w:rFonts w:cs="Arial"/>
              </w:rPr>
              <w:tab/>
              <w:t>Interference</w:t>
            </w:r>
            <w:r w:rsidRPr="005647EB">
              <w:rPr>
                <w:rFonts w:cs="Arial"/>
              </w:rPr>
              <w:t xml:space="preserve"> </w:t>
            </w:r>
            <w:r w:rsidR="003D712A" w:rsidRPr="005647EB">
              <w:rPr>
                <w:rFonts w:cs="Arial"/>
              </w:rPr>
              <w:t>from</w:t>
            </w:r>
            <w:r w:rsidRPr="005647EB">
              <w:rPr>
                <w:rFonts w:cs="Arial"/>
              </w:rPr>
              <w:t xml:space="preserve"> </w:t>
            </w:r>
            <w:r w:rsidR="003D712A" w:rsidRPr="005647EB">
              <w:rPr>
                <w:rFonts w:cs="Arial"/>
              </w:rPr>
              <w:t>other</w:t>
            </w:r>
            <w:r w:rsidRPr="005647EB">
              <w:rPr>
                <w:rFonts w:cs="Arial"/>
              </w:rPr>
              <w:t xml:space="preserve"> </w:t>
            </w:r>
            <w:r w:rsidR="003D712A" w:rsidRPr="005647EB">
              <w:rPr>
                <w:rFonts w:cs="Arial"/>
              </w:rPr>
              <w:t>cells</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noise</w:t>
            </w:r>
            <w:r w:rsidRPr="005647EB">
              <w:rPr>
                <w:rFonts w:cs="Arial"/>
              </w:rPr>
              <w:t xml:space="preserve"> </w:t>
            </w:r>
            <w:r w:rsidR="003D712A" w:rsidRPr="005647EB">
              <w:rPr>
                <w:rFonts w:cs="Arial"/>
              </w:rPr>
              <w:t>sources</w:t>
            </w:r>
            <w:r w:rsidRPr="005647EB">
              <w:rPr>
                <w:rFonts w:cs="Arial"/>
              </w:rPr>
              <w:t xml:space="preserve"> </w:t>
            </w:r>
            <w:r w:rsidR="003D712A" w:rsidRPr="005647EB">
              <w:rPr>
                <w:rFonts w:cs="Arial"/>
              </w:rPr>
              <w:t>not</w:t>
            </w:r>
            <w:r w:rsidRPr="005647EB">
              <w:rPr>
                <w:rFonts w:cs="Arial"/>
              </w:rPr>
              <w:t xml:space="preserve"> </w:t>
            </w:r>
            <w:r w:rsidR="003D712A" w:rsidRPr="005647EB">
              <w:rPr>
                <w:rFonts w:cs="Arial"/>
              </w:rPr>
              <w:t>specified</w:t>
            </w:r>
            <w:r w:rsidRPr="005647EB">
              <w:rPr>
                <w:rFonts w:cs="Arial"/>
              </w:rPr>
              <w:t xml:space="preserve"> </w:t>
            </w:r>
            <w:r w:rsidR="003D712A" w:rsidRPr="005647EB">
              <w:rPr>
                <w:rFonts w:cs="Arial"/>
              </w:rPr>
              <w:t>in</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test</w:t>
            </w:r>
            <w:r w:rsidRPr="005647EB">
              <w:rPr>
                <w:rFonts w:cs="Arial"/>
              </w:rPr>
              <w:t xml:space="preserve"> </w:t>
            </w:r>
            <w:r w:rsidR="003D712A" w:rsidRPr="005647EB">
              <w:rPr>
                <w:rFonts w:cs="Arial"/>
              </w:rPr>
              <w:t>is</w:t>
            </w:r>
            <w:r w:rsidRPr="005647EB">
              <w:rPr>
                <w:rFonts w:cs="Arial"/>
              </w:rPr>
              <w:t xml:space="preserve"> </w:t>
            </w:r>
            <w:r w:rsidR="003D712A" w:rsidRPr="005647EB">
              <w:rPr>
                <w:rFonts w:cs="Arial"/>
              </w:rPr>
              <w:t>assumed</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constant</w:t>
            </w:r>
            <w:r w:rsidRPr="005647EB">
              <w:rPr>
                <w:rFonts w:cs="Arial"/>
              </w:rPr>
              <w:t xml:space="preserve"> </w:t>
            </w:r>
            <w:r w:rsidR="003D712A" w:rsidRPr="005647EB">
              <w:rPr>
                <w:rFonts w:cs="Arial"/>
              </w:rPr>
              <w:t>over</w:t>
            </w:r>
            <w:r w:rsidRPr="005647EB">
              <w:rPr>
                <w:rFonts w:cs="Arial"/>
              </w:rPr>
              <w:t xml:space="preserve"> </w:t>
            </w:r>
            <w:r w:rsidR="003D712A" w:rsidRPr="005647EB">
              <w:rPr>
                <w:rFonts w:cs="Arial"/>
              </w:rPr>
              <w:t>subcarriers</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time</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shall</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modelled</w:t>
            </w:r>
            <w:r w:rsidRPr="005647EB">
              <w:rPr>
                <w:rFonts w:cs="Arial"/>
              </w:rPr>
              <w:t xml:space="preserve"> </w:t>
            </w:r>
            <w:r w:rsidR="003D712A" w:rsidRPr="005647EB">
              <w:rPr>
                <w:rFonts w:cs="Arial"/>
              </w:rPr>
              <w:t>as</w:t>
            </w:r>
            <w:r w:rsidRPr="005647EB">
              <w:rPr>
                <w:rFonts w:cs="Arial"/>
              </w:rPr>
              <w:t xml:space="preserve"> </w:t>
            </w:r>
            <w:r w:rsidR="003D712A" w:rsidRPr="005647EB">
              <w:rPr>
                <w:rFonts w:cs="Arial"/>
              </w:rPr>
              <w:t>AWGN</w:t>
            </w:r>
            <w:r w:rsidRPr="005647EB">
              <w:rPr>
                <w:rFonts w:cs="Arial"/>
              </w:rPr>
              <w:t xml:space="preserve"> </w:t>
            </w:r>
            <w:r w:rsidR="003D712A" w:rsidRPr="005647EB">
              <w:rPr>
                <w:rFonts w:cs="Arial"/>
              </w:rPr>
              <w:t>of</w:t>
            </w:r>
            <w:r w:rsidRPr="005647EB">
              <w:rPr>
                <w:rFonts w:cs="Arial"/>
              </w:rPr>
              <w:t xml:space="preserve"> </w:t>
            </w:r>
            <w:r w:rsidR="003D712A" w:rsidRPr="005647EB">
              <w:rPr>
                <w:rFonts w:cs="Arial"/>
              </w:rPr>
              <w:t>appropriate</w:t>
            </w:r>
            <w:r w:rsidRPr="005647EB">
              <w:rPr>
                <w:rFonts w:cs="Arial"/>
              </w:rPr>
              <w:t xml:space="preserve"> </w:t>
            </w:r>
            <w:r w:rsidR="003D712A" w:rsidRPr="005647EB">
              <w:rPr>
                <w:rFonts w:cs="Arial"/>
              </w:rPr>
              <w:t>power</w:t>
            </w:r>
            <w:r w:rsidRPr="005647EB">
              <w:rPr>
                <w:rFonts w:cs="Arial"/>
              </w:rPr>
              <w:t xml:space="preserve"> </w:t>
            </w:r>
            <w:r w:rsidR="003D712A" w:rsidRPr="005647EB">
              <w:rPr>
                <w:rFonts w:cs="Arial"/>
              </w:rPr>
              <w:t>for</w:t>
            </w:r>
            <w:r w:rsidRPr="005647EB">
              <w:rPr>
                <w:rFonts w:cs="Arial"/>
              </w:rPr>
              <w:t xml:space="preserve"> </w:t>
            </w:r>
            <w:r w:rsidR="003D712A" w:rsidRPr="005647EB">
              <w:rPr>
                <w:rFonts w:cs="v4.2.0"/>
                <w:position w:val="-12"/>
              </w:rPr>
              <w:object w:dxaOrig="396" w:dyaOrig="360" w14:anchorId="682F8499">
                <v:shape id="_x0000_i1254" type="#_x0000_t75" style="width:20.5pt;height:18pt" o:ole="" fillcolor="window">
                  <v:imagedata r:id="rId10" o:title=""/>
                </v:shape>
                <o:OLEObject Type="Embed" ProgID="Equation.3" ShapeID="_x0000_i1254" DrawAspect="Content" ObjectID="_1781977813" r:id="rId261"/>
              </w:objec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fulfilled.</w:t>
            </w:r>
          </w:p>
          <w:p w14:paraId="31CBA0F2" w14:textId="090F20A4" w:rsidR="003D712A" w:rsidRPr="005647EB" w:rsidRDefault="00EC0475" w:rsidP="002570E4">
            <w:pPr>
              <w:pStyle w:val="TAN"/>
              <w:keepNext w:val="0"/>
              <w:keepLines w:val="0"/>
              <w:rPr>
                <w:rFonts w:cs="Arial"/>
              </w:rPr>
            </w:pPr>
            <w:r w:rsidRPr="005647EB">
              <w:rPr>
                <w:rFonts w:cs="Arial"/>
              </w:rPr>
              <w:t>NOTE</w:t>
            </w:r>
            <w:r w:rsidR="002570E4" w:rsidRPr="005647EB">
              <w:rPr>
                <w:rFonts w:cs="Arial"/>
              </w:rPr>
              <w:t xml:space="preserve"> </w:t>
            </w:r>
            <w:r w:rsidR="003D712A" w:rsidRPr="005647EB">
              <w:rPr>
                <w:rFonts w:cs="Arial"/>
                <w:lang w:eastAsia="zh-CN"/>
              </w:rPr>
              <w:t>5</w:t>
            </w:r>
            <w:r w:rsidR="003D712A" w:rsidRPr="005647EB">
              <w:rPr>
                <w:rFonts w:cs="Arial"/>
              </w:rPr>
              <w:t>:</w:t>
            </w:r>
            <w:r w:rsidR="003D712A" w:rsidRPr="005647EB">
              <w:rPr>
                <w:rFonts w:cs="Arial"/>
              </w:rPr>
              <w:tab/>
            </w:r>
            <w:r w:rsidR="003D712A" w:rsidRPr="005647EB">
              <w:rPr>
                <w:rFonts w:cs="Arial"/>
                <w:lang w:eastAsia="zh-CN"/>
              </w:rPr>
              <w:t>Es/Iot,</w:t>
            </w:r>
            <w:r w:rsidR="002570E4" w:rsidRPr="005647EB">
              <w:rPr>
                <w:rFonts w:cs="Arial"/>
              </w:rPr>
              <w:t xml:space="preserve"> </w:t>
            </w:r>
            <w:r w:rsidR="003D712A" w:rsidRPr="005647EB">
              <w:rPr>
                <w:rFonts w:cs="Arial"/>
              </w:rPr>
              <w:t>RSRP,</w:t>
            </w:r>
            <w:r w:rsidR="002570E4" w:rsidRPr="005647EB">
              <w:rPr>
                <w:rFonts w:cs="Arial"/>
              </w:rPr>
              <w:t xml:space="preserve"> </w:t>
            </w:r>
            <w:r w:rsidR="003D712A" w:rsidRPr="005647EB">
              <w:rPr>
                <w:rFonts w:cs="Arial"/>
              </w:rPr>
              <w:t>SCH_RP</w:t>
            </w:r>
            <w:r w:rsidR="002570E4" w:rsidRPr="005647EB">
              <w:rPr>
                <w:rFonts w:cs="Arial"/>
              </w:rPr>
              <w:t xml:space="preserve"> </w:t>
            </w:r>
            <w:r w:rsidR="003D712A" w:rsidRPr="005647EB">
              <w:rPr>
                <w:rFonts w:cs="Arial"/>
              </w:rPr>
              <w:t>and</w:t>
            </w:r>
            <w:r w:rsidR="002570E4" w:rsidRPr="005647EB">
              <w:rPr>
                <w:rFonts w:cs="Arial"/>
              </w:rPr>
              <w:t xml:space="preserve"> </w:t>
            </w:r>
            <w:r w:rsidR="003D712A" w:rsidRPr="005647EB">
              <w:rPr>
                <w:rFonts w:cs="Arial"/>
              </w:rPr>
              <w:t>Io</w:t>
            </w:r>
            <w:r w:rsidR="002570E4" w:rsidRPr="005647EB">
              <w:rPr>
                <w:rFonts w:cs="Arial"/>
                <w:lang w:eastAsia="zh-CN"/>
              </w:rPr>
              <w:t xml:space="preserve"> </w:t>
            </w:r>
            <w:r w:rsidR="003D712A" w:rsidRPr="005647EB">
              <w:rPr>
                <w:rFonts w:cs="Arial"/>
              </w:rPr>
              <w:t>have</w:t>
            </w:r>
            <w:r w:rsidR="002570E4" w:rsidRPr="005647EB">
              <w:rPr>
                <w:rFonts w:cs="Arial"/>
              </w:rPr>
              <w:t xml:space="preserve"> </w:t>
            </w:r>
            <w:r w:rsidR="003D712A" w:rsidRPr="005647EB">
              <w:rPr>
                <w:rFonts w:cs="Arial"/>
              </w:rPr>
              <w:t>been</w:t>
            </w:r>
            <w:r w:rsidR="002570E4" w:rsidRPr="005647EB">
              <w:rPr>
                <w:rFonts w:cs="Arial"/>
              </w:rPr>
              <w:t xml:space="preserve"> </w:t>
            </w:r>
            <w:r w:rsidR="003D712A" w:rsidRPr="005647EB">
              <w:rPr>
                <w:rFonts w:cs="Arial"/>
              </w:rPr>
              <w:t>derived</w:t>
            </w:r>
            <w:r w:rsidR="002570E4" w:rsidRPr="005647EB">
              <w:rPr>
                <w:rFonts w:cs="Arial"/>
              </w:rPr>
              <w:t xml:space="preserve"> </w:t>
            </w:r>
            <w:r w:rsidR="003D712A" w:rsidRPr="005647EB">
              <w:rPr>
                <w:rFonts w:cs="Arial"/>
              </w:rPr>
              <w:t>from</w:t>
            </w:r>
            <w:r w:rsidR="002570E4" w:rsidRPr="005647EB">
              <w:rPr>
                <w:rFonts w:cs="Arial"/>
              </w:rPr>
              <w:t xml:space="preserve"> </w:t>
            </w:r>
            <w:r w:rsidR="003D712A" w:rsidRPr="005647EB">
              <w:rPr>
                <w:rFonts w:cs="Arial"/>
              </w:rPr>
              <w:t>other</w:t>
            </w:r>
            <w:r w:rsidR="002570E4" w:rsidRPr="005647EB">
              <w:rPr>
                <w:rFonts w:cs="Arial"/>
              </w:rPr>
              <w:t xml:space="preserve"> </w:t>
            </w:r>
            <w:r w:rsidR="003D712A" w:rsidRPr="005647EB">
              <w:rPr>
                <w:rFonts w:cs="Arial"/>
              </w:rPr>
              <w:t>parameters</w:t>
            </w:r>
            <w:r w:rsidR="002570E4" w:rsidRPr="005647EB">
              <w:rPr>
                <w:rFonts w:cs="Arial"/>
              </w:rPr>
              <w:t xml:space="preserve"> </w:t>
            </w:r>
            <w:r w:rsidR="003D712A" w:rsidRPr="005647EB">
              <w:rPr>
                <w:rFonts w:cs="Arial"/>
              </w:rPr>
              <w:t>for</w:t>
            </w:r>
            <w:r w:rsidR="002570E4" w:rsidRPr="005647EB">
              <w:rPr>
                <w:rFonts w:cs="Arial"/>
              </w:rPr>
              <w:t xml:space="preserve"> </w:t>
            </w:r>
            <w:r w:rsidR="003D712A" w:rsidRPr="005647EB">
              <w:rPr>
                <w:rFonts w:cs="Arial"/>
              </w:rPr>
              <w:t>information</w:t>
            </w:r>
            <w:r w:rsidR="002570E4" w:rsidRPr="005647EB">
              <w:rPr>
                <w:rFonts w:cs="Arial"/>
              </w:rPr>
              <w:t xml:space="preserve"> </w:t>
            </w:r>
            <w:r w:rsidR="003D712A" w:rsidRPr="005647EB">
              <w:rPr>
                <w:rFonts w:cs="Arial"/>
              </w:rPr>
              <w:t>purposes.</w:t>
            </w:r>
            <w:r w:rsidR="002570E4" w:rsidRPr="005647EB">
              <w:rPr>
                <w:rFonts w:cs="Arial"/>
              </w:rPr>
              <w:t xml:space="preserve"> </w:t>
            </w:r>
            <w:r w:rsidR="003D712A" w:rsidRPr="005647EB">
              <w:rPr>
                <w:rFonts w:cs="Arial"/>
              </w:rPr>
              <w:t>They</w:t>
            </w:r>
            <w:r w:rsidR="002570E4" w:rsidRPr="005647EB">
              <w:rPr>
                <w:rFonts w:cs="Arial"/>
              </w:rPr>
              <w:t xml:space="preserve"> </w:t>
            </w:r>
            <w:r w:rsidR="003D712A" w:rsidRPr="005647EB">
              <w:rPr>
                <w:rFonts w:cs="Arial"/>
              </w:rPr>
              <w:t>are</w:t>
            </w:r>
            <w:r w:rsidR="002570E4" w:rsidRPr="005647EB">
              <w:rPr>
                <w:rFonts w:cs="Arial"/>
              </w:rPr>
              <w:t xml:space="preserve"> </w:t>
            </w:r>
            <w:r w:rsidR="003D712A" w:rsidRPr="005647EB">
              <w:rPr>
                <w:rFonts w:cs="Arial"/>
              </w:rPr>
              <w:t>not</w:t>
            </w:r>
            <w:r w:rsidR="002570E4" w:rsidRPr="005647EB">
              <w:rPr>
                <w:rFonts w:cs="Arial"/>
              </w:rPr>
              <w:t xml:space="preserve"> </w:t>
            </w:r>
            <w:r w:rsidR="003D712A" w:rsidRPr="005647EB">
              <w:rPr>
                <w:rFonts w:cs="Arial"/>
              </w:rPr>
              <w:t>settable</w:t>
            </w:r>
            <w:r w:rsidR="002570E4" w:rsidRPr="005647EB">
              <w:rPr>
                <w:rFonts w:cs="Arial"/>
              </w:rPr>
              <w:t xml:space="preserve"> </w:t>
            </w:r>
            <w:r w:rsidR="003D712A" w:rsidRPr="005647EB">
              <w:rPr>
                <w:rFonts w:cs="Arial"/>
              </w:rPr>
              <w:t>parameters</w:t>
            </w:r>
            <w:r w:rsidR="002570E4" w:rsidRPr="005647EB">
              <w:rPr>
                <w:rFonts w:cs="Arial"/>
              </w:rPr>
              <w:t xml:space="preserve"> </w:t>
            </w:r>
            <w:r w:rsidR="003D712A" w:rsidRPr="005647EB">
              <w:rPr>
                <w:rFonts w:cs="Arial"/>
              </w:rPr>
              <w:t>themselves.</w:t>
            </w:r>
          </w:p>
        </w:tc>
      </w:tr>
    </w:tbl>
    <w:p w14:paraId="13CBACBD" w14:textId="77777777" w:rsidR="003D712A" w:rsidRPr="005647EB" w:rsidRDefault="003D712A" w:rsidP="002570E4"/>
    <w:p w14:paraId="07AE7F71" w14:textId="77777777" w:rsidR="003D712A" w:rsidRPr="005647EB" w:rsidRDefault="003D712A" w:rsidP="002570E4">
      <w:pPr>
        <w:rPr>
          <w:lang w:eastAsia="ko-KR"/>
        </w:rPr>
      </w:pPr>
      <w:r w:rsidRPr="005647EB">
        <w:t>The UE shall send Event A3 triggered measurement reports for cells 2, 3 and 4, with a measurement reporting delay less than</w:t>
      </w:r>
      <w:r w:rsidRPr="005647EB">
        <w:rPr>
          <w:lang w:eastAsia="zh-CN"/>
        </w:rPr>
        <w:t xml:space="preserve"> </w:t>
      </w:r>
      <w:r w:rsidRPr="005647EB">
        <w:t>1</w:t>
      </w:r>
      <w:r w:rsidRPr="005647EB">
        <w:rPr>
          <w:lang w:eastAsia="zh-CN"/>
        </w:rPr>
        <w:t>3</w:t>
      </w:r>
      <w:r w:rsidRPr="005647EB">
        <w:t>.</w:t>
      </w:r>
      <w:r w:rsidRPr="005647EB">
        <w:rPr>
          <w:lang w:eastAsia="zh-CN"/>
        </w:rPr>
        <w:t>17</w:t>
      </w:r>
      <w:r w:rsidRPr="005647EB">
        <w:t>s (cell 2) and  153.6s (cell 3 and 4) from the beginning of time period T2.</w:t>
      </w:r>
    </w:p>
    <w:p w14:paraId="4C5BCF0B" w14:textId="77777777" w:rsidR="003D712A" w:rsidRPr="005647EB" w:rsidRDefault="003D712A" w:rsidP="002570E4">
      <w:r w:rsidRPr="005647EB">
        <w:t>The UE shall not send event triggered measurement reports, as long as the reporting criteria are not fulfilled.</w:t>
      </w:r>
    </w:p>
    <w:p w14:paraId="7922AD4A" w14:textId="77777777" w:rsidR="003D712A" w:rsidRPr="005647EB" w:rsidRDefault="003D712A" w:rsidP="002570E4">
      <w:r w:rsidRPr="005647EB">
        <w:t>The rate of correct events observed during repeated tests shall be at least 90%</w:t>
      </w:r>
      <w:r w:rsidR="00C816E1" w:rsidRPr="005647EB">
        <w:t xml:space="preserve"> with a confidence level of 95%</w:t>
      </w:r>
      <w:r w:rsidRPr="005647EB">
        <w:t>.</w:t>
      </w:r>
    </w:p>
    <w:p w14:paraId="425ED6FC" w14:textId="77777777" w:rsidR="003D712A" w:rsidRPr="005647EB" w:rsidRDefault="003D712A"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w:t>
      </w:r>
    </w:p>
    <w:p w14:paraId="4B6A58FD" w14:textId="77777777" w:rsidR="00164B5D" w:rsidRPr="005647EB" w:rsidRDefault="00164B5D" w:rsidP="002570E4">
      <w:pPr>
        <w:pStyle w:val="Heading3"/>
        <w:keepNext w:val="0"/>
        <w:keepLines w:val="0"/>
      </w:pPr>
      <w:r w:rsidRPr="005647EB">
        <w:t>8.4.9</w:t>
      </w:r>
      <w:r w:rsidRPr="005647EB">
        <w:tab/>
        <w:t>TDD-TDD Inter-frequency correct reporting of measurement events with reduced performance group configured, DRX</w:t>
      </w:r>
    </w:p>
    <w:p w14:paraId="49E4BAC6" w14:textId="77777777" w:rsidR="00164B5D" w:rsidRPr="005647EB" w:rsidRDefault="00164B5D" w:rsidP="002570E4">
      <w:pPr>
        <w:pStyle w:val="Heading4"/>
        <w:keepNext w:val="0"/>
        <w:keepLines w:val="0"/>
      </w:pPr>
      <w:r w:rsidRPr="005647EB">
        <w:t>8.4.9.1</w:t>
      </w:r>
      <w:r w:rsidRPr="005647EB">
        <w:tab/>
        <w:t>Test purpose</w:t>
      </w:r>
    </w:p>
    <w:p w14:paraId="66DE281A" w14:textId="1E88D64E" w:rsidR="00164B5D" w:rsidRPr="005647EB" w:rsidRDefault="00164B5D" w:rsidP="002570E4">
      <w:r w:rsidRPr="005647EB">
        <w:t>To verify the UE</w:t>
      </w:r>
      <w:r w:rsidR="002570E4" w:rsidRPr="005647EB">
        <w:t>'</w:t>
      </w:r>
      <w:r w:rsidRPr="005647EB">
        <w:t xml:space="preserve">s ability to make a correct reporting of an event in DRX. This test will partly verify the TDD-TDD inter-frequency cell search requirements </w:t>
      </w:r>
      <w:r w:rsidRPr="005647EB">
        <w:rPr>
          <w:lang w:eastAsia="zh-CN"/>
        </w:rPr>
        <w:t xml:space="preserve">for increased UE carrier monitoring </w:t>
      </w:r>
      <w:r w:rsidRPr="005647EB">
        <w:t>in clause 8.1.2.3.</w:t>
      </w:r>
    </w:p>
    <w:p w14:paraId="73B5560B" w14:textId="77777777" w:rsidR="00164B5D" w:rsidRPr="005647EB" w:rsidRDefault="00164B5D" w:rsidP="002570E4">
      <w:pPr>
        <w:pStyle w:val="Heading4"/>
        <w:keepNext w:val="0"/>
        <w:keepLines w:val="0"/>
      </w:pPr>
      <w:r w:rsidRPr="005647EB">
        <w:t>8.4.9.2</w:t>
      </w:r>
      <w:r w:rsidRPr="005647EB">
        <w:tab/>
        <w:t>Test applicability</w:t>
      </w:r>
    </w:p>
    <w:p w14:paraId="0EB2D3B8" w14:textId="77777777" w:rsidR="00164B5D" w:rsidRPr="005647EB" w:rsidRDefault="00164B5D" w:rsidP="002570E4">
      <w:r w:rsidRPr="005647EB">
        <w:t>This test applies to all types of E-UTRA TDD UE release 12 and forward that supports increased number of carrier monitoring. Applicability requires support for FGI bit 5.</w:t>
      </w:r>
    </w:p>
    <w:p w14:paraId="7D70E6B9" w14:textId="77777777" w:rsidR="00164B5D" w:rsidRPr="005647EB" w:rsidRDefault="00164B5D" w:rsidP="002570E4">
      <w:pPr>
        <w:pStyle w:val="Heading4"/>
        <w:keepNext w:val="0"/>
        <w:keepLines w:val="0"/>
      </w:pPr>
      <w:r w:rsidRPr="005647EB">
        <w:t>8.4.9.3</w:t>
      </w:r>
      <w:r w:rsidRPr="005647EB">
        <w:tab/>
        <w:t>Minimum conformance requirements</w:t>
      </w:r>
    </w:p>
    <w:p w14:paraId="6F503FD7" w14:textId="68805BBE" w:rsidR="00164B5D" w:rsidRPr="005647EB" w:rsidRDefault="00164B5D" w:rsidP="002570E4">
      <w:r w:rsidRPr="005647EB">
        <w:t xml:space="preserve">The test parameters are given in Tables 8.4.9.3-1, 8.4.9.3-2, </w:t>
      </w:r>
      <w:r w:rsidRPr="005647EB">
        <w:rPr>
          <w:snapToGrid w:val="0"/>
        </w:rPr>
        <w:t>8.4.9.4.1-1 and 8.4.9.5-2</w:t>
      </w:r>
      <w:r w:rsidRPr="005647EB">
        <w:t xml:space="preserve">. In this test, there are four cells on different carrier frequencies and gap pattern configuration # 0 as defined </w:t>
      </w:r>
      <w:r w:rsidR="002570E4" w:rsidRPr="005647EB">
        <w:t>in 3GPP TS</w:t>
      </w:r>
      <w:r w:rsidRPr="005647EB">
        <w:rPr>
          <w:rFonts w:cs="v4.2.0"/>
        </w:rPr>
        <w:t xml:space="preserve"> 36.133 [4] in </w:t>
      </w:r>
      <w:r w:rsidRPr="005647EB">
        <w:t>Table 8.1.2.1-1 is provided.</w:t>
      </w:r>
    </w:p>
    <w:p w14:paraId="74AE0606" w14:textId="77777777" w:rsidR="00164B5D" w:rsidRPr="005647EB" w:rsidRDefault="00164B5D" w:rsidP="002570E4">
      <w:r w:rsidRPr="005647EB">
        <w:t>The UE needs to be provided at least once every 500ms with new Timing Advance Command MAC control element to restart the Time alignment timer to keep UE uplink time alignment. Furthermore UE is allocated with PUSCH resource at every DRX cycle.</w:t>
      </w:r>
    </w:p>
    <w:p w14:paraId="532A1C2C" w14:textId="77777777" w:rsidR="00164B5D" w:rsidRPr="005647EB" w:rsidRDefault="00164B5D" w:rsidP="002570E4">
      <w:pPr>
        <w:rPr>
          <w:lang w:eastAsia="zh-CN"/>
        </w:rPr>
      </w:pPr>
      <w:r w:rsidRPr="005647EB">
        <w:lastRenderedPageBreak/>
        <w:t xml:space="preserve">In the measurement control information, it is indicated to the UE that event-triggered reporting with Event A3 </w:t>
      </w:r>
      <w:r w:rsidRPr="005647EB">
        <w:rPr>
          <w:lang w:eastAsia="zh-CN"/>
        </w:rPr>
        <w:t>is</w:t>
      </w:r>
      <w:r w:rsidRPr="005647EB">
        <w:t xml:space="preserve"> used.</w:t>
      </w:r>
    </w:p>
    <w:p w14:paraId="1187B7E7" w14:textId="77777777" w:rsidR="00164B5D" w:rsidRPr="005647EB" w:rsidRDefault="00164B5D" w:rsidP="002570E4">
      <w:pPr>
        <w:pStyle w:val="TH"/>
        <w:keepNext w:val="0"/>
        <w:keepLines w:val="0"/>
        <w:rPr>
          <w:snapToGrid w:val="0"/>
        </w:rPr>
      </w:pPr>
      <w:r w:rsidRPr="005647EB">
        <w:rPr>
          <w:snapToGrid w:val="0"/>
        </w:rPr>
        <w:t xml:space="preserve">Table </w:t>
      </w:r>
      <w:r w:rsidRPr="005647EB">
        <w:t>8.4.9.3</w:t>
      </w:r>
      <w:r w:rsidRPr="005647EB">
        <w:rPr>
          <w:snapToGrid w:val="0"/>
        </w:rPr>
        <w:t xml:space="preserve">-1: </w:t>
      </w:r>
      <w:r w:rsidRPr="005647EB">
        <w:rPr>
          <w:i/>
          <w:snapToGrid w:val="0"/>
        </w:rPr>
        <w:t>drx-Configuration</w:t>
      </w:r>
      <w:r w:rsidRPr="005647EB">
        <w:rPr>
          <w:snapToGrid w:val="0"/>
        </w:rPr>
        <w:t xml:space="preserve"> to be used in E-UTRAN TDD-TDD inter-frequency event triggered reporting when DRX is used for IncMon</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58"/>
        <w:gridCol w:w="1418"/>
        <w:gridCol w:w="3038"/>
      </w:tblGrid>
      <w:tr w:rsidR="00164B5D" w:rsidRPr="005647EB" w14:paraId="6F10D15E" w14:textId="77777777" w:rsidTr="002570E4">
        <w:trPr>
          <w:jc w:val="center"/>
        </w:trPr>
        <w:tc>
          <w:tcPr>
            <w:tcW w:w="3358" w:type="dxa"/>
            <w:vAlign w:val="center"/>
          </w:tcPr>
          <w:p w14:paraId="1EA6CC52" w14:textId="77777777" w:rsidR="00164B5D" w:rsidRPr="005647EB" w:rsidRDefault="00164B5D" w:rsidP="002570E4">
            <w:pPr>
              <w:pStyle w:val="TAH"/>
              <w:keepNext w:val="0"/>
              <w:keepLines w:val="0"/>
              <w:rPr>
                <w:rFonts w:cs="Arial"/>
              </w:rPr>
            </w:pPr>
            <w:r w:rsidRPr="005647EB">
              <w:rPr>
                <w:rFonts w:cs="Arial"/>
              </w:rPr>
              <w:t>Field</w:t>
            </w:r>
          </w:p>
        </w:tc>
        <w:tc>
          <w:tcPr>
            <w:tcW w:w="1418" w:type="dxa"/>
            <w:vAlign w:val="center"/>
          </w:tcPr>
          <w:p w14:paraId="7FF9307D" w14:textId="77777777" w:rsidR="00164B5D" w:rsidRPr="005647EB" w:rsidRDefault="00164B5D" w:rsidP="002570E4">
            <w:pPr>
              <w:pStyle w:val="TAH"/>
              <w:keepNext w:val="0"/>
              <w:keepLines w:val="0"/>
              <w:rPr>
                <w:rFonts w:cs="Arial"/>
              </w:rPr>
            </w:pPr>
            <w:r w:rsidRPr="005647EB">
              <w:rPr>
                <w:rFonts w:cs="Arial"/>
              </w:rPr>
              <w:t>Value</w:t>
            </w:r>
          </w:p>
        </w:tc>
        <w:tc>
          <w:tcPr>
            <w:tcW w:w="3038" w:type="dxa"/>
          </w:tcPr>
          <w:p w14:paraId="15C62F49" w14:textId="77777777" w:rsidR="00164B5D" w:rsidRPr="005647EB" w:rsidRDefault="00164B5D" w:rsidP="002570E4">
            <w:pPr>
              <w:pStyle w:val="TAH"/>
              <w:keepNext w:val="0"/>
              <w:keepLines w:val="0"/>
              <w:rPr>
                <w:rFonts w:cs="Arial"/>
              </w:rPr>
            </w:pPr>
            <w:r w:rsidRPr="005647EB">
              <w:rPr>
                <w:rFonts w:cs="Arial"/>
              </w:rPr>
              <w:t>Comment</w:t>
            </w:r>
          </w:p>
        </w:tc>
      </w:tr>
      <w:tr w:rsidR="00164B5D" w:rsidRPr="005647EB" w14:paraId="47B2236B" w14:textId="77777777" w:rsidTr="002570E4">
        <w:trPr>
          <w:jc w:val="center"/>
        </w:trPr>
        <w:tc>
          <w:tcPr>
            <w:tcW w:w="3358" w:type="dxa"/>
            <w:vAlign w:val="center"/>
          </w:tcPr>
          <w:p w14:paraId="733CF8C8" w14:textId="77777777" w:rsidR="00164B5D" w:rsidRPr="005647EB" w:rsidRDefault="00164B5D" w:rsidP="002570E4">
            <w:pPr>
              <w:pStyle w:val="TAC"/>
              <w:keepNext w:val="0"/>
              <w:keepLines w:val="0"/>
              <w:rPr>
                <w:rFonts w:cs="Arial"/>
              </w:rPr>
            </w:pPr>
            <w:r w:rsidRPr="005647EB">
              <w:rPr>
                <w:rFonts w:cs="Arial"/>
              </w:rPr>
              <w:t>onDurationTimer</w:t>
            </w:r>
          </w:p>
        </w:tc>
        <w:tc>
          <w:tcPr>
            <w:tcW w:w="1418" w:type="dxa"/>
            <w:vAlign w:val="center"/>
          </w:tcPr>
          <w:p w14:paraId="052117C2" w14:textId="77777777" w:rsidR="00164B5D" w:rsidRPr="005647EB" w:rsidRDefault="00164B5D" w:rsidP="002570E4">
            <w:pPr>
              <w:pStyle w:val="TAC"/>
              <w:keepNext w:val="0"/>
              <w:keepLines w:val="0"/>
              <w:rPr>
                <w:rFonts w:cs="Arial"/>
              </w:rPr>
            </w:pPr>
            <w:r w:rsidRPr="005647EB">
              <w:rPr>
                <w:rFonts w:cs="Arial"/>
              </w:rPr>
              <w:t>psf1</w:t>
            </w:r>
          </w:p>
        </w:tc>
        <w:tc>
          <w:tcPr>
            <w:tcW w:w="3038" w:type="dxa"/>
          </w:tcPr>
          <w:p w14:paraId="61990DC5" w14:textId="77777777" w:rsidR="00164B5D" w:rsidRPr="005647EB" w:rsidRDefault="00164B5D" w:rsidP="002570E4">
            <w:pPr>
              <w:pStyle w:val="TAC"/>
              <w:keepNext w:val="0"/>
              <w:keepLines w:val="0"/>
              <w:rPr>
                <w:rFonts w:cs="Arial"/>
                <w:b/>
              </w:rPr>
            </w:pPr>
          </w:p>
        </w:tc>
      </w:tr>
      <w:tr w:rsidR="00164B5D" w:rsidRPr="005647EB" w14:paraId="1FE7BED9" w14:textId="77777777" w:rsidTr="002570E4">
        <w:trPr>
          <w:jc w:val="center"/>
        </w:trPr>
        <w:tc>
          <w:tcPr>
            <w:tcW w:w="3358" w:type="dxa"/>
            <w:vAlign w:val="center"/>
          </w:tcPr>
          <w:p w14:paraId="1805AC72" w14:textId="77777777" w:rsidR="00164B5D" w:rsidRPr="005647EB" w:rsidRDefault="00164B5D" w:rsidP="002570E4">
            <w:pPr>
              <w:pStyle w:val="TAC"/>
              <w:keepNext w:val="0"/>
              <w:keepLines w:val="0"/>
              <w:rPr>
                <w:rFonts w:cs="Arial"/>
              </w:rPr>
            </w:pPr>
            <w:r w:rsidRPr="005647EB">
              <w:rPr>
                <w:rFonts w:cs="Arial"/>
              </w:rPr>
              <w:t>drx-InactivityTimer</w:t>
            </w:r>
          </w:p>
        </w:tc>
        <w:tc>
          <w:tcPr>
            <w:tcW w:w="1418" w:type="dxa"/>
            <w:vAlign w:val="center"/>
          </w:tcPr>
          <w:p w14:paraId="2CB54C76" w14:textId="77777777" w:rsidR="00164B5D" w:rsidRPr="005647EB" w:rsidRDefault="00164B5D" w:rsidP="002570E4">
            <w:pPr>
              <w:pStyle w:val="TAC"/>
              <w:keepNext w:val="0"/>
              <w:keepLines w:val="0"/>
              <w:rPr>
                <w:rFonts w:cs="Arial"/>
              </w:rPr>
            </w:pPr>
            <w:r w:rsidRPr="005647EB">
              <w:rPr>
                <w:rFonts w:cs="Arial"/>
              </w:rPr>
              <w:t>psf1</w:t>
            </w:r>
          </w:p>
        </w:tc>
        <w:tc>
          <w:tcPr>
            <w:tcW w:w="3038" w:type="dxa"/>
          </w:tcPr>
          <w:p w14:paraId="42430370" w14:textId="77777777" w:rsidR="00164B5D" w:rsidRPr="005647EB" w:rsidRDefault="00164B5D" w:rsidP="002570E4">
            <w:pPr>
              <w:pStyle w:val="TAC"/>
              <w:keepNext w:val="0"/>
              <w:keepLines w:val="0"/>
              <w:rPr>
                <w:rFonts w:cs="Arial"/>
                <w:b/>
              </w:rPr>
            </w:pPr>
          </w:p>
        </w:tc>
      </w:tr>
      <w:tr w:rsidR="00164B5D" w:rsidRPr="005647EB" w14:paraId="5B23D21C" w14:textId="77777777" w:rsidTr="002570E4">
        <w:trPr>
          <w:jc w:val="center"/>
        </w:trPr>
        <w:tc>
          <w:tcPr>
            <w:tcW w:w="3358" w:type="dxa"/>
            <w:vAlign w:val="center"/>
          </w:tcPr>
          <w:p w14:paraId="18915889" w14:textId="77777777" w:rsidR="00164B5D" w:rsidRPr="005647EB" w:rsidRDefault="00164B5D" w:rsidP="002570E4">
            <w:pPr>
              <w:pStyle w:val="TAC"/>
              <w:keepNext w:val="0"/>
              <w:keepLines w:val="0"/>
              <w:rPr>
                <w:rFonts w:cs="Arial"/>
              </w:rPr>
            </w:pPr>
            <w:r w:rsidRPr="005647EB">
              <w:rPr>
                <w:rFonts w:cs="Arial"/>
              </w:rPr>
              <w:t>drx-RetransmissionTimer</w:t>
            </w:r>
          </w:p>
        </w:tc>
        <w:tc>
          <w:tcPr>
            <w:tcW w:w="1418" w:type="dxa"/>
            <w:vAlign w:val="center"/>
          </w:tcPr>
          <w:p w14:paraId="1AFE411C" w14:textId="77777777" w:rsidR="00164B5D" w:rsidRPr="005647EB" w:rsidRDefault="00164B5D" w:rsidP="002570E4">
            <w:pPr>
              <w:pStyle w:val="TAC"/>
              <w:keepNext w:val="0"/>
              <w:keepLines w:val="0"/>
              <w:rPr>
                <w:rFonts w:cs="Arial"/>
              </w:rPr>
            </w:pPr>
            <w:r w:rsidRPr="005647EB">
              <w:rPr>
                <w:rFonts w:cs="Arial"/>
              </w:rPr>
              <w:t>psf1</w:t>
            </w:r>
          </w:p>
        </w:tc>
        <w:tc>
          <w:tcPr>
            <w:tcW w:w="3038" w:type="dxa"/>
          </w:tcPr>
          <w:p w14:paraId="271491A3" w14:textId="77777777" w:rsidR="00164B5D" w:rsidRPr="005647EB" w:rsidRDefault="00164B5D" w:rsidP="002570E4">
            <w:pPr>
              <w:pStyle w:val="TAC"/>
              <w:keepNext w:val="0"/>
              <w:keepLines w:val="0"/>
              <w:rPr>
                <w:rFonts w:cs="Arial"/>
                <w:b/>
              </w:rPr>
            </w:pPr>
          </w:p>
        </w:tc>
      </w:tr>
      <w:tr w:rsidR="00164B5D" w:rsidRPr="005647EB" w14:paraId="1E0315FA" w14:textId="77777777" w:rsidTr="002570E4">
        <w:trPr>
          <w:jc w:val="center"/>
        </w:trPr>
        <w:tc>
          <w:tcPr>
            <w:tcW w:w="3358" w:type="dxa"/>
            <w:vAlign w:val="center"/>
          </w:tcPr>
          <w:p w14:paraId="08406959" w14:textId="77777777" w:rsidR="00164B5D" w:rsidRPr="005647EB" w:rsidRDefault="00164B5D" w:rsidP="002570E4">
            <w:pPr>
              <w:pStyle w:val="TAC"/>
              <w:keepNext w:val="0"/>
              <w:keepLines w:val="0"/>
              <w:rPr>
                <w:rFonts w:cs="Arial"/>
              </w:rPr>
            </w:pPr>
            <w:r w:rsidRPr="005647EB">
              <w:rPr>
                <w:rFonts w:cs="Arial"/>
              </w:rPr>
              <w:t>longDRX-CycleStartOffset</w:t>
            </w:r>
            <w:r w:rsidRPr="005647EB">
              <w:rPr>
                <w:rFonts w:cs="Arial"/>
              </w:rPr>
              <w:tab/>
            </w:r>
          </w:p>
        </w:tc>
        <w:tc>
          <w:tcPr>
            <w:tcW w:w="1418" w:type="dxa"/>
            <w:vAlign w:val="center"/>
          </w:tcPr>
          <w:p w14:paraId="2A162166" w14:textId="77777777" w:rsidR="00164B5D" w:rsidRPr="005647EB" w:rsidRDefault="00164B5D" w:rsidP="002570E4">
            <w:pPr>
              <w:pStyle w:val="TAC"/>
              <w:keepNext w:val="0"/>
              <w:keepLines w:val="0"/>
              <w:rPr>
                <w:rFonts w:cs="Arial"/>
              </w:rPr>
            </w:pPr>
            <w:r w:rsidRPr="005647EB">
              <w:rPr>
                <w:rFonts w:cs="Arial"/>
              </w:rPr>
              <w:t>sf160</w:t>
            </w:r>
          </w:p>
        </w:tc>
        <w:tc>
          <w:tcPr>
            <w:tcW w:w="3038" w:type="dxa"/>
          </w:tcPr>
          <w:p w14:paraId="2E0C0406" w14:textId="77777777" w:rsidR="00164B5D" w:rsidRPr="005647EB" w:rsidRDefault="00164B5D" w:rsidP="002570E4">
            <w:pPr>
              <w:pStyle w:val="TAC"/>
              <w:keepNext w:val="0"/>
              <w:keepLines w:val="0"/>
              <w:rPr>
                <w:rFonts w:cs="Arial"/>
                <w:b/>
              </w:rPr>
            </w:pPr>
          </w:p>
        </w:tc>
      </w:tr>
      <w:tr w:rsidR="00164B5D" w:rsidRPr="005647EB" w14:paraId="040E6EE4" w14:textId="77777777" w:rsidTr="002570E4">
        <w:trPr>
          <w:jc w:val="center"/>
        </w:trPr>
        <w:tc>
          <w:tcPr>
            <w:tcW w:w="3358" w:type="dxa"/>
            <w:vAlign w:val="center"/>
          </w:tcPr>
          <w:p w14:paraId="776EC958" w14:textId="77777777" w:rsidR="00164B5D" w:rsidRPr="005647EB" w:rsidRDefault="00164B5D" w:rsidP="002570E4">
            <w:pPr>
              <w:pStyle w:val="TAC"/>
              <w:keepNext w:val="0"/>
              <w:keepLines w:val="0"/>
              <w:rPr>
                <w:rFonts w:cs="Arial"/>
              </w:rPr>
            </w:pPr>
            <w:r w:rsidRPr="005647EB">
              <w:rPr>
                <w:rFonts w:cs="Arial"/>
              </w:rPr>
              <w:t>shortDRX</w:t>
            </w:r>
          </w:p>
        </w:tc>
        <w:tc>
          <w:tcPr>
            <w:tcW w:w="1418" w:type="dxa"/>
            <w:vAlign w:val="center"/>
          </w:tcPr>
          <w:p w14:paraId="702F37A4" w14:textId="77777777" w:rsidR="00164B5D" w:rsidRPr="005647EB" w:rsidRDefault="00164B5D" w:rsidP="002570E4">
            <w:pPr>
              <w:pStyle w:val="TAC"/>
              <w:keepNext w:val="0"/>
              <w:keepLines w:val="0"/>
              <w:rPr>
                <w:rFonts w:cs="Arial"/>
              </w:rPr>
            </w:pPr>
            <w:r w:rsidRPr="005647EB">
              <w:rPr>
                <w:rFonts w:cs="Arial"/>
              </w:rPr>
              <w:t>disable</w:t>
            </w:r>
          </w:p>
        </w:tc>
        <w:tc>
          <w:tcPr>
            <w:tcW w:w="3038" w:type="dxa"/>
          </w:tcPr>
          <w:p w14:paraId="5E768663" w14:textId="77777777" w:rsidR="00164B5D" w:rsidRPr="005647EB" w:rsidRDefault="00164B5D" w:rsidP="002570E4">
            <w:pPr>
              <w:pStyle w:val="TAC"/>
              <w:keepNext w:val="0"/>
              <w:keepLines w:val="0"/>
              <w:rPr>
                <w:rFonts w:cs="Arial"/>
                <w:b/>
              </w:rPr>
            </w:pPr>
          </w:p>
        </w:tc>
      </w:tr>
      <w:tr w:rsidR="00164B5D" w:rsidRPr="005647EB" w14:paraId="59C598B0" w14:textId="77777777" w:rsidTr="002570E4">
        <w:trPr>
          <w:jc w:val="center"/>
        </w:trPr>
        <w:tc>
          <w:tcPr>
            <w:tcW w:w="1418" w:type="dxa"/>
            <w:gridSpan w:val="3"/>
            <w:vAlign w:val="center"/>
          </w:tcPr>
          <w:p w14:paraId="38C0DC06" w14:textId="54B71A64" w:rsidR="00164B5D" w:rsidRPr="005647EB" w:rsidRDefault="002570E4" w:rsidP="002570E4">
            <w:pPr>
              <w:pStyle w:val="TAN"/>
              <w:keepNext w:val="0"/>
              <w:keepLines w:val="0"/>
              <w:rPr>
                <w:rFonts w:cs="Arial"/>
              </w:rPr>
            </w:pPr>
            <w:r w:rsidRPr="005647EB">
              <w:rPr>
                <w:rFonts w:cs="Arial"/>
              </w:rPr>
              <w:t>NOTE:</w:t>
            </w:r>
            <w:r w:rsidR="00164B5D" w:rsidRPr="005647EB">
              <w:rPr>
                <w:rFonts w:cs="Arial"/>
              </w:rPr>
              <w:tab/>
              <w:t>For</w:t>
            </w:r>
            <w:r w:rsidRPr="005647EB">
              <w:rPr>
                <w:rFonts w:cs="Arial"/>
              </w:rPr>
              <w:t xml:space="preserve"> </w:t>
            </w:r>
            <w:r w:rsidR="00164B5D" w:rsidRPr="005647EB">
              <w:rPr>
                <w:rFonts w:cs="Arial"/>
              </w:rPr>
              <w:t>further</w:t>
            </w:r>
            <w:r w:rsidRPr="005647EB">
              <w:rPr>
                <w:rFonts w:cs="Arial"/>
              </w:rPr>
              <w:t xml:space="preserve"> </w:t>
            </w:r>
            <w:r w:rsidR="00164B5D" w:rsidRPr="005647EB">
              <w:rPr>
                <w:rFonts w:cs="Arial"/>
              </w:rPr>
              <w:t>information</w:t>
            </w:r>
            <w:r w:rsidRPr="005647EB">
              <w:rPr>
                <w:rFonts w:cs="Arial"/>
              </w:rPr>
              <w:t xml:space="preserve"> </w:t>
            </w:r>
            <w:r w:rsidR="00164B5D" w:rsidRPr="005647EB">
              <w:rPr>
                <w:rFonts w:cs="Arial"/>
              </w:rPr>
              <w:t>see</w:t>
            </w:r>
            <w:r w:rsidRPr="005647EB">
              <w:rPr>
                <w:rFonts w:cs="Arial"/>
              </w:rPr>
              <w:t xml:space="preserve"> </w:t>
            </w:r>
            <w:r w:rsidR="00164B5D" w:rsidRPr="005647EB">
              <w:rPr>
                <w:rFonts w:cs="Arial"/>
              </w:rPr>
              <w:t>clause</w:t>
            </w:r>
            <w:r w:rsidRPr="005647EB">
              <w:rPr>
                <w:rFonts w:cs="Arial"/>
              </w:rPr>
              <w:t xml:space="preserve"> </w:t>
            </w:r>
            <w:r w:rsidR="00164B5D" w:rsidRPr="005647EB">
              <w:rPr>
                <w:rFonts w:cs="Arial"/>
              </w:rPr>
              <w:t>6.3.2</w:t>
            </w:r>
            <w:r w:rsidRPr="005647EB">
              <w:rPr>
                <w:rFonts w:cs="Arial"/>
              </w:rPr>
              <w:t xml:space="preserve"> in 3GPP TS </w:t>
            </w:r>
            <w:r w:rsidR="00164B5D" w:rsidRPr="005647EB">
              <w:rPr>
                <w:rFonts w:cs="Arial"/>
              </w:rPr>
              <w:t>36.331.</w:t>
            </w:r>
          </w:p>
        </w:tc>
      </w:tr>
    </w:tbl>
    <w:p w14:paraId="0C7F6EDC" w14:textId="77777777" w:rsidR="00164B5D" w:rsidRPr="005647EB" w:rsidRDefault="00164B5D" w:rsidP="002570E4"/>
    <w:p w14:paraId="0FCC9603" w14:textId="77777777" w:rsidR="00164B5D" w:rsidRPr="005647EB" w:rsidRDefault="00164B5D" w:rsidP="002570E4">
      <w:pPr>
        <w:pStyle w:val="TH"/>
        <w:keepNext w:val="0"/>
        <w:keepLines w:val="0"/>
        <w:rPr>
          <w:snapToGrid w:val="0"/>
        </w:rPr>
      </w:pPr>
      <w:r w:rsidRPr="005647EB">
        <w:rPr>
          <w:snapToGrid w:val="0"/>
        </w:rPr>
        <w:t xml:space="preserve">Table 8.4.9.3-2: </w:t>
      </w:r>
      <w:r w:rsidRPr="005647EB">
        <w:rPr>
          <w:i/>
          <w:snapToGrid w:val="0"/>
        </w:rPr>
        <w:t>TimeAlignmentTimer</w:t>
      </w:r>
      <w:r w:rsidRPr="005647EB">
        <w:rPr>
          <w:snapToGrid w:val="0"/>
        </w:rPr>
        <w:t xml:space="preserve"> and </w:t>
      </w:r>
      <w:r w:rsidRPr="005647EB">
        <w:rPr>
          <w:i/>
          <w:snapToGrid w:val="0"/>
        </w:rPr>
        <w:t>sr-ConfigIndex</w:t>
      </w:r>
      <w:r w:rsidRPr="005647EB">
        <w:rPr>
          <w:snapToGrid w:val="0"/>
        </w:rPr>
        <w:t xml:space="preserve"> Configuration to be used in E-UTRAN TDD-TDD inter-frequency event triggered reporting when DRX is used for IncMon</w:t>
      </w:r>
    </w:p>
    <w:tbl>
      <w:tblPr>
        <w:tblW w:w="46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00"/>
        <w:gridCol w:w="6556"/>
      </w:tblGrid>
      <w:tr w:rsidR="00164B5D" w:rsidRPr="005647EB" w14:paraId="5B943CE2" w14:textId="77777777" w:rsidTr="00EC0475">
        <w:trPr>
          <w:jc w:val="center"/>
        </w:trPr>
        <w:tc>
          <w:tcPr>
            <w:tcW w:w="1864" w:type="dxa"/>
            <w:vAlign w:val="center"/>
          </w:tcPr>
          <w:p w14:paraId="36A3AB63" w14:textId="77777777" w:rsidR="00164B5D" w:rsidRPr="005647EB" w:rsidRDefault="00164B5D" w:rsidP="002570E4">
            <w:pPr>
              <w:pStyle w:val="TAH"/>
              <w:keepNext w:val="0"/>
              <w:keepLines w:val="0"/>
              <w:rPr>
                <w:rFonts w:cs="Arial"/>
              </w:rPr>
            </w:pPr>
            <w:r w:rsidRPr="005647EB">
              <w:rPr>
                <w:rFonts w:cs="Arial"/>
              </w:rPr>
              <w:t>Field</w:t>
            </w:r>
          </w:p>
        </w:tc>
        <w:tc>
          <w:tcPr>
            <w:tcW w:w="700" w:type="dxa"/>
            <w:vAlign w:val="center"/>
          </w:tcPr>
          <w:p w14:paraId="3FF2B494" w14:textId="77777777" w:rsidR="00164B5D" w:rsidRPr="005647EB" w:rsidRDefault="00164B5D" w:rsidP="002570E4">
            <w:pPr>
              <w:pStyle w:val="TAH"/>
              <w:keepNext w:val="0"/>
              <w:keepLines w:val="0"/>
              <w:rPr>
                <w:rFonts w:cs="Arial"/>
              </w:rPr>
            </w:pPr>
            <w:r w:rsidRPr="005647EB">
              <w:rPr>
                <w:rFonts w:cs="Arial"/>
              </w:rPr>
              <w:t>Value</w:t>
            </w:r>
          </w:p>
        </w:tc>
        <w:tc>
          <w:tcPr>
            <w:tcW w:w="6557" w:type="dxa"/>
          </w:tcPr>
          <w:p w14:paraId="5D0673C5" w14:textId="77777777" w:rsidR="00164B5D" w:rsidRPr="005647EB" w:rsidRDefault="00164B5D" w:rsidP="002570E4">
            <w:pPr>
              <w:pStyle w:val="TAH"/>
              <w:keepNext w:val="0"/>
              <w:keepLines w:val="0"/>
              <w:rPr>
                <w:rFonts w:cs="Arial"/>
              </w:rPr>
            </w:pPr>
            <w:r w:rsidRPr="005647EB">
              <w:rPr>
                <w:rFonts w:cs="Arial"/>
              </w:rPr>
              <w:t>Comment</w:t>
            </w:r>
          </w:p>
        </w:tc>
      </w:tr>
      <w:tr w:rsidR="00164B5D" w:rsidRPr="005647EB" w14:paraId="0537E44F" w14:textId="77777777" w:rsidTr="00EC0475">
        <w:trPr>
          <w:jc w:val="center"/>
        </w:trPr>
        <w:tc>
          <w:tcPr>
            <w:tcW w:w="1864" w:type="dxa"/>
            <w:vAlign w:val="center"/>
          </w:tcPr>
          <w:p w14:paraId="60F08EA7" w14:textId="77777777" w:rsidR="00164B5D" w:rsidRPr="005647EB" w:rsidRDefault="00164B5D" w:rsidP="002570E4">
            <w:pPr>
              <w:pStyle w:val="TAC"/>
              <w:keepNext w:val="0"/>
              <w:keepLines w:val="0"/>
              <w:rPr>
                <w:rFonts w:cs="Arial"/>
              </w:rPr>
            </w:pPr>
            <w:r w:rsidRPr="005647EB">
              <w:rPr>
                <w:rFonts w:cs="Arial"/>
              </w:rPr>
              <w:t>TimeAlignmentTimer</w:t>
            </w:r>
          </w:p>
        </w:tc>
        <w:tc>
          <w:tcPr>
            <w:tcW w:w="700" w:type="dxa"/>
            <w:vAlign w:val="center"/>
          </w:tcPr>
          <w:p w14:paraId="079D93BC" w14:textId="77777777" w:rsidR="00164B5D" w:rsidRPr="005647EB" w:rsidRDefault="00164B5D" w:rsidP="002570E4">
            <w:pPr>
              <w:pStyle w:val="TAC"/>
              <w:keepNext w:val="0"/>
              <w:keepLines w:val="0"/>
              <w:rPr>
                <w:rFonts w:cs="Arial"/>
              </w:rPr>
            </w:pPr>
            <w:r w:rsidRPr="005647EB">
              <w:rPr>
                <w:rFonts w:cs="Arial"/>
              </w:rPr>
              <w:t>sf500</w:t>
            </w:r>
          </w:p>
        </w:tc>
        <w:tc>
          <w:tcPr>
            <w:tcW w:w="6557" w:type="dxa"/>
          </w:tcPr>
          <w:p w14:paraId="43393876" w14:textId="2DD54C33" w:rsidR="00164B5D" w:rsidRPr="005647EB" w:rsidRDefault="00164B5D" w:rsidP="002570E4">
            <w:pPr>
              <w:pStyle w:val="TAC"/>
              <w:keepNext w:val="0"/>
              <w:keepLines w:val="0"/>
              <w:rPr>
                <w:rFonts w:cs="Arial"/>
              </w:rPr>
            </w:pPr>
            <w:r w:rsidRPr="005647EB">
              <w:rPr>
                <w:rFonts w:cs="Arial"/>
              </w:rPr>
              <w:t>For</w:t>
            </w:r>
            <w:r w:rsidR="002570E4" w:rsidRPr="005647EB">
              <w:rPr>
                <w:rFonts w:cs="Arial"/>
              </w:rPr>
              <w:t xml:space="preserve"> </w:t>
            </w:r>
            <w:r w:rsidRPr="005647EB">
              <w:rPr>
                <w:rFonts w:cs="Arial"/>
              </w:rPr>
              <w:t>further</w:t>
            </w:r>
            <w:r w:rsidR="002570E4" w:rsidRPr="005647EB">
              <w:rPr>
                <w:rFonts w:cs="Arial"/>
              </w:rPr>
              <w:t xml:space="preserve"> </w:t>
            </w:r>
            <w:r w:rsidRPr="005647EB">
              <w:rPr>
                <w:rFonts w:cs="Arial"/>
              </w:rPr>
              <w:t>information</w:t>
            </w:r>
            <w:r w:rsidR="002570E4" w:rsidRPr="005647EB">
              <w:rPr>
                <w:rFonts w:cs="Arial"/>
              </w:rPr>
              <w:t xml:space="preserve"> </w:t>
            </w:r>
            <w:r w:rsidRPr="005647EB">
              <w:rPr>
                <w:rFonts w:cs="Arial"/>
              </w:rPr>
              <w:t>see</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p>
        </w:tc>
      </w:tr>
      <w:tr w:rsidR="00164B5D" w:rsidRPr="005647EB" w14:paraId="05A3F72F" w14:textId="77777777" w:rsidTr="00EC0475">
        <w:trPr>
          <w:jc w:val="center"/>
        </w:trPr>
        <w:tc>
          <w:tcPr>
            <w:tcW w:w="1864" w:type="dxa"/>
            <w:vAlign w:val="center"/>
          </w:tcPr>
          <w:p w14:paraId="4C3E4B38" w14:textId="77777777" w:rsidR="00164B5D" w:rsidRPr="005647EB" w:rsidRDefault="00164B5D" w:rsidP="002570E4">
            <w:pPr>
              <w:pStyle w:val="TAC"/>
              <w:keepNext w:val="0"/>
              <w:keepLines w:val="0"/>
              <w:rPr>
                <w:rFonts w:cs="Arial"/>
              </w:rPr>
            </w:pPr>
            <w:r w:rsidRPr="005647EB">
              <w:rPr>
                <w:rFonts w:cs="Arial"/>
              </w:rPr>
              <w:t>sr-ConfigIndex</w:t>
            </w:r>
          </w:p>
        </w:tc>
        <w:tc>
          <w:tcPr>
            <w:tcW w:w="700" w:type="dxa"/>
            <w:vAlign w:val="center"/>
          </w:tcPr>
          <w:p w14:paraId="0CD876BE" w14:textId="77777777" w:rsidR="00164B5D" w:rsidRPr="005647EB" w:rsidRDefault="00164B5D" w:rsidP="002570E4">
            <w:pPr>
              <w:pStyle w:val="TAC"/>
              <w:keepNext w:val="0"/>
              <w:keepLines w:val="0"/>
              <w:rPr>
                <w:rFonts w:cs="Arial"/>
              </w:rPr>
            </w:pPr>
            <w:r w:rsidRPr="005647EB">
              <w:rPr>
                <w:rFonts w:cs="Arial"/>
              </w:rPr>
              <w:t>0</w:t>
            </w:r>
          </w:p>
        </w:tc>
        <w:tc>
          <w:tcPr>
            <w:tcW w:w="6557" w:type="dxa"/>
          </w:tcPr>
          <w:p w14:paraId="675010DE" w14:textId="2463F13F" w:rsidR="00164B5D" w:rsidRPr="005647EB" w:rsidRDefault="00164B5D" w:rsidP="002570E4">
            <w:pPr>
              <w:pStyle w:val="TAC"/>
              <w:keepNext w:val="0"/>
              <w:keepLines w:val="0"/>
              <w:rPr>
                <w:rFonts w:cs="Arial"/>
              </w:rPr>
            </w:pPr>
            <w:r w:rsidRPr="005647EB">
              <w:rPr>
                <w:rFonts w:cs="Arial"/>
              </w:rPr>
              <w:t>For</w:t>
            </w:r>
            <w:r w:rsidR="002570E4" w:rsidRPr="005647EB">
              <w:rPr>
                <w:rFonts w:cs="Arial"/>
              </w:rPr>
              <w:t xml:space="preserve"> </w:t>
            </w:r>
            <w:r w:rsidRPr="005647EB">
              <w:rPr>
                <w:rFonts w:cs="Arial"/>
              </w:rPr>
              <w:t>further</w:t>
            </w:r>
            <w:r w:rsidR="002570E4" w:rsidRPr="005647EB">
              <w:rPr>
                <w:rFonts w:cs="Arial"/>
              </w:rPr>
              <w:t xml:space="preserve"> </w:t>
            </w:r>
            <w:r w:rsidRPr="005647EB">
              <w:rPr>
                <w:rFonts w:cs="Arial"/>
              </w:rPr>
              <w:t>information</w:t>
            </w:r>
            <w:r w:rsidR="002570E4" w:rsidRPr="005647EB">
              <w:rPr>
                <w:rFonts w:cs="Arial"/>
              </w:rPr>
              <w:t xml:space="preserve"> </w:t>
            </w:r>
            <w:r w:rsidRPr="005647EB">
              <w:rPr>
                <w:rFonts w:cs="Arial"/>
              </w:rPr>
              <w:t>see</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r w:rsidR="002570E4" w:rsidRPr="005647EB">
              <w:rPr>
                <w:rFonts w:cs="Arial"/>
              </w:rPr>
              <w:t xml:space="preserve"> </w:t>
            </w:r>
            <w:r w:rsidRPr="005647EB">
              <w:rPr>
                <w:rFonts w:cs="Arial"/>
              </w:rPr>
              <w:t>and</w:t>
            </w:r>
            <w:r w:rsidR="002570E4" w:rsidRPr="005647EB">
              <w:rPr>
                <w:rFonts w:cs="Arial"/>
              </w:rPr>
              <w:t xml:space="preserve"> </w:t>
            </w:r>
            <w:r w:rsidR="00914A62" w:rsidRPr="005647EB">
              <w:rPr>
                <w:rFonts w:cs="Arial"/>
              </w:rPr>
              <w:t>clause</w:t>
            </w:r>
            <w:r w:rsidRPr="005647EB">
              <w:rPr>
                <w:rFonts w:cs="Arial"/>
              </w:rPr>
              <w:t>10.1</w:t>
            </w:r>
            <w:r w:rsidR="002570E4" w:rsidRPr="005647EB">
              <w:rPr>
                <w:rFonts w:cs="Arial"/>
              </w:rPr>
              <w:t xml:space="preserve"> in 3GPP TS </w:t>
            </w:r>
            <w:r w:rsidRPr="005647EB">
              <w:rPr>
                <w:rFonts w:cs="Arial"/>
              </w:rPr>
              <w:t>36.213.</w:t>
            </w:r>
          </w:p>
        </w:tc>
      </w:tr>
    </w:tbl>
    <w:p w14:paraId="7E4E7414" w14:textId="77777777" w:rsidR="00164B5D" w:rsidRPr="005647EB" w:rsidRDefault="00164B5D" w:rsidP="002570E4"/>
    <w:p w14:paraId="22C81156" w14:textId="6FFAA4EF" w:rsidR="00164B5D" w:rsidRPr="005647EB" w:rsidRDefault="00164B5D" w:rsidP="002570E4">
      <w:r w:rsidRPr="005647EB">
        <w:t xml:space="preserve">When DRX cycle is 160ms, the delay requirement of cell identification and measurement period are specified in </w:t>
      </w:r>
      <w:r w:rsidR="00914A62" w:rsidRPr="005647EB">
        <w:t>clause</w:t>
      </w:r>
      <w:r w:rsidRPr="005647EB">
        <w:t xml:space="preserve"> 8.1.2.3.1.2</w:t>
      </w:r>
      <w:r w:rsidRPr="005647EB">
        <w:rPr>
          <w:lang w:eastAsia="zh-CN"/>
        </w:rPr>
        <w:t xml:space="preserve"> and</w:t>
      </w:r>
      <w:r w:rsidRPr="005647EB">
        <w:t xml:space="preserve"> Non DRX Requirements in clause 8.1.2.3.1.1 are applicable.</w:t>
      </w:r>
    </w:p>
    <w:p w14:paraId="704DE3A2" w14:textId="77777777" w:rsidR="00164B5D" w:rsidRPr="005647EB" w:rsidRDefault="00164B5D" w:rsidP="002570E4">
      <w:r w:rsidRPr="005647EB">
        <w:t>The requirement of inter frequency cell identification delay are specified as</w:t>
      </w:r>
    </w:p>
    <w:p w14:paraId="7722C46B" w14:textId="77777777" w:rsidR="00164B5D" w:rsidRPr="005647EB" w:rsidRDefault="00164B5D" w:rsidP="002570E4">
      <w:pPr>
        <w:pStyle w:val="EQ"/>
        <w:keepLines w:val="0"/>
        <w:jc w:val="center"/>
        <w:rPr>
          <w:noProof w:val="0"/>
        </w:rPr>
      </w:pPr>
      <w:r w:rsidRPr="005647EB">
        <w:rPr>
          <w:noProof w:val="0"/>
          <w:position w:val="-30"/>
        </w:rPr>
        <w:object w:dxaOrig="4800" w:dyaOrig="680" w14:anchorId="01FEBF3F">
          <v:shape id="_x0000_i1255" type="#_x0000_t75" style="width:240pt;height:34.5pt" o:ole="">
            <v:imagedata r:id="rId71" o:title=""/>
          </v:shape>
          <o:OLEObject Type="Embed" ProgID="Equation.3" ShapeID="_x0000_i1255" DrawAspect="Content" ObjectID="_1781977814" r:id="rId262"/>
        </w:object>
      </w:r>
      <w:r w:rsidRPr="005647EB">
        <w:rPr>
          <w:noProof w:val="0"/>
        </w:rPr>
        <w:t>(normal performance) and</w:t>
      </w:r>
    </w:p>
    <w:p w14:paraId="0BD645C5" w14:textId="77777777" w:rsidR="00164B5D" w:rsidRPr="005647EB" w:rsidRDefault="00164B5D" w:rsidP="002570E4">
      <w:pPr>
        <w:pStyle w:val="EQ"/>
        <w:keepLines w:val="0"/>
        <w:jc w:val="center"/>
        <w:rPr>
          <w:noProof w:val="0"/>
        </w:rPr>
      </w:pPr>
      <w:r w:rsidRPr="005647EB">
        <w:rPr>
          <w:noProof w:val="0"/>
          <w:position w:val="-30"/>
        </w:rPr>
        <w:object w:dxaOrig="4780" w:dyaOrig="680" w14:anchorId="24FB8950">
          <v:shape id="_x0000_i1256" type="#_x0000_t75" style="width:239pt;height:34.5pt" o:ole="">
            <v:imagedata r:id="rId73" o:title=""/>
          </v:shape>
          <o:OLEObject Type="Embed" ProgID="Equation.3" ShapeID="_x0000_i1256" DrawAspect="Content" ObjectID="_1781977815" r:id="rId263"/>
        </w:object>
      </w:r>
      <w:r w:rsidRPr="005647EB">
        <w:rPr>
          <w:noProof w:val="0"/>
        </w:rPr>
        <w:t>(reduced performance)</w:t>
      </w:r>
    </w:p>
    <w:p w14:paraId="363F44A6" w14:textId="0C559ED0" w:rsidR="00164B5D" w:rsidRPr="005647EB" w:rsidRDefault="00164B5D" w:rsidP="002570E4">
      <w:pPr>
        <w:pStyle w:val="EX"/>
        <w:keepLines w:val="0"/>
        <w:ind w:left="1985" w:hanging="1701"/>
        <w:rPr>
          <w:lang w:eastAsia="zh-CN"/>
        </w:rPr>
      </w:pPr>
      <w:r w:rsidRPr="005647EB">
        <w:rPr>
          <w:rFonts w:cs="v4.2.0"/>
        </w:rPr>
        <w:t>T</w:t>
      </w:r>
      <w:r w:rsidRPr="005647EB">
        <w:rPr>
          <w:rFonts w:cs="v4.2.0"/>
          <w:vertAlign w:val="subscript"/>
          <w:lang w:eastAsia="zh-CN"/>
        </w:rPr>
        <w:t>Basic_Identify_inter</w:t>
      </w:r>
      <w:r w:rsidRPr="005647EB">
        <w:tab/>
      </w:r>
      <w:r w:rsidRPr="005647EB">
        <w:rPr>
          <w:lang w:eastAsia="zh-CN"/>
        </w:rPr>
        <w:t xml:space="preserve">480ms, </w:t>
      </w:r>
      <w:r w:rsidRPr="005647EB">
        <w:t xml:space="preserve">See </w:t>
      </w:r>
      <w:r w:rsidR="00914A62" w:rsidRPr="005647EB">
        <w:rPr>
          <w:lang w:eastAsia="zh-CN"/>
        </w:rPr>
        <w:t>clause</w:t>
      </w:r>
      <w:r w:rsidRPr="005647EB">
        <w:rPr>
          <w:lang w:eastAsia="zh-CN"/>
        </w:rPr>
        <w:t xml:space="preserve"> </w:t>
      </w:r>
      <w:r w:rsidRPr="005647EB">
        <w:t>8.1.2.3.1.1</w:t>
      </w:r>
    </w:p>
    <w:p w14:paraId="343962FB" w14:textId="44535E2B" w:rsidR="00164B5D" w:rsidRPr="005647EB" w:rsidRDefault="00164B5D" w:rsidP="002570E4">
      <w:pPr>
        <w:pStyle w:val="EX"/>
        <w:keepLines w:val="0"/>
        <w:ind w:left="1985" w:hanging="1701"/>
        <w:rPr>
          <w:lang w:eastAsia="zh-CN"/>
        </w:rPr>
      </w:pPr>
      <w:r w:rsidRPr="005647EB">
        <w:t>T</w:t>
      </w:r>
      <w:r w:rsidRPr="005647EB">
        <w:rPr>
          <w:vertAlign w:val="subscript"/>
          <w:lang w:eastAsia="zh-CN"/>
        </w:rPr>
        <w:t>Inter1</w:t>
      </w:r>
      <w:r w:rsidRPr="005647EB">
        <w:tab/>
      </w:r>
      <w:r w:rsidRPr="005647EB">
        <w:rPr>
          <w:lang w:eastAsia="zh-CN"/>
        </w:rPr>
        <w:t xml:space="preserve">60ms, See </w:t>
      </w:r>
      <w:r w:rsidR="00914A62" w:rsidRPr="005647EB">
        <w:rPr>
          <w:lang w:eastAsia="zh-CN"/>
        </w:rPr>
        <w:t>clause</w:t>
      </w:r>
      <w:r w:rsidRPr="005647EB">
        <w:rPr>
          <w:lang w:eastAsia="zh-CN"/>
        </w:rPr>
        <w:t xml:space="preserve"> 8.1.2.1</w:t>
      </w:r>
    </w:p>
    <w:p w14:paraId="18970663" w14:textId="77777777" w:rsidR="00164B5D" w:rsidRPr="005647EB" w:rsidRDefault="00164B5D" w:rsidP="002570E4">
      <w:pPr>
        <w:pStyle w:val="EX"/>
        <w:keepLines w:val="0"/>
        <w:ind w:left="1985" w:hanging="1701"/>
        <w:rPr>
          <w:rFonts w:cs="v4.2.0"/>
        </w:rPr>
      </w:pPr>
      <w:r w:rsidRPr="005647EB">
        <w:rPr>
          <w:lang w:eastAsia="zh-CN"/>
        </w:rPr>
        <w:t>N</w:t>
      </w:r>
      <w:r w:rsidRPr="005647EB">
        <w:rPr>
          <w:vertAlign w:val="subscript"/>
          <w:lang w:eastAsia="zh-CN"/>
        </w:rPr>
        <w:t>freq,n</w:t>
      </w:r>
      <w:r w:rsidRPr="005647EB">
        <w:rPr>
          <w:lang w:eastAsia="zh-CN"/>
        </w:rPr>
        <w:t xml:space="preserve"> and N</w:t>
      </w:r>
      <w:r w:rsidRPr="005647EB">
        <w:rPr>
          <w:vertAlign w:val="subscript"/>
          <w:lang w:eastAsia="zh-CN"/>
        </w:rPr>
        <w:t>freq,r</w:t>
      </w:r>
      <w:r w:rsidRPr="005647EB">
        <w:rPr>
          <w:lang w:eastAsia="zh-CN"/>
        </w:rPr>
        <w:tab/>
        <w:t>3 and 5 set in this test case</w:t>
      </w:r>
      <w:r w:rsidRPr="005647EB">
        <w:t>.</w:t>
      </w:r>
    </w:p>
    <w:p w14:paraId="74DCB737" w14:textId="1F886B49" w:rsidR="00164B5D" w:rsidRPr="005647EB" w:rsidRDefault="00164B5D" w:rsidP="002570E4">
      <w:pPr>
        <w:pStyle w:val="EX"/>
        <w:keepLines w:val="0"/>
        <w:ind w:left="1985" w:hanging="1701"/>
        <w:rPr>
          <w:rFonts w:cs="v4.2.0"/>
        </w:rPr>
      </w:pPr>
      <w:r w:rsidRPr="005647EB">
        <w:rPr>
          <w:lang w:eastAsia="zh-CN"/>
        </w:rPr>
        <w:t>K</w:t>
      </w:r>
      <w:r w:rsidRPr="005647EB">
        <w:rPr>
          <w:vertAlign w:val="subscript"/>
          <w:lang w:eastAsia="zh-CN"/>
        </w:rPr>
        <w:t>n</w:t>
      </w:r>
      <w:r w:rsidRPr="005647EB">
        <w:rPr>
          <w:lang w:eastAsia="zh-CN"/>
        </w:rPr>
        <w:t xml:space="preserve"> and K</w:t>
      </w:r>
      <w:r w:rsidRPr="005647EB">
        <w:rPr>
          <w:vertAlign w:val="subscript"/>
          <w:lang w:eastAsia="zh-CN"/>
        </w:rPr>
        <w:t>r</w:t>
      </w:r>
      <w:r w:rsidRPr="005647EB">
        <w:rPr>
          <w:lang w:eastAsia="zh-CN"/>
        </w:rPr>
        <w:tab/>
        <w:t xml:space="preserve">8/7 and 8, See </w:t>
      </w:r>
      <w:r w:rsidR="00914A62" w:rsidRPr="005647EB">
        <w:rPr>
          <w:lang w:eastAsia="zh-CN"/>
        </w:rPr>
        <w:t>clause</w:t>
      </w:r>
      <w:r w:rsidRPr="005647EB">
        <w:rPr>
          <w:lang w:eastAsia="zh-CN"/>
        </w:rPr>
        <w:t xml:space="preserve"> 8.1.2.1.1a.</w:t>
      </w:r>
    </w:p>
    <w:p w14:paraId="526D9C1C" w14:textId="77777777" w:rsidR="00164B5D" w:rsidRPr="005647EB" w:rsidRDefault="00164B5D" w:rsidP="002570E4">
      <w:r w:rsidRPr="005647EB">
        <w:t>This gives 13165.7ms for cells 2 on normal carrier, and 153600ms for cell 3 and cell 4 on reduced carriers for Event A3 triggered measurement reporting delay. The test requirements allow 13.2s and 153.6s.</w:t>
      </w:r>
    </w:p>
    <w:p w14:paraId="520AC400" w14:textId="77777777" w:rsidR="00164B5D" w:rsidRPr="005647EB" w:rsidRDefault="00164B5D" w:rsidP="002570E4">
      <w:pPr>
        <w:rPr>
          <w:rFonts w:cs="v4.2.0"/>
          <w:lang w:eastAsia="zh-CN"/>
        </w:rPr>
      </w:pPr>
      <w:r w:rsidRPr="005647EB">
        <w:rPr>
          <w:rFonts w:cs="v4.2.0"/>
        </w:rPr>
        <w:t>A cell shall be considered detectable provided following conditions are fulfilled:</w:t>
      </w:r>
    </w:p>
    <w:p w14:paraId="020E0813" w14:textId="77777777" w:rsidR="00164B5D" w:rsidRPr="005647EB" w:rsidRDefault="00164B5D" w:rsidP="002570E4">
      <w:pPr>
        <w:pStyle w:val="B1"/>
      </w:pPr>
      <w:r w:rsidRPr="005647EB">
        <w:t>-</w:t>
      </w:r>
      <w:r w:rsidRPr="005647EB">
        <w:tab/>
        <w:t>RSRP|</w:t>
      </w:r>
      <w:r w:rsidRPr="005647EB">
        <w:rPr>
          <w:vertAlign w:val="subscript"/>
        </w:rPr>
        <w:t>dBm</w:t>
      </w:r>
      <w:r w:rsidRPr="005647EB">
        <w:t xml:space="preserve"> and RSRP Ês/Iot according to Annex I.2.3 for a corresponding Band,</w:t>
      </w:r>
    </w:p>
    <w:p w14:paraId="6F586CBC" w14:textId="67C5F3BF" w:rsidR="00164B5D" w:rsidRPr="005647EB" w:rsidRDefault="00164B5D" w:rsidP="002570E4">
      <w:pPr>
        <w:pStyle w:val="B1"/>
      </w:pPr>
      <w:r w:rsidRPr="005647EB">
        <w:t>-</w:t>
      </w:r>
      <w:r w:rsidRPr="005647EB">
        <w:tab/>
        <w:t xml:space="preserve">other RSRP related side conditions given </w:t>
      </w:r>
      <w:r w:rsidR="002570E4" w:rsidRPr="005647EB">
        <w:t>in 3GPP TS</w:t>
      </w:r>
      <w:r w:rsidRPr="005647EB">
        <w:rPr>
          <w:rFonts w:cs="v4.2.0"/>
        </w:rPr>
        <w:t xml:space="preserve"> 36.133 [4] </w:t>
      </w:r>
      <w:r w:rsidRPr="005647EB">
        <w:t>Clause 9.1.3.1 and 9.1.3.2 are fulfilled for a corresponding Band,</w:t>
      </w:r>
    </w:p>
    <w:p w14:paraId="2E504C1B" w14:textId="116D0F04" w:rsidR="00164B5D" w:rsidRPr="005647EB" w:rsidRDefault="00164B5D" w:rsidP="002570E4">
      <w:pPr>
        <w:pStyle w:val="B1"/>
      </w:pPr>
      <w:r w:rsidRPr="005647EB">
        <w:t>-</w:t>
      </w:r>
      <w:r w:rsidRPr="005647EB">
        <w:tab/>
        <w:t xml:space="preserve">RSRQ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s 9.1.6.1 and 9.1.6.2 are fulfilled for a corresponding Band,</w:t>
      </w:r>
    </w:p>
    <w:p w14:paraId="59847043" w14:textId="4C1D9DD7" w:rsidR="00164B5D" w:rsidRPr="005647EB" w:rsidRDefault="00164B5D" w:rsidP="002570E4">
      <w:pPr>
        <w:pStyle w:val="B1"/>
        <w:rPr>
          <w:lang w:eastAsia="zh-CN"/>
        </w:rPr>
      </w:pPr>
      <w:r w:rsidRPr="005647EB">
        <w:t>-</w:t>
      </w:r>
      <w:r w:rsidRPr="005647EB">
        <w:tab/>
        <w:t xml:space="preserve">RS-SINR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s 9.1.17.3.1 and 9.1.17.3.2 are fulfilled for a corresponding Band</w:t>
      </w:r>
      <w:r w:rsidRPr="005647EB">
        <w:rPr>
          <w:u w:val="single"/>
          <w:lang w:eastAsia="zh-CN"/>
        </w:rPr>
        <w:t>,</w:t>
      </w:r>
    </w:p>
    <w:p w14:paraId="48D3ACFB" w14:textId="77777777" w:rsidR="00164B5D" w:rsidRPr="005647EB" w:rsidRDefault="00164B5D" w:rsidP="002570E4">
      <w:pPr>
        <w:pStyle w:val="B1"/>
        <w:rPr>
          <w:lang w:eastAsia="zh-CN"/>
        </w:rPr>
      </w:pPr>
      <w:r w:rsidRPr="005647EB">
        <w:t>-</w:t>
      </w:r>
      <w:r w:rsidRPr="005647EB">
        <w:tab/>
        <w:t>SCH_RP|</w:t>
      </w:r>
      <w:r w:rsidRPr="005647EB">
        <w:rPr>
          <w:vertAlign w:val="subscript"/>
        </w:rPr>
        <w:t>dBm</w:t>
      </w:r>
      <w:r w:rsidRPr="005647EB">
        <w:t xml:space="preserve"> and SCH Ês/Iot according to Annex I.2.3 for a corresponding Band</w:t>
      </w:r>
      <w:r w:rsidRPr="005647EB">
        <w:rPr>
          <w:lang w:eastAsia="zh-CN"/>
        </w:rPr>
        <w:t>.</w:t>
      </w:r>
    </w:p>
    <w:p w14:paraId="7B9FEF93" w14:textId="6DC10D46" w:rsidR="00164B5D" w:rsidRPr="005647EB" w:rsidRDefault="00164B5D"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in the </w:t>
      </w:r>
      <w:r w:rsidR="00914A62" w:rsidRPr="005647EB">
        <w:rPr>
          <w:rFonts w:cs="v4.2.0"/>
        </w:rPr>
        <w:t>clause</w:t>
      </w:r>
      <w:r w:rsidRPr="005647EB">
        <w:rPr>
          <w:rFonts w:cs="v4.2.0"/>
        </w:rPr>
        <w:t xml:space="preserve">s 9.1.3.1 and 9.1.3.2, the RSRQ measurement accuracy for all measured cells shall be as specified in the </w:t>
      </w:r>
      <w:r w:rsidR="00914A62" w:rsidRPr="005647EB">
        <w:rPr>
          <w:rFonts w:cs="v4.2.0"/>
        </w:rPr>
        <w:t>clause</w:t>
      </w:r>
      <w:r w:rsidRPr="005647EB">
        <w:rPr>
          <w:rFonts w:cs="v4.2.0"/>
        </w:rPr>
        <w:t xml:space="preserve">s 9.1.6.1 and 9.1.6.2, and the RS-SINR measurement accuracy for all measured cells shall be as specified in the </w:t>
      </w:r>
      <w:r w:rsidR="00914A62" w:rsidRPr="005647EB">
        <w:rPr>
          <w:rFonts w:cs="v4.2.0"/>
        </w:rPr>
        <w:t>clause</w:t>
      </w:r>
      <w:r w:rsidRPr="005647EB">
        <w:rPr>
          <w:rFonts w:cs="v4.2.0"/>
        </w:rPr>
        <w:t>s 9.1.17.3.1 and 9.1.17.3.2.</w:t>
      </w:r>
    </w:p>
    <w:p w14:paraId="41B6C4CD" w14:textId="30A410A1" w:rsidR="00164B5D" w:rsidRPr="005647EB" w:rsidRDefault="00164B5D" w:rsidP="002570E4">
      <w:r w:rsidRPr="005647EB">
        <w:lastRenderedPageBreak/>
        <w:t xml:space="preserve">The normative reference for this requirement </w:t>
      </w:r>
      <w:r w:rsidR="002570E4" w:rsidRPr="005647EB">
        <w:t>is 3GPP TS</w:t>
      </w:r>
      <w:r w:rsidRPr="005647EB">
        <w:t xml:space="preserve"> 36.133 [4] clause 8.1.2.3.1 and A.8.4.9.</w:t>
      </w:r>
    </w:p>
    <w:p w14:paraId="1BA8C39E" w14:textId="77777777" w:rsidR="00164B5D" w:rsidRPr="005647EB" w:rsidRDefault="00164B5D" w:rsidP="002570E4">
      <w:pPr>
        <w:pStyle w:val="Heading4"/>
        <w:keepNext w:val="0"/>
        <w:keepLines w:val="0"/>
      </w:pPr>
      <w:r w:rsidRPr="005647EB">
        <w:t>8.4.9.4</w:t>
      </w:r>
      <w:r w:rsidRPr="005647EB">
        <w:tab/>
        <w:t>Test description</w:t>
      </w:r>
    </w:p>
    <w:p w14:paraId="34654164" w14:textId="77777777" w:rsidR="00164B5D" w:rsidRPr="005647EB" w:rsidRDefault="00164B5D" w:rsidP="002570E4">
      <w:pPr>
        <w:pStyle w:val="Heading5"/>
        <w:keepNext w:val="0"/>
        <w:keepLines w:val="0"/>
      </w:pPr>
      <w:r w:rsidRPr="005647EB">
        <w:t>8.4.9.4.1</w:t>
      </w:r>
      <w:r w:rsidRPr="005647EB">
        <w:tab/>
        <w:t>Initial conditions</w:t>
      </w:r>
    </w:p>
    <w:p w14:paraId="2B8A6DA0" w14:textId="53C4097B" w:rsidR="00164B5D" w:rsidRPr="005647EB" w:rsidRDefault="00164B5D" w:rsidP="002570E4">
      <w:r w:rsidRPr="005647EB">
        <w:t xml:space="preserve">Test Environment: Normal, as defined </w:t>
      </w:r>
      <w:r w:rsidR="002570E4" w:rsidRPr="005647EB">
        <w:t>in 3GPP TS</w:t>
      </w:r>
      <w:r w:rsidRPr="005647EB">
        <w:t xml:space="preserve"> 36.508 [7] clause 4.1.</w:t>
      </w:r>
    </w:p>
    <w:p w14:paraId="789C53DC" w14:textId="4CFB6E34" w:rsidR="00164B5D" w:rsidRPr="005647EB" w:rsidRDefault="00164B5D" w:rsidP="002570E4">
      <w:r w:rsidRPr="005647EB">
        <w:t xml:space="preserve">Frequencies to be tested: According to Annex E table E-1 </w:t>
      </w:r>
      <w:r w:rsidR="00EC0475" w:rsidRPr="005647EB">
        <w:t>and 3GPP TS</w:t>
      </w:r>
      <w:r w:rsidRPr="005647EB">
        <w:t xml:space="preserve"> 36.508 [7] clauses 4.4.2 and 4.3.1.  </w:t>
      </w:r>
    </w:p>
    <w:p w14:paraId="204A1CBB" w14:textId="4FE6890D" w:rsidR="00164B5D" w:rsidRPr="005647EB" w:rsidRDefault="00164B5D" w:rsidP="002570E4">
      <w:r w:rsidRPr="005647EB">
        <w:t xml:space="preserve">Channel Bandwidth to be tested: 10 MHz as defined </w:t>
      </w:r>
      <w:r w:rsidR="002570E4" w:rsidRPr="005647EB">
        <w:t>in 3GPP TS</w:t>
      </w:r>
      <w:r w:rsidRPr="005647EB">
        <w:t xml:space="preserve"> 36.508 [7] clause 4.3.1.</w:t>
      </w:r>
    </w:p>
    <w:p w14:paraId="563CE482" w14:textId="48333002" w:rsidR="00164B5D" w:rsidRPr="005647EB" w:rsidRDefault="00164B5D"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54</w:t>
      </w:r>
      <w:r w:rsidRPr="005647EB">
        <w:rPr>
          <w:rFonts w:ascii="Segoe UI" w:hAnsi="Segoe UI" w:cs="Segoe UI"/>
        </w:rPr>
        <w:t xml:space="preserve"> </w:t>
      </w:r>
      <w:r w:rsidRPr="005647EB">
        <w:t>for UE with 2Rx RF band and Annex A, Figure 99 for 4Rx capable UE without any 2Rx RF bands.</w:t>
      </w:r>
    </w:p>
    <w:p w14:paraId="7917405D" w14:textId="77777777" w:rsidR="00164B5D" w:rsidRPr="005647EB" w:rsidRDefault="00164B5D" w:rsidP="002570E4">
      <w:pPr>
        <w:pStyle w:val="B1"/>
      </w:pPr>
      <w:r w:rsidRPr="005647EB">
        <w:t>2.</w:t>
      </w:r>
      <w:r w:rsidRPr="005647EB">
        <w:tab/>
        <w:t>The general test parameter settings are set up according to Table 8.4.9.4.1-1.</w:t>
      </w:r>
    </w:p>
    <w:p w14:paraId="0C0D3AA1" w14:textId="77777777" w:rsidR="00164B5D" w:rsidRPr="005647EB" w:rsidRDefault="00164B5D" w:rsidP="002570E4">
      <w:pPr>
        <w:pStyle w:val="B1"/>
      </w:pPr>
      <w:r w:rsidRPr="005647EB">
        <w:t>3.</w:t>
      </w:r>
      <w:r w:rsidRPr="005647EB">
        <w:tab/>
        <w:t>Propagation conditions are set according to Annex B clauses B.0.</w:t>
      </w:r>
    </w:p>
    <w:p w14:paraId="728EFC4A" w14:textId="77777777" w:rsidR="00164B5D" w:rsidRPr="005647EB" w:rsidRDefault="00164B5D" w:rsidP="002570E4">
      <w:pPr>
        <w:pStyle w:val="B1"/>
      </w:pPr>
      <w:r w:rsidRPr="005647EB">
        <w:t>4.</w:t>
      </w:r>
      <w:r w:rsidRPr="005647EB">
        <w:tab/>
        <w:t>Message contents are defined in clause 8.4.9.4.3.</w:t>
      </w:r>
    </w:p>
    <w:p w14:paraId="72719FDC" w14:textId="77777777" w:rsidR="00164B5D" w:rsidRPr="005647EB" w:rsidRDefault="00164B5D" w:rsidP="002570E4">
      <w:pPr>
        <w:pStyle w:val="B1"/>
        <w:rPr>
          <w:rFonts w:cs="v3.7.0"/>
        </w:rPr>
      </w:pPr>
      <w:r w:rsidRPr="005647EB">
        <w:t>5.</w:t>
      </w:r>
      <w:r w:rsidRPr="005647EB">
        <w:tab/>
        <w:t>There are nine E-UTRA TDD frequencies defined and four cells specified in the test. Cell 1 is the cell used for connection setup with the power level set according to Annex C.0 and C.1 for this test.</w:t>
      </w:r>
    </w:p>
    <w:p w14:paraId="0C0EBA3B" w14:textId="77777777" w:rsidR="00164B5D" w:rsidRPr="005647EB" w:rsidRDefault="00164B5D" w:rsidP="002570E4">
      <w:pPr>
        <w:pStyle w:val="TH"/>
        <w:keepNext w:val="0"/>
        <w:keepLines w:val="0"/>
        <w:rPr>
          <w:snapToGrid w:val="0"/>
        </w:rPr>
      </w:pPr>
      <w:r w:rsidRPr="005647EB">
        <w:rPr>
          <w:snapToGrid w:val="0"/>
        </w:rPr>
        <w:t xml:space="preserve">Table 8.4.9.4.1-1: General test parameters for E-UTRAN TDD-TDD inter-frequency event triggered reporting for IncMon </w:t>
      </w:r>
      <w:r w:rsidRPr="005647EB">
        <w:rPr>
          <w:lang w:eastAsia="zh-CN"/>
        </w:rPr>
        <w:t>with reduced performance group configured</w:t>
      </w:r>
      <w:r w:rsidRPr="005647EB">
        <w:rPr>
          <w:snapToGrid w:val="0"/>
        </w:rPr>
        <w:t>, DRX on</w:t>
      </w:r>
    </w:p>
    <w:tbl>
      <w:tblPr>
        <w:tblW w:w="49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29"/>
        <w:gridCol w:w="580"/>
        <w:gridCol w:w="1528"/>
        <w:gridCol w:w="5091"/>
      </w:tblGrid>
      <w:tr w:rsidR="00164B5D" w:rsidRPr="005647EB" w14:paraId="4A00661F" w14:textId="77777777" w:rsidTr="00EC0475">
        <w:trPr>
          <w:cantSplit/>
          <w:jc w:val="center"/>
        </w:trPr>
        <w:tc>
          <w:tcPr>
            <w:tcW w:w="2529" w:type="dxa"/>
          </w:tcPr>
          <w:p w14:paraId="2C0B0DED" w14:textId="77777777" w:rsidR="00164B5D" w:rsidRPr="005647EB" w:rsidRDefault="00164B5D" w:rsidP="002570E4">
            <w:pPr>
              <w:pStyle w:val="TAH"/>
              <w:keepNext w:val="0"/>
              <w:keepLines w:val="0"/>
              <w:rPr>
                <w:rFonts w:cs="Arial"/>
              </w:rPr>
            </w:pPr>
            <w:r w:rsidRPr="005647EB">
              <w:rPr>
                <w:rFonts w:cs="Arial"/>
              </w:rPr>
              <w:t>Parameter</w:t>
            </w:r>
          </w:p>
        </w:tc>
        <w:tc>
          <w:tcPr>
            <w:tcW w:w="580" w:type="dxa"/>
          </w:tcPr>
          <w:p w14:paraId="3F22022F" w14:textId="77777777" w:rsidR="00164B5D" w:rsidRPr="005647EB" w:rsidRDefault="00164B5D" w:rsidP="002570E4">
            <w:pPr>
              <w:pStyle w:val="TAH"/>
              <w:keepNext w:val="0"/>
              <w:keepLines w:val="0"/>
              <w:rPr>
                <w:rFonts w:cs="Arial"/>
              </w:rPr>
            </w:pPr>
            <w:r w:rsidRPr="005647EB">
              <w:rPr>
                <w:rFonts w:cs="Arial"/>
              </w:rPr>
              <w:t>Unit</w:t>
            </w:r>
          </w:p>
        </w:tc>
        <w:tc>
          <w:tcPr>
            <w:tcW w:w="1528" w:type="dxa"/>
          </w:tcPr>
          <w:p w14:paraId="16BA8AAF" w14:textId="77777777" w:rsidR="00164B5D" w:rsidRPr="005647EB" w:rsidRDefault="00164B5D" w:rsidP="002570E4">
            <w:pPr>
              <w:pStyle w:val="TAH"/>
              <w:keepNext w:val="0"/>
              <w:keepLines w:val="0"/>
              <w:rPr>
                <w:rFonts w:cs="Arial"/>
              </w:rPr>
            </w:pPr>
            <w:r w:rsidRPr="005647EB">
              <w:rPr>
                <w:rFonts w:cs="Arial"/>
              </w:rPr>
              <w:t>Value</w:t>
            </w:r>
          </w:p>
        </w:tc>
        <w:tc>
          <w:tcPr>
            <w:tcW w:w="5090" w:type="dxa"/>
          </w:tcPr>
          <w:p w14:paraId="0D672B9A" w14:textId="77777777" w:rsidR="00164B5D" w:rsidRPr="005647EB" w:rsidRDefault="00164B5D" w:rsidP="002570E4">
            <w:pPr>
              <w:pStyle w:val="TAH"/>
              <w:keepNext w:val="0"/>
              <w:keepLines w:val="0"/>
              <w:rPr>
                <w:rFonts w:cs="Arial"/>
              </w:rPr>
            </w:pPr>
            <w:r w:rsidRPr="005647EB">
              <w:rPr>
                <w:rFonts w:cs="Arial"/>
              </w:rPr>
              <w:t>Comment</w:t>
            </w:r>
          </w:p>
        </w:tc>
      </w:tr>
      <w:tr w:rsidR="00164B5D" w:rsidRPr="005647EB" w14:paraId="12C10B5E" w14:textId="77777777" w:rsidTr="00EC0475">
        <w:trPr>
          <w:cantSplit/>
          <w:jc w:val="center"/>
        </w:trPr>
        <w:tc>
          <w:tcPr>
            <w:tcW w:w="2529" w:type="dxa"/>
            <w:tcBorders>
              <w:top w:val="single" w:sz="4" w:space="0" w:color="auto"/>
              <w:left w:val="single" w:sz="4" w:space="0" w:color="auto"/>
              <w:bottom w:val="single" w:sz="4" w:space="0" w:color="auto"/>
              <w:right w:val="single" w:sz="4" w:space="0" w:color="auto"/>
            </w:tcBorders>
          </w:tcPr>
          <w:p w14:paraId="0C5A8F6D" w14:textId="7DB9A8CE" w:rsidR="00164B5D" w:rsidRPr="005647EB" w:rsidRDefault="00164B5D" w:rsidP="002570E4">
            <w:pPr>
              <w:pStyle w:val="TAL"/>
              <w:keepNext w:val="0"/>
              <w:keepLines w:val="0"/>
              <w:rPr>
                <w:rFonts w:cs="Arial"/>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Borders>
              <w:top w:val="single" w:sz="4" w:space="0" w:color="auto"/>
              <w:left w:val="single" w:sz="4" w:space="0" w:color="auto"/>
              <w:bottom w:val="single" w:sz="4" w:space="0" w:color="auto"/>
              <w:right w:val="single" w:sz="4" w:space="0" w:color="auto"/>
            </w:tcBorders>
          </w:tcPr>
          <w:p w14:paraId="093D0C1D" w14:textId="77777777" w:rsidR="00164B5D" w:rsidRPr="005647EB" w:rsidRDefault="00164B5D" w:rsidP="002570E4">
            <w:pPr>
              <w:pStyle w:val="TAC"/>
              <w:keepNext w:val="0"/>
              <w:keepLines w:val="0"/>
              <w:rPr>
                <w:rFonts w:cs="Arial"/>
              </w:rPr>
            </w:pPr>
          </w:p>
        </w:tc>
        <w:tc>
          <w:tcPr>
            <w:tcW w:w="1528" w:type="dxa"/>
            <w:tcBorders>
              <w:top w:val="single" w:sz="4" w:space="0" w:color="auto"/>
              <w:left w:val="single" w:sz="4" w:space="0" w:color="auto"/>
              <w:bottom w:val="single" w:sz="4" w:space="0" w:color="auto"/>
              <w:right w:val="single" w:sz="4" w:space="0" w:color="auto"/>
            </w:tcBorders>
          </w:tcPr>
          <w:p w14:paraId="06065AE7" w14:textId="1A169CB7" w:rsidR="00164B5D" w:rsidRPr="005647EB" w:rsidRDefault="00164B5D"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2,3,4,5,6,7,8,9</w:t>
            </w:r>
          </w:p>
        </w:tc>
        <w:tc>
          <w:tcPr>
            <w:tcW w:w="5090" w:type="dxa"/>
            <w:tcBorders>
              <w:top w:val="single" w:sz="4" w:space="0" w:color="auto"/>
              <w:left w:val="single" w:sz="4" w:space="0" w:color="auto"/>
              <w:bottom w:val="single" w:sz="4" w:space="0" w:color="auto"/>
              <w:right w:val="single" w:sz="4" w:space="0" w:color="auto"/>
            </w:tcBorders>
          </w:tcPr>
          <w:p w14:paraId="3CDA0365" w14:textId="62679602" w:rsidR="00164B5D" w:rsidRPr="005647EB" w:rsidRDefault="00164B5D" w:rsidP="002570E4">
            <w:pPr>
              <w:pStyle w:val="TAL"/>
              <w:keepNext w:val="0"/>
              <w:keepLines w:val="0"/>
              <w:rPr>
                <w:rFonts w:cs="Arial"/>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eight</w:t>
            </w:r>
            <w:r w:rsidR="002570E4" w:rsidRPr="005647EB">
              <w:rPr>
                <w:rFonts w:cs="Arial"/>
              </w:rPr>
              <w:t xml:space="preserve"> </w:t>
            </w:r>
            <w:r w:rsidRPr="005647EB">
              <w:rPr>
                <w:rFonts w:cs="Arial"/>
              </w:rPr>
              <w:t>TDD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5,6,7,8</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9</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indicated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have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164B5D" w:rsidRPr="005647EB" w14:paraId="0F211EF2" w14:textId="77777777" w:rsidTr="00EC0475">
        <w:trPr>
          <w:cantSplit/>
          <w:jc w:val="center"/>
        </w:trPr>
        <w:tc>
          <w:tcPr>
            <w:tcW w:w="2529" w:type="dxa"/>
            <w:tcBorders>
              <w:top w:val="single" w:sz="4" w:space="0" w:color="auto"/>
              <w:left w:val="single" w:sz="4" w:space="0" w:color="auto"/>
              <w:bottom w:val="single" w:sz="4" w:space="0" w:color="auto"/>
              <w:right w:val="single" w:sz="4" w:space="0" w:color="auto"/>
            </w:tcBorders>
          </w:tcPr>
          <w:p w14:paraId="12DDC82D" w14:textId="0094D138" w:rsidR="00164B5D" w:rsidRPr="005647EB" w:rsidRDefault="00164B5D" w:rsidP="002570E4">
            <w:pPr>
              <w:pStyle w:val="TAL"/>
              <w:keepNext w:val="0"/>
              <w:keepLines w:val="0"/>
              <w:rPr>
                <w:rFonts w:cs="Arial"/>
              </w:rPr>
            </w:pPr>
            <w:r w:rsidRPr="005647EB">
              <w:rPr>
                <w:rFonts w:cs="Arial"/>
              </w:rPr>
              <w:t>Test</w:t>
            </w:r>
            <w:r w:rsidR="002570E4" w:rsidRPr="005647EB">
              <w:rPr>
                <w:rFonts w:cs="Arial"/>
              </w:rPr>
              <w:t xml:space="preserve"> </w:t>
            </w:r>
            <w:r w:rsidRPr="005647EB">
              <w:rPr>
                <w:rFonts w:cs="Arial"/>
              </w:rPr>
              <w:t>equipment</w:t>
            </w:r>
            <w:r w:rsidR="002570E4" w:rsidRPr="005647EB">
              <w:rPr>
                <w:rFonts w:cs="Arial"/>
              </w:rPr>
              <w:t xml:space="preserve"> </w:t>
            </w:r>
            <w:r w:rsidRPr="005647EB">
              <w:rPr>
                <w:rFonts w:cs="Arial"/>
              </w:rPr>
              <w:t>configuration</w:t>
            </w:r>
          </w:p>
        </w:tc>
        <w:tc>
          <w:tcPr>
            <w:tcW w:w="580" w:type="dxa"/>
            <w:tcBorders>
              <w:top w:val="single" w:sz="4" w:space="0" w:color="auto"/>
              <w:left w:val="single" w:sz="4" w:space="0" w:color="auto"/>
              <w:bottom w:val="single" w:sz="4" w:space="0" w:color="auto"/>
              <w:right w:val="single" w:sz="4" w:space="0" w:color="auto"/>
            </w:tcBorders>
          </w:tcPr>
          <w:p w14:paraId="61553492" w14:textId="77777777" w:rsidR="00164B5D" w:rsidRPr="005647EB" w:rsidRDefault="00164B5D" w:rsidP="002570E4">
            <w:pPr>
              <w:pStyle w:val="TAC"/>
              <w:keepNext w:val="0"/>
              <w:keepLines w:val="0"/>
              <w:rPr>
                <w:rFonts w:cs="Arial"/>
              </w:rPr>
            </w:pPr>
          </w:p>
        </w:tc>
        <w:tc>
          <w:tcPr>
            <w:tcW w:w="1528" w:type="dxa"/>
            <w:tcBorders>
              <w:top w:val="single" w:sz="4" w:space="0" w:color="auto"/>
              <w:left w:val="single" w:sz="4" w:space="0" w:color="auto"/>
              <w:bottom w:val="single" w:sz="4" w:space="0" w:color="auto"/>
              <w:right w:val="single" w:sz="4" w:space="0" w:color="auto"/>
            </w:tcBorders>
          </w:tcPr>
          <w:p w14:paraId="1CCEB728" w14:textId="575EA733" w:rsidR="00164B5D" w:rsidRPr="005647EB" w:rsidRDefault="00164B5D"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1,2,3,4</w:t>
            </w:r>
          </w:p>
        </w:tc>
        <w:tc>
          <w:tcPr>
            <w:tcW w:w="5090" w:type="dxa"/>
            <w:tcBorders>
              <w:top w:val="single" w:sz="4" w:space="0" w:color="auto"/>
              <w:left w:val="single" w:sz="4" w:space="0" w:color="auto"/>
              <w:bottom w:val="single" w:sz="4" w:space="0" w:color="auto"/>
              <w:right w:val="single" w:sz="4" w:space="0" w:color="auto"/>
            </w:tcBorders>
          </w:tcPr>
          <w:p w14:paraId="41554582" w14:textId="4DCC1B10" w:rsidR="00164B5D" w:rsidRPr="005647EB" w:rsidRDefault="00164B5D"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uses</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p w14:paraId="7F586D1B" w14:textId="3414CFFA" w:rsidR="00164B5D" w:rsidRPr="005647EB" w:rsidRDefault="00164B5D" w:rsidP="002570E4">
            <w:pPr>
              <w:pStyle w:val="TAL"/>
              <w:keepNext w:val="0"/>
              <w:keepLines w:val="0"/>
              <w:rPr>
                <w:rFonts w:cs="Arial"/>
              </w:rPr>
            </w:pPr>
            <w:r w:rsidRPr="005647EB">
              <w:rPr>
                <w:rFonts w:cs="Arial"/>
              </w:rPr>
              <w:t>Cells</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4.</w:t>
            </w:r>
          </w:p>
          <w:p w14:paraId="7E5E9FB0" w14:textId="165A9F6D" w:rsidR="00164B5D" w:rsidRPr="005647EB" w:rsidRDefault="00164B5D" w:rsidP="002570E4">
            <w:pPr>
              <w:pStyle w:val="TAL"/>
              <w:keepNext w:val="0"/>
              <w:keepLines w:val="0"/>
              <w:rPr>
                <w:rFonts w:cs="Arial"/>
              </w:rPr>
            </w:pPr>
            <w:r w:rsidRPr="005647EB">
              <w:rPr>
                <w:rFonts w:cs="Arial"/>
              </w:rPr>
              <w:t>Cells</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w:t>
            </w:r>
            <w:r w:rsidR="002570E4" w:rsidRPr="005647EB">
              <w:rPr>
                <w:rFonts w:cs="Arial"/>
              </w:rPr>
              <w:t xml:space="preserve"> </w:t>
            </w:r>
            <w:r w:rsidRPr="005647EB">
              <w:rPr>
                <w:rFonts w:cs="Arial"/>
              </w:rPr>
              <w:t>6,</w:t>
            </w:r>
            <w:r w:rsidR="002570E4" w:rsidRPr="005647EB">
              <w:rPr>
                <w:rFonts w:cs="Arial"/>
              </w:rPr>
              <w:t xml:space="preserve"> </w:t>
            </w:r>
            <w:r w:rsidRPr="005647EB">
              <w:rPr>
                <w:rFonts w:cs="Arial"/>
              </w:rPr>
              <w:t>7,</w:t>
            </w:r>
            <w:r w:rsidR="002570E4" w:rsidRPr="005647EB">
              <w:rPr>
                <w:rFonts w:cs="Arial"/>
              </w:rPr>
              <w:t xml:space="preserve"> </w:t>
            </w:r>
            <w:r w:rsidRPr="005647EB">
              <w:rPr>
                <w:rFonts w:cs="Arial"/>
              </w:rPr>
              <w:t>8,</w:t>
            </w:r>
            <w:r w:rsidR="002570E4" w:rsidRPr="005647EB">
              <w:rPr>
                <w:rFonts w:cs="Arial"/>
              </w:rPr>
              <w:t xml:space="preserve"> </w:t>
            </w:r>
            <w:r w:rsidRPr="005647EB">
              <w:rPr>
                <w:rFonts w:cs="Arial"/>
              </w:rPr>
              <w:t>9.</w:t>
            </w:r>
          </w:p>
        </w:tc>
      </w:tr>
      <w:tr w:rsidR="00164B5D" w:rsidRPr="005647EB" w14:paraId="6B9501CF" w14:textId="77777777" w:rsidTr="00EC0475">
        <w:trPr>
          <w:cantSplit/>
          <w:jc w:val="center"/>
        </w:trPr>
        <w:tc>
          <w:tcPr>
            <w:tcW w:w="2529" w:type="dxa"/>
          </w:tcPr>
          <w:p w14:paraId="04ACF512" w14:textId="591A0AF8" w:rsidR="00164B5D" w:rsidRPr="005647EB" w:rsidRDefault="00164B5D"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Pr>
          <w:p w14:paraId="7A426E21" w14:textId="77777777" w:rsidR="00164B5D" w:rsidRPr="005647EB" w:rsidRDefault="00164B5D" w:rsidP="002570E4">
            <w:pPr>
              <w:pStyle w:val="TAC"/>
              <w:keepNext w:val="0"/>
              <w:keepLines w:val="0"/>
              <w:rPr>
                <w:rFonts w:cs="Arial"/>
              </w:rPr>
            </w:pPr>
          </w:p>
        </w:tc>
        <w:tc>
          <w:tcPr>
            <w:tcW w:w="1528" w:type="dxa"/>
          </w:tcPr>
          <w:p w14:paraId="6187E9D6" w14:textId="11506915" w:rsidR="00164B5D" w:rsidRPr="005647EB" w:rsidRDefault="00164B5D"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5090" w:type="dxa"/>
          </w:tcPr>
          <w:p w14:paraId="3622AEB4" w14:textId="3A899948" w:rsidR="00164B5D" w:rsidRPr="005647EB" w:rsidRDefault="00164B5D"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164B5D" w:rsidRPr="005647EB" w14:paraId="2DF7452B" w14:textId="77777777" w:rsidTr="00EC0475">
        <w:trPr>
          <w:cantSplit/>
          <w:jc w:val="center"/>
        </w:trPr>
        <w:tc>
          <w:tcPr>
            <w:tcW w:w="2529" w:type="dxa"/>
          </w:tcPr>
          <w:p w14:paraId="4E735AE8" w14:textId="27A32431" w:rsidR="00164B5D" w:rsidRPr="005647EB" w:rsidRDefault="00164B5D" w:rsidP="002570E4">
            <w:pPr>
              <w:pStyle w:val="TAL"/>
              <w:keepNext w:val="0"/>
              <w:keepLines w:val="0"/>
              <w:rPr>
                <w:rFonts w:cs="Arial"/>
              </w:rPr>
            </w:pPr>
            <w:r w:rsidRPr="005647EB">
              <w:rPr>
                <w:rFonts w:cs="Arial"/>
              </w:rPr>
              <w:t>Neighbour</w:t>
            </w:r>
            <w:r w:rsidR="002570E4" w:rsidRPr="005647EB">
              <w:rPr>
                <w:rFonts w:cs="Arial"/>
              </w:rPr>
              <w:t xml:space="preserve"> </w:t>
            </w:r>
            <w:r w:rsidRPr="005647EB">
              <w:rPr>
                <w:rFonts w:cs="Arial"/>
              </w:rPr>
              <w:t>cells</w:t>
            </w:r>
          </w:p>
        </w:tc>
        <w:tc>
          <w:tcPr>
            <w:tcW w:w="580" w:type="dxa"/>
          </w:tcPr>
          <w:p w14:paraId="3A736819" w14:textId="77777777" w:rsidR="00164B5D" w:rsidRPr="005647EB" w:rsidRDefault="00164B5D" w:rsidP="002570E4">
            <w:pPr>
              <w:pStyle w:val="TAC"/>
              <w:keepNext w:val="0"/>
              <w:keepLines w:val="0"/>
              <w:rPr>
                <w:rFonts w:cs="Arial"/>
              </w:rPr>
            </w:pPr>
          </w:p>
        </w:tc>
        <w:tc>
          <w:tcPr>
            <w:tcW w:w="1528" w:type="dxa"/>
          </w:tcPr>
          <w:p w14:paraId="786D5D8C" w14:textId="58E32A7F" w:rsidR="00164B5D" w:rsidRPr="005647EB" w:rsidRDefault="00164B5D"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2,3,4</w:t>
            </w:r>
          </w:p>
        </w:tc>
        <w:tc>
          <w:tcPr>
            <w:tcW w:w="5090" w:type="dxa"/>
          </w:tcPr>
          <w:p w14:paraId="16AAB53B" w14:textId="77777777" w:rsidR="00164B5D" w:rsidRPr="005647EB" w:rsidRDefault="00164B5D" w:rsidP="002570E4">
            <w:pPr>
              <w:pStyle w:val="TAL"/>
              <w:keepNext w:val="0"/>
              <w:keepLines w:val="0"/>
              <w:rPr>
                <w:rFonts w:cs="Arial"/>
              </w:rPr>
            </w:pPr>
          </w:p>
        </w:tc>
      </w:tr>
      <w:tr w:rsidR="00164B5D" w:rsidRPr="005647EB" w14:paraId="57EC2A4C" w14:textId="77777777" w:rsidTr="00EC0475">
        <w:trPr>
          <w:cantSplit/>
          <w:jc w:val="center"/>
        </w:trPr>
        <w:tc>
          <w:tcPr>
            <w:tcW w:w="2529" w:type="dxa"/>
          </w:tcPr>
          <w:p w14:paraId="022546F6" w14:textId="03C747A2" w:rsidR="00164B5D" w:rsidRPr="005647EB" w:rsidRDefault="00164B5D" w:rsidP="002570E4">
            <w:pPr>
              <w:pStyle w:val="TAL"/>
              <w:keepNext w:val="0"/>
              <w:keepLines w:val="0"/>
              <w:rPr>
                <w:rFonts w:cs="Arial"/>
              </w:rPr>
            </w:pPr>
            <w:r w:rsidRPr="005647EB">
              <w:rPr>
                <w:rFonts w:cs="Arial"/>
              </w:rPr>
              <w:t>Gap</w:t>
            </w:r>
            <w:r w:rsidR="002570E4" w:rsidRPr="005647EB">
              <w:rPr>
                <w:rFonts w:cs="Arial"/>
              </w:rPr>
              <w:t xml:space="preserve"> </w:t>
            </w:r>
            <w:r w:rsidRPr="005647EB">
              <w:rPr>
                <w:rFonts w:cs="Arial"/>
              </w:rPr>
              <w:t>Pattern</w:t>
            </w:r>
            <w:r w:rsidR="002570E4" w:rsidRPr="005647EB">
              <w:rPr>
                <w:rFonts w:cs="Arial"/>
              </w:rPr>
              <w:t xml:space="preserve"> </w:t>
            </w:r>
            <w:r w:rsidRPr="005647EB">
              <w:rPr>
                <w:rFonts w:cs="Arial"/>
              </w:rPr>
              <w:t>Id</w:t>
            </w:r>
          </w:p>
        </w:tc>
        <w:tc>
          <w:tcPr>
            <w:tcW w:w="580" w:type="dxa"/>
          </w:tcPr>
          <w:p w14:paraId="6B1FF1A7" w14:textId="77777777" w:rsidR="00164B5D" w:rsidRPr="005647EB" w:rsidRDefault="00164B5D" w:rsidP="002570E4">
            <w:pPr>
              <w:pStyle w:val="TAC"/>
              <w:keepNext w:val="0"/>
              <w:keepLines w:val="0"/>
              <w:rPr>
                <w:rFonts w:cs="Arial"/>
              </w:rPr>
            </w:pPr>
          </w:p>
        </w:tc>
        <w:tc>
          <w:tcPr>
            <w:tcW w:w="1528" w:type="dxa"/>
          </w:tcPr>
          <w:p w14:paraId="43868CE8" w14:textId="77777777" w:rsidR="00164B5D" w:rsidRPr="005647EB" w:rsidRDefault="00164B5D" w:rsidP="002570E4">
            <w:pPr>
              <w:pStyle w:val="TAC"/>
              <w:keepNext w:val="0"/>
              <w:keepLines w:val="0"/>
              <w:rPr>
                <w:rFonts w:cs="Arial"/>
              </w:rPr>
            </w:pPr>
            <w:r w:rsidRPr="005647EB">
              <w:rPr>
                <w:rFonts w:cs="Arial"/>
              </w:rPr>
              <w:t>0</w:t>
            </w:r>
          </w:p>
        </w:tc>
        <w:tc>
          <w:tcPr>
            <w:tcW w:w="5090" w:type="dxa"/>
          </w:tcPr>
          <w:p w14:paraId="1BD866CB" w14:textId="3027C814" w:rsidR="00164B5D" w:rsidRPr="005647EB" w:rsidRDefault="00164B5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rPr>
              <w:t>36.133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164B5D" w:rsidRPr="005647EB" w14:paraId="62617D6C" w14:textId="77777777" w:rsidTr="00EC0475">
        <w:trPr>
          <w:cantSplit/>
          <w:jc w:val="center"/>
        </w:trPr>
        <w:tc>
          <w:tcPr>
            <w:tcW w:w="2529" w:type="dxa"/>
          </w:tcPr>
          <w:p w14:paraId="1A1F9A6D" w14:textId="37C42443" w:rsidR="00164B5D" w:rsidRPr="005647EB" w:rsidRDefault="00164B5D" w:rsidP="002570E4">
            <w:pPr>
              <w:pStyle w:val="TAL"/>
              <w:keepNext w:val="0"/>
              <w:keepLines w:val="0"/>
              <w:rPr>
                <w:rFonts w:cs="Arial"/>
              </w:rPr>
            </w:pPr>
            <w:r w:rsidRPr="005647EB">
              <w:rPr>
                <w:rFonts w:cs="Arial"/>
              </w:rPr>
              <w:t>Special</w:t>
            </w:r>
            <w:r w:rsidR="002570E4" w:rsidRPr="005647EB">
              <w:rPr>
                <w:rFonts w:cs="Arial"/>
              </w:rPr>
              <w:t xml:space="preserve"> </w:t>
            </w:r>
            <w:r w:rsidRPr="005647EB">
              <w:rPr>
                <w:rFonts w:cs="Arial"/>
              </w:rPr>
              <w:t>subframe</w:t>
            </w:r>
            <w:r w:rsidR="002570E4" w:rsidRPr="005647EB">
              <w:rPr>
                <w:rFonts w:cs="Arial"/>
              </w:rPr>
              <w:t xml:space="preserve"> </w:t>
            </w:r>
            <w:r w:rsidRPr="005647EB">
              <w:rPr>
                <w:rFonts w:cs="Arial"/>
              </w:rPr>
              <w:t>configuration</w:t>
            </w:r>
          </w:p>
        </w:tc>
        <w:tc>
          <w:tcPr>
            <w:tcW w:w="580" w:type="dxa"/>
          </w:tcPr>
          <w:p w14:paraId="497401E4" w14:textId="77777777" w:rsidR="00164B5D" w:rsidRPr="005647EB" w:rsidRDefault="00164B5D" w:rsidP="002570E4">
            <w:pPr>
              <w:pStyle w:val="TAC"/>
              <w:keepNext w:val="0"/>
              <w:keepLines w:val="0"/>
              <w:rPr>
                <w:rFonts w:cs="Arial"/>
              </w:rPr>
            </w:pPr>
          </w:p>
        </w:tc>
        <w:tc>
          <w:tcPr>
            <w:tcW w:w="1528" w:type="dxa"/>
          </w:tcPr>
          <w:p w14:paraId="02796DCF" w14:textId="77777777" w:rsidR="00164B5D" w:rsidRPr="005647EB" w:rsidRDefault="00164B5D" w:rsidP="002570E4">
            <w:pPr>
              <w:pStyle w:val="TAC"/>
              <w:keepNext w:val="0"/>
              <w:keepLines w:val="0"/>
              <w:rPr>
                <w:rFonts w:cs="Arial"/>
              </w:rPr>
            </w:pPr>
            <w:r w:rsidRPr="005647EB">
              <w:rPr>
                <w:rFonts w:cs="Arial"/>
              </w:rPr>
              <w:t>6</w:t>
            </w:r>
          </w:p>
        </w:tc>
        <w:tc>
          <w:tcPr>
            <w:tcW w:w="5090" w:type="dxa"/>
          </w:tcPr>
          <w:p w14:paraId="077659D9" w14:textId="2D2F5A0A" w:rsidR="00164B5D" w:rsidRPr="005647EB" w:rsidRDefault="00164B5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4.2-1</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same</w:t>
            </w:r>
            <w:r w:rsidR="002570E4" w:rsidRPr="005647EB">
              <w:rPr>
                <w:rFonts w:cs="Arial"/>
              </w:rPr>
              <w:t xml:space="preserve"> </w:t>
            </w:r>
            <w:r w:rsidRPr="005647EB">
              <w:rPr>
                <w:rFonts w:cs="Arial"/>
              </w:rPr>
              <w:t>configuration</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both</w:t>
            </w:r>
            <w:r w:rsidR="002570E4" w:rsidRPr="005647EB">
              <w:rPr>
                <w:rFonts w:cs="Arial"/>
              </w:rPr>
              <w:t xml:space="preserve"> </w:t>
            </w:r>
            <w:r w:rsidRPr="005647EB">
              <w:rPr>
                <w:rFonts w:cs="Arial"/>
              </w:rPr>
              <w:t>cells</w:t>
            </w:r>
          </w:p>
        </w:tc>
      </w:tr>
      <w:tr w:rsidR="00164B5D" w:rsidRPr="005647EB" w14:paraId="5C45F042" w14:textId="77777777" w:rsidTr="00EC0475">
        <w:trPr>
          <w:cantSplit/>
          <w:jc w:val="center"/>
        </w:trPr>
        <w:tc>
          <w:tcPr>
            <w:tcW w:w="2529" w:type="dxa"/>
          </w:tcPr>
          <w:p w14:paraId="511593C8" w14:textId="4E904214" w:rsidR="00164B5D" w:rsidRPr="005647EB" w:rsidRDefault="00164B5D" w:rsidP="002570E4">
            <w:pPr>
              <w:pStyle w:val="TAL"/>
              <w:keepNext w:val="0"/>
              <w:keepLines w:val="0"/>
              <w:rPr>
                <w:rFonts w:cs="Arial"/>
              </w:rPr>
            </w:pPr>
            <w:r w:rsidRPr="005647EB">
              <w:rPr>
                <w:rFonts w:cs="Arial"/>
              </w:rPr>
              <w:t>Uplink-downlink</w:t>
            </w:r>
            <w:r w:rsidR="002570E4" w:rsidRPr="005647EB">
              <w:rPr>
                <w:rFonts w:cs="Arial"/>
              </w:rPr>
              <w:t xml:space="preserve"> </w:t>
            </w:r>
            <w:r w:rsidRPr="005647EB">
              <w:rPr>
                <w:rFonts w:cs="Arial"/>
              </w:rPr>
              <w:t>configuration</w:t>
            </w:r>
          </w:p>
        </w:tc>
        <w:tc>
          <w:tcPr>
            <w:tcW w:w="580" w:type="dxa"/>
          </w:tcPr>
          <w:p w14:paraId="43D33E5E" w14:textId="77777777" w:rsidR="00164B5D" w:rsidRPr="005647EB" w:rsidRDefault="00164B5D" w:rsidP="002570E4">
            <w:pPr>
              <w:pStyle w:val="TAC"/>
              <w:keepNext w:val="0"/>
              <w:keepLines w:val="0"/>
              <w:rPr>
                <w:rFonts w:cs="Arial"/>
              </w:rPr>
            </w:pPr>
          </w:p>
        </w:tc>
        <w:tc>
          <w:tcPr>
            <w:tcW w:w="1528" w:type="dxa"/>
          </w:tcPr>
          <w:p w14:paraId="1A0C6668" w14:textId="77777777" w:rsidR="00164B5D" w:rsidRPr="005647EB" w:rsidRDefault="00164B5D" w:rsidP="002570E4">
            <w:pPr>
              <w:pStyle w:val="TAC"/>
              <w:keepNext w:val="0"/>
              <w:keepLines w:val="0"/>
              <w:rPr>
                <w:rFonts w:cs="Arial"/>
              </w:rPr>
            </w:pPr>
            <w:r w:rsidRPr="005647EB">
              <w:rPr>
                <w:rFonts w:cs="Arial"/>
              </w:rPr>
              <w:t>1</w:t>
            </w:r>
          </w:p>
        </w:tc>
        <w:tc>
          <w:tcPr>
            <w:tcW w:w="5090" w:type="dxa"/>
          </w:tcPr>
          <w:p w14:paraId="68C1577B" w14:textId="21907328" w:rsidR="00164B5D" w:rsidRPr="005647EB" w:rsidRDefault="00164B5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4.2</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4.2-2</w:t>
            </w:r>
          </w:p>
        </w:tc>
      </w:tr>
      <w:tr w:rsidR="00164B5D" w:rsidRPr="005647EB" w14:paraId="5F97C652" w14:textId="77777777" w:rsidTr="00EC0475">
        <w:trPr>
          <w:cantSplit/>
          <w:jc w:val="center"/>
        </w:trPr>
        <w:tc>
          <w:tcPr>
            <w:tcW w:w="2529" w:type="dxa"/>
          </w:tcPr>
          <w:p w14:paraId="021F075F" w14:textId="77777777" w:rsidR="00164B5D" w:rsidRPr="005647EB" w:rsidRDefault="00164B5D" w:rsidP="002570E4">
            <w:pPr>
              <w:pStyle w:val="TAL"/>
              <w:keepNext w:val="0"/>
              <w:keepLines w:val="0"/>
              <w:rPr>
                <w:rFonts w:cs="Arial"/>
              </w:rPr>
            </w:pPr>
            <w:r w:rsidRPr="005647EB">
              <w:rPr>
                <w:rFonts w:cs="Arial"/>
              </w:rPr>
              <w:t>A3-Offset</w:t>
            </w:r>
          </w:p>
        </w:tc>
        <w:tc>
          <w:tcPr>
            <w:tcW w:w="580" w:type="dxa"/>
          </w:tcPr>
          <w:p w14:paraId="7B6A707F" w14:textId="77777777" w:rsidR="00164B5D" w:rsidRPr="005647EB" w:rsidRDefault="00164B5D" w:rsidP="002570E4">
            <w:pPr>
              <w:pStyle w:val="TAC"/>
              <w:keepNext w:val="0"/>
              <w:keepLines w:val="0"/>
              <w:rPr>
                <w:rFonts w:cs="Arial"/>
              </w:rPr>
            </w:pPr>
            <w:r w:rsidRPr="005647EB">
              <w:rPr>
                <w:rFonts w:cs="Arial"/>
              </w:rPr>
              <w:t>dB</w:t>
            </w:r>
          </w:p>
        </w:tc>
        <w:tc>
          <w:tcPr>
            <w:tcW w:w="1528" w:type="dxa"/>
          </w:tcPr>
          <w:p w14:paraId="3D6A9FB1" w14:textId="77777777" w:rsidR="00164B5D" w:rsidRPr="005647EB" w:rsidRDefault="00164B5D" w:rsidP="002570E4">
            <w:pPr>
              <w:pStyle w:val="TAC"/>
              <w:keepNext w:val="0"/>
              <w:keepLines w:val="0"/>
              <w:rPr>
                <w:rFonts w:cs="Arial"/>
              </w:rPr>
            </w:pPr>
            <w:r w:rsidRPr="005647EB">
              <w:rPr>
                <w:rFonts w:cs="Arial"/>
              </w:rPr>
              <w:t>-</w:t>
            </w:r>
            <w:r w:rsidRPr="005647EB">
              <w:rPr>
                <w:rFonts w:cs="Arial"/>
                <w:lang w:eastAsia="zh-CN"/>
              </w:rPr>
              <w:t>5</w:t>
            </w:r>
          </w:p>
        </w:tc>
        <w:tc>
          <w:tcPr>
            <w:tcW w:w="5090" w:type="dxa"/>
          </w:tcPr>
          <w:p w14:paraId="3E7D14E7" w14:textId="77777777" w:rsidR="00164B5D" w:rsidRPr="005647EB" w:rsidRDefault="00164B5D" w:rsidP="002570E4">
            <w:pPr>
              <w:pStyle w:val="TAL"/>
              <w:keepNext w:val="0"/>
              <w:keepLines w:val="0"/>
              <w:rPr>
                <w:rFonts w:cs="Arial"/>
              </w:rPr>
            </w:pPr>
          </w:p>
        </w:tc>
      </w:tr>
      <w:tr w:rsidR="00164B5D" w:rsidRPr="005647EB" w14:paraId="0AE6196B" w14:textId="77777777" w:rsidTr="00EC0475">
        <w:trPr>
          <w:cantSplit/>
          <w:jc w:val="center"/>
        </w:trPr>
        <w:tc>
          <w:tcPr>
            <w:tcW w:w="2529" w:type="dxa"/>
          </w:tcPr>
          <w:p w14:paraId="5CA020E9" w14:textId="77777777" w:rsidR="00164B5D" w:rsidRPr="005647EB" w:rsidRDefault="00164B5D" w:rsidP="002570E4">
            <w:pPr>
              <w:pStyle w:val="TAL"/>
              <w:keepNext w:val="0"/>
              <w:keepLines w:val="0"/>
              <w:rPr>
                <w:rFonts w:cs="Arial"/>
              </w:rPr>
            </w:pPr>
            <w:r w:rsidRPr="005647EB">
              <w:rPr>
                <w:rFonts w:cs="Arial"/>
              </w:rPr>
              <w:t>Hysteresis</w:t>
            </w:r>
          </w:p>
        </w:tc>
        <w:tc>
          <w:tcPr>
            <w:tcW w:w="580" w:type="dxa"/>
          </w:tcPr>
          <w:p w14:paraId="061B84C8" w14:textId="77777777" w:rsidR="00164B5D" w:rsidRPr="005647EB" w:rsidRDefault="00164B5D" w:rsidP="002570E4">
            <w:pPr>
              <w:pStyle w:val="TAC"/>
              <w:keepNext w:val="0"/>
              <w:keepLines w:val="0"/>
              <w:rPr>
                <w:rFonts w:cs="Arial"/>
              </w:rPr>
            </w:pPr>
            <w:r w:rsidRPr="005647EB">
              <w:rPr>
                <w:rFonts w:cs="Arial"/>
              </w:rPr>
              <w:t>dB</w:t>
            </w:r>
          </w:p>
        </w:tc>
        <w:tc>
          <w:tcPr>
            <w:tcW w:w="1528" w:type="dxa"/>
          </w:tcPr>
          <w:p w14:paraId="68C1A2FA" w14:textId="77777777" w:rsidR="00164B5D" w:rsidRPr="005647EB" w:rsidRDefault="00164B5D" w:rsidP="002570E4">
            <w:pPr>
              <w:pStyle w:val="TAC"/>
              <w:keepNext w:val="0"/>
              <w:keepLines w:val="0"/>
              <w:rPr>
                <w:rFonts w:cs="Arial"/>
              </w:rPr>
            </w:pPr>
            <w:r w:rsidRPr="005647EB">
              <w:rPr>
                <w:rFonts w:cs="Arial"/>
              </w:rPr>
              <w:t>0</w:t>
            </w:r>
          </w:p>
        </w:tc>
        <w:tc>
          <w:tcPr>
            <w:tcW w:w="5090" w:type="dxa"/>
          </w:tcPr>
          <w:p w14:paraId="6796451B" w14:textId="77777777" w:rsidR="00164B5D" w:rsidRPr="005647EB" w:rsidRDefault="00164B5D" w:rsidP="002570E4">
            <w:pPr>
              <w:pStyle w:val="TAL"/>
              <w:keepNext w:val="0"/>
              <w:keepLines w:val="0"/>
              <w:rPr>
                <w:rFonts w:cs="Arial"/>
              </w:rPr>
            </w:pPr>
          </w:p>
        </w:tc>
      </w:tr>
      <w:tr w:rsidR="00164B5D" w:rsidRPr="005647EB" w14:paraId="59907946" w14:textId="77777777" w:rsidTr="00EC0475">
        <w:trPr>
          <w:cantSplit/>
          <w:jc w:val="center"/>
        </w:trPr>
        <w:tc>
          <w:tcPr>
            <w:tcW w:w="2529" w:type="dxa"/>
          </w:tcPr>
          <w:p w14:paraId="3869D3F8" w14:textId="186CE53B" w:rsidR="00164B5D" w:rsidRPr="005647EB" w:rsidRDefault="00164B5D"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Pr>
          <w:p w14:paraId="4EF5B07A" w14:textId="77777777" w:rsidR="00164B5D" w:rsidRPr="005647EB" w:rsidRDefault="00164B5D" w:rsidP="002570E4">
            <w:pPr>
              <w:pStyle w:val="TAC"/>
              <w:keepNext w:val="0"/>
              <w:keepLines w:val="0"/>
              <w:rPr>
                <w:rFonts w:cs="Arial"/>
              </w:rPr>
            </w:pPr>
          </w:p>
        </w:tc>
        <w:tc>
          <w:tcPr>
            <w:tcW w:w="1528" w:type="dxa"/>
          </w:tcPr>
          <w:p w14:paraId="42801AED" w14:textId="77777777" w:rsidR="00164B5D" w:rsidRPr="005647EB" w:rsidRDefault="00164B5D" w:rsidP="002570E4">
            <w:pPr>
              <w:pStyle w:val="TAC"/>
              <w:keepNext w:val="0"/>
              <w:keepLines w:val="0"/>
              <w:rPr>
                <w:rFonts w:cs="Arial"/>
              </w:rPr>
            </w:pPr>
            <w:r w:rsidRPr="005647EB">
              <w:rPr>
                <w:rFonts w:cs="Arial"/>
              </w:rPr>
              <w:t>Normal</w:t>
            </w:r>
          </w:p>
        </w:tc>
        <w:tc>
          <w:tcPr>
            <w:tcW w:w="5090" w:type="dxa"/>
          </w:tcPr>
          <w:p w14:paraId="4795D16F" w14:textId="77777777" w:rsidR="00164B5D" w:rsidRPr="005647EB" w:rsidRDefault="00164B5D" w:rsidP="002570E4">
            <w:pPr>
              <w:pStyle w:val="TAL"/>
              <w:keepNext w:val="0"/>
              <w:keepLines w:val="0"/>
              <w:rPr>
                <w:rFonts w:cs="Arial"/>
              </w:rPr>
            </w:pPr>
          </w:p>
        </w:tc>
      </w:tr>
      <w:tr w:rsidR="00164B5D" w:rsidRPr="005647EB" w14:paraId="47B659C6" w14:textId="77777777" w:rsidTr="00EC0475">
        <w:trPr>
          <w:cantSplit/>
          <w:jc w:val="center"/>
        </w:trPr>
        <w:tc>
          <w:tcPr>
            <w:tcW w:w="2529" w:type="dxa"/>
          </w:tcPr>
          <w:p w14:paraId="16894621" w14:textId="77777777" w:rsidR="00164B5D" w:rsidRPr="005647EB" w:rsidRDefault="00164B5D" w:rsidP="002570E4">
            <w:pPr>
              <w:pStyle w:val="TAL"/>
              <w:keepNext w:val="0"/>
              <w:keepLines w:val="0"/>
              <w:rPr>
                <w:rFonts w:cs="Arial"/>
              </w:rPr>
            </w:pPr>
            <w:r w:rsidRPr="005647EB">
              <w:rPr>
                <w:rFonts w:cs="Arial"/>
              </w:rPr>
              <w:t>TimeToTrigger</w:t>
            </w:r>
          </w:p>
        </w:tc>
        <w:tc>
          <w:tcPr>
            <w:tcW w:w="580" w:type="dxa"/>
          </w:tcPr>
          <w:p w14:paraId="2B540F58" w14:textId="77777777" w:rsidR="00164B5D" w:rsidRPr="005647EB" w:rsidRDefault="00164B5D" w:rsidP="002570E4">
            <w:pPr>
              <w:pStyle w:val="TAC"/>
              <w:keepNext w:val="0"/>
              <w:keepLines w:val="0"/>
              <w:rPr>
                <w:rFonts w:cs="Arial"/>
              </w:rPr>
            </w:pPr>
            <w:r w:rsidRPr="005647EB">
              <w:rPr>
                <w:rFonts w:cs="Arial"/>
              </w:rPr>
              <w:t>s</w:t>
            </w:r>
          </w:p>
        </w:tc>
        <w:tc>
          <w:tcPr>
            <w:tcW w:w="1528" w:type="dxa"/>
          </w:tcPr>
          <w:p w14:paraId="52DD7504" w14:textId="77777777" w:rsidR="00164B5D" w:rsidRPr="005647EB" w:rsidRDefault="00164B5D" w:rsidP="002570E4">
            <w:pPr>
              <w:pStyle w:val="TAC"/>
              <w:keepNext w:val="0"/>
              <w:keepLines w:val="0"/>
              <w:rPr>
                <w:rFonts w:cs="Arial"/>
              </w:rPr>
            </w:pPr>
            <w:r w:rsidRPr="005647EB">
              <w:rPr>
                <w:rFonts w:cs="Arial"/>
              </w:rPr>
              <w:t>0</w:t>
            </w:r>
          </w:p>
        </w:tc>
        <w:tc>
          <w:tcPr>
            <w:tcW w:w="5090" w:type="dxa"/>
          </w:tcPr>
          <w:p w14:paraId="14DEF053" w14:textId="77777777" w:rsidR="00164B5D" w:rsidRPr="005647EB" w:rsidRDefault="00164B5D" w:rsidP="002570E4">
            <w:pPr>
              <w:pStyle w:val="TAL"/>
              <w:keepNext w:val="0"/>
              <w:keepLines w:val="0"/>
              <w:rPr>
                <w:rFonts w:cs="Arial"/>
              </w:rPr>
            </w:pPr>
          </w:p>
        </w:tc>
      </w:tr>
      <w:tr w:rsidR="00164B5D" w:rsidRPr="005647EB" w14:paraId="0FC10B63" w14:textId="77777777" w:rsidTr="00EC0475">
        <w:trPr>
          <w:cantSplit/>
          <w:jc w:val="center"/>
        </w:trPr>
        <w:tc>
          <w:tcPr>
            <w:tcW w:w="2529" w:type="dxa"/>
          </w:tcPr>
          <w:p w14:paraId="399ECE8E" w14:textId="10E4B8C5" w:rsidR="00164B5D" w:rsidRPr="005647EB" w:rsidRDefault="00164B5D"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Pr>
          <w:p w14:paraId="1C66FE52" w14:textId="77777777" w:rsidR="00164B5D" w:rsidRPr="005647EB" w:rsidRDefault="00164B5D" w:rsidP="002570E4">
            <w:pPr>
              <w:pStyle w:val="TAC"/>
              <w:keepNext w:val="0"/>
              <w:keepLines w:val="0"/>
              <w:rPr>
                <w:rFonts w:cs="Arial"/>
              </w:rPr>
            </w:pPr>
          </w:p>
        </w:tc>
        <w:tc>
          <w:tcPr>
            <w:tcW w:w="1528" w:type="dxa"/>
          </w:tcPr>
          <w:p w14:paraId="3637565F" w14:textId="77777777" w:rsidR="00164B5D" w:rsidRPr="005647EB" w:rsidRDefault="00164B5D" w:rsidP="002570E4">
            <w:pPr>
              <w:pStyle w:val="TAC"/>
              <w:keepNext w:val="0"/>
              <w:keepLines w:val="0"/>
              <w:rPr>
                <w:rFonts w:cs="Arial"/>
              </w:rPr>
            </w:pPr>
            <w:r w:rsidRPr="005647EB">
              <w:rPr>
                <w:rFonts w:cs="Arial"/>
              </w:rPr>
              <w:t>0</w:t>
            </w:r>
          </w:p>
        </w:tc>
        <w:tc>
          <w:tcPr>
            <w:tcW w:w="5090" w:type="dxa"/>
          </w:tcPr>
          <w:p w14:paraId="03F95867" w14:textId="029E5C02" w:rsidR="00164B5D" w:rsidRPr="005647EB" w:rsidRDefault="00164B5D"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164B5D" w:rsidRPr="005647EB" w14:paraId="0164C129" w14:textId="77777777" w:rsidTr="00EC0475">
        <w:trPr>
          <w:cantSplit/>
          <w:jc w:val="center"/>
        </w:trPr>
        <w:tc>
          <w:tcPr>
            <w:tcW w:w="2529" w:type="dxa"/>
          </w:tcPr>
          <w:p w14:paraId="7BDE8FA1" w14:textId="77777777" w:rsidR="00164B5D" w:rsidRPr="005647EB" w:rsidRDefault="00164B5D" w:rsidP="002570E4">
            <w:pPr>
              <w:pStyle w:val="TAL"/>
              <w:keepNext w:val="0"/>
              <w:keepLines w:val="0"/>
              <w:rPr>
                <w:rFonts w:cs="Arial"/>
              </w:rPr>
            </w:pPr>
            <w:r w:rsidRPr="005647EB">
              <w:rPr>
                <w:rFonts w:cs="Arial"/>
              </w:rPr>
              <w:t>DRX</w:t>
            </w:r>
          </w:p>
        </w:tc>
        <w:tc>
          <w:tcPr>
            <w:tcW w:w="580" w:type="dxa"/>
          </w:tcPr>
          <w:p w14:paraId="24391C4F" w14:textId="77777777" w:rsidR="00164B5D" w:rsidRPr="005647EB" w:rsidRDefault="00164B5D" w:rsidP="002570E4">
            <w:pPr>
              <w:pStyle w:val="TAC"/>
              <w:keepNext w:val="0"/>
              <w:keepLines w:val="0"/>
              <w:rPr>
                <w:rFonts w:cs="Arial"/>
              </w:rPr>
            </w:pPr>
          </w:p>
        </w:tc>
        <w:tc>
          <w:tcPr>
            <w:tcW w:w="1528" w:type="dxa"/>
          </w:tcPr>
          <w:p w14:paraId="3DFFD040" w14:textId="77777777" w:rsidR="00164B5D" w:rsidRPr="005647EB" w:rsidRDefault="00164B5D" w:rsidP="002570E4">
            <w:pPr>
              <w:pStyle w:val="TAC"/>
              <w:keepNext w:val="0"/>
              <w:keepLines w:val="0"/>
              <w:rPr>
                <w:rFonts w:cs="Arial"/>
              </w:rPr>
            </w:pPr>
            <w:r w:rsidRPr="005647EB">
              <w:rPr>
                <w:rFonts w:cs="Arial"/>
              </w:rPr>
              <w:t>ON</w:t>
            </w:r>
          </w:p>
        </w:tc>
        <w:tc>
          <w:tcPr>
            <w:tcW w:w="5090" w:type="dxa"/>
          </w:tcPr>
          <w:p w14:paraId="19E50104" w14:textId="77777777" w:rsidR="00164B5D" w:rsidRPr="005647EB" w:rsidRDefault="00164B5D" w:rsidP="002570E4">
            <w:pPr>
              <w:pStyle w:val="TAL"/>
              <w:keepNext w:val="0"/>
              <w:keepLines w:val="0"/>
              <w:rPr>
                <w:rFonts w:cs="Arial"/>
              </w:rPr>
            </w:pPr>
          </w:p>
        </w:tc>
      </w:tr>
      <w:tr w:rsidR="00164B5D" w:rsidRPr="005647EB" w14:paraId="4D28219E" w14:textId="77777777" w:rsidTr="00EC0475">
        <w:trPr>
          <w:cantSplit/>
          <w:jc w:val="center"/>
        </w:trPr>
        <w:tc>
          <w:tcPr>
            <w:tcW w:w="2529" w:type="dxa"/>
          </w:tcPr>
          <w:p w14:paraId="1152F90C" w14:textId="68176BA4" w:rsidR="00164B5D" w:rsidRPr="005647EB" w:rsidRDefault="00164B5D" w:rsidP="002570E4">
            <w:pPr>
              <w:pStyle w:val="TAL"/>
              <w:keepNext w:val="0"/>
              <w:keepLines w:val="0"/>
              <w:rPr>
                <w:rFonts w:cs="Arial"/>
              </w:rPr>
            </w:pPr>
            <w:r w:rsidRPr="005647EB">
              <w:rPr>
                <w:rFonts w:cs="Arial"/>
              </w:rPr>
              <w:t>Scaling</w:t>
            </w:r>
            <w:r w:rsidR="002570E4" w:rsidRPr="005647EB">
              <w:rPr>
                <w:rFonts w:cs="Arial"/>
              </w:rPr>
              <w:t xml:space="preserve"> </w:t>
            </w:r>
            <w:r w:rsidRPr="005647EB">
              <w:rPr>
                <w:rFonts w:cs="Arial"/>
              </w:rPr>
              <w:t>factor</w:t>
            </w:r>
            <w:r w:rsidR="002570E4" w:rsidRPr="005647EB">
              <w:rPr>
                <w:rFonts w:cs="Arial"/>
              </w:rPr>
              <w:t xml:space="preserve"> </w:t>
            </w:r>
            <w:r w:rsidRPr="005647EB">
              <w:rPr>
                <w:rFonts w:cs="Arial"/>
              </w:rPr>
              <w:t>for</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580" w:type="dxa"/>
          </w:tcPr>
          <w:p w14:paraId="3728E8D9" w14:textId="77777777" w:rsidR="00164B5D" w:rsidRPr="005647EB" w:rsidRDefault="00164B5D" w:rsidP="002570E4">
            <w:pPr>
              <w:pStyle w:val="TAC"/>
              <w:keepNext w:val="0"/>
              <w:keepLines w:val="0"/>
              <w:rPr>
                <w:rFonts w:cs="Arial"/>
              </w:rPr>
            </w:pPr>
          </w:p>
        </w:tc>
        <w:tc>
          <w:tcPr>
            <w:tcW w:w="1528" w:type="dxa"/>
          </w:tcPr>
          <w:p w14:paraId="3779A79C" w14:textId="77777777" w:rsidR="00164B5D" w:rsidRPr="005647EB" w:rsidRDefault="00164B5D" w:rsidP="002570E4">
            <w:pPr>
              <w:pStyle w:val="TAC"/>
              <w:keepNext w:val="0"/>
              <w:keepLines w:val="0"/>
              <w:rPr>
                <w:rFonts w:cs="Arial"/>
              </w:rPr>
            </w:pPr>
            <w:r w:rsidRPr="005647EB">
              <w:rPr>
                <w:rFonts w:cs="Arial"/>
              </w:rPr>
              <w:t>8</w:t>
            </w:r>
          </w:p>
        </w:tc>
        <w:tc>
          <w:tcPr>
            <w:tcW w:w="5090" w:type="dxa"/>
          </w:tcPr>
          <w:p w14:paraId="511FD480" w14:textId="77777777" w:rsidR="00164B5D" w:rsidRPr="005647EB" w:rsidRDefault="00164B5D" w:rsidP="002570E4">
            <w:pPr>
              <w:pStyle w:val="TAL"/>
              <w:keepNext w:val="0"/>
              <w:keepLines w:val="0"/>
              <w:rPr>
                <w:rFonts w:cs="Arial"/>
              </w:rPr>
            </w:pPr>
          </w:p>
        </w:tc>
      </w:tr>
      <w:tr w:rsidR="00164B5D" w:rsidRPr="005647EB" w14:paraId="00137EFB" w14:textId="77777777" w:rsidTr="00EC0475">
        <w:trPr>
          <w:cantSplit/>
          <w:jc w:val="center"/>
        </w:trPr>
        <w:tc>
          <w:tcPr>
            <w:tcW w:w="2529" w:type="dxa"/>
          </w:tcPr>
          <w:p w14:paraId="179E928D" w14:textId="77777777" w:rsidR="00164B5D" w:rsidRPr="005647EB" w:rsidRDefault="00164B5D" w:rsidP="002570E4">
            <w:pPr>
              <w:pStyle w:val="TAL"/>
              <w:keepNext w:val="0"/>
              <w:keepLines w:val="0"/>
              <w:rPr>
                <w:rFonts w:cs="Arial"/>
              </w:rPr>
            </w:pPr>
            <w:r w:rsidRPr="005647EB">
              <w:rPr>
                <w:rFonts w:cs="Arial"/>
              </w:rPr>
              <w:t>T1</w:t>
            </w:r>
          </w:p>
        </w:tc>
        <w:tc>
          <w:tcPr>
            <w:tcW w:w="580" w:type="dxa"/>
          </w:tcPr>
          <w:p w14:paraId="3968F122" w14:textId="77777777" w:rsidR="00164B5D" w:rsidRPr="005647EB" w:rsidRDefault="00164B5D" w:rsidP="002570E4">
            <w:pPr>
              <w:pStyle w:val="TAC"/>
              <w:keepNext w:val="0"/>
              <w:keepLines w:val="0"/>
              <w:rPr>
                <w:rFonts w:cs="Arial"/>
              </w:rPr>
            </w:pPr>
            <w:r w:rsidRPr="005647EB">
              <w:rPr>
                <w:rFonts w:cs="Arial"/>
              </w:rPr>
              <w:t>s</w:t>
            </w:r>
          </w:p>
        </w:tc>
        <w:tc>
          <w:tcPr>
            <w:tcW w:w="1528" w:type="dxa"/>
          </w:tcPr>
          <w:p w14:paraId="09F76AE3" w14:textId="77777777" w:rsidR="00164B5D" w:rsidRPr="005647EB" w:rsidRDefault="00164B5D" w:rsidP="002570E4">
            <w:pPr>
              <w:pStyle w:val="TAC"/>
              <w:keepNext w:val="0"/>
              <w:keepLines w:val="0"/>
              <w:rPr>
                <w:rFonts w:cs="Arial"/>
              </w:rPr>
            </w:pPr>
            <w:r w:rsidRPr="005647EB">
              <w:rPr>
                <w:rFonts w:cs="Arial"/>
              </w:rPr>
              <w:t>5</w:t>
            </w:r>
          </w:p>
        </w:tc>
        <w:tc>
          <w:tcPr>
            <w:tcW w:w="5090" w:type="dxa"/>
          </w:tcPr>
          <w:p w14:paraId="73CC4F84" w14:textId="77777777" w:rsidR="00164B5D" w:rsidRPr="005647EB" w:rsidRDefault="00164B5D" w:rsidP="002570E4">
            <w:pPr>
              <w:pStyle w:val="TAL"/>
              <w:keepNext w:val="0"/>
              <w:keepLines w:val="0"/>
              <w:rPr>
                <w:rFonts w:cs="Arial"/>
              </w:rPr>
            </w:pPr>
          </w:p>
        </w:tc>
      </w:tr>
      <w:tr w:rsidR="00164B5D" w:rsidRPr="005647EB" w14:paraId="164786B0" w14:textId="77777777" w:rsidTr="00EC0475">
        <w:trPr>
          <w:cantSplit/>
          <w:jc w:val="center"/>
        </w:trPr>
        <w:tc>
          <w:tcPr>
            <w:tcW w:w="2529" w:type="dxa"/>
          </w:tcPr>
          <w:p w14:paraId="06FB18C3" w14:textId="77777777" w:rsidR="00164B5D" w:rsidRPr="005647EB" w:rsidRDefault="00164B5D" w:rsidP="002570E4">
            <w:pPr>
              <w:pStyle w:val="TAL"/>
              <w:keepNext w:val="0"/>
              <w:keepLines w:val="0"/>
              <w:rPr>
                <w:rFonts w:cs="Arial"/>
              </w:rPr>
            </w:pPr>
            <w:r w:rsidRPr="005647EB">
              <w:rPr>
                <w:rFonts w:cs="Arial"/>
              </w:rPr>
              <w:t>T2</w:t>
            </w:r>
          </w:p>
        </w:tc>
        <w:tc>
          <w:tcPr>
            <w:tcW w:w="580" w:type="dxa"/>
          </w:tcPr>
          <w:p w14:paraId="69F19F72" w14:textId="77777777" w:rsidR="00164B5D" w:rsidRPr="005647EB" w:rsidRDefault="00164B5D" w:rsidP="002570E4">
            <w:pPr>
              <w:pStyle w:val="TAC"/>
              <w:keepNext w:val="0"/>
              <w:keepLines w:val="0"/>
              <w:rPr>
                <w:rFonts w:cs="Arial"/>
              </w:rPr>
            </w:pPr>
            <w:r w:rsidRPr="005647EB">
              <w:rPr>
                <w:rFonts w:cs="Arial"/>
              </w:rPr>
              <w:t>s</w:t>
            </w:r>
          </w:p>
        </w:tc>
        <w:tc>
          <w:tcPr>
            <w:tcW w:w="1528" w:type="dxa"/>
          </w:tcPr>
          <w:p w14:paraId="757EBF28" w14:textId="77777777" w:rsidR="00164B5D" w:rsidRPr="005647EB" w:rsidRDefault="00164B5D" w:rsidP="002570E4">
            <w:pPr>
              <w:pStyle w:val="TAC"/>
              <w:keepNext w:val="0"/>
              <w:keepLines w:val="0"/>
              <w:rPr>
                <w:rFonts w:cs="Arial"/>
              </w:rPr>
            </w:pPr>
            <w:r w:rsidRPr="005647EB">
              <w:rPr>
                <w:rFonts w:cs="Arial"/>
              </w:rPr>
              <w:t>155</w:t>
            </w:r>
          </w:p>
        </w:tc>
        <w:tc>
          <w:tcPr>
            <w:tcW w:w="5090" w:type="dxa"/>
          </w:tcPr>
          <w:p w14:paraId="1A785AFE" w14:textId="77777777" w:rsidR="00164B5D" w:rsidRPr="005647EB" w:rsidRDefault="00164B5D" w:rsidP="002570E4">
            <w:pPr>
              <w:pStyle w:val="TAL"/>
              <w:keepNext w:val="0"/>
              <w:keepLines w:val="0"/>
              <w:rPr>
                <w:rFonts w:cs="Arial"/>
              </w:rPr>
            </w:pPr>
          </w:p>
        </w:tc>
      </w:tr>
    </w:tbl>
    <w:p w14:paraId="5106BB32" w14:textId="77777777" w:rsidR="00164B5D" w:rsidRPr="005647EB" w:rsidRDefault="00164B5D" w:rsidP="002570E4"/>
    <w:p w14:paraId="0A483BEB" w14:textId="77777777" w:rsidR="00164B5D" w:rsidRPr="005647EB" w:rsidRDefault="00164B5D" w:rsidP="002570E4">
      <w:pPr>
        <w:pStyle w:val="Heading5"/>
        <w:keepNext w:val="0"/>
        <w:keepLines w:val="0"/>
      </w:pPr>
      <w:r w:rsidRPr="005647EB">
        <w:t>8.4.9.4.2</w:t>
      </w:r>
      <w:r w:rsidRPr="005647EB">
        <w:tab/>
        <w:t>Test procedure</w:t>
      </w:r>
    </w:p>
    <w:p w14:paraId="102F562E" w14:textId="77777777" w:rsidR="00164B5D" w:rsidRPr="005647EB" w:rsidRDefault="00164B5D"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0309D1D8" w14:textId="026D7627" w:rsidR="00164B5D" w:rsidRPr="005647EB" w:rsidRDefault="00164B5D" w:rsidP="00EC0475">
      <w:pPr>
        <w:pStyle w:val="B1"/>
        <w:ind w:left="709" w:hanging="425"/>
      </w:pPr>
      <w:r w:rsidRPr="005647EB">
        <w:t>1.</w:t>
      </w:r>
      <w:r w:rsidRPr="005647EB">
        <w:tab/>
        <w:t xml:space="preserve">Ensure the UE is in State 3A-RF according </w:t>
      </w:r>
      <w:r w:rsidR="002570E4" w:rsidRPr="005647EB">
        <w:t>to 3GPP TS</w:t>
      </w:r>
      <w:r w:rsidRPr="005647EB">
        <w:t xml:space="preserve"> 36.508 [7] clause 7.2A.3.</w:t>
      </w:r>
    </w:p>
    <w:p w14:paraId="2AC4089D" w14:textId="77777777" w:rsidR="00164B5D" w:rsidRPr="005647EB" w:rsidRDefault="00164B5D" w:rsidP="00EC0475">
      <w:pPr>
        <w:pStyle w:val="B1"/>
        <w:ind w:left="709" w:hanging="425"/>
      </w:pPr>
      <w:r w:rsidRPr="005647EB">
        <w:rPr>
          <w:rFonts w:eastAsia="??"/>
        </w:rPr>
        <w:t>2.</w:t>
      </w:r>
      <w:r w:rsidRPr="005647EB">
        <w:rPr>
          <w:rFonts w:eastAsia="??"/>
        </w:rPr>
        <w:tab/>
        <w:t xml:space="preserve">Set the parameters according to T1 in Table 8.4.9.5-1. </w:t>
      </w:r>
      <w:r w:rsidRPr="005647EB">
        <w:t>Propagation conditions are set according to Annex B clauses B.1.1 and B.2.2. T1 starts.</w:t>
      </w:r>
    </w:p>
    <w:p w14:paraId="3D8B2AE8" w14:textId="77777777" w:rsidR="00164B5D" w:rsidRPr="005647EB" w:rsidRDefault="00164B5D" w:rsidP="00EC0475">
      <w:pPr>
        <w:pStyle w:val="B1"/>
        <w:ind w:left="709" w:hanging="425"/>
      </w:pPr>
      <w:r w:rsidRPr="005647EB">
        <w:lastRenderedPageBreak/>
        <w:t>3.</w:t>
      </w:r>
      <w:r w:rsidRPr="005647EB">
        <w:tab/>
        <w:t>SS shall transmit an RRCConnectionReconfiguration message.</w:t>
      </w:r>
    </w:p>
    <w:p w14:paraId="1EF9D5C8" w14:textId="77777777" w:rsidR="00164B5D" w:rsidRPr="005647EB" w:rsidRDefault="00164B5D" w:rsidP="00EC0475">
      <w:pPr>
        <w:pStyle w:val="B1"/>
        <w:ind w:left="709" w:hanging="425"/>
      </w:pPr>
      <w:r w:rsidRPr="005647EB">
        <w:t>4.</w:t>
      </w:r>
      <w:r w:rsidRPr="005647EB">
        <w:tab/>
        <w:t>The UE shall transmit RRCConnectionReconfigurationComplete message.</w:t>
      </w:r>
    </w:p>
    <w:p w14:paraId="718B28C7" w14:textId="77777777" w:rsidR="00164B5D" w:rsidRPr="005647EB" w:rsidRDefault="00164B5D" w:rsidP="00EC0475">
      <w:pPr>
        <w:pStyle w:val="B1"/>
        <w:ind w:left="709" w:hanging="425"/>
      </w:pPr>
      <w:r w:rsidRPr="005647EB">
        <w:t>5.</w:t>
      </w:r>
      <w:r w:rsidRPr="005647EB">
        <w:tab/>
        <w:t>When T1 expires, the SS shall switch the power setting from T1 to T2 as specified in Tables  and 8.4.9.5-2.</w:t>
      </w:r>
    </w:p>
    <w:p w14:paraId="02A8534E" w14:textId="77777777" w:rsidR="00164B5D" w:rsidRPr="005647EB" w:rsidRDefault="00164B5D" w:rsidP="00EC0475">
      <w:pPr>
        <w:pStyle w:val="B1"/>
        <w:ind w:left="709" w:hanging="425"/>
      </w:pPr>
      <w:r w:rsidRPr="005647EB">
        <w:t>6.</w:t>
      </w:r>
      <w:r w:rsidRPr="005647EB">
        <w:tab/>
        <w:t>UE shall transmit a MeasurementReport message triggered by Event A3 for cells 2, 3 and 4. If the measurement reporting delay from the beginning of time period T2 is less than 13.2s (cell 2) and  153.6s (cell 3 and 4) the number of successful tests is increased by one. If the UE fails to report the event within the measurement reporting delay requirement then the number of failure tests is increased by one.</w:t>
      </w:r>
    </w:p>
    <w:p w14:paraId="0E90984D" w14:textId="77777777" w:rsidR="00164B5D" w:rsidRPr="005647EB" w:rsidRDefault="00164B5D" w:rsidP="00EC0475">
      <w:pPr>
        <w:pStyle w:val="B1"/>
        <w:ind w:left="709" w:hanging="425"/>
      </w:pPr>
      <w:r w:rsidRPr="005647EB">
        <w:t>7.</w:t>
      </w:r>
      <w:r w:rsidRPr="005647EB">
        <w:tab/>
        <w:t>After the SS receive the MeasurementReport message in step 6) or when T2 expires, the SS shall transmit an RRCConnectionRelease message to release the RRC connection which includes the release of the established radio bearers as well as all radio resources.</w:t>
      </w:r>
    </w:p>
    <w:p w14:paraId="5C2F87F5" w14:textId="77777777" w:rsidR="00164B5D" w:rsidRPr="005647EB" w:rsidRDefault="00164B5D" w:rsidP="00EC0475">
      <w:pPr>
        <w:pStyle w:val="B1"/>
        <w:ind w:left="709" w:hanging="425"/>
      </w:pPr>
      <w:r w:rsidRPr="005647EB">
        <w:t>8.</w:t>
      </w:r>
      <w:r w:rsidRPr="005647EB">
        <w:tab/>
        <w:t>Set physical cell identity = ((current physical cell identity + 1) mod 14 + 2) for Cells 2, 3 and 4 for next iteration of the test procedure loop.</w:t>
      </w:r>
    </w:p>
    <w:p w14:paraId="5518B17E" w14:textId="77777777" w:rsidR="00EC0475" w:rsidRPr="005647EB" w:rsidRDefault="00164B5D" w:rsidP="00EC0475">
      <w:pPr>
        <w:pStyle w:val="B1"/>
        <w:ind w:left="709" w:hanging="425"/>
      </w:pPr>
      <w:r w:rsidRPr="005647EB">
        <w:t>9.</w:t>
      </w:r>
      <w:r w:rsidRPr="005647EB">
        <w:tab/>
        <w:t>After the RRC connection release, the SS:</w:t>
      </w:r>
    </w:p>
    <w:p w14:paraId="008C38EC" w14:textId="77777777" w:rsidR="00EC0475" w:rsidRPr="005647EB" w:rsidRDefault="00164B5D" w:rsidP="00EC0475">
      <w:pPr>
        <w:pStyle w:val="B2"/>
      </w:pPr>
      <w:r w:rsidRPr="005647EB">
        <w:t>-</w:t>
      </w:r>
      <w:r w:rsidR="00EC0475"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25A51138" w14:textId="2740DC79" w:rsidR="00EC0475" w:rsidRPr="005647EB" w:rsidRDefault="00164B5D" w:rsidP="00EC0475">
      <w:pPr>
        <w:pStyle w:val="B2"/>
      </w:pPr>
      <w:r w:rsidRPr="005647EB">
        <w:t>-</w:t>
      </w:r>
      <w:r w:rsidR="00EC0475" w:rsidRPr="005647EB">
        <w:tab/>
      </w:r>
      <w:r w:rsidRPr="005647E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r w:rsidR="00EC0475" w:rsidRPr="005647EB">
        <w:t xml:space="preserve">; </w:t>
      </w:r>
      <w:r w:rsidRPr="005647EB">
        <w:t>and</w:t>
      </w:r>
    </w:p>
    <w:p w14:paraId="267FA583" w14:textId="611A5660" w:rsidR="00164B5D" w:rsidRPr="005647EB" w:rsidRDefault="00164B5D" w:rsidP="00EC0475">
      <w:pPr>
        <w:pStyle w:val="B2"/>
      </w:pPr>
      <w:r w:rsidRPr="005647EB">
        <w:t>-</w:t>
      </w:r>
      <w:r w:rsidR="00EC0475" w:rsidRPr="005647EB">
        <w:tab/>
      </w:r>
      <w:r w:rsidRPr="005647EB">
        <w:t>randomly re-assign the frequencies for cells 2, 3 and 4 among the eight TDD carrier frequencies, according to table 8.4.9.4.1-1.</w:t>
      </w:r>
    </w:p>
    <w:p w14:paraId="09FD4E76" w14:textId="77777777" w:rsidR="00164B5D" w:rsidRPr="005647EB" w:rsidRDefault="00164B5D" w:rsidP="00EC0475">
      <w:pPr>
        <w:pStyle w:val="B1"/>
        <w:ind w:left="709" w:hanging="425"/>
      </w:pPr>
      <w:r w:rsidRPr="005647EB">
        <w:t>10.</w:t>
      </w:r>
      <w:r w:rsidRPr="005647EB">
        <w:tab/>
        <w:t xml:space="preserve">Repeat step 2-9 until the confidence level according to </w:t>
      </w:r>
      <w:r w:rsidRPr="005647EB">
        <w:rPr>
          <w:rFonts w:eastAsia="??"/>
        </w:rPr>
        <w:t>Tables G.2.3-1 in Annex G clause G.2 is achieved.</w:t>
      </w:r>
    </w:p>
    <w:p w14:paraId="55B7BD5D" w14:textId="77777777" w:rsidR="00164B5D" w:rsidRPr="005647EB" w:rsidRDefault="00164B5D" w:rsidP="002570E4">
      <w:pPr>
        <w:pStyle w:val="Heading5"/>
        <w:keepNext w:val="0"/>
        <w:keepLines w:val="0"/>
      </w:pPr>
      <w:r w:rsidRPr="005647EB">
        <w:t>8.4.9.4.3</w:t>
      </w:r>
      <w:r w:rsidRPr="005647EB">
        <w:tab/>
        <w:t>Message contents</w:t>
      </w:r>
    </w:p>
    <w:p w14:paraId="04E870FB" w14:textId="4AD31A4C" w:rsidR="000818DA" w:rsidRPr="005647EB" w:rsidRDefault="000818DA" w:rsidP="002570E4">
      <w:r w:rsidRPr="005647EB">
        <w:t xml:space="preserve">Message contents are according </w:t>
      </w:r>
      <w:r w:rsidR="002570E4" w:rsidRPr="005647EB">
        <w:t>to 3GPP TS</w:t>
      </w:r>
      <w:r w:rsidRPr="005647EB">
        <w:t xml:space="preserve"> 36.508 [7] clause 4.6 with the following exceptions:</w:t>
      </w:r>
    </w:p>
    <w:p w14:paraId="6442F8A4" w14:textId="77777777" w:rsidR="000818DA" w:rsidRPr="005647EB" w:rsidRDefault="000818DA" w:rsidP="002570E4">
      <w:pPr>
        <w:pStyle w:val="TH"/>
        <w:keepNext w:val="0"/>
        <w:keepLines w:val="0"/>
        <w:rPr>
          <w:rFonts w:eastAsia="SimSun"/>
          <w:lang w:eastAsia="zh-CN"/>
        </w:rPr>
      </w:pPr>
      <w:r w:rsidRPr="005647EB">
        <w:t xml:space="preserve">Table </w:t>
      </w:r>
      <w:r w:rsidRPr="005647EB">
        <w:rPr>
          <w:rFonts w:eastAsia="SimSun"/>
          <w:lang w:eastAsia="zh-CN"/>
        </w:rPr>
        <w:t>8.4.9.4.3</w:t>
      </w:r>
      <w:r w:rsidRPr="005647EB">
        <w:t xml:space="preserve">-1: Common </w:t>
      </w:r>
      <w:r w:rsidRPr="005647EB">
        <w:rPr>
          <w:rFonts w:eastAsia="SimSun"/>
          <w:lang w:eastAsia="zh-CN"/>
        </w:rPr>
        <w:t>Exception messages for E-UTRAN TDD-TDD intra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0818DA" w:rsidRPr="005647EB" w14:paraId="39959444" w14:textId="77777777" w:rsidTr="00EC0475">
        <w:trPr>
          <w:cantSplit/>
          <w:jc w:val="center"/>
        </w:trPr>
        <w:tc>
          <w:tcPr>
            <w:tcW w:w="8022" w:type="dxa"/>
            <w:gridSpan w:val="2"/>
          </w:tcPr>
          <w:p w14:paraId="784992E7" w14:textId="602FDDDF" w:rsidR="000818DA" w:rsidRPr="005647EB" w:rsidRDefault="000818DA"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0818DA" w:rsidRPr="005647EB" w14:paraId="598C8A41" w14:textId="77777777" w:rsidTr="00EC0475">
        <w:trPr>
          <w:cantSplit/>
          <w:jc w:val="center"/>
        </w:trPr>
        <w:tc>
          <w:tcPr>
            <w:tcW w:w="5692" w:type="dxa"/>
          </w:tcPr>
          <w:p w14:paraId="3A65C15B" w14:textId="2CBEB57E" w:rsidR="000818DA" w:rsidRPr="005647EB" w:rsidRDefault="000818D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CB792ED" w14:textId="77777777" w:rsidR="000818DA" w:rsidRPr="005647EB" w:rsidRDefault="000818DA" w:rsidP="002570E4">
            <w:pPr>
              <w:pStyle w:val="TAL"/>
              <w:keepNext w:val="0"/>
              <w:keepLines w:val="0"/>
              <w:rPr>
                <w:rFonts w:eastAsia="SimSun"/>
                <w:lang w:eastAsia="zh-CN"/>
              </w:rPr>
            </w:pPr>
          </w:p>
        </w:tc>
      </w:tr>
      <w:tr w:rsidR="000818DA" w:rsidRPr="005647EB" w14:paraId="0360F8B7" w14:textId="77777777" w:rsidTr="00EC0475">
        <w:trPr>
          <w:cantSplit/>
          <w:jc w:val="center"/>
        </w:trPr>
        <w:tc>
          <w:tcPr>
            <w:tcW w:w="5692" w:type="dxa"/>
          </w:tcPr>
          <w:p w14:paraId="7FA0B8B3" w14:textId="243F7005" w:rsidR="000818DA" w:rsidRPr="005647EB" w:rsidRDefault="000818D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53DAAA1B" w14:textId="4EFDE732" w:rsidR="000818DA" w:rsidRPr="005647EB" w:rsidRDefault="000818DA" w:rsidP="002570E4">
            <w:pPr>
              <w:pStyle w:val="TAL"/>
              <w:keepNext w:val="0"/>
              <w:keepLines w:val="0"/>
            </w:pPr>
            <w:r w:rsidRPr="005647EB">
              <w:t>Table</w:t>
            </w:r>
            <w:r w:rsidR="002570E4" w:rsidRPr="005647EB">
              <w:t xml:space="preserve"> </w:t>
            </w:r>
            <w:r w:rsidRPr="005647EB">
              <w:t>H.3.1-1</w:t>
            </w:r>
          </w:p>
          <w:p w14:paraId="06BCAA0D" w14:textId="47C27668" w:rsidR="000818DA" w:rsidRPr="005647EB" w:rsidRDefault="000818DA" w:rsidP="002570E4">
            <w:pPr>
              <w:pStyle w:val="TAL"/>
              <w:keepNext w:val="0"/>
              <w:keepLines w:val="0"/>
            </w:pPr>
            <w:r w:rsidRPr="005647EB">
              <w:t>Table</w:t>
            </w:r>
            <w:r w:rsidR="002570E4" w:rsidRPr="005647EB">
              <w:t xml:space="preserve"> </w:t>
            </w:r>
            <w:r w:rsidRPr="005647EB">
              <w:t>H.3.1-7</w:t>
            </w:r>
          </w:p>
          <w:p w14:paraId="0ED458D7" w14:textId="206656EF" w:rsidR="000818DA" w:rsidRPr="005647EB" w:rsidRDefault="000818DA" w:rsidP="002570E4">
            <w:pPr>
              <w:pStyle w:val="TAL"/>
              <w:keepNext w:val="0"/>
              <w:keepLines w:val="0"/>
            </w:pPr>
            <w:r w:rsidRPr="005647EB">
              <w:t>Table</w:t>
            </w:r>
            <w:r w:rsidR="002570E4" w:rsidRPr="005647EB">
              <w:t xml:space="preserve"> </w:t>
            </w:r>
            <w:r w:rsidRPr="005647EB">
              <w:t>H.3.1-9</w:t>
            </w:r>
          </w:p>
        </w:tc>
      </w:tr>
    </w:tbl>
    <w:p w14:paraId="3A323855" w14:textId="77777777" w:rsidR="000818DA" w:rsidRPr="005647EB" w:rsidRDefault="000818DA" w:rsidP="002570E4"/>
    <w:p w14:paraId="33A7E308" w14:textId="77777777" w:rsidR="000818DA" w:rsidRPr="005647EB" w:rsidRDefault="000818DA" w:rsidP="00EC0475">
      <w:pPr>
        <w:pStyle w:val="TH"/>
      </w:pPr>
      <w:r w:rsidRPr="005647EB">
        <w:lastRenderedPageBreak/>
        <w:t xml:space="preserve">Table 8.4.9.4.3-2: </w:t>
      </w:r>
      <w:r w:rsidRPr="005647EB">
        <w:rPr>
          <w:i/>
        </w:rPr>
        <w:t>ReportConfigEUTRA-A3</w:t>
      </w:r>
      <w:r w:rsidRPr="005647EB">
        <w:t>: Additional E-UTRAN TDD-TDD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0818DA" w:rsidRPr="005647EB" w14:paraId="604C4C66" w14:textId="77777777" w:rsidTr="002570E4">
        <w:trPr>
          <w:jc w:val="center"/>
        </w:trPr>
        <w:tc>
          <w:tcPr>
            <w:tcW w:w="9527" w:type="dxa"/>
            <w:gridSpan w:val="4"/>
            <w:tcBorders>
              <w:bottom w:val="single" w:sz="4" w:space="0" w:color="auto"/>
            </w:tcBorders>
          </w:tcPr>
          <w:p w14:paraId="4ABD6EB1" w14:textId="4A9FA62A" w:rsidR="000818DA" w:rsidRPr="005647EB" w:rsidRDefault="000818DA" w:rsidP="00EC0475">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0818DA" w:rsidRPr="005647EB" w14:paraId="7FD42A7E" w14:textId="77777777" w:rsidTr="002570E4">
        <w:trPr>
          <w:jc w:val="center"/>
        </w:trPr>
        <w:tc>
          <w:tcPr>
            <w:tcW w:w="4427" w:type="dxa"/>
            <w:tcBorders>
              <w:right w:val="single" w:sz="4" w:space="0" w:color="auto"/>
            </w:tcBorders>
          </w:tcPr>
          <w:p w14:paraId="6A1BC58F" w14:textId="516A159B" w:rsidR="000818DA" w:rsidRPr="005647EB" w:rsidRDefault="000818DA" w:rsidP="00EC0475">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676FD5A" w14:textId="77777777" w:rsidR="000818DA" w:rsidRPr="005647EB" w:rsidRDefault="000818DA" w:rsidP="00EC0475">
            <w:pPr>
              <w:pStyle w:val="TAH"/>
            </w:pPr>
            <w:r w:rsidRPr="005647EB">
              <w:t>Value/remark</w:t>
            </w:r>
          </w:p>
        </w:tc>
        <w:tc>
          <w:tcPr>
            <w:tcW w:w="1700" w:type="dxa"/>
            <w:tcBorders>
              <w:left w:val="single" w:sz="4" w:space="0" w:color="auto"/>
              <w:right w:val="single" w:sz="4" w:space="0" w:color="auto"/>
            </w:tcBorders>
          </w:tcPr>
          <w:p w14:paraId="5DE24FF1" w14:textId="77777777" w:rsidR="000818DA" w:rsidRPr="005647EB" w:rsidRDefault="000818DA" w:rsidP="00EC0475">
            <w:pPr>
              <w:pStyle w:val="TAH"/>
            </w:pPr>
            <w:r w:rsidRPr="005647EB">
              <w:t>Comment</w:t>
            </w:r>
          </w:p>
        </w:tc>
        <w:tc>
          <w:tcPr>
            <w:tcW w:w="1133" w:type="dxa"/>
            <w:tcBorders>
              <w:left w:val="single" w:sz="4" w:space="0" w:color="auto"/>
            </w:tcBorders>
          </w:tcPr>
          <w:p w14:paraId="4E21C01E" w14:textId="77777777" w:rsidR="000818DA" w:rsidRPr="005647EB" w:rsidRDefault="000818DA" w:rsidP="00EC0475">
            <w:pPr>
              <w:pStyle w:val="TAH"/>
            </w:pPr>
            <w:r w:rsidRPr="005647EB">
              <w:t>Condition</w:t>
            </w:r>
          </w:p>
        </w:tc>
      </w:tr>
      <w:tr w:rsidR="000818DA" w:rsidRPr="005647EB" w14:paraId="4E4FE902" w14:textId="77777777" w:rsidTr="002570E4">
        <w:trPr>
          <w:jc w:val="center"/>
        </w:trPr>
        <w:tc>
          <w:tcPr>
            <w:tcW w:w="4427" w:type="dxa"/>
            <w:tcBorders>
              <w:right w:val="single" w:sz="4" w:space="0" w:color="auto"/>
            </w:tcBorders>
          </w:tcPr>
          <w:p w14:paraId="096F1DAF" w14:textId="1EA48DE6" w:rsidR="000818DA" w:rsidRPr="005647EB" w:rsidRDefault="000818DA" w:rsidP="00EC0475">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06D28A6F" w14:textId="77777777" w:rsidR="000818DA" w:rsidRPr="005647EB" w:rsidRDefault="000818DA" w:rsidP="00EC0475">
            <w:pPr>
              <w:pStyle w:val="TAL"/>
            </w:pPr>
          </w:p>
        </w:tc>
        <w:tc>
          <w:tcPr>
            <w:tcW w:w="1700" w:type="dxa"/>
            <w:tcBorders>
              <w:left w:val="single" w:sz="4" w:space="0" w:color="auto"/>
              <w:right w:val="single" w:sz="4" w:space="0" w:color="auto"/>
            </w:tcBorders>
          </w:tcPr>
          <w:p w14:paraId="56157F38" w14:textId="77777777" w:rsidR="000818DA" w:rsidRPr="005647EB" w:rsidRDefault="000818DA" w:rsidP="00EC0475">
            <w:pPr>
              <w:pStyle w:val="TAL"/>
            </w:pPr>
          </w:p>
        </w:tc>
        <w:tc>
          <w:tcPr>
            <w:tcW w:w="1133" w:type="dxa"/>
            <w:tcBorders>
              <w:left w:val="single" w:sz="4" w:space="0" w:color="auto"/>
            </w:tcBorders>
          </w:tcPr>
          <w:p w14:paraId="11BE5858" w14:textId="77777777" w:rsidR="000818DA" w:rsidRPr="005647EB" w:rsidRDefault="000818DA" w:rsidP="00EC0475">
            <w:pPr>
              <w:pStyle w:val="TAL"/>
            </w:pPr>
          </w:p>
        </w:tc>
      </w:tr>
      <w:tr w:rsidR="000818DA" w:rsidRPr="005647EB" w14:paraId="4C3B239C" w14:textId="77777777" w:rsidTr="002570E4">
        <w:trPr>
          <w:jc w:val="center"/>
        </w:trPr>
        <w:tc>
          <w:tcPr>
            <w:tcW w:w="4427" w:type="dxa"/>
            <w:tcBorders>
              <w:right w:val="single" w:sz="4" w:space="0" w:color="auto"/>
            </w:tcBorders>
          </w:tcPr>
          <w:p w14:paraId="6AAABEAD" w14:textId="015F12B6" w:rsidR="000818DA" w:rsidRPr="005647EB" w:rsidRDefault="002570E4" w:rsidP="00EC0475">
            <w:pPr>
              <w:pStyle w:val="TAL"/>
            </w:pPr>
            <w:r w:rsidRPr="005647EB">
              <w:t xml:space="preserve"> </w:t>
            </w:r>
            <w:r w:rsidR="000818DA" w:rsidRPr="005647EB">
              <w:t>triggerType</w:t>
            </w:r>
            <w:r w:rsidRPr="005647EB">
              <w:t xml:space="preserve"> </w:t>
            </w:r>
            <w:r w:rsidR="000818DA" w:rsidRPr="005647EB">
              <w:t>CHOICE</w:t>
            </w:r>
            <w:r w:rsidRPr="005647EB">
              <w:t xml:space="preserve"> </w:t>
            </w:r>
            <w:r w:rsidR="000818DA" w:rsidRPr="005647EB">
              <w:t>{</w:t>
            </w:r>
          </w:p>
        </w:tc>
        <w:tc>
          <w:tcPr>
            <w:tcW w:w="2267" w:type="dxa"/>
            <w:tcBorders>
              <w:left w:val="single" w:sz="4" w:space="0" w:color="auto"/>
              <w:right w:val="single" w:sz="4" w:space="0" w:color="auto"/>
            </w:tcBorders>
          </w:tcPr>
          <w:p w14:paraId="3361E198" w14:textId="77777777" w:rsidR="000818DA" w:rsidRPr="005647EB" w:rsidRDefault="000818DA" w:rsidP="00EC0475">
            <w:pPr>
              <w:pStyle w:val="TAL"/>
            </w:pPr>
          </w:p>
        </w:tc>
        <w:tc>
          <w:tcPr>
            <w:tcW w:w="1700" w:type="dxa"/>
            <w:tcBorders>
              <w:left w:val="single" w:sz="4" w:space="0" w:color="auto"/>
              <w:right w:val="single" w:sz="4" w:space="0" w:color="auto"/>
            </w:tcBorders>
          </w:tcPr>
          <w:p w14:paraId="4D184987" w14:textId="77777777" w:rsidR="000818DA" w:rsidRPr="005647EB" w:rsidRDefault="000818DA" w:rsidP="00EC0475">
            <w:pPr>
              <w:pStyle w:val="TAL"/>
            </w:pPr>
          </w:p>
        </w:tc>
        <w:tc>
          <w:tcPr>
            <w:tcW w:w="1133" w:type="dxa"/>
            <w:tcBorders>
              <w:left w:val="single" w:sz="4" w:space="0" w:color="auto"/>
            </w:tcBorders>
          </w:tcPr>
          <w:p w14:paraId="37C99A8F" w14:textId="77777777" w:rsidR="000818DA" w:rsidRPr="005647EB" w:rsidRDefault="000818DA" w:rsidP="00EC0475">
            <w:pPr>
              <w:pStyle w:val="TAL"/>
            </w:pPr>
          </w:p>
        </w:tc>
      </w:tr>
      <w:tr w:rsidR="000818DA" w:rsidRPr="005647EB" w14:paraId="49AF70B5" w14:textId="77777777" w:rsidTr="002570E4">
        <w:trPr>
          <w:jc w:val="center"/>
        </w:trPr>
        <w:tc>
          <w:tcPr>
            <w:tcW w:w="4427" w:type="dxa"/>
            <w:tcBorders>
              <w:right w:val="single" w:sz="4" w:space="0" w:color="auto"/>
            </w:tcBorders>
          </w:tcPr>
          <w:p w14:paraId="13D1F257" w14:textId="72293880" w:rsidR="000818DA" w:rsidRPr="005647EB" w:rsidRDefault="002570E4" w:rsidP="00EC0475">
            <w:pPr>
              <w:pStyle w:val="TAL"/>
            </w:pPr>
            <w:r w:rsidRPr="005647EB">
              <w:t xml:space="preserve">  </w:t>
            </w:r>
            <w:r w:rsidR="000818DA" w:rsidRPr="005647EB">
              <w:t>event</w:t>
            </w:r>
            <w:r w:rsidRPr="005647EB">
              <w:t xml:space="preserve"> </w:t>
            </w:r>
            <w:r w:rsidR="000818DA" w:rsidRPr="005647EB">
              <w:t>SEQUENCE</w:t>
            </w:r>
            <w:r w:rsidRPr="005647EB">
              <w:t xml:space="preserve"> </w:t>
            </w:r>
            <w:r w:rsidR="000818DA" w:rsidRPr="005647EB">
              <w:t>{</w:t>
            </w:r>
          </w:p>
        </w:tc>
        <w:tc>
          <w:tcPr>
            <w:tcW w:w="2267" w:type="dxa"/>
            <w:tcBorders>
              <w:left w:val="single" w:sz="4" w:space="0" w:color="auto"/>
              <w:right w:val="single" w:sz="4" w:space="0" w:color="auto"/>
            </w:tcBorders>
          </w:tcPr>
          <w:p w14:paraId="784A9ED6" w14:textId="77777777" w:rsidR="000818DA" w:rsidRPr="005647EB" w:rsidRDefault="000818DA" w:rsidP="00EC0475">
            <w:pPr>
              <w:pStyle w:val="TAL"/>
            </w:pPr>
          </w:p>
        </w:tc>
        <w:tc>
          <w:tcPr>
            <w:tcW w:w="1700" w:type="dxa"/>
            <w:tcBorders>
              <w:left w:val="single" w:sz="4" w:space="0" w:color="auto"/>
              <w:right w:val="single" w:sz="4" w:space="0" w:color="auto"/>
            </w:tcBorders>
          </w:tcPr>
          <w:p w14:paraId="61BC7086" w14:textId="77777777" w:rsidR="000818DA" w:rsidRPr="005647EB" w:rsidRDefault="000818DA" w:rsidP="00EC0475">
            <w:pPr>
              <w:pStyle w:val="TAL"/>
            </w:pPr>
          </w:p>
        </w:tc>
        <w:tc>
          <w:tcPr>
            <w:tcW w:w="1133" w:type="dxa"/>
            <w:tcBorders>
              <w:left w:val="single" w:sz="4" w:space="0" w:color="auto"/>
            </w:tcBorders>
          </w:tcPr>
          <w:p w14:paraId="1535BD64" w14:textId="77777777" w:rsidR="000818DA" w:rsidRPr="005647EB" w:rsidRDefault="000818DA" w:rsidP="00EC0475">
            <w:pPr>
              <w:pStyle w:val="TAL"/>
            </w:pPr>
          </w:p>
        </w:tc>
      </w:tr>
      <w:tr w:rsidR="000818DA" w:rsidRPr="005647EB" w14:paraId="3B59D2DF" w14:textId="77777777" w:rsidTr="002570E4">
        <w:trPr>
          <w:jc w:val="center"/>
        </w:trPr>
        <w:tc>
          <w:tcPr>
            <w:tcW w:w="4427" w:type="dxa"/>
            <w:tcBorders>
              <w:right w:val="single" w:sz="4" w:space="0" w:color="auto"/>
            </w:tcBorders>
          </w:tcPr>
          <w:p w14:paraId="6A839F40" w14:textId="61FB5395" w:rsidR="000818DA" w:rsidRPr="005647EB" w:rsidRDefault="002570E4" w:rsidP="00EC0475">
            <w:pPr>
              <w:pStyle w:val="TAL"/>
            </w:pPr>
            <w:r w:rsidRPr="005647EB">
              <w:t xml:space="preserve">    </w:t>
            </w:r>
            <w:r w:rsidR="000818DA" w:rsidRPr="005647EB">
              <w:t>eventId</w:t>
            </w:r>
            <w:r w:rsidRPr="005647EB">
              <w:t xml:space="preserve"> </w:t>
            </w:r>
            <w:r w:rsidR="000818DA" w:rsidRPr="005647EB">
              <w:t>CHOICE</w:t>
            </w:r>
            <w:r w:rsidRPr="005647EB">
              <w:t xml:space="preserve"> </w:t>
            </w:r>
            <w:r w:rsidR="000818DA" w:rsidRPr="005647EB">
              <w:t>{</w:t>
            </w:r>
          </w:p>
        </w:tc>
        <w:tc>
          <w:tcPr>
            <w:tcW w:w="2267" w:type="dxa"/>
            <w:tcBorders>
              <w:left w:val="single" w:sz="4" w:space="0" w:color="auto"/>
              <w:right w:val="single" w:sz="4" w:space="0" w:color="auto"/>
            </w:tcBorders>
          </w:tcPr>
          <w:p w14:paraId="56814FBD" w14:textId="77777777" w:rsidR="000818DA" w:rsidRPr="005647EB" w:rsidRDefault="000818DA" w:rsidP="00EC0475">
            <w:pPr>
              <w:pStyle w:val="TAL"/>
            </w:pPr>
          </w:p>
        </w:tc>
        <w:tc>
          <w:tcPr>
            <w:tcW w:w="1700" w:type="dxa"/>
            <w:tcBorders>
              <w:left w:val="single" w:sz="4" w:space="0" w:color="auto"/>
              <w:right w:val="single" w:sz="4" w:space="0" w:color="auto"/>
            </w:tcBorders>
          </w:tcPr>
          <w:p w14:paraId="39DCD84F" w14:textId="77777777" w:rsidR="000818DA" w:rsidRPr="005647EB" w:rsidRDefault="000818DA" w:rsidP="00EC0475">
            <w:pPr>
              <w:pStyle w:val="TAL"/>
            </w:pPr>
          </w:p>
        </w:tc>
        <w:tc>
          <w:tcPr>
            <w:tcW w:w="1133" w:type="dxa"/>
            <w:tcBorders>
              <w:left w:val="single" w:sz="4" w:space="0" w:color="auto"/>
            </w:tcBorders>
          </w:tcPr>
          <w:p w14:paraId="68630F96" w14:textId="77777777" w:rsidR="000818DA" w:rsidRPr="005647EB" w:rsidRDefault="000818DA" w:rsidP="00EC0475">
            <w:pPr>
              <w:pStyle w:val="TAL"/>
            </w:pPr>
          </w:p>
        </w:tc>
      </w:tr>
      <w:tr w:rsidR="000818DA" w:rsidRPr="005647EB" w14:paraId="4A6F740D" w14:textId="77777777" w:rsidTr="002570E4">
        <w:trPr>
          <w:jc w:val="center"/>
        </w:trPr>
        <w:tc>
          <w:tcPr>
            <w:tcW w:w="4427" w:type="dxa"/>
            <w:tcBorders>
              <w:right w:val="single" w:sz="4" w:space="0" w:color="auto"/>
            </w:tcBorders>
          </w:tcPr>
          <w:p w14:paraId="7FFB85A2" w14:textId="22A4D8C4" w:rsidR="000818DA" w:rsidRPr="005647EB" w:rsidRDefault="002570E4" w:rsidP="00EC0475">
            <w:pPr>
              <w:pStyle w:val="TAL"/>
            </w:pPr>
            <w:r w:rsidRPr="005647EB">
              <w:t xml:space="preserve">     </w:t>
            </w:r>
            <w:r w:rsidR="000818DA" w:rsidRPr="005647EB">
              <w:t>eventA3</w:t>
            </w:r>
            <w:r w:rsidRPr="005647EB">
              <w:t xml:space="preserve"> </w:t>
            </w:r>
            <w:r w:rsidR="000818DA" w:rsidRPr="005647EB">
              <w:t>SEQUENCE</w:t>
            </w:r>
            <w:r w:rsidRPr="005647EB">
              <w:t xml:space="preserve"> </w:t>
            </w:r>
            <w:r w:rsidR="000818DA" w:rsidRPr="005647EB">
              <w:t>{</w:t>
            </w:r>
          </w:p>
        </w:tc>
        <w:tc>
          <w:tcPr>
            <w:tcW w:w="2267" w:type="dxa"/>
            <w:tcBorders>
              <w:left w:val="single" w:sz="4" w:space="0" w:color="auto"/>
              <w:right w:val="single" w:sz="4" w:space="0" w:color="auto"/>
            </w:tcBorders>
          </w:tcPr>
          <w:p w14:paraId="6F4282C6" w14:textId="77777777" w:rsidR="000818DA" w:rsidRPr="005647EB" w:rsidRDefault="000818DA" w:rsidP="00EC0475">
            <w:pPr>
              <w:pStyle w:val="TAL"/>
            </w:pPr>
          </w:p>
        </w:tc>
        <w:tc>
          <w:tcPr>
            <w:tcW w:w="1700" w:type="dxa"/>
            <w:tcBorders>
              <w:left w:val="single" w:sz="4" w:space="0" w:color="auto"/>
              <w:right w:val="single" w:sz="4" w:space="0" w:color="auto"/>
            </w:tcBorders>
          </w:tcPr>
          <w:p w14:paraId="659FC78F" w14:textId="77777777" w:rsidR="000818DA" w:rsidRPr="005647EB" w:rsidRDefault="000818DA" w:rsidP="00EC0475">
            <w:pPr>
              <w:pStyle w:val="TAL"/>
            </w:pPr>
          </w:p>
        </w:tc>
        <w:tc>
          <w:tcPr>
            <w:tcW w:w="1133" w:type="dxa"/>
            <w:tcBorders>
              <w:left w:val="single" w:sz="4" w:space="0" w:color="auto"/>
            </w:tcBorders>
          </w:tcPr>
          <w:p w14:paraId="3DB7ACDD" w14:textId="77777777" w:rsidR="000818DA" w:rsidRPr="005647EB" w:rsidRDefault="000818DA" w:rsidP="00EC0475">
            <w:pPr>
              <w:pStyle w:val="TAL"/>
            </w:pPr>
          </w:p>
        </w:tc>
      </w:tr>
      <w:tr w:rsidR="000818DA" w:rsidRPr="005647EB" w14:paraId="652BB3B9" w14:textId="77777777" w:rsidTr="002570E4">
        <w:trPr>
          <w:jc w:val="center"/>
        </w:trPr>
        <w:tc>
          <w:tcPr>
            <w:tcW w:w="4427" w:type="dxa"/>
            <w:tcBorders>
              <w:right w:val="single" w:sz="4" w:space="0" w:color="auto"/>
            </w:tcBorders>
          </w:tcPr>
          <w:p w14:paraId="30C3E16D" w14:textId="1E95E9A4" w:rsidR="000818DA" w:rsidRPr="005647EB" w:rsidRDefault="002570E4" w:rsidP="00EC0475">
            <w:pPr>
              <w:pStyle w:val="TAL"/>
            </w:pPr>
            <w:r w:rsidRPr="005647EB">
              <w:t xml:space="preserve">       </w:t>
            </w:r>
            <w:r w:rsidR="000818DA" w:rsidRPr="005647EB">
              <w:t>a3-Offset</w:t>
            </w:r>
          </w:p>
        </w:tc>
        <w:tc>
          <w:tcPr>
            <w:tcW w:w="2267" w:type="dxa"/>
            <w:tcBorders>
              <w:left w:val="single" w:sz="4" w:space="0" w:color="auto"/>
              <w:right w:val="single" w:sz="4" w:space="0" w:color="auto"/>
            </w:tcBorders>
          </w:tcPr>
          <w:p w14:paraId="65ABF01B" w14:textId="07CB678A" w:rsidR="000818DA" w:rsidRPr="005647EB" w:rsidRDefault="000818DA" w:rsidP="00EC0475">
            <w:pPr>
              <w:pStyle w:val="TAL"/>
            </w:pPr>
            <w:r w:rsidRPr="005647EB">
              <w:t>-10</w:t>
            </w:r>
            <w:r w:rsidR="002570E4" w:rsidRPr="005647EB">
              <w:t xml:space="preserve"> </w:t>
            </w:r>
            <w:r w:rsidRPr="005647EB">
              <w:t>(-5dB)</w:t>
            </w:r>
          </w:p>
        </w:tc>
        <w:tc>
          <w:tcPr>
            <w:tcW w:w="1700" w:type="dxa"/>
            <w:tcBorders>
              <w:left w:val="single" w:sz="4" w:space="0" w:color="auto"/>
              <w:right w:val="single" w:sz="4" w:space="0" w:color="auto"/>
            </w:tcBorders>
          </w:tcPr>
          <w:p w14:paraId="10273007" w14:textId="10860A76" w:rsidR="000818DA" w:rsidRPr="005647EB" w:rsidRDefault="000818DA" w:rsidP="00EC0475">
            <w:pPr>
              <w:pStyle w:val="TAL"/>
            </w:pPr>
            <w:r w:rsidRPr="005647EB">
              <w:t>-5</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A6A2574" w14:textId="77777777" w:rsidR="000818DA" w:rsidRPr="005647EB" w:rsidRDefault="000818DA" w:rsidP="00EC0475">
            <w:pPr>
              <w:pStyle w:val="TAL"/>
            </w:pPr>
          </w:p>
        </w:tc>
      </w:tr>
      <w:tr w:rsidR="000818DA" w:rsidRPr="005647EB" w14:paraId="5B60F307" w14:textId="77777777" w:rsidTr="002570E4">
        <w:trPr>
          <w:jc w:val="center"/>
        </w:trPr>
        <w:tc>
          <w:tcPr>
            <w:tcW w:w="4427" w:type="dxa"/>
            <w:tcBorders>
              <w:right w:val="single" w:sz="4" w:space="0" w:color="auto"/>
            </w:tcBorders>
          </w:tcPr>
          <w:p w14:paraId="589A9F37" w14:textId="5FDBA865" w:rsidR="000818DA" w:rsidRPr="005647EB" w:rsidRDefault="002570E4" w:rsidP="00EC0475">
            <w:pPr>
              <w:pStyle w:val="TAL"/>
            </w:pPr>
            <w:r w:rsidRPr="005647EB">
              <w:t xml:space="preserve">       </w:t>
            </w:r>
            <w:r w:rsidR="000818DA" w:rsidRPr="005647EB">
              <w:t>reportOnLeave</w:t>
            </w:r>
          </w:p>
        </w:tc>
        <w:tc>
          <w:tcPr>
            <w:tcW w:w="2267" w:type="dxa"/>
            <w:tcBorders>
              <w:left w:val="single" w:sz="4" w:space="0" w:color="auto"/>
              <w:right w:val="single" w:sz="4" w:space="0" w:color="auto"/>
            </w:tcBorders>
          </w:tcPr>
          <w:p w14:paraId="3EDAE71C" w14:textId="77777777" w:rsidR="000818DA" w:rsidRPr="005647EB" w:rsidRDefault="000818DA" w:rsidP="00EC0475">
            <w:pPr>
              <w:pStyle w:val="TAL"/>
            </w:pPr>
            <w:r w:rsidRPr="005647EB">
              <w:t>FALSE</w:t>
            </w:r>
          </w:p>
        </w:tc>
        <w:tc>
          <w:tcPr>
            <w:tcW w:w="1700" w:type="dxa"/>
            <w:tcBorders>
              <w:left w:val="single" w:sz="4" w:space="0" w:color="auto"/>
              <w:right w:val="single" w:sz="4" w:space="0" w:color="auto"/>
            </w:tcBorders>
          </w:tcPr>
          <w:p w14:paraId="6EE0E6C0" w14:textId="77777777" w:rsidR="000818DA" w:rsidRPr="005647EB" w:rsidRDefault="000818DA" w:rsidP="00EC0475">
            <w:pPr>
              <w:pStyle w:val="TAL"/>
            </w:pPr>
          </w:p>
        </w:tc>
        <w:tc>
          <w:tcPr>
            <w:tcW w:w="1133" w:type="dxa"/>
            <w:tcBorders>
              <w:left w:val="single" w:sz="4" w:space="0" w:color="auto"/>
            </w:tcBorders>
          </w:tcPr>
          <w:p w14:paraId="45013BD3" w14:textId="77777777" w:rsidR="000818DA" w:rsidRPr="005647EB" w:rsidRDefault="000818DA" w:rsidP="00EC0475">
            <w:pPr>
              <w:pStyle w:val="TAL"/>
            </w:pPr>
          </w:p>
        </w:tc>
      </w:tr>
      <w:tr w:rsidR="000818DA" w:rsidRPr="005647EB" w14:paraId="033B0C40" w14:textId="77777777" w:rsidTr="002570E4">
        <w:trPr>
          <w:jc w:val="center"/>
        </w:trPr>
        <w:tc>
          <w:tcPr>
            <w:tcW w:w="4427" w:type="dxa"/>
            <w:tcBorders>
              <w:right w:val="single" w:sz="4" w:space="0" w:color="auto"/>
            </w:tcBorders>
          </w:tcPr>
          <w:p w14:paraId="31584A88" w14:textId="3A22C55A" w:rsidR="000818DA" w:rsidRPr="005647EB" w:rsidRDefault="002570E4" w:rsidP="00EC0475">
            <w:pPr>
              <w:pStyle w:val="TAL"/>
            </w:pPr>
            <w:r w:rsidRPr="005647EB">
              <w:t xml:space="preserve">      </w:t>
            </w:r>
            <w:r w:rsidR="000818DA" w:rsidRPr="005647EB">
              <w:t>}</w:t>
            </w:r>
          </w:p>
        </w:tc>
        <w:tc>
          <w:tcPr>
            <w:tcW w:w="2267" w:type="dxa"/>
            <w:tcBorders>
              <w:left w:val="single" w:sz="4" w:space="0" w:color="auto"/>
              <w:right w:val="single" w:sz="4" w:space="0" w:color="auto"/>
            </w:tcBorders>
          </w:tcPr>
          <w:p w14:paraId="233007F8" w14:textId="77777777" w:rsidR="000818DA" w:rsidRPr="005647EB" w:rsidRDefault="000818DA" w:rsidP="00EC0475">
            <w:pPr>
              <w:pStyle w:val="TAL"/>
            </w:pPr>
          </w:p>
        </w:tc>
        <w:tc>
          <w:tcPr>
            <w:tcW w:w="1700" w:type="dxa"/>
            <w:tcBorders>
              <w:left w:val="single" w:sz="4" w:space="0" w:color="auto"/>
              <w:right w:val="single" w:sz="4" w:space="0" w:color="auto"/>
            </w:tcBorders>
          </w:tcPr>
          <w:p w14:paraId="04AE704B" w14:textId="77777777" w:rsidR="000818DA" w:rsidRPr="005647EB" w:rsidRDefault="000818DA" w:rsidP="00EC0475">
            <w:pPr>
              <w:pStyle w:val="TAL"/>
            </w:pPr>
          </w:p>
        </w:tc>
        <w:tc>
          <w:tcPr>
            <w:tcW w:w="1133" w:type="dxa"/>
            <w:tcBorders>
              <w:left w:val="single" w:sz="4" w:space="0" w:color="auto"/>
            </w:tcBorders>
          </w:tcPr>
          <w:p w14:paraId="33168D64" w14:textId="77777777" w:rsidR="000818DA" w:rsidRPr="005647EB" w:rsidRDefault="000818DA" w:rsidP="00EC0475">
            <w:pPr>
              <w:pStyle w:val="TAL"/>
            </w:pPr>
          </w:p>
        </w:tc>
      </w:tr>
      <w:tr w:rsidR="000818DA" w:rsidRPr="005647EB" w14:paraId="1D797DB6" w14:textId="77777777" w:rsidTr="002570E4">
        <w:trPr>
          <w:jc w:val="center"/>
        </w:trPr>
        <w:tc>
          <w:tcPr>
            <w:tcW w:w="4427" w:type="dxa"/>
            <w:tcBorders>
              <w:right w:val="single" w:sz="4" w:space="0" w:color="auto"/>
            </w:tcBorders>
          </w:tcPr>
          <w:p w14:paraId="0B519B57" w14:textId="33DEA1E7" w:rsidR="000818DA" w:rsidRPr="005647EB" w:rsidRDefault="002570E4" w:rsidP="00EC0475">
            <w:pPr>
              <w:pStyle w:val="TAL"/>
            </w:pPr>
            <w:r w:rsidRPr="005647EB">
              <w:t xml:space="preserve">    </w:t>
            </w:r>
            <w:r w:rsidR="000818DA" w:rsidRPr="005647EB">
              <w:t>}</w:t>
            </w:r>
          </w:p>
        </w:tc>
        <w:tc>
          <w:tcPr>
            <w:tcW w:w="2267" w:type="dxa"/>
            <w:tcBorders>
              <w:left w:val="single" w:sz="4" w:space="0" w:color="auto"/>
              <w:right w:val="single" w:sz="4" w:space="0" w:color="auto"/>
            </w:tcBorders>
          </w:tcPr>
          <w:p w14:paraId="54C112E7" w14:textId="77777777" w:rsidR="000818DA" w:rsidRPr="005647EB" w:rsidRDefault="000818DA" w:rsidP="00EC0475">
            <w:pPr>
              <w:pStyle w:val="TAL"/>
            </w:pPr>
          </w:p>
        </w:tc>
        <w:tc>
          <w:tcPr>
            <w:tcW w:w="1700" w:type="dxa"/>
            <w:tcBorders>
              <w:left w:val="single" w:sz="4" w:space="0" w:color="auto"/>
              <w:right w:val="single" w:sz="4" w:space="0" w:color="auto"/>
            </w:tcBorders>
          </w:tcPr>
          <w:p w14:paraId="0DFEFE87" w14:textId="77777777" w:rsidR="000818DA" w:rsidRPr="005647EB" w:rsidRDefault="000818DA" w:rsidP="00EC0475">
            <w:pPr>
              <w:pStyle w:val="TAL"/>
            </w:pPr>
          </w:p>
        </w:tc>
        <w:tc>
          <w:tcPr>
            <w:tcW w:w="1133" w:type="dxa"/>
            <w:tcBorders>
              <w:left w:val="single" w:sz="4" w:space="0" w:color="auto"/>
            </w:tcBorders>
          </w:tcPr>
          <w:p w14:paraId="0A774AB3" w14:textId="77777777" w:rsidR="000818DA" w:rsidRPr="005647EB" w:rsidRDefault="000818DA" w:rsidP="00EC0475">
            <w:pPr>
              <w:pStyle w:val="TAL"/>
            </w:pPr>
          </w:p>
        </w:tc>
      </w:tr>
      <w:tr w:rsidR="000818DA" w:rsidRPr="005647EB" w14:paraId="213A7275" w14:textId="77777777" w:rsidTr="002570E4">
        <w:trPr>
          <w:jc w:val="center"/>
        </w:trPr>
        <w:tc>
          <w:tcPr>
            <w:tcW w:w="4427" w:type="dxa"/>
            <w:tcBorders>
              <w:right w:val="single" w:sz="4" w:space="0" w:color="auto"/>
            </w:tcBorders>
          </w:tcPr>
          <w:p w14:paraId="58D869EF" w14:textId="7A5C7B48" w:rsidR="000818DA" w:rsidRPr="005647EB" w:rsidRDefault="002570E4" w:rsidP="00EC0475">
            <w:pPr>
              <w:pStyle w:val="TAL"/>
            </w:pPr>
            <w:r w:rsidRPr="005647EB">
              <w:t xml:space="preserve">    </w:t>
            </w:r>
            <w:r w:rsidR="000818DA" w:rsidRPr="005647EB">
              <w:t>Hysteresis</w:t>
            </w:r>
          </w:p>
        </w:tc>
        <w:tc>
          <w:tcPr>
            <w:tcW w:w="2267" w:type="dxa"/>
            <w:tcBorders>
              <w:left w:val="single" w:sz="4" w:space="0" w:color="auto"/>
              <w:right w:val="single" w:sz="4" w:space="0" w:color="auto"/>
            </w:tcBorders>
          </w:tcPr>
          <w:p w14:paraId="0164E639" w14:textId="09888E5B" w:rsidR="000818DA" w:rsidRPr="005647EB" w:rsidRDefault="000818DA" w:rsidP="00EC0475">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16E0B781" w14:textId="23E8D722" w:rsidR="000818DA" w:rsidRPr="005647EB" w:rsidRDefault="000818DA" w:rsidP="00EC0475">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5EC9C71" w14:textId="77777777" w:rsidR="000818DA" w:rsidRPr="005647EB" w:rsidRDefault="000818DA" w:rsidP="00EC0475">
            <w:pPr>
              <w:pStyle w:val="TAL"/>
            </w:pPr>
          </w:p>
        </w:tc>
      </w:tr>
      <w:tr w:rsidR="000818DA" w:rsidRPr="005647EB" w14:paraId="379E894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A45B4BD" w14:textId="192C4A86" w:rsidR="000818DA" w:rsidRPr="005647EB" w:rsidRDefault="002570E4" w:rsidP="00EC0475">
            <w:pPr>
              <w:pStyle w:val="TAH"/>
              <w:jc w:val="left"/>
              <w:rPr>
                <w:b w:val="0"/>
              </w:rPr>
            </w:pPr>
            <w:r w:rsidRPr="005647EB">
              <w:rPr>
                <w:b w:val="0"/>
              </w:rPr>
              <w:t xml:space="preserve">    </w:t>
            </w:r>
            <w:r w:rsidR="000818DA"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3F33A661" w14:textId="77188DA4" w:rsidR="000818DA" w:rsidRPr="005647EB" w:rsidRDefault="000818DA" w:rsidP="00EC0475">
            <w:pPr>
              <w:pStyle w:val="TAH"/>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3B82AA69" w14:textId="77777777" w:rsidR="000818DA" w:rsidRPr="005647EB" w:rsidRDefault="000818DA" w:rsidP="00EC0475">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ED04973" w14:textId="77777777" w:rsidR="000818DA" w:rsidRPr="005647EB" w:rsidRDefault="000818DA" w:rsidP="00EC0475">
            <w:pPr>
              <w:pStyle w:val="TAH"/>
              <w:jc w:val="left"/>
              <w:rPr>
                <w:b w:val="0"/>
              </w:rPr>
            </w:pPr>
          </w:p>
        </w:tc>
      </w:tr>
      <w:tr w:rsidR="000818DA" w:rsidRPr="005647EB" w14:paraId="35DAC1E4"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8066EF2" w14:textId="09DEBE47" w:rsidR="000818DA" w:rsidRPr="005647EB" w:rsidRDefault="002570E4" w:rsidP="00EC0475">
            <w:pPr>
              <w:pStyle w:val="TAH"/>
              <w:jc w:val="left"/>
              <w:rPr>
                <w:b w:val="0"/>
              </w:rPr>
            </w:pPr>
            <w:r w:rsidRPr="005647EB">
              <w:rPr>
                <w:b w:val="0"/>
              </w:rPr>
              <w:t xml:space="preserve">    </w:t>
            </w:r>
            <w:r w:rsidR="000818D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9DB0C30" w14:textId="77777777" w:rsidR="000818DA" w:rsidRPr="005647EB" w:rsidRDefault="000818DA" w:rsidP="00EC0475">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36F51D9" w14:textId="77777777" w:rsidR="000818DA" w:rsidRPr="005647EB" w:rsidRDefault="000818DA" w:rsidP="00EC0475">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0A3C574" w14:textId="77777777" w:rsidR="000818DA" w:rsidRPr="005647EB" w:rsidRDefault="000818DA" w:rsidP="00EC0475">
            <w:pPr>
              <w:pStyle w:val="TAH"/>
              <w:jc w:val="left"/>
              <w:rPr>
                <w:b w:val="0"/>
              </w:rPr>
            </w:pPr>
          </w:p>
        </w:tc>
      </w:tr>
      <w:tr w:rsidR="000818DA" w:rsidRPr="005647EB" w14:paraId="19EF5F3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44D1DFF" w14:textId="5681D7FE" w:rsidR="000818DA" w:rsidRPr="005647EB" w:rsidRDefault="002570E4" w:rsidP="00EC0475">
            <w:pPr>
              <w:pStyle w:val="TAH"/>
              <w:jc w:val="left"/>
              <w:rPr>
                <w:b w:val="0"/>
              </w:rPr>
            </w:pPr>
            <w:r w:rsidRPr="005647EB">
              <w:rPr>
                <w:b w:val="0"/>
              </w:rPr>
              <w:t xml:space="preserve">  </w:t>
            </w:r>
            <w:r w:rsidR="000818D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D849521" w14:textId="77777777" w:rsidR="000818DA" w:rsidRPr="005647EB" w:rsidRDefault="000818DA" w:rsidP="00EC0475">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2259F67F" w14:textId="77777777" w:rsidR="000818DA" w:rsidRPr="005647EB" w:rsidRDefault="000818DA" w:rsidP="00EC0475">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0522200" w14:textId="77777777" w:rsidR="000818DA" w:rsidRPr="005647EB" w:rsidRDefault="000818DA" w:rsidP="00EC0475">
            <w:pPr>
              <w:pStyle w:val="TAH"/>
              <w:jc w:val="left"/>
              <w:rPr>
                <w:b w:val="0"/>
              </w:rPr>
            </w:pPr>
          </w:p>
        </w:tc>
      </w:tr>
    </w:tbl>
    <w:p w14:paraId="0F24E60D" w14:textId="77777777" w:rsidR="000818DA" w:rsidRPr="005647EB" w:rsidRDefault="000818DA" w:rsidP="00EC0475">
      <w:pPr>
        <w:keepNext/>
        <w:keepLines/>
      </w:pPr>
    </w:p>
    <w:p w14:paraId="159A3A1F" w14:textId="77777777" w:rsidR="000818DA" w:rsidRPr="005647EB" w:rsidRDefault="000818DA" w:rsidP="002570E4">
      <w:pPr>
        <w:pStyle w:val="TH"/>
        <w:keepNext w:val="0"/>
        <w:keepLines w:val="0"/>
      </w:pPr>
      <w:r w:rsidRPr="005647EB">
        <w:t xml:space="preserve">Table 8.4.9.4.3-3: </w:t>
      </w:r>
      <w:r w:rsidRPr="005647EB">
        <w:rPr>
          <w:i/>
        </w:rPr>
        <w:t>MeasResults</w:t>
      </w:r>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0818DA" w:rsidRPr="005647EB" w14:paraId="1D38DD48" w14:textId="77777777" w:rsidTr="002570E4">
        <w:trPr>
          <w:cantSplit/>
          <w:jc w:val="center"/>
        </w:trPr>
        <w:tc>
          <w:tcPr>
            <w:tcW w:w="9536" w:type="dxa"/>
            <w:gridSpan w:val="4"/>
          </w:tcPr>
          <w:p w14:paraId="58B46FFB" w14:textId="58C138E9" w:rsidR="000818DA" w:rsidRPr="005647EB" w:rsidRDefault="000818D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0818DA" w:rsidRPr="005647EB" w14:paraId="24088F84" w14:textId="77777777" w:rsidTr="002570E4">
        <w:trPr>
          <w:jc w:val="center"/>
        </w:trPr>
        <w:tc>
          <w:tcPr>
            <w:tcW w:w="4436" w:type="dxa"/>
          </w:tcPr>
          <w:p w14:paraId="298DD89E" w14:textId="03A92510" w:rsidR="000818DA" w:rsidRPr="005647EB" w:rsidRDefault="000818DA" w:rsidP="002570E4">
            <w:pPr>
              <w:pStyle w:val="TAH"/>
              <w:keepNext w:val="0"/>
              <w:keepLines w:val="0"/>
            </w:pPr>
            <w:r w:rsidRPr="005647EB">
              <w:t>Information</w:t>
            </w:r>
            <w:r w:rsidR="002570E4" w:rsidRPr="005647EB">
              <w:t xml:space="preserve"> </w:t>
            </w:r>
            <w:r w:rsidRPr="005647EB">
              <w:t>Element</w:t>
            </w:r>
          </w:p>
        </w:tc>
        <w:tc>
          <w:tcPr>
            <w:tcW w:w="2267" w:type="dxa"/>
          </w:tcPr>
          <w:p w14:paraId="41BBE77C" w14:textId="77777777" w:rsidR="000818DA" w:rsidRPr="005647EB" w:rsidRDefault="000818DA" w:rsidP="002570E4">
            <w:pPr>
              <w:pStyle w:val="TAH"/>
              <w:keepNext w:val="0"/>
              <w:keepLines w:val="0"/>
            </w:pPr>
            <w:r w:rsidRPr="005647EB">
              <w:t>Value/remark</w:t>
            </w:r>
          </w:p>
        </w:tc>
        <w:tc>
          <w:tcPr>
            <w:tcW w:w="1700" w:type="dxa"/>
          </w:tcPr>
          <w:p w14:paraId="60AC61D4" w14:textId="77777777" w:rsidR="000818DA" w:rsidRPr="005647EB" w:rsidRDefault="000818DA" w:rsidP="002570E4">
            <w:pPr>
              <w:pStyle w:val="TAH"/>
              <w:keepNext w:val="0"/>
              <w:keepLines w:val="0"/>
            </w:pPr>
            <w:r w:rsidRPr="005647EB">
              <w:t>Comment</w:t>
            </w:r>
          </w:p>
        </w:tc>
        <w:tc>
          <w:tcPr>
            <w:tcW w:w="1133" w:type="dxa"/>
          </w:tcPr>
          <w:p w14:paraId="5031DD6D" w14:textId="77777777" w:rsidR="000818DA" w:rsidRPr="005647EB" w:rsidRDefault="000818DA" w:rsidP="002570E4">
            <w:pPr>
              <w:pStyle w:val="TAH"/>
              <w:keepNext w:val="0"/>
              <w:keepLines w:val="0"/>
            </w:pPr>
            <w:r w:rsidRPr="005647EB">
              <w:t>Condition</w:t>
            </w:r>
          </w:p>
        </w:tc>
      </w:tr>
      <w:tr w:rsidR="000818DA" w:rsidRPr="005647EB" w14:paraId="47149DC4" w14:textId="77777777" w:rsidTr="002570E4">
        <w:trPr>
          <w:jc w:val="center"/>
        </w:trPr>
        <w:tc>
          <w:tcPr>
            <w:tcW w:w="4436" w:type="dxa"/>
          </w:tcPr>
          <w:p w14:paraId="77768A86" w14:textId="3DB0A4E9" w:rsidR="000818DA" w:rsidRPr="005647EB" w:rsidRDefault="002570E4" w:rsidP="002570E4">
            <w:pPr>
              <w:pStyle w:val="TAL"/>
              <w:keepNext w:val="0"/>
              <w:keepLines w:val="0"/>
            </w:pPr>
            <w:r w:rsidRPr="005647EB">
              <w:t xml:space="preserve"> </w:t>
            </w:r>
            <w:r w:rsidR="000818DA" w:rsidRPr="005647EB">
              <w:t>MeasResults</w:t>
            </w:r>
            <w:r w:rsidRPr="005647EB">
              <w:t xml:space="preserve"> </w:t>
            </w:r>
            <w:r w:rsidR="000818DA" w:rsidRPr="005647EB">
              <w:t>::=</w:t>
            </w:r>
            <w:r w:rsidRPr="005647EB">
              <w:t xml:space="preserve"> </w:t>
            </w:r>
            <w:r w:rsidR="000818DA" w:rsidRPr="005647EB">
              <w:t>SEQUENCE</w:t>
            </w:r>
            <w:r w:rsidRPr="005647EB">
              <w:t xml:space="preserve"> </w:t>
            </w:r>
            <w:r w:rsidR="000818DA" w:rsidRPr="005647EB">
              <w:t>{</w:t>
            </w:r>
          </w:p>
        </w:tc>
        <w:tc>
          <w:tcPr>
            <w:tcW w:w="2267" w:type="dxa"/>
          </w:tcPr>
          <w:p w14:paraId="19AD3323" w14:textId="77777777" w:rsidR="000818DA" w:rsidRPr="005647EB" w:rsidRDefault="000818DA" w:rsidP="002570E4">
            <w:pPr>
              <w:pStyle w:val="TAL"/>
              <w:keepNext w:val="0"/>
              <w:keepLines w:val="0"/>
            </w:pPr>
          </w:p>
        </w:tc>
        <w:tc>
          <w:tcPr>
            <w:tcW w:w="1700" w:type="dxa"/>
          </w:tcPr>
          <w:p w14:paraId="248F9451" w14:textId="77777777" w:rsidR="000818DA" w:rsidRPr="005647EB" w:rsidRDefault="000818DA" w:rsidP="002570E4">
            <w:pPr>
              <w:pStyle w:val="TAL"/>
              <w:keepNext w:val="0"/>
              <w:keepLines w:val="0"/>
            </w:pPr>
          </w:p>
        </w:tc>
        <w:tc>
          <w:tcPr>
            <w:tcW w:w="1133" w:type="dxa"/>
          </w:tcPr>
          <w:p w14:paraId="3339AFA8" w14:textId="77777777" w:rsidR="000818DA" w:rsidRPr="005647EB" w:rsidRDefault="000818DA" w:rsidP="002570E4">
            <w:pPr>
              <w:pStyle w:val="TAL"/>
              <w:keepNext w:val="0"/>
              <w:keepLines w:val="0"/>
            </w:pPr>
          </w:p>
        </w:tc>
      </w:tr>
      <w:tr w:rsidR="000818DA" w:rsidRPr="005647EB" w14:paraId="240C2D7B" w14:textId="77777777" w:rsidTr="002570E4">
        <w:trPr>
          <w:jc w:val="center"/>
        </w:trPr>
        <w:tc>
          <w:tcPr>
            <w:tcW w:w="4436" w:type="dxa"/>
          </w:tcPr>
          <w:p w14:paraId="7CF54AF5" w14:textId="771E588A" w:rsidR="000818DA" w:rsidRPr="005647EB" w:rsidRDefault="002570E4" w:rsidP="002570E4">
            <w:pPr>
              <w:pStyle w:val="TAL"/>
              <w:keepNext w:val="0"/>
              <w:keepLines w:val="0"/>
            </w:pPr>
            <w:r w:rsidRPr="005647EB">
              <w:t xml:space="preserve">   </w:t>
            </w:r>
            <w:r w:rsidR="000818DA" w:rsidRPr="005647EB">
              <w:t>measId</w:t>
            </w:r>
          </w:p>
        </w:tc>
        <w:tc>
          <w:tcPr>
            <w:tcW w:w="2267" w:type="dxa"/>
          </w:tcPr>
          <w:p w14:paraId="69498247" w14:textId="77777777" w:rsidR="000818DA" w:rsidRPr="005647EB" w:rsidRDefault="000818DA" w:rsidP="002570E4">
            <w:pPr>
              <w:pStyle w:val="TAL"/>
              <w:keepNext w:val="0"/>
              <w:keepLines w:val="0"/>
            </w:pPr>
          </w:p>
        </w:tc>
        <w:tc>
          <w:tcPr>
            <w:tcW w:w="1700" w:type="dxa"/>
          </w:tcPr>
          <w:p w14:paraId="4417BF93" w14:textId="77777777" w:rsidR="000818DA" w:rsidRPr="005647EB" w:rsidRDefault="000818DA" w:rsidP="002570E4">
            <w:pPr>
              <w:pStyle w:val="TAL"/>
              <w:keepNext w:val="0"/>
              <w:keepLines w:val="0"/>
            </w:pPr>
          </w:p>
        </w:tc>
        <w:tc>
          <w:tcPr>
            <w:tcW w:w="1133" w:type="dxa"/>
          </w:tcPr>
          <w:p w14:paraId="5E1D45D0" w14:textId="77777777" w:rsidR="000818DA" w:rsidRPr="005647EB" w:rsidRDefault="000818DA" w:rsidP="002570E4">
            <w:pPr>
              <w:pStyle w:val="TAL"/>
              <w:keepNext w:val="0"/>
              <w:keepLines w:val="0"/>
            </w:pPr>
          </w:p>
        </w:tc>
      </w:tr>
      <w:tr w:rsidR="000818DA" w:rsidRPr="005647EB" w14:paraId="1C802DB7" w14:textId="77777777" w:rsidTr="002570E4">
        <w:trPr>
          <w:jc w:val="center"/>
        </w:trPr>
        <w:tc>
          <w:tcPr>
            <w:tcW w:w="4436" w:type="dxa"/>
          </w:tcPr>
          <w:p w14:paraId="02399743" w14:textId="387D1B98" w:rsidR="000818DA" w:rsidRPr="005647EB" w:rsidRDefault="002570E4" w:rsidP="002570E4">
            <w:pPr>
              <w:pStyle w:val="TAL"/>
              <w:keepNext w:val="0"/>
              <w:keepLines w:val="0"/>
            </w:pPr>
            <w:r w:rsidRPr="005647EB">
              <w:t xml:space="preserve">   </w:t>
            </w:r>
            <w:r w:rsidR="000818DA" w:rsidRPr="005647EB">
              <w:t>measResultServCell</w:t>
            </w:r>
            <w:r w:rsidRPr="005647EB">
              <w:t xml:space="preserve"> </w:t>
            </w:r>
            <w:r w:rsidR="000818DA" w:rsidRPr="005647EB">
              <w:t>SEQUENCE</w:t>
            </w:r>
            <w:r w:rsidRPr="005647EB">
              <w:t xml:space="preserve"> </w:t>
            </w:r>
            <w:r w:rsidR="000818DA" w:rsidRPr="005647EB">
              <w:t>{</w:t>
            </w:r>
          </w:p>
        </w:tc>
        <w:tc>
          <w:tcPr>
            <w:tcW w:w="2267" w:type="dxa"/>
          </w:tcPr>
          <w:p w14:paraId="766C9511" w14:textId="77777777" w:rsidR="000818DA" w:rsidRPr="005647EB" w:rsidRDefault="000818DA" w:rsidP="002570E4">
            <w:pPr>
              <w:pStyle w:val="TAL"/>
              <w:keepNext w:val="0"/>
              <w:keepLines w:val="0"/>
            </w:pPr>
          </w:p>
        </w:tc>
        <w:tc>
          <w:tcPr>
            <w:tcW w:w="1700" w:type="dxa"/>
          </w:tcPr>
          <w:p w14:paraId="3E9FA211" w14:textId="77777777" w:rsidR="000818DA" w:rsidRPr="005647EB" w:rsidRDefault="000818DA" w:rsidP="002570E4">
            <w:pPr>
              <w:pStyle w:val="TAL"/>
              <w:keepNext w:val="0"/>
              <w:keepLines w:val="0"/>
            </w:pPr>
          </w:p>
        </w:tc>
        <w:tc>
          <w:tcPr>
            <w:tcW w:w="1133" w:type="dxa"/>
          </w:tcPr>
          <w:p w14:paraId="0D193E85" w14:textId="77777777" w:rsidR="000818DA" w:rsidRPr="005647EB" w:rsidRDefault="000818DA" w:rsidP="002570E4">
            <w:pPr>
              <w:pStyle w:val="TAL"/>
              <w:keepNext w:val="0"/>
              <w:keepLines w:val="0"/>
            </w:pPr>
          </w:p>
        </w:tc>
      </w:tr>
      <w:tr w:rsidR="000818DA" w:rsidRPr="005647EB" w14:paraId="4BC29C8D" w14:textId="77777777" w:rsidTr="002570E4">
        <w:trPr>
          <w:jc w:val="center"/>
        </w:trPr>
        <w:tc>
          <w:tcPr>
            <w:tcW w:w="4436" w:type="dxa"/>
          </w:tcPr>
          <w:p w14:paraId="7C667E33" w14:textId="6ABA970A" w:rsidR="000818DA" w:rsidRPr="005647EB" w:rsidRDefault="002570E4" w:rsidP="002570E4">
            <w:pPr>
              <w:pStyle w:val="TAL"/>
              <w:keepNext w:val="0"/>
              <w:keepLines w:val="0"/>
            </w:pPr>
            <w:r w:rsidRPr="005647EB">
              <w:t xml:space="preserve">     </w:t>
            </w:r>
            <w:r w:rsidR="000818DA" w:rsidRPr="005647EB">
              <w:t>rsrpResult</w:t>
            </w:r>
          </w:p>
        </w:tc>
        <w:tc>
          <w:tcPr>
            <w:tcW w:w="2267" w:type="dxa"/>
          </w:tcPr>
          <w:p w14:paraId="030457A1" w14:textId="77777777" w:rsidR="000818DA" w:rsidRPr="005647EB" w:rsidRDefault="000818DA" w:rsidP="002570E4">
            <w:pPr>
              <w:pStyle w:val="TAL"/>
              <w:keepNext w:val="0"/>
              <w:keepLines w:val="0"/>
            </w:pPr>
          </w:p>
        </w:tc>
        <w:tc>
          <w:tcPr>
            <w:tcW w:w="1700" w:type="dxa"/>
          </w:tcPr>
          <w:p w14:paraId="58A25A95" w14:textId="622A5742" w:rsidR="000818DA" w:rsidRPr="005647EB" w:rsidRDefault="000818D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779EE94" w14:textId="77777777" w:rsidR="000818DA" w:rsidRPr="005647EB" w:rsidRDefault="000818DA" w:rsidP="002570E4">
            <w:pPr>
              <w:pStyle w:val="TAL"/>
              <w:keepNext w:val="0"/>
              <w:keepLines w:val="0"/>
            </w:pPr>
          </w:p>
        </w:tc>
      </w:tr>
      <w:tr w:rsidR="000818DA" w:rsidRPr="005647EB" w14:paraId="5BFC01DC" w14:textId="77777777" w:rsidTr="002570E4">
        <w:trPr>
          <w:jc w:val="center"/>
        </w:trPr>
        <w:tc>
          <w:tcPr>
            <w:tcW w:w="4436" w:type="dxa"/>
          </w:tcPr>
          <w:p w14:paraId="03FC9F93" w14:textId="53409FB6" w:rsidR="000818DA" w:rsidRPr="005647EB" w:rsidRDefault="002570E4" w:rsidP="002570E4">
            <w:pPr>
              <w:pStyle w:val="TAL"/>
              <w:keepNext w:val="0"/>
              <w:keepLines w:val="0"/>
            </w:pPr>
            <w:r w:rsidRPr="005647EB">
              <w:t xml:space="preserve">     </w:t>
            </w:r>
            <w:r w:rsidR="000818DA" w:rsidRPr="005647EB">
              <w:t>rsrqResult</w:t>
            </w:r>
          </w:p>
        </w:tc>
        <w:tc>
          <w:tcPr>
            <w:tcW w:w="2267" w:type="dxa"/>
          </w:tcPr>
          <w:p w14:paraId="0D826F6C" w14:textId="77777777" w:rsidR="000818DA" w:rsidRPr="005647EB" w:rsidRDefault="000818DA" w:rsidP="002570E4">
            <w:pPr>
              <w:pStyle w:val="TAL"/>
              <w:keepNext w:val="0"/>
              <w:keepLines w:val="0"/>
            </w:pPr>
          </w:p>
        </w:tc>
        <w:tc>
          <w:tcPr>
            <w:tcW w:w="1700" w:type="dxa"/>
          </w:tcPr>
          <w:p w14:paraId="5FF92B5E" w14:textId="28978546" w:rsidR="000818DA" w:rsidRPr="005647EB" w:rsidRDefault="000818D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501AAA2" w14:textId="77777777" w:rsidR="000818DA" w:rsidRPr="005647EB" w:rsidRDefault="000818DA" w:rsidP="002570E4">
            <w:pPr>
              <w:pStyle w:val="TAL"/>
              <w:keepNext w:val="0"/>
              <w:keepLines w:val="0"/>
            </w:pPr>
          </w:p>
        </w:tc>
      </w:tr>
      <w:tr w:rsidR="000818DA" w:rsidRPr="005647EB" w14:paraId="0EAF331A" w14:textId="77777777" w:rsidTr="002570E4">
        <w:trPr>
          <w:jc w:val="center"/>
        </w:trPr>
        <w:tc>
          <w:tcPr>
            <w:tcW w:w="4436" w:type="dxa"/>
          </w:tcPr>
          <w:p w14:paraId="6DE03C3F" w14:textId="6BFB63F6" w:rsidR="000818DA" w:rsidRPr="005647EB" w:rsidRDefault="002570E4" w:rsidP="002570E4">
            <w:pPr>
              <w:pStyle w:val="TAL"/>
              <w:keepNext w:val="0"/>
              <w:keepLines w:val="0"/>
            </w:pPr>
            <w:r w:rsidRPr="005647EB">
              <w:t xml:space="preserve">   </w:t>
            </w:r>
            <w:r w:rsidR="000818DA" w:rsidRPr="005647EB">
              <w:t>}</w:t>
            </w:r>
          </w:p>
        </w:tc>
        <w:tc>
          <w:tcPr>
            <w:tcW w:w="2267" w:type="dxa"/>
          </w:tcPr>
          <w:p w14:paraId="4E74293C" w14:textId="77777777" w:rsidR="000818DA" w:rsidRPr="005647EB" w:rsidRDefault="000818DA" w:rsidP="002570E4">
            <w:pPr>
              <w:pStyle w:val="TAL"/>
              <w:keepNext w:val="0"/>
              <w:keepLines w:val="0"/>
            </w:pPr>
          </w:p>
        </w:tc>
        <w:tc>
          <w:tcPr>
            <w:tcW w:w="1700" w:type="dxa"/>
          </w:tcPr>
          <w:p w14:paraId="595EAF73" w14:textId="77777777" w:rsidR="000818DA" w:rsidRPr="005647EB" w:rsidRDefault="000818DA" w:rsidP="002570E4">
            <w:pPr>
              <w:pStyle w:val="TAL"/>
              <w:keepNext w:val="0"/>
              <w:keepLines w:val="0"/>
            </w:pPr>
          </w:p>
        </w:tc>
        <w:tc>
          <w:tcPr>
            <w:tcW w:w="1133" w:type="dxa"/>
          </w:tcPr>
          <w:p w14:paraId="207DA1A6" w14:textId="77777777" w:rsidR="000818DA" w:rsidRPr="005647EB" w:rsidRDefault="000818DA" w:rsidP="002570E4">
            <w:pPr>
              <w:pStyle w:val="TAL"/>
              <w:keepNext w:val="0"/>
              <w:keepLines w:val="0"/>
            </w:pPr>
          </w:p>
        </w:tc>
      </w:tr>
      <w:tr w:rsidR="000818DA" w:rsidRPr="005647EB" w14:paraId="2AEB7B34" w14:textId="77777777" w:rsidTr="002570E4">
        <w:trPr>
          <w:jc w:val="center"/>
        </w:trPr>
        <w:tc>
          <w:tcPr>
            <w:tcW w:w="4436" w:type="dxa"/>
          </w:tcPr>
          <w:p w14:paraId="72481F18" w14:textId="22BC502E" w:rsidR="000818DA" w:rsidRPr="005647EB" w:rsidRDefault="002570E4" w:rsidP="002570E4">
            <w:pPr>
              <w:pStyle w:val="TAL"/>
              <w:keepNext w:val="0"/>
              <w:keepLines w:val="0"/>
            </w:pPr>
            <w:r w:rsidRPr="005647EB">
              <w:t xml:space="preserve">   </w:t>
            </w:r>
            <w:r w:rsidR="000818DA" w:rsidRPr="005647EB">
              <w:t>measResultNeighCells</w:t>
            </w:r>
            <w:r w:rsidRPr="005647EB">
              <w:t xml:space="preserve"> </w:t>
            </w:r>
            <w:r w:rsidR="000818DA" w:rsidRPr="005647EB">
              <w:t>CHOICE</w:t>
            </w:r>
            <w:r w:rsidRPr="005647EB">
              <w:t xml:space="preserve"> </w:t>
            </w:r>
            <w:r w:rsidR="000818DA" w:rsidRPr="005647EB">
              <w:t>{</w:t>
            </w:r>
          </w:p>
        </w:tc>
        <w:tc>
          <w:tcPr>
            <w:tcW w:w="2267" w:type="dxa"/>
          </w:tcPr>
          <w:p w14:paraId="53DDD3D4" w14:textId="77777777" w:rsidR="000818DA" w:rsidRPr="005647EB" w:rsidRDefault="000818DA" w:rsidP="002570E4">
            <w:pPr>
              <w:pStyle w:val="TAL"/>
              <w:keepNext w:val="0"/>
              <w:keepLines w:val="0"/>
            </w:pPr>
          </w:p>
        </w:tc>
        <w:tc>
          <w:tcPr>
            <w:tcW w:w="1700" w:type="dxa"/>
          </w:tcPr>
          <w:p w14:paraId="00144C74" w14:textId="77777777" w:rsidR="000818DA" w:rsidRPr="005647EB" w:rsidRDefault="000818DA" w:rsidP="002570E4">
            <w:pPr>
              <w:pStyle w:val="TAL"/>
              <w:keepNext w:val="0"/>
              <w:keepLines w:val="0"/>
            </w:pPr>
          </w:p>
        </w:tc>
        <w:tc>
          <w:tcPr>
            <w:tcW w:w="1133" w:type="dxa"/>
          </w:tcPr>
          <w:p w14:paraId="25C5A8DA" w14:textId="77777777" w:rsidR="000818DA" w:rsidRPr="005647EB" w:rsidRDefault="000818DA" w:rsidP="002570E4">
            <w:pPr>
              <w:pStyle w:val="TAL"/>
              <w:keepNext w:val="0"/>
              <w:keepLines w:val="0"/>
            </w:pPr>
          </w:p>
        </w:tc>
      </w:tr>
      <w:tr w:rsidR="000818DA" w:rsidRPr="005647EB" w14:paraId="21650BC3" w14:textId="77777777" w:rsidTr="002570E4">
        <w:trPr>
          <w:jc w:val="center"/>
        </w:trPr>
        <w:tc>
          <w:tcPr>
            <w:tcW w:w="4436" w:type="dxa"/>
          </w:tcPr>
          <w:p w14:paraId="26E2505C" w14:textId="35EB7231" w:rsidR="000818DA" w:rsidRPr="005647EB" w:rsidRDefault="002570E4" w:rsidP="002570E4">
            <w:pPr>
              <w:pStyle w:val="TAL"/>
              <w:keepNext w:val="0"/>
              <w:keepLines w:val="0"/>
            </w:pPr>
            <w:r w:rsidRPr="005647EB">
              <w:t xml:space="preserve">      </w:t>
            </w:r>
            <w:r w:rsidR="000818DA" w:rsidRPr="005647EB">
              <w:t>measResultListEUTRA</w:t>
            </w:r>
          </w:p>
        </w:tc>
        <w:tc>
          <w:tcPr>
            <w:tcW w:w="2267" w:type="dxa"/>
          </w:tcPr>
          <w:p w14:paraId="5331A46D" w14:textId="281550C3" w:rsidR="000818DA" w:rsidRPr="005647EB" w:rsidRDefault="000818DA" w:rsidP="002570E4">
            <w:pPr>
              <w:pStyle w:val="TAL"/>
              <w:keepNext w:val="0"/>
              <w:keepLines w:val="0"/>
            </w:pPr>
            <w:r w:rsidRPr="005647EB">
              <w:t>MeasResultListEUTRA</w:t>
            </w:r>
            <w:r w:rsidR="002570E4" w:rsidRPr="005647EB">
              <w:t xml:space="preserve"> </w:t>
            </w:r>
          </w:p>
        </w:tc>
        <w:tc>
          <w:tcPr>
            <w:tcW w:w="1700" w:type="dxa"/>
          </w:tcPr>
          <w:p w14:paraId="327DBC9F" w14:textId="77777777" w:rsidR="000818DA" w:rsidRPr="005647EB" w:rsidRDefault="000818DA" w:rsidP="002570E4">
            <w:pPr>
              <w:pStyle w:val="TAL"/>
              <w:keepNext w:val="0"/>
              <w:keepLines w:val="0"/>
            </w:pPr>
          </w:p>
        </w:tc>
        <w:tc>
          <w:tcPr>
            <w:tcW w:w="1133" w:type="dxa"/>
          </w:tcPr>
          <w:p w14:paraId="1CB9DD21" w14:textId="77777777" w:rsidR="000818DA" w:rsidRPr="005647EB" w:rsidRDefault="000818DA" w:rsidP="002570E4">
            <w:pPr>
              <w:pStyle w:val="TAL"/>
              <w:keepNext w:val="0"/>
              <w:keepLines w:val="0"/>
            </w:pPr>
          </w:p>
        </w:tc>
      </w:tr>
      <w:tr w:rsidR="000818DA" w:rsidRPr="005647EB" w14:paraId="46FE4D98" w14:textId="77777777" w:rsidTr="002570E4">
        <w:trPr>
          <w:jc w:val="center"/>
        </w:trPr>
        <w:tc>
          <w:tcPr>
            <w:tcW w:w="4436" w:type="dxa"/>
          </w:tcPr>
          <w:p w14:paraId="3C810A56" w14:textId="01D3CAC9" w:rsidR="000818DA" w:rsidRPr="005647EB" w:rsidRDefault="002570E4" w:rsidP="002570E4">
            <w:pPr>
              <w:pStyle w:val="TAL"/>
              <w:keepNext w:val="0"/>
              <w:keepLines w:val="0"/>
            </w:pPr>
            <w:r w:rsidRPr="005647EB">
              <w:t xml:space="preserve">   </w:t>
            </w:r>
            <w:r w:rsidR="000818DA" w:rsidRPr="005647EB">
              <w:t>}</w:t>
            </w:r>
          </w:p>
        </w:tc>
        <w:tc>
          <w:tcPr>
            <w:tcW w:w="2267" w:type="dxa"/>
          </w:tcPr>
          <w:p w14:paraId="3D765E8F" w14:textId="77777777" w:rsidR="000818DA" w:rsidRPr="005647EB" w:rsidRDefault="000818DA" w:rsidP="002570E4">
            <w:pPr>
              <w:pStyle w:val="TAL"/>
              <w:keepNext w:val="0"/>
              <w:keepLines w:val="0"/>
            </w:pPr>
          </w:p>
        </w:tc>
        <w:tc>
          <w:tcPr>
            <w:tcW w:w="1700" w:type="dxa"/>
          </w:tcPr>
          <w:p w14:paraId="01165B36" w14:textId="77777777" w:rsidR="000818DA" w:rsidRPr="005647EB" w:rsidRDefault="000818DA" w:rsidP="002570E4">
            <w:pPr>
              <w:pStyle w:val="TAL"/>
              <w:keepNext w:val="0"/>
              <w:keepLines w:val="0"/>
            </w:pPr>
          </w:p>
        </w:tc>
        <w:tc>
          <w:tcPr>
            <w:tcW w:w="1133" w:type="dxa"/>
          </w:tcPr>
          <w:p w14:paraId="51B5D020" w14:textId="77777777" w:rsidR="000818DA" w:rsidRPr="005647EB" w:rsidRDefault="000818DA" w:rsidP="002570E4">
            <w:pPr>
              <w:pStyle w:val="TAL"/>
              <w:keepNext w:val="0"/>
              <w:keepLines w:val="0"/>
            </w:pPr>
          </w:p>
        </w:tc>
      </w:tr>
      <w:tr w:rsidR="000818DA" w:rsidRPr="005647EB" w14:paraId="5A99B780" w14:textId="77777777" w:rsidTr="002570E4">
        <w:trPr>
          <w:jc w:val="center"/>
        </w:trPr>
        <w:tc>
          <w:tcPr>
            <w:tcW w:w="4436" w:type="dxa"/>
          </w:tcPr>
          <w:p w14:paraId="24F389BA" w14:textId="77777777" w:rsidR="000818DA" w:rsidRPr="005647EB" w:rsidRDefault="000818DA" w:rsidP="002570E4">
            <w:pPr>
              <w:pStyle w:val="TAL"/>
              <w:keepNext w:val="0"/>
              <w:keepLines w:val="0"/>
            </w:pPr>
            <w:r w:rsidRPr="005647EB">
              <w:t>}</w:t>
            </w:r>
          </w:p>
        </w:tc>
        <w:tc>
          <w:tcPr>
            <w:tcW w:w="2267" w:type="dxa"/>
          </w:tcPr>
          <w:p w14:paraId="2DF75F51" w14:textId="77777777" w:rsidR="000818DA" w:rsidRPr="005647EB" w:rsidRDefault="000818DA" w:rsidP="002570E4">
            <w:pPr>
              <w:pStyle w:val="TAL"/>
              <w:keepNext w:val="0"/>
              <w:keepLines w:val="0"/>
            </w:pPr>
          </w:p>
        </w:tc>
        <w:tc>
          <w:tcPr>
            <w:tcW w:w="1700" w:type="dxa"/>
          </w:tcPr>
          <w:p w14:paraId="0610697E" w14:textId="77777777" w:rsidR="000818DA" w:rsidRPr="005647EB" w:rsidRDefault="000818DA" w:rsidP="002570E4">
            <w:pPr>
              <w:pStyle w:val="TAL"/>
              <w:keepNext w:val="0"/>
              <w:keepLines w:val="0"/>
            </w:pPr>
          </w:p>
        </w:tc>
        <w:tc>
          <w:tcPr>
            <w:tcW w:w="1133" w:type="dxa"/>
          </w:tcPr>
          <w:p w14:paraId="3EABA9B1" w14:textId="77777777" w:rsidR="000818DA" w:rsidRPr="005647EB" w:rsidRDefault="000818DA" w:rsidP="002570E4">
            <w:pPr>
              <w:pStyle w:val="TAL"/>
              <w:keepNext w:val="0"/>
              <w:keepLines w:val="0"/>
            </w:pPr>
          </w:p>
        </w:tc>
      </w:tr>
    </w:tbl>
    <w:p w14:paraId="56219F49" w14:textId="77777777" w:rsidR="000818DA" w:rsidRPr="005647EB" w:rsidRDefault="000818DA" w:rsidP="002570E4"/>
    <w:p w14:paraId="62E8A209" w14:textId="77777777" w:rsidR="000818DA" w:rsidRPr="005647EB" w:rsidRDefault="000818DA" w:rsidP="002570E4">
      <w:pPr>
        <w:pStyle w:val="TH"/>
        <w:keepNext w:val="0"/>
        <w:keepLines w:val="0"/>
      </w:pPr>
      <w:r w:rsidRPr="005647EB">
        <w:t xml:space="preserve">Table 8.4.9.4.3-4: </w:t>
      </w:r>
      <w:r w:rsidRPr="005647EB">
        <w:rPr>
          <w:i/>
        </w:rPr>
        <w:t>MeasResultListEUTRA</w:t>
      </w:r>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0818DA" w:rsidRPr="005647EB" w14:paraId="56569FEE" w14:textId="77777777" w:rsidTr="002570E4">
        <w:trPr>
          <w:cantSplit/>
          <w:jc w:val="center"/>
        </w:trPr>
        <w:tc>
          <w:tcPr>
            <w:tcW w:w="9536" w:type="dxa"/>
            <w:gridSpan w:val="4"/>
          </w:tcPr>
          <w:p w14:paraId="119D3067" w14:textId="34F420CD" w:rsidR="000818DA" w:rsidRPr="005647EB" w:rsidRDefault="000818D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0818DA" w:rsidRPr="005647EB" w14:paraId="118998BB" w14:textId="77777777" w:rsidTr="002570E4">
        <w:trPr>
          <w:jc w:val="center"/>
        </w:trPr>
        <w:tc>
          <w:tcPr>
            <w:tcW w:w="4436" w:type="dxa"/>
          </w:tcPr>
          <w:p w14:paraId="5442565C" w14:textId="1D8C7EDD" w:rsidR="000818DA" w:rsidRPr="005647EB" w:rsidRDefault="000818DA" w:rsidP="002570E4">
            <w:pPr>
              <w:pStyle w:val="TAH"/>
              <w:keepNext w:val="0"/>
              <w:keepLines w:val="0"/>
            </w:pPr>
            <w:r w:rsidRPr="005647EB">
              <w:t>Information</w:t>
            </w:r>
            <w:r w:rsidR="002570E4" w:rsidRPr="005647EB">
              <w:t xml:space="preserve"> </w:t>
            </w:r>
            <w:r w:rsidRPr="005647EB">
              <w:t>Element</w:t>
            </w:r>
          </w:p>
        </w:tc>
        <w:tc>
          <w:tcPr>
            <w:tcW w:w="2267" w:type="dxa"/>
          </w:tcPr>
          <w:p w14:paraId="0FF7ECA7" w14:textId="77777777" w:rsidR="000818DA" w:rsidRPr="005647EB" w:rsidRDefault="000818DA" w:rsidP="002570E4">
            <w:pPr>
              <w:pStyle w:val="TAH"/>
              <w:keepNext w:val="0"/>
              <w:keepLines w:val="0"/>
            </w:pPr>
            <w:r w:rsidRPr="005647EB">
              <w:t>Value/remark</w:t>
            </w:r>
          </w:p>
        </w:tc>
        <w:tc>
          <w:tcPr>
            <w:tcW w:w="1700" w:type="dxa"/>
          </w:tcPr>
          <w:p w14:paraId="353E855B" w14:textId="77777777" w:rsidR="000818DA" w:rsidRPr="005647EB" w:rsidRDefault="000818DA" w:rsidP="002570E4">
            <w:pPr>
              <w:pStyle w:val="TAH"/>
              <w:keepNext w:val="0"/>
              <w:keepLines w:val="0"/>
            </w:pPr>
            <w:r w:rsidRPr="005647EB">
              <w:t>Comment</w:t>
            </w:r>
          </w:p>
        </w:tc>
        <w:tc>
          <w:tcPr>
            <w:tcW w:w="1133" w:type="dxa"/>
          </w:tcPr>
          <w:p w14:paraId="3A8EC0DC" w14:textId="77777777" w:rsidR="000818DA" w:rsidRPr="005647EB" w:rsidRDefault="000818DA" w:rsidP="002570E4">
            <w:pPr>
              <w:pStyle w:val="TAH"/>
              <w:keepNext w:val="0"/>
              <w:keepLines w:val="0"/>
            </w:pPr>
            <w:r w:rsidRPr="005647EB">
              <w:t>Condition</w:t>
            </w:r>
          </w:p>
        </w:tc>
      </w:tr>
      <w:tr w:rsidR="000818DA" w:rsidRPr="005647EB" w14:paraId="037368D6" w14:textId="77777777" w:rsidTr="002570E4">
        <w:trPr>
          <w:jc w:val="center"/>
        </w:trPr>
        <w:tc>
          <w:tcPr>
            <w:tcW w:w="4436" w:type="dxa"/>
          </w:tcPr>
          <w:p w14:paraId="66B50B7B" w14:textId="01605833" w:rsidR="000818DA" w:rsidRPr="005647EB" w:rsidRDefault="000818DA" w:rsidP="002570E4">
            <w:pPr>
              <w:pStyle w:val="TAL"/>
              <w:keepNext w:val="0"/>
              <w:keepLines w:val="0"/>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4A866DD0" w14:textId="77777777" w:rsidR="000818DA" w:rsidRPr="005647EB" w:rsidRDefault="000818DA" w:rsidP="002570E4">
            <w:pPr>
              <w:pStyle w:val="TAL"/>
              <w:keepNext w:val="0"/>
              <w:keepLines w:val="0"/>
            </w:pPr>
          </w:p>
        </w:tc>
        <w:tc>
          <w:tcPr>
            <w:tcW w:w="1700" w:type="dxa"/>
          </w:tcPr>
          <w:p w14:paraId="222F8F45" w14:textId="77777777" w:rsidR="000818DA" w:rsidRPr="005647EB" w:rsidRDefault="000818DA" w:rsidP="002570E4">
            <w:pPr>
              <w:pStyle w:val="TAL"/>
              <w:keepNext w:val="0"/>
              <w:keepLines w:val="0"/>
            </w:pPr>
          </w:p>
        </w:tc>
        <w:tc>
          <w:tcPr>
            <w:tcW w:w="1133" w:type="dxa"/>
          </w:tcPr>
          <w:p w14:paraId="15980137" w14:textId="77777777" w:rsidR="000818DA" w:rsidRPr="005647EB" w:rsidRDefault="000818DA" w:rsidP="002570E4">
            <w:pPr>
              <w:pStyle w:val="TAL"/>
              <w:keepNext w:val="0"/>
              <w:keepLines w:val="0"/>
            </w:pPr>
          </w:p>
        </w:tc>
      </w:tr>
      <w:tr w:rsidR="000818DA" w:rsidRPr="005647EB" w14:paraId="4021EC47" w14:textId="77777777" w:rsidTr="002570E4">
        <w:trPr>
          <w:jc w:val="center"/>
        </w:trPr>
        <w:tc>
          <w:tcPr>
            <w:tcW w:w="4436" w:type="dxa"/>
          </w:tcPr>
          <w:p w14:paraId="7D8982A6" w14:textId="2C3C3F64" w:rsidR="000818DA" w:rsidRPr="005647EB" w:rsidRDefault="002570E4" w:rsidP="002570E4">
            <w:pPr>
              <w:pStyle w:val="TAL"/>
              <w:keepNext w:val="0"/>
              <w:keepLines w:val="0"/>
            </w:pPr>
            <w:r w:rsidRPr="005647EB">
              <w:t xml:space="preserve">  </w:t>
            </w:r>
            <w:r w:rsidR="000818DA" w:rsidRPr="005647EB">
              <w:t>physCellId</w:t>
            </w:r>
          </w:p>
        </w:tc>
        <w:tc>
          <w:tcPr>
            <w:tcW w:w="2267" w:type="dxa"/>
          </w:tcPr>
          <w:p w14:paraId="1F662141" w14:textId="77777777" w:rsidR="000818DA" w:rsidRPr="005647EB" w:rsidRDefault="000818DA" w:rsidP="002570E4">
            <w:pPr>
              <w:pStyle w:val="TAL"/>
              <w:keepNext w:val="0"/>
              <w:keepLines w:val="0"/>
            </w:pPr>
            <w:r w:rsidRPr="005647EB">
              <w:t>PhysicalCellIdentity</w:t>
            </w:r>
          </w:p>
        </w:tc>
        <w:tc>
          <w:tcPr>
            <w:tcW w:w="1700" w:type="dxa"/>
          </w:tcPr>
          <w:p w14:paraId="2C167356" w14:textId="77777777" w:rsidR="000818DA" w:rsidRPr="005647EB" w:rsidRDefault="000818DA" w:rsidP="002570E4">
            <w:pPr>
              <w:pStyle w:val="TAL"/>
              <w:keepNext w:val="0"/>
              <w:keepLines w:val="0"/>
            </w:pPr>
          </w:p>
        </w:tc>
        <w:tc>
          <w:tcPr>
            <w:tcW w:w="1133" w:type="dxa"/>
          </w:tcPr>
          <w:p w14:paraId="745370F9" w14:textId="77777777" w:rsidR="000818DA" w:rsidRPr="005647EB" w:rsidRDefault="000818DA" w:rsidP="002570E4">
            <w:pPr>
              <w:pStyle w:val="TAL"/>
              <w:keepNext w:val="0"/>
              <w:keepLines w:val="0"/>
            </w:pPr>
          </w:p>
        </w:tc>
      </w:tr>
      <w:tr w:rsidR="000818DA" w:rsidRPr="005647EB" w14:paraId="07BA21EF" w14:textId="77777777" w:rsidTr="002570E4">
        <w:trPr>
          <w:jc w:val="center"/>
        </w:trPr>
        <w:tc>
          <w:tcPr>
            <w:tcW w:w="4436" w:type="dxa"/>
          </w:tcPr>
          <w:p w14:paraId="70724851" w14:textId="643EC878" w:rsidR="000818DA" w:rsidRPr="005647EB" w:rsidRDefault="002570E4" w:rsidP="002570E4">
            <w:pPr>
              <w:pStyle w:val="TAL"/>
              <w:keepNext w:val="0"/>
              <w:keepLines w:val="0"/>
            </w:pPr>
            <w:r w:rsidRPr="005647EB">
              <w:t xml:space="preserve">  </w:t>
            </w:r>
            <w:r w:rsidR="000818DA" w:rsidRPr="005647EB">
              <w:t>measResult</w:t>
            </w:r>
            <w:r w:rsidRPr="005647EB">
              <w:t xml:space="preserve"> </w:t>
            </w:r>
            <w:r w:rsidR="000818DA" w:rsidRPr="005647EB">
              <w:t>SEQUENCE</w:t>
            </w:r>
            <w:r w:rsidRPr="005647EB">
              <w:t xml:space="preserve"> </w:t>
            </w:r>
            <w:r w:rsidR="000818DA" w:rsidRPr="005647EB">
              <w:t>{</w:t>
            </w:r>
          </w:p>
        </w:tc>
        <w:tc>
          <w:tcPr>
            <w:tcW w:w="2267" w:type="dxa"/>
          </w:tcPr>
          <w:p w14:paraId="6B4D342C" w14:textId="77777777" w:rsidR="000818DA" w:rsidRPr="005647EB" w:rsidRDefault="000818DA" w:rsidP="002570E4">
            <w:pPr>
              <w:pStyle w:val="TAL"/>
              <w:keepNext w:val="0"/>
              <w:keepLines w:val="0"/>
            </w:pPr>
          </w:p>
        </w:tc>
        <w:tc>
          <w:tcPr>
            <w:tcW w:w="1700" w:type="dxa"/>
          </w:tcPr>
          <w:p w14:paraId="0BD779CB" w14:textId="51D3269F" w:rsidR="000818DA" w:rsidRPr="005647EB" w:rsidRDefault="002570E4" w:rsidP="002570E4">
            <w:pPr>
              <w:pStyle w:val="TAL"/>
              <w:keepNext w:val="0"/>
              <w:keepLines w:val="0"/>
            </w:pPr>
            <w:r w:rsidRPr="005647EB">
              <w:t xml:space="preserve"> </w:t>
            </w:r>
          </w:p>
        </w:tc>
        <w:tc>
          <w:tcPr>
            <w:tcW w:w="1133" w:type="dxa"/>
          </w:tcPr>
          <w:p w14:paraId="64681352" w14:textId="77777777" w:rsidR="000818DA" w:rsidRPr="005647EB" w:rsidRDefault="000818DA" w:rsidP="002570E4">
            <w:pPr>
              <w:pStyle w:val="TAL"/>
              <w:keepNext w:val="0"/>
              <w:keepLines w:val="0"/>
            </w:pPr>
          </w:p>
        </w:tc>
      </w:tr>
      <w:tr w:rsidR="000818DA" w:rsidRPr="005647EB" w14:paraId="330F4FF6" w14:textId="77777777" w:rsidTr="002570E4">
        <w:trPr>
          <w:jc w:val="center"/>
        </w:trPr>
        <w:tc>
          <w:tcPr>
            <w:tcW w:w="4436" w:type="dxa"/>
          </w:tcPr>
          <w:p w14:paraId="0AB48BF1" w14:textId="3E9C5DC6" w:rsidR="000818DA" w:rsidRPr="005647EB" w:rsidRDefault="002570E4" w:rsidP="002570E4">
            <w:pPr>
              <w:pStyle w:val="TAL"/>
              <w:keepNext w:val="0"/>
              <w:keepLines w:val="0"/>
            </w:pPr>
            <w:r w:rsidRPr="005647EB">
              <w:t xml:space="preserve">    </w:t>
            </w:r>
            <w:r w:rsidR="000818DA" w:rsidRPr="005647EB">
              <w:t>rsrpResult</w:t>
            </w:r>
          </w:p>
        </w:tc>
        <w:tc>
          <w:tcPr>
            <w:tcW w:w="2267" w:type="dxa"/>
          </w:tcPr>
          <w:p w14:paraId="4B696648" w14:textId="77777777" w:rsidR="000818DA" w:rsidRPr="005647EB" w:rsidRDefault="000818DA" w:rsidP="002570E4">
            <w:pPr>
              <w:pStyle w:val="TAL"/>
              <w:keepNext w:val="0"/>
              <w:keepLines w:val="0"/>
            </w:pPr>
          </w:p>
        </w:tc>
        <w:tc>
          <w:tcPr>
            <w:tcW w:w="1700" w:type="dxa"/>
          </w:tcPr>
          <w:p w14:paraId="2585A7CF" w14:textId="07D44EA5" w:rsidR="000818DA" w:rsidRPr="005647EB" w:rsidRDefault="000818D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38366E6" w14:textId="77777777" w:rsidR="000818DA" w:rsidRPr="005647EB" w:rsidRDefault="000818DA" w:rsidP="002570E4">
            <w:pPr>
              <w:pStyle w:val="TAL"/>
              <w:keepNext w:val="0"/>
              <w:keepLines w:val="0"/>
            </w:pPr>
          </w:p>
        </w:tc>
      </w:tr>
      <w:tr w:rsidR="000818DA" w:rsidRPr="005647EB" w14:paraId="144804AD" w14:textId="77777777" w:rsidTr="002570E4">
        <w:trPr>
          <w:jc w:val="center"/>
        </w:trPr>
        <w:tc>
          <w:tcPr>
            <w:tcW w:w="4436" w:type="dxa"/>
          </w:tcPr>
          <w:p w14:paraId="6D7B5200" w14:textId="003FE517" w:rsidR="000818DA" w:rsidRPr="005647EB" w:rsidRDefault="002570E4" w:rsidP="002570E4">
            <w:pPr>
              <w:pStyle w:val="TAL"/>
              <w:keepNext w:val="0"/>
              <w:keepLines w:val="0"/>
            </w:pPr>
            <w:r w:rsidRPr="005647EB">
              <w:t xml:space="preserve">    </w:t>
            </w:r>
            <w:r w:rsidR="000818DA" w:rsidRPr="005647EB">
              <w:t>rsrqResult</w:t>
            </w:r>
          </w:p>
        </w:tc>
        <w:tc>
          <w:tcPr>
            <w:tcW w:w="2267" w:type="dxa"/>
          </w:tcPr>
          <w:p w14:paraId="2F05CEB3" w14:textId="77777777" w:rsidR="000818DA" w:rsidRPr="005647EB" w:rsidRDefault="000818DA" w:rsidP="002570E4">
            <w:pPr>
              <w:pStyle w:val="TAL"/>
              <w:keepNext w:val="0"/>
              <w:keepLines w:val="0"/>
            </w:pPr>
          </w:p>
        </w:tc>
        <w:tc>
          <w:tcPr>
            <w:tcW w:w="1700" w:type="dxa"/>
          </w:tcPr>
          <w:p w14:paraId="0CD776E2" w14:textId="7923193B" w:rsidR="000818DA" w:rsidRPr="005647EB" w:rsidRDefault="000818D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0F86503" w14:textId="77777777" w:rsidR="000818DA" w:rsidRPr="005647EB" w:rsidRDefault="000818DA" w:rsidP="002570E4">
            <w:pPr>
              <w:pStyle w:val="TAL"/>
              <w:keepNext w:val="0"/>
              <w:keepLines w:val="0"/>
            </w:pPr>
          </w:p>
        </w:tc>
      </w:tr>
      <w:tr w:rsidR="000818DA" w:rsidRPr="005647EB" w14:paraId="7C3457EB" w14:textId="77777777" w:rsidTr="002570E4">
        <w:trPr>
          <w:jc w:val="center"/>
        </w:trPr>
        <w:tc>
          <w:tcPr>
            <w:tcW w:w="4436" w:type="dxa"/>
          </w:tcPr>
          <w:p w14:paraId="29E8197F" w14:textId="096B7250" w:rsidR="000818DA" w:rsidRPr="005647EB" w:rsidRDefault="002570E4" w:rsidP="002570E4">
            <w:pPr>
              <w:pStyle w:val="TAL"/>
              <w:keepNext w:val="0"/>
              <w:keepLines w:val="0"/>
            </w:pPr>
            <w:r w:rsidRPr="005647EB">
              <w:t xml:space="preserve">  </w:t>
            </w:r>
            <w:r w:rsidR="000818DA" w:rsidRPr="005647EB">
              <w:t>}</w:t>
            </w:r>
          </w:p>
        </w:tc>
        <w:tc>
          <w:tcPr>
            <w:tcW w:w="2267" w:type="dxa"/>
          </w:tcPr>
          <w:p w14:paraId="4826DCE7" w14:textId="77777777" w:rsidR="000818DA" w:rsidRPr="005647EB" w:rsidRDefault="000818DA" w:rsidP="002570E4">
            <w:pPr>
              <w:pStyle w:val="TAL"/>
              <w:keepNext w:val="0"/>
              <w:keepLines w:val="0"/>
            </w:pPr>
          </w:p>
        </w:tc>
        <w:tc>
          <w:tcPr>
            <w:tcW w:w="1700" w:type="dxa"/>
          </w:tcPr>
          <w:p w14:paraId="15F55380" w14:textId="77777777" w:rsidR="000818DA" w:rsidRPr="005647EB" w:rsidRDefault="000818DA" w:rsidP="002570E4">
            <w:pPr>
              <w:pStyle w:val="TAL"/>
              <w:keepNext w:val="0"/>
              <w:keepLines w:val="0"/>
            </w:pPr>
          </w:p>
        </w:tc>
        <w:tc>
          <w:tcPr>
            <w:tcW w:w="1133" w:type="dxa"/>
          </w:tcPr>
          <w:p w14:paraId="7F911735" w14:textId="77777777" w:rsidR="000818DA" w:rsidRPr="005647EB" w:rsidRDefault="000818DA" w:rsidP="002570E4">
            <w:pPr>
              <w:pStyle w:val="TAL"/>
              <w:keepNext w:val="0"/>
              <w:keepLines w:val="0"/>
            </w:pPr>
          </w:p>
        </w:tc>
      </w:tr>
      <w:tr w:rsidR="000818DA" w:rsidRPr="005647EB" w14:paraId="2523601A" w14:textId="77777777" w:rsidTr="002570E4">
        <w:trPr>
          <w:jc w:val="center"/>
        </w:trPr>
        <w:tc>
          <w:tcPr>
            <w:tcW w:w="4436" w:type="dxa"/>
          </w:tcPr>
          <w:p w14:paraId="7F1DC263" w14:textId="77777777" w:rsidR="000818DA" w:rsidRPr="005647EB" w:rsidRDefault="000818DA" w:rsidP="002570E4">
            <w:pPr>
              <w:pStyle w:val="TAL"/>
              <w:keepNext w:val="0"/>
              <w:keepLines w:val="0"/>
            </w:pPr>
            <w:r w:rsidRPr="005647EB">
              <w:t>}</w:t>
            </w:r>
          </w:p>
        </w:tc>
        <w:tc>
          <w:tcPr>
            <w:tcW w:w="2267" w:type="dxa"/>
          </w:tcPr>
          <w:p w14:paraId="33B73F16" w14:textId="77777777" w:rsidR="000818DA" w:rsidRPr="005647EB" w:rsidRDefault="000818DA" w:rsidP="002570E4">
            <w:pPr>
              <w:pStyle w:val="TAL"/>
              <w:keepNext w:val="0"/>
              <w:keepLines w:val="0"/>
            </w:pPr>
          </w:p>
        </w:tc>
        <w:tc>
          <w:tcPr>
            <w:tcW w:w="1700" w:type="dxa"/>
          </w:tcPr>
          <w:p w14:paraId="17FBF0DB" w14:textId="77777777" w:rsidR="000818DA" w:rsidRPr="005647EB" w:rsidRDefault="000818DA" w:rsidP="002570E4">
            <w:pPr>
              <w:pStyle w:val="TAL"/>
              <w:keepNext w:val="0"/>
              <w:keepLines w:val="0"/>
            </w:pPr>
          </w:p>
        </w:tc>
        <w:tc>
          <w:tcPr>
            <w:tcW w:w="1133" w:type="dxa"/>
          </w:tcPr>
          <w:p w14:paraId="3753CE70" w14:textId="77777777" w:rsidR="000818DA" w:rsidRPr="005647EB" w:rsidRDefault="000818DA" w:rsidP="002570E4">
            <w:pPr>
              <w:pStyle w:val="TAL"/>
              <w:keepNext w:val="0"/>
              <w:keepLines w:val="0"/>
            </w:pPr>
          </w:p>
        </w:tc>
      </w:tr>
    </w:tbl>
    <w:p w14:paraId="592A8EE0" w14:textId="77777777" w:rsidR="000818DA" w:rsidRPr="005647EB" w:rsidRDefault="000818DA" w:rsidP="002570E4"/>
    <w:p w14:paraId="50B80183" w14:textId="77777777" w:rsidR="00164B5D" w:rsidRPr="005647EB" w:rsidRDefault="00164B5D" w:rsidP="002570E4">
      <w:pPr>
        <w:pStyle w:val="Heading4"/>
        <w:keepNext w:val="0"/>
        <w:keepLines w:val="0"/>
      </w:pPr>
      <w:r w:rsidRPr="005647EB">
        <w:t>8.4.9.5</w:t>
      </w:r>
      <w:r w:rsidRPr="005647EB">
        <w:tab/>
        <w:t>Test requirement</w:t>
      </w:r>
    </w:p>
    <w:p w14:paraId="3E1EEC23" w14:textId="77777777" w:rsidR="00164B5D" w:rsidRPr="005647EB" w:rsidRDefault="00164B5D" w:rsidP="002570E4">
      <w:r w:rsidRPr="005647EB">
        <w:t>Tables 8.4.9.4.1-1 and  8.4.9.5-1 define the primary level settings including test tolerances for event triggered reporting  with reduced performance group and DRX configured inter frequency tests.</w:t>
      </w:r>
    </w:p>
    <w:p w14:paraId="4355C39F" w14:textId="77777777" w:rsidR="00164B5D" w:rsidRPr="005647EB" w:rsidRDefault="00164B5D" w:rsidP="002570E4">
      <w:pPr>
        <w:pStyle w:val="TH"/>
        <w:keepNext w:val="0"/>
        <w:keepLines w:val="0"/>
        <w:rPr>
          <w:snapToGrid w:val="0"/>
        </w:rPr>
      </w:pPr>
      <w:r w:rsidRPr="005647EB">
        <w:rPr>
          <w:snapToGrid w:val="0"/>
        </w:rPr>
        <w:lastRenderedPageBreak/>
        <w:t>Table 8.4.9.5-1: Cell specific test parameters for E-UTRAN TDD-TDD inter-frequency event triggered reporting for IncMon</w:t>
      </w:r>
    </w:p>
    <w:tbl>
      <w:tblPr>
        <w:tblW w:w="99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5"/>
        <w:gridCol w:w="956"/>
        <w:gridCol w:w="957"/>
        <w:gridCol w:w="918"/>
        <w:gridCol w:w="895"/>
        <w:gridCol w:w="899"/>
        <w:gridCol w:w="896"/>
        <w:gridCol w:w="884"/>
        <w:gridCol w:w="938"/>
        <w:gridCol w:w="920"/>
      </w:tblGrid>
      <w:tr w:rsidR="00164B5D" w:rsidRPr="005647EB" w14:paraId="1DBBC66F" w14:textId="77777777" w:rsidTr="00EC0475">
        <w:trPr>
          <w:cantSplit/>
          <w:tblHeader/>
          <w:jc w:val="center"/>
        </w:trPr>
        <w:tc>
          <w:tcPr>
            <w:tcW w:w="1695" w:type="dxa"/>
            <w:vMerge w:val="restart"/>
            <w:tcBorders>
              <w:top w:val="single" w:sz="4" w:space="0" w:color="auto"/>
              <w:left w:val="single" w:sz="4" w:space="0" w:color="auto"/>
              <w:bottom w:val="single" w:sz="4" w:space="0" w:color="auto"/>
              <w:right w:val="single" w:sz="4" w:space="0" w:color="auto"/>
            </w:tcBorders>
          </w:tcPr>
          <w:p w14:paraId="4C3E7A7C" w14:textId="77777777" w:rsidR="00164B5D" w:rsidRPr="005647EB" w:rsidRDefault="00164B5D" w:rsidP="002570E4">
            <w:pPr>
              <w:pStyle w:val="TAH"/>
              <w:keepNext w:val="0"/>
              <w:keepLines w:val="0"/>
              <w:rPr>
                <w:rFonts w:cs="Arial"/>
              </w:rPr>
            </w:pPr>
            <w:r w:rsidRPr="005647EB">
              <w:rPr>
                <w:rFonts w:cs="Arial"/>
              </w:rPr>
              <w:t>Parameter</w:t>
            </w:r>
          </w:p>
        </w:tc>
        <w:tc>
          <w:tcPr>
            <w:tcW w:w="956" w:type="dxa"/>
            <w:vMerge w:val="restart"/>
            <w:tcBorders>
              <w:top w:val="single" w:sz="4" w:space="0" w:color="auto"/>
              <w:left w:val="single" w:sz="4" w:space="0" w:color="auto"/>
              <w:bottom w:val="single" w:sz="4" w:space="0" w:color="auto"/>
              <w:right w:val="single" w:sz="4" w:space="0" w:color="auto"/>
            </w:tcBorders>
          </w:tcPr>
          <w:p w14:paraId="13EDCB14" w14:textId="77777777" w:rsidR="00164B5D" w:rsidRPr="005647EB" w:rsidRDefault="00164B5D" w:rsidP="002570E4">
            <w:pPr>
              <w:pStyle w:val="TAH"/>
              <w:keepNext w:val="0"/>
              <w:keepLines w:val="0"/>
              <w:rPr>
                <w:rFonts w:cs="Arial"/>
              </w:rPr>
            </w:pPr>
            <w:r w:rsidRPr="005647EB">
              <w:rPr>
                <w:rFonts w:cs="Arial"/>
              </w:rPr>
              <w:t>Unit</w:t>
            </w:r>
          </w:p>
        </w:tc>
        <w:tc>
          <w:tcPr>
            <w:tcW w:w="1875" w:type="dxa"/>
            <w:gridSpan w:val="2"/>
            <w:tcBorders>
              <w:top w:val="single" w:sz="4" w:space="0" w:color="auto"/>
              <w:left w:val="single" w:sz="4" w:space="0" w:color="auto"/>
              <w:bottom w:val="single" w:sz="4" w:space="0" w:color="auto"/>
              <w:right w:val="single" w:sz="4" w:space="0" w:color="auto"/>
            </w:tcBorders>
          </w:tcPr>
          <w:p w14:paraId="2494848D" w14:textId="6155ED9C" w:rsidR="00164B5D" w:rsidRPr="005647EB" w:rsidRDefault="00164B5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1794" w:type="dxa"/>
            <w:gridSpan w:val="2"/>
            <w:tcBorders>
              <w:top w:val="single" w:sz="4" w:space="0" w:color="auto"/>
              <w:left w:val="single" w:sz="4" w:space="0" w:color="auto"/>
              <w:bottom w:val="single" w:sz="4" w:space="0" w:color="auto"/>
              <w:right w:val="single" w:sz="4" w:space="0" w:color="auto"/>
            </w:tcBorders>
          </w:tcPr>
          <w:p w14:paraId="70ADD73B" w14:textId="07D41493" w:rsidR="00164B5D" w:rsidRPr="005647EB" w:rsidRDefault="00164B5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c>
          <w:tcPr>
            <w:tcW w:w="1780" w:type="dxa"/>
            <w:gridSpan w:val="2"/>
            <w:tcBorders>
              <w:top w:val="single" w:sz="4" w:space="0" w:color="auto"/>
              <w:left w:val="single" w:sz="4" w:space="0" w:color="auto"/>
              <w:bottom w:val="single" w:sz="4" w:space="0" w:color="auto"/>
              <w:right w:val="single" w:sz="4" w:space="0" w:color="auto"/>
            </w:tcBorders>
          </w:tcPr>
          <w:p w14:paraId="5826F39C" w14:textId="4430FE15" w:rsidR="00164B5D" w:rsidRPr="005647EB" w:rsidRDefault="00164B5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3</w:t>
            </w:r>
          </w:p>
        </w:tc>
        <w:tc>
          <w:tcPr>
            <w:tcW w:w="1858" w:type="dxa"/>
            <w:gridSpan w:val="2"/>
            <w:tcBorders>
              <w:top w:val="single" w:sz="4" w:space="0" w:color="auto"/>
              <w:left w:val="single" w:sz="4" w:space="0" w:color="auto"/>
              <w:bottom w:val="single" w:sz="4" w:space="0" w:color="auto"/>
              <w:right w:val="single" w:sz="4" w:space="0" w:color="auto"/>
            </w:tcBorders>
          </w:tcPr>
          <w:p w14:paraId="695C8734" w14:textId="056FF92B" w:rsidR="00164B5D" w:rsidRPr="005647EB" w:rsidRDefault="00164B5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4</w:t>
            </w:r>
          </w:p>
        </w:tc>
      </w:tr>
      <w:tr w:rsidR="00164B5D" w:rsidRPr="005647EB" w14:paraId="1AEF6983" w14:textId="77777777" w:rsidTr="00EC0475">
        <w:trPr>
          <w:cantSplit/>
          <w:tblHeader/>
          <w:jc w:val="center"/>
        </w:trPr>
        <w:tc>
          <w:tcPr>
            <w:tcW w:w="1695" w:type="dxa"/>
            <w:vMerge/>
            <w:tcBorders>
              <w:left w:val="single" w:sz="4" w:space="0" w:color="auto"/>
              <w:bottom w:val="single" w:sz="4" w:space="0" w:color="auto"/>
            </w:tcBorders>
          </w:tcPr>
          <w:p w14:paraId="47B8636B" w14:textId="77777777" w:rsidR="00164B5D" w:rsidRPr="005647EB" w:rsidRDefault="00164B5D" w:rsidP="002570E4">
            <w:pPr>
              <w:pStyle w:val="TAH"/>
              <w:keepNext w:val="0"/>
              <w:keepLines w:val="0"/>
              <w:rPr>
                <w:rFonts w:cs="Arial"/>
              </w:rPr>
            </w:pPr>
          </w:p>
        </w:tc>
        <w:tc>
          <w:tcPr>
            <w:tcW w:w="956" w:type="dxa"/>
            <w:vMerge/>
            <w:tcBorders>
              <w:bottom w:val="single" w:sz="4" w:space="0" w:color="auto"/>
            </w:tcBorders>
          </w:tcPr>
          <w:p w14:paraId="07CAEA93" w14:textId="77777777" w:rsidR="00164B5D" w:rsidRPr="005647EB" w:rsidRDefault="00164B5D" w:rsidP="002570E4">
            <w:pPr>
              <w:pStyle w:val="TAH"/>
              <w:keepNext w:val="0"/>
              <w:keepLines w:val="0"/>
              <w:rPr>
                <w:rFonts w:cs="Arial"/>
              </w:rPr>
            </w:pPr>
          </w:p>
        </w:tc>
        <w:tc>
          <w:tcPr>
            <w:tcW w:w="957" w:type="dxa"/>
            <w:tcBorders>
              <w:bottom w:val="single" w:sz="4" w:space="0" w:color="auto"/>
            </w:tcBorders>
          </w:tcPr>
          <w:p w14:paraId="0E95AFB2" w14:textId="77777777" w:rsidR="00164B5D" w:rsidRPr="005647EB" w:rsidRDefault="00164B5D" w:rsidP="002570E4">
            <w:pPr>
              <w:pStyle w:val="TAH"/>
              <w:keepNext w:val="0"/>
              <w:keepLines w:val="0"/>
              <w:rPr>
                <w:rFonts w:cs="Arial"/>
              </w:rPr>
            </w:pPr>
            <w:r w:rsidRPr="005647EB">
              <w:rPr>
                <w:rFonts w:cs="Arial"/>
              </w:rPr>
              <w:t>T1</w:t>
            </w:r>
          </w:p>
        </w:tc>
        <w:tc>
          <w:tcPr>
            <w:tcW w:w="918" w:type="dxa"/>
            <w:tcBorders>
              <w:bottom w:val="single" w:sz="4" w:space="0" w:color="auto"/>
            </w:tcBorders>
          </w:tcPr>
          <w:p w14:paraId="1F81EC2C" w14:textId="77777777" w:rsidR="00164B5D" w:rsidRPr="005647EB" w:rsidRDefault="00164B5D" w:rsidP="002570E4">
            <w:pPr>
              <w:pStyle w:val="TAH"/>
              <w:keepNext w:val="0"/>
              <w:keepLines w:val="0"/>
              <w:rPr>
                <w:rFonts w:cs="Arial"/>
              </w:rPr>
            </w:pPr>
            <w:r w:rsidRPr="005647EB">
              <w:rPr>
                <w:rFonts w:cs="Arial"/>
              </w:rPr>
              <w:t>T2</w:t>
            </w:r>
          </w:p>
        </w:tc>
        <w:tc>
          <w:tcPr>
            <w:tcW w:w="895" w:type="dxa"/>
            <w:tcBorders>
              <w:bottom w:val="single" w:sz="4" w:space="0" w:color="auto"/>
            </w:tcBorders>
          </w:tcPr>
          <w:p w14:paraId="564E29C7" w14:textId="77777777" w:rsidR="00164B5D" w:rsidRPr="005647EB" w:rsidRDefault="00164B5D" w:rsidP="002570E4">
            <w:pPr>
              <w:pStyle w:val="TAH"/>
              <w:keepNext w:val="0"/>
              <w:keepLines w:val="0"/>
              <w:rPr>
                <w:rFonts w:cs="Arial"/>
              </w:rPr>
            </w:pPr>
            <w:r w:rsidRPr="005647EB">
              <w:rPr>
                <w:rFonts w:cs="Arial"/>
              </w:rPr>
              <w:t>T1</w:t>
            </w:r>
          </w:p>
        </w:tc>
        <w:tc>
          <w:tcPr>
            <w:tcW w:w="899" w:type="dxa"/>
            <w:tcBorders>
              <w:bottom w:val="single" w:sz="4" w:space="0" w:color="auto"/>
            </w:tcBorders>
          </w:tcPr>
          <w:p w14:paraId="0FA59050" w14:textId="77777777" w:rsidR="00164B5D" w:rsidRPr="005647EB" w:rsidRDefault="00164B5D" w:rsidP="002570E4">
            <w:pPr>
              <w:pStyle w:val="TAH"/>
              <w:keepNext w:val="0"/>
              <w:keepLines w:val="0"/>
              <w:rPr>
                <w:rFonts w:cs="Arial"/>
              </w:rPr>
            </w:pPr>
            <w:r w:rsidRPr="005647EB">
              <w:rPr>
                <w:rFonts w:cs="Arial"/>
              </w:rPr>
              <w:t>T2</w:t>
            </w:r>
          </w:p>
        </w:tc>
        <w:tc>
          <w:tcPr>
            <w:tcW w:w="896" w:type="dxa"/>
            <w:tcBorders>
              <w:bottom w:val="single" w:sz="4" w:space="0" w:color="auto"/>
            </w:tcBorders>
          </w:tcPr>
          <w:p w14:paraId="5D9DF872" w14:textId="77777777" w:rsidR="00164B5D" w:rsidRPr="005647EB" w:rsidRDefault="00164B5D" w:rsidP="002570E4">
            <w:pPr>
              <w:pStyle w:val="TAH"/>
              <w:keepNext w:val="0"/>
              <w:keepLines w:val="0"/>
              <w:rPr>
                <w:rFonts w:cs="Arial"/>
              </w:rPr>
            </w:pPr>
            <w:r w:rsidRPr="005647EB">
              <w:rPr>
                <w:rFonts w:cs="Arial"/>
              </w:rPr>
              <w:t>T1</w:t>
            </w:r>
          </w:p>
        </w:tc>
        <w:tc>
          <w:tcPr>
            <w:tcW w:w="884" w:type="dxa"/>
            <w:tcBorders>
              <w:bottom w:val="single" w:sz="4" w:space="0" w:color="auto"/>
            </w:tcBorders>
          </w:tcPr>
          <w:p w14:paraId="10510DC6" w14:textId="77777777" w:rsidR="00164B5D" w:rsidRPr="005647EB" w:rsidRDefault="00164B5D" w:rsidP="002570E4">
            <w:pPr>
              <w:pStyle w:val="TAH"/>
              <w:keepNext w:val="0"/>
              <w:keepLines w:val="0"/>
              <w:rPr>
                <w:rFonts w:cs="Arial"/>
              </w:rPr>
            </w:pPr>
            <w:r w:rsidRPr="005647EB">
              <w:rPr>
                <w:rFonts w:cs="Arial"/>
              </w:rPr>
              <w:t>T2</w:t>
            </w:r>
          </w:p>
        </w:tc>
        <w:tc>
          <w:tcPr>
            <w:tcW w:w="938" w:type="dxa"/>
            <w:tcBorders>
              <w:bottom w:val="single" w:sz="4" w:space="0" w:color="auto"/>
            </w:tcBorders>
          </w:tcPr>
          <w:p w14:paraId="108A2F09" w14:textId="77777777" w:rsidR="00164B5D" w:rsidRPr="005647EB" w:rsidRDefault="00164B5D" w:rsidP="002570E4">
            <w:pPr>
              <w:pStyle w:val="TAH"/>
              <w:keepNext w:val="0"/>
              <w:keepLines w:val="0"/>
              <w:rPr>
                <w:rFonts w:cs="Arial"/>
              </w:rPr>
            </w:pPr>
            <w:r w:rsidRPr="005647EB">
              <w:rPr>
                <w:rFonts w:cs="Arial"/>
              </w:rPr>
              <w:t>T1</w:t>
            </w:r>
          </w:p>
        </w:tc>
        <w:tc>
          <w:tcPr>
            <w:tcW w:w="920" w:type="dxa"/>
            <w:tcBorders>
              <w:bottom w:val="single" w:sz="4" w:space="0" w:color="auto"/>
            </w:tcBorders>
          </w:tcPr>
          <w:p w14:paraId="203B3866" w14:textId="77777777" w:rsidR="00164B5D" w:rsidRPr="005647EB" w:rsidRDefault="00164B5D" w:rsidP="002570E4">
            <w:pPr>
              <w:pStyle w:val="TAH"/>
              <w:keepNext w:val="0"/>
              <w:keepLines w:val="0"/>
              <w:rPr>
                <w:rFonts w:cs="Arial"/>
              </w:rPr>
            </w:pPr>
            <w:r w:rsidRPr="005647EB">
              <w:rPr>
                <w:rFonts w:cs="Arial"/>
              </w:rPr>
              <w:t>T2</w:t>
            </w:r>
          </w:p>
        </w:tc>
      </w:tr>
      <w:tr w:rsidR="00164B5D" w:rsidRPr="005647EB" w14:paraId="166E0E67" w14:textId="77777777" w:rsidTr="002570E4">
        <w:trPr>
          <w:cantSplit/>
          <w:jc w:val="center"/>
        </w:trPr>
        <w:tc>
          <w:tcPr>
            <w:tcW w:w="1695" w:type="dxa"/>
            <w:tcBorders>
              <w:top w:val="single" w:sz="4" w:space="0" w:color="auto"/>
              <w:left w:val="single" w:sz="4" w:space="0" w:color="auto"/>
              <w:bottom w:val="single" w:sz="4" w:space="0" w:color="auto"/>
              <w:right w:val="single" w:sz="4" w:space="0" w:color="auto"/>
            </w:tcBorders>
          </w:tcPr>
          <w:p w14:paraId="6DAF92DD" w14:textId="02341455" w:rsidR="00164B5D" w:rsidRPr="005647EB" w:rsidRDefault="00164B5D"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956" w:type="dxa"/>
            <w:tcBorders>
              <w:top w:val="single" w:sz="4" w:space="0" w:color="auto"/>
              <w:left w:val="single" w:sz="4" w:space="0" w:color="auto"/>
              <w:bottom w:val="single" w:sz="4" w:space="0" w:color="auto"/>
              <w:right w:val="single" w:sz="4" w:space="0" w:color="auto"/>
            </w:tcBorders>
          </w:tcPr>
          <w:p w14:paraId="03A2250B" w14:textId="77777777" w:rsidR="00164B5D" w:rsidRPr="005647EB" w:rsidRDefault="00164B5D" w:rsidP="002570E4">
            <w:pPr>
              <w:pStyle w:val="TAC"/>
              <w:keepNext w:val="0"/>
              <w:keepLines w:val="0"/>
              <w:rPr>
                <w:rFonts w:cs="Arial"/>
              </w:rPr>
            </w:pPr>
          </w:p>
        </w:tc>
        <w:tc>
          <w:tcPr>
            <w:tcW w:w="1875" w:type="dxa"/>
            <w:gridSpan w:val="2"/>
            <w:tcBorders>
              <w:top w:val="single" w:sz="4" w:space="0" w:color="auto"/>
              <w:left w:val="single" w:sz="4" w:space="0" w:color="auto"/>
              <w:bottom w:val="single" w:sz="4" w:space="0" w:color="auto"/>
              <w:right w:val="single" w:sz="4" w:space="0" w:color="auto"/>
            </w:tcBorders>
          </w:tcPr>
          <w:p w14:paraId="7E73DB1A" w14:textId="77777777" w:rsidR="00164B5D" w:rsidRPr="005647EB" w:rsidRDefault="00164B5D" w:rsidP="002570E4">
            <w:pPr>
              <w:pStyle w:val="TAC"/>
              <w:keepNext w:val="0"/>
              <w:keepLines w:val="0"/>
              <w:rPr>
                <w:rFonts w:cs="Arial"/>
              </w:rPr>
            </w:pPr>
            <w:r w:rsidRPr="005647EB">
              <w:rPr>
                <w:rFonts w:cs="Arial"/>
              </w:rPr>
              <w:t>1</w:t>
            </w:r>
          </w:p>
        </w:tc>
        <w:tc>
          <w:tcPr>
            <w:tcW w:w="1794" w:type="dxa"/>
            <w:gridSpan w:val="2"/>
            <w:tcBorders>
              <w:top w:val="single" w:sz="4" w:space="0" w:color="auto"/>
              <w:left w:val="single" w:sz="4" w:space="0" w:color="auto"/>
              <w:bottom w:val="single" w:sz="4" w:space="0" w:color="auto"/>
              <w:right w:val="single" w:sz="4" w:space="0" w:color="auto"/>
            </w:tcBorders>
          </w:tcPr>
          <w:p w14:paraId="3DA978EB" w14:textId="1F994982" w:rsidR="00164B5D" w:rsidRPr="005647EB" w:rsidRDefault="00164B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1780" w:type="dxa"/>
            <w:gridSpan w:val="2"/>
            <w:tcBorders>
              <w:top w:val="single" w:sz="4" w:space="0" w:color="auto"/>
              <w:left w:val="single" w:sz="4" w:space="0" w:color="auto"/>
              <w:bottom w:val="single" w:sz="4" w:space="0" w:color="auto"/>
              <w:right w:val="single" w:sz="4" w:space="0" w:color="auto"/>
            </w:tcBorders>
          </w:tcPr>
          <w:p w14:paraId="2990AE9B" w14:textId="19DB6C4E" w:rsidR="00164B5D" w:rsidRPr="005647EB" w:rsidRDefault="00164B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Pr="005647EB">
              <w:rPr>
                <w:rFonts w:cs="Arial"/>
              </w:rPr>
              <w:t>,</w:t>
            </w:r>
            <w:r w:rsidR="002570E4" w:rsidRPr="005647EB">
              <w:rPr>
                <w:rFonts w:cs="Arial"/>
                <w:lang w:eastAsia="zh-CN"/>
              </w:rPr>
              <w:t xml:space="preserve"> </w:t>
            </w:r>
            <w:r w:rsidRPr="005647EB">
              <w:rPr>
                <w:rFonts w:cs="Arial"/>
                <w:lang w:eastAsia="zh-CN"/>
              </w:rPr>
              <w:t>6</w:t>
            </w:r>
            <w:r w:rsidRPr="005647EB">
              <w:rPr>
                <w:rFonts w:cs="Arial"/>
              </w:rPr>
              <w:t>,</w:t>
            </w:r>
            <w:r w:rsidR="002570E4" w:rsidRPr="005647EB">
              <w:rPr>
                <w:rFonts w:cs="Arial"/>
                <w:lang w:eastAsia="zh-CN"/>
              </w:rPr>
              <w:t xml:space="preserve"> </w:t>
            </w:r>
            <w:r w:rsidRPr="005647EB">
              <w:rPr>
                <w:rFonts w:cs="Arial"/>
                <w:lang w:eastAsia="zh-CN"/>
              </w:rPr>
              <w:t>7,</w:t>
            </w:r>
            <w:r w:rsidR="002570E4" w:rsidRPr="005647EB">
              <w:rPr>
                <w:rFonts w:cs="Arial"/>
                <w:lang w:eastAsia="zh-CN"/>
              </w:rPr>
              <w:t xml:space="preserve"> </w:t>
            </w:r>
            <w:r w:rsidRPr="005647EB">
              <w:rPr>
                <w:rFonts w:cs="Arial"/>
                <w:lang w:eastAsia="zh-CN"/>
              </w:rPr>
              <w:t>8,</w:t>
            </w:r>
            <w:r w:rsidR="002570E4" w:rsidRPr="005647EB">
              <w:rPr>
                <w:rFonts w:cs="Arial"/>
                <w:lang w:eastAsia="zh-CN"/>
              </w:rPr>
              <w:t xml:space="preserve"> </w:t>
            </w:r>
            <w:r w:rsidRPr="005647EB">
              <w:rPr>
                <w:rFonts w:cs="Arial"/>
                <w:lang w:eastAsia="zh-CN"/>
              </w:rPr>
              <w:t>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1858" w:type="dxa"/>
            <w:gridSpan w:val="2"/>
            <w:tcBorders>
              <w:top w:val="single" w:sz="4" w:space="0" w:color="auto"/>
              <w:left w:val="single" w:sz="4" w:space="0" w:color="auto"/>
              <w:bottom w:val="single" w:sz="4" w:space="0" w:color="auto"/>
              <w:right w:val="single" w:sz="4" w:space="0" w:color="auto"/>
            </w:tcBorders>
          </w:tcPr>
          <w:p w14:paraId="2E8744FB" w14:textId="33948D46" w:rsidR="00164B5D" w:rsidRPr="005647EB" w:rsidRDefault="00164B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002570E4" w:rsidRPr="005647EB">
              <w:rPr>
                <w:rFonts w:cs="Arial"/>
                <w:lang w:eastAsia="zh-CN"/>
              </w:rPr>
              <w:t xml:space="preserve"> </w:t>
            </w:r>
            <w:r w:rsidRPr="005647EB">
              <w:rPr>
                <w:rFonts w:cs="Arial"/>
                <w:lang w:eastAsia="zh-CN"/>
              </w:rPr>
              <w:t>6</w:t>
            </w:r>
            <w:r w:rsidRPr="005647EB">
              <w:rPr>
                <w:rFonts w:cs="Arial"/>
              </w:rPr>
              <w:t>,</w:t>
            </w:r>
            <w:r w:rsidR="002570E4" w:rsidRPr="005647EB">
              <w:rPr>
                <w:rFonts w:cs="Arial"/>
                <w:lang w:eastAsia="zh-CN"/>
              </w:rPr>
              <w:t xml:space="preserve"> </w:t>
            </w:r>
            <w:r w:rsidRPr="005647EB">
              <w:rPr>
                <w:rFonts w:cs="Arial"/>
                <w:lang w:eastAsia="zh-CN"/>
              </w:rPr>
              <w:t>7,</w:t>
            </w:r>
            <w:r w:rsidR="002570E4" w:rsidRPr="005647EB">
              <w:rPr>
                <w:rFonts w:cs="Arial"/>
                <w:lang w:eastAsia="zh-CN"/>
              </w:rPr>
              <w:t xml:space="preserve"> </w:t>
            </w:r>
            <w:r w:rsidRPr="005647EB">
              <w:rPr>
                <w:rFonts w:cs="Arial"/>
                <w:lang w:eastAsia="zh-CN"/>
              </w:rPr>
              <w:t>8,</w:t>
            </w:r>
            <w:r w:rsidR="002570E4" w:rsidRPr="005647EB">
              <w:rPr>
                <w:rFonts w:cs="Arial"/>
                <w:lang w:eastAsia="zh-CN"/>
              </w:rPr>
              <w:t xml:space="preserve"> </w:t>
            </w:r>
            <w:r w:rsidRPr="005647EB">
              <w:rPr>
                <w:rFonts w:cs="Arial"/>
                <w:lang w:eastAsia="zh-CN"/>
              </w:rPr>
              <w:t>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164B5D" w:rsidRPr="005647EB" w14:paraId="59949FDE" w14:textId="77777777" w:rsidTr="002570E4">
        <w:trPr>
          <w:cantSplit/>
          <w:jc w:val="center"/>
        </w:trPr>
        <w:tc>
          <w:tcPr>
            <w:tcW w:w="1695" w:type="dxa"/>
            <w:tcBorders>
              <w:top w:val="single" w:sz="4" w:space="0" w:color="auto"/>
              <w:left w:val="single" w:sz="4" w:space="0" w:color="auto"/>
              <w:bottom w:val="single" w:sz="4" w:space="0" w:color="auto"/>
              <w:right w:val="single" w:sz="4" w:space="0" w:color="auto"/>
            </w:tcBorders>
          </w:tcPr>
          <w:p w14:paraId="172B4842" w14:textId="43708522" w:rsidR="00164B5D" w:rsidRPr="005647EB" w:rsidRDefault="00164B5D" w:rsidP="002570E4">
            <w:pPr>
              <w:pStyle w:val="TAL"/>
              <w:keepNext w:val="0"/>
              <w:keepLines w:val="0"/>
              <w:rPr>
                <w:rFonts w:cs="Arial"/>
              </w:rPr>
            </w:pPr>
            <w:r w:rsidRPr="005647EB">
              <w:rPr>
                <w:rFonts w:cs="Arial"/>
              </w:rPr>
              <w:t>Channel</w:t>
            </w:r>
            <w:r w:rsidR="002570E4" w:rsidRPr="005647EB">
              <w:rPr>
                <w:rFonts w:cs="Arial"/>
              </w:rPr>
              <w:t xml:space="preserve"> </w:t>
            </w:r>
            <w:r w:rsidRPr="005647EB">
              <w:rPr>
                <w:rFonts w:cs="Arial"/>
              </w:rPr>
              <w:t>Bandwidth</w:t>
            </w:r>
            <w:r w:rsidR="002570E4" w:rsidRPr="005647EB">
              <w:rPr>
                <w:rFonts w:cs="Arial"/>
              </w:rPr>
              <w:t xml:space="preserve"> </w:t>
            </w:r>
            <w:r w:rsidRPr="005647EB">
              <w:rPr>
                <w:rFonts w:cs="Arial"/>
              </w:rPr>
              <w:t>(BW</w:t>
            </w:r>
            <w:r w:rsidRPr="005647EB">
              <w:rPr>
                <w:rFonts w:cs="Arial"/>
                <w:vertAlign w:val="subscript"/>
              </w:rPr>
              <w:t>channel</w:t>
            </w:r>
            <w:r w:rsidRPr="005647EB">
              <w:rPr>
                <w:rFonts w:cs="Arial"/>
              </w:rPr>
              <w:t>)</w:t>
            </w:r>
          </w:p>
        </w:tc>
        <w:tc>
          <w:tcPr>
            <w:tcW w:w="956" w:type="dxa"/>
            <w:tcBorders>
              <w:top w:val="single" w:sz="4" w:space="0" w:color="auto"/>
              <w:left w:val="single" w:sz="4" w:space="0" w:color="auto"/>
              <w:bottom w:val="single" w:sz="4" w:space="0" w:color="auto"/>
              <w:right w:val="single" w:sz="4" w:space="0" w:color="auto"/>
            </w:tcBorders>
          </w:tcPr>
          <w:p w14:paraId="727FC059" w14:textId="77777777" w:rsidR="00164B5D" w:rsidRPr="005647EB" w:rsidRDefault="00164B5D" w:rsidP="002570E4">
            <w:pPr>
              <w:pStyle w:val="TAC"/>
              <w:keepNext w:val="0"/>
              <w:keepLines w:val="0"/>
              <w:rPr>
                <w:rFonts w:cs="Arial"/>
              </w:rPr>
            </w:pPr>
            <w:r w:rsidRPr="005647EB">
              <w:rPr>
                <w:rFonts w:cs="Arial"/>
              </w:rPr>
              <w:t>MHz</w:t>
            </w:r>
          </w:p>
        </w:tc>
        <w:tc>
          <w:tcPr>
            <w:tcW w:w="1875" w:type="dxa"/>
            <w:gridSpan w:val="2"/>
            <w:tcBorders>
              <w:top w:val="single" w:sz="4" w:space="0" w:color="auto"/>
              <w:left w:val="single" w:sz="4" w:space="0" w:color="auto"/>
              <w:bottom w:val="single" w:sz="4" w:space="0" w:color="auto"/>
              <w:right w:val="single" w:sz="4" w:space="0" w:color="auto"/>
            </w:tcBorders>
          </w:tcPr>
          <w:p w14:paraId="2A031543" w14:textId="5AA4F719"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25</w:t>
            </w:r>
          </w:p>
          <w:p w14:paraId="535379CA" w14:textId="73CD136F"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50</w:t>
            </w:r>
          </w:p>
        </w:tc>
        <w:tc>
          <w:tcPr>
            <w:tcW w:w="1794" w:type="dxa"/>
            <w:gridSpan w:val="2"/>
            <w:tcBorders>
              <w:top w:val="single" w:sz="4" w:space="0" w:color="auto"/>
              <w:left w:val="single" w:sz="4" w:space="0" w:color="auto"/>
              <w:bottom w:val="single" w:sz="4" w:space="0" w:color="auto"/>
              <w:right w:val="single" w:sz="4" w:space="0" w:color="auto"/>
            </w:tcBorders>
          </w:tcPr>
          <w:p w14:paraId="44741B0A" w14:textId="79EAFA78"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25</w:t>
            </w:r>
          </w:p>
          <w:p w14:paraId="353E349C" w14:textId="1379B9B6"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50</w:t>
            </w:r>
          </w:p>
        </w:tc>
        <w:tc>
          <w:tcPr>
            <w:tcW w:w="1780" w:type="dxa"/>
            <w:gridSpan w:val="2"/>
            <w:tcBorders>
              <w:top w:val="single" w:sz="4" w:space="0" w:color="auto"/>
              <w:left w:val="single" w:sz="4" w:space="0" w:color="auto"/>
              <w:bottom w:val="single" w:sz="4" w:space="0" w:color="auto"/>
              <w:right w:val="single" w:sz="4" w:space="0" w:color="auto"/>
            </w:tcBorders>
          </w:tcPr>
          <w:p w14:paraId="2E7526AE" w14:textId="32D5E2AE"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25</w:t>
            </w:r>
          </w:p>
          <w:p w14:paraId="5F59AB2A" w14:textId="34807CC4"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50</w:t>
            </w:r>
          </w:p>
        </w:tc>
        <w:tc>
          <w:tcPr>
            <w:tcW w:w="1858" w:type="dxa"/>
            <w:gridSpan w:val="2"/>
            <w:tcBorders>
              <w:top w:val="single" w:sz="4" w:space="0" w:color="auto"/>
              <w:left w:val="single" w:sz="4" w:space="0" w:color="auto"/>
              <w:bottom w:val="single" w:sz="4" w:space="0" w:color="auto"/>
              <w:right w:val="single" w:sz="4" w:space="0" w:color="auto"/>
            </w:tcBorders>
          </w:tcPr>
          <w:p w14:paraId="0E084ED1" w14:textId="6DA9DD5D"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25</w:t>
            </w:r>
          </w:p>
          <w:p w14:paraId="6FC45242" w14:textId="467A3699"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50</w:t>
            </w:r>
          </w:p>
        </w:tc>
      </w:tr>
      <w:tr w:rsidR="00164B5D" w:rsidRPr="005647EB" w14:paraId="5F0116F9" w14:textId="77777777" w:rsidTr="002570E4">
        <w:trPr>
          <w:cantSplit/>
          <w:jc w:val="center"/>
        </w:trPr>
        <w:tc>
          <w:tcPr>
            <w:tcW w:w="1695" w:type="dxa"/>
            <w:tcBorders>
              <w:left w:val="single" w:sz="4" w:space="0" w:color="auto"/>
              <w:bottom w:val="single" w:sz="4" w:space="0" w:color="auto"/>
            </w:tcBorders>
          </w:tcPr>
          <w:p w14:paraId="35C5E516" w14:textId="7CF20520" w:rsidR="00164B5D" w:rsidRPr="005647EB" w:rsidRDefault="00164B5D"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r w:rsidR="002570E4" w:rsidRPr="005647EB">
              <w:rPr>
                <w:rFonts w:cs="Arial"/>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A.3.1.1.2</w:t>
            </w:r>
          </w:p>
        </w:tc>
        <w:tc>
          <w:tcPr>
            <w:tcW w:w="956" w:type="dxa"/>
            <w:tcBorders>
              <w:bottom w:val="single" w:sz="4" w:space="0" w:color="auto"/>
            </w:tcBorders>
          </w:tcPr>
          <w:p w14:paraId="03F243E1" w14:textId="77777777" w:rsidR="00164B5D" w:rsidRPr="005647EB" w:rsidRDefault="00164B5D" w:rsidP="002570E4">
            <w:pPr>
              <w:pStyle w:val="TAC"/>
              <w:keepNext w:val="0"/>
              <w:keepLines w:val="0"/>
              <w:rPr>
                <w:rFonts w:cs="Arial"/>
              </w:rPr>
            </w:pPr>
          </w:p>
        </w:tc>
        <w:tc>
          <w:tcPr>
            <w:tcW w:w="1875" w:type="dxa"/>
            <w:gridSpan w:val="2"/>
            <w:tcBorders>
              <w:bottom w:val="single" w:sz="4" w:space="0" w:color="auto"/>
            </w:tcBorders>
          </w:tcPr>
          <w:p w14:paraId="0022BBC6" w14:textId="5D6E9CE7"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R.4</w:t>
            </w:r>
            <w:r w:rsidR="002570E4" w:rsidRPr="005647EB">
              <w:rPr>
                <w:rFonts w:cs="Arial"/>
              </w:rPr>
              <w:t xml:space="preserve"> </w:t>
            </w:r>
            <w:r w:rsidRPr="005647EB">
              <w:rPr>
                <w:rFonts w:cs="Arial"/>
              </w:rPr>
              <w:t>TDD</w:t>
            </w:r>
          </w:p>
          <w:p w14:paraId="4F8A54C6" w14:textId="300A083C"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R.0</w:t>
            </w:r>
            <w:r w:rsidR="002570E4" w:rsidRPr="005647EB">
              <w:rPr>
                <w:rFonts w:cs="Arial"/>
              </w:rPr>
              <w:t xml:space="preserve"> </w:t>
            </w:r>
            <w:r w:rsidRPr="005647EB">
              <w:rPr>
                <w:rFonts w:cs="Arial"/>
              </w:rPr>
              <w:t>TDD</w:t>
            </w:r>
          </w:p>
        </w:tc>
        <w:tc>
          <w:tcPr>
            <w:tcW w:w="1794" w:type="dxa"/>
            <w:gridSpan w:val="2"/>
            <w:tcBorders>
              <w:bottom w:val="single" w:sz="4" w:space="0" w:color="auto"/>
            </w:tcBorders>
          </w:tcPr>
          <w:p w14:paraId="08E31277" w14:textId="77777777" w:rsidR="00164B5D" w:rsidRPr="005647EB" w:rsidRDefault="00164B5D" w:rsidP="002570E4">
            <w:pPr>
              <w:pStyle w:val="TAC"/>
              <w:keepNext w:val="0"/>
              <w:keepLines w:val="0"/>
              <w:rPr>
                <w:rFonts w:cs="Arial"/>
              </w:rPr>
            </w:pPr>
            <w:r w:rsidRPr="005647EB">
              <w:rPr>
                <w:rFonts w:cs="Arial"/>
              </w:rPr>
              <w:t>-</w:t>
            </w:r>
          </w:p>
        </w:tc>
        <w:tc>
          <w:tcPr>
            <w:tcW w:w="1780" w:type="dxa"/>
            <w:gridSpan w:val="2"/>
            <w:tcBorders>
              <w:bottom w:val="single" w:sz="4" w:space="0" w:color="auto"/>
            </w:tcBorders>
          </w:tcPr>
          <w:p w14:paraId="0A481BA0" w14:textId="77777777" w:rsidR="00164B5D" w:rsidRPr="005647EB" w:rsidRDefault="00164B5D" w:rsidP="002570E4">
            <w:pPr>
              <w:pStyle w:val="TAC"/>
              <w:keepNext w:val="0"/>
              <w:keepLines w:val="0"/>
              <w:rPr>
                <w:rFonts w:cs="Arial"/>
              </w:rPr>
            </w:pPr>
            <w:r w:rsidRPr="005647EB">
              <w:rPr>
                <w:rFonts w:cs="Arial"/>
              </w:rPr>
              <w:t>-</w:t>
            </w:r>
          </w:p>
        </w:tc>
        <w:tc>
          <w:tcPr>
            <w:tcW w:w="1858" w:type="dxa"/>
            <w:gridSpan w:val="2"/>
            <w:tcBorders>
              <w:bottom w:val="single" w:sz="4" w:space="0" w:color="auto"/>
            </w:tcBorders>
          </w:tcPr>
          <w:p w14:paraId="0B588C0A" w14:textId="77777777" w:rsidR="00164B5D" w:rsidRPr="005647EB" w:rsidRDefault="00164B5D" w:rsidP="002570E4">
            <w:pPr>
              <w:pStyle w:val="TAC"/>
              <w:keepNext w:val="0"/>
              <w:keepLines w:val="0"/>
              <w:rPr>
                <w:rFonts w:cs="Arial"/>
              </w:rPr>
            </w:pPr>
            <w:r w:rsidRPr="005647EB">
              <w:rPr>
                <w:rFonts w:cs="Arial"/>
              </w:rPr>
              <w:t>-</w:t>
            </w:r>
          </w:p>
        </w:tc>
      </w:tr>
      <w:tr w:rsidR="00164B5D" w:rsidRPr="005647EB" w14:paraId="017440EB" w14:textId="77777777" w:rsidTr="002570E4">
        <w:trPr>
          <w:cantSplit/>
          <w:jc w:val="center"/>
        </w:trPr>
        <w:tc>
          <w:tcPr>
            <w:tcW w:w="1695" w:type="dxa"/>
            <w:tcBorders>
              <w:left w:val="single" w:sz="4" w:space="0" w:color="auto"/>
              <w:bottom w:val="single" w:sz="4" w:space="0" w:color="auto"/>
            </w:tcBorders>
          </w:tcPr>
          <w:p w14:paraId="47DB4944" w14:textId="3ED3401D" w:rsidR="00164B5D" w:rsidRPr="005647EB" w:rsidRDefault="00164B5D" w:rsidP="002570E4">
            <w:pPr>
              <w:pStyle w:val="TAL"/>
              <w:keepNext w:val="0"/>
              <w:keepLines w:val="0"/>
              <w:rPr>
                <w:rFonts w:cs="Arial"/>
              </w:rPr>
            </w:pPr>
            <w:r w:rsidRPr="005647EB">
              <w:rPr>
                <w:rFonts w:cs="Arial"/>
              </w:rPr>
              <w:t>PCFICH/PDCCH/PHICH</w:t>
            </w:r>
            <w:r w:rsidR="002570E4" w:rsidRPr="005647EB">
              <w:rPr>
                <w:rFonts w:cs="Arial"/>
              </w:rPr>
              <w:t xml:space="preserve"> </w:t>
            </w:r>
            <w:r w:rsidRPr="005647EB">
              <w:rPr>
                <w:rFonts w:cs="Arial"/>
              </w:rPr>
              <w:t>parameters</w:t>
            </w:r>
            <w:r w:rsidR="002570E4" w:rsidRPr="005647EB">
              <w:rPr>
                <w:rFonts w:cs="Arial"/>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A.3.1.2.2</w:t>
            </w:r>
          </w:p>
        </w:tc>
        <w:tc>
          <w:tcPr>
            <w:tcW w:w="956" w:type="dxa"/>
            <w:tcBorders>
              <w:bottom w:val="single" w:sz="4" w:space="0" w:color="auto"/>
            </w:tcBorders>
          </w:tcPr>
          <w:p w14:paraId="42968461" w14:textId="77777777" w:rsidR="00164B5D" w:rsidRPr="005647EB" w:rsidRDefault="00164B5D" w:rsidP="002570E4">
            <w:pPr>
              <w:pStyle w:val="TAC"/>
              <w:keepNext w:val="0"/>
              <w:keepLines w:val="0"/>
              <w:rPr>
                <w:rFonts w:cs="Arial"/>
              </w:rPr>
            </w:pPr>
          </w:p>
        </w:tc>
        <w:tc>
          <w:tcPr>
            <w:tcW w:w="1875" w:type="dxa"/>
            <w:gridSpan w:val="2"/>
            <w:tcBorders>
              <w:bottom w:val="single" w:sz="4" w:space="0" w:color="auto"/>
            </w:tcBorders>
          </w:tcPr>
          <w:p w14:paraId="23614C71" w14:textId="5B4B13CE"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66BE3E4D" w14:textId="041BF9F2"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c>
          <w:tcPr>
            <w:tcW w:w="1794" w:type="dxa"/>
            <w:gridSpan w:val="2"/>
            <w:tcBorders>
              <w:bottom w:val="single" w:sz="4" w:space="0" w:color="auto"/>
            </w:tcBorders>
          </w:tcPr>
          <w:p w14:paraId="2B68F31B" w14:textId="6829185F"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74431232" w14:textId="215FE332"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c>
          <w:tcPr>
            <w:tcW w:w="1780" w:type="dxa"/>
            <w:gridSpan w:val="2"/>
            <w:tcBorders>
              <w:bottom w:val="single" w:sz="4" w:space="0" w:color="auto"/>
            </w:tcBorders>
          </w:tcPr>
          <w:p w14:paraId="4C1DFBA1" w14:textId="24DFA989"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354B25E2" w14:textId="47705405"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c>
          <w:tcPr>
            <w:tcW w:w="1858" w:type="dxa"/>
            <w:gridSpan w:val="2"/>
            <w:tcBorders>
              <w:bottom w:val="single" w:sz="4" w:space="0" w:color="auto"/>
            </w:tcBorders>
          </w:tcPr>
          <w:p w14:paraId="1EF91324" w14:textId="07750FE3"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545FFCDB" w14:textId="68FD742F"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r>
      <w:tr w:rsidR="00164B5D" w:rsidRPr="005647EB" w14:paraId="62EA4CD2" w14:textId="77777777" w:rsidTr="002570E4">
        <w:trPr>
          <w:cantSplit/>
          <w:jc w:val="center"/>
        </w:trPr>
        <w:tc>
          <w:tcPr>
            <w:tcW w:w="1695" w:type="dxa"/>
            <w:tcBorders>
              <w:left w:val="single" w:sz="4" w:space="0" w:color="auto"/>
              <w:bottom w:val="single" w:sz="4" w:space="0" w:color="auto"/>
            </w:tcBorders>
          </w:tcPr>
          <w:p w14:paraId="63EB254D" w14:textId="0E68239D" w:rsidR="00164B5D" w:rsidRPr="005647EB" w:rsidRDefault="00164B5D" w:rsidP="002570E4">
            <w:pPr>
              <w:pStyle w:val="TAL"/>
              <w:keepNext w:val="0"/>
              <w:keepLines w:val="0"/>
              <w:rPr>
                <w:rFonts w:cs="Arial"/>
              </w:rPr>
            </w:pPr>
            <w:r w:rsidRPr="005647EB">
              <w:rPr>
                <w:rFonts w:cs="Arial"/>
              </w:rPr>
              <w:t>OCNG</w:t>
            </w:r>
            <w:r w:rsidR="002570E4" w:rsidRPr="005647EB">
              <w:rPr>
                <w:rFonts w:cs="Arial"/>
              </w:rPr>
              <w:t xml:space="preserve"> </w:t>
            </w:r>
            <w:r w:rsidRPr="005647EB">
              <w:rPr>
                <w:rFonts w:cs="Arial"/>
              </w:rPr>
              <w:t>Patterns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A.3.2.2</w:t>
            </w:r>
          </w:p>
        </w:tc>
        <w:tc>
          <w:tcPr>
            <w:tcW w:w="956" w:type="dxa"/>
            <w:tcBorders>
              <w:bottom w:val="single" w:sz="4" w:space="0" w:color="auto"/>
            </w:tcBorders>
          </w:tcPr>
          <w:p w14:paraId="4F02E213" w14:textId="77777777" w:rsidR="00164B5D" w:rsidRPr="005647EB" w:rsidRDefault="00164B5D" w:rsidP="002570E4">
            <w:pPr>
              <w:pStyle w:val="TAC"/>
              <w:keepNext w:val="0"/>
              <w:keepLines w:val="0"/>
              <w:rPr>
                <w:rFonts w:cs="Arial"/>
              </w:rPr>
            </w:pPr>
          </w:p>
        </w:tc>
        <w:tc>
          <w:tcPr>
            <w:tcW w:w="1875" w:type="dxa"/>
            <w:gridSpan w:val="2"/>
            <w:tcBorders>
              <w:bottom w:val="single" w:sz="4" w:space="0" w:color="auto"/>
            </w:tcBorders>
          </w:tcPr>
          <w:p w14:paraId="3CA7D5CF" w14:textId="239DDB6B"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OP.9</w:t>
            </w:r>
            <w:r w:rsidR="002570E4" w:rsidRPr="005647EB">
              <w:rPr>
                <w:rFonts w:cs="Arial"/>
              </w:rPr>
              <w:t xml:space="preserve"> </w:t>
            </w:r>
            <w:r w:rsidRPr="005647EB">
              <w:rPr>
                <w:rFonts w:cs="Arial"/>
              </w:rPr>
              <w:t>TDD</w:t>
            </w:r>
          </w:p>
          <w:p w14:paraId="0DC2370D" w14:textId="5F102DD9"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OP.1</w:t>
            </w:r>
            <w:r w:rsidR="002570E4" w:rsidRPr="005647EB">
              <w:rPr>
                <w:rFonts w:cs="Arial"/>
              </w:rPr>
              <w:t xml:space="preserve"> </w:t>
            </w:r>
            <w:r w:rsidRPr="005647EB">
              <w:rPr>
                <w:rFonts w:cs="Arial"/>
              </w:rPr>
              <w:t>TDD</w:t>
            </w:r>
          </w:p>
        </w:tc>
        <w:tc>
          <w:tcPr>
            <w:tcW w:w="1794" w:type="dxa"/>
            <w:gridSpan w:val="2"/>
            <w:tcBorders>
              <w:bottom w:val="single" w:sz="4" w:space="0" w:color="auto"/>
            </w:tcBorders>
          </w:tcPr>
          <w:p w14:paraId="6EC6A0D2" w14:textId="77975DCB"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OP.10</w:t>
            </w:r>
            <w:r w:rsidR="002570E4" w:rsidRPr="005647EB">
              <w:rPr>
                <w:rFonts w:cs="Arial"/>
              </w:rPr>
              <w:t xml:space="preserve"> </w:t>
            </w:r>
            <w:r w:rsidRPr="005647EB">
              <w:rPr>
                <w:rFonts w:cs="Arial"/>
              </w:rPr>
              <w:t>TDD</w:t>
            </w:r>
          </w:p>
          <w:p w14:paraId="551493D8" w14:textId="22315DA6"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TDD</w:t>
            </w:r>
          </w:p>
        </w:tc>
        <w:tc>
          <w:tcPr>
            <w:tcW w:w="1780" w:type="dxa"/>
            <w:gridSpan w:val="2"/>
            <w:tcBorders>
              <w:bottom w:val="single" w:sz="4" w:space="0" w:color="auto"/>
            </w:tcBorders>
          </w:tcPr>
          <w:p w14:paraId="1178B38B" w14:textId="24227006"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w:t>
            </w:r>
            <w:r w:rsidRPr="005647EB">
              <w:rPr>
                <w:rFonts w:cs="Arial"/>
                <w:lang w:eastAsia="zh-CN"/>
              </w:rPr>
              <w:t>10</w:t>
            </w:r>
            <w:r w:rsidR="002570E4" w:rsidRPr="005647EB">
              <w:rPr>
                <w:rFonts w:cs="Arial"/>
              </w:rPr>
              <w:t xml:space="preserve"> </w:t>
            </w:r>
            <w:r w:rsidRPr="005647EB">
              <w:rPr>
                <w:rFonts w:cs="Arial"/>
              </w:rPr>
              <w:t>TDD</w:t>
            </w:r>
          </w:p>
          <w:p w14:paraId="5E8C8874" w14:textId="44707154"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w:t>
            </w:r>
            <w:r w:rsidRPr="005647EB">
              <w:rPr>
                <w:rFonts w:cs="Arial"/>
                <w:lang w:eastAsia="zh-CN"/>
              </w:rPr>
              <w:t>2</w:t>
            </w:r>
            <w:r w:rsidR="002570E4" w:rsidRPr="005647EB">
              <w:rPr>
                <w:rFonts w:cs="Arial"/>
              </w:rPr>
              <w:t xml:space="preserve"> </w:t>
            </w:r>
            <w:r w:rsidRPr="005647EB">
              <w:rPr>
                <w:rFonts w:cs="Arial"/>
              </w:rPr>
              <w:t>TDD</w:t>
            </w:r>
          </w:p>
        </w:tc>
        <w:tc>
          <w:tcPr>
            <w:tcW w:w="1858" w:type="dxa"/>
            <w:gridSpan w:val="2"/>
            <w:tcBorders>
              <w:bottom w:val="single" w:sz="4" w:space="0" w:color="auto"/>
            </w:tcBorders>
          </w:tcPr>
          <w:p w14:paraId="505BA361" w14:textId="0A6508DA"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OP.10</w:t>
            </w:r>
            <w:r w:rsidR="002570E4" w:rsidRPr="005647EB">
              <w:rPr>
                <w:rFonts w:cs="Arial"/>
              </w:rPr>
              <w:t xml:space="preserve"> </w:t>
            </w:r>
            <w:r w:rsidRPr="005647EB">
              <w:rPr>
                <w:rFonts w:cs="Arial"/>
              </w:rPr>
              <w:t>TDD</w:t>
            </w:r>
          </w:p>
          <w:p w14:paraId="6697A6E3" w14:textId="38AA5FE0"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TDD</w:t>
            </w:r>
          </w:p>
        </w:tc>
      </w:tr>
      <w:tr w:rsidR="00164B5D" w:rsidRPr="005647EB" w14:paraId="0EAB7453" w14:textId="77777777" w:rsidTr="002570E4">
        <w:trPr>
          <w:cantSplit/>
          <w:jc w:val="center"/>
        </w:trPr>
        <w:tc>
          <w:tcPr>
            <w:tcW w:w="1695" w:type="dxa"/>
            <w:tcBorders>
              <w:left w:val="single" w:sz="4" w:space="0" w:color="auto"/>
              <w:bottom w:val="single" w:sz="4" w:space="0" w:color="auto"/>
            </w:tcBorders>
          </w:tcPr>
          <w:p w14:paraId="519205E1" w14:textId="77777777" w:rsidR="00164B5D" w:rsidRPr="005647EB" w:rsidRDefault="00164B5D" w:rsidP="002570E4">
            <w:pPr>
              <w:pStyle w:val="TAL"/>
              <w:keepNext w:val="0"/>
              <w:keepLines w:val="0"/>
              <w:rPr>
                <w:rFonts w:cs="Arial"/>
              </w:rPr>
            </w:pPr>
            <w:r w:rsidRPr="005647EB">
              <w:rPr>
                <w:rFonts w:cs="Arial"/>
              </w:rPr>
              <w:t>PBCH_RA</w:t>
            </w:r>
          </w:p>
        </w:tc>
        <w:tc>
          <w:tcPr>
            <w:tcW w:w="956" w:type="dxa"/>
            <w:tcBorders>
              <w:bottom w:val="single" w:sz="4" w:space="0" w:color="auto"/>
            </w:tcBorders>
          </w:tcPr>
          <w:p w14:paraId="69F870A9"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val="restart"/>
            <w:vAlign w:val="center"/>
          </w:tcPr>
          <w:p w14:paraId="7B07011F" w14:textId="77777777" w:rsidR="00164B5D" w:rsidRPr="005647EB" w:rsidRDefault="00164B5D" w:rsidP="002570E4">
            <w:pPr>
              <w:pStyle w:val="TAC"/>
              <w:keepNext w:val="0"/>
              <w:keepLines w:val="0"/>
              <w:rPr>
                <w:rFonts w:cs="Arial"/>
              </w:rPr>
            </w:pPr>
            <w:r w:rsidRPr="005647EB">
              <w:rPr>
                <w:rFonts w:cs="Arial"/>
              </w:rPr>
              <w:t>0</w:t>
            </w:r>
          </w:p>
        </w:tc>
        <w:tc>
          <w:tcPr>
            <w:tcW w:w="1794" w:type="dxa"/>
            <w:gridSpan w:val="2"/>
            <w:vMerge w:val="restart"/>
            <w:vAlign w:val="center"/>
          </w:tcPr>
          <w:p w14:paraId="56C2FA85" w14:textId="77777777" w:rsidR="00164B5D" w:rsidRPr="005647EB" w:rsidRDefault="00164B5D" w:rsidP="002570E4">
            <w:pPr>
              <w:pStyle w:val="TAC"/>
              <w:keepNext w:val="0"/>
              <w:keepLines w:val="0"/>
              <w:rPr>
                <w:rFonts w:cs="Arial"/>
              </w:rPr>
            </w:pPr>
            <w:r w:rsidRPr="005647EB">
              <w:rPr>
                <w:rFonts w:cs="Arial"/>
              </w:rPr>
              <w:t>0</w:t>
            </w:r>
          </w:p>
        </w:tc>
        <w:tc>
          <w:tcPr>
            <w:tcW w:w="1780" w:type="dxa"/>
            <w:gridSpan w:val="2"/>
            <w:vMerge w:val="restart"/>
            <w:vAlign w:val="center"/>
          </w:tcPr>
          <w:p w14:paraId="1111AEB0" w14:textId="77777777" w:rsidR="00164B5D" w:rsidRPr="005647EB" w:rsidRDefault="00164B5D" w:rsidP="002570E4">
            <w:pPr>
              <w:pStyle w:val="TAC"/>
              <w:keepNext w:val="0"/>
              <w:keepLines w:val="0"/>
              <w:rPr>
                <w:rFonts w:cs="Arial"/>
              </w:rPr>
            </w:pPr>
            <w:r w:rsidRPr="005647EB">
              <w:rPr>
                <w:rFonts w:cs="Arial"/>
              </w:rPr>
              <w:t>0</w:t>
            </w:r>
          </w:p>
        </w:tc>
        <w:tc>
          <w:tcPr>
            <w:tcW w:w="1858" w:type="dxa"/>
            <w:gridSpan w:val="2"/>
            <w:vMerge w:val="restart"/>
            <w:vAlign w:val="center"/>
          </w:tcPr>
          <w:p w14:paraId="6E675EC4" w14:textId="77777777" w:rsidR="00164B5D" w:rsidRPr="005647EB" w:rsidRDefault="00164B5D" w:rsidP="002570E4">
            <w:pPr>
              <w:pStyle w:val="TAC"/>
              <w:keepNext w:val="0"/>
              <w:keepLines w:val="0"/>
              <w:rPr>
                <w:rFonts w:cs="Arial"/>
              </w:rPr>
            </w:pPr>
            <w:r w:rsidRPr="005647EB">
              <w:rPr>
                <w:rFonts w:cs="Arial"/>
              </w:rPr>
              <w:t>0</w:t>
            </w:r>
          </w:p>
        </w:tc>
      </w:tr>
      <w:tr w:rsidR="00164B5D" w:rsidRPr="005647EB" w14:paraId="794BF49F" w14:textId="77777777" w:rsidTr="002570E4">
        <w:trPr>
          <w:cantSplit/>
          <w:jc w:val="center"/>
        </w:trPr>
        <w:tc>
          <w:tcPr>
            <w:tcW w:w="1695" w:type="dxa"/>
            <w:tcBorders>
              <w:left w:val="single" w:sz="4" w:space="0" w:color="auto"/>
              <w:bottom w:val="single" w:sz="4" w:space="0" w:color="auto"/>
            </w:tcBorders>
          </w:tcPr>
          <w:p w14:paraId="629A5603" w14:textId="77777777" w:rsidR="00164B5D" w:rsidRPr="005647EB" w:rsidRDefault="00164B5D" w:rsidP="002570E4">
            <w:pPr>
              <w:pStyle w:val="TAL"/>
              <w:keepNext w:val="0"/>
              <w:keepLines w:val="0"/>
              <w:rPr>
                <w:rFonts w:cs="Arial"/>
              </w:rPr>
            </w:pPr>
            <w:r w:rsidRPr="005647EB">
              <w:rPr>
                <w:rFonts w:cs="Arial"/>
              </w:rPr>
              <w:t>PBCH_RB</w:t>
            </w:r>
          </w:p>
        </w:tc>
        <w:tc>
          <w:tcPr>
            <w:tcW w:w="956" w:type="dxa"/>
            <w:tcBorders>
              <w:bottom w:val="single" w:sz="4" w:space="0" w:color="auto"/>
            </w:tcBorders>
          </w:tcPr>
          <w:p w14:paraId="55E2A454"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72C7124A" w14:textId="77777777" w:rsidR="00164B5D" w:rsidRPr="005647EB" w:rsidRDefault="00164B5D" w:rsidP="002570E4">
            <w:pPr>
              <w:pStyle w:val="TAC"/>
              <w:keepNext w:val="0"/>
              <w:keepLines w:val="0"/>
              <w:rPr>
                <w:rFonts w:cs="Arial"/>
              </w:rPr>
            </w:pPr>
          </w:p>
        </w:tc>
        <w:tc>
          <w:tcPr>
            <w:tcW w:w="1794" w:type="dxa"/>
            <w:gridSpan w:val="2"/>
            <w:vMerge/>
          </w:tcPr>
          <w:p w14:paraId="5A1590AD" w14:textId="77777777" w:rsidR="00164B5D" w:rsidRPr="005647EB" w:rsidRDefault="00164B5D" w:rsidP="002570E4">
            <w:pPr>
              <w:pStyle w:val="TAC"/>
              <w:keepNext w:val="0"/>
              <w:keepLines w:val="0"/>
              <w:rPr>
                <w:rFonts w:cs="Arial"/>
              </w:rPr>
            </w:pPr>
          </w:p>
        </w:tc>
        <w:tc>
          <w:tcPr>
            <w:tcW w:w="1780" w:type="dxa"/>
            <w:gridSpan w:val="2"/>
            <w:vMerge/>
          </w:tcPr>
          <w:p w14:paraId="085C16FD" w14:textId="77777777" w:rsidR="00164B5D" w:rsidRPr="005647EB" w:rsidRDefault="00164B5D" w:rsidP="002570E4">
            <w:pPr>
              <w:pStyle w:val="TAC"/>
              <w:keepNext w:val="0"/>
              <w:keepLines w:val="0"/>
              <w:rPr>
                <w:rFonts w:cs="Arial"/>
              </w:rPr>
            </w:pPr>
          </w:p>
        </w:tc>
        <w:tc>
          <w:tcPr>
            <w:tcW w:w="1858" w:type="dxa"/>
            <w:gridSpan w:val="2"/>
            <w:vMerge/>
          </w:tcPr>
          <w:p w14:paraId="4FEAAF17" w14:textId="77777777" w:rsidR="00164B5D" w:rsidRPr="005647EB" w:rsidRDefault="00164B5D" w:rsidP="002570E4">
            <w:pPr>
              <w:pStyle w:val="TAC"/>
              <w:keepNext w:val="0"/>
              <w:keepLines w:val="0"/>
              <w:rPr>
                <w:rFonts w:cs="Arial"/>
              </w:rPr>
            </w:pPr>
          </w:p>
        </w:tc>
      </w:tr>
      <w:tr w:rsidR="00164B5D" w:rsidRPr="005647EB" w14:paraId="10BAC5AB" w14:textId="77777777" w:rsidTr="002570E4">
        <w:trPr>
          <w:cantSplit/>
          <w:jc w:val="center"/>
        </w:trPr>
        <w:tc>
          <w:tcPr>
            <w:tcW w:w="1695" w:type="dxa"/>
            <w:tcBorders>
              <w:left w:val="single" w:sz="4" w:space="0" w:color="auto"/>
              <w:bottom w:val="single" w:sz="4" w:space="0" w:color="auto"/>
            </w:tcBorders>
          </w:tcPr>
          <w:p w14:paraId="71F46DD9" w14:textId="77777777" w:rsidR="00164B5D" w:rsidRPr="005647EB" w:rsidRDefault="00164B5D" w:rsidP="002570E4">
            <w:pPr>
              <w:pStyle w:val="TAL"/>
              <w:keepNext w:val="0"/>
              <w:keepLines w:val="0"/>
              <w:rPr>
                <w:rFonts w:cs="Arial"/>
              </w:rPr>
            </w:pPr>
            <w:r w:rsidRPr="005647EB">
              <w:rPr>
                <w:rFonts w:cs="Arial"/>
              </w:rPr>
              <w:t>PSS_RA</w:t>
            </w:r>
          </w:p>
        </w:tc>
        <w:tc>
          <w:tcPr>
            <w:tcW w:w="956" w:type="dxa"/>
            <w:tcBorders>
              <w:bottom w:val="single" w:sz="4" w:space="0" w:color="auto"/>
            </w:tcBorders>
          </w:tcPr>
          <w:p w14:paraId="492701DC"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787F41A4" w14:textId="77777777" w:rsidR="00164B5D" w:rsidRPr="005647EB" w:rsidRDefault="00164B5D" w:rsidP="002570E4">
            <w:pPr>
              <w:pStyle w:val="TAC"/>
              <w:keepNext w:val="0"/>
              <w:keepLines w:val="0"/>
              <w:rPr>
                <w:rFonts w:cs="Arial"/>
              </w:rPr>
            </w:pPr>
          </w:p>
        </w:tc>
        <w:tc>
          <w:tcPr>
            <w:tcW w:w="1794" w:type="dxa"/>
            <w:gridSpan w:val="2"/>
            <w:vMerge/>
          </w:tcPr>
          <w:p w14:paraId="45061FEC" w14:textId="77777777" w:rsidR="00164B5D" w:rsidRPr="005647EB" w:rsidRDefault="00164B5D" w:rsidP="002570E4">
            <w:pPr>
              <w:pStyle w:val="TAC"/>
              <w:keepNext w:val="0"/>
              <w:keepLines w:val="0"/>
              <w:rPr>
                <w:rFonts w:cs="Arial"/>
              </w:rPr>
            </w:pPr>
          </w:p>
        </w:tc>
        <w:tc>
          <w:tcPr>
            <w:tcW w:w="1780" w:type="dxa"/>
            <w:gridSpan w:val="2"/>
            <w:vMerge/>
          </w:tcPr>
          <w:p w14:paraId="17037794" w14:textId="77777777" w:rsidR="00164B5D" w:rsidRPr="005647EB" w:rsidRDefault="00164B5D" w:rsidP="002570E4">
            <w:pPr>
              <w:pStyle w:val="TAC"/>
              <w:keepNext w:val="0"/>
              <w:keepLines w:val="0"/>
              <w:rPr>
                <w:rFonts w:cs="Arial"/>
              </w:rPr>
            </w:pPr>
          </w:p>
        </w:tc>
        <w:tc>
          <w:tcPr>
            <w:tcW w:w="1858" w:type="dxa"/>
            <w:gridSpan w:val="2"/>
            <w:vMerge/>
          </w:tcPr>
          <w:p w14:paraId="7B0F303E" w14:textId="77777777" w:rsidR="00164B5D" w:rsidRPr="005647EB" w:rsidRDefault="00164B5D" w:rsidP="002570E4">
            <w:pPr>
              <w:pStyle w:val="TAC"/>
              <w:keepNext w:val="0"/>
              <w:keepLines w:val="0"/>
              <w:rPr>
                <w:rFonts w:cs="Arial"/>
              </w:rPr>
            </w:pPr>
          </w:p>
        </w:tc>
      </w:tr>
      <w:tr w:rsidR="00164B5D" w:rsidRPr="005647EB" w14:paraId="26731786" w14:textId="77777777" w:rsidTr="002570E4">
        <w:trPr>
          <w:cantSplit/>
          <w:jc w:val="center"/>
        </w:trPr>
        <w:tc>
          <w:tcPr>
            <w:tcW w:w="1695" w:type="dxa"/>
            <w:tcBorders>
              <w:left w:val="single" w:sz="4" w:space="0" w:color="auto"/>
              <w:bottom w:val="single" w:sz="4" w:space="0" w:color="auto"/>
            </w:tcBorders>
          </w:tcPr>
          <w:p w14:paraId="683DF06F" w14:textId="77777777" w:rsidR="00164B5D" w:rsidRPr="005647EB" w:rsidRDefault="00164B5D" w:rsidP="002570E4">
            <w:pPr>
              <w:pStyle w:val="TAL"/>
              <w:keepNext w:val="0"/>
              <w:keepLines w:val="0"/>
              <w:rPr>
                <w:rFonts w:cs="Arial"/>
              </w:rPr>
            </w:pPr>
            <w:r w:rsidRPr="005647EB">
              <w:rPr>
                <w:rFonts w:cs="Arial"/>
              </w:rPr>
              <w:t>SSS_RA</w:t>
            </w:r>
          </w:p>
        </w:tc>
        <w:tc>
          <w:tcPr>
            <w:tcW w:w="956" w:type="dxa"/>
            <w:tcBorders>
              <w:bottom w:val="single" w:sz="4" w:space="0" w:color="auto"/>
            </w:tcBorders>
          </w:tcPr>
          <w:p w14:paraId="2B3DBED2"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7ACE58B9" w14:textId="77777777" w:rsidR="00164B5D" w:rsidRPr="005647EB" w:rsidRDefault="00164B5D" w:rsidP="002570E4">
            <w:pPr>
              <w:pStyle w:val="TAC"/>
              <w:keepNext w:val="0"/>
              <w:keepLines w:val="0"/>
              <w:rPr>
                <w:rFonts w:cs="Arial"/>
              </w:rPr>
            </w:pPr>
          </w:p>
        </w:tc>
        <w:tc>
          <w:tcPr>
            <w:tcW w:w="1794" w:type="dxa"/>
            <w:gridSpan w:val="2"/>
            <w:vMerge/>
          </w:tcPr>
          <w:p w14:paraId="592EBAA0" w14:textId="77777777" w:rsidR="00164B5D" w:rsidRPr="005647EB" w:rsidRDefault="00164B5D" w:rsidP="002570E4">
            <w:pPr>
              <w:pStyle w:val="TAC"/>
              <w:keepNext w:val="0"/>
              <w:keepLines w:val="0"/>
              <w:rPr>
                <w:rFonts w:cs="Arial"/>
              </w:rPr>
            </w:pPr>
          </w:p>
        </w:tc>
        <w:tc>
          <w:tcPr>
            <w:tcW w:w="1780" w:type="dxa"/>
            <w:gridSpan w:val="2"/>
            <w:vMerge/>
          </w:tcPr>
          <w:p w14:paraId="70BA6B0E" w14:textId="77777777" w:rsidR="00164B5D" w:rsidRPr="005647EB" w:rsidRDefault="00164B5D" w:rsidP="002570E4">
            <w:pPr>
              <w:pStyle w:val="TAC"/>
              <w:keepNext w:val="0"/>
              <w:keepLines w:val="0"/>
              <w:rPr>
                <w:rFonts w:cs="Arial"/>
              </w:rPr>
            </w:pPr>
          </w:p>
        </w:tc>
        <w:tc>
          <w:tcPr>
            <w:tcW w:w="1858" w:type="dxa"/>
            <w:gridSpan w:val="2"/>
            <w:vMerge/>
          </w:tcPr>
          <w:p w14:paraId="3AA9FD9C" w14:textId="77777777" w:rsidR="00164B5D" w:rsidRPr="005647EB" w:rsidRDefault="00164B5D" w:rsidP="002570E4">
            <w:pPr>
              <w:pStyle w:val="TAC"/>
              <w:keepNext w:val="0"/>
              <w:keepLines w:val="0"/>
              <w:rPr>
                <w:rFonts w:cs="Arial"/>
              </w:rPr>
            </w:pPr>
          </w:p>
        </w:tc>
      </w:tr>
      <w:tr w:rsidR="00164B5D" w:rsidRPr="005647EB" w14:paraId="5C0B7074" w14:textId="77777777" w:rsidTr="002570E4">
        <w:trPr>
          <w:cantSplit/>
          <w:jc w:val="center"/>
        </w:trPr>
        <w:tc>
          <w:tcPr>
            <w:tcW w:w="1695" w:type="dxa"/>
            <w:tcBorders>
              <w:left w:val="single" w:sz="4" w:space="0" w:color="auto"/>
              <w:bottom w:val="single" w:sz="4" w:space="0" w:color="auto"/>
            </w:tcBorders>
          </w:tcPr>
          <w:p w14:paraId="285A3EF5" w14:textId="77777777" w:rsidR="00164B5D" w:rsidRPr="005647EB" w:rsidRDefault="00164B5D" w:rsidP="002570E4">
            <w:pPr>
              <w:pStyle w:val="TAL"/>
              <w:keepNext w:val="0"/>
              <w:keepLines w:val="0"/>
              <w:rPr>
                <w:rFonts w:cs="Arial"/>
              </w:rPr>
            </w:pPr>
            <w:r w:rsidRPr="005647EB">
              <w:rPr>
                <w:rFonts w:cs="Arial"/>
              </w:rPr>
              <w:t>PCFICH_RB</w:t>
            </w:r>
          </w:p>
        </w:tc>
        <w:tc>
          <w:tcPr>
            <w:tcW w:w="956" w:type="dxa"/>
            <w:tcBorders>
              <w:bottom w:val="single" w:sz="4" w:space="0" w:color="auto"/>
            </w:tcBorders>
          </w:tcPr>
          <w:p w14:paraId="292DF73A"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637224B7" w14:textId="77777777" w:rsidR="00164B5D" w:rsidRPr="005647EB" w:rsidRDefault="00164B5D" w:rsidP="002570E4">
            <w:pPr>
              <w:pStyle w:val="TAC"/>
              <w:keepNext w:val="0"/>
              <w:keepLines w:val="0"/>
              <w:rPr>
                <w:rFonts w:cs="Arial"/>
              </w:rPr>
            </w:pPr>
          </w:p>
        </w:tc>
        <w:tc>
          <w:tcPr>
            <w:tcW w:w="1794" w:type="dxa"/>
            <w:gridSpan w:val="2"/>
            <w:vMerge/>
          </w:tcPr>
          <w:p w14:paraId="2CF7669C" w14:textId="77777777" w:rsidR="00164B5D" w:rsidRPr="005647EB" w:rsidRDefault="00164B5D" w:rsidP="002570E4">
            <w:pPr>
              <w:pStyle w:val="TAC"/>
              <w:keepNext w:val="0"/>
              <w:keepLines w:val="0"/>
              <w:rPr>
                <w:rFonts w:cs="Arial"/>
              </w:rPr>
            </w:pPr>
          </w:p>
        </w:tc>
        <w:tc>
          <w:tcPr>
            <w:tcW w:w="1780" w:type="dxa"/>
            <w:gridSpan w:val="2"/>
            <w:vMerge/>
          </w:tcPr>
          <w:p w14:paraId="2A283841" w14:textId="77777777" w:rsidR="00164B5D" w:rsidRPr="005647EB" w:rsidRDefault="00164B5D" w:rsidP="002570E4">
            <w:pPr>
              <w:pStyle w:val="TAC"/>
              <w:keepNext w:val="0"/>
              <w:keepLines w:val="0"/>
              <w:rPr>
                <w:rFonts w:cs="Arial"/>
              </w:rPr>
            </w:pPr>
          </w:p>
        </w:tc>
        <w:tc>
          <w:tcPr>
            <w:tcW w:w="1858" w:type="dxa"/>
            <w:gridSpan w:val="2"/>
            <w:vMerge/>
          </w:tcPr>
          <w:p w14:paraId="6402D753" w14:textId="77777777" w:rsidR="00164B5D" w:rsidRPr="005647EB" w:rsidRDefault="00164B5D" w:rsidP="002570E4">
            <w:pPr>
              <w:pStyle w:val="TAC"/>
              <w:keepNext w:val="0"/>
              <w:keepLines w:val="0"/>
              <w:rPr>
                <w:rFonts w:cs="Arial"/>
              </w:rPr>
            </w:pPr>
          </w:p>
        </w:tc>
      </w:tr>
      <w:tr w:rsidR="00164B5D" w:rsidRPr="005647EB" w14:paraId="74683179" w14:textId="77777777" w:rsidTr="002570E4">
        <w:trPr>
          <w:cantSplit/>
          <w:jc w:val="center"/>
        </w:trPr>
        <w:tc>
          <w:tcPr>
            <w:tcW w:w="1695" w:type="dxa"/>
            <w:tcBorders>
              <w:left w:val="single" w:sz="4" w:space="0" w:color="auto"/>
              <w:bottom w:val="single" w:sz="4" w:space="0" w:color="auto"/>
            </w:tcBorders>
          </w:tcPr>
          <w:p w14:paraId="3DE60229" w14:textId="77777777" w:rsidR="00164B5D" w:rsidRPr="005647EB" w:rsidRDefault="00164B5D" w:rsidP="002570E4">
            <w:pPr>
              <w:pStyle w:val="TAL"/>
              <w:keepNext w:val="0"/>
              <w:keepLines w:val="0"/>
              <w:rPr>
                <w:rFonts w:cs="Arial"/>
              </w:rPr>
            </w:pPr>
            <w:r w:rsidRPr="005647EB">
              <w:rPr>
                <w:rFonts w:cs="Arial"/>
              </w:rPr>
              <w:t>PHICH_RA</w:t>
            </w:r>
          </w:p>
        </w:tc>
        <w:tc>
          <w:tcPr>
            <w:tcW w:w="956" w:type="dxa"/>
            <w:tcBorders>
              <w:bottom w:val="single" w:sz="4" w:space="0" w:color="auto"/>
            </w:tcBorders>
          </w:tcPr>
          <w:p w14:paraId="3BEDA793"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27429396" w14:textId="77777777" w:rsidR="00164B5D" w:rsidRPr="005647EB" w:rsidRDefault="00164B5D" w:rsidP="002570E4">
            <w:pPr>
              <w:pStyle w:val="TAC"/>
              <w:keepNext w:val="0"/>
              <w:keepLines w:val="0"/>
              <w:rPr>
                <w:rFonts w:cs="Arial"/>
              </w:rPr>
            </w:pPr>
          </w:p>
        </w:tc>
        <w:tc>
          <w:tcPr>
            <w:tcW w:w="1794" w:type="dxa"/>
            <w:gridSpan w:val="2"/>
            <w:vMerge/>
          </w:tcPr>
          <w:p w14:paraId="4024AB86" w14:textId="77777777" w:rsidR="00164B5D" w:rsidRPr="005647EB" w:rsidRDefault="00164B5D" w:rsidP="002570E4">
            <w:pPr>
              <w:pStyle w:val="TAC"/>
              <w:keepNext w:val="0"/>
              <w:keepLines w:val="0"/>
              <w:rPr>
                <w:rFonts w:cs="Arial"/>
              </w:rPr>
            </w:pPr>
          </w:p>
        </w:tc>
        <w:tc>
          <w:tcPr>
            <w:tcW w:w="1780" w:type="dxa"/>
            <w:gridSpan w:val="2"/>
            <w:vMerge/>
          </w:tcPr>
          <w:p w14:paraId="59D4F8D6" w14:textId="77777777" w:rsidR="00164B5D" w:rsidRPr="005647EB" w:rsidRDefault="00164B5D" w:rsidP="002570E4">
            <w:pPr>
              <w:pStyle w:val="TAC"/>
              <w:keepNext w:val="0"/>
              <w:keepLines w:val="0"/>
              <w:rPr>
                <w:rFonts w:cs="Arial"/>
              </w:rPr>
            </w:pPr>
          </w:p>
        </w:tc>
        <w:tc>
          <w:tcPr>
            <w:tcW w:w="1858" w:type="dxa"/>
            <w:gridSpan w:val="2"/>
            <w:vMerge/>
          </w:tcPr>
          <w:p w14:paraId="5A5B1CAE" w14:textId="77777777" w:rsidR="00164B5D" w:rsidRPr="005647EB" w:rsidRDefault="00164B5D" w:rsidP="002570E4">
            <w:pPr>
              <w:pStyle w:val="TAC"/>
              <w:keepNext w:val="0"/>
              <w:keepLines w:val="0"/>
              <w:rPr>
                <w:rFonts w:cs="Arial"/>
              </w:rPr>
            </w:pPr>
          </w:p>
        </w:tc>
      </w:tr>
      <w:tr w:rsidR="00164B5D" w:rsidRPr="005647EB" w14:paraId="3E4413CF" w14:textId="77777777" w:rsidTr="002570E4">
        <w:trPr>
          <w:cantSplit/>
          <w:jc w:val="center"/>
        </w:trPr>
        <w:tc>
          <w:tcPr>
            <w:tcW w:w="1695" w:type="dxa"/>
            <w:tcBorders>
              <w:left w:val="single" w:sz="4" w:space="0" w:color="auto"/>
              <w:bottom w:val="single" w:sz="4" w:space="0" w:color="auto"/>
            </w:tcBorders>
          </w:tcPr>
          <w:p w14:paraId="5C3EEF3C" w14:textId="77777777" w:rsidR="00164B5D" w:rsidRPr="005647EB" w:rsidRDefault="00164B5D" w:rsidP="002570E4">
            <w:pPr>
              <w:pStyle w:val="TAL"/>
              <w:keepNext w:val="0"/>
              <w:keepLines w:val="0"/>
              <w:rPr>
                <w:rFonts w:cs="Arial"/>
              </w:rPr>
            </w:pPr>
            <w:r w:rsidRPr="005647EB">
              <w:rPr>
                <w:rFonts w:cs="Arial"/>
              </w:rPr>
              <w:t>PHICH_RB</w:t>
            </w:r>
          </w:p>
        </w:tc>
        <w:tc>
          <w:tcPr>
            <w:tcW w:w="956" w:type="dxa"/>
            <w:tcBorders>
              <w:bottom w:val="single" w:sz="4" w:space="0" w:color="auto"/>
            </w:tcBorders>
          </w:tcPr>
          <w:p w14:paraId="756CA96F"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64AD02F4" w14:textId="77777777" w:rsidR="00164B5D" w:rsidRPr="005647EB" w:rsidRDefault="00164B5D" w:rsidP="002570E4">
            <w:pPr>
              <w:pStyle w:val="TAC"/>
              <w:keepNext w:val="0"/>
              <w:keepLines w:val="0"/>
              <w:rPr>
                <w:rFonts w:cs="Arial"/>
              </w:rPr>
            </w:pPr>
          </w:p>
        </w:tc>
        <w:tc>
          <w:tcPr>
            <w:tcW w:w="1794" w:type="dxa"/>
            <w:gridSpan w:val="2"/>
            <w:vMerge/>
          </w:tcPr>
          <w:p w14:paraId="5C573FC1" w14:textId="77777777" w:rsidR="00164B5D" w:rsidRPr="005647EB" w:rsidRDefault="00164B5D" w:rsidP="002570E4">
            <w:pPr>
              <w:pStyle w:val="TAC"/>
              <w:keepNext w:val="0"/>
              <w:keepLines w:val="0"/>
              <w:rPr>
                <w:rFonts w:cs="Arial"/>
              </w:rPr>
            </w:pPr>
          </w:p>
        </w:tc>
        <w:tc>
          <w:tcPr>
            <w:tcW w:w="1780" w:type="dxa"/>
            <w:gridSpan w:val="2"/>
            <w:vMerge/>
          </w:tcPr>
          <w:p w14:paraId="1A35A549" w14:textId="77777777" w:rsidR="00164B5D" w:rsidRPr="005647EB" w:rsidRDefault="00164B5D" w:rsidP="002570E4">
            <w:pPr>
              <w:pStyle w:val="TAC"/>
              <w:keepNext w:val="0"/>
              <w:keepLines w:val="0"/>
              <w:rPr>
                <w:rFonts w:cs="Arial"/>
              </w:rPr>
            </w:pPr>
          </w:p>
        </w:tc>
        <w:tc>
          <w:tcPr>
            <w:tcW w:w="1858" w:type="dxa"/>
            <w:gridSpan w:val="2"/>
            <w:vMerge/>
          </w:tcPr>
          <w:p w14:paraId="171290A7" w14:textId="77777777" w:rsidR="00164B5D" w:rsidRPr="005647EB" w:rsidRDefault="00164B5D" w:rsidP="002570E4">
            <w:pPr>
              <w:pStyle w:val="TAC"/>
              <w:keepNext w:val="0"/>
              <w:keepLines w:val="0"/>
              <w:rPr>
                <w:rFonts w:cs="Arial"/>
              </w:rPr>
            </w:pPr>
          </w:p>
        </w:tc>
      </w:tr>
      <w:tr w:rsidR="00164B5D" w:rsidRPr="005647EB" w14:paraId="470F7064" w14:textId="77777777" w:rsidTr="002570E4">
        <w:trPr>
          <w:cantSplit/>
          <w:jc w:val="center"/>
        </w:trPr>
        <w:tc>
          <w:tcPr>
            <w:tcW w:w="1695" w:type="dxa"/>
            <w:tcBorders>
              <w:left w:val="single" w:sz="4" w:space="0" w:color="auto"/>
              <w:bottom w:val="single" w:sz="4" w:space="0" w:color="auto"/>
            </w:tcBorders>
          </w:tcPr>
          <w:p w14:paraId="54B8CE6E" w14:textId="77777777" w:rsidR="00164B5D" w:rsidRPr="005647EB" w:rsidRDefault="00164B5D" w:rsidP="002570E4">
            <w:pPr>
              <w:pStyle w:val="TAL"/>
              <w:keepNext w:val="0"/>
              <w:keepLines w:val="0"/>
              <w:rPr>
                <w:rFonts w:cs="Arial"/>
              </w:rPr>
            </w:pPr>
            <w:r w:rsidRPr="005647EB">
              <w:rPr>
                <w:rFonts w:cs="Arial"/>
              </w:rPr>
              <w:t>PDCCH_RA</w:t>
            </w:r>
          </w:p>
        </w:tc>
        <w:tc>
          <w:tcPr>
            <w:tcW w:w="956" w:type="dxa"/>
            <w:tcBorders>
              <w:bottom w:val="single" w:sz="4" w:space="0" w:color="auto"/>
            </w:tcBorders>
          </w:tcPr>
          <w:p w14:paraId="50D430D2"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7761C07A" w14:textId="77777777" w:rsidR="00164B5D" w:rsidRPr="005647EB" w:rsidRDefault="00164B5D" w:rsidP="002570E4">
            <w:pPr>
              <w:pStyle w:val="TAC"/>
              <w:keepNext w:val="0"/>
              <w:keepLines w:val="0"/>
              <w:rPr>
                <w:rFonts w:cs="Arial"/>
              </w:rPr>
            </w:pPr>
          </w:p>
        </w:tc>
        <w:tc>
          <w:tcPr>
            <w:tcW w:w="1794" w:type="dxa"/>
            <w:gridSpan w:val="2"/>
            <w:vMerge/>
          </w:tcPr>
          <w:p w14:paraId="7C220080" w14:textId="77777777" w:rsidR="00164B5D" w:rsidRPr="005647EB" w:rsidRDefault="00164B5D" w:rsidP="002570E4">
            <w:pPr>
              <w:pStyle w:val="TAC"/>
              <w:keepNext w:val="0"/>
              <w:keepLines w:val="0"/>
              <w:rPr>
                <w:rFonts w:cs="Arial"/>
              </w:rPr>
            </w:pPr>
          </w:p>
        </w:tc>
        <w:tc>
          <w:tcPr>
            <w:tcW w:w="1780" w:type="dxa"/>
            <w:gridSpan w:val="2"/>
            <w:vMerge/>
          </w:tcPr>
          <w:p w14:paraId="3F7A3C31" w14:textId="77777777" w:rsidR="00164B5D" w:rsidRPr="005647EB" w:rsidRDefault="00164B5D" w:rsidP="002570E4">
            <w:pPr>
              <w:pStyle w:val="TAC"/>
              <w:keepNext w:val="0"/>
              <w:keepLines w:val="0"/>
              <w:rPr>
                <w:rFonts w:cs="Arial"/>
              </w:rPr>
            </w:pPr>
          </w:p>
        </w:tc>
        <w:tc>
          <w:tcPr>
            <w:tcW w:w="1858" w:type="dxa"/>
            <w:gridSpan w:val="2"/>
            <w:vMerge/>
          </w:tcPr>
          <w:p w14:paraId="4F63E9DC" w14:textId="77777777" w:rsidR="00164B5D" w:rsidRPr="005647EB" w:rsidRDefault="00164B5D" w:rsidP="002570E4">
            <w:pPr>
              <w:pStyle w:val="TAC"/>
              <w:keepNext w:val="0"/>
              <w:keepLines w:val="0"/>
              <w:rPr>
                <w:rFonts w:cs="Arial"/>
              </w:rPr>
            </w:pPr>
          </w:p>
        </w:tc>
      </w:tr>
      <w:tr w:rsidR="00164B5D" w:rsidRPr="005647EB" w14:paraId="2426ADF1" w14:textId="77777777" w:rsidTr="002570E4">
        <w:trPr>
          <w:cantSplit/>
          <w:jc w:val="center"/>
        </w:trPr>
        <w:tc>
          <w:tcPr>
            <w:tcW w:w="1695" w:type="dxa"/>
            <w:tcBorders>
              <w:left w:val="single" w:sz="4" w:space="0" w:color="auto"/>
              <w:bottom w:val="single" w:sz="4" w:space="0" w:color="auto"/>
            </w:tcBorders>
          </w:tcPr>
          <w:p w14:paraId="36579381" w14:textId="77777777" w:rsidR="00164B5D" w:rsidRPr="005647EB" w:rsidRDefault="00164B5D" w:rsidP="002570E4">
            <w:pPr>
              <w:pStyle w:val="TAL"/>
              <w:keepNext w:val="0"/>
              <w:keepLines w:val="0"/>
              <w:rPr>
                <w:rFonts w:cs="Arial"/>
              </w:rPr>
            </w:pPr>
            <w:r w:rsidRPr="005647EB">
              <w:rPr>
                <w:rFonts w:cs="Arial"/>
              </w:rPr>
              <w:t>PDCCH_RB</w:t>
            </w:r>
          </w:p>
        </w:tc>
        <w:tc>
          <w:tcPr>
            <w:tcW w:w="956" w:type="dxa"/>
            <w:tcBorders>
              <w:bottom w:val="single" w:sz="4" w:space="0" w:color="auto"/>
            </w:tcBorders>
          </w:tcPr>
          <w:p w14:paraId="58C29A46"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3CA5442D" w14:textId="77777777" w:rsidR="00164B5D" w:rsidRPr="005647EB" w:rsidRDefault="00164B5D" w:rsidP="002570E4">
            <w:pPr>
              <w:pStyle w:val="TAC"/>
              <w:keepNext w:val="0"/>
              <w:keepLines w:val="0"/>
              <w:rPr>
                <w:rFonts w:cs="Arial"/>
              </w:rPr>
            </w:pPr>
          </w:p>
        </w:tc>
        <w:tc>
          <w:tcPr>
            <w:tcW w:w="1794" w:type="dxa"/>
            <w:gridSpan w:val="2"/>
            <w:vMerge/>
          </w:tcPr>
          <w:p w14:paraId="2B353689" w14:textId="77777777" w:rsidR="00164B5D" w:rsidRPr="005647EB" w:rsidRDefault="00164B5D" w:rsidP="002570E4">
            <w:pPr>
              <w:pStyle w:val="TAC"/>
              <w:keepNext w:val="0"/>
              <w:keepLines w:val="0"/>
              <w:rPr>
                <w:rFonts w:cs="Arial"/>
              </w:rPr>
            </w:pPr>
          </w:p>
        </w:tc>
        <w:tc>
          <w:tcPr>
            <w:tcW w:w="1780" w:type="dxa"/>
            <w:gridSpan w:val="2"/>
            <w:vMerge/>
          </w:tcPr>
          <w:p w14:paraId="3379E47C" w14:textId="77777777" w:rsidR="00164B5D" w:rsidRPr="005647EB" w:rsidRDefault="00164B5D" w:rsidP="002570E4">
            <w:pPr>
              <w:pStyle w:val="TAC"/>
              <w:keepNext w:val="0"/>
              <w:keepLines w:val="0"/>
              <w:rPr>
                <w:rFonts w:cs="Arial"/>
              </w:rPr>
            </w:pPr>
          </w:p>
        </w:tc>
        <w:tc>
          <w:tcPr>
            <w:tcW w:w="1858" w:type="dxa"/>
            <w:gridSpan w:val="2"/>
            <w:vMerge/>
          </w:tcPr>
          <w:p w14:paraId="663F4428" w14:textId="77777777" w:rsidR="00164B5D" w:rsidRPr="005647EB" w:rsidRDefault="00164B5D" w:rsidP="002570E4">
            <w:pPr>
              <w:pStyle w:val="TAC"/>
              <w:keepNext w:val="0"/>
              <w:keepLines w:val="0"/>
              <w:rPr>
                <w:rFonts w:cs="Arial"/>
              </w:rPr>
            </w:pPr>
          </w:p>
        </w:tc>
      </w:tr>
      <w:tr w:rsidR="00164B5D" w:rsidRPr="005647EB" w14:paraId="7EFA771D" w14:textId="77777777" w:rsidTr="002570E4">
        <w:trPr>
          <w:cantSplit/>
          <w:jc w:val="center"/>
        </w:trPr>
        <w:tc>
          <w:tcPr>
            <w:tcW w:w="1695" w:type="dxa"/>
            <w:tcBorders>
              <w:left w:val="single" w:sz="4" w:space="0" w:color="auto"/>
              <w:bottom w:val="single" w:sz="4" w:space="0" w:color="auto"/>
            </w:tcBorders>
          </w:tcPr>
          <w:p w14:paraId="7AEBB03E" w14:textId="77777777" w:rsidR="00164B5D" w:rsidRPr="005647EB" w:rsidRDefault="00164B5D" w:rsidP="002570E4">
            <w:pPr>
              <w:pStyle w:val="TAL"/>
              <w:keepNext w:val="0"/>
              <w:keepLines w:val="0"/>
              <w:rPr>
                <w:rFonts w:cs="Arial"/>
              </w:rPr>
            </w:pPr>
            <w:r w:rsidRPr="005647EB">
              <w:rPr>
                <w:rFonts w:cs="Arial"/>
              </w:rPr>
              <w:t>PDSCH_RA</w:t>
            </w:r>
          </w:p>
        </w:tc>
        <w:tc>
          <w:tcPr>
            <w:tcW w:w="956" w:type="dxa"/>
            <w:tcBorders>
              <w:bottom w:val="single" w:sz="4" w:space="0" w:color="auto"/>
            </w:tcBorders>
          </w:tcPr>
          <w:p w14:paraId="3ED5357B"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14718C5F" w14:textId="77777777" w:rsidR="00164B5D" w:rsidRPr="005647EB" w:rsidRDefault="00164B5D" w:rsidP="002570E4">
            <w:pPr>
              <w:pStyle w:val="TAC"/>
              <w:keepNext w:val="0"/>
              <w:keepLines w:val="0"/>
              <w:rPr>
                <w:rFonts w:cs="Arial"/>
              </w:rPr>
            </w:pPr>
          </w:p>
        </w:tc>
        <w:tc>
          <w:tcPr>
            <w:tcW w:w="1794" w:type="dxa"/>
            <w:gridSpan w:val="2"/>
            <w:vMerge/>
          </w:tcPr>
          <w:p w14:paraId="6322E66F" w14:textId="77777777" w:rsidR="00164B5D" w:rsidRPr="005647EB" w:rsidRDefault="00164B5D" w:rsidP="002570E4">
            <w:pPr>
              <w:pStyle w:val="TAC"/>
              <w:keepNext w:val="0"/>
              <w:keepLines w:val="0"/>
              <w:rPr>
                <w:rFonts w:cs="Arial"/>
              </w:rPr>
            </w:pPr>
          </w:p>
        </w:tc>
        <w:tc>
          <w:tcPr>
            <w:tcW w:w="1780" w:type="dxa"/>
            <w:gridSpan w:val="2"/>
            <w:vMerge/>
          </w:tcPr>
          <w:p w14:paraId="4CEF2CEE" w14:textId="77777777" w:rsidR="00164B5D" w:rsidRPr="005647EB" w:rsidRDefault="00164B5D" w:rsidP="002570E4">
            <w:pPr>
              <w:pStyle w:val="TAC"/>
              <w:keepNext w:val="0"/>
              <w:keepLines w:val="0"/>
              <w:rPr>
                <w:rFonts w:cs="Arial"/>
              </w:rPr>
            </w:pPr>
          </w:p>
        </w:tc>
        <w:tc>
          <w:tcPr>
            <w:tcW w:w="1858" w:type="dxa"/>
            <w:gridSpan w:val="2"/>
            <w:vMerge/>
          </w:tcPr>
          <w:p w14:paraId="0E9B82ED" w14:textId="77777777" w:rsidR="00164B5D" w:rsidRPr="005647EB" w:rsidRDefault="00164B5D" w:rsidP="002570E4">
            <w:pPr>
              <w:pStyle w:val="TAC"/>
              <w:keepNext w:val="0"/>
              <w:keepLines w:val="0"/>
              <w:rPr>
                <w:rFonts w:cs="Arial"/>
              </w:rPr>
            </w:pPr>
          </w:p>
        </w:tc>
      </w:tr>
      <w:tr w:rsidR="00164B5D" w:rsidRPr="005647EB" w14:paraId="02D641AB" w14:textId="77777777" w:rsidTr="002570E4">
        <w:trPr>
          <w:cantSplit/>
          <w:jc w:val="center"/>
        </w:trPr>
        <w:tc>
          <w:tcPr>
            <w:tcW w:w="1695" w:type="dxa"/>
            <w:tcBorders>
              <w:left w:val="single" w:sz="4" w:space="0" w:color="auto"/>
              <w:bottom w:val="single" w:sz="4" w:space="0" w:color="auto"/>
            </w:tcBorders>
          </w:tcPr>
          <w:p w14:paraId="69B89C80" w14:textId="77777777" w:rsidR="00164B5D" w:rsidRPr="005647EB" w:rsidRDefault="00164B5D" w:rsidP="002570E4">
            <w:pPr>
              <w:pStyle w:val="TAL"/>
              <w:keepNext w:val="0"/>
              <w:keepLines w:val="0"/>
              <w:rPr>
                <w:rFonts w:cs="Arial"/>
              </w:rPr>
            </w:pPr>
            <w:r w:rsidRPr="005647EB">
              <w:rPr>
                <w:rFonts w:cs="Arial"/>
              </w:rPr>
              <w:t>PDSCH_RB</w:t>
            </w:r>
          </w:p>
        </w:tc>
        <w:tc>
          <w:tcPr>
            <w:tcW w:w="956" w:type="dxa"/>
            <w:tcBorders>
              <w:bottom w:val="single" w:sz="4" w:space="0" w:color="auto"/>
            </w:tcBorders>
          </w:tcPr>
          <w:p w14:paraId="6A58DC33"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6E047A79" w14:textId="77777777" w:rsidR="00164B5D" w:rsidRPr="005647EB" w:rsidRDefault="00164B5D" w:rsidP="002570E4">
            <w:pPr>
              <w:pStyle w:val="TAC"/>
              <w:keepNext w:val="0"/>
              <w:keepLines w:val="0"/>
              <w:rPr>
                <w:rFonts w:cs="Arial"/>
              </w:rPr>
            </w:pPr>
          </w:p>
        </w:tc>
        <w:tc>
          <w:tcPr>
            <w:tcW w:w="1794" w:type="dxa"/>
            <w:gridSpan w:val="2"/>
            <w:vMerge/>
          </w:tcPr>
          <w:p w14:paraId="3CDB6E04" w14:textId="77777777" w:rsidR="00164B5D" w:rsidRPr="005647EB" w:rsidRDefault="00164B5D" w:rsidP="002570E4">
            <w:pPr>
              <w:pStyle w:val="TAC"/>
              <w:keepNext w:val="0"/>
              <w:keepLines w:val="0"/>
              <w:rPr>
                <w:rFonts w:cs="Arial"/>
              </w:rPr>
            </w:pPr>
          </w:p>
        </w:tc>
        <w:tc>
          <w:tcPr>
            <w:tcW w:w="1780" w:type="dxa"/>
            <w:gridSpan w:val="2"/>
            <w:vMerge/>
          </w:tcPr>
          <w:p w14:paraId="4918653F" w14:textId="77777777" w:rsidR="00164B5D" w:rsidRPr="005647EB" w:rsidRDefault="00164B5D" w:rsidP="002570E4">
            <w:pPr>
              <w:pStyle w:val="TAC"/>
              <w:keepNext w:val="0"/>
              <w:keepLines w:val="0"/>
              <w:rPr>
                <w:rFonts w:cs="Arial"/>
              </w:rPr>
            </w:pPr>
          </w:p>
        </w:tc>
        <w:tc>
          <w:tcPr>
            <w:tcW w:w="1858" w:type="dxa"/>
            <w:gridSpan w:val="2"/>
            <w:vMerge/>
          </w:tcPr>
          <w:p w14:paraId="47F0FAE7" w14:textId="77777777" w:rsidR="00164B5D" w:rsidRPr="005647EB" w:rsidRDefault="00164B5D" w:rsidP="002570E4">
            <w:pPr>
              <w:pStyle w:val="TAC"/>
              <w:keepNext w:val="0"/>
              <w:keepLines w:val="0"/>
              <w:rPr>
                <w:rFonts w:cs="Arial"/>
              </w:rPr>
            </w:pPr>
          </w:p>
        </w:tc>
      </w:tr>
      <w:tr w:rsidR="00164B5D" w:rsidRPr="005647EB" w14:paraId="718C6AE7" w14:textId="77777777" w:rsidTr="002570E4">
        <w:trPr>
          <w:cantSplit/>
          <w:jc w:val="center"/>
        </w:trPr>
        <w:tc>
          <w:tcPr>
            <w:tcW w:w="1695" w:type="dxa"/>
            <w:tcBorders>
              <w:left w:val="single" w:sz="4" w:space="0" w:color="auto"/>
              <w:bottom w:val="single" w:sz="4" w:space="0" w:color="auto"/>
            </w:tcBorders>
            <w:vAlign w:val="center"/>
          </w:tcPr>
          <w:p w14:paraId="70A1F71D" w14:textId="0309A4B2" w:rsidR="00164B5D" w:rsidRPr="005647EB" w:rsidRDefault="00164B5D"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956" w:type="dxa"/>
            <w:tcBorders>
              <w:bottom w:val="single" w:sz="4" w:space="0" w:color="auto"/>
            </w:tcBorders>
          </w:tcPr>
          <w:p w14:paraId="10920402"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4CB07D7E" w14:textId="77777777" w:rsidR="00164B5D" w:rsidRPr="005647EB" w:rsidRDefault="00164B5D" w:rsidP="002570E4">
            <w:pPr>
              <w:pStyle w:val="TAC"/>
              <w:keepNext w:val="0"/>
              <w:keepLines w:val="0"/>
              <w:rPr>
                <w:rFonts w:cs="Arial"/>
              </w:rPr>
            </w:pPr>
          </w:p>
        </w:tc>
        <w:tc>
          <w:tcPr>
            <w:tcW w:w="1794" w:type="dxa"/>
            <w:gridSpan w:val="2"/>
            <w:vMerge/>
          </w:tcPr>
          <w:p w14:paraId="29CB3087" w14:textId="77777777" w:rsidR="00164B5D" w:rsidRPr="005647EB" w:rsidRDefault="00164B5D" w:rsidP="002570E4">
            <w:pPr>
              <w:pStyle w:val="TAC"/>
              <w:keepNext w:val="0"/>
              <w:keepLines w:val="0"/>
              <w:rPr>
                <w:rFonts w:cs="Arial"/>
              </w:rPr>
            </w:pPr>
          </w:p>
        </w:tc>
        <w:tc>
          <w:tcPr>
            <w:tcW w:w="1780" w:type="dxa"/>
            <w:gridSpan w:val="2"/>
            <w:vMerge/>
          </w:tcPr>
          <w:p w14:paraId="73117824" w14:textId="77777777" w:rsidR="00164B5D" w:rsidRPr="005647EB" w:rsidRDefault="00164B5D" w:rsidP="002570E4">
            <w:pPr>
              <w:pStyle w:val="TAC"/>
              <w:keepNext w:val="0"/>
              <w:keepLines w:val="0"/>
              <w:rPr>
                <w:rFonts w:cs="Arial"/>
              </w:rPr>
            </w:pPr>
          </w:p>
        </w:tc>
        <w:tc>
          <w:tcPr>
            <w:tcW w:w="1858" w:type="dxa"/>
            <w:gridSpan w:val="2"/>
            <w:vMerge/>
          </w:tcPr>
          <w:p w14:paraId="003AF9C3" w14:textId="77777777" w:rsidR="00164B5D" w:rsidRPr="005647EB" w:rsidRDefault="00164B5D" w:rsidP="002570E4">
            <w:pPr>
              <w:pStyle w:val="TAC"/>
              <w:keepNext w:val="0"/>
              <w:keepLines w:val="0"/>
              <w:rPr>
                <w:rFonts w:cs="Arial"/>
              </w:rPr>
            </w:pPr>
          </w:p>
        </w:tc>
      </w:tr>
      <w:tr w:rsidR="00164B5D" w:rsidRPr="005647EB" w14:paraId="7284CC51" w14:textId="77777777" w:rsidTr="002570E4">
        <w:trPr>
          <w:cantSplit/>
          <w:jc w:val="center"/>
        </w:trPr>
        <w:tc>
          <w:tcPr>
            <w:tcW w:w="1695" w:type="dxa"/>
            <w:tcBorders>
              <w:left w:val="single" w:sz="4" w:space="0" w:color="auto"/>
              <w:bottom w:val="single" w:sz="4" w:space="0" w:color="auto"/>
            </w:tcBorders>
            <w:vAlign w:val="center"/>
          </w:tcPr>
          <w:p w14:paraId="32EE218C" w14:textId="6F734114" w:rsidR="00164B5D" w:rsidRPr="005647EB" w:rsidRDefault="00164B5D"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rPr>
              <w:t xml:space="preserve"> </w:t>
            </w:r>
          </w:p>
        </w:tc>
        <w:tc>
          <w:tcPr>
            <w:tcW w:w="956" w:type="dxa"/>
            <w:tcBorders>
              <w:bottom w:val="single" w:sz="4" w:space="0" w:color="auto"/>
            </w:tcBorders>
          </w:tcPr>
          <w:p w14:paraId="7489C2DC"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Borders>
              <w:bottom w:val="single" w:sz="4" w:space="0" w:color="auto"/>
            </w:tcBorders>
          </w:tcPr>
          <w:p w14:paraId="64056B4E" w14:textId="77777777" w:rsidR="00164B5D" w:rsidRPr="005647EB" w:rsidRDefault="00164B5D" w:rsidP="002570E4">
            <w:pPr>
              <w:pStyle w:val="TAC"/>
              <w:keepNext w:val="0"/>
              <w:keepLines w:val="0"/>
              <w:rPr>
                <w:rFonts w:cs="Arial"/>
              </w:rPr>
            </w:pPr>
          </w:p>
        </w:tc>
        <w:tc>
          <w:tcPr>
            <w:tcW w:w="1794" w:type="dxa"/>
            <w:gridSpan w:val="2"/>
            <w:vMerge/>
            <w:tcBorders>
              <w:bottom w:val="single" w:sz="4" w:space="0" w:color="auto"/>
            </w:tcBorders>
          </w:tcPr>
          <w:p w14:paraId="3EF27311" w14:textId="77777777" w:rsidR="00164B5D" w:rsidRPr="005647EB" w:rsidRDefault="00164B5D" w:rsidP="002570E4">
            <w:pPr>
              <w:pStyle w:val="TAC"/>
              <w:keepNext w:val="0"/>
              <w:keepLines w:val="0"/>
              <w:rPr>
                <w:rFonts w:cs="Arial"/>
              </w:rPr>
            </w:pPr>
          </w:p>
        </w:tc>
        <w:tc>
          <w:tcPr>
            <w:tcW w:w="1780" w:type="dxa"/>
            <w:gridSpan w:val="2"/>
            <w:vMerge/>
            <w:tcBorders>
              <w:bottom w:val="single" w:sz="4" w:space="0" w:color="auto"/>
            </w:tcBorders>
          </w:tcPr>
          <w:p w14:paraId="763523F2" w14:textId="77777777" w:rsidR="00164B5D" w:rsidRPr="005647EB" w:rsidRDefault="00164B5D" w:rsidP="002570E4">
            <w:pPr>
              <w:pStyle w:val="TAC"/>
              <w:keepNext w:val="0"/>
              <w:keepLines w:val="0"/>
              <w:rPr>
                <w:rFonts w:cs="Arial"/>
              </w:rPr>
            </w:pPr>
          </w:p>
        </w:tc>
        <w:tc>
          <w:tcPr>
            <w:tcW w:w="1858" w:type="dxa"/>
            <w:gridSpan w:val="2"/>
            <w:vMerge/>
            <w:tcBorders>
              <w:bottom w:val="single" w:sz="4" w:space="0" w:color="auto"/>
            </w:tcBorders>
          </w:tcPr>
          <w:p w14:paraId="6FB0F3C5" w14:textId="77777777" w:rsidR="00164B5D" w:rsidRPr="005647EB" w:rsidRDefault="00164B5D" w:rsidP="002570E4">
            <w:pPr>
              <w:pStyle w:val="TAC"/>
              <w:keepNext w:val="0"/>
              <w:keepLines w:val="0"/>
              <w:rPr>
                <w:rFonts w:cs="Arial"/>
              </w:rPr>
            </w:pPr>
          </w:p>
        </w:tc>
      </w:tr>
      <w:tr w:rsidR="00164B5D" w:rsidRPr="005647EB" w14:paraId="31439175" w14:textId="77777777" w:rsidTr="002570E4">
        <w:trPr>
          <w:cantSplit/>
          <w:jc w:val="center"/>
        </w:trPr>
        <w:tc>
          <w:tcPr>
            <w:tcW w:w="1695" w:type="dxa"/>
          </w:tcPr>
          <w:p w14:paraId="6B9F3416" w14:textId="6160EBA6" w:rsidR="00164B5D" w:rsidRPr="005647EB" w:rsidRDefault="00164B5D" w:rsidP="002570E4">
            <w:pPr>
              <w:pStyle w:val="TAL"/>
              <w:keepNext w:val="0"/>
              <w:keepLines w:val="0"/>
              <w:rPr>
                <w:rFonts w:cs="Arial"/>
              </w:rPr>
            </w:pPr>
            <w:r w:rsidRPr="005647EB">
              <w:rPr>
                <w:rFonts w:cs="Arial"/>
                <w:position w:val="-12"/>
              </w:rPr>
              <w:object w:dxaOrig="400" w:dyaOrig="360" w14:anchorId="60CF8918">
                <v:shape id="_x0000_i1257" type="#_x0000_t75" style="width:20.5pt;height:19.5pt" o:ole="" fillcolor="window">
                  <v:imagedata r:id="rId10" o:title=""/>
                </v:shape>
                <o:OLEObject Type="Embed" ProgID="Equation.3" ShapeID="_x0000_i1257" DrawAspect="Content" ObjectID="_1781977816" r:id="rId264"/>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956" w:type="dxa"/>
          </w:tcPr>
          <w:p w14:paraId="559E2926" w14:textId="6AD4BCC6" w:rsidR="00164B5D" w:rsidRPr="005647EB" w:rsidRDefault="00164B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875" w:type="dxa"/>
            <w:gridSpan w:val="2"/>
          </w:tcPr>
          <w:p w14:paraId="2F9D8C12" w14:textId="77777777" w:rsidR="00164B5D" w:rsidRPr="005647EB" w:rsidRDefault="00164B5D" w:rsidP="002570E4">
            <w:pPr>
              <w:pStyle w:val="TAC"/>
              <w:keepNext w:val="0"/>
              <w:keepLines w:val="0"/>
              <w:rPr>
                <w:rFonts w:cs="Arial"/>
              </w:rPr>
            </w:pPr>
            <w:r w:rsidRPr="005647EB">
              <w:rPr>
                <w:rFonts w:cs="Arial"/>
              </w:rPr>
              <w:t>-98</w:t>
            </w:r>
          </w:p>
        </w:tc>
        <w:tc>
          <w:tcPr>
            <w:tcW w:w="1794" w:type="dxa"/>
            <w:gridSpan w:val="2"/>
          </w:tcPr>
          <w:p w14:paraId="4A134C48" w14:textId="77777777" w:rsidR="00164B5D" w:rsidRPr="005647EB" w:rsidRDefault="00164B5D" w:rsidP="002570E4">
            <w:pPr>
              <w:pStyle w:val="TAC"/>
              <w:keepNext w:val="0"/>
              <w:keepLines w:val="0"/>
              <w:rPr>
                <w:rFonts w:cs="Arial"/>
                <w:lang w:eastAsia="zh-CN"/>
              </w:rPr>
            </w:pPr>
            <w:r w:rsidRPr="005647EB">
              <w:rPr>
                <w:rFonts w:cs="Arial"/>
                <w:lang w:eastAsia="zh-CN"/>
              </w:rPr>
              <w:t>-98</w:t>
            </w:r>
          </w:p>
        </w:tc>
        <w:tc>
          <w:tcPr>
            <w:tcW w:w="1780" w:type="dxa"/>
            <w:gridSpan w:val="2"/>
          </w:tcPr>
          <w:p w14:paraId="61623368" w14:textId="77777777" w:rsidR="00164B5D" w:rsidRPr="005647EB" w:rsidRDefault="00164B5D" w:rsidP="002570E4">
            <w:pPr>
              <w:pStyle w:val="TAC"/>
              <w:keepNext w:val="0"/>
              <w:keepLines w:val="0"/>
              <w:rPr>
                <w:rFonts w:cs="Arial"/>
              </w:rPr>
            </w:pPr>
            <w:r w:rsidRPr="005647EB">
              <w:rPr>
                <w:rFonts w:cs="Arial"/>
              </w:rPr>
              <w:t>-98</w:t>
            </w:r>
          </w:p>
        </w:tc>
        <w:tc>
          <w:tcPr>
            <w:tcW w:w="1858" w:type="dxa"/>
            <w:gridSpan w:val="2"/>
          </w:tcPr>
          <w:p w14:paraId="0F5B010A" w14:textId="77777777" w:rsidR="00164B5D" w:rsidRPr="005647EB" w:rsidRDefault="00164B5D" w:rsidP="002570E4">
            <w:pPr>
              <w:pStyle w:val="TAC"/>
              <w:keepNext w:val="0"/>
              <w:keepLines w:val="0"/>
              <w:rPr>
                <w:rFonts w:cs="Arial"/>
                <w:lang w:eastAsia="zh-CN"/>
              </w:rPr>
            </w:pPr>
            <w:r w:rsidRPr="005647EB">
              <w:rPr>
                <w:rFonts w:cs="Arial"/>
                <w:lang w:eastAsia="zh-CN"/>
              </w:rPr>
              <w:t>-98</w:t>
            </w:r>
          </w:p>
        </w:tc>
      </w:tr>
      <w:tr w:rsidR="00164B5D" w:rsidRPr="005647EB" w14:paraId="4BFB331C" w14:textId="77777777" w:rsidTr="002570E4">
        <w:trPr>
          <w:cantSplit/>
          <w:jc w:val="center"/>
        </w:trPr>
        <w:tc>
          <w:tcPr>
            <w:tcW w:w="1695" w:type="dxa"/>
          </w:tcPr>
          <w:p w14:paraId="08301185" w14:textId="77777777" w:rsidR="00164B5D" w:rsidRPr="005647EB" w:rsidRDefault="00164B5D" w:rsidP="002570E4">
            <w:pPr>
              <w:pStyle w:val="TAL"/>
              <w:keepNext w:val="0"/>
              <w:keepLines w:val="0"/>
              <w:rPr>
                <w:rFonts w:cs="Arial"/>
              </w:rPr>
            </w:pPr>
            <w:r w:rsidRPr="005647EB">
              <w:rPr>
                <w:rFonts w:cs="Arial"/>
              </w:rPr>
              <w:object w:dxaOrig="800" w:dyaOrig="380" w14:anchorId="14CB560E">
                <v:shape id="_x0000_i1258" type="#_x0000_t75" style="width:40pt;height:19.5pt" o:ole="" fillcolor="window">
                  <v:imagedata r:id="rId14" o:title=""/>
                </v:shape>
                <o:OLEObject Type="Embed" ProgID="Equation.3" ShapeID="_x0000_i1258" DrawAspect="Content" ObjectID="_1781977817" r:id="rId265"/>
              </w:object>
            </w:r>
          </w:p>
        </w:tc>
        <w:tc>
          <w:tcPr>
            <w:tcW w:w="956" w:type="dxa"/>
          </w:tcPr>
          <w:p w14:paraId="371CD0E4" w14:textId="77777777" w:rsidR="00164B5D" w:rsidRPr="005647EB" w:rsidRDefault="00164B5D" w:rsidP="002570E4">
            <w:pPr>
              <w:pStyle w:val="TAC"/>
              <w:keepNext w:val="0"/>
              <w:keepLines w:val="0"/>
              <w:rPr>
                <w:rFonts w:cs="Arial"/>
              </w:rPr>
            </w:pPr>
            <w:r w:rsidRPr="005647EB">
              <w:rPr>
                <w:rFonts w:cs="Arial"/>
              </w:rPr>
              <w:t>dB</w:t>
            </w:r>
          </w:p>
        </w:tc>
        <w:tc>
          <w:tcPr>
            <w:tcW w:w="957" w:type="dxa"/>
          </w:tcPr>
          <w:p w14:paraId="67868FCB" w14:textId="77777777" w:rsidR="00164B5D" w:rsidRPr="005647EB" w:rsidRDefault="00164B5D" w:rsidP="002570E4">
            <w:pPr>
              <w:pStyle w:val="TAC"/>
              <w:keepNext w:val="0"/>
              <w:keepLines w:val="0"/>
              <w:rPr>
                <w:rFonts w:cs="Arial"/>
              </w:rPr>
            </w:pPr>
            <w:r w:rsidRPr="005647EB">
              <w:rPr>
                <w:rFonts w:cs="Arial"/>
              </w:rPr>
              <w:t>4</w:t>
            </w:r>
          </w:p>
        </w:tc>
        <w:tc>
          <w:tcPr>
            <w:tcW w:w="918" w:type="dxa"/>
          </w:tcPr>
          <w:p w14:paraId="30475E33" w14:textId="77777777" w:rsidR="00164B5D" w:rsidRPr="005647EB" w:rsidRDefault="00164B5D" w:rsidP="002570E4">
            <w:pPr>
              <w:pStyle w:val="TAC"/>
              <w:keepNext w:val="0"/>
              <w:keepLines w:val="0"/>
              <w:rPr>
                <w:rFonts w:cs="Arial"/>
              </w:rPr>
            </w:pPr>
            <w:r w:rsidRPr="005647EB">
              <w:rPr>
                <w:rFonts w:cs="Arial"/>
              </w:rPr>
              <w:t>4</w:t>
            </w:r>
          </w:p>
        </w:tc>
        <w:tc>
          <w:tcPr>
            <w:tcW w:w="895" w:type="dxa"/>
          </w:tcPr>
          <w:p w14:paraId="3CF5A33E" w14:textId="77777777" w:rsidR="00164B5D" w:rsidRPr="005647EB" w:rsidRDefault="00164B5D" w:rsidP="002570E4">
            <w:pPr>
              <w:pStyle w:val="TAC"/>
              <w:keepNext w:val="0"/>
              <w:keepLines w:val="0"/>
              <w:rPr>
                <w:rFonts w:cs="Arial"/>
              </w:rPr>
            </w:pPr>
            <w:r w:rsidRPr="005647EB">
              <w:rPr>
                <w:rFonts w:cs="Arial"/>
              </w:rPr>
              <w:t>-Infinity</w:t>
            </w:r>
          </w:p>
        </w:tc>
        <w:tc>
          <w:tcPr>
            <w:tcW w:w="899" w:type="dxa"/>
          </w:tcPr>
          <w:p w14:paraId="36845DC3" w14:textId="77777777" w:rsidR="00164B5D" w:rsidRPr="005647EB" w:rsidRDefault="00164B5D" w:rsidP="002570E4">
            <w:pPr>
              <w:pStyle w:val="TAC"/>
              <w:keepNext w:val="0"/>
              <w:keepLines w:val="0"/>
              <w:rPr>
                <w:rFonts w:cs="Arial"/>
              </w:rPr>
            </w:pPr>
            <w:r w:rsidRPr="005647EB">
              <w:rPr>
                <w:rFonts w:cs="Arial"/>
                <w:lang w:eastAsia="zh-CN"/>
              </w:rPr>
              <w:t>4</w:t>
            </w:r>
          </w:p>
        </w:tc>
        <w:tc>
          <w:tcPr>
            <w:tcW w:w="896" w:type="dxa"/>
          </w:tcPr>
          <w:p w14:paraId="0F0DCC52" w14:textId="77777777" w:rsidR="00164B5D" w:rsidRPr="005647EB" w:rsidRDefault="00164B5D" w:rsidP="002570E4">
            <w:pPr>
              <w:pStyle w:val="TAC"/>
              <w:keepNext w:val="0"/>
              <w:keepLines w:val="0"/>
              <w:rPr>
                <w:rFonts w:cs="Arial"/>
              </w:rPr>
            </w:pPr>
            <w:r w:rsidRPr="005647EB">
              <w:rPr>
                <w:rFonts w:cs="Arial"/>
              </w:rPr>
              <w:t>-Infinity</w:t>
            </w:r>
          </w:p>
        </w:tc>
        <w:tc>
          <w:tcPr>
            <w:tcW w:w="884" w:type="dxa"/>
          </w:tcPr>
          <w:p w14:paraId="1F642E66" w14:textId="77777777" w:rsidR="00164B5D" w:rsidRPr="005647EB" w:rsidRDefault="00961703" w:rsidP="002570E4">
            <w:pPr>
              <w:pStyle w:val="TAC"/>
              <w:keepNext w:val="0"/>
              <w:keepLines w:val="0"/>
              <w:rPr>
                <w:rFonts w:cs="Arial"/>
              </w:rPr>
            </w:pPr>
            <w:r w:rsidRPr="005647EB">
              <w:rPr>
                <w:rFonts w:cs="Arial"/>
                <w:lang w:eastAsia="zh-CN"/>
              </w:rPr>
              <w:t>5</w:t>
            </w:r>
          </w:p>
        </w:tc>
        <w:tc>
          <w:tcPr>
            <w:tcW w:w="938" w:type="dxa"/>
          </w:tcPr>
          <w:p w14:paraId="6154B2E7" w14:textId="77777777" w:rsidR="00164B5D" w:rsidRPr="005647EB" w:rsidRDefault="00164B5D" w:rsidP="002570E4">
            <w:pPr>
              <w:pStyle w:val="TAC"/>
              <w:keepNext w:val="0"/>
              <w:keepLines w:val="0"/>
              <w:rPr>
                <w:rFonts w:cs="Arial"/>
              </w:rPr>
            </w:pPr>
            <w:r w:rsidRPr="005647EB">
              <w:rPr>
                <w:rFonts w:cs="Arial"/>
              </w:rPr>
              <w:t>-Infinity</w:t>
            </w:r>
          </w:p>
        </w:tc>
        <w:tc>
          <w:tcPr>
            <w:tcW w:w="920" w:type="dxa"/>
          </w:tcPr>
          <w:p w14:paraId="09603C6F" w14:textId="77777777" w:rsidR="00164B5D" w:rsidRPr="005647EB" w:rsidRDefault="00961703" w:rsidP="002570E4">
            <w:pPr>
              <w:pStyle w:val="TAC"/>
              <w:keepNext w:val="0"/>
              <w:keepLines w:val="0"/>
              <w:rPr>
                <w:rFonts w:cs="Arial"/>
              </w:rPr>
            </w:pPr>
            <w:r w:rsidRPr="005647EB">
              <w:rPr>
                <w:rFonts w:cs="Arial"/>
                <w:lang w:eastAsia="zh-CN"/>
              </w:rPr>
              <w:t>5</w:t>
            </w:r>
          </w:p>
        </w:tc>
      </w:tr>
      <w:tr w:rsidR="00164B5D" w:rsidRPr="005647EB" w14:paraId="6A0F6C50" w14:textId="77777777" w:rsidTr="002570E4">
        <w:trPr>
          <w:cantSplit/>
          <w:jc w:val="center"/>
        </w:trPr>
        <w:tc>
          <w:tcPr>
            <w:tcW w:w="1695" w:type="dxa"/>
          </w:tcPr>
          <w:p w14:paraId="7EE48944" w14:textId="7D023B8B" w:rsidR="00164B5D" w:rsidRPr="005647EB" w:rsidRDefault="00164B5D" w:rsidP="002570E4">
            <w:pPr>
              <w:pStyle w:val="TAL"/>
              <w:keepNext w:val="0"/>
              <w:keepLines w:val="0"/>
              <w:rPr>
                <w:rFonts w:cs="Arial"/>
              </w:rPr>
            </w:pPr>
            <w:r w:rsidRPr="005647EB">
              <w:rPr>
                <w:rFonts w:cs="Arial"/>
                <w:position w:val="-12"/>
              </w:rPr>
              <w:object w:dxaOrig="620" w:dyaOrig="380" w14:anchorId="57B125FC">
                <v:shape id="_x0000_i1259" type="#_x0000_t75" style="width:31pt;height:19.5pt" o:ole="" fillcolor="window">
                  <v:imagedata r:id="rId12" o:title=""/>
                </v:shape>
                <o:OLEObject Type="Embed" ProgID="Equation.3" ShapeID="_x0000_i1259" DrawAspect="Content" ObjectID="_1781977818" r:id="rId266"/>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956" w:type="dxa"/>
          </w:tcPr>
          <w:p w14:paraId="2072FC94" w14:textId="77777777" w:rsidR="00164B5D" w:rsidRPr="005647EB" w:rsidRDefault="00164B5D" w:rsidP="002570E4">
            <w:pPr>
              <w:pStyle w:val="TAC"/>
              <w:keepNext w:val="0"/>
              <w:keepLines w:val="0"/>
              <w:rPr>
                <w:rFonts w:cs="Arial"/>
              </w:rPr>
            </w:pPr>
            <w:r w:rsidRPr="005647EB">
              <w:rPr>
                <w:rFonts w:cs="Arial"/>
              </w:rPr>
              <w:t>dB</w:t>
            </w:r>
          </w:p>
        </w:tc>
        <w:tc>
          <w:tcPr>
            <w:tcW w:w="957" w:type="dxa"/>
          </w:tcPr>
          <w:p w14:paraId="76506B71" w14:textId="77777777" w:rsidR="00164B5D" w:rsidRPr="005647EB" w:rsidDel="004B51DC" w:rsidRDefault="00164B5D" w:rsidP="002570E4">
            <w:pPr>
              <w:pStyle w:val="TAC"/>
              <w:keepNext w:val="0"/>
              <w:keepLines w:val="0"/>
              <w:rPr>
                <w:rFonts w:cs="Arial"/>
              </w:rPr>
            </w:pPr>
            <w:r w:rsidRPr="005647EB">
              <w:rPr>
                <w:rFonts w:cs="Arial"/>
              </w:rPr>
              <w:t>4</w:t>
            </w:r>
          </w:p>
        </w:tc>
        <w:tc>
          <w:tcPr>
            <w:tcW w:w="918" w:type="dxa"/>
          </w:tcPr>
          <w:p w14:paraId="0636B84E" w14:textId="77777777" w:rsidR="00164B5D" w:rsidRPr="005647EB" w:rsidRDefault="00164B5D" w:rsidP="002570E4">
            <w:pPr>
              <w:pStyle w:val="TAC"/>
              <w:keepNext w:val="0"/>
              <w:keepLines w:val="0"/>
              <w:rPr>
                <w:rFonts w:cs="Arial"/>
              </w:rPr>
            </w:pPr>
            <w:r w:rsidRPr="005647EB">
              <w:rPr>
                <w:rFonts w:cs="Arial"/>
              </w:rPr>
              <w:t>4</w:t>
            </w:r>
          </w:p>
        </w:tc>
        <w:tc>
          <w:tcPr>
            <w:tcW w:w="895" w:type="dxa"/>
          </w:tcPr>
          <w:p w14:paraId="7C492B53" w14:textId="77777777" w:rsidR="00164B5D" w:rsidRPr="005647EB" w:rsidDel="00B36E6D" w:rsidRDefault="00164B5D" w:rsidP="002570E4">
            <w:pPr>
              <w:pStyle w:val="TAC"/>
              <w:keepNext w:val="0"/>
              <w:keepLines w:val="0"/>
              <w:rPr>
                <w:rFonts w:cs="Arial"/>
              </w:rPr>
            </w:pPr>
            <w:r w:rsidRPr="005647EB">
              <w:rPr>
                <w:rFonts w:cs="Arial"/>
              </w:rPr>
              <w:t>-Infinity</w:t>
            </w:r>
          </w:p>
        </w:tc>
        <w:tc>
          <w:tcPr>
            <w:tcW w:w="899" w:type="dxa"/>
          </w:tcPr>
          <w:p w14:paraId="1E1008B0" w14:textId="77777777" w:rsidR="00164B5D" w:rsidRPr="005647EB" w:rsidRDefault="00164B5D" w:rsidP="002570E4">
            <w:pPr>
              <w:pStyle w:val="TAC"/>
              <w:keepNext w:val="0"/>
              <w:keepLines w:val="0"/>
              <w:rPr>
                <w:rFonts w:cs="Arial"/>
              </w:rPr>
            </w:pPr>
            <w:r w:rsidRPr="005647EB">
              <w:rPr>
                <w:rFonts w:cs="Arial"/>
                <w:lang w:eastAsia="zh-CN"/>
              </w:rPr>
              <w:t>4</w:t>
            </w:r>
          </w:p>
        </w:tc>
        <w:tc>
          <w:tcPr>
            <w:tcW w:w="896" w:type="dxa"/>
          </w:tcPr>
          <w:p w14:paraId="682A1363" w14:textId="77777777" w:rsidR="00164B5D" w:rsidRPr="005647EB" w:rsidDel="00B36E6D" w:rsidRDefault="00164B5D" w:rsidP="002570E4">
            <w:pPr>
              <w:pStyle w:val="TAC"/>
              <w:keepNext w:val="0"/>
              <w:keepLines w:val="0"/>
              <w:rPr>
                <w:rFonts w:cs="Arial"/>
              </w:rPr>
            </w:pPr>
            <w:r w:rsidRPr="005647EB">
              <w:rPr>
                <w:rFonts w:cs="Arial"/>
              </w:rPr>
              <w:t>-Infinity</w:t>
            </w:r>
          </w:p>
        </w:tc>
        <w:tc>
          <w:tcPr>
            <w:tcW w:w="884" w:type="dxa"/>
          </w:tcPr>
          <w:p w14:paraId="3136B9CC" w14:textId="77777777" w:rsidR="00164B5D" w:rsidRPr="005647EB" w:rsidRDefault="00961703" w:rsidP="002570E4">
            <w:pPr>
              <w:pStyle w:val="TAC"/>
              <w:keepNext w:val="0"/>
              <w:keepLines w:val="0"/>
              <w:rPr>
                <w:rFonts w:cs="Arial"/>
              </w:rPr>
            </w:pPr>
            <w:r w:rsidRPr="005647EB">
              <w:rPr>
                <w:rFonts w:cs="Arial"/>
                <w:lang w:eastAsia="zh-CN"/>
              </w:rPr>
              <w:t>5</w:t>
            </w:r>
          </w:p>
        </w:tc>
        <w:tc>
          <w:tcPr>
            <w:tcW w:w="938" w:type="dxa"/>
          </w:tcPr>
          <w:p w14:paraId="1B82921D" w14:textId="77777777" w:rsidR="00164B5D" w:rsidRPr="005647EB" w:rsidDel="00B36E6D" w:rsidRDefault="00164B5D" w:rsidP="002570E4">
            <w:pPr>
              <w:pStyle w:val="TAC"/>
              <w:keepNext w:val="0"/>
              <w:keepLines w:val="0"/>
              <w:rPr>
                <w:rFonts w:cs="Arial"/>
              </w:rPr>
            </w:pPr>
            <w:r w:rsidRPr="005647EB">
              <w:rPr>
                <w:rFonts w:cs="Arial"/>
              </w:rPr>
              <w:t>-Infinity</w:t>
            </w:r>
          </w:p>
        </w:tc>
        <w:tc>
          <w:tcPr>
            <w:tcW w:w="920" w:type="dxa"/>
          </w:tcPr>
          <w:p w14:paraId="7B2C358D" w14:textId="77777777" w:rsidR="00164B5D" w:rsidRPr="005647EB" w:rsidRDefault="00961703" w:rsidP="002570E4">
            <w:pPr>
              <w:pStyle w:val="TAC"/>
              <w:keepNext w:val="0"/>
              <w:keepLines w:val="0"/>
              <w:rPr>
                <w:rFonts w:cs="Arial"/>
              </w:rPr>
            </w:pPr>
            <w:r w:rsidRPr="005647EB">
              <w:rPr>
                <w:rFonts w:cs="Arial"/>
                <w:lang w:eastAsia="zh-CN"/>
              </w:rPr>
              <w:t>5</w:t>
            </w:r>
          </w:p>
        </w:tc>
      </w:tr>
      <w:tr w:rsidR="00164B5D" w:rsidRPr="005647EB" w14:paraId="19D44689" w14:textId="77777777" w:rsidTr="002570E4">
        <w:trPr>
          <w:cantSplit/>
          <w:jc w:val="center"/>
        </w:trPr>
        <w:tc>
          <w:tcPr>
            <w:tcW w:w="1695" w:type="dxa"/>
          </w:tcPr>
          <w:p w14:paraId="6CBB3045" w14:textId="64A0CC8C" w:rsidR="00164B5D" w:rsidRPr="005647EB" w:rsidRDefault="00164B5D" w:rsidP="002570E4">
            <w:pPr>
              <w:pStyle w:val="TAL"/>
              <w:keepNext w:val="0"/>
              <w:keepLines w:val="0"/>
              <w:rPr>
                <w:rFonts w:cs="Arial"/>
                <w:position w:val="-12"/>
              </w:rPr>
            </w:pPr>
            <w:r w:rsidRPr="005647EB">
              <w:rPr>
                <w:rFonts w:cs="Arial"/>
              </w:rPr>
              <w:t>RSRP</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956" w:type="dxa"/>
          </w:tcPr>
          <w:p w14:paraId="6437C6E4" w14:textId="6E437575" w:rsidR="00164B5D" w:rsidRPr="005647EB" w:rsidRDefault="00164B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957" w:type="dxa"/>
          </w:tcPr>
          <w:p w14:paraId="4AD61489" w14:textId="77777777" w:rsidR="00164B5D" w:rsidRPr="005647EB" w:rsidRDefault="00164B5D" w:rsidP="002570E4">
            <w:pPr>
              <w:pStyle w:val="TAC"/>
              <w:keepNext w:val="0"/>
              <w:keepLines w:val="0"/>
              <w:rPr>
                <w:rFonts w:cs="Arial"/>
              </w:rPr>
            </w:pPr>
            <w:r w:rsidRPr="005647EB">
              <w:rPr>
                <w:rFonts w:cs="Arial"/>
              </w:rPr>
              <w:t>-94</w:t>
            </w:r>
          </w:p>
        </w:tc>
        <w:tc>
          <w:tcPr>
            <w:tcW w:w="918" w:type="dxa"/>
          </w:tcPr>
          <w:p w14:paraId="11DEA157" w14:textId="77777777" w:rsidR="00164B5D" w:rsidRPr="005647EB" w:rsidRDefault="00164B5D" w:rsidP="002570E4">
            <w:pPr>
              <w:pStyle w:val="TAC"/>
              <w:keepNext w:val="0"/>
              <w:keepLines w:val="0"/>
              <w:rPr>
                <w:rFonts w:cs="Arial"/>
              </w:rPr>
            </w:pPr>
            <w:r w:rsidRPr="005647EB">
              <w:rPr>
                <w:rFonts w:cs="Arial"/>
              </w:rPr>
              <w:t>-94</w:t>
            </w:r>
          </w:p>
        </w:tc>
        <w:tc>
          <w:tcPr>
            <w:tcW w:w="895" w:type="dxa"/>
          </w:tcPr>
          <w:p w14:paraId="24E04AB8" w14:textId="77777777" w:rsidR="00164B5D" w:rsidRPr="005647EB" w:rsidRDefault="00164B5D" w:rsidP="002570E4">
            <w:pPr>
              <w:pStyle w:val="TAC"/>
              <w:keepNext w:val="0"/>
              <w:keepLines w:val="0"/>
              <w:rPr>
                <w:rFonts w:cs="Arial"/>
              </w:rPr>
            </w:pPr>
            <w:r w:rsidRPr="005647EB">
              <w:rPr>
                <w:rFonts w:cs="Arial"/>
              </w:rPr>
              <w:t>-Infinity</w:t>
            </w:r>
          </w:p>
        </w:tc>
        <w:tc>
          <w:tcPr>
            <w:tcW w:w="899" w:type="dxa"/>
          </w:tcPr>
          <w:p w14:paraId="4B9F2C97" w14:textId="77777777" w:rsidR="00164B5D" w:rsidRPr="005647EB" w:rsidRDefault="00164B5D" w:rsidP="002570E4">
            <w:pPr>
              <w:pStyle w:val="TAC"/>
              <w:keepNext w:val="0"/>
              <w:keepLines w:val="0"/>
              <w:rPr>
                <w:rFonts w:cs="Arial"/>
                <w:lang w:eastAsia="zh-CN"/>
              </w:rPr>
            </w:pPr>
            <w:r w:rsidRPr="005647EB">
              <w:rPr>
                <w:rFonts w:cs="Arial"/>
              </w:rPr>
              <w:t>-9</w:t>
            </w:r>
            <w:r w:rsidRPr="005647EB">
              <w:rPr>
                <w:rFonts w:cs="Arial"/>
                <w:lang w:eastAsia="zh-CN"/>
              </w:rPr>
              <w:t>4</w:t>
            </w:r>
          </w:p>
        </w:tc>
        <w:tc>
          <w:tcPr>
            <w:tcW w:w="896" w:type="dxa"/>
          </w:tcPr>
          <w:p w14:paraId="347E7C17" w14:textId="77777777" w:rsidR="00164B5D" w:rsidRPr="005647EB" w:rsidRDefault="00164B5D" w:rsidP="002570E4">
            <w:pPr>
              <w:pStyle w:val="TAC"/>
              <w:keepNext w:val="0"/>
              <w:keepLines w:val="0"/>
              <w:rPr>
                <w:rFonts w:cs="Arial"/>
              </w:rPr>
            </w:pPr>
            <w:r w:rsidRPr="005647EB">
              <w:rPr>
                <w:rFonts w:cs="Arial"/>
              </w:rPr>
              <w:t>-Infinity</w:t>
            </w:r>
          </w:p>
        </w:tc>
        <w:tc>
          <w:tcPr>
            <w:tcW w:w="884" w:type="dxa"/>
          </w:tcPr>
          <w:p w14:paraId="736B5306" w14:textId="77777777" w:rsidR="00164B5D" w:rsidRPr="005647EB" w:rsidRDefault="00164B5D" w:rsidP="002570E4">
            <w:pPr>
              <w:pStyle w:val="TAC"/>
              <w:keepNext w:val="0"/>
              <w:keepLines w:val="0"/>
              <w:rPr>
                <w:rFonts w:cs="Arial"/>
                <w:lang w:eastAsia="zh-CN"/>
              </w:rPr>
            </w:pPr>
            <w:r w:rsidRPr="005647EB">
              <w:rPr>
                <w:rFonts w:cs="Arial"/>
              </w:rPr>
              <w:t>-9</w:t>
            </w:r>
            <w:r w:rsidR="00961703" w:rsidRPr="005647EB">
              <w:rPr>
                <w:rFonts w:cs="Arial"/>
              </w:rPr>
              <w:t>3</w:t>
            </w:r>
          </w:p>
        </w:tc>
        <w:tc>
          <w:tcPr>
            <w:tcW w:w="938" w:type="dxa"/>
          </w:tcPr>
          <w:p w14:paraId="775CF0C2" w14:textId="77777777" w:rsidR="00164B5D" w:rsidRPr="005647EB" w:rsidRDefault="00164B5D" w:rsidP="002570E4">
            <w:pPr>
              <w:pStyle w:val="TAC"/>
              <w:keepNext w:val="0"/>
              <w:keepLines w:val="0"/>
              <w:rPr>
                <w:rFonts w:cs="Arial"/>
              </w:rPr>
            </w:pPr>
            <w:r w:rsidRPr="005647EB">
              <w:rPr>
                <w:rFonts w:cs="Arial"/>
              </w:rPr>
              <w:t>-Infinity</w:t>
            </w:r>
          </w:p>
        </w:tc>
        <w:tc>
          <w:tcPr>
            <w:tcW w:w="920" w:type="dxa"/>
          </w:tcPr>
          <w:p w14:paraId="438D2BC0" w14:textId="77777777" w:rsidR="00164B5D" w:rsidRPr="005647EB" w:rsidRDefault="00164B5D" w:rsidP="002570E4">
            <w:pPr>
              <w:pStyle w:val="TAC"/>
              <w:keepNext w:val="0"/>
              <w:keepLines w:val="0"/>
              <w:rPr>
                <w:rFonts w:cs="Arial"/>
                <w:lang w:eastAsia="zh-CN"/>
              </w:rPr>
            </w:pPr>
            <w:r w:rsidRPr="005647EB">
              <w:rPr>
                <w:rFonts w:cs="Arial"/>
              </w:rPr>
              <w:t>-9</w:t>
            </w:r>
            <w:r w:rsidR="00961703" w:rsidRPr="005647EB">
              <w:rPr>
                <w:rFonts w:cs="Arial"/>
              </w:rPr>
              <w:t>3</w:t>
            </w:r>
          </w:p>
        </w:tc>
      </w:tr>
      <w:tr w:rsidR="00164B5D" w:rsidRPr="005647EB" w14:paraId="764905CE" w14:textId="77777777" w:rsidTr="002570E4">
        <w:trPr>
          <w:cantSplit/>
          <w:jc w:val="center"/>
        </w:trPr>
        <w:tc>
          <w:tcPr>
            <w:tcW w:w="1695" w:type="dxa"/>
          </w:tcPr>
          <w:p w14:paraId="7FA2AAD1" w14:textId="75E1DFBF" w:rsidR="00164B5D" w:rsidRPr="005647EB" w:rsidRDefault="00164B5D" w:rsidP="002570E4">
            <w:pPr>
              <w:pStyle w:val="TAL"/>
              <w:keepNext w:val="0"/>
              <w:keepLines w:val="0"/>
              <w:rPr>
                <w:rFonts w:cs="Arial"/>
              </w:rPr>
            </w:pPr>
            <w:r w:rsidRPr="005647EB">
              <w:rPr>
                <w:rFonts w:cs="Arial"/>
              </w:rPr>
              <w:t>SCH_RP</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956" w:type="dxa"/>
          </w:tcPr>
          <w:p w14:paraId="1E8004D8" w14:textId="584D2739" w:rsidR="00164B5D" w:rsidRPr="005647EB" w:rsidRDefault="00164B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957" w:type="dxa"/>
          </w:tcPr>
          <w:p w14:paraId="3046A21E" w14:textId="77777777" w:rsidR="00164B5D" w:rsidRPr="005647EB" w:rsidDel="004B51DC" w:rsidRDefault="00164B5D" w:rsidP="002570E4">
            <w:pPr>
              <w:pStyle w:val="TAC"/>
              <w:keepNext w:val="0"/>
              <w:keepLines w:val="0"/>
              <w:rPr>
                <w:rFonts w:cs="Arial"/>
              </w:rPr>
            </w:pPr>
            <w:r w:rsidRPr="005647EB">
              <w:rPr>
                <w:rFonts w:cs="Arial"/>
              </w:rPr>
              <w:t>-94</w:t>
            </w:r>
          </w:p>
        </w:tc>
        <w:tc>
          <w:tcPr>
            <w:tcW w:w="918" w:type="dxa"/>
          </w:tcPr>
          <w:p w14:paraId="20C635F6" w14:textId="77777777" w:rsidR="00164B5D" w:rsidRPr="005647EB" w:rsidRDefault="00164B5D" w:rsidP="002570E4">
            <w:pPr>
              <w:pStyle w:val="TAC"/>
              <w:keepNext w:val="0"/>
              <w:keepLines w:val="0"/>
              <w:rPr>
                <w:rFonts w:cs="Arial"/>
              </w:rPr>
            </w:pPr>
            <w:r w:rsidRPr="005647EB">
              <w:rPr>
                <w:rFonts w:cs="Arial"/>
              </w:rPr>
              <w:t>-94</w:t>
            </w:r>
          </w:p>
        </w:tc>
        <w:tc>
          <w:tcPr>
            <w:tcW w:w="895" w:type="dxa"/>
          </w:tcPr>
          <w:p w14:paraId="6F10E8C5" w14:textId="77777777" w:rsidR="00164B5D" w:rsidRPr="005647EB" w:rsidRDefault="00164B5D" w:rsidP="002570E4">
            <w:pPr>
              <w:pStyle w:val="TAC"/>
              <w:keepNext w:val="0"/>
              <w:keepLines w:val="0"/>
              <w:rPr>
                <w:rFonts w:cs="Arial"/>
              </w:rPr>
            </w:pPr>
            <w:r w:rsidRPr="005647EB">
              <w:rPr>
                <w:rFonts w:cs="Arial"/>
              </w:rPr>
              <w:t>-Infinity</w:t>
            </w:r>
          </w:p>
        </w:tc>
        <w:tc>
          <w:tcPr>
            <w:tcW w:w="899" w:type="dxa"/>
          </w:tcPr>
          <w:p w14:paraId="76BEB590" w14:textId="77777777" w:rsidR="00164B5D" w:rsidRPr="005647EB" w:rsidRDefault="00164B5D" w:rsidP="002570E4">
            <w:pPr>
              <w:pStyle w:val="TAC"/>
              <w:keepNext w:val="0"/>
              <w:keepLines w:val="0"/>
              <w:rPr>
                <w:rFonts w:cs="Arial"/>
              </w:rPr>
            </w:pPr>
            <w:r w:rsidRPr="005647EB">
              <w:rPr>
                <w:rFonts w:cs="Arial"/>
              </w:rPr>
              <w:t>-9</w:t>
            </w:r>
            <w:r w:rsidRPr="005647EB">
              <w:rPr>
                <w:rFonts w:cs="Arial"/>
                <w:lang w:eastAsia="zh-CN"/>
              </w:rPr>
              <w:t>4</w:t>
            </w:r>
          </w:p>
        </w:tc>
        <w:tc>
          <w:tcPr>
            <w:tcW w:w="896" w:type="dxa"/>
          </w:tcPr>
          <w:p w14:paraId="0D485A04" w14:textId="77777777" w:rsidR="00164B5D" w:rsidRPr="005647EB" w:rsidRDefault="00164B5D" w:rsidP="002570E4">
            <w:pPr>
              <w:pStyle w:val="TAC"/>
              <w:keepNext w:val="0"/>
              <w:keepLines w:val="0"/>
              <w:rPr>
                <w:rFonts w:cs="Arial"/>
              </w:rPr>
            </w:pPr>
            <w:r w:rsidRPr="005647EB">
              <w:rPr>
                <w:rFonts w:cs="Arial"/>
              </w:rPr>
              <w:t>-Infinity</w:t>
            </w:r>
          </w:p>
        </w:tc>
        <w:tc>
          <w:tcPr>
            <w:tcW w:w="884" w:type="dxa"/>
          </w:tcPr>
          <w:p w14:paraId="2BB1F2F1" w14:textId="77777777" w:rsidR="00164B5D" w:rsidRPr="005647EB" w:rsidRDefault="00164B5D" w:rsidP="002570E4">
            <w:pPr>
              <w:pStyle w:val="TAC"/>
              <w:keepNext w:val="0"/>
              <w:keepLines w:val="0"/>
              <w:rPr>
                <w:rFonts w:cs="Arial"/>
              </w:rPr>
            </w:pPr>
            <w:r w:rsidRPr="005647EB">
              <w:rPr>
                <w:rFonts w:cs="Arial"/>
              </w:rPr>
              <w:t>-9</w:t>
            </w:r>
            <w:r w:rsidR="00961703" w:rsidRPr="005647EB">
              <w:rPr>
                <w:rFonts w:cs="Arial"/>
              </w:rPr>
              <w:t>3</w:t>
            </w:r>
          </w:p>
        </w:tc>
        <w:tc>
          <w:tcPr>
            <w:tcW w:w="938" w:type="dxa"/>
          </w:tcPr>
          <w:p w14:paraId="64C1D6D3" w14:textId="77777777" w:rsidR="00164B5D" w:rsidRPr="005647EB" w:rsidRDefault="00164B5D" w:rsidP="002570E4">
            <w:pPr>
              <w:pStyle w:val="TAC"/>
              <w:keepNext w:val="0"/>
              <w:keepLines w:val="0"/>
              <w:rPr>
                <w:rFonts w:cs="Arial"/>
              </w:rPr>
            </w:pPr>
            <w:r w:rsidRPr="005647EB">
              <w:rPr>
                <w:rFonts w:cs="Arial"/>
              </w:rPr>
              <w:t>-Infinity</w:t>
            </w:r>
          </w:p>
        </w:tc>
        <w:tc>
          <w:tcPr>
            <w:tcW w:w="920" w:type="dxa"/>
          </w:tcPr>
          <w:p w14:paraId="7B5B3D3B" w14:textId="77777777" w:rsidR="00164B5D" w:rsidRPr="005647EB" w:rsidRDefault="00164B5D" w:rsidP="002570E4">
            <w:pPr>
              <w:pStyle w:val="TAC"/>
              <w:keepNext w:val="0"/>
              <w:keepLines w:val="0"/>
              <w:rPr>
                <w:rFonts w:cs="Arial"/>
              </w:rPr>
            </w:pPr>
            <w:r w:rsidRPr="005647EB">
              <w:rPr>
                <w:rFonts w:cs="Arial"/>
              </w:rPr>
              <w:t>-9</w:t>
            </w:r>
            <w:r w:rsidR="00961703" w:rsidRPr="005647EB">
              <w:rPr>
                <w:rFonts w:cs="Arial"/>
              </w:rPr>
              <w:t>3</w:t>
            </w:r>
          </w:p>
        </w:tc>
      </w:tr>
      <w:tr w:rsidR="00164B5D" w:rsidRPr="005647EB" w14:paraId="3490EC2C" w14:textId="77777777" w:rsidTr="002570E4">
        <w:trPr>
          <w:cantSplit/>
          <w:jc w:val="center"/>
        </w:trPr>
        <w:tc>
          <w:tcPr>
            <w:tcW w:w="1695" w:type="dxa"/>
          </w:tcPr>
          <w:p w14:paraId="6A7095F6" w14:textId="62A5662A" w:rsidR="00164B5D" w:rsidRPr="005647EB" w:rsidRDefault="00164B5D" w:rsidP="002570E4">
            <w:pPr>
              <w:pStyle w:val="TAL"/>
              <w:keepNext w:val="0"/>
              <w:keepLines w:val="0"/>
              <w:rPr>
                <w:rFonts w:cs="Arial"/>
              </w:rPr>
            </w:pPr>
            <w:r w:rsidRPr="005647EB">
              <w:rPr>
                <w:rFonts w:cs="Arial"/>
              </w:rPr>
              <w:t>Io</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956" w:type="dxa"/>
          </w:tcPr>
          <w:p w14:paraId="7C35EE62" w14:textId="7338118B" w:rsidR="00164B5D" w:rsidRPr="005647EB" w:rsidRDefault="00164B5D"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957" w:type="dxa"/>
          </w:tcPr>
          <w:p w14:paraId="3C0714A5" w14:textId="77777777" w:rsidR="00164B5D" w:rsidRPr="005647EB" w:rsidRDefault="00164B5D" w:rsidP="002570E4">
            <w:pPr>
              <w:pStyle w:val="TAC"/>
              <w:keepNext w:val="0"/>
              <w:keepLines w:val="0"/>
              <w:rPr>
                <w:rFonts w:cs="Arial"/>
              </w:rPr>
            </w:pPr>
            <w:r w:rsidRPr="005647EB">
              <w:rPr>
                <w:rFonts w:cs="Arial"/>
              </w:rPr>
              <w:t>-64.76+10log</w:t>
            </w:r>
          </w:p>
          <w:p w14:paraId="76AFDF45" w14:textId="058A8CA4" w:rsidR="00164B5D" w:rsidRPr="005647EB" w:rsidDel="004B51DC"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18" w:type="dxa"/>
          </w:tcPr>
          <w:p w14:paraId="54155865" w14:textId="77777777" w:rsidR="00164B5D" w:rsidRPr="005647EB" w:rsidRDefault="00164B5D" w:rsidP="002570E4">
            <w:pPr>
              <w:pStyle w:val="TAC"/>
              <w:keepNext w:val="0"/>
              <w:keepLines w:val="0"/>
              <w:rPr>
                <w:rFonts w:cs="Arial"/>
              </w:rPr>
            </w:pPr>
            <w:r w:rsidRPr="005647EB">
              <w:rPr>
                <w:rFonts w:cs="Arial"/>
              </w:rPr>
              <w:t>-64.76+10log</w:t>
            </w:r>
          </w:p>
          <w:p w14:paraId="51ECFE1F" w14:textId="186434F5" w:rsidR="00164B5D" w:rsidRPr="005647EB"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895" w:type="dxa"/>
          </w:tcPr>
          <w:p w14:paraId="0BDDC687" w14:textId="77777777" w:rsidR="00164B5D" w:rsidRPr="005647EB" w:rsidRDefault="00164B5D" w:rsidP="002570E4">
            <w:pPr>
              <w:pStyle w:val="TAC"/>
              <w:keepNext w:val="0"/>
              <w:keepLines w:val="0"/>
              <w:rPr>
                <w:rFonts w:cs="Arial"/>
              </w:rPr>
            </w:pPr>
            <w:r w:rsidRPr="005647EB">
              <w:rPr>
                <w:rFonts w:cs="Arial"/>
              </w:rPr>
              <w:t>-70.22+10log</w:t>
            </w:r>
          </w:p>
          <w:p w14:paraId="5615E5A9" w14:textId="40E7DEF3" w:rsidR="00164B5D" w:rsidRPr="005647EB" w:rsidDel="00B36E6D"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899" w:type="dxa"/>
          </w:tcPr>
          <w:p w14:paraId="21185C36" w14:textId="77777777" w:rsidR="00164B5D" w:rsidRPr="005647EB" w:rsidRDefault="00164B5D" w:rsidP="002570E4">
            <w:pPr>
              <w:pStyle w:val="TAC"/>
              <w:keepNext w:val="0"/>
              <w:keepLines w:val="0"/>
              <w:rPr>
                <w:rFonts w:cs="Arial"/>
              </w:rPr>
            </w:pPr>
            <w:r w:rsidRPr="005647EB">
              <w:rPr>
                <w:rFonts w:cs="Arial"/>
              </w:rPr>
              <w:t>-6</w:t>
            </w:r>
            <w:r w:rsidRPr="005647EB">
              <w:rPr>
                <w:rFonts w:cs="Arial"/>
                <w:lang w:eastAsia="zh-CN"/>
              </w:rPr>
              <w:t>4</w:t>
            </w:r>
            <w:r w:rsidRPr="005647EB">
              <w:rPr>
                <w:rFonts w:cs="Arial"/>
              </w:rPr>
              <w:t>.</w:t>
            </w:r>
            <w:r w:rsidRPr="005647EB">
              <w:rPr>
                <w:rFonts w:cs="Arial"/>
                <w:lang w:eastAsia="zh-CN"/>
              </w:rPr>
              <w:t>76</w:t>
            </w:r>
            <w:r w:rsidRPr="005647EB">
              <w:rPr>
                <w:rFonts w:cs="Arial"/>
              </w:rPr>
              <w:t>+10log</w:t>
            </w:r>
          </w:p>
          <w:p w14:paraId="3E9658F6" w14:textId="106490B5" w:rsidR="00164B5D" w:rsidRPr="005647EB"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896" w:type="dxa"/>
          </w:tcPr>
          <w:p w14:paraId="28DFAAF0" w14:textId="77777777" w:rsidR="00164B5D" w:rsidRPr="005647EB" w:rsidRDefault="00164B5D" w:rsidP="002570E4">
            <w:pPr>
              <w:pStyle w:val="TAC"/>
              <w:keepNext w:val="0"/>
              <w:keepLines w:val="0"/>
              <w:rPr>
                <w:rFonts w:cs="Arial"/>
              </w:rPr>
            </w:pPr>
            <w:r w:rsidRPr="005647EB">
              <w:rPr>
                <w:rFonts w:cs="Arial"/>
              </w:rPr>
              <w:t>-</w:t>
            </w:r>
            <w:r w:rsidRPr="005647EB">
              <w:rPr>
                <w:rFonts w:cs="Arial"/>
                <w:lang w:eastAsia="zh-CN"/>
              </w:rPr>
              <w:t>70</w:t>
            </w:r>
            <w:r w:rsidRPr="005647EB">
              <w:rPr>
                <w:rFonts w:cs="Arial"/>
              </w:rPr>
              <w:t>.</w:t>
            </w:r>
            <w:r w:rsidRPr="005647EB">
              <w:rPr>
                <w:rFonts w:cs="Arial"/>
                <w:lang w:eastAsia="zh-CN"/>
              </w:rPr>
              <w:t>22</w:t>
            </w:r>
            <w:r w:rsidRPr="005647EB">
              <w:rPr>
                <w:rFonts w:cs="Arial"/>
              </w:rPr>
              <w:t>+10log</w:t>
            </w:r>
          </w:p>
          <w:p w14:paraId="27AD7D4D" w14:textId="6F3E3EF0" w:rsidR="00164B5D" w:rsidRPr="005647EB" w:rsidDel="00B36E6D"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884" w:type="dxa"/>
          </w:tcPr>
          <w:p w14:paraId="45ACAAB8" w14:textId="77777777" w:rsidR="00164B5D" w:rsidRPr="005647EB" w:rsidRDefault="00164B5D" w:rsidP="002570E4">
            <w:pPr>
              <w:pStyle w:val="TAC"/>
              <w:keepNext w:val="0"/>
              <w:keepLines w:val="0"/>
              <w:rPr>
                <w:rFonts w:cs="Arial"/>
              </w:rPr>
            </w:pPr>
            <w:r w:rsidRPr="005647EB">
              <w:rPr>
                <w:rFonts w:cs="Arial"/>
              </w:rPr>
              <w:t>-64.76+10log</w:t>
            </w:r>
          </w:p>
          <w:p w14:paraId="0C1E3415" w14:textId="4E56B586" w:rsidR="00164B5D" w:rsidRPr="005647EB"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38" w:type="dxa"/>
          </w:tcPr>
          <w:p w14:paraId="7DC0B7EE" w14:textId="77777777" w:rsidR="00164B5D" w:rsidRPr="005647EB" w:rsidRDefault="00164B5D" w:rsidP="002570E4">
            <w:pPr>
              <w:pStyle w:val="TAC"/>
              <w:keepNext w:val="0"/>
              <w:keepLines w:val="0"/>
              <w:rPr>
                <w:rFonts w:cs="Arial"/>
              </w:rPr>
            </w:pPr>
            <w:r w:rsidRPr="005647EB">
              <w:rPr>
                <w:rFonts w:cs="Arial"/>
              </w:rPr>
              <w:t>-70.22+10log</w:t>
            </w:r>
          </w:p>
          <w:p w14:paraId="655D2F67" w14:textId="6970FAE0" w:rsidR="00164B5D" w:rsidRPr="005647EB" w:rsidDel="00B36E6D"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20" w:type="dxa"/>
          </w:tcPr>
          <w:p w14:paraId="42F06BB1" w14:textId="77777777" w:rsidR="00164B5D" w:rsidRPr="005647EB" w:rsidRDefault="00164B5D" w:rsidP="002570E4">
            <w:pPr>
              <w:pStyle w:val="TAC"/>
              <w:keepNext w:val="0"/>
              <w:keepLines w:val="0"/>
              <w:rPr>
                <w:rFonts w:cs="Arial"/>
              </w:rPr>
            </w:pPr>
            <w:r w:rsidRPr="005647EB">
              <w:rPr>
                <w:rFonts w:cs="Arial"/>
              </w:rPr>
              <w:t>-6</w:t>
            </w:r>
            <w:r w:rsidRPr="005647EB">
              <w:rPr>
                <w:rFonts w:cs="Arial"/>
                <w:lang w:eastAsia="zh-CN"/>
              </w:rPr>
              <w:t>4</w:t>
            </w:r>
            <w:r w:rsidRPr="005647EB">
              <w:rPr>
                <w:rFonts w:cs="Arial"/>
              </w:rPr>
              <w:t>.</w:t>
            </w:r>
            <w:r w:rsidRPr="005647EB">
              <w:rPr>
                <w:rFonts w:cs="Arial"/>
                <w:lang w:eastAsia="zh-CN"/>
              </w:rPr>
              <w:t>76</w:t>
            </w:r>
            <w:r w:rsidRPr="005647EB">
              <w:rPr>
                <w:rFonts w:cs="Arial"/>
              </w:rPr>
              <w:t>+10log</w:t>
            </w:r>
          </w:p>
          <w:p w14:paraId="1C604703" w14:textId="1A3954B4" w:rsidR="00164B5D" w:rsidRPr="005647EB"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r>
      <w:tr w:rsidR="00164B5D" w:rsidRPr="005647EB" w14:paraId="49771AD6" w14:textId="77777777" w:rsidTr="002570E4">
        <w:trPr>
          <w:cantSplit/>
          <w:jc w:val="center"/>
        </w:trPr>
        <w:tc>
          <w:tcPr>
            <w:tcW w:w="1695" w:type="dxa"/>
          </w:tcPr>
          <w:p w14:paraId="36C122A9" w14:textId="72DE7E0A" w:rsidR="00164B5D" w:rsidRPr="005647EB" w:rsidRDefault="00164B5D"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p>
        </w:tc>
        <w:tc>
          <w:tcPr>
            <w:tcW w:w="956" w:type="dxa"/>
          </w:tcPr>
          <w:p w14:paraId="2A5B7C98" w14:textId="77777777" w:rsidR="00164B5D" w:rsidRPr="005647EB" w:rsidRDefault="00164B5D" w:rsidP="002570E4">
            <w:pPr>
              <w:pStyle w:val="TAC"/>
              <w:keepNext w:val="0"/>
              <w:keepLines w:val="0"/>
              <w:rPr>
                <w:rFonts w:cs="Arial"/>
              </w:rPr>
            </w:pPr>
          </w:p>
        </w:tc>
        <w:tc>
          <w:tcPr>
            <w:tcW w:w="1875" w:type="dxa"/>
            <w:gridSpan w:val="2"/>
          </w:tcPr>
          <w:p w14:paraId="12C7ACD6" w14:textId="77777777" w:rsidR="00164B5D" w:rsidRPr="005647EB" w:rsidRDefault="00164B5D" w:rsidP="002570E4">
            <w:pPr>
              <w:pStyle w:val="TAC"/>
              <w:keepNext w:val="0"/>
              <w:keepLines w:val="0"/>
              <w:rPr>
                <w:rFonts w:cs="Arial"/>
              </w:rPr>
            </w:pPr>
            <w:r w:rsidRPr="005647EB">
              <w:rPr>
                <w:rFonts w:cs="Arial"/>
              </w:rPr>
              <w:t>AWGN</w:t>
            </w:r>
          </w:p>
        </w:tc>
        <w:tc>
          <w:tcPr>
            <w:tcW w:w="1794" w:type="dxa"/>
            <w:gridSpan w:val="2"/>
          </w:tcPr>
          <w:p w14:paraId="113E4A83" w14:textId="77777777" w:rsidR="00164B5D" w:rsidRPr="005647EB" w:rsidRDefault="00164B5D" w:rsidP="002570E4">
            <w:pPr>
              <w:pStyle w:val="TAC"/>
              <w:keepNext w:val="0"/>
              <w:keepLines w:val="0"/>
              <w:rPr>
                <w:rFonts w:cs="Arial"/>
              </w:rPr>
            </w:pPr>
            <w:r w:rsidRPr="005647EB">
              <w:rPr>
                <w:rFonts w:cs="Arial"/>
              </w:rPr>
              <w:t>AWGN</w:t>
            </w:r>
          </w:p>
        </w:tc>
        <w:tc>
          <w:tcPr>
            <w:tcW w:w="1780" w:type="dxa"/>
            <w:gridSpan w:val="2"/>
          </w:tcPr>
          <w:p w14:paraId="1DBD42FB" w14:textId="77777777" w:rsidR="00164B5D" w:rsidRPr="005647EB" w:rsidRDefault="00164B5D" w:rsidP="002570E4">
            <w:pPr>
              <w:pStyle w:val="TAC"/>
              <w:keepNext w:val="0"/>
              <w:keepLines w:val="0"/>
              <w:rPr>
                <w:rFonts w:cs="Arial"/>
              </w:rPr>
            </w:pPr>
            <w:r w:rsidRPr="005647EB">
              <w:rPr>
                <w:rFonts w:cs="Arial"/>
              </w:rPr>
              <w:t>AWGN</w:t>
            </w:r>
          </w:p>
        </w:tc>
        <w:tc>
          <w:tcPr>
            <w:tcW w:w="1858" w:type="dxa"/>
            <w:gridSpan w:val="2"/>
          </w:tcPr>
          <w:p w14:paraId="00BF644A" w14:textId="77777777" w:rsidR="00164B5D" w:rsidRPr="005647EB" w:rsidRDefault="00164B5D" w:rsidP="002570E4">
            <w:pPr>
              <w:pStyle w:val="TAC"/>
              <w:keepNext w:val="0"/>
              <w:keepLines w:val="0"/>
              <w:rPr>
                <w:rFonts w:cs="Arial"/>
              </w:rPr>
            </w:pPr>
            <w:r w:rsidRPr="005647EB">
              <w:rPr>
                <w:rFonts w:cs="Arial"/>
              </w:rPr>
              <w:t>AWGN</w:t>
            </w:r>
          </w:p>
        </w:tc>
      </w:tr>
      <w:tr w:rsidR="00164B5D" w:rsidRPr="005647EB" w14:paraId="10F223A0" w14:textId="77777777" w:rsidTr="002570E4">
        <w:trPr>
          <w:cantSplit/>
          <w:jc w:val="center"/>
        </w:trPr>
        <w:tc>
          <w:tcPr>
            <w:tcW w:w="1695" w:type="dxa"/>
          </w:tcPr>
          <w:p w14:paraId="794D672C" w14:textId="0CA8ACFE" w:rsidR="00164B5D" w:rsidRPr="005647EB" w:rsidRDefault="00164B5D"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956" w:type="dxa"/>
          </w:tcPr>
          <w:p w14:paraId="297BE9B6" w14:textId="77777777" w:rsidR="00164B5D" w:rsidRPr="005647EB" w:rsidRDefault="00164B5D" w:rsidP="002570E4">
            <w:pPr>
              <w:pStyle w:val="TAC"/>
              <w:keepNext w:val="0"/>
              <w:keepLines w:val="0"/>
              <w:rPr>
                <w:rFonts w:cs="Arial"/>
              </w:rPr>
            </w:pPr>
          </w:p>
        </w:tc>
        <w:tc>
          <w:tcPr>
            <w:tcW w:w="1875" w:type="dxa"/>
            <w:gridSpan w:val="2"/>
          </w:tcPr>
          <w:p w14:paraId="11C1C629" w14:textId="77777777" w:rsidR="00164B5D" w:rsidRPr="005647EB" w:rsidRDefault="00164B5D" w:rsidP="002570E4">
            <w:pPr>
              <w:pStyle w:val="TAC"/>
              <w:keepNext w:val="0"/>
              <w:keepLines w:val="0"/>
              <w:rPr>
                <w:rFonts w:cs="Arial"/>
              </w:rPr>
            </w:pPr>
            <w:r w:rsidRPr="005647EB">
              <w:rPr>
                <w:rFonts w:cs="Arial"/>
              </w:rPr>
              <w:t>1x2</w:t>
            </w:r>
          </w:p>
        </w:tc>
        <w:tc>
          <w:tcPr>
            <w:tcW w:w="1794" w:type="dxa"/>
            <w:gridSpan w:val="2"/>
          </w:tcPr>
          <w:p w14:paraId="51DBBA9B" w14:textId="77777777" w:rsidR="00164B5D" w:rsidRPr="005647EB" w:rsidRDefault="00164B5D" w:rsidP="002570E4">
            <w:pPr>
              <w:pStyle w:val="TAC"/>
              <w:keepNext w:val="0"/>
              <w:keepLines w:val="0"/>
              <w:rPr>
                <w:rFonts w:cs="Arial"/>
              </w:rPr>
            </w:pPr>
            <w:r w:rsidRPr="005647EB">
              <w:rPr>
                <w:rFonts w:cs="Arial"/>
              </w:rPr>
              <w:t>1x2</w:t>
            </w:r>
          </w:p>
        </w:tc>
        <w:tc>
          <w:tcPr>
            <w:tcW w:w="1780" w:type="dxa"/>
            <w:gridSpan w:val="2"/>
          </w:tcPr>
          <w:p w14:paraId="7592B07C" w14:textId="77777777" w:rsidR="00164B5D" w:rsidRPr="005647EB" w:rsidRDefault="00164B5D" w:rsidP="002570E4">
            <w:pPr>
              <w:pStyle w:val="TAC"/>
              <w:keepNext w:val="0"/>
              <w:keepLines w:val="0"/>
              <w:rPr>
                <w:rFonts w:cs="Arial"/>
              </w:rPr>
            </w:pPr>
            <w:r w:rsidRPr="005647EB">
              <w:rPr>
                <w:rFonts w:cs="Arial"/>
              </w:rPr>
              <w:t>1x2</w:t>
            </w:r>
          </w:p>
        </w:tc>
        <w:tc>
          <w:tcPr>
            <w:tcW w:w="1858" w:type="dxa"/>
            <w:gridSpan w:val="2"/>
          </w:tcPr>
          <w:p w14:paraId="17897FA2" w14:textId="77777777" w:rsidR="00164B5D" w:rsidRPr="005647EB" w:rsidRDefault="00164B5D" w:rsidP="002570E4">
            <w:pPr>
              <w:pStyle w:val="TAC"/>
              <w:keepNext w:val="0"/>
              <w:keepLines w:val="0"/>
              <w:rPr>
                <w:rFonts w:cs="Arial"/>
              </w:rPr>
            </w:pPr>
            <w:r w:rsidRPr="005647EB">
              <w:rPr>
                <w:rFonts w:cs="Arial"/>
              </w:rPr>
              <w:t>1x2</w:t>
            </w:r>
          </w:p>
        </w:tc>
      </w:tr>
      <w:tr w:rsidR="00164B5D" w:rsidRPr="005647EB" w14:paraId="3770B723" w14:textId="77777777" w:rsidTr="002570E4">
        <w:trPr>
          <w:cantSplit/>
          <w:jc w:val="center"/>
        </w:trPr>
        <w:tc>
          <w:tcPr>
            <w:tcW w:w="1695" w:type="dxa"/>
          </w:tcPr>
          <w:p w14:paraId="344D6653" w14:textId="7F72DFA7" w:rsidR="00164B5D" w:rsidRPr="005647EB" w:rsidRDefault="00164B5D" w:rsidP="002570E4">
            <w:pPr>
              <w:pStyle w:val="TAL"/>
              <w:keepNext w:val="0"/>
              <w:keepLines w:val="0"/>
              <w:rPr>
                <w:rFonts w:cs="Arial"/>
              </w:rPr>
            </w:pPr>
            <w:r w:rsidRPr="005647EB">
              <w:rPr>
                <w:rFonts w:cs="Arial"/>
              </w:rPr>
              <w:t>Time</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cell1</w:t>
            </w:r>
          </w:p>
        </w:tc>
        <w:tc>
          <w:tcPr>
            <w:tcW w:w="956" w:type="dxa"/>
          </w:tcPr>
          <w:p w14:paraId="185B56A5" w14:textId="77777777" w:rsidR="00164B5D" w:rsidRPr="005647EB" w:rsidRDefault="00164B5D" w:rsidP="002570E4">
            <w:pPr>
              <w:pStyle w:val="TAC"/>
              <w:keepNext w:val="0"/>
              <w:keepLines w:val="0"/>
              <w:rPr>
                <w:rFonts w:cs="Arial"/>
                <w:lang w:eastAsia="zh-CN"/>
              </w:rPr>
            </w:pPr>
            <w:r w:rsidRPr="005647EB">
              <w:rPr>
                <w:rFonts w:ascii="Times New Roman" w:hAnsi="Times New Roman" w:cs="Arial"/>
              </w:rPr>
              <w:t>μ</w:t>
            </w:r>
            <w:r w:rsidRPr="005647EB">
              <w:rPr>
                <w:rFonts w:cs="Arial"/>
                <w:lang w:eastAsia="zh-CN"/>
              </w:rPr>
              <w:t>s</w:t>
            </w:r>
          </w:p>
        </w:tc>
        <w:tc>
          <w:tcPr>
            <w:tcW w:w="1875" w:type="dxa"/>
            <w:gridSpan w:val="2"/>
          </w:tcPr>
          <w:p w14:paraId="0317BF47" w14:textId="77777777" w:rsidR="00164B5D" w:rsidRPr="005647EB" w:rsidRDefault="00164B5D" w:rsidP="002570E4">
            <w:pPr>
              <w:pStyle w:val="TAC"/>
              <w:keepNext w:val="0"/>
              <w:keepLines w:val="0"/>
              <w:rPr>
                <w:rFonts w:cs="Arial"/>
              </w:rPr>
            </w:pPr>
            <w:r w:rsidRPr="005647EB">
              <w:rPr>
                <w:rFonts w:cs="Arial"/>
                <w:lang w:eastAsia="zh-CN"/>
              </w:rPr>
              <w:t>-</w:t>
            </w:r>
          </w:p>
        </w:tc>
        <w:tc>
          <w:tcPr>
            <w:tcW w:w="1794" w:type="dxa"/>
            <w:gridSpan w:val="2"/>
          </w:tcPr>
          <w:p w14:paraId="4111B746" w14:textId="77777777" w:rsidR="00164B5D" w:rsidRPr="005647EB" w:rsidRDefault="00164B5D" w:rsidP="002570E4">
            <w:pPr>
              <w:pStyle w:val="TAC"/>
              <w:keepNext w:val="0"/>
              <w:keepLines w:val="0"/>
              <w:rPr>
                <w:rFonts w:cs="Arial"/>
              </w:rPr>
            </w:pPr>
            <w:r w:rsidRPr="005647EB">
              <w:rPr>
                <w:rFonts w:cs="Arial"/>
              </w:rPr>
              <w:t>3</w:t>
            </w:r>
          </w:p>
        </w:tc>
        <w:tc>
          <w:tcPr>
            <w:tcW w:w="1780" w:type="dxa"/>
            <w:gridSpan w:val="2"/>
          </w:tcPr>
          <w:p w14:paraId="5FB0BFE9" w14:textId="77777777" w:rsidR="00164B5D" w:rsidRPr="005647EB" w:rsidRDefault="00164B5D" w:rsidP="002570E4">
            <w:pPr>
              <w:pStyle w:val="TAC"/>
              <w:keepNext w:val="0"/>
              <w:keepLines w:val="0"/>
              <w:rPr>
                <w:rFonts w:cs="Arial"/>
              </w:rPr>
            </w:pPr>
            <w:r w:rsidRPr="005647EB">
              <w:rPr>
                <w:rFonts w:cs="Arial"/>
                <w:lang w:eastAsia="zh-CN"/>
              </w:rPr>
              <w:t>3</w:t>
            </w:r>
          </w:p>
        </w:tc>
        <w:tc>
          <w:tcPr>
            <w:tcW w:w="1858" w:type="dxa"/>
            <w:gridSpan w:val="2"/>
          </w:tcPr>
          <w:p w14:paraId="1ABF496E" w14:textId="77777777" w:rsidR="00164B5D" w:rsidRPr="005647EB" w:rsidRDefault="00164B5D" w:rsidP="002570E4">
            <w:pPr>
              <w:pStyle w:val="TAC"/>
              <w:keepNext w:val="0"/>
              <w:keepLines w:val="0"/>
              <w:rPr>
                <w:rFonts w:cs="Arial"/>
              </w:rPr>
            </w:pPr>
            <w:r w:rsidRPr="005647EB">
              <w:rPr>
                <w:rFonts w:cs="Arial"/>
              </w:rPr>
              <w:t>3</w:t>
            </w:r>
          </w:p>
        </w:tc>
      </w:tr>
      <w:tr w:rsidR="00164B5D" w:rsidRPr="005647EB" w14:paraId="25FD1337" w14:textId="77777777" w:rsidTr="002570E4">
        <w:trPr>
          <w:cantSplit/>
          <w:jc w:val="center"/>
        </w:trPr>
        <w:tc>
          <w:tcPr>
            <w:tcW w:w="9958" w:type="dxa"/>
            <w:gridSpan w:val="10"/>
          </w:tcPr>
          <w:p w14:paraId="7A2E79B3" w14:textId="08A98EE5" w:rsidR="00164B5D" w:rsidRPr="005647EB" w:rsidRDefault="002570E4" w:rsidP="002570E4">
            <w:pPr>
              <w:pStyle w:val="TAN"/>
              <w:keepNext w:val="0"/>
              <w:keepLines w:val="0"/>
              <w:rPr>
                <w:rFonts w:cs="Arial"/>
              </w:rPr>
            </w:pPr>
            <w:r w:rsidRPr="005647EB">
              <w:rPr>
                <w:rFonts w:cs="Arial"/>
              </w:rPr>
              <w:t>NOTE 1:</w:t>
            </w:r>
            <w:r w:rsidR="00164B5D" w:rsidRPr="005647EB">
              <w:rPr>
                <w:rFonts w:cs="Arial"/>
              </w:rPr>
              <w:tab/>
              <w:t>OCNG</w:t>
            </w:r>
            <w:r w:rsidRPr="005647EB">
              <w:rPr>
                <w:rFonts w:cs="Arial"/>
              </w:rPr>
              <w:t xml:space="preserve"> </w:t>
            </w:r>
            <w:r w:rsidR="00164B5D" w:rsidRPr="005647EB">
              <w:rPr>
                <w:rFonts w:cs="Arial"/>
              </w:rPr>
              <w:t>shall</w:t>
            </w:r>
            <w:r w:rsidRPr="005647EB">
              <w:rPr>
                <w:rFonts w:cs="Arial"/>
              </w:rPr>
              <w:t xml:space="preserve"> </w:t>
            </w:r>
            <w:r w:rsidR="00164B5D" w:rsidRPr="005647EB">
              <w:rPr>
                <w:rFonts w:cs="Arial"/>
              </w:rPr>
              <w:t>be</w:t>
            </w:r>
            <w:r w:rsidRPr="005647EB">
              <w:rPr>
                <w:rFonts w:cs="Arial"/>
              </w:rPr>
              <w:t xml:space="preserve"> </w:t>
            </w:r>
            <w:r w:rsidR="00164B5D" w:rsidRPr="005647EB">
              <w:rPr>
                <w:rFonts w:cs="Arial"/>
              </w:rPr>
              <w:t>used</w:t>
            </w:r>
            <w:r w:rsidRPr="005647EB">
              <w:rPr>
                <w:rFonts w:cs="Arial"/>
              </w:rPr>
              <w:t xml:space="preserve"> </w:t>
            </w:r>
            <w:r w:rsidR="00164B5D" w:rsidRPr="005647EB">
              <w:rPr>
                <w:rFonts w:cs="Arial"/>
              </w:rPr>
              <w:t>such</w:t>
            </w:r>
            <w:r w:rsidRPr="005647EB">
              <w:rPr>
                <w:rFonts w:cs="Arial"/>
              </w:rPr>
              <w:t xml:space="preserve"> </w:t>
            </w:r>
            <w:r w:rsidR="00164B5D" w:rsidRPr="005647EB">
              <w:rPr>
                <w:rFonts w:cs="Arial"/>
              </w:rPr>
              <w:t>that</w:t>
            </w:r>
            <w:r w:rsidRPr="005647EB">
              <w:rPr>
                <w:rFonts w:cs="Arial"/>
              </w:rPr>
              <w:t xml:space="preserve"> </w:t>
            </w:r>
            <w:r w:rsidR="00164B5D" w:rsidRPr="005647EB">
              <w:rPr>
                <w:rFonts w:cs="Arial"/>
              </w:rPr>
              <w:t>both</w:t>
            </w:r>
            <w:r w:rsidRPr="005647EB">
              <w:rPr>
                <w:rFonts w:cs="Arial"/>
              </w:rPr>
              <w:t xml:space="preserve"> </w:t>
            </w:r>
            <w:r w:rsidR="00164B5D" w:rsidRPr="005647EB">
              <w:rPr>
                <w:rFonts w:cs="Arial"/>
              </w:rPr>
              <w:t>cells</w:t>
            </w:r>
            <w:r w:rsidRPr="005647EB">
              <w:rPr>
                <w:rFonts w:cs="Arial"/>
              </w:rPr>
              <w:t xml:space="preserve"> </w:t>
            </w:r>
            <w:r w:rsidR="00164B5D" w:rsidRPr="005647EB">
              <w:rPr>
                <w:rFonts w:cs="Arial"/>
              </w:rPr>
              <w:t>are</w:t>
            </w:r>
            <w:r w:rsidRPr="005647EB">
              <w:rPr>
                <w:rFonts w:cs="Arial"/>
              </w:rPr>
              <w:t xml:space="preserve"> </w:t>
            </w:r>
            <w:r w:rsidR="00164B5D" w:rsidRPr="005647EB">
              <w:rPr>
                <w:rFonts w:cs="Arial"/>
              </w:rPr>
              <w:t>fully</w:t>
            </w:r>
            <w:r w:rsidRPr="005647EB">
              <w:rPr>
                <w:rFonts w:cs="Arial"/>
              </w:rPr>
              <w:t xml:space="preserve"> </w:t>
            </w:r>
            <w:r w:rsidR="00164B5D" w:rsidRPr="005647EB">
              <w:rPr>
                <w:rFonts w:cs="Arial"/>
              </w:rPr>
              <w:t>allocated</w:t>
            </w:r>
            <w:r w:rsidRPr="005647EB">
              <w:rPr>
                <w:rFonts w:cs="Arial"/>
              </w:rPr>
              <w:t xml:space="preserve"> </w:t>
            </w:r>
            <w:r w:rsidR="00164B5D" w:rsidRPr="005647EB">
              <w:rPr>
                <w:rFonts w:cs="Arial"/>
              </w:rPr>
              <w:t>and</w:t>
            </w:r>
            <w:r w:rsidRPr="005647EB">
              <w:rPr>
                <w:rFonts w:cs="Arial"/>
              </w:rPr>
              <w:t xml:space="preserve"> </w:t>
            </w:r>
            <w:r w:rsidR="00164B5D" w:rsidRPr="005647EB">
              <w:rPr>
                <w:rFonts w:cs="Arial"/>
              </w:rPr>
              <w:t>a</w:t>
            </w:r>
            <w:r w:rsidRPr="005647EB">
              <w:rPr>
                <w:rFonts w:cs="Arial"/>
              </w:rPr>
              <w:t xml:space="preserve"> </w:t>
            </w:r>
            <w:r w:rsidR="00164B5D" w:rsidRPr="005647EB">
              <w:rPr>
                <w:rFonts w:cs="Arial"/>
              </w:rPr>
              <w:t>constant</w:t>
            </w:r>
            <w:r w:rsidRPr="005647EB">
              <w:rPr>
                <w:rFonts w:cs="Arial"/>
              </w:rPr>
              <w:t xml:space="preserve"> </w:t>
            </w:r>
            <w:r w:rsidR="00164B5D" w:rsidRPr="005647EB">
              <w:rPr>
                <w:rFonts w:cs="Arial"/>
              </w:rPr>
              <w:t>total</w:t>
            </w:r>
            <w:r w:rsidRPr="005647EB">
              <w:rPr>
                <w:rFonts w:cs="Arial"/>
              </w:rPr>
              <w:t xml:space="preserve"> </w:t>
            </w:r>
            <w:r w:rsidR="00164B5D" w:rsidRPr="005647EB">
              <w:rPr>
                <w:rFonts w:cs="Arial"/>
              </w:rPr>
              <w:t>transmitted</w:t>
            </w:r>
            <w:r w:rsidRPr="005647EB">
              <w:rPr>
                <w:rFonts w:cs="Arial"/>
              </w:rPr>
              <w:t xml:space="preserve"> </w:t>
            </w:r>
            <w:r w:rsidR="00164B5D" w:rsidRPr="005647EB">
              <w:rPr>
                <w:rFonts w:cs="Arial"/>
              </w:rPr>
              <w:t>power</w:t>
            </w:r>
            <w:r w:rsidRPr="005647EB">
              <w:rPr>
                <w:rFonts w:cs="Arial"/>
              </w:rPr>
              <w:t xml:space="preserve"> </w:t>
            </w:r>
            <w:r w:rsidR="00164B5D" w:rsidRPr="005647EB">
              <w:rPr>
                <w:rFonts w:cs="Arial"/>
              </w:rPr>
              <w:t>spectral</w:t>
            </w:r>
            <w:r w:rsidRPr="005647EB">
              <w:rPr>
                <w:rFonts w:cs="Arial"/>
              </w:rPr>
              <w:t xml:space="preserve"> </w:t>
            </w:r>
            <w:r w:rsidR="00164B5D" w:rsidRPr="005647EB">
              <w:rPr>
                <w:rFonts w:cs="Arial"/>
              </w:rPr>
              <w:t>density</w:t>
            </w:r>
            <w:r w:rsidRPr="005647EB">
              <w:rPr>
                <w:rFonts w:cs="Arial"/>
              </w:rPr>
              <w:t xml:space="preserve"> </w:t>
            </w:r>
            <w:r w:rsidR="00164B5D" w:rsidRPr="005647EB">
              <w:rPr>
                <w:rFonts w:cs="Arial"/>
              </w:rPr>
              <w:t>is</w:t>
            </w:r>
            <w:r w:rsidRPr="005647EB">
              <w:rPr>
                <w:rFonts w:cs="Arial"/>
              </w:rPr>
              <w:t xml:space="preserve"> </w:t>
            </w:r>
            <w:r w:rsidR="00164B5D" w:rsidRPr="005647EB">
              <w:rPr>
                <w:rFonts w:cs="Arial"/>
              </w:rPr>
              <w:t>achieved</w:t>
            </w:r>
            <w:r w:rsidRPr="005647EB">
              <w:rPr>
                <w:rFonts w:cs="Arial"/>
              </w:rPr>
              <w:t xml:space="preserve"> </w:t>
            </w:r>
            <w:r w:rsidR="00164B5D" w:rsidRPr="005647EB">
              <w:rPr>
                <w:rFonts w:cs="Arial"/>
              </w:rPr>
              <w:t>for</w:t>
            </w:r>
            <w:r w:rsidRPr="005647EB">
              <w:rPr>
                <w:rFonts w:cs="Arial"/>
              </w:rPr>
              <w:t xml:space="preserve"> </w:t>
            </w:r>
            <w:r w:rsidR="00164B5D" w:rsidRPr="005647EB">
              <w:rPr>
                <w:rFonts w:cs="Arial"/>
              </w:rPr>
              <w:t>all</w:t>
            </w:r>
            <w:r w:rsidRPr="005647EB">
              <w:rPr>
                <w:rFonts w:cs="Arial"/>
              </w:rPr>
              <w:t xml:space="preserve"> </w:t>
            </w:r>
            <w:r w:rsidR="00164B5D" w:rsidRPr="005647EB">
              <w:rPr>
                <w:rFonts w:cs="Arial"/>
              </w:rPr>
              <w:t>OFDM</w:t>
            </w:r>
            <w:r w:rsidRPr="005647EB">
              <w:rPr>
                <w:rFonts w:cs="Arial"/>
              </w:rPr>
              <w:t xml:space="preserve"> </w:t>
            </w:r>
            <w:r w:rsidR="00164B5D" w:rsidRPr="005647EB">
              <w:rPr>
                <w:rFonts w:cs="Arial"/>
              </w:rPr>
              <w:t>symbols.</w:t>
            </w:r>
          </w:p>
          <w:p w14:paraId="63FFCCE0" w14:textId="25FAFCC0" w:rsidR="00164B5D" w:rsidRPr="005647EB" w:rsidRDefault="002570E4" w:rsidP="002570E4">
            <w:pPr>
              <w:pStyle w:val="TAN"/>
              <w:keepNext w:val="0"/>
              <w:keepLines w:val="0"/>
              <w:rPr>
                <w:rFonts w:cs="Arial"/>
              </w:rPr>
            </w:pPr>
            <w:r w:rsidRPr="005647EB">
              <w:rPr>
                <w:rFonts w:cs="Arial"/>
              </w:rPr>
              <w:t>NOTE 2:</w:t>
            </w:r>
            <w:r w:rsidR="00164B5D" w:rsidRPr="005647EB">
              <w:rPr>
                <w:rFonts w:cs="Arial"/>
              </w:rPr>
              <w:tab/>
              <w:t>The</w:t>
            </w:r>
            <w:r w:rsidRPr="005647EB">
              <w:rPr>
                <w:rFonts w:cs="Arial"/>
              </w:rPr>
              <w:t xml:space="preserve"> </w:t>
            </w:r>
            <w:r w:rsidR="00164B5D" w:rsidRPr="005647EB">
              <w:rPr>
                <w:rFonts w:cs="Arial"/>
              </w:rPr>
              <w:t>resources</w:t>
            </w:r>
            <w:r w:rsidRPr="005647EB">
              <w:rPr>
                <w:rFonts w:cs="Arial"/>
              </w:rPr>
              <w:t xml:space="preserve"> </w:t>
            </w:r>
            <w:r w:rsidR="00164B5D" w:rsidRPr="005647EB">
              <w:rPr>
                <w:rFonts w:cs="Arial"/>
              </w:rPr>
              <w:t>for</w:t>
            </w:r>
            <w:r w:rsidRPr="005647EB">
              <w:rPr>
                <w:rFonts w:cs="Arial"/>
              </w:rPr>
              <w:t xml:space="preserve"> </w:t>
            </w:r>
            <w:r w:rsidR="00164B5D" w:rsidRPr="005647EB">
              <w:rPr>
                <w:rFonts w:cs="Arial"/>
              </w:rPr>
              <w:t>uplink</w:t>
            </w:r>
            <w:r w:rsidRPr="005647EB">
              <w:rPr>
                <w:rFonts w:cs="Arial"/>
              </w:rPr>
              <w:t xml:space="preserve"> </w:t>
            </w:r>
            <w:r w:rsidR="00164B5D" w:rsidRPr="005647EB">
              <w:rPr>
                <w:rFonts w:cs="Arial"/>
              </w:rPr>
              <w:t>transmission</w:t>
            </w:r>
            <w:r w:rsidRPr="005647EB">
              <w:rPr>
                <w:rFonts w:cs="Arial"/>
              </w:rPr>
              <w:t xml:space="preserve"> </w:t>
            </w:r>
            <w:r w:rsidR="00164B5D" w:rsidRPr="005647EB">
              <w:rPr>
                <w:rFonts w:cs="Arial"/>
              </w:rPr>
              <w:t>are</w:t>
            </w:r>
            <w:r w:rsidRPr="005647EB">
              <w:rPr>
                <w:rFonts w:cs="Arial"/>
              </w:rPr>
              <w:t xml:space="preserve"> </w:t>
            </w:r>
            <w:r w:rsidR="00164B5D" w:rsidRPr="005647EB">
              <w:rPr>
                <w:rFonts w:cs="Arial"/>
              </w:rPr>
              <w:t>assigned</w:t>
            </w:r>
            <w:r w:rsidRPr="005647EB">
              <w:rPr>
                <w:rFonts w:cs="Arial"/>
              </w:rPr>
              <w:t xml:space="preserve"> </w:t>
            </w:r>
            <w:r w:rsidR="00164B5D" w:rsidRPr="005647EB">
              <w:rPr>
                <w:rFonts w:cs="Arial"/>
              </w:rPr>
              <w:t>to</w:t>
            </w:r>
            <w:r w:rsidRPr="005647EB">
              <w:rPr>
                <w:rFonts w:cs="Arial"/>
              </w:rPr>
              <w:t xml:space="preserve"> </w:t>
            </w:r>
            <w:r w:rsidR="00164B5D" w:rsidRPr="005647EB">
              <w:rPr>
                <w:rFonts w:cs="Arial"/>
              </w:rPr>
              <w:t>the</w:t>
            </w:r>
            <w:r w:rsidRPr="005647EB">
              <w:rPr>
                <w:rFonts w:cs="Arial"/>
              </w:rPr>
              <w:t xml:space="preserve"> </w:t>
            </w:r>
            <w:r w:rsidR="00164B5D" w:rsidRPr="005647EB">
              <w:rPr>
                <w:rFonts w:cs="Arial"/>
              </w:rPr>
              <w:t>UE</w:t>
            </w:r>
            <w:r w:rsidRPr="005647EB">
              <w:rPr>
                <w:rFonts w:cs="Arial"/>
              </w:rPr>
              <w:t xml:space="preserve"> </w:t>
            </w:r>
            <w:r w:rsidR="00164B5D" w:rsidRPr="005647EB">
              <w:rPr>
                <w:rFonts w:cs="Arial"/>
              </w:rPr>
              <w:t>prior</w:t>
            </w:r>
            <w:r w:rsidRPr="005647EB">
              <w:rPr>
                <w:rFonts w:cs="Arial"/>
              </w:rPr>
              <w:t xml:space="preserve"> </w:t>
            </w:r>
            <w:r w:rsidR="00164B5D" w:rsidRPr="005647EB">
              <w:rPr>
                <w:rFonts w:cs="Arial"/>
              </w:rPr>
              <w:t>to</w:t>
            </w:r>
            <w:r w:rsidRPr="005647EB">
              <w:rPr>
                <w:rFonts w:cs="Arial"/>
              </w:rPr>
              <w:t xml:space="preserve"> </w:t>
            </w:r>
            <w:r w:rsidR="00164B5D" w:rsidRPr="005647EB">
              <w:rPr>
                <w:rFonts w:cs="Arial"/>
              </w:rPr>
              <w:t>the</w:t>
            </w:r>
            <w:r w:rsidRPr="005647EB">
              <w:rPr>
                <w:rFonts w:cs="Arial"/>
              </w:rPr>
              <w:t xml:space="preserve"> </w:t>
            </w:r>
            <w:r w:rsidR="00164B5D" w:rsidRPr="005647EB">
              <w:rPr>
                <w:rFonts w:cs="Arial"/>
              </w:rPr>
              <w:t>start</w:t>
            </w:r>
            <w:r w:rsidRPr="005647EB">
              <w:rPr>
                <w:rFonts w:cs="Arial"/>
              </w:rPr>
              <w:t xml:space="preserve"> </w:t>
            </w:r>
            <w:r w:rsidR="00164B5D" w:rsidRPr="005647EB">
              <w:rPr>
                <w:rFonts w:cs="Arial"/>
              </w:rPr>
              <w:t>of</w:t>
            </w:r>
            <w:r w:rsidRPr="005647EB">
              <w:rPr>
                <w:rFonts w:cs="Arial"/>
              </w:rPr>
              <w:t xml:space="preserve"> </w:t>
            </w:r>
            <w:r w:rsidR="00164B5D" w:rsidRPr="005647EB">
              <w:rPr>
                <w:rFonts w:cs="Arial"/>
              </w:rPr>
              <w:t>time</w:t>
            </w:r>
            <w:r w:rsidRPr="005647EB">
              <w:rPr>
                <w:rFonts w:cs="Arial"/>
              </w:rPr>
              <w:t xml:space="preserve"> </w:t>
            </w:r>
            <w:r w:rsidR="00164B5D" w:rsidRPr="005647EB">
              <w:rPr>
                <w:rFonts w:cs="Arial"/>
              </w:rPr>
              <w:t>period</w:t>
            </w:r>
            <w:r w:rsidRPr="005647EB">
              <w:rPr>
                <w:rFonts w:cs="Arial"/>
              </w:rPr>
              <w:t xml:space="preserve"> </w:t>
            </w:r>
            <w:r w:rsidR="00164B5D" w:rsidRPr="005647EB">
              <w:rPr>
                <w:rFonts w:cs="Arial"/>
              </w:rPr>
              <w:t>T2.</w:t>
            </w:r>
          </w:p>
          <w:p w14:paraId="67638929" w14:textId="2CEDE4D2" w:rsidR="00164B5D" w:rsidRPr="005647EB" w:rsidRDefault="002570E4" w:rsidP="002570E4">
            <w:pPr>
              <w:pStyle w:val="TAN"/>
              <w:keepNext w:val="0"/>
              <w:keepLines w:val="0"/>
              <w:rPr>
                <w:rFonts w:cs="Arial"/>
              </w:rPr>
            </w:pPr>
            <w:r w:rsidRPr="005647EB">
              <w:rPr>
                <w:rFonts w:cs="Arial"/>
              </w:rPr>
              <w:t>NOTE 3:</w:t>
            </w:r>
            <w:r w:rsidR="00164B5D" w:rsidRPr="005647EB">
              <w:rPr>
                <w:rFonts w:cs="Arial"/>
              </w:rPr>
              <w:tab/>
              <w:t>Interference</w:t>
            </w:r>
            <w:r w:rsidRPr="005647EB">
              <w:rPr>
                <w:rFonts w:cs="Arial"/>
              </w:rPr>
              <w:t xml:space="preserve"> </w:t>
            </w:r>
            <w:r w:rsidR="00164B5D" w:rsidRPr="005647EB">
              <w:rPr>
                <w:rFonts w:cs="Arial"/>
              </w:rPr>
              <w:t>from</w:t>
            </w:r>
            <w:r w:rsidRPr="005647EB">
              <w:rPr>
                <w:rFonts w:cs="Arial"/>
              </w:rPr>
              <w:t xml:space="preserve"> </w:t>
            </w:r>
            <w:r w:rsidR="00164B5D" w:rsidRPr="005647EB">
              <w:rPr>
                <w:rFonts w:cs="Arial"/>
              </w:rPr>
              <w:t>other</w:t>
            </w:r>
            <w:r w:rsidRPr="005647EB">
              <w:rPr>
                <w:rFonts w:cs="Arial"/>
              </w:rPr>
              <w:t xml:space="preserve"> </w:t>
            </w:r>
            <w:r w:rsidR="00164B5D" w:rsidRPr="005647EB">
              <w:rPr>
                <w:rFonts w:cs="Arial"/>
              </w:rPr>
              <w:t>cells</w:t>
            </w:r>
            <w:r w:rsidRPr="005647EB">
              <w:rPr>
                <w:rFonts w:cs="Arial"/>
              </w:rPr>
              <w:t xml:space="preserve"> </w:t>
            </w:r>
            <w:r w:rsidR="00164B5D" w:rsidRPr="005647EB">
              <w:rPr>
                <w:rFonts w:cs="Arial"/>
              </w:rPr>
              <w:t>and</w:t>
            </w:r>
            <w:r w:rsidRPr="005647EB">
              <w:rPr>
                <w:rFonts w:cs="Arial"/>
              </w:rPr>
              <w:t xml:space="preserve"> </w:t>
            </w:r>
            <w:r w:rsidR="00164B5D" w:rsidRPr="005647EB">
              <w:rPr>
                <w:rFonts w:cs="Arial"/>
              </w:rPr>
              <w:t>noise</w:t>
            </w:r>
            <w:r w:rsidRPr="005647EB">
              <w:rPr>
                <w:rFonts w:cs="Arial"/>
              </w:rPr>
              <w:t xml:space="preserve"> </w:t>
            </w:r>
            <w:r w:rsidR="00164B5D" w:rsidRPr="005647EB">
              <w:rPr>
                <w:rFonts w:cs="Arial"/>
              </w:rPr>
              <w:t>sources</w:t>
            </w:r>
            <w:r w:rsidRPr="005647EB">
              <w:rPr>
                <w:rFonts w:cs="Arial"/>
              </w:rPr>
              <w:t xml:space="preserve"> </w:t>
            </w:r>
            <w:r w:rsidR="00164B5D" w:rsidRPr="005647EB">
              <w:rPr>
                <w:rFonts w:cs="Arial"/>
              </w:rPr>
              <w:t>not</w:t>
            </w:r>
            <w:r w:rsidRPr="005647EB">
              <w:rPr>
                <w:rFonts w:cs="Arial"/>
              </w:rPr>
              <w:t xml:space="preserve"> </w:t>
            </w:r>
            <w:r w:rsidR="00164B5D" w:rsidRPr="005647EB">
              <w:rPr>
                <w:rFonts w:cs="Arial"/>
              </w:rPr>
              <w:t>specified</w:t>
            </w:r>
            <w:r w:rsidRPr="005647EB">
              <w:rPr>
                <w:rFonts w:cs="Arial"/>
              </w:rPr>
              <w:t xml:space="preserve"> </w:t>
            </w:r>
            <w:r w:rsidR="00164B5D" w:rsidRPr="005647EB">
              <w:rPr>
                <w:rFonts w:cs="Arial"/>
              </w:rPr>
              <w:t>in</w:t>
            </w:r>
            <w:r w:rsidRPr="005647EB">
              <w:rPr>
                <w:rFonts w:cs="Arial"/>
              </w:rPr>
              <w:t xml:space="preserve"> </w:t>
            </w:r>
            <w:r w:rsidR="00164B5D" w:rsidRPr="005647EB">
              <w:rPr>
                <w:rFonts w:cs="Arial"/>
              </w:rPr>
              <w:t>the</w:t>
            </w:r>
            <w:r w:rsidRPr="005647EB">
              <w:rPr>
                <w:rFonts w:cs="Arial"/>
              </w:rPr>
              <w:t xml:space="preserve"> </w:t>
            </w:r>
            <w:r w:rsidR="00164B5D" w:rsidRPr="005647EB">
              <w:rPr>
                <w:rFonts w:cs="Arial"/>
              </w:rPr>
              <w:t>test</w:t>
            </w:r>
            <w:r w:rsidRPr="005647EB">
              <w:rPr>
                <w:rFonts w:cs="Arial"/>
              </w:rPr>
              <w:t xml:space="preserve"> </w:t>
            </w:r>
            <w:r w:rsidR="00164B5D" w:rsidRPr="005647EB">
              <w:rPr>
                <w:rFonts w:cs="Arial"/>
              </w:rPr>
              <w:t>is</w:t>
            </w:r>
            <w:r w:rsidRPr="005647EB">
              <w:rPr>
                <w:rFonts w:cs="Arial"/>
              </w:rPr>
              <w:t xml:space="preserve"> </w:t>
            </w:r>
            <w:r w:rsidR="00164B5D" w:rsidRPr="005647EB">
              <w:rPr>
                <w:rFonts w:cs="Arial"/>
              </w:rPr>
              <w:t>assumed</w:t>
            </w:r>
            <w:r w:rsidRPr="005647EB">
              <w:rPr>
                <w:rFonts w:cs="Arial"/>
              </w:rPr>
              <w:t xml:space="preserve"> </w:t>
            </w:r>
            <w:r w:rsidR="00164B5D" w:rsidRPr="005647EB">
              <w:rPr>
                <w:rFonts w:cs="Arial"/>
              </w:rPr>
              <w:t>to</w:t>
            </w:r>
            <w:r w:rsidRPr="005647EB">
              <w:rPr>
                <w:rFonts w:cs="Arial"/>
              </w:rPr>
              <w:t xml:space="preserve"> </w:t>
            </w:r>
            <w:r w:rsidR="00164B5D" w:rsidRPr="005647EB">
              <w:rPr>
                <w:rFonts w:cs="Arial"/>
              </w:rPr>
              <w:t>be</w:t>
            </w:r>
            <w:r w:rsidRPr="005647EB">
              <w:rPr>
                <w:rFonts w:cs="Arial"/>
              </w:rPr>
              <w:t xml:space="preserve"> </w:t>
            </w:r>
            <w:r w:rsidR="00164B5D" w:rsidRPr="005647EB">
              <w:rPr>
                <w:rFonts w:cs="Arial"/>
              </w:rPr>
              <w:t>constant</w:t>
            </w:r>
            <w:r w:rsidRPr="005647EB">
              <w:rPr>
                <w:rFonts w:cs="Arial"/>
              </w:rPr>
              <w:t xml:space="preserve"> </w:t>
            </w:r>
            <w:r w:rsidR="00164B5D" w:rsidRPr="005647EB">
              <w:rPr>
                <w:rFonts w:cs="Arial"/>
              </w:rPr>
              <w:t>over</w:t>
            </w:r>
            <w:r w:rsidRPr="005647EB">
              <w:rPr>
                <w:rFonts w:cs="Arial"/>
              </w:rPr>
              <w:t xml:space="preserve"> </w:t>
            </w:r>
            <w:r w:rsidR="00164B5D" w:rsidRPr="005647EB">
              <w:rPr>
                <w:rFonts w:cs="Arial"/>
              </w:rPr>
              <w:t>subcarriers</w:t>
            </w:r>
            <w:r w:rsidRPr="005647EB">
              <w:rPr>
                <w:rFonts w:cs="Arial"/>
              </w:rPr>
              <w:t xml:space="preserve"> </w:t>
            </w:r>
            <w:r w:rsidR="00164B5D" w:rsidRPr="005647EB">
              <w:rPr>
                <w:rFonts w:cs="Arial"/>
              </w:rPr>
              <w:t>and</w:t>
            </w:r>
            <w:r w:rsidRPr="005647EB">
              <w:rPr>
                <w:rFonts w:cs="Arial"/>
              </w:rPr>
              <w:t xml:space="preserve"> </w:t>
            </w:r>
            <w:r w:rsidR="00164B5D" w:rsidRPr="005647EB">
              <w:rPr>
                <w:rFonts w:cs="Arial"/>
              </w:rPr>
              <w:t>time</w:t>
            </w:r>
            <w:r w:rsidRPr="005647EB">
              <w:rPr>
                <w:rFonts w:cs="Arial"/>
              </w:rPr>
              <w:t xml:space="preserve"> </w:t>
            </w:r>
            <w:r w:rsidR="00164B5D" w:rsidRPr="005647EB">
              <w:rPr>
                <w:rFonts w:cs="Arial"/>
              </w:rPr>
              <w:t>and</w:t>
            </w:r>
            <w:r w:rsidRPr="005647EB">
              <w:rPr>
                <w:rFonts w:cs="Arial"/>
              </w:rPr>
              <w:t xml:space="preserve"> </w:t>
            </w:r>
            <w:r w:rsidR="00164B5D" w:rsidRPr="005647EB">
              <w:rPr>
                <w:rFonts w:cs="Arial"/>
              </w:rPr>
              <w:t>shall</w:t>
            </w:r>
            <w:r w:rsidRPr="005647EB">
              <w:rPr>
                <w:rFonts w:cs="Arial"/>
              </w:rPr>
              <w:t xml:space="preserve"> </w:t>
            </w:r>
            <w:r w:rsidR="00164B5D" w:rsidRPr="005647EB">
              <w:rPr>
                <w:rFonts w:cs="Arial"/>
              </w:rPr>
              <w:t>be</w:t>
            </w:r>
            <w:r w:rsidRPr="005647EB">
              <w:rPr>
                <w:rFonts w:cs="Arial"/>
              </w:rPr>
              <w:t xml:space="preserve"> </w:t>
            </w:r>
            <w:r w:rsidR="00164B5D" w:rsidRPr="005647EB">
              <w:rPr>
                <w:rFonts w:cs="Arial"/>
              </w:rPr>
              <w:t>modelled</w:t>
            </w:r>
            <w:r w:rsidRPr="005647EB">
              <w:rPr>
                <w:rFonts w:cs="Arial"/>
              </w:rPr>
              <w:t xml:space="preserve"> </w:t>
            </w:r>
            <w:r w:rsidR="00164B5D" w:rsidRPr="005647EB">
              <w:rPr>
                <w:rFonts w:cs="Arial"/>
              </w:rPr>
              <w:t>as</w:t>
            </w:r>
            <w:r w:rsidRPr="005647EB">
              <w:rPr>
                <w:rFonts w:cs="Arial"/>
              </w:rPr>
              <w:t xml:space="preserve"> </w:t>
            </w:r>
            <w:r w:rsidR="00164B5D" w:rsidRPr="005647EB">
              <w:rPr>
                <w:rFonts w:cs="Arial"/>
              </w:rPr>
              <w:t>AWGN</w:t>
            </w:r>
            <w:r w:rsidRPr="005647EB">
              <w:rPr>
                <w:rFonts w:cs="Arial"/>
              </w:rPr>
              <w:t xml:space="preserve"> </w:t>
            </w:r>
            <w:r w:rsidR="00164B5D" w:rsidRPr="005647EB">
              <w:rPr>
                <w:rFonts w:cs="Arial"/>
              </w:rPr>
              <w:t>of</w:t>
            </w:r>
            <w:r w:rsidRPr="005647EB">
              <w:rPr>
                <w:rFonts w:cs="Arial"/>
              </w:rPr>
              <w:t xml:space="preserve"> </w:t>
            </w:r>
            <w:r w:rsidR="00164B5D" w:rsidRPr="005647EB">
              <w:rPr>
                <w:rFonts w:cs="Arial"/>
              </w:rPr>
              <w:t>appropriate</w:t>
            </w:r>
            <w:r w:rsidRPr="005647EB">
              <w:rPr>
                <w:rFonts w:cs="Arial"/>
              </w:rPr>
              <w:t xml:space="preserve"> </w:t>
            </w:r>
            <w:r w:rsidR="00164B5D" w:rsidRPr="005647EB">
              <w:rPr>
                <w:rFonts w:cs="Arial"/>
              </w:rPr>
              <w:t>power</w:t>
            </w:r>
            <w:r w:rsidRPr="005647EB">
              <w:rPr>
                <w:rFonts w:cs="Arial"/>
              </w:rPr>
              <w:t xml:space="preserve"> </w:t>
            </w:r>
            <w:r w:rsidR="00164B5D" w:rsidRPr="005647EB">
              <w:rPr>
                <w:rFonts w:cs="Arial"/>
              </w:rPr>
              <w:t>for</w:t>
            </w:r>
            <w:r w:rsidRPr="005647EB">
              <w:rPr>
                <w:rFonts w:cs="Arial"/>
              </w:rPr>
              <w:t xml:space="preserve"> </w:t>
            </w:r>
            <w:r w:rsidR="00164B5D" w:rsidRPr="005647EB">
              <w:rPr>
                <w:rFonts w:cs="Arial"/>
                <w:position w:val="-12"/>
              </w:rPr>
              <w:object w:dxaOrig="400" w:dyaOrig="360" w14:anchorId="420B18A7">
                <v:shape id="_x0000_i1260" type="#_x0000_t75" style="width:20.5pt;height:19.5pt" o:ole="" fillcolor="window">
                  <v:imagedata r:id="rId10" o:title=""/>
                </v:shape>
                <o:OLEObject Type="Embed" ProgID="Equation.3" ShapeID="_x0000_i1260" DrawAspect="Content" ObjectID="_1781977819" r:id="rId267"/>
              </w:object>
            </w:r>
            <w:r w:rsidRPr="005647EB">
              <w:rPr>
                <w:rFonts w:cs="Arial"/>
              </w:rPr>
              <w:t xml:space="preserve"> </w:t>
            </w:r>
            <w:r w:rsidR="00164B5D" w:rsidRPr="005647EB">
              <w:rPr>
                <w:rFonts w:cs="Arial"/>
              </w:rPr>
              <w:t>to</w:t>
            </w:r>
            <w:r w:rsidRPr="005647EB">
              <w:rPr>
                <w:rFonts w:cs="Arial"/>
              </w:rPr>
              <w:t xml:space="preserve"> </w:t>
            </w:r>
            <w:r w:rsidR="00164B5D" w:rsidRPr="005647EB">
              <w:rPr>
                <w:rFonts w:cs="Arial"/>
              </w:rPr>
              <w:t>be</w:t>
            </w:r>
            <w:r w:rsidRPr="005647EB">
              <w:rPr>
                <w:rFonts w:cs="Arial"/>
              </w:rPr>
              <w:t xml:space="preserve"> </w:t>
            </w:r>
            <w:r w:rsidR="00164B5D" w:rsidRPr="005647EB">
              <w:rPr>
                <w:rFonts w:cs="Arial"/>
              </w:rPr>
              <w:t>fulfilled.</w:t>
            </w:r>
          </w:p>
          <w:p w14:paraId="7091D74A" w14:textId="7286789F" w:rsidR="00164B5D" w:rsidRPr="005647EB" w:rsidRDefault="002570E4" w:rsidP="002570E4">
            <w:pPr>
              <w:pStyle w:val="TAN"/>
              <w:keepNext w:val="0"/>
              <w:keepLines w:val="0"/>
              <w:rPr>
                <w:rFonts w:cs="Arial"/>
              </w:rPr>
            </w:pPr>
            <w:r w:rsidRPr="005647EB">
              <w:rPr>
                <w:rFonts w:cs="Arial"/>
              </w:rPr>
              <w:t>NOTE 4:</w:t>
            </w:r>
            <w:r w:rsidR="00164B5D" w:rsidRPr="005647EB">
              <w:rPr>
                <w:rFonts w:cs="Arial"/>
              </w:rPr>
              <w:tab/>
            </w:r>
            <w:r w:rsidR="00164B5D" w:rsidRPr="005647EB">
              <w:rPr>
                <w:rFonts w:cs="Arial"/>
                <w:lang w:eastAsia="zh-CN"/>
              </w:rPr>
              <w:t>E</w:t>
            </w:r>
            <w:r w:rsidR="00164B5D" w:rsidRPr="005647EB">
              <w:rPr>
                <w:rFonts w:cs="Arial"/>
                <w:vertAlign w:val="subscript"/>
                <w:lang w:eastAsia="zh-CN"/>
              </w:rPr>
              <w:t>s</w:t>
            </w:r>
            <w:r w:rsidR="00164B5D" w:rsidRPr="005647EB">
              <w:rPr>
                <w:rFonts w:cs="Arial"/>
                <w:lang w:eastAsia="zh-CN"/>
              </w:rPr>
              <w:t>/I</w:t>
            </w:r>
            <w:r w:rsidR="00164B5D" w:rsidRPr="005647EB">
              <w:rPr>
                <w:rFonts w:cs="Arial"/>
                <w:vertAlign w:val="subscript"/>
                <w:lang w:eastAsia="zh-CN"/>
              </w:rPr>
              <w:t>ot</w:t>
            </w:r>
            <w:r w:rsidR="00164B5D" w:rsidRPr="005647EB">
              <w:rPr>
                <w:rFonts w:cs="Arial"/>
                <w:lang w:eastAsia="zh-CN"/>
              </w:rPr>
              <w:t>,</w:t>
            </w:r>
            <w:r w:rsidRPr="005647EB">
              <w:rPr>
                <w:rFonts w:cs="Arial"/>
              </w:rPr>
              <w:t xml:space="preserve"> </w:t>
            </w:r>
            <w:r w:rsidR="00164B5D" w:rsidRPr="005647EB">
              <w:rPr>
                <w:rFonts w:cs="Arial"/>
              </w:rPr>
              <w:t>RSRP</w:t>
            </w:r>
            <w:r w:rsidR="00164B5D" w:rsidRPr="005647EB">
              <w:rPr>
                <w:rFonts w:cs="Arial"/>
                <w:lang w:eastAsia="zh-CN"/>
              </w:rPr>
              <w:t>,</w:t>
            </w:r>
            <w:r w:rsidRPr="005647EB">
              <w:rPr>
                <w:rFonts w:cs="Arial"/>
              </w:rPr>
              <w:t xml:space="preserve"> </w:t>
            </w:r>
            <w:r w:rsidR="00164B5D" w:rsidRPr="005647EB">
              <w:rPr>
                <w:rFonts w:cs="Arial"/>
              </w:rPr>
              <w:t>SCH_RP</w:t>
            </w:r>
            <w:r w:rsidRPr="005647EB">
              <w:rPr>
                <w:rFonts w:cs="Arial"/>
                <w:lang w:eastAsia="zh-CN"/>
              </w:rPr>
              <w:t xml:space="preserve"> </w:t>
            </w:r>
            <w:r w:rsidR="00164B5D" w:rsidRPr="005647EB">
              <w:rPr>
                <w:rFonts w:cs="Arial"/>
                <w:lang w:eastAsia="zh-CN"/>
              </w:rPr>
              <w:t>and</w:t>
            </w:r>
            <w:r w:rsidRPr="005647EB">
              <w:rPr>
                <w:rFonts w:cs="Arial"/>
                <w:lang w:eastAsia="zh-CN"/>
              </w:rPr>
              <w:t xml:space="preserve"> </w:t>
            </w:r>
            <w:r w:rsidR="00164B5D" w:rsidRPr="005647EB">
              <w:rPr>
                <w:rFonts w:cs="Arial"/>
                <w:lang w:eastAsia="zh-CN"/>
              </w:rPr>
              <w:t>Io</w:t>
            </w:r>
            <w:r w:rsidRPr="005647EB">
              <w:rPr>
                <w:rFonts w:cs="Arial"/>
              </w:rPr>
              <w:t xml:space="preserve"> </w:t>
            </w:r>
            <w:r w:rsidR="00164B5D" w:rsidRPr="005647EB">
              <w:rPr>
                <w:rFonts w:cs="Arial"/>
              </w:rPr>
              <w:t>levels</w:t>
            </w:r>
            <w:r w:rsidRPr="005647EB">
              <w:rPr>
                <w:rFonts w:cs="Arial"/>
              </w:rPr>
              <w:t xml:space="preserve"> </w:t>
            </w:r>
            <w:r w:rsidR="00164B5D" w:rsidRPr="005647EB">
              <w:rPr>
                <w:rFonts w:cs="Arial"/>
              </w:rPr>
              <w:t>have</w:t>
            </w:r>
            <w:r w:rsidRPr="005647EB">
              <w:rPr>
                <w:rFonts w:cs="Arial"/>
              </w:rPr>
              <w:t xml:space="preserve"> </w:t>
            </w:r>
            <w:r w:rsidR="00164B5D" w:rsidRPr="005647EB">
              <w:rPr>
                <w:rFonts w:cs="Arial"/>
              </w:rPr>
              <w:t>been</w:t>
            </w:r>
            <w:r w:rsidRPr="005647EB">
              <w:rPr>
                <w:rFonts w:cs="Arial"/>
              </w:rPr>
              <w:t xml:space="preserve"> </w:t>
            </w:r>
            <w:r w:rsidR="00164B5D" w:rsidRPr="005647EB">
              <w:rPr>
                <w:rFonts w:cs="Arial"/>
              </w:rPr>
              <w:t>derived</w:t>
            </w:r>
            <w:r w:rsidRPr="005647EB">
              <w:rPr>
                <w:rFonts w:cs="Arial"/>
              </w:rPr>
              <w:t xml:space="preserve"> </w:t>
            </w:r>
            <w:r w:rsidR="00164B5D" w:rsidRPr="005647EB">
              <w:rPr>
                <w:rFonts w:cs="Arial"/>
              </w:rPr>
              <w:t>from</w:t>
            </w:r>
            <w:r w:rsidRPr="005647EB">
              <w:rPr>
                <w:rFonts w:cs="Arial"/>
              </w:rPr>
              <w:t xml:space="preserve"> </w:t>
            </w:r>
            <w:r w:rsidR="00164B5D" w:rsidRPr="005647EB">
              <w:rPr>
                <w:rFonts w:cs="Arial"/>
              </w:rPr>
              <w:t>other</w:t>
            </w:r>
            <w:r w:rsidRPr="005647EB">
              <w:rPr>
                <w:rFonts w:cs="Arial"/>
              </w:rPr>
              <w:t xml:space="preserve"> </w:t>
            </w:r>
            <w:r w:rsidR="00164B5D" w:rsidRPr="005647EB">
              <w:rPr>
                <w:rFonts w:cs="Arial"/>
              </w:rPr>
              <w:t>parameters</w:t>
            </w:r>
            <w:r w:rsidRPr="005647EB">
              <w:rPr>
                <w:rFonts w:cs="Arial"/>
              </w:rPr>
              <w:t xml:space="preserve"> </w:t>
            </w:r>
            <w:r w:rsidR="00164B5D" w:rsidRPr="005647EB">
              <w:rPr>
                <w:rFonts w:cs="Arial"/>
              </w:rPr>
              <w:t>for</w:t>
            </w:r>
            <w:r w:rsidRPr="005647EB">
              <w:rPr>
                <w:rFonts w:cs="Arial"/>
              </w:rPr>
              <w:t xml:space="preserve"> </w:t>
            </w:r>
            <w:r w:rsidR="00164B5D" w:rsidRPr="005647EB">
              <w:rPr>
                <w:rFonts w:cs="Arial"/>
              </w:rPr>
              <w:t>information</w:t>
            </w:r>
            <w:r w:rsidRPr="005647EB">
              <w:rPr>
                <w:rFonts w:cs="Arial"/>
              </w:rPr>
              <w:t xml:space="preserve"> </w:t>
            </w:r>
            <w:r w:rsidR="00164B5D" w:rsidRPr="005647EB">
              <w:rPr>
                <w:rFonts w:cs="Arial"/>
              </w:rPr>
              <w:t>purposes.</w:t>
            </w:r>
            <w:r w:rsidRPr="005647EB">
              <w:rPr>
                <w:rFonts w:cs="Arial"/>
              </w:rPr>
              <w:t xml:space="preserve"> </w:t>
            </w:r>
            <w:r w:rsidR="00164B5D" w:rsidRPr="005647EB">
              <w:rPr>
                <w:rFonts w:cs="Arial"/>
              </w:rPr>
              <w:t>They</w:t>
            </w:r>
            <w:r w:rsidRPr="005647EB">
              <w:rPr>
                <w:rFonts w:cs="Arial"/>
              </w:rPr>
              <w:t xml:space="preserve"> </w:t>
            </w:r>
            <w:r w:rsidR="00164B5D" w:rsidRPr="005647EB">
              <w:rPr>
                <w:rFonts w:cs="Arial"/>
              </w:rPr>
              <w:t>are</w:t>
            </w:r>
            <w:r w:rsidRPr="005647EB">
              <w:rPr>
                <w:rFonts w:cs="Arial"/>
              </w:rPr>
              <w:t xml:space="preserve"> </w:t>
            </w:r>
            <w:r w:rsidR="00164B5D" w:rsidRPr="005647EB">
              <w:rPr>
                <w:rFonts w:cs="Arial"/>
              </w:rPr>
              <w:t>not</w:t>
            </w:r>
            <w:r w:rsidRPr="005647EB">
              <w:rPr>
                <w:rFonts w:cs="Arial"/>
              </w:rPr>
              <w:t xml:space="preserve"> </w:t>
            </w:r>
            <w:r w:rsidR="00164B5D" w:rsidRPr="005647EB">
              <w:rPr>
                <w:rFonts w:cs="Arial"/>
              </w:rPr>
              <w:t>settable</w:t>
            </w:r>
            <w:r w:rsidRPr="005647EB">
              <w:rPr>
                <w:rFonts w:cs="Arial"/>
              </w:rPr>
              <w:t xml:space="preserve"> </w:t>
            </w:r>
            <w:r w:rsidR="00164B5D" w:rsidRPr="005647EB">
              <w:rPr>
                <w:rFonts w:cs="Arial"/>
              </w:rPr>
              <w:t>parameters</w:t>
            </w:r>
            <w:r w:rsidRPr="005647EB">
              <w:rPr>
                <w:rFonts w:cs="Arial"/>
              </w:rPr>
              <w:t xml:space="preserve"> </w:t>
            </w:r>
            <w:r w:rsidR="00164B5D" w:rsidRPr="005647EB">
              <w:rPr>
                <w:rFonts w:cs="Arial"/>
              </w:rPr>
              <w:t>themselves.</w:t>
            </w:r>
          </w:p>
        </w:tc>
      </w:tr>
    </w:tbl>
    <w:p w14:paraId="78D6FD05" w14:textId="77777777" w:rsidR="00164B5D" w:rsidRPr="005647EB" w:rsidRDefault="00164B5D" w:rsidP="002570E4"/>
    <w:p w14:paraId="6AB59310" w14:textId="77777777" w:rsidR="00164B5D" w:rsidRPr="005647EB" w:rsidRDefault="00164B5D" w:rsidP="002570E4">
      <w:r w:rsidRPr="005647EB">
        <w:lastRenderedPageBreak/>
        <w:t>The UE shall send Event A3 triggered measurement reports for cells 2, 3 and 4, with a measurement reporting delay less than 13.2s (cell 2) and  153.6s (cell 3 and 4) from the beginning of time period T2.</w:t>
      </w:r>
    </w:p>
    <w:p w14:paraId="52D7BC88" w14:textId="77777777" w:rsidR="00164B5D" w:rsidRPr="005647EB" w:rsidRDefault="00164B5D" w:rsidP="002570E4">
      <w:r w:rsidRPr="005647EB">
        <w:t>The UE shall not send event triggered measurement reports, as long as the reporting criteria are not fulfilled.</w:t>
      </w:r>
    </w:p>
    <w:p w14:paraId="39688094" w14:textId="77777777" w:rsidR="00164B5D" w:rsidRPr="005647EB" w:rsidRDefault="00164B5D" w:rsidP="002570E4">
      <w:r w:rsidRPr="005647EB">
        <w:t>The rate of correct events observed during repeated tests shall be at least 90%</w:t>
      </w:r>
      <w:r w:rsidR="00C816E1" w:rsidRPr="005647EB">
        <w:t xml:space="preserve"> with a confidence level of 95%</w:t>
      </w:r>
      <w:r w:rsidRPr="005647EB">
        <w:t>.</w:t>
      </w:r>
    </w:p>
    <w:p w14:paraId="79197911" w14:textId="77777777" w:rsidR="00164B5D" w:rsidRPr="005647EB" w:rsidRDefault="00164B5D"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w:t>
      </w:r>
    </w:p>
    <w:p w14:paraId="61467011" w14:textId="260D7C21" w:rsidR="008057B3" w:rsidRPr="005647EB" w:rsidRDefault="008057B3" w:rsidP="002570E4">
      <w:pPr>
        <w:pStyle w:val="Heading3"/>
        <w:keepNext w:val="0"/>
        <w:keepLines w:val="0"/>
      </w:pPr>
      <w:r w:rsidRPr="005647EB">
        <w:rPr>
          <w:bCs/>
        </w:rPr>
        <w:t>8.4.10</w:t>
      </w:r>
      <w:r w:rsidRPr="005647EB">
        <w:tab/>
      </w:r>
    </w:p>
    <w:p w14:paraId="664635C8" w14:textId="598A3483" w:rsidR="008057B3" w:rsidRPr="005647EB" w:rsidRDefault="008057B3" w:rsidP="002570E4">
      <w:pPr>
        <w:pStyle w:val="Heading3"/>
        <w:keepNext w:val="0"/>
        <w:keepLines w:val="0"/>
      </w:pPr>
      <w:r w:rsidRPr="005647EB">
        <w:rPr>
          <w:bCs/>
        </w:rPr>
        <w:t>8.4.11</w:t>
      </w:r>
      <w:r w:rsidRPr="005647EB">
        <w:tab/>
      </w:r>
    </w:p>
    <w:p w14:paraId="2E8A324B" w14:textId="77777777" w:rsidR="008057B3" w:rsidRPr="005647EB" w:rsidRDefault="008057B3" w:rsidP="002570E4">
      <w:pPr>
        <w:pStyle w:val="Heading3"/>
        <w:keepNext w:val="0"/>
        <w:keepLines w:val="0"/>
        <w:rPr>
          <w:rFonts w:cs="v4.2.0"/>
          <w:snapToGrid w:val="0"/>
          <w:lang w:eastAsia="zh-TW"/>
        </w:rPr>
      </w:pPr>
      <w:r w:rsidRPr="005647EB">
        <w:rPr>
          <w:bCs/>
        </w:rPr>
        <w:t>8.4.12</w:t>
      </w:r>
      <w:r w:rsidRPr="005647EB">
        <w:tab/>
      </w:r>
      <w:r w:rsidRPr="005647EB">
        <w:rPr>
          <w:rFonts w:cs="v4.2.0"/>
          <w:snapToGrid w:val="0"/>
          <w:lang w:eastAsia="zh-TW"/>
        </w:rPr>
        <w:t>E-UTRAN TDD-TDD Inter-frequency event triggered reporting under fading propagation conditions in asynchronous cells for CE UE with discontinuous MPDCCH monitoring in CEModeA</w:t>
      </w:r>
    </w:p>
    <w:p w14:paraId="06B82BA9" w14:textId="77777777" w:rsidR="008057B3" w:rsidRPr="005647EB" w:rsidRDefault="008057B3" w:rsidP="002570E4">
      <w:pPr>
        <w:pStyle w:val="Heading4"/>
        <w:keepNext w:val="0"/>
        <w:keepLines w:val="0"/>
        <w:rPr>
          <w:lang w:eastAsia="zh-TW"/>
        </w:rPr>
      </w:pPr>
      <w:r w:rsidRPr="005647EB">
        <w:rPr>
          <w:lang w:eastAsia="zh-TW"/>
        </w:rPr>
        <w:t>8.4.12.1</w:t>
      </w:r>
      <w:r w:rsidRPr="005647EB">
        <w:rPr>
          <w:lang w:eastAsia="zh-TW"/>
        </w:rPr>
        <w:tab/>
        <w:t>Test purpose</w:t>
      </w:r>
    </w:p>
    <w:p w14:paraId="626F9FA6" w14:textId="3ECB5055"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6F4C986A" w14:textId="77777777" w:rsidR="008057B3" w:rsidRPr="005647EB" w:rsidRDefault="008057B3" w:rsidP="002570E4">
      <w:pPr>
        <w:pStyle w:val="Heading4"/>
        <w:keepNext w:val="0"/>
        <w:keepLines w:val="0"/>
        <w:rPr>
          <w:lang w:eastAsia="zh-TW"/>
        </w:rPr>
      </w:pPr>
      <w:r w:rsidRPr="005647EB">
        <w:rPr>
          <w:lang w:eastAsia="zh-TW"/>
        </w:rPr>
        <w:t>8.4.12.2</w:t>
      </w:r>
      <w:r w:rsidRPr="005647EB">
        <w:rPr>
          <w:lang w:eastAsia="zh-TW"/>
        </w:rPr>
        <w:tab/>
        <w:t>Test applicability</w:t>
      </w:r>
    </w:p>
    <w:p w14:paraId="68801709"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1500B047" w14:textId="77777777" w:rsidR="008057B3" w:rsidRPr="005647EB" w:rsidRDefault="008057B3" w:rsidP="002570E4">
      <w:pPr>
        <w:pStyle w:val="Heading4"/>
        <w:keepNext w:val="0"/>
        <w:keepLines w:val="0"/>
        <w:rPr>
          <w:lang w:eastAsia="zh-TW"/>
        </w:rPr>
      </w:pPr>
      <w:r w:rsidRPr="005647EB">
        <w:rPr>
          <w:lang w:eastAsia="zh-TW"/>
        </w:rPr>
        <w:t>8.4.12.3</w:t>
      </w:r>
      <w:r w:rsidRPr="005647EB">
        <w:rPr>
          <w:lang w:eastAsia="zh-TW"/>
        </w:rPr>
        <w:tab/>
        <w:t>Minimum conformance requirements</w:t>
      </w:r>
    </w:p>
    <w:p w14:paraId="56775EDF" w14:textId="5877FD5C"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w:t>
      </w:r>
      <w:r w:rsidR="008D1EDE" w:rsidRPr="005647EB">
        <w:t xml:space="preserve">also </w:t>
      </w:r>
      <w:r w:rsidRPr="005647EB">
        <w:t>applicable to Category M2 and non-BL</w:t>
      </w:r>
      <w:r w:rsidR="008D1EDE" w:rsidRPr="005647EB">
        <w:t xml:space="preserve"> </w:t>
      </w:r>
      <w:r w:rsidRPr="005647EB">
        <w:t>CE UEs. Pending discussion in RAN4 is needed to update the wording</w:t>
      </w:r>
      <w:r w:rsidRPr="005647EB">
        <w:rPr>
          <w:lang w:eastAsia="zh-TW"/>
        </w:rPr>
        <w:t>.</w:t>
      </w:r>
    </w:p>
    <w:p w14:paraId="3C7F6B00" w14:textId="77777777" w:rsidR="008D1EDE" w:rsidRPr="005647EB" w:rsidRDefault="008D1EDE" w:rsidP="002570E4">
      <w:r w:rsidRPr="005647EB">
        <w:t>When no DRX is in use and w</w:t>
      </w:r>
      <w:r w:rsidRPr="005647EB">
        <w:rPr>
          <w:rFonts w:cs="v4.2.0"/>
        </w:rPr>
        <w:t>hen measurement gaps are scheduled, or the UE supports capability of conducting such measurements without gaps</w:t>
      </w:r>
      <w:r w:rsidRPr="005647EB">
        <w:rPr>
          <w:lang w:eastAsia="zh-CN"/>
        </w:rPr>
        <w:t>,</w:t>
      </w:r>
      <w:r w:rsidRPr="005647EB">
        <w:t xml:space="preserve"> the UE shall be able to identify and measure a new detectable </w:t>
      </w:r>
      <w:r w:rsidRPr="005647EB">
        <w:rPr>
          <w:lang w:eastAsia="zh-CN"/>
        </w:rPr>
        <w:t>TDD</w:t>
      </w:r>
      <w:r w:rsidRPr="005647EB">
        <w:t xml:space="preserve"> inter frequency cell according to requirements in </w:t>
      </w:r>
      <w:r w:rsidRPr="005647EB">
        <w:rPr>
          <w:snapToGrid w:val="0"/>
        </w:rPr>
        <w:t xml:space="preserve">Table 8.13.2.6.3.1-1 </w:t>
      </w:r>
      <w:r w:rsidRPr="005647EB">
        <w:rPr>
          <w:rFonts w:cs="v4.2.0"/>
        </w:rPr>
        <w:t xml:space="preserve">when </w:t>
      </w:r>
      <w:r w:rsidRPr="005647EB">
        <w:t>SCH Ês/Iot &gt;= -6 dB, provided</w:t>
      </w:r>
    </w:p>
    <w:p w14:paraId="7F38BE9B" w14:textId="77777777" w:rsidR="008D1EDE" w:rsidRPr="005647EB" w:rsidRDefault="008D1EDE" w:rsidP="002570E4">
      <w:pPr>
        <w:pStyle w:val="B1"/>
      </w:pPr>
      <w:r w:rsidRPr="005647EB">
        <w:t>-</w:t>
      </w:r>
      <w:r w:rsidRPr="005647EB">
        <w:tab/>
        <w:t xml:space="preserve">G=1, or </w:t>
      </w:r>
    </w:p>
    <w:p w14:paraId="3EF537D2" w14:textId="77777777" w:rsidR="008D1EDE" w:rsidRPr="005647EB" w:rsidRDefault="008D1EDE" w:rsidP="002570E4">
      <w:pPr>
        <w:pStyle w:val="B1"/>
      </w:pPr>
      <w:r w:rsidRPr="005647EB">
        <w:t>-</w:t>
      </w:r>
      <w:r w:rsidRPr="005647EB">
        <w:tab/>
      </w:r>
      <w:r w:rsidRPr="005647EB">
        <w:rPr>
          <w:rFonts w:eastAsia="MS Mincho"/>
          <w:lang w:eastAsia="ja-JP"/>
        </w:rPr>
        <w:t>r</w:t>
      </w:r>
      <w:r w:rsidRPr="005647EB">
        <w:rPr>
          <w:rFonts w:eastAsia="?? ??"/>
          <w:vertAlign w:val="subscript"/>
        </w:rPr>
        <w:t>max</w:t>
      </w:r>
      <w:r w:rsidRPr="005647EB">
        <w:rPr>
          <w:rFonts w:eastAsia="MS Mincho"/>
          <w:lang w:eastAsia="ja-JP"/>
        </w:rPr>
        <w:t>*G &lt; 80ms, or</w:t>
      </w:r>
    </w:p>
    <w:p w14:paraId="606B4256" w14:textId="77777777" w:rsidR="008D1EDE" w:rsidRPr="005647EB" w:rsidRDefault="008D1EDE" w:rsidP="002570E4">
      <w:pPr>
        <w:pStyle w:val="B1"/>
      </w:pPr>
      <w:r w:rsidRPr="005647EB">
        <w:t>-</w:t>
      </w:r>
      <w:r w:rsidRPr="005647EB">
        <w:tab/>
        <w:t>UE is receiving PDSCH.</w:t>
      </w:r>
    </w:p>
    <w:p w14:paraId="0DDCCF49" w14:textId="05F5080D" w:rsidR="008D1EDE" w:rsidRPr="005647EB" w:rsidRDefault="008D1EDE" w:rsidP="002570E4">
      <w:r w:rsidRPr="005647EB">
        <w:t xml:space="preserve">Otherwise, requirements in Table 8.13.2.6.3.1-3 apply, where </w:t>
      </w:r>
      <w:r w:rsidRPr="005647EB">
        <w:rPr>
          <w:rFonts w:eastAsia="MS Mincho"/>
          <w:lang w:eastAsia="ja-JP"/>
        </w:rPr>
        <w:t>r</w:t>
      </w:r>
      <w:r w:rsidRPr="005647EB">
        <w:rPr>
          <w:rFonts w:eastAsia="?? ??"/>
          <w:vertAlign w:val="subscript"/>
        </w:rPr>
        <w:t>max</w:t>
      </w:r>
      <w:r w:rsidRPr="005647EB">
        <w:t xml:space="preserve"> and G are given by higher layer parameter </w:t>
      </w:r>
      <w:r w:rsidRPr="005647EB">
        <w:rPr>
          <w:i/>
        </w:rPr>
        <w:t>mPDCCH-NumRepetition</w:t>
      </w:r>
      <w:r w:rsidRPr="005647EB">
        <w:t xml:space="preserve"> and </w:t>
      </w:r>
      <w:r w:rsidRPr="005647EB">
        <w:rPr>
          <w:i/>
        </w:rPr>
        <w:t xml:space="preserve">mPDCCH-startSF-UESS </w:t>
      </w:r>
      <w:r w:rsidRPr="005647EB">
        <w:t xml:space="preserve">respectively as defined </w:t>
      </w:r>
      <w:r w:rsidR="002570E4" w:rsidRPr="005647EB">
        <w:t>in 3GPP TS</w:t>
      </w:r>
      <w:r w:rsidRPr="005647EB">
        <w:t xml:space="preserve"> 36.213 [3].</w:t>
      </w:r>
    </w:p>
    <w:p w14:paraId="6B08E887" w14:textId="77777777" w:rsidR="008D1EDE" w:rsidRPr="005647EB" w:rsidRDefault="008D1EDE" w:rsidP="002570E4">
      <w:pPr>
        <w:pStyle w:val="TH"/>
        <w:keepNext w:val="0"/>
        <w:keepLines w:val="0"/>
      </w:pPr>
      <w:r w:rsidRPr="005647EB">
        <w:rPr>
          <w:snapToGrid w:val="0"/>
        </w:rPr>
        <w:t xml:space="preserve">Table 8.13.2.6.3.1-1: </w:t>
      </w:r>
      <w:r w:rsidRPr="005647EB">
        <w:t>Requirement on cell identification delay and measurement delay for 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4108"/>
        <w:gridCol w:w="3880"/>
      </w:tblGrid>
      <w:tr w:rsidR="008D1EDE" w:rsidRPr="005647EB" w14:paraId="67714A39" w14:textId="77777777" w:rsidTr="00EC0475">
        <w:trPr>
          <w:jc w:val="center"/>
        </w:trPr>
        <w:tc>
          <w:tcPr>
            <w:tcW w:w="1377" w:type="dxa"/>
            <w:shd w:val="clear" w:color="auto" w:fill="auto"/>
          </w:tcPr>
          <w:p w14:paraId="4FCD680C" w14:textId="03C8E153" w:rsidR="008D1EDE" w:rsidRPr="005647EB" w:rsidRDefault="008D1EDE" w:rsidP="002570E4">
            <w:pPr>
              <w:pStyle w:val="TAH"/>
              <w:keepNext w:val="0"/>
              <w:keepLines w:val="0"/>
              <w:rPr>
                <w:rFonts w:cs="Arial"/>
              </w:rPr>
            </w:pPr>
            <w:r w:rsidRPr="005647EB">
              <w:rPr>
                <w:rFonts w:cs="Arial"/>
              </w:rPr>
              <w:t>Gap</w:t>
            </w:r>
            <w:r w:rsidR="002570E4" w:rsidRPr="005647EB">
              <w:rPr>
                <w:rFonts w:cs="Arial"/>
              </w:rPr>
              <w:t xml:space="preserve"> </w:t>
            </w:r>
            <w:r w:rsidRPr="005647EB">
              <w:rPr>
                <w:rFonts w:cs="Arial"/>
              </w:rPr>
              <w:t>pattern</w:t>
            </w:r>
            <w:r w:rsidR="002570E4" w:rsidRPr="005647EB">
              <w:rPr>
                <w:rFonts w:cs="Arial"/>
              </w:rPr>
              <w:t xml:space="preserve"> </w:t>
            </w:r>
            <w:r w:rsidRPr="005647EB">
              <w:rPr>
                <w:rFonts w:cs="Arial"/>
              </w:rPr>
              <w:t>ID</w:t>
            </w:r>
          </w:p>
        </w:tc>
        <w:tc>
          <w:tcPr>
            <w:tcW w:w="4108" w:type="dxa"/>
            <w:shd w:val="clear" w:color="auto" w:fill="auto"/>
          </w:tcPr>
          <w:p w14:paraId="161D6882" w14:textId="174B26F4" w:rsidR="008D1EDE" w:rsidRPr="005647EB" w:rsidRDefault="008D1EDE"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identification</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p>
        </w:tc>
        <w:tc>
          <w:tcPr>
            <w:tcW w:w="3880" w:type="dxa"/>
            <w:shd w:val="clear" w:color="auto" w:fill="auto"/>
          </w:tcPr>
          <w:p w14:paraId="013EF608" w14:textId="7A5A46CD" w:rsidR="008D1EDE" w:rsidRPr="005647EB" w:rsidRDefault="008D1EDE" w:rsidP="002570E4">
            <w:pPr>
              <w:pStyle w:val="TAH"/>
              <w:keepNext w:val="0"/>
              <w:keepLines w:val="0"/>
              <w:rPr>
                <w:rFonts w:cs="Arial"/>
              </w:rPr>
            </w:pPr>
            <w:r w:rsidRPr="005647EB">
              <w:rPr>
                <w:rFonts w:cs="Arial"/>
              </w:rPr>
              <w:t>Measurement</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p>
        </w:tc>
      </w:tr>
      <w:tr w:rsidR="008D1EDE" w:rsidRPr="005647EB" w14:paraId="00A78726" w14:textId="77777777" w:rsidTr="00EC0475">
        <w:trPr>
          <w:jc w:val="center"/>
        </w:trPr>
        <w:tc>
          <w:tcPr>
            <w:tcW w:w="1377" w:type="dxa"/>
            <w:shd w:val="clear" w:color="auto" w:fill="auto"/>
          </w:tcPr>
          <w:p w14:paraId="00396B31" w14:textId="77777777" w:rsidR="008D1EDE" w:rsidRPr="005647EB" w:rsidRDefault="008D1EDE" w:rsidP="002570E4">
            <w:pPr>
              <w:pStyle w:val="TAC"/>
              <w:keepNext w:val="0"/>
              <w:keepLines w:val="0"/>
            </w:pPr>
            <w:r w:rsidRPr="005647EB">
              <w:t>0</w:t>
            </w:r>
          </w:p>
        </w:tc>
        <w:tc>
          <w:tcPr>
            <w:tcW w:w="4108" w:type="dxa"/>
            <w:shd w:val="clear" w:color="auto" w:fill="auto"/>
          </w:tcPr>
          <w:p w14:paraId="35D1E6C1" w14:textId="2B119874" w:rsidR="008D1EDE" w:rsidRPr="005647EB" w:rsidRDefault="008D1EDE" w:rsidP="002570E4">
            <w:pPr>
              <w:pStyle w:val="TAC"/>
              <w:keepNext w:val="0"/>
              <w:keepLines w:val="0"/>
            </w:pPr>
            <w:r w:rsidRPr="005647EB">
              <w:t>1.44*</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3880" w:type="dxa"/>
            <w:shd w:val="clear" w:color="auto" w:fill="auto"/>
          </w:tcPr>
          <w:p w14:paraId="508E5D8B" w14:textId="1C654A0D" w:rsidR="008D1EDE" w:rsidRPr="005647EB" w:rsidRDefault="008D1EDE" w:rsidP="002570E4">
            <w:pPr>
              <w:pStyle w:val="TAC"/>
              <w:keepNext w:val="0"/>
              <w:keepLines w:val="0"/>
            </w:pPr>
            <w:r w:rsidRPr="005647EB">
              <w:t>480*</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ms</w:t>
            </w:r>
          </w:p>
        </w:tc>
      </w:tr>
      <w:tr w:rsidR="008D1EDE" w:rsidRPr="005647EB" w14:paraId="2819A4FB" w14:textId="77777777" w:rsidTr="00EC0475">
        <w:trPr>
          <w:jc w:val="center"/>
        </w:trPr>
        <w:tc>
          <w:tcPr>
            <w:tcW w:w="1377" w:type="dxa"/>
            <w:shd w:val="clear" w:color="auto" w:fill="auto"/>
          </w:tcPr>
          <w:p w14:paraId="35F874A1" w14:textId="77777777" w:rsidR="008D1EDE" w:rsidRPr="005647EB" w:rsidRDefault="008D1EDE" w:rsidP="002570E4">
            <w:pPr>
              <w:pStyle w:val="TAC"/>
              <w:keepNext w:val="0"/>
              <w:keepLines w:val="0"/>
            </w:pPr>
            <w:r w:rsidRPr="005647EB">
              <w:t>1</w:t>
            </w:r>
          </w:p>
        </w:tc>
        <w:tc>
          <w:tcPr>
            <w:tcW w:w="4108" w:type="dxa"/>
            <w:shd w:val="clear" w:color="auto" w:fill="auto"/>
          </w:tcPr>
          <w:p w14:paraId="179F0455" w14:textId="044095DB" w:rsidR="008D1EDE" w:rsidRPr="005647EB" w:rsidRDefault="008D1EDE" w:rsidP="002570E4">
            <w:pPr>
              <w:pStyle w:val="TAC"/>
              <w:keepNext w:val="0"/>
              <w:keepLines w:val="0"/>
            </w:pPr>
            <w:r w:rsidRPr="005647EB">
              <w:t>2.88*</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3880" w:type="dxa"/>
            <w:shd w:val="clear" w:color="auto" w:fill="auto"/>
          </w:tcPr>
          <w:p w14:paraId="4A75E687" w14:textId="258E8B7E" w:rsidR="008D1EDE" w:rsidRPr="005647EB" w:rsidRDefault="008D1EDE" w:rsidP="002570E4">
            <w:pPr>
              <w:pStyle w:val="TAC"/>
              <w:keepNext w:val="0"/>
              <w:keepLines w:val="0"/>
            </w:pPr>
            <w:r w:rsidRPr="005647EB">
              <w:t>960*</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ms</w:t>
            </w:r>
          </w:p>
        </w:tc>
      </w:tr>
    </w:tbl>
    <w:p w14:paraId="7ADB0626" w14:textId="77777777" w:rsidR="008D1EDE" w:rsidRPr="005647EB" w:rsidRDefault="008D1EDE" w:rsidP="002570E4"/>
    <w:p w14:paraId="3F87DF42" w14:textId="77777777" w:rsidR="008D1EDE" w:rsidRPr="005647EB" w:rsidRDefault="008D1EDE" w:rsidP="002570E4">
      <w:pPr>
        <w:pStyle w:val="EQ"/>
        <w:keepLines w:val="0"/>
        <w:jc w:val="center"/>
        <w:rPr>
          <w:noProof w:val="0"/>
        </w:rPr>
      </w:pPr>
      <w:r w:rsidRPr="005647EB">
        <w:rPr>
          <w:noProof w:val="0"/>
          <w:position w:val="-28"/>
        </w:rPr>
        <w:object w:dxaOrig="2320" w:dyaOrig="700" w14:anchorId="3EBD8BEB">
          <v:shape id="_x0000_i1261" type="#_x0000_t75" style="width:93pt;height:28pt" o:ole="">
            <v:imagedata r:id="rId268" o:title=""/>
          </v:shape>
          <o:OLEObject Type="Embed" ProgID="Equation.3" ShapeID="_x0000_i1261" DrawAspect="Content" ObjectID="_1781977820" r:id="rId269"/>
        </w:object>
      </w:r>
    </w:p>
    <w:p w14:paraId="5A8CBFC4" w14:textId="77777777" w:rsidR="008D1EDE" w:rsidRPr="005647EB" w:rsidRDefault="008D1EDE" w:rsidP="002570E4">
      <w:r w:rsidRPr="005647EB">
        <w:lastRenderedPageBreak/>
        <w:t>where X is signalled by the RRC parameter</w:t>
      </w:r>
      <w:r w:rsidRPr="005647EB">
        <w:rPr>
          <w:i/>
        </w:rPr>
        <w:t xml:space="preserve"> measGapSharingScheme</w:t>
      </w:r>
      <w:r w:rsidRPr="005647EB">
        <w:t xml:space="preserve"> [2] and is defined as in Table 8.13.2.6.3.1-2</w:t>
      </w:r>
      <w:r w:rsidRPr="005647EB">
        <w:rPr>
          <w:snapToGrid w:val="0"/>
        </w:rPr>
        <w:t xml:space="preserve"> when </w:t>
      </w:r>
      <w:r w:rsidRPr="005647EB">
        <w:rPr>
          <w:i/>
        </w:rPr>
        <w:t>highSpeedMeasGapCE-ModeA</w:t>
      </w:r>
      <w:r w:rsidRPr="005647EB">
        <w:rPr>
          <w:rFonts w:eastAsia="SimSun"/>
        </w:rPr>
        <w:t xml:space="preserve"> [2]</w:t>
      </w:r>
      <w:r w:rsidRPr="005647EB">
        <w:rPr>
          <w:snapToGrid w:val="0"/>
        </w:rPr>
        <w:t xml:space="preserve"> is not configured, and in Table 8.13.2.6.3.1-2A when </w:t>
      </w:r>
      <w:r w:rsidRPr="005647EB">
        <w:rPr>
          <w:i/>
        </w:rPr>
        <w:t>highSpeedMeasGapCE-ModeA</w:t>
      </w:r>
      <w:r w:rsidRPr="005647EB">
        <w:rPr>
          <w:rFonts w:eastAsia="SimSun"/>
        </w:rPr>
        <w:t xml:space="preserve"> [2]</w:t>
      </w:r>
      <w:r w:rsidRPr="005647EB">
        <w:rPr>
          <w:snapToGrid w:val="0"/>
        </w:rPr>
        <w:t xml:space="preserve"> is configured</w:t>
      </w:r>
      <w:r w:rsidRPr="005647EB">
        <w:t xml:space="preserve">. </w:t>
      </w:r>
      <w:r w:rsidRPr="005647EB">
        <w:rPr>
          <w:position w:val="-14"/>
        </w:rPr>
        <w:object w:dxaOrig="499" w:dyaOrig="380" w14:anchorId="08AD9AA1">
          <v:shape id="_x0000_i1262" type="#_x0000_t75" style="width:21pt;height:21pt" o:ole="">
            <v:imagedata r:id="rId102" o:title=""/>
          </v:shape>
          <o:OLEObject Type="Embed" ProgID="Equation.3" ShapeID="_x0000_i1262" DrawAspect="Content" ObjectID="_1781977821" r:id="rId270"/>
        </w:object>
      </w:r>
      <w:r w:rsidRPr="005647EB">
        <w:t xml:space="preserve"> is total number of inter-frequency layers to be monitored as defined in 8.1.2.1.1.</w:t>
      </w:r>
    </w:p>
    <w:p w14:paraId="64A5A568" w14:textId="77777777" w:rsidR="008D1EDE" w:rsidRPr="005647EB" w:rsidRDefault="008D1EDE" w:rsidP="002570E4">
      <w:pPr>
        <w:pStyle w:val="TH"/>
        <w:keepNext w:val="0"/>
        <w:keepLines w:val="0"/>
      </w:pPr>
      <w:r w:rsidRPr="005647EB">
        <w:rPr>
          <w:snapToGrid w:val="0"/>
        </w:rPr>
        <w:t xml:space="preserve">Table 8.13.2.6.3.1-2: </w:t>
      </w:r>
      <w:r w:rsidRPr="005647EB">
        <w:t>Value of parameter X for CEModeA</w:t>
      </w:r>
    </w:p>
    <w:tbl>
      <w:tblPr>
        <w:tblW w:w="4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6"/>
        <w:gridCol w:w="2374"/>
      </w:tblGrid>
      <w:tr w:rsidR="008D1EDE" w:rsidRPr="005647EB" w14:paraId="6CA60929" w14:textId="77777777" w:rsidTr="00EC0475">
        <w:trPr>
          <w:jc w:val="center"/>
        </w:trPr>
        <w:tc>
          <w:tcPr>
            <w:tcW w:w="2356" w:type="dxa"/>
            <w:shd w:val="clear" w:color="auto" w:fill="auto"/>
            <w:vAlign w:val="center"/>
          </w:tcPr>
          <w:p w14:paraId="41C77381" w14:textId="77777777" w:rsidR="008D1EDE" w:rsidRPr="005647EB" w:rsidRDefault="008D1EDE" w:rsidP="002570E4">
            <w:pPr>
              <w:pStyle w:val="TAH"/>
              <w:keepNext w:val="0"/>
              <w:keepLines w:val="0"/>
            </w:pPr>
            <w:r w:rsidRPr="005647EB">
              <w:rPr>
                <w:rFonts w:cs="Arial"/>
                <w:i/>
              </w:rPr>
              <w:t>measGapSharingScheme</w:t>
            </w:r>
          </w:p>
        </w:tc>
        <w:tc>
          <w:tcPr>
            <w:tcW w:w="2374" w:type="dxa"/>
            <w:shd w:val="clear" w:color="auto" w:fill="auto"/>
            <w:vAlign w:val="center"/>
          </w:tcPr>
          <w:p w14:paraId="1BA6E4D9" w14:textId="6F26AB79" w:rsidR="008D1EDE" w:rsidRPr="005647EB" w:rsidRDefault="008D1EDE" w:rsidP="002570E4">
            <w:pPr>
              <w:pStyle w:val="TAH"/>
              <w:keepNext w:val="0"/>
              <w:keepLines w:val="0"/>
            </w:pPr>
            <w:r w:rsidRPr="005647EB">
              <w:t>Value</w:t>
            </w:r>
            <w:r w:rsidR="002570E4" w:rsidRPr="005647EB">
              <w:t xml:space="preserve"> </w:t>
            </w:r>
            <w:r w:rsidRPr="005647EB">
              <w:t>of</w:t>
            </w:r>
            <w:r w:rsidR="002570E4" w:rsidRPr="005647EB">
              <w:t xml:space="preserve"> </w:t>
            </w:r>
            <w:r w:rsidRPr="005647EB">
              <w:t>X</w:t>
            </w:r>
            <w:r w:rsidR="002570E4" w:rsidRPr="005647EB">
              <w:t xml:space="preserve"> </w:t>
            </w:r>
            <w:r w:rsidRPr="005647EB">
              <w:t>(%)</w:t>
            </w:r>
          </w:p>
        </w:tc>
      </w:tr>
      <w:tr w:rsidR="008D1EDE" w:rsidRPr="005647EB" w14:paraId="7DA108A0" w14:textId="77777777" w:rsidTr="00EC0475">
        <w:trPr>
          <w:jc w:val="center"/>
        </w:trPr>
        <w:tc>
          <w:tcPr>
            <w:tcW w:w="2356" w:type="dxa"/>
            <w:shd w:val="clear" w:color="auto" w:fill="auto"/>
            <w:vAlign w:val="center"/>
          </w:tcPr>
          <w:p w14:paraId="38BA49CE" w14:textId="3AB7ACB0" w:rsidR="008D1EDE" w:rsidRPr="005647EB" w:rsidRDefault="008D1EDE" w:rsidP="002570E4">
            <w:pPr>
              <w:pStyle w:val="TAC"/>
              <w:keepNext w:val="0"/>
              <w:keepLines w:val="0"/>
            </w:pPr>
            <w:r w:rsidRPr="005647EB">
              <w:t>‘00</w:t>
            </w:r>
            <w:r w:rsidR="002570E4" w:rsidRPr="005647EB">
              <w:t>'</w:t>
            </w:r>
          </w:p>
        </w:tc>
        <w:tc>
          <w:tcPr>
            <w:tcW w:w="2374" w:type="dxa"/>
            <w:shd w:val="clear" w:color="auto" w:fill="auto"/>
            <w:vAlign w:val="center"/>
          </w:tcPr>
          <w:p w14:paraId="5DAE2A7E" w14:textId="77777777" w:rsidR="008D1EDE" w:rsidRPr="005647EB" w:rsidRDefault="008D1EDE" w:rsidP="002570E4">
            <w:pPr>
              <w:pStyle w:val="TAC"/>
              <w:keepNext w:val="0"/>
              <w:keepLines w:val="0"/>
            </w:pPr>
            <w:r w:rsidRPr="005647EB">
              <w:rPr>
                <w:position w:val="-32"/>
              </w:rPr>
              <w:object w:dxaOrig="859" w:dyaOrig="700" w14:anchorId="0711C751">
                <v:shape id="_x0000_i1263" type="#_x0000_t75" style="width:36pt;height:28pt" o:ole="">
                  <v:imagedata r:id="rId104" o:title=""/>
                </v:shape>
                <o:OLEObject Type="Embed" ProgID="Equation.3" ShapeID="_x0000_i1263" DrawAspect="Content" ObjectID="_1781977822" r:id="rId271"/>
              </w:object>
            </w:r>
          </w:p>
        </w:tc>
      </w:tr>
      <w:tr w:rsidR="008D1EDE" w:rsidRPr="005647EB" w14:paraId="59B0C558" w14:textId="77777777" w:rsidTr="00EC0475">
        <w:trPr>
          <w:jc w:val="center"/>
        </w:trPr>
        <w:tc>
          <w:tcPr>
            <w:tcW w:w="2356" w:type="dxa"/>
            <w:shd w:val="clear" w:color="auto" w:fill="auto"/>
            <w:vAlign w:val="center"/>
          </w:tcPr>
          <w:p w14:paraId="25D4CEB3" w14:textId="531544D6" w:rsidR="008D1EDE" w:rsidRPr="005647EB" w:rsidRDefault="008D1EDE" w:rsidP="002570E4">
            <w:pPr>
              <w:pStyle w:val="TAC"/>
              <w:keepNext w:val="0"/>
              <w:keepLines w:val="0"/>
            </w:pPr>
            <w:r w:rsidRPr="005647EB">
              <w:t>‘01</w:t>
            </w:r>
            <w:r w:rsidR="002570E4" w:rsidRPr="005647EB">
              <w:t>'</w:t>
            </w:r>
          </w:p>
        </w:tc>
        <w:tc>
          <w:tcPr>
            <w:tcW w:w="2374" w:type="dxa"/>
            <w:shd w:val="clear" w:color="auto" w:fill="auto"/>
            <w:vAlign w:val="center"/>
          </w:tcPr>
          <w:p w14:paraId="700A6425" w14:textId="77777777" w:rsidR="008D1EDE" w:rsidRPr="005647EB" w:rsidRDefault="008D1EDE" w:rsidP="002570E4">
            <w:pPr>
              <w:pStyle w:val="TAC"/>
              <w:keepNext w:val="0"/>
              <w:keepLines w:val="0"/>
            </w:pPr>
            <w:r w:rsidRPr="005647EB">
              <w:t>40</w:t>
            </w:r>
          </w:p>
        </w:tc>
      </w:tr>
      <w:tr w:rsidR="008D1EDE" w:rsidRPr="005647EB" w14:paraId="50B78ACD" w14:textId="77777777" w:rsidTr="00EC0475">
        <w:trPr>
          <w:jc w:val="center"/>
        </w:trPr>
        <w:tc>
          <w:tcPr>
            <w:tcW w:w="2356" w:type="dxa"/>
            <w:shd w:val="clear" w:color="auto" w:fill="auto"/>
            <w:vAlign w:val="center"/>
          </w:tcPr>
          <w:p w14:paraId="6D8F9C01" w14:textId="4F8D90B0" w:rsidR="008D1EDE" w:rsidRPr="005647EB" w:rsidRDefault="008D1EDE" w:rsidP="002570E4">
            <w:pPr>
              <w:pStyle w:val="TAC"/>
              <w:keepNext w:val="0"/>
              <w:keepLines w:val="0"/>
            </w:pPr>
            <w:r w:rsidRPr="005647EB">
              <w:t>‘10</w:t>
            </w:r>
            <w:r w:rsidR="002570E4" w:rsidRPr="005647EB">
              <w:t>'</w:t>
            </w:r>
          </w:p>
        </w:tc>
        <w:tc>
          <w:tcPr>
            <w:tcW w:w="2374" w:type="dxa"/>
            <w:shd w:val="clear" w:color="auto" w:fill="auto"/>
            <w:vAlign w:val="center"/>
          </w:tcPr>
          <w:p w14:paraId="3960C6CD" w14:textId="77777777" w:rsidR="008D1EDE" w:rsidRPr="005647EB" w:rsidRDefault="008D1EDE" w:rsidP="002570E4">
            <w:pPr>
              <w:pStyle w:val="TAC"/>
              <w:keepNext w:val="0"/>
              <w:keepLines w:val="0"/>
            </w:pPr>
            <w:r w:rsidRPr="005647EB">
              <w:t>50</w:t>
            </w:r>
          </w:p>
        </w:tc>
      </w:tr>
      <w:tr w:rsidR="008D1EDE" w:rsidRPr="005647EB" w14:paraId="15AD198E" w14:textId="77777777" w:rsidTr="00EC0475">
        <w:trPr>
          <w:jc w:val="center"/>
        </w:trPr>
        <w:tc>
          <w:tcPr>
            <w:tcW w:w="2356" w:type="dxa"/>
            <w:shd w:val="clear" w:color="auto" w:fill="auto"/>
            <w:vAlign w:val="center"/>
          </w:tcPr>
          <w:p w14:paraId="2C54BCA1" w14:textId="37758503" w:rsidR="008D1EDE" w:rsidRPr="005647EB" w:rsidRDefault="008D1EDE" w:rsidP="002570E4">
            <w:pPr>
              <w:pStyle w:val="TAC"/>
              <w:keepNext w:val="0"/>
              <w:keepLines w:val="0"/>
            </w:pPr>
            <w:r w:rsidRPr="005647EB">
              <w:t>‘11</w:t>
            </w:r>
            <w:r w:rsidR="002570E4" w:rsidRPr="005647EB">
              <w:t>'</w:t>
            </w:r>
          </w:p>
        </w:tc>
        <w:tc>
          <w:tcPr>
            <w:tcW w:w="2374" w:type="dxa"/>
            <w:shd w:val="clear" w:color="auto" w:fill="auto"/>
            <w:vAlign w:val="center"/>
          </w:tcPr>
          <w:p w14:paraId="49D54461" w14:textId="77777777" w:rsidR="008D1EDE" w:rsidRPr="005647EB" w:rsidRDefault="008D1EDE" w:rsidP="002570E4">
            <w:pPr>
              <w:pStyle w:val="TAC"/>
              <w:keepNext w:val="0"/>
              <w:keepLines w:val="0"/>
            </w:pPr>
            <w:r w:rsidRPr="005647EB">
              <w:t>60</w:t>
            </w:r>
          </w:p>
        </w:tc>
      </w:tr>
    </w:tbl>
    <w:p w14:paraId="2CBA07AC" w14:textId="77777777" w:rsidR="008D1EDE" w:rsidRPr="005647EB" w:rsidRDefault="008D1EDE" w:rsidP="002570E4"/>
    <w:p w14:paraId="77C515F7" w14:textId="77777777" w:rsidR="008D1EDE" w:rsidRPr="005647EB" w:rsidRDefault="008D1EDE" w:rsidP="002570E4">
      <w:pPr>
        <w:pStyle w:val="TH"/>
        <w:keepNext w:val="0"/>
        <w:keepLines w:val="0"/>
      </w:pPr>
      <w:r w:rsidRPr="005647EB">
        <w:rPr>
          <w:snapToGrid w:val="0"/>
        </w:rPr>
        <w:t xml:space="preserve">Table 8.13.2.6.3.1-2A: </w:t>
      </w:r>
      <w:r w:rsidRPr="005647EB">
        <w:t xml:space="preserve">Value of parameter X for CEModeA for UE configured with </w:t>
      </w:r>
      <w:r w:rsidRPr="005647EB">
        <w:rPr>
          <w:rFonts w:ascii="Times New Roman" w:hAnsi="Times New Roman"/>
          <w:i/>
        </w:rPr>
        <w:t>highSpeedMeasGapCE-ModeA</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87"/>
        <w:gridCol w:w="2218"/>
      </w:tblGrid>
      <w:tr w:rsidR="008D1EDE" w:rsidRPr="005647EB" w14:paraId="2456824E" w14:textId="77777777" w:rsidTr="002570E4">
        <w:trPr>
          <w:jc w:val="center"/>
        </w:trPr>
        <w:tc>
          <w:tcPr>
            <w:tcW w:w="2387" w:type="dxa"/>
            <w:shd w:val="clear" w:color="auto" w:fill="auto"/>
            <w:vAlign w:val="center"/>
          </w:tcPr>
          <w:p w14:paraId="5EE8A5AE" w14:textId="77777777" w:rsidR="008D1EDE" w:rsidRPr="005647EB" w:rsidRDefault="008D1EDE" w:rsidP="002570E4">
            <w:pPr>
              <w:pStyle w:val="TAH"/>
              <w:keepNext w:val="0"/>
              <w:keepLines w:val="0"/>
            </w:pPr>
            <w:r w:rsidRPr="005647EB">
              <w:rPr>
                <w:rFonts w:cs="Arial"/>
                <w:i/>
              </w:rPr>
              <w:t>measGapSharingScheme</w:t>
            </w:r>
          </w:p>
        </w:tc>
        <w:tc>
          <w:tcPr>
            <w:tcW w:w="2218" w:type="dxa"/>
            <w:shd w:val="clear" w:color="auto" w:fill="auto"/>
            <w:vAlign w:val="center"/>
          </w:tcPr>
          <w:p w14:paraId="1E28F548" w14:textId="0F2B1D6A" w:rsidR="008D1EDE" w:rsidRPr="005647EB" w:rsidRDefault="008D1EDE" w:rsidP="002570E4">
            <w:pPr>
              <w:pStyle w:val="TAH"/>
              <w:keepNext w:val="0"/>
              <w:keepLines w:val="0"/>
            </w:pPr>
            <w:r w:rsidRPr="005647EB">
              <w:t>Value</w:t>
            </w:r>
            <w:r w:rsidR="002570E4" w:rsidRPr="005647EB">
              <w:t xml:space="preserve"> </w:t>
            </w:r>
            <w:r w:rsidRPr="005647EB">
              <w:t>of</w:t>
            </w:r>
            <w:r w:rsidR="002570E4" w:rsidRPr="005647EB">
              <w:t xml:space="preserve"> </w:t>
            </w:r>
            <w:r w:rsidRPr="005647EB">
              <w:t>X</w:t>
            </w:r>
            <w:r w:rsidR="002570E4" w:rsidRPr="005647EB">
              <w:t xml:space="preserve"> </w:t>
            </w:r>
            <w:r w:rsidRPr="005647EB">
              <w:t>(%)</w:t>
            </w:r>
          </w:p>
        </w:tc>
      </w:tr>
      <w:tr w:rsidR="008D1EDE" w:rsidRPr="005647EB" w14:paraId="37ED9EB3" w14:textId="77777777" w:rsidTr="002570E4">
        <w:trPr>
          <w:jc w:val="center"/>
        </w:trPr>
        <w:tc>
          <w:tcPr>
            <w:tcW w:w="2387" w:type="dxa"/>
            <w:shd w:val="clear" w:color="auto" w:fill="auto"/>
            <w:vAlign w:val="center"/>
          </w:tcPr>
          <w:p w14:paraId="25D1B830" w14:textId="727B7CDA" w:rsidR="008D1EDE" w:rsidRPr="005647EB" w:rsidRDefault="008D1EDE" w:rsidP="002570E4">
            <w:pPr>
              <w:pStyle w:val="TAC"/>
              <w:keepNext w:val="0"/>
              <w:keepLines w:val="0"/>
            </w:pPr>
            <w:r w:rsidRPr="005647EB">
              <w:t>‘00</w:t>
            </w:r>
            <w:r w:rsidR="002570E4" w:rsidRPr="005647EB">
              <w:t>'</w:t>
            </w:r>
          </w:p>
        </w:tc>
        <w:tc>
          <w:tcPr>
            <w:tcW w:w="2218" w:type="dxa"/>
            <w:shd w:val="clear" w:color="auto" w:fill="auto"/>
            <w:vAlign w:val="center"/>
          </w:tcPr>
          <w:p w14:paraId="7993D8B5" w14:textId="77777777" w:rsidR="008D1EDE" w:rsidRPr="005647EB" w:rsidRDefault="008D1EDE" w:rsidP="002570E4">
            <w:pPr>
              <w:pStyle w:val="TAC"/>
              <w:keepNext w:val="0"/>
              <w:keepLines w:val="0"/>
            </w:pPr>
            <w:r w:rsidRPr="005647EB">
              <w:t>[</w:t>
            </w:r>
            <w:r w:rsidRPr="005647EB">
              <w:rPr>
                <w:position w:val="-32"/>
              </w:rPr>
              <w:object w:dxaOrig="859" w:dyaOrig="700" w14:anchorId="50182413">
                <v:shape id="_x0000_i1264" type="#_x0000_t75" style="width:36pt;height:28pt" o:ole="">
                  <v:imagedata r:id="rId104" o:title=""/>
                </v:shape>
                <o:OLEObject Type="Embed" ProgID="Equation.3" ShapeID="_x0000_i1264" DrawAspect="Content" ObjectID="_1781977823" r:id="rId272"/>
              </w:object>
            </w:r>
            <w:r w:rsidRPr="005647EB">
              <w:t>]</w:t>
            </w:r>
          </w:p>
        </w:tc>
      </w:tr>
      <w:tr w:rsidR="008D1EDE" w:rsidRPr="005647EB" w14:paraId="5E923786" w14:textId="77777777" w:rsidTr="002570E4">
        <w:trPr>
          <w:jc w:val="center"/>
        </w:trPr>
        <w:tc>
          <w:tcPr>
            <w:tcW w:w="2387" w:type="dxa"/>
            <w:shd w:val="clear" w:color="auto" w:fill="auto"/>
            <w:vAlign w:val="center"/>
          </w:tcPr>
          <w:p w14:paraId="31EE181D" w14:textId="543C4E4D" w:rsidR="008D1EDE" w:rsidRPr="005647EB" w:rsidRDefault="008D1EDE" w:rsidP="002570E4">
            <w:pPr>
              <w:pStyle w:val="TAC"/>
              <w:keepNext w:val="0"/>
              <w:keepLines w:val="0"/>
            </w:pPr>
            <w:r w:rsidRPr="005647EB">
              <w:t>‘01</w:t>
            </w:r>
            <w:r w:rsidR="002570E4" w:rsidRPr="005647EB">
              <w:t>'</w:t>
            </w:r>
          </w:p>
        </w:tc>
        <w:tc>
          <w:tcPr>
            <w:tcW w:w="2218" w:type="dxa"/>
            <w:shd w:val="clear" w:color="auto" w:fill="auto"/>
            <w:vAlign w:val="center"/>
          </w:tcPr>
          <w:p w14:paraId="161FD745" w14:textId="77777777" w:rsidR="008D1EDE" w:rsidRPr="005647EB" w:rsidRDefault="008D1EDE" w:rsidP="002570E4">
            <w:pPr>
              <w:pStyle w:val="TAC"/>
              <w:keepNext w:val="0"/>
              <w:keepLines w:val="0"/>
            </w:pPr>
            <w:r w:rsidRPr="005647EB">
              <w:t>[50]</w:t>
            </w:r>
          </w:p>
        </w:tc>
      </w:tr>
      <w:tr w:rsidR="008D1EDE" w:rsidRPr="005647EB" w14:paraId="6978BFFA" w14:textId="77777777" w:rsidTr="002570E4">
        <w:trPr>
          <w:jc w:val="center"/>
        </w:trPr>
        <w:tc>
          <w:tcPr>
            <w:tcW w:w="2387" w:type="dxa"/>
            <w:shd w:val="clear" w:color="auto" w:fill="auto"/>
            <w:vAlign w:val="center"/>
          </w:tcPr>
          <w:p w14:paraId="2A68F822" w14:textId="6C50163E" w:rsidR="008D1EDE" w:rsidRPr="005647EB" w:rsidRDefault="008D1EDE" w:rsidP="002570E4">
            <w:pPr>
              <w:pStyle w:val="TAC"/>
              <w:keepNext w:val="0"/>
              <w:keepLines w:val="0"/>
            </w:pPr>
            <w:r w:rsidRPr="005647EB">
              <w:t>‘10</w:t>
            </w:r>
            <w:r w:rsidR="002570E4" w:rsidRPr="005647EB">
              <w:t>'</w:t>
            </w:r>
          </w:p>
        </w:tc>
        <w:tc>
          <w:tcPr>
            <w:tcW w:w="2218" w:type="dxa"/>
            <w:shd w:val="clear" w:color="auto" w:fill="auto"/>
            <w:vAlign w:val="center"/>
          </w:tcPr>
          <w:p w14:paraId="1803EBC6" w14:textId="77777777" w:rsidR="008D1EDE" w:rsidRPr="005647EB" w:rsidRDefault="008D1EDE" w:rsidP="002570E4">
            <w:pPr>
              <w:pStyle w:val="TAC"/>
              <w:keepNext w:val="0"/>
              <w:keepLines w:val="0"/>
            </w:pPr>
            <w:r w:rsidRPr="005647EB">
              <w:t>[80]</w:t>
            </w:r>
          </w:p>
        </w:tc>
      </w:tr>
      <w:tr w:rsidR="008D1EDE" w:rsidRPr="005647EB" w14:paraId="4F44C7E4" w14:textId="77777777" w:rsidTr="002570E4">
        <w:trPr>
          <w:jc w:val="center"/>
        </w:trPr>
        <w:tc>
          <w:tcPr>
            <w:tcW w:w="2387" w:type="dxa"/>
            <w:shd w:val="clear" w:color="auto" w:fill="auto"/>
            <w:vAlign w:val="center"/>
          </w:tcPr>
          <w:p w14:paraId="5869CABC" w14:textId="5271A687" w:rsidR="008D1EDE" w:rsidRPr="005647EB" w:rsidRDefault="008D1EDE" w:rsidP="002570E4">
            <w:pPr>
              <w:pStyle w:val="TAC"/>
              <w:keepNext w:val="0"/>
              <w:keepLines w:val="0"/>
            </w:pPr>
            <w:r w:rsidRPr="005647EB">
              <w:t>‘11</w:t>
            </w:r>
            <w:r w:rsidR="002570E4" w:rsidRPr="005647EB">
              <w:t>'</w:t>
            </w:r>
          </w:p>
        </w:tc>
        <w:tc>
          <w:tcPr>
            <w:tcW w:w="2218" w:type="dxa"/>
            <w:shd w:val="clear" w:color="auto" w:fill="auto"/>
            <w:vAlign w:val="center"/>
          </w:tcPr>
          <w:p w14:paraId="6D93843B" w14:textId="77777777" w:rsidR="008D1EDE" w:rsidRPr="005647EB" w:rsidRDefault="008D1EDE" w:rsidP="002570E4">
            <w:pPr>
              <w:pStyle w:val="TAC"/>
              <w:keepNext w:val="0"/>
              <w:keepLines w:val="0"/>
            </w:pPr>
            <w:r w:rsidRPr="005647EB">
              <w:t>[90]</w:t>
            </w:r>
          </w:p>
        </w:tc>
      </w:tr>
    </w:tbl>
    <w:p w14:paraId="1CB5446E" w14:textId="77777777" w:rsidR="008D1EDE" w:rsidRPr="005647EB" w:rsidRDefault="008D1EDE" w:rsidP="002570E4"/>
    <w:p w14:paraId="710EF830" w14:textId="77777777" w:rsidR="008D1EDE" w:rsidRPr="005647EB" w:rsidRDefault="008D1EDE" w:rsidP="002570E4">
      <w:pPr>
        <w:pStyle w:val="TH"/>
        <w:keepNext w:val="0"/>
        <w:keepLines w:val="0"/>
      </w:pPr>
      <w:r w:rsidRPr="005647EB">
        <w:t>Table 8.13.2.6.3.1-3: Requirement on cell identification delay and measurement delay for TDD interfrequency cell with MPDCCH scaling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84"/>
        <w:gridCol w:w="4686"/>
        <w:gridCol w:w="3757"/>
      </w:tblGrid>
      <w:tr w:rsidR="008D1EDE" w:rsidRPr="005647EB" w14:paraId="2B4D803D" w14:textId="77777777" w:rsidTr="00EC0475">
        <w:trPr>
          <w:jc w:val="center"/>
        </w:trPr>
        <w:tc>
          <w:tcPr>
            <w:tcW w:w="1284" w:type="dxa"/>
            <w:tcBorders>
              <w:top w:val="single" w:sz="4" w:space="0" w:color="auto"/>
              <w:left w:val="single" w:sz="4" w:space="0" w:color="auto"/>
              <w:bottom w:val="single" w:sz="4" w:space="0" w:color="auto"/>
              <w:right w:val="single" w:sz="4" w:space="0" w:color="auto"/>
            </w:tcBorders>
            <w:hideMark/>
          </w:tcPr>
          <w:p w14:paraId="66544D89" w14:textId="68B0D54E" w:rsidR="008D1EDE" w:rsidRPr="005647EB" w:rsidRDefault="008D1EDE" w:rsidP="002570E4">
            <w:pPr>
              <w:pStyle w:val="TAH"/>
              <w:keepNext w:val="0"/>
              <w:keepLines w:val="0"/>
            </w:pPr>
            <w:r w:rsidRPr="005647EB">
              <w:t>Gap</w:t>
            </w:r>
            <w:r w:rsidR="002570E4" w:rsidRPr="005647EB">
              <w:t xml:space="preserve"> </w:t>
            </w:r>
            <w:r w:rsidRPr="005647EB">
              <w:t>pattern</w:t>
            </w:r>
            <w:r w:rsidR="002570E4" w:rsidRPr="005647EB">
              <w:t xml:space="preserve"> </w:t>
            </w:r>
            <w:r w:rsidRPr="005647EB">
              <w:t>ID</w:t>
            </w:r>
          </w:p>
        </w:tc>
        <w:tc>
          <w:tcPr>
            <w:tcW w:w="4686" w:type="dxa"/>
            <w:tcBorders>
              <w:top w:val="single" w:sz="4" w:space="0" w:color="auto"/>
              <w:left w:val="single" w:sz="4" w:space="0" w:color="auto"/>
              <w:bottom w:val="single" w:sz="4" w:space="0" w:color="auto"/>
              <w:right w:val="single" w:sz="4" w:space="0" w:color="auto"/>
            </w:tcBorders>
            <w:hideMark/>
          </w:tcPr>
          <w:p w14:paraId="4B2F6399" w14:textId="7339274C" w:rsidR="008D1EDE" w:rsidRPr="005647EB" w:rsidRDefault="008D1EDE" w:rsidP="002570E4">
            <w:pPr>
              <w:pStyle w:val="TAH"/>
              <w:keepNext w:val="0"/>
              <w:keepLines w:val="0"/>
            </w:pPr>
            <w:r w:rsidRPr="005647EB">
              <w:t>Cell</w:t>
            </w:r>
            <w:r w:rsidR="002570E4" w:rsidRPr="005647EB">
              <w:t xml:space="preserve"> </w:t>
            </w:r>
            <w:r w:rsidRPr="005647EB">
              <w:rPr>
                <w:lang w:eastAsia="zh-CN"/>
              </w:rPr>
              <w:t>identification</w:t>
            </w:r>
            <w:r w:rsidR="002570E4" w:rsidRPr="005647EB">
              <w:t xml:space="preserve"> </w:t>
            </w:r>
            <w:r w:rsidRPr="005647EB">
              <w:t>delay</w:t>
            </w:r>
            <w:r w:rsidR="002570E4" w:rsidRPr="005647EB">
              <w:t xml:space="preserve"> </w:t>
            </w:r>
            <w:r w:rsidRPr="005647EB">
              <w:t>(T</w:t>
            </w:r>
            <w:r w:rsidRPr="005647EB">
              <w:rPr>
                <w:vertAlign w:val="subscript"/>
              </w:rPr>
              <w:t>identify_inter_UE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c>
          <w:tcPr>
            <w:tcW w:w="3757" w:type="dxa"/>
            <w:tcBorders>
              <w:top w:val="single" w:sz="4" w:space="0" w:color="auto"/>
              <w:left w:val="single" w:sz="4" w:space="0" w:color="auto"/>
              <w:bottom w:val="single" w:sz="4" w:space="0" w:color="auto"/>
              <w:right w:val="single" w:sz="4" w:space="0" w:color="auto"/>
            </w:tcBorders>
            <w:hideMark/>
          </w:tcPr>
          <w:p w14:paraId="740CD4D2" w14:textId="75EACBB9" w:rsidR="008D1EDE" w:rsidRPr="005647EB" w:rsidRDefault="008D1EDE" w:rsidP="002570E4">
            <w:pPr>
              <w:pStyle w:val="TAH"/>
              <w:keepNext w:val="0"/>
              <w:keepLines w:val="0"/>
            </w:pPr>
            <w:r w:rsidRPr="005647EB">
              <w:t>Measurement</w:t>
            </w:r>
            <w:r w:rsidR="002570E4" w:rsidRPr="005647EB">
              <w:t xml:space="preserve"> </w:t>
            </w:r>
            <w:r w:rsidRPr="005647EB">
              <w:t>delay</w:t>
            </w:r>
            <w:r w:rsidR="002570E4" w:rsidRPr="005647EB">
              <w:t xml:space="preserve"> </w:t>
            </w:r>
            <w:r w:rsidRPr="005647EB">
              <w:t>(T</w:t>
            </w:r>
            <w:r w:rsidRPr="005647EB">
              <w:rPr>
                <w:vertAlign w:val="subscript"/>
              </w:rPr>
              <w:t>measure_inter_UE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r>
      <w:tr w:rsidR="008D1EDE" w:rsidRPr="005647EB" w14:paraId="1524044C" w14:textId="77777777" w:rsidTr="00EC0475">
        <w:trPr>
          <w:jc w:val="center"/>
        </w:trPr>
        <w:tc>
          <w:tcPr>
            <w:tcW w:w="1284" w:type="dxa"/>
            <w:tcBorders>
              <w:top w:val="single" w:sz="4" w:space="0" w:color="auto"/>
              <w:left w:val="single" w:sz="4" w:space="0" w:color="auto"/>
              <w:bottom w:val="single" w:sz="4" w:space="0" w:color="auto"/>
              <w:right w:val="single" w:sz="4" w:space="0" w:color="auto"/>
            </w:tcBorders>
            <w:hideMark/>
          </w:tcPr>
          <w:p w14:paraId="573D790E" w14:textId="77777777" w:rsidR="008D1EDE" w:rsidRPr="005647EB" w:rsidRDefault="008D1EDE" w:rsidP="002570E4">
            <w:pPr>
              <w:pStyle w:val="TAC"/>
              <w:keepNext w:val="0"/>
              <w:keepLines w:val="0"/>
            </w:pPr>
            <w:r w:rsidRPr="005647EB">
              <w:t>0</w:t>
            </w:r>
          </w:p>
        </w:tc>
        <w:tc>
          <w:tcPr>
            <w:tcW w:w="4686" w:type="dxa"/>
            <w:tcBorders>
              <w:top w:val="single" w:sz="4" w:space="0" w:color="auto"/>
              <w:left w:val="single" w:sz="4" w:space="0" w:color="auto"/>
              <w:bottom w:val="single" w:sz="4" w:space="0" w:color="auto"/>
              <w:right w:val="single" w:sz="4" w:space="0" w:color="auto"/>
            </w:tcBorders>
            <w:hideMark/>
          </w:tcPr>
          <w:p w14:paraId="6C59E034" w14:textId="0BBFF902" w:rsidR="008D1EDE" w:rsidRPr="005647EB" w:rsidRDefault="008D1EDE" w:rsidP="002570E4">
            <w:pPr>
              <w:pStyle w:val="TAC"/>
              <w:keepNext w:val="0"/>
              <w:keepLines w:val="0"/>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1.44)</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rPr>
                <w:vertAlign w:val="subscript"/>
                <w:lang w:eastAsia="zh-CN"/>
              </w:rPr>
              <w:t xml:space="preserve"> </w:t>
            </w:r>
            <w:r w:rsidRPr="005647EB">
              <w:t>seconds</w:t>
            </w:r>
          </w:p>
        </w:tc>
        <w:tc>
          <w:tcPr>
            <w:tcW w:w="3757" w:type="dxa"/>
            <w:tcBorders>
              <w:top w:val="single" w:sz="4" w:space="0" w:color="auto"/>
              <w:left w:val="single" w:sz="4" w:space="0" w:color="auto"/>
              <w:bottom w:val="single" w:sz="4" w:space="0" w:color="auto"/>
              <w:right w:val="single" w:sz="4" w:space="0" w:color="auto"/>
            </w:tcBorders>
            <w:hideMark/>
          </w:tcPr>
          <w:p w14:paraId="4EFB2E17" w14:textId="7C211F4B"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480)</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rPr>
                <w:vertAlign w:val="subscript"/>
                <w:lang w:eastAsia="zh-CN"/>
              </w:rPr>
              <w:t xml:space="preserve"> </w:t>
            </w:r>
            <w:r w:rsidR="002570E4" w:rsidRPr="005647EB">
              <w:t xml:space="preserve"> </w:t>
            </w:r>
            <w:r w:rsidRPr="005647EB">
              <w:t>ms</w:t>
            </w:r>
          </w:p>
        </w:tc>
      </w:tr>
      <w:tr w:rsidR="008D1EDE" w:rsidRPr="005647EB" w14:paraId="2873C5DA" w14:textId="77777777" w:rsidTr="00EC0475">
        <w:trPr>
          <w:jc w:val="center"/>
        </w:trPr>
        <w:tc>
          <w:tcPr>
            <w:tcW w:w="1284" w:type="dxa"/>
            <w:tcBorders>
              <w:top w:val="single" w:sz="4" w:space="0" w:color="auto"/>
              <w:left w:val="single" w:sz="4" w:space="0" w:color="auto"/>
              <w:bottom w:val="single" w:sz="4" w:space="0" w:color="auto"/>
              <w:right w:val="single" w:sz="4" w:space="0" w:color="auto"/>
            </w:tcBorders>
            <w:hideMark/>
          </w:tcPr>
          <w:p w14:paraId="21C58638" w14:textId="77777777" w:rsidR="008D1EDE" w:rsidRPr="005647EB" w:rsidRDefault="008D1EDE" w:rsidP="002570E4">
            <w:pPr>
              <w:pStyle w:val="TAC"/>
              <w:keepNext w:val="0"/>
              <w:keepLines w:val="0"/>
            </w:pPr>
            <w:r w:rsidRPr="005647EB">
              <w:t>1</w:t>
            </w:r>
          </w:p>
        </w:tc>
        <w:tc>
          <w:tcPr>
            <w:tcW w:w="4686" w:type="dxa"/>
            <w:tcBorders>
              <w:top w:val="single" w:sz="4" w:space="0" w:color="auto"/>
              <w:left w:val="single" w:sz="4" w:space="0" w:color="auto"/>
              <w:bottom w:val="single" w:sz="4" w:space="0" w:color="auto"/>
              <w:right w:val="single" w:sz="4" w:space="0" w:color="auto"/>
            </w:tcBorders>
            <w:hideMark/>
          </w:tcPr>
          <w:p w14:paraId="31BAC512" w14:textId="4DCBC250" w:rsidR="008D1EDE" w:rsidRPr="005647EB" w:rsidRDefault="008D1EDE" w:rsidP="002570E4">
            <w:pPr>
              <w:pStyle w:val="TAC"/>
              <w:keepNext w:val="0"/>
              <w:keepLines w:val="0"/>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2.88)</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3757" w:type="dxa"/>
            <w:tcBorders>
              <w:top w:val="single" w:sz="4" w:space="0" w:color="auto"/>
              <w:left w:val="single" w:sz="4" w:space="0" w:color="auto"/>
              <w:bottom w:val="single" w:sz="4" w:space="0" w:color="auto"/>
              <w:right w:val="single" w:sz="4" w:space="0" w:color="auto"/>
            </w:tcBorders>
            <w:hideMark/>
          </w:tcPr>
          <w:p w14:paraId="65271C41" w14:textId="519C9917"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960)</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rPr>
                <w:vertAlign w:val="subscript"/>
                <w:lang w:eastAsia="zh-CN"/>
              </w:rPr>
              <w:t xml:space="preserve"> </w:t>
            </w:r>
            <w:r w:rsidR="002570E4" w:rsidRPr="005647EB">
              <w:t xml:space="preserve"> </w:t>
            </w:r>
            <w:r w:rsidRPr="005647EB">
              <w:t>ms</w:t>
            </w:r>
          </w:p>
        </w:tc>
      </w:tr>
    </w:tbl>
    <w:p w14:paraId="7C7A06AC" w14:textId="77777777" w:rsidR="008D1EDE" w:rsidRPr="005647EB" w:rsidRDefault="008D1EDE" w:rsidP="002570E4"/>
    <w:p w14:paraId="705EE373" w14:textId="77777777" w:rsidR="008D1EDE" w:rsidRPr="005647EB" w:rsidRDefault="008D1EDE" w:rsidP="002570E4">
      <w:pPr>
        <w:pStyle w:val="EQ"/>
        <w:keepLines w:val="0"/>
        <w:jc w:val="center"/>
        <w:rPr>
          <w:noProof w:val="0"/>
        </w:rPr>
      </w:pPr>
      <w:r w:rsidRPr="005647EB">
        <w:rPr>
          <w:noProof w:val="0"/>
          <w:position w:val="-62"/>
        </w:rPr>
        <w:object w:dxaOrig="3660" w:dyaOrig="999" w14:anchorId="492CC8D7">
          <v:shape id="_x0000_i1265" type="#_x0000_t75" style="width:180pt;height:51pt" o:ole="">
            <v:imagedata r:id="rId107" o:title=""/>
          </v:shape>
          <o:OLEObject Type="Embed" ProgID="Equation.3" ShapeID="_x0000_i1265" DrawAspect="Content" ObjectID="_1781977824" r:id="rId273"/>
        </w:object>
      </w:r>
    </w:p>
    <w:p w14:paraId="0348B36F" w14:textId="77777777" w:rsidR="008D1EDE" w:rsidRPr="005647EB" w:rsidRDefault="008D1EDE" w:rsidP="002570E4">
      <w:r w:rsidRPr="005647EB">
        <w:t>K</w:t>
      </w:r>
      <w:r w:rsidRPr="005647EB">
        <w:rPr>
          <w:vertAlign w:val="subscript"/>
        </w:rPr>
        <w:t xml:space="preserve">RSTD_M1_NC </w:t>
      </w:r>
      <w:r w:rsidRPr="005647EB">
        <w:t>is applicable provided following conditions are met:</w:t>
      </w:r>
    </w:p>
    <w:p w14:paraId="17185828" w14:textId="77777777"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5621B513">
          <v:shape id="_x0000_i1266" type="#_x0000_t75" style="width:21pt;height:21pt" o:ole="">
            <v:imagedata r:id="rId109" o:title=""/>
          </v:shape>
          <o:OLEObject Type="Embed" ProgID="Equation.3" ShapeID="_x0000_i1266" DrawAspect="Content" ObjectID="_1781977825" r:id="rId274"/>
        </w:object>
      </w:r>
      <w:r w:rsidRPr="005647EB">
        <w:t xml:space="preserve"> &gt; 40 ms</w:t>
      </w:r>
    </w:p>
    <w:p w14:paraId="1BFABE2B" w14:textId="77777777"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662C72FD">
          <v:shape id="_x0000_i1267" type="#_x0000_t75" style="width:21pt;height:21pt" o:ole="">
            <v:imagedata r:id="rId109" o:title=""/>
          </v:shape>
          <o:OLEObject Type="Embed" ProgID="Equation.3" ShapeID="_x0000_i1267" DrawAspect="Content" ObjectID="_1781977826" r:id="rId275"/>
        </w:object>
      </w:r>
      <w:r w:rsidRPr="005647EB">
        <w:t xml:space="preserve"> &gt; </w:t>
      </w:r>
      <w:r w:rsidRPr="005647EB">
        <w:rPr>
          <w:b/>
          <w:position w:val="-12"/>
        </w:rPr>
        <w:object w:dxaOrig="540" w:dyaOrig="360" w14:anchorId="524452FD">
          <v:shape id="_x0000_i1268" type="#_x0000_t75" style="width:28pt;height:21pt" o:ole="">
            <v:imagedata r:id="rId112" o:title=""/>
          </v:shape>
          <o:OLEObject Type="Embed" ProgID="Equation.3" ShapeID="_x0000_i1268" DrawAspect="Content" ObjectID="_1781977827" r:id="rId276"/>
        </w:object>
      </w:r>
    </w:p>
    <w:p w14:paraId="7D5E349C" w14:textId="77777777" w:rsidR="008D1EDE" w:rsidRPr="005647EB" w:rsidRDefault="008D1EDE" w:rsidP="002570E4">
      <w:pPr>
        <w:pStyle w:val="B1"/>
      </w:pPr>
      <w:r w:rsidRPr="005647EB">
        <w:t>where</w:t>
      </w:r>
    </w:p>
    <w:p w14:paraId="22153F55" w14:textId="26FFFB97"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22309026">
          <v:shape id="_x0000_i1269" type="#_x0000_t75" style="width:21pt;height:21pt" o:ole="">
            <v:imagedata r:id="rId109" o:title=""/>
          </v:shape>
          <o:OLEObject Type="Embed" ProgID="Equation.3" ShapeID="_x0000_i1269" DrawAspect="Content" ObjectID="_1781977828" r:id="rId277"/>
        </w:object>
      </w:r>
      <w:r w:rsidRPr="005647EB">
        <w:t xml:space="preserve"> is the cell-specific positioning subframe configuration period as defined </w:t>
      </w:r>
      <w:r w:rsidR="002570E4" w:rsidRPr="005647EB">
        <w:t>in 3GPP TS</w:t>
      </w:r>
      <w:r w:rsidRPr="005647EB">
        <w:t xml:space="preserve"> 36.211 [16],</w:t>
      </w:r>
    </w:p>
    <w:p w14:paraId="242B60B2" w14:textId="1A219278" w:rsidR="008D1EDE" w:rsidRPr="005647EB" w:rsidRDefault="008D1EDE" w:rsidP="002570E4">
      <w:pPr>
        <w:pStyle w:val="B1"/>
      </w:pPr>
      <w:r w:rsidRPr="005647EB">
        <w:t>-</w:t>
      </w:r>
      <w:r w:rsidRPr="005647EB">
        <w:tab/>
      </w:r>
      <w:r w:rsidRPr="005647EB">
        <w:rPr>
          <w:b/>
          <w:position w:val="-12"/>
        </w:rPr>
        <w:object w:dxaOrig="540" w:dyaOrig="360" w14:anchorId="3C16CC49">
          <v:shape id="_x0000_i1270" type="#_x0000_t75" style="width:28pt;height:21pt" o:ole="">
            <v:imagedata r:id="rId112" o:title=""/>
          </v:shape>
          <o:OLEObject Type="Embed" ProgID="Equation.3" ShapeID="_x0000_i1270" DrawAspect="Content" ObjectID="_1781977829" r:id="rId278"/>
        </w:object>
      </w:r>
      <w:r w:rsidRPr="005647EB">
        <w:t xml:space="preserve"> is the number of consecutive downlink positioning subframes in a positioning </w:t>
      </w:r>
      <w:r w:rsidR="00C26C6B" w:rsidRPr="005647EB">
        <w:t>occasion</w:t>
      </w:r>
      <w:r w:rsidRPr="005647EB">
        <w:t xml:space="preserve"> defined </w:t>
      </w:r>
      <w:r w:rsidR="002570E4" w:rsidRPr="005647EB">
        <w:t>in 3GPP TS</w:t>
      </w:r>
      <w:r w:rsidRPr="005647EB">
        <w:t xml:space="preserve"> 36.211</w:t>
      </w:r>
    </w:p>
    <w:p w14:paraId="2F2944B6" w14:textId="77777777" w:rsidR="008D1EDE" w:rsidRPr="005647EB" w:rsidRDefault="008D1EDE" w:rsidP="002570E4">
      <w:r w:rsidRPr="005647EB">
        <w:t>Otherwise K</w:t>
      </w:r>
      <w:r w:rsidRPr="005647EB">
        <w:rPr>
          <w:vertAlign w:val="subscript"/>
        </w:rPr>
        <w:t>RSTD_M1_NC</w:t>
      </w:r>
      <w:r w:rsidRPr="005647EB">
        <w:t xml:space="preserve"> = 1.</w:t>
      </w:r>
    </w:p>
    <w:p w14:paraId="5D3DCEDC" w14:textId="77777777" w:rsidR="008D1EDE" w:rsidRPr="005647EB" w:rsidRDefault="008D1EDE" w:rsidP="002570E4">
      <w:pPr>
        <w:rPr>
          <w:rFonts w:cs="v4.2.0"/>
        </w:rPr>
      </w:pPr>
      <w:r w:rsidRPr="005647EB">
        <w:t>A cell shall be considered detectable</w:t>
      </w:r>
      <w:r w:rsidRPr="005647EB">
        <w:rPr>
          <w:rFonts w:cs="v4.2.0"/>
        </w:rPr>
        <w:t xml:space="preserve"> when</w:t>
      </w:r>
    </w:p>
    <w:p w14:paraId="2735B879" w14:textId="38E1D5B1" w:rsidR="008D1EDE" w:rsidRPr="005647EB" w:rsidRDefault="008D1EDE" w:rsidP="002570E4">
      <w:pPr>
        <w:pStyle w:val="B1"/>
      </w:pPr>
      <w:r w:rsidRPr="005647EB">
        <w:t>-</w:t>
      </w:r>
      <w:r w:rsidRPr="005647EB">
        <w:tab/>
        <w:t xml:space="preserve">RSRP related side conditions given in </w:t>
      </w:r>
      <w:r w:rsidR="00914A62" w:rsidRPr="005647EB">
        <w:t>Clause</w:t>
      </w:r>
      <w:r w:rsidRPr="005647EB">
        <w:t>s 9.1.21.9 and 9.1.21.10 are fulfilled for a corresponding Band,</w:t>
      </w:r>
    </w:p>
    <w:p w14:paraId="52F2B8AC" w14:textId="77777777" w:rsidR="008D1EDE" w:rsidRPr="005647EB" w:rsidRDefault="008D1EDE" w:rsidP="002570E4">
      <w:pPr>
        <w:pStyle w:val="B1"/>
      </w:pPr>
      <w:r w:rsidRPr="005647EB">
        <w:lastRenderedPageBreak/>
        <w:t>-</w:t>
      </w:r>
      <w:r w:rsidRPr="005647EB">
        <w:tab/>
        <w:t>RSRQ related side conditions given in Clause 9.1.21.13 and 9.1.21.14 are fulfilled for a corresponding Band,</w:t>
      </w:r>
    </w:p>
    <w:p w14:paraId="44A37999" w14:textId="77777777" w:rsidR="008D1EDE" w:rsidRPr="005647EB" w:rsidRDefault="008D1EDE" w:rsidP="002570E4">
      <w:pPr>
        <w:pStyle w:val="B1"/>
        <w:rPr>
          <w:rFonts w:cs="v4.2.0"/>
        </w:rPr>
      </w:pPr>
      <w:r w:rsidRPr="005647EB">
        <w:t>-</w:t>
      </w:r>
      <w:r w:rsidRPr="005647EB">
        <w:tab/>
        <w:t>SCH_RP and SCH Ês/Iot according to Annex Table B.2.14-1 for a corresponding Band.</w:t>
      </w:r>
    </w:p>
    <w:p w14:paraId="4E7CB7A0" w14:textId="0DD46ADB" w:rsidR="008D1EDE" w:rsidRPr="005647EB" w:rsidRDefault="008D1EDE" w:rsidP="002570E4">
      <w:pPr>
        <w:rPr>
          <w:lang w:eastAsia="zh-CN"/>
        </w:rPr>
      </w:pPr>
      <w:r w:rsidRPr="005647EB">
        <w:t xml:space="preserve">When measurement gaps are scheduled for </w:t>
      </w:r>
      <w:r w:rsidRPr="005647EB">
        <w:rPr>
          <w:lang w:eastAsia="zh-CN"/>
        </w:rPr>
        <w:t>T</w:t>
      </w:r>
      <w:r w:rsidRPr="005647EB">
        <w:t xml:space="preserve">DD inter frequency measurements, or the UE supports capability of conducting such measurements without gaps, the UE physical layer shall be capable of reporting RSRP and RSRQ to higher layers with measurement accuracy as specified in </w:t>
      </w:r>
      <w:r w:rsidR="00914A62" w:rsidRPr="005647EB">
        <w:t>clause</w:t>
      </w:r>
      <w:r w:rsidRPr="005647EB">
        <w:t xml:space="preserve">s </w:t>
      </w:r>
      <w:r w:rsidRPr="005647EB">
        <w:rPr>
          <w:rFonts w:cs="v4.2.0"/>
        </w:rPr>
        <w:t xml:space="preserve">9.1.21.9, 9.1.21.10, 9.1.21.13 and 9.1.21.14 </w:t>
      </w:r>
      <w:r w:rsidRPr="005647EB">
        <w:t>with measurement period (</w:t>
      </w:r>
      <w:r w:rsidRPr="005647EB">
        <w:rPr>
          <w:rFonts w:cs="Arial"/>
        </w:rPr>
        <w:t>T</w:t>
      </w:r>
      <w:r w:rsidRPr="005647EB">
        <w:rPr>
          <w:rFonts w:cs="Arial"/>
          <w:vertAlign w:val="subscript"/>
        </w:rPr>
        <w:t>measure_inter_UE cat M1_NC</w:t>
      </w:r>
      <w:r w:rsidRPr="005647EB">
        <w:t>) given by table 8.13.2.6.</w:t>
      </w:r>
      <w:r w:rsidRPr="005647EB">
        <w:rPr>
          <w:lang w:eastAsia="zh-CN"/>
        </w:rPr>
        <w:t>3</w:t>
      </w:r>
      <w:r w:rsidRPr="005647EB">
        <w:t>.1-1:</w:t>
      </w:r>
    </w:p>
    <w:p w14:paraId="219D552F" w14:textId="77777777" w:rsidR="008D1EDE" w:rsidRPr="005647EB" w:rsidRDefault="008D1EDE" w:rsidP="002570E4">
      <w:r w:rsidRPr="005647EB">
        <w:t xml:space="preserve">The UE shall be capable of performing RSRP and </w:t>
      </w:r>
      <w:r w:rsidRPr="005647EB">
        <w:rPr>
          <w:lang w:eastAsia="zh-CN"/>
        </w:rPr>
        <w:t xml:space="preserve">RSRQ </w:t>
      </w:r>
      <w:r w:rsidRPr="005647EB">
        <w:t xml:space="preserve">measurements of at least 4 inter-frequency cells per </w:t>
      </w:r>
      <w:r w:rsidRPr="005647EB">
        <w:rPr>
          <w:lang w:eastAsia="zh-CN"/>
        </w:rPr>
        <w:t>T</w:t>
      </w:r>
      <w:r w:rsidRPr="005647EB">
        <w:t xml:space="preserve">DD inter-frequency and the UE physical layer shall be capable of reporting RSRP and </w:t>
      </w:r>
      <w:r w:rsidRPr="005647EB">
        <w:rPr>
          <w:lang w:eastAsia="zh-CN"/>
        </w:rPr>
        <w:t xml:space="preserve">RSRQ </w:t>
      </w:r>
      <w:r w:rsidRPr="005647EB">
        <w:t xml:space="preserve">measurements to higher layers with the measurement period </w:t>
      </w:r>
      <w:r w:rsidRPr="005647EB">
        <w:rPr>
          <w:rFonts w:cs="Arial"/>
        </w:rPr>
        <w:t>T</w:t>
      </w:r>
      <w:r w:rsidRPr="005647EB">
        <w:rPr>
          <w:rFonts w:cs="Arial"/>
          <w:vertAlign w:val="subscript"/>
        </w:rPr>
        <w:t>measure_inter_UE cat M1_NC</w:t>
      </w:r>
      <w:r w:rsidRPr="005647EB">
        <w:t>.</w:t>
      </w:r>
    </w:p>
    <w:p w14:paraId="2BD9C0AB" w14:textId="1D03ACD7" w:rsidR="008D1EDE" w:rsidRPr="005647EB" w:rsidRDefault="008D1EDE" w:rsidP="002570E4">
      <w:r w:rsidRPr="005647EB">
        <w:t xml:space="preserve">Reported RSRP and RSRQ measurement contained in event triggered measurement reports shall meet the requirements in </w:t>
      </w:r>
      <w:r w:rsidR="00914A62" w:rsidRPr="005647EB">
        <w:t>clause</w:t>
      </w:r>
      <w:r w:rsidRPr="005647EB">
        <w:t xml:space="preserve">s </w:t>
      </w:r>
      <w:r w:rsidRPr="005647EB">
        <w:rPr>
          <w:rFonts w:cs="v4.2.0"/>
        </w:rPr>
        <w:t>9.1.21.9, 9.1.21.10, 9.1.21.13 and 9.1.21.14</w:t>
      </w:r>
      <w:r w:rsidRPr="005647EB">
        <w:t>.</w:t>
      </w:r>
    </w:p>
    <w:p w14:paraId="5BC13CBB" w14:textId="77777777" w:rsidR="008D1EDE" w:rsidRPr="005647EB" w:rsidRDefault="008D1EDE" w:rsidP="002570E4">
      <w:r w:rsidRPr="005647EB">
        <w:t xml:space="preserve">The UE shall not send any event triggered measurement reports, as long as </w:t>
      </w:r>
      <w:r w:rsidRPr="005647EB">
        <w:rPr>
          <w:lang w:eastAsia="zh-CN"/>
        </w:rPr>
        <w:t>no</w:t>
      </w:r>
      <w:r w:rsidRPr="005647EB">
        <w:t xml:space="preserve"> reporting criteria </w:t>
      </w:r>
      <w:r w:rsidRPr="005647EB">
        <w:rPr>
          <w:lang w:eastAsia="zh-CN"/>
        </w:rPr>
        <w:t>are</w:t>
      </w:r>
      <w:r w:rsidRPr="005647EB">
        <w:t xml:space="preserve"> fulfilled.</w:t>
      </w:r>
    </w:p>
    <w:p w14:paraId="1F43BF42" w14:textId="77777777" w:rsidR="008D1EDE" w:rsidRPr="005647EB" w:rsidRDefault="008D1EDE" w:rsidP="002570E4">
      <w:pPr>
        <w:rPr>
          <w:lang w:eastAsia="zh-CN"/>
        </w:rPr>
      </w:pPr>
      <w:r w:rsidRPr="005647EB">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lang w:eastAsia="zh-CN"/>
        </w:rPr>
        <w:t xml:space="preserve"> </w:t>
      </w:r>
      <w:r w:rsidRPr="005647EB">
        <w:t>This measurement reporting delay excludes a delay uncertainty resulted when inserting the measurement report to the TTI of the uplink DCCH. The delay uncertainty is: 2 x TTI</w:t>
      </w:r>
      <w:r w:rsidRPr="005647EB">
        <w:rPr>
          <w:vertAlign w:val="subscript"/>
        </w:rPr>
        <w:t>DCCH</w:t>
      </w:r>
      <w:r w:rsidRPr="005647EB">
        <w:rPr>
          <w:lang w:eastAsia="zh-CN"/>
        </w:rPr>
        <w:t>.This measurement reporting delay excludes a delay which caused by no UL resources for UE to send the measurement report.</w:t>
      </w:r>
    </w:p>
    <w:p w14:paraId="050CFAFB" w14:textId="77777777" w:rsidR="008D1EDE" w:rsidRPr="005647EB" w:rsidRDefault="008D1EDE" w:rsidP="002570E4">
      <w:r w:rsidRPr="005647EB">
        <w:t xml:space="preserve">The event triggered measurement reporting delay, measured without L3 filtering shall be less than T </w:t>
      </w:r>
      <w:r w:rsidRPr="005647EB">
        <w:rPr>
          <w:vertAlign w:val="subscript"/>
        </w:rPr>
        <w:t>identify</w:t>
      </w:r>
      <w:r w:rsidRPr="005647EB">
        <w:rPr>
          <w:vertAlign w:val="subscript"/>
          <w:lang w:eastAsia="zh-CN"/>
        </w:rPr>
        <w:t xml:space="preserve"> inter_UE cat M1_NC</w:t>
      </w:r>
      <w:r w:rsidRPr="005647EB">
        <w:t xml:space="preserve"> defined in Clause 8.13.2.6.3</w:t>
      </w:r>
      <w:r w:rsidRPr="005647EB">
        <w:rPr>
          <w:lang w:eastAsia="zh-CN"/>
        </w:rPr>
        <w:t>.1.</w:t>
      </w:r>
      <w:r w:rsidRPr="005647EB">
        <w:rPr>
          <w:vertAlign w:val="subscript"/>
        </w:rPr>
        <w:t xml:space="preserve"> </w:t>
      </w:r>
      <w:r w:rsidRPr="005647EB">
        <w:t>When L3 filtering is used or IDC autonomous denial is configured an additional delay can be expected.</w:t>
      </w:r>
    </w:p>
    <w:p w14:paraId="5E0524E8" w14:textId="77777777" w:rsidR="008D1EDE" w:rsidRPr="005647EB" w:rsidRDefault="008D1EDE" w:rsidP="002570E4">
      <w:r w:rsidRPr="005647EB">
        <w:t>If a cell which has been detectable at least for the time period T</w:t>
      </w:r>
      <w:r w:rsidRPr="005647EB">
        <w:rPr>
          <w:vertAlign w:val="subscript"/>
        </w:rPr>
        <w:t>identify_inter</w:t>
      </w:r>
      <w:r w:rsidRPr="005647EB">
        <w:rPr>
          <w:vertAlign w:val="subscript"/>
          <w:lang w:eastAsia="zh-CN"/>
        </w:rPr>
        <w:t>_UE cat M1_NC</w:t>
      </w:r>
      <w:r w:rsidRPr="005647EB">
        <w:t xml:space="preserve"> defined in clause 8.13.2.6.3.1 becomes undetectable for a period ≤ 5 seconds and then the cell becomes detectable again and triggers an event, the event triggered measurement reporting delay shall be less than T</w:t>
      </w:r>
      <w:r w:rsidRPr="005647EB">
        <w:rPr>
          <w:vertAlign w:val="subscript"/>
        </w:rPr>
        <w:t>Measurement_Period Inter_UE cat M1_NC</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 </w:t>
      </w:r>
      <w:r w:rsidRPr="005647EB">
        <w:t>and the L3 filter has not been used. When L3 filtering is used or IDC autonomous denial is configured, an additional delay can be expected.</w:t>
      </w:r>
    </w:p>
    <w:p w14:paraId="0665BB31" w14:textId="3472F3A1" w:rsidR="008057B3" w:rsidRPr="005647EB" w:rsidRDefault="008057B3" w:rsidP="002570E4">
      <w:pPr>
        <w:spacing w:before="120" w:after="0"/>
        <w:rPr>
          <w:lang w:eastAsia="zh-TW"/>
        </w:rPr>
      </w:pPr>
      <w:r w:rsidRPr="005647EB">
        <w:t xml:space="preserve">The normative reference for this requirement </w:t>
      </w:r>
      <w:r w:rsidR="002570E4" w:rsidRPr="005647EB">
        <w:t>is 3GPP TS</w:t>
      </w:r>
      <w:r w:rsidRPr="005647EB">
        <w:t xml:space="preserve"> 36.133 [4] clause </w:t>
      </w:r>
      <w:r w:rsidR="008D1EDE" w:rsidRPr="005647EB">
        <w:t>8.13.2.6.3.1</w:t>
      </w:r>
      <w:r w:rsidRPr="005647EB">
        <w:t>and A.8.4.12.</w:t>
      </w:r>
    </w:p>
    <w:p w14:paraId="07CAF14A" w14:textId="77777777" w:rsidR="008057B3" w:rsidRPr="005647EB" w:rsidRDefault="008057B3" w:rsidP="002570E4">
      <w:pPr>
        <w:pStyle w:val="Heading4"/>
        <w:keepNext w:val="0"/>
        <w:keepLines w:val="0"/>
        <w:rPr>
          <w:lang w:eastAsia="zh-TW"/>
        </w:rPr>
      </w:pPr>
      <w:r w:rsidRPr="005647EB">
        <w:rPr>
          <w:lang w:eastAsia="zh-TW"/>
        </w:rPr>
        <w:t>8.4.12.4</w:t>
      </w:r>
      <w:r w:rsidRPr="005647EB">
        <w:rPr>
          <w:lang w:eastAsia="zh-TW"/>
        </w:rPr>
        <w:tab/>
        <w:t>Test description</w:t>
      </w:r>
    </w:p>
    <w:p w14:paraId="0F9756FD" w14:textId="77777777" w:rsidR="008057B3" w:rsidRPr="005647EB" w:rsidRDefault="008057B3" w:rsidP="002570E4">
      <w:pPr>
        <w:pStyle w:val="Heading5"/>
        <w:keepNext w:val="0"/>
        <w:keepLines w:val="0"/>
      </w:pPr>
      <w:r w:rsidRPr="005647EB">
        <w:t>8.4.12.4.1</w:t>
      </w:r>
      <w:r w:rsidRPr="005647EB">
        <w:tab/>
        <w:t>Initial conditions</w:t>
      </w:r>
    </w:p>
    <w:p w14:paraId="3BF0D6BE" w14:textId="4187F45A" w:rsidR="008D1EDE" w:rsidRPr="005647EB" w:rsidRDefault="008D1EDE" w:rsidP="002570E4">
      <w:pPr>
        <w:rPr>
          <w:rFonts w:eastAsia="SimSun"/>
        </w:rPr>
      </w:pPr>
      <w:r w:rsidRPr="005647EB">
        <w:t xml:space="preserve">Test Environment: Normal, as defined </w:t>
      </w:r>
      <w:r w:rsidR="002570E4" w:rsidRPr="005647EB">
        <w:t>in 3GPP TS</w:t>
      </w:r>
      <w:r w:rsidRPr="005647EB">
        <w:t xml:space="preserve"> 36.508 [7] clause 4.1.</w:t>
      </w:r>
    </w:p>
    <w:p w14:paraId="216AFEA8" w14:textId="2696FE7C" w:rsidR="008D1EDE" w:rsidRPr="005647EB" w:rsidRDefault="008D1EDE"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20B83F63" w14:textId="3D7E32BE" w:rsidR="008D1EDE" w:rsidRPr="005647EB" w:rsidRDefault="008D1EDE" w:rsidP="002570E4">
      <w:r w:rsidRPr="005647EB">
        <w:t xml:space="preserve">Channel Bandwidth to be tested: 10 MHz as defined </w:t>
      </w:r>
      <w:r w:rsidR="002570E4" w:rsidRPr="005647EB">
        <w:t>in 3GPP TS</w:t>
      </w:r>
      <w:r w:rsidRPr="005647EB">
        <w:t xml:space="preserve"> 36.508 [7] clause 4.3.1.</w:t>
      </w:r>
    </w:p>
    <w:p w14:paraId="57646FF6" w14:textId="5950FF01" w:rsidR="008D1EDE" w:rsidRPr="005647EB" w:rsidRDefault="008D1EDE"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432816A5" w14:textId="77777777" w:rsidR="008D1EDE" w:rsidRPr="005647EB" w:rsidRDefault="008D1EDE" w:rsidP="002570E4">
      <w:pPr>
        <w:pStyle w:val="B1"/>
      </w:pPr>
      <w:r w:rsidRPr="005647EB">
        <w:t>2.</w:t>
      </w:r>
      <w:r w:rsidRPr="005647EB">
        <w:tab/>
        <w:t>The general test parameter settings are set up according to Table 8.4.12.4.1-1.</w:t>
      </w:r>
    </w:p>
    <w:p w14:paraId="73F98F74" w14:textId="77777777" w:rsidR="008D1EDE" w:rsidRPr="005647EB" w:rsidRDefault="008D1EDE" w:rsidP="002570E4">
      <w:pPr>
        <w:pStyle w:val="B1"/>
      </w:pPr>
      <w:r w:rsidRPr="005647EB">
        <w:t>3.</w:t>
      </w:r>
      <w:r w:rsidRPr="005647EB">
        <w:tab/>
        <w:t>Propagation conditions are set according to Annex B.0.</w:t>
      </w:r>
    </w:p>
    <w:p w14:paraId="48015B56" w14:textId="77777777" w:rsidR="008D1EDE" w:rsidRPr="005647EB" w:rsidRDefault="008D1EDE" w:rsidP="002570E4">
      <w:pPr>
        <w:pStyle w:val="B1"/>
      </w:pPr>
      <w:r w:rsidRPr="005647EB">
        <w:t>4.</w:t>
      </w:r>
      <w:r w:rsidRPr="005647EB">
        <w:tab/>
        <w:t>Message contents are defined in clause 8.4.12.4.3.</w:t>
      </w:r>
    </w:p>
    <w:p w14:paraId="7719D85E" w14:textId="77777777" w:rsidR="008D1EDE" w:rsidRPr="005647EB" w:rsidRDefault="008D1EDE" w:rsidP="002570E4">
      <w:pPr>
        <w:pStyle w:val="B1"/>
      </w:pPr>
      <w:r w:rsidRPr="005647EB">
        <w:t>5.</w:t>
      </w:r>
      <w:r w:rsidRPr="005647EB">
        <w:tab/>
        <w:t>There is two E-UTRA TDD carriers and two cells specified in the test. Cell 1 is the cell used for connection setup with the power level set according to Annex C.0 and C.1 for this test.</w:t>
      </w:r>
    </w:p>
    <w:p w14:paraId="358E7E18" w14:textId="77777777" w:rsidR="008D1EDE" w:rsidRPr="005647EB" w:rsidRDefault="008D1EDE" w:rsidP="00EC0475">
      <w:pPr>
        <w:pStyle w:val="TH"/>
        <w:rPr>
          <w:lang w:eastAsia="zh-CN"/>
        </w:rPr>
      </w:pPr>
      <w:r w:rsidRPr="005647EB">
        <w:lastRenderedPageBreak/>
        <w:t xml:space="preserve">Table 8.4.12.4.1-1: General test parameters for E-UTRAN TDD-TDD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CEModeA</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2835"/>
        <w:gridCol w:w="3544"/>
      </w:tblGrid>
      <w:tr w:rsidR="008D1EDE" w:rsidRPr="005647EB" w14:paraId="6C9ECE5D" w14:textId="77777777" w:rsidTr="002570E4">
        <w:trPr>
          <w:cantSplit/>
          <w:jc w:val="center"/>
        </w:trPr>
        <w:tc>
          <w:tcPr>
            <w:tcW w:w="2518" w:type="dxa"/>
            <w:gridSpan w:val="2"/>
          </w:tcPr>
          <w:p w14:paraId="36882095" w14:textId="77777777" w:rsidR="008D1EDE" w:rsidRPr="005647EB" w:rsidRDefault="008D1EDE" w:rsidP="00EC0475">
            <w:pPr>
              <w:pStyle w:val="TAH"/>
              <w:rPr>
                <w:rFonts w:cs="Arial"/>
              </w:rPr>
            </w:pPr>
            <w:r w:rsidRPr="005647EB">
              <w:rPr>
                <w:rFonts w:cs="Arial"/>
              </w:rPr>
              <w:t>Parameter</w:t>
            </w:r>
          </w:p>
        </w:tc>
        <w:tc>
          <w:tcPr>
            <w:tcW w:w="709" w:type="dxa"/>
          </w:tcPr>
          <w:p w14:paraId="1F56C102" w14:textId="77777777" w:rsidR="008D1EDE" w:rsidRPr="005647EB" w:rsidRDefault="008D1EDE" w:rsidP="00EC0475">
            <w:pPr>
              <w:pStyle w:val="TAH"/>
              <w:rPr>
                <w:rFonts w:cs="Arial"/>
              </w:rPr>
            </w:pPr>
            <w:r w:rsidRPr="005647EB">
              <w:rPr>
                <w:rFonts w:cs="Arial"/>
              </w:rPr>
              <w:t>Unit</w:t>
            </w:r>
          </w:p>
        </w:tc>
        <w:tc>
          <w:tcPr>
            <w:tcW w:w="2835" w:type="dxa"/>
          </w:tcPr>
          <w:p w14:paraId="5E372B23" w14:textId="77777777" w:rsidR="008D1EDE" w:rsidRPr="005647EB" w:rsidRDefault="008D1EDE" w:rsidP="00EC0475">
            <w:pPr>
              <w:pStyle w:val="TAH"/>
              <w:rPr>
                <w:rFonts w:cs="Arial"/>
              </w:rPr>
            </w:pPr>
            <w:r w:rsidRPr="005647EB">
              <w:rPr>
                <w:rFonts w:cs="Arial"/>
              </w:rPr>
              <w:t>Value</w:t>
            </w:r>
          </w:p>
        </w:tc>
        <w:tc>
          <w:tcPr>
            <w:tcW w:w="3544" w:type="dxa"/>
          </w:tcPr>
          <w:p w14:paraId="057ECD83" w14:textId="77777777" w:rsidR="008D1EDE" w:rsidRPr="005647EB" w:rsidRDefault="008D1EDE" w:rsidP="00EC0475">
            <w:pPr>
              <w:pStyle w:val="TAH"/>
              <w:rPr>
                <w:rFonts w:cs="Arial"/>
              </w:rPr>
            </w:pPr>
            <w:r w:rsidRPr="005647EB">
              <w:rPr>
                <w:rFonts w:cs="Arial"/>
              </w:rPr>
              <w:t>Comment</w:t>
            </w:r>
          </w:p>
        </w:tc>
      </w:tr>
      <w:tr w:rsidR="008D1EDE" w:rsidRPr="005647EB" w14:paraId="1474E2C7" w14:textId="77777777" w:rsidTr="002570E4">
        <w:trPr>
          <w:cantSplit/>
          <w:jc w:val="center"/>
        </w:trPr>
        <w:tc>
          <w:tcPr>
            <w:tcW w:w="2518" w:type="dxa"/>
            <w:gridSpan w:val="2"/>
          </w:tcPr>
          <w:p w14:paraId="235FB355" w14:textId="55644C60" w:rsidR="008D1EDE" w:rsidRPr="005647EB" w:rsidRDefault="008D1EDE" w:rsidP="00EC0475">
            <w:pPr>
              <w:pStyle w:val="TAL"/>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709" w:type="dxa"/>
          </w:tcPr>
          <w:p w14:paraId="296F8CF0" w14:textId="77777777" w:rsidR="008D1EDE" w:rsidRPr="005647EB" w:rsidRDefault="008D1EDE" w:rsidP="00EC0475">
            <w:pPr>
              <w:pStyle w:val="TAC"/>
              <w:rPr>
                <w:rFonts w:cs="Arial"/>
              </w:rPr>
            </w:pPr>
          </w:p>
        </w:tc>
        <w:tc>
          <w:tcPr>
            <w:tcW w:w="2835" w:type="dxa"/>
          </w:tcPr>
          <w:p w14:paraId="377E8A7C" w14:textId="4AF8F457" w:rsidR="008D1EDE" w:rsidRPr="005647EB" w:rsidRDefault="008D1EDE" w:rsidP="00EC0475">
            <w:pPr>
              <w:pStyle w:val="TAC"/>
              <w:rPr>
                <w:rFonts w:cs="Arial"/>
              </w:rPr>
            </w:pPr>
            <w:r w:rsidRPr="005647EB">
              <w:rPr>
                <w:rFonts w:cs="v4.2.0"/>
              </w:rPr>
              <w:t>1,</w:t>
            </w:r>
            <w:r w:rsidR="002570E4" w:rsidRPr="005647EB">
              <w:rPr>
                <w:rFonts w:cs="v4.2.0"/>
              </w:rPr>
              <w:t xml:space="preserve"> </w:t>
            </w:r>
            <w:r w:rsidRPr="005647EB">
              <w:rPr>
                <w:rFonts w:cs="v4.2.0"/>
              </w:rPr>
              <w:t>2</w:t>
            </w:r>
          </w:p>
        </w:tc>
        <w:tc>
          <w:tcPr>
            <w:tcW w:w="3544" w:type="dxa"/>
          </w:tcPr>
          <w:p w14:paraId="0C9392D6" w14:textId="77777777" w:rsidR="008D1EDE" w:rsidRPr="005647EB" w:rsidRDefault="008D1EDE" w:rsidP="00EC0475">
            <w:pPr>
              <w:pStyle w:val="TAL"/>
              <w:rPr>
                <w:rFonts w:cs="Arial"/>
              </w:rPr>
            </w:pPr>
          </w:p>
        </w:tc>
      </w:tr>
      <w:tr w:rsidR="008D1EDE" w:rsidRPr="005647EB" w14:paraId="75FF226D" w14:textId="77777777" w:rsidTr="002570E4">
        <w:trPr>
          <w:cantSplit/>
          <w:jc w:val="center"/>
        </w:trPr>
        <w:tc>
          <w:tcPr>
            <w:tcW w:w="2518" w:type="dxa"/>
            <w:gridSpan w:val="2"/>
          </w:tcPr>
          <w:p w14:paraId="632CA742" w14:textId="039BD204" w:rsidR="008D1EDE" w:rsidRPr="005647EB" w:rsidRDefault="008D1EDE" w:rsidP="00EC0475">
            <w:pPr>
              <w:pStyle w:val="TAL"/>
              <w:rPr>
                <w:rFonts w:cs="Arial"/>
              </w:rPr>
            </w:pPr>
            <w:r w:rsidRPr="005647EB">
              <w:rPr>
                <w:rFonts w:cs="Arial"/>
              </w:rPr>
              <w:t>Active</w:t>
            </w:r>
            <w:r w:rsidR="002570E4" w:rsidRPr="005647EB">
              <w:rPr>
                <w:rFonts w:cs="Arial"/>
              </w:rPr>
              <w:t xml:space="preserve"> </w:t>
            </w:r>
            <w:r w:rsidRPr="005647EB">
              <w:rPr>
                <w:rFonts w:cs="Arial"/>
              </w:rPr>
              <w:t>cell</w:t>
            </w:r>
          </w:p>
        </w:tc>
        <w:tc>
          <w:tcPr>
            <w:tcW w:w="709" w:type="dxa"/>
          </w:tcPr>
          <w:p w14:paraId="43198D4E" w14:textId="77777777" w:rsidR="008D1EDE" w:rsidRPr="005647EB" w:rsidRDefault="008D1EDE" w:rsidP="00EC0475">
            <w:pPr>
              <w:pStyle w:val="TAC"/>
              <w:rPr>
                <w:rFonts w:cs="Arial"/>
              </w:rPr>
            </w:pPr>
          </w:p>
        </w:tc>
        <w:tc>
          <w:tcPr>
            <w:tcW w:w="2835" w:type="dxa"/>
          </w:tcPr>
          <w:p w14:paraId="464ECC9E" w14:textId="77AEA31C" w:rsidR="008D1EDE" w:rsidRPr="005647EB" w:rsidRDefault="008D1EDE" w:rsidP="00EC0475">
            <w:pPr>
              <w:pStyle w:val="TAC"/>
              <w:rPr>
                <w:rFonts w:cs="Arial"/>
              </w:rPr>
            </w:pPr>
            <w:r w:rsidRPr="005647EB">
              <w:rPr>
                <w:rFonts w:cs="v4.2.0"/>
              </w:rPr>
              <w:t>Cell</w:t>
            </w:r>
            <w:r w:rsidR="002570E4" w:rsidRPr="005647EB">
              <w:rPr>
                <w:rFonts w:cs="v4.2.0"/>
              </w:rPr>
              <w:t xml:space="preserve"> </w:t>
            </w:r>
            <w:r w:rsidRPr="005647EB">
              <w:rPr>
                <w:rFonts w:cs="v4.2.0"/>
              </w:rPr>
              <w:t>1</w:t>
            </w:r>
          </w:p>
        </w:tc>
        <w:tc>
          <w:tcPr>
            <w:tcW w:w="3544" w:type="dxa"/>
          </w:tcPr>
          <w:p w14:paraId="580C96B9" w14:textId="77777777" w:rsidR="008D1EDE" w:rsidRPr="005647EB" w:rsidRDefault="008D1EDE" w:rsidP="00EC0475">
            <w:pPr>
              <w:pStyle w:val="TAL"/>
              <w:rPr>
                <w:rFonts w:cs="Arial"/>
              </w:rPr>
            </w:pPr>
          </w:p>
        </w:tc>
      </w:tr>
      <w:tr w:rsidR="008D1EDE" w:rsidRPr="005647EB" w14:paraId="3070CFD1" w14:textId="77777777" w:rsidTr="002570E4">
        <w:trPr>
          <w:cantSplit/>
          <w:jc w:val="center"/>
        </w:trPr>
        <w:tc>
          <w:tcPr>
            <w:tcW w:w="2518" w:type="dxa"/>
            <w:gridSpan w:val="2"/>
          </w:tcPr>
          <w:p w14:paraId="57D8AD07" w14:textId="0077E26C" w:rsidR="008D1EDE" w:rsidRPr="005647EB" w:rsidRDefault="008D1EDE" w:rsidP="00EC0475">
            <w:pPr>
              <w:pStyle w:val="TAL"/>
              <w:rPr>
                <w:rFonts w:cs="Arial"/>
              </w:rPr>
            </w:pPr>
            <w:r w:rsidRPr="005647EB">
              <w:rPr>
                <w:rFonts w:cs="Arial"/>
                <w:bCs/>
              </w:rPr>
              <w:t>Neighbour</w:t>
            </w:r>
            <w:r w:rsidR="002570E4" w:rsidRPr="005647EB">
              <w:rPr>
                <w:rFonts w:cs="Arial"/>
                <w:bCs/>
              </w:rPr>
              <w:t xml:space="preserve"> </w:t>
            </w:r>
            <w:r w:rsidRPr="005647EB">
              <w:rPr>
                <w:rFonts w:cs="Arial"/>
                <w:bCs/>
              </w:rPr>
              <w:t>cell</w:t>
            </w:r>
          </w:p>
        </w:tc>
        <w:tc>
          <w:tcPr>
            <w:tcW w:w="709" w:type="dxa"/>
          </w:tcPr>
          <w:p w14:paraId="2E72C215" w14:textId="77777777" w:rsidR="008D1EDE" w:rsidRPr="005647EB" w:rsidRDefault="008D1EDE" w:rsidP="00EC0475">
            <w:pPr>
              <w:pStyle w:val="TAC"/>
              <w:rPr>
                <w:rFonts w:cs="Arial"/>
              </w:rPr>
            </w:pPr>
          </w:p>
        </w:tc>
        <w:tc>
          <w:tcPr>
            <w:tcW w:w="2835" w:type="dxa"/>
          </w:tcPr>
          <w:p w14:paraId="038C5F9F" w14:textId="39277D93" w:rsidR="008D1EDE" w:rsidRPr="005647EB" w:rsidRDefault="008D1EDE" w:rsidP="00EC0475">
            <w:pPr>
              <w:pStyle w:val="TAC"/>
              <w:rPr>
                <w:rFonts w:cs="Arial"/>
              </w:rPr>
            </w:pPr>
            <w:r w:rsidRPr="005647EB">
              <w:rPr>
                <w:rFonts w:cs="v4.2.0"/>
              </w:rPr>
              <w:t>Cell</w:t>
            </w:r>
            <w:r w:rsidR="002570E4" w:rsidRPr="005647EB">
              <w:rPr>
                <w:rFonts w:cs="v4.2.0"/>
              </w:rPr>
              <w:t xml:space="preserve"> </w:t>
            </w:r>
            <w:r w:rsidRPr="005647EB">
              <w:rPr>
                <w:rFonts w:cs="v4.2.0"/>
              </w:rPr>
              <w:t>2</w:t>
            </w:r>
          </w:p>
        </w:tc>
        <w:tc>
          <w:tcPr>
            <w:tcW w:w="3544" w:type="dxa"/>
          </w:tcPr>
          <w:p w14:paraId="3B3D0EE2" w14:textId="30366735" w:rsidR="008D1EDE" w:rsidRPr="005647EB" w:rsidRDefault="008D1EDE" w:rsidP="00EC0475">
            <w:pPr>
              <w:pStyle w:val="TAL"/>
              <w:rPr>
                <w:rFonts w:cs="Arial"/>
              </w:rPr>
            </w:pPr>
            <w:r w:rsidRPr="005647EB">
              <w:rPr>
                <w:rFonts w:cs="Arial"/>
              </w:rPr>
              <w:t>Cell</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be</w:t>
            </w:r>
            <w:r w:rsidR="002570E4" w:rsidRPr="005647EB">
              <w:rPr>
                <w:rFonts w:cs="Arial"/>
              </w:rPr>
              <w:t xml:space="preserve"> </w:t>
            </w:r>
            <w:r w:rsidRPr="005647EB">
              <w:rPr>
                <w:rFonts w:cs="Arial"/>
              </w:rPr>
              <w:t>identified.</w:t>
            </w:r>
          </w:p>
        </w:tc>
      </w:tr>
      <w:tr w:rsidR="008D1EDE" w:rsidRPr="005647EB" w14:paraId="265EF590" w14:textId="77777777" w:rsidTr="002570E4">
        <w:trPr>
          <w:cantSplit/>
          <w:jc w:val="center"/>
        </w:trPr>
        <w:tc>
          <w:tcPr>
            <w:tcW w:w="2518" w:type="dxa"/>
            <w:gridSpan w:val="2"/>
          </w:tcPr>
          <w:p w14:paraId="72E144FD" w14:textId="62F585BF" w:rsidR="008D1EDE" w:rsidRPr="005647EB" w:rsidRDefault="008D1EDE" w:rsidP="00EC0475">
            <w:pPr>
              <w:pStyle w:val="TAL"/>
              <w:rPr>
                <w:rFonts w:cs="Arial"/>
              </w:rPr>
            </w:pPr>
            <w:r w:rsidRPr="005647EB">
              <w:rPr>
                <w:rFonts w:cs="Arial"/>
              </w:rPr>
              <w:t>CP</w:t>
            </w:r>
            <w:r w:rsidR="002570E4" w:rsidRPr="005647EB">
              <w:rPr>
                <w:rFonts w:cs="Arial"/>
              </w:rPr>
              <w:t xml:space="preserve"> </w:t>
            </w:r>
            <w:r w:rsidRPr="005647EB">
              <w:rPr>
                <w:rFonts w:cs="Arial"/>
              </w:rPr>
              <w:t>length</w:t>
            </w:r>
          </w:p>
        </w:tc>
        <w:tc>
          <w:tcPr>
            <w:tcW w:w="709" w:type="dxa"/>
          </w:tcPr>
          <w:p w14:paraId="4720835D" w14:textId="77777777" w:rsidR="008D1EDE" w:rsidRPr="005647EB" w:rsidRDefault="008D1EDE" w:rsidP="00EC0475">
            <w:pPr>
              <w:pStyle w:val="TAC"/>
              <w:rPr>
                <w:rFonts w:cs="Arial"/>
              </w:rPr>
            </w:pPr>
          </w:p>
        </w:tc>
        <w:tc>
          <w:tcPr>
            <w:tcW w:w="2835" w:type="dxa"/>
          </w:tcPr>
          <w:p w14:paraId="455C5E87" w14:textId="77777777" w:rsidR="008D1EDE" w:rsidRPr="005647EB" w:rsidRDefault="008D1EDE" w:rsidP="00EC0475">
            <w:pPr>
              <w:pStyle w:val="TAC"/>
              <w:rPr>
                <w:rFonts w:cs="Arial"/>
              </w:rPr>
            </w:pPr>
            <w:r w:rsidRPr="005647EB">
              <w:rPr>
                <w:rFonts w:cs="v4.2.0"/>
              </w:rPr>
              <w:t>Normal</w:t>
            </w:r>
          </w:p>
        </w:tc>
        <w:tc>
          <w:tcPr>
            <w:tcW w:w="3544" w:type="dxa"/>
          </w:tcPr>
          <w:p w14:paraId="03A32F6C" w14:textId="77777777" w:rsidR="008D1EDE" w:rsidRPr="005647EB" w:rsidRDefault="008D1EDE" w:rsidP="00EC0475">
            <w:pPr>
              <w:pStyle w:val="TAL"/>
              <w:rPr>
                <w:rFonts w:cs="Arial"/>
              </w:rPr>
            </w:pPr>
          </w:p>
        </w:tc>
      </w:tr>
      <w:tr w:rsidR="008D1EDE" w:rsidRPr="005647EB" w14:paraId="469E90AF" w14:textId="77777777" w:rsidTr="002570E4">
        <w:trPr>
          <w:cantSplit/>
          <w:jc w:val="center"/>
        </w:trPr>
        <w:tc>
          <w:tcPr>
            <w:tcW w:w="2518" w:type="dxa"/>
            <w:gridSpan w:val="2"/>
          </w:tcPr>
          <w:p w14:paraId="23FF590D" w14:textId="77777777" w:rsidR="008D1EDE" w:rsidRPr="005647EB" w:rsidRDefault="008D1EDE" w:rsidP="00EC0475">
            <w:pPr>
              <w:pStyle w:val="TAL"/>
              <w:rPr>
                <w:rFonts w:cs="Arial"/>
              </w:rPr>
            </w:pPr>
            <w:r w:rsidRPr="005647EB">
              <w:rPr>
                <w:rFonts w:cs="Arial"/>
              </w:rPr>
              <w:t>DRX</w:t>
            </w:r>
          </w:p>
        </w:tc>
        <w:tc>
          <w:tcPr>
            <w:tcW w:w="709" w:type="dxa"/>
          </w:tcPr>
          <w:p w14:paraId="160802FE" w14:textId="77777777" w:rsidR="008D1EDE" w:rsidRPr="005647EB" w:rsidRDefault="008D1EDE" w:rsidP="00EC0475">
            <w:pPr>
              <w:pStyle w:val="TAC"/>
              <w:rPr>
                <w:rFonts w:cs="Arial"/>
              </w:rPr>
            </w:pPr>
          </w:p>
        </w:tc>
        <w:tc>
          <w:tcPr>
            <w:tcW w:w="2835" w:type="dxa"/>
          </w:tcPr>
          <w:p w14:paraId="4C6797C0" w14:textId="77777777" w:rsidR="008D1EDE" w:rsidRPr="005647EB" w:rsidRDefault="008D1EDE" w:rsidP="00EC0475">
            <w:pPr>
              <w:pStyle w:val="TAC"/>
              <w:rPr>
                <w:rFonts w:cs="Arial"/>
              </w:rPr>
            </w:pPr>
            <w:r w:rsidRPr="005647EB">
              <w:rPr>
                <w:rFonts w:cs="v4.2.0"/>
              </w:rPr>
              <w:t>OFF</w:t>
            </w:r>
          </w:p>
        </w:tc>
        <w:tc>
          <w:tcPr>
            <w:tcW w:w="3544" w:type="dxa"/>
          </w:tcPr>
          <w:p w14:paraId="3D35738C" w14:textId="77777777" w:rsidR="008D1EDE" w:rsidRPr="005647EB" w:rsidRDefault="008D1EDE" w:rsidP="00EC0475">
            <w:pPr>
              <w:pStyle w:val="TAL"/>
              <w:rPr>
                <w:rFonts w:cs="Arial"/>
              </w:rPr>
            </w:pPr>
          </w:p>
        </w:tc>
      </w:tr>
      <w:tr w:rsidR="008D1EDE" w:rsidRPr="005647EB" w14:paraId="4AE65605" w14:textId="77777777" w:rsidTr="002570E4">
        <w:trPr>
          <w:cantSplit/>
          <w:jc w:val="center"/>
        </w:trPr>
        <w:tc>
          <w:tcPr>
            <w:tcW w:w="534" w:type="dxa"/>
            <w:vMerge w:val="restart"/>
          </w:tcPr>
          <w:p w14:paraId="4C2166B6" w14:textId="77777777" w:rsidR="008D1EDE" w:rsidRPr="005647EB" w:rsidRDefault="008D1EDE" w:rsidP="002570E4">
            <w:pPr>
              <w:pStyle w:val="TAL"/>
              <w:keepNext w:val="0"/>
              <w:keepLines w:val="0"/>
              <w:rPr>
                <w:rFonts w:cs="Arial"/>
                <w:bCs/>
                <w:lang w:eastAsia="zh-CN"/>
              </w:rPr>
            </w:pPr>
            <w:r w:rsidRPr="005647EB">
              <w:rPr>
                <w:rFonts w:cs="Arial"/>
                <w:lang w:eastAsia="zh-CN"/>
              </w:rPr>
              <w:t>A3</w:t>
            </w:r>
          </w:p>
        </w:tc>
        <w:tc>
          <w:tcPr>
            <w:tcW w:w="1984" w:type="dxa"/>
          </w:tcPr>
          <w:p w14:paraId="386E257D" w14:textId="77777777" w:rsidR="008D1EDE" w:rsidRPr="005647EB" w:rsidRDefault="008D1EDE" w:rsidP="002570E4">
            <w:pPr>
              <w:pStyle w:val="TAL"/>
              <w:keepNext w:val="0"/>
              <w:keepLines w:val="0"/>
              <w:rPr>
                <w:rFonts w:cs="Arial"/>
                <w:bCs/>
                <w:lang w:eastAsia="zh-CN"/>
              </w:rPr>
            </w:pPr>
            <w:r w:rsidRPr="005647EB">
              <w:rPr>
                <w:rFonts w:cs="Arial"/>
                <w:lang w:eastAsia="zh-CN"/>
              </w:rPr>
              <w:t>Offset</w:t>
            </w:r>
          </w:p>
        </w:tc>
        <w:tc>
          <w:tcPr>
            <w:tcW w:w="709" w:type="dxa"/>
          </w:tcPr>
          <w:p w14:paraId="74A11049" w14:textId="77777777" w:rsidR="008D1EDE" w:rsidRPr="005647EB" w:rsidRDefault="008D1EDE" w:rsidP="002570E4">
            <w:pPr>
              <w:pStyle w:val="TAC"/>
              <w:keepNext w:val="0"/>
              <w:keepLines w:val="0"/>
              <w:rPr>
                <w:rFonts w:cs="v4.2.0"/>
                <w:lang w:eastAsia="zh-CN"/>
              </w:rPr>
            </w:pPr>
            <w:r w:rsidRPr="005647EB">
              <w:rPr>
                <w:rFonts w:cs="v4.2.0"/>
                <w:lang w:eastAsia="zh-CN"/>
              </w:rPr>
              <w:t>dB</w:t>
            </w:r>
          </w:p>
        </w:tc>
        <w:tc>
          <w:tcPr>
            <w:tcW w:w="2835" w:type="dxa"/>
            <w:vAlign w:val="center"/>
          </w:tcPr>
          <w:p w14:paraId="61FAC597" w14:textId="77777777" w:rsidR="008D1EDE" w:rsidRPr="005647EB" w:rsidRDefault="008D1EDE" w:rsidP="002570E4">
            <w:pPr>
              <w:pStyle w:val="TAC"/>
              <w:keepNext w:val="0"/>
              <w:keepLines w:val="0"/>
              <w:rPr>
                <w:rFonts w:cs="v4.2.0"/>
                <w:lang w:eastAsia="zh-CN"/>
              </w:rPr>
            </w:pPr>
            <w:r w:rsidRPr="005647EB">
              <w:rPr>
                <w:rFonts w:cs="v4.2.0"/>
                <w:lang w:eastAsia="zh-CN"/>
              </w:rPr>
              <w:t>-6</w:t>
            </w:r>
          </w:p>
        </w:tc>
        <w:tc>
          <w:tcPr>
            <w:tcW w:w="3544" w:type="dxa"/>
          </w:tcPr>
          <w:p w14:paraId="6C7B2278" w14:textId="77777777" w:rsidR="008D1EDE" w:rsidRPr="005647EB" w:rsidRDefault="008D1EDE" w:rsidP="002570E4">
            <w:pPr>
              <w:pStyle w:val="TAL"/>
              <w:keepNext w:val="0"/>
              <w:keepLines w:val="0"/>
              <w:rPr>
                <w:rFonts w:cs="Arial"/>
                <w:lang w:eastAsia="zh-CN"/>
              </w:rPr>
            </w:pPr>
          </w:p>
        </w:tc>
      </w:tr>
      <w:tr w:rsidR="008D1EDE" w:rsidRPr="005647EB" w14:paraId="0BB2EC5F" w14:textId="77777777" w:rsidTr="002570E4">
        <w:trPr>
          <w:cantSplit/>
          <w:jc w:val="center"/>
        </w:trPr>
        <w:tc>
          <w:tcPr>
            <w:tcW w:w="534" w:type="dxa"/>
            <w:vMerge/>
          </w:tcPr>
          <w:p w14:paraId="017EE48C" w14:textId="77777777" w:rsidR="008D1EDE" w:rsidRPr="005647EB" w:rsidRDefault="008D1EDE" w:rsidP="002570E4">
            <w:pPr>
              <w:pStyle w:val="TAL"/>
              <w:keepNext w:val="0"/>
              <w:keepLines w:val="0"/>
              <w:rPr>
                <w:rFonts w:cs="Arial"/>
                <w:bCs/>
                <w:lang w:eastAsia="zh-CN"/>
              </w:rPr>
            </w:pPr>
          </w:p>
        </w:tc>
        <w:tc>
          <w:tcPr>
            <w:tcW w:w="1984" w:type="dxa"/>
          </w:tcPr>
          <w:p w14:paraId="7C128375" w14:textId="77777777" w:rsidR="008D1EDE" w:rsidRPr="005647EB" w:rsidRDefault="008D1EDE" w:rsidP="002570E4">
            <w:pPr>
              <w:pStyle w:val="TAL"/>
              <w:keepNext w:val="0"/>
              <w:keepLines w:val="0"/>
              <w:rPr>
                <w:rFonts w:cs="Arial"/>
                <w:bCs/>
                <w:lang w:eastAsia="zh-CN"/>
              </w:rPr>
            </w:pPr>
            <w:r w:rsidRPr="005647EB">
              <w:rPr>
                <w:rFonts w:cs="Arial"/>
                <w:lang w:eastAsia="zh-CN"/>
              </w:rPr>
              <w:t>Hysteresis</w:t>
            </w:r>
          </w:p>
        </w:tc>
        <w:tc>
          <w:tcPr>
            <w:tcW w:w="709" w:type="dxa"/>
          </w:tcPr>
          <w:p w14:paraId="6D4A0CF9" w14:textId="77777777" w:rsidR="008D1EDE" w:rsidRPr="005647EB" w:rsidRDefault="008D1EDE" w:rsidP="002570E4">
            <w:pPr>
              <w:pStyle w:val="TAC"/>
              <w:keepNext w:val="0"/>
              <w:keepLines w:val="0"/>
              <w:rPr>
                <w:rFonts w:cs="v4.2.0"/>
                <w:lang w:eastAsia="zh-CN"/>
              </w:rPr>
            </w:pPr>
            <w:r w:rsidRPr="005647EB">
              <w:rPr>
                <w:rFonts w:cs="v4.2.0"/>
                <w:lang w:eastAsia="zh-CN"/>
              </w:rPr>
              <w:t>dB</w:t>
            </w:r>
          </w:p>
        </w:tc>
        <w:tc>
          <w:tcPr>
            <w:tcW w:w="2835" w:type="dxa"/>
          </w:tcPr>
          <w:p w14:paraId="4CE0A05F" w14:textId="77777777" w:rsidR="008D1EDE" w:rsidRPr="005647EB" w:rsidRDefault="008D1EDE" w:rsidP="002570E4">
            <w:pPr>
              <w:pStyle w:val="TAC"/>
              <w:keepNext w:val="0"/>
              <w:keepLines w:val="0"/>
              <w:rPr>
                <w:rFonts w:cs="v4.2.0"/>
                <w:lang w:eastAsia="zh-CN"/>
              </w:rPr>
            </w:pPr>
            <w:r w:rsidRPr="005647EB">
              <w:rPr>
                <w:rFonts w:cs="v4.2.0"/>
                <w:lang w:eastAsia="zh-CN"/>
              </w:rPr>
              <w:t>0</w:t>
            </w:r>
          </w:p>
        </w:tc>
        <w:tc>
          <w:tcPr>
            <w:tcW w:w="3544" w:type="dxa"/>
          </w:tcPr>
          <w:p w14:paraId="60753659" w14:textId="77777777" w:rsidR="008D1EDE" w:rsidRPr="005647EB" w:rsidRDefault="008D1EDE" w:rsidP="002570E4">
            <w:pPr>
              <w:pStyle w:val="TAL"/>
              <w:keepNext w:val="0"/>
              <w:keepLines w:val="0"/>
              <w:rPr>
                <w:rFonts w:cs="Arial"/>
                <w:lang w:eastAsia="zh-CN"/>
              </w:rPr>
            </w:pPr>
          </w:p>
        </w:tc>
      </w:tr>
      <w:tr w:rsidR="008D1EDE" w:rsidRPr="005647EB" w14:paraId="06592889" w14:textId="77777777" w:rsidTr="002570E4">
        <w:trPr>
          <w:cantSplit/>
          <w:jc w:val="center"/>
        </w:trPr>
        <w:tc>
          <w:tcPr>
            <w:tcW w:w="534" w:type="dxa"/>
            <w:vMerge/>
          </w:tcPr>
          <w:p w14:paraId="6A22AB89" w14:textId="77777777" w:rsidR="008D1EDE" w:rsidRPr="005647EB" w:rsidRDefault="008D1EDE" w:rsidP="002570E4">
            <w:pPr>
              <w:pStyle w:val="TAL"/>
              <w:keepNext w:val="0"/>
              <w:keepLines w:val="0"/>
              <w:rPr>
                <w:rFonts w:cs="Arial"/>
                <w:bCs/>
                <w:lang w:eastAsia="zh-CN"/>
              </w:rPr>
            </w:pPr>
          </w:p>
        </w:tc>
        <w:tc>
          <w:tcPr>
            <w:tcW w:w="1984" w:type="dxa"/>
          </w:tcPr>
          <w:p w14:paraId="4F1B9B5B" w14:textId="1064631A" w:rsidR="008D1EDE" w:rsidRPr="005647EB" w:rsidRDefault="008D1EDE" w:rsidP="002570E4">
            <w:pPr>
              <w:pStyle w:val="TAL"/>
              <w:keepNext w:val="0"/>
              <w:keepLines w:val="0"/>
              <w:rPr>
                <w:rFonts w:cs="Arial"/>
                <w:lang w:eastAsia="zh-CN"/>
              </w:rPr>
            </w:pPr>
            <w:r w:rsidRPr="005647EB">
              <w:rPr>
                <w:rFonts w:cs="Arial"/>
                <w:lang w:eastAsia="zh-CN"/>
              </w:rPr>
              <w:t>Time</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Trigger</w:t>
            </w:r>
          </w:p>
        </w:tc>
        <w:tc>
          <w:tcPr>
            <w:tcW w:w="709" w:type="dxa"/>
          </w:tcPr>
          <w:p w14:paraId="7123E42C" w14:textId="77777777" w:rsidR="008D1EDE" w:rsidRPr="005647EB" w:rsidRDefault="008D1EDE" w:rsidP="002570E4">
            <w:pPr>
              <w:pStyle w:val="TAC"/>
              <w:keepNext w:val="0"/>
              <w:keepLines w:val="0"/>
              <w:rPr>
                <w:rFonts w:cs="v4.2.0"/>
                <w:lang w:eastAsia="zh-CN"/>
              </w:rPr>
            </w:pPr>
            <w:r w:rsidRPr="005647EB">
              <w:rPr>
                <w:rFonts w:cs="v4.2.0"/>
                <w:lang w:eastAsia="zh-CN"/>
              </w:rPr>
              <w:t>S</w:t>
            </w:r>
          </w:p>
        </w:tc>
        <w:tc>
          <w:tcPr>
            <w:tcW w:w="2835" w:type="dxa"/>
            <w:vAlign w:val="center"/>
          </w:tcPr>
          <w:p w14:paraId="08F55E54" w14:textId="77777777" w:rsidR="008D1EDE" w:rsidRPr="005647EB" w:rsidRDefault="008D1EDE" w:rsidP="002570E4">
            <w:pPr>
              <w:pStyle w:val="TAC"/>
              <w:keepNext w:val="0"/>
              <w:keepLines w:val="0"/>
              <w:rPr>
                <w:rFonts w:cs="v4.2.0"/>
                <w:lang w:eastAsia="zh-CN"/>
              </w:rPr>
            </w:pPr>
            <w:r w:rsidRPr="005647EB">
              <w:rPr>
                <w:rFonts w:cs="v4.2.0"/>
                <w:lang w:eastAsia="zh-CN"/>
              </w:rPr>
              <w:t>0</w:t>
            </w:r>
          </w:p>
        </w:tc>
        <w:tc>
          <w:tcPr>
            <w:tcW w:w="3544" w:type="dxa"/>
          </w:tcPr>
          <w:p w14:paraId="4830772F" w14:textId="77777777" w:rsidR="008D1EDE" w:rsidRPr="005647EB" w:rsidRDefault="008D1EDE" w:rsidP="002570E4">
            <w:pPr>
              <w:pStyle w:val="TAL"/>
              <w:keepNext w:val="0"/>
              <w:keepLines w:val="0"/>
              <w:rPr>
                <w:rFonts w:cs="Arial"/>
                <w:lang w:eastAsia="zh-CN"/>
              </w:rPr>
            </w:pPr>
          </w:p>
        </w:tc>
      </w:tr>
      <w:tr w:rsidR="008D1EDE" w:rsidRPr="005647EB" w14:paraId="524A66E1" w14:textId="77777777" w:rsidTr="002570E4">
        <w:trPr>
          <w:cantSplit/>
          <w:jc w:val="center"/>
        </w:trPr>
        <w:tc>
          <w:tcPr>
            <w:tcW w:w="2518" w:type="dxa"/>
            <w:gridSpan w:val="2"/>
          </w:tcPr>
          <w:p w14:paraId="2574B6CF" w14:textId="4099064C" w:rsidR="008D1EDE" w:rsidRPr="005647EB" w:rsidRDefault="008D1EDE"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709" w:type="dxa"/>
          </w:tcPr>
          <w:p w14:paraId="0995EF08" w14:textId="77777777" w:rsidR="008D1EDE" w:rsidRPr="005647EB" w:rsidRDefault="008D1EDE" w:rsidP="002570E4">
            <w:pPr>
              <w:pStyle w:val="TAC"/>
              <w:keepNext w:val="0"/>
              <w:keepLines w:val="0"/>
              <w:rPr>
                <w:rFonts w:cs="Arial"/>
              </w:rPr>
            </w:pPr>
          </w:p>
        </w:tc>
        <w:tc>
          <w:tcPr>
            <w:tcW w:w="2835" w:type="dxa"/>
          </w:tcPr>
          <w:p w14:paraId="57FFB27D" w14:textId="77777777" w:rsidR="008D1EDE" w:rsidRPr="005647EB" w:rsidRDefault="008D1EDE" w:rsidP="002570E4">
            <w:pPr>
              <w:pStyle w:val="TAC"/>
              <w:keepNext w:val="0"/>
              <w:keepLines w:val="0"/>
              <w:rPr>
                <w:rFonts w:cs="Arial"/>
              </w:rPr>
            </w:pPr>
            <w:r w:rsidRPr="005647EB">
              <w:rPr>
                <w:rFonts w:cs="v4.2.0"/>
              </w:rPr>
              <w:t>0</w:t>
            </w:r>
          </w:p>
        </w:tc>
        <w:tc>
          <w:tcPr>
            <w:tcW w:w="3544" w:type="dxa"/>
          </w:tcPr>
          <w:p w14:paraId="076F422D" w14:textId="25337863" w:rsidR="008D1EDE" w:rsidRPr="005647EB" w:rsidRDefault="008D1EDE"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8D1EDE" w:rsidRPr="005647EB" w14:paraId="657D7B98" w14:textId="77777777" w:rsidTr="002570E4">
        <w:trPr>
          <w:cantSplit/>
          <w:jc w:val="center"/>
        </w:trPr>
        <w:tc>
          <w:tcPr>
            <w:tcW w:w="2518" w:type="dxa"/>
            <w:gridSpan w:val="2"/>
          </w:tcPr>
          <w:p w14:paraId="0B5997DD" w14:textId="16B86B9F" w:rsidR="008D1EDE" w:rsidRPr="005647EB" w:rsidRDefault="008D1EDE" w:rsidP="002570E4">
            <w:pPr>
              <w:pStyle w:val="TAL"/>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709" w:type="dxa"/>
          </w:tcPr>
          <w:p w14:paraId="0723AFC3" w14:textId="77777777" w:rsidR="008D1EDE" w:rsidRPr="005647EB" w:rsidRDefault="008D1EDE" w:rsidP="002570E4">
            <w:pPr>
              <w:pStyle w:val="TAC"/>
              <w:keepNext w:val="0"/>
              <w:keepLines w:val="0"/>
              <w:rPr>
                <w:rFonts w:cs="Arial"/>
              </w:rPr>
            </w:pPr>
          </w:p>
        </w:tc>
        <w:tc>
          <w:tcPr>
            <w:tcW w:w="2835" w:type="dxa"/>
          </w:tcPr>
          <w:p w14:paraId="7F1A8156" w14:textId="77777777" w:rsidR="008D1EDE" w:rsidRPr="005647EB" w:rsidRDefault="008D1EDE" w:rsidP="002570E4">
            <w:pPr>
              <w:pStyle w:val="TAC"/>
              <w:keepNext w:val="0"/>
              <w:keepLines w:val="0"/>
              <w:rPr>
                <w:rFonts w:cs="Arial"/>
                <w:lang w:eastAsia="zh-CN"/>
              </w:rPr>
            </w:pPr>
            <w:r w:rsidRPr="005647EB">
              <w:rPr>
                <w:rFonts w:cs="Arial"/>
                <w:lang w:eastAsia="zh-CN"/>
              </w:rPr>
              <w:t>0</w:t>
            </w:r>
          </w:p>
        </w:tc>
        <w:tc>
          <w:tcPr>
            <w:tcW w:w="3544" w:type="dxa"/>
          </w:tcPr>
          <w:p w14:paraId="36E0B49B" w14:textId="77777777" w:rsidR="008D1EDE" w:rsidRPr="005647EB" w:rsidRDefault="008D1EDE" w:rsidP="002570E4">
            <w:pPr>
              <w:pStyle w:val="TAL"/>
              <w:keepNext w:val="0"/>
              <w:keepLines w:val="0"/>
              <w:rPr>
                <w:rFonts w:cs="Arial"/>
              </w:rPr>
            </w:pPr>
          </w:p>
        </w:tc>
      </w:tr>
      <w:tr w:rsidR="008D1EDE" w:rsidRPr="005647EB" w14:paraId="48F41DE1" w14:textId="77777777" w:rsidTr="002570E4">
        <w:trPr>
          <w:cantSplit/>
          <w:jc w:val="center"/>
        </w:trPr>
        <w:tc>
          <w:tcPr>
            <w:tcW w:w="2518" w:type="dxa"/>
            <w:gridSpan w:val="2"/>
          </w:tcPr>
          <w:p w14:paraId="19FB5588" w14:textId="37B6F23F" w:rsidR="008D1EDE" w:rsidRPr="005647EB" w:rsidRDefault="008D1EDE" w:rsidP="002570E4">
            <w:pPr>
              <w:pStyle w:val="TAL"/>
              <w:keepNext w:val="0"/>
              <w:keepLines w:val="0"/>
              <w:rPr>
                <w:rFonts w:cs="Arial"/>
                <w:lang w:eastAsia="zh-CN"/>
              </w:rPr>
            </w:pPr>
            <w:r w:rsidRPr="005647EB">
              <w:rPr>
                <w:i/>
              </w:rPr>
              <w:t>Rmax</w:t>
            </w:r>
            <w:r w:rsidR="002570E4" w:rsidRPr="005647EB">
              <w:rPr>
                <w:i/>
              </w:rPr>
              <w:t xml:space="preserve"> </w:t>
            </w:r>
          </w:p>
        </w:tc>
        <w:tc>
          <w:tcPr>
            <w:tcW w:w="709" w:type="dxa"/>
          </w:tcPr>
          <w:p w14:paraId="5A0CF7AE" w14:textId="77777777" w:rsidR="008D1EDE" w:rsidRPr="005647EB" w:rsidRDefault="008D1EDE" w:rsidP="002570E4">
            <w:pPr>
              <w:pStyle w:val="TAC"/>
              <w:keepNext w:val="0"/>
              <w:keepLines w:val="0"/>
              <w:rPr>
                <w:rFonts w:cs="Arial"/>
              </w:rPr>
            </w:pPr>
          </w:p>
        </w:tc>
        <w:tc>
          <w:tcPr>
            <w:tcW w:w="2835" w:type="dxa"/>
          </w:tcPr>
          <w:p w14:paraId="3E86ADAC" w14:textId="77777777" w:rsidR="008D1EDE" w:rsidRPr="005647EB" w:rsidRDefault="008D1EDE" w:rsidP="002570E4">
            <w:pPr>
              <w:pStyle w:val="TAC"/>
              <w:keepNext w:val="0"/>
              <w:keepLines w:val="0"/>
              <w:rPr>
                <w:rFonts w:cs="Arial"/>
                <w:lang w:eastAsia="zh-CN"/>
              </w:rPr>
            </w:pPr>
            <w:r w:rsidRPr="005647EB">
              <w:rPr>
                <w:rFonts w:cs="Arial"/>
                <w:lang w:eastAsia="zh-CN"/>
              </w:rPr>
              <w:t>8</w:t>
            </w:r>
          </w:p>
        </w:tc>
        <w:tc>
          <w:tcPr>
            <w:tcW w:w="3544" w:type="dxa"/>
          </w:tcPr>
          <w:p w14:paraId="4FC162B2" w14:textId="67B8DD7A" w:rsidR="008D1EDE" w:rsidRPr="005647EB" w:rsidRDefault="008D1EDE"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i/>
              </w:rPr>
              <w:t xml:space="preserve"> </w:t>
            </w:r>
            <w:r w:rsidRPr="005647EB">
              <w:rPr>
                <w:i/>
              </w:rPr>
              <w:t>mPDCCH-NumRepetition</w:t>
            </w:r>
            <w:r w:rsidR="002570E4" w:rsidRPr="005647EB">
              <w:t xml:space="preserve"> </w:t>
            </w:r>
            <w:r w:rsidRPr="005647EB">
              <w:t>in</w:t>
            </w:r>
            <w:r w:rsidR="002570E4" w:rsidRPr="005647EB">
              <w:t xml:space="preserve"> </w:t>
            </w:r>
            <w:r w:rsidRPr="005647EB">
              <w:t>[3]</w:t>
            </w:r>
          </w:p>
        </w:tc>
      </w:tr>
      <w:tr w:rsidR="008D1EDE" w:rsidRPr="005647EB" w14:paraId="21EFA2B5" w14:textId="77777777" w:rsidTr="002570E4">
        <w:trPr>
          <w:cantSplit/>
          <w:jc w:val="center"/>
        </w:trPr>
        <w:tc>
          <w:tcPr>
            <w:tcW w:w="2518" w:type="dxa"/>
            <w:gridSpan w:val="2"/>
          </w:tcPr>
          <w:p w14:paraId="582B2B0F" w14:textId="77777777" w:rsidR="008D1EDE" w:rsidRPr="005647EB" w:rsidRDefault="008D1EDE" w:rsidP="002570E4">
            <w:pPr>
              <w:pStyle w:val="TAL"/>
              <w:keepNext w:val="0"/>
              <w:keepLines w:val="0"/>
              <w:rPr>
                <w:i/>
              </w:rPr>
            </w:pPr>
            <w:r w:rsidRPr="005647EB">
              <w:rPr>
                <w:i/>
              </w:rPr>
              <w:t>G</w:t>
            </w:r>
          </w:p>
        </w:tc>
        <w:tc>
          <w:tcPr>
            <w:tcW w:w="709" w:type="dxa"/>
          </w:tcPr>
          <w:p w14:paraId="0B1FD4FD" w14:textId="77777777" w:rsidR="008D1EDE" w:rsidRPr="005647EB" w:rsidRDefault="008D1EDE" w:rsidP="002570E4">
            <w:pPr>
              <w:pStyle w:val="TAC"/>
              <w:keepNext w:val="0"/>
              <w:keepLines w:val="0"/>
              <w:rPr>
                <w:rFonts w:cs="Arial"/>
              </w:rPr>
            </w:pPr>
          </w:p>
        </w:tc>
        <w:tc>
          <w:tcPr>
            <w:tcW w:w="2835" w:type="dxa"/>
          </w:tcPr>
          <w:p w14:paraId="5F3AAF05" w14:textId="77777777" w:rsidR="008D1EDE" w:rsidRPr="005647EB" w:rsidRDefault="008D1EDE" w:rsidP="002570E4">
            <w:pPr>
              <w:pStyle w:val="TAC"/>
              <w:keepNext w:val="0"/>
              <w:keepLines w:val="0"/>
              <w:rPr>
                <w:rFonts w:cs="Arial"/>
                <w:lang w:eastAsia="zh-CN"/>
              </w:rPr>
            </w:pPr>
            <w:r w:rsidRPr="005647EB">
              <w:rPr>
                <w:rFonts w:cs="Arial"/>
                <w:lang w:eastAsia="zh-CN"/>
              </w:rPr>
              <w:t>10</w:t>
            </w:r>
          </w:p>
        </w:tc>
        <w:tc>
          <w:tcPr>
            <w:tcW w:w="3544" w:type="dxa"/>
          </w:tcPr>
          <w:p w14:paraId="69594D19" w14:textId="22B1F72C" w:rsidR="008D1EDE" w:rsidRPr="005647EB" w:rsidRDefault="008D1EDE"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mPDCCH-startSF-UESS</w:t>
            </w:r>
            <w:r w:rsidR="002570E4" w:rsidRPr="005647EB">
              <w:rPr>
                <w:i/>
              </w:rPr>
              <w:t xml:space="preserve"> </w:t>
            </w:r>
            <w:r w:rsidRPr="005647EB">
              <w:t>in</w:t>
            </w:r>
            <w:r w:rsidR="002570E4" w:rsidRPr="005647EB">
              <w:t xml:space="preserve"> </w:t>
            </w:r>
            <w:r w:rsidRPr="005647EB">
              <w:t>[3]</w:t>
            </w:r>
          </w:p>
        </w:tc>
      </w:tr>
      <w:tr w:rsidR="008D1EDE" w:rsidRPr="005647EB" w14:paraId="2CE9B3BF" w14:textId="77777777" w:rsidTr="002570E4">
        <w:trPr>
          <w:cantSplit/>
          <w:jc w:val="center"/>
        </w:trPr>
        <w:tc>
          <w:tcPr>
            <w:tcW w:w="2518" w:type="dxa"/>
            <w:gridSpan w:val="2"/>
          </w:tcPr>
          <w:p w14:paraId="0141BF71" w14:textId="77777777" w:rsidR="008D1EDE" w:rsidRPr="005647EB" w:rsidRDefault="008D1EDE" w:rsidP="002570E4">
            <w:pPr>
              <w:pStyle w:val="TAL"/>
              <w:keepNext w:val="0"/>
              <w:keepLines w:val="0"/>
              <w:rPr>
                <w:i/>
              </w:rPr>
            </w:pPr>
            <w:r w:rsidRPr="005647EB">
              <w:rPr>
                <w:i/>
              </w:rPr>
              <w:t>X</w:t>
            </w:r>
          </w:p>
        </w:tc>
        <w:tc>
          <w:tcPr>
            <w:tcW w:w="709" w:type="dxa"/>
          </w:tcPr>
          <w:p w14:paraId="525A02AE" w14:textId="77777777" w:rsidR="008D1EDE" w:rsidRPr="005647EB" w:rsidRDefault="008D1EDE" w:rsidP="002570E4">
            <w:pPr>
              <w:pStyle w:val="TAC"/>
              <w:keepNext w:val="0"/>
              <w:keepLines w:val="0"/>
              <w:rPr>
                <w:rFonts w:cs="Arial"/>
              </w:rPr>
            </w:pPr>
          </w:p>
        </w:tc>
        <w:tc>
          <w:tcPr>
            <w:tcW w:w="2835" w:type="dxa"/>
          </w:tcPr>
          <w:p w14:paraId="6225A2A1" w14:textId="77777777" w:rsidR="008D1EDE" w:rsidRPr="005647EB" w:rsidRDefault="008D1EDE" w:rsidP="002570E4">
            <w:pPr>
              <w:pStyle w:val="TAC"/>
              <w:keepNext w:val="0"/>
              <w:keepLines w:val="0"/>
              <w:rPr>
                <w:rFonts w:cs="Arial"/>
                <w:lang w:eastAsia="zh-CN"/>
              </w:rPr>
            </w:pPr>
            <w:r w:rsidRPr="005647EB">
              <w:rPr>
                <w:rFonts w:cs="Arial"/>
                <w:lang w:eastAsia="zh-CN"/>
              </w:rPr>
              <w:t>scheme10</w:t>
            </w:r>
          </w:p>
        </w:tc>
        <w:tc>
          <w:tcPr>
            <w:tcW w:w="3544" w:type="dxa"/>
          </w:tcPr>
          <w:p w14:paraId="58DCE27D" w14:textId="3AE97800" w:rsidR="008D1EDE" w:rsidRPr="005647EB" w:rsidRDefault="008D1EDE"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measGapSharingScheme</w:t>
            </w:r>
            <w:r w:rsidR="002570E4" w:rsidRPr="005647EB">
              <w:rPr>
                <w:i/>
              </w:rPr>
              <w:t xml:space="preserve"> </w:t>
            </w:r>
            <w:r w:rsidRPr="005647EB">
              <w:t>in</w:t>
            </w:r>
            <w:r w:rsidR="002570E4" w:rsidRPr="005647EB">
              <w:t xml:space="preserve"> </w:t>
            </w:r>
            <w:r w:rsidRPr="005647EB">
              <w:t>[3]</w:t>
            </w:r>
          </w:p>
        </w:tc>
      </w:tr>
      <w:tr w:rsidR="008D1EDE" w:rsidRPr="005647EB" w14:paraId="63DDE1B7" w14:textId="77777777" w:rsidTr="002570E4">
        <w:trPr>
          <w:cantSplit/>
          <w:jc w:val="center"/>
        </w:trPr>
        <w:tc>
          <w:tcPr>
            <w:tcW w:w="2518" w:type="dxa"/>
            <w:gridSpan w:val="2"/>
          </w:tcPr>
          <w:p w14:paraId="1CA1742A" w14:textId="77777777" w:rsidR="008D1EDE" w:rsidRPr="005647EB" w:rsidRDefault="008D1EDE" w:rsidP="002570E4">
            <w:pPr>
              <w:pStyle w:val="TAL"/>
              <w:keepNext w:val="0"/>
              <w:keepLines w:val="0"/>
              <w:rPr>
                <w:rFonts w:cs="Arial"/>
              </w:rPr>
            </w:pPr>
            <w:r w:rsidRPr="005647EB">
              <w:rPr>
                <w:rFonts w:cs="Arial"/>
              </w:rPr>
              <w:t>T1</w:t>
            </w:r>
          </w:p>
        </w:tc>
        <w:tc>
          <w:tcPr>
            <w:tcW w:w="709" w:type="dxa"/>
          </w:tcPr>
          <w:p w14:paraId="78F2378F" w14:textId="77777777" w:rsidR="008D1EDE" w:rsidRPr="005647EB" w:rsidRDefault="008D1EDE" w:rsidP="002570E4">
            <w:pPr>
              <w:pStyle w:val="TAC"/>
              <w:keepNext w:val="0"/>
              <w:keepLines w:val="0"/>
              <w:rPr>
                <w:rFonts w:cs="Arial"/>
              </w:rPr>
            </w:pPr>
            <w:r w:rsidRPr="005647EB">
              <w:rPr>
                <w:rFonts w:cs="v4.2.0"/>
              </w:rPr>
              <w:t>S</w:t>
            </w:r>
          </w:p>
        </w:tc>
        <w:tc>
          <w:tcPr>
            <w:tcW w:w="2835" w:type="dxa"/>
          </w:tcPr>
          <w:p w14:paraId="7F4A7403" w14:textId="77777777" w:rsidR="008D1EDE" w:rsidRPr="005647EB" w:rsidRDefault="008D1EDE" w:rsidP="002570E4">
            <w:pPr>
              <w:pStyle w:val="TAC"/>
              <w:keepNext w:val="0"/>
              <w:keepLines w:val="0"/>
              <w:rPr>
                <w:rFonts w:cs="Arial"/>
              </w:rPr>
            </w:pPr>
            <w:r w:rsidRPr="005647EB">
              <w:rPr>
                <w:rFonts w:cs="v4.2.0"/>
              </w:rPr>
              <w:t>5</w:t>
            </w:r>
          </w:p>
        </w:tc>
        <w:tc>
          <w:tcPr>
            <w:tcW w:w="3544" w:type="dxa"/>
          </w:tcPr>
          <w:p w14:paraId="66519C16" w14:textId="77777777" w:rsidR="008D1EDE" w:rsidRPr="005647EB" w:rsidRDefault="008D1EDE" w:rsidP="002570E4">
            <w:pPr>
              <w:pStyle w:val="TAL"/>
              <w:keepNext w:val="0"/>
              <w:keepLines w:val="0"/>
              <w:rPr>
                <w:rFonts w:cs="Arial"/>
              </w:rPr>
            </w:pPr>
          </w:p>
        </w:tc>
      </w:tr>
      <w:tr w:rsidR="008D1EDE" w:rsidRPr="005647EB" w14:paraId="60450B5C" w14:textId="77777777" w:rsidTr="002570E4">
        <w:trPr>
          <w:cantSplit/>
          <w:jc w:val="center"/>
        </w:trPr>
        <w:tc>
          <w:tcPr>
            <w:tcW w:w="2518" w:type="dxa"/>
            <w:gridSpan w:val="2"/>
          </w:tcPr>
          <w:p w14:paraId="52290EA2" w14:textId="77777777" w:rsidR="008D1EDE" w:rsidRPr="005647EB" w:rsidRDefault="008D1EDE" w:rsidP="002570E4">
            <w:pPr>
              <w:pStyle w:val="TAL"/>
              <w:keepNext w:val="0"/>
              <w:keepLines w:val="0"/>
              <w:rPr>
                <w:rFonts w:cs="Arial"/>
              </w:rPr>
            </w:pPr>
            <w:r w:rsidRPr="005647EB">
              <w:rPr>
                <w:rFonts w:cs="Arial"/>
              </w:rPr>
              <w:t>T2</w:t>
            </w:r>
          </w:p>
        </w:tc>
        <w:tc>
          <w:tcPr>
            <w:tcW w:w="709" w:type="dxa"/>
          </w:tcPr>
          <w:p w14:paraId="0C233EF0" w14:textId="77777777" w:rsidR="008D1EDE" w:rsidRPr="005647EB" w:rsidRDefault="008D1EDE" w:rsidP="002570E4">
            <w:pPr>
              <w:pStyle w:val="TAC"/>
              <w:keepNext w:val="0"/>
              <w:keepLines w:val="0"/>
              <w:rPr>
                <w:rFonts w:cs="Arial"/>
              </w:rPr>
            </w:pPr>
            <w:r w:rsidRPr="005647EB">
              <w:rPr>
                <w:rFonts w:cs="v4.2.0"/>
              </w:rPr>
              <w:t>S</w:t>
            </w:r>
          </w:p>
        </w:tc>
        <w:tc>
          <w:tcPr>
            <w:tcW w:w="2835" w:type="dxa"/>
          </w:tcPr>
          <w:p w14:paraId="3F3227BF" w14:textId="77777777" w:rsidR="008D1EDE" w:rsidRPr="005647EB" w:rsidRDefault="008D1EDE" w:rsidP="002570E4">
            <w:pPr>
              <w:pStyle w:val="TAC"/>
              <w:keepNext w:val="0"/>
              <w:keepLines w:val="0"/>
              <w:rPr>
                <w:rFonts w:cs="Arial"/>
              </w:rPr>
            </w:pPr>
            <w:r w:rsidRPr="005647EB">
              <w:rPr>
                <w:rFonts w:cs="v4.2.0"/>
              </w:rPr>
              <w:t>5</w:t>
            </w:r>
          </w:p>
        </w:tc>
        <w:tc>
          <w:tcPr>
            <w:tcW w:w="3544" w:type="dxa"/>
          </w:tcPr>
          <w:p w14:paraId="022BAAD3" w14:textId="77777777" w:rsidR="008D1EDE" w:rsidRPr="005647EB" w:rsidRDefault="008D1EDE" w:rsidP="002570E4">
            <w:pPr>
              <w:pStyle w:val="TAL"/>
              <w:keepNext w:val="0"/>
              <w:keepLines w:val="0"/>
              <w:rPr>
                <w:rFonts w:cs="Arial"/>
              </w:rPr>
            </w:pPr>
          </w:p>
        </w:tc>
      </w:tr>
      <w:tr w:rsidR="008D1EDE" w:rsidRPr="005647EB" w14:paraId="254D6DC1"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53D1B6CB" w14:textId="6AF8FB66" w:rsidR="008D1EDE" w:rsidRPr="005647EB" w:rsidRDefault="008D1EDE" w:rsidP="002570E4">
            <w:pPr>
              <w:pStyle w:val="TAL"/>
              <w:keepNext w:val="0"/>
              <w:keepLines w:val="0"/>
              <w:rPr>
                <w:rFonts w:cs="Arial"/>
              </w:rPr>
            </w:pPr>
            <w:r w:rsidRPr="005647EB">
              <w:rPr>
                <w:rFonts w:cs="Arial"/>
              </w:rPr>
              <w:t>Special</w:t>
            </w:r>
            <w:r w:rsidR="002570E4" w:rsidRPr="005647EB">
              <w:rPr>
                <w:rFonts w:cs="Arial"/>
              </w:rPr>
              <w:t xml:space="preserve"> </w:t>
            </w:r>
            <w:r w:rsidRPr="005647EB">
              <w:rPr>
                <w:rFonts w:cs="Arial"/>
              </w:rPr>
              <w:t>subframe</w:t>
            </w:r>
            <w:r w:rsidR="002570E4" w:rsidRPr="005647EB">
              <w:rPr>
                <w:rFonts w:cs="Arial"/>
              </w:rPr>
              <w:t xml:space="preserve"> </w:t>
            </w:r>
            <w:r w:rsidRPr="005647EB">
              <w:rPr>
                <w:rFonts w:cs="Arial"/>
              </w:rPr>
              <w:t>configuration</w:t>
            </w:r>
          </w:p>
        </w:tc>
        <w:tc>
          <w:tcPr>
            <w:tcW w:w="709" w:type="dxa"/>
            <w:tcBorders>
              <w:top w:val="single" w:sz="4" w:space="0" w:color="auto"/>
              <w:left w:val="single" w:sz="4" w:space="0" w:color="auto"/>
              <w:bottom w:val="single" w:sz="4" w:space="0" w:color="auto"/>
              <w:right w:val="single" w:sz="4" w:space="0" w:color="auto"/>
            </w:tcBorders>
          </w:tcPr>
          <w:p w14:paraId="2F5E6995" w14:textId="77777777" w:rsidR="008D1EDE" w:rsidRPr="005647EB" w:rsidRDefault="008D1EDE" w:rsidP="002570E4">
            <w:pPr>
              <w:pStyle w:val="TAC"/>
              <w:keepNext w:val="0"/>
              <w:keepLines w:val="0"/>
              <w:rPr>
                <w:rFonts w:cs="v4.2.0"/>
              </w:rPr>
            </w:pPr>
          </w:p>
        </w:tc>
        <w:tc>
          <w:tcPr>
            <w:tcW w:w="2835" w:type="dxa"/>
            <w:tcBorders>
              <w:top w:val="single" w:sz="4" w:space="0" w:color="auto"/>
              <w:left w:val="single" w:sz="4" w:space="0" w:color="auto"/>
              <w:bottom w:val="single" w:sz="4" w:space="0" w:color="auto"/>
              <w:right w:val="single" w:sz="4" w:space="0" w:color="auto"/>
            </w:tcBorders>
          </w:tcPr>
          <w:p w14:paraId="540538D1" w14:textId="77777777" w:rsidR="008D1EDE" w:rsidRPr="005647EB" w:rsidRDefault="008D1EDE" w:rsidP="002570E4">
            <w:pPr>
              <w:pStyle w:val="TAC"/>
              <w:keepNext w:val="0"/>
              <w:keepLines w:val="0"/>
              <w:rPr>
                <w:rFonts w:cs="v4.2.0"/>
              </w:rPr>
            </w:pPr>
            <w:r w:rsidRPr="005647EB">
              <w:rPr>
                <w:rFonts w:cs="v4.2.0"/>
              </w:rPr>
              <w:t>6</w:t>
            </w:r>
          </w:p>
        </w:tc>
        <w:tc>
          <w:tcPr>
            <w:tcW w:w="3544" w:type="dxa"/>
            <w:tcBorders>
              <w:top w:val="single" w:sz="4" w:space="0" w:color="auto"/>
              <w:left w:val="single" w:sz="4" w:space="0" w:color="auto"/>
              <w:bottom w:val="single" w:sz="4" w:space="0" w:color="auto"/>
              <w:right w:val="single" w:sz="4" w:space="0" w:color="auto"/>
            </w:tcBorders>
          </w:tcPr>
          <w:p w14:paraId="676192E6" w14:textId="0B3B6CF8" w:rsidR="008D1EDE" w:rsidRPr="005647EB" w:rsidRDefault="008D1EDE"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4.2-1</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same</w:t>
            </w:r>
            <w:r w:rsidR="002570E4" w:rsidRPr="005647EB">
              <w:rPr>
                <w:rFonts w:cs="Arial"/>
              </w:rPr>
              <w:t xml:space="preserve"> </w:t>
            </w:r>
            <w:r w:rsidRPr="005647EB">
              <w:rPr>
                <w:rFonts w:cs="Arial"/>
              </w:rPr>
              <w:t>configuration</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both</w:t>
            </w:r>
            <w:r w:rsidR="002570E4" w:rsidRPr="005647EB">
              <w:rPr>
                <w:rFonts w:cs="Arial"/>
              </w:rPr>
              <w:t xml:space="preserve"> </w:t>
            </w:r>
            <w:r w:rsidRPr="005647EB">
              <w:rPr>
                <w:rFonts w:cs="Arial"/>
              </w:rPr>
              <w:t>cells</w:t>
            </w:r>
          </w:p>
        </w:tc>
      </w:tr>
      <w:tr w:rsidR="008D1EDE" w:rsidRPr="005647EB" w14:paraId="429EA575"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267843AE" w14:textId="1058BC08" w:rsidR="008D1EDE" w:rsidRPr="005647EB" w:rsidRDefault="008D1EDE" w:rsidP="002570E4">
            <w:pPr>
              <w:pStyle w:val="TAL"/>
              <w:keepNext w:val="0"/>
              <w:keepLines w:val="0"/>
              <w:rPr>
                <w:rFonts w:cs="Arial"/>
              </w:rPr>
            </w:pPr>
            <w:r w:rsidRPr="005647EB">
              <w:rPr>
                <w:rFonts w:cs="Arial"/>
              </w:rPr>
              <w:t>Uplink-downlink</w:t>
            </w:r>
            <w:r w:rsidR="002570E4" w:rsidRPr="005647EB">
              <w:rPr>
                <w:rFonts w:cs="Arial"/>
              </w:rPr>
              <w:t xml:space="preserve"> </w:t>
            </w:r>
            <w:r w:rsidRPr="005647EB">
              <w:rPr>
                <w:rFonts w:cs="Arial"/>
              </w:rPr>
              <w:t>configuration</w:t>
            </w:r>
          </w:p>
        </w:tc>
        <w:tc>
          <w:tcPr>
            <w:tcW w:w="709" w:type="dxa"/>
            <w:tcBorders>
              <w:top w:val="single" w:sz="4" w:space="0" w:color="auto"/>
              <w:left w:val="single" w:sz="4" w:space="0" w:color="auto"/>
              <w:bottom w:val="single" w:sz="4" w:space="0" w:color="auto"/>
              <w:right w:val="single" w:sz="4" w:space="0" w:color="auto"/>
            </w:tcBorders>
          </w:tcPr>
          <w:p w14:paraId="6EC93762" w14:textId="77777777" w:rsidR="008D1EDE" w:rsidRPr="005647EB" w:rsidRDefault="008D1EDE" w:rsidP="002570E4">
            <w:pPr>
              <w:pStyle w:val="TAC"/>
              <w:keepNext w:val="0"/>
              <w:keepLines w:val="0"/>
              <w:rPr>
                <w:rFonts w:cs="v4.2.0"/>
              </w:rPr>
            </w:pPr>
          </w:p>
        </w:tc>
        <w:tc>
          <w:tcPr>
            <w:tcW w:w="2835" w:type="dxa"/>
            <w:tcBorders>
              <w:top w:val="single" w:sz="4" w:space="0" w:color="auto"/>
              <w:left w:val="single" w:sz="4" w:space="0" w:color="auto"/>
              <w:bottom w:val="single" w:sz="4" w:space="0" w:color="auto"/>
              <w:right w:val="single" w:sz="4" w:space="0" w:color="auto"/>
            </w:tcBorders>
          </w:tcPr>
          <w:p w14:paraId="385EAE40" w14:textId="77777777" w:rsidR="008D1EDE" w:rsidRPr="005647EB" w:rsidRDefault="008D1EDE" w:rsidP="002570E4">
            <w:pPr>
              <w:pStyle w:val="TAC"/>
              <w:keepNext w:val="0"/>
              <w:keepLines w:val="0"/>
              <w:rPr>
                <w:rFonts w:cs="v4.2.0"/>
              </w:rPr>
            </w:pPr>
            <w:r w:rsidRPr="005647EB">
              <w:rPr>
                <w:rFonts w:cs="v4.2.0"/>
              </w:rPr>
              <w:t>1</w:t>
            </w:r>
          </w:p>
        </w:tc>
        <w:tc>
          <w:tcPr>
            <w:tcW w:w="3544" w:type="dxa"/>
            <w:tcBorders>
              <w:top w:val="single" w:sz="4" w:space="0" w:color="auto"/>
              <w:left w:val="single" w:sz="4" w:space="0" w:color="auto"/>
              <w:bottom w:val="single" w:sz="4" w:space="0" w:color="auto"/>
              <w:right w:val="single" w:sz="4" w:space="0" w:color="auto"/>
            </w:tcBorders>
          </w:tcPr>
          <w:p w14:paraId="234FACA3" w14:textId="2A6005F5" w:rsidR="008D1EDE" w:rsidRPr="005647EB" w:rsidRDefault="008D1EDE"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4.2-2</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same</w:t>
            </w:r>
            <w:r w:rsidR="002570E4" w:rsidRPr="005647EB">
              <w:rPr>
                <w:rFonts w:cs="Arial"/>
              </w:rPr>
              <w:t xml:space="preserve"> </w:t>
            </w:r>
            <w:r w:rsidRPr="005647EB">
              <w:rPr>
                <w:rFonts w:cs="Arial"/>
              </w:rPr>
              <w:t>configuration</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both</w:t>
            </w:r>
            <w:r w:rsidR="002570E4" w:rsidRPr="005647EB">
              <w:rPr>
                <w:rFonts w:cs="Arial"/>
              </w:rPr>
              <w:t xml:space="preserve"> </w:t>
            </w:r>
            <w:r w:rsidRPr="005647EB">
              <w:rPr>
                <w:rFonts w:cs="Arial"/>
              </w:rPr>
              <w:t>cells</w:t>
            </w:r>
          </w:p>
        </w:tc>
      </w:tr>
    </w:tbl>
    <w:p w14:paraId="5B3E54D7" w14:textId="77777777" w:rsidR="00C26C6B" w:rsidRPr="005647EB" w:rsidRDefault="00C26C6B" w:rsidP="002570E4">
      <w:pPr>
        <w:rPr>
          <w:lang w:eastAsia="zh-TW"/>
        </w:rPr>
      </w:pPr>
    </w:p>
    <w:p w14:paraId="0149A60F" w14:textId="77777777" w:rsidR="008057B3" w:rsidRPr="005647EB" w:rsidRDefault="008057B3" w:rsidP="002570E4">
      <w:pPr>
        <w:pStyle w:val="Heading5"/>
        <w:keepNext w:val="0"/>
        <w:keepLines w:val="0"/>
        <w:rPr>
          <w:lang w:eastAsia="zh-TW"/>
        </w:rPr>
      </w:pPr>
      <w:r w:rsidRPr="005647EB">
        <w:rPr>
          <w:lang w:eastAsia="zh-TW"/>
        </w:rPr>
        <w:t>8.4.12.4.2</w:t>
      </w:r>
      <w:r w:rsidRPr="005647EB">
        <w:rPr>
          <w:lang w:eastAsia="zh-TW"/>
        </w:rPr>
        <w:tab/>
        <w:t>Test procedure</w:t>
      </w:r>
    </w:p>
    <w:p w14:paraId="01743AC9" w14:textId="77777777" w:rsidR="008D1EDE" w:rsidRPr="005647EB" w:rsidRDefault="008D1EDE" w:rsidP="002570E4">
      <w:pPr>
        <w:rPr>
          <w:lang w:eastAsia="zh-CN"/>
        </w:rPr>
      </w:pPr>
      <w:r w:rsidRPr="005647EB">
        <w:t>The test consists of two successive time periods, with time duration of T1, and T2 respectively. During time duration T1, the UE shall not have any timing information of cell 2. At the beginning of T2 the transmission power of cell 2 is increased to the same level as for cell 1, and due to usage of an offset this shall result in reporting of Event A3.</w:t>
      </w:r>
    </w:p>
    <w:p w14:paraId="62FFE060" w14:textId="53A30611" w:rsidR="008D1EDE" w:rsidRPr="005647EB" w:rsidRDefault="008D1EDE" w:rsidP="00EC0475">
      <w:pPr>
        <w:pStyle w:val="B1"/>
        <w:ind w:left="709" w:hanging="425"/>
      </w:pPr>
      <w:r w:rsidRPr="005647EB">
        <w:t>1.</w:t>
      </w:r>
      <w:r w:rsidR="00EC0475" w:rsidRPr="005647EB">
        <w:tab/>
      </w:r>
      <w:r w:rsidRPr="005647EB">
        <w:t xml:space="preserve">Ensure the UE is in State 3A-RF CE according </w:t>
      </w:r>
      <w:r w:rsidR="002570E4" w:rsidRPr="005647EB">
        <w:t>to 3GPP TS</w:t>
      </w:r>
      <w:r w:rsidRPr="005647EB">
        <w:t xml:space="preserve"> 36.508 [7] clause 7.2A.3AA.</w:t>
      </w:r>
    </w:p>
    <w:p w14:paraId="0D4FA06D" w14:textId="391D504A" w:rsidR="008D1EDE" w:rsidRPr="005647EB" w:rsidRDefault="008D1EDE" w:rsidP="00EC0475">
      <w:pPr>
        <w:pStyle w:val="B1"/>
        <w:ind w:left="709" w:hanging="425"/>
      </w:pPr>
      <w:r w:rsidRPr="005647EB">
        <w:rPr>
          <w:rFonts w:eastAsia="??"/>
        </w:rPr>
        <w:t>2.</w:t>
      </w:r>
      <w:r w:rsidR="00EC0475" w:rsidRPr="005647EB">
        <w:rPr>
          <w:rFonts w:eastAsia="??"/>
        </w:rPr>
        <w:tab/>
      </w:r>
      <w:r w:rsidRPr="005647EB">
        <w:rPr>
          <w:rFonts w:eastAsia="??"/>
        </w:rPr>
        <w:t xml:space="preserve">Set the parameters according to T1 in Table 8.4.12.5-1. </w:t>
      </w:r>
      <w:r w:rsidRPr="005647EB">
        <w:t>Propagation conditions are set according to Annex B clauses B.1.1 and B.2.2. T1 starts.</w:t>
      </w:r>
    </w:p>
    <w:p w14:paraId="42CA1CC9" w14:textId="2C4C6DDB" w:rsidR="008D1EDE" w:rsidRPr="005647EB" w:rsidRDefault="008D1EDE" w:rsidP="00EC0475">
      <w:pPr>
        <w:pStyle w:val="B1"/>
        <w:ind w:left="709" w:hanging="425"/>
      </w:pPr>
      <w:r w:rsidRPr="005647EB">
        <w:t>3.</w:t>
      </w:r>
      <w:r w:rsidR="00EC0475" w:rsidRPr="005647EB">
        <w:tab/>
      </w:r>
      <w:r w:rsidRPr="005647EB">
        <w:t>SS shall transmit an RRCConnectionReconfiguration message.</w:t>
      </w:r>
    </w:p>
    <w:p w14:paraId="5EBF24C8" w14:textId="4673928D" w:rsidR="008D1EDE" w:rsidRPr="005647EB" w:rsidRDefault="008D1EDE" w:rsidP="00EC0475">
      <w:pPr>
        <w:pStyle w:val="B1"/>
        <w:ind w:left="709" w:hanging="425"/>
      </w:pPr>
      <w:r w:rsidRPr="005647EB">
        <w:t>4.</w:t>
      </w:r>
      <w:r w:rsidR="00EC0475" w:rsidRPr="005647EB">
        <w:tab/>
      </w:r>
      <w:r w:rsidRPr="005647EB">
        <w:t>The UE shall transmit RRCConnectionReconfigurationComplete message.</w:t>
      </w:r>
    </w:p>
    <w:p w14:paraId="65F2FDB9" w14:textId="11B8796E" w:rsidR="008D1EDE" w:rsidRPr="005647EB" w:rsidRDefault="008D1EDE" w:rsidP="00EC0475">
      <w:pPr>
        <w:pStyle w:val="B1"/>
        <w:ind w:left="709" w:hanging="425"/>
      </w:pPr>
      <w:r w:rsidRPr="005647EB">
        <w:t>5.</w:t>
      </w:r>
      <w:r w:rsidR="00EC0475" w:rsidRPr="005647EB">
        <w:tab/>
      </w:r>
      <w:r w:rsidRPr="005647EB">
        <w:t>When T1 expires, the SS shall switch the power setting from T1 to T2 as specified in Table 8.4.12.5-1.</w:t>
      </w:r>
    </w:p>
    <w:p w14:paraId="35FC7FB8" w14:textId="2C36CA5A" w:rsidR="008D1EDE" w:rsidRPr="005647EB" w:rsidRDefault="008D1EDE" w:rsidP="00EC0475">
      <w:pPr>
        <w:pStyle w:val="B1"/>
        <w:ind w:left="709" w:hanging="425"/>
      </w:pPr>
      <w:r w:rsidRPr="005647EB">
        <w:t>6.</w:t>
      </w:r>
      <w:r w:rsidR="00EC0475" w:rsidRPr="005647EB">
        <w:tab/>
      </w:r>
      <w:r w:rsidRPr="005647EB">
        <w:t xml:space="preserve">UE shall transmit a MeasurementReport message triggered by Event A3. If the measurement reporting delay from the beginning of time period T2 is less than </w:t>
      </w:r>
      <w:r w:rsidRPr="005647EB">
        <w:rPr>
          <w:lang w:eastAsia="zh-CN"/>
        </w:rPr>
        <w:t>3.2</w:t>
      </w:r>
      <w:r w:rsidRPr="005647EB">
        <w:rPr>
          <w:rFonts w:cs="v4.2.0"/>
        </w:rPr>
        <w:t xml:space="preserve"> </w:t>
      </w:r>
      <w:r w:rsidRPr="005647EB">
        <w:t>s the number of successful tests is increased by one. If the UE fails to report the event within the measurement reporting delay requirement then the number of failure tests is increased by one.</w:t>
      </w:r>
    </w:p>
    <w:p w14:paraId="32BC83B2" w14:textId="3AA907F2" w:rsidR="008D1EDE" w:rsidRPr="005647EB" w:rsidRDefault="008D1EDE" w:rsidP="00EC0475">
      <w:pPr>
        <w:pStyle w:val="B1"/>
        <w:ind w:left="709" w:hanging="425"/>
      </w:pPr>
      <w:r w:rsidRPr="005647EB">
        <w:t>7.</w:t>
      </w:r>
      <w:r w:rsidR="00EC0475"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051512F1" w14:textId="56595AFE" w:rsidR="008D1EDE" w:rsidRPr="005647EB" w:rsidRDefault="008D1EDE" w:rsidP="00EC0475">
      <w:pPr>
        <w:pStyle w:val="B1"/>
        <w:ind w:left="709" w:hanging="425"/>
      </w:pPr>
      <w:r w:rsidRPr="005647EB">
        <w:t>8.</w:t>
      </w:r>
      <w:r w:rsidR="00EC0475" w:rsidRPr="005647EB">
        <w:tab/>
      </w:r>
      <w:r w:rsidRPr="005647EB">
        <w:t>Set Cell 2 physical cell identity = ((current cell 2 physical cell identity + 1) mod 14 + 2) for next iteration of the test procedure loop.</w:t>
      </w:r>
    </w:p>
    <w:p w14:paraId="6F602C93" w14:textId="77777777" w:rsidR="00EC0475" w:rsidRPr="005647EB" w:rsidRDefault="008D1EDE" w:rsidP="00EC0475">
      <w:pPr>
        <w:pStyle w:val="B1"/>
        <w:ind w:left="709" w:hanging="425"/>
      </w:pPr>
      <w:r w:rsidRPr="005647EB">
        <w:t>9.</w:t>
      </w:r>
      <w:r w:rsidR="00EC0475" w:rsidRPr="005647EB">
        <w:tab/>
      </w:r>
      <w:r w:rsidRPr="005647EB">
        <w:t>After the RRC connection release, the SS:</w:t>
      </w:r>
    </w:p>
    <w:p w14:paraId="21990367" w14:textId="77777777" w:rsidR="00EC0475" w:rsidRPr="005647EB" w:rsidRDefault="008D1EDE" w:rsidP="00EC0475">
      <w:pPr>
        <w:pStyle w:val="B2"/>
      </w:pPr>
      <w:r w:rsidRPr="005647EB">
        <w:t>-</w:t>
      </w:r>
      <w:r w:rsidR="00EC0475"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CE according </w:t>
      </w:r>
      <w:r w:rsidR="002570E4" w:rsidRPr="005647EB">
        <w:t>to 3GPP TS</w:t>
      </w:r>
      <w:r w:rsidRPr="005647EB">
        <w:t xml:space="preserve"> 36.508 [7] clause 7.2A.3AA)</w:t>
      </w:r>
      <w:r w:rsidR="00EC0475" w:rsidRPr="005647EB">
        <w:t xml:space="preserve">; </w:t>
      </w:r>
      <w:r w:rsidRPr="005647EB">
        <w:t>or</w:t>
      </w:r>
    </w:p>
    <w:p w14:paraId="148461C6" w14:textId="7376764D" w:rsidR="008D1EDE" w:rsidRPr="005647EB" w:rsidRDefault="008D1EDE" w:rsidP="00EC0475">
      <w:pPr>
        <w:pStyle w:val="B2"/>
      </w:pPr>
      <w:r w:rsidRPr="005647EB">
        <w:lastRenderedPageBreak/>
        <w:t>-</w:t>
      </w:r>
      <w:r w:rsidR="00EC0475"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35A7A194" w14:textId="0FA0584D" w:rsidR="008D1EDE" w:rsidRPr="005647EB" w:rsidRDefault="008D1EDE" w:rsidP="00EC0475">
      <w:pPr>
        <w:pStyle w:val="B1"/>
        <w:ind w:left="709" w:hanging="425"/>
      </w:pPr>
      <w:r w:rsidRPr="005647EB">
        <w:t>10.</w:t>
      </w:r>
      <w:r w:rsidR="00EC0475" w:rsidRPr="005647EB">
        <w:tab/>
      </w:r>
      <w:r w:rsidRPr="005647EB">
        <w:t xml:space="preserve">Repeat step 2-9 until the confidence level according to </w:t>
      </w:r>
      <w:r w:rsidRPr="005647EB">
        <w:rPr>
          <w:rFonts w:eastAsia="??"/>
        </w:rPr>
        <w:t>Tables G.2.3-1 in Annex G clause G.2 is achieved.</w:t>
      </w:r>
    </w:p>
    <w:p w14:paraId="7AEE6A87" w14:textId="57F1844E" w:rsidR="008D1EDE" w:rsidRPr="005647EB" w:rsidRDefault="008D1EDE" w:rsidP="00EC0475">
      <w:pPr>
        <w:pStyle w:val="B1"/>
        <w:ind w:left="709" w:hanging="425"/>
        <w:rPr>
          <w:rFonts w:eastAsia="??"/>
        </w:rPr>
      </w:pPr>
      <w:r w:rsidRPr="005647EB">
        <w:rPr>
          <w:rFonts w:eastAsia="??"/>
        </w:rPr>
        <w:t>11.</w:t>
      </w:r>
      <w:r w:rsidR="00EC0475" w:rsidRPr="005647EB">
        <w:rPr>
          <w:rFonts w:eastAsia="??"/>
        </w:rPr>
        <w:tab/>
      </w:r>
      <w:r w:rsidRPr="005647EB">
        <w:rPr>
          <w:rFonts w:eastAsia="??"/>
        </w:rPr>
        <w:t>Repeat step 1-10 for each sub-test in Table 8.4.12.4.1-1 as appropriate.</w:t>
      </w:r>
    </w:p>
    <w:p w14:paraId="2779ACFD" w14:textId="77777777" w:rsidR="008057B3" w:rsidRPr="005647EB" w:rsidRDefault="008057B3" w:rsidP="002570E4">
      <w:pPr>
        <w:pStyle w:val="Heading5"/>
        <w:keepNext w:val="0"/>
        <w:keepLines w:val="0"/>
        <w:rPr>
          <w:lang w:eastAsia="zh-TW"/>
        </w:rPr>
      </w:pPr>
      <w:r w:rsidRPr="005647EB">
        <w:rPr>
          <w:lang w:eastAsia="zh-TW"/>
        </w:rPr>
        <w:t>8.4.12.4.3</w:t>
      </w:r>
      <w:r w:rsidRPr="005647EB">
        <w:rPr>
          <w:lang w:eastAsia="zh-TW"/>
        </w:rPr>
        <w:tab/>
        <w:t>Message contents</w:t>
      </w:r>
    </w:p>
    <w:p w14:paraId="01EE27C7" w14:textId="59ECE7AE" w:rsidR="008D1EDE" w:rsidRPr="005647EB" w:rsidRDefault="008D1EDE" w:rsidP="002570E4">
      <w:pPr>
        <w:rPr>
          <w:rFonts w:eastAsia="SimSun"/>
        </w:rPr>
      </w:pPr>
      <w:r w:rsidRPr="005647EB">
        <w:t xml:space="preserve">Message contents are according </w:t>
      </w:r>
      <w:r w:rsidR="002570E4" w:rsidRPr="005647EB">
        <w:t>to 3GPP TS</w:t>
      </w:r>
      <w:r w:rsidRPr="005647EB">
        <w:t xml:space="preserve"> 36.508 [7] clause 4.6 with the condition CEModeA and the following exceptions:</w:t>
      </w:r>
    </w:p>
    <w:p w14:paraId="2878A3CF" w14:textId="77777777" w:rsidR="008D1EDE" w:rsidRPr="005647EB" w:rsidRDefault="008D1EDE" w:rsidP="002570E4">
      <w:pPr>
        <w:pStyle w:val="TH"/>
        <w:keepNext w:val="0"/>
        <w:keepLines w:val="0"/>
        <w:rPr>
          <w:lang w:eastAsia="zh-CN"/>
        </w:rPr>
      </w:pPr>
      <w:r w:rsidRPr="005647EB">
        <w:t xml:space="preserve">Table </w:t>
      </w:r>
      <w:r w:rsidRPr="005647EB">
        <w:rPr>
          <w:lang w:eastAsia="zh-TW"/>
        </w:rPr>
        <w:t>8.4.12.4.3</w:t>
      </w:r>
      <w:r w:rsidRPr="005647EB">
        <w:t xml:space="preserve">-1: Common </w:t>
      </w:r>
      <w:r w:rsidRPr="005647EB">
        <w:rPr>
          <w:lang w:eastAsia="zh-CN"/>
        </w:rPr>
        <w:t xml:space="preserve">Exception messages for </w:t>
      </w:r>
      <w:r w:rsidRPr="005647EB">
        <w:rPr>
          <w:rFonts w:cs="v4.2.0"/>
          <w:snapToGrid w:val="0"/>
          <w:lang w:eastAsia="zh-TW"/>
        </w:rPr>
        <w:t>E-UTRAN TDD-TDD inter-frequency event triggered reporting under fading propagation conditions for CE UE in CEModeA</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8D1EDE" w:rsidRPr="005647EB" w14:paraId="6D7E5077" w14:textId="77777777" w:rsidTr="00EC0475">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3730FD9D" w14:textId="46BBCE0C" w:rsidR="008D1EDE" w:rsidRPr="005647EB" w:rsidRDefault="008D1ED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8D1EDE" w:rsidRPr="005647EB" w14:paraId="293CFE90" w14:textId="77777777" w:rsidTr="00EC0475">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21E1DCAB" w14:textId="792CED9E" w:rsidR="008D1EDE" w:rsidRPr="005647EB" w:rsidRDefault="008D1ED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70DB5446" w14:textId="0B8EF1D5" w:rsidR="008D1EDE" w:rsidRPr="005647EB" w:rsidRDefault="008D1EDE"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8D1EDE" w:rsidRPr="005647EB" w14:paraId="0B09476E" w14:textId="77777777" w:rsidTr="00EC0475">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23FE9AFA" w14:textId="520180D9" w:rsidR="008D1EDE" w:rsidRPr="005647EB" w:rsidRDefault="008D1ED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798C394A" w14:textId="34C1E3FA" w:rsidR="008D1EDE" w:rsidRPr="005647EB" w:rsidRDefault="008D1EDE" w:rsidP="002570E4">
            <w:pPr>
              <w:pStyle w:val="TAL"/>
              <w:keepNext w:val="0"/>
              <w:keepLines w:val="0"/>
            </w:pPr>
            <w:r w:rsidRPr="005647EB">
              <w:t>Table</w:t>
            </w:r>
            <w:r w:rsidR="002570E4" w:rsidRPr="005647EB">
              <w:t xml:space="preserve"> </w:t>
            </w:r>
            <w:r w:rsidRPr="005647EB">
              <w:t>H.3.1-1</w:t>
            </w:r>
          </w:p>
          <w:p w14:paraId="137ECF3C" w14:textId="6119DBD5" w:rsidR="008D1EDE" w:rsidRPr="005647EB" w:rsidRDefault="008D1EDE" w:rsidP="002570E4">
            <w:pPr>
              <w:pStyle w:val="TAL"/>
              <w:keepNext w:val="0"/>
              <w:keepLines w:val="0"/>
            </w:pPr>
            <w:r w:rsidRPr="005647EB">
              <w:t>Table</w:t>
            </w:r>
            <w:r w:rsidR="002570E4" w:rsidRPr="005647EB">
              <w:t xml:space="preserve"> </w:t>
            </w:r>
            <w:r w:rsidRPr="005647EB">
              <w:t>H.3.1-</w:t>
            </w:r>
            <w:r w:rsidRPr="005647EB">
              <w:rPr>
                <w:lang w:eastAsia="zh-CN"/>
              </w:rPr>
              <w:t>3</w:t>
            </w:r>
          </w:p>
          <w:p w14:paraId="02E0F450" w14:textId="5CF6A773" w:rsidR="008D1EDE" w:rsidRPr="005647EB" w:rsidRDefault="008D1EDE" w:rsidP="002570E4">
            <w:pPr>
              <w:pStyle w:val="TAL"/>
              <w:keepNext w:val="0"/>
              <w:keepLines w:val="0"/>
            </w:pPr>
            <w:r w:rsidRPr="005647EB">
              <w:t>Table</w:t>
            </w:r>
            <w:r w:rsidR="002570E4" w:rsidRPr="005647EB">
              <w:t xml:space="preserve"> </w:t>
            </w:r>
            <w:r w:rsidRPr="005647EB">
              <w:t>H.3.1-7</w:t>
            </w:r>
          </w:p>
        </w:tc>
      </w:tr>
    </w:tbl>
    <w:p w14:paraId="7E05FA70" w14:textId="77777777" w:rsidR="008D1EDE" w:rsidRPr="005647EB" w:rsidRDefault="008D1EDE" w:rsidP="002570E4"/>
    <w:p w14:paraId="4665835A" w14:textId="77777777" w:rsidR="008D1EDE" w:rsidRPr="005647EB" w:rsidRDefault="008D1EDE" w:rsidP="002570E4">
      <w:pPr>
        <w:pStyle w:val="TH"/>
        <w:keepNext w:val="0"/>
        <w:keepLines w:val="0"/>
        <w:rPr>
          <w:lang w:eastAsia="zh-CN"/>
        </w:rPr>
      </w:pPr>
      <w:r w:rsidRPr="005647EB">
        <w:t xml:space="preserve">Table </w:t>
      </w:r>
      <w:r w:rsidRPr="005647EB">
        <w:rPr>
          <w:lang w:eastAsia="zh-TW"/>
        </w:rPr>
        <w:t>8.4.12</w:t>
      </w:r>
      <w:r w:rsidRPr="005647EB">
        <w:t xml:space="preserve">.4.3-2: </w:t>
      </w:r>
      <w:r w:rsidRPr="005647EB">
        <w:rPr>
          <w:i/>
        </w:rPr>
        <w:t>MeasConfig</w:t>
      </w:r>
      <w:r w:rsidRPr="005647EB">
        <w:rPr>
          <w:i/>
          <w:lang w:eastAsia="zh-CN"/>
        </w:rPr>
        <w:t xml:space="preserve">: </w:t>
      </w:r>
      <w:r w:rsidRPr="005647EB">
        <w:t xml:space="preserve">Additional </w:t>
      </w:r>
      <w:r w:rsidRPr="005647EB">
        <w:rPr>
          <w:rFonts w:cs="v4.2.0"/>
          <w:snapToGrid w:val="0"/>
          <w:lang w:eastAsia="zh-TW"/>
        </w:rPr>
        <w:t xml:space="preserve">E-UTRAN TDD-TDD intra-frequency event triggered reporting for serving cell under fading propagation conditions for CE UE in CEModeA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52EC9AE7" w14:textId="77777777" w:rsidTr="002570E4">
        <w:trPr>
          <w:jc w:val="center"/>
        </w:trPr>
        <w:tc>
          <w:tcPr>
            <w:tcW w:w="9637" w:type="dxa"/>
            <w:gridSpan w:val="4"/>
            <w:shd w:val="clear" w:color="auto" w:fill="auto"/>
          </w:tcPr>
          <w:p w14:paraId="3F6CFB2C" w14:textId="1E28984B"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D1EDE" w:rsidRPr="005647EB" w14:paraId="736326BC" w14:textId="77777777" w:rsidTr="002570E4">
        <w:trPr>
          <w:jc w:val="center"/>
        </w:trPr>
        <w:tc>
          <w:tcPr>
            <w:tcW w:w="4535" w:type="dxa"/>
            <w:tcBorders>
              <w:bottom w:val="single" w:sz="4" w:space="0" w:color="auto"/>
            </w:tcBorders>
            <w:shd w:val="clear" w:color="auto" w:fill="auto"/>
          </w:tcPr>
          <w:p w14:paraId="59FF7A8A" w14:textId="42B137E6"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390CEC2E" w14:textId="77777777" w:rsidR="008D1EDE" w:rsidRPr="005647EB" w:rsidRDefault="008D1EDE" w:rsidP="002570E4">
            <w:pPr>
              <w:pStyle w:val="TAH"/>
              <w:keepNext w:val="0"/>
              <w:keepLines w:val="0"/>
            </w:pPr>
            <w:r w:rsidRPr="005647EB">
              <w:t>Value/Remark</w:t>
            </w:r>
          </w:p>
        </w:tc>
        <w:tc>
          <w:tcPr>
            <w:tcW w:w="1700" w:type="dxa"/>
            <w:tcBorders>
              <w:bottom w:val="single" w:sz="4" w:space="0" w:color="auto"/>
            </w:tcBorders>
            <w:shd w:val="clear" w:color="auto" w:fill="auto"/>
          </w:tcPr>
          <w:p w14:paraId="3FCD77B4" w14:textId="77777777" w:rsidR="008D1EDE" w:rsidRPr="005647EB" w:rsidRDefault="008D1EDE" w:rsidP="002570E4">
            <w:pPr>
              <w:pStyle w:val="TAH"/>
              <w:keepNext w:val="0"/>
              <w:keepLines w:val="0"/>
            </w:pPr>
            <w:r w:rsidRPr="005647EB">
              <w:t>Comment</w:t>
            </w:r>
          </w:p>
        </w:tc>
        <w:tc>
          <w:tcPr>
            <w:tcW w:w="1135" w:type="dxa"/>
            <w:tcBorders>
              <w:bottom w:val="single" w:sz="4" w:space="0" w:color="auto"/>
            </w:tcBorders>
            <w:shd w:val="clear" w:color="auto" w:fill="auto"/>
          </w:tcPr>
          <w:p w14:paraId="487609CF" w14:textId="77777777" w:rsidR="008D1EDE" w:rsidRPr="005647EB" w:rsidRDefault="008D1EDE" w:rsidP="002570E4">
            <w:pPr>
              <w:pStyle w:val="TAH"/>
              <w:keepNext w:val="0"/>
              <w:keepLines w:val="0"/>
            </w:pPr>
            <w:r w:rsidRPr="005647EB">
              <w:t>Condition</w:t>
            </w:r>
          </w:p>
        </w:tc>
      </w:tr>
      <w:tr w:rsidR="008D1EDE" w:rsidRPr="005647EB" w14:paraId="3C61B34D" w14:textId="77777777" w:rsidTr="002570E4">
        <w:trPr>
          <w:jc w:val="center"/>
        </w:trPr>
        <w:tc>
          <w:tcPr>
            <w:tcW w:w="4535" w:type="dxa"/>
            <w:tcBorders>
              <w:top w:val="single" w:sz="4" w:space="0" w:color="auto"/>
              <w:bottom w:val="single" w:sz="4" w:space="0" w:color="auto"/>
            </w:tcBorders>
            <w:shd w:val="clear" w:color="auto" w:fill="auto"/>
          </w:tcPr>
          <w:p w14:paraId="3DD1E0A6" w14:textId="4914C3B9" w:rsidR="008D1EDE" w:rsidRPr="005647EB" w:rsidRDefault="008D1EDE"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shd w:val="clear" w:color="auto" w:fill="auto"/>
          </w:tcPr>
          <w:p w14:paraId="37A41EF1" w14:textId="77777777" w:rsidR="008D1EDE" w:rsidRPr="005647EB" w:rsidRDefault="008D1EDE" w:rsidP="002570E4">
            <w:pPr>
              <w:pStyle w:val="TAL"/>
              <w:keepNext w:val="0"/>
              <w:keepLines w:val="0"/>
            </w:pPr>
          </w:p>
        </w:tc>
        <w:tc>
          <w:tcPr>
            <w:tcW w:w="1700" w:type="dxa"/>
            <w:tcBorders>
              <w:top w:val="nil"/>
              <w:bottom w:val="single" w:sz="4" w:space="0" w:color="auto"/>
            </w:tcBorders>
            <w:shd w:val="clear" w:color="auto" w:fill="auto"/>
          </w:tcPr>
          <w:p w14:paraId="2E43C6D6" w14:textId="77777777" w:rsidR="008D1EDE" w:rsidRPr="005647EB" w:rsidRDefault="008D1EDE" w:rsidP="002570E4">
            <w:pPr>
              <w:pStyle w:val="TAL"/>
              <w:keepNext w:val="0"/>
              <w:keepLines w:val="0"/>
            </w:pPr>
          </w:p>
        </w:tc>
        <w:tc>
          <w:tcPr>
            <w:tcW w:w="1135" w:type="dxa"/>
            <w:tcBorders>
              <w:top w:val="nil"/>
              <w:bottom w:val="single" w:sz="4" w:space="0" w:color="auto"/>
            </w:tcBorders>
            <w:shd w:val="clear" w:color="auto" w:fill="auto"/>
          </w:tcPr>
          <w:p w14:paraId="792FDDED" w14:textId="77777777" w:rsidR="008D1EDE" w:rsidRPr="005647EB" w:rsidRDefault="008D1EDE" w:rsidP="002570E4">
            <w:pPr>
              <w:pStyle w:val="TAL"/>
              <w:keepNext w:val="0"/>
              <w:keepLines w:val="0"/>
            </w:pPr>
          </w:p>
        </w:tc>
      </w:tr>
      <w:tr w:rsidR="008D1EDE" w:rsidRPr="005647EB" w14:paraId="0B64E0C2" w14:textId="77777777" w:rsidTr="002570E4">
        <w:trPr>
          <w:jc w:val="center"/>
        </w:trPr>
        <w:tc>
          <w:tcPr>
            <w:tcW w:w="4535" w:type="dxa"/>
            <w:tcBorders>
              <w:top w:val="single" w:sz="4" w:space="0" w:color="auto"/>
              <w:bottom w:val="single" w:sz="4" w:space="0" w:color="auto"/>
            </w:tcBorders>
            <w:shd w:val="clear" w:color="auto" w:fill="auto"/>
          </w:tcPr>
          <w:p w14:paraId="0B286186" w14:textId="445FAFF0" w:rsidR="008D1EDE" w:rsidRPr="005647EB" w:rsidRDefault="002570E4" w:rsidP="002570E4">
            <w:pPr>
              <w:pStyle w:val="TAL"/>
              <w:keepNext w:val="0"/>
              <w:keepLines w:val="0"/>
            </w:pPr>
            <w:r w:rsidRPr="005647EB">
              <w:t xml:space="preserve">  </w:t>
            </w:r>
            <w:r w:rsidR="008D1EDE" w:rsidRPr="005647EB">
              <w:t>measObjectToAddModList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(1..maxObjectId))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27320F46" w14:textId="202306B5"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4680AFB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1E2F885" w14:textId="77777777" w:rsidR="008D1EDE" w:rsidRPr="005647EB" w:rsidRDefault="008D1EDE" w:rsidP="002570E4">
            <w:pPr>
              <w:pStyle w:val="TAL"/>
              <w:keepNext w:val="0"/>
              <w:keepLines w:val="0"/>
            </w:pPr>
          </w:p>
        </w:tc>
      </w:tr>
      <w:tr w:rsidR="008D1EDE" w:rsidRPr="005647EB" w14:paraId="44BEF14A" w14:textId="77777777" w:rsidTr="002570E4">
        <w:trPr>
          <w:jc w:val="center"/>
        </w:trPr>
        <w:tc>
          <w:tcPr>
            <w:tcW w:w="4535" w:type="dxa"/>
            <w:tcBorders>
              <w:top w:val="single" w:sz="4" w:space="0" w:color="auto"/>
              <w:bottom w:val="single" w:sz="4" w:space="0" w:color="auto"/>
            </w:tcBorders>
            <w:shd w:val="clear" w:color="auto" w:fill="auto"/>
          </w:tcPr>
          <w:p w14:paraId="380F2F2B" w14:textId="4D6A84AE" w:rsidR="008D1EDE" w:rsidRPr="005647EB" w:rsidRDefault="002570E4" w:rsidP="002570E4">
            <w:pPr>
              <w:pStyle w:val="TAL"/>
              <w:keepNext w:val="0"/>
              <w:keepLines w:val="0"/>
            </w:pPr>
            <w:r w:rsidRPr="005647EB">
              <w:t xml:space="preserve">    </w:t>
            </w:r>
            <w:r w:rsidR="008D1EDE" w:rsidRPr="005647EB">
              <w:t>measObjectId[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39916368" w14:textId="77777777" w:rsidR="008D1EDE" w:rsidRPr="005647EB" w:rsidRDefault="008D1EDE" w:rsidP="002570E4">
            <w:pPr>
              <w:pStyle w:val="TAL"/>
              <w:keepNext w:val="0"/>
              <w:keepLines w:val="0"/>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shd w:val="clear" w:color="auto" w:fill="auto"/>
          </w:tcPr>
          <w:p w14:paraId="199F5E02"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1E6224F" w14:textId="77777777" w:rsidR="008D1EDE" w:rsidRPr="005647EB" w:rsidRDefault="008D1EDE" w:rsidP="002570E4">
            <w:pPr>
              <w:pStyle w:val="TAL"/>
              <w:keepNext w:val="0"/>
              <w:keepLines w:val="0"/>
            </w:pPr>
          </w:p>
        </w:tc>
      </w:tr>
      <w:tr w:rsidR="008D1EDE" w:rsidRPr="005647EB" w14:paraId="3323FB4B" w14:textId="77777777" w:rsidTr="002570E4">
        <w:trPr>
          <w:jc w:val="center"/>
        </w:trPr>
        <w:tc>
          <w:tcPr>
            <w:tcW w:w="4535" w:type="dxa"/>
            <w:tcBorders>
              <w:top w:val="single" w:sz="4" w:space="0" w:color="auto"/>
              <w:bottom w:val="single" w:sz="4" w:space="0" w:color="auto"/>
            </w:tcBorders>
            <w:shd w:val="clear" w:color="auto" w:fill="auto"/>
          </w:tcPr>
          <w:p w14:paraId="6C3B6D63" w14:textId="518C10E2" w:rsidR="008D1EDE" w:rsidRPr="005647EB" w:rsidRDefault="002570E4" w:rsidP="002570E4">
            <w:pPr>
              <w:pStyle w:val="TAL"/>
              <w:keepNext w:val="0"/>
              <w:keepLines w:val="0"/>
            </w:pPr>
            <w:r w:rsidRPr="005647EB">
              <w:t xml:space="preserve">    </w:t>
            </w:r>
            <w:r w:rsidR="008D1EDE" w:rsidRPr="005647EB">
              <w:t>measObject[</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3EE05013" w14:textId="77777777" w:rsidR="008D1EDE" w:rsidRPr="005647EB" w:rsidRDefault="008D1EDE" w:rsidP="002570E4">
            <w:pPr>
              <w:pStyle w:val="TAL"/>
              <w:keepNext w:val="0"/>
              <w:keepLines w:val="0"/>
            </w:pPr>
            <w:r w:rsidRPr="005647EB">
              <w:t>MeasObjectEUTRA-GENERIC(f</w:t>
            </w:r>
            <w:r w:rsidRPr="005647EB">
              <w:rPr>
                <w:lang w:eastAsia="zh-CN"/>
              </w:rPr>
              <w:t>1</w:t>
            </w:r>
            <w:r w:rsidRPr="005647EB">
              <w:t>)</w:t>
            </w:r>
          </w:p>
        </w:tc>
        <w:tc>
          <w:tcPr>
            <w:tcW w:w="1700" w:type="dxa"/>
            <w:tcBorders>
              <w:top w:val="single" w:sz="4" w:space="0" w:color="auto"/>
              <w:bottom w:val="single" w:sz="4" w:space="0" w:color="auto"/>
            </w:tcBorders>
            <w:shd w:val="clear" w:color="auto" w:fill="auto"/>
          </w:tcPr>
          <w:p w14:paraId="3E6CABF7" w14:textId="495E173F" w:rsidR="008D1EDE" w:rsidRPr="005647EB" w:rsidRDefault="008D1EDE" w:rsidP="002570E4">
            <w:pPr>
              <w:pStyle w:val="TAL"/>
              <w:keepNext w:val="0"/>
              <w:keepLines w:val="0"/>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shd w:val="clear" w:color="auto" w:fill="auto"/>
          </w:tcPr>
          <w:p w14:paraId="6A0DEC02" w14:textId="77777777" w:rsidR="008D1EDE" w:rsidRPr="005647EB" w:rsidRDefault="008D1EDE" w:rsidP="002570E4">
            <w:pPr>
              <w:pStyle w:val="TAL"/>
              <w:keepNext w:val="0"/>
              <w:keepLines w:val="0"/>
            </w:pPr>
          </w:p>
        </w:tc>
      </w:tr>
      <w:tr w:rsidR="008D1EDE" w:rsidRPr="005647EB" w14:paraId="33577BDF" w14:textId="77777777" w:rsidTr="002570E4">
        <w:trPr>
          <w:jc w:val="center"/>
        </w:trPr>
        <w:tc>
          <w:tcPr>
            <w:tcW w:w="4535" w:type="dxa"/>
            <w:tcBorders>
              <w:top w:val="single" w:sz="4" w:space="0" w:color="auto"/>
              <w:bottom w:val="single" w:sz="4" w:space="0" w:color="auto"/>
            </w:tcBorders>
            <w:shd w:val="clear" w:color="auto" w:fill="auto"/>
          </w:tcPr>
          <w:p w14:paraId="066C3BAD" w14:textId="225CCE1E"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139FDA5"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28C4535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EBE3DDA" w14:textId="77777777" w:rsidR="008D1EDE" w:rsidRPr="005647EB" w:rsidRDefault="008D1EDE" w:rsidP="002570E4">
            <w:pPr>
              <w:pStyle w:val="TAL"/>
              <w:keepNext w:val="0"/>
              <w:keepLines w:val="0"/>
            </w:pPr>
          </w:p>
        </w:tc>
      </w:tr>
      <w:tr w:rsidR="008D1EDE" w:rsidRPr="005647EB" w14:paraId="4DE19788" w14:textId="77777777" w:rsidTr="002570E4">
        <w:trPr>
          <w:jc w:val="center"/>
        </w:trPr>
        <w:tc>
          <w:tcPr>
            <w:tcW w:w="4535" w:type="dxa"/>
            <w:tcBorders>
              <w:top w:val="single" w:sz="4" w:space="0" w:color="auto"/>
              <w:bottom w:val="single" w:sz="4" w:space="0" w:color="auto"/>
            </w:tcBorders>
            <w:shd w:val="clear" w:color="auto" w:fill="auto"/>
          </w:tcPr>
          <w:p w14:paraId="3E37E787" w14:textId="0838CBAD" w:rsidR="008D1EDE" w:rsidRPr="005647EB" w:rsidRDefault="002570E4" w:rsidP="002570E4">
            <w:pPr>
              <w:pStyle w:val="TAL"/>
              <w:keepNext w:val="0"/>
              <w:keepLines w:val="0"/>
            </w:pPr>
            <w:r w:rsidRPr="005647EB">
              <w:t xml:space="preserve">  </w:t>
            </w:r>
            <w:r w:rsidR="008D1EDE" w:rsidRPr="005647EB">
              <w:t>reportConfigToAddModList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(1..maxReportConfigId))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1B9E925" w14:textId="0A830E66"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5431E9FC"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9EA5593" w14:textId="77777777" w:rsidR="008D1EDE" w:rsidRPr="005647EB" w:rsidRDefault="008D1EDE" w:rsidP="002570E4">
            <w:pPr>
              <w:pStyle w:val="TAL"/>
              <w:keepNext w:val="0"/>
              <w:keepLines w:val="0"/>
            </w:pPr>
          </w:p>
        </w:tc>
      </w:tr>
      <w:tr w:rsidR="008D1EDE" w:rsidRPr="005647EB" w14:paraId="527557BB" w14:textId="77777777" w:rsidTr="002570E4">
        <w:trPr>
          <w:jc w:val="center"/>
        </w:trPr>
        <w:tc>
          <w:tcPr>
            <w:tcW w:w="4535" w:type="dxa"/>
            <w:tcBorders>
              <w:top w:val="single" w:sz="4" w:space="0" w:color="auto"/>
              <w:bottom w:val="single" w:sz="4" w:space="0" w:color="auto"/>
            </w:tcBorders>
            <w:shd w:val="clear" w:color="auto" w:fill="auto"/>
          </w:tcPr>
          <w:p w14:paraId="627F1FE9" w14:textId="6E700D18" w:rsidR="008D1EDE" w:rsidRPr="005647EB" w:rsidRDefault="002570E4" w:rsidP="002570E4">
            <w:pPr>
              <w:pStyle w:val="TAL"/>
              <w:keepNext w:val="0"/>
              <w:keepLines w:val="0"/>
            </w:pPr>
            <w:r w:rsidRPr="005647EB">
              <w:t xml:space="preserve">    </w:t>
            </w:r>
            <w:r w:rsidR="008D1EDE" w:rsidRPr="005647EB">
              <w:t>reportConfigId[1]</w:t>
            </w:r>
          </w:p>
        </w:tc>
        <w:tc>
          <w:tcPr>
            <w:tcW w:w="2267" w:type="dxa"/>
            <w:tcBorders>
              <w:top w:val="single" w:sz="4" w:space="0" w:color="auto"/>
              <w:bottom w:val="single" w:sz="4" w:space="0" w:color="auto"/>
            </w:tcBorders>
            <w:shd w:val="clear" w:color="auto" w:fill="auto"/>
          </w:tcPr>
          <w:p w14:paraId="41F80FE0" w14:textId="77777777" w:rsidR="008D1EDE" w:rsidRPr="005647EB" w:rsidRDefault="008D1EDE"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shd w:val="clear" w:color="auto" w:fill="auto"/>
          </w:tcPr>
          <w:p w14:paraId="6485E33B"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F6B4CFC" w14:textId="77777777" w:rsidR="008D1EDE" w:rsidRPr="005647EB" w:rsidRDefault="008D1EDE" w:rsidP="002570E4">
            <w:pPr>
              <w:pStyle w:val="TAL"/>
              <w:keepNext w:val="0"/>
              <w:keepLines w:val="0"/>
            </w:pPr>
          </w:p>
        </w:tc>
      </w:tr>
      <w:tr w:rsidR="008D1EDE" w:rsidRPr="005647EB" w14:paraId="54A5768C" w14:textId="77777777" w:rsidTr="002570E4">
        <w:trPr>
          <w:jc w:val="center"/>
        </w:trPr>
        <w:tc>
          <w:tcPr>
            <w:tcW w:w="4535" w:type="dxa"/>
            <w:tcBorders>
              <w:top w:val="single" w:sz="4" w:space="0" w:color="auto"/>
              <w:bottom w:val="single" w:sz="4" w:space="0" w:color="auto"/>
            </w:tcBorders>
            <w:shd w:val="clear" w:color="auto" w:fill="auto"/>
          </w:tcPr>
          <w:p w14:paraId="7AB38842" w14:textId="6F3C1A87" w:rsidR="008D1EDE" w:rsidRPr="005647EB" w:rsidRDefault="002570E4" w:rsidP="002570E4">
            <w:pPr>
              <w:pStyle w:val="TAL"/>
              <w:keepNext w:val="0"/>
              <w:keepLines w:val="0"/>
            </w:pPr>
            <w:r w:rsidRPr="005647EB">
              <w:t xml:space="preserve">    </w:t>
            </w:r>
            <w:r w:rsidR="008D1EDE" w:rsidRPr="005647EB">
              <w:t>reportConfig[1]</w:t>
            </w:r>
          </w:p>
        </w:tc>
        <w:tc>
          <w:tcPr>
            <w:tcW w:w="2267" w:type="dxa"/>
            <w:tcBorders>
              <w:top w:val="single" w:sz="4" w:space="0" w:color="auto"/>
              <w:bottom w:val="single" w:sz="4" w:space="0" w:color="auto"/>
            </w:tcBorders>
            <w:shd w:val="clear" w:color="auto" w:fill="auto"/>
          </w:tcPr>
          <w:p w14:paraId="547F3852" w14:textId="77777777" w:rsidR="008D1EDE" w:rsidRPr="005647EB" w:rsidRDefault="008D1EDE"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shd w:val="clear" w:color="auto" w:fill="auto"/>
          </w:tcPr>
          <w:p w14:paraId="2FA094C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3E7975B5" w14:textId="77777777" w:rsidR="008D1EDE" w:rsidRPr="005647EB" w:rsidRDefault="008D1EDE" w:rsidP="002570E4">
            <w:pPr>
              <w:pStyle w:val="TAL"/>
              <w:keepNext w:val="0"/>
              <w:keepLines w:val="0"/>
            </w:pPr>
          </w:p>
        </w:tc>
      </w:tr>
      <w:tr w:rsidR="008D1EDE" w:rsidRPr="005647EB" w14:paraId="6653F6C6" w14:textId="77777777" w:rsidTr="002570E4">
        <w:trPr>
          <w:jc w:val="center"/>
        </w:trPr>
        <w:tc>
          <w:tcPr>
            <w:tcW w:w="4535" w:type="dxa"/>
            <w:tcBorders>
              <w:top w:val="single" w:sz="4" w:space="0" w:color="auto"/>
              <w:bottom w:val="single" w:sz="4" w:space="0" w:color="auto"/>
            </w:tcBorders>
            <w:shd w:val="clear" w:color="auto" w:fill="auto"/>
          </w:tcPr>
          <w:p w14:paraId="6AC1B1DF" w14:textId="1298A784"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23D1B020"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3E5E759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8D31EDE" w14:textId="77777777" w:rsidR="008D1EDE" w:rsidRPr="005647EB" w:rsidRDefault="008D1EDE" w:rsidP="002570E4">
            <w:pPr>
              <w:pStyle w:val="TAL"/>
              <w:keepNext w:val="0"/>
              <w:keepLines w:val="0"/>
            </w:pPr>
          </w:p>
        </w:tc>
      </w:tr>
      <w:tr w:rsidR="008D1EDE" w:rsidRPr="005647EB" w14:paraId="554C14D9" w14:textId="77777777" w:rsidTr="002570E4">
        <w:trPr>
          <w:jc w:val="center"/>
        </w:trPr>
        <w:tc>
          <w:tcPr>
            <w:tcW w:w="4535" w:type="dxa"/>
            <w:tcBorders>
              <w:top w:val="single" w:sz="4" w:space="0" w:color="auto"/>
              <w:bottom w:val="single" w:sz="4" w:space="0" w:color="auto"/>
            </w:tcBorders>
            <w:shd w:val="clear" w:color="auto" w:fill="auto"/>
          </w:tcPr>
          <w:p w14:paraId="3E2EF8C0" w14:textId="610E0757" w:rsidR="008D1EDE" w:rsidRPr="005647EB" w:rsidRDefault="002570E4" w:rsidP="002570E4">
            <w:pPr>
              <w:pStyle w:val="TAL"/>
              <w:keepNext w:val="0"/>
              <w:keepLines w:val="0"/>
            </w:pPr>
            <w:r w:rsidRPr="005647EB">
              <w:t xml:space="preserve">  </w:t>
            </w:r>
            <w:r w:rsidR="008D1EDE" w:rsidRPr="005647EB">
              <w:t>measIdToAddModList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(1..maxMeasId))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2B09AA07" w14:textId="14883007"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2CCCA4F0"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1E04F39" w14:textId="77777777" w:rsidR="008D1EDE" w:rsidRPr="005647EB" w:rsidRDefault="008D1EDE" w:rsidP="002570E4">
            <w:pPr>
              <w:pStyle w:val="TAL"/>
              <w:keepNext w:val="0"/>
              <w:keepLines w:val="0"/>
            </w:pPr>
          </w:p>
        </w:tc>
      </w:tr>
      <w:tr w:rsidR="008D1EDE" w:rsidRPr="005647EB" w14:paraId="14DF290F" w14:textId="77777777" w:rsidTr="002570E4">
        <w:trPr>
          <w:jc w:val="center"/>
        </w:trPr>
        <w:tc>
          <w:tcPr>
            <w:tcW w:w="4535" w:type="dxa"/>
            <w:tcBorders>
              <w:top w:val="single" w:sz="4" w:space="0" w:color="auto"/>
              <w:bottom w:val="single" w:sz="4" w:space="0" w:color="auto"/>
            </w:tcBorders>
            <w:shd w:val="clear" w:color="auto" w:fill="auto"/>
          </w:tcPr>
          <w:p w14:paraId="62C8AC2F" w14:textId="484E72DA" w:rsidR="008D1EDE" w:rsidRPr="005647EB" w:rsidRDefault="002570E4" w:rsidP="002570E4">
            <w:pPr>
              <w:pStyle w:val="TAL"/>
              <w:keepNext w:val="0"/>
              <w:keepLines w:val="0"/>
            </w:pPr>
            <w:r w:rsidRPr="005647EB">
              <w:t xml:space="preserve">    </w:t>
            </w:r>
            <w:r w:rsidR="008D1EDE" w:rsidRPr="005647EB">
              <w:t>measId[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478281BB" w14:textId="77777777" w:rsidR="008D1EDE" w:rsidRPr="005647EB" w:rsidRDefault="008D1EDE"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74B7CA0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9CE92B6" w14:textId="77777777" w:rsidR="008D1EDE" w:rsidRPr="005647EB" w:rsidRDefault="008D1EDE" w:rsidP="002570E4">
            <w:pPr>
              <w:pStyle w:val="TAL"/>
              <w:keepNext w:val="0"/>
              <w:keepLines w:val="0"/>
            </w:pPr>
          </w:p>
        </w:tc>
      </w:tr>
      <w:tr w:rsidR="008D1EDE" w:rsidRPr="005647EB" w14:paraId="678095F1" w14:textId="77777777" w:rsidTr="002570E4">
        <w:trPr>
          <w:jc w:val="center"/>
        </w:trPr>
        <w:tc>
          <w:tcPr>
            <w:tcW w:w="4535" w:type="dxa"/>
            <w:tcBorders>
              <w:top w:val="single" w:sz="4" w:space="0" w:color="auto"/>
              <w:bottom w:val="single" w:sz="4" w:space="0" w:color="auto"/>
            </w:tcBorders>
            <w:shd w:val="clear" w:color="auto" w:fill="auto"/>
          </w:tcPr>
          <w:p w14:paraId="5036EF3A" w14:textId="0EE0BF04" w:rsidR="008D1EDE" w:rsidRPr="005647EB" w:rsidRDefault="002570E4" w:rsidP="002570E4">
            <w:pPr>
              <w:pStyle w:val="TAL"/>
              <w:keepNext w:val="0"/>
              <w:keepLines w:val="0"/>
            </w:pPr>
            <w:r w:rsidRPr="005647EB">
              <w:t xml:space="preserve">    </w:t>
            </w:r>
            <w:r w:rsidR="008D1EDE" w:rsidRPr="005647EB">
              <w:t>measObjectId[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6684688C" w14:textId="77777777" w:rsidR="008D1EDE" w:rsidRPr="005647EB" w:rsidRDefault="008D1EDE" w:rsidP="002570E4">
            <w:pPr>
              <w:pStyle w:val="TAL"/>
              <w:keepNext w:val="0"/>
              <w:keepLines w:val="0"/>
            </w:pPr>
            <w:r w:rsidRPr="005647EB">
              <w:t>IdMeasObject-f1</w:t>
            </w:r>
          </w:p>
        </w:tc>
        <w:tc>
          <w:tcPr>
            <w:tcW w:w="1700" w:type="dxa"/>
            <w:tcBorders>
              <w:top w:val="single" w:sz="4" w:space="0" w:color="auto"/>
              <w:bottom w:val="single" w:sz="4" w:space="0" w:color="auto"/>
            </w:tcBorders>
            <w:shd w:val="clear" w:color="auto" w:fill="auto"/>
          </w:tcPr>
          <w:p w14:paraId="00ABB2F5"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5FD0A4A" w14:textId="77777777" w:rsidR="008D1EDE" w:rsidRPr="005647EB" w:rsidRDefault="008D1EDE" w:rsidP="002570E4">
            <w:pPr>
              <w:pStyle w:val="TAL"/>
              <w:keepNext w:val="0"/>
              <w:keepLines w:val="0"/>
            </w:pPr>
          </w:p>
        </w:tc>
      </w:tr>
      <w:tr w:rsidR="008D1EDE" w:rsidRPr="005647EB" w14:paraId="6D2F9AB4" w14:textId="77777777" w:rsidTr="002570E4">
        <w:trPr>
          <w:jc w:val="center"/>
        </w:trPr>
        <w:tc>
          <w:tcPr>
            <w:tcW w:w="4535" w:type="dxa"/>
            <w:tcBorders>
              <w:top w:val="single" w:sz="4" w:space="0" w:color="auto"/>
              <w:bottom w:val="single" w:sz="4" w:space="0" w:color="auto"/>
            </w:tcBorders>
            <w:shd w:val="clear" w:color="auto" w:fill="auto"/>
          </w:tcPr>
          <w:p w14:paraId="4B053AC8" w14:textId="3003706F" w:rsidR="008D1EDE" w:rsidRPr="005647EB" w:rsidRDefault="002570E4" w:rsidP="002570E4">
            <w:pPr>
              <w:pStyle w:val="TAL"/>
              <w:keepNext w:val="0"/>
              <w:keepLines w:val="0"/>
            </w:pPr>
            <w:r w:rsidRPr="005647EB">
              <w:t xml:space="preserve">    </w:t>
            </w:r>
            <w:r w:rsidR="008D1EDE" w:rsidRPr="005647EB">
              <w:t>reportConfigId[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22ACEAA4" w14:textId="77777777" w:rsidR="008D1EDE" w:rsidRPr="005647EB" w:rsidRDefault="008D1EDE" w:rsidP="002570E4">
            <w:pPr>
              <w:pStyle w:val="TAL"/>
              <w:keepNext w:val="0"/>
              <w:keepLines w:val="0"/>
            </w:pPr>
            <w:r w:rsidRPr="005647EB">
              <w:t>IdReportConfig-A3</w:t>
            </w:r>
          </w:p>
        </w:tc>
        <w:tc>
          <w:tcPr>
            <w:tcW w:w="1700" w:type="dxa"/>
            <w:tcBorders>
              <w:top w:val="single" w:sz="4" w:space="0" w:color="auto"/>
              <w:bottom w:val="single" w:sz="4" w:space="0" w:color="auto"/>
            </w:tcBorders>
            <w:shd w:val="clear" w:color="auto" w:fill="auto"/>
          </w:tcPr>
          <w:p w14:paraId="5EB2633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C94A29F" w14:textId="77777777" w:rsidR="008D1EDE" w:rsidRPr="005647EB" w:rsidRDefault="008D1EDE" w:rsidP="002570E4">
            <w:pPr>
              <w:pStyle w:val="TAL"/>
              <w:keepNext w:val="0"/>
              <w:keepLines w:val="0"/>
            </w:pPr>
          </w:p>
        </w:tc>
      </w:tr>
      <w:tr w:rsidR="008D1EDE" w:rsidRPr="005647EB" w14:paraId="4D083AA8"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564EEFCA" w14:textId="3347D965"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2D51F0BA"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3B8CC8F7"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23068AD1" w14:textId="77777777" w:rsidR="008D1EDE" w:rsidRPr="005647EB" w:rsidRDefault="008D1EDE" w:rsidP="002570E4">
            <w:pPr>
              <w:pStyle w:val="TAL"/>
              <w:keepNext w:val="0"/>
              <w:keepLines w:val="0"/>
            </w:pPr>
          </w:p>
        </w:tc>
      </w:tr>
      <w:tr w:rsidR="008D1EDE" w:rsidRPr="005647EB" w14:paraId="48861E30"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4FBF2ADA" w14:textId="62C0F292" w:rsidR="008D1EDE" w:rsidRPr="005647EB" w:rsidRDefault="002570E4" w:rsidP="002570E4">
            <w:pPr>
              <w:pStyle w:val="TAL"/>
              <w:keepNext w:val="0"/>
              <w:keepLines w:val="0"/>
            </w:pPr>
            <w:r w:rsidRPr="005647EB">
              <w:t xml:space="preserve">  </w:t>
            </w:r>
            <w:r w:rsidR="008D1EDE" w:rsidRPr="005647EB">
              <w:t>measGapSharingConfig-r14</w:t>
            </w:r>
            <w:r w:rsidRPr="005647EB">
              <w:t xml:space="preserve"> </w:t>
            </w:r>
            <w:r w:rsidR="008D1EDE" w:rsidRPr="005647EB">
              <w:t>ENUMERATED</w:t>
            </w: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73DBD5A4" w14:textId="77777777" w:rsidR="008D1EDE" w:rsidRPr="005647EB" w:rsidRDefault="008D1EDE" w:rsidP="002570E4">
            <w:pPr>
              <w:pStyle w:val="TAL"/>
              <w:keepNext w:val="0"/>
              <w:keepLines w:val="0"/>
            </w:pPr>
            <w:r w:rsidRPr="005647EB">
              <w:t>scheme10</w:t>
            </w:r>
          </w:p>
        </w:tc>
        <w:tc>
          <w:tcPr>
            <w:tcW w:w="1700" w:type="dxa"/>
            <w:tcBorders>
              <w:top w:val="single" w:sz="4" w:space="0" w:color="auto"/>
              <w:left w:val="single" w:sz="4" w:space="0" w:color="auto"/>
              <w:bottom w:val="single" w:sz="4" w:space="0" w:color="auto"/>
              <w:right w:val="single" w:sz="4" w:space="0" w:color="auto"/>
            </w:tcBorders>
          </w:tcPr>
          <w:p w14:paraId="539FFCB9"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3BAF20B2" w14:textId="77777777" w:rsidR="008D1EDE" w:rsidRPr="005647EB" w:rsidRDefault="008D1EDE" w:rsidP="002570E4">
            <w:pPr>
              <w:pStyle w:val="TAL"/>
              <w:keepNext w:val="0"/>
              <w:keepLines w:val="0"/>
            </w:pPr>
          </w:p>
        </w:tc>
      </w:tr>
      <w:tr w:rsidR="008D1EDE" w:rsidRPr="005647EB" w14:paraId="0E2B53D2"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5C40E2E4" w14:textId="2523CC41"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404D1B4C"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691CFD9C"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183A430F" w14:textId="77777777" w:rsidR="008D1EDE" w:rsidRPr="005647EB" w:rsidRDefault="008D1EDE" w:rsidP="002570E4">
            <w:pPr>
              <w:pStyle w:val="TAL"/>
              <w:keepNext w:val="0"/>
              <w:keepLines w:val="0"/>
            </w:pPr>
          </w:p>
        </w:tc>
      </w:tr>
      <w:tr w:rsidR="008D1EDE" w:rsidRPr="005647EB" w14:paraId="0689F112"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2F3B49B3" w14:textId="77777777" w:rsidR="008D1EDE" w:rsidRPr="005647EB" w:rsidRDefault="008D1EDE"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10872A87"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C772FFF"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737910E4" w14:textId="77777777" w:rsidR="008D1EDE" w:rsidRPr="005647EB" w:rsidRDefault="008D1EDE" w:rsidP="002570E4">
            <w:pPr>
              <w:pStyle w:val="TAL"/>
              <w:keepNext w:val="0"/>
              <w:keepLines w:val="0"/>
            </w:pPr>
          </w:p>
        </w:tc>
      </w:tr>
    </w:tbl>
    <w:p w14:paraId="74F1E4ED" w14:textId="77777777" w:rsidR="008D1EDE" w:rsidRPr="005647EB" w:rsidRDefault="008D1EDE" w:rsidP="002570E4"/>
    <w:p w14:paraId="7EE84A6F" w14:textId="77777777" w:rsidR="008D1EDE" w:rsidRPr="005647EB" w:rsidRDefault="008D1EDE" w:rsidP="00EC0475">
      <w:pPr>
        <w:pStyle w:val="TH"/>
        <w:rPr>
          <w:lang w:eastAsia="zh-CN"/>
        </w:rPr>
      </w:pPr>
      <w:r w:rsidRPr="005647EB">
        <w:lastRenderedPageBreak/>
        <w:t xml:space="preserve">Table </w:t>
      </w:r>
      <w:r w:rsidRPr="005647EB">
        <w:rPr>
          <w:lang w:eastAsia="zh-TW"/>
        </w:rPr>
        <w:t>8.4.12</w:t>
      </w:r>
      <w:r w:rsidRPr="005647EB">
        <w:t xml:space="preserve">.4.3-3: </w:t>
      </w:r>
      <w:r w:rsidRPr="005647EB">
        <w:rPr>
          <w:i/>
        </w:rPr>
        <w:t>ReportConfig-A3</w:t>
      </w:r>
      <w:r w:rsidRPr="005647EB">
        <w:t xml:space="preserve">: Additional </w:t>
      </w:r>
      <w:r w:rsidRPr="005647EB">
        <w:rPr>
          <w:rFonts w:cs="v4.2.0"/>
          <w:snapToGrid w:val="0"/>
          <w:lang w:eastAsia="zh-TW"/>
        </w:rPr>
        <w:t xml:space="preserve">E-UTRAN TDD-TDD intra-frequency event triggered reporting for serving cell under fading propagation conditions for CE UE in CEModeA in DRX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8D1EDE" w:rsidRPr="005647EB" w14:paraId="3508F460" w14:textId="77777777" w:rsidTr="002570E4">
        <w:trPr>
          <w:jc w:val="center"/>
        </w:trPr>
        <w:tc>
          <w:tcPr>
            <w:tcW w:w="9527" w:type="dxa"/>
            <w:gridSpan w:val="4"/>
            <w:tcBorders>
              <w:bottom w:val="single" w:sz="4" w:space="0" w:color="auto"/>
            </w:tcBorders>
          </w:tcPr>
          <w:p w14:paraId="307C8BB9" w14:textId="1667A365" w:rsidR="008D1EDE" w:rsidRPr="005647EB" w:rsidRDefault="008D1EDE" w:rsidP="00EC0475">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8D1EDE" w:rsidRPr="005647EB" w14:paraId="71FAFB29" w14:textId="77777777" w:rsidTr="002570E4">
        <w:trPr>
          <w:jc w:val="center"/>
        </w:trPr>
        <w:tc>
          <w:tcPr>
            <w:tcW w:w="4427" w:type="dxa"/>
            <w:tcBorders>
              <w:right w:val="single" w:sz="4" w:space="0" w:color="auto"/>
            </w:tcBorders>
          </w:tcPr>
          <w:p w14:paraId="3393DB3F" w14:textId="0E57AE1B" w:rsidR="008D1EDE" w:rsidRPr="005647EB" w:rsidRDefault="008D1EDE" w:rsidP="00EC0475">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A4EC798" w14:textId="77777777" w:rsidR="008D1EDE" w:rsidRPr="005647EB" w:rsidRDefault="008D1EDE" w:rsidP="00EC0475">
            <w:pPr>
              <w:pStyle w:val="TAH"/>
            </w:pPr>
            <w:r w:rsidRPr="005647EB">
              <w:t>Value/remark</w:t>
            </w:r>
          </w:p>
        </w:tc>
        <w:tc>
          <w:tcPr>
            <w:tcW w:w="1700" w:type="dxa"/>
            <w:tcBorders>
              <w:left w:val="single" w:sz="4" w:space="0" w:color="auto"/>
              <w:right w:val="single" w:sz="4" w:space="0" w:color="auto"/>
            </w:tcBorders>
          </w:tcPr>
          <w:p w14:paraId="4B4BE58A" w14:textId="77777777" w:rsidR="008D1EDE" w:rsidRPr="005647EB" w:rsidRDefault="008D1EDE" w:rsidP="00EC0475">
            <w:pPr>
              <w:pStyle w:val="TAH"/>
            </w:pPr>
            <w:r w:rsidRPr="005647EB">
              <w:t>Comment</w:t>
            </w:r>
          </w:p>
        </w:tc>
        <w:tc>
          <w:tcPr>
            <w:tcW w:w="1133" w:type="dxa"/>
            <w:tcBorders>
              <w:left w:val="single" w:sz="4" w:space="0" w:color="auto"/>
            </w:tcBorders>
          </w:tcPr>
          <w:p w14:paraId="39B1B860" w14:textId="77777777" w:rsidR="008D1EDE" w:rsidRPr="005647EB" w:rsidRDefault="008D1EDE" w:rsidP="00EC0475">
            <w:pPr>
              <w:pStyle w:val="TAH"/>
            </w:pPr>
            <w:r w:rsidRPr="005647EB">
              <w:t>Condition</w:t>
            </w:r>
          </w:p>
        </w:tc>
      </w:tr>
      <w:tr w:rsidR="008D1EDE" w:rsidRPr="005647EB" w14:paraId="647BB79A" w14:textId="77777777" w:rsidTr="002570E4">
        <w:trPr>
          <w:jc w:val="center"/>
        </w:trPr>
        <w:tc>
          <w:tcPr>
            <w:tcW w:w="4427" w:type="dxa"/>
            <w:tcBorders>
              <w:right w:val="single" w:sz="4" w:space="0" w:color="auto"/>
            </w:tcBorders>
          </w:tcPr>
          <w:p w14:paraId="44824E41" w14:textId="7CFE4BE4" w:rsidR="008D1EDE" w:rsidRPr="005647EB" w:rsidRDefault="008D1EDE" w:rsidP="00EC0475">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600DEEA" w14:textId="77777777" w:rsidR="008D1EDE" w:rsidRPr="005647EB" w:rsidRDefault="008D1EDE" w:rsidP="00EC0475">
            <w:pPr>
              <w:pStyle w:val="TAL"/>
            </w:pPr>
          </w:p>
        </w:tc>
        <w:tc>
          <w:tcPr>
            <w:tcW w:w="1700" w:type="dxa"/>
            <w:tcBorders>
              <w:left w:val="single" w:sz="4" w:space="0" w:color="auto"/>
              <w:right w:val="single" w:sz="4" w:space="0" w:color="auto"/>
            </w:tcBorders>
          </w:tcPr>
          <w:p w14:paraId="7A74A5E6" w14:textId="77777777" w:rsidR="008D1EDE" w:rsidRPr="005647EB" w:rsidRDefault="008D1EDE" w:rsidP="00EC0475">
            <w:pPr>
              <w:pStyle w:val="TAL"/>
            </w:pPr>
          </w:p>
        </w:tc>
        <w:tc>
          <w:tcPr>
            <w:tcW w:w="1133" w:type="dxa"/>
            <w:tcBorders>
              <w:left w:val="single" w:sz="4" w:space="0" w:color="auto"/>
            </w:tcBorders>
          </w:tcPr>
          <w:p w14:paraId="680D6229" w14:textId="77777777" w:rsidR="008D1EDE" w:rsidRPr="005647EB" w:rsidRDefault="008D1EDE" w:rsidP="00EC0475">
            <w:pPr>
              <w:pStyle w:val="TAL"/>
            </w:pPr>
          </w:p>
        </w:tc>
      </w:tr>
      <w:tr w:rsidR="008D1EDE" w:rsidRPr="005647EB" w14:paraId="26948266" w14:textId="77777777" w:rsidTr="002570E4">
        <w:trPr>
          <w:jc w:val="center"/>
        </w:trPr>
        <w:tc>
          <w:tcPr>
            <w:tcW w:w="4427" w:type="dxa"/>
            <w:tcBorders>
              <w:right w:val="single" w:sz="4" w:space="0" w:color="auto"/>
            </w:tcBorders>
          </w:tcPr>
          <w:p w14:paraId="793F80AF" w14:textId="7B39A50D" w:rsidR="008D1EDE" w:rsidRPr="005647EB" w:rsidRDefault="002570E4" w:rsidP="00EC0475">
            <w:pPr>
              <w:pStyle w:val="TAL"/>
            </w:pPr>
            <w:r w:rsidRPr="005647EB">
              <w:t xml:space="preserve"> </w:t>
            </w:r>
            <w:r w:rsidR="008D1EDE" w:rsidRPr="005647EB">
              <w:t>triggerType</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1438AF70" w14:textId="77777777" w:rsidR="008D1EDE" w:rsidRPr="005647EB" w:rsidRDefault="008D1EDE" w:rsidP="00EC0475">
            <w:pPr>
              <w:pStyle w:val="TAL"/>
            </w:pPr>
          </w:p>
        </w:tc>
        <w:tc>
          <w:tcPr>
            <w:tcW w:w="1700" w:type="dxa"/>
            <w:tcBorders>
              <w:left w:val="single" w:sz="4" w:space="0" w:color="auto"/>
              <w:right w:val="single" w:sz="4" w:space="0" w:color="auto"/>
            </w:tcBorders>
          </w:tcPr>
          <w:p w14:paraId="5DAF2AE3" w14:textId="77777777" w:rsidR="008D1EDE" w:rsidRPr="005647EB" w:rsidRDefault="008D1EDE" w:rsidP="00EC0475">
            <w:pPr>
              <w:pStyle w:val="TAL"/>
            </w:pPr>
          </w:p>
        </w:tc>
        <w:tc>
          <w:tcPr>
            <w:tcW w:w="1133" w:type="dxa"/>
            <w:tcBorders>
              <w:left w:val="single" w:sz="4" w:space="0" w:color="auto"/>
            </w:tcBorders>
          </w:tcPr>
          <w:p w14:paraId="240D2015" w14:textId="77777777" w:rsidR="008D1EDE" w:rsidRPr="005647EB" w:rsidRDefault="008D1EDE" w:rsidP="00EC0475">
            <w:pPr>
              <w:pStyle w:val="TAL"/>
            </w:pPr>
          </w:p>
        </w:tc>
      </w:tr>
      <w:tr w:rsidR="008D1EDE" w:rsidRPr="005647EB" w14:paraId="5AA24F66" w14:textId="77777777" w:rsidTr="002570E4">
        <w:trPr>
          <w:jc w:val="center"/>
        </w:trPr>
        <w:tc>
          <w:tcPr>
            <w:tcW w:w="4427" w:type="dxa"/>
            <w:tcBorders>
              <w:right w:val="single" w:sz="4" w:space="0" w:color="auto"/>
            </w:tcBorders>
          </w:tcPr>
          <w:p w14:paraId="2A5B4272" w14:textId="023E5E1C" w:rsidR="008D1EDE" w:rsidRPr="005647EB" w:rsidRDefault="002570E4" w:rsidP="00EC0475">
            <w:pPr>
              <w:pStyle w:val="TAL"/>
            </w:pPr>
            <w:r w:rsidRPr="005647EB">
              <w:t xml:space="preserve">  </w:t>
            </w:r>
            <w:r w:rsidR="008D1EDE" w:rsidRPr="005647EB">
              <w:t>event</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0A10DC85" w14:textId="77777777" w:rsidR="008D1EDE" w:rsidRPr="005647EB" w:rsidRDefault="008D1EDE" w:rsidP="00EC0475">
            <w:pPr>
              <w:pStyle w:val="TAL"/>
            </w:pPr>
          </w:p>
        </w:tc>
        <w:tc>
          <w:tcPr>
            <w:tcW w:w="1700" w:type="dxa"/>
            <w:tcBorders>
              <w:left w:val="single" w:sz="4" w:space="0" w:color="auto"/>
              <w:right w:val="single" w:sz="4" w:space="0" w:color="auto"/>
            </w:tcBorders>
          </w:tcPr>
          <w:p w14:paraId="43E88A45" w14:textId="77777777" w:rsidR="008D1EDE" w:rsidRPr="005647EB" w:rsidRDefault="008D1EDE" w:rsidP="00EC0475">
            <w:pPr>
              <w:pStyle w:val="TAL"/>
            </w:pPr>
          </w:p>
        </w:tc>
        <w:tc>
          <w:tcPr>
            <w:tcW w:w="1133" w:type="dxa"/>
            <w:tcBorders>
              <w:left w:val="single" w:sz="4" w:space="0" w:color="auto"/>
            </w:tcBorders>
          </w:tcPr>
          <w:p w14:paraId="4B0D5C7F" w14:textId="77777777" w:rsidR="008D1EDE" w:rsidRPr="005647EB" w:rsidRDefault="008D1EDE" w:rsidP="00EC0475">
            <w:pPr>
              <w:pStyle w:val="TAL"/>
            </w:pPr>
          </w:p>
        </w:tc>
      </w:tr>
      <w:tr w:rsidR="008D1EDE" w:rsidRPr="005647EB" w14:paraId="5064B4AC" w14:textId="77777777" w:rsidTr="002570E4">
        <w:trPr>
          <w:jc w:val="center"/>
        </w:trPr>
        <w:tc>
          <w:tcPr>
            <w:tcW w:w="4427" w:type="dxa"/>
            <w:tcBorders>
              <w:right w:val="single" w:sz="4" w:space="0" w:color="auto"/>
            </w:tcBorders>
          </w:tcPr>
          <w:p w14:paraId="1FCCDF0A" w14:textId="74584C20" w:rsidR="008D1EDE" w:rsidRPr="005647EB" w:rsidRDefault="002570E4" w:rsidP="00EC0475">
            <w:pPr>
              <w:pStyle w:val="TAL"/>
            </w:pPr>
            <w:r w:rsidRPr="005647EB">
              <w:t xml:space="preserve">    </w:t>
            </w:r>
            <w:r w:rsidR="008D1EDE" w:rsidRPr="005647EB">
              <w:t>eventId</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11953417" w14:textId="77777777" w:rsidR="008D1EDE" w:rsidRPr="005647EB" w:rsidRDefault="008D1EDE" w:rsidP="00EC0475">
            <w:pPr>
              <w:pStyle w:val="TAL"/>
            </w:pPr>
          </w:p>
        </w:tc>
        <w:tc>
          <w:tcPr>
            <w:tcW w:w="1700" w:type="dxa"/>
            <w:tcBorders>
              <w:left w:val="single" w:sz="4" w:space="0" w:color="auto"/>
              <w:right w:val="single" w:sz="4" w:space="0" w:color="auto"/>
            </w:tcBorders>
          </w:tcPr>
          <w:p w14:paraId="23FC0556" w14:textId="77777777" w:rsidR="008D1EDE" w:rsidRPr="005647EB" w:rsidRDefault="008D1EDE" w:rsidP="00EC0475">
            <w:pPr>
              <w:pStyle w:val="TAL"/>
            </w:pPr>
          </w:p>
        </w:tc>
        <w:tc>
          <w:tcPr>
            <w:tcW w:w="1133" w:type="dxa"/>
            <w:tcBorders>
              <w:left w:val="single" w:sz="4" w:space="0" w:color="auto"/>
            </w:tcBorders>
          </w:tcPr>
          <w:p w14:paraId="166589D0" w14:textId="77777777" w:rsidR="008D1EDE" w:rsidRPr="005647EB" w:rsidRDefault="008D1EDE" w:rsidP="00EC0475">
            <w:pPr>
              <w:pStyle w:val="TAL"/>
            </w:pPr>
          </w:p>
        </w:tc>
      </w:tr>
      <w:tr w:rsidR="008D1EDE" w:rsidRPr="005647EB" w14:paraId="047EEF3D" w14:textId="77777777" w:rsidTr="002570E4">
        <w:trPr>
          <w:jc w:val="center"/>
        </w:trPr>
        <w:tc>
          <w:tcPr>
            <w:tcW w:w="4427" w:type="dxa"/>
            <w:tcBorders>
              <w:right w:val="single" w:sz="4" w:space="0" w:color="auto"/>
            </w:tcBorders>
          </w:tcPr>
          <w:p w14:paraId="42740898" w14:textId="5D1E4D06" w:rsidR="008D1EDE" w:rsidRPr="005647EB" w:rsidRDefault="002570E4" w:rsidP="00EC0475">
            <w:pPr>
              <w:pStyle w:val="TAL"/>
            </w:pPr>
            <w:r w:rsidRPr="005647EB">
              <w:t xml:space="preserve">     </w:t>
            </w:r>
            <w:r w:rsidR="008D1EDE" w:rsidRPr="005647EB">
              <w:t>eventA3</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787A8E73" w14:textId="77777777" w:rsidR="008D1EDE" w:rsidRPr="005647EB" w:rsidRDefault="008D1EDE" w:rsidP="00EC0475">
            <w:pPr>
              <w:pStyle w:val="TAL"/>
            </w:pPr>
          </w:p>
        </w:tc>
        <w:tc>
          <w:tcPr>
            <w:tcW w:w="1700" w:type="dxa"/>
            <w:tcBorders>
              <w:left w:val="single" w:sz="4" w:space="0" w:color="auto"/>
              <w:right w:val="single" w:sz="4" w:space="0" w:color="auto"/>
            </w:tcBorders>
          </w:tcPr>
          <w:p w14:paraId="10B7CCD0" w14:textId="77777777" w:rsidR="008D1EDE" w:rsidRPr="005647EB" w:rsidRDefault="008D1EDE" w:rsidP="00EC0475">
            <w:pPr>
              <w:pStyle w:val="TAL"/>
            </w:pPr>
          </w:p>
        </w:tc>
        <w:tc>
          <w:tcPr>
            <w:tcW w:w="1133" w:type="dxa"/>
            <w:tcBorders>
              <w:left w:val="single" w:sz="4" w:space="0" w:color="auto"/>
            </w:tcBorders>
          </w:tcPr>
          <w:p w14:paraId="763904ED" w14:textId="77777777" w:rsidR="008D1EDE" w:rsidRPr="005647EB" w:rsidRDefault="008D1EDE" w:rsidP="00EC0475">
            <w:pPr>
              <w:pStyle w:val="TAL"/>
            </w:pPr>
          </w:p>
        </w:tc>
      </w:tr>
      <w:tr w:rsidR="008D1EDE" w:rsidRPr="005647EB" w14:paraId="6B826F59" w14:textId="77777777" w:rsidTr="002570E4">
        <w:trPr>
          <w:jc w:val="center"/>
        </w:trPr>
        <w:tc>
          <w:tcPr>
            <w:tcW w:w="4427" w:type="dxa"/>
            <w:tcBorders>
              <w:right w:val="single" w:sz="4" w:space="0" w:color="auto"/>
            </w:tcBorders>
          </w:tcPr>
          <w:p w14:paraId="14ACA372" w14:textId="7D275A87" w:rsidR="008D1EDE" w:rsidRPr="005647EB" w:rsidRDefault="002570E4" w:rsidP="00EC0475">
            <w:pPr>
              <w:pStyle w:val="TAL"/>
            </w:pPr>
            <w:r w:rsidRPr="005647EB">
              <w:t xml:space="preserve">       </w:t>
            </w:r>
            <w:r w:rsidR="008D1EDE" w:rsidRPr="005647EB">
              <w:t>a3-Offset</w:t>
            </w:r>
          </w:p>
        </w:tc>
        <w:tc>
          <w:tcPr>
            <w:tcW w:w="2267" w:type="dxa"/>
            <w:tcBorders>
              <w:left w:val="single" w:sz="4" w:space="0" w:color="auto"/>
              <w:right w:val="single" w:sz="4" w:space="0" w:color="auto"/>
            </w:tcBorders>
          </w:tcPr>
          <w:p w14:paraId="3E070D4D" w14:textId="17A10CAA" w:rsidR="008D1EDE" w:rsidRPr="005647EB" w:rsidRDefault="008D1EDE" w:rsidP="00EC0475">
            <w:pPr>
              <w:pStyle w:val="TAL"/>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2F96285A" w14:textId="2B31FFA3" w:rsidR="008D1EDE" w:rsidRPr="005647EB" w:rsidRDefault="008D1EDE" w:rsidP="00EC0475">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E96D552" w14:textId="77777777" w:rsidR="008D1EDE" w:rsidRPr="005647EB" w:rsidRDefault="008D1EDE" w:rsidP="00EC0475">
            <w:pPr>
              <w:pStyle w:val="TAL"/>
            </w:pPr>
          </w:p>
        </w:tc>
      </w:tr>
      <w:tr w:rsidR="008D1EDE" w:rsidRPr="005647EB" w14:paraId="7A2B6107" w14:textId="77777777" w:rsidTr="002570E4">
        <w:trPr>
          <w:jc w:val="center"/>
        </w:trPr>
        <w:tc>
          <w:tcPr>
            <w:tcW w:w="4427" w:type="dxa"/>
            <w:tcBorders>
              <w:right w:val="single" w:sz="4" w:space="0" w:color="auto"/>
            </w:tcBorders>
          </w:tcPr>
          <w:p w14:paraId="05F68AE4" w14:textId="6795A038" w:rsidR="008D1EDE" w:rsidRPr="005647EB" w:rsidRDefault="002570E4" w:rsidP="00EC0475">
            <w:pPr>
              <w:pStyle w:val="TAL"/>
            </w:pPr>
            <w:r w:rsidRPr="005647EB">
              <w:t xml:space="preserve">       </w:t>
            </w:r>
            <w:r w:rsidR="008D1EDE" w:rsidRPr="005647EB">
              <w:t>reportOnLeave</w:t>
            </w:r>
          </w:p>
        </w:tc>
        <w:tc>
          <w:tcPr>
            <w:tcW w:w="2267" w:type="dxa"/>
            <w:tcBorders>
              <w:left w:val="single" w:sz="4" w:space="0" w:color="auto"/>
              <w:right w:val="single" w:sz="4" w:space="0" w:color="auto"/>
            </w:tcBorders>
          </w:tcPr>
          <w:p w14:paraId="5E3B137C" w14:textId="77777777" w:rsidR="008D1EDE" w:rsidRPr="005647EB" w:rsidRDefault="008D1EDE" w:rsidP="00EC0475">
            <w:pPr>
              <w:pStyle w:val="TAL"/>
            </w:pPr>
            <w:r w:rsidRPr="005647EB">
              <w:t>FALSE</w:t>
            </w:r>
          </w:p>
        </w:tc>
        <w:tc>
          <w:tcPr>
            <w:tcW w:w="1700" w:type="dxa"/>
            <w:tcBorders>
              <w:left w:val="single" w:sz="4" w:space="0" w:color="auto"/>
              <w:right w:val="single" w:sz="4" w:space="0" w:color="auto"/>
            </w:tcBorders>
          </w:tcPr>
          <w:p w14:paraId="1B6760E7" w14:textId="77777777" w:rsidR="008D1EDE" w:rsidRPr="005647EB" w:rsidRDefault="008D1EDE" w:rsidP="00EC0475">
            <w:pPr>
              <w:pStyle w:val="TAL"/>
            </w:pPr>
          </w:p>
        </w:tc>
        <w:tc>
          <w:tcPr>
            <w:tcW w:w="1133" w:type="dxa"/>
            <w:tcBorders>
              <w:left w:val="single" w:sz="4" w:space="0" w:color="auto"/>
            </w:tcBorders>
          </w:tcPr>
          <w:p w14:paraId="67FD4420" w14:textId="77777777" w:rsidR="008D1EDE" w:rsidRPr="005647EB" w:rsidRDefault="008D1EDE" w:rsidP="00EC0475">
            <w:pPr>
              <w:pStyle w:val="TAL"/>
            </w:pPr>
          </w:p>
        </w:tc>
      </w:tr>
      <w:tr w:rsidR="008D1EDE" w:rsidRPr="005647EB" w14:paraId="54FE4BD1" w14:textId="77777777" w:rsidTr="002570E4">
        <w:trPr>
          <w:jc w:val="center"/>
        </w:trPr>
        <w:tc>
          <w:tcPr>
            <w:tcW w:w="4427" w:type="dxa"/>
            <w:tcBorders>
              <w:right w:val="single" w:sz="4" w:space="0" w:color="auto"/>
            </w:tcBorders>
          </w:tcPr>
          <w:p w14:paraId="6D364ED7" w14:textId="0AF59284" w:rsidR="008D1EDE" w:rsidRPr="005647EB" w:rsidRDefault="002570E4" w:rsidP="00EC0475">
            <w:pPr>
              <w:pStyle w:val="TAL"/>
            </w:pPr>
            <w:r w:rsidRPr="005647EB">
              <w:t xml:space="preserve">      </w:t>
            </w:r>
            <w:r w:rsidR="008D1EDE" w:rsidRPr="005647EB">
              <w:t>}</w:t>
            </w:r>
          </w:p>
        </w:tc>
        <w:tc>
          <w:tcPr>
            <w:tcW w:w="2267" w:type="dxa"/>
            <w:tcBorders>
              <w:left w:val="single" w:sz="4" w:space="0" w:color="auto"/>
              <w:right w:val="single" w:sz="4" w:space="0" w:color="auto"/>
            </w:tcBorders>
          </w:tcPr>
          <w:p w14:paraId="577B6D57" w14:textId="77777777" w:rsidR="008D1EDE" w:rsidRPr="005647EB" w:rsidRDefault="008D1EDE" w:rsidP="00EC0475">
            <w:pPr>
              <w:pStyle w:val="TAL"/>
            </w:pPr>
          </w:p>
        </w:tc>
        <w:tc>
          <w:tcPr>
            <w:tcW w:w="1700" w:type="dxa"/>
            <w:tcBorders>
              <w:left w:val="single" w:sz="4" w:space="0" w:color="auto"/>
              <w:right w:val="single" w:sz="4" w:space="0" w:color="auto"/>
            </w:tcBorders>
          </w:tcPr>
          <w:p w14:paraId="351E775A" w14:textId="77777777" w:rsidR="008D1EDE" w:rsidRPr="005647EB" w:rsidRDefault="008D1EDE" w:rsidP="00EC0475">
            <w:pPr>
              <w:pStyle w:val="TAL"/>
            </w:pPr>
          </w:p>
        </w:tc>
        <w:tc>
          <w:tcPr>
            <w:tcW w:w="1133" w:type="dxa"/>
            <w:tcBorders>
              <w:left w:val="single" w:sz="4" w:space="0" w:color="auto"/>
            </w:tcBorders>
          </w:tcPr>
          <w:p w14:paraId="6CD57BE1" w14:textId="77777777" w:rsidR="008D1EDE" w:rsidRPr="005647EB" w:rsidRDefault="008D1EDE" w:rsidP="00EC0475">
            <w:pPr>
              <w:pStyle w:val="TAL"/>
            </w:pPr>
          </w:p>
        </w:tc>
      </w:tr>
      <w:tr w:rsidR="008D1EDE" w:rsidRPr="005647EB" w14:paraId="2F51593A" w14:textId="77777777" w:rsidTr="002570E4">
        <w:trPr>
          <w:jc w:val="center"/>
        </w:trPr>
        <w:tc>
          <w:tcPr>
            <w:tcW w:w="4427" w:type="dxa"/>
            <w:tcBorders>
              <w:right w:val="single" w:sz="4" w:space="0" w:color="auto"/>
            </w:tcBorders>
          </w:tcPr>
          <w:p w14:paraId="3AAF6C1D" w14:textId="4537B659" w:rsidR="008D1EDE" w:rsidRPr="005647EB" w:rsidRDefault="002570E4" w:rsidP="00EC0475">
            <w:pPr>
              <w:pStyle w:val="TAL"/>
            </w:pPr>
            <w:r w:rsidRPr="005647EB">
              <w:t xml:space="preserve">    </w:t>
            </w:r>
            <w:r w:rsidR="008D1EDE" w:rsidRPr="005647EB">
              <w:t>}</w:t>
            </w:r>
          </w:p>
        </w:tc>
        <w:tc>
          <w:tcPr>
            <w:tcW w:w="2267" w:type="dxa"/>
            <w:tcBorders>
              <w:left w:val="single" w:sz="4" w:space="0" w:color="auto"/>
              <w:right w:val="single" w:sz="4" w:space="0" w:color="auto"/>
            </w:tcBorders>
          </w:tcPr>
          <w:p w14:paraId="76D3708B" w14:textId="77777777" w:rsidR="008D1EDE" w:rsidRPr="005647EB" w:rsidRDefault="008D1EDE" w:rsidP="00EC0475">
            <w:pPr>
              <w:pStyle w:val="TAL"/>
            </w:pPr>
          </w:p>
        </w:tc>
        <w:tc>
          <w:tcPr>
            <w:tcW w:w="1700" w:type="dxa"/>
            <w:tcBorders>
              <w:left w:val="single" w:sz="4" w:space="0" w:color="auto"/>
              <w:right w:val="single" w:sz="4" w:space="0" w:color="auto"/>
            </w:tcBorders>
          </w:tcPr>
          <w:p w14:paraId="289186CC" w14:textId="77777777" w:rsidR="008D1EDE" w:rsidRPr="005647EB" w:rsidRDefault="008D1EDE" w:rsidP="00EC0475">
            <w:pPr>
              <w:pStyle w:val="TAL"/>
            </w:pPr>
          </w:p>
        </w:tc>
        <w:tc>
          <w:tcPr>
            <w:tcW w:w="1133" w:type="dxa"/>
            <w:tcBorders>
              <w:left w:val="single" w:sz="4" w:space="0" w:color="auto"/>
            </w:tcBorders>
          </w:tcPr>
          <w:p w14:paraId="71ED1526" w14:textId="77777777" w:rsidR="008D1EDE" w:rsidRPr="005647EB" w:rsidRDefault="008D1EDE" w:rsidP="00EC0475">
            <w:pPr>
              <w:pStyle w:val="TAL"/>
            </w:pPr>
          </w:p>
        </w:tc>
      </w:tr>
      <w:tr w:rsidR="008D1EDE" w:rsidRPr="005647EB" w14:paraId="5860A5D4" w14:textId="77777777" w:rsidTr="002570E4">
        <w:trPr>
          <w:jc w:val="center"/>
        </w:trPr>
        <w:tc>
          <w:tcPr>
            <w:tcW w:w="4427" w:type="dxa"/>
            <w:tcBorders>
              <w:right w:val="single" w:sz="4" w:space="0" w:color="auto"/>
            </w:tcBorders>
          </w:tcPr>
          <w:p w14:paraId="5ED8DAD0" w14:textId="30CEC89B" w:rsidR="008D1EDE" w:rsidRPr="005647EB" w:rsidRDefault="002570E4" w:rsidP="00EC0475">
            <w:pPr>
              <w:pStyle w:val="TAL"/>
            </w:pPr>
            <w:r w:rsidRPr="005647EB">
              <w:t xml:space="preserve">    </w:t>
            </w:r>
            <w:r w:rsidR="008D1EDE" w:rsidRPr="005647EB">
              <w:t>Hysteresis</w:t>
            </w:r>
          </w:p>
        </w:tc>
        <w:tc>
          <w:tcPr>
            <w:tcW w:w="2267" w:type="dxa"/>
            <w:tcBorders>
              <w:left w:val="single" w:sz="4" w:space="0" w:color="auto"/>
              <w:right w:val="single" w:sz="4" w:space="0" w:color="auto"/>
            </w:tcBorders>
          </w:tcPr>
          <w:p w14:paraId="404F481C" w14:textId="200D0B55" w:rsidR="008D1EDE" w:rsidRPr="005647EB" w:rsidRDefault="008D1EDE" w:rsidP="00EC0475">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3C8E3F40" w14:textId="30C26E4B" w:rsidR="008D1EDE" w:rsidRPr="005647EB" w:rsidRDefault="008D1EDE" w:rsidP="00EC0475">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81D555D" w14:textId="77777777" w:rsidR="008D1EDE" w:rsidRPr="005647EB" w:rsidRDefault="008D1EDE" w:rsidP="00EC0475">
            <w:pPr>
              <w:pStyle w:val="TAL"/>
            </w:pPr>
          </w:p>
        </w:tc>
      </w:tr>
      <w:tr w:rsidR="008D1EDE" w:rsidRPr="005647EB" w14:paraId="2B56B11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EC69614" w14:textId="544EDCCE"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73782B7E" w14:textId="51F8B93F" w:rsidR="008D1EDE" w:rsidRPr="005647EB" w:rsidRDefault="008D1ED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642983BF"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7B023B5" w14:textId="77777777" w:rsidR="008D1EDE" w:rsidRPr="005647EB" w:rsidRDefault="008D1EDE" w:rsidP="002570E4">
            <w:pPr>
              <w:pStyle w:val="TAH"/>
              <w:keepNext w:val="0"/>
              <w:keepLines w:val="0"/>
              <w:jc w:val="left"/>
              <w:rPr>
                <w:b w:val="0"/>
              </w:rPr>
            </w:pPr>
          </w:p>
        </w:tc>
      </w:tr>
      <w:tr w:rsidR="008D1EDE" w:rsidRPr="005647EB" w14:paraId="4068E612"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7D5A7FC" w14:textId="0196C15C"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A9A5174"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2D339FFD"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08D8660" w14:textId="77777777" w:rsidR="008D1EDE" w:rsidRPr="005647EB" w:rsidRDefault="008D1EDE" w:rsidP="002570E4">
            <w:pPr>
              <w:pStyle w:val="TAH"/>
              <w:keepNext w:val="0"/>
              <w:keepLines w:val="0"/>
              <w:jc w:val="left"/>
              <w:rPr>
                <w:b w:val="0"/>
              </w:rPr>
            </w:pPr>
          </w:p>
        </w:tc>
      </w:tr>
      <w:tr w:rsidR="008D1EDE" w:rsidRPr="005647EB" w14:paraId="0179703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34F082C" w14:textId="58F2F8C3"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59F94C56"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4BF25C9A"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BD76639" w14:textId="77777777" w:rsidR="008D1EDE" w:rsidRPr="005647EB" w:rsidRDefault="008D1EDE" w:rsidP="002570E4">
            <w:pPr>
              <w:pStyle w:val="TAH"/>
              <w:keepNext w:val="0"/>
              <w:keepLines w:val="0"/>
              <w:jc w:val="left"/>
              <w:rPr>
                <w:b w:val="0"/>
              </w:rPr>
            </w:pPr>
          </w:p>
        </w:tc>
      </w:tr>
    </w:tbl>
    <w:p w14:paraId="2AD31A8B" w14:textId="77777777" w:rsidR="008D1EDE" w:rsidRPr="005647EB" w:rsidRDefault="008D1EDE" w:rsidP="002570E4"/>
    <w:p w14:paraId="7FAE062F" w14:textId="77777777" w:rsidR="008D1EDE" w:rsidRPr="005647EB" w:rsidRDefault="008D1EDE" w:rsidP="002570E4">
      <w:pPr>
        <w:pStyle w:val="TH"/>
        <w:keepNext w:val="0"/>
        <w:keepLines w:val="0"/>
      </w:pPr>
      <w:r w:rsidRPr="005647EB">
        <w:t xml:space="preserve">Table </w:t>
      </w:r>
      <w:r w:rsidRPr="005647EB">
        <w:rPr>
          <w:lang w:eastAsia="zh-TW"/>
        </w:rPr>
        <w:t>8.4.12</w:t>
      </w:r>
      <w:r w:rsidRPr="005647EB">
        <w:t xml:space="preserve">.4.3-4: </w:t>
      </w:r>
      <w:r w:rsidRPr="005647EB">
        <w:rPr>
          <w:i/>
        </w:rPr>
        <w:t>MeasurementReport</w:t>
      </w:r>
      <w:r w:rsidRPr="005647EB">
        <w:rPr>
          <w:lang w:eastAsia="zh-CN"/>
        </w:rPr>
        <w:t xml:space="preserve">: </w:t>
      </w:r>
      <w:r w:rsidRPr="005647EB">
        <w:t xml:space="preserve">Additional </w:t>
      </w:r>
      <w:r w:rsidRPr="005647EB">
        <w:rPr>
          <w:rFonts w:cs="v4.2.0"/>
          <w:snapToGrid w:val="0"/>
          <w:lang w:eastAsia="zh-TW"/>
        </w:rPr>
        <w:t xml:space="preserve">E-UTRAN TDD-TDD intra-frequency event triggered reporting for serving cell under fading propagation conditions for CE UE in CEModeA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1D504ED2" w14:textId="77777777" w:rsidTr="002570E4">
        <w:trPr>
          <w:jc w:val="center"/>
        </w:trPr>
        <w:tc>
          <w:tcPr>
            <w:tcW w:w="9637" w:type="dxa"/>
            <w:gridSpan w:val="4"/>
            <w:shd w:val="clear" w:color="auto" w:fill="auto"/>
          </w:tcPr>
          <w:p w14:paraId="52302D8D" w14:textId="0FB745B1"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8D1EDE" w:rsidRPr="005647EB" w14:paraId="655F3C5D" w14:textId="77777777" w:rsidTr="002570E4">
        <w:trPr>
          <w:jc w:val="center"/>
        </w:trPr>
        <w:tc>
          <w:tcPr>
            <w:tcW w:w="4535" w:type="dxa"/>
            <w:tcBorders>
              <w:bottom w:val="single" w:sz="4" w:space="0" w:color="auto"/>
            </w:tcBorders>
            <w:shd w:val="clear" w:color="auto" w:fill="auto"/>
          </w:tcPr>
          <w:p w14:paraId="2CEC848A" w14:textId="43EA3800"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08A56918" w14:textId="77777777" w:rsidR="008D1EDE" w:rsidRPr="005647EB" w:rsidRDefault="008D1EDE" w:rsidP="002570E4">
            <w:pPr>
              <w:pStyle w:val="TAH"/>
              <w:keepNext w:val="0"/>
              <w:keepLines w:val="0"/>
            </w:pPr>
            <w:r w:rsidRPr="005647EB">
              <w:t>Value/Remark</w:t>
            </w:r>
          </w:p>
        </w:tc>
        <w:tc>
          <w:tcPr>
            <w:tcW w:w="1700" w:type="dxa"/>
            <w:tcBorders>
              <w:bottom w:val="single" w:sz="4" w:space="0" w:color="auto"/>
            </w:tcBorders>
            <w:shd w:val="clear" w:color="auto" w:fill="auto"/>
          </w:tcPr>
          <w:p w14:paraId="4CBD71B8" w14:textId="77777777" w:rsidR="008D1EDE" w:rsidRPr="005647EB" w:rsidRDefault="008D1EDE" w:rsidP="002570E4">
            <w:pPr>
              <w:pStyle w:val="TAH"/>
              <w:keepNext w:val="0"/>
              <w:keepLines w:val="0"/>
            </w:pPr>
            <w:r w:rsidRPr="005647EB">
              <w:t>Comment</w:t>
            </w:r>
          </w:p>
        </w:tc>
        <w:tc>
          <w:tcPr>
            <w:tcW w:w="1135" w:type="dxa"/>
            <w:tcBorders>
              <w:bottom w:val="single" w:sz="4" w:space="0" w:color="auto"/>
            </w:tcBorders>
            <w:shd w:val="clear" w:color="auto" w:fill="auto"/>
          </w:tcPr>
          <w:p w14:paraId="1AC07BEF" w14:textId="77777777" w:rsidR="008D1EDE" w:rsidRPr="005647EB" w:rsidRDefault="008D1EDE" w:rsidP="002570E4">
            <w:pPr>
              <w:pStyle w:val="TAH"/>
              <w:keepNext w:val="0"/>
              <w:keepLines w:val="0"/>
            </w:pPr>
            <w:r w:rsidRPr="005647EB">
              <w:t>Condition</w:t>
            </w:r>
          </w:p>
        </w:tc>
      </w:tr>
      <w:tr w:rsidR="008D1EDE" w:rsidRPr="005647EB" w14:paraId="43D69EF8" w14:textId="77777777" w:rsidTr="002570E4">
        <w:trPr>
          <w:jc w:val="center"/>
        </w:trPr>
        <w:tc>
          <w:tcPr>
            <w:tcW w:w="4535" w:type="dxa"/>
            <w:tcBorders>
              <w:top w:val="single" w:sz="4" w:space="0" w:color="auto"/>
              <w:bottom w:val="single" w:sz="4" w:space="0" w:color="auto"/>
            </w:tcBorders>
            <w:shd w:val="clear" w:color="auto" w:fill="auto"/>
          </w:tcPr>
          <w:p w14:paraId="119BB300" w14:textId="51F765E9" w:rsidR="008D1EDE" w:rsidRPr="005647EB" w:rsidRDefault="008D1EDE" w:rsidP="002570E4">
            <w:pPr>
              <w:pStyle w:val="TAL"/>
              <w:keepNext w:val="0"/>
              <w:keepLines w:val="0"/>
            </w:pPr>
            <w:r w:rsidRPr="005647EB">
              <w:t>MeasurementReport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shd w:val="clear" w:color="auto" w:fill="auto"/>
          </w:tcPr>
          <w:p w14:paraId="1D2EBA1B"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24A64CA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AD6F736" w14:textId="77777777" w:rsidR="008D1EDE" w:rsidRPr="005647EB" w:rsidRDefault="008D1EDE" w:rsidP="002570E4">
            <w:pPr>
              <w:pStyle w:val="TAL"/>
              <w:keepNext w:val="0"/>
              <w:keepLines w:val="0"/>
            </w:pPr>
          </w:p>
        </w:tc>
      </w:tr>
      <w:tr w:rsidR="008D1EDE" w:rsidRPr="005647EB" w14:paraId="565E89AA" w14:textId="77777777" w:rsidTr="002570E4">
        <w:trPr>
          <w:jc w:val="center"/>
        </w:trPr>
        <w:tc>
          <w:tcPr>
            <w:tcW w:w="4535" w:type="dxa"/>
            <w:tcBorders>
              <w:top w:val="single" w:sz="4" w:space="0" w:color="auto"/>
              <w:bottom w:val="single" w:sz="4" w:space="0" w:color="auto"/>
            </w:tcBorders>
            <w:shd w:val="clear" w:color="auto" w:fill="auto"/>
          </w:tcPr>
          <w:p w14:paraId="1B9D6D75" w14:textId="1C21D493" w:rsidR="008D1EDE" w:rsidRPr="005647EB" w:rsidRDefault="002570E4" w:rsidP="002570E4">
            <w:pPr>
              <w:pStyle w:val="TAL"/>
              <w:keepNext w:val="0"/>
              <w:keepLines w:val="0"/>
            </w:pPr>
            <w:r w:rsidRPr="005647EB">
              <w:t xml:space="preserve">  </w:t>
            </w:r>
            <w:r w:rsidR="008D1EDE" w:rsidRPr="005647EB">
              <w:t>criticalExtensions</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17CE16C"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2EE09D6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A02BECC" w14:textId="77777777" w:rsidR="008D1EDE" w:rsidRPr="005647EB" w:rsidRDefault="008D1EDE" w:rsidP="002570E4">
            <w:pPr>
              <w:pStyle w:val="TAL"/>
              <w:keepNext w:val="0"/>
              <w:keepLines w:val="0"/>
            </w:pPr>
          </w:p>
        </w:tc>
      </w:tr>
      <w:tr w:rsidR="008D1EDE" w:rsidRPr="005647EB" w14:paraId="5A64EA69" w14:textId="77777777" w:rsidTr="002570E4">
        <w:trPr>
          <w:jc w:val="center"/>
        </w:trPr>
        <w:tc>
          <w:tcPr>
            <w:tcW w:w="4535" w:type="dxa"/>
            <w:tcBorders>
              <w:top w:val="single" w:sz="4" w:space="0" w:color="auto"/>
              <w:bottom w:val="single" w:sz="4" w:space="0" w:color="auto"/>
            </w:tcBorders>
            <w:shd w:val="clear" w:color="auto" w:fill="auto"/>
          </w:tcPr>
          <w:p w14:paraId="03D4100F" w14:textId="05E71CE3" w:rsidR="008D1EDE" w:rsidRPr="005647EB" w:rsidRDefault="002570E4" w:rsidP="002570E4">
            <w:pPr>
              <w:pStyle w:val="TAL"/>
              <w:keepNext w:val="0"/>
              <w:keepLines w:val="0"/>
            </w:pPr>
            <w:r w:rsidRPr="005647EB">
              <w:t xml:space="preserve">    </w:t>
            </w:r>
            <w:r w:rsidR="008D1EDE" w:rsidRPr="005647EB">
              <w:t>c1</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7978C5FE"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2950AA7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6A8878D" w14:textId="77777777" w:rsidR="008D1EDE" w:rsidRPr="005647EB" w:rsidRDefault="008D1EDE" w:rsidP="002570E4">
            <w:pPr>
              <w:pStyle w:val="TAL"/>
              <w:keepNext w:val="0"/>
              <w:keepLines w:val="0"/>
            </w:pPr>
          </w:p>
        </w:tc>
      </w:tr>
      <w:tr w:rsidR="008D1EDE" w:rsidRPr="005647EB" w14:paraId="10CFE158" w14:textId="77777777" w:rsidTr="002570E4">
        <w:trPr>
          <w:jc w:val="center"/>
        </w:trPr>
        <w:tc>
          <w:tcPr>
            <w:tcW w:w="4535" w:type="dxa"/>
            <w:tcBorders>
              <w:top w:val="single" w:sz="4" w:space="0" w:color="auto"/>
              <w:bottom w:val="single" w:sz="4" w:space="0" w:color="auto"/>
            </w:tcBorders>
            <w:shd w:val="clear" w:color="auto" w:fill="auto"/>
          </w:tcPr>
          <w:p w14:paraId="6C81B534" w14:textId="5E738551" w:rsidR="008D1EDE" w:rsidRPr="005647EB" w:rsidRDefault="002570E4" w:rsidP="002570E4">
            <w:pPr>
              <w:pStyle w:val="TAL"/>
              <w:keepNext w:val="0"/>
              <w:keepLines w:val="0"/>
            </w:pPr>
            <w:r w:rsidRPr="005647EB">
              <w:t xml:space="preserve">      </w:t>
            </w:r>
            <w:r w:rsidR="008D1EDE" w:rsidRPr="005647EB">
              <w:t>measurementReport-r8</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47117DC8"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05133F1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E68429A" w14:textId="77777777" w:rsidR="008D1EDE" w:rsidRPr="005647EB" w:rsidRDefault="008D1EDE" w:rsidP="002570E4">
            <w:pPr>
              <w:pStyle w:val="TAL"/>
              <w:keepNext w:val="0"/>
              <w:keepLines w:val="0"/>
            </w:pPr>
          </w:p>
        </w:tc>
      </w:tr>
      <w:tr w:rsidR="008D1EDE" w:rsidRPr="005647EB" w14:paraId="5D50AC35" w14:textId="77777777" w:rsidTr="002570E4">
        <w:trPr>
          <w:jc w:val="center"/>
        </w:trPr>
        <w:tc>
          <w:tcPr>
            <w:tcW w:w="4535" w:type="dxa"/>
            <w:tcBorders>
              <w:top w:val="single" w:sz="4" w:space="0" w:color="auto"/>
              <w:bottom w:val="single" w:sz="4" w:space="0" w:color="auto"/>
            </w:tcBorders>
            <w:shd w:val="clear" w:color="auto" w:fill="auto"/>
          </w:tcPr>
          <w:p w14:paraId="1204A6D1" w14:textId="3397C00F" w:rsidR="008D1EDE" w:rsidRPr="005647EB" w:rsidRDefault="002570E4" w:rsidP="002570E4">
            <w:pPr>
              <w:pStyle w:val="TAL"/>
              <w:keepNext w:val="0"/>
              <w:keepLines w:val="0"/>
            </w:pPr>
            <w:r w:rsidRPr="005647EB">
              <w:t xml:space="preserve">        </w:t>
            </w:r>
            <w:r w:rsidR="008D1EDE" w:rsidRPr="005647EB">
              <w:t>measResults</w:t>
            </w:r>
            <w:r w:rsidRPr="005647EB">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57805C18"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7259D91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BEA0F0F" w14:textId="77777777" w:rsidR="008D1EDE" w:rsidRPr="005647EB" w:rsidRDefault="008D1EDE" w:rsidP="002570E4">
            <w:pPr>
              <w:pStyle w:val="TAL"/>
              <w:keepNext w:val="0"/>
              <w:keepLines w:val="0"/>
            </w:pPr>
          </w:p>
        </w:tc>
      </w:tr>
      <w:tr w:rsidR="008D1EDE" w:rsidRPr="005647EB" w14:paraId="0D0C5B07" w14:textId="77777777" w:rsidTr="002570E4">
        <w:trPr>
          <w:jc w:val="center"/>
        </w:trPr>
        <w:tc>
          <w:tcPr>
            <w:tcW w:w="4535" w:type="dxa"/>
            <w:tcBorders>
              <w:top w:val="single" w:sz="4" w:space="0" w:color="auto"/>
              <w:bottom w:val="single" w:sz="4" w:space="0" w:color="auto"/>
            </w:tcBorders>
            <w:shd w:val="clear" w:color="auto" w:fill="auto"/>
          </w:tcPr>
          <w:p w14:paraId="7AEB4D89" w14:textId="6FEB3E1B" w:rsidR="008D1EDE" w:rsidRPr="005647EB" w:rsidRDefault="002570E4" w:rsidP="002570E4">
            <w:pPr>
              <w:pStyle w:val="TAL"/>
              <w:keepNext w:val="0"/>
              <w:keepLines w:val="0"/>
            </w:pPr>
            <w:r w:rsidRPr="005647EB">
              <w:t xml:space="preserve">          </w:t>
            </w:r>
            <w:r w:rsidR="008D1EDE" w:rsidRPr="005647EB">
              <w:t>measId</w:t>
            </w:r>
          </w:p>
        </w:tc>
        <w:tc>
          <w:tcPr>
            <w:tcW w:w="2267" w:type="dxa"/>
            <w:tcBorders>
              <w:top w:val="single" w:sz="4" w:space="0" w:color="auto"/>
              <w:bottom w:val="single" w:sz="4" w:space="0" w:color="auto"/>
            </w:tcBorders>
            <w:shd w:val="clear" w:color="auto" w:fill="auto"/>
          </w:tcPr>
          <w:p w14:paraId="300A6A45" w14:textId="77777777" w:rsidR="008D1EDE" w:rsidRPr="005647EB" w:rsidRDefault="008D1EDE"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1A9BA951"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0BB5081" w14:textId="77777777" w:rsidR="008D1EDE" w:rsidRPr="005647EB" w:rsidRDefault="008D1EDE" w:rsidP="002570E4">
            <w:pPr>
              <w:pStyle w:val="TAL"/>
              <w:keepNext w:val="0"/>
              <w:keepLines w:val="0"/>
            </w:pPr>
          </w:p>
        </w:tc>
      </w:tr>
      <w:tr w:rsidR="008D1EDE" w:rsidRPr="005647EB" w14:paraId="2914FC48" w14:textId="77777777" w:rsidTr="002570E4">
        <w:trPr>
          <w:jc w:val="center"/>
        </w:trPr>
        <w:tc>
          <w:tcPr>
            <w:tcW w:w="4535" w:type="dxa"/>
            <w:tcBorders>
              <w:top w:val="single" w:sz="4" w:space="0" w:color="auto"/>
              <w:bottom w:val="single" w:sz="4" w:space="0" w:color="auto"/>
            </w:tcBorders>
            <w:shd w:val="clear" w:color="auto" w:fill="auto"/>
          </w:tcPr>
          <w:p w14:paraId="2E0CE02E" w14:textId="276EA7F4" w:rsidR="008D1EDE" w:rsidRPr="005647EB" w:rsidRDefault="002570E4" w:rsidP="002570E4">
            <w:pPr>
              <w:pStyle w:val="TAL"/>
              <w:keepNext w:val="0"/>
              <w:keepLines w:val="0"/>
            </w:pPr>
            <w:r w:rsidRPr="005647EB">
              <w:t xml:space="preserve">          </w:t>
            </w:r>
            <w:r w:rsidR="008D1EDE" w:rsidRPr="005647EB">
              <w:t>measResult</w:t>
            </w:r>
            <w:r w:rsidR="008D1EDE" w:rsidRPr="005647EB">
              <w:rPr>
                <w:lang w:eastAsia="zh-CN"/>
              </w:rPr>
              <w:t>P</w:t>
            </w:r>
            <w:r w:rsidR="008D1EDE" w:rsidRPr="005647EB">
              <w:t>Cell</w:t>
            </w:r>
            <w:r w:rsidRPr="005647EB">
              <w:rPr>
                <w:lang w:eastAsia="zh-CN"/>
              </w:rPr>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3F0106DF"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257181C3"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E8BED22" w14:textId="77777777" w:rsidR="008D1EDE" w:rsidRPr="005647EB" w:rsidRDefault="008D1EDE" w:rsidP="002570E4">
            <w:pPr>
              <w:pStyle w:val="TAL"/>
              <w:keepNext w:val="0"/>
              <w:keepLines w:val="0"/>
            </w:pPr>
          </w:p>
        </w:tc>
      </w:tr>
      <w:tr w:rsidR="008D1EDE" w:rsidRPr="005647EB" w14:paraId="1EDF4AFD" w14:textId="77777777" w:rsidTr="002570E4">
        <w:trPr>
          <w:jc w:val="center"/>
        </w:trPr>
        <w:tc>
          <w:tcPr>
            <w:tcW w:w="4535" w:type="dxa"/>
            <w:tcBorders>
              <w:top w:val="single" w:sz="4" w:space="0" w:color="auto"/>
              <w:bottom w:val="single" w:sz="4" w:space="0" w:color="auto"/>
            </w:tcBorders>
            <w:shd w:val="clear" w:color="auto" w:fill="auto"/>
          </w:tcPr>
          <w:p w14:paraId="251F2236" w14:textId="67D37737" w:rsidR="008D1EDE" w:rsidRPr="005647EB" w:rsidRDefault="002570E4" w:rsidP="002570E4">
            <w:pPr>
              <w:pStyle w:val="TAL"/>
              <w:keepNext w:val="0"/>
              <w:keepLines w:val="0"/>
            </w:pPr>
            <w:r w:rsidRPr="005647EB">
              <w:t xml:space="preserve">            </w:t>
            </w:r>
            <w:r w:rsidR="008D1EDE" w:rsidRPr="005647EB">
              <w:t>rsrpResult</w:t>
            </w:r>
          </w:p>
        </w:tc>
        <w:tc>
          <w:tcPr>
            <w:tcW w:w="2267" w:type="dxa"/>
            <w:tcBorders>
              <w:top w:val="single" w:sz="4" w:space="0" w:color="auto"/>
              <w:bottom w:val="single" w:sz="4" w:space="0" w:color="auto"/>
            </w:tcBorders>
            <w:shd w:val="clear" w:color="auto" w:fill="auto"/>
          </w:tcPr>
          <w:p w14:paraId="3670331B" w14:textId="77777777" w:rsidR="008D1EDE" w:rsidRPr="005647EB" w:rsidRDefault="008D1EDE" w:rsidP="002570E4">
            <w:pPr>
              <w:pStyle w:val="TAL"/>
              <w:keepNext w:val="0"/>
              <w:keepLines w:val="0"/>
            </w:pPr>
            <w:r w:rsidRPr="005647EB">
              <w:t>(0..97)</w:t>
            </w:r>
          </w:p>
        </w:tc>
        <w:tc>
          <w:tcPr>
            <w:tcW w:w="1700" w:type="dxa"/>
            <w:tcBorders>
              <w:top w:val="single" w:sz="4" w:space="0" w:color="auto"/>
              <w:bottom w:val="single" w:sz="4" w:space="0" w:color="auto"/>
            </w:tcBorders>
            <w:shd w:val="clear" w:color="auto" w:fill="auto"/>
          </w:tcPr>
          <w:p w14:paraId="0965633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19BBE46" w14:textId="77777777" w:rsidR="008D1EDE" w:rsidRPr="005647EB" w:rsidRDefault="008D1EDE" w:rsidP="002570E4">
            <w:pPr>
              <w:pStyle w:val="TAL"/>
              <w:keepNext w:val="0"/>
              <w:keepLines w:val="0"/>
            </w:pPr>
          </w:p>
        </w:tc>
      </w:tr>
      <w:tr w:rsidR="008D1EDE" w:rsidRPr="005647EB" w14:paraId="51589E9A" w14:textId="77777777" w:rsidTr="002570E4">
        <w:trPr>
          <w:jc w:val="center"/>
        </w:trPr>
        <w:tc>
          <w:tcPr>
            <w:tcW w:w="4535" w:type="dxa"/>
            <w:tcBorders>
              <w:top w:val="single" w:sz="4" w:space="0" w:color="auto"/>
              <w:bottom w:val="single" w:sz="4" w:space="0" w:color="auto"/>
            </w:tcBorders>
            <w:shd w:val="clear" w:color="auto" w:fill="auto"/>
          </w:tcPr>
          <w:p w14:paraId="774C914A" w14:textId="1833CC91" w:rsidR="008D1EDE" w:rsidRPr="005647EB" w:rsidRDefault="002570E4" w:rsidP="002570E4">
            <w:pPr>
              <w:pStyle w:val="TAL"/>
              <w:keepNext w:val="0"/>
              <w:keepLines w:val="0"/>
            </w:pPr>
            <w:r w:rsidRPr="005647EB">
              <w:t xml:space="preserve">            </w:t>
            </w:r>
            <w:r w:rsidR="008D1EDE" w:rsidRPr="005647EB">
              <w:t>rsrqResult</w:t>
            </w:r>
          </w:p>
        </w:tc>
        <w:tc>
          <w:tcPr>
            <w:tcW w:w="2267" w:type="dxa"/>
            <w:tcBorders>
              <w:top w:val="single" w:sz="4" w:space="0" w:color="auto"/>
              <w:bottom w:val="single" w:sz="4" w:space="0" w:color="auto"/>
            </w:tcBorders>
            <w:shd w:val="clear" w:color="auto" w:fill="auto"/>
          </w:tcPr>
          <w:p w14:paraId="4F6ECBBA" w14:textId="77777777" w:rsidR="008D1EDE" w:rsidRPr="005647EB" w:rsidRDefault="008D1EDE" w:rsidP="002570E4">
            <w:pPr>
              <w:pStyle w:val="TAL"/>
              <w:keepNext w:val="0"/>
              <w:keepLines w:val="0"/>
            </w:pPr>
            <w:r w:rsidRPr="005647EB">
              <w:t>(0..34)</w:t>
            </w:r>
          </w:p>
        </w:tc>
        <w:tc>
          <w:tcPr>
            <w:tcW w:w="1700" w:type="dxa"/>
            <w:tcBorders>
              <w:top w:val="single" w:sz="4" w:space="0" w:color="auto"/>
              <w:bottom w:val="single" w:sz="4" w:space="0" w:color="auto"/>
            </w:tcBorders>
            <w:shd w:val="clear" w:color="auto" w:fill="auto"/>
          </w:tcPr>
          <w:p w14:paraId="688A848C"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250BD0DE" w14:textId="77777777" w:rsidR="008D1EDE" w:rsidRPr="005647EB" w:rsidRDefault="008D1EDE" w:rsidP="002570E4">
            <w:pPr>
              <w:pStyle w:val="TAL"/>
              <w:keepNext w:val="0"/>
              <w:keepLines w:val="0"/>
            </w:pPr>
          </w:p>
        </w:tc>
      </w:tr>
      <w:tr w:rsidR="008D1EDE" w:rsidRPr="005647EB" w14:paraId="2DDFE290" w14:textId="77777777" w:rsidTr="002570E4">
        <w:trPr>
          <w:jc w:val="center"/>
        </w:trPr>
        <w:tc>
          <w:tcPr>
            <w:tcW w:w="4535" w:type="dxa"/>
            <w:tcBorders>
              <w:top w:val="single" w:sz="4" w:space="0" w:color="auto"/>
              <w:bottom w:val="single" w:sz="4" w:space="0" w:color="auto"/>
            </w:tcBorders>
            <w:shd w:val="clear" w:color="auto" w:fill="auto"/>
          </w:tcPr>
          <w:p w14:paraId="4FC95E80" w14:textId="23AABDDD"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7B3B2532"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270EE10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0DCB387" w14:textId="77777777" w:rsidR="008D1EDE" w:rsidRPr="005647EB" w:rsidRDefault="008D1EDE" w:rsidP="002570E4">
            <w:pPr>
              <w:pStyle w:val="TAL"/>
              <w:keepNext w:val="0"/>
              <w:keepLines w:val="0"/>
            </w:pPr>
          </w:p>
        </w:tc>
      </w:tr>
      <w:tr w:rsidR="008D1EDE" w:rsidRPr="005647EB" w14:paraId="22512114" w14:textId="77777777" w:rsidTr="002570E4">
        <w:trPr>
          <w:jc w:val="center"/>
        </w:trPr>
        <w:tc>
          <w:tcPr>
            <w:tcW w:w="4535" w:type="dxa"/>
            <w:tcBorders>
              <w:top w:val="single" w:sz="4" w:space="0" w:color="auto"/>
              <w:bottom w:val="single" w:sz="4" w:space="0" w:color="auto"/>
            </w:tcBorders>
            <w:shd w:val="clear" w:color="auto" w:fill="auto"/>
          </w:tcPr>
          <w:p w14:paraId="010381B7" w14:textId="11BFCC89" w:rsidR="008D1EDE" w:rsidRPr="005647EB" w:rsidRDefault="002570E4" w:rsidP="002570E4">
            <w:pPr>
              <w:pStyle w:val="TAL"/>
              <w:keepNext w:val="0"/>
              <w:keepLines w:val="0"/>
              <w:rPr>
                <w:lang w:eastAsia="zh-CN"/>
              </w:rPr>
            </w:pPr>
            <w:r w:rsidRPr="005647EB">
              <w:t xml:space="preserve">          </w:t>
            </w:r>
            <w:r w:rsidR="008D1EDE" w:rsidRPr="005647EB">
              <w:t>measResultNeighCells</w:t>
            </w:r>
            <w:r w:rsidRPr="005647EB">
              <w:t xml:space="preserve"> </w:t>
            </w:r>
            <w:r w:rsidR="008D1EDE" w:rsidRPr="005647EB">
              <w:t>CHOICE</w:t>
            </w:r>
            <w:r w:rsidRPr="005647EB">
              <w:t xml:space="preserve"> </w:t>
            </w:r>
            <w:r w:rsidR="008D1EDE" w:rsidRPr="005647EB">
              <w:t>{</w:t>
            </w:r>
            <w:r w:rsidRPr="005647EB">
              <w:rPr>
                <w:lang w:eastAsia="zh-CN"/>
              </w:rPr>
              <w:t xml:space="preserve"> </w:t>
            </w:r>
            <w:r w:rsidR="008D1EDE" w:rsidRPr="005647EB">
              <w:rPr>
                <w:lang w:eastAsia="zh-CN"/>
              </w:rPr>
              <w:t>}</w:t>
            </w:r>
          </w:p>
        </w:tc>
        <w:tc>
          <w:tcPr>
            <w:tcW w:w="2267" w:type="dxa"/>
            <w:tcBorders>
              <w:top w:val="single" w:sz="4" w:space="0" w:color="auto"/>
              <w:bottom w:val="single" w:sz="4" w:space="0" w:color="auto"/>
            </w:tcBorders>
            <w:shd w:val="clear" w:color="auto" w:fill="auto"/>
          </w:tcPr>
          <w:p w14:paraId="7E93E876" w14:textId="225FFA96"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0B49E80D"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2D57F4A5" w14:textId="77777777" w:rsidR="008D1EDE" w:rsidRPr="005647EB" w:rsidRDefault="008D1EDE" w:rsidP="002570E4">
            <w:pPr>
              <w:pStyle w:val="TAL"/>
              <w:keepNext w:val="0"/>
              <w:keepLines w:val="0"/>
            </w:pPr>
          </w:p>
        </w:tc>
      </w:tr>
      <w:tr w:rsidR="008D1EDE" w:rsidRPr="005647EB" w14:paraId="486A4882" w14:textId="77777777" w:rsidTr="002570E4">
        <w:trPr>
          <w:jc w:val="center"/>
        </w:trPr>
        <w:tc>
          <w:tcPr>
            <w:tcW w:w="4535" w:type="dxa"/>
            <w:tcBorders>
              <w:top w:val="single" w:sz="4" w:space="0" w:color="auto"/>
              <w:bottom w:val="single" w:sz="4" w:space="0" w:color="auto"/>
            </w:tcBorders>
            <w:shd w:val="clear" w:color="auto" w:fill="auto"/>
          </w:tcPr>
          <w:p w14:paraId="1D6ECC84" w14:textId="7DB6485E" w:rsidR="008D1EDE" w:rsidRPr="005647EB" w:rsidRDefault="002570E4" w:rsidP="002570E4">
            <w:pPr>
              <w:pStyle w:val="TAL"/>
              <w:keepNext w:val="0"/>
              <w:keepLines w:val="0"/>
              <w:rPr>
                <w:lang w:eastAsia="zh-CN"/>
              </w:rPr>
            </w:pPr>
            <w:r w:rsidRPr="005647EB">
              <w:t xml:space="preserve">          </w:t>
            </w:r>
            <w:r w:rsidR="008D1EDE" w:rsidRPr="005647EB">
              <w:t>measResultForECID-r9</w:t>
            </w:r>
          </w:p>
        </w:tc>
        <w:tc>
          <w:tcPr>
            <w:tcW w:w="2267" w:type="dxa"/>
            <w:tcBorders>
              <w:top w:val="single" w:sz="4" w:space="0" w:color="auto"/>
              <w:bottom w:val="single" w:sz="4" w:space="0" w:color="auto"/>
            </w:tcBorders>
            <w:shd w:val="clear" w:color="auto" w:fill="auto"/>
          </w:tcPr>
          <w:p w14:paraId="3EA8AC09" w14:textId="769EA9E8"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67DCA511"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6B5682D" w14:textId="77777777" w:rsidR="008D1EDE" w:rsidRPr="005647EB" w:rsidRDefault="008D1EDE" w:rsidP="002570E4">
            <w:pPr>
              <w:pStyle w:val="TAL"/>
              <w:keepNext w:val="0"/>
              <w:keepLines w:val="0"/>
            </w:pPr>
          </w:p>
        </w:tc>
      </w:tr>
      <w:tr w:rsidR="008D1EDE" w:rsidRPr="005647EB" w14:paraId="38DFAB02" w14:textId="77777777" w:rsidTr="002570E4">
        <w:trPr>
          <w:jc w:val="center"/>
        </w:trPr>
        <w:tc>
          <w:tcPr>
            <w:tcW w:w="4535" w:type="dxa"/>
            <w:tcBorders>
              <w:top w:val="single" w:sz="4" w:space="0" w:color="auto"/>
              <w:bottom w:val="single" w:sz="4" w:space="0" w:color="auto"/>
            </w:tcBorders>
            <w:shd w:val="clear" w:color="auto" w:fill="auto"/>
          </w:tcPr>
          <w:p w14:paraId="306C8BFA" w14:textId="7DE1FF3A" w:rsidR="008D1EDE" w:rsidRPr="005647EB" w:rsidRDefault="002570E4" w:rsidP="002570E4">
            <w:pPr>
              <w:pStyle w:val="TAL"/>
              <w:keepNext w:val="0"/>
              <w:keepLines w:val="0"/>
              <w:rPr>
                <w:lang w:eastAsia="zh-CN"/>
              </w:rPr>
            </w:pPr>
            <w:r w:rsidRPr="005647EB">
              <w:t xml:space="preserve">          </w:t>
            </w:r>
            <w:r w:rsidR="008D1EDE" w:rsidRPr="005647EB">
              <w:rPr>
                <w:lang w:eastAsia="zh-CN"/>
              </w:rPr>
              <w:t>locationInfo-r10</w:t>
            </w:r>
          </w:p>
        </w:tc>
        <w:tc>
          <w:tcPr>
            <w:tcW w:w="2267" w:type="dxa"/>
            <w:tcBorders>
              <w:top w:val="single" w:sz="4" w:space="0" w:color="auto"/>
              <w:bottom w:val="single" w:sz="4" w:space="0" w:color="auto"/>
            </w:tcBorders>
            <w:shd w:val="clear" w:color="auto" w:fill="auto"/>
          </w:tcPr>
          <w:p w14:paraId="4F42CD1C" w14:textId="1C48E3DD"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50C39C7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B564D48" w14:textId="77777777" w:rsidR="008D1EDE" w:rsidRPr="005647EB" w:rsidRDefault="008D1EDE" w:rsidP="002570E4">
            <w:pPr>
              <w:pStyle w:val="TAL"/>
              <w:keepNext w:val="0"/>
              <w:keepLines w:val="0"/>
            </w:pPr>
          </w:p>
        </w:tc>
      </w:tr>
      <w:tr w:rsidR="008D1EDE" w:rsidRPr="005647EB" w14:paraId="7C7EF319" w14:textId="77777777" w:rsidTr="002570E4">
        <w:trPr>
          <w:jc w:val="center"/>
        </w:trPr>
        <w:tc>
          <w:tcPr>
            <w:tcW w:w="4535" w:type="dxa"/>
            <w:tcBorders>
              <w:top w:val="single" w:sz="4" w:space="0" w:color="auto"/>
              <w:bottom w:val="single" w:sz="4" w:space="0" w:color="auto"/>
            </w:tcBorders>
            <w:shd w:val="clear" w:color="auto" w:fill="auto"/>
          </w:tcPr>
          <w:p w14:paraId="77B03C45" w14:textId="2CB51E21"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3F052D62"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44AAEE6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C89C607" w14:textId="77777777" w:rsidR="008D1EDE" w:rsidRPr="005647EB" w:rsidRDefault="008D1EDE" w:rsidP="002570E4">
            <w:pPr>
              <w:pStyle w:val="TAL"/>
              <w:keepNext w:val="0"/>
              <w:keepLines w:val="0"/>
            </w:pPr>
          </w:p>
        </w:tc>
      </w:tr>
      <w:tr w:rsidR="008D1EDE" w:rsidRPr="005647EB" w14:paraId="7D0EDAF1" w14:textId="77777777" w:rsidTr="002570E4">
        <w:trPr>
          <w:jc w:val="center"/>
        </w:trPr>
        <w:tc>
          <w:tcPr>
            <w:tcW w:w="4535" w:type="dxa"/>
            <w:tcBorders>
              <w:top w:val="single" w:sz="4" w:space="0" w:color="auto"/>
              <w:bottom w:val="single" w:sz="4" w:space="0" w:color="auto"/>
            </w:tcBorders>
            <w:shd w:val="clear" w:color="auto" w:fill="auto"/>
          </w:tcPr>
          <w:p w14:paraId="2D411054" w14:textId="4056C403"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341C1EF0"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35DBAE6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7BEC816" w14:textId="77777777" w:rsidR="008D1EDE" w:rsidRPr="005647EB" w:rsidRDefault="008D1EDE" w:rsidP="002570E4">
            <w:pPr>
              <w:pStyle w:val="TAL"/>
              <w:keepNext w:val="0"/>
              <w:keepLines w:val="0"/>
            </w:pPr>
          </w:p>
        </w:tc>
      </w:tr>
      <w:tr w:rsidR="008D1EDE" w:rsidRPr="005647EB" w14:paraId="0032FC08" w14:textId="77777777" w:rsidTr="002570E4">
        <w:trPr>
          <w:jc w:val="center"/>
        </w:trPr>
        <w:tc>
          <w:tcPr>
            <w:tcW w:w="4535" w:type="dxa"/>
            <w:tcBorders>
              <w:top w:val="single" w:sz="4" w:space="0" w:color="auto"/>
              <w:bottom w:val="single" w:sz="4" w:space="0" w:color="auto"/>
            </w:tcBorders>
            <w:shd w:val="clear" w:color="auto" w:fill="auto"/>
          </w:tcPr>
          <w:p w14:paraId="3DF23F6B" w14:textId="33CD8C07"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1177CD0E"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3C025C1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194B00F" w14:textId="77777777" w:rsidR="008D1EDE" w:rsidRPr="005647EB" w:rsidRDefault="008D1EDE" w:rsidP="002570E4">
            <w:pPr>
              <w:pStyle w:val="TAL"/>
              <w:keepNext w:val="0"/>
              <w:keepLines w:val="0"/>
            </w:pPr>
          </w:p>
        </w:tc>
      </w:tr>
      <w:tr w:rsidR="008D1EDE" w:rsidRPr="005647EB" w14:paraId="47D50F14" w14:textId="77777777" w:rsidTr="002570E4">
        <w:trPr>
          <w:jc w:val="center"/>
        </w:trPr>
        <w:tc>
          <w:tcPr>
            <w:tcW w:w="4535" w:type="dxa"/>
            <w:tcBorders>
              <w:top w:val="single" w:sz="4" w:space="0" w:color="auto"/>
              <w:bottom w:val="single" w:sz="4" w:space="0" w:color="auto"/>
            </w:tcBorders>
            <w:shd w:val="clear" w:color="auto" w:fill="auto"/>
          </w:tcPr>
          <w:p w14:paraId="3EFB6472" w14:textId="75E5BCB5"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4D494354"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0EA8D48C"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DEEA8F7" w14:textId="77777777" w:rsidR="008D1EDE" w:rsidRPr="005647EB" w:rsidRDefault="008D1EDE" w:rsidP="002570E4">
            <w:pPr>
              <w:pStyle w:val="TAL"/>
              <w:keepNext w:val="0"/>
              <w:keepLines w:val="0"/>
            </w:pPr>
          </w:p>
        </w:tc>
      </w:tr>
      <w:tr w:rsidR="008D1EDE" w:rsidRPr="005647EB" w14:paraId="053556B6" w14:textId="77777777" w:rsidTr="002570E4">
        <w:trPr>
          <w:jc w:val="center"/>
        </w:trPr>
        <w:tc>
          <w:tcPr>
            <w:tcW w:w="4535" w:type="dxa"/>
            <w:tcBorders>
              <w:top w:val="single" w:sz="4" w:space="0" w:color="auto"/>
            </w:tcBorders>
            <w:shd w:val="clear" w:color="auto" w:fill="auto"/>
          </w:tcPr>
          <w:p w14:paraId="53B05C23" w14:textId="77777777" w:rsidR="008D1EDE" w:rsidRPr="005647EB" w:rsidRDefault="008D1EDE" w:rsidP="002570E4">
            <w:pPr>
              <w:pStyle w:val="TAL"/>
              <w:keepNext w:val="0"/>
              <w:keepLines w:val="0"/>
            </w:pPr>
            <w:r w:rsidRPr="005647EB">
              <w:t>}</w:t>
            </w:r>
          </w:p>
        </w:tc>
        <w:tc>
          <w:tcPr>
            <w:tcW w:w="2267" w:type="dxa"/>
            <w:tcBorders>
              <w:top w:val="single" w:sz="4" w:space="0" w:color="auto"/>
            </w:tcBorders>
            <w:shd w:val="clear" w:color="auto" w:fill="auto"/>
          </w:tcPr>
          <w:p w14:paraId="2FCB9DCE" w14:textId="77777777" w:rsidR="008D1EDE" w:rsidRPr="005647EB" w:rsidRDefault="008D1EDE" w:rsidP="002570E4">
            <w:pPr>
              <w:pStyle w:val="TAL"/>
              <w:keepNext w:val="0"/>
              <w:keepLines w:val="0"/>
            </w:pPr>
          </w:p>
        </w:tc>
        <w:tc>
          <w:tcPr>
            <w:tcW w:w="1700" w:type="dxa"/>
            <w:tcBorders>
              <w:top w:val="single" w:sz="4" w:space="0" w:color="auto"/>
            </w:tcBorders>
            <w:shd w:val="clear" w:color="auto" w:fill="auto"/>
          </w:tcPr>
          <w:p w14:paraId="3171C1AD" w14:textId="77777777" w:rsidR="008D1EDE" w:rsidRPr="005647EB" w:rsidRDefault="008D1EDE" w:rsidP="002570E4">
            <w:pPr>
              <w:pStyle w:val="TAL"/>
              <w:keepNext w:val="0"/>
              <w:keepLines w:val="0"/>
            </w:pPr>
          </w:p>
        </w:tc>
        <w:tc>
          <w:tcPr>
            <w:tcW w:w="1135" w:type="dxa"/>
            <w:tcBorders>
              <w:top w:val="single" w:sz="4" w:space="0" w:color="auto"/>
            </w:tcBorders>
            <w:shd w:val="clear" w:color="auto" w:fill="auto"/>
          </w:tcPr>
          <w:p w14:paraId="741FDB84" w14:textId="77777777" w:rsidR="008D1EDE" w:rsidRPr="005647EB" w:rsidRDefault="008D1EDE" w:rsidP="002570E4">
            <w:pPr>
              <w:pStyle w:val="TAL"/>
              <w:keepNext w:val="0"/>
              <w:keepLines w:val="0"/>
            </w:pPr>
          </w:p>
        </w:tc>
      </w:tr>
    </w:tbl>
    <w:p w14:paraId="6A4C2C0D" w14:textId="77777777" w:rsidR="008D1EDE" w:rsidRPr="005647EB" w:rsidRDefault="008D1EDE" w:rsidP="002570E4"/>
    <w:p w14:paraId="0742E7D0" w14:textId="77777777" w:rsidR="008D1EDE" w:rsidRPr="005647EB" w:rsidRDefault="008D1EDE" w:rsidP="002570E4">
      <w:pPr>
        <w:pStyle w:val="TH"/>
        <w:keepNext w:val="0"/>
        <w:keepLines w:val="0"/>
        <w:rPr>
          <w:lang w:eastAsia="x-none"/>
        </w:rPr>
      </w:pPr>
      <w:r w:rsidRPr="005647EB">
        <w:t xml:space="preserve">Table </w:t>
      </w:r>
      <w:r w:rsidRPr="005647EB">
        <w:rPr>
          <w:lang w:eastAsia="zh-TW"/>
        </w:rPr>
        <w:t>8.4.12</w:t>
      </w:r>
      <w:r w:rsidRPr="005647EB">
        <w:t xml:space="preserve">.4.3-5: </w:t>
      </w:r>
      <w:r w:rsidRPr="005647EB">
        <w:rPr>
          <w:i/>
        </w:rPr>
        <w:t xml:space="preserve">MPDCCH-Config-r13-DEFAULT: </w:t>
      </w:r>
      <w:r w:rsidRPr="005647EB">
        <w:t xml:space="preserve">Additional </w:t>
      </w:r>
      <w:r w:rsidRPr="005647EB">
        <w:rPr>
          <w:rFonts w:cs="v4.2.0"/>
          <w:snapToGrid w:val="0"/>
          <w:lang w:eastAsia="zh-TW"/>
        </w:rPr>
        <w:t xml:space="preserve">E-UTRAN TDD-TDD inter-frequency event triggered under fading propagation conditions for CE UE in CEModeA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8D1EDE" w:rsidRPr="005647EB" w14:paraId="6B78D257"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2CC3B80F" w14:textId="516FD0D7" w:rsidR="008D1EDE" w:rsidRPr="005647EB" w:rsidRDefault="008D1EDE"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8D1EDE" w:rsidRPr="005647EB" w14:paraId="2E240E6E"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2A4AF8" w14:textId="7886F503" w:rsidR="008D1EDE" w:rsidRPr="005647EB" w:rsidRDefault="008D1EDE"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128ACD36" w14:textId="77777777" w:rsidR="008D1EDE" w:rsidRPr="005647EB" w:rsidRDefault="008D1EDE"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71EF3E2C" w14:textId="77777777" w:rsidR="008D1EDE" w:rsidRPr="005647EB" w:rsidRDefault="008D1EDE"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0231089D" w14:textId="77777777" w:rsidR="008D1EDE" w:rsidRPr="005647EB" w:rsidRDefault="008D1EDE" w:rsidP="002570E4">
            <w:pPr>
              <w:pStyle w:val="TAL"/>
              <w:keepNext w:val="0"/>
              <w:keepLines w:val="0"/>
              <w:jc w:val="center"/>
              <w:rPr>
                <w:b/>
                <w:lang w:eastAsia="ja-JP"/>
              </w:rPr>
            </w:pPr>
            <w:r w:rsidRPr="005647EB">
              <w:rPr>
                <w:b/>
                <w:lang w:eastAsia="ja-JP"/>
              </w:rPr>
              <w:t>Condition</w:t>
            </w:r>
          </w:p>
        </w:tc>
      </w:tr>
      <w:tr w:rsidR="008D1EDE" w:rsidRPr="005647EB" w14:paraId="7FA83F9A"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4A6FED" w14:textId="00BED4B4"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mpdcch-config-r13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AB4990A"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D5FC21E"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DA6B630" w14:textId="77777777" w:rsidR="008D1EDE" w:rsidRPr="005647EB" w:rsidRDefault="008D1EDE" w:rsidP="002570E4">
            <w:pPr>
              <w:pStyle w:val="TAL"/>
              <w:keepNext w:val="0"/>
              <w:keepLines w:val="0"/>
              <w:rPr>
                <w:lang w:eastAsia="ja-JP"/>
              </w:rPr>
            </w:pPr>
          </w:p>
        </w:tc>
      </w:tr>
      <w:tr w:rsidR="008D1EDE" w:rsidRPr="005647EB" w14:paraId="5ED9C351"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9CF3FF" w14:textId="008E3F31"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setup</w:t>
            </w:r>
            <w:r w:rsidRPr="005647EB">
              <w:rPr>
                <w:lang w:eastAsia="ja-JP"/>
              </w:rPr>
              <w:t xml:space="preserve"> </w:t>
            </w:r>
            <w:r w:rsidR="008D1EDE" w:rsidRPr="005647EB">
              <w:rPr>
                <w:lang w:eastAsia="ja-JP"/>
              </w:rPr>
              <w:t>SEQUENCE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44983FC"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359283F"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E69E097" w14:textId="77777777" w:rsidR="008D1EDE" w:rsidRPr="005647EB" w:rsidRDefault="008D1EDE" w:rsidP="002570E4">
            <w:pPr>
              <w:pStyle w:val="TAL"/>
              <w:keepNext w:val="0"/>
              <w:keepLines w:val="0"/>
              <w:rPr>
                <w:lang w:eastAsia="ja-JP"/>
              </w:rPr>
            </w:pPr>
          </w:p>
        </w:tc>
      </w:tr>
      <w:tr w:rsidR="008D1EDE" w:rsidRPr="005647EB" w14:paraId="4400990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26D8AF" w14:textId="191C2941"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64539EBE" w14:textId="632FD60E"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76FDD1D0"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266FCE5" w14:textId="77777777" w:rsidR="008D1EDE" w:rsidRPr="005647EB" w:rsidRDefault="008D1EDE" w:rsidP="002570E4">
            <w:pPr>
              <w:pStyle w:val="TAL"/>
              <w:keepNext w:val="0"/>
              <w:keepLines w:val="0"/>
              <w:rPr>
                <w:lang w:eastAsia="ja-JP"/>
              </w:rPr>
            </w:pPr>
          </w:p>
        </w:tc>
      </w:tr>
      <w:tr w:rsidR="008D1EDE" w:rsidRPr="005647EB" w14:paraId="1C9AEB16"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FCB34F" w14:textId="773B0F1C"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mpdcch-StartSF-UESS-r13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A77CCE5"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0FC35F2"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6AE6D10" w14:textId="77777777" w:rsidR="008D1EDE" w:rsidRPr="005647EB" w:rsidRDefault="008D1EDE" w:rsidP="002570E4">
            <w:pPr>
              <w:pStyle w:val="TAL"/>
              <w:keepNext w:val="0"/>
              <w:keepLines w:val="0"/>
              <w:rPr>
                <w:lang w:eastAsia="ja-JP"/>
              </w:rPr>
            </w:pPr>
          </w:p>
        </w:tc>
      </w:tr>
      <w:tr w:rsidR="008D1EDE" w:rsidRPr="005647EB" w14:paraId="513B2DD5"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397099" w14:textId="28539B0A"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7CA193F7" w14:textId="77777777" w:rsidR="008D1EDE" w:rsidRPr="005647EB" w:rsidRDefault="008D1EDE" w:rsidP="002570E4">
            <w:pPr>
              <w:pStyle w:val="TAL"/>
              <w:keepNext w:val="0"/>
              <w:keepLines w:val="0"/>
              <w:rPr>
                <w:lang w:eastAsia="ja-JP"/>
              </w:rPr>
            </w:pPr>
            <w:r w:rsidRPr="005647EB">
              <w:rPr>
                <w:lang w:eastAsia="ja-JP"/>
              </w:rPr>
              <w:t>v10</w:t>
            </w:r>
          </w:p>
        </w:tc>
        <w:tc>
          <w:tcPr>
            <w:tcW w:w="1700" w:type="dxa"/>
            <w:tcBorders>
              <w:top w:val="single" w:sz="4" w:space="0" w:color="000000"/>
              <w:left w:val="single" w:sz="4" w:space="0" w:color="000000"/>
              <w:bottom w:val="single" w:sz="4" w:space="0" w:color="000000"/>
              <w:right w:val="single" w:sz="4" w:space="0" w:color="000000"/>
            </w:tcBorders>
          </w:tcPr>
          <w:p w14:paraId="5DB66AA2"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A25A517" w14:textId="77777777" w:rsidR="008D1EDE" w:rsidRPr="005647EB" w:rsidRDefault="008D1EDE" w:rsidP="002570E4">
            <w:pPr>
              <w:pStyle w:val="TAL"/>
              <w:keepNext w:val="0"/>
              <w:keepLines w:val="0"/>
              <w:rPr>
                <w:lang w:eastAsia="ja-JP"/>
              </w:rPr>
            </w:pPr>
          </w:p>
        </w:tc>
      </w:tr>
      <w:tr w:rsidR="008D1EDE" w:rsidRPr="005647EB" w14:paraId="623CC079"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5A3358" w14:textId="0B638AF9"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D70B78C"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83E4402"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7C3EBDF" w14:textId="77777777" w:rsidR="008D1EDE" w:rsidRPr="005647EB" w:rsidRDefault="008D1EDE" w:rsidP="002570E4">
            <w:pPr>
              <w:pStyle w:val="TAL"/>
              <w:keepNext w:val="0"/>
              <w:keepLines w:val="0"/>
              <w:rPr>
                <w:lang w:eastAsia="ja-JP"/>
              </w:rPr>
            </w:pPr>
          </w:p>
        </w:tc>
      </w:tr>
      <w:tr w:rsidR="008D1EDE" w:rsidRPr="005647EB" w14:paraId="1897941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B0C277" w14:textId="7731CDBA"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4B212745" w14:textId="77777777" w:rsidR="008D1EDE" w:rsidRPr="005647EB" w:rsidRDefault="008D1EDE" w:rsidP="002570E4">
            <w:pPr>
              <w:pStyle w:val="TAL"/>
              <w:keepNext w:val="0"/>
              <w:keepLines w:val="0"/>
              <w:rPr>
                <w:lang w:eastAsia="ja-JP"/>
              </w:rPr>
            </w:pPr>
            <w:r w:rsidRPr="005647EB">
              <w:rPr>
                <w:lang w:eastAsia="ja-JP"/>
              </w:rPr>
              <w:t>r8</w:t>
            </w:r>
          </w:p>
        </w:tc>
        <w:tc>
          <w:tcPr>
            <w:tcW w:w="1700" w:type="dxa"/>
            <w:tcBorders>
              <w:top w:val="single" w:sz="4" w:space="0" w:color="000000"/>
              <w:left w:val="single" w:sz="4" w:space="0" w:color="000000"/>
              <w:bottom w:val="single" w:sz="4" w:space="0" w:color="000000"/>
              <w:right w:val="single" w:sz="4" w:space="0" w:color="000000"/>
            </w:tcBorders>
          </w:tcPr>
          <w:p w14:paraId="51EC6C50"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60428A1" w14:textId="77777777" w:rsidR="008D1EDE" w:rsidRPr="005647EB" w:rsidRDefault="008D1EDE" w:rsidP="002570E4">
            <w:pPr>
              <w:pStyle w:val="TAL"/>
              <w:keepNext w:val="0"/>
              <w:keepLines w:val="0"/>
              <w:rPr>
                <w:lang w:eastAsia="ja-JP"/>
              </w:rPr>
            </w:pPr>
          </w:p>
        </w:tc>
      </w:tr>
      <w:tr w:rsidR="008D1EDE" w:rsidRPr="005647EB" w14:paraId="551C1D7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A18E38A" w14:textId="5A803431"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7DDECE9"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7D6A74D"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0DCE3CE" w14:textId="77777777" w:rsidR="008D1EDE" w:rsidRPr="005647EB" w:rsidRDefault="008D1EDE" w:rsidP="002570E4">
            <w:pPr>
              <w:pStyle w:val="TAL"/>
              <w:keepNext w:val="0"/>
              <w:keepLines w:val="0"/>
              <w:rPr>
                <w:lang w:eastAsia="ja-JP"/>
              </w:rPr>
            </w:pPr>
          </w:p>
        </w:tc>
      </w:tr>
      <w:tr w:rsidR="008D1EDE" w:rsidRPr="005647EB" w14:paraId="76FBA1E6"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A350F2" w14:textId="29941851"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E653146"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B2030B5"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CF96746" w14:textId="77777777" w:rsidR="008D1EDE" w:rsidRPr="005647EB" w:rsidRDefault="008D1EDE" w:rsidP="002570E4">
            <w:pPr>
              <w:pStyle w:val="TAL"/>
              <w:keepNext w:val="0"/>
              <w:keepLines w:val="0"/>
              <w:rPr>
                <w:lang w:eastAsia="ja-JP"/>
              </w:rPr>
            </w:pPr>
          </w:p>
        </w:tc>
      </w:tr>
    </w:tbl>
    <w:p w14:paraId="2E7EDA9C" w14:textId="77777777" w:rsidR="008D1EDE" w:rsidRPr="005647EB" w:rsidRDefault="008D1EDE" w:rsidP="002570E4">
      <w:pPr>
        <w:rPr>
          <w:lang w:eastAsia="zh-TW"/>
        </w:rPr>
      </w:pPr>
    </w:p>
    <w:p w14:paraId="5395556F" w14:textId="77777777" w:rsidR="008057B3" w:rsidRPr="005647EB" w:rsidRDefault="008057B3" w:rsidP="002570E4">
      <w:pPr>
        <w:pStyle w:val="Heading4"/>
        <w:keepNext w:val="0"/>
        <w:keepLines w:val="0"/>
        <w:rPr>
          <w:lang w:eastAsia="zh-TW"/>
        </w:rPr>
      </w:pPr>
      <w:r w:rsidRPr="005647EB">
        <w:rPr>
          <w:lang w:eastAsia="zh-TW"/>
        </w:rPr>
        <w:lastRenderedPageBreak/>
        <w:t>8.4.12.5</w:t>
      </w:r>
      <w:r w:rsidRPr="005647EB">
        <w:rPr>
          <w:lang w:eastAsia="zh-TW"/>
        </w:rPr>
        <w:tab/>
        <w:t>Test requirement</w:t>
      </w:r>
    </w:p>
    <w:p w14:paraId="22FB5719" w14:textId="77777777" w:rsidR="008D1EDE" w:rsidRPr="005647EB" w:rsidRDefault="008D1EDE" w:rsidP="002570E4">
      <w:pPr>
        <w:rPr>
          <w:rFonts w:eastAsia="PMingLiU"/>
          <w:lang w:eastAsia="zh-TW"/>
        </w:rPr>
      </w:pPr>
      <w:r w:rsidRPr="005647EB">
        <w:t>Table 8.4.12.5-1 defines the configuration and primary level settings including test tolerances for E-UTRAN TDD-TDD event triggered reporting for serving cell under fading propagation conditions test.</w:t>
      </w:r>
    </w:p>
    <w:p w14:paraId="1F491068" w14:textId="77777777" w:rsidR="008D1EDE" w:rsidRPr="005647EB" w:rsidRDefault="008D1EDE" w:rsidP="002570E4">
      <w:pPr>
        <w:pStyle w:val="TH"/>
        <w:keepNext w:val="0"/>
        <w:keepLines w:val="0"/>
      </w:pPr>
      <w:r w:rsidRPr="005647EB">
        <w:t xml:space="preserve">Table 8.4.12.5-1: Cell specific test parameters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with discontinuous MPDCCH monitoring in</w:t>
      </w:r>
      <w:r w:rsidRPr="005647EB">
        <w:rPr>
          <w:lang w:eastAsia="zh-CN"/>
        </w:rPr>
        <w:t xml:space="preserve">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76"/>
        <w:gridCol w:w="1109"/>
        <w:gridCol w:w="1352"/>
      </w:tblGrid>
      <w:tr w:rsidR="008D1EDE" w:rsidRPr="005647EB" w14:paraId="3F5274D6" w14:textId="77777777" w:rsidTr="002570E4">
        <w:trPr>
          <w:cantSplit/>
          <w:jc w:val="center"/>
        </w:trPr>
        <w:tc>
          <w:tcPr>
            <w:tcW w:w="2093" w:type="dxa"/>
            <w:vMerge w:val="restart"/>
            <w:tcBorders>
              <w:top w:val="single" w:sz="4" w:space="0" w:color="auto"/>
              <w:left w:val="single" w:sz="4" w:space="0" w:color="auto"/>
            </w:tcBorders>
          </w:tcPr>
          <w:p w14:paraId="510733B5" w14:textId="77777777" w:rsidR="008D1EDE" w:rsidRPr="005647EB" w:rsidRDefault="008D1EDE" w:rsidP="002570E4">
            <w:pPr>
              <w:pStyle w:val="TAH"/>
              <w:keepNext w:val="0"/>
              <w:keepLines w:val="0"/>
              <w:rPr>
                <w:rFonts w:cs="Arial"/>
              </w:rPr>
            </w:pPr>
            <w:r w:rsidRPr="005647EB">
              <w:rPr>
                <w:rFonts w:cs="Arial"/>
              </w:rPr>
              <w:t>Parameter</w:t>
            </w:r>
          </w:p>
        </w:tc>
        <w:tc>
          <w:tcPr>
            <w:tcW w:w="1276" w:type="dxa"/>
            <w:vMerge w:val="restart"/>
            <w:tcBorders>
              <w:top w:val="single" w:sz="4" w:space="0" w:color="auto"/>
            </w:tcBorders>
          </w:tcPr>
          <w:p w14:paraId="1C577D00" w14:textId="77777777" w:rsidR="008D1EDE" w:rsidRPr="005647EB" w:rsidRDefault="008D1EDE" w:rsidP="002570E4">
            <w:pPr>
              <w:pStyle w:val="TAH"/>
              <w:keepNext w:val="0"/>
              <w:keepLines w:val="0"/>
              <w:rPr>
                <w:rFonts w:cs="Arial"/>
              </w:rPr>
            </w:pPr>
            <w:r w:rsidRPr="005647EB">
              <w:rPr>
                <w:rFonts w:cs="Arial"/>
              </w:rPr>
              <w:t>Unit</w:t>
            </w:r>
          </w:p>
        </w:tc>
        <w:tc>
          <w:tcPr>
            <w:tcW w:w="2551" w:type="dxa"/>
            <w:gridSpan w:val="2"/>
            <w:tcBorders>
              <w:top w:val="single" w:sz="4" w:space="0" w:color="auto"/>
            </w:tcBorders>
          </w:tcPr>
          <w:p w14:paraId="63631F19" w14:textId="08568A4E" w:rsidR="008D1EDE" w:rsidRPr="005647EB" w:rsidRDefault="008D1EDE"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461" w:type="dxa"/>
            <w:gridSpan w:val="2"/>
            <w:tcBorders>
              <w:top w:val="single" w:sz="4" w:space="0" w:color="auto"/>
              <w:right w:val="single" w:sz="4" w:space="0" w:color="auto"/>
            </w:tcBorders>
          </w:tcPr>
          <w:p w14:paraId="6CACE177" w14:textId="796898E4" w:rsidR="008D1EDE" w:rsidRPr="005647EB" w:rsidRDefault="008D1EDE"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8D1EDE" w:rsidRPr="005647EB" w14:paraId="3436A0E3" w14:textId="77777777" w:rsidTr="002570E4">
        <w:trPr>
          <w:cantSplit/>
          <w:jc w:val="center"/>
        </w:trPr>
        <w:tc>
          <w:tcPr>
            <w:tcW w:w="2093" w:type="dxa"/>
            <w:vMerge/>
            <w:tcBorders>
              <w:left w:val="single" w:sz="4" w:space="0" w:color="auto"/>
              <w:bottom w:val="single" w:sz="4" w:space="0" w:color="auto"/>
            </w:tcBorders>
          </w:tcPr>
          <w:p w14:paraId="59591114" w14:textId="77777777" w:rsidR="008D1EDE" w:rsidRPr="005647EB" w:rsidRDefault="008D1EDE" w:rsidP="002570E4">
            <w:pPr>
              <w:pStyle w:val="TAH"/>
              <w:keepNext w:val="0"/>
              <w:keepLines w:val="0"/>
              <w:rPr>
                <w:rFonts w:cs="Arial"/>
              </w:rPr>
            </w:pPr>
          </w:p>
        </w:tc>
        <w:tc>
          <w:tcPr>
            <w:tcW w:w="1276" w:type="dxa"/>
            <w:vMerge/>
            <w:tcBorders>
              <w:bottom w:val="single" w:sz="4" w:space="0" w:color="auto"/>
            </w:tcBorders>
          </w:tcPr>
          <w:p w14:paraId="48F11637" w14:textId="77777777" w:rsidR="008D1EDE" w:rsidRPr="005647EB" w:rsidRDefault="008D1EDE" w:rsidP="002570E4">
            <w:pPr>
              <w:pStyle w:val="TAH"/>
              <w:keepNext w:val="0"/>
              <w:keepLines w:val="0"/>
              <w:rPr>
                <w:rFonts w:cs="Arial"/>
              </w:rPr>
            </w:pPr>
          </w:p>
        </w:tc>
        <w:tc>
          <w:tcPr>
            <w:tcW w:w="1275" w:type="dxa"/>
            <w:tcBorders>
              <w:bottom w:val="single" w:sz="4" w:space="0" w:color="auto"/>
            </w:tcBorders>
          </w:tcPr>
          <w:p w14:paraId="63EE0FAC" w14:textId="77777777" w:rsidR="008D1EDE" w:rsidRPr="005647EB" w:rsidRDefault="008D1EDE" w:rsidP="002570E4">
            <w:pPr>
              <w:pStyle w:val="TAH"/>
              <w:keepNext w:val="0"/>
              <w:keepLines w:val="0"/>
              <w:rPr>
                <w:rFonts w:cs="Arial"/>
              </w:rPr>
            </w:pPr>
            <w:r w:rsidRPr="005647EB">
              <w:rPr>
                <w:rFonts w:cs="Arial"/>
              </w:rPr>
              <w:t>T1</w:t>
            </w:r>
          </w:p>
        </w:tc>
        <w:tc>
          <w:tcPr>
            <w:tcW w:w="1276" w:type="dxa"/>
            <w:tcBorders>
              <w:bottom w:val="single" w:sz="4" w:space="0" w:color="auto"/>
            </w:tcBorders>
          </w:tcPr>
          <w:p w14:paraId="3EDC3591" w14:textId="77777777" w:rsidR="008D1EDE" w:rsidRPr="005647EB" w:rsidRDefault="008D1EDE" w:rsidP="002570E4">
            <w:pPr>
              <w:pStyle w:val="TAH"/>
              <w:keepNext w:val="0"/>
              <w:keepLines w:val="0"/>
              <w:rPr>
                <w:rFonts w:cs="Arial"/>
              </w:rPr>
            </w:pPr>
            <w:r w:rsidRPr="005647EB">
              <w:rPr>
                <w:rFonts w:cs="Arial"/>
              </w:rPr>
              <w:t>T2</w:t>
            </w:r>
          </w:p>
        </w:tc>
        <w:tc>
          <w:tcPr>
            <w:tcW w:w="1109" w:type="dxa"/>
            <w:tcBorders>
              <w:bottom w:val="single" w:sz="4" w:space="0" w:color="auto"/>
            </w:tcBorders>
          </w:tcPr>
          <w:p w14:paraId="20FFCDB9" w14:textId="77777777" w:rsidR="008D1EDE" w:rsidRPr="005647EB" w:rsidRDefault="008D1EDE" w:rsidP="002570E4">
            <w:pPr>
              <w:pStyle w:val="TAH"/>
              <w:keepNext w:val="0"/>
              <w:keepLines w:val="0"/>
              <w:rPr>
                <w:rFonts w:cs="Arial"/>
              </w:rPr>
            </w:pPr>
            <w:r w:rsidRPr="005647EB">
              <w:rPr>
                <w:rFonts w:cs="Arial"/>
              </w:rPr>
              <w:t>T1</w:t>
            </w:r>
          </w:p>
        </w:tc>
        <w:tc>
          <w:tcPr>
            <w:tcW w:w="1352" w:type="dxa"/>
            <w:tcBorders>
              <w:bottom w:val="single" w:sz="4" w:space="0" w:color="auto"/>
            </w:tcBorders>
          </w:tcPr>
          <w:p w14:paraId="10840814" w14:textId="77777777" w:rsidR="008D1EDE" w:rsidRPr="005647EB" w:rsidRDefault="008D1EDE" w:rsidP="002570E4">
            <w:pPr>
              <w:pStyle w:val="TAH"/>
              <w:keepNext w:val="0"/>
              <w:keepLines w:val="0"/>
              <w:rPr>
                <w:rFonts w:cs="Arial"/>
              </w:rPr>
            </w:pPr>
            <w:r w:rsidRPr="005647EB">
              <w:rPr>
                <w:rFonts w:cs="Arial"/>
              </w:rPr>
              <w:t>T2</w:t>
            </w:r>
          </w:p>
        </w:tc>
      </w:tr>
      <w:tr w:rsidR="00EC0475" w:rsidRPr="005647EB" w14:paraId="64C8A56B" w14:textId="77777777" w:rsidTr="002570E4">
        <w:trPr>
          <w:cantSplit/>
          <w:jc w:val="center"/>
        </w:trPr>
        <w:tc>
          <w:tcPr>
            <w:tcW w:w="2093" w:type="dxa"/>
            <w:tcBorders>
              <w:left w:val="single" w:sz="4" w:space="0" w:color="auto"/>
              <w:bottom w:val="single" w:sz="4" w:space="0" w:color="auto"/>
            </w:tcBorders>
          </w:tcPr>
          <w:p w14:paraId="2966B7F9" w14:textId="4FF1565C" w:rsidR="00EC0475" w:rsidRPr="005647EB" w:rsidRDefault="00EC0475" w:rsidP="00EC0475">
            <w:pPr>
              <w:pStyle w:val="TAL"/>
              <w:keepNext w:val="0"/>
              <w:keepLines w:val="0"/>
              <w:rPr>
                <w:rFonts w:cs="Arial"/>
              </w:rPr>
            </w:pPr>
            <w:r w:rsidRPr="005647EB">
              <w:rPr>
                <w:rFonts w:cs="Arial"/>
              </w:rPr>
              <w:t>E-UTRA RF Channel Number</w:t>
            </w:r>
          </w:p>
        </w:tc>
        <w:tc>
          <w:tcPr>
            <w:tcW w:w="1276" w:type="dxa"/>
            <w:tcBorders>
              <w:bottom w:val="single" w:sz="4" w:space="0" w:color="auto"/>
            </w:tcBorders>
          </w:tcPr>
          <w:p w14:paraId="64AC9350" w14:textId="77777777" w:rsidR="00EC0475" w:rsidRPr="005647EB" w:rsidRDefault="00EC0475" w:rsidP="00EC0475">
            <w:pPr>
              <w:pStyle w:val="TAC"/>
              <w:keepNext w:val="0"/>
              <w:keepLines w:val="0"/>
              <w:rPr>
                <w:rFonts w:cs="Arial"/>
              </w:rPr>
            </w:pPr>
          </w:p>
        </w:tc>
        <w:tc>
          <w:tcPr>
            <w:tcW w:w="2551" w:type="dxa"/>
            <w:gridSpan w:val="2"/>
          </w:tcPr>
          <w:p w14:paraId="4B9C4552" w14:textId="788ADB90" w:rsidR="00EC0475" w:rsidRPr="005647EB" w:rsidRDefault="00EC0475" w:rsidP="00EC0475">
            <w:pPr>
              <w:pStyle w:val="TAC"/>
              <w:keepNext w:val="0"/>
              <w:keepLines w:val="0"/>
              <w:rPr>
                <w:rFonts w:cs="Arial"/>
                <w:lang w:eastAsia="zh-CN"/>
              </w:rPr>
            </w:pPr>
            <w:r w:rsidRPr="005647EB">
              <w:rPr>
                <w:rFonts w:cs="Arial"/>
              </w:rPr>
              <w:t>1</w:t>
            </w:r>
          </w:p>
        </w:tc>
        <w:tc>
          <w:tcPr>
            <w:tcW w:w="2461" w:type="dxa"/>
            <w:gridSpan w:val="2"/>
            <w:tcBorders>
              <w:bottom w:val="single" w:sz="4" w:space="0" w:color="auto"/>
            </w:tcBorders>
          </w:tcPr>
          <w:p w14:paraId="451C2BC9" w14:textId="021622D8" w:rsidR="00EC0475" w:rsidRPr="005647EB" w:rsidRDefault="00EC0475" w:rsidP="00EC0475">
            <w:pPr>
              <w:pStyle w:val="TAC"/>
              <w:keepNext w:val="0"/>
              <w:keepLines w:val="0"/>
              <w:rPr>
                <w:rFonts w:cs="Arial"/>
                <w:lang w:eastAsia="zh-CN"/>
              </w:rPr>
            </w:pPr>
            <w:r w:rsidRPr="005647EB">
              <w:rPr>
                <w:rFonts w:cs="Arial"/>
                <w:lang w:eastAsia="zh-CN"/>
              </w:rPr>
              <w:t>2</w:t>
            </w:r>
          </w:p>
        </w:tc>
      </w:tr>
      <w:tr w:rsidR="00EC0475" w:rsidRPr="005647EB" w14:paraId="052AC9C3" w14:textId="77777777" w:rsidTr="002570E4">
        <w:trPr>
          <w:cantSplit/>
          <w:jc w:val="center"/>
        </w:trPr>
        <w:tc>
          <w:tcPr>
            <w:tcW w:w="2093" w:type="dxa"/>
            <w:tcBorders>
              <w:left w:val="single" w:sz="4" w:space="0" w:color="auto"/>
              <w:bottom w:val="single" w:sz="4" w:space="0" w:color="auto"/>
            </w:tcBorders>
          </w:tcPr>
          <w:p w14:paraId="66FBD7E6" w14:textId="264371F1" w:rsidR="00EC0475" w:rsidRPr="005647EB" w:rsidRDefault="00EC0475" w:rsidP="00EC0475">
            <w:pPr>
              <w:pStyle w:val="TAL"/>
              <w:keepNext w:val="0"/>
              <w:keepLines w:val="0"/>
              <w:rPr>
                <w:rFonts w:cs="Arial"/>
              </w:rPr>
            </w:pPr>
            <w:r w:rsidRPr="005647EB">
              <w:rPr>
                <w:rFonts w:cs="Arial"/>
                <w:bCs/>
              </w:rPr>
              <w:t>BW</w:t>
            </w:r>
            <w:r w:rsidRPr="005647EB">
              <w:rPr>
                <w:rFonts w:cs="Arial"/>
                <w:vertAlign w:val="subscript"/>
              </w:rPr>
              <w:t>channel</w:t>
            </w:r>
          </w:p>
        </w:tc>
        <w:tc>
          <w:tcPr>
            <w:tcW w:w="1276" w:type="dxa"/>
            <w:tcBorders>
              <w:bottom w:val="single" w:sz="4" w:space="0" w:color="auto"/>
            </w:tcBorders>
          </w:tcPr>
          <w:p w14:paraId="66968711" w14:textId="0476EA3F" w:rsidR="00EC0475" w:rsidRPr="005647EB" w:rsidRDefault="00EC0475" w:rsidP="00EC0475">
            <w:pPr>
              <w:pStyle w:val="TAC"/>
              <w:keepNext w:val="0"/>
              <w:keepLines w:val="0"/>
              <w:rPr>
                <w:rFonts w:cs="Arial"/>
              </w:rPr>
            </w:pPr>
            <w:r w:rsidRPr="005647EB">
              <w:rPr>
                <w:rFonts w:cs="Arial"/>
              </w:rPr>
              <w:t>MHz</w:t>
            </w:r>
          </w:p>
        </w:tc>
        <w:tc>
          <w:tcPr>
            <w:tcW w:w="2551" w:type="dxa"/>
            <w:gridSpan w:val="2"/>
          </w:tcPr>
          <w:p w14:paraId="37C88253" w14:textId="61052623" w:rsidR="00EC0475" w:rsidRPr="005647EB" w:rsidRDefault="00EC0475" w:rsidP="00EC0475">
            <w:pPr>
              <w:pStyle w:val="TAC"/>
              <w:keepNext w:val="0"/>
              <w:keepLines w:val="0"/>
              <w:rPr>
                <w:rFonts w:cs="Arial"/>
                <w:lang w:eastAsia="zh-CN"/>
              </w:rPr>
            </w:pPr>
            <w:r w:rsidRPr="005647EB">
              <w:rPr>
                <w:rFonts w:cs="Arial"/>
              </w:rPr>
              <w:t>1</w:t>
            </w:r>
            <w:r w:rsidRPr="005647EB">
              <w:rPr>
                <w:rFonts w:cs="Arial"/>
                <w:lang w:eastAsia="zh-CN"/>
              </w:rPr>
              <w:t>0</w:t>
            </w:r>
          </w:p>
        </w:tc>
        <w:tc>
          <w:tcPr>
            <w:tcW w:w="2461" w:type="dxa"/>
            <w:gridSpan w:val="2"/>
            <w:tcBorders>
              <w:bottom w:val="single" w:sz="4" w:space="0" w:color="auto"/>
            </w:tcBorders>
          </w:tcPr>
          <w:p w14:paraId="223C7A41" w14:textId="1D94EFD9" w:rsidR="00EC0475" w:rsidRPr="005647EB" w:rsidRDefault="00EC0475" w:rsidP="00EC0475">
            <w:pPr>
              <w:pStyle w:val="TAC"/>
              <w:keepNext w:val="0"/>
              <w:keepLines w:val="0"/>
              <w:rPr>
                <w:rFonts w:cs="Arial"/>
                <w:lang w:eastAsia="zh-CN"/>
              </w:rPr>
            </w:pPr>
            <w:r w:rsidRPr="005647EB">
              <w:rPr>
                <w:rFonts w:cs="Arial"/>
                <w:lang w:eastAsia="zh-CN"/>
              </w:rPr>
              <w:t>10</w:t>
            </w:r>
          </w:p>
        </w:tc>
      </w:tr>
      <w:tr w:rsidR="00EC0475" w:rsidRPr="005647EB" w14:paraId="6CA75449" w14:textId="77777777" w:rsidTr="002570E4">
        <w:trPr>
          <w:cantSplit/>
          <w:jc w:val="center"/>
        </w:trPr>
        <w:tc>
          <w:tcPr>
            <w:tcW w:w="2093" w:type="dxa"/>
            <w:tcBorders>
              <w:left w:val="single" w:sz="4" w:space="0" w:color="auto"/>
              <w:bottom w:val="single" w:sz="4" w:space="0" w:color="auto"/>
            </w:tcBorders>
          </w:tcPr>
          <w:p w14:paraId="3A43F6D4" w14:textId="2757C527" w:rsidR="00EC0475" w:rsidRPr="005647EB" w:rsidRDefault="00EC0475" w:rsidP="00EC0475">
            <w:pPr>
              <w:pStyle w:val="TAL"/>
              <w:keepNext w:val="0"/>
              <w:keepLines w:val="0"/>
              <w:rPr>
                <w:rFonts w:cs="Arial"/>
              </w:rPr>
            </w:pPr>
            <w:r w:rsidRPr="005647EB">
              <w:rPr>
                <w:rFonts w:cs="Arial"/>
              </w:rPr>
              <w:t>PDSCH parameters:</w:t>
            </w:r>
          </w:p>
          <w:p w14:paraId="5C60F7E8" w14:textId="730D5A26" w:rsidR="00EC0475" w:rsidRPr="005647EB" w:rsidRDefault="00EC0475" w:rsidP="00EC0475">
            <w:pPr>
              <w:pStyle w:val="TAL"/>
              <w:keepNext w:val="0"/>
              <w:keepLines w:val="0"/>
              <w:rPr>
                <w:rFonts w:cs="Arial"/>
                <w:bCs/>
              </w:rPr>
            </w:pPr>
            <w:r w:rsidRPr="005647EB">
              <w:rPr>
                <w:rFonts w:cs="Arial"/>
              </w:rPr>
              <w:t>DL Reference Measurement Channel</w:t>
            </w:r>
          </w:p>
        </w:tc>
        <w:tc>
          <w:tcPr>
            <w:tcW w:w="1276" w:type="dxa"/>
            <w:tcBorders>
              <w:bottom w:val="single" w:sz="4" w:space="0" w:color="auto"/>
            </w:tcBorders>
          </w:tcPr>
          <w:p w14:paraId="0F1377C5" w14:textId="77777777" w:rsidR="00EC0475" w:rsidRPr="005647EB" w:rsidRDefault="00EC0475" w:rsidP="00EC0475">
            <w:pPr>
              <w:pStyle w:val="TAC"/>
              <w:keepNext w:val="0"/>
              <w:keepLines w:val="0"/>
              <w:rPr>
                <w:rFonts w:cs="Arial"/>
              </w:rPr>
            </w:pPr>
          </w:p>
        </w:tc>
        <w:tc>
          <w:tcPr>
            <w:tcW w:w="2551" w:type="dxa"/>
            <w:gridSpan w:val="2"/>
          </w:tcPr>
          <w:p w14:paraId="78E67709" w14:textId="09D90473" w:rsidR="00EC0475" w:rsidRPr="005647EB" w:rsidRDefault="00EC0475" w:rsidP="00EC0475">
            <w:pPr>
              <w:pStyle w:val="TAC"/>
              <w:keepNext w:val="0"/>
              <w:keepLines w:val="0"/>
              <w:rPr>
                <w:rFonts w:cs="Arial"/>
                <w:lang w:eastAsia="zh-CN"/>
              </w:rPr>
            </w:pPr>
            <w:r w:rsidRPr="005647EB">
              <w:rPr>
                <w:rFonts w:cs="Arial"/>
                <w:lang w:eastAsia="zh-CN"/>
              </w:rPr>
              <w:t>R.1</w:t>
            </w:r>
            <w:r w:rsidRPr="005647EB">
              <w:rPr>
                <w:rFonts w:cs="Arial"/>
              </w:rPr>
              <w:t>7</w:t>
            </w:r>
            <w:r w:rsidRPr="005647EB">
              <w:rPr>
                <w:rFonts w:cs="Arial"/>
                <w:lang w:eastAsia="zh-CN"/>
              </w:rPr>
              <w:t xml:space="preserve"> TDD</w:t>
            </w:r>
          </w:p>
        </w:tc>
        <w:tc>
          <w:tcPr>
            <w:tcW w:w="2461" w:type="dxa"/>
            <w:gridSpan w:val="2"/>
            <w:tcBorders>
              <w:bottom w:val="single" w:sz="4" w:space="0" w:color="auto"/>
            </w:tcBorders>
          </w:tcPr>
          <w:p w14:paraId="3C71967F" w14:textId="77777777" w:rsidR="00EC0475" w:rsidRPr="005647EB" w:rsidRDefault="00EC0475" w:rsidP="00EC0475">
            <w:pPr>
              <w:pStyle w:val="TAC"/>
              <w:keepNext w:val="0"/>
              <w:keepLines w:val="0"/>
              <w:rPr>
                <w:rFonts w:cs="Arial"/>
                <w:lang w:eastAsia="zh-CN"/>
              </w:rPr>
            </w:pPr>
            <w:r w:rsidRPr="005647EB">
              <w:rPr>
                <w:rFonts w:cs="Arial"/>
                <w:lang w:eastAsia="zh-CN"/>
              </w:rPr>
              <w:t>-</w:t>
            </w:r>
          </w:p>
        </w:tc>
      </w:tr>
      <w:tr w:rsidR="00EC0475" w:rsidRPr="005647EB" w14:paraId="6B173AA9" w14:textId="77777777" w:rsidTr="002570E4">
        <w:trPr>
          <w:cantSplit/>
          <w:jc w:val="center"/>
        </w:trPr>
        <w:tc>
          <w:tcPr>
            <w:tcW w:w="2093" w:type="dxa"/>
            <w:tcBorders>
              <w:left w:val="single" w:sz="4" w:space="0" w:color="auto"/>
              <w:bottom w:val="single" w:sz="4" w:space="0" w:color="auto"/>
            </w:tcBorders>
          </w:tcPr>
          <w:p w14:paraId="6A595FAA" w14:textId="5901812B" w:rsidR="00EC0475" w:rsidRPr="005647EB" w:rsidRDefault="00EC0475" w:rsidP="00EC0475">
            <w:pPr>
              <w:pStyle w:val="TAL"/>
              <w:keepNext w:val="0"/>
              <w:keepLines w:val="0"/>
              <w:rPr>
                <w:rFonts w:cs="Arial"/>
              </w:rPr>
            </w:pPr>
            <w:r w:rsidRPr="005647EB">
              <w:rPr>
                <w:rFonts w:cs="Arial"/>
              </w:rPr>
              <w:t>MPDCCH parameters:</w:t>
            </w:r>
          </w:p>
          <w:p w14:paraId="01B7F360" w14:textId="31283DAB" w:rsidR="00EC0475" w:rsidRPr="005647EB" w:rsidRDefault="00EC0475" w:rsidP="00EC0475">
            <w:pPr>
              <w:pStyle w:val="TAL"/>
              <w:keepNext w:val="0"/>
              <w:keepLines w:val="0"/>
              <w:rPr>
                <w:rFonts w:cs="Arial"/>
                <w:bCs/>
              </w:rPr>
            </w:pPr>
            <w:r w:rsidRPr="005647EB">
              <w:rPr>
                <w:rFonts w:cs="Arial"/>
              </w:rPr>
              <w:t>DL Reference Measurement Channel</w:t>
            </w:r>
          </w:p>
        </w:tc>
        <w:tc>
          <w:tcPr>
            <w:tcW w:w="1276" w:type="dxa"/>
            <w:tcBorders>
              <w:bottom w:val="single" w:sz="4" w:space="0" w:color="auto"/>
            </w:tcBorders>
          </w:tcPr>
          <w:p w14:paraId="09004B99" w14:textId="77777777" w:rsidR="00EC0475" w:rsidRPr="005647EB" w:rsidRDefault="00EC0475" w:rsidP="00EC0475">
            <w:pPr>
              <w:pStyle w:val="TAC"/>
              <w:keepNext w:val="0"/>
              <w:keepLines w:val="0"/>
              <w:rPr>
                <w:rFonts w:cs="Arial"/>
              </w:rPr>
            </w:pPr>
          </w:p>
        </w:tc>
        <w:tc>
          <w:tcPr>
            <w:tcW w:w="2551" w:type="dxa"/>
            <w:gridSpan w:val="2"/>
          </w:tcPr>
          <w:p w14:paraId="6B60D604" w14:textId="7F8EAE3D" w:rsidR="00EC0475" w:rsidRPr="005647EB" w:rsidRDefault="00EC0475" w:rsidP="00EC0475">
            <w:pPr>
              <w:pStyle w:val="TAC"/>
              <w:keepNext w:val="0"/>
              <w:keepLines w:val="0"/>
              <w:rPr>
                <w:rFonts w:cs="Arial"/>
                <w:lang w:eastAsia="zh-CN"/>
              </w:rPr>
            </w:pPr>
            <w:r w:rsidRPr="005647EB">
              <w:rPr>
                <w:rFonts w:cs="Arial"/>
                <w:lang w:eastAsia="zh-CN"/>
              </w:rPr>
              <w:t>R.</w:t>
            </w:r>
            <w:r w:rsidRPr="005647EB">
              <w:rPr>
                <w:rFonts w:cs="Arial"/>
              </w:rPr>
              <w:t>15</w:t>
            </w:r>
            <w:r w:rsidRPr="005647EB">
              <w:rPr>
                <w:rFonts w:cs="Arial"/>
                <w:lang w:eastAsia="zh-CN"/>
              </w:rPr>
              <w:t xml:space="preserve"> TDD</w:t>
            </w:r>
          </w:p>
        </w:tc>
        <w:tc>
          <w:tcPr>
            <w:tcW w:w="2461" w:type="dxa"/>
            <w:gridSpan w:val="2"/>
            <w:tcBorders>
              <w:bottom w:val="single" w:sz="4" w:space="0" w:color="auto"/>
            </w:tcBorders>
          </w:tcPr>
          <w:p w14:paraId="7CFF5971" w14:textId="0C5923C2" w:rsidR="00EC0475" w:rsidRPr="005647EB" w:rsidRDefault="00EC0475" w:rsidP="00EC0475">
            <w:pPr>
              <w:pStyle w:val="TAC"/>
              <w:keepNext w:val="0"/>
              <w:keepLines w:val="0"/>
              <w:rPr>
                <w:rFonts w:cs="Arial"/>
                <w:lang w:eastAsia="zh-CN"/>
              </w:rPr>
            </w:pPr>
            <w:r w:rsidRPr="005647EB">
              <w:rPr>
                <w:rFonts w:cs="Arial"/>
                <w:lang w:eastAsia="zh-CN"/>
              </w:rPr>
              <w:t>R.</w:t>
            </w:r>
            <w:r w:rsidRPr="005647EB">
              <w:rPr>
                <w:rFonts w:cs="Arial"/>
              </w:rPr>
              <w:t>15 T</w:t>
            </w:r>
            <w:r w:rsidRPr="005647EB">
              <w:rPr>
                <w:rFonts w:cs="Arial"/>
                <w:lang w:eastAsia="zh-CN"/>
              </w:rPr>
              <w:t>DD</w:t>
            </w:r>
          </w:p>
        </w:tc>
      </w:tr>
      <w:tr w:rsidR="00EC0475" w:rsidRPr="005647EB" w14:paraId="4245FE9E" w14:textId="77777777" w:rsidTr="002570E4">
        <w:trPr>
          <w:cantSplit/>
          <w:jc w:val="center"/>
        </w:trPr>
        <w:tc>
          <w:tcPr>
            <w:tcW w:w="2093" w:type="dxa"/>
            <w:tcBorders>
              <w:left w:val="single" w:sz="4" w:space="0" w:color="auto"/>
              <w:bottom w:val="single" w:sz="4" w:space="0" w:color="auto"/>
            </w:tcBorders>
          </w:tcPr>
          <w:p w14:paraId="753253E9" w14:textId="5771A30E" w:rsidR="00EC0475" w:rsidRPr="005647EB" w:rsidRDefault="00EC0475" w:rsidP="00EC0475">
            <w:pPr>
              <w:pStyle w:val="TAL"/>
              <w:keepNext w:val="0"/>
              <w:keepLines w:val="0"/>
              <w:rPr>
                <w:rFonts w:cs="Arial"/>
              </w:rPr>
            </w:pPr>
            <w:r w:rsidRPr="005647EB">
              <w:rPr>
                <w:rFonts w:cs="Arial"/>
                <w:bCs/>
              </w:rPr>
              <w:t xml:space="preserve">OCNG Patterns </w:t>
            </w:r>
          </w:p>
        </w:tc>
        <w:tc>
          <w:tcPr>
            <w:tcW w:w="1276" w:type="dxa"/>
            <w:tcBorders>
              <w:bottom w:val="single" w:sz="4" w:space="0" w:color="auto"/>
            </w:tcBorders>
          </w:tcPr>
          <w:p w14:paraId="26CA0EDA" w14:textId="77777777" w:rsidR="00EC0475" w:rsidRPr="005647EB" w:rsidRDefault="00EC0475" w:rsidP="00EC0475">
            <w:pPr>
              <w:pStyle w:val="TAC"/>
              <w:keepNext w:val="0"/>
              <w:keepLines w:val="0"/>
              <w:rPr>
                <w:rFonts w:cs="Arial"/>
              </w:rPr>
            </w:pPr>
          </w:p>
        </w:tc>
        <w:tc>
          <w:tcPr>
            <w:tcW w:w="2551" w:type="dxa"/>
            <w:gridSpan w:val="2"/>
          </w:tcPr>
          <w:p w14:paraId="30A888C1" w14:textId="559272CF" w:rsidR="00EC0475" w:rsidRPr="005647EB" w:rsidRDefault="00EC0475" w:rsidP="00EC0475">
            <w:pPr>
              <w:pStyle w:val="TAC"/>
              <w:keepNext w:val="0"/>
              <w:keepLines w:val="0"/>
              <w:rPr>
                <w:rFonts w:cs="v4.2.0"/>
                <w:lang w:eastAsia="zh-CN"/>
              </w:rPr>
            </w:pPr>
            <w:r w:rsidRPr="005647EB">
              <w:rPr>
                <w:rFonts w:cs="v4.2.0"/>
                <w:lang w:eastAsia="zh-CN"/>
              </w:rPr>
              <w:t>OP.11 TDD</w:t>
            </w:r>
          </w:p>
        </w:tc>
        <w:tc>
          <w:tcPr>
            <w:tcW w:w="2461" w:type="dxa"/>
            <w:gridSpan w:val="2"/>
            <w:tcBorders>
              <w:bottom w:val="single" w:sz="4" w:space="0" w:color="auto"/>
            </w:tcBorders>
          </w:tcPr>
          <w:p w14:paraId="4C93197F" w14:textId="581003E2" w:rsidR="00EC0475" w:rsidRPr="005647EB" w:rsidRDefault="00EC0475" w:rsidP="00EC0475">
            <w:pPr>
              <w:pStyle w:val="TAC"/>
              <w:keepNext w:val="0"/>
              <w:keepLines w:val="0"/>
              <w:rPr>
                <w:rFonts w:cs="v4.2.0"/>
                <w:lang w:eastAsia="zh-CN"/>
              </w:rPr>
            </w:pPr>
            <w:r w:rsidRPr="005647EB">
              <w:rPr>
                <w:rFonts w:cs="Arial"/>
              </w:rPr>
              <w:t>OP.2 TDD</w:t>
            </w:r>
          </w:p>
        </w:tc>
      </w:tr>
      <w:tr w:rsidR="00EC0475" w:rsidRPr="005647EB" w14:paraId="4A2BDAE8" w14:textId="77777777" w:rsidTr="002570E4">
        <w:trPr>
          <w:cantSplit/>
          <w:jc w:val="center"/>
        </w:trPr>
        <w:tc>
          <w:tcPr>
            <w:tcW w:w="2093" w:type="dxa"/>
            <w:tcBorders>
              <w:left w:val="single" w:sz="4" w:space="0" w:color="auto"/>
              <w:bottom w:val="single" w:sz="4" w:space="0" w:color="auto"/>
            </w:tcBorders>
          </w:tcPr>
          <w:p w14:paraId="1245D94E" w14:textId="77777777" w:rsidR="00EC0475" w:rsidRPr="005647EB" w:rsidRDefault="00EC0475" w:rsidP="00EC0475">
            <w:pPr>
              <w:pStyle w:val="TAL"/>
              <w:keepNext w:val="0"/>
              <w:keepLines w:val="0"/>
              <w:rPr>
                <w:rFonts w:cs="Arial"/>
              </w:rPr>
            </w:pPr>
            <w:r w:rsidRPr="005647EB">
              <w:rPr>
                <w:rFonts w:cs="Arial"/>
                <w:bCs/>
              </w:rPr>
              <w:t>PBCH_RA</w:t>
            </w:r>
          </w:p>
        </w:tc>
        <w:tc>
          <w:tcPr>
            <w:tcW w:w="1276" w:type="dxa"/>
            <w:tcBorders>
              <w:bottom w:val="single" w:sz="4" w:space="0" w:color="auto"/>
            </w:tcBorders>
          </w:tcPr>
          <w:p w14:paraId="1CAE3A03"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val="restart"/>
            <w:vAlign w:val="center"/>
          </w:tcPr>
          <w:p w14:paraId="62F4532A" w14:textId="77777777" w:rsidR="00EC0475" w:rsidRPr="005647EB" w:rsidRDefault="00EC0475" w:rsidP="00EC0475">
            <w:pPr>
              <w:pStyle w:val="TAC"/>
              <w:keepNext w:val="0"/>
              <w:keepLines w:val="0"/>
              <w:rPr>
                <w:rFonts w:cs="Arial"/>
              </w:rPr>
            </w:pPr>
            <w:r w:rsidRPr="005647EB">
              <w:rPr>
                <w:rFonts w:cs="Arial"/>
              </w:rPr>
              <w:t>-3</w:t>
            </w:r>
          </w:p>
        </w:tc>
        <w:tc>
          <w:tcPr>
            <w:tcW w:w="2461" w:type="dxa"/>
            <w:gridSpan w:val="2"/>
            <w:vMerge w:val="restart"/>
            <w:vAlign w:val="center"/>
          </w:tcPr>
          <w:p w14:paraId="52275670" w14:textId="77777777" w:rsidR="00EC0475" w:rsidRPr="005647EB" w:rsidRDefault="00EC0475" w:rsidP="00EC0475">
            <w:pPr>
              <w:pStyle w:val="TAC"/>
              <w:keepNext w:val="0"/>
              <w:keepLines w:val="0"/>
              <w:rPr>
                <w:rFonts w:cs="Arial"/>
              </w:rPr>
            </w:pPr>
            <w:r w:rsidRPr="005647EB">
              <w:rPr>
                <w:rFonts w:cs="Arial"/>
              </w:rPr>
              <w:t>-3</w:t>
            </w:r>
          </w:p>
        </w:tc>
      </w:tr>
      <w:tr w:rsidR="00EC0475" w:rsidRPr="005647EB" w14:paraId="6DAA5C00" w14:textId="77777777" w:rsidTr="002570E4">
        <w:trPr>
          <w:cantSplit/>
          <w:jc w:val="center"/>
        </w:trPr>
        <w:tc>
          <w:tcPr>
            <w:tcW w:w="2093" w:type="dxa"/>
            <w:tcBorders>
              <w:left w:val="single" w:sz="4" w:space="0" w:color="auto"/>
              <w:bottom w:val="single" w:sz="4" w:space="0" w:color="auto"/>
            </w:tcBorders>
          </w:tcPr>
          <w:p w14:paraId="0F79D66B" w14:textId="77777777" w:rsidR="00EC0475" w:rsidRPr="005647EB" w:rsidRDefault="00EC0475" w:rsidP="00EC0475">
            <w:pPr>
              <w:pStyle w:val="TAL"/>
              <w:keepNext w:val="0"/>
              <w:keepLines w:val="0"/>
              <w:rPr>
                <w:rFonts w:cs="Arial"/>
              </w:rPr>
            </w:pPr>
            <w:r w:rsidRPr="005647EB">
              <w:rPr>
                <w:rFonts w:cs="Arial"/>
                <w:bCs/>
              </w:rPr>
              <w:t>PBCH_RB</w:t>
            </w:r>
          </w:p>
        </w:tc>
        <w:tc>
          <w:tcPr>
            <w:tcW w:w="1276" w:type="dxa"/>
            <w:tcBorders>
              <w:bottom w:val="single" w:sz="4" w:space="0" w:color="auto"/>
            </w:tcBorders>
          </w:tcPr>
          <w:p w14:paraId="50237C12"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tcPr>
          <w:p w14:paraId="7C5B9707" w14:textId="77777777" w:rsidR="00EC0475" w:rsidRPr="005647EB" w:rsidRDefault="00EC0475" w:rsidP="00EC0475">
            <w:pPr>
              <w:pStyle w:val="TAC"/>
              <w:keepNext w:val="0"/>
              <w:keepLines w:val="0"/>
              <w:rPr>
                <w:rFonts w:cs="Arial"/>
              </w:rPr>
            </w:pPr>
          </w:p>
        </w:tc>
        <w:tc>
          <w:tcPr>
            <w:tcW w:w="2461" w:type="dxa"/>
            <w:gridSpan w:val="2"/>
            <w:vMerge/>
          </w:tcPr>
          <w:p w14:paraId="60BDD53C" w14:textId="77777777" w:rsidR="00EC0475" w:rsidRPr="005647EB" w:rsidRDefault="00EC0475" w:rsidP="00EC0475">
            <w:pPr>
              <w:pStyle w:val="TAC"/>
              <w:keepNext w:val="0"/>
              <w:keepLines w:val="0"/>
              <w:rPr>
                <w:rFonts w:cs="Arial"/>
              </w:rPr>
            </w:pPr>
          </w:p>
        </w:tc>
      </w:tr>
      <w:tr w:rsidR="00EC0475" w:rsidRPr="005647EB" w14:paraId="4A781427" w14:textId="77777777" w:rsidTr="002570E4">
        <w:trPr>
          <w:cantSplit/>
          <w:jc w:val="center"/>
        </w:trPr>
        <w:tc>
          <w:tcPr>
            <w:tcW w:w="2093" w:type="dxa"/>
            <w:tcBorders>
              <w:left w:val="single" w:sz="4" w:space="0" w:color="auto"/>
              <w:bottom w:val="single" w:sz="4" w:space="0" w:color="auto"/>
            </w:tcBorders>
          </w:tcPr>
          <w:p w14:paraId="3B9859D8" w14:textId="77777777" w:rsidR="00EC0475" w:rsidRPr="005647EB" w:rsidRDefault="00EC0475" w:rsidP="00EC0475">
            <w:pPr>
              <w:pStyle w:val="TAL"/>
              <w:keepNext w:val="0"/>
              <w:keepLines w:val="0"/>
              <w:rPr>
                <w:rFonts w:cs="Arial"/>
              </w:rPr>
            </w:pPr>
            <w:r w:rsidRPr="005647EB">
              <w:rPr>
                <w:rFonts w:cs="Arial"/>
              </w:rPr>
              <w:t>PSS_RA</w:t>
            </w:r>
          </w:p>
        </w:tc>
        <w:tc>
          <w:tcPr>
            <w:tcW w:w="1276" w:type="dxa"/>
            <w:tcBorders>
              <w:bottom w:val="single" w:sz="4" w:space="0" w:color="auto"/>
            </w:tcBorders>
          </w:tcPr>
          <w:p w14:paraId="5EBB9865"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tcPr>
          <w:p w14:paraId="5DD24E3B" w14:textId="77777777" w:rsidR="00EC0475" w:rsidRPr="005647EB" w:rsidRDefault="00EC0475" w:rsidP="00EC0475">
            <w:pPr>
              <w:pStyle w:val="TAC"/>
              <w:keepNext w:val="0"/>
              <w:keepLines w:val="0"/>
              <w:rPr>
                <w:rFonts w:cs="Arial"/>
              </w:rPr>
            </w:pPr>
          </w:p>
        </w:tc>
        <w:tc>
          <w:tcPr>
            <w:tcW w:w="2461" w:type="dxa"/>
            <w:gridSpan w:val="2"/>
            <w:vMerge/>
          </w:tcPr>
          <w:p w14:paraId="68100AB8" w14:textId="77777777" w:rsidR="00EC0475" w:rsidRPr="005647EB" w:rsidRDefault="00EC0475" w:rsidP="00EC0475">
            <w:pPr>
              <w:pStyle w:val="TAC"/>
              <w:keepNext w:val="0"/>
              <w:keepLines w:val="0"/>
              <w:rPr>
                <w:rFonts w:cs="Arial"/>
              </w:rPr>
            </w:pPr>
          </w:p>
        </w:tc>
      </w:tr>
      <w:tr w:rsidR="00EC0475" w:rsidRPr="005647EB" w14:paraId="64F1F8F7" w14:textId="77777777" w:rsidTr="002570E4">
        <w:trPr>
          <w:cantSplit/>
          <w:jc w:val="center"/>
        </w:trPr>
        <w:tc>
          <w:tcPr>
            <w:tcW w:w="2093" w:type="dxa"/>
            <w:tcBorders>
              <w:left w:val="single" w:sz="4" w:space="0" w:color="auto"/>
            </w:tcBorders>
          </w:tcPr>
          <w:p w14:paraId="7BA9F7CD" w14:textId="77777777" w:rsidR="00EC0475" w:rsidRPr="005647EB" w:rsidRDefault="00EC0475" w:rsidP="00EC0475">
            <w:pPr>
              <w:pStyle w:val="TAL"/>
              <w:keepNext w:val="0"/>
              <w:keepLines w:val="0"/>
              <w:rPr>
                <w:rFonts w:cs="Arial"/>
                <w:lang w:eastAsia="zh-CN"/>
              </w:rPr>
            </w:pPr>
            <w:r w:rsidRPr="005647EB">
              <w:rPr>
                <w:rFonts w:cs="Arial"/>
              </w:rPr>
              <w:t>SSS_RA</w:t>
            </w:r>
          </w:p>
        </w:tc>
        <w:tc>
          <w:tcPr>
            <w:tcW w:w="1276" w:type="dxa"/>
          </w:tcPr>
          <w:p w14:paraId="4294794B" w14:textId="77777777" w:rsidR="00EC0475" w:rsidRPr="005647EB" w:rsidRDefault="00EC0475" w:rsidP="00EC0475">
            <w:pPr>
              <w:pStyle w:val="TAC"/>
              <w:keepNext w:val="0"/>
              <w:keepLines w:val="0"/>
              <w:rPr>
                <w:rFonts w:cs="Arial"/>
                <w:lang w:eastAsia="zh-CN"/>
              </w:rPr>
            </w:pPr>
            <w:r w:rsidRPr="005647EB">
              <w:rPr>
                <w:rFonts w:cs="Arial"/>
              </w:rPr>
              <w:t>dB</w:t>
            </w:r>
          </w:p>
        </w:tc>
        <w:tc>
          <w:tcPr>
            <w:tcW w:w="2551" w:type="dxa"/>
            <w:gridSpan w:val="2"/>
            <w:vMerge/>
          </w:tcPr>
          <w:p w14:paraId="54FE1BF8" w14:textId="77777777" w:rsidR="00EC0475" w:rsidRPr="005647EB" w:rsidRDefault="00EC0475" w:rsidP="00EC0475">
            <w:pPr>
              <w:pStyle w:val="TAC"/>
              <w:keepNext w:val="0"/>
              <w:keepLines w:val="0"/>
              <w:rPr>
                <w:rFonts w:cs="Arial"/>
              </w:rPr>
            </w:pPr>
          </w:p>
        </w:tc>
        <w:tc>
          <w:tcPr>
            <w:tcW w:w="2461" w:type="dxa"/>
            <w:gridSpan w:val="2"/>
            <w:vMerge/>
          </w:tcPr>
          <w:p w14:paraId="3383DE3F" w14:textId="77777777" w:rsidR="00EC0475" w:rsidRPr="005647EB" w:rsidRDefault="00EC0475" w:rsidP="00EC0475">
            <w:pPr>
              <w:pStyle w:val="TAC"/>
              <w:keepNext w:val="0"/>
              <w:keepLines w:val="0"/>
              <w:rPr>
                <w:rFonts w:cs="Arial"/>
              </w:rPr>
            </w:pPr>
          </w:p>
        </w:tc>
      </w:tr>
      <w:tr w:rsidR="00EC0475" w:rsidRPr="005647EB" w14:paraId="727D28E8" w14:textId="77777777" w:rsidTr="002570E4">
        <w:trPr>
          <w:cantSplit/>
          <w:jc w:val="center"/>
        </w:trPr>
        <w:tc>
          <w:tcPr>
            <w:tcW w:w="2093" w:type="dxa"/>
            <w:tcBorders>
              <w:left w:val="single" w:sz="4" w:space="0" w:color="auto"/>
              <w:bottom w:val="single" w:sz="4" w:space="0" w:color="auto"/>
            </w:tcBorders>
          </w:tcPr>
          <w:p w14:paraId="31E91304" w14:textId="77777777" w:rsidR="00EC0475" w:rsidRPr="005647EB" w:rsidRDefault="00EC0475" w:rsidP="00EC0475">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558B60E3"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5F10B589" w14:textId="77777777" w:rsidR="00EC0475" w:rsidRPr="005647EB" w:rsidRDefault="00EC0475" w:rsidP="00EC0475">
            <w:pPr>
              <w:pStyle w:val="TAC"/>
              <w:keepNext w:val="0"/>
              <w:keepLines w:val="0"/>
              <w:rPr>
                <w:rFonts w:cs="Arial"/>
              </w:rPr>
            </w:pPr>
          </w:p>
        </w:tc>
        <w:tc>
          <w:tcPr>
            <w:tcW w:w="2461" w:type="dxa"/>
            <w:gridSpan w:val="2"/>
            <w:vMerge/>
          </w:tcPr>
          <w:p w14:paraId="1F113724" w14:textId="77777777" w:rsidR="00EC0475" w:rsidRPr="005647EB" w:rsidRDefault="00EC0475" w:rsidP="00EC0475">
            <w:pPr>
              <w:pStyle w:val="TAC"/>
              <w:keepNext w:val="0"/>
              <w:keepLines w:val="0"/>
              <w:rPr>
                <w:rFonts w:cs="Arial"/>
              </w:rPr>
            </w:pPr>
          </w:p>
        </w:tc>
      </w:tr>
      <w:tr w:rsidR="00EC0475" w:rsidRPr="005647EB" w14:paraId="2B2C2401" w14:textId="77777777" w:rsidTr="002570E4">
        <w:trPr>
          <w:cantSplit/>
          <w:jc w:val="center"/>
        </w:trPr>
        <w:tc>
          <w:tcPr>
            <w:tcW w:w="2093" w:type="dxa"/>
            <w:tcBorders>
              <w:left w:val="single" w:sz="4" w:space="0" w:color="auto"/>
              <w:bottom w:val="single" w:sz="4" w:space="0" w:color="auto"/>
            </w:tcBorders>
          </w:tcPr>
          <w:p w14:paraId="46973B66" w14:textId="77777777" w:rsidR="00EC0475" w:rsidRPr="005647EB" w:rsidRDefault="00EC0475" w:rsidP="00EC0475">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32CEA048"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3BE7B709" w14:textId="77777777" w:rsidR="00EC0475" w:rsidRPr="005647EB" w:rsidRDefault="00EC0475" w:rsidP="00EC0475">
            <w:pPr>
              <w:pStyle w:val="TAC"/>
              <w:keepNext w:val="0"/>
              <w:keepLines w:val="0"/>
              <w:rPr>
                <w:rFonts w:cs="Arial"/>
              </w:rPr>
            </w:pPr>
          </w:p>
        </w:tc>
        <w:tc>
          <w:tcPr>
            <w:tcW w:w="2461" w:type="dxa"/>
            <w:gridSpan w:val="2"/>
            <w:vMerge/>
          </w:tcPr>
          <w:p w14:paraId="436595AF" w14:textId="77777777" w:rsidR="00EC0475" w:rsidRPr="005647EB" w:rsidRDefault="00EC0475" w:rsidP="00EC0475">
            <w:pPr>
              <w:pStyle w:val="TAC"/>
              <w:keepNext w:val="0"/>
              <w:keepLines w:val="0"/>
              <w:rPr>
                <w:rFonts w:cs="Arial"/>
              </w:rPr>
            </w:pPr>
          </w:p>
        </w:tc>
      </w:tr>
      <w:tr w:rsidR="00EC0475" w:rsidRPr="005647EB" w14:paraId="665716A0" w14:textId="77777777" w:rsidTr="002570E4">
        <w:trPr>
          <w:cantSplit/>
          <w:jc w:val="center"/>
        </w:trPr>
        <w:tc>
          <w:tcPr>
            <w:tcW w:w="2093" w:type="dxa"/>
            <w:tcBorders>
              <w:left w:val="single" w:sz="4" w:space="0" w:color="auto"/>
              <w:bottom w:val="single" w:sz="4" w:space="0" w:color="auto"/>
            </w:tcBorders>
          </w:tcPr>
          <w:p w14:paraId="576E1480" w14:textId="77777777" w:rsidR="00EC0475" w:rsidRPr="005647EB" w:rsidRDefault="00EC0475" w:rsidP="00EC0475">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3515600C"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10127545" w14:textId="77777777" w:rsidR="00EC0475" w:rsidRPr="005647EB" w:rsidRDefault="00EC0475" w:rsidP="00EC0475">
            <w:pPr>
              <w:pStyle w:val="TAC"/>
              <w:keepNext w:val="0"/>
              <w:keepLines w:val="0"/>
              <w:rPr>
                <w:rFonts w:cs="Arial"/>
              </w:rPr>
            </w:pPr>
          </w:p>
        </w:tc>
        <w:tc>
          <w:tcPr>
            <w:tcW w:w="2461" w:type="dxa"/>
            <w:gridSpan w:val="2"/>
            <w:vMerge/>
          </w:tcPr>
          <w:p w14:paraId="2F29816E" w14:textId="77777777" w:rsidR="00EC0475" w:rsidRPr="005647EB" w:rsidRDefault="00EC0475" w:rsidP="00EC0475">
            <w:pPr>
              <w:pStyle w:val="TAC"/>
              <w:keepNext w:val="0"/>
              <w:keepLines w:val="0"/>
              <w:rPr>
                <w:rFonts w:cs="Arial"/>
              </w:rPr>
            </w:pPr>
          </w:p>
        </w:tc>
      </w:tr>
      <w:tr w:rsidR="00EC0475" w:rsidRPr="005647EB" w14:paraId="63884F78" w14:textId="77777777" w:rsidTr="002570E4">
        <w:trPr>
          <w:cantSplit/>
          <w:jc w:val="center"/>
        </w:trPr>
        <w:tc>
          <w:tcPr>
            <w:tcW w:w="2093" w:type="dxa"/>
            <w:tcBorders>
              <w:left w:val="single" w:sz="4" w:space="0" w:color="auto"/>
              <w:bottom w:val="single" w:sz="4" w:space="0" w:color="auto"/>
            </w:tcBorders>
          </w:tcPr>
          <w:p w14:paraId="360BE4C6" w14:textId="77777777" w:rsidR="00EC0475" w:rsidRPr="005647EB" w:rsidRDefault="00EC0475" w:rsidP="00EC0475">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015441F2"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1872955E" w14:textId="77777777" w:rsidR="00EC0475" w:rsidRPr="005647EB" w:rsidRDefault="00EC0475" w:rsidP="00EC0475">
            <w:pPr>
              <w:pStyle w:val="TAC"/>
              <w:keepNext w:val="0"/>
              <w:keepLines w:val="0"/>
              <w:rPr>
                <w:rFonts w:cs="Arial"/>
              </w:rPr>
            </w:pPr>
          </w:p>
        </w:tc>
        <w:tc>
          <w:tcPr>
            <w:tcW w:w="2461" w:type="dxa"/>
            <w:gridSpan w:val="2"/>
            <w:vMerge/>
          </w:tcPr>
          <w:p w14:paraId="7ED8F051" w14:textId="77777777" w:rsidR="00EC0475" w:rsidRPr="005647EB" w:rsidRDefault="00EC0475" w:rsidP="00EC0475">
            <w:pPr>
              <w:pStyle w:val="TAC"/>
              <w:keepNext w:val="0"/>
              <w:keepLines w:val="0"/>
              <w:rPr>
                <w:rFonts w:cs="Arial"/>
              </w:rPr>
            </w:pPr>
          </w:p>
        </w:tc>
      </w:tr>
      <w:tr w:rsidR="00EC0475" w:rsidRPr="005647EB" w14:paraId="298E8770" w14:textId="77777777" w:rsidTr="002570E4">
        <w:trPr>
          <w:cantSplit/>
          <w:jc w:val="center"/>
        </w:trPr>
        <w:tc>
          <w:tcPr>
            <w:tcW w:w="2093" w:type="dxa"/>
            <w:tcBorders>
              <w:left w:val="single" w:sz="4" w:space="0" w:color="auto"/>
              <w:bottom w:val="single" w:sz="4" w:space="0" w:color="auto"/>
            </w:tcBorders>
          </w:tcPr>
          <w:p w14:paraId="7F5D905F" w14:textId="77777777" w:rsidR="00EC0475" w:rsidRPr="005647EB" w:rsidRDefault="00EC0475" w:rsidP="00EC0475">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43788E4A"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02F77771" w14:textId="77777777" w:rsidR="00EC0475" w:rsidRPr="005647EB" w:rsidRDefault="00EC0475" w:rsidP="00EC0475">
            <w:pPr>
              <w:pStyle w:val="TAC"/>
              <w:keepNext w:val="0"/>
              <w:keepLines w:val="0"/>
              <w:rPr>
                <w:rFonts w:cs="Arial"/>
              </w:rPr>
            </w:pPr>
          </w:p>
        </w:tc>
        <w:tc>
          <w:tcPr>
            <w:tcW w:w="2461" w:type="dxa"/>
            <w:gridSpan w:val="2"/>
            <w:vMerge/>
          </w:tcPr>
          <w:p w14:paraId="6AADD342" w14:textId="77777777" w:rsidR="00EC0475" w:rsidRPr="005647EB" w:rsidRDefault="00EC0475" w:rsidP="00EC0475">
            <w:pPr>
              <w:pStyle w:val="TAC"/>
              <w:keepNext w:val="0"/>
              <w:keepLines w:val="0"/>
              <w:rPr>
                <w:rFonts w:cs="Arial"/>
              </w:rPr>
            </w:pPr>
          </w:p>
        </w:tc>
      </w:tr>
      <w:tr w:rsidR="00EC0475" w:rsidRPr="005647EB" w14:paraId="1AB5CB8E" w14:textId="77777777" w:rsidTr="002570E4">
        <w:trPr>
          <w:cantSplit/>
          <w:jc w:val="center"/>
        </w:trPr>
        <w:tc>
          <w:tcPr>
            <w:tcW w:w="2093" w:type="dxa"/>
            <w:tcBorders>
              <w:left w:val="single" w:sz="4" w:space="0" w:color="auto"/>
              <w:bottom w:val="single" w:sz="4" w:space="0" w:color="auto"/>
            </w:tcBorders>
          </w:tcPr>
          <w:p w14:paraId="5BEE92DA" w14:textId="77777777" w:rsidR="00EC0475" w:rsidRPr="005647EB" w:rsidRDefault="00EC0475" w:rsidP="00EC0475">
            <w:pPr>
              <w:pStyle w:val="TAL"/>
              <w:keepNext w:val="0"/>
              <w:keepLines w:val="0"/>
              <w:rPr>
                <w:rFonts w:cs="Arial"/>
              </w:rPr>
            </w:pPr>
            <w:r w:rsidRPr="005647EB">
              <w:rPr>
                <w:rFonts w:cs="Arial"/>
              </w:rPr>
              <w:t>PDSCH_RA</w:t>
            </w:r>
          </w:p>
        </w:tc>
        <w:tc>
          <w:tcPr>
            <w:tcW w:w="1276" w:type="dxa"/>
            <w:tcBorders>
              <w:bottom w:val="single" w:sz="4" w:space="0" w:color="auto"/>
            </w:tcBorders>
          </w:tcPr>
          <w:p w14:paraId="6A8493C1"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7B2535CA" w14:textId="77777777" w:rsidR="00EC0475" w:rsidRPr="005647EB" w:rsidRDefault="00EC0475" w:rsidP="00EC0475">
            <w:pPr>
              <w:pStyle w:val="TAC"/>
              <w:keepNext w:val="0"/>
              <w:keepLines w:val="0"/>
              <w:rPr>
                <w:rFonts w:cs="Arial"/>
              </w:rPr>
            </w:pPr>
          </w:p>
        </w:tc>
        <w:tc>
          <w:tcPr>
            <w:tcW w:w="2461" w:type="dxa"/>
            <w:gridSpan w:val="2"/>
            <w:vMerge/>
          </w:tcPr>
          <w:p w14:paraId="5D8D8F0D" w14:textId="77777777" w:rsidR="00EC0475" w:rsidRPr="005647EB" w:rsidRDefault="00EC0475" w:rsidP="00EC0475">
            <w:pPr>
              <w:pStyle w:val="TAC"/>
              <w:keepNext w:val="0"/>
              <w:keepLines w:val="0"/>
              <w:rPr>
                <w:rFonts w:cs="Arial"/>
              </w:rPr>
            </w:pPr>
          </w:p>
        </w:tc>
      </w:tr>
      <w:tr w:rsidR="00EC0475" w:rsidRPr="005647EB" w14:paraId="1415DE5A" w14:textId="77777777" w:rsidTr="002570E4">
        <w:trPr>
          <w:cantSplit/>
          <w:jc w:val="center"/>
        </w:trPr>
        <w:tc>
          <w:tcPr>
            <w:tcW w:w="2093" w:type="dxa"/>
            <w:tcBorders>
              <w:left w:val="single" w:sz="4" w:space="0" w:color="auto"/>
              <w:bottom w:val="single" w:sz="4" w:space="0" w:color="auto"/>
            </w:tcBorders>
          </w:tcPr>
          <w:p w14:paraId="4B4EB44B" w14:textId="77777777" w:rsidR="00EC0475" w:rsidRPr="005647EB" w:rsidRDefault="00EC0475" w:rsidP="00EC0475">
            <w:pPr>
              <w:pStyle w:val="TAL"/>
              <w:keepNext w:val="0"/>
              <w:keepLines w:val="0"/>
              <w:rPr>
                <w:rFonts w:cs="Arial"/>
              </w:rPr>
            </w:pPr>
            <w:r w:rsidRPr="005647EB">
              <w:rPr>
                <w:rFonts w:cs="Arial"/>
              </w:rPr>
              <w:t>PDSCH_RB</w:t>
            </w:r>
          </w:p>
        </w:tc>
        <w:tc>
          <w:tcPr>
            <w:tcW w:w="1276" w:type="dxa"/>
            <w:tcBorders>
              <w:bottom w:val="single" w:sz="4" w:space="0" w:color="auto"/>
            </w:tcBorders>
          </w:tcPr>
          <w:p w14:paraId="25677372"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0CC499DC" w14:textId="77777777" w:rsidR="00EC0475" w:rsidRPr="005647EB" w:rsidRDefault="00EC0475" w:rsidP="00EC0475">
            <w:pPr>
              <w:pStyle w:val="TAC"/>
              <w:keepNext w:val="0"/>
              <w:keepLines w:val="0"/>
              <w:rPr>
                <w:rFonts w:cs="Arial"/>
              </w:rPr>
            </w:pPr>
          </w:p>
        </w:tc>
        <w:tc>
          <w:tcPr>
            <w:tcW w:w="2461" w:type="dxa"/>
            <w:gridSpan w:val="2"/>
            <w:vMerge/>
          </w:tcPr>
          <w:p w14:paraId="6D4F3E4C" w14:textId="77777777" w:rsidR="00EC0475" w:rsidRPr="005647EB" w:rsidRDefault="00EC0475" w:rsidP="00EC0475">
            <w:pPr>
              <w:pStyle w:val="TAC"/>
              <w:keepNext w:val="0"/>
              <w:keepLines w:val="0"/>
              <w:rPr>
                <w:rFonts w:cs="Arial"/>
              </w:rPr>
            </w:pPr>
          </w:p>
        </w:tc>
      </w:tr>
      <w:tr w:rsidR="00EC0475" w:rsidRPr="005647EB" w14:paraId="10DDDC9F" w14:textId="77777777" w:rsidTr="002570E4">
        <w:trPr>
          <w:cantSplit/>
          <w:jc w:val="center"/>
        </w:trPr>
        <w:tc>
          <w:tcPr>
            <w:tcW w:w="2093" w:type="dxa"/>
            <w:tcBorders>
              <w:left w:val="single" w:sz="4" w:space="0" w:color="auto"/>
              <w:bottom w:val="single" w:sz="4" w:space="0" w:color="auto"/>
            </w:tcBorders>
            <w:vAlign w:val="center"/>
          </w:tcPr>
          <w:p w14:paraId="25FFD62C" w14:textId="1FA97361" w:rsidR="00EC0475" w:rsidRPr="005647EB" w:rsidRDefault="00EC0475" w:rsidP="00EC0475">
            <w:pPr>
              <w:pStyle w:val="TAL"/>
              <w:keepNext w:val="0"/>
              <w:keepLines w:val="0"/>
              <w:rPr>
                <w:rFonts w:cs="Arial"/>
              </w:rPr>
            </w:pPr>
            <w:r w:rsidRPr="005647EB">
              <w:rPr>
                <w:rFonts w:cs="Arial"/>
              </w:rPr>
              <w:t>OCNG_RA</w:t>
            </w:r>
            <w:r w:rsidRPr="005647EB">
              <w:rPr>
                <w:rFonts w:cs="Arial"/>
                <w:vertAlign w:val="superscript"/>
              </w:rPr>
              <w:t>Note 1</w:t>
            </w:r>
          </w:p>
        </w:tc>
        <w:tc>
          <w:tcPr>
            <w:tcW w:w="1276" w:type="dxa"/>
            <w:tcBorders>
              <w:bottom w:val="single" w:sz="4" w:space="0" w:color="auto"/>
            </w:tcBorders>
          </w:tcPr>
          <w:p w14:paraId="62C827A8"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33A6316C" w14:textId="77777777" w:rsidR="00EC0475" w:rsidRPr="005647EB" w:rsidRDefault="00EC0475" w:rsidP="00EC0475">
            <w:pPr>
              <w:pStyle w:val="TAC"/>
              <w:keepNext w:val="0"/>
              <w:keepLines w:val="0"/>
              <w:rPr>
                <w:rFonts w:cs="Arial"/>
              </w:rPr>
            </w:pPr>
          </w:p>
        </w:tc>
        <w:tc>
          <w:tcPr>
            <w:tcW w:w="2461" w:type="dxa"/>
            <w:gridSpan w:val="2"/>
            <w:vMerge/>
          </w:tcPr>
          <w:p w14:paraId="09C2CA77" w14:textId="77777777" w:rsidR="00EC0475" w:rsidRPr="005647EB" w:rsidRDefault="00EC0475" w:rsidP="00EC0475">
            <w:pPr>
              <w:pStyle w:val="TAC"/>
              <w:keepNext w:val="0"/>
              <w:keepLines w:val="0"/>
              <w:rPr>
                <w:rFonts w:cs="Arial"/>
              </w:rPr>
            </w:pPr>
          </w:p>
        </w:tc>
      </w:tr>
      <w:tr w:rsidR="00EC0475" w:rsidRPr="005647EB" w14:paraId="44180829" w14:textId="77777777" w:rsidTr="002570E4">
        <w:trPr>
          <w:cantSplit/>
          <w:jc w:val="center"/>
        </w:trPr>
        <w:tc>
          <w:tcPr>
            <w:tcW w:w="2093" w:type="dxa"/>
            <w:tcBorders>
              <w:left w:val="single" w:sz="4" w:space="0" w:color="auto"/>
              <w:bottom w:val="single" w:sz="4" w:space="0" w:color="auto"/>
            </w:tcBorders>
            <w:vAlign w:val="center"/>
          </w:tcPr>
          <w:p w14:paraId="2A658BBE" w14:textId="3F9F9735" w:rsidR="00EC0475" w:rsidRPr="005647EB" w:rsidRDefault="00EC0475" w:rsidP="00EC0475">
            <w:pPr>
              <w:pStyle w:val="TAL"/>
              <w:keepNext w:val="0"/>
              <w:keepLines w:val="0"/>
              <w:rPr>
                <w:rFonts w:cs="Arial"/>
              </w:rPr>
            </w:pPr>
            <w:r w:rsidRPr="005647EB">
              <w:rPr>
                <w:rFonts w:cs="Arial"/>
              </w:rPr>
              <w:t>OCNG_RB</w:t>
            </w:r>
            <w:r w:rsidRPr="005647EB">
              <w:rPr>
                <w:rFonts w:cs="Arial"/>
                <w:vertAlign w:val="superscript"/>
              </w:rPr>
              <w:t xml:space="preserve">Note 1 </w:t>
            </w:r>
          </w:p>
        </w:tc>
        <w:tc>
          <w:tcPr>
            <w:tcW w:w="1276" w:type="dxa"/>
            <w:tcBorders>
              <w:bottom w:val="single" w:sz="4" w:space="0" w:color="auto"/>
            </w:tcBorders>
          </w:tcPr>
          <w:p w14:paraId="14AEB28C"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Borders>
              <w:bottom w:val="single" w:sz="4" w:space="0" w:color="auto"/>
            </w:tcBorders>
          </w:tcPr>
          <w:p w14:paraId="0D045305" w14:textId="77777777" w:rsidR="00EC0475" w:rsidRPr="005647EB" w:rsidRDefault="00EC0475" w:rsidP="00EC0475">
            <w:pPr>
              <w:pStyle w:val="TAC"/>
              <w:keepNext w:val="0"/>
              <w:keepLines w:val="0"/>
              <w:rPr>
                <w:rFonts w:cs="Arial"/>
              </w:rPr>
            </w:pPr>
          </w:p>
        </w:tc>
        <w:tc>
          <w:tcPr>
            <w:tcW w:w="2461" w:type="dxa"/>
            <w:gridSpan w:val="2"/>
            <w:vMerge/>
            <w:tcBorders>
              <w:bottom w:val="single" w:sz="4" w:space="0" w:color="auto"/>
            </w:tcBorders>
          </w:tcPr>
          <w:p w14:paraId="79F19618" w14:textId="77777777" w:rsidR="00EC0475" w:rsidRPr="005647EB" w:rsidRDefault="00EC0475" w:rsidP="00EC0475">
            <w:pPr>
              <w:pStyle w:val="TAC"/>
              <w:keepNext w:val="0"/>
              <w:keepLines w:val="0"/>
              <w:rPr>
                <w:rFonts w:cs="Arial"/>
              </w:rPr>
            </w:pPr>
          </w:p>
        </w:tc>
      </w:tr>
      <w:tr w:rsidR="00EC0475" w:rsidRPr="005647EB" w14:paraId="498ADE28" w14:textId="77777777" w:rsidTr="002570E4">
        <w:trPr>
          <w:cantSplit/>
          <w:jc w:val="center"/>
        </w:trPr>
        <w:tc>
          <w:tcPr>
            <w:tcW w:w="2093" w:type="dxa"/>
          </w:tcPr>
          <w:p w14:paraId="68FDE708" w14:textId="2426B209" w:rsidR="00EC0475" w:rsidRPr="005647EB" w:rsidRDefault="00EC0475" w:rsidP="00EC0475">
            <w:pPr>
              <w:pStyle w:val="TAL"/>
              <w:keepNext w:val="0"/>
              <w:keepLines w:val="0"/>
              <w:rPr>
                <w:rFonts w:cs="Arial"/>
                <w:lang w:eastAsia="zh-CN"/>
              </w:rPr>
            </w:pPr>
            <w:r w:rsidRPr="005647EB">
              <w:rPr>
                <w:rFonts w:cs="v4.2.0"/>
                <w:position w:val="-12"/>
              </w:rPr>
              <w:object w:dxaOrig="400" w:dyaOrig="360" w14:anchorId="51A7D520">
                <v:shape id="_x0000_i1271" type="#_x0000_t75" style="width:20.5pt;height:20.5pt" o:ole="" fillcolor="window">
                  <v:imagedata r:id="rId10" o:title=""/>
                </v:shape>
                <o:OLEObject Type="Embed" ProgID="Equation.3" ShapeID="_x0000_i1271" DrawAspect="Content" ObjectID="_1781977830" r:id="rId279"/>
              </w:object>
            </w:r>
            <w:r w:rsidRPr="005647EB">
              <w:rPr>
                <w:rFonts w:cs="Arial"/>
                <w:vertAlign w:val="superscript"/>
              </w:rPr>
              <w:t xml:space="preserve"> Note </w:t>
            </w:r>
            <w:r w:rsidRPr="005647EB">
              <w:rPr>
                <w:rFonts w:cs="Arial"/>
                <w:vertAlign w:val="superscript"/>
                <w:lang w:eastAsia="zh-CN"/>
              </w:rPr>
              <w:t>2</w:t>
            </w:r>
          </w:p>
        </w:tc>
        <w:tc>
          <w:tcPr>
            <w:tcW w:w="1276" w:type="dxa"/>
          </w:tcPr>
          <w:p w14:paraId="6F950B73" w14:textId="49A34EDB" w:rsidR="00EC0475" w:rsidRPr="005647EB" w:rsidRDefault="00EC0475" w:rsidP="00EC0475">
            <w:pPr>
              <w:pStyle w:val="TAC"/>
              <w:keepNext w:val="0"/>
              <w:keepLines w:val="0"/>
              <w:rPr>
                <w:rFonts w:cs="Arial"/>
              </w:rPr>
            </w:pPr>
            <w:r w:rsidRPr="005647EB">
              <w:rPr>
                <w:rFonts w:cs="v4.2.0"/>
              </w:rPr>
              <w:t>dBm/15 KHz</w:t>
            </w:r>
          </w:p>
        </w:tc>
        <w:tc>
          <w:tcPr>
            <w:tcW w:w="5012" w:type="dxa"/>
            <w:gridSpan w:val="4"/>
          </w:tcPr>
          <w:p w14:paraId="43E52A0C" w14:textId="77777777" w:rsidR="00EC0475" w:rsidRPr="005647EB" w:rsidRDefault="00EC0475" w:rsidP="00EC0475">
            <w:pPr>
              <w:pStyle w:val="TAC"/>
              <w:keepNext w:val="0"/>
              <w:keepLines w:val="0"/>
              <w:rPr>
                <w:rFonts w:cs="Arial"/>
              </w:rPr>
            </w:pPr>
            <w:r w:rsidRPr="005647EB">
              <w:rPr>
                <w:rFonts w:cs="Arial"/>
              </w:rPr>
              <w:t>-98</w:t>
            </w:r>
          </w:p>
        </w:tc>
      </w:tr>
      <w:tr w:rsidR="00EC0475" w:rsidRPr="005647EB" w14:paraId="40EC2A22" w14:textId="77777777" w:rsidTr="002570E4">
        <w:trPr>
          <w:cantSplit/>
          <w:jc w:val="center"/>
        </w:trPr>
        <w:tc>
          <w:tcPr>
            <w:tcW w:w="2093" w:type="dxa"/>
          </w:tcPr>
          <w:p w14:paraId="6F798F87" w14:textId="77777777" w:rsidR="00EC0475" w:rsidRPr="005647EB" w:rsidRDefault="00EC0475" w:rsidP="00EC0475">
            <w:pPr>
              <w:pStyle w:val="TAL"/>
              <w:keepNext w:val="0"/>
              <w:keepLines w:val="0"/>
              <w:rPr>
                <w:rFonts w:cs="Arial"/>
              </w:rPr>
            </w:pPr>
            <w:r w:rsidRPr="005647EB">
              <w:rPr>
                <w:rFonts w:cs="v4.2.0"/>
                <w:position w:val="-12"/>
              </w:rPr>
              <w:object w:dxaOrig="800" w:dyaOrig="380" w14:anchorId="2EA806D7">
                <v:shape id="_x0000_i1272" type="#_x0000_t75" style="width:36pt;height:14.5pt" o:ole="" fillcolor="window">
                  <v:imagedata r:id="rId14" o:title=""/>
                </v:shape>
                <o:OLEObject Type="Embed" ProgID="Equation.3" ShapeID="_x0000_i1272" DrawAspect="Content" ObjectID="_1781977831" r:id="rId280"/>
              </w:object>
            </w:r>
          </w:p>
        </w:tc>
        <w:tc>
          <w:tcPr>
            <w:tcW w:w="1276" w:type="dxa"/>
          </w:tcPr>
          <w:p w14:paraId="25841692" w14:textId="77777777" w:rsidR="00EC0475" w:rsidRPr="005647EB" w:rsidRDefault="00EC0475" w:rsidP="00EC0475">
            <w:pPr>
              <w:pStyle w:val="TAC"/>
              <w:keepNext w:val="0"/>
              <w:keepLines w:val="0"/>
              <w:rPr>
                <w:rFonts w:cs="Arial"/>
              </w:rPr>
            </w:pPr>
            <w:r w:rsidRPr="005647EB">
              <w:rPr>
                <w:rFonts w:cs="v4.2.0"/>
              </w:rPr>
              <w:t>dB</w:t>
            </w:r>
          </w:p>
        </w:tc>
        <w:tc>
          <w:tcPr>
            <w:tcW w:w="1275" w:type="dxa"/>
          </w:tcPr>
          <w:p w14:paraId="5762A180" w14:textId="77777777" w:rsidR="00EC0475" w:rsidRPr="005647EB" w:rsidDel="004B51DC" w:rsidRDefault="00EC0475" w:rsidP="00EC0475">
            <w:pPr>
              <w:pStyle w:val="TAC"/>
              <w:keepNext w:val="0"/>
              <w:keepLines w:val="0"/>
              <w:rPr>
                <w:rFonts w:cs="Arial"/>
              </w:rPr>
            </w:pPr>
            <w:r w:rsidRPr="005647EB">
              <w:rPr>
                <w:rFonts w:cs="v4.2.0"/>
              </w:rPr>
              <w:t>4</w:t>
            </w:r>
          </w:p>
        </w:tc>
        <w:tc>
          <w:tcPr>
            <w:tcW w:w="1276" w:type="dxa"/>
          </w:tcPr>
          <w:p w14:paraId="7DDA89C2" w14:textId="77777777" w:rsidR="00EC0475" w:rsidRPr="005647EB" w:rsidDel="004B51DC" w:rsidRDefault="00EC0475" w:rsidP="00EC0475">
            <w:pPr>
              <w:pStyle w:val="TAC"/>
              <w:keepNext w:val="0"/>
              <w:keepLines w:val="0"/>
              <w:rPr>
                <w:rFonts w:cs="Arial"/>
              </w:rPr>
            </w:pPr>
            <w:r w:rsidRPr="005647EB">
              <w:rPr>
                <w:rFonts w:cs="v4.2.0"/>
              </w:rPr>
              <w:t>4</w:t>
            </w:r>
          </w:p>
        </w:tc>
        <w:tc>
          <w:tcPr>
            <w:tcW w:w="1109" w:type="dxa"/>
          </w:tcPr>
          <w:p w14:paraId="43E3C4A6" w14:textId="77777777" w:rsidR="00EC0475" w:rsidRPr="005647EB" w:rsidDel="00B36E6D" w:rsidRDefault="00EC0475" w:rsidP="00EC0475">
            <w:pPr>
              <w:pStyle w:val="TAC"/>
              <w:keepNext w:val="0"/>
              <w:keepLines w:val="0"/>
              <w:rPr>
                <w:rFonts w:cs="Arial"/>
              </w:rPr>
            </w:pPr>
            <w:r w:rsidRPr="005647EB">
              <w:rPr>
                <w:rFonts w:cs="v4.2.0"/>
              </w:rPr>
              <w:t>-Infinity</w:t>
            </w:r>
          </w:p>
        </w:tc>
        <w:tc>
          <w:tcPr>
            <w:tcW w:w="1352" w:type="dxa"/>
          </w:tcPr>
          <w:p w14:paraId="13FBE0CF" w14:textId="77777777" w:rsidR="00EC0475" w:rsidRPr="005647EB" w:rsidDel="004B51DC" w:rsidRDefault="00EC0475" w:rsidP="00EC0475">
            <w:pPr>
              <w:pStyle w:val="TAC"/>
              <w:keepNext w:val="0"/>
              <w:keepLines w:val="0"/>
              <w:rPr>
                <w:rFonts w:cs="Arial"/>
              </w:rPr>
            </w:pPr>
            <w:r w:rsidRPr="005647EB">
              <w:rPr>
                <w:rFonts w:cs="v4.2.0"/>
              </w:rPr>
              <w:t>8.65</w:t>
            </w:r>
          </w:p>
        </w:tc>
      </w:tr>
      <w:tr w:rsidR="00EC0475" w:rsidRPr="005647EB" w14:paraId="6767C5F7" w14:textId="77777777" w:rsidTr="002570E4">
        <w:trPr>
          <w:cantSplit/>
          <w:jc w:val="center"/>
        </w:trPr>
        <w:tc>
          <w:tcPr>
            <w:tcW w:w="2093" w:type="dxa"/>
          </w:tcPr>
          <w:p w14:paraId="3F193863" w14:textId="44B6CBBC" w:rsidR="00EC0475" w:rsidRPr="005647EB" w:rsidRDefault="00EC0475" w:rsidP="00EC0475">
            <w:pPr>
              <w:pStyle w:val="TAL"/>
              <w:keepNext w:val="0"/>
              <w:keepLines w:val="0"/>
              <w:rPr>
                <w:rFonts w:cs="Arial"/>
              </w:rPr>
            </w:pPr>
            <w:r w:rsidRPr="005647EB">
              <w:rPr>
                <w:rFonts w:cs="v4.2.0"/>
                <w:position w:val="-12"/>
              </w:rPr>
              <w:object w:dxaOrig="620" w:dyaOrig="380" w14:anchorId="7F1B3441">
                <v:shape id="_x0000_i1273" type="#_x0000_t75" style="width:28.5pt;height:14.5pt" o:ole="" fillcolor="window">
                  <v:imagedata r:id="rId12" o:title=""/>
                </v:shape>
                <o:OLEObject Type="Embed" ProgID="Equation.3" ShapeID="_x0000_i1273" DrawAspect="Content" ObjectID="_1781977832" r:id="rId281"/>
              </w:object>
            </w:r>
            <w:r w:rsidRPr="005647EB">
              <w:rPr>
                <w:rFonts w:cs="Arial"/>
                <w:vertAlign w:val="superscript"/>
              </w:rPr>
              <w:t xml:space="preserve"> Note </w:t>
            </w:r>
            <w:r w:rsidRPr="005647EB">
              <w:rPr>
                <w:rFonts w:cs="Arial"/>
                <w:vertAlign w:val="superscript"/>
                <w:lang w:eastAsia="zh-CN"/>
              </w:rPr>
              <w:t>3</w:t>
            </w:r>
          </w:p>
        </w:tc>
        <w:tc>
          <w:tcPr>
            <w:tcW w:w="1276" w:type="dxa"/>
          </w:tcPr>
          <w:p w14:paraId="4595063B" w14:textId="77777777" w:rsidR="00EC0475" w:rsidRPr="005647EB" w:rsidRDefault="00EC0475" w:rsidP="00EC0475">
            <w:pPr>
              <w:pStyle w:val="TAC"/>
              <w:keepNext w:val="0"/>
              <w:keepLines w:val="0"/>
              <w:rPr>
                <w:rFonts w:cs="Arial"/>
              </w:rPr>
            </w:pPr>
            <w:r w:rsidRPr="005647EB">
              <w:rPr>
                <w:rFonts w:cs="v4.2.0"/>
              </w:rPr>
              <w:t>dB</w:t>
            </w:r>
          </w:p>
        </w:tc>
        <w:tc>
          <w:tcPr>
            <w:tcW w:w="1275" w:type="dxa"/>
          </w:tcPr>
          <w:p w14:paraId="011CDE3A" w14:textId="77777777" w:rsidR="00EC0475" w:rsidRPr="005647EB" w:rsidDel="004B51DC" w:rsidRDefault="00EC0475" w:rsidP="00EC0475">
            <w:pPr>
              <w:pStyle w:val="TAC"/>
              <w:keepNext w:val="0"/>
              <w:keepLines w:val="0"/>
              <w:rPr>
                <w:rFonts w:cs="Arial"/>
              </w:rPr>
            </w:pPr>
            <w:r w:rsidRPr="005647EB">
              <w:rPr>
                <w:rFonts w:cs="v4.2.0"/>
              </w:rPr>
              <w:t>4</w:t>
            </w:r>
          </w:p>
        </w:tc>
        <w:tc>
          <w:tcPr>
            <w:tcW w:w="1276" w:type="dxa"/>
          </w:tcPr>
          <w:p w14:paraId="4B8613E9" w14:textId="77777777" w:rsidR="00EC0475" w:rsidRPr="005647EB" w:rsidDel="004B51DC" w:rsidRDefault="00EC0475" w:rsidP="00EC0475">
            <w:pPr>
              <w:pStyle w:val="TAC"/>
              <w:keepNext w:val="0"/>
              <w:keepLines w:val="0"/>
              <w:rPr>
                <w:rFonts w:cs="Arial"/>
              </w:rPr>
            </w:pPr>
            <w:r w:rsidRPr="005647EB">
              <w:rPr>
                <w:rFonts w:cs="Arial"/>
              </w:rPr>
              <w:t>4</w:t>
            </w:r>
          </w:p>
        </w:tc>
        <w:tc>
          <w:tcPr>
            <w:tcW w:w="1109" w:type="dxa"/>
          </w:tcPr>
          <w:p w14:paraId="71B6BE5D" w14:textId="77777777" w:rsidR="00EC0475" w:rsidRPr="005647EB" w:rsidDel="00B36E6D" w:rsidRDefault="00EC0475" w:rsidP="00EC0475">
            <w:pPr>
              <w:pStyle w:val="TAC"/>
              <w:keepNext w:val="0"/>
              <w:keepLines w:val="0"/>
              <w:rPr>
                <w:rFonts w:cs="Arial"/>
              </w:rPr>
            </w:pPr>
            <w:r w:rsidRPr="005647EB">
              <w:rPr>
                <w:rFonts w:cs="v4.2.0"/>
              </w:rPr>
              <w:t>-Infinity</w:t>
            </w:r>
          </w:p>
        </w:tc>
        <w:tc>
          <w:tcPr>
            <w:tcW w:w="1352" w:type="dxa"/>
          </w:tcPr>
          <w:p w14:paraId="0AB1F099" w14:textId="77777777" w:rsidR="00EC0475" w:rsidRPr="005647EB" w:rsidDel="004B51DC" w:rsidRDefault="00EC0475" w:rsidP="00EC0475">
            <w:pPr>
              <w:pStyle w:val="TAC"/>
              <w:keepNext w:val="0"/>
              <w:keepLines w:val="0"/>
              <w:rPr>
                <w:rFonts w:cs="Arial"/>
              </w:rPr>
            </w:pPr>
            <w:r w:rsidRPr="005647EB">
              <w:rPr>
                <w:rFonts w:cs="v4.2.0"/>
              </w:rPr>
              <w:t>8.65</w:t>
            </w:r>
          </w:p>
        </w:tc>
      </w:tr>
      <w:tr w:rsidR="00EC0475" w:rsidRPr="005647EB" w14:paraId="6867FC04" w14:textId="77777777" w:rsidTr="002570E4">
        <w:trPr>
          <w:cantSplit/>
          <w:jc w:val="center"/>
        </w:trPr>
        <w:tc>
          <w:tcPr>
            <w:tcW w:w="2093" w:type="dxa"/>
          </w:tcPr>
          <w:p w14:paraId="13229144" w14:textId="48AF8750" w:rsidR="00EC0475" w:rsidRPr="005647EB" w:rsidRDefault="00EC0475" w:rsidP="00EC0475">
            <w:pPr>
              <w:pStyle w:val="TAL"/>
              <w:keepNext w:val="0"/>
              <w:keepLines w:val="0"/>
              <w:rPr>
                <w:rFonts w:cs="Arial"/>
                <w:lang w:eastAsia="zh-CN"/>
              </w:rPr>
            </w:pPr>
            <w:r w:rsidRPr="005647EB">
              <w:rPr>
                <w:rFonts w:cs="v4.2.0"/>
              </w:rPr>
              <w:t>RSRP</w:t>
            </w:r>
            <w:r w:rsidRPr="005647EB">
              <w:rPr>
                <w:rFonts w:cs="Arial"/>
                <w:vertAlign w:val="superscript"/>
              </w:rPr>
              <w:t xml:space="preserve"> Note </w:t>
            </w:r>
            <w:r w:rsidRPr="005647EB">
              <w:rPr>
                <w:rFonts w:cs="Arial"/>
                <w:vertAlign w:val="superscript"/>
                <w:lang w:eastAsia="zh-CN"/>
              </w:rPr>
              <w:t>3</w:t>
            </w:r>
          </w:p>
        </w:tc>
        <w:tc>
          <w:tcPr>
            <w:tcW w:w="1276" w:type="dxa"/>
          </w:tcPr>
          <w:p w14:paraId="302B8CD6" w14:textId="04D40853" w:rsidR="00EC0475" w:rsidRPr="005647EB" w:rsidRDefault="00EC0475" w:rsidP="00EC0475">
            <w:pPr>
              <w:pStyle w:val="TAC"/>
              <w:keepNext w:val="0"/>
              <w:keepLines w:val="0"/>
              <w:rPr>
                <w:rFonts w:cs="Arial"/>
              </w:rPr>
            </w:pPr>
            <w:r w:rsidRPr="005647EB">
              <w:rPr>
                <w:rFonts w:cs="v4.2.0"/>
              </w:rPr>
              <w:t>dBm/15 KHz</w:t>
            </w:r>
          </w:p>
        </w:tc>
        <w:tc>
          <w:tcPr>
            <w:tcW w:w="1275" w:type="dxa"/>
          </w:tcPr>
          <w:p w14:paraId="11C6AAE3" w14:textId="77777777" w:rsidR="00EC0475" w:rsidRPr="005647EB" w:rsidRDefault="00EC0475" w:rsidP="00EC0475">
            <w:pPr>
              <w:pStyle w:val="TAC"/>
              <w:keepNext w:val="0"/>
              <w:keepLines w:val="0"/>
              <w:rPr>
                <w:rFonts w:cs="Arial"/>
              </w:rPr>
            </w:pPr>
            <w:r w:rsidRPr="005647EB">
              <w:rPr>
                <w:rFonts w:cs="v4.2.0"/>
              </w:rPr>
              <w:t>-94</w:t>
            </w:r>
          </w:p>
        </w:tc>
        <w:tc>
          <w:tcPr>
            <w:tcW w:w="1276" w:type="dxa"/>
          </w:tcPr>
          <w:p w14:paraId="0D968256" w14:textId="77777777" w:rsidR="00EC0475" w:rsidRPr="005647EB" w:rsidRDefault="00EC0475" w:rsidP="00EC0475">
            <w:pPr>
              <w:pStyle w:val="TAC"/>
              <w:keepNext w:val="0"/>
              <w:keepLines w:val="0"/>
              <w:rPr>
                <w:rFonts w:cs="Arial"/>
              </w:rPr>
            </w:pPr>
            <w:r w:rsidRPr="005647EB">
              <w:rPr>
                <w:rFonts w:cs="v4.2.0"/>
              </w:rPr>
              <w:t>-94</w:t>
            </w:r>
          </w:p>
        </w:tc>
        <w:tc>
          <w:tcPr>
            <w:tcW w:w="1109" w:type="dxa"/>
          </w:tcPr>
          <w:p w14:paraId="6212D5BD" w14:textId="77777777" w:rsidR="00EC0475" w:rsidRPr="005647EB" w:rsidRDefault="00EC0475" w:rsidP="00EC0475">
            <w:pPr>
              <w:pStyle w:val="TAC"/>
              <w:keepNext w:val="0"/>
              <w:keepLines w:val="0"/>
              <w:rPr>
                <w:rFonts w:cs="Arial"/>
              </w:rPr>
            </w:pPr>
            <w:r w:rsidRPr="005647EB">
              <w:rPr>
                <w:rFonts w:cs="v4.2.0"/>
              </w:rPr>
              <w:t>-Infinity</w:t>
            </w:r>
          </w:p>
        </w:tc>
        <w:tc>
          <w:tcPr>
            <w:tcW w:w="1352" w:type="dxa"/>
          </w:tcPr>
          <w:p w14:paraId="079E8BDB" w14:textId="77777777" w:rsidR="00EC0475" w:rsidRPr="005647EB" w:rsidRDefault="00EC0475" w:rsidP="00EC0475">
            <w:pPr>
              <w:pStyle w:val="TAC"/>
              <w:keepNext w:val="0"/>
              <w:keepLines w:val="0"/>
              <w:rPr>
                <w:rFonts w:cs="Arial"/>
              </w:rPr>
            </w:pPr>
            <w:r w:rsidRPr="005647EB">
              <w:rPr>
                <w:rFonts w:cs="v4.2.0"/>
              </w:rPr>
              <w:t>-89.35</w:t>
            </w:r>
          </w:p>
        </w:tc>
      </w:tr>
      <w:tr w:rsidR="00EC0475" w:rsidRPr="005647EB" w14:paraId="2A5E2969" w14:textId="77777777" w:rsidTr="002570E4">
        <w:trPr>
          <w:cantSplit/>
          <w:jc w:val="center"/>
        </w:trPr>
        <w:tc>
          <w:tcPr>
            <w:tcW w:w="2093" w:type="dxa"/>
          </w:tcPr>
          <w:p w14:paraId="783C0CC7" w14:textId="18315BC7" w:rsidR="00EC0475" w:rsidRPr="005647EB" w:rsidRDefault="00EC0475" w:rsidP="00EC0475">
            <w:pPr>
              <w:pStyle w:val="TAL"/>
              <w:keepNext w:val="0"/>
              <w:keepLines w:val="0"/>
              <w:rPr>
                <w:rFonts w:cs="Arial"/>
                <w:lang w:eastAsia="zh-CN"/>
              </w:rPr>
            </w:pPr>
            <w:r w:rsidRPr="005647EB">
              <w:rPr>
                <w:rFonts w:cs="Arial"/>
              </w:rPr>
              <w:t>SCH_RP</w:t>
            </w:r>
            <w:r w:rsidRPr="005647EB">
              <w:rPr>
                <w:rFonts w:cs="Arial"/>
                <w:vertAlign w:val="superscript"/>
              </w:rPr>
              <w:t xml:space="preserve"> Note </w:t>
            </w:r>
            <w:r w:rsidRPr="005647EB">
              <w:rPr>
                <w:rFonts w:cs="Arial"/>
                <w:vertAlign w:val="superscript"/>
                <w:lang w:eastAsia="zh-CN"/>
              </w:rPr>
              <w:t>3</w:t>
            </w:r>
          </w:p>
        </w:tc>
        <w:tc>
          <w:tcPr>
            <w:tcW w:w="1276" w:type="dxa"/>
          </w:tcPr>
          <w:p w14:paraId="32C31AA4" w14:textId="1C1C48D2" w:rsidR="00EC0475" w:rsidRPr="005647EB" w:rsidRDefault="00EC0475" w:rsidP="00EC0475">
            <w:pPr>
              <w:pStyle w:val="TAC"/>
              <w:keepNext w:val="0"/>
              <w:keepLines w:val="0"/>
              <w:rPr>
                <w:rFonts w:cs="Arial"/>
              </w:rPr>
            </w:pPr>
            <w:r w:rsidRPr="005647EB">
              <w:rPr>
                <w:rFonts w:cs="v4.2.0"/>
              </w:rPr>
              <w:t>dBm/15 KHz</w:t>
            </w:r>
          </w:p>
        </w:tc>
        <w:tc>
          <w:tcPr>
            <w:tcW w:w="1275" w:type="dxa"/>
          </w:tcPr>
          <w:p w14:paraId="01E1D23C" w14:textId="77777777" w:rsidR="00EC0475" w:rsidRPr="005647EB" w:rsidDel="004B51DC" w:rsidRDefault="00EC0475" w:rsidP="00EC0475">
            <w:pPr>
              <w:pStyle w:val="TAC"/>
              <w:keepNext w:val="0"/>
              <w:keepLines w:val="0"/>
              <w:rPr>
                <w:rFonts w:cs="Arial"/>
              </w:rPr>
            </w:pPr>
            <w:r w:rsidRPr="005647EB">
              <w:rPr>
                <w:rFonts w:cs="v4.2.0"/>
              </w:rPr>
              <w:t>-94</w:t>
            </w:r>
          </w:p>
        </w:tc>
        <w:tc>
          <w:tcPr>
            <w:tcW w:w="1276" w:type="dxa"/>
          </w:tcPr>
          <w:p w14:paraId="4F4AF44E" w14:textId="77777777" w:rsidR="00EC0475" w:rsidRPr="005647EB" w:rsidRDefault="00EC0475" w:rsidP="00EC0475">
            <w:pPr>
              <w:pStyle w:val="TAC"/>
              <w:keepNext w:val="0"/>
              <w:keepLines w:val="0"/>
              <w:rPr>
                <w:rFonts w:cs="Arial"/>
              </w:rPr>
            </w:pPr>
            <w:r w:rsidRPr="005647EB">
              <w:rPr>
                <w:rFonts w:cs="v4.2.0"/>
              </w:rPr>
              <w:t>-94</w:t>
            </w:r>
          </w:p>
        </w:tc>
        <w:tc>
          <w:tcPr>
            <w:tcW w:w="1109" w:type="dxa"/>
          </w:tcPr>
          <w:p w14:paraId="098B2A23" w14:textId="77777777" w:rsidR="00EC0475" w:rsidRPr="005647EB" w:rsidRDefault="00EC0475" w:rsidP="00EC0475">
            <w:pPr>
              <w:pStyle w:val="TAC"/>
              <w:keepNext w:val="0"/>
              <w:keepLines w:val="0"/>
              <w:rPr>
                <w:rFonts w:cs="Arial"/>
              </w:rPr>
            </w:pPr>
            <w:r w:rsidRPr="005647EB">
              <w:rPr>
                <w:rFonts w:cs="v4.2.0"/>
              </w:rPr>
              <w:t>-Infinity</w:t>
            </w:r>
          </w:p>
        </w:tc>
        <w:tc>
          <w:tcPr>
            <w:tcW w:w="1352" w:type="dxa"/>
          </w:tcPr>
          <w:p w14:paraId="3ADC2402" w14:textId="77777777" w:rsidR="00EC0475" w:rsidRPr="005647EB" w:rsidRDefault="00EC0475" w:rsidP="00EC0475">
            <w:pPr>
              <w:pStyle w:val="TAC"/>
              <w:keepNext w:val="0"/>
              <w:keepLines w:val="0"/>
              <w:rPr>
                <w:rFonts w:cs="Arial"/>
              </w:rPr>
            </w:pPr>
            <w:r w:rsidRPr="005647EB">
              <w:rPr>
                <w:rFonts w:cs="v4.2.0"/>
              </w:rPr>
              <w:t>-89.35</w:t>
            </w:r>
          </w:p>
        </w:tc>
      </w:tr>
      <w:tr w:rsidR="00EC0475" w:rsidRPr="005647EB" w14:paraId="44380AE9" w14:textId="77777777" w:rsidTr="002570E4">
        <w:trPr>
          <w:cantSplit/>
          <w:jc w:val="center"/>
        </w:trPr>
        <w:tc>
          <w:tcPr>
            <w:tcW w:w="2093" w:type="dxa"/>
          </w:tcPr>
          <w:p w14:paraId="79675BF6" w14:textId="3AACEA35" w:rsidR="00EC0475" w:rsidRPr="005647EB" w:rsidRDefault="00EC0475" w:rsidP="00EC0475">
            <w:pPr>
              <w:pStyle w:val="TAL"/>
              <w:keepNext w:val="0"/>
              <w:keepLines w:val="0"/>
              <w:rPr>
                <w:rFonts w:cs="Arial"/>
                <w:lang w:eastAsia="zh-CN"/>
              </w:rPr>
            </w:pPr>
            <w:r w:rsidRPr="005647EB">
              <w:rPr>
                <w:rFonts w:cs="Arial"/>
                <w:lang w:eastAsia="zh-CN"/>
              </w:rPr>
              <w:t>Io</w:t>
            </w:r>
            <w:r w:rsidRPr="005647EB">
              <w:rPr>
                <w:rFonts w:cs="Arial"/>
                <w:vertAlign w:val="superscript"/>
                <w:lang w:eastAsia="zh-CN"/>
              </w:rPr>
              <w:t xml:space="preserve"> Note 3</w:t>
            </w:r>
          </w:p>
        </w:tc>
        <w:tc>
          <w:tcPr>
            <w:tcW w:w="1276" w:type="dxa"/>
          </w:tcPr>
          <w:p w14:paraId="0D3FDCC3" w14:textId="77777777" w:rsidR="00EC0475" w:rsidRPr="005647EB" w:rsidRDefault="00EC0475" w:rsidP="00EC0475">
            <w:pPr>
              <w:pStyle w:val="TAC"/>
              <w:keepNext w:val="0"/>
              <w:keepLines w:val="0"/>
              <w:rPr>
                <w:rFonts w:cs="Arial"/>
                <w:lang w:eastAsia="zh-CN"/>
              </w:rPr>
            </w:pPr>
            <w:r w:rsidRPr="005647EB">
              <w:rPr>
                <w:rFonts w:cs="Arial"/>
                <w:lang w:eastAsia="zh-CN"/>
              </w:rPr>
              <w:t>dBm/9MHz</w:t>
            </w:r>
          </w:p>
        </w:tc>
        <w:tc>
          <w:tcPr>
            <w:tcW w:w="1275" w:type="dxa"/>
          </w:tcPr>
          <w:p w14:paraId="6604E9FF" w14:textId="77777777" w:rsidR="00EC0475" w:rsidRPr="005647EB" w:rsidRDefault="00EC0475" w:rsidP="00EC0475">
            <w:pPr>
              <w:pStyle w:val="TAC"/>
              <w:keepNext w:val="0"/>
              <w:keepLines w:val="0"/>
              <w:rPr>
                <w:rFonts w:cs="Arial"/>
                <w:lang w:eastAsia="zh-CN"/>
              </w:rPr>
            </w:pPr>
            <w:r w:rsidRPr="005647EB">
              <w:rPr>
                <w:rFonts w:cs="Arial"/>
                <w:lang w:eastAsia="zh-CN"/>
              </w:rPr>
              <w:t>-64.76</w:t>
            </w:r>
          </w:p>
        </w:tc>
        <w:tc>
          <w:tcPr>
            <w:tcW w:w="1276" w:type="dxa"/>
          </w:tcPr>
          <w:p w14:paraId="6591CE93" w14:textId="77777777" w:rsidR="00EC0475" w:rsidRPr="005647EB" w:rsidRDefault="00EC0475" w:rsidP="00EC0475">
            <w:pPr>
              <w:pStyle w:val="TAC"/>
              <w:keepNext w:val="0"/>
              <w:keepLines w:val="0"/>
              <w:rPr>
                <w:rFonts w:cs="Arial"/>
                <w:lang w:eastAsia="zh-CN"/>
              </w:rPr>
            </w:pPr>
            <w:r w:rsidRPr="005647EB">
              <w:rPr>
                <w:rFonts w:cs="Arial"/>
                <w:lang w:eastAsia="zh-CN"/>
              </w:rPr>
              <w:t>-64.76</w:t>
            </w:r>
          </w:p>
        </w:tc>
        <w:tc>
          <w:tcPr>
            <w:tcW w:w="1109" w:type="dxa"/>
            <w:vAlign w:val="center"/>
          </w:tcPr>
          <w:p w14:paraId="25AECFAB" w14:textId="77777777" w:rsidR="00EC0475" w:rsidRPr="005647EB" w:rsidRDefault="00EC0475" w:rsidP="00EC0475">
            <w:pPr>
              <w:pStyle w:val="TAC"/>
              <w:keepNext w:val="0"/>
              <w:keepLines w:val="0"/>
              <w:rPr>
                <w:rFonts w:cs="v4.2.0"/>
              </w:rPr>
            </w:pPr>
            <w:r w:rsidRPr="005647EB">
              <w:rPr>
                <w:rFonts w:cs="v4.2.0"/>
              </w:rPr>
              <w:t>-Infinity</w:t>
            </w:r>
          </w:p>
        </w:tc>
        <w:tc>
          <w:tcPr>
            <w:tcW w:w="1352" w:type="dxa"/>
            <w:vAlign w:val="center"/>
          </w:tcPr>
          <w:p w14:paraId="3E61AD09" w14:textId="77777777" w:rsidR="00EC0475" w:rsidRPr="005647EB" w:rsidRDefault="00EC0475" w:rsidP="00EC0475">
            <w:pPr>
              <w:pStyle w:val="TAC"/>
              <w:keepNext w:val="0"/>
              <w:keepLines w:val="0"/>
              <w:rPr>
                <w:rFonts w:cs="v4.2.0"/>
              </w:rPr>
            </w:pPr>
            <w:r w:rsidRPr="005647EB">
              <w:rPr>
                <w:rFonts w:cs="Arial"/>
                <w:lang w:eastAsia="zh-CN"/>
              </w:rPr>
              <w:t>-</w:t>
            </w:r>
            <w:r w:rsidRPr="005647EB">
              <w:rPr>
                <w:rFonts w:cs="Arial"/>
              </w:rPr>
              <w:t>6</w:t>
            </w:r>
            <w:r w:rsidRPr="005647EB">
              <w:rPr>
                <w:rFonts w:cs="Arial"/>
                <w:lang w:eastAsia="zh-CN"/>
              </w:rPr>
              <w:t>1.01</w:t>
            </w:r>
          </w:p>
        </w:tc>
      </w:tr>
      <w:tr w:rsidR="00EC0475" w:rsidRPr="005647EB" w14:paraId="7EC78C6C" w14:textId="77777777" w:rsidTr="002570E4">
        <w:trPr>
          <w:cantSplit/>
          <w:jc w:val="center"/>
        </w:trPr>
        <w:tc>
          <w:tcPr>
            <w:tcW w:w="2093" w:type="dxa"/>
          </w:tcPr>
          <w:p w14:paraId="350761EA" w14:textId="39FE12F3" w:rsidR="00EC0475" w:rsidRPr="005647EB" w:rsidRDefault="00EC0475" w:rsidP="00EC0475">
            <w:pPr>
              <w:pStyle w:val="TAL"/>
              <w:keepNext w:val="0"/>
              <w:keepLines w:val="0"/>
              <w:rPr>
                <w:rFonts w:cs="Arial"/>
              </w:rPr>
            </w:pPr>
            <w:r w:rsidRPr="005647EB">
              <w:rPr>
                <w:rFonts w:cs="v4.2.0"/>
              </w:rPr>
              <w:t xml:space="preserve">Propagation Condition </w:t>
            </w:r>
          </w:p>
        </w:tc>
        <w:tc>
          <w:tcPr>
            <w:tcW w:w="1276" w:type="dxa"/>
          </w:tcPr>
          <w:p w14:paraId="77441C9B" w14:textId="77777777" w:rsidR="00EC0475" w:rsidRPr="005647EB" w:rsidRDefault="00EC0475" w:rsidP="00EC0475">
            <w:pPr>
              <w:pStyle w:val="TAC"/>
              <w:keepNext w:val="0"/>
              <w:keepLines w:val="0"/>
              <w:rPr>
                <w:rFonts w:cs="Arial"/>
              </w:rPr>
            </w:pPr>
          </w:p>
        </w:tc>
        <w:tc>
          <w:tcPr>
            <w:tcW w:w="2551" w:type="dxa"/>
            <w:gridSpan w:val="2"/>
          </w:tcPr>
          <w:p w14:paraId="0B0A54E8" w14:textId="77777777" w:rsidR="00EC0475" w:rsidRPr="005647EB" w:rsidRDefault="00EC0475" w:rsidP="00EC0475">
            <w:pPr>
              <w:pStyle w:val="TAC"/>
              <w:keepNext w:val="0"/>
              <w:keepLines w:val="0"/>
              <w:rPr>
                <w:rFonts w:cs="Arial"/>
              </w:rPr>
            </w:pPr>
            <w:r w:rsidRPr="005647EB">
              <w:rPr>
                <w:rFonts w:cs="v4.2.0"/>
              </w:rPr>
              <w:t>ETU30</w:t>
            </w:r>
          </w:p>
        </w:tc>
        <w:tc>
          <w:tcPr>
            <w:tcW w:w="2461" w:type="dxa"/>
            <w:gridSpan w:val="2"/>
          </w:tcPr>
          <w:p w14:paraId="2667FFA8" w14:textId="77777777" w:rsidR="00EC0475" w:rsidRPr="005647EB" w:rsidRDefault="00EC0475" w:rsidP="00EC0475">
            <w:pPr>
              <w:pStyle w:val="TAC"/>
              <w:keepNext w:val="0"/>
              <w:keepLines w:val="0"/>
              <w:rPr>
                <w:rFonts w:cs="Arial"/>
              </w:rPr>
            </w:pPr>
            <w:r w:rsidRPr="005647EB">
              <w:rPr>
                <w:rFonts w:cs="v4.2.0"/>
              </w:rPr>
              <w:t>ETU30</w:t>
            </w:r>
          </w:p>
        </w:tc>
      </w:tr>
      <w:tr w:rsidR="00EC0475" w:rsidRPr="005647EB" w14:paraId="4FD5966D" w14:textId="77777777" w:rsidTr="002570E4">
        <w:trPr>
          <w:cantSplit/>
          <w:jc w:val="center"/>
        </w:trPr>
        <w:tc>
          <w:tcPr>
            <w:tcW w:w="2093" w:type="dxa"/>
          </w:tcPr>
          <w:p w14:paraId="4862F482" w14:textId="5D5A8639" w:rsidR="00EC0475" w:rsidRPr="005647EB" w:rsidRDefault="00EC0475" w:rsidP="00EC0475">
            <w:pPr>
              <w:pStyle w:val="TAL"/>
              <w:keepNext w:val="0"/>
              <w:keepLines w:val="0"/>
              <w:rPr>
                <w:rFonts w:cs="v4.2.0"/>
                <w:lang w:eastAsia="zh-CN"/>
              </w:rPr>
            </w:pPr>
            <w:r w:rsidRPr="005647EB">
              <w:rPr>
                <w:rFonts w:cs="Arial"/>
                <w:bCs/>
              </w:rPr>
              <w:t>Correlation Matrix and</w:t>
            </w:r>
            <w:r w:rsidRPr="005647EB">
              <w:rPr>
                <w:rFonts w:cs="v4.2.0"/>
                <w:lang w:eastAsia="zh-CN"/>
              </w:rPr>
              <w:t xml:space="preserve"> Antenna Configuration</w:t>
            </w:r>
          </w:p>
        </w:tc>
        <w:tc>
          <w:tcPr>
            <w:tcW w:w="1276" w:type="dxa"/>
          </w:tcPr>
          <w:p w14:paraId="174B0103" w14:textId="77777777" w:rsidR="00EC0475" w:rsidRPr="005647EB" w:rsidRDefault="00EC0475" w:rsidP="00EC0475">
            <w:pPr>
              <w:pStyle w:val="TAC"/>
              <w:keepNext w:val="0"/>
              <w:keepLines w:val="0"/>
              <w:rPr>
                <w:rFonts w:cs="Arial"/>
              </w:rPr>
            </w:pPr>
          </w:p>
        </w:tc>
        <w:tc>
          <w:tcPr>
            <w:tcW w:w="2551" w:type="dxa"/>
            <w:gridSpan w:val="2"/>
          </w:tcPr>
          <w:p w14:paraId="33728524" w14:textId="3A39111A" w:rsidR="00EC0475" w:rsidRPr="005647EB" w:rsidRDefault="00EC0475" w:rsidP="00EC0475">
            <w:pPr>
              <w:pStyle w:val="TAC"/>
              <w:keepNext w:val="0"/>
              <w:keepLines w:val="0"/>
              <w:rPr>
                <w:rFonts w:cs="v4.2.0"/>
                <w:lang w:eastAsia="zh-CN"/>
              </w:rPr>
            </w:pPr>
            <w:r w:rsidRPr="005647EB">
              <w:rPr>
                <w:rFonts w:cs="Arial"/>
              </w:rPr>
              <w:t>2x1 Low</w:t>
            </w:r>
          </w:p>
        </w:tc>
        <w:tc>
          <w:tcPr>
            <w:tcW w:w="2461" w:type="dxa"/>
            <w:gridSpan w:val="2"/>
          </w:tcPr>
          <w:p w14:paraId="4B6A80A2" w14:textId="70E020D9" w:rsidR="00EC0475" w:rsidRPr="005647EB" w:rsidRDefault="00EC0475" w:rsidP="00EC0475">
            <w:pPr>
              <w:pStyle w:val="TAC"/>
              <w:keepNext w:val="0"/>
              <w:keepLines w:val="0"/>
              <w:rPr>
                <w:rFonts w:cs="v4.2.0"/>
              </w:rPr>
            </w:pPr>
            <w:r w:rsidRPr="005647EB">
              <w:rPr>
                <w:rFonts w:cs="Arial"/>
              </w:rPr>
              <w:t>2x1 Low</w:t>
            </w:r>
          </w:p>
        </w:tc>
      </w:tr>
      <w:tr w:rsidR="00EC0475" w:rsidRPr="005647EB" w14:paraId="12B7E6B0" w14:textId="77777777" w:rsidTr="002570E4">
        <w:trPr>
          <w:cantSplit/>
          <w:jc w:val="center"/>
        </w:trPr>
        <w:tc>
          <w:tcPr>
            <w:tcW w:w="2093" w:type="dxa"/>
          </w:tcPr>
          <w:p w14:paraId="4FF8A9B1" w14:textId="5C47BD10" w:rsidR="00EC0475" w:rsidRPr="005647EB" w:rsidRDefault="00EC0475" w:rsidP="00EC0475">
            <w:pPr>
              <w:pStyle w:val="TAL"/>
              <w:keepNext w:val="0"/>
              <w:keepLines w:val="0"/>
              <w:rPr>
                <w:rFonts w:cs="Arial"/>
                <w:lang w:eastAsia="zh-CN"/>
              </w:rPr>
            </w:pPr>
            <w:r w:rsidRPr="005647EB">
              <w:rPr>
                <w:rFonts w:cs="Arial"/>
                <w:lang w:eastAsia="zh-CN"/>
              </w:rPr>
              <w:t>Timing offset to Cell 1</w:t>
            </w:r>
          </w:p>
        </w:tc>
        <w:tc>
          <w:tcPr>
            <w:tcW w:w="1276" w:type="dxa"/>
          </w:tcPr>
          <w:p w14:paraId="1192B9D4" w14:textId="77777777" w:rsidR="00EC0475" w:rsidRPr="005647EB" w:rsidRDefault="00EC0475" w:rsidP="00EC0475">
            <w:pPr>
              <w:pStyle w:val="TAC"/>
              <w:keepNext w:val="0"/>
              <w:keepLines w:val="0"/>
              <w:rPr>
                <w:rFonts w:cs="Arial"/>
                <w:lang w:eastAsia="zh-CN"/>
              </w:rPr>
            </w:pPr>
            <w:r w:rsidRPr="005647EB">
              <w:rPr>
                <w:rFonts w:cs="v4.2.0"/>
              </w:rPr>
              <w:sym w:font="Symbol" w:char="F06D"/>
            </w:r>
            <w:r w:rsidRPr="005647EB">
              <w:rPr>
                <w:rFonts w:cs="Arial"/>
                <w:lang w:eastAsia="zh-CN"/>
              </w:rPr>
              <w:t>s</w:t>
            </w:r>
          </w:p>
        </w:tc>
        <w:tc>
          <w:tcPr>
            <w:tcW w:w="2551" w:type="dxa"/>
            <w:gridSpan w:val="2"/>
          </w:tcPr>
          <w:p w14:paraId="44EFBB47" w14:textId="77777777" w:rsidR="00EC0475" w:rsidRPr="005647EB" w:rsidRDefault="00EC0475" w:rsidP="00EC0475">
            <w:pPr>
              <w:pStyle w:val="TAC"/>
              <w:keepNext w:val="0"/>
              <w:keepLines w:val="0"/>
              <w:rPr>
                <w:rFonts w:cs="Arial"/>
                <w:lang w:eastAsia="zh-CN"/>
              </w:rPr>
            </w:pPr>
            <w:r w:rsidRPr="005647EB">
              <w:rPr>
                <w:rFonts w:cs="Arial"/>
                <w:lang w:eastAsia="zh-CN"/>
              </w:rPr>
              <w:t>-</w:t>
            </w:r>
          </w:p>
        </w:tc>
        <w:tc>
          <w:tcPr>
            <w:tcW w:w="2461" w:type="dxa"/>
            <w:gridSpan w:val="2"/>
            <w:vAlign w:val="center"/>
          </w:tcPr>
          <w:p w14:paraId="3BF074A6" w14:textId="77777777" w:rsidR="00EC0475" w:rsidRPr="005647EB" w:rsidRDefault="00EC0475" w:rsidP="00EC0475">
            <w:pPr>
              <w:pStyle w:val="TAC"/>
              <w:keepNext w:val="0"/>
              <w:keepLines w:val="0"/>
              <w:rPr>
                <w:rFonts w:cs="Arial"/>
                <w:lang w:eastAsia="zh-CN"/>
              </w:rPr>
            </w:pPr>
            <w:r w:rsidRPr="005647EB">
              <w:rPr>
                <w:rFonts w:cs="Arial"/>
                <w:lang w:eastAsia="zh-CN"/>
              </w:rPr>
              <w:t>3</w:t>
            </w:r>
          </w:p>
        </w:tc>
      </w:tr>
      <w:tr w:rsidR="00EC0475" w:rsidRPr="005647EB" w14:paraId="58679497" w14:textId="77777777" w:rsidTr="002570E4">
        <w:trPr>
          <w:cantSplit/>
          <w:jc w:val="center"/>
        </w:trPr>
        <w:tc>
          <w:tcPr>
            <w:tcW w:w="8381" w:type="dxa"/>
            <w:gridSpan w:val="6"/>
          </w:tcPr>
          <w:p w14:paraId="3419B45F" w14:textId="646FF0C8" w:rsidR="00EC0475" w:rsidRPr="005647EB" w:rsidRDefault="00EC0475" w:rsidP="00EC0475">
            <w:pPr>
              <w:pStyle w:val="TAN"/>
              <w:keepNext w:val="0"/>
              <w:keepLines w:val="0"/>
              <w:rPr>
                <w:rFonts w:cs="Arial"/>
                <w:lang w:eastAsia="zh-CN"/>
              </w:rPr>
            </w:pPr>
            <w:r w:rsidRPr="005647EB">
              <w:rPr>
                <w:rFonts w:cs="Arial"/>
                <w:lang w:eastAsia="zh-CN"/>
              </w:rPr>
              <w:t>NOTE 1:</w:t>
            </w:r>
            <w:r w:rsidRPr="005647EB">
              <w:rPr>
                <w:rFonts w:cs="Arial"/>
                <w:lang w:eastAsia="zh-CN"/>
              </w:rPr>
              <w:tab/>
              <w:t>OCNG shall be used such that all cells are fully allocated and a constant total transmitted power spectral density is achieved for all OFDM symbols.</w:t>
            </w:r>
          </w:p>
          <w:p w14:paraId="59297076" w14:textId="468E0D55" w:rsidR="00EC0475" w:rsidRPr="005647EB" w:rsidRDefault="00EC0475" w:rsidP="00EC0475">
            <w:pPr>
              <w:pStyle w:val="TAN"/>
              <w:keepNext w:val="0"/>
              <w:keepLines w:val="0"/>
              <w:rPr>
                <w:rFonts w:cs="Arial"/>
                <w:lang w:eastAsia="zh-CN"/>
              </w:rPr>
            </w:pPr>
            <w:r w:rsidRPr="005647EB">
              <w:rPr>
                <w:rFonts w:cs="Arial"/>
                <w:lang w:eastAsia="zh-CN"/>
              </w:rPr>
              <w:t>NOTE 2:</w:t>
            </w:r>
            <w:r w:rsidRPr="005647EB">
              <w:rPr>
                <w:rFonts w:cs="Arial"/>
                <w:lang w:eastAsia="zh-CN"/>
              </w:rPr>
              <w:tab/>
              <w:t xml:space="preserve">Interference from other cells and noise sources not specified in the test is assumed to be constant over subcarriers and time and shall be modelled as AWGN of appropriate power for </w:t>
            </w:r>
            <w:r w:rsidRPr="005647EB">
              <w:rPr>
                <w:rFonts w:cs="v4.2.0"/>
                <w:lang w:eastAsia="zh-CN"/>
              </w:rPr>
              <w:t>N</w:t>
            </w:r>
            <w:r w:rsidRPr="005647EB">
              <w:rPr>
                <w:rFonts w:cs="v4.2.0"/>
                <w:vertAlign w:val="subscript"/>
                <w:lang w:eastAsia="zh-CN"/>
              </w:rPr>
              <w:t>oc</w:t>
            </w:r>
            <w:r w:rsidRPr="005647EB">
              <w:rPr>
                <w:rFonts w:cs="v4.2.0"/>
                <w:lang w:eastAsia="zh-CN"/>
              </w:rPr>
              <w:t xml:space="preserve"> </w:t>
            </w:r>
            <w:r w:rsidRPr="005647EB">
              <w:rPr>
                <w:rFonts w:cs="Arial"/>
                <w:lang w:eastAsia="zh-CN"/>
              </w:rPr>
              <w:t>to be fulfilled.</w:t>
            </w:r>
          </w:p>
          <w:p w14:paraId="25CC3171" w14:textId="0F9692A4" w:rsidR="00EC0475" w:rsidRPr="005647EB" w:rsidRDefault="00EC0475" w:rsidP="00EC0475">
            <w:pPr>
              <w:pStyle w:val="TAN"/>
              <w:keepNext w:val="0"/>
              <w:keepLines w:val="0"/>
              <w:rPr>
                <w:rFonts w:cs="Arial"/>
                <w:lang w:eastAsia="zh-CN"/>
              </w:rPr>
            </w:pPr>
            <w:r w:rsidRPr="005647EB">
              <w:rPr>
                <w:rFonts w:cs="Arial"/>
                <w:lang w:eastAsia="zh-CN"/>
              </w:rPr>
              <w:t>NOTE 3:</w:t>
            </w:r>
            <w:r w:rsidRPr="005647EB">
              <w:rPr>
                <w:rFonts w:cs="Arial"/>
                <w:lang w:eastAsia="zh-CN"/>
              </w:rPr>
              <w:tab/>
              <w:t>Es/Iot, RSRP, SCH_RP and Io have been derived from other parameters for information purposes. They are not settable parameters themselves.</w:t>
            </w:r>
          </w:p>
          <w:p w14:paraId="259175F9" w14:textId="275048A7" w:rsidR="00EC0475" w:rsidRPr="005647EB" w:rsidRDefault="00EC0475" w:rsidP="00EC0475">
            <w:pPr>
              <w:pStyle w:val="TAN"/>
              <w:keepNext w:val="0"/>
              <w:keepLines w:val="0"/>
              <w:rPr>
                <w:rFonts w:cs="Arial"/>
              </w:rPr>
            </w:pPr>
            <w:r w:rsidRPr="005647EB">
              <w:rPr>
                <w:rFonts w:cs="Arial"/>
                <w:lang w:eastAsia="zh-CN"/>
              </w:rPr>
              <w:t>NOTE 4:</w:t>
            </w:r>
            <w:r w:rsidRPr="005647EB">
              <w:rPr>
                <w:rFonts w:cs="Arial"/>
                <w:lang w:eastAsia="zh-CN"/>
              </w:rPr>
              <w:tab/>
              <w:t>The resources for uplink transmission are assigned to the UE prior to the start of time period T2.</w:t>
            </w:r>
          </w:p>
        </w:tc>
      </w:tr>
    </w:tbl>
    <w:p w14:paraId="18BC5B78" w14:textId="77777777" w:rsidR="008D1EDE" w:rsidRPr="005647EB" w:rsidRDefault="008D1EDE" w:rsidP="002570E4"/>
    <w:p w14:paraId="0D0DD2AE" w14:textId="77777777" w:rsidR="008D1EDE" w:rsidRPr="005647EB" w:rsidRDefault="008D1EDE" w:rsidP="002570E4">
      <w:r w:rsidRPr="005647EB">
        <w:rPr>
          <w:rFonts w:cs="v4.2.0"/>
        </w:rPr>
        <w:t xml:space="preserve">The UE shall send one Event A3 triggered measurement report, with a measurement reporting delay less than </w:t>
      </w:r>
      <w:r w:rsidRPr="005647EB">
        <w:rPr>
          <w:lang w:eastAsia="zh-CN"/>
        </w:rPr>
        <w:t>3.2</w:t>
      </w:r>
      <w:r w:rsidRPr="005647EB">
        <w:rPr>
          <w:rFonts w:cs="v4.2.0"/>
        </w:rPr>
        <w:t xml:space="preserve"> s from the beginning of time period T2. During the test, downlink traffic is continuously scheduled. </w:t>
      </w:r>
    </w:p>
    <w:p w14:paraId="665806A5" w14:textId="77777777" w:rsidR="008D1EDE" w:rsidRPr="005647EB" w:rsidRDefault="008D1EDE" w:rsidP="002570E4">
      <w:pPr>
        <w:rPr>
          <w:rFonts w:cs="v4.2.0"/>
        </w:rPr>
      </w:pPr>
      <w:r w:rsidRPr="005647EB">
        <w:rPr>
          <w:rFonts w:cs="v4.2.0"/>
        </w:rPr>
        <w:t xml:space="preserve">The UE shall not send event triggered measurement reports, as long as the reporting criteria are not fulfilled. </w:t>
      </w:r>
    </w:p>
    <w:p w14:paraId="5A03D2F0" w14:textId="77777777" w:rsidR="008D1EDE" w:rsidRPr="005647EB" w:rsidRDefault="008D1EDE" w:rsidP="002570E4">
      <w:pPr>
        <w:rPr>
          <w:rFonts w:cs="v4.2.0"/>
        </w:rPr>
      </w:pPr>
      <w:r w:rsidRPr="005647EB">
        <w:rPr>
          <w:rFonts w:cs="v4.2.0"/>
        </w:rPr>
        <w:t xml:space="preserve">The rate of correct events observed during repeated tests shall be at least 90% with a </w:t>
      </w:r>
      <w:r w:rsidRPr="005647EB">
        <w:t>confidence level of 95%</w:t>
      </w:r>
      <w:r w:rsidRPr="005647EB">
        <w:rPr>
          <w:rFonts w:cs="v4.2.0"/>
        </w:rPr>
        <w:t>.</w:t>
      </w:r>
    </w:p>
    <w:p w14:paraId="5FC029B6" w14:textId="77777777" w:rsidR="008D1EDE" w:rsidRPr="005647EB" w:rsidRDefault="008D1EDE"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6A0D13DD" w14:textId="77777777" w:rsidR="008057B3" w:rsidRPr="005647EB" w:rsidRDefault="008057B3" w:rsidP="002570E4">
      <w:pPr>
        <w:pStyle w:val="Heading3"/>
        <w:keepNext w:val="0"/>
        <w:keepLines w:val="0"/>
        <w:rPr>
          <w:rFonts w:cs="v4.2.0"/>
          <w:snapToGrid w:val="0"/>
          <w:lang w:eastAsia="zh-TW"/>
        </w:rPr>
      </w:pPr>
      <w:r w:rsidRPr="005647EB">
        <w:rPr>
          <w:bCs/>
        </w:rPr>
        <w:lastRenderedPageBreak/>
        <w:t>8.4.13</w:t>
      </w:r>
      <w:r w:rsidRPr="005647EB">
        <w:tab/>
      </w:r>
      <w:r w:rsidRPr="005647EB">
        <w:rPr>
          <w:rFonts w:cs="v4.2.0"/>
          <w:snapToGrid w:val="0"/>
          <w:lang w:eastAsia="zh-TW"/>
        </w:rPr>
        <w:t>E-UTRAN TDD-TDD Inter-frequency event triggered reporting under fading propagation conditions in asynchronous cells for CE UE with discontinuous MPDCCH monitoring in CEMode</w:t>
      </w:r>
      <w:r w:rsidR="002B570A" w:rsidRPr="005647EB">
        <w:rPr>
          <w:rFonts w:cs="v4.2.0"/>
          <w:snapToGrid w:val="0"/>
          <w:lang w:eastAsia="zh-TW"/>
        </w:rPr>
        <w:t>B</w:t>
      </w:r>
    </w:p>
    <w:p w14:paraId="12C002F1" w14:textId="77777777" w:rsidR="008057B3" w:rsidRPr="005647EB" w:rsidRDefault="008057B3" w:rsidP="002570E4">
      <w:pPr>
        <w:pStyle w:val="Heading4"/>
        <w:keepNext w:val="0"/>
        <w:keepLines w:val="0"/>
        <w:rPr>
          <w:lang w:eastAsia="zh-TW"/>
        </w:rPr>
      </w:pPr>
      <w:r w:rsidRPr="005647EB">
        <w:rPr>
          <w:lang w:eastAsia="zh-TW"/>
        </w:rPr>
        <w:t>8.4.13.1</w:t>
      </w:r>
      <w:r w:rsidRPr="005647EB">
        <w:rPr>
          <w:lang w:eastAsia="zh-TW"/>
        </w:rPr>
        <w:tab/>
        <w:t>Test purpose</w:t>
      </w:r>
    </w:p>
    <w:p w14:paraId="6B3DA27A" w14:textId="5B0B743F"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368F14BD" w14:textId="77777777" w:rsidR="008057B3" w:rsidRPr="005647EB" w:rsidRDefault="008057B3" w:rsidP="002570E4">
      <w:pPr>
        <w:pStyle w:val="Heading4"/>
        <w:keepNext w:val="0"/>
        <w:keepLines w:val="0"/>
        <w:rPr>
          <w:lang w:eastAsia="zh-TW"/>
        </w:rPr>
      </w:pPr>
      <w:r w:rsidRPr="005647EB">
        <w:rPr>
          <w:lang w:eastAsia="zh-TW"/>
        </w:rPr>
        <w:t>8.4.13.2</w:t>
      </w:r>
      <w:r w:rsidRPr="005647EB">
        <w:rPr>
          <w:lang w:eastAsia="zh-TW"/>
        </w:rPr>
        <w:tab/>
        <w:t>Test applicability</w:t>
      </w:r>
    </w:p>
    <w:p w14:paraId="2A1B5839"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76145A12" w14:textId="77777777" w:rsidR="008057B3" w:rsidRPr="005647EB" w:rsidRDefault="008057B3" w:rsidP="002570E4">
      <w:pPr>
        <w:pStyle w:val="Heading4"/>
        <w:keepNext w:val="0"/>
        <w:keepLines w:val="0"/>
        <w:rPr>
          <w:lang w:eastAsia="zh-TW"/>
        </w:rPr>
      </w:pPr>
      <w:r w:rsidRPr="005647EB">
        <w:rPr>
          <w:lang w:eastAsia="zh-TW"/>
        </w:rPr>
        <w:t>8.4.13.3</w:t>
      </w:r>
      <w:r w:rsidRPr="005647EB">
        <w:rPr>
          <w:lang w:eastAsia="zh-TW"/>
        </w:rPr>
        <w:tab/>
        <w:t>Minimum conformance requirements</w:t>
      </w:r>
    </w:p>
    <w:p w14:paraId="05D05CCE" w14:textId="41D93976"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8D1EDE" w:rsidRPr="005647EB">
        <w:t xml:space="preserve"> also</w:t>
      </w:r>
      <w:r w:rsidRPr="005647EB">
        <w:t xml:space="preserve"> applicable to Category M2 and non-BL/CE UEs. Pending discussion in RAN4 is needed to update the wording</w:t>
      </w:r>
      <w:r w:rsidRPr="005647EB">
        <w:rPr>
          <w:lang w:eastAsia="zh-TW"/>
        </w:rPr>
        <w:t>.</w:t>
      </w:r>
    </w:p>
    <w:p w14:paraId="2584EC7B" w14:textId="77777777" w:rsidR="008D1EDE" w:rsidRPr="005647EB" w:rsidRDefault="008D1EDE" w:rsidP="002570E4">
      <w:r w:rsidRPr="005647EB">
        <w:t>When no DRX is in use and w</w:t>
      </w:r>
      <w:r w:rsidRPr="005647EB">
        <w:rPr>
          <w:rFonts w:cs="v4.2.0"/>
        </w:rPr>
        <w:t>hen measurement gaps are scheduled, or the UE supports capability of conducting such measurements without gaps</w:t>
      </w:r>
      <w:r w:rsidRPr="005647EB">
        <w:rPr>
          <w:lang w:eastAsia="zh-CN"/>
        </w:rPr>
        <w:t>,</w:t>
      </w:r>
      <w:r w:rsidRPr="005647EB">
        <w:t xml:space="preserve"> the UE shall be able to identify and measure a new detectable </w:t>
      </w:r>
      <w:r w:rsidRPr="005647EB">
        <w:rPr>
          <w:lang w:eastAsia="zh-CN"/>
        </w:rPr>
        <w:t>TDD</w:t>
      </w:r>
      <w:r w:rsidRPr="005647EB">
        <w:t xml:space="preserve"> inter frequency cell according to requirements in </w:t>
      </w:r>
      <w:r w:rsidRPr="005647EB">
        <w:rPr>
          <w:snapToGrid w:val="0"/>
        </w:rPr>
        <w:t xml:space="preserve">Table 8.13.3.5.3.1-1 </w:t>
      </w:r>
      <w:r w:rsidRPr="005647EB">
        <w:rPr>
          <w:rFonts w:cs="v4.2.0"/>
        </w:rPr>
        <w:t xml:space="preserve">when </w:t>
      </w:r>
      <w:r w:rsidRPr="005647EB">
        <w:t xml:space="preserve">additional condition in </w:t>
      </w:r>
      <w:r w:rsidRPr="005647EB">
        <w:rPr>
          <w:snapToGrid w:val="0"/>
        </w:rPr>
        <w:t>Table 8.13.3.5.3.1-1 is met</w:t>
      </w:r>
      <w:r w:rsidRPr="005647EB">
        <w:rPr>
          <w:snapToGrid w:val="0"/>
          <w:lang w:eastAsia="zh-CN"/>
        </w:rPr>
        <w:t>,</w:t>
      </w:r>
      <w:r w:rsidRPr="005647EB">
        <w:t xml:space="preserve"> and</w:t>
      </w:r>
    </w:p>
    <w:p w14:paraId="7770F383" w14:textId="77777777" w:rsidR="008D1EDE" w:rsidRPr="005647EB" w:rsidRDefault="008D1EDE" w:rsidP="002570E4">
      <w:pPr>
        <w:pStyle w:val="B1"/>
      </w:pPr>
      <w:r w:rsidRPr="005647EB">
        <w:t>-</w:t>
      </w:r>
      <w:r w:rsidRPr="005647EB">
        <w:tab/>
        <w:t>G=1, or</w:t>
      </w:r>
    </w:p>
    <w:p w14:paraId="433AD7B5" w14:textId="77777777" w:rsidR="008D1EDE" w:rsidRPr="005647EB" w:rsidRDefault="008D1EDE" w:rsidP="002570E4">
      <w:pPr>
        <w:pStyle w:val="B1"/>
      </w:pPr>
      <w:r w:rsidRPr="005647EB">
        <w:t>-</w:t>
      </w:r>
      <w:r w:rsidRPr="005647EB">
        <w:tab/>
        <w:t>r</w:t>
      </w:r>
      <w:r w:rsidRPr="005647EB">
        <w:rPr>
          <w:vertAlign w:val="subscript"/>
        </w:rPr>
        <w:t>max</w:t>
      </w:r>
      <w:r w:rsidRPr="005647EB">
        <w:t>*G &lt; 800ms, or</w:t>
      </w:r>
    </w:p>
    <w:p w14:paraId="437222FB" w14:textId="77777777" w:rsidR="008D1EDE" w:rsidRPr="005647EB" w:rsidRDefault="008D1EDE" w:rsidP="002570E4">
      <w:pPr>
        <w:pStyle w:val="B1"/>
      </w:pPr>
      <w:r w:rsidRPr="005647EB">
        <w:t>-</w:t>
      </w:r>
      <w:r w:rsidRPr="005647EB">
        <w:tab/>
        <w:t>UE is receiving PDSCH.</w:t>
      </w:r>
    </w:p>
    <w:p w14:paraId="0CB4C410" w14:textId="3B5BA761" w:rsidR="008D1EDE" w:rsidRPr="005647EB" w:rsidRDefault="008D1EDE" w:rsidP="002570E4">
      <w:r w:rsidRPr="005647EB">
        <w:t>Otherwise, requirements in Table 8.13.3.5.3.1-3 apply, where r</w:t>
      </w:r>
      <w:r w:rsidRPr="005647EB">
        <w:rPr>
          <w:vertAlign w:val="subscript"/>
        </w:rPr>
        <w:t>max</w:t>
      </w:r>
      <w:r w:rsidRPr="005647EB">
        <w:t xml:space="preserve"> and G are given by higher layer parameter </w:t>
      </w:r>
      <w:r w:rsidRPr="005647EB">
        <w:rPr>
          <w:i/>
        </w:rPr>
        <w:t>mPDCCH-NumRepetition</w:t>
      </w:r>
      <w:r w:rsidRPr="005647EB">
        <w:t xml:space="preserve"> and </w:t>
      </w:r>
      <w:r w:rsidRPr="005647EB">
        <w:rPr>
          <w:i/>
        </w:rPr>
        <w:t>mPDCCH-startSF-UESS</w:t>
      </w:r>
      <w:r w:rsidRPr="005647EB">
        <w:t xml:space="preserve"> respectively as defined </w:t>
      </w:r>
      <w:r w:rsidR="002570E4" w:rsidRPr="005647EB">
        <w:t>in 3GPP TS</w:t>
      </w:r>
      <w:r w:rsidRPr="005647EB">
        <w:t xml:space="preserve"> 36.213 [3]</w:t>
      </w:r>
      <w:r w:rsidRPr="005647EB">
        <w:rPr>
          <w:snapToGrid w:val="0"/>
        </w:rPr>
        <w:t>.</w:t>
      </w:r>
    </w:p>
    <w:p w14:paraId="0DD25B3A" w14:textId="77777777" w:rsidR="008D1EDE" w:rsidRPr="005647EB" w:rsidRDefault="008D1EDE" w:rsidP="002570E4">
      <w:pPr>
        <w:pStyle w:val="TH"/>
        <w:keepNext w:val="0"/>
        <w:keepLines w:val="0"/>
      </w:pPr>
      <w:r w:rsidRPr="005647EB">
        <w:rPr>
          <w:snapToGrid w:val="0"/>
        </w:rPr>
        <w:t xml:space="preserve">Table 8.13.3.5.3.1-1: </w:t>
      </w:r>
      <w:r w:rsidRPr="005647EB">
        <w:t>Requirement on cell identification delay and measurement delay for 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1"/>
        <w:gridCol w:w="1012"/>
        <w:gridCol w:w="4303"/>
        <w:gridCol w:w="2271"/>
      </w:tblGrid>
      <w:tr w:rsidR="008D1EDE" w:rsidRPr="005647EB" w14:paraId="06687730" w14:textId="77777777" w:rsidTr="002570E4">
        <w:trPr>
          <w:jc w:val="center"/>
        </w:trPr>
        <w:tc>
          <w:tcPr>
            <w:tcW w:w="2181" w:type="dxa"/>
          </w:tcPr>
          <w:p w14:paraId="5A028980" w14:textId="54B5E365" w:rsidR="008D1EDE" w:rsidRPr="005647EB" w:rsidRDefault="00C26C6B" w:rsidP="002570E4">
            <w:pPr>
              <w:pStyle w:val="TAH"/>
              <w:keepNext w:val="0"/>
              <w:keepLines w:val="0"/>
              <w:rPr>
                <w:rFonts w:cs="Arial"/>
              </w:rPr>
            </w:pPr>
            <w:r w:rsidRPr="005647EB">
              <w:rPr>
                <w:rFonts w:cs="Arial"/>
                <w:lang w:eastAsia="zh-CN"/>
              </w:rPr>
              <w:t>Neighbouring</w:t>
            </w:r>
            <w:r w:rsidR="002570E4" w:rsidRPr="005647EB">
              <w:rPr>
                <w:rFonts w:cs="Arial"/>
                <w:lang w:eastAsia="zh-CN"/>
              </w:rPr>
              <w:t xml:space="preserve"> </w:t>
            </w:r>
            <w:r w:rsidR="008D1EDE" w:rsidRPr="005647EB">
              <w:rPr>
                <w:rFonts w:eastAsia="MS Mincho" w:cs="Arial"/>
              </w:rPr>
              <w:t>cell</w:t>
            </w:r>
            <w:r w:rsidR="002570E4" w:rsidRPr="005647EB">
              <w:rPr>
                <w:rFonts w:eastAsia="MS Mincho" w:cs="Arial"/>
              </w:rPr>
              <w:t xml:space="preserve"> </w:t>
            </w:r>
            <w:r w:rsidR="008D1EDE" w:rsidRPr="005647EB">
              <w:rPr>
                <w:rFonts w:eastAsia="MS Mincho" w:cs="Arial"/>
              </w:rPr>
              <w:t>SCH</w:t>
            </w:r>
            <w:r w:rsidR="002570E4" w:rsidRPr="005647EB">
              <w:rPr>
                <w:rFonts w:eastAsia="MS Mincho" w:cs="Arial"/>
              </w:rPr>
              <w:t xml:space="preserve"> </w:t>
            </w:r>
            <w:r w:rsidR="008D1EDE" w:rsidRPr="005647EB">
              <w:rPr>
                <w:rFonts w:eastAsia="MS Mincho" w:cs="Arial"/>
              </w:rPr>
              <w:t>Ês/Iot:</w:t>
            </w:r>
            <w:r w:rsidR="002570E4" w:rsidRPr="005647EB">
              <w:rPr>
                <w:rFonts w:eastAsia="MS Mincho" w:cs="Arial"/>
              </w:rPr>
              <w:t xml:space="preserve"> </w:t>
            </w:r>
            <w:r w:rsidR="008D1EDE" w:rsidRPr="005647EB">
              <w:rPr>
                <w:rFonts w:eastAsia="MS Mincho" w:cs="Arial"/>
              </w:rPr>
              <w:t>Q2</w:t>
            </w:r>
            <w:r w:rsidR="002570E4" w:rsidRPr="005647EB">
              <w:rPr>
                <w:rFonts w:eastAsia="MS Mincho" w:cs="Arial"/>
              </w:rPr>
              <w:t xml:space="preserve"> </w:t>
            </w:r>
            <w:r w:rsidR="008D1EDE" w:rsidRPr="005647EB">
              <w:rPr>
                <w:rFonts w:eastAsia="MS Mincho" w:cs="Arial"/>
              </w:rPr>
              <w:t>[dB]</w:t>
            </w:r>
          </w:p>
        </w:tc>
        <w:tc>
          <w:tcPr>
            <w:tcW w:w="1012" w:type="dxa"/>
            <w:shd w:val="clear" w:color="auto" w:fill="auto"/>
          </w:tcPr>
          <w:p w14:paraId="2E61CDA4" w14:textId="4A180163" w:rsidR="008D1EDE" w:rsidRPr="005647EB" w:rsidRDefault="008D1EDE" w:rsidP="002570E4">
            <w:pPr>
              <w:pStyle w:val="TAH"/>
              <w:keepNext w:val="0"/>
              <w:keepLines w:val="0"/>
              <w:rPr>
                <w:rFonts w:cs="Arial"/>
              </w:rPr>
            </w:pPr>
            <w:r w:rsidRPr="005647EB">
              <w:rPr>
                <w:rFonts w:cs="Arial"/>
              </w:rPr>
              <w:t>Gap</w:t>
            </w:r>
            <w:r w:rsidR="002570E4" w:rsidRPr="005647EB">
              <w:rPr>
                <w:rFonts w:cs="Arial"/>
              </w:rPr>
              <w:t xml:space="preserve"> </w:t>
            </w:r>
            <w:r w:rsidRPr="005647EB">
              <w:rPr>
                <w:rFonts w:cs="Arial"/>
              </w:rPr>
              <w:t>pattern</w:t>
            </w:r>
            <w:r w:rsidR="002570E4" w:rsidRPr="005647EB">
              <w:rPr>
                <w:rFonts w:cs="Arial"/>
              </w:rPr>
              <w:t xml:space="preserve"> </w:t>
            </w:r>
            <w:r w:rsidRPr="005647EB">
              <w:rPr>
                <w:rFonts w:cs="Arial"/>
              </w:rPr>
              <w:t>ID</w:t>
            </w:r>
          </w:p>
        </w:tc>
        <w:tc>
          <w:tcPr>
            <w:tcW w:w="4303" w:type="dxa"/>
            <w:shd w:val="clear" w:color="auto" w:fill="auto"/>
          </w:tcPr>
          <w:p w14:paraId="791AD3C2" w14:textId="7D8ABA3B" w:rsidR="008D1EDE" w:rsidRPr="005647EB" w:rsidRDefault="008D1EDE"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identification</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rPr>
              <w:t xml:space="preserve"> </w:t>
            </w:r>
            <w:r w:rsidRPr="005647EB">
              <w:rPr>
                <w:rFonts w:cs="Arial"/>
              </w:rPr>
              <w:t>for</w:t>
            </w:r>
            <w:r w:rsidR="002570E4" w:rsidRPr="005647EB">
              <w:rPr>
                <w:rFonts w:cs="Arial"/>
              </w:rPr>
              <w:t xml:space="preserve"> </w:t>
            </w:r>
            <w:r w:rsidRPr="005647EB">
              <w:rPr>
                <w:rFonts w:cs="Arial"/>
              </w:rPr>
              <w:t>n</w:t>
            </w:r>
            <w:r w:rsidRPr="005647EB">
              <w:rPr>
                <w:rFonts w:eastAsia="MS Mincho" w:cs="Arial"/>
              </w:rPr>
              <w:t>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w:t>
            </w:r>
            <w:r w:rsidR="002570E4" w:rsidRPr="005647EB">
              <w:rPr>
                <w:rFonts w:eastAsia="MS Mincho" w:cs="Arial"/>
              </w:rPr>
              <w:t xml:space="preserve"> </w:t>
            </w: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r w:rsidR="002570E4" w:rsidRPr="005647EB">
              <w:rPr>
                <w:rFonts w:eastAsia="MS Mincho" w:cs="Arial"/>
              </w:rPr>
              <w:t xml:space="preserve"> </w:t>
            </w:r>
            <w:r w:rsidRPr="005647EB">
              <w:rPr>
                <w:rFonts w:eastAsia="MS Mincho" w:cs="Arial"/>
              </w:rPr>
              <w:t>[dB]</w:t>
            </w:r>
          </w:p>
        </w:tc>
        <w:tc>
          <w:tcPr>
            <w:tcW w:w="2271" w:type="dxa"/>
            <w:shd w:val="clear" w:color="auto" w:fill="auto"/>
          </w:tcPr>
          <w:p w14:paraId="153AA8BF" w14:textId="4B48CB16" w:rsidR="008D1EDE" w:rsidRPr="005647EB" w:rsidRDefault="008D1EDE" w:rsidP="002570E4">
            <w:pPr>
              <w:pStyle w:val="TAH"/>
              <w:keepNext w:val="0"/>
              <w:keepLines w:val="0"/>
              <w:rPr>
                <w:rFonts w:cs="Arial"/>
              </w:rPr>
            </w:pPr>
            <w:r w:rsidRPr="005647EB">
              <w:rPr>
                <w:rFonts w:cs="Arial"/>
              </w:rPr>
              <w:t>Measurement</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(T</w:t>
            </w:r>
            <w:r w:rsidRPr="005647EB">
              <w:rPr>
                <w:rFonts w:cs="Arial"/>
                <w:vertAlign w:val="subscript"/>
              </w:rPr>
              <w:t>measure_intra_UE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p>
        </w:tc>
      </w:tr>
      <w:tr w:rsidR="008D1EDE" w:rsidRPr="005647EB" w14:paraId="2698826B" w14:textId="77777777" w:rsidTr="002570E4">
        <w:trPr>
          <w:jc w:val="center"/>
        </w:trPr>
        <w:tc>
          <w:tcPr>
            <w:tcW w:w="2181" w:type="dxa"/>
            <w:vMerge w:val="restart"/>
          </w:tcPr>
          <w:p w14:paraId="70B13112" w14:textId="485EEAF7" w:rsidR="008D1EDE" w:rsidRPr="005647EB" w:rsidRDefault="008D1EDE" w:rsidP="002570E4">
            <w:pPr>
              <w:pStyle w:val="TAC"/>
              <w:keepNext w:val="0"/>
              <w:keepLines w:val="0"/>
              <w:rPr>
                <w:rFonts w:cs="Arial"/>
              </w:rPr>
            </w:pP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p>
        </w:tc>
        <w:tc>
          <w:tcPr>
            <w:tcW w:w="1012" w:type="dxa"/>
            <w:shd w:val="clear" w:color="auto" w:fill="auto"/>
          </w:tcPr>
          <w:p w14:paraId="58B46810" w14:textId="77777777" w:rsidR="008D1EDE" w:rsidRPr="005647EB" w:rsidRDefault="008D1EDE" w:rsidP="002570E4">
            <w:pPr>
              <w:pStyle w:val="TAC"/>
              <w:keepNext w:val="0"/>
              <w:keepLines w:val="0"/>
              <w:rPr>
                <w:rFonts w:cs="Arial"/>
              </w:rPr>
            </w:pPr>
            <w:r w:rsidRPr="005647EB">
              <w:rPr>
                <w:rFonts w:cs="Arial"/>
              </w:rPr>
              <w:t>0</w:t>
            </w:r>
          </w:p>
        </w:tc>
        <w:tc>
          <w:tcPr>
            <w:tcW w:w="4303" w:type="dxa"/>
            <w:shd w:val="clear" w:color="auto" w:fill="auto"/>
          </w:tcPr>
          <w:p w14:paraId="1C0916A4" w14:textId="6FF61AB1" w:rsidR="008D1EDE" w:rsidRPr="005647EB" w:rsidRDefault="008D1EDE" w:rsidP="002570E4">
            <w:pPr>
              <w:pStyle w:val="TAC"/>
              <w:keepNext w:val="0"/>
              <w:keepLines w:val="0"/>
              <w:rPr>
                <w:rFonts w:cs="Arial"/>
              </w:rPr>
            </w:pPr>
            <w:r w:rsidRPr="005647EB">
              <w:rPr>
                <w:rFonts w:cs="Arial"/>
                <w:lang w:eastAsia="zh-CN"/>
              </w:rPr>
              <w:t>320.8</w:t>
            </w:r>
            <w:r w:rsidR="002570E4" w:rsidRPr="005647EB">
              <w:rPr>
                <w:rFonts w:cs="Arial"/>
                <w:snapToGrid w:val="0"/>
                <w:lang w:eastAsia="zh-CN"/>
              </w:rPr>
              <w:t xml:space="preserve"> </w:t>
            </w:r>
            <w:r w:rsidRPr="005647EB">
              <w:rPr>
                <w:rFonts w:cs="Arial"/>
                <w:snapToGrid w:val="0"/>
                <w:lang w:eastAsia="zh-CN"/>
              </w:rPr>
              <w:t>*</w:t>
            </w:r>
            <w:r w:rsidR="002570E4" w:rsidRPr="005647EB">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lang w:eastAsia="zh-CN"/>
              </w:rPr>
              <w:t xml:space="preserve"> </w:t>
            </w:r>
            <w:r w:rsidRPr="005647EB">
              <w:rPr>
                <w:rFonts w:cs="Arial"/>
                <w:lang w:eastAsia="zh-CN"/>
              </w:rPr>
              <w:t>s</w:t>
            </w:r>
          </w:p>
        </w:tc>
        <w:tc>
          <w:tcPr>
            <w:tcW w:w="2271" w:type="dxa"/>
            <w:shd w:val="clear" w:color="auto" w:fill="auto"/>
          </w:tcPr>
          <w:p w14:paraId="23B6497A" w14:textId="61C3E726" w:rsidR="008D1EDE" w:rsidRPr="005647EB" w:rsidRDefault="008D1EDE" w:rsidP="002570E4">
            <w:pPr>
              <w:pStyle w:val="TAC"/>
              <w:keepNext w:val="0"/>
              <w:keepLines w:val="0"/>
              <w:rPr>
                <w:rFonts w:cs="Arial"/>
                <w:lang w:eastAsia="zh-CN"/>
              </w:rPr>
            </w:pPr>
            <w:r w:rsidRPr="005647EB">
              <w:rPr>
                <w:rFonts w:cs="Arial"/>
              </w:rPr>
              <w:t>800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w:t>
            </w:r>
            <w:r w:rsidR="002570E4" w:rsidRPr="005647EB">
              <w:rPr>
                <w:vertAlign w:val="subscript"/>
              </w:rPr>
              <w:t xml:space="preserve"> </w:t>
            </w:r>
            <w:r w:rsidRPr="005647EB">
              <w:rPr>
                <w:vertAlign w:val="subscript"/>
              </w:rPr>
              <w:t>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ms</w:t>
            </w:r>
            <w:r w:rsidR="002570E4" w:rsidRPr="005647EB">
              <w:rPr>
                <w:rFonts w:cs="Arial"/>
                <w:lang w:eastAsia="zh-CN"/>
              </w:rPr>
              <w:t xml:space="preserve"> </w:t>
            </w:r>
            <w:r w:rsidRPr="005647EB">
              <w:rPr>
                <w:rFonts w:cs="Arial"/>
                <w:vertAlign w:val="superscript"/>
                <w:lang w:eastAsia="zh-CN"/>
              </w:rPr>
              <w:t>Note1</w:t>
            </w:r>
          </w:p>
          <w:p w14:paraId="232D9421" w14:textId="62954075" w:rsidR="008D1EDE" w:rsidRPr="005647EB" w:rsidRDefault="008D1EDE" w:rsidP="002570E4">
            <w:pPr>
              <w:pStyle w:val="TAC"/>
              <w:keepNext w:val="0"/>
              <w:keepLines w:val="0"/>
              <w:rPr>
                <w:rFonts w:cs="Arial"/>
              </w:rPr>
            </w:pPr>
            <w:r w:rsidRPr="005647EB">
              <w:rPr>
                <w:rFonts w:cs="Arial"/>
                <w:lang w:eastAsia="zh-CN"/>
              </w:rPr>
              <w:t>[1600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w:t>
            </w:r>
            <w:r w:rsidR="002570E4" w:rsidRPr="005647EB">
              <w:rPr>
                <w:vertAlign w:val="subscript"/>
              </w:rPr>
              <w:t xml:space="preserve"> </w:t>
            </w:r>
            <w:r w:rsidRPr="005647EB">
              <w:rPr>
                <w:vertAlign w:val="subscript"/>
              </w:rPr>
              <w:t>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lang w:eastAsia="zh-CN"/>
              </w:rPr>
              <w:t xml:space="preserve"> </w:t>
            </w:r>
            <w:r w:rsidRPr="005647EB">
              <w:rPr>
                <w:rFonts w:cs="Arial"/>
                <w:lang w:eastAsia="zh-CN"/>
              </w:rPr>
              <w:t>ms]</w:t>
            </w:r>
            <w:r w:rsidR="002570E4" w:rsidRPr="005647EB">
              <w:rPr>
                <w:rFonts w:cs="Arial"/>
                <w:lang w:eastAsia="zh-CN"/>
              </w:rPr>
              <w:t xml:space="preserve"> </w:t>
            </w:r>
            <w:r w:rsidRPr="005647EB">
              <w:rPr>
                <w:rFonts w:cs="Arial"/>
                <w:vertAlign w:val="superscript"/>
                <w:lang w:eastAsia="zh-CN"/>
              </w:rPr>
              <w:t>Note2</w:t>
            </w:r>
          </w:p>
        </w:tc>
      </w:tr>
      <w:tr w:rsidR="008D1EDE" w:rsidRPr="005647EB" w14:paraId="7F36F84C" w14:textId="77777777" w:rsidTr="002570E4">
        <w:trPr>
          <w:jc w:val="center"/>
        </w:trPr>
        <w:tc>
          <w:tcPr>
            <w:tcW w:w="2181" w:type="dxa"/>
            <w:vMerge/>
          </w:tcPr>
          <w:p w14:paraId="43D000D6" w14:textId="77777777" w:rsidR="008D1EDE" w:rsidRPr="005647EB" w:rsidRDefault="008D1EDE" w:rsidP="002570E4">
            <w:pPr>
              <w:pStyle w:val="TAC"/>
              <w:keepNext w:val="0"/>
              <w:keepLines w:val="0"/>
              <w:rPr>
                <w:rFonts w:cs="Arial"/>
              </w:rPr>
            </w:pPr>
          </w:p>
        </w:tc>
        <w:tc>
          <w:tcPr>
            <w:tcW w:w="1012" w:type="dxa"/>
            <w:shd w:val="clear" w:color="auto" w:fill="auto"/>
          </w:tcPr>
          <w:p w14:paraId="1DBCF3E7" w14:textId="77777777" w:rsidR="008D1EDE" w:rsidRPr="005647EB" w:rsidRDefault="008D1EDE" w:rsidP="002570E4">
            <w:pPr>
              <w:pStyle w:val="TAC"/>
              <w:keepNext w:val="0"/>
              <w:keepLines w:val="0"/>
              <w:rPr>
                <w:rFonts w:cs="Arial"/>
              </w:rPr>
            </w:pPr>
            <w:r w:rsidRPr="005647EB">
              <w:rPr>
                <w:rFonts w:cs="Arial"/>
              </w:rPr>
              <w:t>1</w:t>
            </w:r>
          </w:p>
        </w:tc>
        <w:tc>
          <w:tcPr>
            <w:tcW w:w="4303" w:type="dxa"/>
            <w:shd w:val="clear" w:color="auto" w:fill="auto"/>
          </w:tcPr>
          <w:p w14:paraId="74E59671" w14:textId="610177A2" w:rsidR="008D1EDE" w:rsidRPr="005647EB" w:rsidRDefault="008D1EDE" w:rsidP="002570E4">
            <w:pPr>
              <w:pStyle w:val="TAC"/>
              <w:keepNext w:val="0"/>
              <w:keepLines w:val="0"/>
              <w:rPr>
                <w:rFonts w:cs="Arial"/>
              </w:rPr>
            </w:pPr>
            <w:r w:rsidRPr="005647EB">
              <w:rPr>
                <w:rFonts w:eastAsia="MS Mincho" w:cs="Arial"/>
              </w:rPr>
              <w:t>3</w:t>
            </w:r>
            <w:r w:rsidRPr="005647EB">
              <w:rPr>
                <w:rFonts w:cs="Arial"/>
                <w:lang w:eastAsia="zh-CN"/>
              </w:rPr>
              <w:t>21</w:t>
            </w:r>
            <w:r w:rsidRPr="005647EB">
              <w:rPr>
                <w:rFonts w:eastAsia="MS Mincho" w:cs="Arial"/>
              </w:rPr>
              <w:t>.</w:t>
            </w:r>
            <w:r w:rsidRPr="005647EB">
              <w:rPr>
                <w:rFonts w:cs="Arial"/>
                <w:lang w:eastAsia="zh-CN"/>
              </w:rPr>
              <w:t>6</w:t>
            </w:r>
            <w:r w:rsidR="002570E4" w:rsidRPr="005647EB">
              <w:rPr>
                <w:rFonts w:cs="Arial"/>
                <w:snapToGrid w:val="0"/>
                <w:lang w:eastAsia="zh-CN"/>
              </w:rPr>
              <w:t xml:space="preserve"> </w:t>
            </w:r>
            <w:r w:rsidRPr="005647EB">
              <w:rPr>
                <w:rFonts w:cs="Arial"/>
                <w:snapToGrid w:val="0"/>
                <w:lang w:eastAsia="zh-CN"/>
              </w:rPr>
              <w:t>*</w:t>
            </w:r>
            <w:r w:rsidR="002570E4" w:rsidRPr="005647EB">
              <w:t xml:space="preserve"> </w:t>
            </w:r>
            <w:r w:rsidRPr="005647EB">
              <w:t>K</w:t>
            </w:r>
            <w:r w:rsidRPr="005647EB">
              <w:rPr>
                <w:vertAlign w:val="subscript"/>
              </w:rPr>
              <w:t>inter_M1_EC</w:t>
            </w:r>
            <w:r w:rsidR="002570E4" w:rsidRPr="005647EB">
              <w:rPr>
                <w:rFonts w:cs="Arial"/>
                <w:lang w:eastAsia="zh-CN"/>
              </w:rPr>
              <w:t xml:space="preserve"> </w:t>
            </w:r>
            <w:r w:rsidRPr="005647EB">
              <w:rPr>
                <w:rFonts w:cs="Arial"/>
                <w:lang w:eastAsia="zh-CN"/>
              </w:rPr>
              <w:t>s</w:t>
            </w:r>
            <w:r w:rsidR="002570E4" w:rsidRPr="005647EB">
              <w:rPr>
                <w:rFonts w:cs="Arial"/>
              </w:rPr>
              <w:t xml:space="preserve"> </w:t>
            </w:r>
          </w:p>
        </w:tc>
        <w:tc>
          <w:tcPr>
            <w:tcW w:w="2271" w:type="dxa"/>
            <w:shd w:val="clear" w:color="auto" w:fill="auto"/>
          </w:tcPr>
          <w:p w14:paraId="26C96FBA" w14:textId="7A983D01" w:rsidR="008D1EDE" w:rsidRPr="005647EB" w:rsidRDefault="008D1EDE" w:rsidP="002570E4">
            <w:pPr>
              <w:pStyle w:val="TAC"/>
              <w:keepNext w:val="0"/>
              <w:keepLines w:val="0"/>
              <w:rPr>
                <w:rFonts w:cs="Arial"/>
                <w:lang w:eastAsia="zh-CN"/>
              </w:rPr>
            </w:pPr>
            <w:r w:rsidRPr="005647EB">
              <w:rPr>
                <w:rFonts w:cs="Arial"/>
                <w:lang w:eastAsia="zh-CN"/>
              </w:rPr>
              <w:t>1600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rFonts w:cs="Arial"/>
              </w:rPr>
              <w:t xml:space="preserve"> </w:t>
            </w:r>
            <w:r w:rsidRPr="005647EB">
              <w:rPr>
                <w:rFonts w:cs="Arial"/>
              </w:rPr>
              <w:t>ms</w:t>
            </w:r>
            <w:r w:rsidR="002570E4" w:rsidRPr="005647EB">
              <w:rPr>
                <w:rFonts w:cs="Arial"/>
                <w:lang w:eastAsia="zh-CN"/>
              </w:rPr>
              <w:t xml:space="preserve"> </w:t>
            </w:r>
            <w:r w:rsidRPr="005647EB">
              <w:rPr>
                <w:rFonts w:cs="Arial"/>
                <w:vertAlign w:val="superscript"/>
                <w:lang w:eastAsia="zh-CN"/>
              </w:rPr>
              <w:t>Note1</w:t>
            </w:r>
          </w:p>
          <w:p w14:paraId="18D00405" w14:textId="43622373" w:rsidR="008D1EDE" w:rsidRPr="005647EB" w:rsidRDefault="008D1EDE" w:rsidP="002570E4">
            <w:pPr>
              <w:pStyle w:val="TAC"/>
              <w:keepNext w:val="0"/>
              <w:keepLines w:val="0"/>
              <w:rPr>
                <w:rFonts w:cs="Arial"/>
              </w:rPr>
            </w:pPr>
            <w:r w:rsidRPr="005647EB">
              <w:rPr>
                <w:rFonts w:cs="Arial"/>
                <w:lang w:eastAsia="zh-CN"/>
              </w:rPr>
              <w:t>[3200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rFonts w:cs="Arial"/>
                <w:lang w:eastAsia="zh-CN"/>
              </w:rPr>
              <w:t xml:space="preserve"> </w:t>
            </w:r>
            <w:r w:rsidRPr="005647EB">
              <w:rPr>
                <w:rFonts w:cs="Arial"/>
                <w:lang w:eastAsia="zh-CN"/>
              </w:rPr>
              <w:t>ms]</w:t>
            </w:r>
            <w:r w:rsidR="002570E4" w:rsidRPr="005647EB">
              <w:rPr>
                <w:rFonts w:cs="Arial"/>
                <w:vertAlign w:val="superscript"/>
                <w:lang w:eastAsia="zh-CN"/>
              </w:rPr>
              <w:t xml:space="preserve"> </w:t>
            </w:r>
            <w:r w:rsidRPr="005647EB">
              <w:rPr>
                <w:rFonts w:cs="Arial"/>
                <w:vertAlign w:val="superscript"/>
                <w:lang w:eastAsia="zh-CN"/>
              </w:rPr>
              <w:t>Note2</w:t>
            </w:r>
          </w:p>
        </w:tc>
      </w:tr>
      <w:tr w:rsidR="008D1EDE" w:rsidRPr="005647EB" w14:paraId="4F671947" w14:textId="77777777" w:rsidTr="002570E4">
        <w:trPr>
          <w:jc w:val="center"/>
        </w:trPr>
        <w:tc>
          <w:tcPr>
            <w:tcW w:w="2181" w:type="dxa"/>
            <w:vMerge w:val="restart"/>
          </w:tcPr>
          <w:p w14:paraId="7AE07C8F" w14:textId="77777777" w:rsidR="008D1EDE" w:rsidRPr="005647EB" w:rsidRDefault="008D1EDE" w:rsidP="002570E4">
            <w:pPr>
              <w:pStyle w:val="TAC"/>
              <w:keepNext w:val="0"/>
              <w:keepLines w:val="0"/>
              <w:rPr>
                <w:rFonts w:cs="Arial"/>
              </w:rPr>
            </w:pPr>
            <w:r w:rsidRPr="005647EB">
              <w:rPr>
                <w:rFonts w:eastAsia="MS Mincho" w:cs="Arial"/>
              </w:rPr>
              <w:t>Q2</w:t>
            </w:r>
            <w:r w:rsidRPr="005647EB">
              <w:rPr>
                <w:rFonts w:eastAsia="MS Mincho" w:cs="Arial"/>
              </w:rPr>
              <w:sym w:font="Symbol" w:char="F0B3"/>
            </w:r>
            <w:r w:rsidRPr="005647EB">
              <w:rPr>
                <w:rFonts w:eastAsia="MS Mincho" w:cs="Arial"/>
              </w:rPr>
              <w:t>-6</w:t>
            </w:r>
          </w:p>
        </w:tc>
        <w:tc>
          <w:tcPr>
            <w:tcW w:w="1012" w:type="dxa"/>
            <w:shd w:val="clear" w:color="auto" w:fill="auto"/>
          </w:tcPr>
          <w:p w14:paraId="11176B05" w14:textId="77777777" w:rsidR="008D1EDE" w:rsidRPr="005647EB" w:rsidRDefault="008D1EDE" w:rsidP="002570E4">
            <w:pPr>
              <w:pStyle w:val="TAC"/>
              <w:keepNext w:val="0"/>
              <w:keepLines w:val="0"/>
              <w:rPr>
                <w:rFonts w:cs="Arial"/>
              </w:rPr>
            </w:pPr>
            <w:r w:rsidRPr="005647EB">
              <w:rPr>
                <w:rFonts w:cs="Arial"/>
              </w:rPr>
              <w:t>0</w:t>
            </w:r>
          </w:p>
        </w:tc>
        <w:tc>
          <w:tcPr>
            <w:tcW w:w="4303" w:type="dxa"/>
            <w:shd w:val="clear" w:color="auto" w:fill="auto"/>
          </w:tcPr>
          <w:p w14:paraId="4A71560A" w14:textId="0F534E0D" w:rsidR="008D1EDE" w:rsidRPr="005647EB" w:rsidRDefault="008D1EDE" w:rsidP="002570E4">
            <w:pPr>
              <w:pStyle w:val="TAC"/>
              <w:keepNext w:val="0"/>
              <w:keepLines w:val="0"/>
              <w:rPr>
                <w:rFonts w:eastAsia="MS Mincho" w:cs="Arial"/>
              </w:rPr>
            </w:pPr>
            <w:r w:rsidRPr="005647EB">
              <w:rPr>
                <w:rFonts w:cs="Arial"/>
              </w:rPr>
              <w:t>21.8</w:t>
            </w:r>
            <w:r w:rsidR="002570E4" w:rsidRPr="005647EB">
              <w:rPr>
                <w:rFonts w:cs="Arial"/>
                <w:snapToGrid w:val="0"/>
                <w:lang w:eastAsia="zh-CN"/>
              </w:rPr>
              <w:t xml:space="preserve"> </w:t>
            </w:r>
            <w:r w:rsidRPr="005647EB">
              <w:rPr>
                <w:rFonts w:cs="Arial"/>
                <w:snapToGrid w:val="0"/>
                <w:lang w:eastAsia="zh-CN"/>
              </w:rPr>
              <w:t>*</w:t>
            </w:r>
            <w:r w:rsidR="002570E4" w:rsidRPr="005647EB">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rPr>
              <w:t xml:space="preserve"> </w:t>
            </w:r>
            <w:r w:rsidRPr="005647EB">
              <w:t>S</w:t>
            </w:r>
          </w:p>
        </w:tc>
        <w:tc>
          <w:tcPr>
            <w:tcW w:w="2271" w:type="dxa"/>
            <w:shd w:val="clear" w:color="auto" w:fill="auto"/>
          </w:tcPr>
          <w:p w14:paraId="78FE9273" w14:textId="2B134346" w:rsidR="008D1EDE" w:rsidRPr="005647EB" w:rsidRDefault="008D1EDE" w:rsidP="002570E4">
            <w:pPr>
              <w:pStyle w:val="TAC"/>
              <w:keepNext w:val="0"/>
              <w:keepLines w:val="0"/>
              <w:rPr>
                <w:rFonts w:cs="Arial"/>
                <w:lang w:eastAsia="zh-CN"/>
              </w:rPr>
            </w:pPr>
            <w:r w:rsidRPr="005647EB">
              <w:rPr>
                <w:rFonts w:cs="Arial"/>
              </w:rPr>
              <w:t>800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ms</w:t>
            </w:r>
            <w:r w:rsidR="002570E4" w:rsidRPr="005647EB">
              <w:rPr>
                <w:rFonts w:cs="Arial"/>
                <w:lang w:eastAsia="zh-CN"/>
              </w:rPr>
              <w:t xml:space="preserve"> </w:t>
            </w:r>
            <w:r w:rsidRPr="005647EB">
              <w:rPr>
                <w:rFonts w:cs="Arial"/>
                <w:vertAlign w:val="superscript"/>
                <w:lang w:eastAsia="zh-CN"/>
              </w:rPr>
              <w:t>Note1</w:t>
            </w:r>
          </w:p>
          <w:p w14:paraId="5945374B" w14:textId="006E85AE" w:rsidR="008D1EDE" w:rsidRPr="005647EB" w:rsidRDefault="008D1EDE" w:rsidP="002570E4">
            <w:pPr>
              <w:pStyle w:val="TAC"/>
              <w:keepNext w:val="0"/>
              <w:keepLines w:val="0"/>
              <w:rPr>
                <w:rFonts w:cs="Arial"/>
                <w:lang w:eastAsia="zh-CN"/>
              </w:rPr>
            </w:pPr>
            <w:r w:rsidRPr="005647EB">
              <w:rPr>
                <w:rFonts w:cs="Arial"/>
                <w:lang w:eastAsia="zh-CN"/>
              </w:rPr>
              <w:t>[1600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lang w:eastAsia="zh-CN"/>
              </w:rPr>
              <w:t xml:space="preserve"> </w:t>
            </w:r>
            <w:r w:rsidRPr="005647EB">
              <w:rPr>
                <w:rFonts w:cs="Arial"/>
                <w:lang w:eastAsia="zh-CN"/>
              </w:rPr>
              <w:t>ms]</w:t>
            </w:r>
            <w:r w:rsidR="002570E4" w:rsidRPr="005647EB">
              <w:rPr>
                <w:rFonts w:cs="Arial"/>
                <w:lang w:eastAsia="zh-CN"/>
              </w:rPr>
              <w:t xml:space="preserve"> </w:t>
            </w:r>
            <w:r w:rsidRPr="005647EB">
              <w:rPr>
                <w:rFonts w:cs="Arial"/>
                <w:vertAlign w:val="superscript"/>
                <w:lang w:eastAsia="zh-CN"/>
              </w:rPr>
              <w:t>Note2</w:t>
            </w:r>
          </w:p>
        </w:tc>
      </w:tr>
      <w:tr w:rsidR="008D1EDE" w:rsidRPr="005647EB" w14:paraId="40CBBB39" w14:textId="77777777" w:rsidTr="002570E4">
        <w:trPr>
          <w:jc w:val="center"/>
        </w:trPr>
        <w:tc>
          <w:tcPr>
            <w:tcW w:w="2181" w:type="dxa"/>
            <w:vMerge/>
          </w:tcPr>
          <w:p w14:paraId="41419B40" w14:textId="77777777" w:rsidR="008D1EDE" w:rsidRPr="005647EB" w:rsidRDefault="008D1EDE" w:rsidP="002570E4">
            <w:pPr>
              <w:pStyle w:val="TAC"/>
              <w:keepNext w:val="0"/>
              <w:keepLines w:val="0"/>
              <w:rPr>
                <w:rFonts w:cs="Arial"/>
              </w:rPr>
            </w:pPr>
          </w:p>
        </w:tc>
        <w:tc>
          <w:tcPr>
            <w:tcW w:w="1012" w:type="dxa"/>
            <w:shd w:val="clear" w:color="auto" w:fill="auto"/>
          </w:tcPr>
          <w:p w14:paraId="0CEDB3A8" w14:textId="77777777" w:rsidR="008D1EDE" w:rsidRPr="005647EB" w:rsidRDefault="008D1EDE" w:rsidP="002570E4">
            <w:pPr>
              <w:pStyle w:val="TAC"/>
              <w:keepNext w:val="0"/>
              <w:keepLines w:val="0"/>
              <w:rPr>
                <w:rFonts w:cs="Arial"/>
              </w:rPr>
            </w:pPr>
            <w:r w:rsidRPr="005647EB">
              <w:rPr>
                <w:rFonts w:cs="Arial"/>
              </w:rPr>
              <w:t>1</w:t>
            </w:r>
          </w:p>
        </w:tc>
        <w:tc>
          <w:tcPr>
            <w:tcW w:w="4303" w:type="dxa"/>
            <w:shd w:val="clear" w:color="auto" w:fill="auto"/>
          </w:tcPr>
          <w:p w14:paraId="1611D980" w14:textId="3A05AB33" w:rsidR="008D1EDE" w:rsidRPr="005647EB" w:rsidRDefault="008D1EDE" w:rsidP="002570E4">
            <w:pPr>
              <w:pStyle w:val="TAC"/>
              <w:keepNext w:val="0"/>
              <w:keepLines w:val="0"/>
              <w:rPr>
                <w:rFonts w:eastAsia="MS Mincho" w:cs="Arial"/>
              </w:rPr>
            </w:pPr>
            <w:r w:rsidRPr="005647EB">
              <w:rPr>
                <w:rFonts w:cs="Arial"/>
                <w:lang w:eastAsia="zh-CN"/>
              </w:rPr>
              <w:t>22.6</w:t>
            </w:r>
            <w:r w:rsidR="002570E4" w:rsidRPr="005647EB">
              <w:rPr>
                <w:rFonts w:cs="Arial"/>
                <w:snapToGrid w:val="0"/>
                <w:lang w:eastAsia="zh-CN"/>
              </w:rPr>
              <w:t xml:space="preserve"> </w:t>
            </w:r>
            <w:r w:rsidRPr="005647EB">
              <w:rPr>
                <w:rFonts w:cs="Arial"/>
                <w:snapToGrid w:val="0"/>
                <w:lang w:eastAsia="zh-CN"/>
              </w:rPr>
              <w:t>*</w:t>
            </w:r>
            <w:r w:rsidR="002570E4" w:rsidRPr="005647EB">
              <w:t xml:space="preserve"> </w:t>
            </w:r>
            <w:r w:rsidRPr="005647EB">
              <w:t>K</w:t>
            </w:r>
            <w:r w:rsidRPr="005647EB">
              <w:rPr>
                <w:vertAlign w:val="subscript"/>
              </w:rPr>
              <w:t>inter_M1_EC</w:t>
            </w:r>
            <w:r w:rsidR="002570E4" w:rsidRPr="005647EB">
              <w:rPr>
                <w:vertAlign w:val="subscript"/>
              </w:rPr>
              <w:t xml:space="preserve"> </w:t>
            </w:r>
            <w:r w:rsidRPr="005647EB">
              <w:t>S</w:t>
            </w:r>
          </w:p>
        </w:tc>
        <w:tc>
          <w:tcPr>
            <w:tcW w:w="2271" w:type="dxa"/>
            <w:shd w:val="clear" w:color="auto" w:fill="auto"/>
          </w:tcPr>
          <w:p w14:paraId="45D1B015" w14:textId="0321D5BA" w:rsidR="008D1EDE" w:rsidRPr="005647EB" w:rsidRDefault="008D1EDE" w:rsidP="002570E4">
            <w:pPr>
              <w:pStyle w:val="TAC"/>
              <w:keepNext w:val="0"/>
              <w:keepLines w:val="0"/>
              <w:rPr>
                <w:rFonts w:cs="Arial"/>
                <w:lang w:eastAsia="zh-CN"/>
              </w:rPr>
            </w:pPr>
            <w:r w:rsidRPr="005647EB">
              <w:rPr>
                <w:rFonts w:cs="Arial"/>
                <w:lang w:eastAsia="zh-CN"/>
              </w:rPr>
              <w:t>1600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rFonts w:cs="Arial"/>
              </w:rPr>
              <w:t xml:space="preserve"> </w:t>
            </w:r>
            <w:r w:rsidRPr="005647EB">
              <w:rPr>
                <w:rFonts w:cs="Arial"/>
              </w:rPr>
              <w:t>ms</w:t>
            </w:r>
            <w:r w:rsidR="002570E4" w:rsidRPr="005647EB">
              <w:rPr>
                <w:rFonts w:cs="Arial"/>
                <w:lang w:eastAsia="zh-CN"/>
              </w:rPr>
              <w:t xml:space="preserve"> </w:t>
            </w:r>
            <w:r w:rsidRPr="005647EB">
              <w:rPr>
                <w:rFonts w:cs="Arial"/>
                <w:vertAlign w:val="superscript"/>
                <w:lang w:eastAsia="zh-CN"/>
              </w:rPr>
              <w:t>Note1</w:t>
            </w:r>
          </w:p>
          <w:p w14:paraId="185CF265" w14:textId="6652BE8C" w:rsidR="008D1EDE" w:rsidRPr="005647EB" w:rsidRDefault="008D1EDE" w:rsidP="002570E4">
            <w:pPr>
              <w:pStyle w:val="TAC"/>
              <w:keepNext w:val="0"/>
              <w:keepLines w:val="0"/>
              <w:rPr>
                <w:rFonts w:cs="Arial"/>
                <w:lang w:eastAsia="zh-CN"/>
              </w:rPr>
            </w:pPr>
            <w:r w:rsidRPr="005647EB">
              <w:rPr>
                <w:rFonts w:cs="Arial"/>
                <w:lang w:eastAsia="zh-CN"/>
              </w:rPr>
              <w:t>[3200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rFonts w:cs="Arial"/>
                <w:lang w:eastAsia="zh-CN"/>
              </w:rPr>
              <w:t xml:space="preserve"> </w:t>
            </w:r>
            <w:r w:rsidRPr="005647EB">
              <w:rPr>
                <w:rFonts w:cs="Arial"/>
                <w:lang w:eastAsia="zh-CN"/>
              </w:rPr>
              <w:t>ms]</w:t>
            </w:r>
            <w:r w:rsidR="002570E4" w:rsidRPr="005647EB">
              <w:rPr>
                <w:rFonts w:cs="Arial"/>
                <w:vertAlign w:val="superscript"/>
                <w:lang w:eastAsia="zh-CN"/>
              </w:rPr>
              <w:t xml:space="preserve"> </w:t>
            </w:r>
            <w:r w:rsidRPr="005647EB">
              <w:rPr>
                <w:rFonts w:cs="Arial"/>
                <w:vertAlign w:val="superscript"/>
                <w:lang w:eastAsia="zh-CN"/>
              </w:rPr>
              <w:t>Note2</w:t>
            </w:r>
          </w:p>
        </w:tc>
      </w:tr>
      <w:tr w:rsidR="008D1EDE" w:rsidRPr="005647EB" w14:paraId="560DE70E" w14:textId="77777777" w:rsidTr="002570E4">
        <w:trPr>
          <w:jc w:val="center"/>
        </w:trPr>
        <w:tc>
          <w:tcPr>
            <w:tcW w:w="9767" w:type="dxa"/>
            <w:gridSpan w:val="4"/>
          </w:tcPr>
          <w:p w14:paraId="62DA4BD4" w14:textId="6612C69E" w:rsidR="008D1EDE" w:rsidRPr="005647EB" w:rsidRDefault="002570E4" w:rsidP="002570E4">
            <w:pPr>
              <w:pStyle w:val="TAN"/>
              <w:keepNext w:val="0"/>
              <w:keepLines w:val="0"/>
              <w:rPr>
                <w:vertAlign w:val="subscript"/>
                <w:lang w:eastAsia="zh-CN"/>
              </w:rPr>
            </w:pPr>
            <w:r w:rsidRPr="005647EB">
              <w:rPr>
                <w:lang w:eastAsia="zh-CN"/>
              </w:rPr>
              <w:t>NOTE 1:</w:t>
            </w:r>
            <w:r w:rsidR="008D1EDE" w:rsidRPr="005647EB">
              <w:rPr>
                <w:lang w:eastAsia="ja-JP"/>
              </w:rPr>
              <w:tab/>
            </w:r>
            <w:r w:rsidR="008D1EDE" w:rsidRPr="005647EB">
              <w:rPr>
                <w:lang w:eastAsia="zh-CN"/>
              </w:rPr>
              <w:t>Under</w:t>
            </w:r>
            <w:r w:rsidRPr="005647EB">
              <w:rPr>
                <w:lang w:eastAsia="zh-CN"/>
              </w:rPr>
              <w:t xml:space="preserve"> </w:t>
            </w:r>
            <w:r w:rsidR="008D1EDE" w:rsidRPr="005647EB">
              <w:rPr>
                <w:lang w:eastAsia="zh-CN"/>
              </w:rPr>
              <w:t>TDD</w:t>
            </w:r>
            <w:r w:rsidRPr="005647EB">
              <w:rPr>
                <w:lang w:eastAsia="zh-CN"/>
              </w:rPr>
              <w:t xml:space="preserve"> </w:t>
            </w:r>
            <w:r w:rsidR="008D1EDE" w:rsidRPr="005647EB">
              <w:rPr>
                <w:lang w:eastAsia="zh-CN"/>
              </w:rPr>
              <w:t>UL/DL</w:t>
            </w:r>
            <w:r w:rsidRPr="005647EB">
              <w:rPr>
                <w:lang w:eastAsia="zh-CN"/>
              </w:rPr>
              <w:t xml:space="preserve"> </w:t>
            </w:r>
            <w:r w:rsidR="008D1EDE" w:rsidRPr="005647EB">
              <w:rPr>
                <w:lang w:eastAsia="zh-CN"/>
              </w:rPr>
              <w:t>configuration</w:t>
            </w:r>
            <w:r w:rsidRPr="005647EB">
              <w:rPr>
                <w:lang w:eastAsia="zh-CN"/>
              </w:rPr>
              <w:t xml:space="preserve"> </w:t>
            </w:r>
            <w:r w:rsidR="008D1EDE" w:rsidRPr="005647EB">
              <w:rPr>
                <w:lang w:eastAsia="zh-CN"/>
              </w:rPr>
              <w:t>other</w:t>
            </w:r>
            <w:r w:rsidRPr="005647EB">
              <w:rPr>
                <w:lang w:eastAsia="zh-CN"/>
              </w:rPr>
              <w:t xml:space="preserve"> </w:t>
            </w:r>
            <w:r w:rsidR="008D1EDE" w:rsidRPr="005647EB">
              <w:rPr>
                <w:lang w:eastAsia="zh-CN"/>
              </w:rPr>
              <w:t>than</w:t>
            </w:r>
            <w:r w:rsidRPr="005647EB">
              <w:rPr>
                <w:lang w:eastAsia="zh-CN"/>
              </w:rPr>
              <w:t xml:space="preserve"> </w:t>
            </w:r>
            <w:r w:rsidR="008D1EDE" w:rsidRPr="005647EB">
              <w:rPr>
                <w:lang w:eastAsia="zh-CN"/>
              </w:rPr>
              <w:t>0.</w:t>
            </w:r>
          </w:p>
          <w:p w14:paraId="6B9BE0D9" w14:textId="3854B1F5" w:rsidR="008D1EDE" w:rsidRPr="005647EB" w:rsidRDefault="002570E4" w:rsidP="002570E4">
            <w:pPr>
              <w:pStyle w:val="TAN"/>
              <w:keepNext w:val="0"/>
              <w:keepLines w:val="0"/>
              <w:rPr>
                <w:rFonts w:cs="Arial"/>
                <w:lang w:eastAsia="zh-CN"/>
              </w:rPr>
            </w:pPr>
            <w:r w:rsidRPr="005647EB">
              <w:rPr>
                <w:lang w:eastAsia="zh-CN"/>
              </w:rPr>
              <w:t>NOTE 2:</w:t>
            </w:r>
            <w:r w:rsidR="008D1EDE" w:rsidRPr="005647EB">
              <w:rPr>
                <w:lang w:eastAsia="ja-JP"/>
              </w:rPr>
              <w:tab/>
            </w:r>
            <w:r w:rsidR="008D1EDE" w:rsidRPr="005647EB">
              <w:rPr>
                <w:lang w:eastAsia="zh-CN"/>
              </w:rPr>
              <w:t>Under</w:t>
            </w:r>
            <w:r w:rsidRPr="005647EB">
              <w:rPr>
                <w:lang w:eastAsia="zh-CN"/>
              </w:rPr>
              <w:t xml:space="preserve"> </w:t>
            </w:r>
            <w:r w:rsidR="008D1EDE" w:rsidRPr="005647EB">
              <w:rPr>
                <w:lang w:eastAsia="zh-CN"/>
              </w:rPr>
              <w:t>TDD</w:t>
            </w:r>
            <w:r w:rsidRPr="005647EB">
              <w:rPr>
                <w:lang w:eastAsia="zh-CN"/>
              </w:rPr>
              <w:t xml:space="preserve"> </w:t>
            </w:r>
            <w:r w:rsidR="008D1EDE" w:rsidRPr="005647EB">
              <w:rPr>
                <w:lang w:eastAsia="zh-CN"/>
              </w:rPr>
              <w:t>UL/DL</w:t>
            </w:r>
            <w:r w:rsidRPr="005647EB">
              <w:rPr>
                <w:lang w:eastAsia="zh-CN"/>
              </w:rPr>
              <w:t xml:space="preserve"> </w:t>
            </w:r>
            <w:r w:rsidR="008D1EDE" w:rsidRPr="005647EB">
              <w:rPr>
                <w:lang w:eastAsia="zh-CN"/>
              </w:rPr>
              <w:t>configuration</w:t>
            </w:r>
            <w:r w:rsidRPr="005647EB">
              <w:rPr>
                <w:lang w:eastAsia="zh-CN"/>
              </w:rPr>
              <w:t xml:space="preserve"> </w:t>
            </w:r>
            <w:r w:rsidR="008D1EDE" w:rsidRPr="005647EB">
              <w:rPr>
                <w:lang w:eastAsia="zh-CN"/>
              </w:rPr>
              <w:t>0.</w:t>
            </w:r>
          </w:p>
        </w:tc>
      </w:tr>
    </w:tbl>
    <w:p w14:paraId="6E65F899" w14:textId="77777777" w:rsidR="008D1EDE" w:rsidRPr="005647EB" w:rsidRDefault="008D1EDE" w:rsidP="002570E4"/>
    <w:p w14:paraId="58FEF0BA" w14:textId="77777777" w:rsidR="008D1EDE" w:rsidRPr="005647EB" w:rsidRDefault="008D1EDE" w:rsidP="002570E4">
      <w:pPr>
        <w:pStyle w:val="EQ"/>
        <w:keepLines w:val="0"/>
        <w:jc w:val="center"/>
        <w:rPr>
          <w:noProof w:val="0"/>
        </w:rPr>
      </w:pPr>
      <w:r w:rsidRPr="005647EB">
        <w:rPr>
          <w:noProof w:val="0"/>
          <w:position w:val="-30"/>
        </w:rPr>
        <w:object w:dxaOrig="2320" w:dyaOrig="720" w14:anchorId="51B08CC3">
          <v:shape id="_x0000_i1274" type="#_x0000_t75" style="width:116pt;height:37pt" o:ole="">
            <v:imagedata r:id="rId282" o:title=""/>
          </v:shape>
          <o:OLEObject Type="Embed" ProgID="Equation.3" ShapeID="_x0000_i1274" DrawAspect="Content" ObjectID="_1781977833" r:id="rId283"/>
        </w:object>
      </w:r>
    </w:p>
    <w:p w14:paraId="4766062F" w14:textId="77777777" w:rsidR="008D1EDE" w:rsidRPr="005647EB" w:rsidRDefault="008D1EDE" w:rsidP="002570E4">
      <w:r w:rsidRPr="005647EB">
        <w:t xml:space="preserve">where X is signalled by the RRC parameter </w:t>
      </w:r>
      <w:r w:rsidRPr="005647EB">
        <w:rPr>
          <w:i/>
        </w:rPr>
        <w:t>measGapSharingScheme</w:t>
      </w:r>
      <w:r w:rsidRPr="005647EB">
        <w:t xml:space="preserve"> and is defined as in </w:t>
      </w:r>
      <w:r w:rsidRPr="005647EB">
        <w:rPr>
          <w:snapToGrid w:val="0"/>
        </w:rPr>
        <w:t>Table 8.13.3.5.3.1-2</w:t>
      </w:r>
      <w:r w:rsidRPr="005647EB">
        <w:t xml:space="preserve">. </w:t>
      </w:r>
      <w:r w:rsidRPr="005647EB">
        <w:rPr>
          <w:position w:val="-14"/>
        </w:rPr>
        <w:object w:dxaOrig="499" w:dyaOrig="380" w14:anchorId="7D14E516">
          <v:shape id="_x0000_i1275" type="#_x0000_t75" style="width:25pt;height:19.5pt" o:ole="">
            <v:imagedata r:id="rId102" o:title=""/>
          </v:shape>
          <o:OLEObject Type="Embed" ProgID="Equation.3" ShapeID="_x0000_i1275" DrawAspect="Content" ObjectID="_1781977834" r:id="rId284"/>
        </w:object>
      </w:r>
      <w:r w:rsidRPr="005647EB">
        <w:t xml:space="preserve"> is total number of inter-frequency layers to be monitored as defined in 8.1.2.1.1.</w:t>
      </w:r>
    </w:p>
    <w:p w14:paraId="30080128" w14:textId="77777777" w:rsidR="008D1EDE" w:rsidRPr="005647EB" w:rsidRDefault="008D1EDE" w:rsidP="00EC0475">
      <w:pPr>
        <w:pStyle w:val="TH"/>
      </w:pPr>
      <w:r w:rsidRPr="005647EB">
        <w:rPr>
          <w:snapToGrid w:val="0"/>
        </w:rPr>
        <w:lastRenderedPageBreak/>
        <w:t xml:space="preserve">Table 8.13.3.5.3.1-2: </w:t>
      </w:r>
      <w:r w:rsidRPr="005647EB">
        <w:t>Value of parameter X for CEModeB</w:t>
      </w:r>
    </w:p>
    <w:tbl>
      <w:tblPr>
        <w:tblW w:w="4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6"/>
        <w:gridCol w:w="2374"/>
      </w:tblGrid>
      <w:tr w:rsidR="008D1EDE" w:rsidRPr="005647EB" w14:paraId="16542A1E" w14:textId="77777777" w:rsidTr="00EC0475">
        <w:trPr>
          <w:jc w:val="center"/>
        </w:trPr>
        <w:tc>
          <w:tcPr>
            <w:tcW w:w="2356" w:type="dxa"/>
            <w:shd w:val="clear" w:color="auto" w:fill="auto"/>
            <w:vAlign w:val="center"/>
          </w:tcPr>
          <w:p w14:paraId="3E212B55" w14:textId="77777777" w:rsidR="008D1EDE" w:rsidRPr="005647EB" w:rsidRDefault="008D1EDE" w:rsidP="002570E4">
            <w:pPr>
              <w:pStyle w:val="TAH"/>
              <w:keepNext w:val="0"/>
              <w:keepLines w:val="0"/>
            </w:pPr>
            <w:r w:rsidRPr="005647EB">
              <w:rPr>
                <w:rFonts w:cs="Arial"/>
                <w:i/>
              </w:rPr>
              <w:t>measGapSharingScheme</w:t>
            </w:r>
          </w:p>
        </w:tc>
        <w:tc>
          <w:tcPr>
            <w:tcW w:w="2374" w:type="dxa"/>
            <w:shd w:val="clear" w:color="auto" w:fill="auto"/>
            <w:vAlign w:val="center"/>
          </w:tcPr>
          <w:p w14:paraId="19882084" w14:textId="50919EAD" w:rsidR="008D1EDE" w:rsidRPr="005647EB" w:rsidRDefault="008D1EDE" w:rsidP="002570E4">
            <w:pPr>
              <w:pStyle w:val="TAH"/>
              <w:keepNext w:val="0"/>
              <w:keepLines w:val="0"/>
            </w:pPr>
            <w:r w:rsidRPr="005647EB">
              <w:t>Value</w:t>
            </w:r>
            <w:r w:rsidR="002570E4" w:rsidRPr="005647EB">
              <w:t xml:space="preserve"> </w:t>
            </w:r>
            <w:r w:rsidRPr="005647EB">
              <w:t>of</w:t>
            </w:r>
            <w:r w:rsidR="002570E4" w:rsidRPr="005647EB">
              <w:t xml:space="preserve"> </w:t>
            </w:r>
            <w:r w:rsidRPr="005647EB">
              <w:t>X</w:t>
            </w:r>
            <w:r w:rsidR="002570E4" w:rsidRPr="005647EB">
              <w:t xml:space="preserve"> </w:t>
            </w:r>
            <w:r w:rsidRPr="005647EB">
              <w:t>(%)</w:t>
            </w:r>
          </w:p>
        </w:tc>
      </w:tr>
      <w:tr w:rsidR="008D1EDE" w:rsidRPr="005647EB" w14:paraId="45571C7E" w14:textId="77777777" w:rsidTr="00EC0475">
        <w:trPr>
          <w:jc w:val="center"/>
        </w:trPr>
        <w:tc>
          <w:tcPr>
            <w:tcW w:w="2356" w:type="dxa"/>
            <w:shd w:val="clear" w:color="auto" w:fill="auto"/>
            <w:vAlign w:val="center"/>
          </w:tcPr>
          <w:p w14:paraId="35E08349" w14:textId="16D89D04" w:rsidR="008D1EDE" w:rsidRPr="005647EB" w:rsidRDefault="008D1EDE" w:rsidP="002570E4">
            <w:pPr>
              <w:pStyle w:val="TAC"/>
              <w:keepNext w:val="0"/>
              <w:keepLines w:val="0"/>
            </w:pPr>
            <w:r w:rsidRPr="005647EB">
              <w:t>‘00</w:t>
            </w:r>
            <w:r w:rsidR="002570E4" w:rsidRPr="005647EB">
              <w:t>'</w:t>
            </w:r>
          </w:p>
        </w:tc>
        <w:tc>
          <w:tcPr>
            <w:tcW w:w="2374" w:type="dxa"/>
            <w:shd w:val="clear" w:color="auto" w:fill="auto"/>
            <w:vAlign w:val="center"/>
          </w:tcPr>
          <w:p w14:paraId="01195ED1" w14:textId="77777777" w:rsidR="008D1EDE" w:rsidRPr="005647EB" w:rsidRDefault="008D1EDE" w:rsidP="002570E4">
            <w:pPr>
              <w:pStyle w:val="TAC"/>
              <w:keepNext w:val="0"/>
              <w:keepLines w:val="0"/>
            </w:pPr>
            <w:r w:rsidRPr="005647EB">
              <w:rPr>
                <w:position w:val="-32"/>
              </w:rPr>
              <w:object w:dxaOrig="859" w:dyaOrig="700" w14:anchorId="25A56B70">
                <v:shape id="_x0000_i1276" type="#_x0000_t75" style="width:35.5pt;height:30pt" o:ole="">
                  <v:imagedata r:id="rId104" o:title=""/>
                </v:shape>
                <o:OLEObject Type="Embed" ProgID="Equation.3" ShapeID="_x0000_i1276" DrawAspect="Content" ObjectID="_1781977835" r:id="rId285"/>
              </w:object>
            </w:r>
          </w:p>
        </w:tc>
      </w:tr>
      <w:tr w:rsidR="008D1EDE" w:rsidRPr="005647EB" w14:paraId="56140079" w14:textId="77777777" w:rsidTr="00EC0475">
        <w:trPr>
          <w:jc w:val="center"/>
        </w:trPr>
        <w:tc>
          <w:tcPr>
            <w:tcW w:w="2356" w:type="dxa"/>
            <w:shd w:val="clear" w:color="auto" w:fill="auto"/>
            <w:vAlign w:val="center"/>
          </w:tcPr>
          <w:p w14:paraId="39ECD9D4" w14:textId="68129414" w:rsidR="008D1EDE" w:rsidRPr="005647EB" w:rsidRDefault="008D1EDE" w:rsidP="002570E4">
            <w:pPr>
              <w:pStyle w:val="TAC"/>
              <w:keepNext w:val="0"/>
              <w:keepLines w:val="0"/>
            </w:pPr>
            <w:r w:rsidRPr="005647EB">
              <w:t>‘01</w:t>
            </w:r>
            <w:r w:rsidR="002570E4" w:rsidRPr="005647EB">
              <w:t>'</w:t>
            </w:r>
          </w:p>
        </w:tc>
        <w:tc>
          <w:tcPr>
            <w:tcW w:w="2374" w:type="dxa"/>
            <w:shd w:val="clear" w:color="auto" w:fill="auto"/>
            <w:vAlign w:val="center"/>
          </w:tcPr>
          <w:p w14:paraId="4E6D66F7" w14:textId="77777777" w:rsidR="008D1EDE" w:rsidRPr="005647EB" w:rsidRDefault="008D1EDE" w:rsidP="002570E4">
            <w:pPr>
              <w:pStyle w:val="TAC"/>
              <w:keepNext w:val="0"/>
              <w:keepLines w:val="0"/>
            </w:pPr>
            <w:r w:rsidRPr="005647EB">
              <w:t>50</w:t>
            </w:r>
          </w:p>
        </w:tc>
      </w:tr>
      <w:tr w:rsidR="008D1EDE" w:rsidRPr="005647EB" w14:paraId="2E1C4E06" w14:textId="77777777" w:rsidTr="00EC0475">
        <w:trPr>
          <w:jc w:val="center"/>
        </w:trPr>
        <w:tc>
          <w:tcPr>
            <w:tcW w:w="2356" w:type="dxa"/>
            <w:shd w:val="clear" w:color="auto" w:fill="auto"/>
            <w:vAlign w:val="center"/>
          </w:tcPr>
          <w:p w14:paraId="58630DA1" w14:textId="2694C772" w:rsidR="008D1EDE" w:rsidRPr="005647EB" w:rsidRDefault="008D1EDE" w:rsidP="002570E4">
            <w:pPr>
              <w:pStyle w:val="TAC"/>
              <w:keepNext w:val="0"/>
              <w:keepLines w:val="0"/>
            </w:pPr>
            <w:r w:rsidRPr="005647EB">
              <w:t>‘10</w:t>
            </w:r>
            <w:r w:rsidR="002570E4" w:rsidRPr="005647EB">
              <w:t>'</w:t>
            </w:r>
          </w:p>
        </w:tc>
        <w:tc>
          <w:tcPr>
            <w:tcW w:w="2374" w:type="dxa"/>
            <w:shd w:val="clear" w:color="auto" w:fill="auto"/>
            <w:vAlign w:val="center"/>
          </w:tcPr>
          <w:p w14:paraId="6B0EB400" w14:textId="77777777" w:rsidR="008D1EDE" w:rsidRPr="005647EB" w:rsidRDefault="008D1EDE" w:rsidP="002570E4">
            <w:pPr>
              <w:pStyle w:val="TAC"/>
              <w:keepNext w:val="0"/>
              <w:keepLines w:val="0"/>
            </w:pPr>
            <w:r w:rsidRPr="005647EB">
              <w:t>75</w:t>
            </w:r>
          </w:p>
        </w:tc>
      </w:tr>
      <w:tr w:rsidR="008D1EDE" w:rsidRPr="005647EB" w14:paraId="0FE97E7E" w14:textId="77777777" w:rsidTr="00EC0475">
        <w:trPr>
          <w:jc w:val="center"/>
        </w:trPr>
        <w:tc>
          <w:tcPr>
            <w:tcW w:w="2356" w:type="dxa"/>
            <w:shd w:val="clear" w:color="auto" w:fill="auto"/>
            <w:vAlign w:val="center"/>
          </w:tcPr>
          <w:p w14:paraId="0EEA16EC" w14:textId="7C9C95CA" w:rsidR="008D1EDE" w:rsidRPr="005647EB" w:rsidRDefault="008D1EDE" w:rsidP="002570E4">
            <w:pPr>
              <w:pStyle w:val="TAC"/>
              <w:keepNext w:val="0"/>
              <w:keepLines w:val="0"/>
            </w:pPr>
            <w:r w:rsidRPr="005647EB">
              <w:t>‘11</w:t>
            </w:r>
            <w:r w:rsidR="002570E4" w:rsidRPr="005647EB">
              <w:t>'</w:t>
            </w:r>
          </w:p>
        </w:tc>
        <w:tc>
          <w:tcPr>
            <w:tcW w:w="2374" w:type="dxa"/>
            <w:shd w:val="clear" w:color="auto" w:fill="auto"/>
            <w:vAlign w:val="center"/>
          </w:tcPr>
          <w:p w14:paraId="457E0DF0" w14:textId="77777777" w:rsidR="008D1EDE" w:rsidRPr="005647EB" w:rsidRDefault="008D1EDE" w:rsidP="002570E4">
            <w:pPr>
              <w:pStyle w:val="TAC"/>
              <w:keepNext w:val="0"/>
              <w:keepLines w:val="0"/>
            </w:pPr>
            <w:r w:rsidRPr="005647EB">
              <w:t>87.5</w:t>
            </w:r>
          </w:p>
        </w:tc>
      </w:tr>
    </w:tbl>
    <w:p w14:paraId="0BA65422" w14:textId="77777777" w:rsidR="008D1EDE" w:rsidRPr="005647EB" w:rsidRDefault="008D1EDE" w:rsidP="002570E4"/>
    <w:p w14:paraId="06F66436" w14:textId="77777777" w:rsidR="008D1EDE" w:rsidRPr="005647EB" w:rsidRDefault="008D1EDE" w:rsidP="002570E4">
      <w:pPr>
        <w:pStyle w:val="TH"/>
        <w:keepNext w:val="0"/>
        <w:keepLines w:val="0"/>
      </w:pPr>
      <w:r w:rsidRPr="005647EB">
        <w:rPr>
          <w:snapToGrid w:val="0"/>
        </w:rPr>
        <w:t xml:space="preserve">Table 8.13.3.5.3.1-3: </w:t>
      </w:r>
      <w:r w:rsidRPr="005647EB">
        <w:t xml:space="preserve">Requirement on </w:t>
      </w:r>
      <w:r w:rsidRPr="005647EB">
        <w:rPr>
          <w:lang w:eastAsia="zh-CN"/>
        </w:rPr>
        <w:t xml:space="preserve">cell </w:t>
      </w:r>
      <w:r w:rsidRPr="005647EB">
        <w:t>identification delay and measurement delay for 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97"/>
        <w:gridCol w:w="1077"/>
        <w:gridCol w:w="3169"/>
        <w:gridCol w:w="3124"/>
      </w:tblGrid>
      <w:tr w:rsidR="008D1EDE" w:rsidRPr="005647EB" w14:paraId="34C2A2D3" w14:textId="77777777" w:rsidTr="002570E4">
        <w:trPr>
          <w:jc w:val="center"/>
        </w:trPr>
        <w:tc>
          <w:tcPr>
            <w:tcW w:w="2397" w:type="dxa"/>
          </w:tcPr>
          <w:p w14:paraId="356F2683" w14:textId="457FD74D" w:rsidR="008D1EDE" w:rsidRPr="005647EB" w:rsidRDefault="00C26C6B" w:rsidP="002570E4">
            <w:pPr>
              <w:pStyle w:val="TAH"/>
              <w:keepNext w:val="0"/>
              <w:keepLines w:val="0"/>
            </w:pPr>
            <w:r w:rsidRPr="005647EB">
              <w:rPr>
                <w:lang w:eastAsia="zh-CN"/>
              </w:rPr>
              <w:t>Neighbouring</w:t>
            </w:r>
            <w:r w:rsidR="002570E4" w:rsidRPr="005647EB">
              <w:rPr>
                <w:lang w:eastAsia="zh-CN"/>
              </w:rPr>
              <w:t xml:space="preserve"> </w:t>
            </w:r>
            <w:r w:rsidR="008D1EDE" w:rsidRPr="005647EB">
              <w:rPr>
                <w:rFonts w:eastAsia="MS Mincho"/>
              </w:rPr>
              <w:t>cell</w:t>
            </w:r>
            <w:r w:rsidR="002570E4" w:rsidRPr="005647EB">
              <w:rPr>
                <w:rFonts w:eastAsia="MS Mincho"/>
              </w:rPr>
              <w:t xml:space="preserve"> </w:t>
            </w:r>
            <w:r w:rsidR="008D1EDE" w:rsidRPr="005647EB">
              <w:rPr>
                <w:rFonts w:eastAsia="MS Mincho"/>
              </w:rPr>
              <w:t>SCH</w:t>
            </w:r>
            <w:r w:rsidR="002570E4" w:rsidRPr="005647EB">
              <w:rPr>
                <w:rFonts w:eastAsia="MS Mincho"/>
              </w:rPr>
              <w:t xml:space="preserve"> </w:t>
            </w:r>
            <w:r w:rsidR="008D1EDE" w:rsidRPr="005647EB">
              <w:rPr>
                <w:rFonts w:eastAsia="MS Mincho"/>
              </w:rPr>
              <w:t>Ês/Iot:</w:t>
            </w:r>
            <w:r w:rsidR="002570E4" w:rsidRPr="005647EB">
              <w:rPr>
                <w:rFonts w:eastAsia="MS Mincho"/>
              </w:rPr>
              <w:t xml:space="preserve"> </w:t>
            </w:r>
            <w:r w:rsidR="008D1EDE" w:rsidRPr="005647EB">
              <w:rPr>
                <w:rFonts w:eastAsia="MS Mincho"/>
              </w:rPr>
              <w:t>Q2</w:t>
            </w:r>
            <w:r w:rsidR="002570E4" w:rsidRPr="005647EB">
              <w:rPr>
                <w:rFonts w:eastAsia="MS Mincho"/>
              </w:rPr>
              <w:t xml:space="preserve"> </w:t>
            </w:r>
            <w:r w:rsidR="008D1EDE" w:rsidRPr="005647EB">
              <w:rPr>
                <w:rFonts w:eastAsia="MS Mincho"/>
              </w:rPr>
              <w:t>[dB]</w:t>
            </w:r>
          </w:p>
        </w:tc>
        <w:tc>
          <w:tcPr>
            <w:tcW w:w="1077" w:type="dxa"/>
            <w:shd w:val="clear" w:color="auto" w:fill="auto"/>
          </w:tcPr>
          <w:p w14:paraId="04254097" w14:textId="15E80EE2" w:rsidR="008D1EDE" w:rsidRPr="005647EB" w:rsidRDefault="008D1EDE" w:rsidP="002570E4">
            <w:pPr>
              <w:pStyle w:val="TAH"/>
              <w:keepNext w:val="0"/>
              <w:keepLines w:val="0"/>
            </w:pPr>
            <w:r w:rsidRPr="005647EB">
              <w:t>Gap</w:t>
            </w:r>
            <w:r w:rsidR="002570E4" w:rsidRPr="005647EB">
              <w:t xml:space="preserve"> </w:t>
            </w:r>
            <w:r w:rsidRPr="005647EB">
              <w:t>pattern</w:t>
            </w:r>
            <w:r w:rsidR="002570E4" w:rsidRPr="005647EB">
              <w:t xml:space="preserve"> </w:t>
            </w:r>
            <w:r w:rsidRPr="005647EB">
              <w:t>ID</w:t>
            </w:r>
          </w:p>
        </w:tc>
        <w:tc>
          <w:tcPr>
            <w:tcW w:w="3169" w:type="dxa"/>
            <w:shd w:val="clear" w:color="auto" w:fill="auto"/>
          </w:tcPr>
          <w:p w14:paraId="242BA1E5" w14:textId="3841ED7F" w:rsidR="008D1EDE" w:rsidRPr="005647EB" w:rsidRDefault="008D1EDE" w:rsidP="002570E4">
            <w:pPr>
              <w:pStyle w:val="TAH"/>
              <w:keepNext w:val="0"/>
              <w:keepLines w:val="0"/>
            </w:pPr>
            <w:r w:rsidRPr="005647EB">
              <w:t>Cell</w:t>
            </w:r>
            <w:r w:rsidR="002570E4" w:rsidRPr="005647EB">
              <w:t xml:space="preserve"> </w:t>
            </w:r>
            <w:r w:rsidRPr="005647EB">
              <w:t>identification</w:t>
            </w:r>
            <w:r w:rsidR="002570E4" w:rsidRPr="005647EB">
              <w:t xml:space="preserve"> </w:t>
            </w:r>
            <w:r w:rsidRPr="005647EB">
              <w:t>delay</w:t>
            </w:r>
            <w:r w:rsidR="002570E4" w:rsidRPr="005647EB">
              <w:t xml:space="preserve"> </w:t>
            </w:r>
            <w:r w:rsidRPr="005647EB">
              <w:t>(T</w:t>
            </w:r>
            <w:r w:rsidRPr="005647EB">
              <w:rPr>
                <w:vertAlign w:val="subscript"/>
              </w:rPr>
              <w:t>identify_inter_UE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r w:rsidR="002570E4" w:rsidRPr="005647EB">
              <w:t xml:space="preserve"> </w:t>
            </w:r>
          </w:p>
        </w:tc>
        <w:tc>
          <w:tcPr>
            <w:tcW w:w="3124" w:type="dxa"/>
            <w:shd w:val="clear" w:color="auto" w:fill="auto"/>
          </w:tcPr>
          <w:p w14:paraId="38EE9B25" w14:textId="0FC29813" w:rsidR="008D1EDE" w:rsidRPr="005647EB" w:rsidRDefault="008D1EDE" w:rsidP="002570E4">
            <w:pPr>
              <w:pStyle w:val="TAH"/>
              <w:keepNext w:val="0"/>
              <w:keepLines w:val="0"/>
            </w:pPr>
            <w:r w:rsidRPr="005647EB">
              <w:t>Measurement</w:t>
            </w:r>
            <w:r w:rsidR="002570E4" w:rsidRPr="005647EB">
              <w:t xml:space="preserve"> </w:t>
            </w:r>
            <w:r w:rsidRPr="005647EB">
              <w:t>delay</w:t>
            </w:r>
            <w:r w:rsidR="002570E4" w:rsidRPr="005647EB">
              <w:t xml:space="preserve"> </w:t>
            </w:r>
            <w:r w:rsidRPr="005647EB">
              <w:t>(T</w:t>
            </w:r>
            <w:r w:rsidRPr="005647EB">
              <w:rPr>
                <w:vertAlign w:val="subscript"/>
              </w:rPr>
              <w:t>measure_inter_UE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r>
      <w:tr w:rsidR="008D1EDE" w:rsidRPr="005647EB" w14:paraId="08DBFF1C" w14:textId="77777777" w:rsidTr="002570E4">
        <w:trPr>
          <w:jc w:val="center"/>
        </w:trPr>
        <w:tc>
          <w:tcPr>
            <w:tcW w:w="2397" w:type="dxa"/>
            <w:vMerge w:val="restart"/>
          </w:tcPr>
          <w:p w14:paraId="29ED3DF6" w14:textId="2112ED27" w:rsidR="008D1EDE" w:rsidRPr="005647EB" w:rsidRDefault="008D1EDE" w:rsidP="002570E4">
            <w:pPr>
              <w:pStyle w:val="TAC"/>
              <w:keepNext w:val="0"/>
              <w:keepLines w:val="0"/>
            </w:pPr>
            <w:r w:rsidRPr="005647EB">
              <w:rPr>
                <w:rFonts w:eastAsia="MS Mincho"/>
              </w:rPr>
              <w:t>-15≤</w:t>
            </w:r>
            <w:r w:rsidR="002570E4" w:rsidRPr="005647EB">
              <w:rPr>
                <w:rFonts w:eastAsia="MS Mincho"/>
              </w:rPr>
              <w:t xml:space="preserve"> </w:t>
            </w:r>
            <w:r w:rsidRPr="005647EB">
              <w:rPr>
                <w:rFonts w:eastAsia="MS Mincho"/>
              </w:rPr>
              <w:t>Q2</w:t>
            </w:r>
            <w:r w:rsidR="002570E4" w:rsidRPr="005647EB">
              <w:rPr>
                <w:rFonts w:eastAsia="MS Mincho"/>
              </w:rPr>
              <w:t xml:space="preserve"> </w:t>
            </w:r>
            <w:r w:rsidRPr="005647EB">
              <w:rPr>
                <w:rFonts w:eastAsia="MS Mincho"/>
              </w:rPr>
              <w:t>&lt;</w:t>
            </w:r>
            <w:r w:rsidR="002570E4" w:rsidRPr="005647EB">
              <w:rPr>
                <w:rFonts w:eastAsia="MS Mincho"/>
              </w:rPr>
              <w:t xml:space="preserve"> </w:t>
            </w:r>
            <w:r w:rsidRPr="005647EB">
              <w:rPr>
                <w:rFonts w:eastAsia="MS Mincho"/>
              </w:rPr>
              <w:t>-6</w:t>
            </w:r>
          </w:p>
        </w:tc>
        <w:tc>
          <w:tcPr>
            <w:tcW w:w="1077" w:type="dxa"/>
            <w:shd w:val="clear" w:color="auto" w:fill="auto"/>
          </w:tcPr>
          <w:p w14:paraId="0D6EE0E2" w14:textId="77777777" w:rsidR="008D1EDE" w:rsidRPr="005647EB" w:rsidRDefault="008D1EDE" w:rsidP="002570E4">
            <w:pPr>
              <w:pStyle w:val="TAC"/>
              <w:keepNext w:val="0"/>
              <w:keepLines w:val="0"/>
            </w:pPr>
            <w:r w:rsidRPr="005647EB">
              <w:t>0</w:t>
            </w:r>
          </w:p>
        </w:tc>
        <w:tc>
          <w:tcPr>
            <w:tcW w:w="3169" w:type="dxa"/>
            <w:shd w:val="clear" w:color="auto" w:fill="auto"/>
          </w:tcPr>
          <w:p w14:paraId="71B601C2" w14:textId="6E013A16" w:rsidR="008D1EDE" w:rsidRPr="005647EB" w:rsidRDefault="008D1EDE" w:rsidP="002570E4">
            <w:pPr>
              <w:pStyle w:val="TAC"/>
              <w:keepNext w:val="0"/>
              <w:keepLines w:val="0"/>
            </w:pPr>
            <w:r w:rsidRPr="005647EB">
              <w:t>Max(400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320.8)</w:t>
            </w:r>
            <w:r w:rsidR="002570E4" w:rsidRPr="005647EB">
              <w:rPr>
                <w:snapToGrid w:val="0"/>
                <w:lang w:eastAsia="zh-CN"/>
              </w:rPr>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snapToGrid w:val="0"/>
                <w:lang w:eastAsia="zh-CN"/>
              </w:rPr>
              <w:t>s</w:t>
            </w:r>
          </w:p>
        </w:tc>
        <w:tc>
          <w:tcPr>
            <w:tcW w:w="3124" w:type="dxa"/>
            <w:shd w:val="clear" w:color="auto" w:fill="auto"/>
          </w:tcPr>
          <w:p w14:paraId="6E6E7080" w14:textId="263D4BCE"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800)</w:t>
            </w:r>
            <w:r w:rsidR="002570E4" w:rsidRPr="005647EB">
              <w:t xml:space="preserve"> </w:t>
            </w:r>
            <w:r w:rsidRPr="005647EB">
              <w:rPr>
                <w:snapToGrid w:val="0"/>
                <w:lang w:eastAsia="zh-CN"/>
              </w:rPr>
              <w:t>*</w:t>
            </w:r>
            <w:r w:rsidR="002570E4" w:rsidRPr="005647EB">
              <w:rPr>
                <w:snapToGrid w:val="0"/>
                <w:lang w:eastAsia="zh-CN"/>
              </w:rPr>
              <w:t xml:space="preserve">  </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Note1</w:t>
            </w:r>
          </w:p>
          <w:p w14:paraId="1DDED69D" w14:textId="601E3BC4"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Note2</w:t>
            </w:r>
          </w:p>
        </w:tc>
      </w:tr>
      <w:tr w:rsidR="008D1EDE" w:rsidRPr="005647EB" w14:paraId="15B61AD6" w14:textId="77777777" w:rsidTr="002570E4">
        <w:trPr>
          <w:jc w:val="center"/>
        </w:trPr>
        <w:tc>
          <w:tcPr>
            <w:tcW w:w="2397" w:type="dxa"/>
            <w:vMerge/>
          </w:tcPr>
          <w:p w14:paraId="7AD67FE1" w14:textId="77777777" w:rsidR="008D1EDE" w:rsidRPr="005647EB" w:rsidRDefault="008D1EDE" w:rsidP="002570E4">
            <w:pPr>
              <w:pStyle w:val="TAC"/>
              <w:keepNext w:val="0"/>
              <w:keepLines w:val="0"/>
            </w:pPr>
          </w:p>
        </w:tc>
        <w:tc>
          <w:tcPr>
            <w:tcW w:w="1077" w:type="dxa"/>
            <w:shd w:val="clear" w:color="auto" w:fill="auto"/>
          </w:tcPr>
          <w:p w14:paraId="11F4C91C" w14:textId="77777777" w:rsidR="008D1EDE" w:rsidRPr="005647EB" w:rsidRDefault="008D1EDE" w:rsidP="002570E4">
            <w:pPr>
              <w:pStyle w:val="TAC"/>
              <w:keepNext w:val="0"/>
              <w:keepLines w:val="0"/>
            </w:pPr>
            <w:r w:rsidRPr="005647EB">
              <w:t>1</w:t>
            </w:r>
          </w:p>
        </w:tc>
        <w:tc>
          <w:tcPr>
            <w:tcW w:w="3169" w:type="dxa"/>
            <w:shd w:val="clear" w:color="auto" w:fill="auto"/>
          </w:tcPr>
          <w:p w14:paraId="76D40013" w14:textId="0451BA66" w:rsidR="008D1EDE" w:rsidRPr="005647EB" w:rsidRDefault="008D1EDE" w:rsidP="002570E4">
            <w:pPr>
              <w:pStyle w:val="TAC"/>
              <w:keepNext w:val="0"/>
              <w:keepLines w:val="0"/>
            </w:pPr>
            <w:r w:rsidRPr="005647EB">
              <w:t>Max(400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321.6)</w:t>
            </w:r>
            <w:r w:rsidR="002570E4" w:rsidRPr="005647EB">
              <w:rPr>
                <w:lang w:eastAsia="zh-CN"/>
              </w:rPr>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3124" w:type="dxa"/>
            <w:shd w:val="clear" w:color="auto" w:fill="auto"/>
          </w:tcPr>
          <w:p w14:paraId="3E13CEFD" w14:textId="3AABE1A3"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Note1</w:t>
            </w:r>
          </w:p>
          <w:p w14:paraId="18F8A3F1" w14:textId="1036B55D"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3200)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Note2</w:t>
            </w:r>
          </w:p>
        </w:tc>
      </w:tr>
      <w:tr w:rsidR="008D1EDE" w:rsidRPr="005647EB" w14:paraId="1E1AE7B3" w14:textId="77777777" w:rsidTr="002570E4">
        <w:trPr>
          <w:jc w:val="center"/>
        </w:trPr>
        <w:tc>
          <w:tcPr>
            <w:tcW w:w="2397" w:type="dxa"/>
            <w:vMerge w:val="restart"/>
          </w:tcPr>
          <w:p w14:paraId="063045C2" w14:textId="77777777" w:rsidR="008D1EDE" w:rsidRPr="005647EB" w:rsidRDefault="008D1EDE" w:rsidP="002570E4">
            <w:pPr>
              <w:pStyle w:val="TAC"/>
              <w:keepNext w:val="0"/>
              <w:keepLines w:val="0"/>
              <w:rPr>
                <w:rFonts w:eastAsia="MS Mincho"/>
              </w:rPr>
            </w:pPr>
            <w:r w:rsidRPr="005647EB">
              <w:rPr>
                <w:rFonts w:eastAsia="MS Mincho"/>
              </w:rPr>
              <w:t>Q2</w:t>
            </w:r>
            <w:r w:rsidRPr="005647EB">
              <w:rPr>
                <w:rFonts w:eastAsia="MS Mincho"/>
              </w:rPr>
              <w:sym w:font="Symbol" w:char="F0B3"/>
            </w:r>
            <w:r w:rsidRPr="005647EB">
              <w:rPr>
                <w:rFonts w:eastAsia="MS Mincho"/>
              </w:rPr>
              <w:t>-6</w:t>
            </w:r>
          </w:p>
        </w:tc>
        <w:tc>
          <w:tcPr>
            <w:tcW w:w="1077" w:type="dxa"/>
            <w:shd w:val="clear" w:color="auto" w:fill="auto"/>
          </w:tcPr>
          <w:p w14:paraId="04F0D7EE" w14:textId="77777777" w:rsidR="008D1EDE" w:rsidRPr="005647EB" w:rsidRDefault="008D1EDE" w:rsidP="002570E4">
            <w:pPr>
              <w:pStyle w:val="TAC"/>
              <w:keepNext w:val="0"/>
              <w:keepLines w:val="0"/>
            </w:pPr>
            <w:r w:rsidRPr="005647EB">
              <w:t>0</w:t>
            </w:r>
          </w:p>
        </w:tc>
        <w:tc>
          <w:tcPr>
            <w:tcW w:w="3169" w:type="dxa"/>
            <w:shd w:val="clear" w:color="auto" w:fill="auto"/>
          </w:tcPr>
          <w:p w14:paraId="26987EA2" w14:textId="5F4D9E49" w:rsidR="008D1EDE" w:rsidRPr="005647EB" w:rsidRDefault="008D1EDE" w:rsidP="002570E4">
            <w:pPr>
              <w:pStyle w:val="TAC"/>
              <w:keepNext w:val="0"/>
              <w:keepLines w:val="0"/>
              <w:rPr>
                <w:lang w:eastAsia="zh-CN"/>
              </w:rPr>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21.8)</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3124" w:type="dxa"/>
            <w:shd w:val="clear" w:color="auto" w:fill="auto"/>
          </w:tcPr>
          <w:p w14:paraId="433ED708" w14:textId="55A3316C"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800)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Note1</w:t>
            </w:r>
          </w:p>
          <w:p w14:paraId="5CCC2100" w14:textId="2974FC24" w:rsidR="008D1EDE" w:rsidRPr="005647EB" w:rsidRDefault="008D1EDE" w:rsidP="002570E4">
            <w:pPr>
              <w:pStyle w:val="TAC"/>
              <w:keepNext w:val="0"/>
              <w:keepLines w:val="0"/>
              <w:rPr>
                <w:lang w:eastAsia="zh-CN"/>
              </w:rPr>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Note2</w:t>
            </w:r>
          </w:p>
        </w:tc>
      </w:tr>
      <w:tr w:rsidR="008D1EDE" w:rsidRPr="005647EB" w14:paraId="09F09600" w14:textId="77777777" w:rsidTr="002570E4">
        <w:trPr>
          <w:jc w:val="center"/>
        </w:trPr>
        <w:tc>
          <w:tcPr>
            <w:tcW w:w="2397" w:type="dxa"/>
            <w:vMerge/>
          </w:tcPr>
          <w:p w14:paraId="09378AAF" w14:textId="77777777" w:rsidR="008D1EDE" w:rsidRPr="005647EB" w:rsidRDefault="008D1EDE" w:rsidP="002570E4">
            <w:pPr>
              <w:pStyle w:val="TAC"/>
              <w:keepNext w:val="0"/>
              <w:keepLines w:val="0"/>
              <w:rPr>
                <w:rFonts w:eastAsia="MS Mincho"/>
              </w:rPr>
            </w:pPr>
          </w:p>
        </w:tc>
        <w:tc>
          <w:tcPr>
            <w:tcW w:w="1077" w:type="dxa"/>
            <w:shd w:val="clear" w:color="auto" w:fill="auto"/>
          </w:tcPr>
          <w:p w14:paraId="32D00815" w14:textId="77777777" w:rsidR="008D1EDE" w:rsidRPr="005647EB" w:rsidRDefault="008D1EDE" w:rsidP="002570E4">
            <w:pPr>
              <w:pStyle w:val="TAC"/>
              <w:keepNext w:val="0"/>
              <w:keepLines w:val="0"/>
            </w:pPr>
            <w:r w:rsidRPr="005647EB">
              <w:t>1</w:t>
            </w:r>
          </w:p>
        </w:tc>
        <w:tc>
          <w:tcPr>
            <w:tcW w:w="3169" w:type="dxa"/>
            <w:shd w:val="clear" w:color="auto" w:fill="auto"/>
          </w:tcPr>
          <w:p w14:paraId="71D2E36B" w14:textId="6B655D67" w:rsidR="008D1EDE" w:rsidRPr="005647EB" w:rsidRDefault="008D1EDE" w:rsidP="002570E4">
            <w:pPr>
              <w:pStyle w:val="TAC"/>
              <w:keepNext w:val="0"/>
              <w:keepLines w:val="0"/>
              <w:rPr>
                <w:lang w:eastAsia="zh-CN"/>
              </w:rPr>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22.6)</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3124" w:type="dxa"/>
            <w:shd w:val="clear" w:color="auto" w:fill="auto"/>
          </w:tcPr>
          <w:p w14:paraId="426B7F40" w14:textId="212E3FBC"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Note1</w:t>
            </w:r>
          </w:p>
          <w:p w14:paraId="30FD8BFF" w14:textId="3438AD34" w:rsidR="008D1EDE" w:rsidRPr="005647EB" w:rsidRDefault="008D1EDE" w:rsidP="002570E4">
            <w:pPr>
              <w:pStyle w:val="TAC"/>
              <w:keepNext w:val="0"/>
              <w:keepLines w:val="0"/>
              <w:rPr>
                <w:lang w:eastAsia="zh-CN"/>
              </w:rPr>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3200)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Note2</w:t>
            </w:r>
          </w:p>
        </w:tc>
      </w:tr>
      <w:tr w:rsidR="008D1EDE" w:rsidRPr="005647EB" w14:paraId="10749AA0" w14:textId="77777777" w:rsidTr="002570E4">
        <w:trPr>
          <w:jc w:val="center"/>
        </w:trPr>
        <w:tc>
          <w:tcPr>
            <w:tcW w:w="9767" w:type="dxa"/>
            <w:gridSpan w:val="4"/>
          </w:tcPr>
          <w:p w14:paraId="6DB721BD" w14:textId="6ED27094" w:rsidR="008D1EDE" w:rsidRPr="005647EB" w:rsidRDefault="00E72FFE" w:rsidP="002570E4">
            <w:pPr>
              <w:pStyle w:val="TAN"/>
              <w:keepNext w:val="0"/>
              <w:keepLines w:val="0"/>
              <w:rPr>
                <w:vertAlign w:val="subscript"/>
                <w:lang w:eastAsia="zh-CN"/>
              </w:rPr>
            </w:pPr>
            <w:r w:rsidRPr="005647EB">
              <w:rPr>
                <w:lang w:eastAsia="zh-CN"/>
              </w:rPr>
              <w:t>NOTE 1:</w:t>
            </w:r>
            <w:r w:rsidR="008D1EDE" w:rsidRPr="005647EB">
              <w:rPr>
                <w:lang w:eastAsia="ja-JP"/>
              </w:rPr>
              <w:tab/>
            </w:r>
            <w:r w:rsidR="008D1EDE" w:rsidRPr="005647EB">
              <w:rPr>
                <w:lang w:eastAsia="zh-CN"/>
              </w:rPr>
              <w:t>Under</w:t>
            </w:r>
            <w:r w:rsidR="002570E4" w:rsidRPr="005647EB">
              <w:rPr>
                <w:lang w:eastAsia="zh-CN"/>
              </w:rPr>
              <w:t xml:space="preserve"> </w:t>
            </w:r>
            <w:r w:rsidR="008D1EDE" w:rsidRPr="005647EB">
              <w:rPr>
                <w:lang w:eastAsia="zh-CN"/>
              </w:rPr>
              <w:t>TDD</w:t>
            </w:r>
            <w:r w:rsidR="002570E4" w:rsidRPr="005647EB">
              <w:rPr>
                <w:lang w:eastAsia="zh-CN"/>
              </w:rPr>
              <w:t xml:space="preserve"> </w:t>
            </w:r>
            <w:r w:rsidR="008D1EDE" w:rsidRPr="005647EB">
              <w:rPr>
                <w:lang w:eastAsia="zh-CN"/>
              </w:rPr>
              <w:t>UL/DL</w:t>
            </w:r>
            <w:r w:rsidR="002570E4" w:rsidRPr="005647EB">
              <w:rPr>
                <w:lang w:eastAsia="zh-CN"/>
              </w:rPr>
              <w:t xml:space="preserve"> </w:t>
            </w:r>
            <w:r w:rsidR="008D1EDE" w:rsidRPr="005647EB">
              <w:rPr>
                <w:lang w:eastAsia="zh-CN"/>
              </w:rPr>
              <w:t>configuration</w:t>
            </w:r>
            <w:r w:rsidR="002570E4" w:rsidRPr="005647EB">
              <w:rPr>
                <w:lang w:eastAsia="zh-CN"/>
              </w:rPr>
              <w:t xml:space="preserve"> </w:t>
            </w:r>
            <w:r w:rsidR="008D1EDE" w:rsidRPr="005647EB">
              <w:rPr>
                <w:lang w:eastAsia="zh-CN"/>
              </w:rPr>
              <w:t>other</w:t>
            </w:r>
            <w:r w:rsidR="002570E4" w:rsidRPr="005647EB">
              <w:rPr>
                <w:lang w:eastAsia="zh-CN"/>
              </w:rPr>
              <w:t xml:space="preserve"> </w:t>
            </w:r>
            <w:r w:rsidR="008D1EDE" w:rsidRPr="005647EB">
              <w:rPr>
                <w:lang w:eastAsia="zh-CN"/>
              </w:rPr>
              <w:t>than</w:t>
            </w:r>
            <w:r w:rsidR="002570E4" w:rsidRPr="005647EB">
              <w:rPr>
                <w:lang w:eastAsia="zh-CN"/>
              </w:rPr>
              <w:t xml:space="preserve"> </w:t>
            </w:r>
            <w:r w:rsidR="008D1EDE" w:rsidRPr="005647EB">
              <w:rPr>
                <w:lang w:eastAsia="zh-CN"/>
              </w:rPr>
              <w:t>0.</w:t>
            </w:r>
          </w:p>
          <w:p w14:paraId="25964227" w14:textId="471451FA" w:rsidR="008D1EDE" w:rsidRPr="005647EB" w:rsidRDefault="00E72FFE" w:rsidP="002570E4">
            <w:pPr>
              <w:pStyle w:val="TAN"/>
              <w:keepNext w:val="0"/>
              <w:keepLines w:val="0"/>
            </w:pPr>
            <w:r w:rsidRPr="005647EB">
              <w:rPr>
                <w:lang w:eastAsia="zh-CN"/>
              </w:rPr>
              <w:t>NOTE 2:</w:t>
            </w:r>
            <w:r w:rsidR="008D1EDE" w:rsidRPr="005647EB">
              <w:rPr>
                <w:lang w:eastAsia="zh-CN"/>
              </w:rPr>
              <w:tab/>
              <w:t>Under</w:t>
            </w:r>
            <w:r w:rsidR="002570E4" w:rsidRPr="005647EB">
              <w:rPr>
                <w:lang w:eastAsia="zh-CN"/>
              </w:rPr>
              <w:t xml:space="preserve"> </w:t>
            </w:r>
            <w:r w:rsidR="008D1EDE" w:rsidRPr="005647EB">
              <w:rPr>
                <w:lang w:eastAsia="zh-CN"/>
              </w:rPr>
              <w:t>TDD</w:t>
            </w:r>
            <w:r w:rsidR="002570E4" w:rsidRPr="005647EB">
              <w:rPr>
                <w:lang w:eastAsia="zh-CN"/>
              </w:rPr>
              <w:t xml:space="preserve"> </w:t>
            </w:r>
            <w:r w:rsidR="008D1EDE" w:rsidRPr="005647EB">
              <w:rPr>
                <w:lang w:eastAsia="zh-CN"/>
              </w:rPr>
              <w:t>UL/DL</w:t>
            </w:r>
            <w:r w:rsidR="002570E4" w:rsidRPr="005647EB">
              <w:rPr>
                <w:lang w:eastAsia="zh-CN"/>
              </w:rPr>
              <w:t xml:space="preserve"> </w:t>
            </w:r>
            <w:r w:rsidR="008D1EDE" w:rsidRPr="005647EB">
              <w:rPr>
                <w:lang w:eastAsia="zh-CN"/>
              </w:rPr>
              <w:t>configuration</w:t>
            </w:r>
            <w:r w:rsidR="002570E4" w:rsidRPr="005647EB">
              <w:rPr>
                <w:lang w:eastAsia="zh-CN"/>
              </w:rPr>
              <w:t xml:space="preserve"> </w:t>
            </w:r>
            <w:r w:rsidR="008D1EDE" w:rsidRPr="005647EB">
              <w:rPr>
                <w:lang w:eastAsia="zh-CN"/>
              </w:rPr>
              <w:t>0.</w:t>
            </w:r>
          </w:p>
        </w:tc>
      </w:tr>
    </w:tbl>
    <w:p w14:paraId="645CB866" w14:textId="77777777" w:rsidR="008D1EDE" w:rsidRPr="005647EB" w:rsidRDefault="008D1EDE" w:rsidP="002570E4"/>
    <w:p w14:paraId="541B1DCF" w14:textId="77777777" w:rsidR="008D1EDE" w:rsidRPr="005647EB" w:rsidRDefault="008D1EDE" w:rsidP="002570E4">
      <w:pPr>
        <w:pStyle w:val="EQ"/>
        <w:keepLines w:val="0"/>
        <w:jc w:val="center"/>
        <w:rPr>
          <w:noProof w:val="0"/>
        </w:rPr>
      </w:pPr>
      <w:r w:rsidRPr="005647EB">
        <w:rPr>
          <w:noProof w:val="0"/>
          <w:position w:val="-62"/>
        </w:rPr>
        <w:object w:dxaOrig="3640" w:dyaOrig="999" w14:anchorId="561777A3">
          <v:shape id="_x0000_i1277" type="#_x0000_t75" style="width:181.5pt;height:51pt" o:ole="">
            <v:imagedata r:id="rId286" o:title=""/>
          </v:shape>
          <o:OLEObject Type="Embed" ProgID="Equation.3" ShapeID="_x0000_i1277" DrawAspect="Content" ObjectID="_1781977836" r:id="rId287"/>
        </w:object>
      </w:r>
    </w:p>
    <w:p w14:paraId="2F537899" w14:textId="77777777" w:rsidR="008D1EDE" w:rsidRPr="005647EB" w:rsidRDefault="008D1EDE" w:rsidP="002570E4">
      <w:r w:rsidRPr="005647EB">
        <w:t>K</w:t>
      </w:r>
      <w:r w:rsidRPr="005647EB">
        <w:rPr>
          <w:vertAlign w:val="subscript"/>
        </w:rPr>
        <w:t>RSTD_M1_NC</w:t>
      </w:r>
      <w:r w:rsidRPr="005647EB">
        <w:t xml:space="preserve"> is applicable provided following conditions are met:</w:t>
      </w:r>
    </w:p>
    <w:p w14:paraId="30465CBA" w14:textId="77777777"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5D557AC9">
          <v:shape id="_x0000_i1278" type="#_x0000_t75" style="width:21pt;height:19.5pt" o:ole="">
            <v:imagedata r:id="rId109" o:title=""/>
          </v:shape>
          <o:OLEObject Type="Embed" ProgID="Equation.3" ShapeID="_x0000_i1278" DrawAspect="Content" ObjectID="_1781977837" r:id="rId288"/>
        </w:object>
      </w:r>
      <w:r w:rsidRPr="005647EB">
        <w:t xml:space="preserve"> &gt; 40 ms</w:t>
      </w:r>
    </w:p>
    <w:p w14:paraId="16600891" w14:textId="77777777"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3354514E">
          <v:shape id="_x0000_i1279" type="#_x0000_t75" style="width:21pt;height:19.5pt" o:ole="">
            <v:imagedata r:id="rId109" o:title=""/>
          </v:shape>
          <o:OLEObject Type="Embed" ProgID="Equation.3" ShapeID="_x0000_i1279" DrawAspect="Content" ObjectID="_1781977838" r:id="rId289"/>
        </w:object>
      </w:r>
      <w:r w:rsidRPr="005647EB">
        <w:t xml:space="preserve"> &gt; </w:t>
      </w:r>
      <w:r w:rsidRPr="005647EB">
        <w:rPr>
          <w:b/>
          <w:position w:val="-12"/>
        </w:rPr>
        <w:object w:dxaOrig="540" w:dyaOrig="360" w14:anchorId="44BFE079">
          <v:shape id="_x0000_i1280" type="#_x0000_t75" style="width:25.5pt;height:19.5pt" o:ole="">
            <v:imagedata r:id="rId112" o:title=""/>
          </v:shape>
          <o:OLEObject Type="Embed" ProgID="Equation.3" ShapeID="_x0000_i1280" DrawAspect="Content" ObjectID="_1781977839" r:id="rId290"/>
        </w:object>
      </w:r>
    </w:p>
    <w:p w14:paraId="7D35509A" w14:textId="77777777" w:rsidR="008D1EDE" w:rsidRPr="005647EB" w:rsidRDefault="008D1EDE" w:rsidP="002570E4">
      <w:r w:rsidRPr="005647EB">
        <w:t>where</w:t>
      </w:r>
    </w:p>
    <w:p w14:paraId="0162316A" w14:textId="5FBA0C2F"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10135235">
          <v:shape id="_x0000_i1281" type="#_x0000_t75" style="width:21pt;height:19.5pt" o:ole="">
            <v:imagedata r:id="rId109" o:title=""/>
          </v:shape>
          <o:OLEObject Type="Embed" ProgID="Equation.3" ShapeID="_x0000_i1281" DrawAspect="Content" ObjectID="_1781977840" r:id="rId291"/>
        </w:object>
      </w:r>
      <w:r w:rsidRPr="005647EB">
        <w:t xml:space="preserve"> is the cell-specific positioning subframe configuration period as defined </w:t>
      </w:r>
      <w:r w:rsidR="002570E4" w:rsidRPr="005647EB">
        <w:t>in 3GPP TS</w:t>
      </w:r>
      <w:r w:rsidRPr="005647EB">
        <w:t xml:space="preserve"> 36.211 [16],</w:t>
      </w:r>
    </w:p>
    <w:p w14:paraId="2F0E6096" w14:textId="5CC3E798" w:rsidR="008D1EDE" w:rsidRPr="005647EB" w:rsidRDefault="008D1EDE" w:rsidP="002570E4">
      <w:pPr>
        <w:pStyle w:val="B1"/>
      </w:pPr>
      <w:r w:rsidRPr="005647EB">
        <w:t>-</w:t>
      </w:r>
      <w:r w:rsidRPr="005647EB">
        <w:tab/>
      </w:r>
      <w:r w:rsidRPr="005647EB">
        <w:rPr>
          <w:b/>
          <w:position w:val="-12"/>
        </w:rPr>
        <w:object w:dxaOrig="540" w:dyaOrig="360" w14:anchorId="50458356">
          <v:shape id="_x0000_i1282" type="#_x0000_t75" style="width:25.5pt;height:19.5pt" o:ole="">
            <v:imagedata r:id="rId112" o:title=""/>
          </v:shape>
          <o:OLEObject Type="Embed" ProgID="Equation.3" ShapeID="_x0000_i1282" DrawAspect="Content" ObjectID="_1781977841" r:id="rId292"/>
        </w:object>
      </w:r>
      <w:r w:rsidRPr="005647EB">
        <w:t xml:space="preserve"> is the number of consecutive downlink positioning subframes in a positioning </w:t>
      </w:r>
      <w:r w:rsidR="00C26C6B" w:rsidRPr="005647EB">
        <w:t>occasion</w:t>
      </w:r>
      <w:r w:rsidRPr="005647EB">
        <w:t xml:space="preserve"> defined </w:t>
      </w:r>
      <w:r w:rsidR="002570E4" w:rsidRPr="005647EB">
        <w:t>in 3GPP TS</w:t>
      </w:r>
      <w:r w:rsidRPr="005647EB">
        <w:t xml:space="preserve"> 36.211</w:t>
      </w:r>
    </w:p>
    <w:p w14:paraId="559C335B" w14:textId="77777777" w:rsidR="008D1EDE" w:rsidRPr="005647EB" w:rsidRDefault="008D1EDE" w:rsidP="002570E4">
      <w:r w:rsidRPr="005647EB">
        <w:t xml:space="preserve">Otherwise </w:t>
      </w:r>
      <w:r w:rsidRPr="005647EB">
        <w:rPr>
          <w:lang w:eastAsia="zh-CN"/>
        </w:rPr>
        <w:t>K</w:t>
      </w:r>
      <w:r w:rsidRPr="005647EB">
        <w:rPr>
          <w:vertAlign w:val="subscript"/>
          <w:lang w:eastAsia="zh-CN"/>
        </w:rPr>
        <w:t>RSTD_M1_EC</w:t>
      </w:r>
      <w:r w:rsidRPr="005647EB">
        <w:t xml:space="preserve"> = 1.</w:t>
      </w:r>
    </w:p>
    <w:p w14:paraId="646B1FBB" w14:textId="77777777" w:rsidR="008D1EDE" w:rsidRPr="005647EB" w:rsidRDefault="008D1EDE" w:rsidP="002570E4">
      <w:pPr>
        <w:rPr>
          <w:rFonts w:cs="v4.2.0"/>
        </w:rPr>
      </w:pPr>
      <w:r w:rsidRPr="005647EB">
        <w:t>A cell shall be considered detectable</w:t>
      </w:r>
      <w:r w:rsidRPr="005647EB">
        <w:rPr>
          <w:rFonts w:cs="v4.2.0"/>
        </w:rPr>
        <w:t xml:space="preserve"> when</w:t>
      </w:r>
    </w:p>
    <w:p w14:paraId="7CAD4037" w14:textId="3E817F8F" w:rsidR="008D1EDE" w:rsidRPr="005647EB" w:rsidRDefault="008D1EDE" w:rsidP="002570E4">
      <w:pPr>
        <w:pStyle w:val="B1"/>
      </w:pPr>
      <w:r w:rsidRPr="005647EB">
        <w:t>-</w:t>
      </w:r>
      <w:r w:rsidRPr="005647EB">
        <w:tab/>
        <w:t xml:space="preserve">RSRP related side conditions given in </w:t>
      </w:r>
      <w:r w:rsidR="00914A62" w:rsidRPr="005647EB">
        <w:t>Clause</w:t>
      </w:r>
      <w:r w:rsidRPr="005647EB">
        <w:t>s 9.1.21.11 and 9.1.21.12 are fulfilled for a corresponding Band,</w:t>
      </w:r>
    </w:p>
    <w:p w14:paraId="1D8584C7" w14:textId="77777777" w:rsidR="008D1EDE" w:rsidRPr="005647EB" w:rsidRDefault="008D1EDE" w:rsidP="002570E4">
      <w:pPr>
        <w:pStyle w:val="B1"/>
      </w:pPr>
      <w:r w:rsidRPr="005647EB">
        <w:t>-</w:t>
      </w:r>
      <w:r w:rsidRPr="005647EB">
        <w:tab/>
        <w:t>RSRQ related side conditions given in Clause </w:t>
      </w:r>
      <w:r w:rsidRPr="005647EB">
        <w:rPr>
          <w:rFonts w:cs="v4.2.0"/>
        </w:rPr>
        <w:t xml:space="preserve">9.1.21.15 and </w:t>
      </w:r>
      <w:r w:rsidRPr="005647EB">
        <w:t>9.1.21.16 are fulfilled for a corresponding Band,</w:t>
      </w:r>
    </w:p>
    <w:p w14:paraId="26439771" w14:textId="77777777" w:rsidR="008D1EDE" w:rsidRPr="005647EB" w:rsidRDefault="008D1EDE" w:rsidP="002570E4">
      <w:pPr>
        <w:pStyle w:val="B1"/>
        <w:rPr>
          <w:rFonts w:cs="v4.2.0"/>
        </w:rPr>
      </w:pPr>
      <w:r w:rsidRPr="005647EB">
        <w:t>-</w:t>
      </w:r>
      <w:r w:rsidRPr="005647EB">
        <w:tab/>
        <w:t>SCH_RP and SCH Ês/Iot according to Annex Table B.2.16-1 for a corresponding Band.</w:t>
      </w:r>
    </w:p>
    <w:p w14:paraId="0A159907" w14:textId="7F0B8533" w:rsidR="008D1EDE" w:rsidRPr="005647EB" w:rsidRDefault="008D1EDE" w:rsidP="002570E4">
      <w:pPr>
        <w:rPr>
          <w:lang w:eastAsia="zh-CN"/>
        </w:rPr>
      </w:pPr>
      <w:r w:rsidRPr="005647EB">
        <w:lastRenderedPageBreak/>
        <w:t xml:space="preserve">When measurement gaps are scheduled for </w:t>
      </w:r>
      <w:r w:rsidRPr="005647EB">
        <w:rPr>
          <w:lang w:eastAsia="zh-CN"/>
        </w:rPr>
        <w:t>T</w:t>
      </w:r>
      <w:r w:rsidRPr="005647EB">
        <w:t xml:space="preserve">DD inter frequency measurements, or the UE supports capability of conducting such measurements without gaps, the UE physical layer shall be capable of reporting RSRP and RSRQ to higher layers with measurement accuracy as specified in </w:t>
      </w:r>
      <w:r w:rsidR="00914A62" w:rsidRPr="005647EB">
        <w:t>clause</w:t>
      </w:r>
      <w:r w:rsidRPr="005647EB">
        <w:t>s 9.1.21.11, 9.1.21.12, 9.1.21.15 and 9.1.21.16 with measurement period (</w:t>
      </w:r>
      <w:r w:rsidRPr="005647EB">
        <w:rPr>
          <w:rFonts w:cs="Arial"/>
        </w:rPr>
        <w:t>T</w:t>
      </w:r>
      <w:r w:rsidRPr="005647EB">
        <w:rPr>
          <w:rFonts w:cs="Arial"/>
          <w:vertAlign w:val="subscript"/>
        </w:rPr>
        <w:t>measure_inter_UE cat M1_EC</w:t>
      </w:r>
      <w:r w:rsidRPr="005647EB">
        <w:t>) given by table 8.13.3.5.</w:t>
      </w:r>
      <w:r w:rsidRPr="005647EB">
        <w:rPr>
          <w:lang w:eastAsia="zh-CN"/>
        </w:rPr>
        <w:t>3</w:t>
      </w:r>
      <w:r w:rsidRPr="005647EB">
        <w:t>.1-1:</w:t>
      </w:r>
    </w:p>
    <w:p w14:paraId="799C6640" w14:textId="77777777" w:rsidR="008D1EDE" w:rsidRPr="005647EB" w:rsidRDefault="008D1EDE" w:rsidP="002570E4">
      <w:r w:rsidRPr="005647EB">
        <w:t xml:space="preserve">The UE shall be capable of performing RSRP and </w:t>
      </w:r>
      <w:r w:rsidRPr="005647EB">
        <w:rPr>
          <w:lang w:eastAsia="zh-CN"/>
        </w:rPr>
        <w:t xml:space="preserve">RSRQ </w:t>
      </w:r>
      <w:r w:rsidRPr="005647EB">
        <w:t xml:space="preserve">measurements of at least 4 inter-frequency cells per </w:t>
      </w:r>
      <w:r w:rsidRPr="005647EB">
        <w:rPr>
          <w:lang w:eastAsia="zh-CN"/>
        </w:rPr>
        <w:t>T</w:t>
      </w:r>
      <w:r w:rsidRPr="005647EB">
        <w:t xml:space="preserve">DD inter-frequency and the UE physical layer shall be capable of reporting RSRP and </w:t>
      </w:r>
      <w:r w:rsidRPr="005647EB">
        <w:rPr>
          <w:lang w:eastAsia="zh-CN"/>
        </w:rPr>
        <w:t xml:space="preserve">RSRQ </w:t>
      </w:r>
      <w:r w:rsidRPr="005647EB">
        <w:t xml:space="preserve">measurements to higher layers with the measurement period </w:t>
      </w:r>
      <w:r w:rsidRPr="005647EB">
        <w:rPr>
          <w:rFonts w:cs="Arial"/>
        </w:rPr>
        <w:t>T</w:t>
      </w:r>
      <w:r w:rsidRPr="005647EB">
        <w:rPr>
          <w:rFonts w:cs="Arial"/>
          <w:vertAlign w:val="subscript"/>
        </w:rPr>
        <w:t>measure_inter_UE cat M1_EC</w:t>
      </w:r>
      <w:r w:rsidRPr="005647EB">
        <w:t>.</w:t>
      </w:r>
    </w:p>
    <w:p w14:paraId="000B94BF" w14:textId="7BFA802A" w:rsidR="008D1EDE" w:rsidRPr="005647EB" w:rsidRDefault="008D1EDE" w:rsidP="002570E4">
      <w:r w:rsidRPr="005647EB">
        <w:t xml:space="preserve">Reported RSRP and RSRQ measurement contained in event triggered measurement reports shall meet the requirements in </w:t>
      </w:r>
      <w:r w:rsidR="00914A62" w:rsidRPr="005647EB">
        <w:t>clause</w:t>
      </w:r>
      <w:r w:rsidRPr="005647EB">
        <w:t xml:space="preserve">s 9.1.21.11, 9.1.21.12, </w:t>
      </w:r>
      <w:r w:rsidRPr="005647EB">
        <w:rPr>
          <w:rFonts w:cs="v4.2.0"/>
        </w:rPr>
        <w:t>9.1.21.15</w:t>
      </w:r>
      <w:r w:rsidRPr="005647EB">
        <w:t xml:space="preserve"> and 9.1.21.16.</w:t>
      </w:r>
    </w:p>
    <w:p w14:paraId="575621A7" w14:textId="77777777" w:rsidR="008D1EDE" w:rsidRPr="005647EB" w:rsidRDefault="008D1EDE" w:rsidP="002570E4">
      <w:r w:rsidRPr="005647EB">
        <w:t xml:space="preserve">The UE shall not send any event triggered measurement reports, as long as </w:t>
      </w:r>
      <w:r w:rsidRPr="005647EB">
        <w:rPr>
          <w:lang w:eastAsia="zh-CN"/>
        </w:rPr>
        <w:t>no</w:t>
      </w:r>
      <w:r w:rsidRPr="005647EB">
        <w:t xml:space="preserve"> reporting criteria </w:t>
      </w:r>
      <w:r w:rsidRPr="005647EB">
        <w:rPr>
          <w:lang w:eastAsia="zh-CN"/>
        </w:rPr>
        <w:t>are</w:t>
      </w:r>
      <w:r w:rsidRPr="005647EB">
        <w:t xml:space="preserve"> fulfilled.</w:t>
      </w:r>
    </w:p>
    <w:p w14:paraId="1E55DB56" w14:textId="77777777" w:rsidR="008D1EDE" w:rsidRPr="005647EB" w:rsidRDefault="008D1EDE" w:rsidP="002570E4">
      <w:pPr>
        <w:rPr>
          <w:lang w:eastAsia="zh-CN"/>
        </w:rPr>
      </w:pPr>
      <w:r w:rsidRPr="005647EB">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lang w:eastAsia="zh-CN"/>
        </w:rPr>
        <w:t xml:space="preserve"> </w:t>
      </w:r>
      <w:r w:rsidRPr="005647EB">
        <w:t xml:space="preserve">This measurement reporting delay excludes a delay uncertainty resulted when inserting the measurement report to the TTI of the uplink DCCH. </w:t>
      </w:r>
      <w:r w:rsidRPr="005647EB">
        <w:rPr>
          <w:rFonts w:cs="v4.2.0"/>
        </w:rPr>
        <w:t>The delay uncertainty is:</w:t>
      </w:r>
      <w:r w:rsidRPr="005647EB">
        <w:rPr>
          <w:rFonts w:cs="v4.2.0"/>
          <w:i/>
          <w:lang w:eastAsia="ja-JP"/>
        </w:rPr>
        <w:t xml:space="preserve"> pusch-maxNumRepetitionCEmodeB</w:t>
      </w:r>
      <w:r w:rsidRPr="005647EB">
        <w:rPr>
          <w:rFonts w:cs="v4.2.0"/>
        </w:rPr>
        <w:t xml:space="preserve"> x TTI</w:t>
      </w:r>
      <w:r w:rsidRPr="005647EB">
        <w:rPr>
          <w:rFonts w:cs="v4.2.0"/>
          <w:vertAlign w:val="subscript"/>
        </w:rPr>
        <w:t>DCCH</w:t>
      </w:r>
      <w:r w:rsidRPr="005647EB">
        <w:rPr>
          <w:rFonts w:cs="v4.2.0"/>
          <w:lang w:eastAsia="zh-CN"/>
        </w:rPr>
        <w:t xml:space="preserve">, where </w:t>
      </w:r>
      <w:r w:rsidRPr="005647EB">
        <w:rPr>
          <w:rFonts w:cs="v4.2.0"/>
          <w:i/>
          <w:lang w:eastAsia="zh-CN"/>
        </w:rPr>
        <w:t>pusch-maxNumRepetitionCEmodeB</w:t>
      </w:r>
      <w:r w:rsidRPr="005647EB">
        <w:rPr>
          <w:rFonts w:cs="v4.2.0"/>
          <w:lang w:eastAsia="zh-CN"/>
        </w:rPr>
        <w:t xml:space="preserve"> [2] is the maximum number of PUSCH repetitions configured for the UE in CE Mode B provided that </w:t>
      </w:r>
      <w:r w:rsidRPr="005647EB">
        <w:rPr>
          <w:rFonts w:cs="v4.2.0"/>
          <w:i/>
          <w:lang w:eastAsia="zh-CN"/>
        </w:rPr>
        <w:t>pusch-maxNumRepetitionCEmodeB &gt;1</w:t>
      </w:r>
      <w:r w:rsidRPr="005647EB">
        <w:rPr>
          <w:rFonts w:cs="v4.2.0"/>
          <w:lang w:eastAsia="zh-CN"/>
        </w:rPr>
        <w:t xml:space="preserve">, </w:t>
      </w:r>
      <w:r w:rsidR="00C26C6B" w:rsidRPr="005647EB">
        <w:rPr>
          <w:rFonts w:cs="v4.2.0"/>
          <w:lang w:eastAsia="zh-CN"/>
        </w:rPr>
        <w:t>otherwise</w:t>
      </w:r>
      <w:r w:rsidRPr="005647EB">
        <w:rPr>
          <w:rFonts w:cs="v4.2.0"/>
          <w:lang w:eastAsia="zh-CN"/>
        </w:rPr>
        <w:t xml:space="preserve"> uncertainty is defined as 2 x</w:t>
      </w:r>
      <w:r w:rsidRPr="005647EB">
        <w:rPr>
          <w:rFonts w:cs="v4.2.0"/>
          <w:lang w:eastAsia="ja-JP"/>
        </w:rPr>
        <w:t xml:space="preserve"> TTI</w:t>
      </w:r>
      <w:r w:rsidRPr="005647EB">
        <w:rPr>
          <w:rFonts w:cs="v4.2.0"/>
          <w:vertAlign w:val="subscript"/>
          <w:lang w:eastAsia="ja-JP"/>
        </w:rPr>
        <w:t>DCCH</w:t>
      </w:r>
      <w:r w:rsidRPr="005647EB">
        <w:rPr>
          <w:rFonts w:cs="v4.2.0"/>
          <w:lang w:eastAsia="zh-CN"/>
        </w:rPr>
        <w:t>.</w:t>
      </w:r>
      <w:r w:rsidRPr="005647EB" w:rsidDel="002F67F8">
        <w:t xml:space="preserve"> </w:t>
      </w:r>
      <w:r w:rsidRPr="005647EB">
        <w:rPr>
          <w:lang w:eastAsia="zh-CN"/>
        </w:rPr>
        <w:t>This measurement reporting delay excludes a delay which caused by no UL resources for UE to send the measurement report.</w:t>
      </w:r>
    </w:p>
    <w:p w14:paraId="5ECC4749" w14:textId="77777777" w:rsidR="008D1EDE" w:rsidRPr="005647EB" w:rsidRDefault="008D1EDE" w:rsidP="002570E4">
      <w:r w:rsidRPr="005647EB">
        <w:t xml:space="preserve">The event triggered measurement reporting delay, measured without L3 filtering shall be less than T </w:t>
      </w:r>
      <w:r w:rsidRPr="005647EB">
        <w:rPr>
          <w:vertAlign w:val="subscript"/>
        </w:rPr>
        <w:t>identify</w:t>
      </w:r>
      <w:r w:rsidRPr="005647EB">
        <w:rPr>
          <w:vertAlign w:val="subscript"/>
          <w:lang w:eastAsia="zh-CN"/>
        </w:rPr>
        <w:t xml:space="preserve"> inter_UE cat M1_EC</w:t>
      </w:r>
      <w:r w:rsidRPr="005647EB">
        <w:t xml:space="preserve"> defined in Clause 8.13.3.5.3</w:t>
      </w:r>
      <w:r w:rsidRPr="005647EB">
        <w:rPr>
          <w:lang w:eastAsia="zh-CN"/>
        </w:rPr>
        <w:t>.1.</w:t>
      </w:r>
      <w:r w:rsidRPr="005647EB">
        <w:rPr>
          <w:vertAlign w:val="subscript"/>
        </w:rPr>
        <w:t xml:space="preserve"> </w:t>
      </w:r>
      <w:r w:rsidRPr="005647EB">
        <w:t>When L3 filtering is used or IDC autonomous denial is configured an additional delay can be expected.</w:t>
      </w:r>
    </w:p>
    <w:p w14:paraId="5DD79B93" w14:textId="77777777" w:rsidR="008057B3" w:rsidRPr="005647EB" w:rsidRDefault="008D1EDE" w:rsidP="00EC0475">
      <w:r w:rsidRPr="005647EB">
        <w:t>If a cell which has been detectable at least for the time period T</w:t>
      </w:r>
      <w:r w:rsidRPr="005647EB">
        <w:rPr>
          <w:vertAlign w:val="subscript"/>
        </w:rPr>
        <w:t>identify_inter</w:t>
      </w:r>
      <w:r w:rsidRPr="005647EB">
        <w:rPr>
          <w:vertAlign w:val="subscript"/>
          <w:lang w:eastAsia="zh-CN"/>
        </w:rPr>
        <w:t>_UE cat M1_EC</w:t>
      </w:r>
      <w:r w:rsidRPr="005647EB">
        <w:t xml:space="preserve"> defined in clause 8.13.3.5.3.1 becomes undetectable for a period ≤ 5 seconds and then the cell becomes detectable again and triggers an event, the event triggered measurement reporting delay shall be less than T</w:t>
      </w:r>
      <w:r w:rsidRPr="005647EB">
        <w:rPr>
          <w:vertAlign w:val="subscript"/>
        </w:rPr>
        <w:t>Measurement_Period Inter_UE cat M1_EC</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 </w:t>
      </w:r>
      <w:r w:rsidRPr="005647EB">
        <w:t>and the L3 filter has not been used. When L3 filtering is used or IDC autonomous denial is configured, an additional delay can be expected.</w:t>
      </w:r>
    </w:p>
    <w:p w14:paraId="3378515C" w14:textId="4C51F070" w:rsidR="008057B3" w:rsidRPr="005647EB" w:rsidRDefault="008057B3" w:rsidP="00EC0475">
      <w:pPr>
        <w:rPr>
          <w:lang w:eastAsia="zh-TW"/>
        </w:rPr>
      </w:pPr>
      <w:r w:rsidRPr="005647EB">
        <w:t xml:space="preserve">The normative reference for this requirement </w:t>
      </w:r>
      <w:r w:rsidR="002570E4" w:rsidRPr="005647EB">
        <w:t>is 3GPP TS</w:t>
      </w:r>
      <w:r w:rsidRPr="005647EB">
        <w:t xml:space="preserve"> 36.133 [4] clause </w:t>
      </w:r>
      <w:r w:rsidR="008D1EDE" w:rsidRPr="005647EB">
        <w:t xml:space="preserve">8.13.3.5.3.1 </w:t>
      </w:r>
      <w:r w:rsidRPr="005647EB">
        <w:t>and A.8.4.13.</w:t>
      </w:r>
    </w:p>
    <w:p w14:paraId="29D61309" w14:textId="77777777" w:rsidR="008057B3" w:rsidRPr="005647EB" w:rsidRDefault="008057B3" w:rsidP="002570E4">
      <w:pPr>
        <w:pStyle w:val="Heading4"/>
        <w:keepNext w:val="0"/>
        <w:keepLines w:val="0"/>
        <w:rPr>
          <w:lang w:eastAsia="zh-TW"/>
        </w:rPr>
      </w:pPr>
      <w:r w:rsidRPr="005647EB">
        <w:rPr>
          <w:lang w:eastAsia="zh-TW"/>
        </w:rPr>
        <w:t>8.4.13.4</w:t>
      </w:r>
      <w:r w:rsidRPr="005647EB">
        <w:rPr>
          <w:lang w:eastAsia="zh-TW"/>
        </w:rPr>
        <w:tab/>
        <w:t>Test description</w:t>
      </w:r>
    </w:p>
    <w:p w14:paraId="14A5073B" w14:textId="77777777" w:rsidR="008057B3" w:rsidRPr="005647EB" w:rsidRDefault="008057B3" w:rsidP="002570E4">
      <w:pPr>
        <w:pStyle w:val="Heading5"/>
        <w:keepNext w:val="0"/>
        <w:keepLines w:val="0"/>
      </w:pPr>
      <w:r w:rsidRPr="005647EB">
        <w:t>8.4.13.4.1</w:t>
      </w:r>
      <w:r w:rsidRPr="005647EB">
        <w:tab/>
        <w:t>Initial conditions</w:t>
      </w:r>
    </w:p>
    <w:p w14:paraId="1A131670" w14:textId="11A96878" w:rsidR="008D1EDE" w:rsidRPr="005647EB" w:rsidRDefault="008D1EDE" w:rsidP="002570E4">
      <w:pPr>
        <w:rPr>
          <w:rFonts w:eastAsia="SimSun"/>
        </w:rPr>
      </w:pPr>
      <w:r w:rsidRPr="005647EB">
        <w:t xml:space="preserve">Test Environment: Normal, as defined </w:t>
      </w:r>
      <w:r w:rsidR="002570E4" w:rsidRPr="005647EB">
        <w:t>in 3GPP TS</w:t>
      </w:r>
      <w:r w:rsidRPr="005647EB">
        <w:t xml:space="preserve"> 36.508 [7] clause 4.1.</w:t>
      </w:r>
    </w:p>
    <w:p w14:paraId="69507C69" w14:textId="66914AB0" w:rsidR="008D1EDE" w:rsidRPr="005647EB" w:rsidRDefault="008D1EDE"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4FC1AB0D" w14:textId="0BABF732" w:rsidR="008D1EDE" w:rsidRPr="005647EB" w:rsidRDefault="008D1EDE" w:rsidP="002570E4">
      <w:r w:rsidRPr="005647EB">
        <w:t xml:space="preserve">Channel Bandwidth to be tested: 10 MHz as defined </w:t>
      </w:r>
      <w:r w:rsidR="002570E4" w:rsidRPr="005647EB">
        <w:t>in 3GPP TS</w:t>
      </w:r>
      <w:r w:rsidRPr="005647EB">
        <w:t xml:space="preserve"> 36.508 [7] clause 4.3.1.</w:t>
      </w:r>
    </w:p>
    <w:p w14:paraId="53CBE292" w14:textId="5B040B86" w:rsidR="008D1EDE" w:rsidRPr="005647EB" w:rsidRDefault="008D1EDE"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4FBFD481" w14:textId="77777777" w:rsidR="008D1EDE" w:rsidRPr="005647EB" w:rsidRDefault="008D1EDE" w:rsidP="002570E4">
      <w:pPr>
        <w:pStyle w:val="B1"/>
      </w:pPr>
      <w:r w:rsidRPr="005647EB">
        <w:t>2.</w:t>
      </w:r>
      <w:r w:rsidRPr="005647EB">
        <w:tab/>
        <w:t>The general test parameter settings are set up according to Table 8.4.13.4.1-1.</w:t>
      </w:r>
    </w:p>
    <w:p w14:paraId="0D482E0F" w14:textId="77777777" w:rsidR="008D1EDE" w:rsidRPr="005647EB" w:rsidRDefault="008D1EDE" w:rsidP="002570E4">
      <w:pPr>
        <w:pStyle w:val="B1"/>
      </w:pPr>
      <w:r w:rsidRPr="005647EB">
        <w:t>3.</w:t>
      </w:r>
      <w:r w:rsidRPr="005647EB">
        <w:tab/>
        <w:t>Propagation conditions are set according to Annex B.0.</w:t>
      </w:r>
    </w:p>
    <w:p w14:paraId="251BBD15" w14:textId="77777777" w:rsidR="008D1EDE" w:rsidRPr="005647EB" w:rsidRDefault="008D1EDE" w:rsidP="002570E4">
      <w:pPr>
        <w:pStyle w:val="B1"/>
      </w:pPr>
      <w:r w:rsidRPr="005647EB">
        <w:t>4.</w:t>
      </w:r>
      <w:r w:rsidRPr="005647EB">
        <w:tab/>
        <w:t>Message contents are defined in clause 8.4.13.4.3.</w:t>
      </w:r>
    </w:p>
    <w:p w14:paraId="34319AFB" w14:textId="77777777" w:rsidR="008D1EDE" w:rsidRPr="005647EB" w:rsidRDefault="008D1EDE" w:rsidP="002570E4">
      <w:pPr>
        <w:pStyle w:val="B1"/>
      </w:pPr>
      <w:r w:rsidRPr="005647EB">
        <w:t>5.</w:t>
      </w:r>
      <w:r w:rsidRPr="005647EB">
        <w:tab/>
        <w:t>There is two E-UTRA TDD carriers and two cells specified in the test. Cell 1 is the cell used for connection setup with the power level set according to Annex C.0 and C.1 for this test.</w:t>
      </w:r>
    </w:p>
    <w:p w14:paraId="6E136C8B" w14:textId="77777777" w:rsidR="008D1EDE" w:rsidRPr="005647EB" w:rsidRDefault="008D1EDE" w:rsidP="00EC0475">
      <w:pPr>
        <w:pStyle w:val="TH"/>
        <w:rPr>
          <w:lang w:eastAsia="zh-CN"/>
        </w:rPr>
      </w:pPr>
      <w:r w:rsidRPr="005647EB">
        <w:lastRenderedPageBreak/>
        <w:t xml:space="preserve">Table 8.4.13.4.1-1: General test parameters for E-UTRAN TDD-TDD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CEModeB</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2835"/>
        <w:gridCol w:w="3544"/>
      </w:tblGrid>
      <w:tr w:rsidR="008D1EDE" w:rsidRPr="005647EB" w14:paraId="2AE19A42" w14:textId="77777777" w:rsidTr="002570E4">
        <w:trPr>
          <w:cantSplit/>
          <w:jc w:val="center"/>
        </w:trPr>
        <w:tc>
          <w:tcPr>
            <w:tcW w:w="2518" w:type="dxa"/>
            <w:gridSpan w:val="2"/>
          </w:tcPr>
          <w:p w14:paraId="7A37F6C5" w14:textId="77777777" w:rsidR="008D1EDE" w:rsidRPr="005647EB" w:rsidRDefault="008D1EDE" w:rsidP="00EC0475">
            <w:pPr>
              <w:keepNext/>
              <w:keepLines/>
              <w:spacing w:after="0"/>
              <w:jc w:val="center"/>
              <w:rPr>
                <w:rFonts w:ascii="Arial" w:hAnsi="Arial" w:cs="Arial"/>
                <w:b/>
                <w:sz w:val="18"/>
              </w:rPr>
            </w:pPr>
            <w:r w:rsidRPr="005647EB">
              <w:rPr>
                <w:rFonts w:ascii="Arial" w:hAnsi="Arial" w:cs="Arial"/>
                <w:b/>
                <w:sz w:val="18"/>
              </w:rPr>
              <w:t>Parameter</w:t>
            </w:r>
          </w:p>
        </w:tc>
        <w:tc>
          <w:tcPr>
            <w:tcW w:w="709" w:type="dxa"/>
          </w:tcPr>
          <w:p w14:paraId="5002E185" w14:textId="77777777" w:rsidR="008D1EDE" w:rsidRPr="005647EB" w:rsidRDefault="008D1EDE" w:rsidP="00EC0475">
            <w:pPr>
              <w:keepNext/>
              <w:keepLines/>
              <w:spacing w:after="0"/>
              <w:jc w:val="center"/>
              <w:rPr>
                <w:rFonts w:ascii="Arial" w:hAnsi="Arial" w:cs="Arial"/>
                <w:b/>
                <w:sz w:val="18"/>
              </w:rPr>
            </w:pPr>
            <w:r w:rsidRPr="005647EB">
              <w:rPr>
                <w:rFonts w:ascii="Arial" w:hAnsi="Arial" w:cs="Arial"/>
                <w:b/>
                <w:sz w:val="18"/>
              </w:rPr>
              <w:t>Unit</w:t>
            </w:r>
          </w:p>
        </w:tc>
        <w:tc>
          <w:tcPr>
            <w:tcW w:w="2835" w:type="dxa"/>
          </w:tcPr>
          <w:p w14:paraId="19929232" w14:textId="77777777" w:rsidR="008D1EDE" w:rsidRPr="005647EB" w:rsidRDefault="008D1EDE" w:rsidP="00EC0475">
            <w:pPr>
              <w:keepNext/>
              <w:keepLines/>
              <w:spacing w:after="0"/>
              <w:jc w:val="center"/>
              <w:rPr>
                <w:rFonts w:ascii="Arial" w:hAnsi="Arial" w:cs="Arial"/>
                <w:b/>
                <w:sz w:val="18"/>
              </w:rPr>
            </w:pPr>
            <w:r w:rsidRPr="005647EB">
              <w:rPr>
                <w:rFonts w:ascii="Arial" w:hAnsi="Arial" w:cs="Arial"/>
                <w:b/>
                <w:sz w:val="18"/>
              </w:rPr>
              <w:t>Value</w:t>
            </w:r>
          </w:p>
        </w:tc>
        <w:tc>
          <w:tcPr>
            <w:tcW w:w="3544" w:type="dxa"/>
          </w:tcPr>
          <w:p w14:paraId="26FF4AB4" w14:textId="77777777" w:rsidR="008D1EDE" w:rsidRPr="005647EB" w:rsidRDefault="008D1EDE" w:rsidP="00EC0475">
            <w:pPr>
              <w:keepNext/>
              <w:keepLines/>
              <w:spacing w:after="0"/>
              <w:jc w:val="center"/>
              <w:rPr>
                <w:rFonts w:ascii="Arial" w:hAnsi="Arial" w:cs="Arial"/>
                <w:b/>
                <w:sz w:val="18"/>
              </w:rPr>
            </w:pPr>
            <w:r w:rsidRPr="005647EB">
              <w:rPr>
                <w:rFonts w:ascii="Arial" w:hAnsi="Arial" w:cs="Arial"/>
                <w:b/>
                <w:sz w:val="18"/>
              </w:rPr>
              <w:t>Comment</w:t>
            </w:r>
          </w:p>
        </w:tc>
      </w:tr>
      <w:tr w:rsidR="008D1EDE" w:rsidRPr="005647EB" w14:paraId="2AB3FA50" w14:textId="77777777" w:rsidTr="002570E4">
        <w:trPr>
          <w:cantSplit/>
          <w:jc w:val="center"/>
        </w:trPr>
        <w:tc>
          <w:tcPr>
            <w:tcW w:w="2518" w:type="dxa"/>
            <w:gridSpan w:val="2"/>
          </w:tcPr>
          <w:p w14:paraId="2BE798AA" w14:textId="1237E5D1" w:rsidR="008D1EDE" w:rsidRPr="005647EB" w:rsidRDefault="008D1EDE" w:rsidP="00EC0475">
            <w:pPr>
              <w:keepNext/>
              <w:keepLines/>
              <w:spacing w:after="0"/>
              <w:rPr>
                <w:rFonts w:ascii="Arial" w:hAnsi="Arial" w:cs="Arial"/>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709" w:type="dxa"/>
          </w:tcPr>
          <w:p w14:paraId="6ED87E8F" w14:textId="77777777" w:rsidR="008D1EDE" w:rsidRPr="005647EB" w:rsidRDefault="008D1EDE" w:rsidP="00EC0475">
            <w:pPr>
              <w:keepNext/>
              <w:keepLines/>
              <w:spacing w:after="0"/>
              <w:jc w:val="center"/>
              <w:rPr>
                <w:rFonts w:ascii="Arial" w:hAnsi="Arial" w:cs="Arial"/>
                <w:sz w:val="18"/>
              </w:rPr>
            </w:pPr>
          </w:p>
        </w:tc>
        <w:tc>
          <w:tcPr>
            <w:tcW w:w="2835" w:type="dxa"/>
          </w:tcPr>
          <w:p w14:paraId="027C14C3" w14:textId="70785754" w:rsidR="008D1EDE" w:rsidRPr="005647EB" w:rsidRDefault="008D1EDE" w:rsidP="00EC0475">
            <w:pPr>
              <w:keepNext/>
              <w:keepLines/>
              <w:spacing w:after="0"/>
              <w:jc w:val="center"/>
              <w:rPr>
                <w:rFonts w:ascii="Arial" w:hAnsi="Arial" w:cs="Arial"/>
                <w:sz w:val="18"/>
              </w:rPr>
            </w:pPr>
            <w:r w:rsidRPr="005647EB">
              <w:rPr>
                <w:rFonts w:ascii="Arial" w:hAnsi="Arial" w:cs="v4.2.0"/>
                <w:sz w:val="18"/>
              </w:rPr>
              <w:t>1,</w:t>
            </w:r>
            <w:r w:rsidR="002570E4" w:rsidRPr="005647EB">
              <w:rPr>
                <w:rFonts w:ascii="Arial" w:hAnsi="Arial" w:cs="v4.2.0"/>
                <w:sz w:val="18"/>
              </w:rPr>
              <w:t xml:space="preserve"> </w:t>
            </w:r>
            <w:r w:rsidRPr="005647EB">
              <w:rPr>
                <w:rFonts w:ascii="Arial" w:hAnsi="Arial" w:cs="v4.2.0"/>
                <w:sz w:val="18"/>
              </w:rPr>
              <w:t>2</w:t>
            </w:r>
          </w:p>
        </w:tc>
        <w:tc>
          <w:tcPr>
            <w:tcW w:w="3544" w:type="dxa"/>
          </w:tcPr>
          <w:p w14:paraId="6D352406" w14:textId="77777777" w:rsidR="008D1EDE" w:rsidRPr="005647EB" w:rsidRDefault="008D1EDE" w:rsidP="00EC0475">
            <w:pPr>
              <w:keepNext/>
              <w:keepLines/>
              <w:spacing w:after="0"/>
              <w:rPr>
                <w:rFonts w:ascii="Arial" w:hAnsi="Arial" w:cs="Arial"/>
                <w:sz w:val="18"/>
              </w:rPr>
            </w:pPr>
          </w:p>
        </w:tc>
      </w:tr>
      <w:tr w:rsidR="008D1EDE" w:rsidRPr="005647EB" w14:paraId="53939479" w14:textId="77777777" w:rsidTr="002570E4">
        <w:trPr>
          <w:cantSplit/>
          <w:jc w:val="center"/>
        </w:trPr>
        <w:tc>
          <w:tcPr>
            <w:tcW w:w="2518" w:type="dxa"/>
            <w:gridSpan w:val="2"/>
          </w:tcPr>
          <w:p w14:paraId="55968A7B" w14:textId="4CCE8FDA" w:rsidR="008D1EDE" w:rsidRPr="005647EB" w:rsidRDefault="008D1EDE" w:rsidP="00EC0475">
            <w:pPr>
              <w:keepNext/>
              <w:keepLines/>
              <w:spacing w:after="0"/>
              <w:rPr>
                <w:rFonts w:ascii="Arial" w:hAnsi="Arial" w:cs="Arial"/>
                <w:sz w:val="18"/>
              </w:rPr>
            </w:pPr>
            <w:r w:rsidRPr="005647EB">
              <w:rPr>
                <w:rFonts w:ascii="Arial" w:hAnsi="Arial" w:cs="Arial"/>
                <w:sz w:val="18"/>
              </w:rPr>
              <w:t>Active</w:t>
            </w:r>
            <w:r w:rsidR="002570E4" w:rsidRPr="005647EB">
              <w:rPr>
                <w:rFonts w:ascii="Arial" w:hAnsi="Arial" w:cs="Arial"/>
                <w:sz w:val="18"/>
              </w:rPr>
              <w:t xml:space="preserve"> </w:t>
            </w:r>
            <w:r w:rsidRPr="005647EB">
              <w:rPr>
                <w:rFonts w:ascii="Arial" w:hAnsi="Arial" w:cs="Arial"/>
                <w:sz w:val="18"/>
              </w:rPr>
              <w:t>cell</w:t>
            </w:r>
          </w:p>
        </w:tc>
        <w:tc>
          <w:tcPr>
            <w:tcW w:w="709" w:type="dxa"/>
          </w:tcPr>
          <w:p w14:paraId="0B4B6C1A" w14:textId="77777777" w:rsidR="008D1EDE" w:rsidRPr="005647EB" w:rsidRDefault="008D1EDE" w:rsidP="00EC0475">
            <w:pPr>
              <w:keepNext/>
              <w:keepLines/>
              <w:spacing w:after="0"/>
              <w:jc w:val="center"/>
              <w:rPr>
                <w:rFonts w:ascii="Arial" w:hAnsi="Arial" w:cs="Arial"/>
                <w:sz w:val="18"/>
              </w:rPr>
            </w:pPr>
          </w:p>
        </w:tc>
        <w:tc>
          <w:tcPr>
            <w:tcW w:w="2835" w:type="dxa"/>
          </w:tcPr>
          <w:p w14:paraId="677EC5A2" w14:textId="3CDA0EA3" w:rsidR="008D1EDE" w:rsidRPr="005647EB" w:rsidRDefault="008D1EDE" w:rsidP="00EC0475">
            <w:pPr>
              <w:keepNext/>
              <w:keepLines/>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1</w:t>
            </w:r>
          </w:p>
        </w:tc>
        <w:tc>
          <w:tcPr>
            <w:tcW w:w="3544" w:type="dxa"/>
          </w:tcPr>
          <w:p w14:paraId="0570CDCB" w14:textId="77777777" w:rsidR="008D1EDE" w:rsidRPr="005647EB" w:rsidRDefault="008D1EDE" w:rsidP="00EC0475">
            <w:pPr>
              <w:keepNext/>
              <w:keepLines/>
              <w:spacing w:after="0"/>
              <w:rPr>
                <w:rFonts w:ascii="Arial" w:hAnsi="Arial" w:cs="Arial"/>
                <w:sz w:val="18"/>
              </w:rPr>
            </w:pPr>
          </w:p>
        </w:tc>
      </w:tr>
      <w:tr w:rsidR="008D1EDE" w:rsidRPr="005647EB" w14:paraId="6C8EAC73" w14:textId="77777777" w:rsidTr="002570E4">
        <w:trPr>
          <w:cantSplit/>
          <w:jc w:val="center"/>
        </w:trPr>
        <w:tc>
          <w:tcPr>
            <w:tcW w:w="2518" w:type="dxa"/>
            <w:gridSpan w:val="2"/>
          </w:tcPr>
          <w:p w14:paraId="5FB3DAD8" w14:textId="3663CB9C" w:rsidR="008D1EDE" w:rsidRPr="005647EB" w:rsidRDefault="008D1EDE" w:rsidP="00EC0475">
            <w:pPr>
              <w:keepNext/>
              <w:keepLines/>
              <w:spacing w:after="0"/>
              <w:rPr>
                <w:rFonts w:ascii="Arial" w:hAnsi="Arial" w:cs="Arial"/>
                <w:sz w:val="18"/>
              </w:rPr>
            </w:pPr>
            <w:r w:rsidRPr="005647EB">
              <w:rPr>
                <w:rFonts w:ascii="Arial" w:hAnsi="Arial" w:cs="Arial"/>
                <w:bCs/>
                <w:sz w:val="18"/>
              </w:rPr>
              <w:t>Neighbour</w:t>
            </w:r>
            <w:r w:rsidR="002570E4" w:rsidRPr="005647EB">
              <w:rPr>
                <w:rFonts w:ascii="Arial" w:hAnsi="Arial" w:cs="Arial"/>
                <w:bCs/>
                <w:sz w:val="18"/>
              </w:rPr>
              <w:t xml:space="preserve"> </w:t>
            </w:r>
            <w:r w:rsidRPr="005647EB">
              <w:rPr>
                <w:rFonts w:ascii="Arial" w:hAnsi="Arial" w:cs="Arial"/>
                <w:bCs/>
                <w:sz w:val="18"/>
              </w:rPr>
              <w:t>cell</w:t>
            </w:r>
          </w:p>
        </w:tc>
        <w:tc>
          <w:tcPr>
            <w:tcW w:w="709" w:type="dxa"/>
          </w:tcPr>
          <w:p w14:paraId="11DF7819" w14:textId="77777777" w:rsidR="008D1EDE" w:rsidRPr="005647EB" w:rsidRDefault="008D1EDE" w:rsidP="00EC0475">
            <w:pPr>
              <w:keepNext/>
              <w:keepLines/>
              <w:spacing w:after="0"/>
              <w:jc w:val="center"/>
              <w:rPr>
                <w:rFonts w:ascii="Arial" w:hAnsi="Arial" w:cs="Arial"/>
                <w:sz w:val="18"/>
              </w:rPr>
            </w:pPr>
          </w:p>
        </w:tc>
        <w:tc>
          <w:tcPr>
            <w:tcW w:w="2835" w:type="dxa"/>
          </w:tcPr>
          <w:p w14:paraId="450F1293" w14:textId="2F63B9A6" w:rsidR="008D1EDE" w:rsidRPr="005647EB" w:rsidRDefault="008D1EDE" w:rsidP="00EC0475">
            <w:pPr>
              <w:keepNext/>
              <w:keepLines/>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2</w:t>
            </w:r>
          </w:p>
        </w:tc>
        <w:tc>
          <w:tcPr>
            <w:tcW w:w="3544" w:type="dxa"/>
          </w:tcPr>
          <w:p w14:paraId="6E4873C8" w14:textId="1B6D669D" w:rsidR="008D1EDE" w:rsidRPr="005647EB" w:rsidRDefault="008D1EDE" w:rsidP="00EC0475">
            <w:pPr>
              <w:keepNext/>
              <w:keepLines/>
              <w:spacing w:after="0"/>
              <w:rPr>
                <w:rFonts w:ascii="Arial" w:hAnsi="Arial" w:cs="Arial"/>
                <w:sz w:val="18"/>
              </w:rPr>
            </w:pP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to</w:t>
            </w:r>
            <w:r w:rsidR="002570E4" w:rsidRPr="005647EB">
              <w:rPr>
                <w:rFonts w:ascii="Arial" w:hAnsi="Arial" w:cs="Arial"/>
                <w:sz w:val="18"/>
              </w:rPr>
              <w:t xml:space="preserve"> </w:t>
            </w:r>
            <w:r w:rsidRPr="005647EB">
              <w:rPr>
                <w:rFonts w:ascii="Arial" w:hAnsi="Arial" w:cs="Arial"/>
                <w:sz w:val="18"/>
              </w:rPr>
              <w:t>be</w:t>
            </w:r>
            <w:r w:rsidR="002570E4" w:rsidRPr="005647EB">
              <w:rPr>
                <w:rFonts w:ascii="Arial" w:hAnsi="Arial" w:cs="Arial"/>
                <w:sz w:val="18"/>
              </w:rPr>
              <w:t xml:space="preserve"> </w:t>
            </w:r>
            <w:r w:rsidRPr="005647EB">
              <w:rPr>
                <w:rFonts w:ascii="Arial" w:hAnsi="Arial" w:cs="Arial"/>
                <w:sz w:val="18"/>
              </w:rPr>
              <w:t>identified.</w:t>
            </w:r>
          </w:p>
        </w:tc>
      </w:tr>
      <w:tr w:rsidR="008D1EDE" w:rsidRPr="005647EB" w14:paraId="39C7C31D" w14:textId="77777777" w:rsidTr="002570E4">
        <w:trPr>
          <w:cantSplit/>
          <w:jc w:val="center"/>
        </w:trPr>
        <w:tc>
          <w:tcPr>
            <w:tcW w:w="2518" w:type="dxa"/>
            <w:gridSpan w:val="2"/>
          </w:tcPr>
          <w:p w14:paraId="387AAE17" w14:textId="439F0725" w:rsidR="008D1EDE" w:rsidRPr="005647EB" w:rsidRDefault="008D1EDE" w:rsidP="00EC0475">
            <w:pPr>
              <w:keepNext/>
              <w:keepLines/>
              <w:spacing w:after="0"/>
              <w:rPr>
                <w:rFonts w:ascii="Arial" w:hAnsi="Arial" w:cs="Arial"/>
                <w:sz w:val="18"/>
              </w:rPr>
            </w:pPr>
            <w:r w:rsidRPr="005647EB">
              <w:rPr>
                <w:rFonts w:ascii="Arial" w:hAnsi="Arial" w:cs="Arial"/>
                <w:sz w:val="18"/>
              </w:rPr>
              <w:t>CP</w:t>
            </w:r>
            <w:r w:rsidR="002570E4" w:rsidRPr="005647EB">
              <w:rPr>
                <w:rFonts w:ascii="Arial" w:hAnsi="Arial" w:cs="Arial"/>
                <w:sz w:val="18"/>
              </w:rPr>
              <w:t xml:space="preserve"> </w:t>
            </w:r>
            <w:r w:rsidRPr="005647EB">
              <w:rPr>
                <w:rFonts w:ascii="Arial" w:hAnsi="Arial" w:cs="Arial"/>
                <w:sz w:val="18"/>
              </w:rPr>
              <w:t>length</w:t>
            </w:r>
          </w:p>
        </w:tc>
        <w:tc>
          <w:tcPr>
            <w:tcW w:w="709" w:type="dxa"/>
          </w:tcPr>
          <w:p w14:paraId="55757B00" w14:textId="77777777" w:rsidR="008D1EDE" w:rsidRPr="005647EB" w:rsidRDefault="008D1EDE" w:rsidP="00EC0475">
            <w:pPr>
              <w:keepNext/>
              <w:keepLines/>
              <w:spacing w:after="0"/>
              <w:jc w:val="center"/>
              <w:rPr>
                <w:rFonts w:ascii="Arial" w:hAnsi="Arial" w:cs="Arial"/>
                <w:sz w:val="18"/>
              </w:rPr>
            </w:pPr>
          </w:p>
        </w:tc>
        <w:tc>
          <w:tcPr>
            <w:tcW w:w="2835" w:type="dxa"/>
          </w:tcPr>
          <w:p w14:paraId="16FC9641" w14:textId="77777777" w:rsidR="008D1EDE" w:rsidRPr="005647EB" w:rsidRDefault="008D1EDE" w:rsidP="00EC0475">
            <w:pPr>
              <w:keepNext/>
              <w:keepLines/>
              <w:spacing w:after="0"/>
              <w:jc w:val="center"/>
              <w:rPr>
                <w:rFonts w:ascii="Arial" w:hAnsi="Arial" w:cs="Arial"/>
                <w:sz w:val="18"/>
              </w:rPr>
            </w:pPr>
            <w:r w:rsidRPr="005647EB">
              <w:rPr>
                <w:rFonts w:ascii="Arial" w:hAnsi="Arial" w:cs="v4.2.0"/>
                <w:sz w:val="18"/>
              </w:rPr>
              <w:t>Normal</w:t>
            </w:r>
          </w:p>
        </w:tc>
        <w:tc>
          <w:tcPr>
            <w:tcW w:w="3544" w:type="dxa"/>
          </w:tcPr>
          <w:p w14:paraId="731CFAA0" w14:textId="77777777" w:rsidR="008D1EDE" w:rsidRPr="005647EB" w:rsidRDefault="008D1EDE" w:rsidP="00EC0475">
            <w:pPr>
              <w:keepNext/>
              <w:keepLines/>
              <w:spacing w:after="0"/>
              <w:rPr>
                <w:rFonts w:ascii="Arial" w:hAnsi="Arial" w:cs="Arial"/>
                <w:sz w:val="18"/>
              </w:rPr>
            </w:pPr>
          </w:p>
        </w:tc>
      </w:tr>
      <w:tr w:rsidR="008D1EDE" w:rsidRPr="005647EB" w14:paraId="0157A948" w14:textId="77777777" w:rsidTr="002570E4">
        <w:trPr>
          <w:cantSplit/>
          <w:jc w:val="center"/>
        </w:trPr>
        <w:tc>
          <w:tcPr>
            <w:tcW w:w="2518" w:type="dxa"/>
            <w:gridSpan w:val="2"/>
          </w:tcPr>
          <w:p w14:paraId="3F94F418" w14:textId="77777777" w:rsidR="008D1EDE" w:rsidRPr="005647EB" w:rsidRDefault="008D1EDE" w:rsidP="00EC0475">
            <w:pPr>
              <w:keepNext/>
              <w:keepLines/>
              <w:spacing w:after="0"/>
              <w:rPr>
                <w:rFonts w:ascii="Arial" w:hAnsi="Arial" w:cs="Arial"/>
                <w:sz w:val="18"/>
              </w:rPr>
            </w:pPr>
            <w:r w:rsidRPr="005647EB">
              <w:rPr>
                <w:rFonts w:ascii="Arial" w:hAnsi="Arial" w:cs="Arial"/>
                <w:sz w:val="18"/>
              </w:rPr>
              <w:t>DRX</w:t>
            </w:r>
          </w:p>
        </w:tc>
        <w:tc>
          <w:tcPr>
            <w:tcW w:w="709" w:type="dxa"/>
          </w:tcPr>
          <w:p w14:paraId="50651E46" w14:textId="77777777" w:rsidR="008D1EDE" w:rsidRPr="005647EB" w:rsidRDefault="008D1EDE" w:rsidP="00EC0475">
            <w:pPr>
              <w:keepNext/>
              <w:keepLines/>
              <w:spacing w:after="0"/>
              <w:jc w:val="center"/>
              <w:rPr>
                <w:rFonts w:ascii="Arial" w:hAnsi="Arial" w:cs="Arial"/>
                <w:sz w:val="18"/>
              </w:rPr>
            </w:pPr>
          </w:p>
        </w:tc>
        <w:tc>
          <w:tcPr>
            <w:tcW w:w="2835" w:type="dxa"/>
          </w:tcPr>
          <w:p w14:paraId="5247504D" w14:textId="77777777" w:rsidR="008D1EDE" w:rsidRPr="005647EB" w:rsidRDefault="008D1EDE" w:rsidP="00EC0475">
            <w:pPr>
              <w:keepNext/>
              <w:keepLines/>
              <w:spacing w:after="0"/>
              <w:jc w:val="center"/>
              <w:rPr>
                <w:rFonts w:ascii="Arial" w:hAnsi="Arial" w:cs="Arial"/>
                <w:sz w:val="18"/>
              </w:rPr>
            </w:pPr>
            <w:r w:rsidRPr="005647EB">
              <w:rPr>
                <w:rFonts w:ascii="Arial" w:hAnsi="Arial" w:cs="v4.2.0"/>
                <w:sz w:val="18"/>
              </w:rPr>
              <w:t>OFF</w:t>
            </w:r>
          </w:p>
        </w:tc>
        <w:tc>
          <w:tcPr>
            <w:tcW w:w="3544" w:type="dxa"/>
          </w:tcPr>
          <w:p w14:paraId="14E070E4" w14:textId="77777777" w:rsidR="008D1EDE" w:rsidRPr="005647EB" w:rsidRDefault="008D1EDE" w:rsidP="00EC0475">
            <w:pPr>
              <w:keepNext/>
              <w:keepLines/>
              <w:spacing w:after="0"/>
              <w:rPr>
                <w:rFonts w:ascii="Arial" w:hAnsi="Arial" w:cs="Arial"/>
                <w:sz w:val="18"/>
              </w:rPr>
            </w:pPr>
          </w:p>
        </w:tc>
      </w:tr>
      <w:tr w:rsidR="008D1EDE" w:rsidRPr="005647EB" w14:paraId="1FD267A6" w14:textId="77777777" w:rsidTr="002570E4">
        <w:trPr>
          <w:cantSplit/>
          <w:jc w:val="center"/>
        </w:trPr>
        <w:tc>
          <w:tcPr>
            <w:tcW w:w="534" w:type="dxa"/>
            <w:vMerge w:val="restart"/>
          </w:tcPr>
          <w:p w14:paraId="1B05E974" w14:textId="77777777" w:rsidR="008D1EDE" w:rsidRPr="005647EB" w:rsidRDefault="008D1EDE" w:rsidP="002570E4">
            <w:pPr>
              <w:spacing w:after="0"/>
              <w:rPr>
                <w:rFonts w:ascii="Arial" w:hAnsi="Arial" w:cs="Arial"/>
                <w:bCs/>
                <w:sz w:val="18"/>
                <w:lang w:eastAsia="zh-CN"/>
              </w:rPr>
            </w:pPr>
            <w:r w:rsidRPr="005647EB">
              <w:rPr>
                <w:rFonts w:ascii="Arial" w:hAnsi="Arial" w:cs="Arial"/>
                <w:sz w:val="18"/>
                <w:lang w:eastAsia="zh-CN"/>
              </w:rPr>
              <w:t>A3</w:t>
            </w:r>
          </w:p>
        </w:tc>
        <w:tc>
          <w:tcPr>
            <w:tcW w:w="1984" w:type="dxa"/>
          </w:tcPr>
          <w:p w14:paraId="4CD9C6C1" w14:textId="77777777" w:rsidR="008D1EDE" w:rsidRPr="005647EB" w:rsidRDefault="008D1EDE" w:rsidP="002570E4">
            <w:pPr>
              <w:spacing w:after="0"/>
              <w:rPr>
                <w:rFonts w:ascii="Arial" w:hAnsi="Arial" w:cs="Arial"/>
                <w:bCs/>
                <w:sz w:val="18"/>
                <w:lang w:eastAsia="zh-CN"/>
              </w:rPr>
            </w:pPr>
            <w:r w:rsidRPr="005647EB">
              <w:rPr>
                <w:rFonts w:ascii="Arial" w:hAnsi="Arial" w:cs="Arial"/>
                <w:sz w:val="18"/>
                <w:lang w:eastAsia="zh-CN"/>
              </w:rPr>
              <w:t>Offset</w:t>
            </w:r>
          </w:p>
        </w:tc>
        <w:tc>
          <w:tcPr>
            <w:tcW w:w="709" w:type="dxa"/>
          </w:tcPr>
          <w:p w14:paraId="59AAC79F"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vAlign w:val="center"/>
          </w:tcPr>
          <w:p w14:paraId="07B8F755"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-8</w:t>
            </w:r>
          </w:p>
        </w:tc>
        <w:tc>
          <w:tcPr>
            <w:tcW w:w="3544" w:type="dxa"/>
          </w:tcPr>
          <w:p w14:paraId="5DF51FD0" w14:textId="77777777" w:rsidR="008D1EDE" w:rsidRPr="005647EB" w:rsidRDefault="008D1EDE" w:rsidP="002570E4">
            <w:pPr>
              <w:spacing w:after="0"/>
              <w:rPr>
                <w:rFonts w:ascii="Arial" w:hAnsi="Arial" w:cs="Arial"/>
                <w:sz w:val="18"/>
                <w:lang w:eastAsia="zh-CN"/>
              </w:rPr>
            </w:pPr>
          </w:p>
        </w:tc>
      </w:tr>
      <w:tr w:rsidR="008D1EDE" w:rsidRPr="005647EB" w14:paraId="507FCAB6" w14:textId="77777777" w:rsidTr="002570E4">
        <w:trPr>
          <w:cantSplit/>
          <w:jc w:val="center"/>
        </w:trPr>
        <w:tc>
          <w:tcPr>
            <w:tcW w:w="534" w:type="dxa"/>
            <w:vMerge/>
          </w:tcPr>
          <w:p w14:paraId="65DF1329" w14:textId="77777777" w:rsidR="008D1EDE" w:rsidRPr="005647EB" w:rsidRDefault="008D1EDE" w:rsidP="002570E4">
            <w:pPr>
              <w:spacing w:after="0"/>
              <w:rPr>
                <w:rFonts w:ascii="Arial" w:hAnsi="Arial" w:cs="Arial"/>
                <w:bCs/>
                <w:sz w:val="18"/>
                <w:lang w:eastAsia="zh-CN"/>
              </w:rPr>
            </w:pPr>
          </w:p>
        </w:tc>
        <w:tc>
          <w:tcPr>
            <w:tcW w:w="1984" w:type="dxa"/>
          </w:tcPr>
          <w:p w14:paraId="39EEED27" w14:textId="77777777" w:rsidR="008D1EDE" w:rsidRPr="005647EB" w:rsidRDefault="008D1EDE" w:rsidP="002570E4">
            <w:pPr>
              <w:spacing w:after="0"/>
              <w:rPr>
                <w:rFonts w:ascii="Arial" w:hAnsi="Arial" w:cs="Arial"/>
                <w:bCs/>
                <w:sz w:val="18"/>
                <w:lang w:eastAsia="zh-CN"/>
              </w:rPr>
            </w:pPr>
            <w:r w:rsidRPr="005647EB">
              <w:rPr>
                <w:rFonts w:ascii="Arial" w:hAnsi="Arial" w:cs="Arial"/>
                <w:sz w:val="18"/>
                <w:lang w:eastAsia="zh-CN"/>
              </w:rPr>
              <w:t>Hysteresis</w:t>
            </w:r>
          </w:p>
        </w:tc>
        <w:tc>
          <w:tcPr>
            <w:tcW w:w="709" w:type="dxa"/>
          </w:tcPr>
          <w:p w14:paraId="1E0CC22B"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tcPr>
          <w:p w14:paraId="6A81ACA8"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0BC99C59" w14:textId="77777777" w:rsidR="008D1EDE" w:rsidRPr="005647EB" w:rsidRDefault="008D1EDE" w:rsidP="002570E4">
            <w:pPr>
              <w:spacing w:after="0"/>
              <w:rPr>
                <w:rFonts w:ascii="Arial" w:hAnsi="Arial" w:cs="Arial"/>
                <w:sz w:val="18"/>
                <w:lang w:eastAsia="zh-CN"/>
              </w:rPr>
            </w:pPr>
          </w:p>
        </w:tc>
      </w:tr>
      <w:tr w:rsidR="008D1EDE" w:rsidRPr="005647EB" w14:paraId="582C64A1" w14:textId="77777777" w:rsidTr="002570E4">
        <w:trPr>
          <w:cantSplit/>
          <w:jc w:val="center"/>
        </w:trPr>
        <w:tc>
          <w:tcPr>
            <w:tcW w:w="534" w:type="dxa"/>
            <w:vMerge/>
          </w:tcPr>
          <w:p w14:paraId="519093CA" w14:textId="77777777" w:rsidR="008D1EDE" w:rsidRPr="005647EB" w:rsidRDefault="008D1EDE" w:rsidP="002570E4">
            <w:pPr>
              <w:spacing w:after="0"/>
              <w:rPr>
                <w:rFonts w:ascii="Arial" w:hAnsi="Arial" w:cs="Arial"/>
                <w:bCs/>
                <w:sz w:val="18"/>
                <w:lang w:eastAsia="zh-CN"/>
              </w:rPr>
            </w:pPr>
          </w:p>
        </w:tc>
        <w:tc>
          <w:tcPr>
            <w:tcW w:w="1984" w:type="dxa"/>
          </w:tcPr>
          <w:p w14:paraId="328286E6" w14:textId="28729D94"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Time</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Trigger</w:t>
            </w:r>
          </w:p>
        </w:tc>
        <w:tc>
          <w:tcPr>
            <w:tcW w:w="709" w:type="dxa"/>
          </w:tcPr>
          <w:p w14:paraId="547DE937"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S</w:t>
            </w:r>
          </w:p>
        </w:tc>
        <w:tc>
          <w:tcPr>
            <w:tcW w:w="2835" w:type="dxa"/>
            <w:vAlign w:val="center"/>
          </w:tcPr>
          <w:p w14:paraId="7D68BDA4"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3640348A" w14:textId="77777777" w:rsidR="008D1EDE" w:rsidRPr="005647EB" w:rsidRDefault="008D1EDE" w:rsidP="002570E4">
            <w:pPr>
              <w:spacing w:after="0"/>
              <w:rPr>
                <w:rFonts w:ascii="Arial" w:hAnsi="Arial" w:cs="Arial"/>
                <w:sz w:val="18"/>
                <w:lang w:eastAsia="zh-CN"/>
              </w:rPr>
            </w:pPr>
          </w:p>
        </w:tc>
      </w:tr>
      <w:tr w:rsidR="008D1EDE" w:rsidRPr="005647EB" w14:paraId="02DF29B2" w14:textId="77777777" w:rsidTr="002570E4">
        <w:trPr>
          <w:cantSplit/>
          <w:jc w:val="center"/>
        </w:trPr>
        <w:tc>
          <w:tcPr>
            <w:tcW w:w="2518" w:type="dxa"/>
            <w:gridSpan w:val="2"/>
          </w:tcPr>
          <w:p w14:paraId="3A1D4DCE" w14:textId="2C01C52A" w:rsidR="008D1EDE" w:rsidRPr="005647EB" w:rsidRDefault="008D1EDE" w:rsidP="002570E4">
            <w:pPr>
              <w:spacing w:after="0"/>
              <w:rPr>
                <w:rFonts w:ascii="Arial" w:hAnsi="Arial" w:cs="Arial"/>
                <w:sz w:val="18"/>
              </w:rPr>
            </w:pPr>
            <w:r w:rsidRPr="005647EB">
              <w:rPr>
                <w:rFonts w:ascii="Arial" w:hAnsi="Arial" w:cs="Arial"/>
                <w:sz w:val="18"/>
              </w:rPr>
              <w:t>Filter</w:t>
            </w:r>
            <w:r w:rsidR="002570E4" w:rsidRPr="005647EB">
              <w:rPr>
                <w:rFonts w:ascii="Arial" w:hAnsi="Arial" w:cs="Arial"/>
                <w:sz w:val="18"/>
              </w:rPr>
              <w:t xml:space="preserve"> </w:t>
            </w:r>
            <w:r w:rsidRPr="005647EB">
              <w:rPr>
                <w:rFonts w:ascii="Arial" w:hAnsi="Arial" w:cs="Arial"/>
                <w:sz w:val="18"/>
              </w:rPr>
              <w:t>coefficient</w:t>
            </w:r>
          </w:p>
        </w:tc>
        <w:tc>
          <w:tcPr>
            <w:tcW w:w="709" w:type="dxa"/>
          </w:tcPr>
          <w:p w14:paraId="113E9F19" w14:textId="77777777" w:rsidR="008D1EDE" w:rsidRPr="005647EB" w:rsidRDefault="008D1EDE" w:rsidP="002570E4">
            <w:pPr>
              <w:spacing w:after="0"/>
              <w:jc w:val="center"/>
              <w:rPr>
                <w:rFonts w:ascii="Arial" w:hAnsi="Arial" w:cs="Arial"/>
                <w:sz w:val="18"/>
              </w:rPr>
            </w:pPr>
          </w:p>
        </w:tc>
        <w:tc>
          <w:tcPr>
            <w:tcW w:w="2835" w:type="dxa"/>
          </w:tcPr>
          <w:p w14:paraId="2A6A2B98" w14:textId="77777777" w:rsidR="008D1EDE" w:rsidRPr="005647EB" w:rsidRDefault="008D1EDE" w:rsidP="002570E4">
            <w:pPr>
              <w:spacing w:after="0"/>
              <w:jc w:val="center"/>
              <w:rPr>
                <w:rFonts w:ascii="Arial" w:hAnsi="Arial" w:cs="Arial"/>
                <w:sz w:val="18"/>
              </w:rPr>
            </w:pPr>
            <w:r w:rsidRPr="005647EB">
              <w:rPr>
                <w:rFonts w:ascii="Arial" w:hAnsi="Arial" w:cs="v4.2.0"/>
                <w:sz w:val="18"/>
              </w:rPr>
              <w:t>0</w:t>
            </w:r>
          </w:p>
        </w:tc>
        <w:tc>
          <w:tcPr>
            <w:tcW w:w="3544" w:type="dxa"/>
          </w:tcPr>
          <w:p w14:paraId="461731D2" w14:textId="6DB9C29A" w:rsidR="008D1EDE" w:rsidRPr="005647EB" w:rsidRDefault="008D1EDE" w:rsidP="002570E4">
            <w:pPr>
              <w:spacing w:after="0"/>
              <w:rPr>
                <w:rFonts w:ascii="Arial" w:hAnsi="Arial" w:cs="Arial"/>
                <w:sz w:val="18"/>
              </w:rPr>
            </w:pPr>
            <w:r w:rsidRPr="005647EB">
              <w:rPr>
                <w:rFonts w:ascii="Arial" w:hAnsi="Arial" w:cs="Arial"/>
                <w:sz w:val="18"/>
              </w:rPr>
              <w:t>L3</w:t>
            </w:r>
            <w:r w:rsidR="002570E4" w:rsidRPr="005647EB">
              <w:rPr>
                <w:rFonts w:ascii="Arial" w:hAnsi="Arial" w:cs="Arial"/>
                <w:sz w:val="18"/>
              </w:rPr>
              <w:t xml:space="preserve"> </w:t>
            </w:r>
            <w:r w:rsidRPr="005647EB">
              <w:rPr>
                <w:rFonts w:ascii="Arial" w:hAnsi="Arial" w:cs="Arial"/>
                <w:sz w:val="18"/>
              </w:rPr>
              <w:t>filtering</w:t>
            </w:r>
            <w:r w:rsidR="002570E4" w:rsidRPr="005647EB">
              <w:rPr>
                <w:rFonts w:ascii="Arial" w:hAnsi="Arial" w:cs="Arial"/>
                <w:sz w:val="18"/>
              </w:rPr>
              <w:t xml:space="preserve"> </w:t>
            </w:r>
            <w:r w:rsidRPr="005647EB">
              <w:rPr>
                <w:rFonts w:ascii="Arial" w:hAnsi="Arial" w:cs="Arial"/>
                <w:sz w:val="18"/>
              </w:rPr>
              <w:t>is</w:t>
            </w:r>
            <w:r w:rsidR="002570E4" w:rsidRPr="005647EB">
              <w:rPr>
                <w:rFonts w:ascii="Arial" w:hAnsi="Arial" w:cs="Arial"/>
                <w:sz w:val="18"/>
              </w:rPr>
              <w:t xml:space="preserve"> </w:t>
            </w:r>
            <w:r w:rsidRPr="005647EB">
              <w:rPr>
                <w:rFonts w:ascii="Arial" w:hAnsi="Arial" w:cs="Arial"/>
                <w:sz w:val="18"/>
              </w:rPr>
              <w:t>not</w:t>
            </w:r>
            <w:r w:rsidR="002570E4" w:rsidRPr="005647EB">
              <w:rPr>
                <w:rFonts w:ascii="Arial" w:hAnsi="Arial" w:cs="Arial"/>
                <w:sz w:val="18"/>
              </w:rPr>
              <w:t xml:space="preserve"> </w:t>
            </w:r>
            <w:r w:rsidRPr="005647EB">
              <w:rPr>
                <w:rFonts w:ascii="Arial" w:hAnsi="Arial" w:cs="Arial"/>
                <w:sz w:val="18"/>
              </w:rPr>
              <w:t>used</w:t>
            </w:r>
          </w:p>
        </w:tc>
      </w:tr>
      <w:tr w:rsidR="008D1EDE" w:rsidRPr="005647EB" w14:paraId="08F9D8CD" w14:textId="77777777" w:rsidTr="002570E4">
        <w:trPr>
          <w:cantSplit/>
          <w:jc w:val="center"/>
        </w:trPr>
        <w:tc>
          <w:tcPr>
            <w:tcW w:w="2518" w:type="dxa"/>
            <w:gridSpan w:val="2"/>
          </w:tcPr>
          <w:p w14:paraId="464F546D" w14:textId="4FB902C9"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Gap</w:t>
            </w:r>
            <w:r w:rsidR="002570E4" w:rsidRPr="005647EB">
              <w:rPr>
                <w:rFonts w:ascii="Arial" w:hAnsi="Arial" w:cs="Arial"/>
                <w:sz w:val="18"/>
                <w:lang w:eastAsia="zh-CN"/>
              </w:rPr>
              <w:t xml:space="preserve"> </w:t>
            </w:r>
            <w:r w:rsidRPr="005647EB">
              <w:rPr>
                <w:rFonts w:ascii="Arial" w:hAnsi="Arial" w:cs="Arial"/>
                <w:sz w:val="18"/>
                <w:lang w:eastAsia="zh-CN"/>
              </w:rPr>
              <w:t>pattern</w:t>
            </w:r>
            <w:r w:rsidR="002570E4" w:rsidRPr="005647EB">
              <w:rPr>
                <w:rFonts w:ascii="Arial" w:hAnsi="Arial" w:cs="Arial"/>
                <w:sz w:val="18"/>
                <w:lang w:eastAsia="zh-CN"/>
              </w:rPr>
              <w:t xml:space="preserve"> </w:t>
            </w:r>
            <w:r w:rsidRPr="005647EB">
              <w:rPr>
                <w:rFonts w:ascii="Arial" w:hAnsi="Arial" w:cs="Arial"/>
                <w:sz w:val="18"/>
                <w:lang w:eastAsia="zh-CN"/>
              </w:rPr>
              <w:t>ID</w:t>
            </w:r>
          </w:p>
        </w:tc>
        <w:tc>
          <w:tcPr>
            <w:tcW w:w="709" w:type="dxa"/>
          </w:tcPr>
          <w:p w14:paraId="6C66AD5E" w14:textId="77777777" w:rsidR="008D1EDE" w:rsidRPr="005647EB" w:rsidRDefault="008D1EDE" w:rsidP="002570E4">
            <w:pPr>
              <w:spacing w:after="0"/>
              <w:jc w:val="center"/>
              <w:rPr>
                <w:rFonts w:ascii="Arial" w:hAnsi="Arial" w:cs="Arial"/>
                <w:sz w:val="18"/>
              </w:rPr>
            </w:pPr>
          </w:p>
        </w:tc>
        <w:tc>
          <w:tcPr>
            <w:tcW w:w="2835" w:type="dxa"/>
          </w:tcPr>
          <w:p w14:paraId="3A15E2D7"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0</w:t>
            </w:r>
          </w:p>
        </w:tc>
        <w:tc>
          <w:tcPr>
            <w:tcW w:w="3544" w:type="dxa"/>
          </w:tcPr>
          <w:p w14:paraId="74AC16F6" w14:textId="77777777" w:rsidR="008D1EDE" w:rsidRPr="005647EB" w:rsidRDefault="008D1EDE" w:rsidP="002570E4">
            <w:pPr>
              <w:spacing w:after="0"/>
              <w:rPr>
                <w:rFonts w:ascii="Arial" w:hAnsi="Arial" w:cs="Arial"/>
                <w:sz w:val="18"/>
              </w:rPr>
            </w:pPr>
          </w:p>
        </w:tc>
      </w:tr>
      <w:tr w:rsidR="008D1EDE" w:rsidRPr="005647EB" w14:paraId="6C2E4A26" w14:textId="77777777" w:rsidTr="002570E4">
        <w:trPr>
          <w:cantSplit/>
          <w:jc w:val="center"/>
        </w:trPr>
        <w:tc>
          <w:tcPr>
            <w:tcW w:w="2518" w:type="dxa"/>
            <w:gridSpan w:val="2"/>
          </w:tcPr>
          <w:p w14:paraId="73FEE6A5" w14:textId="0913FF8D" w:rsidR="008D1EDE" w:rsidRPr="005647EB" w:rsidRDefault="008D1EDE" w:rsidP="002570E4">
            <w:pPr>
              <w:spacing w:after="0"/>
              <w:rPr>
                <w:rFonts w:ascii="Arial" w:hAnsi="Arial" w:cs="Arial"/>
                <w:sz w:val="18"/>
                <w:lang w:eastAsia="zh-CN"/>
              </w:rPr>
            </w:pPr>
            <w:r w:rsidRPr="005647EB">
              <w:rPr>
                <w:rFonts w:ascii="Arial" w:hAnsi="Arial"/>
                <w:i/>
                <w:sz w:val="18"/>
              </w:rPr>
              <w:t>Rmax</w:t>
            </w:r>
            <w:r w:rsidR="002570E4" w:rsidRPr="005647EB">
              <w:rPr>
                <w:rFonts w:ascii="Arial" w:hAnsi="Arial"/>
                <w:i/>
                <w:sz w:val="18"/>
              </w:rPr>
              <w:t xml:space="preserve"> </w:t>
            </w:r>
          </w:p>
        </w:tc>
        <w:tc>
          <w:tcPr>
            <w:tcW w:w="709" w:type="dxa"/>
          </w:tcPr>
          <w:p w14:paraId="14E32E4C" w14:textId="77777777" w:rsidR="008D1EDE" w:rsidRPr="005647EB" w:rsidRDefault="008D1EDE" w:rsidP="002570E4">
            <w:pPr>
              <w:spacing w:after="0"/>
              <w:jc w:val="center"/>
              <w:rPr>
                <w:rFonts w:ascii="Arial" w:hAnsi="Arial" w:cs="Arial"/>
                <w:sz w:val="18"/>
              </w:rPr>
            </w:pPr>
          </w:p>
        </w:tc>
        <w:tc>
          <w:tcPr>
            <w:tcW w:w="2835" w:type="dxa"/>
          </w:tcPr>
          <w:p w14:paraId="6A73D1E1"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128</w:t>
            </w:r>
          </w:p>
        </w:tc>
        <w:tc>
          <w:tcPr>
            <w:tcW w:w="3544" w:type="dxa"/>
          </w:tcPr>
          <w:p w14:paraId="78478E62" w14:textId="63F48D9A" w:rsidR="008D1EDE" w:rsidRPr="005647EB" w:rsidRDefault="008D1EDE"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i/>
                <w:sz w:val="18"/>
              </w:rPr>
              <w:t xml:space="preserve"> </w:t>
            </w:r>
            <w:r w:rsidRPr="005647EB">
              <w:rPr>
                <w:rFonts w:ascii="Arial" w:hAnsi="Arial"/>
                <w:i/>
                <w:sz w:val="18"/>
              </w:rPr>
              <w:t>mPDCCH-NumRepetition</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D1EDE" w:rsidRPr="005647EB" w14:paraId="30922CF0" w14:textId="77777777" w:rsidTr="002570E4">
        <w:trPr>
          <w:cantSplit/>
          <w:jc w:val="center"/>
        </w:trPr>
        <w:tc>
          <w:tcPr>
            <w:tcW w:w="2518" w:type="dxa"/>
            <w:gridSpan w:val="2"/>
          </w:tcPr>
          <w:p w14:paraId="46DF7A15" w14:textId="77777777" w:rsidR="008D1EDE" w:rsidRPr="005647EB" w:rsidRDefault="008D1EDE" w:rsidP="002570E4">
            <w:pPr>
              <w:spacing w:after="0"/>
              <w:rPr>
                <w:rFonts w:ascii="Arial" w:hAnsi="Arial"/>
                <w:i/>
                <w:sz w:val="18"/>
              </w:rPr>
            </w:pPr>
            <w:r w:rsidRPr="005647EB">
              <w:rPr>
                <w:rFonts w:ascii="Arial" w:hAnsi="Arial"/>
                <w:i/>
                <w:sz w:val="18"/>
              </w:rPr>
              <w:t>G</w:t>
            </w:r>
          </w:p>
        </w:tc>
        <w:tc>
          <w:tcPr>
            <w:tcW w:w="709" w:type="dxa"/>
          </w:tcPr>
          <w:p w14:paraId="065B4F39" w14:textId="77777777" w:rsidR="008D1EDE" w:rsidRPr="005647EB" w:rsidRDefault="008D1EDE" w:rsidP="002570E4">
            <w:pPr>
              <w:spacing w:after="0"/>
              <w:jc w:val="center"/>
              <w:rPr>
                <w:rFonts w:ascii="Arial" w:hAnsi="Arial" w:cs="Arial"/>
                <w:sz w:val="18"/>
              </w:rPr>
            </w:pPr>
          </w:p>
        </w:tc>
        <w:tc>
          <w:tcPr>
            <w:tcW w:w="2835" w:type="dxa"/>
          </w:tcPr>
          <w:p w14:paraId="77FAFE24"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8</w:t>
            </w:r>
          </w:p>
        </w:tc>
        <w:tc>
          <w:tcPr>
            <w:tcW w:w="3544" w:type="dxa"/>
          </w:tcPr>
          <w:p w14:paraId="72F4B35F" w14:textId="1B252A6A" w:rsidR="008D1EDE" w:rsidRPr="005647EB" w:rsidRDefault="008D1EDE"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mPDCCH-startSF-UESS</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D1EDE" w:rsidRPr="005647EB" w14:paraId="259F412B" w14:textId="77777777" w:rsidTr="002570E4">
        <w:trPr>
          <w:cantSplit/>
          <w:jc w:val="center"/>
        </w:trPr>
        <w:tc>
          <w:tcPr>
            <w:tcW w:w="2518" w:type="dxa"/>
            <w:gridSpan w:val="2"/>
          </w:tcPr>
          <w:p w14:paraId="72D2BC8A" w14:textId="77777777" w:rsidR="008D1EDE" w:rsidRPr="005647EB" w:rsidRDefault="008D1EDE" w:rsidP="002570E4">
            <w:pPr>
              <w:spacing w:after="0"/>
              <w:rPr>
                <w:rFonts w:ascii="Arial" w:hAnsi="Arial"/>
                <w:i/>
                <w:sz w:val="18"/>
              </w:rPr>
            </w:pPr>
            <w:r w:rsidRPr="005647EB">
              <w:rPr>
                <w:rFonts w:ascii="Arial" w:hAnsi="Arial"/>
                <w:i/>
                <w:sz w:val="18"/>
              </w:rPr>
              <w:t>X</w:t>
            </w:r>
          </w:p>
        </w:tc>
        <w:tc>
          <w:tcPr>
            <w:tcW w:w="709" w:type="dxa"/>
          </w:tcPr>
          <w:p w14:paraId="1997F3AB" w14:textId="77777777" w:rsidR="008D1EDE" w:rsidRPr="005647EB" w:rsidRDefault="008D1EDE" w:rsidP="002570E4">
            <w:pPr>
              <w:spacing w:after="0"/>
              <w:jc w:val="center"/>
              <w:rPr>
                <w:rFonts w:ascii="Arial" w:hAnsi="Arial" w:cs="Arial"/>
                <w:sz w:val="18"/>
              </w:rPr>
            </w:pPr>
          </w:p>
        </w:tc>
        <w:tc>
          <w:tcPr>
            <w:tcW w:w="2835" w:type="dxa"/>
          </w:tcPr>
          <w:p w14:paraId="756BB292"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scheme01</w:t>
            </w:r>
          </w:p>
        </w:tc>
        <w:tc>
          <w:tcPr>
            <w:tcW w:w="3544" w:type="dxa"/>
          </w:tcPr>
          <w:p w14:paraId="3FAE87DF" w14:textId="287BA1FE" w:rsidR="008D1EDE" w:rsidRPr="005647EB" w:rsidRDefault="008D1EDE"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measGapSharingScheme</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D1EDE" w:rsidRPr="005647EB" w14:paraId="625DC029" w14:textId="77777777" w:rsidTr="002570E4">
        <w:trPr>
          <w:cantSplit/>
          <w:jc w:val="center"/>
        </w:trPr>
        <w:tc>
          <w:tcPr>
            <w:tcW w:w="2518" w:type="dxa"/>
            <w:gridSpan w:val="2"/>
          </w:tcPr>
          <w:p w14:paraId="6993C936" w14:textId="77777777" w:rsidR="008D1EDE" w:rsidRPr="005647EB" w:rsidRDefault="008D1EDE" w:rsidP="002570E4">
            <w:pPr>
              <w:spacing w:after="0"/>
              <w:rPr>
                <w:rFonts w:ascii="Arial" w:hAnsi="Arial" w:cs="Arial"/>
                <w:sz w:val="18"/>
              </w:rPr>
            </w:pPr>
            <w:r w:rsidRPr="005647EB">
              <w:rPr>
                <w:rFonts w:ascii="Arial" w:hAnsi="Arial" w:cs="Arial"/>
                <w:sz w:val="18"/>
              </w:rPr>
              <w:t>T1</w:t>
            </w:r>
          </w:p>
        </w:tc>
        <w:tc>
          <w:tcPr>
            <w:tcW w:w="709" w:type="dxa"/>
          </w:tcPr>
          <w:p w14:paraId="659B1E77" w14:textId="77777777" w:rsidR="008D1EDE" w:rsidRPr="005647EB" w:rsidRDefault="008D1EDE" w:rsidP="002570E4">
            <w:pPr>
              <w:spacing w:after="0"/>
              <w:jc w:val="center"/>
              <w:rPr>
                <w:rFonts w:ascii="Arial" w:hAnsi="Arial" w:cs="Arial"/>
                <w:sz w:val="18"/>
              </w:rPr>
            </w:pPr>
            <w:r w:rsidRPr="005647EB">
              <w:rPr>
                <w:rFonts w:ascii="Arial" w:hAnsi="Arial" w:cs="v4.2.0"/>
                <w:sz w:val="18"/>
              </w:rPr>
              <w:t>S</w:t>
            </w:r>
          </w:p>
        </w:tc>
        <w:tc>
          <w:tcPr>
            <w:tcW w:w="2835" w:type="dxa"/>
          </w:tcPr>
          <w:p w14:paraId="0AECB31F" w14:textId="77777777" w:rsidR="008D1EDE" w:rsidRPr="005647EB" w:rsidRDefault="008D1EDE" w:rsidP="002570E4">
            <w:pPr>
              <w:spacing w:after="0"/>
              <w:jc w:val="center"/>
              <w:rPr>
                <w:rFonts w:ascii="Arial" w:hAnsi="Arial" w:cs="Arial"/>
                <w:sz w:val="18"/>
              </w:rPr>
            </w:pPr>
            <w:r w:rsidRPr="005647EB">
              <w:rPr>
                <w:rFonts w:ascii="Arial" w:hAnsi="Arial" w:cs="v4.2.0"/>
                <w:sz w:val="18"/>
              </w:rPr>
              <w:t>5</w:t>
            </w:r>
          </w:p>
        </w:tc>
        <w:tc>
          <w:tcPr>
            <w:tcW w:w="3544" w:type="dxa"/>
          </w:tcPr>
          <w:p w14:paraId="35A0515A" w14:textId="77777777" w:rsidR="008D1EDE" w:rsidRPr="005647EB" w:rsidRDefault="008D1EDE" w:rsidP="002570E4">
            <w:pPr>
              <w:spacing w:after="0"/>
              <w:rPr>
                <w:rFonts w:ascii="Arial" w:hAnsi="Arial" w:cs="Arial"/>
                <w:sz w:val="18"/>
              </w:rPr>
            </w:pPr>
          </w:p>
        </w:tc>
      </w:tr>
      <w:tr w:rsidR="008D1EDE" w:rsidRPr="005647EB" w14:paraId="3FE9B3EB" w14:textId="77777777" w:rsidTr="002570E4">
        <w:trPr>
          <w:cantSplit/>
          <w:jc w:val="center"/>
        </w:trPr>
        <w:tc>
          <w:tcPr>
            <w:tcW w:w="2518" w:type="dxa"/>
            <w:gridSpan w:val="2"/>
          </w:tcPr>
          <w:p w14:paraId="41A1D643" w14:textId="77777777" w:rsidR="008D1EDE" w:rsidRPr="005647EB" w:rsidRDefault="008D1EDE" w:rsidP="002570E4">
            <w:pPr>
              <w:spacing w:after="0"/>
              <w:rPr>
                <w:rFonts w:ascii="Arial" w:hAnsi="Arial" w:cs="Arial"/>
                <w:sz w:val="18"/>
              </w:rPr>
            </w:pPr>
            <w:r w:rsidRPr="005647EB">
              <w:rPr>
                <w:rFonts w:ascii="Arial" w:hAnsi="Arial" w:cs="Arial"/>
                <w:sz w:val="18"/>
              </w:rPr>
              <w:t>T2</w:t>
            </w:r>
          </w:p>
        </w:tc>
        <w:tc>
          <w:tcPr>
            <w:tcW w:w="709" w:type="dxa"/>
          </w:tcPr>
          <w:p w14:paraId="78A59B5B" w14:textId="77777777" w:rsidR="008D1EDE" w:rsidRPr="005647EB" w:rsidRDefault="008D1EDE" w:rsidP="002570E4">
            <w:pPr>
              <w:spacing w:after="0"/>
              <w:jc w:val="center"/>
              <w:rPr>
                <w:rFonts w:ascii="Arial" w:hAnsi="Arial" w:cs="Arial"/>
                <w:sz w:val="18"/>
              </w:rPr>
            </w:pPr>
            <w:r w:rsidRPr="005647EB">
              <w:rPr>
                <w:rFonts w:ascii="Arial" w:hAnsi="Arial" w:cs="v4.2.0"/>
                <w:sz w:val="18"/>
              </w:rPr>
              <w:t>S</w:t>
            </w:r>
          </w:p>
        </w:tc>
        <w:tc>
          <w:tcPr>
            <w:tcW w:w="2835" w:type="dxa"/>
          </w:tcPr>
          <w:p w14:paraId="0445FC28" w14:textId="77777777" w:rsidR="008D1EDE" w:rsidRPr="005647EB" w:rsidRDefault="008D1EDE" w:rsidP="002570E4">
            <w:pPr>
              <w:spacing w:after="0"/>
              <w:jc w:val="center"/>
              <w:rPr>
                <w:rFonts w:ascii="Arial" w:hAnsi="Arial" w:cs="Arial"/>
                <w:sz w:val="18"/>
              </w:rPr>
            </w:pPr>
            <w:r w:rsidRPr="005647EB">
              <w:rPr>
                <w:rFonts w:ascii="Arial" w:hAnsi="Arial" w:cs="Arial"/>
                <w:sz w:val="18"/>
                <w:lang w:eastAsia="ja-JP"/>
              </w:rPr>
              <w:sym w:font="Symbol" w:char="F0A3"/>
            </w:r>
            <w:r w:rsidRPr="005647EB">
              <w:rPr>
                <w:rFonts w:ascii="Arial" w:hAnsi="Arial" w:cs="Arial"/>
                <w:sz w:val="18"/>
                <w:lang w:eastAsia="ja-JP"/>
              </w:rPr>
              <w:t>825</w:t>
            </w:r>
          </w:p>
        </w:tc>
        <w:tc>
          <w:tcPr>
            <w:tcW w:w="3544" w:type="dxa"/>
          </w:tcPr>
          <w:p w14:paraId="0BE73505" w14:textId="77777777" w:rsidR="008D1EDE" w:rsidRPr="005647EB" w:rsidRDefault="008D1EDE" w:rsidP="002570E4">
            <w:pPr>
              <w:spacing w:after="0"/>
              <w:rPr>
                <w:rFonts w:ascii="Arial" w:hAnsi="Arial" w:cs="Arial"/>
                <w:sz w:val="18"/>
              </w:rPr>
            </w:pPr>
          </w:p>
        </w:tc>
      </w:tr>
      <w:tr w:rsidR="008D1EDE" w:rsidRPr="005647EB" w14:paraId="5519A3E8"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03A81392" w14:textId="4CCFCECC" w:rsidR="008D1EDE" w:rsidRPr="005647EB" w:rsidRDefault="008D1EDE" w:rsidP="002570E4">
            <w:pPr>
              <w:spacing w:after="0"/>
              <w:rPr>
                <w:rFonts w:ascii="Arial" w:hAnsi="Arial" w:cs="Arial"/>
                <w:sz w:val="18"/>
              </w:rPr>
            </w:pPr>
            <w:r w:rsidRPr="005647EB">
              <w:rPr>
                <w:rFonts w:ascii="Arial" w:hAnsi="Arial" w:cs="Arial"/>
                <w:sz w:val="18"/>
              </w:rPr>
              <w:t>Special</w:t>
            </w:r>
            <w:r w:rsidR="002570E4" w:rsidRPr="005647EB">
              <w:rPr>
                <w:rFonts w:ascii="Arial" w:hAnsi="Arial" w:cs="Arial"/>
                <w:sz w:val="18"/>
              </w:rPr>
              <w:t xml:space="preserve"> </w:t>
            </w:r>
            <w:r w:rsidRPr="005647EB">
              <w:rPr>
                <w:rFonts w:ascii="Arial" w:hAnsi="Arial" w:cs="Arial"/>
                <w:sz w:val="18"/>
              </w:rPr>
              <w:t>subframe</w:t>
            </w:r>
            <w:r w:rsidR="002570E4" w:rsidRPr="005647EB">
              <w:rPr>
                <w:rFonts w:ascii="Arial" w:hAnsi="Arial" w:cs="Arial"/>
                <w:sz w:val="18"/>
              </w:rPr>
              <w:t xml:space="preserve"> </w:t>
            </w:r>
            <w:r w:rsidRPr="005647EB">
              <w:rPr>
                <w:rFonts w:ascii="Arial" w:hAnsi="Arial" w:cs="Arial"/>
                <w:sz w:val="18"/>
              </w:rPr>
              <w:t>configuration</w:t>
            </w:r>
          </w:p>
        </w:tc>
        <w:tc>
          <w:tcPr>
            <w:tcW w:w="709" w:type="dxa"/>
            <w:tcBorders>
              <w:top w:val="single" w:sz="4" w:space="0" w:color="auto"/>
              <w:left w:val="single" w:sz="4" w:space="0" w:color="auto"/>
              <w:bottom w:val="single" w:sz="4" w:space="0" w:color="auto"/>
              <w:right w:val="single" w:sz="4" w:space="0" w:color="auto"/>
            </w:tcBorders>
          </w:tcPr>
          <w:p w14:paraId="6203694E" w14:textId="77777777" w:rsidR="008D1EDE" w:rsidRPr="005647EB" w:rsidRDefault="008D1EDE" w:rsidP="002570E4">
            <w:pPr>
              <w:spacing w:after="0"/>
              <w:jc w:val="center"/>
              <w:rPr>
                <w:rFonts w:ascii="Arial" w:hAnsi="Arial" w:cs="v4.2.0"/>
                <w:sz w:val="18"/>
              </w:rPr>
            </w:pPr>
          </w:p>
        </w:tc>
        <w:tc>
          <w:tcPr>
            <w:tcW w:w="2835" w:type="dxa"/>
            <w:tcBorders>
              <w:top w:val="single" w:sz="4" w:space="0" w:color="auto"/>
              <w:left w:val="single" w:sz="4" w:space="0" w:color="auto"/>
              <w:bottom w:val="single" w:sz="4" w:space="0" w:color="auto"/>
              <w:right w:val="single" w:sz="4" w:space="0" w:color="auto"/>
            </w:tcBorders>
          </w:tcPr>
          <w:p w14:paraId="37EBC80D" w14:textId="77777777" w:rsidR="008D1EDE" w:rsidRPr="005647EB" w:rsidRDefault="008D1EDE" w:rsidP="002570E4">
            <w:pPr>
              <w:spacing w:after="0"/>
              <w:jc w:val="center"/>
              <w:rPr>
                <w:rFonts w:ascii="Arial" w:hAnsi="Arial" w:cs="v4.2.0"/>
                <w:sz w:val="18"/>
              </w:rPr>
            </w:pPr>
            <w:r w:rsidRPr="005647EB">
              <w:rPr>
                <w:rFonts w:ascii="Arial" w:hAnsi="Arial" w:cs="v4.2.0"/>
                <w:sz w:val="18"/>
              </w:rPr>
              <w:t>6</w:t>
            </w:r>
          </w:p>
        </w:tc>
        <w:tc>
          <w:tcPr>
            <w:tcW w:w="3544" w:type="dxa"/>
            <w:tcBorders>
              <w:top w:val="single" w:sz="4" w:space="0" w:color="auto"/>
              <w:left w:val="single" w:sz="4" w:space="0" w:color="auto"/>
              <w:bottom w:val="single" w:sz="4" w:space="0" w:color="auto"/>
              <w:right w:val="single" w:sz="4" w:space="0" w:color="auto"/>
            </w:tcBorders>
          </w:tcPr>
          <w:p w14:paraId="6B667815" w14:textId="00609CDF" w:rsidR="008D1EDE" w:rsidRPr="005647EB" w:rsidRDefault="008D1EDE"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table</w:t>
            </w:r>
            <w:r w:rsidR="002570E4" w:rsidRPr="005647EB">
              <w:rPr>
                <w:rFonts w:ascii="Arial" w:hAnsi="Arial" w:cs="Arial"/>
                <w:sz w:val="18"/>
              </w:rPr>
              <w:t xml:space="preserve"> </w:t>
            </w:r>
            <w:r w:rsidRPr="005647EB">
              <w:rPr>
                <w:rFonts w:ascii="Arial" w:hAnsi="Arial" w:cs="Arial"/>
                <w:sz w:val="18"/>
              </w:rPr>
              <w:t>4.2-1</w:t>
            </w:r>
            <w:r w:rsidR="002570E4" w:rsidRPr="005647EB">
              <w:rPr>
                <w:rFonts w:ascii="Arial" w:hAnsi="Arial" w:cs="Arial"/>
                <w:sz w:val="18"/>
              </w:rPr>
              <w:t xml:space="preserve"> in 3GPP TS </w:t>
            </w:r>
            <w:r w:rsidRPr="005647EB">
              <w:rPr>
                <w:rFonts w:ascii="Arial" w:hAnsi="Arial" w:cs="Arial"/>
                <w:sz w:val="18"/>
              </w:rPr>
              <w:t>36.211.</w:t>
            </w:r>
            <w:r w:rsidR="002570E4" w:rsidRPr="005647EB">
              <w:rPr>
                <w:rFonts w:ascii="Arial" w:hAnsi="Arial" w:cs="Arial"/>
                <w:sz w:val="18"/>
              </w:rPr>
              <w:t xml:space="preserve"> </w:t>
            </w:r>
            <w:r w:rsidRPr="005647EB">
              <w:rPr>
                <w:rFonts w:ascii="Arial" w:hAnsi="Arial" w:cs="Arial"/>
                <w:sz w:val="18"/>
              </w:rPr>
              <w:t>The</w:t>
            </w:r>
            <w:r w:rsidR="002570E4" w:rsidRPr="005647EB">
              <w:rPr>
                <w:rFonts w:ascii="Arial" w:hAnsi="Arial" w:cs="Arial"/>
                <w:sz w:val="18"/>
              </w:rPr>
              <w:t xml:space="preserve"> </w:t>
            </w:r>
            <w:r w:rsidRPr="005647EB">
              <w:rPr>
                <w:rFonts w:ascii="Arial" w:hAnsi="Arial" w:cs="Arial"/>
                <w:sz w:val="18"/>
              </w:rPr>
              <w:t>same</w:t>
            </w:r>
            <w:r w:rsidR="002570E4" w:rsidRPr="005647EB">
              <w:rPr>
                <w:rFonts w:ascii="Arial" w:hAnsi="Arial" w:cs="Arial"/>
                <w:sz w:val="18"/>
              </w:rPr>
              <w:t xml:space="preserve"> </w:t>
            </w:r>
            <w:r w:rsidRPr="005647EB">
              <w:rPr>
                <w:rFonts w:ascii="Arial" w:hAnsi="Arial" w:cs="Arial"/>
                <w:sz w:val="18"/>
              </w:rPr>
              <w:t>configuration</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both</w:t>
            </w:r>
            <w:r w:rsidR="002570E4" w:rsidRPr="005647EB">
              <w:rPr>
                <w:rFonts w:ascii="Arial" w:hAnsi="Arial" w:cs="Arial"/>
                <w:sz w:val="18"/>
              </w:rPr>
              <w:t xml:space="preserve"> </w:t>
            </w:r>
            <w:r w:rsidRPr="005647EB">
              <w:rPr>
                <w:rFonts w:ascii="Arial" w:hAnsi="Arial" w:cs="Arial"/>
                <w:sz w:val="18"/>
              </w:rPr>
              <w:t>cells</w:t>
            </w:r>
          </w:p>
        </w:tc>
      </w:tr>
      <w:tr w:rsidR="008D1EDE" w:rsidRPr="005647EB" w14:paraId="55C988EF"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53B1D2DF" w14:textId="5F305C43" w:rsidR="008D1EDE" w:rsidRPr="005647EB" w:rsidRDefault="008D1EDE" w:rsidP="002570E4">
            <w:pPr>
              <w:spacing w:after="0"/>
              <w:rPr>
                <w:rFonts w:ascii="Arial" w:hAnsi="Arial" w:cs="Arial"/>
                <w:sz w:val="18"/>
              </w:rPr>
            </w:pPr>
            <w:r w:rsidRPr="005647EB">
              <w:rPr>
                <w:rFonts w:ascii="Arial" w:hAnsi="Arial" w:cs="Arial"/>
                <w:sz w:val="18"/>
              </w:rPr>
              <w:t>Uplink-downlink</w:t>
            </w:r>
            <w:r w:rsidR="002570E4" w:rsidRPr="005647EB">
              <w:rPr>
                <w:rFonts w:ascii="Arial" w:hAnsi="Arial" w:cs="Arial"/>
                <w:sz w:val="18"/>
              </w:rPr>
              <w:t xml:space="preserve"> </w:t>
            </w:r>
            <w:r w:rsidRPr="005647EB">
              <w:rPr>
                <w:rFonts w:ascii="Arial" w:hAnsi="Arial" w:cs="Arial"/>
                <w:sz w:val="18"/>
              </w:rPr>
              <w:t>configuration</w:t>
            </w:r>
          </w:p>
        </w:tc>
        <w:tc>
          <w:tcPr>
            <w:tcW w:w="709" w:type="dxa"/>
            <w:tcBorders>
              <w:top w:val="single" w:sz="4" w:space="0" w:color="auto"/>
              <w:left w:val="single" w:sz="4" w:space="0" w:color="auto"/>
              <w:bottom w:val="single" w:sz="4" w:space="0" w:color="auto"/>
              <w:right w:val="single" w:sz="4" w:space="0" w:color="auto"/>
            </w:tcBorders>
          </w:tcPr>
          <w:p w14:paraId="67F39BD0" w14:textId="77777777" w:rsidR="008D1EDE" w:rsidRPr="005647EB" w:rsidRDefault="008D1EDE" w:rsidP="002570E4">
            <w:pPr>
              <w:spacing w:after="0"/>
              <w:jc w:val="center"/>
              <w:rPr>
                <w:rFonts w:ascii="Arial" w:hAnsi="Arial" w:cs="v4.2.0"/>
                <w:sz w:val="18"/>
              </w:rPr>
            </w:pPr>
          </w:p>
        </w:tc>
        <w:tc>
          <w:tcPr>
            <w:tcW w:w="2835" w:type="dxa"/>
            <w:tcBorders>
              <w:top w:val="single" w:sz="4" w:space="0" w:color="auto"/>
              <w:left w:val="single" w:sz="4" w:space="0" w:color="auto"/>
              <w:bottom w:val="single" w:sz="4" w:space="0" w:color="auto"/>
              <w:right w:val="single" w:sz="4" w:space="0" w:color="auto"/>
            </w:tcBorders>
          </w:tcPr>
          <w:p w14:paraId="07AD5C7F" w14:textId="77777777" w:rsidR="008D1EDE" w:rsidRPr="005647EB" w:rsidRDefault="008D1EDE" w:rsidP="002570E4">
            <w:pPr>
              <w:spacing w:after="0"/>
              <w:jc w:val="center"/>
              <w:rPr>
                <w:rFonts w:ascii="Arial" w:hAnsi="Arial" w:cs="v4.2.0"/>
                <w:sz w:val="18"/>
              </w:rPr>
            </w:pPr>
            <w:r w:rsidRPr="005647EB">
              <w:rPr>
                <w:rFonts w:ascii="Arial" w:hAnsi="Arial" w:cs="v4.2.0"/>
                <w:sz w:val="18"/>
              </w:rPr>
              <w:t>1</w:t>
            </w:r>
          </w:p>
        </w:tc>
        <w:tc>
          <w:tcPr>
            <w:tcW w:w="3544" w:type="dxa"/>
            <w:tcBorders>
              <w:top w:val="single" w:sz="4" w:space="0" w:color="auto"/>
              <w:left w:val="single" w:sz="4" w:space="0" w:color="auto"/>
              <w:bottom w:val="single" w:sz="4" w:space="0" w:color="auto"/>
              <w:right w:val="single" w:sz="4" w:space="0" w:color="auto"/>
            </w:tcBorders>
          </w:tcPr>
          <w:p w14:paraId="20C23720" w14:textId="5791611D" w:rsidR="008D1EDE" w:rsidRPr="005647EB" w:rsidRDefault="008D1EDE"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table</w:t>
            </w:r>
            <w:r w:rsidR="002570E4" w:rsidRPr="005647EB">
              <w:rPr>
                <w:rFonts w:ascii="Arial" w:hAnsi="Arial" w:cs="Arial"/>
                <w:sz w:val="18"/>
              </w:rPr>
              <w:t xml:space="preserve"> </w:t>
            </w:r>
            <w:r w:rsidRPr="005647EB">
              <w:rPr>
                <w:rFonts w:ascii="Arial" w:hAnsi="Arial" w:cs="Arial"/>
                <w:sz w:val="18"/>
              </w:rPr>
              <w:t>4.2-2</w:t>
            </w:r>
            <w:r w:rsidR="002570E4" w:rsidRPr="005647EB">
              <w:rPr>
                <w:rFonts w:ascii="Arial" w:hAnsi="Arial" w:cs="Arial"/>
                <w:sz w:val="18"/>
              </w:rPr>
              <w:t xml:space="preserve"> in 3GPP TS </w:t>
            </w:r>
            <w:r w:rsidRPr="005647EB">
              <w:rPr>
                <w:rFonts w:ascii="Arial" w:hAnsi="Arial" w:cs="Arial"/>
                <w:sz w:val="18"/>
              </w:rPr>
              <w:t>36.211.</w:t>
            </w:r>
            <w:r w:rsidR="002570E4" w:rsidRPr="005647EB">
              <w:rPr>
                <w:rFonts w:ascii="Arial" w:hAnsi="Arial" w:cs="Arial"/>
                <w:sz w:val="18"/>
              </w:rPr>
              <w:t xml:space="preserve"> </w:t>
            </w:r>
            <w:r w:rsidRPr="005647EB">
              <w:rPr>
                <w:rFonts w:ascii="Arial" w:hAnsi="Arial" w:cs="Arial"/>
                <w:sz w:val="18"/>
              </w:rPr>
              <w:t>The</w:t>
            </w:r>
            <w:r w:rsidR="002570E4" w:rsidRPr="005647EB">
              <w:rPr>
                <w:rFonts w:ascii="Arial" w:hAnsi="Arial" w:cs="Arial"/>
                <w:sz w:val="18"/>
              </w:rPr>
              <w:t xml:space="preserve"> </w:t>
            </w:r>
            <w:r w:rsidRPr="005647EB">
              <w:rPr>
                <w:rFonts w:ascii="Arial" w:hAnsi="Arial" w:cs="Arial"/>
                <w:sz w:val="18"/>
              </w:rPr>
              <w:t>same</w:t>
            </w:r>
            <w:r w:rsidR="002570E4" w:rsidRPr="005647EB">
              <w:rPr>
                <w:rFonts w:ascii="Arial" w:hAnsi="Arial" w:cs="Arial"/>
                <w:sz w:val="18"/>
              </w:rPr>
              <w:t xml:space="preserve"> </w:t>
            </w:r>
            <w:r w:rsidRPr="005647EB">
              <w:rPr>
                <w:rFonts w:ascii="Arial" w:hAnsi="Arial" w:cs="Arial"/>
                <w:sz w:val="18"/>
              </w:rPr>
              <w:t>configuration</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both</w:t>
            </w:r>
            <w:r w:rsidR="002570E4" w:rsidRPr="005647EB">
              <w:rPr>
                <w:rFonts w:ascii="Arial" w:hAnsi="Arial" w:cs="Arial"/>
                <w:sz w:val="18"/>
              </w:rPr>
              <w:t xml:space="preserve"> </w:t>
            </w:r>
            <w:r w:rsidRPr="005647EB">
              <w:rPr>
                <w:rFonts w:ascii="Arial" w:hAnsi="Arial" w:cs="Arial"/>
                <w:sz w:val="18"/>
              </w:rPr>
              <w:t>cells</w:t>
            </w:r>
          </w:p>
        </w:tc>
      </w:tr>
    </w:tbl>
    <w:p w14:paraId="2F972F83" w14:textId="77777777" w:rsidR="008057B3" w:rsidRPr="005647EB" w:rsidRDefault="008057B3" w:rsidP="002570E4"/>
    <w:p w14:paraId="560683A3" w14:textId="77777777" w:rsidR="008057B3" w:rsidRPr="005647EB" w:rsidRDefault="008057B3" w:rsidP="002570E4">
      <w:pPr>
        <w:pStyle w:val="Heading5"/>
        <w:keepNext w:val="0"/>
        <w:keepLines w:val="0"/>
        <w:rPr>
          <w:lang w:eastAsia="zh-TW"/>
        </w:rPr>
      </w:pPr>
      <w:r w:rsidRPr="005647EB">
        <w:rPr>
          <w:lang w:eastAsia="zh-TW"/>
        </w:rPr>
        <w:t>8.4.13.4.2</w:t>
      </w:r>
      <w:r w:rsidRPr="005647EB">
        <w:rPr>
          <w:lang w:eastAsia="zh-TW"/>
        </w:rPr>
        <w:tab/>
        <w:t>Test procedure</w:t>
      </w:r>
    </w:p>
    <w:p w14:paraId="52F4F641" w14:textId="77777777" w:rsidR="008D1EDE" w:rsidRPr="005647EB" w:rsidRDefault="008D1EDE" w:rsidP="002570E4">
      <w:pPr>
        <w:rPr>
          <w:lang w:eastAsia="zh-CN"/>
        </w:rPr>
      </w:pPr>
      <w:r w:rsidRPr="005647EB">
        <w:t xml:space="preserve">The same test procedure as in </w:t>
      </w:r>
      <w:r w:rsidRPr="005647EB">
        <w:rPr>
          <w:lang w:eastAsia="zh-TW"/>
        </w:rPr>
        <w:t>8.4.12.4.2 with the following exception in step 6.</w:t>
      </w:r>
    </w:p>
    <w:p w14:paraId="1A9806FD" w14:textId="730F70B0" w:rsidR="008D1EDE" w:rsidRPr="005647EB" w:rsidRDefault="008D1EDE" w:rsidP="002570E4">
      <w:pPr>
        <w:pStyle w:val="B1"/>
      </w:pPr>
      <w:r w:rsidRPr="005647EB">
        <w:t>6.</w:t>
      </w:r>
      <w:r w:rsidR="00EC0475" w:rsidRPr="005647EB">
        <w:tab/>
      </w:r>
      <w:r w:rsidRPr="005647EB">
        <w:t xml:space="preserve">UE shall transmit a MeasurementReport message triggered by Event A3. If the measurement reporting delay from the beginning of time period T2 is less than </w:t>
      </w:r>
      <w:r w:rsidRPr="005647EB">
        <w:rPr>
          <w:lang w:eastAsia="zh-CN"/>
        </w:rPr>
        <w:t xml:space="preserve">819.2 </w:t>
      </w:r>
      <w:r w:rsidRPr="005647EB">
        <w:t>s the number of successful tests is increased by one. If the UE fails to report the event within the measurement reporting delay requirement then the number of failure tests is increased by one.</w:t>
      </w:r>
    </w:p>
    <w:p w14:paraId="5550D68D" w14:textId="77777777" w:rsidR="008057B3" w:rsidRPr="005647EB" w:rsidRDefault="008057B3" w:rsidP="002570E4">
      <w:pPr>
        <w:pStyle w:val="Heading5"/>
        <w:keepNext w:val="0"/>
        <w:keepLines w:val="0"/>
        <w:rPr>
          <w:lang w:eastAsia="zh-TW"/>
        </w:rPr>
      </w:pPr>
      <w:r w:rsidRPr="005647EB">
        <w:rPr>
          <w:lang w:eastAsia="zh-TW"/>
        </w:rPr>
        <w:t>8.4.13.4.3</w:t>
      </w:r>
      <w:r w:rsidRPr="005647EB">
        <w:rPr>
          <w:lang w:eastAsia="zh-TW"/>
        </w:rPr>
        <w:tab/>
        <w:t>Message contents</w:t>
      </w:r>
    </w:p>
    <w:p w14:paraId="1943B35F" w14:textId="77777777" w:rsidR="008D1EDE" w:rsidRPr="005647EB" w:rsidRDefault="008D1EDE" w:rsidP="002570E4">
      <w:pPr>
        <w:rPr>
          <w:lang w:eastAsia="zh-TW"/>
        </w:rPr>
      </w:pPr>
      <w:r w:rsidRPr="005647EB">
        <w:t xml:space="preserve">The same message content as in </w:t>
      </w:r>
      <w:r w:rsidRPr="005647EB">
        <w:rPr>
          <w:lang w:eastAsia="zh-TW"/>
        </w:rPr>
        <w:t>8.4.12.4.3 with the following exception:</w:t>
      </w:r>
    </w:p>
    <w:p w14:paraId="5544F650" w14:textId="77777777" w:rsidR="008D1EDE" w:rsidRPr="005647EB" w:rsidRDefault="008D1EDE" w:rsidP="002570E4">
      <w:pPr>
        <w:rPr>
          <w:lang w:eastAsia="zh-TW"/>
        </w:rPr>
      </w:pPr>
      <w:r w:rsidRPr="005647EB">
        <w:rPr>
          <w:lang w:eastAsia="zh-TW"/>
        </w:rPr>
        <w:t>Instead of CEModaA use CEModeB.</w:t>
      </w:r>
    </w:p>
    <w:p w14:paraId="51AA3ABF" w14:textId="77777777" w:rsidR="008D1EDE" w:rsidRPr="005647EB" w:rsidRDefault="008D1EDE" w:rsidP="002570E4">
      <w:pPr>
        <w:pStyle w:val="TH"/>
        <w:keepNext w:val="0"/>
        <w:keepLines w:val="0"/>
        <w:rPr>
          <w:lang w:eastAsia="zh-CN"/>
        </w:rPr>
      </w:pPr>
      <w:r w:rsidRPr="005647EB">
        <w:t xml:space="preserve">Table 8.4.13.4.3-1: </w:t>
      </w:r>
      <w:r w:rsidRPr="005647EB">
        <w:rPr>
          <w:i/>
        </w:rPr>
        <w:t>MeasConfig</w:t>
      </w:r>
      <w:r w:rsidRPr="005647EB">
        <w:rPr>
          <w:i/>
          <w:lang w:eastAsia="zh-CN"/>
        </w:rPr>
        <w:t xml:space="preserve">: </w:t>
      </w:r>
      <w:r w:rsidRPr="005647EB">
        <w:t xml:space="preserve">Additional </w:t>
      </w:r>
      <w:r w:rsidRPr="005647EB">
        <w:rPr>
          <w:rFonts w:cs="v4.2.0"/>
          <w:snapToGrid w:val="0"/>
          <w:lang w:eastAsia="zh-TW"/>
        </w:rPr>
        <w:t>E-UTRAN TDD intra-frequency event triggered reporting for serving cell under fading propagation conditions for CE UE in CEModeB</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2"/>
        <w:gridCol w:w="2265"/>
        <w:gridCol w:w="1699"/>
        <w:gridCol w:w="1134"/>
      </w:tblGrid>
      <w:tr w:rsidR="008D1EDE" w:rsidRPr="005647EB" w14:paraId="3253E4B8" w14:textId="77777777" w:rsidTr="002570E4">
        <w:trPr>
          <w:jc w:val="center"/>
        </w:trPr>
        <w:tc>
          <w:tcPr>
            <w:tcW w:w="9630" w:type="dxa"/>
            <w:gridSpan w:val="4"/>
            <w:tcBorders>
              <w:top w:val="single" w:sz="4" w:space="0" w:color="auto"/>
              <w:left w:val="single" w:sz="4" w:space="0" w:color="auto"/>
              <w:bottom w:val="single" w:sz="4" w:space="0" w:color="auto"/>
              <w:right w:val="single" w:sz="4" w:space="0" w:color="auto"/>
            </w:tcBorders>
            <w:hideMark/>
          </w:tcPr>
          <w:p w14:paraId="0A9C8982" w14:textId="6AE483E5"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D1EDE" w:rsidRPr="005647EB" w14:paraId="64807D5B"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577A2BED" w14:textId="6B608368"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5" w:type="dxa"/>
            <w:tcBorders>
              <w:top w:val="single" w:sz="4" w:space="0" w:color="auto"/>
              <w:left w:val="single" w:sz="4" w:space="0" w:color="auto"/>
              <w:bottom w:val="single" w:sz="4" w:space="0" w:color="auto"/>
              <w:right w:val="single" w:sz="4" w:space="0" w:color="auto"/>
            </w:tcBorders>
            <w:hideMark/>
          </w:tcPr>
          <w:p w14:paraId="04F40F13" w14:textId="77777777" w:rsidR="008D1EDE" w:rsidRPr="005647EB" w:rsidRDefault="008D1EDE" w:rsidP="002570E4">
            <w:pPr>
              <w:pStyle w:val="TAH"/>
              <w:keepNext w:val="0"/>
              <w:keepLines w:val="0"/>
            </w:pPr>
            <w:r w:rsidRPr="005647EB">
              <w:t>Value/Remark</w:t>
            </w:r>
          </w:p>
        </w:tc>
        <w:tc>
          <w:tcPr>
            <w:tcW w:w="1699" w:type="dxa"/>
            <w:tcBorders>
              <w:top w:val="single" w:sz="4" w:space="0" w:color="auto"/>
              <w:left w:val="single" w:sz="4" w:space="0" w:color="auto"/>
              <w:bottom w:val="single" w:sz="4" w:space="0" w:color="auto"/>
              <w:right w:val="single" w:sz="4" w:space="0" w:color="auto"/>
            </w:tcBorders>
            <w:hideMark/>
          </w:tcPr>
          <w:p w14:paraId="21F2F591" w14:textId="77777777" w:rsidR="008D1EDE" w:rsidRPr="005647EB" w:rsidRDefault="008D1EDE" w:rsidP="002570E4">
            <w:pPr>
              <w:pStyle w:val="TAH"/>
              <w:keepNext w:val="0"/>
              <w:keepLines w:val="0"/>
            </w:pPr>
            <w:r w:rsidRPr="005647EB">
              <w:t>Comment</w:t>
            </w:r>
          </w:p>
        </w:tc>
        <w:tc>
          <w:tcPr>
            <w:tcW w:w="1134" w:type="dxa"/>
            <w:tcBorders>
              <w:top w:val="single" w:sz="4" w:space="0" w:color="auto"/>
              <w:left w:val="single" w:sz="4" w:space="0" w:color="auto"/>
              <w:bottom w:val="single" w:sz="4" w:space="0" w:color="auto"/>
              <w:right w:val="single" w:sz="4" w:space="0" w:color="auto"/>
            </w:tcBorders>
            <w:hideMark/>
          </w:tcPr>
          <w:p w14:paraId="00C36EDB" w14:textId="77777777" w:rsidR="008D1EDE" w:rsidRPr="005647EB" w:rsidRDefault="008D1EDE" w:rsidP="002570E4">
            <w:pPr>
              <w:pStyle w:val="TAH"/>
              <w:keepNext w:val="0"/>
              <w:keepLines w:val="0"/>
            </w:pPr>
            <w:r w:rsidRPr="005647EB">
              <w:t>Condition</w:t>
            </w:r>
          </w:p>
        </w:tc>
      </w:tr>
      <w:tr w:rsidR="008D1EDE" w:rsidRPr="005647EB" w14:paraId="68C48175"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3055F5EF" w14:textId="63B71E8A" w:rsidR="008D1EDE" w:rsidRPr="005647EB" w:rsidRDefault="008D1EDE"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5" w:type="dxa"/>
            <w:tcBorders>
              <w:top w:val="nil"/>
              <w:left w:val="single" w:sz="4" w:space="0" w:color="auto"/>
              <w:bottom w:val="single" w:sz="4" w:space="0" w:color="auto"/>
              <w:right w:val="single" w:sz="4" w:space="0" w:color="auto"/>
            </w:tcBorders>
          </w:tcPr>
          <w:p w14:paraId="6CC8AA03" w14:textId="77777777" w:rsidR="008D1EDE" w:rsidRPr="005647EB" w:rsidRDefault="008D1EDE" w:rsidP="002570E4">
            <w:pPr>
              <w:pStyle w:val="TAL"/>
              <w:keepNext w:val="0"/>
              <w:keepLines w:val="0"/>
            </w:pPr>
          </w:p>
        </w:tc>
        <w:tc>
          <w:tcPr>
            <w:tcW w:w="1699" w:type="dxa"/>
            <w:tcBorders>
              <w:top w:val="nil"/>
              <w:left w:val="single" w:sz="4" w:space="0" w:color="auto"/>
              <w:bottom w:val="single" w:sz="4" w:space="0" w:color="auto"/>
              <w:right w:val="single" w:sz="4" w:space="0" w:color="auto"/>
            </w:tcBorders>
          </w:tcPr>
          <w:p w14:paraId="692F2D46" w14:textId="77777777" w:rsidR="008D1EDE" w:rsidRPr="005647EB" w:rsidRDefault="008D1EDE" w:rsidP="002570E4">
            <w:pPr>
              <w:pStyle w:val="TAL"/>
              <w:keepNext w:val="0"/>
              <w:keepLines w:val="0"/>
            </w:pPr>
          </w:p>
        </w:tc>
        <w:tc>
          <w:tcPr>
            <w:tcW w:w="1134" w:type="dxa"/>
            <w:tcBorders>
              <w:top w:val="nil"/>
              <w:left w:val="single" w:sz="4" w:space="0" w:color="auto"/>
              <w:bottom w:val="single" w:sz="4" w:space="0" w:color="auto"/>
              <w:right w:val="single" w:sz="4" w:space="0" w:color="auto"/>
            </w:tcBorders>
          </w:tcPr>
          <w:p w14:paraId="51E8BDC1" w14:textId="77777777" w:rsidR="008D1EDE" w:rsidRPr="005647EB" w:rsidRDefault="008D1EDE" w:rsidP="002570E4">
            <w:pPr>
              <w:pStyle w:val="TAL"/>
              <w:keepNext w:val="0"/>
              <w:keepLines w:val="0"/>
            </w:pPr>
          </w:p>
        </w:tc>
      </w:tr>
      <w:tr w:rsidR="008D1EDE" w:rsidRPr="005647EB" w14:paraId="55346AC9"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55A7585E" w14:textId="479248BC" w:rsidR="008D1EDE" w:rsidRPr="005647EB" w:rsidRDefault="002570E4" w:rsidP="002570E4">
            <w:pPr>
              <w:pStyle w:val="TAL"/>
              <w:keepNext w:val="0"/>
              <w:keepLines w:val="0"/>
            </w:pPr>
            <w:r w:rsidRPr="005647EB">
              <w:t xml:space="preserve">  </w:t>
            </w:r>
            <w:r w:rsidR="008D1EDE" w:rsidRPr="005647EB">
              <w:t>measGapSharingConfig-r14</w:t>
            </w:r>
            <w:r w:rsidRPr="005647EB">
              <w:t xml:space="preserve"> </w:t>
            </w:r>
            <w:r w:rsidR="008D1EDE" w:rsidRPr="005647EB">
              <w:t>ENUMERATED</w:t>
            </w:r>
            <w:r w:rsidRPr="005647EB">
              <w:t xml:space="preserve"> </w:t>
            </w:r>
            <w:r w:rsidR="008D1EDE" w:rsidRPr="005647EB">
              <w:t>{</w:t>
            </w:r>
          </w:p>
        </w:tc>
        <w:tc>
          <w:tcPr>
            <w:tcW w:w="2265" w:type="dxa"/>
            <w:tcBorders>
              <w:top w:val="single" w:sz="4" w:space="0" w:color="auto"/>
              <w:left w:val="single" w:sz="4" w:space="0" w:color="auto"/>
              <w:bottom w:val="single" w:sz="4" w:space="0" w:color="auto"/>
              <w:right w:val="single" w:sz="4" w:space="0" w:color="auto"/>
            </w:tcBorders>
            <w:hideMark/>
          </w:tcPr>
          <w:p w14:paraId="0FF5F973" w14:textId="77777777" w:rsidR="008D1EDE" w:rsidRPr="005647EB" w:rsidRDefault="008D1EDE" w:rsidP="002570E4">
            <w:pPr>
              <w:pStyle w:val="TAL"/>
              <w:keepNext w:val="0"/>
              <w:keepLines w:val="0"/>
            </w:pPr>
            <w:r w:rsidRPr="005647EB">
              <w:t>scheme01</w:t>
            </w:r>
          </w:p>
        </w:tc>
        <w:tc>
          <w:tcPr>
            <w:tcW w:w="1699" w:type="dxa"/>
            <w:tcBorders>
              <w:top w:val="single" w:sz="4" w:space="0" w:color="auto"/>
              <w:left w:val="single" w:sz="4" w:space="0" w:color="auto"/>
              <w:bottom w:val="single" w:sz="4" w:space="0" w:color="auto"/>
              <w:right w:val="single" w:sz="4" w:space="0" w:color="auto"/>
            </w:tcBorders>
          </w:tcPr>
          <w:p w14:paraId="6A6F6872" w14:textId="77777777" w:rsidR="008D1EDE" w:rsidRPr="005647EB" w:rsidRDefault="008D1EDE"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4F06DC0B" w14:textId="77777777" w:rsidR="008D1EDE" w:rsidRPr="005647EB" w:rsidRDefault="008D1EDE" w:rsidP="002570E4">
            <w:pPr>
              <w:pStyle w:val="TAL"/>
              <w:keepNext w:val="0"/>
              <w:keepLines w:val="0"/>
            </w:pPr>
          </w:p>
        </w:tc>
      </w:tr>
      <w:tr w:rsidR="008D1EDE" w:rsidRPr="005647EB" w14:paraId="69F1496E"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56F18439" w14:textId="5CA98A81" w:rsidR="008D1EDE" w:rsidRPr="005647EB" w:rsidRDefault="002570E4" w:rsidP="002570E4">
            <w:pPr>
              <w:pStyle w:val="TAL"/>
              <w:keepNext w:val="0"/>
              <w:keepLines w:val="0"/>
            </w:pPr>
            <w:r w:rsidRPr="005647EB">
              <w:t xml:space="preserve">  </w:t>
            </w:r>
            <w:r w:rsidR="008D1EDE" w:rsidRPr="005647EB">
              <w:t>}</w:t>
            </w:r>
          </w:p>
        </w:tc>
        <w:tc>
          <w:tcPr>
            <w:tcW w:w="2265" w:type="dxa"/>
            <w:tcBorders>
              <w:top w:val="single" w:sz="4" w:space="0" w:color="auto"/>
              <w:left w:val="single" w:sz="4" w:space="0" w:color="auto"/>
              <w:bottom w:val="single" w:sz="4" w:space="0" w:color="auto"/>
              <w:right w:val="single" w:sz="4" w:space="0" w:color="auto"/>
            </w:tcBorders>
          </w:tcPr>
          <w:p w14:paraId="0A6A6B6E" w14:textId="77777777" w:rsidR="008D1EDE" w:rsidRPr="005647EB" w:rsidRDefault="008D1EDE" w:rsidP="002570E4">
            <w:pPr>
              <w:pStyle w:val="TAL"/>
              <w:keepNext w:val="0"/>
              <w:keepLines w:val="0"/>
            </w:pPr>
          </w:p>
        </w:tc>
        <w:tc>
          <w:tcPr>
            <w:tcW w:w="1699" w:type="dxa"/>
            <w:tcBorders>
              <w:top w:val="single" w:sz="4" w:space="0" w:color="auto"/>
              <w:left w:val="single" w:sz="4" w:space="0" w:color="auto"/>
              <w:bottom w:val="single" w:sz="4" w:space="0" w:color="auto"/>
              <w:right w:val="single" w:sz="4" w:space="0" w:color="auto"/>
            </w:tcBorders>
          </w:tcPr>
          <w:p w14:paraId="2FA823F1" w14:textId="77777777" w:rsidR="008D1EDE" w:rsidRPr="005647EB" w:rsidRDefault="008D1EDE"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6077AB3E" w14:textId="77777777" w:rsidR="008D1EDE" w:rsidRPr="005647EB" w:rsidRDefault="008D1EDE" w:rsidP="002570E4">
            <w:pPr>
              <w:pStyle w:val="TAL"/>
              <w:keepNext w:val="0"/>
              <w:keepLines w:val="0"/>
            </w:pPr>
          </w:p>
        </w:tc>
      </w:tr>
      <w:tr w:rsidR="008D1EDE" w:rsidRPr="005647EB" w14:paraId="6DC0C986"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689AEDFB" w14:textId="77777777" w:rsidR="008D1EDE" w:rsidRPr="005647EB" w:rsidRDefault="008D1EDE" w:rsidP="002570E4">
            <w:pPr>
              <w:pStyle w:val="TAL"/>
              <w:keepNext w:val="0"/>
              <w:keepLines w:val="0"/>
            </w:pPr>
            <w:r w:rsidRPr="005647EB">
              <w:t>}</w:t>
            </w:r>
          </w:p>
        </w:tc>
        <w:tc>
          <w:tcPr>
            <w:tcW w:w="2265" w:type="dxa"/>
            <w:tcBorders>
              <w:top w:val="single" w:sz="4" w:space="0" w:color="auto"/>
              <w:left w:val="single" w:sz="4" w:space="0" w:color="auto"/>
              <w:bottom w:val="single" w:sz="4" w:space="0" w:color="auto"/>
              <w:right w:val="single" w:sz="4" w:space="0" w:color="auto"/>
            </w:tcBorders>
          </w:tcPr>
          <w:p w14:paraId="1AA89B0A" w14:textId="77777777" w:rsidR="008D1EDE" w:rsidRPr="005647EB" w:rsidRDefault="008D1EDE" w:rsidP="002570E4">
            <w:pPr>
              <w:pStyle w:val="TAL"/>
              <w:keepNext w:val="0"/>
              <w:keepLines w:val="0"/>
            </w:pPr>
          </w:p>
        </w:tc>
        <w:tc>
          <w:tcPr>
            <w:tcW w:w="1699" w:type="dxa"/>
            <w:tcBorders>
              <w:top w:val="single" w:sz="4" w:space="0" w:color="auto"/>
              <w:left w:val="single" w:sz="4" w:space="0" w:color="auto"/>
              <w:bottom w:val="single" w:sz="4" w:space="0" w:color="auto"/>
              <w:right w:val="single" w:sz="4" w:space="0" w:color="auto"/>
            </w:tcBorders>
          </w:tcPr>
          <w:p w14:paraId="515094D7" w14:textId="77777777" w:rsidR="008D1EDE" w:rsidRPr="005647EB" w:rsidRDefault="008D1EDE"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1B6ADD84" w14:textId="77777777" w:rsidR="008D1EDE" w:rsidRPr="005647EB" w:rsidRDefault="008D1EDE" w:rsidP="002570E4">
            <w:pPr>
              <w:pStyle w:val="TAL"/>
              <w:keepNext w:val="0"/>
              <w:keepLines w:val="0"/>
            </w:pPr>
          </w:p>
        </w:tc>
      </w:tr>
    </w:tbl>
    <w:p w14:paraId="17FFF8D7" w14:textId="77777777" w:rsidR="008057B3" w:rsidRPr="005647EB" w:rsidRDefault="008057B3" w:rsidP="002570E4">
      <w:pPr>
        <w:rPr>
          <w:lang w:eastAsia="zh-TW"/>
        </w:rPr>
      </w:pPr>
    </w:p>
    <w:p w14:paraId="51FA1DF5" w14:textId="77777777" w:rsidR="008057B3" w:rsidRPr="005647EB" w:rsidRDefault="008057B3" w:rsidP="002570E4">
      <w:pPr>
        <w:pStyle w:val="Heading4"/>
        <w:keepNext w:val="0"/>
        <w:keepLines w:val="0"/>
        <w:rPr>
          <w:lang w:eastAsia="zh-TW"/>
        </w:rPr>
      </w:pPr>
      <w:r w:rsidRPr="005647EB">
        <w:rPr>
          <w:lang w:eastAsia="zh-TW"/>
        </w:rPr>
        <w:t>8.4.13.5</w:t>
      </w:r>
      <w:r w:rsidRPr="005647EB">
        <w:rPr>
          <w:lang w:eastAsia="zh-TW"/>
        </w:rPr>
        <w:tab/>
        <w:t>Test requirement</w:t>
      </w:r>
    </w:p>
    <w:p w14:paraId="035C0F48" w14:textId="77777777" w:rsidR="008D1EDE" w:rsidRPr="005647EB" w:rsidRDefault="008D1EDE" w:rsidP="002570E4">
      <w:r w:rsidRPr="005647EB">
        <w:t>Table 8.4.13.5-1 defines the configuration and primary level settings including test tolerances for E-UTRAN TDD-TDD event triggered reporting for serving cell under fading propagation conditions test.</w:t>
      </w:r>
    </w:p>
    <w:p w14:paraId="7DC2F75F" w14:textId="77777777" w:rsidR="008D1EDE" w:rsidRPr="005647EB" w:rsidRDefault="008D1EDE" w:rsidP="00EC0475">
      <w:pPr>
        <w:pStyle w:val="TH"/>
      </w:pPr>
      <w:r w:rsidRPr="005647EB">
        <w:lastRenderedPageBreak/>
        <w:t xml:space="preserve">Table 8.4.13.5-1: Cell specific test parameters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with discontinuous MPDCCH monitoring in</w:t>
      </w:r>
      <w:r w:rsidRPr="005647EB">
        <w:rPr>
          <w:lang w:eastAsia="zh-CN"/>
        </w:rPr>
        <w:t xml:space="preserve">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31"/>
        <w:gridCol w:w="17"/>
        <w:gridCol w:w="28"/>
        <w:gridCol w:w="1109"/>
        <w:gridCol w:w="1352"/>
      </w:tblGrid>
      <w:tr w:rsidR="008D1EDE" w:rsidRPr="005647EB" w14:paraId="17A0F84E" w14:textId="77777777" w:rsidTr="002570E4">
        <w:trPr>
          <w:cantSplit/>
          <w:jc w:val="center"/>
        </w:trPr>
        <w:tc>
          <w:tcPr>
            <w:tcW w:w="2093" w:type="dxa"/>
            <w:vMerge w:val="restart"/>
            <w:tcBorders>
              <w:top w:val="single" w:sz="4" w:space="0" w:color="auto"/>
              <w:left w:val="single" w:sz="4" w:space="0" w:color="auto"/>
            </w:tcBorders>
          </w:tcPr>
          <w:p w14:paraId="3B98FCE2"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772A503A"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Unit</w:t>
            </w:r>
          </w:p>
        </w:tc>
        <w:tc>
          <w:tcPr>
            <w:tcW w:w="2551" w:type="dxa"/>
            <w:gridSpan w:val="4"/>
            <w:tcBorders>
              <w:top w:val="single" w:sz="4" w:space="0" w:color="auto"/>
            </w:tcBorders>
          </w:tcPr>
          <w:p w14:paraId="2D54B104" w14:textId="216C1B61" w:rsidR="008D1EDE" w:rsidRPr="005647EB" w:rsidRDefault="008D1EDE"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461" w:type="dxa"/>
            <w:gridSpan w:val="2"/>
            <w:tcBorders>
              <w:top w:val="single" w:sz="4" w:space="0" w:color="auto"/>
              <w:right w:val="single" w:sz="4" w:space="0" w:color="auto"/>
            </w:tcBorders>
          </w:tcPr>
          <w:p w14:paraId="2517A851" w14:textId="35A210AA" w:rsidR="008D1EDE" w:rsidRPr="005647EB" w:rsidRDefault="008D1EDE"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8D1EDE" w:rsidRPr="005647EB" w14:paraId="7BFD274B" w14:textId="77777777" w:rsidTr="002570E4">
        <w:trPr>
          <w:cantSplit/>
          <w:jc w:val="center"/>
        </w:trPr>
        <w:tc>
          <w:tcPr>
            <w:tcW w:w="2093" w:type="dxa"/>
            <w:vMerge/>
            <w:tcBorders>
              <w:left w:val="single" w:sz="4" w:space="0" w:color="auto"/>
              <w:bottom w:val="single" w:sz="4" w:space="0" w:color="auto"/>
            </w:tcBorders>
          </w:tcPr>
          <w:p w14:paraId="156289C0" w14:textId="77777777" w:rsidR="008D1EDE" w:rsidRPr="005647EB" w:rsidRDefault="008D1EDE" w:rsidP="002570E4">
            <w:pPr>
              <w:spacing w:after="0"/>
              <w:jc w:val="center"/>
              <w:rPr>
                <w:rFonts w:ascii="Arial" w:hAnsi="Arial" w:cs="Arial"/>
                <w:b/>
                <w:sz w:val="18"/>
              </w:rPr>
            </w:pPr>
          </w:p>
        </w:tc>
        <w:tc>
          <w:tcPr>
            <w:tcW w:w="1276" w:type="dxa"/>
            <w:vMerge/>
            <w:tcBorders>
              <w:bottom w:val="single" w:sz="4" w:space="0" w:color="auto"/>
            </w:tcBorders>
          </w:tcPr>
          <w:p w14:paraId="004B542F" w14:textId="77777777" w:rsidR="008D1EDE" w:rsidRPr="005647EB" w:rsidRDefault="008D1EDE" w:rsidP="002570E4">
            <w:pPr>
              <w:spacing w:after="0"/>
              <w:jc w:val="center"/>
              <w:rPr>
                <w:rFonts w:ascii="Arial" w:hAnsi="Arial" w:cs="Arial"/>
                <w:b/>
                <w:sz w:val="18"/>
              </w:rPr>
            </w:pPr>
          </w:p>
        </w:tc>
        <w:tc>
          <w:tcPr>
            <w:tcW w:w="1275" w:type="dxa"/>
            <w:tcBorders>
              <w:bottom w:val="single" w:sz="4" w:space="0" w:color="auto"/>
            </w:tcBorders>
          </w:tcPr>
          <w:p w14:paraId="64E942D9"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T1</w:t>
            </w:r>
          </w:p>
        </w:tc>
        <w:tc>
          <w:tcPr>
            <w:tcW w:w="1276" w:type="dxa"/>
            <w:gridSpan w:val="3"/>
            <w:tcBorders>
              <w:bottom w:val="single" w:sz="4" w:space="0" w:color="auto"/>
            </w:tcBorders>
          </w:tcPr>
          <w:p w14:paraId="63B66C60"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T2</w:t>
            </w:r>
          </w:p>
        </w:tc>
        <w:tc>
          <w:tcPr>
            <w:tcW w:w="1109" w:type="dxa"/>
            <w:tcBorders>
              <w:bottom w:val="single" w:sz="4" w:space="0" w:color="auto"/>
            </w:tcBorders>
          </w:tcPr>
          <w:p w14:paraId="68689C87"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1049D856"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T2</w:t>
            </w:r>
          </w:p>
        </w:tc>
      </w:tr>
      <w:tr w:rsidR="008D1EDE" w:rsidRPr="005647EB" w14:paraId="00200F25" w14:textId="77777777" w:rsidTr="002570E4">
        <w:trPr>
          <w:cantSplit/>
          <w:jc w:val="center"/>
        </w:trPr>
        <w:tc>
          <w:tcPr>
            <w:tcW w:w="2093" w:type="dxa"/>
            <w:tcBorders>
              <w:left w:val="single" w:sz="4" w:space="0" w:color="auto"/>
              <w:bottom w:val="single" w:sz="4" w:space="0" w:color="auto"/>
            </w:tcBorders>
          </w:tcPr>
          <w:p w14:paraId="39D95019" w14:textId="213DF9F8" w:rsidR="008D1EDE" w:rsidRPr="005647EB" w:rsidRDefault="008D1EDE" w:rsidP="002570E4">
            <w:pPr>
              <w:spacing w:after="0"/>
              <w:rPr>
                <w:rFonts w:ascii="Arial" w:hAnsi="Arial" w:cs="Arial"/>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60E29FA1" w14:textId="77777777" w:rsidR="008D1EDE" w:rsidRPr="005647EB" w:rsidRDefault="008D1EDE" w:rsidP="002570E4">
            <w:pPr>
              <w:spacing w:after="0"/>
              <w:jc w:val="center"/>
              <w:rPr>
                <w:rFonts w:ascii="Arial" w:hAnsi="Arial" w:cs="Arial"/>
                <w:sz w:val="18"/>
              </w:rPr>
            </w:pPr>
          </w:p>
        </w:tc>
        <w:tc>
          <w:tcPr>
            <w:tcW w:w="2523" w:type="dxa"/>
            <w:gridSpan w:val="3"/>
          </w:tcPr>
          <w:p w14:paraId="7112C771"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rPr>
              <w:t>1</w:t>
            </w:r>
          </w:p>
        </w:tc>
        <w:tc>
          <w:tcPr>
            <w:tcW w:w="2489" w:type="dxa"/>
            <w:gridSpan w:val="3"/>
          </w:tcPr>
          <w:p w14:paraId="787A1FBA"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2</w:t>
            </w:r>
          </w:p>
        </w:tc>
      </w:tr>
      <w:tr w:rsidR="008D1EDE" w:rsidRPr="005647EB" w14:paraId="2001575A" w14:textId="77777777" w:rsidTr="002570E4">
        <w:trPr>
          <w:cantSplit/>
          <w:jc w:val="center"/>
        </w:trPr>
        <w:tc>
          <w:tcPr>
            <w:tcW w:w="2093" w:type="dxa"/>
            <w:tcBorders>
              <w:left w:val="single" w:sz="4" w:space="0" w:color="auto"/>
              <w:bottom w:val="single" w:sz="4" w:space="0" w:color="auto"/>
            </w:tcBorders>
          </w:tcPr>
          <w:p w14:paraId="68F1B98F" w14:textId="77777777" w:rsidR="008D1EDE" w:rsidRPr="005647EB" w:rsidRDefault="008D1EDE" w:rsidP="002570E4">
            <w:pPr>
              <w:spacing w:after="0"/>
              <w:rPr>
                <w:rFonts w:ascii="Arial" w:hAnsi="Arial" w:cs="Arial"/>
                <w:sz w:val="18"/>
              </w:rPr>
            </w:pPr>
            <w:r w:rsidRPr="005647EB">
              <w:rPr>
                <w:rFonts w:ascii="Arial" w:hAnsi="Arial" w:cs="Arial"/>
                <w:bCs/>
                <w:sz w:val="18"/>
              </w:rPr>
              <w:t>BW</w:t>
            </w:r>
            <w:r w:rsidRPr="005647EB">
              <w:rPr>
                <w:rFonts w:ascii="Arial" w:hAnsi="Arial" w:cs="Arial"/>
                <w:sz w:val="18"/>
                <w:vertAlign w:val="subscript"/>
              </w:rPr>
              <w:t>channel</w:t>
            </w:r>
          </w:p>
        </w:tc>
        <w:tc>
          <w:tcPr>
            <w:tcW w:w="1276" w:type="dxa"/>
            <w:tcBorders>
              <w:bottom w:val="single" w:sz="4" w:space="0" w:color="auto"/>
            </w:tcBorders>
          </w:tcPr>
          <w:p w14:paraId="1C6888DB" w14:textId="77777777" w:rsidR="008D1EDE" w:rsidRPr="005647EB" w:rsidRDefault="008D1EDE" w:rsidP="002570E4">
            <w:pPr>
              <w:spacing w:after="0"/>
              <w:jc w:val="center"/>
              <w:rPr>
                <w:rFonts w:ascii="Arial" w:hAnsi="Arial" w:cs="Arial"/>
                <w:sz w:val="18"/>
              </w:rPr>
            </w:pPr>
            <w:r w:rsidRPr="005647EB">
              <w:rPr>
                <w:rFonts w:ascii="Arial" w:hAnsi="Arial" w:cs="Arial"/>
                <w:sz w:val="18"/>
              </w:rPr>
              <w:t>MHz</w:t>
            </w:r>
          </w:p>
        </w:tc>
        <w:tc>
          <w:tcPr>
            <w:tcW w:w="2506" w:type="dxa"/>
            <w:gridSpan w:val="2"/>
          </w:tcPr>
          <w:p w14:paraId="7156FC9E"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rPr>
              <w:t>1</w:t>
            </w:r>
            <w:r w:rsidRPr="005647EB">
              <w:rPr>
                <w:rFonts w:ascii="Arial" w:hAnsi="Arial" w:cs="Arial"/>
                <w:sz w:val="18"/>
                <w:lang w:eastAsia="zh-CN"/>
              </w:rPr>
              <w:t>0</w:t>
            </w:r>
          </w:p>
        </w:tc>
        <w:tc>
          <w:tcPr>
            <w:tcW w:w="2506" w:type="dxa"/>
            <w:gridSpan w:val="4"/>
          </w:tcPr>
          <w:p w14:paraId="3126290B"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10</w:t>
            </w:r>
          </w:p>
        </w:tc>
      </w:tr>
      <w:tr w:rsidR="008D1EDE" w:rsidRPr="005647EB" w14:paraId="51C6F58B" w14:textId="77777777" w:rsidTr="002570E4">
        <w:trPr>
          <w:cantSplit/>
          <w:jc w:val="center"/>
        </w:trPr>
        <w:tc>
          <w:tcPr>
            <w:tcW w:w="2093" w:type="dxa"/>
            <w:tcBorders>
              <w:left w:val="single" w:sz="4" w:space="0" w:color="auto"/>
              <w:bottom w:val="single" w:sz="4" w:space="0" w:color="auto"/>
            </w:tcBorders>
          </w:tcPr>
          <w:p w14:paraId="6E80CEB1" w14:textId="04E77894" w:rsidR="008D1EDE" w:rsidRPr="005647EB" w:rsidRDefault="008D1EDE"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5E864294" w14:textId="48745EAA" w:rsidR="008D1EDE" w:rsidRPr="005647EB" w:rsidRDefault="008D1EDE"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5FB4FF5B" w14:textId="77777777" w:rsidR="008D1EDE" w:rsidRPr="005647EB" w:rsidRDefault="008D1EDE" w:rsidP="002570E4">
            <w:pPr>
              <w:spacing w:after="0"/>
              <w:jc w:val="center"/>
              <w:rPr>
                <w:rFonts w:ascii="Arial" w:hAnsi="Arial" w:cs="Arial"/>
                <w:sz w:val="18"/>
              </w:rPr>
            </w:pPr>
          </w:p>
        </w:tc>
        <w:tc>
          <w:tcPr>
            <w:tcW w:w="2551" w:type="dxa"/>
            <w:gridSpan w:val="4"/>
          </w:tcPr>
          <w:p w14:paraId="3DB52CDC" w14:textId="15A48596"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TDD</w:t>
            </w:r>
          </w:p>
        </w:tc>
        <w:tc>
          <w:tcPr>
            <w:tcW w:w="2461" w:type="dxa"/>
            <w:gridSpan w:val="2"/>
            <w:tcBorders>
              <w:bottom w:val="single" w:sz="4" w:space="0" w:color="auto"/>
            </w:tcBorders>
          </w:tcPr>
          <w:p w14:paraId="6A86D5DA"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w:t>
            </w:r>
          </w:p>
        </w:tc>
      </w:tr>
      <w:tr w:rsidR="008D1EDE" w:rsidRPr="005647EB" w14:paraId="779B4619" w14:textId="77777777" w:rsidTr="002570E4">
        <w:trPr>
          <w:cantSplit/>
          <w:jc w:val="center"/>
        </w:trPr>
        <w:tc>
          <w:tcPr>
            <w:tcW w:w="2093" w:type="dxa"/>
            <w:tcBorders>
              <w:left w:val="single" w:sz="4" w:space="0" w:color="auto"/>
              <w:bottom w:val="single" w:sz="4" w:space="0" w:color="auto"/>
            </w:tcBorders>
          </w:tcPr>
          <w:p w14:paraId="58C6BE2B" w14:textId="6138286B" w:rsidR="008D1EDE" w:rsidRPr="005647EB" w:rsidRDefault="008D1EDE"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5B7A6E4E" w14:textId="44B284AE" w:rsidR="008D1EDE" w:rsidRPr="005647EB" w:rsidRDefault="008D1EDE"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02E69BC1" w14:textId="77777777" w:rsidR="008D1EDE" w:rsidRPr="005647EB" w:rsidRDefault="008D1EDE" w:rsidP="002570E4">
            <w:pPr>
              <w:spacing w:after="0"/>
              <w:jc w:val="center"/>
              <w:rPr>
                <w:rFonts w:ascii="Arial" w:hAnsi="Arial" w:cs="Arial"/>
                <w:sz w:val="18"/>
              </w:rPr>
            </w:pPr>
          </w:p>
        </w:tc>
        <w:tc>
          <w:tcPr>
            <w:tcW w:w="2551" w:type="dxa"/>
            <w:gridSpan w:val="4"/>
          </w:tcPr>
          <w:p w14:paraId="63F1E06D" w14:textId="744120F2"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17</w:t>
            </w:r>
            <w:r w:rsidR="002570E4" w:rsidRPr="005647EB">
              <w:rPr>
                <w:rFonts w:ascii="Arial" w:hAnsi="Arial" w:cs="Arial"/>
                <w:sz w:val="18"/>
                <w:lang w:eastAsia="zh-CN"/>
              </w:rPr>
              <w:t xml:space="preserve"> </w:t>
            </w:r>
            <w:r w:rsidRPr="005647EB">
              <w:rPr>
                <w:rFonts w:ascii="Arial" w:hAnsi="Arial" w:cs="Arial"/>
                <w:sz w:val="18"/>
                <w:lang w:eastAsia="zh-CN"/>
              </w:rPr>
              <w:t>TDD</w:t>
            </w:r>
          </w:p>
        </w:tc>
        <w:tc>
          <w:tcPr>
            <w:tcW w:w="2461" w:type="dxa"/>
            <w:gridSpan w:val="2"/>
            <w:tcBorders>
              <w:bottom w:val="single" w:sz="4" w:space="0" w:color="auto"/>
            </w:tcBorders>
          </w:tcPr>
          <w:p w14:paraId="513BA0F9" w14:textId="08F65775"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17</w:t>
            </w:r>
            <w:r w:rsidR="002570E4" w:rsidRPr="005647EB">
              <w:rPr>
                <w:rFonts w:ascii="Arial" w:hAnsi="Arial" w:cs="Arial"/>
                <w:sz w:val="18"/>
              </w:rPr>
              <w:t xml:space="preserve"> </w:t>
            </w:r>
            <w:r w:rsidRPr="005647EB">
              <w:rPr>
                <w:rFonts w:ascii="Arial" w:hAnsi="Arial" w:cs="Arial"/>
                <w:sz w:val="18"/>
              </w:rPr>
              <w:t>T</w:t>
            </w:r>
            <w:r w:rsidRPr="005647EB">
              <w:rPr>
                <w:rFonts w:ascii="Arial" w:hAnsi="Arial" w:cs="Arial"/>
                <w:sz w:val="18"/>
                <w:lang w:eastAsia="zh-CN"/>
              </w:rPr>
              <w:t>DD</w:t>
            </w:r>
          </w:p>
        </w:tc>
      </w:tr>
      <w:tr w:rsidR="008D1EDE" w:rsidRPr="005647EB" w14:paraId="1E918B03" w14:textId="77777777" w:rsidTr="002570E4">
        <w:trPr>
          <w:cantSplit/>
          <w:jc w:val="center"/>
        </w:trPr>
        <w:tc>
          <w:tcPr>
            <w:tcW w:w="2093" w:type="dxa"/>
            <w:tcBorders>
              <w:left w:val="single" w:sz="4" w:space="0" w:color="auto"/>
              <w:bottom w:val="single" w:sz="4" w:space="0" w:color="auto"/>
            </w:tcBorders>
          </w:tcPr>
          <w:p w14:paraId="1ADD1E87" w14:textId="055A7AA1" w:rsidR="008D1EDE" w:rsidRPr="005647EB" w:rsidRDefault="008D1EDE"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r w:rsidR="002570E4" w:rsidRPr="005647EB">
              <w:rPr>
                <w:rFonts w:ascii="Arial" w:hAnsi="Arial" w:cs="Arial"/>
                <w:bCs/>
                <w:sz w:val="18"/>
              </w:rPr>
              <w:t xml:space="preserve"> </w:t>
            </w:r>
          </w:p>
        </w:tc>
        <w:tc>
          <w:tcPr>
            <w:tcW w:w="1276" w:type="dxa"/>
            <w:tcBorders>
              <w:bottom w:val="single" w:sz="4" w:space="0" w:color="auto"/>
            </w:tcBorders>
          </w:tcPr>
          <w:p w14:paraId="2FE8D4D2" w14:textId="77777777" w:rsidR="008D1EDE" w:rsidRPr="005647EB" w:rsidRDefault="008D1EDE" w:rsidP="002570E4">
            <w:pPr>
              <w:spacing w:after="0"/>
              <w:jc w:val="center"/>
              <w:rPr>
                <w:rFonts w:ascii="Arial" w:hAnsi="Arial" w:cs="Arial"/>
                <w:sz w:val="18"/>
              </w:rPr>
            </w:pPr>
          </w:p>
        </w:tc>
        <w:tc>
          <w:tcPr>
            <w:tcW w:w="2551" w:type="dxa"/>
            <w:gridSpan w:val="4"/>
          </w:tcPr>
          <w:p w14:paraId="12394379" w14:textId="77AC679F"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OP.11</w:t>
            </w:r>
            <w:r w:rsidR="002570E4" w:rsidRPr="005647EB">
              <w:rPr>
                <w:rFonts w:ascii="Arial" w:hAnsi="Arial" w:cs="v4.2.0"/>
                <w:sz w:val="18"/>
                <w:lang w:eastAsia="zh-CN"/>
              </w:rPr>
              <w:t xml:space="preserve"> </w:t>
            </w:r>
            <w:r w:rsidRPr="005647EB">
              <w:rPr>
                <w:rFonts w:ascii="Arial" w:hAnsi="Arial" w:cs="v4.2.0"/>
                <w:sz w:val="18"/>
                <w:lang w:eastAsia="zh-CN"/>
              </w:rPr>
              <w:t>TDD</w:t>
            </w:r>
          </w:p>
        </w:tc>
        <w:tc>
          <w:tcPr>
            <w:tcW w:w="2461" w:type="dxa"/>
            <w:gridSpan w:val="2"/>
            <w:tcBorders>
              <w:bottom w:val="single" w:sz="4" w:space="0" w:color="auto"/>
            </w:tcBorders>
          </w:tcPr>
          <w:p w14:paraId="39DE41DD" w14:textId="02F981C3" w:rsidR="008D1EDE" w:rsidRPr="005647EB" w:rsidRDefault="008D1EDE" w:rsidP="002570E4">
            <w:pPr>
              <w:spacing w:after="0"/>
              <w:jc w:val="center"/>
              <w:rPr>
                <w:rFonts w:ascii="Arial" w:hAnsi="Arial" w:cs="v4.2.0"/>
                <w:sz w:val="18"/>
                <w:lang w:eastAsia="zh-CN"/>
              </w:rPr>
            </w:pPr>
            <w:r w:rsidRPr="005647EB">
              <w:rPr>
                <w:rFonts w:ascii="Arial" w:hAnsi="Arial" w:cs="Arial"/>
                <w:sz w:val="18"/>
              </w:rPr>
              <w:t>OP.2</w:t>
            </w:r>
            <w:r w:rsidR="002570E4" w:rsidRPr="005647EB">
              <w:rPr>
                <w:rFonts w:ascii="Arial" w:hAnsi="Arial" w:cs="Arial"/>
                <w:sz w:val="18"/>
              </w:rPr>
              <w:t xml:space="preserve"> </w:t>
            </w:r>
            <w:r w:rsidRPr="005647EB">
              <w:rPr>
                <w:rFonts w:ascii="Arial" w:hAnsi="Arial" w:cs="Arial"/>
                <w:sz w:val="18"/>
              </w:rPr>
              <w:t>TDD</w:t>
            </w:r>
          </w:p>
        </w:tc>
      </w:tr>
      <w:tr w:rsidR="008D1EDE" w:rsidRPr="005647EB" w14:paraId="61793B42" w14:textId="77777777" w:rsidTr="002570E4">
        <w:trPr>
          <w:cantSplit/>
          <w:jc w:val="center"/>
        </w:trPr>
        <w:tc>
          <w:tcPr>
            <w:tcW w:w="2093" w:type="dxa"/>
            <w:tcBorders>
              <w:left w:val="single" w:sz="4" w:space="0" w:color="auto"/>
              <w:bottom w:val="single" w:sz="4" w:space="0" w:color="auto"/>
            </w:tcBorders>
          </w:tcPr>
          <w:p w14:paraId="508EAFC1" w14:textId="77777777" w:rsidR="008D1EDE" w:rsidRPr="005647EB" w:rsidRDefault="008D1EDE"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0CF96BC3" w14:textId="77777777" w:rsidR="008D1EDE" w:rsidRPr="005647EB" w:rsidRDefault="008D1EDE" w:rsidP="002570E4">
            <w:pPr>
              <w:spacing w:after="0"/>
              <w:jc w:val="center"/>
              <w:rPr>
                <w:rFonts w:ascii="Arial" w:hAnsi="Arial" w:cs="Arial"/>
                <w:sz w:val="18"/>
              </w:rPr>
            </w:pPr>
            <w:r w:rsidRPr="005647EB">
              <w:rPr>
                <w:rFonts w:ascii="Arial" w:hAnsi="Arial" w:cs="Arial"/>
                <w:sz w:val="18"/>
              </w:rPr>
              <w:t>dB</w:t>
            </w:r>
          </w:p>
        </w:tc>
        <w:tc>
          <w:tcPr>
            <w:tcW w:w="2551" w:type="dxa"/>
            <w:gridSpan w:val="4"/>
            <w:vMerge w:val="restart"/>
            <w:vAlign w:val="center"/>
          </w:tcPr>
          <w:p w14:paraId="57A7D9DA" w14:textId="77777777" w:rsidR="008D1EDE" w:rsidRPr="005647EB" w:rsidRDefault="008D1EDE" w:rsidP="002570E4">
            <w:pPr>
              <w:spacing w:after="0"/>
              <w:jc w:val="center"/>
              <w:rPr>
                <w:rFonts w:ascii="Arial" w:hAnsi="Arial" w:cs="Arial"/>
                <w:sz w:val="18"/>
              </w:rPr>
            </w:pPr>
            <w:r w:rsidRPr="005647EB">
              <w:rPr>
                <w:rFonts w:ascii="Arial" w:hAnsi="Arial" w:cs="Arial"/>
                <w:sz w:val="18"/>
              </w:rPr>
              <w:t>-3</w:t>
            </w:r>
          </w:p>
        </w:tc>
        <w:tc>
          <w:tcPr>
            <w:tcW w:w="2461" w:type="dxa"/>
            <w:gridSpan w:val="2"/>
            <w:vMerge w:val="restart"/>
            <w:vAlign w:val="center"/>
          </w:tcPr>
          <w:p w14:paraId="5D5D5B02" w14:textId="77777777" w:rsidR="008D1EDE" w:rsidRPr="005647EB" w:rsidRDefault="008D1EDE" w:rsidP="002570E4">
            <w:pPr>
              <w:spacing w:after="0"/>
              <w:jc w:val="center"/>
              <w:rPr>
                <w:rFonts w:ascii="Arial" w:hAnsi="Arial" w:cs="Arial"/>
                <w:sz w:val="18"/>
              </w:rPr>
            </w:pPr>
            <w:r w:rsidRPr="005647EB">
              <w:rPr>
                <w:rFonts w:ascii="Arial" w:hAnsi="Arial" w:cs="Arial"/>
                <w:sz w:val="18"/>
              </w:rPr>
              <w:t>-3</w:t>
            </w:r>
          </w:p>
        </w:tc>
      </w:tr>
      <w:tr w:rsidR="008D1EDE" w:rsidRPr="005647EB" w14:paraId="59455D6E" w14:textId="77777777" w:rsidTr="002570E4">
        <w:trPr>
          <w:cantSplit/>
          <w:jc w:val="center"/>
        </w:trPr>
        <w:tc>
          <w:tcPr>
            <w:tcW w:w="2093" w:type="dxa"/>
            <w:tcBorders>
              <w:left w:val="single" w:sz="4" w:space="0" w:color="auto"/>
              <w:bottom w:val="single" w:sz="4" w:space="0" w:color="auto"/>
            </w:tcBorders>
          </w:tcPr>
          <w:p w14:paraId="02E34386" w14:textId="77777777" w:rsidR="008D1EDE" w:rsidRPr="005647EB" w:rsidRDefault="008D1EDE"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63A21869" w14:textId="77777777" w:rsidR="008D1EDE" w:rsidRPr="005647EB" w:rsidRDefault="008D1EDE" w:rsidP="002570E4">
            <w:pPr>
              <w:spacing w:after="0"/>
              <w:jc w:val="center"/>
              <w:rPr>
                <w:rFonts w:ascii="Arial" w:hAnsi="Arial" w:cs="Arial"/>
                <w:sz w:val="18"/>
              </w:rPr>
            </w:pPr>
            <w:r w:rsidRPr="005647EB">
              <w:rPr>
                <w:rFonts w:ascii="Arial" w:hAnsi="Arial" w:cs="Arial"/>
                <w:sz w:val="18"/>
              </w:rPr>
              <w:t>dB</w:t>
            </w:r>
          </w:p>
        </w:tc>
        <w:tc>
          <w:tcPr>
            <w:tcW w:w="2551" w:type="dxa"/>
            <w:gridSpan w:val="4"/>
            <w:vMerge/>
          </w:tcPr>
          <w:p w14:paraId="5C8F5ED8" w14:textId="77777777" w:rsidR="008D1EDE" w:rsidRPr="005647EB" w:rsidRDefault="008D1EDE" w:rsidP="002570E4">
            <w:pPr>
              <w:spacing w:after="0"/>
              <w:jc w:val="center"/>
              <w:rPr>
                <w:rFonts w:ascii="Arial" w:hAnsi="Arial" w:cs="Arial"/>
                <w:sz w:val="18"/>
              </w:rPr>
            </w:pPr>
          </w:p>
        </w:tc>
        <w:tc>
          <w:tcPr>
            <w:tcW w:w="2461" w:type="dxa"/>
            <w:gridSpan w:val="2"/>
            <w:vMerge/>
          </w:tcPr>
          <w:p w14:paraId="03366821" w14:textId="77777777" w:rsidR="008D1EDE" w:rsidRPr="005647EB" w:rsidRDefault="008D1EDE" w:rsidP="002570E4">
            <w:pPr>
              <w:spacing w:after="0"/>
              <w:jc w:val="center"/>
              <w:rPr>
                <w:rFonts w:ascii="Arial" w:hAnsi="Arial" w:cs="Arial"/>
                <w:sz w:val="18"/>
              </w:rPr>
            </w:pPr>
          </w:p>
        </w:tc>
      </w:tr>
      <w:tr w:rsidR="008D1EDE" w:rsidRPr="005647EB" w14:paraId="0BF2D051" w14:textId="77777777" w:rsidTr="002570E4">
        <w:trPr>
          <w:cantSplit/>
          <w:jc w:val="center"/>
        </w:trPr>
        <w:tc>
          <w:tcPr>
            <w:tcW w:w="2093" w:type="dxa"/>
            <w:tcBorders>
              <w:left w:val="single" w:sz="4" w:space="0" w:color="auto"/>
              <w:bottom w:val="single" w:sz="4" w:space="0" w:color="auto"/>
            </w:tcBorders>
          </w:tcPr>
          <w:p w14:paraId="551E1B94" w14:textId="77777777" w:rsidR="008D1EDE" w:rsidRPr="005647EB" w:rsidRDefault="008D1EDE"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7F14ECB4" w14:textId="77777777" w:rsidR="008D1EDE" w:rsidRPr="005647EB" w:rsidRDefault="008D1EDE" w:rsidP="002570E4">
            <w:pPr>
              <w:spacing w:after="0"/>
              <w:jc w:val="center"/>
              <w:rPr>
                <w:rFonts w:ascii="Arial" w:hAnsi="Arial" w:cs="Arial"/>
                <w:sz w:val="18"/>
              </w:rPr>
            </w:pPr>
            <w:r w:rsidRPr="005647EB">
              <w:rPr>
                <w:rFonts w:ascii="Arial" w:hAnsi="Arial" w:cs="Arial"/>
                <w:sz w:val="18"/>
              </w:rPr>
              <w:t>dB</w:t>
            </w:r>
          </w:p>
        </w:tc>
        <w:tc>
          <w:tcPr>
            <w:tcW w:w="2551" w:type="dxa"/>
            <w:gridSpan w:val="4"/>
            <w:vMerge/>
          </w:tcPr>
          <w:p w14:paraId="60C9C3D4" w14:textId="77777777" w:rsidR="008D1EDE" w:rsidRPr="005647EB" w:rsidRDefault="008D1EDE" w:rsidP="002570E4">
            <w:pPr>
              <w:spacing w:after="0"/>
              <w:jc w:val="center"/>
              <w:rPr>
                <w:rFonts w:ascii="Arial" w:hAnsi="Arial" w:cs="Arial"/>
                <w:sz w:val="18"/>
              </w:rPr>
            </w:pPr>
          </w:p>
        </w:tc>
        <w:tc>
          <w:tcPr>
            <w:tcW w:w="2461" w:type="dxa"/>
            <w:gridSpan w:val="2"/>
            <w:vMerge/>
          </w:tcPr>
          <w:p w14:paraId="376A8165" w14:textId="77777777" w:rsidR="008D1EDE" w:rsidRPr="005647EB" w:rsidRDefault="008D1EDE" w:rsidP="002570E4">
            <w:pPr>
              <w:spacing w:after="0"/>
              <w:jc w:val="center"/>
              <w:rPr>
                <w:rFonts w:ascii="Arial" w:hAnsi="Arial" w:cs="Arial"/>
                <w:sz w:val="18"/>
              </w:rPr>
            </w:pPr>
          </w:p>
        </w:tc>
      </w:tr>
      <w:tr w:rsidR="008D1EDE" w:rsidRPr="005647EB" w14:paraId="3ACCC612" w14:textId="77777777" w:rsidTr="002570E4">
        <w:trPr>
          <w:cantSplit/>
          <w:jc w:val="center"/>
        </w:trPr>
        <w:tc>
          <w:tcPr>
            <w:tcW w:w="2093" w:type="dxa"/>
            <w:tcBorders>
              <w:left w:val="single" w:sz="4" w:space="0" w:color="auto"/>
            </w:tcBorders>
          </w:tcPr>
          <w:p w14:paraId="7D2E77FB" w14:textId="77777777" w:rsidR="008D1EDE" w:rsidRPr="005647EB" w:rsidRDefault="008D1EDE" w:rsidP="002570E4">
            <w:pPr>
              <w:spacing w:after="0"/>
              <w:rPr>
                <w:rFonts w:ascii="Arial" w:hAnsi="Arial" w:cs="Arial"/>
                <w:sz w:val="18"/>
                <w:lang w:eastAsia="zh-CN"/>
              </w:rPr>
            </w:pPr>
            <w:r w:rsidRPr="005647EB">
              <w:rPr>
                <w:rFonts w:ascii="Arial" w:hAnsi="Arial" w:cs="Arial"/>
                <w:sz w:val="18"/>
              </w:rPr>
              <w:t>SSS_RA</w:t>
            </w:r>
          </w:p>
        </w:tc>
        <w:tc>
          <w:tcPr>
            <w:tcW w:w="1276" w:type="dxa"/>
          </w:tcPr>
          <w:p w14:paraId="7ABDE01A"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rPr>
              <w:t>dB</w:t>
            </w:r>
          </w:p>
        </w:tc>
        <w:tc>
          <w:tcPr>
            <w:tcW w:w="2551" w:type="dxa"/>
            <w:gridSpan w:val="4"/>
            <w:vMerge/>
          </w:tcPr>
          <w:p w14:paraId="614B3277" w14:textId="77777777" w:rsidR="008D1EDE" w:rsidRPr="005647EB" w:rsidRDefault="008D1EDE" w:rsidP="002570E4">
            <w:pPr>
              <w:spacing w:after="0"/>
              <w:jc w:val="center"/>
              <w:rPr>
                <w:rFonts w:ascii="Arial" w:hAnsi="Arial" w:cs="Arial"/>
                <w:sz w:val="18"/>
              </w:rPr>
            </w:pPr>
          </w:p>
        </w:tc>
        <w:tc>
          <w:tcPr>
            <w:tcW w:w="2461" w:type="dxa"/>
            <w:gridSpan w:val="2"/>
            <w:vMerge/>
          </w:tcPr>
          <w:p w14:paraId="1CDBE429" w14:textId="77777777" w:rsidR="008D1EDE" w:rsidRPr="005647EB" w:rsidRDefault="008D1EDE" w:rsidP="002570E4">
            <w:pPr>
              <w:spacing w:after="0"/>
              <w:jc w:val="center"/>
              <w:rPr>
                <w:rFonts w:ascii="Arial" w:hAnsi="Arial" w:cs="Arial"/>
                <w:sz w:val="18"/>
              </w:rPr>
            </w:pPr>
          </w:p>
        </w:tc>
      </w:tr>
      <w:tr w:rsidR="008D1EDE" w:rsidRPr="005647EB" w14:paraId="6402F1DC" w14:textId="77777777" w:rsidTr="002570E4">
        <w:trPr>
          <w:cantSplit/>
          <w:jc w:val="center"/>
        </w:trPr>
        <w:tc>
          <w:tcPr>
            <w:tcW w:w="2093" w:type="dxa"/>
            <w:tcBorders>
              <w:left w:val="single" w:sz="4" w:space="0" w:color="auto"/>
              <w:bottom w:val="single" w:sz="4" w:space="0" w:color="auto"/>
            </w:tcBorders>
          </w:tcPr>
          <w:p w14:paraId="5CD77DD3" w14:textId="77777777"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5202E6F6"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dB</w:t>
            </w:r>
          </w:p>
        </w:tc>
        <w:tc>
          <w:tcPr>
            <w:tcW w:w="2551" w:type="dxa"/>
            <w:gridSpan w:val="4"/>
            <w:vMerge/>
          </w:tcPr>
          <w:p w14:paraId="54634701" w14:textId="77777777" w:rsidR="008D1EDE" w:rsidRPr="005647EB" w:rsidRDefault="008D1EDE" w:rsidP="002570E4">
            <w:pPr>
              <w:spacing w:after="0"/>
              <w:jc w:val="center"/>
              <w:rPr>
                <w:rFonts w:ascii="Arial" w:hAnsi="Arial" w:cs="Arial"/>
                <w:sz w:val="18"/>
              </w:rPr>
            </w:pPr>
          </w:p>
        </w:tc>
        <w:tc>
          <w:tcPr>
            <w:tcW w:w="2461" w:type="dxa"/>
            <w:gridSpan w:val="2"/>
            <w:vMerge/>
          </w:tcPr>
          <w:p w14:paraId="7FA7D0D2" w14:textId="77777777" w:rsidR="008D1EDE" w:rsidRPr="005647EB" w:rsidRDefault="008D1EDE" w:rsidP="002570E4">
            <w:pPr>
              <w:spacing w:after="0"/>
              <w:jc w:val="center"/>
              <w:rPr>
                <w:rFonts w:ascii="Arial" w:hAnsi="Arial" w:cs="Arial"/>
                <w:sz w:val="18"/>
              </w:rPr>
            </w:pPr>
          </w:p>
        </w:tc>
      </w:tr>
      <w:tr w:rsidR="008D1EDE" w:rsidRPr="005647EB" w14:paraId="10094348" w14:textId="77777777" w:rsidTr="002570E4">
        <w:trPr>
          <w:cantSplit/>
          <w:jc w:val="center"/>
        </w:trPr>
        <w:tc>
          <w:tcPr>
            <w:tcW w:w="2093" w:type="dxa"/>
            <w:tcBorders>
              <w:left w:val="single" w:sz="4" w:space="0" w:color="auto"/>
              <w:bottom w:val="single" w:sz="4" w:space="0" w:color="auto"/>
            </w:tcBorders>
          </w:tcPr>
          <w:p w14:paraId="60058293" w14:textId="77777777"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4E6F32B2"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dB</w:t>
            </w:r>
          </w:p>
        </w:tc>
        <w:tc>
          <w:tcPr>
            <w:tcW w:w="2551" w:type="dxa"/>
            <w:gridSpan w:val="4"/>
            <w:vMerge/>
          </w:tcPr>
          <w:p w14:paraId="1AF8A2B8" w14:textId="77777777" w:rsidR="008D1EDE" w:rsidRPr="005647EB" w:rsidRDefault="008D1EDE" w:rsidP="002570E4">
            <w:pPr>
              <w:spacing w:after="0"/>
              <w:jc w:val="center"/>
              <w:rPr>
                <w:rFonts w:ascii="Arial" w:hAnsi="Arial" w:cs="Arial"/>
                <w:sz w:val="18"/>
              </w:rPr>
            </w:pPr>
          </w:p>
        </w:tc>
        <w:tc>
          <w:tcPr>
            <w:tcW w:w="2461" w:type="dxa"/>
            <w:gridSpan w:val="2"/>
            <w:vMerge/>
          </w:tcPr>
          <w:p w14:paraId="4F872E55" w14:textId="77777777" w:rsidR="008D1EDE" w:rsidRPr="005647EB" w:rsidRDefault="008D1EDE" w:rsidP="002570E4">
            <w:pPr>
              <w:spacing w:after="0"/>
              <w:jc w:val="center"/>
              <w:rPr>
                <w:rFonts w:ascii="Arial" w:hAnsi="Arial" w:cs="Arial"/>
                <w:sz w:val="18"/>
              </w:rPr>
            </w:pPr>
          </w:p>
        </w:tc>
      </w:tr>
      <w:tr w:rsidR="008D1EDE" w:rsidRPr="005647EB" w14:paraId="450A2D23" w14:textId="77777777" w:rsidTr="002570E4">
        <w:trPr>
          <w:cantSplit/>
          <w:jc w:val="center"/>
        </w:trPr>
        <w:tc>
          <w:tcPr>
            <w:tcW w:w="2093" w:type="dxa"/>
            <w:tcBorders>
              <w:left w:val="single" w:sz="4" w:space="0" w:color="auto"/>
              <w:bottom w:val="single" w:sz="4" w:space="0" w:color="auto"/>
            </w:tcBorders>
          </w:tcPr>
          <w:p w14:paraId="4E66D0CF" w14:textId="77777777"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5965831E"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dB</w:t>
            </w:r>
          </w:p>
        </w:tc>
        <w:tc>
          <w:tcPr>
            <w:tcW w:w="2551" w:type="dxa"/>
            <w:gridSpan w:val="4"/>
            <w:vMerge/>
          </w:tcPr>
          <w:p w14:paraId="266401A6" w14:textId="77777777" w:rsidR="008D1EDE" w:rsidRPr="005647EB" w:rsidRDefault="008D1EDE" w:rsidP="002570E4">
            <w:pPr>
              <w:spacing w:after="0"/>
              <w:jc w:val="center"/>
              <w:rPr>
                <w:rFonts w:ascii="Arial" w:hAnsi="Arial" w:cs="Arial"/>
                <w:sz w:val="18"/>
              </w:rPr>
            </w:pPr>
          </w:p>
        </w:tc>
        <w:tc>
          <w:tcPr>
            <w:tcW w:w="2461" w:type="dxa"/>
            <w:gridSpan w:val="2"/>
            <w:vMerge/>
          </w:tcPr>
          <w:p w14:paraId="659FF86C" w14:textId="77777777" w:rsidR="008D1EDE" w:rsidRPr="005647EB" w:rsidRDefault="008D1EDE" w:rsidP="002570E4">
            <w:pPr>
              <w:spacing w:after="0"/>
              <w:jc w:val="center"/>
              <w:rPr>
                <w:rFonts w:ascii="Arial" w:hAnsi="Arial" w:cs="Arial"/>
                <w:sz w:val="18"/>
              </w:rPr>
            </w:pPr>
          </w:p>
        </w:tc>
      </w:tr>
      <w:tr w:rsidR="008D1EDE" w:rsidRPr="005647EB" w14:paraId="0E437B68" w14:textId="77777777" w:rsidTr="002570E4">
        <w:trPr>
          <w:cantSplit/>
          <w:jc w:val="center"/>
        </w:trPr>
        <w:tc>
          <w:tcPr>
            <w:tcW w:w="2093" w:type="dxa"/>
            <w:tcBorders>
              <w:left w:val="single" w:sz="4" w:space="0" w:color="auto"/>
              <w:bottom w:val="single" w:sz="4" w:space="0" w:color="auto"/>
            </w:tcBorders>
          </w:tcPr>
          <w:p w14:paraId="327272C1" w14:textId="77777777" w:rsidR="008D1EDE" w:rsidRPr="005647EB" w:rsidRDefault="008D1EDE"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6BA92430"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Pr>
          <w:p w14:paraId="52DE299E" w14:textId="77777777" w:rsidR="008D1EDE" w:rsidRPr="005647EB" w:rsidRDefault="008D1EDE" w:rsidP="002570E4">
            <w:pPr>
              <w:spacing w:after="0"/>
              <w:jc w:val="center"/>
              <w:rPr>
                <w:rFonts w:ascii="Arial" w:hAnsi="Arial" w:cs="Arial"/>
                <w:sz w:val="18"/>
              </w:rPr>
            </w:pPr>
          </w:p>
        </w:tc>
        <w:tc>
          <w:tcPr>
            <w:tcW w:w="2461" w:type="dxa"/>
            <w:gridSpan w:val="2"/>
            <w:vMerge/>
          </w:tcPr>
          <w:p w14:paraId="2FEF66B2" w14:textId="77777777" w:rsidR="008D1EDE" w:rsidRPr="005647EB" w:rsidRDefault="008D1EDE" w:rsidP="002570E4">
            <w:pPr>
              <w:spacing w:after="0"/>
              <w:jc w:val="center"/>
              <w:rPr>
                <w:rFonts w:ascii="Arial" w:hAnsi="Arial" w:cs="Arial"/>
                <w:sz w:val="18"/>
              </w:rPr>
            </w:pPr>
          </w:p>
        </w:tc>
      </w:tr>
      <w:tr w:rsidR="008D1EDE" w:rsidRPr="005647EB" w14:paraId="25DA7EA5" w14:textId="77777777" w:rsidTr="002570E4">
        <w:trPr>
          <w:cantSplit/>
          <w:jc w:val="center"/>
        </w:trPr>
        <w:tc>
          <w:tcPr>
            <w:tcW w:w="2093" w:type="dxa"/>
            <w:tcBorders>
              <w:left w:val="single" w:sz="4" w:space="0" w:color="auto"/>
              <w:bottom w:val="single" w:sz="4" w:space="0" w:color="auto"/>
            </w:tcBorders>
          </w:tcPr>
          <w:p w14:paraId="4DE1F5DC" w14:textId="77777777" w:rsidR="008D1EDE" w:rsidRPr="005647EB" w:rsidRDefault="008D1EDE"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70A1D1C9"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Pr>
          <w:p w14:paraId="0AF9F632" w14:textId="77777777" w:rsidR="008D1EDE" w:rsidRPr="005647EB" w:rsidRDefault="008D1EDE" w:rsidP="002570E4">
            <w:pPr>
              <w:spacing w:after="0"/>
              <w:jc w:val="center"/>
              <w:rPr>
                <w:rFonts w:ascii="Arial" w:hAnsi="Arial" w:cs="Arial"/>
                <w:sz w:val="18"/>
              </w:rPr>
            </w:pPr>
          </w:p>
        </w:tc>
        <w:tc>
          <w:tcPr>
            <w:tcW w:w="2461" w:type="dxa"/>
            <w:gridSpan w:val="2"/>
            <w:vMerge/>
          </w:tcPr>
          <w:p w14:paraId="32669E7A" w14:textId="77777777" w:rsidR="008D1EDE" w:rsidRPr="005647EB" w:rsidRDefault="008D1EDE" w:rsidP="002570E4">
            <w:pPr>
              <w:spacing w:after="0"/>
              <w:jc w:val="center"/>
              <w:rPr>
                <w:rFonts w:ascii="Arial" w:hAnsi="Arial" w:cs="Arial"/>
                <w:sz w:val="18"/>
              </w:rPr>
            </w:pPr>
          </w:p>
        </w:tc>
      </w:tr>
      <w:tr w:rsidR="008D1EDE" w:rsidRPr="005647EB" w14:paraId="6ECCEDD7" w14:textId="77777777" w:rsidTr="002570E4">
        <w:trPr>
          <w:cantSplit/>
          <w:jc w:val="center"/>
        </w:trPr>
        <w:tc>
          <w:tcPr>
            <w:tcW w:w="2093" w:type="dxa"/>
            <w:tcBorders>
              <w:left w:val="single" w:sz="4" w:space="0" w:color="auto"/>
              <w:bottom w:val="single" w:sz="4" w:space="0" w:color="auto"/>
            </w:tcBorders>
          </w:tcPr>
          <w:p w14:paraId="4A394EFE" w14:textId="77777777" w:rsidR="008D1EDE" w:rsidRPr="005647EB" w:rsidRDefault="008D1EDE"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139831F4"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Pr>
          <w:p w14:paraId="50C122A6" w14:textId="77777777" w:rsidR="008D1EDE" w:rsidRPr="005647EB" w:rsidRDefault="008D1EDE" w:rsidP="002570E4">
            <w:pPr>
              <w:spacing w:after="0"/>
              <w:jc w:val="center"/>
              <w:rPr>
                <w:rFonts w:ascii="Arial" w:hAnsi="Arial" w:cs="Arial"/>
                <w:sz w:val="18"/>
              </w:rPr>
            </w:pPr>
          </w:p>
        </w:tc>
        <w:tc>
          <w:tcPr>
            <w:tcW w:w="2461" w:type="dxa"/>
            <w:gridSpan w:val="2"/>
            <w:vMerge/>
          </w:tcPr>
          <w:p w14:paraId="1C5B1F4F" w14:textId="77777777" w:rsidR="008D1EDE" w:rsidRPr="005647EB" w:rsidRDefault="008D1EDE" w:rsidP="002570E4">
            <w:pPr>
              <w:spacing w:after="0"/>
              <w:jc w:val="center"/>
              <w:rPr>
                <w:rFonts w:ascii="Arial" w:hAnsi="Arial" w:cs="Arial"/>
                <w:sz w:val="18"/>
              </w:rPr>
            </w:pPr>
          </w:p>
        </w:tc>
      </w:tr>
      <w:tr w:rsidR="008D1EDE" w:rsidRPr="005647EB" w14:paraId="0DFB8748" w14:textId="77777777" w:rsidTr="002570E4">
        <w:trPr>
          <w:cantSplit/>
          <w:jc w:val="center"/>
        </w:trPr>
        <w:tc>
          <w:tcPr>
            <w:tcW w:w="2093" w:type="dxa"/>
            <w:tcBorders>
              <w:left w:val="single" w:sz="4" w:space="0" w:color="auto"/>
              <w:bottom w:val="single" w:sz="4" w:space="0" w:color="auto"/>
            </w:tcBorders>
          </w:tcPr>
          <w:p w14:paraId="46CD50A2" w14:textId="77777777" w:rsidR="008D1EDE" w:rsidRPr="005647EB" w:rsidRDefault="008D1EDE"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4D9B36AF"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Pr>
          <w:p w14:paraId="568DBDA0" w14:textId="77777777" w:rsidR="008D1EDE" w:rsidRPr="005647EB" w:rsidRDefault="008D1EDE" w:rsidP="002570E4">
            <w:pPr>
              <w:spacing w:after="0"/>
              <w:jc w:val="center"/>
              <w:rPr>
                <w:rFonts w:ascii="Arial" w:hAnsi="Arial" w:cs="Arial"/>
                <w:sz w:val="18"/>
              </w:rPr>
            </w:pPr>
          </w:p>
        </w:tc>
        <w:tc>
          <w:tcPr>
            <w:tcW w:w="2461" w:type="dxa"/>
            <w:gridSpan w:val="2"/>
            <w:vMerge/>
          </w:tcPr>
          <w:p w14:paraId="16B08C1A" w14:textId="77777777" w:rsidR="008D1EDE" w:rsidRPr="005647EB" w:rsidRDefault="008D1EDE" w:rsidP="002570E4">
            <w:pPr>
              <w:spacing w:after="0"/>
              <w:jc w:val="center"/>
              <w:rPr>
                <w:rFonts w:ascii="Arial" w:hAnsi="Arial" w:cs="Arial"/>
                <w:sz w:val="18"/>
              </w:rPr>
            </w:pPr>
          </w:p>
        </w:tc>
      </w:tr>
      <w:tr w:rsidR="008D1EDE" w:rsidRPr="005647EB" w14:paraId="274A8B92" w14:textId="77777777" w:rsidTr="002570E4">
        <w:trPr>
          <w:cantSplit/>
          <w:jc w:val="center"/>
        </w:trPr>
        <w:tc>
          <w:tcPr>
            <w:tcW w:w="2093" w:type="dxa"/>
            <w:tcBorders>
              <w:left w:val="single" w:sz="4" w:space="0" w:color="auto"/>
              <w:bottom w:val="single" w:sz="4" w:space="0" w:color="auto"/>
            </w:tcBorders>
            <w:vAlign w:val="center"/>
          </w:tcPr>
          <w:p w14:paraId="058193BA" w14:textId="7B4E1C4C" w:rsidR="008D1EDE" w:rsidRPr="005647EB" w:rsidRDefault="008D1EDE" w:rsidP="002570E4">
            <w:pPr>
              <w:spacing w:after="0"/>
              <w:rPr>
                <w:rFonts w:ascii="Arial" w:hAnsi="Arial" w:cs="Arial"/>
                <w:sz w:val="18"/>
              </w:rPr>
            </w:pPr>
            <w:r w:rsidRPr="005647EB">
              <w:rPr>
                <w:rFonts w:ascii="Arial" w:hAnsi="Arial" w:cs="Arial"/>
                <w:sz w:val="18"/>
              </w:rPr>
              <w:t>OCNG_RA</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570CED62"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Pr>
          <w:p w14:paraId="25FBA5E4" w14:textId="77777777" w:rsidR="008D1EDE" w:rsidRPr="005647EB" w:rsidRDefault="008D1EDE" w:rsidP="002570E4">
            <w:pPr>
              <w:spacing w:after="0"/>
              <w:jc w:val="center"/>
              <w:rPr>
                <w:rFonts w:ascii="Arial" w:hAnsi="Arial" w:cs="Arial"/>
                <w:sz w:val="18"/>
              </w:rPr>
            </w:pPr>
          </w:p>
        </w:tc>
        <w:tc>
          <w:tcPr>
            <w:tcW w:w="2461" w:type="dxa"/>
            <w:gridSpan w:val="2"/>
            <w:vMerge/>
          </w:tcPr>
          <w:p w14:paraId="4217D4C6" w14:textId="77777777" w:rsidR="008D1EDE" w:rsidRPr="005647EB" w:rsidRDefault="008D1EDE" w:rsidP="002570E4">
            <w:pPr>
              <w:spacing w:after="0"/>
              <w:jc w:val="center"/>
              <w:rPr>
                <w:rFonts w:ascii="Arial" w:hAnsi="Arial" w:cs="Arial"/>
                <w:sz w:val="18"/>
              </w:rPr>
            </w:pPr>
          </w:p>
        </w:tc>
      </w:tr>
      <w:tr w:rsidR="008D1EDE" w:rsidRPr="005647EB" w14:paraId="5B4CDC07" w14:textId="77777777" w:rsidTr="002570E4">
        <w:trPr>
          <w:cantSplit/>
          <w:jc w:val="center"/>
        </w:trPr>
        <w:tc>
          <w:tcPr>
            <w:tcW w:w="2093" w:type="dxa"/>
            <w:tcBorders>
              <w:left w:val="single" w:sz="4" w:space="0" w:color="auto"/>
              <w:bottom w:val="single" w:sz="4" w:space="0" w:color="auto"/>
            </w:tcBorders>
            <w:vAlign w:val="center"/>
          </w:tcPr>
          <w:p w14:paraId="71D91922" w14:textId="18F5D7AC" w:rsidR="008D1EDE" w:rsidRPr="005647EB" w:rsidRDefault="008D1EDE"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30A616ED"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Borders>
              <w:bottom w:val="single" w:sz="4" w:space="0" w:color="auto"/>
            </w:tcBorders>
          </w:tcPr>
          <w:p w14:paraId="6ECA5963" w14:textId="77777777" w:rsidR="008D1EDE" w:rsidRPr="005647EB" w:rsidRDefault="008D1EDE" w:rsidP="002570E4">
            <w:pPr>
              <w:spacing w:after="0"/>
              <w:jc w:val="center"/>
              <w:rPr>
                <w:rFonts w:ascii="Arial" w:hAnsi="Arial" w:cs="Arial"/>
                <w:sz w:val="18"/>
              </w:rPr>
            </w:pPr>
          </w:p>
        </w:tc>
        <w:tc>
          <w:tcPr>
            <w:tcW w:w="2461" w:type="dxa"/>
            <w:gridSpan w:val="2"/>
            <w:vMerge/>
            <w:tcBorders>
              <w:bottom w:val="single" w:sz="4" w:space="0" w:color="auto"/>
            </w:tcBorders>
          </w:tcPr>
          <w:p w14:paraId="63D41C41" w14:textId="77777777" w:rsidR="008D1EDE" w:rsidRPr="005647EB" w:rsidRDefault="008D1EDE" w:rsidP="002570E4">
            <w:pPr>
              <w:spacing w:after="0"/>
              <w:jc w:val="center"/>
              <w:rPr>
                <w:rFonts w:ascii="Arial" w:hAnsi="Arial" w:cs="Arial"/>
                <w:sz w:val="18"/>
              </w:rPr>
            </w:pPr>
          </w:p>
        </w:tc>
      </w:tr>
      <w:tr w:rsidR="008D1EDE" w:rsidRPr="005647EB" w14:paraId="52D3D0B5" w14:textId="77777777" w:rsidTr="002570E4">
        <w:trPr>
          <w:cantSplit/>
          <w:jc w:val="center"/>
        </w:trPr>
        <w:tc>
          <w:tcPr>
            <w:tcW w:w="2093" w:type="dxa"/>
          </w:tcPr>
          <w:p w14:paraId="2EA1E065" w14:textId="5886AF2B" w:rsidR="008D1EDE" w:rsidRPr="005647EB" w:rsidRDefault="008D1EDE" w:rsidP="002570E4">
            <w:pPr>
              <w:spacing w:after="0"/>
              <w:rPr>
                <w:rFonts w:ascii="Arial" w:hAnsi="Arial" w:cs="Arial"/>
                <w:sz w:val="18"/>
                <w:lang w:eastAsia="zh-CN"/>
              </w:rPr>
            </w:pPr>
            <w:r w:rsidRPr="005647EB">
              <w:rPr>
                <w:rFonts w:ascii="Arial" w:hAnsi="Arial" w:cs="v4.2.0"/>
                <w:position w:val="-12"/>
                <w:sz w:val="18"/>
              </w:rPr>
              <w:object w:dxaOrig="400" w:dyaOrig="360" w14:anchorId="15CC4A0B">
                <v:shape id="_x0000_i1283" type="#_x0000_t75" style="width:20.5pt;height:20.5pt" o:ole="" fillcolor="window">
                  <v:imagedata r:id="rId10" o:title=""/>
                </v:shape>
                <o:OLEObject Type="Embed" ProgID="Equation.3" ShapeID="_x0000_i1283" DrawAspect="Content" ObjectID="_1781977842" r:id="rId293"/>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132A5318" w14:textId="532C0465" w:rsidR="008D1EDE" w:rsidRPr="005647EB" w:rsidRDefault="008D1E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2506" w:type="dxa"/>
            <w:gridSpan w:val="2"/>
          </w:tcPr>
          <w:p w14:paraId="59C26F5F" w14:textId="77777777" w:rsidR="008D1EDE" w:rsidRPr="005647EB" w:rsidRDefault="008D1EDE" w:rsidP="002570E4">
            <w:pPr>
              <w:spacing w:after="0"/>
              <w:jc w:val="center"/>
              <w:rPr>
                <w:rFonts w:ascii="Arial" w:hAnsi="Arial" w:cs="Arial"/>
                <w:sz w:val="18"/>
              </w:rPr>
            </w:pPr>
            <w:r w:rsidRPr="005647EB">
              <w:rPr>
                <w:rFonts w:ascii="Arial" w:hAnsi="Arial" w:cs="Arial"/>
                <w:sz w:val="18"/>
              </w:rPr>
              <w:t>-98</w:t>
            </w:r>
          </w:p>
        </w:tc>
        <w:tc>
          <w:tcPr>
            <w:tcW w:w="2506" w:type="dxa"/>
            <w:gridSpan w:val="4"/>
          </w:tcPr>
          <w:p w14:paraId="13377D6F"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-98</w:t>
            </w:r>
          </w:p>
        </w:tc>
      </w:tr>
      <w:tr w:rsidR="008D1EDE" w:rsidRPr="005647EB" w14:paraId="3467D11E" w14:textId="77777777" w:rsidTr="002570E4">
        <w:trPr>
          <w:cantSplit/>
          <w:jc w:val="center"/>
        </w:trPr>
        <w:tc>
          <w:tcPr>
            <w:tcW w:w="2093" w:type="dxa"/>
          </w:tcPr>
          <w:p w14:paraId="22FA913D" w14:textId="77777777" w:rsidR="008D1EDE" w:rsidRPr="005647EB" w:rsidRDefault="008D1EDE" w:rsidP="002570E4">
            <w:pPr>
              <w:spacing w:after="0"/>
              <w:rPr>
                <w:rFonts w:ascii="Arial" w:hAnsi="Arial" w:cs="Arial"/>
                <w:sz w:val="18"/>
              </w:rPr>
            </w:pPr>
            <w:r w:rsidRPr="005647EB">
              <w:rPr>
                <w:rFonts w:ascii="Arial" w:hAnsi="Arial" w:cs="v4.2.0"/>
                <w:position w:val="-12"/>
                <w:sz w:val="18"/>
              </w:rPr>
              <w:object w:dxaOrig="800" w:dyaOrig="380" w14:anchorId="59414CA1">
                <v:shape id="_x0000_i1284" type="#_x0000_t75" style="width:36pt;height:14.5pt" o:ole="" fillcolor="window">
                  <v:imagedata r:id="rId14" o:title=""/>
                </v:shape>
                <o:OLEObject Type="Embed" ProgID="Equation.3" ShapeID="_x0000_i1284" DrawAspect="Content" ObjectID="_1781977843" r:id="rId294"/>
              </w:object>
            </w:r>
          </w:p>
        </w:tc>
        <w:tc>
          <w:tcPr>
            <w:tcW w:w="1276" w:type="dxa"/>
          </w:tcPr>
          <w:p w14:paraId="01A290B4"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1275" w:type="dxa"/>
          </w:tcPr>
          <w:p w14:paraId="5495FE10"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Arial"/>
                <w:sz w:val="18"/>
                <w:lang w:eastAsia="zh-CN"/>
              </w:rPr>
              <w:t>-12</w:t>
            </w:r>
          </w:p>
        </w:tc>
        <w:tc>
          <w:tcPr>
            <w:tcW w:w="1276" w:type="dxa"/>
            <w:gridSpan w:val="3"/>
          </w:tcPr>
          <w:p w14:paraId="1940A041"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Arial"/>
                <w:sz w:val="18"/>
                <w:lang w:eastAsia="zh-CN"/>
              </w:rPr>
              <w:t>-12</w:t>
            </w:r>
          </w:p>
        </w:tc>
        <w:tc>
          <w:tcPr>
            <w:tcW w:w="1109" w:type="dxa"/>
          </w:tcPr>
          <w:p w14:paraId="5F50A6E4" w14:textId="77777777" w:rsidR="008D1EDE" w:rsidRPr="005647EB" w:rsidDel="00B36E6D" w:rsidRDefault="008D1EDE" w:rsidP="002570E4">
            <w:pPr>
              <w:spacing w:after="0"/>
              <w:jc w:val="center"/>
              <w:rPr>
                <w:rFonts w:ascii="Arial" w:hAnsi="Arial" w:cs="Arial"/>
                <w:sz w:val="18"/>
              </w:rPr>
            </w:pPr>
            <w:r w:rsidRPr="005647EB">
              <w:rPr>
                <w:rFonts w:ascii="Arial" w:hAnsi="Arial" w:cs="v4.2.0"/>
                <w:sz w:val="18"/>
              </w:rPr>
              <w:t>-Infinity</w:t>
            </w:r>
          </w:p>
        </w:tc>
        <w:tc>
          <w:tcPr>
            <w:tcW w:w="1352" w:type="dxa"/>
          </w:tcPr>
          <w:p w14:paraId="341F6B65" w14:textId="77777777" w:rsidR="008D1EDE"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-8.35</w:t>
            </w:r>
          </w:p>
        </w:tc>
      </w:tr>
      <w:tr w:rsidR="008D1EDE" w:rsidRPr="005647EB" w14:paraId="7DB1433F" w14:textId="77777777" w:rsidTr="002570E4">
        <w:trPr>
          <w:cantSplit/>
          <w:jc w:val="center"/>
        </w:trPr>
        <w:tc>
          <w:tcPr>
            <w:tcW w:w="2093" w:type="dxa"/>
          </w:tcPr>
          <w:p w14:paraId="0DCE340F" w14:textId="01A38F8D" w:rsidR="008D1EDE" w:rsidRPr="005647EB" w:rsidRDefault="008D1EDE" w:rsidP="002570E4">
            <w:pPr>
              <w:spacing w:after="0"/>
              <w:rPr>
                <w:rFonts w:ascii="Arial" w:hAnsi="Arial" w:cs="Arial"/>
                <w:sz w:val="18"/>
              </w:rPr>
            </w:pPr>
            <w:r w:rsidRPr="005647EB">
              <w:rPr>
                <w:rFonts w:ascii="Arial" w:hAnsi="Arial" w:cs="v4.2.0"/>
                <w:position w:val="-12"/>
                <w:sz w:val="18"/>
              </w:rPr>
              <w:object w:dxaOrig="620" w:dyaOrig="380" w14:anchorId="3925A504">
                <v:shape id="_x0000_i1285" type="#_x0000_t75" style="width:28.5pt;height:14.5pt" o:ole="" fillcolor="window">
                  <v:imagedata r:id="rId12" o:title=""/>
                </v:shape>
                <o:OLEObject Type="Embed" ProgID="Equation.3" ShapeID="_x0000_i1285" DrawAspect="Content" ObjectID="_1781977844" r:id="rId295"/>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3AAFD3DB"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1275" w:type="dxa"/>
          </w:tcPr>
          <w:p w14:paraId="065F3913"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Arial"/>
                <w:sz w:val="18"/>
                <w:lang w:eastAsia="ja-JP"/>
              </w:rPr>
              <w:t>-1</w:t>
            </w:r>
            <w:r w:rsidRPr="005647EB">
              <w:rPr>
                <w:rFonts w:ascii="Arial" w:hAnsi="Arial" w:cs="Arial"/>
                <w:sz w:val="18"/>
                <w:lang w:eastAsia="zh-CN"/>
              </w:rPr>
              <w:t>2</w:t>
            </w:r>
          </w:p>
        </w:tc>
        <w:tc>
          <w:tcPr>
            <w:tcW w:w="1276" w:type="dxa"/>
            <w:gridSpan w:val="3"/>
          </w:tcPr>
          <w:p w14:paraId="0E1D5071"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Arial"/>
                <w:sz w:val="18"/>
                <w:lang w:eastAsia="ja-JP"/>
              </w:rPr>
              <w:t>-1</w:t>
            </w:r>
            <w:r w:rsidRPr="005647EB">
              <w:rPr>
                <w:rFonts w:ascii="Arial" w:hAnsi="Arial" w:cs="Arial"/>
                <w:sz w:val="18"/>
                <w:lang w:eastAsia="zh-CN"/>
              </w:rPr>
              <w:t>2</w:t>
            </w:r>
          </w:p>
        </w:tc>
        <w:tc>
          <w:tcPr>
            <w:tcW w:w="1109" w:type="dxa"/>
          </w:tcPr>
          <w:p w14:paraId="15A3BDEB" w14:textId="77777777" w:rsidR="008D1EDE" w:rsidRPr="005647EB" w:rsidDel="00B36E6D" w:rsidRDefault="008D1EDE" w:rsidP="002570E4">
            <w:pPr>
              <w:spacing w:after="0"/>
              <w:jc w:val="center"/>
              <w:rPr>
                <w:rFonts w:ascii="Arial" w:hAnsi="Arial" w:cs="Arial"/>
                <w:sz w:val="18"/>
              </w:rPr>
            </w:pPr>
            <w:r w:rsidRPr="005647EB">
              <w:rPr>
                <w:rFonts w:ascii="Arial" w:hAnsi="Arial" w:cs="v4.2.0"/>
                <w:sz w:val="18"/>
              </w:rPr>
              <w:t>-Infinity</w:t>
            </w:r>
          </w:p>
        </w:tc>
        <w:tc>
          <w:tcPr>
            <w:tcW w:w="1352" w:type="dxa"/>
          </w:tcPr>
          <w:p w14:paraId="45B9A30F" w14:textId="77777777" w:rsidR="008D1EDE"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-8.35</w:t>
            </w:r>
          </w:p>
        </w:tc>
      </w:tr>
      <w:tr w:rsidR="008D1EDE" w:rsidRPr="005647EB" w14:paraId="5B9B10DB" w14:textId="77777777" w:rsidTr="002570E4">
        <w:trPr>
          <w:cantSplit/>
          <w:jc w:val="center"/>
        </w:trPr>
        <w:tc>
          <w:tcPr>
            <w:tcW w:w="2093" w:type="dxa"/>
          </w:tcPr>
          <w:p w14:paraId="146DCF0F" w14:textId="03AA8DE4" w:rsidR="008D1EDE" w:rsidRPr="005647EB" w:rsidRDefault="008D1EDE"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53AD4000" w14:textId="6BCA7763" w:rsidR="008D1EDE" w:rsidRPr="005647EB" w:rsidRDefault="008D1E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387D19C4" w14:textId="77777777" w:rsidR="008D1EDE" w:rsidRPr="005647EB" w:rsidRDefault="008D1E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76" w:type="dxa"/>
            <w:gridSpan w:val="3"/>
          </w:tcPr>
          <w:p w14:paraId="32523EE8" w14:textId="77777777" w:rsidR="008D1EDE" w:rsidRPr="005647EB" w:rsidRDefault="008D1E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09" w:type="dxa"/>
          </w:tcPr>
          <w:p w14:paraId="184427CB" w14:textId="77777777" w:rsidR="008D1EDE" w:rsidRPr="005647EB" w:rsidRDefault="008D1EDE" w:rsidP="002570E4">
            <w:pPr>
              <w:spacing w:after="0"/>
              <w:jc w:val="center"/>
              <w:rPr>
                <w:rFonts w:ascii="Arial" w:hAnsi="Arial" w:cs="Arial"/>
                <w:sz w:val="18"/>
              </w:rPr>
            </w:pPr>
            <w:r w:rsidRPr="005647EB">
              <w:rPr>
                <w:rFonts w:ascii="Arial" w:hAnsi="Arial" w:cs="v4.2.0"/>
                <w:sz w:val="18"/>
              </w:rPr>
              <w:t>-Infinity</w:t>
            </w:r>
          </w:p>
        </w:tc>
        <w:tc>
          <w:tcPr>
            <w:tcW w:w="1352" w:type="dxa"/>
          </w:tcPr>
          <w:p w14:paraId="09B7649A" w14:textId="77777777" w:rsidR="008D1EDE" w:rsidRPr="005647EB" w:rsidRDefault="002B570A" w:rsidP="002570E4">
            <w:pPr>
              <w:spacing w:after="0"/>
              <w:jc w:val="center"/>
              <w:rPr>
                <w:rFonts w:ascii="Arial" w:hAnsi="Arial" w:cs="Arial"/>
                <w:sz w:val="18"/>
                <w:lang w:eastAsia="zh-CN"/>
              </w:rPr>
            </w:pPr>
            <w:r w:rsidRPr="005647EB">
              <w:rPr>
                <w:rFonts w:ascii="Arial" w:hAnsi="Arial" w:cs="Arial"/>
                <w:sz w:val="18"/>
              </w:rPr>
              <w:t>-106.35</w:t>
            </w:r>
          </w:p>
        </w:tc>
      </w:tr>
      <w:tr w:rsidR="008D1EDE" w:rsidRPr="005647EB" w14:paraId="658062FA" w14:textId="77777777" w:rsidTr="002570E4">
        <w:trPr>
          <w:cantSplit/>
          <w:jc w:val="center"/>
        </w:trPr>
        <w:tc>
          <w:tcPr>
            <w:tcW w:w="2093" w:type="dxa"/>
          </w:tcPr>
          <w:p w14:paraId="66E28224" w14:textId="4605E931" w:rsidR="008D1EDE" w:rsidRPr="005647EB" w:rsidRDefault="008D1EDE"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1AA77E17" w14:textId="20C033DD" w:rsidR="008D1EDE" w:rsidRPr="005647EB" w:rsidRDefault="008D1E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269CF81F"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76" w:type="dxa"/>
            <w:gridSpan w:val="3"/>
          </w:tcPr>
          <w:p w14:paraId="6EE786D7"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09" w:type="dxa"/>
          </w:tcPr>
          <w:p w14:paraId="432CCE2E" w14:textId="77777777" w:rsidR="008D1EDE" w:rsidRPr="005647EB" w:rsidRDefault="008D1EDE" w:rsidP="002570E4">
            <w:pPr>
              <w:spacing w:after="0"/>
              <w:jc w:val="center"/>
              <w:rPr>
                <w:rFonts w:ascii="Arial" w:hAnsi="Arial" w:cs="Arial"/>
                <w:sz w:val="18"/>
              </w:rPr>
            </w:pPr>
            <w:r w:rsidRPr="005647EB">
              <w:rPr>
                <w:rFonts w:ascii="Arial" w:hAnsi="Arial" w:cs="v4.2.0"/>
                <w:sz w:val="18"/>
              </w:rPr>
              <w:t>-Infinity</w:t>
            </w:r>
          </w:p>
        </w:tc>
        <w:tc>
          <w:tcPr>
            <w:tcW w:w="1352" w:type="dxa"/>
          </w:tcPr>
          <w:p w14:paraId="28EEA017" w14:textId="77777777" w:rsidR="008D1EDE"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-106.35</w:t>
            </w:r>
          </w:p>
        </w:tc>
      </w:tr>
      <w:tr w:rsidR="008D1EDE" w:rsidRPr="005647EB" w14:paraId="595465F7" w14:textId="77777777" w:rsidTr="002570E4">
        <w:trPr>
          <w:cantSplit/>
          <w:jc w:val="center"/>
        </w:trPr>
        <w:tc>
          <w:tcPr>
            <w:tcW w:w="2093" w:type="dxa"/>
          </w:tcPr>
          <w:p w14:paraId="0961FBBF" w14:textId="00B384FB"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0F038995"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15C1DFA4" w14:textId="77777777" w:rsidR="008D1EDE" w:rsidRPr="005647EB" w:rsidRDefault="008D1EDE" w:rsidP="002570E4">
            <w:pPr>
              <w:spacing w:after="0"/>
              <w:jc w:val="center"/>
              <w:rPr>
                <w:rFonts w:ascii="Arial" w:hAnsi="Arial" w:cs="v4.2.0"/>
                <w:sz w:val="18"/>
                <w:lang w:eastAsia="zh-CN"/>
              </w:rPr>
            </w:pPr>
            <w:r w:rsidRPr="005647EB">
              <w:rPr>
                <w:rFonts w:ascii="Arial" w:hAnsi="Arial" w:cs="Arial"/>
                <w:sz w:val="18"/>
                <w:lang w:eastAsia="zh-CN"/>
              </w:rPr>
              <w:t>-69.95</w:t>
            </w:r>
          </w:p>
        </w:tc>
        <w:tc>
          <w:tcPr>
            <w:tcW w:w="1276" w:type="dxa"/>
            <w:gridSpan w:val="3"/>
          </w:tcPr>
          <w:p w14:paraId="49AD4722" w14:textId="77777777" w:rsidR="008D1EDE" w:rsidRPr="005647EB" w:rsidRDefault="008D1EDE" w:rsidP="002570E4">
            <w:pPr>
              <w:spacing w:after="0"/>
              <w:jc w:val="center"/>
              <w:rPr>
                <w:rFonts w:ascii="Arial" w:hAnsi="Arial" w:cs="v4.2.0"/>
                <w:sz w:val="18"/>
                <w:lang w:eastAsia="zh-CN"/>
              </w:rPr>
            </w:pPr>
            <w:r w:rsidRPr="005647EB">
              <w:rPr>
                <w:rFonts w:ascii="Arial" w:hAnsi="Arial" w:cs="Arial"/>
                <w:sz w:val="18"/>
                <w:lang w:eastAsia="zh-CN"/>
              </w:rPr>
              <w:t>-69.95</w:t>
            </w:r>
          </w:p>
        </w:tc>
        <w:tc>
          <w:tcPr>
            <w:tcW w:w="1109" w:type="dxa"/>
            <w:vAlign w:val="center"/>
          </w:tcPr>
          <w:p w14:paraId="178EB1CE" w14:textId="77777777" w:rsidR="008D1EDE" w:rsidRPr="005647EB" w:rsidRDefault="008D1EDE" w:rsidP="002570E4">
            <w:pPr>
              <w:spacing w:after="0"/>
              <w:jc w:val="center"/>
              <w:rPr>
                <w:rFonts w:ascii="Arial" w:hAnsi="Arial" w:cs="v4.2.0"/>
                <w:sz w:val="18"/>
              </w:rPr>
            </w:pPr>
            <w:r w:rsidRPr="005647EB">
              <w:rPr>
                <w:rFonts w:ascii="Arial" w:hAnsi="Arial" w:cs="v4.2.0"/>
                <w:sz w:val="18"/>
              </w:rPr>
              <w:t>-Infinity</w:t>
            </w:r>
          </w:p>
        </w:tc>
        <w:tc>
          <w:tcPr>
            <w:tcW w:w="1352" w:type="dxa"/>
          </w:tcPr>
          <w:p w14:paraId="5847E621" w14:textId="77777777" w:rsidR="008D1EDE" w:rsidRPr="005647EB" w:rsidRDefault="002B570A" w:rsidP="002570E4">
            <w:pPr>
              <w:spacing w:after="0"/>
              <w:jc w:val="center"/>
              <w:rPr>
                <w:rFonts w:ascii="Arial" w:hAnsi="Arial" w:cs="v4.2.0"/>
                <w:sz w:val="18"/>
                <w:lang w:eastAsia="zh-CN"/>
              </w:rPr>
            </w:pPr>
            <w:r w:rsidRPr="005647EB">
              <w:rPr>
                <w:rFonts w:ascii="Arial" w:hAnsi="Arial" w:cs="Arial"/>
                <w:sz w:val="18"/>
                <w:lang w:eastAsia="zh-CN"/>
              </w:rPr>
              <w:t>-69.</w:t>
            </w:r>
            <w:r w:rsidRPr="005647EB">
              <w:rPr>
                <w:rFonts w:ascii="Arial" w:hAnsi="Arial" w:cs="Arial"/>
                <w:sz w:val="18"/>
              </w:rPr>
              <w:t>39</w:t>
            </w:r>
          </w:p>
        </w:tc>
      </w:tr>
      <w:tr w:rsidR="008D1EDE" w:rsidRPr="005647EB" w14:paraId="3539251D" w14:textId="77777777" w:rsidTr="002570E4">
        <w:trPr>
          <w:cantSplit/>
          <w:jc w:val="center"/>
        </w:trPr>
        <w:tc>
          <w:tcPr>
            <w:tcW w:w="2093" w:type="dxa"/>
          </w:tcPr>
          <w:p w14:paraId="15D896BD" w14:textId="70AD38C6" w:rsidR="008D1EDE" w:rsidRPr="005647EB" w:rsidRDefault="008D1EDE"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311B9A9E" w14:textId="77777777" w:rsidR="008D1EDE" w:rsidRPr="005647EB" w:rsidRDefault="008D1EDE" w:rsidP="002570E4">
            <w:pPr>
              <w:spacing w:after="0"/>
              <w:jc w:val="center"/>
              <w:rPr>
                <w:rFonts w:ascii="Arial" w:hAnsi="Arial" w:cs="Arial"/>
                <w:sz w:val="18"/>
              </w:rPr>
            </w:pPr>
          </w:p>
        </w:tc>
        <w:tc>
          <w:tcPr>
            <w:tcW w:w="2551" w:type="dxa"/>
            <w:gridSpan w:val="4"/>
          </w:tcPr>
          <w:p w14:paraId="0B075D98" w14:textId="77777777" w:rsidR="008D1EDE" w:rsidRPr="005647EB" w:rsidRDefault="008D1EDE" w:rsidP="002570E4">
            <w:pPr>
              <w:spacing w:after="0"/>
              <w:jc w:val="center"/>
              <w:rPr>
                <w:rFonts w:ascii="Arial" w:hAnsi="Arial" w:cs="Arial"/>
                <w:sz w:val="18"/>
              </w:rPr>
            </w:pPr>
            <w:r w:rsidRPr="005647EB">
              <w:rPr>
                <w:rFonts w:ascii="Arial" w:hAnsi="Arial" w:cs="v4.2.0"/>
                <w:sz w:val="18"/>
              </w:rPr>
              <w:t>ETU30</w:t>
            </w:r>
          </w:p>
        </w:tc>
        <w:tc>
          <w:tcPr>
            <w:tcW w:w="2461" w:type="dxa"/>
            <w:gridSpan w:val="2"/>
          </w:tcPr>
          <w:p w14:paraId="349E3A8E" w14:textId="77777777" w:rsidR="008D1EDE" w:rsidRPr="005647EB" w:rsidRDefault="008D1EDE" w:rsidP="002570E4">
            <w:pPr>
              <w:spacing w:after="0"/>
              <w:jc w:val="center"/>
              <w:rPr>
                <w:rFonts w:ascii="Arial" w:hAnsi="Arial" w:cs="Arial"/>
                <w:sz w:val="18"/>
              </w:rPr>
            </w:pPr>
            <w:r w:rsidRPr="005647EB">
              <w:rPr>
                <w:rFonts w:ascii="Arial" w:hAnsi="Arial" w:cs="v4.2.0"/>
                <w:sz w:val="18"/>
              </w:rPr>
              <w:t>ETU30</w:t>
            </w:r>
          </w:p>
        </w:tc>
      </w:tr>
      <w:tr w:rsidR="008D1EDE" w:rsidRPr="005647EB" w14:paraId="1E6B8591" w14:textId="77777777" w:rsidTr="002570E4">
        <w:trPr>
          <w:cantSplit/>
          <w:jc w:val="center"/>
        </w:trPr>
        <w:tc>
          <w:tcPr>
            <w:tcW w:w="2093" w:type="dxa"/>
          </w:tcPr>
          <w:p w14:paraId="6C51A6F8" w14:textId="168FB3F7" w:rsidR="008D1EDE" w:rsidRPr="005647EB" w:rsidRDefault="008D1EDE"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137F6558" w14:textId="77777777" w:rsidR="008D1EDE" w:rsidRPr="005647EB" w:rsidRDefault="008D1EDE" w:rsidP="002570E4">
            <w:pPr>
              <w:spacing w:after="0"/>
              <w:jc w:val="center"/>
              <w:rPr>
                <w:rFonts w:ascii="Arial" w:hAnsi="Arial" w:cs="Arial"/>
                <w:sz w:val="18"/>
              </w:rPr>
            </w:pPr>
          </w:p>
        </w:tc>
        <w:tc>
          <w:tcPr>
            <w:tcW w:w="2551" w:type="dxa"/>
            <w:gridSpan w:val="4"/>
          </w:tcPr>
          <w:p w14:paraId="195F8E27" w14:textId="378B1176" w:rsidR="008D1EDE" w:rsidRPr="005647EB" w:rsidRDefault="008D1EDE"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461" w:type="dxa"/>
            <w:gridSpan w:val="2"/>
          </w:tcPr>
          <w:p w14:paraId="01DD35F4" w14:textId="749FAD40" w:rsidR="008D1EDE" w:rsidRPr="005647EB" w:rsidRDefault="008D1EDE"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8D1EDE" w:rsidRPr="005647EB" w14:paraId="3BF5F977" w14:textId="77777777" w:rsidTr="002570E4">
        <w:trPr>
          <w:cantSplit/>
          <w:jc w:val="center"/>
        </w:trPr>
        <w:tc>
          <w:tcPr>
            <w:tcW w:w="2093" w:type="dxa"/>
          </w:tcPr>
          <w:p w14:paraId="1DEFE0CD" w14:textId="51BEE346"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168FC9C7" w14:textId="77777777" w:rsidR="008D1EDE" w:rsidRPr="005647EB" w:rsidRDefault="008D1EDE" w:rsidP="002570E4">
            <w:pPr>
              <w:spacing w:after="0"/>
              <w:jc w:val="center"/>
              <w:rPr>
                <w:rFonts w:ascii="Arial" w:hAnsi="Arial" w:cs="Arial"/>
                <w:sz w:val="18"/>
                <w:lang w:eastAsia="zh-CN"/>
              </w:rPr>
            </w:pPr>
            <w:r w:rsidRPr="005647EB">
              <w:rPr>
                <w:rFonts w:ascii="Arial" w:hAnsi="Arial" w:cs="v4.2.0"/>
                <w:sz w:val="18"/>
              </w:rPr>
              <w:sym w:font="Symbol" w:char="F06D"/>
            </w:r>
            <w:r w:rsidRPr="005647EB">
              <w:rPr>
                <w:rFonts w:ascii="Arial" w:hAnsi="Arial" w:cs="Arial"/>
                <w:sz w:val="18"/>
                <w:lang w:eastAsia="zh-CN"/>
              </w:rPr>
              <w:t>s</w:t>
            </w:r>
          </w:p>
        </w:tc>
        <w:tc>
          <w:tcPr>
            <w:tcW w:w="2551" w:type="dxa"/>
            <w:gridSpan w:val="4"/>
          </w:tcPr>
          <w:p w14:paraId="253C9EB4"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w:t>
            </w:r>
          </w:p>
        </w:tc>
        <w:tc>
          <w:tcPr>
            <w:tcW w:w="2461" w:type="dxa"/>
            <w:gridSpan w:val="2"/>
            <w:vAlign w:val="center"/>
          </w:tcPr>
          <w:p w14:paraId="21A116D7"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3</w:t>
            </w:r>
          </w:p>
        </w:tc>
      </w:tr>
      <w:tr w:rsidR="008D1EDE" w:rsidRPr="005647EB" w14:paraId="0484081E" w14:textId="77777777" w:rsidTr="002570E4">
        <w:trPr>
          <w:cantSplit/>
          <w:jc w:val="center"/>
        </w:trPr>
        <w:tc>
          <w:tcPr>
            <w:tcW w:w="8381" w:type="dxa"/>
            <w:gridSpan w:val="8"/>
          </w:tcPr>
          <w:p w14:paraId="66702F62" w14:textId="1E7E74C4" w:rsidR="008D1EDE" w:rsidRPr="005647EB" w:rsidRDefault="002570E4" w:rsidP="002570E4">
            <w:pPr>
              <w:pStyle w:val="TAN"/>
              <w:keepNext w:val="0"/>
              <w:keepLines w:val="0"/>
              <w:rPr>
                <w:lang w:eastAsia="zh-CN"/>
              </w:rPr>
            </w:pPr>
            <w:r w:rsidRPr="005647EB">
              <w:rPr>
                <w:lang w:eastAsia="zh-CN"/>
              </w:rPr>
              <w:t>NOTE 1:</w:t>
            </w:r>
            <w:r w:rsidR="008D1EDE" w:rsidRPr="005647EB">
              <w:rPr>
                <w:lang w:eastAsia="zh-CN"/>
              </w:rPr>
              <w:tab/>
              <w:t>OCNG</w:t>
            </w:r>
            <w:r w:rsidRPr="005647EB">
              <w:rPr>
                <w:lang w:eastAsia="zh-CN"/>
              </w:rPr>
              <w:t xml:space="preserve"> </w:t>
            </w:r>
            <w:r w:rsidR="008D1EDE" w:rsidRPr="005647EB">
              <w:rPr>
                <w:lang w:eastAsia="zh-CN"/>
              </w:rPr>
              <w:t>shall</w:t>
            </w:r>
            <w:r w:rsidRPr="005647EB">
              <w:rPr>
                <w:lang w:eastAsia="zh-CN"/>
              </w:rPr>
              <w:t xml:space="preserve"> </w:t>
            </w:r>
            <w:r w:rsidR="008D1EDE" w:rsidRPr="005647EB">
              <w:rPr>
                <w:lang w:eastAsia="zh-CN"/>
              </w:rPr>
              <w:t>be</w:t>
            </w:r>
            <w:r w:rsidRPr="005647EB">
              <w:rPr>
                <w:lang w:eastAsia="zh-CN"/>
              </w:rPr>
              <w:t xml:space="preserve"> </w:t>
            </w:r>
            <w:r w:rsidR="008D1EDE" w:rsidRPr="005647EB">
              <w:rPr>
                <w:lang w:eastAsia="zh-CN"/>
              </w:rPr>
              <w:t>used</w:t>
            </w:r>
            <w:r w:rsidRPr="005647EB">
              <w:rPr>
                <w:lang w:eastAsia="zh-CN"/>
              </w:rPr>
              <w:t xml:space="preserve"> </w:t>
            </w:r>
            <w:r w:rsidR="008D1EDE" w:rsidRPr="005647EB">
              <w:rPr>
                <w:lang w:eastAsia="zh-CN"/>
              </w:rPr>
              <w:t>such</w:t>
            </w:r>
            <w:r w:rsidRPr="005647EB">
              <w:rPr>
                <w:lang w:eastAsia="zh-CN"/>
              </w:rPr>
              <w:t xml:space="preserve"> </w:t>
            </w:r>
            <w:r w:rsidR="008D1EDE" w:rsidRPr="005647EB">
              <w:rPr>
                <w:lang w:eastAsia="zh-CN"/>
              </w:rPr>
              <w:t>that</w:t>
            </w:r>
            <w:r w:rsidRPr="005647EB">
              <w:rPr>
                <w:lang w:eastAsia="zh-CN"/>
              </w:rPr>
              <w:t xml:space="preserve"> </w:t>
            </w:r>
            <w:r w:rsidR="008D1EDE" w:rsidRPr="005647EB">
              <w:rPr>
                <w:lang w:eastAsia="zh-CN"/>
              </w:rPr>
              <w:t>all</w:t>
            </w:r>
            <w:r w:rsidRPr="005647EB">
              <w:rPr>
                <w:lang w:eastAsia="zh-CN"/>
              </w:rPr>
              <w:t xml:space="preserve"> </w:t>
            </w:r>
            <w:r w:rsidR="008D1EDE" w:rsidRPr="005647EB">
              <w:rPr>
                <w:lang w:eastAsia="zh-CN"/>
              </w:rPr>
              <w:t>cells</w:t>
            </w:r>
            <w:r w:rsidRPr="005647EB">
              <w:rPr>
                <w:lang w:eastAsia="zh-CN"/>
              </w:rPr>
              <w:t xml:space="preserve"> </w:t>
            </w:r>
            <w:r w:rsidR="008D1EDE" w:rsidRPr="005647EB">
              <w:rPr>
                <w:lang w:eastAsia="zh-CN"/>
              </w:rPr>
              <w:t>are</w:t>
            </w:r>
            <w:r w:rsidRPr="005647EB">
              <w:rPr>
                <w:lang w:eastAsia="zh-CN"/>
              </w:rPr>
              <w:t xml:space="preserve"> </w:t>
            </w:r>
            <w:r w:rsidR="008D1EDE" w:rsidRPr="005647EB">
              <w:rPr>
                <w:lang w:eastAsia="zh-CN"/>
              </w:rPr>
              <w:t>fully</w:t>
            </w:r>
            <w:r w:rsidRPr="005647EB">
              <w:rPr>
                <w:lang w:eastAsia="zh-CN"/>
              </w:rPr>
              <w:t xml:space="preserve"> </w:t>
            </w:r>
            <w:r w:rsidR="008D1EDE" w:rsidRPr="005647EB">
              <w:rPr>
                <w:lang w:eastAsia="zh-CN"/>
              </w:rPr>
              <w:t>allocated</w:t>
            </w:r>
            <w:r w:rsidRPr="005647EB">
              <w:rPr>
                <w:lang w:eastAsia="zh-CN"/>
              </w:rPr>
              <w:t xml:space="preserve"> </w:t>
            </w:r>
            <w:r w:rsidR="008D1EDE" w:rsidRPr="005647EB">
              <w:rPr>
                <w:lang w:eastAsia="zh-CN"/>
              </w:rPr>
              <w:t>and</w:t>
            </w:r>
            <w:r w:rsidRPr="005647EB">
              <w:rPr>
                <w:lang w:eastAsia="zh-CN"/>
              </w:rPr>
              <w:t xml:space="preserve"> </w:t>
            </w:r>
            <w:r w:rsidR="008D1EDE" w:rsidRPr="005647EB">
              <w:rPr>
                <w:lang w:eastAsia="zh-CN"/>
              </w:rPr>
              <w:t>a</w:t>
            </w:r>
            <w:r w:rsidRPr="005647EB">
              <w:rPr>
                <w:lang w:eastAsia="zh-CN"/>
              </w:rPr>
              <w:t xml:space="preserve"> </w:t>
            </w:r>
            <w:r w:rsidR="008D1EDE" w:rsidRPr="005647EB">
              <w:rPr>
                <w:lang w:eastAsia="zh-CN"/>
              </w:rPr>
              <w:t>constant</w:t>
            </w:r>
            <w:r w:rsidRPr="005647EB">
              <w:rPr>
                <w:lang w:eastAsia="zh-CN"/>
              </w:rPr>
              <w:t xml:space="preserve"> </w:t>
            </w:r>
            <w:r w:rsidR="008D1EDE" w:rsidRPr="005647EB">
              <w:rPr>
                <w:lang w:eastAsia="zh-CN"/>
              </w:rPr>
              <w:t>total</w:t>
            </w:r>
            <w:r w:rsidRPr="005647EB">
              <w:rPr>
                <w:lang w:eastAsia="zh-CN"/>
              </w:rPr>
              <w:t xml:space="preserve"> </w:t>
            </w:r>
            <w:r w:rsidR="008D1EDE" w:rsidRPr="005647EB">
              <w:rPr>
                <w:lang w:eastAsia="zh-CN"/>
              </w:rPr>
              <w:t>transmitted</w:t>
            </w:r>
            <w:r w:rsidRPr="005647EB">
              <w:rPr>
                <w:lang w:eastAsia="zh-CN"/>
              </w:rPr>
              <w:t xml:space="preserve"> </w:t>
            </w:r>
            <w:r w:rsidR="008D1EDE" w:rsidRPr="005647EB">
              <w:rPr>
                <w:lang w:eastAsia="zh-CN"/>
              </w:rPr>
              <w:t>power</w:t>
            </w:r>
            <w:r w:rsidRPr="005647EB">
              <w:rPr>
                <w:lang w:eastAsia="zh-CN"/>
              </w:rPr>
              <w:t xml:space="preserve"> </w:t>
            </w:r>
            <w:r w:rsidR="008D1EDE" w:rsidRPr="005647EB">
              <w:rPr>
                <w:lang w:eastAsia="zh-CN"/>
              </w:rPr>
              <w:t>spectral</w:t>
            </w:r>
            <w:r w:rsidRPr="005647EB">
              <w:rPr>
                <w:lang w:eastAsia="zh-CN"/>
              </w:rPr>
              <w:t xml:space="preserve"> </w:t>
            </w:r>
            <w:r w:rsidR="008D1EDE" w:rsidRPr="005647EB">
              <w:rPr>
                <w:lang w:eastAsia="zh-CN"/>
              </w:rPr>
              <w:t>density</w:t>
            </w:r>
            <w:r w:rsidRPr="005647EB">
              <w:rPr>
                <w:lang w:eastAsia="zh-CN"/>
              </w:rPr>
              <w:t xml:space="preserve"> </w:t>
            </w:r>
            <w:r w:rsidR="008D1EDE" w:rsidRPr="005647EB">
              <w:rPr>
                <w:lang w:eastAsia="zh-CN"/>
              </w:rPr>
              <w:t>is</w:t>
            </w:r>
            <w:r w:rsidRPr="005647EB">
              <w:rPr>
                <w:lang w:eastAsia="zh-CN"/>
              </w:rPr>
              <w:t xml:space="preserve"> </w:t>
            </w:r>
            <w:r w:rsidR="008D1EDE" w:rsidRPr="005647EB">
              <w:rPr>
                <w:lang w:eastAsia="zh-CN"/>
              </w:rPr>
              <w:t>achieved</w:t>
            </w:r>
            <w:r w:rsidRPr="005647EB">
              <w:rPr>
                <w:lang w:eastAsia="zh-CN"/>
              </w:rPr>
              <w:t xml:space="preserve"> </w:t>
            </w:r>
            <w:r w:rsidR="008D1EDE" w:rsidRPr="005647EB">
              <w:rPr>
                <w:lang w:eastAsia="zh-CN"/>
              </w:rPr>
              <w:t>for</w:t>
            </w:r>
            <w:r w:rsidRPr="005647EB">
              <w:rPr>
                <w:lang w:eastAsia="zh-CN"/>
              </w:rPr>
              <w:t xml:space="preserve"> </w:t>
            </w:r>
            <w:r w:rsidR="008D1EDE" w:rsidRPr="005647EB">
              <w:rPr>
                <w:lang w:eastAsia="zh-CN"/>
              </w:rPr>
              <w:t>all</w:t>
            </w:r>
            <w:r w:rsidRPr="005647EB">
              <w:rPr>
                <w:lang w:eastAsia="zh-CN"/>
              </w:rPr>
              <w:t xml:space="preserve"> </w:t>
            </w:r>
            <w:r w:rsidR="008D1EDE" w:rsidRPr="005647EB">
              <w:rPr>
                <w:lang w:eastAsia="zh-CN"/>
              </w:rPr>
              <w:t>OFDM</w:t>
            </w:r>
            <w:r w:rsidRPr="005647EB">
              <w:rPr>
                <w:lang w:eastAsia="zh-CN"/>
              </w:rPr>
              <w:t xml:space="preserve"> </w:t>
            </w:r>
            <w:r w:rsidR="008D1EDE" w:rsidRPr="005647EB">
              <w:rPr>
                <w:lang w:eastAsia="zh-CN"/>
              </w:rPr>
              <w:t>symbols.</w:t>
            </w:r>
          </w:p>
          <w:p w14:paraId="78D6A4AE" w14:textId="241A02EA" w:rsidR="008D1EDE" w:rsidRPr="005647EB" w:rsidRDefault="002570E4" w:rsidP="002570E4">
            <w:pPr>
              <w:pStyle w:val="TAN"/>
              <w:keepNext w:val="0"/>
              <w:keepLines w:val="0"/>
              <w:rPr>
                <w:lang w:eastAsia="zh-CN"/>
              </w:rPr>
            </w:pPr>
            <w:r w:rsidRPr="005647EB">
              <w:rPr>
                <w:lang w:eastAsia="zh-CN"/>
              </w:rPr>
              <w:t>NOTE 2:</w:t>
            </w:r>
            <w:r w:rsidR="008D1EDE" w:rsidRPr="005647EB">
              <w:rPr>
                <w:lang w:eastAsia="zh-CN"/>
              </w:rPr>
              <w:tab/>
              <w:t>Interference</w:t>
            </w:r>
            <w:r w:rsidRPr="005647EB">
              <w:rPr>
                <w:lang w:eastAsia="zh-CN"/>
              </w:rPr>
              <w:t xml:space="preserve"> </w:t>
            </w:r>
            <w:r w:rsidR="008D1EDE" w:rsidRPr="005647EB">
              <w:rPr>
                <w:lang w:eastAsia="zh-CN"/>
              </w:rPr>
              <w:t>from</w:t>
            </w:r>
            <w:r w:rsidRPr="005647EB">
              <w:rPr>
                <w:lang w:eastAsia="zh-CN"/>
              </w:rPr>
              <w:t xml:space="preserve"> </w:t>
            </w:r>
            <w:r w:rsidR="008D1EDE" w:rsidRPr="005647EB">
              <w:rPr>
                <w:lang w:eastAsia="zh-CN"/>
              </w:rPr>
              <w:t>other</w:t>
            </w:r>
            <w:r w:rsidRPr="005647EB">
              <w:rPr>
                <w:lang w:eastAsia="zh-CN"/>
              </w:rPr>
              <w:t xml:space="preserve"> </w:t>
            </w:r>
            <w:r w:rsidR="008D1EDE" w:rsidRPr="005647EB">
              <w:rPr>
                <w:lang w:eastAsia="zh-CN"/>
              </w:rPr>
              <w:t>cells</w:t>
            </w:r>
            <w:r w:rsidRPr="005647EB">
              <w:rPr>
                <w:lang w:eastAsia="zh-CN"/>
              </w:rPr>
              <w:t xml:space="preserve"> </w:t>
            </w:r>
            <w:r w:rsidR="008D1EDE" w:rsidRPr="005647EB">
              <w:rPr>
                <w:lang w:eastAsia="zh-CN"/>
              </w:rPr>
              <w:t>and</w:t>
            </w:r>
            <w:r w:rsidRPr="005647EB">
              <w:rPr>
                <w:lang w:eastAsia="zh-CN"/>
              </w:rPr>
              <w:t xml:space="preserve"> </w:t>
            </w:r>
            <w:r w:rsidR="008D1EDE" w:rsidRPr="005647EB">
              <w:rPr>
                <w:lang w:eastAsia="zh-CN"/>
              </w:rPr>
              <w:t>noise</w:t>
            </w:r>
            <w:r w:rsidRPr="005647EB">
              <w:rPr>
                <w:lang w:eastAsia="zh-CN"/>
              </w:rPr>
              <w:t xml:space="preserve"> </w:t>
            </w:r>
            <w:r w:rsidR="008D1EDE" w:rsidRPr="005647EB">
              <w:rPr>
                <w:lang w:eastAsia="zh-CN"/>
              </w:rPr>
              <w:t>sources</w:t>
            </w:r>
            <w:r w:rsidRPr="005647EB">
              <w:rPr>
                <w:lang w:eastAsia="zh-CN"/>
              </w:rPr>
              <w:t xml:space="preserve"> </w:t>
            </w:r>
            <w:r w:rsidR="008D1EDE" w:rsidRPr="005647EB">
              <w:rPr>
                <w:lang w:eastAsia="zh-CN"/>
              </w:rPr>
              <w:t>not</w:t>
            </w:r>
            <w:r w:rsidRPr="005647EB">
              <w:rPr>
                <w:lang w:eastAsia="zh-CN"/>
              </w:rPr>
              <w:t xml:space="preserve"> </w:t>
            </w:r>
            <w:r w:rsidR="008D1EDE" w:rsidRPr="005647EB">
              <w:rPr>
                <w:lang w:eastAsia="zh-CN"/>
              </w:rPr>
              <w:t>specified</w:t>
            </w:r>
            <w:r w:rsidRPr="005647EB">
              <w:rPr>
                <w:lang w:eastAsia="zh-CN"/>
              </w:rPr>
              <w:t xml:space="preserve"> </w:t>
            </w:r>
            <w:r w:rsidR="008D1EDE" w:rsidRPr="005647EB">
              <w:rPr>
                <w:lang w:eastAsia="zh-CN"/>
              </w:rPr>
              <w:t>in</w:t>
            </w:r>
            <w:r w:rsidRPr="005647EB">
              <w:rPr>
                <w:lang w:eastAsia="zh-CN"/>
              </w:rPr>
              <w:t xml:space="preserve"> </w:t>
            </w:r>
            <w:r w:rsidR="008D1EDE" w:rsidRPr="005647EB">
              <w:rPr>
                <w:lang w:eastAsia="zh-CN"/>
              </w:rPr>
              <w:t>the</w:t>
            </w:r>
            <w:r w:rsidRPr="005647EB">
              <w:rPr>
                <w:lang w:eastAsia="zh-CN"/>
              </w:rPr>
              <w:t xml:space="preserve"> </w:t>
            </w:r>
            <w:r w:rsidR="008D1EDE" w:rsidRPr="005647EB">
              <w:rPr>
                <w:lang w:eastAsia="zh-CN"/>
              </w:rPr>
              <w:t>test</w:t>
            </w:r>
            <w:r w:rsidRPr="005647EB">
              <w:rPr>
                <w:lang w:eastAsia="zh-CN"/>
              </w:rPr>
              <w:t xml:space="preserve"> </w:t>
            </w:r>
            <w:r w:rsidR="008D1EDE" w:rsidRPr="005647EB">
              <w:rPr>
                <w:lang w:eastAsia="zh-CN"/>
              </w:rPr>
              <w:t>is</w:t>
            </w:r>
            <w:r w:rsidRPr="005647EB">
              <w:rPr>
                <w:lang w:eastAsia="zh-CN"/>
              </w:rPr>
              <w:t xml:space="preserve"> </w:t>
            </w:r>
            <w:r w:rsidR="008D1EDE" w:rsidRPr="005647EB">
              <w:rPr>
                <w:lang w:eastAsia="zh-CN"/>
              </w:rPr>
              <w:t>assumed</w:t>
            </w:r>
            <w:r w:rsidRPr="005647EB">
              <w:rPr>
                <w:lang w:eastAsia="zh-CN"/>
              </w:rPr>
              <w:t xml:space="preserve"> </w:t>
            </w:r>
            <w:r w:rsidR="008D1EDE" w:rsidRPr="005647EB">
              <w:rPr>
                <w:lang w:eastAsia="zh-CN"/>
              </w:rPr>
              <w:t>to</w:t>
            </w:r>
            <w:r w:rsidRPr="005647EB">
              <w:rPr>
                <w:lang w:eastAsia="zh-CN"/>
              </w:rPr>
              <w:t xml:space="preserve"> </w:t>
            </w:r>
            <w:r w:rsidR="008D1EDE" w:rsidRPr="005647EB">
              <w:rPr>
                <w:lang w:eastAsia="zh-CN"/>
              </w:rPr>
              <w:t>be</w:t>
            </w:r>
            <w:r w:rsidRPr="005647EB">
              <w:rPr>
                <w:lang w:eastAsia="zh-CN"/>
              </w:rPr>
              <w:t xml:space="preserve"> </w:t>
            </w:r>
            <w:r w:rsidR="008D1EDE" w:rsidRPr="005647EB">
              <w:rPr>
                <w:lang w:eastAsia="zh-CN"/>
              </w:rPr>
              <w:t>constant</w:t>
            </w:r>
            <w:r w:rsidRPr="005647EB">
              <w:rPr>
                <w:lang w:eastAsia="zh-CN"/>
              </w:rPr>
              <w:t xml:space="preserve"> </w:t>
            </w:r>
            <w:r w:rsidR="008D1EDE" w:rsidRPr="005647EB">
              <w:rPr>
                <w:lang w:eastAsia="zh-CN"/>
              </w:rPr>
              <w:t>over</w:t>
            </w:r>
            <w:r w:rsidRPr="005647EB">
              <w:rPr>
                <w:lang w:eastAsia="zh-CN"/>
              </w:rPr>
              <w:t xml:space="preserve"> </w:t>
            </w:r>
            <w:r w:rsidR="008D1EDE" w:rsidRPr="005647EB">
              <w:rPr>
                <w:lang w:eastAsia="zh-CN"/>
              </w:rPr>
              <w:t>subcarriers</w:t>
            </w:r>
            <w:r w:rsidRPr="005647EB">
              <w:rPr>
                <w:lang w:eastAsia="zh-CN"/>
              </w:rPr>
              <w:t xml:space="preserve"> </w:t>
            </w:r>
            <w:r w:rsidR="008D1EDE" w:rsidRPr="005647EB">
              <w:rPr>
                <w:lang w:eastAsia="zh-CN"/>
              </w:rPr>
              <w:t>and</w:t>
            </w:r>
            <w:r w:rsidRPr="005647EB">
              <w:rPr>
                <w:lang w:eastAsia="zh-CN"/>
              </w:rPr>
              <w:t xml:space="preserve"> </w:t>
            </w:r>
            <w:r w:rsidR="008D1EDE" w:rsidRPr="005647EB">
              <w:rPr>
                <w:lang w:eastAsia="zh-CN"/>
              </w:rPr>
              <w:t>time</w:t>
            </w:r>
            <w:r w:rsidRPr="005647EB">
              <w:rPr>
                <w:lang w:eastAsia="zh-CN"/>
              </w:rPr>
              <w:t xml:space="preserve"> </w:t>
            </w:r>
            <w:r w:rsidR="008D1EDE" w:rsidRPr="005647EB">
              <w:rPr>
                <w:lang w:eastAsia="zh-CN"/>
              </w:rPr>
              <w:t>and</w:t>
            </w:r>
            <w:r w:rsidRPr="005647EB">
              <w:rPr>
                <w:lang w:eastAsia="zh-CN"/>
              </w:rPr>
              <w:t xml:space="preserve"> </w:t>
            </w:r>
            <w:r w:rsidR="008D1EDE" w:rsidRPr="005647EB">
              <w:rPr>
                <w:lang w:eastAsia="zh-CN"/>
              </w:rPr>
              <w:t>shall</w:t>
            </w:r>
            <w:r w:rsidRPr="005647EB">
              <w:rPr>
                <w:lang w:eastAsia="zh-CN"/>
              </w:rPr>
              <w:t xml:space="preserve"> </w:t>
            </w:r>
            <w:r w:rsidR="008D1EDE" w:rsidRPr="005647EB">
              <w:rPr>
                <w:lang w:eastAsia="zh-CN"/>
              </w:rPr>
              <w:t>be</w:t>
            </w:r>
            <w:r w:rsidRPr="005647EB">
              <w:rPr>
                <w:lang w:eastAsia="zh-CN"/>
              </w:rPr>
              <w:t xml:space="preserve"> </w:t>
            </w:r>
            <w:r w:rsidR="008D1EDE" w:rsidRPr="005647EB">
              <w:rPr>
                <w:lang w:eastAsia="zh-CN"/>
              </w:rPr>
              <w:t>modelled</w:t>
            </w:r>
            <w:r w:rsidRPr="005647EB">
              <w:rPr>
                <w:lang w:eastAsia="zh-CN"/>
              </w:rPr>
              <w:t xml:space="preserve"> </w:t>
            </w:r>
            <w:r w:rsidR="008D1EDE" w:rsidRPr="005647EB">
              <w:rPr>
                <w:lang w:eastAsia="zh-CN"/>
              </w:rPr>
              <w:t>as</w:t>
            </w:r>
            <w:r w:rsidRPr="005647EB">
              <w:rPr>
                <w:lang w:eastAsia="zh-CN"/>
              </w:rPr>
              <w:t xml:space="preserve"> </w:t>
            </w:r>
            <w:r w:rsidR="008D1EDE" w:rsidRPr="005647EB">
              <w:rPr>
                <w:lang w:eastAsia="zh-CN"/>
              </w:rPr>
              <w:t>AWGN</w:t>
            </w:r>
            <w:r w:rsidRPr="005647EB">
              <w:rPr>
                <w:lang w:eastAsia="zh-CN"/>
              </w:rPr>
              <w:t xml:space="preserve"> </w:t>
            </w:r>
            <w:r w:rsidR="008D1EDE" w:rsidRPr="005647EB">
              <w:rPr>
                <w:lang w:eastAsia="zh-CN"/>
              </w:rPr>
              <w:t>of</w:t>
            </w:r>
            <w:r w:rsidRPr="005647EB">
              <w:rPr>
                <w:lang w:eastAsia="zh-CN"/>
              </w:rPr>
              <w:t xml:space="preserve"> </w:t>
            </w:r>
            <w:r w:rsidR="008D1EDE" w:rsidRPr="005647EB">
              <w:rPr>
                <w:lang w:eastAsia="zh-CN"/>
              </w:rPr>
              <w:t>appropriate</w:t>
            </w:r>
            <w:r w:rsidRPr="005647EB">
              <w:rPr>
                <w:lang w:eastAsia="zh-CN"/>
              </w:rPr>
              <w:t xml:space="preserve"> </w:t>
            </w:r>
            <w:r w:rsidR="008D1EDE" w:rsidRPr="005647EB">
              <w:rPr>
                <w:lang w:eastAsia="zh-CN"/>
              </w:rPr>
              <w:t>power</w:t>
            </w:r>
            <w:r w:rsidRPr="005647EB">
              <w:rPr>
                <w:lang w:eastAsia="zh-CN"/>
              </w:rPr>
              <w:t xml:space="preserve"> </w:t>
            </w:r>
            <w:r w:rsidR="008D1EDE" w:rsidRPr="005647EB">
              <w:rPr>
                <w:lang w:eastAsia="zh-CN"/>
              </w:rPr>
              <w:t>for</w:t>
            </w:r>
            <w:r w:rsidRPr="005647EB">
              <w:rPr>
                <w:lang w:eastAsia="zh-CN"/>
              </w:rPr>
              <w:t xml:space="preserve"> </w:t>
            </w:r>
            <w:r w:rsidR="008D1EDE" w:rsidRPr="005647EB">
              <w:rPr>
                <w:rFonts w:cs="v4.2.0"/>
                <w:lang w:eastAsia="zh-CN"/>
              </w:rPr>
              <w:t>N</w:t>
            </w:r>
            <w:r w:rsidR="008D1EDE" w:rsidRPr="005647EB">
              <w:rPr>
                <w:rFonts w:cs="v4.2.0"/>
                <w:vertAlign w:val="subscript"/>
                <w:lang w:eastAsia="zh-CN"/>
              </w:rPr>
              <w:t>oc</w:t>
            </w:r>
            <w:r w:rsidRPr="005647EB">
              <w:rPr>
                <w:rFonts w:cs="v4.2.0"/>
                <w:lang w:eastAsia="zh-CN"/>
              </w:rPr>
              <w:t xml:space="preserve"> </w:t>
            </w:r>
            <w:r w:rsidR="008D1EDE" w:rsidRPr="005647EB">
              <w:rPr>
                <w:lang w:eastAsia="zh-CN"/>
              </w:rPr>
              <w:t>to</w:t>
            </w:r>
            <w:r w:rsidRPr="005647EB">
              <w:rPr>
                <w:lang w:eastAsia="zh-CN"/>
              </w:rPr>
              <w:t xml:space="preserve"> </w:t>
            </w:r>
            <w:r w:rsidR="008D1EDE" w:rsidRPr="005647EB">
              <w:rPr>
                <w:lang w:eastAsia="zh-CN"/>
              </w:rPr>
              <w:t>be</w:t>
            </w:r>
            <w:r w:rsidRPr="005647EB">
              <w:rPr>
                <w:lang w:eastAsia="zh-CN"/>
              </w:rPr>
              <w:t xml:space="preserve"> </w:t>
            </w:r>
            <w:r w:rsidR="008D1EDE" w:rsidRPr="005647EB">
              <w:rPr>
                <w:lang w:eastAsia="zh-CN"/>
              </w:rPr>
              <w:t>fulfilled.</w:t>
            </w:r>
          </w:p>
          <w:p w14:paraId="5D789E7F" w14:textId="5756DE8A" w:rsidR="008D1EDE" w:rsidRPr="005647EB" w:rsidRDefault="002570E4" w:rsidP="002570E4">
            <w:pPr>
              <w:pStyle w:val="TAN"/>
              <w:keepNext w:val="0"/>
              <w:keepLines w:val="0"/>
              <w:rPr>
                <w:lang w:eastAsia="zh-CN"/>
              </w:rPr>
            </w:pPr>
            <w:r w:rsidRPr="005647EB">
              <w:rPr>
                <w:lang w:eastAsia="zh-CN"/>
              </w:rPr>
              <w:t>NOTE 3:</w:t>
            </w:r>
            <w:r w:rsidR="008D1EDE" w:rsidRPr="005647EB">
              <w:rPr>
                <w:lang w:eastAsia="zh-CN"/>
              </w:rPr>
              <w:tab/>
              <w:t>Es/Iot,</w:t>
            </w:r>
            <w:r w:rsidRPr="005647EB">
              <w:rPr>
                <w:lang w:eastAsia="zh-CN"/>
              </w:rPr>
              <w:t xml:space="preserve"> </w:t>
            </w:r>
            <w:r w:rsidR="008D1EDE" w:rsidRPr="005647EB">
              <w:rPr>
                <w:lang w:eastAsia="zh-CN"/>
              </w:rPr>
              <w:t>RSRP,</w:t>
            </w:r>
            <w:r w:rsidRPr="005647EB">
              <w:rPr>
                <w:lang w:eastAsia="zh-CN"/>
              </w:rPr>
              <w:t xml:space="preserve"> </w:t>
            </w:r>
            <w:r w:rsidR="008D1EDE" w:rsidRPr="005647EB">
              <w:rPr>
                <w:lang w:eastAsia="zh-CN"/>
              </w:rPr>
              <w:t>SCH_RP</w:t>
            </w:r>
            <w:r w:rsidRPr="005647EB">
              <w:rPr>
                <w:lang w:eastAsia="zh-CN"/>
              </w:rPr>
              <w:t xml:space="preserve"> </w:t>
            </w:r>
            <w:r w:rsidR="008D1EDE" w:rsidRPr="005647EB">
              <w:rPr>
                <w:lang w:eastAsia="zh-CN"/>
              </w:rPr>
              <w:t>and</w:t>
            </w:r>
            <w:r w:rsidRPr="005647EB">
              <w:rPr>
                <w:lang w:eastAsia="zh-CN"/>
              </w:rPr>
              <w:t xml:space="preserve"> </w:t>
            </w:r>
            <w:r w:rsidR="008D1EDE" w:rsidRPr="005647EB">
              <w:rPr>
                <w:lang w:eastAsia="zh-CN"/>
              </w:rPr>
              <w:t>Io</w:t>
            </w:r>
            <w:r w:rsidRPr="005647EB">
              <w:rPr>
                <w:lang w:eastAsia="zh-CN"/>
              </w:rPr>
              <w:t xml:space="preserve"> </w:t>
            </w:r>
            <w:r w:rsidR="008D1EDE" w:rsidRPr="005647EB">
              <w:rPr>
                <w:lang w:eastAsia="zh-CN"/>
              </w:rPr>
              <w:t>have</w:t>
            </w:r>
            <w:r w:rsidRPr="005647EB">
              <w:rPr>
                <w:lang w:eastAsia="zh-CN"/>
              </w:rPr>
              <w:t xml:space="preserve"> </w:t>
            </w:r>
            <w:r w:rsidR="008D1EDE" w:rsidRPr="005647EB">
              <w:rPr>
                <w:lang w:eastAsia="zh-CN"/>
              </w:rPr>
              <w:t>been</w:t>
            </w:r>
            <w:r w:rsidRPr="005647EB">
              <w:rPr>
                <w:lang w:eastAsia="zh-CN"/>
              </w:rPr>
              <w:t xml:space="preserve"> </w:t>
            </w:r>
            <w:r w:rsidR="008D1EDE" w:rsidRPr="005647EB">
              <w:rPr>
                <w:lang w:eastAsia="zh-CN"/>
              </w:rPr>
              <w:t>derived</w:t>
            </w:r>
            <w:r w:rsidRPr="005647EB">
              <w:rPr>
                <w:lang w:eastAsia="zh-CN"/>
              </w:rPr>
              <w:t xml:space="preserve"> </w:t>
            </w:r>
            <w:r w:rsidR="008D1EDE" w:rsidRPr="005647EB">
              <w:rPr>
                <w:lang w:eastAsia="zh-CN"/>
              </w:rPr>
              <w:t>from</w:t>
            </w:r>
            <w:r w:rsidRPr="005647EB">
              <w:rPr>
                <w:lang w:eastAsia="zh-CN"/>
              </w:rPr>
              <w:t xml:space="preserve"> </w:t>
            </w:r>
            <w:r w:rsidR="008D1EDE" w:rsidRPr="005647EB">
              <w:rPr>
                <w:lang w:eastAsia="zh-CN"/>
              </w:rPr>
              <w:t>other</w:t>
            </w:r>
            <w:r w:rsidRPr="005647EB">
              <w:rPr>
                <w:lang w:eastAsia="zh-CN"/>
              </w:rPr>
              <w:t xml:space="preserve"> </w:t>
            </w:r>
            <w:r w:rsidR="008D1EDE" w:rsidRPr="005647EB">
              <w:rPr>
                <w:lang w:eastAsia="zh-CN"/>
              </w:rPr>
              <w:t>parameters</w:t>
            </w:r>
            <w:r w:rsidRPr="005647EB">
              <w:rPr>
                <w:lang w:eastAsia="zh-CN"/>
              </w:rPr>
              <w:t xml:space="preserve"> </w:t>
            </w:r>
            <w:r w:rsidR="008D1EDE" w:rsidRPr="005647EB">
              <w:rPr>
                <w:lang w:eastAsia="zh-CN"/>
              </w:rPr>
              <w:t>for</w:t>
            </w:r>
            <w:r w:rsidRPr="005647EB">
              <w:rPr>
                <w:lang w:eastAsia="zh-CN"/>
              </w:rPr>
              <w:t xml:space="preserve"> </w:t>
            </w:r>
            <w:r w:rsidR="008D1EDE" w:rsidRPr="005647EB">
              <w:rPr>
                <w:lang w:eastAsia="zh-CN"/>
              </w:rPr>
              <w:t>information</w:t>
            </w:r>
            <w:r w:rsidRPr="005647EB">
              <w:rPr>
                <w:lang w:eastAsia="zh-CN"/>
              </w:rPr>
              <w:t xml:space="preserve"> </w:t>
            </w:r>
            <w:r w:rsidR="008D1EDE" w:rsidRPr="005647EB">
              <w:rPr>
                <w:lang w:eastAsia="zh-CN"/>
              </w:rPr>
              <w:t>purposes.</w:t>
            </w:r>
            <w:r w:rsidRPr="005647EB">
              <w:rPr>
                <w:lang w:eastAsia="zh-CN"/>
              </w:rPr>
              <w:t xml:space="preserve"> </w:t>
            </w:r>
            <w:r w:rsidR="008D1EDE" w:rsidRPr="005647EB">
              <w:rPr>
                <w:lang w:eastAsia="zh-CN"/>
              </w:rPr>
              <w:t>They</w:t>
            </w:r>
            <w:r w:rsidRPr="005647EB">
              <w:rPr>
                <w:lang w:eastAsia="zh-CN"/>
              </w:rPr>
              <w:t xml:space="preserve"> </w:t>
            </w:r>
            <w:r w:rsidR="008D1EDE" w:rsidRPr="005647EB">
              <w:rPr>
                <w:lang w:eastAsia="zh-CN"/>
              </w:rPr>
              <w:t>are</w:t>
            </w:r>
            <w:r w:rsidRPr="005647EB">
              <w:rPr>
                <w:lang w:eastAsia="zh-CN"/>
              </w:rPr>
              <w:t xml:space="preserve"> </w:t>
            </w:r>
            <w:r w:rsidR="008D1EDE" w:rsidRPr="005647EB">
              <w:rPr>
                <w:lang w:eastAsia="zh-CN"/>
              </w:rPr>
              <w:t>not</w:t>
            </w:r>
            <w:r w:rsidRPr="005647EB">
              <w:rPr>
                <w:lang w:eastAsia="zh-CN"/>
              </w:rPr>
              <w:t xml:space="preserve"> </w:t>
            </w:r>
            <w:r w:rsidR="008D1EDE" w:rsidRPr="005647EB">
              <w:rPr>
                <w:lang w:eastAsia="zh-CN"/>
              </w:rPr>
              <w:t>settable</w:t>
            </w:r>
            <w:r w:rsidRPr="005647EB">
              <w:rPr>
                <w:lang w:eastAsia="zh-CN"/>
              </w:rPr>
              <w:t xml:space="preserve"> </w:t>
            </w:r>
            <w:r w:rsidR="008D1EDE" w:rsidRPr="005647EB">
              <w:rPr>
                <w:lang w:eastAsia="zh-CN"/>
              </w:rPr>
              <w:t>parameters</w:t>
            </w:r>
            <w:r w:rsidRPr="005647EB">
              <w:rPr>
                <w:lang w:eastAsia="zh-CN"/>
              </w:rPr>
              <w:t xml:space="preserve"> </w:t>
            </w:r>
            <w:r w:rsidR="008D1EDE" w:rsidRPr="005647EB">
              <w:rPr>
                <w:lang w:eastAsia="zh-CN"/>
              </w:rPr>
              <w:t>themselves.</w:t>
            </w:r>
          </w:p>
          <w:p w14:paraId="77654E91" w14:textId="71E8D9AE" w:rsidR="008D1EDE" w:rsidRPr="005647EB" w:rsidRDefault="002570E4" w:rsidP="002570E4">
            <w:pPr>
              <w:pStyle w:val="TAN"/>
              <w:keepNext w:val="0"/>
              <w:keepLines w:val="0"/>
            </w:pPr>
            <w:r w:rsidRPr="005647EB">
              <w:rPr>
                <w:lang w:eastAsia="zh-CN"/>
              </w:rPr>
              <w:t>NOTE 4:</w:t>
            </w:r>
            <w:r w:rsidR="008D1EDE" w:rsidRPr="005647EB">
              <w:rPr>
                <w:lang w:eastAsia="zh-CN"/>
              </w:rPr>
              <w:tab/>
              <w:t>The</w:t>
            </w:r>
            <w:r w:rsidRPr="005647EB">
              <w:rPr>
                <w:lang w:eastAsia="zh-CN"/>
              </w:rPr>
              <w:t xml:space="preserve"> </w:t>
            </w:r>
            <w:r w:rsidR="008D1EDE" w:rsidRPr="005647EB">
              <w:rPr>
                <w:lang w:eastAsia="zh-CN"/>
              </w:rPr>
              <w:t>resources</w:t>
            </w:r>
            <w:r w:rsidRPr="005647EB">
              <w:rPr>
                <w:lang w:eastAsia="zh-CN"/>
              </w:rPr>
              <w:t xml:space="preserve"> </w:t>
            </w:r>
            <w:r w:rsidR="008D1EDE" w:rsidRPr="005647EB">
              <w:rPr>
                <w:lang w:eastAsia="zh-CN"/>
              </w:rPr>
              <w:t>for</w:t>
            </w:r>
            <w:r w:rsidRPr="005647EB">
              <w:rPr>
                <w:lang w:eastAsia="zh-CN"/>
              </w:rPr>
              <w:t xml:space="preserve"> </w:t>
            </w:r>
            <w:r w:rsidR="008D1EDE" w:rsidRPr="005647EB">
              <w:rPr>
                <w:lang w:eastAsia="zh-CN"/>
              </w:rPr>
              <w:t>uplink</w:t>
            </w:r>
            <w:r w:rsidRPr="005647EB">
              <w:rPr>
                <w:lang w:eastAsia="zh-CN"/>
              </w:rPr>
              <w:t xml:space="preserve"> </w:t>
            </w:r>
            <w:r w:rsidR="008D1EDE" w:rsidRPr="005647EB">
              <w:rPr>
                <w:lang w:eastAsia="zh-CN"/>
              </w:rPr>
              <w:t>transmission</w:t>
            </w:r>
            <w:r w:rsidRPr="005647EB">
              <w:rPr>
                <w:lang w:eastAsia="zh-CN"/>
              </w:rPr>
              <w:t xml:space="preserve"> </w:t>
            </w:r>
            <w:r w:rsidR="008D1EDE" w:rsidRPr="005647EB">
              <w:rPr>
                <w:lang w:eastAsia="zh-CN"/>
              </w:rPr>
              <w:t>are</w:t>
            </w:r>
            <w:r w:rsidRPr="005647EB">
              <w:rPr>
                <w:lang w:eastAsia="zh-CN"/>
              </w:rPr>
              <w:t xml:space="preserve"> </w:t>
            </w:r>
            <w:r w:rsidR="008D1EDE" w:rsidRPr="005647EB">
              <w:rPr>
                <w:lang w:eastAsia="zh-CN"/>
              </w:rPr>
              <w:t>assigned</w:t>
            </w:r>
            <w:r w:rsidRPr="005647EB">
              <w:rPr>
                <w:lang w:eastAsia="zh-CN"/>
              </w:rPr>
              <w:t xml:space="preserve"> </w:t>
            </w:r>
            <w:r w:rsidR="008D1EDE" w:rsidRPr="005647EB">
              <w:rPr>
                <w:lang w:eastAsia="zh-CN"/>
              </w:rPr>
              <w:t>to</w:t>
            </w:r>
            <w:r w:rsidRPr="005647EB">
              <w:rPr>
                <w:lang w:eastAsia="zh-CN"/>
              </w:rPr>
              <w:t xml:space="preserve"> </w:t>
            </w:r>
            <w:r w:rsidR="008D1EDE" w:rsidRPr="005647EB">
              <w:rPr>
                <w:lang w:eastAsia="zh-CN"/>
              </w:rPr>
              <w:t>the</w:t>
            </w:r>
            <w:r w:rsidRPr="005647EB">
              <w:rPr>
                <w:lang w:eastAsia="zh-CN"/>
              </w:rPr>
              <w:t xml:space="preserve"> </w:t>
            </w:r>
            <w:r w:rsidR="008D1EDE" w:rsidRPr="005647EB">
              <w:rPr>
                <w:lang w:eastAsia="zh-CN"/>
              </w:rPr>
              <w:t>UE</w:t>
            </w:r>
            <w:r w:rsidRPr="005647EB">
              <w:rPr>
                <w:lang w:eastAsia="zh-CN"/>
              </w:rPr>
              <w:t xml:space="preserve"> </w:t>
            </w:r>
            <w:r w:rsidR="008D1EDE" w:rsidRPr="005647EB">
              <w:rPr>
                <w:lang w:eastAsia="zh-CN"/>
              </w:rPr>
              <w:t>prior</w:t>
            </w:r>
            <w:r w:rsidRPr="005647EB">
              <w:rPr>
                <w:lang w:eastAsia="zh-CN"/>
              </w:rPr>
              <w:t xml:space="preserve"> </w:t>
            </w:r>
            <w:r w:rsidR="008D1EDE" w:rsidRPr="005647EB">
              <w:rPr>
                <w:lang w:eastAsia="zh-CN"/>
              </w:rPr>
              <w:t>to</w:t>
            </w:r>
            <w:r w:rsidRPr="005647EB">
              <w:rPr>
                <w:lang w:eastAsia="zh-CN"/>
              </w:rPr>
              <w:t xml:space="preserve"> </w:t>
            </w:r>
            <w:r w:rsidR="008D1EDE" w:rsidRPr="005647EB">
              <w:rPr>
                <w:lang w:eastAsia="zh-CN"/>
              </w:rPr>
              <w:t>the</w:t>
            </w:r>
            <w:r w:rsidRPr="005647EB">
              <w:rPr>
                <w:lang w:eastAsia="zh-CN"/>
              </w:rPr>
              <w:t xml:space="preserve"> </w:t>
            </w:r>
            <w:r w:rsidR="008D1EDE" w:rsidRPr="005647EB">
              <w:rPr>
                <w:lang w:eastAsia="zh-CN"/>
              </w:rPr>
              <w:t>start</w:t>
            </w:r>
            <w:r w:rsidRPr="005647EB">
              <w:rPr>
                <w:lang w:eastAsia="zh-CN"/>
              </w:rPr>
              <w:t xml:space="preserve"> </w:t>
            </w:r>
            <w:r w:rsidR="008D1EDE" w:rsidRPr="005647EB">
              <w:rPr>
                <w:lang w:eastAsia="zh-CN"/>
              </w:rPr>
              <w:t>of</w:t>
            </w:r>
            <w:r w:rsidRPr="005647EB">
              <w:rPr>
                <w:lang w:eastAsia="zh-CN"/>
              </w:rPr>
              <w:t xml:space="preserve"> </w:t>
            </w:r>
            <w:r w:rsidR="008D1EDE" w:rsidRPr="005647EB">
              <w:rPr>
                <w:lang w:eastAsia="zh-CN"/>
              </w:rPr>
              <w:t>time</w:t>
            </w:r>
            <w:r w:rsidRPr="005647EB">
              <w:rPr>
                <w:lang w:eastAsia="zh-CN"/>
              </w:rPr>
              <w:t xml:space="preserve"> </w:t>
            </w:r>
            <w:r w:rsidR="008D1EDE" w:rsidRPr="005647EB">
              <w:rPr>
                <w:lang w:eastAsia="zh-CN"/>
              </w:rPr>
              <w:t>period</w:t>
            </w:r>
            <w:r w:rsidRPr="005647EB">
              <w:rPr>
                <w:lang w:eastAsia="zh-CN"/>
              </w:rPr>
              <w:t xml:space="preserve"> </w:t>
            </w:r>
            <w:r w:rsidR="008D1EDE" w:rsidRPr="005647EB">
              <w:rPr>
                <w:lang w:eastAsia="zh-CN"/>
              </w:rPr>
              <w:t>T2.</w:t>
            </w:r>
          </w:p>
        </w:tc>
      </w:tr>
    </w:tbl>
    <w:p w14:paraId="583808B1" w14:textId="77777777" w:rsidR="008D1EDE" w:rsidRPr="005647EB" w:rsidRDefault="008D1EDE" w:rsidP="002570E4">
      <w:pPr>
        <w:rPr>
          <w:rFonts w:cs="v4.2.0"/>
        </w:rPr>
      </w:pPr>
    </w:p>
    <w:p w14:paraId="78B24511" w14:textId="15D8E68C" w:rsidR="008D1EDE" w:rsidRPr="005647EB" w:rsidRDefault="008D1EDE" w:rsidP="002570E4">
      <w:r w:rsidRPr="005647EB">
        <w:rPr>
          <w:rFonts w:cs="v4.2.0"/>
        </w:rPr>
        <w:t xml:space="preserve">The UE shall send one Event A3 triggered measurement report, with a measurement reporting delay less than </w:t>
      </w:r>
      <w:r w:rsidRPr="005647EB">
        <w:rPr>
          <w:lang w:eastAsia="zh-CN"/>
        </w:rPr>
        <w:t xml:space="preserve">819.2 </w:t>
      </w:r>
      <w:r w:rsidRPr="005647EB">
        <w:rPr>
          <w:rFonts w:cs="v4.2.0"/>
        </w:rPr>
        <w:t>s from the beginning of time period T2</w:t>
      </w:r>
      <w:r w:rsidRPr="005647EB">
        <w:rPr>
          <w:rFonts w:cs="v4.2.0"/>
          <w:lang w:eastAsia="zh-CN"/>
        </w:rPr>
        <w:t xml:space="preserve">, which is derived from </w:t>
      </w:r>
      <w:r w:rsidR="00914A62" w:rsidRPr="005647EB">
        <w:rPr>
          <w:rFonts w:cs="v4.2.0"/>
          <w:lang w:eastAsia="zh-CN"/>
        </w:rPr>
        <w:t>clause</w:t>
      </w:r>
      <w:r w:rsidRPr="005647EB">
        <w:rPr>
          <w:rFonts w:cs="v4.2.0"/>
          <w:lang w:eastAsia="zh-CN"/>
        </w:rPr>
        <w:t xml:space="preserve"> 8.13.3.5</w:t>
      </w:r>
      <w:r w:rsidRPr="005647EB">
        <w:rPr>
          <w:rFonts w:cs="v4.2.0"/>
        </w:rPr>
        <w:t xml:space="preserve">. </w:t>
      </w:r>
    </w:p>
    <w:p w14:paraId="6A10840D" w14:textId="77777777" w:rsidR="008D1EDE" w:rsidRPr="005647EB" w:rsidRDefault="008D1EDE" w:rsidP="002570E4">
      <w:pPr>
        <w:rPr>
          <w:rFonts w:cs="v4.2.0"/>
        </w:rPr>
      </w:pPr>
      <w:r w:rsidRPr="005647EB">
        <w:rPr>
          <w:rFonts w:cs="v4.2.0"/>
        </w:rPr>
        <w:t xml:space="preserve">The UE shall not send event triggered measurement reports, as long as the reporting criteria are not fulfilled. </w:t>
      </w:r>
    </w:p>
    <w:p w14:paraId="16A6CFB3" w14:textId="77777777" w:rsidR="008D1EDE" w:rsidRPr="005647EB" w:rsidRDefault="008D1EDE" w:rsidP="002570E4">
      <w:pPr>
        <w:rPr>
          <w:rFonts w:cs="v4.2.0"/>
        </w:rPr>
      </w:pPr>
      <w:r w:rsidRPr="005647EB">
        <w:rPr>
          <w:rFonts w:cs="v4.2.0"/>
        </w:rPr>
        <w:t xml:space="preserve">The rate of correct events observed during repeated tests shall be at least 90% with a </w:t>
      </w:r>
      <w:r w:rsidRPr="005647EB">
        <w:t>confidence level of 95%</w:t>
      </w:r>
      <w:r w:rsidRPr="005647EB">
        <w:rPr>
          <w:rFonts w:cs="v4.2.0"/>
        </w:rPr>
        <w:t>.</w:t>
      </w:r>
    </w:p>
    <w:p w14:paraId="187ACBDD" w14:textId="77777777" w:rsidR="008D1EDE" w:rsidRPr="005647EB" w:rsidRDefault="008D1EDE" w:rsidP="002570E4">
      <w:pPr>
        <w:pStyle w:val="NO"/>
        <w:keepLines w:val="0"/>
      </w:pPr>
      <w:r w:rsidRPr="005647EB">
        <w:t>NOTE:</w:t>
      </w:r>
      <w:r w:rsidRPr="005647EB">
        <w:tab/>
        <w:t xml:space="preserve">The actual overall delays measured in the test may be up to </w:t>
      </w:r>
      <w:r w:rsidRPr="005647EB">
        <w:rPr>
          <w:rFonts w:cs="v4.2.0"/>
          <w:i/>
          <w:lang w:eastAsia="ja-JP"/>
        </w:rPr>
        <w:t>pusch-maxNumRepetitionCEmodeB</w:t>
      </w:r>
      <w:r w:rsidRPr="005647EB">
        <w:rPr>
          <w:rFonts w:cs="v4.2.0"/>
        </w:rPr>
        <w:t xml:space="preserve"> x TTI</w:t>
      </w:r>
      <w:r w:rsidRPr="005647EB">
        <w:rPr>
          <w:rFonts w:cs="v4.2.0"/>
          <w:vertAlign w:val="subscript"/>
        </w:rPr>
        <w:t>DCCH</w:t>
      </w:r>
      <w:r w:rsidRPr="005647EB">
        <w:t xml:space="preserve"> higher than the measurement reporting delays above because of TTI insertion uncertainty of the measurement report in DCCH</w:t>
      </w:r>
      <w:r w:rsidRPr="005647EB">
        <w:rPr>
          <w:lang w:eastAsia="zh-CN"/>
        </w:rPr>
        <w:t>,</w:t>
      </w:r>
      <w:r w:rsidRPr="005647EB">
        <w:rPr>
          <w:rFonts w:cs="v4.2.0"/>
          <w:lang w:eastAsia="zh-CN"/>
        </w:rPr>
        <w:t xml:space="preserve"> where </w:t>
      </w:r>
      <w:r w:rsidRPr="005647EB">
        <w:rPr>
          <w:rFonts w:cs="v4.2.0"/>
          <w:i/>
          <w:lang w:eastAsia="zh-CN"/>
        </w:rPr>
        <w:t>pusch-maxNumRepetitionCEmodeB</w:t>
      </w:r>
      <w:r w:rsidRPr="005647EB">
        <w:rPr>
          <w:rFonts w:cs="v4.2.0"/>
          <w:lang w:eastAsia="zh-CN"/>
        </w:rPr>
        <w:t xml:space="preserve"> [2] is the maximum number of PUSCH repetitions configured</w:t>
      </w:r>
    </w:p>
    <w:p w14:paraId="39EB9BDA" w14:textId="77777777" w:rsidR="008057B3" w:rsidRPr="005647EB" w:rsidRDefault="008057B3" w:rsidP="002570E4">
      <w:pPr>
        <w:pStyle w:val="Heading3"/>
        <w:keepNext w:val="0"/>
        <w:keepLines w:val="0"/>
        <w:rPr>
          <w:rFonts w:cs="v4.2.0"/>
          <w:snapToGrid w:val="0"/>
          <w:lang w:eastAsia="zh-TW"/>
        </w:rPr>
      </w:pPr>
      <w:r w:rsidRPr="005647EB">
        <w:rPr>
          <w:bCs/>
        </w:rPr>
        <w:lastRenderedPageBreak/>
        <w:t>8.4.14</w:t>
      </w:r>
      <w:r w:rsidRPr="005647EB">
        <w:tab/>
      </w:r>
      <w:r w:rsidR="002B570A" w:rsidRPr="005647EB">
        <w:t xml:space="preserve">E-UTRAN </w:t>
      </w:r>
      <w:r w:rsidRPr="005647EB">
        <w:t>T</w:t>
      </w:r>
      <w:r w:rsidRPr="005647EB">
        <w:rPr>
          <w:rFonts w:cs="v4.2.0"/>
          <w:snapToGrid w:val="0"/>
          <w:lang w:eastAsia="zh-TW"/>
        </w:rPr>
        <w:t>DD-TDD Inter-frequency event triggered reporting under fading propagation conditions in asynchronous cells for CE UE in CEMode</w:t>
      </w:r>
      <w:r w:rsidR="0045714D" w:rsidRPr="005647EB">
        <w:rPr>
          <w:rFonts w:cs="v4.2.0"/>
          <w:snapToGrid w:val="0"/>
          <w:lang w:eastAsia="zh-TW"/>
        </w:rPr>
        <w:t>A when DRX is used</w:t>
      </w:r>
    </w:p>
    <w:p w14:paraId="1EC6C760" w14:textId="77777777" w:rsidR="008057B3" w:rsidRPr="005647EB" w:rsidRDefault="008057B3" w:rsidP="002570E4">
      <w:pPr>
        <w:pStyle w:val="Heading4"/>
        <w:keepNext w:val="0"/>
        <w:keepLines w:val="0"/>
        <w:rPr>
          <w:lang w:eastAsia="zh-TW"/>
        </w:rPr>
      </w:pPr>
      <w:r w:rsidRPr="005647EB">
        <w:rPr>
          <w:lang w:eastAsia="zh-TW"/>
        </w:rPr>
        <w:t>8.4.14.1</w:t>
      </w:r>
      <w:r w:rsidRPr="005647EB">
        <w:rPr>
          <w:lang w:eastAsia="zh-TW"/>
        </w:rPr>
        <w:tab/>
        <w:t>Test purpose</w:t>
      </w:r>
    </w:p>
    <w:p w14:paraId="4ADB64CC" w14:textId="7FC0F49E"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5DB6C56B" w14:textId="77777777" w:rsidR="008057B3" w:rsidRPr="005647EB" w:rsidRDefault="008057B3" w:rsidP="002570E4">
      <w:pPr>
        <w:pStyle w:val="Heading4"/>
        <w:keepNext w:val="0"/>
        <w:keepLines w:val="0"/>
        <w:rPr>
          <w:lang w:eastAsia="zh-TW"/>
        </w:rPr>
      </w:pPr>
      <w:r w:rsidRPr="005647EB">
        <w:rPr>
          <w:lang w:eastAsia="zh-TW"/>
        </w:rPr>
        <w:t>8.4.14.2</w:t>
      </w:r>
      <w:r w:rsidRPr="005647EB">
        <w:rPr>
          <w:lang w:eastAsia="zh-TW"/>
        </w:rPr>
        <w:tab/>
        <w:t>Test applicability</w:t>
      </w:r>
    </w:p>
    <w:p w14:paraId="47C07582"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3D68DBB0" w14:textId="77777777" w:rsidR="008057B3" w:rsidRPr="005647EB" w:rsidRDefault="008057B3" w:rsidP="002570E4">
      <w:pPr>
        <w:pStyle w:val="Heading4"/>
        <w:keepNext w:val="0"/>
        <w:keepLines w:val="0"/>
        <w:rPr>
          <w:lang w:eastAsia="zh-TW"/>
        </w:rPr>
      </w:pPr>
      <w:r w:rsidRPr="005647EB">
        <w:rPr>
          <w:lang w:eastAsia="zh-TW"/>
        </w:rPr>
        <w:t>8.4.14.3</w:t>
      </w:r>
      <w:r w:rsidRPr="005647EB">
        <w:rPr>
          <w:lang w:eastAsia="zh-TW"/>
        </w:rPr>
        <w:tab/>
        <w:t>Minimum conformance requirements</w:t>
      </w:r>
    </w:p>
    <w:p w14:paraId="7AC0B225" w14:textId="3843ED35"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applicable to Category M2 and non-BL</w:t>
      </w:r>
      <w:r w:rsidR="0045714D" w:rsidRPr="005647EB">
        <w:t xml:space="preserve"> </w:t>
      </w:r>
      <w:r w:rsidRPr="005647EB">
        <w:t>CE UEs. Pending discussion in RAN4 is needed to update the wording</w:t>
      </w:r>
      <w:r w:rsidRPr="005647EB">
        <w:rPr>
          <w:lang w:eastAsia="zh-TW"/>
        </w:rPr>
        <w:t>.</w:t>
      </w:r>
    </w:p>
    <w:p w14:paraId="4D7F3305" w14:textId="77777777" w:rsidR="0045714D" w:rsidRPr="005647EB" w:rsidRDefault="0045714D" w:rsidP="002570E4">
      <w:pPr>
        <w:rPr>
          <w:rFonts w:cs="v4.2.0"/>
        </w:rPr>
      </w:pPr>
      <w:r w:rsidRPr="005647EB">
        <w:t>When DRX is in use and when DRX or eDRX_CONN is in use</w:t>
      </w:r>
      <w:r w:rsidRPr="005647EB">
        <w:rPr>
          <w:lang w:eastAsia="zh-CN"/>
        </w:rPr>
        <w:t xml:space="preserve">, </w:t>
      </w:r>
      <w:r w:rsidRPr="005647EB">
        <w:t>either measurement gaps are scheduled or the UE supports capability of conducting such measurements without gaps</w:t>
      </w:r>
      <w:r w:rsidRPr="005647EB">
        <w:rPr>
          <w:rFonts w:cs="v4.2.0"/>
          <w:lang w:eastAsia="zh-CN"/>
        </w:rPr>
        <w:t>,</w:t>
      </w:r>
      <w:r w:rsidRPr="005647EB">
        <w:t xml:space="preserve"> the UE shall be able to identify a new detectable </w:t>
      </w:r>
      <w:r w:rsidRPr="005647EB">
        <w:rPr>
          <w:lang w:eastAsia="zh-CN"/>
        </w:rPr>
        <w:t>T</w:t>
      </w:r>
      <w:r w:rsidRPr="005647EB">
        <w:t>DD inter frequency cell within T</w:t>
      </w:r>
      <w:r w:rsidRPr="005647EB">
        <w:rPr>
          <w:vertAlign w:val="subscript"/>
        </w:rPr>
        <w:t>identify_inter_ UE catM1</w:t>
      </w:r>
      <w:r w:rsidRPr="005647EB">
        <w:t xml:space="preserve"> as shown in table 8.13.2.6.3.2-1</w:t>
      </w:r>
      <w:r w:rsidRPr="005647EB">
        <w:rPr>
          <w:rFonts w:cs="v4.2.0"/>
        </w:rPr>
        <w:t>.</w:t>
      </w:r>
    </w:p>
    <w:p w14:paraId="23D53124" w14:textId="77777777" w:rsidR="0045714D" w:rsidRPr="005647EB" w:rsidRDefault="0045714D" w:rsidP="002570E4">
      <w:r w:rsidRPr="005647EB">
        <w:rPr>
          <w:rFonts w:cs="v4.2.0"/>
        </w:rPr>
        <w:t xml:space="preserve">When eDRX_CONN is in use the UE shall be able to identify a new detectable </w:t>
      </w:r>
      <w:r w:rsidRPr="005647EB">
        <w:rPr>
          <w:rFonts w:cs="v4.2.0"/>
          <w:lang w:eastAsia="zh-CN"/>
        </w:rPr>
        <w:t>T</w:t>
      </w:r>
      <w:r w:rsidRPr="005647EB">
        <w:rPr>
          <w:rFonts w:cs="v4.2.0"/>
        </w:rPr>
        <w:t>DD inter frequency cell within T</w:t>
      </w:r>
      <w:r w:rsidRPr="005647EB">
        <w:rPr>
          <w:rFonts w:cs="v4.2.0"/>
          <w:vertAlign w:val="subscript"/>
        </w:rPr>
        <w:t>identify_inter_UE cat M1_NC</w:t>
      </w:r>
      <w:r w:rsidRPr="005647EB">
        <w:rPr>
          <w:rFonts w:cs="v4.2.0"/>
        </w:rPr>
        <w:t xml:space="preserve"> as shown in table 8.13.2.6.3.2-1A.</w:t>
      </w:r>
    </w:p>
    <w:p w14:paraId="44CB0240" w14:textId="77777777" w:rsidR="0045714D" w:rsidRPr="005647EB" w:rsidRDefault="0045714D" w:rsidP="002570E4">
      <w:pPr>
        <w:pStyle w:val="TH"/>
        <w:keepNext w:val="0"/>
        <w:keepLines w:val="0"/>
      </w:pPr>
      <w:r w:rsidRPr="005647EB">
        <w:rPr>
          <w:snapToGrid w:val="0"/>
        </w:rPr>
        <w:t xml:space="preserve">Table 8.13.2.6.3.2-1: </w:t>
      </w:r>
      <w:r w:rsidRPr="005647EB">
        <w:t xml:space="preserve">Requirement to identify a newly detectable </w:t>
      </w:r>
      <w:r w:rsidRPr="005647EB">
        <w:rPr>
          <w:lang w:eastAsia="zh-CN"/>
        </w:rPr>
        <w:t>T</w:t>
      </w:r>
      <w:r w:rsidRPr="005647EB">
        <w: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1991"/>
        <w:gridCol w:w="4338"/>
      </w:tblGrid>
      <w:tr w:rsidR="0045714D" w:rsidRPr="005647EB" w14:paraId="1FB80FF5" w14:textId="77777777" w:rsidTr="002570E4">
        <w:trPr>
          <w:cantSplit/>
          <w:jc w:val="center"/>
        </w:trPr>
        <w:tc>
          <w:tcPr>
            <w:tcW w:w="1377" w:type="dxa"/>
            <w:tcBorders>
              <w:top w:val="single" w:sz="4" w:space="0" w:color="auto"/>
              <w:left w:val="single" w:sz="4" w:space="0" w:color="auto"/>
              <w:bottom w:val="single" w:sz="4" w:space="0" w:color="auto"/>
              <w:right w:val="single" w:sz="4" w:space="0" w:color="auto"/>
            </w:tcBorders>
          </w:tcPr>
          <w:p w14:paraId="3B2238BA" w14:textId="7A5E4445" w:rsidR="0045714D" w:rsidRPr="005647EB" w:rsidRDefault="0045714D"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91" w:type="dxa"/>
            <w:tcBorders>
              <w:top w:val="single" w:sz="4" w:space="0" w:color="auto"/>
              <w:left w:val="single" w:sz="4" w:space="0" w:color="auto"/>
              <w:bottom w:val="single" w:sz="4" w:space="0" w:color="auto"/>
              <w:right w:val="single" w:sz="4" w:space="0" w:color="auto"/>
            </w:tcBorders>
            <w:hideMark/>
          </w:tcPr>
          <w:p w14:paraId="2AE70B7E" w14:textId="27A00169" w:rsidR="0045714D" w:rsidRPr="005647EB" w:rsidRDefault="0045714D"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338" w:type="dxa"/>
            <w:tcBorders>
              <w:top w:val="single" w:sz="4" w:space="0" w:color="auto"/>
              <w:left w:val="single" w:sz="4" w:space="0" w:color="auto"/>
              <w:bottom w:val="single" w:sz="4" w:space="0" w:color="auto"/>
              <w:right w:val="single" w:sz="4" w:space="0" w:color="auto"/>
            </w:tcBorders>
            <w:hideMark/>
          </w:tcPr>
          <w:p w14:paraId="7CB0A508" w14:textId="46B0BFD3"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45714D" w:rsidRPr="005647EB" w14:paraId="5D4D1F71"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7348DAC8"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991" w:type="dxa"/>
            <w:tcBorders>
              <w:top w:val="single" w:sz="4" w:space="0" w:color="auto"/>
              <w:left w:val="single" w:sz="4" w:space="0" w:color="auto"/>
              <w:bottom w:val="single" w:sz="4" w:space="0" w:color="auto"/>
              <w:right w:val="single" w:sz="4" w:space="0" w:color="auto"/>
            </w:tcBorders>
            <w:hideMark/>
          </w:tcPr>
          <w:p w14:paraId="4CFE0E03" w14:textId="77777777" w:rsidR="0045714D" w:rsidRPr="005647EB" w:rsidRDefault="0045714D" w:rsidP="002570E4">
            <w:pPr>
              <w:pStyle w:val="TAC"/>
              <w:keepNext w:val="0"/>
              <w:keepLines w:val="0"/>
              <w:rPr>
                <w:rFonts w:cs="Arial"/>
              </w:rPr>
            </w:pPr>
            <w:r w:rsidRPr="005647EB">
              <w:rPr>
                <w:rFonts w:cs="Arial"/>
              </w:rPr>
              <w:t>≤0.04</w:t>
            </w:r>
          </w:p>
        </w:tc>
        <w:tc>
          <w:tcPr>
            <w:tcW w:w="4338" w:type="dxa"/>
            <w:tcBorders>
              <w:top w:val="single" w:sz="4" w:space="0" w:color="auto"/>
              <w:left w:val="single" w:sz="4" w:space="0" w:color="auto"/>
              <w:bottom w:val="single" w:sz="4" w:space="0" w:color="auto"/>
              <w:right w:val="single" w:sz="4" w:space="0" w:color="auto"/>
            </w:tcBorders>
            <w:hideMark/>
          </w:tcPr>
          <w:p w14:paraId="496C5D89" w14:textId="293A4FC4" w:rsidR="0045714D" w:rsidRPr="005647EB" w:rsidRDefault="0045714D" w:rsidP="002570E4">
            <w:pPr>
              <w:pStyle w:val="TAC"/>
              <w:keepNext w:val="0"/>
              <w:keepLines w:val="0"/>
              <w:rPr>
                <w:rFonts w:cs="Arial"/>
              </w:rPr>
            </w:pPr>
            <w:r w:rsidRPr="005647EB">
              <w:rPr>
                <w:rFonts w:cs="Arial"/>
              </w:rPr>
              <w:t>1.44*</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45714D" w:rsidRPr="005647EB" w14:paraId="3E5B8214" w14:textId="77777777" w:rsidTr="002570E4">
        <w:trPr>
          <w:cantSplit/>
          <w:jc w:val="center"/>
        </w:trPr>
        <w:tc>
          <w:tcPr>
            <w:tcW w:w="1377" w:type="dxa"/>
            <w:vMerge/>
            <w:tcBorders>
              <w:left w:val="single" w:sz="4" w:space="0" w:color="auto"/>
              <w:right w:val="single" w:sz="4" w:space="0" w:color="auto"/>
            </w:tcBorders>
          </w:tcPr>
          <w:p w14:paraId="72BC279C" w14:textId="77777777" w:rsidR="0045714D" w:rsidRPr="005647EB" w:rsidRDefault="0045714D"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37488BA6" w14:textId="77777777" w:rsidR="0045714D" w:rsidRPr="005647EB" w:rsidRDefault="0045714D" w:rsidP="002570E4">
            <w:pPr>
              <w:pStyle w:val="TAC"/>
              <w:keepNext w:val="0"/>
              <w:keepLines w:val="0"/>
              <w:rPr>
                <w:rFonts w:cs="Arial"/>
                <w:snapToGrid w:val="0"/>
              </w:rPr>
            </w:pPr>
            <w:r w:rsidRPr="005647EB">
              <w:rPr>
                <w:rFonts w:cs="Arial"/>
              </w:rPr>
              <w:t>0.04&lt;DRX-cycle≤0.08</w:t>
            </w:r>
          </w:p>
        </w:tc>
        <w:tc>
          <w:tcPr>
            <w:tcW w:w="4338" w:type="dxa"/>
            <w:tcBorders>
              <w:top w:val="single" w:sz="4" w:space="0" w:color="auto"/>
              <w:left w:val="single" w:sz="4" w:space="0" w:color="auto"/>
              <w:bottom w:val="single" w:sz="4" w:space="0" w:color="auto"/>
              <w:right w:val="single" w:sz="4" w:space="0" w:color="auto"/>
            </w:tcBorders>
            <w:hideMark/>
          </w:tcPr>
          <w:p w14:paraId="7522426F" w14:textId="27E4750E"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(40*</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44491110" w14:textId="77777777" w:rsidTr="002570E4">
        <w:trPr>
          <w:cantSplit/>
          <w:jc w:val="center"/>
        </w:trPr>
        <w:tc>
          <w:tcPr>
            <w:tcW w:w="1377" w:type="dxa"/>
            <w:vMerge/>
            <w:tcBorders>
              <w:left w:val="single" w:sz="4" w:space="0" w:color="auto"/>
              <w:right w:val="single" w:sz="4" w:space="0" w:color="auto"/>
            </w:tcBorders>
          </w:tcPr>
          <w:p w14:paraId="579A0684" w14:textId="77777777" w:rsidR="0045714D" w:rsidRPr="005647EB" w:rsidRDefault="0045714D"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4AF8DA35" w14:textId="77777777" w:rsidR="0045714D" w:rsidRPr="005647EB" w:rsidRDefault="0045714D" w:rsidP="002570E4">
            <w:pPr>
              <w:pStyle w:val="TAC"/>
              <w:keepNext w:val="0"/>
              <w:keepLines w:val="0"/>
              <w:rPr>
                <w:rFonts w:cs="Arial"/>
              </w:rPr>
            </w:pPr>
            <w:r w:rsidRPr="005647EB">
              <w:rPr>
                <w:rFonts w:cs="Arial"/>
              </w:rPr>
              <w:t>0.128</w:t>
            </w:r>
          </w:p>
        </w:tc>
        <w:tc>
          <w:tcPr>
            <w:tcW w:w="4338" w:type="dxa"/>
            <w:tcBorders>
              <w:top w:val="single" w:sz="4" w:space="0" w:color="auto"/>
              <w:left w:val="single" w:sz="4" w:space="0" w:color="auto"/>
              <w:bottom w:val="single" w:sz="4" w:space="0" w:color="auto"/>
              <w:right w:val="single" w:sz="4" w:space="0" w:color="auto"/>
            </w:tcBorders>
            <w:hideMark/>
          </w:tcPr>
          <w:p w14:paraId="47D7FE71" w14:textId="46033A25" w:rsidR="0045714D" w:rsidRPr="005647EB" w:rsidRDefault="0045714D" w:rsidP="002570E4">
            <w:pPr>
              <w:pStyle w:val="TAC"/>
              <w:keepNext w:val="0"/>
              <w:keepLines w:val="0"/>
              <w:rPr>
                <w:rFonts w:cs="Arial"/>
              </w:rPr>
            </w:pPr>
            <w:r w:rsidRPr="005647EB">
              <w:rPr>
                <w:rFonts w:cs="Arial"/>
              </w:rPr>
              <w:t>3.2*</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(25*</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33AF989E" w14:textId="77777777" w:rsidTr="002570E4">
        <w:trPr>
          <w:cantSplit/>
          <w:jc w:val="center"/>
        </w:trPr>
        <w:tc>
          <w:tcPr>
            <w:tcW w:w="1377" w:type="dxa"/>
            <w:vMerge/>
            <w:tcBorders>
              <w:left w:val="single" w:sz="4" w:space="0" w:color="auto"/>
              <w:bottom w:val="single" w:sz="4" w:space="0" w:color="auto"/>
              <w:right w:val="single" w:sz="4" w:space="0" w:color="auto"/>
            </w:tcBorders>
          </w:tcPr>
          <w:p w14:paraId="42206EC0" w14:textId="77777777" w:rsidR="0045714D" w:rsidRPr="005647EB" w:rsidRDefault="0045714D"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714590B7" w14:textId="77777777" w:rsidR="0045714D" w:rsidRPr="005647EB" w:rsidRDefault="0045714D" w:rsidP="002570E4">
            <w:pPr>
              <w:pStyle w:val="TAC"/>
              <w:keepNext w:val="0"/>
              <w:keepLines w:val="0"/>
              <w:rPr>
                <w:rFonts w:cs="Arial"/>
                <w:snapToGrid w:val="0"/>
              </w:rPr>
            </w:pPr>
            <w:r w:rsidRPr="005647EB">
              <w:rPr>
                <w:rFonts w:cs="Arial"/>
              </w:rPr>
              <w:t>0.128&lt;DRX-cycle≤2.56</w:t>
            </w:r>
          </w:p>
        </w:tc>
        <w:tc>
          <w:tcPr>
            <w:tcW w:w="4338" w:type="dxa"/>
            <w:tcBorders>
              <w:top w:val="single" w:sz="4" w:space="0" w:color="auto"/>
              <w:left w:val="single" w:sz="4" w:space="0" w:color="auto"/>
              <w:bottom w:val="single" w:sz="4" w:space="0" w:color="auto"/>
              <w:right w:val="single" w:sz="4" w:space="0" w:color="auto"/>
            </w:tcBorders>
            <w:hideMark/>
          </w:tcPr>
          <w:p w14:paraId="14CDBBF0" w14:textId="3C8D5C98"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2(20*</w:t>
            </w:r>
            <w:r w:rsidR="002570E4" w:rsidRPr="005647EB">
              <w:rPr>
                <w:rFonts w:cs="Arial"/>
              </w:rPr>
              <w:t xml:space="preserve"> </w:t>
            </w:r>
            <w:r w:rsidRPr="005647EB">
              <w:t>K</w:t>
            </w:r>
            <w:r w:rsidRPr="005647EB">
              <w:rPr>
                <w:vertAlign w:val="subscript"/>
              </w:rPr>
              <w:t>inter_M</w:t>
            </w:r>
            <w:r w:rsidR="002570E4" w:rsidRPr="005647EB">
              <w:rPr>
                <w:vertAlign w:val="subscript"/>
              </w:rPr>
              <w:t xml:space="preserve"> </w:t>
            </w:r>
            <w:r w:rsidRPr="005647EB">
              <w:rPr>
                <w:vertAlign w:val="subscript"/>
              </w:rPr>
              <w:t>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16FB4145"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727EA23D"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1991" w:type="dxa"/>
            <w:tcBorders>
              <w:top w:val="single" w:sz="4" w:space="0" w:color="auto"/>
              <w:left w:val="single" w:sz="4" w:space="0" w:color="auto"/>
              <w:bottom w:val="single" w:sz="4" w:space="0" w:color="auto"/>
              <w:right w:val="single" w:sz="4" w:space="0" w:color="auto"/>
            </w:tcBorders>
            <w:hideMark/>
          </w:tcPr>
          <w:p w14:paraId="7F22EAE1" w14:textId="77777777" w:rsidR="0045714D" w:rsidRPr="005647EB" w:rsidRDefault="0045714D" w:rsidP="002570E4">
            <w:pPr>
              <w:pStyle w:val="TAC"/>
              <w:keepNext w:val="0"/>
              <w:keepLines w:val="0"/>
              <w:rPr>
                <w:rFonts w:cs="Arial"/>
                <w:lang w:eastAsia="zh-CN"/>
              </w:rPr>
            </w:pPr>
            <w:r w:rsidRPr="005647EB">
              <w:rPr>
                <w:rFonts w:cs="Arial"/>
              </w:rPr>
              <w:t>&lt;0.</w:t>
            </w:r>
            <w:r w:rsidRPr="005647EB">
              <w:rPr>
                <w:rFonts w:cs="Arial"/>
                <w:lang w:eastAsia="zh-CN"/>
              </w:rPr>
              <w:t>128</w:t>
            </w:r>
          </w:p>
        </w:tc>
        <w:tc>
          <w:tcPr>
            <w:tcW w:w="4338" w:type="dxa"/>
            <w:tcBorders>
              <w:top w:val="single" w:sz="4" w:space="0" w:color="auto"/>
              <w:left w:val="single" w:sz="4" w:space="0" w:color="auto"/>
              <w:bottom w:val="single" w:sz="4" w:space="0" w:color="auto"/>
              <w:right w:val="single" w:sz="4" w:space="0" w:color="auto"/>
            </w:tcBorders>
            <w:hideMark/>
          </w:tcPr>
          <w:p w14:paraId="7999A927" w14:textId="5228A8B9" w:rsidR="0045714D" w:rsidRPr="005647EB" w:rsidRDefault="0045714D" w:rsidP="002570E4">
            <w:pPr>
              <w:pStyle w:val="TAC"/>
              <w:keepNext w:val="0"/>
              <w:keepLines w:val="0"/>
              <w:rPr>
                <w:rFonts w:cs="Arial"/>
              </w:rPr>
            </w:pPr>
            <w:r w:rsidRPr="005647EB">
              <w:rPr>
                <w:rFonts w:cs="Arial"/>
              </w:rPr>
              <w:t>2.88*</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45714D" w:rsidRPr="005647EB" w14:paraId="187AB1A6" w14:textId="77777777" w:rsidTr="002570E4">
        <w:trPr>
          <w:cantSplit/>
          <w:jc w:val="center"/>
        </w:trPr>
        <w:tc>
          <w:tcPr>
            <w:tcW w:w="1377" w:type="dxa"/>
            <w:vMerge/>
            <w:tcBorders>
              <w:left w:val="single" w:sz="4" w:space="0" w:color="auto"/>
              <w:right w:val="single" w:sz="4" w:space="0" w:color="auto"/>
            </w:tcBorders>
          </w:tcPr>
          <w:p w14:paraId="4003B089" w14:textId="77777777" w:rsidR="0045714D" w:rsidRPr="005647EB" w:rsidRDefault="0045714D"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689841A6" w14:textId="77777777" w:rsidR="0045714D" w:rsidRPr="005647EB" w:rsidRDefault="0045714D" w:rsidP="002570E4">
            <w:pPr>
              <w:pStyle w:val="TAC"/>
              <w:keepNext w:val="0"/>
              <w:keepLines w:val="0"/>
              <w:rPr>
                <w:rFonts w:cs="Arial"/>
              </w:rPr>
            </w:pPr>
            <w:r w:rsidRPr="005647EB">
              <w:rPr>
                <w:rFonts w:cs="Arial"/>
              </w:rPr>
              <w:t>0.128</w:t>
            </w:r>
          </w:p>
        </w:tc>
        <w:tc>
          <w:tcPr>
            <w:tcW w:w="4338" w:type="dxa"/>
            <w:tcBorders>
              <w:top w:val="single" w:sz="4" w:space="0" w:color="auto"/>
              <w:left w:val="single" w:sz="4" w:space="0" w:color="auto"/>
              <w:bottom w:val="single" w:sz="4" w:space="0" w:color="auto"/>
              <w:right w:val="single" w:sz="4" w:space="0" w:color="auto"/>
            </w:tcBorders>
            <w:hideMark/>
          </w:tcPr>
          <w:p w14:paraId="341B5AE4" w14:textId="2A21E790" w:rsidR="0045714D" w:rsidRPr="005647EB" w:rsidRDefault="0045714D" w:rsidP="002570E4">
            <w:pPr>
              <w:pStyle w:val="TAC"/>
              <w:keepNext w:val="0"/>
              <w:keepLines w:val="0"/>
              <w:rPr>
                <w:rFonts w:cs="Arial"/>
              </w:rPr>
            </w:pPr>
            <w:r w:rsidRPr="005647EB">
              <w:rPr>
                <w:rFonts w:cs="Arial"/>
              </w:rPr>
              <w:t>3.2*</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(25*</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72C9DFA7" w14:textId="77777777" w:rsidTr="002570E4">
        <w:trPr>
          <w:cantSplit/>
          <w:jc w:val="center"/>
        </w:trPr>
        <w:tc>
          <w:tcPr>
            <w:tcW w:w="1377" w:type="dxa"/>
            <w:vMerge/>
            <w:tcBorders>
              <w:left w:val="single" w:sz="4" w:space="0" w:color="auto"/>
              <w:bottom w:val="single" w:sz="4" w:space="0" w:color="auto"/>
              <w:right w:val="single" w:sz="4" w:space="0" w:color="auto"/>
            </w:tcBorders>
          </w:tcPr>
          <w:p w14:paraId="35FDF875" w14:textId="77777777" w:rsidR="0045714D" w:rsidRPr="005647EB" w:rsidRDefault="0045714D"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6B318175" w14:textId="77777777" w:rsidR="0045714D" w:rsidRPr="005647EB" w:rsidRDefault="0045714D" w:rsidP="002570E4">
            <w:pPr>
              <w:pStyle w:val="TAC"/>
              <w:keepNext w:val="0"/>
              <w:keepLines w:val="0"/>
              <w:rPr>
                <w:rFonts w:cs="Arial"/>
                <w:snapToGrid w:val="0"/>
              </w:rPr>
            </w:pPr>
            <w:r w:rsidRPr="005647EB">
              <w:rPr>
                <w:rFonts w:cs="Arial"/>
              </w:rPr>
              <w:t>0.128&lt;DRX-cycle≤2.56</w:t>
            </w:r>
          </w:p>
        </w:tc>
        <w:tc>
          <w:tcPr>
            <w:tcW w:w="4338" w:type="dxa"/>
            <w:tcBorders>
              <w:top w:val="single" w:sz="4" w:space="0" w:color="auto"/>
              <w:left w:val="single" w:sz="4" w:space="0" w:color="auto"/>
              <w:bottom w:val="single" w:sz="4" w:space="0" w:color="auto"/>
              <w:right w:val="single" w:sz="4" w:space="0" w:color="auto"/>
            </w:tcBorders>
            <w:hideMark/>
          </w:tcPr>
          <w:p w14:paraId="6540675A" w14:textId="7B344841"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2(20*</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5111FCCA" w14:textId="77777777" w:rsidTr="002570E4">
        <w:trPr>
          <w:cantSplit/>
          <w:jc w:val="center"/>
        </w:trPr>
        <w:tc>
          <w:tcPr>
            <w:tcW w:w="7706" w:type="dxa"/>
            <w:gridSpan w:val="3"/>
            <w:tcBorders>
              <w:top w:val="single" w:sz="4" w:space="0" w:color="auto"/>
              <w:left w:val="single" w:sz="4" w:space="0" w:color="auto"/>
              <w:bottom w:val="single" w:sz="4" w:space="0" w:color="auto"/>
              <w:right w:val="single" w:sz="4" w:space="0" w:color="auto"/>
            </w:tcBorders>
          </w:tcPr>
          <w:p w14:paraId="45960274" w14:textId="129AF0C8" w:rsidR="0045714D" w:rsidRPr="005647EB" w:rsidRDefault="002570E4" w:rsidP="002570E4">
            <w:pPr>
              <w:pStyle w:val="TAN"/>
              <w:keepNext w:val="0"/>
              <w:keepLines w:val="0"/>
              <w:rPr>
                <w:rFonts w:cs="Arial"/>
              </w:rPr>
            </w:pPr>
            <w:r w:rsidRPr="005647EB">
              <w:rPr>
                <w:rFonts w:cs="Arial"/>
              </w:rPr>
              <w:t>NOTE 1:</w:t>
            </w:r>
            <w:r w:rsidR="0045714D" w:rsidRPr="005647EB">
              <w:rPr>
                <w:rFonts w:cs="Arial"/>
              </w:rPr>
              <w:tab/>
              <w:t>Number</w:t>
            </w:r>
            <w:r w:rsidRPr="005647EB">
              <w:rPr>
                <w:rFonts w:cs="Arial"/>
              </w:rPr>
              <w:t xml:space="preserve"> </w:t>
            </w:r>
            <w:r w:rsidR="0045714D" w:rsidRPr="005647EB">
              <w:rPr>
                <w:rFonts w:cs="Arial"/>
              </w:rPr>
              <w:t>of</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p>
          <w:p w14:paraId="26E8EE7D" w14:textId="20681F54" w:rsidR="0045714D" w:rsidRPr="005647EB" w:rsidRDefault="002570E4" w:rsidP="002570E4">
            <w:pPr>
              <w:pStyle w:val="TAN"/>
              <w:keepNext w:val="0"/>
              <w:keepLines w:val="0"/>
              <w:rPr>
                <w:rFonts w:cs="Arial"/>
              </w:rPr>
            </w:pPr>
            <w:r w:rsidRPr="005647EB">
              <w:rPr>
                <w:rFonts w:cs="Arial"/>
              </w:rPr>
              <w:t>NOTE 2:</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p>
        </w:tc>
      </w:tr>
    </w:tbl>
    <w:p w14:paraId="3A1BA0E2" w14:textId="77777777" w:rsidR="0045714D" w:rsidRPr="005647EB" w:rsidRDefault="0045714D" w:rsidP="002570E4"/>
    <w:p w14:paraId="50F7CD3A" w14:textId="77777777" w:rsidR="0045714D" w:rsidRPr="005647EB" w:rsidRDefault="0045714D" w:rsidP="002570E4">
      <w:pPr>
        <w:pStyle w:val="TH"/>
        <w:keepNext w:val="0"/>
        <w:keepLines w:val="0"/>
      </w:pPr>
      <w:r w:rsidRPr="005647EB">
        <w:rPr>
          <w:snapToGrid w:val="0"/>
        </w:rPr>
        <w:t xml:space="preserve">Table 8.13.2.6.3.2-1A: </w:t>
      </w:r>
      <w:r w:rsidRPr="005647EB">
        <w:t xml:space="preserve">Requirement to identify a newly detectable </w:t>
      </w:r>
      <w:r w:rsidRPr="005647EB">
        <w:rPr>
          <w:lang w:eastAsia="zh-CN"/>
        </w:rPr>
        <w:t>T</w:t>
      </w:r>
      <w:r w:rsidRPr="005647EB">
        <w:t>DD interfrequency cell when eDRX_CONN cycle is used</w:t>
      </w:r>
    </w:p>
    <w:tbl>
      <w:tblPr>
        <w:tblW w:w="39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57"/>
        <w:gridCol w:w="4378"/>
      </w:tblGrid>
      <w:tr w:rsidR="0045714D" w:rsidRPr="005647EB" w14:paraId="7BBAEE4F" w14:textId="77777777" w:rsidTr="002570E4">
        <w:trPr>
          <w:cantSplit/>
          <w:jc w:val="center"/>
        </w:trPr>
        <w:tc>
          <w:tcPr>
            <w:tcW w:w="2170" w:type="pct"/>
            <w:tcBorders>
              <w:top w:val="single" w:sz="4" w:space="0" w:color="auto"/>
              <w:left w:val="single" w:sz="4" w:space="0" w:color="auto"/>
              <w:bottom w:val="single" w:sz="4" w:space="0" w:color="auto"/>
              <w:right w:val="single" w:sz="4" w:space="0" w:color="auto"/>
            </w:tcBorders>
            <w:hideMark/>
          </w:tcPr>
          <w:p w14:paraId="4D88FCB7" w14:textId="4F15CF49" w:rsidR="0045714D" w:rsidRPr="005647EB" w:rsidRDefault="0045714D"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2830" w:type="pct"/>
            <w:tcBorders>
              <w:top w:val="single" w:sz="4" w:space="0" w:color="auto"/>
              <w:left w:val="single" w:sz="4" w:space="0" w:color="auto"/>
              <w:bottom w:val="single" w:sz="4" w:space="0" w:color="auto"/>
              <w:right w:val="single" w:sz="4" w:space="0" w:color="auto"/>
            </w:tcBorders>
            <w:hideMark/>
          </w:tcPr>
          <w:p w14:paraId="1B53DFBC" w14:textId="784D7094"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45714D" w:rsidRPr="005647EB" w14:paraId="6F1898B1" w14:textId="77777777" w:rsidTr="002570E4">
        <w:trPr>
          <w:cantSplit/>
          <w:jc w:val="center"/>
        </w:trPr>
        <w:tc>
          <w:tcPr>
            <w:tcW w:w="2170" w:type="pct"/>
            <w:tcBorders>
              <w:top w:val="single" w:sz="4" w:space="0" w:color="auto"/>
              <w:left w:val="single" w:sz="4" w:space="0" w:color="auto"/>
              <w:bottom w:val="single" w:sz="4" w:space="0" w:color="auto"/>
              <w:right w:val="single" w:sz="4" w:space="0" w:color="auto"/>
            </w:tcBorders>
            <w:hideMark/>
          </w:tcPr>
          <w:p w14:paraId="4D5543AF" w14:textId="5F0D7175" w:rsidR="0045714D" w:rsidRPr="005647EB" w:rsidRDefault="0045714D" w:rsidP="002570E4">
            <w:pPr>
              <w:pStyle w:val="TAC"/>
              <w:keepNext w:val="0"/>
              <w:keepLines w:val="0"/>
              <w:rPr>
                <w:rFonts w:cs="Arial"/>
                <w:snapToGrid w:val="0"/>
              </w:rPr>
            </w:pPr>
            <w:r w:rsidRPr="005647EB">
              <w:rPr>
                <w:rFonts w:cs="Arial"/>
              </w:rPr>
              <w:t>2.56&lt;eDRX_CONN</w:t>
            </w:r>
            <w:r w:rsidR="002570E4" w:rsidRPr="005647EB">
              <w:rPr>
                <w:rFonts w:cs="Arial"/>
              </w:rPr>
              <w:t xml:space="preserve"> </w:t>
            </w:r>
            <w:r w:rsidRPr="005647EB">
              <w:rPr>
                <w:rFonts w:cs="Arial"/>
              </w:rPr>
              <w:t>cycle≤10.24</w:t>
            </w:r>
          </w:p>
        </w:tc>
        <w:tc>
          <w:tcPr>
            <w:tcW w:w="2830" w:type="pct"/>
            <w:tcBorders>
              <w:top w:val="single" w:sz="4" w:space="0" w:color="auto"/>
              <w:left w:val="single" w:sz="4" w:space="0" w:color="auto"/>
              <w:bottom w:val="single" w:sz="4" w:space="0" w:color="auto"/>
              <w:right w:val="single" w:sz="4" w:space="0" w:color="auto"/>
            </w:tcBorders>
            <w:hideMark/>
          </w:tcPr>
          <w:p w14:paraId="5B127B7F" w14:textId="298FA0C2"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(20*</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1E018DFB" w14:textId="77777777" w:rsidTr="002570E4">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DA6AB2D" w14:textId="0B7CD92B" w:rsidR="0045714D" w:rsidRPr="005647EB" w:rsidRDefault="002570E4" w:rsidP="002570E4">
            <w:pPr>
              <w:pStyle w:val="TAN"/>
              <w:keepNext w:val="0"/>
              <w:keepLines w:val="0"/>
              <w:rPr>
                <w:rFonts w:cs="Arial"/>
              </w:rPr>
            </w:pPr>
            <w:r w:rsidRPr="005647EB">
              <w:rPr>
                <w:rFonts w:cs="Arial"/>
              </w:rPr>
              <w:t>NOTE:</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eDRX_CONN</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p>
        </w:tc>
      </w:tr>
    </w:tbl>
    <w:p w14:paraId="3CB0853D" w14:textId="77777777" w:rsidR="0045714D" w:rsidRPr="005647EB" w:rsidRDefault="0045714D" w:rsidP="002570E4"/>
    <w:p w14:paraId="5AF451B2" w14:textId="77777777" w:rsidR="0045714D" w:rsidRPr="005647EB" w:rsidRDefault="0045714D" w:rsidP="002570E4">
      <w:pPr>
        <w:rPr>
          <w:rFonts w:cs="v4.2.0"/>
        </w:rPr>
      </w:pPr>
      <w:r w:rsidRPr="005647EB">
        <w:t>A cell shall be considered detectable</w:t>
      </w:r>
      <w:r w:rsidRPr="005647EB">
        <w:rPr>
          <w:rFonts w:cs="v4.2.0"/>
        </w:rPr>
        <w:t xml:space="preserve"> when</w:t>
      </w:r>
    </w:p>
    <w:p w14:paraId="69EF0004" w14:textId="77777777" w:rsidR="0045714D" w:rsidRPr="005647EB" w:rsidRDefault="0045714D" w:rsidP="002570E4">
      <w:pPr>
        <w:pStyle w:val="B1"/>
      </w:pPr>
      <w:r w:rsidRPr="005647EB">
        <w:t>-</w:t>
      </w:r>
      <w:r w:rsidRPr="005647EB">
        <w:tab/>
        <w:t>RSRP related side conditions given in Clause 9.1.21.9 and 9.1.21.10</w:t>
      </w:r>
      <w:r w:rsidRPr="005647EB">
        <w:rPr>
          <w:rFonts w:cs="v4.2.0"/>
        </w:rPr>
        <w:t xml:space="preserve"> </w:t>
      </w:r>
      <w:r w:rsidRPr="005647EB">
        <w:t>are fulfilled for a corresponding Band,</w:t>
      </w:r>
    </w:p>
    <w:p w14:paraId="10E077F1" w14:textId="77777777" w:rsidR="0045714D" w:rsidRPr="005647EB" w:rsidRDefault="0045714D" w:rsidP="002570E4">
      <w:pPr>
        <w:pStyle w:val="B1"/>
      </w:pPr>
      <w:r w:rsidRPr="005647EB">
        <w:t>-</w:t>
      </w:r>
      <w:r w:rsidRPr="005647EB">
        <w:tab/>
        <w:t>RSRQ related side conditions given in Clause 9.1.21.13 and 9.1.21.14 are fulfilled for a corresponding Band,</w:t>
      </w:r>
    </w:p>
    <w:p w14:paraId="0E660DE7" w14:textId="77777777" w:rsidR="0045714D" w:rsidRPr="005647EB" w:rsidRDefault="0045714D" w:rsidP="002570E4">
      <w:pPr>
        <w:pStyle w:val="B1"/>
      </w:pPr>
      <w:r w:rsidRPr="005647EB">
        <w:t>-</w:t>
      </w:r>
      <w:r w:rsidRPr="005647EB">
        <w:tab/>
        <w:t>SCH_RP and SCH Ês/Iot according to Annex Table B.2.14-1 for a corresponding Band</w:t>
      </w:r>
    </w:p>
    <w:p w14:paraId="7C3016FA" w14:textId="77777777" w:rsidR="0045714D" w:rsidRPr="005647EB" w:rsidRDefault="0045714D" w:rsidP="002570E4">
      <w:r w:rsidRPr="005647EB">
        <w:t xml:space="preserve">When DRX or eDRX_CONN is in use, the UE shall be capable of performing RSRP and </w:t>
      </w:r>
      <w:r w:rsidRPr="005647EB">
        <w:rPr>
          <w:lang w:eastAsia="zh-CN"/>
        </w:rPr>
        <w:t xml:space="preserve">RSRQ </w:t>
      </w:r>
      <w:r w:rsidRPr="005647EB">
        <w:t xml:space="preserve">measurements of at least 4 inter-frequency cells per </w:t>
      </w:r>
      <w:r w:rsidRPr="005647EB">
        <w:rPr>
          <w:lang w:eastAsia="zh-CN"/>
        </w:rPr>
        <w:t>T</w:t>
      </w:r>
      <w:r w:rsidRPr="005647EB">
        <w:t xml:space="preserve">DD inter-frequency for up to 3 </w:t>
      </w:r>
      <w:r w:rsidRPr="005647EB">
        <w:rPr>
          <w:lang w:eastAsia="zh-CN"/>
        </w:rPr>
        <w:t>T</w:t>
      </w:r>
      <w:r w:rsidRPr="005647EB">
        <w:t xml:space="preserve">DD inter-frequencies and the UE physical layer shall be capable of reporting RSRP and </w:t>
      </w:r>
      <w:r w:rsidRPr="005647EB">
        <w:rPr>
          <w:lang w:eastAsia="zh-CN"/>
        </w:rPr>
        <w:t xml:space="preserve">RSRQ </w:t>
      </w:r>
      <w:r w:rsidRPr="005647EB">
        <w:t xml:space="preserve">measurements to higher layers with the measurement period </w:t>
      </w:r>
      <w:r w:rsidRPr="005647EB">
        <w:rPr>
          <w:rFonts w:cs="Arial"/>
        </w:rPr>
        <w:t>T</w:t>
      </w:r>
      <w:r w:rsidRPr="005647EB">
        <w:rPr>
          <w:rFonts w:cs="Arial"/>
          <w:vertAlign w:val="subscript"/>
        </w:rPr>
        <w:t>measure_inter_UE cat M1_NC</w:t>
      </w:r>
      <w:r w:rsidRPr="005647EB">
        <w:rPr>
          <w:lang w:eastAsia="zh-CN"/>
        </w:rPr>
        <w:t xml:space="preserve">, </w:t>
      </w:r>
      <w:r w:rsidRPr="005647EB">
        <w:t xml:space="preserve">either measurement gaps are scheduled or the UE supports capability of conducting such measurements without gaps. When DRX is in use, </w:t>
      </w:r>
      <w:r w:rsidRPr="005647EB">
        <w:rPr>
          <w:rFonts w:cs="Arial"/>
        </w:rPr>
        <w:t>T</w:t>
      </w:r>
      <w:r w:rsidRPr="005647EB">
        <w:rPr>
          <w:rFonts w:cs="Arial"/>
          <w:vertAlign w:val="subscript"/>
        </w:rPr>
        <w:t>measure_inter_UE cat M1_NC</w:t>
      </w:r>
      <w:r w:rsidRPr="005647EB">
        <w:t xml:space="preserve"> is as defined in Table </w:t>
      </w:r>
      <w:r w:rsidRPr="005647EB">
        <w:rPr>
          <w:rFonts w:cs="v4.2.0"/>
        </w:rPr>
        <w:t>8.13.2.6.</w:t>
      </w:r>
      <w:r w:rsidRPr="005647EB">
        <w:rPr>
          <w:rFonts w:cs="v4.2.0"/>
          <w:lang w:eastAsia="zh-CN"/>
        </w:rPr>
        <w:t>3</w:t>
      </w:r>
      <w:r w:rsidRPr="005647EB">
        <w:rPr>
          <w:rFonts w:cs="v4.2.0"/>
        </w:rPr>
        <w:t>.2</w:t>
      </w:r>
      <w:r w:rsidRPr="005647EB">
        <w:rPr>
          <w:snapToGrid w:val="0"/>
        </w:rPr>
        <w:t xml:space="preserve">-2, and when eDRX_CONN is in use, </w:t>
      </w:r>
      <w:r w:rsidRPr="005647EB">
        <w:rPr>
          <w:rFonts w:cs="Arial"/>
        </w:rPr>
        <w:t>T</w:t>
      </w:r>
      <w:r w:rsidRPr="005647EB">
        <w:rPr>
          <w:rFonts w:cs="Arial"/>
          <w:vertAlign w:val="subscript"/>
        </w:rPr>
        <w:t xml:space="preserve">measure_inter_UE cat M1_NC </w:t>
      </w:r>
      <w:r w:rsidRPr="005647EB">
        <w:rPr>
          <w:snapToGrid w:val="0"/>
        </w:rPr>
        <w:t xml:space="preserve"> </w:t>
      </w:r>
      <w:r w:rsidRPr="005647EB">
        <w:t xml:space="preserve">is as defined in Table </w:t>
      </w:r>
      <w:r w:rsidRPr="005647EB">
        <w:rPr>
          <w:rFonts w:cs="v4.2.0"/>
        </w:rPr>
        <w:t>8.13.2.6.</w:t>
      </w:r>
      <w:r w:rsidRPr="005647EB">
        <w:rPr>
          <w:rFonts w:cs="v4.2.0"/>
          <w:lang w:eastAsia="zh-CN"/>
        </w:rPr>
        <w:t>3</w:t>
      </w:r>
      <w:r w:rsidRPr="005647EB">
        <w:rPr>
          <w:rFonts w:cs="v4.2.0"/>
        </w:rPr>
        <w:t>.2</w:t>
      </w:r>
      <w:r w:rsidRPr="005647EB">
        <w:rPr>
          <w:snapToGrid w:val="0"/>
        </w:rPr>
        <w:t>-3.</w:t>
      </w:r>
    </w:p>
    <w:p w14:paraId="5BEE80A3" w14:textId="77777777" w:rsidR="0045714D" w:rsidRPr="005647EB" w:rsidRDefault="0045714D" w:rsidP="002570E4">
      <w:pPr>
        <w:pStyle w:val="TH"/>
        <w:keepNext w:val="0"/>
        <w:keepLines w:val="0"/>
      </w:pPr>
      <w:r w:rsidRPr="005647EB">
        <w:rPr>
          <w:snapToGrid w:val="0"/>
        </w:rPr>
        <w:lastRenderedPageBreak/>
        <w:t xml:space="preserve">Table 8.13.2.6.3.2-2: </w:t>
      </w:r>
      <w:r w:rsidRPr="005647EB">
        <w:t xml:space="preserve">Requirement to measure </w:t>
      </w:r>
      <w:r w:rsidRPr="005647EB">
        <w:rPr>
          <w:lang w:eastAsia="zh-CN"/>
        </w:rPr>
        <w:t>T</w:t>
      </w:r>
      <w:r w:rsidRPr="005647EB">
        <w:t>DD inter</w:t>
      </w:r>
      <w:r w:rsidRPr="005647EB">
        <w:rPr>
          <w:lang w:eastAsia="zh-CN"/>
        </w:rPr>
        <w:t xml:space="preserve"> </w:t>
      </w:r>
      <w:r w:rsidRPr="005647EB">
        <w:t>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1985"/>
        <w:gridCol w:w="3351"/>
      </w:tblGrid>
      <w:tr w:rsidR="0045714D" w:rsidRPr="005647EB" w14:paraId="5CD24932" w14:textId="77777777" w:rsidTr="002570E4">
        <w:trPr>
          <w:cantSplit/>
          <w:jc w:val="center"/>
        </w:trPr>
        <w:tc>
          <w:tcPr>
            <w:tcW w:w="1377" w:type="dxa"/>
            <w:tcBorders>
              <w:top w:val="single" w:sz="4" w:space="0" w:color="auto"/>
              <w:left w:val="single" w:sz="4" w:space="0" w:color="auto"/>
              <w:bottom w:val="single" w:sz="4" w:space="0" w:color="auto"/>
              <w:right w:val="single" w:sz="4" w:space="0" w:color="auto"/>
            </w:tcBorders>
          </w:tcPr>
          <w:p w14:paraId="67C9C4F4" w14:textId="76A7CA95" w:rsidR="0045714D" w:rsidRPr="005647EB" w:rsidRDefault="0045714D"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85" w:type="dxa"/>
            <w:tcBorders>
              <w:top w:val="single" w:sz="4" w:space="0" w:color="auto"/>
              <w:left w:val="single" w:sz="4" w:space="0" w:color="auto"/>
              <w:bottom w:val="single" w:sz="4" w:space="0" w:color="auto"/>
              <w:right w:val="single" w:sz="4" w:space="0" w:color="auto"/>
            </w:tcBorders>
            <w:hideMark/>
          </w:tcPr>
          <w:p w14:paraId="4295B961" w14:textId="656533A5" w:rsidR="0045714D" w:rsidRPr="005647EB" w:rsidRDefault="0045714D"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351" w:type="dxa"/>
            <w:tcBorders>
              <w:top w:val="single" w:sz="4" w:space="0" w:color="auto"/>
              <w:left w:val="single" w:sz="4" w:space="0" w:color="auto"/>
              <w:bottom w:val="single" w:sz="4" w:space="0" w:color="auto"/>
              <w:right w:val="single" w:sz="4" w:space="0" w:color="auto"/>
            </w:tcBorders>
            <w:hideMark/>
          </w:tcPr>
          <w:p w14:paraId="04F597EE" w14:textId="4970B9B6"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45714D" w:rsidRPr="005647EB" w14:paraId="3133E9B5"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0A4EE4CD"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985" w:type="dxa"/>
            <w:tcBorders>
              <w:top w:val="single" w:sz="4" w:space="0" w:color="auto"/>
              <w:left w:val="single" w:sz="4" w:space="0" w:color="auto"/>
              <w:bottom w:val="single" w:sz="4" w:space="0" w:color="auto"/>
              <w:right w:val="single" w:sz="4" w:space="0" w:color="auto"/>
            </w:tcBorders>
            <w:hideMark/>
          </w:tcPr>
          <w:p w14:paraId="0FAC3397" w14:textId="77777777" w:rsidR="0045714D" w:rsidRPr="005647EB" w:rsidRDefault="0045714D" w:rsidP="002570E4">
            <w:pPr>
              <w:pStyle w:val="TAC"/>
              <w:keepNext w:val="0"/>
              <w:keepLines w:val="0"/>
              <w:rPr>
                <w:rFonts w:cs="Arial"/>
                <w:lang w:eastAsia="zh-CN"/>
              </w:rPr>
            </w:pPr>
            <w:r w:rsidRPr="005647EB">
              <w:rPr>
                <w:rFonts w:cs="Arial"/>
              </w:rPr>
              <w:t>&lt;0.</w:t>
            </w:r>
            <w:r w:rsidRPr="005647EB">
              <w:rPr>
                <w:rFonts w:cs="Arial"/>
                <w:lang w:eastAsia="zh-CN"/>
              </w:rPr>
              <w:t>128</w:t>
            </w:r>
          </w:p>
        </w:tc>
        <w:tc>
          <w:tcPr>
            <w:tcW w:w="3351" w:type="dxa"/>
            <w:tcBorders>
              <w:top w:val="single" w:sz="4" w:space="0" w:color="auto"/>
              <w:left w:val="single" w:sz="4" w:space="0" w:color="auto"/>
              <w:bottom w:val="single" w:sz="4" w:space="0" w:color="auto"/>
              <w:right w:val="single" w:sz="4" w:space="0" w:color="auto"/>
            </w:tcBorders>
            <w:hideMark/>
          </w:tcPr>
          <w:p w14:paraId="5C43D449" w14:textId="1C4F92B9" w:rsidR="0045714D" w:rsidRPr="005647EB" w:rsidRDefault="0045714D" w:rsidP="002570E4">
            <w:pPr>
              <w:pStyle w:val="TAC"/>
              <w:keepNext w:val="0"/>
              <w:keepLines w:val="0"/>
              <w:rPr>
                <w:rFonts w:cs="Arial"/>
              </w:rPr>
            </w:pPr>
            <w:r w:rsidRPr="005647EB">
              <w:rPr>
                <w:rFonts w:cs="Arial"/>
              </w:rPr>
              <w:t>0.48*</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45714D" w:rsidRPr="005647EB" w14:paraId="3079DD7E" w14:textId="77777777" w:rsidTr="002570E4">
        <w:trPr>
          <w:cantSplit/>
          <w:jc w:val="center"/>
        </w:trPr>
        <w:tc>
          <w:tcPr>
            <w:tcW w:w="1377" w:type="dxa"/>
            <w:vMerge/>
            <w:tcBorders>
              <w:left w:val="single" w:sz="4" w:space="0" w:color="auto"/>
              <w:bottom w:val="single" w:sz="4" w:space="0" w:color="auto"/>
              <w:right w:val="single" w:sz="4" w:space="0" w:color="auto"/>
            </w:tcBorders>
          </w:tcPr>
          <w:p w14:paraId="2F99A1E4" w14:textId="77777777" w:rsidR="0045714D" w:rsidRPr="005647EB" w:rsidRDefault="0045714D" w:rsidP="002570E4">
            <w:pPr>
              <w:pStyle w:val="TAC"/>
              <w:keepNext w:val="0"/>
              <w:keepLines w:val="0"/>
              <w:rPr>
                <w:rFonts w:cs="Arial"/>
              </w:rPr>
            </w:pPr>
          </w:p>
        </w:tc>
        <w:tc>
          <w:tcPr>
            <w:tcW w:w="1985" w:type="dxa"/>
            <w:tcBorders>
              <w:top w:val="single" w:sz="4" w:space="0" w:color="auto"/>
              <w:left w:val="single" w:sz="4" w:space="0" w:color="auto"/>
              <w:bottom w:val="single" w:sz="4" w:space="0" w:color="auto"/>
              <w:right w:val="single" w:sz="4" w:space="0" w:color="auto"/>
            </w:tcBorders>
            <w:hideMark/>
          </w:tcPr>
          <w:p w14:paraId="33E47934" w14:textId="77777777" w:rsidR="0045714D" w:rsidRPr="005647EB" w:rsidRDefault="0045714D" w:rsidP="002570E4">
            <w:pPr>
              <w:pStyle w:val="TAC"/>
              <w:keepNext w:val="0"/>
              <w:keepLines w:val="0"/>
              <w:rPr>
                <w:rFonts w:cs="Arial"/>
                <w:snapToGrid w:val="0"/>
              </w:rPr>
            </w:pPr>
            <w:r w:rsidRPr="005647EB">
              <w:rPr>
                <w:rFonts w:cs="Arial"/>
              </w:rPr>
              <w:t>0.</w:t>
            </w:r>
            <w:r w:rsidRPr="005647EB">
              <w:rPr>
                <w:rFonts w:cs="Arial"/>
                <w:lang w:eastAsia="zh-CN"/>
              </w:rPr>
              <w:t>128</w:t>
            </w:r>
            <w:r w:rsidRPr="005647EB">
              <w:rPr>
                <w:rFonts w:cs="Arial"/>
              </w:rPr>
              <w:t>≤DRX-cycle≤2.56</w:t>
            </w:r>
          </w:p>
        </w:tc>
        <w:tc>
          <w:tcPr>
            <w:tcW w:w="3351" w:type="dxa"/>
            <w:tcBorders>
              <w:top w:val="single" w:sz="4" w:space="0" w:color="auto"/>
              <w:left w:val="single" w:sz="4" w:space="0" w:color="auto"/>
              <w:bottom w:val="single" w:sz="4" w:space="0" w:color="auto"/>
              <w:right w:val="single" w:sz="4" w:space="0" w:color="auto"/>
            </w:tcBorders>
            <w:hideMark/>
          </w:tcPr>
          <w:p w14:paraId="5F0A7D68" w14:textId="55929F00"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(5*</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342CD07E"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4E32F507"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1985" w:type="dxa"/>
            <w:tcBorders>
              <w:top w:val="single" w:sz="4" w:space="0" w:color="auto"/>
              <w:left w:val="single" w:sz="4" w:space="0" w:color="auto"/>
              <w:bottom w:val="single" w:sz="4" w:space="0" w:color="auto"/>
              <w:right w:val="single" w:sz="4" w:space="0" w:color="auto"/>
            </w:tcBorders>
            <w:hideMark/>
          </w:tcPr>
          <w:p w14:paraId="13EEE79C" w14:textId="77777777" w:rsidR="0045714D" w:rsidRPr="005647EB" w:rsidRDefault="0045714D" w:rsidP="002570E4">
            <w:pPr>
              <w:pStyle w:val="TAC"/>
              <w:keepNext w:val="0"/>
              <w:keepLines w:val="0"/>
              <w:rPr>
                <w:rFonts w:cs="Arial"/>
                <w:lang w:eastAsia="zh-CN"/>
              </w:rPr>
            </w:pPr>
            <w:r w:rsidRPr="005647EB">
              <w:rPr>
                <w:rFonts w:cs="Arial"/>
              </w:rPr>
              <w:t>&lt;0.</w:t>
            </w:r>
            <w:r w:rsidRPr="005647EB">
              <w:rPr>
                <w:rFonts w:cs="Arial"/>
                <w:lang w:eastAsia="zh-CN"/>
              </w:rPr>
              <w:t>256</w:t>
            </w:r>
          </w:p>
        </w:tc>
        <w:tc>
          <w:tcPr>
            <w:tcW w:w="3351" w:type="dxa"/>
            <w:tcBorders>
              <w:top w:val="single" w:sz="4" w:space="0" w:color="auto"/>
              <w:left w:val="single" w:sz="4" w:space="0" w:color="auto"/>
              <w:bottom w:val="single" w:sz="4" w:space="0" w:color="auto"/>
              <w:right w:val="single" w:sz="4" w:space="0" w:color="auto"/>
            </w:tcBorders>
            <w:hideMark/>
          </w:tcPr>
          <w:p w14:paraId="4F380BE3" w14:textId="7A00C367" w:rsidR="0045714D" w:rsidRPr="005647EB" w:rsidRDefault="0045714D" w:rsidP="002570E4">
            <w:pPr>
              <w:pStyle w:val="TAC"/>
              <w:keepNext w:val="0"/>
              <w:keepLines w:val="0"/>
              <w:rPr>
                <w:rFonts w:cs="Arial"/>
              </w:rPr>
            </w:pPr>
            <w:r w:rsidRPr="005647EB">
              <w:rPr>
                <w:rFonts w:cs="Arial"/>
              </w:rPr>
              <w:t>0.96*</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45714D" w:rsidRPr="005647EB" w14:paraId="794F8147" w14:textId="77777777" w:rsidTr="002570E4">
        <w:trPr>
          <w:cantSplit/>
          <w:jc w:val="center"/>
        </w:trPr>
        <w:tc>
          <w:tcPr>
            <w:tcW w:w="1377" w:type="dxa"/>
            <w:vMerge/>
            <w:tcBorders>
              <w:left w:val="single" w:sz="4" w:space="0" w:color="auto"/>
              <w:bottom w:val="single" w:sz="4" w:space="0" w:color="auto"/>
              <w:right w:val="single" w:sz="4" w:space="0" w:color="auto"/>
            </w:tcBorders>
          </w:tcPr>
          <w:p w14:paraId="36474120" w14:textId="77777777" w:rsidR="0045714D" w:rsidRPr="005647EB" w:rsidRDefault="0045714D" w:rsidP="002570E4">
            <w:pPr>
              <w:pStyle w:val="TAC"/>
              <w:keepNext w:val="0"/>
              <w:keepLines w:val="0"/>
              <w:rPr>
                <w:rFonts w:cs="Arial"/>
              </w:rPr>
            </w:pPr>
          </w:p>
        </w:tc>
        <w:tc>
          <w:tcPr>
            <w:tcW w:w="1985" w:type="dxa"/>
            <w:tcBorders>
              <w:top w:val="single" w:sz="4" w:space="0" w:color="auto"/>
              <w:left w:val="single" w:sz="4" w:space="0" w:color="auto"/>
              <w:bottom w:val="single" w:sz="4" w:space="0" w:color="auto"/>
              <w:right w:val="single" w:sz="4" w:space="0" w:color="auto"/>
            </w:tcBorders>
            <w:hideMark/>
          </w:tcPr>
          <w:p w14:paraId="669A29D0" w14:textId="77777777" w:rsidR="0045714D" w:rsidRPr="005647EB" w:rsidRDefault="0045714D" w:rsidP="002570E4">
            <w:pPr>
              <w:pStyle w:val="TAC"/>
              <w:keepNext w:val="0"/>
              <w:keepLines w:val="0"/>
              <w:rPr>
                <w:rFonts w:cs="Arial"/>
                <w:snapToGrid w:val="0"/>
              </w:rPr>
            </w:pPr>
            <w:r w:rsidRPr="005647EB">
              <w:rPr>
                <w:rFonts w:cs="Arial"/>
                <w:lang w:eastAsia="zh-CN"/>
              </w:rPr>
              <w:t>0.256</w:t>
            </w:r>
            <w:r w:rsidRPr="005647EB">
              <w:rPr>
                <w:rFonts w:cs="Arial"/>
              </w:rPr>
              <w:t>≤DRX-cycle≤2.56</w:t>
            </w:r>
          </w:p>
        </w:tc>
        <w:tc>
          <w:tcPr>
            <w:tcW w:w="3351" w:type="dxa"/>
            <w:tcBorders>
              <w:top w:val="single" w:sz="4" w:space="0" w:color="auto"/>
              <w:left w:val="single" w:sz="4" w:space="0" w:color="auto"/>
              <w:bottom w:val="single" w:sz="4" w:space="0" w:color="auto"/>
              <w:right w:val="single" w:sz="4" w:space="0" w:color="auto"/>
            </w:tcBorders>
            <w:hideMark/>
          </w:tcPr>
          <w:p w14:paraId="4342EB73" w14:textId="2DD40529"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(5*</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7B73C4E5" w14:textId="77777777" w:rsidTr="002570E4">
        <w:trPr>
          <w:cantSplit/>
          <w:jc w:val="center"/>
        </w:trPr>
        <w:tc>
          <w:tcPr>
            <w:tcW w:w="6713" w:type="dxa"/>
            <w:gridSpan w:val="3"/>
            <w:tcBorders>
              <w:top w:val="single" w:sz="4" w:space="0" w:color="auto"/>
              <w:left w:val="single" w:sz="4" w:space="0" w:color="auto"/>
              <w:bottom w:val="single" w:sz="4" w:space="0" w:color="auto"/>
              <w:right w:val="single" w:sz="4" w:space="0" w:color="auto"/>
            </w:tcBorders>
          </w:tcPr>
          <w:p w14:paraId="7A1F6D36" w14:textId="3262FFA8" w:rsidR="0045714D" w:rsidRPr="005647EB" w:rsidRDefault="002570E4" w:rsidP="002570E4">
            <w:pPr>
              <w:pStyle w:val="TAN"/>
              <w:keepNext w:val="0"/>
              <w:keepLines w:val="0"/>
              <w:rPr>
                <w:rFonts w:cs="Arial"/>
              </w:rPr>
            </w:pPr>
            <w:r w:rsidRPr="005647EB">
              <w:rPr>
                <w:rFonts w:cs="Arial"/>
              </w:rPr>
              <w:t>NOTE 1:</w:t>
            </w:r>
            <w:r w:rsidR="0045714D" w:rsidRPr="005647EB">
              <w:rPr>
                <w:rFonts w:cs="Arial"/>
              </w:rPr>
              <w:tab/>
              <w:t>Number</w:t>
            </w:r>
            <w:r w:rsidRPr="005647EB">
              <w:rPr>
                <w:rFonts w:cs="Arial"/>
              </w:rPr>
              <w:t xml:space="preserve"> </w:t>
            </w:r>
            <w:r w:rsidR="0045714D" w:rsidRPr="005647EB">
              <w:rPr>
                <w:rFonts w:cs="Arial"/>
              </w:rPr>
              <w:t>of</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r w:rsidR="00EC0475" w:rsidRPr="005647EB">
              <w:rPr>
                <w:rFonts w:cs="Arial"/>
              </w:rPr>
              <w:t>.</w:t>
            </w:r>
          </w:p>
          <w:p w14:paraId="22ADAA87" w14:textId="1AF6A347" w:rsidR="0045714D" w:rsidRPr="005647EB" w:rsidRDefault="002570E4" w:rsidP="002570E4">
            <w:pPr>
              <w:pStyle w:val="TAN"/>
              <w:keepNext w:val="0"/>
              <w:keepLines w:val="0"/>
              <w:rPr>
                <w:rFonts w:cs="Arial"/>
              </w:rPr>
            </w:pPr>
            <w:r w:rsidRPr="005647EB">
              <w:rPr>
                <w:rFonts w:cs="Arial"/>
              </w:rPr>
              <w:t>NOTE 2:</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r w:rsidR="00EC0475" w:rsidRPr="005647EB">
              <w:rPr>
                <w:rFonts w:cs="Arial"/>
              </w:rPr>
              <w:t>.</w:t>
            </w:r>
          </w:p>
        </w:tc>
      </w:tr>
    </w:tbl>
    <w:p w14:paraId="23558CD0" w14:textId="77777777" w:rsidR="0045714D" w:rsidRPr="005647EB" w:rsidRDefault="0045714D" w:rsidP="002570E4">
      <w:pPr>
        <w:rPr>
          <w:rFonts w:cs="v4.2.0"/>
        </w:rPr>
      </w:pPr>
    </w:p>
    <w:p w14:paraId="2407D8B6" w14:textId="77777777" w:rsidR="0045714D" w:rsidRPr="005647EB" w:rsidRDefault="0045714D" w:rsidP="002570E4">
      <w:pPr>
        <w:pStyle w:val="TH"/>
        <w:keepNext w:val="0"/>
        <w:keepLines w:val="0"/>
      </w:pPr>
      <w:r w:rsidRPr="005647EB">
        <w:rPr>
          <w:snapToGrid w:val="0"/>
        </w:rPr>
        <w:t xml:space="preserve">Table 8.13.2.6.3.2-3: </w:t>
      </w:r>
      <w:r w:rsidRPr="005647EB">
        <w:t xml:space="preserve">Requirement to measure </w:t>
      </w:r>
      <w:r w:rsidRPr="005647EB">
        <w:rPr>
          <w:lang w:eastAsia="zh-CN"/>
        </w:rPr>
        <w:t>T</w:t>
      </w:r>
      <w:r w:rsidRPr="005647EB">
        <w:t>DD inter</w:t>
      </w:r>
      <w:r w:rsidRPr="005647EB">
        <w:rPr>
          <w:lang w:eastAsia="zh-CN"/>
        </w:rPr>
        <w:t xml:space="preserve"> </w:t>
      </w:r>
      <w:r w:rsidRPr="005647EB">
        <w:t>frequency cells when eDRX_CONN cycle is used</w:t>
      </w:r>
    </w:p>
    <w:tbl>
      <w:tblPr>
        <w:tblW w:w="37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57"/>
        <w:gridCol w:w="4248"/>
      </w:tblGrid>
      <w:tr w:rsidR="0045714D" w:rsidRPr="005647EB" w14:paraId="4FBDC317" w14:textId="77777777" w:rsidTr="002570E4">
        <w:trPr>
          <w:cantSplit/>
          <w:jc w:val="center"/>
        </w:trPr>
        <w:tc>
          <w:tcPr>
            <w:tcW w:w="2132" w:type="pct"/>
            <w:tcBorders>
              <w:top w:val="single" w:sz="4" w:space="0" w:color="auto"/>
              <w:left w:val="single" w:sz="4" w:space="0" w:color="auto"/>
              <w:bottom w:val="single" w:sz="4" w:space="0" w:color="auto"/>
              <w:right w:val="single" w:sz="4" w:space="0" w:color="auto"/>
            </w:tcBorders>
            <w:hideMark/>
          </w:tcPr>
          <w:p w14:paraId="5C118D17" w14:textId="036A9DBA" w:rsidR="0045714D" w:rsidRPr="005647EB" w:rsidRDefault="0045714D"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2868" w:type="pct"/>
            <w:tcBorders>
              <w:top w:val="single" w:sz="4" w:space="0" w:color="auto"/>
              <w:left w:val="single" w:sz="4" w:space="0" w:color="auto"/>
              <w:bottom w:val="single" w:sz="4" w:space="0" w:color="auto"/>
              <w:right w:val="single" w:sz="4" w:space="0" w:color="auto"/>
            </w:tcBorders>
            <w:hideMark/>
          </w:tcPr>
          <w:p w14:paraId="285E966E" w14:textId="3D4F6953"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45714D" w:rsidRPr="005647EB" w14:paraId="00D7A964" w14:textId="77777777" w:rsidTr="002570E4">
        <w:trPr>
          <w:cantSplit/>
          <w:jc w:val="center"/>
        </w:trPr>
        <w:tc>
          <w:tcPr>
            <w:tcW w:w="2132" w:type="pct"/>
            <w:tcBorders>
              <w:top w:val="single" w:sz="4" w:space="0" w:color="auto"/>
              <w:left w:val="single" w:sz="4" w:space="0" w:color="auto"/>
              <w:bottom w:val="single" w:sz="4" w:space="0" w:color="auto"/>
              <w:right w:val="single" w:sz="4" w:space="0" w:color="auto"/>
            </w:tcBorders>
            <w:hideMark/>
          </w:tcPr>
          <w:p w14:paraId="3DF22DFC" w14:textId="4D0E8F5A" w:rsidR="0045714D" w:rsidRPr="005647EB" w:rsidRDefault="0045714D" w:rsidP="002570E4">
            <w:pPr>
              <w:pStyle w:val="TAC"/>
              <w:keepNext w:val="0"/>
              <w:keepLines w:val="0"/>
              <w:rPr>
                <w:rFonts w:cs="Arial"/>
                <w:snapToGrid w:val="0"/>
              </w:rPr>
            </w:pPr>
            <w:r w:rsidRPr="005647EB">
              <w:rPr>
                <w:rFonts w:cs="Arial"/>
              </w:rPr>
              <w:t>2.56&lt;eDRX_CONN</w:t>
            </w:r>
            <w:r w:rsidR="002570E4" w:rsidRPr="005647EB">
              <w:rPr>
                <w:rFonts w:cs="Arial"/>
              </w:rPr>
              <w:t xml:space="preserve"> </w:t>
            </w:r>
            <w:r w:rsidRPr="005647EB">
              <w:rPr>
                <w:rFonts w:cs="Arial"/>
              </w:rPr>
              <w:t>cycle≤10.24</w:t>
            </w:r>
          </w:p>
        </w:tc>
        <w:tc>
          <w:tcPr>
            <w:tcW w:w="2868" w:type="pct"/>
            <w:tcBorders>
              <w:top w:val="single" w:sz="4" w:space="0" w:color="auto"/>
              <w:left w:val="single" w:sz="4" w:space="0" w:color="auto"/>
              <w:bottom w:val="single" w:sz="4" w:space="0" w:color="auto"/>
              <w:right w:val="single" w:sz="4" w:space="0" w:color="auto"/>
            </w:tcBorders>
            <w:hideMark/>
          </w:tcPr>
          <w:p w14:paraId="0EDAF437" w14:textId="767419A2"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08E54DA9" w14:textId="77777777" w:rsidTr="002570E4">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C8A18C6" w14:textId="60D561B8" w:rsidR="0045714D" w:rsidRPr="005647EB" w:rsidRDefault="002570E4" w:rsidP="002570E4">
            <w:pPr>
              <w:pStyle w:val="TAN"/>
              <w:keepNext w:val="0"/>
              <w:keepLines w:val="0"/>
              <w:rPr>
                <w:rFonts w:cs="Arial"/>
              </w:rPr>
            </w:pPr>
            <w:r w:rsidRPr="005647EB">
              <w:rPr>
                <w:rFonts w:cs="Arial"/>
              </w:rPr>
              <w:t>NOTE:</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eDRX_CONN</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p>
        </w:tc>
      </w:tr>
    </w:tbl>
    <w:p w14:paraId="5FE0F06F" w14:textId="77777777" w:rsidR="0045714D" w:rsidRPr="005647EB" w:rsidRDefault="0045714D" w:rsidP="002570E4"/>
    <w:p w14:paraId="5374BA53" w14:textId="7C4E6EEC" w:rsidR="0045714D" w:rsidRPr="005647EB" w:rsidRDefault="0045714D" w:rsidP="002570E4">
      <w:r w:rsidRPr="005647EB">
        <w:t xml:space="preserve">The RSRP measurement accuracy for all measured cells shall be as specified in the </w:t>
      </w:r>
      <w:r w:rsidR="00914A62" w:rsidRPr="005647EB">
        <w:t>clause</w:t>
      </w:r>
      <w:r w:rsidRPr="005647EB">
        <w:t>s 9.1.21.9 and 9.1.21.10.</w:t>
      </w:r>
    </w:p>
    <w:p w14:paraId="401CE07D" w14:textId="3A558737" w:rsidR="0045714D" w:rsidRPr="005647EB" w:rsidRDefault="0045714D" w:rsidP="002570E4">
      <w:r w:rsidRPr="005647EB">
        <w:t xml:space="preserve">The RSRQ measurement accuracy for all measured cells shall be as specified in the </w:t>
      </w:r>
      <w:r w:rsidR="00914A62" w:rsidRPr="005647EB">
        <w:t>clause</w:t>
      </w:r>
      <w:r w:rsidRPr="005647EB">
        <w:t>s 9.1.21.13 and 9.1.21.14.</w:t>
      </w:r>
    </w:p>
    <w:p w14:paraId="2EDCE930" w14:textId="0D63CDF2" w:rsidR="0045714D" w:rsidRPr="005647EB" w:rsidRDefault="0045714D" w:rsidP="002570E4">
      <w:r w:rsidRPr="005647EB">
        <w:t xml:space="preserve">Reported RSRP and RSRQ measurement contained in event triggered measurement reports shall meet the requirements in </w:t>
      </w:r>
      <w:r w:rsidR="00914A62" w:rsidRPr="005647EB">
        <w:t>clause</w:t>
      </w:r>
      <w:r w:rsidRPr="005647EB">
        <w:t xml:space="preserve">s </w:t>
      </w:r>
      <w:r w:rsidRPr="005647EB">
        <w:rPr>
          <w:rFonts w:cs="v4.2.0"/>
        </w:rPr>
        <w:t>9.1.21.9, 9.1.21.10, 9.1.21.13 and 9.1.21.14</w:t>
      </w:r>
      <w:r w:rsidRPr="005647EB">
        <w:t>.</w:t>
      </w:r>
    </w:p>
    <w:p w14:paraId="6BEA9EBE" w14:textId="77777777" w:rsidR="0045714D" w:rsidRPr="005647EB" w:rsidRDefault="0045714D" w:rsidP="002570E4">
      <w:r w:rsidRPr="005647EB">
        <w:t xml:space="preserve">The UE shall not send any event triggered measurement reports, as long as </w:t>
      </w:r>
      <w:r w:rsidRPr="005647EB">
        <w:rPr>
          <w:lang w:eastAsia="zh-CN"/>
        </w:rPr>
        <w:t>no</w:t>
      </w:r>
      <w:r w:rsidRPr="005647EB">
        <w:t xml:space="preserve"> reporting criteria </w:t>
      </w:r>
      <w:r w:rsidRPr="005647EB">
        <w:rPr>
          <w:lang w:eastAsia="zh-CN"/>
        </w:rPr>
        <w:t>are</w:t>
      </w:r>
      <w:r w:rsidRPr="005647EB">
        <w:t xml:space="preserve"> fulfilled.</w:t>
      </w:r>
    </w:p>
    <w:p w14:paraId="22D8C3BB" w14:textId="77777777" w:rsidR="0045714D" w:rsidRPr="005647EB" w:rsidRDefault="0045714D" w:rsidP="002570E4">
      <w:pPr>
        <w:rPr>
          <w:lang w:eastAsia="zh-CN"/>
        </w:rPr>
      </w:pPr>
      <w:r w:rsidRPr="005647EB">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lang w:eastAsia="zh-CN"/>
        </w:rPr>
        <w:t xml:space="preserve"> </w:t>
      </w:r>
      <w:r w:rsidRPr="005647EB">
        <w:t>This measurement reporting delay excludes a delay uncertainty resulted when inserting the measurement report to the TTI of the uplink DCCH. The delay uncertainty is: 2 x TTI</w:t>
      </w:r>
      <w:r w:rsidRPr="005647EB">
        <w:rPr>
          <w:vertAlign w:val="subscript"/>
        </w:rPr>
        <w:t>DCCH</w:t>
      </w:r>
      <w:r w:rsidRPr="005647EB">
        <w:rPr>
          <w:lang w:eastAsia="zh-CN"/>
        </w:rPr>
        <w:t>.This measurement reporting delay excludes a delay which caused by no UL resources for UE to send the measurement report.</w:t>
      </w:r>
    </w:p>
    <w:p w14:paraId="70D99534" w14:textId="77777777" w:rsidR="0045714D" w:rsidRPr="005647EB" w:rsidRDefault="0045714D" w:rsidP="002570E4">
      <w:r w:rsidRPr="005647EB">
        <w:t xml:space="preserve">The event triggered measurement reporting delay, measured without L3 filtering shall be less than T </w:t>
      </w:r>
      <w:r w:rsidRPr="005647EB">
        <w:rPr>
          <w:vertAlign w:val="subscript"/>
        </w:rPr>
        <w:t>identify</w:t>
      </w:r>
      <w:r w:rsidRPr="005647EB">
        <w:rPr>
          <w:vertAlign w:val="subscript"/>
          <w:lang w:eastAsia="zh-CN"/>
        </w:rPr>
        <w:t>_inter_UE cat M1_NC</w:t>
      </w:r>
      <w:r w:rsidRPr="005647EB">
        <w:t xml:space="preserve"> defined in Clause 8.13.2.6.3</w:t>
      </w:r>
      <w:r w:rsidRPr="005647EB">
        <w:rPr>
          <w:lang w:eastAsia="zh-CN"/>
        </w:rPr>
        <w:t>.2.</w:t>
      </w:r>
      <w:r w:rsidRPr="005647EB">
        <w:rPr>
          <w:vertAlign w:val="subscript"/>
        </w:rPr>
        <w:t xml:space="preserve"> </w:t>
      </w:r>
      <w:r w:rsidRPr="005647EB">
        <w:t>When L3 filtering is used or IDC autonomous denial is configured an additional delay can be expected.</w:t>
      </w:r>
    </w:p>
    <w:p w14:paraId="663DD58A" w14:textId="77777777" w:rsidR="0045714D" w:rsidRPr="005647EB" w:rsidRDefault="0045714D" w:rsidP="00EC0475">
      <w:r w:rsidRPr="005647EB">
        <w:t>If a cell which has been detectable at least for the time period T</w:t>
      </w:r>
      <w:r w:rsidRPr="005647EB">
        <w:rPr>
          <w:vertAlign w:val="subscript"/>
        </w:rPr>
        <w:t>identify</w:t>
      </w:r>
      <w:r w:rsidRPr="005647EB">
        <w:rPr>
          <w:rFonts w:eastAsia="SimSun"/>
          <w:vertAlign w:val="subscript"/>
          <w:lang w:eastAsia="zh-CN"/>
        </w:rPr>
        <w:t>_</w:t>
      </w:r>
      <w:r w:rsidRPr="005647EB">
        <w:rPr>
          <w:vertAlign w:val="subscript"/>
        </w:rPr>
        <w:t>inter</w:t>
      </w:r>
      <w:r w:rsidRPr="005647EB">
        <w:rPr>
          <w:vertAlign w:val="subscript"/>
          <w:lang w:eastAsia="zh-CN"/>
        </w:rPr>
        <w:t>_UE cat M1_NC</w:t>
      </w:r>
      <w:r w:rsidRPr="005647EB">
        <w:t xml:space="preserve"> defined in clause 8.13.2.6.3.2 becomes undetectable for a period ≤ 5 seconds and then the cell becomes detectable again and triggers an event, the event triggered measurement reporting delay shall be less than T</w:t>
      </w:r>
      <w:r w:rsidRPr="005647EB">
        <w:rPr>
          <w:vertAlign w:val="subscript"/>
        </w:rPr>
        <w:t>measure_inter_UE cat M1_NC</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 </w:t>
      </w:r>
      <w:r w:rsidRPr="005647EB">
        <w:t>and the L3 filter has not been used. When L3 filtering is used or IDC autonomous denial is configured, an additional delay can be expected.</w:t>
      </w:r>
    </w:p>
    <w:p w14:paraId="6D35ED77" w14:textId="77777777" w:rsidR="0045714D" w:rsidRPr="005647EB" w:rsidRDefault="0045714D" w:rsidP="00EC0475">
      <w:r w:rsidRPr="005647EB">
        <w:rPr>
          <w:rFonts w:cs="v4.2.0"/>
        </w:rPr>
        <w:t xml:space="preserve">The </w:t>
      </w:r>
      <w:r w:rsidR="00C26C6B" w:rsidRPr="005647EB">
        <w:rPr>
          <w:rFonts w:cs="v4.2.0"/>
        </w:rPr>
        <w:t>requirements</w:t>
      </w:r>
      <w:r w:rsidRPr="005647EB">
        <w:rPr>
          <w:rFonts w:cs="v4.2.0"/>
        </w:rPr>
        <w:t xml:space="preserve"> in this </w:t>
      </w:r>
      <w:r w:rsidR="00C26C6B" w:rsidRPr="005647EB">
        <w:rPr>
          <w:rFonts w:cs="v4.2.0"/>
        </w:rPr>
        <w:t>subclause</w:t>
      </w:r>
      <w:r w:rsidRPr="005647EB">
        <w:rPr>
          <w:rFonts w:cs="v4.2.0"/>
        </w:rPr>
        <w:t xml:space="preserve"> apply regardless of MPDCCH monitoring configuration.</w:t>
      </w:r>
    </w:p>
    <w:p w14:paraId="48E3E25E" w14:textId="5761E099" w:rsidR="008057B3" w:rsidRPr="005647EB" w:rsidRDefault="008057B3" w:rsidP="00EC0475">
      <w:pPr>
        <w:rPr>
          <w:lang w:eastAsia="zh-TW"/>
        </w:rPr>
      </w:pPr>
      <w:r w:rsidRPr="005647EB">
        <w:t xml:space="preserve">The normative reference for this requirement </w:t>
      </w:r>
      <w:r w:rsidR="002570E4" w:rsidRPr="005647EB">
        <w:t>is 3GPP TS</w:t>
      </w:r>
      <w:r w:rsidRPr="005647EB">
        <w:t xml:space="preserve"> 36.133 [4] clause </w:t>
      </w:r>
      <w:r w:rsidR="0045714D" w:rsidRPr="005647EB">
        <w:t>8.13.2.6.3.2</w:t>
      </w:r>
      <w:r w:rsidRPr="005647EB">
        <w:t>and A.8.4.14.</w:t>
      </w:r>
    </w:p>
    <w:p w14:paraId="69701EF7" w14:textId="77777777" w:rsidR="008057B3" w:rsidRPr="005647EB" w:rsidRDefault="008057B3" w:rsidP="002570E4">
      <w:pPr>
        <w:pStyle w:val="Heading4"/>
        <w:keepNext w:val="0"/>
        <w:keepLines w:val="0"/>
        <w:rPr>
          <w:lang w:eastAsia="zh-TW"/>
        </w:rPr>
      </w:pPr>
      <w:r w:rsidRPr="005647EB">
        <w:rPr>
          <w:lang w:eastAsia="zh-TW"/>
        </w:rPr>
        <w:t>8.4.14.4</w:t>
      </w:r>
      <w:r w:rsidRPr="005647EB">
        <w:rPr>
          <w:lang w:eastAsia="zh-TW"/>
        </w:rPr>
        <w:tab/>
        <w:t>Test description</w:t>
      </w:r>
    </w:p>
    <w:p w14:paraId="0D60DC60" w14:textId="77777777" w:rsidR="008057B3" w:rsidRPr="005647EB" w:rsidRDefault="008057B3" w:rsidP="002570E4">
      <w:pPr>
        <w:pStyle w:val="Heading5"/>
        <w:keepNext w:val="0"/>
        <w:keepLines w:val="0"/>
      </w:pPr>
      <w:r w:rsidRPr="005647EB">
        <w:t>8.4.14.4.1</w:t>
      </w:r>
      <w:r w:rsidRPr="005647EB">
        <w:tab/>
        <w:t>Initial conditions</w:t>
      </w:r>
    </w:p>
    <w:p w14:paraId="57F2FEE7" w14:textId="76E8DD28" w:rsidR="0045714D" w:rsidRPr="005647EB" w:rsidRDefault="0045714D" w:rsidP="002570E4">
      <w:pPr>
        <w:rPr>
          <w:rFonts w:eastAsia="SimSun"/>
        </w:rPr>
      </w:pPr>
      <w:r w:rsidRPr="005647EB">
        <w:t xml:space="preserve">Test Environment: Normal, as defined </w:t>
      </w:r>
      <w:r w:rsidR="002570E4" w:rsidRPr="005647EB">
        <w:t>in 3GPP TS</w:t>
      </w:r>
      <w:r w:rsidRPr="005647EB">
        <w:t xml:space="preserve"> 36.508 [7] clause 4.1.</w:t>
      </w:r>
    </w:p>
    <w:p w14:paraId="2029CE52" w14:textId="50D40214" w:rsidR="0045714D" w:rsidRPr="005647EB" w:rsidRDefault="0045714D"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7EDCD090" w14:textId="6EB8FDEB" w:rsidR="0045714D" w:rsidRPr="005647EB" w:rsidRDefault="0045714D" w:rsidP="002570E4">
      <w:r w:rsidRPr="005647EB">
        <w:t xml:space="preserve">Channel Bandwidth to be tested: 10 MHz as defined </w:t>
      </w:r>
      <w:r w:rsidR="002570E4" w:rsidRPr="005647EB">
        <w:t>in 3GPP TS</w:t>
      </w:r>
      <w:r w:rsidRPr="005647EB">
        <w:t xml:space="preserve"> 36.508 [7] clause 4.3.1.</w:t>
      </w:r>
    </w:p>
    <w:p w14:paraId="783A2E07" w14:textId="6873DD99" w:rsidR="0045714D" w:rsidRPr="005647EB" w:rsidRDefault="0045714D"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6B04BD59" w14:textId="77777777" w:rsidR="0045714D" w:rsidRPr="005647EB" w:rsidRDefault="0045714D" w:rsidP="002570E4">
      <w:pPr>
        <w:pStyle w:val="B1"/>
      </w:pPr>
      <w:r w:rsidRPr="005647EB">
        <w:t>2.</w:t>
      </w:r>
      <w:r w:rsidRPr="005647EB">
        <w:tab/>
        <w:t>The general test parameter settings are set up according to Table 8.4.14.4.1-1.</w:t>
      </w:r>
    </w:p>
    <w:p w14:paraId="2FE0F472" w14:textId="77777777" w:rsidR="0045714D" w:rsidRPr="005647EB" w:rsidRDefault="0045714D" w:rsidP="002570E4">
      <w:pPr>
        <w:pStyle w:val="B1"/>
      </w:pPr>
      <w:r w:rsidRPr="005647EB">
        <w:t>3.</w:t>
      </w:r>
      <w:r w:rsidRPr="005647EB">
        <w:tab/>
        <w:t>Propagation conditions are set according to Annex B.0.</w:t>
      </w:r>
    </w:p>
    <w:p w14:paraId="640E8FA8" w14:textId="77777777" w:rsidR="0045714D" w:rsidRPr="005647EB" w:rsidRDefault="0045714D" w:rsidP="002570E4">
      <w:pPr>
        <w:pStyle w:val="B1"/>
      </w:pPr>
      <w:r w:rsidRPr="005647EB">
        <w:lastRenderedPageBreak/>
        <w:t>4.</w:t>
      </w:r>
      <w:r w:rsidRPr="005647EB">
        <w:tab/>
        <w:t>Message contents are defined in clause 8.4.14.4.3.</w:t>
      </w:r>
    </w:p>
    <w:p w14:paraId="1DA9FC7F" w14:textId="77777777" w:rsidR="0045714D" w:rsidRPr="005647EB" w:rsidRDefault="0045714D" w:rsidP="002570E4">
      <w:pPr>
        <w:pStyle w:val="B1"/>
      </w:pPr>
      <w:r w:rsidRPr="005647EB">
        <w:t>5.</w:t>
      </w:r>
      <w:r w:rsidRPr="005647EB">
        <w:tab/>
        <w:t>There is two E-UTRA TDD carriers and two cells specified in the test. Cell 1 is the cell used for connection setup with the power level set according to Annex C.0 and C.1 for this test.</w:t>
      </w:r>
    </w:p>
    <w:p w14:paraId="1D484D29" w14:textId="77777777" w:rsidR="0045714D" w:rsidRPr="005647EB" w:rsidRDefault="0045714D" w:rsidP="002570E4">
      <w:pPr>
        <w:pStyle w:val="TH"/>
        <w:keepNext w:val="0"/>
        <w:keepLines w:val="0"/>
        <w:rPr>
          <w:lang w:eastAsia="zh-CN"/>
        </w:rPr>
      </w:pPr>
      <w:r w:rsidRPr="005647EB">
        <w:t xml:space="preserve">Table 8.4.14.4.1-1: General test parameters for E-UTRAN TDD-TDD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CEModeA in DRX</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1417"/>
        <w:gridCol w:w="1418"/>
        <w:gridCol w:w="3544"/>
      </w:tblGrid>
      <w:tr w:rsidR="0045714D" w:rsidRPr="005647EB" w14:paraId="73694E51" w14:textId="77777777" w:rsidTr="002570E4">
        <w:trPr>
          <w:cantSplit/>
          <w:jc w:val="center"/>
        </w:trPr>
        <w:tc>
          <w:tcPr>
            <w:tcW w:w="2518" w:type="dxa"/>
            <w:gridSpan w:val="2"/>
            <w:vMerge w:val="restart"/>
          </w:tcPr>
          <w:p w14:paraId="79C4DA22" w14:textId="77777777" w:rsidR="0045714D" w:rsidRPr="005647EB" w:rsidRDefault="0045714D" w:rsidP="002570E4">
            <w:pPr>
              <w:pStyle w:val="TAH"/>
              <w:keepNext w:val="0"/>
              <w:keepLines w:val="0"/>
              <w:rPr>
                <w:rFonts w:cs="Arial"/>
              </w:rPr>
            </w:pPr>
            <w:r w:rsidRPr="005647EB">
              <w:rPr>
                <w:rFonts w:cs="Arial"/>
              </w:rPr>
              <w:t>Parameter</w:t>
            </w:r>
          </w:p>
        </w:tc>
        <w:tc>
          <w:tcPr>
            <w:tcW w:w="709" w:type="dxa"/>
            <w:vMerge w:val="restart"/>
          </w:tcPr>
          <w:p w14:paraId="0FF14C0E" w14:textId="77777777" w:rsidR="0045714D" w:rsidRPr="005647EB" w:rsidRDefault="0045714D" w:rsidP="002570E4">
            <w:pPr>
              <w:pStyle w:val="TAH"/>
              <w:keepNext w:val="0"/>
              <w:keepLines w:val="0"/>
              <w:rPr>
                <w:rFonts w:cs="Arial"/>
              </w:rPr>
            </w:pPr>
            <w:r w:rsidRPr="005647EB">
              <w:rPr>
                <w:rFonts w:cs="Arial"/>
              </w:rPr>
              <w:t>Unit</w:t>
            </w:r>
          </w:p>
        </w:tc>
        <w:tc>
          <w:tcPr>
            <w:tcW w:w="2835" w:type="dxa"/>
            <w:gridSpan w:val="2"/>
          </w:tcPr>
          <w:p w14:paraId="36FF78BF" w14:textId="77777777" w:rsidR="0045714D" w:rsidRPr="005647EB" w:rsidRDefault="0045714D" w:rsidP="002570E4">
            <w:pPr>
              <w:pStyle w:val="TAH"/>
              <w:keepNext w:val="0"/>
              <w:keepLines w:val="0"/>
              <w:rPr>
                <w:rFonts w:cs="Arial"/>
              </w:rPr>
            </w:pPr>
            <w:r w:rsidRPr="005647EB">
              <w:rPr>
                <w:rFonts w:cs="Arial"/>
              </w:rPr>
              <w:t>Value</w:t>
            </w:r>
          </w:p>
        </w:tc>
        <w:tc>
          <w:tcPr>
            <w:tcW w:w="3544" w:type="dxa"/>
            <w:vMerge w:val="restart"/>
          </w:tcPr>
          <w:p w14:paraId="01C8120E" w14:textId="77777777" w:rsidR="0045714D" w:rsidRPr="005647EB" w:rsidRDefault="0045714D" w:rsidP="002570E4">
            <w:pPr>
              <w:pStyle w:val="TAH"/>
              <w:keepNext w:val="0"/>
              <w:keepLines w:val="0"/>
              <w:rPr>
                <w:rFonts w:cs="Arial"/>
              </w:rPr>
            </w:pPr>
            <w:r w:rsidRPr="005647EB">
              <w:rPr>
                <w:rFonts w:cs="Arial"/>
              </w:rPr>
              <w:t>Comment</w:t>
            </w:r>
          </w:p>
        </w:tc>
      </w:tr>
      <w:tr w:rsidR="0045714D" w:rsidRPr="005647EB" w14:paraId="56DA08F8" w14:textId="77777777" w:rsidTr="002570E4">
        <w:trPr>
          <w:cantSplit/>
          <w:jc w:val="center"/>
        </w:trPr>
        <w:tc>
          <w:tcPr>
            <w:tcW w:w="2518" w:type="dxa"/>
            <w:gridSpan w:val="2"/>
            <w:vMerge/>
          </w:tcPr>
          <w:p w14:paraId="29EE7237" w14:textId="77777777" w:rsidR="0045714D" w:rsidRPr="005647EB" w:rsidRDefault="0045714D" w:rsidP="002570E4">
            <w:pPr>
              <w:pStyle w:val="TAH"/>
              <w:keepNext w:val="0"/>
              <w:keepLines w:val="0"/>
              <w:rPr>
                <w:rFonts w:cs="Arial"/>
              </w:rPr>
            </w:pPr>
          </w:p>
        </w:tc>
        <w:tc>
          <w:tcPr>
            <w:tcW w:w="709" w:type="dxa"/>
            <w:vMerge/>
          </w:tcPr>
          <w:p w14:paraId="3BA06B0B" w14:textId="77777777" w:rsidR="0045714D" w:rsidRPr="005647EB" w:rsidRDefault="0045714D" w:rsidP="002570E4">
            <w:pPr>
              <w:pStyle w:val="TAH"/>
              <w:keepNext w:val="0"/>
              <w:keepLines w:val="0"/>
              <w:rPr>
                <w:rFonts w:cs="Arial"/>
              </w:rPr>
            </w:pPr>
          </w:p>
        </w:tc>
        <w:tc>
          <w:tcPr>
            <w:tcW w:w="1417" w:type="dxa"/>
          </w:tcPr>
          <w:p w14:paraId="14374E47" w14:textId="77777777" w:rsidR="0045714D" w:rsidRPr="005647EB" w:rsidRDefault="0045714D" w:rsidP="002570E4">
            <w:pPr>
              <w:pStyle w:val="TAH"/>
              <w:keepNext w:val="0"/>
              <w:keepLines w:val="0"/>
              <w:rPr>
                <w:rFonts w:cs="Arial"/>
              </w:rPr>
            </w:pPr>
            <w:r w:rsidRPr="005647EB">
              <w:rPr>
                <w:rFonts w:cs="Arial"/>
              </w:rPr>
              <w:t>Test1</w:t>
            </w:r>
          </w:p>
        </w:tc>
        <w:tc>
          <w:tcPr>
            <w:tcW w:w="1418" w:type="dxa"/>
          </w:tcPr>
          <w:p w14:paraId="28C2C5FF" w14:textId="77777777" w:rsidR="0045714D" w:rsidRPr="005647EB" w:rsidRDefault="0045714D" w:rsidP="002570E4">
            <w:pPr>
              <w:pStyle w:val="TAH"/>
              <w:keepNext w:val="0"/>
              <w:keepLines w:val="0"/>
              <w:rPr>
                <w:rFonts w:cs="Arial"/>
              </w:rPr>
            </w:pPr>
            <w:r w:rsidRPr="005647EB">
              <w:rPr>
                <w:rFonts w:cs="Arial"/>
              </w:rPr>
              <w:t>Test2</w:t>
            </w:r>
          </w:p>
        </w:tc>
        <w:tc>
          <w:tcPr>
            <w:tcW w:w="3544" w:type="dxa"/>
            <w:vMerge/>
          </w:tcPr>
          <w:p w14:paraId="5332970F" w14:textId="77777777" w:rsidR="0045714D" w:rsidRPr="005647EB" w:rsidRDefault="0045714D" w:rsidP="002570E4">
            <w:pPr>
              <w:pStyle w:val="TAH"/>
              <w:keepNext w:val="0"/>
              <w:keepLines w:val="0"/>
              <w:rPr>
                <w:rFonts w:cs="Arial"/>
              </w:rPr>
            </w:pPr>
          </w:p>
        </w:tc>
      </w:tr>
      <w:tr w:rsidR="0045714D" w:rsidRPr="005647EB" w14:paraId="371597B1" w14:textId="77777777" w:rsidTr="002570E4">
        <w:trPr>
          <w:cantSplit/>
          <w:jc w:val="center"/>
        </w:trPr>
        <w:tc>
          <w:tcPr>
            <w:tcW w:w="2518" w:type="dxa"/>
            <w:gridSpan w:val="2"/>
          </w:tcPr>
          <w:p w14:paraId="0596E8DD" w14:textId="7C70208A" w:rsidR="0045714D" w:rsidRPr="005647EB" w:rsidRDefault="0045714D"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709" w:type="dxa"/>
          </w:tcPr>
          <w:p w14:paraId="097026CD" w14:textId="77777777" w:rsidR="0045714D" w:rsidRPr="005647EB" w:rsidRDefault="0045714D" w:rsidP="002570E4">
            <w:pPr>
              <w:pStyle w:val="TAC"/>
              <w:keepNext w:val="0"/>
              <w:keepLines w:val="0"/>
              <w:rPr>
                <w:rFonts w:cs="Arial"/>
              </w:rPr>
            </w:pPr>
          </w:p>
        </w:tc>
        <w:tc>
          <w:tcPr>
            <w:tcW w:w="2835" w:type="dxa"/>
            <w:gridSpan w:val="2"/>
          </w:tcPr>
          <w:p w14:paraId="2E8D4903" w14:textId="4F6626EC" w:rsidR="0045714D" w:rsidRPr="005647EB" w:rsidRDefault="0045714D" w:rsidP="002570E4">
            <w:pPr>
              <w:pStyle w:val="TAC"/>
              <w:keepNext w:val="0"/>
              <w:keepLines w:val="0"/>
              <w:rPr>
                <w:rFonts w:cs="Arial"/>
              </w:rPr>
            </w:pPr>
            <w:r w:rsidRPr="005647EB">
              <w:rPr>
                <w:rFonts w:cs="v4.2.0"/>
              </w:rPr>
              <w:t>1,</w:t>
            </w:r>
            <w:r w:rsidR="002570E4" w:rsidRPr="005647EB">
              <w:rPr>
                <w:rFonts w:cs="v4.2.0"/>
              </w:rPr>
              <w:t xml:space="preserve"> </w:t>
            </w:r>
            <w:r w:rsidRPr="005647EB">
              <w:rPr>
                <w:rFonts w:cs="v4.2.0"/>
              </w:rPr>
              <w:t>2</w:t>
            </w:r>
          </w:p>
        </w:tc>
        <w:tc>
          <w:tcPr>
            <w:tcW w:w="3544" w:type="dxa"/>
          </w:tcPr>
          <w:p w14:paraId="7D36B6F4" w14:textId="77777777" w:rsidR="0045714D" w:rsidRPr="005647EB" w:rsidRDefault="0045714D" w:rsidP="002570E4">
            <w:pPr>
              <w:pStyle w:val="TAL"/>
              <w:keepNext w:val="0"/>
              <w:keepLines w:val="0"/>
              <w:rPr>
                <w:rFonts w:cs="Arial"/>
              </w:rPr>
            </w:pPr>
          </w:p>
        </w:tc>
      </w:tr>
      <w:tr w:rsidR="0045714D" w:rsidRPr="005647EB" w14:paraId="21785FA0" w14:textId="77777777" w:rsidTr="002570E4">
        <w:trPr>
          <w:cantSplit/>
          <w:jc w:val="center"/>
        </w:trPr>
        <w:tc>
          <w:tcPr>
            <w:tcW w:w="2518" w:type="dxa"/>
            <w:gridSpan w:val="2"/>
          </w:tcPr>
          <w:p w14:paraId="52692E40" w14:textId="413A913E" w:rsidR="0045714D" w:rsidRPr="005647EB" w:rsidRDefault="0045714D"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709" w:type="dxa"/>
          </w:tcPr>
          <w:p w14:paraId="28203BFF" w14:textId="77777777" w:rsidR="0045714D" w:rsidRPr="005647EB" w:rsidRDefault="0045714D" w:rsidP="002570E4">
            <w:pPr>
              <w:pStyle w:val="TAC"/>
              <w:keepNext w:val="0"/>
              <w:keepLines w:val="0"/>
              <w:rPr>
                <w:rFonts w:cs="Arial"/>
              </w:rPr>
            </w:pPr>
          </w:p>
        </w:tc>
        <w:tc>
          <w:tcPr>
            <w:tcW w:w="2835" w:type="dxa"/>
            <w:gridSpan w:val="2"/>
          </w:tcPr>
          <w:p w14:paraId="77AA6AF1" w14:textId="609D5667" w:rsidR="0045714D" w:rsidRPr="005647EB" w:rsidRDefault="0045714D" w:rsidP="002570E4">
            <w:pPr>
              <w:pStyle w:val="TAC"/>
              <w:keepNext w:val="0"/>
              <w:keepLines w:val="0"/>
              <w:rPr>
                <w:rFonts w:cs="Arial"/>
              </w:rPr>
            </w:pPr>
            <w:r w:rsidRPr="005647EB">
              <w:rPr>
                <w:rFonts w:cs="v4.2.0"/>
              </w:rPr>
              <w:t>Cell</w:t>
            </w:r>
            <w:r w:rsidR="002570E4" w:rsidRPr="005647EB">
              <w:rPr>
                <w:rFonts w:cs="v4.2.0"/>
              </w:rPr>
              <w:t xml:space="preserve"> </w:t>
            </w:r>
            <w:r w:rsidRPr="005647EB">
              <w:rPr>
                <w:rFonts w:cs="v4.2.0"/>
              </w:rPr>
              <w:t>1</w:t>
            </w:r>
          </w:p>
        </w:tc>
        <w:tc>
          <w:tcPr>
            <w:tcW w:w="3544" w:type="dxa"/>
          </w:tcPr>
          <w:p w14:paraId="5FD5A06D" w14:textId="77777777" w:rsidR="0045714D" w:rsidRPr="005647EB" w:rsidRDefault="0045714D" w:rsidP="002570E4">
            <w:pPr>
              <w:pStyle w:val="TAL"/>
              <w:keepNext w:val="0"/>
              <w:keepLines w:val="0"/>
              <w:rPr>
                <w:rFonts w:cs="Arial"/>
              </w:rPr>
            </w:pPr>
          </w:p>
        </w:tc>
      </w:tr>
      <w:tr w:rsidR="0045714D" w:rsidRPr="005647EB" w14:paraId="387C338F" w14:textId="77777777" w:rsidTr="002570E4">
        <w:trPr>
          <w:cantSplit/>
          <w:jc w:val="center"/>
        </w:trPr>
        <w:tc>
          <w:tcPr>
            <w:tcW w:w="2518" w:type="dxa"/>
            <w:gridSpan w:val="2"/>
          </w:tcPr>
          <w:p w14:paraId="21F9316D" w14:textId="55454021" w:rsidR="0045714D" w:rsidRPr="005647EB" w:rsidRDefault="0045714D" w:rsidP="002570E4">
            <w:pPr>
              <w:pStyle w:val="TAL"/>
              <w:keepNext w:val="0"/>
              <w:keepLines w:val="0"/>
              <w:rPr>
                <w:rFonts w:cs="Arial"/>
              </w:rPr>
            </w:pPr>
            <w:r w:rsidRPr="005647EB">
              <w:rPr>
                <w:rFonts w:cs="Arial"/>
                <w:bCs/>
              </w:rPr>
              <w:t>Neighbour</w:t>
            </w:r>
            <w:r w:rsidR="002570E4" w:rsidRPr="005647EB">
              <w:rPr>
                <w:rFonts w:cs="Arial"/>
                <w:bCs/>
              </w:rPr>
              <w:t xml:space="preserve"> </w:t>
            </w:r>
            <w:r w:rsidRPr="005647EB">
              <w:rPr>
                <w:rFonts w:cs="Arial"/>
                <w:bCs/>
              </w:rPr>
              <w:t>cell</w:t>
            </w:r>
          </w:p>
        </w:tc>
        <w:tc>
          <w:tcPr>
            <w:tcW w:w="709" w:type="dxa"/>
          </w:tcPr>
          <w:p w14:paraId="6FE9F431" w14:textId="77777777" w:rsidR="0045714D" w:rsidRPr="005647EB" w:rsidRDefault="0045714D" w:rsidP="002570E4">
            <w:pPr>
              <w:pStyle w:val="TAC"/>
              <w:keepNext w:val="0"/>
              <w:keepLines w:val="0"/>
              <w:rPr>
                <w:rFonts w:cs="Arial"/>
              </w:rPr>
            </w:pPr>
          </w:p>
        </w:tc>
        <w:tc>
          <w:tcPr>
            <w:tcW w:w="2835" w:type="dxa"/>
            <w:gridSpan w:val="2"/>
          </w:tcPr>
          <w:p w14:paraId="7D49F495" w14:textId="6B9AB0B3" w:rsidR="0045714D" w:rsidRPr="005647EB" w:rsidRDefault="0045714D" w:rsidP="002570E4">
            <w:pPr>
              <w:pStyle w:val="TAC"/>
              <w:keepNext w:val="0"/>
              <w:keepLines w:val="0"/>
              <w:rPr>
                <w:rFonts w:cs="Arial"/>
              </w:rPr>
            </w:pPr>
            <w:r w:rsidRPr="005647EB">
              <w:rPr>
                <w:rFonts w:cs="v4.2.0"/>
              </w:rPr>
              <w:t>Cell</w:t>
            </w:r>
            <w:r w:rsidR="002570E4" w:rsidRPr="005647EB">
              <w:rPr>
                <w:rFonts w:cs="v4.2.0"/>
              </w:rPr>
              <w:t xml:space="preserve"> </w:t>
            </w:r>
            <w:r w:rsidRPr="005647EB">
              <w:rPr>
                <w:rFonts w:cs="v4.2.0"/>
              </w:rPr>
              <w:t>2</w:t>
            </w:r>
          </w:p>
        </w:tc>
        <w:tc>
          <w:tcPr>
            <w:tcW w:w="3544" w:type="dxa"/>
          </w:tcPr>
          <w:p w14:paraId="1938F0D7" w14:textId="1EFD992D" w:rsidR="0045714D" w:rsidRPr="005647EB" w:rsidRDefault="0045714D"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be</w:t>
            </w:r>
            <w:r w:rsidR="002570E4" w:rsidRPr="005647EB">
              <w:rPr>
                <w:rFonts w:cs="Arial"/>
              </w:rPr>
              <w:t xml:space="preserve"> </w:t>
            </w:r>
            <w:r w:rsidRPr="005647EB">
              <w:rPr>
                <w:rFonts w:cs="Arial"/>
              </w:rPr>
              <w:t>identified.</w:t>
            </w:r>
          </w:p>
        </w:tc>
      </w:tr>
      <w:tr w:rsidR="0045714D" w:rsidRPr="005647EB" w14:paraId="609C8C01" w14:textId="77777777" w:rsidTr="002570E4">
        <w:trPr>
          <w:cantSplit/>
          <w:jc w:val="center"/>
        </w:trPr>
        <w:tc>
          <w:tcPr>
            <w:tcW w:w="2518" w:type="dxa"/>
            <w:gridSpan w:val="2"/>
          </w:tcPr>
          <w:p w14:paraId="0FD2CB6B" w14:textId="0BBE0B30" w:rsidR="0045714D" w:rsidRPr="005647EB" w:rsidRDefault="0045714D"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709" w:type="dxa"/>
          </w:tcPr>
          <w:p w14:paraId="24D292E0" w14:textId="77777777" w:rsidR="0045714D" w:rsidRPr="005647EB" w:rsidRDefault="0045714D" w:rsidP="002570E4">
            <w:pPr>
              <w:pStyle w:val="TAC"/>
              <w:keepNext w:val="0"/>
              <w:keepLines w:val="0"/>
              <w:rPr>
                <w:rFonts w:cs="Arial"/>
              </w:rPr>
            </w:pPr>
          </w:p>
        </w:tc>
        <w:tc>
          <w:tcPr>
            <w:tcW w:w="2835" w:type="dxa"/>
            <w:gridSpan w:val="2"/>
          </w:tcPr>
          <w:p w14:paraId="3D596E65" w14:textId="77777777" w:rsidR="0045714D" w:rsidRPr="005647EB" w:rsidRDefault="0045714D" w:rsidP="002570E4">
            <w:pPr>
              <w:pStyle w:val="TAC"/>
              <w:keepNext w:val="0"/>
              <w:keepLines w:val="0"/>
              <w:rPr>
                <w:rFonts w:cs="Arial"/>
              </w:rPr>
            </w:pPr>
            <w:r w:rsidRPr="005647EB">
              <w:rPr>
                <w:rFonts w:cs="v4.2.0"/>
              </w:rPr>
              <w:t>Normal</w:t>
            </w:r>
          </w:p>
        </w:tc>
        <w:tc>
          <w:tcPr>
            <w:tcW w:w="3544" w:type="dxa"/>
          </w:tcPr>
          <w:p w14:paraId="2AECFC6C" w14:textId="77777777" w:rsidR="0045714D" w:rsidRPr="005647EB" w:rsidRDefault="0045714D" w:rsidP="002570E4">
            <w:pPr>
              <w:pStyle w:val="TAL"/>
              <w:keepNext w:val="0"/>
              <w:keepLines w:val="0"/>
              <w:rPr>
                <w:rFonts w:cs="Arial"/>
              </w:rPr>
            </w:pPr>
          </w:p>
        </w:tc>
      </w:tr>
      <w:tr w:rsidR="0045714D" w:rsidRPr="005647EB" w14:paraId="39604BEA" w14:textId="77777777" w:rsidTr="002570E4">
        <w:trPr>
          <w:cantSplit/>
          <w:jc w:val="center"/>
        </w:trPr>
        <w:tc>
          <w:tcPr>
            <w:tcW w:w="2518" w:type="dxa"/>
            <w:gridSpan w:val="2"/>
          </w:tcPr>
          <w:p w14:paraId="70B3FB38" w14:textId="77777777" w:rsidR="0045714D" w:rsidRPr="005647EB" w:rsidRDefault="0045714D" w:rsidP="002570E4">
            <w:pPr>
              <w:pStyle w:val="TAL"/>
              <w:keepNext w:val="0"/>
              <w:keepLines w:val="0"/>
              <w:rPr>
                <w:rFonts w:cs="Arial"/>
              </w:rPr>
            </w:pPr>
            <w:r w:rsidRPr="005647EB">
              <w:rPr>
                <w:rFonts w:cs="Arial"/>
              </w:rPr>
              <w:t>DRX</w:t>
            </w:r>
          </w:p>
        </w:tc>
        <w:tc>
          <w:tcPr>
            <w:tcW w:w="709" w:type="dxa"/>
          </w:tcPr>
          <w:p w14:paraId="43B99306" w14:textId="77777777" w:rsidR="0045714D" w:rsidRPr="005647EB" w:rsidRDefault="0045714D" w:rsidP="002570E4">
            <w:pPr>
              <w:pStyle w:val="TAC"/>
              <w:keepNext w:val="0"/>
              <w:keepLines w:val="0"/>
              <w:rPr>
                <w:rFonts w:cs="Arial"/>
              </w:rPr>
            </w:pPr>
          </w:p>
        </w:tc>
        <w:tc>
          <w:tcPr>
            <w:tcW w:w="2835" w:type="dxa"/>
            <w:gridSpan w:val="2"/>
          </w:tcPr>
          <w:p w14:paraId="414A1470" w14:textId="77777777" w:rsidR="0045714D" w:rsidRPr="005647EB" w:rsidRDefault="0045714D" w:rsidP="002570E4">
            <w:pPr>
              <w:pStyle w:val="TAC"/>
              <w:keepNext w:val="0"/>
              <w:keepLines w:val="0"/>
              <w:rPr>
                <w:rFonts w:cs="Arial"/>
              </w:rPr>
            </w:pPr>
            <w:r w:rsidRPr="005647EB">
              <w:rPr>
                <w:rFonts w:cs="v4.2.0"/>
              </w:rPr>
              <w:t>ON</w:t>
            </w:r>
          </w:p>
        </w:tc>
        <w:tc>
          <w:tcPr>
            <w:tcW w:w="3544" w:type="dxa"/>
          </w:tcPr>
          <w:p w14:paraId="51FEDC8F" w14:textId="77777777" w:rsidR="0045714D" w:rsidRPr="005647EB" w:rsidRDefault="0045714D" w:rsidP="002570E4">
            <w:pPr>
              <w:pStyle w:val="TAL"/>
              <w:keepNext w:val="0"/>
              <w:keepLines w:val="0"/>
              <w:rPr>
                <w:rFonts w:cs="Arial"/>
              </w:rPr>
            </w:pPr>
          </w:p>
        </w:tc>
      </w:tr>
      <w:tr w:rsidR="0045714D" w:rsidRPr="005647EB" w14:paraId="205AC895" w14:textId="77777777" w:rsidTr="002570E4">
        <w:trPr>
          <w:cantSplit/>
          <w:jc w:val="center"/>
        </w:trPr>
        <w:tc>
          <w:tcPr>
            <w:tcW w:w="534" w:type="dxa"/>
            <w:vMerge w:val="restart"/>
          </w:tcPr>
          <w:p w14:paraId="3E4D346A" w14:textId="77777777" w:rsidR="0045714D" w:rsidRPr="005647EB" w:rsidRDefault="0045714D" w:rsidP="002570E4">
            <w:pPr>
              <w:pStyle w:val="TAL"/>
              <w:keepNext w:val="0"/>
              <w:keepLines w:val="0"/>
              <w:rPr>
                <w:rFonts w:cs="Arial"/>
                <w:bCs/>
                <w:lang w:eastAsia="zh-CN"/>
              </w:rPr>
            </w:pPr>
            <w:r w:rsidRPr="005647EB">
              <w:rPr>
                <w:rFonts w:cs="Arial"/>
                <w:lang w:eastAsia="zh-CN"/>
              </w:rPr>
              <w:t>A3</w:t>
            </w:r>
          </w:p>
        </w:tc>
        <w:tc>
          <w:tcPr>
            <w:tcW w:w="1984" w:type="dxa"/>
          </w:tcPr>
          <w:p w14:paraId="32E08945" w14:textId="77777777" w:rsidR="0045714D" w:rsidRPr="005647EB" w:rsidRDefault="0045714D" w:rsidP="002570E4">
            <w:pPr>
              <w:pStyle w:val="TAL"/>
              <w:keepNext w:val="0"/>
              <w:keepLines w:val="0"/>
              <w:rPr>
                <w:rFonts w:cs="Arial"/>
                <w:bCs/>
                <w:lang w:eastAsia="zh-CN"/>
              </w:rPr>
            </w:pPr>
            <w:r w:rsidRPr="005647EB">
              <w:rPr>
                <w:rFonts w:cs="Arial"/>
                <w:lang w:eastAsia="zh-CN"/>
              </w:rPr>
              <w:t>Offset</w:t>
            </w:r>
          </w:p>
        </w:tc>
        <w:tc>
          <w:tcPr>
            <w:tcW w:w="709" w:type="dxa"/>
          </w:tcPr>
          <w:p w14:paraId="6AFEEFD5" w14:textId="77777777" w:rsidR="0045714D" w:rsidRPr="005647EB" w:rsidRDefault="0045714D" w:rsidP="002570E4">
            <w:pPr>
              <w:pStyle w:val="TAC"/>
              <w:keepNext w:val="0"/>
              <w:keepLines w:val="0"/>
              <w:rPr>
                <w:rFonts w:cs="v4.2.0"/>
                <w:lang w:eastAsia="zh-CN"/>
              </w:rPr>
            </w:pPr>
            <w:r w:rsidRPr="005647EB">
              <w:rPr>
                <w:rFonts w:cs="v4.2.0"/>
                <w:lang w:eastAsia="zh-CN"/>
              </w:rPr>
              <w:t>dB</w:t>
            </w:r>
          </w:p>
        </w:tc>
        <w:tc>
          <w:tcPr>
            <w:tcW w:w="2835" w:type="dxa"/>
            <w:gridSpan w:val="2"/>
            <w:vAlign w:val="center"/>
          </w:tcPr>
          <w:p w14:paraId="5143C16E" w14:textId="77777777" w:rsidR="0045714D" w:rsidRPr="005647EB" w:rsidRDefault="0045714D" w:rsidP="002570E4">
            <w:pPr>
              <w:pStyle w:val="TAC"/>
              <w:keepNext w:val="0"/>
              <w:keepLines w:val="0"/>
              <w:rPr>
                <w:rFonts w:cs="v4.2.0"/>
                <w:lang w:eastAsia="zh-CN"/>
              </w:rPr>
            </w:pPr>
            <w:r w:rsidRPr="005647EB">
              <w:rPr>
                <w:rFonts w:cs="v4.2.0"/>
                <w:lang w:eastAsia="zh-CN"/>
              </w:rPr>
              <w:t>-6</w:t>
            </w:r>
          </w:p>
        </w:tc>
        <w:tc>
          <w:tcPr>
            <w:tcW w:w="3544" w:type="dxa"/>
          </w:tcPr>
          <w:p w14:paraId="2F6066F6" w14:textId="77777777" w:rsidR="0045714D" w:rsidRPr="005647EB" w:rsidRDefault="0045714D" w:rsidP="002570E4">
            <w:pPr>
              <w:pStyle w:val="TAL"/>
              <w:keepNext w:val="0"/>
              <w:keepLines w:val="0"/>
              <w:rPr>
                <w:rFonts w:cs="Arial"/>
                <w:lang w:eastAsia="zh-CN"/>
              </w:rPr>
            </w:pPr>
          </w:p>
        </w:tc>
      </w:tr>
      <w:tr w:rsidR="0045714D" w:rsidRPr="005647EB" w14:paraId="681A2172" w14:textId="77777777" w:rsidTr="002570E4">
        <w:trPr>
          <w:cantSplit/>
          <w:jc w:val="center"/>
        </w:trPr>
        <w:tc>
          <w:tcPr>
            <w:tcW w:w="534" w:type="dxa"/>
            <w:vMerge/>
          </w:tcPr>
          <w:p w14:paraId="55CDAE1B" w14:textId="77777777" w:rsidR="0045714D" w:rsidRPr="005647EB" w:rsidRDefault="0045714D" w:rsidP="002570E4">
            <w:pPr>
              <w:pStyle w:val="TAL"/>
              <w:keepNext w:val="0"/>
              <w:keepLines w:val="0"/>
              <w:rPr>
                <w:rFonts w:cs="Arial"/>
                <w:bCs/>
                <w:lang w:eastAsia="zh-CN"/>
              </w:rPr>
            </w:pPr>
          </w:p>
        </w:tc>
        <w:tc>
          <w:tcPr>
            <w:tcW w:w="1984" w:type="dxa"/>
          </w:tcPr>
          <w:p w14:paraId="4E9D2191" w14:textId="77777777" w:rsidR="0045714D" w:rsidRPr="005647EB" w:rsidRDefault="0045714D" w:rsidP="002570E4">
            <w:pPr>
              <w:pStyle w:val="TAL"/>
              <w:keepNext w:val="0"/>
              <w:keepLines w:val="0"/>
              <w:rPr>
                <w:rFonts w:cs="Arial"/>
                <w:bCs/>
                <w:lang w:eastAsia="zh-CN"/>
              </w:rPr>
            </w:pPr>
            <w:r w:rsidRPr="005647EB">
              <w:rPr>
                <w:rFonts w:cs="Arial"/>
                <w:lang w:eastAsia="zh-CN"/>
              </w:rPr>
              <w:t>Hysteresis</w:t>
            </w:r>
          </w:p>
        </w:tc>
        <w:tc>
          <w:tcPr>
            <w:tcW w:w="709" w:type="dxa"/>
          </w:tcPr>
          <w:p w14:paraId="7D1D96C2" w14:textId="77777777" w:rsidR="0045714D" w:rsidRPr="005647EB" w:rsidRDefault="0045714D" w:rsidP="002570E4">
            <w:pPr>
              <w:pStyle w:val="TAC"/>
              <w:keepNext w:val="0"/>
              <w:keepLines w:val="0"/>
              <w:rPr>
                <w:rFonts w:cs="v4.2.0"/>
                <w:lang w:eastAsia="zh-CN"/>
              </w:rPr>
            </w:pPr>
            <w:r w:rsidRPr="005647EB">
              <w:rPr>
                <w:rFonts w:cs="v4.2.0"/>
                <w:lang w:eastAsia="zh-CN"/>
              </w:rPr>
              <w:t>dB</w:t>
            </w:r>
          </w:p>
        </w:tc>
        <w:tc>
          <w:tcPr>
            <w:tcW w:w="2835" w:type="dxa"/>
            <w:gridSpan w:val="2"/>
          </w:tcPr>
          <w:p w14:paraId="732D7D92" w14:textId="77777777" w:rsidR="0045714D" w:rsidRPr="005647EB" w:rsidRDefault="0045714D" w:rsidP="002570E4">
            <w:pPr>
              <w:pStyle w:val="TAC"/>
              <w:keepNext w:val="0"/>
              <w:keepLines w:val="0"/>
              <w:rPr>
                <w:rFonts w:cs="v4.2.0"/>
                <w:lang w:eastAsia="zh-CN"/>
              </w:rPr>
            </w:pPr>
            <w:r w:rsidRPr="005647EB">
              <w:rPr>
                <w:rFonts w:cs="v4.2.0"/>
                <w:lang w:eastAsia="zh-CN"/>
              </w:rPr>
              <w:t>0</w:t>
            </w:r>
          </w:p>
        </w:tc>
        <w:tc>
          <w:tcPr>
            <w:tcW w:w="3544" w:type="dxa"/>
          </w:tcPr>
          <w:p w14:paraId="333735DD" w14:textId="77777777" w:rsidR="0045714D" w:rsidRPr="005647EB" w:rsidRDefault="0045714D" w:rsidP="002570E4">
            <w:pPr>
              <w:pStyle w:val="TAL"/>
              <w:keepNext w:val="0"/>
              <w:keepLines w:val="0"/>
              <w:rPr>
                <w:rFonts w:cs="Arial"/>
                <w:lang w:eastAsia="zh-CN"/>
              </w:rPr>
            </w:pPr>
          </w:p>
        </w:tc>
      </w:tr>
      <w:tr w:rsidR="0045714D" w:rsidRPr="005647EB" w14:paraId="64CF6B8F" w14:textId="77777777" w:rsidTr="002570E4">
        <w:trPr>
          <w:cantSplit/>
          <w:jc w:val="center"/>
        </w:trPr>
        <w:tc>
          <w:tcPr>
            <w:tcW w:w="534" w:type="dxa"/>
            <w:vMerge/>
          </w:tcPr>
          <w:p w14:paraId="4D81FB2A" w14:textId="77777777" w:rsidR="0045714D" w:rsidRPr="005647EB" w:rsidRDefault="0045714D" w:rsidP="002570E4">
            <w:pPr>
              <w:pStyle w:val="TAL"/>
              <w:keepNext w:val="0"/>
              <w:keepLines w:val="0"/>
              <w:rPr>
                <w:rFonts w:cs="Arial"/>
                <w:bCs/>
                <w:lang w:eastAsia="zh-CN"/>
              </w:rPr>
            </w:pPr>
          </w:p>
        </w:tc>
        <w:tc>
          <w:tcPr>
            <w:tcW w:w="1984" w:type="dxa"/>
          </w:tcPr>
          <w:p w14:paraId="0E8D518D" w14:textId="423873AE" w:rsidR="0045714D" w:rsidRPr="005647EB" w:rsidRDefault="0045714D" w:rsidP="002570E4">
            <w:pPr>
              <w:pStyle w:val="TAL"/>
              <w:keepNext w:val="0"/>
              <w:keepLines w:val="0"/>
              <w:rPr>
                <w:rFonts w:cs="Arial"/>
                <w:lang w:eastAsia="zh-CN"/>
              </w:rPr>
            </w:pPr>
            <w:r w:rsidRPr="005647EB">
              <w:rPr>
                <w:rFonts w:cs="Arial"/>
                <w:lang w:eastAsia="zh-CN"/>
              </w:rPr>
              <w:t>Time</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Trigger</w:t>
            </w:r>
          </w:p>
        </w:tc>
        <w:tc>
          <w:tcPr>
            <w:tcW w:w="709" w:type="dxa"/>
          </w:tcPr>
          <w:p w14:paraId="5E7E5926" w14:textId="77777777" w:rsidR="0045714D" w:rsidRPr="005647EB" w:rsidRDefault="0045714D" w:rsidP="002570E4">
            <w:pPr>
              <w:pStyle w:val="TAC"/>
              <w:keepNext w:val="0"/>
              <w:keepLines w:val="0"/>
              <w:rPr>
                <w:rFonts w:cs="v4.2.0"/>
                <w:lang w:eastAsia="zh-CN"/>
              </w:rPr>
            </w:pPr>
            <w:r w:rsidRPr="005647EB">
              <w:rPr>
                <w:rFonts w:cs="v4.2.0"/>
                <w:lang w:eastAsia="zh-CN"/>
              </w:rPr>
              <w:t>S</w:t>
            </w:r>
          </w:p>
        </w:tc>
        <w:tc>
          <w:tcPr>
            <w:tcW w:w="2835" w:type="dxa"/>
            <w:gridSpan w:val="2"/>
            <w:vAlign w:val="center"/>
          </w:tcPr>
          <w:p w14:paraId="302EF939" w14:textId="77777777" w:rsidR="0045714D" w:rsidRPr="005647EB" w:rsidRDefault="0045714D" w:rsidP="002570E4">
            <w:pPr>
              <w:pStyle w:val="TAC"/>
              <w:keepNext w:val="0"/>
              <w:keepLines w:val="0"/>
              <w:rPr>
                <w:rFonts w:cs="v4.2.0"/>
                <w:lang w:eastAsia="zh-CN"/>
              </w:rPr>
            </w:pPr>
            <w:r w:rsidRPr="005647EB">
              <w:rPr>
                <w:rFonts w:cs="v4.2.0"/>
                <w:lang w:eastAsia="zh-CN"/>
              </w:rPr>
              <w:t>0</w:t>
            </w:r>
          </w:p>
        </w:tc>
        <w:tc>
          <w:tcPr>
            <w:tcW w:w="3544" w:type="dxa"/>
          </w:tcPr>
          <w:p w14:paraId="151BC133" w14:textId="77777777" w:rsidR="0045714D" w:rsidRPr="005647EB" w:rsidRDefault="0045714D" w:rsidP="002570E4">
            <w:pPr>
              <w:pStyle w:val="TAL"/>
              <w:keepNext w:val="0"/>
              <w:keepLines w:val="0"/>
              <w:rPr>
                <w:rFonts w:cs="Arial"/>
                <w:lang w:eastAsia="zh-CN"/>
              </w:rPr>
            </w:pPr>
          </w:p>
        </w:tc>
      </w:tr>
      <w:tr w:rsidR="0045714D" w:rsidRPr="005647EB" w14:paraId="30B114B8" w14:textId="77777777" w:rsidTr="002570E4">
        <w:trPr>
          <w:cantSplit/>
          <w:jc w:val="center"/>
        </w:trPr>
        <w:tc>
          <w:tcPr>
            <w:tcW w:w="2518" w:type="dxa"/>
            <w:gridSpan w:val="2"/>
          </w:tcPr>
          <w:p w14:paraId="045E4956" w14:textId="364417C9" w:rsidR="0045714D" w:rsidRPr="005647EB" w:rsidRDefault="0045714D"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709" w:type="dxa"/>
          </w:tcPr>
          <w:p w14:paraId="30300970" w14:textId="77777777" w:rsidR="0045714D" w:rsidRPr="005647EB" w:rsidRDefault="0045714D" w:rsidP="002570E4">
            <w:pPr>
              <w:pStyle w:val="TAC"/>
              <w:keepNext w:val="0"/>
              <w:keepLines w:val="0"/>
              <w:rPr>
                <w:rFonts w:cs="Arial"/>
              </w:rPr>
            </w:pPr>
          </w:p>
        </w:tc>
        <w:tc>
          <w:tcPr>
            <w:tcW w:w="2835" w:type="dxa"/>
            <w:gridSpan w:val="2"/>
          </w:tcPr>
          <w:p w14:paraId="3DE6D312" w14:textId="77777777" w:rsidR="0045714D" w:rsidRPr="005647EB" w:rsidRDefault="0045714D" w:rsidP="002570E4">
            <w:pPr>
              <w:pStyle w:val="TAC"/>
              <w:keepNext w:val="0"/>
              <w:keepLines w:val="0"/>
              <w:rPr>
                <w:rFonts w:cs="Arial"/>
              </w:rPr>
            </w:pPr>
            <w:r w:rsidRPr="005647EB">
              <w:rPr>
                <w:rFonts w:cs="v4.2.0"/>
              </w:rPr>
              <w:t>0</w:t>
            </w:r>
          </w:p>
        </w:tc>
        <w:tc>
          <w:tcPr>
            <w:tcW w:w="3544" w:type="dxa"/>
          </w:tcPr>
          <w:p w14:paraId="5B3C3B05" w14:textId="7CFF973E" w:rsidR="0045714D" w:rsidRPr="005647EB" w:rsidRDefault="0045714D"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45714D" w:rsidRPr="005647EB" w14:paraId="061C6C7A" w14:textId="77777777" w:rsidTr="002570E4">
        <w:trPr>
          <w:cantSplit/>
          <w:jc w:val="center"/>
        </w:trPr>
        <w:tc>
          <w:tcPr>
            <w:tcW w:w="2518" w:type="dxa"/>
            <w:gridSpan w:val="2"/>
          </w:tcPr>
          <w:p w14:paraId="1474B1E2" w14:textId="64DF8887" w:rsidR="0045714D" w:rsidRPr="005647EB" w:rsidRDefault="0045714D" w:rsidP="002570E4">
            <w:pPr>
              <w:pStyle w:val="TAL"/>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709" w:type="dxa"/>
          </w:tcPr>
          <w:p w14:paraId="5BD8F92D" w14:textId="77777777" w:rsidR="0045714D" w:rsidRPr="005647EB" w:rsidRDefault="0045714D" w:rsidP="002570E4">
            <w:pPr>
              <w:pStyle w:val="TAC"/>
              <w:keepNext w:val="0"/>
              <w:keepLines w:val="0"/>
              <w:rPr>
                <w:rFonts w:cs="Arial"/>
              </w:rPr>
            </w:pPr>
          </w:p>
        </w:tc>
        <w:tc>
          <w:tcPr>
            <w:tcW w:w="2835" w:type="dxa"/>
            <w:gridSpan w:val="2"/>
          </w:tcPr>
          <w:p w14:paraId="2DDC1787"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3544" w:type="dxa"/>
          </w:tcPr>
          <w:p w14:paraId="6F7F6A43" w14:textId="77777777" w:rsidR="0045714D" w:rsidRPr="005647EB" w:rsidRDefault="0045714D" w:rsidP="002570E4">
            <w:pPr>
              <w:pStyle w:val="TAL"/>
              <w:keepNext w:val="0"/>
              <w:keepLines w:val="0"/>
              <w:rPr>
                <w:rFonts w:cs="Arial"/>
              </w:rPr>
            </w:pPr>
          </w:p>
        </w:tc>
      </w:tr>
      <w:tr w:rsidR="0045714D" w:rsidRPr="005647EB" w14:paraId="4A2600F9" w14:textId="77777777" w:rsidTr="002570E4">
        <w:trPr>
          <w:cantSplit/>
          <w:jc w:val="center"/>
        </w:trPr>
        <w:tc>
          <w:tcPr>
            <w:tcW w:w="2518" w:type="dxa"/>
            <w:gridSpan w:val="2"/>
          </w:tcPr>
          <w:p w14:paraId="0B7A3999" w14:textId="1298F5D4" w:rsidR="0045714D" w:rsidRPr="005647EB" w:rsidRDefault="0045714D" w:rsidP="002570E4">
            <w:pPr>
              <w:pStyle w:val="TAL"/>
              <w:keepNext w:val="0"/>
              <w:keepLines w:val="0"/>
              <w:rPr>
                <w:rFonts w:cs="Arial"/>
                <w:lang w:eastAsia="zh-CN"/>
              </w:rPr>
            </w:pPr>
            <w:r w:rsidRPr="005647EB">
              <w:rPr>
                <w:i/>
              </w:rPr>
              <w:t>Rmax</w:t>
            </w:r>
            <w:r w:rsidR="002570E4" w:rsidRPr="005647EB">
              <w:rPr>
                <w:i/>
              </w:rPr>
              <w:t xml:space="preserve"> </w:t>
            </w:r>
          </w:p>
        </w:tc>
        <w:tc>
          <w:tcPr>
            <w:tcW w:w="709" w:type="dxa"/>
          </w:tcPr>
          <w:p w14:paraId="6B005BAD" w14:textId="77777777" w:rsidR="0045714D" w:rsidRPr="005647EB" w:rsidRDefault="0045714D" w:rsidP="002570E4">
            <w:pPr>
              <w:pStyle w:val="TAC"/>
              <w:keepNext w:val="0"/>
              <w:keepLines w:val="0"/>
              <w:rPr>
                <w:rFonts w:cs="Arial"/>
              </w:rPr>
            </w:pPr>
          </w:p>
        </w:tc>
        <w:tc>
          <w:tcPr>
            <w:tcW w:w="2835" w:type="dxa"/>
            <w:gridSpan w:val="2"/>
          </w:tcPr>
          <w:p w14:paraId="07C9E56D" w14:textId="77777777" w:rsidR="0045714D" w:rsidRPr="005647EB" w:rsidRDefault="0045714D" w:rsidP="002570E4">
            <w:pPr>
              <w:pStyle w:val="TAC"/>
              <w:keepNext w:val="0"/>
              <w:keepLines w:val="0"/>
              <w:rPr>
                <w:rFonts w:cs="Arial"/>
                <w:lang w:eastAsia="zh-CN"/>
              </w:rPr>
            </w:pPr>
            <w:r w:rsidRPr="005647EB">
              <w:rPr>
                <w:rFonts w:cs="Arial"/>
                <w:lang w:eastAsia="zh-CN"/>
              </w:rPr>
              <w:t>8</w:t>
            </w:r>
          </w:p>
        </w:tc>
        <w:tc>
          <w:tcPr>
            <w:tcW w:w="3544" w:type="dxa"/>
          </w:tcPr>
          <w:p w14:paraId="67733786" w14:textId="20D179FB" w:rsidR="0045714D" w:rsidRPr="005647EB" w:rsidRDefault="0045714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i/>
              </w:rPr>
              <w:t xml:space="preserve"> </w:t>
            </w:r>
            <w:r w:rsidRPr="005647EB">
              <w:rPr>
                <w:i/>
              </w:rPr>
              <w:t>mPDCCH-NumRepetition</w:t>
            </w:r>
            <w:r w:rsidR="002570E4" w:rsidRPr="005647EB">
              <w:t xml:space="preserve"> </w:t>
            </w:r>
            <w:r w:rsidRPr="005647EB">
              <w:t>in</w:t>
            </w:r>
            <w:r w:rsidR="002570E4" w:rsidRPr="005647EB">
              <w:t xml:space="preserve"> </w:t>
            </w:r>
            <w:r w:rsidRPr="005647EB">
              <w:t>[3]</w:t>
            </w:r>
          </w:p>
        </w:tc>
      </w:tr>
      <w:tr w:rsidR="0045714D" w:rsidRPr="005647EB" w14:paraId="5C609ED9" w14:textId="77777777" w:rsidTr="002570E4">
        <w:trPr>
          <w:cantSplit/>
          <w:jc w:val="center"/>
        </w:trPr>
        <w:tc>
          <w:tcPr>
            <w:tcW w:w="2518" w:type="dxa"/>
            <w:gridSpan w:val="2"/>
          </w:tcPr>
          <w:p w14:paraId="2F001C83" w14:textId="77777777" w:rsidR="0045714D" w:rsidRPr="005647EB" w:rsidRDefault="0045714D" w:rsidP="002570E4">
            <w:pPr>
              <w:pStyle w:val="TAL"/>
              <w:keepNext w:val="0"/>
              <w:keepLines w:val="0"/>
              <w:rPr>
                <w:i/>
              </w:rPr>
            </w:pPr>
            <w:r w:rsidRPr="005647EB">
              <w:rPr>
                <w:i/>
              </w:rPr>
              <w:t>G</w:t>
            </w:r>
          </w:p>
        </w:tc>
        <w:tc>
          <w:tcPr>
            <w:tcW w:w="709" w:type="dxa"/>
          </w:tcPr>
          <w:p w14:paraId="32528F14" w14:textId="77777777" w:rsidR="0045714D" w:rsidRPr="005647EB" w:rsidRDefault="0045714D" w:rsidP="002570E4">
            <w:pPr>
              <w:pStyle w:val="TAC"/>
              <w:keepNext w:val="0"/>
              <w:keepLines w:val="0"/>
              <w:rPr>
                <w:rFonts w:cs="Arial"/>
              </w:rPr>
            </w:pPr>
          </w:p>
        </w:tc>
        <w:tc>
          <w:tcPr>
            <w:tcW w:w="2835" w:type="dxa"/>
            <w:gridSpan w:val="2"/>
          </w:tcPr>
          <w:p w14:paraId="2447C2AA"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3544" w:type="dxa"/>
          </w:tcPr>
          <w:p w14:paraId="7003C9C6" w14:textId="7384F301" w:rsidR="0045714D" w:rsidRPr="005647EB" w:rsidRDefault="0045714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mPDCCH-startSF-UESS</w:t>
            </w:r>
            <w:r w:rsidR="002570E4" w:rsidRPr="005647EB">
              <w:rPr>
                <w:i/>
              </w:rPr>
              <w:t xml:space="preserve"> </w:t>
            </w:r>
            <w:r w:rsidRPr="005647EB">
              <w:t>in</w:t>
            </w:r>
            <w:r w:rsidR="002570E4" w:rsidRPr="005647EB">
              <w:t xml:space="preserve"> </w:t>
            </w:r>
            <w:r w:rsidRPr="005647EB">
              <w:t>[3]</w:t>
            </w:r>
          </w:p>
        </w:tc>
      </w:tr>
      <w:tr w:rsidR="0045714D" w:rsidRPr="005647EB" w14:paraId="74AC73F9" w14:textId="77777777" w:rsidTr="002570E4">
        <w:trPr>
          <w:cantSplit/>
          <w:jc w:val="center"/>
        </w:trPr>
        <w:tc>
          <w:tcPr>
            <w:tcW w:w="2518" w:type="dxa"/>
            <w:gridSpan w:val="2"/>
          </w:tcPr>
          <w:p w14:paraId="01BAD6A8" w14:textId="77777777" w:rsidR="0045714D" w:rsidRPr="005647EB" w:rsidRDefault="0045714D" w:rsidP="002570E4">
            <w:pPr>
              <w:pStyle w:val="TAL"/>
              <w:keepNext w:val="0"/>
              <w:keepLines w:val="0"/>
              <w:rPr>
                <w:i/>
              </w:rPr>
            </w:pPr>
            <w:r w:rsidRPr="005647EB">
              <w:rPr>
                <w:i/>
              </w:rPr>
              <w:t>X</w:t>
            </w:r>
          </w:p>
        </w:tc>
        <w:tc>
          <w:tcPr>
            <w:tcW w:w="709" w:type="dxa"/>
          </w:tcPr>
          <w:p w14:paraId="77C9AD1D" w14:textId="77777777" w:rsidR="0045714D" w:rsidRPr="005647EB" w:rsidRDefault="0045714D" w:rsidP="002570E4">
            <w:pPr>
              <w:pStyle w:val="TAC"/>
              <w:keepNext w:val="0"/>
              <w:keepLines w:val="0"/>
              <w:rPr>
                <w:rFonts w:cs="Arial"/>
              </w:rPr>
            </w:pPr>
          </w:p>
        </w:tc>
        <w:tc>
          <w:tcPr>
            <w:tcW w:w="2835" w:type="dxa"/>
            <w:gridSpan w:val="2"/>
          </w:tcPr>
          <w:p w14:paraId="0F0339AF" w14:textId="77777777" w:rsidR="0045714D" w:rsidRPr="005647EB" w:rsidRDefault="0045714D" w:rsidP="002570E4">
            <w:pPr>
              <w:pStyle w:val="TAC"/>
              <w:keepNext w:val="0"/>
              <w:keepLines w:val="0"/>
              <w:rPr>
                <w:rFonts w:cs="Arial"/>
                <w:lang w:eastAsia="zh-CN"/>
              </w:rPr>
            </w:pPr>
            <w:r w:rsidRPr="005647EB">
              <w:rPr>
                <w:rFonts w:cs="Arial"/>
                <w:lang w:eastAsia="zh-CN"/>
              </w:rPr>
              <w:t>scheme10</w:t>
            </w:r>
          </w:p>
        </w:tc>
        <w:tc>
          <w:tcPr>
            <w:tcW w:w="3544" w:type="dxa"/>
          </w:tcPr>
          <w:p w14:paraId="09C8BAA1" w14:textId="4540ED10" w:rsidR="0045714D" w:rsidRPr="005647EB" w:rsidRDefault="0045714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measGapSharingScheme</w:t>
            </w:r>
            <w:r w:rsidR="002570E4" w:rsidRPr="005647EB">
              <w:rPr>
                <w:i/>
              </w:rPr>
              <w:t xml:space="preserve"> </w:t>
            </w:r>
            <w:r w:rsidRPr="005647EB">
              <w:t>in</w:t>
            </w:r>
            <w:r w:rsidR="002570E4" w:rsidRPr="005647EB">
              <w:t xml:space="preserve"> </w:t>
            </w:r>
            <w:r w:rsidRPr="005647EB">
              <w:t>[3]</w:t>
            </w:r>
          </w:p>
        </w:tc>
      </w:tr>
      <w:tr w:rsidR="0045714D" w:rsidRPr="005647EB" w14:paraId="66B8EE61" w14:textId="77777777" w:rsidTr="002570E4">
        <w:trPr>
          <w:cantSplit/>
          <w:jc w:val="center"/>
        </w:trPr>
        <w:tc>
          <w:tcPr>
            <w:tcW w:w="2518" w:type="dxa"/>
            <w:gridSpan w:val="2"/>
          </w:tcPr>
          <w:p w14:paraId="16EA0E39" w14:textId="77777777" w:rsidR="0045714D" w:rsidRPr="005647EB" w:rsidRDefault="0045714D" w:rsidP="002570E4">
            <w:pPr>
              <w:pStyle w:val="TAL"/>
              <w:keepNext w:val="0"/>
              <w:keepLines w:val="0"/>
              <w:rPr>
                <w:rFonts w:cs="Arial"/>
              </w:rPr>
            </w:pPr>
            <w:r w:rsidRPr="005647EB">
              <w:rPr>
                <w:rFonts w:cs="Arial"/>
              </w:rPr>
              <w:t>T1</w:t>
            </w:r>
          </w:p>
        </w:tc>
        <w:tc>
          <w:tcPr>
            <w:tcW w:w="709" w:type="dxa"/>
          </w:tcPr>
          <w:p w14:paraId="2C305070" w14:textId="77777777" w:rsidR="0045714D" w:rsidRPr="005647EB" w:rsidRDefault="0045714D" w:rsidP="002570E4">
            <w:pPr>
              <w:pStyle w:val="TAC"/>
              <w:keepNext w:val="0"/>
              <w:keepLines w:val="0"/>
              <w:rPr>
                <w:rFonts w:cs="Arial"/>
              </w:rPr>
            </w:pPr>
            <w:r w:rsidRPr="005647EB">
              <w:rPr>
                <w:rFonts w:cs="v4.2.0"/>
              </w:rPr>
              <w:t>S</w:t>
            </w:r>
          </w:p>
        </w:tc>
        <w:tc>
          <w:tcPr>
            <w:tcW w:w="2835" w:type="dxa"/>
            <w:gridSpan w:val="2"/>
          </w:tcPr>
          <w:p w14:paraId="548AA736" w14:textId="77777777" w:rsidR="0045714D" w:rsidRPr="005647EB" w:rsidRDefault="0045714D" w:rsidP="002570E4">
            <w:pPr>
              <w:pStyle w:val="TAC"/>
              <w:keepNext w:val="0"/>
              <w:keepLines w:val="0"/>
              <w:rPr>
                <w:rFonts w:cs="Arial"/>
              </w:rPr>
            </w:pPr>
            <w:r w:rsidRPr="005647EB">
              <w:rPr>
                <w:rFonts w:cs="v4.2.0"/>
              </w:rPr>
              <w:t>5</w:t>
            </w:r>
          </w:p>
        </w:tc>
        <w:tc>
          <w:tcPr>
            <w:tcW w:w="3544" w:type="dxa"/>
          </w:tcPr>
          <w:p w14:paraId="663DAA3E" w14:textId="77777777" w:rsidR="0045714D" w:rsidRPr="005647EB" w:rsidRDefault="0045714D" w:rsidP="002570E4">
            <w:pPr>
              <w:pStyle w:val="TAL"/>
              <w:keepNext w:val="0"/>
              <w:keepLines w:val="0"/>
              <w:rPr>
                <w:rFonts w:cs="Arial"/>
              </w:rPr>
            </w:pPr>
          </w:p>
        </w:tc>
      </w:tr>
      <w:tr w:rsidR="0045714D" w:rsidRPr="005647EB" w14:paraId="2B0A67DB" w14:textId="77777777" w:rsidTr="002570E4">
        <w:trPr>
          <w:cantSplit/>
          <w:jc w:val="center"/>
        </w:trPr>
        <w:tc>
          <w:tcPr>
            <w:tcW w:w="2518" w:type="dxa"/>
            <w:gridSpan w:val="2"/>
          </w:tcPr>
          <w:p w14:paraId="5F9DE19E" w14:textId="77777777" w:rsidR="0045714D" w:rsidRPr="005647EB" w:rsidRDefault="0045714D" w:rsidP="002570E4">
            <w:pPr>
              <w:pStyle w:val="TAL"/>
              <w:keepNext w:val="0"/>
              <w:keepLines w:val="0"/>
              <w:rPr>
                <w:rFonts w:cs="Arial"/>
              </w:rPr>
            </w:pPr>
            <w:r w:rsidRPr="005647EB">
              <w:rPr>
                <w:rFonts w:cs="Arial"/>
              </w:rPr>
              <w:t>T2</w:t>
            </w:r>
          </w:p>
        </w:tc>
        <w:tc>
          <w:tcPr>
            <w:tcW w:w="709" w:type="dxa"/>
          </w:tcPr>
          <w:p w14:paraId="46E55732" w14:textId="77777777" w:rsidR="0045714D" w:rsidRPr="005647EB" w:rsidRDefault="0045714D" w:rsidP="002570E4">
            <w:pPr>
              <w:pStyle w:val="TAC"/>
              <w:keepNext w:val="0"/>
              <w:keepLines w:val="0"/>
              <w:rPr>
                <w:rFonts w:cs="Arial"/>
              </w:rPr>
            </w:pPr>
            <w:r w:rsidRPr="005647EB">
              <w:rPr>
                <w:rFonts w:cs="v4.2.0"/>
              </w:rPr>
              <w:t>S</w:t>
            </w:r>
          </w:p>
        </w:tc>
        <w:tc>
          <w:tcPr>
            <w:tcW w:w="1417" w:type="dxa"/>
          </w:tcPr>
          <w:p w14:paraId="674EE91C" w14:textId="77777777" w:rsidR="0045714D" w:rsidRPr="005647EB" w:rsidRDefault="0045714D" w:rsidP="002570E4">
            <w:pPr>
              <w:pStyle w:val="TAC"/>
              <w:keepNext w:val="0"/>
              <w:keepLines w:val="0"/>
              <w:rPr>
                <w:rFonts w:cs="Arial"/>
                <w:lang w:eastAsia="zh-CN"/>
              </w:rPr>
            </w:pPr>
            <w:r w:rsidRPr="005647EB">
              <w:rPr>
                <w:rFonts w:cs="v4.2.0"/>
                <w:lang w:eastAsia="zh-CN"/>
              </w:rPr>
              <w:t>10</w:t>
            </w:r>
          </w:p>
        </w:tc>
        <w:tc>
          <w:tcPr>
            <w:tcW w:w="1418" w:type="dxa"/>
          </w:tcPr>
          <w:p w14:paraId="5951D01B" w14:textId="77777777" w:rsidR="0045714D" w:rsidRPr="005647EB" w:rsidRDefault="0045714D" w:rsidP="002570E4">
            <w:pPr>
              <w:pStyle w:val="TAC"/>
              <w:keepNext w:val="0"/>
              <w:keepLines w:val="0"/>
              <w:rPr>
                <w:rFonts w:cs="Arial"/>
              </w:rPr>
            </w:pPr>
            <w:r w:rsidRPr="005647EB">
              <w:rPr>
                <w:rFonts w:cs="Arial"/>
              </w:rPr>
              <w:t>60</w:t>
            </w:r>
          </w:p>
        </w:tc>
        <w:tc>
          <w:tcPr>
            <w:tcW w:w="3544" w:type="dxa"/>
          </w:tcPr>
          <w:p w14:paraId="32A97C18" w14:textId="77777777" w:rsidR="0045714D" w:rsidRPr="005647EB" w:rsidRDefault="0045714D" w:rsidP="002570E4">
            <w:pPr>
              <w:pStyle w:val="TAL"/>
              <w:keepNext w:val="0"/>
              <w:keepLines w:val="0"/>
              <w:rPr>
                <w:rFonts w:cs="Arial"/>
              </w:rPr>
            </w:pPr>
          </w:p>
        </w:tc>
      </w:tr>
      <w:tr w:rsidR="0045714D" w:rsidRPr="005647EB" w14:paraId="0E2CF2BE"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493F0CCE" w14:textId="6891E856" w:rsidR="0045714D" w:rsidRPr="005647EB" w:rsidRDefault="0045714D" w:rsidP="002570E4">
            <w:pPr>
              <w:pStyle w:val="TAL"/>
              <w:keepNext w:val="0"/>
              <w:keepLines w:val="0"/>
              <w:rPr>
                <w:rFonts w:cs="Arial"/>
              </w:rPr>
            </w:pPr>
            <w:r w:rsidRPr="005647EB">
              <w:rPr>
                <w:rFonts w:cs="Arial"/>
              </w:rPr>
              <w:t>Special</w:t>
            </w:r>
            <w:r w:rsidR="002570E4" w:rsidRPr="005647EB">
              <w:rPr>
                <w:rFonts w:cs="Arial"/>
              </w:rPr>
              <w:t xml:space="preserve"> </w:t>
            </w:r>
            <w:r w:rsidRPr="005647EB">
              <w:rPr>
                <w:rFonts w:cs="Arial"/>
              </w:rPr>
              <w:t>subframe</w:t>
            </w:r>
            <w:r w:rsidR="002570E4" w:rsidRPr="005647EB">
              <w:rPr>
                <w:rFonts w:cs="Arial"/>
              </w:rPr>
              <w:t xml:space="preserve"> </w:t>
            </w:r>
            <w:r w:rsidRPr="005647EB">
              <w:rPr>
                <w:rFonts w:cs="Arial"/>
              </w:rPr>
              <w:t>configuration</w:t>
            </w:r>
          </w:p>
        </w:tc>
        <w:tc>
          <w:tcPr>
            <w:tcW w:w="709" w:type="dxa"/>
            <w:tcBorders>
              <w:top w:val="single" w:sz="4" w:space="0" w:color="auto"/>
              <w:left w:val="single" w:sz="4" w:space="0" w:color="auto"/>
              <w:bottom w:val="single" w:sz="4" w:space="0" w:color="auto"/>
              <w:right w:val="single" w:sz="4" w:space="0" w:color="auto"/>
            </w:tcBorders>
          </w:tcPr>
          <w:p w14:paraId="12DB2949" w14:textId="77777777" w:rsidR="0045714D" w:rsidRPr="005647EB" w:rsidRDefault="0045714D" w:rsidP="002570E4">
            <w:pPr>
              <w:pStyle w:val="TAC"/>
              <w:keepNext w:val="0"/>
              <w:keepLines w:val="0"/>
              <w:rPr>
                <w:rFonts w:cs="v4.2.0"/>
              </w:rPr>
            </w:pPr>
          </w:p>
        </w:tc>
        <w:tc>
          <w:tcPr>
            <w:tcW w:w="2835" w:type="dxa"/>
            <w:gridSpan w:val="2"/>
            <w:tcBorders>
              <w:top w:val="single" w:sz="4" w:space="0" w:color="auto"/>
              <w:left w:val="single" w:sz="4" w:space="0" w:color="auto"/>
              <w:bottom w:val="single" w:sz="4" w:space="0" w:color="auto"/>
              <w:right w:val="single" w:sz="4" w:space="0" w:color="auto"/>
            </w:tcBorders>
          </w:tcPr>
          <w:p w14:paraId="7CCB7EF4" w14:textId="77777777" w:rsidR="0045714D" w:rsidRPr="005647EB" w:rsidRDefault="0045714D" w:rsidP="002570E4">
            <w:pPr>
              <w:pStyle w:val="TAC"/>
              <w:keepNext w:val="0"/>
              <w:keepLines w:val="0"/>
              <w:rPr>
                <w:rFonts w:cs="v4.2.0"/>
              </w:rPr>
            </w:pPr>
            <w:r w:rsidRPr="005647EB">
              <w:rPr>
                <w:rFonts w:cs="v4.2.0"/>
              </w:rPr>
              <w:t>6</w:t>
            </w:r>
          </w:p>
        </w:tc>
        <w:tc>
          <w:tcPr>
            <w:tcW w:w="3544" w:type="dxa"/>
            <w:tcBorders>
              <w:top w:val="single" w:sz="4" w:space="0" w:color="auto"/>
              <w:left w:val="single" w:sz="4" w:space="0" w:color="auto"/>
              <w:bottom w:val="single" w:sz="4" w:space="0" w:color="auto"/>
              <w:right w:val="single" w:sz="4" w:space="0" w:color="auto"/>
            </w:tcBorders>
          </w:tcPr>
          <w:p w14:paraId="25D241A4" w14:textId="3B14BF60" w:rsidR="0045714D" w:rsidRPr="005647EB" w:rsidRDefault="0045714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4.2-1</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same</w:t>
            </w:r>
            <w:r w:rsidR="002570E4" w:rsidRPr="005647EB">
              <w:rPr>
                <w:rFonts w:cs="Arial"/>
              </w:rPr>
              <w:t xml:space="preserve"> </w:t>
            </w:r>
            <w:r w:rsidRPr="005647EB">
              <w:rPr>
                <w:rFonts w:cs="Arial"/>
              </w:rPr>
              <w:t>configuration</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both</w:t>
            </w:r>
            <w:r w:rsidR="002570E4" w:rsidRPr="005647EB">
              <w:rPr>
                <w:rFonts w:cs="Arial"/>
              </w:rPr>
              <w:t xml:space="preserve"> </w:t>
            </w:r>
            <w:r w:rsidRPr="005647EB">
              <w:rPr>
                <w:rFonts w:cs="Arial"/>
              </w:rPr>
              <w:t>cells</w:t>
            </w:r>
          </w:p>
        </w:tc>
      </w:tr>
      <w:tr w:rsidR="0045714D" w:rsidRPr="005647EB" w14:paraId="607DE163"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6D692568" w14:textId="735EBC5C" w:rsidR="0045714D" w:rsidRPr="005647EB" w:rsidRDefault="0045714D" w:rsidP="002570E4">
            <w:pPr>
              <w:pStyle w:val="TAL"/>
              <w:keepNext w:val="0"/>
              <w:keepLines w:val="0"/>
              <w:rPr>
                <w:rFonts w:cs="Arial"/>
              </w:rPr>
            </w:pPr>
            <w:r w:rsidRPr="005647EB">
              <w:rPr>
                <w:rFonts w:cs="Arial"/>
              </w:rPr>
              <w:t>Uplink-downlink</w:t>
            </w:r>
            <w:r w:rsidR="002570E4" w:rsidRPr="005647EB">
              <w:rPr>
                <w:rFonts w:cs="Arial"/>
              </w:rPr>
              <w:t xml:space="preserve"> </w:t>
            </w:r>
            <w:r w:rsidRPr="005647EB">
              <w:rPr>
                <w:rFonts w:cs="Arial"/>
              </w:rPr>
              <w:t>configuration</w:t>
            </w:r>
          </w:p>
        </w:tc>
        <w:tc>
          <w:tcPr>
            <w:tcW w:w="709" w:type="dxa"/>
            <w:tcBorders>
              <w:top w:val="single" w:sz="4" w:space="0" w:color="auto"/>
              <w:left w:val="single" w:sz="4" w:space="0" w:color="auto"/>
              <w:bottom w:val="single" w:sz="4" w:space="0" w:color="auto"/>
              <w:right w:val="single" w:sz="4" w:space="0" w:color="auto"/>
            </w:tcBorders>
          </w:tcPr>
          <w:p w14:paraId="75CD046F" w14:textId="77777777" w:rsidR="0045714D" w:rsidRPr="005647EB" w:rsidRDefault="0045714D" w:rsidP="002570E4">
            <w:pPr>
              <w:pStyle w:val="TAC"/>
              <w:keepNext w:val="0"/>
              <w:keepLines w:val="0"/>
              <w:rPr>
                <w:rFonts w:cs="v4.2.0"/>
              </w:rPr>
            </w:pPr>
          </w:p>
        </w:tc>
        <w:tc>
          <w:tcPr>
            <w:tcW w:w="2835" w:type="dxa"/>
            <w:gridSpan w:val="2"/>
            <w:tcBorders>
              <w:top w:val="single" w:sz="4" w:space="0" w:color="auto"/>
              <w:left w:val="single" w:sz="4" w:space="0" w:color="auto"/>
              <w:bottom w:val="single" w:sz="4" w:space="0" w:color="auto"/>
              <w:right w:val="single" w:sz="4" w:space="0" w:color="auto"/>
            </w:tcBorders>
          </w:tcPr>
          <w:p w14:paraId="553007B1" w14:textId="77777777" w:rsidR="0045714D" w:rsidRPr="005647EB" w:rsidRDefault="0045714D" w:rsidP="002570E4">
            <w:pPr>
              <w:pStyle w:val="TAC"/>
              <w:keepNext w:val="0"/>
              <w:keepLines w:val="0"/>
              <w:rPr>
                <w:rFonts w:cs="v4.2.0"/>
              </w:rPr>
            </w:pPr>
            <w:r w:rsidRPr="005647EB">
              <w:rPr>
                <w:rFonts w:cs="v4.2.0"/>
              </w:rPr>
              <w:t>1</w:t>
            </w:r>
          </w:p>
        </w:tc>
        <w:tc>
          <w:tcPr>
            <w:tcW w:w="3544" w:type="dxa"/>
            <w:tcBorders>
              <w:top w:val="single" w:sz="4" w:space="0" w:color="auto"/>
              <w:left w:val="single" w:sz="4" w:space="0" w:color="auto"/>
              <w:bottom w:val="single" w:sz="4" w:space="0" w:color="auto"/>
              <w:right w:val="single" w:sz="4" w:space="0" w:color="auto"/>
            </w:tcBorders>
          </w:tcPr>
          <w:p w14:paraId="2EA3E466" w14:textId="335EEB5F" w:rsidR="0045714D" w:rsidRPr="005647EB" w:rsidRDefault="0045714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4.2-2</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same</w:t>
            </w:r>
            <w:r w:rsidR="002570E4" w:rsidRPr="005647EB">
              <w:rPr>
                <w:rFonts w:cs="Arial"/>
              </w:rPr>
              <w:t xml:space="preserve"> </w:t>
            </w:r>
            <w:r w:rsidRPr="005647EB">
              <w:rPr>
                <w:rFonts w:cs="Arial"/>
              </w:rPr>
              <w:t>configuration</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both</w:t>
            </w:r>
            <w:r w:rsidR="002570E4" w:rsidRPr="005647EB">
              <w:rPr>
                <w:rFonts w:cs="Arial"/>
              </w:rPr>
              <w:t xml:space="preserve"> </w:t>
            </w:r>
            <w:r w:rsidRPr="005647EB">
              <w:rPr>
                <w:rFonts w:cs="Arial"/>
              </w:rPr>
              <w:t>cells</w:t>
            </w:r>
          </w:p>
        </w:tc>
      </w:tr>
    </w:tbl>
    <w:p w14:paraId="583C85FB" w14:textId="77777777" w:rsidR="00C26C6B" w:rsidRPr="005647EB" w:rsidRDefault="00C26C6B" w:rsidP="002570E4">
      <w:pPr>
        <w:rPr>
          <w:lang w:eastAsia="zh-TW"/>
        </w:rPr>
      </w:pPr>
    </w:p>
    <w:p w14:paraId="24ECC10E" w14:textId="77777777" w:rsidR="008057B3" w:rsidRPr="005647EB" w:rsidRDefault="008057B3" w:rsidP="002570E4">
      <w:pPr>
        <w:pStyle w:val="Heading5"/>
        <w:keepNext w:val="0"/>
        <w:keepLines w:val="0"/>
        <w:rPr>
          <w:lang w:eastAsia="zh-TW"/>
        </w:rPr>
      </w:pPr>
      <w:r w:rsidRPr="005647EB">
        <w:rPr>
          <w:lang w:eastAsia="zh-TW"/>
        </w:rPr>
        <w:t>8.4.14.4.2</w:t>
      </w:r>
      <w:r w:rsidRPr="005647EB">
        <w:rPr>
          <w:lang w:eastAsia="zh-TW"/>
        </w:rPr>
        <w:tab/>
        <w:t>Test procedure</w:t>
      </w:r>
    </w:p>
    <w:p w14:paraId="29B70BE1" w14:textId="77777777" w:rsidR="0045714D" w:rsidRPr="005647EB" w:rsidRDefault="0045714D" w:rsidP="002570E4">
      <w:r w:rsidRPr="005647EB">
        <w:t>The test consists of two successive time periods, with time duration of T1, and T2 respectively. During time duration T1, the UE shall not have any timing information of cell 2. At the beginning of T2 the transmission power of cell 2 is increased to the same level as for cell 1, and due to usage of an offset this shall result in reporting of Event A3.</w:t>
      </w:r>
    </w:p>
    <w:p w14:paraId="6E4F8FC0" w14:textId="77777777" w:rsidR="0045714D" w:rsidRPr="005647EB" w:rsidRDefault="0045714D" w:rsidP="002570E4">
      <w:r w:rsidRPr="005647EB">
        <w:t xml:space="preserve">In Test 1 UE needs to be provided at least once every 500ms with new Timing Advance Command MAC control element to restart the Time </w:t>
      </w:r>
      <w:r w:rsidR="00C26C6B" w:rsidRPr="005647EB">
        <w:t>alignment</w:t>
      </w:r>
      <w:r w:rsidRPr="005647EB">
        <w:t xml:space="preserve"> timer to keep UE uplink time alignment. </w:t>
      </w:r>
      <w:r w:rsidR="00C26C6B" w:rsidRPr="005647EB">
        <w:t>Furthermore</w:t>
      </w:r>
      <w:r w:rsidRPr="005647EB">
        <w:t xml:space="preserve"> UE is allocated with PUSCH resource at every DRX cycle.</w:t>
      </w:r>
    </w:p>
    <w:p w14:paraId="7D4AB0DB" w14:textId="77777777" w:rsidR="0045714D" w:rsidRPr="005647EB" w:rsidRDefault="0045714D" w:rsidP="002570E4">
      <w:r w:rsidRPr="005647EB">
        <w:t xml:space="preserve">In Test 2 the uplink time </w:t>
      </w:r>
      <w:r w:rsidR="00C26C6B" w:rsidRPr="005647EB">
        <w:t>alignment</w:t>
      </w:r>
      <w:r w:rsidRPr="005647EB">
        <w:t xml:space="preserve"> is not maintained and UE needs to use RACH to obtain UL allocation for measurement reporting.</w:t>
      </w:r>
    </w:p>
    <w:p w14:paraId="356FC85B" w14:textId="1C18BDDE" w:rsidR="0045714D" w:rsidRPr="005647EB" w:rsidRDefault="0045714D" w:rsidP="00EC0475">
      <w:pPr>
        <w:pStyle w:val="B1"/>
        <w:ind w:left="709" w:hanging="425"/>
      </w:pPr>
      <w:r w:rsidRPr="005647EB">
        <w:t>1.</w:t>
      </w:r>
      <w:r w:rsidR="00EC0475" w:rsidRPr="005647EB">
        <w:tab/>
      </w:r>
      <w:r w:rsidRPr="005647EB">
        <w:t xml:space="preserve">Ensure the UE is in State 3A-RF CE according </w:t>
      </w:r>
      <w:r w:rsidR="002570E4" w:rsidRPr="005647EB">
        <w:t>to 3GPP TS</w:t>
      </w:r>
      <w:r w:rsidRPr="005647EB">
        <w:t xml:space="preserve"> 36.508 [7] clause 7.2A.3AA.</w:t>
      </w:r>
    </w:p>
    <w:p w14:paraId="1C661C35" w14:textId="24FA09BF" w:rsidR="0045714D" w:rsidRPr="005647EB" w:rsidRDefault="0045714D" w:rsidP="00EC0475">
      <w:pPr>
        <w:pStyle w:val="B1"/>
        <w:ind w:left="709" w:hanging="425"/>
      </w:pPr>
      <w:r w:rsidRPr="005647EB">
        <w:rPr>
          <w:rFonts w:eastAsia="??"/>
        </w:rPr>
        <w:t>2.</w:t>
      </w:r>
      <w:r w:rsidR="00EC0475" w:rsidRPr="005647EB">
        <w:rPr>
          <w:rFonts w:eastAsia="??"/>
        </w:rPr>
        <w:tab/>
      </w:r>
      <w:r w:rsidRPr="005647EB">
        <w:rPr>
          <w:rFonts w:eastAsia="??"/>
        </w:rPr>
        <w:t xml:space="preserve">Set the parameters according to T1 in Table 8.4.14.5-1. </w:t>
      </w:r>
      <w:r w:rsidRPr="005647EB">
        <w:t>Propagation conditions are set according to Annex B clauses B.1.1 and B.2.2. T1 starts.</w:t>
      </w:r>
    </w:p>
    <w:p w14:paraId="1454EC3B" w14:textId="74B73AEB" w:rsidR="0045714D" w:rsidRPr="005647EB" w:rsidRDefault="0045714D" w:rsidP="00EC0475">
      <w:pPr>
        <w:pStyle w:val="B1"/>
        <w:ind w:left="709" w:hanging="425"/>
      </w:pPr>
      <w:r w:rsidRPr="005647EB">
        <w:t>3.</w:t>
      </w:r>
      <w:r w:rsidR="00EC0475" w:rsidRPr="005647EB">
        <w:tab/>
      </w:r>
      <w:r w:rsidRPr="005647EB">
        <w:t>SS shall transmit an RRCConnectionReconfiguration message.</w:t>
      </w:r>
    </w:p>
    <w:p w14:paraId="18F75825" w14:textId="5196B422" w:rsidR="0045714D" w:rsidRPr="005647EB" w:rsidRDefault="0045714D" w:rsidP="00EC0475">
      <w:pPr>
        <w:pStyle w:val="B1"/>
        <w:ind w:left="709" w:hanging="425"/>
      </w:pPr>
      <w:r w:rsidRPr="005647EB">
        <w:t>4.</w:t>
      </w:r>
      <w:r w:rsidR="00EC0475" w:rsidRPr="005647EB">
        <w:tab/>
      </w:r>
      <w:r w:rsidRPr="005647EB">
        <w:t>The UE shall transmit RRCConnectionReconfigurationComplete message.</w:t>
      </w:r>
    </w:p>
    <w:p w14:paraId="63FD4C92" w14:textId="3B37AAE4" w:rsidR="0045714D" w:rsidRPr="005647EB" w:rsidRDefault="0045714D" w:rsidP="00EC0475">
      <w:pPr>
        <w:pStyle w:val="B1"/>
        <w:ind w:left="709" w:hanging="425"/>
      </w:pPr>
      <w:r w:rsidRPr="005647EB">
        <w:t>5.</w:t>
      </w:r>
      <w:r w:rsidR="00EC0475" w:rsidRPr="005647EB">
        <w:tab/>
      </w:r>
      <w:r w:rsidRPr="005647EB">
        <w:t>When T1 expires, the SS shall switch the power setting from T1 to T2 as specified in Table 8.4.14.5-1.</w:t>
      </w:r>
    </w:p>
    <w:p w14:paraId="076F61AC" w14:textId="64766F5E" w:rsidR="0045714D" w:rsidRPr="005647EB" w:rsidRDefault="0045714D" w:rsidP="00EC0475">
      <w:pPr>
        <w:pStyle w:val="B1"/>
        <w:ind w:left="709" w:hanging="425"/>
      </w:pPr>
      <w:r w:rsidRPr="005647EB">
        <w:t>6.</w:t>
      </w:r>
      <w:r w:rsidR="00EC0475" w:rsidRPr="005647EB">
        <w:tab/>
      </w:r>
      <w:r w:rsidRPr="005647EB">
        <w:t xml:space="preserve">UE shall transmit a MeasurementReport message triggered by Event A3. If the measurement reporting delay from the beginning of time period T2 is less than </w:t>
      </w:r>
      <w:r w:rsidRPr="005647EB">
        <w:rPr>
          <w:lang w:eastAsia="zh-CN"/>
        </w:rPr>
        <w:t>6.4</w:t>
      </w:r>
      <w:r w:rsidRPr="005647EB">
        <w:t xml:space="preserve"> s for Test 1 and less than 51.2 s for the Test 2 the number of successful tests is increased by one. If the UE fails to report the event within the measurement reporting delay requirement then the number of failure tests is increased by one.</w:t>
      </w:r>
    </w:p>
    <w:p w14:paraId="5702B4C9" w14:textId="17627EB2" w:rsidR="0045714D" w:rsidRPr="005647EB" w:rsidRDefault="0045714D" w:rsidP="00EC0475">
      <w:pPr>
        <w:pStyle w:val="B1"/>
        <w:ind w:left="709" w:hanging="425"/>
      </w:pPr>
      <w:r w:rsidRPr="005647EB">
        <w:lastRenderedPageBreak/>
        <w:t>7.</w:t>
      </w:r>
      <w:r w:rsidR="00EC0475"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1DDE70CB" w14:textId="65D5A66E" w:rsidR="0045714D" w:rsidRPr="005647EB" w:rsidRDefault="0045714D" w:rsidP="00EC0475">
      <w:pPr>
        <w:pStyle w:val="B1"/>
        <w:ind w:left="709" w:hanging="425"/>
      </w:pPr>
      <w:r w:rsidRPr="005647EB">
        <w:t>8.</w:t>
      </w:r>
      <w:r w:rsidR="00EC0475" w:rsidRPr="005647EB">
        <w:tab/>
      </w:r>
      <w:r w:rsidRPr="005647EB">
        <w:t>Set Cell 2 physical cell identity = ((current cell 2 physical cell identity + 1) mod 14 + 2) for next iteration of the test procedure loop.</w:t>
      </w:r>
    </w:p>
    <w:p w14:paraId="24CFF213" w14:textId="77777777" w:rsidR="00EC0475" w:rsidRPr="005647EB" w:rsidRDefault="0045714D" w:rsidP="00EC0475">
      <w:pPr>
        <w:pStyle w:val="B1"/>
        <w:ind w:left="709" w:hanging="425"/>
      </w:pPr>
      <w:r w:rsidRPr="005647EB">
        <w:t>9.</w:t>
      </w:r>
      <w:r w:rsidR="00EC0475" w:rsidRPr="005647EB">
        <w:tab/>
      </w:r>
      <w:r w:rsidRPr="005647EB">
        <w:t>After the RRC connection release, the SS:</w:t>
      </w:r>
    </w:p>
    <w:p w14:paraId="2F8B946F" w14:textId="77777777" w:rsidR="00EC0475" w:rsidRPr="005647EB" w:rsidRDefault="00EC0475" w:rsidP="00EC0475">
      <w:pPr>
        <w:pStyle w:val="B2"/>
      </w:pPr>
      <w:r w:rsidRPr="005647EB">
        <w:t>-</w:t>
      </w:r>
      <w:r w:rsidRPr="005647EB">
        <w:tab/>
      </w:r>
      <w:r w:rsidR="0045714D" w:rsidRPr="005647EB">
        <w:t xml:space="preserve">transmits in Cell 1 a Paging message (including PagingRecord with UE-Identity) for the UE and ensures the UE is in State 3A according </w:t>
      </w:r>
      <w:r w:rsidR="002570E4" w:rsidRPr="005647EB">
        <w:t>to 3GPP TS</w:t>
      </w:r>
      <w:r w:rsidR="0045714D" w:rsidRPr="005647EB">
        <w:t xml:space="preserve"> 36.508 [7] clause 4.5.3A (if the paging fails, switches off and on the UE and ensures the UE is in State 3A-RF CE according </w:t>
      </w:r>
      <w:r w:rsidR="002570E4" w:rsidRPr="005647EB">
        <w:t>to 3GPP TS</w:t>
      </w:r>
      <w:r w:rsidR="0045714D" w:rsidRPr="005647EB">
        <w:t xml:space="preserve"> 36.508 [7] clause 7.2A.3AA)</w:t>
      </w:r>
      <w:r w:rsidRPr="005647EB">
        <w:t xml:space="preserve">; </w:t>
      </w:r>
      <w:r w:rsidR="0045714D" w:rsidRPr="005647EB">
        <w:t>or</w:t>
      </w:r>
    </w:p>
    <w:p w14:paraId="7999D331" w14:textId="6DD1E768" w:rsidR="0045714D" w:rsidRPr="005647EB" w:rsidRDefault="0045714D" w:rsidP="00EC0475">
      <w:pPr>
        <w:pStyle w:val="B2"/>
      </w:pPr>
      <w:r w:rsidRPr="005647EB">
        <w:t>-</w:t>
      </w:r>
      <w:r w:rsidR="00EC0475"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1D47E887" w14:textId="7FAF4E8C" w:rsidR="0045714D" w:rsidRPr="005647EB" w:rsidRDefault="0045714D" w:rsidP="00EC0475">
      <w:pPr>
        <w:pStyle w:val="B1"/>
        <w:ind w:left="709" w:hanging="425"/>
      </w:pPr>
      <w:r w:rsidRPr="005647EB">
        <w:t>10.</w:t>
      </w:r>
      <w:r w:rsidR="00EC0475" w:rsidRPr="005647EB">
        <w:tab/>
      </w:r>
      <w:r w:rsidRPr="005647EB">
        <w:t xml:space="preserve">Repeat step 2-9 until the confidence level according to </w:t>
      </w:r>
      <w:r w:rsidRPr="005647EB">
        <w:rPr>
          <w:rFonts w:eastAsia="??"/>
        </w:rPr>
        <w:t>Tables G.2.3-1 in Annex G clause G.2 is achieved.</w:t>
      </w:r>
    </w:p>
    <w:p w14:paraId="6AB041E8" w14:textId="5E4BA25B" w:rsidR="0045714D" w:rsidRPr="005647EB" w:rsidRDefault="0045714D" w:rsidP="00EC0475">
      <w:pPr>
        <w:pStyle w:val="B1"/>
        <w:ind w:left="709" w:hanging="425"/>
        <w:rPr>
          <w:rFonts w:eastAsia="??"/>
        </w:rPr>
      </w:pPr>
      <w:r w:rsidRPr="005647EB">
        <w:rPr>
          <w:rFonts w:eastAsia="??"/>
        </w:rPr>
        <w:t>11.</w:t>
      </w:r>
      <w:r w:rsidR="00EC0475" w:rsidRPr="005647EB">
        <w:rPr>
          <w:rFonts w:eastAsia="??"/>
        </w:rPr>
        <w:tab/>
      </w:r>
      <w:r w:rsidRPr="005647EB">
        <w:rPr>
          <w:rFonts w:eastAsia="??"/>
        </w:rPr>
        <w:t>Repeat step 1-10 for each sub-test in Table 8.4.14.4.1-1 as appropriate.</w:t>
      </w:r>
    </w:p>
    <w:p w14:paraId="06DD4A56" w14:textId="77777777" w:rsidR="008057B3" w:rsidRPr="005647EB" w:rsidRDefault="008057B3" w:rsidP="002570E4">
      <w:pPr>
        <w:pStyle w:val="Heading5"/>
        <w:keepNext w:val="0"/>
        <w:keepLines w:val="0"/>
        <w:rPr>
          <w:lang w:eastAsia="zh-TW"/>
        </w:rPr>
      </w:pPr>
      <w:r w:rsidRPr="005647EB">
        <w:rPr>
          <w:lang w:eastAsia="zh-TW"/>
        </w:rPr>
        <w:t>8.4.14.4.3</w:t>
      </w:r>
      <w:r w:rsidRPr="005647EB">
        <w:rPr>
          <w:lang w:eastAsia="zh-TW"/>
        </w:rPr>
        <w:tab/>
        <w:t>Message contents</w:t>
      </w:r>
    </w:p>
    <w:p w14:paraId="72796BAD" w14:textId="207AF8BE" w:rsidR="0045714D" w:rsidRPr="005647EB" w:rsidRDefault="0045714D" w:rsidP="002570E4">
      <w:pPr>
        <w:rPr>
          <w:rFonts w:eastAsia="SimSun"/>
        </w:rPr>
      </w:pPr>
      <w:r w:rsidRPr="005647EB">
        <w:t xml:space="preserve">Message contents are according </w:t>
      </w:r>
      <w:r w:rsidR="002570E4" w:rsidRPr="005647EB">
        <w:t>to 3GPP TS</w:t>
      </w:r>
      <w:r w:rsidRPr="005647EB">
        <w:t xml:space="preserve"> 36.508 [7] clause 4.6 with the condition CEModeA and the following exceptions:</w:t>
      </w:r>
    </w:p>
    <w:p w14:paraId="3724D305" w14:textId="77777777" w:rsidR="0045714D" w:rsidRPr="005647EB" w:rsidRDefault="0045714D" w:rsidP="002570E4">
      <w:pPr>
        <w:pStyle w:val="TH"/>
        <w:keepNext w:val="0"/>
        <w:keepLines w:val="0"/>
        <w:rPr>
          <w:lang w:eastAsia="zh-CN"/>
        </w:rPr>
      </w:pPr>
      <w:r w:rsidRPr="005647EB">
        <w:t xml:space="preserve">Table </w:t>
      </w:r>
      <w:r w:rsidRPr="005647EB">
        <w:rPr>
          <w:lang w:eastAsia="zh-TW"/>
        </w:rPr>
        <w:t>8.4.14.4.3</w:t>
      </w:r>
      <w:r w:rsidRPr="005647EB">
        <w:t xml:space="preserve">-1: Common </w:t>
      </w:r>
      <w:r w:rsidRPr="005647EB">
        <w:rPr>
          <w:lang w:eastAsia="zh-CN"/>
        </w:rPr>
        <w:t xml:space="preserve">Exception messages for </w:t>
      </w:r>
      <w:r w:rsidRPr="005647EB">
        <w:rPr>
          <w:rFonts w:cs="v4.2.0"/>
          <w:snapToGrid w:val="0"/>
          <w:lang w:eastAsia="zh-TW"/>
        </w:rPr>
        <w:t>E-UTRAN TDD-TDD inter-frequency event triggered reporting under fading propagation conditions for CE UE in CEModeA in DRX</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45714D" w:rsidRPr="005647EB" w14:paraId="5AA5D3E9" w14:textId="77777777" w:rsidTr="00EC0475">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1AC0345F" w14:textId="287428FF" w:rsidR="0045714D" w:rsidRPr="005647EB" w:rsidRDefault="0045714D"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45714D" w:rsidRPr="005647EB" w14:paraId="3B42B757" w14:textId="77777777" w:rsidTr="00EC0475">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26BF82B7" w14:textId="1F57F041" w:rsidR="0045714D" w:rsidRPr="005647EB" w:rsidRDefault="0045714D"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1C065DA1" w14:textId="5F2D418B" w:rsidR="0045714D" w:rsidRPr="005647EB" w:rsidRDefault="0045714D"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45714D" w:rsidRPr="005647EB" w14:paraId="31B842BD" w14:textId="77777777" w:rsidTr="00EC0475">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098053E2" w14:textId="785FA729" w:rsidR="0045714D" w:rsidRPr="005647EB" w:rsidRDefault="0045714D"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1B1EBF53" w14:textId="022A695E" w:rsidR="0045714D" w:rsidRPr="005647EB" w:rsidRDefault="0045714D" w:rsidP="002570E4">
            <w:pPr>
              <w:pStyle w:val="TAL"/>
              <w:keepNext w:val="0"/>
              <w:keepLines w:val="0"/>
            </w:pPr>
            <w:r w:rsidRPr="005647EB">
              <w:t>Table</w:t>
            </w:r>
            <w:r w:rsidR="002570E4" w:rsidRPr="005647EB">
              <w:t xml:space="preserve"> </w:t>
            </w:r>
            <w:r w:rsidRPr="005647EB">
              <w:t>H.3.1-1</w:t>
            </w:r>
          </w:p>
          <w:p w14:paraId="059E8BCD" w14:textId="49059099" w:rsidR="0045714D" w:rsidRPr="005647EB" w:rsidRDefault="0045714D" w:rsidP="002570E4">
            <w:pPr>
              <w:pStyle w:val="TAL"/>
              <w:keepNext w:val="0"/>
              <w:keepLines w:val="0"/>
            </w:pPr>
            <w:r w:rsidRPr="005647EB">
              <w:t>Table</w:t>
            </w:r>
            <w:r w:rsidR="002570E4" w:rsidRPr="005647EB">
              <w:t xml:space="preserve"> </w:t>
            </w:r>
            <w:r w:rsidRPr="005647EB">
              <w:t>H.3.1-</w:t>
            </w:r>
            <w:r w:rsidRPr="005647EB">
              <w:rPr>
                <w:lang w:eastAsia="zh-CN"/>
              </w:rPr>
              <w:t>3</w:t>
            </w:r>
          </w:p>
          <w:p w14:paraId="2E65F73D" w14:textId="290F07FE" w:rsidR="0045714D" w:rsidRPr="005647EB" w:rsidRDefault="0045714D" w:rsidP="002570E4">
            <w:pPr>
              <w:pStyle w:val="TAL"/>
              <w:keepNext w:val="0"/>
              <w:keepLines w:val="0"/>
            </w:pPr>
            <w:r w:rsidRPr="005647EB">
              <w:t>Table</w:t>
            </w:r>
            <w:r w:rsidR="002570E4" w:rsidRPr="005647EB">
              <w:t xml:space="preserve"> </w:t>
            </w:r>
            <w:r w:rsidRPr="005647EB">
              <w:t>H.3.1-7</w:t>
            </w:r>
          </w:p>
          <w:p w14:paraId="18CAA8BE" w14:textId="16134FF0" w:rsidR="0045714D" w:rsidRPr="005647EB" w:rsidRDefault="0045714D" w:rsidP="002570E4">
            <w:pPr>
              <w:pStyle w:val="TAL"/>
              <w:keepNext w:val="0"/>
              <w:keepLines w:val="0"/>
            </w:pPr>
            <w:r w:rsidRPr="005647EB">
              <w:t>Table</w:t>
            </w:r>
            <w:r w:rsidR="002570E4" w:rsidRPr="005647EB">
              <w:t xml:space="preserve"> </w:t>
            </w:r>
            <w:r w:rsidRPr="005647EB">
              <w:t>H.7.1-1</w:t>
            </w:r>
          </w:p>
        </w:tc>
      </w:tr>
    </w:tbl>
    <w:p w14:paraId="04E50B9B" w14:textId="77777777" w:rsidR="0045714D" w:rsidRPr="005647EB" w:rsidRDefault="0045714D" w:rsidP="002570E4"/>
    <w:p w14:paraId="61FADC99" w14:textId="77777777" w:rsidR="0045714D" w:rsidRPr="005647EB" w:rsidRDefault="0045714D" w:rsidP="002570E4">
      <w:pPr>
        <w:pStyle w:val="TH"/>
        <w:keepNext w:val="0"/>
        <w:keepLines w:val="0"/>
        <w:rPr>
          <w:lang w:eastAsia="zh-CN"/>
        </w:rPr>
      </w:pPr>
      <w:r w:rsidRPr="005647EB">
        <w:t xml:space="preserve">Table 8.4.14.4.3-2: </w:t>
      </w:r>
      <w:r w:rsidRPr="005647EB">
        <w:rPr>
          <w:i/>
        </w:rPr>
        <w:t>MeasConfig</w:t>
      </w:r>
      <w:r w:rsidRPr="005647EB">
        <w:rPr>
          <w:i/>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45714D" w:rsidRPr="005647EB" w14:paraId="1036834F" w14:textId="77777777" w:rsidTr="002570E4">
        <w:trPr>
          <w:jc w:val="center"/>
        </w:trPr>
        <w:tc>
          <w:tcPr>
            <w:tcW w:w="9637" w:type="dxa"/>
            <w:gridSpan w:val="4"/>
            <w:shd w:val="clear" w:color="auto" w:fill="auto"/>
          </w:tcPr>
          <w:p w14:paraId="6FEDC8A0" w14:textId="5C412CCE" w:rsidR="0045714D" w:rsidRPr="005647EB" w:rsidRDefault="0045714D"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45714D" w:rsidRPr="005647EB" w14:paraId="197E90E0" w14:textId="77777777" w:rsidTr="002570E4">
        <w:trPr>
          <w:jc w:val="center"/>
        </w:trPr>
        <w:tc>
          <w:tcPr>
            <w:tcW w:w="4535" w:type="dxa"/>
            <w:tcBorders>
              <w:bottom w:val="single" w:sz="4" w:space="0" w:color="auto"/>
            </w:tcBorders>
            <w:shd w:val="clear" w:color="auto" w:fill="auto"/>
          </w:tcPr>
          <w:p w14:paraId="165837CE" w14:textId="7EBB80EA"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5161A5F6" w14:textId="77777777" w:rsidR="0045714D" w:rsidRPr="005647EB" w:rsidRDefault="0045714D" w:rsidP="002570E4">
            <w:pPr>
              <w:pStyle w:val="TAH"/>
              <w:keepNext w:val="0"/>
              <w:keepLines w:val="0"/>
            </w:pPr>
            <w:r w:rsidRPr="005647EB">
              <w:t>Value/Remark</w:t>
            </w:r>
          </w:p>
        </w:tc>
        <w:tc>
          <w:tcPr>
            <w:tcW w:w="1700" w:type="dxa"/>
            <w:tcBorders>
              <w:bottom w:val="single" w:sz="4" w:space="0" w:color="auto"/>
            </w:tcBorders>
            <w:shd w:val="clear" w:color="auto" w:fill="auto"/>
          </w:tcPr>
          <w:p w14:paraId="2A28BD30" w14:textId="77777777" w:rsidR="0045714D" w:rsidRPr="005647EB" w:rsidRDefault="0045714D" w:rsidP="002570E4">
            <w:pPr>
              <w:pStyle w:val="TAH"/>
              <w:keepNext w:val="0"/>
              <w:keepLines w:val="0"/>
            </w:pPr>
            <w:r w:rsidRPr="005647EB">
              <w:t>Comment</w:t>
            </w:r>
          </w:p>
        </w:tc>
        <w:tc>
          <w:tcPr>
            <w:tcW w:w="1135" w:type="dxa"/>
            <w:tcBorders>
              <w:bottom w:val="single" w:sz="4" w:space="0" w:color="auto"/>
            </w:tcBorders>
            <w:shd w:val="clear" w:color="auto" w:fill="auto"/>
          </w:tcPr>
          <w:p w14:paraId="77EEA6B6" w14:textId="77777777" w:rsidR="0045714D" w:rsidRPr="005647EB" w:rsidRDefault="0045714D" w:rsidP="002570E4">
            <w:pPr>
              <w:pStyle w:val="TAH"/>
              <w:keepNext w:val="0"/>
              <w:keepLines w:val="0"/>
            </w:pPr>
            <w:r w:rsidRPr="005647EB">
              <w:t>Condition</w:t>
            </w:r>
          </w:p>
        </w:tc>
      </w:tr>
      <w:tr w:rsidR="0045714D" w:rsidRPr="005647EB" w14:paraId="12744E98" w14:textId="77777777" w:rsidTr="002570E4">
        <w:trPr>
          <w:jc w:val="center"/>
        </w:trPr>
        <w:tc>
          <w:tcPr>
            <w:tcW w:w="4535" w:type="dxa"/>
            <w:tcBorders>
              <w:top w:val="single" w:sz="4" w:space="0" w:color="auto"/>
              <w:bottom w:val="single" w:sz="4" w:space="0" w:color="auto"/>
            </w:tcBorders>
            <w:shd w:val="clear" w:color="auto" w:fill="auto"/>
          </w:tcPr>
          <w:p w14:paraId="2788A57D" w14:textId="7D1CD3E3" w:rsidR="0045714D" w:rsidRPr="005647EB" w:rsidRDefault="0045714D"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shd w:val="clear" w:color="auto" w:fill="auto"/>
          </w:tcPr>
          <w:p w14:paraId="40416428" w14:textId="77777777" w:rsidR="0045714D" w:rsidRPr="005647EB" w:rsidRDefault="0045714D" w:rsidP="002570E4">
            <w:pPr>
              <w:pStyle w:val="TAL"/>
              <w:keepNext w:val="0"/>
              <w:keepLines w:val="0"/>
            </w:pPr>
          </w:p>
        </w:tc>
        <w:tc>
          <w:tcPr>
            <w:tcW w:w="1700" w:type="dxa"/>
            <w:tcBorders>
              <w:top w:val="nil"/>
              <w:bottom w:val="single" w:sz="4" w:space="0" w:color="auto"/>
            </w:tcBorders>
            <w:shd w:val="clear" w:color="auto" w:fill="auto"/>
          </w:tcPr>
          <w:p w14:paraId="27AC31C4" w14:textId="77777777" w:rsidR="0045714D" w:rsidRPr="005647EB" w:rsidRDefault="0045714D" w:rsidP="002570E4">
            <w:pPr>
              <w:pStyle w:val="TAL"/>
              <w:keepNext w:val="0"/>
              <w:keepLines w:val="0"/>
            </w:pPr>
          </w:p>
        </w:tc>
        <w:tc>
          <w:tcPr>
            <w:tcW w:w="1135" w:type="dxa"/>
            <w:tcBorders>
              <w:top w:val="nil"/>
              <w:bottom w:val="single" w:sz="4" w:space="0" w:color="auto"/>
            </w:tcBorders>
            <w:shd w:val="clear" w:color="auto" w:fill="auto"/>
          </w:tcPr>
          <w:p w14:paraId="13FE00E0" w14:textId="77777777" w:rsidR="0045714D" w:rsidRPr="005647EB" w:rsidRDefault="0045714D" w:rsidP="002570E4">
            <w:pPr>
              <w:pStyle w:val="TAL"/>
              <w:keepNext w:val="0"/>
              <w:keepLines w:val="0"/>
            </w:pPr>
          </w:p>
        </w:tc>
      </w:tr>
      <w:tr w:rsidR="0045714D" w:rsidRPr="005647EB" w14:paraId="3FA9C4AA" w14:textId="77777777" w:rsidTr="002570E4">
        <w:trPr>
          <w:jc w:val="center"/>
        </w:trPr>
        <w:tc>
          <w:tcPr>
            <w:tcW w:w="4535" w:type="dxa"/>
            <w:tcBorders>
              <w:top w:val="single" w:sz="4" w:space="0" w:color="auto"/>
              <w:bottom w:val="single" w:sz="4" w:space="0" w:color="auto"/>
            </w:tcBorders>
            <w:shd w:val="clear" w:color="auto" w:fill="auto"/>
          </w:tcPr>
          <w:p w14:paraId="12F7E00F" w14:textId="113848E5" w:rsidR="0045714D" w:rsidRPr="005647EB" w:rsidRDefault="002570E4" w:rsidP="002570E4">
            <w:pPr>
              <w:pStyle w:val="TAL"/>
              <w:keepNext w:val="0"/>
              <w:keepLines w:val="0"/>
            </w:pPr>
            <w:r w:rsidRPr="005647EB">
              <w:t xml:space="preserve">  </w:t>
            </w:r>
            <w:r w:rsidR="0045714D" w:rsidRPr="005647EB">
              <w:t>measObjectToAddModList</w:t>
            </w:r>
            <w:r w:rsidRPr="005647EB">
              <w:t xml:space="preserve"> </w:t>
            </w:r>
            <w:r w:rsidR="0045714D" w:rsidRPr="005647EB">
              <w:t>SEQUENCE</w:t>
            </w:r>
            <w:r w:rsidRPr="005647EB">
              <w:t xml:space="preserve"> </w:t>
            </w:r>
            <w:r w:rsidR="0045714D" w:rsidRPr="005647EB">
              <w:t>(SIZE</w:t>
            </w:r>
            <w:r w:rsidRPr="005647EB">
              <w:t xml:space="preserve"> </w:t>
            </w:r>
            <w:r w:rsidR="0045714D" w:rsidRPr="005647EB">
              <w:t>(1..maxObjectId))</w:t>
            </w:r>
            <w:r w:rsidRPr="005647EB">
              <w:t xml:space="preserve"> </w:t>
            </w:r>
            <w:r w:rsidR="0045714D" w:rsidRPr="005647EB">
              <w:t>OF</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4A5B53D3" w14:textId="3F7EF58E" w:rsidR="0045714D" w:rsidRPr="005647EB" w:rsidRDefault="0045714D"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2CAB9E38"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4EE198A5" w14:textId="77777777" w:rsidR="0045714D" w:rsidRPr="005647EB" w:rsidRDefault="0045714D" w:rsidP="002570E4">
            <w:pPr>
              <w:pStyle w:val="TAL"/>
              <w:keepNext w:val="0"/>
              <w:keepLines w:val="0"/>
            </w:pPr>
          </w:p>
        </w:tc>
      </w:tr>
      <w:tr w:rsidR="0045714D" w:rsidRPr="005647EB" w14:paraId="47BE7CD5" w14:textId="77777777" w:rsidTr="002570E4">
        <w:trPr>
          <w:jc w:val="center"/>
        </w:trPr>
        <w:tc>
          <w:tcPr>
            <w:tcW w:w="4535" w:type="dxa"/>
            <w:tcBorders>
              <w:top w:val="single" w:sz="4" w:space="0" w:color="auto"/>
              <w:bottom w:val="single" w:sz="4" w:space="0" w:color="auto"/>
            </w:tcBorders>
            <w:shd w:val="clear" w:color="auto" w:fill="auto"/>
          </w:tcPr>
          <w:p w14:paraId="6EEA759D" w14:textId="68A22989" w:rsidR="0045714D" w:rsidRPr="005647EB" w:rsidRDefault="002570E4" w:rsidP="002570E4">
            <w:pPr>
              <w:pStyle w:val="TAL"/>
              <w:keepNext w:val="0"/>
              <w:keepLines w:val="0"/>
            </w:pPr>
            <w:r w:rsidRPr="005647EB">
              <w:t xml:space="preserve">    </w:t>
            </w:r>
            <w:r w:rsidR="0045714D" w:rsidRPr="005647EB">
              <w:t>measObjectId[</w:t>
            </w:r>
            <w:r w:rsidR="0045714D" w:rsidRPr="005647EB">
              <w:rPr>
                <w:lang w:eastAsia="zh-CN"/>
              </w:rPr>
              <w:t>1</w:t>
            </w:r>
            <w:r w:rsidR="0045714D" w:rsidRPr="005647EB">
              <w:t>]</w:t>
            </w:r>
          </w:p>
        </w:tc>
        <w:tc>
          <w:tcPr>
            <w:tcW w:w="2267" w:type="dxa"/>
            <w:tcBorders>
              <w:top w:val="single" w:sz="4" w:space="0" w:color="auto"/>
              <w:bottom w:val="single" w:sz="4" w:space="0" w:color="auto"/>
            </w:tcBorders>
            <w:shd w:val="clear" w:color="auto" w:fill="auto"/>
          </w:tcPr>
          <w:p w14:paraId="33AEE94B" w14:textId="77777777" w:rsidR="0045714D" w:rsidRPr="005647EB" w:rsidRDefault="0045714D" w:rsidP="002570E4">
            <w:pPr>
              <w:pStyle w:val="TAL"/>
              <w:keepNext w:val="0"/>
              <w:keepLines w:val="0"/>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shd w:val="clear" w:color="auto" w:fill="auto"/>
          </w:tcPr>
          <w:p w14:paraId="5838B364"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1246F8AB" w14:textId="77777777" w:rsidR="0045714D" w:rsidRPr="005647EB" w:rsidRDefault="0045714D" w:rsidP="002570E4">
            <w:pPr>
              <w:pStyle w:val="TAL"/>
              <w:keepNext w:val="0"/>
              <w:keepLines w:val="0"/>
            </w:pPr>
          </w:p>
        </w:tc>
      </w:tr>
      <w:tr w:rsidR="0045714D" w:rsidRPr="005647EB" w14:paraId="14CE7406" w14:textId="77777777" w:rsidTr="002570E4">
        <w:trPr>
          <w:jc w:val="center"/>
        </w:trPr>
        <w:tc>
          <w:tcPr>
            <w:tcW w:w="4535" w:type="dxa"/>
            <w:tcBorders>
              <w:top w:val="single" w:sz="4" w:space="0" w:color="auto"/>
              <w:bottom w:val="single" w:sz="4" w:space="0" w:color="auto"/>
            </w:tcBorders>
            <w:shd w:val="clear" w:color="auto" w:fill="auto"/>
          </w:tcPr>
          <w:p w14:paraId="71C7C082" w14:textId="7B9A4F49" w:rsidR="0045714D" w:rsidRPr="005647EB" w:rsidRDefault="002570E4" w:rsidP="002570E4">
            <w:pPr>
              <w:pStyle w:val="TAL"/>
              <w:keepNext w:val="0"/>
              <w:keepLines w:val="0"/>
            </w:pPr>
            <w:r w:rsidRPr="005647EB">
              <w:t xml:space="preserve">    </w:t>
            </w:r>
            <w:r w:rsidR="0045714D" w:rsidRPr="005647EB">
              <w:t>measObject[</w:t>
            </w:r>
            <w:r w:rsidR="0045714D" w:rsidRPr="005647EB">
              <w:rPr>
                <w:lang w:eastAsia="zh-CN"/>
              </w:rPr>
              <w:t>1</w:t>
            </w:r>
            <w:r w:rsidR="0045714D" w:rsidRPr="005647EB">
              <w:t>]</w:t>
            </w:r>
          </w:p>
        </w:tc>
        <w:tc>
          <w:tcPr>
            <w:tcW w:w="2267" w:type="dxa"/>
            <w:tcBorders>
              <w:top w:val="single" w:sz="4" w:space="0" w:color="auto"/>
              <w:bottom w:val="single" w:sz="4" w:space="0" w:color="auto"/>
            </w:tcBorders>
            <w:shd w:val="clear" w:color="auto" w:fill="auto"/>
          </w:tcPr>
          <w:p w14:paraId="17311FDC" w14:textId="77777777" w:rsidR="0045714D" w:rsidRPr="005647EB" w:rsidRDefault="0045714D" w:rsidP="002570E4">
            <w:pPr>
              <w:pStyle w:val="TAL"/>
              <w:keepNext w:val="0"/>
              <w:keepLines w:val="0"/>
            </w:pPr>
            <w:r w:rsidRPr="005647EB">
              <w:t>MeasObjectEUTRA-GENERIC(f</w:t>
            </w:r>
            <w:r w:rsidRPr="005647EB">
              <w:rPr>
                <w:lang w:eastAsia="zh-CN"/>
              </w:rPr>
              <w:t>1</w:t>
            </w:r>
            <w:r w:rsidRPr="005647EB">
              <w:t>)</w:t>
            </w:r>
          </w:p>
        </w:tc>
        <w:tc>
          <w:tcPr>
            <w:tcW w:w="1700" w:type="dxa"/>
            <w:tcBorders>
              <w:top w:val="single" w:sz="4" w:space="0" w:color="auto"/>
              <w:bottom w:val="single" w:sz="4" w:space="0" w:color="auto"/>
            </w:tcBorders>
            <w:shd w:val="clear" w:color="auto" w:fill="auto"/>
          </w:tcPr>
          <w:p w14:paraId="529FEC4C" w14:textId="6A2C5F92" w:rsidR="0045714D" w:rsidRPr="005647EB" w:rsidRDefault="0045714D" w:rsidP="002570E4">
            <w:pPr>
              <w:pStyle w:val="TAL"/>
              <w:keepNext w:val="0"/>
              <w:keepLines w:val="0"/>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shd w:val="clear" w:color="auto" w:fill="auto"/>
          </w:tcPr>
          <w:p w14:paraId="5C391459" w14:textId="77777777" w:rsidR="0045714D" w:rsidRPr="005647EB" w:rsidRDefault="0045714D" w:rsidP="002570E4">
            <w:pPr>
              <w:pStyle w:val="TAL"/>
              <w:keepNext w:val="0"/>
              <w:keepLines w:val="0"/>
            </w:pPr>
          </w:p>
        </w:tc>
      </w:tr>
      <w:tr w:rsidR="0045714D" w:rsidRPr="005647EB" w14:paraId="4EE94BED" w14:textId="77777777" w:rsidTr="002570E4">
        <w:trPr>
          <w:jc w:val="center"/>
        </w:trPr>
        <w:tc>
          <w:tcPr>
            <w:tcW w:w="4535" w:type="dxa"/>
            <w:tcBorders>
              <w:top w:val="single" w:sz="4" w:space="0" w:color="auto"/>
              <w:bottom w:val="single" w:sz="4" w:space="0" w:color="auto"/>
            </w:tcBorders>
            <w:shd w:val="clear" w:color="auto" w:fill="auto"/>
          </w:tcPr>
          <w:p w14:paraId="4F45CDEA" w14:textId="0826093D"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43F96BA4"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52A3400E"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5BDD2BE1" w14:textId="77777777" w:rsidR="0045714D" w:rsidRPr="005647EB" w:rsidRDefault="0045714D" w:rsidP="002570E4">
            <w:pPr>
              <w:pStyle w:val="TAL"/>
              <w:keepNext w:val="0"/>
              <w:keepLines w:val="0"/>
            </w:pPr>
          </w:p>
        </w:tc>
      </w:tr>
      <w:tr w:rsidR="0045714D" w:rsidRPr="005647EB" w14:paraId="7D5002DE" w14:textId="77777777" w:rsidTr="002570E4">
        <w:trPr>
          <w:jc w:val="center"/>
        </w:trPr>
        <w:tc>
          <w:tcPr>
            <w:tcW w:w="4535" w:type="dxa"/>
            <w:tcBorders>
              <w:top w:val="single" w:sz="4" w:space="0" w:color="auto"/>
              <w:bottom w:val="single" w:sz="4" w:space="0" w:color="auto"/>
            </w:tcBorders>
            <w:shd w:val="clear" w:color="auto" w:fill="auto"/>
          </w:tcPr>
          <w:p w14:paraId="6712A03B" w14:textId="3B40B44B" w:rsidR="0045714D" w:rsidRPr="005647EB" w:rsidRDefault="002570E4" w:rsidP="002570E4">
            <w:pPr>
              <w:pStyle w:val="TAL"/>
              <w:keepNext w:val="0"/>
              <w:keepLines w:val="0"/>
            </w:pPr>
            <w:r w:rsidRPr="005647EB">
              <w:t xml:space="preserve">  </w:t>
            </w:r>
            <w:r w:rsidR="0045714D" w:rsidRPr="005647EB">
              <w:t>reportConfigToAddModList</w:t>
            </w:r>
            <w:r w:rsidRPr="005647EB">
              <w:t xml:space="preserve"> </w:t>
            </w:r>
            <w:r w:rsidR="0045714D" w:rsidRPr="005647EB">
              <w:t>SEQUENCE</w:t>
            </w:r>
            <w:r w:rsidRPr="005647EB">
              <w:t xml:space="preserve"> </w:t>
            </w:r>
            <w:r w:rsidR="0045714D" w:rsidRPr="005647EB">
              <w:t>(SIZE</w:t>
            </w:r>
            <w:r w:rsidRPr="005647EB">
              <w:t xml:space="preserve"> </w:t>
            </w:r>
            <w:r w:rsidR="0045714D" w:rsidRPr="005647EB">
              <w:t>(1..maxReportConfigId))</w:t>
            </w:r>
            <w:r w:rsidRPr="005647EB">
              <w:t xml:space="preserve"> </w:t>
            </w:r>
            <w:r w:rsidR="0045714D" w:rsidRPr="005647EB">
              <w:t>OF</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5099EF2B" w14:textId="1CAC8F83" w:rsidR="0045714D" w:rsidRPr="005647EB" w:rsidRDefault="0045714D"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3C792880"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F139536" w14:textId="77777777" w:rsidR="0045714D" w:rsidRPr="005647EB" w:rsidRDefault="0045714D" w:rsidP="002570E4">
            <w:pPr>
              <w:pStyle w:val="TAL"/>
              <w:keepNext w:val="0"/>
              <w:keepLines w:val="0"/>
            </w:pPr>
          </w:p>
        </w:tc>
      </w:tr>
      <w:tr w:rsidR="0045714D" w:rsidRPr="005647EB" w14:paraId="23CB0767" w14:textId="77777777" w:rsidTr="002570E4">
        <w:trPr>
          <w:jc w:val="center"/>
        </w:trPr>
        <w:tc>
          <w:tcPr>
            <w:tcW w:w="4535" w:type="dxa"/>
            <w:tcBorders>
              <w:top w:val="single" w:sz="4" w:space="0" w:color="auto"/>
              <w:bottom w:val="single" w:sz="4" w:space="0" w:color="auto"/>
            </w:tcBorders>
            <w:shd w:val="clear" w:color="auto" w:fill="auto"/>
          </w:tcPr>
          <w:p w14:paraId="018AFF14" w14:textId="6E8AEBF5" w:rsidR="0045714D" w:rsidRPr="005647EB" w:rsidRDefault="002570E4" w:rsidP="002570E4">
            <w:pPr>
              <w:pStyle w:val="TAL"/>
              <w:keepNext w:val="0"/>
              <w:keepLines w:val="0"/>
            </w:pPr>
            <w:r w:rsidRPr="005647EB">
              <w:t xml:space="preserve">    </w:t>
            </w:r>
            <w:r w:rsidR="0045714D" w:rsidRPr="005647EB">
              <w:t>reportConfigId[1]</w:t>
            </w:r>
          </w:p>
        </w:tc>
        <w:tc>
          <w:tcPr>
            <w:tcW w:w="2267" w:type="dxa"/>
            <w:tcBorders>
              <w:top w:val="single" w:sz="4" w:space="0" w:color="auto"/>
              <w:bottom w:val="single" w:sz="4" w:space="0" w:color="auto"/>
            </w:tcBorders>
            <w:shd w:val="clear" w:color="auto" w:fill="auto"/>
          </w:tcPr>
          <w:p w14:paraId="4C6862A1" w14:textId="77777777" w:rsidR="0045714D" w:rsidRPr="005647EB" w:rsidRDefault="0045714D"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shd w:val="clear" w:color="auto" w:fill="auto"/>
          </w:tcPr>
          <w:p w14:paraId="5B9C9573"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211E55B7" w14:textId="77777777" w:rsidR="0045714D" w:rsidRPr="005647EB" w:rsidRDefault="0045714D" w:rsidP="002570E4">
            <w:pPr>
              <w:pStyle w:val="TAL"/>
              <w:keepNext w:val="0"/>
              <w:keepLines w:val="0"/>
            </w:pPr>
          </w:p>
        </w:tc>
      </w:tr>
      <w:tr w:rsidR="0045714D" w:rsidRPr="005647EB" w14:paraId="42E03DC6" w14:textId="77777777" w:rsidTr="002570E4">
        <w:trPr>
          <w:jc w:val="center"/>
        </w:trPr>
        <w:tc>
          <w:tcPr>
            <w:tcW w:w="4535" w:type="dxa"/>
            <w:tcBorders>
              <w:top w:val="single" w:sz="4" w:space="0" w:color="auto"/>
              <w:bottom w:val="single" w:sz="4" w:space="0" w:color="auto"/>
            </w:tcBorders>
            <w:shd w:val="clear" w:color="auto" w:fill="auto"/>
          </w:tcPr>
          <w:p w14:paraId="3EE7BD8E" w14:textId="3528CB1B" w:rsidR="0045714D" w:rsidRPr="005647EB" w:rsidRDefault="002570E4" w:rsidP="002570E4">
            <w:pPr>
              <w:pStyle w:val="TAL"/>
              <w:keepNext w:val="0"/>
              <w:keepLines w:val="0"/>
            </w:pPr>
            <w:r w:rsidRPr="005647EB">
              <w:t xml:space="preserve">    </w:t>
            </w:r>
            <w:r w:rsidR="0045714D" w:rsidRPr="005647EB">
              <w:t>reportConfig[1]</w:t>
            </w:r>
          </w:p>
        </w:tc>
        <w:tc>
          <w:tcPr>
            <w:tcW w:w="2267" w:type="dxa"/>
            <w:tcBorders>
              <w:top w:val="single" w:sz="4" w:space="0" w:color="auto"/>
              <w:bottom w:val="single" w:sz="4" w:space="0" w:color="auto"/>
            </w:tcBorders>
            <w:shd w:val="clear" w:color="auto" w:fill="auto"/>
          </w:tcPr>
          <w:p w14:paraId="5B5FC0D5" w14:textId="77777777" w:rsidR="0045714D" w:rsidRPr="005647EB" w:rsidRDefault="0045714D"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shd w:val="clear" w:color="auto" w:fill="auto"/>
          </w:tcPr>
          <w:p w14:paraId="037599D4"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519B0373" w14:textId="77777777" w:rsidR="0045714D" w:rsidRPr="005647EB" w:rsidRDefault="0045714D" w:rsidP="002570E4">
            <w:pPr>
              <w:pStyle w:val="TAL"/>
              <w:keepNext w:val="0"/>
              <w:keepLines w:val="0"/>
            </w:pPr>
          </w:p>
        </w:tc>
      </w:tr>
      <w:tr w:rsidR="0045714D" w:rsidRPr="005647EB" w14:paraId="1C8724DB" w14:textId="77777777" w:rsidTr="002570E4">
        <w:trPr>
          <w:jc w:val="center"/>
        </w:trPr>
        <w:tc>
          <w:tcPr>
            <w:tcW w:w="4535" w:type="dxa"/>
            <w:tcBorders>
              <w:top w:val="single" w:sz="4" w:space="0" w:color="auto"/>
              <w:bottom w:val="single" w:sz="4" w:space="0" w:color="auto"/>
            </w:tcBorders>
            <w:shd w:val="clear" w:color="auto" w:fill="auto"/>
          </w:tcPr>
          <w:p w14:paraId="2FAEBD75" w14:textId="0EED1774"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5DA6F3E4"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68E7491E"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BECF532" w14:textId="77777777" w:rsidR="0045714D" w:rsidRPr="005647EB" w:rsidRDefault="0045714D" w:rsidP="002570E4">
            <w:pPr>
              <w:pStyle w:val="TAL"/>
              <w:keepNext w:val="0"/>
              <w:keepLines w:val="0"/>
            </w:pPr>
          </w:p>
        </w:tc>
      </w:tr>
      <w:tr w:rsidR="0045714D" w:rsidRPr="005647EB" w14:paraId="15AE300D" w14:textId="77777777" w:rsidTr="002570E4">
        <w:trPr>
          <w:jc w:val="center"/>
        </w:trPr>
        <w:tc>
          <w:tcPr>
            <w:tcW w:w="4535" w:type="dxa"/>
            <w:tcBorders>
              <w:top w:val="single" w:sz="4" w:space="0" w:color="auto"/>
              <w:bottom w:val="single" w:sz="4" w:space="0" w:color="auto"/>
            </w:tcBorders>
            <w:shd w:val="clear" w:color="auto" w:fill="auto"/>
          </w:tcPr>
          <w:p w14:paraId="079DA70D" w14:textId="52FE26CE" w:rsidR="0045714D" w:rsidRPr="005647EB" w:rsidRDefault="002570E4" w:rsidP="002570E4">
            <w:pPr>
              <w:pStyle w:val="TAL"/>
              <w:keepNext w:val="0"/>
              <w:keepLines w:val="0"/>
            </w:pPr>
            <w:r w:rsidRPr="005647EB">
              <w:t xml:space="preserve">  </w:t>
            </w:r>
            <w:r w:rsidR="0045714D" w:rsidRPr="005647EB">
              <w:t>measIdToAddModList</w:t>
            </w:r>
            <w:r w:rsidRPr="005647EB">
              <w:t xml:space="preserve"> </w:t>
            </w:r>
            <w:r w:rsidR="0045714D" w:rsidRPr="005647EB">
              <w:t>SEQUENCE</w:t>
            </w:r>
            <w:r w:rsidRPr="005647EB">
              <w:t xml:space="preserve"> </w:t>
            </w:r>
            <w:r w:rsidR="0045714D" w:rsidRPr="005647EB">
              <w:t>(SIZE</w:t>
            </w:r>
            <w:r w:rsidRPr="005647EB">
              <w:t xml:space="preserve"> </w:t>
            </w:r>
            <w:r w:rsidR="0045714D" w:rsidRPr="005647EB">
              <w:t>(1..maxMeasId))</w:t>
            </w:r>
            <w:r w:rsidRPr="005647EB">
              <w:t xml:space="preserve"> </w:t>
            </w:r>
            <w:r w:rsidR="0045714D" w:rsidRPr="005647EB">
              <w:t>OF</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461E47C2" w14:textId="1FCF6B8B" w:rsidR="0045714D" w:rsidRPr="005647EB" w:rsidRDefault="0045714D"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12B3B37F"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12F9D6B2" w14:textId="77777777" w:rsidR="0045714D" w:rsidRPr="005647EB" w:rsidRDefault="0045714D" w:rsidP="002570E4">
            <w:pPr>
              <w:pStyle w:val="TAL"/>
              <w:keepNext w:val="0"/>
              <w:keepLines w:val="0"/>
            </w:pPr>
          </w:p>
        </w:tc>
      </w:tr>
      <w:tr w:rsidR="0045714D" w:rsidRPr="005647EB" w14:paraId="05A0C2FA" w14:textId="77777777" w:rsidTr="002570E4">
        <w:trPr>
          <w:jc w:val="center"/>
        </w:trPr>
        <w:tc>
          <w:tcPr>
            <w:tcW w:w="4535" w:type="dxa"/>
            <w:tcBorders>
              <w:top w:val="single" w:sz="4" w:space="0" w:color="auto"/>
              <w:bottom w:val="single" w:sz="4" w:space="0" w:color="auto"/>
            </w:tcBorders>
            <w:shd w:val="clear" w:color="auto" w:fill="auto"/>
          </w:tcPr>
          <w:p w14:paraId="56761DD7" w14:textId="399D294E" w:rsidR="0045714D" w:rsidRPr="005647EB" w:rsidRDefault="002570E4" w:rsidP="002570E4">
            <w:pPr>
              <w:pStyle w:val="TAL"/>
              <w:keepNext w:val="0"/>
              <w:keepLines w:val="0"/>
            </w:pPr>
            <w:r w:rsidRPr="005647EB">
              <w:t xml:space="preserve">    </w:t>
            </w:r>
            <w:r w:rsidR="0045714D" w:rsidRPr="005647EB">
              <w:t>measId[</w:t>
            </w:r>
            <w:r w:rsidR="0045714D" w:rsidRPr="005647EB">
              <w:rPr>
                <w:lang w:eastAsia="zh-CN"/>
              </w:rPr>
              <w:t>1</w:t>
            </w:r>
            <w:r w:rsidR="0045714D" w:rsidRPr="005647EB">
              <w:t>]</w:t>
            </w:r>
          </w:p>
        </w:tc>
        <w:tc>
          <w:tcPr>
            <w:tcW w:w="2267" w:type="dxa"/>
            <w:tcBorders>
              <w:top w:val="single" w:sz="4" w:space="0" w:color="auto"/>
              <w:bottom w:val="single" w:sz="4" w:space="0" w:color="auto"/>
            </w:tcBorders>
            <w:shd w:val="clear" w:color="auto" w:fill="auto"/>
          </w:tcPr>
          <w:p w14:paraId="0C63A703" w14:textId="77777777" w:rsidR="0045714D" w:rsidRPr="005647EB" w:rsidRDefault="0045714D"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660AD2C3"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48447747" w14:textId="77777777" w:rsidR="0045714D" w:rsidRPr="005647EB" w:rsidRDefault="0045714D" w:rsidP="002570E4">
            <w:pPr>
              <w:pStyle w:val="TAL"/>
              <w:keepNext w:val="0"/>
              <w:keepLines w:val="0"/>
            </w:pPr>
          </w:p>
        </w:tc>
      </w:tr>
      <w:tr w:rsidR="0045714D" w:rsidRPr="005647EB" w14:paraId="41F9EC12" w14:textId="77777777" w:rsidTr="002570E4">
        <w:trPr>
          <w:jc w:val="center"/>
        </w:trPr>
        <w:tc>
          <w:tcPr>
            <w:tcW w:w="4535" w:type="dxa"/>
            <w:tcBorders>
              <w:top w:val="single" w:sz="4" w:space="0" w:color="auto"/>
              <w:bottom w:val="single" w:sz="4" w:space="0" w:color="auto"/>
            </w:tcBorders>
            <w:shd w:val="clear" w:color="auto" w:fill="auto"/>
          </w:tcPr>
          <w:p w14:paraId="03649EAE" w14:textId="7BC79223" w:rsidR="0045714D" w:rsidRPr="005647EB" w:rsidRDefault="002570E4" w:rsidP="002570E4">
            <w:pPr>
              <w:pStyle w:val="TAL"/>
              <w:keepNext w:val="0"/>
              <w:keepLines w:val="0"/>
            </w:pPr>
            <w:r w:rsidRPr="005647EB">
              <w:t xml:space="preserve">    </w:t>
            </w:r>
            <w:r w:rsidR="0045714D" w:rsidRPr="005647EB">
              <w:t>measObjectId[</w:t>
            </w:r>
            <w:r w:rsidR="0045714D" w:rsidRPr="005647EB">
              <w:rPr>
                <w:lang w:eastAsia="zh-CN"/>
              </w:rPr>
              <w:t>1</w:t>
            </w:r>
            <w:r w:rsidR="0045714D" w:rsidRPr="005647EB">
              <w:t>]</w:t>
            </w:r>
          </w:p>
        </w:tc>
        <w:tc>
          <w:tcPr>
            <w:tcW w:w="2267" w:type="dxa"/>
            <w:tcBorders>
              <w:top w:val="single" w:sz="4" w:space="0" w:color="auto"/>
              <w:bottom w:val="single" w:sz="4" w:space="0" w:color="auto"/>
            </w:tcBorders>
            <w:shd w:val="clear" w:color="auto" w:fill="auto"/>
          </w:tcPr>
          <w:p w14:paraId="462832FB" w14:textId="77777777" w:rsidR="0045714D" w:rsidRPr="005647EB" w:rsidRDefault="0045714D" w:rsidP="002570E4">
            <w:pPr>
              <w:pStyle w:val="TAL"/>
              <w:keepNext w:val="0"/>
              <w:keepLines w:val="0"/>
            </w:pPr>
            <w:r w:rsidRPr="005647EB">
              <w:t>IdMeasObject-f1</w:t>
            </w:r>
          </w:p>
        </w:tc>
        <w:tc>
          <w:tcPr>
            <w:tcW w:w="1700" w:type="dxa"/>
            <w:tcBorders>
              <w:top w:val="single" w:sz="4" w:space="0" w:color="auto"/>
              <w:bottom w:val="single" w:sz="4" w:space="0" w:color="auto"/>
            </w:tcBorders>
            <w:shd w:val="clear" w:color="auto" w:fill="auto"/>
          </w:tcPr>
          <w:p w14:paraId="0F38A2C0"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AC851E1" w14:textId="77777777" w:rsidR="0045714D" w:rsidRPr="005647EB" w:rsidRDefault="0045714D" w:rsidP="002570E4">
            <w:pPr>
              <w:pStyle w:val="TAL"/>
              <w:keepNext w:val="0"/>
              <w:keepLines w:val="0"/>
            </w:pPr>
          </w:p>
        </w:tc>
      </w:tr>
      <w:tr w:rsidR="0045714D" w:rsidRPr="005647EB" w14:paraId="4AAEC621" w14:textId="77777777" w:rsidTr="002570E4">
        <w:trPr>
          <w:jc w:val="center"/>
        </w:trPr>
        <w:tc>
          <w:tcPr>
            <w:tcW w:w="4535" w:type="dxa"/>
            <w:tcBorders>
              <w:top w:val="single" w:sz="4" w:space="0" w:color="auto"/>
              <w:bottom w:val="single" w:sz="4" w:space="0" w:color="auto"/>
            </w:tcBorders>
            <w:shd w:val="clear" w:color="auto" w:fill="auto"/>
          </w:tcPr>
          <w:p w14:paraId="2BE24562" w14:textId="4867CDB4" w:rsidR="0045714D" w:rsidRPr="005647EB" w:rsidRDefault="002570E4" w:rsidP="002570E4">
            <w:pPr>
              <w:pStyle w:val="TAL"/>
              <w:keepNext w:val="0"/>
              <w:keepLines w:val="0"/>
            </w:pPr>
            <w:r w:rsidRPr="005647EB">
              <w:t xml:space="preserve">    </w:t>
            </w:r>
            <w:r w:rsidR="0045714D" w:rsidRPr="005647EB">
              <w:t>reportConfigId[</w:t>
            </w:r>
            <w:r w:rsidR="0045714D" w:rsidRPr="005647EB">
              <w:rPr>
                <w:lang w:eastAsia="zh-CN"/>
              </w:rPr>
              <w:t>1</w:t>
            </w:r>
            <w:r w:rsidR="0045714D" w:rsidRPr="005647EB">
              <w:t>]</w:t>
            </w:r>
          </w:p>
        </w:tc>
        <w:tc>
          <w:tcPr>
            <w:tcW w:w="2267" w:type="dxa"/>
            <w:tcBorders>
              <w:top w:val="single" w:sz="4" w:space="0" w:color="auto"/>
              <w:bottom w:val="single" w:sz="4" w:space="0" w:color="auto"/>
            </w:tcBorders>
            <w:shd w:val="clear" w:color="auto" w:fill="auto"/>
          </w:tcPr>
          <w:p w14:paraId="228C8816" w14:textId="77777777" w:rsidR="0045714D" w:rsidRPr="005647EB" w:rsidRDefault="0045714D" w:rsidP="002570E4">
            <w:pPr>
              <w:pStyle w:val="TAL"/>
              <w:keepNext w:val="0"/>
              <w:keepLines w:val="0"/>
            </w:pPr>
            <w:r w:rsidRPr="005647EB">
              <w:t>IdReportConfig-A3</w:t>
            </w:r>
          </w:p>
        </w:tc>
        <w:tc>
          <w:tcPr>
            <w:tcW w:w="1700" w:type="dxa"/>
            <w:tcBorders>
              <w:top w:val="single" w:sz="4" w:space="0" w:color="auto"/>
              <w:bottom w:val="single" w:sz="4" w:space="0" w:color="auto"/>
            </w:tcBorders>
            <w:shd w:val="clear" w:color="auto" w:fill="auto"/>
          </w:tcPr>
          <w:p w14:paraId="044D7269"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2A2AE563" w14:textId="77777777" w:rsidR="0045714D" w:rsidRPr="005647EB" w:rsidRDefault="0045714D" w:rsidP="002570E4">
            <w:pPr>
              <w:pStyle w:val="TAL"/>
              <w:keepNext w:val="0"/>
              <w:keepLines w:val="0"/>
            </w:pPr>
          </w:p>
        </w:tc>
      </w:tr>
      <w:tr w:rsidR="0045714D" w:rsidRPr="005647EB" w14:paraId="5A285105"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2DF3BE8D" w14:textId="565FE18E"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left w:val="single" w:sz="4" w:space="0" w:color="auto"/>
              <w:bottom w:val="single" w:sz="4" w:space="0" w:color="auto"/>
              <w:right w:val="single" w:sz="4" w:space="0" w:color="auto"/>
            </w:tcBorders>
          </w:tcPr>
          <w:p w14:paraId="7AE1E389" w14:textId="77777777" w:rsidR="0045714D" w:rsidRPr="005647EB" w:rsidRDefault="0045714D"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6E30770" w14:textId="77777777" w:rsidR="0045714D" w:rsidRPr="005647EB" w:rsidRDefault="0045714D" w:rsidP="002570E4">
            <w:pPr>
              <w:pStyle w:val="TAL"/>
              <w:keepNext w:val="0"/>
              <w:keepLines w:val="0"/>
            </w:pPr>
          </w:p>
        </w:tc>
        <w:tc>
          <w:tcPr>
            <w:tcW w:w="1135" w:type="dxa"/>
            <w:tcBorders>
              <w:top w:val="single" w:sz="4" w:space="0" w:color="auto"/>
              <w:left w:val="single" w:sz="4" w:space="0" w:color="auto"/>
              <w:bottom w:val="single" w:sz="4" w:space="0" w:color="auto"/>
            </w:tcBorders>
          </w:tcPr>
          <w:p w14:paraId="0EA13985" w14:textId="77777777" w:rsidR="0045714D" w:rsidRPr="005647EB" w:rsidRDefault="0045714D" w:rsidP="002570E4">
            <w:pPr>
              <w:pStyle w:val="TAL"/>
              <w:keepNext w:val="0"/>
              <w:keepLines w:val="0"/>
            </w:pPr>
          </w:p>
        </w:tc>
      </w:tr>
      <w:tr w:rsidR="0045714D" w:rsidRPr="005647EB" w14:paraId="36AC2304"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57B92560" w14:textId="2177ED25" w:rsidR="0045714D" w:rsidRPr="005647EB" w:rsidRDefault="002570E4" w:rsidP="002570E4">
            <w:pPr>
              <w:pStyle w:val="TAL"/>
              <w:keepNext w:val="0"/>
              <w:keepLines w:val="0"/>
            </w:pPr>
            <w:r w:rsidRPr="005647EB">
              <w:t xml:space="preserve">  </w:t>
            </w:r>
            <w:r w:rsidR="0045714D" w:rsidRPr="005647EB">
              <w:t>measGapSharingConfig-r14</w:t>
            </w:r>
            <w:r w:rsidRPr="005647EB">
              <w:t xml:space="preserve"> </w:t>
            </w:r>
            <w:r w:rsidR="0045714D" w:rsidRPr="005647EB">
              <w:t>ENUMERATED</w:t>
            </w:r>
            <w:r w:rsidRPr="005647EB">
              <w:t xml:space="preserve"> </w:t>
            </w:r>
            <w:r w:rsidR="0045714D" w:rsidRPr="005647EB">
              <w:t>{</w:t>
            </w:r>
          </w:p>
        </w:tc>
        <w:tc>
          <w:tcPr>
            <w:tcW w:w="2267" w:type="dxa"/>
            <w:tcBorders>
              <w:top w:val="single" w:sz="4" w:space="0" w:color="auto"/>
              <w:left w:val="single" w:sz="4" w:space="0" w:color="auto"/>
              <w:bottom w:val="single" w:sz="4" w:space="0" w:color="auto"/>
              <w:right w:val="single" w:sz="4" w:space="0" w:color="auto"/>
            </w:tcBorders>
          </w:tcPr>
          <w:p w14:paraId="74DBB7AD" w14:textId="77777777" w:rsidR="0045714D" w:rsidRPr="005647EB" w:rsidRDefault="0045714D" w:rsidP="002570E4">
            <w:pPr>
              <w:pStyle w:val="TAL"/>
              <w:keepNext w:val="0"/>
              <w:keepLines w:val="0"/>
            </w:pPr>
            <w:r w:rsidRPr="005647EB">
              <w:t>scheme10</w:t>
            </w:r>
          </w:p>
        </w:tc>
        <w:tc>
          <w:tcPr>
            <w:tcW w:w="1700" w:type="dxa"/>
            <w:tcBorders>
              <w:top w:val="single" w:sz="4" w:space="0" w:color="auto"/>
              <w:left w:val="single" w:sz="4" w:space="0" w:color="auto"/>
              <w:bottom w:val="single" w:sz="4" w:space="0" w:color="auto"/>
              <w:right w:val="single" w:sz="4" w:space="0" w:color="auto"/>
            </w:tcBorders>
          </w:tcPr>
          <w:p w14:paraId="2C2265F4" w14:textId="77777777" w:rsidR="0045714D" w:rsidRPr="005647EB" w:rsidRDefault="0045714D" w:rsidP="002570E4">
            <w:pPr>
              <w:pStyle w:val="TAL"/>
              <w:keepNext w:val="0"/>
              <w:keepLines w:val="0"/>
            </w:pPr>
          </w:p>
        </w:tc>
        <w:tc>
          <w:tcPr>
            <w:tcW w:w="1135" w:type="dxa"/>
            <w:tcBorders>
              <w:top w:val="single" w:sz="4" w:space="0" w:color="auto"/>
              <w:left w:val="single" w:sz="4" w:space="0" w:color="auto"/>
              <w:bottom w:val="single" w:sz="4" w:space="0" w:color="auto"/>
            </w:tcBorders>
          </w:tcPr>
          <w:p w14:paraId="3EAE1017" w14:textId="77777777" w:rsidR="0045714D" w:rsidRPr="005647EB" w:rsidRDefault="0045714D" w:rsidP="002570E4">
            <w:pPr>
              <w:pStyle w:val="TAL"/>
              <w:keepNext w:val="0"/>
              <w:keepLines w:val="0"/>
            </w:pPr>
          </w:p>
        </w:tc>
      </w:tr>
      <w:tr w:rsidR="0045714D" w:rsidRPr="005647EB" w14:paraId="77BC8FC7"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04C81012" w14:textId="338532EA"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left w:val="single" w:sz="4" w:space="0" w:color="auto"/>
              <w:bottom w:val="single" w:sz="4" w:space="0" w:color="auto"/>
              <w:right w:val="single" w:sz="4" w:space="0" w:color="auto"/>
            </w:tcBorders>
          </w:tcPr>
          <w:p w14:paraId="0A1D3E30" w14:textId="77777777" w:rsidR="0045714D" w:rsidRPr="005647EB" w:rsidRDefault="0045714D"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EE75B08" w14:textId="77777777" w:rsidR="0045714D" w:rsidRPr="005647EB" w:rsidRDefault="0045714D" w:rsidP="002570E4">
            <w:pPr>
              <w:pStyle w:val="TAL"/>
              <w:keepNext w:val="0"/>
              <w:keepLines w:val="0"/>
            </w:pPr>
          </w:p>
        </w:tc>
        <w:tc>
          <w:tcPr>
            <w:tcW w:w="1135" w:type="dxa"/>
            <w:tcBorders>
              <w:top w:val="single" w:sz="4" w:space="0" w:color="auto"/>
              <w:left w:val="single" w:sz="4" w:space="0" w:color="auto"/>
              <w:bottom w:val="single" w:sz="4" w:space="0" w:color="auto"/>
            </w:tcBorders>
          </w:tcPr>
          <w:p w14:paraId="2C9C0019" w14:textId="77777777" w:rsidR="0045714D" w:rsidRPr="005647EB" w:rsidRDefault="0045714D" w:rsidP="002570E4">
            <w:pPr>
              <w:pStyle w:val="TAL"/>
              <w:keepNext w:val="0"/>
              <w:keepLines w:val="0"/>
            </w:pPr>
          </w:p>
        </w:tc>
      </w:tr>
      <w:tr w:rsidR="0045714D" w:rsidRPr="005647EB" w14:paraId="12EEF4E8"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17E4B730" w14:textId="77777777" w:rsidR="0045714D" w:rsidRPr="005647EB" w:rsidRDefault="0045714D"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3C546383" w14:textId="77777777" w:rsidR="0045714D" w:rsidRPr="005647EB" w:rsidRDefault="0045714D"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C7A5F7A" w14:textId="77777777" w:rsidR="0045714D" w:rsidRPr="005647EB" w:rsidRDefault="0045714D" w:rsidP="002570E4">
            <w:pPr>
              <w:pStyle w:val="TAL"/>
              <w:keepNext w:val="0"/>
              <w:keepLines w:val="0"/>
            </w:pPr>
          </w:p>
        </w:tc>
        <w:tc>
          <w:tcPr>
            <w:tcW w:w="1135" w:type="dxa"/>
            <w:tcBorders>
              <w:top w:val="single" w:sz="4" w:space="0" w:color="auto"/>
              <w:left w:val="single" w:sz="4" w:space="0" w:color="auto"/>
              <w:bottom w:val="single" w:sz="4" w:space="0" w:color="auto"/>
            </w:tcBorders>
          </w:tcPr>
          <w:p w14:paraId="4DAD785A" w14:textId="77777777" w:rsidR="0045714D" w:rsidRPr="005647EB" w:rsidRDefault="0045714D" w:rsidP="002570E4">
            <w:pPr>
              <w:pStyle w:val="TAL"/>
              <w:keepNext w:val="0"/>
              <w:keepLines w:val="0"/>
            </w:pPr>
          </w:p>
        </w:tc>
      </w:tr>
    </w:tbl>
    <w:p w14:paraId="74362472" w14:textId="77777777" w:rsidR="0045714D" w:rsidRPr="005647EB" w:rsidRDefault="0045714D" w:rsidP="002570E4"/>
    <w:p w14:paraId="5C212425" w14:textId="77777777" w:rsidR="0045714D" w:rsidRPr="005647EB" w:rsidRDefault="0045714D" w:rsidP="002570E4">
      <w:pPr>
        <w:pStyle w:val="TH"/>
        <w:keepNext w:val="0"/>
        <w:keepLines w:val="0"/>
        <w:rPr>
          <w:lang w:eastAsia="zh-CN"/>
        </w:rPr>
      </w:pPr>
      <w:r w:rsidRPr="005647EB">
        <w:lastRenderedPageBreak/>
        <w:t xml:space="preserve">Table 8.4.14.4.3-3: </w:t>
      </w:r>
      <w:r w:rsidRPr="005647EB">
        <w:rPr>
          <w:i/>
        </w:rPr>
        <w:t>ReportConfig-A3</w:t>
      </w:r>
      <w:r w:rsidRPr="005647EB">
        <w:t xml:space="preserve">: Additional </w:t>
      </w:r>
      <w:r w:rsidRPr="005647EB">
        <w:rPr>
          <w:rFonts w:cs="v4.2.0"/>
          <w:snapToGrid w:val="0"/>
          <w:lang w:eastAsia="zh-TW"/>
        </w:rPr>
        <w:t xml:space="preserve">E-UTRAN FDD intra-frequency event triggered reporting for serving cell under fading propagation conditions for CE UE in CEModeA in DRX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45714D" w:rsidRPr="005647EB" w14:paraId="586B6DA6" w14:textId="77777777" w:rsidTr="002570E4">
        <w:trPr>
          <w:jc w:val="center"/>
        </w:trPr>
        <w:tc>
          <w:tcPr>
            <w:tcW w:w="9527" w:type="dxa"/>
            <w:gridSpan w:val="4"/>
            <w:tcBorders>
              <w:bottom w:val="single" w:sz="4" w:space="0" w:color="auto"/>
            </w:tcBorders>
          </w:tcPr>
          <w:p w14:paraId="7E748DA8" w14:textId="57D55992" w:rsidR="0045714D" w:rsidRPr="005647EB" w:rsidRDefault="0045714D"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45714D" w:rsidRPr="005647EB" w14:paraId="5D733907" w14:textId="77777777" w:rsidTr="002570E4">
        <w:trPr>
          <w:jc w:val="center"/>
        </w:trPr>
        <w:tc>
          <w:tcPr>
            <w:tcW w:w="4427" w:type="dxa"/>
            <w:tcBorders>
              <w:right w:val="single" w:sz="4" w:space="0" w:color="auto"/>
            </w:tcBorders>
          </w:tcPr>
          <w:p w14:paraId="2C5A70D1" w14:textId="36F5B418"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24A6D0E7" w14:textId="77777777" w:rsidR="0045714D" w:rsidRPr="005647EB" w:rsidRDefault="0045714D" w:rsidP="002570E4">
            <w:pPr>
              <w:pStyle w:val="TAH"/>
              <w:keepNext w:val="0"/>
              <w:keepLines w:val="0"/>
            </w:pPr>
            <w:r w:rsidRPr="005647EB">
              <w:t>Value/remark</w:t>
            </w:r>
          </w:p>
        </w:tc>
        <w:tc>
          <w:tcPr>
            <w:tcW w:w="1700" w:type="dxa"/>
            <w:tcBorders>
              <w:left w:val="single" w:sz="4" w:space="0" w:color="auto"/>
              <w:right w:val="single" w:sz="4" w:space="0" w:color="auto"/>
            </w:tcBorders>
          </w:tcPr>
          <w:p w14:paraId="2EA8F2A1" w14:textId="77777777" w:rsidR="0045714D" w:rsidRPr="005647EB" w:rsidRDefault="0045714D" w:rsidP="002570E4">
            <w:pPr>
              <w:pStyle w:val="TAH"/>
              <w:keepNext w:val="0"/>
              <w:keepLines w:val="0"/>
            </w:pPr>
            <w:r w:rsidRPr="005647EB">
              <w:t>Comment</w:t>
            </w:r>
          </w:p>
        </w:tc>
        <w:tc>
          <w:tcPr>
            <w:tcW w:w="1133" w:type="dxa"/>
            <w:tcBorders>
              <w:left w:val="single" w:sz="4" w:space="0" w:color="auto"/>
            </w:tcBorders>
          </w:tcPr>
          <w:p w14:paraId="2270D39F" w14:textId="77777777" w:rsidR="0045714D" w:rsidRPr="005647EB" w:rsidRDefault="0045714D" w:rsidP="002570E4">
            <w:pPr>
              <w:pStyle w:val="TAH"/>
              <w:keepNext w:val="0"/>
              <w:keepLines w:val="0"/>
            </w:pPr>
            <w:r w:rsidRPr="005647EB">
              <w:t>Condition</w:t>
            </w:r>
          </w:p>
        </w:tc>
      </w:tr>
      <w:tr w:rsidR="0045714D" w:rsidRPr="005647EB" w14:paraId="1AEE3215" w14:textId="77777777" w:rsidTr="002570E4">
        <w:trPr>
          <w:jc w:val="center"/>
        </w:trPr>
        <w:tc>
          <w:tcPr>
            <w:tcW w:w="4427" w:type="dxa"/>
            <w:tcBorders>
              <w:right w:val="single" w:sz="4" w:space="0" w:color="auto"/>
            </w:tcBorders>
          </w:tcPr>
          <w:p w14:paraId="285F9936" w14:textId="3242BEA3" w:rsidR="0045714D" w:rsidRPr="005647EB" w:rsidRDefault="0045714D"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6857405"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78C0E7FD" w14:textId="77777777" w:rsidR="0045714D" w:rsidRPr="005647EB" w:rsidRDefault="0045714D" w:rsidP="002570E4">
            <w:pPr>
              <w:pStyle w:val="TAL"/>
              <w:keepNext w:val="0"/>
              <w:keepLines w:val="0"/>
            </w:pPr>
          </w:p>
        </w:tc>
        <w:tc>
          <w:tcPr>
            <w:tcW w:w="1133" w:type="dxa"/>
            <w:tcBorders>
              <w:left w:val="single" w:sz="4" w:space="0" w:color="auto"/>
            </w:tcBorders>
          </w:tcPr>
          <w:p w14:paraId="1B90BEA3" w14:textId="77777777" w:rsidR="0045714D" w:rsidRPr="005647EB" w:rsidRDefault="0045714D" w:rsidP="002570E4">
            <w:pPr>
              <w:pStyle w:val="TAL"/>
              <w:keepNext w:val="0"/>
              <w:keepLines w:val="0"/>
            </w:pPr>
          </w:p>
        </w:tc>
      </w:tr>
      <w:tr w:rsidR="0045714D" w:rsidRPr="005647EB" w14:paraId="6A457CA5" w14:textId="77777777" w:rsidTr="002570E4">
        <w:trPr>
          <w:jc w:val="center"/>
        </w:trPr>
        <w:tc>
          <w:tcPr>
            <w:tcW w:w="4427" w:type="dxa"/>
            <w:tcBorders>
              <w:right w:val="single" w:sz="4" w:space="0" w:color="auto"/>
            </w:tcBorders>
          </w:tcPr>
          <w:p w14:paraId="3F041251" w14:textId="1FDD4350" w:rsidR="0045714D" w:rsidRPr="005647EB" w:rsidRDefault="002570E4" w:rsidP="002570E4">
            <w:pPr>
              <w:pStyle w:val="TAL"/>
              <w:keepNext w:val="0"/>
              <w:keepLines w:val="0"/>
            </w:pPr>
            <w:r w:rsidRPr="005647EB">
              <w:t xml:space="preserve"> </w:t>
            </w:r>
            <w:r w:rsidR="0045714D" w:rsidRPr="005647EB">
              <w:t>triggerType</w:t>
            </w:r>
            <w:r w:rsidRPr="005647EB">
              <w:t xml:space="preserve"> </w:t>
            </w:r>
            <w:r w:rsidR="0045714D" w:rsidRPr="005647EB">
              <w:t>CHOICE</w:t>
            </w:r>
            <w:r w:rsidRPr="005647EB">
              <w:t xml:space="preserve"> </w:t>
            </w:r>
            <w:r w:rsidR="0045714D" w:rsidRPr="005647EB">
              <w:t>{</w:t>
            </w:r>
          </w:p>
        </w:tc>
        <w:tc>
          <w:tcPr>
            <w:tcW w:w="2267" w:type="dxa"/>
            <w:tcBorders>
              <w:left w:val="single" w:sz="4" w:space="0" w:color="auto"/>
              <w:right w:val="single" w:sz="4" w:space="0" w:color="auto"/>
            </w:tcBorders>
          </w:tcPr>
          <w:p w14:paraId="1A3F7A3B"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1040E3E2" w14:textId="77777777" w:rsidR="0045714D" w:rsidRPr="005647EB" w:rsidRDefault="0045714D" w:rsidP="002570E4">
            <w:pPr>
              <w:pStyle w:val="TAL"/>
              <w:keepNext w:val="0"/>
              <w:keepLines w:val="0"/>
            </w:pPr>
          </w:p>
        </w:tc>
        <w:tc>
          <w:tcPr>
            <w:tcW w:w="1133" w:type="dxa"/>
            <w:tcBorders>
              <w:left w:val="single" w:sz="4" w:space="0" w:color="auto"/>
            </w:tcBorders>
          </w:tcPr>
          <w:p w14:paraId="2472FC4B" w14:textId="77777777" w:rsidR="0045714D" w:rsidRPr="005647EB" w:rsidRDefault="0045714D" w:rsidP="002570E4">
            <w:pPr>
              <w:pStyle w:val="TAL"/>
              <w:keepNext w:val="0"/>
              <w:keepLines w:val="0"/>
            </w:pPr>
          </w:p>
        </w:tc>
      </w:tr>
      <w:tr w:rsidR="0045714D" w:rsidRPr="005647EB" w14:paraId="3DA0055E" w14:textId="77777777" w:rsidTr="002570E4">
        <w:trPr>
          <w:jc w:val="center"/>
        </w:trPr>
        <w:tc>
          <w:tcPr>
            <w:tcW w:w="4427" w:type="dxa"/>
            <w:tcBorders>
              <w:right w:val="single" w:sz="4" w:space="0" w:color="auto"/>
            </w:tcBorders>
          </w:tcPr>
          <w:p w14:paraId="06CBB703" w14:textId="27B20A56" w:rsidR="0045714D" w:rsidRPr="005647EB" w:rsidRDefault="002570E4" w:rsidP="002570E4">
            <w:pPr>
              <w:pStyle w:val="TAL"/>
              <w:keepNext w:val="0"/>
              <w:keepLines w:val="0"/>
            </w:pPr>
            <w:r w:rsidRPr="005647EB">
              <w:t xml:space="preserve">  </w:t>
            </w:r>
            <w:r w:rsidR="0045714D" w:rsidRPr="005647EB">
              <w:t>event</w:t>
            </w:r>
            <w:r w:rsidRPr="005647EB">
              <w:t xml:space="preserve"> </w:t>
            </w:r>
            <w:r w:rsidR="0045714D" w:rsidRPr="005647EB">
              <w:t>SEQUENCE</w:t>
            </w:r>
            <w:r w:rsidRPr="005647EB">
              <w:t xml:space="preserve"> </w:t>
            </w:r>
            <w:r w:rsidR="0045714D" w:rsidRPr="005647EB">
              <w:t>{</w:t>
            </w:r>
          </w:p>
        </w:tc>
        <w:tc>
          <w:tcPr>
            <w:tcW w:w="2267" w:type="dxa"/>
            <w:tcBorders>
              <w:left w:val="single" w:sz="4" w:space="0" w:color="auto"/>
              <w:right w:val="single" w:sz="4" w:space="0" w:color="auto"/>
            </w:tcBorders>
          </w:tcPr>
          <w:p w14:paraId="5038A53D"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2827E303" w14:textId="77777777" w:rsidR="0045714D" w:rsidRPr="005647EB" w:rsidRDefault="0045714D" w:rsidP="002570E4">
            <w:pPr>
              <w:pStyle w:val="TAL"/>
              <w:keepNext w:val="0"/>
              <w:keepLines w:val="0"/>
            </w:pPr>
          </w:p>
        </w:tc>
        <w:tc>
          <w:tcPr>
            <w:tcW w:w="1133" w:type="dxa"/>
            <w:tcBorders>
              <w:left w:val="single" w:sz="4" w:space="0" w:color="auto"/>
            </w:tcBorders>
          </w:tcPr>
          <w:p w14:paraId="1D3CB95E" w14:textId="77777777" w:rsidR="0045714D" w:rsidRPr="005647EB" w:rsidRDefault="0045714D" w:rsidP="002570E4">
            <w:pPr>
              <w:pStyle w:val="TAL"/>
              <w:keepNext w:val="0"/>
              <w:keepLines w:val="0"/>
            </w:pPr>
          </w:p>
        </w:tc>
      </w:tr>
      <w:tr w:rsidR="0045714D" w:rsidRPr="005647EB" w14:paraId="0E2BB4B6" w14:textId="77777777" w:rsidTr="002570E4">
        <w:trPr>
          <w:jc w:val="center"/>
        </w:trPr>
        <w:tc>
          <w:tcPr>
            <w:tcW w:w="4427" w:type="dxa"/>
            <w:tcBorders>
              <w:right w:val="single" w:sz="4" w:space="0" w:color="auto"/>
            </w:tcBorders>
          </w:tcPr>
          <w:p w14:paraId="3EFAC628" w14:textId="60BCE0D5" w:rsidR="0045714D" w:rsidRPr="005647EB" w:rsidRDefault="002570E4" w:rsidP="002570E4">
            <w:pPr>
              <w:pStyle w:val="TAL"/>
              <w:keepNext w:val="0"/>
              <w:keepLines w:val="0"/>
            </w:pPr>
            <w:r w:rsidRPr="005647EB">
              <w:t xml:space="preserve">    </w:t>
            </w:r>
            <w:r w:rsidR="0045714D" w:rsidRPr="005647EB">
              <w:t>eventId</w:t>
            </w:r>
            <w:r w:rsidRPr="005647EB">
              <w:t xml:space="preserve"> </w:t>
            </w:r>
            <w:r w:rsidR="0045714D" w:rsidRPr="005647EB">
              <w:t>CHOICE</w:t>
            </w:r>
            <w:r w:rsidRPr="005647EB">
              <w:t xml:space="preserve"> </w:t>
            </w:r>
            <w:r w:rsidR="0045714D" w:rsidRPr="005647EB">
              <w:t>{</w:t>
            </w:r>
          </w:p>
        </w:tc>
        <w:tc>
          <w:tcPr>
            <w:tcW w:w="2267" w:type="dxa"/>
            <w:tcBorders>
              <w:left w:val="single" w:sz="4" w:space="0" w:color="auto"/>
              <w:right w:val="single" w:sz="4" w:space="0" w:color="auto"/>
            </w:tcBorders>
          </w:tcPr>
          <w:p w14:paraId="3590D2A9"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0FEE66FA" w14:textId="77777777" w:rsidR="0045714D" w:rsidRPr="005647EB" w:rsidRDefault="0045714D" w:rsidP="002570E4">
            <w:pPr>
              <w:pStyle w:val="TAL"/>
              <w:keepNext w:val="0"/>
              <w:keepLines w:val="0"/>
            </w:pPr>
          </w:p>
        </w:tc>
        <w:tc>
          <w:tcPr>
            <w:tcW w:w="1133" w:type="dxa"/>
            <w:tcBorders>
              <w:left w:val="single" w:sz="4" w:space="0" w:color="auto"/>
            </w:tcBorders>
          </w:tcPr>
          <w:p w14:paraId="47F14688" w14:textId="77777777" w:rsidR="0045714D" w:rsidRPr="005647EB" w:rsidRDefault="0045714D" w:rsidP="002570E4">
            <w:pPr>
              <w:pStyle w:val="TAL"/>
              <w:keepNext w:val="0"/>
              <w:keepLines w:val="0"/>
            </w:pPr>
          </w:p>
        </w:tc>
      </w:tr>
      <w:tr w:rsidR="0045714D" w:rsidRPr="005647EB" w14:paraId="5901E503" w14:textId="77777777" w:rsidTr="002570E4">
        <w:trPr>
          <w:jc w:val="center"/>
        </w:trPr>
        <w:tc>
          <w:tcPr>
            <w:tcW w:w="4427" w:type="dxa"/>
            <w:tcBorders>
              <w:right w:val="single" w:sz="4" w:space="0" w:color="auto"/>
            </w:tcBorders>
          </w:tcPr>
          <w:p w14:paraId="3DC073C6" w14:textId="371BB6A1" w:rsidR="0045714D" w:rsidRPr="005647EB" w:rsidRDefault="002570E4" w:rsidP="002570E4">
            <w:pPr>
              <w:pStyle w:val="TAL"/>
              <w:keepNext w:val="0"/>
              <w:keepLines w:val="0"/>
            </w:pPr>
            <w:r w:rsidRPr="005647EB">
              <w:t xml:space="preserve">     </w:t>
            </w:r>
            <w:r w:rsidR="0045714D" w:rsidRPr="005647EB">
              <w:t>eventA3</w:t>
            </w:r>
            <w:r w:rsidRPr="005647EB">
              <w:t xml:space="preserve"> </w:t>
            </w:r>
            <w:r w:rsidR="0045714D" w:rsidRPr="005647EB">
              <w:t>SEQUENCE</w:t>
            </w:r>
            <w:r w:rsidRPr="005647EB">
              <w:t xml:space="preserve"> </w:t>
            </w:r>
            <w:r w:rsidR="0045714D" w:rsidRPr="005647EB">
              <w:t>{</w:t>
            </w:r>
          </w:p>
        </w:tc>
        <w:tc>
          <w:tcPr>
            <w:tcW w:w="2267" w:type="dxa"/>
            <w:tcBorders>
              <w:left w:val="single" w:sz="4" w:space="0" w:color="auto"/>
              <w:right w:val="single" w:sz="4" w:space="0" w:color="auto"/>
            </w:tcBorders>
          </w:tcPr>
          <w:p w14:paraId="1B263B9D"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24C9B0DB" w14:textId="77777777" w:rsidR="0045714D" w:rsidRPr="005647EB" w:rsidRDefault="0045714D" w:rsidP="002570E4">
            <w:pPr>
              <w:pStyle w:val="TAL"/>
              <w:keepNext w:val="0"/>
              <w:keepLines w:val="0"/>
            </w:pPr>
          </w:p>
        </w:tc>
        <w:tc>
          <w:tcPr>
            <w:tcW w:w="1133" w:type="dxa"/>
            <w:tcBorders>
              <w:left w:val="single" w:sz="4" w:space="0" w:color="auto"/>
            </w:tcBorders>
          </w:tcPr>
          <w:p w14:paraId="68928B96" w14:textId="77777777" w:rsidR="0045714D" w:rsidRPr="005647EB" w:rsidRDefault="0045714D" w:rsidP="002570E4">
            <w:pPr>
              <w:pStyle w:val="TAL"/>
              <w:keepNext w:val="0"/>
              <w:keepLines w:val="0"/>
            </w:pPr>
          </w:p>
        </w:tc>
      </w:tr>
      <w:tr w:rsidR="0045714D" w:rsidRPr="005647EB" w14:paraId="124AB49F" w14:textId="77777777" w:rsidTr="002570E4">
        <w:trPr>
          <w:jc w:val="center"/>
        </w:trPr>
        <w:tc>
          <w:tcPr>
            <w:tcW w:w="4427" w:type="dxa"/>
            <w:tcBorders>
              <w:right w:val="single" w:sz="4" w:space="0" w:color="auto"/>
            </w:tcBorders>
          </w:tcPr>
          <w:p w14:paraId="38BB9708" w14:textId="3CD686A4" w:rsidR="0045714D" w:rsidRPr="005647EB" w:rsidRDefault="002570E4" w:rsidP="002570E4">
            <w:pPr>
              <w:pStyle w:val="TAL"/>
              <w:keepNext w:val="0"/>
              <w:keepLines w:val="0"/>
            </w:pPr>
            <w:r w:rsidRPr="005647EB">
              <w:t xml:space="preserve">       </w:t>
            </w:r>
            <w:r w:rsidR="0045714D" w:rsidRPr="005647EB">
              <w:t>a3-Offset</w:t>
            </w:r>
          </w:p>
        </w:tc>
        <w:tc>
          <w:tcPr>
            <w:tcW w:w="2267" w:type="dxa"/>
            <w:tcBorders>
              <w:left w:val="single" w:sz="4" w:space="0" w:color="auto"/>
              <w:right w:val="single" w:sz="4" w:space="0" w:color="auto"/>
            </w:tcBorders>
          </w:tcPr>
          <w:p w14:paraId="0F9DD9D0" w14:textId="2CD497C5" w:rsidR="0045714D" w:rsidRPr="005647EB" w:rsidRDefault="0045714D"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35B9B41D" w14:textId="31AB8518" w:rsidR="0045714D" w:rsidRPr="005647EB" w:rsidRDefault="0045714D"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03F952D" w14:textId="77777777" w:rsidR="0045714D" w:rsidRPr="005647EB" w:rsidRDefault="0045714D" w:rsidP="002570E4">
            <w:pPr>
              <w:pStyle w:val="TAL"/>
              <w:keepNext w:val="0"/>
              <w:keepLines w:val="0"/>
            </w:pPr>
          </w:p>
        </w:tc>
      </w:tr>
      <w:tr w:rsidR="0045714D" w:rsidRPr="005647EB" w14:paraId="7ACAB525" w14:textId="77777777" w:rsidTr="002570E4">
        <w:trPr>
          <w:jc w:val="center"/>
        </w:trPr>
        <w:tc>
          <w:tcPr>
            <w:tcW w:w="4427" w:type="dxa"/>
            <w:tcBorders>
              <w:right w:val="single" w:sz="4" w:space="0" w:color="auto"/>
            </w:tcBorders>
          </w:tcPr>
          <w:p w14:paraId="56FFDFFF" w14:textId="60937479" w:rsidR="0045714D" w:rsidRPr="005647EB" w:rsidRDefault="002570E4" w:rsidP="002570E4">
            <w:pPr>
              <w:pStyle w:val="TAL"/>
              <w:keepNext w:val="0"/>
              <w:keepLines w:val="0"/>
            </w:pPr>
            <w:r w:rsidRPr="005647EB">
              <w:t xml:space="preserve">       </w:t>
            </w:r>
            <w:r w:rsidR="0045714D" w:rsidRPr="005647EB">
              <w:t>reportOnLeave</w:t>
            </w:r>
          </w:p>
        </w:tc>
        <w:tc>
          <w:tcPr>
            <w:tcW w:w="2267" w:type="dxa"/>
            <w:tcBorders>
              <w:left w:val="single" w:sz="4" w:space="0" w:color="auto"/>
              <w:right w:val="single" w:sz="4" w:space="0" w:color="auto"/>
            </w:tcBorders>
          </w:tcPr>
          <w:p w14:paraId="3141283B" w14:textId="77777777" w:rsidR="0045714D" w:rsidRPr="005647EB" w:rsidRDefault="0045714D" w:rsidP="002570E4">
            <w:pPr>
              <w:pStyle w:val="TAL"/>
              <w:keepNext w:val="0"/>
              <w:keepLines w:val="0"/>
            </w:pPr>
            <w:r w:rsidRPr="005647EB">
              <w:t>FALSE</w:t>
            </w:r>
          </w:p>
        </w:tc>
        <w:tc>
          <w:tcPr>
            <w:tcW w:w="1700" w:type="dxa"/>
            <w:tcBorders>
              <w:left w:val="single" w:sz="4" w:space="0" w:color="auto"/>
              <w:right w:val="single" w:sz="4" w:space="0" w:color="auto"/>
            </w:tcBorders>
          </w:tcPr>
          <w:p w14:paraId="2BB13D2C" w14:textId="77777777" w:rsidR="0045714D" w:rsidRPr="005647EB" w:rsidRDefault="0045714D" w:rsidP="002570E4">
            <w:pPr>
              <w:pStyle w:val="TAL"/>
              <w:keepNext w:val="0"/>
              <w:keepLines w:val="0"/>
            </w:pPr>
          </w:p>
        </w:tc>
        <w:tc>
          <w:tcPr>
            <w:tcW w:w="1133" w:type="dxa"/>
            <w:tcBorders>
              <w:left w:val="single" w:sz="4" w:space="0" w:color="auto"/>
            </w:tcBorders>
          </w:tcPr>
          <w:p w14:paraId="49847D60" w14:textId="77777777" w:rsidR="0045714D" w:rsidRPr="005647EB" w:rsidRDefault="0045714D" w:rsidP="002570E4">
            <w:pPr>
              <w:pStyle w:val="TAL"/>
              <w:keepNext w:val="0"/>
              <w:keepLines w:val="0"/>
            </w:pPr>
          </w:p>
        </w:tc>
      </w:tr>
      <w:tr w:rsidR="0045714D" w:rsidRPr="005647EB" w14:paraId="38559A26" w14:textId="77777777" w:rsidTr="002570E4">
        <w:trPr>
          <w:jc w:val="center"/>
        </w:trPr>
        <w:tc>
          <w:tcPr>
            <w:tcW w:w="4427" w:type="dxa"/>
            <w:tcBorders>
              <w:right w:val="single" w:sz="4" w:space="0" w:color="auto"/>
            </w:tcBorders>
          </w:tcPr>
          <w:p w14:paraId="4D945483" w14:textId="6BB2CFB5" w:rsidR="0045714D" w:rsidRPr="005647EB" w:rsidRDefault="002570E4" w:rsidP="002570E4">
            <w:pPr>
              <w:pStyle w:val="TAL"/>
              <w:keepNext w:val="0"/>
              <w:keepLines w:val="0"/>
            </w:pPr>
            <w:r w:rsidRPr="005647EB">
              <w:t xml:space="preserve">      </w:t>
            </w:r>
            <w:r w:rsidR="0045714D" w:rsidRPr="005647EB">
              <w:t>}</w:t>
            </w:r>
          </w:p>
        </w:tc>
        <w:tc>
          <w:tcPr>
            <w:tcW w:w="2267" w:type="dxa"/>
            <w:tcBorders>
              <w:left w:val="single" w:sz="4" w:space="0" w:color="auto"/>
              <w:right w:val="single" w:sz="4" w:space="0" w:color="auto"/>
            </w:tcBorders>
          </w:tcPr>
          <w:p w14:paraId="4E7AFA09"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5ED6F9F1" w14:textId="77777777" w:rsidR="0045714D" w:rsidRPr="005647EB" w:rsidRDefault="0045714D" w:rsidP="002570E4">
            <w:pPr>
              <w:pStyle w:val="TAL"/>
              <w:keepNext w:val="0"/>
              <w:keepLines w:val="0"/>
            </w:pPr>
          </w:p>
        </w:tc>
        <w:tc>
          <w:tcPr>
            <w:tcW w:w="1133" w:type="dxa"/>
            <w:tcBorders>
              <w:left w:val="single" w:sz="4" w:space="0" w:color="auto"/>
            </w:tcBorders>
          </w:tcPr>
          <w:p w14:paraId="783F881C" w14:textId="77777777" w:rsidR="0045714D" w:rsidRPr="005647EB" w:rsidRDefault="0045714D" w:rsidP="002570E4">
            <w:pPr>
              <w:pStyle w:val="TAL"/>
              <w:keepNext w:val="0"/>
              <w:keepLines w:val="0"/>
            </w:pPr>
          </w:p>
        </w:tc>
      </w:tr>
      <w:tr w:rsidR="0045714D" w:rsidRPr="005647EB" w14:paraId="56079729" w14:textId="77777777" w:rsidTr="002570E4">
        <w:trPr>
          <w:jc w:val="center"/>
        </w:trPr>
        <w:tc>
          <w:tcPr>
            <w:tcW w:w="4427" w:type="dxa"/>
            <w:tcBorders>
              <w:right w:val="single" w:sz="4" w:space="0" w:color="auto"/>
            </w:tcBorders>
          </w:tcPr>
          <w:p w14:paraId="470786EF" w14:textId="3326BD6C" w:rsidR="0045714D" w:rsidRPr="005647EB" w:rsidRDefault="002570E4" w:rsidP="002570E4">
            <w:pPr>
              <w:pStyle w:val="TAL"/>
              <w:keepNext w:val="0"/>
              <w:keepLines w:val="0"/>
            </w:pPr>
            <w:r w:rsidRPr="005647EB">
              <w:t xml:space="preserve">    </w:t>
            </w:r>
            <w:r w:rsidR="0045714D" w:rsidRPr="005647EB">
              <w:t>}</w:t>
            </w:r>
          </w:p>
        </w:tc>
        <w:tc>
          <w:tcPr>
            <w:tcW w:w="2267" w:type="dxa"/>
            <w:tcBorders>
              <w:left w:val="single" w:sz="4" w:space="0" w:color="auto"/>
              <w:right w:val="single" w:sz="4" w:space="0" w:color="auto"/>
            </w:tcBorders>
          </w:tcPr>
          <w:p w14:paraId="06D06495"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03AF4EDF" w14:textId="77777777" w:rsidR="0045714D" w:rsidRPr="005647EB" w:rsidRDefault="0045714D" w:rsidP="002570E4">
            <w:pPr>
              <w:pStyle w:val="TAL"/>
              <w:keepNext w:val="0"/>
              <w:keepLines w:val="0"/>
            </w:pPr>
          </w:p>
        </w:tc>
        <w:tc>
          <w:tcPr>
            <w:tcW w:w="1133" w:type="dxa"/>
            <w:tcBorders>
              <w:left w:val="single" w:sz="4" w:space="0" w:color="auto"/>
            </w:tcBorders>
          </w:tcPr>
          <w:p w14:paraId="777170F6" w14:textId="77777777" w:rsidR="0045714D" w:rsidRPr="005647EB" w:rsidRDefault="0045714D" w:rsidP="002570E4">
            <w:pPr>
              <w:pStyle w:val="TAL"/>
              <w:keepNext w:val="0"/>
              <w:keepLines w:val="0"/>
            </w:pPr>
          </w:p>
        </w:tc>
      </w:tr>
      <w:tr w:rsidR="0045714D" w:rsidRPr="005647EB" w14:paraId="6FDC5C57" w14:textId="77777777" w:rsidTr="002570E4">
        <w:trPr>
          <w:jc w:val="center"/>
        </w:trPr>
        <w:tc>
          <w:tcPr>
            <w:tcW w:w="4427" w:type="dxa"/>
            <w:tcBorders>
              <w:right w:val="single" w:sz="4" w:space="0" w:color="auto"/>
            </w:tcBorders>
          </w:tcPr>
          <w:p w14:paraId="7C3EDB3B" w14:textId="65EBE94E" w:rsidR="0045714D" w:rsidRPr="005647EB" w:rsidRDefault="002570E4" w:rsidP="002570E4">
            <w:pPr>
              <w:pStyle w:val="TAL"/>
              <w:keepNext w:val="0"/>
              <w:keepLines w:val="0"/>
            </w:pPr>
            <w:r w:rsidRPr="005647EB">
              <w:t xml:space="preserve">    </w:t>
            </w:r>
            <w:r w:rsidR="0045714D" w:rsidRPr="005647EB">
              <w:t>Hysteresis</w:t>
            </w:r>
          </w:p>
        </w:tc>
        <w:tc>
          <w:tcPr>
            <w:tcW w:w="2267" w:type="dxa"/>
            <w:tcBorders>
              <w:left w:val="single" w:sz="4" w:space="0" w:color="auto"/>
              <w:right w:val="single" w:sz="4" w:space="0" w:color="auto"/>
            </w:tcBorders>
          </w:tcPr>
          <w:p w14:paraId="126D5063" w14:textId="2D10ECB7" w:rsidR="0045714D" w:rsidRPr="005647EB" w:rsidRDefault="0045714D"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06B19373" w14:textId="4A172EAE" w:rsidR="0045714D" w:rsidRPr="005647EB" w:rsidRDefault="0045714D"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5726011" w14:textId="77777777" w:rsidR="0045714D" w:rsidRPr="005647EB" w:rsidRDefault="0045714D" w:rsidP="002570E4">
            <w:pPr>
              <w:pStyle w:val="TAL"/>
              <w:keepNext w:val="0"/>
              <w:keepLines w:val="0"/>
            </w:pPr>
          </w:p>
        </w:tc>
      </w:tr>
      <w:tr w:rsidR="0045714D" w:rsidRPr="005647EB" w14:paraId="7FBEE296"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3CF7295" w14:textId="6FC48566" w:rsidR="0045714D" w:rsidRPr="005647EB" w:rsidRDefault="002570E4" w:rsidP="002570E4">
            <w:pPr>
              <w:pStyle w:val="TAH"/>
              <w:keepNext w:val="0"/>
              <w:keepLines w:val="0"/>
              <w:jc w:val="left"/>
              <w:rPr>
                <w:b w:val="0"/>
              </w:rPr>
            </w:pPr>
            <w:r w:rsidRPr="005647EB">
              <w:rPr>
                <w:b w:val="0"/>
              </w:rPr>
              <w:t xml:space="preserve">    </w:t>
            </w:r>
            <w:r w:rsidR="0045714D"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786BBD6E" w14:textId="5A4699F5" w:rsidR="0045714D" w:rsidRPr="005647EB" w:rsidRDefault="0045714D"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584F162D" w14:textId="77777777" w:rsidR="0045714D" w:rsidRPr="005647EB" w:rsidRDefault="0045714D"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D12A7DE" w14:textId="77777777" w:rsidR="0045714D" w:rsidRPr="005647EB" w:rsidRDefault="0045714D" w:rsidP="002570E4">
            <w:pPr>
              <w:pStyle w:val="TAH"/>
              <w:keepNext w:val="0"/>
              <w:keepLines w:val="0"/>
              <w:jc w:val="left"/>
              <w:rPr>
                <w:b w:val="0"/>
              </w:rPr>
            </w:pPr>
          </w:p>
        </w:tc>
      </w:tr>
      <w:tr w:rsidR="0045714D" w:rsidRPr="005647EB" w14:paraId="3B49D667"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90786E8" w14:textId="4F6323EB" w:rsidR="0045714D" w:rsidRPr="005647EB" w:rsidRDefault="002570E4" w:rsidP="002570E4">
            <w:pPr>
              <w:pStyle w:val="TAH"/>
              <w:keepNext w:val="0"/>
              <w:keepLines w:val="0"/>
              <w:jc w:val="left"/>
              <w:rPr>
                <w:b w:val="0"/>
              </w:rPr>
            </w:pPr>
            <w:r w:rsidRPr="005647EB">
              <w:rPr>
                <w:b w:val="0"/>
              </w:rPr>
              <w:t xml:space="preserve">    </w:t>
            </w:r>
            <w:r w:rsidR="0045714D"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0CF5A36" w14:textId="77777777" w:rsidR="0045714D" w:rsidRPr="005647EB" w:rsidRDefault="0045714D"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7DC47A9E" w14:textId="77777777" w:rsidR="0045714D" w:rsidRPr="005647EB" w:rsidRDefault="0045714D"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5A0F7A8" w14:textId="77777777" w:rsidR="0045714D" w:rsidRPr="005647EB" w:rsidRDefault="0045714D" w:rsidP="002570E4">
            <w:pPr>
              <w:pStyle w:val="TAH"/>
              <w:keepNext w:val="0"/>
              <w:keepLines w:val="0"/>
              <w:jc w:val="left"/>
              <w:rPr>
                <w:b w:val="0"/>
              </w:rPr>
            </w:pPr>
          </w:p>
        </w:tc>
      </w:tr>
      <w:tr w:rsidR="0045714D" w:rsidRPr="005647EB" w14:paraId="53AAA83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AB2F653" w14:textId="484954BB" w:rsidR="0045714D" w:rsidRPr="005647EB" w:rsidRDefault="002570E4" w:rsidP="002570E4">
            <w:pPr>
              <w:pStyle w:val="TAH"/>
              <w:keepNext w:val="0"/>
              <w:keepLines w:val="0"/>
              <w:jc w:val="left"/>
              <w:rPr>
                <w:b w:val="0"/>
              </w:rPr>
            </w:pPr>
            <w:r w:rsidRPr="005647EB">
              <w:rPr>
                <w:b w:val="0"/>
              </w:rPr>
              <w:t xml:space="preserve">  </w:t>
            </w:r>
            <w:r w:rsidR="0045714D"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5EA09DE0" w14:textId="77777777" w:rsidR="0045714D" w:rsidRPr="005647EB" w:rsidRDefault="0045714D"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52D57E67" w14:textId="77777777" w:rsidR="0045714D" w:rsidRPr="005647EB" w:rsidRDefault="0045714D"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35F2210" w14:textId="77777777" w:rsidR="0045714D" w:rsidRPr="005647EB" w:rsidRDefault="0045714D" w:rsidP="002570E4">
            <w:pPr>
              <w:pStyle w:val="TAH"/>
              <w:keepNext w:val="0"/>
              <w:keepLines w:val="0"/>
              <w:jc w:val="left"/>
              <w:rPr>
                <w:b w:val="0"/>
              </w:rPr>
            </w:pPr>
          </w:p>
        </w:tc>
      </w:tr>
    </w:tbl>
    <w:p w14:paraId="55031440" w14:textId="77777777" w:rsidR="0045714D" w:rsidRPr="005647EB" w:rsidRDefault="0045714D" w:rsidP="002570E4"/>
    <w:p w14:paraId="722CBAC8" w14:textId="77777777" w:rsidR="0045714D" w:rsidRPr="005647EB" w:rsidRDefault="0045714D" w:rsidP="002570E4">
      <w:pPr>
        <w:pStyle w:val="TH"/>
        <w:keepNext w:val="0"/>
        <w:keepLines w:val="0"/>
      </w:pPr>
      <w:r w:rsidRPr="005647EB">
        <w:t xml:space="preserve">Table 8.4.14.4.3-4: </w:t>
      </w:r>
      <w:r w:rsidRPr="005647EB">
        <w:rPr>
          <w:i/>
        </w:rPr>
        <w:t>MeasurementReport</w:t>
      </w:r>
      <w:r w:rsidRPr="005647EB">
        <w:rPr>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45714D" w:rsidRPr="005647EB" w14:paraId="48B126C6" w14:textId="77777777" w:rsidTr="002570E4">
        <w:trPr>
          <w:jc w:val="center"/>
        </w:trPr>
        <w:tc>
          <w:tcPr>
            <w:tcW w:w="9637" w:type="dxa"/>
            <w:gridSpan w:val="4"/>
            <w:shd w:val="clear" w:color="auto" w:fill="auto"/>
          </w:tcPr>
          <w:p w14:paraId="39067B33" w14:textId="59FCEBA1" w:rsidR="0045714D" w:rsidRPr="005647EB" w:rsidRDefault="0045714D"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45714D" w:rsidRPr="005647EB" w14:paraId="1770FD44" w14:textId="77777777" w:rsidTr="002570E4">
        <w:trPr>
          <w:jc w:val="center"/>
        </w:trPr>
        <w:tc>
          <w:tcPr>
            <w:tcW w:w="4535" w:type="dxa"/>
            <w:tcBorders>
              <w:bottom w:val="single" w:sz="4" w:space="0" w:color="auto"/>
            </w:tcBorders>
            <w:shd w:val="clear" w:color="auto" w:fill="auto"/>
          </w:tcPr>
          <w:p w14:paraId="4F294C33" w14:textId="340D53DF"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7E5D2B4C" w14:textId="77777777" w:rsidR="0045714D" w:rsidRPr="005647EB" w:rsidRDefault="0045714D" w:rsidP="002570E4">
            <w:pPr>
              <w:pStyle w:val="TAH"/>
              <w:keepNext w:val="0"/>
              <w:keepLines w:val="0"/>
            </w:pPr>
            <w:r w:rsidRPr="005647EB">
              <w:t>Value/Remark</w:t>
            </w:r>
          </w:p>
        </w:tc>
        <w:tc>
          <w:tcPr>
            <w:tcW w:w="1700" w:type="dxa"/>
            <w:tcBorders>
              <w:bottom w:val="single" w:sz="4" w:space="0" w:color="auto"/>
            </w:tcBorders>
            <w:shd w:val="clear" w:color="auto" w:fill="auto"/>
          </w:tcPr>
          <w:p w14:paraId="5752FC97" w14:textId="77777777" w:rsidR="0045714D" w:rsidRPr="005647EB" w:rsidRDefault="0045714D" w:rsidP="002570E4">
            <w:pPr>
              <w:pStyle w:val="TAH"/>
              <w:keepNext w:val="0"/>
              <w:keepLines w:val="0"/>
            </w:pPr>
            <w:r w:rsidRPr="005647EB">
              <w:t>Comment</w:t>
            </w:r>
          </w:p>
        </w:tc>
        <w:tc>
          <w:tcPr>
            <w:tcW w:w="1135" w:type="dxa"/>
            <w:tcBorders>
              <w:bottom w:val="single" w:sz="4" w:space="0" w:color="auto"/>
            </w:tcBorders>
            <w:shd w:val="clear" w:color="auto" w:fill="auto"/>
          </w:tcPr>
          <w:p w14:paraId="25B121F8" w14:textId="77777777" w:rsidR="0045714D" w:rsidRPr="005647EB" w:rsidRDefault="0045714D" w:rsidP="002570E4">
            <w:pPr>
              <w:pStyle w:val="TAH"/>
              <w:keepNext w:val="0"/>
              <w:keepLines w:val="0"/>
            </w:pPr>
            <w:r w:rsidRPr="005647EB">
              <w:t>Condition</w:t>
            </w:r>
          </w:p>
        </w:tc>
      </w:tr>
      <w:tr w:rsidR="0045714D" w:rsidRPr="005647EB" w14:paraId="038B67CD" w14:textId="77777777" w:rsidTr="002570E4">
        <w:trPr>
          <w:jc w:val="center"/>
        </w:trPr>
        <w:tc>
          <w:tcPr>
            <w:tcW w:w="4535" w:type="dxa"/>
            <w:tcBorders>
              <w:top w:val="single" w:sz="4" w:space="0" w:color="auto"/>
              <w:bottom w:val="single" w:sz="4" w:space="0" w:color="auto"/>
            </w:tcBorders>
            <w:shd w:val="clear" w:color="auto" w:fill="auto"/>
          </w:tcPr>
          <w:p w14:paraId="64B0C8D5" w14:textId="376AAF53" w:rsidR="0045714D" w:rsidRPr="005647EB" w:rsidRDefault="0045714D" w:rsidP="002570E4">
            <w:pPr>
              <w:pStyle w:val="TAL"/>
              <w:keepNext w:val="0"/>
              <w:keepLines w:val="0"/>
            </w:pPr>
            <w:r w:rsidRPr="005647EB">
              <w:t>MeasurementReport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shd w:val="clear" w:color="auto" w:fill="auto"/>
          </w:tcPr>
          <w:p w14:paraId="6D1576E2"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6B7E9E55"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738D01CF" w14:textId="77777777" w:rsidR="0045714D" w:rsidRPr="005647EB" w:rsidRDefault="0045714D" w:rsidP="002570E4">
            <w:pPr>
              <w:pStyle w:val="TAL"/>
              <w:keepNext w:val="0"/>
              <w:keepLines w:val="0"/>
            </w:pPr>
          </w:p>
        </w:tc>
      </w:tr>
      <w:tr w:rsidR="0045714D" w:rsidRPr="005647EB" w14:paraId="6E123ADC" w14:textId="77777777" w:rsidTr="002570E4">
        <w:trPr>
          <w:jc w:val="center"/>
        </w:trPr>
        <w:tc>
          <w:tcPr>
            <w:tcW w:w="4535" w:type="dxa"/>
            <w:tcBorders>
              <w:top w:val="single" w:sz="4" w:space="0" w:color="auto"/>
              <w:bottom w:val="single" w:sz="4" w:space="0" w:color="auto"/>
            </w:tcBorders>
            <w:shd w:val="clear" w:color="auto" w:fill="auto"/>
          </w:tcPr>
          <w:p w14:paraId="1619D1DB" w14:textId="26E21218" w:rsidR="0045714D" w:rsidRPr="005647EB" w:rsidRDefault="002570E4" w:rsidP="002570E4">
            <w:pPr>
              <w:pStyle w:val="TAL"/>
              <w:keepNext w:val="0"/>
              <w:keepLines w:val="0"/>
            </w:pPr>
            <w:r w:rsidRPr="005647EB">
              <w:t xml:space="preserve">  </w:t>
            </w:r>
            <w:r w:rsidR="0045714D" w:rsidRPr="005647EB">
              <w:t>criticalExtensions</w:t>
            </w:r>
            <w:r w:rsidRPr="005647EB">
              <w:t xml:space="preserve"> </w:t>
            </w:r>
            <w:r w:rsidR="0045714D" w:rsidRPr="005647EB">
              <w:t>CHOICE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779482BE"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1768981B"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229FF8A3" w14:textId="77777777" w:rsidR="0045714D" w:rsidRPr="005647EB" w:rsidRDefault="0045714D" w:rsidP="002570E4">
            <w:pPr>
              <w:pStyle w:val="TAL"/>
              <w:keepNext w:val="0"/>
              <w:keepLines w:val="0"/>
            </w:pPr>
          </w:p>
        </w:tc>
      </w:tr>
      <w:tr w:rsidR="0045714D" w:rsidRPr="005647EB" w14:paraId="56121119" w14:textId="77777777" w:rsidTr="002570E4">
        <w:trPr>
          <w:jc w:val="center"/>
        </w:trPr>
        <w:tc>
          <w:tcPr>
            <w:tcW w:w="4535" w:type="dxa"/>
            <w:tcBorders>
              <w:top w:val="single" w:sz="4" w:space="0" w:color="auto"/>
              <w:bottom w:val="single" w:sz="4" w:space="0" w:color="auto"/>
            </w:tcBorders>
            <w:shd w:val="clear" w:color="auto" w:fill="auto"/>
          </w:tcPr>
          <w:p w14:paraId="4C690C39" w14:textId="13AFE2EF" w:rsidR="0045714D" w:rsidRPr="005647EB" w:rsidRDefault="002570E4" w:rsidP="002570E4">
            <w:pPr>
              <w:pStyle w:val="TAL"/>
              <w:keepNext w:val="0"/>
              <w:keepLines w:val="0"/>
            </w:pPr>
            <w:r w:rsidRPr="005647EB">
              <w:t xml:space="preserve">    </w:t>
            </w:r>
            <w:r w:rsidR="0045714D" w:rsidRPr="005647EB">
              <w:t>c1</w:t>
            </w:r>
            <w:r w:rsidRPr="005647EB">
              <w:t xml:space="preserve"> </w:t>
            </w:r>
            <w:r w:rsidR="0045714D" w:rsidRPr="005647EB">
              <w:t>CHOICE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7506BBBF"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1E5D94CF"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7229DF2" w14:textId="77777777" w:rsidR="0045714D" w:rsidRPr="005647EB" w:rsidRDefault="0045714D" w:rsidP="002570E4">
            <w:pPr>
              <w:pStyle w:val="TAL"/>
              <w:keepNext w:val="0"/>
              <w:keepLines w:val="0"/>
            </w:pPr>
          </w:p>
        </w:tc>
      </w:tr>
      <w:tr w:rsidR="0045714D" w:rsidRPr="005647EB" w14:paraId="7D5C20CB" w14:textId="77777777" w:rsidTr="002570E4">
        <w:trPr>
          <w:jc w:val="center"/>
        </w:trPr>
        <w:tc>
          <w:tcPr>
            <w:tcW w:w="4535" w:type="dxa"/>
            <w:tcBorders>
              <w:top w:val="single" w:sz="4" w:space="0" w:color="auto"/>
              <w:bottom w:val="single" w:sz="4" w:space="0" w:color="auto"/>
            </w:tcBorders>
            <w:shd w:val="clear" w:color="auto" w:fill="auto"/>
          </w:tcPr>
          <w:p w14:paraId="0E26D12A" w14:textId="6B1980C7" w:rsidR="0045714D" w:rsidRPr="005647EB" w:rsidRDefault="002570E4" w:rsidP="002570E4">
            <w:pPr>
              <w:pStyle w:val="TAL"/>
              <w:keepNext w:val="0"/>
              <w:keepLines w:val="0"/>
            </w:pPr>
            <w:r w:rsidRPr="005647EB">
              <w:t xml:space="preserve">      </w:t>
            </w:r>
            <w:r w:rsidR="0045714D" w:rsidRPr="005647EB">
              <w:t>measurementReport-r8</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0232ED03"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76BB3AC4"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7CA77A1" w14:textId="77777777" w:rsidR="0045714D" w:rsidRPr="005647EB" w:rsidRDefault="0045714D" w:rsidP="002570E4">
            <w:pPr>
              <w:pStyle w:val="TAL"/>
              <w:keepNext w:val="0"/>
              <w:keepLines w:val="0"/>
            </w:pPr>
          </w:p>
        </w:tc>
      </w:tr>
      <w:tr w:rsidR="0045714D" w:rsidRPr="005647EB" w14:paraId="38876768" w14:textId="77777777" w:rsidTr="002570E4">
        <w:trPr>
          <w:jc w:val="center"/>
        </w:trPr>
        <w:tc>
          <w:tcPr>
            <w:tcW w:w="4535" w:type="dxa"/>
            <w:tcBorders>
              <w:top w:val="single" w:sz="4" w:space="0" w:color="auto"/>
              <w:bottom w:val="single" w:sz="4" w:space="0" w:color="auto"/>
            </w:tcBorders>
            <w:shd w:val="clear" w:color="auto" w:fill="auto"/>
          </w:tcPr>
          <w:p w14:paraId="52630C9F" w14:textId="5151EF2F" w:rsidR="0045714D" w:rsidRPr="005647EB" w:rsidRDefault="002570E4" w:rsidP="002570E4">
            <w:pPr>
              <w:pStyle w:val="TAL"/>
              <w:keepNext w:val="0"/>
              <w:keepLines w:val="0"/>
            </w:pPr>
            <w:r w:rsidRPr="005647EB">
              <w:t xml:space="preserve">        </w:t>
            </w:r>
            <w:r w:rsidR="0045714D" w:rsidRPr="005647EB">
              <w:t>measResults</w:t>
            </w:r>
            <w:r w:rsidRPr="005647EB">
              <w:t xml:space="preserve"> </w:t>
            </w:r>
            <w:r w:rsidR="0045714D" w:rsidRPr="005647EB">
              <w:t>::=</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3CE819C9"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2F320EAF"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2E6A212C" w14:textId="77777777" w:rsidR="0045714D" w:rsidRPr="005647EB" w:rsidRDefault="0045714D" w:rsidP="002570E4">
            <w:pPr>
              <w:pStyle w:val="TAL"/>
              <w:keepNext w:val="0"/>
              <w:keepLines w:val="0"/>
            </w:pPr>
          </w:p>
        </w:tc>
      </w:tr>
      <w:tr w:rsidR="0045714D" w:rsidRPr="005647EB" w14:paraId="0EFEA29C" w14:textId="77777777" w:rsidTr="002570E4">
        <w:trPr>
          <w:jc w:val="center"/>
        </w:trPr>
        <w:tc>
          <w:tcPr>
            <w:tcW w:w="4535" w:type="dxa"/>
            <w:tcBorders>
              <w:top w:val="single" w:sz="4" w:space="0" w:color="auto"/>
              <w:bottom w:val="single" w:sz="4" w:space="0" w:color="auto"/>
            </w:tcBorders>
            <w:shd w:val="clear" w:color="auto" w:fill="auto"/>
          </w:tcPr>
          <w:p w14:paraId="3D96D321" w14:textId="3C192296" w:rsidR="0045714D" w:rsidRPr="005647EB" w:rsidRDefault="002570E4" w:rsidP="002570E4">
            <w:pPr>
              <w:pStyle w:val="TAL"/>
              <w:keepNext w:val="0"/>
              <w:keepLines w:val="0"/>
            </w:pPr>
            <w:r w:rsidRPr="005647EB">
              <w:t xml:space="preserve">          </w:t>
            </w:r>
            <w:r w:rsidR="0045714D" w:rsidRPr="005647EB">
              <w:t>measId</w:t>
            </w:r>
          </w:p>
        </w:tc>
        <w:tc>
          <w:tcPr>
            <w:tcW w:w="2267" w:type="dxa"/>
            <w:tcBorders>
              <w:top w:val="single" w:sz="4" w:space="0" w:color="auto"/>
              <w:bottom w:val="single" w:sz="4" w:space="0" w:color="auto"/>
            </w:tcBorders>
            <w:shd w:val="clear" w:color="auto" w:fill="auto"/>
          </w:tcPr>
          <w:p w14:paraId="5E2E645D" w14:textId="77777777" w:rsidR="0045714D" w:rsidRPr="005647EB" w:rsidRDefault="0045714D"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34CD39A6"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4029646E" w14:textId="77777777" w:rsidR="0045714D" w:rsidRPr="005647EB" w:rsidRDefault="0045714D" w:rsidP="002570E4">
            <w:pPr>
              <w:pStyle w:val="TAL"/>
              <w:keepNext w:val="0"/>
              <w:keepLines w:val="0"/>
            </w:pPr>
          </w:p>
        </w:tc>
      </w:tr>
      <w:tr w:rsidR="0045714D" w:rsidRPr="005647EB" w14:paraId="13CE9CC6" w14:textId="77777777" w:rsidTr="002570E4">
        <w:trPr>
          <w:jc w:val="center"/>
        </w:trPr>
        <w:tc>
          <w:tcPr>
            <w:tcW w:w="4535" w:type="dxa"/>
            <w:tcBorders>
              <w:top w:val="single" w:sz="4" w:space="0" w:color="auto"/>
              <w:bottom w:val="single" w:sz="4" w:space="0" w:color="auto"/>
            </w:tcBorders>
            <w:shd w:val="clear" w:color="auto" w:fill="auto"/>
          </w:tcPr>
          <w:p w14:paraId="59B0FB8F" w14:textId="14CE9052" w:rsidR="0045714D" w:rsidRPr="005647EB" w:rsidRDefault="002570E4" w:rsidP="002570E4">
            <w:pPr>
              <w:pStyle w:val="TAL"/>
              <w:keepNext w:val="0"/>
              <w:keepLines w:val="0"/>
            </w:pPr>
            <w:r w:rsidRPr="005647EB">
              <w:t xml:space="preserve">          </w:t>
            </w:r>
            <w:r w:rsidR="0045714D" w:rsidRPr="005647EB">
              <w:t>measResult</w:t>
            </w:r>
            <w:r w:rsidR="0045714D" w:rsidRPr="005647EB">
              <w:rPr>
                <w:lang w:eastAsia="zh-CN"/>
              </w:rPr>
              <w:t>P</w:t>
            </w:r>
            <w:r w:rsidR="0045714D" w:rsidRPr="005647EB">
              <w:t>Cell</w:t>
            </w:r>
            <w:r w:rsidRPr="005647EB">
              <w:rPr>
                <w:lang w:eastAsia="zh-CN"/>
              </w:rPr>
              <w:t xml:space="preserve"> </w:t>
            </w:r>
            <w:r w:rsidR="0045714D" w:rsidRPr="005647EB">
              <w:t>::=</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75AF8253"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6927A123"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305DA6A4" w14:textId="77777777" w:rsidR="0045714D" w:rsidRPr="005647EB" w:rsidRDefault="0045714D" w:rsidP="002570E4">
            <w:pPr>
              <w:pStyle w:val="TAL"/>
              <w:keepNext w:val="0"/>
              <w:keepLines w:val="0"/>
            </w:pPr>
          </w:p>
        </w:tc>
      </w:tr>
      <w:tr w:rsidR="0045714D" w:rsidRPr="005647EB" w14:paraId="67BB267A" w14:textId="77777777" w:rsidTr="002570E4">
        <w:trPr>
          <w:jc w:val="center"/>
        </w:trPr>
        <w:tc>
          <w:tcPr>
            <w:tcW w:w="4535" w:type="dxa"/>
            <w:tcBorders>
              <w:top w:val="single" w:sz="4" w:space="0" w:color="auto"/>
              <w:bottom w:val="single" w:sz="4" w:space="0" w:color="auto"/>
            </w:tcBorders>
            <w:shd w:val="clear" w:color="auto" w:fill="auto"/>
          </w:tcPr>
          <w:p w14:paraId="78611E6F" w14:textId="03B83DA3" w:rsidR="0045714D" w:rsidRPr="005647EB" w:rsidRDefault="002570E4" w:rsidP="002570E4">
            <w:pPr>
              <w:pStyle w:val="TAL"/>
              <w:keepNext w:val="0"/>
              <w:keepLines w:val="0"/>
            </w:pPr>
            <w:r w:rsidRPr="005647EB">
              <w:t xml:space="preserve">            </w:t>
            </w:r>
            <w:r w:rsidR="0045714D" w:rsidRPr="005647EB">
              <w:t>rsrpResult</w:t>
            </w:r>
          </w:p>
        </w:tc>
        <w:tc>
          <w:tcPr>
            <w:tcW w:w="2267" w:type="dxa"/>
            <w:tcBorders>
              <w:top w:val="single" w:sz="4" w:space="0" w:color="auto"/>
              <w:bottom w:val="single" w:sz="4" w:space="0" w:color="auto"/>
            </w:tcBorders>
            <w:shd w:val="clear" w:color="auto" w:fill="auto"/>
          </w:tcPr>
          <w:p w14:paraId="40D9859B" w14:textId="77777777" w:rsidR="0045714D" w:rsidRPr="005647EB" w:rsidRDefault="0045714D" w:rsidP="002570E4">
            <w:pPr>
              <w:pStyle w:val="TAL"/>
              <w:keepNext w:val="0"/>
              <w:keepLines w:val="0"/>
            </w:pPr>
            <w:r w:rsidRPr="005647EB">
              <w:t>(0..97)</w:t>
            </w:r>
          </w:p>
        </w:tc>
        <w:tc>
          <w:tcPr>
            <w:tcW w:w="1700" w:type="dxa"/>
            <w:tcBorders>
              <w:top w:val="single" w:sz="4" w:space="0" w:color="auto"/>
              <w:bottom w:val="single" w:sz="4" w:space="0" w:color="auto"/>
            </w:tcBorders>
            <w:shd w:val="clear" w:color="auto" w:fill="auto"/>
          </w:tcPr>
          <w:p w14:paraId="73E759C1"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D6B4823" w14:textId="77777777" w:rsidR="0045714D" w:rsidRPr="005647EB" w:rsidRDefault="0045714D" w:rsidP="002570E4">
            <w:pPr>
              <w:pStyle w:val="TAL"/>
              <w:keepNext w:val="0"/>
              <w:keepLines w:val="0"/>
            </w:pPr>
          </w:p>
        </w:tc>
      </w:tr>
      <w:tr w:rsidR="0045714D" w:rsidRPr="005647EB" w14:paraId="6CA00D06" w14:textId="77777777" w:rsidTr="002570E4">
        <w:trPr>
          <w:jc w:val="center"/>
        </w:trPr>
        <w:tc>
          <w:tcPr>
            <w:tcW w:w="4535" w:type="dxa"/>
            <w:tcBorders>
              <w:top w:val="single" w:sz="4" w:space="0" w:color="auto"/>
              <w:bottom w:val="single" w:sz="4" w:space="0" w:color="auto"/>
            </w:tcBorders>
            <w:shd w:val="clear" w:color="auto" w:fill="auto"/>
          </w:tcPr>
          <w:p w14:paraId="11C00644" w14:textId="7FFC4BFF" w:rsidR="0045714D" w:rsidRPr="005647EB" w:rsidRDefault="002570E4" w:rsidP="002570E4">
            <w:pPr>
              <w:pStyle w:val="TAL"/>
              <w:keepNext w:val="0"/>
              <w:keepLines w:val="0"/>
            </w:pPr>
            <w:r w:rsidRPr="005647EB">
              <w:t xml:space="preserve">            </w:t>
            </w:r>
            <w:r w:rsidR="0045714D" w:rsidRPr="005647EB">
              <w:t>rsrqResult</w:t>
            </w:r>
          </w:p>
        </w:tc>
        <w:tc>
          <w:tcPr>
            <w:tcW w:w="2267" w:type="dxa"/>
            <w:tcBorders>
              <w:top w:val="single" w:sz="4" w:space="0" w:color="auto"/>
              <w:bottom w:val="single" w:sz="4" w:space="0" w:color="auto"/>
            </w:tcBorders>
            <w:shd w:val="clear" w:color="auto" w:fill="auto"/>
          </w:tcPr>
          <w:p w14:paraId="0EBD206B" w14:textId="77777777" w:rsidR="0045714D" w:rsidRPr="005647EB" w:rsidRDefault="0045714D" w:rsidP="002570E4">
            <w:pPr>
              <w:pStyle w:val="TAL"/>
              <w:keepNext w:val="0"/>
              <w:keepLines w:val="0"/>
            </w:pPr>
            <w:r w:rsidRPr="005647EB">
              <w:t>(0..34)</w:t>
            </w:r>
          </w:p>
        </w:tc>
        <w:tc>
          <w:tcPr>
            <w:tcW w:w="1700" w:type="dxa"/>
            <w:tcBorders>
              <w:top w:val="single" w:sz="4" w:space="0" w:color="auto"/>
              <w:bottom w:val="single" w:sz="4" w:space="0" w:color="auto"/>
            </w:tcBorders>
            <w:shd w:val="clear" w:color="auto" w:fill="auto"/>
          </w:tcPr>
          <w:p w14:paraId="089167D1"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4D486037" w14:textId="77777777" w:rsidR="0045714D" w:rsidRPr="005647EB" w:rsidRDefault="0045714D" w:rsidP="002570E4">
            <w:pPr>
              <w:pStyle w:val="TAL"/>
              <w:keepNext w:val="0"/>
              <w:keepLines w:val="0"/>
            </w:pPr>
          </w:p>
        </w:tc>
      </w:tr>
      <w:tr w:rsidR="0045714D" w:rsidRPr="005647EB" w14:paraId="3686E125" w14:textId="77777777" w:rsidTr="002570E4">
        <w:trPr>
          <w:jc w:val="center"/>
        </w:trPr>
        <w:tc>
          <w:tcPr>
            <w:tcW w:w="4535" w:type="dxa"/>
            <w:tcBorders>
              <w:top w:val="single" w:sz="4" w:space="0" w:color="auto"/>
              <w:bottom w:val="single" w:sz="4" w:space="0" w:color="auto"/>
            </w:tcBorders>
            <w:shd w:val="clear" w:color="auto" w:fill="auto"/>
          </w:tcPr>
          <w:p w14:paraId="5320805C" w14:textId="00146076"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20E939E4"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2E5EABF5"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0F79E77" w14:textId="77777777" w:rsidR="0045714D" w:rsidRPr="005647EB" w:rsidRDefault="0045714D" w:rsidP="002570E4">
            <w:pPr>
              <w:pStyle w:val="TAL"/>
              <w:keepNext w:val="0"/>
              <w:keepLines w:val="0"/>
            </w:pPr>
          </w:p>
        </w:tc>
      </w:tr>
      <w:tr w:rsidR="0045714D" w:rsidRPr="005647EB" w14:paraId="5A31C94A" w14:textId="77777777" w:rsidTr="002570E4">
        <w:trPr>
          <w:jc w:val="center"/>
        </w:trPr>
        <w:tc>
          <w:tcPr>
            <w:tcW w:w="4535" w:type="dxa"/>
            <w:tcBorders>
              <w:top w:val="single" w:sz="4" w:space="0" w:color="auto"/>
              <w:bottom w:val="single" w:sz="4" w:space="0" w:color="auto"/>
            </w:tcBorders>
            <w:shd w:val="clear" w:color="auto" w:fill="auto"/>
          </w:tcPr>
          <w:p w14:paraId="6F781ED5" w14:textId="5D744A05" w:rsidR="0045714D" w:rsidRPr="005647EB" w:rsidRDefault="002570E4" w:rsidP="002570E4">
            <w:pPr>
              <w:pStyle w:val="TAL"/>
              <w:keepNext w:val="0"/>
              <w:keepLines w:val="0"/>
              <w:rPr>
                <w:lang w:eastAsia="zh-CN"/>
              </w:rPr>
            </w:pPr>
            <w:r w:rsidRPr="005647EB">
              <w:t xml:space="preserve">          </w:t>
            </w:r>
            <w:r w:rsidR="0045714D" w:rsidRPr="005647EB">
              <w:t>measResultNeighCells</w:t>
            </w:r>
            <w:r w:rsidRPr="005647EB">
              <w:t xml:space="preserve"> </w:t>
            </w:r>
            <w:r w:rsidR="0045714D" w:rsidRPr="005647EB">
              <w:t>CHOICE</w:t>
            </w:r>
            <w:r w:rsidRPr="005647EB">
              <w:t xml:space="preserve"> </w:t>
            </w:r>
            <w:r w:rsidR="0045714D" w:rsidRPr="005647EB">
              <w:t>{</w:t>
            </w:r>
            <w:r w:rsidRPr="005647EB">
              <w:rPr>
                <w:lang w:eastAsia="zh-CN"/>
              </w:rPr>
              <w:t xml:space="preserve"> </w:t>
            </w:r>
            <w:r w:rsidR="0045714D" w:rsidRPr="005647EB">
              <w:rPr>
                <w:lang w:eastAsia="zh-CN"/>
              </w:rPr>
              <w:t>}</w:t>
            </w:r>
          </w:p>
        </w:tc>
        <w:tc>
          <w:tcPr>
            <w:tcW w:w="2267" w:type="dxa"/>
            <w:tcBorders>
              <w:top w:val="single" w:sz="4" w:space="0" w:color="auto"/>
              <w:bottom w:val="single" w:sz="4" w:space="0" w:color="auto"/>
            </w:tcBorders>
            <w:shd w:val="clear" w:color="auto" w:fill="auto"/>
          </w:tcPr>
          <w:p w14:paraId="6E43C73D" w14:textId="65B3E294" w:rsidR="0045714D" w:rsidRPr="005647EB" w:rsidRDefault="0045714D"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393F64B9"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5007E6E5" w14:textId="77777777" w:rsidR="0045714D" w:rsidRPr="005647EB" w:rsidRDefault="0045714D" w:rsidP="002570E4">
            <w:pPr>
              <w:pStyle w:val="TAL"/>
              <w:keepNext w:val="0"/>
              <w:keepLines w:val="0"/>
            </w:pPr>
          </w:p>
        </w:tc>
      </w:tr>
      <w:tr w:rsidR="0045714D" w:rsidRPr="005647EB" w14:paraId="0B64D81D" w14:textId="77777777" w:rsidTr="002570E4">
        <w:trPr>
          <w:jc w:val="center"/>
        </w:trPr>
        <w:tc>
          <w:tcPr>
            <w:tcW w:w="4535" w:type="dxa"/>
            <w:tcBorders>
              <w:top w:val="single" w:sz="4" w:space="0" w:color="auto"/>
              <w:bottom w:val="single" w:sz="4" w:space="0" w:color="auto"/>
            </w:tcBorders>
            <w:shd w:val="clear" w:color="auto" w:fill="auto"/>
          </w:tcPr>
          <w:p w14:paraId="4303FD84" w14:textId="31D8CFC3" w:rsidR="0045714D" w:rsidRPr="005647EB" w:rsidRDefault="002570E4" w:rsidP="002570E4">
            <w:pPr>
              <w:pStyle w:val="TAL"/>
              <w:keepNext w:val="0"/>
              <w:keepLines w:val="0"/>
              <w:rPr>
                <w:lang w:eastAsia="zh-CN"/>
              </w:rPr>
            </w:pPr>
            <w:r w:rsidRPr="005647EB">
              <w:t xml:space="preserve">          </w:t>
            </w:r>
            <w:r w:rsidR="0045714D" w:rsidRPr="005647EB">
              <w:t>measResultForECID-r9</w:t>
            </w:r>
          </w:p>
        </w:tc>
        <w:tc>
          <w:tcPr>
            <w:tcW w:w="2267" w:type="dxa"/>
            <w:tcBorders>
              <w:top w:val="single" w:sz="4" w:space="0" w:color="auto"/>
              <w:bottom w:val="single" w:sz="4" w:space="0" w:color="auto"/>
            </w:tcBorders>
            <w:shd w:val="clear" w:color="auto" w:fill="auto"/>
          </w:tcPr>
          <w:p w14:paraId="0B217E6F" w14:textId="5AD8D086" w:rsidR="0045714D" w:rsidRPr="005647EB" w:rsidRDefault="0045714D"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1EFC14C2"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47B5254D" w14:textId="77777777" w:rsidR="0045714D" w:rsidRPr="005647EB" w:rsidRDefault="0045714D" w:rsidP="002570E4">
            <w:pPr>
              <w:pStyle w:val="TAL"/>
              <w:keepNext w:val="0"/>
              <w:keepLines w:val="0"/>
            </w:pPr>
          </w:p>
        </w:tc>
      </w:tr>
      <w:tr w:rsidR="0045714D" w:rsidRPr="005647EB" w14:paraId="5CF13973" w14:textId="77777777" w:rsidTr="002570E4">
        <w:trPr>
          <w:jc w:val="center"/>
        </w:trPr>
        <w:tc>
          <w:tcPr>
            <w:tcW w:w="4535" w:type="dxa"/>
            <w:tcBorders>
              <w:top w:val="single" w:sz="4" w:space="0" w:color="auto"/>
              <w:bottom w:val="single" w:sz="4" w:space="0" w:color="auto"/>
            </w:tcBorders>
            <w:shd w:val="clear" w:color="auto" w:fill="auto"/>
          </w:tcPr>
          <w:p w14:paraId="36C37B8B" w14:textId="4F89640F" w:rsidR="0045714D" w:rsidRPr="005647EB" w:rsidRDefault="002570E4" w:rsidP="002570E4">
            <w:pPr>
              <w:pStyle w:val="TAL"/>
              <w:keepNext w:val="0"/>
              <w:keepLines w:val="0"/>
              <w:rPr>
                <w:lang w:eastAsia="zh-CN"/>
              </w:rPr>
            </w:pPr>
            <w:r w:rsidRPr="005647EB">
              <w:t xml:space="preserve">          </w:t>
            </w:r>
            <w:r w:rsidR="0045714D" w:rsidRPr="005647EB">
              <w:rPr>
                <w:lang w:eastAsia="zh-CN"/>
              </w:rPr>
              <w:t>locationInfo-r10</w:t>
            </w:r>
          </w:p>
        </w:tc>
        <w:tc>
          <w:tcPr>
            <w:tcW w:w="2267" w:type="dxa"/>
            <w:tcBorders>
              <w:top w:val="single" w:sz="4" w:space="0" w:color="auto"/>
              <w:bottom w:val="single" w:sz="4" w:space="0" w:color="auto"/>
            </w:tcBorders>
            <w:shd w:val="clear" w:color="auto" w:fill="auto"/>
          </w:tcPr>
          <w:p w14:paraId="04676761" w14:textId="2E5BDAC2" w:rsidR="0045714D" w:rsidRPr="005647EB" w:rsidRDefault="0045714D"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0DF5AC96"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24EAC0C0" w14:textId="77777777" w:rsidR="0045714D" w:rsidRPr="005647EB" w:rsidRDefault="0045714D" w:rsidP="002570E4">
            <w:pPr>
              <w:pStyle w:val="TAL"/>
              <w:keepNext w:val="0"/>
              <w:keepLines w:val="0"/>
            </w:pPr>
          </w:p>
        </w:tc>
      </w:tr>
      <w:tr w:rsidR="0045714D" w:rsidRPr="005647EB" w14:paraId="0753506C" w14:textId="77777777" w:rsidTr="002570E4">
        <w:trPr>
          <w:jc w:val="center"/>
        </w:trPr>
        <w:tc>
          <w:tcPr>
            <w:tcW w:w="4535" w:type="dxa"/>
            <w:tcBorders>
              <w:top w:val="single" w:sz="4" w:space="0" w:color="auto"/>
              <w:bottom w:val="single" w:sz="4" w:space="0" w:color="auto"/>
            </w:tcBorders>
            <w:shd w:val="clear" w:color="auto" w:fill="auto"/>
          </w:tcPr>
          <w:p w14:paraId="2D35D75B" w14:textId="2CAC1B76"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05938B17"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084B9A58"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576CE328" w14:textId="77777777" w:rsidR="0045714D" w:rsidRPr="005647EB" w:rsidRDefault="0045714D" w:rsidP="002570E4">
            <w:pPr>
              <w:pStyle w:val="TAL"/>
              <w:keepNext w:val="0"/>
              <w:keepLines w:val="0"/>
            </w:pPr>
          </w:p>
        </w:tc>
      </w:tr>
      <w:tr w:rsidR="0045714D" w:rsidRPr="005647EB" w14:paraId="5AEFDCA5" w14:textId="77777777" w:rsidTr="002570E4">
        <w:trPr>
          <w:jc w:val="center"/>
        </w:trPr>
        <w:tc>
          <w:tcPr>
            <w:tcW w:w="4535" w:type="dxa"/>
            <w:tcBorders>
              <w:top w:val="single" w:sz="4" w:space="0" w:color="auto"/>
              <w:bottom w:val="single" w:sz="4" w:space="0" w:color="auto"/>
            </w:tcBorders>
            <w:shd w:val="clear" w:color="auto" w:fill="auto"/>
          </w:tcPr>
          <w:p w14:paraId="2240FF60" w14:textId="6F639683"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3291CBEF"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1E49634C"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0731B6D" w14:textId="77777777" w:rsidR="0045714D" w:rsidRPr="005647EB" w:rsidRDefault="0045714D" w:rsidP="002570E4">
            <w:pPr>
              <w:pStyle w:val="TAL"/>
              <w:keepNext w:val="0"/>
              <w:keepLines w:val="0"/>
            </w:pPr>
          </w:p>
        </w:tc>
      </w:tr>
      <w:tr w:rsidR="0045714D" w:rsidRPr="005647EB" w14:paraId="18F8D2EA" w14:textId="77777777" w:rsidTr="002570E4">
        <w:trPr>
          <w:jc w:val="center"/>
        </w:trPr>
        <w:tc>
          <w:tcPr>
            <w:tcW w:w="4535" w:type="dxa"/>
            <w:tcBorders>
              <w:top w:val="single" w:sz="4" w:space="0" w:color="auto"/>
              <w:bottom w:val="single" w:sz="4" w:space="0" w:color="auto"/>
            </w:tcBorders>
            <w:shd w:val="clear" w:color="auto" w:fill="auto"/>
          </w:tcPr>
          <w:p w14:paraId="3EF07AB0" w14:textId="49AF0949"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2A9F8197"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443B348E"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2E5BF5FE" w14:textId="77777777" w:rsidR="0045714D" w:rsidRPr="005647EB" w:rsidRDefault="0045714D" w:rsidP="002570E4">
            <w:pPr>
              <w:pStyle w:val="TAL"/>
              <w:keepNext w:val="0"/>
              <w:keepLines w:val="0"/>
            </w:pPr>
          </w:p>
        </w:tc>
      </w:tr>
      <w:tr w:rsidR="0045714D" w:rsidRPr="005647EB" w14:paraId="1A268013" w14:textId="77777777" w:rsidTr="002570E4">
        <w:trPr>
          <w:jc w:val="center"/>
        </w:trPr>
        <w:tc>
          <w:tcPr>
            <w:tcW w:w="4535" w:type="dxa"/>
            <w:tcBorders>
              <w:top w:val="single" w:sz="4" w:space="0" w:color="auto"/>
              <w:bottom w:val="single" w:sz="4" w:space="0" w:color="auto"/>
            </w:tcBorders>
            <w:shd w:val="clear" w:color="auto" w:fill="auto"/>
          </w:tcPr>
          <w:p w14:paraId="1CC012FB" w14:textId="11B1EC83"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0FA4F4F6"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465649AC"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7755302F" w14:textId="77777777" w:rsidR="0045714D" w:rsidRPr="005647EB" w:rsidRDefault="0045714D" w:rsidP="002570E4">
            <w:pPr>
              <w:pStyle w:val="TAL"/>
              <w:keepNext w:val="0"/>
              <w:keepLines w:val="0"/>
            </w:pPr>
          </w:p>
        </w:tc>
      </w:tr>
      <w:tr w:rsidR="0045714D" w:rsidRPr="005647EB" w14:paraId="46F7CB1E" w14:textId="77777777" w:rsidTr="002570E4">
        <w:trPr>
          <w:jc w:val="center"/>
        </w:trPr>
        <w:tc>
          <w:tcPr>
            <w:tcW w:w="4535" w:type="dxa"/>
            <w:tcBorders>
              <w:top w:val="single" w:sz="4" w:space="0" w:color="auto"/>
            </w:tcBorders>
            <w:shd w:val="clear" w:color="auto" w:fill="auto"/>
          </w:tcPr>
          <w:p w14:paraId="520C1C43" w14:textId="77777777" w:rsidR="0045714D" w:rsidRPr="005647EB" w:rsidRDefault="0045714D" w:rsidP="002570E4">
            <w:pPr>
              <w:pStyle w:val="TAL"/>
              <w:keepNext w:val="0"/>
              <w:keepLines w:val="0"/>
            </w:pPr>
            <w:r w:rsidRPr="005647EB">
              <w:t>}</w:t>
            </w:r>
          </w:p>
        </w:tc>
        <w:tc>
          <w:tcPr>
            <w:tcW w:w="2267" w:type="dxa"/>
            <w:tcBorders>
              <w:top w:val="single" w:sz="4" w:space="0" w:color="auto"/>
            </w:tcBorders>
            <w:shd w:val="clear" w:color="auto" w:fill="auto"/>
          </w:tcPr>
          <w:p w14:paraId="35A51B7E" w14:textId="77777777" w:rsidR="0045714D" w:rsidRPr="005647EB" w:rsidRDefault="0045714D" w:rsidP="002570E4">
            <w:pPr>
              <w:pStyle w:val="TAL"/>
              <w:keepNext w:val="0"/>
              <w:keepLines w:val="0"/>
            </w:pPr>
          </w:p>
        </w:tc>
        <w:tc>
          <w:tcPr>
            <w:tcW w:w="1700" w:type="dxa"/>
            <w:tcBorders>
              <w:top w:val="single" w:sz="4" w:space="0" w:color="auto"/>
            </w:tcBorders>
            <w:shd w:val="clear" w:color="auto" w:fill="auto"/>
          </w:tcPr>
          <w:p w14:paraId="1A1C92DB" w14:textId="77777777" w:rsidR="0045714D" w:rsidRPr="005647EB" w:rsidRDefault="0045714D" w:rsidP="002570E4">
            <w:pPr>
              <w:pStyle w:val="TAL"/>
              <w:keepNext w:val="0"/>
              <w:keepLines w:val="0"/>
            </w:pPr>
          </w:p>
        </w:tc>
        <w:tc>
          <w:tcPr>
            <w:tcW w:w="1135" w:type="dxa"/>
            <w:tcBorders>
              <w:top w:val="single" w:sz="4" w:space="0" w:color="auto"/>
            </w:tcBorders>
            <w:shd w:val="clear" w:color="auto" w:fill="auto"/>
          </w:tcPr>
          <w:p w14:paraId="553AAC7B" w14:textId="77777777" w:rsidR="0045714D" w:rsidRPr="005647EB" w:rsidRDefault="0045714D" w:rsidP="002570E4">
            <w:pPr>
              <w:pStyle w:val="TAL"/>
              <w:keepNext w:val="0"/>
              <w:keepLines w:val="0"/>
            </w:pPr>
          </w:p>
        </w:tc>
      </w:tr>
    </w:tbl>
    <w:p w14:paraId="2B380EF9" w14:textId="77777777" w:rsidR="0045714D" w:rsidRPr="005647EB" w:rsidRDefault="0045714D" w:rsidP="002570E4"/>
    <w:p w14:paraId="20A32E77" w14:textId="77777777" w:rsidR="0045714D" w:rsidRPr="005647EB" w:rsidRDefault="0045714D" w:rsidP="002570E4">
      <w:pPr>
        <w:pStyle w:val="TH"/>
        <w:keepNext w:val="0"/>
        <w:keepLines w:val="0"/>
        <w:rPr>
          <w:lang w:eastAsia="x-none"/>
        </w:rPr>
      </w:pPr>
      <w:r w:rsidRPr="005647EB">
        <w:t xml:space="preserve">Table 8.4.14.4.3-5: </w:t>
      </w:r>
      <w:r w:rsidRPr="005647EB">
        <w:rPr>
          <w:i/>
        </w:rPr>
        <w:t xml:space="preserve">MPDCCH-Config-r13-DEFAULT: </w:t>
      </w:r>
      <w:r w:rsidRPr="005647EB">
        <w:t xml:space="preserve">Additional </w:t>
      </w:r>
      <w:r w:rsidRPr="005647EB">
        <w:rPr>
          <w:rFonts w:cs="v4.2.0"/>
          <w:snapToGrid w:val="0"/>
          <w:lang w:eastAsia="zh-TW"/>
        </w:rPr>
        <w:t xml:space="preserve">E-UTRAN FDD-FDD inter-frequency event triggered under fading propagation conditions for CE UE in CEModeA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45714D" w:rsidRPr="005647EB" w14:paraId="6BB7B291"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2F3A5410" w14:textId="7D698A60" w:rsidR="0045714D" w:rsidRPr="005647EB" w:rsidRDefault="0045714D"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45714D" w:rsidRPr="005647EB" w14:paraId="79EB007E"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4A4CD5" w14:textId="221BD75A" w:rsidR="0045714D" w:rsidRPr="005647EB" w:rsidRDefault="0045714D"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1A722714" w14:textId="77777777" w:rsidR="0045714D" w:rsidRPr="005647EB" w:rsidRDefault="0045714D"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851D760" w14:textId="77777777" w:rsidR="0045714D" w:rsidRPr="005647EB" w:rsidRDefault="0045714D"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66C04A30" w14:textId="77777777" w:rsidR="0045714D" w:rsidRPr="005647EB" w:rsidRDefault="0045714D" w:rsidP="002570E4">
            <w:pPr>
              <w:pStyle w:val="TAL"/>
              <w:keepNext w:val="0"/>
              <w:keepLines w:val="0"/>
              <w:jc w:val="center"/>
              <w:rPr>
                <w:b/>
                <w:lang w:eastAsia="ja-JP"/>
              </w:rPr>
            </w:pPr>
            <w:r w:rsidRPr="005647EB">
              <w:rPr>
                <w:b/>
                <w:lang w:eastAsia="ja-JP"/>
              </w:rPr>
              <w:t>Condition</w:t>
            </w:r>
          </w:p>
        </w:tc>
      </w:tr>
      <w:tr w:rsidR="0045714D" w:rsidRPr="005647EB" w14:paraId="168161A1"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7EDD41" w14:textId="67D7C0B2"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mpdcch-config-r13</w:t>
            </w:r>
            <w:r w:rsidRPr="005647EB">
              <w:rPr>
                <w:lang w:eastAsia="ja-JP"/>
              </w:rPr>
              <w:t xml:space="preserve"> </w:t>
            </w:r>
            <w:r w:rsidR="0045714D" w:rsidRPr="005647EB">
              <w:rPr>
                <w:lang w:eastAsia="ja-JP"/>
              </w:rPr>
              <w:t>CHOICE</w:t>
            </w: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8FAEDA3"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D7B7D0C"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57938B6" w14:textId="77777777" w:rsidR="0045714D" w:rsidRPr="005647EB" w:rsidRDefault="0045714D" w:rsidP="002570E4">
            <w:pPr>
              <w:pStyle w:val="TAL"/>
              <w:keepNext w:val="0"/>
              <w:keepLines w:val="0"/>
              <w:rPr>
                <w:lang w:eastAsia="ja-JP"/>
              </w:rPr>
            </w:pPr>
          </w:p>
        </w:tc>
      </w:tr>
      <w:tr w:rsidR="0045714D" w:rsidRPr="005647EB" w14:paraId="2C128DAC"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C8B2A36" w14:textId="5ADF7A57"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setup</w:t>
            </w:r>
            <w:r w:rsidRPr="005647EB">
              <w:rPr>
                <w:lang w:eastAsia="ja-JP"/>
              </w:rPr>
              <w:t xml:space="preserve"> </w:t>
            </w:r>
            <w:r w:rsidR="0045714D" w:rsidRPr="005647EB">
              <w:rPr>
                <w:lang w:eastAsia="ja-JP"/>
              </w:rPr>
              <w:t>SEQUENCE</w:t>
            </w: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1DF59D3"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0859F08"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132FCA1" w14:textId="77777777" w:rsidR="0045714D" w:rsidRPr="005647EB" w:rsidRDefault="0045714D" w:rsidP="002570E4">
            <w:pPr>
              <w:pStyle w:val="TAL"/>
              <w:keepNext w:val="0"/>
              <w:keepLines w:val="0"/>
              <w:rPr>
                <w:lang w:eastAsia="ja-JP"/>
              </w:rPr>
            </w:pPr>
          </w:p>
        </w:tc>
      </w:tr>
      <w:tr w:rsidR="0045714D" w:rsidRPr="005647EB" w14:paraId="1D659D9B"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D1C983" w14:textId="48832A47"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312C921D" w14:textId="77777777" w:rsidR="0045714D" w:rsidRPr="005647EB" w:rsidRDefault="0045714D" w:rsidP="002570E4">
            <w:pPr>
              <w:pStyle w:val="TAL"/>
              <w:keepNext w:val="0"/>
              <w:keepLines w:val="0"/>
              <w:rPr>
                <w:lang w:eastAsia="ja-JP"/>
              </w:rPr>
            </w:pPr>
            <w:r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15EE2F1D"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D92376F" w14:textId="77777777" w:rsidR="0045714D" w:rsidRPr="005647EB" w:rsidRDefault="0045714D" w:rsidP="002570E4">
            <w:pPr>
              <w:pStyle w:val="TAL"/>
              <w:keepNext w:val="0"/>
              <w:keepLines w:val="0"/>
              <w:rPr>
                <w:lang w:eastAsia="ja-JP"/>
              </w:rPr>
            </w:pPr>
          </w:p>
        </w:tc>
      </w:tr>
      <w:tr w:rsidR="0045714D" w:rsidRPr="005647EB" w14:paraId="554631E4"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5BF595" w14:textId="561CC823"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mpdcch-StartSF-UESS-r13</w:t>
            </w:r>
            <w:r w:rsidRPr="005647EB">
              <w:rPr>
                <w:lang w:eastAsia="ja-JP"/>
              </w:rPr>
              <w:t xml:space="preserve"> </w:t>
            </w:r>
            <w:r w:rsidR="0045714D" w:rsidRPr="005647EB">
              <w:rPr>
                <w:lang w:eastAsia="ja-JP"/>
              </w:rPr>
              <w:t>CHOICE</w:t>
            </w: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8E950C4"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9CC1770"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5AC1249" w14:textId="77777777" w:rsidR="0045714D" w:rsidRPr="005647EB" w:rsidRDefault="0045714D" w:rsidP="002570E4">
            <w:pPr>
              <w:pStyle w:val="TAL"/>
              <w:keepNext w:val="0"/>
              <w:keepLines w:val="0"/>
              <w:rPr>
                <w:lang w:eastAsia="ja-JP"/>
              </w:rPr>
            </w:pPr>
          </w:p>
        </w:tc>
      </w:tr>
      <w:tr w:rsidR="0045714D" w:rsidRPr="005647EB" w14:paraId="11EB316E"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0F4DA96" w14:textId="59084EB9"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4C726F67" w14:textId="77777777" w:rsidR="0045714D" w:rsidRPr="005647EB" w:rsidRDefault="0045714D" w:rsidP="002570E4">
            <w:pPr>
              <w:pStyle w:val="TAL"/>
              <w:keepNext w:val="0"/>
              <w:keepLines w:val="0"/>
              <w:rPr>
                <w:lang w:eastAsia="ja-JP"/>
              </w:rPr>
            </w:pPr>
            <w:r w:rsidRPr="005647EB">
              <w:rPr>
                <w:lang w:eastAsia="ja-JP"/>
              </w:rPr>
              <w:t>v10</w:t>
            </w:r>
          </w:p>
        </w:tc>
        <w:tc>
          <w:tcPr>
            <w:tcW w:w="1700" w:type="dxa"/>
            <w:tcBorders>
              <w:top w:val="single" w:sz="4" w:space="0" w:color="000000"/>
              <w:left w:val="single" w:sz="4" w:space="0" w:color="000000"/>
              <w:bottom w:val="single" w:sz="4" w:space="0" w:color="000000"/>
              <w:right w:val="single" w:sz="4" w:space="0" w:color="000000"/>
            </w:tcBorders>
          </w:tcPr>
          <w:p w14:paraId="5D28A420"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B2D3F88" w14:textId="77777777" w:rsidR="0045714D" w:rsidRPr="005647EB" w:rsidRDefault="0045714D" w:rsidP="002570E4">
            <w:pPr>
              <w:pStyle w:val="TAL"/>
              <w:keepNext w:val="0"/>
              <w:keepLines w:val="0"/>
              <w:rPr>
                <w:lang w:eastAsia="ja-JP"/>
              </w:rPr>
            </w:pPr>
          </w:p>
        </w:tc>
      </w:tr>
      <w:tr w:rsidR="0045714D" w:rsidRPr="005647EB" w14:paraId="18F2F8C0"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6D40788" w14:textId="248FCF57"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F319339"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BE9A8A0"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DF707CC" w14:textId="77777777" w:rsidR="0045714D" w:rsidRPr="005647EB" w:rsidRDefault="0045714D" w:rsidP="002570E4">
            <w:pPr>
              <w:pStyle w:val="TAL"/>
              <w:keepNext w:val="0"/>
              <w:keepLines w:val="0"/>
              <w:rPr>
                <w:lang w:eastAsia="ja-JP"/>
              </w:rPr>
            </w:pPr>
          </w:p>
        </w:tc>
      </w:tr>
      <w:tr w:rsidR="0045714D" w:rsidRPr="005647EB" w14:paraId="39654DBA"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3D96D9" w14:textId="6357F184"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21D0C60B" w14:textId="77777777" w:rsidR="0045714D" w:rsidRPr="005647EB" w:rsidRDefault="0045714D" w:rsidP="002570E4">
            <w:pPr>
              <w:pStyle w:val="TAL"/>
              <w:keepNext w:val="0"/>
              <w:keepLines w:val="0"/>
              <w:rPr>
                <w:lang w:eastAsia="ja-JP"/>
              </w:rPr>
            </w:pPr>
            <w:r w:rsidRPr="005647EB">
              <w:rPr>
                <w:lang w:eastAsia="ja-JP"/>
              </w:rPr>
              <w:t>r8</w:t>
            </w:r>
          </w:p>
        </w:tc>
        <w:tc>
          <w:tcPr>
            <w:tcW w:w="1700" w:type="dxa"/>
            <w:tcBorders>
              <w:top w:val="single" w:sz="4" w:space="0" w:color="000000"/>
              <w:left w:val="single" w:sz="4" w:space="0" w:color="000000"/>
              <w:bottom w:val="single" w:sz="4" w:space="0" w:color="000000"/>
              <w:right w:val="single" w:sz="4" w:space="0" w:color="000000"/>
            </w:tcBorders>
          </w:tcPr>
          <w:p w14:paraId="614A6B36"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EFFE0F0" w14:textId="77777777" w:rsidR="0045714D" w:rsidRPr="005647EB" w:rsidRDefault="0045714D" w:rsidP="002570E4">
            <w:pPr>
              <w:pStyle w:val="TAL"/>
              <w:keepNext w:val="0"/>
              <w:keepLines w:val="0"/>
              <w:rPr>
                <w:lang w:eastAsia="ja-JP"/>
              </w:rPr>
            </w:pPr>
          </w:p>
        </w:tc>
      </w:tr>
      <w:tr w:rsidR="0045714D" w:rsidRPr="005647EB" w14:paraId="249A182C"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6399D4" w14:textId="11FEE616"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E11623C"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BF27A55"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04BBCE2" w14:textId="77777777" w:rsidR="0045714D" w:rsidRPr="005647EB" w:rsidRDefault="0045714D" w:rsidP="002570E4">
            <w:pPr>
              <w:pStyle w:val="TAL"/>
              <w:keepNext w:val="0"/>
              <w:keepLines w:val="0"/>
              <w:rPr>
                <w:lang w:eastAsia="ja-JP"/>
              </w:rPr>
            </w:pPr>
          </w:p>
        </w:tc>
      </w:tr>
      <w:tr w:rsidR="0045714D" w:rsidRPr="005647EB" w14:paraId="1C1FFF3A"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9E2361" w14:textId="42D53631"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BC02072"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4A997F2"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936F349" w14:textId="77777777" w:rsidR="0045714D" w:rsidRPr="005647EB" w:rsidRDefault="0045714D" w:rsidP="002570E4">
            <w:pPr>
              <w:pStyle w:val="TAL"/>
              <w:keepNext w:val="0"/>
              <w:keepLines w:val="0"/>
              <w:rPr>
                <w:lang w:eastAsia="ja-JP"/>
              </w:rPr>
            </w:pPr>
          </w:p>
        </w:tc>
      </w:tr>
    </w:tbl>
    <w:p w14:paraId="128F2765" w14:textId="77777777" w:rsidR="0045714D" w:rsidRPr="005647EB" w:rsidRDefault="0045714D" w:rsidP="002570E4">
      <w:pPr>
        <w:rPr>
          <w:lang w:eastAsia="zh-TW"/>
        </w:rPr>
      </w:pPr>
    </w:p>
    <w:p w14:paraId="18E70092" w14:textId="77777777" w:rsidR="0045714D" w:rsidRPr="005647EB" w:rsidRDefault="0045714D" w:rsidP="002570E4">
      <w:pPr>
        <w:pStyle w:val="TH"/>
        <w:keepNext w:val="0"/>
        <w:keepLines w:val="0"/>
        <w:rPr>
          <w:lang w:eastAsia="x-none"/>
        </w:rPr>
      </w:pPr>
      <w:r w:rsidRPr="005647EB">
        <w:lastRenderedPageBreak/>
        <w:t xml:space="preserve">Table 8.4.14.4.3-6: </w:t>
      </w:r>
      <w:r w:rsidRPr="005647EB">
        <w:rPr>
          <w:i/>
        </w:rPr>
        <w:t xml:space="preserve">drx-Config: </w:t>
      </w:r>
      <w:r w:rsidRPr="005647EB">
        <w:t xml:space="preserve">Additional </w:t>
      </w:r>
      <w:r w:rsidRPr="005647EB">
        <w:rPr>
          <w:rFonts w:cs="v4.2.0"/>
          <w:snapToGrid w:val="0"/>
          <w:lang w:eastAsia="zh-TW"/>
        </w:rPr>
        <w:t xml:space="preserve">E-UTRAN FDD-FDD inter-frequency event triggered under fading propagation conditions for CE UE in CEModeA in drx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45714D" w:rsidRPr="005647EB" w14:paraId="32F2E783" w14:textId="77777777" w:rsidTr="002570E4">
        <w:trPr>
          <w:gridBefore w:val="1"/>
          <w:wBefore w:w="9" w:type="dxa"/>
          <w:jc w:val="center"/>
        </w:trPr>
        <w:tc>
          <w:tcPr>
            <w:tcW w:w="9738" w:type="dxa"/>
            <w:gridSpan w:val="4"/>
          </w:tcPr>
          <w:p w14:paraId="710DA153" w14:textId="5B187D2B" w:rsidR="0045714D" w:rsidRPr="005647EB" w:rsidRDefault="0045714D" w:rsidP="002570E4">
            <w:pPr>
              <w:pStyle w:val="TAL"/>
              <w:keepNext w:val="0"/>
              <w:keepLines w:val="0"/>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t>4.8.2.1.5</w:t>
            </w:r>
          </w:p>
        </w:tc>
      </w:tr>
      <w:tr w:rsidR="0045714D" w:rsidRPr="005647EB" w14:paraId="54E5DADD" w14:textId="77777777" w:rsidTr="002570E4">
        <w:trPr>
          <w:jc w:val="center"/>
        </w:trPr>
        <w:tc>
          <w:tcPr>
            <w:tcW w:w="4535" w:type="dxa"/>
            <w:gridSpan w:val="2"/>
            <w:shd w:val="clear" w:color="auto" w:fill="auto"/>
          </w:tcPr>
          <w:p w14:paraId="2BA857E5" w14:textId="42B5B8D0"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7440B4B8" w14:textId="77777777" w:rsidR="0045714D" w:rsidRPr="005647EB" w:rsidRDefault="0045714D" w:rsidP="002570E4">
            <w:pPr>
              <w:pStyle w:val="TAH"/>
              <w:keepNext w:val="0"/>
              <w:keepLines w:val="0"/>
            </w:pPr>
            <w:r w:rsidRPr="005647EB">
              <w:t>Value/remark</w:t>
            </w:r>
          </w:p>
        </w:tc>
        <w:tc>
          <w:tcPr>
            <w:tcW w:w="1700" w:type="dxa"/>
            <w:shd w:val="clear" w:color="auto" w:fill="auto"/>
          </w:tcPr>
          <w:p w14:paraId="7161F073" w14:textId="77777777" w:rsidR="0045714D" w:rsidRPr="005647EB" w:rsidRDefault="0045714D" w:rsidP="002570E4">
            <w:pPr>
              <w:pStyle w:val="TAH"/>
              <w:keepNext w:val="0"/>
              <w:keepLines w:val="0"/>
            </w:pPr>
            <w:r w:rsidRPr="005647EB">
              <w:t>Comment</w:t>
            </w:r>
          </w:p>
        </w:tc>
        <w:tc>
          <w:tcPr>
            <w:tcW w:w="1245" w:type="dxa"/>
            <w:shd w:val="clear" w:color="auto" w:fill="auto"/>
          </w:tcPr>
          <w:p w14:paraId="5552647C" w14:textId="77777777" w:rsidR="0045714D" w:rsidRPr="005647EB" w:rsidRDefault="0045714D" w:rsidP="002570E4">
            <w:pPr>
              <w:pStyle w:val="TAH"/>
              <w:keepNext w:val="0"/>
              <w:keepLines w:val="0"/>
            </w:pPr>
            <w:r w:rsidRPr="005647EB">
              <w:t>Condition</w:t>
            </w:r>
          </w:p>
        </w:tc>
      </w:tr>
      <w:tr w:rsidR="0045714D" w:rsidRPr="005647EB" w14:paraId="4A4DB738" w14:textId="77777777" w:rsidTr="002570E4">
        <w:trPr>
          <w:jc w:val="center"/>
        </w:trPr>
        <w:tc>
          <w:tcPr>
            <w:tcW w:w="4535" w:type="dxa"/>
            <w:gridSpan w:val="2"/>
            <w:shd w:val="clear" w:color="auto" w:fill="auto"/>
          </w:tcPr>
          <w:p w14:paraId="110A26C1" w14:textId="4E48E95E" w:rsidR="0045714D" w:rsidRPr="005647EB" w:rsidRDefault="0045714D" w:rsidP="002570E4">
            <w:pPr>
              <w:pStyle w:val="TAL"/>
              <w:keepNext w:val="0"/>
              <w:keepLines w:val="0"/>
            </w:pPr>
            <w:r w:rsidRPr="005647EB">
              <w:t>MAC-MainConfig-RBC</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4D7D851E" w14:textId="77777777" w:rsidR="0045714D" w:rsidRPr="005647EB" w:rsidRDefault="0045714D" w:rsidP="002570E4">
            <w:pPr>
              <w:pStyle w:val="TAL"/>
              <w:keepNext w:val="0"/>
              <w:keepLines w:val="0"/>
            </w:pPr>
          </w:p>
        </w:tc>
        <w:tc>
          <w:tcPr>
            <w:tcW w:w="1700" w:type="dxa"/>
            <w:shd w:val="clear" w:color="auto" w:fill="auto"/>
          </w:tcPr>
          <w:p w14:paraId="6368A2EB" w14:textId="77777777" w:rsidR="0045714D" w:rsidRPr="005647EB" w:rsidRDefault="0045714D" w:rsidP="002570E4">
            <w:pPr>
              <w:pStyle w:val="TAL"/>
              <w:keepNext w:val="0"/>
              <w:keepLines w:val="0"/>
            </w:pPr>
          </w:p>
        </w:tc>
        <w:tc>
          <w:tcPr>
            <w:tcW w:w="1245" w:type="dxa"/>
            <w:shd w:val="clear" w:color="auto" w:fill="auto"/>
          </w:tcPr>
          <w:p w14:paraId="403EF51A" w14:textId="77777777" w:rsidR="0045714D" w:rsidRPr="005647EB" w:rsidRDefault="0045714D" w:rsidP="002570E4">
            <w:pPr>
              <w:pStyle w:val="TAL"/>
              <w:keepNext w:val="0"/>
              <w:keepLines w:val="0"/>
            </w:pPr>
          </w:p>
        </w:tc>
      </w:tr>
      <w:tr w:rsidR="0045714D" w:rsidRPr="005647EB" w14:paraId="42D4F4E8" w14:textId="77777777" w:rsidTr="002570E4">
        <w:trPr>
          <w:jc w:val="center"/>
        </w:trPr>
        <w:tc>
          <w:tcPr>
            <w:tcW w:w="4535" w:type="dxa"/>
            <w:gridSpan w:val="2"/>
            <w:shd w:val="clear" w:color="auto" w:fill="auto"/>
          </w:tcPr>
          <w:p w14:paraId="227AB1D8" w14:textId="1188A310" w:rsidR="0045714D" w:rsidRPr="005647EB" w:rsidRDefault="002570E4" w:rsidP="002570E4">
            <w:pPr>
              <w:pStyle w:val="TAL"/>
              <w:keepNext w:val="0"/>
              <w:keepLines w:val="0"/>
            </w:pPr>
            <w:r w:rsidRPr="005647EB">
              <w:t xml:space="preserve">  </w:t>
            </w:r>
            <w:r w:rsidR="0045714D" w:rsidRPr="005647EB">
              <w:t>drx-Config</w:t>
            </w:r>
            <w:r w:rsidRPr="005647EB">
              <w:t xml:space="preserve"> </w:t>
            </w:r>
            <w:r w:rsidR="0045714D" w:rsidRPr="005647EB">
              <w:t>CHOICE</w:t>
            </w:r>
            <w:r w:rsidRPr="005647EB">
              <w:t xml:space="preserve"> </w:t>
            </w:r>
            <w:r w:rsidR="0045714D" w:rsidRPr="005647EB">
              <w:t>{</w:t>
            </w:r>
          </w:p>
        </w:tc>
        <w:tc>
          <w:tcPr>
            <w:tcW w:w="2267" w:type="dxa"/>
            <w:shd w:val="clear" w:color="auto" w:fill="auto"/>
          </w:tcPr>
          <w:p w14:paraId="58055E6B" w14:textId="77777777" w:rsidR="0045714D" w:rsidRPr="005647EB" w:rsidRDefault="0045714D" w:rsidP="002570E4">
            <w:pPr>
              <w:pStyle w:val="TAL"/>
              <w:keepNext w:val="0"/>
              <w:keepLines w:val="0"/>
            </w:pPr>
          </w:p>
        </w:tc>
        <w:tc>
          <w:tcPr>
            <w:tcW w:w="1700" w:type="dxa"/>
            <w:shd w:val="clear" w:color="auto" w:fill="auto"/>
          </w:tcPr>
          <w:p w14:paraId="61041C7D" w14:textId="77777777" w:rsidR="0045714D" w:rsidRPr="005647EB" w:rsidRDefault="0045714D" w:rsidP="002570E4">
            <w:pPr>
              <w:pStyle w:val="TAL"/>
              <w:keepNext w:val="0"/>
              <w:keepLines w:val="0"/>
            </w:pPr>
          </w:p>
        </w:tc>
        <w:tc>
          <w:tcPr>
            <w:tcW w:w="1245" w:type="dxa"/>
            <w:shd w:val="clear" w:color="auto" w:fill="auto"/>
          </w:tcPr>
          <w:p w14:paraId="75C5DDA5" w14:textId="77777777" w:rsidR="0045714D" w:rsidRPr="005647EB" w:rsidRDefault="0045714D" w:rsidP="002570E4">
            <w:pPr>
              <w:pStyle w:val="TAL"/>
              <w:keepNext w:val="0"/>
              <w:keepLines w:val="0"/>
            </w:pPr>
          </w:p>
        </w:tc>
      </w:tr>
      <w:tr w:rsidR="0045714D" w:rsidRPr="005647EB" w14:paraId="7DC03966" w14:textId="77777777" w:rsidTr="002570E4">
        <w:trPr>
          <w:jc w:val="center"/>
        </w:trPr>
        <w:tc>
          <w:tcPr>
            <w:tcW w:w="4535" w:type="dxa"/>
            <w:gridSpan w:val="2"/>
            <w:shd w:val="clear" w:color="auto" w:fill="auto"/>
          </w:tcPr>
          <w:p w14:paraId="7EC44CC2" w14:textId="23FA6D88" w:rsidR="0045714D" w:rsidRPr="005647EB" w:rsidDel="00D63DD8" w:rsidRDefault="002570E4" w:rsidP="002570E4">
            <w:pPr>
              <w:pStyle w:val="TAL"/>
              <w:keepNext w:val="0"/>
              <w:keepLines w:val="0"/>
            </w:pPr>
            <w:r w:rsidRPr="005647EB">
              <w:t xml:space="preserve">    </w:t>
            </w:r>
            <w:r w:rsidR="0045714D" w:rsidRPr="005647EB">
              <w:t>setup</w:t>
            </w:r>
            <w:r w:rsidRPr="005647EB">
              <w:t xml:space="preserve"> </w:t>
            </w:r>
            <w:r w:rsidR="0045714D" w:rsidRPr="005647EB">
              <w:t>SEQUENCE</w:t>
            </w:r>
            <w:r w:rsidRPr="005647EB">
              <w:t xml:space="preserve"> </w:t>
            </w:r>
            <w:r w:rsidR="0045714D" w:rsidRPr="005647EB">
              <w:t>{</w:t>
            </w:r>
          </w:p>
        </w:tc>
        <w:tc>
          <w:tcPr>
            <w:tcW w:w="2267" w:type="dxa"/>
            <w:shd w:val="clear" w:color="auto" w:fill="auto"/>
          </w:tcPr>
          <w:p w14:paraId="4BC19E92" w14:textId="77777777" w:rsidR="0045714D" w:rsidRPr="005647EB" w:rsidDel="00D63DD8" w:rsidRDefault="0045714D" w:rsidP="002570E4">
            <w:pPr>
              <w:pStyle w:val="TAL"/>
              <w:keepNext w:val="0"/>
              <w:keepLines w:val="0"/>
            </w:pPr>
          </w:p>
        </w:tc>
        <w:tc>
          <w:tcPr>
            <w:tcW w:w="1700" w:type="dxa"/>
            <w:shd w:val="clear" w:color="auto" w:fill="auto"/>
          </w:tcPr>
          <w:p w14:paraId="5DED16B0" w14:textId="77777777" w:rsidR="0045714D" w:rsidRPr="005647EB" w:rsidDel="00D63DD8" w:rsidRDefault="0045714D" w:rsidP="002570E4">
            <w:pPr>
              <w:pStyle w:val="TAL"/>
              <w:keepNext w:val="0"/>
              <w:keepLines w:val="0"/>
            </w:pPr>
          </w:p>
        </w:tc>
        <w:tc>
          <w:tcPr>
            <w:tcW w:w="1245" w:type="dxa"/>
            <w:shd w:val="clear" w:color="auto" w:fill="auto"/>
          </w:tcPr>
          <w:p w14:paraId="6B8C3AFF" w14:textId="77777777" w:rsidR="0045714D" w:rsidRPr="005647EB" w:rsidRDefault="0045714D" w:rsidP="002570E4">
            <w:pPr>
              <w:pStyle w:val="TAL"/>
              <w:keepNext w:val="0"/>
              <w:keepLines w:val="0"/>
            </w:pPr>
          </w:p>
        </w:tc>
      </w:tr>
      <w:tr w:rsidR="0045714D" w:rsidRPr="005647EB" w14:paraId="5EA298E4" w14:textId="77777777" w:rsidTr="002570E4">
        <w:trPr>
          <w:jc w:val="center"/>
        </w:trPr>
        <w:tc>
          <w:tcPr>
            <w:tcW w:w="4535" w:type="dxa"/>
            <w:gridSpan w:val="2"/>
            <w:shd w:val="clear" w:color="auto" w:fill="auto"/>
          </w:tcPr>
          <w:p w14:paraId="52670C7E" w14:textId="099DB587" w:rsidR="0045714D" w:rsidRPr="005647EB" w:rsidRDefault="002570E4" w:rsidP="002570E4">
            <w:pPr>
              <w:pStyle w:val="TAL"/>
              <w:keepNext w:val="0"/>
              <w:keepLines w:val="0"/>
            </w:pPr>
            <w:r w:rsidRPr="005647EB">
              <w:t xml:space="preserve">      </w:t>
            </w:r>
            <w:r w:rsidR="0045714D" w:rsidRPr="005647EB">
              <w:t>onDurationTimer</w:t>
            </w:r>
          </w:p>
        </w:tc>
        <w:tc>
          <w:tcPr>
            <w:tcW w:w="2267" w:type="dxa"/>
            <w:shd w:val="clear" w:color="auto" w:fill="auto"/>
          </w:tcPr>
          <w:p w14:paraId="56572326" w14:textId="77777777" w:rsidR="0045714D" w:rsidRPr="005647EB" w:rsidRDefault="0045714D" w:rsidP="002570E4">
            <w:pPr>
              <w:pStyle w:val="TAL"/>
              <w:keepNext w:val="0"/>
              <w:keepLines w:val="0"/>
            </w:pPr>
            <w:r w:rsidRPr="005647EB">
              <w:t>psf1</w:t>
            </w:r>
          </w:p>
        </w:tc>
        <w:tc>
          <w:tcPr>
            <w:tcW w:w="1700" w:type="dxa"/>
            <w:shd w:val="clear" w:color="auto" w:fill="auto"/>
          </w:tcPr>
          <w:p w14:paraId="67EC5FCA" w14:textId="77777777" w:rsidR="0045714D" w:rsidRPr="005647EB" w:rsidRDefault="0045714D" w:rsidP="002570E4">
            <w:pPr>
              <w:pStyle w:val="TAL"/>
              <w:keepNext w:val="0"/>
              <w:keepLines w:val="0"/>
            </w:pPr>
          </w:p>
        </w:tc>
        <w:tc>
          <w:tcPr>
            <w:tcW w:w="1245" w:type="dxa"/>
            <w:shd w:val="clear" w:color="auto" w:fill="auto"/>
          </w:tcPr>
          <w:p w14:paraId="7223B34E" w14:textId="77777777" w:rsidR="0045714D" w:rsidRPr="005647EB" w:rsidRDefault="0045714D" w:rsidP="002570E4">
            <w:pPr>
              <w:pStyle w:val="TAL"/>
              <w:keepNext w:val="0"/>
              <w:keepLines w:val="0"/>
            </w:pPr>
          </w:p>
        </w:tc>
      </w:tr>
      <w:tr w:rsidR="0045714D" w:rsidRPr="005647EB" w14:paraId="247601C5" w14:textId="77777777" w:rsidTr="002570E4">
        <w:trPr>
          <w:jc w:val="center"/>
        </w:trPr>
        <w:tc>
          <w:tcPr>
            <w:tcW w:w="4535" w:type="dxa"/>
            <w:gridSpan w:val="2"/>
            <w:shd w:val="clear" w:color="auto" w:fill="auto"/>
          </w:tcPr>
          <w:p w14:paraId="1ED04FDA" w14:textId="683BDEC9" w:rsidR="0045714D" w:rsidRPr="005647EB" w:rsidRDefault="002570E4" w:rsidP="002570E4">
            <w:pPr>
              <w:pStyle w:val="TAL"/>
              <w:keepNext w:val="0"/>
              <w:keepLines w:val="0"/>
            </w:pPr>
            <w:r w:rsidRPr="005647EB">
              <w:t xml:space="preserve">      </w:t>
            </w:r>
            <w:r w:rsidR="0045714D" w:rsidRPr="005647EB">
              <w:t>drx-InactivityTimer</w:t>
            </w:r>
          </w:p>
        </w:tc>
        <w:tc>
          <w:tcPr>
            <w:tcW w:w="2267" w:type="dxa"/>
            <w:shd w:val="clear" w:color="auto" w:fill="auto"/>
          </w:tcPr>
          <w:p w14:paraId="38941CB0" w14:textId="77777777" w:rsidR="0045714D" w:rsidRPr="005647EB" w:rsidRDefault="0045714D" w:rsidP="002570E4">
            <w:pPr>
              <w:pStyle w:val="TAL"/>
              <w:keepNext w:val="0"/>
              <w:keepLines w:val="0"/>
            </w:pPr>
            <w:r w:rsidRPr="005647EB">
              <w:t>psf1</w:t>
            </w:r>
          </w:p>
        </w:tc>
        <w:tc>
          <w:tcPr>
            <w:tcW w:w="1700" w:type="dxa"/>
            <w:shd w:val="clear" w:color="auto" w:fill="auto"/>
          </w:tcPr>
          <w:p w14:paraId="251D5226" w14:textId="77777777" w:rsidR="0045714D" w:rsidRPr="005647EB" w:rsidRDefault="0045714D" w:rsidP="002570E4">
            <w:pPr>
              <w:pStyle w:val="TAL"/>
              <w:keepNext w:val="0"/>
              <w:keepLines w:val="0"/>
            </w:pPr>
          </w:p>
        </w:tc>
        <w:tc>
          <w:tcPr>
            <w:tcW w:w="1245" w:type="dxa"/>
            <w:shd w:val="clear" w:color="auto" w:fill="auto"/>
          </w:tcPr>
          <w:p w14:paraId="70E536D8" w14:textId="77777777" w:rsidR="0045714D" w:rsidRPr="005647EB" w:rsidRDefault="0045714D" w:rsidP="002570E4">
            <w:pPr>
              <w:pStyle w:val="TAL"/>
              <w:keepNext w:val="0"/>
              <w:keepLines w:val="0"/>
            </w:pPr>
          </w:p>
        </w:tc>
      </w:tr>
      <w:tr w:rsidR="0045714D" w:rsidRPr="005647EB" w14:paraId="6ED7CD3E" w14:textId="77777777" w:rsidTr="002570E4">
        <w:trPr>
          <w:jc w:val="center"/>
        </w:trPr>
        <w:tc>
          <w:tcPr>
            <w:tcW w:w="4535" w:type="dxa"/>
            <w:gridSpan w:val="2"/>
            <w:shd w:val="clear" w:color="auto" w:fill="auto"/>
          </w:tcPr>
          <w:p w14:paraId="5E2E9B6F" w14:textId="2F4D8D3C" w:rsidR="0045714D" w:rsidRPr="005647EB" w:rsidRDefault="002570E4" w:rsidP="002570E4">
            <w:pPr>
              <w:pStyle w:val="TAL"/>
              <w:keepNext w:val="0"/>
              <w:keepLines w:val="0"/>
            </w:pPr>
            <w:r w:rsidRPr="005647EB">
              <w:t xml:space="preserve">      </w:t>
            </w:r>
            <w:r w:rsidR="0045714D" w:rsidRPr="005647EB">
              <w:t>drx-RetransmissionTimer</w:t>
            </w:r>
          </w:p>
        </w:tc>
        <w:tc>
          <w:tcPr>
            <w:tcW w:w="2267" w:type="dxa"/>
            <w:shd w:val="clear" w:color="auto" w:fill="auto"/>
          </w:tcPr>
          <w:p w14:paraId="3D0DEC5B" w14:textId="77777777" w:rsidR="0045714D" w:rsidRPr="005647EB" w:rsidRDefault="0045714D" w:rsidP="002570E4">
            <w:pPr>
              <w:pStyle w:val="TAL"/>
              <w:keepNext w:val="0"/>
              <w:keepLines w:val="0"/>
            </w:pPr>
            <w:r w:rsidRPr="005647EB">
              <w:t>psf1</w:t>
            </w:r>
          </w:p>
        </w:tc>
        <w:tc>
          <w:tcPr>
            <w:tcW w:w="1700" w:type="dxa"/>
            <w:shd w:val="clear" w:color="auto" w:fill="auto"/>
          </w:tcPr>
          <w:p w14:paraId="5A3142A3" w14:textId="77777777" w:rsidR="0045714D" w:rsidRPr="005647EB" w:rsidRDefault="0045714D" w:rsidP="002570E4">
            <w:pPr>
              <w:pStyle w:val="TAL"/>
              <w:keepNext w:val="0"/>
              <w:keepLines w:val="0"/>
            </w:pPr>
          </w:p>
        </w:tc>
        <w:tc>
          <w:tcPr>
            <w:tcW w:w="1245" w:type="dxa"/>
            <w:shd w:val="clear" w:color="auto" w:fill="auto"/>
          </w:tcPr>
          <w:p w14:paraId="2ED6506A" w14:textId="77777777" w:rsidR="0045714D" w:rsidRPr="005647EB" w:rsidRDefault="0045714D" w:rsidP="002570E4">
            <w:pPr>
              <w:pStyle w:val="TAL"/>
              <w:keepNext w:val="0"/>
              <w:keepLines w:val="0"/>
            </w:pPr>
          </w:p>
        </w:tc>
      </w:tr>
      <w:tr w:rsidR="0045714D" w:rsidRPr="005647EB" w14:paraId="5E1742AE" w14:textId="77777777" w:rsidTr="002570E4">
        <w:trPr>
          <w:jc w:val="center"/>
        </w:trPr>
        <w:tc>
          <w:tcPr>
            <w:tcW w:w="4535" w:type="dxa"/>
            <w:gridSpan w:val="2"/>
            <w:shd w:val="clear" w:color="auto" w:fill="auto"/>
          </w:tcPr>
          <w:p w14:paraId="67E9C273" w14:textId="2D2F3C4F" w:rsidR="0045714D" w:rsidRPr="005647EB" w:rsidRDefault="002570E4" w:rsidP="002570E4">
            <w:pPr>
              <w:pStyle w:val="TAL"/>
              <w:keepNext w:val="0"/>
              <w:keepLines w:val="0"/>
            </w:pPr>
            <w:r w:rsidRPr="005647EB">
              <w:t xml:space="preserve">      </w:t>
            </w:r>
            <w:r w:rsidR="0045714D" w:rsidRPr="005647EB">
              <w:t>longDRX-CycleStartOffset</w:t>
            </w:r>
            <w:r w:rsidRPr="005647EB">
              <w:t xml:space="preserve"> </w:t>
            </w:r>
            <w:r w:rsidR="0045714D" w:rsidRPr="005647EB">
              <w:t>CHOICE</w:t>
            </w:r>
            <w:r w:rsidRPr="005647EB">
              <w:t xml:space="preserve"> </w:t>
            </w:r>
            <w:r w:rsidR="0045714D" w:rsidRPr="005647EB">
              <w:t>{</w:t>
            </w:r>
          </w:p>
        </w:tc>
        <w:tc>
          <w:tcPr>
            <w:tcW w:w="2267" w:type="dxa"/>
            <w:shd w:val="clear" w:color="auto" w:fill="auto"/>
          </w:tcPr>
          <w:p w14:paraId="0DD5AA98" w14:textId="77777777" w:rsidR="0045714D" w:rsidRPr="005647EB" w:rsidRDefault="0045714D" w:rsidP="002570E4">
            <w:pPr>
              <w:pStyle w:val="TAL"/>
              <w:keepNext w:val="0"/>
              <w:keepLines w:val="0"/>
            </w:pPr>
          </w:p>
        </w:tc>
        <w:tc>
          <w:tcPr>
            <w:tcW w:w="1700" w:type="dxa"/>
            <w:shd w:val="clear" w:color="auto" w:fill="auto"/>
          </w:tcPr>
          <w:p w14:paraId="58FE4383" w14:textId="77777777" w:rsidR="0045714D" w:rsidRPr="005647EB" w:rsidRDefault="0045714D" w:rsidP="002570E4">
            <w:pPr>
              <w:pStyle w:val="TAL"/>
              <w:keepNext w:val="0"/>
              <w:keepLines w:val="0"/>
            </w:pPr>
          </w:p>
        </w:tc>
        <w:tc>
          <w:tcPr>
            <w:tcW w:w="1245" w:type="dxa"/>
            <w:shd w:val="clear" w:color="auto" w:fill="auto"/>
          </w:tcPr>
          <w:p w14:paraId="2D70DE92" w14:textId="77777777" w:rsidR="0045714D" w:rsidRPr="005647EB" w:rsidRDefault="0045714D" w:rsidP="002570E4">
            <w:pPr>
              <w:pStyle w:val="TAL"/>
              <w:keepNext w:val="0"/>
              <w:keepLines w:val="0"/>
            </w:pPr>
          </w:p>
        </w:tc>
      </w:tr>
      <w:tr w:rsidR="0045714D" w:rsidRPr="005647EB" w14:paraId="25188E03" w14:textId="77777777" w:rsidTr="002570E4">
        <w:trPr>
          <w:jc w:val="center"/>
        </w:trPr>
        <w:tc>
          <w:tcPr>
            <w:tcW w:w="4535" w:type="dxa"/>
            <w:gridSpan w:val="2"/>
            <w:shd w:val="clear" w:color="auto" w:fill="auto"/>
          </w:tcPr>
          <w:p w14:paraId="3D65FD87" w14:textId="1A14C187" w:rsidR="0045714D" w:rsidRPr="005647EB" w:rsidRDefault="002570E4" w:rsidP="002570E4">
            <w:pPr>
              <w:pStyle w:val="TAL"/>
              <w:keepNext w:val="0"/>
              <w:keepLines w:val="0"/>
            </w:pPr>
            <w:r w:rsidRPr="005647EB">
              <w:t xml:space="preserve">        </w:t>
            </w:r>
            <w:r w:rsidR="0045714D" w:rsidRPr="005647EB">
              <w:t>sf128</w:t>
            </w:r>
          </w:p>
        </w:tc>
        <w:tc>
          <w:tcPr>
            <w:tcW w:w="2267" w:type="dxa"/>
            <w:shd w:val="clear" w:color="auto" w:fill="auto"/>
          </w:tcPr>
          <w:p w14:paraId="0CBC089A" w14:textId="77777777" w:rsidR="0045714D" w:rsidRPr="005647EB" w:rsidRDefault="0045714D" w:rsidP="002570E4">
            <w:pPr>
              <w:pStyle w:val="TAL"/>
              <w:keepNext w:val="0"/>
              <w:keepLines w:val="0"/>
            </w:pPr>
            <w:r w:rsidRPr="005647EB">
              <w:t>0</w:t>
            </w:r>
          </w:p>
        </w:tc>
        <w:tc>
          <w:tcPr>
            <w:tcW w:w="1700" w:type="dxa"/>
            <w:shd w:val="clear" w:color="auto" w:fill="auto"/>
          </w:tcPr>
          <w:p w14:paraId="24A2A648" w14:textId="77777777" w:rsidR="0045714D" w:rsidRPr="005647EB" w:rsidRDefault="0045714D" w:rsidP="002570E4">
            <w:pPr>
              <w:pStyle w:val="TAL"/>
              <w:keepNext w:val="0"/>
              <w:keepLines w:val="0"/>
            </w:pPr>
          </w:p>
        </w:tc>
        <w:tc>
          <w:tcPr>
            <w:tcW w:w="1245" w:type="dxa"/>
            <w:shd w:val="clear" w:color="auto" w:fill="auto"/>
          </w:tcPr>
          <w:p w14:paraId="0ED1E3B0" w14:textId="29109280" w:rsidR="0045714D" w:rsidRPr="005647EB" w:rsidRDefault="0045714D" w:rsidP="002570E4">
            <w:pPr>
              <w:pStyle w:val="TAL"/>
              <w:keepNext w:val="0"/>
              <w:keepLines w:val="0"/>
            </w:pPr>
            <w:r w:rsidRPr="005647EB">
              <w:t>Test</w:t>
            </w:r>
            <w:r w:rsidR="002570E4" w:rsidRPr="005647EB">
              <w:t xml:space="preserve"> </w:t>
            </w:r>
            <w:r w:rsidRPr="005647EB">
              <w:t>1</w:t>
            </w:r>
          </w:p>
        </w:tc>
      </w:tr>
      <w:tr w:rsidR="0045714D" w:rsidRPr="005647EB" w14:paraId="4BF27CA5" w14:textId="77777777" w:rsidTr="002570E4">
        <w:trPr>
          <w:jc w:val="center"/>
        </w:trPr>
        <w:tc>
          <w:tcPr>
            <w:tcW w:w="4535" w:type="dxa"/>
            <w:gridSpan w:val="2"/>
            <w:shd w:val="clear" w:color="auto" w:fill="auto"/>
          </w:tcPr>
          <w:p w14:paraId="3A0CCFF9" w14:textId="7C860AEB" w:rsidR="0045714D" w:rsidRPr="005647EB" w:rsidRDefault="002570E4" w:rsidP="002570E4">
            <w:pPr>
              <w:pStyle w:val="TAL"/>
              <w:keepNext w:val="0"/>
              <w:keepLines w:val="0"/>
            </w:pPr>
            <w:r w:rsidRPr="005647EB">
              <w:t xml:space="preserve">        </w:t>
            </w:r>
            <w:r w:rsidR="0045714D" w:rsidRPr="005647EB">
              <w:t>sf1280</w:t>
            </w:r>
          </w:p>
        </w:tc>
        <w:tc>
          <w:tcPr>
            <w:tcW w:w="2267" w:type="dxa"/>
            <w:shd w:val="clear" w:color="auto" w:fill="auto"/>
          </w:tcPr>
          <w:p w14:paraId="189356DB" w14:textId="77777777" w:rsidR="0045714D" w:rsidRPr="005647EB" w:rsidRDefault="0045714D" w:rsidP="002570E4">
            <w:pPr>
              <w:pStyle w:val="TAL"/>
              <w:keepNext w:val="0"/>
              <w:keepLines w:val="0"/>
            </w:pPr>
            <w:r w:rsidRPr="005647EB">
              <w:t>0</w:t>
            </w:r>
          </w:p>
        </w:tc>
        <w:tc>
          <w:tcPr>
            <w:tcW w:w="1700" w:type="dxa"/>
            <w:shd w:val="clear" w:color="auto" w:fill="auto"/>
          </w:tcPr>
          <w:p w14:paraId="6777C967" w14:textId="77777777" w:rsidR="0045714D" w:rsidRPr="005647EB" w:rsidRDefault="0045714D" w:rsidP="002570E4">
            <w:pPr>
              <w:pStyle w:val="TAL"/>
              <w:keepNext w:val="0"/>
              <w:keepLines w:val="0"/>
            </w:pPr>
          </w:p>
        </w:tc>
        <w:tc>
          <w:tcPr>
            <w:tcW w:w="1245" w:type="dxa"/>
            <w:shd w:val="clear" w:color="auto" w:fill="auto"/>
          </w:tcPr>
          <w:p w14:paraId="797656F2" w14:textId="50E45704" w:rsidR="0045714D" w:rsidRPr="005647EB" w:rsidRDefault="0045714D" w:rsidP="002570E4">
            <w:pPr>
              <w:pStyle w:val="TAL"/>
              <w:keepNext w:val="0"/>
              <w:keepLines w:val="0"/>
            </w:pPr>
            <w:r w:rsidRPr="005647EB">
              <w:t>Test</w:t>
            </w:r>
            <w:r w:rsidR="002570E4" w:rsidRPr="005647EB">
              <w:t xml:space="preserve"> </w:t>
            </w:r>
            <w:r w:rsidRPr="005647EB">
              <w:t>2</w:t>
            </w:r>
          </w:p>
        </w:tc>
      </w:tr>
      <w:tr w:rsidR="0045714D" w:rsidRPr="005647EB" w14:paraId="3AE90D59" w14:textId="77777777" w:rsidTr="002570E4">
        <w:trPr>
          <w:jc w:val="center"/>
        </w:trPr>
        <w:tc>
          <w:tcPr>
            <w:tcW w:w="4535" w:type="dxa"/>
            <w:gridSpan w:val="2"/>
            <w:shd w:val="clear" w:color="auto" w:fill="auto"/>
          </w:tcPr>
          <w:p w14:paraId="30A4B42A" w14:textId="7D00F525" w:rsidR="0045714D" w:rsidRPr="005647EB" w:rsidRDefault="002570E4" w:rsidP="002570E4">
            <w:pPr>
              <w:pStyle w:val="TAL"/>
              <w:keepNext w:val="0"/>
              <w:keepLines w:val="0"/>
            </w:pPr>
            <w:r w:rsidRPr="005647EB">
              <w:t xml:space="preserve">      </w:t>
            </w:r>
            <w:r w:rsidR="0045714D" w:rsidRPr="005647EB">
              <w:t>}</w:t>
            </w:r>
          </w:p>
        </w:tc>
        <w:tc>
          <w:tcPr>
            <w:tcW w:w="2267" w:type="dxa"/>
            <w:shd w:val="clear" w:color="auto" w:fill="auto"/>
          </w:tcPr>
          <w:p w14:paraId="39A06A27" w14:textId="77777777" w:rsidR="0045714D" w:rsidRPr="005647EB" w:rsidRDefault="0045714D" w:rsidP="002570E4">
            <w:pPr>
              <w:pStyle w:val="TAL"/>
              <w:keepNext w:val="0"/>
              <w:keepLines w:val="0"/>
            </w:pPr>
          </w:p>
        </w:tc>
        <w:tc>
          <w:tcPr>
            <w:tcW w:w="1700" w:type="dxa"/>
            <w:shd w:val="clear" w:color="auto" w:fill="auto"/>
          </w:tcPr>
          <w:p w14:paraId="5A152B2A" w14:textId="77777777" w:rsidR="0045714D" w:rsidRPr="005647EB" w:rsidRDefault="0045714D" w:rsidP="002570E4">
            <w:pPr>
              <w:pStyle w:val="TAL"/>
              <w:keepNext w:val="0"/>
              <w:keepLines w:val="0"/>
            </w:pPr>
          </w:p>
        </w:tc>
        <w:tc>
          <w:tcPr>
            <w:tcW w:w="1245" w:type="dxa"/>
            <w:shd w:val="clear" w:color="auto" w:fill="auto"/>
          </w:tcPr>
          <w:p w14:paraId="7925D1A8" w14:textId="77777777" w:rsidR="0045714D" w:rsidRPr="005647EB" w:rsidRDefault="0045714D" w:rsidP="002570E4">
            <w:pPr>
              <w:pStyle w:val="TAL"/>
              <w:keepNext w:val="0"/>
              <w:keepLines w:val="0"/>
            </w:pPr>
          </w:p>
        </w:tc>
      </w:tr>
      <w:tr w:rsidR="0045714D" w:rsidRPr="005647EB" w14:paraId="09213204" w14:textId="77777777" w:rsidTr="002570E4">
        <w:trPr>
          <w:jc w:val="center"/>
        </w:trPr>
        <w:tc>
          <w:tcPr>
            <w:tcW w:w="4535" w:type="dxa"/>
            <w:gridSpan w:val="2"/>
            <w:shd w:val="clear" w:color="auto" w:fill="auto"/>
          </w:tcPr>
          <w:p w14:paraId="19B1D7CA" w14:textId="04D8D699" w:rsidR="0045714D" w:rsidRPr="005647EB" w:rsidRDefault="002570E4" w:rsidP="002570E4">
            <w:pPr>
              <w:pStyle w:val="TAL"/>
              <w:keepNext w:val="0"/>
              <w:keepLines w:val="0"/>
            </w:pPr>
            <w:r w:rsidRPr="005647EB">
              <w:t xml:space="preserve">      </w:t>
            </w:r>
            <w:r w:rsidR="0045714D" w:rsidRPr="005647EB">
              <w:t>shortDRX</w:t>
            </w:r>
          </w:p>
        </w:tc>
        <w:tc>
          <w:tcPr>
            <w:tcW w:w="2267" w:type="dxa"/>
            <w:shd w:val="clear" w:color="auto" w:fill="auto"/>
          </w:tcPr>
          <w:p w14:paraId="56B02CA9" w14:textId="51551AE7" w:rsidR="0045714D" w:rsidRPr="005647EB" w:rsidRDefault="0045714D"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3FAE25CA" w14:textId="77777777" w:rsidR="0045714D" w:rsidRPr="005647EB" w:rsidRDefault="0045714D" w:rsidP="002570E4">
            <w:pPr>
              <w:pStyle w:val="TAL"/>
              <w:keepNext w:val="0"/>
              <w:keepLines w:val="0"/>
            </w:pPr>
          </w:p>
        </w:tc>
        <w:tc>
          <w:tcPr>
            <w:tcW w:w="1245" w:type="dxa"/>
            <w:shd w:val="clear" w:color="auto" w:fill="auto"/>
          </w:tcPr>
          <w:p w14:paraId="16EC7A6C" w14:textId="77777777" w:rsidR="0045714D" w:rsidRPr="005647EB" w:rsidRDefault="0045714D" w:rsidP="002570E4">
            <w:pPr>
              <w:pStyle w:val="TAL"/>
              <w:keepNext w:val="0"/>
              <w:keepLines w:val="0"/>
            </w:pPr>
          </w:p>
        </w:tc>
      </w:tr>
      <w:tr w:rsidR="0045714D" w:rsidRPr="005647EB" w14:paraId="0F2200F1" w14:textId="77777777" w:rsidTr="002570E4">
        <w:trPr>
          <w:jc w:val="center"/>
        </w:trPr>
        <w:tc>
          <w:tcPr>
            <w:tcW w:w="4535" w:type="dxa"/>
            <w:gridSpan w:val="2"/>
            <w:shd w:val="clear" w:color="auto" w:fill="auto"/>
          </w:tcPr>
          <w:p w14:paraId="59888072" w14:textId="548B4793" w:rsidR="0045714D" w:rsidRPr="005647EB" w:rsidRDefault="002570E4" w:rsidP="002570E4">
            <w:pPr>
              <w:pStyle w:val="TAL"/>
              <w:keepNext w:val="0"/>
              <w:keepLines w:val="0"/>
            </w:pPr>
            <w:r w:rsidRPr="005647EB">
              <w:t xml:space="preserve">    </w:t>
            </w:r>
            <w:r w:rsidR="0045714D" w:rsidRPr="005647EB">
              <w:t>}</w:t>
            </w:r>
          </w:p>
        </w:tc>
        <w:tc>
          <w:tcPr>
            <w:tcW w:w="2267" w:type="dxa"/>
            <w:shd w:val="clear" w:color="auto" w:fill="auto"/>
          </w:tcPr>
          <w:p w14:paraId="64B469B5" w14:textId="77777777" w:rsidR="0045714D" w:rsidRPr="005647EB" w:rsidRDefault="0045714D" w:rsidP="002570E4">
            <w:pPr>
              <w:pStyle w:val="TAL"/>
              <w:keepNext w:val="0"/>
              <w:keepLines w:val="0"/>
            </w:pPr>
          </w:p>
        </w:tc>
        <w:tc>
          <w:tcPr>
            <w:tcW w:w="1700" w:type="dxa"/>
            <w:shd w:val="clear" w:color="auto" w:fill="auto"/>
          </w:tcPr>
          <w:p w14:paraId="78482BDA" w14:textId="77777777" w:rsidR="0045714D" w:rsidRPr="005647EB" w:rsidRDefault="0045714D" w:rsidP="002570E4">
            <w:pPr>
              <w:pStyle w:val="TAL"/>
              <w:keepNext w:val="0"/>
              <w:keepLines w:val="0"/>
            </w:pPr>
          </w:p>
        </w:tc>
        <w:tc>
          <w:tcPr>
            <w:tcW w:w="1245" w:type="dxa"/>
            <w:shd w:val="clear" w:color="auto" w:fill="auto"/>
          </w:tcPr>
          <w:p w14:paraId="03C74801" w14:textId="77777777" w:rsidR="0045714D" w:rsidRPr="005647EB" w:rsidRDefault="0045714D" w:rsidP="002570E4">
            <w:pPr>
              <w:pStyle w:val="TAL"/>
              <w:keepNext w:val="0"/>
              <w:keepLines w:val="0"/>
            </w:pPr>
          </w:p>
        </w:tc>
      </w:tr>
      <w:tr w:rsidR="0045714D" w:rsidRPr="005647EB" w14:paraId="4B886A2C" w14:textId="77777777" w:rsidTr="002570E4">
        <w:trPr>
          <w:jc w:val="center"/>
        </w:trPr>
        <w:tc>
          <w:tcPr>
            <w:tcW w:w="4535" w:type="dxa"/>
            <w:gridSpan w:val="2"/>
            <w:shd w:val="clear" w:color="auto" w:fill="auto"/>
          </w:tcPr>
          <w:p w14:paraId="268AE855" w14:textId="283A10F6" w:rsidR="0045714D" w:rsidRPr="005647EB" w:rsidRDefault="002570E4" w:rsidP="002570E4">
            <w:pPr>
              <w:pStyle w:val="TAL"/>
              <w:keepNext w:val="0"/>
              <w:keepLines w:val="0"/>
            </w:pPr>
            <w:r w:rsidRPr="005647EB">
              <w:t xml:space="preserve">  </w:t>
            </w:r>
            <w:r w:rsidR="0045714D" w:rsidRPr="005647EB">
              <w:t>}</w:t>
            </w:r>
          </w:p>
        </w:tc>
        <w:tc>
          <w:tcPr>
            <w:tcW w:w="2267" w:type="dxa"/>
            <w:shd w:val="clear" w:color="auto" w:fill="auto"/>
          </w:tcPr>
          <w:p w14:paraId="39FFC2FF" w14:textId="77777777" w:rsidR="0045714D" w:rsidRPr="005647EB" w:rsidRDefault="0045714D" w:rsidP="002570E4">
            <w:pPr>
              <w:pStyle w:val="TAL"/>
              <w:keepNext w:val="0"/>
              <w:keepLines w:val="0"/>
            </w:pPr>
          </w:p>
        </w:tc>
        <w:tc>
          <w:tcPr>
            <w:tcW w:w="1700" w:type="dxa"/>
            <w:shd w:val="clear" w:color="auto" w:fill="auto"/>
          </w:tcPr>
          <w:p w14:paraId="23E87A5E" w14:textId="77777777" w:rsidR="0045714D" w:rsidRPr="005647EB" w:rsidRDefault="0045714D" w:rsidP="002570E4">
            <w:pPr>
              <w:pStyle w:val="TAL"/>
              <w:keepNext w:val="0"/>
              <w:keepLines w:val="0"/>
            </w:pPr>
          </w:p>
        </w:tc>
        <w:tc>
          <w:tcPr>
            <w:tcW w:w="1245" w:type="dxa"/>
            <w:shd w:val="clear" w:color="auto" w:fill="auto"/>
          </w:tcPr>
          <w:p w14:paraId="28AB37CD" w14:textId="77777777" w:rsidR="0045714D" w:rsidRPr="005647EB" w:rsidRDefault="0045714D" w:rsidP="002570E4">
            <w:pPr>
              <w:pStyle w:val="TAL"/>
              <w:keepNext w:val="0"/>
              <w:keepLines w:val="0"/>
            </w:pPr>
          </w:p>
        </w:tc>
      </w:tr>
      <w:tr w:rsidR="0045714D" w:rsidRPr="005647EB" w14:paraId="4B97D4D1" w14:textId="77777777" w:rsidTr="002570E4">
        <w:trPr>
          <w:jc w:val="center"/>
        </w:trPr>
        <w:tc>
          <w:tcPr>
            <w:tcW w:w="4535" w:type="dxa"/>
            <w:gridSpan w:val="2"/>
            <w:shd w:val="clear" w:color="auto" w:fill="auto"/>
          </w:tcPr>
          <w:p w14:paraId="4B5DE463" w14:textId="5786CFAC" w:rsidR="0045714D" w:rsidRPr="005647EB" w:rsidRDefault="002570E4" w:rsidP="002570E4">
            <w:pPr>
              <w:pStyle w:val="TAL"/>
              <w:keepNext w:val="0"/>
              <w:keepLines w:val="0"/>
            </w:pPr>
            <w:r w:rsidRPr="005647EB">
              <w:t xml:space="preserve">  </w:t>
            </w:r>
            <w:r w:rsidR="0045714D" w:rsidRPr="005647EB">
              <w:t>timeAlignmentTimerDedicated</w:t>
            </w:r>
          </w:p>
        </w:tc>
        <w:tc>
          <w:tcPr>
            <w:tcW w:w="2267" w:type="dxa"/>
            <w:shd w:val="clear" w:color="auto" w:fill="auto"/>
          </w:tcPr>
          <w:p w14:paraId="6C0F91F7" w14:textId="77777777" w:rsidR="0045714D" w:rsidRPr="005647EB" w:rsidRDefault="0045714D" w:rsidP="002570E4">
            <w:pPr>
              <w:pStyle w:val="TAL"/>
              <w:keepNext w:val="0"/>
              <w:keepLines w:val="0"/>
            </w:pPr>
            <w:r w:rsidRPr="005647EB">
              <w:t>sf500</w:t>
            </w:r>
          </w:p>
        </w:tc>
        <w:tc>
          <w:tcPr>
            <w:tcW w:w="1700" w:type="dxa"/>
            <w:shd w:val="clear" w:color="auto" w:fill="auto"/>
          </w:tcPr>
          <w:p w14:paraId="2C5F8F11" w14:textId="77777777" w:rsidR="0045714D" w:rsidRPr="005647EB" w:rsidRDefault="0045714D" w:rsidP="002570E4">
            <w:pPr>
              <w:pStyle w:val="TAL"/>
              <w:keepNext w:val="0"/>
              <w:keepLines w:val="0"/>
            </w:pPr>
          </w:p>
        </w:tc>
        <w:tc>
          <w:tcPr>
            <w:tcW w:w="1245" w:type="dxa"/>
            <w:shd w:val="clear" w:color="auto" w:fill="auto"/>
          </w:tcPr>
          <w:p w14:paraId="69004D06" w14:textId="77777777" w:rsidR="0045714D" w:rsidRPr="005647EB" w:rsidRDefault="0045714D" w:rsidP="002570E4">
            <w:pPr>
              <w:pStyle w:val="TAL"/>
              <w:keepNext w:val="0"/>
              <w:keepLines w:val="0"/>
            </w:pPr>
          </w:p>
        </w:tc>
      </w:tr>
      <w:tr w:rsidR="0045714D" w:rsidRPr="005647EB" w14:paraId="374AE0ED" w14:textId="77777777" w:rsidTr="002570E4">
        <w:trPr>
          <w:jc w:val="center"/>
        </w:trPr>
        <w:tc>
          <w:tcPr>
            <w:tcW w:w="4535" w:type="dxa"/>
            <w:gridSpan w:val="2"/>
            <w:shd w:val="clear" w:color="auto" w:fill="auto"/>
          </w:tcPr>
          <w:p w14:paraId="1ACC3683" w14:textId="77777777" w:rsidR="0045714D" w:rsidRPr="005647EB" w:rsidRDefault="0045714D" w:rsidP="002570E4">
            <w:pPr>
              <w:pStyle w:val="TAL"/>
              <w:keepNext w:val="0"/>
              <w:keepLines w:val="0"/>
            </w:pPr>
            <w:r w:rsidRPr="005647EB">
              <w:t>}</w:t>
            </w:r>
          </w:p>
        </w:tc>
        <w:tc>
          <w:tcPr>
            <w:tcW w:w="2267" w:type="dxa"/>
            <w:shd w:val="clear" w:color="auto" w:fill="auto"/>
          </w:tcPr>
          <w:p w14:paraId="2753F83D" w14:textId="77777777" w:rsidR="0045714D" w:rsidRPr="005647EB" w:rsidRDefault="0045714D" w:rsidP="002570E4">
            <w:pPr>
              <w:pStyle w:val="TAL"/>
              <w:keepNext w:val="0"/>
              <w:keepLines w:val="0"/>
            </w:pPr>
          </w:p>
        </w:tc>
        <w:tc>
          <w:tcPr>
            <w:tcW w:w="1700" w:type="dxa"/>
            <w:shd w:val="clear" w:color="auto" w:fill="auto"/>
          </w:tcPr>
          <w:p w14:paraId="5B66FBEC" w14:textId="77777777" w:rsidR="0045714D" w:rsidRPr="005647EB" w:rsidRDefault="0045714D" w:rsidP="002570E4">
            <w:pPr>
              <w:pStyle w:val="TAL"/>
              <w:keepNext w:val="0"/>
              <w:keepLines w:val="0"/>
            </w:pPr>
          </w:p>
        </w:tc>
        <w:tc>
          <w:tcPr>
            <w:tcW w:w="1245" w:type="dxa"/>
            <w:shd w:val="clear" w:color="auto" w:fill="auto"/>
          </w:tcPr>
          <w:p w14:paraId="18DB7CAE" w14:textId="77777777" w:rsidR="0045714D" w:rsidRPr="005647EB" w:rsidRDefault="0045714D" w:rsidP="002570E4">
            <w:pPr>
              <w:pStyle w:val="TAL"/>
              <w:keepNext w:val="0"/>
              <w:keepLines w:val="0"/>
            </w:pPr>
          </w:p>
        </w:tc>
      </w:tr>
    </w:tbl>
    <w:p w14:paraId="4EA3A309" w14:textId="77777777" w:rsidR="0045714D" w:rsidRPr="005647EB" w:rsidRDefault="0045714D" w:rsidP="002570E4">
      <w:pPr>
        <w:rPr>
          <w:lang w:eastAsia="zh-TW"/>
        </w:rPr>
      </w:pPr>
    </w:p>
    <w:p w14:paraId="76B28049" w14:textId="77777777" w:rsidR="0045714D" w:rsidRPr="005647EB" w:rsidRDefault="0045714D" w:rsidP="002570E4">
      <w:pPr>
        <w:pStyle w:val="TH"/>
        <w:keepNext w:val="0"/>
        <w:keepLines w:val="0"/>
      </w:pPr>
      <w:r w:rsidRPr="005647EB">
        <w:t xml:space="preserve">Table 8.4.14.4.3-7: SchedulingRequest-Config: Additional </w:t>
      </w:r>
      <w:r w:rsidRPr="005647EB">
        <w:rPr>
          <w:rFonts w:cs="v4.2.0"/>
          <w:snapToGrid w:val="0"/>
          <w:lang w:eastAsia="zh-TW"/>
        </w:rPr>
        <w:t xml:space="preserve">E-UTRAN FDD-FDD inter-frequency event triggered under fading propagation conditions for CE UE in CEModeA in drx </w:t>
      </w:r>
      <w:r w:rsidRPr="005647EB">
        <w:rPr>
          <w:lang w:eastAsia="zh-CN"/>
        </w:rPr>
        <w:t>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45714D" w:rsidRPr="005647EB" w14:paraId="788EF8A4" w14:textId="77777777" w:rsidTr="002570E4">
        <w:trPr>
          <w:gridBefore w:val="1"/>
          <w:wBefore w:w="9" w:type="dxa"/>
          <w:jc w:val="center"/>
        </w:trPr>
        <w:tc>
          <w:tcPr>
            <w:tcW w:w="9781" w:type="dxa"/>
            <w:gridSpan w:val="5"/>
          </w:tcPr>
          <w:p w14:paraId="38F05F90" w14:textId="2FF6144D" w:rsidR="0045714D" w:rsidRPr="005647EB" w:rsidRDefault="0045714D"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p>
        </w:tc>
      </w:tr>
      <w:tr w:rsidR="0045714D" w:rsidRPr="005647EB" w14:paraId="10D69D2A" w14:textId="77777777" w:rsidTr="002570E4">
        <w:trPr>
          <w:gridAfter w:val="1"/>
          <w:wAfter w:w="9" w:type="dxa"/>
          <w:jc w:val="center"/>
        </w:trPr>
        <w:tc>
          <w:tcPr>
            <w:tcW w:w="4537" w:type="dxa"/>
            <w:gridSpan w:val="2"/>
          </w:tcPr>
          <w:p w14:paraId="1FE5A9E9" w14:textId="152C851B"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8" w:type="dxa"/>
          </w:tcPr>
          <w:p w14:paraId="48B40CB6" w14:textId="77777777" w:rsidR="0045714D" w:rsidRPr="005647EB" w:rsidRDefault="0045714D" w:rsidP="002570E4">
            <w:pPr>
              <w:pStyle w:val="TAH"/>
              <w:keepNext w:val="0"/>
              <w:keepLines w:val="0"/>
            </w:pPr>
            <w:r w:rsidRPr="005647EB">
              <w:t>Value/remark</w:t>
            </w:r>
          </w:p>
        </w:tc>
        <w:tc>
          <w:tcPr>
            <w:tcW w:w="1701" w:type="dxa"/>
          </w:tcPr>
          <w:p w14:paraId="3E587D61" w14:textId="77777777" w:rsidR="0045714D" w:rsidRPr="005647EB" w:rsidRDefault="0045714D" w:rsidP="002570E4">
            <w:pPr>
              <w:pStyle w:val="TAH"/>
              <w:keepNext w:val="0"/>
              <w:keepLines w:val="0"/>
            </w:pPr>
            <w:r w:rsidRPr="005647EB">
              <w:t>Comment</w:t>
            </w:r>
          </w:p>
        </w:tc>
        <w:tc>
          <w:tcPr>
            <w:tcW w:w="1275" w:type="dxa"/>
          </w:tcPr>
          <w:p w14:paraId="63CED537" w14:textId="77777777" w:rsidR="0045714D" w:rsidRPr="005647EB" w:rsidRDefault="0045714D" w:rsidP="002570E4">
            <w:pPr>
              <w:pStyle w:val="TAH"/>
              <w:keepNext w:val="0"/>
              <w:keepLines w:val="0"/>
            </w:pPr>
            <w:r w:rsidRPr="005647EB">
              <w:t>Condition</w:t>
            </w:r>
          </w:p>
        </w:tc>
      </w:tr>
      <w:tr w:rsidR="0045714D" w:rsidRPr="005647EB" w14:paraId="0F1CC90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458033E" w14:textId="475F0786" w:rsidR="0045714D" w:rsidRPr="005647EB" w:rsidRDefault="0045714D"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0F8110BB" w14:textId="77777777" w:rsidR="0045714D" w:rsidRPr="005647EB" w:rsidRDefault="0045714D"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56B9A0B" w14:textId="77777777" w:rsidR="0045714D" w:rsidRPr="005647EB" w:rsidRDefault="0045714D"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C01761B" w14:textId="77777777" w:rsidR="0045714D" w:rsidRPr="005647EB" w:rsidRDefault="0045714D" w:rsidP="002570E4">
            <w:pPr>
              <w:pStyle w:val="TAL"/>
              <w:keepNext w:val="0"/>
              <w:keepLines w:val="0"/>
            </w:pPr>
          </w:p>
        </w:tc>
      </w:tr>
      <w:tr w:rsidR="0045714D" w:rsidRPr="005647EB" w14:paraId="7EE2A651"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E597FBD" w14:textId="0EDCD051" w:rsidR="0045714D" w:rsidRPr="005647EB" w:rsidRDefault="002570E4" w:rsidP="002570E4">
            <w:pPr>
              <w:pStyle w:val="TAL"/>
              <w:keepNext w:val="0"/>
              <w:keepLines w:val="0"/>
            </w:pPr>
            <w:r w:rsidRPr="005647EB">
              <w:t xml:space="preserve">  </w:t>
            </w:r>
            <w:r w:rsidR="0045714D" w:rsidRPr="005647EB">
              <w:t>setup</w:t>
            </w:r>
            <w:r w:rsidRPr="005647EB">
              <w:t xml:space="preserve"> </w:t>
            </w:r>
            <w:r w:rsidR="0045714D" w:rsidRPr="005647EB">
              <w:t>SEQUENCE</w:t>
            </w:r>
            <w:r w:rsidRPr="005647EB">
              <w:t xml:space="preserve"> </w:t>
            </w:r>
            <w:r w:rsidR="0045714D" w:rsidRPr="005647EB">
              <w:t>{</w:t>
            </w:r>
          </w:p>
        </w:tc>
        <w:tc>
          <w:tcPr>
            <w:tcW w:w="2268" w:type="dxa"/>
            <w:tcBorders>
              <w:top w:val="single" w:sz="4" w:space="0" w:color="auto"/>
              <w:left w:val="single" w:sz="4" w:space="0" w:color="auto"/>
              <w:bottom w:val="single" w:sz="4" w:space="0" w:color="auto"/>
              <w:right w:val="single" w:sz="4" w:space="0" w:color="auto"/>
            </w:tcBorders>
          </w:tcPr>
          <w:p w14:paraId="2A866036" w14:textId="77777777" w:rsidR="0045714D" w:rsidRPr="005647EB" w:rsidRDefault="0045714D"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025B656" w14:textId="77777777" w:rsidR="0045714D" w:rsidRPr="005647EB" w:rsidRDefault="0045714D"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1D0B5FE" w14:textId="77777777" w:rsidR="0045714D" w:rsidRPr="005647EB" w:rsidRDefault="0045714D" w:rsidP="002570E4">
            <w:pPr>
              <w:pStyle w:val="TAL"/>
              <w:keepNext w:val="0"/>
              <w:keepLines w:val="0"/>
            </w:pPr>
          </w:p>
        </w:tc>
      </w:tr>
      <w:tr w:rsidR="0045714D" w:rsidRPr="005647EB" w14:paraId="5B42D7D5" w14:textId="77777777" w:rsidTr="002570E4">
        <w:trPr>
          <w:gridAfter w:val="1"/>
          <w:wAfter w:w="9" w:type="dxa"/>
          <w:jc w:val="center"/>
        </w:trPr>
        <w:tc>
          <w:tcPr>
            <w:tcW w:w="4537" w:type="dxa"/>
            <w:gridSpan w:val="2"/>
            <w:tcBorders>
              <w:top w:val="single" w:sz="4" w:space="0" w:color="auto"/>
              <w:left w:val="single" w:sz="4" w:space="0" w:color="auto"/>
              <w:right w:val="single" w:sz="4" w:space="0" w:color="auto"/>
            </w:tcBorders>
          </w:tcPr>
          <w:p w14:paraId="58135FDE" w14:textId="7B89580F" w:rsidR="0045714D" w:rsidRPr="005647EB" w:rsidRDefault="002570E4" w:rsidP="002570E4">
            <w:pPr>
              <w:pStyle w:val="TAL"/>
              <w:keepNext w:val="0"/>
              <w:keepLines w:val="0"/>
            </w:pPr>
            <w:r w:rsidRPr="005647EB">
              <w:t xml:space="preserve">    </w:t>
            </w:r>
            <w:r w:rsidR="0045714D"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7A51BDF5" w14:textId="77777777" w:rsidR="0045714D" w:rsidRPr="005647EB" w:rsidRDefault="0045714D" w:rsidP="002570E4">
            <w:pPr>
              <w:pStyle w:val="TAL"/>
              <w:keepNext w:val="0"/>
              <w:keepLines w:val="0"/>
            </w:pPr>
            <w:r w:rsidRPr="005647EB">
              <w:t>2</w:t>
            </w:r>
          </w:p>
        </w:tc>
        <w:tc>
          <w:tcPr>
            <w:tcW w:w="1701" w:type="dxa"/>
            <w:tcBorders>
              <w:top w:val="single" w:sz="4" w:space="0" w:color="auto"/>
              <w:left w:val="single" w:sz="4" w:space="0" w:color="auto"/>
              <w:bottom w:val="single" w:sz="4" w:space="0" w:color="auto"/>
              <w:right w:val="single" w:sz="4" w:space="0" w:color="auto"/>
            </w:tcBorders>
          </w:tcPr>
          <w:p w14:paraId="2CF158F1" w14:textId="77777777" w:rsidR="0045714D" w:rsidRPr="005647EB" w:rsidRDefault="0045714D"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1EDCF9F" w14:textId="77777777" w:rsidR="0045714D" w:rsidRPr="005647EB" w:rsidRDefault="0045714D" w:rsidP="002570E4">
            <w:pPr>
              <w:pStyle w:val="TAL"/>
              <w:keepNext w:val="0"/>
              <w:keepLines w:val="0"/>
            </w:pPr>
          </w:p>
        </w:tc>
      </w:tr>
      <w:tr w:rsidR="0045714D" w:rsidRPr="005647EB" w14:paraId="23266786"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E5EF4C0" w14:textId="12F7D293" w:rsidR="0045714D" w:rsidRPr="005647EB" w:rsidRDefault="002570E4" w:rsidP="002570E4">
            <w:pPr>
              <w:pStyle w:val="TAL"/>
              <w:keepNext w:val="0"/>
              <w:keepLines w:val="0"/>
            </w:pPr>
            <w:r w:rsidRPr="005647EB">
              <w:t xml:space="preserve">  </w:t>
            </w:r>
            <w:r w:rsidR="0045714D" w:rsidRPr="005647EB">
              <w:t>}</w:t>
            </w:r>
          </w:p>
        </w:tc>
        <w:tc>
          <w:tcPr>
            <w:tcW w:w="2268" w:type="dxa"/>
            <w:tcBorders>
              <w:top w:val="single" w:sz="4" w:space="0" w:color="auto"/>
              <w:left w:val="single" w:sz="4" w:space="0" w:color="auto"/>
              <w:bottom w:val="single" w:sz="4" w:space="0" w:color="auto"/>
              <w:right w:val="single" w:sz="4" w:space="0" w:color="auto"/>
            </w:tcBorders>
          </w:tcPr>
          <w:p w14:paraId="0BE03295" w14:textId="77777777" w:rsidR="0045714D" w:rsidRPr="005647EB" w:rsidRDefault="0045714D"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30146E3" w14:textId="77777777" w:rsidR="0045714D" w:rsidRPr="005647EB" w:rsidRDefault="0045714D"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3093440" w14:textId="77777777" w:rsidR="0045714D" w:rsidRPr="005647EB" w:rsidRDefault="0045714D" w:rsidP="002570E4">
            <w:pPr>
              <w:pStyle w:val="TAL"/>
              <w:keepNext w:val="0"/>
              <w:keepLines w:val="0"/>
            </w:pPr>
          </w:p>
        </w:tc>
      </w:tr>
      <w:tr w:rsidR="0045714D" w:rsidRPr="005647EB" w14:paraId="4D3BEA4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35E4537" w14:textId="77777777" w:rsidR="0045714D" w:rsidRPr="005647EB" w:rsidRDefault="0045714D"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2292180A" w14:textId="77777777" w:rsidR="0045714D" w:rsidRPr="005647EB" w:rsidRDefault="0045714D"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9B0EEEE" w14:textId="77777777" w:rsidR="0045714D" w:rsidRPr="005647EB" w:rsidRDefault="0045714D"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3CAFC3F" w14:textId="77777777" w:rsidR="0045714D" w:rsidRPr="005647EB" w:rsidRDefault="0045714D" w:rsidP="002570E4">
            <w:pPr>
              <w:pStyle w:val="TAL"/>
              <w:keepNext w:val="0"/>
              <w:keepLines w:val="0"/>
            </w:pPr>
          </w:p>
        </w:tc>
      </w:tr>
    </w:tbl>
    <w:p w14:paraId="0E97AD7E" w14:textId="77777777" w:rsidR="008057B3" w:rsidRPr="005647EB" w:rsidRDefault="008057B3" w:rsidP="002570E4">
      <w:pPr>
        <w:rPr>
          <w:lang w:eastAsia="zh-TW"/>
        </w:rPr>
      </w:pPr>
    </w:p>
    <w:p w14:paraId="6BE76C60" w14:textId="77777777" w:rsidR="008057B3" w:rsidRPr="005647EB" w:rsidRDefault="008057B3" w:rsidP="002570E4">
      <w:pPr>
        <w:pStyle w:val="Heading4"/>
        <w:keepNext w:val="0"/>
        <w:keepLines w:val="0"/>
        <w:rPr>
          <w:lang w:eastAsia="zh-TW"/>
        </w:rPr>
      </w:pPr>
      <w:r w:rsidRPr="005647EB">
        <w:rPr>
          <w:lang w:eastAsia="zh-TW"/>
        </w:rPr>
        <w:t>8.4.14.5</w:t>
      </w:r>
      <w:r w:rsidRPr="005647EB">
        <w:rPr>
          <w:lang w:eastAsia="zh-TW"/>
        </w:rPr>
        <w:tab/>
        <w:t>Test requirement</w:t>
      </w:r>
    </w:p>
    <w:p w14:paraId="28358228" w14:textId="77777777" w:rsidR="0045714D" w:rsidRPr="005647EB" w:rsidRDefault="0045714D" w:rsidP="002570E4">
      <w:pPr>
        <w:rPr>
          <w:rFonts w:eastAsia="PMingLiU"/>
          <w:lang w:eastAsia="zh-TW"/>
        </w:rPr>
      </w:pPr>
      <w:r w:rsidRPr="005647EB">
        <w:t>Table 8.4.14.5-1, 8.4.14.5-2 and 8.4.14.5-3 define the configuration and primary level settings including test tolerances for E-UTRAN TDD-TDD event triggered reporting for serving cell under fading propagation conditions test.</w:t>
      </w:r>
    </w:p>
    <w:p w14:paraId="27CF05EF" w14:textId="77777777" w:rsidR="0045714D" w:rsidRPr="005647EB" w:rsidRDefault="0045714D" w:rsidP="002570E4">
      <w:pPr>
        <w:pStyle w:val="TH"/>
        <w:keepNext w:val="0"/>
        <w:keepLines w:val="0"/>
      </w:pPr>
      <w:r w:rsidRPr="005647EB">
        <w:t xml:space="preserve">Table 8.4.14.5-1: Cell specific test parameters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CEModeA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76"/>
        <w:gridCol w:w="1109"/>
        <w:gridCol w:w="1352"/>
      </w:tblGrid>
      <w:tr w:rsidR="0045714D" w:rsidRPr="005647EB" w14:paraId="72D0587B" w14:textId="77777777" w:rsidTr="00EC0475">
        <w:trPr>
          <w:cantSplit/>
          <w:tblHeader/>
          <w:jc w:val="center"/>
        </w:trPr>
        <w:tc>
          <w:tcPr>
            <w:tcW w:w="2093" w:type="dxa"/>
            <w:vMerge w:val="restart"/>
            <w:tcBorders>
              <w:top w:val="single" w:sz="4" w:space="0" w:color="auto"/>
              <w:left w:val="single" w:sz="4" w:space="0" w:color="auto"/>
            </w:tcBorders>
          </w:tcPr>
          <w:p w14:paraId="4C236DA7" w14:textId="77777777" w:rsidR="0045714D" w:rsidRPr="005647EB" w:rsidRDefault="0045714D" w:rsidP="002570E4">
            <w:pPr>
              <w:pStyle w:val="TAH"/>
              <w:keepNext w:val="0"/>
              <w:keepLines w:val="0"/>
              <w:rPr>
                <w:rFonts w:cs="Arial"/>
              </w:rPr>
            </w:pPr>
            <w:r w:rsidRPr="005647EB">
              <w:rPr>
                <w:rFonts w:cs="Arial"/>
              </w:rPr>
              <w:t>Parameter</w:t>
            </w:r>
          </w:p>
        </w:tc>
        <w:tc>
          <w:tcPr>
            <w:tcW w:w="1276" w:type="dxa"/>
            <w:vMerge w:val="restart"/>
            <w:tcBorders>
              <w:top w:val="single" w:sz="4" w:space="0" w:color="auto"/>
            </w:tcBorders>
          </w:tcPr>
          <w:p w14:paraId="0632729E" w14:textId="77777777" w:rsidR="0045714D" w:rsidRPr="005647EB" w:rsidRDefault="0045714D" w:rsidP="002570E4">
            <w:pPr>
              <w:pStyle w:val="TAH"/>
              <w:keepNext w:val="0"/>
              <w:keepLines w:val="0"/>
              <w:rPr>
                <w:rFonts w:cs="Arial"/>
              </w:rPr>
            </w:pPr>
            <w:r w:rsidRPr="005647EB">
              <w:rPr>
                <w:rFonts w:cs="Arial"/>
              </w:rPr>
              <w:t>Unit</w:t>
            </w:r>
          </w:p>
        </w:tc>
        <w:tc>
          <w:tcPr>
            <w:tcW w:w="2551" w:type="dxa"/>
            <w:gridSpan w:val="2"/>
            <w:tcBorders>
              <w:top w:val="single" w:sz="4" w:space="0" w:color="auto"/>
            </w:tcBorders>
          </w:tcPr>
          <w:p w14:paraId="5863CDCC" w14:textId="2AFCAFC2" w:rsidR="0045714D" w:rsidRPr="005647EB" w:rsidRDefault="0045714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461" w:type="dxa"/>
            <w:gridSpan w:val="2"/>
            <w:tcBorders>
              <w:top w:val="single" w:sz="4" w:space="0" w:color="auto"/>
              <w:right w:val="single" w:sz="4" w:space="0" w:color="auto"/>
            </w:tcBorders>
          </w:tcPr>
          <w:p w14:paraId="07DAE002" w14:textId="1158B393" w:rsidR="0045714D" w:rsidRPr="005647EB" w:rsidRDefault="0045714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45714D" w:rsidRPr="005647EB" w14:paraId="15CFCD80" w14:textId="77777777" w:rsidTr="00EC0475">
        <w:trPr>
          <w:cantSplit/>
          <w:tblHeader/>
          <w:jc w:val="center"/>
        </w:trPr>
        <w:tc>
          <w:tcPr>
            <w:tcW w:w="2093" w:type="dxa"/>
            <w:vMerge/>
            <w:tcBorders>
              <w:left w:val="single" w:sz="4" w:space="0" w:color="auto"/>
              <w:bottom w:val="single" w:sz="4" w:space="0" w:color="auto"/>
            </w:tcBorders>
          </w:tcPr>
          <w:p w14:paraId="3DDF69E2" w14:textId="77777777" w:rsidR="0045714D" w:rsidRPr="005647EB" w:rsidRDefault="0045714D" w:rsidP="002570E4">
            <w:pPr>
              <w:pStyle w:val="TAH"/>
              <w:keepNext w:val="0"/>
              <w:keepLines w:val="0"/>
              <w:rPr>
                <w:rFonts w:cs="Arial"/>
              </w:rPr>
            </w:pPr>
          </w:p>
        </w:tc>
        <w:tc>
          <w:tcPr>
            <w:tcW w:w="1276" w:type="dxa"/>
            <w:vMerge/>
            <w:tcBorders>
              <w:bottom w:val="single" w:sz="4" w:space="0" w:color="auto"/>
            </w:tcBorders>
          </w:tcPr>
          <w:p w14:paraId="3EEDDF0A" w14:textId="77777777" w:rsidR="0045714D" w:rsidRPr="005647EB" w:rsidRDefault="0045714D" w:rsidP="002570E4">
            <w:pPr>
              <w:pStyle w:val="TAH"/>
              <w:keepNext w:val="0"/>
              <w:keepLines w:val="0"/>
              <w:rPr>
                <w:rFonts w:cs="Arial"/>
              </w:rPr>
            </w:pPr>
          </w:p>
        </w:tc>
        <w:tc>
          <w:tcPr>
            <w:tcW w:w="1275" w:type="dxa"/>
            <w:tcBorders>
              <w:bottom w:val="single" w:sz="4" w:space="0" w:color="auto"/>
            </w:tcBorders>
          </w:tcPr>
          <w:p w14:paraId="4692579A" w14:textId="77777777" w:rsidR="0045714D" w:rsidRPr="005647EB" w:rsidRDefault="0045714D" w:rsidP="002570E4">
            <w:pPr>
              <w:pStyle w:val="TAH"/>
              <w:keepNext w:val="0"/>
              <w:keepLines w:val="0"/>
              <w:rPr>
                <w:rFonts w:cs="Arial"/>
              </w:rPr>
            </w:pPr>
            <w:r w:rsidRPr="005647EB">
              <w:rPr>
                <w:rFonts w:cs="Arial"/>
              </w:rPr>
              <w:t>T1</w:t>
            </w:r>
          </w:p>
        </w:tc>
        <w:tc>
          <w:tcPr>
            <w:tcW w:w="1276" w:type="dxa"/>
            <w:tcBorders>
              <w:bottom w:val="single" w:sz="4" w:space="0" w:color="auto"/>
            </w:tcBorders>
          </w:tcPr>
          <w:p w14:paraId="77378808" w14:textId="77777777" w:rsidR="0045714D" w:rsidRPr="005647EB" w:rsidRDefault="0045714D" w:rsidP="002570E4">
            <w:pPr>
              <w:pStyle w:val="TAH"/>
              <w:keepNext w:val="0"/>
              <w:keepLines w:val="0"/>
              <w:rPr>
                <w:rFonts w:cs="Arial"/>
              </w:rPr>
            </w:pPr>
            <w:r w:rsidRPr="005647EB">
              <w:rPr>
                <w:rFonts w:cs="Arial"/>
              </w:rPr>
              <w:t>T2</w:t>
            </w:r>
          </w:p>
        </w:tc>
        <w:tc>
          <w:tcPr>
            <w:tcW w:w="1109" w:type="dxa"/>
            <w:tcBorders>
              <w:bottom w:val="single" w:sz="4" w:space="0" w:color="auto"/>
            </w:tcBorders>
          </w:tcPr>
          <w:p w14:paraId="286A99FD" w14:textId="77777777" w:rsidR="0045714D" w:rsidRPr="005647EB" w:rsidRDefault="0045714D" w:rsidP="002570E4">
            <w:pPr>
              <w:pStyle w:val="TAH"/>
              <w:keepNext w:val="0"/>
              <w:keepLines w:val="0"/>
              <w:rPr>
                <w:rFonts w:cs="Arial"/>
              </w:rPr>
            </w:pPr>
            <w:r w:rsidRPr="005647EB">
              <w:rPr>
                <w:rFonts w:cs="Arial"/>
              </w:rPr>
              <w:t>T1</w:t>
            </w:r>
          </w:p>
        </w:tc>
        <w:tc>
          <w:tcPr>
            <w:tcW w:w="1352" w:type="dxa"/>
            <w:tcBorders>
              <w:bottom w:val="single" w:sz="4" w:space="0" w:color="auto"/>
            </w:tcBorders>
          </w:tcPr>
          <w:p w14:paraId="1CA234C9" w14:textId="77777777" w:rsidR="0045714D" w:rsidRPr="005647EB" w:rsidRDefault="0045714D" w:rsidP="002570E4">
            <w:pPr>
              <w:pStyle w:val="TAH"/>
              <w:keepNext w:val="0"/>
              <w:keepLines w:val="0"/>
              <w:rPr>
                <w:rFonts w:cs="Arial"/>
              </w:rPr>
            </w:pPr>
            <w:r w:rsidRPr="005647EB">
              <w:rPr>
                <w:rFonts w:cs="Arial"/>
              </w:rPr>
              <w:t>T2</w:t>
            </w:r>
          </w:p>
        </w:tc>
      </w:tr>
      <w:tr w:rsidR="00EC0475" w:rsidRPr="005647EB" w14:paraId="183F5505" w14:textId="77777777" w:rsidTr="002570E4">
        <w:trPr>
          <w:cantSplit/>
          <w:jc w:val="center"/>
        </w:trPr>
        <w:tc>
          <w:tcPr>
            <w:tcW w:w="2093" w:type="dxa"/>
            <w:tcBorders>
              <w:left w:val="single" w:sz="4" w:space="0" w:color="auto"/>
              <w:bottom w:val="single" w:sz="4" w:space="0" w:color="auto"/>
            </w:tcBorders>
          </w:tcPr>
          <w:p w14:paraId="50503892" w14:textId="7E9002AB" w:rsidR="00EC0475" w:rsidRPr="005647EB" w:rsidRDefault="00EC0475" w:rsidP="00EC0475">
            <w:pPr>
              <w:pStyle w:val="TAL"/>
              <w:keepNext w:val="0"/>
              <w:keepLines w:val="0"/>
              <w:rPr>
                <w:rFonts w:cs="Arial"/>
              </w:rPr>
            </w:pPr>
            <w:r w:rsidRPr="005647EB">
              <w:rPr>
                <w:rFonts w:cs="Arial"/>
              </w:rPr>
              <w:t>E-UTRA RF Channel Number</w:t>
            </w:r>
          </w:p>
        </w:tc>
        <w:tc>
          <w:tcPr>
            <w:tcW w:w="1276" w:type="dxa"/>
            <w:tcBorders>
              <w:bottom w:val="single" w:sz="4" w:space="0" w:color="auto"/>
            </w:tcBorders>
          </w:tcPr>
          <w:p w14:paraId="30970E15" w14:textId="77777777" w:rsidR="00EC0475" w:rsidRPr="005647EB" w:rsidRDefault="00EC0475" w:rsidP="00EC0475">
            <w:pPr>
              <w:pStyle w:val="TAC"/>
              <w:keepNext w:val="0"/>
              <w:keepLines w:val="0"/>
              <w:rPr>
                <w:rFonts w:cs="Arial"/>
              </w:rPr>
            </w:pPr>
          </w:p>
        </w:tc>
        <w:tc>
          <w:tcPr>
            <w:tcW w:w="2551" w:type="dxa"/>
            <w:gridSpan w:val="2"/>
          </w:tcPr>
          <w:p w14:paraId="2E041BB0" w14:textId="75C34C62" w:rsidR="00EC0475" w:rsidRPr="005647EB" w:rsidRDefault="00EC0475" w:rsidP="00EC0475">
            <w:pPr>
              <w:pStyle w:val="TAC"/>
              <w:keepNext w:val="0"/>
              <w:keepLines w:val="0"/>
              <w:rPr>
                <w:rFonts w:cs="Arial"/>
                <w:lang w:eastAsia="zh-CN"/>
              </w:rPr>
            </w:pPr>
            <w:r w:rsidRPr="005647EB">
              <w:rPr>
                <w:rFonts w:cs="Arial"/>
              </w:rPr>
              <w:t>1</w:t>
            </w:r>
          </w:p>
        </w:tc>
        <w:tc>
          <w:tcPr>
            <w:tcW w:w="2461" w:type="dxa"/>
            <w:gridSpan w:val="2"/>
            <w:tcBorders>
              <w:bottom w:val="single" w:sz="4" w:space="0" w:color="auto"/>
            </w:tcBorders>
          </w:tcPr>
          <w:p w14:paraId="6EA70387" w14:textId="60564BF4" w:rsidR="00EC0475" w:rsidRPr="005647EB" w:rsidRDefault="00EC0475" w:rsidP="00EC0475">
            <w:pPr>
              <w:pStyle w:val="TAC"/>
              <w:keepNext w:val="0"/>
              <w:keepLines w:val="0"/>
              <w:rPr>
                <w:rFonts w:cs="Arial"/>
                <w:lang w:eastAsia="zh-CN"/>
              </w:rPr>
            </w:pPr>
            <w:r w:rsidRPr="005647EB">
              <w:rPr>
                <w:rFonts w:cs="Arial"/>
                <w:lang w:eastAsia="zh-CN"/>
              </w:rPr>
              <w:t>2</w:t>
            </w:r>
          </w:p>
        </w:tc>
      </w:tr>
      <w:tr w:rsidR="00EC0475" w:rsidRPr="005647EB" w14:paraId="01E83BA4" w14:textId="77777777" w:rsidTr="002570E4">
        <w:trPr>
          <w:cantSplit/>
          <w:jc w:val="center"/>
        </w:trPr>
        <w:tc>
          <w:tcPr>
            <w:tcW w:w="2093" w:type="dxa"/>
            <w:tcBorders>
              <w:left w:val="single" w:sz="4" w:space="0" w:color="auto"/>
              <w:bottom w:val="single" w:sz="4" w:space="0" w:color="auto"/>
            </w:tcBorders>
          </w:tcPr>
          <w:p w14:paraId="66A0E621" w14:textId="69ACAF52" w:rsidR="00EC0475" w:rsidRPr="005647EB" w:rsidRDefault="00EC0475" w:rsidP="00EC0475">
            <w:pPr>
              <w:pStyle w:val="TAL"/>
              <w:keepNext w:val="0"/>
              <w:keepLines w:val="0"/>
              <w:rPr>
                <w:rFonts w:cs="Arial"/>
              </w:rPr>
            </w:pPr>
            <w:r w:rsidRPr="005647EB">
              <w:rPr>
                <w:rFonts w:cs="Arial"/>
                <w:bCs/>
              </w:rPr>
              <w:t>BW</w:t>
            </w:r>
            <w:r w:rsidRPr="005647EB">
              <w:rPr>
                <w:rFonts w:cs="Arial"/>
                <w:vertAlign w:val="subscript"/>
              </w:rPr>
              <w:t>channel</w:t>
            </w:r>
          </w:p>
        </w:tc>
        <w:tc>
          <w:tcPr>
            <w:tcW w:w="1276" w:type="dxa"/>
            <w:tcBorders>
              <w:bottom w:val="single" w:sz="4" w:space="0" w:color="auto"/>
            </w:tcBorders>
          </w:tcPr>
          <w:p w14:paraId="45A97CE5" w14:textId="20CEDB45" w:rsidR="00EC0475" w:rsidRPr="005647EB" w:rsidRDefault="00EC0475" w:rsidP="00EC0475">
            <w:pPr>
              <w:pStyle w:val="TAC"/>
              <w:keepNext w:val="0"/>
              <w:keepLines w:val="0"/>
              <w:rPr>
                <w:rFonts w:cs="Arial"/>
              </w:rPr>
            </w:pPr>
            <w:r w:rsidRPr="005647EB">
              <w:rPr>
                <w:rFonts w:cs="Arial"/>
              </w:rPr>
              <w:t>MHz</w:t>
            </w:r>
          </w:p>
        </w:tc>
        <w:tc>
          <w:tcPr>
            <w:tcW w:w="2551" w:type="dxa"/>
            <w:gridSpan w:val="2"/>
          </w:tcPr>
          <w:p w14:paraId="12292F2B" w14:textId="3ABEB0EC" w:rsidR="00EC0475" w:rsidRPr="005647EB" w:rsidRDefault="00EC0475" w:rsidP="00EC0475">
            <w:pPr>
              <w:pStyle w:val="TAC"/>
              <w:keepNext w:val="0"/>
              <w:keepLines w:val="0"/>
              <w:rPr>
                <w:rFonts w:cs="Arial"/>
                <w:lang w:eastAsia="zh-CN"/>
              </w:rPr>
            </w:pPr>
            <w:r w:rsidRPr="005647EB">
              <w:rPr>
                <w:rFonts w:cs="Arial"/>
              </w:rPr>
              <w:t>1</w:t>
            </w:r>
            <w:r w:rsidRPr="005647EB">
              <w:rPr>
                <w:rFonts w:cs="Arial"/>
                <w:lang w:eastAsia="zh-CN"/>
              </w:rPr>
              <w:t>0</w:t>
            </w:r>
          </w:p>
        </w:tc>
        <w:tc>
          <w:tcPr>
            <w:tcW w:w="2461" w:type="dxa"/>
            <w:gridSpan w:val="2"/>
            <w:tcBorders>
              <w:bottom w:val="single" w:sz="4" w:space="0" w:color="auto"/>
            </w:tcBorders>
          </w:tcPr>
          <w:p w14:paraId="51032D28" w14:textId="409612D2" w:rsidR="00EC0475" w:rsidRPr="005647EB" w:rsidRDefault="00EC0475" w:rsidP="00EC0475">
            <w:pPr>
              <w:pStyle w:val="TAC"/>
              <w:keepNext w:val="0"/>
              <w:keepLines w:val="0"/>
              <w:rPr>
                <w:rFonts w:cs="Arial"/>
                <w:lang w:eastAsia="zh-CN"/>
              </w:rPr>
            </w:pPr>
            <w:r w:rsidRPr="005647EB">
              <w:rPr>
                <w:rFonts w:cs="Arial"/>
                <w:lang w:eastAsia="zh-CN"/>
              </w:rPr>
              <w:t>10</w:t>
            </w:r>
          </w:p>
        </w:tc>
      </w:tr>
      <w:tr w:rsidR="00EC0475" w:rsidRPr="005647EB" w14:paraId="2239BC3A" w14:textId="77777777" w:rsidTr="002570E4">
        <w:trPr>
          <w:cantSplit/>
          <w:jc w:val="center"/>
        </w:trPr>
        <w:tc>
          <w:tcPr>
            <w:tcW w:w="2093" w:type="dxa"/>
            <w:tcBorders>
              <w:left w:val="single" w:sz="4" w:space="0" w:color="auto"/>
              <w:bottom w:val="single" w:sz="4" w:space="0" w:color="auto"/>
            </w:tcBorders>
          </w:tcPr>
          <w:p w14:paraId="3A0D3804" w14:textId="0DEF8C05" w:rsidR="00EC0475" w:rsidRPr="005647EB" w:rsidRDefault="00EC0475" w:rsidP="00EC0475">
            <w:pPr>
              <w:pStyle w:val="TAL"/>
              <w:keepNext w:val="0"/>
              <w:keepLines w:val="0"/>
              <w:rPr>
                <w:rFonts w:cs="Arial"/>
              </w:rPr>
            </w:pPr>
            <w:r w:rsidRPr="005647EB">
              <w:rPr>
                <w:rFonts w:cs="Arial"/>
              </w:rPr>
              <w:t>PDSCH parameters:</w:t>
            </w:r>
          </w:p>
          <w:p w14:paraId="282ABB1C" w14:textId="352FB745" w:rsidR="00EC0475" w:rsidRPr="005647EB" w:rsidRDefault="00EC0475" w:rsidP="00EC0475">
            <w:pPr>
              <w:pStyle w:val="TAL"/>
              <w:keepNext w:val="0"/>
              <w:keepLines w:val="0"/>
              <w:rPr>
                <w:rFonts w:cs="Arial"/>
                <w:bCs/>
              </w:rPr>
            </w:pPr>
            <w:r w:rsidRPr="005647EB">
              <w:rPr>
                <w:rFonts w:cs="Arial"/>
              </w:rPr>
              <w:t>DL Reference Measurement Channel</w:t>
            </w:r>
          </w:p>
        </w:tc>
        <w:tc>
          <w:tcPr>
            <w:tcW w:w="1276" w:type="dxa"/>
            <w:tcBorders>
              <w:bottom w:val="single" w:sz="4" w:space="0" w:color="auto"/>
            </w:tcBorders>
          </w:tcPr>
          <w:p w14:paraId="0A58E9DB" w14:textId="77777777" w:rsidR="00EC0475" w:rsidRPr="005647EB" w:rsidRDefault="00EC0475" w:rsidP="00EC0475">
            <w:pPr>
              <w:pStyle w:val="TAC"/>
              <w:keepNext w:val="0"/>
              <w:keepLines w:val="0"/>
              <w:rPr>
                <w:rFonts w:cs="Arial"/>
              </w:rPr>
            </w:pPr>
          </w:p>
        </w:tc>
        <w:tc>
          <w:tcPr>
            <w:tcW w:w="2551" w:type="dxa"/>
            <w:gridSpan w:val="2"/>
          </w:tcPr>
          <w:p w14:paraId="10103161" w14:textId="66A4739A" w:rsidR="00EC0475" w:rsidRPr="005647EB" w:rsidRDefault="00EC0475" w:rsidP="00EC0475">
            <w:pPr>
              <w:pStyle w:val="TAC"/>
              <w:keepNext w:val="0"/>
              <w:keepLines w:val="0"/>
              <w:rPr>
                <w:rFonts w:cs="Arial"/>
                <w:lang w:eastAsia="zh-CN"/>
              </w:rPr>
            </w:pPr>
            <w:r w:rsidRPr="005647EB">
              <w:rPr>
                <w:rFonts w:cs="Arial"/>
                <w:lang w:eastAsia="zh-CN"/>
              </w:rPr>
              <w:t>R.1</w:t>
            </w:r>
            <w:r w:rsidRPr="005647EB">
              <w:rPr>
                <w:rFonts w:cs="Arial"/>
              </w:rPr>
              <w:t>7</w:t>
            </w:r>
            <w:r w:rsidRPr="005647EB">
              <w:rPr>
                <w:rFonts w:cs="Arial"/>
                <w:lang w:eastAsia="zh-CN"/>
              </w:rPr>
              <w:t xml:space="preserve"> TDD</w:t>
            </w:r>
          </w:p>
        </w:tc>
        <w:tc>
          <w:tcPr>
            <w:tcW w:w="2461" w:type="dxa"/>
            <w:gridSpan w:val="2"/>
            <w:tcBorders>
              <w:bottom w:val="single" w:sz="4" w:space="0" w:color="auto"/>
            </w:tcBorders>
          </w:tcPr>
          <w:p w14:paraId="58432044" w14:textId="77777777" w:rsidR="00EC0475" w:rsidRPr="005647EB" w:rsidRDefault="00EC0475" w:rsidP="00EC0475">
            <w:pPr>
              <w:pStyle w:val="TAC"/>
              <w:keepNext w:val="0"/>
              <w:keepLines w:val="0"/>
              <w:rPr>
                <w:rFonts w:cs="Arial"/>
                <w:lang w:eastAsia="zh-CN"/>
              </w:rPr>
            </w:pPr>
            <w:r w:rsidRPr="005647EB">
              <w:rPr>
                <w:rFonts w:cs="Arial"/>
                <w:lang w:eastAsia="zh-CN"/>
              </w:rPr>
              <w:t>-</w:t>
            </w:r>
          </w:p>
        </w:tc>
      </w:tr>
      <w:tr w:rsidR="00EC0475" w:rsidRPr="005647EB" w14:paraId="335DC446" w14:textId="77777777" w:rsidTr="002570E4">
        <w:trPr>
          <w:cantSplit/>
          <w:jc w:val="center"/>
        </w:trPr>
        <w:tc>
          <w:tcPr>
            <w:tcW w:w="2093" w:type="dxa"/>
            <w:tcBorders>
              <w:left w:val="single" w:sz="4" w:space="0" w:color="auto"/>
              <w:bottom w:val="single" w:sz="4" w:space="0" w:color="auto"/>
            </w:tcBorders>
          </w:tcPr>
          <w:p w14:paraId="1BF6C9A6" w14:textId="1BFDAE15" w:rsidR="00EC0475" w:rsidRPr="005647EB" w:rsidRDefault="00EC0475" w:rsidP="00EC0475">
            <w:pPr>
              <w:pStyle w:val="TAL"/>
              <w:keepNext w:val="0"/>
              <w:keepLines w:val="0"/>
              <w:rPr>
                <w:rFonts w:cs="Arial"/>
              </w:rPr>
            </w:pPr>
            <w:r w:rsidRPr="005647EB">
              <w:rPr>
                <w:rFonts w:cs="Arial"/>
              </w:rPr>
              <w:t>MPDCCH parameters:</w:t>
            </w:r>
          </w:p>
          <w:p w14:paraId="65A2B134" w14:textId="482027B4" w:rsidR="00EC0475" w:rsidRPr="005647EB" w:rsidRDefault="00EC0475" w:rsidP="00EC0475">
            <w:pPr>
              <w:pStyle w:val="TAL"/>
              <w:keepNext w:val="0"/>
              <w:keepLines w:val="0"/>
              <w:rPr>
                <w:rFonts w:cs="Arial"/>
                <w:bCs/>
              </w:rPr>
            </w:pPr>
            <w:r w:rsidRPr="005647EB">
              <w:rPr>
                <w:rFonts w:cs="Arial"/>
              </w:rPr>
              <w:t>DL Reference Measurement Channel</w:t>
            </w:r>
          </w:p>
        </w:tc>
        <w:tc>
          <w:tcPr>
            <w:tcW w:w="1276" w:type="dxa"/>
            <w:tcBorders>
              <w:bottom w:val="single" w:sz="4" w:space="0" w:color="auto"/>
            </w:tcBorders>
          </w:tcPr>
          <w:p w14:paraId="2D75182B" w14:textId="77777777" w:rsidR="00EC0475" w:rsidRPr="005647EB" w:rsidRDefault="00EC0475" w:rsidP="00EC0475">
            <w:pPr>
              <w:pStyle w:val="TAC"/>
              <w:keepNext w:val="0"/>
              <w:keepLines w:val="0"/>
              <w:rPr>
                <w:rFonts w:cs="Arial"/>
              </w:rPr>
            </w:pPr>
          </w:p>
        </w:tc>
        <w:tc>
          <w:tcPr>
            <w:tcW w:w="2551" w:type="dxa"/>
            <w:gridSpan w:val="2"/>
          </w:tcPr>
          <w:p w14:paraId="002D0244" w14:textId="58DD6F9F" w:rsidR="00EC0475" w:rsidRPr="005647EB" w:rsidRDefault="00EC0475" w:rsidP="00EC0475">
            <w:pPr>
              <w:pStyle w:val="TAC"/>
              <w:keepNext w:val="0"/>
              <w:keepLines w:val="0"/>
              <w:rPr>
                <w:rFonts w:cs="Arial"/>
                <w:lang w:eastAsia="zh-CN"/>
              </w:rPr>
            </w:pPr>
            <w:r w:rsidRPr="005647EB">
              <w:rPr>
                <w:rFonts w:cs="Arial"/>
                <w:lang w:eastAsia="zh-CN"/>
              </w:rPr>
              <w:t>R.</w:t>
            </w:r>
            <w:r w:rsidRPr="005647EB">
              <w:rPr>
                <w:rFonts w:cs="Arial"/>
              </w:rPr>
              <w:t>15</w:t>
            </w:r>
            <w:r w:rsidRPr="005647EB">
              <w:rPr>
                <w:rFonts w:cs="Arial"/>
                <w:lang w:eastAsia="zh-CN"/>
              </w:rPr>
              <w:t xml:space="preserve"> TDD</w:t>
            </w:r>
          </w:p>
        </w:tc>
        <w:tc>
          <w:tcPr>
            <w:tcW w:w="2461" w:type="dxa"/>
            <w:gridSpan w:val="2"/>
            <w:tcBorders>
              <w:bottom w:val="single" w:sz="4" w:space="0" w:color="auto"/>
            </w:tcBorders>
          </w:tcPr>
          <w:p w14:paraId="59BC999B" w14:textId="7D5B09F0" w:rsidR="00EC0475" w:rsidRPr="005647EB" w:rsidRDefault="00EC0475" w:rsidP="00EC0475">
            <w:pPr>
              <w:pStyle w:val="TAC"/>
              <w:keepNext w:val="0"/>
              <w:keepLines w:val="0"/>
              <w:rPr>
                <w:rFonts w:cs="Arial"/>
                <w:lang w:eastAsia="zh-CN"/>
              </w:rPr>
            </w:pPr>
            <w:r w:rsidRPr="005647EB">
              <w:rPr>
                <w:rFonts w:cs="Arial"/>
                <w:lang w:eastAsia="zh-CN"/>
              </w:rPr>
              <w:t>R.</w:t>
            </w:r>
            <w:r w:rsidRPr="005647EB">
              <w:rPr>
                <w:rFonts w:cs="Arial"/>
              </w:rPr>
              <w:t>15 T</w:t>
            </w:r>
            <w:r w:rsidRPr="005647EB">
              <w:rPr>
                <w:rFonts w:cs="Arial"/>
                <w:lang w:eastAsia="zh-CN"/>
              </w:rPr>
              <w:t>DD</w:t>
            </w:r>
          </w:p>
        </w:tc>
      </w:tr>
      <w:tr w:rsidR="00EC0475" w:rsidRPr="005647EB" w14:paraId="2A59982A" w14:textId="77777777" w:rsidTr="002570E4">
        <w:trPr>
          <w:cantSplit/>
          <w:jc w:val="center"/>
        </w:trPr>
        <w:tc>
          <w:tcPr>
            <w:tcW w:w="2093" w:type="dxa"/>
            <w:tcBorders>
              <w:left w:val="single" w:sz="4" w:space="0" w:color="auto"/>
              <w:bottom w:val="single" w:sz="4" w:space="0" w:color="auto"/>
            </w:tcBorders>
          </w:tcPr>
          <w:p w14:paraId="2F3F880C" w14:textId="19AE9A14" w:rsidR="00EC0475" w:rsidRPr="005647EB" w:rsidRDefault="00EC0475" w:rsidP="00EC0475">
            <w:pPr>
              <w:pStyle w:val="TAL"/>
              <w:keepNext w:val="0"/>
              <w:keepLines w:val="0"/>
              <w:rPr>
                <w:rFonts w:cs="Arial"/>
              </w:rPr>
            </w:pPr>
            <w:r w:rsidRPr="005647EB">
              <w:rPr>
                <w:rFonts w:cs="Arial"/>
                <w:bCs/>
              </w:rPr>
              <w:t>OCNG Patterns</w:t>
            </w:r>
          </w:p>
        </w:tc>
        <w:tc>
          <w:tcPr>
            <w:tcW w:w="1276" w:type="dxa"/>
            <w:tcBorders>
              <w:bottom w:val="single" w:sz="4" w:space="0" w:color="auto"/>
            </w:tcBorders>
          </w:tcPr>
          <w:p w14:paraId="33530D4D" w14:textId="77777777" w:rsidR="00EC0475" w:rsidRPr="005647EB" w:rsidRDefault="00EC0475" w:rsidP="00EC0475">
            <w:pPr>
              <w:pStyle w:val="TAC"/>
              <w:keepNext w:val="0"/>
              <w:keepLines w:val="0"/>
              <w:rPr>
                <w:rFonts w:cs="Arial"/>
              </w:rPr>
            </w:pPr>
          </w:p>
        </w:tc>
        <w:tc>
          <w:tcPr>
            <w:tcW w:w="2551" w:type="dxa"/>
            <w:gridSpan w:val="2"/>
          </w:tcPr>
          <w:p w14:paraId="14320DC1" w14:textId="3D0BF372" w:rsidR="00EC0475" w:rsidRPr="005647EB" w:rsidRDefault="00EC0475" w:rsidP="00EC0475">
            <w:pPr>
              <w:pStyle w:val="TAC"/>
              <w:keepNext w:val="0"/>
              <w:keepLines w:val="0"/>
              <w:rPr>
                <w:rFonts w:cs="v4.2.0"/>
                <w:lang w:eastAsia="zh-CN"/>
              </w:rPr>
            </w:pPr>
            <w:r w:rsidRPr="005647EB">
              <w:rPr>
                <w:rFonts w:cs="v4.2.0"/>
                <w:lang w:eastAsia="zh-CN"/>
              </w:rPr>
              <w:t>OP.11 TDD</w:t>
            </w:r>
          </w:p>
        </w:tc>
        <w:tc>
          <w:tcPr>
            <w:tcW w:w="2461" w:type="dxa"/>
            <w:gridSpan w:val="2"/>
            <w:tcBorders>
              <w:bottom w:val="single" w:sz="4" w:space="0" w:color="auto"/>
            </w:tcBorders>
          </w:tcPr>
          <w:p w14:paraId="5F46633A" w14:textId="722B24F3" w:rsidR="00EC0475" w:rsidRPr="005647EB" w:rsidRDefault="00EC0475" w:rsidP="00EC0475">
            <w:pPr>
              <w:pStyle w:val="TAC"/>
              <w:keepNext w:val="0"/>
              <w:keepLines w:val="0"/>
              <w:rPr>
                <w:rFonts w:cs="v4.2.0"/>
                <w:lang w:eastAsia="zh-CN"/>
              </w:rPr>
            </w:pPr>
            <w:r w:rsidRPr="005647EB">
              <w:rPr>
                <w:rFonts w:cs="Arial"/>
              </w:rPr>
              <w:t>OP.2 TDD</w:t>
            </w:r>
          </w:p>
        </w:tc>
      </w:tr>
      <w:tr w:rsidR="00EC0475" w:rsidRPr="005647EB" w14:paraId="41A1F4ED" w14:textId="77777777" w:rsidTr="002570E4">
        <w:trPr>
          <w:cantSplit/>
          <w:jc w:val="center"/>
        </w:trPr>
        <w:tc>
          <w:tcPr>
            <w:tcW w:w="2093" w:type="dxa"/>
            <w:tcBorders>
              <w:left w:val="single" w:sz="4" w:space="0" w:color="auto"/>
              <w:bottom w:val="single" w:sz="4" w:space="0" w:color="auto"/>
            </w:tcBorders>
          </w:tcPr>
          <w:p w14:paraId="4A2F52E8" w14:textId="77777777" w:rsidR="00EC0475" w:rsidRPr="005647EB" w:rsidRDefault="00EC0475" w:rsidP="00EC0475">
            <w:pPr>
              <w:pStyle w:val="TAL"/>
              <w:keepNext w:val="0"/>
              <w:keepLines w:val="0"/>
              <w:rPr>
                <w:rFonts w:cs="Arial"/>
              </w:rPr>
            </w:pPr>
            <w:r w:rsidRPr="005647EB">
              <w:rPr>
                <w:rFonts w:cs="Arial"/>
                <w:bCs/>
              </w:rPr>
              <w:t>PBCH_RA</w:t>
            </w:r>
          </w:p>
        </w:tc>
        <w:tc>
          <w:tcPr>
            <w:tcW w:w="1276" w:type="dxa"/>
            <w:tcBorders>
              <w:bottom w:val="single" w:sz="4" w:space="0" w:color="auto"/>
            </w:tcBorders>
          </w:tcPr>
          <w:p w14:paraId="148C6B58"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val="restart"/>
            <w:vAlign w:val="center"/>
          </w:tcPr>
          <w:p w14:paraId="69FED95F" w14:textId="77777777" w:rsidR="00EC0475" w:rsidRPr="005647EB" w:rsidRDefault="00EC0475" w:rsidP="00EC0475">
            <w:pPr>
              <w:pStyle w:val="TAC"/>
              <w:keepNext w:val="0"/>
              <w:keepLines w:val="0"/>
              <w:rPr>
                <w:rFonts w:cs="Arial"/>
              </w:rPr>
            </w:pPr>
            <w:r w:rsidRPr="005647EB">
              <w:rPr>
                <w:rFonts w:cs="Arial"/>
              </w:rPr>
              <w:t>-3</w:t>
            </w:r>
          </w:p>
        </w:tc>
        <w:tc>
          <w:tcPr>
            <w:tcW w:w="2461" w:type="dxa"/>
            <w:gridSpan w:val="2"/>
            <w:vMerge w:val="restart"/>
            <w:vAlign w:val="center"/>
          </w:tcPr>
          <w:p w14:paraId="70E5F982" w14:textId="77777777" w:rsidR="00EC0475" w:rsidRPr="005647EB" w:rsidRDefault="00EC0475" w:rsidP="00EC0475">
            <w:pPr>
              <w:pStyle w:val="TAC"/>
              <w:keepNext w:val="0"/>
              <w:keepLines w:val="0"/>
              <w:rPr>
                <w:rFonts w:cs="Arial"/>
              </w:rPr>
            </w:pPr>
            <w:r w:rsidRPr="005647EB">
              <w:rPr>
                <w:rFonts w:cs="Arial"/>
              </w:rPr>
              <w:t>-3</w:t>
            </w:r>
          </w:p>
        </w:tc>
      </w:tr>
      <w:tr w:rsidR="00EC0475" w:rsidRPr="005647EB" w14:paraId="40C1AC61" w14:textId="77777777" w:rsidTr="002570E4">
        <w:trPr>
          <w:cantSplit/>
          <w:jc w:val="center"/>
        </w:trPr>
        <w:tc>
          <w:tcPr>
            <w:tcW w:w="2093" w:type="dxa"/>
            <w:tcBorders>
              <w:left w:val="single" w:sz="4" w:space="0" w:color="auto"/>
              <w:bottom w:val="single" w:sz="4" w:space="0" w:color="auto"/>
            </w:tcBorders>
          </w:tcPr>
          <w:p w14:paraId="7D3DF5F2" w14:textId="77777777" w:rsidR="00EC0475" w:rsidRPr="005647EB" w:rsidRDefault="00EC0475" w:rsidP="00EC0475">
            <w:pPr>
              <w:pStyle w:val="TAL"/>
              <w:keepNext w:val="0"/>
              <w:keepLines w:val="0"/>
              <w:rPr>
                <w:rFonts w:cs="Arial"/>
              </w:rPr>
            </w:pPr>
            <w:r w:rsidRPr="005647EB">
              <w:rPr>
                <w:rFonts w:cs="Arial"/>
                <w:bCs/>
              </w:rPr>
              <w:t>PBCH_RB</w:t>
            </w:r>
          </w:p>
        </w:tc>
        <w:tc>
          <w:tcPr>
            <w:tcW w:w="1276" w:type="dxa"/>
            <w:tcBorders>
              <w:bottom w:val="single" w:sz="4" w:space="0" w:color="auto"/>
            </w:tcBorders>
          </w:tcPr>
          <w:p w14:paraId="4D113A8D"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tcPr>
          <w:p w14:paraId="290013F5" w14:textId="77777777" w:rsidR="00EC0475" w:rsidRPr="005647EB" w:rsidRDefault="00EC0475" w:rsidP="00EC0475">
            <w:pPr>
              <w:pStyle w:val="TAC"/>
              <w:keepNext w:val="0"/>
              <w:keepLines w:val="0"/>
              <w:rPr>
                <w:rFonts w:cs="Arial"/>
              </w:rPr>
            </w:pPr>
          </w:p>
        </w:tc>
        <w:tc>
          <w:tcPr>
            <w:tcW w:w="2461" w:type="dxa"/>
            <w:gridSpan w:val="2"/>
            <w:vMerge/>
          </w:tcPr>
          <w:p w14:paraId="030A6497" w14:textId="77777777" w:rsidR="00EC0475" w:rsidRPr="005647EB" w:rsidRDefault="00EC0475" w:rsidP="00EC0475">
            <w:pPr>
              <w:pStyle w:val="TAC"/>
              <w:keepNext w:val="0"/>
              <w:keepLines w:val="0"/>
              <w:rPr>
                <w:rFonts w:cs="Arial"/>
              </w:rPr>
            </w:pPr>
          </w:p>
        </w:tc>
      </w:tr>
      <w:tr w:rsidR="00EC0475" w:rsidRPr="005647EB" w14:paraId="411F82E5" w14:textId="77777777" w:rsidTr="002570E4">
        <w:trPr>
          <w:cantSplit/>
          <w:jc w:val="center"/>
        </w:trPr>
        <w:tc>
          <w:tcPr>
            <w:tcW w:w="2093" w:type="dxa"/>
            <w:tcBorders>
              <w:left w:val="single" w:sz="4" w:space="0" w:color="auto"/>
              <w:bottom w:val="single" w:sz="4" w:space="0" w:color="auto"/>
            </w:tcBorders>
          </w:tcPr>
          <w:p w14:paraId="60FECF91" w14:textId="77777777" w:rsidR="00EC0475" w:rsidRPr="005647EB" w:rsidRDefault="00EC0475" w:rsidP="00EC0475">
            <w:pPr>
              <w:pStyle w:val="TAL"/>
              <w:keepNext w:val="0"/>
              <w:keepLines w:val="0"/>
              <w:rPr>
                <w:rFonts w:cs="Arial"/>
              </w:rPr>
            </w:pPr>
            <w:r w:rsidRPr="005647EB">
              <w:rPr>
                <w:rFonts w:cs="Arial"/>
              </w:rPr>
              <w:t>PSS_RA</w:t>
            </w:r>
          </w:p>
        </w:tc>
        <w:tc>
          <w:tcPr>
            <w:tcW w:w="1276" w:type="dxa"/>
            <w:tcBorders>
              <w:bottom w:val="single" w:sz="4" w:space="0" w:color="auto"/>
            </w:tcBorders>
          </w:tcPr>
          <w:p w14:paraId="2A6DE5B6"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tcPr>
          <w:p w14:paraId="55125081" w14:textId="77777777" w:rsidR="00EC0475" w:rsidRPr="005647EB" w:rsidRDefault="00EC0475" w:rsidP="00EC0475">
            <w:pPr>
              <w:pStyle w:val="TAC"/>
              <w:keepNext w:val="0"/>
              <w:keepLines w:val="0"/>
              <w:rPr>
                <w:rFonts w:cs="Arial"/>
              </w:rPr>
            </w:pPr>
          </w:p>
        </w:tc>
        <w:tc>
          <w:tcPr>
            <w:tcW w:w="2461" w:type="dxa"/>
            <w:gridSpan w:val="2"/>
            <w:vMerge/>
          </w:tcPr>
          <w:p w14:paraId="3AA75974" w14:textId="77777777" w:rsidR="00EC0475" w:rsidRPr="005647EB" w:rsidRDefault="00EC0475" w:rsidP="00EC0475">
            <w:pPr>
              <w:pStyle w:val="TAC"/>
              <w:keepNext w:val="0"/>
              <w:keepLines w:val="0"/>
              <w:rPr>
                <w:rFonts w:cs="Arial"/>
              </w:rPr>
            </w:pPr>
          </w:p>
        </w:tc>
      </w:tr>
      <w:tr w:rsidR="00EC0475" w:rsidRPr="005647EB" w14:paraId="5ED4C8DB" w14:textId="77777777" w:rsidTr="002570E4">
        <w:trPr>
          <w:cantSplit/>
          <w:jc w:val="center"/>
        </w:trPr>
        <w:tc>
          <w:tcPr>
            <w:tcW w:w="2093" w:type="dxa"/>
            <w:tcBorders>
              <w:left w:val="single" w:sz="4" w:space="0" w:color="auto"/>
            </w:tcBorders>
          </w:tcPr>
          <w:p w14:paraId="70ED572B" w14:textId="77777777" w:rsidR="00EC0475" w:rsidRPr="005647EB" w:rsidRDefault="00EC0475" w:rsidP="00EC0475">
            <w:pPr>
              <w:pStyle w:val="TAL"/>
              <w:keepNext w:val="0"/>
              <w:keepLines w:val="0"/>
              <w:rPr>
                <w:rFonts w:cs="Arial"/>
                <w:lang w:eastAsia="zh-CN"/>
              </w:rPr>
            </w:pPr>
            <w:r w:rsidRPr="005647EB">
              <w:rPr>
                <w:rFonts w:cs="Arial"/>
              </w:rPr>
              <w:t>SSS_RA</w:t>
            </w:r>
          </w:p>
        </w:tc>
        <w:tc>
          <w:tcPr>
            <w:tcW w:w="1276" w:type="dxa"/>
          </w:tcPr>
          <w:p w14:paraId="5C35ED81" w14:textId="77777777" w:rsidR="00EC0475" w:rsidRPr="005647EB" w:rsidRDefault="00EC0475" w:rsidP="00EC0475">
            <w:pPr>
              <w:pStyle w:val="TAC"/>
              <w:keepNext w:val="0"/>
              <w:keepLines w:val="0"/>
              <w:rPr>
                <w:rFonts w:cs="Arial"/>
                <w:lang w:eastAsia="zh-CN"/>
              </w:rPr>
            </w:pPr>
            <w:r w:rsidRPr="005647EB">
              <w:rPr>
                <w:rFonts w:cs="Arial"/>
              </w:rPr>
              <w:t>dB</w:t>
            </w:r>
          </w:p>
        </w:tc>
        <w:tc>
          <w:tcPr>
            <w:tcW w:w="2551" w:type="dxa"/>
            <w:gridSpan w:val="2"/>
            <w:vMerge/>
          </w:tcPr>
          <w:p w14:paraId="1BE54276" w14:textId="77777777" w:rsidR="00EC0475" w:rsidRPr="005647EB" w:rsidRDefault="00EC0475" w:rsidP="00EC0475">
            <w:pPr>
              <w:pStyle w:val="TAC"/>
              <w:keepNext w:val="0"/>
              <w:keepLines w:val="0"/>
              <w:rPr>
                <w:rFonts w:cs="Arial"/>
              </w:rPr>
            </w:pPr>
          </w:p>
        </w:tc>
        <w:tc>
          <w:tcPr>
            <w:tcW w:w="2461" w:type="dxa"/>
            <w:gridSpan w:val="2"/>
            <w:vMerge/>
          </w:tcPr>
          <w:p w14:paraId="45335F1E" w14:textId="77777777" w:rsidR="00EC0475" w:rsidRPr="005647EB" w:rsidRDefault="00EC0475" w:rsidP="00EC0475">
            <w:pPr>
              <w:pStyle w:val="TAC"/>
              <w:keepNext w:val="0"/>
              <w:keepLines w:val="0"/>
              <w:rPr>
                <w:rFonts w:cs="Arial"/>
              </w:rPr>
            </w:pPr>
          </w:p>
        </w:tc>
      </w:tr>
      <w:tr w:rsidR="00EC0475" w:rsidRPr="005647EB" w14:paraId="0C96528F" w14:textId="77777777" w:rsidTr="002570E4">
        <w:trPr>
          <w:cantSplit/>
          <w:jc w:val="center"/>
        </w:trPr>
        <w:tc>
          <w:tcPr>
            <w:tcW w:w="2093" w:type="dxa"/>
            <w:tcBorders>
              <w:left w:val="single" w:sz="4" w:space="0" w:color="auto"/>
              <w:bottom w:val="single" w:sz="4" w:space="0" w:color="auto"/>
            </w:tcBorders>
          </w:tcPr>
          <w:p w14:paraId="242A53ED" w14:textId="77777777" w:rsidR="00EC0475" w:rsidRPr="005647EB" w:rsidRDefault="00EC0475" w:rsidP="00EC0475">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06E260D3"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35A93B32" w14:textId="77777777" w:rsidR="00EC0475" w:rsidRPr="005647EB" w:rsidRDefault="00EC0475" w:rsidP="00EC0475">
            <w:pPr>
              <w:pStyle w:val="TAC"/>
              <w:keepNext w:val="0"/>
              <w:keepLines w:val="0"/>
              <w:rPr>
                <w:rFonts w:cs="Arial"/>
              </w:rPr>
            </w:pPr>
          </w:p>
        </w:tc>
        <w:tc>
          <w:tcPr>
            <w:tcW w:w="2461" w:type="dxa"/>
            <w:gridSpan w:val="2"/>
            <w:vMerge/>
          </w:tcPr>
          <w:p w14:paraId="3850BE03" w14:textId="77777777" w:rsidR="00EC0475" w:rsidRPr="005647EB" w:rsidRDefault="00EC0475" w:rsidP="00EC0475">
            <w:pPr>
              <w:pStyle w:val="TAC"/>
              <w:keepNext w:val="0"/>
              <w:keepLines w:val="0"/>
              <w:rPr>
                <w:rFonts w:cs="Arial"/>
              </w:rPr>
            </w:pPr>
          </w:p>
        </w:tc>
      </w:tr>
      <w:tr w:rsidR="00EC0475" w:rsidRPr="005647EB" w14:paraId="4B3234F5" w14:textId="77777777" w:rsidTr="002570E4">
        <w:trPr>
          <w:cantSplit/>
          <w:jc w:val="center"/>
        </w:trPr>
        <w:tc>
          <w:tcPr>
            <w:tcW w:w="2093" w:type="dxa"/>
            <w:tcBorders>
              <w:left w:val="single" w:sz="4" w:space="0" w:color="auto"/>
              <w:bottom w:val="single" w:sz="4" w:space="0" w:color="auto"/>
            </w:tcBorders>
          </w:tcPr>
          <w:p w14:paraId="7DE9E6C7" w14:textId="77777777" w:rsidR="00EC0475" w:rsidRPr="005647EB" w:rsidRDefault="00EC0475" w:rsidP="00EC0475">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11474E4A"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7793393B" w14:textId="77777777" w:rsidR="00EC0475" w:rsidRPr="005647EB" w:rsidRDefault="00EC0475" w:rsidP="00EC0475">
            <w:pPr>
              <w:pStyle w:val="TAC"/>
              <w:keepNext w:val="0"/>
              <w:keepLines w:val="0"/>
              <w:rPr>
                <w:rFonts w:cs="Arial"/>
              </w:rPr>
            </w:pPr>
          </w:p>
        </w:tc>
        <w:tc>
          <w:tcPr>
            <w:tcW w:w="2461" w:type="dxa"/>
            <w:gridSpan w:val="2"/>
            <w:vMerge/>
          </w:tcPr>
          <w:p w14:paraId="66079028" w14:textId="77777777" w:rsidR="00EC0475" w:rsidRPr="005647EB" w:rsidRDefault="00EC0475" w:rsidP="00EC0475">
            <w:pPr>
              <w:pStyle w:val="TAC"/>
              <w:keepNext w:val="0"/>
              <w:keepLines w:val="0"/>
              <w:rPr>
                <w:rFonts w:cs="Arial"/>
              </w:rPr>
            </w:pPr>
          </w:p>
        </w:tc>
      </w:tr>
      <w:tr w:rsidR="00EC0475" w:rsidRPr="005647EB" w14:paraId="631F013C" w14:textId="77777777" w:rsidTr="002570E4">
        <w:trPr>
          <w:cantSplit/>
          <w:jc w:val="center"/>
        </w:trPr>
        <w:tc>
          <w:tcPr>
            <w:tcW w:w="2093" w:type="dxa"/>
            <w:tcBorders>
              <w:left w:val="single" w:sz="4" w:space="0" w:color="auto"/>
              <w:bottom w:val="single" w:sz="4" w:space="0" w:color="auto"/>
            </w:tcBorders>
          </w:tcPr>
          <w:p w14:paraId="60268075" w14:textId="77777777" w:rsidR="00EC0475" w:rsidRPr="005647EB" w:rsidRDefault="00EC0475" w:rsidP="00EC0475">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401AE018"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6213DF85" w14:textId="77777777" w:rsidR="00EC0475" w:rsidRPr="005647EB" w:rsidRDefault="00EC0475" w:rsidP="00EC0475">
            <w:pPr>
              <w:pStyle w:val="TAC"/>
              <w:keepNext w:val="0"/>
              <w:keepLines w:val="0"/>
              <w:rPr>
                <w:rFonts w:cs="Arial"/>
              </w:rPr>
            </w:pPr>
          </w:p>
        </w:tc>
        <w:tc>
          <w:tcPr>
            <w:tcW w:w="2461" w:type="dxa"/>
            <w:gridSpan w:val="2"/>
            <w:vMerge/>
          </w:tcPr>
          <w:p w14:paraId="2F72D340" w14:textId="77777777" w:rsidR="00EC0475" w:rsidRPr="005647EB" w:rsidRDefault="00EC0475" w:rsidP="00EC0475">
            <w:pPr>
              <w:pStyle w:val="TAC"/>
              <w:keepNext w:val="0"/>
              <w:keepLines w:val="0"/>
              <w:rPr>
                <w:rFonts w:cs="Arial"/>
              </w:rPr>
            </w:pPr>
          </w:p>
        </w:tc>
      </w:tr>
      <w:tr w:rsidR="00EC0475" w:rsidRPr="005647EB" w14:paraId="6BA26FD5" w14:textId="77777777" w:rsidTr="002570E4">
        <w:trPr>
          <w:cantSplit/>
          <w:jc w:val="center"/>
        </w:trPr>
        <w:tc>
          <w:tcPr>
            <w:tcW w:w="2093" w:type="dxa"/>
            <w:tcBorders>
              <w:left w:val="single" w:sz="4" w:space="0" w:color="auto"/>
              <w:bottom w:val="single" w:sz="4" w:space="0" w:color="auto"/>
            </w:tcBorders>
          </w:tcPr>
          <w:p w14:paraId="377F4379" w14:textId="77777777" w:rsidR="00EC0475" w:rsidRPr="005647EB" w:rsidRDefault="00EC0475" w:rsidP="00EC0475">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284C4948"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11A41E35" w14:textId="77777777" w:rsidR="00EC0475" w:rsidRPr="005647EB" w:rsidRDefault="00EC0475" w:rsidP="00EC0475">
            <w:pPr>
              <w:pStyle w:val="TAC"/>
              <w:keepNext w:val="0"/>
              <w:keepLines w:val="0"/>
              <w:rPr>
                <w:rFonts w:cs="Arial"/>
              </w:rPr>
            </w:pPr>
          </w:p>
        </w:tc>
        <w:tc>
          <w:tcPr>
            <w:tcW w:w="2461" w:type="dxa"/>
            <w:gridSpan w:val="2"/>
            <w:vMerge/>
          </w:tcPr>
          <w:p w14:paraId="6027A2EE" w14:textId="77777777" w:rsidR="00EC0475" w:rsidRPr="005647EB" w:rsidRDefault="00EC0475" w:rsidP="00EC0475">
            <w:pPr>
              <w:pStyle w:val="TAC"/>
              <w:keepNext w:val="0"/>
              <w:keepLines w:val="0"/>
              <w:rPr>
                <w:rFonts w:cs="Arial"/>
              </w:rPr>
            </w:pPr>
          </w:p>
        </w:tc>
      </w:tr>
      <w:tr w:rsidR="00EC0475" w:rsidRPr="005647EB" w14:paraId="12BCF666" w14:textId="77777777" w:rsidTr="002570E4">
        <w:trPr>
          <w:cantSplit/>
          <w:jc w:val="center"/>
        </w:trPr>
        <w:tc>
          <w:tcPr>
            <w:tcW w:w="2093" w:type="dxa"/>
            <w:tcBorders>
              <w:left w:val="single" w:sz="4" w:space="0" w:color="auto"/>
              <w:bottom w:val="single" w:sz="4" w:space="0" w:color="auto"/>
            </w:tcBorders>
          </w:tcPr>
          <w:p w14:paraId="51A92362" w14:textId="77777777" w:rsidR="00EC0475" w:rsidRPr="005647EB" w:rsidRDefault="00EC0475" w:rsidP="00EC0475">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60BF3ABF"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233D8A8E" w14:textId="77777777" w:rsidR="00EC0475" w:rsidRPr="005647EB" w:rsidRDefault="00EC0475" w:rsidP="00EC0475">
            <w:pPr>
              <w:pStyle w:val="TAC"/>
              <w:keepNext w:val="0"/>
              <w:keepLines w:val="0"/>
              <w:rPr>
                <w:rFonts w:cs="Arial"/>
              </w:rPr>
            </w:pPr>
          </w:p>
        </w:tc>
        <w:tc>
          <w:tcPr>
            <w:tcW w:w="2461" w:type="dxa"/>
            <w:gridSpan w:val="2"/>
            <w:vMerge/>
          </w:tcPr>
          <w:p w14:paraId="0AF922E9" w14:textId="77777777" w:rsidR="00EC0475" w:rsidRPr="005647EB" w:rsidRDefault="00EC0475" w:rsidP="00EC0475">
            <w:pPr>
              <w:pStyle w:val="TAC"/>
              <w:keepNext w:val="0"/>
              <w:keepLines w:val="0"/>
              <w:rPr>
                <w:rFonts w:cs="Arial"/>
              </w:rPr>
            </w:pPr>
          </w:p>
        </w:tc>
      </w:tr>
      <w:tr w:rsidR="00EC0475" w:rsidRPr="005647EB" w14:paraId="5BF33EC9" w14:textId="77777777" w:rsidTr="002570E4">
        <w:trPr>
          <w:cantSplit/>
          <w:jc w:val="center"/>
        </w:trPr>
        <w:tc>
          <w:tcPr>
            <w:tcW w:w="2093" w:type="dxa"/>
            <w:tcBorders>
              <w:left w:val="single" w:sz="4" w:space="0" w:color="auto"/>
              <w:bottom w:val="single" w:sz="4" w:space="0" w:color="auto"/>
            </w:tcBorders>
          </w:tcPr>
          <w:p w14:paraId="764571E8" w14:textId="77777777" w:rsidR="00EC0475" w:rsidRPr="005647EB" w:rsidRDefault="00EC0475" w:rsidP="00EC0475">
            <w:pPr>
              <w:pStyle w:val="TAL"/>
              <w:keepNext w:val="0"/>
              <w:keepLines w:val="0"/>
              <w:rPr>
                <w:rFonts w:cs="Arial"/>
              </w:rPr>
            </w:pPr>
            <w:r w:rsidRPr="005647EB">
              <w:rPr>
                <w:rFonts w:cs="Arial"/>
              </w:rPr>
              <w:t>PDSCH_RA</w:t>
            </w:r>
          </w:p>
        </w:tc>
        <w:tc>
          <w:tcPr>
            <w:tcW w:w="1276" w:type="dxa"/>
            <w:tcBorders>
              <w:bottom w:val="single" w:sz="4" w:space="0" w:color="auto"/>
            </w:tcBorders>
          </w:tcPr>
          <w:p w14:paraId="612FBCBA"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7F6817B0" w14:textId="77777777" w:rsidR="00EC0475" w:rsidRPr="005647EB" w:rsidRDefault="00EC0475" w:rsidP="00EC0475">
            <w:pPr>
              <w:pStyle w:val="TAC"/>
              <w:keepNext w:val="0"/>
              <w:keepLines w:val="0"/>
              <w:rPr>
                <w:rFonts w:cs="Arial"/>
              </w:rPr>
            </w:pPr>
          </w:p>
        </w:tc>
        <w:tc>
          <w:tcPr>
            <w:tcW w:w="2461" w:type="dxa"/>
            <w:gridSpan w:val="2"/>
            <w:vMerge/>
          </w:tcPr>
          <w:p w14:paraId="5761BF43" w14:textId="77777777" w:rsidR="00EC0475" w:rsidRPr="005647EB" w:rsidRDefault="00EC0475" w:rsidP="00EC0475">
            <w:pPr>
              <w:pStyle w:val="TAC"/>
              <w:keepNext w:val="0"/>
              <w:keepLines w:val="0"/>
              <w:rPr>
                <w:rFonts w:cs="Arial"/>
              </w:rPr>
            </w:pPr>
          </w:p>
        </w:tc>
      </w:tr>
      <w:tr w:rsidR="00EC0475" w:rsidRPr="005647EB" w14:paraId="08615D13" w14:textId="77777777" w:rsidTr="002570E4">
        <w:trPr>
          <w:cantSplit/>
          <w:jc w:val="center"/>
        </w:trPr>
        <w:tc>
          <w:tcPr>
            <w:tcW w:w="2093" w:type="dxa"/>
            <w:tcBorders>
              <w:left w:val="single" w:sz="4" w:space="0" w:color="auto"/>
              <w:bottom w:val="single" w:sz="4" w:space="0" w:color="auto"/>
            </w:tcBorders>
          </w:tcPr>
          <w:p w14:paraId="1DBC8FDF" w14:textId="77777777" w:rsidR="00EC0475" w:rsidRPr="005647EB" w:rsidRDefault="00EC0475" w:rsidP="00EC0475">
            <w:pPr>
              <w:pStyle w:val="TAL"/>
              <w:keepNext w:val="0"/>
              <w:keepLines w:val="0"/>
              <w:rPr>
                <w:rFonts w:cs="Arial"/>
              </w:rPr>
            </w:pPr>
            <w:r w:rsidRPr="005647EB">
              <w:rPr>
                <w:rFonts w:cs="Arial"/>
              </w:rPr>
              <w:t>PDSCH_RB</w:t>
            </w:r>
          </w:p>
        </w:tc>
        <w:tc>
          <w:tcPr>
            <w:tcW w:w="1276" w:type="dxa"/>
            <w:tcBorders>
              <w:bottom w:val="single" w:sz="4" w:space="0" w:color="auto"/>
            </w:tcBorders>
          </w:tcPr>
          <w:p w14:paraId="65E8123C"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131078CB" w14:textId="77777777" w:rsidR="00EC0475" w:rsidRPr="005647EB" w:rsidRDefault="00EC0475" w:rsidP="00EC0475">
            <w:pPr>
              <w:pStyle w:val="TAC"/>
              <w:keepNext w:val="0"/>
              <w:keepLines w:val="0"/>
              <w:rPr>
                <w:rFonts w:cs="Arial"/>
              </w:rPr>
            </w:pPr>
          </w:p>
        </w:tc>
        <w:tc>
          <w:tcPr>
            <w:tcW w:w="2461" w:type="dxa"/>
            <w:gridSpan w:val="2"/>
            <w:vMerge/>
          </w:tcPr>
          <w:p w14:paraId="79F6B3EC" w14:textId="77777777" w:rsidR="00EC0475" w:rsidRPr="005647EB" w:rsidRDefault="00EC0475" w:rsidP="00EC0475">
            <w:pPr>
              <w:pStyle w:val="TAC"/>
              <w:keepNext w:val="0"/>
              <w:keepLines w:val="0"/>
              <w:rPr>
                <w:rFonts w:cs="Arial"/>
              </w:rPr>
            </w:pPr>
          </w:p>
        </w:tc>
      </w:tr>
      <w:tr w:rsidR="00EC0475" w:rsidRPr="005647EB" w14:paraId="0C16E4C2" w14:textId="77777777" w:rsidTr="002570E4">
        <w:trPr>
          <w:cantSplit/>
          <w:jc w:val="center"/>
        </w:trPr>
        <w:tc>
          <w:tcPr>
            <w:tcW w:w="2093" w:type="dxa"/>
            <w:tcBorders>
              <w:left w:val="single" w:sz="4" w:space="0" w:color="auto"/>
              <w:bottom w:val="single" w:sz="4" w:space="0" w:color="auto"/>
            </w:tcBorders>
            <w:vAlign w:val="center"/>
          </w:tcPr>
          <w:p w14:paraId="1A3C4A97" w14:textId="2939BDEA" w:rsidR="00EC0475" w:rsidRPr="005647EB" w:rsidRDefault="00EC0475" w:rsidP="00EC0475">
            <w:pPr>
              <w:pStyle w:val="TAL"/>
              <w:keepNext w:val="0"/>
              <w:keepLines w:val="0"/>
              <w:rPr>
                <w:rFonts w:cs="Arial"/>
              </w:rPr>
            </w:pPr>
            <w:r w:rsidRPr="005647EB">
              <w:rPr>
                <w:rFonts w:cs="Arial"/>
              </w:rPr>
              <w:lastRenderedPageBreak/>
              <w:t>OCNG_RA</w:t>
            </w:r>
            <w:r w:rsidRPr="005647EB">
              <w:rPr>
                <w:rFonts w:cs="Arial"/>
                <w:vertAlign w:val="superscript"/>
              </w:rPr>
              <w:t>Note 1</w:t>
            </w:r>
          </w:p>
        </w:tc>
        <w:tc>
          <w:tcPr>
            <w:tcW w:w="1276" w:type="dxa"/>
            <w:tcBorders>
              <w:bottom w:val="single" w:sz="4" w:space="0" w:color="auto"/>
            </w:tcBorders>
          </w:tcPr>
          <w:p w14:paraId="16064E89"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0AFFA2C8" w14:textId="77777777" w:rsidR="00EC0475" w:rsidRPr="005647EB" w:rsidRDefault="00EC0475" w:rsidP="00EC0475">
            <w:pPr>
              <w:pStyle w:val="TAC"/>
              <w:keepNext w:val="0"/>
              <w:keepLines w:val="0"/>
              <w:rPr>
                <w:rFonts w:cs="Arial"/>
              </w:rPr>
            </w:pPr>
          </w:p>
        </w:tc>
        <w:tc>
          <w:tcPr>
            <w:tcW w:w="2461" w:type="dxa"/>
            <w:gridSpan w:val="2"/>
            <w:vMerge/>
          </w:tcPr>
          <w:p w14:paraId="0C14914D" w14:textId="77777777" w:rsidR="00EC0475" w:rsidRPr="005647EB" w:rsidRDefault="00EC0475" w:rsidP="00EC0475">
            <w:pPr>
              <w:pStyle w:val="TAC"/>
              <w:keepNext w:val="0"/>
              <w:keepLines w:val="0"/>
              <w:rPr>
                <w:rFonts w:cs="Arial"/>
              </w:rPr>
            </w:pPr>
          </w:p>
        </w:tc>
      </w:tr>
      <w:tr w:rsidR="00EC0475" w:rsidRPr="005647EB" w14:paraId="718D9894" w14:textId="77777777" w:rsidTr="002570E4">
        <w:trPr>
          <w:cantSplit/>
          <w:jc w:val="center"/>
        </w:trPr>
        <w:tc>
          <w:tcPr>
            <w:tcW w:w="2093" w:type="dxa"/>
            <w:tcBorders>
              <w:left w:val="single" w:sz="4" w:space="0" w:color="auto"/>
              <w:bottom w:val="single" w:sz="4" w:space="0" w:color="auto"/>
            </w:tcBorders>
            <w:vAlign w:val="center"/>
          </w:tcPr>
          <w:p w14:paraId="65529947" w14:textId="1904CAF5" w:rsidR="00EC0475" w:rsidRPr="005647EB" w:rsidRDefault="00EC0475" w:rsidP="00EC0475">
            <w:pPr>
              <w:pStyle w:val="TAL"/>
              <w:keepNext w:val="0"/>
              <w:keepLines w:val="0"/>
              <w:rPr>
                <w:rFonts w:cs="Arial"/>
              </w:rPr>
            </w:pPr>
            <w:r w:rsidRPr="005647EB">
              <w:rPr>
                <w:rFonts w:cs="Arial"/>
              </w:rPr>
              <w:t>OCNG_RB</w:t>
            </w:r>
            <w:r w:rsidRPr="005647EB">
              <w:rPr>
                <w:rFonts w:cs="Arial"/>
                <w:vertAlign w:val="superscript"/>
              </w:rPr>
              <w:t>Note 1</w:t>
            </w:r>
          </w:p>
        </w:tc>
        <w:tc>
          <w:tcPr>
            <w:tcW w:w="1276" w:type="dxa"/>
            <w:tcBorders>
              <w:bottom w:val="single" w:sz="4" w:space="0" w:color="auto"/>
            </w:tcBorders>
          </w:tcPr>
          <w:p w14:paraId="2CCF187A"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Borders>
              <w:bottom w:val="single" w:sz="4" w:space="0" w:color="auto"/>
            </w:tcBorders>
          </w:tcPr>
          <w:p w14:paraId="1FEAD870" w14:textId="77777777" w:rsidR="00EC0475" w:rsidRPr="005647EB" w:rsidRDefault="00EC0475" w:rsidP="00EC0475">
            <w:pPr>
              <w:pStyle w:val="TAC"/>
              <w:keepNext w:val="0"/>
              <w:keepLines w:val="0"/>
              <w:rPr>
                <w:rFonts w:cs="Arial"/>
              </w:rPr>
            </w:pPr>
          </w:p>
        </w:tc>
        <w:tc>
          <w:tcPr>
            <w:tcW w:w="2461" w:type="dxa"/>
            <w:gridSpan w:val="2"/>
            <w:vMerge/>
            <w:tcBorders>
              <w:bottom w:val="single" w:sz="4" w:space="0" w:color="auto"/>
            </w:tcBorders>
          </w:tcPr>
          <w:p w14:paraId="0F7E0B8B" w14:textId="77777777" w:rsidR="00EC0475" w:rsidRPr="005647EB" w:rsidRDefault="00EC0475" w:rsidP="00EC0475">
            <w:pPr>
              <w:pStyle w:val="TAC"/>
              <w:keepNext w:val="0"/>
              <w:keepLines w:val="0"/>
              <w:rPr>
                <w:rFonts w:cs="Arial"/>
              </w:rPr>
            </w:pPr>
          </w:p>
        </w:tc>
      </w:tr>
      <w:tr w:rsidR="00EC0475" w:rsidRPr="005647EB" w14:paraId="35C87BA2" w14:textId="77777777" w:rsidTr="00F917A2">
        <w:trPr>
          <w:cantSplit/>
          <w:jc w:val="center"/>
        </w:trPr>
        <w:tc>
          <w:tcPr>
            <w:tcW w:w="2093" w:type="dxa"/>
          </w:tcPr>
          <w:p w14:paraId="11264190" w14:textId="64F4E147" w:rsidR="00EC0475" w:rsidRPr="005647EB" w:rsidRDefault="00EC0475" w:rsidP="00EC0475">
            <w:pPr>
              <w:pStyle w:val="TAL"/>
              <w:keepNext w:val="0"/>
              <w:keepLines w:val="0"/>
              <w:rPr>
                <w:rFonts w:cs="v4.2.0"/>
              </w:rPr>
            </w:pPr>
            <w:r w:rsidRPr="005647EB">
              <w:rPr>
                <w:rFonts w:cs="v4.2.0"/>
                <w:position w:val="-12"/>
              </w:rPr>
              <w:object w:dxaOrig="400" w:dyaOrig="360" w14:anchorId="7078CA46">
                <v:shape id="_x0000_i1286" type="#_x0000_t75" style="width:20.5pt;height:20.5pt" o:ole="" fillcolor="window">
                  <v:imagedata r:id="rId10" o:title=""/>
                </v:shape>
                <o:OLEObject Type="Embed" ProgID="Equation.3" ShapeID="_x0000_i1286" DrawAspect="Content" ObjectID="_1781977845" r:id="rId296"/>
              </w:object>
            </w:r>
            <w:r w:rsidRPr="005647EB">
              <w:rPr>
                <w:rFonts w:cs="Arial"/>
                <w:vertAlign w:val="superscript"/>
              </w:rPr>
              <w:t xml:space="preserve"> Note </w:t>
            </w:r>
            <w:r w:rsidRPr="005647EB">
              <w:rPr>
                <w:rFonts w:cs="Arial"/>
                <w:vertAlign w:val="superscript"/>
                <w:lang w:eastAsia="zh-CN"/>
              </w:rPr>
              <w:t>2</w:t>
            </w:r>
          </w:p>
        </w:tc>
        <w:tc>
          <w:tcPr>
            <w:tcW w:w="1276" w:type="dxa"/>
          </w:tcPr>
          <w:p w14:paraId="03ADEF82" w14:textId="217358C1" w:rsidR="00EC0475" w:rsidRPr="005647EB" w:rsidRDefault="00EC0475" w:rsidP="00EC0475">
            <w:pPr>
              <w:pStyle w:val="TAC"/>
              <w:keepNext w:val="0"/>
              <w:keepLines w:val="0"/>
              <w:rPr>
                <w:rFonts w:cs="v4.2.0"/>
              </w:rPr>
            </w:pPr>
            <w:r w:rsidRPr="005647EB">
              <w:rPr>
                <w:rFonts w:cs="v4.2.0"/>
              </w:rPr>
              <w:t>dBm/15 KHz</w:t>
            </w:r>
          </w:p>
        </w:tc>
        <w:tc>
          <w:tcPr>
            <w:tcW w:w="2551" w:type="dxa"/>
            <w:gridSpan w:val="2"/>
          </w:tcPr>
          <w:p w14:paraId="595177D7" w14:textId="225FE1C1" w:rsidR="00EC0475" w:rsidRPr="005647EB" w:rsidRDefault="00EC0475" w:rsidP="00EC0475">
            <w:pPr>
              <w:pStyle w:val="TAC"/>
              <w:keepNext w:val="0"/>
              <w:keepLines w:val="0"/>
              <w:rPr>
                <w:rFonts w:cs="v4.2.0"/>
              </w:rPr>
            </w:pPr>
            <w:r w:rsidRPr="005647EB">
              <w:rPr>
                <w:rFonts w:cs="Arial"/>
              </w:rPr>
              <w:t>-98</w:t>
            </w:r>
          </w:p>
        </w:tc>
        <w:tc>
          <w:tcPr>
            <w:tcW w:w="2461" w:type="dxa"/>
            <w:gridSpan w:val="2"/>
          </w:tcPr>
          <w:p w14:paraId="3A71AB61" w14:textId="479B4DFB" w:rsidR="00EC0475" w:rsidRPr="005647EB" w:rsidRDefault="00EC0475" w:rsidP="00EC0475">
            <w:pPr>
              <w:pStyle w:val="TAC"/>
              <w:keepNext w:val="0"/>
              <w:keepLines w:val="0"/>
              <w:rPr>
                <w:rFonts w:cs="v4.2.0"/>
              </w:rPr>
            </w:pPr>
            <w:r w:rsidRPr="005647EB">
              <w:rPr>
                <w:rFonts w:cs="Arial"/>
                <w:lang w:eastAsia="zh-CN"/>
              </w:rPr>
              <w:t>-98</w:t>
            </w:r>
          </w:p>
        </w:tc>
      </w:tr>
      <w:tr w:rsidR="00EC0475" w:rsidRPr="005647EB" w14:paraId="30E80DD9" w14:textId="77777777" w:rsidTr="002570E4">
        <w:trPr>
          <w:cantSplit/>
          <w:jc w:val="center"/>
        </w:trPr>
        <w:tc>
          <w:tcPr>
            <w:tcW w:w="2093" w:type="dxa"/>
          </w:tcPr>
          <w:p w14:paraId="4E59C261" w14:textId="77777777" w:rsidR="00EC0475" w:rsidRPr="005647EB" w:rsidRDefault="00EC0475" w:rsidP="00EC0475">
            <w:pPr>
              <w:pStyle w:val="TAL"/>
              <w:keepNext w:val="0"/>
              <w:keepLines w:val="0"/>
              <w:rPr>
                <w:rFonts w:cs="Arial"/>
              </w:rPr>
            </w:pPr>
            <w:r w:rsidRPr="005647EB">
              <w:rPr>
                <w:rFonts w:cs="v4.2.0"/>
                <w:position w:val="-12"/>
              </w:rPr>
              <w:object w:dxaOrig="800" w:dyaOrig="380" w14:anchorId="2EE8AB66">
                <v:shape id="_x0000_i1287" type="#_x0000_t75" style="width:36pt;height:14.5pt" o:ole="" fillcolor="window">
                  <v:imagedata r:id="rId14" o:title=""/>
                </v:shape>
                <o:OLEObject Type="Embed" ProgID="Equation.3" ShapeID="_x0000_i1287" DrawAspect="Content" ObjectID="_1781977846" r:id="rId297"/>
              </w:object>
            </w:r>
          </w:p>
        </w:tc>
        <w:tc>
          <w:tcPr>
            <w:tcW w:w="1276" w:type="dxa"/>
          </w:tcPr>
          <w:p w14:paraId="6482D668" w14:textId="77777777" w:rsidR="00EC0475" w:rsidRPr="005647EB" w:rsidRDefault="00EC0475" w:rsidP="00EC0475">
            <w:pPr>
              <w:pStyle w:val="TAC"/>
              <w:keepNext w:val="0"/>
              <w:keepLines w:val="0"/>
              <w:rPr>
                <w:rFonts w:cs="Arial"/>
              </w:rPr>
            </w:pPr>
            <w:r w:rsidRPr="005647EB">
              <w:rPr>
                <w:rFonts w:cs="v4.2.0"/>
              </w:rPr>
              <w:t>dB</w:t>
            </w:r>
          </w:p>
        </w:tc>
        <w:tc>
          <w:tcPr>
            <w:tcW w:w="1275" w:type="dxa"/>
          </w:tcPr>
          <w:p w14:paraId="0A684573" w14:textId="77777777" w:rsidR="00EC0475" w:rsidRPr="005647EB" w:rsidDel="004B51DC" w:rsidRDefault="00EC0475" w:rsidP="00EC0475">
            <w:pPr>
              <w:pStyle w:val="TAC"/>
              <w:keepNext w:val="0"/>
              <w:keepLines w:val="0"/>
              <w:rPr>
                <w:rFonts w:cs="Arial"/>
              </w:rPr>
            </w:pPr>
            <w:r w:rsidRPr="005647EB">
              <w:rPr>
                <w:rFonts w:cs="v4.2.0"/>
              </w:rPr>
              <w:t>4</w:t>
            </w:r>
          </w:p>
        </w:tc>
        <w:tc>
          <w:tcPr>
            <w:tcW w:w="1276" w:type="dxa"/>
          </w:tcPr>
          <w:p w14:paraId="5D3D154E" w14:textId="77777777" w:rsidR="00EC0475" w:rsidRPr="005647EB" w:rsidDel="004B51DC" w:rsidRDefault="00EC0475" w:rsidP="00EC0475">
            <w:pPr>
              <w:pStyle w:val="TAC"/>
              <w:keepNext w:val="0"/>
              <w:keepLines w:val="0"/>
              <w:rPr>
                <w:rFonts w:cs="Arial"/>
              </w:rPr>
            </w:pPr>
            <w:r w:rsidRPr="005647EB">
              <w:rPr>
                <w:rFonts w:cs="v4.2.0"/>
              </w:rPr>
              <w:t>4</w:t>
            </w:r>
          </w:p>
        </w:tc>
        <w:tc>
          <w:tcPr>
            <w:tcW w:w="1109" w:type="dxa"/>
          </w:tcPr>
          <w:p w14:paraId="0B674AF3" w14:textId="77777777" w:rsidR="00EC0475" w:rsidRPr="005647EB" w:rsidDel="00B36E6D" w:rsidRDefault="00EC0475" w:rsidP="00EC0475">
            <w:pPr>
              <w:pStyle w:val="TAC"/>
              <w:keepNext w:val="0"/>
              <w:keepLines w:val="0"/>
              <w:rPr>
                <w:rFonts w:cs="Arial"/>
              </w:rPr>
            </w:pPr>
            <w:r w:rsidRPr="005647EB">
              <w:rPr>
                <w:rFonts w:cs="v4.2.0"/>
              </w:rPr>
              <w:t>-Infinity</w:t>
            </w:r>
          </w:p>
        </w:tc>
        <w:tc>
          <w:tcPr>
            <w:tcW w:w="1352" w:type="dxa"/>
          </w:tcPr>
          <w:p w14:paraId="14B2F830" w14:textId="77777777" w:rsidR="00EC0475" w:rsidRPr="005647EB" w:rsidDel="004B51DC" w:rsidRDefault="00EC0475" w:rsidP="00EC0475">
            <w:pPr>
              <w:pStyle w:val="TAC"/>
              <w:keepNext w:val="0"/>
              <w:keepLines w:val="0"/>
              <w:rPr>
                <w:rFonts w:cs="Arial"/>
              </w:rPr>
            </w:pPr>
            <w:r w:rsidRPr="005647EB">
              <w:rPr>
                <w:rFonts w:cs="v4.2.0"/>
              </w:rPr>
              <w:t>8.65</w:t>
            </w:r>
          </w:p>
        </w:tc>
      </w:tr>
      <w:tr w:rsidR="00EC0475" w:rsidRPr="005647EB" w14:paraId="26DACB39" w14:textId="77777777" w:rsidTr="002570E4">
        <w:trPr>
          <w:cantSplit/>
          <w:jc w:val="center"/>
        </w:trPr>
        <w:tc>
          <w:tcPr>
            <w:tcW w:w="2093" w:type="dxa"/>
          </w:tcPr>
          <w:p w14:paraId="51681174" w14:textId="5A1DB3B7" w:rsidR="00EC0475" w:rsidRPr="005647EB" w:rsidRDefault="00EC0475" w:rsidP="00EC0475">
            <w:pPr>
              <w:pStyle w:val="TAL"/>
              <w:keepNext w:val="0"/>
              <w:keepLines w:val="0"/>
              <w:rPr>
                <w:rFonts w:cs="Arial"/>
              </w:rPr>
            </w:pPr>
            <w:r w:rsidRPr="005647EB">
              <w:rPr>
                <w:rFonts w:cs="v4.2.0"/>
                <w:position w:val="-12"/>
              </w:rPr>
              <w:object w:dxaOrig="620" w:dyaOrig="380" w14:anchorId="2F04330F">
                <v:shape id="_x0000_i1288" type="#_x0000_t75" style="width:28.5pt;height:14.5pt" o:ole="" fillcolor="window">
                  <v:imagedata r:id="rId12" o:title=""/>
                </v:shape>
                <o:OLEObject Type="Embed" ProgID="Equation.3" ShapeID="_x0000_i1288" DrawAspect="Content" ObjectID="_1781977847" r:id="rId298"/>
              </w:object>
            </w:r>
            <w:r w:rsidRPr="005647EB">
              <w:rPr>
                <w:rFonts w:cs="Arial"/>
                <w:vertAlign w:val="superscript"/>
              </w:rPr>
              <w:t xml:space="preserve"> Note </w:t>
            </w:r>
            <w:r w:rsidRPr="005647EB">
              <w:rPr>
                <w:rFonts w:cs="Arial"/>
                <w:vertAlign w:val="superscript"/>
                <w:lang w:eastAsia="zh-CN"/>
              </w:rPr>
              <w:t>3</w:t>
            </w:r>
          </w:p>
        </w:tc>
        <w:tc>
          <w:tcPr>
            <w:tcW w:w="1276" w:type="dxa"/>
          </w:tcPr>
          <w:p w14:paraId="20725DE4" w14:textId="77777777" w:rsidR="00EC0475" w:rsidRPr="005647EB" w:rsidRDefault="00EC0475" w:rsidP="00EC0475">
            <w:pPr>
              <w:pStyle w:val="TAC"/>
              <w:keepNext w:val="0"/>
              <w:keepLines w:val="0"/>
              <w:rPr>
                <w:rFonts w:cs="Arial"/>
              </w:rPr>
            </w:pPr>
            <w:r w:rsidRPr="005647EB">
              <w:rPr>
                <w:rFonts w:cs="v4.2.0"/>
              </w:rPr>
              <w:t>dB</w:t>
            </w:r>
          </w:p>
        </w:tc>
        <w:tc>
          <w:tcPr>
            <w:tcW w:w="1275" w:type="dxa"/>
          </w:tcPr>
          <w:p w14:paraId="5E88C9FE" w14:textId="77777777" w:rsidR="00EC0475" w:rsidRPr="005647EB" w:rsidDel="004B51DC" w:rsidRDefault="00EC0475" w:rsidP="00EC0475">
            <w:pPr>
              <w:pStyle w:val="TAC"/>
              <w:keepNext w:val="0"/>
              <w:keepLines w:val="0"/>
              <w:rPr>
                <w:rFonts w:cs="Arial"/>
              </w:rPr>
            </w:pPr>
            <w:r w:rsidRPr="005647EB">
              <w:rPr>
                <w:rFonts w:cs="v4.2.0"/>
              </w:rPr>
              <w:t>4</w:t>
            </w:r>
          </w:p>
        </w:tc>
        <w:tc>
          <w:tcPr>
            <w:tcW w:w="1276" w:type="dxa"/>
          </w:tcPr>
          <w:p w14:paraId="40BA1121" w14:textId="77777777" w:rsidR="00EC0475" w:rsidRPr="005647EB" w:rsidDel="004B51DC" w:rsidRDefault="00EC0475" w:rsidP="00EC0475">
            <w:pPr>
              <w:pStyle w:val="TAC"/>
              <w:keepNext w:val="0"/>
              <w:keepLines w:val="0"/>
              <w:rPr>
                <w:rFonts w:cs="Arial"/>
              </w:rPr>
            </w:pPr>
            <w:r w:rsidRPr="005647EB">
              <w:rPr>
                <w:rFonts w:cs="Arial"/>
              </w:rPr>
              <w:t>4</w:t>
            </w:r>
          </w:p>
        </w:tc>
        <w:tc>
          <w:tcPr>
            <w:tcW w:w="1109" w:type="dxa"/>
          </w:tcPr>
          <w:p w14:paraId="3D30027E" w14:textId="77777777" w:rsidR="00EC0475" w:rsidRPr="005647EB" w:rsidDel="00B36E6D" w:rsidRDefault="00EC0475" w:rsidP="00EC0475">
            <w:pPr>
              <w:pStyle w:val="TAC"/>
              <w:keepNext w:val="0"/>
              <w:keepLines w:val="0"/>
              <w:rPr>
                <w:rFonts w:cs="Arial"/>
              </w:rPr>
            </w:pPr>
            <w:r w:rsidRPr="005647EB">
              <w:rPr>
                <w:rFonts w:cs="v4.2.0"/>
              </w:rPr>
              <w:t>-Infinity</w:t>
            </w:r>
          </w:p>
        </w:tc>
        <w:tc>
          <w:tcPr>
            <w:tcW w:w="1352" w:type="dxa"/>
          </w:tcPr>
          <w:p w14:paraId="75DC7E00" w14:textId="77777777" w:rsidR="00EC0475" w:rsidRPr="005647EB" w:rsidDel="004B51DC" w:rsidRDefault="00EC0475" w:rsidP="00EC0475">
            <w:pPr>
              <w:pStyle w:val="TAC"/>
              <w:keepNext w:val="0"/>
              <w:keepLines w:val="0"/>
              <w:rPr>
                <w:rFonts w:cs="Arial"/>
              </w:rPr>
            </w:pPr>
            <w:r w:rsidRPr="005647EB">
              <w:rPr>
                <w:rFonts w:cs="v4.2.0"/>
              </w:rPr>
              <w:t>8.65</w:t>
            </w:r>
          </w:p>
        </w:tc>
      </w:tr>
      <w:tr w:rsidR="00EC0475" w:rsidRPr="005647EB" w14:paraId="16503DFB" w14:textId="77777777" w:rsidTr="002570E4">
        <w:trPr>
          <w:cantSplit/>
          <w:jc w:val="center"/>
        </w:trPr>
        <w:tc>
          <w:tcPr>
            <w:tcW w:w="2093" w:type="dxa"/>
          </w:tcPr>
          <w:p w14:paraId="32B3220C" w14:textId="70F4635C" w:rsidR="00EC0475" w:rsidRPr="005647EB" w:rsidRDefault="00EC0475" w:rsidP="00EC0475">
            <w:pPr>
              <w:pStyle w:val="TAL"/>
              <w:keepNext w:val="0"/>
              <w:keepLines w:val="0"/>
              <w:rPr>
                <w:rFonts w:cs="Arial"/>
                <w:lang w:eastAsia="zh-CN"/>
              </w:rPr>
            </w:pPr>
            <w:r w:rsidRPr="005647EB">
              <w:rPr>
                <w:rFonts w:cs="v4.2.0"/>
              </w:rPr>
              <w:t>RSRP</w:t>
            </w:r>
            <w:r w:rsidRPr="005647EB">
              <w:rPr>
                <w:rFonts w:cs="Arial"/>
                <w:vertAlign w:val="superscript"/>
              </w:rPr>
              <w:t xml:space="preserve"> Note </w:t>
            </w:r>
            <w:r w:rsidRPr="005647EB">
              <w:rPr>
                <w:rFonts w:cs="Arial"/>
                <w:vertAlign w:val="superscript"/>
                <w:lang w:eastAsia="zh-CN"/>
              </w:rPr>
              <w:t>3</w:t>
            </w:r>
          </w:p>
        </w:tc>
        <w:tc>
          <w:tcPr>
            <w:tcW w:w="1276" w:type="dxa"/>
          </w:tcPr>
          <w:p w14:paraId="1D2E061F" w14:textId="682186B2" w:rsidR="00EC0475" w:rsidRPr="005647EB" w:rsidRDefault="00EC0475" w:rsidP="00EC0475">
            <w:pPr>
              <w:pStyle w:val="TAC"/>
              <w:keepNext w:val="0"/>
              <w:keepLines w:val="0"/>
              <w:rPr>
                <w:rFonts w:cs="Arial"/>
              </w:rPr>
            </w:pPr>
            <w:r w:rsidRPr="005647EB">
              <w:rPr>
                <w:rFonts w:cs="v4.2.0"/>
              </w:rPr>
              <w:t>dBm/15 KHz</w:t>
            </w:r>
          </w:p>
        </w:tc>
        <w:tc>
          <w:tcPr>
            <w:tcW w:w="1275" w:type="dxa"/>
          </w:tcPr>
          <w:p w14:paraId="09AD8BFC" w14:textId="77777777" w:rsidR="00EC0475" w:rsidRPr="005647EB" w:rsidRDefault="00EC0475" w:rsidP="00EC0475">
            <w:pPr>
              <w:pStyle w:val="TAC"/>
              <w:keepNext w:val="0"/>
              <w:keepLines w:val="0"/>
              <w:rPr>
                <w:rFonts w:cs="Arial"/>
              </w:rPr>
            </w:pPr>
            <w:r w:rsidRPr="005647EB">
              <w:rPr>
                <w:rFonts w:cs="v4.2.0"/>
              </w:rPr>
              <w:t>-94</w:t>
            </w:r>
          </w:p>
        </w:tc>
        <w:tc>
          <w:tcPr>
            <w:tcW w:w="1276" w:type="dxa"/>
          </w:tcPr>
          <w:p w14:paraId="61E00947" w14:textId="77777777" w:rsidR="00EC0475" w:rsidRPr="005647EB" w:rsidRDefault="00EC0475" w:rsidP="00EC0475">
            <w:pPr>
              <w:pStyle w:val="TAC"/>
              <w:keepNext w:val="0"/>
              <w:keepLines w:val="0"/>
              <w:rPr>
                <w:rFonts w:cs="Arial"/>
              </w:rPr>
            </w:pPr>
            <w:r w:rsidRPr="005647EB">
              <w:rPr>
                <w:rFonts w:cs="v4.2.0"/>
              </w:rPr>
              <w:t>-94</w:t>
            </w:r>
          </w:p>
        </w:tc>
        <w:tc>
          <w:tcPr>
            <w:tcW w:w="1109" w:type="dxa"/>
          </w:tcPr>
          <w:p w14:paraId="6AD0D49D" w14:textId="77777777" w:rsidR="00EC0475" w:rsidRPr="005647EB" w:rsidRDefault="00EC0475" w:rsidP="00EC0475">
            <w:pPr>
              <w:pStyle w:val="TAC"/>
              <w:keepNext w:val="0"/>
              <w:keepLines w:val="0"/>
              <w:rPr>
                <w:rFonts w:cs="Arial"/>
              </w:rPr>
            </w:pPr>
            <w:r w:rsidRPr="005647EB">
              <w:rPr>
                <w:rFonts w:cs="v4.2.0"/>
              </w:rPr>
              <w:t>-Infinity</w:t>
            </w:r>
          </w:p>
        </w:tc>
        <w:tc>
          <w:tcPr>
            <w:tcW w:w="1352" w:type="dxa"/>
          </w:tcPr>
          <w:p w14:paraId="6879737C" w14:textId="77777777" w:rsidR="00EC0475" w:rsidRPr="005647EB" w:rsidRDefault="00EC0475" w:rsidP="00EC0475">
            <w:pPr>
              <w:pStyle w:val="TAC"/>
              <w:keepNext w:val="0"/>
              <w:keepLines w:val="0"/>
              <w:rPr>
                <w:rFonts w:cs="Arial"/>
              </w:rPr>
            </w:pPr>
            <w:r w:rsidRPr="005647EB">
              <w:rPr>
                <w:rFonts w:cs="v4.2.0"/>
              </w:rPr>
              <w:t>-89.35</w:t>
            </w:r>
          </w:p>
        </w:tc>
      </w:tr>
      <w:tr w:rsidR="00EC0475" w:rsidRPr="005647EB" w14:paraId="664299B8" w14:textId="77777777" w:rsidTr="002570E4">
        <w:trPr>
          <w:cantSplit/>
          <w:jc w:val="center"/>
        </w:trPr>
        <w:tc>
          <w:tcPr>
            <w:tcW w:w="2093" w:type="dxa"/>
          </w:tcPr>
          <w:p w14:paraId="1F66892C" w14:textId="29E314C2" w:rsidR="00EC0475" w:rsidRPr="005647EB" w:rsidRDefault="00EC0475" w:rsidP="00EC0475">
            <w:pPr>
              <w:pStyle w:val="TAL"/>
              <w:keepNext w:val="0"/>
              <w:keepLines w:val="0"/>
              <w:rPr>
                <w:rFonts w:cs="Arial"/>
                <w:lang w:eastAsia="zh-CN"/>
              </w:rPr>
            </w:pPr>
            <w:r w:rsidRPr="005647EB">
              <w:rPr>
                <w:rFonts w:cs="Arial"/>
              </w:rPr>
              <w:t>SCH_RP</w:t>
            </w:r>
            <w:r w:rsidRPr="005647EB">
              <w:rPr>
                <w:rFonts w:cs="Arial"/>
                <w:vertAlign w:val="superscript"/>
              </w:rPr>
              <w:t xml:space="preserve"> Note </w:t>
            </w:r>
            <w:r w:rsidRPr="005647EB">
              <w:rPr>
                <w:rFonts w:cs="Arial"/>
                <w:vertAlign w:val="superscript"/>
                <w:lang w:eastAsia="zh-CN"/>
              </w:rPr>
              <w:t>3</w:t>
            </w:r>
          </w:p>
        </w:tc>
        <w:tc>
          <w:tcPr>
            <w:tcW w:w="1276" w:type="dxa"/>
          </w:tcPr>
          <w:p w14:paraId="3BA91F4C" w14:textId="251FFF7B" w:rsidR="00EC0475" w:rsidRPr="005647EB" w:rsidRDefault="00EC0475" w:rsidP="00EC0475">
            <w:pPr>
              <w:pStyle w:val="TAC"/>
              <w:keepNext w:val="0"/>
              <w:keepLines w:val="0"/>
              <w:rPr>
                <w:rFonts w:cs="Arial"/>
              </w:rPr>
            </w:pPr>
            <w:r w:rsidRPr="005647EB">
              <w:rPr>
                <w:rFonts w:cs="v4.2.0"/>
              </w:rPr>
              <w:t>dBm/15 KHz</w:t>
            </w:r>
          </w:p>
        </w:tc>
        <w:tc>
          <w:tcPr>
            <w:tcW w:w="1275" w:type="dxa"/>
          </w:tcPr>
          <w:p w14:paraId="622276EE" w14:textId="77777777" w:rsidR="00EC0475" w:rsidRPr="005647EB" w:rsidDel="004B51DC" w:rsidRDefault="00EC0475" w:rsidP="00EC0475">
            <w:pPr>
              <w:pStyle w:val="TAC"/>
              <w:keepNext w:val="0"/>
              <w:keepLines w:val="0"/>
              <w:rPr>
                <w:rFonts w:cs="Arial"/>
              </w:rPr>
            </w:pPr>
            <w:r w:rsidRPr="005647EB">
              <w:rPr>
                <w:rFonts w:cs="v4.2.0"/>
              </w:rPr>
              <w:t>-94</w:t>
            </w:r>
          </w:p>
        </w:tc>
        <w:tc>
          <w:tcPr>
            <w:tcW w:w="1276" w:type="dxa"/>
          </w:tcPr>
          <w:p w14:paraId="5F397DDF" w14:textId="77777777" w:rsidR="00EC0475" w:rsidRPr="005647EB" w:rsidRDefault="00EC0475" w:rsidP="00EC0475">
            <w:pPr>
              <w:pStyle w:val="TAC"/>
              <w:keepNext w:val="0"/>
              <w:keepLines w:val="0"/>
              <w:rPr>
                <w:rFonts w:cs="Arial"/>
              </w:rPr>
            </w:pPr>
            <w:r w:rsidRPr="005647EB">
              <w:rPr>
                <w:rFonts w:cs="v4.2.0"/>
              </w:rPr>
              <w:t>-94</w:t>
            </w:r>
          </w:p>
        </w:tc>
        <w:tc>
          <w:tcPr>
            <w:tcW w:w="1109" w:type="dxa"/>
          </w:tcPr>
          <w:p w14:paraId="3B9EC60E" w14:textId="77777777" w:rsidR="00EC0475" w:rsidRPr="005647EB" w:rsidRDefault="00EC0475" w:rsidP="00EC0475">
            <w:pPr>
              <w:pStyle w:val="TAC"/>
              <w:keepNext w:val="0"/>
              <w:keepLines w:val="0"/>
              <w:rPr>
                <w:rFonts w:cs="Arial"/>
              </w:rPr>
            </w:pPr>
            <w:r w:rsidRPr="005647EB">
              <w:rPr>
                <w:rFonts w:cs="v4.2.0"/>
              </w:rPr>
              <w:t>-Infinity</w:t>
            </w:r>
          </w:p>
        </w:tc>
        <w:tc>
          <w:tcPr>
            <w:tcW w:w="1352" w:type="dxa"/>
          </w:tcPr>
          <w:p w14:paraId="5520CC18" w14:textId="77777777" w:rsidR="00EC0475" w:rsidRPr="005647EB" w:rsidRDefault="00EC0475" w:rsidP="00EC0475">
            <w:pPr>
              <w:pStyle w:val="TAC"/>
              <w:keepNext w:val="0"/>
              <w:keepLines w:val="0"/>
              <w:rPr>
                <w:rFonts w:cs="Arial"/>
              </w:rPr>
            </w:pPr>
            <w:r w:rsidRPr="005647EB">
              <w:rPr>
                <w:rFonts w:cs="v4.2.0"/>
              </w:rPr>
              <w:t>-89.35</w:t>
            </w:r>
          </w:p>
        </w:tc>
      </w:tr>
      <w:tr w:rsidR="00EC0475" w:rsidRPr="005647EB" w14:paraId="2603A5AE" w14:textId="77777777" w:rsidTr="002570E4">
        <w:trPr>
          <w:cantSplit/>
          <w:jc w:val="center"/>
        </w:trPr>
        <w:tc>
          <w:tcPr>
            <w:tcW w:w="2093" w:type="dxa"/>
          </w:tcPr>
          <w:p w14:paraId="2410225B" w14:textId="46B4DB14" w:rsidR="00EC0475" w:rsidRPr="005647EB" w:rsidRDefault="00EC0475" w:rsidP="00EC0475">
            <w:pPr>
              <w:pStyle w:val="TAL"/>
              <w:keepNext w:val="0"/>
              <w:keepLines w:val="0"/>
              <w:rPr>
                <w:rFonts w:cs="Arial"/>
                <w:lang w:eastAsia="zh-CN"/>
              </w:rPr>
            </w:pPr>
            <w:r w:rsidRPr="005647EB">
              <w:rPr>
                <w:rFonts w:cs="Arial"/>
                <w:lang w:eastAsia="zh-CN"/>
              </w:rPr>
              <w:t>Io</w:t>
            </w:r>
            <w:r w:rsidRPr="005647EB">
              <w:rPr>
                <w:rFonts w:cs="Arial"/>
                <w:vertAlign w:val="superscript"/>
                <w:lang w:eastAsia="zh-CN"/>
              </w:rPr>
              <w:t xml:space="preserve"> Note 3</w:t>
            </w:r>
          </w:p>
        </w:tc>
        <w:tc>
          <w:tcPr>
            <w:tcW w:w="1276" w:type="dxa"/>
          </w:tcPr>
          <w:p w14:paraId="1A02AFDD" w14:textId="77777777" w:rsidR="00EC0475" w:rsidRPr="005647EB" w:rsidRDefault="00EC0475" w:rsidP="00EC0475">
            <w:pPr>
              <w:pStyle w:val="TAC"/>
              <w:keepNext w:val="0"/>
              <w:keepLines w:val="0"/>
              <w:rPr>
                <w:rFonts w:cs="Arial"/>
                <w:lang w:eastAsia="zh-CN"/>
              </w:rPr>
            </w:pPr>
            <w:r w:rsidRPr="005647EB">
              <w:rPr>
                <w:rFonts w:cs="Arial"/>
                <w:lang w:eastAsia="zh-CN"/>
              </w:rPr>
              <w:t>dBm/9MHz</w:t>
            </w:r>
          </w:p>
        </w:tc>
        <w:tc>
          <w:tcPr>
            <w:tcW w:w="1275" w:type="dxa"/>
          </w:tcPr>
          <w:p w14:paraId="74216A9A" w14:textId="77777777" w:rsidR="00EC0475" w:rsidRPr="005647EB" w:rsidRDefault="00EC0475" w:rsidP="00EC0475">
            <w:pPr>
              <w:pStyle w:val="TAC"/>
              <w:keepNext w:val="0"/>
              <w:keepLines w:val="0"/>
              <w:rPr>
                <w:rFonts w:cs="Arial"/>
                <w:lang w:eastAsia="zh-CN"/>
              </w:rPr>
            </w:pPr>
            <w:r w:rsidRPr="005647EB">
              <w:rPr>
                <w:rFonts w:cs="Arial"/>
                <w:lang w:eastAsia="zh-CN"/>
              </w:rPr>
              <w:t>-64.76</w:t>
            </w:r>
          </w:p>
        </w:tc>
        <w:tc>
          <w:tcPr>
            <w:tcW w:w="1276" w:type="dxa"/>
          </w:tcPr>
          <w:p w14:paraId="4103946D" w14:textId="77777777" w:rsidR="00EC0475" w:rsidRPr="005647EB" w:rsidRDefault="00EC0475" w:rsidP="00EC0475">
            <w:pPr>
              <w:pStyle w:val="TAC"/>
              <w:keepNext w:val="0"/>
              <w:keepLines w:val="0"/>
              <w:rPr>
                <w:rFonts w:cs="Arial"/>
                <w:lang w:eastAsia="zh-CN"/>
              </w:rPr>
            </w:pPr>
            <w:r w:rsidRPr="005647EB">
              <w:rPr>
                <w:rFonts w:cs="Arial"/>
                <w:lang w:eastAsia="zh-CN"/>
              </w:rPr>
              <w:t>-64.76</w:t>
            </w:r>
          </w:p>
        </w:tc>
        <w:tc>
          <w:tcPr>
            <w:tcW w:w="1109" w:type="dxa"/>
            <w:vAlign w:val="center"/>
          </w:tcPr>
          <w:p w14:paraId="4161E474" w14:textId="77777777" w:rsidR="00EC0475" w:rsidRPr="005647EB" w:rsidRDefault="00EC0475" w:rsidP="00EC0475">
            <w:pPr>
              <w:pStyle w:val="TAC"/>
              <w:keepNext w:val="0"/>
              <w:keepLines w:val="0"/>
              <w:rPr>
                <w:rFonts w:cs="v4.2.0"/>
              </w:rPr>
            </w:pPr>
            <w:r w:rsidRPr="005647EB">
              <w:rPr>
                <w:rFonts w:cs="v4.2.0"/>
              </w:rPr>
              <w:t>-Infinity</w:t>
            </w:r>
          </w:p>
        </w:tc>
        <w:tc>
          <w:tcPr>
            <w:tcW w:w="1352" w:type="dxa"/>
            <w:vAlign w:val="center"/>
          </w:tcPr>
          <w:p w14:paraId="6385FB39" w14:textId="77777777" w:rsidR="00EC0475" w:rsidRPr="005647EB" w:rsidRDefault="00EC0475" w:rsidP="00EC0475">
            <w:pPr>
              <w:pStyle w:val="TAC"/>
              <w:keepNext w:val="0"/>
              <w:keepLines w:val="0"/>
              <w:rPr>
                <w:rFonts w:cs="v4.2.0"/>
              </w:rPr>
            </w:pPr>
            <w:r w:rsidRPr="005647EB">
              <w:rPr>
                <w:rFonts w:cs="Arial"/>
                <w:lang w:eastAsia="zh-CN"/>
              </w:rPr>
              <w:t>-</w:t>
            </w:r>
            <w:r w:rsidRPr="005647EB">
              <w:rPr>
                <w:rFonts w:cs="Arial"/>
              </w:rPr>
              <w:t>6</w:t>
            </w:r>
            <w:r w:rsidRPr="005647EB">
              <w:rPr>
                <w:rFonts w:cs="Arial"/>
                <w:lang w:eastAsia="zh-CN"/>
              </w:rPr>
              <w:t>1.01</w:t>
            </w:r>
          </w:p>
        </w:tc>
      </w:tr>
      <w:tr w:rsidR="00EC0475" w:rsidRPr="005647EB" w14:paraId="632006DD" w14:textId="77777777" w:rsidTr="002570E4">
        <w:trPr>
          <w:cantSplit/>
          <w:jc w:val="center"/>
        </w:trPr>
        <w:tc>
          <w:tcPr>
            <w:tcW w:w="2093" w:type="dxa"/>
          </w:tcPr>
          <w:p w14:paraId="74F7D43B" w14:textId="4A1A133E" w:rsidR="00EC0475" w:rsidRPr="005647EB" w:rsidRDefault="00EC0475" w:rsidP="00EC0475">
            <w:pPr>
              <w:pStyle w:val="TAL"/>
              <w:keepNext w:val="0"/>
              <w:keepLines w:val="0"/>
              <w:rPr>
                <w:rFonts w:cs="Arial"/>
              </w:rPr>
            </w:pPr>
            <w:r w:rsidRPr="005647EB">
              <w:rPr>
                <w:rFonts w:cs="v4.2.0"/>
              </w:rPr>
              <w:t xml:space="preserve">Propagation Condition </w:t>
            </w:r>
          </w:p>
        </w:tc>
        <w:tc>
          <w:tcPr>
            <w:tcW w:w="1276" w:type="dxa"/>
          </w:tcPr>
          <w:p w14:paraId="6295DB56" w14:textId="77777777" w:rsidR="00EC0475" w:rsidRPr="005647EB" w:rsidRDefault="00EC0475" w:rsidP="00EC0475">
            <w:pPr>
              <w:pStyle w:val="TAC"/>
              <w:keepNext w:val="0"/>
              <w:keepLines w:val="0"/>
              <w:rPr>
                <w:rFonts w:cs="Arial"/>
              </w:rPr>
            </w:pPr>
          </w:p>
        </w:tc>
        <w:tc>
          <w:tcPr>
            <w:tcW w:w="2551" w:type="dxa"/>
            <w:gridSpan w:val="2"/>
          </w:tcPr>
          <w:p w14:paraId="2A0C4E7B" w14:textId="77777777" w:rsidR="00EC0475" w:rsidRPr="005647EB" w:rsidRDefault="00EC0475" w:rsidP="00EC0475">
            <w:pPr>
              <w:pStyle w:val="TAC"/>
              <w:keepNext w:val="0"/>
              <w:keepLines w:val="0"/>
              <w:rPr>
                <w:rFonts w:cs="Arial"/>
              </w:rPr>
            </w:pPr>
            <w:r w:rsidRPr="005647EB">
              <w:rPr>
                <w:rFonts w:cs="v4.2.0"/>
              </w:rPr>
              <w:t>ETU30</w:t>
            </w:r>
          </w:p>
        </w:tc>
        <w:tc>
          <w:tcPr>
            <w:tcW w:w="2461" w:type="dxa"/>
            <w:gridSpan w:val="2"/>
          </w:tcPr>
          <w:p w14:paraId="352B8F2A" w14:textId="77777777" w:rsidR="00EC0475" w:rsidRPr="005647EB" w:rsidRDefault="00EC0475" w:rsidP="00EC0475">
            <w:pPr>
              <w:pStyle w:val="TAC"/>
              <w:keepNext w:val="0"/>
              <w:keepLines w:val="0"/>
              <w:rPr>
                <w:rFonts w:cs="Arial"/>
              </w:rPr>
            </w:pPr>
            <w:r w:rsidRPr="005647EB">
              <w:rPr>
                <w:rFonts w:cs="v4.2.0"/>
              </w:rPr>
              <w:t>ETU30</w:t>
            </w:r>
          </w:p>
        </w:tc>
      </w:tr>
      <w:tr w:rsidR="00EC0475" w:rsidRPr="005647EB" w14:paraId="61E283AB" w14:textId="77777777" w:rsidTr="002570E4">
        <w:trPr>
          <w:cantSplit/>
          <w:jc w:val="center"/>
        </w:trPr>
        <w:tc>
          <w:tcPr>
            <w:tcW w:w="2093" w:type="dxa"/>
          </w:tcPr>
          <w:p w14:paraId="5EB4267F" w14:textId="5D0DD096" w:rsidR="00EC0475" w:rsidRPr="005647EB" w:rsidRDefault="00EC0475" w:rsidP="00EC0475">
            <w:pPr>
              <w:pStyle w:val="TAL"/>
              <w:keepNext w:val="0"/>
              <w:keepLines w:val="0"/>
              <w:rPr>
                <w:rFonts w:cs="v4.2.0"/>
                <w:lang w:eastAsia="zh-CN"/>
              </w:rPr>
            </w:pPr>
            <w:r w:rsidRPr="005647EB">
              <w:rPr>
                <w:rFonts w:cs="Arial"/>
                <w:bCs/>
              </w:rPr>
              <w:t>Correlation Matrix and</w:t>
            </w:r>
            <w:r w:rsidRPr="005647EB">
              <w:rPr>
                <w:rFonts w:cs="v4.2.0"/>
                <w:lang w:eastAsia="zh-CN"/>
              </w:rPr>
              <w:t xml:space="preserve"> Antenna Configuration</w:t>
            </w:r>
          </w:p>
        </w:tc>
        <w:tc>
          <w:tcPr>
            <w:tcW w:w="1276" w:type="dxa"/>
          </w:tcPr>
          <w:p w14:paraId="4035CAA7" w14:textId="77777777" w:rsidR="00EC0475" w:rsidRPr="005647EB" w:rsidRDefault="00EC0475" w:rsidP="00EC0475">
            <w:pPr>
              <w:pStyle w:val="TAC"/>
              <w:keepNext w:val="0"/>
              <w:keepLines w:val="0"/>
              <w:rPr>
                <w:rFonts w:cs="Arial"/>
              </w:rPr>
            </w:pPr>
          </w:p>
        </w:tc>
        <w:tc>
          <w:tcPr>
            <w:tcW w:w="2551" w:type="dxa"/>
            <w:gridSpan w:val="2"/>
          </w:tcPr>
          <w:p w14:paraId="6AAC2D73" w14:textId="2B8F775C" w:rsidR="00EC0475" w:rsidRPr="005647EB" w:rsidRDefault="00EC0475" w:rsidP="00EC0475">
            <w:pPr>
              <w:pStyle w:val="TAC"/>
              <w:keepNext w:val="0"/>
              <w:keepLines w:val="0"/>
              <w:rPr>
                <w:rFonts w:cs="v4.2.0"/>
                <w:lang w:eastAsia="zh-CN"/>
              </w:rPr>
            </w:pPr>
            <w:r w:rsidRPr="005647EB">
              <w:rPr>
                <w:rFonts w:cs="Arial"/>
              </w:rPr>
              <w:t>2x1 Low</w:t>
            </w:r>
          </w:p>
        </w:tc>
        <w:tc>
          <w:tcPr>
            <w:tcW w:w="2461" w:type="dxa"/>
            <w:gridSpan w:val="2"/>
          </w:tcPr>
          <w:p w14:paraId="6A588B3D" w14:textId="4A56BCFC" w:rsidR="00EC0475" w:rsidRPr="005647EB" w:rsidRDefault="00EC0475" w:rsidP="00EC0475">
            <w:pPr>
              <w:pStyle w:val="TAC"/>
              <w:keepNext w:val="0"/>
              <w:keepLines w:val="0"/>
              <w:rPr>
                <w:rFonts w:cs="v4.2.0"/>
              </w:rPr>
            </w:pPr>
            <w:r w:rsidRPr="005647EB">
              <w:rPr>
                <w:rFonts w:cs="Arial"/>
              </w:rPr>
              <w:t>2x1 Low</w:t>
            </w:r>
          </w:p>
        </w:tc>
      </w:tr>
      <w:tr w:rsidR="00EC0475" w:rsidRPr="005647EB" w14:paraId="7162FC24" w14:textId="77777777" w:rsidTr="002570E4">
        <w:trPr>
          <w:cantSplit/>
          <w:jc w:val="center"/>
        </w:trPr>
        <w:tc>
          <w:tcPr>
            <w:tcW w:w="2093" w:type="dxa"/>
          </w:tcPr>
          <w:p w14:paraId="49E20F29" w14:textId="70796A9A" w:rsidR="00EC0475" w:rsidRPr="005647EB" w:rsidRDefault="00EC0475" w:rsidP="00EC0475">
            <w:pPr>
              <w:pStyle w:val="TAL"/>
              <w:keepNext w:val="0"/>
              <w:keepLines w:val="0"/>
              <w:rPr>
                <w:rFonts w:cs="Arial"/>
                <w:lang w:eastAsia="zh-CN"/>
              </w:rPr>
            </w:pPr>
            <w:r w:rsidRPr="005647EB">
              <w:rPr>
                <w:rFonts w:cs="Arial"/>
                <w:lang w:eastAsia="zh-CN"/>
              </w:rPr>
              <w:t>Timing offset to Cell 1</w:t>
            </w:r>
          </w:p>
        </w:tc>
        <w:tc>
          <w:tcPr>
            <w:tcW w:w="1276" w:type="dxa"/>
          </w:tcPr>
          <w:p w14:paraId="006C8226" w14:textId="77777777" w:rsidR="00EC0475" w:rsidRPr="005647EB" w:rsidRDefault="00EC0475" w:rsidP="00EC0475">
            <w:pPr>
              <w:pStyle w:val="TAC"/>
              <w:keepNext w:val="0"/>
              <w:keepLines w:val="0"/>
              <w:rPr>
                <w:rFonts w:cs="Arial"/>
                <w:lang w:eastAsia="zh-CN"/>
              </w:rPr>
            </w:pPr>
            <w:r w:rsidRPr="005647EB">
              <w:rPr>
                <w:rFonts w:cs="v4.2.0"/>
              </w:rPr>
              <w:sym w:font="Symbol" w:char="F06D"/>
            </w:r>
            <w:r w:rsidRPr="005647EB">
              <w:rPr>
                <w:rFonts w:cs="Arial"/>
                <w:lang w:eastAsia="zh-CN"/>
              </w:rPr>
              <w:t>s</w:t>
            </w:r>
          </w:p>
        </w:tc>
        <w:tc>
          <w:tcPr>
            <w:tcW w:w="2551" w:type="dxa"/>
            <w:gridSpan w:val="2"/>
          </w:tcPr>
          <w:p w14:paraId="5DC98EA5" w14:textId="77777777" w:rsidR="00EC0475" w:rsidRPr="005647EB" w:rsidRDefault="00EC0475" w:rsidP="00EC0475">
            <w:pPr>
              <w:pStyle w:val="TAC"/>
              <w:keepNext w:val="0"/>
              <w:keepLines w:val="0"/>
              <w:rPr>
                <w:rFonts w:cs="Arial"/>
                <w:lang w:eastAsia="zh-CN"/>
              </w:rPr>
            </w:pPr>
            <w:r w:rsidRPr="005647EB">
              <w:rPr>
                <w:rFonts w:cs="Arial"/>
                <w:lang w:eastAsia="zh-CN"/>
              </w:rPr>
              <w:t>-</w:t>
            </w:r>
          </w:p>
        </w:tc>
        <w:tc>
          <w:tcPr>
            <w:tcW w:w="2461" w:type="dxa"/>
            <w:gridSpan w:val="2"/>
            <w:vAlign w:val="center"/>
          </w:tcPr>
          <w:p w14:paraId="18723B8B" w14:textId="77777777" w:rsidR="00EC0475" w:rsidRPr="005647EB" w:rsidRDefault="00EC0475" w:rsidP="00EC0475">
            <w:pPr>
              <w:pStyle w:val="TAC"/>
              <w:keepNext w:val="0"/>
              <w:keepLines w:val="0"/>
              <w:rPr>
                <w:rFonts w:cs="Arial"/>
                <w:lang w:eastAsia="zh-CN"/>
              </w:rPr>
            </w:pPr>
            <w:r w:rsidRPr="005647EB">
              <w:rPr>
                <w:rFonts w:cs="Arial"/>
                <w:lang w:eastAsia="zh-CN"/>
              </w:rPr>
              <w:t>3</w:t>
            </w:r>
          </w:p>
        </w:tc>
      </w:tr>
      <w:tr w:rsidR="00EC0475" w:rsidRPr="005647EB" w14:paraId="0EBA3851" w14:textId="77777777" w:rsidTr="002570E4">
        <w:trPr>
          <w:cantSplit/>
          <w:jc w:val="center"/>
        </w:trPr>
        <w:tc>
          <w:tcPr>
            <w:tcW w:w="8381" w:type="dxa"/>
            <w:gridSpan w:val="6"/>
          </w:tcPr>
          <w:p w14:paraId="7D6FD734" w14:textId="64699365" w:rsidR="00EC0475" w:rsidRPr="005647EB" w:rsidRDefault="00EC0475" w:rsidP="00EC0475">
            <w:pPr>
              <w:pStyle w:val="TAN"/>
              <w:keepNext w:val="0"/>
              <w:keepLines w:val="0"/>
              <w:rPr>
                <w:rFonts w:cs="Arial"/>
                <w:lang w:eastAsia="zh-CN"/>
              </w:rPr>
            </w:pPr>
            <w:r w:rsidRPr="005647EB">
              <w:rPr>
                <w:rFonts w:cs="Arial"/>
                <w:lang w:eastAsia="zh-CN"/>
              </w:rPr>
              <w:t>NOTE 1:</w:t>
            </w:r>
            <w:r w:rsidRPr="005647EB">
              <w:rPr>
                <w:rFonts w:cs="Arial"/>
                <w:lang w:eastAsia="zh-CN"/>
              </w:rPr>
              <w:tab/>
              <w:t>OCNG shall be used such that all cells are fully allocated and a constant total transmitted power spectral density is achieved for all OFDM symbols.</w:t>
            </w:r>
          </w:p>
          <w:p w14:paraId="469FD5E9" w14:textId="1B87D9F7" w:rsidR="00EC0475" w:rsidRPr="005647EB" w:rsidRDefault="00EC0475" w:rsidP="00EC0475">
            <w:pPr>
              <w:pStyle w:val="TAN"/>
              <w:keepNext w:val="0"/>
              <w:keepLines w:val="0"/>
              <w:rPr>
                <w:rFonts w:cs="Arial"/>
                <w:lang w:eastAsia="zh-CN"/>
              </w:rPr>
            </w:pPr>
            <w:r w:rsidRPr="005647EB">
              <w:rPr>
                <w:rFonts w:cs="Arial"/>
                <w:lang w:eastAsia="zh-CN"/>
              </w:rPr>
              <w:t>NOTE 2:</w:t>
            </w:r>
            <w:r w:rsidRPr="005647EB">
              <w:rPr>
                <w:rFonts w:cs="Arial"/>
                <w:lang w:eastAsia="zh-CN"/>
              </w:rPr>
              <w:tab/>
              <w:t xml:space="preserve">Interference from other cells and noise sources not specified in the test is assumed to be constant over subcarriers and time and shall be modelled as AWGN of appropriate power for </w:t>
            </w:r>
            <w:r w:rsidRPr="005647EB">
              <w:rPr>
                <w:rFonts w:cs="v4.2.0"/>
                <w:lang w:eastAsia="zh-CN"/>
              </w:rPr>
              <w:t>N</w:t>
            </w:r>
            <w:r w:rsidRPr="005647EB">
              <w:rPr>
                <w:rFonts w:cs="v4.2.0"/>
                <w:vertAlign w:val="subscript"/>
                <w:lang w:eastAsia="zh-CN"/>
              </w:rPr>
              <w:t>oc</w:t>
            </w:r>
            <w:r w:rsidRPr="005647EB">
              <w:rPr>
                <w:rFonts w:cs="v4.2.0"/>
                <w:lang w:eastAsia="zh-CN"/>
              </w:rPr>
              <w:t xml:space="preserve"> </w:t>
            </w:r>
            <w:r w:rsidRPr="005647EB">
              <w:rPr>
                <w:rFonts w:cs="Arial"/>
                <w:lang w:eastAsia="zh-CN"/>
              </w:rPr>
              <w:t>to be fulfilled.</w:t>
            </w:r>
          </w:p>
          <w:p w14:paraId="7CDE1466" w14:textId="47C0D86A" w:rsidR="00EC0475" w:rsidRPr="005647EB" w:rsidRDefault="00EC0475" w:rsidP="00EC0475">
            <w:pPr>
              <w:pStyle w:val="TAN"/>
              <w:keepNext w:val="0"/>
              <w:keepLines w:val="0"/>
              <w:rPr>
                <w:rFonts w:cs="Arial"/>
                <w:lang w:eastAsia="zh-CN"/>
              </w:rPr>
            </w:pPr>
            <w:r w:rsidRPr="005647EB">
              <w:rPr>
                <w:rFonts w:cs="Arial"/>
                <w:lang w:eastAsia="zh-CN"/>
              </w:rPr>
              <w:t>NOTE 3:</w:t>
            </w:r>
            <w:r w:rsidRPr="005647EB">
              <w:rPr>
                <w:rFonts w:cs="Arial"/>
                <w:lang w:eastAsia="zh-CN"/>
              </w:rPr>
              <w:tab/>
              <w:t>Es/Iot, RSRP, SCH_RP and Io have been derived from other parameters for information purposes. They are not settable parameters themselves.</w:t>
            </w:r>
          </w:p>
          <w:p w14:paraId="6EC17534" w14:textId="03F15EA4" w:rsidR="00EC0475" w:rsidRPr="005647EB" w:rsidRDefault="00EC0475" w:rsidP="00EC0475">
            <w:pPr>
              <w:pStyle w:val="TAN"/>
              <w:keepNext w:val="0"/>
              <w:keepLines w:val="0"/>
              <w:rPr>
                <w:rFonts w:cs="Arial"/>
              </w:rPr>
            </w:pPr>
            <w:r w:rsidRPr="005647EB">
              <w:rPr>
                <w:rFonts w:cs="Arial"/>
                <w:lang w:eastAsia="zh-CN"/>
              </w:rPr>
              <w:t>NOTE 4:</w:t>
            </w:r>
            <w:r w:rsidRPr="005647EB">
              <w:rPr>
                <w:rFonts w:cs="Arial"/>
                <w:lang w:eastAsia="zh-CN"/>
              </w:rPr>
              <w:tab/>
              <w:t>The resources for uplink transmission are assigned to the UE prior to the start of time period T2.</w:t>
            </w:r>
          </w:p>
        </w:tc>
      </w:tr>
    </w:tbl>
    <w:p w14:paraId="190F289C" w14:textId="77777777" w:rsidR="0045714D" w:rsidRPr="005647EB" w:rsidRDefault="0045714D" w:rsidP="002570E4"/>
    <w:p w14:paraId="7595B073" w14:textId="77777777" w:rsidR="0045714D" w:rsidRPr="005647EB" w:rsidRDefault="0045714D" w:rsidP="002570E4">
      <w:pPr>
        <w:pStyle w:val="TH"/>
        <w:keepNext w:val="0"/>
        <w:keepLines w:val="0"/>
      </w:pPr>
      <w:r w:rsidRPr="005647EB">
        <w:t xml:space="preserve">Table 8.4.14.5-2: </w:t>
      </w:r>
      <w:r w:rsidRPr="005647EB">
        <w:rPr>
          <w:lang w:eastAsia="zh-CN"/>
        </w:rPr>
        <w:t>DRX</w:t>
      </w:r>
      <w:r w:rsidRPr="005647EB">
        <w:t xml:space="preserve">-Configuration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CEModeA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45714D" w:rsidRPr="005647EB" w14:paraId="06EA901C" w14:textId="77777777" w:rsidTr="002570E4">
        <w:trPr>
          <w:jc w:val="center"/>
        </w:trPr>
        <w:tc>
          <w:tcPr>
            <w:tcW w:w="3345" w:type="dxa"/>
            <w:vMerge w:val="restart"/>
            <w:vAlign w:val="center"/>
          </w:tcPr>
          <w:p w14:paraId="0A9F2C6F" w14:textId="77777777" w:rsidR="0045714D" w:rsidRPr="005647EB" w:rsidRDefault="0045714D" w:rsidP="002570E4">
            <w:pPr>
              <w:pStyle w:val="TAH"/>
              <w:keepNext w:val="0"/>
              <w:keepLines w:val="0"/>
              <w:rPr>
                <w:rFonts w:cs="Arial"/>
              </w:rPr>
            </w:pPr>
            <w:r w:rsidRPr="005647EB">
              <w:rPr>
                <w:rFonts w:cs="Arial"/>
              </w:rPr>
              <w:t>Field</w:t>
            </w:r>
          </w:p>
        </w:tc>
        <w:tc>
          <w:tcPr>
            <w:tcW w:w="1021" w:type="dxa"/>
          </w:tcPr>
          <w:p w14:paraId="17784D28" w14:textId="77777777" w:rsidR="0045714D" w:rsidRPr="005647EB" w:rsidRDefault="0045714D" w:rsidP="002570E4">
            <w:pPr>
              <w:pStyle w:val="TAH"/>
              <w:keepNext w:val="0"/>
              <w:keepLines w:val="0"/>
              <w:rPr>
                <w:rFonts w:cs="Arial"/>
              </w:rPr>
            </w:pPr>
            <w:r w:rsidRPr="005647EB">
              <w:rPr>
                <w:rFonts w:cs="Arial"/>
              </w:rPr>
              <w:t>Test1</w:t>
            </w:r>
          </w:p>
        </w:tc>
        <w:tc>
          <w:tcPr>
            <w:tcW w:w="1021" w:type="dxa"/>
            <w:vAlign w:val="center"/>
          </w:tcPr>
          <w:p w14:paraId="7D34BF29" w14:textId="77777777" w:rsidR="0045714D" w:rsidRPr="005647EB" w:rsidRDefault="0045714D" w:rsidP="002570E4">
            <w:pPr>
              <w:pStyle w:val="TAH"/>
              <w:keepNext w:val="0"/>
              <w:keepLines w:val="0"/>
              <w:rPr>
                <w:rFonts w:cs="Arial"/>
              </w:rPr>
            </w:pPr>
            <w:r w:rsidRPr="005647EB">
              <w:rPr>
                <w:rFonts w:cs="Arial"/>
              </w:rPr>
              <w:t>Test2</w:t>
            </w:r>
          </w:p>
        </w:tc>
        <w:tc>
          <w:tcPr>
            <w:tcW w:w="3061" w:type="dxa"/>
            <w:vMerge w:val="restart"/>
          </w:tcPr>
          <w:p w14:paraId="6B967A9B" w14:textId="77777777" w:rsidR="0045714D" w:rsidRPr="005647EB" w:rsidRDefault="0045714D" w:rsidP="002570E4">
            <w:pPr>
              <w:pStyle w:val="TAH"/>
              <w:keepNext w:val="0"/>
              <w:keepLines w:val="0"/>
              <w:rPr>
                <w:rFonts w:cs="Arial"/>
              </w:rPr>
            </w:pPr>
            <w:r w:rsidRPr="005647EB">
              <w:rPr>
                <w:rFonts w:cs="Arial"/>
              </w:rPr>
              <w:t>Comment</w:t>
            </w:r>
          </w:p>
        </w:tc>
      </w:tr>
      <w:tr w:rsidR="0045714D" w:rsidRPr="005647EB" w14:paraId="3E1754D0" w14:textId="77777777" w:rsidTr="002570E4">
        <w:trPr>
          <w:jc w:val="center"/>
        </w:trPr>
        <w:tc>
          <w:tcPr>
            <w:tcW w:w="3345" w:type="dxa"/>
            <w:vMerge/>
            <w:vAlign w:val="center"/>
          </w:tcPr>
          <w:p w14:paraId="6FA74920" w14:textId="77777777" w:rsidR="0045714D" w:rsidRPr="005647EB" w:rsidRDefault="0045714D" w:rsidP="002570E4">
            <w:pPr>
              <w:pStyle w:val="TAH"/>
              <w:keepNext w:val="0"/>
              <w:keepLines w:val="0"/>
              <w:rPr>
                <w:rFonts w:cs="Arial"/>
              </w:rPr>
            </w:pPr>
          </w:p>
        </w:tc>
        <w:tc>
          <w:tcPr>
            <w:tcW w:w="1021" w:type="dxa"/>
          </w:tcPr>
          <w:p w14:paraId="7FAD5159" w14:textId="77777777" w:rsidR="0045714D" w:rsidRPr="005647EB" w:rsidRDefault="0045714D" w:rsidP="002570E4">
            <w:pPr>
              <w:pStyle w:val="TAH"/>
              <w:keepNext w:val="0"/>
              <w:keepLines w:val="0"/>
              <w:rPr>
                <w:rFonts w:cs="Arial"/>
              </w:rPr>
            </w:pPr>
            <w:r w:rsidRPr="005647EB">
              <w:rPr>
                <w:rFonts w:cs="Arial"/>
              </w:rPr>
              <w:t>Value</w:t>
            </w:r>
          </w:p>
        </w:tc>
        <w:tc>
          <w:tcPr>
            <w:tcW w:w="1021" w:type="dxa"/>
            <w:vAlign w:val="center"/>
          </w:tcPr>
          <w:p w14:paraId="3716C5EF" w14:textId="77777777" w:rsidR="0045714D" w:rsidRPr="005647EB" w:rsidRDefault="0045714D" w:rsidP="002570E4">
            <w:pPr>
              <w:pStyle w:val="TAH"/>
              <w:keepNext w:val="0"/>
              <w:keepLines w:val="0"/>
              <w:rPr>
                <w:rFonts w:cs="Arial"/>
              </w:rPr>
            </w:pPr>
            <w:r w:rsidRPr="005647EB">
              <w:rPr>
                <w:rFonts w:cs="Arial"/>
              </w:rPr>
              <w:t>Value</w:t>
            </w:r>
          </w:p>
        </w:tc>
        <w:tc>
          <w:tcPr>
            <w:tcW w:w="3061" w:type="dxa"/>
            <w:vMerge/>
          </w:tcPr>
          <w:p w14:paraId="7FB42C60" w14:textId="77777777" w:rsidR="0045714D" w:rsidRPr="005647EB" w:rsidRDefault="0045714D" w:rsidP="002570E4">
            <w:pPr>
              <w:pStyle w:val="TAH"/>
              <w:keepNext w:val="0"/>
              <w:keepLines w:val="0"/>
              <w:rPr>
                <w:rFonts w:cs="Arial"/>
              </w:rPr>
            </w:pPr>
          </w:p>
        </w:tc>
      </w:tr>
      <w:tr w:rsidR="0045714D" w:rsidRPr="005647EB" w14:paraId="04F18B14" w14:textId="77777777" w:rsidTr="002570E4">
        <w:trPr>
          <w:jc w:val="center"/>
        </w:trPr>
        <w:tc>
          <w:tcPr>
            <w:tcW w:w="3345" w:type="dxa"/>
            <w:vAlign w:val="center"/>
          </w:tcPr>
          <w:p w14:paraId="201D85CF" w14:textId="77777777" w:rsidR="0045714D" w:rsidRPr="005647EB" w:rsidRDefault="0045714D" w:rsidP="002570E4">
            <w:pPr>
              <w:pStyle w:val="TAC"/>
              <w:keepNext w:val="0"/>
              <w:keepLines w:val="0"/>
              <w:rPr>
                <w:rFonts w:cs="Arial"/>
              </w:rPr>
            </w:pPr>
            <w:r w:rsidRPr="005647EB">
              <w:rPr>
                <w:rFonts w:cs="Arial"/>
              </w:rPr>
              <w:t>onDurationTimer</w:t>
            </w:r>
          </w:p>
        </w:tc>
        <w:tc>
          <w:tcPr>
            <w:tcW w:w="1021" w:type="dxa"/>
          </w:tcPr>
          <w:p w14:paraId="27A30C4D" w14:textId="77777777" w:rsidR="0045714D" w:rsidRPr="005647EB" w:rsidRDefault="0045714D" w:rsidP="002570E4">
            <w:pPr>
              <w:pStyle w:val="TAC"/>
              <w:keepNext w:val="0"/>
              <w:keepLines w:val="0"/>
              <w:rPr>
                <w:rFonts w:cs="Arial"/>
              </w:rPr>
            </w:pPr>
            <w:r w:rsidRPr="005647EB">
              <w:rPr>
                <w:rFonts w:cs="Arial"/>
              </w:rPr>
              <w:t>psf1</w:t>
            </w:r>
          </w:p>
        </w:tc>
        <w:tc>
          <w:tcPr>
            <w:tcW w:w="1021" w:type="dxa"/>
            <w:vAlign w:val="center"/>
          </w:tcPr>
          <w:p w14:paraId="351B9EFE" w14:textId="77777777" w:rsidR="0045714D" w:rsidRPr="005647EB" w:rsidRDefault="0045714D" w:rsidP="002570E4">
            <w:pPr>
              <w:pStyle w:val="TAC"/>
              <w:keepNext w:val="0"/>
              <w:keepLines w:val="0"/>
              <w:rPr>
                <w:rFonts w:cs="Arial"/>
              </w:rPr>
            </w:pPr>
            <w:r w:rsidRPr="005647EB">
              <w:rPr>
                <w:rFonts w:cs="Arial"/>
              </w:rPr>
              <w:t>psf1</w:t>
            </w:r>
          </w:p>
        </w:tc>
        <w:tc>
          <w:tcPr>
            <w:tcW w:w="3061" w:type="dxa"/>
            <w:vMerge w:val="restart"/>
          </w:tcPr>
          <w:p w14:paraId="7FAF58E0" w14:textId="34359228" w:rsidR="0045714D" w:rsidRPr="005647EB" w:rsidRDefault="0045714D" w:rsidP="002570E4">
            <w:pPr>
              <w:pStyle w:val="TAC"/>
              <w:keepNext w:val="0"/>
              <w:keepLines w:val="0"/>
              <w:rPr>
                <w:rFonts w:cs="Arial"/>
              </w:rPr>
            </w:pPr>
            <w:r w:rsidRPr="005647EB">
              <w:rPr>
                <w:rFonts w:cs="Arial"/>
                <w:lang w:eastAsia="zh-CN"/>
              </w:rPr>
              <w:t>As</w:t>
            </w:r>
            <w:r w:rsidR="002570E4" w:rsidRPr="005647EB">
              <w:rPr>
                <w:rFonts w:cs="Arial"/>
                <w:lang w:eastAsia="zh-CN"/>
              </w:rPr>
              <w:t xml:space="preserve"> </w:t>
            </w:r>
            <w:r w:rsidRPr="005647EB">
              <w:rPr>
                <w:rFonts w:cs="Arial"/>
                <w:lang w:eastAsia="zh-CN"/>
              </w:rPr>
              <w:t>specified</w:t>
            </w:r>
            <w:r w:rsidR="002570E4" w:rsidRPr="005647EB">
              <w:rPr>
                <w:rFonts w:cs="Arial"/>
                <w:lang w:eastAsia="zh-CN"/>
              </w:rPr>
              <w:t xml:space="preserve"> </w:t>
            </w:r>
            <w:r w:rsidRPr="005647EB">
              <w:rPr>
                <w:rFonts w:cs="Arial"/>
                <w:lang w:eastAsia="zh-CN"/>
              </w:rPr>
              <w:t>in</w:t>
            </w:r>
            <w:r w:rsidR="002570E4" w:rsidRPr="005647EB">
              <w:rPr>
                <w:rFonts w:cs="Arial"/>
                <w:lang w:eastAsia="zh-CN"/>
              </w:rPr>
              <w:t xml:space="preserve"> </w:t>
            </w:r>
            <w:r w:rsidRPr="005647EB">
              <w:rPr>
                <w:rFonts w:cs="Arial"/>
              </w:rPr>
              <w:t>clause</w:t>
            </w:r>
            <w:r w:rsidR="002570E4" w:rsidRPr="005647EB">
              <w:rPr>
                <w:rFonts w:cs="Arial"/>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Arial"/>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rPr>
                    <w:rFonts w:cs="Arial"/>
                  </w:rPr>
                  <w:t>3.2</w:t>
                </w:r>
              </w:smartTag>
            </w:smartTag>
            <w:r w:rsidR="002570E4" w:rsidRPr="005647EB">
              <w:rPr>
                <w:rFonts w:cs="Arial"/>
              </w:rPr>
              <w:t xml:space="preserve"> in 3GPP TS </w:t>
            </w:r>
            <w:r w:rsidRPr="005647EB">
              <w:rPr>
                <w:rFonts w:cs="Arial"/>
              </w:rPr>
              <w:t>36.331</w:t>
            </w:r>
          </w:p>
        </w:tc>
      </w:tr>
      <w:tr w:rsidR="0045714D" w:rsidRPr="005647EB" w14:paraId="17371485" w14:textId="77777777" w:rsidTr="002570E4">
        <w:trPr>
          <w:jc w:val="center"/>
        </w:trPr>
        <w:tc>
          <w:tcPr>
            <w:tcW w:w="3345" w:type="dxa"/>
            <w:vAlign w:val="center"/>
          </w:tcPr>
          <w:p w14:paraId="417141ED" w14:textId="77777777" w:rsidR="0045714D" w:rsidRPr="005647EB" w:rsidRDefault="0045714D" w:rsidP="002570E4">
            <w:pPr>
              <w:pStyle w:val="TAC"/>
              <w:keepNext w:val="0"/>
              <w:keepLines w:val="0"/>
              <w:rPr>
                <w:rFonts w:cs="Arial"/>
              </w:rPr>
            </w:pPr>
            <w:r w:rsidRPr="005647EB">
              <w:rPr>
                <w:rFonts w:cs="Arial"/>
              </w:rPr>
              <w:t>drx-InactivityTimer</w:t>
            </w:r>
          </w:p>
        </w:tc>
        <w:tc>
          <w:tcPr>
            <w:tcW w:w="1021" w:type="dxa"/>
          </w:tcPr>
          <w:p w14:paraId="30FAFBC3" w14:textId="77777777" w:rsidR="0045714D" w:rsidRPr="005647EB" w:rsidRDefault="0045714D" w:rsidP="002570E4">
            <w:pPr>
              <w:pStyle w:val="TAC"/>
              <w:keepNext w:val="0"/>
              <w:keepLines w:val="0"/>
              <w:rPr>
                <w:rFonts w:cs="Arial"/>
              </w:rPr>
            </w:pPr>
            <w:r w:rsidRPr="005647EB">
              <w:rPr>
                <w:rFonts w:cs="Arial"/>
              </w:rPr>
              <w:t>psf1</w:t>
            </w:r>
          </w:p>
        </w:tc>
        <w:tc>
          <w:tcPr>
            <w:tcW w:w="1021" w:type="dxa"/>
            <w:vAlign w:val="center"/>
          </w:tcPr>
          <w:p w14:paraId="27993970" w14:textId="77777777" w:rsidR="0045714D" w:rsidRPr="005647EB" w:rsidRDefault="0045714D" w:rsidP="002570E4">
            <w:pPr>
              <w:pStyle w:val="TAC"/>
              <w:keepNext w:val="0"/>
              <w:keepLines w:val="0"/>
              <w:rPr>
                <w:rFonts w:cs="Arial"/>
              </w:rPr>
            </w:pPr>
            <w:r w:rsidRPr="005647EB">
              <w:rPr>
                <w:rFonts w:cs="Arial"/>
              </w:rPr>
              <w:t>psf1</w:t>
            </w:r>
          </w:p>
        </w:tc>
        <w:tc>
          <w:tcPr>
            <w:tcW w:w="3061" w:type="dxa"/>
            <w:vMerge/>
          </w:tcPr>
          <w:p w14:paraId="3C3D501C" w14:textId="77777777" w:rsidR="0045714D" w:rsidRPr="005647EB" w:rsidRDefault="0045714D" w:rsidP="002570E4">
            <w:pPr>
              <w:pStyle w:val="TAC"/>
              <w:keepNext w:val="0"/>
              <w:keepLines w:val="0"/>
              <w:rPr>
                <w:rFonts w:cs="Arial"/>
              </w:rPr>
            </w:pPr>
          </w:p>
        </w:tc>
      </w:tr>
      <w:tr w:rsidR="0045714D" w:rsidRPr="005647EB" w14:paraId="590AF523" w14:textId="77777777" w:rsidTr="002570E4">
        <w:trPr>
          <w:jc w:val="center"/>
        </w:trPr>
        <w:tc>
          <w:tcPr>
            <w:tcW w:w="3345" w:type="dxa"/>
            <w:vAlign w:val="center"/>
          </w:tcPr>
          <w:p w14:paraId="371AFDB2" w14:textId="77777777" w:rsidR="0045714D" w:rsidRPr="005647EB" w:rsidRDefault="0045714D" w:rsidP="002570E4">
            <w:pPr>
              <w:pStyle w:val="TAC"/>
              <w:keepNext w:val="0"/>
              <w:keepLines w:val="0"/>
              <w:rPr>
                <w:rFonts w:cs="Arial"/>
              </w:rPr>
            </w:pPr>
            <w:r w:rsidRPr="005647EB">
              <w:rPr>
                <w:rFonts w:cs="Arial"/>
              </w:rPr>
              <w:t>drx-RetransmissionTimer</w:t>
            </w:r>
          </w:p>
        </w:tc>
        <w:tc>
          <w:tcPr>
            <w:tcW w:w="1021" w:type="dxa"/>
          </w:tcPr>
          <w:p w14:paraId="2183652A" w14:textId="77777777" w:rsidR="0045714D" w:rsidRPr="005647EB" w:rsidRDefault="0045714D" w:rsidP="002570E4">
            <w:pPr>
              <w:pStyle w:val="TAC"/>
              <w:keepNext w:val="0"/>
              <w:keepLines w:val="0"/>
              <w:rPr>
                <w:rFonts w:cs="Arial"/>
              </w:rPr>
            </w:pPr>
            <w:r w:rsidRPr="005647EB">
              <w:rPr>
                <w:rFonts w:cs="Arial"/>
                <w:lang w:eastAsia="zh-CN"/>
              </w:rPr>
              <w:t>psf1</w:t>
            </w:r>
          </w:p>
        </w:tc>
        <w:tc>
          <w:tcPr>
            <w:tcW w:w="1021" w:type="dxa"/>
            <w:vAlign w:val="center"/>
          </w:tcPr>
          <w:p w14:paraId="48CCCB62" w14:textId="77777777" w:rsidR="0045714D" w:rsidRPr="005647EB" w:rsidRDefault="0045714D" w:rsidP="002570E4">
            <w:pPr>
              <w:pStyle w:val="TAC"/>
              <w:keepNext w:val="0"/>
              <w:keepLines w:val="0"/>
              <w:rPr>
                <w:rFonts w:cs="Arial"/>
              </w:rPr>
            </w:pPr>
            <w:r w:rsidRPr="005647EB">
              <w:rPr>
                <w:rFonts w:cs="Arial"/>
                <w:lang w:eastAsia="zh-CN"/>
              </w:rPr>
              <w:t>psf1</w:t>
            </w:r>
          </w:p>
        </w:tc>
        <w:tc>
          <w:tcPr>
            <w:tcW w:w="3061" w:type="dxa"/>
            <w:vMerge/>
          </w:tcPr>
          <w:p w14:paraId="73A3413F" w14:textId="77777777" w:rsidR="0045714D" w:rsidRPr="005647EB" w:rsidRDefault="0045714D" w:rsidP="002570E4">
            <w:pPr>
              <w:pStyle w:val="TAC"/>
              <w:keepNext w:val="0"/>
              <w:keepLines w:val="0"/>
              <w:rPr>
                <w:rFonts w:cs="Arial"/>
              </w:rPr>
            </w:pPr>
          </w:p>
        </w:tc>
      </w:tr>
      <w:tr w:rsidR="0045714D" w:rsidRPr="005647EB" w14:paraId="35D26B23" w14:textId="77777777" w:rsidTr="002570E4">
        <w:trPr>
          <w:jc w:val="center"/>
        </w:trPr>
        <w:tc>
          <w:tcPr>
            <w:tcW w:w="3345" w:type="dxa"/>
            <w:vAlign w:val="center"/>
          </w:tcPr>
          <w:p w14:paraId="146B253F" w14:textId="77777777" w:rsidR="0045714D" w:rsidRPr="005647EB" w:rsidRDefault="0045714D" w:rsidP="002570E4">
            <w:pPr>
              <w:pStyle w:val="TAC"/>
              <w:keepNext w:val="0"/>
              <w:keepLines w:val="0"/>
              <w:rPr>
                <w:rFonts w:cs="Arial"/>
                <w:vertAlign w:val="superscript"/>
              </w:rPr>
            </w:pPr>
            <w:r w:rsidRPr="005647EB">
              <w:rPr>
                <w:rFonts w:cs="Arial"/>
              </w:rPr>
              <w:t>longDRX-CycleStartOffset</w:t>
            </w:r>
          </w:p>
        </w:tc>
        <w:tc>
          <w:tcPr>
            <w:tcW w:w="1021" w:type="dxa"/>
          </w:tcPr>
          <w:p w14:paraId="6D809A15" w14:textId="77777777" w:rsidR="0045714D" w:rsidRPr="005647EB" w:rsidRDefault="0045714D" w:rsidP="002570E4">
            <w:pPr>
              <w:pStyle w:val="TAC"/>
              <w:keepNext w:val="0"/>
              <w:keepLines w:val="0"/>
              <w:rPr>
                <w:rFonts w:cs="Arial"/>
              </w:rPr>
            </w:pPr>
            <w:r w:rsidRPr="005647EB">
              <w:rPr>
                <w:rFonts w:cs="Arial"/>
                <w:lang w:eastAsia="zh-CN"/>
              </w:rPr>
              <w:t>s</w:t>
            </w:r>
            <w:r w:rsidRPr="005647EB">
              <w:rPr>
                <w:rFonts w:cs="Arial"/>
              </w:rPr>
              <w:t>f</w:t>
            </w:r>
            <w:r w:rsidRPr="005647EB">
              <w:rPr>
                <w:rFonts w:cs="Arial"/>
                <w:lang w:eastAsia="zh-CN"/>
              </w:rPr>
              <w:t>128</w:t>
            </w:r>
          </w:p>
        </w:tc>
        <w:tc>
          <w:tcPr>
            <w:tcW w:w="1021" w:type="dxa"/>
            <w:vAlign w:val="center"/>
          </w:tcPr>
          <w:p w14:paraId="79A3FA4E" w14:textId="77777777" w:rsidR="0045714D" w:rsidRPr="005647EB" w:rsidRDefault="0045714D" w:rsidP="002570E4">
            <w:pPr>
              <w:pStyle w:val="TAC"/>
              <w:keepNext w:val="0"/>
              <w:keepLines w:val="0"/>
              <w:rPr>
                <w:rFonts w:cs="Arial"/>
              </w:rPr>
            </w:pPr>
            <w:r w:rsidRPr="005647EB">
              <w:rPr>
                <w:rFonts w:cs="Arial"/>
              </w:rPr>
              <w:t>sf1280</w:t>
            </w:r>
          </w:p>
        </w:tc>
        <w:tc>
          <w:tcPr>
            <w:tcW w:w="3061" w:type="dxa"/>
            <w:vMerge/>
          </w:tcPr>
          <w:p w14:paraId="22C68B15" w14:textId="77777777" w:rsidR="0045714D" w:rsidRPr="005647EB" w:rsidRDefault="0045714D" w:rsidP="002570E4">
            <w:pPr>
              <w:pStyle w:val="TAC"/>
              <w:keepNext w:val="0"/>
              <w:keepLines w:val="0"/>
              <w:rPr>
                <w:rFonts w:cs="Arial"/>
              </w:rPr>
            </w:pPr>
          </w:p>
        </w:tc>
      </w:tr>
      <w:tr w:rsidR="0045714D" w:rsidRPr="005647EB" w14:paraId="3C9BBC3D" w14:textId="77777777" w:rsidTr="002570E4">
        <w:trPr>
          <w:jc w:val="center"/>
        </w:trPr>
        <w:tc>
          <w:tcPr>
            <w:tcW w:w="3345" w:type="dxa"/>
            <w:vAlign w:val="center"/>
          </w:tcPr>
          <w:p w14:paraId="6464F4A1" w14:textId="77777777" w:rsidR="0045714D" w:rsidRPr="005647EB" w:rsidRDefault="0045714D" w:rsidP="002570E4">
            <w:pPr>
              <w:pStyle w:val="TAC"/>
              <w:keepNext w:val="0"/>
              <w:keepLines w:val="0"/>
              <w:rPr>
                <w:rFonts w:cs="Arial"/>
              </w:rPr>
            </w:pPr>
            <w:r w:rsidRPr="005647EB">
              <w:rPr>
                <w:rFonts w:cs="Arial"/>
              </w:rPr>
              <w:t>shortDRX</w:t>
            </w:r>
          </w:p>
        </w:tc>
        <w:tc>
          <w:tcPr>
            <w:tcW w:w="1021" w:type="dxa"/>
          </w:tcPr>
          <w:p w14:paraId="1009B94E" w14:textId="77777777" w:rsidR="0045714D" w:rsidRPr="005647EB" w:rsidRDefault="0045714D" w:rsidP="002570E4">
            <w:pPr>
              <w:pStyle w:val="TAC"/>
              <w:keepNext w:val="0"/>
              <w:keepLines w:val="0"/>
              <w:rPr>
                <w:rFonts w:cs="Arial"/>
              </w:rPr>
            </w:pPr>
            <w:r w:rsidRPr="005647EB">
              <w:rPr>
                <w:rFonts w:cs="Arial"/>
              </w:rPr>
              <w:t>disable</w:t>
            </w:r>
          </w:p>
        </w:tc>
        <w:tc>
          <w:tcPr>
            <w:tcW w:w="1021" w:type="dxa"/>
            <w:vAlign w:val="center"/>
          </w:tcPr>
          <w:p w14:paraId="60169FA1" w14:textId="77777777" w:rsidR="0045714D" w:rsidRPr="005647EB" w:rsidRDefault="0045714D" w:rsidP="002570E4">
            <w:pPr>
              <w:pStyle w:val="TAC"/>
              <w:keepNext w:val="0"/>
              <w:keepLines w:val="0"/>
              <w:rPr>
                <w:rFonts w:cs="Arial"/>
              </w:rPr>
            </w:pPr>
            <w:r w:rsidRPr="005647EB">
              <w:rPr>
                <w:rFonts w:cs="Arial"/>
              </w:rPr>
              <w:t>disable</w:t>
            </w:r>
          </w:p>
        </w:tc>
        <w:tc>
          <w:tcPr>
            <w:tcW w:w="3061" w:type="dxa"/>
            <w:vMerge/>
          </w:tcPr>
          <w:p w14:paraId="5EF6C977" w14:textId="77777777" w:rsidR="0045714D" w:rsidRPr="005647EB" w:rsidRDefault="0045714D" w:rsidP="002570E4">
            <w:pPr>
              <w:pStyle w:val="TAC"/>
              <w:keepNext w:val="0"/>
              <w:keepLines w:val="0"/>
              <w:rPr>
                <w:rFonts w:cs="Arial"/>
              </w:rPr>
            </w:pPr>
          </w:p>
        </w:tc>
      </w:tr>
    </w:tbl>
    <w:p w14:paraId="3D913A1D" w14:textId="77777777" w:rsidR="0045714D" w:rsidRPr="005647EB" w:rsidRDefault="0045714D" w:rsidP="002570E4"/>
    <w:p w14:paraId="076F4F18" w14:textId="77777777" w:rsidR="0045714D" w:rsidRPr="005647EB" w:rsidRDefault="0045714D" w:rsidP="002570E4">
      <w:pPr>
        <w:pStyle w:val="TH"/>
        <w:keepNext w:val="0"/>
        <w:keepLines w:val="0"/>
      </w:pPr>
      <w:r w:rsidRPr="005647EB">
        <w:t xml:space="preserve">Table 8.4.14.5-3: TimeAlignmentTimer-Configuration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CEModeA in DRX</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669"/>
      </w:tblGrid>
      <w:tr w:rsidR="0045714D" w:rsidRPr="005647EB" w14:paraId="3FF42180" w14:textId="77777777" w:rsidTr="00EC0475">
        <w:trPr>
          <w:jc w:val="center"/>
        </w:trPr>
        <w:tc>
          <w:tcPr>
            <w:tcW w:w="2268" w:type="dxa"/>
            <w:vMerge w:val="restart"/>
            <w:vAlign w:val="center"/>
          </w:tcPr>
          <w:p w14:paraId="5439F60D" w14:textId="77777777" w:rsidR="0045714D" w:rsidRPr="005647EB" w:rsidRDefault="0045714D" w:rsidP="002570E4">
            <w:pPr>
              <w:pStyle w:val="TAH"/>
              <w:keepNext w:val="0"/>
              <w:keepLines w:val="0"/>
              <w:rPr>
                <w:rFonts w:cs="Arial"/>
              </w:rPr>
            </w:pPr>
            <w:r w:rsidRPr="005647EB">
              <w:rPr>
                <w:rFonts w:cs="Arial"/>
              </w:rPr>
              <w:t>Field</w:t>
            </w:r>
          </w:p>
        </w:tc>
        <w:tc>
          <w:tcPr>
            <w:tcW w:w="1021" w:type="dxa"/>
            <w:vAlign w:val="center"/>
          </w:tcPr>
          <w:p w14:paraId="4EA1429D" w14:textId="77777777" w:rsidR="0045714D" w:rsidRPr="005647EB" w:rsidRDefault="0045714D" w:rsidP="002570E4">
            <w:pPr>
              <w:pStyle w:val="TAH"/>
              <w:keepNext w:val="0"/>
              <w:keepLines w:val="0"/>
              <w:rPr>
                <w:rFonts w:cs="Arial"/>
              </w:rPr>
            </w:pPr>
            <w:r w:rsidRPr="005647EB">
              <w:rPr>
                <w:rFonts w:cs="Arial"/>
              </w:rPr>
              <w:t>Test1</w:t>
            </w:r>
          </w:p>
        </w:tc>
        <w:tc>
          <w:tcPr>
            <w:tcW w:w="1021" w:type="dxa"/>
            <w:vAlign w:val="center"/>
          </w:tcPr>
          <w:p w14:paraId="1B855E79" w14:textId="77777777" w:rsidR="0045714D" w:rsidRPr="005647EB" w:rsidRDefault="0045714D" w:rsidP="002570E4">
            <w:pPr>
              <w:pStyle w:val="TAH"/>
              <w:keepNext w:val="0"/>
              <w:keepLines w:val="0"/>
              <w:rPr>
                <w:rFonts w:cs="Arial"/>
              </w:rPr>
            </w:pPr>
            <w:r w:rsidRPr="005647EB">
              <w:rPr>
                <w:rFonts w:cs="Arial"/>
              </w:rPr>
              <w:t>Test2</w:t>
            </w:r>
          </w:p>
        </w:tc>
        <w:tc>
          <w:tcPr>
            <w:tcW w:w="5669" w:type="dxa"/>
            <w:vMerge w:val="restart"/>
          </w:tcPr>
          <w:p w14:paraId="66860ED6" w14:textId="77777777" w:rsidR="0045714D" w:rsidRPr="005647EB" w:rsidRDefault="0045714D" w:rsidP="002570E4">
            <w:pPr>
              <w:pStyle w:val="TAH"/>
              <w:keepNext w:val="0"/>
              <w:keepLines w:val="0"/>
              <w:rPr>
                <w:rFonts w:cs="Arial"/>
              </w:rPr>
            </w:pPr>
            <w:r w:rsidRPr="005647EB">
              <w:rPr>
                <w:rFonts w:cs="Arial"/>
              </w:rPr>
              <w:t>Comment</w:t>
            </w:r>
          </w:p>
        </w:tc>
      </w:tr>
      <w:tr w:rsidR="0045714D" w:rsidRPr="005647EB" w14:paraId="25DC2E2B" w14:textId="77777777" w:rsidTr="00EC0475">
        <w:trPr>
          <w:jc w:val="center"/>
        </w:trPr>
        <w:tc>
          <w:tcPr>
            <w:tcW w:w="2268" w:type="dxa"/>
            <w:vMerge/>
            <w:vAlign w:val="center"/>
          </w:tcPr>
          <w:p w14:paraId="13B60BB6" w14:textId="77777777" w:rsidR="0045714D" w:rsidRPr="005647EB" w:rsidRDefault="0045714D" w:rsidP="002570E4">
            <w:pPr>
              <w:pStyle w:val="TAH"/>
              <w:keepNext w:val="0"/>
              <w:keepLines w:val="0"/>
              <w:rPr>
                <w:rFonts w:cs="Arial"/>
              </w:rPr>
            </w:pPr>
          </w:p>
        </w:tc>
        <w:tc>
          <w:tcPr>
            <w:tcW w:w="1021" w:type="dxa"/>
            <w:vAlign w:val="center"/>
          </w:tcPr>
          <w:p w14:paraId="49EC0149" w14:textId="77777777" w:rsidR="0045714D" w:rsidRPr="005647EB" w:rsidRDefault="0045714D" w:rsidP="002570E4">
            <w:pPr>
              <w:pStyle w:val="TAH"/>
              <w:keepNext w:val="0"/>
              <w:keepLines w:val="0"/>
              <w:rPr>
                <w:rFonts w:cs="Arial"/>
              </w:rPr>
            </w:pPr>
            <w:r w:rsidRPr="005647EB">
              <w:rPr>
                <w:rFonts w:cs="Arial"/>
              </w:rPr>
              <w:t>Value</w:t>
            </w:r>
          </w:p>
        </w:tc>
        <w:tc>
          <w:tcPr>
            <w:tcW w:w="1021" w:type="dxa"/>
            <w:vAlign w:val="center"/>
          </w:tcPr>
          <w:p w14:paraId="7DFA21E3" w14:textId="77777777" w:rsidR="0045714D" w:rsidRPr="005647EB" w:rsidRDefault="0045714D" w:rsidP="002570E4">
            <w:pPr>
              <w:pStyle w:val="TAH"/>
              <w:keepNext w:val="0"/>
              <w:keepLines w:val="0"/>
              <w:rPr>
                <w:rFonts w:cs="Arial"/>
              </w:rPr>
            </w:pPr>
            <w:r w:rsidRPr="005647EB">
              <w:rPr>
                <w:rFonts w:cs="Arial"/>
              </w:rPr>
              <w:t>Value</w:t>
            </w:r>
          </w:p>
        </w:tc>
        <w:tc>
          <w:tcPr>
            <w:tcW w:w="5669" w:type="dxa"/>
            <w:vMerge/>
          </w:tcPr>
          <w:p w14:paraId="7FF2EF88" w14:textId="77777777" w:rsidR="0045714D" w:rsidRPr="005647EB" w:rsidRDefault="0045714D" w:rsidP="002570E4">
            <w:pPr>
              <w:pStyle w:val="TAH"/>
              <w:keepNext w:val="0"/>
              <w:keepLines w:val="0"/>
              <w:rPr>
                <w:rFonts w:cs="Arial"/>
              </w:rPr>
            </w:pPr>
          </w:p>
        </w:tc>
      </w:tr>
      <w:tr w:rsidR="0045714D" w:rsidRPr="005647EB" w14:paraId="332996D8" w14:textId="77777777" w:rsidTr="00EC0475">
        <w:trPr>
          <w:jc w:val="center"/>
        </w:trPr>
        <w:tc>
          <w:tcPr>
            <w:tcW w:w="2268" w:type="dxa"/>
            <w:vAlign w:val="center"/>
          </w:tcPr>
          <w:p w14:paraId="0AE3E18B" w14:textId="77777777" w:rsidR="0045714D" w:rsidRPr="005647EB" w:rsidRDefault="0045714D" w:rsidP="002570E4">
            <w:pPr>
              <w:pStyle w:val="TAC"/>
              <w:keepNext w:val="0"/>
              <w:keepLines w:val="0"/>
              <w:rPr>
                <w:rFonts w:cs="Arial"/>
              </w:rPr>
            </w:pPr>
            <w:r w:rsidRPr="005647EB">
              <w:rPr>
                <w:rFonts w:cs="Arial"/>
              </w:rPr>
              <w:t>TimeAlignmentTimer</w:t>
            </w:r>
          </w:p>
        </w:tc>
        <w:tc>
          <w:tcPr>
            <w:tcW w:w="1021" w:type="dxa"/>
            <w:vAlign w:val="center"/>
          </w:tcPr>
          <w:p w14:paraId="635054A1" w14:textId="77777777" w:rsidR="0045714D" w:rsidRPr="005647EB" w:rsidRDefault="0045714D" w:rsidP="002570E4">
            <w:pPr>
              <w:pStyle w:val="TAC"/>
              <w:keepNext w:val="0"/>
              <w:keepLines w:val="0"/>
              <w:rPr>
                <w:rFonts w:cs="Arial"/>
              </w:rPr>
            </w:pPr>
            <w:r w:rsidRPr="005647EB">
              <w:rPr>
                <w:rFonts w:cs="Arial"/>
              </w:rPr>
              <w:t>sf500</w:t>
            </w:r>
          </w:p>
        </w:tc>
        <w:tc>
          <w:tcPr>
            <w:tcW w:w="1021" w:type="dxa"/>
            <w:vAlign w:val="center"/>
          </w:tcPr>
          <w:p w14:paraId="1BCB9B1A" w14:textId="77777777" w:rsidR="0045714D" w:rsidRPr="005647EB" w:rsidRDefault="0045714D" w:rsidP="002570E4">
            <w:pPr>
              <w:pStyle w:val="TAC"/>
              <w:keepNext w:val="0"/>
              <w:keepLines w:val="0"/>
              <w:rPr>
                <w:rFonts w:cs="Arial"/>
              </w:rPr>
            </w:pPr>
            <w:r w:rsidRPr="005647EB">
              <w:rPr>
                <w:rFonts w:cs="Arial"/>
              </w:rPr>
              <w:t>sf500</w:t>
            </w:r>
          </w:p>
        </w:tc>
        <w:tc>
          <w:tcPr>
            <w:tcW w:w="5669" w:type="dxa"/>
          </w:tcPr>
          <w:p w14:paraId="6D09FC86" w14:textId="35338FD1" w:rsidR="0045714D" w:rsidRPr="005647EB" w:rsidRDefault="0045714D" w:rsidP="002570E4">
            <w:pPr>
              <w:pStyle w:val="TAC"/>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p>
        </w:tc>
      </w:tr>
      <w:tr w:rsidR="0045714D" w:rsidRPr="005647EB" w14:paraId="29C49002" w14:textId="77777777" w:rsidTr="00EC0475">
        <w:trPr>
          <w:jc w:val="center"/>
        </w:trPr>
        <w:tc>
          <w:tcPr>
            <w:tcW w:w="2268" w:type="dxa"/>
            <w:vAlign w:val="center"/>
          </w:tcPr>
          <w:p w14:paraId="5D8CA12D" w14:textId="77777777" w:rsidR="0045714D" w:rsidRPr="005647EB" w:rsidRDefault="0045714D" w:rsidP="002570E4">
            <w:pPr>
              <w:pStyle w:val="TAC"/>
              <w:keepNext w:val="0"/>
              <w:keepLines w:val="0"/>
              <w:rPr>
                <w:rFonts w:cs="Arial"/>
              </w:rPr>
            </w:pPr>
            <w:r w:rsidRPr="005647EB">
              <w:rPr>
                <w:rFonts w:cs="Arial"/>
              </w:rPr>
              <w:t>sr-ConfigIndex</w:t>
            </w:r>
          </w:p>
        </w:tc>
        <w:tc>
          <w:tcPr>
            <w:tcW w:w="1021" w:type="dxa"/>
            <w:vAlign w:val="center"/>
          </w:tcPr>
          <w:p w14:paraId="77102AD7" w14:textId="77777777" w:rsidR="0045714D" w:rsidRPr="005647EB" w:rsidRDefault="0045714D" w:rsidP="002570E4">
            <w:pPr>
              <w:pStyle w:val="TAC"/>
              <w:keepNext w:val="0"/>
              <w:keepLines w:val="0"/>
              <w:rPr>
                <w:rFonts w:cs="Arial"/>
              </w:rPr>
            </w:pPr>
            <w:r w:rsidRPr="005647EB">
              <w:rPr>
                <w:rFonts w:cs="Arial"/>
              </w:rPr>
              <w:t>2</w:t>
            </w:r>
          </w:p>
        </w:tc>
        <w:tc>
          <w:tcPr>
            <w:tcW w:w="1021" w:type="dxa"/>
            <w:vAlign w:val="center"/>
          </w:tcPr>
          <w:p w14:paraId="42485EBC" w14:textId="77777777" w:rsidR="0045714D" w:rsidRPr="005647EB" w:rsidRDefault="0045714D" w:rsidP="002570E4">
            <w:pPr>
              <w:pStyle w:val="TAC"/>
              <w:keepNext w:val="0"/>
              <w:keepLines w:val="0"/>
              <w:rPr>
                <w:rFonts w:cs="Arial"/>
              </w:rPr>
            </w:pPr>
            <w:r w:rsidRPr="005647EB">
              <w:rPr>
                <w:rFonts w:cs="Arial"/>
              </w:rPr>
              <w:t>2</w:t>
            </w:r>
          </w:p>
        </w:tc>
        <w:tc>
          <w:tcPr>
            <w:tcW w:w="5669" w:type="dxa"/>
          </w:tcPr>
          <w:p w14:paraId="6D672A09" w14:textId="3E8FDF79" w:rsidR="0045714D" w:rsidRPr="005647EB" w:rsidRDefault="0045714D" w:rsidP="002570E4">
            <w:pPr>
              <w:pStyle w:val="TAC"/>
              <w:keepNext w:val="0"/>
              <w:keepLines w:val="0"/>
              <w:rPr>
                <w:rFonts w:cs="Arial"/>
              </w:rPr>
            </w:pPr>
            <w:r w:rsidRPr="005647EB">
              <w:rPr>
                <w:rFonts w:cs="Arial"/>
              </w:rPr>
              <w:t>For</w:t>
            </w:r>
            <w:r w:rsidR="002570E4" w:rsidRPr="005647EB">
              <w:rPr>
                <w:rFonts w:cs="Arial"/>
              </w:rPr>
              <w:t xml:space="preserve"> </w:t>
            </w:r>
            <w:r w:rsidRPr="005647EB">
              <w:rPr>
                <w:rFonts w:cs="Arial"/>
              </w:rPr>
              <w:t>further</w:t>
            </w:r>
            <w:r w:rsidR="002570E4" w:rsidRPr="005647EB">
              <w:rPr>
                <w:rFonts w:cs="Arial"/>
              </w:rPr>
              <w:t xml:space="preserve"> </w:t>
            </w:r>
            <w:r w:rsidRPr="005647EB">
              <w:rPr>
                <w:rFonts w:cs="Arial"/>
              </w:rPr>
              <w:t>information</w:t>
            </w:r>
            <w:r w:rsidR="002570E4" w:rsidRPr="005647EB">
              <w:rPr>
                <w:rFonts w:cs="Arial"/>
              </w:rPr>
              <w:t xml:space="preserve"> </w:t>
            </w:r>
            <w:r w:rsidRPr="005647EB">
              <w:rPr>
                <w:rFonts w:cs="Arial"/>
              </w:rPr>
              <w:t>see</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10.1</w:t>
            </w:r>
            <w:r w:rsidR="002570E4" w:rsidRPr="005647EB">
              <w:rPr>
                <w:rFonts w:cs="Arial"/>
              </w:rPr>
              <w:t xml:space="preserve"> in 3GPP TS </w:t>
            </w:r>
            <w:r w:rsidRPr="005647EB">
              <w:rPr>
                <w:rFonts w:cs="Arial"/>
              </w:rPr>
              <w:t>36.213.</w:t>
            </w:r>
          </w:p>
        </w:tc>
      </w:tr>
    </w:tbl>
    <w:p w14:paraId="74D57690" w14:textId="77777777" w:rsidR="0045714D" w:rsidRPr="005647EB" w:rsidRDefault="0045714D" w:rsidP="002570E4"/>
    <w:p w14:paraId="3C326A59" w14:textId="77777777" w:rsidR="0045714D" w:rsidRPr="005647EB" w:rsidRDefault="0045714D" w:rsidP="002570E4">
      <w:r w:rsidRPr="005647EB">
        <w:t xml:space="preserve">In Test 1, the UE shall send one Event A3 triggered measurement report, with a measurement reporting delay less than </w:t>
      </w:r>
      <w:r w:rsidRPr="005647EB">
        <w:rPr>
          <w:lang w:eastAsia="zh-CN"/>
        </w:rPr>
        <w:t>6.4</w:t>
      </w:r>
      <w:r w:rsidRPr="005647EB">
        <w:t xml:space="preserve"> s from the beginning of time period T2. The measurement reporting delay is defined as the time from the beginning of time period T2 to the moment when the UE send the measurement report on PUSCH.</w:t>
      </w:r>
    </w:p>
    <w:p w14:paraId="7526B1DE" w14:textId="77777777" w:rsidR="0045714D" w:rsidRPr="005647EB" w:rsidRDefault="0045714D" w:rsidP="002570E4">
      <w:r w:rsidRPr="005647EB">
        <w:t xml:space="preserve">In Test 2, the UE shall send one Event A3 triggered measurement report, with a measurement reporting delay less than 51.2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6882942C" w14:textId="77777777" w:rsidR="0045714D" w:rsidRPr="005647EB" w:rsidRDefault="0045714D" w:rsidP="002570E4">
      <w:pPr>
        <w:rPr>
          <w:rFonts w:cs="v4.2.0"/>
        </w:rPr>
      </w:pPr>
      <w:r w:rsidRPr="005647EB">
        <w:rPr>
          <w:rFonts w:cs="v4.2.0"/>
        </w:rPr>
        <w:t>The UE shall not send event triggered measurement reports, as long as the reporting criteria are not fulfilled.</w:t>
      </w:r>
    </w:p>
    <w:p w14:paraId="747B4601" w14:textId="77777777" w:rsidR="0045714D" w:rsidRPr="005647EB" w:rsidRDefault="0045714D" w:rsidP="002570E4">
      <w:pPr>
        <w:rPr>
          <w:rFonts w:cs="v4.2.0"/>
        </w:rPr>
      </w:pPr>
      <w:r w:rsidRPr="005647EB">
        <w:rPr>
          <w:rFonts w:cs="v4.2.0"/>
        </w:rPr>
        <w:t>The rate of correct events observed during repeated tests shall be at least 90% with confidence level of 95%.</w:t>
      </w:r>
    </w:p>
    <w:p w14:paraId="38399564" w14:textId="0578CF11" w:rsidR="0045714D" w:rsidRPr="005647EB" w:rsidRDefault="0045714D" w:rsidP="002570E4">
      <w:pPr>
        <w:pStyle w:val="NO"/>
        <w:keepLines w:val="0"/>
      </w:pPr>
      <w:r w:rsidRPr="005647EB">
        <w:t>NOTE:</w:t>
      </w:r>
      <w:r w:rsidRPr="005647EB">
        <w:tab/>
        <w:t>The actual overall delays measured in the test may be up to one DRX cycle higher than the</w:t>
      </w:r>
      <w:r w:rsidRPr="005647EB">
        <w:rPr>
          <w:lang w:eastAsia="zh-CN"/>
        </w:rPr>
        <w:t xml:space="preserve"> </w:t>
      </w:r>
      <w:r w:rsidRPr="005647EB">
        <w:t>measurement reporting delays above because UE is allowed to delay the initiation of the measurement</w:t>
      </w:r>
      <w:r w:rsidRPr="005647EB">
        <w:rPr>
          <w:lang w:eastAsia="zh-CN"/>
        </w:rPr>
        <w:t xml:space="preserve"> </w:t>
      </w:r>
      <w:r w:rsidRPr="005647EB">
        <w:t>reporting procedure to the next until the Active Time.</w:t>
      </w:r>
    </w:p>
    <w:p w14:paraId="1424EF14" w14:textId="77777777" w:rsidR="008057B3" w:rsidRPr="005647EB" w:rsidRDefault="008057B3" w:rsidP="002570E4">
      <w:pPr>
        <w:pStyle w:val="Heading3"/>
        <w:keepNext w:val="0"/>
        <w:keepLines w:val="0"/>
        <w:rPr>
          <w:rFonts w:cs="v4.2.0"/>
          <w:snapToGrid w:val="0"/>
          <w:lang w:eastAsia="zh-TW"/>
        </w:rPr>
      </w:pPr>
      <w:r w:rsidRPr="005647EB">
        <w:rPr>
          <w:bCs/>
        </w:rPr>
        <w:lastRenderedPageBreak/>
        <w:t>8.4.15</w:t>
      </w:r>
      <w:r w:rsidRPr="005647EB">
        <w:tab/>
      </w:r>
      <w:r w:rsidRPr="005647EB">
        <w:rPr>
          <w:rFonts w:cs="v4.2.0"/>
          <w:snapToGrid w:val="0"/>
          <w:lang w:eastAsia="zh-TW"/>
        </w:rPr>
        <w:t>E-UTRAN TDD-TDD Inter-frequency event triggered reporting under fading propagation conditions in asynchronous cells for CE UE in CEModeB</w:t>
      </w:r>
      <w:r w:rsidR="0045714D" w:rsidRPr="005647EB">
        <w:rPr>
          <w:rFonts w:cs="v4.2.0"/>
          <w:snapToGrid w:val="0"/>
          <w:lang w:eastAsia="zh-TW"/>
        </w:rPr>
        <w:t xml:space="preserve"> when DRX is used</w:t>
      </w:r>
    </w:p>
    <w:p w14:paraId="67F48C42" w14:textId="77777777" w:rsidR="008057B3" w:rsidRPr="005647EB" w:rsidRDefault="008057B3" w:rsidP="002570E4">
      <w:pPr>
        <w:pStyle w:val="Heading4"/>
        <w:keepNext w:val="0"/>
        <w:keepLines w:val="0"/>
        <w:rPr>
          <w:lang w:eastAsia="zh-TW"/>
        </w:rPr>
      </w:pPr>
      <w:r w:rsidRPr="005647EB">
        <w:rPr>
          <w:lang w:eastAsia="zh-TW"/>
        </w:rPr>
        <w:t>8.4.15.1</w:t>
      </w:r>
      <w:r w:rsidRPr="005647EB">
        <w:rPr>
          <w:lang w:eastAsia="zh-TW"/>
        </w:rPr>
        <w:tab/>
        <w:t>Test purpose</w:t>
      </w:r>
    </w:p>
    <w:p w14:paraId="2BB5B072" w14:textId="2C84701C"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743ED18A" w14:textId="77777777" w:rsidR="008057B3" w:rsidRPr="005647EB" w:rsidRDefault="008057B3" w:rsidP="002570E4">
      <w:pPr>
        <w:pStyle w:val="Heading4"/>
        <w:keepNext w:val="0"/>
        <w:keepLines w:val="0"/>
        <w:rPr>
          <w:lang w:eastAsia="zh-TW"/>
        </w:rPr>
      </w:pPr>
      <w:r w:rsidRPr="005647EB">
        <w:rPr>
          <w:lang w:eastAsia="zh-TW"/>
        </w:rPr>
        <w:t>8.4.15.2</w:t>
      </w:r>
      <w:r w:rsidRPr="005647EB">
        <w:rPr>
          <w:lang w:eastAsia="zh-TW"/>
        </w:rPr>
        <w:tab/>
        <w:t>Test applicability</w:t>
      </w:r>
    </w:p>
    <w:p w14:paraId="28F989F4"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082E21FF" w14:textId="77777777" w:rsidR="008057B3" w:rsidRPr="005647EB" w:rsidRDefault="008057B3" w:rsidP="002570E4">
      <w:pPr>
        <w:pStyle w:val="Heading4"/>
        <w:keepNext w:val="0"/>
        <w:keepLines w:val="0"/>
        <w:rPr>
          <w:lang w:eastAsia="zh-TW"/>
        </w:rPr>
      </w:pPr>
      <w:r w:rsidRPr="005647EB">
        <w:rPr>
          <w:lang w:eastAsia="zh-TW"/>
        </w:rPr>
        <w:t>8.4.15.3</w:t>
      </w:r>
      <w:r w:rsidRPr="005647EB">
        <w:rPr>
          <w:lang w:eastAsia="zh-TW"/>
        </w:rPr>
        <w:tab/>
        <w:t>Minimum conformance requirements</w:t>
      </w:r>
    </w:p>
    <w:p w14:paraId="6CDAEAA2" w14:textId="4100844A"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45714D" w:rsidRPr="005647EB">
        <w:t xml:space="preserve"> also</w:t>
      </w:r>
      <w:r w:rsidRPr="005647EB">
        <w:t xml:space="preserve"> applicable to Category M2 and non-BL</w:t>
      </w:r>
      <w:r w:rsidR="0045714D" w:rsidRPr="005647EB">
        <w:t xml:space="preserve"> </w:t>
      </w:r>
      <w:r w:rsidRPr="005647EB">
        <w:t>CE UEs. Pending discussion in RAN4 is needed to update the wording</w:t>
      </w:r>
      <w:r w:rsidRPr="005647EB">
        <w:rPr>
          <w:lang w:eastAsia="zh-TW"/>
        </w:rPr>
        <w:t>.</w:t>
      </w:r>
    </w:p>
    <w:p w14:paraId="25682F21" w14:textId="77777777" w:rsidR="0045714D" w:rsidRPr="005647EB" w:rsidRDefault="0045714D" w:rsidP="002570E4">
      <w:pPr>
        <w:rPr>
          <w:rFonts w:cs="v4.2.0"/>
        </w:rPr>
      </w:pPr>
      <w:r w:rsidRPr="005647EB">
        <w:t>When DRX is in use and when DRX or eDRX_CONN is in use</w:t>
      </w:r>
      <w:r w:rsidRPr="005647EB">
        <w:rPr>
          <w:lang w:eastAsia="zh-CN"/>
        </w:rPr>
        <w:t xml:space="preserve">, </w:t>
      </w:r>
      <w:r w:rsidRPr="005647EB">
        <w:t>either measurement gaps are scheduled or the UE supports capability of conducting such measurements without gaps</w:t>
      </w:r>
      <w:r w:rsidRPr="005647EB">
        <w:rPr>
          <w:rFonts w:cs="v4.2.0"/>
          <w:lang w:eastAsia="zh-CN"/>
        </w:rPr>
        <w:t>,</w:t>
      </w:r>
      <w:r w:rsidRPr="005647EB">
        <w:t xml:space="preserve"> the UE shall be able to identify a new detectable </w:t>
      </w:r>
      <w:r w:rsidRPr="005647EB">
        <w:rPr>
          <w:lang w:eastAsia="zh-CN"/>
        </w:rPr>
        <w:t>T</w:t>
      </w:r>
      <w:r w:rsidRPr="005647EB">
        <w:t>DD inter frequency cell within T</w:t>
      </w:r>
      <w:r w:rsidRPr="005647EB">
        <w:rPr>
          <w:vertAlign w:val="subscript"/>
        </w:rPr>
        <w:t>identify_inter_ UE catM1</w:t>
      </w:r>
      <w:r w:rsidRPr="005647EB">
        <w:t xml:space="preserve"> as shown in table 8.13.3.5.3.2-1</w:t>
      </w:r>
      <w:r w:rsidRPr="005647EB">
        <w:rPr>
          <w:rFonts w:cs="v4.2.0"/>
        </w:rPr>
        <w:t>.</w:t>
      </w:r>
    </w:p>
    <w:p w14:paraId="28E4DC95" w14:textId="77777777" w:rsidR="0045714D" w:rsidRPr="005647EB" w:rsidRDefault="0045714D" w:rsidP="002570E4">
      <w:r w:rsidRPr="005647EB">
        <w:rPr>
          <w:rFonts w:cs="v4.2.0"/>
        </w:rPr>
        <w:t xml:space="preserve">When eDRX_CONN is in use the UE shall be able to identify a new detectable </w:t>
      </w:r>
      <w:r w:rsidRPr="005647EB">
        <w:rPr>
          <w:rFonts w:cs="v4.2.0"/>
          <w:lang w:eastAsia="zh-CN"/>
        </w:rPr>
        <w:t>T</w:t>
      </w:r>
      <w:r w:rsidRPr="005647EB">
        <w:rPr>
          <w:rFonts w:cs="v4.2.0"/>
        </w:rPr>
        <w:t>DD inter frequency cell within T</w:t>
      </w:r>
      <w:r w:rsidRPr="005647EB">
        <w:rPr>
          <w:rFonts w:cs="v4.2.0"/>
          <w:vertAlign w:val="subscript"/>
        </w:rPr>
        <w:t>identify_inter_UE cat M1_EC</w:t>
      </w:r>
      <w:r w:rsidRPr="005647EB">
        <w:rPr>
          <w:rFonts w:cs="v4.2.0"/>
        </w:rPr>
        <w:t xml:space="preserve"> as shown in table 8.13.3.5.3.2-1.</w:t>
      </w:r>
    </w:p>
    <w:p w14:paraId="6EEF0091" w14:textId="77777777" w:rsidR="0045714D" w:rsidRPr="005647EB" w:rsidRDefault="0045714D" w:rsidP="002570E4">
      <w:pPr>
        <w:pStyle w:val="TH"/>
        <w:keepNext w:val="0"/>
        <w:keepLines w:val="0"/>
      </w:pPr>
      <w:r w:rsidRPr="005647EB">
        <w:rPr>
          <w:snapToGrid w:val="0"/>
        </w:rPr>
        <w:t>Table 8.</w:t>
      </w:r>
      <w:r w:rsidRPr="007B7A25">
        <w:rPr>
          <w:snapToGrid w:val="0"/>
          <w:highlight w:val="yellow"/>
        </w:rPr>
        <w:t>13.3</w:t>
      </w:r>
      <w:r w:rsidRPr="005647EB">
        <w:rPr>
          <w:snapToGrid w:val="0"/>
        </w:rPr>
        <w:t xml:space="preserve">.5.3.2-1: </w:t>
      </w:r>
      <w:r w:rsidRPr="005647EB">
        <w:t xml:space="preserve">Requirement to identify a newly detectable </w:t>
      </w:r>
      <w:r w:rsidRPr="005647EB">
        <w:rPr>
          <w:lang w:eastAsia="zh-CN"/>
        </w:rPr>
        <w:t>T</w:t>
      </w:r>
      <w:r w:rsidRPr="005647EB">
        <w: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84"/>
        <w:gridCol w:w="1376"/>
        <w:gridCol w:w="1939"/>
        <w:gridCol w:w="3068"/>
      </w:tblGrid>
      <w:tr w:rsidR="0045714D" w:rsidRPr="005647EB" w14:paraId="6A3AD697" w14:textId="77777777" w:rsidTr="002570E4">
        <w:trPr>
          <w:cantSplit/>
          <w:jc w:val="center"/>
        </w:trPr>
        <w:tc>
          <w:tcPr>
            <w:tcW w:w="3384" w:type="dxa"/>
            <w:tcBorders>
              <w:top w:val="single" w:sz="4" w:space="0" w:color="auto"/>
              <w:left w:val="single" w:sz="4" w:space="0" w:color="auto"/>
              <w:bottom w:val="single" w:sz="4" w:space="0" w:color="auto"/>
              <w:right w:val="single" w:sz="4" w:space="0" w:color="auto"/>
            </w:tcBorders>
          </w:tcPr>
          <w:p w14:paraId="61F59C9B" w14:textId="4381D335" w:rsidR="0045714D" w:rsidRPr="005647EB" w:rsidRDefault="0045714D" w:rsidP="002570E4">
            <w:pPr>
              <w:pStyle w:val="TAH"/>
              <w:keepNext w:val="0"/>
              <w:keepLines w:val="0"/>
              <w:rPr>
                <w:rFonts w:cs="Arial"/>
                <w:lang w:eastAsia="zh-CN"/>
              </w:rPr>
            </w:pPr>
            <w:r w:rsidRPr="005647EB">
              <w:rPr>
                <w:rFonts w:eastAsia="MS Mincho" w:cs="Arial"/>
              </w:rPr>
              <w:t>Neighbouring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376" w:type="dxa"/>
            <w:tcBorders>
              <w:top w:val="single" w:sz="4" w:space="0" w:color="auto"/>
              <w:left w:val="single" w:sz="4" w:space="0" w:color="auto"/>
              <w:bottom w:val="single" w:sz="4" w:space="0" w:color="auto"/>
              <w:right w:val="single" w:sz="4" w:space="0" w:color="auto"/>
            </w:tcBorders>
          </w:tcPr>
          <w:p w14:paraId="2685CFBC" w14:textId="049F100C" w:rsidR="0045714D" w:rsidRPr="005647EB" w:rsidRDefault="0045714D"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39" w:type="dxa"/>
            <w:tcBorders>
              <w:top w:val="single" w:sz="4" w:space="0" w:color="auto"/>
              <w:left w:val="single" w:sz="4" w:space="0" w:color="auto"/>
              <w:bottom w:val="single" w:sz="4" w:space="0" w:color="auto"/>
              <w:right w:val="single" w:sz="4" w:space="0" w:color="auto"/>
            </w:tcBorders>
            <w:hideMark/>
          </w:tcPr>
          <w:p w14:paraId="767F2893" w14:textId="562980C0" w:rsidR="0045714D" w:rsidRPr="005647EB" w:rsidRDefault="0045714D"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068" w:type="dxa"/>
            <w:tcBorders>
              <w:top w:val="single" w:sz="4" w:space="0" w:color="auto"/>
              <w:left w:val="single" w:sz="4" w:space="0" w:color="auto"/>
              <w:bottom w:val="single" w:sz="4" w:space="0" w:color="auto"/>
              <w:right w:val="single" w:sz="4" w:space="0" w:color="auto"/>
            </w:tcBorders>
            <w:hideMark/>
          </w:tcPr>
          <w:p w14:paraId="074481F9" w14:textId="71BCA771"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45714D" w:rsidRPr="005647EB" w14:paraId="6BA60F11" w14:textId="77777777" w:rsidTr="002570E4">
        <w:trPr>
          <w:cantSplit/>
          <w:jc w:val="center"/>
        </w:trPr>
        <w:tc>
          <w:tcPr>
            <w:tcW w:w="3384" w:type="dxa"/>
            <w:vMerge w:val="restart"/>
            <w:tcBorders>
              <w:top w:val="single" w:sz="4" w:space="0" w:color="auto"/>
              <w:left w:val="single" w:sz="4" w:space="0" w:color="auto"/>
              <w:right w:val="single" w:sz="4" w:space="0" w:color="auto"/>
            </w:tcBorders>
            <w:vAlign w:val="center"/>
          </w:tcPr>
          <w:p w14:paraId="6E475457" w14:textId="0717FE88" w:rsidR="0045714D" w:rsidRPr="005647EB" w:rsidRDefault="0045714D" w:rsidP="002570E4">
            <w:pPr>
              <w:pStyle w:val="TAC"/>
              <w:keepNext w:val="0"/>
              <w:keepLines w:val="0"/>
              <w:rPr>
                <w:rFonts w:cs="Arial"/>
                <w:lang w:eastAsia="zh-CN"/>
              </w:rPr>
            </w:pP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p>
        </w:tc>
        <w:tc>
          <w:tcPr>
            <w:tcW w:w="1376" w:type="dxa"/>
            <w:vMerge w:val="restart"/>
            <w:tcBorders>
              <w:top w:val="single" w:sz="4" w:space="0" w:color="auto"/>
              <w:left w:val="single" w:sz="4" w:space="0" w:color="auto"/>
              <w:right w:val="single" w:sz="4" w:space="0" w:color="auto"/>
            </w:tcBorders>
          </w:tcPr>
          <w:p w14:paraId="417B869D"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939" w:type="dxa"/>
            <w:tcBorders>
              <w:top w:val="single" w:sz="4" w:space="0" w:color="auto"/>
              <w:left w:val="single" w:sz="4" w:space="0" w:color="auto"/>
              <w:bottom w:val="single" w:sz="4" w:space="0" w:color="auto"/>
              <w:right w:val="single" w:sz="4" w:space="0" w:color="auto"/>
            </w:tcBorders>
            <w:hideMark/>
          </w:tcPr>
          <w:p w14:paraId="3AE81C5D" w14:textId="77777777" w:rsidR="0045714D" w:rsidRPr="005647EB" w:rsidRDefault="0045714D" w:rsidP="002570E4">
            <w:pPr>
              <w:pStyle w:val="TAC"/>
              <w:keepNext w:val="0"/>
              <w:keepLines w:val="0"/>
              <w:rPr>
                <w:rFonts w:cs="Arial"/>
                <w:lang w:eastAsia="zh-CN"/>
              </w:rPr>
            </w:pPr>
            <w:r w:rsidRPr="005647EB">
              <w:rPr>
                <w:rFonts w:cs="Arial"/>
              </w:rPr>
              <w:t>≤0.</w:t>
            </w:r>
            <w:r w:rsidRPr="005647EB">
              <w:rPr>
                <w:rFonts w:cs="Arial"/>
                <w:lang w:eastAsia="zh-CN"/>
              </w:rPr>
              <w:t>64</w:t>
            </w:r>
          </w:p>
        </w:tc>
        <w:tc>
          <w:tcPr>
            <w:tcW w:w="3068" w:type="dxa"/>
            <w:tcBorders>
              <w:top w:val="single" w:sz="4" w:space="0" w:color="auto"/>
              <w:left w:val="single" w:sz="4" w:space="0" w:color="auto"/>
              <w:bottom w:val="single" w:sz="4" w:space="0" w:color="auto"/>
              <w:right w:val="single" w:sz="4" w:space="0" w:color="auto"/>
            </w:tcBorders>
            <w:hideMark/>
          </w:tcPr>
          <w:p w14:paraId="7594E1C4" w14:textId="04FE90EB" w:rsidR="0045714D" w:rsidRPr="005647EB" w:rsidRDefault="0045714D" w:rsidP="002570E4">
            <w:pPr>
              <w:pStyle w:val="TAC"/>
              <w:keepNext w:val="0"/>
              <w:keepLines w:val="0"/>
              <w:rPr>
                <w:rFonts w:cs="Arial"/>
              </w:rPr>
            </w:pPr>
            <w:r w:rsidRPr="005647EB">
              <w:rPr>
                <w:rFonts w:cs="Arial"/>
                <w:lang w:eastAsia="zh-CN"/>
              </w:rPr>
              <w:t>320.8</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45714D" w:rsidRPr="005647EB" w14:paraId="6C834382" w14:textId="77777777" w:rsidTr="002570E4">
        <w:trPr>
          <w:cantSplit/>
          <w:jc w:val="center"/>
        </w:trPr>
        <w:tc>
          <w:tcPr>
            <w:tcW w:w="3384" w:type="dxa"/>
            <w:vMerge/>
            <w:tcBorders>
              <w:left w:val="single" w:sz="4" w:space="0" w:color="auto"/>
              <w:right w:val="single" w:sz="4" w:space="0" w:color="auto"/>
            </w:tcBorders>
            <w:vAlign w:val="center"/>
          </w:tcPr>
          <w:p w14:paraId="5C9CEA8C" w14:textId="77777777" w:rsidR="0045714D" w:rsidRPr="005647EB" w:rsidRDefault="0045714D" w:rsidP="002570E4">
            <w:pPr>
              <w:pStyle w:val="TAC"/>
              <w:keepNext w:val="0"/>
              <w:keepLines w:val="0"/>
              <w:rPr>
                <w:rFonts w:cs="Arial"/>
              </w:rPr>
            </w:pPr>
          </w:p>
        </w:tc>
        <w:tc>
          <w:tcPr>
            <w:tcW w:w="1376" w:type="dxa"/>
            <w:vMerge/>
            <w:tcBorders>
              <w:left w:val="single" w:sz="4" w:space="0" w:color="auto"/>
              <w:bottom w:val="single" w:sz="4" w:space="0" w:color="auto"/>
              <w:right w:val="single" w:sz="4" w:space="0" w:color="auto"/>
            </w:tcBorders>
          </w:tcPr>
          <w:p w14:paraId="0ADEE1F1" w14:textId="77777777" w:rsidR="0045714D" w:rsidRPr="005647EB" w:rsidRDefault="0045714D" w:rsidP="002570E4">
            <w:pPr>
              <w:pStyle w:val="TAC"/>
              <w:keepNext w:val="0"/>
              <w:keepLines w:val="0"/>
              <w:rPr>
                <w:rFonts w:cs="Arial"/>
              </w:rPr>
            </w:pPr>
          </w:p>
        </w:tc>
        <w:tc>
          <w:tcPr>
            <w:tcW w:w="1939" w:type="dxa"/>
            <w:tcBorders>
              <w:top w:val="single" w:sz="4" w:space="0" w:color="auto"/>
              <w:left w:val="single" w:sz="4" w:space="0" w:color="auto"/>
              <w:bottom w:val="single" w:sz="4" w:space="0" w:color="auto"/>
              <w:right w:val="single" w:sz="4" w:space="0" w:color="auto"/>
            </w:tcBorders>
            <w:hideMark/>
          </w:tcPr>
          <w:p w14:paraId="238E8F4D" w14:textId="6304F993" w:rsidR="0045714D" w:rsidRPr="005647EB" w:rsidRDefault="0045714D" w:rsidP="002570E4">
            <w:pPr>
              <w:pStyle w:val="TAC"/>
              <w:keepNext w:val="0"/>
              <w:keepLines w:val="0"/>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068" w:type="dxa"/>
            <w:tcBorders>
              <w:top w:val="single" w:sz="4" w:space="0" w:color="auto"/>
              <w:left w:val="single" w:sz="4" w:space="0" w:color="auto"/>
              <w:bottom w:val="single" w:sz="4" w:space="0" w:color="auto"/>
              <w:right w:val="single" w:sz="4" w:space="0" w:color="auto"/>
            </w:tcBorders>
            <w:hideMark/>
          </w:tcPr>
          <w:p w14:paraId="2F1C5205" w14:textId="4748F1D6" w:rsidR="0045714D" w:rsidRPr="005647EB" w:rsidRDefault="0045714D" w:rsidP="002570E4">
            <w:pPr>
              <w:pStyle w:val="TAC"/>
              <w:keepNext w:val="0"/>
              <w:keepLines w:val="0"/>
              <w:rPr>
                <w:rFonts w:cs="Arial"/>
                <w:snapToGrid w:val="0"/>
              </w:rPr>
            </w:pPr>
            <w:r w:rsidRPr="005647EB">
              <w:rPr>
                <w:rFonts w:cs="Arial"/>
              </w:rPr>
              <w:t>Note2(</w:t>
            </w:r>
            <w:r w:rsidRPr="005647EB">
              <w:rPr>
                <w:rFonts w:cs="Arial"/>
                <w:lang w:eastAsia="zh-CN"/>
              </w:rPr>
              <w:t>400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rPr>
              <w:t>)</w:t>
            </w:r>
          </w:p>
        </w:tc>
      </w:tr>
      <w:tr w:rsidR="0045714D" w:rsidRPr="005647EB" w14:paraId="67BF412C" w14:textId="77777777" w:rsidTr="002570E4">
        <w:trPr>
          <w:cantSplit/>
          <w:jc w:val="center"/>
        </w:trPr>
        <w:tc>
          <w:tcPr>
            <w:tcW w:w="3384" w:type="dxa"/>
            <w:vMerge/>
            <w:tcBorders>
              <w:left w:val="single" w:sz="4" w:space="0" w:color="auto"/>
              <w:right w:val="single" w:sz="4" w:space="0" w:color="auto"/>
            </w:tcBorders>
            <w:vAlign w:val="center"/>
          </w:tcPr>
          <w:p w14:paraId="02C1CD30" w14:textId="77777777" w:rsidR="0045714D" w:rsidRPr="005647EB" w:rsidRDefault="0045714D" w:rsidP="002570E4">
            <w:pPr>
              <w:pStyle w:val="TAC"/>
              <w:keepNext w:val="0"/>
              <w:keepLines w:val="0"/>
              <w:rPr>
                <w:rFonts w:cs="Arial"/>
                <w:lang w:eastAsia="zh-CN"/>
              </w:rPr>
            </w:pPr>
          </w:p>
        </w:tc>
        <w:tc>
          <w:tcPr>
            <w:tcW w:w="1376" w:type="dxa"/>
            <w:vMerge w:val="restart"/>
            <w:tcBorders>
              <w:top w:val="single" w:sz="4" w:space="0" w:color="auto"/>
              <w:left w:val="single" w:sz="4" w:space="0" w:color="auto"/>
              <w:right w:val="single" w:sz="4" w:space="0" w:color="auto"/>
            </w:tcBorders>
          </w:tcPr>
          <w:p w14:paraId="5FE960C2"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1939" w:type="dxa"/>
            <w:tcBorders>
              <w:top w:val="single" w:sz="4" w:space="0" w:color="auto"/>
              <w:left w:val="single" w:sz="4" w:space="0" w:color="auto"/>
              <w:bottom w:val="single" w:sz="4" w:space="0" w:color="auto"/>
              <w:right w:val="single" w:sz="4" w:space="0" w:color="auto"/>
            </w:tcBorders>
            <w:hideMark/>
          </w:tcPr>
          <w:p w14:paraId="1731E6C5" w14:textId="6A935933" w:rsidR="0045714D" w:rsidRPr="005647EB" w:rsidRDefault="0045714D" w:rsidP="002570E4">
            <w:pPr>
              <w:pStyle w:val="TAC"/>
              <w:keepNext w:val="0"/>
              <w:keepLines w:val="0"/>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068" w:type="dxa"/>
            <w:tcBorders>
              <w:top w:val="single" w:sz="4" w:space="0" w:color="auto"/>
              <w:left w:val="single" w:sz="4" w:space="0" w:color="auto"/>
              <w:bottom w:val="single" w:sz="4" w:space="0" w:color="auto"/>
              <w:right w:val="single" w:sz="4" w:space="0" w:color="auto"/>
            </w:tcBorders>
            <w:hideMark/>
          </w:tcPr>
          <w:p w14:paraId="706EDA72" w14:textId="01C98D83" w:rsidR="0045714D" w:rsidRPr="005647EB" w:rsidRDefault="0045714D" w:rsidP="002570E4">
            <w:pPr>
              <w:pStyle w:val="TAC"/>
              <w:keepNext w:val="0"/>
              <w:keepLines w:val="0"/>
              <w:rPr>
                <w:rFonts w:cs="Arial"/>
              </w:rPr>
            </w:pPr>
            <w:r w:rsidRPr="005647EB">
              <w:rPr>
                <w:rFonts w:cs="Arial"/>
                <w:lang w:eastAsia="zh-CN"/>
              </w:rPr>
              <w:t>321.6</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rFonts w:eastAsia="MS Mincho" w:cs="Arial"/>
              </w:rPr>
              <w:t xml:space="preserve"> </w:t>
            </w:r>
            <w:r w:rsidR="002570E4" w:rsidRPr="005647EB">
              <w:rPr>
                <w:rFonts w:cs="Arial"/>
              </w:rPr>
              <w:t xml:space="preserve"> </w:t>
            </w:r>
            <w:r w:rsidRPr="005647EB">
              <w:rPr>
                <w:rFonts w:cs="Arial"/>
              </w:rPr>
              <w:t>(Note1)</w:t>
            </w:r>
          </w:p>
        </w:tc>
      </w:tr>
      <w:tr w:rsidR="0045714D" w:rsidRPr="005647EB" w14:paraId="61B68790" w14:textId="77777777" w:rsidTr="002570E4">
        <w:trPr>
          <w:cantSplit/>
          <w:jc w:val="center"/>
        </w:trPr>
        <w:tc>
          <w:tcPr>
            <w:tcW w:w="3384" w:type="dxa"/>
            <w:vMerge/>
            <w:tcBorders>
              <w:left w:val="single" w:sz="4" w:space="0" w:color="auto"/>
              <w:bottom w:val="single" w:sz="4" w:space="0" w:color="auto"/>
              <w:right w:val="single" w:sz="4" w:space="0" w:color="auto"/>
            </w:tcBorders>
            <w:vAlign w:val="center"/>
          </w:tcPr>
          <w:p w14:paraId="2F341545" w14:textId="77777777" w:rsidR="0045714D" w:rsidRPr="005647EB" w:rsidRDefault="0045714D" w:rsidP="002570E4">
            <w:pPr>
              <w:pStyle w:val="TAC"/>
              <w:keepNext w:val="0"/>
              <w:keepLines w:val="0"/>
              <w:rPr>
                <w:rFonts w:cs="Arial"/>
              </w:rPr>
            </w:pPr>
          </w:p>
        </w:tc>
        <w:tc>
          <w:tcPr>
            <w:tcW w:w="1376" w:type="dxa"/>
            <w:vMerge/>
            <w:tcBorders>
              <w:left w:val="single" w:sz="4" w:space="0" w:color="auto"/>
              <w:bottom w:val="single" w:sz="4" w:space="0" w:color="auto"/>
              <w:right w:val="single" w:sz="4" w:space="0" w:color="auto"/>
            </w:tcBorders>
          </w:tcPr>
          <w:p w14:paraId="7C20BB33" w14:textId="77777777" w:rsidR="0045714D" w:rsidRPr="005647EB" w:rsidRDefault="0045714D" w:rsidP="002570E4">
            <w:pPr>
              <w:pStyle w:val="TAC"/>
              <w:keepNext w:val="0"/>
              <w:keepLines w:val="0"/>
              <w:rPr>
                <w:rFonts w:cs="Arial"/>
              </w:rPr>
            </w:pPr>
          </w:p>
        </w:tc>
        <w:tc>
          <w:tcPr>
            <w:tcW w:w="1939" w:type="dxa"/>
            <w:tcBorders>
              <w:top w:val="single" w:sz="4" w:space="0" w:color="auto"/>
              <w:left w:val="single" w:sz="4" w:space="0" w:color="auto"/>
              <w:bottom w:val="single" w:sz="4" w:space="0" w:color="auto"/>
              <w:right w:val="single" w:sz="4" w:space="0" w:color="auto"/>
            </w:tcBorders>
            <w:hideMark/>
          </w:tcPr>
          <w:p w14:paraId="0EBA8A24" w14:textId="2AB668FD" w:rsidR="0045714D" w:rsidRPr="005647EB" w:rsidRDefault="0045714D" w:rsidP="002570E4">
            <w:pPr>
              <w:pStyle w:val="TAC"/>
              <w:keepNext w:val="0"/>
              <w:keepLines w:val="0"/>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068" w:type="dxa"/>
            <w:tcBorders>
              <w:top w:val="single" w:sz="4" w:space="0" w:color="auto"/>
              <w:left w:val="single" w:sz="4" w:space="0" w:color="auto"/>
              <w:bottom w:val="single" w:sz="4" w:space="0" w:color="auto"/>
              <w:right w:val="single" w:sz="4" w:space="0" w:color="auto"/>
            </w:tcBorders>
            <w:hideMark/>
          </w:tcPr>
          <w:p w14:paraId="25524F3C" w14:textId="41A21922" w:rsidR="0045714D" w:rsidRPr="005647EB" w:rsidRDefault="0045714D" w:rsidP="002570E4">
            <w:pPr>
              <w:pStyle w:val="TAC"/>
              <w:keepNext w:val="0"/>
              <w:keepLines w:val="0"/>
              <w:rPr>
                <w:rFonts w:cs="Arial"/>
                <w:snapToGrid w:val="0"/>
              </w:rPr>
            </w:pPr>
            <w:r w:rsidRPr="005647EB">
              <w:rPr>
                <w:rFonts w:cs="Arial"/>
              </w:rPr>
              <w:t>Note2(</w:t>
            </w:r>
            <w:r w:rsidRPr="005647EB">
              <w:rPr>
                <w:rFonts w:cs="Arial"/>
                <w:lang w:eastAsia="zh-CN"/>
              </w:rPr>
              <w:t>400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Pr="005647EB">
              <w:rPr>
                <w:rFonts w:cs="Arial"/>
              </w:rPr>
              <w:t>)</w:t>
            </w:r>
          </w:p>
        </w:tc>
      </w:tr>
      <w:tr w:rsidR="0045714D" w:rsidRPr="005647EB" w14:paraId="66934ABE" w14:textId="77777777" w:rsidTr="002570E4">
        <w:trPr>
          <w:cantSplit/>
          <w:jc w:val="center"/>
        </w:trPr>
        <w:tc>
          <w:tcPr>
            <w:tcW w:w="3384" w:type="dxa"/>
            <w:vMerge w:val="restart"/>
            <w:tcBorders>
              <w:left w:val="single" w:sz="4" w:space="0" w:color="auto"/>
              <w:right w:val="single" w:sz="4" w:space="0" w:color="auto"/>
            </w:tcBorders>
            <w:vAlign w:val="center"/>
          </w:tcPr>
          <w:p w14:paraId="327B8631" w14:textId="77777777" w:rsidR="0045714D" w:rsidRPr="005647EB" w:rsidRDefault="0045714D" w:rsidP="002570E4">
            <w:pPr>
              <w:pStyle w:val="TAC"/>
              <w:keepNext w:val="0"/>
              <w:keepLines w:val="0"/>
              <w:rPr>
                <w:rFonts w:cs="Arial"/>
              </w:rPr>
            </w:pPr>
            <w:r w:rsidRPr="005647EB">
              <w:rPr>
                <w:rFonts w:eastAsia="MS Mincho" w:cs="Arial"/>
              </w:rPr>
              <w:t>Q2</w:t>
            </w:r>
            <w:r w:rsidRPr="005647EB">
              <w:rPr>
                <w:rFonts w:eastAsia="MS Mincho" w:cs="Arial"/>
              </w:rPr>
              <w:sym w:font="Symbol" w:char="F0B3"/>
            </w:r>
            <w:r w:rsidRPr="005647EB">
              <w:rPr>
                <w:rFonts w:eastAsia="MS Mincho" w:cs="Arial"/>
              </w:rPr>
              <w:t>-6</w:t>
            </w:r>
          </w:p>
        </w:tc>
        <w:tc>
          <w:tcPr>
            <w:tcW w:w="1376" w:type="dxa"/>
            <w:vMerge w:val="restart"/>
            <w:tcBorders>
              <w:left w:val="single" w:sz="4" w:space="0" w:color="auto"/>
              <w:right w:val="single" w:sz="4" w:space="0" w:color="auto"/>
            </w:tcBorders>
          </w:tcPr>
          <w:p w14:paraId="47D7C856" w14:textId="77777777" w:rsidR="0045714D" w:rsidRPr="005647EB" w:rsidRDefault="0045714D" w:rsidP="002570E4">
            <w:pPr>
              <w:pStyle w:val="TAC"/>
              <w:keepNext w:val="0"/>
              <w:keepLines w:val="0"/>
              <w:rPr>
                <w:rFonts w:cs="Arial"/>
              </w:rPr>
            </w:pPr>
            <w:r w:rsidRPr="005647EB">
              <w:rPr>
                <w:rFonts w:cs="Arial"/>
              </w:rPr>
              <w:t>0</w:t>
            </w:r>
          </w:p>
        </w:tc>
        <w:tc>
          <w:tcPr>
            <w:tcW w:w="1939" w:type="dxa"/>
            <w:tcBorders>
              <w:top w:val="single" w:sz="4" w:space="0" w:color="auto"/>
              <w:left w:val="single" w:sz="4" w:space="0" w:color="auto"/>
              <w:bottom w:val="single" w:sz="4" w:space="0" w:color="auto"/>
              <w:right w:val="single" w:sz="4" w:space="0" w:color="auto"/>
            </w:tcBorders>
          </w:tcPr>
          <w:p w14:paraId="3C2D7079" w14:textId="77777777" w:rsidR="0045714D" w:rsidRPr="005647EB" w:rsidRDefault="0045714D" w:rsidP="002570E4">
            <w:pPr>
              <w:pStyle w:val="TAC"/>
              <w:keepNext w:val="0"/>
              <w:keepLines w:val="0"/>
              <w:rPr>
                <w:rFonts w:cs="Arial"/>
                <w:lang w:eastAsia="zh-CN"/>
              </w:rPr>
            </w:pPr>
            <w:r w:rsidRPr="005647EB">
              <w:rPr>
                <w:rFonts w:cs="Arial"/>
              </w:rPr>
              <w:t>≤0.</w:t>
            </w:r>
            <w:r w:rsidRPr="005647EB">
              <w:rPr>
                <w:rFonts w:cs="Arial"/>
                <w:lang w:eastAsia="zh-CN"/>
              </w:rPr>
              <w:t>64</w:t>
            </w:r>
          </w:p>
        </w:tc>
        <w:tc>
          <w:tcPr>
            <w:tcW w:w="3068" w:type="dxa"/>
            <w:tcBorders>
              <w:top w:val="single" w:sz="4" w:space="0" w:color="auto"/>
              <w:left w:val="single" w:sz="4" w:space="0" w:color="auto"/>
              <w:bottom w:val="single" w:sz="4" w:space="0" w:color="auto"/>
              <w:right w:val="single" w:sz="4" w:space="0" w:color="auto"/>
            </w:tcBorders>
          </w:tcPr>
          <w:p w14:paraId="364094A5" w14:textId="377EAB80" w:rsidR="0045714D" w:rsidRPr="005647EB" w:rsidRDefault="0045714D" w:rsidP="002570E4">
            <w:pPr>
              <w:pStyle w:val="TAC"/>
              <w:keepNext w:val="0"/>
              <w:keepLines w:val="0"/>
              <w:rPr>
                <w:rFonts w:cs="Arial"/>
              </w:rPr>
            </w:pPr>
            <w:r w:rsidRPr="005647EB">
              <w:rPr>
                <w:rFonts w:cs="Arial"/>
                <w:lang w:eastAsia="zh-CN"/>
              </w:rPr>
              <w:t>21.8</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45714D" w:rsidRPr="005647EB" w14:paraId="44A99F84" w14:textId="77777777" w:rsidTr="002570E4">
        <w:trPr>
          <w:cantSplit/>
          <w:jc w:val="center"/>
        </w:trPr>
        <w:tc>
          <w:tcPr>
            <w:tcW w:w="3384" w:type="dxa"/>
            <w:vMerge/>
            <w:tcBorders>
              <w:left w:val="single" w:sz="4" w:space="0" w:color="auto"/>
              <w:right w:val="single" w:sz="4" w:space="0" w:color="auto"/>
            </w:tcBorders>
          </w:tcPr>
          <w:p w14:paraId="3BA73BD5" w14:textId="77777777" w:rsidR="0045714D" w:rsidRPr="005647EB" w:rsidRDefault="0045714D" w:rsidP="002570E4">
            <w:pPr>
              <w:pStyle w:val="TAC"/>
              <w:keepNext w:val="0"/>
              <w:keepLines w:val="0"/>
              <w:rPr>
                <w:rFonts w:cs="Arial"/>
              </w:rPr>
            </w:pPr>
          </w:p>
        </w:tc>
        <w:tc>
          <w:tcPr>
            <w:tcW w:w="1376" w:type="dxa"/>
            <w:vMerge/>
            <w:tcBorders>
              <w:left w:val="single" w:sz="4" w:space="0" w:color="auto"/>
              <w:bottom w:val="single" w:sz="4" w:space="0" w:color="auto"/>
              <w:right w:val="single" w:sz="4" w:space="0" w:color="auto"/>
            </w:tcBorders>
          </w:tcPr>
          <w:p w14:paraId="19AF27EF" w14:textId="77777777" w:rsidR="0045714D" w:rsidRPr="005647EB" w:rsidRDefault="0045714D" w:rsidP="002570E4">
            <w:pPr>
              <w:pStyle w:val="TAC"/>
              <w:keepNext w:val="0"/>
              <w:keepLines w:val="0"/>
              <w:rPr>
                <w:rFonts w:cs="Arial"/>
              </w:rPr>
            </w:pPr>
          </w:p>
        </w:tc>
        <w:tc>
          <w:tcPr>
            <w:tcW w:w="1939" w:type="dxa"/>
            <w:tcBorders>
              <w:top w:val="single" w:sz="4" w:space="0" w:color="auto"/>
              <w:left w:val="single" w:sz="4" w:space="0" w:color="auto"/>
              <w:bottom w:val="single" w:sz="4" w:space="0" w:color="auto"/>
              <w:right w:val="single" w:sz="4" w:space="0" w:color="auto"/>
            </w:tcBorders>
          </w:tcPr>
          <w:p w14:paraId="6F9BAF39" w14:textId="6091FDF1" w:rsidR="0045714D" w:rsidRPr="005647EB" w:rsidRDefault="0045714D"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068" w:type="dxa"/>
            <w:tcBorders>
              <w:top w:val="single" w:sz="4" w:space="0" w:color="auto"/>
              <w:left w:val="single" w:sz="4" w:space="0" w:color="auto"/>
              <w:bottom w:val="single" w:sz="4" w:space="0" w:color="auto"/>
              <w:right w:val="single" w:sz="4" w:space="0" w:color="auto"/>
            </w:tcBorders>
          </w:tcPr>
          <w:p w14:paraId="429E0EC6" w14:textId="3C7286BC" w:rsidR="0045714D" w:rsidRPr="005647EB" w:rsidRDefault="0045714D" w:rsidP="002570E4">
            <w:pPr>
              <w:pStyle w:val="TAC"/>
              <w:keepNext w:val="0"/>
              <w:keepLines w:val="0"/>
              <w:rPr>
                <w:rFonts w:cs="Arial"/>
              </w:rPr>
            </w:pPr>
            <w:r w:rsidRPr="005647EB">
              <w:rPr>
                <w:rFonts w:cs="Arial"/>
              </w:rPr>
              <w:t>Note2(</w:t>
            </w:r>
            <w:r w:rsidRPr="005647EB">
              <w:rPr>
                <w:rFonts w:cs="Arial"/>
                <w:lang w:eastAsia="zh-CN"/>
              </w:rPr>
              <w:t>24</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rPr>
              <w:t>)</w:t>
            </w:r>
          </w:p>
        </w:tc>
      </w:tr>
      <w:tr w:rsidR="0045714D" w:rsidRPr="005647EB" w14:paraId="05A4E7C9" w14:textId="77777777" w:rsidTr="002570E4">
        <w:trPr>
          <w:cantSplit/>
          <w:jc w:val="center"/>
        </w:trPr>
        <w:tc>
          <w:tcPr>
            <w:tcW w:w="3384" w:type="dxa"/>
            <w:vMerge/>
            <w:tcBorders>
              <w:left w:val="single" w:sz="4" w:space="0" w:color="auto"/>
              <w:right w:val="single" w:sz="4" w:space="0" w:color="auto"/>
            </w:tcBorders>
          </w:tcPr>
          <w:p w14:paraId="3A595FC6" w14:textId="77777777" w:rsidR="0045714D" w:rsidRPr="005647EB" w:rsidRDefault="0045714D" w:rsidP="002570E4">
            <w:pPr>
              <w:pStyle w:val="TAC"/>
              <w:keepNext w:val="0"/>
              <w:keepLines w:val="0"/>
              <w:rPr>
                <w:rFonts w:cs="Arial"/>
              </w:rPr>
            </w:pPr>
          </w:p>
        </w:tc>
        <w:tc>
          <w:tcPr>
            <w:tcW w:w="1376" w:type="dxa"/>
            <w:vMerge w:val="restart"/>
            <w:tcBorders>
              <w:left w:val="single" w:sz="4" w:space="0" w:color="auto"/>
              <w:right w:val="single" w:sz="4" w:space="0" w:color="auto"/>
            </w:tcBorders>
          </w:tcPr>
          <w:p w14:paraId="11BBFA16" w14:textId="77777777" w:rsidR="0045714D" w:rsidRPr="005647EB" w:rsidRDefault="0045714D" w:rsidP="002570E4">
            <w:pPr>
              <w:pStyle w:val="TAC"/>
              <w:keepNext w:val="0"/>
              <w:keepLines w:val="0"/>
              <w:rPr>
                <w:rFonts w:cs="Arial"/>
              </w:rPr>
            </w:pPr>
            <w:r w:rsidRPr="005647EB">
              <w:rPr>
                <w:rFonts w:cs="Arial"/>
              </w:rPr>
              <w:t>1</w:t>
            </w:r>
          </w:p>
        </w:tc>
        <w:tc>
          <w:tcPr>
            <w:tcW w:w="1939" w:type="dxa"/>
            <w:tcBorders>
              <w:top w:val="single" w:sz="4" w:space="0" w:color="auto"/>
              <w:left w:val="single" w:sz="4" w:space="0" w:color="auto"/>
              <w:bottom w:val="single" w:sz="4" w:space="0" w:color="auto"/>
              <w:right w:val="single" w:sz="4" w:space="0" w:color="auto"/>
            </w:tcBorders>
          </w:tcPr>
          <w:p w14:paraId="7375D895" w14:textId="25F5357C" w:rsidR="0045714D" w:rsidRPr="005647EB" w:rsidRDefault="0045714D" w:rsidP="002570E4">
            <w:pPr>
              <w:pStyle w:val="TAC"/>
              <w:keepNext w:val="0"/>
              <w:keepLines w:val="0"/>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068" w:type="dxa"/>
            <w:tcBorders>
              <w:top w:val="single" w:sz="4" w:space="0" w:color="auto"/>
              <w:left w:val="single" w:sz="4" w:space="0" w:color="auto"/>
              <w:bottom w:val="single" w:sz="4" w:space="0" w:color="auto"/>
              <w:right w:val="single" w:sz="4" w:space="0" w:color="auto"/>
            </w:tcBorders>
          </w:tcPr>
          <w:p w14:paraId="0B02CDFC" w14:textId="546FBA56" w:rsidR="0045714D" w:rsidRPr="005647EB" w:rsidRDefault="0045714D" w:rsidP="002570E4">
            <w:pPr>
              <w:pStyle w:val="TAC"/>
              <w:keepNext w:val="0"/>
              <w:keepLines w:val="0"/>
              <w:rPr>
                <w:rFonts w:cs="Arial"/>
              </w:rPr>
            </w:pPr>
            <w:r w:rsidRPr="005647EB">
              <w:rPr>
                <w:rFonts w:cs="Arial"/>
                <w:lang w:eastAsia="zh-CN"/>
              </w:rPr>
              <w:t>22.6</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rFonts w:eastAsia="MS Mincho" w:cs="Arial"/>
              </w:rPr>
              <w:t xml:space="preserve"> </w:t>
            </w:r>
            <w:r w:rsidR="002570E4" w:rsidRPr="005647EB">
              <w:rPr>
                <w:rFonts w:cs="Arial"/>
              </w:rPr>
              <w:t xml:space="preserve"> </w:t>
            </w:r>
            <w:r w:rsidRPr="005647EB">
              <w:rPr>
                <w:rFonts w:cs="Arial"/>
              </w:rPr>
              <w:t>(Note1)</w:t>
            </w:r>
          </w:p>
        </w:tc>
      </w:tr>
      <w:tr w:rsidR="0045714D" w:rsidRPr="005647EB" w14:paraId="4575D2DA" w14:textId="77777777" w:rsidTr="002570E4">
        <w:trPr>
          <w:cantSplit/>
          <w:jc w:val="center"/>
        </w:trPr>
        <w:tc>
          <w:tcPr>
            <w:tcW w:w="3384" w:type="dxa"/>
            <w:vMerge/>
            <w:tcBorders>
              <w:left w:val="single" w:sz="4" w:space="0" w:color="auto"/>
              <w:bottom w:val="single" w:sz="4" w:space="0" w:color="auto"/>
              <w:right w:val="single" w:sz="4" w:space="0" w:color="auto"/>
            </w:tcBorders>
          </w:tcPr>
          <w:p w14:paraId="225CB614" w14:textId="77777777" w:rsidR="0045714D" w:rsidRPr="005647EB" w:rsidRDefault="0045714D" w:rsidP="002570E4">
            <w:pPr>
              <w:pStyle w:val="TAC"/>
              <w:keepNext w:val="0"/>
              <w:keepLines w:val="0"/>
              <w:rPr>
                <w:rFonts w:cs="Arial"/>
              </w:rPr>
            </w:pPr>
          </w:p>
        </w:tc>
        <w:tc>
          <w:tcPr>
            <w:tcW w:w="1376" w:type="dxa"/>
            <w:vMerge/>
            <w:tcBorders>
              <w:left w:val="single" w:sz="4" w:space="0" w:color="auto"/>
              <w:bottom w:val="single" w:sz="4" w:space="0" w:color="auto"/>
              <w:right w:val="single" w:sz="4" w:space="0" w:color="auto"/>
            </w:tcBorders>
          </w:tcPr>
          <w:p w14:paraId="59C1EF9C" w14:textId="77777777" w:rsidR="0045714D" w:rsidRPr="005647EB" w:rsidRDefault="0045714D" w:rsidP="002570E4">
            <w:pPr>
              <w:pStyle w:val="TAC"/>
              <w:keepNext w:val="0"/>
              <w:keepLines w:val="0"/>
              <w:rPr>
                <w:rFonts w:cs="Arial"/>
              </w:rPr>
            </w:pPr>
          </w:p>
        </w:tc>
        <w:tc>
          <w:tcPr>
            <w:tcW w:w="1939" w:type="dxa"/>
            <w:tcBorders>
              <w:top w:val="single" w:sz="4" w:space="0" w:color="auto"/>
              <w:left w:val="single" w:sz="4" w:space="0" w:color="auto"/>
              <w:bottom w:val="single" w:sz="4" w:space="0" w:color="auto"/>
              <w:right w:val="single" w:sz="4" w:space="0" w:color="auto"/>
            </w:tcBorders>
          </w:tcPr>
          <w:p w14:paraId="0012256B" w14:textId="53042FFE" w:rsidR="0045714D" w:rsidRPr="005647EB" w:rsidRDefault="0045714D"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068" w:type="dxa"/>
            <w:tcBorders>
              <w:top w:val="single" w:sz="4" w:space="0" w:color="auto"/>
              <w:left w:val="single" w:sz="4" w:space="0" w:color="auto"/>
              <w:bottom w:val="single" w:sz="4" w:space="0" w:color="auto"/>
              <w:right w:val="single" w:sz="4" w:space="0" w:color="auto"/>
            </w:tcBorders>
          </w:tcPr>
          <w:p w14:paraId="53322302" w14:textId="6AC7178F" w:rsidR="0045714D" w:rsidRPr="005647EB" w:rsidRDefault="0045714D" w:rsidP="002570E4">
            <w:pPr>
              <w:pStyle w:val="TAC"/>
              <w:keepNext w:val="0"/>
              <w:keepLines w:val="0"/>
              <w:rPr>
                <w:rFonts w:cs="Arial"/>
              </w:rPr>
            </w:pPr>
            <w:r w:rsidRPr="005647EB">
              <w:rPr>
                <w:rFonts w:cs="Arial"/>
              </w:rPr>
              <w:t>Note2(</w:t>
            </w:r>
            <w:r w:rsidRPr="005647EB">
              <w:rPr>
                <w:rFonts w:cs="Arial"/>
                <w:lang w:eastAsia="zh-CN"/>
              </w:rPr>
              <w:t>24</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Pr="005647EB">
              <w:rPr>
                <w:rFonts w:cs="Arial"/>
              </w:rPr>
              <w:t>)</w:t>
            </w:r>
          </w:p>
        </w:tc>
      </w:tr>
      <w:tr w:rsidR="0045714D" w:rsidRPr="005647EB" w14:paraId="3F85528A" w14:textId="77777777" w:rsidTr="002570E4">
        <w:trPr>
          <w:cantSplit/>
          <w:jc w:val="center"/>
        </w:trPr>
        <w:tc>
          <w:tcPr>
            <w:tcW w:w="9767" w:type="dxa"/>
            <w:gridSpan w:val="4"/>
            <w:tcBorders>
              <w:top w:val="single" w:sz="4" w:space="0" w:color="auto"/>
              <w:left w:val="single" w:sz="4" w:space="0" w:color="auto"/>
              <w:bottom w:val="single" w:sz="4" w:space="0" w:color="auto"/>
              <w:right w:val="single" w:sz="4" w:space="0" w:color="auto"/>
            </w:tcBorders>
          </w:tcPr>
          <w:p w14:paraId="5426D57A" w14:textId="760F7E81" w:rsidR="0045714D" w:rsidRPr="005647EB" w:rsidRDefault="002570E4" w:rsidP="002570E4">
            <w:pPr>
              <w:pStyle w:val="TAN"/>
              <w:keepNext w:val="0"/>
              <w:keepLines w:val="0"/>
              <w:rPr>
                <w:rFonts w:cs="Arial"/>
              </w:rPr>
            </w:pPr>
            <w:r w:rsidRPr="005647EB">
              <w:rPr>
                <w:rFonts w:cs="Arial"/>
              </w:rPr>
              <w:t>NOTE 1:</w:t>
            </w:r>
            <w:r w:rsidR="0045714D" w:rsidRPr="005647EB">
              <w:rPr>
                <w:rFonts w:cs="Arial"/>
              </w:rPr>
              <w:tab/>
              <w:t>Number</w:t>
            </w:r>
            <w:r w:rsidRPr="005647EB">
              <w:rPr>
                <w:rFonts w:cs="Arial"/>
              </w:rPr>
              <w:t xml:space="preserve"> </w:t>
            </w:r>
            <w:r w:rsidR="0045714D" w:rsidRPr="005647EB">
              <w:rPr>
                <w:rFonts w:cs="Arial"/>
              </w:rPr>
              <w:t>of</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r w:rsidR="00EC0475" w:rsidRPr="005647EB">
              <w:rPr>
                <w:rFonts w:cs="Arial"/>
              </w:rPr>
              <w:t>.</w:t>
            </w:r>
          </w:p>
          <w:p w14:paraId="70D892D1" w14:textId="4B750BC8" w:rsidR="0045714D" w:rsidRPr="005647EB" w:rsidRDefault="002570E4" w:rsidP="002570E4">
            <w:pPr>
              <w:pStyle w:val="TAN"/>
              <w:keepNext w:val="0"/>
              <w:keepLines w:val="0"/>
              <w:rPr>
                <w:rFonts w:cs="Arial"/>
              </w:rPr>
            </w:pPr>
            <w:r w:rsidRPr="005647EB">
              <w:rPr>
                <w:rFonts w:cs="Arial"/>
              </w:rPr>
              <w:t>NOTE 2:</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r w:rsidR="00EC0475" w:rsidRPr="005647EB">
              <w:rPr>
                <w:rFonts w:cs="Arial"/>
              </w:rPr>
              <w:t>.</w:t>
            </w:r>
          </w:p>
        </w:tc>
      </w:tr>
    </w:tbl>
    <w:p w14:paraId="78BC4049" w14:textId="77777777" w:rsidR="0045714D" w:rsidRPr="005647EB" w:rsidRDefault="0045714D" w:rsidP="002570E4"/>
    <w:p w14:paraId="68FB2DA6" w14:textId="77777777" w:rsidR="0045714D" w:rsidRPr="005647EB" w:rsidRDefault="0045714D" w:rsidP="002570E4">
      <w:pPr>
        <w:pStyle w:val="TH"/>
        <w:keepNext w:val="0"/>
        <w:keepLines w:val="0"/>
      </w:pPr>
      <w:r w:rsidRPr="005647EB">
        <w:rPr>
          <w:snapToGrid w:val="0"/>
        </w:rPr>
        <w:t>Table 8.</w:t>
      </w:r>
      <w:r w:rsidRPr="007B7A25">
        <w:rPr>
          <w:snapToGrid w:val="0"/>
          <w:highlight w:val="yellow"/>
        </w:rPr>
        <w:t>13.3</w:t>
      </w:r>
      <w:r w:rsidRPr="005647EB">
        <w:rPr>
          <w:snapToGrid w:val="0"/>
        </w:rPr>
        <w:t xml:space="preserve">.5.3.2-1A: </w:t>
      </w:r>
      <w:r w:rsidRPr="005647EB">
        <w:t xml:space="preserve">Requirement to identify a newly detectable </w:t>
      </w:r>
      <w:r w:rsidRPr="005647EB">
        <w:rPr>
          <w:lang w:eastAsia="zh-CN"/>
        </w:rPr>
        <w:t>T</w:t>
      </w:r>
      <w:r w:rsidRPr="005647EB">
        <w:t>DD interfrequency cell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12"/>
        <w:gridCol w:w="4120"/>
      </w:tblGrid>
      <w:tr w:rsidR="0045714D" w:rsidRPr="005647EB" w14:paraId="4AF4B2AE" w14:textId="77777777" w:rsidTr="00EC0475">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07132056" w14:textId="4B8DB35A" w:rsidR="0045714D" w:rsidRPr="005647EB" w:rsidRDefault="0045714D"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120" w:type="dxa"/>
            <w:tcBorders>
              <w:top w:val="single" w:sz="4" w:space="0" w:color="auto"/>
              <w:left w:val="single" w:sz="4" w:space="0" w:color="auto"/>
              <w:bottom w:val="single" w:sz="4" w:space="0" w:color="auto"/>
              <w:right w:val="single" w:sz="4" w:space="0" w:color="auto"/>
            </w:tcBorders>
            <w:hideMark/>
          </w:tcPr>
          <w:p w14:paraId="03CC2D5B" w14:textId="3959FA86"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45714D" w:rsidRPr="005647EB" w14:paraId="1A87D9CB" w14:textId="77777777" w:rsidTr="00EC0475">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2877A703" w14:textId="557FD607" w:rsidR="0045714D" w:rsidRPr="005647EB" w:rsidRDefault="0045714D" w:rsidP="002570E4">
            <w:pPr>
              <w:pStyle w:val="TAC"/>
              <w:keepNext w:val="0"/>
              <w:keepLines w:val="0"/>
              <w:rPr>
                <w:rFonts w:cs="Arial"/>
                <w:snapToGrid w:val="0"/>
              </w:rPr>
            </w:pPr>
            <w:r w:rsidRPr="005647EB">
              <w:rPr>
                <w:rFonts w:cs="Arial"/>
              </w:rPr>
              <w:t>2.56&lt;eDRX_CONN</w:t>
            </w:r>
            <w:r w:rsidR="002570E4" w:rsidRPr="005647EB">
              <w:rPr>
                <w:rFonts w:cs="Arial"/>
              </w:rPr>
              <w:t xml:space="preserve"> </w:t>
            </w:r>
            <w:r w:rsidRPr="005647EB">
              <w:rPr>
                <w:rFonts w:cs="Arial"/>
              </w:rPr>
              <w:t>cycle≤10.24</w:t>
            </w:r>
          </w:p>
        </w:tc>
        <w:tc>
          <w:tcPr>
            <w:tcW w:w="4120" w:type="dxa"/>
            <w:tcBorders>
              <w:top w:val="single" w:sz="4" w:space="0" w:color="auto"/>
              <w:left w:val="single" w:sz="4" w:space="0" w:color="auto"/>
              <w:bottom w:val="single" w:sz="4" w:space="0" w:color="auto"/>
              <w:right w:val="single" w:sz="4" w:space="0" w:color="auto"/>
            </w:tcBorders>
            <w:hideMark/>
          </w:tcPr>
          <w:p w14:paraId="114EE3DA" w14:textId="3D60D22B"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(400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rPr>
              <w:t>)</w:t>
            </w:r>
          </w:p>
        </w:tc>
      </w:tr>
      <w:tr w:rsidR="0045714D" w:rsidRPr="005647EB" w14:paraId="6BB00CE8" w14:textId="77777777" w:rsidTr="00EC0475">
        <w:trPr>
          <w:cantSplit/>
          <w:jc w:val="center"/>
        </w:trPr>
        <w:tc>
          <w:tcPr>
            <w:tcW w:w="6832" w:type="dxa"/>
            <w:gridSpan w:val="2"/>
            <w:tcBorders>
              <w:top w:val="single" w:sz="4" w:space="0" w:color="auto"/>
              <w:left w:val="single" w:sz="4" w:space="0" w:color="auto"/>
              <w:bottom w:val="single" w:sz="4" w:space="0" w:color="auto"/>
              <w:right w:val="single" w:sz="4" w:space="0" w:color="auto"/>
            </w:tcBorders>
            <w:hideMark/>
          </w:tcPr>
          <w:p w14:paraId="68BB120B" w14:textId="6451D5B0" w:rsidR="0045714D" w:rsidRPr="005647EB" w:rsidRDefault="002570E4" w:rsidP="002570E4">
            <w:pPr>
              <w:pStyle w:val="TAN"/>
              <w:keepNext w:val="0"/>
              <w:keepLines w:val="0"/>
              <w:rPr>
                <w:rFonts w:cs="Arial"/>
              </w:rPr>
            </w:pPr>
            <w:r w:rsidRPr="005647EB">
              <w:rPr>
                <w:rFonts w:cs="Arial"/>
              </w:rPr>
              <w:t>NOTE:</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eDRX_CONN</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r w:rsidR="00EC0475" w:rsidRPr="005647EB">
              <w:rPr>
                <w:rFonts w:cs="Arial"/>
              </w:rPr>
              <w:t>.</w:t>
            </w:r>
          </w:p>
        </w:tc>
      </w:tr>
    </w:tbl>
    <w:p w14:paraId="5BEC031C" w14:textId="77777777" w:rsidR="0045714D" w:rsidRPr="005647EB" w:rsidRDefault="0045714D" w:rsidP="002570E4"/>
    <w:p w14:paraId="0840397E" w14:textId="77777777" w:rsidR="0045714D" w:rsidRPr="005647EB" w:rsidRDefault="0045714D" w:rsidP="002570E4">
      <w:pPr>
        <w:rPr>
          <w:rFonts w:cs="v4.2.0"/>
        </w:rPr>
      </w:pPr>
      <w:r w:rsidRPr="005647EB">
        <w:t>A cell shall be considered detectable</w:t>
      </w:r>
      <w:r w:rsidRPr="005647EB">
        <w:rPr>
          <w:rFonts w:cs="v4.2.0"/>
        </w:rPr>
        <w:t xml:space="preserve"> when</w:t>
      </w:r>
    </w:p>
    <w:p w14:paraId="22EA54F7" w14:textId="77777777" w:rsidR="0045714D" w:rsidRPr="005647EB" w:rsidRDefault="0045714D" w:rsidP="002570E4">
      <w:pPr>
        <w:pStyle w:val="B1"/>
      </w:pPr>
      <w:r w:rsidRPr="005647EB">
        <w:t>-</w:t>
      </w:r>
      <w:r w:rsidRPr="005647EB">
        <w:tab/>
        <w:t>RSRP related side conditions given in Clause 9.1.21.11 and 9.1.21.12</w:t>
      </w:r>
      <w:r w:rsidRPr="005647EB">
        <w:rPr>
          <w:rFonts w:cs="v4.2.0"/>
        </w:rPr>
        <w:t xml:space="preserve"> </w:t>
      </w:r>
      <w:r w:rsidRPr="005647EB">
        <w:t>are fulfilled for a corresponding Band,</w:t>
      </w:r>
    </w:p>
    <w:p w14:paraId="12CA586E" w14:textId="77777777" w:rsidR="0045714D" w:rsidRPr="005647EB" w:rsidRDefault="0045714D" w:rsidP="002570E4">
      <w:pPr>
        <w:pStyle w:val="B1"/>
      </w:pPr>
      <w:r w:rsidRPr="005647EB">
        <w:t>-</w:t>
      </w:r>
      <w:r w:rsidRPr="005647EB">
        <w:tab/>
        <w:t>RSRQ related side conditions given in Clause </w:t>
      </w:r>
      <w:r w:rsidRPr="005647EB">
        <w:rPr>
          <w:rFonts w:cs="v4.2.0"/>
        </w:rPr>
        <w:t xml:space="preserve">9.1.21.15 and </w:t>
      </w:r>
      <w:r w:rsidRPr="005647EB">
        <w:t>9.1.21.16 are fulfilled for a corresponding Band,</w:t>
      </w:r>
    </w:p>
    <w:p w14:paraId="77AF3F7C" w14:textId="77777777" w:rsidR="0045714D" w:rsidRPr="005647EB" w:rsidRDefault="0045714D" w:rsidP="002570E4">
      <w:pPr>
        <w:pStyle w:val="B1"/>
      </w:pPr>
      <w:r w:rsidRPr="005647EB">
        <w:t>-</w:t>
      </w:r>
      <w:r w:rsidRPr="005647EB">
        <w:tab/>
        <w:t>SCH_RP and SCH Ês/Iot according to Annex Table B.2.16-1 for a corresponding Band</w:t>
      </w:r>
    </w:p>
    <w:p w14:paraId="19237BD9" w14:textId="77777777" w:rsidR="0045714D" w:rsidRPr="005647EB" w:rsidRDefault="0045714D" w:rsidP="002570E4">
      <w:r w:rsidRPr="005647EB">
        <w:lastRenderedPageBreak/>
        <w:t xml:space="preserve">When DRX or eDRX_CONN is in use, the UE shall be capable of performing RSRP and </w:t>
      </w:r>
      <w:r w:rsidRPr="005647EB">
        <w:rPr>
          <w:lang w:eastAsia="zh-CN"/>
        </w:rPr>
        <w:t xml:space="preserve">RSRQ </w:t>
      </w:r>
      <w:r w:rsidRPr="005647EB">
        <w:t xml:space="preserve">measurements of at least 4 inter-frequency cells per </w:t>
      </w:r>
      <w:r w:rsidRPr="005647EB">
        <w:rPr>
          <w:lang w:eastAsia="zh-CN"/>
        </w:rPr>
        <w:t>T</w:t>
      </w:r>
      <w:r w:rsidRPr="005647EB">
        <w:t xml:space="preserve">DD inter-frequency for up to 3 </w:t>
      </w:r>
      <w:r w:rsidRPr="005647EB">
        <w:rPr>
          <w:lang w:eastAsia="zh-CN"/>
        </w:rPr>
        <w:t>T</w:t>
      </w:r>
      <w:r w:rsidRPr="005647EB">
        <w:t xml:space="preserve">DD inter-frequencies and the UE physical layer shall be capable of reporting RSRP and </w:t>
      </w:r>
      <w:r w:rsidRPr="005647EB">
        <w:rPr>
          <w:lang w:eastAsia="zh-CN"/>
        </w:rPr>
        <w:t xml:space="preserve">RSRQ </w:t>
      </w:r>
      <w:r w:rsidRPr="005647EB">
        <w:t xml:space="preserve">measurements to higher layers with the measurement period </w:t>
      </w:r>
      <w:r w:rsidRPr="005647EB">
        <w:rPr>
          <w:rFonts w:cs="Arial"/>
        </w:rPr>
        <w:t>T</w:t>
      </w:r>
      <w:r w:rsidRPr="005647EB">
        <w:rPr>
          <w:rFonts w:cs="Arial"/>
          <w:vertAlign w:val="subscript"/>
        </w:rPr>
        <w:t>measure_inter_UE cat M1_EC</w:t>
      </w:r>
      <w:r w:rsidRPr="005647EB">
        <w:rPr>
          <w:lang w:eastAsia="zh-CN"/>
        </w:rPr>
        <w:t xml:space="preserve">, </w:t>
      </w:r>
      <w:r w:rsidRPr="005647EB">
        <w:t xml:space="preserve">either measurement gaps are scheduled or the UE supports capability of conducting such measurements without gaps. When DRX is in use, </w:t>
      </w:r>
      <w:r w:rsidRPr="005647EB">
        <w:rPr>
          <w:rFonts w:cs="Arial"/>
        </w:rPr>
        <w:t>T</w:t>
      </w:r>
      <w:r w:rsidRPr="005647EB">
        <w:rPr>
          <w:rFonts w:cs="Arial"/>
          <w:vertAlign w:val="subscript"/>
        </w:rPr>
        <w:t>measure_inter_UE cat M1_EC</w:t>
      </w:r>
      <w:r w:rsidRPr="005647EB">
        <w:t xml:space="preserve"> is as defined in Table </w:t>
      </w:r>
      <w:r w:rsidRPr="005647EB">
        <w:rPr>
          <w:rFonts w:cs="v4.2.0"/>
        </w:rPr>
        <w:t>8.13.3.5.</w:t>
      </w:r>
      <w:r w:rsidRPr="005647EB">
        <w:rPr>
          <w:rFonts w:cs="v4.2.0"/>
          <w:lang w:eastAsia="zh-CN"/>
        </w:rPr>
        <w:t>3</w:t>
      </w:r>
      <w:r w:rsidRPr="005647EB">
        <w:rPr>
          <w:rFonts w:cs="v4.2.0"/>
        </w:rPr>
        <w:t>.2</w:t>
      </w:r>
      <w:r w:rsidRPr="005647EB">
        <w:rPr>
          <w:snapToGrid w:val="0"/>
        </w:rPr>
        <w:t xml:space="preserve">-2, and when eDRX_CONN is in use, </w:t>
      </w:r>
      <w:r w:rsidRPr="005647EB">
        <w:rPr>
          <w:rFonts w:cs="Arial"/>
        </w:rPr>
        <w:t>T</w:t>
      </w:r>
      <w:r w:rsidRPr="005647EB">
        <w:rPr>
          <w:rFonts w:cs="Arial"/>
          <w:vertAlign w:val="subscript"/>
        </w:rPr>
        <w:t xml:space="preserve">measure_inter_UE cat M1_EC </w:t>
      </w:r>
      <w:r w:rsidRPr="005647EB">
        <w:rPr>
          <w:snapToGrid w:val="0"/>
        </w:rPr>
        <w:t xml:space="preserve"> </w:t>
      </w:r>
      <w:r w:rsidRPr="005647EB">
        <w:t xml:space="preserve">is as defined in Table </w:t>
      </w:r>
      <w:r w:rsidRPr="005647EB">
        <w:rPr>
          <w:rFonts w:cs="v4.2.0"/>
        </w:rPr>
        <w:t>8.13.3.5.</w:t>
      </w:r>
      <w:r w:rsidRPr="005647EB">
        <w:rPr>
          <w:rFonts w:cs="v4.2.0"/>
          <w:lang w:eastAsia="zh-CN"/>
        </w:rPr>
        <w:t>3</w:t>
      </w:r>
      <w:r w:rsidRPr="005647EB">
        <w:rPr>
          <w:rFonts w:cs="v4.2.0"/>
        </w:rPr>
        <w:t>.2</w:t>
      </w:r>
      <w:r w:rsidRPr="005647EB">
        <w:rPr>
          <w:snapToGrid w:val="0"/>
        </w:rPr>
        <w:t>-2.</w:t>
      </w:r>
    </w:p>
    <w:p w14:paraId="0152FACB" w14:textId="77777777" w:rsidR="0045714D" w:rsidRPr="005647EB" w:rsidRDefault="0045714D" w:rsidP="002570E4">
      <w:pPr>
        <w:pStyle w:val="TH"/>
        <w:keepNext w:val="0"/>
        <w:keepLines w:val="0"/>
      </w:pPr>
      <w:r w:rsidRPr="005647EB">
        <w:rPr>
          <w:snapToGrid w:val="0"/>
        </w:rPr>
        <w:t>Table 8.</w:t>
      </w:r>
      <w:r w:rsidRPr="007B7A25">
        <w:rPr>
          <w:snapToGrid w:val="0"/>
          <w:highlight w:val="yellow"/>
        </w:rPr>
        <w:t>13.3</w:t>
      </w:r>
      <w:r w:rsidRPr="005647EB">
        <w:rPr>
          <w:snapToGrid w:val="0"/>
        </w:rPr>
        <w:t xml:space="preserve">.5.3.2-2: </w:t>
      </w:r>
      <w:r w:rsidRPr="005647EB">
        <w:t xml:space="preserve">Requirement to measure </w:t>
      </w:r>
      <w:r w:rsidRPr="005647EB">
        <w:rPr>
          <w:lang w:eastAsia="zh-CN"/>
        </w:rPr>
        <w:t>T</w:t>
      </w:r>
      <w:r w:rsidRPr="005647EB">
        <w:t>DD inter</w:t>
      </w:r>
      <w:r w:rsidRPr="005647EB">
        <w:rPr>
          <w:lang w:eastAsia="zh-CN"/>
        </w:rPr>
        <w:t xml:space="preserve"> </w:t>
      </w:r>
      <w:r w:rsidRPr="005647EB">
        <w:t>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38"/>
        <w:gridCol w:w="1788"/>
        <w:gridCol w:w="1160"/>
        <w:gridCol w:w="1595"/>
        <w:gridCol w:w="2486"/>
      </w:tblGrid>
      <w:tr w:rsidR="0045714D" w:rsidRPr="005647EB" w14:paraId="0BAADF5A" w14:textId="77777777" w:rsidTr="002570E4">
        <w:trPr>
          <w:cantSplit/>
          <w:jc w:val="center"/>
        </w:trPr>
        <w:tc>
          <w:tcPr>
            <w:tcW w:w="2738" w:type="dxa"/>
            <w:tcBorders>
              <w:top w:val="single" w:sz="4" w:space="0" w:color="auto"/>
              <w:left w:val="single" w:sz="4" w:space="0" w:color="auto"/>
              <w:bottom w:val="single" w:sz="4" w:space="0" w:color="auto"/>
              <w:right w:val="single" w:sz="4" w:space="0" w:color="auto"/>
            </w:tcBorders>
          </w:tcPr>
          <w:p w14:paraId="676BF1BF" w14:textId="625C21E4" w:rsidR="0045714D" w:rsidRPr="005647EB" w:rsidRDefault="0045714D" w:rsidP="002570E4">
            <w:pPr>
              <w:pStyle w:val="TAH"/>
              <w:keepNext w:val="0"/>
              <w:keepLines w:val="0"/>
              <w:ind w:left="70"/>
              <w:rPr>
                <w:lang w:eastAsia="zh-CN"/>
              </w:rPr>
            </w:pPr>
            <w:r w:rsidRPr="005647EB">
              <w:rPr>
                <w:rFonts w:eastAsia="MS Mincho" w:cs="Arial"/>
              </w:rPr>
              <w:t>Neighbouring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788" w:type="dxa"/>
            <w:tcBorders>
              <w:top w:val="single" w:sz="4" w:space="0" w:color="auto"/>
              <w:left w:val="single" w:sz="4" w:space="0" w:color="auto"/>
              <w:bottom w:val="single" w:sz="4" w:space="0" w:color="auto"/>
              <w:right w:val="single" w:sz="4" w:space="0" w:color="auto"/>
            </w:tcBorders>
          </w:tcPr>
          <w:p w14:paraId="3326087A" w14:textId="53663037" w:rsidR="0045714D" w:rsidRPr="005647EB" w:rsidRDefault="0045714D" w:rsidP="002570E4">
            <w:pPr>
              <w:pStyle w:val="TAH"/>
              <w:keepNext w:val="0"/>
              <w:keepLines w:val="0"/>
              <w:ind w:left="70"/>
              <w:rPr>
                <w:lang w:eastAsia="ja-JP"/>
              </w:rPr>
            </w:pPr>
            <w:r w:rsidRPr="005647EB">
              <w:rPr>
                <w:lang w:eastAsia="zh-CN"/>
              </w:rPr>
              <w:t>TDD</w:t>
            </w:r>
            <w:r w:rsidR="002570E4" w:rsidRPr="005647EB">
              <w:rPr>
                <w:lang w:eastAsia="zh-CN"/>
              </w:rPr>
              <w:t xml:space="preserve"> </w:t>
            </w:r>
            <w:r w:rsidRPr="005647EB">
              <w:rPr>
                <w:lang w:eastAsia="ja-JP"/>
              </w:rPr>
              <w:t>Uplink-downlink</w:t>
            </w:r>
          </w:p>
          <w:p w14:paraId="551FF853" w14:textId="77777777" w:rsidR="0045714D" w:rsidRPr="005647EB" w:rsidRDefault="0045714D" w:rsidP="002570E4">
            <w:pPr>
              <w:pStyle w:val="TAH"/>
              <w:keepNext w:val="0"/>
              <w:keepLines w:val="0"/>
              <w:ind w:left="70"/>
              <w:rPr>
                <w:rFonts w:cs="Arial"/>
                <w:lang w:eastAsia="zh-CN"/>
              </w:rPr>
            </w:pPr>
            <w:r w:rsidRPr="005647EB">
              <w:rPr>
                <w:lang w:eastAsia="ja-JP"/>
              </w:rPr>
              <w:t>configuration</w:t>
            </w:r>
          </w:p>
        </w:tc>
        <w:tc>
          <w:tcPr>
            <w:tcW w:w="1160" w:type="dxa"/>
            <w:tcBorders>
              <w:top w:val="single" w:sz="4" w:space="0" w:color="auto"/>
              <w:left w:val="single" w:sz="4" w:space="0" w:color="auto"/>
              <w:bottom w:val="single" w:sz="4" w:space="0" w:color="auto"/>
              <w:right w:val="single" w:sz="4" w:space="0" w:color="auto"/>
            </w:tcBorders>
          </w:tcPr>
          <w:p w14:paraId="46867759" w14:textId="24F53458" w:rsidR="0045714D" w:rsidRPr="005647EB" w:rsidRDefault="0045714D"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595" w:type="dxa"/>
            <w:tcBorders>
              <w:top w:val="single" w:sz="4" w:space="0" w:color="auto"/>
              <w:left w:val="single" w:sz="4" w:space="0" w:color="auto"/>
              <w:bottom w:val="single" w:sz="4" w:space="0" w:color="auto"/>
              <w:right w:val="single" w:sz="4" w:space="0" w:color="auto"/>
            </w:tcBorders>
            <w:hideMark/>
          </w:tcPr>
          <w:p w14:paraId="2F9D5A17" w14:textId="7A8E23DA" w:rsidR="0045714D" w:rsidRPr="005647EB" w:rsidRDefault="0045714D" w:rsidP="002570E4">
            <w:pPr>
              <w:pStyle w:val="TAH"/>
              <w:keepNext w:val="0"/>
              <w:keepLines w:val="0"/>
              <w:rPr>
                <w:rFonts w:cs="Arial"/>
                <w:lang w:eastAsia="ja-JP"/>
              </w:rPr>
            </w:pPr>
            <w:r w:rsidRPr="005647EB">
              <w:rPr>
                <w:rFonts w:cs="Arial"/>
                <w:lang w:eastAsia="ja-JP"/>
              </w:rPr>
              <w:t>DRX</w:t>
            </w:r>
            <w:r w:rsidR="002570E4" w:rsidRPr="005647EB">
              <w:rPr>
                <w:rFonts w:cs="Arial"/>
                <w:lang w:eastAsia="ja-JP"/>
              </w:rPr>
              <w:t xml:space="preserve"> </w:t>
            </w:r>
            <w:r w:rsidRPr="005647EB">
              <w:rPr>
                <w:rFonts w:cs="Arial"/>
                <w:lang w:eastAsia="ja-JP"/>
              </w:rPr>
              <w:t>cycle</w:t>
            </w:r>
            <w:r w:rsidR="002570E4" w:rsidRPr="005647EB">
              <w:rPr>
                <w:rFonts w:cs="Arial"/>
                <w:lang w:eastAsia="ja-JP"/>
              </w:rPr>
              <w:t xml:space="preserve"> </w:t>
            </w:r>
            <w:r w:rsidRPr="005647EB">
              <w:rPr>
                <w:rFonts w:cs="Arial"/>
                <w:lang w:eastAsia="ja-JP"/>
              </w:rPr>
              <w:t>length</w:t>
            </w:r>
            <w:r w:rsidR="002570E4" w:rsidRPr="005647EB">
              <w:rPr>
                <w:rFonts w:cs="Arial"/>
                <w:lang w:eastAsia="ja-JP"/>
              </w:rPr>
              <w:t xml:space="preserve"> </w:t>
            </w:r>
            <w:r w:rsidRPr="005647EB">
              <w:rPr>
                <w:rFonts w:cs="Arial"/>
                <w:lang w:eastAsia="ja-JP"/>
              </w:rPr>
              <w:t>(s)</w:t>
            </w:r>
          </w:p>
        </w:tc>
        <w:tc>
          <w:tcPr>
            <w:tcW w:w="2486" w:type="dxa"/>
            <w:tcBorders>
              <w:top w:val="single" w:sz="4" w:space="0" w:color="auto"/>
              <w:left w:val="single" w:sz="4" w:space="0" w:color="auto"/>
              <w:bottom w:val="single" w:sz="4" w:space="0" w:color="auto"/>
              <w:right w:val="single" w:sz="4" w:space="0" w:color="auto"/>
            </w:tcBorders>
            <w:hideMark/>
          </w:tcPr>
          <w:p w14:paraId="4295E625" w14:textId="3ABBBA77" w:rsidR="0045714D" w:rsidRPr="005647EB" w:rsidRDefault="0045714D" w:rsidP="002570E4">
            <w:pPr>
              <w:pStyle w:val="TAH"/>
              <w:keepNext w:val="0"/>
              <w:keepLines w:val="0"/>
              <w:rPr>
                <w:rFonts w:cs="Arial"/>
                <w:lang w:eastAsia="ja-JP"/>
              </w:rPr>
            </w:pPr>
            <w:r w:rsidRPr="005647EB">
              <w:rPr>
                <w:rFonts w:cs="Arial"/>
                <w:lang w:eastAsia="ja-JP"/>
              </w:rPr>
              <w:t>T</w:t>
            </w:r>
            <w:r w:rsidRPr="005647EB">
              <w:rPr>
                <w:rFonts w:cs="Arial"/>
                <w:vertAlign w:val="subscript"/>
                <w:lang w:eastAsia="ja-JP"/>
              </w:rPr>
              <w:t>measure_intra_UE</w:t>
            </w:r>
            <w:r w:rsidR="002570E4" w:rsidRPr="005647EB">
              <w:rPr>
                <w:rFonts w:cs="Arial"/>
                <w:vertAlign w:val="subscript"/>
                <w:lang w:eastAsia="ja-JP"/>
              </w:rPr>
              <w:t xml:space="preserve"> </w:t>
            </w:r>
            <w:r w:rsidRPr="005647EB">
              <w:rPr>
                <w:rFonts w:cs="Arial"/>
                <w:vertAlign w:val="subscript"/>
                <w:lang w:eastAsia="ja-JP"/>
              </w:rPr>
              <w:t>cat</w:t>
            </w:r>
            <w:r w:rsidR="002570E4" w:rsidRPr="005647EB">
              <w:rPr>
                <w:rFonts w:cs="Arial"/>
                <w:vertAlign w:val="subscript"/>
                <w:lang w:eastAsia="ja-JP"/>
              </w:rPr>
              <w:t xml:space="preserve"> </w:t>
            </w:r>
            <w:r w:rsidRPr="005647EB">
              <w:rPr>
                <w:rFonts w:cs="Arial"/>
                <w:vertAlign w:val="subscript"/>
                <w:lang w:eastAsia="ja-JP"/>
              </w:rPr>
              <w:t>M1</w:t>
            </w:r>
            <w:r w:rsidR="002570E4" w:rsidRPr="005647EB">
              <w:rPr>
                <w:rFonts w:cs="Arial"/>
                <w:vertAlign w:val="subscript"/>
                <w:lang w:eastAsia="ja-JP"/>
              </w:rPr>
              <w:t xml:space="preserve"> </w:t>
            </w:r>
            <w:r w:rsidRPr="005647EB">
              <w:rPr>
                <w:rFonts w:cs="Arial"/>
                <w:lang w:eastAsia="ja-JP"/>
              </w:rPr>
              <w:t>(s)</w:t>
            </w:r>
            <w:r w:rsidR="002570E4" w:rsidRPr="005647EB">
              <w:rPr>
                <w:rFonts w:cs="Arial"/>
                <w:lang w:eastAsia="ja-JP"/>
              </w:rPr>
              <w:t xml:space="preserve"> </w:t>
            </w:r>
            <w:r w:rsidRPr="005647EB">
              <w:rPr>
                <w:rFonts w:cs="Arial"/>
                <w:lang w:eastAsia="ja-JP"/>
              </w:rPr>
              <w:t>(DRX</w:t>
            </w:r>
            <w:r w:rsidR="002570E4" w:rsidRPr="005647EB">
              <w:rPr>
                <w:rFonts w:cs="Arial"/>
                <w:lang w:eastAsia="ja-JP"/>
              </w:rPr>
              <w:t xml:space="preserve"> </w:t>
            </w:r>
            <w:r w:rsidRPr="005647EB">
              <w:rPr>
                <w:rFonts w:cs="Arial"/>
                <w:lang w:eastAsia="ja-JP"/>
              </w:rPr>
              <w:t>cycles)</w:t>
            </w:r>
          </w:p>
        </w:tc>
      </w:tr>
      <w:tr w:rsidR="0045714D" w:rsidRPr="005647EB" w14:paraId="1607A132" w14:textId="77777777" w:rsidTr="002570E4">
        <w:trPr>
          <w:cantSplit/>
          <w:jc w:val="center"/>
        </w:trPr>
        <w:tc>
          <w:tcPr>
            <w:tcW w:w="2738" w:type="dxa"/>
            <w:vMerge w:val="restart"/>
            <w:tcBorders>
              <w:top w:val="single" w:sz="4" w:space="0" w:color="auto"/>
              <w:left w:val="single" w:sz="4" w:space="0" w:color="auto"/>
              <w:right w:val="single" w:sz="4" w:space="0" w:color="auto"/>
            </w:tcBorders>
            <w:vAlign w:val="center"/>
          </w:tcPr>
          <w:p w14:paraId="3547453B" w14:textId="77777777" w:rsidR="0045714D" w:rsidRPr="005647EB" w:rsidRDefault="0045714D" w:rsidP="002570E4">
            <w:pPr>
              <w:pStyle w:val="TAC"/>
              <w:keepNext w:val="0"/>
              <w:keepLines w:val="0"/>
              <w:rPr>
                <w:rFonts w:cs="Arial"/>
                <w:lang w:eastAsia="zh-CN"/>
              </w:rPr>
            </w:pPr>
            <w:r w:rsidRPr="005647EB">
              <w:rPr>
                <w:rFonts w:eastAsia="MS Mincho" w:cs="Arial"/>
              </w:rPr>
              <w:t>Q2</w:t>
            </w:r>
            <w:r w:rsidRPr="005647EB">
              <w:rPr>
                <w:rFonts w:eastAsia="MS Mincho" w:cs="Arial"/>
              </w:rPr>
              <w:sym w:font="Symbol" w:char="F0B3"/>
            </w:r>
            <w:r w:rsidRPr="005647EB">
              <w:rPr>
                <w:rFonts w:eastAsia="MS Mincho" w:cs="Arial"/>
              </w:rPr>
              <w:t>-15</w:t>
            </w:r>
          </w:p>
        </w:tc>
        <w:tc>
          <w:tcPr>
            <w:tcW w:w="1788" w:type="dxa"/>
            <w:vMerge w:val="restart"/>
            <w:tcBorders>
              <w:top w:val="single" w:sz="4" w:space="0" w:color="auto"/>
              <w:left w:val="single" w:sz="4" w:space="0" w:color="auto"/>
              <w:right w:val="single" w:sz="4" w:space="0" w:color="auto"/>
            </w:tcBorders>
          </w:tcPr>
          <w:p w14:paraId="0A37B17E" w14:textId="056E868B" w:rsidR="0045714D" w:rsidRPr="005647EB" w:rsidRDefault="0045714D" w:rsidP="002570E4">
            <w:pPr>
              <w:pStyle w:val="TAC"/>
              <w:keepNext w:val="0"/>
              <w:keepLines w:val="0"/>
              <w:rPr>
                <w:rFonts w:cs="Arial"/>
                <w:lang w:eastAsia="zh-CN"/>
              </w:rPr>
            </w:pPr>
            <w:r w:rsidRPr="005647EB">
              <w:rPr>
                <w:rFonts w:cs="Arial"/>
                <w:lang w:eastAsia="zh-CN"/>
              </w:rPr>
              <w:t>Other</w:t>
            </w:r>
            <w:r w:rsidR="002570E4" w:rsidRPr="005647EB">
              <w:rPr>
                <w:rFonts w:cs="Arial"/>
                <w:lang w:eastAsia="zh-CN"/>
              </w:rPr>
              <w:t xml:space="preserve"> </w:t>
            </w:r>
            <w:r w:rsidRPr="005647EB">
              <w:rPr>
                <w:rFonts w:cs="Arial"/>
                <w:lang w:eastAsia="zh-CN"/>
              </w:rPr>
              <w:t>than</w:t>
            </w:r>
            <w:r w:rsidR="002570E4" w:rsidRPr="005647EB">
              <w:rPr>
                <w:rFonts w:cs="Arial"/>
                <w:lang w:eastAsia="zh-CN"/>
              </w:rPr>
              <w:t xml:space="preserve"> </w:t>
            </w:r>
            <w:r w:rsidRPr="005647EB">
              <w:rPr>
                <w:rFonts w:cs="Arial"/>
                <w:lang w:eastAsia="zh-CN"/>
              </w:rPr>
              <w:t>0</w:t>
            </w:r>
          </w:p>
        </w:tc>
        <w:tc>
          <w:tcPr>
            <w:tcW w:w="1160" w:type="dxa"/>
            <w:vMerge w:val="restart"/>
            <w:tcBorders>
              <w:top w:val="single" w:sz="4" w:space="0" w:color="auto"/>
              <w:left w:val="single" w:sz="4" w:space="0" w:color="auto"/>
              <w:right w:val="single" w:sz="4" w:space="0" w:color="auto"/>
            </w:tcBorders>
          </w:tcPr>
          <w:p w14:paraId="15A0E613"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595" w:type="dxa"/>
            <w:tcBorders>
              <w:top w:val="single" w:sz="4" w:space="0" w:color="auto"/>
              <w:left w:val="single" w:sz="4" w:space="0" w:color="auto"/>
              <w:bottom w:val="single" w:sz="4" w:space="0" w:color="auto"/>
              <w:right w:val="single" w:sz="4" w:space="0" w:color="auto"/>
            </w:tcBorders>
            <w:hideMark/>
          </w:tcPr>
          <w:p w14:paraId="58A71C53" w14:textId="77777777" w:rsidR="0045714D" w:rsidRPr="005647EB" w:rsidRDefault="0045714D" w:rsidP="002570E4">
            <w:pPr>
              <w:pStyle w:val="TAC"/>
              <w:keepNext w:val="0"/>
              <w:keepLines w:val="0"/>
              <w:rPr>
                <w:rFonts w:cs="Arial"/>
                <w:lang w:eastAsia="zh-CN"/>
              </w:rPr>
            </w:pPr>
            <w:r w:rsidRPr="005647EB">
              <w:rPr>
                <w:rFonts w:cs="Arial"/>
                <w:lang w:eastAsia="ja-JP"/>
              </w:rPr>
              <w:t>≤0.</w:t>
            </w:r>
            <w:r w:rsidRPr="005647EB">
              <w:rPr>
                <w:rFonts w:cs="Arial"/>
                <w:lang w:eastAsia="zh-CN"/>
              </w:rPr>
              <w:t>16</w:t>
            </w:r>
          </w:p>
        </w:tc>
        <w:tc>
          <w:tcPr>
            <w:tcW w:w="2486" w:type="dxa"/>
            <w:tcBorders>
              <w:top w:val="single" w:sz="4" w:space="0" w:color="auto"/>
              <w:left w:val="single" w:sz="4" w:space="0" w:color="auto"/>
              <w:bottom w:val="single" w:sz="4" w:space="0" w:color="auto"/>
              <w:right w:val="single" w:sz="4" w:space="0" w:color="auto"/>
            </w:tcBorders>
            <w:hideMark/>
          </w:tcPr>
          <w:p w14:paraId="1DF6898D" w14:textId="74F40260" w:rsidR="0045714D" w:rsidRPr="005647EB" w:rsidRDefault="0045714D" w:rsidP="002570E4">
            <w:pPr>
              <w:pStyle w:val="TAC"/>
              <w:keepNext w:val="0"/>
              <w:keepLines w:val="0"/>
              <w:rPr>
                <w:rFonts w:cs="Arial"/>
                <w:lang w:eastAsia="zh-CN"/>
              </w:rPr>
            </w:pPr>
            <w:r w:rsidRPr="005647EB">
              <w:rPr>
                <w:rFonts w:cs="Arial"/>
                <w:lang w:eastAsia="zh-CN"/>
              </w:rPr>
              <w:t>0.8</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lang w:eastAsia="ja-JP"/>
              </w:rPr>
              <w:t xml:space="preserve"> </w:t>
            </w:r>
            <w:r w:rsidRPr="005647EB">
              <w:rPr>
                <w:rFonts w:cs="Arial"/>
                <w:lang w:eastAsia="ja-JP"/>
              </w:rPr>
              <w:t>(Note1)</w:t>
            </w:r>
          </w:p>
        </w:tc>
      </w:tr>
      <w:tr w:rsidR="0045714D" w:rsidRPr="005647EB" w14:paraId="118C8A2D" w14:textId="77777777" w:rsidTr="002570E4">
        <w:trPr>
          <w:cantSplit/>
          <w:jc w:val="center"/>
        </w:trPr>
        <w:tc>
          <w:tcPr>
            <w:tcW w:w="2738" w:type="dxa"/>
            <w:vMerge/>
            <w:tcBorders>
              <w:left w:val="single" w:sz="4" w:space="0" w:color="auto"/>
              <w:right w:val="single" w:sz="4" w:space="0" w:color="auto"/>
            </w:tcBorders>
          </w:tcPr>
          <w:p w14:paraId="3DBFACC4" w14:textId="77777777" w:rsidR="0045714D" w:rsidRPr="005647EB" w:rsidRDefault="0045714D" w:rsidP="002570E4">
            <w:pPr>
              <w:pStyle w:val="TAC"/>
              <w:keepNext w:val="0"/>
              <w:keepLines w:val="0"/>
              <w:rPr>
                <w:rFonts w:cs="Arial"/>
                <w:lang w:eastAsia="ja-JP"/>
              </w:rPr>
            </w:pPr>
          </w:p>
        </w:tc>
        <w:tc>
          <w:tcPr>
            <w:tcW w:w="1788" w:type="dxa"/>
            <w:vMerge/>
            <w:tcBorders>
              <w:left w:val="single" w:sz="4" w:space="0" w:color="auto"/>
              <w:right w:val="single" w:sz="4" w:space="0" w:color="auto"/>
            </w:tcBorders>
          </w:tcPr>
          <w:p w14:paraId="7D53BE7B" w14:textId="77777777" w:rsidR="0045714D" w:rsidRPr="005647EB" w:rsidRDefault="0045714D" w:rsidP="002570E4">
            <w:pPr>
              <w:pStyle w:val="TAC"/>
              <w:keepNext w:val="0"/>
              <w:keepLines w:val="0"/>
              <w:rPr>
                <w:rFonts w:cs="Arial"/>
                <w:lang w:eastAsia="ja-JP"/>
              </w:rPr>
            </w:pPr>
          </w:p>
        </w:tc>
        <w:tc>
          <w:tcPr>
            <w:tcW w:w="1160" w:type="dxa"/>
            <w:vMerge/>
            <w:tcBorders>
              <w:left w:val="single" w:sz="4" w:space="0" w:color="auto"/>
              <w:bottom w:val="single" w:sz="4" w:space="0" w:color="auto"/>
              <w:right w:val="single" w:sz="4" w:space="0" w:color="auto"/>
            </w:tcBorders>
          </w:tcPr>
          <w:p w14:paraId="10BF6860" w14:textId="77777777" w:rsidR="0045714D" w:rsidRPr="005647EB" w:rsidRDefault="0045714D" w:rsidP="002570E4">
            <w:pPr>
              <w:pStyle w:val="TAC"/>
              <w:keepNext w:val="0"/>
              <w:keepLines w:val="0"/>
              <w:rPr>
                <w:rFonts w:cs="Arial"/>
                <w:lang w:eastAsia="ja-JP"/>
              </w:rPr>
            </w:pPr>
          </w:p>
        </w:tc>
        <w:tc>
          <w:tcPr>
            <w:tcW w:w="1595" w:type="dxa"/>
            <w:tcBorders>
              <w:top w:val="single" w:sz="4" w:space="0" w:color="auto"/>
              <w:left w:val="single" w:sz="4" w:space="0" w:color="auto"/>
              <w:bottom w:val="single" w:sz="4" w:space="0" w:color="auto"/>
              <w:right w:val="single" w:sz="4" w:space="0" w:color="auto"/>
            </w:tcBorders>
            <w:hideMark/>
          </w:tcPr>
          <w:p w14:paraId="1A13EFBD" w14:textId="77777777" w:rsidR="0045714D" w:rsidRPr="005647EB" w:rsidRDefault="0045714D" w:rsidP="002570E4">
            <w:pPr>
              <w:pStyle w:val="TAC"/>
              <w:keepNext w:val="0"/>
              <w:keepLines w:val="0"/>
              <w:rPr>
                <w:rFonts w:cs="Arial"/>
                <w:snapToGrid w:val="0"/>
                <w:lang w:eastAsia="ja-JP"/>
              </w:rPr>
            </w:pPr>
            <w:r w:rsidRPr="005647EB">
              <w:rPr>
                <w:rFonts w:cs="Arial"/>
                <w:lang w:eastAsia="zh-CN"/>
              </w:rPr>
              <w:t>0.16</w:t>
            </w:r>
            <w:r w:rsidRPr="005647EB">
              <w:rPr>
                <w:rFonts w:cs="Arial"/>
                <w:lang w:eastAsia="ja-JP"/>
              </w:rPr>
              <w:t>&lt;DRX-cycle≤2.56</w:t>
            </w:r>
          </w:p>
        </w:tc>
        <w:tc>
          <w:tcPr>
            <w:tcW w:w="2486" w:type="dxa"/>
            <w:tcBorders>
              <w:top w:val="single" w:sz="4" w:space="0" w:color="auto"/>
              <w:left w:val="single" w:sz="4" w:space="0" w:color="auto"/>
              <w:bottom w:val="single" w:sz="4" w:space="0" w:color="auto"/>
              <w:right w:val="single" w:sz="4" w:space="0" w:color="auto"/>
            </w:tcBorders>
            <w:hideMark/>
          </w:tcPr>
          <w:p w14:paraId="09E0D65E" w14:textId="1F2DF5F4" w:rsidR="0045714D" w:rsidRPr="005647EB" w:rsidRDefault="0045714D" w:rsidP="002570E4">
            <w:pPr>
              <w:pStyle w:val="TAC"/>
              <w:keepNext w:val="0"/>
              <w:keepLines w:val="0"/>
              <w:rPr>
                <w:rFonts w:cs="Arial"/>
                <w:snapToGrid w:val="0"/>
                <w:lang w:eastAsia="ja-JP"/>
              </w:rPr>
            </w:pPr>
            <w:r w:rsidRPr="005647EB">
              <w:rPr>
                <w:rFonts w:cs="Arial"/>
                <w:lang w:eastAsia="ja-JP"/>
              </w:rPr>
              <w:t>Note2(</w:t>
            </w:r>
            <w:r w:rsidRPr="005647EB">
              <w:rPr>
                <w:rFonts w:cs="Arial"/>
                <w:lang w:eastAsia="zh-CN"/>
              </w:rPr>
              <w:t>5</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lang w:eastAsia="ja-JP"/>
              </w:rPr>
              <w:t>)</w:t>
            </w:r>
          </w:p>
        </w:tc>
      </w:tr>
      <w:tr w:rsidR="0045714D" w:rsidRPr="005647EB" w14:paraId="5F9FCC1F" w14:textId="77777777" w:rsidTr="002570E4">
        <w:trPr>
          <w:cantSplit/>
          <w:jc w:val="center"/>
        </w:trPr>
        <w:tc>
          <w:tcPr>
            <w:tcW w:w="2738" w:type="dxa"/>
            <w:vMerge/>
            <w:tcBorders>
              <w:left w:val="single" w:sz="4" w:space="0" w:color="auto"/>
              <w:right w:val="single" w:sz="4" w:space="0" w:color="auto"/>
            </w:tcBorders>
          </w:tcPr>
          <w:p w14:paraId="579D9266" w14:textId="77777777" w:rsidR="0045714D" w:rsidRPr="005647EB" w:rsidRDefault="0045714D" w:rsidP="002570E4">
            <w:pPr>
              <w:pStyle w:val="TAC"/>
              <w:keepNext w:val="0"/>
              <w:keepLines w:val="0"/>
              <w:rPr>
                <w:rFonts w:cs="Arial"/>
                <w:lang w:eastAsia="zh-CN"/>
              </w:rPr>
            </w:pPr>
          </w:p>
        </w:tc>
        <w:tc>
          <w:tcPr>
            <w:tcW w:w="1788" w:type="dxa"/>
            <w:vMerge/>
            <w:tcBorders>
              <w:left w:val="single" w:sz="4" w:space="0" w:color="auto"/>
              <w:right w:val="single" w:sz="4" w:space="0" w:color="auto"/>
            </w:tcBorders>
          </w:tcPr>
          <w:p w14:paraId="530639C8" w14:textId="77777777" w:rsidR="0045714D" w:rsidRPr="005647EB" w:rsidRDefault="0045714D" w:rsidP="002570E4">
            <w:pPr>
              <w:pStyle w:val="TAC"/>
              <w:keepNext w:val="0"/>
              <w:keepLines w:val="0"/>
              <w:rPr>
                <w:rFonts w:cs="Arial"/>
                <w:lang w:eastAsia="zh-CN"/>
              </w:rPr>
            </w:pPr>
          </w:p>
        </w:tc>
        <w:tc>
          <w:tcPr>
            <w:tcW w:w="1160" w:type="dxa"/>
            <w:vMerge w:val="restart"/>
            <w:tcBorders>
              <w:top w:val="single" w:sz="4" w:space="0" w:color="auto"/>
              <w:left w:val="single" w:sz="4" w:space="0" w:color="auto"/>
              <w:right w:val="single" w:sz="4" w:space="0" w:color="auto"/>
            </w:tcBorders>
          </w:tcPr>
          <w:p w14:paraId="30E3889F"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1595" w:type="dxa"/>
            <w:tcBorders>
              <w:top w:val="single" w:sz="4" w:space="0" w:color="auto"/>
              <w:left w:val="single" w:sz="4" w:space="0" w:color="auto"/>
              <w:bottom w:val="single" w:sz="4" w:space="0" w:color="auto"/>
              <w:right w:val="single" w:sz="4" w:space="0" w:color="auto"/>
            </w:tcBorders>
            <w:hideMark/>
          </w:tcPr>
          <w:p w14:paraId="23FD02DF" w14:textId="77777777" w:rsidR="0045714D" w:rsidRPr="005647EB" w:rsidRDefault="0045714D" w:rsidP="002570E4">
            <w:pPr>
              <w:pStyle w:val="TAC"/>
              <w:keepNext w:val="0"/>
              <w:keepLines w:val="0"/>
              <w:rPr>
                <w:rFonts w:cs="Arial"/>
                <w:lang w:eastAsia="zh-CN"/>
              </w:rPr>
            </w:pPr>
            <w:r w:rsidRPr="005647EB">
              <w:rPr>
                <w:rFonts w:cs="Arial"/>
                <w:lang w:eastAsia="ja-JP"/>
              </w:rPr>
              <w:t>≤0.</w:t>
            </w:r>
            <w:r w:rsidRPr="005647EB">
              <w:rPr>
                <w:rFonts w:cs="Arial"/>
                <w:lang w:eastAsia="zh-CN"/>
              </w:rPr>
              <w:t>32</w:t>
            </w:r>
          </w:p>
        </w:tc>
        <w:tc>
          <w:tcPr>
            <w:tcW w:w="2486" w:type="dxa"/>
            <w:tcBorders>
              <w:top w:val="single" w:sz="4" w:space="0" w:color="auto"/>
              <w:left w:val="single" w:sz="4" w:space="0" w:color="auto"/>
              <w:bottom w:val="single" w:sz="4" w:space="0" w:color="auto"/>
              <w:right w:val="single" w:sz="4" w:space="0" w:color="auto"/>
            </w:tcBorders>
            <w:hideMark/>
          </w:tcPr>
          <w:p w14:paraId="3C63E6F3" w14:textId="443D7D0D" w:rsidR="0045714D" w:rsidRPr="005647EB" w:rsidRDefault="0045714D" w:rsidP="002570E4">
            <w:pPr>
              <w:pStyle w:val="TAC"/>
              <w:keepNext w:val="0"/>
              <w:keepLines w:val="0"/>
              <w:rPr>
                <w:rFonts w:cs="Arial"/>
                <w:lang w:eastAsia="zh-CN"/>
              </w:rPr>
            </w:pPr>
            <w:r w:rsidRPr="005647EB">
              <w:rPr>
                <w:rFonts w:cs="Arial"/>
                <w:lang w:eastAsia="zh-CN"/>
              </w:rPr>
              <w:t>1.6</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rFonts w:eastAsia="MS Mincho" w:cs="Arial"/>
                <w:lang w:eastAsia="ja-JP"/>
              </w:rPr>
              <w:t xml:space="preserve"> </w:t>
            </w:r>
            <w:r w:rsidR="002570E4" w:rsidRPr="005647EB">
              <w:rPr>
                <w:rFonts w:cs="Arial"/>
                <w:lang w:eastAsia="ja-JP"/>
              </w:rPr>
              <w:t xml:space="preserve"> </w:t>
            </w:r>
            <w:r w:rsidRPr="005647EB">
              <w:rPr>
                <w:rFonts w:cs="Arial"/>
                <w:lang w:eastAsia="ja-JP"/>
              </w:rPr>
              <w:t>(Note1)</w:t>
            </w:r>
          </w:p>
        </w:tc>
      </w:tr>
      <w:tr w:rsidR="0045714D" w:rsidRPr="005647EB" w14:paraId="7840E0D1" w14:textId="77777777" w:rsidTr="002570E4">
        <w:trPr>
          <w:cantSplit/>
          <w:jc w:val="center"/>
        </w:trPr>
        <w:tc>
          <w:tcPr>
            <w:tcW w:w="2738" w:type="dxa"/>
            <w:vMerge/>
            <w:tcBorders>
              <w:left w:val="single" w:sz="4" w:space="0" w:color="auto"/>
              <w:right w:val="single" w:sz="4" w:space="0" w:color="auto"/>
            </w:tcBorders>
          </w:tcPr>
          <w:p w14:paraId="1066A4EB" w14:textId="77777777" w:rsidR="0045714D" w:rsidRPr="005647EB" w:rsidRDefault="0045714D" w:rsidP="002570E4">
            <w:pPr>
              <w:pStyle w:val="TAC"/>
              <w:keepNext w:val="0"/>
              <w:keepLines w:val="0"/>
              <w:rPr>
                <w:rFonts w:cs="Arial"/>
                <w:lang w:eastAsia="ja-JP"/>
              </w:rPr>
            </w:pPr>
          </w:p>
        </w:tc>
        <w:tc>
          <w:tcPr>
            <w:tcW w:w="1788" w:type="dxa"/>
            <w:vMerge/>
            <w:tcBorders>
              <w:left w:val="single" w:sz="4" w:space="0" w:color="auto"/>
              <w:bottom w:val="single" w:sz="4" w:space="0" w:color="auto"/>
              <w:right w:val="single" w:sz="4" w:space="0" w:color="auto"/>
            </w:tcBorders>
          </w:tcPr>
          <w:p w14:paraId="4CD1952D" w14:textId="77777777" w:rsidR="0045714D" w:rsidRPr="005647EB" w:rsidRDefault="0045714D" w:rsidP="002570E4">
            <w:pPr>
              <w:pStyle w:val="TAC"/>
              <w:keepNext w:val="0"/>
              <w:keepLines w:val="0"/>
              <w:rPr>
                <w:rFonts w:cs="Arial"/>
                <w:lang w:eastAsia="ja-JP"/>
              </w:rPr>
            </w:pPr>
          </w:p>
        </w:tc>
        <w:tc>
          <w:tcPr>
            <w:tcW w:w="1160" w:type="dxa"/>
            <w:vMerge/>
            <w:tcBorders>
              <w:left w:val="single" w:sz="4" w:space="0" w:color="auto"/>
              <w:bottom w:val="single" w:sz="4" w:space="0" w:color="auto"/>
              <w:right w:val="single" w:sz="4" w:space="0" w:color="auto"/>
            </w:tcBorders>
          </w:tcPr>
          <w:p w14:paraId="1F54B5F8" w14:textId="77777777" w:rsidR="0045714D" w:rsidRPr="005647EB" w:rsidRDefault="0045714D" w:rsidP="002570E4">
            <w:pPr>
              <w:pStyle w:val="TAC"/>
              <w:keepNext w:val="0"/>
              <w:keepLines w:val="0"/>
              <w:rPr>
                <w:rFonts w:cs="Arial"/>
                <w:lang w:eastAsia="ja-JP"/>
              </w:rPr>
            </w:pPr>
          </w:p>
        </w:tc>
        <w:tc>
          <w:tcPr>
            <w:tcW w:w="1595" w:type="dxa"/>
            <w:tcBorders>
              <w:top w:val="single" w:sz="4" w:space="0" w:color="auto"/>
              <w:left w:val="single" w:sz="4" w:space="0" w:color="auto"/>
              <w:bottom w:val="single" w:sz="4" w:space="0" w:color="auto"/>
              <w:right w:val="single" w:sz="4" w:space="0" w:color="auto"/>
            </w:tcBorders>
            <w:hideMark/>
          </w:tcPr>
          <w:p w14:paraId="0FD59DAC" w14:textId="77777777" w:rsidR="0045714D" w:rsidRPr="005647EB" w:rsidRDefault="0045714D" w:rsidP="002570E4">
            <w:pPr>
              <w:pStyle w:val="TAC"/>
              <w:keepNext w:val="0"/>
              <w:keepLines w:val="0"/>
              <w:rPr>
                <w:rFonts w:cs="Arial"/>
                <w:snapToGrid w:val="0"/>
                <w:lang w:eastAsia="ja-JP"/>
              </w:rPr>
            </w:pPr>
            <w:r w:rsidRPr="005647EB">
              <w:rPr>
                <w:rFonts w:cs="Arial"/>
                <w:lang w:eastAsia="zh-CN"/>
              </w:rPr>
              <w:t>0.32</w:t>
            </w:r>
            <w:r w:rsidRPr="005647EB">
              <w:rPr>
                <w:rFonts w:cs="Arial"/>
                <w:lang w:eastAsia="ja-JP"/>
              </w:rPr>
              <w:t>&lt;DRX-cycle≤2.56</w:t>
            </w:r>
          </w:p>
        </w:tc>
        <w:tc>
          <w:tcPr>
            <w:tcW w:w="2486" w:type="dxa"/>
            <w:tcBorders>
              <w:top w:val="single" w:sz="4" w:space="0" w:color="auto"/>
              <w:left w:val="single" w:sz="4" w:space="0" w:color="auto"/>
              <w:bottom w:val="single" w:sz="4" w:space="0" w:color="auto"/>
              <w:right w:val="single" w:sz="4" w:space="0" w:color="auto"/>
            </w:tcBorders>
            <w:hideMark/>
          </w:tcPr>
          <w:p w14:paraId="110E9A44" w14:textId="52D1469F" w:rsidR="0045714D" w:rsidRPr="005647EB" w:rsidRDefault="0045714D" w:rsidP="002570E4">
            <w:pPr>
              <w:pStyle w:val="TAC"/>
              <w:keepNext w:val="0"/>
              <w:keepLines w:val="0"/>
              <w:rPr>
                <w:rFonts w:cs="Arial"/>
                <w:snapToGrid w:val="0"/>
                <w:lang w:eastAsia="ja-JP"/>
              </w:rPr>
            </w:pPr>
            <w:r w:rsidRPr="005647EB">
              <w:rPr>
                <w:rFonts w:cs="Arial"/>
                <w:lang w:eastAsia="ja-JP"/>
              </w:rPr>
              <w:t>Note2(</w:t>
            </w:r>
            <w:r w:rsidRPr="005647EB">
              <w:rPr>
                <w:rFonts w:cs="Arial"/>
                <w:lang w:eastAsia="zh-CN"/>
              </w:rPr>
              <w:t>5</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Pr="005647EB">
              <w:rPr>
                <w:rFonts w:cs="Arial"/>
                <w:lang w:eastAsia="ja-JP"/>
              </w:rPr>
              <w:t>)</w:t>
            </w:r>
          </w:p>
        </w:tc>
      </w:tr>
      <w:tr w:rsidR="0045714D" w:rsidRPr="005647EB" w14:paraId="3D28A2C4" w14:textId="77777777" w:rsidTr="002570E4">
        <w:trPr>
          <w:cantSplit/>
          <w:jc w:val="center"/>
        </w:trPr>
        <w:tc>
          <w:tcPr>
            <w:tcW w:w="2738" w:type="dxa"/>
            <w:vMerge/>
            <w:tcBorders>
              <w:left w:val="single" w:sz="4" w:space="0" w:color="auto"/>
              <w:right w:val="single" w:sz="4" w:space="0" w:color="auto"/>
            </w:tcBorders>
          </w:tcPr>
          <w:p w14:paraId="6BFDA204" w14:textId="77777777" w:rsidR="0045714D" w:rsidRPr="005647EB" w:rsidRDefault="0045714D" w:rsidP="002570E4">
            <w:pPr>
              <w:pStyle w:val="TAC"/>
              <w:keepNext w:val="0"/>
              <w:keepLines w:val="0"/>
              <w:rPr>
                <w:rFonts w:cs="Arial"/>
                <w:lang w:eastAsia="zh-CN"/>
              </w:rPr>
            </w:pPr>
          </w:p>
        </w:tc>
        <w:tc>
          <w:tcPr>
            <w:tcW w:w="1788" w:type="dxa"/>
            <w:vMerge w:val="restart"/>
            <w:tcBorders>
              <w:top w:val="single" w:sz="4" w:space="0" w:color="auto"/>
              <w:left w:val="single" w:sz="4" w:space="0" w:color="auto"/>
              <w:right w:val="single" w:sz="4" w:space="0" w:color="auto"/>
            </w:tcBorders>
          </w:tcPr>
          <w:p w14:paraId="7C3D6976"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160" w:type="dxa"/>
            <w:vMerge w:val="restart"/>
            <w:tcBorders>
              <w:top w:val="single" w:sz="4" w:space="0" w:color="auto"/>
              <w:left w:val="single" w:sz="4" w:space="0" w:color="auto"/>
              <w:right w:val="single" w:sz="4" w:space="0" w:color="auto"/>
            </w:tcBorders>
          </w:tcPr>
          <w:p w14:paraId="5B03D75D"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595" w:type="dxa"/>
            <w:tcBorders>
              <w:top w:val="single" w:sz="4" w:space="0" w:color="auto"/>
              <w:left w:val="single" w:sz="4" w:space="0" w:color="auto"/>
              <w:bottom w:val="single" w:sz="4" w:space="0" w:color="auto"/>
              <w:right w:val="single" w:sz="4" w:space="0" w:color="auto"/>
            </w:tcBorders>
            <w:hideMark/>
          </w:tcPr>
          <w:p w14:paraId="3D6A0299" w14:textId="77777777" w:rsidR="0045714D" w:rsidRPr="005647EB" w:rsidRDefault="0045714D" w:rsidP="002570E4">
            <w:pPr>
              <w:pStyle w:val="TAC"/>
              <w:keepNext w:val="0"/>
              <w:keepLines w:val="0"/>
              <w:rPr>
                <w:rFonts w:cs="Arial"/>
                <w:lang w:eastAsia="zh-CN"/>
              </w:rPr>
            </w:pPr>
            <w:r w:rsidRPr="005647EB">
              <w:rPr>
                <w:rFonts w:cs="Arial"/>
                <w:lang w:eastAsia="ja-JP"/>
              </w:rPr>
              <w:t>≤0.</w:t>
            </w:r>
            <w:r w:rsidRPr="005647EB">
              <w:rPr>
                <w:rFonts w:cs="Arial"/>
                <w:lang w:eastAsia="zh-CN"/>
              </w:rPr>
              <w:t>32</w:t>
            </w:r>
          </w:p>
        </w:tc>
        <w:tc>
          <w:tcPr>
            <w:tcW w:w="2486" w:type="dxa"/>
            <w:tcBorders>
              <w:top w:val="single" w:sz="4" w:space="0" w:color="auto"/>
              <w:left w:val="single" w:sz="4" w:space="0" w:color="auto"/>
              <w:bottom w:val="single" w:sz="4" w:space="0" w:color="auto"/>
              <w:right w:val="single" w:sz="4" w:space="0" w:color="auto"/>
            </w:tcBorders>
            <w:hideMark/>
          </w:tcPr>
          <w:p w14:paraId="26F26C11" w14:textId="32FA119B" w:rsidR="0045714D" w:rsidRPr="005647EB" w:rsidRDefault="0045714D" w:rsidP="002570E4">
            <w:pPr>
              <w:pStyle w:val="TAC"/>
              <w:keepNext w:val="0"/>
              <w:keepLines w:val="0"/>
              <w:rPr>
                <w:rFonts w:cs="Arial"/>
                <w:lang w:eastAsia="zh-CN"/>
              </w:rPr>
            </w:pPr>
            <w:r w:rsidRPr="005647EB">
              <w:rPr>
                <w:rFonts w:cs="Arial"/>
                <w:lang w:eastAsia="zh-CN"/>
              </w:rPr>
              <w:t>[1.6</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lang w:eastAsia="zh-CN"/>
              </w:rPr>
              <w:t>]</w:t>
            </w:r>
            <w:r w:rsidR="002570E4" w:rsidRPr="005647EB">
              <w:rPr>
                <w:rFonts w:cs="Arial"/>
                <w:lang w:eastAsia="ja-JP"/>
              </w:rPr>
              <w:t xml:space="preserve"> </w:t>
            </w:r>
            <w:r w:rsidRPr="005647EB">
              <w:rPr>
                <w:rFonts w:cs="Arial"/>
                <w:lang w:eastAsia="ja-JP"/>
              </w:rPr>
              <w:t>(Note1)</w:t>
            </w:r>
          </w:p>
        </w:tc>
      </w:tr>
      <w:tr w:rsidR="0045714D" w:rsidRPr="005647EB" w14:paraId="53519C2E" w14:textId="77777777" w:rsidTr="002570E4">
        <w:trPr>
          <w:cantSplit/>
          <w:jc w:val="center"/>
        </w:trPr>
        <w:tc>
          <w:tcPr>
            <w:tcW w:w="2738" w:type="dxa"/>
            <w:vMerge/>
            <w:tcBorders>
              <w:left w:val="single" w:sz="4" w:space="0" w:color="auto"/>
              <w:right w:val="single" w:sz="4" w:space="0" w:color="auto"/>
            </w:tcBorders>
          </w:tcPr>
          <w:p w14:paraId="5AF903D5" w14:textId="77777777" w:rsidR="0045714D" w:rsidRPr="005647EB" w:rsidRDefault="0045714D" w:rsidP="002570E4">
            <w:pPr>
              <w:pStyle w:val="TAC"/>
              <w:keepNext w:val="0"/>
              <w:keepLines w:val="0"/>
              <w:rPr>
                <w:rFonts w:cs="Arial"/>
                <w:lang w:eastAsia="ja-JP"/>
              </w:rPr>
            </w:pPr>
          </w:p>
        </w:tc>
        <w:tc>
          <w:tcPr>
            <w:tcW w:w="1788" w:type="dxa"/>
            <w:vMerge/>
            <w:tcBorders>
              <w:left w:val="single" w:sz="4" w:space="0" w:color="auto"/>
              <w:right w:val="single" w:sz="4" w:space="0" w:color="auto"/>
            </w:tcBorders>
          </w:tcPr>
          <w:p w14:paraId="1E14D8EC" w14:textId="77777777" w:rsidR="0045714D" w:rsidRPr="005647EB" w:rsidRDefault="0045714D" w:rsidP="002570E4">
            <w:pPr>
              <w:pStyle w:val="TAC"/>
              <w:keepNext w:val="0"/>
              <w:keepLines w:val="0"/>
              <w:rPr>
                <w:rFonts w:cs="Arial"/>
                <w:lang w:eastAsia="ja-JP"/>
              </w:rPr>
            </w:pPr>
          </w:p>
        </w:tc>
        <w:tc>
          <w:tcPr>
            <w:tcW w:w="1160" w:type="dxa"/>
            <w:vMerge/>
            <w:tcBorders>
              <w:left w:val="single" w:sz="4" w:space="0" w:color="auto"/>
              <w:bottom w:val="single" w:sz="4" w:space="0" w:color="auto"/>
              <w:right w:val="single" w:sz="4" w:space="0" w:color="auto"/>
            </w:tcBorders>
          </w:tcPr>
          <w:p w14:paraId="20D2A7B5" w14:textId="77777777" w:rsidR="0045714D" w:rsidRPr="005647EB" w:rsidRDefault="0045714D" w:rsidP="002570E4">
            <w:pPr>
              <w:pStyle w:val="TAC"/>
              <w:keepNext w:val="0"/>
              <w:keepLines w:val="0"/>
              <w:rPr>
                <w:rFonts w:cs="Arial"/>
                <w:lang w:eastAsia="ja-JP"/>
              </w:rPr>
            </w:pPr>
          </w:p>
        </w:tc>
        <w:tc>
          <w:tcPr>
            <w:tcW w:w="1595" w:type="dxa"/>
            <w:tcBorders>
              <w:top w:val="single" w:sz="4" w:space="0" w:color="auto"/>
              <w:left w:val="single" w:sz="4" w:space="0" w:color="auto"/>
              <w:bottom w:val="single" w:sz="4" w:space="0" w:color="auto"/>
              <w:right w:val="single" w:sz="4" w:space="0" w:color="auto"/>
            </w:tcBorders>
            <w:hideMark/>
          </w:tcPr>
          <w:p w14:paraId="4C7899A7" w14:textId="77777777" w:rsidR="0045714D" w:rsidRPr="005647EB" w:rsidRDefault="0045714D" w:rsidP="002570E4">
            <w:pPr>
              <w:pStyle w:val="TAC"/>
              <w:keepNext w:val="0"/>
              <w:keepLines w:val="0"/>
              <w:rPr>
                <w:rFonts w:cs="Arial"/>
                <w:snapToGrid w:val="0"/>
                <w:lang w:eastAsia="ja-JP"/>
              </w:rPr>
            </w:pPr>
            <w:r w:rsidRPr="005647EB">
              <w:rPr>
                <w:rFonts w:cs="Arial"/>
                <w:lang w:eastAsia="zh-CN"/>
              </w:rPr>
              <w:t>0.32</w:t>
            </w:r>
            <w:r w:rsidRPr="005647EB">
              <w:rPr>
                <w:rFonts w:cs="Arial"/>
                <w:lang w:eastAsia="ja-JP"/>
              </w:rPr>
              <w:t>&lt;DRX-cycle≤2.56</w:t>
            </w:r>
          </w:p>
        </w:tc>
        <w:tc>
          <w:tcPr>
            <w:tcW w:w="2486" w:type="dxa"/>
            <w:tcBorders>
              <w:top w:val="single" w:sz="4" w:space="0" w:color="auto"/>
              <w:left w:val="single" w:sz="4" w:space="0" w:color="auto"/>
              <w:bottom w:val="single" w:sz="4" w:space="0" w:color="auto"/>
              <w:right w:val="single" w:sz="4" w:space="0" w:color="auto"/>
            </w:tcBorders>
            <w:hideMark/>
          </w:tcPr>
          <w:p w14:paraId="49AB7FC6" w14:textId="35403570" w:rsidR="0045714D" w:rsidRPr="005647EB" w:rsidRDefault="0045714D" w:rsidP="002570E4">
            <w:pPr>
              <w:pStyle w:val="TAC"/>
              <w:keepNext w:val="0"/>
              <w:keepLines w:val="0"/>
              <w:rPr>
                <w:rFonts w:cs="Arial"/>
                <w:snapToGrid w:val="0"/>
                <w:lang w:eastAsia="ja-JP"/>
              </w:rPr>
            </w:pPr>
            <w:r w:rsidRPr="005647EB">
              <w:rPr>
                <w:rFonts w:cs="Arial"/>
                <w:lang w:eastAsia="ja-JP"/>
              </w:rPr>
              <w:t>Note2(</w:t>
            </w:r>
            <w:r w:rsidRPr="005647EB">
              <w:rPr>
                <w:rFonts w:cs="Arial"/>
                <w:lang w:eastAsia="zh-CN"/>
              </w:rPr>
              <w:t>5</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lang w:eastAsia="ja-JP"/>
              </w:rPr>
              <w:t>)</w:t>
            </w:r>
          </w:p>
        </w:tc>
      </w:tr>
      <w:tr w:rsidR="0045714D" w:rsidRPr="005647EB" w14:paraId="7E3D137F" w14:textId="77777777" w:rsidTr="002570E4">
        <w:trPr>
          <w:cantSplit/>
          <w:jc w:val="center"/>
        </w:trPr>
        <w:tc>
          <w:tcPr>
            <w:tcW w:w="2738" w:type="dxa"/>
            <w:vMerge/>
            <w:tcBorders>
              <w:left w:val="single" w:sz="4" w:space="0" w:color="auto"/>
              <w:right w:val="single" w:sz="4" w:space="0" w:color="auto"/>
            </w:tcBorders>
          </w:tcPr>
          <w:p w14:paraId="7CE174F6" w14:textId="77777777" w:rsidR="0045714D" w:rsidRPr="005647EB" w:rsidRDefault="0045714D" w:rsidP="002570E4">
            <w:pPr>
              <w:pStyle w:val="TAC"/>
              <w:keepNext w:val="0"/>
              <w:keepLines w:val="0"/>
              <w:rPr>
                <w:rFonts w:cs="Arial"/>
                <w:lang w:eastAsia="zh-CN"/>
              </w:rPr>
            </w:pPr>
          </w:p>
        </w:tc>
        <w:tc>
          <w:tcPr>
            <w:tcW w:w="1788" w:type="dxa"/>
            <w:vMerge/>
            <w:tcBorders>
              <w:left w:val="single" w:sz="4" w:space="0" w:color="auto"/>
              <w:right w:val="single" w:sz="4" w:space="0" w:color="auto"/>
            </w:tcBorders>
          </w:tcPr>
          <w:p w14:paraId="705102EA" w14:textId="77777777" w:rsidR="0045714D" w:rsidRPr="005647EB" w:rsidRDefault="0045714D" w:rsidP="002570E4">
            <w:pPr>
              <w:pStyle w:val="TAC"/>
              <w:keepNext w:val="0"/>
              <w:keepLines w:val="0"/>
              <w:rPr>
                <w:rFonts w:cs="Arial"/>
                <w:lang w:eastAsia="zh-CN"/>
              </w:rPr>
            </w:pPr>
          </w:p>
        </w:tc>
        <w:tc>
          <w:tcPr>
            <w:tcW w:w="1160" w:type="dxa"/>
            <w:vMerge w:val="restart"/>
            <w:tcBorders>
              <w:top w:val="single" w:sz="4" w:space="0" w:color="auto"/>
              <w:left w:val="single" w:sz="4" w:space="0" w:color="auto"/>
              <w:right w:val="single" w:sz="4" w:space="0" w:color="auto"/>
            </w:tcBorders>
          </w:tcPr>
          <w:p w14:paraId="6EE9CD75"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1595" w:type="dxa"/>
            <w:tcBorders>
              <w:top w:val="single" w:sz="4" w:space="0" w:color="auto"/>
              <w:left w:val="single" w:sz="4" w:space="0" w:color="auto"/>
              <w:bottom w:val="single" w:sz="4" w:space="0" w:color="auto"/>
              <w:right w:val="single" w:sz="4" w:space="0" w:color="auto"/>
            </w:tcBorders>
            <w:hideMark/>
          </w:tcPr>
          <w:p w14:paraId="1A7BE47D" w14:textId="77777777" w:rsidR="0045714D" w:rsidRPr="005647EB" w:rsidRDefault="0045714D" w:rsidP="002570E4">
            <w:pPr>
              <w:pStyle w:val="TAC"/>
              <w:keepNext w:val="0"/>
              <w:keepLines w:val="0"/>
              <w:rPr>
                <w:rFonts w:cs="Arial"/>
                <w:lang w:eastAsia="zh-CN"/>
              </w:rPr>
            </w:pPr>
            <w:r w:rsidRPr="005647EB">
              <w:rPr>
                <w:rFonts w:cs="Arial"/>
                <w:lang w:eastAsia="ja-JP"/>
              </w:rPr>
              <w:t>≤0.</w:t>
            </w:r>
            <w:r w:rsidRPr="005647EB">
              <w:rPr>
                <w:rFonts w:cs="Arial"/>
                <w:lang w:eastAsia="zh-CN"/>
              </w:rPr>
              <w:t>64</w:t>
            </w:r>
          </w:p>
        </w:tc>
        <w:tc>
          <w:tcPr>
            <w:tcW w:w="2486" w:type="dxa"/>
            <w:tcBorders>
              <w:top w:val="single" w:sz="4" w:space="0" w:color="auto"/>
              <w:left w:val="single" w:sz="4" w:space="0" w:color="auto"/>
              <w:bottom w:val="single" w:sz="4" w:space="0" w:color="auto"/>
              <w:right w:val="single" w:sz="4" w:space="0" w:color="auto"/>
            </w:tcBorders>
            <w:hideMark/>
          </w:tcPr>
          <w:p w14:paraId="1DF940F1" w14:textId="108771A5" w:rsidR="0045714D" w:rsidRPr="005647EB" w:rsidRDefault="0045714D" w:rsidP="002570E4">
            <w:pPr>
              <w:pStyle w:val="TAC"/>
              <w:keepNext w:val="0"/>
              <w:keepLines w:val="0"/>
              <w:rPr>
                <w:rFonts w:cs="Arial"/>
                <w:lang w:eastAsia="zh-CN"/>
              </w:rPr>
            </w:pPr>
            <w:r w:rsidRPr="005647EB">
              <w:rPr>
                <w:rFonts w:cs="Arial"/>
                <w:lang w:eastAsia="zh-CN"/>
              </w:rPr>
              <w:t>[3.2</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Pr="005647EB">
              <w:rPr>
                <w:rFonts w:cs="Arial"/>
                <w:lang w:eastAsia="zh-CN"/>
              </w:rPr>
              <w:t>]</w:t>
            </w:r>
            <w:r w:rsidR="002570E4" w:rsidRPr="005647EB">
              <w:rPr>
                <w:rFonts w:eastAsia="MS Mincho" w:cs="Arial"/>
                <w:lang w:eastAsia="ja-JP"/>
              </w:rPr>
              <w:t xml:space="preserve"> </w:t>
            </w:r>
            <w:r w:rsidRPr="005647EB">
              <w:rPr>
                <w:rFonts w:cs="Arial"/>
                <w:lang w:eastAsia="ja-JP"/>
              </w:rPr>
              <w:t>(Note1)</w:t>
            </w:r>
          </w:p>
        </w:tc>
      </w:tr>
      <w:tr w:rsidR="0045714D" w:rsidRPr="005647EB" w14:paraId="6E8FFE65" w14:textId="77777777" w:rsidTr="002570E4">
        <w:trPr>
          <w:cantSplit/>
          <w:jc w:val="center"/>
        </w:trPr>
        <w:tc>
          <w:tcPr>
            <w:tcW w:w="2738" w:type="dxa"/>
            <w:vMerge/>
            <w:tcBorders>
              <w:left w:val="single" w:sz="4" w:space="0" w:color="auto"/>
              <w:bottom w:val="single" w:sz="4" w:space="0" w:color="auto"/>
              <w:right w:val="single" w:sz="4" w:space="0" w:color="auto"/>
            </w:tcBorders>
          </w:tcPr>
          <w:p w14:paraId="0821E6F3" w14:textId="77777777" w:rsidR="0045714D" w:rsidRPr="005647EB" w:rsidRDefault="0045714D" w:rsidP="002570E4">
            <w:pPr>
              <w:pStyle w:val="TAC"/>
              <w:keepNext w:val="0"/>
              <w:keepLines w:val="0"/>
              <w:rPr>
                <w:rFonts w:cs="Arial"/>
                <w:lang w:eastAsia="ja-JP"/>
              </w:rPr>
            </w:pPr>
          </w:p>
        </w:tc>
        <w:tc>
          <w:tcPr>
            <w:tcW w:w="1788" w:type="dxa"/>
            <w:vMerge/>
            <w:tcBorders>
              <w:left w:val="single" w:sz="4" w:space="0" w:color="auto"/>
              <w:bottom w:val="single" w:sz="4" w:space="0" w:color="auto"/>
              <w:right w:val="single" w:sz="4" w:space="0" w:color="auto"/>
            </w:tcBorders>
          </w:tcPr>
          <w:p w14:paraId="17A5BCD7" w14:textId="77777777" w:rsidR="0045714D" w:rsidRPr="005647EB" w:rsidRDefault="0045714D" w:rsidP="002570E4">
            <w:pPr>
              <w:pStyle w:val="TAC"/>
              <w:keepNext w:val="0"/>
              <w:keepLines w:val="0"/>
              <w:rPr>
                <w:rFonts w:cs="Arial"/>
                <w:lang w:eastAsia="ja-JP"/>
              </w:rPr>
            </w:pPr>
          </w:p>
        </w:tc>
        <w:tc>
          <w:tcPr>
            <w:tcW w:w="1160" w:type="dxa"/>
            <w:vMerge/>
            <w:tcBorders>
              <w:left w:val="single" w:sz="4" w:space="0" w:color="auto"/>
              <w:bottom w:val="single" w:sz="4" w:space="0" w:color="auto"/>
              <w:right w:val="single" w:sz="4" w:space="0" w:color="auto"/>
            </w:tcBorders>
          </w:tcPr>
          <w:p w14:paraId="4C4A3F4C" w14:textId="77777777" w:rsidR="0045714D" w:rsidRPr="005647EB" w:rsidRDefault="0045714D" w:rsidP="002570E4">
            <w:pPr>
              <w:pStyle w:val="TAC"/>
              <w:keepNext w:val="0"/>
              <w:keepLines w:val="0"/>
              <w:rPr>
                <w:rFonts w:cs="Arial"/>
                <w:lang w:eastAsia="ja-JP"/>
              </w:rPr>
            </w:pPr>
          </w:p>
        </w:tc>
        <w:tc>
          <w:tcPr>
            <w:tcW w:w="1595" w:type="dxa"/>
            <w:tcBorders>
              <w:top w:val="single" w:sz="4" w:space="0" w:color="auto"/>
              <w:left w:val="single" w:sz="4" w:space="0" w:color="auto"/>
              <w:bottom w:val="single" w:sz="4" w:space="0" w:color="auto"/>
              <w:right w:val="single" w:sz="4" w:space="0" w:color="auto"/>
            </w:tcBorders>
            <w:hideMark/>
          </w:tcPr>
          <w:p w14:paraId="576B337B" w14:textId="77777777" w:rsidR="0045714D" w:rsidRPr="005647EB" w:rsidRDefault="0045714D" w:rsidP="002570E4">
            <w:pPr>
              <w:pStyle w:val="TAC"/>
              <w:keepNext w:val="0"/>
              <w:keepLines w:val="0"/>
              <w:rPr>
                <w:rFonts w:cs="Arial"/>
                <w:snapToGrid w:val="0"/>
                <w:lang w:eastAsia="ja-JP"/>
              </w:rPr>
            </w:pPr>
            <w:r w:rsidRPr="005647EB">
              <w:rPr>
                <w:rFonts w:cs="Arial"/>
                <w:lang w:eastAsia="zh-CN"/>
              </w:rPr>
              <w:t>0.64</w:t>
            </w:r>
            <w:r w:rsidRPr="005647EB">
              <w:rPr>
                <w:rFonts w:cs="Arial"/>
                <w:lang w:eastAsia="ja-JP"/>
              </w:rPr>
              <w:t>&lt;DRX-cycle≤2.56</w:t>
            </w:r>
          </w:p>
        </w:tc>
        <w:tc>
          <w:tcPr>
            <w:tcW w:w="2486" w:type="dxa"/>
            <w:tcBorders>
              <w:top w:val="single" w:sz="4" w:space="0" w:color="auto"/>
              <w:left w:val="single" w:sz="4" w:space="0" w:color="auto"/>
              <w:bottom w:val="single" w:sz="4" w:space="0" w:color="auto"/>
              <w:right w:val="single" w:sz="4" w:space="0" w:color="auto"/>
            </w:tcBorders>
            <w:hideMark/>
          </w:tcPr>
          <w:p w14:paraId="46A2CC9A" w14:textId="7E20E3C8" w:rsidR="0045714D" w:rsidRPr="005647EB" w:rsidRDefault="0045714D" w:rsidP="002570E4">
            <w:pPr>
              <w:pStyle w:val="TAC"/>
              <w:keepNext w:val="0"/>
              <w:keepLines w:val="0"/>
              <w:rPr>
                <w:rFonts w:cs="Arial"/>
                <w:snapToGrid w:val="0"/>
                <w:lang w:eastAsia="ja-JP"/>
              </w:rPr>
            </w:pPr>
            <w:r w:rsidRPr="005647EB">
              <w:rPr>
                <w:rFonts w:cs="Arial"/>
                <w:lang w:eastAsia="ja-JP"/>
              </w:rPr>
              <w:t>Note2(</w:t>
            </w:r>
            <w:r w:rsidRPr="005647EB">
              <w:rPr>
                <w:rFonts w:cs="Arial"/>
                <w:lang w:eastAsia="zh-CN"/>
              </w:rPr>
              <w:t>5</w:t>
            </w:r>
            <w:r w:rsidRPr="005647EB">
              <w:rPr>
                <w:rFonts w:cs="Arial"/>
                <w:lang w:eastAsia="ja-JP"/>
              </w:rPr>
              <w:t>)</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p>
        </w:tc>
      </w:tr>
      <w:tr w:rsidR="0045714D" w:rsidRPr="005647EB" w14:paraId="0E039573" w14:textId="77777777" w:rsidTr="002570E4">
        <w:trPr>
          <w:cantSplit/>
          <w:jc w:val="center"/>
        </w:trPr>
        <w:tc>
          <w:tcPr>
            <w:tcW w:w="9767" w:type="dxa"/>
            <w:gridSpan w:val="5"/>
            <w:tcBorders>
              <w:top w:val="single" w:sz="4" w:space="0" w:color="auto"/>
              <w:left w:val="single" w:sz="4" w:space="0" w:color="auto"/>
              <w:bottom w:val="single" w:sz="4" w:space="0" w:color="auto"/>
              <w:right w:val="single" w:sz="4" w:space="0" w:color="auto"/>
            </w:tcBorders>
          </w:tcPr>
          <w:p w14:paraId="251F495A" w14:textId="1707840B" w:rsidR="0045714D" w:rsidRPr="005647EB" w:rsidRDefault="002570E4" w:rsidP="002570E4">
            <w:pPr>
              <w:pStyle w:val="TAN"/>
              <w:keepNext w:val="0"/>
              <w:keepLines w:val="0"/>
              <w:rPr>
                <w:rFonts w:cs="Arial"/>
                <w:lang w:eastAsia="ja-JP"/>
              </w:rPr>
            </w:pPr>
            <w:r w:rsidRPr="005647EB">
              <w:rPr>
                <w:rFonts w:cs="Arial"/>
                <w:lang w:eastAsia="ja-JP"/>
              </w:rPr>
              <w:t>NOTE 1:</w:t>
            </w:r>
            <w:r w:rsidR="0045714D" w:rsidRPr="005647EB">
              <w:rPr>
                <w:rFonts w:cs="Arial"/>
                <w:lang w:eastAsia="ja-JP"/>
              </w:rPr>
              <w:tab/>
              <w:t>Number</w:t>
            </w:r>
            <w:r w:rsidRPr="005647EB">
              <w:rPr>
                <w:rFonts w:cs="Arial"/>
                <w:lang w:eastAsia="ja-JP"/>
              </w:rPr>
              <w:t xml:space="preserve"> </w:t>
            </w:r>
            <w:r w:rsidR="0045714D" w:rsidRPr="005647EB">
              <w:rPr>
                <w:rFonts w:cs="Arial"/>
                <w:lang w:eastAsia="ja-JP"/>
              </w:rPr>
              <w:t>of</w:t>
            </w:r>
            <w:r w:rsidRPr="005647EB">
              <w:rPr>
                <w:rFonts w:cs="Arial"/>
                <w:lang w:eastAsia="ja-JP"/>
              </w:rPr>
              <w:t xml:space="preserve"> </w:t>
            </w:r>
            <w:r w:rsidR="0045714D" w:rsidRPr="005647EB">
              <w:rPr>
                <w:rFonts w:cs="Arial"/>
                <w:lang w:eastAsia="ja-JP"/>
              </w:rPr>
              <w:t>DRX</w:t>
            </w:r>
            <w:r w:rsidRPr="005647EB">
              <w:rPr>
                <w:rFonts w:cs="Arial"/>
                <w:lang w:eastAsia="ja-JP"/>
              </w:rPr>
              <w:t xml:space="preserve"> </w:t>
            </w:r>
            <w:r w:rsidR="0045714D" w:rsidRPr="005647EB">
              <w:rPr>
                <w:rFonts w:cs="Arial"/>
                <w:lang w:eastAsia="ja-JP"/>
              </w:rPr>
              <w:t>cycle</w:t>
            </w:r>
            <w:r w:rsidRPr="005647EB">
              <w:rPr>
                <w:rFonts w:cs="Arial"/>
                <w:lang w:eastAsia="ja-JP"/>
              </w:rPr>
              <w:t xml:space="preserve"> </w:t>
            </w:r>
            <w:r w:rsidR="0045714D" w:rsidRPr="005647EB">
              <w:rPr>
                <w:rFonts w:cs="Arial"/>
                <w:lang w:eastAsia="ja-JP"/>
              </w:rPr>
              <w:t>depends</w:t>
            </w:r>
            <w:r w:rsidRPr="005647EB">
              <w:rPr>
                <w:rFonts w:cs="Arial"/>
                <w:lang w:eastAsia="ja-JP"/>
              </w:rPr>
              <w:t xml:space="preserve"> </w:t>
            </w:r>
            <w:r w:rsidR="0045714D" w:rsidRPr="005647EB">
              <w:rPr>
                <w:rFonts w:cs="Arial"/>
                <w:lang w:eastAsia="ja-JP"/>
              </w:rPr>
              <w:t>upon</w:t>
            </w:r>
            <w:r w:rsidRPr="005647EB">
              <w:rPr>
                <w:rFonts w:cs="Arial"/>
                <w:lang w:eastAsia="ja-JP"/>
              </w:rPr>
              <w:t xml:space="preserve"> </w:t>
            </w:r>
            <w:r w:rsidR="0045714D" w:rsidRPr="005647EB">
              <w:rPr>
                <w:rFonts w:cs="Arial"/>
                <w:lang w:eastAsia="ja-JP"/>
              </w:rPr>
              <w:t>the</w:t>
            </w:r>
            <w:r w:rsidRPr="005647EB">
              <w:rPr>
                <w:rFonts w:cs="Arial"/>
                <w:lang w:eastAsia="ja-JP"/>
              </w:rPr>
              <w:t xml:space="preserve"> </w:t>
            </w:r>
            <w:r w:rsidR="0045714D" w:rsidRPr="005647EB">
              <w:rPr>
                <w:rFonts w:cs="Arial"/>
                <w:lang w:eastAsia="ja-JP"/>
              </w:rPr>
              <w:t>DRX</w:t>
            </w:r>
            <w:r w:rsidRPr="005647EB">
              <w:rPr>
                <w:rFonts w:cs="Arial"/>
                <w:lang w:eastAsia="ja-JP"/>
              </w:rPr>
              <w:t xml:space="preserve"> </w:t>
            </w:r>
            <w:r w:rsidR="0045714D" w:rsidRPr="005647EB">
              <w:rPr>
                <w:rFonts w:cs="Arial"/>
                <w:lang w:eastAsia="ja-JP"/>
              </w:rPr>
              <w:t>cycle</w:t>
            </w:r>
            <w:r w:rsidRPr="005647EB">
              <w:rPr>
                <w:rFonts w:cs="Arial"/>
                <w:lang w:eastAsia="ja-JP"/>
              </w:rPr>
              <w:t xml:space="preserve"> </w:t>
            </w:r>
            <w:r w:rsidR="0045714D" w:rsidRPr="005647EB">
              <w:rPr>
                <w:rFonts w:cs="Arial"/>
                <w:lang w:eastAsia="ja-JP"/>
              </w:rPr>
              <w:t>in</w:t>
            </w:r>
            <w:r w:rsidRPr="005647EB">
              <w:rPr>
                <w:rFonts w:cs="Arial"/>
                <w:lang w:eastAsia="ja-JP"/>
              </w:rPr>
              <w:t xml:space="preserve"> </w:t>
            </w:r>
            <w:r w:rsidR="0045714D" w:rsidRPr="005647EB">
              <w:rPr>
                <w:rFonts w:cs="Arial"/>
                <w:lang w:eastAsia="ja-JP"/>
              </w:rPr>
              <w:t>use.</w:t>
            </w:r>
          </w:p>
          <w:p w14:paraId="3C4DC176" w14:textId="17A9624C" w:rsidR="0045714D" w:rsidRPr="005647EB" w:rsidRDefault="002570E4" w:rsidP="002570E4">
            <w:pPr>
              <w:pStyle w:val="TAN"/>
              <w:keepNext w:val="0"/>
              <w:keepLines w:val="0"/>
              <w:rPr>
                <w:rFonts w:cs="Arial"/>
                <w:lang w:eastAsia="ja-JP"/>
              </w:rPr>
            </w:pPr>
            <w:r w:rsidRPr="005647EB">
              <w:rPr>
                <w:rFonts w:cs="Arial"/>
                <w:lang w:eastAsia="ja-JP"/>
              </w:rPr>
              <w:t>NOTE 2:</w:t>
            </w:r>
            <w:r w:rsidR="0045714D" w:rsidRPr="005647EB">
              <w:rPr>
                <w:rFonts w:cs="Arial"/>
                <w:lang w:eastAsia="ja-JP"/>
              </w:rPr>
              <w:tab/>
              <w:t>Time</w:t>
            </w:r>
            <w:r w:rsidRPr="005647EB">
              <w:rPr>
                <w:rFonts w:cs="Arial"/>
                <w:lang w:eastAsia="ja-JP"/>
              </w:rPr>
              <w:t xml:space="preserve"> </w:t>
            </w:r>
            <w:r w:rsidR="0045714D" w:rsidRPr="005647EB">
              <w:rPr>
                <w:rFonts w:cs="Arial"/>
                <w:lang w:eastAsia="ja-JP"/>
              </w:rPr>
              <w:t>depends</w:t>
            </w:r>
            <w:r w:rsidRPr="005647EB">
              <w:rPr>
                <w:rFonts w:cs="Arial"/>
                <w:lang w:eastAsia="ja-JP"/>
              </w:rPr>
              <w:t xml:space="preserve"> </w:t>
            </w:r>
            <w:r w:rsidR="0045714D" w:rsidRPr="005647EB">
              <w:rPr>
                <w:rFonts w:cs="Arial"/>
                <w:lang w:eastAsia="ja-JP"/>
              </w:rPr>
              <w:t>upon</w:t>
            </w:r>
            <w:r w:rsidRPr="005647EB">
              <w:rPr>
                <w:rFonts w:cs="Arial"/>
                <w:lang w:eastAsia="ja-JP"/>
              </w:rPr>
              <w:t xml:space="preserve"> </w:t>
            </w:r>
            <w:r w:rsidR="0045714D" w:rsidRPr="005647EB">
              <w:rPr>
                <w:rFonts w:cs="Arial"/>
                <w:lang w:eastAsia="ja-JP"/>
              </w:rPr>
              <w:t>the</w:t>
            </w:r>
            <w:r w:rsidRPr="005647EB">
              <w:rPr>
                <w:rFonts w:cs="Arial"/>
                <w:lang w:eastAsia="ja-JP"/>
              </w:rPr>
              <w:t xml:space="preserve"> </w:t>
            </w:r>
            <w:r w:rsidR="0045714D" w:rsidRPr="005647EB">
              <w:rPr>
                <w:rFonts w:cs="Arial"/>
                <w:lang w:eastAsia="ja-JP"/>
              </w:rPr>
              <w:t>DRX</w:t>
            </w:r>
            <w:r w:rsidRPr="005647EB">
              <w:rPr>
                <w:rFonts w:cs="Arial"/>
                <w:lang w:eastAsia="ja-JP"/>
              </w:rPr>
              <w:t xml:space="preserve"> </w:t>
            </w:r>
            <w:r w:rsidR="0045714D" w:rsidRPr="005647EB">
              <w:rPr>
                <w:rFonts w:cs="Arial"/>
                <w:lang w:eastAsia="ja-JP"/>
              </w:rPr>
              <w:t>cycle</w:t>
            </w:r>
            <w:r w:rsidRPr="005647EB">
              <w:rPr>
                <w:rFonts w:cs="Arial"/>
                <w:lang w:eastAsia="ja-JP"/>
              </w:rPr>
              <w:t xml:space="preserve"> </w:t>
            </w:r>
            <w:r w:rsidR="0045714D" w:rsidRPr="005647EB">
              <w:rPr>
                <w:rFonts w:cs="Arial"/>
                <w:lang w:eastAsia="ja-JP"/>
              </w:rPr>
              <w:t>in</w:t>
            </w:r>
            <w:r w:rsidRPr="005647EB">
              <w:rPr>
                <w:rFonts w:cs="Arial"/>
                <w:lang w:eastAsia="ja-JP"/>
              </w:rPr>
              <w:t xml:space="preserve"> </w:t>
            </w:r>
            <w:r w:rsidR="0045714D" w:rsidRPr="005647EB">
              <w:rPr>
                <w:rFonts w:cs="Arial"/>
                <w:lang w:eastAsia="ja-JP"/>
              </w:rPr>
              <w:t>use.</w:t>
            </w:r>
          </w:p>
        </w:tc>
      </w:tr>
    </w:tbl>
    <w:p w14:paraId="3A891E7D" w14:textId="77777777" w:rsidR="0045714D" w:rsidRPr="005647EB" w:rsidRDefault="0045714D" w:rsidP="002570E4"/>
    <w:p w14:paraId="396386B7" w14:textId="77777777" w:rsidR="0045714D" w:rsidRPr="005647EB" w:rsidRDefault="0045714D" w:rsidP="002570E4">
      <w:pPr>
        <w:pStyle w:val="TH"/>
        <w:keepNext w:val="0"/>
        <w:keepLines w:val="0"/>
      </w:pPr>
      <w:r w:rsidRPr="005647EB">
        <w:rPr>
          <w:snapToGrid w:val="0"/>
        </w:rPr>
        <w:t>Table 8.</w:t>
      </w:r>
      <w:r w:rsidRPr="007B7A25">
        <w:rPr>
          <w:snapToGrid w:val="0"/>
          <w:highlight w:val="yellow"/>
        </w:rPr>
        <w:t>13.3.</w:t>
      </w:r>
      <w:r w:rsidRPr="005647EB">
        <w:rPr>
          <w:snapToGrid w:val="0"/>
        </w:rPr>
        <w:t xml:space="preserve">5.3.2-3: </w:t>
      </w:r>
      <w:r w:rsidRPr="005647EB">
        <w:t xml:space="preserve">Requirement to measure </w:t>
      </w:r>
      <w:r w:rsidRPr="005647EB">
        <w:rPr>
          <w:lang w:eastAsia="zh-CN"/>
        </w:rPr>
        <w:t>T</w:t>
      </w:r>
      <w:r w:rsidRPr="005647EB">
        <w:t>DD inter</w:t>
      </w:r>
      <w:r w:rsidRPr="005647EB">
        <w:rPr>
          <w:lang w:eastAsia="zh-CN"/>
        </w:rPr>
        <w:t xml:space="preserve"> </w:t>
      </w:r>
      <w:r w:rsidRPr="005647EB">
        <w:t>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12"/>
        <w:gridCol w:w="4252"/>
      </w:tblGrid>
      <w:tr w:rsidR="0045714D" w:rsidRPr="005647EB" w14:paraId="3BC492E0" w14:textId="77777777" w:rsidTr="00EC0475">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3A33E423" w14:textId="10942C12" w:rsidR="0045714D" w:rsidRPr="005647EB" w:rsidRDefault="0045714D"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252" w:type="dxa"/>
            <w:tcBorders>
              <w:top w:val="single" w:sz="4" w:space="0" w:color="auto"/>
              <w:left w:val="single" w:sz="4" w:space="0" w:color="auto"/>
              <w:bottom w:val="single" w:sz="4" w:space="0" w:color="auto"/>
              <w:right w:val="single" w:sz="4" w:space="0" w:color="auto"/>
            </w:tcBorders>
            <w:hideMark/>
          </w:tcPr>
          <w:p w14:paraId="73C3DB64" w14:textId="34243C8F"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45714D" w:rsidRPr="005647EB" w14:paraId="209B5305" w14:textId="77777777" w:rsidTr="00EC0475">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7F43657A" w14:textId="012D2677" w:rsidR="0045714D" w:rsidRPr="005647EB" w:rsidRDefault="0045714D" w:rsidP="002570E4">
            <w:pPr>
              <w:pStyle w:val="TAC"/>
              <w:keepNext w:val="0"/>
              <w:keepLines w:val="0"/>
              <w:rPr>
                <w:rFonts w:cs="Arial"/>
                <w:snapToGrid w:val="0"/>
              </w:rPr>
            </w:pPr>
            <w:r w:rsidRPr="005647EB">
              <w:rPr>
                <w:rFonts w:cs="Arial"/>
              </w:rPr>
              <w:t>2.56&lt;eDRX_CONN</w:t>
            </w:r>
            <w:r w:rsidR="002570E4" w:rsidRPr="005647EB">
              <w:rPr>
                <w:rFonts w:cs="Arial"/>
              </w:rPr>
              <w:t xml:space="preserve"> </w:t>
            </w:r>
            <w:r w:rsidRPr="005647EB">
              <w:rPr>
                <w:rFonts w:cs="Arial"/>
              </w:rPr>
              <w:t>cycle≤10.24</w:t>
            </w:r>
          </w:p>
        </w:tc>
        <w:tc>
          <w:tcPr>
            <w:tcW w:w="4252" w:type="dxa"/>
            <w:tcBorders>
              <w:top w:val="single" w:sz="4" w:space="0" w:color="auto"/>
              <w:left w:val="single" w:sz="4" w:space="0" w:color="auto"/>
              <w:bottom w:val="single" w:sz="4" w:space="0" w:color="auto"/>
              <w:right w:val="single" w:sz="4" w:space="0" w:color="auto"/>
            </w:tcBorders>
            <w:hideMark/>
          </w:tcPr>
          <w:p w14:paraId="5798EBCF" w14:textId="6F949CAD"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rPr>
              <w:t>)</w:t>
            </w:r>
          </w:p>
        </w:tc>
      </w:tr>
      <w:tr w:rsidR="0045714D" w:rsidRPr="005647EB" w14:paraId="24FF761D" w14:textId="77777777" w:rsidTr="00EC0475">
        <w:trPr>
          <w:cantSplit/>
          <w:jc w:val="center"/>
        </w:trPr>
        <w:tc>
          <w:tcPr>
            <w:tcW w:w="6964" w:type="dxa"/>
            <w:gridSpan w:val="2"/>
            <w:tcBorders>
              <w:top w:val="single" w:sz="4" w:space="0" w:color="auto"/>
              <w:left w:val="single" w:sz="4" w:space="0" w:color="auto"/>
              <w:bottom w:val="single" w:sz="4" w:space="0" w:color="auto"/>
              <w:right w:val="single" w:sz="4" w:space="0" w:color="auto"/>
            </w:tcBorders>
            <w:hideMark/>
          </w:tcPr>
          <w:p w14:paraId="01CCB319" w14:textId="1D04F167" w:rsidR="0045714D" w:rsidRPr="005647EB" w:rsidRDefault="002570E4" w:rsidP="002570E4">
            <w:pPr>
              <w:pStyle w:val="TAN"/>
              <w:keepNext w:val="0"/>
              <w:keepLines w:val="0"/>
              <w:rPr>
                <w:rFonts w:cs="Arial"/>
              </w:rPr>
            </w:pPr>
            <w:r w:rsidRPr="005647EB">
              <w:rPr>
                <w:rFonts w:cs="Arial"/>
              </w:rPr>
              <w:t>NOTE:</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eDRX_CONN</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p>
        </w:tc>
      </w:tr>
    </w:tbl>
    <w:p w14:paraId="7762FA92" w14:textId="77777777" w:rsidR="0045714D" w:rsidRPr="005647EB" w:rsidRDefault="0045714D" w:rsidP="002570E4">
      <w:pPr>
        <w:rPr>
          <w:rFonts w:cs="v4.2.0"/>
        </w:rPr>
      </w:pPr>
    </w:p>
    <w:p w14:paraId="2B33A12F" w14:textId="3B3A64AE" w:rsidR="0045714D" w:rsidRPr="005647EB" w:rsidRDefault="0045714D" w:rsidP="002570E4">
      <w:pPr>
        <w:rPr>
          <w:rFonts w:cs="v4.2.0"/>
        </w:rPr>
      </w:pPr>
      <w:r w:rsidRPr="005647EB">
        <w:rPr>
          <w:rFonts w:cs="v4.2.0"/>
        </w:rPr>
        <w:t xml:space="preserve">The RSRP measurement accuracy for all measured cells shall be as specified in the </w:t>
      </w:r>
      <w:r w:rsidR="00914A62" w:rsidRPr="005647EB">
        <w:rPr>
          <w:rFonts w:cs="v4.2.0"/>
        </w:rPr>
        <w:t>clause</w:t>
      </w:r>
      <w:r w:rsidRPr="005647EB">
        <w:rPr>
          <w:rFonts w:cs="v4.2.0"/>
        </w:rPr>
        <w:t>s 9.1.21.11 and 9.1.21.12.</w:t>
      </w:r>
    </w:p>
    <w:p w14:paraId="76BB6282" w14:textId="79049645" w:rsidR="0045714D" w:rsidRPr="005647EB" w:rsidRDefault="0045714D" w:rsidP="002570E4">
      <w:pPr>
        <w:rPr>
          <w:rFonts w:cs="v4.2.0"/>
        </w:rPr>
      </w:pPr>
      <w:r w:rsidRPr="005647EB">
        <w:rPr>
          <w:rFonts w:cs="v4.2.0"/>
        </w:rPr>
        <w:t xml:space="preserve">The RSRQ measurement accuracy for all measured cells shall be as specified in the </w:t>
      </w:r>
      <w:r w:rsidR="00914A62" w:rsidRPr="005647EB">
        <w:rPr>
          <w:rFonts w:cs="v4.2.0"/>
        </w:rPr>
        <w:t>clause</w:t>
      </w:r>
      <w:r w:rsidRPr="005647EB">
        <w:rPr>
          <w:rFonts w:cs="v4.2.0"/>
        </w:rPr>
        <w:t>s 9.1.21.15 and 9.1.21.16.</w:t>
      </w:r>
    </w:p>
    <w:p w14:paraId="0DBF1EA6" w14:textId="77777777" w:rsidR="0045714D" w:rsidRPr="005647EB" w:rsidRDefault="0045714D" w:rsidP="002570E4">
      <w:pPr>
        <w:rPr>
          <w:rFonts w:cs="v4.2.0"/>
        </w:rPr>
      </w:pPr>
      <w:r w:rsidRPr="005647EB">
        <w:rPr>
          <w:rFonts w:cs="v4.2.0"/>
        </w:rPr>
        <w:t xml:space="preserve">The </w:t>
      </w:r>
      <w:r w:rsidR="00C26C6B" w:rsidRPr="005647EB">
        <w:rPr>
          <w:rFonts w:cs="v4.2.0"/>
        </w:rPr>
        <w:t>requirements</w:t>
      </w:r>
      <w:r w:rsidRPr="005647EB">
        <w:rPr>
          <w:rFonts w:cs="v4.2.0"/>
        </w:rPr>
        <w:t xml:space="preserve"> in this </w:t>
      </w:r>
      <w:r w:rsidR="00C26C6B" w:rsidRPr="005647EB">
        <w:rPr>
          <w:rFonts w:cs="v4.2.0"/>
        </w:rPr>
        <w:t>subclause</w:t>
      </w:r>
      <w:r w:rsidRPr="005647EB">
        <w:rPr>
          <w:rFonts w:cs="v4.2.0"/>
        </w:rPr>
        <w:t xml:space="preserve"> apply regardless of MPDCCH monitoring configuration.</w:t>
      </w:r>
    </w:p>
    <w:p w14:paraId="78077EDF" w14:textId="77777777" w:rsidR="0045714D" w:rsidRPr="005647EB" w:rsidRDefault="0045714D" w:rsidP="002570E4">
      <w:pPr>
        <w:pStyle w:val="H6"/>
        <w:keepNext w:val="0"/>
        <w:keepLines w:val="0"/>
        <w:rPr>
          <w:highlight w:val="yellow"/>
          <w:lang w:eastAsia="zh-CN"/>
        </w:rPr>
      </w:pPr>
      <w:commentRangeStart w:id="16"/>
      <w:r w:rsidRPr="005647EB">
        <w:rPr>
          <w:highlight w:val="yellow"/>
        </w:rPr>
        <w:t>8.13.3.5.3.</w:t>
      </w:r>
      <w:r w:rsidRPr="005647EB">
        <w:rPr>
          <w:highlight w:val="yellow"/>
          <w:lang w:eastAsia="zh-CN"/>
        </w:rPr>
        <w:t>2.1</w:t>
      </w:r>
      <w:commentRangeEnd w:id="16"/>
      <w:r w:rsidR="00EC0475" w:rsidRPr="005647EB">
        <w:rPr>
          <w:rStyle w:val="CommentReference"/>
          <w:rFonts w:ascii="Times New Roman" w:eastAsia="SimSun" w:hAnsi="Times New Roman"/>
          <w:highlight w:val="yellow"/>
        </w:rPr>
        <w:commentReference w:id="16"/>
      </w:r>
      <w:r w:rsidRPr="005647EB">
        <w:rPr>
          <w:highlight w:val="yellow"/>
          <w:lang w:eastAsia="zh-CN"/>
        </w:rPr>
        <w:tab/>
        <w:t>Measurement Reporting Requirements</w:t>
      </w:r>
    </w:p>
    <w:p w14:paraId="529B3688" w14:textId="77777777" w:rsidR="0045714D" w:rsidRPr="005647EB" w:rsidRDefault="0045714D" w:rsidP="002570E4">
      <w:pPr>
        <w:pStyle w:val="H6"/>
        <w:keepNext w:val="0"/>
        <w:keepLines w:val="0"/>
        <w:rPr>
          <w:highlight w:val="yellow"/>
        </w:rPr>
      </w:pPr>
      <w:r w:rsidRPr="005647EB">
        <w:rPr>
          <w:highlight w:val="yellow"/>
        </w:rPr>
        <w:t>8.13.3.5.3.</w:t>
      </w:r>
      <w:r w:rsidRPr="005647EB">
        <w:rPr>
          <w:highlight w:val="yellow"/>
          <w:lang w:eastAsia="zh-CN"/>
        </w:rPr>
        <w:t>2.1.1</w:t>
      </w:r>
      <w:r w:rsidRPr="005647EB">
        <w:rPr>
          <w:highlight w:val="yellow"/>
        </w:rPr>
        <w:tab/>
        <w:t>Periodic Reporting</w:t>
      </w:r>
    </w:p>
    <w:p w14:paraId="2787F39F" w14:textId="5D6133B1" w:rsidR="0045714D" w:rsidRPr="005647EB" w:rsidRDefault="0045714D" w:rsidP="002570E4">
      <w:pPr>
        <w:rPr>
          <w:rFonts w:cs="v4.2.0"/>
        </w:rPr>
      </w:pPr>
      <w:r w:rsidRPr="005647EB">
        <w:rPr>
          <w:rFonts w:cs="v4.2.0"/>
        </w:rPr>
        <w:t xml:space="preserve">Reported RSRP and RSRQ measurement contained in periodically triggered measurement reports shall meet the requirements in </w:t>
      </w:r>
      <w:r w:rsidR="00914A62" w:rsidRPr="005647EB">
        <w:rPr>
          <w:rFonts w:cs="v4.2.0"/>
        </w:rPr>
        <w:t>clause</w:t>
      </w:r>
      <w:r w:rsidRPr="005647EB">
        <w:rPr>
          <w:rFonts w:cs="v4.2.0"/>
        </w:rPr>
        <w:t>s 9.1.21.11, 9.1.21.12, 9.1.21.15 and 9.1.21.16.</w:t>
      </w:r>
    </w:p>
    <w:p w14:paraId="2599EA0A" w14:textId="77777777" w:rsidR="0045714D" w:rsidRPr="005647EB" w:rsidRDefault="0045714D" w:rsidP="002570E4">
      <w:pPr>
        <w:pStyle w:val="H6"/>
        <w:keepNext w:val="0"/>
        <w:keepLines w:val="0"/>
        <w:rPr>
          <w:highlight w:val="yellow"/>
        </w:rPr>
      </w:pPr>
      <w:r w:rsidRPr="005647EB">
        <w:rPr>
          <w:highlight w:val="yellow"/>
        </w:rPr>
        <w:t>8.13.3.5.3.</w:t>
      </w:r>
      <w:r w:rsidRPr="005647EB">
        <w:rPr>
          <w:highlight w:val="yellow"/>
          <w:lang w:eastAsia="zh-CN"/>
        </w:rPr>
        <w:t>2.1.2</w:t>
      </w:r>
      <w:r w:rsidRPr="005647EB">
        <w:rPr>
          <w:highlight w:val="yellow"/>
        </w:rPr>
        <w:tab/>
        <w:t>Event-triggered Periodic Reporting</w:t>
      </w:r>
    </w:p>
    <w:p w14:paraId="1CB43BDB" w14:textId="724D399A" w:rsidR="0045714D" w:rsidRPr="005647EB" w:rsidRDefault="0045714D" w:rsidP="002570E4">
      <w:pPr>
        <w:rPr>
          <w:rFonts w:cs="v4.2.0"/>
        </w:rPr>
      </w:pPr>
      <w:r w:rsidRPr="005647EB">
        <w:rPr>
          <w:rFonts w:cs="v4.2.0"/>
        </w:rPr>
        <w:t xml:space="preserve">Reported RSRP and RSRQ measurement contained in event triggered periodic measurement reports shall meet the requirements in </w:t>
      </w:r>
      <w:r w:rsidR="00914A62" w:rsidRPr="005647EB">
        <w:rPr>
          <w:rFonts w:cs="v4.2.0"/>
        </w:rPr>
        <w:t>clause</w:t>
      </w:r>
      <w:r w:rsidRPr="005647EB">
        <w:rPr>
          <w:rFonts w:cs="v4.2.0"/>
        </w:rPr>
        <w:t>s 9.1.21.11, 9.1.21.12, 9.1.21.15 and 9.1.21.16.</w:t>
      </w:r>
    </w:p>
    <w:p w14:paraId="4968F934" w14:textId="77777777" w:rsidR="0045714D" w:rsidRPr="005647EB" w:rsidRDefault="0045714D" w:rsidP="002570E4">
      <w:pPr>
        <w:rPr>
          <w:rFonts w:cs="v4.2.0"/>
        </w:rPr>
      </w:pPr>
      <w:r w:rsidRPr="005647EB">
        <w:rPr>
          <w:rFonts w:cs="v4.2.0"/>
        </w:rPr>
        <w:t>The first report in event triggered periodic measurement reporting shall meet the requirements specified in clause </w:t>
      </w:r>
      <w:r w:rsidRPr="005647EB">
        <w:t>8.13.3.5.3.</w:t>
      </w:r>
      <w:r w:rsidRPr="005647EB">
        <w:rPr>
          <w:lang w:eastAsia="zh-CN"/>
        </w:rPr>
        <w:t>2.1.</w:t>
      </w:r>
      <w:r w:rsidRPr="005647EB">
        <w:rPr>
          <w:rFonts w:cs="v4.2.0"/>
          <w:lang w:eastAsia="zh-CN"/>
        </w:rPr>
        <w:t>3</w:t>
      </w:r>
      <w:r w:rsidRPr="005647EB">
        <w:rPr>
          <w:rFonts w:cs="v4.2.0"/>
        </w:rPr>
        <w:t>.</w:t>
      </w:r>
    </w:p>
    <w:p w14:paraId="5B2D2604" w14:textId="16647C07" w:rsidR="0045714D" w:rsidRPr="005647EB" w:rsidRDefault="0045714D" w:rsidP="002570E4">
      <w:r w:rsidRPr="005647EB">
        <w:t xml:space="preserve">Reported RSRP and RSRQ measurement contained in event triggered measurement reports shall meet the requirements in </w:t>
      </w:r>
      <w:r w:rsidR="00914A62" w:rsidRPr="005647EB">
        <w:t>clause</w:t>
      </w:r>
      <w:r w:rsidRPr="005647EB">
        <w:t xml:space="preserve">s 9.1.21.11, 9.1.21.12, </w:t>
      </w:r>
      <w:r w:rsidRPr="005647EB">
        <w:rPr>
          <w:rFonts w:cs="v4.2.0"/>
        </w:rPr>
        <w:t>9.1.21.15</w:t>
      </w:r>
      <w:r w:rsidRPr="005647EB">
        <w:t xml:space="preserve"> and 9.1.21.16.</w:t>
      </w:r>
    </w:p>
    <w:p w14:paraId="6E185765" w14:textId="77777777" w:rsidR="0045714D" w:rsidRPr="005647EB" w:rsidRDefault="0045714D" w:rsidP="002570E4">
      <w:r w:rsidRPr="005647EB">
        <w:t xml:space="preserve">The UE shall not send any event triggered measurement reports, as long as </w:t>
      </w:r>
      <w:r w:rsidRPr="005647EB">
        <w:rPr>
          <w:lang w:eastAsia="zh-CN"/>
        </w:rPr>
        <w:t>no</w:t>
      </w:r>
      <w:r w:rsidRPr="005647EB">
        <w:t xml:space="preserve"> reporting criteria </w:t>
      </w:r>
      <w:r w:rsidRPr="005647EB">
        <w:rPr>
          <w:lang w:eastAsia="zh-CN"/>
        </w:rPr>
        <w:t>are</w:t>
      </w:r>
      <w:r w:rsidRPr="005647EB">
        <w:t xml:space="preserve"> fulfilled.</w:t>
      </w:r>
    </w:p>
    <w:p w14:paraId="36DDA5C5" w14:textId="77777777" w:rsidR="0045714D" w:rsidRPr="005647EB" w:rsidRDefault="0045714D" w:rsidP="002570E4">
      <w:pPr>
        <w:rPr>
          <w:lang w:eastAsia="zh-CN"/>
        </w:rPr>
      </w:pPr>
      <w:r w:rsidRPr="005647EB">
        <w:lastRenderedPageBreak/>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lang w:eastAsia="zh-CN"/>
        </w:rPr>
        <w:t xml:space="preserve"> </w:t>
      </w:r>
      <w:r w:rsidRPr="005647EB">
        <w:t xml:space="preserve">This measurement reporting delay excludes a delay uncertainty resulted when inserting the measurement report to the TTI of the uplink DCCH. </w:t>
      </w:r>
      <w:r w:rsidRPr="005647EB">
        <w:rPr>
          <w:rFonts w:cs="v4.2.0"/>
        </w:rPr>
        <w:t>The delay uncertainty is:</w:t>
      </w:r>
      <w:r w:rsidRPr="005647EB">
        <w:rPr>
          <w:rFonts w:cs="v4.2.0"/>
          <w:i/>
          <w:lang w:eastAsia="ja-JP"/>
        </w:rPr>
        <w:t xml:space="preserve"> pusch-maxNumRepetitionCEmodeB</w:t>
      </w:r>
      <w:r w:rsidRPr="005647EB">
        <w:rPr>
          <w:rFonts w:cs="v4.2.0"/>
        </w:rPr>
        <w:t xml:space="preserve"> x TTI</w:t>
      </w:r>
      <w:r w:rsidRPr="005647EB">
        <w:rPr>
          <w:rFonts w:cs="v4.2.0"/>
          <w:vertAlign w:val="subscript"/>
        </w:rPr>
        <w:t>DCCH</w:t>
      </w:r>
      <w:r w:rsidRPr="005647EB">
        <w:rPr>
          <w:rFonts w:cs="v4.2.0"/>
          <w:lang w:eastAsia="zh-CN"/>
        </w:rPr>
        <w:t xml:space="preserve">, where </w:t>
      </w:r>
      <w:r w:rsidRPr="005647EB">
        <w:rPr>
          <w:rFonts w:cs="v4.2.0"/>
          <w:i/>
          <w:lang w:eastAsia="zh-CN"/>
        </w:rPr>
        <w:t>pusch-maxNumRepetitionCEmodeB</w:t>
      </w:r>
      <w:r w:rsidRPr="005647EB">
        <w:rPr>
          <w:rFonts w:cs="v4.2.0"/>
          <w:lang w:eastAsia="zh-CN"/>
        </w:rPr>
        <w:t xml:space="preserve"> [2] is the maximum number of PUSCH repetitions configured for the UE in CE Mode B provided that </w:t>
      </w:r>
      <w:r w:rsidRPr="005647EB">
        <w:rPr>
          <w:rFonts w:cs="v4.2.0"/>
          <w:i/>
          <w:lang w:eastAsia="zh-CN"/>
        </w:rPr>
        <w:t>pusch-maxNumRepetitionCEmodeB &gt;1</w:t>
      </w:r>
      <w:r w:rsidRPr="005647EB">
        <w:rPr>
          <w:rFonts w:cs="v4.2.0"/>
          <w:lang w:eastAsia="zh-CN"/>
        </w:rPr>
        <w:t xml:space="preserve">, </w:t>
      </w:r>
      <w:r w:rsidR="00C26C6B" w:rsidRPr="005647EB">
        <w:rPr>
          <w:rFonts w:cs="v4.2.0"/>
          <w:lang w:eastAsia="zh-CN"/>
        </w:rPr>
        <w:t>otherwise</w:t>
      </w:r>
      <w:r w:rsidRPr="005647EB">
        <w:rPr>
          <w:rFonts w:cs="v4.2.0"/>
          <w:lang w:eastAsia="zh-CN"/>
        </w:rPr>
        <w:t xml:space="preserve"> uncertainty is defined as 2 x</w:t>
      </w:r>
      <w:r w:rsidRPr="005647EB">
        <w:rPr>
          <w:rFonts w:cs="v4.2.0"/>
          <w:lang w:eastAsia="ja-JP"/>
        </w:rPr>
        <w:t xml:space="preserve"> TTI</w:t>
      </w:r>
      <w:r w:rsidRPr="005647EB">
        <w:rPr>
          <w:rFonts w:cs="v4.2.0"/>
          <w:vertAlign w:val="subscript"/>
          <w:lang w:eastAsia="ja-JP"/>
        </w:rPr>
        <w:t>DCCH</w:t>
      </w:r>
      <w:r w:rsidRPr="005647EB">
        <w:rPr>
          <w:rFonts w:cs="v4.2.0"/>
          <w:lang w:eastAsia="zh-CN"/>
        </w:rPr>
        <w:t>.</w:t>
      </w:r>
      <w:r w:rsidRPr="005647EB" w:rsidDel="002F67F8">
        <w:t xml:space="preserve"> </w:t>
      </w:r>
      <w:r w:rsidRPr="005647EB">
        <w:rPr>
          <w:lang w:eastAsia="zh-CN"/>
        </w:rPr>
        <w:t>This measurement reporting delay excludes a delay which caused by no UL resources for UE to send the measurement report.</w:t>
      </w:r>
    </w:p>
    <w:p w14:paraId="702D3594" w14:textId="77777777" w:rsidR="0045714D" w:rsidRPr="005647EB" w:rsidRDefault="0045714D" w:rsidP="002570E4">
      <w:r w:rsidRPr="005647EB">
        <w:t xml:space="preserve">The event triggered measurement reporting delay, measured without L3 filtering shall be less than T </w:t>
      </w:r>
      <w:r w:rsidRPr="005647EB">
        <w:rPr>
          <w:vertAlign w:val="subscript"/>
        </w:rPr>
        <w:t>identify</w:t>
      </w:r>
      <w:r w:rsidRPr="005647EB">
        <w:rPr>
          <w:vertAlign w:val="subscript"/>
          <w:lang w:eastAsia="zh-CN"/>
        </w:rPr>
        <w:t>_inter_UE cat M1_EC</w:t>
      </w:r>
      <w:r w:rsidRPr="005647EB">
        <w:t xml:space="preserve"> defined in Clause 8.13.3.5.3</w:t>
      </w:r>
      <w:r w:rsidRPr="005647EB">
        <w:rPr>
          <w:lang w:eastAsia="zh-CN"/>
        </w:rPr>
        <w:t>.2.</w:t>
      </w:r>
      <w:r w:rsidRPr="005647EB">
        <w:rPr>
          <w:vertAlign w:val="subscript"/>
        </w:rPr>
        <w:t xml:space="preserve"> </w:t>
      </w:r>
      <w:r w:rsidRPr="005647EB">
        <w:t>When L3 filtering is used or IDC autonomous denial is configured an additional delay can be expected.</w:t>
      </w:r>
    </w:p>
    <w:p w14:paraId="116D65C1" w14:textId="77777777" w:rsidR="0045714D" w:rsidRPr="005647EB" w:rsidRDefault="0045714D" w:rsidP="00EC0475">
      <w:r w:rsidRPr="005647EB">
        <w:t>If a cell which has been detectable at least for the time period T</w:t>
      </w:r>
      <w:r w:rsidRPr="005647EB">
        <w:rPr>
          <w:vertAlign w:val="subscript"/>
        </w:rPr>
        <w:t>identify</w:t>
      </w:r>
      <w:r w:rsidRPr="005647EB">
        <w:rPr>
          <w:rFonts w:eastAsia="SimSun"/>
          <w:vertAlign w:val="subscript"/>
          <w:lang w:eastAsia="zh-CN"/>
        </w:rPr>
        <w:t>_</w:t>
      </w:r>
      <w:r w:rsidRPr="005647EB">
        <w:rPr>
          <w:vertAlign w:val="subscript"/>
        </w:rPr>
        <w:t>inter</w:t>
      </w:r>
      <w:r w:rsidRPr="005647EB">
        <w:rPr>
          <w:vertAlign w:val="subscript"/>
          <w:lang w:eastAsia="zh-CN"/>
        </w:rPr>
        <w:t>_UE cat M1_EC</w:t>
      </w:r>
      <w:r w:rsidRPr="005647EB">
        <w:t xml:space="preserve"> defined in clause 8.13.3.5.3.2 becomes undetectable for a period ≤ 5 seconds and then the cell becomes detectable again and triggers an event, the event triggered measurement reporting delay shall be less than T</w:t>
      </w:r>
      <w:r w:rsidRPr="005647EB">
        <w:rPr>
          <w:vertAlign w:val="subscript"/>
        </w:rPr>
        <w:t>measure_inter_UE cat M1_EC</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 </w:t>
      </w:r>
      <w:r w:rsidRPr="005647EB">
        <w:t>and the L3 filter has not been used. When L3 filtering is used or IDC autonomous denial is configured, an additional delay can be expected.</w:t>
      </w:r>
    </w:p>
    <w:p w14:paraId="2CE561AD" w14:textId="487142C8" w:rsidR="008057B3" w:rsidRPr="005647EB" w:rsidRDefault="008057B3" w:rsidP="00EC0475">
      <w:pPr>
        <w:rPr>
          <w:lang w:eastAsia="zh-TW"/>
        </w:rPr>
      </w:pPr>
      <w:r w:rsidRPr="005647EB">
        <w:t xml:space="preserve">The normative reference for this requirement </w:t>
      </w:r>
      <w:r w:rsidR="002570E4" w:rsidRPr="005647EB">
        <w:t>is 3GPP TS</w:t>
      </w:r>
      <w:r w:rsidRPr="005647EB">
        <w:t xml:space="preserve"> 36.133 [4] clause </w:t>
      </w:r>
      <w:r w:rsidR="0045714D" w:rsidRPr="005647EB">
        <w:t xml:space="preserve">8.13.3.5.3.2 </w:t>
      </w:r>
      <w:r w:rsidRPr="005647EB">
        <w:t>and A.8.4.15.</w:t>
      </w:r>
    </w:p>
    <w:p w14:paraId="76E0E50A" w14:textId="77777777" w:rsidR="008057B3" w:rsidRPr="005647EB" w:rsidRDefault="008057B3" w:rsidP="002570E4">
      <w:pPr>
        <w:pStyle w:val="Heading4"/>
        <w:keepNext w:val="0"/>
        <w:keepLines w:val="0"/>
        <w:rPr>
          <w:lang w:eastAsia="zh-TW"/>
        </w:rPr>
      </w:pPr>
      <w:r w:rsidRPr="005647EB">
        <w:rPr>
          <w:lang w:eastAsia="zh-TW"/>
        </w:rPr>
        <w:t>8.4.15.4</w:t>
      </w:r>
      <w:r w:rsidRPr="005647EB">
        <w:rPr>
          <w:lang w:eastAsia="zh-TW"/>
        </w:rPr>
        <w:tab/>
        <w:t>Test description</w:t>
      </w:r>
    </w:p>
    <w:p w14:paraId="2CBF9D81" w14:textId="77777777" w:rsidR="008057B3" w:rsidRPr="005647EB" w:rsidRDefault="008057B3" w:rsidP="002570E4">
      <w:pPr>
        <w:pStyle w:val="Heading5"/>
        <w:keepNext w:val="0"/>
        <w:keepLines w:val="0"/>
      </w:pPr>
      <w:r w:rsidRPr="005647EB">
        <w:t>8.4.15.4.1</w:t>
      </w:r>
      <w:r w:rsidRPr="005647EB">
        <w:tab/>
        <w:t>Initial conditions</w:t>
      </w:r>
    </w:p>
    <w:p w14:paraId="4E0A34DB" w14:textId="480535BC" w:rsidR="0045714D" w:rsidRPr="005647EB" w:rsidRDefault="0045714D" w:rsidP="002570E4">
      <w:pPr>
        <w:rPr>
          <w:rFonts w:eastAsia="SimSun"/>
        </w:rPr>
      </w:pPr>
      <w:r w:rsidRPr="005647EB">
        <w:t xml:space="preserve">Test Environment: Normal, as defined </w:t>
      </w:r>
      <w:r w:rsidR="002570E4" w:rsidRPr="005647EB">
        <w:t>in 3GPP TS</w:t>
      </w:r>
      <w:r w:rsidRPr="005647EB">
        <w:t xml:space="preserve"> 36.508 [7] clause 4.1.</w:t>
      </w:r>
    </w:p>
    <w:p w14:paraId="789A8AF9" w14:textId="462BAB22" w:rsidR="0045714D" w:rsidRPr="005647EB" w:rsidRDefault="0045714D"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5BD2755B" w14:textId="01062504" w:rsidR="0045714D" w:rsidRPr="005647EB" w:rsidRDefault="0045714D" w:rsidP="002570E4">
      <w:r w:rsidRPr="005647EB">
        <w:t xml:space="preserve">Channel Bandwidth to be tested: 10 MHz as defined </w:t>
      </w:r>
      <w:r w:rsidR="002570E4" w:rsidRPr="005647EB">
        <w:t>in 3GPP TS</w:t>
      </w:r>
      <w:r w:rsidRPr="005647EB">
        <w:t xml:space="preserve"> 36.508 [7] clause 4.3.1.</w:t>
      </w:r>
    </w:p>
    <w:p w14:paraId="33ED0A7D" w14:textId="5CC42A5D" w:rsidR="0045714D" w:rsidRPr="005647EB" w:rsidRDefault="0045714D"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27B81C80" w14:textId="77777777" w:rsidR="0045714D" w:rsidRPr="005647EB" w:rsidRDefault="0045714D" w:rsidP="002570E4">
      <w:pPr>
        <w:pStyle w:val="B1"/>
      </w:pPr>
      <w:r w:rsidRPr="005647EB">
        <w:t>2.</w:t>
      </w:r>
      <w:r w:rsidRPr="005647EB">
        <w:tab/>
        <w:t>The general test parameter settings are set up according to Table 8.4.15.4.1-1.</w:t>
      </w:r>
    </w:p>
    <w:p w14:paraId="5D2A3217" w14:textId="77777777" w:rsidR="0045714D" w:rsidRPr="005647EB" w:rsidRDefault="0045714D" w:rsidP="002570E4">
      <w:pPr>
        <w:pStyle w:val="B1"/>
      </w:pPr>
      <w:r w:rsidRPr="005647EB">
        <w:t>3.</w:t>
      </w:r>
      <w:r w:rsidRPr="005647EB">
        <w:tab/>
        <w:t>Propagation conditions are set according to Annex B.0.</w:t>
      </w:r>
    </w:p>
    <w:p w14:paraId="36D08328" w14:textId="77777777" w:rsidR="0045714D" w:rsidRPr="005647EB" w:rsidRDefault="0045714D" w:rsidP="002570E4">
      <w:pPr>
        <w:pStyle w:val="B1"/>
      </w:pPr>
      <w:r w:rsidRPr="005647EB">
        <w:t>4.</w:t>
      </w:r>
      <w:r w:rsidRPr="005647EB">
        <w:tab/>
        <w:t>Message contents are defined in clause 8.4.15.4.3.</w:t>
      </w:r>
    </w:p>
    <w:p w14:paraId="78447776" w14:textId="77777777" w:rsidR="0045714D" w:rsidRPr="005647EB" w:rsidRDefault="0045714D" w:rsidP="002570E4">
      <w:pPr>
        <w:pStyle w:val="B1"/>
      </w:pPr>
      <w:r w:rsidRPr="005647EB">
        <w:t>5.</w:t>
      </w:r>
      <w:r w:rsidRPr="005647EB">
        <w:tab/>
        <w:t>There is two E-UTRA TDD carriers and two cells specified in the test. Cell 1 is the cell used for connection setup with the power level set according to Annex C.0 and C.1 for this test.</w:t>
      </w:r>
    </w:p>
    <w:p w14:paraId="75A7D337" w14:textId="77777777" w:rsidR="0045714D" w:rsidRPr="005647EB" w:rsidRDefault="0045714D" w:rsidP="002570E4">
      <w:pPr>
        <w:pStyle w:val="TH"/>
        <w:keepNext w:val="0"/>
        <w:keepLines w:val="0"/>
        <w:rPr>
          <w:lang w:eastAsia="zh-CN"/>
        </w:rPr>
      </w:pPr>
      <w:r w:rsidRPr="005647EB">
        <w:t xml:space="preserve">Table 8.4.15.4.1-1: General test parameters for E-UTRAN TDD-TDD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CEModeB in DRX</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1417"/>
        <w:gridCol w:w="1418"/>
        <w:gridCol w:w="3544"/>
      </w:tblGrid>
      <w:tr w:rsidR="0045714D" w:rsidRPr="005647EB" w14:paraId="12A92826" w14:textId="77777777" w:rsidTr="00EC0475">
        <w:trPr>
          <w:cantSplit/>
          <w:tblHeader/>
          <w:jc w:val="center"/>
        </w:trPr>
        <w:tc>
          <w:tcPr>
            <w:tcW w:w="2518" w:type="dxa"/>
            <w:gridSpan w:val="2"/>
            <w:vMerge w:val="restart"/>
          </w:tcPr>
          <w:p w14:paraId="425ECDCE"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Parameter</w:t>
            </w:r>
          </w:p>
        </w:tc>
        <w:tc>
          <w:tcPr>
            <w:tcW w:w="709" w:type="dxa"/>
            <w:vMerge w:val="restart"/>
          </w:tcPr>
          <w:p w14:paraId="4A0A362C"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Unit</w:t>
            </w:r>
          </w:p>
        </w:tc>
        <w:tc>
          <w:tcPr>
            <w:tcW w:w="2835" w:type="dxa"/>
            <w:gridSpan w:val="2"/>
          </w:tcPr>
          <w:p w14:paraId="04CD03C4"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Value</w:t>
            </w:r>
          </w:p>
        </w:tc>
        <w:tc>
          <w:tcPr>
            <w:tcW w:w="3544" w:type="dxa"/>
            <w:vMerge w:val="restart"/>
          </w:tcPr>
          <w:p w14:paraId="48161825"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Comment</w:t>
            </w:r>
          </w:p>
        </w:tc>
      </w:tr>
      <w:tr w:rsidR="0045714D" w:rsidRPr="005647EB" w14:paraId="39E2DB14" w14:textId="77777777" w:rsidTr="00EC0475">
        <w:trPr>
          <w:cantSplit/>
          <w:tblHeader/>
          <w:jc w:val="center"/>
        </w:trPr>
        <w:tc>
          <w:tcPr>
            <w:tcW w:w="2518" w:type="dxa"/>
            <w:gridSpan w:val="2"/>
            <w:vMerge/>
          </w:tcPr>
          <w:p w14:paraId="7E75F213" w14:textId="77777777" w:rsidR="0045714D" w:rsidRPr="005647EB" w:rsidRDefault="0045714D" w:rsidP="002570E4">
            <w:pPr>
              <w:spacing w:after="0"/>
              <w:jc w:val="center"/>
              <w:rPr>
                <w:rFonts w:ascii="Arial" w:hAnsi="Arial" w:cs="Arial"/>
                <w:b/>
                <w:sz w:val="18"/>
              </w:rPr>
            </w:pPr>
          </w:p>
        </w:tc>
        <w:tc>
          <w:tcPr>
            <w:tcW w:w="709" w:type="dxa"/>
            <w:vMerge/>
          </w:tcPr>
          <w:p w14:paraId="0DD4AC8E" w14:textId="77777777" w:rsidR="0045714D" w:rsidRPr="005647EB" w:rsidRDefault="0045714D" w:rsidP="002570E4">
            <w:pPr>
              <w:spacing w:after="0"/>
              <w:jc w:val="center"/>
              <w:rPr>
                <w:rFonts w:ascii="Arial" w:hAnsi="Arial" w:cs="Arial"/>
                <w:b/>
                <w:sz w:val="18"/>
              </w:rPr>
            </w:pPr>
          </w:p>
        </w:tc>
        <w:tc>
          <w:tcPr>
            <w:tcW w:w="1417" w:type="dxa"/>
          </w:tcPr>
          <w:p w14:paraId="32EC7B8F"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Test1</w:t>
            </w:r>
          </w:p>
        </w:tc>
        <w:tc>
          <w:tcPr>
            <w:tcW w:w="1418" w:type="dxa"/>
          </w:tcPr>
          <w:p w14:paraId="354CEABA"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Test2</w:t>
            </w:r>
          </w:p>
        </w:tc>
        <w:tc>
          <w:tcPr>
            <w:tcW w:w="3544" w:type="dxa"/>
            <w:vMerge/>
          </w:tcPr>
          <w:p w14:paraId="62D5A9E0" w14:textId="77777777" w:rsidR="0045714D" w:rsidRPr="005647EB" w:rsidRDefault="0045714D" w:rsidP="002570E4">
            <w:pPr>
              <w:spacing w:after="0"/>
              <w:jc w:val="center"/>
              <w:rPr>
                <w:rFonts w:ascii="Arial" w:hAnsi="Arial" w:cs="Arial"/>
                <w:b/>
                <w:sz w:val="18"/>
              </w:rPr>
            </w:pPr>
          </w:p>
        </w:tc>
      </w:tr>
      <w:tr w:rsidR="0045714D" w:rsidRPr="005647EB" w14:paraId="038D015C" w14:textId="77777777" w:rsidTr="002570E4">
        <w:trPr>
          <w:cantSplit/>
          <w:jc w:val="center"/>
        </w:trPr>
        <w:tc>
          <w:tcPr>
            <w:tcW w:w="2518" w:type="dxa"/>
            <w:gridSpan w:val="2"/>
          </w:tcPr>
          <w:p w14:paraId="4EFB6CE6" w14:textId="48A453F5" w:rsidR="0045714D" w:rsidRPr="005647EB" w:rsidRDefault="0045714D" w:rsidP="002570E4">
            <w:pPr>
              <w:spacing w:after="0"/>
              <w:rPr>
                <w:rFonts w:ascii="Arial" w:hAnsi="Arial" w:cs="Arial"/>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709" w:type="dxa"/>
          </w:tcPr>
          <w:p w14:paraId="1E8D9D35" w14:textId="77777777" w:rsidR="0045714D" w:rsidRPr="005647EB" w:rsidRDefault="0045714D" w:rsidP="002570E4">
            <w:pPr>
              <w:spacing w:after="0"/>
              <w:jc w:val="center"/>
              <w:rPr>
                <w:rFonts w:ascii="Arial" w:hAnsi="Arial" w:cs="Arial"/>
                <w:sz w:val="18"/>
              </w:rPr>
            </w:pPr>
          </w:p>
        </w:tc>
        <w:tc>
          <w:tcPr>
            <w:tcW w:w="2835" w:type="dxa"/>
            <w:gridSpan w:val="2"/>
          </w:tcPr>
          <w:p w14:paraId="39D4B214" w14:textId="1E9E4DDC" w:rsidR="0045714D" w:rsidRPr="005647EB" w:rsidRDefault="0045714D" w:rsidP="002570E4">
            <w:pPr>
              <w:spacing w:after="0"/>
              <w:jc w:val="center"/>
              <w:rPr>
                <w:rFonts w:ascii="Arial" w:hAnsi="Arial" w:cs="Arial"/>
                <w:sz w:val="18"/>
              </w:rPr>
            </w:pPr>
            <w:r w:rsidRPr="005647EB">
              <w:rPr>
                <w:rFonts w:ascii="Arial" w:hAnsi="Arial" w:cs="v4.2.0"/>
                <w:sz w:val="18"/>
              </w:rPr>
              <w:t>1,</w:t>
            </w:r>
            <w:r w:rsidR="002570E4" w:rsidRPr="005647EB">
              <w:rPr>
                <w:rFonts w:ascii="Arial" w:hAnsi="Arial" w:cs="v4.2.0"/>
                <w:sz w:val="18"/>
              </w:rPr>
              <w:t xml:space="preserve"> </w:t>
            </w:r>
            <w:r w:rsidRPr="005647EB">
              <w:rPr>
                <w:rFonts w:ascii="Arial" w:hAnsi="Arial" w:cs="v4.2.0"/>
                <w:sz w:val="18"/>
              </w:rPr>
              <w:t>2</w:t>
            </w:r>
          </w:p>
        </w:tc>
        <w:tc>
          <w:tcPr>
            <w:tcW w:w="3544" w:type="dxa"/>
          </w:tcPr>
          <w:p w14:paraId="2FC0691B" w14:textId="77777777" w:rsidR="0045714D" w:rsidRPr="005647EB" w:rsidRDefault="0045714D" w:rsidP="002570E4">
            <w:pPr>
              <w:spacing w:after="0"/>
              <w:rPr>
                <w:rFonts w:ascii="Arial" w:hAnsi="Arial" w:cs="Arial"/>
                <w:sz w:val="18"/>
              </w:rPr>
            </w:pPr>
          </w:p>
        </w:tc>
      </w:tr>
      <w:tr w:rsidR="0045714D" w:rsidRPr="005647EB" w14:paraId="0C0C504A" w14:textId="77777777" w:rsidTr="002570E4">
        <w:trPr>
          <w:cantSplit/>
          <w:jc w:val="center"/>
        </w:trPr>
        <w:tc>
          <w:tcPr>
            <w:tcW w:w="2518" w:type="dxa"/>
            <w:gridSpan w:val="2"/>
          </w:tcPr>
          <w:p w14:paraId="5379E403" w14:textId="1F9FFE90" w:rsidR="0045714D" w:rsidRPr="005647EB" w:rsidRDefault="0045714D" w:rsidP="002570E4">
            <w:pPr>
              <w:spacing w:after="0"/>
              <w:rPr>
                <w:rFonts w:ascii="Arial" w:hAnsi="Arial" w:cs="Arial"/>
                <w:sz w:val="18"/>
              </w:rPr>
            </w:pPr>
            <w:r w:rsidRPr="005647EB">
              <w:rPr>
                <w:rFonts w:ascii="Arial" w:hAnsi="Arial" w:cs="Arial"/>
                <w:sz w:val="18"/>
              </w:rPr>
              <w:t>Active</w:t>
            </w:r>
            <w:r w:rsidR="002570E4" w:rsidRPr="005647EB">
              <w:rPr>
                <w:rFonts w:ascii="Arial" w:hAnsi="Arial" w:cs="Arial"/>
                <w:sz w:val="18"/>
              </w:rPr>
              <w:t xml:space="preserve"> </w:t>
            </w:r>
            <w:r w:rsidRPr="005647EB">
              <w:rPr>
                <w:rFonts w:ascii="Arial" w:hAnsi="Arial" w:cs="Arial"/>
                <w:sz w:val="18"/>
              </w:rPr>
              <w:t>cell</w:t>
            </w:r>
          </w:p>
        </w:tc>
        <w:tc>
          <w:tcPr>
            <w:tcW w:w="709" w:type="dxa"/>
          </w:tcPr>
          <w:p w14:paraId="062D2CC5" w14:textId="77777777" w:rsidR="0045714D" w:rsidRPr="005647EB" w:rsidRDefault="0045714D" w:rsidP="002570E4">
            <w:pPr>
              <w:spacing w:after="0"/>
              <w:jc w:val="center"/>
              <w:rPr>
                <w:rFonts w:ascii="Arial" w:hAnsi="Arial" w:cs="Arial"/>
                <w:sz w:val="18"/>
              </w:rPr>
            </w:pPr>
          </w:p>
        </w:tc>
        <w:tc>
          <w:tcPr>
            <w:tcW w:w="2835" w:type="dxa"/>
            <w:gridSpan w:val="2"/>
          </w:tcPr>
          <w:p w14:paraId="0E1B47B4" w14:textId="05864AF1" w:rsidR="0045714D" w:rsidRPr="005647EB" w:rsidRDefault="0045714D"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1</w:t>
            </w:r>
          </w:p>
        </w:tc>
        <w:tc>
          <w:tcPr>
            <w:tcW w:w="3544" w:type="dxa"/>
          </w:tcPr>
          <w:p w14:paraId="479A7877" w14:textId="77777777" w:rsidR="0045714D" w:rsidRPr="005647EB" w:rsidRDefault="0045714D" w:rsidP="002570E4">
            <w:pPr>
              <w:spacing w:after="0"/>
              <w:rPr>
                <w:rFonts w:ascii="Arial" w:hAnsi="Arial" w:cs="Arial"/>
                <w:sz w:val="18"/>
              </w:rPr>
            </w:pPr>
          </w:p>
        </w:tc>
      </w:tr>
      <w:tr w:rsidR="0045714D" w:rsidRPr="005647EB" w14:paraId="32491E29" w14:textId="77777777" w:rsidTr="002570E4">
        <w:trPr>
          <w:cantSplit/>
          <w:jc w:val="center"/>
        </w:trPr>
        <w:tc>
          <w:tcPr>
            <w:tcW w:w="2518" w:type="dxa"/>
            <w:gridSpan w:val="2"/>
          </w:tcPr>
          <w:p w14:paraId="4F70DF4E" w14:textId="6CCABABD" w:rsidR="0045714D" w:rsidRPr="005647EB" w:rsidRDefault="0045714D" w:rsidP="002570E4">
            <w:pPr>
              <w:spacing w:after="0"/>
              <w:rPr>
                <w:rFonts w:ascii="Arial" w:hAnsi="Arial" w:cs="Arial"/>
                <w:sz w:val="18"/>
              </w:rPr>
            </w:pPr>
            <w:r w:rsidRPr="005647EB">
              <w:rPr>
                <w:rFonts w:ascii="Arial" w:hAnsi="Arial" w:cs="Arial"/>
                <w:bCs/>
                <w:sz w:val="18"/>
              </w:rPr>
              <w:t>Neighbour</w:t>
            </w:r>
            <w:r w:rsidR="002570E4" w:rsidRPr="005647EB">
              <w:rPr>
                <w:rFonts w:ascii="Arial" w:hAnsi="Arial" w:cs="Arial"/>
                <w:bCs/>
                <w:sz w:val="18"/>
              </w:rPr>
              <w:t xml:space="preserve"> </w:t>
            </w:r>
            <w:r w:rsidRPr="005647EB">
              <w:rPr>
                <w:rFonts w:ascii="Arial" w:hAnsi="Arial" w:cs="Arial"/>
                <w:bCs/>
                <w:sz w:val="18"/>
              </w:rPr>
              <w:t>cell</w:t>
            </w:r>
          </w:p>
        </w:tc>
        <w:tc>
          <w:tcPr>
            <w:tcW w:w="709" w:type="dxa"/>
          </w:tcPr>
          <w:p w14:paraId="3833848F" w14:textId="77777777" w:rsidR="0045714D" w:rsidRPr="005647EB" w:rsidRDefault="0045714D" w:rsidP="002570E4">
            <w:pPr>
              <w:spacing w:after="0"/>
              <w:jc w:val="center"/>
              <w:rPr>
                <w:rFonts w:ascii="Arial" w:hAnsi="Arial" w:cs="Arial"/>
                <w:sz w:val="18"/>
              </w:rPr>
            </w:pPr>
          </w:p>
        </w:tc>
        <w:tc>
          <w:tcPr>
            <w:tcW w:w="2835" w:type="dxa"/>
            <w:gridSpan w:val="2"/>
          </w:tcPr>
          <w:p w14:paraId="2B7137E5" w14:textId="73C1934F" w:rsidR="0045714D" w:rsidRPr="005647EB" w:rsidRDefault="0045714D"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2</w:t>
            </w:r>
          </w:p>
        </w:tc>
        <w:tc>
          <w:tcPr>
            <w:tcW w:w="3544" w:type="dxa"/>
          </w:tcPr>
          <w:p w14:paraId="317A0CC8" w14:textId="48E6C8A6" w:rsidR="0045714D" w:rsidRPr="005647EB" w:rsidRDefault="0045714D" w:rsidP="002570E4">
            <w:pPr>
              <w:spacing w:after="0"/>
              <w:rPr>
                <w:rFonts w:ascii="Arial" w:hAnsi="Arial" w:cs="Arial"/>
                <w:sz w:val="18"/>
              </w:rPr>
            </w:pP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to</w:t>
            </w:r>
            <w:r w:rsidR="002570E4" w:rsidRPr="005647EB">
              <w:rPr>
                <w:rFonts w:ascii="Arial" w:hAnsi="Arial" w:cs="Arial"/>
                <w:sz w:val="18"/>
              </w:rPr>
              <w:t xml:space="preserve"> </w:t>
            </w:r>
            <w:r w:rsidRPr="005647EB">
              <w:rPr>
                <w:rFonts w:ascii="Arial" w:hAnsi="Arial" w:cs="Arial"/>
                <w:sz w:val="18"/>
              </w:rPr>
              <w:t>be</w:t>
            </w:r>
            <w:r w:rsidR="002570E4" w:rsidRPr="005647EB">
              <w:rPr>
                <w:rFonts w:ascii="Arial" w:hAnsi="Arial" w:cs="Arial"/>
                <w:sz w:val="18"/>
              </w:rPr>
              <w:t xml:space="preserve"> </w:t>
            </w:r>
            <w:r w:rsidRPr="005647EB">
              <w:rPr>
                <w:rFonts w:ascii="Arial" w:hAnsi="Arial" w:cs="Arial"/>
                <w:sz w:val="18"/>
              </w:rPr>
              <w:t>identified.</w:t>
            </w:r>
          </w:p>
        </w:tc>
      </w:tr>
      <w:tr w:rsidR="0045714D" w:rsidRPr="005647EB" w14:paraId="5B7E4B0C" w14:textId="77777777" w:rsidTr="002570E4">
        <w:trPr>
          <w:cantSplit/>
          <w:jc w:val="center"/>
        </w:trPr>
        <w:tc>
          <w:tcPr>
            <w:tcW w:w="2518" w:type="dxa"/>
            <w:gridSpan w:val="2"/>
          </w:tcPr>
          <w:p w14:paraId="3A16EC01" w14:textId="68F30EF7" w:rsidR="0045714D" w:rsidRPr="005647EB" w:rsidRDefault="0045714D" w:rsidP="002570E4">
            <w:pPr>
              <w:spacing w:after="0"/>
              <w:rPr>
                <w:rFonts w:ascii="Arial" w:hAnsi="Arial" w:cs="Arial"/>
                <w:sz w:val="18"/>
              </w:rPr>
            </w:pPr>
            <w:r w:rsidRPr="005647EB">
              <w:rPr>
                <w:rFonts w:ascii="Arial" w:hAnsi="Arial" w:cs="Arial"/>
                <w:sz w:val="18"/>
              </w:rPr>
              <w:t>CP</w:t>
            </w:r>
            <w:r w:rsidR="002570E4" w:rsidRPr="005647EB">
              <w:rPr>
                <w:rFonts w:ascii="Arial" w:hAnsi="Arial" w:cs="Arial"/>
                <w:sz w:val="18"/>
              </w:rPr>
              <w:t xml:space="preserve"> </w:t>
            </w:r>
            <w:r w:rsidRPr="005647EB">
              <w:rPr>
                <w:rFonts w:ascii="Arial" w:hAnsi="Arial" w:cs="Arial"/>
                <w:sz w:val="18"/>
              </w:rPr>
              <w:t>length</w:t>
            </w:r>
          </w:p>
        </w:tc>
        <w:tc>
          <w:tcPr>
            <w:tcW w:w="709" w:type="dxa"/>
          </w:tcPr>
          <w:p w14:paraId="1C68A56D" w14:textId="77777777" w:rsidR="0045714D" w:rsidRPr="005647EB" w:rsidRDefault="0045714D" w:rsidP="002570E4">
            <w:pPr>
              <w:spacing w:after="0"/>
              <w:jc w:val="center"/>
              <w:rPr>
                <w:rFonts w:ascii="Arial" w:hAnsi="Arial" w:cs="Arial"/>
                <w:sz w:val="18"/>
              </w:rPr>
            </w:pPr>
          </w:p>
        </w:tc>
        <w:tc>
          <w:tcPr>
            <w:tcW w:w="2835" w:type="dxa"/>
            <w:gridSpan w:val="2"/>
          </w:tcPr>
          <w:p w14:paraId="759F0FE0" w14:textId="77777777" w:rsidR="0045714D" w:rsidRPr="005647EB" w:rsidRDefault="0045714D" w:rsidP="002570E4">
            <w:pPr>
              <w:spacing w:after="0"/>
              <w:jc w:val="center"/>
              <w:rPr>
                <w:rFonts w:ascii="Arial" w:hAnsi="Arial" w:cs="Arial"/>
                <w:sz w:val="18"/>
              </w:rPr>
            </w:pPr>
            <w:r w:rsidRPr="005647EB">
              <w:rPr>
                <w:rFonts w:ascii="Arial" w:hAnsi="Arial" w:cs="v4.2.0"/>
                <w:sz w:val="18"/>
              </w:rPr>
              <w:t>Normal</w:t>
            </w:r>
          </w:p>
        </w:tc>
        <w:tc>
          <w:tcPr>
            <w:tcW w:w="3544" w:type="dxa"/>
          </w:tcPr>
          <w:p w14:paraId="7230F6F0" w14:textId="77777777" w:rsidR="0045714D" w:rsidRPr="005647EB" w:rsidRDefault="0045714D" w:rsidP="002570E4">
            <w:pPr>
              <w:spacing w:after="0"/>
              <w:rPr>
                <w:rFonts w:ascii="Arial" w:hAnsi="Arial" w:cs="Arial"/>
                <w:sz w:val="18"/>
              </w:rPr>
            </w:pPr>
          </w:p>
        </w:tc>
      </w:tr>
      <w:tr w:rsidR="0045714D" w:rsidRPr="005647EB" w14:paraId="457F38DD" w14:textId="77777777" w:rsidTr="002570E4">
        <w:trPr>
          <w:cantSplit/>
          <w:jc w:val="center"/>
        </w:trPr>
        <w:tc>
          <w:tcPr>
            <w:tcW w:w="2518" w:type="dxa"/>
            <w:gridSpan w:val="2"/>
          </w:tcPr>
          <w:p w14:paraId="171200ED" w14:textId="77777777" w:rsidR="0045714D" w:rsidRPr="005647EB" w:rsidRDefault="0045714D" w:rsidP="002570E4">
            <w:pPr>
              <w:spacing w:after="0"/>
              <w:rPr>
                <w:rFonts w:ascii="Arial" w:hAnsi="Arial" w:cs="Arial"/>
                <w:sz w:val="18"/>
              </w:rPr>
            </w:pPr>
            <w:r w:rsidRPr="005647EB">
              <w:rPr>
                <w:rFonts w:ascii="Arial" w:hAnsi="Arial" w:cs="Arial"/>
                <w:sz w:val="18"/>
              </w:rPr>
              <w:t>DRX</w:t>
            </w:r>
          </w:p>
        </w:tc>
        <w:tc>
          <w:tcPr>
            <w:tcW w:w="709" w:type="dxa"/>
          </w:tcPr>
          <w:p w14:paraId="28BA375A" w14:textId="77777777" w:rsidR="0045714D" w:rsidRPr="005647EB" w:rsidRDefault="0045714D" w:rsidP="002570E4">
            <w:pPr>
              <w:spacing w:after="0"/>
              <w:jc w:val="center"/>
              <w:rPr>
                <w:rFonts w:ascii="Arial" w:hAnsi="Arial" w:cs="Arial"/>
                <w:sz w:val="18"/>
              </w:rPr>
            </w:pPr>
          </w:p>
        </w:tc>
        <w:tc>
          <w:tcPr>
            <w:tcW w:w="2835" w:type="dxa"/>
            <w:gridSpan w:val="2"/>
          </w:tcPr>
          <w:p w14:paraId="0AEA3477" w14:textId="77777777" w:rsidR="0045714D" w:rsidRPr="005647EB" w:rsidRDefault="0045714D" w:rsidP="002570E4">
            <w:pPr>
              <w:spacing w:after="0"/>
              <w:jc w:val="center"/>
              <w:rPr>
                <w:rFonts w:ascii="Arial" w:hAnsi="Arial" w:cs="Arial"/>
                <w:sz w:val="18"/>
              </w:rPr>
            </w:pPr>
            <w:r w:rsidRPr="005647EB">
              <w:rPr>
                <w:rFonts w:ascii="Arial" w:hAnsi="Arial" w:cs="v4.2.0"/>
                <w:sz w:val="18"/>
              </w:rPr>
              <w:t>ON</w:t>
            </w:r>
          </w:p>
        </w:tc>
        <w:tc>
          <w:tcPr>
            <w:tcW w:w="3544" w:type="dxa"/>
          </w:tcPr>
          <w:p w14:paraId="55EB789E" w14:textId="77777777" w:rsidR="0045714D" w:rsidRPr="005647EB" w:rsidRDefault="0045714D" w:rsidP="002570E4">
            <w:pPr>
              <w:spacing w:after="0"/>
              <w:rPr>
                <w:rFonts w:ascii="Arial" w:hAnsi="Arial" w:cs="Arial"/>
                <w:sz w:val="18"/>
              </w:rPr>
            </w:pPr>
          </w:p>
        </w:tc>
      </w:tr>
      <w:tr w:rsidR="0045714D" w:rsidRPr="005647EB" w14:paraId="03085A08" w14:textId="77777777" w:rsidTr="002570E4">
        <w:trPr>
          <w:cantSplit/>
          <w:jc w:val="center"/>
        </w:trPr>
        <w:tc>
          <w:tcPr>
            <w:tcW w:w="534" w:type="dxa"/>
            <w:vMerge w:val="restart"/>
          </w:tcPr>
          <w:p w14:paraId="3CB54C9A" w14:textId="77777777" w:rsidR="0045714D" w:rsidRPr="005647EB" w:rsidRDefault="0045714D" w:rsidP="002570E4">
            <w:pPr>
              <w:spacing w:after="0"/>
              <w:rPr>
                <w:rFonts w:ascii="Arial" w:hAnsi="Arial" w:cs="Arial"/>
                <w:bCs/>
                <w:sz w:val="18"/>
                <w:lang w:eastAsia="zh-CN"/>
              </w:rPr>
            </w:pPr>
            <w:r w:rsidRPr="005647EB">
              <w:rPr>
                <w:rFonts w:ascii="Arial" w:hAnsi="Arial" w:cs="Arial"/>
                <w:sz w:val="18"/>
                <w:lang w:eastAsia="zh-CN"/>
              </w:rPr>
              <w:t>A3</w:t>
            </w:r>
          </w:p>
        </w:tc>
        <w:tc>
          <w:tcPr>
            <w:tcW w:w="1984" w:type="dxa"/>
          </w:tcPr>
          <w:p w14:paraId="12489361" w14:textId="77777777" w:rsidR="0045714D" w:rsidRPr="005647EB" w:rsidRDefault="0045714D" w:rsidP="002570E4">
            <w:pPr>
              <w:spacing w:after="0"/>
              <w:rPr>
                <w:rFonts w:ascii="Arial" w:hAnsi="Arial" w:cs="Arial"/>
                <w:bCs/>
                <w:sz w:val="18"/>
                <w:lang w:eastAsia="zh-CN"/>
              </w:rPr>
            </w:pPr>
            <w:r w:rsidRPr="005647EB">
              <w:rPr>
                <w:rFonts w:ascii="Arial" w:hAnsi="Arial" w:cs="Arial"/>
                <w:sz w:val="18"/>
                <w:lang w:eastAsia="zh-CN"/>
              </w:rPr>
              <w:t>Offset</w:t>
            </w:r>
          </w:p>
        </w:tc>
        <w:tc>
          <w:tcPr>
            <w:tcW w:w="709" w:type="dxa"/>
          </w:tcPr>
          <w:p w14:paraId="054AA524"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gridSpan w:val="2"/>
            <w:vAlign w:val="center"/>
          </w:tcPr>
          <w:p w14:paraId="1BAE12B3"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-8</w:t>
            </w:r>
          </w:p>
        </w:tc>
        <w:tc>
          <w:tcPr>
            <w:tcW w:w="3544" w:type="dxa"/>
          </w:tcPr>
          <w:p w14:paraId="00100E7C" w14:textId="77777777" w:rsidR="0045714D" w:rsidRPr="005647EB" w:rsidRDefault="0045714D" w:rsidP="002570E4">
            <w:pPr>
              <w:spacing w:after="0"/>
              <w:rPr>
                <w:rFonts w:ascii="Arial" w:hAnsi="Arial" w:cs="Arial"/>
                <w:sz w:val="18"/>
                <w:lang w:eastAsia="zh-CN"/>
              </w:rPr>
            </w:pPr>
          </w:p>
        </w:tc>
      </w:tr>
      <w:tr w:rsidR="0045714D" w:rsidRPr="005647EB" w14:paraId="2CF8F96B" w14:textId="77777777" w:rsidTr="002570E4">
        <w:trPr>
          <w:cantSplit/>
          <w:jc w:val="center"/>
        </w:trPr>
        <w:tc>
          <w:tcPr>
            <w:tcW w:w="534" w:type="dxa"/>
            <w:vMerge/>
          </w:tcPr>
          <w:p w14:paraId="7272941C" w14:textId="77777777" w:rsidR="0045714D" w:rsidRPr="005647EB" w:rsidRDefault="0045714D" w:rsidP="002570E4">
            <w:pPr>
              <w:spacing w:after="0"/>
              <w:rPr>
                <w:rFonts w:ascii="Arial" w:hAnsi="Arial" w:cs="Arial"/>
                <w:bCs/>
                <w:sz w:val="18"/>
                <w:lang w:eastAsia="zh-CN"/>
              </w:rPr>
            </w:pPr>
          </w:p>
        </w:tc>
        <w:tc>
          <w:tcPr>
            <w:tcW w:w="1984" w:type="dxa"/>
          </w:tcPr>
          <w:p w14:paraId="30A8EE4D" w14:textId="77777777" w:rsidR="0045714D" w:rsidRPr="005647EB" w:rsidRDefault="0045714D" w:rsidP="002570E4">
            <w:pPr>
              <w:spacing w:after="0"/>
              <w:rPr>
                <w:rFonts w:ascii="Arial" w:hAnsi="Arial" w:cs="Arial"/>
                <w:bCs/>
                <w:sz w:val="18"/>
                <w:lang w:eastAsia="zh-CN"/>
              </w:rPr>
            </w:pPr>
            <w:r w:rsidRPr="005647EB">
              <w:rPr>
                <w:rFonts w:ascii="Arial" w:hAnsi="Arial" w:cs="Arial"/>
                <w:sz w:val="18"/>
                <w:lang w:eastAsia="zh-CN"/>
              </w:rPr>
              <w:t>Hysteresis</w:t>
            </w:r>
          </w:p>
        </w:tc>
        <w:tc>
          <w:tcPr>
            <w:tcW w:w="709" w:type="dxa"/>
          </w:tcPr>
          <w:p w14:paraId="5BCAD89D"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gridSpan w:val="2"/>
          </w:tcPr>
          <w:p w14:paraId="0FE4D44F"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58B182EF" w14:textId="77777777" w:rsidR="0045714D" w:rsidRPr="005647EB" w:rsidRDefault="0045714D" w:rsidP="002570E4">
            <w:pPr>
              <w:spacing w:after="0"/>
              <w:rPr>
                <w:rFonts w:ascii="Arial" w:hAnsi="Arial" w:cs="Arial"/>
                <w:sz w:val="18"/>
                <w:lang w:eastAsia="zh-CN"/>
              </w:rPr>
            </w:pPr>
          </w:p>
        </w:tc>
      </w:tr>
      <w:tr w:rsidR="0045714D" w:rsidRPr="005647EB" w14:paraId="3BB167A2" w14:textId="77777777" w:rsidTr="002570E4">
        <w:trPr>
          <w:cantSplit/>
          <w:jc w:val="center"/>
        </w:trPr>
        <w:tc>
          <w:tcPr>
            <w:tcW w:w="534" w:type="dxa"/>
            <w:vMerge/>
          </w:tcPr>
          <w:p w14:paraId="66855B9B" w14:textId="77777777" w:rsidR="0045714D" w:rsidRPr="005647EB" w:rsidRDefault="0045714D" w:rsidP="002570E4">
            <w:pPr>
              <w:spacing w:after="0"/>
              <w:rPr>
                <w:rFonts w:ascii="Arial" w:hAnsi="Arial" w:cs="Arial"/>
                <w:bCs/>
                <w:sz w:val="18"/>
                <w:lang w:eastAsia="zh-CN"/>
              </w:rPr>
            </w:pPr>
          </w:p>
        </w:tc>
        <w:tc>
          <w:tcPr>
            <w:tcW w:w="1984" w:type="dxa"/>
          </w:tcPr>
          <w:p w14:paraId="25182C11" w14:textId="7856745C"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Time</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Trigger</w:t>
            </w:r>
          </w:p>
        </w:tc>
        <w:tc>
          <w:tcPr>
            <w:tcW w:w="709" w:type="dxa"/>
          </w:tcPr>
          <w:p w14:paraId="2B5F4B17"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S</w:t>
            </w:r>
          </w:p>
        </w:tc>
        <w:tc>
          <w:tcPr>
            <w:tcW w:w="2835" w:type="dxa"/>
            <w:gridSpan w:val="2"/>
            <w:vAlign w:val="center"/>
          </w:tcPr>
          <w:p w14:paraId="01D06CB4"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33E6E379" w14:textId="77777777" w:rsidR="0045714D" w:rsidRPr="005647EB" w:rsidRDefault="0045714D" w:rsidP="002570E4">
            <w:pPr>
              <w:spacing w:after="0"/>
              <w:rPr>
                <w:rFonts w:ascii="Arial" w:hAnsi="Arial" w:cs="Arial"/>
                <w:sz w:val="18"/>
                <w:lang w:eastAsia="zh-CN"/>
              </w:rPr>
            </w:pPr>
          </w:p>
        </w:tc>
      </w:tr>
      <w:tr w:rsidR="0045714D" w:rsidRPr="005647EB" w14:paraId="12F66117" w14:textId="77777777" w:rsidTr="002570E4">
        <w:trPr>
          <w:cantSplit/>
          <w:jc w:val="center"/>
        </w:trPr>
        <w:tc>
          <w:tcPr>
            <w:tcW w:w="2518" w:type="dxa"/>
            <w:gridSpan w:val="2"/>
          </w:tcPr>
          <w:p w14:paraId="1FE1980E" w14:textId="4AB93399" w:rsidR="0045714D" w:rsidRPr="005647EB" w:rsidRDefault="0045714D" w:rsidP="002570E4">
            <w:pPr>
              <w:spacing w:after="0"/>
              <w:rPr>
                <w:rFonts w:ascii="Arial" w:hAnsi="Arial" w:cs="Arial"/>
                <w:sz w:val="18"/>
              </w:rPr>
            </w:pPr>
            <w:r w:rsidRPr="005647EB">
              <w:rPr>
                <w:rFonts w:ascii="Arial" w:hAnsi="Arial" w:cs="Arial"/>
                <w:sz w:val="18"/>
              </w:rPr>
              <w:t>Filter</w:t>
            </w:r>
            <w:r w:rsidR="002570E4" w:rsidRPr="005647EB">
              <w:rPr>
                <w:rFonts w:ascii="Arial" w:hAnsi="Arial" w:cs="Arial"/>
                <w:sz w:val="18"/>
              </w:rPr>
              <w:t xml:space="preserve"> </w:t>
            </w:r>
            <w:r w:rsidRPr="005647EB">
              <w:rPr>
                <w:rFonts w:ascii="Arial" w:hAnsi="Arial" w:cs="Arial"/>
                <w:sz w:val="18"/>
              </w:rPr>
              <w:t>coefficient</w:t>
            </w:r>
          </w:p>
        </w:tc>
        <w:tc>
          <w:tcPr>
            <w:tcW w:w="709" w:type="dxa"/>
          </w:tcPr>
          <w:p w14:paraId="2C9321A3" w14:textId="77777777" w:rsidR="0045714D" w:rsidRPr="005647EB" w:rsidRDefault="0045714D" w:rsidP="002570E4">
            <w:pPr>
              <w:spacing w:after="0"/>
              <w:jc w:val="center"/>
              <w:rPr>
                <w:rFonts w:ascii="Arial" w:hAnsi="Arial" w:cs="Arial"/>
                <w:sz w:val="18"/>
              </w:rPr>
            </w:pPr>
          </w:p>
        </w:tc>
        <w:tc>
          <w:tcPr>
            <w:tcW w:w="2835" w:type="dxa"/>
            <w:gridSpan w:val="2"/>
          </w:tcPr>
          <w:p w14:paraId="237E27CF" w14:textId="77777777" w:rsidR="0045714D" w:rsidRPr="005647EB" w:rsidRDefault="0045714D" w:rsidP="002570E4">
            <w:pPr>
              <w:spacing w:after="0"/>
              <w:jc w:val="center"/>
              <w:rPr>
                <w:rFonts w:ascii="Arial" w:hAnsi="Arial" w:cs="Arial"/>
                <w:sz w:val="18"/>
              </w:rPr>
            </w:pPr>
            <w:r w:rsidRPr="005647EB">
              <w:rPr>
                <w:rFonts w:ascii="Arial" w:hAnsi="Arial" w:cs="v4.2.0"/>
                <w:sz w:val="18"/>
              </w:rPr>
              <w:t>0</w:t>
            </w:r>
          </w:p>
        </w:tc>
        <w:tc>
          <w:tcPr>
            <w:tcW w:w="3544" w:type="dxa"/>
          </w:tcPr>
          <w:p w14:paraId="39C9EF84" w14:textId="408C9708" w:rsidR="0045714D" w:rsidRPr="005647EB" w:rsidRDefault="0045714D" w:rsidP="002570E4">
            <w:pPr>
              <w:spacing w:after="0"/>
              <w:rPr>
                <w:rFonts w:ascii="Arial" w:hAnsi="Arial" w:cs="Arial"/>
                <w:sz w:val="18"/>
              </w:rPr>
            </w:pPr>
            <w:r w:rsidRPr="005647EB">
              <w:rPr>
                <w:rFonts w:ascii="Arial" w:hAnsi="Arial" w:cs="Arial"/>
                <w:sz w:val="18"/>
              </w:rPr>
              <w:t>L3</w:t>
            </w:r>
            <w:r w:rsidR="002570E4" w:rsidRPr="005647EB">
              <w:rPr>
                <w:rFonts w:ascii="Arial" w:hAnsi="Arial" w:cs="Arial"/>
                <w:sz w:val="18"/>
              </w:rPr>
              <w:t xml:space="preserve"> </w:t>
            </w:r>
            <w:r w:rsidRPr="005647EB">
              <w:rPr>
                <w:rFonts w:ascii="Arial" w:hAnsi="Arial" w:cs="Arial"/>
                <w:sz w:val="18"/>
              </w:rPr>
              <w:t>filtering</w:t>
            </w:r>
            <w:r w:rsidR="002570E4" w:rsidRPr="005647EB">
              <w:rPr>
                <w:rFonts w:ascii="Arial" w:hAnsi="Arial" w:cs="Arial"/>
                <w:sz w:val="18"/>
              </w:rPr>
              <w:t xml:space="preserve"> </w:t>
            </w:r>
            <w:r w:rsidRPr="005647EB">
              <w:rPr>
                <w:rFonts w:ascii="Arial" w:hAnsi="Arial" w:cs="Arial"/>
                <w:sz w:val="18"/>
              </w:rPr>
              <w:t>is</w:t>
            </w:r>
            <w:r w:rsidR="002570E4" w:rsidRPr="005647EB">
              <w:rPr>
                <w:rFonts w:ascii="Arial" w:hAnsi="Arial" w:cs="Arial"/>
                <w:sz w:val="18"/>
              </w:rPr>
              <w:t xml:space="preserve"> </w:t>
            </w:r>
            <w:r w:rsidRPr="005647EB">
              <w:rPr>
                <w:rFonts w:ascii="Arial" w:hAnsi="Arial" w:cs="Arial"/>
                <w:sz w:val="18"/>
              </w:rPr>
              <w:t>not</w:t>
            </w:r>
            <w:r w:rsidR="002570E4" w:rsidRPr="005647EB">
              <w:rPr>
                <w:rFonts w:ascii="Arial" w:hAnsi="Arial" w:cs="Arial"/>
                <w:sz w:val="18"/>
              </w:rPr>
              <w:t xml:space="preserve"> </w:t>
            </w:r>
            <w:r w:rsidRPr="005647EB">
              <w:rPr>
                <w:rFonts w:ascii="Arial" w:hAnsi="Arial" w:cs="Arial"/>
                <w:sz w:val="18"/>
              </w:rPr>
              <w:t>used</w:t>
            </w:r>
          </w:p>
        </w:tc>
      </w:tr>
      <w:tr w:rsidR="0045714D" w:rsidRPr="005647EB" w14:paraId="75394C69" w14:textId="77777777" w:rsidTr="002570E4">
        <w:trPr>
          <w:cantSplit/>
          <w:jc w:val="center"/>
        </w:trPr>
        <w:tc>
          <w:tcPr>
            <w:tcW w:w="2518" w:type="dxa"/>
            <w:gridSpan w:val="2"/>
          </w:tcPr>
          <w:p w14:paraId="10F7636F" w14:textId="7BB17349"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Gap</w:t>
            </w:r>
            <w:r w:rsidR="002570E4" w:rsidRPr="005647EB">
              <w:rPr>
                <w:rFonts w:ascii="Arial" w:hAnsi="Arial" w:cs="Arial"/>
                <w:sz w:val="18"/>
                <w:lang w:eastAsia="zh-CN"/>
              </w:rPr>
              <w:t xml:space="preserve"> </w:t>
            </w:r>
            <w:r w:rsidRPr="005647EB">
              <w:rPr>
                <w:rFonts w:ascii="Arial" w:hAnsi="Arial" w:cs="Arial"/>
                <w:sz w:val="18"/>
                <w:lang w:eastAsia="zh-CN"/>
              </w:rPr>
              <w:t>pattern</w:t>
            </w:r>
            <w:r w:rsidR="002570E4" w:rsidRPr="005647EB">
              <w:rPr>
                <w:rFonts w:ascii="Arial" w:hAnsi="Arial" w:cs="Arial"/>
                <w:sz w:val="18"/>
                <w:lang w:eastAsia="zh-CN"/>
              </w:rPr>
              <w:t xml:space="preserve"> </w:t>
            </w:r>
            <w:r w:rsidRPr="005647EB">
              <w:rPr>
                <w:rFonts w:ascii="Arial" w:hAnsi="Arial" w:cs="Arial"/>
                <w:sz w:val="18"/>
                <w:lang w:eastAsia="zh-CN"/>
              </w:rPr>
              <w:t>ID</w:t>
            </w:r>
          </w:p>
        </w:tc>
        <w:tc>
          <w:tcPr>
            <w:tcW w:w="709" w:type="dxa"/>
          </w:tcPr>
          <w:p w14:paraId="7DAE5603" w14:textId="77777777" w:rsidR="0045714D" w:rsidRPr="005647EB" w:rsidRDefault="0045714D" w:rsidP="002570E4">
            <w:pPr>
              <w:spacing w:after="0"/>
              <w:jc w:val="center"/>
              <w:rPr>
                <w:rFonts w:ascii="Arial" w:hAnsi="Arial" w:cs="Arial"/>
                <w:sz w:val="18"/>
              </w:rPr>
            </w:pPr>
          </w:p>
        </w:tc>
        <w:tc>
          <w:tcPr>
            <w:tcW w:w="2835" w:type="dxa"/>
            <w:gridSpan w:val="2"/>
          </w:tcPr>
          <w:p w14:paraId="2426B63D"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0</w:t>
            </w:r>
          </w:p>
        </w:tc>
        <w:tc>
          <w:tcPr>
            <w:tcW w:w="3544" w:type="dxa"/>
          </w:tcPr>
          <w:p w14:paraId="7C2A1374" w14:textId="77777777" w:rsidR="0045714D" w:rsidRPr="005647EB" w:rsidRDefault="0045714D" w:rsidP="002570E4">
            <w:pPr>
              <w:spacing w:after="0"/>
              <w:rPr>
                <w:rFonts w:ascii="Arial" w:hAnsi="Arial" w:cs="Arial"/>
                <w:sz w:val="18"/>
              </w:rPr>
            </w:pPr>
          </w:p>
        </w:tc>
      </w:tr>
      <w:tr w:rsidR="0045714D" w:rsidRPr="005647EB" w14:paraId="42BE82EA" w14:textId="77777777" w:rsidTr="002570E4">
        <w:trPr>
          <w:cantSplit/>
          <w:jc w:val="center"/>
        </w:trPr>
        <w:tc>
          <w:tcPr>
            <w:tcW w:w="2518" w:type="dxa"/>
            <w:gridSpan w:val="2"/>
          </w:tcPr>
          <w:p w14:paraId="32356157" w14:textId="6D1F8CAD" w:rsidR="0045714D" w:rsidRPr="005647EB" w:rsidRDefault="0045714D" w:rsidP="002570E4">
            <w:pPr>
              <w:spacing w:after="0"/>
              <w:rPr>
                <w:rFonts w:ascii="Arial" w:hAnsi="Arial" w:cs="Arial"/>
                <w:sz w:val="18"/>
                <w:lang w:eastAsia="zh-CN"/>
              </w:rPr>
            </w:pPr>
            <w:r w:rsidRPr="005647EB">
              <w:rPr>
                <w:rFonts w:ascii="Arial" w:hAnsi="Arial"/>
                <w:i/>
                <w:sz w:val="18"/>
              </w:rPr>
              <w:t>Rmax</w:t>
            </w:r>
            <w:r w:rsidR="002570E4" w:rsidRPr="005647EB">
              <w:rPr>
                <w:rFonts w:ascii="Arial" w:hAnsi="Arial"/>
                <w:i/>
                <w:sz w:val="18"/>
              </w:rPr>
              <w:t xml:space="preserve"> </w:t>
            </w:r>
          </w:p>
        </w:tc>
        <w:tc>
          <w:tcPr>
            <w:tcW w:w="709" w:type="dxa"/>
          </w:tcPr>
          <w:p w14:paraId="44E4108F" w14:textId="77777777" w:rsidR="0045714D" w:rsidRPr="005647EB" w:rsidRDefault="0045714D" w:rsidP="002570E4">
            <w:pPr>
              <w:spacing w:after="0"/>
              <w:jc w:val="center"/>
              <w:rPr>
                <w:rFonts w:ascii="Arial" w:hAnsi="Arial" w:cs="Arial"/>
                <w:sz w:val="18"/>
              </w:rPr>
            </w:pPr>
          </w:p>
        </w:tc>
        <w:tc>
          <w:tcPr>
            <w:tcW w:w="2835" w:type="dxa"/>
            <w:gridSpan w:val="2"/>
          </w:tcPr>
          <w:p w14:paraId="7C5C2280"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8</w:t>
            </w:r>
          </w:p>
        </w:tc>
        <w:tc>
          <w:tcPr>
            <w:tcW w:w="3544" w:type="dxa"/>
          </w:tcPr>
          <w:p w14:paraId="75A47F8F" w14:textId="3879D91E" w:rsidR="0045714D" w:rsidRPr="005647EB" w:rsidRDefault="0045714D"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i/>
                <w:sz w:val="18"/>
              </w:rPr>
              <w:t xml:space="preserve"> </w:t>
            </w:r>
            <w:r w:rsidRPr="005647EB">
              <w:rPr>
                <w:rFonts w:ascii="Arial" w:hAnsi="Arial"/>
                <w:i/>
                <w:sz w:val="18"/>
              </w:rPr>
              <w:t>mPDCCH-NumRepetition</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45714D" w:rsidRPr="005647EB" w14:paraId="749E2967" w14:textId="77777777" w:rsidTr="002570E4">
        <w:trPr>
          <w:cantSplit/>
          <w:jc w:val="center"/>
        </w:trPr>
        <w:tc>
          <w:tcPr>
            <w:tcW w:w="2518" w:type="dxa"/>
            <w:gridSpan w:val="2"/>
          </w:tcPr>
          <w:p w14:paraId="21B12F7D" w14:textId="77777777" w:rsidR="0045714D" w:rsidRPr="005647EB" w:rsidRDefault="0045714D" w:rsidP="002570E4">
            <w:pPr>
              <w:spacing w:after="0"/>
              <w:rPr>
                <w:rFonts w:ascii="Arial" w:hAnsi="Arial"/>
                <w:i/>
                <w:sz w:val="18"/>
              </w:rPr>
            </w:pPr>
            <w:r w:rsidRPr="005647EB">
              <w:rPr>
                <w:rFonts w:ascii="Arial" w:hAnsi="Arial"/>
                <w:i/>
                <w:sz w:val="18"/>
              </w:rPr>
              <w:t>G</w:t>
            </w:r>
          </w:p>
        </w:tc>
        <w:tc>
          <w:tcPr>
            <w:tcW w:w="709" w:type="dxa"/>
          </w:tcPr>
          <w:p w14:paraId="25779824" w14:textId="77777777" w:rsidR="0045714D" w:rsidRPr="005647EB" w:rsidRDefault="0045714D" w:rsidP="002570E4">
            <w:pPr>
              <w:spacing w:after="0"/>
              <w:jc w:val="center"/>
              <w:rPr>
                <w:rFonts w:ascii="Arial" w:hAnsi="Arial" w:cs="Arial"/>
                <w:sz w:val="18"/>
              </w:rPr>
            </w:pPr>
          </w:p>
        </w:tc>
        <w:tc>
          <w:tcPr>
            <w:tcW w:w="2835" w:type="dxa"/>
            <w:gridSpan w:val="2"/>
          </w:tcPr>
          <w:p w14:paraId="78146CB9"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1</w:t>
            </w:r>
          </w:p>
        </w:tc>
        <w:tc>
          <w:tcPr>
            <w:tcW w:w="3544" w:type="dxa"/>
          </w:tcPr>
          <w:p w14:paraId="429BF8A2" w14:textId="3C60E058" w:rsidR="0045714D" w:rsidRPr="005647EB" w:rsidRDefault="0045714D"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mPDCCH-startSF-UESS</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45714D" w:rsidRPr="005647EB" w14:paraId="42282640" w14:textId="77777777" w:rsidTr="002570E4">
        <w:trPr>
          <w:cantSplit/>
          <w:jc w:val="center"/>
        </w:trPr>
        <w:tc>
          <w:tcPr>
            <w:tcW w:w="2518" w:type="dxa"/>
            <w:gridSpan w:val="2"/>
          </w:tcPr>
          <w:p w14:paraId="72A74A5A" w14:textId="77777777" w:rsidR="0045714D" w:rsidRPr="005647EB" w:rsidRDefault="0045714D" w:rsidP="002570E4">
            <w:pPr>
              <w:spacing w:after="0"/>
              <w:rPr>
                <w:rFonts w:ascii="Arial" w:hAnsi="Arial"/>
                <w:i/>
                <w:sz w:val="18"/>
              </w:rPr>
            </w:pPr>
            <w:r w:rsidRPr="005647EB">
              <w:rPr>
                <w:rFonts w:ascii="Arial" w:hAnsi="Arial"/>
                <w:i/>
                <w:sz w:val="18"/>
              </w:rPr>
              <w:t>X</w:t>
            </w:r>
          </w:p>
        </w:tc>
        <w:tc>
          <w:tcPr>
            <w:tcW w:w="709" w:type="dxa"/>
          </w:tcPr>
          <w:p w14:paraId="16DC5B4E" w14:textId="77777777" w:rsidR="0045714D" w:rsidRPr="005647EB" w:rsidRDefault="0045714D" w:rsidP="002570E4">
            <w:pPr>
              <w:spacing w:after="0"/>
              <w:jc w:val="center"/>
              <w:rPr>
                <w:rFonts w:ascii="Arial" w:hAnsi="Arial" w:cs="Arial"/>
                <w:sz w:val="18"/>
              </w:rPr>
            </w:pPr>
          </w:p>
        </w:tc>
        <w:tc>
          <w:tcPr>
            <w:tcW w:w="2835" w:type="dxa"/>
            <w:gridSpan w:val="2"/>
          </w:tcPr>
          <w:p w14:paraId="1EA77583"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scheme01</w:t>
            </w:r>
          </w:p>
        </w:tc>
        <w:tc>
          <w:tcPr>
            <w:tcW w:w="3544" w:type="dxa"/>
          </w:tcPr>
          <w:p w14:paraId="1953E295" w14:textId="712C0001" w:rsidR="0045714D" w:rsidRPr="005647EB" w:rsidRDefault="0045714D"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measGapSharingScheme</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45714D" w:rsidRPr="005647EB" w14:paraId="504F19B3" w14:textId="77777777" w:rsidTr="002570E4">
        <w:trPr>
          <w:cantSplit/>
          <w:jc w:val="center"/>
        </w:trPr>
        <w:tc>
          <w:tcPr>
            <w:tcW w:w="2518" w:type="dxa"/>
            <w:gridSpan w:val="2"/>
          </w:tcPr>
          <w:p w14:paraId="195040F7" w14:textId="77777777" w:rsidR="0045714D" w:rsidRPr="005647EB" w:rsidRDefault="0045714D" w:rsidP="002570E4">
            <w:pPr>
              <w:spacing w:after="0"/>
              <w:rPr>
                <w:rFonts w:ascii="Arial" w:hAnsi="Arial" w:cs="Arial"/>
                <w:sz w:val="18"/>
              </w:rPr>
            </w:pPr>
            <w:r w:rsidRPr="005647EB">
              <w:rPr>
                <w:rFonts w:ascii="Arial" w:hAnsi="Arial" w:cs="Arial"/>
                <w:sz w:val="18"/>
              </w:rPr>
              <w:lastRenderedPageBreak/>
              <w:t>T1</w:t>
            </w:r>
          </w:p>
        </w:tc>
        <w:tc>
          <w:tcPr>
            <w:tcW w:w="709" w:type="dxa"/>
          </w:tcPr>
          <w:p w14:paraId="36D903CC" w14:textId="77777777" w:rsidR="0045714D" w:rsidRPr="005647EB" w:rsidRDefault="0045714D" w:rsidP="002570E4">
            <w:pPr>
              <w:spacing w:after="0"/>
              <w:jc w:val="center"/>
              <w:rPr>
                <w:rFonts w:ascii="Arial" w:hAnsi="Arial" w:cs="Arial"/>
                <w:sz w:val="18"/>
              </w:rPr>
            </w:pPr>
            <w:r w:rsidRPr="005647EB">
              <w:rPr>
                <w:rFonts w:ascii="Arial" w:hAnsi="Arial" w:cs="v4.2.0"/>
                <w:sz w:val="18"/>
              </w:rPr>
              <w:t>S</w:t>
            </w:r>
          </w:p>
        </w:tc>
        <w:tc>
          <w:tcPr>
            <w:tcW w:w="2835" w:type="dxa"/>
            <w:gridSpan w:val="2"/>
          </w:tcPr>
          <w:p w14:paraId="3E736833" w14:textId="77777777" w:rsidR="0045714D" w:rsidRPr="005647EB" w:rsidRDefault="0045714D" w:rsidP="002570E4">
            <w:pPr>
              <w:spacing w:after="0"/>
              <w:jc w:val="center"/>
              <w:rPr>
                <w:rFonts w:ascii="Arial" w:hAnsi="Arial" w:cs="Arial"/>
                <w:sz w:val="18"/>
              </w:rPr>
            </w:pPr>
            <w:r w:rsidRPr="005647EB">
              <w:rPr>
                <w:rFonts w:ascii="Arial" w:hAnsi="Arial" w:cs="v4.2.0"/>
                <w:sz w:val="18"/>
              </w:rPr>
              <w:t>5</w:t>
            </w:r>
          </w:p>
        </w:tc>
        <w:tc>
          <w:tcPr>
            <w:tcW w:w="3544" w:type="dxa"/>
          </w:tcPr>
          <w:p w14:paraId="6C71441E" w14:textId="77777777" w:rsidR="0045714D" w:rsidRPr="005647EB" w:rsidRDefault="0045714D" w:rsidP="002570E4">
            <w:pPr>
              <w:spacing w:after="0"/>
              <w:rPr>
                <w:rFonts w:ascii="Arial" w:hAnsi="Arial" w:cs="Arial"/>
                <w:sz w:val="18"/>
              </w:rPr>
            </w:pPr>
          </w:p>
        </w:tc>
      </w:tr>
      <w:tr w:rsidR="0045714D" w:rsidRPr="005647EB" w14:paraId="13621B51" w14:textId="77777777" w:rsidTr="002570E4">
        <w:trPr>
          <w:cantSplit/>
          <w:jc w:val="center"/>
        </w:trPr>
        <w:tc>
          <w:tcPr>
            <w:tcW w:w="2518" w:type="dxa"/>
            <w:gridSpan w:val="2"/>
          </w:tcPr>
          <w:p w14:paraId="0599C9F6" w14:textId="77777777" w:rsidR="0045714D" w:rsidRPr="005647EB" w:rsidRDefault="0045714D" w:rsidP="002570E4">
            <w:pPr>
              <w:spacing w:after="0"/>
              <w:rPr>
                <w:rFonts w:ascii="Arial" w:hAnsi="Arial" w:cs="Arial"/>
                <w:sz w:val="18"/>
              </w:rPr>
            </w:pPr>
            <w:r w:rsidRPr="005647EB">
              <w:rPr>
                <w:rFonts w:ascii="Arial" w:hAnsi="Arial" w:cs="Arial"/>
                <w:sz w:val="18"/>
              </w:rPr>
              <w:t>T2</w:t>
            </w:r>
          </w:p>
        </w:tc>
        <w:tc>
          <w:tcPr>
            <w:tcW w:w="709" w:type="dxa"/>
          </w:tcPr>
          <w:p w14:paraId="77E5A55A" w14:textId="77777777" w:rsidR="0045714D" w:rsidRPr="005647EB" w:rsidRDefault="0045714D" w:rsidP="002570E4">
            <w:pPr>
              <w:spacing w:after="0"/>
              <w:jc w:val="center"/>
              <w:rPr>
                <w:rFonts w:ascii="Arial" w:hAnsi="Arial" w:cs="Arial"/>
                <w:sz w:val="18"/>
              </w:rPr>
            </w:pPr>
            <w:r w:rsidRPr="005647EB">
              <w:rPr>
                <w:rFonts w:ascii="Arial" w:hAnsi="Arial" w:cs="v4.2.0"/>
                <w:sz w:val="18"/>
              </w:rPr>
              <w:t>S</w:t>
            </w:r>
          </w:p>
        </w:tc>
        <w:tc>
          <w:tcPr>
            <w:tcW w:w="1417" w:type="dxa"/>
          </w:tcPr>
          <w:p w14:paraId="4005565F" w14:textId="77777777" w:rsidR="0045714D" w:rsidRPr="005647EB" w:rsidRDefault="0045714D" w:rsidP="002570E4">
            <w:pPr>
              <w:spacing w:after="0"/>
              <w:jc w:val="center"/>
              <w:rPr>
                <w:rFonts w:ascii="Arial" w:hAnsi="Arial" w:cs="Arial"/>
                <w:sz w:val="18"/>
              </w:rPr>
            </w:pPr>
            <w:r w:rsidRPr="005647EB">
              <w:rPr>
                <w:rFonts w:ascii="Arial" w:hAnsi="Arial" w:cs="Arial"/>
                <w:sz w:val="18"/>
                <w:lang w:eastAsia="ja-JP"/>
              </w:rPr>
              <w:sym w:font="Symbol" w:char="F0A3"/>
            </w:r>
            <w:r w:rsidRPr="005647EB">
              <w:rPr>
                <w:rFonts w:ascii="Arial" w:hAnsi="Arial" w:cs="Arial"/>
                <w:sz w:val="18"/>
                <w:lang w:eastAsia="ja-JP"/>
              </w:rPr>
              <w:t>650</w:t>
            </w:r>
          </w:p>
        </w:tc>
        <w:tc>
          <w:tcPr>
            <w:tcW w:w="1418" w:type="dxa"/>
          </w:tcPr>
          <w:p w14:paraId="27CF4AE9" w14:textId="77777777" w:rsidR="0045714D" w:rsidRPr="005647EB" w:rsidRDefault="0045714D" w:rsidP="002570E4">
            <w:pPr>
              <w:spacing w:after="0"/>
              <w:jc w:val="center"/>
              <w:rPr>
                <w:rFonts w:ascii="Arial" w:hAnsi="Arial" w:cs="Arial"/>
                <w:sz w:val="18"/>
              </w:rPr>
            </w:pPr>
            <w:r w:rsidRPr="005647EB">
              <w:rPr>
                <w:rFonts w:ascii="Arial" w:hAnsi="Arial" w:cs="Arial"/>
                <w:sz w:val="18"/>
                <w:lang w:eastAsia="ja-JP"/>
              </w:rPr>
              <w:sym w:font="Symbol" w:char="F0A3"/>
            </w:r>
            <w:r w:rsidRPr="005647EB">
              <w:rPr>
                <w:rFonts w:ascii="Arial" w:hAnsi="Arial" w:cs="Arial"/>
                <w:sz w:val="18"/>
                <w:lang w:eastAsia="ja-JP"/>
              </w:rPr>
              <w:t>1050</w:t>
            </w:r>
          </w:p>
        </w:tc>
        <w:tc>
          <w:tcPr>
            <w:tcW w:w="3544" w:type="dxa"/>
          </w:tcPr>
          <w:p w14:paraId="5679A2A9" w14:textId="77777777" w:rsidR="0045714D" w:rsidRPr="005647EB" w:rsidRDefault="0045714D" w:rsidP="002570E4">
            <w:pPr>
              <w:spacing w:after="0"/>
              <w:rPr>
                <w:rFonts w:ascii="Arial" w:hAnsi="Arial" w:cs="Arial"/>
                <w:sz w:val="18"/>
              </w:rPr>
            </w:pPr>
          </w:p>
        </w:tc>
      </w:tr>
      <w:tr w:rsidR="0045714D" w:rsidRPr="005647EB" w14:paraId="3E42C27A"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35BEB7CF" w14:textId="1A1929A7" w:rsidR="0045714D" w:rsidRPr="005647EB" w:rsidRDefault="0045714D" w:rsidP="002570E4">
            <w:pPr>
              <w:spacing w:after="0"/>
              <w:rPr>
                <w:rFonts w:ascii="Arial" w:hAnsi="Arial" w:cs="Arial"/>
                <w:sz w:val="18"/>
              </w:rPr>
            </w:pPr>
            <w:r w:rsidRPr="005647EB">
              <w:rPr>
                <w:rFonts w:ascii="Arial" w:hAnsi="Arial" w:cs="Arial"/>
                <w:sz w:val="18"/>
              </w:rPr>
              <w:t>Special</w:t>
            </w:r>
            <w:r w:rsidR="002570E4" w:rsidRPr="005647EB">
              <w:rPr>
                <w:rFonts w:ascii="Arial" w:hAnsi="Arial" w:cs="Arial"/>
                <w:sz w:val="18"/>
              </w:rPr>
              <w:t xml:space="preserve"> </w:t>
            </w:r>
            <w:r w:rsidRPr="005647EB">
              <w:rPr>
                <w:rFonts w:ascii="Arial" w:hAnsi="Arial" w:cs="Arial"/>
                <w:sz w:val="18"/>
              </w:rPr>
              <w:t>subframe</w:t>
            </w:r>
            <w:r w:rsidR="002570E4" w:rsidRPr="005647EB">
              <w:rPr>
                <w:rFonts w:ascii="Arial" w:hAnsi="Arial" w:cs="Arial"/>
                <w:sz w:val="18"/>
              </w:rPr>
              <w:t xml:space="preserve"> </w:t>
            </w:r>
            <w:r w:rsidRPr="005647EB">
              <w:rPr>
                <w:rFonts w:ascii="Arial" w:hAnsi="Arial" w:cs="Arial"/>
                <w:sz w:val="18"/>
              </w:rPr>
              <w:t>configuration</w:t>
            </w:r>
          </w:p>
        </w:tc>
        <w:tc>
          <w:tcPr>
            <w:tcW w:w="709" w:type="dxa"/>
            <w:tcBorders>
              <w:top w:val="single" w:sz="4" w:space="0" w:color="auto"/>
              <w:left w:val="single" w:sz="4" w:space="0" w:color="auto"/>
              <w:bottom w:val="single" w:sz="4" w:space="0" w:color="auto"/>
              <w:right w:val="single" w:sz="4" w:space="0" w:color="auto"/>
            </w:tcBorders>
          </w:tcPr>
          <w:p w14:paraId="709E61AE" w14:textId="77777777" w:rsidR="0045714D" w:rsidRPr="005647EB" w:rsidRDefault="0045714D" w:rsidP="002570E4">
            <w:pPr>
              <w:spacing w:after="0"/>
              <w:jc w:val="center"/>
              <w:rPr>
                <w:rFonts w:ascii="Arial" w:hAnsi="Arial" w:cs="v4.2.0"/>
                <w:sz w:val="18"/>
              </w:rPr>
            </w:pPr>
          </w:p>
        </w:tc>
        <w:tc>
          <w:tcPr>
            <w:tcW w:w="2835" w:type="dxa"/>
            <w:gridSpan w:val="2"/>
            <w:tcBorders>
              <w:top w:val="single" w:sz="4" w:space="0" w:color="auto"/>
              <w:left w:val="single" w:sz="4" w:space="0" w:color="auto"/>
              <w:bottom w:val="single" w:sz="4" w:space="0" w:color="auto"/>
              <w:right w:val="single" w:sz="4" w:space="0" w:color="auto"/>
            </w:tcBorders>
          </w:tcPr>
          <w:p w14:paraId="0716361E" w14:textId="77777777" w:rsidR="0045714D" w:rsidRPr="005647EB" w:rsidRDefault="0045714D" w:rsidP="002570E4">
            <w:pPr>
              <w:spacing w:after="0"/>
              <w:jc w:val="center"/>
              <w:rPr>
                <w:rFonts w:ascii="Arial" w:hAnsi="Arial" w:cs="v4.2.0"/>
                <w:sz w:val="18"/>
              </w:rPr>
            </w:pPr>
            <w:r w:rsidRPr="005647EB">
              <w:rPr>
                <w:rFonts w:ascii="Arial" w:hAnsi="Arial" w:cs="v4.2.0"/>
                <w:sz w:val="18"/>
              </w:rPr>
              <w:t>6</w:t>
            </w:r>
          </w:p>
        </w:tc>
        <w:tc>
          <w:tcPr>
            <w:tcW w:w="3544" w:type="dxa"/>
            <w:tcBorders>
              <w:top w:val="single" w:sz="4" w:space="0" w:color="auto"/>
              <w:left w:val="single" w:sz="4" w:space="0" w:color="auto"/>
              <w:bottom w:val="single" w:sz="4" w:space="0" w:color="auto"/>
              <w:right w:val="single" w:sz="4" w:space="0" w:color="auto"/>
            </w:tcBorders>
          </w:tcPr>
          <w:p w14:paraId="7A26D192" w14:textId="6D07876F" w:rsidR="0045714D" w:rsidRPr="005647EB" w:rsidRDefault="0045714D"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table</w:t>
            </w:r>
            <w:r w:rsidR="002570E4" w:rsidRPr="005647EB">
              <w:rPr>
                <w:rFonts w:ascii="Arial" w:hAnsi="Arial" w:cs="Arial"/>
                <w:sz w:val="18"/>
              </w:rPr>
              <w:t xml:space="preserve"> </w:t>
            </w:r>
            <w:r w:rsidRPr="005647EB">
              <w:rPr>
                <w:rFonts w:ascii="Arial" w:hAnsi="Arial" w:cs="Arial"/>
                <w:sz w:val="18"/>
              </w:rPr>
              <w:t>4.2-1</w:t>
            </w:r>
            <w:r w:rsidR="002570E4" w:rsidRPr="005647EB">
              <w:rPr>
                <w:rFonts w:ascii="Arial" w:hAnsi="Arial" w:cs="Arial"/>
                <w:sz w:val="18"/>
              </w:rPr>
              <w:t xml:space="preserve"> in 3GPP TS </w:t>
            </w:r>
            <w:r w:rsidRPr="005647EB">
              <w:rPr>
                <w:rFonts w:ascii="Arial" w:hAnsi="Arial" w:cs="Arial"/>
                <w:sz w:val="18"/>
              </w:rPr>
              <w:t>36.211.</w:t>
            </w:r>
            <w:r w:rsidR="002570E4" w:rsidRPr="005647EB">
              <w:rPr>
                <w:rFonts w:ascii="Arial" w:hAnsi="Arial" w:cs="Arial"/>
                <w:sz w:val="18"/>
              </w:rPr>
              <w:t xml:space="preserve"> </w:t>
            </w:r>
            <w:r w:rsidRPr="005647EB">
              <w:rPr>
                <w:rFonts w:ascii="Arial" w:hAnsi="Arial" w:cs="Arial"/>
                <w:sz w:val="18"/>
              </w:rPr>
              <w:t>The</w:t>
            </w:r>
            <w:r w:rsidR="002570E4" w:rsidRPr="005647EB">
              <w:rPr>
                <w:rFonts w:ascii="Arial" w:hAnsi="Arial" w:cs="Arial"/>
                <w:sz w:val="18"/>
              </w:rPr>
              <w:t xml:space="preserve"> </w:t>
            </w:r>
            <w:r w:rsidRPr="005647EB">
              <w:rPr>
                <w:rFonts w:ascii="Arial" w:hAnsi="Arial" w:cs="Arial"/>
                <w:sz w:val="18"/>
              </w:rPr>
              <w:t>same</w:t>
            </w:r>
            <w:r w:rsidR="002570E4" w:rsidRPr="005647EB">
              <w:rPr>
                <w:rFonts w:ascii="Arial" w:hAnsi="Arial" w:cs="Arial"/>
                <w:sz w:val="18"/>
              </w:rPr>
              <w:t xml:space="preserve"> </w:t>
            </w:r>
            <w:r w:rsidRPr="005647EB">
              <w:rPr>
                <w:rFonts w:ascii="Arial" w:hAnsi="Arial" w:cs="Arial"/>
                <w:sz w:val="18"/>
              </w:rPr>
              <w:t>configuration</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both</w:t>
            </w:r>
            <w:r w:rsidR="002570E4" w:rsidRPr="005647EB">
              <w:rPr>
                <w:rFonts w:ascii="Arial" w:hAnsi="Arial" w:cs="Arial"/>
                <w:sz w:val="18"/>
              </w:rPr>
              <w:t xml:space="preserve"> </w:t>
            </w:r>
            <w:r w:rsidRPr="005647EB">
              <w:rPr>
                <w:rFonts w:ascii="Arial" w:hAnsi="Arial" w:cs="Arial"/>
                <w:sz w:val="18"/>
              </w:rPr>
              <w:t>cells</w:t>
            </w:r>
          </w:p>
        </w:tc>
      </w:tr>
      <w:tr w:rsidR="0045714D" w:rsidRPr="005647EB" w14:paraId="235BF2C7"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222BA6A7" w14:textId="5149735D" w:rsidR="0045714D" w:rsidRPr="005647EB" w:rsidRDefault="0045714D" w:rsidP="002570E4">
            <w:pPr>
              <w:spacing w:after="0"/>
              <w:rPr>
                <w:rFonts w:ascii="Arial" w:hAnsi="Arial" w:cs="Arial"/>
                <w:sz w:val="18"/>
              </w:rPr>
            </w:pPr>
            <w:r w:rsidRPr="005647EB">
              <w:rPr>
                <w:rFonts w:ascii="Arial" w:hAnsi="Arial" w:cs="Arial"/>
                <w:sz w:val="18"/>
              </w:rPr>
              <w:t>Uplink-downlink</w:t>
            </w:r>
            <w:r w:rsidR="002570E4" w:rsidRPr="005647EB">
              <w:rPr>
                <w:rFonts w:ascii="Arial" w:hAnsi="Arial" w:cs="Arial"/>
                <w:sz w:val="18"/>
              </w:rPr>
              <w:t xml:space="preserve"> </w:t>
            </w:r>
            <w:r w:rsidRPr="005647EB">
              <w:rPr>
                <w:rFonts w:ascii="Arial" w:hAnsi="Arial" w:cs="Arial"/>
                <w:sz w:val="18"/>
              </w:rPr>
              <w:t>configuration</w:t>
            </w:r>
          </w:p>
        </w:tc>
        <w:tc>
          <w:tcPr>
            <w:tcW w:w="709" w:type="dxa"/>
            <w:tcBorders>
              <w:top w:val="single" w:sz="4" w:space="0" w:color="auto"/>
              <w:left w:val="single" w:sz="4" w:space="0" w:color="auto"/>
              <w:bottom w:val="single" w:sz="4" w:space="0" w:color="auto"/>
              <w:right w:val="single" w:sz="4" w:space="0" w:color="auto"/>
            </w:tcBorders>
          </w:tcPr>
          <w:p w14:paraId="7FA51075" w14:textId="77777777" w:rsidR="0045714D" w:rsidRPr="005647EB" w:rsidRDefault="0045714D" w:rsidP="002570E4">
            <w:pPr>
              <w:spacing w:after="0"/>
              <w:jc w:val="center"/>
              <w:rPr>
                <w:rFonts w:ascii="Arial" w:hAnsi="Arial" w:cs="v4.2.0"/>
                <w:sz w:val="18"/>
              </w:rPr>
            </w:pPr>
          </w:p>
        </w:tc>
        <w:tc>
          <w:tcPr>
            <w:tcW w:w="2835" w:type="dxa"/>
            <w:gridSpan w:val="2"/>
            <w:tcBorders>
              <w:top w:val="single" w:sz="4" w:space="0" w:color="auto"/>
              <w:left w:val="single" w:sz="4" w:space="0" w:color="auto"/>
              <w:bottom w:val="single" w:sz="4" w:space="0" w:color="auto"/>
              <w:right w:val="single" w:sz="4" w:space="0" w:color="auto"/>
            </w:tcBorders>
          </w:tcPr>
          <w:p w14:paraId="7A7556C1" w14:textId="77777777" w:rsidR="0045714D" w:rsidRPr="005647EB" w:rsidRDefault="0045714D" w:rsidP="002570E4">
            <w:pPr>
              <w:spacing w:after="0"/>
              <w:jc w:val="center"/>
              <w:rPr>
                <w:rFonts w:ascii="Arial" w:hAnsi="Arial" w:cs="v4.2.0"/>
                <w:sz w:val="18"/>
              </w:rPr>
            </w:pPr>
            <w:r w:rsidRPr="005647EB">
              <w:rPr>
                <w:rFonts w:ascii="Arial" w:hAnsi="Arial" w:cs="v4.2.0"/>
                <w:sz w:val="18"/>
              </w:rPr>
              <w:t>1</w:t>
            </w:r>
          </w:p>
        </w:tc>
        <w:tc>
          <w:tcPr>
            <w:tcW w:w="3544" w:type="dxa"/>
            <w:tcBorders>
              <w:top w:val="single" w:sz="4" w:space="0" w:color="auto"/>
              <w:left w:val="single" w:sz="4" w:space="0" w:color="auto"/>
              <w:bottom w:val="single" w:sz="4" w:space="0" w:color="auto"/>
              <w:right w:val="single" w:sz="4" w:space="0" w:color="auto"/>
            </w:tcBorders>
          </w:tcPr>
          <w:p w14:paraId="028E2CDE" w14:textId="38E49B13" w:rsidR="0045714D" w:rsidRPr="005647EB" w:rsidRDefault="0045714D"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table</w:t>
            </w:r>
            <w:r w:rsidR="002570E4" w:rsidRPr="005647EB">
              <w:rPr>
                <w:rFonts w:ascii="Arial" w:hAnsi="Arial" w:cs="Arial"/>
                <w:sz w:val="18"/>
              </w:rPr>
              <w:t xml:space="preserve"> </w:t>
            </w:r>
            <w:r w:rsidRPr="005647EB">
              <w:rPr>
                <w:rFonts w:ascii="Arial" w:hAnsi="Arial" w:cs="Arial"/>
                <w:sz w:val="18"/>
              </w:rPr>
              <w:t>4.2-2</w:t>
            </w:r>
            <w:r w:rsidR="002570E4" w:rsidRPr="005647EB">
              <w:rPr>
                <w:rFonts w:ascii="Arial" w:hAnsi="Arial" w:cs="Arial"/>
                <w:sz w:val="18"/>
              </w:rPr>
              <w:t xml:space="preserve"> in 3GPP TS </w:t>
            </w:r>
            <w:r w:rsidRPr="005647EB">
              <w:rPr>
                <w:rFonts w:ascii="Arial" w:hAnsi="Arial" w:cs="Arial"/>
                <w:sz w:val="18"/>
              </w:rPr>
              <w:t>36.211.</w:t>
            </w:r>
            <w:r w:rsidR="002570E4" w:rsidRPr="005647EB">
              <w:rPr>
                <w:rFonts w:ascii="Arial" w:hAnsi="Arial" w:cs="Arial"/>
                <w:sz w:val="18"/>
              </w:rPr>
              <w:t xml:space="preserve"> </w:t>
            </w:r>
            <w:r w:rsidRPr="005647EB">
              <w:rPr>
                <w:rFonts w:ascii="Arial" w:hAnsi="Arial" w:cs="Arial"/>
                <w:sz w:val="18"/>
              </w:rPr>
              <w:t>The</w:t>
            </w:r>
            <w:r w:rsidR="002570E4" w:rsidRPr="005647EB">
              <w:rPr>
                <w:rFonts w:ascii="Arial" w:hAnsi="Arial" w:cs="Arial"/>
                <w:sz w:val="18"/>
              </w:rPr>
              <w:t xml:space="preserve"> </w:t>
            </w:r>
            <w:r w:rsidRPr="005647EB">
              <w:rPr>
                <w:rFonts w:ascii="Arial" w:hAnsi="Arial" w:cs="Arial"/>
                <w:sz w:val="18"/>
              </w:rPr>
              <w:t>same</w:t>
            </w:r>
            <w:r w:rsidR="002570E4" w:rsidRPr="005647EB">
              <w:rPr>
                <w:rFonts w:ascii="Arial" w:hAnsi="Arial" w:cs="Arial"/>
                <w:sz w:val="18"/>
              </w:rPr>
              <w:t xml:space="preserve"> </w:t>
            </w:r>
            <w:r w:rsidRPr="005647EB">
              <w:rPr>
                <w:rFonts w:ascii="Arial" w:hAnsi="Arial" w:cs="Arial"/>
                <w:sz w:val="18"/>
              </w:rPr>
              <w:t>configuration</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both</w:t>
            </w:r>
            <w:r w:rsidR="002570E4" w:rsidRPr="005647EB">
              <w:rPr>
                <w:rFonts w:ascii="Arial" w:hAnsi="Arial" w:cs="Arial"/>
                <w:sz w:val="18"/>
              </w:rPr>
              <w:t xml:space="preserve"> </w:t>
            </w:r>
            <w:r w:rsidRPr="005647EB">
              <w:rPr>
                <w:rFonts w:ascii="Arial" w:hAnsi="Arial" w:cs="Arial"/>
                <w:sz w:val="18"/>
              </w:rPr>
              <w:t>cells</w:t>
            </w:r>
          </w:p>
        </w:tc>
      </w:tr>
    </w:tbl>
    <w:p w14:paraId="197D83A1" w14:textId="77777777" w:rsidR="00C26C6B" w:rsidRPr="005647EB" w:rsidRDefault="00C26C6B" w:rsidP="002570E4">
      <w:pPr>
        <w:rPr>
          <w:lang w:eastAsia="zh-TW"/>
        </w:rPr>
      </w:pPr>
    </w:p>
    <w:p w14:paraId="7F2F7EF7" w14:textId="77777777" w:rsidR="008057B3" w:rsidRPr="005647EB" w:rsidRDefault="008057B3" w:rsidP="002570E4">
      <w:pPr>
        <w:pStyle w:val="Heading5"/>
        <w:keepNext w:val="0"/>
        <w:keepLines w:val="0"/>
        <w:rPr>
          <w:lang w:eastAsia="zh-TW"/>
        </w:rPr>
      </w:pPr>
      <w:r w:rsidRPr="005647EB">
        <w:rPr>
          <w:lang w:eastAsia="zh-TW"/>
        </w:rPr>
        <w:t>8.4.15.4.2</w:t>
      </w:r>
      <w:r w:rsidRPr="005647EB">
        <w:rPr>
          <w:lang w:eastAsia="zh-TW"/>
        </w:rPr>
        <w:tab/>
        <w:t>Test procedure</w:t>
      </w:r>
    </w:p>
    <w:p w14:paraId="5C26D4DF" w14:textId="77777777" w:rsidR="0045714D" w:rsidRPr="005647EB" w:rsidRDefault="0045714D" w:rsidP="002570E4">
      <w:pPr>
        <w:rPr>
          <w:lang w:eastAsia="zh-CN"/>
        </w:rPr>
      </w:pPr>
      <w:r w:rsidRPr="005647EB">
        <w:t xml:space="preserve">The same test procedure as in </w:t>
      </w:r>
      <w:r w:rsidRPr="005647EB">
        <w:rPr>
          <w:lang w:eastAsia="zh-TW"/>
        </w:rPr>
        <w:t>8.4.12.4.2 with the following exception in step 6.</w:t>
      </w:r>
    </w:p>
    <w:p w14:paraId="58C154B0" w14:textId="22D73C4E" w:rsidR="0045714D" w:rsidRPr="005647EB" w:rsidRDefault="0045714D" w:rsidP="002570E4">
      <w:pPr>
        <w:pStyle w:val="B1"/>
      </w:pPr>
      <w:r w:rsidRPr="005647EB">
        <w:t>6.</w:t>
      </w:r>
      <w:r w:rsidR="00EC0475" w:rsidRPr="005647EB">
        <w:tab/>
      </w:r>
      <w:r w:rsidRPr="005647EB">
        <w:t xml:space="preserve">UE shall transmit a MeasurementReport message triggered by Event A3. If the measurement reporting delay from the beginning of time period T2 is less than </w:t>
      </w:r>
      <w:r w:rsidRPr="005647EB">
        <w:rPr>
          <w:lang w:eastAsia="zh-CN"/>
        </w:rPr>
        <w:t>641.6</w:t>
      </w:r>
      <w:r w:rsidRPr="005647EB">
        <w:rPr>
          <w:rFonts w:cs="v4.2.0"/>
        </w:rPr>
        <w:t xml:space="preserve"> </w:t>
      </w:r>
      <w:r w:rsidRPr="005647EB">
        <w:t>s for Test 1 and less than 1024 s for the Test 2 the number of successful tests is increased by one. If the UE fails to report the event within the measurement reporting delay requirement then the number of failure tests is increased by one.</w:t>
      </w:r>
    </w:p>
    <w:p w14:paraId="0BDAD070" w14:textId="77777777" w:rsidR="008057B3" w:rsidRPr="005647EB" w:rsidRDefault="008057B3" w:rsidP="002570E4">
      <w:pPr>
        <w:pStyle w:val="Heading5"/>
        <w:keepNext w:val="0"/>
        <w:keepLines w:val="0"/>
        <w:rPr>
          <w:lang w:eastAsia="zh-TW"/>
        </w:rPr>
      </w:pPr>
      <w:r w:rsidRPr="005647EB">
        <w:rPr>
          <w:lang w:eastAsia="zh-TW"/>
        </w:rPr>
        <w:t>8.4.15.4.3</w:t>
      </w:r>
      <w:r w:rsidRPr="005647EB">
        <w:rPr>
          <w:lang w:eastAsia="zh-TW"/>
        </w:rPr>
        <w:tab/>
        <w:t>Message contents</w:t>
      </w:r>
    </w:p>
    <w:p w14:paraId="647B0CC3" w14:textId="77777777" w:rsidR="0045714D" w:rsidRPr="005647EB" w:rsidRDefault="0045714D" w:rsidP="002570E4">
      <w:pPr>
        <w:rPr>
          <w:lang w:eastAsia="zh-TW"/>
        </w:rPr>
      </w:pPr>
      <w:r w:rsidRPr="005647EB">
        <w:t xml:space="preserve">The same message content as in </w:t>
      </w:r>
      <w:r w:rsidRPr="005647EB">
        <w:rPr>
          <w:lang w:eastAsia="zh-TW"/>
        </w:rPr>
        <w:t>8.4.15.4.3 with the following exception:</w:t>
      </w:r>
    </w:p>
    <w:p w14:paraId="5FA577E5" w14:textId="77777777" w:rsidR="0045714D" w:rsidRPr="005647EB" w:rsidRDefault="0045714D" w:rsidP="002570E4">
      <w:pPr>
        <w:rPr>
          <w:lang w:eastAsia="zh-TW"/>
        </w:rPr>
      </w:pPr>
      <w:r w:rsidRPr="005647EB">
        <w:rPr>
          <w:lang w:eastAsia="zh-TW"/>
        </w:rPr>
        <w:t>Instead of CEModaA use CEModeB.</w:t>
      </w:r>
    </w:p>
    <w:p w14:paraId="69F56AF9" w14:textId="77777777" w:rsidR="0045714D" w:rsidRPr="005647EB" w:rsidRDefault="0045714D" w:rsidP="002570E4">
      <w:pPr>
        <w:pStyle w:val="TH"/>
        <w:keepNext w:val="0"/>
        <w:keepLines w:val="0"/>
        <w:rPr>
          <w:lang w:eastAsia="zh-CN"/>
        </w:rPr>
      </w:pPr>
      <w:r w:rsidRPr="005647EB">
        <w:t xml:space="preserve">Table 8.4.15.4.3-1: </w:t>
      </w:r>
      <w:r w:rsidRPr="005647EB">
        <w:rPr>
          <w:i/>
        </w:rPr>
        <w:t>MeasConfig</w:t>
      </w:r>
      <w:r w:rsidRPr="005647EB">
        <w:rPr>
          <w:i/>
          <w:lang w:eastAsia="zh-CN"/>
        </w:rPr>
        <w:t xml:space="preserve">: </w:t>
      </w:r>
      <w:r w:rsidRPr="005647EB">
        <w:t xml:space="preserve">Additional </w:t>
      </w:r>
      <w:r w:rsidRPr="005647EB">
        <w:rPr>
          <w:rFonts w:cs="v4.2.0"/>
          <w:snapToGrid w:val="0"/>
          <w:lang w:eastAsia="zh-TW"/>
        </w:rPr>
        <w:t>E-UTRAN TDD intra-frequency event triggered reporting for serving cell under fading propagation conditions for CE UE in CEModeB in DRX</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2"/>
        <w:gridCol w:w="2265"/>
        <w:gridCol w:w="1699"/>
        <w:gridCol w:w="1134"/>
      </w:tblGrid>
      <w:tr w:rsidR="0045714D" w:rsidRPr="005647EB" w14:paraId="69F4DDF0" w14:textId="77777777" w:rsidTr="002570E4">
        <w:trPr>
          <w:jc w:val="center"/>
        </w:trPr>
        <w:tc>
          <w:tcPr>
            <w:tcW w:w="9630" w:type="dxa"/>
            <w:gridSpan w:val="4"/>
            <w:tcBorders>
              <w:top w:val="single" w:sz="4" w:space="0" w:color="auto"/>
              <w:left w:val="single" w:sz="4" w:space="0" w:color="auto"/>
              <w:bottom w:val="single" w:sz="4" w:space="0" w:color="auto"/>
              <w:right w:val="single" w:sz="4" w:space="0" w:color="auto"/>
            </w:tcBorders>
            <w:hideMark/>
          </w:tcPr>
          <w:p w14:paraId="0715CA0C" w14:textId="2A925EDF" w:rsidR="0045714D" w:rsidRPr="005647EB" w:rsidRDefault="0045714D"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45714D" w:rsidRPr="005647EB" w14:paraId="59DF02E0"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71F32723" w14:textId="64F2DFE8"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5" w:type="dxa"/>
            <w:tcBorders>
              <w:top w:val="single" w:sz="4" w:space="0" w:color="auto"/>
              <w:left w:val="single" w:sz="4" w:space="0" w:color="auto"/>
              <w:bottom w:val="single" w:sz="4" w:space="0" w:color="auto"/>
              <w:right w:val="single" w:sz="4" w:space="0" w:color="auto"/>
            </w:tcBorders>
            <w:hideMark/>
          </w:tcPr>
          <w:p w14:paraId="18315996" w14:textId="77777777" w:rsidR="0045714D" w:rsidRPr="005647EB" w:rsidRDefault="0045714D" w:rsidP="002570E4">
            <w:pPr>
              <w:pStyle w:val="TAH"/>
              <w:keepNext w:val="0"/>
              <w:keepLines w:val="0"/>
            </w:pPr>
            <w:r w:rsidRPr="005647EB">
              <w:t>Value/Remark</w:t>
            </w:r>
          </w:p>
        </w:tc>
        <w:tc>
          <w:tcPr>
            <w:tcW w:w="1699" w:type="dxa"/>
            <w:tcBorders>
              <w:top w:val="single" w:sz="4" w:space="0" w:color="auto"/>
              <w:left w:val="single" w:sz="4" w:space="0" w:color="auto"/>
              <w:bottom w:val="single" w:sz="4" w:space="0" w:color="auto"/>
              <w:right w:val="single" w:sz="4" w:space="0" w:color="auto"/>
            </w:tcBorders>
            <w:hideMark/>
          </w:tcPr>
          <w:p w14:paraId="38468A50" w14:textId="77777777" w:rsidR="0045714D" w:rsidRPr="005647EB" w:rsidRDefault="0045714D" w:rsidP="002570E4">
            <w:pPr>
              <w:pStyle w:val="TAH"/>
              <w:keepNext w:val="0"/>
              <w:keepLines w:val="0"/>
            </w:pPr>
            <w:r w:rsidRPr="005647EB">
              <w:t>Comment</w:t>
            </w:r>
          </w:p>
        </w:tc>
        <w:tc>
          <w:tcPr>
            <w:tcW w:w="1134" w:type="dxa"/>
            <w:tcBorders>
              <w:top w:val="single" w:sz="4" w:space="0" w:color="auto"/>
              <w:left w:val="single" w:sz="4" w:space="0" w:color="auto"/>
              <w:bottom w:val="single" w:sz="4" w:space="0" w:color="auto"/>
              <w:right w:val="single" w:sz="4" w:space="0" w:color="auto"/>
            </w:tcBorders>
            <w:hideMark/>
          </w:tcPr>
          <w:p w14:paraId="0534E918" w14:textId="77777777" w:rsidR="0045714D" w:rsidRPr="005647EB" w:rsidRDefault="0045714D" w:rsidP="002570E4">
            <w:pPr>
              <w:pStyle w:val="TAH"/>
              <w:keepNext w:val="0"/>
              <w:keepLines w:val="0"/>
            </w:pPr>
            <w:r w:rsidRPr="005647EB">
              <w:t>Condition</w:t>
            </w:r>
          </w:p>
        </w:tc>
      </w:tr>
      <w:tr w:rsidR="0045714D" w:rsidRPr="005647EB" w14:paraId="2A23A64A"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5B7E3E50" w14:textId="643485FE" w:rsidR="0045714D" w:rsidRPr="005647EB" w:rsidRDefault="0045714D"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5" w:type="dxa"/>
            <w:tcBorders>
              <w:top w:val="nil"/>
              <w:left w:val="single" w:sz="4" w:space="0" w:color="auto"/>
              <w:bottom w:val="single" w:sz="4" w:space="0" w:color="auto"/>
              <w:right w:val="single" w:sz="4" w:space="0" w:color="auto"/>
            </w:tcBorders>
          </w:tcPr>
          <w:p w14:paraId="15297555" w14:textId="77777777" w:rsidR="0045714D" w:rsidRPr="005647EB" w:rsidRDefault="0045714D" w:rsidP="002570E4">
            <w:pPr>
              <w:pStyle w:val="TAL"/>
              <w:keepNext w:val="0"/>
              <w:keepLines w:val="0"/>
            </w:pPr>
          </w:p>
        </w:tc>
        <w:tc>
          <w:tcPr>
            <w:tcW w:w="1699" w:type="dxa"/>
            <w:tcBorders>
              <w:top w:val="nil"/>
              <w:left w:val="single" w:sz="4" w:space="0" w:color="auto"/>
              <w:bottom w:val="single" w:sz="4" w:space="0" w:color="auto"/>
              <w:right w:val="single" w:sz="4" w:space="0" w:color="auto"/>
            </w:tcBorders>
          </w:tcPr>
          <w:p w14:paraId="7286F16D" w14:textId="77777777" w:rsidR="0045714D" w:rsidRPr="005647EB" w:rsidRDefault="0045714D" w:rsidP="002570E4">
            <w:pPr>
              <w:pStyle w:val="TAL"/>
              <w:keepNext w:val="0"/>
              <w:keepLines w:val="0"/>
            </w:pPr>
          </w:p>
        </w:tc>
        <w:tc>
          <w:tcPr>
            <w:tcW w:w="1134" w:type="dxa"/>
            <w:tcBorders>
              <w:top w:val="nil"/>
              <w:left w:val="single" w:sz="4" w:space="0" w:color="auto"/>
              <w:bottom w:val="single" w:sz="4" w:space="0" w:color="auto"/>
              <w:right w:val="single" w:sz="4" w:space="0" w:color="auto"/>
            </w:tcBorders>
          </w:tcPr>
          <w:p w14:paraId="3DE8E19A" w14:textId="77777777" w:rsidR="0045714D" w:rsidRPr="005647EB" w:rsidRDefault="0045714D" w:rsidP="002570E4">
            <w:pPr>
              <w:pStyle w:val="TAL"/>
              <w:keepNext w:val="0"/>
              <w:keepLines w:val="0"/>
            </w:pPr>
          </w:p>
        </w:tc>
      </w:tr>
      <w:tr w:rsidR="0045714D" w:rsidRPr="005647EB" w14:paraId="3772FEC7"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34AF3A74" w14:textId="16FF9D26" w:rsidR="0045714D" w:rsidRPr="005647EB" w:rsidRDefault="002570E4" w:rsidP="002570E4">
            <w:pPr>
              <w:pStyle w:val="TAL"/>
              <w:keepNext w:val="0"/>
              <w:keepLines w:val="0"/>
            </w:pPr>
            <w:r w:rsidRPr="005647EB">
              <w:t xml:space="preserve">  </w:t>
            </w:r>
            <w:r w:rsidR="0045714D" w:rsidRPr="005647EB">
              <w:t>measGapSharingConfig-r14</w:t>
            </w:r>
            <w:r w:rsidR="0045714D" w:rsidRPr="005647EB">
              <w:tab/>
              <w:t>ENUMERATED</w:t>
            </w:r>
            <w:r w:rsidRPr="005647EB">
              <w:t xml:space="preserve"> </w:t>
            </w:r>
            <w:r w:rsidR="0045714D" w:rsidRPr="005647EB">
              <w:t>{</w:t>
            </w:r>
          </w:p>
        </w:tc>
        <w:tc>
          <w:tcPr>
            <w:tcW w:w="2265" w:type="dxa"/>
            <w:tcBorders>
              <w:top w:val="single" w:sz="4" w:space="0" w:color="auto"/>
              <w:left w:val="single" w:sz="4" w:space="0" w:color="auto"/>
              <w:bottom w:val="single" w:sz="4" w:space="0" w:color="auto"/>
              <w:right w:val="single" w:sz="4" w:space="0" w:color="auto"/>
            </w:tcBorders>
            <w:hideMark/>
          </w:tcPr>
          <w:p w14:paraId="41623840" w14:textId="77777777" w:rsidR="0045714D" w:rsidRPr="005647EB" w:rsidRDefault="0045714D" w:rsidP="002570E4">
            <w:pPr>
              <w:pStyle w:val="TAL"/>
              <w:keepNext w:val="0"/>
              <w:keepLines w:val="0"/>
            </w:pPr>
            <w:r w:rsidRPr="005647EB">
              <w:t>scheme01</w:t>
            </w:r>
          </w:p>
        </w:tc>
        <w:tc>
          <w:tcPr>
            <w:tcW w:w="1699" w:type="dxa"/>
            <w:tcBorders>
              <w:top w:val="single" w:sz="4" w:space="0" w:color="auto"/>
              <w:left w:val="single" w:sz="4" w:space="0" w:color="auto"/>
              <w:bottom w:val="single" w:sz="4" w:space="0" w:color="auto"/>
              <w:right w:val="single" w:sz="4" w:space="0" w:color="auto"/>
            </w:tcBorders>
          </w:tcPr>
          <w:p w14:paraId="7014CD5B" w14:textId="77777777" w:rsidR="0045714D" w:rsidRPr="005647EB" w:rsidRDefault="0045714D"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691721A7" w14:textId="77777777" w:rsidR="0045714D" w:rsidRPr="005647EB" w:rsidRDefault="0045714D" w:rsidP="002570E4">
            <w:pPr>
              <w:pStyle w:val="TAL"/>
              <w:keepNext w:val="0"/>
              <w:keepLines w:val="0"/>
            </w:pPr>
          </w:p>
        </w:tc>
      </w:tr>
      <w:tr w:rsidR="0045714D" w:rsidRPr="005647EB" w14:paraId="2F1688D1"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51A4DC7A" w14:textId="35F5B822" w:rsidR="0045714D" w:rsidRPr="005647EB" w:rsidRDefault="002570E4" w:rsidP="002570E4">
            <w:pPr>
              <w:pStyle w:val="TAL"/>
              <w:keepNext w:val="0"/>
              <w:keepLines w:val="0"/>
            </w:pPr>
            <w:r w:rsidRPr="005647EB">
              <w:t xml:space="preserve">  </w:t>
            </w:r>
            <w:r w:rsidR="0045714D" w:rsidRPr="005647EB">
              <w:t>}</w:t>
            </w:r>
          </w:p>
        </w:tc>
        <w:tc>
          <w:tcPr>
            <w:tcW w:w="2265" w:type="dxa"/>
            <w:tcBorders>
              <w:top w:val="single" w:sz="4" w:space="0" w:color="auto"/>
              <w:left w:val="single" w:sz="4" w:space="0" w:color="auto"/>
              <w:bottom w:val="single" w:sz="4" w:space="0" w:color="auto"/>
              <w:right w:val="single" w:sz="4" w:space="0" w:color="auto"/>
            </w:tcBorders>
          </w:tcPr>
          <w:p w14:paraId="3CAB1966" w14:textId="77777777" w:rsidR="0045714D" w:rsidRPr="005647EB" w:rsidRDefault="0045714D" w:rsidP="002570E4">
            <w:pPr>
              <w:pStyle w:val="TAL"/>
              <w:keepNext w:val="0"/>
              <w:keepLines w:val="0"/>
            </w:pPr>
          </w:p>
        </w:tc>
        <w:tc>
          <w:tcPr>
            <w:tcW w:w="1699" w:type="dxa"/>
            <w:tcBorders>
              <w:top w:val="single" w:sz="4" w:space="0" w:color="auto"/>
              <w:left w:val="single" w:sz="4" w:space="0" w:color="auto"/>
              <w:bottom w:val="single" w:sz="4" w:space="0" w:color="auto"/>
              <w:right w:val="single" w:sz="4" w:space="0" w:color="auto"/>
            </w:tcBorders>
          </w:tcPr>
          <w:p w14:paraId="0AFA392C" w14:textId="77777777" w:rsidR="0045714D" w:rsidRPr="005647EB" w:rsidRDefault="0045714D"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3C6FFBAA" w14:textId="77777777" w:rsidR="0045714D" w:rsidRPr="005647EB" w:rsidRDefault="0045714D" w:rsidP="002570E4">
            <w:pPr>
              <w:pStyle w:val="TAL"/>
              <w:keepNext w:val="0"/>
              <w:keepLines w:val="0"/>
            </w:pPr>
          </w:p>
        </w:tc>
      </w:tr>
      <w:tr w:rsidR="0045714D" w:rsidRPr="005647EB" w14:paraId="1340E9E3"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0E8B8E86" w14:textId="77777777" w:rsidR="0045714D" w:rsidRPr="005647EB" w:rsidRDefault="0045714D" w:rsidP="002570E4">
            <w:pPr>
              <w:pStyle w:val="TAL"/>
              <w:keepNext w:val="0"/>
              <w:keepLines w:val="0"/>
            </w:pPr>
            <w:r w:rsidRPr="005647EB">
              <w:t>}</w:t>
            </w:r>
          </w:p>
        </w:tc>
        <w:tc>
          <w:tcPr>
            <w:tcW w:w="2265" w:type="dxa"/>
            <w:tcBorders>
              <w:top w:val="single" w:sz="4" w:space="0" w:color="auto"/>
              <w:left w:val="single" w:sz="4" w:space="0" w:color="auto"/>
              <w:bottom w:val="single" w:sz="4" w:space="0" w:color="auto"/>
              <w:right w:val="single" w:sz="4" w:space="0" w:color="auto"/>
            </w:tcBorders>
          </w:tcPr>
          <w:p w14:paraId="1AE760EE" w14:textId="77777777" w:rsidR="0045714D" w:rsidRPr="005647EB" w:rsidRDefault="0045714D" w:rsidP="002570E4">
            <w:pPr>
              <w:pStyle w:val="TAL"/>
              <w:keepNext w:val="0"/>
              <w:keepLines w:val="0"/>
            </w:pPr>
          </w:p>
        </w:tc>
        <w:tc>
          <w:tcPr>
            <w:tcW w:w="1699" w:type="dxa"/>
            <w:tcBorders>
              <w:top w:val="single" w:sz="4" w:space="0" w:color="auto"/>
              <w:left w:val="single" w:sz="4" w:space="0" w:color="auto"/>
              <w:bottom w:val="single" w:sz="4" w:space="0" w:color="auto"/>
              <w:right w:val="single" w:sz="4" w:space="0" w:color="auto"/>
            </w:tcBorders>
          </w:tcPr>
          <w:p w14:paraId="397E516B" w14:textId="77777777" w:rsidR="0045714D" w:rsidRPr="005647EB" w:rsidRDefault="0045714D"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3E06503C" w14:textId="77777777" w:rsidR="0045714D" w:rsidRPr="005647EB" w:rsidRDefault="0045714D" w:rsidP="002570E4">
            <w:pPr>
              <w:pStyle w:val="TAL"/>
              <w:keepNext w:val="0"/>
              <w:keepLines w:val="0"/>
            </w:pPr>
          </w:p>
        </w:tc>
      </w:tr>
    </w:tbl>
    <w:p w14:paraId="3C596602" w14:textId="77777777" w:rsidR="0045714D" w:rsidRPr="005647EB" w:rsidRDefault="0045714D" w:rsidP="002570E4">
      <w:pPr>
        <w:rPr>
          <w:lang w:eastAsia="zh-TW"/>
        </w:rPr>
      </w:pPr>
    </w:p>
    <w:p w14:paraId="4CAB2B93" w14:textId="77777777" w:rsidR="008057B3" w:rsidRPr="005647EB" w:rsidRDefault="008057B3" w:rsidP="002570E4">
      <w:pPr>
        <w:pStyle w:val="Heading4"/>
        <w:keepNext w:val="0"/>
        <w:keepLines w:val="0"/>
        <w:rPr>
          <w:lang w:eastAsia="zh-TW"/>
        </w:rPr>
      </w:pPr>
      <w:r w:rsidRPr="005647EB">
        <w:rPr>
          <w:lang w:eastAsia="zh-TW"/>
        </w:rPr>
        <w:t>8.4.15.5</w:t>
      </w:r>
      <w:r w:rsidRPr="005647EB">
        <w:rPr>
          <w:lang w:eastAsia="zh-TW"/>
        </w:rPr>
        <w:tab/>
        <w:t>Test requirement</w:t>
      </w:r>
    </w:p>
    <w:p w14:paraId="5DB37FDE" w14:textId="77777777" w:rsidR="0045714D" w:rsidRPr="005647EB" w:rsidRDefault="0045714D" w:rsidP="002570E4">
      <w:pPr>
        <w:rPr>
          <w:rFonts w:eastAsia="PMingLiU"/>
          <w:lang w:eastAsia="zh-TW"/>
        </w:rPr>
      </w:pPr>
      <w:r w:rsidRPr="005647EB">
        <w:t>Table 8.4.15.5-1, 8.4.15.5-2 and 8.4.15.5-3 define the configuration and primary level settings including test tolerances for E-UTRAN TDD-TDD event triggered reporting for serving cell under fading propagation conditions test.</w:t>
      </w:r>
    </w:p>
    <w:p w14:paraId="4A3D3CD7" w14:textId="77777777" w:rsidR="0045714D" w:rsidRPr="005647EB" w:rsidRDefault="0045714D" w:rsidP="002570E4">
      <w:pPr>
        <w:pStyle w:val="TH"/>
        <w:keepNext w:val="0"/>
        <w:keepLines w:val="0"/>
      </w:pPr>
      <w:r w:rsidRPr="005647EB">
        <w:t xml:space="preserve">Table 8.4.15.5-1: Cell specific test parameters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CEModeB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19"/>
        <w:gridCol w:w="1166"/>
        <w:gridCol w:w="1352"/>
      </w:tblGrid>
      <w:tr w:rsidR="0045714D" w:rsidRPr="005647EB" w14:paraId="4B60ED45" w14:textId="77777777" w:rsidTr="00EC0475">
        <w:trPr>
          <w:cantSplit/>
          <w:tblHeader/>
          <w:jc w:val="center"/>
        </w:trPr>
        <w:tc>
          <w:tcPr>
            <w:tcW w:w="2093" w:type="dxa"/>
            <w:vMerge w:val="restart"/>
            <w:tcBorders>
              <w:top w:val="single" w:sz="4" w:space="0" w:color="auto"/>
              <w:left w:val="single" w:sz="4" w:space="0" w:color="auto"/>
            </w:tcBorders>
          </w:tcPr>
          <w:p w14:paraId="2A53F21A"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717B9BCB"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Unit</w:t>
            </w:r>
          </w:p>
        </w:tc>
        <w:tc>
          <w:tcPr>
            <w:tcW w:w="2494" w:type="dxa"/>
            <w:gridSpan w:val="2"/>
            <w:tcBorders>
              <w:top w:val="single" w:sz="4" w:space="0" w:color="auto"/>
            </w:tcBorders>
          </w:tcPr>
          <w:p w14:paraId="2E14BE79" w14:textId="26E36726" w:rsidR="0045714D" w:rsidRPr="005647EB" w:rsidRDefault="0045714D"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518" w:type="dxa"/>
            <w:gridSpan w:val="2"/>
            <w:tcBorders>
              <w:top w:val="single" w:sz="4" w:space="0" w:color="auto"/>
              <w:right w:val="single" w:sz="4" w:space="0" w:color="auto"/>
            </w:tcBorders>
          </w:tcPr>
          <w:p w14:paraId="6CDBE805" w14:textId="75F86B2A" w:rsidR="0045714D" w:rsidRPr="005647EB" w:rsidRDefault="0045714D"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45714D" w:rsidRPr="005647EB" w14:paraId="16790BC8" w14:textId="77777777" w:rsidTr="00EC0475">
        <w:trPr>
          <w:cantSplit/>
          <w:tblHeader/>
          <w:jc w:val="center"/>
        </w:trPr>
        <w:tc>
          <w:tcPr>
            <w:tcW w:w="2093" w:type="dxa"/>
            <w:vMerge/>
            <w:tcBorders>
              <w:left w:val="single" w:sz="4" w:space="0" w:color="auto"/>
              <w:bottom w:val="single" w:sz="4" w:space="0" w:color="auto"/>
            </w:tcBorders>
          </w:tcPr>
          <w:p w14:paraId="607B47CE" w14:textId="77777777" w:rsidR="0045714D" w:rsidRPr="005647EB" w:rsidRDefault="0045714D" w:rsidP="002570E4">
            <w:pPr>
              <w:spacing w:after="0"/>
              <w:jc w:val="center"/>
              <w:rPr>
                <w:rFonts w:ascii="Arial" w:hAnsi="Arial" w:cs="Arial"/>
                <w:b/>
                <w:sz w:val="18"/>
              </w:rPr>
            </w:pPr>
          </w:p>
        </w:tc>
        <w:tc>
          <w:tcPr>
            <w:tcW w:w="1276" w:type="dxa"/>
            <w:vMerge/>
            <w:tcBorders>
              <w:bottom w:val="single" w:sz="4" w:space="0" w:color="auto"/>
            </w:tcBorders>
          </w:tcPr>
          <w:p w14:paraId="747E9E92" w14:textId="77777777" w:rsidR="0045714D" w:rsidRPr="005647EB" w:rsidRDefault="0045714D" w:rsidP="002570E4">
            <w:pPr>
              <w:spacing w:after="0"/>
              <w:jc w:val="center"/>
              <w:rPr>
                <w:rFonts w:ascii="Arial" w:hAnsi="Arial" w:cs="Arial"/>
                <w:b/>
                <w:sz w:val="18"/>
              </w:rPr>
            </w:pPr>
          </w:p>
        </w:tc>
        <w:tc>
          <w:tcPr>
            <w:tcW w:w="1275" w:type="dxa"/>
            <w:tcBorders>
              <w:bottom w:val="single" w:sz="4" w:space="0" w:color="auto"/>
            </w:tcBorders>
          </w:tcPr>
          <w:p w14:paraId="38964718"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T1</w:t>
            </w:r>
          </w:p>
        </w:tc>
        <w:tc>
          <w:tcPr>
            <w:tcW w:w="1219" w:type="dxa"/>
            <w:tcBorders>
              <w:bottom w:val="single" w:sz="4" w:space="0" w:color="auto"/>
            </w:tcBorders>
          </w:tcPr>
          <w:p w14:paraId="78322787"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T2</w:t>
            </w:r>
          </w:p>
        </w:tc>
        <w:tc>
          <w:tcPr>
            <w:tcW w:w="1166" w:type="dxa"/>
            <w:tcBorders>
              <w:bottom w:val="single" w:sz="4" w:space="0" w:color="auto"/>
            </w:tcBorders>
          </w:tcPr>
          <w:p w14:paraId="37234EA5"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608CD94B"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T2</w:t>
            </w:r>
          </w:p>
        </w:tc>
      </w:tr>
      <w:tr w:rsidR="0045714D" w:rsidRPr="005647EB" w14:paraId="269B3ACC" w14:textId="77777777" w:rsidTr="002570E4">
        <w:trPr>
          <w:cantSplit/>
          <w:jc w:val="center"/>
        </w:trPr>
        <w:tc>
          <w:tcPr>
            <w:tcW w:w="2093" w:type="dxa"/>
            <w:tcBorders>
              <w:left w:val="single" w:sz="4" w:space="0" w:color="auto"/>
              <w:bottom w:val="single" w:sz="4" w:space="0" w:color="auto"/>
            </w:tcBorders>
          </w:tcPr>
          <w:p w14:paraId="3CC5C2F6" w14:textId="40AD75FE" w:rsidR="0045714D" w:rsidRPr="005647EB" w:rsidRDefault="0045714D" w:rsidP="002570E4">
            <w:pPr>
              <w:spacing w:after="0"/>
              <w:rPr>
                <w:rFonts w:ascii="Arial" w:hAnsi="Arial" w:cs="Arial"/>
                <w:bCs/>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09D51FE7" w14:textId="77777777" w:rsidR="0045714D" w:rsidRPr="005647EB" w:rsidRDefault="0045714D" w:rsidP="002570E4">
            <w:pPr>
              <w:spacing w:after="0"/>
              <w:jc w:val="center"/>
              <w:rPr>
                <w:rFonts w:ascii="Arial" w:hAnsi="Arial" w:cs="Arial"/>
                <w:sz w:val="18"/>
              </w:rPr>
            </w:pPr>
          </w:p>
        </w:tc>
        <w:tc>
          <w:tcPr>
            <w:tcW w:w="2494" w:type="dxa"/>
            <w:gridSpan w:val="2"/>
          </w:tcPr>
          <w:p w14:paraId="50358DCD"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rPr>
              <w:t>1</w:t>
            </w:r>
          </w:p>
        </w:tc>
        <w:tc>
          <w:tcPr>
            <w:tcW w:w="2518" w:type="dxa"/>
            <w:gridSpan w:val="2"/>
            <w:tcBorders>
              <w:bottom w:val="single" w:sz="4" w:space="0" w:color="auto"/>
            </w:tcBorders>
          </w:tcPr>
          <w:p w14:paraId="318DC3BF"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2</w:t>
            </w:r>
          </w:p>
        </w:tc>
      </w:tr>
      <w:tr w:rsidR="0045714D" w:rsidRPr="005647EB" w14:paraId="093D1376" w14:textId="77777777" w:rsidTr="002570E4">
        <w:trPr>
          <w:cantSplit/>
          <w:jc w:val="center"/>
        </w:trPr>
        <w:tc>
          <w:tcPr>
            <w:tcW w:w="2093" w:type="dxa"/>
            <w:tcBorders>
              <w:left w:val="single" w:sz="4" w:space="0" w:color="auto"/>
              <w:bottom w:val="single" w:sz="4" w:space="0" w:color="auto"/>
            </w:tcBorders>
          </w:tcPr>
          <w:p w14:paraId="2C2B77BB" w14:textId="77777777" w:rsidR="0045714D" w:rsidRPr="005647EB" w:rsidRDefault="0045714D" w:rsidP="002570E4">
            <w:pPr>
              <w:spacing w:after="0"/>
              <w:rPr>
                <w:rFonts w:ascii="Arial" w:hAnsi="Arial" w:cs="Arial"/>
                <w:bCs/>
                <w:sz w:val="18"/>
              </w:rPr>
            </w:pPr>
            <w:r w:rsidRPr="005647EB">
              <w:rPr>
                <w:rFonts w:ascii="Arial" w:hAnsi="Arial" w:cs="Arial"/>
                <w:bCs/>
                <w:sz w:val="18"/>
              </w:rPr>
              <w:t>BW</w:t>
            </w:r>
            <w:r w:rsidRPr="005647EB">
              <w:rPr>
                <w:rFonts w:ascii="Arial" w:hAnsi="Arial" w:cs="Arial"/>
                <w:sz w:val="18"/>
                <w:vertAlign w:val="subscript"/>
              </w:rPr>
              <w:t>channel</w:t>
            </w:r>
          </w:p>
        </w:tc>
        <w:tc>
          <w:tcPr>
            <w:tcW w:w="1276" w:type="dxa"/>
            <w:tcBorders>
              <w:bottom w:val="single" w:sz="4" w:space="0" w:color="auto"/>
            </w:tcBorders>
          </w:tcPr>
          <w:p w14:paraId="1A9D0FB0" w14:textId="77777777" w:rsidR="0045714D" w:rsidRPr="005647EB" w:rsidRDefault="0045714D" w:rsidP="002570E4">
            <w:pPr>
              <w:spacing w:after="0"/>
              <w:jc w:val="center"/>
              <w:rPr>
                <w:rFonts w:ascii="Arial" w:hAnsi="Arial" w:cs="Arial"/>
                <w:sz w:val="18"/>
              </w:rPr>
            </w:pPr>
            <w:r w:rsidRPr="005647EB">
              <w:rPr>
                <w:rFonts w:ascii="Arial" w:hAnsi="Arial" w:cs="Arial"/>
                <w:sz w:val="18"/>
              </w:rPr>
              <w:t>MHz</w:t>
            </w:r>
          </w:p>
        </w:tc>
        <w:tc>
          <w:tcPr>
            <w:tcW w:w="2494" w:type="dxa"/>
            <w:gridSpan w:val="2"/>
          </w:tcPr>
          <w:p w14:paraId="166F82BF"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rPr>
              <w:t>1</w:t>
            </w:r>
            <w:r w:rsidRPr="005647EB">
              <w:rPr>
                <w:rFonts w:ascii="Arial" w:hAnsi="Arial" w:cs="Arial"/>
                <w:sz w:val="18"/>
                <w:lang w:eastAsia="zh-CN"/>
              </w:rPr>
              <w:t>0</w:t>
            </w:r>
          </w:p>
        </w:tc>
        <w:tc>
          <w:tcPr>
            <w:tcW w:w="2518" w:type="dxa"/>
            <w:gridSpan w:val="2"/>
            <w:tcBorders>
              <w:bottom w:val="single" w:sz="4" w:space="0" w:color="auto"/>
            </w:tcBorders>
          </w:tcPr>
          <w:p w14:paraId="4EF78884"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10</w:t>
            </w:r>
          </w:p>
        </w:tc>
      </w:tr>
      <w:tr w:rsidR="0045714D" w:rsidRPr="005647EB" w14:paraId="78F30AC1" w14:textId="77777777" w:rsidTr="002570E4">
        <w:trPr>
          <w:cantSplit/>
          <w:jc w:val="center"/>
        </w:trPr>
        <w:tc>
          <w:tcPr>
            <w:tcW w:w="2093" w:type="dxa"/>
            <w:tcBorders>
              <w:left w:val="single" w:sz="4" w:space="0" w:color="auto"/>
              <w:bottom w:val="single" w:sz="4" w:space="0" w:color="auto"/>
            </w:tcBorders>
          </w:tcPr>
          <w:p w14:paraId="072051BD" w14:textId="2C70F9A2" w:rsidR="0045714D" w:rsidRPr="005647EB" w:rsidRDefault="0045714D"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7DEC7827" w14:textId="76E4208C" w:rsidR="0045714D" w:rsidRPr="005647EB" w:rsidRDefault="0045714D"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73CA6EB8" w14:textId="77777777" w:rsidR="0045714D" w:rsidRPr="005647EB" w:rsidRDefault="0045714D" w:rsidP="002570E4">
            <w:pPr>
              <w:spacing w:after="0"/>
              <w:jc w:val="center"/>
              <w:rPr>
                <w:rFonts w:ascii="Arial" w:hAnsi="Arial" w:cs="Arial"/>
                <w:sz w:val="18"/>
              </w:rPr>
            </w:pPr>
          </w:p>
        </w:tc>
        <w:tc>
          <w:tcPr>
            <w:tcW w:w="2494" w:type="dxa"/>
            <w:gridSpan w:val="2"/>
          </w:tcPr>
          <w:p w14:paraId="3806811B" w14:textId="26246976"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TDD</w:t>
            </w:r>
          </w:p>
        </w:tc>
        <w:tc>
          <w:tcPr>
            <w:tcW w:w="2518" w:type="dxa"/>
            <w:gridSpan w:val="2"/>
            <w:tcBorders>
              <w:bottom w:val="single" w:sz="4" w:space="0" w:color="auto"/>
            </w:tcBorders>
          </w:tcPr>
          <w:p w14:paraId="6C93B0D0"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w:t>
            </w:r>
          </w:p>
        </w:tc>
      </w:tr>
      <w:tr w:rsidR="0045714D" w:rsidRPr="005647EB" w14:paraId="022E72B3" w14:textId="77777777" w:rsidTr="002570E4">
        <w:trPr>
          <w:cantSplit/>
          <w:jc w:val="center"/>
        </w:trPr>
        <w:tc>
          <w:tcPr>
            <w:tcW w:w="2093" w:type="dxa"/>
            <w:tcBorders>
              <w:left w:val="single" w:sz="4" w:space="0" w:color="auto"/>
              <w:bottom w:val="single" w:sz="4" w:space="0" w:color="auto"/>
            </w:tcBorders>
          </w:tcPr>
          <w:p w14:paraId="1EF07D3C" w14:textId="256E8E40" w:rsidR="0045714D" w:rsidRPr="005647EB" w:rsidRDefault="0045714D"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0B0128AA" w14:textId="55A92C8E" w:rsidR="0045714D" w:rsidRPr="005647EB" w:rsidRDefault="0045714D"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4681A845" w14:textId="77777777" w:rsidR="0045714D" w:rsidRPr="005647EB" w:rsidRDefault="0045714D" w:rsidP="002570E4">
            <w:pPr>
              <w:spacing w:after="0"/>
              <w:jc w:val="center"/>
              <w:rPr>
                <w:rFonts w:ascii="Arial" w:hAnsi="Arial" w:cs="Arial"/>
                <w:sz w:val="18"/>
              </w:rPr>
            </w:pPr>
          </w:p>
        </w:tc>
        <w:tc>
          <w:tcPr>
            <w:tcW w:w="2494" w:type="dxa"/>
            <w:gridSpan w:val="2"/>
          </w:tcPr>
          <w:p w14:paraId="772146D7" w14:textId="017F5E5F"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17</w:t>
            </w:r>
            <w:r w:rsidR="002570E4" w:rsidRPr="005647EB">
              <w:rPr>
                <w:rFonts w:ascii="Arial" w:hAnsi="Arial" w:cs="Arial"/>
                <w:sz w:val="18"/>
                <w:lang w:eastAsia="zh-CN"/>
              </w:rPr>
              <w:t xml:space="preserve"> </w:t>
            </w:r>
            <w:r w:rsidRPr="005647EB">
              <w:rPr>
                <w:rFonts w:ascii="Arial" w:hAnsi="Arial" w:cs="Arial"/>
                <w:sz w:val="18"/>
                <w:lang w:eastAsia="zh-CN"/>
              </w:rPr>
              <w:t>TDD</w:t>
            </w:r>
          </w:p>
        </w:tc>
        <w:tc>
          <w:tcPr>
            <w:tcW w:w="2518" w:type="dxa"/>
            <w:gridSpan w:val="2"/>
            <w:tcBorders>
              <w:bottom w:val="single" w:sz="4" w:space="0" w:color="auto"/>
            </w:tcBorders>
          </w:tcPr>
          <w:p w14:paraId="52A795E6" w14:textId="491ED0A1"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17</w:t>
            </w:r>
            <w:r w:rsidR="002570E4" w:rsidRPr="005647EB">
              <w:rPr>
                <w:rFonts w:ascii="Arial" w:hAnsi="Arial" w:cs="Arial"/>
                <w:sz w:val="18"/>
              </w:rPr>
              <w:t xml:space="preserve"> </w:t>
            </w:r>
            <w:r w:rsidRPr="005647EB">
              <w:rPr>
                <w:rFonts w:ascii="Arial" w:hAnsi="Arial" w:cs="Arial"/>
                <w:sz w:val="18"/>
              </w:rPr>
              <w:t>T</w:t>
            </w:r>
            <w:r w:rsidRPr="005647EB">
              <w:rPr>
                <w:rFonts w:ascii="Arial" w:hAnsi="Arial" w:cs="Arial"/>
                <w:sz w:val="18"/>
                <w:lang w:eastAsia="zh-CN"/>
              </w:rPr>
              <w:t>DD</w:t>
            </w:r>
          </w:p>
        </w:tc>
      </w:tr>
      <w:tr w:rsidR="0045714D" w:rsidRPr="005647EB" w14:paraId="440E1091" w14:textId="77777777" w:rsidTr="002570E4">
        <w:trPr>
          <w:cantSplit/>
          <w:jc w:val="center"/>
        </w:trPr>
        <w:tc>
          <w:tcPr>
            <w:tcW w:w="2093" w:type="dxa"/>
            <w:tcBorders>
              <w:left w:val="single" w:sz="4" w:space="0" w:color="auto"/>
              <w:bottom w:val="single" w:sz="4" w:space="0" w:color="auto"/>
            </w:tcBorders>
          </w:tcPr>
          <w:p w14:paraId="4AF2DDD8" w14:textId="4D0AFE39" w:rsidR="0045714D" w:rsidRPr="005647EB" w:rsidRDefault="0045714D"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p>
        </w:tc>
        <w:tc>
          <w:tcPr>
            <w:tcW w:w="1276" w:type="dxa"/>
            <w:tcBorders>
              <w:bottom w:val="single" w:sz="4" w:space="0" w:color="auto"/>
            </w:tcBorders>
          </w:tcPr>
          <w:p w14:paraId="623596BD" w14:textId="77777777" w:rsidR="0045714D" w:rsidRPr="005647EB" w:rsidRDefault="0045714D" w:rsidP="002570E4">
            <w:pPr>
              <w:spacing w:after="0"/>
              <w:jc w:val="center"/>
              <w:rPr>
                <w:rFonts w:ascii="Arial" w:hAnsi="Arial" w:cs="Arial"/>
                <w:sz w:val="18"/>
              </w:rPr>
            </w:pPr>
          </w:p>
        </w:tc>
        <w:tc>
          <w:tcPr>
            <w:tcW w:w="2494" w:type="dxa"/>
            <w:gridSpan w:val="2"/>
          </w:tcPr>
          <w:p w14:paraId="3CE4B763" w14:textId="3D847BE9"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OP.11</w:t>
            </w:r>
            <w:r w:rsidR="002570E4" w:rsidRPr="005647EB">
              <w:rPr>
                <w:rFonts w:ascii="Arial" w:hAnsi="Arial" w:cs="v4.2.0"/>
                <w:sz w:val="18"/>
                <w:lang w:eastAsia="zh-CN"/>
              </w:rPr>
              <w:t xml:space="preserve"> </w:t>
            </w:r>
            <w:r w:rsidRPr="005647EB">
              <w:rPr>
                <w:rFonts w:ascii="Arial" w:hAnsi="Arial" w:cs="v4.2.0"/>
                <w:sz w:val="18"/>
                <w:lang w:eastAsia="zh-CN"/>
              </w:rPr>
              <w:t>TDD</w:t>
            </w:r>
          </w:p>
        </w:tc>
        <w:tc>
          <w:tcPr>
            <w:tcW w:w="2518" w:type="dxa"/>
            <w:gridSpan w:val="2"/>
            <w:tcBorders>
              <w:bottom w:val="single" w:sz="4" w:space="0" w:color="auto"/>
            </w:tcBorders>
          </w:tcPr>
          <w:p w14:paraId="2D5C2BEE" w14:textId="70A20D88" w:rsidR="0045714D" w:rsidRPr="005647EB" w:rsidRDefault="0045714D" w:rsidP="002570E4">
            <w:pPr>
              <w:spacing w:after="0"/>
              <w:jc w:val="center"/>
              <w:rPr>
                <w:rFonts w:ascii="Arial" w:hAnsi="Arial" w:cs="v4.2.0"/>
                <w:sz w:val="18"/>
                <w:lang w:eastAsia="zh-CN"/>
              </w:rPr>
            </w:pPr>
            <w:r w:rsidRPr="005647EB">
              <w:rPr>
                <w:rFonts w:ascii="Arial" w:hAnsi="Arial" w:cs="Arial"/>
                <w:sz w:val="18"/>
              </w:rPr>
              <w:t>OP.2</w:t>
            </w:r>
            <w:r w:rsidR="002570E4" w:rsidRPr="005647EB">
              <w:rPr>
                <w:rFonts w:ascii="Arial" w:hAnsi="Arial" w:cs="Arial"/>
                <w:sz w:val="18"/>
              </w:rPr>
              <w:t xml:space="preserve"> </w:t>
            </w:r>
            <w:r w:rsidRPr="005647EB">
              <w:rPr>
                <w:rFonts w:ascii="Arial" w:hAnsi="Arial" w:cs="Arial"/>
                <w:sz w:val="18"/>
              </w:rPr>
              <w:t>TDD</w:t>
            </w:r>
          </w:p>
        </w:tc>
      </w:tr>
      <w:tr w:rsidR="0045714D" w:rsidRPr="005647EB" w14:paraId="17D7D8AF" w14:textId="77777777" w:rsidTr="002570E4">
        <w:trPr>
          <w:cantSplit/>
          <w:jc w:val="center"/>
        </w:trPr>
        <w:tc>
          <w:tcPr>
            <w:tcW w:w="2093" w:type="dxa"/>
            <w:tcBorders>
              <w:left w:val="single" w:sz="4" w:space="0" w:color="auto"/>
              <w:bottom w:val="single" w:sz="4" w:space="0" w:color="auto"/>
            </w:tcBorders>
          </w:tcPr>
          <w:p w14:paraId="6A9E72F9" w14:textId="77777777" w:rsidR="0045714D" w:rsidRPr="005647EB" w:rsidRDefault="0045714D"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5BADB4AA" w14:textId="77777777" w:rsidR="0045714D" w:rsidRPr="005647EB" w:rsidRDefault="0045714D" w:rsidP="002570E4">
            <w:pPr>
              <w:spacing w:after="0"/>
              <w:jc w:val="center"/>
              <w:rPr>
                <w:rFonts w:ascii="Arial" w:hAnsi="Arial" w:cs="Arial"/>
                <w:sz w:val="18"/>
              </w:rPr>
            </w:pPr>
            <w:r w:rsidRPr="005647EB">
              <w:rPr>
                <w:rFonts w:ascii="Arial" w:hAnsi="Arial" w:cs="Arial"/>
                <w:sz w:val="18"/>
              </w:rPr>
              <w:t>dB</w:t>
            </w:r>
          </w:p>
        </w:tc>
        <w:tc>
          <w:tcPr>
            <w:tcW w:w="2494" w:type="dxa"/>
            <w:gridSpan w:val="2"/>
            <w:vMerge w:val="restart"/>
            <w:vAlign w:val="center"/>
          </w:tcPr>
          <w:p w14:paraId="31F8C16A" w14:textId="77777777" w:rsidR="0045714D" w:rsidRPr="005647EB" w:rsidRDefault="0045714D" w:rsidP="002570E4">
            <w:pPr>
              <w:spacing w:after="0"/>
              <w:jc w:val="center"/>
              <w:rPr>
                <w:rFonts w:ascii="Arial" w:hAnsi="Arial" w:cs="Arial"/>
                <w:sz w:val="18"/>
              </w:rPr>
            </w:pPr>
            <w:r w:rsidRPr="005647EB">
              <w:rPr>
                <w:rFonts w:ascii="Arial" w:hAnsi="Arial" w:cs="Arial"/>
                <w:sz w:val="18"/>
              </w:rPr>
              <w:t>-3</w:t>
            </w:r>
          </w:p>
        </w:tc>
        <w:tc>
          <w:tcPr>
            <w:tcW w:w="2518" w:type="dxa"/>
            <w:gridSpan w:val="2"/>
            <w:vMerge w:val="restart"/>
            <w:vAlign w:val="center"/>
          </w:tcPr>
          <w:p w14:paraId="2F20C950" w14:textId="77777777" w:rsidR="0045714D" w:rsidRPr="005647EB" w:rsidRDefault="0045714D" w:rsidP="002570E4">
            <w:pPr>
              <w:spacing w:after="0"/>
              <w:jc w:val="center"/>
              <w:rPr>
                <w:rFonts w:ascii="Arial" w:hAnsi="Arial" w:cs="Arial"/>
                <w:sz w:val="18"/>
              </w:rPr>
            </w:pPr>
            <w:r w:rsidRPr="005647EB">
              <w:rPr>
                <w:rFonts w:ascii="Arial" w:hAnsi="Arial" w:cs="Arial"/>
                <w:sz w:val="18"/>
              </w:rPr>
              <w:t>-3</w:t>
            </w:r>
          </w:p>
        </w:tc>
      </w:tr>
      <w:tr w:rsidR="0045714D" w:rsidRPr="005647EB" w14:paraId="6A87D0D4" w14:textId="77777777" w:rsidTr="002570E4">
        <w:trPr>
          <w:cantSplit/>
          <w:jc w:val="center"/>
        </w:trPr>
        <w:tc>
          <w:tcPr>
            <w:tcW w:w="2093" w:type="dxa"/>
            <w:tcBorders>
              <w:left w:val="single" w:sz="4" w:space="0" w:color="auto"/>
              <w:bottom w:val="single" w:sz="4" w:space="0" w:color="auto"/>
            </w:tcBorders>
          </w:tcPr>
          <w:p w14:paraId="4EA06426" w14:textId="77777777" w:rsidR="0045714D" w:rsidRPr="005647EB" w:rsidRDefault="0045714D"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7A2EF6F1" w14:textId="77777777" w:rsidR="0045714D" w:rsidRPr="005647EB" w:rsidRDefault="0045714D" w:rsidP="002570E4">
            <w:pPr>
              <w:spacing w:after="0"/>
              <w:jc w:val="center"/>
              <w:rPr>
                <w:rFonts w:ascii="Arial" w:hAnsi="Arial" w:cs="Arial"/>
                <w:sz w:val="18"/>
              </w:rPr>
            </w:pPr>
            <w:r w:rsidRPr="005647EB">
              <w:rPr>
                <w:rFonts w:ascii="Arial" w:hAnsi="Arial" w:cs="Arial"/>
                <w:sz w:val="18"/>
              </w:rPr>
              <w:t>dB</w:t>
            </w:r>
          </w:p>
        </w:tc>
        <w:tc>
          <w:tcPr>
            <w:tcW w:w="2494" w:type="dxa"/>
            <w:gridSpan w:val="2"/>
            <w:vMerge/>
          </w:tcPr>
          <w:p w14:paraId="76C48664" w14:textId="77777777" w:rsidR="0045714D" w:rsidRPr="005647EB" w:rsidRDefault="0045714D" w:rsidP="002570E4">
            <w:pPr>
              <w:spacing w:after="0"/>
              <w:jc w:val="center"/>
              <w:rPr>
                <w:rFonts w:ascii="Arial" w:hAnsi="Arial" w:cs="Arial"/>
                <w:sz w:val="18"/>
              </w:rPr>
            </w:pPr>
          </w:p>
        </w:tc>
        <w:tc>
          <w:tcPr>
            <w:tcW w:w="2518" w:type="dxa"/>
            <w:gridSpan w:val="2"/>
            <w:vMerge/>
          </w:tcPr>
          <w:p w14:paraId="6C649A7E" w14:textId="77777777" w:rsidR="0045714D" w:rsidRPr="005647EB" w:rsidRDefault="0045714D" w:rsidP="002570E4">
            <w:pPr>
              <w:spacing w:after="0"/>
              <w:jc w:val="center"/>
              <w:rPr>
                <w:rFonts w:ascii="Arial" w:hAnsi="Arial" w:cs="Arial"/>
                <w:sz w:val="18"/>
              </w:rPr>
            </w:pPr>
          </w:p>
        </w:tc>
      </w:tr>
      <w:tr w:rsidR="0045714D" w:rsidRPr="005647EB" w14:paraId="708CA8BF" w14:textId="77777777" w:rsidTr="002570E4">
        <w:trPr>
          <w:cantSplit/>
          <w:jc w:val="center"/>
        </w:trPr>
        <w:tc>
          <w:tcPr>
            <w:tcW w:w="2093" w:type="dxa"/>
            <w:tcBorders>
              <w:left w:val="single" w:sz="4" w:space="0" w:color="auto"/>
              <w:bottom w:val="single" w:sz="4" w:space="0" w:color="auto"/>
            </w:tcBorders>
          </w:tcPr>
          <w:p w14:paraId="776334FF" w14:textId="77777777" w:rsidR="0045714D" w:rsidRPr="005647EB" w:rsidRDefault="0045714D"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33F50EA0" w14:textId="77777777" w:rsidR="0045714D" w:rsidRPr="005647EB" w:rsidRDefault="0045714D" w:rsidP="002570E4">
            <w:pPr>
              <w:spacing w:after="0"/>
              <w:jc w:val="center"/>
              <w:rPr>
                <w:rFonts w:ascii="Arial" w:hAnsi="Arial" w:cs="Arial"/>
                <w:sz w:val="18"/>
              </w:rPr>
            </w:pPr>
            <w:r w:rsidRPr="005647EB">
              <w:rPr>
                <w:rFonts w:ascii="Arial" w:hAnsi="Arial" w:cs="Arial"/>
                <w:sz w:val="18"/>
              </w:rPr>
              <w:t>dB</w:t>
            </w:r>
          </w:p>
        </w:tc>
        <w:tc>
          <w:tcPr>
            <w:tcW w:w="2494" w:type="dxa"/>
            <w:gridSpan w:val="2"/>
            <w:vMerge/>
          </w:tcPr>
          <w:p w14:paraId="5B3EF0DB" w14:textId="77777777" w:rsidR="0045714D" w:rsidRPr="005647EB" w:rsidRDefault="0045714D" w:rsidP="002570E4">
            <w:pPr>
              <w:spacing w:after="0"/>
              <w:jc w:val="center"/>
              <w:rPr>
                <w:rFonts w:ascii="Arial" w:hAnsi="Arial" w:cs="Arial"/>
                <w:sz w:val="18"/>
              </w:rPr>
            </w:pPr>
          </w:p>
        </w:tc>
        <w:tc>
          <w:tcPr>
            <w:tcW w:w="2518" w:type="dxa"/>
            <w:gridSpan w:val="2"/>
            <w:vMerge/>
          </w:tcPr>
          <w:p w14:paraId="18AAEE82" w14:textId="77777777" w:rsidR="0045714D" w:rsidRPr="005647EB" w:rsidRDefault="0045714D" w:rsidP="002570E4">
            <w:pPr>
              <w:spacing w:after="0"/>
              <w:jc w:val="center"/>
              <w:rPr>
                <w:rFonts w:ascii="Arial" w:hAnsi="Arial" w:cs="Arial"/>
                <w:sz w:val="18"/>
              </w:rPr>
            </w:pPr>
          </w:p>
        </w:tc>
      </w:tr>
      <w:tr w:rsidR="0045714D" w:rsidRPr="005647EB" w14:paraId="446EBC98" w14:textId="77777777" w:rsidTr="002570E4">
        <w:trPr>
          <w:cantSplit/>
          <w:jc w:val="center"/>
        </w:trPr>
        <w:tc>
          <w:tcPr>
            <w:tcW w:w="2093" w:type="dxa"/>
            <w:tcBorders>
              <w:left w:val="single" w:sz="4" w:space="0" w:color="auto"/>
            </w:tcBorders>
          </w:tcPr>
          <w:p w14:paraId="5F329814" w14:textId="77777777" w:rsidR="0045714D" w:rsidRPr="005647EB" w:rsidRDefault="0045714D" w:rsidP="002570E4">
            <w:pPr>
              <w:spacing w:after="0"/>
              <w:rPr>
                <w:rFonts w:ascii="Arial" w:hAnsi="Arial" w:cs="Arial"/>
                <w:sz w:val="18"/>
                <w:lang w:eastAsia="zh-CN"/>
              </w:rPr>
            </w:pPr>
            <w:r w:rsidRPr="005647EB">
              <w:rPr>
                <w:rFonts w:ascii="Arial" w:hAnsi="Arial" w:cs="Arial"/>
                <w:sz w:val="18"/>
              </w:rPr>
              <w:t>SSS_RA</w:t>
            </w:r>
          </w:p>
        </w:tc>
        <w:tc>
          <w:tcPr>
            <w:tcW w:w="1276" w:type="dxa"/>
          </w:tcPr>
          <w:p w14:paraId="3301184D"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rPr>
              <w:t>dB</w:t>
            </w:r>
          </w:p>
        </w:tc>
        <w:tc>
          <w:tcPr>
            <w:tcW w:w="2494" w:type="dxa"/>
            <w:gridSpan w:val="2"/>
            <w:vMerge/>
          </w:tcPr>
          <w:p w14:paraId="4C0DFE11" w14:textId="77777777" w:rsidR="0045714D" w:rsidRPr="005647EB" w:rsidRDefault="0045714D" w:rsidP="002570E4">
            <w:pPr>
              <w:spacing w:after="0"/>
              <w:jc w:val="center"/>
              <w:rPr>
                <w:rFonts w:ascii="Arial" w:hAnsi="Arial" w:cs="Arial"/>
                <w:sz w:val="18"/>
              </w:rPr>
            </w:pPr>
          </w:p>
        </w:tc>
        <w:tc>
          <w:tcPr>
            <w:tcW w:w="2518" w:type="dxa"/>
            <w:gridSpan w:val="2"/>
            <w:vMerge/>
          </w:tcPr>
          <w:p w14:paraId="4FD89F93" w14:textId="77777777" w:rsidR="0045714D" w:rsidRPr="005647EB" w:rsidRDefault="0045714D" w:rsidP="002570E4">
            <w:pPr>
              <w:spacing w:after="0"/>
              <w:jc w:val="center"/>
              <w:rPr>
                <w:rFonts w:ascii="Arial" w:hAnsi="Arial" w:cs="Arial"/>
                <w:sz w:val="18"/>
              </w:rPr>
            </w:pPr>
          </w:p>
        </w:tc>
      </w:tr>
      <w:tr w:rsidR="0045714D" w:rsidRPr="005647EB" w14:paraId="42615ADE" w14:textId="77777777" w:rsidTr="002570E4">
        <w:trPr>
          <w:cantSplit/>
          <w:jc w:val="center"/>
        </w:trPr>
        <w:tc>
          <w:tcPr>
            <w:tcW w:w="2093" w:type="dxa"/>
            <w:tcBorders>
              <w:left w:val="single" w:sz="4" w:space="0" w:color="auto"/>
              <w:bottom w:val="single" w:sz="4" w:space="0" w:color="auto"/>
            </w:tcBorders>
          </w:tcPr>
          <w:p w14:paraId="6745E62A" w14:textId="77777777"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7F9BB604"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dB</w:t>
            </w:r>
          </w:p>
        </w:tc>
        <w:tc>
          <w:tcPr>
            <w:tcW w:w="2494" w:type="dxa"/>
            <w:gridSpan w:val="2"/>
            <w:vMerge/>
          </w:tcPr>
          <w:p w14:paraId="13A2B2B7" w14:textId="77777777" w:rsidR="0045714D" w:rsidRPr="005647EB" w:rsidRDefault="0045714D" w:rsidP="002570E4">
            <w:pPr>
              <w:spacing w:after="0"/>
              <w:jc w:val="center"/>
              <w:rPr>
                <w:rFonts w:ascii="Arial" w:hAnsi="Arial" w:cs="Arial"/>
                <w:sz w:val="18"/>
              </w:rPr>
            </w:pPr>
          </w:p>
        </w:tc>
        <w:tc>
          <w:tcPr>
            <w:tcW w:w="2518" w:type="dxa"/>
            <w:gridSpan w:val="2"/>
            <w:vMerge/>
          </w:tcPr>
          <w:p w14:paraId="63AEC250" w14:textId="77777777" w:rsidR="0045714D" w:rsidRPr="005647EB" w:rsidRDefault="0045714D" w:rsidP="002570E4">
            <w:pPr>
              <w:spacing w:after="0"/>
              <w:jc w:val="center"/>
              <w:rPr>
                <w:rFonts w:ascii="Arial" w:hAnsi="Arial" w:cs="Arial"/>
                <w:sz w:val="18"/>
              </w:rPr>
            </w:pPr>
          </w:p>
        </w:tc>
      </w:tr>
      <w:tr w:rsidR="0045714D" w:rsidRPr="005647EB" w14:paraId="0A03214A" w14:textId="77777777" w:rsidTr="002570E4">
        <w:trPr>
          <w:cantSplit/>
          <w:jc w:val="center"/>
        </w:trPr>
        <w:tc>
          <w:tcPr>
            <w:tcW w:w="2093" w:type="dxa"/>
            <w:tcBorders>
              <w:left w:val="single" w:sz="4" w:space="0" w:color="auto"/>
              <w:bottom w:val="single" w:sz="4" w:space="0" w:color="auto"/>
            </w:tcBorders>
          </w:tcPr>
          <w:p w14:paraId="2BE7CE64" w14:textId="77777777"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76E5A0B3"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dB</w:t>
            </w:r>
          </w:p>
        </w:tc>
        <w:tc>
          <w:tcPr>
            <w:tcW w:w="2494" w:type="dxa"/>
            <w:gridSpan w:val="2"/>
            <w:vMerge/>
          </w:tcPr>
          <w:p w14:paraId="6252F314" w14:textId="77777777" w:rsidR="0045714D" w:rsidRPr="005647EB" w:rsidRDefault="0045714D" w:rsidP="002570E4">
            <w:pPr>
              <w:spacing w:after="0"/>
              <w:jc w:val="center"/>
              <w:rPr>
                <w:rFonts w:ascii="Arial" w:hAnsi="Arial" w:cs="Arial"/>
                <w:sz w:val="18"/>
              </w:rPr>
            </w:pPr>
          </w:p>
        </w:tc>
        <w:tc>
          <w:tcPr>
            <w:tcW w:w="2518" w:type="dxa"/>
            <w:gridSpan w:val="2"/>
            <w:vMerge/>
          </w:tcPr>
          <w:p w14:paraId="23443071" w14:textId="77777777" w:rsidR="0045714D" w:rsidRPr="005647EB" w:rsidRDefault="0045714D" w:rsidP="002570E4">
            <w:pPr>
              <w:spacing w:after="0"/>
              <w:jc w:val="center"/>
              <w:rPr>
                <w:rFonts w:ascii="Arial" w:hAnsi="Arial" w:cs="Arial"/>
                <w:sz w:val="18"/>
              </w:rPr>
            </w:pPr>
          </w:p>
        </w:tc>
      </w:tr>
      <w:tr w:rsidR="0045714D" w:rsidRPr="005647EB" w14:paraId="7942BC8D" w14:textId="77777777" w:rsidTr="002570E4">
        <w:trPr>
          <w:cantSplit/>
          <w:jc w:val="center"/>
        </w:trPr>
        <w:tc>
          <w:tcPr>
            <w:tcW w:w="2093" w:type="dxa"/>
            <w:tcBorders>
              <w:left w:val="single" w:sz="4" w:space="0" w:color="auto"/>
              <w:bottom w:val="single" w:sz="4" w:space="0" w:color="auto"/>
            </w:tcBorders>
          </w:tcPr>
          <w:p w14:paraId="3520DD3D" w14:textId="77777777"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lastRenderedPageBreak/>
              <w:t>PHICH_RB</w:t>
            </w:r>
          </w:p>
        </w:tc>
        <w:tc>
          <w:tcPr>
            <w:tcW w:w="1276" w:type="dxa"/>
            <w:tcBorders>
              <w:bottom w:val="single" w:sz="4" w:space="0" w:color="auto"/>
            </w:tcBorders>
          </w:tcPr>
          <w:p w14:paraId="48D44055"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dB</w:t>
            </w:r>
          </w:p>
        </w:tc>
        <w:tc>
          <w:tcPr>
            <w:tcW w:w="2494" w:type="dxa"/>
            <w:gridSpan w:val="2"/>
            <w:vMerge/>
          </w:tcPr>
          <w:p w14:paraId="11B4C82F" w14:textId="77777777" w:rsidR="0045714D" w:rsidRPr="005647EB" w:rsidRDefault="0045714D" w:rsidP="002570E4">
            <w:pPr>
              <w:spacing w:after="0"/>
              <w:jc w:val="center"/>
              <w:rPr>
                <w:rFonts w:ascii="Arial" w:hAnsi="Arial" w:cs="Arial"/>
                <w:sz w:val="18"/>
              </w:rPr>
            </w:pPr>
          </w:p>
        </w:tc>
        <w:tc>
          <w:tcPr>
            <w:tcW w:w="2518" w:type="dxa"/>
            <w:gridSpan w:val="2"/>
            <w:vMerge/>
          </w:tcPr>
          <w:p w14:paraId="5F707B9A" w14:textId="77777777" w:rsidR="0045714D" w:rsidRPr="005647EB" w:rsidRDefault="0045714D" w:rsidP="002570E4">
            <w:pPr>
              <w:spacing w:after="0"/>
              <w:jc w:val="center"/>
              <w:rPr>
                <w:rFonts w:ascii="Arial" w:hAnsi="Arial" w:cs="Arial"/>
                <w:sz w:val="18"/>
              </w:rPr>
            </w:pPr>
          </w:p>
        </w:tc>
      </w:tr>
      <w:tr w:rsidR="0045714D" w:rsidRPr="005647EB" w14:paraId="14C027D3" w14:textId="77777777" w:rsidTr="002570E4">
        <w:trPr>
          <w:cantSplit/>
          <w:jc w:val="center"/>
        </w:trPr>
        <w:tc>
          <w:tcPr>
            <w:tcW w:w="2093" w:type="dxa"/>
            <w:tcBorders>
              <w:left w:val="single" w:sz="4" w:space="0" w:color="auto"/>
              <w:bottom w:val="single" w:sz="4" w:space="0" w:color="auto"/>
            </w:tcBorders>
          </w:tcPr>
          <w:p w14:paraId="104865DC" w14:textId="77777777" w:rsidR="0045714D" w:rsidRPr="005647EB" w:rsidRDefault="0045714D"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44786D7B"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Pr>
          <w:p w14:paraId="5B0CE93D" w14:textId="77777777" w:rsidR="0045714D" w:rsidRPr="005647EB" w:rsidRDefault="0045714D" w:rsidP="002570E4">
            <w:pPr>
              <w:spacing w:after="0"/>
              <w:jc w:val="center"/>
              <w:rPr>
                <w:rFonts w:ascii="Arial" w:hAnsi="Arial" w:cs="Arial"/>
                <w:sz w:val="18"/>
              </w:rPr>
            </w:pPr>
          </w:p>
        </w:tc>
        <w:tc>
          <w:tcPr>
            <w:tcW w:w="2518" w:type="dxa"/>
            <w:gridSpan w:val="2"/>
            <w:vMerge/>
          </w:tcPr>
          <w:p w14:paraId="195CB609" w14:textId="77777777" w:rsidR="0045714D" w:rsidRPr="005647EB" w:rsidRDefault="0045714D" w:rsidP="002570E4">
            <w:pPr>
              <w:spacing w:after="0"/>
              <w:jc w:val="center"/>
              <w:rPr>
                <w:rFonts w:ascii="Arial" w:hAnsi="Arial" w:cs="Arial"/>
                <w:sz w:val="18"/>
              </w:rPr>
            </w:pPr>
          </w:p>
        </w:tc>
      </w:tr>
      <w:tr w:rsidR="0045714D" w:rsidRPr="005647EB" w14:paraId="37E59A7A" w14:textId="77777777" w:rsidTr="002570E4">
        <w:trPr>
          <w:cantSplit/>
          <w:jc w:val="center"/>
        </w:trPr>
        <w:tc>
          <w:tcPr>
            <w:tcW w:w="2093" w:type="dxa"/>
            <w:tcBorders>
              <w:left w:val="single" w:sz="4" w:space="0" w:color="auto"/>
              <w:bottom w:val="single" w:sz="4" w:space="0" w:color="auto"/>
            </w:tcBorders>
          </w:tcPr>
          <w:p w14:paraId="2AC4981B" w14:textId="77777777" w:rsidR="0045714D" w:rsidRPr="005647EB" w:rsidRDefault="0045714D"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530BFE1A"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Pr>
          <w:p w14:paraId="0E20116D" w14:textId="77777777" w:rsidR="0045714D" w:rsidRPr="005647EB" w:rsidRDefault="0045714D" w:rsidP="002570E4">
            <w:pPr>
              <w:spacing w:after="0"/>
              <w:jc w:val="center"/>
              <w:rPr>
                <w:rFonts w:ascii="Arial" w:hAnsi="Arial" w:cs="Arial"/>
                <w:sz w:val="18"/>
              </w:rPr>
            </w:pPr>
          </w:p>
        </w:tc>
        <w:tc>
          <w:tcPr>
            <w:tcW w:w="2518" w:type="dxa"/>
            <w:gridSpan w:val="2"/>
            <w:vMerge/>
          </w:tcPr>
          <w:p w14:paraId="7F493E3D" w14:textId="77777777" w:rsidR="0045714D" w:rsidRPr="005647EB" w:rsidRDefault="0045714D" w:rsidP="002570E4">
            <w:pPr>
              <w:spacing w:after="0"/>
              <w:jc w:val="center"/>
              <w:rPr>
                <w:rFonts w:ascii="Arial" w:hAnsi="Arial" w:cs="Arial"/>
                <w:sz w:val="18"/>
              </w:rPr>
            </w:pPr>
          </w:p>
        </w:tc>
      </w:tr>
      <w:tr w:rsidR="0045714D" w:rsidRPr="005647EB" w14:paraId="1CCB3C17" w14:textId="77777777" w:rsidTr="002570E4">
        <w:trPr>
          <w:cantSplit/>
          <w:jc w:val="center"/>
        </w:trPr>
        <w:tc>
          <w:tcPr>
            <w:tcW w:w="2093" w:type="dxa"/>
            <w:tcBorders>
              <w:left w:val="single" w:sz="4" w:space="0" w:color="auto"/>
              <w:bottom w:val="single" w:sz="4" w:space="0" w:color="auto"/>
            </w:tcBorders>
          </w:tcPr>
          <w:p w14:paraId="7E641EF2" w14:textId="77777777" w:rsidR="0045714D" w:rsidRPr="005647EB" w:rsidRDefault="0045714D"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620427F1"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Pr>
          <w:p w14:paraId="547D3678" w14:textId="77777777" w:rsidR="0045714D" w:rsidRPr="005647EB" w:rsidRDefault="0045714D" w:rsidP="002570E4">
            <w:pPr>
              <w:spacing w:after="0"/>
              <w:jc w:val="center"/>
              <w:rPr>
                <w:rFonts w:ascii="Arial" w:hAnsi="Arial" w:cs="Arial"/>
                <w:sz w:val="18"/>
              </w:rPr>
            </w:pPr>
          </w:p>
        </w:tc>
        <w:tc>
          <w:tcPr>
            <w:tcW w:w="2518" w:type="dxa"/>
            <w:gridSpan w:val="2"/>
            <w:vMerge/>
          </w:tcPr>
          <w:p w14:paraId="629F8557" w14:textId="77777777" w:rsidR="0045714D" w:rsidRPr="005647EB" w:rsidRDefault="0045714D" w:rsidP="002570E4">
            <w:pPr>
              <w:spacing w:after="0"/>
              <w:jc w:val="center"/>
              <w:rPr>
                <w:rFonts w:ascii="Arial" w:hAnsi="Arial" w:cs="Arial"/>
                <w:sz w:val="18"/>
              </w:rPr>
            </w:pPr>
          </w:p>
        </w:tc>
      </w:tr>
      <w:tr w:rsidR="0045714D" w:rsidRPr="005647EB" w14:paraId="3039E300" w14:textId="77777777" w:rsidTr="002570E4">
        <w:trPr>
          <w:cantSplit/>
          <w:jc w:val="center"/>
        </w:trPr>
        <w:tc>
          <w:tcPr>
            <w:tcW w:w="2093" w:type="dxa"/>
            <w:tcBorders>
              <w:left w:val="single" w:sz="4" w:space="0" w:color="auto"/>
              <w:bottom w:val="single" w:sz="4" w:space="0" w:color="auto"/>
            </w:tcBorders>
          </w:tcPr>
          <w:p w14:paraId="3BCCFDE5" w14:textId="77777777" w:rsidR="0045714D" w:rsidRPr="005647EB" w:rsidRDefault="0045714D"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4235153B"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Pr>
          <w:p w14:paraId="097C4683" w14:textId="77777777" w:rsidR="0045714D" w:rsidRPr="005647EB" w:rsidRDefault="0045714D" w:rsidP="002570E4">
            <w:pPr>
              <w:spacing w:after="0"/>
              <w:jc w:val="center"/>
              <w:rPr>
                <w:rFonts w:ascii="Arial" w:hAnsi="Arial" w:cs="Arial"/>
                <w:sz w:val="18"/>
              </w:rPr>
            </w:pPr>
          </w:p>
        </w:tc>
        <w:tc>
          <w:tcPr>
            <w:tcW w:w="2518" w:type="dxa"/>
            <w:gridSpan w:val="2"/>
            <w:vMerge/>
          </w:tcPr>
          <w:p w14:paraId="7FA9CD67" w14:textId="77777777" w:rsidR="0045714D" w:rsidRPr="005647EB" w:rsidRDefault="0045714D" w:rsidP="002570E4">
            <w:pPr>
              <w:spacing w:after="0"/>
              <w:jc w:val="center"/>
              <w:rPr>
                <w:rFonts w:ascii="Arial" w:hAnsi="Arial" w:cs="Arial"/>
                <w:sz w:val="18"/>
              </w:rPr>
            </w:pPr>
          </w:p>
        </w:tc>
      </w:tr>
      <w:tr w:rsidR="0045714D" w:rsidRPr="005647EB" w14:paraId="4EE97A38" w14:textId="77777777" w:rsidTr="002570E4">
        <w:trPr>
          <w:cantSplit/>
          <w:jc w:val="center"/>
        </w:trPr>
        <w:tc>
          <w:tcPr>
            <w:tcW w:w="2093" w:type="dxa"/>
            <w:tcBorders>
              <w:left w:val="single" w:sz="4" w:space="0" w:color="auto"/>
              <w:bottom w:val="single" w:sz="4" w:space="0" w:color="auto"/>
            </w:tcBorders>
            <w:vAlign w:val="center"/>
          </w:tcPr>
          <w:p w14:paraId="37C65722" w14:textId="2D214B38" w:rsidR="0045714D" w:rsidRPr="005647EB" w:rsidRDefault="0045714D" w:rsidP="002570E4">
            <w:pPr>
              <w:spacing w:after="0"/>
              <w:rPr>
                <w:rFonts w:ascii="Arial" w:hAnsi="Arial" w:cs="Arial"/>
                <w:sz w:val="18"/>
              </w:rPr>
            </w:pPr>
            <w:r w:rsidRPr="005647EB">
              <w:rPr>
                <w:rFonts w:ascii="Arial" w:hAnsi="Arial" w:cs="Arial"/>
                <w:sz w:val="18"/>
              </w:rPr>
              <w:t>OCNG_RA</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4F098EEA"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Pr>
          <w:p w14:paraId="3CBC7F80" w14:textId="77777777" w:rsidR="0045714D" w:rsidRPr="005647EB" w:rsidRDefault="0045714D" w:rsidP="002570E4">
            <w:pPr>
              <w:spacing w:after="0"/>
              <w:jc w:val="center"/>
              <w:rPr>
                <w:rFonts w:ascii="Arial" w:hAnsi="Arial" w:cs="Arial"/>
                <w:sz w:val="18"/>
              </w:rPr>
            </w:pPr>
          </w:p>
        </w:tc>
        <w:tc>
          <w:tcPr>
            <w:tcW w:w="2518" w:type="dxa"/>
            <w:gridSpan w:val="2"/>
            <w:vMerge/>
          </w:tcPr>
          <w:p w14:paraId="267418D5" w14:textId="77777777" w:rsidR="0045714D" w:rsidRPr="005647EB" w:rsidRDefault="0045714D" w:rsidP="002570E4">
            <w:pPr>
              <w:spacing w:after="0"/>
              <w:jc w:val="center"/>
              <w:rPr>
                <w:rFonts w:ascii="Arial" w:hAnsi="Arial" w:cs="Arial"/>
                <w:sz w:val="18"/>
              </w:rPr>
            </w:pPr>
          </w:p>
        </w:tc>
      </w:tr>
      <w:tr w:rsidR="0045714D" w:rsidRPr="005647EB" w14:paraId="55D8D75A" w14:textId="77777777" w:rsidTr="002570E4">
        <w:trPr>
          <w:cantSplit/>
          <w:jc w:val="center"/>
        </w:trPr>
        <w:tc>
          <w:tcPr>
            <w:tcW w:w="2093" w:type="dxa"/>
            <w:tcBorders>
              <w:left w:val="single" w:sz="4" w:space="0" w:color="auto"/>
              <w:bottom w:val="single" w:sz="4" w:space="0" w:color="auto"/>
            </w:tcBorders>
            <w:vAlign w:val="center"/>
          </w:tcPr>
          <w:p w14:paraId="6E02A430" w14:textId="0D2A76BD" w:rsidR="0045714D" w:rsidRPr="005647EB" w:rsidRDefault="0045714D"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7661AA37"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Borders>
              <w:bottom w:val="single" w:sz="4" w:space="0" w:color="auto"/>
            </w:tcBorders>
          </w:tcPr>
          <w:p w14:paraId="1BCBE5A9" w14:textId="77777777" w:rsidR="0045714D" w:rsidRPr="005647EB" w:rsidRDefault="0045714D" w:rsidP="002570E4">
            <w:pPr>
              <w:spacing w:after="0"/>
              <w:jc w:val="center"/>
              <w:rPr>
                <w:rFonts w:ascii="Arial" w:hAnsi="Arial" w:cs="Arial"/>
                <w:sz w:val="18"/>
              </w:rPr>
            </w:pPr>
          </w:p>
        </w:tc>
        <w:tc>
          <w:tcPr>
            <w:tcW w:w="2518" w:type="dxa"/>
            <w:gridSpan w:val="2"/>
            <w:vMerge/>
            <w:tcBorders>
              <w:bottom w:val="single" w:sz="4" w:space="0" w:color="auto"/>
            </w:tcBorders>
          </w:tcPr>
          <w:p w14:paraId="78364A99" w14:textId="77777777" w:rsidR="0045714D" w:rsidRPr="005647EB" w:rsidRDefault="0045714D" w:rsidP="002570E4">
            <w:pPr>
              <w:spacing w:after="0"/>
              <w:jc w:val="center"/>
              <w:rPr>
                <w:rFonts w:ascii="Arial" w:hAnsi="Arial" w:cs="Arial"/>
                <w:sz w:val="18"/>
              </w:rPr>
            </w:pPr>
          </w:p>
        </w:tc>
      </w:tr>
      <w:tr w:rsidR="0045714D" w:rsidRPr="005647EB" w14:paraId="402F276B" w14:textId="77777777" w:rsidTr="002570E4">
        <w:trPr>
          <w:cantSplit/>
          <w:jc w:val="center"/>
        </w:trPr>
        <w:tc>
          <w:tcPr>
            <w:tcW w:w="2093" w:type="dxa"/>
          </w:tcPr>
          <w:p w14:paraId="7ACA76A0" w14:textId="7A117CED" w:rsidR="0045714D" w:rsidRPr="005647EB" w:rsidRDefault="0045714D" w:rsidP="002570E4">
            <w:pPr>
              <w:spacing w:after="0"/>
              <w:rPr>
                <w:rFonts w:ascii="Arial" w:hAnsi="Arial" w:cs="Arial"/>
                <w:sz w:val="18"/>
                <w:lang w:eastAsia="zh-CN"/>
              </w:rPr>
            </w:pPr>
            <w:r w:rsidRPr="005647EB">
              <w:rPr>
                <w:rFonts w:ascii="Arial" w:hAnsi="Arial" w:cs="v4.2.0"/>
                <w:position w:val="-12"/>
                <w:sz w:val="18"/>
              </w:rPr>
              <w:object w:dxaOrig="400" w:dyaOrig="360" w14:anchorId="4F279978">
                <v:shape id="_x0000_i1289" type="#_x0000_t75" style="width:20.5pt;height:20.5pt" o:ole="" fillcolor="window">
                  <v:imagedata r:id="rId10" o:title=""/>
                </v:shape>
                <o:OLEObject Type="Embed" ProgID="Equation.3" ShapeID="_x0000_i1289" DrawAspect="Content" ObjectID="_1781977848" r:id="rId299"/>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4435DDA6" w14:textId="72493AB8" w:rsidR="0045714D" w:rsidRPr="005647EB" w:rsidRDefault="0045714D"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2494" w:type="dxa"/>
            <w:gridSpan w:val="2"/>
          </w:tcPr>
          <w:p w14:paraId="6184F727" w14:textId="77777777" w:rsidR="0045714D" w:rsidRPr="005647EB" w:rsidRDefault="0045714D" w:rsidP="002570E4">
            <w:pPr>
              <w:spacing w:after="0"/>
              <w:jc w:val="center"/>
              <w:rPr>
                <w:rFonts w:ascii="Arial" w:hAnsi="Arial" w:cs="Arial"/>
                <w:sz w:val="18"/>
              </w:rPr>
            </w:pPr>
            <w:r w:rsidRPr="005647EB">
              <w:rPr>
                <w:rFonts w:ascii="Arial" w:hAnsi="Arial" w:cs="Arial"/>
                <w:sz w:val="18"/>
              </w:rPr>
              <w:t>-98</w:t>
            </w:r>
          </w:p>
        </w:tc>
        <w:tc>
          <w:tcPr>
            <w:tcW w:w="2518" w:type="dxa"/>
            <w:gridSpan w:val="2"/>
          </w:tcPr>
          <w:p w14:paraId="450A88CE"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-98</w:t>
            </w:r>
          </w:p>
        </w:tc>
      </w:tr>
      <w:tr w:rsidR="0045714D" w:rsidRPr="005647EB" w14:paraId="1E89C0EB" w14:textId="77777777" w:rsidTr="002570E4">
        <w:trPr>
          <w:cantSplit/>
          <w:jc w:val="center"/>
        </w:trPr>
        <w:tc>
          <w:tcPr>
            <w:tcW w:w="2093" w:type="dxa"/>
          </w:tcPr>
          <w:p w14:paraId="6C0812E1" w14:textId="77777777" w:rsidR="0045714D" w:rsidRPr="005647EB" w:rsidRDefault="0045714D" w:rsidP="002570E4">
            <w:pPr>
              <w:spacing w:after="0"/>
              <w:rPr>
                <w:rFonts w:ascii="Arial" w:hAnsi="Arial" w:cs="Arial"/>
                <w:sz w:val="18"/>
              </w:rPr>
            </w:pPr>
            <w:r w:rsidRPr="005647EB">
              <w:rPr>
                <w:rFonts w:ascii="Arial" w:hAnsi="Arial" w:cs="v4.2.0"/>
                <w:position w:val="-12"/>
                <w:sz w:val="18"/>
              </w:rPr>
              <w:object w:dxaOrig="800" w:dyaOrig="380" w14:anchorId="3D377453">
                <v:shape id="_x0000_i1290" type="#_x0000_t75" style="width:36pt;height:14.5pt" o:ole="" fillcolor="window">
                  <v:imagedata r:id="rId14" o:title=""/>
                </v:shape>
                <o:OLEObject Type="Embed" ProgID="Equation.3" ShapeID="_x0000_i1290" DrawAspect="Content" ObjectID="_1781977849" r:id="rId300"/>
              </w:object>
            </w:r>
          </w:p>
        </w:tc>
        <w:tc>
          <w:tcPr>
            <w:tcW w:w="1276" w:type="dxa"/>
          </w:tcPr>
          <w:p w14:paraId="0CC927DE"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1275" w:type="dxa"/>
          </w:tcPr>
          <w:p w14:paraId="1C0B394E"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Arial"/>
                <w:sz w:val="18"/>
                <w:lang w:eastAsia="zh-CN"/>
              </w:rPr>
              <w:t>-12</w:t>
            </w:r>
          </w:p>
        </w:tc>
        <w:tc>
          <w:tcPr>
            <w:tcW w:w="1219" w:type="dxa"/>
          </w:tcPr>
          <w:p w14:paraId="75A22E03"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Arial"/>
                <w:sz w:val="18"/>
                <w:lang w:eastAsia="zh-CN"/>
              </w:rPr>
              <w:t>-12</w:t>
            </w:r>
          </w:p>
        </w:tc>
        <w:tc>
          <w:tcPr>
            <w:tcW w:w="1166" w:type="dxa"/>
          </w:tcPr>
          <w:p w14:paraId="69CC30A2" w14:textId="77777777" w:rsidR="0045714D" w:rsidRPr="005647EB" w:rsidDel="00B36E6D" w:rsidRDefault="0045714D" w:rsidP="002570E4">
            <w:pPr>
              <w:spacing w:after="0"/>
              <w:jc w:val="center"/>
              <w:rPr>
                <w:rFonts w:ascii="Arial" w:hAnsi="Arial" w:cs="Arial"/>
                <w:sz w:val="18"/>
              </w:rPr>
            </w:pPr>
            <w:r w:rsidRPr="005647EB">
              <w:rPr>
                <w:rFonts w:ascii="Arial" w:hAnsi="Arial" w:cs="v4.2.0"/>
                <w:sz w:val="18"/>
              </w:rPr>
              <w:t>-Infinity</w:t>
            </w:r>
          </w:p>
        </w:tc>
        <w:tc>
          <w:tcPr>
            <w:tcW w:w="1352" w:type="dxa"/>
          </w:tcPr>
          <w:p w14:paraId="5972A751" w14:textId="77777777" w:rsidR="0045714D"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-8.35</w:t>
            </w:r>
          </w:p>
        </w:tc>
      </w:tr>
      <w:tr w:rsidR="0045714D" w:rsidRPr="005647EB" w14:paraId="534D3E26" w14:textId="77777777" w:rsidTr="002570E4">
        <w:trPr>
          <w:cantSplit/>
          <w:jc w:val="center"/>
        </w:trPr>
        <w:tc>
          <w:tcPr>
            <w:tcW w:w="2093" w:type="dxa"/>
          </w:tcPr>
          <w:p w14:paraId="25BABFD4" w14:textId="4514522A" w:rsidR="0045714D" w:rsidRPr="005647EB" w:rsidRDefault="0045714D" w:rsidP="002570E4">
            <w:pPr>
              <w:spacing w:after="0"/>
              <w:rPr>
                <w:rFonts w:ascii="Arial" w:hAnsi="Arial" w:cs="Arial"/>
                <w:sz w:val="18"/>
              </w:rPr>
            </w:pPr>
            <w:r w:rsidRPr="005647EB">
              <w:rPr>
                <w:rFonts w:ascii="Arial" w:hAnsi="Arial" w:cs="v4.2.0"/>
                <w:position w:val="-12"/>
                <w:sz w:val="18"/>
              </w:rPr>
              <w:object w:dxaOrig="620" w:dyaOrig="380" w14:anchorId="137664EE">
                <v:shape id="_x0000_i1291" type="#_x0000_t75" style="width:28.5pt;height:14.5pt" o:ole="" fillcolor="window">
                  <v:imagedata r:id="rId12" o:title=""/>
                </v:shape>
                <o:OLEObject Type="Embed" ProgID="Equation.3" ShapeID="_x0000_i1291" DrawAspect="Content" ObjectID="_1781977850" r:id="rId301"/>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085DF44C"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1275" w:type="dxa"/>
          </w:tcPr>
          <w:p w14:paraId="1771B7A4"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Arial"/>
                <w:sz w:val="18"/>
                <w:lang w:eastAsia="ja-JP"/>
              </w:rPr>
              <w:t>-1</w:t>
            </w:r>
            <w:r w:rsidRPr="005647EB">
              <w:rPr>
                <w:rFonts w:ascii="Arial" w:hAnsi="Arial" w:cs="Arial"/>
                <w:sz w:val="18"/>
                <w:lang w:eastAsia="zh-CN"/>
              </w:rPr>
              <w:t>2</w:t>
            </w:r>
          </w:p>
        </w:tc>
        <w:tc>
          <w:tcPr>
            <w:tcW w:w="1219" w:type="dxa"/>
          </w:tcPr>
          <w:p w14:paraId="009ED29E"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Arial"/>
                <w:sz w:val="18"/>
                <w:lang w:eastAsia="ja-JP"/>
              </w:rPr>
              <w:t>-1</w:t>
            </w:r>
            <w:r w:rsidRPr="005647EB">
              <w:rPr>
                <w:rFonts w:ascii="Arial" w:hAnsi="Arial" w:cs="Arial"/>
                <w:sz w:val="18"/>
                <w:lang w:eastAsia="zh-CN"/>
              </w:rPr>
              <w:t>2</w:t>
            </w:r>
          </w:p>
        </w:tc>
        <w:tc>
          <w:tcPr>
            <w:tcW w:w="1166" w:type="dxa"/>
          </w:tcPr>
          <w:p w14:paraId="6802A82D" w14:textId="77777777" w:rsidR="0045714D" w:rsidRPr="005647EB" w:rsidDel="00B36E6D" w:rsidRDefault="0045714D" w:rsidP="002570E4">
            <w:pPr>
              <w:spacing w:after="0"/>
              <w:jc w:val="center"/>
              <w:rPr>
                <w:rFonts w:ascii="Arial" w:hAnsi="Arial" w:cs="Arial"/>
                <w:sz w:val="18"/>
              </w:rPr>
            </w:pPr>
            <w:r w:rsidRPr="005647EB">
              <w:rPr>
                <w:rFonts w:ascii="Arial" w:hAnsi="Arial" w:cs="v4.2.0"/>
                <w:sz w:val="18"/>
              </w:rPr>
              <w:t>-Infinity</w:t>
            </w:r>
          </w:p>
        </w:tc>
        <w:tc>
          <w:tcPr>
            <w:tcW w:w="1352" w:type="dxa"/>
          </w:tcPr>
          <w:p w14:paraId="48FAA9B4" w14:textId="77777777" w:rsidR="0045714D"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-8.35</w:t>
            </w:r>
          </w:p>
        </w:tc>
      </w:tr>
      <w:tr w:rsidR="0045714D" w:rsidRPr="005647EB" w14:paraId="1A860FD3" w14:textId="77777777" w:rsidTr="002570E4">
        <w:trPr>
          <w:cantSplit/>
          <w:jc w:val="center"/>
        </w:trPr>
        <w:tc>
          <w:tcPr>
            <w:tcW w:w="2093" w:type="dxa"/>
          </w:tcPr>
          <w:p w14:paraId="555616E3" w14:textId="329F8424" w:rsidR="0045714D" w:rsidRPr="005647EB" w:rsidRDefault="0045714D"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62B8EF8F" w14:textId="23614DF2" w:rsidR="0045714D" w:rsidRPr="005647EB" w:rsidRDefault="0045714D"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6BCB2CC5" w14:textId="77777777" w:rsidR="0045714D" w:rsidRPr="005647EB" w:rsidRDefault="0045714D"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19" w:type="dxa"/>
          </w:tcPr>
          <w:p w14:paraId="6C816A04" w14:textId="77777777" w:rsidR="0045714D" w:rsidRPr="005647EB" w:rsidRDefault="0045714D"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66" w:type="dxa"/>
          </w:tcPr>
          <w:p w14:paraId="3BCCFD63" w14:textId="77777777" w:rsidR="0045714D" w:rsidRPr="005647EB" w:rsidRDefault="0045714D" w:rsidP="002570E4">
            <w:pPr>
              <w:spacing w:after="0"/>
              <w:jc w:val="center"/>
              <w:rPr>
                <w:rFonts w:ascii="Arial" w:hAnsi="Arial" w:cs="Arial"/>
                <w:sz w:val="18"/>
              </w:rPr>
            </w:pPr>
            <w:r w:rsidRPr="005647EB">
              <w:rPr>
                <w:rFonts w:ascii="Arial" w:hAnsi="Arial" w:cs="v4.2.0"/>
                <w:sz w:val="18"/>
              </w:rPr>
              <w:t>-Infinity</w:t>
            </w:r>
          </w:p>
        </w:tc>
        <w:tc>
          <w:tcPr>
            <w:tcW w:w="1352" w:type="dxa"/>
          </w:tcPr>
          <w:p w14:paraId="42218207" w14:textId="77777777" w:rsidR="0045714D" w:rsidRPr="005647EB" w:rsidRDefault="002B570A" w:rsidP="002570E4">
            <w:pPr>
              <w:spacing w:after="0"/>
              <w:jc w:val="center"/>
              <w:rPr>
                <w:rFonts w:ascii="Arial" w:hAnsi="Arial" w:cs="Arial"/>
                <w:sz w:val="18"/>
                <w:lang w:eastAsia="zh-CN"/>
              </w:rPr>
            </w:pPr>
            <w:r w:rsidRPr="005647EB">
              <w:rPr>
                <w:rFonts w:ascii="Arial" w:hAnsi="Arial" w:cs="Arial"/>
                <w:sz w:val="18"/>
              </w:rPr>
              <w:t>-106.35</w:t>
            </w:r>
          </w:p>
        </w:tc>
      </w:tr>
      <w:tr w:rsidR="0045714D" w:rsidRPr="005647EB" w14:paraId="0169AB50" w14:textId="77777777" w:rsidTr="002570E4">
        <w:trPr>
          <w:cantSplit/>
          <w:jc w:val="center"/>
        </w:trPr>
        <w:tc>
          <w:tcPr>
            <w:tcW w:w="2093" w:type="dxa"/>
          </w:tcPr>
          <w:p w14:paraId="2419DDDB" w14:textId="0FEC5007" w:rsidR="0045714D" w:rsidRPr="005647EB" w:rsidRDefault="0045714D"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0F60E9FC" w14:textId="214F5FAE" w:rsidR="0045714D" w:rsidRPr="005647EB" w:rsidRDefault="0045714D"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13FD30B5"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19" w:type="dxa"/>
          </w:tcPr>
          <w:p w14:paraId="73424028"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66" w:type="dxa"/>
          </w:tcPr>
          <w:p w14:paraId="4FA42568" w14:textId="77777777" w:rsidR="0045714D" w:rsidRPr="005647EB" w:rsidRDefault="0045714D" w:rsidP="002570E4">
            <w:pPr>
              <w:spacing w:after="0"/>
              <w:jc w:val="center"/>
              <w:rPr>
                <w:rFonts w:ascii="Arial" w:hAnsi="Arial" w:cs="Arial"/>
                <w:sz w:val="18"/>
              </w:rPr>
            </w:pPr>
            <w:r w:rsidRPr="005647EB">
              <w:rPr>
                <w:rFonts w:ascii="Arial" w:hAnsi="Arial" w:cs="v4.2.0"/>
                <w:sz w:val="18"/>
              </w:rPr>
              <w:t>-Infinity</w:t>
            </w:r>
          </w:p>
        </w:tc>
        <w:tc>
          <w:tcPr>
            <w:tcW w:w="1352" w:type="dxa"/>
          </w:tcPr>
          <w:p w14:paraId="673BEFC1" w14:textId="77777777" w:rsidR="0045714D"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-106.35</w:t>
            </w:r>
          </w:p>
        </w:tc>
      </w:tr>
      <w:tr w:rsidR="0045714D" w:rsidRPr="005647EB" w14:paraId="67EE3B09" w14:textId="77777777" w:rsidTr="002570E4">
        <w:trPr>
          <w:cantSplit/>
          <w:jc w:val="center"/>
        </w:trPr>
        <w:tc>
          <w:tcPr>
            <w:tcW w:w="2093" w:type="dxa"/>
          </w:tcPr>
          <w:p w14:paraId="4DDDDAA1" w14:textId="5F319E10"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53191FAA"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05E0A583" w14:textId="77777777" w:rsidR="0045714D" w:rsidRPr="005647EB" w:rsidRDefault="0045714D" w:rsidP="002570E4">
            <w:pPr>
              <w:spacing w:after="0"/>
              <w:jc w:val="center"/>
              <w:rPr>
                <w:rFonts w:ascii="Arial" w:hAnsi="Arial" w:cs="v4.2.0"/>
                <w:sz w:val="18"/>
                <w:lang w:eastAsia="zh-CN"/>
              </w:rPr>
            </w:pPr>
            <w:r w:rsidRPr="005647EB">
              <w:rPr>
                <w:rFonts w:ascii="Arial" w:hAnsi="Arial" w:cs="Arial"/>
                <w:sz w:val="18"/>
                <w:lang w:eastAsia="zh-CN"/>
              </w:rPr>
              <w:t>-69.95</w:t>
            </w:r>
          </w:p>
        </w:tc>
        <w:tc>
          <w:tcPr>
            <w:tcW w:w="1219" w:type="dxa"/>
          </w:tcPr>
          <w:p w14:paraId="163A4385" w14:textId="77777777" w:rsidR="0045714D" w:rsidRPr="005647EB" w:rsidRDefault="0045714D" w:rsidP="002570E4">
            <w:pPr>
              <w:spacing w:after="0"/>
              <w:jc w:val="center"/>
              <w:rPr>
                <w:rFonts w:ascii="Arial" w:hAnsi="Arial" w:cs="v4.2.0"/>
                <w:sz w:val="18"/>
                <w:lang w:eastAsia="zh-CN"/>
              </w:rPr>
            </w:pPr>
            <w:r w:rsidRPr="005647EB">
              <w:rPr>
                <w:rFonts w:ascii="Arial" w:hAnsi="Arial" w:cs="Arial"/>
                <w:sz w:val="18"/>
                <w:lang w:eastAsia="zh-CN"/>
              </w:rPr>
              <w:t>-69.95</w:t>
            </w:r>
          </w:p>
        </w:tc>
        <w:tc>
          <w:tcPr>
            <w:tcW w:w="1166" w:type="dxa"/>
            <w:vAlign w:val="center"/>
          </w:tcPr>
          <w:p w14:paraId="543D103E" w14:textId="77777777" w:rsidR="0045714D" w:rsidRPr="005647EB" w:rsidRDefault="0045714D" w:rsidP="002570E4">
            <w:pPr>
              <w:spacing w:after="0"/>
              <w:jc w:val="center"/>
              <w:rPr>
                <w:rFonts w:ascii="Arial" w:hAnsi="Arial" w:cs="v4.2.0"/>
                <w:sz w:val="18"/>
              </w:rPr>
            </w:pPr>
            <w:r w:rsidRPr="005647EB">
              <w:rPr>
                <w:rFonts w:ascii="Arial" w:hAnsi="Arial" w:cs="v4.2.0"/>
                <w:sz w:val="18"/>
              </w:rPr>
              <w:t>-Infinity</w:t>
            </w:r>
          </w:p>
        </w:tc>
        <w:tc>
          <w:tcPr>
            <w:tcW w:w="1352" w:type="dxa"/>
          </w:tcPr>
          <w:p w14:paraId="45A50CF0" w14:textId="77777777" w:rsidR="0045714D" w:rsidRPr="005647EB" w:rsidRDefault="002B570A" w:rsidP="002570E4">
            <w:pPr>
              <w:spacing w:after="0"/>
              <w:jc w:val="center"/>
              <w:rPr>
                <w:rFonts w:ascii="Arial" w:hAnsi="Arial" w:cs="v4.2.0"/>
                <w:sz w:val="18"/>
                <w:lang w:eastAsia="zh-CN"/>
              </w:rPr>
            </w:pPr>
            <w:r w:rsidRPr="005647EB">
              <w:rPr>
                <w:rFonts w:ascii="Arial" w:hAnsi="Arial" w:cs="Arial"/>
                <w:sz w:val="18"/>
                <w:lang w:eastAsia="zh-CN"/>
              </w:rPr>
              <w:t>-69.</w:t>
            </w:r>
            <w:r w:rsidRPr="005647EB">
              <w:rPr>
                <w:rFonts w:ascii="Arial" w:hAnsi="Arial" w:cs="Arial"/>
                <w:sz w:val="18"/>
              </w:rPr>
              <w:t>39</w:t>
            </w:r>
          </w:p>
        </w:tc>
      </w:tr>
      <w:tr w:rsidR="0045714D" w:rsidRPr="005647EB" w14:paraId="4261A7FD" w14:textId="77777777" w:rsidTr="002570E4">
        <w:trPr>
          <w:cantSplit/>
          <w:jc w:val="center"/>
        </w:trPr>
        <w:tc>
          <w:tcPr>
            <w:tcW w:w="2093" w:type="dxa"/>
          </w:tcPr>
          <w:p w14:paraId="395BBF08" w14:textId="4D7D93A9" w:rsidR="0045714D" w:rsidRPr="005647EB" w:rsidRDefault="0045714D"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0FBC6BED" w14:textId="77777777" w:rsidR="0045714D" w:rsidRPr="005647EB" w:rsidRDefault="0045714D" w:rsidP="002570E4">
            <w:pPr>
              <w:spacing w:after="0"/>
              <w:jc w:val="center"/>
              <w:rPr>
                <w:rFonts w:ascii="Arial" w:hAnsi="Arial" w:cs="Arial"/>
                <w:sz w:val="18"/>
              </w:rPr>
            </w:pPr>
          </w:p>
        </w:tc>
        <w:tc>
          <w:tcPr>
            <w:tcW w:w="2494" w:type="dxa"/>
            <w:gridSpan w:val="2"/>
          </w:tcPr>
          <w:p w14:paraId="4A852AA7" w14:textId="77777777" w:rsidR="0045714D" w:rsidRPr="005647EB" w:rsidRDefault="0045714D" w:rsidP="002570E4">
            <w:pPr>
              <w:spacing w:after="0"/>
              <w:jc w:val="center"/>
              <w:rPr>
                <w:rFonts w:ascii="Arial" w:hAnsi="Arial" w:cs="Arial"/>
                <w:sz w:val="18"/>
              </w:rPr>
            </w:pPr>
            <w:r w:rsidRPr="005647EB">
              <w:rPr>
                <w:rFonts w:ascii="Arial" w:hAnsi="Arial" w:cs="v4.2.0"/>
                <w:sz w:val="18"/>
              </w:rPr>
              <w:t>ETU30</w:t>
            </w:r>
          </w:p>
        </w:tc>
        <w:tc>
          <w:tcPr>
            <w:tcW w:w="2518" w:type="dxa"/>
            <w:gridSpan w:val="2"/>
          </w:tcPr>
          <w:p w14:paraId="71C2346A" w14:textId="77777777" w:rsidR="0045714D" w:rsidRPr="005647EB" w:rsidRDefault="0045714D" w:rsidP="002570E4">
            <w:pPr>
              <w:spacing w:after="0"/>
              <w:jc w:val="center"/>
              <w:rPr>
                <w:rFonts w:ascii="Arial" w:hAnsi="Arial" w:cs="Arial"/>
                <w:sz w:val="18"/>
              </w:rPr>
            </w:pPr>
            <w:r w:rsidRPr="005647EB">
              <w:rPr>
                <w:rFonts w:ascii="Arial" w:hAnsi="Arial" w:cs="v4.2.0"/>
                <w:sz w:val="18"/>
              </w:rPr>
              <w:t>ETU30</w:t>
            </w:r>
          </w:p>
        </w:tc>
      </w:tr>
      <w:tr w:rsidR="0045714D" w:rsidRPr="005647EB" w14:paraId="785C435F" w14:textId="77777777" w:rsidTr="002570E4">
        <w:trPr>
          <w:cantSplit/>
          <w:jc w:val="center"/>
        </w:trPr>
        <w:tc>
          <w:tcPr>
            <w:tcW w:w="2093" w:type="dxa"/>
          </w:tcPr>
          <w:p w14:paraId="37767AE3" w14:textId="676EEAE7" w:rsidR="0045714D" w:rsidRPr="005647EB" w:rsidRDefault="0045714D"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57553878" w14:textId="77777777" w:rsidR="0045714D" w:rsidRPr="005647EB" w:rsidRDefault="0045714D" w:rsidP="002570E4">
            <w:pPr>
              <w:spacing w:after="0"/>
              <w:jc w:val="center"/>
              <w:rPr>
                <w:rFonts w:ascii="Arial" w:hAnsi="Arial" w:cs="Arial"/>
                <w:sz w:val="18"/>
              </w:rPr>
            </w:pPr>
          </w:p>
        </w:tc>
        <w:tc>
          <w:tcPr>
            <w:tcW w:w="2494" w:type="dxa"/>
            <w:gridSpan w:val="2"/>
          </w:tcPr>
          <w:p w14:paraId="7B6443E8" w14:textId="399E6E79" w:rsidR="0045714D" w:rsidRPr="005647EB" w:rsidRDefault="0045714D"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518" w:type="dxa"/>
            <w:gridSpan w:val="2"/>
          </w:tcPr>
          <w:p w14:paraId="508E2633" w14:textId="52A28F4D" w:rsidR="0045714D" w:rsidRPr="005647EB" w:rsidRDefault="0045714D"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45714D" w:rsidRPr="005647EB" w14:paraId="6F70F3A8" w14:textId="77777777" w:rsidTr="002570E4">
        <w:trPr>
          <w:cantSplit/>
          <w:jc w:val="center"/>
        </w:trPr>
        <w:tc>
          <w:tcPr>
            <w:tcW w:w="2093" w:type="dxa"/>
          </w:tcPr>
          <w:p w14:paraId="06919358" w14:textId="1C8F6EFB"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19CE45F4" w14:textId="77777777" w:rsidR="0045714D" w:rsidRPr="005647EB" w:rsidRDefault="0045714D" w:rsidP="002570E4">
            <w:pPr>
              <w:spacing w:after="0"/>
              <w:jc w:val="center"/>
              <w:rPr>
                <w:rFonts w:ascii="Arial" w:hAnsi="Arial" w:cs="Arial"/>
                <w:sz w:val="18"/>
                <w:lang w:eastAsia="zh-CN"/>
              </w:rPr>
            </w:pPr>
            <w:r w:rsidRPr="005647EB">
              <w:rPr>
                <w:rFonts w:ascii="Arial" w:hAnsi="Arial" w:cs="v4.2.0"/>
                <w:sz w:val="18"/>
              </w:rPr>
              <w:sym w:font="Symbol" w:char="F06D"/>
            </w:r>
            <w:r w:rsidRPr="005647EB">
              <w:rPr>
                <w:rFonts w:ascii="Arial" w:hAnsi="Arial" w:cs="Arial"/>
                <w:sz w:val="18"/>
                <w:lang w:eastAsia="zh-CN"/>
              </w:rPr>
              <w:t>s</w:t>
            </w:r>
          </w:p>
        </w:tc>
        <w:tc>
          <w:tcPr>
            <w:tcW w:w="2494" w:type="dxa"/>
            <w:gridSpan w:val="2"/>
          </w:tcPr>
          <w:p w14:paraId="195E50D9"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w:t>
            </w:r>
          </w:p>
        </w:tc>
        <w:tc>
          <w:tcPr>
            <w:tcW w:w="2518" w:type="dxa"/>
            <w:gridSpan w:val="2"/>
            <w:vAlign w:val="center"/>
          </w:tcPr>
          <w:p w14:paraId="525058F1"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3</w:t>
            </w:r>
          </w:p>
        </w:tc>
      </w:tr>
      <w:tr w:rsidR="0045714D" w:rsidRPr="005647EB" w14:paraId="34C03A87" w14:textId="77777777" w:rsidTr="002570E4">
        <w:trPr>
          <w:cantSplit/>
          <w:jc w:val="center"/>
        </w:trPr>
        <w:tc>
          <w:tcPr>
            <w:tcW w:w="8381" w:type="dxa"/>
            <w:gridSpan w:val="6"/>
          </w:tcPr>
          <w:p w14:paraId="5B4079A1" w14:textId="2FDFD5DE" w:rsidR="0045714D" w:rsidRPr="005647EB" w:rsidRDefault="002570E4" w:rsidP="002570E4">
            <w:pPr>
              <w:pStyle w:val="TAN"/>
              <w:keepNext w:val="0"/>
              <w:keepLines w:val="0"/>
              <w:rPr>
                <w:lang w:eastAsia="zh-CN"/>
              </w:rPr>
            </w:pPr>
            <w:r w:rsidRPr="005647EB">
              <w:rPr>
                <w:lang w:eastAsia="zh-CN"/>
              </w:rPr>
              <w:t>NOTE 1:</w:t>
            </w:r>
            <w:r w:rsidR="0045714D" w:rsidRPr="005647EB">
              <w:rPr>
                <w:lang w:eastAsia="zh-CN"/>
              </w:rPr>
              <w:tab/>
              <w:t>OCNG</w:t>
            </w:r>
            <w:r w:rsidRPr="005647EB">
              <w:rPr>
                <w:lang w:eastAsia="zh-CN"/>
              </w:rPr>
              <w:t xml:space="preserve"> </w:t>
            </w:r>
            <w:r w:rsidR="0045714D" w:rsidRPr="005647EB">
              <w:rPr>
                <w:lang w:eastAsia="zh-CN"/>
              </w:rPr>
              <w:t>shall</w:t>
            </w:r>
            <w:r w:rsidRPr="005647EB">
              <w:rPr>
                <w:lang w:eastAsia="zh-CN"/>
              </w:rPr>
              <w:t xml:space="preserve"> </w:t>
            </w:r>
            <w:r w:rsidR="0045714D" w:rsidRPr="005647EB">
              <w:rPr>
                <w:lang w:eastAsia="zh-CN"/>
              </w:rPr>
              <w:t>be</w:t>
            </w:r>
            <w:r w:rsidRPr="005647EB">
              <w:rPr>
                <w:lang w:eastAsia="zh-CN"/>
              </w:rPr>
              <w:t xml:space="preserve"> </w:t>
            </w:r>
            <w:r w:rsidR="0045714D" w:rsidRPr="005647EB">
              <w:rPr>
                <w:lang w:eastAsia="zh-CN"/>
              </w:rPr>
              <w:t>used</w:t>
            </w:r>
            <w:r w:rsidRPr="005647EB">
              <w:rPr>
                <w:lang w:eastAsia="zh-CN"/>
              </w:rPr>
              <w:t xml:space="preserve"> </w:t>
            </w:r>
            <w:r w:rsidR="0045714D" w:rsidRPr="005647EB">
              <w:rPr>
                <w:lang w:eastAsia="zh-CN"/>
              </w:rPr>
              <w:t>such</w:t>
            </w:r>
            <w:r w:rsidRPr="005647EB">
              <w:rPr>
                <w:lang w:eastAsia="zh-CN"/>
              </w:rPr>
              <w:t xml:space="preserve"> </w:t>
            </w:r>
            <w:r w:rsidR="0045714D" w:rsidRPr="005647EB">
              <w:rPr>
                <w:lang w:eastAsia="zh-CN"/>
              </w:rPr>
              <w:t>that</w:t>
            </w:r>
            <w:r w:rsidRPr="005647EB">
              <w:rPr>
                <w:lang w:eastAsia="zh-CN"/>
              </w:rPr>
              <w:t xml:space="preserve"> </w:t>
            </w:r>
            <w:r w:rsidR="0045714D" w:rsidRPr="005647EB">
              <w:rPr>
                <w:lang w:eastAsia="zh-CN"/>
              </w:rPr>
              <w:t>all</w:t>
            </w:r>
            <w:r w:rsidRPr="005647EB">
              <w:rPr>
                <w:lang w:eastAsia="zh-CN"/>
              </w:rPr>
              <w:t xml:space="preserve"> </w:t>
            </w:r>
            <w:r w:rsidR="0045714D" w:rsidRPr="005647EB">
              <w:rPr>
                <w:lang w:eastAsia="zh-CN"/>
              </w:rPr>
              <w:t>cells</w:t>
            </w:r>
            <w:r w:rsidRPr="005647EB">
              <w:rPr>
                <w:lang w:eastAsia="zh-CN"/>
              </w:rPr>
              <w:t xml:space="preserve"> </w:t>
            </w:r>
            <w:r w:rsidR="0045714D" w:rsidRPr="005647EB">
              <w:rPr>
                <w:lang w:eastAsia="zh-CN"/>
              </w:rPr>
              <w:t>are</w:t>
            </w:r>
            <w:r w:rsidRPr="005647EB">
              <w:rPr>
                <w:lang w:eastAsia="zh-CN"/>
              </w:rPr>
              <w:t xml:space="preserve"> </w:t>
            </w:r>
            <w:r w:rsidR="0045714D" w:rsidRPr="005647EB">
              <w:rPr>
                <w:lang w:eastAsia="zh-CN"/>
              </w:rPr>
              <w:t>fully</w:t>
            </w:r>
            <w:r w:rsidRPr="005647EB">
              <w:rPr>
                <w:lang w:eastAsia="zh-CN"/>
              </w:rPr>
              <w:t xml:space="preserve"> </w:t>
            </w:r>
            <w:r w:rsidR="0045714D" w:rsidRPr="005647EB">
              <w:rPr>
                <w:lang w:eastAsia="zh-CN"/>
              </w:rPr>
              <w:t>allocated</w:t>
            </w:r>
            <w:r w:rsidRPr="005647EB">
              <w:rPr>
                <w:lang w:eastAsia="zh-CN"/>
              </w:rPr>
              <w:t xml:space="preserve"> </w:t>
            </w:r>
            <w:r w:rsidR="0045714D" w:rsidRPr="005647EB">
              <w:rPr>
                <w:lang w:eastAsia="zh-CN"/>
              </w:rPr>
              <w:t>and</w:t>
            </w:r>
            <w:r w:rsidRPr="005647EB">
              <w:rPr>
                <w:lang w:eastAsia="zh-CN"/>
              </w:rPr>
              <w:t xml:space="preserve"> </w:t>
            </w:r>
            <w:r w:rsidR="0045714D" w:rsidRPr="005647EB">
              <w:rPr>
                <w:lang w:eastAsia="zh-CN"/>
              </w:rPr>
              <w:t>a</w:t>
            </w:r>
            <w:r w:rsidRPr="005647EB">
              <w:rPr>
                <w:lang w:eastAsia="zh-CN"/>
              </w:rPr>
              <w:t xml:space="preserve"> </w:t>
            </w:r>
            <w:r w:rsidR="0045714D" w:rsidRPr="005647EB">
              <w:rPr>
                <w:lang w:eastAsia="zh-CN"/>
              </w:rPr>
              <w:t>constant</w:t>
            </w:r>
            <w:r w:rsidRPr="005647EB">
              <w:rPr>
                <w:lang w:eastAsia="zh-CN"/>
              </w:rPr>
              <w:t xml:space="preserve"> </w:t>
            </w:r>
            <w:r w:rsidR="0045714D" w:rsidRPr="005647EB">
              <w:rPr>
                <w:lang w:eastAsia="zh-CN"/>
              </w:rPr>
              <w:t>total</w:t>
            </w:r>
            <w:r w:rsidRPr="005647EB">
              <w:rPr>
                <w:lang w:eastAsia="zh-CN"/>
              </w:rPr>
              <w:t xml:space="preserve"> </w:t>
            </w:r>
            <w:r w:rsidR="0045714D" w:rsidRPr="005647EB">
              <w:rPr>
                <w:lang w:eastAsia="zh-CN"/>
              </w:rPr>
              <w:t>transmitted</w:t>
            </w:r>
            <w:r w:rsidRPr="005647EB">
              <w:rPr>
                <w:lang w:eastAsia="zh-CN"/>
              </w:rPr>
              <w:t xml:space="preserve"> </w:t>
            </w:r>
            <w:r w:rsidR="0045714D" w:rsidRPr="005647EB">
              <w:rPr>
                <w:lang w:eastAsia="zh-CN"/>
              </w:rPr>
              <w:t>power</w:t>
            </w:r>
            <w:r w:rsidRPr="005647EB">
              <w:rPr>
                <w:lang w:eastAsia="zh-CN"/>
              </w:rPr>
              <w:t xml:space="preserve"> </w:t>
            </w:r>
            <w:r w:rsidR="0045714D" w:rsidRPr="005647EB">
              <w:rPr>
                <w:lang w:eastAsia="zh-CN"/>
              </w:rPr>
              <w:t>spectral</w:t>
            </w:r>
            <w:r w:rsidRPr="005647EB">
              <w:rPr>
                <w:lang w:eastAsia="zh-CN"/>
              </w:rPr>
              <w:t xml:space="preserve"> </w:t>
            </w:r>
            <w:r w:rsidR="0045714D" w:rsidRPr="005647EB">
              <w:rPr>
                <w:lang w:eastAsia="zh-CN"/>
              </w:rPr>
              <w:t>density</w:t>
            </w:r>
            <w:r w:rsidRPr="005647EB">
              <w:rPr>
                <w:lang w:eastAsia="zh-CN"/>
              </w:rPr>
              <w:t xml:space="preserve"> </w:t>
            </w:r>
            <w:r w:rsidR="0045714D" w:rsidRPr="005647EB">
              <w:rPr>
                <w:lang w:eastAsia="zh-CN"/>
              </w:rPr>
              <w:t>is</w:t>
            </w:r>
            <w:r w:rsidRPr="005647EB">
              <w:rPr>
                <w:lang w:eastAsia="zh-CN"/>
              </w:rPr>
              <w:t xml:space="preserve"> </w:t>
            </w:r>
            <w:r w:rsidR="0045714D" w:rsidRPr="005647EB">
              <w:rPr>
                <w:lang w:eastAsia="zh-CN"/>
              </w:rPr>
              <w:t>achieved</w:t>
            </w:r>
            <w:r w:rsidRPr="005647EB">
              <w:rPr>
                <w:lang w:eastAsia="zh-CN"/>
              </w:rPr>
              <w:t xml:space="preserve"> </w:t>
            </w:r>
            <w:r w:rsidR="0045714D" w:rsidRPr="005647EB">
              <w:rPr>
                <w:lang w:eastAsia="zh-CN"/>
              </w:rPr>
              <w:t>for</w:t>
            </w:r>
            <w:r w:rsidRPr="005647EB">
              <w:rPr>
                <w:lang w:eastAsia="zh-CN"/>
              </w:rPr>
              <w:t xml:space="preserve"> </w:t>
            </w:r>
            <w:r w:rsidR="0045714D" w:rsidRPr="005647EB">
              <w:rPr>
                <w:lang w:eastAsia="zh-CN"/>
              </w:rPr>
              <w:t>all</w:t>
            </w:r>
            <w:r w:rsidRPr="005647EB">
              <w:rPr>
                <w:lang w:eastAsia="zh-CN"/>
              </w:rPr>
              <w:t xml:space="preserve"> </w:t>
            </w:r>
            <w:r w:rsidR="0045714D" w:rsidRPr="005647EB">
              <w:rPr>
                <w:lang w:eastAsia="zh-CN"/>
              </w:rPr>
              <w:t>OFDM</w:t>
            </w:r>
            <w:r w:rsidRPr="005647EB">
              <w:rPr>
                <w:lang w:eastAsia="zh-CN"/>
              </w:rPr>
              <w:t xml:space="preserve"> </w:t>
            </w:r>
            <w:r w:rsidR="0045714D" w:rsidRPr="005647EB">
              <w:rPr>
                <w:lang w:eastAsia="zh-CN"/>
              </w:rPr>
              <w:t>symbols.</w:t>
            </w:r>
          </w:p>
          <w:p w14:paraId="5386EA3B" w14:textId="47D7108A" w:rsidR="0045714D" w:rsidRPr="005647EB" w:rsidRDefault="002570E4" w:rsidP="002570E4">
            <w:pPr>
              <w:pStyle w:val="TAN"/>
              <w:keepNext w:val="0"/>
              <w:keepLines w:val="0"/>
              <w:rPr>
                <w:lang w:eastAsia="zh-CN"/>
              </w:rPr>
            </w:pPr>
            <w:r w:rsidRPr="005647EB">
              <w:rPr>
                <w:lang w:eastAsia="zh-CN"/>
              </w:rPr>
              <w:t>NOTE 2:</w:t>
            </w:r>
            <w:r w:rsidR="0045714D" w:rsidRPr="005647EB">
              <w:rPr>
                <w:lang w:eastAsia="zh-CN"/>
              </w:rPr>
              <w:tab/>
              <w:t>Interference</w:t>
            </w:r>
            <w:r w:rsidRPr="005647EB">
              <w:rPr>
                <w:lang w:eastAsia="zh-CN"/>
              </w:rPr>
              <w:t xml:space="preserve"> </w:t>
            </w:r>
            <w:r w:rsidR="0045714D" w:rsidRPr="005647EB">
              <w:rPr>
                <w:lang w:eastAsia="zh-CN"/>
              </w:rPr>
              <w:t>from</w:t>
            </w:r>
            <w:r w:rsidRPr="005647EB">
              <w:rPr>
                <w:lang w:eastAsia="zh-CN"/>
              </w:rPr>
              <w:t xml:space="preserve"> </w:t>
            </w:r>
            <w:r w:rsidR="0045714D" w:rsidRPr="005647EB">
              <w:rPr>
                <w:lang w:eastAsia="zh-CN"/>
              </w:rPr>
              <w:t>other</w:t>
            </w:r>
            <w:r w:rsidRPr="005647EB">
              <w:rPr>
                <w:lang w:eastAsia="zh-CN"/>
              </w:rPr>
              <w:t xml:space="preserve"> </w:t>
            </w:r>
            <w:r w:rsidR="0045714D" w:rsidRPr="005647EB">
              <w:rPr>
                <w:lang w:eastAsia="zh-CN"/>
              </w:rPr>
              <w:t>cells</w:t>
            </w:r>
            <w:r w:rsidRPr="005647EB">
              <w:rPr>
                <w:lang w:eastAsia="zh-CN"/>
              </w:rPr>
              <w:t xml:space="preserve"> </w:t>
            </w:r>
            <w:r w:rsidR="0045714D" w:rsidRPr="005647EB">
              <w:rPr>
                <w:lang w:eastAsia="zh-CN"/>
              </w:rPr>
              <w:t>and</w:t>
            </w:r>
            <w:r w:rsidRPr="005647EB">
              <w:rPr>
                <w:lang w:eastAsia="zh-CN"/>
              </w:rPr>
              <w:t xml:space="preserve"> </w:t>
            </w:r>
            <w:r w:rsidR="0045714D" w:rsidRPr="005647EB">
              <w:rPr>
                <w:lang w:eastAsia="zh-CN"/>
              </w:rPr>
              <w:t>noise</w:t>
            </w:r>
            <w:r w:rsidRPr="005647EB">
              <w:rPr>
                <w:lang w:eastAsia="zh-CN"/>
              </w:rPr>
              <w:t xml:space="preserve"> </w:t>
            </w:r>
            <w:r w:rsidR="0045714D" w:rsidRPr="005647EB">
              <w:rPr>
                <w:lang w:eastAsia="zh-CN"/>
              </w:rPr>
              <w:t>sources</w:t>
            </w:r>
            <w:r w:rsidRPr="005647EB">
              <w:rPr>
                <w:lang w:eastAsia="zh-CN"/>
              </w:rPr>
              <w:t xml:space="preserve"> </w:t>
            </w:r>
            <w:r w:rsidR="0045714D" w:rsidRPr="005647EB">
              <w:rPr>
                <w:lang w:eastAsia="zh-CN"/>
              </w:rPr>
              <w:t>not</w:t>
            </w:r>
            <w:r w:rsidRPr="005647EB">
              <w:rPr>
                <w:lang w:eastAsia="zh-CN"/>
              </w:rPr>
              <w:t xml:space="preserve"> </w:t>
            </w:r>
            <w:r w:rsidR="0045714D" w:rsidRPr="005647EB">
              <w:rPr>
                <w:lang w:eastAsia="zh-CN"/>
              </w:rPr>
              <w:t>specified</w:t>
            </w:r>
            <w:r w:rsidRPr="005647EB">
              <w:rPr>
                <w:lang w:eastAsia="zh-CN"/>
              </w:rPr>
              <w:t xml:space="preserve"> </w:t>
            </w:r>
            <w:r w:rsidR="0045714D" w:rsidRPr="005647EB">
              <w:rPr>
                <w:lang w:eastAsia="zh-CN"/>
              </w:rPr>
              <w:t>in</w:t>
            </w:r>
            <w:r w:rsidRPr="005647EB">
              <w:rPr>
                <w:lang w:eastAsia="zh-CN"/>
              </w:rPr>
              <w:t xml:space="preserve"> </w:t>
            </w:r>
            <w:r w:rsidR="0045714D" w:rsidRPr="005647EB">
              <w:rPr>
                <w:lang w:eastAsia="zh-CN"/>
              </w:rPr>
              <w:t>the</w:t>
            </w:r>
            <w:r w:rsidRPr="005647EB">
              <w:rPr>
                <w:lang w:eastAsia="zh-CN"/>
              </w:rPr>
              <w:t xml:space="preserve"> </w:t>
            </w:r>
            <w:r w:rsidR="0045714D" w:rsidRPr="005647EB">
              <w:rPr>
                <w:lang w:eastAsia="zh-CN"/>
              </w:rPr>
              <w:t>test</w:t>
            </w:r>
            <w:r w:rsidRPr="005647EB">
              <w:rPr>
                <w:lang w:eastAsia="zh-CN"/>
              </w:rPr>
              <w:t xml:space="preserve"> </w:t>
            </w:r>
            <w:r w:rsidR="0045714D" w:rsidRPr="005647EB">
              <w:rPr>
                <w:lang w:eastAsia="zh-CN"/>
              </w:rPr>
              <w:t>is</w:t>
            </w:r>
            <w:r w:rsidRPr="005647EB">
              <w:rPr>
                <w:lang w:eastAsia="zh-CN"/>
              </w:rPr>
              <w:t xml:space="preserve"> </w:t>
            </w:r>
            <w:r w:rsidR="0045714D" w:rsidRPr="005647EB">
              <w:rPr>
                <w:lang w:eastAsia="zh-CN"/>
              </w:rPr>
              <w:t>assumed</w:t>
            </w:r>
            <w:r w:rsidRPr="005647EB">
              <w:rPr>
                <w:lang w:eastAsia="zh-CN"/>
              </w:rPr>
              <w:t xml:space="preserve"> </w:t>
            </w:r>
            <w:r w:rsidR="0045714D" w:rsidRPr="005647EB">
              <w:rPr>
                <w:lang w:eastAsia="zh-CN"/>
              </w:rPr>
              <w:t>to</w:t>
            </w:r>
            <w:r w:rsidRPr="005647EB">
              <w:rPr>
                <w:lang w:eastAsia="zh-CN"/>
              </w:rPr>
              <w:t xml:space="preserve"> </w:t>
            </w:r>
            <w:r w:rsidR="0045714D" w:rsidRPr="005647EB">
              <w:rPr>
                <w:lang w:eastAsia="zh-CN"/>
              </w:rPr>
              <w:t>be</w:t>
            </w:r>
            <w:r w:rsidRPr="005647EB">
              <w:rPr>
                <w:lang w:eastAsia="zh-CN"/>
              </w:rPr>
              <w:t xml:space="preserve"> </w:t>
            </w:r>
            <w:r w:rsidR="0045714D" w:rsidRPr="005647EB">
              <w:rPr>
                <w:lang w:eastAsia="zh-CN"/>
              </w:rPr>
              <w:t>constant</w:t>
            </w:r>
            <w:r w:rsidRPr="005647EB">
              <w:rPr>
                <w:lang w:eastAsia="zh-CN"/>
              </w:rPr>
              <w:t xml:space="preserve"> </w:t>
            </w:r>
            <w:r w:rsidR="0045714D" w:rsidRPr="005647EB">
              <w:rPr>
                <w:lang w:eastAsia="zh-CN"/>
              </w:rPr>
              <w:t>over</w:t>
            </w:r>
            <w:r w:rsidRPr="005647EB">
              <w:rPr>
                <w:lang w:eastAsia="zh-CN"/>
              </w:rPr>
              <w:t xml:space="preserve"> </w:t>
            </w:r>
            <w:r w:rsidR="0045714D" w:rsidRPr="005647EB">
              <w:rPr>
                <w:lang w:eastAsia="zh-CN"/>
              </w:rPr>
              <w:t>subcarriers</w:t>
            </w:r>
            <w:r w:rsidRPr="005647EB">
              <w:rPr>
                <w:lang w:eastAsia="zh-CN"/>
              </w:rPr>
              <w:t xml:space="preserve"> </w:t>
            </w:r>
            <w:r w:rsidR="0045714D" w:rsidRPr="005647EB">
              <w:rPr>
                <w:lang w:eastAsia="zh-CN"/>
              </w:rPr>
              <w:t>and</w:t>
            </w:r>
            <w:r w:rsidRPr="005647EB">
              <w:rPr>
                <w:lang w:eastAsia="zh-CN"/>
              </w:rPr>
              <w:t xml:space="preserve"> </w:t>
            </w:r>
            <w:r w:rsidR="0045714D" w:rsidRPr="005647EB">
              <w:rPr>
                <w:lang w:eastAsia="zh-CN"/>
              </w:rPr>
              <w:t>time</w:t>
            </w:r>
            <w:r w:rsidRPr="005647EB">
              <w:rPr>
                <w:lang w:eastAsia="zh-CN"/>
              </w:rPr>
              <w:t xml:space="preserve"> </w:t>
            </w:r>
            <w:r w:rsidR="0045714D" w:rsidRPr="005647EB">
              <w:rPr>
                <w:lang w:eastAsia="zh-CN"/>
              </w:rPr>
              <w:t>and</w:t>
            </w:r>
            <w:r w:rsidRPr="005647EB">
              <w:rPr>
                <w:lang w:eastAsia="zh-CN"/>
              </w:rPr>
              <w:t xml:space="preserve"> </w:t>
            </w:r>
            <w:r w:rsidR="0045714D" w:rsidRPr="005647EB">
              <w:rPr>
                <w:lang w:eastAsia="zh-CN"/>
              </w:rPr>
              <w:t>shall</w:t>
            </w:r>
            <w:r w:rsidRPr="005647EB">
              <w:rPr>
                <w:lang w:eastAsia="zh-CN"/>
              </w:rPr>
              <w:t xml:space="preserve"> </w:t>
            </w:r>
            <w:r w:rsidR="0045714D" w:rsidRPr="005647EB">
              <w:rPr>
                <w:lang w:eastAsia="zh-CN"/>
              </w:rPr>
              <w:t>be</w:t>
            </w:r>
            <w:r w:rsidRPr="005647EB">
              <w:rPr>
                <w:lang w:eastAsia="zh-CN"/>
              </w:rPr>
              <w:t xml:space="preserve"> </w:t>
            </w:r>
            <w:r w:rsidR="0045714D" w:rsidRPr="005647EB">
              <w:rPr>
                <w:lang w:eastAsia="zh-CN"/>
              </w:rPr>
              <w:t>modelled</w:t>
            </w:r>
            <w:r w:rsidRPr="005647EB">
              <w:rPr>
                <w:lang w:eastAsia="zh-CN"/>
              </w:rPr>
              <w:t xml:space="preserve"> </w:t>
            </w:r>
            <w:r w:rsidR="0045714D" w:rsidRPr="005647EB">
              <w:rPr>
                <w:lang w:eastAsia="zh-CN"/>
              </w:rPr>
              <w:t>as</w:t>
            </w:r>
            <w:r w:rsidRPr="005647EB">
              <w:rPr>
                <w:lang w:eastAsia="zh-CN"/>
              </w:rPr>
              <w:t xml:space="preserve"> </w:t>
            </w:r>
            <w:r w:rsidR="0045714D" w:rsidRPr="005647EB">
              <w:rPr>
                <w:lang w:eastAsia="zh-CN"/>
              </w:rPr>
              <w:t>AWGN</w:t>
            </w:r>
            <w:r w:rsidRPr="005647EB">
              <w:rPr>
                <w:lang w:eastAsia="zh-CN"/>
              </w:rPr>
              <w:t xml:space="preserve"> </w:t>
            </w:r>
            <w:r w:rsidR="0045714D" w:rsidRPr="005647EB">
              <w:rPr>
                <w:lang w:eastAsia="zh-CN"/>
              </w:rPr>
              <w:t>of</w:t>
            </w:r>
            <w:r w:rsidRPr="005647EB">
              <w:rPr>
                <w:lang w:eastAsia="zh-CN"/>
              </w:rPr>
              <w:t xml:space="preserve"> </w:t>
            </w:r>
            <w:r w:rsidR="0045714D" w:rsidRPr="005647EB">
              <w:rPr>
                <w:lang w:eastAsia="zh-CN"/>
              </w:rPr>
              <w:t>appropriate</w:t>
            </w:r>
            <w:r w:rsidRPr="005647EB">
              <w:rPr>
                <w:lang w:eastAsia="zh-CN"/>
              </w:rPr>
              <w:t xml:space="preserve"> </w:t>
            </w:r>
            <w:r w:rsidR="0045714D" w:rsidRPr="005647EB">
              <w:rPr>
                <w:lang w:eastAsia="zh-CN"/>
              </w:rPr>
              <w:t>power</w:t>
            </w:r>
            <w:r w:rsidRPr="005647EB">
              <w:rPr>
                <w:lang w:eastAsia="zh-CN"/>
              </w:rPr>
              <w:t xml:space="preserve"> </w:t>
            </w:r>
            <w:r w:rsidR="0045714D" w:rsidRPr="005647EB">
              <w:rPr>
                <w:lang w:eastAsia="zh-CN"/>
              </w:rPr>
              <w:t>for</w:t>
            </w:r>
            <w:r w:rsidRPr="005647EB">
              <w:rPr>
                <w:lang w:eastAsia="zh-CN"/>
              </w:rPr>
              <w:t xml:space="preserve"> </w:t>
            </w:r>
            <w:r w:rsidR="0045714D" w:rsidRPr="005647EB">
              <w:rPr>
                <w:rFonts w:cs="v4.2.0"/>
                <w:lang w:eastAsia="zh-CN"/>
              </w:rPr>
              <w:t>N</w:t>
            </w:r>
            <w:r w:rsidR="0045714D" w:rsidRPr="005647EB">
              <w:rPr>
                <w:rFonts w:cs="v4.2.0"/>
                <w:vertAlign w:val="subscript"/>
                <w:lang w:eastAsia="zh-CN"/>
              </w:rPr>
              <w:t>oc</w:t>
            </w:r>
            <w:r w:rsidRPr="005647EB">
              <w:rPr>
                <w:rFonts w:cs="v4.2.0"/>
                <w:lang w:eastAsia="zh-CN"/>
              </w:rPr>
              <w:t xml:space="preserve"> </w:t>
            </w:r>
            <w:r w:rsidR="0045714D" w:rsidRPr="005647EB">
              <w:rPr>
                <w:lang w:eastAsia="zh-CN"/>
              </w:rPr>
              <w:t>to</w:t>
            </w:r>
            <w:r w:rsidRPr="005647EB">
              <w:rPr>
                <w:lang w:eastAsia="zh-CN"/>
              </w:rPr>
              <w:t xml:space="preserve"> </w:t>
            </w:r>
            <w:r w:rsidR="0045714D" w:rsidRPr="005647EB">
              <w:rPr>
                <w:lang w:eastAsia="zh-CN"/>
              </w:rPr>
              <w:t>be</w:t>
            </w:r>
            <w:r w:rsidRPr="005647EB">
              <w:rPr>
                <w:lang w:eastAsia="zh-CN"/>
              </w:rPr>
              <w:t xml:space="preserve"> </w:t>
            </w:r>
            <w:r w:rsidR="0045714D" w:rsidRPr="005647EB">
              <w:rPr>
                <w:lang w:eastAsia="zh-CN"/>
              </w:rPr>
              <w:t>fulfilled.</w:t>
            </w:r>
          </w:p>
          <w:p w14:paraId="79D4C3FA" w14:textId="14CA3DB9" w:rsidR="0045714D" w:rsidRPr="005647EB" w:rsidRDefault="002570E4" w:rsidP="002570E4">
            <w:pPr>
              <w:pStyle w:val="TAN"/>
              <w:keepNext w:val="0"/>
              <w:keepLines w:val="0"/>
              <w:rPr>
                <w:lang w:eastAsia="zh-CN"/>
              </w:rPr>
            </w:pPr>
            <w:r w:rsidRPr="005647EB">
              <w:rPr>
                <w:lang w:eastAsia="zh-CN"/>
              </w:rPr>
              <w:t>NOTE 3:</w:t>
            </w:r>
            <w:r w:rsidR="0045714D" w:rsidRPr="005647EB">
              <w:rPr>
                <w:lang w:eastAsia="zh-CN"/>
              </w:rPr>
              <w:tab/>
              <w:t>Es/Iot,</w:t>
            </w:r>
            <w:r w:rsidRPr="005647EB">
              <w:rPr>
                <w:lang w:eastAsia="zh-CN"/>
              </w:rPr>
              <w:t xml:space="preserve"> </w:t>
            </w:r>
            <w:r w:rsidR="0045714D" w:rsidRPr="005647EB">
              <w:rPr>
                <w:lang w:eastAsia="zh-CN"/>
              </w:rPr>
              <w:t>RSRP,</w:t>
            </w:r>
            <w:r w:rsidRPr="005647EB">
              <w:rPr>
                <w:lang w:eastAsia="zh-CN"/>
              </w:rPr>
              <w:t xml:space="preserve"> </w:t>
            </w:r>
            <w:r w:rsidR="0045714D" w:rsidRPr="005647EB">
              <w:rPr>
                <w:lang w:eastAsia="zh-CN"/>
              </w:rPr>
              <w:t>SCH_RP</w:t>
            </w:r>
            <w:r w:rsidRPr="005647EB">
              <w:rPr>
                <w:lang w:eastAsia="zh-CN"/>
              </w:rPr>
              <w:t xml:space="preserve"> </w:t>
            </w:r>
            <w:r w:rsidR="0045714D" w:rsidRPr="005647EB">
              <w:rPr>
                <w:lang w:eastAsia="zh-CN"/>
              </w:rPr>
              <w:t>and</w:t>
            </w:r>
            <w:r w:rsidRPr="005647EB">
              <w:rPr>
                <w:lang w:eastAsia="zh-CN"/>
              </w:rPr>
              <w:t xml:space="preserve"> </w:t>
            </w:r>
            <w:r w:rsidR="0045714D" w:rsidRPr="005647EB">
              <w:rPr>
                <w:lang w:eastAsia="zh-CN"/>
              </w:rPr>
              <w:t>Io</w:t>
            </w:r>
            <w:r w:rsidRPr="005647EB">
              <w:rPr>
                <w:lang w:eastAsia="zh-CN"/>
              </w:rPr>
              <w:t xml:space="preserve"> </w:t>
            </w:r>
            <w:r w:rsidR="0045714D" w:rsidRPr="005647EB">
              <w:rPr>
                <w:lang w:eastAsia="zh-CN"/>
              </w:rPr>
              <w:t>have</w:t>
            </w:r>
            <w:r w:rsidRPr="005647EB">
              <w:rPr>
                <w:lang w:eastAsia="zh-CN"/>
              </w:rPr>
              <w:t xml:space="preserve"> </w:t>
            </w:r>
            <w:r w:rsidR="0045714D" w:rsidRPr="005647EB">
              <w:rPr>
                <w:lang w:eastAsia="zh-CN"/>
              </w:rPr>
              <w:t>been</w:t>
            </w:r>
            <w:r w:rsidRPr="005647EB">
              <w:rPr>
                <w:lang w:eastAsia="zh-CN"/>
              </w:rPr>
              <w:t xml:space="preserve"> </w:t>
            </w:r>
            <w:r w:rsidR="0045714D" w:rsidRPr="005647EB">
              <w:rPr>
                <w:lang w:eastAsia="zh-CN"/>
              </w:rPr>
              <w:t>derived</w:t>
            </w:r>
            <w:r w:rsidRPr="005647EB">
              <w:rPr>
                <w:lang w:eastAsia="zh-CN"/>
              </w:rPr>
              <w:t xml:space="preserve"> </w:t>
            </w:r>
            <w:r w:rsidR="0045714D" w:rsidRPr="005647EB">
              <w:rPr>
                <w:lang w:eastAsia="zh-CN"/>
              </w:rPr>
              <w:t>from</w:t>
            </w:r>
            <w:r w:rsidRPr="005647EB">
              <w:rPr>
                <w:lang w:eastAsia="zh-CN"/>
              </w:rPr>
              <w:t xml:space="preserve"> </w:t>
            </w:r>
            <w:r w:rsidR="0045714D" w:rsidRPr="005647EB">
              <w:rPr>
                <w:lang w:eastAsia="zh-CN"/>
              </w:rPr>
              <w:t>other</w:t>
            </w:r>
            <w:r w:rsidRPr="005647EB">
              <w:rPr>
                <w:lang w:eastAsia="zh-CN"/>
              </w:rPr>
              <w:t xml:space="preserve"> </w:t>
            </w:r>
            <w:r w:rsidR="0045714D" w:rsidRPr="005647EB">
              <w:rPr>
                <w:lang w:eastAsia="zh-CN"/>
              </w:rPr>
              <w:t>parameters</w:t>
            </w:r>
            <w:r w:rsidRPr="005647EB">
              <w:rPr>
                <w:lang w:eastAsia="zh-CN"/>
              </w:rPr>
              <w:t xml:space="preserve"> </w:t>
            </w:r>
            <w:r w:rsidR="0045714D" w:rsidRPr="005647EB">
              <w:rPr>
                <w:lang w:eastAsia="zh-CN"/>
              </w:rPr>
              <w:t>for</w:t>
            </w:r>
            <w:r w:rsidRPr="005647EB">
              <w:rPr>
                <w:lang w:eastAsia="zh-CN"/>
              </w:rPr>
              <w:t xml:space="preserve"> </w:t>
            </w:r>
            <w:r w:rsidR="0045714D" w:rsidRPr="005647EB">
              <w:rPr>
                <w:lang w:eastAsia="zh-CN"/>
              </w:rPr>
              <w:t>information</w:t>
            </w:r>
            <w:r w:rsidRPr="005647EB">
              <w:rPr>
                <w:lang w:eastAsia="zh-CN"/>
              </w:rPr>
              <w:t xml:space="preserve"> </w:t>
            </w:r>
            <w:r w:rsidR="0045714D" w:rsidRPr="005647EB">
              <w:rPr>
                <w:lang w:eastAsia="zh-CN"/>
              </w:rPr>
              <w:t>purposes.</w:t>
            </w:r>
            <w:r w:rsidRPr="005647EB">
              <w:rPr>
                <w:lang w:eastAsia="zh-CN"/>
              </w:rPr>
              <w:t xml:space="preserve"> </w:t>
            </w:r>
            <w:r w:rsidR="0045714D" w:rsidRPr="005647EB">
              <w:rPr>
                <w:lang w:eastAsia="zh-CN"/>
              </w:rPr>
              <w:t>They</w:t>
            </w:r>
            <w:r w:rsidRPr="005647EB">
              <w:rPr>
                <w:lang w:eastAsia="zh-CN"/>
              </w:rPr>
              <w:t xml:space="preserve"> </w:t>
            </w:r>
            <w:r w:rsidR="0045714D" w:rsidRPr="005647EB">
              <w:rPr>
                <w:lang w:eastAsia="zh-CN"/>
              </w:rPr>
              <w:t>are</w:t>
            </w:r>
            <w:r w:rsidRPr="005647EB">
              <w:rPr>
                <w:lang w:eastAsia="zh-CN"/>
              </w:rPr>
              <w:t xml:space="preserve"> </w:t>
            </w:r>
            <w:r w:rsidR="0045714D" w:rsidRPr="005647EB">
              <w:rPr>
                <w:lang w:eastAsia="zh-CN"/>
              </w:rPr>
              <w:t>not</w:t>
            </w:r>
            <w:r w:rsidRPr="005647EB">
              <w:rPr>
                <w:lang w:eastAsia="zh-CN"/>
              </w:rPr>
              <w:t xml:space="preserve"> </w:t>
            </w:r>
            <w:r w:rsidR="0045714D" w:rsidRPr="005647EB">
              <w:rPr>
                <w:lang w:eastAsia="zh-CN"/>
              </w:rPr>
              <w:t>settable</w:t>
            </w:r>
            <w:r w:rsidRPr="005647EB">
              <w:rPr>
                <w:lang w:eastAsia="zh-CN"/>
              </w:rPr>
              <w:t xml:space="preserve"> </w:t>
            </w:r>
            <w:r w:rsidR="0045714D" w:rsidRPr="005647EB">
              <w:rPr>
                <w:lang w:eastAsia="zh-CN"/>
              </w:rPr>
              <w:t>parameters</w:t>
            </w:r>
            <w:r w:rsidRPr="005647EB">
              <w:rPr>
                <w:lang w:eastAsia="zh-CN"/>
              </w:rPr>
              <w:t xml:space="preserve"> </w:t>
            </w:r>
            <w:r w:rsidR="0045714D" w:rsidRPr="005647EB">
              <w:rPr>
                <w:lang w:eastAsia="zh-CN"/>
              </w:rPr>
              <w:t>themselves.</w:t>
            </w:r>
          </w:p>
          <w:p w14:paraId="726F5942" w14:textId="6D37A1D1" w:rsidR="0045714D" w:rsidRPr="005647EB" w:rsidRDefault="002570E4" w:rsidP="002570E4">
            <w:pPr>
              <w:pStyle w:val="TAN"/>
              <w:keepNext w:val="0"/>
              <w:keepLines w:val="0"/>
            </w:pPr>
            <w:r w:rsidRPr="005647EB">
              <w:rPr>
                <w:lang w:eastAsia="zh-CN"/>
              </w:rPr>
              <w:t>NOTE 4:</w:t>
            </w:r>
            <w:r w:rsidR="0045714D" w:rsidRPr="005647EB">
              <w:rPr>
                <w:lang w:eastAsia="zh-CN"/>
              </w:rPr>
              <w:tab/>
              <w:t>The</w:t>
            </w:r>
            <w:r w:rsidRPr="005647EB">
              <w:rPr>
                <w:lang w:eastAsia="zh-CN"/>
              </w:rPr>
              <w:t xml:space="preserve"> </w:t>
            </w:r>
            <w:r w:rsidR="0045714D" w:rsidRPr="005647EB">
              <w:rPr>
                <w:lang w:eastAsia="zh-CN"/>
              </w:rPr>
              <w:t>resources</w:t>
            </w:r>
            <w:r w:rsidRPr="005647EB">
              <w:rPr>
                <w:lang w:eastAsia="zh-CN"/>
              </w:rPr>
              <w:t xml:space="preserve"> </w:t>
            </w:r>
            <w:r w:rsidR="0045714D" w:rsidRPr="005647EB">
              <w:rPr>
                <w:lang w:eastAsia="zh-CN"/>
              </w:rPr>
              <w:t>for</w:t>
            </w:r>
            <w:r w:rsidRPr="005647EB">
              <w:rPr>
                <w:lang w:eastAsia="zh-CN"/>
              </w:rPr>
              <w:t xml:space="preserve"> </w:t>
            </w:r>
            <w:r w:rsidR="0045714D" w:rsidRPr="005647EB">
              <w:rPr>
                <w:lang w:eastAsia="zh-CN"/>
              </w:rPr>
              <w:t>uplink</w:t>
            </w:r>
            <w:r w:rsidRPr="005647EB">
              <w:rPr>
                <w:lang w:eastAsia="zh-CN"/>
              </w:rPr>
              <w:t xml:space="preserve"> </w:t>
            </w:r>
            <w:r w:rsidR="0045714D" w:rsidRPr="005647EB">
              <w:rPr>
                <w:lang w:eastAsia="zh-CN"/>
              </w:rPr>
              <w:t>transmission</w:t>
            </w:r>
            <w:r w:rsidRPr="005647EB">
              <w:rPr>
                <w:lang w:eastAsia="zh-CN"/>
              </w:rPr>
              <w:t xml:space="preserve"> </w:t>
            </w:r>
            <w:r w:rsidR="0045714D" w:rsidRPr="005647EB">
              <w:rPr>
                <w:lang w:eastAsia="zh-CN"/>
              </w:rPr>
              <w:t>are</w:t>
            </w:r>
            <w:r w:rsidRPr="005647EB">
              <w:rPr>
                <w:lang w:eastAsia="zh-CN"/>
              </w:rPr>
              <w:t xml:space="preserve"> </w:t>
            </w:r>
            <w:r w:rsidR="0045714D" w:rsidRPr="005647EB">
              <w:rPr>
                <w:lang w:eastAsia="zh-CN"/>
              </w:rPr>
              <w:t>assigned</w:t>
            </w:r>
            <w:r w:rsidRPr="005647EB">
              <w:rPr>
                <w:lang w:eastAsia="zh-CN"/>
              </w:rPr>
              <w:t xml:space="preserve"> </w:t>
            </w:r>
            <w:r w:rsidR="0045714D" w:rsidRPr="005647EB">
              <w:rPr>
                <w:lang w:eastAsia="zh-CN"/>
              </w:rPr>
              <w:t>to</w:t>
            </w:r>
            <w:r w:rsidRPr="005647EB">
              <w:rPr>
                <w:lang w:eastAsia="zh-CN"/>
              </w:rPr>
              <w:t xml:space="preserve"> </w:t>
            </w:r>
            <w:r w:rsidR="0045714D" w:rsidRPr="005647EB">
              <w:rPr>
                <w:lang w:eastAsia="zh-CN"/>
              </w:rPr>
              <w:t>the</w:t>
            </w:r>
            <w:r w:rsidRPr="005647EB">
              <w:rPr>
                <w:lang w:eastAsia="zh-CN"/>
              </w:rPr>
              <w:t xml:space="preserve"> </w:t>
            </w:r>
            <w:r w:rsidR="0045714D" w:rsidRPr="005647EB">
              <w:rPr>
                <w:lang w:eastAsia="zh-CN"/>
              </w:rPr>
              <w:t>UE</w:t>
            </w:r>
            <w:r w:rsidRPr="005647EB">
              <w:rPr>
                <w:lang w:eastAsia="zh-CN"/>
              </w:rPr>
              <w:t xml:space="preserve"> </w:t>
            </w:r>
            <w:r w:rsidR="0045714D" w:rsidRPr="005647EB">
              <w:rPr>
                <w:lang w:eastAsia="zh-CN"/>
              </w:rPr>
              <w:t>prior</w:t>
            </w:r>
            <w:r w:rsidRPr="005647EB">
              <w:rPr>
                <w:lang w:eastAsia="zh-CN"/>
              </w:rPr>
              <w:t xml:space="preserve"> </w:t>
            </w:r>
            <w:r w:rsidR="0045714D" w:rsidRPr="005647EB">
              <w:rPr>
                <w:lang w:eastAsia="zh-CN"/>
              </w:rPr>
              <w:t>to</w:t>
            </w:r>
            <w:r w:rsidRPr="005647EB">
              <w:rPr>
                <w:lang w:eastAsia="zh-CN"/>
              </w:rPr>
              <w:t xml:space="preserve"> </w:t>
            </w:r>
            <w:r w:rsidR="0045714D" w:rsidRPr="005647EB">
              <w:rPr>
                <w:lang w:eastAsia="zh-CN"/>
              </w:rPr>
              <w:t>the</w:t>
            </w:r>
            <w:r w:rsidRPr="005647EB">
              <w:rPr>
                <w:lang w:eastAsia="zh-CN"/>
              </w:rPr>
              <w:t xml:space="preserve"> </w:t>
            </w:r>
            <w:r w:rsidR="0045714D" w:rsidRPr="005647EB">
              <w:rPr>
                <w:lang w:eastAsia="zh-CN"/>
              </w:rPr>
              <w:t>start</w:t>
            </w:r>
            <w:r w:rsidRPr="005647EB">
              <w:rPr>
                <w:lang w:eastAsia="zh-CN"/>
              </w:rPr>
              <w:t xml:space="preserve"> </w:t>
            </w:r>
            <w:r w:rsidR="0045714D" w:rsidRPr="005647EB">
              <w:rPr>
                <w:lang w:eastAsia="zh-CN"/>
              </w:rPr>
              <w:t>of</w:t>
            </w:r>
            <w:r w:rsidRPr="005647EB">
              <w:rPr>
                <w:lang w:eastAsia="zh-CN"/>
              </w:rPr>
              <w:t xml:space="preserve"> </w:t>
            </w:r>
            <w:r w:rsidR="0045714D" w:rsidRPr="005647EB">
              <w:rPr>
                <w:lang w:eastAsia="zh-CN"/>
              </w:rPr>
              <w:t>time</w:t>
            </w:r>
            <w:r w:rsidRPr="005647EB">
              <w:rPr>
                <w:lang w:eastAsia="zh-CN"/>
              </w:rPr>
              <w:t xml:space="preserve"> </w:t>
            </w:r>
            <w:r w:rsidR="0045714D" w:rsidRPr="005647EB">
              <w:rPr>
                <w:lang w:eastAsia="zh-CN"/>
              </w:rPr>
              <w:t>period</w:t>
            </w:r>
            <w:r w:rsidRPr="005647EB">
              <w:rPr>
                <w:lang w:eastAsia="zh-CN"/>
              </w:rPr>
              <w:t xml:space="preserve"> </w:t>
            </w:r>
            <w:r w:rsidR="0045714D" w:rsidRPr="005647EB">
              <w:rPr>
                <w:lang w:eastAsia="zh-CN"/>
              </w:rPr>
              <w:t>T2.</w:t>
            </w:r>
          </w:p>
        </w:tc>
      </w:tr>
    </w:tbl>
    <w:p w14:paraId="4D922921" w14:textId="77777777" w:rsidR="0045714D" w:rsidRPr="005647EB" w:rsidRDefault="0045714D" w:rsidP="002570E4"/>
    <w:p w14:paraId="7B40B9E4" w14:textId="77777777" w:rsidR="0045714D" w:rsidRPr="005647EB" w:rsidRDefault="0045714D" w:rsidP="002570E4">
      <w:pPr>
        <w:pStyle w:val="TH"/>
        <w:keepNext w:val="0"/>
        <w:keepLines w:val="0"/>
      </w:pPr>
      <w:r w:rsidRPr="005647EB">
        <w:t xml:space="preserve">Table 8.4.15.5-2: </w:t>
      </w:r>
      <w:r w:rsidRPr="005647EB">
        <w:rPr>
          <w:lang w:eastAsia="zh-CN"/>
        </w:rPr>
        <w:t>DRX</w:t>
      </w:r>
      <w:r w:rsidRPr="005647EB">
        <w:t xml:space="preserve">-Configuration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CEModeB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45714D" w:rsidRPr="005647EB" w14:paraId="281BB30B" w14:textId="77777777" w:rsidTr="002570E4">
        <w:trPr>
          <w:jc w:val="center"/>
        </w:trPr>
        <w:tc>
          <w:tcPr>
            <w:tcW w:w="3345" w:type="dxa"/>
            <w:vMerge w:val="restart"/>
            <w:vAlign w:val="center"/>
          </w:tcPr>
          <w:p w14:paraId="7D285709"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Field</w:t>
            </w:r>
          </w:p>
        </w:tc>
        <w:tc>
          <w:tcPr>
            <w:tcW w:w="1021" w:type="dxa"/>
          </w:tcPr>
          <w:p w14:paraId="0F9FF42D"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Test1</w:t>
            </w:r>
          </w:p>
        </w:tc>
        <w:tc>
          <w:tcPr>
            <w:tcW w:w="1021" w:type="dxa"/>
            <w:vAlign w:val="center"/>
          </w:tcPr>
          <w:p w14:paraId="0667183A"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Test2</w:t>
            </w:r>
          </w:p>
        </w:tc>
        <w:tc>
          <w:tcPr>
            <w:tcW w:w="3061" w:type="dxa"/>
            <w:vMerge w:val="restart"/>
          </w:tcPr>
          <w:p w14:paraId="3C190D30"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Comment</w:t>
            </w:r>
          </w:p>
        </w:tc>
      </w:tr>
      <w:tr w:rsidR="0045714D" w:rsidRPr="005647EB" w14:paraId="4696B254" w14:textId="77777777" w:rsidTr="002570E4">
        <w:trPr>
          <w:jc w:val="center"/>
        </w:trPr>
        <w:tc>
          <w:tcPr>
            <w:tcW w:w="3345" w:type="dxa"/>
            <w:vMerge/>
            <w:vAlign w:val="center"/>
          </w:tcPr>
          <w:p w14:paraId="49B08736" w14:textId="77777777" w:rsidR="0045714D" w:rsidRPr="005647EB" w:rsidRDefault="0045714D" w:rsidP="002570E4">
            <w:pPr>
              <w:spacing w:after="0"/>
              <w:jc w:val="center"/>
              <w:rPr>
                <w:rFonts w:ascii="Arial" w:hAnsi="Arial" w:cs="Arial"/>
                <w:b/>
                <w:sz w:val="18"/>
              </w:rPr>
            </w:pPr>
          </w:p>
        </w:tc>
        <w:tc>
          <w:tcPr>
            <w:tcW w:w="1021" w:type="dxa"/>
          </w:tcPr>
          <w:p w14:paraId="143FF0C5"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Value</w:t>
            </w:r>
          </w:p>
        </w:tc>
        <w:tc>
          <w:tcPr>
            <w:tcW w:w="1021" w:type="dxa"/>
            <w:vAlign w:val="center"/>
          </w:tcPr>
          <w:p w14:paraId="74047A59"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Value</w:t>
            </w:r>
          </w:p>
        </w:tc>
        <w:tc>
          <w:tcPr>
            <w:tcW w:w="3061" w:type="dxa"/>
            <w:vMerge/>
          </w:tcPr>
          <w:p w14:paraId="6AD69ECB" w14:textId="77777777" w:rsidR="0045714D" w:rsidRPr="005647EB" w:rsidRDefault="0045714D" w:rsidP="002570E4">
            <w:pPr>
              <w:spacing w:after="0"/>
              <w:jc w:val="center"/>
              <w:rPr>
                <w:rFonts w:ascii="Arial" w:hAnsi="Arial" w:cs="Arial"/>
                <w:b/>
                <w:sz w:val="18"/>
              </w:rPr>
            </w:pPr>
          </w:p>
        </w:tc>
      </w:tr>
      <w:tr w:rsidR="0045714D" w:rsidRPr="005647EB" w14:paraId="0D6353F9" w14:textId="77777777" w:rsidTr="002570E4">
        <w:trPr>
          <w:jc w:val="center"/>
        </w:trPr>
        <w:tc>
          <w:tcPr>
            <w:tcW w:w="3345" w:type="dxa"/>
            <w:vAlign w:val="center"/>
          </w:tcPr>
          <w:p w14:paraId="1E441F9A" w14:textId="77777777" w:rsidR="0045714D" w:rsidRPr="005647EB" w:rsidRDefault="0045714D" w:rsidP="002570E4">
            <w:pPr>
              <w:spacing w:after="0"/>
              <w:jc w:val="center"/>
              <w:rPr>
                <w:rFonts w:ascii="Arial" w:hAnsi="Arial" w:cs="Arial"/>
                <w:sz w:val="18"/>
              </w:rPr>
            </w:pPr>
            <w:r w:rsidRPr="005647EB">
              <w:rPr>
                <w:rFonts w:ascii="Arial" w:hAnsi="Arial" w:cs="Arial"/>
                <w:sz w:val="18"/>
              </w:rPr>
              <w:t>onDurationTimer</w:t>
            </w:r>
          </w:p>
        </w:tc>
        <w:tc>
          <w:tcPr>
            <w:tcW w:w="1021" w:type="dxa"/>
          </w:tcPr>
          <w:p w14:paraId="367D1DAE" w14:textId="77777777" w:rsidR="0045714D" w:rsidRPr="005647EB" w:rsidRDefault="0045714D" w:rsidP="002570E4">
            <w:pPr>
              <w:spacing w:after="0"/>
              <w:jc w:val="center"/>
              <w:rPr>
                <w:rFonts w:ascii="Arial" w:hAnsi="Arial" w:cs="Arial"/>
                <w:sz w:val="18"/>
              </w:rPr>
            </w:pPr>
            <w:r w:rsidRPr="005647EB">
              <w:rPr>
                <w:rFonts w:ascii="Arial" w:hAnsi="Arial" w:cs="Arial"/>
                <w:sz w:val="18"/>
              </w:rPr>
              <w:t>psf1</w:t>
            </w:r>
          </w:p>
        </w:tc>
        <w:tc>
          <w:tcPr>
            <w:tcW w:w="1021" w:type="dxa"/>
            <w:vAlign w:val="center"/>
          </w:tcPr>
          <w:p w14:paraId="78E861AB" w14:textId="77777777" w:rsidR="0045714D" w:rsidRPr="005647EB" w:rsidRDefault="0045714D" w:rsidP="002570E4">
            <w:pPr>
              <w:spacing w:after="0"/>
              <w:jc w:val="center"/>
              <w:rPr>
                <w:rFonts w:ascii="Arial" w:hAnsi="Arial" w:cs="Arial"/>
                <w:sz w:val="18"/>
              </w:rPr>
            </w:pPr>
            <w:r w:rsidRPr="005647EB">
              <w:rPr>
                <w:rFonts w:ascii="Arial" w:hAnsi="Arial" w:cs="Arial"/>
                <w:sz w:val="18"/>
              </w:rPr>
              <w:t>psf1</w:t>
            </w:r>
          </w:p>
        </w:tc>
        <w:tc>
          <w:tcPr>
            <w:tcW w:w="3061" w:type="dxa"/>
            <w:vMerge w:val="restart"/>
          </w:tcPr>
          <w:p w14:paraId="05F7C593" w14:textId="57EB6D96" w:rsidR="0045714D" w:rsidRPr="005647EB" w:rsidRDefault="0045714D" w:rsidP="002570E4">
            <w:pPr>
              <w:spacing w:after="0"/>
              <w:jc w:val="center"/>
              <w:rPr>
                <w:rFonts w:ascii="Arial" w:hAnsi="Arial" w:cs="Arial"/>
                <w:sz w:val="18"/>
              </w:rPr>
            </w:pPr>
            <w:r w:rsidRPr="005647EB">
              <w:rPr>
                <w:rFonts w:ascii="Arial" w:hAnsi="Arial" w:cs="Arial"/>
                <w:sz w:val="18"/>
                <w:lang w:eastAsia="zh-CN"/>
              </w:rPr>
              <w:t>As</w:t>
            </w:r>
            <w:r w:rsidR="002570E4" w:rsidRPr="005647EB">
              <w:rPr>
                <w:rFonts w:ascii="Arial" w:hAnsi="Arial" w:cs="Arial"/>
                <w:sz w:val="18"/>
                <w:lang w:eastAsia="zh-CN"/>
              </w:rPr>
              <w:t xml:space="preserve"> </w:t>
            </w:r>
            <w:r w:rsidRPr="005647EB">
              <w:rPr>
                <w:rFonts w:ascii="Arial" w:hAnsi="Arial" w:cs="Arial"/>
                <w:sz w:val="18"/>
                <w:lang w:eastAsia="zh-CN"/>
              </w:rPr>
              <w:t>specified</w:t>
            </w:r>
            <w:r w:rsidR="002570E4" w:rsidRPr="005647EB">
              <w:rPr>
                <w:rFonts w:ascii="Arial" w:hAnsi="Arial" w:cs="Arial"/>
                <w:sz w:val="18"/>
                <w:lang w:eastAsia="zh-CN"/>
              </w:rPr>
              <w:t xml:space="preserve"> </w:t>
            </w:r>
            <w:r w:rsidRPr="005647EB">
              <w:rPr>
                <w:rFonts w:ascii="Arial" w:hAnsi="Arial" w:cs="Arial"/>
                <w:sz w:val="18"/>
                <w:lang w:eastAsia="zh-CN"/>
              </w:rPr>
              <w:t>in</w:t>
            </w:r>
            <w:r w:rsidR="002570E4" w:rsidRPr="005647EB">
              <w:rPr>
                <w:rFonts w:ascii="Arial" w:hAnsi="Arial" w:cs="Arial"/>
                <w:sz w:val="18"/>
                <w:lang w:eastAsia="zh-CN"/>
              </w:rPr>
              <w:t xml:space="preserve"> </w:t>
            </w:r>
            <w:r w:rsidRPr="005647EB">
              <w:rPr>
                <w:rFonts w:ascii="Arial" w:hAnsi="Arial" w:cs="Arial"/>
                <w:sz w:val="18"/>
              </w:rPr>
              <w:t>clause</w:t>
            </w:r>
            <w:r w:rsidR="002570E4" w:rsidRPr="005647EB">
              <w:rPr>
                <w:rFonts w:ascii="Arial" w:hAnsi="Arial" w:cs="Arial"/>
                <w:sz w:val="18"/>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ascii="Arial" w:hAnsi="Arial" w:cs="Arial"/>
                  <w:sz w:val="18"/>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rPr>
                    <w:rFonts w:ascii="Arial" w:hAnsi="Arial" w:cs="Arial"/>
                    <w:sz w:val="18"/>
                  </w:rPr>
                  <w:t>3.2</w:t>
                </w:r>
              </w:smartTag>
            </w:smartTag>
            <w:r w:rsidR="002570E4" w:rsidRPr="005647EB">
              <w:rPr>
                <w:rFonts w:ascii="Arial" w:hAnsi="Arial" w:cs="Arial"/>
                <w:sz w:val="18"/>
              </w:rPr>
              <w:t xml:space="preserve"> in 3GPP TS </w:t>
            </w:r>
            <w:r w:rsidRPr="005647EB">
              <w:rPr>
                <w:rFonts w:ascii="Arial" w:hAnsi="Arial" w:cs="Arial"/>
                <w:sz w:val="18"/>
              </w:rPr>
              <w:t>36.331</w:t>
            </w:r>
          </w:p>
        </w:tc>
      </w:tr>
      <w:tr w:rsidR="0045714D" w:rsidRPr="005647EB" w14:paraId="6D14AA33" w14:textId="77777777" w:rsidTr="002570E4">
        <w:trPr>
          <w:jc w:val="center"/>
        </w:trPr>
        <w:tc>
          <w:tcPr>
            <w:tcW w:w="3345" w:type="dxa"/>
            <w:vAlign w:val="center"/>
          </w:tcPr>
          <w:p w14:paraId="36993A72" w14:textId="77777777" w:rsidR="0045714D" w:rsidRPr="005647EB" w:rsidRDefault="0045714D" w:rsidP="002570E4">
            <w:pPr>
              <w:spacing w:after="0"/>
              <w:jc w:val="center"/>
              <w:rPr>
                <w:rFonts w:ascii="Arial" w:hAnsi="Arial" w:cs="Arial"/>
                <w:sz w:val="18"/>
              </w:rPr>
            </w:pPr>
            <w:r w:rsidRPr="005647EB">
              <w:rPr>
                <w:rFonts w:ascii="Arial" w:hAnsi="Arial" w:cs="Arial"/>
                <w:sz w:val="18"/>
              </w:rPr>
              <w:t>drx-InactivityTimer</w:t>
            </w:r>
          </w:p>
        </w:tc>
        <w:tc>
          <w:tcPr>
            <w:tcW w:w="1021" w:type="dxa"/>
          </w:tcPr>
          <w:p w14:paraId="2F63E9BA" w14:textId="77777777" w:rsidR="0045714D" w:rsidRPr="005647EB" w:rsidRDefault="0045714D" w:rsidP="002570E4">
            <w:pPr>
              <w:spacing w:after="0"/>
              <w:jc w:val="center"/>
              <w:rPr>
                <w:rFonts w:ascii="Arial" w:hAnsi="Arial" w:cs="Arial"/>
                <w:sz w:val="18"/>
              </w:rPr>
            </w:pPr>
            <w:r w:rsidRPr="005647EB">
              <w:rPr>
                <w:rFonts w:ascii="Arial" w:hAnsi="Arial" w:cs="Arial"/>
                <w:sz w:val="18"/>
              </w:rPr>
              <w:t>psf1</w:t>
            </w:r>
          </w:p>
        </w:tc>
        <w:tc>
          <w:tcPr>
            <w:tcW w:w="1021" w:type="dxa"/>
            <w:vAlign w:val="center"/>
          </w:tcPr>
          <w:p w14:paraId="270A54E5" w14:textId="77777777" w:rsidR="0045714D" w:rsidRPr="005647EB" w:rsidRDefault="0045714D" w:rsidP="002570E4">
            <w:pPr>
              <w:spacing w:after="0"/>
              <w:jc w:val="center"/>
              <w:rPr>
                <w:rFonts w:ascii="Arial" w:hAnsi="Arial" w:cs="Arial"/>
                <w:sz w:val="18"/>
              </w:rPr>
            </w:pPr>
            <w:r w:rsidRPr="005647EB">
              <w:rPr>
                <w:rFonts w:ascii="Arial" w:hAnsi="Arial" w:cs="Arial"/>
                <w:sz w:val="18"/>
              </w:rPr>
              <w:t>psf1</w:t>
            </w:r>
          </w:p>
        </w:tc>
        <w:tc>
          <w:tcPr>
            <w:tcW w:w="3061" w:type="dxa"/>
            <w:vMerge/>
          </w:tcPr>
          <w:p w14:paraId="5267A43D" w14:textId="77777777" w:rsidR="0045714D" w:rsidRPr="005647EB" w:rsidRDefault="0045714D" w:rsidP="002570E4">
            <w:pPr>
              <w:spacing w:after="0"/>
              <w:jc w:val="center"/>
              <w:rPr>
                <w:rFonts w:ascii="Arial" w:hAnsi="Arial" w:cs="Arial"/>
                <w:sz w:val="18"/>
              </w:rPr>
            </w:pPr>
          </w:p>
        </w:tc>
      </w:tr>
      <w:tr w:rsidR="0045714D" w:rsidRPr="005647EB" w14:paraId="0CF1D9FE" w14:textId="77777777" w:rsidTr="002570E4">
        <w:trPr>
          <w:jc w:val="center"/>
        </w:trPr>
        <w:tc>
          <w:tcPr>
            <w:tcW w:w="3345" w:type="dxa"/>
            <w:vAlign w:val="center"/>
          </w:tcPr>
          <w:p w14:paraId="4CD251E6" w14:textId="77777777" w:rsidR="0045714D" w:rsidRPr="005647EB" w:rsidRDefault="0045714D" w:rsidP="002570E4">
            <w:pPr>
              <w:spacing w:after="0"/>
              <w:jc w:val="center"/>
              <w:rPr>
                <w:rFonts w:ascii="Arial" w:hAnsi="Arial" w:cs="Arial"/>
                <w:sz w:val="18"/>
              </w:rPr>
            </w:pPr>
            <w:r w:rsidRPr="005647EB">
              <w:rPr>
                <w:rFonts w:ascii="Arial" w:hAnsi="Arial" w:cs="Arial"/>
                <w:sz w:val="18"/>
              </w:rPr>
              <w:t>drx-RetransmissionTimer</w:t>
            </w:r>
          </w:p>
        </w:tc>
        <w:tc>
          <w:tcPr>
            <w:tcW w:w="1021" w:type="dxa"/>
          </w:tcPr>
          <w:p w14:paraId="3B9CC9A2" w14:textId="77777777" w:rsidR="0045714D" w:rsidRPr="005647EB" w:rsidRDefault="0045714D" w:rsidP="002570E4">
            <w:pPr>
              <w:spacing w:after="0"/>
              <w:jc w:val="center"/>
              <w:rPr>
                <w:rFonts w:ascii="Arial" w:hAnsi="Arial" w:cs="Arial"/>
                <w:sz w:val="18"/>
              </w:rPr>
            </w:pPr>
            <w:r w:rsidRPr="005647EB">
              <w:rPr>
                <w:rFonts w:ascii="Arial" w:hAnsi="Arial" w:cs="Arial"/>
                <w:sz w:val="18"/>
                <w:lang w:eastAsia="zh-CN"/>
              </w:rPr>
              <w:t>psf1</w:t>
            </w:r>
          </w:p>
        </w:tc>
        <w:tc>
          <w:tcPr>
            <w:tcW w:w="1021" w:type="dxa"/>
            <w:vAlign w:val="center"/>
          </w:tcPr>
          <w:p w14:paraId="08F026F8" w14:textId="77777777" w:rsidR="0045714D" w:rsidRPr="005647EB" w:rsidRDefault="0045714D" w:rsidP="002570E4">
            <w:pPr>
              <w:spacing w:after="0"/>
              <w:jc w:val="center"/>
              <w:rPr>
                <w:rFonts w:ascii="Arial" w:hAnsi="Arial" w:cs="Arial"/>
                <w:sz w:val="18"/>
              </w:rPr>
            </w:pPr>
            <w:r w:rsidRPr="005647EB">
              <w:rPr>
                <w:rFonts w:ascii="Arial" w:hAnsi="Arial" w:cs="Arial"/>
                <w:sz w:val="18"/>
                <w:lang w:eastAsia="zh-CN"/>
              </w:rPr>
              <w:t>psf1</w:t>
            </w:r>
          </w:p>
        </w:tc>
        <w:tc>
          <w:tcPr>
            <w:tcW w:w="3061" w:type="dxa"/>
            <w:vMerge/>
          </w:tcPr>
          <w:p w14:paraId="0013A6C7" w14:textId="77777777" w:rsidR="0045714D" w:rsidRPr="005647EB" w:rsidRDefault="0045714D" w:rsidP="002570E4">
            <w:pPr>
              <w:spacing w:after="0"/>
              <w:jc w:val="center"/>
              <w:rPr>
                <w:rFonts w:ascii="Arial" w:hAnsi="Arial" w:cs="Arial"/>
                <w:sz w:val="18"/>
              </w:rPr>
            </w:pPr>
          </w:p>
        </w:tc>
      </w:tr>
      <w:tr w:rsidR="0045714D" w:rsidRPr="005647EB" w14:paraId="3C51DE1A" w14:textId="77777777" w:rsidTr="002570E4">
        <w:trPr>
          <w:jc w:val="center"/>
        </w:trPr>
        <w:tc>
          <w:tcPr>
            <w:tcW w:w="3345" w:type="dxa"/>
            <w:vAlign w:val="center"/>
          </w:tcPr>
          <w:p w14:paraId="35449382" w14:textId="77777777" w:rsidR="0045714D" w:rsidRPr="005647EB" w:rsidRDefault="0045714D" w:rsidP="002570E4">
            <w:pPr>
              <w:spacing w:after="0"/>
              <w:jc w:val="center"/>
              <w:rPr>
                <w:rFonts w:ascii="Arial" w:hAnsi="Arial" w:cs="Arial"/>
                <w:sz w:val="18"/>
                <w:vertAlign w:val="superscript"/>
              </w:rPr>
            </w:pPr>
            <w:r w:rsidRPr="005647EB">
              <w:rPr>
                <w:rFonts w:ascii="Arial" w:hAnsi="Arial" w:cs="Arial"/>
                <w:sz w:val="18"/>
              </w:rPr>
              <w:t>longDRX-CycleStartOffset</w:t>
            </w:r>
          </w:p>
        </w:tc>
        <w:tc>
          <w:tcPr>
            <w:tcW w:w="1021" w:type="dxa"/>
          </w:tcPr>
          <w:p w14:paraId="22DBA622"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s</w:t>
            </w:r>
            <w:r w:rsidRPr="005647EB">
              <w:rPr>
                <w:rFonts w:ascii="Arial" w:hAnsi="Arial" w:cs="Arial"/>
                <w:sz w:val="18"/>
              </w:rPr>
              <w:t>f</w:t>
            </w:r>
            <w:r w:rsidRPr="005647EB">
              <w:rPr>
                <w:rFonts w:ascii="Arial" w:hAnsi="Arial" w:cs="Arial"/>
                <w:sz w:val="18"/>
                <w:lang w:eastAsia="zh-CN"/>
              </w:rPr>
              <w:t>128</w:t>
            </w:r>
          </w:p>
        </w:tc>
        <w:tc>
          <w:tcPr>
            <w:tcW w:w="1021" w:type="dxa"/>
            <w:vAlign w:val="center"/>
          </w:tcPr>
          <w:p w14:paraId="5F8127B0" w14:textId="77777777" w:rsidR="0045714D" w:rsidRPr="005647EB" w:rsidRDefault="0045714D" w:rsidP="002570E4">
            <w:pPr>
              <w:spacing w:after="0"/>
              <w:jc w:val="center"/>
              <w:rPr>
                <w:rFonts w:ascii="Arial" w:hAnsi="Arial" w:cs="Arial"/>
                <w:sz w:val="18"/>
              </w:rPr>
            </w:pPr>
            <w:r w:rsidRPr="005647EB">
              <w:rPr>
                <w:rFonts w:ascii="Arial" w:hAnsi="Arial" w:cs="Arial"/>
                <w:sz w:val="18"/>
              </w:rPr>
              <w:t>sf1280</w:t>
            </w:r>
          </w:p>
        </w:tc>
        <w:tc>
          <w:tcPr>
            <w:tcW w:w="3061" w:type="dxa"/>
            <w:vMerge/>
          </w:tcPr>
          <w:p w14:paraId="78DC73C2" w14:textId="77777777" w:rsidR="0045714D" w:rsidRPr="005647EB" w:rsidRDefault="0045714D" w:rsidP="002570E4">
            <w:pPr>
              <w:spacing w:after="0"/>
              <w:jc w:val="center"/>
              <w:rPr>
                <w:rFonts w:ascii="Arial" w:hAnsi="Arial" w:cs="Arial"/>
                <w:sz w:val="18"/>
              </w:rPr>
            </w:pPr>
          </w:p>
        </w:tc>
      </w:tr>
      <w:tr w:rsidR="0045714D" w:rsidRPr="005647EB" w14:paraId="30155D4F" w14:textId="77777777" w:rsidTr="002570E4">
        <w:trPr>
          <w:jc w:val="center"/>
        </w:trPr>
        <w:tc>
          <w:tcPr>
            <w:tcW w:w="3345" w:type="dxa"/>
            <w:vAlign w:val="center"/>
          </w:tcPr>
          <w:p w14:paraId="2BC25267" w14:textId="77777777" w:rsidR="0045714D" w:rsidRPr="005647EB" w:rsidRDefault="0045714D" w:rsidP="002570E4">
            <w:pPr>
              <w:spacing w:after="0"/>
              <w:jc w:val="center"/>
              <w:rPr>
                <w:rFonts w:ascii="Arial" w:hAnsi="Arial" w:cs="Arial"/>
                <w:sz w:val="18"/>
              </w:rPr>
            </w:pPr>
            <w:r w:rsidRPr="005647EB">
              <w:rPr>
                <w:rFonts w:ascii="Arial" w:hAnsi="Arial" w:cs="Arial"/>
                <w:sz w:val="18"/>
              </w:rPr>
              <w:t>shortDRX</w:t>
            </w:r>
          </w:p>
        </w:tc>
        <w:tc>
          <w:tcPr>
            <w:tcW w:w="1021" w:type="dxa"/>
          </w:tcPr>
          <w:p w14:paraId="58E013C8" w14:textId="77777777" w:rsidR="0045714D" w:rsidRPr="005647EB" w:rsidRDefault="0045714D" w:rsidP="002570E4">
            <w:pPr>
              <w:spacing w:after="0"/>
              <w:jc w:val="center"/>
              <w:rPr>
                <w:rFonts w:ascii="Arial" w:hAnsi="Arial" w:cs="Arial"/>
                <w:sz w:val="18"/>
              </w:rPr>
            </w:pPr>
            <w:r w:rsidRPr="005647EB">
              <w:rPr>
                <w:rFonts w:ascii="Arial" w:hAnsi="Arial" w:cs="Arial"/>
                <w:sz w:val="18"/>
              </w:rPr>
              <w:t>disable</w:t>
            </w:r>
          </w:p>
        </w:tc>
        <w:tc>
          <w:tcPr>
            <w:tcW w:w="1021" w:type="dxa"/>
            <w:vAlign w:val="center"/>
          </w:tcPr>
          <w:p w14:paraId="2763BBBF" w14:textId="77777777" w:rsidR="0045714D" w:rsidRPr="005647EB" w:rsidRDefault="0045714D" w:rsidP="002570E4">
            <w:pPr>
              <w:spacing w:after="0"/>
              <w:jc w:val="center"/>
              <w:rPr>
                <w:rFonts w:ascii="Arial" w:hAnsi="Arial" w:cs="Arial"/>
                <w:sz w:val="18"/>
              </w:rPr>
            </w:pPr>
            <w:r w:rsidRPr="005647EB">
              <w:rPr>
                <w:rFonts w:ascii="Arial" w:hAnsi="Arial" w:cs="Arial"/>
                <w:sz w:val="18"/>
              </w:rPr>
              <w:t>disable</w:t>
            </w:r>
          </w:p>
        </w:tc>
        <w:tc>
          <w:tcPr>
            <w:tcW w:w="3061" w:type="dxa"/>
            <w:vMerge/>
          </w:tcPr>
          <w:p w14:paraId="38264AEE" w14:textId="77777777" w:rsidR="0045714D" w:rsidRPr="005647EB" w:rsidRDefault="0045714D" w:rsidP="002570E4">
            <w:pPr>
              <w:spacing w:after="0"/>
              <w:jc w:val="center"/>
              <w:rPr>
                <w:rFonts w:ascii="Arial" w:hAnsi="Arial" w:cs="Arial"/>
                <w:sz w:val="18"/>
              </w:rPr>
            </w:pPr>
          </w:p>
        </w:tc>
      </w:tr>
    </w:tbl>
    <w:p w14:paraId="3EA9792A" w14:textId="77777777" w:rsidR="0045714D" w:rsidRPr="005647EB" w:rsidRDefault="0045714D" w:rsidP="002570E4"/>
    <w:p w14:paraId="069A1575" w14:textId="77777777" w:rsidR="0045714D" w:rsidRPr="005647EB" w:rsidRDefault="0045714D" w:rsidP="002570E4">
      <w:pPr>
        <w:pStyle w:val="TH"/>
        <w:keepNext w:val="0"/>
        <w:keepLines w:val="0"/>
      </w:pPr>
      <w:r w:rsidRPr="005647EB">
        <w:t xml:space="preserve">Table 8.4.15.5-3: TimeAlignmentTimer-Configuration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CEModeB in DRX</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669"/>
      </w:tblGrid>
      <w:tr w:rsidR="0045714D" w:rsidRPr="005647EB" w14:paraId="326A45F3" w14:textId="77777777" w:rsidTr="00EC0475">
        <w:trPr>
          <w:jc w:val="center"/>
        </w:trPr>
        <w:tc>
          <w:tcPr>
            <w:tcW w:w="2268" w:type="dxa"/>
            <w:vMerge w:val="restart"/>
            <w:vAlign w:val="center"/>
          </w:tcPr>
          <w:p w14:paraId="6035CAC5"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Field</w:t>
            </w:r>
          </w:p>
        </w:tc>
        <w:tc>
          <w:tcPr>
            <w:tcW w:w="1021" w:type="dxa"/>
            <w:vAlign w:val="center"/>
          </w:tcPr>
          <w:p w14:paraId="0AB0DA49"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Test1</w:t>
            </w:r>
          </w:p>
        </w:tc>
        <w:tc>
          <w:tcPr>
            <w:tcW w:w="1021" w:type="dxa"/>
            <w:vAlign w:val="center"/>
          </w:tcPr>
          <w:p w14:paraId="3DB2D984"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Test2</w:t>
            </w:r>
          </w:p>
        </w:tc>
        <w:tc>
          <w:tcPr>
            <w:tcW w:w="5669" w:type="dxa"/>
            <w:vMerge w:val="restart"/>
          </w:tcPr>
          <w:p w14:paraId="114F833C"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Comment</w:t>
            </w:r>
          </w:p>
        </w:tc>
      </w:tr>
      <w:tr w:rsidR="0045714D" w:rsidRPr="005647EB" w14:paraId="38062BB6" w14:textId="77777777" w:rsidTr="00EC0475">
        <w:trPr>
          <w:jc w:val="center"/>
        </w:trPr>
        <w:tc>
          <w:tcPr>
            <w:tcW w:w="2268" w:type="dxa"/>
            <w:vMerge/>
            <w:vAlign w:val="center"/>
          </w:tcPr>
          <w:p w14:paraId="320A5B1D" w14:textId="77777777" w:rsidR="0045714D" w:rsidRPr="005647EB" w:rsidRDefault="0045714D" w:rsidP="002570E4">
            <w:pPr>
              <w:spacing w:after="0"/>
              <w:jc w:val="center"/>
              <w:rPr>
                <w:rFonts w:ascii="Arial" w:hAnsi="Arial" w:cs="Arial"/>
                <w:b/>
                <w:sz w:val="18"/>
              </w:rPr>
            </w:pPr>
          </w:p>
        </w:tc>
        <w:tc>
          <w:tcPr>
            <w:tcW w:w="1021" w:type="dxa"/>
            <w:vAlign w:val="center"/>
          </w:tcPr>
          <w:p w14:paraId="52562739"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Value</w:t>
            </w:r>
          </w:p>
        </w:tc>
        <w:tc>
          <w:tcPr>
            <w:tcW w:w="1021" w:type="dxa"/>
            <w:vAlign w:val="center"/>
          </w:tcPr>
          <w:p w14:paraId="4E2B9EAE"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Value</w:t>
            </w:r>
          </w:p>
        </w:tc>
        <w:tc>
          <w:tcPr>
            <w:tcW w:w="5669" w:type="dxa"/>
            <w:vMerge/>
          </w:tcPr>
          <w:p w14:paraId="7A736567" w14:textId="77777777" w:rsidR="0045714D" w:rsidRPr="005647EB" w:rsidRDefault="0045714D" w:rsidP="002570E4">
            <w:pPr>
              <w:spacing w:after="0"/>
              <w:jc w:val="center"/>
              <w:rPr>
                <w:rFonts w:ascii="Arial" w:hAnsi="Arial" w:cs="Arial"/>
                <w:b/>
                <w:sz w:val="18"/>
              </w:rPr>
            </w:pPr>
          </w:p>
        </w:tc>
      </w:tr>
      <w:tr w:rsidR="0045714D" w:rsidRPr="005647EB" w14:paraId="27CE71BA" w14:textId="77777777" w:rsidTr="00EC0475">
        <w:trPr>
          <w:jc w:val="center"/>
        </w:trPr>
        <w:tc>
          <w:tcPr>
            <w:tcW w:w="2268" w:type="dxa"/>
            <w:vAlign w:val="center"/>
          </w:tcPr>
          <w:p w14:paraId="5FC7B25E" w14:textId="77777777" w:rsidR="0045714D" w:rsidRPr="005647EB" w:rsidRDefault="0045714D" w:rsidP="002570E4">
            <w:pPr>
              <w:spacing w:after="0"/>
              <w:jc w:val="center"/>
              <w:rPr>
                <w:rFonts w:ascii="Arial" w:hAnsi="Arial" w:cs="Arial"/>
                <w:sz w:val="18"/>
              </w:rPr>
            </w:pPr>
            <w:r w:rsidRPr="005647EB">
              <w:rPr>
                <w:rFonts w:ascii="Arial" w:hAnsi="Arial" w:cs="Arial"/>
                <w:sz w:val="18"/>
              </w:rPr>
              <w:t>TimeAlignmentTimer</w:t>
            </w:r>
          </w:p>
        </w:tc>
        <w:tc>
          <w:tcPr>
            <w:tcW w:w="1021" w:type="dxa"/>
            <w:vAlign w:val="center"/>
          </w:tcPr>
          <w:p w14:paraId="0B12A468" w14:textId="77777777" w:rsidR="0045714D" w:rsidRPr="005647EB" w:rsidRDefault="0045714D" w:rsidP="002570E4">
            <w:pPr>
              <w:spacing w:after="0"/>
              <w:jc w:val="center"/>
              <w:rPr>
                <w:rFonts w:ascii="Arial" w:hAnsi="Arial" w:cs="Arial"/>
                <w:sz w:val="18"/>
              </w:rPr>
            </w:pPr>
            <w:r w:rsidRPr="005647EB">
              <w:rPr>
                <w:rFonts w:ascii="Arial" w:hAnsi="Arial" w:cs="Arial"/>
                <w:sz w:val="18"/>
              </w:rPr>
              <w:t>sf500</w:t>
            </w:r>
          </w:p>
        </w:tc>
        <w:tc>
          <w:tcPr>
            <w:tcW w:w="1021" w:type="dxa"/>
            <w:vAlign w:val="center"/>
          </w:tcPr>
          <w:p w14:paraId="6539DE9B" w14:textId="77777777" w:rsidR="0045714D" w:rsidRPr="005647EB" w:rsidRDefault="0045714D" w:rsidP="002570E4">
            <w:pPr>
              <w:spacing w:after="0"/>
              <w:jc w:val="center"/>
              <w:rPr>
                <w:rFonts w:ascii="Arial" w:hAnsi="Arial" w:cs="Arial"/>
                <w:sz w:val="18"/>
              </w:rPr>
            </w:pPr>
            <w:r w:rsidRPr="005647EB">
              <w:rPr>
                <w:rFonts w:ascii="Arial" w:hAnsi="Arial" w:cs="Arial"/>
                <w:sz w:val="18"/>
              </w:rPr>
              <w:t>sf500</w:t>
            </w:r>
          </w:p>
        </w:tc>
        <w:tc>
          <w:tcPr>
            <w:tcW w:w="5669" w:type="dxa"/>
          </w:tcPr>
          <w:p w14:paraId="781DBC51" w14:textId="6261E8E6" w:rsidR="0045714D" w:rsidRPr="005647EB" w:rsidRDefault="0045714D" w:rsidP="002570E4">
            <w:pPr>
              <w:spacing w:after="0"/>
              <w:jc w:val="center"/>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p>
        </w:tc>
      </w:tr>
      <w:tr w:rsidR="0045714D" w:rsidRPr="005647EB" w14:paraId="03B491AE" w14:textId="77777777" w:rsidTr="00EC0475">
        <w:trPr>
          <w:jc w:val="center"/>
        </w:trPr>
        <w:tc>
          <w:tcPr>
            <w:tcW w:w="2268" w:type="dxa"/>
            <w:vAlign w:val="center"/>
          </w:tcPr>
          <w:p w14:paraId="35EDC19D" w14:textId="77777777" w:rsidR="0045714D" w:rsidRPr="005647EB" w:rsidRDefault="0045714D" w:rsidP="002570E4">
            <w:pPr>
              <w:spacing w:after="0"/>
              <w:jc w:val="center"/>
              <w:rPr>
                <w:rFonts w:ascii="Arial" w:hAnsi="Arial" w:cs="Arial"/>
                <w:sz w:val="18"/>
              </w:rPr>
            </w:pPr>
            <w:r w:rsidRPr="005647EB">
              <w:rPr>
                <w:rFonts w:ascii="Arial" w:hAnsi="Arial" w:cs="Arial"/>
                <w:sz w:val="18"/>
              </w:rPr>
              <w:t>sr-ConfigIndex</w:t>
            </w:r>
          </w:p>
        </w:tc>
        <w:tc>
          <w:tcPr>
            <w:tcW w:w="1021" w:type="dxa"/>
            <w:vAlign w:val="center"/>
          </w:tcPr>
          <w:p w14:paraId="7D298417" w14:textId="77777777" w:rsidR="0045714D" w:rsidRPr="005647EB" w:rsidRDefault="0045714D" w:rsidP="002570E4">
            <w:pPr>
              <w:spacing w:after="0"/>
              <w:jc w:val="center"/>
              <w:rPr>
                <w:rFonts w:ascii="Arial" w:hAnsi="Arial" w:cs="Arial"/>
                <w:sz w:val="18"/>
              </w:rPr>
            </w:pPr>
            <w:r w:rsidRPr="005647EB">
              <w:rPr>
                <w:rFonts w:ascii="Arial" w:hAnsi="Arial" w:cs="Arial"/>
                <w:sz w:val="18"/>
              </w:rPr>
              <w:t>2</w:t>
            </w:r>
          </w:p>
        </w:tc>
        <w:tc>
          <w:tcPr>
            <w:tcW w:w="1021" w:type="dxa"/>
            <w:vAlign w:val="center"/>
          </w:tcPr>
          <w:p w14:paraId="3CBD6150" w14:textId="77777777" w:rsidR="0045714D" w:rsidRPr="005647EB" w:rsidRDefault="0045714D" w:rsidP="002570E4">
            <w:pPr>
              <w:spacing w:after="0"/>
              <w:jc w:val="center"/>
              <w:rPr>
                <w:rFonts w:ascii="Arial" w:hAnsi="Arial" w:cs="Arial"/>
                <w:sz w:val="18"/>
              </w:rPr>
            </w:pPr>
            <w:r w:rsidRPr="005647EB">
              <w:rPr>
                <w:rFonts w:ascii="Arial" w:hAnsi="Arial" w:cs="Arial"/>
                <w:sz w:val="18"/>
              </w:rPr>
              <w:t>2</w:t>
            </w:r>
          </w:p>
        </w:tc>
        <w:tc>
          <w:tcPr>
            <w:tcW w:w="5669" w:type="dxa"/>
          </w:tcPr>
          <w:p w14:paraId="484B16C0" w14:textId="5F4B59B9" w:rsidR="0045714D" w:rsidRPr="005647EB" w:rsidRDefault="0045714D" w:rsidP="002570E4">
            <w:pPr>
              <w:spacing w:after="0"/>
              <w:jc w:val="center"/>
              <w:rPr>
                <w:rFonts w:ascii="Arial" w:hAnsi="Arial" w:cs="Arial"/>
                <w:sz w:val="18"/>
              </w:rPr>
            </w:pP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further</w:t>
            </w:r>
            <w:r w:rsidR="002570E4" w:rsidRPr="005647EB">
              <w:rPr>
                <w:rFonts w:ascii="Arial" w:hAnsi="Arial" w:cs="Arial"/>
                <w:sz w:val="18"/>
              </w:rPr>
              <w:t xml:space="preserve"> </w:t>
            </w:r>
            <w:r w:rsidRPr="005647EB">
              <w:rPr>
                <w:rFonts w:ascii="Arial" w:hAnsi="Arial" w:cs="Arial"/>
                <w:sz w:val="18"/>
              </w:rPr>
              <w:t>information</w:t>
            </w:r>
            <w:r w:rsidR="002570E4" w:rsidRPr="005647EB">
              <w:rPr>
                <w:rFonts w:ascii="Arial" w:hAnsi="Arial" w:cs="Arial"/>
                <w:sz w:val="18"/>
              </w:rPr>
              <w:t xml:space="preserve"> </w:t>
            </w:r>
            <w:r w:rsidRPr="005647EB">
              <w:rPr>
                <w:rFonts w:ascii="Arial" w:hAnsi="Arial" w:cs="Arial"/>
                <w:sz w:val="18"/>
              </w:rPr>
              <w:t>see</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r w:rsidR="002570E4" w:rsidRPr="005647EB">
              <w:rPr>
                <w:rFonts w:ascii="Arial" w:hAnsi="Arial" w:cs="Arial"/>
                <w:sz w:val="18"/>
              </w:rPr>
              <w:t xml:space="preserve"> </w:t>
            </w:r>
            <w:r w:rsidRPr="005647EB">
              <w:rPr>
                <w:rFonts w:ascii="Arial" w:hAnsi="Arial" w:cs="Arial"/>
                <w:sz w:val="18"/>
              </w:rPr>
              <w:t>and</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10.1</w:t>
            </w:r>
            <w:r w:rsidR="002570E4" w:rsidRPr="005647EB">
              <w:rPr>
                <w:rFonts w:ascii="Arial" w:hAnsi="Arial" w:cs="Arial"/>
                <w:sz w:val="18"/>
              </w:rPr>
              <w:t xml:space="preserve"> in 3GPP TS </w:t>
            </w:r>
            <w:r w:rsidRPr="005647EB">
              <w:rPr>
                <w:rFonts w:ascii="Arial" w:hAnsi="Arial" w:cs="Arial"/>
                <w:sz w:val="18"/>
              </w:rPr>
              <w:t>36.213.</w:t>
            </w:r>
          </w:p>
        </w:tc>
      </w:tr>
    </w:tbl>
    <w:p w14:paraId="41457017" w14:textId="77777777" w:rsidR="0045714D" w:rsidRPr="005647EB" w:rsidRDefault="0045714D" w:rsidP="002570E4"/>
    <w:p w14:paraId="1FE9FED2" w14:textId="77777777" w:rsidR="0045714D" w:rsidRPr="005647EB" w:rsidRDefault="0045714D" w:rsidP="002570E4">
      <w:r w:rsidRPr="005647EB">
        <w:t xml:space="preserve">In Test 1, the UE shall send one Event A3 triggered measurement report, with a measurement reporting delay less than </w:t>
      </w:r>
      <w:r w:rsidRPr="005647EB">
        <w:rPr>
          <w:lang w:eastAsia="zh-CN"/>
        </w:rPr>
        <w:t>641.6</w:t>
      </w:r>
      <w:r w:rsidRPr="005647EB">
        <w:rPr>
          <w:rFonts w:cs="v4.2.0"/>
        </w:rPr>
        <w:t xml:space="preserve"> </w:t>
      </w:r>
      <w:r w:rsidRPr="005647EB">
        <w:t>s from the beginning of time period T2. The measurement reporting delay is defined as the time from the beginning of time period T2 to the moment when the UE send the measurement report on PUSCH.</w:t>
      </w:r>
    </w:p>
    <w:p w14:paraId="6EE1774F" w14:textId="77777777" w:rsidR="0045714D" w:rsidRPr="005647EB" w:rsidRDefault="0045714D" w:rsidP="002570E4">
      <w:r w:rsidRPr="005647EB">
        <w:t xml:space="preserve">In Test 2, the UE shall send one Event A3 triggered measurement report, with a measurement reporting delay less than 1024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5AAAF44E" w14:textId="77777777" w:rsidR="0045714D" w:rsidRPr="005647EB" w:rsidRDefault="0045714D" w:rsidP="002570E4">
      <w:pPr>
        <w:rPr>
          <w:rFonts w:cs="v4.2.0"/>
        </w:rPr>
      </w:pPr>
      <w:r w:rsidRPr="005647EB">
        <w:rPr>
          <w:rFonts w:cs="v4.2.0"/>
        </w:rPr>
        <w:t>The UE shall not send event triggered measurement reports, as long as the reporting criteria are not fulfilled.</w:t>
      </w:r>
    </w:p>
    <w:p w14:paraId="6B6B2FAC" w14:textId="36313881" w:rsidR="0045714D" w:rsidRPr="005647EB" w:rsidRDefault="0045714D" w:rsidP="002570E4">
      <w:pPr>
        <w:rPr>
          <w:rFonts w:cs="v4.2.0"/>
        </w:rPr>
      </w:pPr>
      <w:r w:rsidRPr="005647EB">
        <w:rPr>
          <w:rFonts w:cs="v4.2.0"/>
        </w:rPr>
        <w:lastRenderedPageBreak/>
        <w:t>The rate of correct events observed during repeated tests shall be at least 90% with confidence level of 95%.</w:t>
      </w:r>
    </w:p>
    <w:p w14:paraId="0A10C370" w14:textId="77777777" w:rsidR="0045714D" w:rsidRPr="005647EB" w:rsidRDefault="0045714D" w:rsidP="002570E4">
      <w:pPr>
        <w:pStyle w:val="NO"/>
        <w:keepLines w:val="0"/>
      </w:pPr>
      <w:r w:rsidRPr="005647EB">
        <w:t>NOTE 1:</w:t>
      </w:r>
      <w:r w:rsidRPr="005647EB">
        <w:tab/>
        <w:t>The actual overall delays measured in the test may be up to one DRX cycle higher than the</w:t>
      </w:r>
      <w:r w:rsidRPr="005647EB">
        <w:rPr>
          <w:lang w:eastAsia="zh-CN"/>
        </w:rPr>
        <w:t xml:space="preserve"> </w:t>
      </w:r>
      <w:r w:rsidRPr="005647EB">
        <w:t>measurement reporting delays above because UE is allowed to delay the initiation of the measurement</w:t>
      </w:r>
      <w:r w:rsidRPr="005647EB">
        <w:rPr>
          <w:lang w:eastAsia="zh-CN"/>
        </w:rPr>
        <w:t xml:space="preserve"> </w:t>
      </w:r>
      <w:r w:rsidRPr="005647EB">
        <w:t>reporting procedure to the next until the Active Time.</w:t>
      </w:r>
    </w:p>
    <w:p w14:paraId="40264D2B" w14:textId="77777777" w:rsidR="0045714D" w:rsidRPr="005647EB" w:rsidRDefault="0045714D" w:rsidP="002570E4">
      <w:pPr>
        <w:pStyle w:val="NO"/>
        <w:keepLines w:val="0"/>
        <w:rPr>
          <w:lang w:eastAsia="zh-CN"/>
        </w:rPr>
      </w:pPr>
      <w:r w:rsidRPr="005647EB">
        <w:t>NOTE 2:</w:t>
      </w:r>
      <w:r w:rsidRPr="005647EB">
        <w:tab/>
        <w:t xml:space="preserve">In order to calculate the rate of correct events the system simulator </w:t>
      </w:r>
      <w:commentRangeStart w:id="17"/>
      <w:r w:rsidRPr="00814289">
        <w:rPr>
          <w:highlight w:val="yellow"/>
        </w:rPr>
        <w:t>shall</w:t>
      </w:r>
      <w:r w:rsidRPr="005647EB">
        <w:t xml:space="preserve"> </w:t>
      </w:r>
      <w:commentRangeEnd w:id="17"/>
      <w:r w:rsidR="00CC020A">
        <w:rPr>
          <w:rStyle w:val="CommentReference"/>
          <w:rFonts w:eastAsia="SimSun"/>
          <w:lang w:val="x-none"/>
        </w:rPr>
        <w:commentReference w:id="17"/>
      </w:r>
      <w:r w:rsidRPr="005647EB">
        <w:t>verify that it has received</w:t>
      </w:r>
      <w:r w:rsidRPr="005647EB">
        <w:rPr>
          <w:lang w:eastAsia="zh-CN"/>
        </w:rPr>
        <w:t xml:space="preserve"> </w:t>
      </w:r>
      <w:r w:rsidRPr="005647EB">
        <w:t>correct Event A3 measurement report.</w:t>
      </w:r>
    </w:p>
    <w:sectPr w:rsidR="0045714D" w:rsidRPr="005647EB" w:rsidSect="00F10E06">
      <w:headerReference w:type="even" r:id="rId302"/>
      <w:headerReference w:type="default" r:id="rId303"/>
      <w:footerReference w:type="even" r:id="rId304"/>
      <w:footerReference w:type="default" r:id="rId305"/>
      <w:headerReference w:type="first" r:id="rId306"/>
      <w:footerReference w:type="first" r:id="rId307"/>
      <w:footnotePr>
        <w:numRestart w:val="eachSect"/>
      </w:footnotePr>
      <w:pgSz w:w="11907" w:h="16840"/>
      <w:pgMar w:top="1411" w:right="1138" w:bottom="1138" w:left="1138" w:header="680" w:footer="567" w:gutter="0"/>
      <w:pgNumType w:start="2111"/>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0" w:author="Antoinette van Tricht" w:date="2022-03-14T15:40:00Z" w:initials="AvT">
    <w:p w14:paraId="283C5F4E"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6D9EFF7B" w14:textId="2F210349"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 w:author="Antoinette van Tricht" w:date="2022-03-14T15:40:00Z" w:initials="AvT">
    <w:p w14:paraId="2D66867C"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2C9B8BF3" w14:textId="51421E75"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2" w:author="Antoinette van Tricht" w:date="2022-03-14T15:41:00Z" w:initials="AvT">
    <w:p w14:paraId="2D6A5DFA"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3E36CE71" w14:textId="64A41B3B"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3" w:author="Antoinette van Tricht" w:date="2022-03-14T15:41:00Z" w:initials="AvT">
    <w:p w14:paraId="58025A66"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7140044C" w14:textId="6D52D68A"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4" w:author="Antoinette van Tricht" w:date="2022-03-14T15:41:00Z" w:initials="AvT">
    <w:p w14:paraId="60EED0A5"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0DC6EC24" w14:textId="44C7274D"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5" w:author="Antoinette van Tricht" w:date="2022-03-14T15:41:00Z" w:initials="AvT">
    <w:p w14:paraId="16D656C3"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5E932E54" w14:textId="37CB2ED0"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6" w:author="Antoinette van Tricht" w:date="2022-03-14T15:41:00Z" w:initials="AvT">
    <w:p w14:paraId="6565204B"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04208F60" w14:textId="7394D188"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7" w:author="Antoinette van Tricht" w:date="2022-03-14T15:41:00Z" w:initials="AvT">
    <w:p w14:paraId="4E63FA7C"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6B7E64AF" w14:textId="6C8D387E"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8" w:author="Antoinette van Tricht" w:date="2022-03-14T15:41:00Z" w:initials="AvT">
    <w:p w14:paraId="0027983C"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345BE2CD" w14:textId="3FD9F9E7"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9" w:author="Antoinette van Tricht" w:date="2022-03-14T15:42:00Z" w:initials="AvT">
    <w:p w14:paraId="3416583C"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0A90BD92" w14:textId="5843C2BF"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0" w:author="Antoinette van Tricht" w:date="2022-03-14T15:42:00Z" w:initials="AvT">
    <w:p w14:paraId="15AC2862"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1C6B046D" w14:textId="0895EF47"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1" w:author="Antoinette van Tricht" w:date="2022-03-14T15:42:00Z" w:initials="AvT">
    <w:p w14:paraId="15F32343"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36181C1A" w14:textId="2B9C8FF1"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2" w:author="Antoinette van Tricht" w:date="2022-03-14T15:42:00Z" w:initials="AvT">
    <w:p w14:paraId="7590CA0F"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13FD819E" w14:textId="4EA4A433"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3" w:author="Antoinette van Tricht" w:date="2022-03-14T15:42:00Z" w:initials="AvT">
    <w:p w14:paraId="65886816"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2CD9D053" w14:textId="3D0E0CDA"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4" w:author="Antoinette van Tricht" w:date="2022-03-14T15:42:00Z" w:initials="AvT">
    <w:p w14:paraId="58404E34"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7192B315" w14:textId="3605000D"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5" w:author="Antoinette van Tricht" w:date="2022-03-14T15:42:00Z" w:initials="AvT">
    <w:p w14:paraId="53C9ACD1"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009E4B56" w14:textId="7AF7B0FA"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6" w:author="Antoinette van Tricht" w:date="2022-03-14T15:31:00Z" w:initials="AvT">
    <w:p w14:paraId="3CF98D0C" w14:textId="1E7C0F51" w:rsidR="00EC0475" w:rsidRPr="00BB7D3D" w:rsidRDefault="00EC0475">
      <w:pPr>
        <w:pStyle w:val="CommentText"/>
        <w:rPr>
          <w:lang w:val="fr-FR"/>
        </w:rPr>
      </w:pPr>
      <w:r>
        <w:rPr>
          <w:rStyle w:val="CommentReference"/>
        </w:rPr>
        <w:annotationRef/>
      </w:r>
      <w:r w:rsidR="006D30B7">
        <w:rPr>
          <w:noProof/>
          <w:lang w:val="fr-FR"/>
        </w:rPr>
        <w:t xml:space="preserve">We are going from </w:t>
      </w:r>
      <w:r w:rsidRPr="00EE14F5">
        <w:rPr>
          <w:lang w:eastAsia="zh-TW"/>
        </w:rPr>
        <w:t>8.4.15.3</w:t>
      </w:r>
      <w:r w:rsidR="006D30B7">
        <w:rPr>
          <w:noProof/>
          <w:lang w:val="fr-FR" w:eastAsia="zh-TW"/>
        </w:rPr>
        <w:t xml:space="preserve"> to 8.13.3.5.3.2.1. </w:t>
      </w:r>
      <w:r w:rsidR="00810B9A">
        <w:rPr>
          <w:noProof/>
          <w:lang w:val="fr-FR" w:eastAsia="zh-TW"/>
        </w:rPr>
        <w:t xml:space="preserve">Should it be clause 8.4.15.3.1 (Heanding 5). </w:t>
      </w:r>
      <w:r w:rsidR="006D30B7">
        <w:rPr>
          <w:noProof/>
          <w:lang w:val="fr-FR" w:eastAsia="zh-TW"/>
        </w:rPr>
        <w:t>Please check.</w:t>
      </w:r>
    </w:p>
  </w:comment>
  <w:comment w:id="17" w:author="Antoinette van Tricht" w:date="2022-03-14T15:43:00Z" w:initials="AvT">
    <w:p w14:paraId="64DE5B94"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3E05C732" w14:textId="416C2657"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6D9EFF7B" w15:done="0"/>
  <w15:commentEx w15:paraId="2C9B8BF3" w15:done="0"/>
  <w15:commentEx w15:paraId="3E36CE71" w15:done="0"/>
  <w15:commentEx w15:paraId="7140044C" w15:done="0"/>
  <w15:commentEx w15:paraId="0DC6EC24" w15:done="0"/>
  <w15:commentEx w15:paraId="5E932E54" w15:done="0"/>
  <w15:commentEx w15:paraId="04208F60" w15:done="0"/>
  <w15:commentEx w15:paraId="6B7E64AF" w15:done="0"/>
  <w15:commentEx w15:paraId="345BE2CD" w15:done="0"/>
  <w15:commentEx w15:paraId="0A90BD92" w15:done="0"/>
  <w15:commentEx w15:paraId="1C6B046D" w15:done="0"/>
  <w15:commentEx w15:paraId="36181C1A" w15:done="0"/>
  <w15:commentEx w15:paraId="13FD819E" w15:done="0"/>
  <w15:commentEx w15:paraId="2CD9D053" w15:done="0"/>
  <w15:commentEx w15:paraId="7192B315" w15:done="0"/>
  <w15:commentEx w15:paraId="009E4B56" w15:done="0"/>
  <w15:commentEx w15:paraId="3CF98D0C" w15:done="0"/>
  <w15:commentEx w15:paraId="3E05C73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25D9E06B" w16cex:dateUtc="2022-03-14T14:40:00Z"/>
  <w16cex:commentExtensible w16cex:durableId="25D9E086" w16cex:dateUtc="2022-03-14T14:40:00Z"/>
  <w16cex:commentExtensible w16cex:durableId="25D9E08F" w16cex:dateUtc="2022-03-14T14:41:00Z"/>
  <w16cex:commentExtensible w16cex:durableId="25D9E09E" w16cex:dateUtc="2022-03-14T14:41:00Z"/>
  <w16cex:commentExtensible w16cex:durableId="25D9E0A7" w16cex:dateUtc="2022-03-14T14:41:00Z"/>
  <w16cex:commentExtensible w16cex:durableId="25D9E0A9" w16cex:dateUtc="2022-03-14T14:41:00Z"/>
  <w16cex:commentExtensible w16cex:durableId="25D9E0B1" w16cex:dateUtc="2022-03-14T14:41:00Z"/>
  <w16cex:commentExtensible w16cex:durableId="25D9E0B8" w16cex:dateUtc="2022-03-14T14:41:00Z"/>
  <w16cex:commentExtensible w16cex:durableId="25D9E0C2" w16cex:dateUtc="2022-03-14T14:41:00Z"/>
  <w16cex:commentExtensible w16cex:durableId="25D9E0CA" w16cex:dateUtc="2022-03-14T14:42:00Z"/>
  <w16cex:commentExtensible w16cex:durableId="25D9E0D2" w16cex:dateUtc="2022-03-14T14:42:00Z"/>
  <w16cex:commentExtensible w16cex:durableId="25D9E0D8" w16cex:dateUtc="2022-03-14T14:42:00Z"/>
  <w16cex:commentExtensible w16cex:durableId="25D9E0DF" w16cex:dateUtc="2022-03-14T14:42:00Z"/>
  <w16cex:commentExtensible w16cex:durableId="25D9E0E5" w16cex:dateUtc="2022-03-14T14:42:00Z"/>
  <w16cex:commentExtensible w16cex:durableId="25D9E0F0" w16cex:dateUtc="2022-03-14T14:42:00Z"/>
  <w16cex:commentExtensible w16cex:durableId="25D9E0F2" w16cex:dateUtc="2022-03-14T14:42:00Z"/>
  <w16cex:commentExtensible w16cex:durableId="25D9DE4F" w16cex:dateUtc="2022-03-14T14:31:00Z"/>
  <w16cex:commentExtensible w16cex:durableId="25D9E10A" w16cex:dateUtc="2022-03-14T14:4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6D9EFF7B" w16cid:durableId="25D9E06B"/>
  <w16cid:commentId w16cid:paraId="2C9B8BF3" w16cid:durableId="25D9E086"/>
  <w16cid:commentId w16cid:paraId="3E36CE71" w16cid:durableId="25D9E08F"/>
  <w16cid:commentId w16cid:paraId="7140044C" w16cid:durableId="25D9E09E"/>
  <w16cid:commentId w16cid:paraId="0DC6EC24" w16cid:durableId="25D9E0A7"/>
  <w16cid:commentId w16cid:paraId="5E932E54" w16cid:durableId="25D9E0A9"/>
  <w16cid:commentId w16cid:paraId="04208F60" w16cid:durableId="25D9E0B1"/>
  <w16cid:commentId w16cid:paraId="6B7E64AF" w16cid:durableId="25D9E0B8"/>
  <w16cid:commentId w16cid:paraId="345BE2CD" w16cid:durableId="25D9E0C2"/>
  <w16cid:commentId w16cid:paraId="0A90BD92" w16cid:durableId="25D9E0CA"/>
  <w16cid:commentId w16cid:paraId="1C6B046D" w16cid:durableId="25D9E0D2"/>
  <w16cid:commentId w16cid:paraId="36181C1A" w16cid:durableId="25D9E0D8"/>
  <w16cid:commentId w16cid:paraId="13FD819E" w16cid:durableId="25D9E0DF"/>
  <w16cid:commentId w16cid:paraId="2CD9D053" w16cid:durableId="25D9E0E5"/>
  <w16cid:commentId w16cid:paraId="7192B315" w16cid:durableId="25D9E0F0"/>
  <w16cid:commentId w16cid:paraId="009E4B56" w16cid:durableId="25D9E0F2"/>
  <w16cid:commentId w16cid:paraId="3CF98D0C" w16cid:durableId="25D9DE4F"/>
  <w16cid:commentId w16cid:paraId="3E05C732" w16cid:durableId="25D9E10A"/>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39E7983" w14:textId="77777777" w:rsidR="00AF7999" w:rsidRDefault="00AF7999">
      <w:r>
        <w:separator/>
      </w:r>
    </w:p>
  </w:endnote>
  <w:endnote w:type="continuationSeparator" w:id="0">
    <w:p w14:paraId="4AED2415" w14:textId="77777777" w:rsidR="00AF7999" w:rsidRDefault="00AF79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Osaka">
    <w:altName w:val="Yu Gothic"/>
    <w:charset w:val="80"/>
    <w:family w:val="auto"/>
    <w:pitch w:val="default"/>
    <w:sig w:usb0="00000000" w:usb1="00000000" w:usb2="00000010" w:usb3="00000000" w:csb0="00020000"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v4.2.0">
    <w:altName w:val="Cambria"/>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
    <w:altName w:val="Malgun Gothic Semilight"/>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v3.7.0">
    <w:altName w:val="Times New Roman"/>
    <w:panose1 w:val="00000000000000000000"/>
    <w:charset w:val="00"/>
    <w:family w:val="roman"/>
    <w:notTrueType/>
    <w:pitch w:val="default"/>
  </w:font>
  <w:font w:name="??">
    <w:altName w:val="Arial Unicode MS"/>
    <w:charset w:val="80"/>
    <w:family w:val="roman"/>
    <w:pitch w:val="default"/>
    <w:sig w:usb0="00000001" w:usb1="0807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A95B4D0" w14:textId="77777777" w:rsidR="00F10E06" w:rsidRDefault="00F10E0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EA268EB" w14:textId="284A5BCB" w:rsidR="006D30B7" w:rsidRDefault="006D30B7">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756853" w14:textId="77777777" w:rsidR="00F10E06" w:rsidRDefault="00F10E0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F7EF5D5" w14:textId="77777777" w:rsidR="00AF7999" w:rsidRDefault="00AF7999">
      <w:r>
        <w:separator/>
      </w:r>
    </w:p>
  </w:footnote>
  <w:footnote w:type="continuationSeparator" w:id="0">
    <w:p w14:paraId="6E4EB939" w14:textId="77777777" w:rsidR="00AF7999" w:rsidRDefault="00AF799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61A6DF6" w14:textId="77777777" w:rsidR="00F10E06" w:rsidRDefault="00F10E0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72E9E2B" w14:textId="2E6216FA" w:rsidR="00254B15" w:rsidRDefault="00714F49" w:rsidP="00714F49">
    <w:pPr>
      <w:pStyle w:val="Header"/>
      <w:tabs>
        <w:tab w:val="center" w:pos="4820"/>
        <w:tab w:val="right" w:pos="9639"/>
      </w:tabs>
    </w:pPr>
    <w:r>
      <w:rPr>
        <w:noProof w:val="0"/>
      </w:rPr>
      <w:t>Release 1</w:t>
    </w:r>
    <w:r w:rsidR="006331D0">
      <w:rPr>
        <w:noProof w:val="0"/>
      </w:rPr>
      <w:t>8</w:t>
    </w:r>
    <w:r>
      <w:rPr>
        <w:noProof w:val="0"/>
      </w:rPr>
      <w:tab/>
    </w:r>
    <w:r>
      <w:rPr>
        <w:noProof w:val="0"/>
      </w:rPr>
      <w:fldChar w:fldCharType="begin"/>
    </w:r>
    <w:r>
      <w:instrText xml:space="preserve"> PAGE   \* MERGEFORMAT </w:instrText>
    </w:r>
    <w:r>
      <w:rPr>
        <w:noProof w:val="0"/>
      </w:rPr>
      <w:fldChar w:fldCharType="separate"/>
    </w:r>
    <w:r>
      <w:t>3574</w:t>
    </w:r>
    <w:r>
      <w:fldChar w:fldCharType="end"/>
    </w:r>
    <w:r>
      <w:tab/>
      <w:t>3GPP TS 36.521-3 V1</w:t>
    </w:r>
    <w:r w:rsidR="006331D0">
      <w:t>8</w:t>
    </w:r>
    <w:r>
      <w:t>.</w:t>
    </w:r>
    <w:r w:rsidR="00217AB2">
      <w:t>5</w:t>
    </w:r>
    <w:r>
      <w:t>.0 (202</w:t>
    </w:r>
    <w:r w:rsidR="00852C45">
      <w:t>4</w:t>
    </w:r>
    <w:r>
      <w:t>-</w:t>
    </w:r>
    <w:r w:rsidR="00852C45">
      <w:t>0</w:t>
    </w:r>
    <w:r w:rsidR="00217AB2">
      <w:t>6</w:t>
    </w:r>
    <w:r>
      <w:t>)</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F4A1F83" w14:textId="77777777" w:rsidR="00F10E06" w:rsidRDefault="00F10E0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1" w15:restartNumberingAfterBreak="0">
    <w:nsid w:val="0EE06C08"/>
    <w:multiLevelType w:val="hybridMultilevel"/>
    <w:tmpl w:val="380EEA00"/>
    <w:lvl w:ilvl="0" w:tplc="1D48C39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 w15:restartNumberingAfterBreak="0">
    <w:nsid w:val="20CD0E09"/>
    <w:multiLevelType w:val="hybridMultilevel"/>
    <w:tmpl w:val="2E6A0BB6"/>
    <w:lvl w:ilvl="0" w:tplc="FFFFFFFF">
      <w:start w:val="1"/>
      <w:numFmt w:val="decimal"/>
      <w:pStyle w:val="Numbered1"/>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 w15:restartNumberingAfterBreak="0">
    <w:nsid w:val="3D7A3D60"/>
    <w:multiLevelType w:val="hybridMultilevel"/>
    <w:tmpl w:val="1264E64C"/>
    <w:lvl w:ilvl="0" w:tplc="04090001">
      <w:start w:val="9"/>
      <w:numFmt w:val="bullet"/>
      <w:pStyle w:val="BL"/>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4F2D3CBA"/>
    <w:multiLevelType w:val="hybridMultilevel"/>
    <w:tmpl w:val="E770663C"/>
    <w:lvl w:ilvl="0" w:tplc="0A687922">
      <w:start w:val="1"/>
      <w:numFmt w:val="lowerLetter"/>
      <w:pStyle w:val="Headernonumb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57330850"/>
    <w:multiLevelType w:val="hybridMultilevel"/>
    <w:tmpl w:val="A45CCA84"/>
    <w:styleLink w:val="SGS1"/>
    <w:lvl w:ilvl="0" w:tplc="FFFFFFFF">
      <w:start w:val="1"/>
      <w:numFmt w:val="decimal"/>
      <w:lvlText w:val="%1."/>
      <w:lvlJc w:val="left"/>
      <w:pPr>
        <w:ind w:left="644" w:hanging="360"/>
      </w:pPr>
      <w:rPr>
        <w:rFonts w:hint="default"/>
      </w:rPr>
    </w:lvl>
    <w:lvl w:ilvl="1" w:tplc="0409000B" w:tentative="1">
      <w:start w:val="1"/>
      <w:numFmt w:val="lowerLetter"/>
      <w:lvlText w:val="%2."/>
      <w:lvlJc w:val="left"/>
      <w:pPr>
        <w:ind w:left="1364" w:hanging="360"/>
      </w:pPr>
    </w:lvl>
    <w:lvl w:ilvl="2" w:tplc="0409000D"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B" w:tentative="1">
      <w:start w:val="1"/>
      <w:numFmt w:val="lowerLetter"/>
      <w:lvlText w:val="%5."/>
      <w:lvlJc w:val="left"/>
      <w:pPr>
        <w:ind w:left="3524" w:hanging="360"/>
      </w:pPr>
    </w:lvl>
    <w:lvl w:ilvl="5" w:tplc="0409000D"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B" w:tentative="1">
      <w:start w:val="1"/>
      <w:numFmt w:val="lowerLetter"/>
      <w:lvlText w:val="%8."/>
      <w:lvlJc w:val="left"/>
      <w:pPr>
        <w:ind w:left="5684" w:hanging="360"/>
      </w:pPr>
    </w:lvl>
    <w:lvl w:ilvl="8" w:tplc="0409000D" w:tentative="1">
      <w:start w:val="1"/>
      <w:numFmt w:val="lowerRoman"/>
      <w:lvlText w:val="%9."/>
      <w:lvlJc w:val="right"/>
      <w:pPr>
        <w:ind w:left="6404" w:hanging="180"/>
      </w:pPr>
    </w:lvl>
  </w:abstractNum>
  <w:abstractNum w:abstractNumId="6" w15:restartNumberingAfterBreak="0">
    <w:nsid w:val="576914DE"/>
    <w:multiLevelType w:val="singleLevel"/>
    <w:tmpl w:val="6B421F06"/>
    <w:lvl w:ilvl="0">
      <w:start w:val="1"/>
      <w:numFmt w:val="lowerLetter"/>
      <w:lvlText w:val="%1)"/>
      <w:legacy w:legacy="1" w:legacySpace="0" w:legacyIndent="283"/>
      <w:lvlJc w:val="left"/>
      <w:pPr>
        <w:ind w:left="567" w:hanging="283"/>
      </w:pPr>
    </w:lvl>
  </w:abstractNum>
  <w:abstractNum w:abstractNumId="7" w15:restartNumberingAfterBreak="0">
    <w:nsid w:val="57C02C6B"/>
    <w:multiLevelType w:val="hybridMultilevel"/>
    <w:tmpl w:val="6F7C47C0"/>
    <w:lvl w:ilvl="0" w:tplc="BE0434EC">
      <w:start w:val="3"/>
      <w:numFmt w:val="bullet"/>
      <w:pStyle w:val="BN"/>
      <w:lvlText w:val="-"/>
      <w:lvlJc w:val="left"/>
      <w:pPr>
        <w:ind w:left="644" w:hanging="36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682D6275"/>
    <w:multiLevelType w:val="hybridMultilevel"/>
    <w:tmpl w:val="A45CCA84"/>
    <w:styleLink w:val="Style11"/>
    <w:lvl w:ilvl="0" w:tplc="C4F6A4C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12" w15:restartNumberingAfterBreak="0">
    <w:nsid w:val="70D15105"/>
    <w:multiLevelType w:val="hybridMultilevel"/>
    <w:tmpl w:val="79F64A5A"/>
    <w:lvl w:ilvl="0" w:tplc="5D74C25E">
      <w:start w:val="1"/>
      <w:numFmt w:val="bullet"/>
      <w:pStyle w:val="List1"/>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76641B57"/>
    <w:multiLevelType w:val="singleLevel"/>
    <w:tmpl w:val="6B421F06"/>
    <w:lvl w:ilvl="0">
      <w:start w:val="1"/>
      <w:numFmt w:val="lowerLetter"/>
      <w:lvlText w:val="%1)"/>
      <w:legacy w:legacy="1" w:legacySpace="0" w:legacyIndent="283"/>
      <w:lvlJc w:val="left"/>
      <w:pPr>
        <w:ind w:left="567" w:hanging="283"/>
      </w:pPr>
    </w:lvl>
  </w:abstractNum>
  <w:abstractNum w:abstractNumId="14" w15:restartNumberingAfterBreak="0">
    <w:nsid w:val="79156C54"/>
    <w:multiLevelType w:val="hybridMultilevel"/>
    <w:tmpl w:val="EAFC6A0C"/>
    <w:lvl w:ilvl="0" w:tplc="2C74A286">
      <w:start w:val="1"/>
      <w:numFmt w:val="bullet"/>
      <w:pStyle w:val="standard"/>
      <w:lvlText w:val="-"/>
      <w:lvlJc w:val="left"/>
      <w:pPr>
        <w:tabs>
          <w:tab w:val="num" w:pos="1191"/>
        </w:tabs>
        <w:ind w:left="1191" w:hanging="454"/>
      </w:pPr>
      <w:rPr>
        <w:rFonts w:hint="default"/>
      </w:rPr>
    </w:lvl>
    <w:lvl w:ilvl="1" w:tplc="8D22F28A" w:tentative="1">
      <w:start w:val="1"/>
      <w:numFmt w:val="bullet"/>
      <w:lvlText w:val="o"/>
      <w:lvlJc w:val="left"/>
      <w:pPr>
        <w:tabs>
          <w:tab w:val="num" w:pos="1440"/>
        </w:tabs>
        <w:ind w:left="1440" w:hanging="360"/>
      </w:pPr>
      <w:rPr>
        <w:rFonts w:ascii="Courier New" w:hAnsi="Courier New" w:hint="default"/>
      </w:rPr>
    </w:lvl>
    <w:lvl w:ilvl="2" w:tplc="17D6DB8E" w:tentative="1">
      <w:start w:val="1"/>
      <w:numFmt w:val="bullet"/>
      <w:lvlText w:val=""/>
      <w:lvlJc w:val="left"/>
      <w:pPr>
        <w:tabs>
          <w:tab w:val="num" w:pos="2160"/>
        </w:tabs>
        <w:ind w:left="2160" w:hanging="360"/>
      </w:pPr>
      <w:rPr>
        <w:rFonts w:ascii="Wingdings" w:hAnsi="Wingdings" w:hint="default"/>
      </w:rPr>
    </w:lvl>
    <w:lvl w:ilvl="3" w:tplc="7514F102" w:tentative="1">
      <w:start w:val="1"/>
      <w:numFmt w:val="bullet"/>
      <w:lvlText w:val=""/>
      <w:lvlJc w:val="left"/>
      <w:pPr>
        <w:tabs>
          <w:tab w:val="num" w:pos="2880"/>
        </w:tabs>
        <w:ind w:left="2880" w:hanging="360"/>
      </w:pPr>
      <w:rPr>
        <w:rFonts w:ascii="Symbol" w:hAnsi="Symbol" w:hint="default"/>
      </w:rPr>
    </w:lvl>
    <w:lvl w:ilvl="4" w:tplc="8FECF308" w:tentative="1">
      <w:start w:val="1"/>
      <w:numFmt w:val="bullet"/>
      <w:lvlText w:val="o"/>
      <w:lvlJc w:val="left"/>
      <w:pPr>
        <w:tabs>
          <w:tab w:val="num" w:pos="3600"/>
        </w:tabs>
        <w:ind w:left="3600" w:hanging="360"/>
      </w:pPr>
      <w:rPr>
        <w:rFonts w:ascii="Courier New" w:hAnsi="Courier New" w:hint="default"/>
      </w:rPr>
    </w:lvl>
    <w:lvl w:ilvl="5" w:tplc="1A4891F0" w:tentative="1">
      <w:start w:val="1"/>
      <w:numFmt w:val="bullet"/>
      <w:lvlText w:val=""/>
      <w:lvlJc w:val="left"/>
      <w:pPr>
        <w:tabs>
          <w:tab w:val="num" w:pos="4320"/>
        </w:tabs>
        <w:ind w:left="4320" w:hanging="360"/>
      </w:pPr>
      <w:rPr>
        <w:rFonts w:ascii="Wingdings" w:hAnsi="Wingdings" w:hint="default"/>
      </w:rPr>
    </w:lvl>
    <w:lvl w:ilvl="6" w:tplc="3EE6554C" w:tentative="1">
      <w:start w:val="1"/>
      <w:numFmt w:val="bullet"/>
      <w:lvlText w:val=""/>
      <w:lvlJc w:val="left"/>
      <w:pPr>
        <w:tabs>
          <w:tab w:val="num" w:pos="5040"/>
        </w:tabs>
        <w:ind w:left="5040" w:hanging="360"/>
      </w:pPr>
      <w:rPr>
        <w:rFonts w:ascii="Symbol" w:hAnsi="Symbol" w:hint="default"/>
      </w:rPr>
    </w:lvl>
    <w:lvl w:ilvl="7" w:tplc="D01EA92A" w:tentative="1">
      <w:start w:val="1"/>
      <w:numFmt w:val="bullet"/>
      <w:lvlText w:val="o"/>
      <w:lvlJc w:val="left"/>
      <w:pPr>
        <w:tabs>
          <w:tab w:val="num" w:pos="5760"/>
        </w:tabs>
        <w:ind w:left="5760" w:hanging="360"/>
      </w:pPr>
      <w:rPr>
        <w:rFonts w:ascii="Courier New" w:hAnsi="Courier New" w:hint="default"/>
      </w:rPr>
    </w:lvl>
    <w:lvl w:ilvl="8" w:tplc="3EDE57E2" w:tentative="1">
      <w:start w:val="1"/>
      <w:numFmt w:val="bullet"/>
      <w:lvlText w:val=""/>
      <w:lvlJc w:val="left"/>
      <w:pPr>
        <w:tabs>
          <w:tab w:val="num" w:pos="6480"/>
        </w:tabs>
        <w:ind w:left="6480" w:hanging="360"/>
      </w:pPr>
      <w:rPr>
        <w:rFonts w:ascii="Wingdings" w:hAnsi="Wingdings" w:hint="default"/>
      </w:rPr>
    </w:lvl>
  </w:abstractNum>
  <w:num w:numId="1" w16cid:durableId="1482505597">
    <w:abstractNumId w:val="6"/>
  </w:num>
  <w:num w:numId="2" w16cid:durableId="1060398113">
    <w:abstractNumId w:val="13"/>
  </w:num>
  <w:num w:numId="3" w16cid:durableId="904072153">
    <w:abstractNumId w:val="3"/>
  </w:num>
  <w:num w:numId="4" w16cid:durableId="1749158557">
    <w:abstractNumId w:val="7"/>
  </w:num>
  <w:num w:numId="5" w16cid:durableId="369763425">
    <w:abstractNumId w:val="0"/>
  </w:num>
  <w:num w:numId="6" w16cid:durableId="1621838086">
    <w:abstractNumId w:val="14"/>
  </w:num>
  <w:num w:numId="7" w16cid:durableId="1885868123">
    <w:abstractNumId w:val="4"/>
  </w:num>
  <w:num w:numId="8" w16cid:durableId="1591814653">
    <w:abstractNumId w:val="11"/>
  </w:num>
  <w:num w:numId="9" w16cid:durableId="722484683">
    <w:abstractNumId w:val="12"/>
  </w:num>
  <w:num w:numId="10" w16cid:durableId="1419516675">
    <w:abstractNumId w:val="2"/>
  </w:num>
  <w:num w:numId="11" w16cid:durableId="2043554818">
    <w:abstractNumId w:val="9"/>
  </w:num>
  <w:num w:numId="12" w16cid:durableId="578489608">
    <w:abstractNumId w:val="8"/>
  </w:num>
  <w:num w:numId="13" w16cid:durableId="1228154407">
    <w:abstractNumId w:val="5"/>
  </w:num>
  <w:num w:numId="14" w16cid:durableId="1372995476">
    <w:abstractNumId w:val="10"/>
  </w:num>
  <w:num w:numId="15" w16cid:durableId="1068847210">
    <w:abstractNumId w:val="1"/>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Antoinette van Tricht">
    <w15:presenceInfo w15:providerId="AD" w15:userId="S::Antoinette.vanTricht@etsi.org::b37e588d-21a2-4348-a8b0-66f0e08552f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hideSpellingErrors/>
  <w:hideGrammatical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s-E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317"/>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0580"/>
    <w:rsid w:val="00001526"/>
    <w:rsid w:val="00001731"/>
    <w:rsid w:val="00001BEB"/>
    <w:rsid w:val="00001D37"/>
    <w:rsid w:val="000023C0"/>
    <w:rsid w:val="000027E2"/>
    <w:rsid w:val="00002A09"/>
    <w:rsid w:val="00002E29"/>
    <w:rsid w:val="00003C12"/>
    <w:rsid w:val="00004090"/>
    <w:rsid w:val="0000413D"/>
    <w:rsid w:val="00005C38"/>
    <w:rsid w:val="000064DE"/>
    <w:rsid w:val="00006F01"/>
    <w:rsid w:val="000078E4"/>
    <w:rsid w:val="00010CC6"/>
    <w:rsid w:val="00010D32"/>
    <w:rsid w:val="00011285"/>
    <w:rsid w:val="000127F8"/>
    <w:rsid w:val="00013173"/>
    <w:rsid w:val="00014161"/>
    <w:rsid w:val="00016AA6"/>
    <w:rsid w:val="0001751F"/>
    <w:rsid w:val="00020149"/>
    <w:rsid w:val="000208EC"/>
    <w:rsid w:val="000213B7"/>
    <w:rsid w:val="00021F49"/>
    <w:rsid w:val="0002251C"/>
    <w:rsid w:val="00022FCE"/>
    <w:rsid w:val="00023A26"/>
    <w:rsid w:val="00023D85"/>
    <w:rsid w:val="00023DAD"/>
    <w:rsid w:val="00023E05"/>
    <w:rsid w:val="0002421C"/>
    <w:rsid w:val="00024630"/>
    <w:rsid w:val="00025510"/>
    <w:rsid w:val="0002586C"/>
    <w:rsid w:val="000259D9"/>
    <w:rsid w:val="0002604D"/>
    <w:rsid w:val="000264FE"/>
    <w:rsid w:val="0002663F"/>
    <w:rsid w:val="00026EF1"/>
    <w:rsid w:val="000276F5"/>
    <w:rsid w:val="00027D7A"/>
    <w:rsid w:val="00030009"/>
    <w:rsid w:val="00030D15"/>
    <w:rsid w:val="00031336"/>
    <w:rsid w:val="00031765"/>
    <w:rsid w:val="00031D8A"/>
    <w:rsid w:val="0003211C"/>
    <w:rsid w:val="00032736"/>
    <w:rsid w:val="00032966"/>
    <w:rsid w:val="00032BEA"/>
    <w:rsid w:val="00033E3E"/>
    <w:rsid w:val="000349AA"/>
    <w:rsid w:val="00034B24"/>
    <w:rsid w:val="00034C14"/>
    <w:rsid w:val="000357DC"/>
    <w:rsid w:val="00037194"/>
    <w:rsid w:val="0004066D"/>
    <w:rsid w:val="00040A0C"/>
    <w:rsid w:val="00040C72"/>
    <w:rsid w:val="00041774"/>
    <w:rsid w:val="000420C8"/>
    <w:rsid w:val="000424D3"/>
    <w:rsid w:val="0004392B"/>
    <w:rsid w:val="000448C1"/>
    <w:rsid w:val="000463F6"/>
    <w:rsid w:val="000466F1"/>
    <w:rsid w:val="00046ABC"/>
    <w:rsid w:val="00047F52"/>
    <w:rsid w:val="00047FBE"/>
    <w:rsid w:val="000507B5"/>
    <w:rsid w:val="00051445"/>
    <w:rsid w:val="000514D3"/>
    <w:rsid w:val="00051756"/>
    <w:rsid w:val="00051BC0"/>
    <w:rsid w:val="00051D37"/>
    <w:rsid w:val="000527B1"/>
    <w:rsid w:val="00052908"/>
    <w:rsid w:val="00053B76"/>
    <w:rsid w:val="00054489"/>
    <w:rsid w:val="000549B6"/>
    <w:rsid w:val="000552E4"/>
    <w:rsid w:val="00055B55"/>
    <w:rsid w:val="00056561"/>
    <w:rsid w:val="000570CD"/>
    <w:rsid w:val="00057D7A"/>
    <w:rsid w:val="00060D76"/>
    <w:rsid w:val="000618B2"/>
    <w:rsid w:val="00061D61"/>
    <w:rsid w:val="00062188"/>
    <w:rsid w:val="00062A08"/>
    <w:rsid w:val="00063136"/>
    <w:rsid w:val="00063B68"/>
    <w:rsid w:val="00064F0A"/>
    <w:rsid w:val="00065B30"/>
    <w:rsid w:val="000660F9"/>
    <w:rsid w:val="000662EE"/>
    <w:rsid w:val="00066526"/>
    <w:rsid w:val="000669DC"/>
    <w:rsid w:val="000709AA"/>
    <w:rsid w:val="00070F9D"/>
    <w:rsid w:val="0007271F"/>
    <w:rsid w:val="00073678"/>
    <w:rsid w:val="000743B9"/>
    <w:rsid w:val="00076A24"/>
    <w:rsid w:val="00076B72"/>
    <w:rsid w:val="000777BA"/>
    <w:rsid w:val="00077932"/>
    <w:rsid w:val="00080F85"/>
    <w:rsid w:val="00081304"/>
    <w:rsid w:val="00081619"/>
    <w:rsid w:val="0008172E"/>
    <w:rsid w:val="000818DA"/>
    <w:rsid w:val="00081C9D"/>
    <w:rsid w:val="00082C2D"/>
    <w:rsid w:val="00083632"/>
    <w:rsid w:val="00083DE5"/>
    <w:rsid w:val="00083E05"/>
    <w:rsid w:val="000842CE"/>
    <w:rsid w:val="00084625"/>
    <w:rsid w:val="0008473E"/>
    <w:rsid w:val="00086578"/>
    <w:rsid w:val="00086B88"/>
    <w:rsid w:val="00087090"/>
    <w:rsid w:val="0008738F"/>
    <w:rsid w:val="000875A2"/>
    <w:rsid w:val="000901E7"/>
    <w:rsid w:val="00090875"/>
    <w:rsid w:val="0009090A"/>
    <w:rsid w:val="0009146B"/>
    <w:rsid w:val="0009217D"/>
    <w:rsid w:val="00093379"/>
    <w:rsid w:val="00093D80"/>
    <w:rsid w:val="000945CC"/>
    <w:rsid w:val="00095653"/>
    <w:rsid w:val="000966AE"/>
    <w:rsid w:val="0009693E"/>
    <w:rsid w:val="000972C9"/>
    <w:rsid w:val="000A0B99"/>
    <w:rsid w:val="000A173E"/>
    <w:rsid w:val="000A1873"/>
    <w:rsid w:val="000A273A"/>
    <w:rsid w:val="000A348C"/>
    <w:rsid w:val="000A361F"/>
    <w:rsid w:val="000A3B44"/>
    <w:rsid w:val="000A4029"/>
    <w:rsid w:val="000A4758"/>
    <w:rsid w:val="000A47BC"/>
    <w:rsid w:val="000A4BFF"/>
    <w:rsid w:val="000A5347"/>
    <w:rsid w:val="000A59EC"/>
    <w:rsid w:val="000A63CC"/>
    <w:rsid w:val="000A64C8"/>
    <w:rsid w:val="000A6546"/>
    <w:rsid w:val="000A6C7F"/>
    <w:rsid w:val="000A6E15"/>
    <w:rsid w:val="000A6FB3"/>
    <w:rsid w:val="000A7770"/>
    <w:rsid w:val="000A7FAB"/>
    <w:rsid w:val="000B07F8"/>
    <w:rsid w:val="000B0867"/>
    <w:rsid w:val="000B0B40"/>
    <w:rsid w:val="000B12FF"/>
    <w:rsid w:val="000B1418"/>
    <w:rsid w:val="000B1B16"/>
    <w:rsid w:val="000B1C37"/>
    <w:rsid w:val="000B2170"/>
    <w:rsid w:val="000B29A3"/>
    <w:rsid w:val="000B2B80"/>
    <w:rsid w:val="000B2DD5"/>
    <w:rsid w:val="000B374C"/>
    <w:rsid w:val="000B3B5C"/>
    <w:rsid w:val="000B3CC4"/>
    <w:rsid w:val="000B3CD2"/>
    <w:rsid w:val="000B40AC"/>
    <w:rsid w:val="000B49FD"/>
    <w:rsid w:val="000B51C1"/>
    <w:rsid w:val="000B59F6"/>
    <w:rsid w:val="000B59FF"/>
    <w:rsid w:val="000B630D"/>
    <w:rsid w:val="000B6EED"/>
    <w:rsid w:val="000B767F"/>
    <w:rsid w:val="000B76BB"/>
    <w:rsid w:val="000B7B53"/>
    <w:rsid w:val="000B7D18"/>
    <w:rsid w:val="000B7D7C"/>
    <w:rsid w:val="000B7EA5"/>
    <w:rsid w:val="000C02C6"/>
    <w:rsid w:val="000C0B39"/>
    <w:rsid w:val="000C19B3"/>
    <w:rsid w:val="000C1BD3"/>
    <w:rsid w:val="000C1DE2"/>
    <w:rsid w:val="000C3989"/>
    <w:rsid w:val="000C3EE7"/>
    <w:rsid w:val="000C43BA"/>
    <w:rsid w:val="000C43E5"/>
    <w:rsid w:val="000C47F6"/>
    <w:rsid w:val="000C5959"/>
    <w:rsid w:val="000C606F"/>
    <w:rsid w:val="000C6C54"/>
    <w:rsid w:val="000C7094"/>
    <w:rsid w:val="000C71F0"/>
    <w:rsid w:val="000D0369"/>
    <w:rsid w:val="000D0504"/>
    <w:rsid w:val="000D0650"/>
    <w:rsid w:val="000D0F3B"/>
    <w:rsid w:val="000D123F"/>
    <w:rsid w:val="000D1252"/>
    <w:rsid w:val="000D2E77"/>
    <w:rsid w:val="000D3762"/>
    <w:rsid w:val="000D3792"/>
    <w:rsid w:val="000D4B59"/>
    <w:rsid w:val="000D617B"/>
    <w:rsid w:val="000D6851"/>
    <w:rsid w:val="000D6A71"/>
    <w:rsid w:val="000D6D62"/>
    <w:rsid w:val="000D7694"/>
    <w:rsid w:val="000D7808"/>
    <w:rsid w:val="000E007D"/>
    <w:rsid w:val="000E0330"/>
    <w:rsid w:val="000E32DA"/>
    <w:rsid w:val="000E37AC"/>
    <w:rsid w:val="000E3E69"/>
    <w:rsid w:val="000E494D"/>
    <w:rsid w:val="000E4B33"/>
    <w:rsid w:val="000E4F87"/>
    <w:rsid w:val="000E515F"/>
    <w:rsid w:val="000E65B6"/>
    <w:rsid w:val="000E6689"/>
    <w:rsid w:val="000E679E"/>
    <w:rsid w:val="000E6CCE"/>
    <w:rsid w:val="000E7022"/>
    <w:rsid w:val="000E7D0B"/>
    <w:rsid w:val="000F0A27"/>
    <w:rsid w:val="000F0CAF"/>
    <w:rsid w:val="000F0DC9"/>
    <w:rsid w:val="000F2174"/>
    <w:rsid w:val="000F4B84"/>
    <w:rsid w:val="000F5113"/>
    <w:rsid w:val="000F5352"/>
    <w:rsid w:val="000F5680"/>
    <w:rsid w:val="000F5A6C"/>
    <w:rsid w:val="000F5C4A"/>
    <w:rsid w:val="000F79ED"/>
    <w:rsid w:val="000F7D52"/>
    <w:rsid w:val="00100412"/>
    <w:rsid w:val="001018CC"/>
    <w:rsid w:val="00101F8F"/>
    <w:rsid w:val="001027A4"/>
    <w:rsid w:val="001031F3"/>
    <w:rsid w:val="00103B4C"/>
    <w:rsid w:val="001040B1"/>
    <w:rsid w:val="00104B70"/>
    <w:rsid w:val="00104BB7"/>
    <w:rsid w:val="00106180"/>
    <w:rsid w:val="00106841"/>
    <w:rsid w:val="00106D10"/>
    <w:rsid w:val="00107753"/>
    <w:rsid w:val="0011009C"/>
    <w:rsid w:val="00110489"/>
    <w:rsid w:val="0011172B"/>
    <w:rsid w:val="00111A93"/>
    <w:rsid w:val="00112680"/>
    <w:rsid w:val="00113B20"/>
    <w:rsid w:val="00113D5C"/>
    <w:rsid w:val="00114915"/>
    <w:rsid w:val="00115372"/>
    <w:rsid w:val="0011677A"/>
    <w:rsid w:val="001168DE"/>
    <w:rsid w:val="00116F53"/>
    <w:rsid w:val="00117078"/>
    <w:rsid w:val="00117447"/>
    <w:rsid w:val="00117FB4"/>
    <w:rsid w:val="001212A4"/>
    <w:rsid w:val="00122E68"/>
    <w:rsid w:val="00123B45"/>
    <w:rsid w:val="00123ECE"/>
    <w:rsid w:val="00124135"/>
    <w:rsid w:val="001266F4"/>
    <w:rsid w:val="00126C05"/>
    <w:rsid w:val="00126FFE"/>
    <w:rsid w:val="00127B93"/>
    <w:rsid w:val="00131063"/>
    <w:rsid w:val="001310AF"/>
    <w:rsid w:val="00131239"/>
    <w:rsid w:val="001318A9"/>
    <w:rsid w:val="001326EC"/>
    <w:rsid w:val="0013297D"/>
    <w:rsid w:val="00134831"/>
    <w:rsid w:val="001353F1"/>
    <w:rsid w:val="00136221"/>
    <w:rsid w:val="00136267"/>
    <w:rsid w:val="001369D9"/>
    <w:rsid w:val="00136C3F"/>
    <w:rsid w:val="00136F3F"/>
    <w:rsid w:val="0013797F"/>
    <w:rsid w:val="001379B4"/>
    <w:rsid w:val="0014005D"/>
    <w:rsid w:val="0014057F"/>
    <w:rsid w:val="00140B05"/>
    <w:rsid w:val="00140FC8"/>
    <w:rsid w:val="00141ACD"/>
    <w:rsid w:val="00141AF7"/>
    <w:rsid w:val="00142596"/>
    <w:rsid w:val="00142D94"/>
    <w:rsid w:val="001434F0"/>
    <w:rsid w:val="00143A90"/>
    <w:rsid w:val="001444BE"/>
    <w:rsid w:val="00144B21"/>
    <w:rsid w:val="00145170"/>
    <w:rsid w:val="00145B02"/>
    <w:rsid w:val="00146699"/>
    <w:rsid w:val="00146808"/>
    <w:rsid w:val="001474FE"/>
    <w:rsid w:val="00147A93"/>
    <w:rsid w:val="00147E50"/>
    <w:rsid w:val="0015009C"/>
    <w:rsid w:val="0015056D"/>
    <w:rsid w:val="0015104D"/>
    <w:rsid w:val="001517B4"/>
    <w:rsid w:val="00152316"/>
    <w:rsid w:val="00152A23"/>
    <w:rsid w:val="00152A91"/>
    <w:rsid w:val="00152E00"/>
    <w:rsid w:val="00153F02"/>
    <w:rsid w:val="00154241"/>
    <w:rsid w:val="001543A6"/>
    <w:rsid w:val="00154B73"/>
    <w:rsid w:val="00154D90"/>
    <w:rsid w:val="00154FA7"/>
    <w:rsid w:val="00155719"/>
    <w:rsid w:val="00155ACC"/>
    <w:rsid w:val="00155BDE"/>
    <w:rsid w:val="00156EE2"/>
    <w:rsid w:val="00157C20"/>
    <w:rsid w:val="0016094C"/>
    <w:rsid w:val="00160A5D"/>
    <w:rsid w:val="00160BEA"/>
    <w:rsid w:val="00161C7B"/>
    <w:rsid w:val="001621EB"/>
    <w:rsid w:val="001623F0"/>
    <w:rsid w:val="00162A8F"/>
    <w:rsid w:val="00162D4E"/>
    <w:rsid w:val="0016377B"/>
    <w:rsid w:val="00163C2A"/>
    <w:rsid w:val="00163D9B"/>
    <w:rsid w:val="00163E85"/>
    <w:rsid w:val="001642A8"/>
    <w:rsid w:val="0016433D"/>
    <w:rsid w:val="001648D5"/>
    <w:rsid w:val="00164B5D"/>
    <w:rsid w:val="00166916"/>
    <w:rsid w:val="00166E6D"/>
    <w:rsid w:val="0016792D"/>
    <w:rsid w:val="001719DB"/>
    <w:rsid w:val="0017205B"/>
    <w:rsid w:val="00172901"/>
    <w:rsid w:val="00172BDE"/>
    <w:rsid w:val="00172E48"/>
    <w:rsid w:val="00173865"/>
    <w:rsid w:val="001738CC"/>
    <w:rsid w:val="00173E50"/>
    <w:rsid w:val="001741B5"/>
    <w:rsid w:val="001749E7"/>
    <w:rsid w:val="00174F3E"/>
    <w:rsid w:val="00175A37"/>
    <w:rsid w:val="00175A43"/>
    <w:rsid w:val="0017605D"/>
    <w:rsid w:val="00176316"/>
    <w:rsid w:val="00177DD1"/>
    <w:rsid w:val="001807E1"/>
    <w:rsid w:val="00180BEF"/>
    <w:rsid w:val="0018103B"/>
    <w:rsid w:val="001810A4"/>
    <w:rsid w:val="0018285E"/>
    <w:rsid w:val="00182D4D"/>
    <w:rsid w:val="00182D75"/>
    <w:rsid w:val="00182DDA"/>
    <w:rsid w:val="00182F4A"/>
    <w:rsid w:val="00184074"/>
    <w:rsid w:val="00184491"/>
    <w:rsid w:val="0018458B"/>
    <w:rsid w:val="001845A7"/>
    <w:rsid w:val="001855E0"/>
    <w:rsid w:val="001862D6"/>
    <w:rsid w:val="00186425"/>
    <w:rsid w:val="001865D0"/>
    <w:rsid w:val="00187AB0"/>
    <w:rsid w:val="0019047F"/>
    <w:rsid w:val="00190EF2"/>
    <w:rsid w:val="00191CD0"/>
    <w:rsid w:val="00191F03"/>
    <w:rsid w:val="00191FAD"/>
    <w:rsid w:val="00192789"/>
    <w:rsid w:val="00192BEF"/>
    <w:rsid w:val="001932DF"/>
    <w:rsid w:val="0019348E"/>
    <w:rsid w:val="001947FF"/>
    <w:rsid w:val="00194A1C"/>
    <w:rsid w:val="00194D7B"/>
    <w:rsid w:val="00194EB8"/>
    <w:rsid w:val="00195F77"/>
    <w:rsid w:val="0019605A"/>
    <w:rsid w:val="00196AAF"/>
    <w:rsid w:val="00196CE5"/>
    <w:rsid w:val="001978BA"/>
    <w:rsid w:val="00197DD2"/>
    <w:rsid w:val="001A138F"/>
    <w:rsid w:val="001A1464"/>
    <w:rsid w:val="001A22AE"/>
    <w:rsid w:val="001A22F0"/>
    <w:rsid w:val="001A2A74"/>
    <w:rsid w:val="001A3945"/>
    <w:rsid w:val="001A4535"/>
    <w:rsid w:val="001A4642"/>
    <w:rsid w:val="001A468A"/>
    <w:rsid w:val="001A46D3"/>
    <w:rsid w:val="001A4F81"/>
    <w:rsid w:val="001A5C1F"/>
    <w:rsid w:val="001A71E0"/>
    <w:rsid w:val="001A730E"/>
    <w:rsid w:val="001A7986"/>
    <w:rsid w:val="001B01DA"/>
    <w:rsid w:val="001B0467"/>
    <w:rsid w:val="001B0797"/>
    <w:rsid w:val="001B0FD8"/>
    <w:rsid w:val="001B0FDB"/>
    <w:rsid w:val="001B10B3"/>
    <w:rsid w:val="001B17E5"/>
    <w:rsid w:val="001B1A6D"/>
    <w:rsid w:val="001B1C70"/>
    <w:rsid w:val="001B25CC"/>
    <w:rsid w:val="001B2710"/>
    <w:rsid w:val="001B2D8B"/>
    <w:rsid w:val="001B2EB7"/>
    <w:rsid w:val="001B3450"/>
    <w:rsid w:val="001B398E"/>
    <w:rsid w:val="001B4FC3"/>
    <w:rsid w:val="001B59B2"/>
    <w:rsid w:val="001B6210"/>
    <w:rsid w:val="001B7435"/>
    <w:rsid w:val="001C06E6"/>
    <w:rsid w:val="001C0FDA"/>
    <w:rsid w:val="001C1366"/>
    <w:rsid w:val="001C1997"/>
    <w:rsid w:val="001C2516"/>
    <w:rsid w:val="001C30A3"/>
    <w:rsid w:val="001C3645"/>
    <w:rsid w:val="001C373E"/>
    <w:rsid w:val="001C41F1"/>
    <w:rsid w:val="001C47F8"/>
    <w:rsid w:val="001C48A9"/>
    <w:rsid w:val="001C4CBF"/>
    <w:rsid w:val="001C4DC7"/>
    <w:rsid w:val="001C4E48"/>
    <w:rsid w:val="001C523B"/>
    <w:rsid w:val="001C5473"/>
    <w:rsid w:val="001C68B4"/>
    <w:rsid w:val="001C7155"/>
    <w:rsid w:val="001D100C"/>
    <w:rsid w:val="001D1792"/>
    <w:rsid w:val="001D3547"/>
    <w:rsid w:val="001D35C1"/>
    <w:rsid w:val="001D3AD6"/>
    <w:rsid w:val="001D46A3"/>
    <w:rsid w:val="001D47AE"/>
    <w:rsid w:val="001D47D1"/>
    <w:rsid w:val="001D502D"/>
    <w:rsid w:val="001D508A"/>
    <w:rsid w:val="001D560B"/>
    <w:rsid w:val="001D5D78"/>
    <w:rsid w:val="001D6C0F"/>
    <w:rsid w:val="001D6D6A"/>
    <w:rsid w:val="001D6E24"/>
    <w:rsid w:val="001D75EE"/>
    <w:rsid w:val="001D7649"/>
    <w:rsid w:val="001D77EA"/>
    <w:rsid w:val="001D781A"/>
    <w:rsid w:val="001E18AB"/>
    <w:rsid w:val="001E2264"/>
    <w:rsid w:val="001E3A82"/>
    <w:rsid w:val="001E3E48"/>
    <w:rsid w:val="001E4768"/>
    <w:rsid w:val="001E4D6A"/>
    <w:rsid w:val="001E5909"/>
    <w:rsid w:val="001E5A9A"/>
    <w:rsid w:val="001E5CF5"/>
    <w:rsid w:val="001E5F9C"/>
    <w:rsid w:val="001E645C"/>
    <w:rsid w:val="001E675B"/>
    <w:rsid w:val="001E6E8B"/>
    <w:rsid w:val="001E7323"/>
    <w:rsid w:val="001E7547"/>
    <w:rsid w:val="001F0ABF"/>
    <w:rsid w:val="001F0BEB"/>
    <w:rsid w:val="001F3C03"/>
    <w:rsid w:val="001F4686"/>
    <w:rsid w:val="001F5553"/>
    <w:rsid w:val="001F6053"/>
    <w:rsid w:val="001F62BD"/>
    <w:rsid w:val="001F67B5"/>
    <w:rsid w:val="001F7CD4"/>
    <w:rsid w:val="002004B8"/>
    <w:rsid w:val="0020133B"/>
    <w:rsid w:val="0020169A"/>
    <w:rsid w:val="00202A8F"/>
    <w:rsid w:val="00202DF3"/>
    <w:rsid w:val="00202F18"/>
    <w:rsid w:val="0020305F"/>
    <w:rsid w:val="00203551"/>
    <w:rsid w:val="002038DF"/>
    <w:rsid w:val="00203E66"/>
    <w:rsid w:val="002046C6"/>
    <w:rsid w:val="00205658"/>
    <w:rsid w:val="00205D21"/>
    <w:rsid w:val="00205F74"/>
    <w:rsid w:val="0020611C"/>
    <w:rsid w:val="0020632D"/>
    <w:rsid w:val="00206756"/>
    <w:rsid w:val="00210EC8"/>
    <w:rsid w:val="00211C35"/>
    <w:rsid w:val="002128ED"/>
    <w:rsid w:val="00213DC2"/>
    <w:rsid w:val="002143F4"/>
    <w:rsid w:val="00214639"/>
    <w:rsid w:val="00214FBC"/>
    <w:rsid w:val="00215EF9"/>
    <w:rsid w:val="00217002"/>
    <w:rsid w:val="00217AB2"/>
    <w:rsid w:val="002208A5"/>
    <w:rsid w:val="00220E0D"/>
    <w:rsid w:val="002210A8"/>
    <w:rsid w:val="002227F5"/>
    <w:rsid w:val="00223B8B"/>
    <w:rsid w:val="00223F1F"/>
    <w:rsid w:val="00224C7B"/>
    <w:rsid w:val="00225290"/>
    <w:rsid w:val="002252FD"/>
    <w:rsid w:val="002256AB"/>
    <w:rsid w:val="00225735"/>
    <w:rsid w:val="00226869"/>
    <w:rsid w:val="0022691C"/>
    <w:rsid w:val="00226E54"/>
    <w:rsid w:val="00230409"/>
    <w:rsid w:val="00230993"/>
    <w:rsid w:val="002317CE"/>
    <w:rsid w:val="0023186F"/>
    <w:rsid w:val="00231CB1"/>
    <w:rsid w:val="0023217B"/>
    <w:rsid w:val="002321BA"/>
    <w:rsid w:val="002331FC"/>
    <w:rsid w:val="002333CE"/>
    <w:rsid w:val="00233654"/>
    <w:rsid w:val="002339F8"/>
    <w:rsid w:val="00233AE8"/>
    <w:rsid w:val="00234585"/>
    <w:rsid w:val="002359C8"/>
    <w:rsid w:val="0023633F"/>
    <w:rsid w:val="00236F1C"/>
    <w:rsid w:val="002374BB"/>
    <w:rsid w:val="00237E90"/>
    <w:rsid w:val="00240377"/>
    <w:rsid w:val="00240572"/>
    <w:rsid w:val="00240934"/>
    <w:rsid w:val="00241442"/>
    <w:rsid w:val="00242915"/>
    <w:rsid w:val="00242A1C"/>
    <w:rsid w:val="002444E6"/>
    <w:rsid w:val="0024458F"/>
    <w:rsid w:val="00244F0D"/>
    <w:rsid w:val="00246397"/>
    <w:rsid w:val="002463CF"/>
    <w:rsid w:val="002469B6"/>
    <w:rsid w:val="0024738E"/>
    <w:rsid w:val="00251514"/>
    <w:rsid w:val="0025204B"/>
    <w:rsid w:val="00253248"/>
    <w:rsid w:val="00254141"/>
    <w:rsid w:val="00254B15"/>
    <w:rsid w:val="002559C6"/>
    <w:rsid w:val="0025601E"/>
    <w:rsid w:val="002570E4"/>
    <w:rsid w:val="00257469"/>
    <w:rsid w:val="00257918"/>
    <w:rsid w:val="002608FF"/>
    <w:rsid w:val="0026090D"/>
    <w:rsid w:val="002613FE"/>
    <w:rsid w:val="0026307E"/>
    <w:rsid w:val="0026332B"/>
    <w:rsid w:val="00263945"/>
    <w:rsid w:val="00263C18"/>
    <w:rsid w:val="00264F68"/>
    <w:rsid w:val="0026629D"/>
    <w:rsid w:val="002663A9"/>
    <w:rsid w:val="002667F5"/>
    <w:rsid w:val="002679E3"/>
    <w:rsid w:val="0027008A"/>
    <w:rsid w:val="00270792"/>
    <w:rsid w:val="00271608"/>
    <w:rsid w:val="00271C58"/>
    <w:rsid w:val="002740A0"/>
    <w:rsid w:val="002746ED"/>
    <w:rsid w:val="0027743E"/>
    <w:rsid w:val="00277B3F"/>
    <w:rsid w:val="00277C0E"/>
    <w:rsid w:val="0028116E"/>
    <w:rsid w:val="00281DBB"/>
    <w:rsid w:val="0028202A"/>
    <w:rsid w:val="002821DF"/>
    <w:rsid w:val="0028247D"/>
    <w:rsid w:val="00282B2D"/>
    <w:rsid w:val="00282EAB"/>
    <w:rsid w:val="00283412"/>
    <w:rsid w:val="0028367A"/>
    <w:rsid w:val="00283A5A"/>
    <w:rsid w:val="0028409C"/>
    <w:rsid w:val="002841FB"/>
    <w:rsid w:val="002846CF"/>
    <w:rsid w:val="00285E9E"/>
    <w:rsid w:val="00285EA8"/>
    <w:rsid w:val="0028667B"/>
    <w:rsid w:val="00286769"/>
    <w:rsid w:val="002900C3"/>
    <w:rsid w:val="00290288"/>
    <w:rsid w:val="00290470"/>
    <w:rsid w:val="00290A8B"/>
    <w:rsid w:val="00290EB5"/>
    <w:rsid w:val="00291589"/>
    <w:rsid w:val="00291D8A"/>
    <w:rsid w:val="00291FFC"/>
    <w:rsid w:val="00292B5F"/>
    <w:rsid w:val="0029314D"/>
    <w:rsid w:val="00294F06"/>
    <w:rsid w:val="0029785B"/>
    <w:rsid w:val="002A01D9"/>
    <w:rsid w:val="002A0354"/>
    <w:rsid w:val="002A0497"/>
    <w:rsid w:val="002A081C"/>
    <w:rsid w:val="002A12CA"/>
    <w:rsid w:val="002A1DC4"/>
    <w:rsid w:val="002A22FD"/>
    <w:rsid w:val="002A29C3"/>
    <w:rsid w:val="002A2A5F"/>
    <w:rsid w:val="002A342E"/>
    <w:rsid w:val="002A4CDE"/>
    <w:rsid w:val="002A53A5"/>
    <w:rsid w:val="002A5510"/>
    <w:rsid w:val="002A5741"/>
    <w:rsid w:val="002A5B00"/>
    <w:rsid w:val="002A67B7"/>
    <w:rsid w:val="002B0F84"/>
    <w:rsid w:val="002B1707"/>
    <w:rsid w:val="002B345B"/>
    <w:rsid w:val="002B4A1F"/>
    <w:rsid w:val="002B570A"/>
    <w:rsid w:val="002B6170"/>
    <w:rsid w:val="002B6532"/>
    <w:rsid w:val="002B673C"/>
    <w:rsid w:val="002B68A1"/>
    <w:rsid w:val="002B72F3"/>
    <w:rsid w:val="002C00D8"/>
    <w:rsid w:val="002C1332"/>
    <w:rsid w:val="002C1864"/>
    <w:rsid w:val="002C241F"/>
    <w:rsid w:val="002C2D87"/>
    <w:rsid w:val="002C3DA5"/>
    <w:rsid w:val="002C400B"/>
    <w:rsid w:val="002C48AC"/>
    <w:rsid w:val="002C48E6"/>
    <w:rsid w:val="002C4B93"/>
    <w:rsid w:val="002C4F19"/>
    <w:rsid w:val="002D000D"/>
    <w:rsid w:val="002D0A07"/>
    <w:rsid w:val="002D11B0"/>
    <w:rsid w:val="002D1B8E"/>
    <w:rsid w:val="002D1EF4"/>
    <w:rsid w:val="002D2089"/>
    <w:rsid w:val="002D458B"/>
    <w:rsid w:val="002D4DEF"/>
    <w:rsid w:val="002D51C6"/>
    <w:rsid w:val="002D5297"/>
    <w:rsid w:val="002D53EF"/>
    <w:rsid w:val="002D67FF"/>
    <w:rsid w:val="002D7AA0"/>
    <w:rsid w:val="002D7AE9"/>
    <w:rsid w:val="002D7D86"/>
    <w:rsid w:val="002E02D2"/>
    <w:rsid w:val="002E0DB2"/>
    <w:rsid w:val="002E14E1"/>
    <w:rsid w:val="002E1A24"/>
    <w:rsid w:val="002E1B34"/>
    <w:rsid w:val="002E1DBB"/>
    <w:rsid w:val="002E24B1"/>
    <w:rsid w:val="002E45DA"/>
    <w:rsid w:val="002E4830"/>
    <w:rsid w:val="002E4A2E"/>
    <w:rsid w:val="002E4D94"/>
    <w:rsid w:val="002E508A"/>
    <w:rsid w:val="002E5269"/>
    <w:rsid w:val="002E6308"/>
    <w:rsid w:val="002E6783"/>
    <w:rsid w:val="002E6A34"/>
    <w:rsid w:val="002E70CF"/>
    <w:rsid w:val="002E78FE"/>
    <w:rsid w:val="002F0242"/>
    <w:rsid w:val="002F0868"/>
    <w:rsid w:val="002F32C7"/>
    <w:rsid w:val="002F41D1"/>
    <w:rsid w:val="002F4760"/>
    <w:rsid w:val="002F4A3F"/>
    <w:rsid w:val="002F6024"/>
    <w:rsid w:val="002F608D"/>
    <w:rsid w:val="002F6797"/>
    <w:rsid w:val="002F75AE"/>
    <w:rsid w:val="002F7D5D"/>
    <w:rsid w:val="002F7E1D"/>
    <w:rsid w:val="003014ED"/>
    <w:rsid w:val="00301D63"/>
    <w:rsid w:val="0030268B"/>
    <w:rsid w:val="00302B3C"/>
    <w:rsid w:val="00303320"/>
    <w:rsid w:val="0030350D"/>
    <w:rsid w:val="003039DD"/>
    <w:rsid w:val="00305ECF"/>
    <w:rsid w:val="003071FB"/>
    <w:rsid w:val="00307565"/>
    <w:rsid w:val="003109FD"/>
    <w:rsid w:val="00310E6C"/>
    <w:rsid w:val="003113EE"/>
    <w:rsid w:val="0031151F"/>
    <w:rsid w:val="003119D3"/>
    <w:rsid w:val="00311F89"/>
    <w:rsid w:val="003127A0"/>
    <w:rsid w:val="00312E1A"/>
    <w:rsid w:val="00314429"/>
    <w:rsid w:val="00315453"/>
    <w:rsid w:val="00315FE3"/>
    <w:rsid w:val="003173C8"/>
    <w:rsid w:val="003178CD"/>
    <w:rsid w:val="003212D3"/>
    <w:rsid w:val="00321AE2"/>
    <w:rsid w:val="00321B63"/>
    <w:rsid w:val="003221F4"/>
    <w:rsid w:val="003223FA"/>
    <w:rsid w:val="00322832"/>
    <w:rsid w:val="00323B35"/>
    <w:rsid w:val="00323EA5"/>
    <w:rsid w:val="00323F2A"/>
    <w:rsid w:val="0032448A"/>
    <w:rsid w:val="0032477D"/>
    <w:rsid w:val="0032543D"/>
    <w:rsid w:val="003259CF"/>
    <w:rsid w:val="00326110"/>
    <w:rsid w:val="003261A8"/>
    <w:rsid w:val="00327265"/>
    <w:rsid w:val="00330EE1"/>
    <w:rsid w:val="003314F4"/>
    <w:rsid w:val="00331BCA"/>
    <w:rsid w:val="00332458"/>
    <w:rsid w:val="0033267A"/>
    <w:rsid w:val="0033287C"/>
    <w:rsid w:val="00332F48"/>
    <w:rsid w:val="0033428C"/>
    <w:rsid w:val="00334C6A"/>
    <w:rsid w:val="003357A8"/>
    <w:rsid w:val="00335A9B"/>
    <w:rsid w:val="0033642D"/>
    <w:rsid w:val="0033650F"/>
    <w:rsid w:val="003409BE"/>
    <w:rsid w:val="003417EB"/>
    <w:rsid w:val="00341C07"/>
    <w:rsid w:val="003420D1"/>
    <w:rsid w:val="003421E5"/>
    <w:rsid w:val="00343032"/>
    <w:rsid w:val="003436A4"/>
    <w:rsid w:val="00343EF4"/>
    <w:rsid w:val="0034496E"/>
    <w:rsid w:val="0034512B"/>
    <w:rsid w:val="0034546C"/>
    <w:rsid w:val="0034561E"/>
    <w:rsid w:val="003456FE"/>
    <w:rsid w:val="003458CF"/>
    <w:rsid w:val="00345916"/>
    <w:rsid w:val="00346259"/>
    <w:rsid w:val="00346A5C"/>
    <w:rsid w:val="00346BC0"/>
    <w:rsid w:val="003506D2"/>
    <w:rsid w:val="00350DFD"/>
    <w:rsid w:val="00350F0C"/>
    <w:rsid w:val="00351263"/>
    <w:rsid w:val="0035139A"/>
    <w:rsid w:val="00353202"/>
    <w:rsid w:val="0035394A"/>
    <w:rsid w:val="003540D3"/>
    <w:rsid w:val="003556D9"/>
    <w:rsid w:val="00355813"/>
    <w:rsid w:val="00356A84"/>
    <w:rsid w:val="0035717F"/>
    <w:rsid w:val="003574D8"/>
    <w:rsid w:val="0035762C"/>
    <w:rsid w:val="00360E0C"/>
    <w:rsid w:val="00361E31"/>
    <w:rsid w:val="00361EB5"/>
    <w:rsid w:val="00361FB2"/>
    <w:rsid w:val="00362728"/>
    <w:rsid w:val="00363652"/>
    <w:rsid w:val="00363807"/>
    <w:rsid w:val="00363D01"/>
    <w:rsid w:val="00364036"/>
    <w:rsid w:val="00364205"/>
    <w:rsid w:val="003644D4"/>
    <w:rsid w:val="00364BC0"/>
    <w:rsid w:val="00364D19"/>
    <w:rsid w:val="00364FF3"/>
    <w:rsid w:val="00365063"/>
    <w:rsid w:val="003651B1"/>
    <w:rsid w:val="00365B2C"/>
    <w:rsid w:val="00365CE3"/>
    <w:rsid w:val="00367861"/>
    <w:rsid w:val="00367965"/>
    <w:rsid w:val="00370236"/>
    <w:rsid w:val="00372B44"/>
    <w:rsid w:val="00373006"/>
    <w:rsid w:val="0037386F"/>
    <w:rsid w:val="003741B6"/>
    <w:rsid w:val="00374209"/>
    <w:rsid w:val="00374963"/>
    <w:rsid w:val="00377149"/>
    <w:rsid w:val="003774C2"/>
    <w:rsid w:val="0037776D"/>
    <w:rsid w:val="00380CE2"/>
    <w:rsid w:val="0038142A"/>
    <w:rsid w:val="00381C54"/>
    <w:rsid w:val="00382B6D"/>
    <w:rsid w:val="00383294"/>
    <w:rsid w:val="00383437"/>
    <w:rsid w:val="00383736"/>
    <w:rsid w:val="00384037"/>
    <w:rsid w:val="00384147"/>
    <w:rsid w:val="0038568B"/>
    <w:rsid w:val="00385A78"/>
    <w:rsid w:val="00385ED7"/>
    <w:rsid w:val="0038605A"/>
    <w:rsid w:val="00386099"/>
    <w:rsid w:val="003860BF"/>
    <w:rsid w:val="003870AB"/>
    <w:rsid w:val="003900A0"/>
    <w:rsid w:val="00391058"/>
    <w:rsid w:val="00391097"/>
    <w:rsid w:val="0039180D"/>
    <w:rsid w:val="003923F0"/>
    <w:rsid w:val="00393C4E"/>
    <w:rsid w:val="00394BA8"/>
    <w:rsid w:val="00394C82"/>
    <w:rsid w:val="00394E6B"/>
    <w:rsid w:val="00395D62"/>
    <w:rsid w:val="00395D64"/>
    <w:rsid w:val="00395DE9"/>
    <w:rsid w:val="00396107"/>
    <w:rsid w:val="003978DD"/>
    <w:rsid w:val="00397935"/>
    <w:rsid w:val="00397F7E"/>
    <w:rsid w:val="003A0791"/>
    <w:rsid w:val="003A12AC"/>
    <w:rsid w:val="003A2C20"/>
    <w:rsid w:val="003A31EB"/>
    <w:rsid w:val="003A3C08"/>
    <w:rsid w:val="003A3D50"/>
    <w:rsid w:val="003A47D4"/>
    <w:rsid w:val="003A4FAC"/>
    <w:rsid w:val="003A512A"/>
    <w:rsid w:val="003A5370"/>
    <w:rsid w:val="003A5601"/>
    <w:rsid w:val="003A5A31"/>
    <w:rsid w:val="003A5B8E"/>
    <w:rsid w:val="003A5E05"/>
    <w:rsid w:val="003A5F2C"/>
    <w:rsid w:val="003A5FC5"/>
    <w:rsid w:val="003A63E8"/>
    <w:rsid w:val="003B0285"/>
    <w:rsid w:val="003B144B"/>
    <w:rsid w:val="003B17F9"/>
    <w:rsid w:val="003B1B72"/>
    <w:rsid w:val="003B2185"/>
    <w:rsid w:val="003B23AA"/>
    <w:rsid w:val="003B2D12"/>
    <w:rsid w:val="003B3C21"/>
    <w:rsid w:val="003B3D8C"/>
    <w:rsid w:val="003B6E08"/>
    <w:rsid w:val="003B76FF"/>
    <w:rsid w:val="003B7B4C"/>
    <w:rsid w:val="003C0307"/>
    <w:rsid w:val="003C1ABB"/>
    <w:rsid w:val="003C1E2C"/>
    <w:rsid w:val="003C2983"/>
    <w:rsid w:val="003C4661"/>
    <w:rsid w:val="003C4A6A"/>
    <w:rsid w:val="003C4AC9"/>
    <w:rsid w:val="003C6003"/>
    <w:rsid w:val="003C69B8"/>
    <w:rsid w:val="003C7252"/>
    <w:rsid w:val="003C75F7"/>
    <w:rsid w:val="003C7EEC"/>
    <w:rsid w:val="003D0197"/>
    <w:rsid w:val="003D07B3"/>
    <w:rsid w:val="003D2857"/>
    <w:rsid w:val="003D2922"/>
    <w:rsid w:val="003D2A84"/>
    <w:rsid w:val="003D31C0"/>
    <w:rsid w:val="003D325E"/>
    <w:rsid w:val="003D328E"/>
    <w:rsid w:val="003D384A"/>
    <w:rsid w:val="003D3921"/>
    <w:rsid w:val="003D3948"/>
    <w:rsid w:val="003D46C1"/>
    <w:rsid w:val="003D490E"/>
    <w:rsid w:val="003D5522"/>
    <w:rsid w:val="003D6178"/>
    <w:rsid w:val="003D712A"/>
    <w:rsid w:val="003D74E7"/>
    <w:rsid w:val="003D75EB"/>
    <w:rsid w:val="003D76B6"/>
    <w:rsid w:val="003D7B9F"/>
    <w:rsid w:val="003D7C5F"/>
    <w:rsid w:val="003E0B5A"/>
    <w:rsid w:val="003E18F1"/>
    <w:rsid w:val="003E19FD"/>
    <w:rsid w:val="003E22D1"/>
    <w:rsid w:val="003E2780"/>
    <w:rsid w:val="003E2CF9"/>
    <w:rsid w:val="003E3420"/>
    <w:rsid w:val="003E36A8"/>
    <w:rsid w:val="003E3A25"/>
    <w:rsid w:val="003E4D9C"/>
    <w:rsid w:val="003E4F41"/>
    <w:rsid w:val="003E59D3"/>
    <w:rsid w:val="003E5FBB"/>
    <w:rsid w:val="003E6213"/>
    <w:rsid w:val="003E632B"/>
    <w:rsid w:val="003E6822"/>
    <w:rsid w:val="003E69C9"/>
    <w:rsid w:val="003E720F"/>
    <w:rsid w:val="003E74AB"/>
    <w:rsid w:val="003E76AE"/>
    <w:rsid w:val="003E7ACF"/>
    <w:rsid w:val="003F0099"/>
    <w:rsid w:val="003F15C8"/>
    <w:rsid w:val="003F203D"/>
    <w:rsid w:val="003F2FD2"/>
    <w:rsid w:val="003F36AA"/>
    <w:rsid w:val="003F3C9B"/>
    <w:rsid w:val="003F4126"/>
    <w:rsid w:val="003F41B0"/>
    <w:rsid w:val="003F4859"/>
    <w:rsid w:val="003F4E0A"/>
    <w:rsid w:val="004011C1"/>
    <w:rsid w:val="004014CB"/>
    <w:rsid w:val="00402123"/>
    <w:rsid w:val="00402343"/>
    <w:rsid w:val="00402429"/>
    <w:rsid w:val="00403582"/>
    <w:rsid w:val="004039A1"/>
    <w:rsid w:val="00403A1D"/>
    <w:rsid w:val="00403CFF"/>
    <w:rsid w:val="00404364"/>
    <w:rsid w:val="0040450A"/>
    <w:rsid w:val="00406802"/>
    <w:rsid w:val="0040727A"/>
    <w:rsid w:val="0041013A"/>
    <w:rsid w:val="00410565"/>
    <w:rsid w:val="00410B04"/>
    <w:rsid w:val="00411AD7"/>
    <w:rsid w:val="00412247"/>
    <w:rsid w:val="004123A5"/>
    <w:rsid w:val="00412689"/>
    <w:rsid w:val="004128BD"/>
    <w:rsid w:val="00413AB6"/>
    <w:rsid w:val="00413AF9"/>
    <w:rsid w:val="0041537B"/>
    <w:rsid w:val="0041550D"/>
    <w:rsid w:val="00416B73"/>
    <w:rsid w:val="0042084B"/>
    <w:rsid w:val="00420859"/>
    <w:rsid w:val="00420C46"/>
    <w:rsid w:val="00420DA2"/>
    <w:rsid w:val="00420F8D"/>
    <w:rsid w:val="00421734"/>
    <w:rsid w:val="00422192"/>
    <w:rsid w:val="00422357"/>
    <w:rsid w:val="0042236D"/>
    <w:rsid w:val="0042267D"/>
    <w:rsid w:val="00422BCD"/>
    <w:rsid w:val="00422CDD"/>
    <w:rsid w:val="00423274"/>
    <w:rsid w:val="00423DE1"/>
    <w:rsid w:val="00424690"/>
    <w:rsid w:val="004252E3"/>
    <w:rsid w:val="0042570C"/>
    <w:rsid w:val="00425DA6"/>
    <w:rsid w:val="00427327"/>
    <w:rsid w:val="004306DC"/>
    <w:rsid w:val="004306E8"/>
    <w:rsid w:val="00430812"/>
    <w:rsid w:val="00430FC2"/>
    <w:rsid w:val="00431301"/>
    <w:rsid w:val="00431B6C"/>
    <w:rsid w:val="0043242C"/>
    <w:rsid w:val="00432568"/>
    <w:rsid w:val="00432849"/>
    <w:rsid w:val="00432D50"/>
    <w:rsid w:val="00433259"/>
    <w:rsid w:val="00435463"/>
    <w:rsid w:val="00435D1D"/>
    <w:rsid w:val="00436443"/>
    <w:rsid w:val="00436C9B"/>
    <w:rsid w:val="004403DE"/>
    <w:rsid w:val="0044124C"/>
    <w:rsid w:val="00441D4C"/>
    <w:rsid w:val="00442008"/>
    <w:rsid w:val="00442283"/>
    <w:rsid w:val="0044255F"/>
    <w:rsid w:val="00442EF5"/>
    <w:rsid w:val="00443BE4"/>
    <w:rsid w:val="0044449A"/>
    <w:rsid w:val="0044559D"/>
    <w:rsid w:val="00445BC6"/>
    <w:rsid w:val="00445DD5"/>
    <w:rsid w:val="00446023"/>
    <w:rsid w:val="004460FF"/>
    <w:rsid w:val="00446B42"/>
    <w:rsid w:val="004471D2"/>
    <w:rsid w:val="00451C35"/>
    <w:rsid w:val="00451FE2"/>
    <w:rsid w:val="004524CF"/>
    <w:rsid w:val="00452AB5"/>
    <w:rsid w:val="00452FE5"/>
    <w:rsid w:val="004541AC"/>
    <w:rsid w:val="0045450E"/>
    <w:rsid w:val="0045504B"/>
    <w:rsid w:val="00455671"/>
    <w:rsid w:val="004556EE"/>
    <w:rsid w:val="004559C2"/>
    <w:rsid w:val="004559EF"/>
    <w:rsid w:val="00455FA6"/>
    <w:rsid w:val="0045714D"/>
    <w:rsid w:val="0045772E"/>
    <w:rsid w:val="004604E4"/>
    <w:rsid w:val="00460AA9"/>
    <w:rsid w:val="00460E6F"/>
    <w:rsid w:val="00461CF7"/>
    <w:rsid w:val="004628CD"/>
    <w:rsid w:val="00462D35"/>
    <w:rsid w:val="00462E2B"/>
    <w:rsid w:val="00465303"/>
    <w:rsid w:val="0046604E"/>
    <w:rsid w:val="00466370"/>
    <w:rsid w:val="004666D0"/>
    <w:rsid w:val="00467051"/>
    <w:rsid w:val="004672AC"/>
    <w:rsid w:val="0047035E"/>
    <w:rsid w:val="004724AE"/>
    <w:rsid w:val="004725AC"/>
    <w:rsid w:val="00473097"/>
    <w:rsid w:val="0047373A"/>
    <w:rsid w:val="004737A5"/>
    <w:rsid w:val="00473AC2"/>
    <w:rsid w:val="00474303"/>
    <w:rsid w:val="00474BC3"/>
    <w:rsid w:val="00474CDB"/>
    <w:rsid w:val="0047546C"/>
    <w:rsid w:val="00476439"/>
    <w:rsid w:val="00476EDB"/>
    <w:rsid w:val="0048049E"/>
    <w:rsid w:val="004806A5"/>
    <w:rsid w:val="0048084A"/>
    <w:rsid w:val="00480E9C"/>
    <w:rsid w:val="00481134"/>
    <w:rsid w:val="00481346"/>
    <w:rsid w:val="00482C84"/>
    <w:rsid w:val="00482DCB"/>
    <w:rsid w:val="00483BAC"/>
    <w:rsid w:val="00483CE1"/>
    <w:rsid w:val="004841DB"/>
    <w:rsid w:val="004843B0"/>
    <w:rsid w:val="004845B9"/>
    <w:rsid w:val="004846CE"/>
    <w:rsid w:val="00484B5B"/>
    <w:rsid w:val="00484F6C"/>
    <w:rsid w:val="004859E3"/>
    <w:rsid w:val="00485E76"/>
    <w:rsid w:val="00486051"/>
    <w:rsid w:val="0048616D"/>
    <w:rsid w:val="004864A9"/>
    <w:rsid w:val="00486778"/>
    <w:rsid w:val="0049005A"/>
    <w:rsid w:val="0049042D"/>
    <w:rsid w:val="00490A40"/>
    <w:rsid w:val="00490B3F"/>
    <w:rsid w:val="00491190"/>
    <w:rsid w:val="004915E5"/>
    <w:rsid w:val="0049162D"/>
    <w:rsid w:val="00492811"/>
    <w:rsid w:val="004933A1"/>
    <w:rsid w:val="004935F9"/>
    <w:rsid w:val="0049394D"/>
    <w:rsid w:val="00493F97"/>
    <w:rsid w:val="004941E6"/>
    <w:rsid w:val="0049514F"/>
    <w:rsid w:val="0049623E"/>
    <w:rsid w:val="00497A72"/>
    <w:rsid w:val="00497DB8"/>
    <w:rsid w:val="004A0326"/>
    <w:rsid w:val="004A0940"/>
    <w:rsid w:val="004A23C3"/>
    <w:rsid w:val="004A28F0"/>
    <w:rsid w:val="004A3549"/>
    <w:rsid w:val="004A3C89"/>
    <w:rsid w:val="004A4F57"/>
    <w:rsid w:val="004A4F5C"/>
    <w:rsid w:val="004A4FD1"/>
    <w:rsid w:val="004A51F2"/>
    <w:rsid w:val="004A5D70"/>
    <w:rsid w:val="004A634B"/>
    <w:rsid w:val="004A75BE"/>
    <w:rsid w:val="004A7735"/>
    <w:rsid w:val="004B0338"/>
    <w:rsid w:val="004B0CB3"/>
    <w:rsid w:val="004B14CA"/>
    <w:rsid w:val="004B199A"/>
    <w:rsid w:val="004B2297"/>
    <w:rsid w:val="004B267F"/>
    <w:rsid w:val="004B277C"/>
    <w:rsid w:val="004B38BB"/>
    <w:rsid w:val="004B4CB2"/>
    <w:rsid w:val="004B50C7"/>
    <w:rsid w:val="004B5A8A"/>
    <w:rsid w:val="004B5B9D"/>
    <w:rsid w:val="004B5D8F"/>
    <w:rsid w:val="004B5DCB"/>
    <w:rsid w:val="004B5EB4"/>
    <w:rsid w:val="004B651B"/>
    <w:rsid w:val="004B6F94"/>
    <w:rsid w:val="004B7344"/>
    <w:rsid w:val="004B75B9"/>
    <w:rsid w:val="004C00DA"/>
    <w:rsid w:val="004C145E"/>
    <w:rsid w:val="004C3086"/>
    <w:rsid w:val="004C3507"/>
    <w:rsid w:val="004C4204"/>
    <w:rsid w:val="004C42E8"/>
    <w:rsid w:val="004C4327"/>
    <w:rsid w:val="004C4D2F"/>
    <w:rsid w:val="004C589D"/>
    <w:rsid w:val="004C5A30"/>
    <w:rsid w:val="004C65C3"/>
    <w:rsid w:val="004C6A65"/>
    <w:rsid w:val="004C6F17"/>
    <w:rsid w:val="004C76BF"/>
    <w:rsid w:val="004C76DE"/>
    <w:rsid w:val="004C78FC"/>
    <w:rsid w:val="004C7988"/>
    <w:rsid w:val="004C7B02"/>
    <w:rsid w:val="004D0D5D"/>
    <w:rsid w:val="004D0DFB"/>
    <w:rsid w:val="004D1455"/>
    <w:rsid w:val="004D1772"/>
    <w:rsid w:val="004D1AC2"/>
    <w:rsid w:val="004D1C2D"/>
    <w:rsid w:val="004D2125"/>
    <w:rsid w:val="004D2152"/>
    <w:rsid w:val="004D21EB"/>
    <w:rsid w:val="004D2BDD"/>
    <w:rsid w:val="004D3219"/>
    <w:rsid w:val="004D343E"/>
    <w:rsid w:val="004D520C"/>
    <w:rsid w:val="004D5424"/>
    <w:rsid w:val="004D71F7"/>
    <w:rsid w:val="004D7BDA"/>
    <w:rsid w:val="004E0908"/>
    <w:rsid w:val="004E097F"/>
    <w:rsid w:val="004E13AB"/>
    <w:rsid w:val="004E1ADA"/>
    <w:rsid w:val="004E247A"/>
    <w:rsid w:val="004E26DE"/>
    <w:rsid w:val="004E2A4E"/>
    <w:rsid w:val="004E3064"/>
    <w:rsid w:val="004E54B7"/>
    <w:rsid w:val="004E5DAE"/>
    <w:rsid w:val="004E606D"/>
    <w:rsid w:val="004E63B0"/>
    <w:rsid w:val="004E6A3F"/>
    <w:rsid w:val="004F01A2"/>
    <w:rsid w:val="004F056A"/>
    <w:rsid w:val="004F13AF"/>
    <w:rsid w:val="004F1417"/>
    <w:rsid w:val="004F24DA"/>
    <w:rsid w:val="004F24E8"/>
    <w:rsid w:val="004F2796"/>
    <w:rsid w:val="004F2F5F"/>
    <w:rsid w:val="004F3663"/>
    <w:rsid w:val="004F44F1"/>
    <w:rsid w:val="004F5306"/>
    <w:rsid w:val="004F5523"/>
    <w:rsid w:val="004F5F42"/>
    <w:rsid w:val="004F6C52"/>
    <w:rsid w:val="004F6C99"/>
    <w:rsid w:val="004F7284"/>
    <w:rsid w:val="004F73A1"/>
    <w:rsid w:val="004F7EAA"/>
    <w:rsid w:val="00500288"/>
    <w:rsid w:val="00500D97"/>
    <w:rsid w:val="005010F5"/>
    <w:rsid w:val="00501447"/>
    <w:rsid w:val="005015D3"/>
    <w:rsid w:val="005024E7"/>
    <w:rsid w:val="005047C3"/>
    <w:rsid w:val="00505271"/>
    <w:rsid w:val="005059A9"/>
    <w:rsid w:val="00505F25"/>
    <w:rsid w:val="005060AE"/>
    <w:rsid w:val="00507533"/>
    <w:rsid w:val="00507880"/>
    <w:rsid w:val="00510674"/>
    <w:rsid w:val="005113A5"/>
    <w:rsid w:val="00511945"/>
    <w:rsid w:val="00511D1B"/>
    <w:rsid w:val="00512069"/>
    <w:rsid w:val="00512282"/>
    <w:rsid w:val="00512EA8"/>
    <w:rsid w:val="00513783"/>
    <w:rsid w:val="005145AE"/>
    <w:rsid w:val="005159F6"/>
    <w:rsid w:val="00515C0A"/>
    <w:rsid w:val="00516657"/>
    <w:rsid w:val="00516D1B"/>
    <w:rsid w:val="005174F9"/>
    <w:rsid w:val="0052012D"/>
    <w:rsid w:val="00520DE7"/>
    <w:rsid w:val="00521DDD"/>
    <w:rsid w:val="00522768"/>
    <w:rsid w:val="00522FD7"/>
    <w:rsid w:val="0052317C"/>
    <w:rsid w:val="00525080"/>
    <w:rsid w:val="00526E24"/>
    <w:rsid w:val="00527A69"/>
    <w:rsid w:val="00527F79"/>
    <w:rsid w:val="00530A04"/>
    <w:rsid w:val="00530E3A"/>
    <w:rsid w:val="005310FB"/>
    <w:rsid w:val="00531B65"/>
    <w:rsid w:val="005322A2"/>
    <w:rsid w:val="005347CD"/>
    <w:rsid w:val="005352BB"/>
    <w:rsid w:val="0053588C"/>
    <w:rsid w:val="00535DC6"/>
    <w:rsid w:val="00536C41"/>
    <w:rsid w:val="00536D7A"/>
    <w:rsid w:val="00536FB6"/>
    <w:rsid w:val="00537475"/>
    <w:rsid w:val="00537B05"/>
    <w:rsid w:val="00537EE1"/>
    <w:rsid w:val="00540533"/>
    <w:rsid w:val="00542B01"/>
    <w:rsid w:val="005431CB"/>
    <w:rsid w:val="00544A59"/>
    <w:rsid w:val="00544D0C"/>
    <w:rsid w:val="00545354"/>
    <w:rsid w:val="005457E1"/>
    <w:rsid w:val="00545A4C"/>
    <w:rsid w:val="00545C7A"/>
    <w:rsid w:val="00545E56"/>
    <w:rsid w:val="0054607D"/>
    <w:rsid w:val="00546501"/>
    <w:rsid w:val="00546B04"/>
    <w:rsid w:val="00547074"/>
    <w:rsid w:val="00547B04"/>
    <w:rsid w:val="00547E60"/>
    <w:rsid w:val="00550475"/>
    <w:rsid w:val="00551100"/>
    <w:rsid w:val="00551A55"/>
    <w:rsid w:val="00551E70"/>
    <w:rsid w:val="00551FA5"/>
    <w:rsid w:val="00552DFA"/>
    <w:rsid w:val="00552E78"/>
    <w:rsid w:val="0055380E"/>
    <w:rsid w:val="00553A94"/>
    <w:rsid w:val="00553F9A"/>
    <w:rsid w:val="00554DA7"/>
    <w:rsid w:val="005557DA"/>
    <w:rsid w:val="00555C99"/>
    <w:rsid w:val="00557846"/>
    <w:rsid w:val="00560410"/>
    <w:rsid w:val="005605E4"/>
    <w:rsid w:val="0056093C"/>
    <w:rsid w:val="005614CC"/>
    <w:rsid w:val="0056151A"/>
    <w:rsid w:val="0056170F"/>
    <w:rsid w:val="00562A2B"/>
    <w:rsid w:val="00562AAF"/>
    <w:rsid w:val="00562FE6"/>
    <w:rsid w:val="00563163"/>
    <w:rsid w:val="00563325"/>
    <w:rsid w:val="00563344"/>
    <w:rsid w:val="00564014"/>
    <w:rsid w:val="00564492"/>
    <w:rsid w:val="005647EB"/>
    <w:rsid w:val="00564B19"/>
    <w:rsid w:val="0056518B"/>
    <w:rsid w:val="005672C6"/>
    <w:rsid w:val="005709F9"/>
    <w:rsid w:val="00571232"/>
    <w:rsid w:val="0057123B"/>
    <w:rsid w:val="00571804"/>
    <w:rsid w:val="005720B2"/>
    <w:rsid w:val="0057252E"/>
    <w:rsid w:val="00573165"/>
    <w:rsid w:val="00573ADE"/>
    <w:rsid w:val="00574009"/>
    <w:rsid w:val="005740B0"/>
    <w:rsid w:val="0057450A"/>
    <w:rsid w:val="00574B63"/>
    <w:rsid w:val="00574D3A"/>
    <w:rsid w:val="0057547F"/>
    <w:rsid w:val="00575EF0"/>
    <w:rsid w:val="00575F1D"/>
    <w:rsid w:val="00576090"/>
    <w:rsid w:val="00576192"/>
    <w:rsid w:val="005766B1"/>
    <w:rsid w:val="00580DF6"/>
    <w:rsid w:val="005810E5"/>
    <w:rsid w:val="005819A7"/>
    <w:rsid w:val="005821C6"/>
    <w:rsid w:val="0058239D"/>
    <w:rsid w:val="005833C4"/>
    <w:rsid w:val="00583CD6"/>
    <w:rsid w:val="00584863"/>
    <w:rsid w:val="005861AE"/>
    <w:rsid w:val="005861D3"/>
    <w:rsid w:val="005868FD"/>
    <w:rsid w:val="00586C94"/>
    <w:rsid w:val="0059051E"/>
    <w:rsid w:val="00590610"/>
    <w:rsid w:val="00590E0E"/>
    <w:rsid w:val="0059139B"/>
    <w:rsid w:val="00591706"/>
    <w:rsid w:val="0059272E"/>
    <w:rsid w:val="005928E7"/>
    <w:rsid w:val="00593962"/>
    <w:rsid w:val="00593D08"/>
    <w:rsid w:val="00594455"/>
    <w:rsid w:val="00594D0B"/>
    <w:rsid w:val="0059534D"/>
    <w:rsid w:val="00595A47"/>
    <w:rsid w:val="00595BF2"/>
    <w:rsid w:val="0059603E"/>
    <w:rsid w:val="00596593"/>
    <w:rsid w:val="00596CD8"/>
    <w:rsid w:val="00597220"/>
    <w:rsid w:val="0059757D"/>
    <w:rsid w:val="00597A85"/>
    <w:rsid w:val="00597F7B"/>
    <w:rsid w:val="005A0B5F"/>
    <w:rsid w:val="005A1908"/>
    <w:rsid w:val="005A195A"/>
    <w:rsid w:val="005A25A6"/>
    <w:rsid w:val="005A2710"/>
    <w:rsid w:val="005A3DA7"/>
    <w:rsid w:val="005A4200"/>
    <w:rsid w:val="005A529E"/>
    <w:rsid w:val="005A551C"/>
    <w:rsid w:val="005A5679"/>
    <w:rsid w:val="005A64B0"/>
    <w:rsid w:val="005A69F9"/>
    <w:rsid w:val="005A6CFC"/>
    <w:rsid w:val="005A6E93"/>
    <w:rsid w:val="005B0C2C"/>
    <w:rsid w:val="005B1F2A"/>
    <w:rsid w:val="005B2197"/>
    <w:rsid w:val="005B2629"/>
    <w:rsid w:val="005B2BCD"/>
    <w:rsid w:val="005B3903"/>
    <w:rsid w:val="005B3A75"/>
    <w:rsid w:val="005B47A8"/>
    <w:rsid w:val="005B515C"/>
    <w:rsid w:val="005B55B2"/>
    <w:rsid w:val="005B5C1A"/>
    <w:rsid w:val="005B670D"/>
    <w:rsid w:val="005B6C88"/>
    <w:rsid w:val="005B761E"/>
    <w:rsid w:val="005B7C98"/>
    <w:rsid w:val="005C1E57"/>
    <w:rsid w:val="005C2715"/>
    <w:rsid w:val="005C279D"/>
    <w:rsid w:val="005C28C3"/>
    <w:rsid w:val="005C4166"/>
    <w:rsid w:val="005C57D1"/>
    <w:rsid w:val="005C5CD7"/>
    <w:rsid w:val="005C68D6"/>
    <w:rsid w:val="005C6B4F"/>
    <w:rsid w:val="005C7256"/>
    <w:rsid w:val="005C7C69"/>
    <w:rsid w:val="005C7EC5"/>
    <w:rsid w:val="005D0040"/>
    <w:rsid w:val="005D1F8C"/>
    <w:rsid w:val="005D38D3"/>
    <w:rsid w:val="005D5152"/>
    <w:rsid w:val="005D5444"/>
    <w:rsid w:val="005D5C2C"/>
    <w:rsid w:val="005D5FE0"/>
    <w:rsid w:val="005D686F"/>
    <w:rsid w:val="005D7071"/>
    <w:rsid w:val="005D722B"/>
    <w:rsid w:val="005D73DA"/>
    <w:rsid w:val="005D79CE"/>
    <w:rsid w:val="005E00A1"/>
    <w:rsid w:val="005E0860"/>
    <w:rsid w:val="005E0DE3"/>
    <w:rsid w:val="005E1095"/>
    <w:rsid w:val="005E2030"/>
    <w:rsid w:val="005E266E"/>
    <w:rsid w:val="005E28B9"/>
    <w:rsid w:val="005E28F0"/>
    <w:rsid w:val="005E2A85"/>
    <w:rsid w:val="005E2AA9"/>
    <w:rsid w:val="005E2CD0"/>
    <w:rsid w:val="005E427D"/>
    <w:rsid w:val="005E456B"/>
    <w:rsid w:val="005E4A5C"/>
    <w:rsid w:val="005E4EB0"/>
    <w:rsid w:val="005E5A30"/>
    <w:rsid w:val="005E694E"/>
    <w:rsid w:val="005E7003"/>
    <w:rsid w:val="005E72AD"/>
    <w:rsid w:val="005E7D42"/>
    <w:rsid w:val="005F0544"/>
    <w:rsid w:val="005F17BF"/>
    <w:rsid w:val="005F2B1B"/>
    <w:rsid w:val="005F2BB8"/>
    <w:rsid w:val="005F3267"/>
    <w:rsid w:val="005F44FF"/>
    <w:rsid w:val="005F53D4"/>
    <w:rsid w:val="005F61CB"/>
    <w:rsid w:val="005F7B77"/>
    <w:rsid w:val="00600A4C"/>
    <w:rsid w:val="00600BF7"/>
    <w:rsid w:val="00601914"/>
    <w:rsid w:val="006029EF"/>
    <w:rsid w:val="00603348"/>
    <w:rsid w:val="00603A83"/>
    <w:rsid w:val="00605673"/>
    <w:rsid w:val="00606A97"/>
    <w:rsid w:val="00606C64"/>
    <w:rsid w:val="00607305"/>
    <w:rsid w:val="00610860"/>
    <w:rsid w:val="006108CE"/>
    <w:rsid w:val="00611BC3"/>
    <w:rsid w:val="0061354F"/>
    <w:rsid w:val="00613CE0"/>
    <w:rsid w:val="0061572C"/>
    <w:rsid w:val="0061601C"/>
    <w:rsid w:val="00616845"/>
    <w:rsid w:val="00616AD2"/>
    <w:rsid w:val="00617037"/>
    <w:rsid w:val="00617CC8"/>
    <w:rsid w:val="00620591"/>
    <w:rsid w:val="0062116C"/>
    <w:rsid w:val="00621411"/>
    <w:rsid w:val="00621989"/>
    <w:rsid w:val="00622008"/>
    <w:rsid w:val="006223ED"/>
    <w:rsid w:val="0062247D"/>
    <w:rsid w:val="006231A3"/>
    <w:rsid w:val="00623B9B"/>
    <w:rsid w:val="00625B26"/>
    <w:rsid w:val="00625E86"/>
    <w:rsid w:val="00625F80"/>
    <w:rsid w:val="0062663A"/>
    <w:rsid w:val="006273E6"/>
    <w:rsid w:val="006301C6"/>
    <w:rsid w:val="00630436"/>
    <w:rsid w:val="006307A9"/>
    <w:rsid w:val="00630B71"/>
    <w:rsid w:val="00630FE6"/>
    <w:rsid w:val="006310F4"/>
    <w:rsid w:val="00631338"/>
    <w:rsid w:val="006331D0"/>
    <w:rsid w:val="00633F68"/>
    <w:rsid w:val="00634242"/>
    <w:rsid w:val="00634E10"/>
    <w:rsid w:val="00634FDD"/>
    <w:rsid w:val="00635F46"/>
    <w:rsid w:val="00635F9D"/>
    <w:rsid w:val="00636B06"/>
    <w:rsid w:val="006372E4"/>
    <w:rsid w:val="006409E4"/>
    <w:rsid w:val="00640ED2"/>
    <w:rsid w:val="00641CAC"/>
    <w:rsid w:val="00641EAC"/>
    <w:rsid w:val="0064367A"/>
    <w:rsid w:val="006468CC"/>
    <w:rsid w:val="00646C5F"/>
    <w:rsid w:val="00647216"/>
    <w:rsid w:val="00647DC3"/>
    <w:rsid w:val="0065022A"/>
    <w:rsid w:val="00650971"/>
    <w:rsid w:val="00650ADB"/>
    <w:rsid w:val="00650DF7"/>
    <w:rsid w:val="006517B1"/>
    <w:rsid w:val="00651E57"/>
    <w:rsid w:val="00651EC6"/>
    <w:rsid w:val="006521C6"/>
    <w:rsid w:val="00653EE8"/>
    <w:rsid w:val="00654131"/>
    <w:rsid w:val="0065468C"/>
    <w:rsid w:val="00654701"/>
    <w:rsid w:val="0065540F"/>
    <w:rsid w:val="006555DC"/>
    <w:rsid w:val="00655F6C"/>
    <w:rsid w:val="006568BE"/>
    <w:rsid w:val="00656D2A"/>
    <w:rsid w:val="00657062"/>
    <w:rsid w:val="00657966"/>
    <w:rsid w:val="00657C14"/>
    <w:rsid w:val="006602C8"/>
    <w:rsid w:val="0066067D"/>
    <w:rsid w:val="0066080F"/>
    <w:rsid w:val="00661C72"/>
    <w:rsid w:val="006628D4"/>
    <w:rsid w:val="006639CB"/>
    <w:rsid w:val="00663F38"/>
    <w:rsid w:val="00664168"/>
    <w:rsid w:val="0066456F"/>
    <w:rsid w:val="00665209"/>
    <w:rsid w:val="006653F7"/>
    <w:rsid w:val="00666638"/>
    <w:rsid w:val="006669A2"/>
    <w:rsid w:val="006675B4"/>
    <w:rsid w:val="006702D8"/>
    <w:rsid w:val="0067062F"/>
    <w:rsid w:val="00671245"/>
    <w:rsid w:val="006713AD"/>
    <w:rsid w:val="0067232A"/>
    <w:rsid w:val="00672909"/>
    <w:rsid w:val="006731CB"/>
    <w:rsid w:val="00673242"/>
    <w:rsid w:val="00673647"/>
    <w:rsid w:val="006737E0"/>
    <w:rsid w:val="00673C4D"/>
    <w:rsid w:val="006748AD"/>
    <w:rsid w:val="00674F30"/>
    <w:rsid w:val="006751A5"/>
    <w:rsid w:val="006766C8"/>
    <w:rsid w:val="00676B5A"/>
    <w:rsid w:val="0067765F"/>
    <w:rsid w:val="00677E87"/>
    <w:rsid w:val="006808EF"/>
    <w:rsid w:val="00680B92"/>
    <w:rsid w:val="00681E34"/>
    <w:rsid w:val="006822BA"/>
    <w:rsid w:val="00682A1C"/>
    <w:rsid w:val="00683321"/>
    <w:rsid w:val="00683554"/>
    <w:rsid w:val="00683E4D"/>
    <w:rsid w:val="006848A9"/>
    <w:rsid w:val="006858F3"/>
    <w:rsid w:val="006860D9"/>
    <w:rsid w:val="0068699D"/>
    <w:rsid w:val="00687331"/>
    <w:rsid w:val="00687581"/>
    <w:rsid w:val="00687C5D"/>
    <w:rsid w:val="00690225"/>
    <w:rsid w:val="00690EE1"/>
    <w:rsid w:val="00691A48"/>
    <w:rsid w:val="00692D9D"/>
    <w:rsid w:val="00693C9E"/>
    <w:rsid w:val="00693F23"/>
    <w:rsid w:val="00694D5B"/>
    <w:rsid w:val="00695B66"/>
    <w:rsid w:val="00695BE6"/>
    <w:rsid w:val="00696847"/>
    <w:rsid w:val="00696988"/>
    <w:rsid w:val="00696ABE"/>
    <w:rsid w:val="00696DB4"/>
    <w:rsid w:val="0069724B"/>
    <w:rsid w:val="006A0570"/>
    <w:rsid w:val="006A0D6D"/>
    <w:rsid w:val="006A10F9"/>
    <w:rsid w:val="006A284B"/>
    <w:rsid w:val="006A31AB"/>
    <w:rsid w:val="006A48FC"/>
    <w:rsid w:val="006A4A8C"/>
    <w:rsid w:val="006A4A92"/>
    <w:rsid w:val="006A4E5A"/>
    <w:rsid w:val="006A6392"/>
    <w:rsid w:val="006A7002"/>
    <w:rsid w:val="006A78B9"/>
    <w:rsid w:val="006B1DD7"/>
    <w:rsid w:val="006B1E86"/>
    <w:rsid w:val="006B4165"/>
    <w:rsid w:val="006B4893"/>
    <w:rsid w:val="006B54CF"/>
    <w:rsid w:val="006B689C"/>
    <w:rsid w:val="006B6937"/>
    <w:rsid w:val="006B749A"/>
    <w:rsid w:val="006C12ED"/>
    <w:rsid w:val="006C1996"/>
    <w:rsid w:val="006C25FB"/>
    <w:rsid w:val="006C2623"/>
    <w:rsid w:val="006C2BAA"/>
    <w:rsid w:val="006C2C0B"/>
    <w:rsid w:val="006C2FE5"/>
    <w:rsid w:val="006C3763"/>
    <w:rsid w:val="006C3AFA"/>
    <w:rsid w:val="006C3E55"/>
    <w:rsid w:val="006C4657"/>
    <w:rsid w:val="006C5449"/>
    <w:rsid w:val="006C675B"/>
    <w:rsid w:val="006C7862"/>
    <w:rsid w:val="006C789F"/>
    <w:rsid w:val="006C78C6"/>
    <w:rsid w:val="006C79FC"/>
    <w:rsid w:val="006D0040"/>
    <w:rsid w:val="006D0330"/>
    <w:rsid w:val="006D0A34"/>
    <w:rsid w:val="006D0AD6"/>
    <w:rsid w:val="006D126B"/>
    <w:rsid w:val="006D1F87"/>
    <w:rsid w:val="006D2CA4"/>
    <w:rsid w:val="006D30B7"/>
    <w:rsid w:val="006D3644"/>
    <w:rsid w:val="006D4959"/>
    <w:rsid w:val="006D54B0"/>
    <w:rsid w:val="006D5AF4"/>
    <w:rsid w:val="006D5C85"/>
    <w:rsid w:val="006D7CE4"/>
    <w:rsid w:val="006E021C"/>
    <w:rsid w:val="006E056E"/>
    <w:rsid w:val="006E08F2"/>
    <w:rsid w:val="006E1026"/>
    <w:rsid w:val="006E10D7"/>
    <w:rsid w:val="006E185E"/>
    <w:rsid w:val="006E1EF7"/>
    <w:rsid w:val="006E24AC"/>
    <w:rsid w:val="006E4A87"/>
    <w:rsid w:val="006E4B71"/>
    <w:rsid w:val="006E538F"/>
    <w:rsid w:val="006E6413"/>
    <w:rsid w:val="006E6503"/>
    <w:rsid w:val="006E6810"/>
    <w:rsid w:val="006E6D3B"/>
    <w:rsid w:val="006E71EE"/>
    <w:rsid w:val="006E7478"/>
    <w:rsid w:val="006E7D4A"/>
    <w:rsid w:val="006E7D7A"/>
    <w:rsid w:val="006E7EAB"/>
    <w:rsid w:val="006F0B46"/>
    <w:rsid w:val="006F0F45"/>
    <w:rsid w:val="006F10FC"/>
    <w:rsid w:val="006F1BB7"/>
    <w:rsid w:val="006F2120"/>
    <w:rsid w:val="006F269A"/>
    <w:rsid w:val="006F27F3"/>
    <w:rsid w:val="006F390E"/>
    <w:rsid w:val="006F3D6B"/>
    <w:rsid w:val="006F3DE5"/>
    <w:rsid w:val="006F3FC5"/>
    <w:rsid w:val="006F576F"/>
    <w:rsid w:val="006F5E82"/>
    <w:rsid w:val="006F63A5"/>
    <w:rsid w:val="006F755E"/>
    <w:rsid w:val="00700D6C"/>
    <w:rsid w:val="00701630"/>
    <w:rsid w:val="00701686"/>
    <w:rsid w:val="00701B1E"/>
    <w:rsid w:val="00701FCF"/>
    <w:rsid w:val="007026BF"/>
    <w:rsid w:val="00702774"/>
    <w:rsid w:val="00704D98"/>
    <w:rsid w:val="00704FDD"/>
    <w:rsid w:val="00706248"/>
    <w:rsid w:val="00706389"/>
    <w:rsid w:val="0070652D"/>
    <w:rsid w:val="007065ED"/>
    <w:rsid w:val="00706ABB"/>
    <w:rsid w:val="007072EB"/>
    <w:rsid w:val="0070745D"/>
    <w:rsid w:val="00707BDC"/>
    <w:rsid w:val="00707FCC"/>
    <w:rsid w:val="007112F9"/>
    <w:rsid w:val="00711A59"/>
    <w:rsid w:val="00711D08"/>
    <w:rsid w:val="00712DB3"/>
    <w:rsid w:val="007138BC"/>
    <w:rsid w:val="00713FC4"/>
    <w:rsid w:val="00714BBD"/>
    <w:rsid w:val="00714DD5"/>
    <w:rsid w:val="00714E45"/>
    <w:rsid w:val="00714F49"/>
    <w:rsid w:val="007152B4"/>
    <w:rsid w:val="00715ED6"/>
    <w:rsid w:val="00716B9F"/>
    <w:rsid w:val="00716D27"/>
    <w:rsid w:val="007172FF"/>
    <w:rsid w:val="007176AF"/>
    <w:rsid w:val="0072087C"/>
    <w:rsid w:val="0072093A"/>
    <w:rsid w:val="00720DCF"/>
    <w:rsid w:val="0072154F"/>
    <w:rsid w:val="007217A6"/>
    <w:rsid w:val="00721DF0"/>
    <w:rsid w:val="0072222D"/>
    <w:rsid w:val="0072270D"/>
    <w:rsid w:val="00723FC2"/>
    <w:rsid w:val="00724635"/>
    <w:rsid w:val="007254D5"/>
    <w:rsid w:val="00725BB3"/>
    <w:rsid w:val="007263D1"/>
    <w:rsid w:val="00726731"/>
    <w:rsid w:val="0072706D"/>
    <w:rsid w:val="00727305"/>
    <w:rsid w:val="00727553"/>
    <w:rsid w:val="00727C2A"/>
    <w:rsid w:val="007322A3"/>
    <w:rsid w:val="00733332"/>
    <w:rsid w:val="00733C8E"/>
    <w:rsid w:val="0073755C"/>
    <w:rsid w:val="00737DC0"/>
    <w:rsid w:val="0074026E"/>
    <w:rsid w:val="00740E17"/>
    <w:rsid w:val="00741FE0"/>
    <w:rsid w:val="00742044"/>
    <w:rsid w:val="007435A5"/>
    <w:rsid w:val="00743AFE"/>
    <w:rsid w:val="00743EAE"/>
    <w:rsid w:val="0074463D"/>
    <w:rsid w:val="00744D0A"/>
    <w:rsid w:val="007450A6"/>
    <w:rsid w:val="00745863"/>
    <w:rsid w:val="0074633B"/>
    <w:rsid w:val="007469DC"/>
    <w:rsid w:val="00746DE3"/>
    <w:rsid w:val="00746FC3"/>
    <w:rsid w:val="007478BA"/>
    <w:rsid w:val="007503F5"/>
    <w:rsid w:val="007504CB"/>
    <w:rsid w:val="0075090D"/>
    <w:rsid w:val="00752DD8"/>
    <w:rsid w:val="007553E9"/>
    <w:rsid w:val="00755607"/>
    <w:rsid w:val="007571C1"/>
    <w:rsid w:val="00757D93"/>
    <w:rsid w:val="00760210"/>
    <w:rsid w:val="007603E7"/>
    <w:rsid w:val="007606FB"/>
    <w:rsid w:val="00761649"/>
    <w:rsid w:val="007618F3"/>
    <w:rsid w:val="00761E44"/>
    <w:rsid w:val="00762149"/>
    <w:rsid w:val="00762622"/>
    <w:rsid w:val="00762BF4"/>
    <w:rsid w:val="00762C9A"/>
    <w:rsid w:val="0076404A"/>
    <w:rsid w:val="00764534"/>
    <w:rsid w:val="007654F1"/>
    <w:rsid w:val="00766F8E"/>
    <w:rsid w:val="00770145"/>
    <w:rsid w:val="00770FB7"/>
    <w:rsid w:val="00771779"/>
    <w:rsid w:val="007717E7"/>
    <w:rsid w:val="00771825"/>
    <w:rsid w:val="00771D69"/>
    <w:rsid w:val="00772E58"/>
    <w:rsid w:val="00772FBA"/>
    <w:rsid w:val="00772FCF"/>
    <w:rsid w:val="00773971"/>
    <w:rsid w:val="00773DE8"/>
    <w:rsid w:val="00774D49"/>
    <w:rsid w:val="00775472"/>
    <w:rsid w:val="00775586"/>
    <w:rsid w:val="00776492"/>
    <w:rsid w:val="007764D8"/>
    <w:rsid w:val="00776BDF"/>
    <w:rsid w:val="00776D34"/>
    <w:rsid w:val="0077733B"/>
    <w:rsid w:val="007776E4"/>
    <w:rsid w:val="00777926"/>
    <w:rsid w:val="00777984"/>
    <w:rsid w:val="007779CF"/>
    <w:rsid w:val="00777B74"/>
    <w:rsid w:val="00777F8D"/>
    <w:rsid w:val="00780499"/>
    <w:rsid w:val="007815F9"/>
    <w:rsid w:val="00781735"/>
    <w:rsid w:val="007819DD"/>
    <w:rsid w:val="00781FA0"/>
    <w:rsid w:val="007824CF"/>
    <w:rsid w:val="00782A22"/>
    <w:rsid w:val="00782ADD"/>
    <w:rsid w:val="00783017"/>
    <w:rsid w:val="00784B1C"/>
    <w:rsid w:val="00784B8A"/>
    <w:rsid w:val="0078563A"/>
    <w:rsid w:val="007861E5"/>
    <w:rsid w:val="00786D71"/>
    <w:rsid w:val="00787055"/>
    <w:rsid w:val="00787CD7"/>
    <w:rsid w:val="00790DD6"/>
    <w:rsid w:val="00791375"/>
    <w:rsid w:val="0079156B"/>
    <w:rsid w:val="007921CF"/>
    <w:rsid w:val="00792BD0"/>
    <w:rsid w:val="00793CED"/>
    <w:rsid w:val="00793D38"/>
    <w:rsid w:val="00793E31"/>
    <w:rsid w:val="007940EB"/>
    <w:rsid w:val="00794737"/>
    <w:rsid w:val="0079560E"/>
    <w:rsid w:val="0079586A"/>
    <w:rsid w:val="007974CD"/>
    <w:rsid w:val="00797A76"/>
    <w:rsid w:val="00797D64"/>
    <w:rsid w:val="007A0200"/>
    <w:rsid w:val="007A0347"/>
    <w:rsid w:val="007A0D56"/>
    <w:rsid w:val="007A1039"/>
    <w:rsid w:val="007A1FE7"/>
    <w:rsid w:val="007A29F6"/>
    <w:rsid w:val="007A2CF7"/>
    <w:rsid w:val="007A2D4C"/>
    <w:rsid w:val="007A35C6"/>
    <w:rsid w:val="007A3A5B"/>
    <w:rsid w:val="007A4DD6"/>
    <w:rsid w:val="007A4F41"/>
    <w:rsid w:val="007A5FCC"/>
    <w:rsid w:val="007A6358"/>
    <w:rsid w:val="007A7312"/>
    <w:rsid w:val="007A7361"/>
    <w:rsid w:val="007A73BB"/>
    <w:rsid w:val="007A7DE4"/>
    <w:rsid w:val="007B035D"/>
    <w:rsid w:val="007B037F"/>
    <w:rsid w:val="007B042D"/>
    <w:rsid w:val="007B04B6"/>
    <w:rsid w:val="007B0640"/>
    <w:rsid w:val="007B0ACF"/>
    <w:rsid w:val="007B0C46"/>
    <w:rsid w:val="007B0CFB"/>
    <w:rsid w:val="007B0F5F"/>
    <w:rsid w:val="007B1E0D"/>
    <w:rsid w:val="007B2717"/>
    <w:rsid w:val="007B4971"/>
    <w:rsid w:val="007B49C5"/>
    <w:rsid w:val="007B54C3"/>
    <w:rsid w:val="007B6223"/>
    <w:rsid w:val="007B6C08"/>
    <w:rsid w:val="007B7339"/>
    <w:rsid w:val="007B7A25"/>
    <w:rsid w:val="007C0067"/>
    <w:rsid w:val="007C05D5"/>
    <w:rsid w:val="007C0BBB"/>
    <w:rsid w:val="007C0DFF"/>
    <w:rsid w:val="007C0F8C"/>
    <w:rsid w:val="007C1431"/>
    <w:rsid w:val="007C1B4C"/>
    <w:rsid w:val="007C25E6"/>
    <w:rsid w:val="007C2A1C"/>
    <w:rsid w:val="007C5190"/>
    <w:rsid w:val="007C5530"/>
    <w:rsid w:val="007C5C58"/>
    <w:rsid w:val="007C622E"/>
    <w:rsid w:val="007C7458"/>
    <w:rsid w:val="007D0AC4"/>
    <w:rsid w:val="007D1141"/>
    <w:rsid w:val="007D1280"/>
    <w:rsid w:val="007D1A45"/>
    <w:rsid w:val="007D2A0F"/>
    <w:rsid w:val="007D2AEB"/>
    <w:rsid w:val="007D2F3A"/>
    <w:rsid w:val="007D3440"/>
    <w:rsid w:val="007D3557"/>
    <w:rsid w:val="007D3DC4"/>
    <w:rsid w:val="007D5F74"/>
    <w:rsid w:val="007D692B"/>
    <w:rsid w:val="007D6AA1"/>
    <w:rsid w:val="007E0455"/>
    <w:rsid w:val="007E0EA7"/>
    <w:rsid w:val="007E2564"/>
    <w:rsid w:val="007E29D9"/>
    <w:rsid w:val="007E2F03"/>
    <w:rsid w:val="007E31D4"/>
    <w:rsid w:val="007E352A"/>
    <w:rsid w:val="007E35B0"/>
    <w:rsid w:val="007E53E1"/>
    <w:rsid w:val="007E5F0C"/>
    <w:rsid w:val="007E6165"/>
    <w:rsid w:val="007E6AD7"/>
    <w:rsid w:val="007E72AA"/>
    <w:rsid w:val="007E7E49"/>
    <w:rsid w:val="007F0A71"/>
    <w:rsid w:val="007F0E49"/>
    <w:rsid w:val="007F23DA"/>
    <w:rsid w:val="007F4158"/>
    <w:rsid w:val="007F41E3"/>
    <w:rsid w:val="007F51A0"/>
    <w:rsid w:val="007F5C4F"/>
    <w:rsid w:val="007F6E22"/>
    <w:rsid w:val="007F757B"/>
    <w:rsid w:val="007F7676"/>
    <w:rsid w:val="007F7C84"/>
    <w:rsid w:val="0080034D"/>
    <w:rsid w:val="008009AE"/>
    <w:rsid w:val="00800C77"/>
    <w:rsid w:val="008014BF"/>
    <w:rsid w:val="00801BB6"/>
    <w:rsid w:val="00802233"/>
    <w:rsid w:val="008022CC"/>
    <w:rsid w:val="0080263F"/>
    <w:rsid w:val="00802E04"/>
    <w:rsid w:val="008033DF"/>
    <w:rsid w:val="00803E4B"/>
    <w:rsid w:val="00803FC4"/>
    <w:rsid w:val="008052D9"/>
    <w:rsid w:val="008057B3"/>
    <w:rsid w:val="00805884"/>
    <w:rsid w:val="00806011"/>
    <w:rsid w:val="00806FCB"/>
    <w:rsid w:val="00807179"/>
    <w:rsid w:val="0080736C"/>
    <w:rsid w:val="00807A7C"/>
    <w:rsid w:val="00807D22"/>
    <w:rsid w:val="00807E3C"/>
    <w:rsid w:val="00807E4D"/>
    <w:rsid w:val="00810A3D"/>
    <w:rsid w:val="00810B9A"/>
    <w:rsid w:val="00810E69"/>
    <w:rsid w:val="00812192"/>
    <w:rsid w:val="008137E9"/>
    <w:rsid w:val="00813BC7"/>
    <w:rsid w:val="0081421D"/>
    <w:rsid w:val="00814287"/>
    <w:rsid w:val="00814289"/>
    <w:rsid w:val="00814304"/>
    <w:rsid w:val="00814345"/>
    <w:rsid w:val="00816348"/>
    <w:rsid w:val="0081697B"/>
    <w:rsid w:val="0082060D"/>
    <w:rsid w:val="0082078D"/>
    <w:rsid w:val="00820892"/>
    <w:rsid w:val="00820B84"/>
    <w:rsid w:val="00820DED"/>
    <w:rsid w:val="008222D0"/>
    <w:rsid w:val="00822BA0"/>
    <w:rsid w:val="00823A8A"/>
    <w:rsid w:val="0082401E"/>
    <w:rsid w:val="008250D2"/>
    <w:rsid w:val="00825DDA"/>
    <w:rsid w:val="0082616A"/>
    <w:rsid w:val="00826F97"/>
    <w:rsid w:val="008278D6"/>
    <w:rsid w:val="0083026A"/>
    <w:rsid w:val="008304EC"/>
    <w:rsid w:val="00830DD4"/>
    <w:rsid w:val="00833246"/>
    <w:rsid w:val="00833497"/>
    <w:rsid w:val="008345C0"/>
    <w:rsid w:val="00834954"/>
    <w:rsid w:val="00834FE9"/>
    <w:rsid w:val="00835488"/>
    <w:rsid w:val="00835F08"/>
    <w:rsid w:val="00836615"/>
    <w:rsid w:val="00836E1D"/>
    <w:rsid w:val="00841035"/>
    <w:rsid w:val="00841497"/>
    <w:rsid w:val="0084287C"/>
    <w:rsid w:val="008440E9"/>
    <w:rsid w:val="00845C2F"/>
    <w:rsid w:val="00845FDD"/>
    <w:rsid w:val="00845FFB"/>
    <w:rsid w:val="008460EA"/>
    <w:rsid w:val="00846BB7"/>
    <w:rsid w:val="00850FC7"/>
    <w:rsid w:val="008511EB"/>
    <w:rsid w:val="008519D0"/>
    <w:rsid w:val="00851FD8"/>
    <w:rsid w:val="008522E9"/>
    <w:rsid w:val="00852BED"/>
    <w:rsid w:val="00852C45"/>
    <w:rsid w:val="00852DD7"/>
    <w:rsid w:val="00852FFE"/>
    <w:rsid w:val="00853514"/>
    <w:rsid w:val="00853BE4"/>
    <w:rsid w:val="00853D6C"/>
    <w:rsid w:val="008567E5"/>
    <w:rsid w:val="00856B76"/>
    <w:rsid w:val="008572A1"/>
    <w:rsid w:val="00857435"/>
    <w:rsid w:val="00857BB6"/>
    <w:rsid w:val="00857DB8"/>
    <w:rsid w:val="00860D55"/>
    <w:rsid w:val="00861BCB"/>
    <w:rsid w:val="00861BE2"/>
    <w:rsid w:val="00861E9C"/>
    <w:rsid w:val="00861F31"/>
    <w:rsid w:val="00861FF0"/>
    <w:rsid w:val="0086235D"/>
    <w:rsid w:val="00862435"/>
    <w:rsid w:val="008624BD"/>
    <w:rsid w:val="0086278D"/>
    <w:rsid w:val="00863089"/>
    <w:rsid w:val="00863A07"/>
    <w:rsid w:val="00864215"/>
    <w:rsid w:val="00864492"/>
    <w:rsid w:val="00864495"/>
    <w:rsid w:val="0086531F"/>
    <w:rsid w:val="00865A8C"/>
    <w:rsid w:val="00866309"/>
    <w:rsid w:val="008674B0"/>
    <w:rsid w:val="00867B64"/>
    <w:rsid w:val="00870328"/>
    <w:rsid w:val="0087054E"/>
    <w:rsid w:val="00871492"/>
    <w:rsid w:val="0087184A"/>
    <w:rsid w:val="00871980"/>
    <w:rsid w:val="00872123"/>
    <w:rsid w:val="00872CF3"/>
    <w:rsid w:val="0087310E"/>
    <w:rsid w:val="008735FF"/>
    <w:rsid w:val="00874897"/>
    <w:rsid w:val="00875980"/>
    <w:rsid w:val="00875C64"/>
    <w:rsid w:val="008806E7"/>
    <w:rsid w:val="0088263B"/>
    <w:rsid w:val="00882A62"/>
    <w:rsid w:val="008835FF"/>
    <w:rsid w:val="00883C39"/>
    <w:rsid w:val="00883EB3"/>
    <w:rsid w:val="0088445F"/>
    <w:rsid w:val="00884616"/>
    <w:rsid w:val="00884CA3"/>
    <w:rsid w:val="00885AFC"/>
    <w:rsid w:val="00885FFE"/>
    <w:rsid w:val="0088686D"/>
    <w:rsid w:val="00886DE2"/>
    <w:rsid w:val="00887E2E"/>
    <w:rsid w:val="0089014B"/>
    <w:rsid w:val="008919B7"/>
    <w:rsid w:val="00891E74"/>
    <w:rsid w:val="00892CE2"/>
    <w:rsid w:val="00892DD0"/>
    <w:rsid w:val="00893176"/>
    <w:rsid w:val="0089348B"/>
    <w:rsid w:val="00893A76"/>
    <w:rsid w:val="008943BD"/>
    <w:rsid w:val="00895BE2"/>
    <w:rsid w:val="008963B7"/>
    <w:rsid w:val="008967A5"/>
    <w:rsid w:val="00897C0E"/>
    <w:rsid w:val="008A0472"/>
    <w:rsid w:val="008A0B0C"/>
    <w:rsid w:val="008A0B59"/>
    <w:rsid w:val="008A1645"/>
    <w:rsid w:val="008A1C55"/>
    <w:rsid w:val="008A1D5D"/>
    <w:rsid w:val="008A29E3"/>
    <w:rsid w:val="008A2E8C"/>
    <w:rsid w:val="008A311A"/>
    <w:rsid w:val="008A44DC"/>
    <w:rsid w:val="008A6004"/>
    <w:rsid w:val="008A64DB"/>
    <w:rsid w:val="008A65EC"/>
    <w:rsid w:val="008A6BAA"/>
    <w:rsid w:val="008A6E5C"/>
    <w:rsid w:val="008A7AA5"/>
    <w:rsid w:val="008B0239"/>
    <w:rsid w:val="008B0799"/>
    <w:rsid w:val="008B186C"/>
    <w:rsid w:val="008B20BE"/>
    <w:rsid w:val="008B22EB"/>
    <w:rsid w:val="008B2664"/>
    <w:rsid w:val="008B362C"/>
    <w:rsid w:val="008B5699"/>
    <w:rsid w:val="008B59BD"/>
    <w:rsid w:val="008B5DF3"/>
    <w:rsid w:val="008B69E3"/>
    <w:rsid w:val="008B6BF2"/>
    <w:rsid w:val="008B7809"/>
    <w:rsid w:val="008B7DD7"/>
    <w:rsid w:val="008C127B"/>
    <w:rsid w:val="008C14E7"/>
    <w:rsid w:val="008C2CF4"/>
    <w:rsid w:val="008C2E85"/>
    <w:rsid w:val="008C31EA"/>
    <w:rsid w:val="008C3260"/>
    <w:rsid w:val="008C4A2F"/>
    <w:rsid w:val="008C555E"/>
    <w:rsid w:val="008C6343"/>
    <w:rsid w:val="008C68EE"/>
    <w:rsid w:val="008C6DB3"/>
    <w:rsid w:val="008C6E62"/>
    <w:rsid w:val="008C79CA"/>
    <w:rsid w:val="008C7FBA"/>
    <w:rsid w:val="008D06A4"/>
    <w:rsid w:val="008D0837"/>
    <w:rsid w:val="008D1EDE"/>
    <w:rsid w:val="008D25CF"/>
    <w:rsid w:val="008D2BBC"/>
    <w:rsid w:val="008D30F5"/>
    <w:rsid w:val="008D36B2"/>
    <w:rsid w:val="008D4549"/>
    <w:rsid w:val="008D4960"/>
    <w:rsid w:val="008D4E22"/>
    <w:rsid w:val="008D53AF"/>
    <w:rsid w:val="008D5DAD"/>
    <w:rsid w:val="008D622D"/>
    <w:rsid w:val="008D6888"/>
    <w:rsid w:val="008D70A6"/>
    <w:rsid w:val="008D7E99"/>
    <w:rsid w:val="008D7ECE"/>
    <w:rsid w:val="008E029A"/>
    <w:rsid w:val="008E13DF"/>
    <w:rsid w:val="008E19AF"/>
    <w:rsid w:val="008E1A26"/>
    <w:rsid w:val="008E2542"/>
    <w:rsid w:val="008E2947"/>
    <w:rsid w:val="008E4E02"/>
    <w:rsid w:val="008E5A43"/>
    <w:rsid w:val="008E5A9B"/>
    <w:rsid w:val="008E5D8F"/>
    <w:rsid w:val="008E6220"/>
    <w:rsid w:val="008E6A42"/>
    <w:rsid w:val="008E6BE4"/>
    <w:rsid w:val="008E7768"/>
    <w:rsid w:val="008E7A77"/>
    <w:rsid w:val="008E7EF7"/>
    <w:rsid w:val="008F01AA"/>
    <w:rsid w:val="008F0B50"/>
    <w:rsid w:val="008F0D37"/>
    <w:rsid w:val="008F16E8"/>
    <w:rsid w:val="008F1CE1"/>
    <w:rsid w:val="008F1FCD"/>
    <w:rsid w:val="008F233B"/>
    <w:rsid w:val="008F27BD"/>
    <w:rsid w:val="008F2ACD"/>
    <w:rsid w:val="008F4DB4"/>
    <w:rsid w:val="008F6194"/>
    <w:rsid w:val="008F64FA"/>
    <w:rsid w:val="008F7656"/>
    <w:rsid w:val="00900396"/>
    <w:rsid w:val="00900CB2"/>
    <w:rsid w:val="00902DE7"/>
    <w:rsid w:val="00904007"/>
    <w:rsid w:val="00905CC6"/>
    <w:rsid w:val="00905D42"/>
    <w:rsid w:val="00907783"/>
    <w:rsid w:val="00907801"/>
    <w:rsid w:val="0090783A"/>
    <w:rsid w:val="00907CC5"/>
    <w:rsid w:val="00910DEA"/>
    <w:rsid w:val="009115C3"/>
    <w:rsid w:val="00911D35"/>
    <w:rsid w:val="00912400"/>
    <w:rsid w:val="0091330E"/>
    <w:rsid w:val="00913472"/>
    <w:rsid w:val="00914233"/>
    <w:rsid w:val="00914759"/>
    <w:rsid w:val="00914815"/>
    <w:rsid w:val="00914A62"/>
    <w:rsid w:val="00914A98"/>
    <w:rsid w:val="00914BCE"/>
    <w:rsid w:val="00914C12"/>
    <w:rsid w:val="009153C5"/>
    <w:rsid w:val="00915F52"/>
    <w:rsid w:val="0091648A"/>
    <w:rsid w:val="009170A0"/>
    <w:rsid w:val="00917446"/>
    <w:rsid w:val="00920E72"/>
    <w:rsid w:val="0092141E"/>
    <w:rsid w:val="00921746"/>
    <w:rsid w:val="00921A0D"/>
    <w:rsid w:val="00922F74"/>
    <w:rsid w:val="00923CBA"/>
    <w:rsid w:val="00924912"/>
    <w:rsid w:val="00925B72"/>
    <w:rsid w:val="0092657C"/>
    <w:rsid w:val="009270FE"/>
    <w:rsid w:val="0092717D"/>
    <w:rsid w:val="00927180"/>
    <w:rsid w:val="00927CC1"/>
    <w:rsid w:val="0093017A"/>
    <w:rsid w:val="00930A7C"/>
    <w:rsid w:val="00930AD4"/>
    <w:rsid w:val="009312D5"/>
    <w:rsid w:val="00931A96"/>
    <w:rsid w:val="00933A51"/>
    <w:rsid w:val="00933E0B"/>
    <w:rsid w:val="0093438C"/>
    <w:rsid w:val="00934901"/>
    <w:rsid w:val="00934E88"/>
    <w:rsid w:val="00935392"/>
    <w:rsid w:val="009370AA"/>
    <w:rsid w:val="00937108"/>
    <w:rsid w:val="0093731E"/>
    <w:rsid w:val="00937C68"/>
    <w:rsid w:val="00940CD2"/>
    <w:rsid w:val="00941EF3"/>
    <w:rsid w:val="00942655"/>
    <w:rsid w:val="00942A57"/>
    <w:rsid w:val="00943C6C"/>
    <w:rsid w:val="009441A2"/>
    <w:rsid w:val="00944486"/>
    <w:rsid w:val="00944FB3"/>
    <w:rsid w:val="00945842"/>
    <w:rsid w:val="00946578"/>
    <w:rsid w:val="00946D7D"/>
    <w:rsid w:val="00946F69"/>
    <w:rsid w:val="00946FF4"/>
    <w:rsid w:val="00947CE5"/>
    <w:rsid w:val="00950E01"/>
    <w:rsid w:val="00950FA6"/>
    <w:rsid w:val="00951B8F"/>
    <w:rsid w:val="00951E6E"/>
    <w:rsid w:val="00951FAD"/>
    <w:rsid w:val="0095245A"/>
    <w:rsid w:val="00952AAE"/>
    <w:rsid w:val="00953AD3"/>
    <w:rsid w:val="00953E1E"/>
    <w:rsid w:val="00953E7F"/>
    <w:rsid w:val="00953FBF"/>
    <w:rsid w:val="00954586"/>
    <w:rsid w:val="00954965"/>
    <w:rsid w:val="00954C75"/>
    <w:rsid w:val="00954DA6"/>
    <w:rsid w:val="009557C0"/>
    <w:rsid w:val="00955A75"/>
    <w:rsid w:val="00955E29"/>
    <w:rsid w:val="00956259"/>
    <w:rsid w:val="00957482"/>
    <w:rsid w:val="0096006E"/>
    <w:rsid w:val="009602A7"/>
    <w:rsid w:val="00961703"/>
    <w:rsid w:val="00961ADD"/>
    <w:rsid w:val="00963299"/>
    <w:rsid w:val="00963364"/>
    <w:rsid w:val="0096398D"/>
    <w:rsid w:val="009640B5"/>
    <w:rsid w:val="009644BE"/>
    <w:rsid w:val="00964C17"/>
    <w:rsid w:val="0096680D"/>
    <w:rsid w:val="0096683C"/>
    <w:rsid w:val="00966CC6"/>
    <w:rsid w:val="00966D63"/>
    <w:rsid w:val="00966EC5"/>
    <w:rsid w:val="0096731B"/>
    <w:rsid w:val="00967CB5"/>
    <w:rsid w:val="00971A33"/>
    <w:rsid w:val="0097214D"/>
    <w:rsid w:val="00972394"/>
    <w:rsid w:val="009728AE"/>
    <w:rsid w:val="00972A76"/>
    <w:rsid w:val="009730B7"/>
    <w:rsid w:val="00973125"/>
    <w:rsid w:val="00973F7A"/>
    <w:rsid w:val="00973FE2"/>
    <w:rsid w:val="00974E12"/>
    <w:rsid w:val="00976B75"/>
    <w:rsid w:val="0097751B"/>
    <w:rsid w:val="009778E6"/>
    <w:rsid w:val="00977CC8"/>
    <w:rsid w:val="0098289E"/>
    <w:rsid w:val="00983407"/>
    <w:rsid w:val="00983CE9"/>
    <w:rsid w:val="00984158"/>
    <w:rsid w:val="009841D1"/>
    <w:rsid w:val="009848B4"/>
    <w:rsid w:val="00985007"/>
    <w:rsid w:val="00985934"/>
    <w:rsid w:val="00986754"/>
    <w:rsid w:val="00987356"/>
    <w:rsid w:val="0098750E"/>
    <w:rsid w:val="009876DC"/>
    <w:rsid w:val="009877AD"/>
    <w:rsid w:val="00987D1A"/>
    <w:rsid w:val="009904DD"/>
    <w:rsid w:val="00991C54"/>
    <w:rsid w:val="00992500"/>
    <w:rsid w:val="0099271D"/>
    <w:rsid w:val="00992A94"/>
    <w:rsid w:val="009930D6"/>
    <w:rsid w:val="0099312D"/>
    <w:rsid w:val="0099395D"/>
    <w:rsid w:val="00993D65"/>
    <w:rsid w:val="00993FD2"/>
    <w:rsid w:val="009940BF"/>
    <w:rsid w:val="00994438"/>
    <w:rsid w:val="00994D5C"/>
    <w:rsid w:val="00994FF9"/>
    <w:rsid w:val="009952F6"/>
    <w:rsid w:val="00995554"/>
    <w:rsid w:val="00995602"/>
    <w:rsid w:val="0099567C"/>
    <w:rsid w:val="00997370"/>
    <w:rsid w:val="00997541"/>
    <w:rsid w:val="00997921"/>
    <w:rsid w:val="009A05C4"/>
    <w:rsid w:val="009A0638"/>
    <w:rsid w:val="009A08C3"/>
    <w:rsid w:val="009A1008"/>
    <w:rsid w:val="009A1504"/>
    <w:rsid w:val="009A1623"/>
    <w:rsid w:val="009A1637"/>
    <w:rsid w:val="009A1B1C"/>
    <w:rsid w:val="009A2150"/>
    <w:rsid w:val="009A3111"/>
    <w:rsid w:val="009A38DA"/>
    <w:rsid w:val="009A3998"/>
    <w:rsid w:val="009A49DD"/>
    <w:rsid w:val="009A4E6F"/>
    <w:rsid w:val="009A5801"/>
    <w:rsid w:val="009A6884"/>
    <w:rsid w:val="009A7C2B"/>
    <w:rsid w:val="009B0A8C"/>
    <w:rsid w:val="009B10A9"/>
    <w:rsid w:val="009B10DD"/>
    <w:rsid w:val="009B11A8"/>
    <w:rsid w:val="009B1E8D"/>
    <w:rsid w:val="009B2930"/>
    <w:rsid w:val="009B2A25"/>
    <w:rsid w:val="009B320C"/>
    <w:rsid w:val="009B77A4"/>
    <w:rsid w:val="009B78C0"/>
    <w:rsid w:val="009B7A17"/>
    <w:rsid w:val="009B7A6C"/>
    <w:rsid w:val="009C10C2"/>
    <w:rsid w:val="009C11EF"/>
    <w:rsid w:val="009C1CE7"/>
    <w:rsid w:val="009C4D2B"/>
    <w:rsid w:val="009C54C5"/>
    <w:rsid w:val="009C5A8E"/>
    <w:rsid w:val="009C7A59"/>
    <w:rsid w:val="009D090E"/>
    <w:rsid w:val="009D091F"/>
    <w:rsid w:val="009D0F54"/>
    <w:rsid w:val="009D12F4"/>
    <w:rsid w:val="009D1C49"/>
    <w:rsid w:val="009D1EF3"/>
    <w:rsid w:val="009D254C"/>
    <w:rsid w:val="009D2813"/>
    <w:rsid w:val="009D5D52"/>
    <w:rsid w:val="009D66F7"/>
    <w:rsid w:val="009D6B94"/>
    <w:rsid w:val="009D6EFD"/>
    <w:rsid w:val="009D6FB2"/>
    <w:rsid w:val="009D7236"/>
    <w:rsid w:val="009D7637"/>
    <w:rsid w:val="009D7690"/>
    <w:rsid w:val="009D76F8"/>
    <w:rsid w:val="009D7790"/>
    <w:rsid w:val="009E0880"/>
    <w:rsid w:val="009E0A3E"/>
    <w:rsid w:val="009E0D77"/>
    <w:rsid w:val="009E1267"/>
    <w:rsid w:val="009E15F4"/>
    <w:rsid w:val="009E1967"/>
    <w:rsid w:val="009E2737"/>
    <w:rsid w:val="009E282D"/>
    <w:rsid w:val="009E2DFC"/>
    <w:rsid w:val="009E2F17"/>
    <w:rsid w:val="009E39C8"/>
    <w:rsid w:val="009E54FB"/>
    <w:rsid w:val="009E5E53"/>
    <w:rsid w:val="009E6183"/>
    <w:rsid w:val="009E61F3"/>
    <w:rsid w:val="009E66C1"/>
    <w:rsid w:val="009E7F00"/>
    <w:rsid w:val="009F000F"/>
    <w:rsid w:val="009F01CE"/>
    <w:rsid w:val="009F10DC"/>
    <w:rsid w:val="009F14D9"/>
    <w:rsid w:val="009F1723"/>
    <w:rsid w:val="009F1785"/>
    <w:rsid w:val="009F2274"/>
    <w:rsid w:val="009F2E66"/>
    <w:rsid w:val="009F2FA3"/>
    <w:rsid w:val="009F3960"/>
    <w:rsid w:val="009F447B"/>
    <w:rsid w:val="009F4805"/>
    <w:rsid w:val="009F4B5C"/>
    <w:rsid w:val="009F4BC9"/>
    <w:rsid w:val="009F4FFD"/>
    <w:rsid w:val="009F53F5"/>
    <w:rsid w:val="009F567D"/>
    <w:rsid w:val="009F58E4"/>
    <w:rsid w:val="009F6A67"/>
    <w:rsid w:val="009F7F98"/>
    <w:rsid w:val="00A002FE"/>
    <w:rsid w:val="00A00D1A"/>
    <w:rsid w:val="00A00F16"/>
    <w:rsid w:val="00A015C5"/>
    <w:rsid w:val="00A01FE6"/>
    <w:rsid w:val="00A022F7"/>
    <w:rsid w:val="00A03386"/>
    <w:rsid w:val="00A033D4"/>
    <w:rsid w:val="00A03A4C"/>
    <w:rsid w:val="00A05159"/>
    <w:rsid w:val="00A05B62"/>
    <w:rsid w:val="00A06033"/>
    <w:rsid w:val="00A06803"/>
    <w:rsid w:val="00A06DE9"/>
    <w:rsid w:val="00A0742B"/>
    <w:rsid w:val="00A10E16"/>
    <w:rsid w:val="00A11C92"/>
    <w:rsid w:val="00A11D8B"/>
    <w:rsid w:val="00A14106"/>
    <w:rsid w:val="00A14C3C"/>
    <w:rsid w:val="00A175CD"/>
    <w:rsid w:val="00A17BA4"/>
    <w:rsid w:val="00A20201"/>
    <w:rsid w:val="00A20312"/>
    <w:rsid w:val="00A20811"/>
    <w:rsid w:val="00A20AF1"/>
    <w:rsid w:val="00A215A0"/>
    <w:rsid w:val="00A2229C"/>
    <w:rsid w:val="00A240F2"/>
    <w:rsid w:val="00A243FD"/>
    <w:rsid w:val="00A25937"/>
    <w:rsid w:val="00A25C8B"/>
    <w:rsid w:val="00A25CBA"/>
    <w:rsid w:val="00A263D5"/>
    <w:rsid w:val="00A2692E"/>
    <w:rsid w:val="00A26E0B"/>
    <w:rsid w:val="00A2729B"/>
    <w:rsid w:val="00A30A77"/>
    <w:rsid w:val="00A30ABF"/>
    <w:rsid w:val="00A30C5C"/>
    <w:rsid w:val="00A31115"/>
    <w:rsid w:val="00A31201"/>
    <w:rsid w:val="00A316F9"/>
    <w:rsid w:val="00A32445"/>
    <w:rsid w:val="00A32F79"/>
    <w:rsid w:val="00A33259"/>
    <w:rsid w:val="00A34579"/>
    <w:rsid w:val="00A34C9A"/>
    <w:rsid w:val="00A34E8C"/>
    <w:rsid w:val="00A359FF"/>
    <w:rsid w:val="00A35B57"/>
    <w:rsid w:val="00A363C0"/>
    <w:rsid w:val="00A3723E"/>
    <w:rsid w:val="00A3763E"/>
    <w:rsid w:val="00A40D88"/>
    <w:rsid w:val="00A42ABF"/>
    <w:rsid w:val="00A432B4"/>
    <w:rsid w:val="00A4501B"/>
    <w:rsid w:val="00A4518F"/>
    <w:rsid w:val="00A45428"/>
    <w:rsid w:val="00A45ECA"/>
    <w:rsid w:val="00A45F2B"/>
    <w:rsid w:val="00A460B1"/>
    <w:rsid w:val="00A4651F"/>
    <w:rsid w:val="00A46FB7"/>
    <w:rsid w:val="00A47844"/>
    <w:rsid w:val="00A50630"/>
    <w:rsid w:val="00A50ADB"/>
    <w:rsid w:val="00A50D61"/>
    <w:rsid w:val="00A51336"/>
    <w:rsid w:val="00A52563"/>
    <w:rsid w:val="00A53816"/>
    <w:rsid w:val="00A5382F"/>
    <w:rsid w:val="00A53ED1"/>
    <w:rsid w:val="00A54811"/>
    <w:rsid w:val="00A5687B"/>
    <w:rsid w:val="00A60B49"/>
    <w:rsid w:val="00A60DDE"/>
    <w:rsid w:val="00A60E9B"/>
    <w:rsid w:val="00A61789"/>
    <w:rsid w:val="00A618CD"/>
    <w:rsid w:val="00A61E4D"/>
    <w:rsid w:val="00A61F19"/>
    <w:rsid w:val="00A62D81"/>
    <w:rsid w:val="00A6451E"/>
    <w:rsid w:val="00A646DC"/>
    <w:rsid w:val="00A650EE"/>
    <w:rsid w:val="00A65405"/>
    <w:rsid w:val="00A65849"/>
    <w:rsid w:val="00A65BF0"/>
    <w:rsid w:val="00A65E01"/>
    <w:rsid w:val="00A66DD5"/>
    <w:rsid w:val="00A703E4"/>
    <w:rsid w:val="00A727E9"/>
    <w:rsid w:val="00A72EBC"/>
    <w:rsid w:val="00A73855"/>
    <w:rsid w:val="00A73EAC"/>
    <w:rsid w:val="00A73EE7"/>
    <w:rsid w:val="00A743F8"/>
    <w:rsid w:val="00A75444"/>
    <w:rsid w:val="00A77000"/>
    <w:rsid w:val="00A773EF"/>
    <w:rsid w:val="00A774BE"/>
    <w:rsid w:val="00A7759D"/>
    <w:rsid w:val="00A80D93"/>
    <w:rsid w:val="00A80E97"/>
    <w:rsid w:val="00A81C25"/>
    <w:rsid w:val="00A81D78"/>
    <w:rsid w:val="00A82C73"/>
    <w:rsid w:val="00A83179"/>
    <w:rsid w:val="00A83B29"/>
    <w:rsid w:val="00A83D09"/>
    <w:rsid w:val="00A83DDB"/>
    <w:rsid w:val="00A846DB"/>
    <w:rsid w:val="00A85264"/>
    <w:rsid w:val="00A86884"/>
    <w:rsid w:val="00A87087"/>
    <w:rsid w:val="00A870BB"/>
    <w:rsid w:val="00A871C9"/>
    <w:rsid w:val="00A909CC"/>
    <w:rsid w:val="00A91135"/>
    <w:rsid w:val="00A91793"/>
    <w:rsid w:val="00A92169"/>
    <w:rsid w:val="00A93A3E"/>
    <w:rsid w:val="00A93DA7"/>
    <w:rsid w:val="00A93DB1"/>
    <w:rsid w:val="00A940D4"/>
    <w:rsid w:val="00A957DD"/>
    <w:rsid w:val="00A958E3"/>
    <w:rsid w:val="00A95CFF"/>
    <w:rsid w:val="00A96800"/>
    <w:rsid w:val="00A96B17"/>
    <w:rsid w:val="00A96C9E"/>
    <w:rsid w:val="00A96CA3"/>
    <w:rsid w:val="00AA12C6"/>
    <w:rsid w:val="00AA243F"/>
    <w:rsid w:val="00AA2AEF"/>
    <w:rsid w:val="00AA34B5"/>
    <w:rsid w:val="00AA358F"/>
    <w:rsid w:val="00AA3782"/>
    <w:rsid w:val="00AA37F9"/>
    <w:rsid w:val="00AA467E"/>
    <w:rsid w:val="00AA4847"/>
    <w:rsid w:val="00AA4A9D"/>
    <w:rsid w:val="00AA5C32"/>
    <w:rsid w:val="00AA6021"/>
    <w:rsid w:val="00AA7156"/>
    <w:rsid w:val="00AA7177"/>
    <w:rsid w:val="00AA7579"/>
    <w:rsid w:val="00AA77BC"/>
    <w:rsid w:val="00AB10C2"/>
    <w:rsid w:val="00AB119C"/>
    <w:rsid w:val="00AB13B7"/>
    <w:rsid w:val="00AB1B9C"/>
    <w:rsid w:val="00AB3573"/>
    <w:rsid w:val="00AB3CBD"/>
    <w:rsid w:val="00AB4B12"/>
    <w:rsid w:val="00AB6347"/>
    <w:rsid w:val="00AC03E2"/>
    <w:rsid w:val="00AC0FBA"/>
    <w:rsid w:val="00AC143F"/>
    <w:rsid w:val="00AC1A18"/>
    <w:rsid w:val="00AC1D03"/>
    <w:rsid w:val="00AC1D8E"/>
    <w:rsid w:val="00AC2DD3"/>
    <w:rsid w:val="00AC34C2"/>
    <w:rsid w:val="00AC37A9"/>
    <w:rsid w:val="00AC39DD"/>
    <w:rsid w:val="00AC3EF0"/>
    <w:rsid w:val="00AC44BA"/>
    <w:rsid w:val="00AC4995"/>
    <w:rsid w:val="00AC4E6F"/>
    <w:rsid w:val="00AC4E93"/>
    <w:rsid w:val="00AC501C"/>
    <w:rsid w:val="00AC6D71"/>
    <w:rsid w:val="00AC7654"/>
    <w:rsid w:val="00AC7C66"/>
    <w:rsid w:val="00AC7D80"/>
    <w:rsid w:val="00AD0023"/>
    <w:rsid w:val="00AD0B19"/>
    <w:rsid w:val="00AD0B38"/>
    <w:rsid w:val="00AD0BA6"/>
    <w:rsid w:val="00AD16B9"/>
    <w:rsid w:val="00AD2B2C"/>
    <w:rsid w:val="00AD2CAE"/>
    <w:rsid w:val="00AD400B"/>
    <w:rsid w:val="00AD44D5"/>
    <w:rsid w:val="00AD4B7C"/>
    <w:rsid w:val="00AD4CF5"/>
    <w:rsid w:val="00AD4E76"/>
    <w:rsid w:val="00AD5BAA"/>
    <w:rsid w:val="00AD5BE7"/>
    <w:rsid w:val="00AD5FC6"/>
    <w:rsid w:val="00AD64D0"/>
    <w:rsid w:val="00AD66BE"/>
    <w:rsid w:val="00AD6CB8"/>
    <w:rsid w:val="00AD7D7D"/>
    <w:rsid w:val="00AE0BF4"/>
    <w:rsid w:val="00AE185D"/>
    <w:rsid w:val="00AE1D71"/>
    <w:rsid w:val="00AE1FD0"/>
    <w:rsid w:val="00AE26CF"/>
    <w:rsid w:val="00AE2C8F"/>
    <w:rsid w:val="00AE30AC"/>
    <w:rsid w:val="00AE3BEA"/>
    <w:rsid w:val="00AE3DAF"/>
    <w:rsid w:val="00AE4115"/>
    <w:rsid w:val="00AE6E97"/>
    <w:rsid w:val="00AF02FB"/>
    <w:rsid w:val="00AF084D"/>
    <w:rsid w:val="00AF0DD3"/>
    <w:rsid w:val="00AF0E6E"/>
    <w:rsid w:val="00AF0EF6"/>
    <w:rsid w:val="00AF1508"/>
    <w:rsid w:val="00AF239C"/>
    <w:rsid w:val="00AF2914"/>
    <w:rsid w:val="00AF42D6"/>
    <w:rsid w:val="00AF450B"/>
    <w:rsid w:val="00AF50D6"/>
    <w:rsid w:val="00AF5100"/>
    <w:rsid w:val="00AF5C40"/>
    <w:rsid w:val="00AF5D12"/>
    <w:rsid w:val="00AF5D34"/>
    <w:rsid w:val="00AF60C7"/>
    <w:rsid w:val="00AF6FDA"/>
    <w:rsid w:val="00AF75E3"/>
    <w:rsid w:val="00AF7654"/>
    <w:rsid w:val="00AF795D"/>
    <w:rsid w:val="00AF7999"/>
    <w:rsid w:val="00B00E5A"/>
    <w:rsid w:val="00B01480"/>
    <w:rsid w:val="00B014BA"/>
    <w:rsid w:val="00B02E02"/>
    <w:rsid w:val="00B038A9"/>
    <w:rsid w:val="00B03CD0"/>
    <w:rsid w:val="00B042FF"/>
    <w:rsid w:val="00B04CD5"/>
    <w:rsid w:val="00B04D95"/>
    <w:rsid w:val="00B05506"/>
    <w:rsid w:val="00B06054"/>
    <w:rsid w:val="00B06AA2"/>
    <w:rsid w:val="00B070BD"/>
    <w:rsid w:val="00B07C7A"/>
    <w:rsid w:val="00B10799"/>
    <w:rsid w:val="00B11041"/>
    <w:rsid w:val="00B114E8"/>
    <w:rsid w:val="00B11B15"/>
    <w:rsid w:val="00B11B45"/>
    <w:rsid w:val="00B1255B"/>
    <w:rsid w:val="00B127DF"/>
    <w:rsid w:val="00B12ABC"/>
    <w:rsid w:val="00B13C22"/>
    <w:rsid w:val="00B14128"/>
    <w:rsid w:val="00B14E09"/>
    <w:rsid w:val="00B159A7"/>
    <w:rsid w:val="00B15A35"/>
    <w:rsid w:val="00B15B1E"/>
    <w:rsid w:val="00B161B4"/>
    <w:rsid w:val="00B1679D"/>
    <w:rsid w:val="00B17D17"/>
    <w:rsid w:val="00B200BF"/>
    <w:rsid w:val="00B20153"/>
    <w:rsid w:val="00B2032D"/>
    <w:rsid w:val="00B20B20"/>
    <w:rsid w:val="00B210ED"/>
    <w:rsid w:val="00B21395"/>
    <w:rsid w:val="00B21AD3"/>
    <w:rsid w:val="00B21BB3"/>
    <w:rsid w:val="00B22AF5"/>
    <w:rsid w:val="00B22CB9"/>
    <w:rsid w:val="00B2363B"/>
    <w:rsid w:val="00B271B0"/>
    <w:rsid w:val="00B27448"/>
    <w:rsid w:val="00B27ADE"/>
    <w:rsid w:val="00B27CAE"/>
    <w:rsid w:val="00B3003B"/>
    <w:rsid w:val="00B30836"/>
    <w:rsid w:val="00B3105F"/>
    <w:rsid w:val="00B31BE2"/>
    <w:rsid w:val="00B32F9A"/>
    <w:rsid w:val="00B3365D"/>
    <w:rsid w:val="00B33CBB"/>
    <w:rsid w:val="00B34BFA"/>
    <w:rsid w:val="00B34EC5"/>
    <w:rsid w:val="00B360D5"/>
    <w:rsid w:val="00B36309"/>
    <w:rsid w:val="00B36733"/>
    <w:rsid w:val="00B3677F"/>
    <w:rsid w:val="00B36E46"/>
    <w:rsid w:val="00B37CD8"/>
    <w:rsid w:val="00B40298"/>
    <w:rsid w:val="00B40CC7"/>
    <w:rsid w:val="00B40DAF"/>
    <w:rsid w:val="00B416EC"/>
    <w:rsid w:val="00B41991"/>
    <w:rsid w:val="00B4249D"/>
    <w:rsid w:val="00B427A4"/>
    <w:rsid w:val="00B42B16"/>
    <w:rsid w:val="00B4397A"/>
    <w:rsid w:val="00B43987"/>
    <w:rsid w:val="00B43C98"/>
    <w:rsid w:val="00B44E8D"/>
    <w:rsid w:val="00B4510F"/>
    <w:rsid w:val="00B451BE"/>
    <w:rsid w:val="00B45663"/>
    <w:rsid w:val="00B46E2F"/>
    <w:rsid w:val="00B46F07"/>
    <w:rsid w:val="00B474D7"/>
    <w:rsid w:val="00B4757D"/>
    <w:rsid w:val="00B47887"/>
    <w:rsid w:val="00B500D3"/>
    <w:rsid w:val="00B50EC3"/>
    <w:rsid w:val="00B51E1D"/>
    <w:rsid w:val="00B53F0B"/>
    <w:rsid w:val="00B541A2"/>
    <w:rsid w:val="00B54238"/>
    <w:rsid w:val="00B549D0"/>
    <w:rsid w:val="00B54ACC"/>
    <w:rsid w:val="00B54F2D"/>
    <w:rsid w:val="00B55C35"/>
    <w:rsid w:val="00B5612B"/>
    <w:rsid w:val="00B56305"/>
    <w:rsid w:val="00B56B93"/>
    <w:rsid w:val="00B5744D"/>
    <w:rsid w:val="00B57FC0"/>
    <w:rsid w:val="00B61411"/>
    <w:rsid w:val="00B629E4"/>
    <w:rsid w:val="00B63C2E"/>
    <w:rsid w:val="00B63CE4"/>
    <w:rsid w:val="00B63E70"/>
    <w:rsid w:val="00B64373"/>
    <w:rsid w:val="00B64ADD"/>
    <w:rsid w:val="00B65966"/>
    <w:rsid w:val="00B65A96"/>
    <w:rsid w:val="00B65D0B"/>
    <w:rsid w:val="00B65DB1"/>
    <w:rsid w:val="00B6622C"/>
    <w:rsid w:val="00B67020"/>
    <w:rsid w:val="00B67605"/>
    <w:rsid w:val="00B67608"/>
    <w:rsid w:val="00B676E1"/>
    <w:rsid w:val="00B67D61"/>
    <w:rsid w:val="00B706AF"/>
    <w:rsid w:val="00B71FAE"/>
    <w:rsid w:val="00B72428"/>
    <w:rsid w:val="00B7272C"/>
    <w:rsid w:val="00B73612"/>
    <w:rsid w:val="00B742E0"/>
    <w:rsid w:val="00B74492"/>
    <w:rsid w:val="00B74FB2"/>
    <w:rsid w:val="00B752B1"/>
    <w:rsid w:val="00B75AD4"/>
    <w:rsid w:val="00B75ED1"/>
    <w:rsid w:val="00B81AB6"/>
    <w:rsid w:val="00B81B82"/>
    <w:rsid w:val="00B81E55"/>
    <w:rsid w:val="00B8291B"/>
    <w:rsid w:val="00B82CC1"/>
    <w:rsid w:val="00B8374A"/>
    <w:rsid w:val="00B8484E"/>
    <w:rsid w:val="00B84D0F"/>
    <w:rsid w:val="00B84FC4"/>
    <w:rsid w:val="00B87080"/>
    <w:rsid w:val="00B8717F"/>
    <w:rsid w:val="00B9034E"/>
    <w:rsid w:val="00B903ED"/>
    <w:rsid w:val="00B9092F"/>
    <w:rsid w:val="00B90BCB"/>
    <w:rsid w:val="00B91ECC"/>
    <w:rsid w:val="00B9210C"/>
    <w:rsid w:val="00B92408"/>
    <w:rsid w:val="00B96115"/>
    <w:rsid w:val="00B965EE"/>
    <w:rsid w:val="00B96EDC"/>
    <w:rsid w:val="00B96F18"/>
    <w:rsid w:val="00B97934"/>
    <w:rsid w:val="00B97E9D"/>
    <w:rsid w:val="00BA05C9"/>
    <w:rsid w:val="00BA0ACA"/>
    <w:rsid w:val="00BA1AD4"/>
    <w:rsid w:val="00BA2D8C"/>
    <w:rsid w:val="00BA3B24"/>
    <w:rsid w:val="00BA3EF9"/>
    <w:rsid w:val="00BA409F"/>
    <w:rsid w:val="00BA4B03"/>
    <w:rsid w:val="00BA4D78"/>
    <w:rsid w:val="00BA51D6"/>
    <w:rsid w:val="00BA5204"/>
    <w:rsid w:val="00BA5A39"/>
    <w:rsid w:val="00BA6250"/>
    <w:rsid w:val="00BA7D85"/>
    <w:rsid w:val="00BA7F07"/>
    <w:rsid w:val="00BA7F50"/>
    <w:rsid w:val="00BB1806"/>
    <w:rsid w:val="00BB18B4"/>
    <w:rsid w:val="00BB21E5"/>
    <w:rsid w:val="00BB23CC"/>
    <w:rsid w:val="00BB2915"/>
    <w:rsid w:val="00BB459E"/>
    <w:rsid w:val="00BB4FC5"/>
    <w:rsid w:val="00BB62E8"/>
    <w:rsid w:val="00BB6A03"/>
    <w:rsid w:val="00BC0395"/>
    <w:rsid w:val="00BC09FB"/>
    <w:rsid w:val="00BC1AE4"/>
    <w:rsid w:val="00BC1D9F"/>
    <w:rsid w:val="00BC1F08"/>
    <w:rsid w:val="00BC2445"/>
    <w:rsid w:val="00BC2980"/>
    <w:rsid w:val="00BC2B42"/>
    <w:rsid w:val="00BC2CA3"/>
    <w:rsid w:val="00BC2DF1"/>
    <w:rsid w:val="00BC2EBD"/>
    <w:rsid w:val="00BC34DD"/>
    <w:rsid w:val="00BC4112"/>
    <w:rsid w:val="00BC45F7"/>
    <w:rsid w:val="00BC4EBA"/>
    <w:rsid w:val="00BC66CD"/>
    <w:rsid w:val="00BC6748"/>
    <w:rsid w:val="00BC7EAD"/>
    <w:rsid w:val="00BD05DD"/>
    <w:rsid w:val="00BD0A9D"/>
    <w:rsid w:val="00BD0B3C"/>
    <w:rsid w:val="00BD2004"/>
    <w:rsid w:val="00BD26DF"/>
    <w:rsid w:val="00BD2D53"/>
    <w:rsid w:val="00BD306D"/>
    <w:rsid w:val="00BD311B"/>
    <w:rsid w:val="00BD3881"/>
    <w:rsid w:val="00BD4421"/>
    <w:rsid w:val="00BD4DC5"/>
    <w:rsid w:val="00BD550B"/>
    <w:rsid w:val="00BD5B85"/>
    <w:rsid w:val="00BD6493"/>
    <w:rsid w:val="00BD6BD7"/>
    <w:rsid w:val="00BD70B4"/>
    <w:rsid w:val="00BD7151"/>
    <w:rsid w:val="00BE00C9"/>
    <w:rsid w:val="00BE0D03"/>
    <w:rsid w:val="00BE120E"/>
    <w:rsid w:val="00BE1CF3"/>
    <w:rsid w:val="00BE2B9F"/>
    <w:rsid w:val="00BE2CE1"/>
    <w:rsid w:val="00BE2F1A"/>
    <w:rsid w:val="00BE380B"/>
    <w:rsid w:val="00BE3CCA"/>
    <w:rsid w:val="00BE4EF2"/>
    <w:rsid w:val="00BE586A"/>
    <w:rsid w:val="00BE63B6"/>
    <w:rsid w:val="00BE6A5E"/>
    <w:rsid w:val="00BE6E83"/>
    <w:rsid w:val="00BE71DC"/>
    <w:rsid w:val="00BE7B6E"/>
    <w:rsid w:val="00BF14C3"/>
    <w:rsid w:val="00BF21BC"/>
    <w:rsid w:val="00BF2E35"/>
    <w:rsid w:val="00BF395E"/>
    <w:rsid w:val="00BF3AD5"/>
    <w:rsid w:val="00BF4DA9"/>
    <w:rsid w:val="00BF5154"/>
    <w:rsid w:val="00BF5503"/>
    <w:rsid w:val="00BF5C07"/>
    <w:rsid w:val="00BF777B"/>
    <w:rsid w:val="00C009D1"/>
    <w:rsid w:val="00C01743"/>
    <w:rsid w:val="00C01B48"/>
    <w:rsid w:val="00C0264C"/>
    <w:rsid w:val="00C02CC3"/>
    <w:rsid w:val="00C02E2E"/>
    <w:rsid w:val="00C03B61"/>
    <w:rsid w:val="00C042C3"/>
    <w:rsid w:val="00C048E2"/>
    <w:rsid w:val="00C04BAC"/>
    <w:rsid w:val="00C05FE0"/>
    <w:rsid w:val="00C060BD"/>
    <w:rsid w:val="00C06258"/>
    <w:rsid w:val="00C06C35"/>
    <w:rsid w:val="00C07A89"/>
    <w:rsid w:val="00C102E1"/>
    <w:rsid w:val="00C10340"/>
    <w:rsid w:val="00C10488"/>
    <w:rsid w:val="00C1049C"/>
    <w:rsid w:val="00C10B42"/>
    <w:rsid w:val="00C111C2"/>
    <w:rsid w:val="00C11D9F"/>
    <w:rsid w:val="00C11F83"/>
    <w:rsid w:val="00C12530"/>
    <w:rsid w:val="00C126C0"/>
    <w:rsid w:val="00C12AFC"/>
    <w:rsid w:val="00C13226"/>
    <w:rsid w:val="00C13FB7"/>
    <w:rsid w:val="00C14963"/>
    <w:rsid w:val="00C14F8E"/>
    <w:rsid w:val="00C14FA1"/>
    <w:rsid w:val="00C15509"/>
    <w:rsid w:val="00C15C77"/>
    <w:rsid w:val="00C15F4E"/>
    <w:rsid w:val="00C167FC"/>
    <w:rsid w:val="00C17477"/>
    <w:rsid w:val="00C17B39"/>
    <w:rsid w:val="00C2001D"/>
    <w:rsid w:val="00C20D18"/>
    <w:rsid w:val="00C21331"/>
    <w:rsid w:val="00C223FE"/>
    <w:rsid w:val="00C236EE"/>
    <w:rsid w:val="00C245FE"/>
    <w:rsid w:val="00C252EB"/>
    <w:rsid w:val="00C26343"/>
    <w:rsid w:val="00C26885"/>
    <w:rsid w:val="00C26C6B"/>
    <w:rsid w:val="00C26DB4"/>
    <w:rsid w:val="00C27C6A"/>
    <w:rsid w:val="00C30CB2"/>
    <w:rsid w:val="00C30F77"/>
    <w:rsid w:val="00C30FB5"/>
    <w:rsid w:val="00C31429"/>
    <w:rsid w:val="00C31519"/>
    <w:rsid w:val="00C32321"/>
    <w:rsid w:val="00C32E36"/>
    <w:rsid w:val="00C33F21"/>
    <w:rsid w:val="00C344F7"/>
    <w:rsid w:val="00C34566"/>
    <w:rsid w:val="00C351BC"/>
    <w:rsid w:val="00C351D4"/>
    <w:rsid w:val="00C3640C"/>
    <w:rsid w:val="00C36ADB"/>
    <w:rsid w:val="00C37E9B"/>
    <w:rsid w:val="00C4003F"/>
    <w:rsid w:val="00C41955"/>
    <w:rsid w:val="00C42267"/>
    <w:rsid w:val="00C447B8"/>
    <w:rsid w:val="00C44EA6"/>
    <w:rsid w:val="00C45160"/>
    <w:rsid w:val="00C453B1"/>
    <w:rsid w:val="00C45D0E"/>
    <w:rsid w:val="00C45DC5"/>
    <w:rsid w:val="00C4616F"/>
    <w:rsid w:val="00C46B02"/>
    <w:rsid w:val="00C473D8"/>
    <w:rsid w:val="00C47417"/>
    <w:rsid w:val="00C503E3"/>
    <w:rsid w:val="00C5086D"/>
    <w:rsid w:val="00C5092C"/>
    <w:rsid w:val="00C51E23"/>
    <w:rsid w:val="00C53B47"/>
    <w:rsid w:val="00C53C7B"/>
    <w:rsid w:val="00C546A6"/>
    <w:rsid w:val="00C55F27"/>
    <w:rsid w:val="00C568BD"/>
    <w:rsid w:val="00C57380"/>
    <w:rsid w:val="00C57669"/>
    <w:rsid w:val="00C6180E"/>
    <w:rsid w:val="00C61B8F"/>
    <w:rsid w:val="00C6221E"/>
    <w:rsid w:val="00C62425"/>
    <w:rsid w:val="00C62601"/>
    <w:rsid w:val="00C626B8"/>
    <w:rsid w:val="00C62DB5"/>
    <w:rsid w:val="00C645CC"/>
    <w:rsid w:val="00C64605"/>
    <w:rsid w:val="00C64888"/>
    <w:rsid w:val="00C65C85"/>
    <w:rsid w:val="00C669FC"/>
    <w:rsid w:val="00C66F60"/>
    <w:rsid w:val="00C67A8A"/>
    <w:rsid w:val="00C703DC"/>
    <w:rsid w:val="00C7060B"/>
    <w:rsid w:val="00C720D6"/>
    <w:rsid w:val="00C72D22"/>
    <w:rsid w:val="00C72D76"/>
    <w:rsid w:val="00C72E65"/>
    <w:rsid w:val="00C72E9D"/>
    <w:rsid w:val="00C733C4"/>
    <w:rsid w:val="00C73C93"/>
    <w:rsid w:val="00C73FCB"/>
    <w:rsid w:val="00C74244"/>
    <w:rsid w:val="00C745BD"/>
    <w:rsid w:val="00C75530"/>
    <w:rsid w:val="00C75D96"/>
    <w:rsid w:val="00C76419"/>
    <w:rsid w:val="00C764A6"/>
    <w:rsid w:val="00C7794F"/>
    <w:rsid w:val="00C77E35"/>
    <w:rsid w:val="00C816E1"/>
    <w:rsid w:val="00C81B66"/>
    <w:rsid w:val="00C826AE"/>
    <w:rsid w:val="00C8278E"/>
    <w:rsid w:val="00C82AAC"/>
    <w:rsid w:val="00C83356"/>
    <w:rsid w:val="00C84063"/>
    <w:rsid w:val="00C84516"/>
    <w:rsid w:val="00C84FE3"/>
    <w:rsid w:val="00C86B7F"/>
    <w:rsid w:val="00C87CA3"/>
    <w:rsid w:val="00C90A82"/>
    <w:rsid w:val="00C91712"/>
    <w:rsid w:val="00C92ED0"/>
    <w:rsid w:val="00C93371"/>
    <w:rsid w:val="00C948B8"/>
    <w:rsid w:val="00C94EAB"/>
    <w:rsid w:val="00C951D4"/>
    <w:rsid w:val="00C95779"/>
    <w:rsid w:val="00C95ADF"/>
    <w:rsid w:val="00C967BC"/>
    <w:rsid w:val="00C96DAF"/>
    <w:rsid w:val="00C97C03"/>
    <w:rsid w:val="00CA000D"/>
    <w:rsid w:val="00CA0065"/>
    <w:rsid w:val="00CA0F7B"/>
    <w:rsid w:val="00CA1D8C"/>
    <w:rsid w:val="00CA29F4"/>
    <w:rsid w:val="00CA4A4B"/>
    <w:rsid w:val="00CA4B35"/>
    <w:rsid w:val="00CA4BFC"/>
    <w:rsid w:val="00CA4F64"/>
    <w:rsid w:val="00CA5B00"/>
    <w:rsid w:val="00CA5B71"/>
    <w:rsid w:val="00CA7A7E"/>
    <w:rsid w:val="00CB0125"/>
    <w:rsid w:val="00CB0238"/>
    <w:rsid w:val="00CB0BF3"/>
    <w:rsid w:val="00CB1893"/>
    <w:rsid w:val="00CB1FE1"/>
    <w:rsid w:val="00CB39B6"/>
    <w:rsid w:val="00CB3E02"/>
    <w:rsid w:val="00CB4331"/>
    <w:rsid w:val="00CB441F"/>
    <w:rsid w:val="00CB58D4"/>
    <w:rsid w:val="00CB6700"/>
    <w:rsid w:val="00CB6AEB"/>
    <w:rsid w:val="00CB6E89"/>
    <w:rsid w:val="00CB74BE"/>
    <w:rsid w:val="00CB76CB"/>
    <w:rsid w:val="00CB789A"/>
    <w:rsid w:val="00CB7B7B"/>
    <w:rsid w:val="00CB7EA1"/>
    <w:rsid w:val="00CC0063"/>
    <w:rsid w:val="00CC020A"/>
    <w:rsid w:val="00CC0B69"/>
    <w:rsid w:val="00CC1B88"/>
    <w:rsid w:val="00CC1BC1"/>
    <w:rsid w:val="00CC2519"/>
    <w:rsid w:val="00CC2582"/>
    <w:rsid w:val="00CC265D"/>
    <w:rsid w:val="00CC2FDD"/>
    <w:rsid w:val="00CC3698"/>
    <w:rsid w:val="00CC3869"/>
    <w:rsid w:val="00CC3D40"/>
    <w:rsid w:val="00CC3E7A"/>
    <w:rsid w:val="00CC4703"/>
    <w:rsid w:val="00CC50A2"/>
    <w:rsid w:val="00CC5282"/>
    <w:rsid w:val="00CC53B4"/>
    <w:rsid w:val="00CC7BE1"/>
    <w:rsid w:val="00CC7CAB"/>
    <w:rsid w:val="00CC7D45"/>
    <w:rsid w:val="00CD033B"/>
    <w:rsid w:val="00CD07BA"/>
    <w:rsid w:val="00CD0A99"/>
    <w:rsid w:val="00CD15B9"/>
    <w:rsid w:val="00CD26F4"/>
    <w:rsid w:val="00CD2B4C"/>
    <w:rsid w:val="00CD2DDF"/>
    <w:rsid w:val="00CD32E5"/>
    <w:rsid w:val="00CD3BF9"/>
    <w:rsid w:val="00CD3FB9"/>
    <w:rsid w:val="00CD4DE5"/>
    <w:rsid w:val="00CD4DEA"/>
    <w:rsid w:val="00CD79EF"/>
    <w:rsid w:val="00CD7CF8"/>
    <w:rsid w:val="00CE017F"/>
    <w:rsid w:val="00CE02AE"/>
    <w:rsid w:val="00CE033C"/>
    <w:rsid w:val="00CE04CD"/>
    <w:rsid w:val="00CE098F"/>
    <w:rsid w:val="00CE1422"/>
    <w:rsid w:val="00CE1589"/>
    <w:rsid w:val="00CE227B"/>
    <w:rsid w:val="00CE23C8"/>
    <w:rsid w:val="00CE2701"/>
    <w:rsid w:val="00CE3D14"/>
    <w:rsid w:val="00CE4A28"/>
    <w:rsid w:val="00CE4E67"/>
    <w:rsid w:val="00CE5071"/>
    <w:rsid w:val="00CE528F"/>
    <w:rsid w:val="00CE6EB4"/>
    <w:rsid w:val="00CF023B"/>
    <w:rsid w:val="00CF13CC"/>
    <w:rsid w:val="00CF1CC9"/>
    <w:rsid w:val="00CF1E0D"/>
    <w:rsid w:val="00CF206D"/>
    <w:rsid w:val="00CF23D4"/>
    <w:rsid w:val="00CF3B22"/>
    <w:rsid w:val="00CF3B7F"/>
    <w:rsid w:val="00CF3F7C"/>
    <w:rsid w:val="00CF46C7"/>
    <w:rsid w:val="00CF4CA1"/>
    <w:rsid w:val="00CF5055"/>
    <w:rsid w:val="00CF5518"/>
    <w:rsid w:val="00CF679B"/>
    <w:rsid w:val="00CF6981"/>
    <w:rsid w:val="00D006B1"/>
    <w:rsid w:val="00D00926"/>
    <w:rsid w:val="00D0230F"/>
    <w:rsid w:val="00D02418"/>
    <w:rsid w:val="00D0309B"/>
    <w:rsid w:val="00D030E1"/>
    <w:rsid w:val="00D03303"/>
    <w:rsid w:val="00D033D8"/>
    <w:rsid w:val="00D04879"/>
    <w:rsid w:val="00D05A39"/>
    <w:rsid w:val="00D05AEA"/>
    <w:rsid w:val="00D05C06"/>
    <w:rsid w:val="00D1016D"/>
    <w:rsid w:val="00D10613"/>
    <w:rsid w:val="00D10705"/>
    <w:rsid w:val="00D1088D"/>
    <w:rsid w:val="00D108EE"/>
    <w:rsid w:val="00D10948"/>
    <w:rsid w:val="00D1101D"/>
    <w:rsid w:val="00D11145"/>
    <w:rsid w:val="00D11B24"/>
    <w:rsid w:val="00D12EA6"/>
    <w:rsid w:val="00D131AA"/>
    <w:rsid w:val="00D13740"/>
    <w:rsid w:val="00D1387E"/>
    <w:rsid w:val="00D14818"/>
    <w:rsid w:val="00D151FA"/>
    <w:rsid w:val="00D1667D"/>
    <w:rsid w:val="00D167F1"/>
    <w:rsid w:val="00D16CBE"/>
    <w:rsid w:val="00D17065"/>
    <w:rsid w:val="00D203D6"/>
    <w:rsid w:val="00D2071A"/>
    <w:rsid w:val="00D20A7B"/>
    <w:rsid w:val="00D21642"/>
    <w:rsid w:val="00D2195A"/>
    <w:rsid w:val="00D22995"/>
    <w:rsid w:val="00D245AC"/>
    <w:rsid w:val="00D2592E"/>
    <w:rsid w:val="00D25DE5"/>
    <w:rsid w:val="00D266B6"/>
    <w:rsid w:val="00D27167"/>
    <w:rsid w:val="00D27CF3"/>
    <w:rsid w:val="00D3098C"/>
    <w:rsid w:val="00D30D04"/>
    <w:rsid w:val="00D32324"/>
    <w:rsid w:val="00D32ADF"/>
    <w:rsid w:val="00D32DCE"/>
    <w:rsid w:val="00D33261"/>
    <w:rsid w:val="00D342CD"/>
    <w:rsid w:val="00D345A2"/>
    <w:rsid w:val="00D3556D"/>
    <w:rsid w:val="00D3601A"/>
    <w:rsid w:val="00D36036"/>
    <w:rsid w:val="00D36A1C"/>
    <w:rsid w:val="00D36C69"/>
    <w:rsid w:val="00D370D1"/>
    <w:rsid w:val="00D4037D"/>
    <w:rsid w:val="00D4118C"/>
    <w:rsid w:val="00D41AF6"/>
    <w:rsid w:val="00D43FAC"/>
    <w:rsid w:val="00D44586"/>
    <w:rsid w:val="00D44802"/>
    <w:rsid w:val="00D448C9"/>
    <w:rsid w:val="00D44A99"/>
    <w:rsid w:val="00D47C66"/>
    <w:rsid w:val="00D502AF"/>
    <w:rsid w:val="00D5095E"/>
    <w:rsid w:val="00D50A19"/>
    <w:rsid w:val="00D50EF5"/>
    <w:rsid w:val="00D5136D"/>
    <w:rsid w:val="00D51380"/>
    <w:rsid w:val="00D5198E"/>
    <w:rsid w:val="00D51A4C"/>
    <w:rsid w:val="00D533DA"/>
    <w:rsid w:val="00D53939"/>
    <w:rsid w:val="00D5446F"/>
    <w:rsid w:val="00D5468B"/>
    <w:rsid w:val="00D55508"/>
    <w:rsid w:val="00D5565A"/>
    <w:rsid w:val="00D56522"/>
    <w:rsid w:val="00D568A2"/>
    <w:rsid w:val="00D6030B"/>
    <w:rsid w:val="00D609DE"/>
    <w:rsid w:val="00D6106A"/>
    <w:rsid w:val="00D61373"/>
    <w:rsid w:val="00D63E4E"/>
    <w:rsid w:val="00D65523"/>
    <w:rsid w:val="00D663B2"/>
    <w:rsid w:val="00D664B8"/>
    <w:rsid w:val="00D6733D"/>
    <w:rsid w:val="00D67E82"/>
    <w:rsid w:val="00D7052A"/>
    <w:rsid w:val="00D7072A"/>
    <w:rsid w:val="00D70C2E"/>
    <w:rsid w:val="00D719DD"/>
    <w:rsid w:val="00D71B83"/>
    <w:rsid w:val="00D72251"/>
    <w:rsid w:val="00D72804"/>
    <w:rsid w:val="00D7295B"/>
    <w:rsid w:val="00D732D0"/>
    <w:rsid w:val="00D73EA3"/>
    <w:rsid w:val="00D7452E"/>
    <w:rsid w:val="00D7464C"/>
    <w:rsid w:val="00D757FC"/>
    <w:rsid w:val="00D75FC1"/>
    <w:rsid w:val="00D76C28"/>
    <w:rsid w:val="00D76F95"/>
    <w:rsid w:val="00D778CE"/>
    <w:rsid w:val="00D814B4"/>
    <w:rsid w:val="00D815AC"/>
    <w:rsid w:val="00D82354"/>
    <w:rsid w:val="00D82B40"/>
    <w:rsid w:val="00D834D5"/>
    <w:rsid w:val="00D835B1"/>
    <w:rsid w:val="00D836FD"/>
    <w:rsid w:val="00D839FE"/>
    <w:rsid w:val="00D8447A"/>
    <w:rsid w:val="00D8462A"/>
    <w:rsid w:val="00D84CE2"/>
    <w:rsid w:val="00D851D0"/>
    <w:rsid w:val="00D86521"/>
    <w:rsid w:val="00D86A34"/>
    <w:rsid w:val="00D8737E"/>
    <w:rsid w:val="00D876E0"/>
    <w:rsid w:val="00D87853"/>
    <w:rsid w:val="00D904DB"/>
    <w:rsid w:val="00D907FF"/>
    <w:rsid w:val="00D90AFF"/>
    <w:rsid w:val="00D90D8B"/>
    <w:rsid w:val="00D926EB"/>
    <w:rsid w:val="00D93453"/>
    <w:rsid w:val="00D93DCE"/>
    <w:rsid w:val="00D93F8A"/>
    <w:rsid w:val="00D9537B"/>
    <w:rsid w:val="00D95C27"/>
    <w:rsid w:val="00D9698A"/>
    <w:rsid w:val="00D96EBD"/>
    <w:rsid w:val="00D970AE"/>
    <w:rsid w:val="00D970F8"/>
    <w:rsid w:val="00D97849"/>
    <w:rsid w:val="00DA0489"/>
    <w:rsid w:val="00DA240B"/>
    <w:rsid w:val="00DA2D76"/>
    <w:rsid w:val="00DA30E6"/>
    <w:rsid w:val="00DA372F"/>
    <w:rsid w:val="00DA3E68"/>
    <w:rsid w:val="00DA4FFE"/>
    <w:rsid w:val="00DA54DA"/>
    <w:rsid w:val="00DA5923"/>
    <w:rsid w:val="00DA5A50"/>
    <w:rsid w:val="00DA5D44"/>
    <w:rsid w:val="00DA5EF2"/>
    <w:rsid w:val="00DA6AE1"/>
    <w:rsid w:val="00DA6EE6"/>
    <w:rsid w:val="00DA6EF7"/>
    <w:rsid w:val="00DA6F7B"/>
    <w:rsid w:val="00DA7BA1"/>
    <w:rsid w:val="00DB08E8"/>
    <w:rsid w:val="00DB0D53"/>
    <w:rsid w:val="00DB11F1"/>
    <w:rsid w:val="00DB12AB"/>
    <w:rsid w:val="00DB1A9F"/>
    <w:rsid w:val="00DB2BE7"/>
    <w:rsid w:val="00DB3F60"/>
    <w:rsid w:val="00DB5AA8"/>
    <w:rsid w:val="00DB6224"/>
    <w:rsid w:val="00DB6493"/>
    <w:rsid w:val="00DB69FE"/>
    <w:rsid w:val="00DB6D0C"/>
    <w:rsid w:val="00DB7C2A"/>
    <w:rsid w:val="00DC0B23"/>
    <w:rsid w:val="00DC1294"/>
    <w:rsid w:val="00DC252B"/>
    <w:rsid w:val="00DC25A6"/>
    <w:rsid w:val="00DC26FA"/>
    <w:rsid w:val="00DC28F9"/>
    <w:rsid w:val="00DC2C82"/>
    <w:rsid w:val="00DC3AC4"/>
    <w:rsid w:val="00DC3B2F"/>
    <w:rsid w:val="00DC4559"/>
    <w:rsid w:val="00DC5120"/>
    <w:rsid w:val="00DC5B9F"/>
    <w:rsid w:val="00DC6450"/>
    <w:rsid w:val="00DC65BF"/>
    <w:rsid w:val="00DC67DC"/>
    <w:rsid w:val="00DC7540"/>
    <w:rsid w:val="00DD080F"/>
    <w:rsid w:val="00DD0ADB"/>
    <w:rsid w:val="00DD166A"/>
    <w:rsid w:val="00DD1C69"/>
    <w:rsid w:val="00DD1CE7"/>
    <w:rsid w:val="00DD1F96"/>
    <w:rsid w:val="00DD2AE1"/>
    <w:rsid w:val="00DD2EA9"/>
    <w:rsid w:val="00DD331D"/>
    <w:rsid w:val="00DD3373"/>
    <w:rsid w:val="00DD3A5F"/>
    <w:rsid w:val="00DD3B77"/>
    <w:rsid w:val="00DD5213"/>
    <w:rsid w:val="00DD59FE"/>
    <w:rsid w:val="00DD5B73"/>
    <w:rsid w:val="00DD5E16"/>
    <w:rsid w:val="00DD6993"/>
    <w:rsid w:val="00DD6A2B"/>
    <w:rsid w:val="00DD6BAE"/>
    <w:rsid w:val="00DD6CC1"/>
    <w:rsid w:val="00DD775A"/>
    <w:rsid w:val="00DE0362"/>
    <w:rsid w:val="00DE04F4"/>
    <w:rsid w:val="00DE0563"/>
    <w:rsid w:val="00DE063E"/>
    <w:rsid w:val="00DE0844"/>
    <w:rsid w:val="00DE0DBF"/>
    <w:rsid w:val="00DE108B"/>
    <w:rsid w:val="00DE190A"/>
    <w:rsid w:val="00DE2012"/>
    <w:rsid w:val="00DE2562"/>
    <w:rsid w:val="00DE26F7"/>
    <w:rsid w:val="00DE32EC"/>
    <w:rsid w:val="00DE32F6"/>
    <w:rsid w:val="00DE3443"/>
    <w:rsid w:val="00DE3DA8"/>
    <w:rsid w:val="00DE4113"/>
    <w:rsid w:val="00DE628D"/>
    <w:rsid w:val="00DE72EC"/>
    <w:rsid w:val="00DE7852"/>
    <w:rsid w:val="00DF073E"/>
    <w:rsid w:val="00DF1383"/>
    <w:rsid w:val="00DF1C28"/>
    <w:rsid w:val="00DF1C5A"/>
    <w:rsid w:val="00DF1F61"/>
    <w:rsid w:val="00DF2732"/>
    <w:rsid w:val="00DF4595"/>
    <w:rsid w:val="00DF4F30"/>
    <w:rsid w:val="00DF5687"/>
    <w:rsid w:val="00DF5A88"/>
    <w:rsid w:val="00DF6BBC"/>
    <w:rsid w:val="00DF749F"/>
    <w:rsid w:val="00DF769A"/>
    <w:rsid w:val="00DF76F7"/>
    <w:rsid w:val="00E00145"/>
    <w:rsid w:val="00E00AD7"/>
    <w:rsid w:val="00E00EF5"/>
    <w:rsid w:val="00E01B3C"/>
    <w:rsid w:val="00E02853"/>
    <w:rsid w:val="00E04001"/>
    <w:rsid w:val="00E044C4"/>
    <w:rsid w:val="00E0471E"/>
    <w:rsid w:val="00E0476A"/>
    <w:rsid w:val="00E05395"/>
    <w:rsid w:val="00E05FDB"/>
    <w:rsid w:val="00E10097"/>
    <w:rsid w:val="00E10985"/>
    <w:rsid w:val="00E10C7B"/>
    <w:rsid w:val="00E116C1"/>
    <w:rsid w:val="00E11ED8"/>
    <w:rsid w:val="00E12933"/>
    <w:rsid w:val="00E13E71"/>
    <w:rsid w:val="00E14838"/>
    <w:rsid w:val="00E1516A"/>
    <w:rsid w:val="00E2104F"/>
    <w:rsid w:val="00E21B16"/>
    <w:rsid w:val="00E24DE2"/>
    <w:rsid w:val="00E25650"/>
    <w:rsid w:val="00E26167"/>
    <w:rsid w:val="00E26469"/>
    <w:rsid w:val="00E269F6"/>
    <w:rsid w:val="00E26CDE"/>
    <w:rsid w:val="00E26E22"/>
    <w:rsid w:val="00E2777F"/>
    <w:rsid w:val="00E27EAB"/>
    <w:rsid w:val="00E301F2"/>
    <w:rsid w:val="00E32291"/>
    <w:rsid w:val="00E32FCF"/>
    <w:rsid w:val="00E33395"/>
    <w:rsid w:val="00E334D7"/>
    <w:rsid w:val="00E338DC"/>
    <w:rsid w:val="00E33AC8"/>
    <w:rsid w:val="00E33DE9"/>
    <w:rsid w:val="00E33E36"/>
    <w:rsid w:val="00E34344"/>
    <w:rsid w:val="00E34A00"/>
    <w:rsid w:val="00E375B0"/>
    <w:rsid w:val="00E4038D"/>
    <w:rsid w:val="00E40B99"/>
    <w:rsid w:val="00E415DB"/>
    <w:rsid w:val="00E416D3"/>
    <w:rsid w:val="00E4365D"/>
    <w:rsid w:val="00E448B9"/>
    <w:rsid w:val="00E44D25"/>
    <w:rsid w:val="00E44ECA"/>
    <w:rsid w:val="00E4695D"/>
    <w:rsid w:val="00E47F32"/>
    <w:rsid w:val="00E506FB"/>
    <w:rsid w:val="00E513B7"/>
    <w:rsid w:val="00E514BC"/>
    <w:rsid w:val="00E51593"/>
    <w:rsid w:val="00E51C2A"/>
    <w:rsid w:val="00E51EB3"/>
    <w:rsid w:val="00E52353"/>
    <w:rsid w:val="00E52B8E"/>
    <w:rsid w:val="00E53861"/>
    <w:rsid w:val="00E54532"/>
    <w:rsid w:val="00E54624"/>
    <w:rsid w:val="00E54D22"/>
    <w:rsid w:val="00E54FD1"/>
    <w:rsid w:val="00E56288"/>
    <w:rsid w:val="00E57263"/>
    <w:rsid w:val="00E60856"/>
    <w:rsid w:val="00E61A67"/>
    <w:rsid w:val="00E621FE"/>
    <w:rsid w:val="00E6273B"/>
    <w:rsid w:val="00E63F8B"/>
    <w:rsid w:val="00E64829"/>
    <w:rsid w:val="00E65B18"/>
    <w:rsid w:val="00E6615B"/>
    <w:rsid w:val="00E6633A"/>
    <w:rsid w:val="00E66AC9"/>
    <w:rsid w:val="00E67B79"/>
    <w:rsid w:val="00E7061F"/>
    <w:rsid w:val="00E7196B"/>
    <w:rsid w:val="00E72257"/>
    <w:rsid w:val="00E72EE9"/>
    <w:rsid w:val="00E72FFE"/>
    <w:rsid w:val="00E7312F"/>
    <w:rsid w:val="00E73667"/>
    <w:rsid w:val="00E73CA5"/>
    <w:rsid w:val="00E73EEB"/>
    <w:rsid w:val="00E7499F"/>
    <w:rsid w:val="00E74CFD"/>
    <w:rsid w:val="00E74E9D"/>
    <w:rsid w:val="00E75145"/>
    <w:rsid w:val="00E75A7F"/>
    <w:rsid w:val="00E76A95"/>
    <w:rsid w:val="00E76CEF"/>
    <w:rsid w:val="00E771CE"/>
    <w:rsid w:val="00E77603"/>
    <w:rsid w:val="00E800F4"/>
    <w:rsid w:val="00E81018"/>
    <w:rsid w:val="00E81605"/>
    <w:rsid w:val="00E816BB"/>
    <w:rsid w:val="00E81DA6"/>
    <w:rsid w:val="00E8305A"/>
    <w:rsid w:val="00E846D5"/>
    <w:rsid w:val="00E849E0"/>
    <w:rsid w:val="00E850FE"/>
    <w:rsid w:val="00E8594F"/>
    <w:rsid w:val="00E85C7C"/>
    <w:rsid w:val="00E86365"/>
    <w:rsid w:val="00E86D5C"/>
    <w:rsid w:val="00E87756"/>
    <w:rsid w:val="00E87C71"/>
    <w:rsid w:val="00E908C1"/>
    <w:rsid w:val="00E9152D"/>
    <w:rsid w:val="00E928BD"/>
    <w:rsid w:val="00E93161"/>
    <w:rsid w:val="00E9377D"/>
    <w:rsid w:val="00E93A51"/>
    <w:rsid w:val="00E93D7D"/>
    <w:rsid w:val="00E93F6C"/>
    <w:rsid w:val="00E94B3B"/>
    <w:rsid w:val="00E95624"/>
    <w:rsid w:val="00E95D45"/>
    <w:rsid w:val="00E95E46"/>
    <w:rsid w:val="00E95F67"/>
    <w:rsid w:val="00E963F4"/>
    <w:rsid w:val="00E968D2"/>
    <w:rsid w:val="00E970C7"/>
    <w:rsid w:val="00E97A4E"/>
    <w:rsid w:val="00E97AD7"/>
    <w:rsid w:val="00EA002E"/>
    <w:rsid w:val="00EA07F5"/>
    <w:rsid w:val="00EA08C3"/>
    <w:rsid w:val="00EA111E"/>
    <w:rsid w:val="00EA11E8"/>
    <w:rsid w:val="00EA1212"/>
    <w:rsid w:val="00EA3718"/>
    <w:rsid w:val="00EA391C"/>
    <w:rsid w:val="00EA3F9A"/>
    <w:rsid w:val="00EA49E4"/>
    <w:rsid w:val="00EA4AC0"/>
    <w:rsid w:val="00EA5422"/>
    <w:rsid w:val="00EA545E"/>
    <w:rsid w:val="00EA5601"/>
    <w:rsid w:val="00EA58D6"/>
    <w:rsid w:val="00EA59FB"/>
    <w:rsid w:val="00EA5AE8"/>
    <w:rsid w:val="00EA62A8"/>
    <w:rsid w:val="00EA6B05"/>
    <w:rsid w:val="00EA7C5B"/>
    <w:rsid w:val="00EB040F"/>
    <w:rsid w:val="00EB1507"/>
    <w:rsid w:val="00EB1EA3"/>
    <w:rsid w:val="00EB1FC3"/>
    <w:rsid w:val="00EB2CD7"/>
    <w:rsid w:val="00EB3465"/>
    <w:rsid w:val="00EB3AB2"/>
    <w:rsid w:val="00EB3FC5"/>
    <w:rsid w:val="00EB40DB"/>
    <w:rsid w:val="00EB52EE"/>
    <w:rsid w:val="00EB709D"/>
    <w:rsid w:val="00EB71DB"/>
    <w:rsid w:val="00EC0475"/>
    <w:rsid w:val="00EC1D8F"/>
    <w:rsid w:val="00EC268C"/>
    <w:rsid w:val="00EC3071"/>
    <w:rsid w:val="00EC3883"/>
    <w:rsid w:val="00EC5293"/>
    <w:rsid w:val="00EC5743"/>
    <w:rsid w:val="00EC5C67"/>
    <w:rsid w:val="00EC5D88"/>
    <w:rsid w:val="00EC671E"/>
    <w:rsid w:val="00EC6DDF"/>
    <w:rsid w:val="00ED06C6"/>
    <w:rsid w:val="00ED0ACD"/>
    <w:rsid w:val="00ED0CC2"/>
    <w:rsid w:val="00ED14F3"/>
    <w:rsid w:val="00ED1771"/>
    <w:rsid w:val="00ED184E"/>
    <w:rsid w:val="00ED1A48"/>
    <w:rsid w:val="00ED291C"/>
    <w:rsid w:val="00ED3326"/>
    <w:rsid w:val="00ED3815"/>
    <w:rsid w:val="00ED383E"/>
    <w:rsid w:val="00ED467B"/>
    <w:rsid w:val="00ED602D"/>
    <w:rsid w:val="00ED6629"/>
    <w:rsid w:val="00ED6846"/>
    <w:rsid w:val="00ED7039"/>
    <w:rsid w:val="00ED7953"/>
    <w:rsid w:val="00ED7CC5"/>
    <w:rsid w:val="00ED7F8C"/>
    <w:rsid w:val="00EE0180"/>
    <w:rsid w:val="00EE14F5"/>
    <w:rsid w:val="00EE2455"/>
    <w:rsid w:val="00EE29A5"/>
    <w:rsid w:val="00EE3006"/>
    <w:rsid w:val="00EE30DD"/>
    <w:rsid w:val="00EE3FA5"/>
    <w:rsid w:val="00EE4547"/>
    <w:rsid w:val="00EE4B97"/>
    <w:rsid w:val="00EE4E79"/>
    <w:rsid w:val="00EE5005"/>
    <w:rsid w:val="00EE50C4"/>
    <w:rsid w:val="00EE5F79"/>
    <w:rsid w:val="00EE61AE"/>
    <w:rsid w:val="00EE64D2"/>
    <w:rsid w:val="00EE71A1"/>
    <w:rsid w:val="00EE7ACF"/>
    <w:rsid w:val="00EF1230"/>
    <w:rsid w:val="00EF13EE"/>
    <w:rsid w:val="00EF18C8"/>
    <w:rsid w:val="00EF3068"/>
    <w:rsid w:val="00EF3A1C"/>
    <w:rsid w:val="00EF4173"/>
    <w:rsid w:val="00EF427A"/>
    <w:rsid w:val="00EF461B"/>
    <w:rsid w:val="00EF6171"/>
    <w:rsid w:val="00EF6534"/>
    <w:rsid w:val="00EF6DA2"/>
    <w:rsid w:val="00EF70D4"/>
    <w:rsid w:val="00EF7892"/>
    <w:rsid w:val="00EF7F15"/>
    <w:rsid w:val="00EF7F58"/>
    <w:rsid w:val="00F005A5"/>
    <w:rsid w:val="00F00E68"/>
    <w:rsid w:val="00F0148D"/>
    <w:rsid w:val="00F02972"/>
    <w:rsid w:val="00F02B79"/>
    <w:rsid w:val="00F03D3D"/>
    <w:rsid w:val="00F041C4"/>
    <w:rsid w:val="00F04E55"/>
    <w:rsid w:val="00F05B84"/>
    <w:rsid w:val="00F05C25"/>
    <w:rsid w:val="00F06975"/>
    <w:rsid w:val="00F071C4"/>
    <w:rsid w:val="00F078F0"/>
    <w:rsid w:val="00F07F31"/>
    <w:rsid w:val="00F1005E"/>
    <w:rsid w:val="00F1021E"/>
    <w:rsid w:val="00F1066C"/>
    <w:rsid w:val="00F1072A"/>
    <w:rsid w:val="00F107C8"/>
    <w:rsid w:val="00F10E06"/>
    <w:rsid w:val="00F11EC0"/>
    <w:rsid w:val="00F133E1"/>
    <w:rsid w:val="00F14589"/>
    <w:rsid w:val="00F14AB7"/>
    <w:rsid w:val="00F153E1"/>
    <w:rsid w:val="00F167FC"/>
    <w:rsid w:val="00F16C62"/>
    <w:rsid w:val="00F214EA"/>
    <w:rsid w:val="00F21CB8"/>
    <w:rsid w:val="00F2206D"/>
    <w:rsid w:val="00F2272A"/>
    <w:rsid w:val="00F22872"/>
    <w:rsid w:val="00F22932"/>
    <w:rsid w:val="00F2293C"/>
    <w:rsid w:val="00F230B9"/>
    <w:rsid w:val="00F233D2"/>
    <w:rsid w:val="00F23960"/>
    <w:rsid w:val="00F23CB0"/>
    <w:rsid w:val="00F241D6"/>
    <w:rsid w:val="00F2447B"/>
    <w:rsid w:val="00F24AF1"/>
    <w:rsid w:val="00F254EB"/>
    <w:rsid w:val="00F26DD6"/>
    <w:rsid w:val="00F26E4A"/>
    <w:rsid w:val="00F274FD"/>
    <w:rsid w:val="00F30878"/>
    <w:rsid w:val="00F30DB3"/>
    <w:rsid w:val="00F30F22"/>
    <w:rsid w:val="00F30FA8"/>
    <w:rsid w:val="00F31292"/>
    <w:rsid w:val="00F31935"/>
    <w:rsid w:val="00F332D2"/>
    <w:rsid w:val="00F33933"/>
    <w:rsid w:val="00F34A00"/>
    <w:rsid w:val="00F34DF2"/>
    <w:rsid w:val="00F34E6F"/>
    <w:rsid w:val="00F35482"/>
    <w:rsid w:val="00F35907"/>
    <w:rsid w:val="00F35A29"/>
    <w:rsid w:val="00F35D44"/>
    <w:rsid w:val="00F36384"/>
    <w:rsid w:val="00F373BD"/>
    <w:rsid w:val="00F40340"/>
    <w:rsid w:val="00F4153A"/>
    <w:rsid w:val="00F41AF6"/>
    <w:rsid w:val="00F426B2"/>
    <w:rsid w:val="00F42791"/>
    <w:rsid w:val="00F42AA2"/>
    <w:rsid w:val="00F43A05"/>
    <w:rsid w:val="00F44719"/>
    <w:rsid w:val="00F44AC0"/>
    <w:rsid w:val="00F44F34"/>
    <w:rsid w:val="00F4561D"/>
    <w:rsid w:val="00F46440"/>
    <w:rsid w:val="00F46CA4"/>
    <w:rsid w:val="00F46F35"/>
    <w:rsid w:val="00F46F57"/>
    <w:rsid w:val="00F4706C"/>
    <w:rsid w:val="00F50050"/>
    <w:rsid w:val="00F50110"/>
    <w:rsid w:val="00F5047D"/>
    <w:rsid w:val="00F50B2C"/>
    <w:rsid w:val="00F50F78"/>
    <w:rsid w:val="00F51395"/>
    <w:rsid w:val="00F51676"/>
    <w:rsid w:val="00F517F7"/>
    <w:rsid w:val="00F51C24"/>
    <w:rsid w:val="00F524FA"/>
    <w:rsid w:val="00F54190"/>
    <w:rsid w:val="00F550D4"/>
    <w:rsid w:val="00F55E41"/>
    <w:rsid w:val="00F55ECE"/>
    <w:rsid w:val="00F5633B"/>
    <w:rsid w:val="00F563CC"/>
    <w:rsid w:val="00F5662F"/>
    <w:rsid w:val="00F568B8"/>
    <w:rsid w:val="00F56DC5"/>
    <w:rsid w:val="00F573C0"/>
    <w:rsid w:val="00F575F6"/>
    <w:rsid w:val="00F6151C"/>
    <w:rsid w:val="00F61F4F"/>
    <w:rsid w:val="00F6268C"/>
    <w:rsid w:val="00F626AE"/>
    <w:rsid w:val="00F628B7"/>
    <w:rsid w:val="00F62D81"/>
    <w:rsid w:val="00F6307D"/>
    <w:rsid w:val="00F63B36"/>
    <w:rsid w:val="00F63D9D"/>
    <w:rsid w:val="00F646C5"/>
    <w:rsid w:val="00F64C6D"/>
    <w:rsid w:val="00F64CCF"/>
    <w:rsid w:val="00F65165"/>
    <w:rsid w:val="00F65640"/>
    <w:rsid w:val="00F65F31"/>
    <w:rsid w:val="00F66549"/>
    <w:rsid w:val="00F66DEE"/>
    <w:rsid w:val="00F66E34"/>
    <w:rsid w:val="00F6735A"/>
    <w:rsid w:val="00F70821"/>
    <w:rsid w:val="00F71204"/>
    <w:rsid w:val="00F71227"/>
    <w:rsid w:val="00F72006"/>
    <w:rsid w:val="00F72074"/>
    <w:rsid w:val="00F72118"/>
    <w:rsid w:val="00F7263E"/>
    <w:rsid w:val="00F72B43"/>
    <w:rsid w:val="00F7398B"/>
    <w:rsid w:val="00F7424B"/>
    <w:rsid w:val="00F74385"/>
    <w:rsid w:val="00F75A63"/>
    <w:rsid w:val="00F761FF"/>
    <w:rsid w:val="00F770D0"/>
    <w:rsid w:val="00F804B8"/>
    <w:rsid w:val="00F80A8D"/>
    <w:rsid w:val="00F80DF4"/>
    <w:rsid w:val="00F81141"/>
    <w:rsid w:val="00F812CF"/>
    <w:rsid w:val="00F817AB"/>
    <w:rsid w:val="00F8207E"/>
    <w:rsid w:val="00F82B1C"/>
    <w:rsid w:val="00F83A2A"/>
    <w:rsid w:val="00F84C04"/>
    <w:rsid w:val="00F84D61"/>
    <w:rsid w:val="00F85080"/>
    <w:rsid w:val="00F85986"/>
    <w:rsid w:val="00F85D32"/>
    <w:rsid w:val="00F8620B"/>
    <w:rsid w:val="00F8648E"/>
    <w:rsid w:val="00F86C10"/>
    <w:rsid w:val="00F86D8A"/>
    <w:rsid w:val="00F8720F"/>
    <w:rsid w:val="00F87AE4"/>
    <w:rsid w:val="00F87DE9"/>
    <w:rsid w:val="00F9048E"/>
    <w:rsid w:val="00F91184"/>
    <w:rsid w:val="00F91A08"/>
    <w:rsid w:val="00F92751"/>
    <w:rsid w:val="00F933B0"/>
    <w:rsid w:val="00F93D2C"/>
    <w:rsid w:val="00F93EFD"/>
    <w:rsid w:val="00F9505F"/>
    <w:rsid w:val="00F950DA"/>
    <w:rsid w:val="00F95463"/>
    <w:rsid w:val="00F96142"/>
    <w:rsid w:val="00F96A70"/>
    <w:rsid w:val="00F97353"/>
    <w:rsid w:val="00F973C2"/>
    <w:rsid w:val="00F97B4A"/>
    <w:rsid w:val="00F97D1B"/>
    <w:rsid w:val="00FA04F9"/>
    <w:rsid w:val="00FA0F0B"/>
    <w:rsid w:val="00FA1E16"/>
    <w:rsid w:val="00FA3443"/>
    <w:rsid w:val="00FA3662"/>
    <w:rsid w:val="00FA3CDB"/>
    <w:rsid w:val="00FA61DB"/>
    <w:rsid w:val="00FA648D"/>
    <w:rsid w:val="00FA6AFA"/>
    <w:rsid w:val="00FA70D7"/>
    <w:rsid w:val="00FA7C13"/>
    <w:rsid w:val="00FB09EB"/>
    <w:rsid w:val="00FB1837"/>
    <w:rsid w:val="00FB1BC2"/>
    <w:rsid w:val="00FB1E0D"/>
    <w:rsid w:val="00FB227B"/>
    <w:rsid w:val="00FB2731"/>
    <w:rsid w:val="00FB29D8"/>
    <w:rsid w:val="00FB2EEC"/>
    <w:rsid w:val="00FB3145"/>
    <w:rsid w:val="00FB31EE"/>
    <w:rsid w:val="00FB4603"/>
    <w:rsid w:val="00FB7E7A"/>
    <w:rsid w:val="00FB7FBE"/>
    <w:rsid w:val="00FC088F"/>
    <w:rsid w:val="00FC1424"/>
    <w:rsid w:val="00FC1FDF"/>
    <w:rsid w:val="00FC2237"/>
    <w:rsid w:val="00FC3226"/>
    <w:rsid w:val="00FC3EF6"/>
    <w:rsid w:val="00FC4353"/>
    <w:rsid w:val="00FC464B"/>
    <w:rsid w:val="00FC4F08"/>
    <w:rsid w:val="00FC5598"/>
    <w:rsid w:val="00FC57BB"/>
    <w:rsid w:val="00FC6ED6"/>
    <w:rsid w:val="00FC7C4C"/>
    <w:rsid w:val="00FC7D45"/>
    <w:rsid w:val="00FD010D"/>
    <w:rsid w:val="00FD037D"/>
    <w:rsid w:val="00FD0619"/>
    <w:rsid w:val="00FD0729"/>
    <w:rsid w:val="00FD0D7E"/>
    <w:rsid w:val="00FD1219"/>
    <w:rsid w:val="00FD18C6"/>
    <w:rsid w:val="00FD22AE"/>
    <w:rsid w:val="00FD273C"/>
    <w:rsid w:val="00FD2D9E"/>
    <w:rsid w:val="00FD4BAB"/>
    <w:rsid w:val="00FD5328"/>
    <w:rsid w:val="00FD53FB"/>
    <w:rsid w:val="00FD5BA7"/>
    <w:rsid w:val="00FD714F"/>
    <w:rsid w:val="00FD74F7"/>
    <w:rsid w:val="00FD7BB3"/>
    <w:rsid w:val="00FE0AE7"/>
    <w:rsid w:val="00FE16D3"/>
    <w:rsid w:val="00FE24EB"/>
    <w:rsid w:val="00FE33EB"/>
    <w:rsid w:val="00FE3F0D"/>
    <w:rsid w:val="00FE3F34"/>
    <w:rsid w:val="00FE4517"/>
    <w:rsid w:val="00FE4A01"/>
    <w:rsid w:val="00FE4C85"/>
    <w:rsid w:val="00FE5171"/>
    <w:rsid w:val="00FE5271"/>
    <w:rsid w:val="00FE61BC"/>
    <w:rsid w:val="00FE6A68"/>
    <w:rsid w:val="00FE71F0"/>
    <w:rsid w:val="00FE73E5"/>
    <w:rsid w:val="00FF0245"/>
    <w:rsid w:val="00FF079B"/>
    <w:rsid w:val="00FF0FC0"/>
    <w:rsid w:val="00FF0FD5"/>
    <w:rsid w:val="00FF10A6"/>
    <w:rsid w:val="00FF1223"/>
    <w:rsid w:val="00FF1EF3"/>
    <w:rsid w:val="00FF23C0"/>
    <w:rsid w:val="00FF276D"/>
    <w:rsid w:val="00FF3278"/>
    <w:rsid w:val="00FF374D"/>
    <w:rsid w:val="00FF39B8"/>
    <w:rsid w:val="00FF3B79"/>
    <w:rsid w:val="00FF40AE"/>
    <w:rsid w:val="00FF4297"/>
    <w:rsid w:val="00FF42AE"/>
    <w:rsid w:val="00FF4E0B"/>
    <w:rsid w:val="00FF5400"/>
    <w:rsid w:val="00FF5D09"/>
    <w:rsid w:val="00FF5F7E"/>
    <w:rsid w:val="00FF6424"/>
    <w:rsid w:val="00FF6C71"/>
    <w:rsid w:val="00FF76F8"/>
    <w:rsid w:val="00FF7954"/>
    <w:rsid w:val="00FF7F5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metcnv"/>
  <w:smartTagType w:namespaceuri="urn:schemas-microsoft-com:office:smarttags" w:name="chsdate"/>
  <w:shapeDefaults>
    <o:shapedefaults v:ext="edit" spidmax="2317"/>
    <o:shapelayout v:ext="edit">
      <o:idmap v:ext="edit" data="2"/>
    </o:shapelayout>
  </w:shapeDefaults>
  <w:decimalSymbol w:val=","/>
  <w:listSeparator w:val=";"/>
  <w14:docId w14:val="0F0762D4"/>
  <w15:chartTrackingRefBased/>
  <w15:docId w15:val="{9486910C-887F-4DCF-B569-00EA8FBAD7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qFormat="1"/>
    <w:lsdException w:name="FollowedHyperlink"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E14F5"/>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EE14F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EE14F5"/>
    <w:pPr>
      <w:pBdr>
        <w:top w:val="none" w:sz="0" w:space="0" w:color="auto"/>
      </w:pBdr>
      <w:spacing w:before="180"/>
      <w:outlineLvl w:val="1"/>
    </w:pPr>
    <w:rPr>
      <w:sz w:val="32"/>
    </w:rPr>
  </w:style>
  <w:style w:type="paragraph" w:styleId="Heading3">
    <w:name w:val="heading 3"/>
    <w:basedOn w:val="Heading2"/>
    <w:next w:val="Normal"/>
    <w:link w:val="Heading3Char"/>
    <w:qFormat/>
    <w:rsid w:val="00EE14F5"/>
    <w:pPr>
      <w:spacing w:before="120"/>
      <w:outlineLvl w:val="2"/>
    </w:pPr>
    <w:rPr>
      <w:sz w:val="28"/>
    </w:rPr>
  </w:style>
  <w:style w:type="paragraph" w:styleId="Heading4">
    <w:name w:val="heading 4"/>
    <w:basedOn w:val="Heading3"/>
    <w:next w:val="Normal"/>
    <w:link w:val="Heading4Char"/>
    <w:qFormat/>
    <w:rsid w:val="00EE14F5"/>
    <w:pPr>
      <w:ind w:left="1418" w:hanging="1418"/>
      <w:outlineLvl w:val="3"/>
    </w:pPr>
    <w:rPr>
      <w:sz w:val="24"/>
    </w:rPr>
  </w:style>
  <w:style w:type="paragraph" w:styleId="Heading5">
    <w:name w:val="heading 5"/>
    <w:basedOn w:val="Heading4"/>
    <w:next w:val="Normal"/>
    <w:link w:val="Heading5Char"/>
    <w:qFormat/>
    <w:rsid w:val="00EE14F5"/>
    <w:pPr>
      <w:ind w:left="1701" w:hanging="1701"/>
      <w:outlineLvl w:val="4"/>
    </w:pPr>
    <w:rPr>
      <w:sz w:val="22"/>
    </w:rPr>
  </w:style>
  <w:style w:type="paragraph" w:styleId="Heading6">
    <w:name w:val="heading 6"/>
    <w:basedOn w:val="H6"/>
    <w:next w:val="Normal"/>
    <w:link w:val="Heading6Char"/>
    <w:qFormat/>
    <w:rsid w:val="00EE14F5"/>
    <w:pPr>
      <w:outlineLvl w:val="5"/>
    </w:pPr>
  </w:style>
  <w:style w:type="paragraph" w:styleId="Heading7">
    <w:name w:val="heading 7"/>
    <w:basedOn w:val="H6"/>
    <w:next w:val="Normal"/>
    <w:link w:val="Heading7Char"/>
    <w:qFormat/>
    <w:rsid w:val="00EE14F5"/>
    <w:pPr>
      <w:outlineLvl w:val="6"/>
    </w:pPr>
  </w:style>
  <w:style w:type="paragraph" w:styleId="Heading8">
    <w:name w:val="heading 8"/>
    <w:basedOn w:val="Heading1"/>
    <w:next w:val="Normal"/>
    <w:link w:val="Heading8Char"/>
    <w:qFormat/>
    <w:rsid w:val="00EE14F5"/>
    <w:pPr>
      <w:ind w:left="0" w:firstLine="0"/>
      <w:outlineLvl w:val="7"/>
    </w:pPr>
  </w:style>
  <w:style w:type="paragraph" w:styleId="Heading9">
    <w:name w:val="heading 9"/>
    <w:basedOn w:val="Heading8"/>
    <w:next w:val="Normal"/>
    <w:link w:val="Heading9Char"/>
    <w:qFormat/>
    <w:rsid w:val="00EE14F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131063"/>
    <w:rPr>
      <w:rFonts w:ascii="Arial" w:hAnsi="Arial"/>
      <w:sz w:val="32"/>
      <w:lang w:eastAsia="en-US"/>
    </w:rPr>
  </w:style>
  <w:style w:type="paragraph" w:customStyle="1" w:styleId="H6">
    <w:name w:val="H6"/>
    <w:basedOn w:val="Heading5"/>
    <w:next w:val="Normal"/>
    <w:link w:val="H6Char"/>
    <w:rsid w:val="00EE14F5"/>
    <w:pPr>
      <w:ind w:left="1985" w:hanging="1985"/>
      <w:outlineLvl w:val="9"/>
    </w:pPr>
    <w:rPr>
      <w:sz w:val="20"/>
    </w:rPr>
  </w:style>
  <w:style w:type="character" w:customStyle="1" w:styleId="H6Char">
    <w:name w:val="H6 Char"/>
    <w:link w:val="H6"/>
    <w:rsid w:val="007921CF"/>
    <w:rPr>
      <w:rFonts w:ascii="Arial" w:hAnsi="Arial"/>
      <w:lang w:eastAsia="en-US"/>
    </w:rPr>
  </w:style>
  <w:style w:type="character" w:customStyle="1" w:styleId="Heading7Char">
    <w:name w:val="Heading 7 Char"/>
    <w:link w:val="Heading7"/>
    <w:rsid w:val="00544A59"/>
    <w:rPr>
      <w:rFonts w:ascii="Arial" w:hAnsi="Arial"/>
      <w:lang w:eastAsia="en-US"/>
    </w:rPr>
  </w:style>
  <w:style w:type="character" w:customStyle="1" w:styleId="Heading8Char">
    <w:name w:val="Heading 8 Char"/>
    <w:link w:val="Heading8"/>
    <w:rsid w:val="00544A59"/>
    <w:rPr>
      <w:rFonts w:ascii="Arial" w:hAnsi="Arial"/>
      <w:sz w:val="36"/>
      <w:lang w:eastAsia="en-US"/>
    </w:rPr>
  </w:style>
  <w:style w:type="paragraph" w:styleId="TOC9">
    <w:name w:val="toc 9"/>
    <w:basedOn w:val="TOC8"/>
    <w:rsid w:val="00EE14F5"/>
    <w:pPr>
      <w:ind w:left="1418" w:hanging="1418"/>
    </w:pPr>
  </w:style>
  <w:style w:type="paragraph" w:styleId="TOC8">
    <w:name w:val="toc 8"/>
    <w:basedOn w:val="TOC1"/>
    <w:rsid w:val="00EE14F5"/>
    <w:pPr>
      <w:spacing w:before="180"/>
      <w:ind w:left="2693" w:hanging="2693"/>
    </w:pPr>
    <w:rPr>
      <w:b/>
    </w:rPr>
  </w:style>
  <w:style w:type="paragraph" w:styleId="TOC1">
    <w:name w:val="toc 1"/>
    <w:rsid w:val="00EE14F5"/>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link w:val="EQChar"/>
    <w:rsid w:val="00EE14F5"/>
    <w:pPr>
      <w:keepLines/>
      <w:tabs>
        <w:tab w:val="center" w:pos="4536"/>
        <w:tab w:val="right" w:pos="9072"/>
      </w:tabs>
    </w:pPr>
    <w:rPr>
      <w:noProof/>
    </w:rPr>
  </w:style>
  <w:style w:type="character" w:customStyle="1" w:styleId="ZGSM">
    <w:name w:val="ZGSM"/>
    <w:rsid w:val="00EE14F5"/>
  </w:style>
  <w:style w:type="paragraph" w:styleId="Header">
    <w:name w:val="header"/>
    <w:link w:val="HeaderChar"/>
    <w:rsid w:val="00EE14F5"/>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544A59"/>
    <w:rPr>
      <w:rFonts w:ascii="Arial" w:hAnsi="Arial"/>
      <w:b/>
      <w:noProof/>
      <w:sz w:val="18"/>
      <w:lang w:eastAsia="en-US"/>
    </w:rPr>
  </w:style>
  <w:style w:type="paragraph" w:customStyle="1" w:styleId="ZD">
    <w:name w:val="ZD"/>
    <w:rsid w:val="00EE14F5"/>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EE14F5"/>
    <w:pPr>
      <w:ind w:left="1701" w:hanging="1701"/>
    </w:pPr>
  </w:style>
  <w:style w:type="paragraph" w:styleId="TOC4">
    <w:name w:val="toc 4"/>
    <w:basedOn w:val="TOC3"/>
    <w:rsid w:val="00EE14F5"/>
    <w:pPr>
      <w:ind w:left="1418" w:hanging="1418"/>
    </w:pPr>
  </w:style>
  <w:style w:type="paragraph" w:styleId="TOC3">
    <w:name w:val="toc 3"/>
    <w:basedOn w:val="TOC2"/>
    <w:rsid w:val="00EE14F5"/>
    <w:pPr>
      <w:ind w:left="1134" w:hanging="1134"/>
    </w:pPr>
  </w:style>
  <w:style w:type="paragraph" w:styleId="TOC2">
    <w:name w:val="toc 2"/>
    <w:basedOn w:val="TOC1"/>
    <w:rsid w:val="00EE14F5"/>
    <w:pPr>
      <w:spacing w:before="0"/>
      <w:ind w:left="851" w:hanging="851"/>
    </w:pPr>
    <w:rPr>
      <w:sz w:val="20"/>
    </w:rPr>
  </w:style>
  <w:style w:type="paragraph" w:customStyle="1" w:styleId="TT">
    <w:name w:val="TT"/>
    <w:basedOn w:val="Heading1"/>
    <w:next w:val="Normal"/>
    <w:rsid w:val="00EE14F5"/>
    <w:pPr>
      <w:outlineLvl w:val="9"/>
    </w:pPr>
  </w:style>
  <w:style w:type="paragraph" w:styleId="Footer">
    <w:name w:val="footer"/>
    <w:basedOn w:val="Header"/>
    <w:link w:val="FooterChar"/>
    <w:rsid w:val="00EE14F5"/>
    <w:pPr>
      <w:jc w:val="center"/>
    </w:pPr>
    <w:rPr>
      <w:i/>
    </w:rPr>
  </w:style>
  <w:style w:type="character" w:styleId="FootnoteReference">
    <w:name w:val="footnote reference"/>
    <w:rsid w:val="00EE14F5"/>
    <w:rPr>
      <w:b/>
      <w:position w:val="6"/>
      <w:sz w:val="16"/>
    </w:rPr>
  </w:style>
  <w:style w:type="paragraph" w:customStyle="1" w:styleId="NF">
    <w:name w:val="NF"/>
    <w:basedOn w:val="NO"/>
    <w:rsid w:val="00EE14F5"/>
    <w:pPr>
      <w:keepNext/>
      <w:spacing w:after="0"/>
    </w:pPr>
    <w:rPr>
      <w:rFonts w:ascii="Arial" w:hAnsi="Arial"/>
      <w:sz w:val="18"/>
    </w:rPr>
  </w:style>
  <w:style w:type="paragraph" w:customStyle="1" w:styleId="NO">
    <w:name w:val="NO"/>
    <w:basedOn w:val="Normal"/>
    <w:link w:val="NOChar"/>
    <w:rsid w:val="00EE14F5"/>
    <w:pPr>
      <w:keepLines/>
      <w:ind w:left="1135" w:hanging="851"/>
    </w:pPr>
  </w:style>
  <w:style w:type="character" w:customStyle="1" w:styleId="NOChar">
    <w:name w:val="NO Char"/>
    <w:link w:val="NO"/>
    <w:rsid w:val="00BE2F1A"/>
    <w:rPr>
      <w:lang w:eastAsia="en-US"/>
    </w:rPr>
  </w:style>
  <w:style w:type="paragraph" w:customStyle="1" w:styleId="PL">
    <w:name w:val="PL"/>
    <w:link w:val="PLChar"/>
    <w:rsid w:val="00EE14F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F07F31"/>
    <w:rPr>
      <w:rFonts w:ascii="Courier New" w:hAnsi="Courier New"/>
      <w:noProof/>
      <w:sz w:val="16"/>
      <w:lang w:eastAsia="en-US"/>
    </w:rPr>
  </w:style>
  <w:style w:type="paragraph" w:customStyle="1" w:styleId="TAR">
    <w:name w:val="TAR"/>
    <w:basedOn w:val="TAL"/>
    <w:rsid w:val="00EE14F5"/>
    <w:pPr>
      <w:jc w:val="right"/>
    </w:pPr>
  </w:style>
  <w:style w:type="paragraph" w:customStyle="1" w:styleId="TAL">
    <w:name w:val="TAL"/>
    <w:basedOn w:val="Normal"/>
    <w:link w:val="TALChar"/>
    <w:rsid w:val="00EE14F5"/>
    <w:pPr>
      <w:keepNext/>
      <w:keepLines/>
      <w:spacing w:after="0"/>
    </w:pPr>
    <w:rPr>
      <w:rFonts w:ascii="Arial" w:hAnsi="Arial"/>
      <w:sz w:val="18"/>
    </w:rPr>
  </w:style>
  <w:style w:type="character" w:customStyle="1" w:styleId="TALChar">
    <w:name w:val="TAL Char"/>
    <w:link w:val="TAL"/>
    <w:qFormat/>
    <w:rsid w:val="00AA243F"/>
    <w:rPr>
      <w:rFonts w:ascii="Arial" w:hAnsi="Arial"/>
      <w:sz w:val="18"/>
      <w:lang w:eastAsia="en-US"/>
    </w:rPr>
  </w:style>
  <w:style w:type="paragraph" w:customStyle="1" w:styleId="TAH">
    <w:name w:val="TAH"/>
    <w:basedOn w:val="TAC"/>
    <w:link w:val="TAHCar"/>
    <w:rsid w:val="00EE14F5"/>
    <w:rPr>
      <w:b/>
    </w:rPr>
  </w:style>
  <w:style w:type="paragraph" w:customStyle="1" w:styleId="TAC">
    <w:name w:val="TAC"/>
    <w:basedOn w:val="TAL"/>
    <w:link w:val="TACChar"/>
    <w:rsid w:val="00EE14F5"/>
    <w:pPr>
      <w:jc w:val="center"/>
    </w:pPr>
  </w:style>
  <w:style w:type="character" w:customStyle="1" w:styleId="TACChar">
    <w:name w:val="TAC Char"/>
    <w:link w:val="TAC"/>
    <w:qFormat/>
    <w:rsid w:val="00AA243F"/>
    <w:rPr>
      <w:rFonts w:ascii="Arial" w:hAnsi="Arial"/>
      <w:sz w:val="18"/>
      <w:lang w:eastAsia="en-US"/>
    </w:rPr>
  </w:style>
  <w:style w:type="character" w:customStyle="1" w:styleId="TAHCar">
    <w:name w:val="TAH Car"/>
    <w:link w:val="TAH"/>
    <w:qFormat/>
    <w:rsid w:val="00EF7F58"/>
    <w:rPr>
      <w:rFonts w:ascii="Arial" w:hAnsi="Arial"/>
      <w:b/>
      <w:sz w:val="18"/>
      <w:lang w:eastAsia="en-US"/>
    </w:rPr>
  </w:style>
  <w:style w:type="paragraph" w:customStyle="1" w:styleId="EX">
    <w:name w:val="EX"/>
    <w:basedOn w:val="Normal"/>
    <w:link w:val="EXChar"/>
    <w:rsid w:val="00EE14F5"/>
    <w:pPr>
      <w:keepLines/>
      <w:ind w:left="1702" w:hanging="1418"/>
    </w:pPr>
  </w:style>
  <w:style w:type="character" w:customStyle="1" w:styleId="EXChar">
    <w:name w:val="EX Char"/>
    <w:link w:val="EX"/>
    <w:rsid w:val="00F950DA"/>
    <w:rPr>
      <w:lang w:eastAsia="en-US"/>
    </w:rPr>
  </w:style>
  <w:style w:type="paragraph" w:customStyle="1" w:styleId="FP">
    <w:name w:val="FP"/>
    <w:basedOn w:val="Normal"/>
    <w:rsid w:val="00EE14F5"/>
    <w:pPr>
      <w:spacing w:after="0"/>
    </w:pPr>
  </w:style>
  <w:style w:type="paragraph" w:customStyle="1" w:styleId="NW">
    <w:name w:val="NW"/>
    <w:basedOn w:val="NO"/>
    <w:rsid w:val="00EE14F5"/>
    <w:pPr>
      <w:spacing w:after="0"/>
    </w:pPr>
  </w:style>
  <w:style w:type="paragraph" w:customStyle="1" w:styleId="EW">
    <w:name w:val="EW"/>
    <w:basedOn w:val="EX"/>
    <w:rsid w:val="00EE14F5"/>
    <w:pPr>
      <w:spacing w:after="0"/>
    </w:pPr>
  </w:style>
  <w:style w:type="paragraph" w:customStyle="1" w:styleId="B1">
    <w:name w:val="B1"/>
    <w:basedOn w:val="List"/>
    <w:link w:val="B1Char"/>
    <w:rsid w:val="00EE14F5"/>
  </w:style>
  <w:style w:type="character" w:customStyle="1" w:styleId="B1Char">
    <w:name w:val="B1 Char"/>
    <w:link w:val="B1"/>
    <w:rsid w:val="007504CB"/>
    <w:rPr>
      <w:lang w:eastAsia="en-US"/>
    </w:rPr>
  </w:style>
  <w:style w:type="paragraph" w:styleId="TOC6">
    <w:name w:val="toc 6"/>
    <w:basedOn w:val="TOC5"/>
    <w:next w:val="Normal"/>
    <w:rsid w:val="00EE14F5"/>
    <w:pPr>
      <w:ind w:left="1985" w:hanging="1985"/>
    </w:pPr>
  </w:style>
  <w:style w:type="paragraph" w:styleId="TOC7">
    <w:name w:val="toc 7"/>
    <w:basedOn w:val="TOC6"/>
    <w:next w:val="Normal"/>
    <w:rsid w:val="00EE14F5"/>
    <w:pPr>
      <w:ind w:left="2268" w:hanging="2268"/>
    </w:pPr>
  </w:style>
  <w:style w:type="paragraph" w:customStyle="1" w:styleId="TH">
    <w:name w:val="TH"/>
    <w:basedOn w:val="Normal"/>
    <w:link w:val="THChar"/>
    <w:rsid w:val="00EE14F5"/>
    <w:pPr>
      <w:keepNext/>
      <w:keepLines/>
      <w:spacing w:before="60"/>
      <w:jc w:val="center"/>
    </w:pPr>
    <w:rPr>
      <w:rFonts w:ascii="Arial" w:hAnsi="Arial"/>
      <w:b/>
    </w:rPr>
  </w:style>
  <w:style w:type="character" w:customStyle="1" w:styleId="THChar">
    <w:name w:val="TH Char"/>
    <w:link w:val="TH"/>
    <w:qFormat/>
    <w:rsid w:val="00E25650"/>
    <w:rPr>
      <w:rFonts w:ascii="Arial" w:hAnsi="Arial"/>
      <w:b/>
      <w:lang w:eastAsia="en-US"/>
    </w:rPr>
  </w:style>
  <w:style w:type="paragraph" w:customStyle="1" w:styleId="ZA">
    <w:name w:val="ZA"/>
    <w:rsid w:val="00EE14F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E14F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E14F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EE14F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EE14F5"/>
    <w:pPr>
      <w:ind w:left="851" w:hanging="851"/>
    </w:pPr>
  </w:style>
  <w:style w:type="character" w:customStyle="1" w:styleId="TANChar">
    <w:name w:val="TAN Char"/>
    <w:link w:val="TAN"/>
    <w:rsid w:val="0096731B"/>
    <w:rPr>
      <w:rFonts w:ascii="Arial" w:hAnsi="Arial"/>
      <w:sz w:val="18"/>
      <w:lang w:eastAsia="en-US"/>
    </w:rPr>
  </w:style>
  <w:style w:type="paragraph" w:customStyle="1" w:styleId="ZH">
    <w:name w:val="ZH"/>
    <w:rsid w:val="00EE14F5"/>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EE14F5"/>
    <w:pPr>
      <w:keepNext w:val="0"/>
      <w:spacing w:before="0" w:after="240"/>
    </w:pPr>
  </w:style>
  <w:style w:type="character" w:customStyle="1" w:styleId="TFChar">
    <w:name w:val="TF Char"/>
    <w:link w:val="TF"/>
    <w:rsid w:val="002331FC"/>
    <w:rPr>
      <w:rFonts w:ascii="Arial" w:hAnsi="Arial"/>
      <w:b/>
      <w:lang w:eastAsia="en-US"/>
    </w:rPr>
  </w:style>
  <w:style w:type="paragraph" w:customStyle="1" w:styleId="ZG">
    <w:name w:val="ZG"/>
    <w:rsid w:val="00EE14F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EE14F5"/>
  </w:style>
  <w:style w:type="character" w:customStyle="1" w:styleId="B2Char">
    <w:name w:val="B2 Char"/>
    <w:link w:val="B2"/>
    <w:rsid w:val="00852DD7"/>
    <w:rPr>
      <w:lang w:eastAsia="en-US"/>
    </w:rPr>
  </w:style>
  <w:style w:type="paragraph" w:customStyle="1" w:styleId="B3">
    <w:name w:val="B3"/>
    <w:basedOn w:val="List3"/>
    <w:link w:val="B3Char"/>
    <w:rsid w:val="00EE14F5"/>
  </w:style>
  <w:style w:type="character" w:customStyle="1" w:styleId="B3Char">
    <w:name w:val="B3 Char"/>
    <w:link w:val="B3"/>
    <w:rsid w:val="00F4561D"/>
    <w:rPr>
      <w:lang w:eastAsia="en-US"/>
    </w:rPr>
  </w:style>
  <w:style w:type="paragraph" w:customStyle="1" w:styleId="B4">
    <w:name w:val="B4"/>
    <w:basedOn w:val="List4"/>
    <w:link w:val="B4Char"/>
    <w:rsid w:val="00EE14F5"/>
  </w:style>
  <w:style w:type="character" w:customStyle="1" w:styleId="B4Char">
    <w:name w:val="B4 Char"/>
    <w:link w:val="B4"/>
    <w:rsid w:val="00544A59"/>
    <w:rPr>
      <w:lang w:eastAsia="en-US"/>
    </w:rPr>
  </w:style>
  <w:style w:type="paragraph" w:customStyle="1" w:styleId="B5">
    <w:name w:val="B5"/>
    <w:basedOn w:val="List5"/>
    <w:link w:val="B5Char"/>
    <w:rsid w:val="00EE14F5"/>
  </w:style>
  <w:style w:type="character" w:customStyle="1" w:styleId="B5Char">
    <w:name w:val="B5 Char"/>
    <w:link w:val="B5"/>
    <w:rsid w:val="00544A59"/>
    <w:rPr>
      <w:lang w:eastAsia="en-US"/>
    </w:rPr>
  </w:style>
  <w:style w:type="paragraph" w:customStyle="1" w:styleId="ZTD">
    <w:name w:val="ZTD"/>
    <w:basedOn w:val="ZB"/>
    <w:rsid w:val="00EE14F5"/>
    <w:pPr>
      <w:framePr w:hRule="auto" w:wrap="notBeside" w:y="852"/>
    </w:pPr>
    <w:rPr>
      <w:i w:val="0"/>
      <w:sz w:val="40"/>
    </w:rPr>
  </w:style>
  <w:style w:type="paragraph" w:customStyle="1" w:styleId="ZV">
    <w:name w:val="ZV"/>
    <w:basedOn w:val="ZU"/>
    <w:rsid w:val="00EE14F5"/>
    <w:pPr>
      <w:framePr w:wrap="notBeside" w:y="16161"/>
    </w:pPr>
  </w:style>
  <w:style w:type="character" w:styleId="FollowedHyperlink">
    <w:name w:val="FollowedHyperlink"/>
    <w:qFormat/>
    <w:rPr>
      <w:color w:val="800080"/>
      <w:u w:val="single"/>
    </w:rPr>
  </w:style>
  <w:style w:type="character" w:customStyle="1" w:styleId="TALCar">
    <w:name w:val="TAL Car"/>
    <w:qFormat/>
    <w:rsid w:val="00B11B15"/>
    <w:rPr>
      <w:rFonts w:ascii="Arial" w:hAnsi="Arial"/>
      <w:sz w:val="18"/>
      <w:lang w:val="en-GB" w:eastAsia="en-US" w:bidi="ar-SA"/>
    </w:rPr>
  </w:style>
  <w:style w:type="paragraph" w:customStyle="1" w:styleId="FL">
    <w:name w:val="FL"/>
    <w:basedOn w:val="Normal"/>
    <w:rsid w:val="00EE14F5"/>
    <w:pPr>
      <w:keepNext/>
      <w:keepLines/>
      <w:spacing w:before="60"/>
      <w:jc w:val="center"/>
    </w:pPr>
    <w:rPr>
      <w:rFonts w:ascii="Arial" w:hAnsi="Arial"/>
      <w:b/>
    </w:rPr>
  </w:style>
  <w:style w:type="character" w:customStyle="1" w:styleId="TACCar">
    <w:name w:val="TAC Car"/>
    <w:rsid w:val="0026307E"/>
    <w:rPr>
      <w:rFonts w:ascii="Arial" w:eastAsia="MS Mincho" w:hAnsi="Arial"/>
      <w:sz w:val="18"/>
      <w:lang w:val="en-GB" w:eastAsia="en-US" w:bidi="ar-SA"/>
    </w:rPr>
  </w:style>
  <w:style w:type="paragraph" w:customStyle="1" w:styleId="CarCar">
    <w:name w:val="Car Car"/>
    <w:semiHidden/>
    <w:rsid w:val="00C67A8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semiHidden/>
    <w:rsid w:val="00AD400B"/>
    <w:rPr>
      <w:rFonts w:ascii="Times New Roman" w:hAnsi="Times New Roman"/>
      <w:b/>
      <w:bCs/>
      <w:lang w:val="en-GB" w:eastAsia="en-US"/>
    </w:rPr>
  </w:style>
  <w:style w:type="paragraph" w:customStyle="1" w:styleId="Reference">
    <w:name w:val="Reference"/>
    <w:autoRedefine/>
    <w:rsid w:val="00E72FFE"/>
    <w:pPr>
      <w:keepNext/>
      <w:keepLines/>
      <w:spacing w:before="100" w:beforeAutospacing="1" w:after="100" w:afterAutospacing="1"/>
    </w:pPr>
    <w:rPr>
      <w:rFonts w:eastAsia="MS Mincho"/>
      <w:lang w:val="de-DE" w:eastAsia="de-DE"/>
    </w:rPr>
  </w:style>
  <w:style w:type="paragraph" w:customStyle="1" w:styleId="B6">
    <w:name w:val="B6"/>
    <w:basedOn w:val="B5"/>
    <w:link w:val="B6Char"/>
    <w:rsid w:val="00544A59"/>
    <w:pPr>
      <w:ind w:left="1985"/>
    </w:pPr>
    <w:rPr>
      <w:rFonts w:eastAsia="SimSun"/>
    </w:rPr>
  </w:style>
  <w:style w:type="character" w:customStyle="1" w:styleId="B6Char">
    <w:name w:val="B6 Char"/>
    <w:link w:val="B6"/>
    <w:rsid w:val="00544A59"/>
    <w:rPr>
      <w:rFonts w:eastAsia="SimSun"/>
      <w:lang w:val="en-GB" w:eastAsia="en-US" w:bidi="ar-SA"/>
    </w:rPr>
  </w:style>
  <w:style w:type="paragraph" w:customStyle="1" w:styleId="Char">
    <w:name w:val="Char"/>
    <w:semiHidden/>
    <w:rsid w:val="00B67D6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B67D61"/>
    <w:rPr>
      <w:rFonts w:eastAsia="SimSun"/>
      <w:lang w:val="en-GB" w:eastAsia="en-US" w:bidi="ar-SA"/>
    </w:rPr>
  </w:style>
  <w:style w:type="character" w:customStyle="1" w:styleId="CharChar7">
    <w:name w:val="Char Char7"/>
    <w:rsid w:val="00B67D61"/>
    <w:rPr>
      <w:rFonts w:ascii="Arial" w:eastAsia="SimSun" w:hAnsi="Arial"/>
      <w:sz w:val="36"/>
      <w:lang w:val="en-GB" w:eastAsia="en-US" w:bidi="ar-SA"/>
    </w:rPr>
  </w:style>
  <w:style w:type="character" w:customStyle="1" w:styleId="CharChar6">
    <w:name w:val="Char Char6"/>
    <w:rsid w:val="00B67D61"/>
    <w:rPr>
      <w:rFonts w:ascii="Arial" w:eastAsia="SimSun" w:hAnsi="Arial"/>
      <w:sz w:val="32"/>
      <w:lang w:val="en-GB" w:eastAsia="en-US" w:bidi="ar-SA"/>
    </w:rPr>
  </w:style>
  <w:style w:type="character" w:customStyle="1" w:styleId="CharChar5">
    <w:name w:val="Char Char5"/>
    <w:rsid w:val="00B67D61"/>
    <w:rPr>
      <w:rFonts w:ascii="Arial" w:eastAsia="SimSun" w:hAnsi="Arial"/>
      <w:sz w:val="28"/>
      <w:lang w:val="en-GB" w:eastAsia="en-US" w:bidi="ar-SA"/>
    </w:rPr>
  </w:style>
  <w:style w:type="character" w:customStyle="1" w:styleId="CharChar16">
    <w:name w:val="Char Char16"/>
    <w:rsid w:val="00B67D61"/>
    <w:rPr>
      <w:rFonts w:ascii="Arial" w:eastAsia="SimSun" w:hAnsi="Arial"/>
      <w:lang w:val="en-GB" w:eastAsia="en-US" w:bidi="ar-SA"/>
    </w:rPr>
  </w:style>
  <w:style w:type="character" w:customStyle="1" w:styleId="CharChar14">
    <w:name w:val="Char Char14"/>
    <w:rsid w:val="00B67D61"/>
    <w:rPr>
      <w:rFonts w:ascii="Arial" w:eastAsia="SimSun" w:hAnsi="Arial"/>
      <w:sz w:val="36"/>
      <w:lang w:val="en-GB" w:eastAsia="en-US" w:bidi="ar-SA"/>
    </w:rPr>
  </w:style>
  <w:style w:type="character" w:customStyle="1" w:styleId="CharChar11">
    <w:name w:val="Char Char11"/>
    <w:semiHidden/>
    <w:rsid w:val="00B67D61"/>
    <w:rPr>
      <w:rFonts w:ascii="Tahoma" w:eastAsia="SimSun" w:hAnsi="Tahoma" w:cs="Tahoma"/>
      <w:lang w:val="en-GB" w:eastAsia="en-US" w:bidi="ar-SA"/>
    </w:rPr>
  </w:style>
  <w:style w:type="paragraph" w:customStyle="1" w:styleId="TAJ">
    <w:name w:val="TAJ"/>
    <w:basedOn w:val="TH"/>
    <w:rsid w:val="00B67D61"/>
    <w:rPr>
      <w:rFonts w:eastAsia="MS Mincho"/>
      <w:lang w:eastAsia="ja-JP"/>
    </w:rPr>
  </w:style>
  <w:style w:type="paragraph" w:customStyle="1" w:styleId="WP">
    <w:name w:val="WP"/>
    <w:basedOn w:val="Normal"/>
    <w:rsid w:val="00B67D61"/>
    <w:pPr>
      <w:spacing w:after="0"/>
      <w:jc w:val="both"/>
    </w:pPr>
    <w:rPr>
      <w:rFonts w:eastAsia="MS Mincho"/>
      <w:lang w:eastAsia="ja-JP"/>
    </w:rPr>
  </w:style>
  <w:style w:type="paragraph" w:customStyle="1" w:styleId="ZK">
    <w:name w:val="ZK"/>
    <w:rsid w:val="00B67D61"/>
    <w:pPr>
      <w:spacing w:after="240" w:line="240" w:lineRule="atLeast"/>
      <w:ind w:left="1191" w:right="113" w:hanging="1191"/>
    </w:pPr>
    <w:rPr>
      <w:rFonts w:eastAsia="MS Mincho"/>
      <w:lang w:eastAsia="en-US"/>
    </w:rPr>
  </w:style>
  <w:style w:type="paragraph" w:customStyle="1" w:styleId="ZC">
    <w:name w:val="ZC"/>
    <w:rsid w:val="00B67D61"/>
    <w:pPr>
      <w:spacing w:line="360" w:lineRule="atLeast"/>
      <w:jc w:val="center"/>
    </w:pPr>
    <w:rPr>
      <w:rFonts w:eastAsia="MS Mincho"/>
      <w:lang w:eastAsia="en-US"/>
    </w:rPr>
  </w:style>
  <w:style w:type="paragraph" w:customStyle="1" w:styleId="Heading3Underrubrik2H3">
    <w:name w:val="Heading 3.Underrubrik2.H3"/>
    <w:basedOn w:val="Heading2Head2A2"/>
    <w:next w:val="Normal"/>
    <w:rsid w:val="00B67D61"/>
    <w:pPr>
      <w:spacing w:before="120"/>
      <w:outlineLvl w:val="2"/>
    </w:pPr>
    <w:rPr>
      <w:sz w:val="28"/>
    </w:rPr>
  </w:style>
  <w:style w:type="paragraph" w:customStyle="1" w:styleId="Heading2Head2A2">
    <w:name w:val="Heading 2.Head2A.2"/>
    <w:basedOn w:val="Heading1"/>
    <w:next w:val="Normal"/>
    <w:rsid w:val="00B67D61"/>
    <w:pPr>
      <w:pBdr>
        <w:top w:val="none" w:sz="0" w:space="0" w:color="auto"/>
      </w:pBdr>
      <w:spacing w:before="180"/>
      <w:outlineLvl w:val="1"/>
    </w:pPr>
    <w:rPr>
      <w:rFonts w:eastAsia="MS Mincho"/>
      <w:sz w:val="32"/>
      <w:lang w:eastAsia="es-ES"/>
    </w:rPr>
  </w:style>
  <w:style w:type="paragraph" w:customStyle="1" w:styleId="Separation">
    <w:name w:val="Separation"/>
    <w:basedOn w:val="Heading1"/>
    <w:next w:val="Normal"/>
    <w:rsid w:val="00B67D61"/>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B67D6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Revision">
    <w:name w:val="Revision"/>
    <w:hidden/>
    <w:rsid w:val="00B67D61"/>
    <w:rPr>
      <w:rFonts w:eastAsia="Batang"/>
      <w:lang w:eastAsia="en-US"/>
    </w:rPr>
  </w:style>
  <w:style w:type="paragraph" w:customStyle="1" w:styleId="CharCharCharChar1">
    <w:name w:val="Char Char Char Char1"/>
    <w:semiHidden/>
    <w:rsid w:val="00B67D6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
    <w:name w:val="修订"/>
    <w:hidden/>
    <w:semiHidden/>
    <w:rsid w:val="00B67D61"/>
    <w:rPr>
      <w:rFonts w:eastAsia="Batang"/>
      <w:lang w:eastAsia="en-US"/>
    </w:rPr>
  </w:style>
  <w:style w:type="paragraph" w:customStyle="1" w:styleId="a0">
    <w:name w:val="変更箇所"/>
    <w:hidden/>
    <w:semiHidden/>
    <w:rsid w:val="00B67D61"/>
    <w:rPr>
      <w:rFonts w:eastAsia="MS Mincho"/>
      <w:lang w:eastAsia="en-US"/>
    </w:rPr>
  </w:style>
  <w:style w:type="paragraph" w:customStyle="1" w:styleId="CarCar1CharCharCarCar">
    <w:name w:val="Car Car1 Char Char Car Car"/>
    <w:semiHidden/>
    <w:rsid w:val="00B67D6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rsid w:val="00B67D61"/>
    <w:rPr>
      <w:rFonts w:eastAsia="MS Mincho"/>
      <w:lang w:val="x-none"/>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B67D6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PageNumber">
    <w:name w:val="page number"/>
    <w:basedOn w:val="DefaultParagraphFont"/>
    <w:rsid w:val="007E72AA"/>
  </w:style>
  <w:style w:type="paragraph" w:customStyle="1" w:styleId="EditorsNote">
    <w:name w:val="Editor's Note"/>
    <w:basedOn w:val="NO"/>
    <w:link w:val="EditorsNoteChar2"/>
    <w:rsid w:val="00EE14F5"/>
    <w:rPr>
      <w:color w:val="FF0000"/>
    </w:rPr>
  </w:style>
  <w:style w:type="character" w:customStyle="1" w:styleId="EditorsNoteChar2">
    <w:name w:val="Editor's Note Char2"/>
    <w:link w:val="EditorsNote"/>
    <w:rsid w:val="0061601C"/>
    <w:rPr>
      <w:color w:val="FF0000"/>
      <w:lang w:eastAsia="en-US"/>
    </w:rPr>
  </w:style>
  <w:style w:type="paragraph" w:styleId="BalloonText">
    <w:name w:val="Balloon Text"/>
    <w:basedOn w:val="Normal"/>
    <w:link w:val="BalloonTextChar"/>
    <w:rsid w:val="00AE0BF4"/>
    <w:rPr>
      <w:rFonts w:ascii="Tahoma" w:hAnsi="Tahoma"/>
      <w:sz w:val="16"/>
      <w:szCs w:val="16"/>
      <w:lang w:eastAsia="x-none"/>
    </w:rPr>
  </w:style>
  <w:style w:type="character" w:customStyle="1" w:styleId="EditorsNoteChar">
    <w:name w:val="Editor's Note Char"/>
    <w:rsid w:val="00026EF1"/>
    <w:rPr>
      <w:rFonts w:ascii="Times New Roman" w:hAnsi="Times New Roman"/>
      <w:color w:val="FF0000"/>
      <w:lang w:val="en-GB" w:eastAsia="en-US"/>
    </w:rPr>
  </w:style>
  <w:style w:type="paragraph" w:styleId="DocumentMap">
    <w:name w:val="Document Map"/>
    <w:basedOn w:val="Normal"/>
    <w:link w:val="DocumentMapChar"/>
    <w:rsid w:val="00B42B16"/>
    <w:pPr>
      <w:shd w:val="clear" w:color="auto" w:fill="000080"/>
    </w:pPr>
    <w:rPr>
      <w:rFonts w:ascii="Tahoma" w:hAnsi="Tahoma"/>
      <w:lang w:eastAsia="x-none"/>
    </w:rPr>
  </w:style>
  <w:style w:type="paragraph" w:styleId="ListNumber">
    <w:name w:val="List Number"/>
    <w:basedOn w:val="List"/>
    <w:rsid w:val="00EE14F5"/>
  </w:style>
  <w:style w:type="paragraph" w:styleId="List">
    <w:name w:val="List"/>
    <w:basedOn w:val="Normal"/>
    <w:link w:val="ListChar3"/>
    <w:rsid w:val="00EE14F5"/>
    <w:pPr>
      <w:ind w:left="568" w:hanging="284"/>
    </w:pPr>
  </w:style>
  <w:style w:type="character" w:customStyle="1" w:styleId="TAL0">
    <w:name w:val="TAL (文字)"/>
    <w:rsid w:val="00F44719"/>
    <w:rPr>
      <w:rFonts w:ascii="Arial" w:eastAsia="Times New Roman" w:hAnsi="Arial"/>
      <w:sz w:val="18"/>
    </w:rPr>
  </w:style>
  <w:style w:type="paragraph" w:styleId="Index2">
    <w:name w:val="index 2"/>
    <w:basedOn w:val="Index1"/>
    <w:rsid w:val="00EE14F5"/>
    <w:pPr>
      <w:ind w:left="284"/>
    </w:pPr>
  </w:style>
  <w:style w:type="paragraph" w:styleId="Index1">
    <w:name w:val="index 1"/>
    <w:basedOn w:val="Normal"/>
    <w:rsid w:val="00EE14F5"/>
    <w:pPr>
      <w:keepLines/>
    </w:pPr>
  </w:style>
  <w:style w:type="paragraph" w:styleId="ListNumber2">
    <w:name w:val="List Number 2"/>
    <w:basedOn w:val="ListNumber"/>
    <w:rsid w:val="00EE14F5"/>
    <w:pPr>
      <w:ind w:left="851"/>
    </w:pPr>
  </w:style>
  <w:style w:type="paragraph" w:styleId="FootnoteText">
    <w:name w:val="footnote text"/>
    <w:basedOn w:val="Normal"/>
    <w:link w:val="FootnoteTextChar"/>
    <w:rsid w:val="00EE14F5"/>
    <w:pPr>
      <w:keepLines/>
      <w:ind w:left="454" w:hanging="454"/>
    </w:pPr>
    <w:rPr>
      <w:sz w:val="16"/>
    </w:rPr>
  </w:style>
  <w:style w:type="character" w:customStyle="1" w:styleId="FootnoteTextChar">
    <w:name w:val="Footnote Text Char"/>
    <w:link w:val="FootnoteText"/>
    <w:rsid w:val="004C145E"/>
    <w:rPr>
      <w:sz w:val="16"/>
      <w:lang w:eastAsia="en-US"/>
    </w:rPr>
  </w:style>
  <w:style w:type="paragraph" w:customStyle="1" w:styleId="LD">
    <w:name w:val="LD"/>
    <w:rsid w:val="00EE14F5"/>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styleId="ListBullet2">
    <w:name w:val="List Bullet 2"/>
    <w:basedOn w:val="ListBullet"/>
    <w:rsid w:val="00EE14F5"/>
    <w:pPr>
      <w:ind w:left="851"/>
    </w:pPr>
  </w:style>
  <w:style w:type="paragraph" w:styleId="ListBullet">
    <w:name w:val="List Bullet"/>
    <w:basedOn w:val="List"/>
    <w:rsid w:val="00EE14F5"/>
  </w:style>
  <w:style w:type="paragraph" w:styleId="ListBullet3">
    <w:name w:val="List Bullet 3"/>
    <w:basedOn w:val="ListBullet2"/>
    <w:rsid w:val="00EE14F5"/>
    <w:pPr>
      <w:ind w:left="1135"/>
    </w:pPr>
  </w:style>
  <w:style w:type="paragraph" w:styleId="List2">
    <w:name w:val="List 2"/>
    <w:basedOn w:val="List"/>
    <w:link w:val="List2Char"/>
    <w:rsid w:val="00EE14F5"/>
    <w:pPr>
      <w:ind w:left="851"/>
    </w:pPr>
  </w:style>
  <w:style w:type="paragraph" w:styleId="List3">
    <w:name w:val="List 3"/>
    <w:basedOn w:val="List2"/>
    <w:link w:val="List3Char"/>
    <w:rsid w:val="00EE14F5"/>
    <w:pPr>
      <w:ind w:left="1135"/>
    </w:pPr>
  </w:style>
  <w:style w:type="paragraph" w:styleId="List4">
    <w:name w:val="List 4"/>
    <w:basedOn w:val="List3"/>
    <w:rsid w:val="00EE14F5"/>
    <w:pPr>
      <w:ind w:left="1418"/>
    </w:pPr>
  </w:style>
  <w:style w:type="paragraph" w:styleId="List5">
    <w:name w:val="List 5"/>
    <w:basedOn w:val="List4"/>
    <w:rsid w:val="00EE14F5"/>
    <w:pPr>
      <w:ind w:left="1702"/>
    </w:pPr>
  </w:style>
  <w:style w:type="paragraph" w:styleId="ListBullet4">
    <w:name w:val="List Bullet 4"/>
    <w:basedOn w:val="ListBullet3"/>
    <w:rsid w:val="00EE14F5"/>
    <w:pPr>
      <w:ind w:left="1418"/>
    </w:pPr>
  </w:style>
  <w:style w:type="paragraph" w:styleId="ListBullet5">
    <w:name w:val="List Bullet 5"/>
    <w:basedOn w:val="ListBullet4"/>
    <w:rsid w:val="00EE14F5"/>
    <w:pPr>
      <w:ind w:left="1702"/>
    </w:pPr>
  </w:style>
  <w:style w:type="paragraph" w:customStyle="1" w:styleId="CRCoverPage">
    <w:name w:val="CR Cover Page"/>
    <w:link w:val="CRCoverPageChar"/>
    <w:rsid w:val="004C145E"/>
    <w:pPr>
      <w:spacing w:after="120"/>
    </w:pPr>
    <w:rPr>
      <w:rFonts w:ascii="Arial" w:eastAsia="SimSun" w:hAnsi="Arial"/>
      <w:lang w:eastAsia="en-US"/>
    </w:rPr>
  </w:style>
  <w:style w:type="paragraph" w:customStyle="1" w:styleId="tdoc-header">
    <w:name w:val="tdoc-header"/>
    <w:rsid w:val="004C145E"/>
    <w:rPr>
      <w:rFonts w:ascii="Arial" w:eastAsia="SimSun" w:hAnsi="Arial"/>
      <w:noProof/>
      <w:sz w:val="24"/>
      <w:lang w:eastAsia="en-US"/>
    </w:rPr>
  </w:style>
  <w:style w:type="character" w:styleId="Hyperlink">
    <w:name w:val="Hyperlink"/>
    <w:qFormat/>
    <w:rsid w:val="004C145E"/>
    <w:rPr>
      <w:color w:val="0000FF"/>
      <w:u w:val="single"/>
    </w:rPr>
  </w:style>
  <w:style w:type="character" w:styleId="CommentReference">
    <w:name w:val="annotation reference"/>
    <w:rsid w:val="004C145E"/>
    <w:rPr>
      <w:sz w:val="16"/>
    </w:rPr>
  </w:style>
  <w:style w:type="paragraph" w:styleId="CommentText">
    <w:name w:val="annotation text"/>
    <w:basedOn w:val="Normal"/>
    <w:link w:val="CommentTextChar"/>
    <w:rsid w:val="004C145E"/>
    <w:pPr>
      <w:overflowPunct/>
      <w:autoSpaceDE/>
      <w:autoSpaceDN/>
      <w:adjustRightInd/>
      <w:textAlignment w:val="auto"/>
    </w:pPr>
    <w:rPr>
      <w:rFonts w:eastAsia="SimSun"/>
      <w:lang w:val="x-none"/>
    </w:rPr>
  </w:style>
  <w:style w:type="character" w:customStyle="1" w:styleId="CommentTextChar">
    <w:name w:val="Comment Text Char"/>
    <w:link w:val="CommentText"/>
    <w:rsid w:val="004C145E"/>
    <w:rPr>
      <w:rFonts w:eastAsia="SimSun"/>
      <w:lang w:eastAsia="en-US"/>
    </w:rPr>
  </w:style>
  <w:style w:type="paragraph" w:styleId="CommentSubject">
    <w:name w:val="annotation subject"/>
    <w:basedOn w:val="CommentText"/>
    <w:next w:val="CommentText"/>
    <w:link w:val="CommentSubjectChar"/>
    <w:rsid w:val="004C145E"/>
    <w:rPr>
      <w:b/>
      <w:bCs/>
    </w:rPr>
  </w:style>
  <w:style w:type="character" w:customStyle="1" w:styleId="CommentSubjectChar">
    <w:name w:val="Comment Subject Char"/>
    <w:link w:val="CommentSubject"/>
    <w:rsid w:val="004C145E"/>
    <w:rPr>
      <w:rFonts w:eastAsia="SimSun"/>
      <w:b/>
      <w:bCs/>
      <w:lang w:eastAsia="en-US"/>
    </w:rPr>
  </w:style>
  <w:style w:type="paragraph" w:customStyle="1" w:styleId="1">
    <w:name w:val="修订1"/>
    <w:hidden/>
    <w:semiHidden/>
    <w:rsid w:val="004C145E"/>
    <w:rPr>
      <w:rFonts w:eastAsia="Batang"/>
      <w:lang w:eastAsia="en-US"/>
    </w:rPr>
  </w:style>
  <w:style w:type="character" w:customStyle="1" w:styleId="NoteHeadingChar">
    <w:name w:val="Note Heading Char"/>
    <w:link w:val="NoteHeading"/>
    <w:rsid w:val="004C145E"/>
    <w:rPr>
      <w:rFonts w:eastAsia="MS Mincho"/>
      <w:lang w:eastAsia="en-US"/>
    </w:rPr>
  </w:style>
  <w:style w:type="paragraph" w:styleId="BodyText">
    <w:name w:val="Body Text"/>
    <w:basedOn w:val="Normal"/>
    <w:link w:val="BodyTextChar"/>
    <w:rsid w:val="004C145E"/>
    <w:pPr>
      <w:spacing w:after="120"/>
    </w:pPr>
    <w:rPr>
      <w:rFonts w:eastAsia="MS Mincho"/>
      <w:lang w:eastAsia="en-GB"/>
    </w:rPr>
  </w:style>
  <w:style w:type="character" w:customStyle="1" w:styleId="BodyTextChar">
    <w:name w:val="Body Text Char"/>
    <w:link w:val="BodyText"/>
    <w:rsid w:val="004C145E"/>
    <w:rPr>
      <w:rFonts w:eastAsia="MS Mincho"/>
      <w:lang w:eastAsia="en-GB"/>
    </w:rPr>
  </w:style>
  <w:style w:type="paragraph" w:styleId="Date">
    <w:name w:val="Date"/>
    <w:basedOn w:val="Normal"/>
    <w:next w:val="Normal"/>
    <w:link w:val="DateChar"/>
    <w:rsid w:val="00E375B0"/>
    <w:pPr>
      <w:overflowPunct/>
      <w:autoSpaceDE/>
      <w:autoSpaceDN/>
      <w:adjustRightInd/>
      <w:ind w:leftChars="2500" w:left="100"/>
      <w:textAlignment w:val="auto"/>
    </w:pPr>
    <w:rPr>
      <w:rFonts w:eastAsia="SimSun"/>
      <w:lang w:val="x-none"/>
    </w:rPr>
  </w:style>
  <w:style w:type="character" w:customStyle="1" w:styleId="DateChar">
    <w:name w:val="Date Char"/>
    <w:link w:val="Date"/>
    <w:rsid w:val="00E375B0"/>
    <w:rPr>
      <w:rFonts w:eastAsia="SimSun"/>
      <w:lang w:eastAsia="en-US"/>
    </w:rPr>
  </w:style>
  <w:style w:type="table" w:styleId="TableGrid">
    <w:name w:val="Table Grid"/>
    <w:basedOn w:val="TableNormal"/>
    <w:rsid w:val="00FA34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A80E97"/>
    <w:rPr>
      <w:rFonts w:ascii="Arial" w:hAnsi="Arial"/>
      <w:sz w:val="36"/>
      <w:lang w:eastAsia="en-US"/>
    </w:rPr>
  </w:style>
  <w:style w:type="character" w:customStyle="1" w:styleId="Heading4Char">
    <w:name w:val="Heading 4 Char"/>
    <w:link w:val="Heading4"/>
    <w:rsid w:val="00A80E97"/>
    <w:rPr>
      <w:rFonts w:ascii="Arial" w:hAnsi="Arial"/>
      <w:sz w:val="24"/>
      <w:lang w:eastAsia="en-US"/>
    </w:rPr>
  </w:style>
  <w:style w:type="character" w:customStyle="1" w:styleId="Heading9Char">
    <w:name w:val="Heading 9 Char"/>
    <w:link w:val="Heading9"/>
    <w:rsid w:val="00A80E97"/>
    <w:rPr>
      <w:rFonts w:ascii="Arial" w:hAnsi="Arial"/>
      <w:sz w:val="36"/>
      <w:lang w:eastAsia="en-US"/>
    </w:rPr>
  </w:style>
  <w:style w:type="character" w:customStyle="1" w:styleId="FooterChar">
    <w:name w:val="Footer Char"/>
    <w:link w:val="Footer"/>
    <w:rsid w:val="00A80E97"/>
    <w:rPr>
      <w:rFonts w:ascii="Arial" w:hAnsi="Arial"/>
      <w:b/>
      <w:i/>
      <w:noProof/>
      <w:sz w:val="18"/>
      <w:lang w:eastAsia="en-US"/>
    </w:rPr>
  </w:style>
  <w:style w:type="character" w:customStyle="1" w:styleId="DocumentMapChar">
    <w:name w:val="Document Map Char"/>
    <w:link w:val="DocumentMap"/>
    <w:rsid w:val="00A80E97"/>
    <w:rPr>
      <w:rFonts w:ascii="Tahoma" w:hAnsi="Tahoma" w:cs="Tahoma"/>
      <w:shd w:val="clear" w:color="auto" w:fill="000080"/>
      <w:lang w:val="en-GB"/>
    </w:rPr>
  </w:style>
  <w:style w:type="character" w:customStyle="1" w:styleId="CharChar21">
    <w:name w:val="Char Char21"/>
    <w:rsid w:val="00A80E97"/>
    <w:rPr>
      <w:rFonts w:ascii="Times New Roman" w:hAnsi="Times New Roman"/>
      <w:lang w:val="en-GB" w:eastAsia="en-US"/>
    </w:rPr>
  </w:style>
  <w:style w:type="character" w:customStyle="1" w:styleId="h4Char">
    <w:name w:val="h4 Char"/>
    <w:rsid w:val="00A80E97"/>
    <w:rPr>
      <w:rFonts w:ascii="Arial" w:hAnsi="Arial"/>
      <w:sz w:val="24"/>
      <w:szCs w:val="28"/>
      <w:lang w:val="en-GB" w:eastAsia="en-US"/>
    </w:rPr>
  </w:style>
  <w:style w:type="paragraph" w:customStyle="1" w:styleId="Heading">
    <w:name w:val="Heading"/>
    <w:next w:val="Normal"/>
    <w:link w:val="HeadingChar"/>
    <w:rsid w:val="00A80E97"/>
    <w:pPr>
      <w:spacing w:before="360"/>
      <w:ind w:left="2552"/>
    </w:pPr>
    <w:rPr>
      <w:rFonts w:ascii="Arial" w:eastAsia="SimSun" w:hAnsi="Arial"/>
      <w:b/>
      <w:sz w:val="22"/>
      <w:lang w:val="en-US" w:eastAsia="en-US"/>
    </w:rPr>
  </w:style>
  <w:style w:type="character" w:customStyle="1" w:styleId="HeadingChar">
    <w:name w:val="Heading Char"/>
    <w:link w:val="Heading"/>
    <w:rsid w:val="00A80E97"/>
    <w:rPr>
      <w:rFonts w:ascii="Arial" w:eastAsia="SimSun" w:hAnsi="Arial"/>
      <w:b/>
      <w:sz w:val="22"/>
      <w:lang w:val="en-US" w:eastAsia="en-US" w:bidi="ar-SA"/>
    </w:rPr>
  </w:style>
  <w:style w:type="paragraph" w:customStyle="1" w:styleId="B10">
    <w:name w:val="B1+"/>
    <w:basedOn w:val="Normal"/>
    <w:link w:val="B1Car"/>
    <w:rsid w:val="00A80E97"/>
    <w:pPr>
      <w:tabs>
        <w:tab w:val="num" w:pos="737"/>
      </w:tabs>
      <w:ind w:left="737" w:hanging="453"/>
    </w:pPr>
  </w:style>
  <w:style w:type="paragraph" w:customStyle="1" w:styleId="B20">
    <w:name w:val="B2+"/>
    <w:basedOn w:val="B2"/>
    <w:rsid w:val="00A80E97"/>
    <w:pPr>
      <w:tabs>
        <w:tab w:val="num" w:pos="1191"/>
      </w:tabs>
      <w:ind w:left="1191" w:hanging="454"/>
    </w:pPr>
  </w:style>
  <w:style w:type="paragraph" w:customStyle="1" w:styleId="B30">
    <w:name w:val="B3+"/>
    <w:basedOn w:val="B3"/>
    <w:rsid w:val="00A80E97"/>
    <w:pPr>
      <w:tabs>
        <w:tab w:val="left" w:pos="1134"/>
        <w:tab w:val="num" w:pos="1644"/>
      </w:tabs>
      <w:ind w:left="1644" w:hanging="453"/>
    </w:pPr>
  </w:style>
  <w:style w:type="paragraph" w:customStyle="1" w:styleId="Copyright">
    <w:name w:val="Copyright"/>
    <w:basedOn w:val="Normal"/>
    <w:rsid w:val="00A80E97"/>
    <w:pPr>
      <w:spacing w:after="0"/>
      <w:jc w:val="center"/>
    </w:pPr>
    <w:rPr>
      <w:rFonts w:ascii="Arial" w:eastAsia="MS Mincho" w:hAnsi="Arial"/>
      <w:b/>
      <w:sz w:val="16"/>
      <w:lang w:eastAsia="ja-JP"/>
    </w:rPr>
  </w:style>
  <w:style w:type="paragraph" w:customStyle="1" w:styleId="ZchnZchn">
    <w:name w:val="Zchn Zchn"/>
    <w:semiHidden/>
    <w:rsid w:val="00A80E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
    <w:name w:val="Char Char"/>
    <w:rsid w:val="00A80E97"/>
    <w:rPr>
      <w:rFonts w:ascii="Tahoma" w:hAnsi="Tahoma" w:cs="Tahoma"/>
      <w:sz w:val="16"/>
      <w:szCs w:val="16"/>
      <w:lang w:val="en-GB" w:eastAsia="en-US" w:bidi="ar-SA"/>
    </w:rPr>
  </w:style>
  <w:style w:type="paragraph" w:customStyle="1" w:styleId="B1LatinItalique">
    <w:name w:val="B1 + (Latin) Italique"/>
    <w:basedOn w:val="Normal"/>
    <w:link w:val="B1LatinItaliqueCar"/>
    <w:rsid w:val="00A80E97"/>
    <w:pPr>
      <w:overflowPunct/>
      <w:autoSpaceDE/>
      <w:autoSpaceDN/>
      <w:adjustRightInd/>
      <w:textAlignment w:val="auto"/>
    </w:pPr>
    <w:rPr>
      <w:rFonts w:eastAsia="SimSun"/>
      <w:i/>
      <w:iCs/>
      <w:lang w:eastAsia="x-none"/>
    </w:rPr>
  </w:style>
  <w:style w:type="character" w:customStyle="1" w:styleId="B1LatinItaliqueCar">
    <w:name w:val="B1 + (Latin) Italique Car"/>
    <w:link w:val="B1LatinItalique"/>
    <w:rsid w:val="00A80E97"/>
    <w:rPr>
      <w:rFonts w:eastAsia="SimSun"/>
      <w:i/>
      <w:iCs/>
      <w:lang w:val="en-GB"/>
    </w:rPr>
  </w:style>
  <w:style w:type="paragraph" w:customStyle="1" w:styleId="Guidance">
    <w:name w:val="Guidance"/>
    <w:basedOn w:val="Normal"/>
    <w:link w:val="GuidanceChar"/>
    <w:rsid w:val="00A80E97"/>
    <w:rPr>
      <w:rFonts w:eastAsia="MS Mincho"/>
      <w:i/>
      <w:color w:val="0000FF"/>
      <w:lang w:val="x-none" w:eastAsia="x-none"/>
    </w:rPr>
  </w:style>
  <w:style w:type="paragraph" w:customStyle="1" w:styleId="HO">
    <w:name w:val="HO"/>
    <w:basedOn w:val="Normal"/>
    <w:rsid w:val="00A80E97"/>
    <w:pPr>
      <w:spacing w:after="0"/>
      <w:jc w:val="right"/>
    </w:pPr>
    <w:rPr>
      <w:rFonts w:eastAsia="MS Mincho"/>
      <w:b/>
      <w:lang w:eastAsia="ja-JP"/>
    </w:rPr>
  </w:style>
  <w:style w:type="paragraph" w:customStyle="1" w:styleId="FooterCentred">
    <w:name w:val="FooterCentred"/>
    <w:basedOn w:val="Footer"/>
    <w:rsid w:val="00A80E97"/>
    <w:pPr>
      <w:tabs>
        <w:tab w:val="center" w:pos="4678"/>
        <w:tab w:val="right" w:pos="9356"/>
      </w:tabs>
      <w:jc w:val="both"/>
    </w:pPr>
    <w:rPr>
      <w:rFonts w:ascii="Times New Roman" w:eastAsia="MS Mincho" w:hAnsi="Times New Roman"/>
      <w:b w:val="0"/>
      <w:i w:val="0"/>
      <w:noProof w:val="0"/>
      <w:sz w:val="20"/>
      <w:lang w:val="en-US" w:eastAsia="ja-JP"/>
    </w:rPr>
  </w:style>
  <w:style w:type="paragraph" w:customStyle="1" w:styleId="NumberedList">
    <w:name w:val="Numbered List"/>
    <w:basedOn w:val="Normal"/>
    <w:rsid w:val="00A80E97"/>
    <w:pPr>
      <w:tabs>
        <w:tab w:val="left" w:pos="360"/>
      </w:tabs>
      <w:ind w:left="360" w:hanging="360"/>
    </w:pPr>
  </w:style>
  <w:style w:type="character" w:customStyle="1" w:styleId="Head2AChar1">
    <w:name w:val="Head2A Char1"/>
    <w:rsid w:val="00A80E97"/>
    <w:rPr>
      <w:rFonts w:ascii="Arial" w:hAnsi="Arial"/>
      <w:sz w:val="32"/>
      <w:lang w:val="en-GB" w:eastAsia="en-US"/>
    </w:rPr>
  </w:style>
  <w:style w:type="character" w:customStyle="1" w:styleId="headeroddChar1">
    <w:name w:val="header odd Char1"/>
    <w:rsid w:val="00A80E97"/>
    <w:rPr>
      <w:rFonts w:ascii="Arial" w:hAnsi="Arial"/>
      <w:b/>
      <w:noProof/>
      <w:sz w:val="18"/>
      <w:lang w:val="en-GB" w:eastAsia="en-US" w:bidi="ar-SA"/>
    </w:rPr>
  </w:style>
  <w:style w:type="paragraph" w:styleId="PlainText">
    <w:name w:val="Plain Text"/>
    <w:basedOn w:val="Normal"/>
    <w:link w:val="PlainTextChar"/>
    <w:rsid w:val="00A80E97"/>
    <w:rPr>
      <w:rFonts w:ascii="Courier New" w:eastAsia="SimSun" w:hAnsi="Courier New"/>
      <w:lang w:val="nb-NO" w:eastAsia="x-none"/>
    </w:rPr>
  </w:style>
  <w:style w:type="character" w:customStyle="1" w:styleId="PlainTextChar">
    <w:name w:val="Plain Text Char"/>
    <w:link w:val="PlainText"/>
    <w:rsid w:val="00A80E97"/>
    <w:rPr>
      <w:rFonts w:ascii="Courier New" w:eastAsia="SimSun" w:hAnsi="Courier New"/>
      <w:lang w:val="nb-NO"/>
    </w:rPr>
  </w:style>
  <w:style w:type="character" w:customStyle="1" w:styleId="CharChar25">
    <w:name w:val="Char Char25"/>
    <w:rsid w:val="00A80E97"/>
    <w:rPr>
      <w:rFonts w:ascii="Arial" w:hAnsi="Arial"/>
      <w:lang w:val="en-GB" w:eastAsia="en-US"/>
    </w:rPr>
  </w:style>
  <w:style w:type="character" w:customStyle="1" w:styleId="CharChar24">
    <w:name w:val="Char Char24"/>
    <w:rsid w:val="00A80E97"/>
    <w:rPr>
      <w:rFonts w:ascii="Arial" w:hAnsi="Arial"/>
      <w:sz w:val="36"/>
      <w:lang w:val="en-GB" w:eastAsia="en-US"/>
    </w:rPr>
  </w:style>
  <w:style w:type="character" w:customStyle="1" w:styleId="CharChar17">
    <w:name w:val="Char Char17"/>
    <w:semiHidden/>
    <w:rsid w:val="00A80E97"/>
    <w:rPr>
      <w:rFonts w:ascii="Tahoma" w:hAnsi="Tahoma" w:cs="Tahoma"/>
      <w:shd w:val="clear" w:color="auto" w:fill="000080"/>
      <w:lang w:val="en-GB" w:eastAsia="en-US"/>
    </w:rPr>
  </w:style>
  <w:style w:type="character" w:customStyle="1" w:styleId="CharChar19">
    <w:name w:val="Char Char19"/>
    <w:semiHidden/>
    <w:rsid w:val="00A80E97"/>
    <w:rPr>
      <w:rFonts w:ascii="Times New Roman" w:hAnsi="Times New Roman"/>
      <w:lang w:val="en-GB"/>
    </w:rPr>
  </w:style>
  <w:style w:type="character" w:customStyle="1" w:styleId="CharChar20">
    <w:name w:val="Char Char20"/>
    <w:semiHidden/>
    <w:rsid w:val="00A80E97"/>
    <w:rPr>
      <w:rFonts w:ascii="Tahoma" w:hAnsi="Tahoma" w:cs="Tahoma"/>
      <w:sz w:val="16"/>
      <w:szCs w:val="16"/>
      <w:lang w:val="en-GB" w:eastAsia="en-US"/>
    </w:rPr>
  </w:style>
  <w:style w:type="character" w:customStyle="1" w:styleId="NMPHeading1Char">
    <w:name w:val="NMP Heading 1 Char"/>
    <w:rsid w:val="00A80E97"/>
    <w:rPr>
      <w:rFonts w:ascii="Arial" w:hAnsi="Arial"/>
      <w:sz w:val="36"/>
      <w:lang w:val="en-GB" w:eastAsia="en-US" w:bidi="ar-SA"/>
    </w:rPr>
  </w:style>
  <w:style w:type="paragraph" w:customStyle="1" w:styleId="Note">
    <w:name w:val="Note"/>
    <w:basedOn w:val="Normal"/>
    <w:rsid w:val="00A80E97"/>
    <w:rPr>
      <w:rFonts w:eastAsia="MS Mincho"/>
    </w:rPr>
  </w:style>
  <w:style w:type="paragraph" w:customStyle="1" w:styleId="RecCCITT">
    <w:name w:val="Rec_CCITT_#"/>
    <w:basedOn w:val="Normal"/>
    <w:rsid w:val="00A80E97"/>
    <w:pPr>
      <w:keepNext/>
      <w:keepLines/>
    </w:pPr>
    <w:rPr>
      <w:rFonts w:eastAsia="MS Mincho"/>
      <w:b/>
      <w:lang w:eastAsia="ja-JP"/>
    </w:rPr>
  </w:style>
  <w:style w:type="paragraph" w:customStyle="1" w:styleId="a1">
    <w:name w:val="수정"/>
    <w:hidden/>
    <w:semiHidden/>
    <w:rsid w:val="00A80E97"/>
    <w:rPr>
      <w:rFonts w:eastAsia="Batang"/>
      <w:lang w:eastAsia="en-US"/>
    </w:rPr>
  </w:style>
  <w:style w:type="character" w:customStyle="1" w:styleId="h4Char2">
    <w:name w:val="h4 Char2"/>
    <w:rsid w:val="00A80E97"/>
    <w:rPr>
      <w:rFonts w:ascii="Arial" w:hAnsi="Arial"/>
      <w:sz w:val="24"/>
      <w:lang w:val="en-GB" w:eastAsia="en-US" w:bidi="ar-SA"/>
    </w:rPr>
  </w:style>
  <w:style w:type="character" w:customStyle="1" w:styleId="CharChar30">
    <w:name w:val="Char Char30"/>
    <w:rsid w:val="00A80E97"/>
    <w:rPr>
      <w:rFonts w:ascii="Arial" w:hAnsi="Arial"/>
      <w:lang w:val="en-GB" w:eastAsia="en-US"/>
    </w:rPr>
  </w:style>
  <w:style w:type="character" w:customStyle="1" w:styleId="CharChar29">
    <w:name w:val="Char Char29"/>
    <w:rsid w:val="00A80E97"/>
    <w:rPr>
      <w:rFonts w:ascii="Arial" w:hAnsi="Arial"/>
      <w:sz w:val="36"/>
      <w:lang w:val="en-GB" w:eastAsia="en-US"/>
    </w:rPr>
  </w:style>
  <w:style w:type="character" w:customStyle="1" w:styleId="CharChar26">
    <w:name w:val="Char Char26"/>
    <w:semiHidden/>
    <w:rsid w:val="00A80E97"/>
    <w:rPr>
      <w:rFonts w:ascii="Times New Roman" w:hAnsi="Times New Roman"/>
      <w:lang w:val="en-GB" w:eastAsia="en-US"/>
    </w:rPr>
  </w:style>
  <w:style w:type="character" w:customStyle="1" w:styleId="CharChar28">
    <w:name w:val="Char Char28"/>
    <w:rsid w:val="00A80E97"/>
    <w:rPr>
      <w:rFonts w:ascii="Arial" w:hAnsi="Arial"/>
      <w:sz w:val="36"/>
      <w:lang w:val="en-GB" w:eastAsia="en-US"/>
    </w:rPr>
  </w:style>
  <w:style w:type="character" w:customStyle="1" w:styleId="CharChar27">
    <w:name w:val="Char Char27"/>
    <w:rsid w:val="00A80E97"/>
    <w:rPr>
      <w:rFonts w:ascii="Arial" w:hAnsi="Arial"/>
      <w:b/>
      <w:i/>
      <w:noProof/>
      <w:sz w:val="18"/>
      <w:lang w:val="en-GB" w:eastAsia="en-US"/>
    </w:rPr>
  </w:style>
  <w:style w:type="character" w:customStyle="1" w:styleId="BalloonTextChar">
    <w:name w:val="Balloon Text Char"/>
    <w:link w:val="BalloonText"/>
    <w:rsid w:val="00A80E97"/>
    <w:rPr>
      <w:rFonts w:ascii="Tahoma" w:hAnsi="Tahoma" w:cs="Tahoma"/>
      <w:sz w:val="16"/>
      <w:szCs w:val="16"/>
      <w:lang w:val="en-GB"/>
    </w:rPr>
  </w:style>
  <w:style w:type="paragraph" w:customStyle="1" w:styleId="4">
    <w:name w:val="(文字) (文字)4"/>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5Char">
    <w:name w:val="Heading 5 Char"/>
    <w:link w:val="Heading5"/>
    <w:rsid w:val="00A80E97"/>
    <w:rPr>
      <w:rFonts w:ascii="Arial" w:hAnsi="Arial"/>
      <w:sz w:val="22"/>
      <w:lang w:eastAsia="en-US"/>
    </w:rPr>
  </w:style>
  <w:style w:type="character" w:customStyle="1" w:styleId="Heading6Char">
    <w:name w:val="Heading 6 Char"/>
    <w:link w:val="Heading6"/>
    <w:rsid w:val="00A80E97"/>
    <w:rPr>
      <w:rFonts w:ascii="Arial" w:hAnsi="Arial"/>
      <w:lang w:eastAsia="en-US"/>
    </w:rPr>
  </w:style>
  <w:style w:type="character" w:customStyle="1" w:styleId="Heading3Char">
    <w:name w:val="Heading 3 Char"/>
    <w:link w:val="Heading3"/>
    <w:rsid w:val="00A80E97"/>
    <w:rPr>
      <w:rFonts w:ascii="Arial" w:hAnsi="Arial"/>
      <w:sz w:val="28"/>
      <w:lang w:eastAsia="en-US"/>
    </w:rPr>
  </w:style>
  <w:style w:type="character" w:customStyle="1" w:styleId="CRCoverPageChar">
    <w:name w:val="CR Cover Page Char"/>
    <w:link w:val="CRCoverPage"/>
    <w:rsid w:val="00A80E97"/>
    <w:rPr>
      <w:rFonts w:ascii="Arial" w:eastAsia="SimSun" w:hAnsi="Arial"/>
      <w:lang w:val="en-GB" w:eastAsia="en-US" w:bidi="ar-SA"/>
    </w:rPr>
  </w:style>
  <w:style w:type="character" w:customStyle="1" w:styleId="EXCar">
    <w:name w:val="EX Car"/>
    <w:rsid w:val="00A80E97"/>
    <w:rPr>
      <w:rFonts w:eastAsia="Times New Roman"/>
      <w:color w:val="000000"/>
      <w:lang w:val="en-GB"/>
    </w:rPr>
  </w:style>
  <w:style w:type="character" w:customStyle="1" w:styleId="B2Char1">
    <w:name w:val="B2 Char1"/>
    <w:rsid w:val="00A80E97"/>
    <w:rPr>
      <w:color w:val="000000"/>
      <w:lang w:val="en-GB" w:eastAsia="ja-JP" w:bidi="ar-SA"/>
    </w:rPr>
  </w:style>
  <w:style w:type="paragraph" w:styleId="IndexHeading">
    <w:name w:val="index heading"/>
    <w:basedOn w:val="Normal"/>
    <w:next w:val="Normal"/>
    <w:rsid w:val="00A80E97"/>
    <w:pPr>
      <w:pBdr>
        <w:top w:val="single" w:sz="12" w:space="0" w:color="auto"/>
      </w:pBdr>
      <w:overflowPunct/>
      <w:autoSpaceDE/>
      <w:autoSpaceDN/>
      <w:adjustRightInd/>
      <w:spacing w:before="360" w:after="240"/>
      <w:textAlignment w:val="auto"/>
    </w:pPr>
    <w:rPr>
      <w:rFonts w:eastAsia="Batang"/>
      <w:b/>
      <w:i/>
      <w:sz w:val="26"/>
    </w:rPr>
  </w:style>
  <w:style w:type="paragraph" w:customStyle="1" w:styleId="Revision1">
    <w:name w:val="Revision1"/>
    <w:hidden/>
    <w:semiHidden/>
    <w:rsid w:val="00A80E97"/>
    <w:rPr>
      <w:rFonts w:eastAsia="Batang"/>
      <w:lang w:eastAsia="en-US"/>
    </w:rPr>
  </w:style>
  <w:style w:type="character" w:customStyle="1" w:styleId="T1Char3">
    <w:name w:val="T1 Char3"/>
    <w:rsid w:val="00A80E97"/>
    <w:rPr>
      <w:rFonts w:ascii="Arial" w:eastAsia="Times New Roman" w:hAnsi="Arial" w:cs="Times New Roman"/>
      <w:sz w:val="20"/>
      <w:szCs w:val="20"/>
      <w:lang w:val="en-GB" w:eastAsia="ja-JP"/>
    </w:rPr>
  </w:style>
  <w:style w:type="character" w:customStyle="1" w:styleId="CharChar9">
    <w:name w:val="Char Char9"/>
    <w:rsid w:val="00A80E97"/>
    <w:rPr>
      <w:rFonts w:ascii="Arial" w:eastAsia="MS Mincho" w:hAnsi="Arial" w:cs="CG Times (WN)"/>
      <w:kern w:val="0"/>
      <w:sz w:val="22"/>
      <w:szCs w:val="20"/>
      <w:lang w:val="en-GB" w:eastAsia="ar-SA"/>
    </w:rPr>
  </w:style>
  <w:style w:type="character" w:customStyle="1" w:styleId="CharChar3">
    <w:name w:val="Char Char3"/>
    <w:rsid w:val="00A80E97"/>
    <w:rPr>
      <w:rFonts w:ascii="Arial" w:hAnsi="Arial"/>
      <w:sz w:val="22"/>
      <w:lang w:val="en-GB" w:eastAsia="en-US" w:bidi="ar-SA"/>
    </w:rPr>
  </w:style>
  <w:style w:type="paragraph" w:customStyle="1" w:styleId="CharCharCharCharChar">
    <w:name w:val="Char Char Char Char Char"/>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A80E97"/>
    <w:rPr>
      <w:lang w:val="en-GB" w:eastAsia="ja-JP" w:bidi="ar-SA"/>
    </w:rPr>
  </w:style>
  <w:style w:type="paragraph" w:customStyle="1" w:styleId="CharChar1CharChar">
    <w:name w:val="Char Char1 Char Char"/>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A80E97"/>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styleId="ListParagraph">
    <w:name w:val="List Paragraph"/>
    <w:basedOn w:val="Normal"/>
    <w:link w:val="ListParagraphChar"/>
    <w:uiPriority w:val="34"/>
    <w:qFormat/>
    <w:rsid w:val="00A80E97"/>
    <w:pPr>
      <w:ind w:left="720"/>
      <w:contextualSpacing/>
    </w:pPr>
  </w:style>
  <w:style w:type="character" w:customStyle="1" w:styleId="Head2AChar4">
    <w:name w:val="Head2A Char4"/>
    <w:rsid w:val="00A80E97"/>
    <w:rPr>
      <w:rFonts w:ascii="Arial" w:hAnsi="Arial"/>
      <w:sz w:val="32"/>
      <w:lang w:val="en-GB" w:eastAsia="ja-JP" w:bidi="ar-SA"/>
    </w:rPr>
  </w:style>
  <w:style w:type="character" w:customStyle="1" w:styleId="CharChar4">
    <w:name w:val="Char Char4"/>
    <w:rsid w:val="00A80E97"/>
    <w:rPr>
      <w:rFonts w:ascii="Courier New" w:hAnsi="Courier New"/>
      <w:lang w:val="nb-NO" w:eastAsia="ja-JP" w:bidi="ar-SA"/>
    </w:rPr>
  </w:style>
  <w:style w:type="character" w:customStyle="1" w:styleId="NOCharChar">
    <w:name w:val="NO Char Char"/>
    <w:rsid w:val="00A80E97"/>
    <w:rPr>
      <w:lang w:val="en-GB" w:eastAsia="en-US" w:bidi="ar-SA"/>
    </w:rPr>
  </w:style>
  <w:style w:type="character" w:customStyle="1" w:styleId="NOZchn">
    <w:name w:val="NO Zchn"/>
    <w:rsid w:val="00A80E97"/>
    <w:rPr>
      <w:lang w:val="en-GB" w:eastAsia="en-US" w:bidi="ar-SA"/>
    </w:rPr>
  </w:style>
  <w:style w:type="character" w:customStyle="1" w:styleId="Head2AChar2">
    <w:name w:val="Head2A Char2"/>
    <w:rsid w:val="00A80E97"/>
    <w:rPr>
      <w:rFonts w:ascii="Arial" w:hAnsi="Arial"/>
      <w:sz w:val="32"/>
      <w:lang w:val="en-GB" w:eastAsia="en-US" w:bidi="ar-SA"/>
    </w:rPr>
  </w:style>
  <w:style w:type="character" w:customStyle="1" w:styleId="Head2AChar3">
    <w:name w:val="Head2A Char3"/>
    <w:rsid w:val="00A80E97"/>
    <w:rPr>
      <w:rFonts w:ascii="Arial" w:hAnsi="Arial"/>
      <w:sz w:val="32"/>
      <w:lang w:val="en-GB" w:eastAsia="en-US" w:bidi="ar-SA"/>
    </w:rPr>
  </w:style>
  <w:style w:type="character" w:customStyle="1" w:styleId="T1Char2">
    <w:name w:val="T1 Char2"/>
    <w:rsid w:val="00A80E97"/>
    <w:rPr>
      <w:rFonts w:ascii="Arial" w:hAnsi="Arial"/>
      <w:lang w:val="en-GB" w:eastAsia="en-US"/>
    </w:rPr>
  </w:style>
  <w:style w:type="paragraph" w:styleId="ListNumber5">
    <w:name w:val="List Number 5"/>
    <w:basedOn w:val="Normal"/>
    <w:rsid w:val="00A80E97"/>
    <w:pPr>
      <w:tabs>
        <w:tab w:val="num" w:pos="851"/>
        <w:tab w:val="num" w:pos="1800"/>
      </w:tabs>
      <w:ind w:left="1800" w:hanging="851"/>
    </w:pPr>
    <w:rPr>
      <w:rFonts w:eastAsia="MS Mincho"/>
      <w:lang w:eastAsia="en-GB"/>
    </w:rPr>
  </w:style>
  <w:style w:type="paragraph" w:styleId="ListNumber3">
    <w:name w:val="List Number 3"/>
    <w:basedOn w:val="Normal"/>
    <w:rsid w:val="00A80E97"/>
    <w:pPr>
      <w:tabs>
        <w:tab w:val="num" w:pos="720"/>
        <w:tab w:val="num" w:pos="926"/>
      </w:tabs>
      <w:ind w:left="926" w:hanging="360"/>
    </w:pPr>
    <w:rPr>
      <w:rFonts w:eastAsia="MS Mincho"/>
      <w:lang w:eastAsia="en-GB"/>
    </w:rPr>
  </w:style>
  <w:style w:type="paragraph" w:styleId="ListNumber4">
    <w:name w:val="List Number 4"/>
    <w:basedOn w:val="Normal"/>
    <w:rsid w:val="00A80E97"/>
    <w:pPr>
      <w:tabs>
        <w:tab w:val="num" w:pos="720"/>
        <w:tab w:val="num" w:pos="1209"/>
      </w:tabs>
      <w:ind w:left="1209" w:hanging="360"/>
    </w:pPr>
    <w:rPr>
      <w:rFonts w:eastAsia="MS Mincho"/>
      <w:lang w:eastAsia="en-GB"/>
    </w:rPr>
  </w:style>
  <w:style w:type="character" w:customStyle="1" w:styleId="CharChar10">
    <w:name w:val="Char Char10"/>
    <w:semiHidden/>
    <w:rsid w:val="00A80E97"/>
    <w:rPr>
      <w:rFonts w:ascii="Times New Roman" w:hAnsi="Times New Roman"/>
      <w:lang w:val="en-GB" w:eastAsia="en-US"/>
    </w:rPr>
  </w:style>
  <w:style w:type="paragraph" w:styleId="EndnoteText">
    <w:name w:val="endnote text"/>
    <w:basedOn w:val="Normal"/>
    <w:link w:val="EndnoteTextChar"/>
    <w:rsid w:val="00A80E97"/>
    <w:pPr>
      <w:overflowPunct/>
      <w:autoSpaceDE/>
      <w:autoSpaceDN/>
      <w:adjustRightInd/>
      <w:snapToGrid w:val="0"/>
      <w:textAlignment w:val="auto"/>
    </w:pPr>
    <w:rPr>
      <w:rFonts w:eastAsia="SimSun"/>
      <w:lang w:eastAsia="x-none"/>
    </w:rPr>
  </w:style>
  <w:style w:type="character" w:customStyle="1" w:styleId="EndnoteTextChar">
    <w:name w:val="Endnote Text Char"/>
    <w:link w:val="EndnoteText"/>
    <w:rsid w:val="00A80E97"/>
    <w:rPr>
      <w:rFonts w:eastAsia="SimSun"/>
      <w:lang w:val="en-GB"/>
    </w:rPr>
  </w:style>
  <w:style w:type="character" w:styleId="EndnoteReference">
    <w:name w:val="endnote reference"/>
    <w:rsid w:val="00A80E97"/>
    <w:rPr>
      <w:vertAlign w:val="superscript"/>
    </w:rPr>
  </w:style>
  <w:style w:type="paragraph" w:customStyle="1" w:styleId="MTDisplayEquation">
    <w:name w:val="MTDisplayEquation"/>
    <w:basedOn w:val="Normal"/>
    <w:rsid w:val="00A80E97"/>
    <w:pPr>
      <w:tabs>
        <w:tab w:val="center" w:pos="4820"/>
        <w:tab w:val="right" w:pos="9640"/>
      </w:tabs>
      <w:overflowPunct/>
      <w:autoSpaceDE/>
      <w:autoSpaceDN/>
      <w:adjustRightInd/>
      <w:textAlignment w:val="auto"/>
    </w:pPr>
  </w:style>
  <w:style w:type="paragraph" w:customStyle="1" w:styleId="HE">
    <w:name w:val="HE"/>
    <w:basedOn w:val="Normal"/>
    <w:rsid w:val="00A80E97"/>
    <w:pPr>
      <w:spacing w:after="0"/>
    </w:pPr>
    <w:rPr>
      <w:rFonts w:eastAsia="MS Mincho"/>
      <w:b/>
      <w:lang w:eastAsia="en-GB"/>
    </w:rPr>
  </w:style>
  <w:style w:type="paragraph" w:customStyle="1" w:styleId="NormalArial">
    <w:name w:val="Normal + Arial"/>
    <w:basedOn w:val="Normal"/>
    <w:rsid w:val="00A80E97"/>
    <w:pPr>
      <w:keepNext/>
      <w:keepLines/>
      <w:spacing w:after="0"/>
      <w:ind w:right="134"/>
      <w:jc w:val="right"/>
    </w:pPr>
    <w:rPr>
      <w:rFonts w:ascii="Arial" w:hAnsi="Arial" w:cs="Arial"/>
      <w:sz w:val="18"/>
      <w:szCs w:val="18"/>
      <w:lang w:val="en-US" w:eastAsia="en-GB"/>
    </w:rPr>
  </w:style>
  <w:style w:type="paragraph" w:customStyle="1" w:styleId="CharCharCharCharChar2">
    <w:name w:val="Char Char Char Char Char2"/>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3">
    <w:name w:val="Char Char33"/>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
    <w:name w:val="Char3"/>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0">
    <w:name w:val="Char Char110"/>
    <w:rsid w:val="00A80E97"/>
    <w:rPr>
      <w:lang w:val="en-GB" w:eastAsia="ja-JP"/>
    </w:rPr>
  </w:style>
  <w:style w:type="paragraph" w:customStyle="1" w:styleId="CharChar1CharChar2">
    <w:name w:val="Char Char1 Char Char2"/>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rsid w:val="00A80E97"/>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2">
    <w:name w:val="Char Char42"/>
    <w:rsid w:val="00A80E97"/>
    <w:rPr>
      <w:rFonts w:ascii="Courier New" w:hAnsi="Courier New"/>
      <w:lang w:val="nb-NO" w:eastAsia="ja-JP"/>
    </w:rPr>
  </w:style>
  <w:style w:type="paragraph" w:customStyle="1" w:styleId="CharCharCharCharCharChar2">
    <w:name w:val="Char Char Char Char Char Char2"/>
    <w:semiHidden/>
    <w:rsid w:val="00A80E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2">
    <w:name w:val="Char Char72"/>
    <w:rsid w:val="00A80E97"/>
    <w:rPr>
      <w:rFonts w:ascii="Tahoma" w:hAnsi="Tahoma"/>
      <w:shd w:val="clear" w:color="auto" w:fill="000080"/>
      <w:lang w:val="en-GB" w:eastAsia="en-US"/>
    </w:rPr>
  </w:style>
  <w:style w:type="character" w:customStyle="1" w:styleId="CharChar102">
    <w:name w:val="Char Char102"/>
    <w:semiHidden/>
    <w:rsid w:val="00A80E97"/>
    <w:rPr>
      <w:rFonts w:ascii="Times New Roman" w:hAnsi="Times New Roman"/>
      <w:lang w:val="en-GB" w:eastAsia="en-US"/>
    </w:rPr>
  </w:style>
  <w:style w:type="character" w:customStyle="1" w:styleId="CharChar92">
    <w:name w:val="Char Char92"/>
    <w:rsid w:val="00A80E97"/>
    <w:rPr>
      <w:rFonts w:ascii="Tahoma" w:hAnsi="Tahoma"/>
      <w:sz w:val="16"/>
      <w:lang w:val="en-GB" w:eastAsia="en-US"/>
    </w:rPr>
  </w:style>
  <w:style w:type="character" w:customStyle="1" w:styleId="CharChar82">
    <w:name w:val="Char Char82"/>
    <w:semiHidden/>
    <w:rsid w:val="00A80E97"/>
    <w:rPr>
      <w:rFonts w:ascii="Times New Roman" w:hAnsi="Times New Roman"/>
      <w:b/>
      <w:lang w:val="en-GB" w:eastAsia="en-US"/>
    </w:rPr>
  </w:style>
  <w:style w:type="paragraph" w:customStyle="1" w:styleId="TableText">
    <w:name w:val="TableText"/>
    <w:basedOn w:val="BodyTextIndent"/>
    <w:rsid w:val="00A80E97"/>
  </w:style>
  <w:style w:type="paragraph" w:styleId="BodyTextIndent">
    <w:name w:val="Body Text Indent"/>
    <w:basedOn w:val="Normal"/>
    <w:link w:val="BodyTextIndentChar"/>
    <w:rsid w:val="00A80E97"/>
    <w:pPr>
      <w:overflowPunct/>
      <w:autoSpaceDE/>
      <w:autoSpaceDN/>
      <w:adjustRightInd/>
      <w:spacing w:after="120"/>
      <w:ind w:left="283"/>
      <w:textAlignment w:val="auto"/>
    </w:pPr>
    <w:rPr>
      <w:rFonts w:eastAsia="Batang"/>
      <w:lang w:eastAsia="x-none"/>
    </w:rPr>
  </w:style>
  <w:style w:type="character" w:customStyle="1" w:styleId="BodyTextIndentChar">
    <w:name w:val="Body Text Indent Char"/>
    <w:link w:val="BodyTextIndent"/>
    <w:rsid w:val="00A80E97"/>
    <w:rPr>
      <w:rFonts w:eastAsia="Batang"/>
      <w:lang w:val="en-GB"/>
    </w:rPr>
  </w:style>
  <w:style w:type="paragraph" w:customStyle="1" w:styleId="StyleTAC">
    <w:name w:val="Style TAC +"/>
    <w:basedOn w:val="TAC"/>
    <w:next w:val="TAC"/>
    <w:link w:val="StyleTACChar"/>
    <w:autoRedefine/>
    <w:rsid w:val="00A80E97"/>
    <w:pPr>
      <w:overflowPunct/>
      <w:autoSpaceDE/>
      <w:autoSpaceDN/>
      <w:adjustRightInd/>
      <w:textAlignment w:val="auto"/>
    </w:pPr>
    <w:rPr>
      <w:rFonts w:eastAsia="SimSun"/>
      <w:kern w:val="2"/>
      <w:lang w:eastAsia="ko-KR"/>
    </w:rPr>
  </w:style>
  <w:style w:type="character" w:customStyle="1" w:styleId="StyleTACChar">
    <w:name w:val="Style TAC + Char"/>
    <w:link w:val="StyleTAC"/>
    <w:rsid w:val="00A80E97"/>
    <w:rPr>
      <w:rFonts w:ascii="Arial" w:eastAsia="SimSun" w:hAnsi="Arial"/>
      <w:kern w:val="2"/>
      <w:sz w:val="18"/>
      <w:lang w:val="x-none" w:eastAsia="ko-KR"/>
    </w:rPr>
  </w:style>
  <w:style w:type="numbering" w:customStyle="1" w:styleId="NoList1">
    <w:name w:val="No List1"/>
    <w:next w:val="NoList"/>
    <w:semiHidden/>
    <w:unhideWhenUsed/>
    <w:rsid w:val="00A80E97"/>
  </w:style>
  <w:style w:type="character" w:customStyle="1" w:styleId="CharChar15">
    <w:name w:val="Char Char15"/>
    <w:rsid w:val="00A80E97"/>
    <w:rPr>
      <w:rFonts w:ascii="Arial" w:hAnsi="Arial"/>
      <w:sz w:val="36"/>
      <w:lang w:val="en-GB"/>
    </w:rPr>
  </w:style>
  <w:style w:type="numbering" w:customStyle="1" w:styleId="NoList2">
    <w:name w:val="No List2"/>
    <w:next w:val="NoList"/>
    <w:semiHidden/>
    <w:rsid w:val="00A80E97"/>
  </w:style>
  <w:style w:type="numbering" w:customStyle="1" w:styleId="NoList3">
    <w:name w:val="No List3"/>
    <w:next w:val="NoList"/>
    <w:semiHidden/>
    <w:unhideWhenUsed/>
    <w:rsid w:val="00A80E97"/>
  </w:style>
  <w:style w:type="character" w:customStyle="1" w:styleId="CharChar2">
    <w:name w:val="Char Char2"/>
    <w:rsid w:val="00A80E97"/>
    <w:rPr>
      <w:rFonts w:ascii="Arial" w:hAnsi="Arial"/>
      <w:lang w:val="en-GB" w:eastAsia="en-US" w:bidi="ar-SA"/>
    </w:rPr>
  </w:style>
  <w:style w:type="character" w:customStyle="1" w:styleId="B1Char1">
    <w:name w:val="B1 Char1"/>
    <w:rsid w:val="00A80E97"/>
    <w:rPr>
      <w:rFonts w:ascii="Times New Roman" w:hAnsi="Times New Roman"/>
      <w:lang w:val="en-GB"/>
    </w:rPr>
  </w:style>
  <w:style w:type="character" w:customStyle="1" w:styleId="msoins0">
    <w:name w:val="msoins0"/>
    <w:rsid w:val="00A80E97"/>
  </w:style>
  <w:style w:type="paragraph" w:customStyle="1" w:styleId="10">
    <w:name w:val="수정1"/>
    <w:hidden/>
    <w:semiHidden/>
    <w:rsid w:val="00A80E97"/>
    <w:rPr>
      <w:rFonts w:eastAsia="Batang"/>
      <w:lang w:eastAsia="en-US"/>
    </w:rPr>
  </w:style>
  <w:style w:type="paragraph" w:customStyle="1" w:styleId="11">
    <w:name w:val="変更箇所1"/>
    <w:hidden/>
    <w:semiHidden/>
    <w:rsid w:val="00A80E97"/>
    <w:rPr>
      <w:rFonts w:eastAsia="MS Mincho"/>
      <w:lang w:eastAsia="en-US"/>
    </w:rPr>
  </w:style>
  <w:style w:type="character" w:customStyle="1" w:styleId="hps">
    <w:name w:val="hps"/>
    <w:rsid w:val="00A80E97"/>
  </w:style>
  <w:style w:type="paragraph" w:customStyle="1" w:styleId="CarCar5">
    <w:name w:val="Car Car5"/>
    <w:semiHidden/>
    <w:rsid w:val="00A80E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Caption">
    <w:name w:val="caption"/>
    <w:basedOn w:val="Normal"/>
    <w:next w:val="Normal"/>
    <w:link w:val="CaptionChar"/>
    <w:qFormat/>
    <w:rsid w:val="00A80E97"/>
    <w:pPr>
      <w:spacing w:before="120" w:after="120"/>
    </w:pPr>
    <w:rPr>
      <w:b/>
      <w:lang w:val="x-none" w:eastAsia="x-none"/>
    </w:rPr>
  </w:style>
  <w:style w:type="character" w:styleId="HTMLTypewriter">
    <w:name w:val="HTML Typewriter"/>
    <w:rsid w:val="00A80E97"/>
    <w:rPr>
      <w:rFonts w:ascii="Courier New" w:eastAsia="Times New Roman" w:hAnsi="Courier New" w:cs="Courier New"/>
      <w:sz w:val="20"/>
      <w:szCs w:val="20"/>
    </w:rPr>
  </w:style>
  <w:style w:type="character" w:customStyle="1" w:styleId="CaptionChar">
    <w:name w:val="Caption Char"/>
    <w:link w:val="Caption"/>
    <w:rsid w:val="00A80E97"/>
    <w:rPr>
      <w:b/>
      <w:lang w:val="x-none" w:eastAsia="x-none"/>
    </w:rPr>
  </w:style>
  <w:style w:type="character" w:customStyle="1" w:styleId="msoins1">
    <w:name w:val="msoins"/>
    <w:basedOn w:val="DefaultParagraphFont"/>
    <w:rsid w:val="00A80E97"/>
  </w:style>
  <w:style w:type="paragraph" w:styleId="BodyText2">
    <w:name w:val="Body Text 2"/>
    <w:basedOn w:val="Normal"/>
    <w:link w:val="BodyText2Char"/>
    <w:rsid w:val="00A80E97"/>
    <w:rPr>
      <w:rFonts w:ascii="CG Times (WN)" w:eastAsia="Malgun Gothic" w:hAnsi="CG Times (WN)"/>
      <w:i/>
      <w:lang w:eastAsia="ko-KR"/>
    </w:rPr>
  </w:style>
  <w:style w:type="character" w:customStyle="1" w:styleId="BodyText2Char">
    <w:name w:val="Body Text 2 Char"/>
    <w:link w:val="BodyText2"/>
    <w:rsid w:val="00A80E97"/>
    <w:rPr>
      <w:rFonts w:ascii="CG Times (WN)" w:eastAsia="Malgun Gothic" w:hAnsi="CG Times (WN)"/>
      <w:i/>
      <w:lang w:val="en-GB" w:eastAsia="ko-KR"/>
    </w:rPr>
  </w:style>
  <w:style w:type="paragraph" w:styleId="BodyText3">
    <w:name w:val="Body Text 3"/>
    <w:basedOn w:val="Normal"/>
    <w:link w:val="BodyText3Char"/>
    <w:rsid w:val="00A80E97"/>
    <w:pPr>
      <w:keepNext/>
      <w:keepLines/>
    </w:pPr>
    <w:rPr>
      <w:rFonts w:ascii="CG Times (WN)" w:eastAsia="Osaka" w:hAnsi="CG Times (WN)"/>
      <w:color w:val="000000"/>
      <w:lang w:eastAsia="ko-KR"/>
    </w:rPr>
  </w:style>
  <w:style w:type="character" w:customStyle="1" w:styleId="BodyText3Char">
    <w:name w:val="Body Text 3 Char"/>
    <w:link w:val="BodyText3"/>
    <w:rsid w:val="00A80E97"/>
    <w:rPr>
      <w:rFonts w:ascii="CG Times (WN)" w:eastAsia="Osaka" w:hAnsi="CG Times (WN)"/>
      <w:color w:val="000000"/>
      <w:lang w:val="en-GB" w:eastAsia="ko-KR"/>
    </w:rPr>
  </w:style>
  <w:style w:type="character" w:customStyle="1" w:styleId="capChar6">
    <w:name w:val="cap Char6"/>
    <w:rsid w:val="00A80E97"/>
    <w:rPr>
      <w:b/>
      <w:lang w:val="en-GB" w:eastAsia="en-US" w:bidi="ar-SA"/>
    </w:rPr>
  </w:style>
  <w:style w:type="paragraph" w:customStyle="1" w:styleId="DAText">
    <w:name w:val="DA_Text"/>
    <w:basedOn w:val="Normal"/>
    <w:link w:val="DATextZchn"/>
    <w:rsid w:val="00A80E97"/>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A80E97"/>
    <w:rPr>
      <w:rFonts w:ascii="CG Times (WN)" w:eastAsia="Malgun Gothic" w:hAnsi="CG Times (WN)"/>
      <w:szCs w:val="24"/>
      <w:lang w:val="de-DE" w:eastAsia="de-DE"/>
    </w:rPr>
  </w:style>
  <w:style w:type="paragraph" w:customStyle="1" w:styleId="JK-text-simpledoc">
    <w:name w:val="JK - text - simple doc"/>
    <w:basedOn w:val="BodyText"/>
    <w:autoRedefine/>
    <w:rsid w:val="00A80E97"/>
    <w:pPr>
      <w:tabs>
        <w:tab w:val="num" w:pos="1097"/>
      </w:tabs>
      <w:spacing w:line="288" w:lineRule="auto"/>
      <w:ind w:left="1097" w:hanging="360"/>
    </w:pPr>
    <w:rPr>
      <w:rFonts w:ascii="Arial" w:eastAsia="Times New Roman" w:hAnsi="Arial" w:cs="Arial"/>
      <w:lang w:val="en-US" w:eastAsia="en-US"/>
    </w:rPr>
  </w:style>
  <w:style w:type="paragraph" w:customStyle="1" w:styleId="NormalLatinItalique">
    <w:name w:val="Normal + (Latin) Italique"/>
    <w:basedOn w:val="Normal"/>
    <w:link w:val="NormalLatinItaliqueCar"/>
    <w:rsid w:val="00A80E97"/>
    <w:pPr>
      <w:overflowPunct/>
      <w:autoSpaceDE/>
      <w:autoSpaceDN/>
      <w:adjustRightInd/>
      <w:textAlignment w:val="auto"/>
    </w:pPr>
    <w:rPr>
      <w:rFonts w:ascii="CG Times (WN)" w:hAnsi="CG Times (WN)"/>
      <w:lang w:val="x-none" w:eastAsia="x-none"/>
    </w:rPr>
  </w:style>
  <w:style w:type="character" w:customStyle="1" w:styleId="NormalLatinItaliqueCar">
    <w:name w:val="Normal + (Latin) Italique Car"/>
    <w:link w:val="NormalLatinItalique"/>
    <w:rsid w:val="00A80E97"/>
    <w:rPr>
      <w:rFonts w:ascii="CG Times (WN)" w:hAnsi="CG Times (WN)"/>
      <w:lang w:val="x-none" w:eastAsia="x-none"/>
    </w:rPr>
  </w:style>
  <w:style w:type="paragraph" w:customStyle="1" w:styleId="BL">
    <w:name w:val="BL"/>
    <w:basedOn w:val="Normal"/>
    <w:rsid w:val="00A80E97"/>
    <w:pPr>
      <w:numPr>
        <w:numId w:val="3"/>
      </w:numPr>
      <w:tabs>
        <w:tab w:val="left" w:pos="851"/>
      </w:tabs>
    </w:pPr>
    <w:rPr>
      <w:rFonts w:eastAsia="Malgun Gothic"/>
    </w:rPr>
  </w:style>
  <w:style w:type="paragraph" w:customStyle="1" w:styleId="BN">
    <w:name w:val="BN"/>
    <w:basedOn w:val="Normal"/>
    <w:rsid w:val="00A80E97"/>
    <w:pPr>
      <w:numPr>
        <w:numId w:val="4"/>
      </w:numPr>
    </w:pPr>
    <w:rPr>
      <w:rFonts w:eastAsia="Malgun Gothic"/>
    </w:rPr>
  </w:style>
  <w:style w:type="paragraph" w:styleId="BodyTextIndent2">
    <w:name w:val="Body Text Indent 2"/>
    <w:basedOn w:val="Normal"/>
    <w:link w:val="BodyTextIndent2Char"/>
    <w:rsid w:val="00A80E97"/>
    <w:pPr>
      <w:ind w:leftChars="100" w:left="400" w:hangingChars="100" w:hanging="200"/>
    </w:pPr>
    <w:rPr>
      <w:rFonts w:ascii="CG Times (WN)" w:eastAsia="MS Mincho" w:hAnsi="CG Times (WN)"/>
      <w:lang w:eastAsia="x-none"/>
    </w:rPr>
  </w:style>
  <w:style w:type="character" w:customStyle="1" w:styleId="BodyTextIndent2Char">
    <w:name w:val="Body Text Indent 2 Char"/>
    <w:link w:val="BodyTextIndent2"/>
    <w:rsid w:val="00A80E97"/>
    <w:rPr>
      <w:rFonts w:ascii="CG Times (WN)" w:eastAsia="MS Mincho" w:hAnsi="CG Times (WN)"/>
      <w:lang w:val="en-GB"/>
    </w:rPr>
  </w:style>
  <w:style w:type="paragraph" w:styleId="NormalIndent">
    <w:name w:val="Normal Indent"/>
    <w:basedOn w:val="Normal"/>
    <w:rsid w:val="00A80E97"/>
    <w:pPr>
      <w:overflowPunct/>
      <w:autoSpaceDE/>
      <w:autoSpaceDN/>
      <w:adjustRightInd/>
      <w:spacing w:after="0"/>
      <w:ind w:left="851"/>
      <w:textAlignment w:val="auto"/>
    </w:pPr>
    <w:rPr>
      <w:rFonts w:eastAsia="MS Mincho"/>
      <w:lang w:val="it-IT"/>
    </w:rPr>
  </w:style>
  <w:style w:type="paragraph" w:customStyle="1" w:styleId="tabletext0">
    <w:name w:val="table text"/>
    <w:basedOn w:val="Normal"/>
    <w:next w:val="Normal"/>
    <w:rsid w:val="00A80E97"/>
    <w:rPr>
      <w:rFonts w:eastAsia="MS Mincho"/>
      <w:i/>
    </w:rPr>
  </w:style>
  <w:style w:type="table" w:customStyle="1" w:styleId="TableStyle1">
    <w:name w:val="Table Style1"/>
    <w:basedOn w:val="TableNormal"/>
    <w:rsid w:val="00A80E97"/>
    <w:rPr>
      <w:rFonts w:eastAsia="MS Mincho"/>
    </w:rPr>
    <w:tblPr/>
  </w:style>
  <w:style w:type="paragraph" w:customStyle="1" w:styleId="Normal1">
    <w:name w:val="Normal 1"/>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rsid w:val="00A80E97"/>
    <w:pPr>
      <w:tabs>
        <w:tab w:val="num" w:pos="926"/>
      </w:tabs>
      <w:overflowPunct/>
      <w:autoSpaceDE/>
      <w:autoSpaceDN/>
      <w:adjustRightInd/>
      <w:ind w:left="926" w:hanging="360"/>
      <w:textAlignment w:val="auto"/>
    </w:pPr>
    <w:rPr>
      <w:rFonts w:eastAsia="MS Mincho"/>
    </w:rPr>
  </w:style>
  <w:style w:type="paragraph" w:customStyle="1" w:styleId="INDENT1">
    <w:name w:val="INDENT1"/>
    <w:basedOn w:val="Normal"/>
    <w:rsid w:val="00A80E97"/>
    <w:pPr>
      <w:ind w:left="851"/>
    </w:pPr>
    <w:rPr>
      <w:rFonts w:eastAsia="MS Mincho"/>
    </w:rPr>
  </w:style>
  <w:style w:type="paragraph" w:customStyle="1" w:styleId="INDENT2">
    <w:name w:val="INDENT2"/>
    <w:basedOn w:val="Normal"/>
    <w:rsid w:val="00A80E97"/>
    <w:pPr>
      <w:ind w:left="1135" w:hanging="284"/>
    </w:pPr>
    <w:rPr>
      <w:rFonts w:eastAsia="MS Mincho"/>
    </w:rPr>
  </w:style>
  <w:style w:type="paragraph" w:customStyle="1" w:styleId="INDENT3">
    <w:name w:val="INDENT3"/>
    <w:basedOn w:val="Normal"/>
    <w:rsid w:val="00A80E97"/>
    <w:pPr>
      <w:ind w:left="1701" w:hanging="567"/>
    </w:pPr>
    <w:rPr>
      <w:rFonts w:eastAsia="MS Mincho"/>
    </w:rPr>
  </w:style>
  <w:style w:type="paragraph" w:customStyle="1" w:styleId="FigureTitle">
    <w:name w:val="Figure_Title"/>
    <w:basedOn w:val="Normal"/>
    <w:next w:val="Normal"/>
    <w:rsid w:val="00A80E97"/>
    <w:pPr>
      <w:keepLines/>
      <w:tabs>
        <w:tab w:val="left" w:pos="794"/>
        <w:tab w:val="left" w:pos="1191"/>
        <w:tab w:val="left" w:pos="1588"/>
        <w:tab w:val="left" w:pos="1985"/>
      </w:tabs>
      <w:spacing w:before="120" w:after="480"/>
      <w:jc w:val="center"/>
    </w:pPr>
    <w:rPr>
      <w:rFonts w:eastAsia="MS Mincho"/>
      <w:b/>
      <w:sz w:val="24"/>
    </w:rPr>
  </w:style>
  <w:style w:type="paragraph" w:customStyle="1" w:styleId="enumlev2">
    <w:name w:val="enumlev2"/>
    <w:basedOn w:val="Normal"/>
    <w:rsid w:val="00A80E97"/>
    <w:pPr>
      <w:tabs>
        <w:tab w:val="left" w:pos="794"/>
        <w:tab w:val="left" w:pos="1191"/>
        <w:tab w:val="left" w:pos="1588"/>
        <w:tab w:val="left" w:pos="1985"/>
      </w:tabs>
      <w:spacing w:before="86"/>
      <w:ind w:left="1588" w:hanging="397"/>
      <w:jc w:val="both"/>
    </w:pPr>
    <w:rPr>
      <w:rFonts w:eastAsia="MS Mincho"/>
      <w:lang w:val="en-US"/>
    </w:rPr>
  </w:style>
  <w:style w:type="paragraph" w:customStyle="1" w:styleId="CouvRecTitle">
    <w:name w:val="Couv Rec Title"/>
    <w:basedOn w:val="Normal"/>
    <w:rsid w:val="00A80E97"/>
    <w:pPr>
      <w:keepNext/>
      <w:keepLines/>
      <w:spacing w:before="240"/>
      <w:ind w:left="1418"/>
    </w:pPr>
    <w:rPr>
      <w:rFonts w:ascii="Arial" w:eastAsia="MS Mincho" w:hAnsi="Arial"/>
      <w:b/>
      <w:sz w:val="36"/>
      <w:lang w:val="en-US"/>
    </w:rPr>
  </w:style>
  <w:style w:type="paragraph" w:customStyle="1" w:styleId="TOC91">
    <w:name w:val="TOC 91"/>
    <w:basedOn w:val="TOC8"/>
    <w:rsid w:val="00A80E97"/>
    <w:pPr>
      <w:keepNext/>
      <w:ind w:left="1418" w:hanging="1418"/>
    </w:pPr>
    <w:rPr>
      <w:rFonts w:eastAsia="MS Mincho"/>
      <w:lang w:val="en-US"/>
    </w:rPr>
  </w:style>
  <w:style w:type="paragraph" w:customStyle="1" w:styleId="Caption1">
    <w:name w:val="Caption1"/>
    <w:basedOn w:val="Normal"/>
    <w:next w:val="Normal"/>
    <w:rsid w:val="00A80E97"/>
    <w:pPr>
      <w:spacing w:before="120" w:after="120"/>
    </w:pPr>
    <w:rPr>
      <w:rFonts w:eastAsia="MS Mincho"/>
      <w:b/>
    </w:rPr>
  </w:style>
  <w:style w:type="paragraph" w:customStyle="1" w:styleId="CRfront">
    <w:name w:val="CR_front"/>
    <w:basedOn w:val="Normal"/>
    <w:rsid w:val="00A80E97"/>
    <w:rPr>
      <w:rFonts w:eastAsia="MS Mincho"/>
    </w:rPr>
  </w:style>
  <w:style w:type="paragraph" w:customStyle="1" w:styleId="Para1">
    <w:name w:val="Para1"/>
    <w:basedOn w:val="Normal"/>
    <w:rsid w:val="00A80E97"/>
    <w:pPr>
      <w:spacing w:before="120" w:after="120"/>
    </w:pPr>
    <w:rPr>
      <w:rFonts w:eastAsia="MS Mincho"/>
      <w:lang w:val="en-US"/>
    </w:rPr>
  </w:style>
  <w:style w:type="paragraph" w:customStyle="1" w:styleId="Teststep">
    <w:name w:val="Test step"/>
    <w:basedOn w:val="Normal"/>
    <w:rsid w:val="00A80E97"/>
    <w:pPr>
      <w:tabs>
        <w:tab w:val="left" w:pos="720"/>
      </w:tabs>
      <w:spacing w:after="0"/>
      <w:ind w:left="720" w:hanging="720"/>
    </w:pPr>
    <w:rPr>
      <w:rFonts w:eastAsia="MS Mincho"/>
    </w:rPr>
  </w:style>
  <w:style w:type="paragraph" w:customStyle="1" w:styleId="TableTitle">
    <w:name w:val="TableTitle"/>
    <w:basedOn w:val="BodyText2"/>
    <w:next w:val="BodyText2"/>
    <w:rsid w:val="00A80E97"/>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rsid w:val="00A80E97"/>
    <w:pPr>
      <w:ind w:left="400" w:hanging="400"/>
      <w:jc w:val="center"/>
    </w:pPr>
    <w:rPr>
      <w:rFonts w:eastAsia="MS Mincho"/>
      <w:b/>
    </w:rPr>
  </w:style>
  <w:style w:type="paragraph" w:customStyle="1" w:styleId="table">
    <w:name w:val="table"/>
    <w:basedOn w:val="Normal"/>
    <w:next w:val="Normal"/>
    <w:rsid w:val="00A80E97"/>
    <w:pPr>
      <w:spacing w:after="0"/>
      <w:jc w:val="center"/>
    </w:pPr>
    <w:rPr>
      <w:rFonts w:eastAsia="MS Mincho"/>
      <w:lang w:val="en-US"/>
    </w:rPr>
  </w:style>
  <w:style w:type="paragraph" w:customStyle="1" w:styleId="t2">
    <w:name w:val="t2"/>
    <w:basedOn w:val="Normal"/>
    <w:rsid w:val="00A80E97"/>
    <w:pPr>
      <w:spacing w:after="0"/>
    </w:pPr>
    <w:rPr>
      <w:rFonts w:eastAsia="MS Mincho"/>
    </w:rPr>
  </w:style>
  <w:style w:type="paragraph" w:customStyle="1" w:styleId="Tdoctable">
    <w:name w:val="Tdoc_table"/>
    <w:rsid w:val="00A80E97"/>
    <w:pPr>
      <w:ind w:left="244" w:hanging="244"/>
    </w:pPr>
    <w:rPr>
      <w:rFonts w:ascii="Arial" w:eastAsia="MS Mincho" w:hAnsi="Arial"/>
      <w:noProof/>
      <w:color w:val="000000"/>
      <w:lang w:eastAsia="en-US"/>
    </w:rPr>
  </w:style>
  <w:style w:type="paragraph" w:customStyle="1" w:styleId="TitleText">
    <w:name w:val="Title Text"/>
    <w:basedOn w:val="Normal"/>
    <w:next w:val="Normal"/>
    <w:rsid w:val="00A80E97"/>
    <w:pPr>
      <w:spacing w:after="220"/>
    </w:pPr>
    <w:rPr>
      <w:rFonts w:eastAsia="MS Mincho"/>
      <w:b/>
      <w:lang w:val="en-US"/>
    </w:rPr>
  </w:style>
  <w:style w:type="paragraph" w:customStyle="1" w:styleId="berschrift2Head2A2">
    <w:name w:val="Überschrift 2.Head2A.2"/>
    <w:basedOn w:val="Heading1"/>
    <w:next w:val="Normal"/>
    <w:rsid w:val="00A80E9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A80E97"/>
    <w:pPr>
      <w:spacing w:before="120"/>
      <w:outlineLvl w:val="2"/>
    </w:pPr>
    <w:rPr>
      <w:rFonts w:eastAsia="MS Mincho"/>
      <w:sz w:val="28"/>
      <w:lang w:eastAsia="de-DE"/>
    </w:rPr>
  </w:style>
  <w:style w:type="paragraph" w:customStyle="1" w:styleId="Bullets">
    <w:name w:val="Bullets"/>
    <w:basedOn w:val="BodyText"/>
    <w:rsid w:val="00A80E97"/>
    <w:pPr>
      <w:widowControl w:val="0"/>
      <w:ind w:left="283" w:hanging="283"/>
    </w:pPr>
    <w:rPr>
      <w:rFonts w:ascii="CG Times (WN)" w:hAnsi="CG Times (WN)"/>
      <w:lang w:eastAsia="de-DE"/>
    </w:rPr>
  </w:style>
  <w:style w:type="table" w:customStyle="1" w:styleId="Tabellengitternetz1">
    <w:name w:val="Tabellengitternetz1"/>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A80E97"/>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80E97"/>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A80E97"/>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A80E97"/>
    <w:pPr>
      <w:keepNext w:val="0"/>
      <w:keepLines w:val="0"/>
      <w:spacing w:before="240"/>
      <w:ind w:left="0" w:firstLine="0"/>
    </w:pPr>
    <w:rPr>
      <w:rFonts w:eastAsia="MS Mincho"/>
      <w:bCs/>
      <w:lang w:eastAsia="x-none"/>
    </w:rPr>
  </w:style>
  <w:style w:type="table" w:customStyle="1" w:styleId="TableGrid3">
    <w:name w:val="Table Grid3"/>
    <w:basedOn w:val="TableNormal"/>
    <w:next w:val="TableGrid"/>
    <w:rsid w:val="00A80E97"/>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rsid w:val="00A80E97"/>
    <w:pPr>
      <w:framePr w:wrap="notBeside"/>
      <w:overflowPunct/>
      <w:autoSpaceDE/>
      <w:autoSpaceDN/>
      <w:adjustRightInd/>
      <w:textAlignment w:val="auto"/>
    </w:pPr>
    <w:rPr>
      <w:lang w:val="en-US"/>
    </w:rPr>
  </w:style>
  <w:style w:type="paragraph" w:customStyle="1" w:styleId="tableentry">
    <w:name w:val="table entry"/>
    <w:basedOn w:val="Normal"/>
    <w:rsid w:val="00A80E97"/>
    <w:pPr>
      <w:keepNext/>
      <w:overflowPunct/>
      <w:autoSpaceDE/>
      <w:autoSpaceDN/>
      <w:adjustRightInd/>
      <w:spacing w:before="60" w:after="60"/>
      <w:textAlignment w:val="auto"/>
    </w:pPr>
    <w:rPr>
      <w:rFonts w:ascii="Bookman Old Style" w:eastAsia="SimSun" w:hAnsi="Bookman Old Style"/>
      <w:lang w:val="en-US"/>
    </w:rPr>
  </w:style>
  <w:style w:type="paragraph" w:styleId="HTMLPreformatted">
    <w:name w:val="HTML Preformatted"/>
    <w:basedOn w:val="Normal"/>
    <w:link w:val="HTMLPreformattedChar"/>
    <w:rsid w:val="00A80E97"/>
    <w:rPr>
      <w:rFonts w:ascii="Courier New" w:eastAsia="MS Mincho" w:hAnsi="Courier New"/>
      <w:lang w:eastAsia="x-none"/>
    </w:rPr>
  </w:style>
  <w:style w:type="character" w:customStyle="1" w:styleId="HTMLPreformattedChar">
    <w:name w:val="HTML Preformatted Char"/>
    <w:link w:val="HTMLPreformatted"/>
    <w:rsid w:val="00A80E97"/>
    <w:rPr>
      <w:rFonts w:ascii="Courier New" w:eastAsia="MS Mincho" w:hAnsi="Courier New"/>
      <w:lang w:val="en-GB" w:eastAsia="x-none"/>
    </w:rPr>
  </w:style>
  <w:style w:type="paragraph" w:customStyle="1" w:styleId="ZchnZchn3">
    <w:name w:val="Zchn Zchn3"/>
    <w:semiHidden/>
    <w:rsid w:val="00A80E97"/>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numbering" w:customStyle="1" w:styleId="12">
    <w:name w:val="목록 없음1"/>
    <w:next w:val="NoList"/>
    <w:semiHidden/>
    <w:unhideWhenUsed/>
    <w:rsid w:val="00A80E97"/>
  </w:style>
  <w:style w:type="character" w:customStyle="1" w:styleId="Char0">
    <w:name w:val="批注主题 Char"/>
    <w:rsid w:val="00A80E97"/>
    <w:rPr>
      <w:b/>
      <w:bCs/>
      <w:lang w:val="en-GB" w:eastAsia="en-US" w:bidi="ar-SA"/>
    </w:rPr>
  </w:style>
  <w:style w:type="paragraph" w:customStyle="1" w:styleId="font5">
    <w:name w:val="font5"/>
    <w:basedOn w:val="Normal"/>
    <w:rsid w:val="00A80E97"/>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rsid w:val="00A80E97"/>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rsid w:val="00A80E97"/>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rsid w:val="00A80E97"/>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rsid w:val="00A80E97"/>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rsid w:val="00A80E97"/>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rsid w:val="00A80E97"/>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rsid w:val="00A80E97"/>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rsid w:val="00A80E97"/>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rsid w:val="00A80E97"/>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rsid w:val="00A80E97"/>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rsid w:val="00A80E97"/>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rsid w:val="00A80E97"/>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rsid w:val="00A80E97"/>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rsid w:val="00A80E97"/>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rsid w:val="00A80E97"/>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rsid w:val="00A80E97"/>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rsid w:val="00A80E97"/>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rsid w:val="00A80E97"/>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rsid w:val="00A80E97"/>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rsid w:val="00A80E97"/>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rsid w:val="00A80E97"/>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rsid w:val="00A80E97"/>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rsid w:val="00A80E97"/>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rsid w:val="00A80E97"/>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rsid w:val="00A80E97"/>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rsid w:val="00A80E97"/>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rsid w:val="00A80E97"/>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rsid w:val="00A80E9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rsid w:val="00A80E9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rsid w:val="00A80E9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rsid w:val="00A80E9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rsid w:val="00A80E97"/>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rsid w:val="00A80E9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rsid w:val="00A80E97"/>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A80E97"/>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A80E97"/>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A80E97"/>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A80E97"/>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A80E97"/>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
    <w:name w:val="목록 없음2"/>
    <w:next w:val="NoList"/>
    <w:semiHidden/>
    <w:rsid w:val="00A80E97"/>
  </w:style>
  <w:style w:type="character" w:customStyle="1" w:styleId="im-content1">
    <w:name w:val="im-content1"/>
    <w:rsid w:val="00A80E97"/>
    <w:rPr>
      <w:color w:val="333333"/>
    </w:rPr>
  </w:style>
  <w:style w:type="character" w:customStyle="1" w:styleId="FootnoteTextChar1">
    <w:name w:val="Footnote Text Char1"/>
    <w:basedOn w:val="DefaultParagraphFont"/>
    <w:semiHidden/>
    <w:rsid w:val="00A80E97"/>
  </w:style>
  <w:style w:type="paragraph" w:customStyle="1" w:styleId="CarCar51">
    <w:name w:val="Car Car51"/>
    <w:semiHidden/>
    <w:rsid w:val="00A80E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1">
    <w:name w:val="Car Car1"/>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
    <w:name w:val="Car Car1 Char Char Car Car1"/>
    <w:semiHidden/>
    <w:rsid w:val="00A80E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91">
    <w:name w:val="Char Char191"/>
    <w:rsid w:val="00A80E97"/>
    <w:rPr>
      <w:rFonts w:ascii="Times New Roman" w:hAnsi="Times New Roman" w:cs="Times New Roman" w:hint="default"/>
      <w:lang w:val="en-GB"/>
    </w:rPr>
  </w:style>
  <w:style w:type="character" w:customStyle="1" w:styleId="CharChar131">
    <w:name w:val="Char Char131"/>
    <w:semiHidden/>
    <w:rsid w:val="00A80E97"/>
    <w:rPr>
      <w:rFonts w:ascii="SimSun" w:eastAsia="SimSun" w:hAnsi="SimSun" w:hint="eastAsia"/>
      <w:lang w:val="en-GB" w:eastAsia="en-US" w:bidi="ar-SA"/>
    </w:rPr>
  </w:style>
  <w:style w:type="character" w:customStyle="1" w:styleId="CharChar61">
    <w:name w:val="Char Char61"/>
    <w:rsid w:val="00A80E97"/>
    <w:rPr>
      <w:rFonts w:ascii="Arial" w:eastAsia="SimSun" w:hAnsi="Arial" w:cs="Arial" w:hint="default"/>
      <w:sz w:val="32"/>
      <w:lang w:val="en-GB" w:eastAsia="en-US" w:bidi="ar-SA"/>
    </w:rPr>
  </w:style>
  <w:style w:type="character" w:customStyle="1" w:styleId="CharChar51">
    <w:name w:val="Char Char51"/>
    <w:rsid w:val="00A80E97"/>
    <w:rPr>
      <w:rFonts w:ascii="Arial" w:eastAsia="SimSun" w:hAnsi="Arial" w:cs="Arial" w:hint="default"/>
      <w:sz w:val="28"/>
      <w:lang w:val="en-GB" w:eastAsia="en-US" w:bidi="ar-SA"/>
    </w:rPr>
  </w:style>
  <w:style w:type="character" w:customStyle="1" w:styleId="CharChar161">
    <w:name w:val="Char Char161"/>
    <w:rsid w:val="00A80E97"/>
    <w:rPr>
      <w:rFonts w:ascii="Arial" w:eastAsia="SimSun" w:hAnsi="Arial" w:cs="Arial" w:hint="default"/>
      <w:lang w:val="en-GB" w:eastAsia="en-US" w:bidi="ar-SA"/>
    </w:rPr>
  </w:style>
  <w:style w:type="character" w:customStyle="1" w:styleId="CharChar141">
    <w:name w:val="Char Char141"/>
    <w:rsid w:val="00A80E97"/>
    <w:rPr>
      <w:rFonts w:ascii="Arial" w:eastAsia="SimSun" w:hAnsi="Arial" w:cs="Arial" w:hint="default"/>
      <w:sz w:val="36"/>
      <w:lang w:val="en-GB" w:eastAsia="en-US" w:bidi="ar-SA"/>
    </w:rPr>
  </w:style>
  <w:style w:type="character" w:customStyle="1" w:styleId="CharChar111">
    <w:name w:val="Char Char111"/>
    <w:rsid w:val="00A80E97"/>
    <w:rPr>
      <w:rFonts w:ascii="Tahoma" w:eastAsia="SimSun" w:hAnsi="Tahoma" w:cs="Tahoma" w:hint="default"/>
      <w:lang w:val="en-GB" w:eastAsia="en-US" w:bidi="ar-SA"/>
    </w:rPr>
  </w:style>
  <w:style w:type="numbering" w:customStyle="1" w:styleId="NoList4">
    <w:name w:val="No List4"/>
    <w:next w:val="NoList"/>
    <w:semiHidden/>
    <w:unhideWhenUsed/>
    <w:rsid w:val="00A80E97"/>
  </w:style>
  <w:style w:type="character" w:customStyle="1" w:styleId="B3Char2">
    <w:name w:val="B3 Char2"/>
    <w:rsid w:val="00A80E97"/>
    <w:rPr>
      <w:rFonts w:ascii="Times New Roman" w:hAnsi="Times New Roman"/>
      <w:lang w:val="en-GB" w:eastAsia="en-US"/>
    </w:rPr>
  </w:style>
  <w:style w:type="paragraph" w:customStyle="1" w:styleId="B7">
    <w:name w:val="B7"/>
    <w:basedOn w:val="B6"/>
    <w:link w:val="B7Char"/>
    <w:rsid w:val="00A80E97"/>
    <w:pPr>
      <w:ind w:left="2269"/>
    </w:pPr>
  </w:style>
  <w:style w:type="character" w:customStyle="1" w:styleId="B7Char">
    <w:name w:val="B7 Char"/>
    <w:link w:val="B7"/>
    <w:rsid w:val="00A80E97"/>
    <w:rPr>
      <w:rFonts w:eastAsia="SimSun"/>
      <w:lang w:val="en-GB" w:eastAsia="en-US" w:bidi="ar-SA"/>
    </w:rPr>
  </w:style>
  <w:style w:type="paragraph" w:styleId="NormalWeb">
    <w:name w:val="Normal (Web)"/>
    <w:basedOn w:val="Normal"/>
    <w:unhideWhenUsed/>
    <w:rsid w:val="00A80E97"/>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rPr>
  </w:style>
  <w:style w:type="character" w:customStyle="1" w:styleId="EditorsNoteChar1">
    <w:name w:val="Editor's Note Char1"/>
    <w:locked/>
    <w:rsid w:val="00A80E97"/>
    <w:rPr>
      <w:color w:val="FF0000"/>
      <w:lang w:eastAsia="en-US"/>
    </w:rPr>
  </w:style>
  <w:style w:type="character" w:customStyle="1" w:styleId="CharChar32">
    <w:name w:val="Char Char32"/>
    <w:rsid w:val="00A80E97"/>
    <w:rPr>
      <w:rFonts w:ascii="Arial" w:hAnsi="Arial" w:cs="Arial" w:hint="default"/>
      <w:sz w:val="22"/>
      <w:lang w:val="en-GB" w:eastAsia="en-US" w:bidi="ar-SA"/>
    </w:rPr>
  </w:style>
  <w:style w:type="character" w:customStyle="1" w:styleId="PlainTextChar1">
    <w:name w:val="Plain Text Char1"/>
    <w:locked/>
    <w:rsid w:val="00A80E97"/>
    <w:rPr>
      <w:rFonts w:ascii="Courier New" w:hAnsi="Courier New"/>
      <w:lang w:val="nb-NO"/>
    </w:rPr>
  </w:style>
  <w:style w:type="character" w:customStyle="1" w:styleId="13">
    <w:name w:val="書式なし (文字)1"/>
    <w:rsid w:val="00A80E97"/>
    <w:rPr>
      <w:rFonts w:ascii="MS Mincho" w:eastAsia="MS Mincho" w:hAnsi="Courier New" w:cs="Courier New" w:hint="eastAsia"/>
      <w:sz w:val="21"/>
      <w:szCs w:val="21"/>
      <w:lang w:val="en-GB" w:eastAsia="en-US"/>
    </w:rPr>
  </w:style>
  <w:style w:type="character" w:customStyle="1" w:styleId="EndnoteTextChar1">
    <w:name w:val="Endnote Text Char1"/>
    <w:locked/>
    <w:rsid w:val="00A80E97"/>
    <w:rPr>
      <w:rFonts w:eastAsia="SimSun"/>
    </w:rPr>
  </w:style>
  <w:style w:type="character" w:customStyle="1" w:styleId="14">
    <w:name w:val="文末脚注文字列 (文字)1"/>
    <w:rsid w:val="00A80E97"/>
    <w:rPr>
      <w:rFonts w:ascii="Times New Roman" w:hAnsi="Times New Roman" w:cs="Times New Roman" w:hint="default"/>
      <w:lang w:val="en-GB" w:eastAsia="en-US"/>
    </w:rPr>
  </w:style>
  <w:style w:type="character" w:customStyle="1" w:styleId="CharChar210">
    <w:name w:val="Char Char210"/>
    <w:rsid w:val="00A80E97"/>
    <w:rPr>
      <w:rFonts w:ascii="Arial" w:hAnsi="Arial" w:cs="Arial" w:hint="default"/>
      <w:sz w:val="28"/>
      <w:lang w:val="en-GB" w:eastAsia="en-US"/>
    </w:rPr>
  </w:style>
  <w:style w:type="character" w:customStyle="1" w:styleId="CharChar151">
    <w:name w:val="Char Char151"/>
    <w:rsid w:val="00A80E97"/>
    <w:rPr>
      <w:rFonts w:ascii="Arial" w:hAnsi="Arial" w:cs="Arial" w:hint="default"/>
      <w:sz w:val="36"/>
      <w:lang w:val="en-GB"/>
    </w:rPr>
  </w:style>
  <w:style w:type="character" w:customStyle="1" w:styleId="CharChar251">
    <w:name w:val="Char Char251"/>
    <w:rsid w:val="00A80E97"/>
    <w:rPr>
      <w:rFonts w:ascii="Arial" w:hAnsi="Arial" w:cs="Arial" w:hint="default"/>
      <w:lang w:val="en-GB" w:eastAsia="en-US"/>
    </w:rPr>
  </w:style>
  <w:style w:type="character" w:customStyle="1" w:styleId="CharChar241">
    <w:name w:val="Char Char241"/>
    <w:rsid w:val="00A80E97"/>
    <w:rPr>
      <w:rFonts w:ascii="Arial" w:hAnsi="Arial" w:cs="Arial" w:hint="default"/>
      <w:sz w:val="36"/>
      <w:lang w:val="en-GB" w:eastAsia="en-US"/>
    </w:rPr>
  </w:style>
  <w:style w:type="character" w:customStyle="1" w:styleId="CharChar301">
    <w:name w:val="Char Char301"/>
    <w:rsid w:val="00A80E97"/>
    <w:rPr>
      <w:rFonts w:ascii="Arial" w:hAnsi="Arial" w:cs="Arial" w:hint="default"/>
      <w:lang w:val="en-GB" w:eastAsia="en-US"/>
    </w:rPr>
  </w:style>
  <w:style w:type="character" w:customStyle="1" w:styleId="CharChar291">
    <w:name w:val="Char Char291"/>
    <w:rsid w:val="00A80E97"/>
    <w:rPr>
      <w:rFonts w:ascii="Arial" w:hAnsi="Arial" w:cs="Arial" w:hint="default"/>
      <w:sz w:val="36"/>
      <w:lang w:val="en-GB" w:eastAsia="en-US"/>
    </w:rPr>
  </w:style>
  <w:style w:type="character" w:customStyle="1" w:styleId="CharChar281">
    <w:name w:val="Char Char281"/>
    <w:rsid w:val="00A80E97"/>
    <w:rPr>
      <w:rFonts w:ascii="Arial" w:hAnsi="Arial" w:cs="Arial" w:hint="default"/>
      <w:sz w:val="36"/>
      <w:lang w:val="en-GB" w:eastAsia="en-US"/>
    </w:rPr>
  </w:style>
  <w:style w:type="character" w:customStyle="1" w:styleId="CharChar271">
    <w:name w:val="Char Char271"/>
    <w:rsid w:val="00A80E97"/>
    <w:rPr>
      <w:rFonts w:ascii="Arial" w:hAnsi="Arial" w:cs="Arial" w:hint="default"/>
      <w:b/>
      <w:bCs w:val="0"/>
      <w:i/>
      <w:iCs w:val="0"/>
      <w:noProof/>
      <w:sz w:val="18"/>
      <w:lang w:val="en-GB" w:eastAsia="en-US"/>
    </w:rPr>
  </w:style>
  <w:style w:type="paragraph" w:customStyle="1" w:styleId="41">
    <w:name w:val="(文字) (文字)41"/>
    <w:semiHidden/>
    <w:rsid w:val="002A67B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修订2"/>
    <w:semiHidden/>
    <w:rsid w:val="002A67B7"/>
    <w:rPr>
      <w:rFonts w:eastAsia="Batang"/>
      <w:lang w:eastAsia="en-US"/>
    </w:rPr>
  </w:style>
  <w:style w:type="character" w:customStyle="1" w:styleId="CharChar211">
    <w:name w:val="Char Char211"/>
    <w:rsid w:val="002A67B7"/>
    <w:rPr>
      <w:rFonts w:ascii="Times New Roman" w:hAnsi="Times New Roman" w:cs="Times New Roman" w:hint="default"/>
      <w:lang w:val="en-GB" w:eastAsia="en-US"/>
    </w:rPr>
  </w:style>
  <w:style w:type="character" w:customStyle="1" w:styleId="CharChar171">
    <w:name w:val="Char Char171"/>
    <w:rsid w:val="002A67B7"/>
    <w:rPr>
      <w:rFonts w:ascii="Tahoma" w:hAnsi="Tahoma" w:cs="Tahoma" w:hint="default"/>
      <w:shd w:val="clear" w:color="auto" w:fill="000080"/>
      <w:lang w:val="en-GB" w:eastAsia="en-US"/>
    </w:rPr>
  </w:style>
  <w:style w:type="character" w:customStyle="1" w:styleId="CharChar201">
    <w:name w:val="Char Char201"/>
    <w:rsid w:val="002A67B7"/>
    <w:rPr>
      <w:rFonts w:ascii="Tahoma" w:hAnsi="Tahoma" w:cs="Tahoma" w:hint="default"/>
      <w:sz w:val="16"/>
      <w:szCs w:val="16"/>
      <w:lang w:val="en-GB" w:eastAsia="en-US"/>
    </w:rPr>
  </w:style>
  <w:style w:type="character" w:customStyle="1" w:styleId="CharChar261">
    <w:name w:val="Char Char261"/>
    <w:rsid w:val="002A67B7"/>
    <w:rPr>
      <w:rFonts w:ascii="Times New Roman" w:hAnsi="Times New Roman" w:cs="Times New Roman" w:hint="default"/>
      <w:lang w:val="en-GB" w:eastAsia="en-US"/>
    </w:rPr>
  </w:style>
  <w:style w:type="character" w:customStyle="1" w:styleId="textbodybold1">
    <w:name w:val="textbodybold1"/>
    <w:rsid w:val="002A67B7"/>
    <w:rPr>
      <w:rFonts w:ascii="Arial" w:hAnsi="Arial" w:cs="Arial" w:hint="default"/>
      <w:b/>
      <w:bCs/>
      <w:color w:val="902630"/>
      <w:sz w:val="18"/>
      <w:szCs w:val="18"/>
      <w:bdr w:val="none" w:sz="0" w:space="0" w:color="auto" w:frame="1"/>
    </w:rPr>
  </w:style>
  <w:style w:type="paragraph" w:customStyle="1" w:styleId="3">
    <w:name w:val="変更箇所3"/>
    <w:hidden/>
    <w:semiHidden/>
    <w:rsid w:val="00F373BD"/>
    <w:rPr>
      <w:rFonts w:eastAsia="MS Mincho"/>
      <w:lang w:eastAsia="en-US"/>
    </w:rPr>
  </w:style>
  <w:style w:type="paragraph" w:customStyle="1" w:styleId="22">
    <w:name w:val="変更箇所2"/>
    <w:hidden/>
    <w:semiHidden/>
    <w:rsid w:val="00F373BD"/>
    <w:rPr>
      <w:rFonts w:eastAsia="MS Mincho"/>
      <w:lang w:eastAsia="en-US"/>
    </w:rPr>
  </w:style>
  <w:style w:type="paragraph" w:customStyle="1" w:styleId="30">
    <w:name w:val="修订3"/>
    <w:hidden/>
    <w:semiHidden/>
    <w:rsid w:val="000901E7"/>
    <w:rPr>
      <w:rFonts w:eastAsia="Batang"/>
      <w:lang w:eastAsia="en-US"/>
    </w:rPr>
  </w:style>
  <w:style w:type="paragraph" w:customStyle="1" w:styleId="1Char">
    <w:name w:val="(文字) (文字)1 Char (文字) (文字)"/>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pChar2">
    <w:name w:val="cap Char2"/>
    <w:rsid w:val="008E5A9B"/>
    <w:rPr>
      <w:b/>
      <w:lang w:val="en-GB" w:eastAsia="en-GB" w:bidi="ar-SA"/>
    </w:rPr>
  </w:style>
  <w:style w:type="character" w:customStyle="1" w:styleId="btChar2">
    <w:name w:val="bt Char2"/>
    <w:rsid w:val="008E5A9B"/>
    <w:rPr>
      <w:lang w:val="en-GB" w:eastAsia="ja-JP" w:bidi="ar-SA"/>
    </w:rPr>
  </w:style>
  <w:style w:type="character" w:customStyle="1" w:styleId="AndreaLeonardi">
    <w:name w:val="Andrea Leonardi"/>
    <w:semiHidden/>
    <w:rsid w:val="008E5A9B"/>
    <w:rPr>
      <w:rFonts w:ascii="Arial" w:hAnsi="Arial" w:cs="Arial"/>
      <w:color w:val="auto"/>
      <w:sz w:val="20"/>
      <w:szCs w:val="20"/>
    </w:rPr>
  </w:style>
  <w:style w:type="paragraph" w:customStyle="1" w:styleId="a2">
    <w:name w:val="(文字) (文字)"/>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
    <w:name w:val="(文字) (文字)2"/>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
    <w:name w:val="(文字) (文字)3"/>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5">
    <w:name w:val="(文字) (文字)1"/>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Strong">
    <w:name w:val="Strong"/>
    <w:qFormat/>
    <w:rsid w:val="008E5A9B"/>
    <w:rPr>
      <w:b/>
      <w:bCs/>
    </w:rPr>
  </w:style>
  <w:style w:type="character" w:customStyle="1" w:styleId="ZchnZchn5">
    <w:name w:val="Zchn Zchn5"/>
    <w:rsid w:val="008E5A9B"/>
    <w:rPr>
      <w:rFonts w:ascii="Courier New" w:eastAsia="Batang" w:hAnsi="Courier New"/>
      <w:lang w:val="nb-NO" w:eastAsia="en-US" w:bidi="ar-SA"/>
    </w:rPr>
  </w:style>
  <w:style w:type="character" w:customStyle="1" w:styleId="btChar3">
    <w:name w:val="bt Char3"/>
    <w:rsid w:val="008E5A9B"/>
    <w:rPr>
      <w:lang w:val="en-GB" w:eastAsia="ja-JP" w:bidi="ar-SA"/>
    </w:rPr>
  </w:style>
  <w:style w:type="paragraph" w:styleId="Title">
    <w:name w:val="Title"/>
    <w:basedOn w:val="Normal"/>
    <w:next w:val="Normal"/>
    <w:link w:val="TitleChar"/>
    <w:qFormat/>
    <w:rsid w:val="008E5A9B"/>
    <w:pPr>
      <w:spacing w:before="240" w:after="60"/>
      <w:outlineLvl w:val="0"/>
    </w:pPr>
    <w:rPr>
      <w:rFonts w:ascii="Courier New" w:hAnsi="Courier New"/>
      <w:lang w:val="nb-NO" w:eastAsia="en-GB"/>
    </w:rPr>
  </w:style>
  <w:style w:type="character" w:customStyle="1" w:styleId="TitleChar">
    <w:name w:val="Title Char"/>
    <w:link w:val="Title"/>
    <w:rsid w:val="008E5A9B"/>
    <w:rPr>
      <w:rFonts w:ascii="Courier New" w:hAnsi="Courier New"/>
      <w:lang w:val="nb-NO"/>
    </w:rPr>
  </w:style>
  <w:style w:type="paragraph" w:customStyle="1" w:styleId="AutoCorrect">
    <w:name w:val="AutoCorrect"/>
    <w:rsid w:val="008E5A9B"/>
    <w:rPr>
      <w:sz w:val="24"/>
      <w:szCs w:val="24"/>
      <w:lang w:eastAsia="ko-KR"/>
    </w:rPr>
  </w:style>
  <w:style w:type="paragraph" w:customStyle="1" w:styleId="-PAGE-">
    <w:name w:val="- PAGE -"/>
    <w:rsid w:val="008E5A9B"/>
    <w:rPr>
      <w:sz w:val="24"/>
      <w:szCs w:val="24"/>
      <w:lang w:eastAsia="ko-KR"/>
    </w:rPr>
  </w:style>
  <w:style w:type="paragraph" w:customStyle="1" w:styleId="PageXofY">
    <w:name w:val="Page X of Y"/>
    <w:rsid w:val="008E5A9B"/>
    <w:rPr>
      <w:sz w:val="24"/>
      <w:szCs w:val="24"/>
      <w:lang w:eastAsia="ko-KR"/>
    </w:rPr>
  </w:style>
  <w:style w:type="paragraph" w:customStyle="1" w:styleId="Createdby">
    <w:name w:val="Created by"/>
    <w:rsid w:val="008E5A9B"/>
    <w:rPr>
      <w:sz w:val="24"/>
      <w:szCs w:val="24"/>
      <w:lang w:eastAsia="ko-KR"/>
    </w:rPr>
  </w:style>
  <w:style w:type="paragraph" w:customStyle="1" w:styleId="Createdon">
    <w:name w:val="Created on"/>
    <w:rsid w:val="008E5A9B"/>
    <w:rPr>
      <w:sz w:val="24"/>
      <w:szCs w:val="24"/>
      <w:lang w:eastAsia="ko-KR"/>
    </w:rPr>
  </w:style>
  <w:style w:type="paragraph" w:customStyle="1" w:styleId="Lastprinted">
    <w:name w:val="Last printed"/>
    <w:rsid w:val="008E5A9B"/>
    <w:rPr>
      <w:sz w:val="24"/>
      <w:szCs w:val="24"/>
      <w:lang w:eastAsia="ko-KR"/>
    </w:rPr>
  </w:style>
  <w:style w:type="paragraph" w:customStyle="1" w:styleId="Lastsavedby">
    <w:name w:val="Last saved by"/>
    <w:rsid w:val="008E5A9B"/>
    <w:rPr>
      <w:sz w:val="24"/>
      <w:szCs w:val="24"/>
      <w:lang w:eastAsia="ko-KR"/>
    </w:rPr>
  </w:style>
  <w:style w:type="paragraph" w:customStyle="1" w:styleId="Filename">
    <w:name w:val="Filename"/>
    <w:rsid w:val="008E5A9B"/>
    <w:rPr>
      <w:sz w:val="24"/>
      <w:szCs w:val="24"/>
      <w:lang w:eastAsia="ko-KR"/>
    </w:rPr>
  </w:style>
  <w:style w:type="paragraph" w:customStyle="1" w:styleId="Filenameandpath">
    <w:name w:val="Filename and path"/>
    <w:rsid w:val="008E5A9B"/>
    <w:rPr>
      <w:sz w:val="24"/>
      <w:szCs w:val="24"/>
      <w:lang w:eastAsia="ko-KR"/>
    </w:rPr>
  </w:style>
  <w:style w:type="paragraph" w:customStyle="1" w:styleId="AuthorPageDate">
    <w:name w:val="Author  Page #  Date"/>
    <w:rsid w:val="008E5A9B"/>
    <w:rPr>
      <w:sz w:val="24"/>
      <w:szCs w:val="24"/>
      <w:lang w:eastAsia="ko-KR"/>
    </w:rPr>
  </w:style>
  <w:style w:type="paragraph" w:customStyle="1" w:styleId="ConfidentialPageDate">
    <w:name w:val="Confidential  Page #  Date"/>
    <w:rsid w:val="008E5A9B"/>
    <w:rPr>
      <w:sz w:val="24"/>
      <w:szCs w:val="24"/>
      <w:lang w:eastAsia="ko-KR"/>
    </w:rPr>
  </w:style>
  <w:style w:type="paragraph" w:customStyle="1" w:styleId="Figure">
    <w:name w:val="Figure"/>
    <w:basedOn w:val="Normal"/>
    <w:rsid w:val="008E5A9B"/>
    <w:pPr>
      <w:tabs>
        <w:tab w:val="num" w:pos="1440"/>
      </w:tabs>
      <w:overflowPunct/>
      <w:autoSpaceDE/>
      <w:autoSpaceDN/>
      <w:adjustRightInd/>
      <w:spacing w:before="180" w:after="240" w:line="280" w:lineRule="atLeast"/>
      <w:ind w:left="720" w:hanging="360"/>
      <w:jc w:val="center"/>
      <w:textAlignment w:val="auto"/>
    </w:pPr>
    <w:rPr>
      <w:rFonts w:ascii="Arial" w:hAnsi="Arial"/>
      <w:b/>
      <w:lang w:val="en-US" w:eastAsia="ja-JP"/>
    </w:rPr>
  </w:style>
  <w:style w:type="paragraph" w:customStyle="1" w:styleId="Data">
    <w:name w:val="Data"/>
    <w:basedOn w:val="Normal"/>
    <w:rsid w:val="008E5A9B"/>
    <w:pPr>
      <w:tabs>
        <w:tab w:val="left" w:pos="1418"/>
      </w:tabs>
      <w:spacing w:after="120"/>
    </w:pPr>
    <w:rPr>
      <w:rFonts w:ascii="Arial" w:eastAsia="MS Mincho" w:hAnsi="Arial"/>
      <w:sz w:val="24"/>
      <w:lang w:val="fr-FR"/>
    </w:rPr>
  </w:style>
  <w:style w:type="paragraph" w:customStyle="1" w:styleId="p20">
    <w:name w:val="p20"/>
    <w:basedOn w:val="Normal"/>
    <w:rsid w:val="008E5A9B"/>
    <w:pPr>
      <w:overflowPunct/>
      <w:autoSpaceDE/>
      <w:autoSpaceDN/>
      <w:adjustRightInd/>
      <w:snapToGrid w:val="0"/>
      <w:spacing w:after="0"/>
    </w:pPr>
    <w:rPr>
      <w:rFonts w:ascii="Arial" w:eastAsia="SimSun" w:hAnsi="Arial" w:cs="Arial"/>
      <w:sz w:val="18"/>
      <w:szCs w:val="18"/>
      <w:lang w:val="en-US" w:eastAsia="zh-CN"/>
    </w:rPr>
  </w:style>
  <w:style w:type="paragraph" w:customStyle="1" w:styleId="ATC">
    <w:name w:val="ATC"/>
    <w:basedOn w:val="Normal"/>
    <w:rsid w:val="008E5A9B"/>
    <w:rPr>
      <w:lang w:eastAsia="ja-JP"/>
    </w:rPr>
  </w:style>
  <w:style w:type="paragraph" w:customStyle="1" w:styleId="TaOC">
    <w:name w:val="TaOC"/>
    <w:basedOn w:val="TAC"/>
    <w:rsid w:val="008E5A9B"/>
    <w:rPr>
      <w:szCs w:val="18"/>
      <w:lang w:eastAsia="ja-JP"/>
    </w:rPr>
  </w:style>
  <w:style w:type="paragraph" w:customStyle="1" w:styleId="1CharChar1Char">
    <w:name w:val="(文字) (文字)1 Char (文字) (文字) Char (文字) (文字)1 Char (文字) (文字)"/>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8E5A9B"/>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character" w:customStyle="1" w:styleId="NMPHeading1Char2">
    <w:name w:val="NMP Heading 1 Char2"/>
    <w:rsid w:val="008E5A9B"/>
    <w:rPr>
      <w:rFonts w:ascii="Arial" w:hAnsi="Arial"/>
      <w:sz w:val="36"/>
      <w:lang w:val="en-GB" w:eastAsia="en-US" w:bidi="ar-SA"/>
    </w:rPr>
  </w:style>
  <w:style w:type="character" w:customStyle="1" w:styleId="Underrubrik2Char2">
    <w:name w:val="Underrubrik2 Char2"/>
    <w:rsid w:val="008E5A9B"/>
    <w:rPr>
      <w:rFonts w:ascii="Arial" w:hAnsi="Arial"/>
      <w:sz w:val="28"/>
      <w:lang w:val="en-GB" w:eastAsia="en-US" w:bidi="ar-SA"/>
    </w:rPr>
  </w:style>
  <w:style w:type="paragraph" w:customStyle="1" w:styleId="a3">
    <w:name w:val="吹き出し"/>
    <w:basedOn w:val="Normal"/>
    <w:rsid w:val="008E5A9B"/>
    <w:pPr>
      <w:overflowPunct/>
      <w:autoSpaceDE/>
      <w:autoSpaceDN/>
      <w:adjustRightInd/>
      <w:textAlignment w:val="auto"/>
    </w:pPr>
    <w:rPr>
      <w:rFonts w:ascii="Tahoma" w:eastAsia="MS Mincho" w:hAnsi="Tahoma" w:cs="Tahoma"/>
      <w:sz w:val="16"/>
      <w:szCs w:val="16"/>
    </w:rPr>
  </w:style>
  <w:style w:type="paragraph" w:customStyle="1" w:styleId="16">
    <w:name w:val="吹き出し1"/>
    <w:basedOn w:val="Normal"/>
    <w:rsid w:val="008E5A9B"/>
    <w:pPr>
      <w:overflowPunct/>
      <w:autoSpaceDE/>
      <w:autoSpaceDN/>
      <w:adjustRightInd/>
      <w:textAlignment w:val="auto"/>
    </w:pPr>
    <w:rPr>
      <w:rFonts w:ascii="Tahoma" w:eastAsia="MS Mincho" w:hAnsi="Tahoma" w:cs="Tahoma"/>
      <w:sz w:val="16"/>
      <w:szCs w:val="16"/>
    </w:rPr>
  </w:style>
  <w:style w:type="paragraph" w:customStyle="1" w:styleId="24">
    <w:name w:val="吹き出し2"/>
    <w:basedOn w:val="Normal"/>
    <w:semiHidden/>
    <w:rsid w:val="008E5A9B"/>
    <w:pPr>
      <w:overflowPunct/>
      <w:autoSpaceDE/>
      <w:autoSpaceDN/>
      <w:adjustRightInd/>
      <w:textAlignment w:val="auto"/>
    </w:pPr>
    <w:rPr>
      <w:rFonts w:ascii="Tahoma" w:eastAsia="MS Mincho" w:hAnsi="Tahoma" w:cs="Tahoma"/>
      <w:sz w:val="16"/>
      <w:szCs w:val="16"/>
    </w:rPr>
  </w:style>
  <w:style w:type="paragraph" w:customStyle="1" w:styleId="CommentNokia">
    <w:name w:val="Comment Nokia"/>
    <w:basedOn w:val="Normal"/>
    <w:rsid w:val="008E5A9B"/>
    <w:pPr>
      <w:tabs>
        <w:tab w:val="left" w:pos="360"/>
      </w:tabs>
      <w:ind w:left="360" w:hanging="360"/>
    </w:pPr>
    <w:rPr>
      <w:rFonts w:eastAsia="MS Mincho"/>
      <w:sz w:val="22"/>
      <w:lang w:val="en-US" w:eastAsia="en-GB"/>
    </w:rPr>
  </w:style>
  <w:style w:type="paragraph" w:customStyle="1" w:styleId="11BodyText">
    <w:name w:val="11 BodyText"/>
    <w:basedOn w:val="Normal"/>
    <w:link w:val="11BodyTextChar"/>
    <w:rsid w:val="008E5A9B"/>
    <w:pPr>
      <w:overflowPunct/>
      <w:autoSpaceDE/>
      <w:autoSpaceDN/>
      <w:adjustRightInd/>
      <w:spacing w:after="220"/>
      <w:ind w:left="1298"/>
      <w:textAlignment w:val="auto"/>
    </w:pPr>
    <w:rPr>
      <w:rFonts w:ascii="Arial" w:eastAsia="SimSun" w:hAnsi="Arial"/>
      <w:lang w:val="en-US" w:eastAsia="en-GB"/>
    </w:rPr>
  </w:style>
  <w:style w:type="numbering" w:customStyle="1" w:styleId="17">
    <w:name w:val="无列表1"/>
    <w:next w:val="NoList"/>
    <w:semiHidden/>
    <w:rsid w:val="008E5A9B"/>
  </w:style>
  <w:style w:type="paragraph" w:customStyle="1" w:styleId="1030302">
    <w:name w:val="样式 样式 标题 1 + 两端对齐 段前: 0.3 行 段后: 0.3 行 行距: 单倍行距 + 段前: 0.2 行 段后: ..."/>
    <w:basedOn w:val="Normal"/>
    <w:autoRedefine/>
    <w:rsid w:val="008E5A9B"/>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2">
    <w:name w:val="网格型3"/>
    <w:basedOn w:val="TableNormal"/>
    <w:next w:val="TableGrid"/>
    <w:rsid w:val="008E5A9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8E5A9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4Char3">
    <w:name w:val="h4 Char3"/>
    <w:rsid w:val="008E5A9B"/>
    <w:rPr>
      <w:rFonts w:ascii="Arial" w:hAnsi="Arial"/>
      <w:sz w:val="24"/>
      <w:lang w:val="en-GB" w:eastAsia="en-GB" w:bidi="ar-SA"/>
    </w:rPr>
  </w:style>
  <w:style w:type="character" w:customStyle="1" w:styleId="h5Char4">
    <w:name w:val="h5 Char4"/>
    <w:rsid w:val="008E5A9B"/>
    <w:rPr>
      <w:rFonts w:ascii="Arial" w:hAnsi="Arial"/>
      <w:sz w:val="22"/>
      <w:lang w:val="en-GB" w:eastAsia="en-GB" w:bidi="ar-SA"/>
    </w:rPr>
  </w:style>
  <w:style w:type="paragraph" w:customStyle="1" w:styleId="Objetducommentaire">
    <w:name w:val="Objet du commentaire"/>
    <w:basedOn w:val="CommentText"/>
    <w:next w:val="CommentText"/>
    <w:semiHidden/>
    <w:rsid w:val="008E5A9B"/>
    <w:rPr>
      <w:rFonts w:eastAsia="PMingLiU"/>
      <w:b/>
      <w:bCs/>
      <w:lang w:eastAsia="x-none"/>
    </w:rPr>
  </w:style>
  <w:style w:type="paragraph" w:customStyle="1" w:styleId="Textedebulles">
    <w:name w:val="Texte de bulles"/>
    <w:basedOn w:val="Normal"/>
    <w:semiHidden/>
    <w:rsid w:val="008E5A9B"/>
    <w:pPr>
      <w:overflowPunct/>
      <w:autoSpaceDE/>
      <w:autoSpaceDN/>
      <w:adjustRightInd/>
      <w:textAlignment w:val="auto"/>
    </w:pPr>
    <w:rPr>
      <w:rFonts w:ascii="Tahoma" w:eastAsia="PMingLiU" w:hAnsi="Tahoma" w:cs="Tahoma"/>
      <w:sz w:val="16"/>
      <w:szCs w:val="16"/>
    </w:rPr>
  </w:style>
  <w:style w:type="character" w:customStyle="1" w:styleId="salin1c">
    <w:name w:val="salin1c"/>
    <w:semiHidden/>
    <w:rsid w:val="008E5A9B"/>
    <w:rPr>
      <w:rFonts w:ascii="Arial" w:hAnsi="Arial" w:cs="Arial"/>
      <w:color w:val="auto"/>
      <w:sz w:val="20"/>
      <w:szCs w:val="20"/>
    </w:rPr>
  </w:style>
  <w:style w:type="paragraph" w:customStyle="1" w:styleId="TALCharChar">
    <w:name w:val="TAL Char Char"/>
    <w:basedOn w:val="Normal"/>
    <w:link w:val="TALCharCharChar"/>
    <w:rsid w:val="008E5A9B"/>
    <w:pPr>
      <w:keepNext/>
      <w:keepLines/>
      <w:spacing w:after="0"/>
    </w:pPr>
    <w:rPr>
      <w:rFonts w:ascii="Arial" w:eastAsia="MS Mincho" w:hAnsi="Arial"/>
      <w:sz w:val="18"/>
      <w:lang w:eastAsia="x-none"/>
    </w:rPr>
  </w:style>
  <w:style w:type="character" w:customStyle="1" w:styleId="TALCharCharChar">
    <w:name w:val="TAL Char Char Char"/>
    <w:link w:val="TALCharChar"/>
    <w:rsid w:val="008E5A9B"/>
    <w:rPr>
      <w:rFonts w:ascii="Arial" w:eastAsia="MS Mincho" w:hAnsi="Arial"/>
      <w:sz w:val="18"/>
      <w:lang w:val="en-GB" w:eastAsia="x-none"/>
    </w:rPr>
  </w:style>
  <w:style w:type="paragraph" w:customStyle="1" w:styleId="Arial">
    <w:name w:val="正文 + Arial"/>
    <w:basedOn w:val="TAL"/>
    <w:rsid w:val="008E5A9B"/>
    <w:pPr>
      <w:overflowPunct/>
      <w:autoSpaceDE/>
      <w:autoSpaceDN/>
      <w:adjustRightInd/>
      <w:textAlignment w:val="auto"/>
    </w:pPr>
    <w:rPr>
      <w:rFonts w:eastAsia="SimSun"/>
      <w:sz w:val="16"/>
      <w:szCs w:val="16"/>
      <w:lang w:eastAsia="x-none"/>
    </w:rPr>
  </w:style>
  <w:style w:type="paragraph" w:customStyle="1" w:styleId="xl22">
    <w:name w:val="xl22"/>
    <w:basedOn w:val="Normal"/>
    <w:rsid w:val="008E5A9B"/>
    <w:pPr>
      <w:pBdr>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rsid w:val="008E5A9B"/>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rsid w:val="008E5A9B"/>
    <w:pPr>
      <w:pBdr>
        <w:left w:val="single" w:sz="4" w:space="0" w:color="auto"/>
        <w:right w:val="single" w:sz="4" w:space="0" w:color="auto"/>
      </w:pBdr>
      <w:overflowPunct/>
      <w:autoSpaceDE/>
      <w:autoSpaceDN/>
      <w:adjustRightInd/>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rsid w:val="008E5A9B"/>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rsid w:val="008E5A9B"/>
    <w:pPr>
      <w:pBdr>
        <w:top w:val="single" w:sz="4" w:space="0" w:color="auto"/>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rsid w:val="008E5A9B"/>
    <w:pPr>
      <w:pBdr>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rsid w:val="008E5A9B"/>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rsid w:val="008E5A9B"/>
    <w:pPr>
      <w:pBdr>
        <w:top w:val="single" w:sz="4" w:space="0" w:color="auto"/>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rsid w:val="008E5A9B"/>
    <w:pPr>
      <w:pBdr>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rsid w:val="008E5A9B"/>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rsid w:val="008E5A9B"/>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25">
    <w:name w:val="수정2"/>
    <w:hidden/>
    <w:semiHidden/>
    <w:rsid w:val="008E5A9B"/>
    <w:rPr>
      <w:rFonts w:eastAsia="Batang"/>
      <w:lang w:eastAsia="en-US"/>
    </w:rPr>
  </w:style>
  <w:style w:type="character" w:customStyle="1" w:styleId="B2Car">
    <w:name w:val="B2 Car"/>
    <w:rsid w:val="00551E70"/>
    <w:rPr>
      <w:rFonts w:eastAsia="Batang"/>
      <w:lang w:val="en-GB" w:eastAsia="en-US" w:bidi="ar-SA"/>
    </w:rPr>
  </w:style>
  <w:style w:type="character" w:customStyle="1" w:styleId="TFZchn">
    <w:name w:val="TF Zchn"/>
    <w:locked/>
    <w:rsid w:val="00551E70"/>
    <w:rPr>
      <w:rFonts w:ascii="Arial" w:hAnsi="Arial"/>
      <w:b/>
      <w:lang w:val="en-GB" w:eastAsia="en-US"/>
    </w:rPr>
  </w:style>
  <w:style w:type="character" w:customStyle="1" w:styleId="ENChar">
    <w:name w:val="EN Char"/>
    <w:rsid w:val="003E2CF9"/>
    <w:rPr>
      <w:rFonts w:ascii="Times New Roman" w:hAnsi="Times New Roman"/>
      <w:color w:val="FF0000"/>
      <w:lang w:val="en-US" w:eastAsia="en-US"/>
    </w:rPr>
  </w:style>
  <w:style w:type="character" w:customStyle="1" w:styleId="THC">
    <w:name w:val="TH C"/>
    <w:rsid w:val="003E2CF9"/>
    <w:rPr>
      <w:rFonts w:ascii="Arial" w:eastAsia="MS Mincho" w:hAnsi="Arial" w:cs="Arial"/>
      <w:b/>
      <w:bCs/>
      <w:lang w:val="en-GB" w:eastAsia="ja-JP"/>
    </w:rPr>
  </w:style>
  <w:style w:type="character" w:customStyle="1" w:styleId="h49">
    <w:name w:val="h49"/>
    <w:rsid w:val="003E2CF9"/>
    <w:rPr>
      <w:rFonts w:ascii="Arial" w:hAnsi="Arial"/>
      <w:sz w:val="24"/>
      <w:lang w:val="en-GB"/>
    </w:rPr>
  </w:style>
  <w:style w:type="character" w:customStyle="1" w:styleId="TALZchn">
    <w:name w:val="TAL Zchn"/>
    <w:rsid w:val="003E2CF9"/>
    <w:rPr>
      <w:rFonts w:ascii="Arial" w:hAnsi="Arial"/>
      <w:sz w:val="18"/>
      <w:lang w:val="en-GB" w:eastAsia="en-US" w:bidi="ar-SA"/>
    </w:rPr>
  </w:style>
  <w:style w:type="character" w:customStyle="1" w:styleId="H6C">
    <w:name w:val="H6 C"/>
    <w:rsid w:val="003E2CF9"/>
    <w:rPr>
      <w:rFonts w:ascii="Arial" w:hAnsi="Arial"/>
      <w:sz w:val="22"/>
      <w:lang w:val="en-GB" w:eastAsia="ja-JP" w:bidi="ar-SA"/>
    </w:rPr>
  </w:style>
  <w:style w:type="character" w:customStyle="1" w:styleId="h52">
    <w:name w:val="h52"/>
    <w:rsid w:val="003E2CF9"/>
    <w:rPr>
      <w:rFonts w:ascii="Arial" w:eastAsia="SimSun" w:hAnsi="Arial"/>
      <w:sz w:val="22"/>
      <w:lang w:val="en-GB" w:eastAsia="en-US" w:bidi="ar-SA"/>
    </w:rPr>
  </w:style>
  <w:style w:type="character" w:customStyle="1" w:styleId="h51">
    <w:name w:val="h5 1"/>
    <w:rsid w:val="003E2CF9"/>
    <w:rPr>
      <w:rFonts w:ascii="Arial" w:eastAsia="MS Mincho" w:hAnsi="Arial"/>
      <w:sz w:val="22"/>
      <w:lang w:val="en-GB" w:eastAsia="en-US" w:bidi="ar-SA"/>
    </w:rPr>
  </w:style>
  <w:style w:type="character" w:customStyle="1" w:styleId="h5Char2">
    <w:name w:val="h5 Char2"/>
    <w:rsid w:val="003E2CF9"/>
    <w:rPr>
      <w:rFonts w:ascii="Arial" w:hAnsi="Arial"/>
      <w:sz w:val="22"/>
      <w:lang w:val="en-GB" w:eastAsia="en-US" w:bidi="ar-SA"/>
    </w:rPr>
  </w:style>
  <w:style w:type="character" w:customStyle="1" w:styleId="h4Char6">
    <w:name w:val="h4 Char6"/>
    <w:rsid w:val="003E2CF9"/>
    <w:rPr>
      <w:rFonts w:ascii="Arial" w:hAnsi="Arial"/>
      <w:sz w:val="24"/>
      <w:lang w:val="en-GB" w:eastAsia="ja-JP" w:bidi="ar-SA"/>
    </w:rPr>
  </w:style>
  <w:style w:type="character" w:customStyle="1" w:styleId="FooterChar1">
    <w:name w:val="Footer Char1"/>
    <w:rsid w:val="003E2CF9"/>
    <w:rPr>
      <w:rFonts w:ascii="Arial" w:hAnsi="Arial"/>
      <w:b/>
      <w:i/>
      <w:noProof/>
      <w:sz w:val="18"/>
    </w:rPr>
  </w:style>
  <w:style w:type="character" w:customStyle="1" w:styleId="7Char">
    <w:name w:val="标题 7 Char"/>
    <w:rsid w:val="00A52563"/>
    <w:rPr>
      <w:rFonts w:ascii="Arial" w:hAnsi="Arial"/>
      <w:lang w:val="en-GB" w:eastAsia="en-US" w:bidi="ar-SA"/>
    </w:rPr>
  </w:style>
  <w:style w:type="character" w:customStyle="1" w:styleId="8Char">
    <w:name w:val="标题 8 Char"/>
    <w:rsid w:val="00A52563"/>
    <w:rPr>
      <w:rFonts w:ascii="Arial" w:hAnsi="Arial"/>
      <w:sz w:val="36"/>
      <w:lang w:val="en-GB" w:eastAsia="en-US" w:bidi="ar-SA"/>
    </w:rPr>
  </w:style>
  <w:style w:type="paragraph" w:customStyle="1" w:styleId="42">
    <w:name w:val="修订4"/>
    <w:hidden/>
    <w:semiHidden/>
    <w:rsid w:val="00A52563"/>
    <w:rPr>
      <w:rFonts w:eastAsia="Batang"/>
      <w:lang w:eastAsia="en-US"/>
    </w:rPr>
  </w:style>
  <w:style w:type="character" w:customStyle="1" w:styleId="Char1">
    <w:name w:val="批注文字 Char"/>
    <w:rsid w:val="00A52563"/>
    <w:rPr>
      <w:rFonts w:eastAsia="SimSun"/>
      <w:lang w:eastAsia="en-US"/>
    </w:rPr>
  </w:style>
  <w:style w:type="character" w:customStyle="1" w:styleId="Char10">
    <w:name w:val="批注主题 Char1"/>
    <w:rsid w:val="00A52563"/>
    <w:rPr>
      <w:rFonts w:eastAsia="SimSun"/>
      <w:b/>
      <w:bCs/>
      <w:lang w:eastAsia="en-US"/>
    </w:rPr>
  </w:style>
  <w:style w:type="character" w:customStyle="1" w:styleId="Char2">
    <w:name w:val="注释标题 Char"/>
    <w:rsid w:val="00A52563"/>
    <w:rPr>
      <w:rFonts w:eastAsia="MS Mincho"/>
      <w:lang w:eastAsia="en-US"/>
    </w:rPr>
  </w:style>
  <w:style w:type="character" w:customStyle="1" w:styleId="Char4">
    <w:name w:val="日期 Char"/>
    <w:rsid w:val="00A52563"/>
    <w:rPr>
      <w:rFonts w:eastAsia="SimSun"/>
      <w:lang w:eastAsia="en-US"/>
    </w:rPr>
  </w:style>
  <w:style w:type="character" w:customStyle="1" w:styleId="9Char">
    <w:name w:val="标题 9 Char"/>
    <w:rsid w:val="00A52563"/>
    <w:rPr>
      <w:rFonts w:ascii="Arial" w:hAnsi="Arial"/>
      <w:sz w:val="36"/>
      <w:lang w:val="en-GB"/>
    </w:rPr>
  </w:style>
  <w:style w:type="character" w:customStyle="1" w:styleId="Char5">
    <w:name w:val="页脚 Char"/>
    <w:rsid w:val="00A52563"/>
    <w:rPr>
      <w:rFonts w:ascii="Arial" w:hAnsi="Arial"/>
      <w:b/>
      <w:i/>
      <w:noProof/>
      <w:sz w:val="18"/>
      <w:lang w:val="en-GB"/>
    </w:rPr>
  </w:style>
  <w:style w:type="character" w:customStyle="1" w:styleId="Char6">
    <w:name w:val="文档结构图 Char"/>
    <w:semiHidden/>
    <w:rsid w:val="00A52563"/>
    <w:rPr>
      <w:rFonts w:ascii="Tahoma" w:hAnsi="Tahoma" w:cs="Tahoma"/>
      <w:shd w:val="clear" w:color="auto" w:fill="000080"/>
      <w:lang w:val="en-GB"/>
    </w:rPr>
  </w:style>
  <w:style w:type="character" w:customStyle="1" w:styleId="Char7">
    <w:name w:val="纯文本 Char"/>
    <w:rsid w:val="00A52563"/>
    <w:rPr>
      <w:rFonts w:ascii="Courier New" w:eastAsia="SimSun" w:hAnsi="Courier New"/>
      <w:lang w:val="nb-NO"/>
    </w:rPr>
  </w:style>
  <w:style w:type="character" w:customStyle="1" w:styleId="Char8">
    <w:name w:val="批注框文本 Char"/>
    <w:rsid w:val="00A52563"/>
    <w:rPr>
      <w:rFonts w:ascii="Tahoma" w:hAnsi="Tahoma" w:cs="Tahoma"/>
      <w:sz w:val="16"/>
      <w:szCs w:val="16"/>
      <w:lang w:val="en-GB"/>
    </w:rPr>
  </w:style>
  <w:style w:type="character" w:customStyle="1" w:styleId="Char9">
    <w:name w:val="尾注文本 Char"/>
    <w:rsid w:val="00A52563"/>
    <w:rPr>
      <w:rFonts w:eastAsia="SimSun"/>
      <w:lang w:val="en-GB"/>
    </w:rPr>
  </w:style>
  <w:style w:type="character" w:customStyle="1" w:styleId="Chara">
    <w:name w:val="正文文本缩进 Char"/>
    <w:rsid w:val="00A52563"/>
    <w:rPr>
      <w:rFonts w:eastAsia="Batang"/>
      <w:lang w:val="en-GB"/>
    </w:rPr>
  </w:style>
  <w:style w:type="character" w:customStyle="1" w:styleId="2Char">
    <w:name w:val="正文文本 2 Char"/>
    <w:rsid w:val="00A52563"/>
    <w:rPr>
      <w:rFonts w:ascii="CG Times (WN)" w:eastAsia="Malgun Gothic" w:hAnsi="CG Times (WN)"/>
      <w:i/>
      <w:lang w:val="en-GB" w:eastAsia="ko-KR"/>
    </w:rPr>
  </w:style>
  <w:style w:type="character" w:customStyle="1" w:styleId="3Char">
    <w:name w:val="正文文本 3 Char"/>
    <w:rsid w:val="00A52563"/>
    <w:rPr>
      <w:rFonts w:ascii="CG Times (WN)" w:eastAsia="Osaka" w:hAnsi="CG Times (WN)"/>
      <w:color w:val="000000"/>
      <w:lang w:val="en-GB" w:eastAsia="ko-KR"/>
    </w:rPr>
  </w:style>
  <w:style w:type="character" w:customStyle="1" w:styleId="2Char0">
    <w:name w:val="正文文本缩进 2 Char"/>
    <w:rsid w:val="00A52563"/>
    <w:rPr>
      <w:rFonts w:ascii="CG Times (WN)" w:eastAsia="MS Mincho" w:hAnsi="CG Times (WN)"/>
      <w:lang w:val="en-GB"/>
    </w:rPr>
  </w:style>
  <w:style w:type="character" w:customStyle="1" w:styleId="HTMLChar">
    <w:name w:val="HTML 预设格式 Char"/>
    <w:rsid w:val="00A52563"/>
    <w:rPr>
      <w:rFonts w:ascii="Courier New" w:eastAsia="MS Mincho" w:hAnsi="Courier New"/>
      <w:lang w:val="en-GB" w:eastAsia="x-none"/>
    </w:rPr>
  </w:style>
  <w:style w:type="character" w:customStyle="1" w:styleId="CommentSubjectChar1">
    <w:name w:val="Comment Subject Char1"/>
    <w:uiPriority w:val="99"/>
    <w:rsid w:val="00FC4353"/>
    <w:rPr>
      <w:b/>
      <w:bCs/>
    </w:rPr>
  </w:style>
  <w:style w:type="paragraph" w:customStyle="1" w:styleId="TTan">
    <w:name w:val="TTan"/>
    <w:basedOn w:val="FP"/>
    <w:qFormat/>
    <w:rsid w:val="00FC4353"/>
    <w:rPr>
      <w:rFonts w:ascii="Arial" w:hAnsi="Arial"/>
      <w:sz w:val="18"/>
    </w:rPr>
  </w:style>
  <w:style w:type="character" w:customStyle="1" w:styleId="gt-baf-word-clickable1">
    <w:name w:val="gt-baf-word-clickable1"/>
    <w:rsid w:val="00FC4353"/>
    <w:rPr>
      <w:color w:val="000000"/>
    </w:rPr>
  </w:style>
  <w:style w:type="paragraph" w:customStyle="1" w:styleId="18">
    <w:name w:val="无间隔1"/>
    <w:qFormat/>
    <w:rsid w:val="00FC4353"/>
    <w:rPr>
      <w:rFonts w:eastAsia="SimSun"/>
      <w:lang w:eastAsia="en-US"/>
    </w:rPr>
  </w:style>
  <w:style w:type="paragraph" w:customStyle="1" w:styleId="Arial0">
    <w:name w:val="Arial"/>
    <w:basedOn w:val="Normal"/>
    <w:rsid w:val="00FC4353"/>
    <w:pPr>
      <w:tabs>
        <w:tab w:val="right" w:pos="9639"/>
      </w:tabs>
      <w:overflowPunct/>
      <w:autoSpaceDE/>
      <w:autoSpaceDN/>
      <w:adjustRightInd/>
      <w:textAlignment w:val="auto"/>
    </w:pPr>
    <w:rPr>
      <w:rFonts w:eastAsia="Batang"/>
      <w:b/>
      <w:bCs/>
      <w:lang w:val="fr-FR"/>
    </w:rPr>
  </w:style>
  <w:style w:type="paragraph" w:customStyle="1" w:styleId="a4">
    <w:name w:val="无间隔"/>
    <w:qFormat/>
    <w:rsid w:val="00FC4353"/>
    <w:rPr>
      <w:rFonts w:eastAsia="SimSun"/>
      <w:lang w:eastAsia="en-US"/>
    </w:rPr>
  </w:style>
  <w:style w:type="paragraph" w:customStyle="1" w:styleId="91">
    <w:name w:val="目錄 91"/>
    <w:basedOn w:val="TOC8"/>
    <w:rsid w:val="00FC4353"/>
    <w:pPr>
      <w:keepNext/>
      <w:ind w:left="1418" w:hanging="1418"/>
    </w:pPr>
    <w:rPr>
      <w:rFonts w:eastAsia="MS Mincho"/>
      <w:lang w:val="en-US"/>
    </w:rPr>
  </w:style>
  <w:style w:type="paragraph" w:customStyle="1" w:styleId="19">
    <w:name w:val="標號1"/>
    <w:basedOn w:val="Normal"/>
    <w:next w:val="Normal"/>
    <w:rsid w:val="00FC4353"/>
    <w:pPr>
      <w:spacing w:before="120" w:after="120"/>
    </w:pPr>
    <w:rPr>
      <w:rFonts w:eastAsia="MS Mincho"/>
      <w:b/>
    </w:rPr>
  </w:style>
  <w:style w:type="paragraph" w:customStyle="1" w:styleId="1a">
    <w:name w:val="圖表目錄1"/>
    <w:basedOn w:val="Normal"/>
    <w:next w:val="Normal"/>
    <w:rsid w:val="00FC4353"/>
    <w:pPr>
      <w:ind w:left="400" w:hanging="400"/>
      <w:jc w:val="center"/>
    </w:pPr>
    <w:rPr>
      <w:rFonts w:eastAsia="MS Mincho"/>
      <w:b/>
    </w:rPr>
  </w:style>
  <w:style w:type="paragraph" w:customStyle="1" w:styleId="1Char1">
    <w:name w:val="(文字) (文字)1 Char (文字) (文字)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文字) (文字)9"/>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0">
    <w:name w:val="(文字) (文字)3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0">
    <w:name w:val="(文字) (文字)1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rsid w:val="00FC4353"/>
    <w:rPr>
      <w:rFonts w:ascii="Courier New" w:eastAsia="Batang" w:hAnsi="Courier New"/>
      <w:lang w:val="nb-NO" w:eastAsia="en-US" w:bidi="ar-SA"/>
    </w:rPr>
  </w:style>
  <w:style w:type="paragraph" w:customStyle="1" w:styleId="1CharChar1Char1">
    <w:name w:val="(文字) (文字)1 Char (文字) (文字) Char (文字) (文字)1 Char (文字) (文字)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5">
    <w:name w:val="页眉 字符"/>
    <w:rsid w:val="00B200BF"/>
    <w:rPr>
      <w:rFonts w:ascii="Arial" w:hAnsi="Arial"/>
      <w:b/>
      <w:sz w:val="18"/>
      <w:lang w:val="en-GB" w:eastAsia="en-US"/>
    </w:rPr>
  </w:style>
  <w:style w:type="paragraph" w:customStyle="1" w:styleId="Verzeichnis91">
    <w:name w:val="Verzeichnis 91"/>
    <w:basedOn w:val="TOC8"/>
    <w:rsid w:val="00810E69"/>
    <w:pPr>
      <w:keepNext/>
      <w:ind w:left="1418" w:hanging="1418"/>
    </w:pPr>
    <w:rPr>
      <w:rFonts w:eastAsia="MS Mincho"/>
      <w:lang w:val="en-US" w:eastAsia="ja-JP"/>
    </w:rPr>
  </w:style>
  <w:style w:type="paragraph" w:customStyle="1" w:styleId="Beschriftung1">
    <w:name w:val="Beschriftung1"/>
    <w:basedOn w:val="Normal"/>
    <w:next w:val="Normal"/>
    <w:rsid w:val="00810E69"/>
    <w:pPr>
      <w:spacing w:before="120" w:after="120"/>
    </w:pPr>
    <w:rPr>
      <w:rFonts w:eastAsia="MS Mincho"/>
      <w:b/>
      <w:lang w:eastAsia="ja-JP"/>
    </w:rPr>
  </w:style>
  <w:style w:type="paragraph" w:customStyle="1" w:styleId="Abbildungsverzeichnis1">
    <w:name w:val="Abbildungsverzeichnis1"/>
    <w:basedOn w:val="Normal"/>
    <w:next w:val="Normal"/>
    <w:rsid w:val="00810E69"/>
    <w:pPr>
      <w:ind w:left="400" w:hanging="400"/>
      <w:jc w:val="center"/>
    </w:pPr>
    <w:rPr>
      <w:rFonts w:eastAsia="MS Mincho"/>
      <w:b/>
      <w:lang w:eastAsia="ja-JP"/>
    </w:rPr>
  </w:style>
  <w:style w:type="character" w:customStyle="1" w:styleId="EQChar">
    <w:name w:val="EQ Char"/>
    <w:link w:val="EQ"/>
    <w:rsid w:val="00095653"/>
    <w:rPr>
      <w:noProof/>
      <w:lang w:eastAsia="en-US"/>
    </w:rPr>
  </w:style>
  <w:style w:type="paragraph" w:customStyle="1" w:styleId="33">
    <w:name w:val="수정3"/>
    <w:hidden/>
    <w:semiHidden/>
    <w:rsid w:val="00095653"/>
    <w:rPr>
      <w:rFonts w:eastAsia="Batang"/>
      <w:lang w:eastAsia="en-US"/>
    </w:rPr>
  </w:style>
  <w:style w:type="character" w:customStyle="1" w:styleId="CommentSubjectChar4">
    <w:name w:val="Comment Subject Char4"/>
    <w:rsid w:val="002900C3"/>
    <w:rPr>
      <w:rFonts w:ascii="Times New Roman" w:hAnsi="Times New Roman"/>
      <w:b/>
      <w:bCs/>
      <w:lang w:val="en-GB" w:eastAsia="en-US"/>
    </w:rPr>
  </w:style>
  <w:style w:type="character" w:customStyle="1" w:styleId="CaptionChar4">
    <w:name w:val="Caption Char4"/>
    <w:rsid w:val="002900C3"/>
    <w:rPr>
      <w:rFonts w:ascii="Times New Roman" w:eastAsia="PMingLiU" w:hAnsi="Times New Roman"/>
      <w:b/>
      <w:lang w:val="en-GB" w:eastAsia="ja-JP"/>
    </w:rPr>
  </w:style>
  <w:style w:type="paragraph" w:customStyle="1" w:styleId="34">
    <w:name w:val="吹き出し3"/>
    <w:basedOn w:val="Normal"/>
    <w:semiHidden/>
    <w:rsid w:val="002900C3"/>
    <w:rPr>
      <w:rFonts w:ascii="Tahoma" w:eastAsia="MS Mincho" w:hAnsi="Tahoma" w:cs="Tahoma"/>
      <w:sz w:val="16"/>
      <w:szCs w:val="16"/>
      <w:lang w:eastAsia="ja-JP"/>
    </w:rPr>
  </w:style>
  <w:style w:type="numbering" w:customStyle="1" w:styleId="1b">
    <w:name w:val="リストなし1"/>
    <w:next w:val="NoList"/>
    <w:uiPriority w:val="99"/>
    <w:semiHidden/>
    <w:unhideWhenUsed/>
    <w:rsid w:val="002900C3"/>
  </w:style>
  <w:style w:type="character" w:customStyle="1" w:styleId="11BodyTextChar">
    <w:name w:val="11 BodyText Char"/>
    <w:link w:val="11BodyText"/>
    <w:rsid w:val="002900C3"/>
    <w:rPr>
      <w:rFonts w:ascii="Arial" w:eastAsia="SimSun" w:hAnsi="Arial"/>
      <w:lang w:val="en-US" w:eastAsia="en-GB"/>
    </w:rPr>
  </w:style>
  <w:style w:type="paragraph" w:customStyle="1" w:styleId="TableContent-Bulleted">
    <w:name w:val="Table Content - Bulleted"/>
    <w:basedOn w:val="Normal"/>
    <w:rsid w:val="002900C3"/>
    <w:pPr>
      <w:numPr>
        <w:numId w:val="5"/>
      </w:numPr>
    </w:pPr>
    <w:rPr>
      <w:lang w:eastAsia="en-GB"/>
    </w:rPr>
  </w:style>
  <w:style w:type="paragraph" w:customStyle="1" w:styleId="Tadc">
    <w:name w:val="Tadc"/>
    <w:basedOn w:val="Normal"/>
    <w:rsid w:val="002900C3"/>
    <w:rPr>
      <w:rFonts w:eastAsia="SimSun" w:cs="v4.2.0"/>
      <w:lang w:eastAsia="en-GB"/>
    </w:rPr>
  </w:style>
  <w:style w:type="paragraph" w:customStyle="1" w:styleId="Atl">
    <w:name w:val="Atl"/>
    <w:basedOn w:val="Normal"/>
    <w:rsid w:val="002900C3"/>
    <w:rPr>
      <w:rFonts w:eastAsia="SimSun" w:cs="v4.2.0"/>
      <w:lang w:eastAsia="en-GB"/>
    </w:rPr>
  </w:style>
  <w:style w:type="character" w:styleId="Emphasis">
    <w:name w:val="Emphasis"/>
    <w:qFormat/>
    <w:rsid w:val="002900C3"/>
    <w:rPr>
      <w:i/>
      <w:iCs/>
    </w:rPr>
  </w:style>
  <w:style w:type="character" w:customStyle="1" w:styleId="searchcontent1">
    <w:name w:val="search_content1"/>
    <w:rsid w:val="002900C3"/>
    <w:rPr>
      <w:sz w:val="13"/>
      <w:szCs w:val="13"/>
    </w:rPr>
  </w:style>
  <w:style w:type="paragraph" w:customStyle="1" w:styleId="Es">
    <w:name w:val="Es"/>
    <w:basedOn w:val="B1"/>
    <w:rsid w:val="002900C3"/>
    <w:rPr>
      <w:rFonts w:eastAsia="SimSun" w:cs="v4.2.0"/>
      <w:lang w:eastAsia="en-GB"/>
    </w:rPr>
  </w:style>
  <w:style w:type="paragraph" w:customStyle="1" w:styleId="TTH">
    <w:name w:val="TTH"/>
    <w:basedOn w:val="Normal"/>
    <w:rsid w:val="002900C3"/>
    <w:pPr>
      <w:jc w:val="center"/>
    </w:pPr>
    <w:rPr>
      <w:rFonts w:ascii="Arial" w:eastAsia="SimSun" w:hAnsi="Arial" w:cs="Arial"/>
      <w:b/>
      <w:lang w:eastAsia="ja-JP"/>
    </w:rPr>
  </w:style>
  <w:style w:type="paragraph" w:customStyle="1" w:styleId="standard">
    <w:name w:val="standard"/>
    <w:rsid w:val="002900C3"/>
    <w:pPr>
      <w:numPr>
        <w:numId w:val="6"/>
      </w:numPr>
      <w:tabs>
        <w:tab w:val="clear" w:pos="1191"/>
        <w:tab w:val="left" w:pos="426"/>
      </w:tabs>
      <w:ind w:left="0" w:firstLine="0"/>
    </w:pPr>
    <w:rPr>
      <w:rFonts w:eastAsia="SimSun"/>
      <w:lang w:eastAsia="zh-CN"/>
    </w:rPr>
  </w:style>
  <w:style w:type="paragraph" w:customStyle="1" w:styleId="Headernonumber">
    <w:name w:val="Header_nonumber"/>
    <w:basedOn w:val="Heading1"/>
    <w:rsid w:val="002900C3"/>
    <w:pPr>
      <w:numPr>
        <w:numId w:val="7"/>
      </w:numPr>
      <w:tabs>
        <w:tab w:val="clear" w:pos="737"/>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rsid w:val="002900C3"/>
    <w:pPr>
      <w:numPr>
        <w:ilvl w:val="1"/>
        <w:numId w:val="8"/>
      </w:numPr>
      <w:snapToGrid w:val="0"/>
      <w:spacing w:before="100" w:beforeAutospacing="1" w:after="100" w:afterAutospacing="1"/>
    </w:pPr>
    <w:rPr>
      <w:rFonts w:ascii="Arial" w:eastAsia="SimSun" w:hAnsi="Arial" w:cs="Arial"/>
      <w:sz w:val="18"/>
      <w:szCs w:val="18"/>
      <w:lang w:val="en-US" w:eastAsia="zh-CN"/>
    </w:rPr>
  </w:style>
  <w:style w:type="paragraph" w:customStyle="1" w:styleId="TableDescription">
    <w:name w:val="Table Description"/>
    <w:basedOn w:val="Normal"/>
    <w:next w:val="Normal"/>
    <w:link w:val="TableDescriptionChar"/>
    <w:rsid w:val="002900C3"/>
    <w:pPr>
      <w:keepNext/>
      <w:topLinePunct/>
      <w:snapToGrid w:val="0"/>
      <w:spacing w:before="320" w:after="80" w:line="240" w:lineRule="atLeast"/>
      <w:outlineLvl w:val="7"/>
    </w:pPr>
    <w:rPr>
      <w:rFonts w:eastAsia="SimSun"/>
      <w:spacing w:val="-4"/>
      <w:kern w:val="2"/>
      <w:sz w:val="21"/>
      <w:szCs w:val="21"/>
      <w:lang w:val="x-none" w:eastAsia="zh-CN"/>
    </w:rPr>
  </w:style>
  <w:style w:type="character" w:customStyle="1" w:styleId="TableDescriptionChar">
    <w:name w:val="Table Description Char"/>
    <w:link w:val="TableDescription"/>
    <w:rsid w:val="002900C3"/>
    <w:rPr>
      <w:rFonts w:eastAsia="SimSun"/>
      <w:spacing w:val="-4"/>
      <w:kern w:val="2"/>
      <w:sz w:val="21"/>
      <w:szCs w:val="21"/>
      <w:lang w:val="x-none" w:eastAsia="zh-CN"/>
    </w:rPr>
  </w:style>
  <w:style w:type="paragraph" w:customStyle="1" w:styleId="Heading3Specs">
    <w:name w:val="Heading 3 Specs"/>
    <w:basedOn w:val="Heading3"/>
    <w:qFormat/>
    <w:rsid w:val="002900C3"/>
    <w:pPr>
      <w:spacing w:before="200" w:after="0"/>
      <w:ind w:left="0" w:firstLine="0"/>
    </w:pPr>
    <w:rPr>
      <w:rFonts w:cs="Arial"/>
      <w:bCs/>
    </w:rPr>
  </w:style>
  <w:style w:type="paragraph" w:customStyle="1" w:styleId="Heading4specs">
    <w:name w:val="Heading4 specs"/>
    <w:basedOn w:val="Heading3Specs"/>
    <w:qFormat/>
    <w:rsid w:val="002900C3"/>
  </w:style>
  <w:style w:type="table" w:customStyle="1" w:styleId="TableGrid4">
    <w:name w:val="Table Grid4"/>
    <w:basedOn w:val="TableNormal"/>
    <w:next w:val="TableGrid"/>
    <w:rsid w:val="002900C3"/>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2900C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2900C3"/>
    <w:tblPr/>
  </w:style>
  <w:style w:type="table" w:customStyle="1" w:styleId="TableGrid11">
    <w:name w:val="Table Grid11"/>
    <w:basedOn w:val="TableNormal"/>
    <w:next w:val="TableGrid"/>
    <w:rsid w:val="002900C3"/>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2900C3"/>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2900C3"/>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2900C3"/>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rsid w:val="002900C3"/>
  </w:style>
  <w:style w:type="table" w:customStyle="1" w:styleId="TableGrid6">
    <w:name w:val="Table Grid6"/>
    <w:basedOn w:val="TableNormal"/>
    <w:next w:val="TableGrid"/>
    <w:rsid w:val="002900C3"/>
    <w:pPr>
      <w:overflowPunct w:val="0"/>
      <w:autoSpaceDE w:val="0"/>
      <w:autoSpaceDN w:val="0"/>
      <w:adjustRightInd w:val="0"/>
      <w:spacing w:after="180"/>
      <w:textAlignment w:val="baseline"/>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semiHidden/>
    <w:rsid w:val="002900C3"/>
  </w:style>
  <w:style w:type="numbering" w:customStyle="1" w:styleId="NoList7">
    <w:name w:val="No List7"/>
    <w:next w:val="NoList"/>
    <w:semiHidden/>
    <w:rsid w:val="002900C3"/>
  </w:style>
  <w:style w:type="paragraph" w:customStyle="1" w:styleId="Default">
    <w:name w:val="Default"/>
    <w:rsid w:val="002900C3"/>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1c">
    <w:name w:val="純文字 字元1"/>
    <w:rsid w:val="002900C3"/>
    <w:rPr>
      <w:rFonts w:ascii="MingLiU" w:eastAsia="MingLiU" w:hAnsi="Courier New" w:cs="Courier New"/>
      <w:sz w:val="24"/>
      <w:szCs w:val="24"/>
      <w:lang w:val="en-GB" w:eastAsia="en-US"/>
    </w:rPr>
  </w:style>
  <w:style w:type="character" w:customStyle="1" w:styleId="1d">
    <w:name w:val="章節附註文字 字元1"/>
    <w:rsid w:val="002900C3"/>
    <w:rPr>
      <w:lang w:val="en-GB" w:eastAsia="en-US"/>
    </w:rPr>
  </w:style>
  <w:style w:type="paragraph" w:customStyle="1" w:styleId="26">
    <w:name w:val="无间隔2"/>
    <w:qFormat/>
    <w:rsid w:val="002900C3"/>
    <w:rPr>
      <w:rFonts w:eastAsia="SimSun"/>
      <w:lang w:eastAsia="en-US"/>
    </w:rPr>
  </w:style>
  <w:style w:type="paragraph" w:customStyle="1" w:styleId="MO">
    <w:name w:val="MO"/>
    <w:basedOn w:val="Normal"/>
    <w:qFormat/>
    <w:rsid w:val="002900C3"/>
    <w:pPr>
      <w:overflowPunct/>
      <w:autoSpaceDE/>
      <w:autoSpaceDN/>
      <w:adjustRightInd/>
      <w:textAlignment w:val="auto"/>
    </w:pPr>
    <w:rPr>
      <w:rFonts w:eastAsia="SimSun"/>
      <w:lang w:eastAsia="ja-JP"/>
    </w:rPr>
  </w:style>
  <w:style w:type="character" w:customStyle="1" w:styleId="FooterChar2">
    <w:name w:val="Footer Char2"/>
    <w:rsid w:val="002900C3"/>
    <w:rPr>
      <w:sz w:val="18"/>
      <w:szCs w:val="18"/>
    </w:rPr>
  </w:style>
  <w:style w:type="character" w:customStyle="1" w:styleId="BalloonTextChar1">
    <w:name w:val="Balloon Text Char1"/>
    <w:uiPriority w:val="99"/>
    <w:rsid w:val="002900C3"/>
    <w:rPr>
      <w:rFonts w:ascii="Tahoma" w:eastAsia="SimSun" w:hAnsi="Tahoma" w:cs="Times New Roman"/>
      <w:kern w:val="0"/>
      <w:sz w:val="16"/>
      <w:szCs w:val="16"/>
      <w:lang w:val="en-GB" w:eastAsia="ja-JP"/>
    </w:rPr>
  </w:style>
  <w:style w:type="character" w:customStyle="1" w:styleId="DocumentMapChar1">
    <w:name w:val="Document Map Char1"/>
    <w:uiPriority w:val="99"/>
    <w:semiHidden/>
    <w:rsid w:val="002900C3"/>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2900C3"/>
    <w:rPr>
      <w:rFonts w:ascii="Courier New" w:eastAsia="SimSun" w:hAnsi="Courier New" w:cs="Times New Roman"/>
      <w:kern w:val="0"/>
      <w:sz w:val="20"/>
      <w:szCs w:val="20"/>
      <w:lang w:val="nb-NO" w:eastAsia="ja-JP"/>
    </w:rPr>
  </w:style>
  <w:style w:type="character" w:customStyle="1" w:styleId="Titre3Car">
    <w:name w:val="Titre 3 Car"/>
    <w:rsid w:val="002900C3"/>
    <w:rPr>
      <w:rFonts w:ascii="Arial" w:hAnsi="Arial"/>
      <w:sz w:val="28"/>
      <w:szCs w:val="28"/>
      <w:lang w:val="en-GB" w:eastAsia="en-GB"/>
    </w:rPr>
  </w:style>
  <w:style w:type="character" w:customStyle="1" w:styleId="GuidanceChar">
    <w:name w:val="Guidance Char"/>
    <w:link w:val="Guidance"/>
    <w:rsid w:val="002900C3"/>
    <w:rPr>
      <w:rFonts w:eastAsia="MS Mincho"/>
      <w:i/>
      <w:color w:val="0000FF"/>
    </w:rPr>
  </w:style>
  <w:style w:type="paragraph" w:customStyle="1" w:styleId="IBN">
    <w:name w:val="IBN"/>
    <w:basedOn w:val="Normal"/>
    <w:rsid w:val="002900C3"/>
    <w:pPr>
      <w:tabs>
        <w:tab w:val="left" w:pos="567"/>
      </w:tabs>
      <w:overflowPunct/>
      <w:autoSpaceDE/>
      <w:autoSpaceDN/>
      <w:adjustRightInd/>
      <w:textAlignment w:val="auto"/>
    </w:pPr>
    <w:rPr>
      <w:rFonts w:eastAsia="SimSun"/>
    </w:rPr>
  </w:style>
  <w:style w:type="paragraph" w:customStyle="1" w:styleId="1e9pt">
    <w:name w:val="1e) 9 pt"/>
    <w:basedOn w:val="B1"/>
    <w:link w:val="1e9ptCar"/>
    <w:rsid w:val="002900C3"/>
    <w:rPr>
      <w:rFonts w:eastAsia="SimSun"/>
      <w:noProof/>
      <w:szCs w:val="18"/>
      <w:lang w:eastAsia="x-none"/>
    </w:rPr>
  </w:style>
  <w:style w:type="character" w:customStyle="1" w:styleId="1e9ptCar">
    <w:name w:val="1e) 9 pt Car"/>
    <w:link w:val="1e9pt"/>
    <w:rsid w:val="002900C3"/>
    <w:rPr>
      <w:rFonts w:eastAsia="SimSun"/>
      <w:noProof/>
      <w:szCs w:val="18"/>
      <w:lang w:eastAsia="x-none"/>
    </w:rPr>
  </w:style>
  <w:style w:type="paragraph" w:customStyle="1" w:styleId="Npr">
    <w:name w:val="Npr"/>
    <w:basedOn w:val="Normal"/>
    <w:rsid w:val="002900C3"/>
    <w:pPr>
      <w:overflowPunct/>
      <w:autoSpaceDE/>
      <w:autoSpaceDN/>
      <w:adjustRightInd/>
      <w:ind w:firstLine="284"/>
      <w:textAlignment w:val="auto"/>
    </w:pPr>
    <w:rPr>
      <w:rFonts w:eastAsia="MS Mincho"/>
      <w:lang w:eastAsia="ja-JP"/>
    </w:rPr>
  </w:style>
  <w:style w:type="paragraph" w:customStyle="1" w:styleId="StyleFPArialLatin9ptCentrGauche5cmDroite5">
    <w:name w:val="Style FP + Arial (Latin) 9 pt Centré Gauche :  5 cm Droite :  5..."/>
    <w:basedOn w:val="FP"/>
    <w:rsid w:val="002900C3"/>
    <w:pPr>
      <w:spacing w:after="20"/>
      <w:ind w:left="2835" w:right="2835"/>
      <w:jc w:val="center"/>
    </w:pPr>
    <w:rPr>
      <w:rFonts w:ascii="Arial" w:eastAsia="SimSun" w:hAnsi="Arial" w:cs="Arial"/>
      <w:sz w:val="18"/>
    </w:rPr>
  </w:style>
  <w:style w:type="character" w:customStyle="1" w:styleId="H6Car">
    <w:name w:val="H6 Car"/>
    <w:rsid w:val="002900C3"/>
    <w:rPr>
      <w:rFonts w:ascii="Arial" w:hAnsi="Arial"/>
      <w:sz w:val="22"/>
      <w:lang w:val="en-GB"/>
    </w:rPr>
  </w:style>
  <w:style w:type="paragraph" w:customStyle="1" w:styleId="B3H6">
    <w:name w:val="B3H6"/>
    <w:basedOn w:val="B3"/>
    <w:rsid w:val="002900C3"/>
    <w:rPr>
      <w:rFonts w:eastAsia="SimSun"/>
      <w:lang w:eastAsia="x-none"/>
    </w:rPr>
  </w:style>
  <w:style w:type="character" w:customStyle="1" w:styleId="NOChar1">
    <w:name w:val="NO Char1"/>
    <w:rsid w:val="002900C3"/>
    <w:rPr>
      <w:rFonts w:eastAsia="MS Mincho"/>
      <w:lang w:val="en-GB" w:eastAsia="en-US" w:bidi="ar-SA"/>
    </w:rPr>
  </w:style>
  <w:style w:type="character" w:customStyle="1" w:styleId="B1Zchn">
    <w:name w:val="B1 Zchn"/>
    <w:rsid w:val="002900C3"/>
    <w:rPr>
      <w:rFonts w:eastAsia="MS Mincho"/>
      <w:lang w:val="en-GB" w:eastAsia="en-US" w:bidi="ar-SA"/>
    </w:rPr>
  </w:style>
  <w:style w:type="character" w:customStyle="1" w:styleId="BodyText2Char3">
    <w:name w:val="Body Text 2 Char3"/>
    <w:rsid w:val="002900C3"/>
    <w:rPr>
      <w:rFonts w:ascii="Times New Roman" w:eastAsia="SimSun" w:hAnsi="Times New Roman" w:cs="Times New Roman"/>
      <w:kern w:val="0"/>
      <w:sz w:val="20"/>
      <w:szCs w:val="20"/>
      <w:lang w:val="en-GB" w:eastAsia="ja-JP"/>
    </w:rPr>
  </w:style>
  <w:style w:type="character" w:customStyle="1" w:styleId="BodyText3Char3">
    <w:name w:val="Body Text 3 Char3"/>
    <w:rsid w:val="002900C3"/>
    <w:rPr>
      <w:rFonts w:ascii="Times New Roman" w:eastAsia="SimSun" w:hAnsi="Times New Roman" w:cs="Times New Roman"/>
      <w:kern w:val="0"/>
      <w:sz w:val="20"/>
      <w:szCs w:val="20"/>
      <w:lang w:val="en-GB" w:eastAsia="ja-JP"/>
    </w:rPr>
  </w:style>
  <w:style w:type="character" w:customStyle="1" w:styleId="a6">
    <w:name w:val="+"/>
    <w:rsid w:val="002900C3"/>
    <w:rPr>
      <w:vertAlign w:val="superscript"/>
    </w:rPr>
  </w:style>
  <w:style w:type="paragraph" w:customStyle="1" w:styleId="berschrift1H1">
    <w:name w:val="Überschrift 1.H1"/>
    <w:basedOn w:val="Normal"/>
    <w:next w:val="Normal"/>
    <w:rsid w:val="002900C3"/>
    <w:pPr>
      <w:keepNext/>
      <w:keepLines/>
      <w:pBdr>
        <w:top w:val="single" w:sz="12" w:space="3" w:color="auto"/>
      </w:pBdr>
      <w:tabs>
        <w:tab w:val="num"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1">
    <w:name w:val="text intend 1"/>
    <w:basedOn w:val="text"/>
    <w:rsid w:val="002900C3"/>
    <w:pPr>
      <w:widowControl/>
      <w:tabs>
        <w:tab w:val="num" w:pos="992"/>
      </w:tabs>
      <w:spacing w:after="120"/>
      <w:ind w:left="992" w:hanging="425"/>
    </w:pPr>
    <w:rPr>
      <w:rFonts w:eastAsia="MS Mincho"/>
      <w:lang w:val="en-US"/>
    </w:rPr>
  </w:style>
  <w:style w:type="paragraph" w:customStyle="1" w:styleId="text">
    <w:name w:val="text"/>
    <w:basedOn w:val="Normal"/>
    <w:rsid w:val="002900C3"/>
    <w:pPr>
      <w:widowControl w:val="0"/>
      <w:overflowPunct/>
      <w:autoSpaceDE/>
      <w:autoSpaceDN/>
      <w:adjustRightInd/>
      <w:spacing w:after="240"/>
      <w:jc w:val="both"/>
      <w:textAlignment w:val="auto"/>
    </w:pPr>
    <w:rPr>
      <w:rFonts w:eastAsia="SimSun"/>
      <w:sz w:val="24"/>
      <w:lang w:val="en-AU" w:eastAsia="ja-JP"/>
    </w:rPr>
  </w:style>
  <w:style w:type="paragraph" w:customStyle="1" w:styleId="textintend2">
    <w:name w:val="text intend 2"/>
    <w:basedOn w:val="text"/>
    <w:rsid w:val="002900C3"/>
    <w:pPr>
      <w:widowControl/>
      <w:tabs>
        <w:tab w:val="num" w:pos="1418"/>
      </w:tabs>
      <w:spacing w:after="120"/>
      <w:ind w:left="1418" w:hanging="426"/>
    </w:pPr>
    <w:rPr>
      <w:rFonts w:eastAsia="MS Mincho"/>
      <w:lang w:val="en-US"/>
    </w:rPr>
  </w:style>
  <w:style w:type="paragraph" w:customStyle="1" w:styleId="textintend3">
    <w:name w:val="text intend 3"/>
    <w:basedOn w:val="text"/>
    <w:rsid w:val="002900C3"/>
    <w:pPr>
      <w:widowControl/>
      <w:tabs>
        <w:tab w:val="num" w:pos="1843"/>
      </w:tabs>
      <w:spacing w:after="120"/>
      <w:ind w:left="1843" w:hanging="425"/>
    </w:pPr>
    <w:rPr>
      <w:rFonts w:eastAsia="MS Mincho"/>
      <w:lang w:val="en-US"/>
    </w:rPr>
  </w:style>
  <w:style w:type="paragraph" w:customStyle="1" w:styleId="normalpuce">
    <w:name w:val="normal puce"/>
    <w:basedOn w:val="Normal"/>
    <w:rsid w:val="002900C3"/>
    <w:pPr>
      <w:widowControl w:val="0"/>
      <w:tabs>
        <w:tab w:val="num" w:pos="360"/>
      </w:tabs>
      <w:overflowPunct/>
      <w:autoSpaceDE/>
      <w:autoSpaceDN/>
      <w:adjustRightInd/>
      <w:spacing w:before="60" w:after="60"/>
      <w:ind w:left="360" w:hanging="360"/>
      <w:jc w:val="both"/>
      <w:textAlignment w:val="auto"/>
    </w:pPr>
    <w:rPr>
      <w:rFonts w:eastAsia="MS Mincho"/>
      <w:lang w:eastAsia="ja-JP"/>
    </w:rPr>
  </w:style>
  <w:style w:type="paragraph" w:customStyle="1" w:styleId="TdocHeading1">
    <w:name w:val="Tdoc_Heading_1"/>
    <w:basedOn w:val="Heading1"/>
    <w:next w:val="Normal"/>
    <w:autoRedefine/>
    <w:rsid w:val="002900C3"/>
    <w:pPr>
      <w:keepLines w:val="0"/>
      <w:pBdr>
        <w:top w:val="none" w:sz="0" w:space="0" w:color="auto"/>
      </w:pBdr>
      <w:tabs>
        <w:tab w:val="num" w:pos="360"/>
      </w:tabs>
      <w:spacing w:after="0"/>
      <w:ind w:left="360" w:hanging="360"/>
    </w:pPr>
    <w:rPr>
      <w:rFonts w:eastAsia="SimSun"/>
      <w:b/>
      <w:noProof/>
      <w:kern w:val="28"/>
      <w:sz w:val="24"/>
      <w:lang w:val="en-US"/>
    </w:rPr>
  </w:style>
  <w:style w:type="paragraph" w:customStyle="1" w:styleId="CharCharCharChar">
    <w:name w:val="Char Char Char Char"/>
    <w:rsid w:val="002900C3"/>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character" w:customStyle="1" w:styleId="Underrubrik2Char6">
    <w:name w:val="Underrubrik2 Char6"/>
    <w:rsid w:val="002900C3"/>
    <w:rPr>
      <w:rFonts w:ascii="Arial" w:hAnsi="Arial"/>
      <w:sz w:val="28"/>
      <w:lang w:val="en-GB"/>
    </w:rPr>
  </w:style>
  <w:style w:type="paragraph" w:customStyle="1" w:styleId="H60">
    <w:name w:val="样式 H6"/>
    <w:basedOn w:val="H6"/>
    <w:rsid w:val="002900C3"/>
    <w:pPr>
      <w:overflowPunct/>
      <w:autoSpaceDE/>
      <w:autoSpaceDN/>
      <w:adjustRightInd/>
      <w:textAlignment w:val="auto"/>
    </w:pPr>
    <w:rPr>
      <w:rFonts w:eastAsia="SimSun"/>
      <w:lang w:eastAsia="zh-TW"/>
    </w:rPr>
  </w:style>
  <w:style w:type="paragraph" w:customStyle="1" w:styleId="TH0">
    <w:name w:val="样式 TH"/>
    <w:basedOn w:val="TH"/>
    <w:rsid w:val="002900C3"/>
    <w:pPr>
      <w:overflowPunct/>
      <w:autoSpaceDE/>
      <w:autoSpaceDN/>
      <w:adjustRightInd/>
      <w:textAlignment w:val="auto"/>
    </w:pPr>
    <w:rPr>
      <w:rFonts w:eastAsia="SimSun"/>
      <w:bCs/>
    </w:rPr>
  </w:style>
  <w:style w:type="character" w:customStyle="1" w:styleId="Underrubrik2Char4">
    <w:name w:val="Underrubrik2 Char4"/>
    <w:rsid w:val="002900C3"/>
    <w:rPr>
      <w:rFonts w:ascii="Arial" w:hAnsi="Arial"/>
      <w:sz w:val="28"/>
      <w:lang w:val="en-GB" w:eastAsia="en-US" w:bidi="ar-SA"/>
    </w:rPr>
  </w:style>
  <w:style w:type="paragraph" w:customStyle="1" w:styleId="TAH8pt">
    <w:name w:val="TAH + 8 pt"/>
    <w:basedOn w:val="TAH"/>
    <w:rsid w:val="002900C3"/>
    <w:rPr>
      <w:rFonts w:eastAsia="MS Mincho"/>
      <w:bCs/>
      <w:noProof/>
      <w:sz w:val="16"/>
      <w:szCs w:val="16"/>
      <w:lang w:eastAsia="en-GB"/>
    </w:rPr>
  </w:style>
  <w:style w:type="character" w:customStyle="1" w:styleId="apple-style-span">
    <w:name w:val="apple-style-span"/>
    <w:rsid w:val="002900C3"/>
  </w:style>
  <w:style w:type="character" w:customStyle="1" w:styleId="apple-converted-space">
    <w:name w:val="apple-converted-space"/>
    <w:rsid w:val="002900C3"/>
  </w:style>
  <w:style w:type="character" w:customStyle="1" w:styleId="ListChar3">
    <w:name w:val="List Char3"/>
    <w:link w:val="List"/>
    <w:rsid w:val="002900C3"/>
    <w:rPr>
      <w:lang w:eastAsia="en-US"/>
    </w:rPr>
  </w:style>
  <w:style w:type="character" w:customStyle="1" w:styleId="BodyTextIndentChar3">
    <w:name w:val="Body Text Indent Char3"/>
    <w:rsid w:val="002900C3"/>
    <w:rPr>
      <w:rFonts w:ascii="Times New Roman" w:eastAsia="SimSun" w:hAnsi="Times New Roman" w:cs="Times New Roman"/>
      <w:kern w:val="0"/>
      <w:sz w:val="20"/>
      <w:szCs w:val="20"/>
      <w:lang w:val="en-GB" w:eastAsia="ja-JP"/>
    </w:rPr>
  </w:style>
  <w:style w:type="paragraph" w:customStyle="1" w:styleId="tac0">
    <w:name w:val="tac0"/>
    <w:basedOn w:val="Normal"/>
    <w:rsid w:val="002900C3"/>
    <w:pPr>
      <w:keepNext/>
      <w:overflowPunct/>
      <w:autoSpaceDE/>
      <w:autoSpaceDN/>
      <w:adjustRightInd/>
      <w:spacing w:after="0"/>
      <w:jc w:val="center"/>
      <w:textAlignment w:val="auto"/>
    </w:pPr>
    <w:rPr>
      <w:rFonts w:ascii="Arial" w:eastAsia="SimSun" w:hAnsi="Arial" w:cs="Arial"/>
      <w:sz w:val="18"/>
      <w:szCs w:val="18"/>
      <w:lang w:val="en-US" w:eastAsia="zh-CN"/>
    </w:rPr>
  </w:style>
  <w:style w:type="paragraph" w:customStyle="1" w:styleId="tal00">
    <w:name w:val="tal0"/>
    <w:basedOn w:val="Normal"/>
    <w:rsid w:val="002900C3"/>
    <w:pPr>
      <w:keepNext/>
      <w:overflowPunct/>
      <w:autoSpaceDE/>
      <w:autoSpaceDN/>
      <w:adjustRightInd/>
      <w:spacing w:after="0"/>
      <w:textAlignment w:val="auto"/>
    </w:pPr>
    <w:rPr>
      <w:rFonts w:ascii="Arial" w:eastAsia="SimSun" w:hAnsi="Arial" w:cs="Arial"/>
      <w:sz w:val="18"/>
      <w:szCs w:val="18"/>
      <w:lang w:val="en-US" w:eastAsia="zh-CN"/>
    </w:rPr>
  </w:style>
  <w:style w:type="paragraph" w:customStyle="1" w:styleId="910">
    <w:name w:val="目录 91"/>
    <w:basedOn w:val="TOC8"/>
    <w:rsid w:val="002900C3"/>
    <w:pPr>
      <w:ind w:left="1418" w:hanging="1418"/>
    </w:pPr>
    <w:rPr>
      <w:rFonts w:eastAsia="MS Mincho"/>
      <w:lang w:val="en-US" w:eastAsia="ja-JP"/>
    </w:rPr>
  </w:style>
  <w:style w:type="character" w:customStyle="1" w:styleId="BodyTextIndent2Char3">
    <w:name w:val="Body Text Indent 2 Char3"/>
    <w:rsid w:val="002900C3"/>
    <w:rPr>
      <w:rFonts w:ascii="Arial" w:eastAsia="MS Mincho" w:hAnsi="Arial" w:cs="Times New Roman"/>
      <w:kern w:val="0"/>
      <w:sz w:val="20"/>
      <w:szCs w:val="20"/>
      <w:lang w:val="en-GB" w:eastAsia="ja-JP"/>
    </w:rPr>
  </w:style>
  <w:style w:type="character" w:customStyle="1" w:styleId="EditorsNoteCharCharChar">
    <w:name w:val="Editor's Note Char Char Char"/>
    <w:rsid w:val="002900C3"/>
    <w:rPr>
      <w:color w:val="FF0000"/>
      <w:lang w:val="en-GB" w:eastAsia="en-US" w:bidi="ar-SA"/>
    </w:rPr>
  </w:style>
  <w:style w:type="paragraph" w:customStyle="1" w:styleId="msolistparagraph0">
    <w:name w:val="msolistparagraph"/>
    <w:basedOn w:val="Normal"/>
    <w:rsid w:val="002900C3"/>
    <w:pPr>
      <w:overflowPunct/>
      <w:autoSpaceDE/>
      <w:autoSpaceDN/>
      <w:adjustRightInd/>
      <w:spacing w:after="0"/>
      <w:ind w:leftChars="400" w:left="400"/>
      <w:textAlignment w:val="auto"/>
    </w:pPr>
    <w:rPr>
      <w:rFonts w:eastAsia="SimSun"/>
      <w:sz w:val="24"/>
      <w:szCs w:val="24"/>
      <w:lang w:val="en-US" w:eastAsia="ja-JP"/>
    </w:rPr>
  </w:style>
  <w:style w:type="paragraph" w:customStyle="1" w:styleId="talcharchar0">
    <w:name w:val="talcharchar"/>
    <w:basedOn w:val="Normal"/>
    <w:rsid w:val="002900C3"/>
    <w:pPr>
      <w:overflowPunct/>
      <w:autoSpaceDE/>
      <w:autoSpaceDN/>
      <w:adjustRightInd/>
      <w:spacing w:before="100" w:beforeAutospacing="1" w:after="100" w:afterAutospacing="1"/>
      <w:textAlignment w:val="auto"/>
    </w:pPr>
    <w:rPr>
      <w:rFonts w:eastAsia="Calibri"/>
      <w:sz w:val="24"/>
      <w:szCs w:val="24"/>
      <w:lang w:eastAsia="en-GB"/>
    </w:rPr>
  </w:style>
  <w:style w:type="character" w:customStyle="1" w:styleId="h4Char5">
    <w:name w:val="h4 Char5"/>
    <w:rsid w:val="002900C3"/>
    <w:rPr>
      <w:rFonts w:ascii="Arial" w:hAnsi="Arial"/>
      <w:sz w:val="24"/>
      <w:lang w:val="en-GB" w:eastAsia="en-US" w:bidi="ar-SA"/>
    </w:rPr>
  </w:style>
  <w:style w:type="paragraph" w:customStyle="1" w:styleId="PLBold">
    <w:name w:val="PL Bold"/>
    <w:basedOn w:val="PL"/>
    <w:link w:val="PLBoldChar"/>
    <w:rsid w:val="002900C3"/>
    <w:rPr>
      <w:rFonts w:eastAsia="MS Gothic"/>
      <w:b/>
      <w:bCs/>
      <w:lang w:val="x-none" w:eastAsia="x-none"/>
    </w:rPr>
  </w:style>
  <w:style w:type="character" w:customStyle="1" w:styleId="PLBoldChar">
    <w:name w:val="PL Bold Char"/>
    <w:link w:val="PLBold"/>
    <w:rsid w:val="002900C3"/>
    <w:rPr>
      <w:rFonts w:ascii="Courier New" w:eastAsia="MS Gothic" w:hAnsi="Courier New"/>
      <w:b/>
      <w:bCs/>
      <w:noProof/>
      <w:sz w:val="16"/>
    </w:rPr>
  </w:style>
  <w:style w:type="paragraph" w:customStyle="1" w:styleId="PLBold0">
    <w:name w:val="PL + Bold"/>
    <w:basedOn w:val="PL"/>
    <w:link w:val="PLBoldChar0"/>
    <w:rsid w:val="002900C3"/>
    <w:rPr>
      <w:rFonts w:eastAsia="SimSun"/>
      <w:lang w:val="x-none" w:eastAsia="x-none"/>
    </w:rPr>
  </w:style>
  <w:style w:type="character" w:customStyle="1" w:styleId="PLBoldChar0">
    <w:name w:val="PL + Bold Char"/>
    <w:link w:val="PLBold0"/>
    <w:rsid w:val="002900C3"/>
    <w:rPr>
      <w:rFonts w:ascii="Courier New" w:eastAsia="SimSun" w:hAnsi="Courier New"/>
      <w:noProof/>
      <w:sz w:val="16"/>
    </w:rPr>
  </w:style>
  <w:style w:type="character" w:customStyle="1" w:styleId="mediumtext1">
    <w:name w:val="medium_text1"/>
    <w:rsid w:val="002900C3"/>
    <w:rPr>
      <w:sz w:val="18"/>
      <w:szCs w:val="18"/>
    </w:rPr>
  </w:style>
  <w:style w:type="character" w:customStyle="1" w:styleId="shorttext1">
    <w:name w:val="short_text1"/>
    <w:rsid w:val="002900C3"/>
    <w:rPr>
      <w:sz w:val="29"/>
      <w:szCs w:val="29"/>
    </w:rPr>
  </w:style>
  <w:style w:type="character" w:customStyle="1" w:styleId="Head2AChar5">
    <w:name w:val="Head2A Char5"/>
    <w:rsid w:val="002900C3"/>
    <w:rPr>
      <w:rFonts w:ascii="Arial" w:hAnsi="Arial"/>
      <w:sz w:val="32"/>
      <w:lang w:val="en-GB" w:eastAsia="en-US"/>
    </w:rPr>
  </w:style>
  <w:style w:type="character" w:customStyle="1" w:styleId="Underrubrik2Char5">
    <w:name w:val="Underrubrik2 Char5"/>
    <w:rsid w:val="002900C3"/>
    <w:rPr>
      <w:rFonts w:ascii="Arial" w:hAnsi="Arial"/>
      <w:sz w:val="28"/>
      <w:lang w:val="en-GB" w:eastAsia="en-US"/>
    </w:rPr>
  </w:style>
  <w:style w:type="character" w:customStyle="1" w:styleId="CharChar18">
    <w:name w:val="Char Char18"/>
    <w:rsid w:val="002900C3"/>
    <w:rPr>
      <w:rFonts w:ascii="Arial" w:hAnsi="Arial"/>
      <w:lang w:eastAsia="en-US"/>
    </w:rPr>
  </w:style>
  <w:style w:type="character" w:customStyle="1" w:styleId="Head2AChar6">
    <w:name w:val="Head2A Char6"/>
    <w:rsid w:val="002900C3"/>
    <w:rPr>
      <w:rFonts w:eastAsia="MS Mincho"/>
      <w:sz w:val="32"/>
      <w:lang w:val="en-GB" w:eastAsia="en-US"/>
    </w:rPr>
  </w:style>
  <w:style w:type="paragraph" w:customStyle="1" w:styleId="TOC911">
    <w:name w:val="TOC 911"/>
    <w:basedOn w:val="TOC8"/>
    <w:rsid w:val="002900C3"/>
    <w:pPr>
      <w:ind w:left="1418" w:hanging="1418"/>
    </w:pPr>
    <w:rPr>
      <w:rFonts w:eastAsia="MS Mincho"/>
      <w:lang w:val="en-US" w:eastAsia="ja-JP"/>
    </w:rPr>
  </w:style>
  <w:style w:type="paragraph" w:customStyle="1" w:styleId="Char11">
    <w:name w:val="Char1"/>
    <w:semiHidden/>
    <w:rsid w:val="002900C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rsid w:val="002900C3"/>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ListChar2">
    <w:name w:val="List Char2"/>
    <w:rsid w:val="002900C3"/>
    <w:rPr>
      <w:lang w:val="en-GB" w:eastAsia="en-GB" w:bidi="ar-SA"/>
    </w:rPr>
  </w:style>
  <w:style w:type="character" w:customStyle="1" w:styleId="PlainTextChar2">
    <w:name w:val="Plain Text Char2"/>
    <w:rsid w:val="002900C3"/>
    <w:rPr>
      <w:rFonts w:ascii="Courier New" w:hAnsi="Courier New"/>
      <w:lang w:val="nb-NO" w:eastAsia="en-US" w:bidi="ar-SA"/>
    </w:rPr>
  </w:style>
  <w:style w:type="character" w:customStyle="1" w:styleId="CommentTextChar2">
    <w:name w:val="Comment Text Char2"/>
    <w:semiHidden/>
    <w:rsid w:val="002900C3"/>
    <w:rPr>
      <w:lang w:val="en-GB" w:eastAsia="en-US" w:bidi="ar-SA"/>
    </w:rPr>
  </w:style>
  <w:style w:type="character" w:customStyle="1" w:styleId="BodyText2Char2">
    <w:name w:val="Body Text 2 Char2"/>
    <w:rsid w:val="002900C3"/>
    <w:rPr>
      <w:lang w:val="en-GB" w:eastAsia="ja-JP" w:bidi="ar-SA"/>
    </w:rPr>
  </w:style>
  <w:style w:type="character" w:customStyle="1" w:styleId="BodyText3Char2">
    <w:name w:val="Body Text 3 Char2"/>
    <w:rsid w:val="002900C3"/>
    <w:rPr>
      <w:lang w:val="en-GB" w:eastAsia="ja-JP" w:bidi="ar-SA"/>
    </w:rPr>
  </w:style>
  <w:style w:type="character" w:customStyle="1" w:styleId="Head2AChar7">
    <w:name w:val="Head2A Char7"/>
    <w:rsid w:val="002900C3"/>
    <w:rPr>
      <w:rFonts w:ascii="Arial" w:eastAsia="SimSun" w:hAnsi="Arial"/>
      <w:sz w:val="32"/>
      <w:lang w:val="en-GB" w:eastAsia="en-US" w:bidi="ar-SA"/>
    </w:rPr>
  </w:style>
  <w:style w:type="character" w:customStyle="1" w:styleId="BodyTextIndentChar2">
    <w:name w:val="Body Text Indent Char2"/>
    <w:rsid w:val="002900C3"/>
    <w:rPr>
      <w:lang w:val="en-GB" w:eastAsia="en-US" w:bidi="ar-SA"/>
    </w:rPr>
  </w:style>
  <w:style w:type="character" w:customStyle="1" w:styleId="BodyTextIndent2Char2">
    <w:name w:val="Body Text Indent 2 Char2"/>
    <w:rsid w:val="002900C3"/>
    <w:rPr>
      <w:rFonts w:ascii="Arial" w:eastAsia="MS Mincho" w:hAnsi="Arial" w:cs="Arial"/>
      <w:lang w:val="en-GB" w:eastAsia="ja-JP" w:bidi="ar-SA"/>
    </w:rPr>
  </w:style>
  <w:style w:type="character" w:customStyle="1" w:styleId="h4Char8">
    <w:name w:val="h4 Char8"/>
    <w:rsid w:val="002900C3"/>
    <w:rPr>
      <w:rFonts w:ascii="Arial" w:eastAsia="SimSun" w:hAnsi="Arial"/>
      <w:sz w:val="24"/>
      <w:szCs w:val="28"/>
      <w:lang w:val="en-GB" w:eastAsia="en-US" w:bidi="ar-SA"/>
    </w:rPr>
  </w:style>
  <w:style w:type="character" w:customStyle="1" w:styleId="CarCar9">
    <w:name w:val="Car Car9"/>
    <w:rsid w:val="002900C3"/>
    <w:rPr>
      <w:rFonts w:ascii="Arial" w:hAnsi="Arial"/>
      <w:lang w:val="en-GB" w:eastAsia="ja-JP" w:bidi="ar-SA"/>
    </w:rPr>
  </w:style>
  <w:style w:type="numbering" w:customStyle="1" w:styleId="NoList11">
    <w:name w:val="No List11"/>
    <w:next w:val="NoList"/>
    <w:semiHidden/>
    <w:rsid w:val="002900C3"/>
  </w:style>
  <w:style w:type="numbering" w:customStyle="1" w:styleId="NoList21">
    <w:name w:val="No List21"/>
    <w:next w:val="NoList"/>
    <w:semiHidden/>
    <w:rsid w:val="002900C3"/>
  </w:style>
  <w:style w:type="character" w:customStyle="1" w:styleId="ListChar1">
    <w:name w:val="List Char1"/>
    <w:rsid w:val="002900C3"/>
    <w:rPr>
      <w:lang w:val="en-GB" w:eastAsia="ja-JP" w:bidi="ar-SA"/>
    </w:rPr>
  </w:style>
  <w:style w:type="character" w:customStyle="1" w:styleId="CommentTextChar1">
    <w:name w:val="Comment Text Char1"/>
    <w:semiHidden/>
    <w:rsid w:val="002900C3"/>
    <w:rPr>
      <w:lang w:val="en-GB" w:eastAsia="en-US" w:bidi="ar-SA"/>
    </w:rPr>
  </w:style>
  <w:style w:type="character" w:customStyle="1" w:styleId="BodyText2Char1">
    <w:name w:val="Body Text 2 Char1"/>
    <w:rsid w:val="002900C3"/>
    <w:rPr>
      <w:lang w:val="en-GB" w:eastAsia="ja-JP" w:bidi="ar-SA"/>
    </w:rPr>
  </w:style>
  <w:style w:type="character" w:customStyle="1" w:styleId="BodyText3Char1">
    <w:name w:val="Body Text 3 Char1"/>
    <w:rsid w:val="002900C3"/>
    <w:rPr>
      <w:lang w:val="en-GB" w:eastAsia="ja-JP" w:bidi="ar-SA"/>
    </w:rPr>
  </w:style>
  <w:style w:type="character" w:customStyle="1" w:styleId="BodyTextIndentChar1">
    <w:name w:val="Body Text Indent Char1"/>
    <w:rsid w:val="002900C3"/>
    <w:rPr>
      <w:lang w:val="en-GB" w:eastAsia="en-US" w:bidi="ar-SA"/>
    </w:rPr>
  </w:style>
  <w:style w:type="character" w:customStyle="1" w:styleId="BodyTextIndent2Char1">
    <w:name w:val="Body Text Indent 2 Char1"/>
    <w:rsid w:val="002900C3"/>
    <w:rPr>
      <w:rFonts w:ascii="Arial" w:eastAsia="MS Mincho" w:hAnsi="Arial" w:cs="Arial"/>
      <w:lang w:val="en-GB" w:eastAsia="ja-JP" w:bidi="ar-SA"/>
    </w:rPr>
  </w:style>
  <w:style w:type="paragraph" w:customStyle="1" w:styleId="30mm">
    <w:name w:val="段落フォント + 左 :  30 mm"/>
    <w:basedOn w:val="B2"/>
    <w:rsid w:val="002900C3"/>
    <w:pPr>
      <w:ind w:left="1984" w:hanging="281"/>
    </w:pPr>
    <w:rPr>
      <w:rFonts w:eastAsia="SimSun"/>
      <w:lang w:eastAsia="en-GB"/>
    </w:rPr>
  </w:style>
  <w:style w:type="paragraph" w:customStyle="1" w:styleId="LD1">
    <w:name w:val="LD 1"/>
    <w:basedOn w:val="Normal"/>
    <w:rsid w:val="002900C3"/>
    <w:pPr>
      <w:keepNext/>
      <w:keepLines/>
      <w:overflowPunct/>
      <w:autoSpaceDE/>
      <w:autoSpaceDN/>
      <w:adjustRightInd/>
      <w:spacing w:before="60" w:after="60"/>
      <w:jc w:val="center"/>
      <w:textAlignment w:val="auto"/>
    </w:pPr>
    <w:rPr>
      <w:rFonts w:ascii="Courier New" w:eastAsia="SimSun" w:hAnsi="Courier New"/>
      <w:lang w:eastAsia="en-GB"/>
    </w:rPr>
  </w:style>
  <w:style w:type="paragraph" w:customStyle="1" w:styleId="a7">
    <w:name w:val="標準番号"/>
    <w:basedOn w:val="Normal"/>
    <w:rsid w:val="002900C3"/>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eastAsia="en-GB"/>
    </w:rPr>
  </w:style>
  <w:style w:type="paragraph" w:customStyle="1" w:styleId="Arial1">
    <w:name w:val="標準 + Arial"/>
    <w:basedOn w:val="Normal"/>
    <w:rsid w:val="002900C3"/>
    <w:pPr>
      <w:overflowPunct/>
      <w:autoSpaceDE/>
      <w:autoSpaceDN/>
      <w:adjustRightInd/>
      <w:textAlignment w:val="auto"/>
    </w:pPr>
    <w:rPr>
      <w:rFonts w:ascii="Arial" w:eastAsia="MS Mincho" w:hAnsi="Arial"/>
      <w:noProof/>
      <w:lang w:eastAsia="en-GB"/>
    </w:rPr>
  </w:style>
  <w:style w:type="paragraph" w:customStyle="1" w:styleId="H600">
    <w:name w:val="H6 + 左侧:  0 厘米"/>
    <w:basedOn w:val="H6"/>
    <w:rsid w:val="002900C3"/>
    <w:pPr>
      <w:overflowPunct/>
      <w:autoSpaceDE/>
      <w:autoSpaceDN/>
      <w:adjustRightInd/>
      <w:ind w:left="0" w:firstLine="0"/>
      <w:textAlignment w:val="auto"/>
    </w:pPr>
    <w:rPr>
      <w:rFonts w:eastAsia="SimSun"/>
      <w:lang w:eastAsia="zh-CN"/>
    </w:rPr>
  </w:style>
  <w:style w:type="paragraph" w:customStyle="1" w:styleId="27">
    <w:name w:val="列出段落2"/>
    <w:basedOn w:val="Normal"/>
    <w:qFormat/>
    <w:rsid w:val="002900C3"/>
    <w:pPr>
      <w:overflowPunct/>
      <w:autoSpaceDE/>
      <w:autoSpaceDN/>
      <w:adjustRightInd/>
      <w:ind w:firstLineChars="200" w:firstLine="420"/>
      <w:textAlignment w:val="auto"/>
    </w:pPr>
    <w:rPr>
      <w:rFonts w:eastAsia="SimSun"/>
    </w:rPr>
  </w:style>
  <w:style w:type="paragraph" w:customStyle="1" w:styleId="1e">
    <w:name w:val="列出段落1"/>
    <w:basedOn w:val="Normal"/>
    <w:qFormat/>
    <w:rsid w:val="002900C3"/>
    <w:pPr>
      <w:overflowPunct/>
      <w:autoSpaceDE/>
      <w:autoSpaceDN/>
      <w:adjustRightInd/>
      <w:ind w:firstLineChars="200" w:firstLine="420"/>
      <w:textAlignment w:val="auto"/>
    </w:pPr>
    <w:rPr>
      <w:rFonts w:eastAsia="SimSun"/>
    </w:rPr>
  </w:style>
  <w:style w:type="character" w:customStyle="1" w:styleId="Absatz-Standardschriftart">
    <w:name w:val="Absatz-Standardschriftart"/>
    <w:rsid w:val="002900C3"/>
  </w:style>
  <w:style w:type="character" w:customStyle="1" w:styleId="WW-Absatz-Standardschriftart">
    <w:name w:val="WW-Absatz-Standardschriftart"/>
    <w:rsid w:val="002900C3"/>
  </w:style>
  <w:style w:type="character" w:customStyle="1" w:styleId="WW8Num1z0">
    <w:name w:val="WW8Num1z0"/>
    <w:rsid w:val="002900C3"/>
    <w:rPr>
      <w:rFonts w:ascii="Symbol" w:hAnsi="Symbol"/>
    </w:rPr>
  </w:style>
  <w:style w:type="character" w:customStyle="1" w:styleId="WW8Num5z0">
    <w:name w:val="WW8Num5z0"/>
    <w:rsid w:val="002900C3"/>
    <w:rPr>
      <w:rFonts w:ascii="Times New Roman" w:eastAsia="MS Mincho" w:hAnsi="Times New Roman" w:cs="Times New Roman"/>
    </w:rPr>
  </w:style>
  <w:style w:type="character" w:customStyle="1" w:styleId="WW8Num5z1">
    <w:name w:val="WW8Num5z1"/>
    <w:rsid w:val="002900C3"/>
    <w:rPr>
      <w:rFonts w:ascii="Courier New" w:hAnsi="Courier New" w:cs="Courier New"/>
    </w:rPr>
  </w:style>
  <w:style w:type="character" w:customStyle="1" w:styleId="WW8Num5z2">
    <w:name w:val="WW8Num5z2"/>
    <w:rsid w:val="002900C3"/>
    <w:rPr>
      <w:rFonts w:ascii="Wingdings" w:hAnsi="Wingdings"/>
    </w:rPr>
  </w:style>
  <w:style w:type="character" w:customStyle="1" w:styleId="WW8Num5z3">
    <w:name w:val="WW8Num5z3"/>
    <w:rsid w:val="002900C3"/>
    <w:rPr>
      <w:rFonts w:ascii="Symbol" w:hAnsi="Symbol"/>
    </w:rPr>
  </w:style>
  <w:style w:type="character" w:customStyle="1" w:styleId="WW8Num6z0">
    <w:name w:val="WW8Num6z0"/>
    <w:rsid w:val="002900C3"/>
    <w:rPr>
      <w:rFonts w:ascii="Arial" w:eastAsia="MS Mincho" w:hAnsi="Arial" w:cs="Arial"/>
    </w:rPr>
  </w:style>
  <w:style w:type="character" w:customStyle="1" w:styleId="WW8Num6z1">
    <w:name w:val="WW8Num6z1"/>
    <w:rsid w:val="002900C3"/>
    <w:rPr>
      <w:rFonts w:ascii="Courier New" w:hAnsi="Courier New" w:cs="Courier New"/>
    </w:rPr>
  </w:style>
  <w:style w:type="character" w:customStyle="1" w:styleId="WW8Num6z2">
    <w:name w:val="WW8Num6z2"/>
    <w:rsid w:val="002900C3"/>
    <w:rPr>
      <w:rFonts w:ascii="Wingdings" w:hAnsi="Wingdings"/>
    </w:rPr>
  </w:style>
  <w:style w:type="character" w:customStyle="1" w:styleId="WW8Num6z3">
    <w:name w:val="WW8Num6z3"/>
    <w:rsid w:val="002900C3"/>
    <w:rPr>
      <w:rFonts w:ascii="Symbol" w:hAnsi="Symbol"/>
    </w:rPr>
  </w:style>
  <w:style w:type="character" w:customStyle="1" w:styleId="WW8Num9z0">
    <w:name w:val="WW8Num9z0"/>
    <w:rsid w:val="002900C3"/>
    <w:rPr>
      <w:rFonts w:ascii="Times New Roman" w:eastAsia="MS Mincho" w:hAnsi="Times New Roman" w:cs="Times New Roman"/>
    </w:rPr>
  </w:style>
  <w:style w:type="character" w:customStyle="1" w:styleId="WW8Num9z1">
    <w:name w:val="WW8Num9z1"/>
    <w:rsid w:val="002900C3"/>
    <w:rPr>
      <w:rFonts w:ascii="Courier New" w:hAnsi="Courier New" w:cs="Courier New"/>
    </w:rPr>
  </w:style>
  <w:style w:type="character" w:customStyle="1" w:styleId="WW8Num9z2">
    <w:name w:val="WW8Num9z2"/>
    <w:rsid w:val="002900C3"/>
    <w:rPr>
      <w:rFonts w:ascii="Wingdings" w:hAnsi="Wingdings"/>
    </w:rPr>
  </w:style>
  <w:style w:type="character" w:customStyle="1" w:styleId="WW8Num9z3">
    <w:name w:val="WW8Num9z3"/>
    <w:rsid w:val="002900C3"/>
    <w:rPr>
      <w:rFonts w:ascii="Symbol" w:hAnsi="Symbol"/>
    </w:rPr>
  </w:style>
  <w:style w:type="character" w:customStyle="1" w:styleId="WW8Num11z0">
    <w:name w:val="WW8Num11z0"/>
    <w:rsid w:val="002900C3"/>
    <w:rPr>
      <w:rFonts w:ascii="Times New Roman" w:eastAsia="MS Mincho" w:hAnsi="Times New Roman" w:cs="Times New Roman"/>
    </w:rPr>
  </w:style>
  <w:style w:type="character" w:customStyle="1" w:styleId="WW8Num11z1">
    <w:name w:val="WW8Num11z1"/>
    <w:rsid w:val="002900C3"/>
    <w:rPr>
      <w:rFonts w:ascii="Courier New" w:hAnsi="Courier New" w:cs="Courier New"/>
    </w:rPr>
  </w:style>
  <w:style w:type="character" w:customStyle="1" w:styleId="WW8Num11z2">
    <w:name w:val="WW8Num11z2"/>
    <w:rsid w:val="002900C3"/>
    <w:rPr>
      <w:rFonts w:ascii="Wingdings" w:hAnsi="Wingdings"/>
    </w:rPr>
  </w:style>
  <w:style w:type="character" w:customStyle="1" w:styleId="WW8Num11z3">
    <w:name w:val="WW8Num11z3"/>
    <w:rsid w:val="002900C3"/>
    <w:rPr>
      <w:rFonts w:ascii="Symbol" w:hAnsi="Symbol"/>
    </w:rPr>
  </w:style>
  <w:style w:type="character" w:customStyle="1" w:styleId="WW8Num15z0">
    <w:name w:val="WW8Num15z0"/>
    <w:rsid w:val="002900C3"/>
    <w:rPr>
      <w:rFonts w:ascii="Times New Roman" w:eastAsia="Times New Roman" w:hAnsi="Times New Roman" w:cs="Times New Roman"/>
    </w:rPr>
  </w:style>
  <w:style w:type="character" w:customStyle="1" w:styleId="WW8Num15z1">
    <w:name w:val="WW8Num15z1"/>
    <w:rsid w:val="002900C3"/>
    <w:rPr>
      <w:rFonts w:ascii="Courier New" w:hAnsi="Courier New" w:cs="Courier New"/>
    </w:rPr>
  </w:style>
  <w:style w:type="character" w:customStyle="1" w:styleId="WW8Num15z2">
    <w:name w:val="WW8Num15z2"/>
    <w:rsid w:val="002900C3"/>
    <w:rPr>
      <w:rFonts w:ascii="Wingdings" w:hAnsi="Wingdings"/>
    </w:rPr>
  </w:style>
  <w:style w:type="character" w:customStyle="1" w:styleId="WW8Num15z3">
    <w:name w:val="WW8Num15z3"/>
    <w:rsid w:val="002900C3"/>
    <w:rPr>
      <w:rFonts w:ascii="Symbol" w:hAnsi="Symbol"/>
    </w:rPr>
  </w:style>
  <w:style w:type="character" w:customStyle="1" w:styleId="WW8Num16z0">
    <w:name w:val="WW8Num16z0"/>
    <w:rsid w:val="002900C3"/>
    <w:rPr>
      <w:rFonts w:ascii="Times New Roman" w:eastAsia="MS Mincho" w:hAnsi="Times New Roman" w:cs="Times New Roman"/>
    </w:rPr>
  </w:style>
  <w:style w:type="character" w:customStyle="1" w:styleId="WW8Num16z1">
    <w:name w:val="WW8Num16z1"/>
    <w:rsid w:val="002900C3"/>
    <w:rPr>
      <w:rFonts w:ascii="Courier New" w:hAnsi="Courier New" w:cs="Courier New"/>
    </w:rPr>
  </w:style>
  <w:style w:type="character" w:customStyle="1" w:styleId="WW8Num16z2">
    <w:name w:val="WW8Num16z2"/>
    <w:rsid w:val="002900C3"/>
    <w:rPr>
      <w:rFonts w:ascii="Wingdings" w:hAnsi="Wingdings"/>
    </w:rPr>
  </w:style>
  <w:style w:type="character" w:customStyle="1" w:styleId="WW8Num16z3">
    <w:name w:val="WW8Num16z3"/>
    <w:rsid w:val="002900C3"/>
    <w:rPr>
      <w:rFonts w:ascii="Symbol" w:hAnsi="Symbol"/>
    </w:rPr>
  </w:style>
  <w:style w:type="character" w:customStyle="1" w:styleId="WW8Num18z0">
    <w:name w:val="WW8Num18z0"/>
    <w:rsid w:val="002900C3"/>
    <w:rPr>
      <w:rFonts w:ascii="Times New Roman" w:eastAsia="Times New Roman" w:hAnsi="Times New Roman" w:cs="Times New Roman"/>
    </w:rPr>
  </w:style>
  <w:style w:type="character" w:customStyle="1" w:styleId="WW8Num18z1">
    <w:name w:val="WW8Num18z1"/>
    <w:rsid w:val="002900C3"/>
    <w:rPr>
      <w:rFonts w:ascii="Courier New" w:hAnsi="Courier New" w:cs="Courier New"/>
    </w:rPr>
  </w:style>
  <w:style w:type="character" w:customStyle="1" w:styleId="WW8Num18z2">
    <w:name w:val="WW8Num18z2"/>
    <w:rsid w:val="002900C3"/>
    <w:rPr>
      <w:rFonts w:ascii="Wingdings" w:hAnsi="Wingdings"/>
    </w:rPr>
  </w:style>
  <w:style w:type="character" w:customStyle="1" w:styleId="WW8Num18z3">
    <w:name w:val="WW8Num18z3"/>
    <w:rsid w:val="002900C3"/>
    <w:rPr>
      <w:rFonts w:ascii="Symbol" w:hAnsi="Symbol"/>
    </w:rPr>
  </w:style>
  <w:style w:type="character" w:customStyle="1" w:styleId="WW8Num19z0">
    <w:name w:val="WW8Num19z0"/>
    <w:rsid w:val="002900C3"/>
    <w:rPr>
      <w:rFonts w:ascii="Times New Roman" w:eastAsia="MS Mincho" w:hAnsi="Times New Roman" w:cs="Times New Roman"/>
    </w:rPr>
  </w:style>
  <w:style w:type="character" w:customStyle="1" w:styleId="WW8Num19z1">
    <w:name w:val="WW8Num19z1"/>
    <w:rsid w:val="002900C3"/>
    <w:rPr>
      <w:rFonts w:ascii="Wingdings" w:hAnsi="Wingdings"/>
    </w:rPr>
  </w:style>
  <w:style w:type="character" w:customStyle="1" w:styleId="WW8Num25z0">
    <w:name w:val="WW8Num25z0"/>
    <w:rsid w:val="002900C3"/>
    <w:rPr>
      <w:rFonts w:ascii="Arial" w:eastAsia="SimSun" w:hAnsi="Arial" w:cs="Arial"/>
    </w:rPr>
  </w:style>
  <w:style w:type="character" w:customStyle="1" w:styleId="WW8Num25z1">
    <w:name w:val="WW8Num25z1"/>
    <w:rsid w:val="002900C3"/>
    <w:rPr>
      <w:rFonts w:ascii="Wingdings" w:hAnsi="Wingdings"/>
    </w:rPr>
  </w:style>
  <w:style w:type="character" w:customStyle="1" w:styleId="WW8Num28z0">
    <w:name w:val="WW8Num28z0"/>
    <w:rsid w:val="002900C3"/>
    <w:rPr>
      <w:rFonts w:ascii="Times New Roman" w:eastAsia="MS Mincho" w:hAnsi="Times New Roman" w:cs="Times New Roman"/>
    </w:rPr>
  </w:style>
  <w:style w:type="character" w:customStyle="1" w:styleId="WW8Num28z1">
    <w:name w:val="WW8Num28z1"/>
    <w:rsid w:val="002900C3"/>
    <w:rPr>
      <w:rFonts w:ascii="Courier New" w:hAnsi="Courier New" w:cs="Courier New"/>
    </w:rPr>
  </w:style>
  <w:style w:type="character" w:customStyle="1" w:styleId="WW8Num28z2">
    <w:name w:val="WW8Num28z2"/>
    <w:rsid w:val="002900C3"/>
    <w:rPr>
      <w:rFonts w:ascii="Wingdings" w:hAnsi="Wingdings"/>
    </w:rPr>
  </w:style>
  <w:style w:type="character" w:customStyle="1" w:styleId="WW8Num28z3">
    <w:name w:val="WW8Num28z3"/>
    <w:rsid w:val="002900C3"/>
    <w:rPr>
      <w:rFonts w:ascii="Symbol" w:hAnsi="Symbol"/>
    </w:rPr>
  </w:style>
  <w:style w:type="character" w:customStyle="1" w:styleId="WW8Num32z0">
    <w:name w:val="WW8Num32z0"/>
    <w:rsid w:val="002900C3"/>
    <w:rPr>
      <w:rFonts w:ascii="Times New Roman" w:eastAsia="Times New Roman" w:hAnsi="Times New Roman" w:cs="Times New Roman"/>
    </w:rPr>
  </w:style>
  <w:style w:type="character" w:customStyle="1" w:styleId="WW8Num32z1">
    <w:name w:val="WW8Num32z1"/>
    <w:rsid w:val="002900C3"/>
    <w:rPr>
      <w:rFonts w:ascii="Courier New" w:hAnsi="Courier New" w:cs="Courier New"/>
    </w:rPr>
  </w:style>
  <w:style w:type="character" w:customStyle="1" w:styleId="WW8Num32z2">
    <w:name w:val="WW8Num32z2"/>
    <w:rsid w:val="002900C3"/>
    <w:rPr>
      <w:rFonts w:ascii="Wingdings" w:hAnsi="Wingdings"/>
    </w:rPr>
  </w:style>
  <w:style w:type="character" w:customStyle="1" w:styleId="WW8Num32z3">
    <w:name w:val="WW8Num32z3"/>
    <w:rsid w:val="002900C3"/>
    <w:rPr>
      <w:rFonts w:ascii="Symbol" w:hAnsi="Symbol"/>
    </w:rPr>
  </w:style>
  <w:style w:type="character" w:customStyle="1" w:styleId="WW8Num34z0">
    <w:name w:val="WW8Num34z0"/>
    <w:rsid w:val="002900C3"/>
    <w:rPr>
      <w:rFonts w:ascii="Times New Roman" w:eastAsia="SimSun" w:hAnsi="Times New Roman" w:cs="Times New Roman"/>
    </w:rPr>
  </w:style>
  <w:style w:type="character" w:customStyle="1" w:styleId="WW8Num34z1">
    <w:name w:val="WW8Num34z1"/>
    <w:rsid w:val="002900C3"/>
    <w:rPr>
      <w:rFonts w:ascii="Wingdings" w:hAnsi="Wingdings"/>
    </w:rPr>
  </w:style>
  <w:style w:type="character" w:customStyle="1" w:styleId="WW8Num35z0">
    <w:name w:val="WW8Num35z0"/>
    <w:rsid w:val="002900C3"/>
    <w:rPr>
      <w:rFonts w:ascii="Times New Roman" w:eastAsia="SimSun" w:hAnsi="Times New Roman" w:cs="Times New Roman"/>
    </w:rPr>
  </w:style>
  <w:style w:type="character" w:customStyle="1" w:styleId="WW8Num35z1">
    <w:name w:val="WW8Num35z1"/>
    <w:rsid w:val="002900C3"/>
    <w:rPr>
      <w:rFonts w:ascii="Wingdings" w:hAnsi="Wingdings"/>
    </w:rPr>
  </w:style>
  <w:style w:type="character" w:customStyle="1" w:styleId="WW8Num36z0">
    <w:name w:val="WW8Num36z0"/>
    <w:rsid w:val="002900C3"/>
    <w:rPr>
      <w:rFonts w:ascii="Times New Roman" w:eastAsia="SimSun" w:hAnsi="Times New Roman" w:cs="Times New Roman"/>
    </w:rPr>
  </w:style>
  <w:style w:type="character" w:customStyle="1" w:styleId="WW8Num36z1">
    <w:name w:val="WW8Num36z1"/>
    <w:rsid w:val="002900C3"/>
    <w:rPr>
      <w:rFonts w:ascii="Wingdings" w:hAnsi="Wingdings"/>
    </w:rPr>
  </w:style>
  <w:style w:type="character" w:customStyle="1" w:styleId="WW8Num39z0">
    <w:name w:val="WW8Num39z0"/>
    <w:rsid w:val="002900C3"/>
    <w:rPr>
      <w:rFonts w:ascii="Times New Roman" w:eastAsia="SimSun" w:hAnsi="Times New Roman" w:cs="Times New Roman"/>
    </w:rPr>
  </w:style>
  <w:style w:type="character" w:customStyle="1" w:styleId="WW8Num39z1">
    <w:name w:val="WW8Num39z1"/>
    <w:rsid w:val="002900C3"/>
    <w:rPr>
      <w:rFonts w:ascii="Wingdings" w:hAnsi="Wingdings"/>
    </w:rPr>
  </w:style>
  <w:style w:type="character" w:customStyle="1" w:styleId="WW8NumSt1z0">
    <w:name w:val="WW8NumSt1z0"/>
    <w:rsid w:val="002900C3"/>
    <w:rPr>
      <w:rFonts w:ascii="Symbol" w:hAnsi="Symbol"/>
    </w:rPr>
  </w:style>
  <w:style w:type="character" w:customStyle="1" w:styleId="WW8NumSt18z0">
    <w:name w:val="WW8NumSt18z0"/>
    <w:rsid w:val="002900C3"/>
    <w:rPr>
      <w:rFonts w:ascii="Geneva" w:hAnsi="Geneva"/>
    </w:rPr>
  </w:style>
  <w:style w:type="character" w:customStyle="1" w:styleId="a8">
    <w:name w:val="段落フォント"/>
    <w:rsid w:val="002900C3"/>
  </w:style>
  <w:style w:type="character" w:customStyle="1" w:styleId="a9">
    <w:name w:val="脚注番号"/>
    <w:rsid w:val="002900C3"/>
    <w:rPr>
      <w:b/>
      <w:position w:val="3"/>
      <w:sz w:val="16"/>
    </w:rPr>
  </w:style>
  <w:style w:type="character" w:customStyle="1" w:styleId="aa">
    <w:name w:val="コメント参照"/>
    <w:rsid w:val="002900C3"/>
    <w:rPr>
      <w:sz w:val="16"/>
    </w:rPr>
  </w:style>
  <w:style w:type="character" w:customStyle="1" w:styleId="H1">
    <w:name w:val="H1 (文字)"/>
    <w:rsid w:val="002900C3"/>
    <w:rPr>
      <w:rFonts w:ascii="Arial" w:eastAsia="MS Mincho" w:hAnsi="Arial"/>
      <w:sz w:val="36"/>
      <w:lang w:val="en-GB" w:eastAsia="ar-SA" w:bidi="ar-SA"/>
    </w:rPr>
  </w:style>
  <w:style w:type="character" w:customStyle="1" w:styleId="Head2A">
    <w:name w:val="Head2A (文字)"/>
    <w:rsid w:val="002900C3"/>
    <w:rPr>
      <w:rFonts w:ascii="Arial" w:eastAsia="MS Mincho" w:hAnsi="Arial"/>
      <w:sz w:val="32"/>
      <w:lang w:val="en-GB" w:eastAsia="ar-SA" w:bidi="ar-SA"/>
    </w:rPr>
  </w:style>
  <w:style w:type="character" w:customStyle="1" w:styleId="Underrubrik2">
    <w:name w:val="Underrubrik2 (文字)"/>
    <w:rsid w:val="002900C3"/>
    <w:rPr>
      <w:rFonts w:ascii="Arial" w:eastAsia="MS Mincho" w:hAnsi="Arial"/>
      <w:sz w:val="28"/>
      <w:lang w:val="en-GB" w:eastAsia="ar-SA" w:bidi="ar-SA"/>
    </w:rPr>
  </w:style>
  <w:style w:type="character" w:customStyle="1" w:styleId="h4">
    <w:name w:val="h4 (文字)"/>
    <w:rsid w:val="002900C3"/>
    <w:rPr>
      <w:rFonts w:ascii="Arial" w:eastAsia="MS Mincho" w:hAnsi="Arial" w:cs="Arial"/>
      <w:color w:val="0000FF"/>
      <w:kern w:val="2"/>
      <w:sz w:val="24"/>
      <w:szCs w:val="28"/>
      <w:lang w:val="en-GB" w:eastAsia="ar-SA" w:bidi="ar-SA"/>
    </w:rPr>
  </w:style>
  <w:style w:type="character" w:customStyle="1" w:styleId="M5">
    <w:name w:val="M5 (文字)"/>
    <w:rsid w:val="002900C3"/>
    <w:rPr>
      <w:rFonts w:ascii="Arial" w:eastAsia="MS Mincho" w:hAnsi="Arial"/>
      <w:sz w:val="22"/>
      <w:lang w:val="en-GB" w:eastAsia="ar-SA" w:bidi="ar-SA"/>
    </w:rPr>
  </w:style>
  <w:style w:type="character" w:customStyle="1" w:styleId="T1">
    <w:name w:val="T1 (文字)"/>
    <w:rsid w:val="002900C3"/>
    <w:rPr>
      <w:rFonts w:ascii="Arial" w:eastAsia="MS Mincho" w:hAnsi="Arial"/>
      <w:lang w:val="en-GB" w:eastAsia="ar-SA" w:bidi="ar-SA"/>
    </w:rPr>
  </w:style>
  <w:style w:type="character" w:customStyle="1" w:styleId="8">
    <w:name w:val="(文字) (文字)8"/>
    <w:rsid w:val="002900C3"/>
    <w:rPr>
      <w:rFonts w:ascii="Arial" w:eastAsia="MS Mincho" w:hAnsi="Arial"/>
      <w:lang w:val="en-GB" w:eastAsia="ar-SA" w:bidi="ar-SA"/>
    </w:rPr>
  </w:style>
  <w:style w:type="character" w:customStyle="1" w:styleId="7">
    <w:name w:val="(文字) (文字)7"/>
    <w:rsid w:val="002900C3"/>
    <w:rPr>
      <w:rFonts w:ascii="Arial" w:eastAsia="MS Mincho" w:hAnsi="Arial"/>
      <w:sz w:val="36"/>
      <w:lang w:val="en-GB" w:eastAsia="ar-SA" w:bidi="ar-SA"/>
    </w:rPr>
  </w:style>
  <w:style w:type="character" w:customStyle="1" w:styleId="headerodd">
    <w:name w:val="header odd (文字)"/>
    <w:rsid w:val="002900C3"/>
    <w:rPr>
      <w:rFonts w:ascii="Arial" w:eastAsia="MS Mincho" w:hAnsi="Arial"/>
      <w:b/>
      <w:sz w:val="18"/>
      <w:lang w:val="en-GB" w:eastAsia="ar-SA" w:bidi="ar-SA"/>
    </w:rPr>
  </w:style>
  <w:style w:type="character" w:customStyle="1" w:styleId="footnotetext1">
    <w:name w:val="footnote text1 (文字)"/>
    <w:rsid w:val="002900C3"/>
    <w:rPr>
      <w:rFonts w:eastAsia="MS Mincho"/>
      <w:sz w:val="16"/>
      <w:lang w:val="en-GB" w:eastAsia="ar-SA" w:bidi="ar-SA"/>
    </w:rPr>
  </w:style>
  <w:style w:type="character" w:customStyle="1" w:styleId="6">
    <w:name w:val="(文字) (文字)6"/>
    <w:rsid w:val="002900C3"/>
    <w:rPr>
      <w:rFonts w:eastAsia="MS Mincho"/>
      <w:lang w:val="en-GB" w:eastAsia="ar-SA" w:bidi="ar-SA"/>
    </w:rPr>
  </w:style>
  <w:style w:type="character" w:customStyle="1" w:styleId="cap">
    <w:name w:val="cap (文字)"/>
    <w:rsid w:val="002900C3"/>
    <w:rPr>
      <w:rFonts w:eastAsia="MS Mincho"/>
      <w:b/>
      <w:lang w:val="en-GB" w:eastAsia="ar-SA" w:bidi="ar-SA"/>
    </w:rPr>
  </w:style>
  <w:style w:type="character" w:customStyle="1" w:styleId="5">
    <w:name w:val="(文字) (文字)5"/>
    <w:rsid w:val="002900C3"/>
    <w:rPr>
      <w:rFonts w:ascii="Courier New" w:eastAsia="MS Mincho" w:hAnsi="Courier New"/>
      <w:lang w:val="nb-NO" w:eastAsia="ar-SA" w:bidi="ar-SA"/>
    </w:rPr>
  </w:style>
  <w:style w:type="character" w:customStyle="1" w:styleId="bt">
    <w:name w:val="bt (文字)"/>
    <w:rsid w:val="002900C3"/>
    <w:rPr>
      <w:rFonts w:eastAsia="MS Mincho"/>
      <w:lang w:val="en-GB" w:eastAsia="ar-SA" w:bidi="ar-SA"/>
    </w:rPr>
  </w:style>
  <w:style w:type="character" w:customStyle="1" w:styleId="ab">
    <w:name w:val="番号付け記号"/>
    <w:rsid w:val="002900C3"/>
  </w:style>
  <w:style w:type="paragraph" w:customStyle="1" w:styleId="ac">
    <w:name w:val="見出し"/>
    <w:basedOn w:val="Normal"/>
    <w:next w:val="BodyText"/>
    <w:rsid w:val="002900C3"/>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d">
    <w:name w:val="図表番号"/>
    <w:basedOn w:val="Normal"/>
    <w:rsid w:val="002900C3"/>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e">
    <w:name w:val="索引"/>
    <w:basedOn w:val="Normal"/>
    <w:rsid w:val="002900C3"/>
    <w:pPr>
      <w:suppressLineNumbers/>
      <w:suppressAutoHyphens/>
      <w:overflowPunct/>
      <w:autoSpaceDE/>
      <w:autoSpaceDN/>
      <w:adjustRightInd/>
      <w:textAlignment w:val="auto"/>
    </w:pPr>
    <w:rPr>
      <w:rFonts w:eastAsia="MS Mincho" w:cs="Mangal"/>
      <w:lang w:eastAsia="ar-SA"/>
    </w:rPr>
  </w:style>
  <w:style w:type="paragraph" w:customStyle="1" w:styleId="af">
    <w:name w:val="段落番号"/>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8">
    <w:name w:val="段落番号 2"/>
    <w:basedOn w:val="af"/>
    <w:rsid w:val="002900C3"/>
    <w:pPr>
      <w:ind w:left="851" w:hanging="284"/>
    </w:pPr>
  </w:style>
  <w:style w:type="paragraph" w:customStyle="1" w:styleId="af0">
    <w:name w:val="箇条書き"/>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9">
    <w:name w:val="箇条書き 2"/>
    <w:basedOn w:val="af0"/>
    <w:rsid w:val="002900C3"/>
    <w:pPr>
      <w:tabs>
        <w:tab w:val="clear" w:pos="644"/>
        <w:tab w:val="num" w:pos="1494"/>
      </w:tabs>
      <w:ind w:left="851" w:hanging="284"/>
    </w:pPr>
  </w:style>
  <w:style w:type="paragraph" w:customStyle="1" w:styleId="35">
    <w:name w:val="箇条書き 3"/>
    <w:basedOn w:val="29"/>
    <w:rsid w:val="002900C3"/>
    <w:pPr>
      <w:ind w:left="1135"/>
    </w:pPr>
  </w:style>
  <w:style w:type="paragraph" w:customStyle="1" w:styleId="2a">
    <w:name w:val="一覧 2"/>
    <w:basedOn w:val="List"/>
    <w:rsid w:val="002900C3"/>
    <w:pPr>
      <w:suppressAutoHyphens/>
      <w:overflowPunct/>
      <w:autoSpaceDE/>
      <w:autoSpaceDN/>
      <w:adjustRightInd/>
      <w:ind w:left="851"/>
      <w:textAlignment w:val="auto"/>
    </w:pPr>
    <w:rPr>
      <w:rFonts w:eastAsia="MS Mincho" w:cs="CG Times (WN)"/>
      <w:lang w:eastAsia="ar-SA"/>
    </w:rPr>
  </w:style>
  <w:style w:type="paragraph" w:customStyle="1" w:styleId="36">
    <w:name w:val="一覧 3"/>
    <w:basedOn w:val="2a"/>
    <w:rsid w:val="002900C3"/>
    <w:pPr>
      <w:ind w:left="1135"/>
    </w:pPr>
  </w:style>
  <w:style w:type="paragraph" w:customStyle="1" w:styleId="43">
    <w:name w:val="一覧 4"/>
    <w:basedOn w:val="36"/>
    <w:rsid w:val="002900C3"/>
    <w:pPr>
      <w:ind w:left="1418"/>
    </w:pPr>
  </w:style>
  <w:style w:type="paragraph" w:customStyle="1" w:styleId="50">
    <w:name w:val="一覧 5"/>
    <w:basedOn w:val="43"/>
    <w:rsid w:val="002900C3"/>
    <w:pPr>
      <w:ind w:left="1702"/>
    </w:pPr>
  </w:style>
  <w:style w:type="paragraph" w:customStyle="1" w:styleId="44">
    <w:name w:val="箇条書き 4"/>
    <w:basedOn w:val="35"/>
    <w:rsid w:val="002900C3"/>
    <w:pPr>
      <w:ind w:left="1418"/>
    </w:pPr>
  </w:style>
  <w:style w:type="paragraph" w:customStyle="1" w:styleId="51">
    <w:name w:val="箇条書き 5"/>
    <w:basedOn w:val="44"/>
    <w:rsid w:val="002900C3"/>
    <w:pPr>
      <w:ind w:left="1702"/>
    </w:pPr>
  </w:style>
  <w:style w:type="paragraph" w:customStyle="1" w:styleId="af1">
    <w:name w:val="コメント文字列"/>
    <w:basedOn w:val="Normal"/>
    <w:rsid w:val="002900C3"/>
    <w:pPr>
      <w:suppressAutoHyphens/>
      <w:overflowPunct/>
      <w:autoSpaceDE/>
      <w:autoSpaceDN/>
      <w:adjustRightInd/>
      <w:textAlignment w:val="auto"/>
    </w:pPr>
    <w:rPr>
      <w:rFonts w:eastAsia="MS Mincho" w:cs="CG Times (WN)"/>
      <w:lang w:eastAsia="ar-SA"/>
    </w:rPr>
  </w:style>
  <w:style w:type="paragraph" w:customStyle="1" w:styleId="af2">
    <w:name w:val="コメント内容"/>
    <w:basedOn w:val="af1"/>
    <w:next w:val="af1"/>
    <w:rsid w:val="002900C3"/>
    <w:rPr>
      <w:b/>
      <w:bCs/>
    </w:rPr>
  </w:style>
  <w:style w:type="paragraph" w:customStyle="1" w:styleId="af3">
    <w:name w:val="見出しマップ"/>
    <w:basedOn w:val="Normal"/>
    <w:rsid w:val="002900C3"/>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rsid w:val="002900C3"/>
    <w:pPr>
      <w:suppressAutoHyphens/>
      <w:overflowPunct/>
      <w:autoSpaceDE/>
      <w:autoSpaceDN/>
      <w:adjustRightInd/>
      <w:spacing w:before="120" w:after="120"/>
      <w:textAlignment w:val="auto"/>
    </w:pPr>
    <w:rPr>
      <w:rFonts w:eastAsia="MS Mincho" w:cs="CG Times (WN)"/>
      <w:b/>
      <w:lang w:eastAsia="ar-SA"/>
    </w:rPr>
  </w:style>
  <w:style w:type="paragraph" w:customStyle="1" w:styleId="af4">
    <w:name w:val="書式なし"/>
    <w:basedOn w:val="Normal"/>
    <w:rsid w:val="002900C3"/>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20">
    <w:name w:val="本文 22"/>
    <w:basedOn w:val="Normal"/>
    <w:rsid w:val="002900C3"/>
    <w:pPr>
      <w:suppressAutoHyphens/>
      <w:overflowPunct/>
      <w:autoSpaceDE/>
      <w:autoSpaceDN/>
      <w:adjustRightInd/>
      <w:spacing w:after="120"/>
      <w:textAlignment w:val="auto"/>
    </w:pPr>
    <w:rPr>
      <w:rFonts w:eastAsia="MS Mincho" w:cs="CG Times (WN)"/>
      <w:lang w:eastAsia="ar-SA"/>
    </w:rPr>
  </w:style>
  <w:style w:type="paragraph" w:customStyle="1" w:styleId="320">
    <w:name w:val="本文 32"/>
    <w:basedOn w:val="Normal"/>
    <w:rsid w:val="002900C3"/>
    <w:pPr>
      <w:suppressAutoHyphens/>
      <w:overflowPunct/>
      <w:autoSpaceDE/>
      <w:autoSpaceDN/>
      <w:adjustRightInd/>
      <w:spacing w:after="120"/>
      <w:textAlignment w:val="auto"/>
    </w:pPr>
    <w:rPr>
      <w:rFonts w:eastAsia="MS Mincho" w:cs="CG Times (WN)"/>
      <w:lang w:eastAsia="ar-SA"/>
    </w:rPr>
  </w:style>
  <w:style w:type="paragraph" w:customStyle="1" w:styleId="Web">
    <w:name w:val="標準 (Web)"/>
    <w:basedOn w:val="Normal"/>
    <w:rsid w:val="002900C3"/>
    <w:pPr>
      <w:suppressAutoHyphens/>
      <w:overflowPunct/>
      <w:autoSpaceDE/>
      <w:autoSpaceDN/>
      <w:adjustRightInd/>
      <w:spacing w:before="100" w:after="100"/>
      <w:textAlignment w:val="auto"/>
    </w:pPr>
    <w:rPr>
      <w:rFonts w:eastAsia="Arial Unicode MS" w:cs="CG Times (WN)"/>
      <w:sz w:val="24"/>
      <w:szCs w:val="24"/>
    </w:rPr>
  </w:style>
  <w:style w:type="paragraph" w:customStyle="1" w:styleId="2b">
    <w:name w:val="本文インデント 2"/>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af5">
    <w:name w:val="標準インデント"/>
    <w:basedOn w:val="Normal"/>
    <w:rsid w:val="002900C3"/>
    <w:pPr>
      <w:suppressAutoHyphens/>
      <w:overflowPunct/>
      <w:autoSpaceDE/>
      <w:autoSpaceDN/>
      <w:adjustRightInd/>
      <w:ind w:left="708"/>
      <w:textAlignment w:val="auto"/>
    </w:pPr>
    <w:rPr>
      <w:rFonts w:eastAsia="MS Mincho" w:cs="CG Times (WN)"/>
      <w:lang w:eastAsia="ar-SA"/>
    </w:rPr>
  </w:style>
  <w:style w:type="paragraph" w:customStyle="1" w:styleId="af6">
    <w:name w:val="記"/>
    <w:basedOn w:val="Normal"/>
    <w:next w:val="Normal"/>
    <w:rsid w:val="002900C3"/>
    <w:pPr>
      <w:suppressAutoHyphens/>
      <w:overflowPunct/>
      <w:autoSpaceDE/>
      <w:autoSpaceDN/>
      <w:adjustRightInd/>
      <w:textAlignment w:val="auto"/>
    </w:pPr>
    <w:rPr>
      <w:rFonts w:eastAsia="MS Mincho" w:cs="CG Times (WN)"/>
      <w:lang w:eastAsia="ar-SA"/>
    </w:rPr>
  </w:style>
  <w:style w:type="paragraph" w:customStyle="1" w:styleId="HTML">
    <w:name w:val="HTML 書式付き"/>
    <w:basedOn w:val="Normal"/>
    <w:rsid w:val="002900C3"/>
    <w:pPr>
      <w:suppressAutoHyphens/>
      <w:overflowPunct/>
      <w:autoSpaceDE/>
      <w:autoSpaceDN/>
      <w:adjustRightInd/>
      <w:textAlignment w:val="auto"/>
    </w:pPr>
    <w:rPr>
      <w:rFonts w:ascii="Courier New" w:eastAsia="MS Mincho" w:hAnsi="Courier New" w:cs="Courier New"/>
      <w:lang w:eastAsia="ar-SA"/>
    </w:rPr>
  </w:style>
  <w:style w:type="paragraph" w:customStyle="1" w:styleId="af7">
    <w:name w:val="表の内容"/>
    <w:basedOn w:val="Normal"/>
    <w:rsid w:val="002900C3"/>
    <w:pPr>
      <w:suppressLineNumbers/>
      <w:suppressAutoHyphens/>
      <w:overflowPunct/>
      <w:autoSpaceDE/>
      <w:autoSpaceDN/>
      <w:adjustRightInd/>
      <w:textAlignment w:val="auto"/>
    </w:pPr>
    <w:rPr>
      <w:rFonts w:eastAsia="MS Mincho" w:cs="CG Times (WN)"/>
      <w:lang w:eastAsia="ar-SA"/>
    </w:rPr>
  </w:style>
  <w:style w:type="paragraph" w:customStyle="1" w:styleId="af8">
    <w:name w:val="表の見出し"/>
    <w:basedOn w:val="af7"/>
    <w:rsid w:val="002900C3"/>
    <w:pPr>
      <w:jc w:val="center"/>
    </w:pPr>
    <w:rPr>
      <w:b/>
      <w:bCs/>
    </w:rPr>
  </w:style>
  <w:style w:type="character" w:customStyle="1" w:styleId="WW8Num27z0">
    <w:name w:val="WW8Num27z0"/>
    <w:rsid w:val="002900C3"/>
    <w:rPr>
      <w:rFonts w:ascii="Arial" w:eastAsia="Times New Roman" w:hAnsi="Arial" w:cs="Arial"/>
    </w:rPr>
  </w:style>
  <w:style w:type="character" w:customStyle="1" w:styleId="WW8Num27z1">
    <w:name w:val="WW8Num27z1"/>
    <w:rsid w:val="002900C3"/>
    <w:rPr>
      <w:rFonts w:ascii="Courier New" w:hAnsi="Courier New" w:cs="Courier New"/>
    </w:rPr>
  </w:style>
  <w:style w:type="character" w:customStyle="1" w:styleId="WW8Num27z2">
    <w:name w:val="WW8Num27z2"/>
    <w:rsid w:val="002900C3"/>
    <w:rPr>
      <w:rFonts w:ascii="Wingdings" w:hAnsi="Wingdings"/>
    </w:rPr>
  </w:style>
  <w:style w:type="character" w:customStyle="1" w:styleId="WW8Num27z3">
    <w:name w:val="WW8Num27z3"/>
    <w:rsid w:val="002900C3"/>
    <w:rPr>
      <w:rFonts w:ascii="Symbol" w:hAnsi="Symbol"/>
    </w:rPr>
  </w:style>
  <w:style w:type="character" w:customStyle="1" w:styleId="WW8Num29z0">
    <w:name w:val="WW8Num29z0"/>
    <w:rsid w:val="002900C3"/>
    <w:rPr>
      <w:rFonts w:ascii="Times New Roman" w:eastAsia="MS Mincho" w:hAnsi="Times New Roman" w:cs="Times New Roman"/>
    </w:rPr>
  </w:style>
  <w:style w:type="character" w:customStyle="1" w:styleId="WW8Num29z1">
    <w:name w:val="WW8Num29z1"/>
    <w:rsid w:val="002900C3"/>
    <w:rPr>
      <w:rFonts w:ascii="Courier New" w:hAnsi="Courier New" w:cs="Courier New"/>
    </w:rPr>
  </w:style>
  <w:style w:type="character" w:customStyle="1" w:styleId="WW8Num29z2">
    <w:name w:val="WW8Num29z2"/>
    <w:rsid w:val="002900C3"/>
    <w:rPr>
      <w:rFonts w:ascii="Wingdings" w:hAnsi="Wingdings"/>
    </w:rPr>
  </w:style>
  <w:style w:type="character" w:customStyle="1" w:styleId="WW8Num29z3">
    <w:name w:val="WW8Num29z3"/>
    <w:rsid w:val="002900C3"/>
    <w:rPr>
      <w:rFonts w:ascii="Symbol" w:hAnsi="Symbol"/>
    </w:rPr>
  </w:style>
  <w:style w:type="character" w:customStyle="1" w:styleId="WW8Num31z0">
    <w:name w:val="WW8Num31z0"/>
    <w:rsid w:val="002900C3"/>
    <w:rPr>
      <w:rFonts w:ascii="Symbol" w:hAnsi="Symbol"/>
    </w:rPr>
  </w:style>
  <w:style w:type="character" w:customStyle="1" w:styleId="WW8Num31z1">
    <w:name w:val="WW8Num31z1"/>
    <w:rsid w:val="002900C3"/>
    <w:rPr>
      <w:rFonts w:ascii="Courier New" w:hAnsi="Courier New" w:cs="Courier New"/>
    </w:rPr>
  </w:style>
  <w:style w:type="character" w:customStyle="1" w:styleId="WW8Num31z2">
    <w:name w:val="WW8Num31z2"/>
    <w:rsid w:val="002900C3"/>
    <w:rPr>
      <w:rFonts w:ascii="Wingdings" w:hAnsi="Wingdings"/>
    </w:rPr>
  </w:style>
  <w:style w:type="character" w:customStyle="1" w:styleId="WW8Num34z2">
    <w:name w:val="WW8Num34z2"/>
    <w:rsid w:val="002900C3"/>
    <w:rPr>
      <w:rFonts w:ascii="Wingdings" w:hAnsi="Wingdings"/>
    </w:rPr>
  </w:style>
  <w:style w:type="character" w:customStyle="1" w:styleId="WW8Num34z3">
    <w:name w:val="WW8Num34z3"/>
    <w:rsid w:val="002900C3"/>
    <w:rPr>
      <w:rFonts w:ascii="Symbol" w:hAnsi="Symbol"/>
    </w:rPr>
  </w:style>
  <w:style w:type="character" w:customStyle="1" w:styleId="WW8Num37z0">
    <w:name w:val="WW8Num37z0"/>
    <w:rsid w:val="002900C3"/>
    <w:rPr>
      <w:rFonts w:ascii="Times New Roman" w:eastAsia="SimSun" w:hAnsi="Times New Roman" w:cs="Times New Roman"/>
    </w:rPr>
  </w:style>
  <w:style w:type="character" w:customStyle="1" w:styleId="WW8Num37z1">
    <w:name w:val="WW8Num37z1"/>
    <w:rsid w:val="002900C3"/>
    <w:rPr>
      <w:rFonts w:ascii="Wingdings" w:hAnsi="Wingdings"/>
    </w:rPr>
  </w:style>
  <w:style w:type="character" w:customStyle="1" w:styleId="WW8Num38z0">
    <w:name w:val="WW8Num38z0"/>
    <w:rsid w:val="002900C3"/>
    <w:rPr>
      <w:rFonts w:ascii="Times New Roman" w:eastAsia="SimSun" w:hAnsi="Times New Roman" w:cs="Times New Roman"/>
    </w:rPr>
  </w:style>
  <w:style w:type="character" w:customStyle="1" w:styleId="WW8Num38z1">
    <w:name w:val="WW8Num38z1"/>
    <w:rsid w:val="002900C3"/>
    <w:rPr>
      <w:rFonts w:ascii="Wingdings" w:hAnsi="Wingdings"/>
    </w:rPr>
  </w:style>
  <w:style w:type="character" w:customStyle="1" w:styleId="WW8Num41z0">
    <w:name w:val="WW8Num41z0"/>
    <w:rsid w:val="002900C3"/>
    <w:rPr>
      <w:rFonts w:ascii="Times New Roman" w:eastAsia="SimSun" w:hAnsi="Times New Roman" w:cs="Times New Roman"/>
    </w:rPr>
  </w:style>
  <w:style w:type="character" w:customStyle="1" w:styleId="WW8Num41z1">
    <w:name w:val="WW8Num41z1"/>
    <w:rsid w:val="002900C3"/>
    <w:rPr>
      <w:rFonts w:ascii="Wingdings" w:hAnsi="Wingdings"/>
    </w:rPr>
  </w:style>
  <w:style w:type="character" w:customStyle="1" w:styleId="WW8NumSt20z0">
    <w:name w:val="WW8NumSt20z0"/>
    <w:rsid w:val="002900C3"/>
    <w:rPr>
      <w:rFonts w:ascii="Geneva" w:hAnsi="Geneva"/>
    </w:rPr>
  </w:style>
  <w:style w:type="character" w:customStyle="1" w:styleId="DefaultParagraphFont1">
    <w:name w:val="Default Paragraph Font1"/>
    <w:rsid w:val="002900C3"/>
  </w:style>
  <w:style w:type="character" w:customStyle="1" w:styleId="CommentReference1">
    <w:name w:val="Comment Reference1"/>
    <w:rsid w:val="002900C3"/>
    <w:rPr>
      <w:sz w:val="16"/>
    </w:rPr>
  </w:style>
  <w:style w:type="paragraph" w:customStyle="1" w:styleId="ListBullet1">
    <w:name w:val="List Bullet1"/>
    <w:basedOn w:val="Normal"/>
    <w:rsid w:val="002900C3"/>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rsid w:val="002900C3"/>
    <w:pPr>
      <w:tabs>
        <w:tab w:val="clear" w:pos="644"/>
        <w:tab w:val="num" w:pos="1494"/>
      </w:tabs>
      <w:ind w:left="851"/>
    </w:pPr>
  </w:style>
  <w:style w:type="paragraph" w:customStyle="1" w:styleId="ListBullet31">
    <w:name w:val="List Bullet 31"/>
    <w:basedOn w:val="ListBullet21"/>
    <w:rsid w:val="002900C3"/>
    <w:pPr>
      <w:ind w:left="1135"/>
    </w:pPr>
  </w:style>
  <w:style w:type="paragraph" w:customStyle="1" w:styleId="ListBullet41">
    <w:name w:val="List Bullet 41"/>
    <w:basedOn w:val="ListBullet31"/>
    <w:rsid w:val="002900C3"/>
    <w:pPr>
      <w:ind w:left="1418"/>
    </w:pPr>
  </w:style>
  <w:style w:type="paragraph" w:customStyle="1" w:styleId="ListBullet51">
    <w:name w:val="List Bullet 51"/>
    <w:basedOn w:val="ListBullet41"/>
    <w:rsid w:val="002900C3"/>
    <w:pPr>
      <w:ind w:left="1702"/>
    </w:pPr>
  </w:style>
  <w:style w:type="paragraph" w:customStyle="1" w:styleId="Caption11">
    <w:name w:val="Caption11"/>
    <w:basedOn w:val="Normal"/>
    <w:next w:val="Normal"/>
    <w:rsid w:val="002900C3"/>
    <w:pPr>
      <w:suppressAutoHyphens/>
      <w:overflowPunct/>
      <w:autoSpaceDE/>
      <w:autoSpaceDN/>
      <w:adjustRightInd/>
      <w:spacing w:before="120" w:after="120"/>
      <w:textAlignment w:val="auto"/>
    </w:pPr>
    <w:rPr>
      <w:rFonts w:eastAsia="MS Mincho"/>
      <w:b/>
      <w:lang w:eastAsia="ar-SA"/>
    </w:rPr>
  </w:style>
  <w:style w:type="paragraph" w:customStyle="1" w:styleId="DocumentMap1">
    <w:name w:val="Document Map1"/>
    <w:basedOn w:val="Normal"/>
    <w:rsid w:val="002900C3"/>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rsid w:val="002900C3"/>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rsid w:val="002900C3"/>
    <w:pPr>
      <w:suppressAutoHyphens/>
      <w:overflowPunct/>
      <w:autoSpaceDE/>
      <w:autoSpaceDN/>
      <w:adjustRightInd/>
      <w:textAlignment w:val="auto"/>
    </w:pPr>
    <w:rPr>
      <w:rFonts w:eastAsia="MS Mincho"/>
      <w:lang w:eastAsia="ar-SA"/>
    </w:rPr>
  </w:style>
  <w:style w:type="paragraph" w:customStyle="1" w:styleId="List31">
    <w:name w:val="List 31"/>
    <w:basedOn w:val="Normal"/>
    <w:rsid w:val="002900C3"/>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rsid w:val="002900C3"/>
    <w:pPr>
      <w:ind w:left="1418" w:hanging="284"/>
    </w:pPr>
  </w:style>
  <w:style w:type="paragraph" w:customStyle="1" w:styleId="ListNumber1">
    <w:name w:val="List Number1"/>
    <w:basedOn w:val="List"/>
    <w:rsid w:val="002900C3"/>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2900C3"/>
    <w:pPr>
      <w:ind w:left="851" w:hanging="284"/>
    </w:pPr>
  </w:style>
  <w:style w:type="paragraph" w:customStyle="1" w:styleId="List21">
    <w:name w:val="List 21"/>
    <w:basedOn w:val="List"/>
    <w:rsid w:val="002900C3"/>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2900C3"/>
    <w:pPr>
      <w:ind w:left="1702"/>
    </w:pPr>
  </w:style>
  <w:style w:type="paragraph" w:customStyle="1" w:styleId="BodyText21">
    <w:name w:val="Body Text 21"/>
    <w:basedOn w:val="Normal"/>
    <w:rsid w:val="002900C3"/>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rsid w:val="002900C3"/>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NormalIndent1">
    <w:name w:val="Normal Indent1"/>
    <w:basedOn w:val="Normal"/>
    <w:rsid w:val="002900C3"/>
    <w:pPr>
      <w:suppressAutoHyphens/>
      <w:overflowPunct/>
      <w:autoSpaceDE/>
      <w:autoSpaceDN/>
      <w:adjustRightInd/>
      <w:ind w:left="708"/>
      <w:textAlignment w:val="auto"/>
    </w:pPr>
    <w:rPr>
      <w:rFonts w:eastAsia="MS Mincho"/>
      <w:lang w:eastAsia="ar-SA"/>
    </w:rPr>
  </w:style>
  <w:style w:type="paragraph" w:customStyle="1" w:styleId="NoteHeading1">
    <w:name w:val="Note Heading1"/>
    <w:basedOn w:val="Normal"/>
    <w:next w:val="Normal"/>
    <w:rsid w:val="002900C3"/>
    <w:pPr>
      <w:suppressAutoHyphens/>
      <w:overflowPunct/>
      <w:autoSpaceDE/>
      <w:autoSpaceDN/>
      <w:adjustRightInd/>
      <w:textAlignment w:val="auto"/>
    </w:pPr>
    <w:rPr>
      <w:rFonts w:eastAsia="MS Mincho"/>
      <w:lang w:eastAsia="ar-SA"/>
    </w:rPr>
  </w:style>
  <w:style w:type="paragraph" w:customStyle="1" w:styleId="af9">
    <w:name w:val="枠の内容"/>
    <w:basedOn w:val="BodyText"/>
    <w:rsid w:val="002900C3"/>
    <w:pPr>
      <w:suppressAutoHyphens/>
      <w:overflowPunct/>
      <w:autoSpaceDE/>
      <w:autoSpaceDN/>
      <w:adjustRightInd/>
      <w:spacing w:after="180"/>
      <w:textAlignment w:val="auto"/>
    </w:pPr>
    <w:rPr>
      <w:lang w:eastAsia="ar-SA"/>
    </w:rPr>
  </w:style>
  <w:style w:type="character" w:customStyle="1" w:styleId="CharChar22">
    <w:name w:val="Char Char22"/>
    <w:rsid w:val="002900C3"/>
    <w:rPr>
      <w:rFonts w:ascii="Arial" w:hAnsi="Arial"/>
      <w:lang w:val="en-GB"/>
    </w:rPr>
  </w:style>
  <w:style w:type="paragraph" w:styleId="BodyTextIndent3">
    <w:name w:val="Body Text Indent 3"/>
    <w:basedOn w:val="Normal"/>
    <w:link w:val="BodyTextIndent3Char"/>
    <w:rsid w:val="002900C3"/>
    <w:pPr>
      <w:overflowPunct/>
      <w:autoSpaceDE/>
      <w:autoSpaceDN/>
      <w:adjustRightInd/>
      <w:spacing w:after="0"/>
      <w:ind w:left="1080"/>
      <w:textAlignment w:val="auto"/>
    </w:pPr>
    <w:rPr>
      <w:rFonts w:eastAsia="SimSun"/>
      <w:lang w:val="x-none" w:eastAsia="en-GB"/>
    </w:rPr>
  </w:style>
  <w:style w:type="character" w:customStyle="1" w:styleId="BodyTextIndent3Char">
    <w:name w:val="Body Text Indent 3 Char"/>
    <w:link w:val="BodyTextIndent3"/>
    <w:rsid w:val="002900C3"/>
    <w:rPr>
      <w:rFonts w:eastAsia="SimSun"/>
      <w:lang w:val="x-none" w:eastAsia="en-GB"/>
    </w:rPr>
  </w:style>
  <w:style w:type="paragraph" w:customStyle="1" w:styleId="TabList">
    <w:name w:val="TabList"/>
    <w:basedOn w:val="Normal"/>
    <w:rsid w:val="002900C3"/>
    <w:pPr>
      <w:tabs>
        <w:tab w:val="left" w:pos="1134"/>
      </w:tabs>
      <w:overflowPunct/>
      <w:autoSpaceDE/>
      <w:autoSpaceDN/>
      <w:adjustRightInd/>
      <w:spacing w:after="0"/>
      <w:textAlignment w:val="auto"/>
    </w:pPr>
    <w:rPr>
      <w:rFonts w:eastAsia="MS Mincho"/>
      <w:lang w:eastAsia="en-GB"/>
    </w:rPr>
  </w:style>
  <w:style w:type="paragraph" w:customStyle="1" w:styleId="Meetingcaption">
    <w:name w:val="Meeting caption"/>
    <w:basedOn w:val="Normal"/>
    <w:rsid w:val="002900C3"/>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utoSpaceDN/>
      <w:adjustRightInd/>
      <w:spacing w:after="120"/>
      <w:textAlignment w:val="auto"/>
    </w:pPr>
    <w:rPr>
      <w:rFonts w:eastAsia="SimSun"/>
      <w:snapToGrid w:val="0"/>
      <w:sz w:val="22"/>
      <w:lang w:val="fr-FR" w:eastAsia="en-GB"/>
    </w:rPr>
  </w:style>
  <w:style w:type="paragraph" w:customStyle="1" w:styleId="para">
    <w:name w:val="para"/>
    <w:basedOn w:val="Normal"/>
    <w:rsid w:val="002900C3"/>
    <w:pPr>
      <w:overflowPunct/>
      <w:autoSpaceDE/>
      <w:autoSpaceDN/>
      <w:adjustRightInd/>
      <w:spacing w:after="240"/>
      <w:jc w:val="both"/>
      <w:textAlignment w:val="auto"/>
    </w:pPr>
    <w:rPr>
      <w:rFonts w:ascii="Helvetica" w:eastAsia="SimSun" w:hAnsi="Helvetica"/>
      <w:lang w:eastAsia="en-GB"/>
    </w:rPr>
  </w:style>
  <w:style w:type="paragraph" w:customStyle="1" w:styleId="Cell">
    <w:name w:val="Cell"/>
    <w:basedOn w:val="Normal"/>
    <w:rsid w:val="002900C3"/>
    <w:pPr>
      <w:overflowPunct/>
      <w:autoSpaceDE/>
      <w:autoSpaceDN/>
      <w:adjustRightInd/>
      <w:spacing w:after="0" w:line="240" w:lineRule="exact"/>
      <w:jc w:val="center"/>
      <w:textAlignment w:val="auto"/>
    </w:pPr>
    <w:rPr>
      <w:rFonts w:eastAsia="SimSun"/>
      <w:sz w:val="16"/>
      <w:lang w:val="en-US" w:eastAsia="en-GB"/>
    </w:rPr>
  </w:style>
  <w:style w:type="paragraph" w:customStyle="1" w:styleId="CharCharCharCharCharCharCharCharCharCharCharChar">
    <w:name w:val="Char Char Char Char Char Char Char Char Char Char Char Char"/>
    <w:semiHidden/>
    <w:rsid w:val="002900C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2900C3"/>
    <w:rPr>
      <w:rFonts w:ascii="Arial" w:hAnsi="Arial"/>
      <w:sz w:val="24"/>
      <w:lang w:val="en-GB" w:eastAsia="ja-JP" w:bidi="ar-SA"/>
    </w:rPr>
  </w:style>
  <w:style w:type="paragraph" w:customStyle="1" w:styleId="NormalAfter3pt">
    <w:name w:val="Normal + After:  3 pt"/>
    <w:basedOn w:val="Normal"/>
    <w:rsid w:val="002900C3"/>
    <w:pPr>
      <w:tabs>
        <w:tab w:val="num" w:pos="2560"/>
      </w:tabs>
      <w:overflowPunct/>
      <w:autoSpaceDE/>
      <w:autoSpaceDN/>
      <w:adjustRightInd/>
      <w:ind w:left="2560" w:hanging="357"/>
      <w:textAlignment w:val="auto"/>
    </w:pPr>
    <w:rPr>
      <w:rFonts w:eastAsia="SimSun"/>
      <w:lang w:val="en-AU" w:eastAsia="ko-KR"/>
    </w:rPr>
  </w:style>
  <w:style w:type="character" w:customStyle="1" w:styleId="FigureCaption1">
    <w:name w:val="Figure Caption1"/>
    <w:rsid w:val="002900C3"/>
    <w:rPr>
      <w:rFonts w:ascii="Arial" w:eastAsia="????" w:hAnsi="Arial" w:cs="Arial"/>
      <w:color w:val="0000FF"/>
      <w:kern w:val="2"/>
      <w:lang w:val="en-US" w:eastAsia="en-US" w:bidi="ar-SA"/>
    </w:rPr>
  </w:style>
  <w:style w:type="character" w:customStyle="1" w:styleId="h4Char9">
    <w:name w:val="h4 Char9"/>
    <w:rsid w:val="002900C3"/>
    <w:rPr>
      <w:rFonts w:ascii="Arial" w:hAnsi="Arial"/>
      <w:sz w:val="24"/>
      <w:lang w:val="en-GB" w:eastAsia="en-GB" w:bidi="ar-SA"/>
    </w:rPr>
  </w:style>
  <w:style w:type="character" w:customStyle="1" w:styleId="M5Char6">
    <w:name w:val="M5 Char6"/>
    <w:rsid w:val="002900C3"/>
    <w:rPr>
      <w:rFonts w:ascii="Arial" w:eastAsia="MS Mincho" w:hAnsi="Arial"/>
      <w:sz w:val="22"/>
      <w:lang w:val="en-GB" w:eastAsia="en-US" w:bidi="ar-SA"/>
    </w:rPr>
  </w:style>
  <w:style w:type="character" w:customStyle="1" w:styleId="btChar6">
    <w:name w:val="bt Char6"/>
    <w:rsid w:val="002900C3"/>
    <w:rPr>
      <w:lang w:val="en-GB" w:eastAsia="ja-JP" w:bidi="ar-SA"/>
    </w:rPr>
  </w:style>
  <w:style w:type="character" w:customStyle="1" w:styleId="CarCar10">
    <w:name w:val="Car Car10"/>
    <w:rsid w:val="002900C3"/>
    <w:rPr>
      <w:rFonts w:ascii="Arial" w:hAnsi="Arial"/>
      <w:lang w:val="en-GB" w:eastAsia="ja-JP" w:bidi="ar-SA"/>
    </w:rPr>
  </w:style>
  <w:style w:type="paragraph" w:customStyle="1" w:styleId="Revision2">
    <w:name w:val="Revision2"/>
    <w:hidden/>
    <w:semiHidden/>
    <w:rsid w:val="002900C3"/>
    <w:rPr>
      <w:rFonts w:eastAsia="MS Mincho"/>
      <w:lang w:eastAsia="en-US"/>
    </w:rPr>
  </w:style>
  <w:style w:type="paragraph" w:customStyle="1" w:styleId="ListParagraph1">
    <w:name w:val="List Paragraph1"/>
    <w:basedOn w:val="Normal"/>
    <w:qFormat/>
    <w:rsid w:val="002900C3"/>
    <w:pPr>
      <w:overflowPunct/>
      <w:autoSpaceDE/>
      <w:autoSpaceDN/>
      <w:adjustRightInd/>
      <w:ind w:left="720"/>
      <w:contextualSpacing/>
      <w:textAlignment w:val="auto"/>
    </w:pPr>
    <w:rPr>
      <w:rFonts w:eastAsia="SimSun"/>
      <w:lang w:eastAsia="en-GB"/>
    </w:rPr>
  </w:style>
  <w:style w:type="numbering" w:customStyle="1" w:styleId="NoList8">
    <w:name w:val="No List8"/>
    <w:next w:val="NoList"/>
    <w:semiHidden/>
    <w:rsid w:val="002900C3"/>
  </w:style>
  <w:style w:type="numbering" w:customStyle="1" w:styleId="NoList12">
    <w:name w:val="No List12"/>
    <w:next w:val="NoList"/>
    <w:semiHidden/>
    <w:rsid w:val="002900C3"/>
  </w:style>
  <w:style w:type="numbering" w:customStyle="1" w:styleId="NoList22">
    <w:name w:val="No List22"/>
    <w:next w:val="NoList"/>
    <w:semiHidden/>
    <w:rsid w:val="002900C3"/>
  </w:style>
  <w:style w:type="numbering" w:customStyle="1" w:styleId="NoList9">
    <w:name w:val="No List9"/>
    <w:next w:val="NoList"/>
    <w:semiHidden/>
    <w:rsid w:val="002900C3"/>
  </w:style>
  <w:style w:type="numbering" w:customStyle="1" w:styleId="NoList13">
    <w:name w:val="No List13"/>
    <w:next w:val="NoList"/>
    <w:semiHidden/>
    <w:rsid w:val="002900C3"/>
  </w:style>
  <w:style w:type="numbering" w:customStyle="1" w:styleId="NoList23">
    <w:name w:val="No List23"/>
    <w:next w:val="NoList"/>
    <w:semiHidden/>
    <w:rsid w:val="002900C3"/>
  </w:style>
  <w:style w:type="numbering" w:customStyle="1" w:styleId="NoList10">
    <w:name w:val="No List10"/>
    <w:next w:val="NoList"/>
    <w:semiHidden/>
    <w:rsid w:val="002900C3"/>
  </w:style>
  <w:style w:type="character" w:customStyle="1" w:styleId="1f">
    <w:name w:val="段落フォント1"/>
    <w:rsid w:val="002900C3"/>
  </w:style>
  <w:style w:type="character" w:customStyle="1" w:styleId="1f0">
    <w:name w:val="コメント参照1"/>
    <w:rsid w:val="002900C3"/>
    <w:rPr>
      <w:sz w:val="16"/>
    </w:rPr>
  </w:style>
  <w:style w:type="paragraph" w:customStyle="1" w:styleId="1f1">
    <w:name w:val="図表番号1"/>
    <w:basedOn w:val="Normal"/>
    <w:rsid w:val="002900C3"/>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f2">
    <w:name w:val="段落番号1"/>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1">
    <w:name w:val="段落番号 21"/>
    <w:basedOn w:val="1f2"/>
    <w:rsid w:val="002900C3"/>
    <w:pPr>
      <w:ind w:left="851" w:hanging="284"/>
    </w:pPr>
  </w:style>
  <w:style w:type="paragraph" w:customStyle="1" w:styleId="1f3">
    <w:name w:val="箇条書き1"/>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2">
    <w:name w:val="箇条書き 21"/>
    <w:basedOn w:val="1f3"/>
    <w:rsid w:val="002900C3"/>
    <w:pPr>
      <w:tabs>
        <w:tab w:val="clear" w:pos="644"/>
        <w:tab w:val="num" w:pos="1494"/>
      </w:tabs>
      <w:ind w:left="851" w:hanging="284"/>
    </w:pPr>
  </w:style>
  <w:style w:type="paragraph" w:customStyle="1" w:styleId="311">
    <w:name w:val="箇条書き 31"/>
    <w:basedOn w:val="212"/>
    <w:rsid w:val="002900C3"/>
    <w:pPr>
      <w:ind w:left="1135"/>
    </w:pPr>
  </w:style>
  <w:style w:type="paragraph" w:customStyle="1" w:styleId="213">
    <w:name w:val="一覧 21"/>
    <w:basedOn w:val="List"/>
    <w:rsid w:val="002900C3"/>
    <w:pPr>
      <w:suppressAutoHyphens/>
      <w:overflowPunct/>
      <w:autoSpaceDE/>
      <w:autoSpaceDN/>
      <w:adjustRightInd/>
      <w:ind w:left="851"/>
      <w:textAlignment w:val="auto"/>
    </w:pPr>
    <w:rPr>
      <w:rFonts w:eastAsia="MS Mincho" w:cs="CG Times (WN)"/>
      <w:lang w:eastAsia="ar-SA"/>
    </w:rPr>
  </w:style>
  <w:style w:type="paragraph" w:customStyle="1" w:styleId="312">
    <w:name w:val="一覧 31"/>
    <w:basedOn w:val="213"/>
    <w:rsid w:val="002900C3"/>
    <w:pPr>
      <w:ind w:left="1135"/>
    </w:pPr>
  </w:style>
  <w:style w:type="paragraph" w:customStyle="1" w:styleId="410">
    <w:name w:val="一覧 41"/>
    <w:basedOn w:val="312"/>
    <w:rsid w:val="002900C3"/>
    <w:pPr>
      <w:ind w:left="1418"/>
    </w:pPr>
  </w:style>
  <w:style w:type="paragraph" w:customStyle="1" w:styleId="510">
    <w:name w:val="一覧 51"/>
    <w:basedOn w:val="410"/>
    <w:rsid w:val="002900C3"/>
    <w:pPr>
      <w:ind w:left="1702"/>
    </w:pPr>
  </w:style>
  <w:style w:type="paragraph" w:customStyle="1" w:styleId="411">
    <w:name w:val="箇条書き 41"/>
    <w:basedOn w:val="311"/>
    <w:rsid w:val="002900C3"/>
    <w:pPr>
      <w:ind w:left="1418"/>
    </w:pPr>
  </w:style>
  <w:style w:type="paragraph" w:customStyle="1" w:styleId="511">
    <w:name w:val="箇条書き 51"/>
    <w:basedOn w:val="411"/>
    <w:rsid w:val="002900C3"/>
    <w:pPr>
      <w:ind w:left="1702"/>
    </w:pPr>
  </w:style>
  <w:style w:type="paragraph" w:customStyle="1" w:styleId="1f4">
    <w:name w:val="コメント文字列1"/>
    <w:basedOn w:val="Normal"/>
    <w:rsid w:val="002900C3"/>
    <w:pPr>
      <w:suppressAutoHyphens/>
      <w:overflowPunct/>
      <w:autoSpaceDE/>
      <w:autoSpaceDN/>
      <w:adjustRightInd/>
      <w:textAlignment w:val="auto"/>
    </w:pPr>
    <w:rPr>
      <w:rFonts w:eastAsia="MS Mincho" w:cs="CG Times (WN)"/>
      <w:lang w:eastAsia="ar-SA"/>
    </w:rPr>
  </w:style>
  <w:style w:type="paragraph" w:customStyle="1" w:styleId="1f5">
    <w:name w:val="コメント内容1"/>
    <w:basedOn w:val="1f4"/>
    <w:next w:val="1f4"/>
    <w:rsid w:val="002900C3"/>
    <w:rPr>
      <w:b/>
      <w:bCs/>
    </w:rPr>
  </w:style>
  <w:style w:type="paragraph" w:customStyle="1" w:styleId="1f6">
    <w:name w:val="見出しマップ1"/>
    <w:basedOn w:val="Normal"/>
    <w:rsid w:val="002900C3"/>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7">
    <w:name w:val="書式なし1"/>
    <w:basedOn w:val="Normal"/>
    <w:rsid w:val="002900C3"/>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14">
    <w:name w:val="本文 21"/>
    <w:basedOn w:val="Normal"/>
    <w:rsid w:val="002900C3"/>
    <w:pPr>
      <w:suppressAutoHyphens/>
      <w:overflowPunct/>
      <w:autoSpaceDE/>
      <w:autoSpaceDN/>
      <w:adjustRightInd/>
      <w:spacing w:after="120"/>
      <w:textAlignment w:val="auto"/>
    </w:pPr>
    <w:rPr>
      <w:rFonts w:eastAsia="MS Mincho" w:cs="CG Times (WN)"/>
      <w:lang w:eastAsia="ar-SA"/>
    </w:rPr>
  </w:style>
  <w:style w:type="paragraph" w:customStyle="1" w:styleId="313">
    <w:name w:val="本文 31"/>
    <w:basedOn w:val="Normal"/>
    <w:rsid w:val="002900C3"/>
    <w:pPr>
      <w:suppressAutoHyphens/>
      <w:overflowPunct/>
      <w:autoSpaceDE/>
      <w:autoSpaceDN/>
      <w:adjustRightInd/>
      <w:spacing w:after="120"/>
      <w:textAlignment w:val="auto"/>
    </w:pPr>
    <w:rPr>
      <w:rFonts w:eastAsia="MS Mincho" w:cs="CG Times (WN)"/>
      <w:lang w:eastAsia="ar-SA"/>
    </w:rPr>
  </w:style>
  <w:style w:type="paragraph" w:customStyle="1" w:styleId="Web1">
    <w:name w:val="標準 (Web)1"/>
    <w:basedOn w:val="Normal"/>
    <w:rsid w:val="002900C3"/>
    <w:pPr>
      <w:suppressAutoHyphens/>
      <w:overflowPunct/>
      <w:autoSpaceDE/>
      <w:autoSpaceDN/>
      <w:adjustRightInd/>
      <w:spacing w:before="100" w:after="100"/>
      <w:textAlignment w:val="auto"/>
    </w:pPr>
    <w:rPr>
      <w:rFonts w:eastAsia="Arial Unicode MS" w:cs="CG Times (WN)"/>
      <w:sz w:val="24"/>
      <w:szCs w:val="24"/>
    </w:rPr>
  </w:style>
  <w:style w:type="paragraph" w:customStyle="1" w:styleId="215">
    <w:name w:val="本文インデント 21"/>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1f8">
    <w:name w:val="標準インデント1"/>
    <w:basedOn w:val="Normal"/>
    <w:rsid w:val="002900C3"/>
    <w:pPr>
      <w:suppressAutoHyphens/>
      <w:overflowPunct/>
      <w:autoSpaceDE/>
      <w:autoSpaceDN/>
      <w:adjustRightInd/>
      <w:ind w:left="708"/>
      <w:textAlignment w:val="auto"/>
    </w:pPr>
    <w:rPr>
      <w:rFonts w:eastAsia="MS Mincho" w:cs="CG Times (WN)"/>
      <w:lang w:eastAsia="ar-SA"/>
    </w:rPr>
  </w:style>
  <w:style w:type="paragraph" w:customStyle="1" w:styleId="1f9">
    <w:name w:val="記1"/>
    <w:basedOn w:val="Normal"/>
    <w:next w:val="Normal"/>
    <w:rsid w:val="002900C3"/>
    <w:pPr>
      <w:suppressAutoHyphens/>
      <w:overflowPunct/>
      <w:autoSpaceDE/>
      <w:autoSpaceDN/>
      <w:adjustRightInd/>
      <w:textAlignment w:val="auto"/>
    </w:pPr>
    <w:rPr>
      <w:rFonts w:eastAsia="MS Mincho" w:cs="CG Times (WN)"/>
      <w:lang w:eastAsia="ar-SA"/>
    </w:rPr>
  </w:style>
  <w:style w:type="paragraph" w:customStyle="1" w:styleId="HTML1">
    <w:name w:val="HTML 書式付き1"/>
    <w:basedOn w:val="Normal"/>
    <w:rsid w:val="002900C3"/>
    <w:pPr>
      <w:suppressAutoHyphens/>
      <w:overflowPunct/>
      <w:autoSpaceDE/>
      <w:autoSpaceDN/>
      <w:adjustRightInd/>
      <w:textAlignment w:val="auto"/>
    </w:pPr>
    <w:rPr>
      <w:rFonts w:ascii="Courier New" w:eastAsia="MS Mincho" w:hAnsi="Courier New" w:cs="Courier New"/>
      <w:lang w:eastAsia="ar-SA"/>
    </w:rPr>
  </w:style>
  <w:style w:type="numbering" w:customStyle="1" w:styleId="NoList14">
    <w:name w:val="No List14"/>
    <w:next w:val="NoList"/>
    <w:semiHidden/>
    <w:rsid w:val="002900C3"/>
  </w:style>
  <w:style w:type="character" w:customStyle="1" w:styleId="CharChar23">
    <w:name w:val="Char Char23"/>
    <w:rsid w:val="002900C3"/>
    <w:rPr>
      <w:rFonts w:ascii="Arial" w:hAnsi="Arial"/>
      <w:lang w:val="en-GB" w:eastAsia="en-US"/>
    </w:rPr>
  </w:style>
  <w:style w:type="numbering" w:customStyle="1" w:styleId="NoList24">
    <w:name w:val="No List24"/>
    <w:next w:val="NoList"/>
    <w:semiHidden/>
    <w:rsid w:val="002900C3"/>
  </w:style>
  <w:style w:type="numbering" w:customStyle="1" w:styleId="NoList31">
    <w:name w:val="No List31"/>
    <w:next w:val="NoList"/>
    <w:semiHidden/>
    <w:rsid w:val="002900C3"/>
  </w:style>
  <w:style w:type="numbering" w:customStyle="1" w:styleId="NoList41">
    <w:name w:val="No List41"/>
    <w:next w:val="NoList"/>
    <w:semiHidden/>
    <w:rsid w:val="002900C3"/>
  </w:style>
  <w:style w:type="numbering" w:customStyle="1" w:styleId="NoList51">
    <w:name w:val="No List51"/>
    <w:next w:val="NoList"/>
    <w:semiHidden/>
    <w:rsid w:val="002900C3"/>
  </w:style>
  <w:style w:type="character" w:customStyle="1" w:styleId="EmailStyle97">
    <w:name w:val="EmailStyle97"/>
    <w:semiHidden/>
    <w:rsid w:val="002900C3"/>
    <w:rPr>
      <w:rFonts w:ascii="Arial" w:hAnsi="Arial" w:cs="Arial"/>
      <w:color w:val="auto"/>
      <w:sz w:val="20"/>
      <w:szCs w:val="20"/>
    </w:rPr>
  </w:style>
  <w:style w:type="character" w:customStyle="1" w:styleId="B1C">
    <w:name w:val="B1 C"/>
    <w:rsid w:val="002900C3"/>
    <w:rPr>
      <w:lang w:val="en-GB" w:eastAsia="en-US" w:bidi="ar-SA"/>
    </w:rPr>
  </w:style>
  <w:style w:type="character" w:customStyle="1" w:styleId="Titre3">
    <w:name w:val="Titre 3"/>
    <w:rsid w:val="002900C3"/>
    <w:rPr>
      <w:rFonts w:ascii="Arial" w:hAnsi="Arial"/>
      <w:sz w:val="28"/>
      <w:szCs w:val="28"/>
      <w:lang w:val="en-GB" w:eastAsia="en-GB"/>
    </w:rPr>
  </w:style>
  <w:style w:type="character" w:customStyle="1" w:styleId="B3c">
    <w:name w:val="B3 c"/>
    <w:rsid w:val="002900C3"/>
    <w:rPr>
      <w:lang w:val="en-GB" w:eastAsia="en-GB"/>
    </w:rPr>
  </w:style>
  <w:style w:type="character" w:customStyle="1" w:styleId="B2C">
    <w:name w:val="B2 C"/>
    <w:rsid w:val="002900C3"/>
    <w:rPr>
      <w:lang w:val="en-GB" w:eastAsia="en-GB"/>
    </w:rPr>
  </w:style>
  <w:style w:type="paragraph" w:customStyle="1" w:styleId="1fa">
    <w:name w:val="题注1"/>
    <w:basedOn w:val="Normal"/>
    <w:next w:val="Normal"/>
    <w:rsid w:val="002900C3"/>
    <w:pPr>
      <w:overflowPunct/>
      <w:autoSpaceDE/>
      <w:autoSpaceDN/>
      <w:adjustRightInd/>
      <w:spacing w:before="120" w:after="120"/>
      <w:textAlignment w:val="auto"/>
    </w:pPr>
    <w:rPr>
      <w:rFonts w:eastAsia="MS Mincho"/>
      <w:b/>
      <w:lang w:eastAsia="en-GB"/>
    </w:rPr>
  </w:style>
  <w:style w:type="paragraph" w:customStyle="1" w:styleId="1fb">
    <w:name w:val="图表目录1"/>
    <w:basedOn w:val="Normal"/>
    <w:next w:val="Normal"/>
    <w:rsid w:val="002900C3"/>
    <w:pPr>
      <w:overflowPunct/>
      <w:autoSpaceDE/>
      <w:autoSpaceDN/>
      <w:adjustRightInd/>
      <w:ind w:left="400" w:hanging="400"/>
      <w:jc w:val="center"/>
      <w:textAlignment w:val="auto"/>
    </w:pPr>
    <w:rPr>
      <w:rFonts w:eastAsia="MS Mincho"/>
      <w:b/>
      <w:lang w:eastAsia="en-GB"/>
    </w:rPr>
  </w:style>
  <w:style w:type="character" w:customStyle="1" w:styleId="st1">
    <w:name w:val="st1"/>
    <w:rsid w:val="002900C3"/>
  </w:style>
  <w:style w:type="numbering" w:customStyle="1" w:styleId="NoList15">
    <w:name w:val="No List15"/>
    <w:next w:val="NoList"/>
    <w:semiHidden/>
    <w:rsid w:val="002900C3"/>
  </w:style>
  <w:style w:type="numbering" w:customStyle="1" w:styleId="NoList16">
    <w:name w:val="No List16"/>
    <w:next w:val="NoList"/>
    <w:semiHidden/>
    <w:rsid w:val="002900C3"/>
  </w:style>
  <w:style w:type="character" w:customStyle="1" w:styleId="h4Char11">
    <w:name w:val="h4 Char11"/>
    <w:rsid w:val="002900C3"/>
    <w:rPr>
      <w:rFonts w:ascii="Arial" w:hAnsi="Arial"/>
      <w:sz w:val="24"/>
      <w:szCs w:val="28"/>
      <w:lang w:val="en-GB" w:eastAsia="en-US"/>
    </w:rPr>
  </w:style>
  <w:style w:type="character" w:customStyle="1" w:styleId="btChar7">
    <w:name w:val="bt Char7"/>
    <w:rsid w:val="002900C3"/>
    <w:rPr>
      <w:rFonts w:ascii="Times New Roman" w:eastAsia="Times New Roman" w:hAnsi="Times New Roman"/>
    </w:rPr>
  </w:style>
  <w:style w:type="character" w:customStyle="1" w:styleId="ListChar">
    <w:name w:val="List Char"/>
    <w:rsid w:val="002900C3"/>
    <w:rPr>
      <w:lang w:val="en-GB" w:eastAsia="ar-SA" w:bidi="ar-SA"/>
    </w:rPr>
  </w:style>
  <w:style w:type="character" w:customStyle="1" w:styleId="H1Car">
    <w:name w:val="H1 Car"/>
    <w:rsid w:val="002900C3"/>
    <w:rPr>
      <w:rFonts w:ascii="Arial" w:eastAsia="MS Mincho" w:hAnsi="Arial"/>
      <w:sz w:val="36"/>
      <w:lang w:val="en-GB" w:eastAsia="en-US" w:bidi="ar-SA"/>
    </w:rPr>
  </w:style>
  <w:style w:type="character" w:customStyle="1" w:styleId="Head2ACar">
    <w:name w:val="Head2A Car"/>
    <w:rsid w:val="002900C3"/>
    <w:rPr>
      <w:rFonts w:ascii="Arial" w:eastAsia="MS Mincho" w:hAnsi="Arial"/>
      <w:sz w:val="32"/>
      <w:lang w:val="en-GB" w:eastAsia="en-US" w:bidi="ar-SA"/>
    </w:rPr>
  </w:style>
  <w:style w:type="character" w:customStyle="1" w:styleId="Underrubrik2Car">
    <w:name w:val="Underrubrik2 Car"/>
    <w:rsid w:val="002900C3"/>
    <w:rPr>
      <w:rFonts w:ascii="Arial" w:eastAsia="MS Mincho" w:hAnsi="Arial"/>
      <w:sz w:val="28"/>
      <w:lang w:val="en-GB" w:eastAsia="en-US" w:bidi="ar-SA"/>
    </w:rPr>
  </w:style>
  <w:style w:type="character" w:customStyle="1" w:styleId="h4Car">
    <w:name w:val="h4 Car"/>
    <w:rsid w:val="002900C3"/>
    <w:rPr>
      <w:rFonts w:ascii="Arial" w:eastAsia="MS Mincho" w:hAnsi="Arial" w:cs="Arial"/>
      <w:color w:val="0000FF"/>
      <w:kern w:val="2"/>
      <w:sz w:val="24"/>
      <w:szCs w:val="28"/>
      <w:lang w:val="en-GB" w:eastAsia="en-US" w:bidi="ar-SA"/>
    </w:rPr>
  </w:style>
  <w:style w:type="character" w:customStyle="1" w:styleId="M5Car">
    <w:name w:val="M5 Car"/>
    <w:rsid w:val="002900C3"/>
    <w:rPr>
      <w:rFonts w:ascii="Arial" w:eastAsia="MS Mincho" w:hAnsi="Arial"/>
      <w:sz w:val="22"/>
      <w:lang w:val="en-GB" w:eastAsia="en-US" w:bidi="ar-SA"/>
    </w:rPr>
  </w:style>
  <w:style w:type="character" w:customStyle="1" w:styleId="T1Car">
    <w:name w:val="T1 Car"/>
    <w:rsid w:val="002900C3"/>
    <w:rPr>
      <w:rFonts w:ascii="Arial" w:eastAsia="MS Mincho" w:hAnsi="Arial"/>
      <w:lang w:val="en-GB" w:eastAsia="en-US" w:bidi="ar-SA"/>
    </w:rPr>
  </w:style>
  <w:style w:type="character" w:customStyle="1" w:styleId="CarCar4">
    <w:name w:val="Car Car4"/>
    <w:rsid w:val="002900C3"/>
    <w:rPr>
      <w:rFonts w:ascii="Arial" w:eastAsia="MS Mincho" w:hAnsi="Arial"/>
      <w:lang w:val="en-GB" w:eastAsia="en-US" w:bidi="ar-SA"/>
    </w:rPr>
  </w:style>
  <w:style w:type="character" w:customStyle="1" w:styleId="CarCar8">
    <w:name w:val="Car Car8"/>
    <w:rsid w:val="002900C3"/>
    <w:rPr>
      <w:rFonts w:ascii="Arial" w:eastAsia="MS Mincho" w:hAnsi="Arial"/>
      <w:sz w:val="36"/>
      <w:lang w:val="en-GB" w:eastAsia="en-US" w:bidi="ar-SA"/>
    </w:rPr>
  </w:style>
  <w:style w:type="character" w:customStyle="1" w:styleId="CarCar3">
    <w:name w:val="Car Car3"/>
    <w:rsid w:val="002900C3"/>
    <w:rPr>
      <w:rFonts w:ascii="Arial" w:eastAsia="MS Mincho" w:hAnsi="Arial"/>
      <w:sz w:val="36"/>
      <w:lang w:val="en-GB" w:eastAsia="en-US" w:bidi="ar-SA"/>
    </w:rPr>
  </w:style>
  <w:style w:type="character" w:customStyle="1" w:styleId="CarCar7">
    <w:name w:val="Car Car7"/>
    <w:rsid w:val="002900C3"/>
    <w:rPr>
      <w:rFonts w:eastAsia="MS Mincho"/>
      <w:lang w:val="en-GB" w:eastAsia="en-US" w:bidi="ar-SA"/>
    </w:rPr>
  </w:style>
  <w:style w:type="character" w:customStyle="1" w:styleId="headeroddCar">
    <w:name w:val="header odd Car"/>
    <w:rsid w:val="002900C3"/>
    <w:rPr>
      <w:rFonts w:ascii="Arial" w:eastAsia="MS Mincho" w:hAnsi="Arial"/>
      <w:b/>
      <w:noProof/>
      <w:sz w:val="18"/>
      <w:lang w:val="en-GB" w:eastAsia="en-US" w:bidi="ar-SA"/>
    </w:rPr>
  </w:style>
  <w:style w:type="character" w:customStyle="1" w:styleId="capCar">
    <w:name w:val="cap Car"/>
    <w:rsid w:val="002900C3"/>
    <w:rPr>
      <w:b/>
      <w:lang w:val="en-GB" w:eastAsia="ja-JP" w:bidi="ar-SA"/>
    </w:rPr>
  </w:style>
  <w:style w:type="character" w:customStyle="1" w:styleId="CarCar6">
    <w:name w:val="Car Car6"/>
    <w:rsid w:val="002900C3"/>
    <w:rPr>
      <w:rFonts w:ascii="Courier New" w:hAnsi="Courier New"/>
      <w:lang w:val="nb-NO" w:eastAsia="ja-JP" w:bidi="ar-SA"/>
    </w:rPr>
  </w:style>
  <w:style w:type="character" w:customStyle="1" w:styleId="btCar1">
    <w:name w:val="bt Car1"/>
    <w:rsid w:val="002900C3"/>
    <w:rPr>
      <w:lang w:val="en-GB" w:eastAsia="ja-JP" w:bidi="ar-SA"/>
    </w:rPr>
  </w:style>
  <w:style w:type="character" w:customStyle="1" w:styleId="T1Char6">
    <w:name w:val="T1 Char6"/>
    <w:rsid w:val="002900C3"/>
  </w:style>
  <w:style w:type="character" w:customStyle="1" w:styleId="capChar5">
    <w:name w:val="cap Char5"/>
    <w:rsid w:val="002900C3"/>
    <w:rPr>
      <w:b/>
      <w:lang w:val="en-GB" w:eastAsia="en-US" w:bidi="ar-SA"/>
    </w:rPr>
  </w:style>
  <w:style w:type="character" w:customStyle="1" w:styleId="Head2AZchn">
    <w:name w:val="Head2A Zchn"/>
    <w:rsid w:val="002900C3"/>
    <w:rPr>
      <w:rFonts w:ascii="Arial" w:hAnsi="Arial"/>
      <w:sz w:val="32"/>
      <w:lang w:val="en-GB" w:eastAsia="en-GB" w:bidi="ar-SA"/>
    </w:rPr>
  </w:style>
  <w:style w:type="character" w:customStyle="1" w:styleId="Underrubrik2Zchn">
    <w:name w:val="Underrubrik2 Zchn"/>
    <w:rsid w:val="002900C3"/>
    <w:rPr>
      <w:rFonts w:ascii="Arial" w:hAnsi="Arial"/>
      <w:sz w:val="28"/>
      <w:lang w:val="en-GB" w:eastAsia="en-GB" w:bidi="ar-SA"/>
    </w:rPr>
  </w:style>
  <w:style w:type="character" w:customStyle="1" w:styleId="h4Zchn">
    <w:name w:val="h4 Zchn"/>
    <w:rsid w:val="002900C3"/>
    <w:rPr>
      <w:rFonts w:ascii="Arial" w:hAnsi="Arial"/>
      <w:sz w:val="24"/>
      <w:lang w:val="en-GB" w:eastAsia="en-GB" w:bidi="ar-SA"/>
    </w:rPr>
  </w:style>
  <w:style w:type="character" w:customStyle="1" w:styleId="h5Zchn">
    <w:name w:val="h5 Zchn"/>
    <w:rsid w:val="002900C3"/>
    <w:rPr>
      <w:rFonts w:ascii="Arial" w:hAnsi="Arial"/>
      <w:sz w:val="22"/>
      <w:lang w:val="en-GB" w:eastAsia="en-GB" w:bidi="ar-SA"/>
    </w:rPr>
  </w:style>
  <w:style w:type="character" w:customStyle="1" w:styleId="T1Zchn">
    <w:name w:val="T1 Zchn"/>
    <w:rsid w:val="002900C3"/>
  </w:style>
  <w:style w:type="character" w:customStyle="1" w:styleId="capChar4">
    <w:name w:val="cap Char4"/>
    <w:rsid w:val="002900C3"/>
    <w:rPr>
      <w:rFonts w:ascii="Times New Roman" w:eastAsia="MS Mincho" w:hAnsi="Times New Roman"/>
      <w:b/>
      <w:lang w:val="en-GB"/>
    </w:rPr>
  </w:style>
  <w:style w:type="character" w:customStyle="1" w:styleId="T1Char8">
    <w:name w:val="T1 Char8"/>
    <w:rsid w:val="002900C3"/>
    <w:rPr>
      <w:rFonts w:ascii="Arial" w:hAnsi="Arial"/>
      <w:lang w:val="en-GB" w:eastAsia="en-US" w:bidi="ar-SA"/>
    </w:rPr>
  </w:style>
  <w:style w:type="character" w:customStyle="1" w:styleId="Underrubrik2Char10">
    <w:name w:val="Underrubrik2 Char10"/>
    <w:rsid w:val="002900C3"/>
    <w:rPr>
      <w:rFonts w:ascii="Arial" w:hAnsi="Arial" w:cs="Arial"/>
      <w:sz w:val="28"/>
      <w:szCs w:val="28"/>
      <w:lang w:val="en-GB" w:eastAsia="en-US" w:bidi="he-IL"/>
    </w:rPr>
  </w:style>
  <w:style w:type="character" w:customStyle="1" w:styleId="h4Char12">
    <w:name w:val="h4 Char12"/>
    <w:rsid w:val="002900C3"/>
    <w:rPr>
      <w:rFonts w:ascii="Arial" w:hAnsi="Arial"/>
      <w:sz w:val="24"/>
      <w:szCs w:val="28"/>
      <w:lang w:val="en-GB" w:eastAsia="en-US"/>
    </w:rPr>
  </w:style>
  <w:style w:type="character" w:customStyle="1" w:styleId="T1Char7">
    <w:name w:val="T1 Char7"/>
    <w:rsid w:val="002900C3"/>
    <w:rPr>
      <w:rFonts w:ascii="Arial" w:hAnsi="Arial"/>
      <w:lang w:val="en-GB" w:eastAsia="en-US"/>
    </w:rPr>
  </w:style>
  <w:style w:type="character" w:customStyle="1" w:styleId="Underrubrik2Char11">
    <w:name w:val="Underrubrik2 Char11"/>
    <w:rsid w:val="002900C3"/>
    <w:rPr>
      <w:rFonts w:ascii="Arial" w:hAnsi="Arial" w:cs="Arial"/>
      <w:sz w:val="28"/>
      <w:szCs w:val="28"/>
      <w:lang w:val="en-GB" w:eastAsia="en-US" w:bidi="he-IL"/>
    </w:rPr>
  </w:style>
  <w:style w:type="character" w:customStyle="1" w:styleId="Head2AChar11">
    <w:name w:val="Head2A Char11"/>
    <w:rsid w:val="002900C3"/>
    <w:rPr>
      <w:rFonts w:ascii="Arial" w:hAnsi="Arial" w:cs="Arial"/>
      <w:sz w:val="32"/>
      <w:szCs w:val="32"/>
      <w:lang w:val="en-GB" w:eastAsia="en-US" w:bidi="he-IL"/>
    </w:rPr>
  </w:style>
  <w:style w:type="character" w:customStyle="1" w:styleId="h4Char13">
    <w:name w:val="h4 Char13"/>
    <w:rsid w:val="002900C3"/>
    <w:rPr>
      <w:rFonts w:ascii="Arial" w:hAnsi="Arial" w:cs="Arial"/>
      <w:sz w:val="24"/>
      <w:szCs w:val="24"/>
      <w:lang w:val="en-GB" w:eastAsia="en-US" w:bidi="he-IL"/>
    </w:rPr>
  </w:style>
  <w:style w:type="character" w:customStyle="1" w:styleId="T1Char9">
    <w:name w:val="T1 Char9"/>
    <w:rsid w:val="002900C3"/>
    <w:rPr>
      <w:rFonts w:ascii="Arial" w:hAnsi="Arial" w:cs="Arial"/>
      <w:lang w:val="en-GB" w:eastAsia="en-US" w:bidi="he-IL"/>
    </w:rPr>
  </w:style>
  <w:style w:type="character" w:customStyle="1" w:styleId="List2Char">
    <w:name w:val="List 2 Char"/>
    <w:link w:val="List2"/>
    <w:rsid w:val="002900C3"/>
    <w:rPr>
      <w:lang w:eastAsia="en-US"/>
    </w:rPr>
  </w:style>
  <w:style w:type="character" w:customStyle="1" w:styleId="List3Char">
    <w:name w:val="List 3 Char"/>
    <w:link w:val="List3"/>
    <w:rsid w:val="002900C3"/>
    <w:rPr>
      <w:lang w:eastAsia="en-US"/>
    </w:rPr>
  </w:style>
  <w:style w:type="paragraph" w:customStyle="1" w:styleId="CharChar3CharCharCharCharCharChar">
    <w:name w:val="Char Char3 Char Char Char Char Char Char"/>
    <w:semiHidden/>
    <w:rsid w:val="002900C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numbering" w:customStyle="1" w:styleId="111">
    <w:name w:val="无列表11"/>
    <w:next w:val="NoList"/>
    <w:semiHidden/>
    <w:rsid w:val="002900C3"/>
  </w:style>
  <w:style w:type="character" w:customStyle="1" w:styleId="CommentSubjectChar2">
    <w:name w:val="Comment Subject Char2"/>
    <w:rsid w:val="002900C3"/>
    <w:rPr>
      <w:rFonts w:eastAsia="Times New Roman"/>
      <w:b/>
      <w:bCs/>
      <w:lang w:val="en-GB"/>
    </w:rPr>
  </w:style>
  <w:style w:type="character" w:customStyle="1" w:styleId="CaptionChar3">
    <w:name w:val="Caption Char3"/>
    <w:rsid w:val="002900C3"/>
    <w:rPr>
      <w:rFonts w:ascii="CG Times (WN)" w:eastAsia="Malgun Gothic" w:hAnsi="CG Times (WN)"/>
      <w:b/>
      <w:lang w:val="en-GB" w:eastAsia="en-US"/>
    </w:rPr>
  </w:style>
  <w:style w:type="paragraph" w:customStyle="1" w:styleId="45">
    <w:name w:val="吹き出し4"/>
    <w:basedOn w:val="Normal"/>
    <w:rsid w:val="002900C3"/>
    <w:rPr>
      <w:rFonts w:ascii="Tahoma" w:eastAsia="MS Mincho" w:hAnsi="Tahoma" w:cs="Tahoma"/>
      <w:sz w:val="16"/>
      <w:szCs w:val="16"/>
    </w:rPr>
  </w:style>
  <w:style w:type="character" w:customStyle="1" w:styleId="2c">
    <w:name w:val="段落フォント2"/>
    <w:rsid w:val="002900C3"/>
  </w:style>
  <w:style w:type="character" w:customStyle="1" w:styleId="2d">
    <w:name w:val="コメント参照2"/>
    <w:rsid w:val="002900C3"/>
    <w:rPr>
      <w:sz w:val="16"/>
    </w:rPr>
  </w:style>
  <w:style w:type="paragraph" w:customStyle="1" w:styleId="2e">
    <w:name w:val="図表番号2"/>
    <w:basedOn w:val="Normal"/>
    <w:rsid w:val="002900C3"/>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f">
    <w:name w:val="段落番号2"/>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1">
    <w:name w:val="段落番号 22"/>
    <w:basedOn w:val="2f"/>
    <w:rsid w:val="002900C3"/>
    <w:pPr>
      <w:ind w:left="851" w:hanging="284"/>
    </w:pPr>
  </w:style>
  <w:style w:type="paragraph" w:customStyle="1" w:styleId="2f0">
    <w:name w:val="箇条書き2"/>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2">
    <w:name w:val="箇条書き 22"/>
    <w:basedOn w:val="2f0"/>
    <w:rsid w:val="002900C3"/>
    <w:pPr>
      <w:tabs>
        <w:tab w:val="clear" w:pos="644"/>
        <w:tab w:val="num" w:pos="1494"/>
      </w:tabs>
      <w:ind w:left="851" w:hanging="284"/>
    </w:pPr>
  </w:style>
  <w:style w:type="paragraph" w:customStyle="1" w:styleId="321">
    <w:name w:val="箇条書き 32"/>
    <w:basedOn w:val="222"/>
    <w:rsid w:val="002900C3"/>
    <w:pPr>
      <w:ind w:left="1135"/>
    </w:pPr>
  </w:style>
  <w:style w:type="paragraph" w:customStyle="1" w:styleId="223">
    <w:name w:val="一覧 22"/>
    <w:basedOn w:val="List"/>
    <w:rsid w:val="002900C3"/>
    <w:pPr>
      <w:suppressAutoHyphens/>
      <w:overflowPunct/>
      <w:autoSpaceDE/>
      <w:autoSpaceDN/>
      <w:adjustRightInd/>
      <w:ind w:left="851"/>
      <w:textAlignment w:val="auto"/>
    </w:pPr>
    <w:rPr>
      <w:rFonts w:eastAsia="MS Mincho" w:cs="CG Times (WN)"/>
      <w:lang w:eastAsia="ar-SA"/>
    </w:rPr>
  </w:style>
  <w:style w:type="paragraph" w:customStyle="1" w:styleId="322">
    <w:name w:val="一覧 32"/>
    <w:basedOn w:val="223"/>
    <w:rsid w:val="002900C3"/>
    <w:pPr>
      <w:ind w:left="1135"/>
    </w:pPr>
  </w:style>
  <w:style w:type="paragraph" w:customStyle="1" w:styleId="420">
    <w:name w:val="一覧 42"/>
    <w:basedOn w:val="322"/>
    <w:rsid w:val="002900C3"/>
    <w:pPr>
      <w:ind w:left="1418"/>
    </w:pPr>
  </w:style>
  <w:style w:type="paragraph" w:customStyle="1" w:styleId="52">
    <w:name w:val="一覧 52"/>
    <w:basedOn w:val="420"/>
    <w:rsid w:val="002900C3"/>
    <w:pPr>
      <w:ind w:left="1702"/>
    </w:pPr>
  </w:style>
  <w:style w:type="paragraph" w:customStyle="1" w:styleId="421">
    <w:name w:val="箇条書き 42"/>
    <w:basedOn w:val="321"/>
    <w:rsid w:val="002900C3"/>
    <w:pPr>
      <w:ind w:left="1418"/>
    </w:pPr>
  </w:style>
  <w:style w:type="paragraph" w:customStyle="1" w:styleId="520">
    <w:name w:val="箇条書き 52"/>
    <w:basedOn w:val="421"/>
    <w:rsid w:val="002900C3"/>
    <w:pPr>
      <w:ind w:left="1702"/>
    </w:pPr>
  </w:style>
  <w:style w:type="paragraph" w:customStyle="1" w:styleId="2f1">
    <w:name w:val="コメント文字列2"/>
    <w:basedOn w:val="Normal"/>
    <w:rsid w:val="002900C3"/>
    <w:pPr>
      <w:suppressAutoHyphens/>
      <w:overflowPunct/>
      <w:autoSpaceDE/>
      <w:autoSpaceDN/>
      <w:adjustRightInd/>
      <w:textAlignment w:val="auto"/>
    </w:pPr>
    <w:rPr>
      <w:rFonts w:eastAsia="MS Mincho" w:cs="CG Times (WN)"/>
      <w:lang w:eastAsia="ar-SA"/>
    </w:rPr>
  </w:style>
  <w:style w:type="paragraph" w:customStyle="1" w:styleId="2f2">
    <w:name w:val="コメント内容2"/>
    <w:basedOn w:val="2f1"/>
    <w:next w:val="2f1"/>
    <w:rsid w:val="002900C3"/>
    <w:rPr>
      <w:b/>
      <w:bCs/>
    </w:rPr>
  </w:style>
  <w:style w:type="paragraph" w:customStyle="1" w:styleId="2f3">
    <w:name w:val="見出しマップ2"/>
    <w:basedOn w:val="Normal"/>
    <w:rsid w:val="002900C3"/>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4">
    <w:name w:val="書式なし2"/>
    <w:basedOn w:val="Normal"/>
    <w:rsid w:val="002900C3"/>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rsid w:val="002900C3"/>
    <w:pPr>
      <w:suppressAutoHyphens/>
      <w:overflowPunct/>
      <w:autoSpaceDE/>
      <w:autoSpaceDN/>
      <w:adjustRightInd/>
      <w:spacing w:before="100" w:after="100"/>
      <w:textAlignment w:val="auto"/>
    </w:pPr>
    <w:rPr>
      <w:rFonts w:eastAsia="Arial Unicode MS" w:cs="CG Times (WN)"/>
      <w:sz w:val="24"/>
      <w:szCs w:val="24"/>
    </w:rPr>
  </w:style>
  <w:style w:type="paragraph" w:customStyle="1" w:styleId="224">
    <w:name w:val="本文インデント 22"/>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2f5">
    <w:name w:val="標準インデント2"/>
    <w:basedOn w:val="Normal"/>
    <w:rsid w:val="002900C3"/>
    <w:pPr>
      <w:suppressAutoHyphens/>
      <w:overflowPunct/>
      <w:autoSpaceDE/>
      <w:autoSpaceDN/>
      <w:adjustRightInd/>
      <w:ind w:left="708"/>
      <w:textAlignment w:val="auto"/>
    </w:pPr>
    <w:rPr>
      <w:rFonts w:eastAsia="MS Mincho" w:cs="CG Times (WN)"/>
      <w:lang w:eastAsia="ar-SA"/>
    </w:rPr>
  </w:style>
  <w:style w:type="paragraph" w:customStyle="1" w:styleId="2f6">
    <w:name w:val="記2"/>
    <w:basedOn w:val="Normal"/>
    <w:next w:val="Normal"/>
    <w:rsid w:val="002900C3"/>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rsid w:val="002900C3"/>
    <w:pPr>
      <w:suppressAutoHyphens/>
      <w:overflowPunct/>
      <w:autoSpaceDE/>
      <w:autoSpaceDN/>
      <w:adjustRightInd/>
      <w:textAlignment w:val="auto"/>
    </w:pPr>
    <w:rPr>
      <w:rFonts w:ascii="Courier New" w:eastAsia="MS Mincho" w:hAnsi="Courier New" w:cs="Courier New"/>
      <w:lang w:eastAsia="ar-SA"/>
    </w:rPr>
  </w:style>
  <w:style w:type="character" w:customStyle="1" w:styleId="Char12">
    <w:name w:val="纯文本 Char1"/>
    <w:rsid w:val="002900C3"/>
    <w:rPr>
      <w:rFonts w:ascii="SimSun" w:hAnsi="Courier New" w:cs="Courier New"/>
      <w:sz w:val="21"/>
      <w:szCs w:val="21"/>
      <w:lang w:val="en-GB" w:eastAsia="en-US"/>
    </w:rPr>
  </w:style>
  <w:style w:type="character" w:customStyle="1" w:styleId="Char13">
    <w:name w:val="尾注文本 Char1"/>
    <w:rsid w:val="002900C3"/>
    <w:rPr>
      <w:rFonts w:ascii="Times New Roman" w:hAnsi="Times New Roman"/>
      <w:lang w:val="en-GB" w:eastAsia="en-US"/>
    </w:rPr>
  </w:style>
  <w:style w:type="paragraph" w:customStyle="1" w:styleId="37">
    <w:name w:val="无间隔3"/>
    <w:qFormat/>
    <w:rsid w:val="002900C3"/>
    <w:rPr>
      <w:rFonts w:eastAsia="SimSun"/>
      <w:lang w:eastAsia="en-US"/>
    </w:rPr>
  </w:style>
  <w:style w:type="paragraph" w:customStyle="1" w:styleId="TableofFigures11">
    <w:name w:val="Table of Figures11"/>
    <w:basedOn w:val="Normal"/>
    <w:next w:val="Normal"/>
    <w:rsid w:val="002900C3"/>
    <w:pPr>
      <w:ind w:left="400" w:hanging="400"/>
      <w:jc w:val="center"/>
    </w:pPr>
    <w:rPr>
      <w:rFonts w:eastAsia="MS Mincho"/>
      <w:b/>
      <w:lang w:eastAsia="en-GB"/>
    </w:rPr>
  </w:style>
  <w:style w:type="character" w:customStyle="1" w:styleId="Absatz-Standardschriftart1">
    <w:name w:val="Absatz-Standardschriftart1"/>
    <w:rsid w:val="002900C3"/>
  </w:style>
  <w:style w:type="numbering" w:customStyle="1" w:styleId="NoList111">
    <w:name w:val="No List111"/>
    <w:next w:val="NoList"/>
    <w:semiHidden/>
    <w:rsid w:val="002900C3"/>
  </w:style>
  <w:style w:type="paragraph" w:customStyle="1" w:styleId="editorsnote0">
    <w:name w:val="editorsnote"/>
    <w:basedOn w:val="Normal"/>
    <w:rsid w:val="002900C3"/>
    <w:pPr>
      <w:overflowPunct/>
      <w:autoSpaceDE/>
      <w:autoSpaceDN/>
      <w:adjustRightInd/>
      <w:spacing w:after="0"/>
      <w:textAlignment w:val="auto"/>
    </w:pPr>
    <w:rPr>
      <w:rFonts w:ascii="MS PGothic" w:eastAsia="MS PGothic" w:hAnsi="MS PGothic" w:cs="MS PGothic"/>
      <w:sz w:val="24"/>
      <w:szCs w:val="24"/>
      <w:lang w:val="en-US" w:eastAsia="ja-JP"/>
    </w:rPr>
  </w:style>
  <w:style w:type="paragraph" w:styleId="Subtitle">
    <w:name w:val="Subtitle"/>
    <w:basedOn w:val="Normal"/>
    <w:next w:val="Normal"/>
    <w:link w:val="SubtitleChar"/>
    <w:qFormat/>
    <w:rsid w:val="002900C3"/>
    <w:pPr>
      <w:overflowPunct/>
      <w:autoSpaceDE/>
      <w:autoSpaceDN/>
      <w:adjustRightInd/>
      <w:spacing w:after="60"/>
      <w:jc w:val="center"/>
      <w:textAlignment w:val="auto"/>
      <w:outlineLvl w:val="1"/>
    </w:pPr>
    <w:rPr>
      <w:rFonts w:ascii="Cambria" w:eastAsia="PMingLiU" w:hAnsi="Cambria"/>
      <w:i/>
      <w:iCs/>
      <w:sz w:val="24"/>
      <w:szCs w:val="24"/>
      <w:lang w:val="x-none"/>
    </w:rPr>
  </w:style>
  <w:style w:type="character" w:customStyle="1" w:styleId="SubtitleChar">
    <w:name w:val="Subtitle Char"/>
    <w:link w:val="Subtitle"/>
    <w:rsid w:val="002900C3"/>
    <w:rPr>
      <w:rFonts w:ascii="Cambria" w:eastAsia="PMingLiU" w:hAnsi="Cambria"/>
      <w:i/>
      <w:iCs/>
      <w:sz w:val="24"/>
      <w:szCs w:val="24"/>
      <w:lang w:eastAsia="en-US"/>
    </w:rPr>
  </w:style>
  <w:style w:type="paragraph" w:styleId="NoSpacing">
    <w:name w:val="No Spacing"/>
    <w:basedOn w:val="Normal"/>
    <w:link w:val="NoSpacingChar"/>
    <w:uiPriority w:val="1"/>
    <w:qFormat/>
    <w:rsid w:val="002900C3"/>
    <w:pPr>
      <w:overflowPunct/>
      <w:autoSpaceDE/>
      <w:autoSpaceDN/>
      <w:adjustRightInd/>
      <w:spacing w:after="0"/>
      <w:jc w:val="both"/>
      <w:textAlignment w:val="auto"/>
    </w:pPr>
    <w:rPr>
      <w:rFonts w:ascii="Arial" w:eastAsia="PMingLiU" w:hAnsi="Arial"/>
      <w:lang w:val="x-none"/>
    </w:rPr>
  </w:style>
  <w:style w:type="character" w:customStyle="1" w:styleId="NoSpacingChar">
    <w:name w:val="No Spacing Char"/>
    <w:link w:val="NoSpacing"/>
    <w:uiPriority w:val="1"/>
    <w:rsid w:val="002900C3"/>
    <w:rPr>
      <w:rFonts w:ascii="Arial" w:eastAsia="PMingLiU" w:hAnsi="Arial"/>
      <w:lang w:eastAsia="en-US"/>
    </w:rPr>
  </w:style>
  <w:style w:type="paragraph" w:styleId="Quote">
    <w:name w:val="Quote"/>
    <w:basedOn w:val="Normal"/>
    <w:next w:val="Normal"/>
    <w:link w:val="QuoteChar"/>
    <w:uiPriority w:val="29"/>
    <w:qFormat/>
    <w:rsid w:val="002900C3"/>
    <w:pPr>
      <w:overflowPunct/>
      <w:autoSpaceDE/>
      <w:autoSpaceDN/>
      <w:adjustRightInd/>
      <w:jc w:val="both"/>
      <w:textAlignment w:val="auto"/>
    </w:pPr>
    <w:rPr>
      <w:rFonts w:ascii="Arial" w:eastAsia="PMingLiU" w:hAnsi="Arial"/>
      <w:i/>
      <w:iCs/>
      <w:color w:val="000000"/>
      <w:lang w:val="x-none"/>
    </w:rPr>
  </w:style>
  <w:style w:type="character" w:customStyle="1" w:styleId="QuoteChar">
    <w:name w:val="Quote Char"/>
    <w:link w:val="Quote"/>
    <w:uiPriority w:val="29"/>
    <w:rsid w:val="002900C3"/>
    <w:rPr>
      <w:rFonts w:ascii="Arial" w:eastAsia="PMingLiU" w:hAnsi="Arial"/>
      <w:i/>
      <w:iCs/>
      <w:color w:val="000000"/>
      <w:lang w:eastAsia="en-US"/>
    </w:rPr>
  </w:style>
  <w:style w:type="paragraph" w:styleId="IntenseQuote">
    <w:name w:val="Intense Quote"/>
    <w:basedOn w:val="Normal"/>
    <w:next w:val="Normal"/>
    <w:link w:val="IntenseQuoteChar"/>
    <w:uiPriority w:val="30"/>
    <w:qFormat/>
    <w:rsid w:val="002900C3"/>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val="x-none"/>
    </w:rPr>
  </w:style>
  <w:style w:type="character" w:customStyle="1" w:styleId="IntenseQuoteChar">
    <w:name w:val="Intense Quote Char"/>
    <w:link w:val="IntenseQuote"/>
    <w:uiPriority w:val="30"/>
    <w:rsid w:val="002900C3"/>
    <w:rPr>
      <w:rFonts w:ascii="Arial" w:eastAsia="PMingLiU" w:hAnsi="Arial"/>
      <w:b/>
      <w:bCs/>
      <w:i/>
      <w:iCs/>
      <w:color w:val="4F81BD"/>
      <w:lang w:eastAsia="en-US"/>
    </w:rPr>
  </w:style>
  <w:style w:type="character" w:styleId="SubtleEmphasis">
    <w:name w:val="Subtle Emphasis"/>
    <w:uiPriority w:val="19"/>
    <w:qFormat/>
    <w:rsid w:val="002900C3"/>
    <w:rPr>
      <w:i/>
      <w:iCs/>
      <w:color w:val="808080"/>
    </w:rPr>
  </w:style>
  <w:style w:type="character" w:styleId="IntenseEmphasis">
    <w:name w:val="Intense Emphasis"/>
    <w:uiPriority w:val="21"/>
    <w:qFormat/>
    <w:rsid w:val="002900C3"/>
    <w:rPr>
      <w:b/>
      <w:bCs/>
      <w:i/>
      <w:iCs/>
      <w:color w:val="4F81BD"/>
    </w:rPr>
  </w:style>
  <w:style w:type="character" w:styleId="SubtleReference">
    <w:name w:val="Subtle Reference"/>
    <w:uiPriority w:val="31"/>
    <w:qFormat/>
    <w:rsid w:val="002900C3"/>
    <w:rPr>
      <w:smallCaps/>
      <w:color w:val="C0504D"/>
      <w:u w:val="single"/>
    </w:rPr>
  </w:style>
  <w:style w:type="character" w:styleId="IntenseReference">
    <w:name w:val="Intense Reference"/>
    <w:uiPriority w:val="32"/>
    <w:qFormat/>
    <w:rsid w:val="002900C3"/>
    <w:rPr>
      <w:b/>
      <w:bCs/>
      <w:smallCaps/>
      <w:color w:val="C0504D"/>
      <w:spacing w:val="5"/>
      <w:u w:val="single"/>
    </w:rPr>
  </w:style>
  <w:style w:type="character" w:styleId="BookTitle">
    <w:name w:val="Book Title"/>
    <w:uiPriority w:val="33"/>
    <w:qFormat/>
    <w:rsid w:val="002900C3"/>
    <w:rPr>
      <w:b/>
      <w:bCs/>
      <w:smallCaps/>
      <w:spacing w:val="5"/>
    </w:rPr>
  </w:style>
  <w:style w:type="paragraph" w:styleId="TOCHeading">
    <w:name w:val="TOC Heading"/>
    <w:basedOn w:val="Heading1"/>
    <w:next w:val="Normal"/>
    <w:uiPriority w:val="39"/>
    <w:unhideWhenUsed/>
    <w:qFormat/>
    <w:rsid w:val="002900C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2900C3"/>
    <w:pPr>
      <w:numPr>
        <w:numId w:val="9"/>
      </w:numPr>
      <w:spacing w:before="60"/>
    </w:pPr>
    <w:rPr>
      <w:rFonts w:eastAsia="PMingLiU"/>
      <w:lang w:val="x-none" w:bidi="en-US"/>
    </w:rPr>
  </w:style>
  <w:style w:type="character" w:customStyle="1" w:styleId="List1Char">
    <w:name w:val="List 1 Char"/>
    <w:link w:val="List1"/>
    <w:uiPriority w:val="99"/>
    <w:rsid w:val="002900C3"/>
    <w:rPr>
      <w:rFonts w:eastAsia="PMingLiU"/>
      <w:lang w:val="x-none" w:eastAsia="en-US" w:bidi="en-US"/>
    </w:rPr>
  </w:style>
  <w:style w:type="paragraph" w:customStyle="1" w:styleId="Highlight">
    <w:name w:val="Highlight"/>
    <w:basedOn w:val="Normal"/>
    <w:uiPriority w:val="99"/>
    <w:qFormat/>
    <w:rsid w:val="002900C3"/>
    <w:rPr>
      <w:color w:val="E36C0A"/>
    </w:rPr>
  </w:style>
  <w:style w:type="paragraph" w:customStyle="1" w:styleId="Numbered1">
    <w:name w:val="Numbered 1"/>
    <w:basedOn w:val="Normal"/>
    <w:rsid w:val="002900C3"/>
    <w:pPr>
      <w:numPr>
        <w:numId w:val="10"/>
      </w:numPr>
      <w:spacing w:before="60"/>
    </w:pPr>
  </w:style>
  <w:style w:type="paragraph" w:customStyle="1" w:styleId="List20">
    <w:name w:val="List2"/>
    <w:basedOn w:val="List1"/>
    <w:uiPriority w:val="99"/>
    <w:qFormat/>
    <w:rsid w:val="002900C3"/>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2900C3"/>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rPr>
  </w:style>
  <w:style w:type="paragraph" w:customStyle="1" w:styleId="Glossary">
    <w:name w:val="Glossary"/>
    <w:basedOn w:val="Normal"/>
    <w:link w:val="GlossaryChar"/>
    <w:uiPriority w:val="99"/>
    <w:qFormat/>
    <w:rsid w:val="002900C3"/>
    <w:pPr>
      <w:spacing w:before="40"/>
    </w:pPr>
    <w:rPr>
      <w:sz w:val="16"/>
      <w:szCs w:val="16"/>
      <w:lang w:val="x-none" w:eastAsia="en-GB"/>
    </w:rPr>
  </w:style>
  <w:style w:type="character" w:customStyle="1" w:styleId="GlossaryChar">
    <w:name w:val="Glossary Char"/>
    <w:link w:val="Glossary"/>
    <w:uiPriority w:val="99"/>
    <w:rsid w:val="002900C3"/>
    <w:rPr>
      <w:sz w:val="16"/>
      <w:szCs w:val="16"/>
      <w:lang w:eastAsia="en-GB"/>
    </w:rPr>
  </w:style>
  <w:style w:type="numbering" w:customStyle="1" w:styleId="Style1">
    <w:name w:val="Style1"/>
    <w:uiPriority w:val="99"/>
    <w:rsid w:val="002900C3"/>
    <w:pPr>
      <w:numPr>
        <w:numId w:val="11"/>
      </w:numPr>
    </w:pPr>
  </w:style>
  <w:style w:type="table" w:customStyle="1" w:styleId="SGSTableBasic2">
    <w:name w:val="SGS Table Basic 2"/>
    <w:basedOn w:val="TableNormal"/>
    <w:uiPriority w:val="99"/>
    <w:qFormat/>
    <w:rsid w:val="002900C3"/>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2900C3"/>
    <w:pPr>
      <w:numPr>
        <w:numId w:val="12"/>
      </w:numPr>
    </w:pPr>
  </w:style>
  <w:style w:type="table" w:styleId="TableClassic2">
    <w:name w:val="Table Classic 2"/>
    <w:basedOn w:val="TableNormal"/>
    <w:rsid w:val="002900C3"/>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2900C3"/>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2900C3"/>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2900C3"/>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1fc">
    <w:name w:val="註解文字 字元1"/>
    <w:rsid w:val="002900C3"/>
    <w:rPr>
      <w:rFonts w:ascii="Times New Roman" w:eastAsia="Times New Roman" w:hAnsi="Times New Roman"/>
      <w:lang w:val="en-GB"/>
    </w:rPr>
  </w:style>
  <w:style w:type="character" w:customStyle="1" w:styleId="Absatz-Standardschriftart3">
    <w:name w:val="Absatz-Standardschriftart3"/>
    <w:rsid w:val="002900C3"/>
  </w:style>
  <w:style w:type="paragraph" w:customStyle="1" w:styleId="230">
    <w:name w:val="本文 23"/>
    <w:basedOn w:val="Normal"/>
    <w:rsid w:val="002900C3"/>
    <w:pPr>
      <w:suppressAutoHyphens/>
      <w:overflowPunct/>
      <w:autoSpaceDE/>
      <w:autoSpaceDN/>
      <w:adjustRightInd/>
      <w:spacing w:after="120"/>
      <w:textAlignment w:val="auto"/>
    </w:pPr>
    <w:rPr>
      <w:rFonts w:eastAsia="MS Mincho" w:cs="CG Times (WN)"/>
      <w:lang w:eastAsia="ar-SA"/>
    </w:rPr>
  </w:style>
  <w:style w:type="paragraph" w:customStyle="1" w:styleId="330">
    <w:name w:val="本文 33"/>
    <w:basedOn w:val="Normal"/>
    <w:rsid w:val="002900C3"/>
    <w:pPr>
      <w:suppressAutoHyphens/>
      <w:overflowPunct/>
      <w:autoSpaceDE/>
      <w:autoSpaceDN/>
      <w:adjustRightInd/>
      <w:spacing w:after="120"/>
      <w:textAlignment w:val="auto"/>
    </w:pPr>
    <w:rPr>
      <w:rFonts w:eastAsia="MS Mincho" w:cs="CG Times (WN)"/>
      <w:lang w:eastAsia="ar-SA"/>
    </w:rPr>
  </w:style>
  <w:style w:type="character" w:customStyle="1" w:styleId="Absatz-Standardschriftart2">
    <w:name w:val="Absatz-Standardschriftart2"/>
    <w:rsid w:val="002900C3"/>
  </w:style>
  <w:style w:type="paragraph" w:customStyle="1" w:styleId="53">
    <w:name w:val="吹き出し5"/>
    <w:basedOn w:val="Normal"/>
    <w:rsid w:val="002900C3"/>
    <w:rPr>
      <w:rFonts w:ascii="Tahoma" w:eastAsia="MS Mincho" w:hAnsi="Tahoma" w:cs="Tahoma"/>
      <w:sz w:val="16"/>
      <w:szCs w:val="16"/>
    </w:rPr>
  </w:style>
  <w:style w:type="character" w:customStyle="1" w:styleId="38">
    <w:name w:val="段落フォント3"/>
    <w:rsid w:val="002900C3"/>
  </w:style>
  <w:style w:type="character" w:customStyle="1" w:styleId="39">
    <w:name w:val="コメント参照3"/>
    <w:rsid w:val="002900C3"/>
    <w:rPr>
      <w:sz w:val="16"/>
    </w:rPr>
  </w:style>
  <w:style w:type="paragraph" w:customStyle="1" w:styleId="3a">
    <w:name w:val="図表番号3"/>
    <w:basedOn w:val="Normal"/>
    <w:rsid w:val="002900C3"/>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b">
    <w:name w:val="段落番号3"/>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1">
    <w:name w:val="段落番号 23"/>
    <w:basedOn w:val="3b"/>
    <w:rsid w:val="002900C3"/>
    <w:pPr>
      <w:ind w:left="851" w:hanging="284"/>
    </w:pPr>
  </w:style>
  <w:style w:type="paragraph" w:customStyle="1" w:styleId="3c">
    <w:name w:val="箇条書き3"/>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2">
    <w:name w:val="箇条書き 23"/>
    <w:basedOn w:val="3c"/>
    <w:rsid w:val="002900C3"/>
    <w:pPr>
      <w:tabs>
        <w:tab w:val="clear" w:pos="644"/>
        <w:tab w:val="num" w:pos="1494"/>
      </w:tabs>
      <w:ind w:left="851" w:hanging="284"/>
    </w:pPr>
  </w:style>
  <w:style w:type="paragraph" w:customStyle="1" w:styleId="331">
    <w:name w:val="箇条書き 33"/>
    <w:basedOn w:val="232"/>
    <w:rsid w:val="002900C3"/>
    <w:pPr>
      <w:ind w:left="1135"/>
    </w:pPr>
  </w:style>
  <w:style w:type="paragraph" w:customStyle="1" w:styleId="233">
    <w:name w:val="一覧 23"/>
    <w:basedOn w:val="List"/>
    <w:rsid w:val="002900C3"/>
    <w:pPr>
      <w:suppressAutoHyphens/>
      <w:overflowPunct/>
      <w:autoSpaceDE/>
      <w:autoSpaceDN/>
      <w:adjustRightInd/>
      <w:ind w:left="851"/>
      <w:textAlignment w:val="auto"/>
    </w:pPr>
    <w:rPr>
      <w:rFonts w:eastAsia="MS Mincho" w:cs="CG Times (WN)"/>
      <w:lang w:eastAsia="ar-SA"/>
    </w:rPr>
  </w:style>
  <w:style w:type="paragraph" w:customStyle="1" w:styleId="332">
    <w:name w:val="一覧 33"/>
    <w:basedOn w:val="233"/>
    <w:rsid w:val="002900C3"/>
    <w:pPr>
      <w:ind w:left="1135"/>
    </w:pPr>
  </w:style>
  <w:style w:type="paragraph" w:customStyle="1" w:styleId="430">
    <w:name w:val="一覧 43"/>
    <w:basedOn w:val="332"/>
    <w:rsid w:val="002900C3"/>
    <w:pPr>
      <w:ind w:left="1418"/>
    </w:pPr>
  </w:style>
  <w:style w:type="paragraph" w:customStyle="1" w:styleId="530">
    <w:name w:val="一覧 53"/>
    <w:basedOn w:val="430"/>
    <w:rsid w:val="002900C3"/>
    <w:pPr>
      <w:ind w:left="1702"/>
    </w:pPr>
  </w:style>
  <w:style w:type="paragraph" w:customStyle="1" w:styleId="431">
    <w:name w:val="箇条書き 43"/>
    <w:basedOn w:val="331"/>
    <w:rsid w:val="002900C3"/>
    <w:pPr>
      <w:ind w:left="1418"/>
    </w:pPr>
  </w:style>
  <w:style w:type="paragraph" w:customStyle="1" w:styleId="531">
    <w:name w:val="箇条書き 53"/>
    <w:basedOn w:val="431"/>
    <w:rsid w:val="002900C3"/>
    <w:pPr>
      <w:ind w:left="1702"/>
    </w:pPr>
  </w:style>
  <w:style w:type="paragraph" w:customStyle="1" w:styleId="3d">
    <w:name w:val="コメント文字列3"/>
    <w:basedOn w:val="Normal"/>
    <w:rsid w:val="002900C3"/>
    <w:pPr>
      <w:suppressAutoHyphens/>
      <w:overflowPunct/>
      <w:autoSpaceDE/>
      <w:autoSpaceDN/>
      <w:adjustRightInd/>
      <w:textAlignment w:val="auto"/>
    </w:pPr>
    <w:rPr>
      <w:rFonts w:eastAsia="MS Mincho" w:cs="CG Times (WN)"/>
      <w:lang w:eastAsia="ar-SA"/>
    </w:rPr>
  </w:style>
  <w:style w:type="paragraph" w:customStyle="1" w:styleId="3e">
    <w:name w:val="コメント内容3"/>
    <w:basedOn w:val="3d"/>
    <w:next w:val="3d"/>
    <w:rsid w:val="002900C3"/>
    <w:rPr>
      <w:b/>
      <w:bCs/>
    </w:rPr>
  </w:style>
  <w:style w:type="paragraph" w:customStyle="1" w:styleId="3f">
    <w:name w:val="見出しマップ3"/>
    <w:basedOn w:val="Normal"/>
    <w:rsid w:val="002900C3"/>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0">
    <w:name w:val="書式なし3"/>
    <w:basedOn w:val="Normal"/>
    <w:rsid w:val="002900C3"/>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rsid w:val="002900C3"/>
    <w:pPr>
      <w:suppressAutoHyphens/>
      <w:overflowPunct/>
      <w:autoSpaceDE/>
      <w:autoSpaceDN/>
      <w:adjustRightInd/>
      <w:spacing w:before="100" w:after="100"/>
      <w:textAlignment w:val="auto"/>
    </w:pPr>
    <w:rPr>
      <w:rFonts w:eastAsia="Arial Unicode MS" w:cs="CG Times (WN)"/>
      <w:sz w:val="24"/>
      <w:szCs w:val="24"/>
    </w:rPr>
  </w:style>
  <w:style w:type="paragraph" w:customStyle="1" w:styleId="234">
    <w:name w:val="本文インデント 23"/>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3f1">
    <w:name w:val="標準インデント3"/>
    <w:basedOn w:val="Normal"/>
    <w:rsid w:val="002900C3"/>
    <w:pPr>
      <w:suppressAutoHyphens/>
      <w:overflowPunct/>
      <w:autoSpaceDE/>
      <w:autoSpaceDN/>
      <w:adjustRightInd/>
      <w:ind w:left="708"/>
      <w:textAlignment w:val="auto"/>
    </w:pPr>
    <w:rPr>
      <w:rFonts w:eastAsia="MS Mincho" w:cs="CG Times (WN)"/>
      <w:lang w:eastAsia="ar-SA"/>
    </w:rPr>
  </w:style>
  <w:style w:type="paragraph" w:customStyle="1" w:styleId="3f2">
    <w:name w:val="記3"/>
    <w:basedOn w:val="Normal"/>
    <w:next w:val="Normal"/>
    <w:rsid w:val="002900C3"/>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rsid w:val="002900C3"/>
    <w:pPr>
      <w:suppressAutoHyphens/>
      <w:overflowPunct/>
      <w:autoSpaceDE/>
      <w:autoSpaceDN/>
      <w:adjustRightInd/>
      <w:textAlignment w:val="auto"/>
    </w:pPr>
    <w:rPr>
      <w:rFonts w:ascii="Courier New" w:eastAsia="MS Mincho" w:hAnsi="Courier New" w:cs="Courier New"/>
      <w:lang w:eastAsia="ar-SA"/>
    </w:rPr>
  </w:style>
  <w:style w:type="character" w:customStyle="1" w:styleId="CommentSubjectChar3">
    <w:name w:val="Comment Subject Char3"/>
    <w:uiPriority w:val="99"/>
    <w:rsid w:val="002900C3"/>
    <w:rPr>
      <w:rFonts w:ascii="Times New Roman" w:hAnsi="Times New Roman"/>
      <w:b/>
      <w:bCs/>
      <w:lang w:val="en-GB" w:eastAsia="en-US"/>
    </w:rPr>
  </w:style>
  <w:style w:type="character" w:customStyle="1" w:styleId="1fd">
    <w:name w:val="吹き出し (文字)1"/>
    <w:uiPriority w:val="99"/>
    <w:semiHidden/>
    <w:rsid w:val="002900C3"/>
    <w:rPr>
      <w:rFonts w:ascii="MS Mincho" w:eastAsia="MS Mincho" w:hAnsi="Times New Roman"/>
      <w:sz w:val="18"/>
      <w:szCs w:val="18"/>
      <w:lang w:val="en-GB" w:eastAsia="en-US"/>
    </w:rPr>
  </w:style>
  <w:style w:type="character" w:customStyle="1" w:styleId="1fe">
    <w:name w:val="見出しマップ (文字)1"/>
    <w:uiPriority w:val="99"/>
    <w:semiHidden/>
    <w:rsid w:val="002900C3"/>
    <w:rPr>
      <w:rFonts w:ascii="MS Mincho" w:eastAsia="MS Mincho" w:hAnsi="Times New Roman"/>
      <w:sz w:val="24"/>
      <w:szCs w:val="24"/>
      <w:lang w:val="en-GB" w:eastAsia="en-US"/>
    </w:rPr>
  </w:style>
  <w:style w:type="character" w:customStyle="1" w:styleId="1ff">
    <w:name w:val="脚注文字列 (文字)1"/>
    <w:uiPriority w:val="99"/>
    <w:semiHidden/>
    <w:rsid w:val="002900C3"/>
    <w:rPr>
      <w:rFonts w:ascii="Times New Roman" w:eastAsia="Times New Roman" w:hAnsi="Times New Roman"/>
      <w:lang w:val="en-GB" w:eastAsia="en-US"/>
    </w:rPr>
  </w:style>
  <w:style w:type="character" w:customStyle="1" w:styleId="1ff0">
    <w:name w:val="コメント文字列 (文字)1"/>
    <w:uiPriority w:val="99"/>
    <w:semiHidden/>
    <w:rsid w:val="002900C3"/>
    <w:rPr>
      <w:rFonts w:ascii="Times New Roman" w:eastAsia="Times New Roman" w:hAnsi="Times New Roman"/>
      <w:lang w:val="en-GB" w:eastAsia="en-US"/>
    </w:rPr>
  </w:style>
  <w:style w:type="character" w:customStyle="1" w:styleId="1ff1">
    <w:name w:val="コメント内容 (文字)1"/>
    <w:uiPriority w:val="99"/>
    <w:semiHidden/>
    <w:rsid w:val="002900C3"/>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2900C3"/>
    <w:pPr>
      <w:overflowPunct/>
      <w:autoSpaceDE/>
      <w:autoSpaceDN/>
      <w:adjustRightInd/>
      <w:spacing w:after="0"/>
      <w:jc w:val="both"/>
      <w:textAlignment w:val="auto"/>
    </w:pPr>
    <w:rPr>
      <w:rFonts w:ascii="Arial" w:eastAsia="PMingLiU" w:hAnsi="Arial"/>
      <w:lang w:val="x-none" w:eastAsia="x-none"/>
    </w:rPr>
  </w:style>
  <w:style w:type="character" w:customStyle="1" w:styleId="MediumGrid2Char">
    <w:name w:val="Medium Grid 2 Char"/>
    <w:link w:val="MediumGrid21"/>
    <w:uiPriority w:val="1"/>
    <w:rsid w:val="002900C3"/>
    <w:rPr>
      <w:rFonts w:ascii="Arial" w:eastAsia="PMingLiU" w:hAnsi="Arial"/>
      <w:lang w:eastAsia="x-none"/>
    </w:rPr>
  </w:style>
  <w:style w:type="character" w:customStyle="1" w:styleId="ColorfulGrid-Accent1Char">
    <w:name w:val="Colorful Grid - Accent 1 Char"/>
    <w:link w:val="ColorfulGrid-Accent1"/>
    <w:uiPriority w:val="29"/>
    <w:rsid w:val="002900C3"/>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2900C3"/>
    <w:rPr>
      <w:rFonts w:ascii="Arial" w:eastAsia="PMingLiU" w:hAnsi="Arial"/>
      <w:b/>
      <w:bCs/>
      <w:i/>
      <w:iCs/>
      <w:color w:val="4F81BD"/>
      <w:lang w:val="en-GB" w:eastAsia="en-US"/>
    </w:rPr>
  </w:style>
  <w:style w:type="character" w:customStyle="1" w:styleId="PlainTable31">
    <w:name w:val="Plain Table 31"/>
    <w:uiPriority w:val="19"/>
    <w:qFormat/>
    <w:rsid w:val="002900C3"/>
    <w:rPr>
      <w:i/>
      <w:iCs/>
      <w:color w:val="808080"/>
    </w:rPr>
  </w:style>
  <w:style w:type="character" w:customStyle="1" w:styleId="PlainTable41">
    <w:name w:val="Plain Table 41"/>
    <w:uiPriority w:val="21"/>
    <w:qFormat/>
    <w:rsid w:val="002900C3"/>
    <w:rPr>
      <w:b/>
      <w:bCs/>
      <w:i/>
      <w:iCs/>
      <w:color w:val="4F81BD"/>
    </w:rPr>
  </w:style>
  <w:style w:type="character" w:customStyle="1" w:styleId="PlainTable51">
    <w:name w:val="Plain Table 51"/>
    <w:uiPriority w:val="31"/>
    <w:qFormat/>
    <w:rsid w:val="002900C3"/>
    <w:rPr>
      <w:smallCaps/>
      <w:color w:val="C0504D"/>
      <w:u w:val="single"/>
    </w:rPr>
  </w:style>
  <w:style w:type="character" w:customStyle="1" w:styleId="TableGridLight1">
    <w:name w:val="Table Grid Light1"/>
    <w:uiPriority w:val="32"/>
    <w:qFormat/>
    <w:rsid w:val="002900C3"/>
    <w:rPr>
      <w:b/>
      <w:bCs/>
      <w:smallCaps/>
      <w:color w:val="C0504D"/>
      <w:spacing w:val="5"/>
      <w:u w:val="single"/>
    </w:rPr>
  </w:style>
  <w:style w:type="character" w:customStyle="1" w:styleId="GridTable1Light1">
    <w:name w:val="Grid Table 1 Light1"/>
    <w:uiPriority w:val="33"/>
    <w:qFormat/>
    <w:rsid w:val="002900C3"/>
    <w:rPr>
      <w:b/>
      <w:bCs/>
      <w:smallCaps/>
      <w:spacing w:val="5"/>
    </w:rPr>
  </w:style>
  <w:style w:type="paragraph" w:customStyle="1" w:styleId="GridTable31">
    <w:name w:val="Grid Table 31"/>
    <w:basedOn w:val="Heading1"/>
    <w:next w:val="Normal"/>
    <w:uiPriority w:val="39"/>
    <w:unhideWhenUsed/>
    <w:qFormat/>
    <w:rsid w:val="002900C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2900C3"/>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2900C3"/>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1ff2">
    <w:name w:val="註解主旨 字元1"/>
    <w:rsid w:val="002900C3"/>
    <w:rPr>
      <w:b/>
      <w:bCs/>
      <w:lang w:val="en-GB" w:eastAsia="sv-SE"/>
    </w:rPr>
  </w:style>
  <w:style w:type="paragraph" w:customStyle="1" w:styleId="46">
    <w:name w:val="无间隔4"/>
    <w:qFormat/>
    <w:rsid w:val="002900C3"/>
    <w:rPr>
      <w:rFonts w:eastAsia="SimSun"/>
      <w:lang w:eastAsia="en-US"/>
    </w:rPr>
  </w:style>
  <w:style w:type="character" w:customStyle="1" w:styleId="NurTextZchn1">
    <w:name w:val="Nur Text Zchn1"/>
    <w:rsid w:val="002900C3"/>
    <w:rPr>
      <w:rFonts w:ascii="Courier New" w:hAnsi="Courier New" w:cs="Courier New"/>
      <w:lang w:val="en-GB" w:eastAsia="en-US"/>
    </w:rPr>
  </w:style>
  <w:style w:type="character" w:customStyle="1" w:styleId="EndnotentextZchn1">
    <w:name w:val="Endnotentext Zchn1"/>
    <w:rsid w:val="002900C3"/>
    <w:rPr>
      <w:rFonts w:ascii="Times New Roman" w:hAnsi="Times New Roman"/>
      <w:lang w:val="en-GB" w:eastAsia="en-US"/>
    </w:rPr>
  </w:style>
  <w:style w:type="paragraph" w:customStyle="1" w:styleId="47">
    <w:name w:val="変更箇所4"/>
    <w:hidden/>
    <w:semiHidden/>
    <w:rsid w:val="002900C3"/>
    <w:rPr>
      <w:rFonts w:eastAsia="MS Mincho"/>
      <w:lang w:eastAsia="en-US"/>
    </w:rPr>
  </w:style>
  <w:style w:type="paragraph" w:customStyle="1" w:styleId="60">
    <w:name w:val="吹き出し6"/>
    <w:basedOn w:val="Normal"/>
    <w:rsid w:val="002900C3"/>
    <w:rPr>
      <w:rFonts w:ascii="Tahoma" w:eastAsia="MS Mincho" w:hAnsi="Tahoma" w:cs="Tahoma"/>
      <w:sz w:val="16"/>
      <w:szCs w:val="16"/>
    </w:rPr>
  </w:style>
  <w:style w:type="character" w:customStyle="1" w:styleId="48">
    <w:name w:val="段落フォント4"/>
    <w:rsid w:val="002900C3"/>
  </w:style>
  <w:style w:type="character" w:customStyle="1" w:styleId="49">
    <w:name w:val="コメント参照4"/>
    <w:rsid w:val="002900C3"/>
    <w:rPr>
      <w:sz w:val="16"/>
    </w:rPr>
  </w:style>
  <w:style w:type="paragraph" w:customStyle="1" w:styleId="4a">
    <w:name w:val="図表番号4"/>
    <w:basedOn w:val="Normal"/>
    <w:rsid w:val="002900C3"/>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4b">
    <w:name w:val="段落番号4"/>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40">
    <w:name w:val="段落番号 24"/>
    <w:basedOn w:val="4b"/>
    <w:rsid w:val="002900C3"/>
  </w:style>
  <w:style w:type="paragraph" w:customStyle="1" w:styleId="4c">
    <w:name w:val="箇条書き4"/>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41">
    <w:name w:val="箇条書き 24"/>
    <w:basedOn w:val="4c"/>
    <w:rsid w:val="002900C3"/>
  </w:style>
  <w:style w:type="paragraph" w:customStyle="1" w:styleId="340">
    <w:name w:val="箇条書き 34"/>
    <w:basedOn w:val="241"/>
    <w:rsid w:val="002900C3"/>
  </w:style>
  <w:style w:type="paragraph" w:customStyle="1" w:styleId="242">
    <w:name w:val="一覧 24"/>
    <w:basedOn w:val="List"/>
    <w:rsid w:val="002900C3"/>
    <w:pPr>
      <w:suppressAutoHyphens/>
      <w:overflowPunct/>
      <w:autoSpaceDE/>
      <w:autoSpaceDN/>
      <w:adjustRightInd/>
      <w:ind w:left="851"/>
      <w:textAlignment w:val="auto"/>
    </w:pPr>
    <w:rPr>
      <w:rFonts w:eastAsia="MS Mincho" w:cs="CG Times (WN)"/>
      <w:lang w:eastAsia="ar-SA"/>
    </w:rPr>
  </w:style>
  <w:style w:type="paragraph" w:customStyle="1" w:styleId="341">
    <w:name w:val="一覧 34"/>
    <w:basedOn w:val="242"/>
    <w:rsid w:val="002900C3"/>
  </w:style>
  <w:style w:type="paragraph" w:customStyle="1" w:styleId="440">
    <w:name w:val="一覧 44"/>
    <w:basedOn w:val="341"/>
    <w:rsid w:val="002900C3"/>
  </w:style>
  <w:style w:type="paragraph" w:customStyle="1" w:styleId="54">
    <w:name w:val="一覧 54"/>
    <w:basedOn w:val="440"/>
    <w:rsid w:val="002900C3"/>
  </w:style>
  <w:style w:type="paragraph" w:customStyle="1" w:styleId="441">
    <w:name w:val="箇条書き 44"/>
    <w:basedOn w:val="340"/>
    <w:rsid w:val="002900C3"/>
  </w:style>
  <w:style w:type="paragraph" w:customStyle="1" w:styleId="540">
    <w:name w:val="箇条書き 54"/>
    <w:basedOn w:val="441"/>
    <w:rsid w:val="002900C3"/>
  </w:style>
  <w:style w:type="paragraph" w:customStyle="1" w:styleId="4d">
    <w:name w:val="コメント文字列4"/>
    <w:basedOn w:val="Normal"/>
    <w:rsid w:val="002900C3"/>
    <w:pPr>
      <w:suppressAutoHyphens/>
      <w:overflowPunct/>
      <w:autoSpaceDE/>
      <w:autoSpaceDN/>
      <w:adjustRightInd/>
      <w:textAlignment w:val="auto"/>
    </w:pPr>
    <w:rPr>
      <w:rFonts w:eastAsia="MS Mincho" w:cs="CG Times (WN)"/>
      <w:lang w:eastAsia="ar-SA"/>
    </w:rPr>
  </w:style>
  <w:style w:type="paragraph" w:customStyle="1" w:styleId="4e">
    <w:name w:val="コメント内容4"/>
    <w:basedOn w:val="4d"/>
    <w:next w:val="4d"/>
    <w:rsid w:val="002900C3"/>
  </w:style>
  <w:style w:type="paragraph" w:customStyle="1" w:styleId="4f">
    <w:name w:val="見出しマップ4"/>
    <w:basedOn w:val="Normal"/>
    <w:rsid w:val="002900C3"/>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4f0">
    <w:name w:val="書式なし4"/>
    <w:basedOn w:val="Normal"/>
    <w:rsid w:val="002900C3"/>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4">
    <w:name w:val="標準 (Web)4"/>
    <w:basedOn w:val="Normal"/>
    <w:rsid w:val="002900C3"/>
    <w:pPr>
      <w:suppressAutoHyphens/>
      <w:overflowPunct/>
      <w:autoSpaceDE/>
      <w:autoSpaceDN/>
      <w:adjustRightInd/>
      <w:spacing w:before="100" w:after="100"/>
      <w:textAlignment w:val="auto"/>
    </w:pPr>
    <w:rPr>
      <w:rFonts w:eastAsia="Arial Unicode MS" w:cs="CG Times (WN)"/>
      <w:sz w:val="24"/>
      <w:szCs w:val="24"/>
    </w:rPr>
  </w:style>
  <w:style w:type="paragraph" w:customStyle="1" w:styleId="243">
    <w:name w:val="本文インデント 24"/>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4f1">
    <w:name w:val="標準インデント4"/>
    <w:basedOn w:val="Normal"/>
    <w:rsid w:val="002900C3"/>
    <w:pPr>
      <w:suppressAutoHyphens/>
      <w:overflowPunct/>
      <w:autoSpaceDE/>
      <w:autoSpaceDN/>
      <w:adjustRightInd/>
      <w:ind w:left="708"/>
      <w:textAlignment w:val="auto"/>
    </w:pPr>
    <w:rPr>
      <w:rFonts w:eastAsia="MS Mincho" w:cs="CG Times (WN)"/>
      <w:lang w:eastAsia="ar-SA"/>
    </w:rPr>
  </w:style>
  <w:style w:type="paragraph" w:customStyle="1" w:styleId="4f2">
    <w:name w:val="記4"/>
    <w:basedOn w:val="Normal"/>
    <w:next w:val="Normal"/>
    <w:rsid w:val="002900C3"/>
    <w:pPr>
      <w:suppressAutoHyphens/>
      <w:overflowPunct/>
      <w:autoSpaceDE/>
      <w:autoSpaceDN/>
      <w:adjustRightInd/>
      <w:textAlignment w:val="auto"/>
    </w:pPr>
    <w:rPr>
      <w:rFonts w:eastAsia="MS Mincho" w:cs="CG Times (WN)"/>
      <w:lang w:eastAsia="ar-SA"/>
    </w:rPr>
  </w:style>
  <w:style w:type="paragraph" w:customStyle="1" w:styleId="HTML4">
    <w:name w:val="HTML 書式付き4"/>
    <w:basedOn w:val="Normal"/>
    <w:rsid w:val="002900C3"/>
    <w:pPr>
      <w:suppressAutoHyphens/>
      <w:overflowPunct/>
      <w:autoSpaceDE/>
      <w:autoSpaceDN/>
      <w:adjustRightInd/>
      <w:textAlignment w:val="auto"/>
    </w:pPr>
    <w:rPr>
      <w:rFonts w:ascii="Courier New" w:eastAsia="MS Mincho" w:hAnsi="Courier New" w:cs="Courier New"/>
      <w:lang w:eastAsia="ar-SA"/>
    </w:rPr>
  </w:style>
  <w:style w:type="character" w:customStyle="1" w:styleId="shorttext">
    <w:name w:val="short_text"/>
    <w:rsid w:val="00393C4E"/>
  </w:style>
  <w:style w:type="character" w:customStyle="1" w:styleId="Charb">
    <w:name w:val="메모 주제 Char"/>
    <w:rsid w:val="003A5F2C"/>
    <w:rPr>
      <w:b/>
      <w:bCs/>
      <w:lang w:val="en-GB" w:eastAsia="en-US" w:bidi="ar-SA"/>
    </w:rPr>
  </w:style>
  <w:style w:type="character" w:customStyle="1" w:styleId="Underrubrik2Char3">
    <w:name w:val="Underrubrik2 Char3"/>
    <w:rsid w:val="003A5F2C"/>
    <w:rPr>
      <w:sz w:val="28"/>
      <w:lang w:val="en-GB" w:eastAsia="en-US"/>
    </w:rPr>
  </w:style>
  <w:style w:type="paragraph" w:customStyle="1" w:styleId="2f7">
    <w:name w:val="本文 2"/>
    <w:basedOn w:val="Normal"/>
    <w:rsid w:val="003A5F2C"/>
    <w:pPr>
      <w:suppressAutoHyphens/>
      <w:overflowPunct/>
      <w:autoSpaceDE/>
      <w:autoSpaceDN/>
      <w:adjustRightInd/>
      <w:spacing w:after="120"/>
      <w:textAlignment w:val="auto"/>
    </w:pPr>
    <w:rPr>
      <w:rFonts w:eastAsia="MS Mincho" w:cs="CG Times (WN)"/>
      <w:lang w:eastAsia="ar-SA"/>
    </w:rPr>
  </w:style>
  <w:style w:type="paragraph" w:customStyle="1" w:styleId="3f3">
    <w:name w:val="本文 3"/>
    <w:basedOn w:val="Normal"/>
    <w:rsid w:val="003A5F2C"/>
    <w:pPr>
      <w:suppressAutoHyphens/>
      <w:overflowPunct/>
      <w:autoSpaceDE/>
      <w:autoSpaceDN/>
      <w:adjustRightInd/>
      <w:spacing w:after="120"/>
      <w:textAlignment w:val="auto"/>
    </w:pPr>
    <w:rPr>
      <w:rFonts w:eastAsia="MS Mincho" w:cs="CG Times (WN)"/>
      <w:lang w:eastAsia="ar-SA"/>
    </w:rPr>
  </w:style>
  <w:style w:type="numbering" w:customStyle="1" w:styleId="NoList17">
    <w:name w:val="No List17"/>
    <w:next w:val="NoList"/>
    <w:semiHidden/>
    <w:unhideWhenUsed/>
    <w:rsid w:val="003A5F2C"/>
  </w:style>
  <w:style w:type="numbering" w:customStyle="1" w:styleId="120">
    <w:name w:val="无列表12"/>
    <w:next w:val="NoList"/>
    <w:semiHidden/>
    <w:rsid w:val="003A5F2C"/>
  </w:style>
  <w:style w:type="numbering" w:customStyle="1" w:styleId="NoList18">
    <w:name w:val="No List18"/>
    <w:next w:val="NoList"/>
    <w:semiHidden/>
    <w:rsid w:val="003A5F2C"/>
  </w:style>
  <w:style w:type="character" w:customStyle="1" w:styleId="512">
    <w:name w:val="見出し 5 (文字)1"/>
    <w:semiHidden/>
    <w:rsid w:val="003A5F2C"/>
    <w:rPr>
      <w:rFonts w:ascii="Arial" w:eastAsia="MS Gothic" w:hAnsi="Arial" w:cs="Times New Roman"/>
      <w:lang w:val="en-GB" w:eastAsia="en-US"/>
    </w:rPr>
  </w:style>
  <w:style w:type="character" w:customStyle="1" w:styleId="8Char1">
    <w:name w:val="标题 8 Char1"/>
    <w:rsid w:val="004524CF"/>
    <w:rPr>
      <w:rFonts w:ascii="Arial" w:hAnsi="Arial"/>
      <w:sz w:val="36"/>
      <w:lang w:val="en-GB" w:eastAsia="en-US" w:bidi="ar-SA"/>
    </w:rPr>
  </w:style>
  <w:style w:type="paragraph" w:customStyle="1" w:styleId="55">
    <w:name w:val="修订5"/>
    <w:hidden/>
    <w:semiHidden/>
    <w:rsid w:val="004524CF"/>
    <w:rPr>
      <w:rFonts w:eastAsia="Batang"/>
      <w:lang w:eastAsia="en-US"/>
    </w:rPr>
  </w:style>
  <w:style w:type="character" w:customStyle="1" w:styleId="Char14">
    <w:name w:val="批注文字 Char1"/>
    <w:rsid w:val="004524CF"/>
    <w:rPr>
      <w:rFonts w:eastAsia="SimSun"/>
      <w:lang w:eastAsia="en-US"/>
    </w:rPr>
  </w:style>
  <w:style w:type="character" w:customStyle="1" w:styleId="Char20">
    <w:name w:val="批注主题 Char2"/>
    <w:rsid w:val="004524CF"/>
    <w:rPr>
      <w:rFonts w:eastAsia="SimSun"/>
      <w:b/>
      <w:bCs/>
      <w:lang w:eastAsia="en-US"/>
    </w:rPr>
  </w:style>
  <w:style w:type="character" w:customStyle="1" w:styleId="Char15">
    <w:name w:val="注释标题 Char1"/>
    <w:rsid w:val="004524CF"/>
    <w:rPr>
      <w:rFonts w:eastAsia="MS Mincho"/>
      <w:lang w:eastAsia="en-US"/>
    </w:rPr>
  </w:style>
  <w:style w:type="character" w:customStyle="1" w:styleId="9Char1">
    <w:name w:val="标题 9 Char1"/>
    <w:rsid w:val="004524CF"/>
    <w:rPr>
      <w:rFonts w:ascii="Arial" w:hAnsi="Arial"/>
      <w:sz w:val="36"/>
      <w:lang w:val="en-GB"/>
    </w:rPr>
  </w:style>
  <w:style w:type="character" w:customStyle="1" w:styleId="Char16">
    <w:name w:val="页脚 Char1"/>
    <w:uiPriority w:val="99"/>
    <w:rsid w:val="004524CF"/>
    <w:rPr>
      <w:rFonts w:ascii="Arial" w:hAnsi="Arial"/>
      <w:b/>
      <w:i/>
      <w:noProof/>
      <w:sz w:val="18"/>
      <w:lang w:val="en-GB"/>
    </w:rPr>
  </w:style>
  <w:style w:type="character" w:customStyle="1" w:styleId="Char17">
    <w:name w:val="文档结构图 Char1"/>
    <w:semiHidden/>
    <w:rsid w:val="004524CF"/>
    <w:rPr>
      <w:rFonts w:ascii="Tahoma" w:hAnsi="Tahoma" w:cs="Tahoma"/>
      <w:shd w:val="clear" w:color="auto" w:fill="000080"/>
      <w:lang w:val="en-GB"/>
    </w:rPr>
  </w:style>
  <w:style w:type="character" w:customStyle="1" w:styleId="Char18">
    <w:name w:val="批注框文本 Char1"/>
    <w:uiPriority w:val="99"/>
    <w:rsid w:val="004524CF"/>
    <w:rPr>
      <w:rFonts w:ascii="Tahoma" w:hAnsi="Tahoma" w:cs="Tahoma"/>
      <w:sz w:val="16"/>
      <w:szCs w:val="16"/>
      <w:lang w:val="en-GB"/>
    </w:rPr>
  </w:style>
  <w:style w:type="character" w:customStyle="1" w:styleId="Char19">
    <w:name w:val="正文文本缩进 Char1"/>
    <w:rsid w:val="004524CF"/>
    <w:rPr>
      <w:rFonts w:eastAsia="Batang"/>
      <w:lang w:val="en-GB"/>
    </w:rPr>
  </w:style>
  <w:style w:type="character" w:customStyle="1" w:styleId="2Char1">
    <w:name w:val="正文文本 2 Char1"/>
    <w:rsid w:val="004524CF"/>
    <w:rPr>
      <w:rFonts w:ascii="CG Times (WN)" w:eastAsia="Malgun Gothic" w:hAnsi="CG Times (WN)"/>
      <w:i/>
      <w:lang w:val="en-GB" w:eastAsia="ko-KR"/>
    </w:rPr>
  </w:style>
  <w:style w:type="character" w:customStyle="1" w:styleId="3Char1">
    <w:name w:val="正文文本 3 Char1"/>
    <w:rsid w:val="004524CF"/>
    <w:rPr>
      <w:rFonts w:ascii="CG Times (WN)" w:eastAsia="Osaka" w:hAnsi="CG Times (WN)"/>
      <w:color w:val="000000"/>
      <w:lang w:val="en-GB" w:eastAsia="ko-KR"/>
    </w:rPr>
  </w:style>
  <w:style w:type="character" w:customStyle="1" w:styleId="2Char10">
    <w:name w:val="正文文本缩进 2 Char1"/>
    <w:rsid w:val="004524CF"/>
    <w:rPr>
      <w:rFonts w:ascii="CG Times (WN)" w:eastAsia="MS Mincho" w:hAnsi="CG Times (WN)"/>
      <w:lang w:val="en-GB"/>
    </w:rPr>
  </w:style>
  <w:style w:type="character" w:customStyle="1" w:styleId="HTMLChar1">
    <w:name w:val="HTML 预设格式 Char1"/>
    <w:rsid w:val="004524CF"/>
    <w:rPr>
      <w:rFonts w:ascii="Courier New" w:eastAsia="MS Mincho" w:hAnsi="Courier New"/>
      <w:lang w:val="en-GB" w:eastAsia="x-none"/>
    </w:rPr>
  </w:style>
  <w:style w:type="paragraph" w:customStyle="1" w:styleId="CharCharCharCharChar1">
    <w:name w:val="Char Char Char Char Char1"/>
    <w:uiPriority w:val="99"/>
    <w:semiHidden/>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1">
    <w:name w:val="Char Char31"/>
    <w:uiPriority w:val="99"/>
    <w:semiHidden/>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uiPriority w:val="99"/>
    <w:semiHidden/>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334C6A"/>
    <w:rPr>
      <w:lang w:val="en-GB" w:eastAsia="ja-JP"/>
    </w:rPr>
  </w:style>
  <w:style w:type="paragraph" w:customStyle="1" w:styleId="CharChar1CharChar1">
    <w:name w:val="Char Char1 Char Char1"/>
    <w:uiPriority w:val="99"/>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334C6A"/>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1">
    <w:name w:val="Char Char41"/>
    <w:rsid w:val="00334C6A"/>
    <w:rPr>
      <w:rFonts w:ascii="Courier New" w:hAnsi="Courier New"/>
      <w:lang w:val="nb-NO" w:eastAsia="ja-JP"/>
    </w:rPr>
  </w:style>
  <w:style w:type="paragraph" w:customStyle="1" w:styleId="CharCharCharCharCharChar1">
    <w:name w:val="Char Char Char Char Char Char1"/>
    <w:semiHidden/>
    <w:rsid w:val="00334C6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rsid w:val="00334C6A"/>
    <w:rPr>
      <w:rFonts w:ascii="Tahoma" w:hAnsi="Tahoma"/>
      <w:shd w:val="clear" w:color="auto" w:fill="000080"/>
      <w:lang w:val="en-GB" w:eastAsia="en-US"/>
    </w:rPr>
  </w:style>
  <w:style w:type="character" w:customStyle="1" w:styleId="CharChar101">
    <w:name w:val="Char Char101"/>
    <w:semiHidden/>
    <w:rsid w:val="00334C6A"/>
    <w:rPr>
      <w:rFonts w:ascii="Times New Roman" w:hAnsi="Times New Roman"/>
      <w:lang w:val="en-GB" w:eastAsia="en-US"/>
    </w:rPr>
  </w:style>
  <w:style w:type="character" w:customStyle="1" w:styleId="CharChar91">
    <w:name w:val="Char Char91"/>
    <w:rsid w:val="00334C6A"/>
    <w:rPr>
      <w:rFonts w:ascii="Tahoma" w:hAnsi="Tahoma"/>
      <w:sz w:val="16"/>
      <w:lang w:val="en-GB" w:eastAsia="en-US"/>
    </w:rPr>
  </w:style>
  <w:style w:type="character" w:customStyle="1" w:styleId="CharChar81">
    <w:name w:val="Char Char81"/>
    <w:semiHidden/>
    <w:rsid w:val="00334C6A"/>
    <w:rPr>
      <w:rFonts w:ascii="Times New Roman" w:hAnsi="Times New Roman"/>
      <w:b/>
      <w:lang w:val="en-GB" w:eastAsia="en-US"/>
    </w:rPr>
  </w:style>
  <w:style w:type="character" w:customStyle="1" w:styleId="afa">
    <w:name w:val="註解文字 字元"/>
    <w:rsid w:val="00DB2BE7"/>
    <w:rPr>
      <w:rFonts w:ascii="Times New Roman" w:eastAsia="Times New Roman" w:hAnsi="Times New Roman"/>
      <w:lang w:val="en-GB"/>
    </w:rPr>
  </w:style>
  <w:style w:type="paragraph" w:customStyle="1" w:styleId="xl63">
    <w:name w:val="xl63"/>
    <w:basedOn w:val="Normal"/>
    <w:rsid w:val="00DB2BE7"/>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DB2BE7"/>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DB2BE7"/>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DB2BE7"/>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DB2BE7"/>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56">
    <w:name w:val="无间隔5"/>
    <w:qFormat/>
    <w:rsid w:val="00DB2BE7"/>
    <w:rPr>
      <w:rFonts w:eastAsia="SimSun"/>
      <w:lang w:eastAsia="en-US"/>
    </w:rPr>
  </w:style>
  <w:style w:type="character" w:customStyle="1" w:styleId="Char1a">
    <w:name w:val="글자만 Char1"/>
    <w:uiPriority w:val="99"/>
    <w:semiHidden/>
    <w:rsid w:val="00DB2BE7"/>
    <w:rPr>
      <w:rFonts w:ascii="Malgun Gothic" w:hAnsi="Courier New" w:cs="Courier New"/>
      <w:lang w:val="en-GB" w:eastAsia="en-US"/>
    </w:rPr>
  </w:style>
  <w:style w:type="character" w:customStyle="1" w:styleId="Char1b">
    <w:name w:val="미주 텍스트 Char1"/>
    <w:uiPriority w:val="99"/>
    <w:semiHidden/>
    <w:rsid w:val="00DB2BE7"/>
    <w:rPr>
      <w:rFonts w:ascii="Times New Roman" w:eastAsia="Times New Roman" w:hAnsi="Times New Roman"/>
      <w:lang w:val="en-GB" w:eastAsia="en-US"/>
    </w:rPr>
  </w:style>
  <w:style w:type="character" w:customStyle="1" w:styleId="Char1c">
    <w:name w:val="풍선 도움말 텍스트 Char1"/>
    <w:uiPriority w:val="99"/>
    <w:semiHidden/>
    <w:rsid w:val="00DB2BE7"/>
    <w:rPr>
      <w:rFonts w:ascii="Malgun Gothic" w:eastAsia="Malgun Gothic" w:hAnsi="Malgun Gothic" w:cs="Times New Roman"/>
      <w:sz w:val="18"/>
      <w:szCs w:val="18"/>
      <w:lang w:val="en-GB" w:eastAsia="en-US"/>
    </w:rPr>
  </w:style>
  <w:style w:type="character" w:customStyle="1" w:styleId="Char1d">
    <w:name w:val="문서 구조 Char1"/>
    <w:uiPriority w:val="99"/>
    <w:semiHidden/>
    <w:rsid w:val="00DB2BE7"/>
    <w:rPr>
      <w:rFonts w:ascii="Malgun Gothic" w:eastAsia="Malgun Gothic" w:hAnsi="Times New Roman"/>
      <w:sz w:val="18"/>
      <w:szCs w:val="18"/>
      <w:lang w:val="en-GB" w:eastAsia="en-US"/>
    </w:rPr>
  </w:style>
  <w:style w:type="character" w:customStyle="1" w:styleId="Char1e">
    <w:name w:val="각주 텍스트 Char1"/>
    <w:uiPriority w:val="99"/>
    <w:semiHidden/>
    <w:rsid w:val="00DB2BE7"/>
    <w:rPr>
      <w:rFonts w:ascii="Times New Roman" w:eastAsia="Times New Roman" w:hAnsi="Times New Roman"/>
      <w:lang w:val="en-GB" w:eastAsia="en-US"/>
    </w:rPr>
  </w:style>
  <w:style w:type="character" w:customStyle="1" w:styleId="Char1f">
    <w:name w:val="메모 텍스트 Char1"/>
    <w:uiPriority w:val="99"/>
    <w:semiHidden/>
    <w:rsid w:val="00DB2BE7"/>
    <w:rPr>
      <w:rFonts w:ascii="Times New Roman" w:eastAsia="Times New Roman" w:hAnsi="Times New Roman"/>
      <w:lang w:val="en-GB" w:eastAsia="en-US"/>
    </w:rPr>
  </w:style>
  <w:style w:type="character" w:customStyle="1" w:styleId="Char1f0">
    <w:name w:val="메모 주제 Char1"/>
    <w:rsid w:val="00DB2BE7"/>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DB2BE7"/>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DB2BE7"/>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rsid w:val="00DB2BE7"/>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DB2BE7"/>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semiHidden/>
    <w:unhideWhenUsed/>
    <w:rsid w:val="00DB2BE7"/>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DB2BE7"/>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DB2BE7"/>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DB2BE7"/>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DB2BE7"/>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rsid w:val="00DB2BE7"/>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rsid w:val="00DB2BE7"/>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DB2BE7"/>
    <w:rPr>
      <w:rFonts w:eastAsia="PMingLiU"/>
    </w:rPr>
    <w:tblPr>
      <w:tblInd w:w="0" w:type="nil"/>
    </w:tblPr>
  </w:style>
  <w:style w:type="table" w:customStyle="1" w:styleId="TableGrid111">
    <w:name w:val="Table Grid111"/>
    <w:basedOn w:val="TableNormal"/>
    <w:rsid w:val="00DB2BE7"/>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DB2BE7"/>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DB2BE7"/>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DB2BE7"/>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DB2BE7"/>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DB2BE7"/>
    <w:pPr>
      <w:numPr>
        <w:numId w:val="13"/>
      </w:numPr>
    </w:pPr>
  </w:style>
  <w:style w:type="numbering" w:customStyle="1" w:styleId="Style11">
    <w:name w:val="Style11"/>
    <w:uiPriority w:val="99"/>
    <w:rsid w:val="00DB2BE7"/>
    <w:pPr>
      <w:numPr>
        <w:numId w:val="14"/>
      </w:numPr>
    </w:pPr>
  </w:style>
  <w:style w:type="numbering" w:customStyle="1" w:styleId="NoList1111">
    <w:name w:val="No List1111"/>
    <w:next w:val="NoList"/>
    <w:semiHidden/>
    <w:rsid w:val="00DB2BE7"/>
  </w:style>
  <w:style w:type="paragraph" w:customStyle="1" w:styleId="TOC92">
    <w:name w:val="TOC 92"/>
    <w:basedOn w:val="TOC8"/>
    <w:rsid w:val="00DB2BE7"/>
    <w:pPr>
      <w:keepNext/>
      <w:ind w:left="1418" w:hanging="1418"/>
    </w:pPr>
    <w:rPr>
      <w:rFonts w:eastAsia="MS Mincho"/>
      <w:lang w:val="en-US"/>
    </w:rPr>
  </w:style>
  <w:style w:type="paragraph" w:customStyle="1" w:styleId="Caption2">
    <w:name w:val="Caption2"/>
    <w:basedOn w:val="Normal"/>
    <w:next w:val="Normal"/>
    <w:rsid w:val="00DB2BE7"/>
    <w:pPr>
      <w:spacing w:before="120" w:after="120"/>
    </w:pPr>
    <w:rPr>
      <w:rFonts w:eastAsia="MS Mincho"/>
      <w:b/>
    </w:rPr>
  </w:style>
  <w:style w:type="paragraph" w:customStyle="1" w:styleId="TableofFigures2">
    <w:name w:val="Table of Figures2"/>
    <w:basedOn w:val="Normal"/>
    <w:next w:val="Normal"/>
    <w:rsid w:val="00DB2BE7"/>
    <w:pPr>
      <w:ind w:left="400" w:hanging="400"/>
      <w:jc w:val="center"/>
    </w:pPr>
    <w:rPr>
      <w:rFonts w:eastAsia="MS Mincho"/>
      <w:b/>
    </w:rPr>
  </w:style>
  <w:style w:type="character" w:customStyle="1" w:styleId="Absatz-Standardschriftart4">
    <w:name w:val="Absatz-Standardschriftart4"/>
    <w:rsid w:val="00485E76"/>
  </w:style>
  <w:style w:type="character" w:customStyle="1" w:styleId="PlainTable33">
    <w:name w:val="Plain Table 33"/>
    <w:uiPriority w:val="19"/>
    <w:qFormat/>
    <w:rsid w:val="00485E76"/>
    <w:rPr>
      <w:i/>
      <w:iCs/>
      <w:color w:val="808080"/>
    </w:rPr>
  </w:style>
  <w:style w:type="character" w:customStyle="1" w:styleId="PlainTable43">
    <w:name w:val="Plain Table 43"/>
    <w:uiPriority w:val="21"/>
    <w:qFormat/>
    <w:rsid w:val="00485E76"/>
    <w:rPr>
      <w:b/>
      <w:bCs/>
      <w:i/>
      <w:iCs/>
      <w:color w:val="4F81BD"/>
    </w:rPr>
  </w:style>
  <w:style w:type="character" w:customStyle="1" w:styleId="PlainTable53">
    <w:name w:val="Plain Table 53"/>
    <w:uiPriority w:val="31"/>
    <w:qFormat/>
    <w:rsid w:val="00485E76"/>
    <w:rPr>
      <w:smallCaps/>
      <w:color w:val="C0504D"/>
      <w:u w:val="single"/>
    </w:rPr>
  </w:style>
  <w:style w:type="character" w:customStyle="1" w:styleId="TableGridLight3">
    <w:name w:val="Table Grid Light3"/>
    <w:uiPriority w:val="32"/>
    <w:qFormat/>
    <w:rsid w:val="00485E76"/>
    <w:rPr>
      <w:b/>
      <w:bCs/>
      <w:smallCaps/>
      <w:color w:val="C0504D"/>
      <w:spacing w:val="5"/>
      <w:u w:val="single"/>
    </w:rPr>
  </w:style>
  <w:style w:type="character" w:customStyle="1" w:styleId="GridTable1Light3">
    <w:name w:val="Grid Table 1 Light3"/>
    <w:uiPriority w:val="33"/>
    <w:qFormat/>
    <w:rsid w:val="00485E76"/>
    <w:rPr>
      <w:b/>
      <w:bCs/>
      <w:smallCaps/>
      <w:spacing w:val="5"/>
    </w:rPr>
  </w:style>
  <w:style w:type="paragraph" w:customStyle="1" w:styleId="GridTable33">
    <w:name w:val="Grid Table 33"/>
    <w:basedOn w:val="Heading1"/>
    <w:next w:val="Normal"/>
    <w:uiPriority w:val="39"/>
    <w:unhideWhenUsed/>
    <w:qFormat/>
    <w:rsid w:val="00485E7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ko-KR"/>
    </w:rPr>
  </w:style>
  <w:style w:type="character" w:customStyle="1" w:styleId="CaptionChar5">
    <w:name w:val="Caption Char5"/>
    <w:rsid w:val="00485E76"/>
    <w:rPr>
      <w:rFonts w:ascii="Times New Roman" w:hAnsi="Times New Roman"/>
      <w:b/>
      <w:lang w:val="en-GB" w:eastAsia="x-none"/>
    </w:rPr>
  </w:style>
  <w:style w:type="character" w:customStyle="1" w:styleId="Absatz-Standardschriftart5">
    <w:name w:val="Absatz-Standardschriftart5"/>
    <w:rsid w:val="00485E76"/>
  </w:style>
  <w:style w:type="character" w:customStyle="1" w:styleId="PlainTable32">
    <w:name w:val="Plain Table 32"/>
    <w:uiPriority w:val="19"/>
    <w:qFormat/>
    <w:rsid w:val="00485E76"/>
    <w:rPr>
      <w:i/>
      <w:iCs/>
      <w:color w:val="808080"/>
    </w:rPr>
  </w:style>
  <w:style w:type="character" w:customStyle="1" w:styleId="PlainTable42">
    <w:name w:val="Plain Table 42"/>
    <w:uiPriority w:val="21"/>
    <w:qFormat/>
    <w:rsid w:val="00485E76"/>
    <w:rPr>
      <w:b/>
      <w:bCs/>
      <w:i/>
      <w:iCs/>
      <w:color w:val="4F81BD"/>
    </w:rPr>
  </w:style>
  <w:style w:type="character" w:customStyle="1" w:styleId="PlainTable52">
    <w:name w:val="Plain Table 52"/>
    <w:uiPriority w:val="31"/>
    <w:qFormat/>
    <w:rsid w:val="00485E76"/>
    <w:rPr>
      <w:smallCaps/>
      <w:color w:val="C0504D"/>
      <w:u w:val="single"/>
    </w:rPr>
  </w:style>
  <w:style w:type="character" w:customStyle="1" w:styleId="TableGridLight2">
    <w:name w:val="Table Grid Light2"/>
    <w:uiPriority w:val="32"/>
    <w:qFormat/>
    <w:rsid w:val="00485E76"/>
    <w:rPr>
      <w:b/>
      <w:bCs/>
      <w:smallCaps/>
      <w:color w:val="C0504D"/>
      <w:spacing w:val="5"/>
      <w:u w:val="single"/>
    </w:rPr>
  </w:style>
  <w:style w:type="character" w:customStyle="1" w:styleId="GridTable1Light2">
    <w:name w:val="Grid Table 1 Light2"/>
    <w:uiPriority w:val="33"/>
    <w:qFormat/>
    <w:rsid w:val="00485E76"/>
    <w:rPr>
      <w:b/>
      <w:bCs/>
      <w:smallCaps/>
      <w:spacing w:val="5"/>
    </w:rPr>
  </w:style>
  <w:style w:type="paragraph" w:customStyle="1" w:styleId="GridTable32">
    <w:name w:val="Grid Table 32"/>
    <w:basedOn w:val="Heading1"/>
    <w:next w:val="Normal"/>
    <w:uiPriority w:val="39"/>
    <w:unhideWhenUsed/>
    <w:qFormat/>
    <w:rsid w:val="00485E7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ko-KR"/>
    </w:rPr>
  </w:style>
  <w:style w:type="character" w:customStyle="1" w:styleId="Absatz-Standardschriftart6">
    <w:name w:val="Absatz-Standardschriftart6"/>
    <w:rsid w:val="00485E76"/>
  </w:style>
  <w:style w:type="paragraph" w:customStyle="1" w:styleId="msonormal0">
    <w:name w:val="msonormal"/>
    <w:basedOn w:val="Normal"/>
    <w:rsid w:val="00D90AFF"/>
    <w:pPr>
      <w:overflowPunct/>
      <w:autoSpaceDE/>
      <w:autoSpaceDN/>
      <w:adjustRightInd/>
      <w:spacing w:before="100" w:beforeAutospacing="1" w:after="100" w:afterAutospacing="1"/>
      <w:textAlignment w:val="auto"/>
    </w:pPr>
    <w:rPr>
      <w:rFonts w:eastAsia="Arial Unicode MS"/>
      <w:sz w:val="24"/>
      <w:szCs w:val="24"/>
    </w:rPr>
  </w:style>
  <w:style w:type="character" w:customStyle="1" w:styleId="TitleChar1">
    <w:name w:val="Title Char1"/>
    <w:rsid w:val="00D90AFF"/>
    <w:rPr>
      <w:rFonts w:ascii="Calibri Light" w:eastAsia="Times New Roman" w:hAnsi="Calibri Light" w:cs="Times New Roman"/>
      <w:spacing w:val="-10"/>
      <w:kern w:val="28"/>
      <w:sz w:val="56"/>
      <w:szCs w:val="56"/>
      <w:lang w:eastAsia="en-US"/>
    </w:rPr>
  </w:style>
  <w:style w:type="character" w:customStyle="1" w:styleId="h48">
    <w:name w:val="h48"/>
    <w:rsid w:val="00226E54"/>
    <w:rPr>
      <w:rFonts w:ascii="Arial" w:hAnsi="Arial" w:cs="Arial" w:hint="default"/>
      <w:sz w:val="24"/>
      <w:lang w:val="en-GB"/>
    </w:rPr>
  </w:style>
  <w:style w:type="character" w:customStyle="1" w:styleId="h510">
    <w:name w:val="h51"/>
    <w:rsid w:val="00226E54"/>
    <w:rPr>
      <w:rFonts w:ascii="Arial" w:eastAsia="SimSun" w:hAnsi="Arial" w:cs="Arial" w:hint="default"/>
      <w:sz w:val="22"/>
      <w:lang w:val="en-GB" w:eastAsia="en-US" w:bidi="ar-SA"/>
    </w:rPr>
  </w:style>
  <w:style w:type="character" w:customStyle="1" w:styleId="ListParagraphChar">
    <w:name w:val="List Paragraph Char"/>
    <w:link w:val="ListParagraph"/>
    <w:uiPriority w:val="34"/>
    <w:locked/>
    <w:rsid w:val="00663F38"/>
    <w:rPr>
      <w:lang w:eastAsia="en-US"/>
    </w:rPr>
  </w:style>
  <w:style w:type="character" w:styleId="UnresolvedMention">
    <w:name w:val="Unresolved Mention"/>
    <w:uiPriority w:val="99"/>
    <w:semiHidden/>
    <w:unhideWhenUsed/>
    <w:rsid w:val="00663F38"/>
    <w:rPr>
      <w:color w:val="605E5C"/>
      <w:shd w:val="clear" w:color="auto" w:fill="E1DFDD"/>
    </w:rPr>
  </w:style>
  <w:style w:type="character" w:customStyle="1" w:styleId="fontstyle01">
    <w:name w:val="fontstyle01"/>
    <w:rsid w:val="00663F38"/>
    <w:rPr>
      <w:rFonts w:ascii="Times New Roman" w:hAnsi="Times New Roman" w:hint="default"/>
      <w:b w:val="0"/>
      <w:bCs w:val="0"/>
      <w:i w:val="0"/>
      <w:iCs w:val="0"/>
      <w:color w:val="000000"/>
      <w:sz w:val="20"/>
      <w:szCs w:val="20"/>
    </w:rPr>
  </w:style>
  <w:style w:type="character" w:customStyle="1" w:styleId="B1Car">
    <w:name w:val="B1+ Car"/>
    <w:link w:val="B10"/>
    <w:rsid w:val="00663F38"/>
    <w:rPr>
      <w:lang w:eastAsia="en-US"/>
    </w:rPr>
  </w:style>
  <w:style w:type="paragraph" w:customStyle="1" w:styleId="IvDbodytext">
    <w:name w:val="IvD bodytext"/>
    <w:basedOn w:val="BodyText"/>
    <w:link w:val="IvDbodytextChar"/>
    <w:qFormat/>
    <w:rsid w:val="008057B3"/>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eastAsia="x-none"/>
    </w:rPr>
  </w:style>
  <w:style w:type="character" w:customStyle="1" w:styleId="IvDbodytextChar">
    <w:name w:val="IvD bodytext Char"/>
    <w:link w:val="IvDbodytext"/>
    <w:rsid w:val="008057B3"/>
    <w:rPr>
      <w:rFonts w:ascii="Arial" w:hAnsi="Arial"/>
      <w:spacing w:val="2"/>
      <w:lang w:val="x-none" w:eastAsia="x-none"/>
    </w:rPr>
  </w:style>
  <w:style w:type="paragraph" w:customStyle="1" w:styleId="61">
    <w:name w:val="修订6"/>
    <w:uiPriority w:val="99"/>
    <w:semiHidden/>
    <w:rsid w:val="008057B3"/>
    <w:rPr>
      <w:rFonts w:eastAsia="Batang"/>
      <w:lang w:eastAsia="en-US"/>
    </w:rPr>
  </w:style>
  <w:style w:type="paragraph" w:customStyle="1" w:styleId="62">
    <w:name w:val="无间隔6"/>
    <w:uiPriority w:val="99"/>
    <w:qFormat/>
    <w:rsid w:val="008057B3"/>
    <w:rPr>
      <w:rFonts w:eastAsia="SimSun"/>
      <w:lang w:eastAsia="en-US"/>
    </w:rPr>
  </w:style>
  <w:style w:type="character" w:customStyle="1" w:styleId="CommentSubjectChar5">
    <w:name w:val="Comment Subject Char5"/>
    <w:uiPriority w:val="99"/>
    <w:semiHidden/>
    <w:locked/>
    <w:rsid w:val="008057B3"/>
    <w:rPr>
      <w:rFonts w:eastAsia="SimSun"/>
      <w:b/>
      <w:bCs/>
      <w:lang w:eastAsia="en-US"/>
    </w:rPr>
  </w:style>
  <w:style w:type="character" w:customStyle="1" w:styleId="BodyTextChar2">
    <w:name w:val="Body Text Char2"/>
    <w:uiPriority w:val="99"/>
    <w:semiHidden/>
    <w:locked/>
    <w:rsid w:val="008057B3"/>
    <w:rPr>
      <w:rFonts w:eastAsia="SimSun"/>
      <w:lang w:eastAsia="en-US"/>
    </w:rPr>
  </w:style>
  <w:style w:type="paragraph" w:customStyle="1" w:styleId="4f3">
    <w:name w:val="수정4"/>
    <w:hidden/>
    <w:semiHidden/>
    <w:rsid w:val="008057B3"/>
    <w:rPr>
      <w:rFonts w:eastAsia="Batang"/>
      <w:lang w:eastAsia="en-US"/>
    </w:rPr>
  </w:style>
  <w:style w:type="paragraph" w:customStyle="1" w:styleId="911">
    <w:name w:val="목차 91"/>
    <w:basedOn w:val="TOC8"/>
    <w:rsid w:val="008057B3"/>
    <w:pPr>
      <w:keepNext/>
      <w:ind w:left="1418" w:hanging="1418"/>
    </w:pPr>
    <w:rPr>
      <w:rFonts w:eastAsia="MS Mincho"/>
      <w:lang w:val="en-US"/>
    </w:rPr>
  </w:style>
  <w:style w:type="paragraph" w:customStyle="1" w:styleId="1ff3">
    <w:name w:val="캡션1"/>
    <w:basedOn w:val="Normal"/>
    <w:next w:val="Normal"/>
    <w:rsid w:val="008057B3"/>
    <w:pPr>
      <w:spacing w:before="120" w:after="120"/>
    </w:pPr>
    <w:rPr>
      <w:rFonts w:eastAsia="MS Mincho"/>
      <w:b/>
    </w:rPr>
  </w:style>
  <w:style w:type="paragraph" w:customStyle="1" w:styleId="1ff4">
    <w:name w:val="그림 목차1"/>
    <w:basedOn w:val="Normal"/>
    <w:next w:val="Normal"/>
    <w:rsid w:val="008057B3"/>
    <w:pPr>
      <w:ind w:left="400" w:hanging="400"/>
      <w:jc w:val="center"/>
    </w:pPr>
    <w:rPr>
      <w:rFonts w:eastAsia="MS Mincho"/>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6779203">
      <w:bodyDiv w:val="1"/>
      <w:marLeft w:val="0"/>
      <w:marRight w:val="0"/>
      <w:marTop w:val="0"/>
      <w:marBottom w:val="0"/>
      <w:divBdr>
        <w:top w:val="none" w:sz="0" w:space="0" w:color="auto"/>
        <w:left w:val="none" w:sz="0" w:space="0" w:color="auto"/>
        <w:bottom w:val="none" w:sz="0" w:space="0" w:color="auto"/>
        <w:right w:val="none" w:sz="0" w:space="0" w:color="auto"/>
      </w:divBdr>
    </w:div>
    <w:div w:id="32392452">
      <w:bodyDiv w:val="1"/>
      <w:marLeft w:val="0"/>
      <w:marRight w:val="0"/>
      <w:marTop w:val="0"/>
      <w:marBottom w:val="0"/>
      <w:divBdr>
        <w:top w:val="none" w:sz="0" w:space="0" w:color="auto"/>
        <w:left w:val="none" w:sz="0" w:space="0" w:color="auto"/>
        <w:bottom w:val="none" w:sz="0" w:space="0" w:color="auto"/>
        <w:right w:val="none" w:sz="0" w:space="0" w:color="auto"/>
      </w:divBdr>
    </w:div>
    <w:div w:id="36205265">
      <w:bodyDiv w:val="1"/>
      <w:marLeft w:val="0"/>
      <w:marRight w:val="0"/>
      <w:marTop w:val="0"/>
      <w:marBottom w:val="0"/>
      <w:divBdr>
        <w:top w:val="none" w:sz="0" w:space="0" w:color="auto"/>
        <w:left w:val="none" w:sz="0" w:space="0" w:color="auto"/>
        <w:bottom w:val="none" w:sz="0" w:space="0" w:color="auto"/>
        <w:right w:val="none" w:sz="0" w:space="0" w:color="auto"/>
      </w:divBdr>
    </w:div>
    <w:div w:id="69809666">
      <w:bodyDiv w:val="1"/>
      <w:marLeft w:val="0"/>
      <w:marRight w:val="0"/>
      <w:marTop w:val="0"/>
      <w:marBottom w:val="0"/>
      <w:divBdr>
        <w:top w:val="none" w:sz="0" w:space="0" w:color="auto"/>
        <w:left w:val="none" w:sz="0" w:space="0" w:color="auto"/>
        <w:bottom w:val="none" w:sz="0" w:space="0" w:color="auto"/>
        <w:right w:val="none" w:sz="0" w:space="0" w:color="auto"/>
      </w:divBdr>
    </w:div>
    <w:div w:id="72819126">
      <w:bodyDiv w:val="1"/>
      <w:marLeft w:val="0"/>
      <w:marRight w:val="0"/>
      <w:marTop w:val="0"/>
      <w:marBottom w:val="0"/>
      <w:divBdr>
        <w:top w:val="none" w:sz="0" w:space="0" w:color="auto"/>
        <w:left w:val="none" w:sz="0" w:space="0" w:color="auto"/>
        <w:bottom w:val="none" w:sz="0" w:space="0" w:color="auto"/>
        <w:right w:val="none" w:sz="0" w:space="0" w:color="auto"/>
      </w:divBdr>
    </w:div>
    <w:div w:id="140315158">
      <w:bodyDiv w:val="1"/>
      <w:marLeft w:val="0"/>
      <w:marRight w:val="0"/>
      <w:marTop w:val="0"/>
      <w:marBottom w:val="0"/>
      <w:divBdr>
        <w:top w:val="none" w:sz="0" w:space="0" w:color="auto"/>
        <w:left w:val="none" w:sz="0" w:space="0" w:color="auto"/>
        <w:bottom w:val="none" w:sz="0" w:space="0" w:color="auto"/>
        <w:right w:val="none" w:sz="0" w:space="0" w:color="auto"/>
      </w:divBdr>
    </w:div>
    <w:div w:id="173350897">
      <w:bodyDiv w:val="1"/>
      <w:marLeft w:val="0"/>
      <w:marRight w:val="0"/>
      <w:marTop w:val="0"/>
      <w:marBottom w:val="0"/>
      <w:divBdr>
        <w:top w:val="none" w:sz="0" w:space="0" w:color="auto"/>
        <w:left w:val="none" w:sz="0" w:space="0" w:color="auto"/>
        <w:bottom w:val="none" w:sz="0" w:space="0" w:color="auto"/>
        <w:right w:val="none" w:sz="0" w:space="0" w:color="auto"/>
      </w:divBdr>
    </w:div>
    <w:div w:id="204031461">
      <w:bodyDiv w:val="1"/>
      <w:marLeft w:val="0"/>
      <w:marRight w:val="0"/>
      <w:marTop w:val="0"/>
      <w:marBottom w:val="0"/>
      <w:divBdr>
        <w:top w:val="none" w:sz="0" w:space="0" w:color="auto"/>
        <w:left w:val="none" w:sz="0" w:space="0" w:color="auto"/>
        <w:bottom w:val="none" w:sz="0" w:space="0" w:color="auto"/>
        <w:right w:val="none" w:sz="0" w:space="0" w:color="auto"/>
      </w:divBdr>
    </w:div>
    <w:div w:id="241792508">
      <w:bodyDiv w:val="1"/>
      <w:marLeft w:val="0"/>
      <w:marRight w:val="0"/>
      <w:marTop w:val="0"/>
      <w:marBottom w:val="0"/>
      <w:divBdr>
        <w:top w:val="none" w:sz="0" w:space="0" w:color="auto"/>
        <w:left w:val="none" w:sz="0" w:space="0" w:color="auto"/>
        <w:bottom w:val="none" w:sz="0" w:space="0" w:color="auto"/>
        <w:right w:val="none" w:sz="0" w:space="0" w:color="auto"/>
      </w:divBdr>
    </w:div>
    <w:div w:id="249046682">
      <w:bodyDiv w:val="1"/>
      <w:marLeft w:val="0"/>
      <w:marRight w:val="0"/>
      <w:marTop w:val="0"/>
      <w:marBottom w:val="0"/>
      <w:divBdr>
        <w:top w:val="none" w:sz="0" w:space="0" w:color="auto"/>
        <w:left w:val="none" w:sz="0" w:space="0" w:color="auto"/>
        <w:bottom w:val="none" w:sz="0" w:space="0" w:color="auto"/>
        <w:right w:val="none" w:sz="0" w:space="0" w:color="auto"/>
      </w:divBdr>
    </w:div>
    <w:div w:id="262569565">
      <w:bodyDiv w:val="1"/>
      <w:marLeft w:val="0"/>
      <w:marRight w:val="0"/>
      <w:marTop w:val="0"/>
      <w:marBottom w:val="0"/>
      <w:divBdr>
        <w:top w:val="none" w:sz="0" w:space="0" w:color="auto"/>
        <w:left w:val="none" w:sz="0" w:space="0" w:color="auto"/>
        <w:bottom w:val="none" w:sz="0" w:space="0" w:color="auto"/>
        <w:right w:val="none" w:sz="0" w:space="0" w:color="auto"/>
      </w:divBdr>
    </w:div>
    <w:div w:id="265575779">
      <w:bodyDiv w:val="1"/>
      <w:marLeft w:val="0"/>
      <w:marRight w:val="0"/>
      <w:marTop w:val="0"/>
      <w:marBottom w:val="0"/>
      <w:divBdr>
        <w:top w:val="none" w:sz="0" w:space="0" w:color="auto"/>
        <w:left w:val="none" w:sz="0" w:space="0" w:color="auto"/>
        <w:bottom w:val="none" w:sz="0" w:space="0" w:color="auto"/>
        <w:right w:val="none" w:sz="0" w:space="0" w:color="auto"/>
      </w:divBdr>
    </w:div>
    <w:div w:id="266475004">
      <w:bodyDiv w:val="1"/>
      <w:marLeft w:val="0"/>
      <w:marRight w:val="0"/>
      <w:marTop w:val="0"/>
      <w:marBottom w:val="0"/>
      <w:divBdr>
        <w:top w:val="none" w:sz="0" w:space="0" w:color="auto"/>
        <w:left w:val="none" w:sz="0" w:space="0" w:color="auto"/>
        <w:bottom w:val="none" w:sz="0" w:space="0" w:color="auto"/>
        <w:right w:val="none" w:sz="0" w:space="0" w:color="auto"/>
      </w:divBdr>
    </w:div>
    <w:div w:id="270674616">
      <w:bodyDiv w:val="1"/>
      <w:marLeft w:val="0"/>
      <w:marRight w:val="0"/>
      <w:marTop w:val="0"/>
      <w:marBottom w:val="0"/>
      <w:divBdr>
        <w:top w:val="none" w:sz="0" w:space="0" w:color="auto"/>
        <w:left w:val="none" w:sz="0" w:space="0" w:color="auto"/>
        <w:bottom w:val="none" w:sz="0" w:space="0" w:color="auto"/>
        <w:right w:val="none" w:sz="0" w:space="0" w:color="auto"/>
      </w:divBdr>
    </w:div>
    <w:div w:id="275067236">
      <w:bodyDiv w:val="1"/>
      <w:marLeft w:val="0"/>
      <w:marRight w:val="0"/>
      <w:marTop w:val="0"/>
      <w:marBottom w:val="0"/>
      <w:divBdr>
        <w:top w:val="none" w:sz="0" w:space="0" w:color="auto"/>
        <w:left w:val="none" w:sz="0" w:space="0" w:color="auto"/>
        <w:bottom w:val="none" w:sz="0" w:space="0" w:color="auto"/>
        <w:right w:val="none" w:sz="0" w:space="0" w:color="auto"/>
      </w:divBdr>
    </w:div>
    <w:div w:id="297301714">
      <w:bodyDiv w:val="1"/>
      <w:marLeft w:val="0"/>
      <w:marRight w:val="0"/>
      <w:marTop w:val="0"/>
      <w:marBottom w:val="0"/>
      <w:divBdr>
        <w:top w:val="none" w:sz="0" w:space="0" w:color="auto"/>
        <w:left w:val="none" w:sz="0" w:space="0" w:color="auto"/>
        <w:bottom w:val="none" w:sz="0" w:space="0" w:color="auto"/>
        <w:right w:val="none" w:sz="0" w:space="0" w:color="auto"/>
      </w:divBdr>
    </w:div>
    <w:div w:id="320816684">
      <w:bodyDiv w:val="1"/>
      <w:marLeft w:val="0"/>
      <w:marRight w:val="0"/>
      <w:marTop w:val="0"/>
      <w:marBottom w:val="0"/>
      <w:divBdr>
        <w:top w:val="none" w:sz="0" w:space="0" w:color="auto"/>
        <w:left w:val="none" w:sz="0" w:space="0" w:color="auto"/>
        <w:bottom w:val="none" w:sz="0" w:space="0" w:color="auto"/>
        <w:right w:val="none" w:sz="0" w:space="0" w:color="auto"/>
      </w:divBdr>
    </w:div>
    <w:div w:id="331681814">
      <w:bodyDiv w:val="1"/>
      <w:marLeft w:val="0"/>
      <w:marRight w:val="0"/>
      <w:marTop w:val="0"/>
      <w:marBottom w:val="0"/>
      <w:divBdr>
        <w:top w:val="none" w:sz="0" w:space="0" w:color="auto"/>
        <w:left w:val="none" w:sz="0" w:space="0" w:color="auto"/>
        <w:bottom w:val="none" w:sz="0" w:space="0" w:color="auto"/>
        <w:right w:val="none" w:sz="0" w:space="0" w:color="auto"/>
      </w:divBdr>
    </w:div>
    <w:div w:id="466975797">
      <w:bodyDiv w:val="1"/>
      <w:marLeft w:val="0"/>
      <w:marRight w:val="0"/>
      <w:marTop w:val="0"/>
      <w:marBottom w:val="0"/>
      <w:divBdr>
        <w:top w:val="none" w:sz="0" w:space="0" w:color="auto"/>
        <w:left w:val="none" w:sz="0" w:space="0" w:color="auto"/>
        <w:bottom w:val="none" w:sz="0" w:space="0" w:color="auto"/>
        <w:right w:val="none" w:sz="0" w:space="0" w:color="auto"/>
      </w:divBdr>
    </w:div>
    <w:div w:id="489291952">
      <w:bodyDiv w:val="1"/>
      <w:marLeft w:val="0"/>
      <w:marRight w:val="0"/>
      <w:marTop w:val="0"/>
      <w:marBottom w:val="0"/>
      <w:divBdr>
        <w:top w:val="none" w:sz="0" w:space="0" w:color="auto"/>
        <w:left w:val="none" w:sz="0" w:space="0" w:color="auto"/>
        <w:bottom w:val="none" w:sz="0" w:space="0" w:color="auto"/>
        <w:right w:val="none" w:sz="0" w:space="0" w:color="auto"/>
      </w:divBdr>
    </w:div>
    <w:div w:id="552928434">
      <w:bodyDiv w:val="1"/>
      <w:marLeft w:val="0"/>
      <w:marRight w:val="0"/>
      <w:marTop w:val="0"/>
      <w:marBottom w:val="0"/>
      <w:divBdr>
        <w:top w:val="none" w:sz="0" w:space="0" w:color="auto"/>
        <w:left w:val="none" w:sz="0" w:space="0" w:color="auto"/>
        <w:bottom w:val="none" w:sz="0" w:space="0" w:color="auto"/>
        <w:right w:val="none" w:sz="0" w:space="0" w:color="auto"/>
      </w:divBdr>
    </w:div>
    <w:div w:id="569776518">
      <w:bodyDiv w:val="1"/>
      <w:marLeft w:val="0"/>
      <w:marRight w:val="0"/>
      <w:marTop w:val="0"/>
      <w:marBottom w:val="0"/>
      <w:divBdr>
        <w:top w:val="none" w:sz="0" w:space="0" w:color="auto"/>
        <w:left w:val="none" w:sz="0" w:space="0" w:color="auto"/>
        <w:bottom w:val="none" w:sz="0" w:space="0" w:color="auto"/>
        <w:right w:val="none" w:sz="0" w:space="0" w:color="auto"/>
      </w:divBdr>
    </w:div>
    <w:div w:id="573200663">
      <w:bodyDiv w:val="1"/>
      <w:marLeft w:val="0"/>
      <w:marRight w:val="0"/>
      <w:marTop w:val="0"/>
      <w:marBottom w:val="0"/>
      <w:divBdr>
        <w:top w:val="none" w:sz="0" w:space="0" w:color="auto"/>
        <w:left w:val="none" w:sz="0" w:space="0" w:color="auto"/>
        <w:bottom w:val="none" w:sz="0" w:space="0" w:color="auto"/>
        <w:right w:val="none" w:sz="0" w:space="0" w:color="auto"/>
      </w:divBdr>
    </w:div>
    <w:div w:id="578977500">
      <w:bodyDiv w:val="1"/>
      <w:marLeft w:val="0"/>
      <w:marRight w:val="0"/>
      <w:marTop w:val="0"/>
      <w:marBottom w:val="0"/>
      <w:divBdr>
        <w:top w:val="none" w:sz="0" w:space="0" w:color="auto"/>
        <w:left w:val="none" w:sz="0" w:space="0" w:color="auto"/>
        <w:bottom w:val="none" w:sz="0" w:space="0" w:color="auto"/>
        <w:right w:val="none" w:sz="0" w:space="0" w:color="auto"/>
      </w:divBdr>
    </w:div>
    <w:div w:id="682515591">
      <w:bodyDiv w:val="1"/>
      <w:marLeft w:val="0"/>
      <w:marRight w:val="0"/>
      <w:marTop w:val="0"/>
      <w:marBottom w:val="0"/>
      <w:divBdr>
        <w:top w:val="none" w:sz="0" w:space="0" w:color="auto"/>
        <w:left w:val="none" w:sz="0" w:space="0" w:color="auto"/>
        <w:bottom w:val="none" w:sz="0" w:space="0" w:color="auto"/>
        <w:right w:val="none" w:sz="0" w:space="0" w:color="auto"/>
      </w:divBdr>
    </w:div>
    <w:div w:id="727726532">
      <w:bodyDiv w:val="1"/>
      <w:marLeft w:val="0"/>
      <w:marRight w:val="0"/>
      <w:marTop w:val="0"/>
      <w:marBottom w:val="0"/>
      <w:divBdr>
        <w:top w:val="none" w:sz="0" w:space="0" w:color="auto"/>
        <w:left w:val="none" w:sz="0" w:space="0" w:color="auto"/>
        <w:bottom w:val="none" w:sz="0" w:space="0" w:color="auto"/>
        <w:right w:val="none" w:sz="0" w:space="0" w:color="auto"/>
      </w:divBdr>
    </w:div>
    <w:div w:id="734277839">
      <w:bodyDiv w:val="1"/>
      <w:marLeft w:val="0"/>
      <w:marRight w:val="0"/>
      <w:marTop w:val="0"/>
      <w:marBottom w:val="0"/>
      <w:divBdr>
        <w:top w:val="none" w:sz="0" w:space="0" w:color="auto"/>
        <w:left w:val="none" w:sz="0" w:space="0" w:color="auto"/>
        <w:bottom w:val="none" w:sz="0" w:space="0" w:color="auto"/>
        <w:right w:val="none" w:sz="0" w:space="0" w:color="auto"/>
      </w:divBdr>
    </w:div>
    <w:div w:id="735782893">
      <w:bodyDiv w:val="1"/>
      <w:marLeft w:val="0"/>
      <w:marRight w:val="0"/>
      <w:marTop w:val="0"/>
      <w:marBottom w:val="0"/>
      <w:divBdr>
        <w:top w:val="none" w:sz="0" w:space="0" w:color="auto"/>
        <w:left w:val="none" w:sz="0" w:space="0" w:color="auto"/>
        <w:bottom w:val="none" w:sz="0" w:space="0" w:color="auto"/>
        <w:right w:val="none" w:sz="0" w:space="0" w:color="auto"/>
      </w:divBdr>
    </w:div>
    <w:div w:id="780958297">
      <w:bodyDiv w:val="1"/>
      <w:marLeft w:val="0"/>
      <w:marRight w:val="0"/>
      <w:marTop w:val="0"/>
      <w:marBottom w:val="0"/>
      <w:divBdr>
        <w:top w:val="none" w:sz="0" w:space="0" w:color="auto"/>
        <w:left w:val="none" w:sz="0" w:space="0" w:color="auto"/>
        <w:bottom w:val="none" w:sz="0" w:space="0" w:color="auto"/>
        <w:right w:val="none" w:sz="0" w:space="0" w:color="auto"/>
      </w:divBdr>
    </w:div>
    <w:div w:id="790049971">
      <w:bodyDiv w:val="1"/>
      <w:marLeft w:val="0"/>
      <w:marRight w:val="0"/>
      <w:marTop w:val="0"/>
      <w:marBottom w:val="0"/>
      <w:divBdr>
        <w:top w:val="none" w:sz="0" w:space="0" w:color="auto"/>
        <w:left w:val="none" w:sz="0" w:space="0" w:color="auto"/>
        <w:bottom w:val="none" w:sz="0" w:space="0" w:color="auto"/>
        <w:right w:val="none" w:sz="0" w:space="0" w:color="auto"/>
      </w:divBdr>
    </w:div>
    <w:div w:id="832766213">
      <w:bodyDiv w:val="1"/>
      <w:marLeft w:val="0"/>
      <w:marRight w:val="0"/>
      <w:marTop w:val="0"/>
      <w:marBottom w:val="0"/>
      <w:divBdr>
        <w:top w:val="none" w:sz="0" w:space="0" w:color="auto"/>
        <w:left w:val="none" w:sz="0" w:space="0" w:color="auto"/>
        <w:bottom w:val="none" w:sz="0" w:space="0" w:color="auto"/>
        <w:right w:val="none" w:sz="0" w:space="0" w:color="auto"/>
      </w:divBdr>
    </w:div>
    <w:div w:id="842093049">
      <w:bodyDiv w:val="1"/>
      <w:marLeft w:val="0"/>
      <w:marRight w:val="0"/>
      <w:marTop w:val="0"/>
      <w:marBottom w:val="0"/>
      <w:divBdr>
        <w:top w:val="none" w:sz="0" w:space="0" w:color="auto"/>
        <w:left w:val="none" w:sz="0" w:space="0" w:color="auto"/>
        <w:bottom w:val="none" w:sz="0" w:space="0" w:color="auto"/>
        <w:right w:val="none" w:sz="0" w:space="0" w:color="auto"/>
      </w:divBdr>
    </w:div>
    <w:div w:id="888610506">
      <w:bodyDiv w:val="1"/>
      <w:marLeft w:val="0"/>
      <w:marRight w:val="0"/>
      <w:marTop w:val="0"/>
      <w:marBottom w:val="0"/>
      <w:divBdr>
        <w:top w:val="none" w:sz="0" w:space="0" w:color="auto"/>
        <w:left w:val="none" w:sz="0" w:space="0" w:color="auto"/>
        <w:bottom w:val="none" w:sz="0" w:space="0" w:color="auto"/>
        <w:right w:val="none" w:sz="0" w:space="0" w:color="auto"/>
      </w:divBdr>
    </w:div>
    <w:div w:id="901063403">
      <w:bodyDiv w:val="1"/>
      <w:marLeft w:val="0"/>
      <w:marRight w:val="0"/>
      <w:marTop w:val="0"/>
      <w:marBottom w:val="0"/>
      <w:divBdr>
        <w:top w:val="none" w:sz="0" w:space="0" w:color="auto"/>
        <w:left w:val="none" w:sz="0" w:space="0" w:color="auto"/>
        <w:bottom w:val="none" w:sz="0" w:space="0" w:color="auto"/>
        <w:right w:val="none" w:sz="0" w:space="0" w:color="auto"/>
      </w:divBdr>
    </w:div>
    <w:div w:id="947196953">
      <w:bodyDiv w:val="1"/>
      <w:marLeft w:val="0"/>
      <w:marRight w:val="0"/>
      <w:marTop w:val="0"/>
      <w:marBottom w:val="0"/>
      <w:divBdr>
        <w:top w:val="none" w:sz="0" w:space="0" w:color="auto"/>
        <w:left w:val="none" w:sz="0" w:space="0" w:color="auto"/>
        <w:bottom w:val="none" w:sz="0" w:space="0" w:color="auto"/>
        <w:right w:val="none" w:sz="0" w:space="0" w:color="auto"/>
      </w:divBdr>
    </w:div>
    <w:div w:id="960837824">
      <w:bodyDiv w:val="1"/>
      <w:marLeft w:val="0"/>
      <w:marRight w:val="0"/>
      <w:marTop w:val="0"/>
      <w:marBottom w:val="0"/>
      <w:divBdr>
        <w:top w:val="none" w:sz="0" w:space="0" w:color="auto"/>
        <w:left w:val="none" w:sz="0" w:space="0" w:color="auto"/>
        <w:bottom w:val="none" w:sz="0" w:space="0" w:color="auto"/>
        <w:right w:val="none" w:sz="0" w:space="0" w:color="auto"/>
      </w:divBdr>
    </w:div>
    <w:div w:id="967584105">
      <w:bodyDiv w:val="1"/>
      <w:marLeft w:val="0"/>
      <w:marRight w:val="0"/>
      <w:marTop w:val="0"/>
      <w:marBottom w:val="0"/>
      <w:divBdr>
        <w:top w:val="none" w:sz="0" w:space="0" w:color="auto"/>
        <w:left w:val="none" w:sz="0" w:space="0" w:color="auto"/>
        <w:bottom w:val="none" w:sz="0" w:space="0" w:color="auto"/>
        <w:right w:val="none" w:sz="0" w:space="0" w:color="auto"/>
      </w:divBdr>
    </w:div>
    <w:div w:id="995375760">
      <w:bodyDiv w:val="1"/>
      <w:marLeft w:val="0"/>
      <w:marRight w:val="0"/>
      <w:marTop w:val="0"/>
      <w:marBottom w:val="0"/>
      <w:divBdr>
        <w:top w:val="none" w:sz="0" w:space="0" w:color="auto"/>
        <w:left w:val="none" w:sz="0" w:space="0" w:color="auto"/>
        <w:bottom w:val="none" w:sz="0" w:space="0" w:color="auto"/>
        <w:right w:val="none" w:sz="0" w:space="0" w:color="auto"/>
      </w:divBdr>
    </w:div>
    <w:div w:id="1115176601">
      <w:bodyDiv w:val="1"/>
      <w:marLeft w:val="0"/>
      <w:marRight w:val="0"/>
      <w:marTop w:val="0"/>
      <w:marBottom w:val="0"/>
      <w:divBdr>
        <w:top w:val="none" w:sz="0" w:space="0" w:color="auto"/>
        <w:left w:val="none" w:sz="0" w:space="0" w:color="auto"/>
        <w:bottom w:val="none" w:sz="0" w:space="0" w:color="auto"/>
        <w:right w:val="none" w:sz="0" w:space="0" w:color="auto"/>
      </w:divBdr>
    </w:div>
    <w:div w:id="1117526674">
      <w:bodyDiv w:val="1"/>
      <w:marLeft w:val="0"/>
      <w:marRight w:val="0"/>
      <w:marTop w:val="0"/>
      <w:marBottom w:val="0"/>
      <w:divBdr>
        <w:top w:val="none" w:sz="0" w:space="0" w:color="auto"/>
        <w:left w:val="none" w:sz="0" w:space="0" w:color="auto"/>
        <w:bottom w:val="none" w:sz="0" w:space="0" w:color="auto"/>
        <w:right w:val="none" w:sz="0" w:space="0" w:color="auto"/>
      </w:divBdr>
    </w:div>
    <w:div w:id="1190531959">
      <w:bodyDiv w:val="1"/>
      <w:marLeft w:val="0"/>
      <w:marRight w:val="0"/>
      <w:marTop w:val="0"/>
      <w:marBottom w:val="0"/>
      <w:divBdr>
        <w:top w:val="none" w:sz="0" w:space="0" w:color="auto"/>
        <w:left w:val="none" w:sz="0" w:space="0" w:color="auto"/>
        <w:bottom w:val="none" w:sz="0" w:space="0" w:color="auto"/>
        <w:right w:val="none" w:sz="0" w:space="0" w:color="auto"/>
      </w:divBdr>
    </w:div>
    <w:div w:id="1196694462">
      <w:bodyDiv w:val="1"/>
      <w:marLeft w:val="0"/>
      <w:marRight w:val="0"/>
      <w:marTop w:val="0"/>
      <w:marBottom w:val="0"/>
      <w:divBdr>
        <w:top w:val="none" w:sz="0" w:space="0" w:color="auto"/>
        <w:left w:val="none" w:sz="0" w:space="0" w:color="auto"/>
        <w:bottom w:val="none" w:sz="0" w:space="0" w:color="auto"/>
        <w:right w:val="none" w:sz="0" w:space="0" w:color="auto"/>
      </w:divBdr>
    </w:div>
    <w:div w:id="1237591876">
      <w:bodyDiv w:val="1"/>
      <w:marLeft w:val="0"/>
      <w:marRight w:val="0"/>
      <w:marTop w:val="0"/>
      <w:marBottom w:val="0"/>
      <w:divBdr>
        <w:top w:val="none" w:sz="0" w:space="0" w:color="auto"/>
        <w:left w:val="none" w:sz="0" w:space="0" w:color="auto"/>
        <w:bottom w:val="none" w:sz="0" w:space="0" w:color="auto"/>
        <w:right w:val="none" w:sz="0" w:space="0" w:color="auto"/>
      </w:divBdr>
    </w:div>
    <w:div w:id="1253053560">
      <w:bodyDiv w:val="1"/>
      <w:marLeft w:val="0"/>
      <w:marRight w:val="0"/>
      <w:marTop w:val="0"/>
      <w:marBottom w:val="0"/>
      <w:divBdr>
        <w:top w:val="none" w:sz="0" w:space="0" w:color="auto"/>
        <w:left w:val="none" w:sz="0" w:space="0" w:color="auto"/>
        <w:bottom w:val="none" w:sz="0" w:space="0" w:color="auto"/>
        <w:right w:val="none" w:sz="0" w:space="0" w:color="auto"/>
      </w:divBdr>
    </w:div>
    <w:div w:id="1290667390">
      <w:bodyDiv w:val="1"/>
      <w:marLeft w:val="0"/>
      <w:marRight w:val="0"/>
      <w:marTop w:val="0"/>
      <w:marBottom w:val="0"/>
      <w:divBdr>
        <w:top w:val="none" w:sz="0" w:space="0" w:color="auto"/>
        <w:left w:val="none" w:sz="0" w:space="0" w:color="auto"/>
        <w:bottom w:val="none" w:sz="0" w:space="0" w:color="auto"/>
        <w:right w:val="none" w:sz="0" w:space="0" w:color="auto"/>
      </w:divBdr>
    </w:div>
    <w:div w:id="1385569916">
      <w:bodyDiv w:val="1"/>
      <w:marLeft w:val="0"/>
      <w:marRight w:val="0"/>
      <w:marTop w:val="0"/>
      <w:marBottom w:val="0"/>
      <w:divBdr>
        <w:top w:val="none" w:sz="0" w:space="0" w:color="auto"/>
        <w:left w:val="none" w:sz="0" w:space="0" w:color="auto"/>
        <w:bottom w:val="none" w:sz="0" w:space="0" w:color="auto"/>
        <w:right w:val="none" w:sz="0" w:space="0" w:color="auto"/>
      </w:divBdr>
    </w:div>
    <w:div w:id="1444380020">
      <w:bodyDiv w:val="1"/>
      <w:marLeft w:val="0"/>
      <w:marRight w:val="0"/>
      <w:marTop w:val="0"/>
      <w:marBottom w:val="0"/>
      <w:divBdr>
        <w:top w:val="none" w:sz="0" w:space="0" w:color="auto"/>
        <w:left w:val="none" w:sz="0" w:space="0" w:color="auto"/>
        <w:bottom w:val="none" w:sz="0" w:space="0" w:color="auto"/>
        <w:right w:val="none" w:sz="0" w:space="0" w:color="auto"/>
      </w:divBdr>
    </w:div>
    <w:div w:id="1448236250">
      <w:bodyDiv w:val="1"/>
      <w:marLeft w:val="0"/>
      <w:marRight w:val="0"/>
      <w:marTop w:val="0"/>
      <w:marBottom w:val="0"/>
      <w:divBdr>
        <w:top w:val="none" w:sz="0" w:space="0" w:color="auto"/>
        <w:left w:val="none" w:sz="0" w:space="0" w:color="auto"/>
        <w:bottom w:val="none" w:sz="0" w:space="0" w:color="auto"/>
        <w:right w:val="none" w:sz="0" w:space="0" w:color="auto"/>
      </w:divBdr>
    </w:div>
    <w:div w:id="1508253074">
      <w:bodyDiv w:val="1"/>
      <w:marLeft w:val="0"/>
      <w:marRight w:val="0"/>
      <w:marTop w:val="0"/>
      <w:marBottom w:val="0"/>
      <w:divBdr>
        <w:top w:val="none" w:sz="0" w:space="0" w:color="auto"/>
        <w:left w:val="none" w:sz="0" w:space="0" w:color="auto"/>
        <w:bottom w:val="none" w:sz="0" w:space="0" w:color="auto"/>
        <w:right w:val="none" w:sz="0" w:space="0" w:color="auto"/>
      </w:divBdr>
    </w:div>
    <w:div w:id="1602226194">
      <w:bodyDiv w:val="1"/>
      <w:marLeft w:val="0"/>
      <w:marRight w:val="0"/>
      <w:marTop w:val="0"/>
      <w:marBottom w:val="0"/>
      <w:divBdr>
        <w:top w:val="none" w:sz="0" w:space="0" w:color="auto"/>
        <w:left w:val="none" w:sz="0" w:space="0" w:color="auto"/>
        <w:bottom w:val="none" w:sz="0" w:space="0" w:color="auto"/>
        <w:right w:val="none" w:sz="0" w:space="0" w:color="auto"/>
      </w:divBdr>
    </w:div>
    <w:div w:id="1628119252">
      <w:bodyDiv w:val="1"/>
      <w:marLeft w:val="0"/>
      <w:marRight w:val="0"/>
      <w:marTop w:val="0"/>
      <w:marBottom w:val="0"/>
      <w:divBdr>
        <w:top w:val="none" w:sz="0" w:space="0" w:color="auto"/>
        <w:left w:val="none" w:sz="0" w:space="0" w:color="auto"/>
        <w:bottom w:val="none" w:sz="0" w:space="0" w:color="auto"/>
        <w:right w:val="none" w:sz="0" w:space="0" w:color="auto"/>
      </w:divBdr>
    </w:div>
    <w:div w:id="1634824705">
      <w:bodyDiv w:val="1"/>
      <w:marLeft w:val="0"/>
      <w:marRight w:val="0"/>
      <w:marTop w:val="0"/>
      <w:marBottom w:val="0"/>
      <w:divBdr>
        <w:top w:val="none" w:sz="0" w:space="0" w:color="auto"/>
        <w:left w:val="none" w:sz="0" w:space="0" w:color="auto"/>
        <w:bottom w:val="none" w:sz="0" w:space="0" w:color="auto"/>
        <w:right w:val="none" w:sz="0" w:space="0" w:color="auto"/>
      </w:divBdr>
    </w:div>
    <w:div w:id="1666592420">
      <w:bodyDiv w:val="1"/>
      <w:marLeft w:val="0"/>
      <w:marRight w:val="0"/>
      <w:marTop w:val="0"/>
      <w:marBottom w:val="0"/>
      <w:divBdr>
        <w:top w:val="none" w:sz="0" w:space="0" w:color="auto"/>
        <w:left w:val="none" w:sz="0" w:space="0" w:color="auto"/>
        <w:bottom w:val="none" w:sz="0" w:space="0" w:color="auto"/>
        <w:right w:val="none" w:sz="0" w:space="0" w:color="auto"/>
      </w:divBdr>
    </w:div>
    <w:div w:id="1676805244">
      <w:bodyDiv w:val="1"/>
      <w:marLeft w:val="0"/>
      <w:marRight w:val="0"/>
      <w:marTop w:val="0"/>
      <w:marBottom w:val="0"/>
      <w:divBdr>
        <w:top w:val="none" w:sz="0" w:space="0" w:color="auto"/>
        <w:left w:val="none" w:sz="0" w:space="0" w:color="auto"/>
        <w:bottom w:val="none" w:sz="0" w:space="0" w:color="auto"/>
        <w:right w:val="none" w:sz="0" w:space="0" w:color="auto"/>
      </w:divBdr>
    </w:div>
    <w:div w:id="1761486662">
      <w:bodyDiv w:val="1"/>
      <w:marLeft w:val="0"/>
      <w:marRight w:val="0"/>
      <w:marTop w:val="0"/>
      <w:marBottom w:val="0"/>
      <w:divBdr>
        <w:top w:val="none" w:sz="0" w:space="0" w:color="auto"/>
        <w:left w:val="none" w:sz="0" w:space="0" w:color="auto"/>
        <w:bottom w:val="none" w:sz="0" w:space="0" w:color="auto"/>
        <w:right w:val="none" w:sz="0" w:space="0" w:color="auto"/>
      </w:divBdr>
    </w:div>
    <w:div w:id="1846019488">
      <w:bodyDiv w:val="1"/>
      <w:marLeft w:val="0"/>
      <w:marRight w:val="0"/>
      <w:marTop w:val="0"/>
      <w:marBottom w:val="0"/>
      <w:divBdr>
        <w:top w:val="none" w:sz="0" w:space="0" w:color="auto"/>
        <w:left w:val="none" w:sz="0" w:space="0" w:color="auto"/>
        <w:bottom w:val="none" w:sz="0" w:space="0" w:color="auto"/>
        <w:right w:val="none" w:sz="0" w:space="0" w:color="auto"/>
      </w:divBdr>
    </w:div>
    <w:div w:id="1901558042">
      <w:bodyDiv w:val="1"/>
      <w:marLeft w:val="0"/>
      <w:marRight w:val="0"/>
      <w:marTop w:val="0"/>
      <w:marBottom w:val="0"/>
      <w:divBdr>
        <w:top w:val="none" w:sz="0" w:space="0" w:color="auto"/>
        <w:left w:val="none" w:sz="0" w:space="0" w:color="auto"/>
        <w:bottom w:val="none" w:sz="0" w:space="0" w:color="auto"/>
        <w:right w:val="none" w:sz="0" w:space="0" w:color="auto"/>
      </w:divBdr>
    </w:div>
    <w:div w:id="1951741623">
      <w:bodyDiv w:val="1"/>
      <w:marLeft w:val="0"/>
      <w:marRight w:val="0"/>
      <w:marTop w:val="0"/>
      <w:marBottom w:val="0"/>
      <w:divBdr>
        <w:top w:val="none" w:sz="0" w:space="0" w:color="auto"/>
        <w:left w:val="none" w:sz="0" w:space="0" w:color="auto"/>
        <w:bottom w:val="none" w:sz="0" w:space="0" w:color="auto"/>
        <w:right w:val="none" w:sz="0" w:space="0" w:color="auto"/>
      </w:divBdr>
    </w:div>
    <w:div w:id="1957372307">
      <w:bodyDiv w:val="1"/>
      <w:marLeft w:val="0"/>
      <w:marRight w:val="0"/>
      <w:marTop w:val="0"/>
      <w:marBottom w:val="0"/>
      <w:divBdr>
        <w:top w:val="none" w:sz="0" w:space="0" w:color="auto"/>
        <w:left w:val="none" w:sz="0" w:space="0" w:color="auto"/>
        <w:bottom w:val="none" w:sz="0" w:space="0" w:color="auto"/>
        <w:right w:val="none" w:sz="0" w:space="0" w:color="auto"/>
      </w:divBdr>
    </w:div>
    <w:div w:id="2096900762">
      <w:bodyDiv w:val="1"/>
      <w:marLeft w:val="0"/>
      <w:marRight w:val="0"/>
      <w:marTop w:val="0"/>
      <w:marBottom w:val="0"/>
      <w:divBdr>
        <w:top w:val="none" w:sz="0" w:space="0" w:color="auto"/>
        <w:left w:val="none" w:sz="0" w:space="0" w:color="auto"/>
        <w:bottom w:val="none" w:sz="0" w:space="0" w:color="auto"/>
        <w:right w:val="none" w:sz="0" w:space="0" w:color="auto"/>
      </w:divBdr>
    </w:div>
    <w:div w:id="2117018104">
      <w:bodyDiv w:val="1"/>
      <w:marLeft w:val="0"/>
      <w:marRight w:val="0"/>
      <w:marTop w:val="0"/>
      <w:marBottom w:val="0"/>
      <w:divBdr>
        <w:top w:val="none" w:sz="0" w:space="0" w:color="auto"/>
        <w:left w:val="none" w:sz="0" w:space="0" w:color="auto"/>
        <w:bottom w:val="none" w:sz="0" w:space="0" w:color="auto"/>
        <w:right w:val="none" w:sz="0" w:space="0" w:color="auto"/>
      </w:divBdr>
    </w:div>
    <w:div w:id="2129081197">
      <w:bodyDiv w:val="1"/>
      <w:marLeft w:val="0"/>
      <w:marRight w:val="0"/>
      <w:marTop w:val="0"/>
      <w:marBottom w:val="0"/>
      <w:divBdr>
        <w:top w:val="none" w:sz="0" w:space="0" w:color="auto"/>
        <w:left w:val="none" w:sz="0" w:space="0" w:color="auto"/>
        <w:bottom w:val="none" w:sz="0" w:space="0" w:color="auto"/>
        <w:right w:val="none" w:sz="0" w:space="0" w:color="auto"/>
      </w:divBdr>
    </w:div>
    <w:div w:id="2131897513">
      <w:bodyDiv w:val="1"/>
      <w:marLeft w:val="0"/>
      <w:marRight w:val="0"/>
      <w:marTop w:val="0"/>
      <w:marBottom w:val="0"/>
      <w:divBdr>
        <w:top w:val="none" w:sz="0" w:space="0" w:color="auto"/>
        <w:left w:val="none" w:sz="0" w:space="0" w:color="auto"/>
        <w:bottom w:val="none" w:sz="0" w:space="0" w:color="auto"/>
        <w:right w:val="none" w:sz="0" w:space="0" w:color="auto"/>
      </w:divBdr>
    </w:div>
    <w:div w:id="2134597411">
      <w:bodyDiv w:val="1"/>
      <w:marLeft w:val="0"/>
      <w:marRight w:val="0"/>
      <w:marTop w:val="0"/>
      <w:marBottom w:val="0"/>
      <w:divBdr>
        <w:top w:val="none" w:sz="0" w:space="0" w:color="auto"/>
        <w:left w:val="none" w:sz="0" w:space="0" w:color="auto"/>
        <w:bottom w:val="none" w:sz="0" w:space="0" w:color="auto"/>
        <w:right w:val="none" w:sz="0" w:space="0" w:color="auto"/>
      </w:divBdr>
    </w:div>
    <w:div w:id="21407591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87.bin"/><Relationship Id="rId299" Type="http://schemas.openxmlformats.org/officeDocument/2006/relationships/oleObject" Target="embeddings/oleObject257.bin"/><Relationship Id="rId303" Type="http://schemas.openxmlformats.org/officeDocument/2006/relationships/header" Target="header2.xml"/><Relationship Id="rId21" Type="http://schemas.openxmlformats.org/officeDocument/2006/relationships/oleObject" Target="embeddings/oleObject10.bin"/><Relationship Id="rId42" Type="http://schemas.openxmlformats.org/officeDocument/2006/relationships/oleObject" Target="embeddings/oleObject27.bin"/><Relationship Id="rId63" Type="http://schemas.openxmlformats.org/officeDocument/2006/relationships/oleObject" Target="embeddings/oleObject43.bin"/><Relationship Id="rId84" Type="http://schemas.openxmlformats.org/officeDocument/2006/relationships/oleObject" Target="embeddings/oleObject60.bin"/><Relationship Id="rId138" Type="http://schemas.openxmlformats.org/officeDocument/2006/relationships/oleObject" Target="embeddings/oleObject106.bin"/><Relationship Id="rId159" Type="http://schemas.openxmlformats.org/officeDocument/2006/relationships/oleObject" Target="embeddings/oleObject125.bin"/><Relationship Id="rId170" Type="http://schemas.openxmlformats.org/officeDocument/2006/relationships/oleObject" Target="embeddings/oleObject136.bin"/><Relationship Id="rId191" Type="http://schemas.openxmlformats.org/officeDocument/2006/relationships/oleObject" Target="embeddings/oleObject157.bin"/><Relationship Id="rId205" Type="http://schemas.openxmlformats.org/officeDocument/2006/relationships/oleObject" Target="embeddings/oleObject169.bin"/><Relationship Id="rId226" Type="http://schemas.openxmlformats.org/officeDocument/2006/relationships/oleObject" Target="embeddings/oleObject187.bin"/><Relationship Id="rId247" Type="http://schemas.openxmlformats.org/officeDocument/2006/relationships/oleObject" Target="embeddings/oleObject208.bin"/><Relationship Id="rId107" Type="http://schemas.openxmlformats.org/officeDocument/2006/relationships/image" Target="media/image17.wmf"/><Relationship Id="rId268" Type="http://schemas.openxmlformats.org/officeDocument/2006/relationships/image" Target="media/image29.wmf"/><Relationship Id="rId289" Type="http://schemas.openxmlformats.org/officeDocument/2006/relationships/oleObject" Target="embeddings/oleObject247.bin"/><Relationship Id="rId11" Type="http://schemas.openxmlformats.org/officeDocument/2006/relationships/oleObject" Target="embeddings/oleObject2.bin"/><Relationship Id="rId32" Type="http://schemas.openxmlformats.org/officeDocument/2006/relationships/oleObject" Target="embeddings/oleObject17.bin"/><Relationship Id="rId53" Type="http://schemas.openxmlformats.org/officeDocument/2006/relationships/oleObject" Target="embeddings/oleObject36.bin"/><Relationship Id="rId74" Type="http://schemas.openxmlformats.org/officeDocument/2006/relationships/oleObject" Target="embeddings/oleObject51.bin"/><Relationship Id="rId128" Type="http://schemas.openxmlformats.org/officeDocument/2006/relationships/oleObject" Target="embeddings/oleObject96.bin"/><Relationship Id="rId149" Type="http://schemas.openxmlformats.org/officeDocument/2006/relationships/oleObject" Target="embeddings/oleObject117.bin"/><Relationship Id="rId5" Type="http://schemas.openxmlformats.org/officeDocument/2006/relationships/webSettings" Target="webSettings.xml"/><Relationship Id="rId95" Type="http://schemas.openxmlformats.org/officeDocument/2006/relationships/oleObject" Target="embeddings/oleObject71.bin"/><Relationship Id="rId160" Type="http://schemas.openxmlformats.org/officeDocument/2006/relationships/oleObject" Target="embeddings/oleObject126.bin"/><Relationship Id="rId181" Type="http://schemas.openxmlformats.org/officeDocument/2006/relationships/oleObject" Target="embeddings/oleObject147.bin"/><Relationship Id="rId216" Type="http://schemas.openxmlformats.org/officeDocument/2006/relationships/oleObject" Target="embeddings/oleObject177.bin"/><Relationship Id="rId237" Type="http://schemas.openxmlformats.org/officeDocument/2006/relationships/oleObject" Target="embeddings/oleObject198.bin"/><Relationship Id="rId258" Type="http://schemas.openxmlformats.org/officeDocument/2006/relationships/oleObject" Target="embeddings/oleObject219.bin"/><Relationship Id="rId279" Type="http://schemas.openxmlformats.org/officeDocument/2006/relationships/oleObject" Target="embeddings/oleObject239.bin"/><Relationship Id="rId22" Type="http://schemas.openxmlformats.org/officeDocument/2006/relationships/oleObject" Target="embeddings/oleObject11.bin"/><Relationship Id="rId43" Type="http://schemas.openxmlformats.org/officeDocument/2006/relationships/oleObject" Target="embeddings/oleObject28.bin"/><Relationship Id="rId64" Type="http://schemas.openxmlformats.org/officeDocument/2006/relationships/oleObject" Target="embeddings/oleObject44.bin"/><Relationship Id="rId118" Type="http://schemas.openxmlformats.org/officeDocument/2006/relationships/oleObject" Target="embeddings/oleObject88.bin"/><Relationship Id="rId139" Type="http://schemas.openxmlformats.org/officeDocument/2006/relationships/oleObject" Target="embeddings/oleObject107.bin"/><Relationship Id="rId290" Type="http://schemas.openxmlformats.org/officeDocument/2006/relationships/oleObject" Target="embeddings/oleObject248.bin"/><Relationship Id="rId304" Type="http://schemas.openxmlformats.org/officeDocument/2006/relationships/footer" Target="footer1.xml"/><Relationship Id="rId85" Type="http://schemas.openxmlformats.org/officeDocument/2006/relationships/oleObject" Target="embeddings/oleObject61.bin"/><Relationship Id="rId150" Type="http://schemas.openxmlformats.org/officeDocument/2006/relationships/oleObject" Target="embeddings/oleObject118.bin"/><Relationship Id="rId171" Type="http://schemas.openxmlformats.org/officeDocument/2006/relationships/oleObject" Target="embeddings/oleObject137.bin"/><Relationship Id="rId192" Type="http://schemas.openxmlformats.org/officeDocument/2006/relationships/oleObject" Target="embeddings/oleObject158.bin"/><Relationship Id="rId206" Type="http://schemas.openxmlformats.org/officeDocument/2006/relationships/oleObject" Target="embeddings/oleObject170.bin"/><Relationship Id="rId227" Type="http://schemas.openxmlformats.org/officeDocument/2006/relationships/oleObject" Target="embeddings/oleObject188.bin"/><Relationship Id="rId248" Type="http://schemas.openxmlformats.org/officeDocument/2006/relationships/oleObject" Target="embeddings/oleObject209.bin"/><Relationship Id="rId269" Type="http://schemas.openxmlformats.org/officeDocument/2006/relationships/oleObject" Target="embeddings/oleObject229.bin"/><Relationship Id="rId12" Type="http://schemas.openxmlformats.org/officeDocument/2006/relationships/image" Target="media/image3.wmf"/><Relationship Id="rId33" Type="http://schemas.openxmlformats.org/officeDocument/2006/relationships/oleObject" Target="embeddings/oleObject18.bin"/><Relationship Id="rId108" Type="http://schemas.openxmlformats.org/officeDocument/2006/relationships/oleObject" Target="embeddings/oleObject80.bin"/><Relationship Id="rId129" Type="http://schemas.openxmlformats.org/officeDocument/2006/relationships/oleObject" Target="embeddings/oleObject97.bin"/><Relationship Id="rId280" Type="http://schemas.openxmlformats.org/officeDocument/2006/relationships/oleObject" Target="embeddings/oleObject240.bin"/><Relationship Id="rId54" Type="http://schemas.openxmlformats.org/officeDocument/2006/relationships/image" Target="media/image7.wmf"/><Relationship Id="rId75" Type="http://schemas.openxmlformats.org/officeDocument/2006/relationships/image" Target="media/image13.wmf"/><Relationship Id="rId96" Type="http://schemas.openxmlformats.org/officeDocument/2006/relationships/oleObject" Target="embeddings/oleObject72.bin"/><Relationship Id="rId140" Type="http://schemas.openxmlformats.org/officeDocument/2006/relationships/oleObject" Target="embeddings/oleObject108.bin"/><Relationship Id="rId161" Type="http://schemas.openxmlformats.org/officeDocument/2006/relationships/oleObject" Target="embeddings/oleObject127.bin"/><Relationship Id="rId182" Type="http://schemas.openxmlformats.org/officeDocument/2006/relationships/oleObject" Target="embeddings/oleObject148.bin"/><Relationship Id="rId217" Type="http://schemas.openxmlformats.org/officeDocument/2006/relationships/oleObject" Target="embeddings/oleObject178.bin"/><Relationship Id="rId6" Type="http://schemas.openxmlformats.org/officeDocument/2006/relationships/footnotes" Target="footnotes.xml"/><Relationship Id="rId238" Type="http://schemas.openxmlformats.org/officeDocument/2006/relationships/oleObject" Target="embeddings/oleObject199.bin"/><Relationship Id="rId259" Type="http://schemas.openxmlformats.org/officeDocument/2006/relationships/oleObject" Target="embeddings/oleObject220.bin"/><Relationship Id="rId23" Type="http://schemas.openxmlformats.org/officeDocument/2006/relationships/oleObject" Target="embeddings/oleObject12.bin"/><Relationship Id="rId119" Type="http://schemas.openxmlformats.org/officeDocument/2006/relationships/oleObject" Target="embeddings/oleObject89.bin"/><Relationship Id="rId270" Type="http://schemas.openxmlformats.org/officeDocument/2006/relationships/oleObject" Target="embeddings/oleObject230.bin"/><Relationship Id="rId291" Type="http://schemas.openxmlformats.org/officeDocument/2006/relationships/oleObject" Target="embeddings/oleObject249.bin"/><Relationship Id="rId305" Type="http://schemas.openxmlformats.org/officeDocument/2006/relationships/footer" Target="footer2.xml"/><Relationship Id="rId44" Type="http://schemas.openxmlformats.org/officeDocument/2006/relationships/oleObject" Target="embeddings/oleObject29.bin"/><Relationship Id="rId65" Type="http://schemas.openxmlformats.org/officeDocument/2006/relationships/image" Target="media/image10.wmf"/><Relationship Id="rId86" Type="http://schemas.openxmlformats.org/officeDocument/2006/relationships/oleObject" Target="embeddings/oleObject62.bin"/><Relationship Id="rId130" Type="http://schemas.openxmlformats.org/officeDocument/2006/relationships/oleObject" Target="embeddings/oleObject98.bin"/><Relationship Id="rId151" Type="http://schemas.openxmlformats.org/officeDocument/2006/relationships/oleObject" Target="embeddings/oleObject119.bin"/><Relationship Id="rId172" Type="http://schemas.openxmlformats.org/officeDocument/2006/relationships/oleObject" Target="embeddings/oleObject138.bin"/><Relationship Id="rId193" Type="http://schemas.openxmlformats.org/officeDocument/2006/relationships/oleObject" Target="embeddings/oleObject159.bin"/><Relationship Id="rId207" Type="http://schemas.openxmlformats.org/officeDocument/2006/relationships/image" Target="media/image26.wmf"/><Relationship Id="rId228" Type="http://schemas.openxmlformats.org/officeDocument/2006/relationships/oleObject" Target="embeddings/oleObject189.bin"/><Relationship Id="rId249" Type="http://schemas.openxmlformats.org/officeDocument/2006/relationships/oleObject" Target="embeddings/oleObject210.bin"/><Relationship Id="rId13" Type="http://schemas.openxmlformats.org/officeDocument/2006/relationships/oleObject" Target="embeddings/oleObject3.bin"/><Relationship Id="rId109" Type="http://schemas.openxmlformats.org/officeDocument/2006/relationships/image" Target="media/image18.wmf"/><Relationship Id="rId260" Type="http://schemas.openxmlformats.org/officeDocument/2006/relationships/oleObject" Target="embeddings/oleObject221.bin"/><Relationship Id="rId281" Type="http://schemas.openxmlformats.org/officeDocument/2006/relationships/oleObject" Target="embeddings/oleObject241.bin"/><Relationship Id="rId34" Type="http://schemas.openxmlformats.org/officeDocument/2006/relationships/oleObject" Target="embeddings/oleObject19.bin"/><Relationship Id="rId55" Type="http://schemas.openxmlformats.org/officeDocument/2006/relationships/oleObject" Target="embeddings/oleObject37.bin"/><Relationship Id="rId76" Type="http://schemas.openxmlformats.org/officeDocument/2006/relationships/oleObject" Target="embeddings/oleObject52.bin"/><Relationship Id="rId97" Type="http://schemas.openxmlformats.org/officeDocument/2006/relationships/oleObject" Target="embeddings/oleObject73.bin"/><Relationship Id="rId120" Type="http://schemas.openxmlformats.org/officeDocument/2006/relationships/oleObject" Target="embeddings/oleObject90.bin"/><Relationship Id="rId141" Type="http://schemas.openxmlformats.org/officeDocument/2006/relationships/oleObject" Target="embeddings/oleObject109.bin"/><Relationship Id="rId7" Type="http://schemas.openxmlformats.org/officeDocument/2006/relationships/endnotes" Target="endnotes.xml"/><Relationship Id="rId162" Type="http://schemas.openxmlformats.org/officeDocument/2006/relationships/oleObject" Target="embeddings/oleObject128.bin"/><Relationship Id="rId183" Type="http://schemas.openxmlformats.org/officeDocument/2006/relationships/oleObject" Target="embeddings/oleObject149.bin"/><Relationship Id="rId218" Type="http://schemas.openxmlformats.org/officeDocument/2006/relationships/oleObject" Target="embeddings/oleObject179.bin"/><Relationship Id="rId239" Type="http://schemas.openxmlformats.org/officeDocument/2006/relationships/oleObject" Target="embeddings/oleObject200.bin"/><Relationship Id="rId250" Type="http://schemas.openxmlformats.org/officeDocument/2006/relationships/oleObject" Target="embeddings/oleObject211.bin"/><Relationship Id="rId271" Type="http://schemas.openxmlformats.org/officeDocument/2006/relationships/oleObject" Target="embeddings/oleObject231.bin"/><Relationship Id="rId292" Type="http://schemas.openxmlformats.org/officeDocument/2006/relationships/oleObject" Target="embeddings/oleObject250.bin"/><Relationship Id="rId306" Type="http://schemas.openxmlformats.org/officeDocument/2006/relationships/header" Target="header3.xml"/><Relationship Id="rId24" Type="http://schemas.openxmlformats.org/officeDocument/2006/relationships/oleObject" Target="embeddings/oleObject13.bin"/><Relationship Id="rId40" Type="http://schemas.openxmlformats.org/officeDocument/2006/relationships/oleObject" Target="embeddings/oleObject25.bin"/><Relationship Id="rId45" Type="http://schemas.openxmlformats.org/officeDocument/2006/relationships/oleObject" Target="embeddings/oleObject30.bin"/><Relationship Id="rId66" Type="http://schemas.openxmlformats.org/officeDocument/2006/relationships/oleObject" Target="embeddings/oleObject45.bin"/><Relationship Id="rId87" Type="http://schemas.openxmlformats.org/officeDocument/2006/relationships/oleObject" Target="embeddings/oleObject63.bin"/><Relationship Id="rId110" Type="http://schemas.openxmlformats.org/officeDocument/2006/relationships/oleObject" Target="embeddings/oleObject81.bin"/><Relationship Id="rId115" Type="http://schemas.openxmlformats.org/officeDocument/2006/relationships/oleObject" Target="embeddings/oleObject85.bin"/><Relationship Id="rId131" Type="http://schemas.openxmlformats.org/officeDocument/2006/relationships/oleObject" Target="embeddings/oleObject99.bin"/><Relationship Id="rId136" Type="http://schemas.openxmlformats.org/officeDocument/2006/relationships/oleObject" Target="embeddings/oleObject104.bin"/><Relationship Id="rId157" Type="http://schemas.openxmlformats.org/officeDocument/2006/relationships/oleObject" Target="embeddings/oleObject123.bin"/><Relationship Id="rId178" Type="http://schemas.openxmlformats.org/officeDocument/2006/relationships/oleObject" Target="embeddings/oleObject144.bin"/><Relationship Id="rId301" Type="http://schemas.openxmlformats.org/officeDocument/2006/relationships/oleObject" Target="embeddings/oleObject259.bin"/><Relationship Id="rId61" Type="http://schemas.openxmlformats.org/officeDocument/2006/relationships/oleObject" Target="embeddings/oleObject42.bin"/><Relationship Id="rId82" Type="http://schemas.openxmlformats.org/officeDocument/2006/relationships/oleObject" Target="embeddings/oleObject58.bin"/><Relationship Id="rId152" Type="http://schemas.openxmlformats.org/officeDocument/2006/relationships/image" Target="media/image22.wmf"/><Relationship Id="rId173" Type="http://schemas.openxmlformats.org/officeDocument/2006/relationships/oleObject" Target="embeddings/oleObject139.bin"/><Relationship Id="rId194" Type="http://schemas.openxmlformats.org/officeDocument/2006/relationships/oleObject" Target="embeddings/oleObject160.bin"/><Relationship Id="rId199" Type="http://schemas.openxmlformats.org/officeDocument/2006/relationships/oleObject" Target="embeddings/oleObject164.bin"/><Relationship Id="rId203" Type="http://schemas.openxmlformats.org/officeDocument/2006/relationships/oleObject" Target="embeddings/oleObject167.bin"/><Relationship Id="rId208" Type="http://schemas.openxmlformats.org/officeDocument/2006/relationships/oleObject" Target="embeddings/oleObject171.bin"/><Relationship Id="rId229" Type="http://schemas.openxmlformats.org/officeDocument/2006/relationships/oleObject" Target="embeddings/oleObject190.bin"/><Relationship Id="rId19" Type="http://schemas.openxmlformats.org/officeDocument/2006/relationships/oleObject" Target="embeddings/oleObject8.bin"/><Relationship Id="rId224" Type="http://schemas.openxmlformats.org/officeDocument/2006/relationships/oleObject" Target="embeddings/oleObject185.bin"/><Relationship Id="rId240" Type="http://schemas.openxmlformats.org/officeDocument/2006/relationships/oleObject" Target="embeddings/oleObject201.bin"/><Relationship Id="rId245" Type="http://schemas.openxmlformats.org/officeDocument/2006/relationships/oleObject" Target="embeddings/oleObject206.bin"/><Relationship Id="rId261" Type="http://schemas.openxmlformats.org/officeDocument/2006/relationships/oleObject" Target="embeddings/oleObject222.bin"/><Relationship Id="rId266" Type="http://schemas.openxmlformats.org/officeDocument/2006/relationships/oleObject" Target="embeddings/oleObject227.bin"/><Relationship Id="rId287" Type="http://schemas.openxmlformats.org/officeDocument/2006/relationships/oleObject" Target="embeddings/oleObject245.bin"/><Relationship Id="rId14" Type="http://schemas.openxmlformats.org/officeDocument/2006/relationships/image" Target="media/image4.wmf"/><Relationship Id="rId30" Type="http://schemas.microsoft.com/office/2018/08/relationships/commentsExtensible" Target="commentsExtensible.xml"/><Relationship Id="rId35" Type="http://schemas.openxmlformats.org/officeDocument/2006/relationships/oleObject" Target="embeddings/oleObject20.bin"/><Relationship Id="rId56" Type="http://schemas.openxmlformats.org/officeDocument/2006/relationships/image" Target="media/image8.wmf"/><Relationship Id="rId77" Type="http://schemas.openxmlformats.org/officeDocument/2006/relationships/oleObject" Target="embeddings/oleObject53.bin"/><Relationship Id="rId100" Type="http://schemas.openxmlformats.org/officeDocument/2006/relationships/image" Target="media/image14.wmf"/><Relationship Id="rId105" Type="http://schemas.openxmlformats.org/officeDocument/2006/relationships/oleObject" Target="embeddings/oleObject78.bin"/><Relationship Id="rId126" Type="http://schemas.openxmlformats.org/officeDocument/2006/relationships/image" Target="media/image21.wmf"/><Relationship Id="rId147" Type="http://schemas.openxmlformats.org/officeDocument/2006/relationships/oleObject" Target="embeddings/oleObject115.bin"/><Relationship Id="rId168" Type="http://schemas.openxmlformats.org/officeDocument/2006/relationships/oleObject" Target="embeddings/oleObject134.bin"/><Relationship Id="rId282" Type="http://schemas.openxmlformats.org/officeDocument/2006/relationships/image" Target="media/image30.wmf"/><Relationship Id="rId8" Type="http://schemas.openxmlformats.org/officeDocument/2006/relationships/image" Target="media/image1.wmf"/><Relationship Id="rId51" Type="http://schemas.openxmlformats.org/officeDocument/2006/relationships/oleObject" Target="embeddings/oleObject35.bin"/><Relationship Id="rId72" Type="http://schemas.openxmlformats.org/officeDocument/2006/relationships/oleObject" Target="embeddings/oleObject50.bin"/><Relationship Id="rId93" Type="http://schemas.openxmlformats.org/officeDocument/2006/relationships/oleObject" Target="embeddings/oleObject69.bin"/><Relationship Id="rId98" Type="http://schemas.openxmlformats.org/officeDocument/2006/relationships/oleObject" Target="embeddings/oleObject74.bin"/><Relationship Id="rId121" Type="http://schemas.openxmlformats.org/officeDocument/2006/relationships/oleObject" Target="embeddings/oleObject91.bin"/><Relationship Id="rId142" Type="http://schemas.openxmlformats.org/officeDocument/2006/relationships/oleObject" Target="embeddings/oleObject110.bin"/><Relationship Id="rId163" Type="http://schemas.openxmlformats.org/officeDocument/2006/relationships/oleObject" Target="embeddings/oleObject129.bin"/><Relationship Id="rId184" Type="http://schemas.openxmlformats.org/officeDocument/2006/relationships/oleObject" Target="embeddings/oleObject150.bin"/><Relationship Id="rId189" Type="http://schemas.openxmlformats.org/officeDocument/2006/relationships/oleObject" Target="embeddings/oleObject155.bin"/><Relationship Id="rId219" Type="http://schemas.openxmlformats.org/officeDocument/2006/relationships/oleObject" Target="embeddings/oleObject180.bin"/><Relationship Id="rId3" Type="http://schemas.openxmlformats.org/officeDocument/2006/relationships/styles" Target="styles.xml"/><Relationship Id="rId214" Type="http://schemas.openxmlformats.org/officeDocument/2006/relationships/oleObject" Target="embeddings/oleObject175.bin"/><Relationship Id="rId230" Type="http://schemas.openxmlformats.org/officeDocument/2006/relationships/oleObject" Target="embeddings/oleObject191.bin"/><Relationship Id="rId235" Type="http://schemas.openxmlformats.org/officeDocument/2006/relationships/oleObject" Target="embeddings/oleObject196.bin"/><Relationship Id="rId251" Type="http://schemas.openxmlformats.org/officeDocument/2006/relationships/oleObject" Target="embeddings/oleObject212.bin"/><Relationship Id="rId256" Type="http://schemas.openxmlformats.org/officeDocument/2006/relationships/oleObject" Target="embeddings/oleObject217.bin"/><Relationship Id="rId277" Type="http://schemas.openxmlformats.org/officeDocument/2006/relationships/oleObject" Target="embeddings/oleObject237.bin"/><Relationship Id="rId298" Type="http://schemas.openxmlformats.org/officeDocument/2006/relationships/oleObject" Target="embeddings/oleObject256.bin"/><Relationship Id="rId25" Type="http://schemas.openxmlformats.org/officeDocument/2006/relationships/oleObject" Target="embeddings/oleObject14.bin"/><Relationship Id="rId46" Type="http://schemas.openxmlformats.org/officeDocument/2006/relationships/image" Target="media/image5.wmf"/><Relationship Id="rId67" Type="http://schemas.openxmlformats.org/officeDocument/2006/relationships/oleObject" Target="embeddings/oleObject46.bin"/><Relationship Id="rId116" Type="http://schemas.openxmlformats.org/officeDocument/2006/relationships/oleObject" Target="embeddings/oleObject86.bin"/><Relationship Id="rId137" Type="http://schemas.openxmlformats.org/officeDocument/2006/relationships/oleObject" Target="embeddings/oleObject105.bin"/><Relationship Id="rId158" Type="http://schemas.openxmlformats.org/officeDocument/2006/relationships/oleObject" Target="embeddings/oleObject124.bin"/><Relationship Id="rId272" Type="http://schemas.openxmlformats.org/officeDocument/2006/relationships/oleObject" Target="embeddings/oleObject232.bin"/><Relationship Id="rId293" Type="http://schemas.openxmlformats.org/officeDocument/2006/relationships/oleObject" Target="embeddings/oleObject251.bin"/><Relationship Id="rId302" Type="http://schemas.openxmlformats.org/officeDocument/2006/relationships/header" Target="header1.xml"/><Relationship Id="rId307" Type="http://schemas.openxmlformats.org/officeDocument/2006/relationships/footer" Target="footer3.xml"/><Relationship Id="rId20" Type="http://schemas.openxmlformats.org/officeDocument/2006/relationships/oleObject" Target="embeddings/oleObject9.bin"/><Relationship Id="rId41" Type="http://schemas.openxmlformats.org/officeDocument/2006/relationships/oleObject" Target="embeddings/oleObject26.bin"/><Relationship Id="rId62" Type="http://schemas.openxmlformats.org/officeDocument/2006/relationships/image" Target="media/image9.wmf"/><Relationship Id="rId83" Type="http://schemas.openxmlformats.org/officeDocument/2006/relationships/oleObject" Target="embeddings/oleObject59.bin"/><Relationship Id="rId88" Type="http://schemas.openxmlformats.org/officeDocument/2006/relationships/oleObject" Target="embeddings/oleObject64.bin"/><Relationship Id="rId111" Type="http://schemas.openxmlformats.org/officeDocument/2006/relationships/oleObject" Target="embeddings/oleObject82.bin"/><Relationship Id="rId132" Type="http://schemas.openxmlformats.org/officeDocument/2006/relationships/oleObject" Target="embeddings/oleObject100.bin"/><Relationship Id="rId153" Type="http://schemas.openxmlformats.org/officeDocument/2006/relationships/oleObject" Target="embeddings/oleObject120.bin"/><Relationship Id="rId174" Type="http://schemas.openxmlformats.org/officeDocument/2006/relationships/oleObject" Target="embeddings/oleObject140.bin"/><Relationship Id="rId179" Type="http://schemas.openxmlformats.org/officeDocument/2006/relationships/oleObject" Target="embeddings/oleObject145.bin"/><Relationship Id="rId195" Type="http://schemas.openxmlformats.org/officeDocument/2006/relationships/oleObject" Target="embeddings/oleObject161.bin"/><Relationship Id="rId209" Type="http://schemas.openxmlformats.org/officeDocument/2006/relationships/image" Target="media/image27.wmf"/><Relationship Id="rId190" Type="http://schemas.openxmlformats.org/officeDocument/2006/relationships/oleObject" Target="embeddings/oleObject156.bin"/><Relationship Id="rId204" Type="http://schemas.openxmlformats.org/officeDocument/2006/relationships/oleObject" Target="embeddings/oleObject168.bin"/><Relationship Id="rId220" Type="http://schemas.openxmlformats.org/officeDocument/2006/relationships/oleObject" Target="embeddings/oleObject181.bin"/><Relationship Id="rId225" Type="http://schemas.openxmlformats.org/officeDocument/2006/relationships/oleObject" Target="embeddings/oleObject186.bin"/><Relationship Id="rId241" Type="http://schemas.openxmlformats.org/officeDocument/2006/relationships/oleObject" Target="embeddings/oleObject202.bin"/><Relationship Id="rId246" Type="http://schemas.openxmlformats.org/officeDocument/2006/relationships/oleObject" Target="embeddings/oleObject207.bin"/><Relationship Id="rId267" Type="http://schemas.openxmlformats.org/officeDocument/2006/relationships/oleObject" Target="embeddings/oleObject228.bin"/><Relationship Id="rId288" Type="http://schemas.openxmlformats.org/officeDocument/2006/relationships/oleObject" Target="embeddings/oleObject246.bin"/><Relationship Id="rId15" Type="http://schemas.openxmlformats.org/officeDocument/2006/relationships/oleObject" Target="embeddings/oleObject4.bin"/><Relationship Id="rId36" Type="http://schemas.openxmlformats.org/officeDocument/2006/relationships/oleObject" Target="embeddings/oleObject21.bin"/><Relationship Id="rId57" Type="http://schemas.openxmlformats.org/officeDocument/2006/relationships/oleObject" Target="embeddings/oleObject38.bin"/><Relationship Id="rId106" Type="http://schemas.openxmlformats.org/officeDocument/2006/relationships/oleObject" Target="embeddings/oleObject79.bin"/><Relationship Id="rId127" Type="http://schemas.openxmlformats.org/officeDocument/2006/relationships/oleObject" Target="embeddings/oleObject95.bin"/><Relationship Id="rId262" Type="http://schemas.openxmlformats.org/officeDocument/2006/relationships/oleObject" Target="embeddings/oleObject223.bin"/><Relationship Id="rId283" Type="http://schemas.openxmlformats.org/officeDocument/2006/relationships/oleObject" Target="embeddings/oleObject242.bin"/><Relationship Id="rId10" Type="http://schemas.openxmlformats.org/officeDocument/2006/relationships/image" Target="media/image2.wmf"/><Relationship Id="rId31" Type="http://schemas.openxmlformats.org/officeDocument/2006/relationships/oleObject" Target="embeddings/oleObject16.bin"/><Relationship Id="rId52" Type="http://schemas.openxmlformats.org/officeDocument/2006/relationships/image" Target="media/image6.wmf"/><Relationship Id="rId73" Type="http://schemas.openxmlformats.org/officeDocument/2006/relationships/image" Target="media/image12.wmf"/><Relationship Id="rId78" Type="http://schemas.openxmlformats.org/officeDocument/2006/relationships/oleObject" Target="embeddings/oleObject54.bin"/><Relationship Id="rId94" Type="http://schemas.openxmlformats.org/officeDocument/2006/relationships/oleObject" Target="embeddings/oleObject70.bin"/><Relationship Id="rId99" Type="http://schemas.openxmlformats.org/officeDocument/2006/relationships/oleObject" Target="embeddings/oleObject75.bin"/><Relationship Id="rId101" Type="http://schemas.openxmlformats.org/officeDocument/2006/relationships/oleObject" Target="embeddings/oleObject76.bin"/><Relationship Id="rId122" Type="http://schemas.openxmlformats.org/officeDocument/2006/relationships/image" Target="media/image20.wmf"/><Relationship Id="rId143" Type="http://schemas.openxmlformats.org/officeDocument/2006/relationships/oleObject" Target="embeddings/oleObject111.bin"/><Relationship Id="rId148" Type="http://schemas.openxmlformats.org/officeDocument/2006/relationships/oleObject" Target="embeddings/oleObject116.bin"/><Relationship Id="rId164" Type="http://schemas.openxmlformats.org/officeDocument/2006/relationships/oleObject" Target="embeddings/oleObject130.bin"/><Relationship Id="rId169" Type="http://schemas.openxmlformats.org/officeDocument/2006/relationships/oleObject" Target="embeddings/oleObject135.bin"/><Relationship Id="rId185" Type="http://schemas.openxmlformats.org/officeDocument/2006/relationships/oleObject" Target="embeddings/oleObject151.bin"/><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oleObject" Target="embeddings/oleObject146.bin"/><Relationship Id="rId210" Type="http://schemas.openxmlformats.org/officeDocument/2006/relationships/oleObject" Target="embeddings/oleObject172.bin"/><Relationship Id="rId215" Type="http://schemas.openxmlformats.org/officeDocument/2006/relationships/oleObject" Target="embeddings/oleObject176.bin"/><Relationship Id="rId236" Type="http://schemas.openxmlformats.org/officeDocument/2006/relationships/oleObject" Target="embeddings/oleObject197.bin"/><Relationship Id="rId257" Type="http://schemas.openxmlformats.org/officeDocument/2006/relationships/oleObject" Target="embeddings/oleObject218.bin"/><Relationship Id="rId278" Type="http://schemas.openxmlformats.org/officeDocument/2006/relationships/oleObject" Target="embeddings/oleObject238.bin"/><Relationship Id="rId26" Type="http://schemas.openxmlformats.org/officeDocument/2006/relationships/oleObject" Target="embeddings/oleObject15.bin"/><Relationship Id="rId231" Type="http://schemas.openxmlformats.org/officeDocument/2006/relationships/oleObject" Target="embeddings/oleObject192.bin"/><Relationship Id="rId252" Type="http://schemas.openxmlformats.org/officeDocument/2006/relationships/oleObject" Target="embeddings/oleObject213.bin"/><Relationship Id="rId273" Type="http://schemas.openxmlformats.org/officeDocument/2006/relationships/oleObject" Target="embeddings/oleObject233.bin"/><Relationship Id="rId294" Type="http://schemas.openxmlformats.org/officeDocument/2006/relationships/oleObject" Target="embeddings/oleObject252.bin"/><Relationship Id="rId308" Type="http://schemas.openxmlformats.org/officeDocument/2006/relationships/fontTable" Target="fontTable.xml"/><Relationship Id="rId47" Type="http://schemas.openxmlformats.org/officeDocument/2006/relationships/oleObject" Target="embeddings/oleObject31.bin"/><Relationship Id="rId68" Type="http://schemas.openxmlformats.org/officeDocument/2006/relationships/oleObject" Target="embeddings/oleObject47.bin"/><Relationship Id="rId89" Type="http://schemas.openxmlformats.org/officeDocument/2006/relationships/oleObject" Target="embeddings/oleObject65.bin"/><Relationship Id="rId112" Type="http://schemas.openxmlformats.org/officeDocument/2006/relationships/image" Target="media/image19.wmf"/><Relationship Id="rId133" Type="http://schemas.openxmlformats.org/officeDocument/2006/relationships/oleObject" Target="embeddings/oleObject101.bin"/><Relationship Id="rId154" Type="http://schemas.openxmlformats.org/officeDocument/2006/relationships/image" Target="media/image23.wmf"/><Relationship Id="rId175" Type="http://schemas.openxmlformats.org/officeDocument/2006/relationships/oleObject" Target="embeddings/oleObject141.bin"/><Relationship Id="rId196" Type="http://schemas.openxmlformats.org/officeDocument/2006/relationships/oleObject" Target="embeddings/oleObject162.bin"/><Relationship Id="rId200" Type="http://schemas.openxmlformats.org/officeDocument/2006/relationships/image" Target="media/image25.wmf"/><Relationship Id="rId16" Type="http://schemas.openxmlformats.org/officeDocument/2006/relationships/oleObject" Target="embeddings/oleObject5.bin"/><Relationship Id="rId221" Type="http://schemas.openxmlformats.org/officeDocument/2006/relationships/oleObject" Target="embeddings/oleObject182.bin"/><Relationship Id="rId242" Type="http://schemas.openxmlformats.org/officeDocument/2006/relationships/oleObject" Target="embeddings/oleObject203.bin"/><Relationship Id="rId263" Type="http://schemas.openxmlformats.org/officeDocument/2006/relationships/oleObject" Target="embeddings/oleObject224.bin"/><Relationship Id="rId284" Type="http://schemas.openxmlformats.org/officeDocument/2006/relationships/oleObject" Target="embeddings/oleObject243.bin"/><Relationship Id="rId37" Type="http://schemas.openxmlformats.org/officeDocument/2006/relationships/oleObject" Target="embeddings/oleObject22.bin"/><Relationship Id="rId58" Type="http://schemas.openxmlformats.org/officeDocument/2006/relationships/oleObject" Target="embeddings/oleObject39.bin"/><Relationship Id="rId79" Type="http://schemas.openxmlformats.org/officeDocument/2006/relationships/oleObject" Target="embeddings/oleObject55.bin"/><Relationship Id="rId102" Type="http://schemas.openxmlformats.org/officeDocument/2006/relationships/image" Target="media/image15.wmf"/><Relationship Id="rId123" Type="http://schemas.openxmlformats.org/officeDocument/2006/relationships/oleObject" Target="embeddings/oleObject92.bin"/><Relationship Id="rId144" Type="http://schemas.openxmlformats.org/officeDocument/2006/relationships/oleObject" Target="embeddings/oleObject112.bin"/><Relationship Id="rId90" Type="http://schemas.openxmlformats.org/officeDocument/2006/relationships/oleObject" Target="embeddings/oleObject66.bin"/><Relationship Id="rId165" Type="http://schemas.openxmlformats.org/officeDocument/2006/relationships/oleObject" Target="embeddings/oleObject131.bin"/><Relationship Id="rId186" Type="http://schemas.openxmlformats.org/officeDocument/2006/relationships/oleObject" Target="embeddings/oleObject152.bin"/><Relationship Id="rId211" Type="http://schemas.openxmlformats.org/officeDocument/2006/relationships/image" Target="media/image28.wmf"/><Relationship Id="rId232" Type="http://schemas.openxmlformats.org/officeDocument/2006/relationships/oleObject" Target="embeddings/oleObject193.bin"/><Relationship Id="rId253" Type="http://schemas.openxmlformats.org/officeDocument/2006/relationships/oleObject" Target="embeddings/oleObject214.bin"/><Relationship Id="rId274" Type="http://schemas.openxmlformats.org/officeDocument/2006/relationships/oleObject" Target="embeddings/oleObject234.bin"/><Relationship Id="rId295" Type="http://schemas.openxmlformats.org/officeDocument/2006/relationships/oleObject" Target="embeddings/oleObject253.bin"/><Relationship Id="rId309" Type="http://schemas.microsoft.com/office/2011/relationships/people" Target="people.xml"/><Relationship Id="rId27" Type="http://schemas.openxmlformats.org/officeDocument/2006/relationships/comments" Target="comments.xml"/><Relationship Id="rId48" Type="http://schemas.openxmlformats.org/officeDocument/2006/relationships/oleObject" Target="embeddings/oleObject32.bin"/><Relationship Id="rId69" Type="http://schemas.openxmlformats.org/officeDocument/2006/relationships/oleObject" Target="embeddings/oleObject48.bin"/><Relationship Id="rId113" Type="http://schemas.openxmlformats.org/officeDocument/2006/relationships/oleObject" Target="embeddings/oleObject83.bin"/><Relationship Id="rId134" Type="http://schemas.openxmlformats.org/officeDocument/2006/relationships/oleObject" Target="embeddings/oleObject102.bin"/><Relationship Id="rId80" Type="http://schemas.openxmlformats.org/officeDocument/2006/relationships/oleObject" Target="embeddings/oleObject56.bin"/><Relationship Id="rId155" Type="http://schemas.openxmlformats.org/officeDocument/2006/relationships/oleObject" Target="embeddings/oleObject121.bin"/><Relationship Id="rId176" Type="http://schemas.openxmlformats.org/officeDocument/2006/relationships/oleObject" Target="embeddings/oleObject142.bin"/><Relationship Id="rId197" Type="http://schemas.openxmlformats.org/officeDocument/2006/relationships/oleObject" Target="embeddings/oleObject163.bin"/><Relationship Id="rId201" Type="http://schemas.openxmlformats.org/officeDocument/2006/relationships/oleObject" Target="embeddings/oleObject165.bin"/><Relationship Id="rId222" Type="http://schemas.openxmlformats.org/officeDocument/2006/relationships/oleObject" Target="embeddings/oleObject183.bin"/><Relationship Id="rId243" Type="http://schemas.openxmlformats.org/officeDocument/2006/relationships/oleObject" Target="embeddings/oleObject204.bin"/><Relationship Id="rId264" Type="http://schemas.openxmlformats.org/officeDocument/2006/relationships/oleObject" Target="embeddings/oleObject225.bin"/><Relationship Id="rId285" Type="http://schemas.openxmlformats.org/officeDocument/2006/relationships/oleObject" Target="embeddings/oleObject244.bin"/><Relationship Id="rId17" Type="http://schemas.openxmlformats.org/officeDocument/2006/relationships/oleObject" Target="embeddings/oleObject6.bin"/><Relationship Id="rId38" Type="http://schemas.openxmlformats.org/officeDocument/2006/relationships/oleObject" Target="embeddings/oleObject23.bin"/><Relationship Id="rId59" Type="http://schemas.openxmlformats.org/officeDocument/2006/relationships/oleObject" Target="embeddings/oleObject40.bin"/><Relationship Id="rId103" Type="http://schemas.openxmlformats.org/officeDocument/2006/relationships/oleObject" Target="embeddings/oleObject77.bin"/><Relationship Id="rId124" Type="http://schemas.openxmlformats.org/officeDocument/2006/relationships/oleObject" Target="embeddings/oleObject93.bin"/><Relationship Id="rId310" Type="http://schemas.openxmlformats.org/officeDocument/2006/relationships/theme" Target="theme/theme1.xml"/><Relationship Id="rId70" Type="http://schemas.openxmlformats.org/officeDocument/2006/relationships/oleObject" Target="embeddings/oleObject49.bin"/><Relationship Id="rId91" Type="http://schemas.openxmlformats.org/officeDocument/2006/relationships/oleObject" Target="embeddings/oleObject67.bin"/><Relationship Id="rId145" Type="http://schemas.openxmlformats.org/officeDocument/2006/relationships/oleObject" Target="embeddings/oleObject113.bin"/><Relationship Id="rId166" Type="http://schemas.openxmlformats.org/officeDocument/2006/relationships/oleObject" Target="embeddings/oleObject132.bin"/><Relationship Id="rId187" Type="http://schemas.openxmlformats.org/officeDocument/2006/relationships/oleObject" Target="embeddings/oleObject153.bin"/><Relationship Id="rId1" Type="http://schemas.openxmlformats.org/officeDocument/2006/relationships/customXml" Target="../customXml/item1.xml"/><Relationship Id="rId212" Type="http://schemas.openxmlformats.org/officeDocument/2006/relationships/oleObject" Target="embeddings/oleObject173.bin"/><Relationship Id="rId233" Type="http://schemas.openxmlformats.org/officeDocument/2006/relationships/oleObject" Target="embeddings/oleObject194.bin"/><Relationship Id="rId254" Type="http://schemas.openxmlformats.org/officeDocument/2006/relationships/oleObject" Target="embeddings/oleObject215.bin"/><Relationship Id="rId28" Type="http://schemas.microsoft.com/office/2011/relationships/commentsExtended" Target="commentsExtended.xml"/><Relationship Id="rId49" Type="http://schemas.openxmlformats.org/officeDocument/2006/relationships/oleObject" Target="embeddings/oleObject33.bin"/><Relationship Id="rId114" Type="http://schemas.openxmlformats.org/officeDocument/2006/relationships/oleObject" Target="embeddings/oleObject84.bin"/><Relationship Id="rId275" Type="http://schemas.openxmlformats.org/officeDocument/2006/relationships/oleObject" Target="embeddings/oleObject235.bin"/><Relationship Id="rId296" Type="http://schemas.openxmlformats.org/officeDocument/2006/relationships/oleObject" Target="embeddings/oleObject254.bin"/><Relationship Id="rId300" Type="http://schemas.openxmlformats.org/officeDocument/2006/relationships/oleObject" Target="embeddings/oleObject258.bin"/><Relationship Id="rId60" Type="http://schemas.openxmlformats.org/officeDocument/2006/relationships/oleObject" Target="embeddings/oleObject41.bin"/><Relationship Id="rId81" Type="http://schemas.openxmlformats.org/officeDocument/2006/relationships/oleObject" Target="embeddings/oleObject57.bin"/><Relationship Id="rId135" Type="http://schemas.openxmlformats.org/officeDocument/2006/relationships/oleObject" Target="embeddings/oleObject103.bin"/><Relationship Id="rId156" Type="http://schemas.openxmlformats.org/officeDocument/2006/relationships/oleObject" Target="embeddings/oleObject122.bin"/><Relationship Id="rId177" Type="http://schemas.openxmlformats.org/officeDocument/2006/relationships/oleObject" Target="embeddings/oleObject143.bin"/><Relationship Id="rId198" Type="http://schemas.openxmlformats.org/officeDocument/2006/relationships/image" Target="media/image24.wmf"/><Relationship Id="rId202" Type="http://schemas.openxmlformats.org/officeDocument/2006/relationships/oleObject" Target="embeddings/oleObject166.bin"/><Relationship Id="rId223" Type="http://schemas.openxmlformats.org/officeDocument/2006/relationships/oleObject" Target="embeddings/oleObject184.bin"/><Relationship Id="rId244" Type="http://schemas.openxmlformats.org/officeDocument/2006/relationships/oleObject" Target="embeddings/oleObject205.bin"/><Relationship Id="rId18" Type="http://schemas.openxmlformats.org/officeDocument/2006/relationships/oleObject" Target="embeddings/oleObject7.bin"/><Relationship Id="rId39" Type="http://schemas.openxmlformats.org/officeDocument/2006/relationships/oleObject" Target="embeddings/oleObject24.bin"/><Relationship Id="rId265" Type="http://schemas.openxmlformats.org/officeDocument/2006/relationships/oleObject" Target="embeddings/oleObject226.bin"/><Relationship Id="rId286" Type="http://schemas.openxmlformats.org/officeDocument/2006/relationships/image" Target="media/image31.wmf"/><Relationship Id="rId50" Type="http://schemas.openxmlformats.org/officeDocument/2006/relationships/oleObject" Target="embeddings/oleObject34.bin"/><Relationship Id="rId104" Type="http://schemas.openxmlformats.org/officeDocument/2006/relationships/image" Target="media/image16.wmf"/><Relationship Id="rId125" Type="http://schemas.openxmlformats.org/officeDocument/2006/relationships/oleObject" Target="embeddings/oleObject94.bin"/><Relationship Id="rId146" Type="http://schemas.openxmlformats.org/officeDocument/2006/relationships/oleObject" Target="embeddings/oleObject114.bin"/><Relationship Id="rId167" Type="http://schemas.openxmlformats.org/officeDocument/2006/relationships/oleObject" Target="embeddings/oleObject133.bin"/><Relationship Id="rId188" Type="http://schemas.openxmlformats.org/officeDocument/2006/relationships/oleObject" Target="embeddings/oleObject154.bin"/><Relationship Id="rId71" Type="http://schemas.openxmlformats.org/officeDocument/2006/relationships/image" Target="media/image11.wmf"/><Relationship Id="rId92" Type="http://schemas.openxmlformats.org/officeDocument/2006/relationships/oleObject" Target="embeddings/oleObject68.bin"/><Relationship Id="rId213" Type="http://schemas.openxmlformats.org/officeDocument/2006/relationships/oleObject" Target="embeddings/oleObject174.bin"/><Relationship Id="rId234" Type="http://schemas.openxmlformats.org/officeDocument/2006/relationships/oleObject" Target="embeddings/oleObject195.bin"/><Relationship Id="rId2" Type="http://schemas.openxmlformats.org/officeDocument/2006/relationships/numbering" Target="numbering.xml"/><Relationship Id="rId29" Type="http://schemas.microsoft.com/office/2016/09/relationships/commentsIds" Target="commentsIds.xml"/><Relationship Id="rId255" Type="http://schemas.openxmlformats.org/officeDocument/2006/relationships/oleObject" Target="embeddings/oleObject216.bin"/><Relationship Id="rId276" Type="http://schemas.openxmlformats.org/officeDocument/2006/relationships/oleObject" Target="embeddings/oleObject236.bin"/><Relationship Id="rId297" Type="http://schemas.openxmlformats.org/officeDocument/2006/relationships/oleObject" Target="embeddings/oleObject25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F36A51B-37A5-493A-A67C-AAF003AEC9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1907</TotalTime>
  <Pages>229</Pages>
  <Words>86844</Words>
  <Characters>495015</Characters>
  <Application>Microsoft Office Word</Application>
  <DocSecurity>0</DocSecurity>
  <Lines>4125</Lines>
  <Paragraphs>1161</Paragraphs>
  <ScaleCrop>false</ScaleCrop>
  <HeadingPairs>
    <vt:vector size="2" baseType="variant">
      <vt:variant>
        <vt:lpstr>Title</vt:lpstr>
      </vt:variant>
      <vt:variant>
        <vt:i4>1</vt:i4>
      </vt:variant>
    </vt:vector>
  </HeadingPairs>
  <TitlesOfParts>
    <vt:vector size="1" baseType="lpstr">
      <vt:lpstr>3GPP TS 36.521-3</vt:lpstr>
    </vt:vector>
  </TitlesOfParts>
  <Company>ETSI</Company>
  <LinksUpToDate>false</LinksUpToDate>
  <CharactersWithSpaces>580698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36.521-3</dc:title>
  <dc:subject>Evolved Universal Terrestrial Radio Access (E-UTRA); User Equipment (UE) conformance specification; Radio transmission and reception; Part 3: Radio Resource Management (RRM) conformance testing (Release 8)</dc:subject>
  <dc:creator>MCC Support</dc:creator>
  <cp:keywords>UMTS, LTE</cp:keywords>
  <cp:lastModifiedBy>IS</cp:lastModifiedBy>
  <cp:revision>59</cp:revision>
  <cp:lastPrinted>2018-04-09T14:03:00Z</cp:lastPrinted>
  <dcterms:created xsi:type="dcterms:W3CDTF">2021-04-11T17:20:00Z</dcterms:created>
  <dcterms:modified xsi:type="dcterms:W3CDTF">2024-07-08T17:01:00Z</dcterms:modified>
</cp:coreProperties>
</file>